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20E35" w:rsidRPr="006D2F8F" w:rsidTr="00D25E42">
        <w:tc>
          <w:tcPr>
            <w:tcW w:w="4643" w:type="dxa"/>
          </w:tcPr>
          <w:p w:rsidR="00C20E35" w:rsidRPr="00D25E42" w:rsidRDefault="00C20E35" w:rsidP="00D25E42">
            <w:pPr>
              <w:spacing w:after="0" w:line="240" w:lineRule="auto"/>
              <w:rPr>
                <w:rFonts w:ascii="Times New Roman" w:hAnsi="Times New Roman"/>
                <w:sz w:val="20"/>
                <w:szCs w:val="20"/>
              </w:rPr>
            </w:pPr>
            <w:bookmarkStart w:id="0" w:name="OLE_LINK30"/>
            <w:bookmarkStart w:id="1" w:name="OLE_LINK31"/>
            <w:bookmarkStart w:id="2" w:name="OLE_LINK32"/>
            <w:r w:rsidRPr="00D25E42">
              <w:rPr>
                <w:rFonts w:ascii="Times New Roman" w:hAnsi="Times New Roman"/>
                <w:sz w:val="20"/>
                <w:szCs w:val="20"/>
              </w:rPr>
              <w:t>УДК 631.95</w:t>
            </w:r>
            <w:bookmarkEnd w:id="0"/>
            <w:bookmarkEnd w:id="1"/>
            <w:bookmarkEnd w:id="2"/>
          </w:p>
          <w:p w:rsidR="00C20E35" w:rsidRPr="00D25E42" w:rsidRDefault="00C20E35" w:rsidP="00D25E42">
            <w:pPr>
              <w:spacing w:after="0" w:line="240" w:lineRule="auto"/>
              <w:rPr>
                <w:rFonts w:ascii="Times New Roman" w:hAnsi="Times New Roman"/>
                <w:sz w:val="20"/>
                <w:szCs w:val="20"/>
              </w:rPr>
            </w:pP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06.01.01 Общее земледелие, растениеводство</w:t>
            </w:r>
          </w:p>
          <w:p w:rsidR="00C20E35" w:rsidRPr="00D25E42" w:rsidRDefault="00C20E35" w:rsidP="00D25E42">
            <w:pPr>
              <w:spacing w:after="0" w:line="240" w:lineRule="auto"/>
              <w:rPr>
                <w:rFonts w:ascii="Times New Roman" w:hAnsi="Times New Roman"/>
                <w:sz w:val="20"/>
                <w:szCs w:val="20"/>
              </w:rPr>
            </w:pPr>
          </w:p>
          <w:p w:rsidR="00C20E35" w:rsidRPr="00D25E42" w:rsidRDefault="00C20E35" w:rsidP="00D25E42">
            <w:pPr>
              <w:spacing w:after="0" w:line="240" w:lineRule="auto"/>
              <w:rPr>
                <w:rFonts w:ascii="Times New Roman" w:hAnsi="Times New Roman"/>
                <w:b/>
                <w:bCs/>
                <w:sz w:val="20"/>
                <w:szCs w:val="20"/>
              </w:rPr>
            </w:pPr>
            <w:r w:rsidRPr="00D25E42">
              <w:rPr>
                <w:rFonts w:ascii="Times New Roman" w:hAnsi="Times New Roman"/>
                <w:b/>
                <w:spacing w:val="2"/>
                <w:sz w:val="20"/>
                <w:szCs w:val="20"/>
              </w:rPr>
              <w:t>ОЦЕНКА ВЛИЯНИЯ ТЕХНОГЕННЫХ ОБЪЕКТОВ</w:t>
            </w:r>
            <w:r w:rsidRPr="00D25E42">
              <w:rPr>
                <w:rFonts w:ascii="Times New Roman" w:hAnsi="Times New Roman"/>
                <w:b/>
                <w:bCs/>
                <w:sz w:val="20"/>
                <w:szCs w:val="20"/>
              </w:rPr>
              <w:t xml:space="preserve"> НА СПЕЦ</w:t>
            </w:r>
            <w:bookmarkStart w:id="3" w:name="_GoBack"/>
            <w:bookmarkEnd w:id="3"/>
            <w:r w:rsidRPr="00D25E42">
              <w:rPr>
                <w:rFonts w:ascii="Times New Roman" w:hAnsi="Times New Roman"/>
                <w:b/>
                <w:bCs/>
                <w:sz w:val="20"/>
                <w:szCs w:val="20"/>
              </w:rPr>
              <w:t>ИФИКУ НАКОПЛЕНИЯ ТЯЖЕЛЫХ МЕТАЛЛОВ В АГРОЛАНДШАФТЕ</w:t>
            </w:r>
          </w:p>
          <w:p w:rsidR="00C20E35" w:rsidRPr="00D25E42" w:rsidRDefault="00C20E35" w:rsidP="00D25E42">
            <w:pPr>
              <w:spacing w:after="0" w:line="240" w:lineRule="auto"/>
              <w:rPr>
                <w:rFonts w:ascii="Times New Roman" w:hAnsi="Times New Roman"/>
                <w:sz w:val="20"/>
                <w:szCs w:val="20"/>
              </w:rPr>
            </w:pP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 xml:space="preserve">Сухомлинова Александра Геннадьевна </w:t>
            </w: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к.б.н., доцент</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SPIN-</w:t>
            </w:r>
            <w:r w:rsidRPr="00D25E42">
              <w:rPr>
                <w:rFonts w:ascii="Times New Roman" w:hAnsi="Times New Roman"/>
                <w:sz w:val="20"/>
                <w:szCs w:val="20"/>
              </w:rPr>
              <w:t>код</w:t>
            </w:r>
            <w:r w:rsidRPr="00D25E42">
              <w:rPr>
                <w:rFonts w:ascii="Times New Roman" w:hAnsi="Times New Roman"/>
                <w:sz w:val="20"/>
                <w:szCs w:val="20"/>
                <w:lang w:val="en-US"/>
              </w:rPr>
              <w:t>: 1184-4018</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E-mail: sukhomlinova.alexandra@yandex.ru</w:t>
            </w:r>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Стрельников Виктор Владимирович</w:t>
            </w: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д.б.н., профессор</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SPIN-</w:t>
            </w:r>
            <w:r w:rsidRPr="00D25E42">
              <w:rPr>
                <w:rFonts w:ascii="Times New Roman" w:hAnsi="Times New Roman"/>
                <w:sz w:val="20"/>
                <w:szCs w:val="20"/>
              </w:rPr>
              <w:t>код</w:t>
            </w:r>
            <w:r w:rsidRPr="00D25E42">
              <w:rPr>
                <w:rFonts w:ascii="Times New Roman" w:hAnsi="Times New Roman"/>
                <w:sz w:val="20"/>
                <w:szCs w:val="20"/>
                <w:lang w:val="en-US"/>
              </w:rPr>
              <w:t>: 2808-3170</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E-mail:</w:t>
            </w:r>
            <w:r w:rsidRPr="00D25E42">
              <w:rPr>
                <w:rFonts w:ascii="Times New Roman" w:hAnsi="Times New Roman"/>
                <w:sz w:val="24"/>
                <w:szCs w:val="24"/>
                <w:lang w:val="en-US"/>
              </w:rPr>
              <w:t xml:space="preserve"> </w:t>
            </w:r>
            <w:r w:rsidRPr="00D25E42">
              <w:rPr>
                <w:rFonts w:ascii="Times New Roman" w:hAnsi="Times New Roman"/>
                <w:sz w:val="20"/>
                <w:szCs w:val="20"/>
                <w:lang w:val="en-US"/>
              </w:rPr>
              <w:t>strelecol@yandex.ru</w:t>
            </w:r>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 xml:space="preserve">Мельченко Александр Иванович </w:t>
            </w: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д.б.н., доцент</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SPIN-</w:t>
            </w:r>
            <w:r w:rsidRPr="00D25E42">
              <w:rPr>
                <w:rFonts w:ascii="Times New Roman" w:hAnsi="Times New Roman"/>
                <w:sz w:val="20"/>
                <w:szCs w:val="20"/>
              </w:rPr>
              <w:t>код</w:t>
            </w:r>
            <w:r w:rsidRPr="00D25E42">
              <w:rPr>
                <w:rFonts w:ascii="Times New Roman" w:hAnsi="Times New Roman"/>
                <w:sz w:val="20"/>
                <w:szCs w:val="20"/>
                <w:lang w:val="en-US"/>
              </w:rPr>
              <w:t>: 1578-0694</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 xml:space="preserve">E-mail: </w:t>
            </w:r>
            <w:hyperlink r:id="rId7" w:history="1">
              <w:r w:rsidRPr="00D25E42">
                <w:rPr>
                  <w:rFonts w:ascii="Times New Roman" w:hAnsi="Times New Roman"/>
                  <w:sz w:val="20"/>
                  <w:szCs w:val="20"/>
                  <w:lang w:val="en-US"/>
                </w:rPr>
                <w:t>alexkuban59@mail.ru</w:t>
              </w:r>
            </w:hyperlink>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Францева Татьяна Петровна</w:t>
            </w: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к.т.н., доцент</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SPIN-</w:t>
            </w:r>
            <w:r w:rsidRPr="00D25E42">
              <w:rPr>
                <w:rFonts w:ascii="Times New Roman" w:hAnsi="Times New Roman"/>
                <w:sz w:val="20"/>
                <w:szCs w:val="20"/>
              </w:rPr>
              <w:t>код</w:t>
            </w:r>
            <w:r w:rsidRPr="00D25E42">
              <w:rPr>
                <w:rFonts w:ascii="Times New Roman" w:hAnsi="Times New Roman"/>
                <w:sz w:val="20"/>
                <w:szCs w:val="20"/>
                <w:lang w:val="en-US"/>
              </w:rPr>
              <w:t>: 9613-7395</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E-mail:</w:t>
            </w:r>
            <w:hyperlink r:id="rId8" w:history="1">
              <w:r w:rsidRPr="00D25E42">
                <w:rPr>
                  <w:rFonts w:ascii="Times New Roman" w:hAnsi="Times New Roman"/>
                  <w:sz w:val="20"/>
                  <w:szCs w:val="20"/>
                  <w:lang w:val="en-US"/>
                </w:rPr>
                <w:t>tatian-81@mail.ru</w:t>
              </w:r>
            </w:hyperlink>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 xml:space="preserve">Суркова Елена Викторовна </w:t>
            </w: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 xml:space="preserve">к.б.н., доцент </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SPIN-</w:t>
            </w:r>
            <w:r w:rsidRPr="00D25E42">
              <w:rPr>
                <w:rFonts w:ascii="Times New Roman" w:hAnsi="Times New Roman"/>
                <w:sz w:val="20"/>
                <w:szCs w:val="20"/>
              </w:rPr>
              <w:t>код</w:t>
            </w:r>
            <w:r w:rsidRPr="00D25E42">
              <w:rPr>
                <w:rFonts w:ascii="Times New Roman" w:hAnsi="Times New Roman"/>
                <w:sz w:val="20"/>
                <w:szCs w:val="20"/>
                <w:lang w:val="en-US"/>
              </w:rPr>
              <w:t>: 8601-2305</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 xml:space="preserve">E-mail: </w:t>
            </w:r>
            <w:r w:rsidRPr="00D25E42">
              <w:rPr>
                <w:rFonts w:ascii="Times New Roman" w:hAnsi="Times New Roman"/>
                <w:color w:val="212121"/>
                <w:sz w:val="20"/>
                <w:szCs w:val="20"/>
                <w:lang w:val="en-US"/>
              </w:rPr>
              <w:t>lena.surkova.1977@mail.ru</w:t>
            </w:r>
            <w:r w:rsidRPr="00D25E42">
              <w:rPr>
                <w:rFonts w:ascii="Times New Roman" w:hAnsi="Times New Roman"/>
                <w:sz w:val="20"/>
                <w:szCs w:val="20"/>
                <w:lang w:val="en-US"/>
              </w:rPr>
              <w:t xml:space="preserve"> </w:t>
            </w: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sz w:val="20"/>
                <w:szCs w:val="20"/>
              </w:rPr>
              <w:t>ФГБОУ «Кубанский государственный аграрный университет», Краснодар, Россия</w:t>
            </w:r>
          </w:p>
          <w:p w:rsidR="00C20E35" w:rsidRPr="00D25E42" w:rsidRDefault="00C20E35" w:rsidP="00D25E42">
            <w:pPr>
              <w:spacing w:after="0" w:line="240" w:lineRule="auto"/>
              <w:rPr>
                <w:rFonts w:ascii="Times New Roman" w:hAnsi="Times New Roman"/>
                <w:sz w:val="20"/>
                <w:szCs w:val="20"/>
              </w:rPr>
            </w:pPr>
          </w:p>
          <w:p w:rsidR="00C20E35" w:rsidRPr="00D25E42" w:rsidRDefault="00C20E35" w:rsidP="00D25E42">
            <w:pPr>
              <w:spacing w:after="0" w:line="240" w:lineRule="auto"/>
              <w:rPr>
                <w:rFonts w:ascii="Times New Roman" w:hAnsi="Times New Roman"/>
                <w:sz w:val="20"/>
                <w:szCs w:val="20"/>
              </w:rPr>
            </w:pPr>
            <w:r w:rsidRPr="00D25E42">
              <w:rPr>
                <w:rFonts w:ascii="Times New Roman" w:hAnsi="Times New Roman"/>
                <w:kern w:val="28"/>
                <w:sz w:val="20"/>
                <w:szCs w:val="20"/>
              </w:rPr>
              <w:t>В результате исследования антропогенного влияния на агроландшафт</w:t>
            </w:r>
            <w:r w:rsidRPr="00D25E42">
              <w:rPr>
                <w:rFonts w:ascii="Times New Roman" w:hAnsi="Times New Roman"/>
                <w:caps/>
                <w:spacing w:val="2"/>
                <w:sz w:val="20"/>
                <w:szCs w:val="20"/>
              </w:rPr>
              <w:t xml:space="preserve"> ОАО «А</w:t>
            </w:r>
            <w:r w:rsidRPr="00D25E42">
              <w:rPr>
                <w:rFonts w:ascii="Times New Roman" w:hAnsi="Times New Roman"/>
                <w:spacing w:val="2"/>
                <w:sz w:val="20"/>
                <w:szCs w:val="20"/>
              </w:rPr>
              <w:t>грофирма</w:t>
            </w:r>
            <w:r w:rsidRPr="00D25E42">
              <w:rPr>
                <w:rFonts w:ascii="Times New Roman" w:hAnsi="Times New Roman"/>
                <w:caps/>
                <w:spacing w:val="2"/>
                <w:sz w:val="20"/>
                <w:szCs w:val="20"/>
              </w:rPr>
              <w:t xml:space="preserve"> «Н</w:t>
            </w:r>
            <w:r w:rsidRPr="00D25E42">
              <w:rPr>
                <w:rFonts w:ascii="Times New Roman" w:hAnsi="Times New Roman"/>
                <w:spacing w:val="2"/>
                <w:sz w:val="20"/>
                <w:szCs w:val="20"/>
              </w:rPr>
              <w:t>ива</w:t>
            </w:r>
            <w:r w:rsidRPr="00D25E42">
              <w:rPr>
                <w:rFonts w:ascii="Times New Roman" w:hAnsi="Times New Roman"/>
                <w:caps/>
                <w:spacing w:val="2"/>
                <w:sz w:val="20"/>
                <w:szCs w:val="20"/>
              </w:rPr>
              <w:t>»</w:t>
            </w:r>
            <w:r w:rsidRPr="00D25E42">
              <w:rPr>
                <w:rFonts w:ascii="Times New Roman" w:hAnsi="Times New Roman"/>
                <w:kern w:val="28"/>
                <w:sz w:val="20"/>
                <w:szCs w:val="20"/>
              </w:rPr>
              <w:t xml:space="preserve"> со стороны хозяйственной деятельности человека, связанной: с применением пестицидов и минеральных удобрений; с работой сельскохозяйственной техники, и движением </w:t>
            </w:r>
            <w:r w:rsidRPr="00D25E42">
              <w:rPr>
                <w:rFonts w:ascii="Times New Roman" w:hAnsi="Times New Roman"/>
                <w:sz w:val="20"/>
                <w:szCs w:val="20"/>
              </w:rPr>
              <w:t xml:space="preserve">автотранспортных средств по автомагистрали, получен экспериментальный материал по образованию пылевых масс и накоплению тяжелых металлов в почве. На исследуемой территории отмечено </w:t>
            </w:r>
            <w:r w:rsidRPr="00D25E42">
              <w:rPr>
                <w:rFonts w:ascii="Times New Roman" w:hAnsi="Times New Roman"/>
                <w:bCs/>
                <w:sz w:val="20"/>
                <w:szCs w:val="20"/>
              </w:rPr>
              <w:t xml:space="preserve">превышение </w:t>
            </w:r>
            <w:r w:rsidRPr="00D25E42">
              <w:rPr>
                <w:rFonts w:ascii="Times New Roman" w:hAnsi="Times New Roman"/>
                <w:sz w:val="20"/>
                <w:szCs w:val="20"/>
              </w:rPr>
              <w:t xml:space="preserve">ПДК цинка (23 </w:t>
            </w:r>
            <w:r w:rsidRPr="00D25E42">
              <w:rPr>
                <w:rFonts w:ascii="Times New Roman" w:hAnsi="Times New Roman"/>
                <w:sz w:val="20"/>
                <w:szCs w:val="20"/>
                <w:shd w:val="clear" w:color="auto" w:fill="FFFFFF"/>
              </w:rPr>
              <w:t>мг/кг, с учетом фона</w:t>
            </w:r>
            <w:r w:rsidRPr="00D25E42">
              <w:rPr>
                <w:rFonts w:ascii="Times New Roman" w:hAnsi="Times New Roman"/>
                <w:sz w:val="20"/>
                <w:szCs w:val="20"/>
              </w:rPr>
              <w:t xml:space="preserve">) в 3 раза и ПДК свинца (6,0 </w:t>
            </w:r>
            <w:r w:rsidRPr="00D25E42">
              <w:rPr>
                <w:rFonts w:ascii="Times New Roman" w:hAnsi="Times New Roman"/>
                <w:sz w:val="20"/>
                <w:szCs w:val="20"/>
                <w:shd w:val="clear" w:color="auto" w:fill="FFFFFF"/>
              </w:rPr>
              <w:t>мг/кг, с учетом фона</w:t>
            </w:r>
            <w:r w:rsidRPr="00D25E42">
              <w:rPr>
                <w:rFonts w:ascii="Times New Roman" w:hAnsi="Times New Roman"/>
                <w:sz w:val="20"/>
                <w:szCs w:val="20"/>
              </w:rPr>
              <w:t>) в 4 раза</w:t>
            </w:r>
          </w:p>
          <w:p w:rsidR="00C20E35" w:rsidRPr="00D25E42" w:rsidRDefault="00C20E35" w:rsidP="00D25E42">
            <w:pPr>
              <w:spacing w:after="0" w:line="240" w:lineRule="auto"/>
              <w:rPr>
                <w:rFonts w:ascii="Times New Roman" w:hAnsi="Times New Roman"/>
                <w:sz w:val="20"/>
                <w:szCs w:val="20"/>
              </w:rPr>
            </w:pPr>
          </w:p>
          <w:p w:rsidR="00C20E35"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rPr>
              <w:t>Ключевые слова: АГРОЛАНДШАФТ, ТЯЖЕЛЫЕ МЕТАЛЛЫ, ЗАГРЯЗНЕНИЕ, АВТОТРАНСПОРТ, ЗАПЫЛЕННОСТЬ, ПЕСТИЦИДЫ, ТЕХНОГЕННЫЙ ОБЪЕКТ</w:t>
            </w:r>
          </w:p>
          <w:p w:rsidR="00C20E35" w:rsidRDefault="00C20E35" w:rsidP="00D25E42">
            <w:pPr>
              <w:spacing w:after="0" w:line="240" w:lineRule="auto"/>
              <w:rPr>
                <w:rFonts w:ascii="Times New Roman" w:hAnsi="Times New Roman"/>
                <w:sz w:val="20"/>
                <w:szCs w:val="20"/>
                <w:lang w:val="en-US"/>
              </w:rPr>
            </w:pPr>
          </w:p>
          <w:p w:rsidR="00C20E35" w:rsidRPr="00236BB9" w:rsidRDefault="00C20E35" w:rsidP="00D25E42">
            <w:pPr>
              <w:spacing w:after="0" w:line="240" w:lineRule="auto"/>
              <w:rPr>
                <w:rFonts w:ascii="Times New Roman" w:hAnsi="Times New Roman"/>
                <w:sz w:val="20"/>
                <w:szCs w:val="20"/>
                <w:lang w:val="en-US"/>
              </w:rPr>
            </w:pPr>
            <w:bookmarkStart w:id="4" w:name="OLE_LINK16"/>
            <w:bookmarkStart w:id="5" w:name="OLE_LINK17"/>
            <w:r w:rsidRPr="00236BB9">
              <w:rPr>
                <w:rFonts w:ascii="Arial" w:hAnsi="Arial" w:cs="Arial"/>
                <w:b/>
                <w:sz w:val="20"/>
                <w:szCs w:val="20"/>
              </w:rPr>
              <w:t>Doi: 10.21515/1990-4665-147-01</w:t>
            </w:r>
            <w:bookmarkEnd w:id="4"/>
            <w:bookmarkEnd w:id="5"/>
            <w:r w:rsidRPr="00236BB9">
              <w:rPr>
                <w:rFonts w:ascii="Arial" w:hAnsi="Arial" w:cs="Arial"/>
                <w:b/>
                <w:sz w:val="20"/>
                <w:szCs w:val="20"/>
                <w:lang w:val="en-US"/>
              </w:rPr>
              <w:t>7</w:t>
            </w:r>
          </w:p>
        </w:tc>
        <w:tc>
          <w:tcPr>
            <w:tcW w:w="4643" w:type="dxa"/>
          </w:tcPr>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UD</w:t>
            </w:r>
            <w:r>
              <w:rPr>
                <w:rFonts w:ascii="Times New Roman" w:hAnsi="Times New Roman"/>
                <w:sz w:val="20"/>
                <w:szCs w:val="20"/>
                <w:lang w:val="en-US"/>
              </w:rPr>
              <w:t>C</w:t>
            </w:r>
            <w:r w:rsidRPr="00D25E42">
              <w:rPr>
                <w:rFonts w:ascii="Times New Roman" w:hAnsi="Times New Roman"/>
                <w:sz w:val="20"/>
                <w:szCs w:val="20"/>
                <w:lang w:val="en-US"/>
              </w:rPr>
              <w:t xml:space="preserve"> 631.95</w:t>
            </w:r>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06.01.01 General agriculture, crop production</w:t>
            </w:r>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b/>
                <w:sz w:val="20"/>
                <w:szCs w:val="20"/>
                <w:lang w:val="en-US"/>
              </w:rPr>
            </w:pPr>
            <w:r w:rsidRPr="00D25E42">
              <w:rPr>
                <w:rFonts w:ascii="Times New Roman" w:hAnsi="Times New Roman"/>
                <w:b/>
                <w:sz w:val="20"/>
                <w:szCs w:val="20"/>
                <w:lang w:val="en-US"/>
              </w:rPr>
              <w:t xml:space="preserve">ASSESSMENT OF THE IMPACT OF MAN-MADE OBJECTS ON THE SPECIFIC OF HEAVY METALS ACCUMULATION IN THE AGRICULTURAL LANDSCAPE </w:t>
            </w:r>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 xml:space="preserve">Sukhomlinova Alexandra Gennadievna </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Cand.Biol.Sci., associate professor</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SPIN-code: 1184-4018</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E-mail: sukhomlinova.alexandra@yandex.ru</w:t>
            </w:r>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Strelnikov Viktor Vladimirovich</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Dr.Sci.Biol., Professor</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SPIN-code: 2808-3170</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E-mail:</w:t>
            </w:r>
            <w:r w:rsidRPr="00D25E42">
              <w:rPr>
                <w:rFonts w:ascii="Times New Roman" w:hAnsi="Times New Roman"/>
                <w:sz w:val="24"/>
                <w:szCs w:val="24"/>
                <w:lang w:val="en-US"/>
              </w:rPr>
              <w:t xml:space="preserve"> </w:t>
            </w:r>
            <w:r w:rsidRPr="00D25E42">
              <w:rPr>
                <w:rFonts w:ascii="Times New Roman" w:hAnsi="Times New Roman"/>
                <w:sz w:val="20"/>
                <w:szCs w:val="20"/>
                <w:lang w:val="en-US"/>
              </w:rPr>
              <w:t>strelecol@yandex.ru</w:t>
            </w:r>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 xml:space="preserve">Melchenko Alexander Ivanovich </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Dr.Sci.Biol., associate professor</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SPIN-code: 1578-0694</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 xml:space="preserve">E-mail: </w:t>
            </w:r>
            <w:hyperlink r:id="rId9" w:history="1">
              <w:r w:rsidRPr="00D25E42">
                <w:rPr>
                  <w:rFonts w:ascii="Times New Roman" w:hAnsi="Times New Roman"/>
                  <w:sz w:val="20"/>
                  <w:szCs w:val="20"/>
                  <w:lang w:val="en-US"/>
                </w:rPr>
                <w:t>alexkuban59@mail.ru</w:t>
              </w:r>
            </w:hyperlink>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 xml:space="preserve">Frantseva Tatiana Petrovna </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Cand.Tech.Sci., associate professor</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SPIN-code: 9613-7395</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E-mail:</w:t>
            </w:r>
            <w:hyperlink r:id="rId10" w:history="1">
              <w:r w:rsidRPr="00D25E42">
                <w:rPr>
                  <w:rFonts w:ascii="Times New Roman" w:hAnsi="Times New Roman"/>
                  <w:sz w:val="20"/>
                  <w:szCs w:val="20"/>
                  <w:lang w:val="en-US"/>
                </w:rPr>
                <w:t>tatian-81@mail.ru</w:t>
              </w:r>
            </w:hyperlink>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 xml:space="preserve">Surkova Elena Viktorovna </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Cand.Biol.Sci., associate professor</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SPIN-code: 8601-2305</w:t>
            </w:r>
          </w:p>
          <w:p w:rsidR="00C20E35" w:rsidRPr="00D25E42" w:rsidRDefault="00C20E35" w:rsidP="00D25E42">
            <w:pPr>
              <w:spacing w:after="0" w:line="240" w:lineRule="auto"/>
              <w:rPr>
                <w:rFonts w:ascii="Times New Roman" w:hAnsi="Times New Roman"/>
                <w:sz w:val="20"/>
                <w:szCs w:val="20"/>
                <w:lang w:val="en-US"/>
              </w:rPr>
            </w:pPr>
            <w:r w:rsidRPr="00D25E42">
              <w:rPr>
                <w:rFonts w:ascii="Times New Roman" w:hAnsi="Times New Roman"/>
                <w:sz w:val="20"/>
                <w:szCs w:val="20"/>
                <w:lang w:val="en-US"/>
              </w:rPr>
              <w:t xml:space="preserve">E-mail: </w:t>
            </w:r>
            <w:r w:rsidRPr="00D25E42">
              <w:rPr>
                <w:rFonts w:ascii="Times New Roman" w:hAnsi="Times New Roman"/>
                <w:color w:val="212121"/>
                <w:sz w:val="20"/>
                <w:szCs w:val="20"/>
                <w:lang w:val="en-US"/>
              </w:rPr>
              <w:t>lena.surkova.1977@mail.ru</w:t>
            </w:r>
          </w:p>
          <w:p w:rsidR="00C20E35" w:rsidRPr="00D25E42" w:rsidRDefault="00C20E35" w:rsidP="00D25E42">
            <w:pPr>
              <w:spacing w:after="0" w:line="240" w:lineRule="auto"/>
              <w:rPr>
                <w:rFonts w:ascii="Times New Roman" w:hAnsi="Times New Roman"/>
                <w:sz w:val="20"/>
                <w:szCs w:val="20"/>
                <w:lang w:val="en-US"/>
              </w:rPr>
            </w:pPr>
            <w:smartTag w:uri="urn:schemas-microsoft-com:office:smarttags" w:element="PlaceName">
              <w:r w:rsidRPr="00D25E42">
                <w:rPr>
                  <w:rFonts w:ascii="Times New Roman" w:hAnsi="Times New Roman"/>
                  <w:sz w:val="20"/>
                  <w:szCs w:val="20"/>
                  <w:lang w:val="en-US"/>
                </w:rPr>
                <w:t>Kuban</w:t>
              </w:r>
            </w:smartTag>
            <w:r w:rsidRPr="00D25E42">
              <w:rPr>
                <w:rFonts w:ascii="Times New Roman" w:hAnsi="Times New Roman"/>
                <w:sz w:val="20"/>
                <w:szCs w:val="20"/>
                <w:lang w:val="en-US"/>
              </w:rPr>
              <w:t xml:space="preserve"> </w:t>
            </w:r>
            <w:smartTag w:uri="urn:schemas-microsoft-com:office:smarttags" w:element="PlaceType">
              <w:r w:rsidRPr="00D25E42">
                <w:rPr>
                  <w:rFonts w:ascii="Times New Roman" w:hAnsi="Times New Roman"/>
                  <w:sz w:val="20"/>
                  <w:szCs w:val="20"/>
                  <w:lang w:val="en-US"/>
                </w:rPr>
                <w:t>State</w:t>
              </w:r>
            </w:smartTag>
            <w:r w:rsidRPr="00D25E42">
              <w:rPr>
                <w:rFonts w:ascii="Times New Roman" w:hAnsi="Times New Roman"/>
                <w:sz w:val="20"/>
                <w:szCs w:val="20"/>
                <w:lang w:val="en-US"/>
              </w:rPr>
              <w:t xml:space="preserve"> </w:t>
            </w:r>
            <w:smartTag w:uri="urn:schemas-microsoft-com:office:smarttags" w:element="PlaceName">
              <w:r w:rsidRPr="00D25E42">
                <w:rPr>
                  <w:rFonts w:ascii="Times New Roman" w:hAnsi="Times New Roman"/>
                  <w:sz w:val="20"/>
                  <w:szCs w:val="20"/>
                  <w:lang w:val="en-US"/>
                </w:rPr>
                <w:t>Agrarian</w:t>
              </w:r>
            </w:smartTag>
            <w:r w:rsidRPr="00D25E42">
              <w:rPr>
                <w:rFonts w:ascii="Times New Roman" w:hAnsi="Times New Roman"/>
                <w:sz w:val="20"/>
                <w:szCs w:val="20"/>
                <w:lang w:val="en-US"/>
              </w:rPr>
              <w:t xml:space="preserve"> </w:t>
            </w:r>
            <w:smartTag w:uri="urn:schemas-microsoft-com:office:smarttags" w:element="PlaceType">
              <w:r w:rsidRPr="00D25E42">
                <w:rPr>
                  <w:rFonts w:ascii="Times New Roman" w:hAnsi="Times New Roman"/>
                  <w:sz w:val="20"/>
                  <w:szCs w:val="20"/>
                  <w:lang w:val="en-US"/>
                </w:rPr>
                <w:t>University</w:t>
              </w:r>
            </w:smartTag>
            <w:r w:rsidRPr="00D25E42">
              <w:rPr>
                <w:rFonts w:ascii="Times New Roman" w:hAnsi="Times New Roman"/>
                <w:sz w:val="20"/>
                <w:szCs w:val="20"/>
                <w:lang w:val="en-US"/>
              </w:rPr>
              <w:t xml:space="preserve">, </w:t>
            </w:r>
            <w:smartTag w:uri="urn:schemas-microsoft-com:office:smarttags" w:element="place">
              <w:smartTag w:uri="urn:schemas-microsoft-com:office:smarttags" w:element="City">
                <w:r w:rsidRPr="00D25E42">
                  <w:rPr>
                    <w:rFonts w:ascii="Times New Roman" w:hAnsi="Times New Roman"/>
                    <w:sz w:val="20"/>
                    <w:szCs w:val="20"/>
                    <w:lang w:val="en-US"/>
                  </w:rPr>
                  <w:t>Krasnodar</w:t>
                </w:r>
              </w:smartTag>
              <w:r w:rsidRPr="00D25E42">
                <w:rPr>
                  <w:rFonts w:ascii="Times New Roman" w:hAnsi="Times New Roman"/>
                  <w:sz w:val="20"/>
                  <w:szCs w:val="20"/>
                  <w:lang w:val="en-US"/>
                </w:rPr>
                <w:t xml:space="preserve">, </w:t>
              </w:r>
              <w:smartTag w:uri="urn:schemas-microsoft-com:office:smarttags" w:element="country-region">
                <w:r w:rsidRPr="00D25E42">
                  <w:rPr>
                    <w:rFonts w:ascii="Times New Roman" w:hAnsi="Times New Roman"/>
                    <w:sz w:val="20"/>
                    <w:szCs w:val="20"/>
                    <w:lang w:val="en-US"/>
                  </w:rPr>
                  <w:t>Russia</w:t>
                </w:r>
              </w:smartTag>
            </w:smartTag>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Fonts w:ascii="Times New Roman" w:hAnsi="Times New Roman"/>
                <w:sz w:val="20"/>
                <w:szCs w:val="20"/>
                <w:lang w:val="en-US"/>
              </w:rPr>
            </w:pPr>
          </w:p>
          <w:p w:rsidR="00C20E35" w:rsidRPr="00D25E42" w:rsidRDefault="00C20E35" w:rsidP="00D25E42">
            <w:pPr>
              <w:spacing w:after="0" w:line="240" w:lineRule="auto"/>
              <w:rPr>
                <w:rStyle w:val="translation-chunk"/>
                <w:rFonts w:ascii="Times New Roman" w:hAnsi="Times New Roman"/>
                <w:sz w:val="20"/>
                <w:szCs w:val="20"/>
                <w:lang w:val="en-US"/>
              </w:rPr>
            </w:pPr>
            <w:r w:rsidRPr="00D25E42">
              <w:rPr>
                <w:rStyle w:val="translation-chunk"/>
                <w:rFonts w:ascii="Times New Roman" w:hAnsi="Times New Roman"/>
                <w:sz w:val="20"/>
                <w:szCs w:val="20"/>
                <w:lang w:val="en-US"/>
              </w:rPr>
              <w:t>As a result of the researching of anthropogenic influence on the agricultural landscape of Public Corporation "Agrofirma "Niva" from human economic activities with are related to: the pesticides and mineral fertilizers using; the work of agricultural machinery, and the movement of vehicles on the highway. The experimental material on the formation of dust masses and the accumulation of heavy metals in the soil.</w:t>
            </w:r>
            <w:r w:rsidRPr="00D25E42">
              <w:rPr>
                <w:sz w:val="20"/>
                <w:szCs w:val="20"/>
                <w:lang w:val="en-US"/>
              </w:rPr>
              <w:t xml:space="preserve"> </w:t>
            </w:r>
            <w:r w:rsidRPr="00D25E42">
              <w:rPr>
                <w:rStyle w:val="translation-chunk"/>
                <w:rFonts w:ascii="Times New Roman" w:hAnsi="Times New Roman"/>
                <w:lang w:val="en-US"/>
              </w:rPr>
              <w:t>O</w:t>
            </w:r>
            <w:r w:rsidRPr="00D25E42">
              <w:rPr>
                <w:rStyle w:val="translation-chunk"/>
                <w:rFonts w:ascii="Times New Roman" w:hAnsi="Times New Roman"/>
                <w:sz w:val="20"/>
                <w:szCs w:val="20"/>
                <w:lang w:val="en-US"/>
              </w:rPr>
              <w:t>n the researching territory was found out three times excess of zinc MPC</w:t>
            </w:r>
            <w:r w:rsidRPr="00D25E42">
              <w:rPr>
                <w:rStyle w:val="translation-chunk"/>
                <w:rFonts w:ascii="Times New Roman" w:hAnsi="Times New Roman"/>
                <w:sz w:val="20"/>
                <w:szCs w:val="20"/>
                <w:vertAlign w:val="superscript"/>
                <w:lang w:val="en-US"/>
              </w:rPr>
              <w:t>*</w:t>
            </w:r>
            <w:r w:rsidRPr="00D25E42">
              <w:rPr>
                <w:rStyle w:val="translation-chunk"/>
                <w:rFonts w:ascii="Times New Roman" w:hAnsi="Times New Roman"/>
                <w:sz w:val="20"/>
                <w:szCs w:val="20"/>
                <w:lang w:val="en-US"/>
              </w:rPr>
              <w:t xml:space="preserve"> (23 mg/kg, including background) and four times more of lead MPC (6,0 mg/kg, including background)  </w:t>
            </w:r>
          </w:p>
          <w:p w:rsidR="00C20E35" w:rsidRPr="00D25E42" w:rsidRDefault="00C20E35" w:rsidP="00D25E42">
            <w:pPr>
              <w:spacing w:after="0" w:line="240" w:lineRule="auto"/>
              <w:rPr>
                <w:rStyle w:val="translation-chunk"/>
                <w:rFonts w:ascii="Times New Roman" w:hAnsi="Times New Roman"/>
                <w:sz w:val="20"/>
                <w:szCs w:val="20"/>
                <w:lang w:val="en-US"/>
              </w:rPr>
            </w:pPr>
            <w:r w:rsidRPr="00D25E42">
              <w:rPr>
                <w:rStyle w:val="translation-chunk"/>
                <w:rFonts w:ascii="Times New Roman" w:hAnsi="Times New Roman"/>
                <w:sz w:val="20"/>
                <w:szCs w:val="20"/>
                <w:lang w:val="en-US"/>
              </w:rPr>
              <w:t>*maximum permissible concentration</w:t>
            </w:r>
          </w:p>
          <w:p w:rsidR="00C20E35" w:rsidRPr="00D25E42" w:rsidRDefault="00C20E35" w:rsidP="00D25E42">
            <w:pPr>
              <w:spacing w:after="0" w:line="240" w:lineRule="auto"/>
              <w:rPr>
                <w:rStyle w:val="translation-chunk"/>
                <w:rFonts w:ascii="Times New Roman" w:hAnsi="Times New Roman"/>
                <w:sz w:val="20"/>
                <w:szCs w:val="20"/>
                <w:lang w:val="en-US"/>
              </w:rPr>
            </w:pPr>
          </w:p>
          <w:p w:rsidR="00C20E35" w:rsidRPr="00D25E42" w:rsidRDefault="00C20E35" w:rsidP="00D25E42">
            <w:pPr>
              <w:spacing w:after="0" w:line="240" w:lineRule="auto"/>
              <w:rPr>
                <w:rStyle w:val="translation-chunk"/>
                <w:rFonts w:ascii="Times New Roman" w:hAnsi="Times New Roman"/>
                <w:sz w:val="20"/>
                <w:szCs w:val="20"/>
                <w:lang w:val="en-US"/>
              </w:rPr>
            </w:pPr>
            <w:r w:rsidRPr="00D25E42">
              <w:rPr>
                <w:rFonts w:ascii="Times New Roman" w:hAnsi="Times New Roman"/>
                <w:sz w:val="20"/>
                <w:szCs w:val="20"/>
                <w:lang w:val="en-US"/>
              </w:rPr>
              <w:t>Keywords:</w:t>
            </w:r>
            <w:r w:rsidRPr="00D25E42">
              <w:rPr>
                <w:rStyle w:val="translation-chunk"/>
                <w:rFonts w:ascii="Times New Roman" w:hAnsi="Times New Roman"/>
                <w:sz w:val="20"/>
                <w:szCs w:val="20"/>
                <w:lang w:val="en-US"/>
              </w:rPr>
              <w:t xml:space="preserve"> AGROLANDSCAPE, HEAVY METALS, POLLUTION, MOTOR TRANSPORT, DUST, PESTICIDES, </w:t>
            </w:r>
            <w:r w:rsidRPr="00D25E42">
              <w:rPr>
                <w:rFonts w:ascii="Times New Roman" w:hAnsi="Times New Roman"/>
                <w:sz w:val="20"/>
                <w:szCs w:val="20"/>
                <w:lang w:val="en-US"/>
              </w:rPr>
              <w:t>TECHNOGENIC</w:t>
            </w:r>
            <w:r w:rsidRPr="00D25E42">
              <w:rPr>
                <w:rStyle w:val="translation-chunk"/>
                <w:rFonts w:ascii="Times New Roman" w:hAnsi="Times New Roman"/>
                <w:sz w:val="20"/>
                <w:szCs w:val="20"/>
                <w:lang w:val="en-US"/>
              </w:rPr>
              <w:t xml:space="preserve"> OBJECT</w:t>
            </w:r>
          </w:p>
          <w:p w:rsidR="00C20E35" w:rsidRPr="00D25E42" w:rsidRDefault="00C20E35" w:rsidP="00D25E42">
            <w:pPr>
              <w:spacing w:after="0" w:line="240" w:lineRule="auto"/>
              <w:rPr>
                <w:rFonts w:ascii="Times New Roman" w:hAnsi="Times New Roman"/>
                <w:sz w:val="20"/>
                <w:szCs w:val="20"/>
                <w:lang w:val="en-US"/>
              </w:rPr>
            </w:pPr>
          </w:p>
        </w:tc>
      </w:tr>
    </w:tbl>
    <w:p w:rsidR="00C20E35" w:rsidRDefault="00C20E35" w:rsidP="008E6973">
      <w:pPr>
        <w:spacing w:after="0" w:line="360" w:lineRule="auto"/>
        <w:rPr>
          <w:rFonts w:ascii="Times New Roman" w:hAnsi="Times New Roman"/>
          <w:sz w:val="28"/>
          <w:szCs w:val="28"/>
          <w:lang w:val="en-US"/>
        </w:rPr>
      </w:pPr>
    </w:p>
    <w:p w:rsidR="00C20E35" w:rsidRPr="009F68EC" w:rsidRDefault="00C20E35" w:rsidP="008E6973">
      <w:pPr>
        <w:spacing w:after="0" w:line="360" w:lineRule="auto"/>
        <w:rPr>
          <w:rFonts w:ascii="Times New Roman" w:hAnsi="Times New Roman"/>
          <w:sz w:val="28"/>
          <w:szCs w:val="28"/>
          <w:lang w:val="en-US"/>
        </w:rPr>
      </w:pPr>
    </w:p>
    <w:p w:rsidR="00C20E35" w:rsidRPr="004B4F04" w:rsidRDefault="00C20E35" w:rsidP="00212CC5">
      <w:pPr>
        <w:shd w:val="clear" w:color="auto" w:fill="FFFFFF"/>
        <w:spacing w:after="0" w:line="360" w:lineRule="auto"/>
        <w:jc w:val="center"/>
        <w:rPr>
          <w:rFonts w:ascii="Times New Roman" w:hAnsi="Times New Roman"/>
          <w:b/>
          <w:sz w:val="28"/>
          <w:szCs w:val="28"/>
        </w:rPr>
      </w:pPr>
      <w:r w:rsidRPr="004B4F04">
        <w:rPr>
          <w:rFonts w:ascii="Times New Roman" w:hAnsi="Times New Roman"/>
          <w:b/>
          <w:sz w:val="28"/>
          <w:szCs w:val="28"/>
        </w:rPr>
        <w:t>Введение</w:t>
      </w:r>
    </w:p>
    <w:p w:rsidR="00C20E35" w:rsidRPr="00410446" w:rsidRDefault="00C20E35" w:rsidP="002A0121">
      <w:pPr>
        <w:widowControl w:val="0"/>
        <w:tabs>
          <w:tab w:val="left" w:pos="6945"/>
        </w:tabs>
        <w:autoSpaceDE w:val="0"/>
        <w:autoSpaceDN w:val="0"/>
        <w:adjustRightInd w:val="0"/>
        <w:spacing w:after="0" w:line="360" w:lineRule="auto"/>
        <w:ind w:firstLine="709"/>
        <w:jc w:val="both"/>
        <w:rPr>
          <w:rFonts w:ascii="Times New Roman" w:hAnsi="Times New Roman"/>
          <w:sz w:val="28"/>
          <w:szCs w:val="28"/>
          <w:shd w:val="clear" w:color="auto" w:fill="FFFFFF"/>
          <w:lang w:eastAsia="en-US"/>
        </w:rPr>
      </w:pPr>
      <w:r>
        <w:rPr>
          <w:rFonts w:ascii="Times New Roman" w:hAnsi="Times New Roman"/>
          <w:sz w:val="28"/>
          <w:szCs w:val="28"/>
          <w:shd w:val="clear" w:color="auto" w:fill="FFFFFF"/>
          <w:lang w:eastAsia="en-US"/>
        </w:rPr>
        <w:t>О</w:t>
      </w:r>
      <w:r>
        <w:rPr>
          <w:rFonts w:ascii="Times New Roman" w:hAnsi="Times New Roman"/>
          <w:sz w:val="28"/>
          <w:szCs w:val="28"/>
        </w:rPr>
        <w:t>бъект загрязнения –</w:t>
      </w:r>
      <w:r w:rsidRPr="00A72207">
        <w:rPr>
          <w:rFonts w:ascii="Times New Roman" w:hAnsi="Times New Roman"/>
          <w:sz w:val="28"/>
          <w:szCs w:val="28"/>
        </w:rPr>
        <w:t xml:space="preserve"> </w:t>
      </w:r>
      <w:r>
        <w:rPr>
          <w:rFonts w:ascii="Times New Roman" w:hAnsi="Times New Roman"/>
          <w:sz w:val="28"/>
          <w:szCs w:val="28"/>
        </w:rPr>
        <w:t xml:space="preserve">территория </w:t>
      </w:r>
      <w:r w:rsidRPr="00A72207">
        <w:rPr>
          <w:rFonts w:ascii="Times New Roman" w:hAnsi="Times New Roman"/>
          <w:sz w:val="28"/>
          <w:szCs w:val="28"/>
        </w:rPr>
        <w:t>садоводческ</w:t>
      </w:r>
      <w:r>
        <w:rPr>
          <w:rFonts w:ascii="Times New Roman" w:hAnsi="Times New Roman"/>
          <w:sz w:val="28"/>
          <w:szCs w:val="28"/>
        </w:rPr>
        <w:t>ой</w:t>
      </w:r>
      <w:r w:rsidRPr="00A72207">
        <w:rPr>
          <w:rFonts w:ascii="Times New Roman" w:hAnsi="Times New Roman"/>
          <w:sz w:val="28"/>
          <w:szCs w:val="28"/>
        </w:rPr>
        <w:t xml:space="preserve"> бригад</w:t>
      </w:r>
      <w:r>
        <w:rPr>
          <w:rFonts w:ascii="Times New Roman" w:hAnsi="Times New Roman"/>
          <w:sz w:val="28"/>
          <w:szCs w:val="28"/>
        </w:rPr>
        <w:t>ы</w:t>
      </w:r>
      <w:r w:rsidRPr="00584598">
        <w:rPr>
          <w:rFonts w:ascii="Times New Roman" w:hAnsi="Times New Roman"/>
          <w:caps/>
          <w:spacing w:val="2"/>
          <w:sz w:val="28"/>
          <w:szCs w:val="28"/>
        </w:rPr>
        <w:t xml:space="preserve"> </w:t>
      </w:r>
      <w:r w:rsidRPr="00E55E35">
        <w:rPr>
          <w:rFonts w:ascii="Times New Roman" w:hAnsi="Times New Roman"/>
          <w:caps/>
          <w:spacing w:val="2"/>
          <w:sz w:val="28"/>
          <w:szCs w:val="28"/>
        </w:rPr>
        <w:t>ОАО «А</w:t>
      </w:r>
      <w:r w:rsidRPr="00E55E35">
        <w:rPr>
          <w:rFonts w:ascii="Times New Roman" w:hAnsi="Times New Roman"/>
          <w:spacing w:val="2"/>
          <w:sz w:val="28"/>
          <w:szCs w:val="28"/>
        </w:rPr>
        <w:t>грофирма</w:t>
      </w:r>
      <w:r w:rsidRPr="00E55E35">
        <w:rPr>
          <w:rFonts w:ascii="Times New Roman" w:hAnsi="Times New Roman"/>
          <w:caps/>
          <w:spacing w:val="2"/>
          <w:sz w:val="28"/>
          <w:szCs w:val="28"/>
        </w:rPr>
        <w:t xml:space="preserve"> «Н</w:t>
      </w:r>
      <w:r w:rsidRPr="00E55E35">
        <w:rPr>
          <w:rFonts w:ascii="Times New Roman" w:hAnsi="Times New Roman"/>
          <w:spacing w:val="2"/>
          <w:sz w:val="28"/>
          <w:szCs w:val="28"/>
        </w:rPr>
        <w:t>ива</w:t>
      </w:r>
      <w:r w:rsidRPr="00E55E35">
        <w:rPr>
          <w:rFonts w:ascii="Times New Roman" w:hAnsi="Times New Roman"/>
          <w:caps/>
          <w:spacing w:val="2"/>
          <w:sz w:val="28"/>
          <w:szCs w:val="28"/>
        </w:rPr>
        <w:t>»</w:t>
      </w:r>
      <w:r w:rsidRPr="00A72207">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shd w:val="clear" w:color="auto" w:fill="FFFFFF"/>
          <w:lang w:eastAsia="en-US"/>
        </w:rPr>
        <w:t>с</w:t>
      </w:r>
      <w:r w:rsidRPr="00410446">
        <w:rPr>
          <w:rFonts w:ascii="Times New Roman" w:hAnsi="Times New Roman"/>
          <w:sz w:val="28"/>
          <w:szCs w:val="28"/>
          <w:shd w:val="clear" w:color="auto" w:fill="FFFFFF"/>
          <w:lang w:eastAsia="en-US"/>
        </w:rPr>
        <w:t>таниц</w:t>
      </w:r>
      <w:r>
        <w:rPr>
          <w:rFonts w:ascii="Times New Roman" w:hAnsi="Times New Roman"/>
          <w:sz w:val="28"/>
          <w:szCs w:val="28"/>
          <w:shd w:val="clear" w:color="auto" w:fill="FFFFFF"/>
          <w:lang w:eastAsia="en-US"/>
        </w:rPr>
        <w:t xml:space="preserve">ы Медведовской, </w:t>
      </w:r>
      <w:r>
        <w:rPr>
          <w:rFonts w:ascii="Times New Roman" w:hAnsi="Times New Roman"/>
          <w:sz w:val="28"/>
          <w:szCs w:val="28"/>
        </w:rPr>
        <w:t>расположен в</w:t>
      </w:r>
      <w:r w:rsidRPr="00410446">
        <w:rPr>
          <w:rFonts w:ascii="Times New Roman" w:hAnsi="Times New Roman"/>
          <w:sz w:val="28"/>
          <w:szCs w:val="28"/>
          <w:shd w:val="clear" w:color="auto" w:fill="FFFFFF"/>
          <w:lang w:eastAsia="en-US"/>
        </w:rPr>
        <w:t xml:space="preserve"> непосредственной близости от автодороги</w:t>
      </w:r>
      <w:r>
        <w:rPr>
          <w:rFonts w:ascii="Times New Roman" w:hAnsi="Times New Roman"/>
          <w:sz w:val="28"/>
          <w:szCs w:val="28"/>
          <w:shd w:val="clear" w:color="auto" w:fill="FFFFFF"/>
          <w:lang w:eastAsia="en-US"/>
        </w:rPr>
        <w:t xml:space="preserve"> с двумя проезжими частями «Краснодар-Ейск», шириной полосы движения </w:t>
      </w:r>
      <w:smartTag w:uri="urn:schemas-microsoft-com:office:smarttags" w:element="metricconverter">
        <w:smartTagPr>
          <w:attr w:name="ProductID" w:val="3,5 метра"/>
        </w:smartTagPr>
        <w:r>
          <w:rPr>
            <w:rFonts w:ascii="Times New Roman" w:hAnsi="Times New Roman"/>
            <w:sz w:val="28"/>
            <w:szCs w:val="28"/>
            <w:shd w:val="clear" w:color="auto" w:fill="FFFFFF"/>
            <w:lang w:eastAsia="en-US"/>
          </w:rPr>
          <w:t>3,5 метра</w:t>
        </w:r>
      </w:smartTag>
      <w:r w:rsidRPr="00410446">
        <w:rPr>
          <w:rFonts w:ascii="Times New Roman" w:hAnsi="Times New Roman"/>
          <w:sz w:val="28"/>
          <w:szCs w:val="28"/>
          <w:shd w:val="clear" w:color="auto" w:fill="FFFFFF"/>
          <w:lang w:eastAsia="en-US"/>
        </w:rPr>
        <w:t xml:space="preserve">. </w:t>
      </w:r>
      <w:r w:rsidRPr="00EF2A77">
        <w:rPr>
          <w:rFonts w:ascii="Times New Roman" w:hAnsi="Times New Roman"/>
          <w:sz w:val="28"/>
          <w:szCs w:val="28"/>
        </w:rPr>
        <w:t xml:space="preserve">Изучаемый объект является типичным агроландшафтом, на котором выращиваются </w:t>
      </w:r>
      <w:r>
        <w:rPr>
          <w:rFonts w:ascii="Times New Roman" w:hAnsi="Times New Roman"/>
          <w:sz w:val="28"/>
          <w:szCs w:val="28"/>
        </w:rPr>
        <w:t xml:space="preserve">плодовые </w:t>
      </w:r>
      <w:r w:rsidRPr="00EF2A77">
        <w:rPr>
          <w:rFonts w:ascii="Times New Roman" w:hAnsi="Times New Roman"/>
          <w:sz w:val="28"/>
          <w:szCs w:val="28"/>
        </w:rPr>
        <w:t>культуры с применением</w:t>
      </w:r>
      <w:r>
        <w:rPr>
          <w:rFonts w:ascii="Times New Roman" w:hAnsi="Times New Roman"/>
          <w:sz w:val="28"/>
          <w:szCs w:val="28"/>
        </w:rPr>
        <w:t xml:space="preserve"> удобрений и</w:t>
      </w:r>
      <w:r w:rsidRPr="00EF2A77">
        <w:rPr>
          <w:rFonts w:ascii="Times New Roman" w:hAnsi="Times New Roman"/>
          <w:sz w:val="28"/>
          <w:szCs w:val="28"/>
        </w:rPr>
        <w:t xml:space="preserve"> химических средств защиты растений.</w:t>
      </w:r>
    </w:p>
    <w:p w:rsidR="00C20E35" w:rsidRPr="0023600F" w:rsidRDefault="00C20E35" w:rsidP="00A4170C">
      <w:pPr>
        <w:spacing w:after="0" w:line="360" w:lineRule="auto"/>
        <w:ind w:firstLine="709"/>
        <w:jc w:val="both"/>
        <w:rPr>
          <w:rFonts w:ascii="Times New Roman" w:hAnsi="Times New Roman"/>
          <w:color w:val="FF0000"/>
          <w:spacing w:val="-2"/>
          <w:kern w:val="28"/>
          <w:sz w:val="28"/>
          <w:szCs w:val="28"/>
        </w:rPr>
      </w:pPr>
      <w:r w:rsidRPr="00EF2A77">
        <w:rPr>
          <w:rFonts w:ascii="Times New Roman" w:hAnsi="Times New Roman"/>
          <w:sz w:val="28"/>
          <w:szCs w:val="28"/>
        </w:rPr>
        <w:t>Ядохимикаты, вносимые на почву методом опрыскивания, попадают непосредственно в почву, дождя</w:t>
      </w:r>
      <w:r>
        <w:rPr>
          <w:rFonts w:ascii="Times New Roman" w:hAnsi="Times New Roman"/>
          <w:sz w:val="28"/>
          <w:szCs w:val="28"/>
        </w:rPr>
        <w:t>ми</w:t>
      </w:r>
      <w:r w:rsidRPr="00EF2A77">
        <w:rPr>
          <w:rFonts w:ascii="Times New Roman" w:hAnsi="Times New Roman"/>
          <w:sz w:val="28"/>
          <w:szCs w:val="28"/>
        </w:rPr>
        <w:t xml:space="preserve"> смываются поверхностным стоком</w:t>
      </w:r>
      <w:r>
        <w:rPr>
          <w:rFonts w:ascii="Times New Roman" w:hAnsi="Times New Roman"/>
          <w:sz w:val="28"/>
          <w:szCs w:val="28"/>
        </w:rPr>
        <w:t>,</w:t>
      </w:r>
      <w:r w:rsidRPr="00EF2A77">
        <w:rPr>
          <w:rFonts w:ascii="Times New Roman" w:hAnsi="Times New Roman"/>
          <w:sz w:val="28"/>
          <w:szCs w:val="28"/>
        </w:rPr>
        <w:t xml:space="preserve"> и испаряются в атмосферу</w:t>
      </w:r>
      <w:r>
        <w:rPr>
          <w:rFonts w:ascii="Times New Roman" w:hAnsi="Times New Roman"/>
          <w:sz w:val="28"/>
          <w:szCs w:val="28"/>
        </w:rPr>
        <w:t xml:space="preserve"> </w:t>
      </w:r>
      <w:r>
        <w:rPr>
          <w:rFonts w:ascii="Times New Roman" w:hAnsi="Times New Roman"/>
          <w:sz w:val="28"/>
          <w:szCs w:val="28"/>
        </w:rPr>
        <w:sym w:font="Symbol" w:char="F05B"/>
      </w:r>
      <w:r>
        <w:rPr>
          <w:rFonts w:ascii="Times New Roman" w:hAnsi="Times New Roman"/>
          <w:sz w:val="28"/>
          <w:szCs w:val="28"/>
        </w:rPr>
        <w:t>1, 2</w:t>
      </w:r>
      <w:r>
        <w:rPr>
          <w:rFonts w:ascii="Times New Roman" w:hAnsi="Times New Roman"/>
          <w:sz w:val="28"/>
          <w:szCs w:val="28"/>
        </w:rPr>
        <w:sym w:font="Symbol" w:char="F05D"/>
      </w:r>
      <w:r w:rsidRPr="00206411">
        <w:rPr>
          <w:rFonts w:ascii="Times New Roman" w:hAnsi="Times New Roman"/>
          <w:sz w:val="28"/>
          <w:szCs w:val="28"/>
        </w:rPr>
        <w:t>.</w:t>
      </w:r>
      <w:r w:rsidRPr="00206411">
        <w:rPr>
          <w:rFonts w:ascii="Times New Roman" w:hAnsi="Times New Roman"/>
          <w:spacing w:val="-2"/>
          <w:kern w:val="28"/>
          <w:sz w:val="28"/>
          <w:szCs w:val="28"/>
        </w:rPr>
        <w:t xml:space="preserve"> Для химобработки садов, в период с марта по сентябрь, используются следующие пестициды: </w:t>
      </w:r>
      <w:r>
        <w:rPr>
          <w:rFonts w:ascii="Times New Roman" w:hAnsi="Times New Roman"/>
          <w:sz w:val="28"/>
          <w:szCs w:val="28"/>
          <w:shd w:val="clear" w:color="auto" w:fill="FFFFFF"/>
        </w:rPr>
        <w:t>к</w:t>
      </w:r>
      <w:r w:rsidRPr="00475363">
        <w:rPr>
          <w:rFonts w:ascii="Times New Roman" w:hAnsi="Times New Roman"/>
          <w:sz w:val="28"/>
          <w:szCs w:val="28"/>
          <w:shd w:val="clear" w:color="auto" w:fill="FFFFFF"/>
        </w:rPr>
        <w:t xml:space="preserve">елкат </w:t>
      </w:r>
      <w:r>
        <w:rPr>
          <w:rFonts w:ascii="Times New Roman" w:hAnsi="Times New Roman"/>
          <w:sz w:val="28"/>
          <w:szCs w:val="28"/>
          <w:shd w:val="clear" w:color="auto" w:fill="FFFFFF"/>
        </w:rPr>
        <w:t>ц</w:t>
      </w:r>
      <w:r w:rsidRPr="00475363">
        <w:rPr>
          <w:rFonts w:ascii="Times New Roman" w:hAnsi="Times New Roman"/>
          <w:sz w:val="28"/>
          <w:szCs w:val="28"/>
          <w:shd w:val="clear" w:color="auto" w:fill="FFFFFF"/>
        </w:rPr>
        <w:t>инк,</w:t>
      </w:r>
      <w:r w:rsidRPr="00E664F4">
        <w:rPr>
          <w:rFonts w:ascii="Times New Roman" w:hAnsi="Times New Roman"/>
          <w:color w:val="FF0000"/>
          <w:sz w:val="28"/>
          <w:szCs w:val="28"/>
        </w:rPr>
        <w:t xml:space="preserve"> </w:t>
      </w:r>
      <w:r w:rsidRPr="00E664F4">
        <w:rPr>
          <w:rFonts w:ascii="Times New Roman" w:hAnsi="Times New Roman"/>
          <w:sz w:val="28"/>
          <w:szCs w:val="28"/>
        </w:rPr>
        <w:t>циперметрин</w:t>
      </w:r>
      <w:r w:rsidRPr="008D16B4">
        <w:rPr>
          <w:rFonts w:ascii="Times New Roman" w:hAnsi="Times New Roman"/>
          <w:spacing w:val="-2"/>
          <w:kern w:val="28"/>
          <w:sz w:val="28"/>
          <w:szCs w:val="28"/>
        </w:rPr>
        <w:t xml:space="preserve">, </w:t>
      </w:r>
      <w:r w:rsidRPr="0023600F">
        <w:rPr>
          <w:rFonts w:ascii="Times New Roman" w:hAnsi="Times New Roman"/>
          <w:sz w:val="28"/>
          <w:szCs w:val="28"/>
        </w:rPr>
        <w:t>меди сульфат трехосновный</w:t>
      </w:r>
      <w:r w:rsidRPr="0023600F">
        <w:rPr>
          <w:rFonts w:ascii="Times New Roman" w:hAnsi="Times New Roman"/>
          <w:spacing w:val="-2"/>
          <w:kern w:val="28"/>
          <w:sz w:val="28"/>
          <w:szCs w:val="28"/>
        </w:rPr>
        <w:t>,</w:t>
      </w:r>
      <w:r w:rsidRPr="008D16B4">
        <w:rPr>
          <w:rFonts w:ascii="Times New Roman" w:hAnsi="Times New Roman"/>
          <w:spacing w:val="-2"/>
          <w:kern w:val="28"/>
          <w:sz w:val="28"/>
          <w:szCs w:val="28"/>
        </w:rPr>
        <w:t xml:space="preserve"> </w:t>
      </w:r>
      <w:r>
        <w:rPr>
          <w:rFonts w:ascii="Times New Roman" w:hAnsi="Times New Roman"/>
          <w:spacing w:val="-2"/>
          <w:kern w:val="28"/>
          <w:sz w:val="28"/>
          <w:szCs w:val="28"/>
        </w:rPr>
        <w:t xml:space="preserve">меди гидроокись, </w:t>
      </w:r>
      <w:r w:rsidRPr="008D16B4">
        <w:rPr>
          <w:rFonts w:ascii="Times New Roman" w:hAnsi="Times New Roman"/>
          <w:spacing w:val="-2"/>
          <w:kern w:val="28"/>
          <w:sz w:val="28"/>
          <w:szCs w:val="28"/>
        </w:rPr>
        <w:t xml:space="preserve">нитрофан, </w:t>
      </w:r>
      <w:r>
        <w:rPr>
          <w:rFonts w:ascii="Times New Roman" w:hAnsi="Times New Roman"/>
          <w:sz w:val="28"/>
          <w:szCs w:val="28"/>
        </w:rPr>
        <w:t>х</w:t>
      </w:r>
      <w:r w:rsidRPr="00E664F4">
        <w:rPr>
          <w:rFonts w:ascii="Times New Roman" w:hAnsi="Times New Roman"/>
          <w:sz w:val="28"/>
          <w:szCs w:val="28"/>
        </w:rPr>
        <w:t>лорпирифос</w:t>
      </w:r>
      <w:r w:rsidRPr="008D16B4">
        <w:rPr>
          <w:rFonts w:ascii="Times New Roman" w:hAnsi="Times New Roman"/>
          <w:spacing w:val="-2"/>
          <w:kern w:val="28"/>
          <w:sz w:val="28"/>
          <w:szCs w:val="28"/>
        </w:rPr>
        <w:t xml:space="preserve">, </w:t>
      </w:r>
      <w:r w:rsidRPr="0023600F">
        <w:rPr>
          <w:rFonts w:ascii="Times New Roman" w:hAnsi="Times New Roman"/>
          <w:sz w:val="28"/>
          <w:szCs w:val="28"/>
        </w:rPr>
        <w:t>метирам</w:t>
      </w:r>
      <w:r>
        <w:rPr>
          <w:rFonts w:ascii="Times New Roman" w:hAnsi="Times New Roman"/>
          <w:sz w:val="28"/>
          <w:szCs w:val="28"/>
        </w:rPr>
        <w:t xml:space="preserve"> </w:t>
      </w:r>
      <w:r>
        <w:rPr>
          <w:rFonts w:ascii="Times New Roman" w:hAnsi="Times New Roman"/>
          <w:sz w:val="28"/>
          <w:szCs w:val="28"/>
        </w:rPr>
        <w:sym w:font="Symbol" w:char="F05B"/>
      </w:r>
      <w:r>
        <w:rPr>
          <w:rFonts w:ascii="Times New Roman" w:hAnsi="Times New Roman"/>
          <w:sz w:val="28"/>
          <w:szCs w:val="28"/>
        </w:rPr>
        <w:t>6</w:t>
      </w:r>
      <w:r>
        <w:rPr>
          <w:rFonts w:ascii="Times New Roman" w:hAnsi="Times New Roman"/>
          <w:sz w:val="28"/>
          <w:szCs w:val="28"/>
        </w:rPr>
        <w:sym w:font="Symbol" w:char="F05D"/>
      </w:r>
      <w:r w:rsidRPr="0023600F">
        <w:rPr>
          <w:rFonts w:ascii="Times New Roman" w:hAnsi="Times New Roman"/>
          <w:spacing w:val="-2"/>
          <w:kern w:val="28"/>
          <w:sz w:val="28"/>
          <w:szCs w:val="28"/>
        </w:rPr>
        <w:t>.</w:t>
      </w:r>
    </w:p>
    <w:p w:rsidR="00C20E35" w:rsidRDefault="00C20E35" w:rsidP="00A4170C">
      <w:pPr>
        <w:spacing w:after="0" w:line="360" w:lineRule="auto"/>
        <w:ind w:firstLine="709"/>
        <w:jc w:val="both"/>
        <w:rPr>
          <w:rFonts w:ascii="Times New Roman" w:hAnsi="Times New Roman"/>
          <w:kern w:val="28"/>
          <w:sz w:val="28"/>
          <w:szCs w:val="28"/>
        </w:rPr>
      </w:pPr>
      <w:r w:rsidRPr="003237A0">
        <w:rPr>
          <w:rFonts w:ascii="Times New Roman" w:hAnsi="Times New Roman"/>
          <w:kern w:val="28"/>
          <w:sz w:val="28"/>
          <w:szCs w:val="28"/>
        </w:rPr>
        <w:t>Интенсивное применение пестицидов</w:t>
      </w:r>
      <w:r>
        <w:rPr>
          <w:rFonts w:ascii="Times New Roman" w:hAnsi="Times New Roman"/>
          <w:kern w:val="28"/>
          <w:sz w:val="28"/>
          <w:szCs w:val="28"/>
        </w:rPr>
        <w:t xml:space="preserve"> и удобрений, в течение многолетнего периода,</w:t>
      </w:r>
      <w:r w:rsidRPr="003237A0">
        <w:rPr>
          <w:rFonts w:ascii="Times New Roman" w:hAnsi="Times New Roman"/>
          <w:kern w:val="28"/>
          <w:sz w:val="28"/>
          <w:szCs w:val="28"/>
        </w:rPr>
        <w:t xml:space="preserve"> способствует поступлению в почву тяжелых металлов – </w:t>
      </w:r>
      <w:r w:rsidRPr="003237A0">
        <w:rPr>
          <w:rFonts w:ascii="Times New Roman" w:hAnsi="Times New Roman"/>
          <w:kern w:val="28"/>
          <w:sz w:val="28"/>
          <w:szCs w:val="28"/>
          <w:lang w:val="en-US"/>
        </w:rPr>
        <w:t>Pb</w:t>
      </w:r>
      <w:r w:rsidRPr="003237A0">
        <w:rPr>
          <w:rFonts w:ascii="Times New Roman" w:hAnsi="Times New Roman"/>
          <w:kern w:val="28"/>
          <w:sz w:val="28"/>
          <w:szCs w:val="28"/>
        </w:rPr>
        <w:t xml:space="preserve">, </w:t>
      </w:r>
      <w:r w:rsidRPr="003237A0">
        <w:rPr>
          <w:rFonts w:ascii="Times New Roman" w:hAnsi="Times New Roman"/>
          <w:kern w:val="28"/>
          <w:sz w:val="28"/>
          <w:szCs w:val="28"/>
          <w:lang w:val="en-US"/>
        </w:rPr>
        <w:t>Zn</w:t>
      </w:r>
      <w:r w:rsidRPr="003237A0">
        <w:rPr>
          <w:rFonts w:ascii="Times New Roman" w:hAnsi="Times New Roman"/>
          <w:kern w:val="28"/>
          <w:sz w:val="28"/>
          <w:szCs w:val="28"/>
        </w:rPr>
        <w:t xml:space="preserve">, </w:t>
      </w:r>
      <w:r w:rsidRPr="003237A0">
        <w:rPr>
          <w:rFonts w:ascii="Times New Roman" w:hAnsi="Times New Roman"/>
          <w:kern w:val="28"/>
          <w:sz w:val="28"/>
          <w:szCs w:val="28"/>
          <w:lang w:val="en-US"/>
        </w:rPr>
        <w:t>Cd</w:t>
      </w:r>
      <w:r w:rsidRPr="003237A0">
        <w:rPr>
          <w:rFonts w:ascii="Times New Roman" w:hAnsi="Times New Roman"/>
          <w:kern w:val="28"/>
          <w:sz w:val="28"/>
          <w:szCs w:val="28"/>
        </w:rPr>
        <w:t xml:space="preserve">, </w:t>
      </w:r>
      <w:r w:rsidRPr="003237A0">
        <w:rPr>
          <w:rFonts w:ascii="Times New Roman" w:hAnsi="Times New Roman"/>
          <w:kern w:val="28"/>
          <w:sz w:val="28"/>
          <w:szCs w:val="28"/>
          <w:lang w:val="en-US"/>
        </w:rPr>
        <w:t>Cu</w:t>
      </w:r>
      <w:r w:rsidRPr="003237A0">
        <w:rPr>
          <w:rFonts w:ascii="Times New Roman" w:hAnsi="Times New Roman"/>
          <w:kern w:val="28"/>
          <w:sz w:val="28"/>
          <w:szCs w:val="28"/>
        </w:rPr>
        <w:t xml:space="preserve">, </w:t>
      </w:r>
      <w:r w:rsidRPr="003237A0">
        <w:rPr>
          <w:rFonts w:ascii="Times New Roman" w:hAnsi="Times New Roman"/>
          <w:kern w:val="28"/>
          <w:sz w:val="28"/>
          <w:szCs w:val="28"/>
          <w:lang w:val="en-US"/>
        </w:rPr>
        <w:t>Ni</w:t>
      </w:r>
      <w:r w:rsidRPr="003237A0">
        <w:rPr>
          <w:rFonts w:ascii="Times New Roman" w:hAnsi="Times New Roman"/>
          <w:kern w:val="28"/>
          <w:sz w:val="28"/>
          <w:szCs w:val="28"/>
        </w:rPr>
        <w:t xml:space="preserve">, </w:t>
      </w:r>
      <w:r w:rsidRPr="003237A0">
        <w:rPr>
          <w:rFonts w:ascii="Times New Roman" w:hAnsi="Times New Roman"/>
          <w:kern w:val="28"/>
          <w:sz w:val="28"/>
          <w:szCs w:val="28"/>
          <w:lang w:val="en-US"/>
        </w:rPr>
        <w:t>Co</w:t>
      </w:r>
      <w:r w:rsidRPr="003237A0">
        <w:rPr>
          <w:rFonts w:ascii="Times New Roman" w:hAnsi="Times New Roman"/>
          <w:kern w:val="28"/>
          <w:sz w:val="28"/>
          <w:szCs w:val="28"/>
        </w:rPr>
        <w:t>, которые при попадании в почву – аккумулируются, мигрируют, переходят в новые состояния</w:t>
      </w:r>
      <w:r>
        <w:rPr>
          <w:rFonts w:ascii="Times New Roman" w:hAnsi="Times New Roman"/>
          <w:kern w:val="28"/>
          <w:sz w:val="28"/>
          <w:szCs w:val="28"/>
        </w:rPr>
        <w:t xml:space="preserve"> различной степени устойчивости. Инерционные процессы в агроэкосистеме приводят к длительному выведению агентов загрязнения, поэтому присутствие тяжелых металлов в почве, даже после прекращения применения агрохимикатов, может наблюдаться на протяжении нескольких десятков лет </w:t>
      </w:r>
      <w:r>
        <w:rPr>
          <w:rFonts w:ascii="Times New Roman" w:hAnsi="Times New Roman"/>
          <w:kern w:val="28"/>
          <w:sz w:val="28"/>
          <w:szCs w:val="28"/>
        </w:rPr>
        <w:sym w:font="Symbol" w:char="F05B"/>
      </w:r>
      <w:r>
        <w:rPr>
          <w:rFonts w:ascii="Times New Roman" w:hAnsi="Times New Roman"/>
          <w:kern w:val="28"/>
          <w:sz w:val="28"/>
          <w:szCs w:val="28"/>
        </w:rPr>
        <w:t>5, 8, 9</w:t>
      </w:r>
      <w:r>
        <w:rPr>
          <w:rFonts w:ascii="Times New Roman" w:hAnsi="Times New Roman"/>
          <w:kern w:val="28"/>
          <w:sz w:val="28"/>
          <w:szCs w:val="28"/>
        </w:rPr>
        <w:sym w:font="Symbol" w:char="F05D"/>
      </w:r>
      <w:r w:rsidRPr="003237A0">
        <w:rPr>
          <w:rFonts w:ascii="Times New Roman" w:hAnsi="Times New Roman"/>
          <w:kern w:val="28"/>
          <w:sz w:val="28"/>
          <w:szCs w:val="28"/>
        </w:rPr>
        <w:t>.</w:t>
      </w:r>
    </w:p>
    <w:p w:rsidR="00C20E35" w:rsidRPr="00867D20" w:rsidRDefault="00C20E35" w:rsidP="00A4170C">
      <w:pPr>
        <w:spacing w:after="0" w:line="360" w:lineRule="auto"/>
        <w:ind w:firstLine="709"/>
        <w:jc w:val="both"/>
        <w:rPr>
          <w:rFonts w:ascii="Times New Roman" w:hAnsi="Times New Roman"/>
          <w:sz w:val="28"/>
          <w:szCs w:val="28"/>
        </w:rPr>
      </w:pPr>
      <w:r w:rsidRPr="00F97441">
        <w:rPr>
          <w:rFonts w:ascii="Times New Roman" w:hAnsi="Times New Roman"/>
          <w:spacing w:val="-1"/>
          <w:sz w:val="28"/>
          <w:szCs w:val="28"/>
          <w:lang w:eastAsia="en-US"/>
        </w:rPr>
        <w:t xml:space="preserve">На территории </w:t>
      </w:r>
      <w:r w:rsidRPr="00F97441">
        <w:rPr>
          <w:rFonts w:ascii="Times New Roman" w:hAnsi="Times New Roman"/>
          <w:spacing w:val="-1"/>
          <w:sz w:val="28"/>
          <w:szCs w:val="28"/>
        </w:rPr>
        <w:t>Тимашевско</w:t>
      </w:r>
      <w:r w:rsidRPr="00F97441">
        <w:rPr>
          <w:rFonts w:ascii="Times New Roman" w:hAnsi="Times New Roman"/>
          <w:spacing w:val="-1"/>
          <w:sz w:val="28"/>
          <w:szCs w:val="28"/>
          <w:lang w:eastAsia="en-US"/>
        </w:rPr>
        <w:t>го</w:t>
      </w:r>
      <w:r w:rsidRPr="00F97441">
        <w:rPr>
          <w:rFonts w:ascii="Times New Roman" w:hAnsi="Times New Roman"/>
          <w:spacing w:val="-1"/>
          <w:sz w:val="28"/>
          <w:szCs w:val="28"/>
        </w:rPr>
        <w:t xml:space="preserve"> район</w:t>
      </w:r>
      <w:r w:rsidRPr="00F97441">
        <w:rPr>
          <w:rFonts w:ascii="Times New Roman" w:hAnsi="Times New Roman"/>
          <w:spacing w:val="-1"/>
          <w:sz w:val="28"/>
          <w:szCs w:val="28"/>
          <w:lang w:eastAsia="en-US"/>
        </w:rPr>
        <w:t>а</w:t>
      </w:r>
      <w:r w:rsidRPr="00F97441">
        <w:rPr>
          <w:rFonts w:ascii="Times New Roman" w:hAnsi="Times New Roman"/>
          <w:spacing w:val="-1"/>
          <w:sz w:val="28"/>
          <w:szCs w:val="28"/>
        </w:rPr>
        <w:t xml:space="preserve"> </w:t>
      </w:r>
      <w:r w:rsidRPr="00F97441">
        <w:rPr>
          <w:rFonts w:ascii="Times New Roman" w:hAnsi="Times New Roman"/>
          <w:spacing w:val="-1"/>
          <w:sz w:val="28"/>
          <w:szCs w:val="28"/>
          <w:lang w:eastAsia="en-US"/>
        </w:rPr>
        <w:t xml:space="preserve">проходит </w:t>
      </w:r>
      <w:r w:rsidRPr="00F97441">
        <w:rPr>
          <w:rFonts w:ascii="Times New Roman" w:hAnsi="Times New Roman"/>
          <w:spacing w:val="-1"/>
          <w:sz w:val="28"/>
          <w:szCs w:val="28"/>
        </w:rPr>
        <w:t xml:space="preserve">строительство новой железнодорожной ветки </w:t>
      </w:r>
      <w:r w:rsidRPr="00F97441">
        <w:rPr>
          <w:rFonts w:ascii="Times New Roman" w:hAnsi="Times New Roman"/>
          <w:kern w:val="36"/>
          <w:sz w:val="28"/>
          <w:szCs w:val="28"/>
          <w:lang w:eastAsia="en-US"/>
        </w:rPr>
        <w:t>"Котельниково-Тихорецкая-Кореновск-Тимашевская-</w:t>
      </w:r>
      <w:r>
        <w:rPr>
          <w:rFonts w:ascii="Times New Roman" w:hAnsi="Times New Roman"/>
          <w:kern w:val="36"/>
          <w:sz w:val="28"/>
          <w:szCs w:val="28"/>
          <w:lang w:eastAsia="en-US"/>
        </w:rPr>
        <w:t>Крымская".</w:t>
      </w:r>
      <w:r w:rsidRPr="00F97441">
        <w:rPr>
          <w:rFonts w:ascii="Times New Roman" w:hAnsi="Times New Roman"/>
          <w:kern w:val="36"/>
          <w:sz w:val="28"/>
          <w:szCs w:val="28"/>
          <w:lang w:eastAsia="en-US"/>
        </w:rPr>
        <w:t xml:space="preserve"> Для прокладки части пути грузовы</w:t>
      </w:r>
      <w:r>
        <w:rPr>
          <w:rFonts w:ascii="Times New Roman" w:hAnsi="Times New Roman"/>
          <w:kern w:val="36"/>
          <w:sz w:val="28"/>
          <w:szCs w:val="28"/>
          <w:lang w:eastAsia="en-US"/>
        </w:rPr>
        <w:t>е</w:t>
      </w:r>
      <w:r w:rsidRPr="00F97441">
        <w:rPr>
          <w:rFonts w:ascii="Times New Roman" w:hAnsi="Times New Roman"/>
          <w:kern w:val="36"/>
          <w:sz w:val="28"/>
          <w:szCs w:val="28"/>
          <w:lang w:eastAsia="en-US"/>
        </w:rPr>
        <w:t xml:space="preserve"> автомобил</w:t>
      </w:r>
      <w:r>
        <w:rPr>
          <w:rFonts w:ascii="Times New Roman" w:hAnsi="Times New Roman"/>
          <w:kern w:val="36"/>
          <w:sz w:val="28"/>
          <w:szCs w:val="28"/>
          <w:lang w:eastAsia="en-US"/>
        </w:rPr>
        <w:t>и</w:t>
      </w:r>
      <w:r w:rsidRPr="00F97441">
        <w:rPr>
          <w:rFonts w:ascii="Times New Roman" w:hAnsi="Times New Roman"/>
          <w:kern w:val="36"/>
          <w:sz w:val="28"/>
          <w:szCs w:val="28"/>
          <w:lang w:eastAsia="en-US"/>
        </w:rPr>
        <w:t xml:space="preserve"> со стройматериалами проходят через </w:t>
      </w:r>
      <w:r>
        <w:rPr>
          <w:rFonts w:ascii="Times New Roman" w:hAnsi="Times New Roman"/>
          <w:kern w:val="36"/>
          <w:sz w:val="28"/>
          <w:szCs w:val="28"/>
          <w:lang w:eastAsia="en-US"/>
        </w:rPr>
        <w:t>изучаемый объект.</w:t>
      </w:r>
      <w:r w:rsidRPr="00F97441">
        <w:rPr>
          <w:rFonts w:ascii="Times New Roman" w:hAnsi="Times New Roman"/>
          <w:kern w:val="36"/>
          <w:sz w:val="28"/>
          <w:szCs w:val="28"/>
          <w:lang w:eastAsia="en-US"/>
        </w:rPr>
        <w:t xml:space="preserve"> </w:t>
      </w:r>
      <w:r>
        <w:rPr>
          <w:rFonts w:ascii="Times New Roman" w:hAnsi="Times New Roman"/>
          <w:kern w:val="36"/>
          <w:sz w:val="28"/>
          <w:szCs w:val="28"/>
          <w:lang w:eastAsia="en-US"/>
        </w:rPr>
        <w:t xml:space="preserve">Вдоль дороги на прилегающей территории образуется большое количество пыли. </w:t>
      </w:r>
      <w:r w:rsidRPr="004B57D6">
        <w:rPr>
          <w:rFonts w:ascii="Times New Roman" w:hAnsi="Times New Roman"/>
          <w:sz w:val="28"/>
          <w:szCs w:val="28"/>
        </w:rPr>
        <w:t>Приземный слой, вдоль дорожной линии, в результате работы автомобильных двигателей, загрязняется продуктами распада топлива: отработавшими газами, и маслами, тяжелыми металлами, пылью, сажей</w:t>
      </w:r>
      <w:r>
        <w:rPr>
          <w:rFonts w:ascii="Times New Roman" w:hAnsi="Times New Roman"/>
          <w:sz w:val="28"/>
          <w:szCs w:val="28"/>
        </w:rPr>
        <w:t>, что</w:t>
      </w:r>
      <w:r>
        <w:rPr>
          <w:rFonts w:ascii="Times New Roman" w:hAnsi="Times New Roman"/>
          <w:kern w:val="36"/>
          <w:sz w:val="28"/>
          <w:szCs w:val="28"/>
          <w:lang w:eastAsia="en-US"/>
        </w:rPr>
        <w:t xml:space="preserve"> может </w:t>
      </w:r>
      <w:r w:rsidRPr="008D16B4">
        <w:rPr>
          <w:rFonts w:ascii="Times New Roman" w:hAnsi="Times New Roman"/>
          <w:kern w:val="36"/>
          <w:sz w:val="28"/>
          <w:szCs w:val="28"/>
          <w:lang w:eastAsia="en-US"/>
        </w:rPr>
        <w:t xml:space="preserve">быть </w:t>
      </w:r>
      <w:r w:rsidRPr="008D16B4">
        <w:rPr>
          <w:rFonts w:ascii="Times New Roman" w:hAnsi="Times New Roman"/>
          <w:sz w:val="28"/>
          <w:szCs w:val="28"/>
        </w:rPr>
        <w:t>причиной целого ряда заболеваний</w:t>
      </w:r>
      <w:r>
        <w:rPr>
          <w:rFonts w:ascii="Times New Roman" w:hAnsi="Times New Roman"/>
          <w:sz w:val="28"/>
          <w:szCs w:val="28"/>
        </w:rPr>
        <w:t xml:space="preserve"> у человека </w:t>
      </w:r>
      <w:r>
        <w:rPr>
          <w:rFonts w:ascii="Times New Roman" w:hAnsi="Times New Roman"/>
          <w:kern w:val="28"/>
          <w:sz w:val="28"/>
          <w:szCs w:val="28"/>
        </w:rPr>
        <w:sym w:font="Symbol" w:char="F05B"/>
      </w:r>
      <w:r>
        <w:rPr>
          <w:rFonts w:ascii="Times New Roman" w:hAnsi="Times New Roman"/>
          <w:kern w:val="28"/>
          <w:sz w:val="28"/>
          <w:szCs w:val="28"/>
        </w:rPr>
        <w:t>5, 8</w:t>
      </w:r>
      <w:r>
        <w:rPr>
          <w:rFonts w:ascii="Times New Roman" w:hAnsi="Times New Roman"/>
          <w:kern w:val="28"/>
          <w:sz w:val="28"/>
          <w:szCs w:val="28"/>
        </w:rPr>
        <w:sym w:font="Symbol" w:char="F05D"/>
      </w:r>
      <w:r w:rsidRPr="008D16B4">
        <w:rPr>
          <w:rFonts w:ascii="Times New Roman" w:hAnsi="Times New Roman"/>
          <w:sz w:val="28"/>
          <w:szCs w:val="28"/>
        </w:rPr>
        <w:t>.</w:t>
      </w:r>
    </w:p>
    <w:p w:rsidR="00C20E35" w:rsidRDefault="00C20E35" w:rsidP="00A4170C">
      <w:pPr>
        <w:widowControl w:val="0"/>
        <w:spacing w:after="0" w:line="360" w:lineRule="auto"/>
        <w:ind w:firstLine="709"/>
        <w:jc w:val="both"/>
        <w:rPr>
          <w:rFonts w:ascii="Times New Roman" w:hAnsi="Times New Roman"/>
          <w:kern w:val="28"/>
          <w:sz w:val="28"/>
          <w:szCs w:val="28"/>
        </w:rPr>
      </w:pPr>
      <w:r>
        <w:rPr>
          <w:rFonts w:ascii="Times New Roman" w:hAnsi="Times New Roman"/>
          <w:spacing w:val="-2"/>
          <w:kern w:val="28"/>
          <w:sz w:val="28"/>
          <w:szCs w:val="28"/>
        </w:rPr>
        <w:t>Антропогенное воздействие на компоненты окружающей среды</w:t>
      </w:r>
      <w:r w:rsidRPr="001E7AE6">
        <w:rPr>
          <w:rFonts w:ascii="Times New Roman" w:hAnsi="Times New Roman"/>
          <w:spacing w:val="-2"/>
          <w:kern w:val="28"/>
          <w:sz w:val="28"/>
          <w:szCs w:val="28"/>
        </w:rPr>
        <w:t xml:space="preserve"> в пределах района исследований происходит в результате</w:t>
      </w:r>
      <w:r>
        <w:rPr>
          <w:rFonts w:ascii="Times New Roman" w:hAnsi="Times New Roman"/>
          <w:spacing w:val="-2"/>
          <w:kern w:val="28"/>
          <w:sz w:val="28"/>
          <w:szCs w:val="28"/>
        </w:rPr>
        <w:t xml:space="preserve"> </w:t>
      </w:r>
      <w:r w:rsidRPr="001E7AE6">
        <w:rPr>
          <w:rFonts w:ascii="Times New Roman" w:hAnsi="Times New Roman"/>
          <w:spacing w:val="-2"/>
          <w:kern w:val="28"/>
          <w:sz w:val="28"/>
          <w:szCs w:val="28"/>
        </w:rPr>
        <w:t>воздействия пестицидов, применяемых на территории изучаемого агроландшафт</w:t>
      </w:r>
      <w:r>
        <w:rPr>
          <w:rFonts w:ascii="Times New Roman" w:hAnsi="Times New Roman"/>
          <w:spacing w:val="-2"/>
          <w:kern w:val="28"/>
          <w:sz w:val="28"/>
          <w:szCs w:val="28"/>
        </w:rPr>
        <w:t>а, а также за счет продукто</w:t>
      </w:r>
      <w:r w:rsidRPr="001E7AE6">
        <w:rPr>
          <w:rFonts w:ascii="Times New Roman" w:hAnsi="Times New Roman"/>
          <w:spacing w:val="-2"/>
          <w:kern w:val="28"/>
          <w:sz w:val="28"/>
          <w:szCs w:val="28"/>
        </w:rPr>
        <w:t>в сгорания топлива от сельскохозяйственной техники</w:t>
      </w:r>
      <w:r>
        <w:rPr>
          <w:rFonts w:ascii="Times New Roman" w:hAnsi="Times New Roman"/>
          <w:spacing w:val="-2"/>
          <w:kern w:val="28"/>
          <w:sz w:val="28"/>
          <w:szCs w:val="28"/>
        </w:rPr>
        <w:t xml:space="preserve">, автотранспорта, проходящего по автодороге </w:t>
      </w:r>
      <w:r>
        <w:rPr>
          <w:rFonts w:ascii="Times New Roman" w:hAnsi="Times New Roman"/>
          <w:sz w:val="28"/>
          <w:szCs w:val="28"/>
          <w:shd w:val="clear" w:color="auto" w:fill="FFFFFF"/>
          <w:lang w:eastAsia="en-US"/>
        </w:rPr>
        <w:t>«Краснодар-Ейск»</w:t>
      </w:r>
      <w:r w:rsidRPr="001E7AE6">
        <w:rPr>
          <w:rFonts w:ascii="Times New Roman" w:hAnsi="Times New Roman"/>
          <w:spacing w:val="-2"/>
          <w:kern w:val="28"/>
          <w:sz w:val="28"/>
          <w:szCs w:val="28"/>
        </w:rPr>
        <w:t xml:space="preserve">. </w:t>
      </w:r>
    </w:p>
    <w:p w:rsidR="00C20E35" w:rsidRPr="001E7AE6" w:rsidRDefault="00C20E35" w:rsidP="00A4170C">
      <w:pPr>
        <w:shd w:val="clear" w:color="auto" w:fill="FFFFFF"/>
        <w:spacing w:after="0" w:line="360" w:lineRule="auto"/>
        <w:ind w:firstLine="709"/>
        <w:jc w:val="both"/>
        <w:rPr>
          <w:rFonts w:ascii="Times New Roman" w:hAnsi="Times New Roman"/>
          <w:spacing w:val="-2"/>
          <w:sz w:val="28"/>
          <w:szCs w:val="28"/>
        </w:rPr>
      </w:pPr>
      <w:r w:rsidRPr="001E7AE6">
        <w:rPr>
          <w:rFonts w:ascii="Times New Roman" w:hAnsi="Times New Roman"/>
          <w:color w:val="000000"/>
          <w:spacing w:val="-2"/>
          <w:sz w:val="28"/>
          <w:szCs w:val="28"/>
        </w:rPr>
        <w:t xml:space="preserve">При работе сад-бригады и растворного узла от стоянок </w:t>
      </w:r>
      <w:r w:rsidRPr="001E7AE6">
        <w:rPr>
          <w:rFonts w:ascii="Times New Roman" w:hAnsi="Times New Roman"/>
          <w:iCs/>
          <w:color w:val="000000"/>
          <w:spacing w:val="-2"/>
          <w:sz w:val="28"/>
          <w:szCs w:val="28"/>
        </w:rPr>
        <w:t>с/х</w:t>
      </w:r>
      <w:r w:rsidRPr="001E7AE6">
        <w:rPr>
          <w:rFonts w:ascii="Times New Roman" w:hAnsi="Times New Roman"/>
          <w:i/>
          <w:iCs/>
          <w:color w:val="000000"/>
          <w:spacing w:val="-2"/>
          <w:sz w:val="28"/>
          <w:szCs w:val="28"/>
        </w:rPr>
        <w:t xml:space="preserve"> </w:t>
      </w:r>
      <w:r w:rsidRPr="001E7AE6">
        <w:rPr>
          <w:rFonts w:ascii="Times New Roman" w:hAnsi="Times New Roman"/>
          <w:color w:val="000000"/>
          <w:spacing w:val="-2"/>
          <w:sz w:val="28"/>
          <w:szCs w:val="28"/>
        </w:rPr>
        <w:t>техники, работы тракторов и автотранспорта</w:t>
      </w:r>
      <w:r w:rsidRPr="00515FAC">
        <w:rPr>
          <w:rFonts w:ascii="Times New Roman" w:hAnsi="Times New Roman"/>
          <w:color w:val="000000"/>
          <w:spacing w:val="-2"/>
          <w:sz w:val="28"/>
          <w:szCs w:val="28"/>
        </w:rPr>
        <w:t xml:space="preserve"> </w:t>
      </w:r>
      <w:r w:rsidRPr="001E7AE6">
        <w:rPr>
          <w:rFonts w:ascii="Times New Roman" w:hAnsi="Times New Roman"/>
          <w:color w:val="000000"/>
          <w:spacing w:val="-2"/>
          <w:sz w:val="28"/>
          <w:szCs w:val="28"/>
        </w:rPr>
        <w:t>в атмосферный воздух поступают следующие загрязняющие вещества:</w:t>
      </w:r>
      <w:r>
        <w:rPr>
          <w:rFonts w:ascii="Times New Roman" w:hAnsi="Times New Roman"/>
          <w:color w:val="000000"/>
          <w:spacing w:val="-2"/>
          <w:sz w:val="28"/>
          <w:szCs w:val="28"/>
        </w:rPr>
        <w:t xml:space="preserve"> </w:t>
      </w:r>
      <w:r w:rsidRPr="001E7AE6">
        <w:rPr>
          <w:rFonts w:ascii="Times New Roman" w:hAnsi="Times New Roman"/>
          <w:color w:val="000000"/>
          <w:spacing w:val="-2"/>
          <w:sz w:val="28"/>
          <w:szCs w:val="28"/>
        </w:rPr>
        <w:t>азота оксид, сажа, дио</w:t>
      </w:r>
      <w:r>
        <w:rPr>
          <w:rFonts w:ascii="Times New Roman" w:hAnsi="Times New Roman"/>
          <w:color w:val="000000"/>
          <w:spacing w:val="-2"/>
          <w:sz w:val="28"/>
          <w:szCs w:val="28"/>
        </w:rPr>
        <w:t>ксид серы, оксид углерода, бенза</w:t>
      </w:r>
      <w:r w:rsidRPr="001E7AE6">
        <w:rPr>
          <w:rFonts w:ascii="Times New Roman" w:hAnsi="Times New Roman"/>
          <w:color w:val="000000"/>
          <w:spacing w:val="-2"/>
          <w:sz w:val="28"/>
          <w:szCs w:val="28"/>
        </w:rPr>
        <w:t>пирен, бензин, керосин</w:t>
      </w:r>
      <w:r>
        <w:rPr>
          <w:rFonts w:ascii="Times New Roman" w:hAnsi="Times New Roman"/>
          <w:color w:val="000000"/>
          <w:spacing w:val="-2"/>
          <w:sz w:val="28"/>
          <w:szCs w:val="28"/>
        </w:rPr>
        <w:t>.</w:t>
      </w:r>
      <w:r w:rsidRPr="001E7AE6">
        <w:rPr>
          <w:rFonts w:ascii="Times New Roman" w:hAnsi="Times New Roman"/>
          <w:color w:val="000000"/>
          <w:spacing w:val="-2"/>
          <w:sz w:val="28"/>
          <w:szCs w:val="28"/>
        </w:rPr>
        <w:t xml:space="preserve"> </w:t>
      </w:r>
      <w:r w:rsidRPr="00325654">
        <w:rPr>
          <w:rFonts w:ascii="Times New Roman" w:hAnsi="Times New Roman"/>
          <w:sz w:val="28"/>
          <w:szCs w:val="28"/>
        </w:rPr>
        <w:t xml:space="preserve">Анализ источников загрязнения </w:t>
      </w:r>
      <w:r w:rsidRPr="00E55E35">
        <w:rPr>
          <w:rFonts w:ascii="Times New Roman" w:hAnsi="Times New Roman"/>
          <w:caps/>
          <w:spacing w:val="2"/>
          <w:sz w:val="28"/>
          <w:szCs w:val="28"/>
        </w:rPr>
        <w:t>ОАО «А</w:t>
      </w:r>
      <w:r w:rsidRPr="00E55E35">
        <w:rPr>
          <w:rFonts w:ascii="Times New Roman" w:hAnsi="Times New Roman"/>
          <w:spacing w:val="2"/>
          <w:sz w:val="28"/>
          <w:szCs w:val="28"/>
        </w:rPr>
        <w:t>грофирма</w:t>
      </w:r>
      <w:r w:rsidRPr="00E55E35">
        <w:rPr>
          <w:rFonts w:ascii="Times New Roman" w:hAnsi="Times New Roman"/>
          <w:caps/>
          <w:spacing w:val="2"/>
          <w:sz w:val="28"/>
          <w:szCs w:val="28"/>
        </w:rPr>
        <w:t xml:space="preserve"> «Н</w:t>
      </w:r>
      <w:r w:rsidRPr="00E55E35">
        <w:rPr>
          <w:rFonts w:ascii="Times New Roman" w:hAnsi="Times New Roman"/>
          <w:spacing w:val="2"/>
          <w:sz w:val="28"/>
          <w:szCs w:val="28"/>
        </w:rPr>
        <w:t>ива</w:t>
      </w:r>
      <w:r w:rsidRPr="00E55E35">
        <w:rPr>
          <w:rFonts w:ascii="Times New Roman" w:hAnsi="Times New Roman"/>
          <w:caps/>
          <w:spacing w:val="2"/>
          <w:sz w:val="28"/>
          <w:szCs w:val="28"/>
        </w:rPr>
        <w:t>»</w:t>
      </w:r>
      <w:r w:rsidRPr="00325654">
        <w:rPr>
          <w:rFonts w:ascii="Times New Roman" w:hAnsi="Times New Roman"/>
          <w:sz w:val="28"/>
          <w:szCs w:val="28"/>
        </w:rPr>
        <w:t xml:space="preserve"> производился на основе технической документации исследуемого объекта </w:t>
      </w:r>
      <w:r>
        <w:rPr>
          <w:rFonts w:ascii="Times New Roman" w:hAnsi="Times New Roman"/>
          <w:sz w:val="28"/>
          <w:szCs w:val="28"/>
        </w:rPr>
        <w:t>[6</w:t>
      </w:r>
      <w:r w:rsidRPr="00F60D9E">
        <w:rPr>
          <w:rFonts w:ascii="Times New Roman" w:hAnsi="Times New Roman"/>
          <w:sz w:val="28"/>
          <w:szCs w:val="28"/>
        </w:rPr>
        <w:t>]</w:t>
      </w:r>
      <w:r>
        <w:rPr>
          <w:rFonts w:ascii="Times New Roman" w:hAnsi="Times New Roman"/>
          <w:sz w:val="28"/>
          <w:szCs w:val="28"/>
        </w:rPr>
        <w:t>.</w:t>
      </w:r>
    </w:p>
    <w:p w:rsidR="00C20E35" w:rsidRDefault="00C20E35" w:rsidP="00A4170C">
      <w:pPr>
        <w:widowControl w:val="0"/>
        <w:spacing w:after="0" w:line="360" w:lineRule="auto"/>
        <w:ind w:firstLine="709"/>
        <w:jc w:val="both"/>
        <w:rPr>
          <w:rFonts w:ascii="Times New Roman" w:hAnsi="Times New Roman"/>
          <w:sz w:val="28"/>
          <w:szCs w:val="28"/>
        </w:rPr>
      </w:pPr>
      <w:r w:rsidRPr="004E1246">
        <w:rPr>
          <w:rFonts w:ascii="Times New Roman" w:hAnsi="Times New Roman"/>
          <w:b/>
          <w:sz w:val="28"/>
          <w:szCs w:val="28"/>
        </w:rPr>
        <w:t>Объект исследования</w:t>
      </w:r>
      <w:r w:rsidRPr="00F34870">
        <w:rPr>
          <w:rFonts w:ascii="Times New Roman" w:hAnsi="Times New Roman"/>
          <w:sz w:val="28"/>
          <w:szCs w:val="28"/>
        </w:rPr>
        <w:t xml:space="preserve"> – </w:t>
      </w:r>
      <w:r w:rsidRPr="00F34870">
        <w:rPr>
          <w:rFonts w:ascii="Times New Roman" w:hAnsi="Times New Roman"/>
          <w:kern w:val="28"/>
          <w:sz w:val="28"/>
          <w:szCs w:val="28"/>
        </w:rPr>
        <w:t xml:space="preserve">территория агроландшафта общей площадью </w:t>
      </w:r>
      <w:smartTag w:uri="urn:schemas-microsoft-com:office:smarttags" w:element="metricconverter">
        <w:smartTagPr>
          <w:attr w:name="ProductID" w:val="5,7 га"/>
        </w:smartTagPr>
        <w:r w:rsidRPr="00F34870">
          <w:rPr>
            <w:rFonts w:ascii="Times New Roman" w:hAnsi="Times New Roman"/>
            <w:kern w:val="28"/>
            <w:sz w:val="28"/>
            <w:szCs w:val="28"/>
          </w:rPr>
          <w:t>5,7 га</w:t>
        </w:r>
      </w:smartTag>
      <w:r w:rsidRPr="00F34870">
        <w:rPr>
          <w:rFonts w:ascii="Times New Roman" w:hAnsi="Times New Roman"/>
          <w:bCs/>
          <w:sz w:val="28"/>
          <w:szCs w:val="28"/>
          <w:shd w:val="clear" w:color="auto" w:fill="FFFFFF"/>
        </w:rPr>
        <w:t>.</w:t>
      </w:r>
      <w:r w:rsidRPr="00F34870">
        <w:rPr>
          <w:rFonts w:ascii="Times New Roman" w:hAnsi="Times New Roman"/>
          <w:kern w:val="28"/>
          <w:sz w:val="28"/>
          <w:szCs w:val="28"/>
        </w:rPr>
        <w:t xml:space="preserve"> </w:t>
      </w:r>
    </w:p>
    <w:p w:rsidR="00C20E35" w:rsidRDefault="00C20E35" w:rsidP="00A4170C">
      <w:pPr>
        <w:widowControl w:val="0"/>
        <w:spacing w:after="0" w:line="360" w:lineRule="auto"/>
        <w:ind w:firstLine="709"/>
        <w:jc w:val="both"/>
        <w:rPr>
          <w:rFonts w:ascii="Times New Roman" w:hAnsi="Times New Roman"/>
          <w:kern w:val="28"/>
          <w:sz w:val="28"/>
          <w:szCs w:val="28"/>
        </w:rPr>
      </w:pPr>
      <w:r w:rsidRPr="00DE670C">
        <w:rPr>
          <w:rFonts w:ascii="Times New Roman" w:hAnsi="Times New Roman"/>
          <w:kern w:val="28"/>
          <w:sz w:val="28"/>
          <w:szCs w:val="28"/>
        </w:rPr>
        <w:t xml:space="preserve">На </w:t>
      </w:r>
      <w:r>
        <w:rPr>
          <w:rFonts w:ascii="Times New Roman" w:hAnsi="Times New Roman"/>
          <w:kern w:val="28"/>
          <w:sz w:val="28"/>
          <w:szCs w:val="28"/>
        </w:rPr>
        <w:t xml:space="preserve">изучаемой </w:t>
      </w:r>
      <w:r w:rsidRPr="008C4B45">
        <w:rPr>
          <w:rFonts w:ascii="Times New Roman" w:hAnsi="Times New Roman"/>
          <w:kern w:val="28"/>
          <w:sz w:val="28"/>
          <w:szCs w:val="28"/>
        </w:rPr>
        <w:t>территории отсутствуют лесополосы со стороны автотрассы, что позволяет беспрепятственно поступать различным примесям в рабочую зону участка</w:t>
      </w:r>
      <w:r>
        <w:rPr>
          <w:rFonts w:ascii="Times New Roman" w:hAnsi="Times New Roman"/>
          <w:kern w:val="28"/>
          <w:sz w:val="28"/>
          <w:szCs w:val="28"/>
        </w:rPr>
        <w:t xml:space="preserve"> исследований</w:t>
      </w:r>
      <w:r w:rsidRPr="008C4B45">
        <w:rPr>
          <w:rFonts w:ascii="Times New Roman" w:hAnsi="Times New Roman"/>
          <w:kern w:val="28"/>
          <w:sz w:val="28"/>
          <w:szCs w:val="28"/>
        </w:rPr>
        <w:t>, что в результате</w:t>
      </w:r>
      <w:r>
        <w:rPr>
          <w:rFonts w:ascii="Times New Roman" w:hAnsi="Times New Roman"/>
          <w:kern w:val="28"/>
          <w:sz w:val="28"/>
          <w:szCs w:val="28"/>
        </w:rPr>
        <w:t>,</w:t>
      </w:r>
      <w:r w:rsidRPr="008C4B45">
        <w:rPr>
          <w:rFonts w:ascii="Times New Roman" w:hAnsi="Times New Roman"/>
          <w:kern w:val="28"/>
          <w:sz w:val="28"/>
          <w:szCs w:val="28"/>
        </w:rPr>
        <w:t xml:space="preserve"> способствует их накоплению в организме, оказывает негативное воздействие на здоровье людей. </w:t>
      </w:r>
      <w:r w:rsidRPr="00DE670C">
        <w:rPr>
          <w:rFonts w:ascii="Times New Roman" w:hAnsi="Times New Roman"/>
          <w:kern w:val="28"/>
          <w:sz w:val="28"/>
          <w:szCs w:val="28"/>
        </w:rPr>
        <w:t>Выхлопные газы автомобилей</w:t>
      </w:r>
      <w:r>
        <w:rPr>
          <w:rFonts w:ascii="Times New Roman" w:hAnsi="Times New Roman"/>
          <w:kern w:val="28"/>
          <w:sz w:val="28"/>
          <w:szCs w:val="28"/>
        </w:rPr>
        <w:t>,</w:t>
      </w:r>
      <w:r w:rsidRPr="00DE670C">
        <w:rPr>
          <w:rFonts w:ascii="Times New Roman" w:hAnsi="Times New Roman"/>
          <w:kern w:val="28"/>
          <w:sz w:val="28"/>
          <w:szCs w:val="28"/>
        </w:rPr>
        <w:t xml:space="preserve"> насыщенные тяжелыми металлами</w:t>
      </w:r>
      <w:r>
        <w:rPr>
          <w:rFonts w:ascii="Times New Roman" w:hAnsi="Times New Roman"/>
          <w:kern w:val="28"/>
          <w:sz w:val="28"/>
          <w:szCs w:val="28"/>
        </w:rPr>
        <w:t>,</w:t>
      </w:r>
      <w:r w:rsidRPr="00DE670C">
        <w:rPr>
          <w:rFonts w:ascii="Times New Roman" w:hAnsi="Times New Roman"/>
          <w:kern w:val="28"/>
          <w:sz w:val="28"/>
          <w:szCs w:val="28"/>
        </w:rPr>
        <w:t xml:space="preserve"> с атмосферными осадками</w:t>
      </w:r>
      <w:r>
        <w:rPr>
          <w:rFonts w:ascii="Times New Roman" w:hAnsi="Times New Roman"/>
          <w:kern w:val="28"/>
          <w:sz w:val="28"/>
          <w:szCs w:val="28"/>
        </w:rPr>
        <w:t>,</w:t>
      </w:r>
      <w:r w:rsidRPr="00DE670C">
        <w:rPr>
          <w:rFonts w:ascii="Times New Roman" w:hAnsi="Times New Roman"/>
          <w:kern w:val="28"/>
          <w:sz w:val="28"/>
          <w:szCs w:val="28"/>
        </w:rPr>
        <w:t xml:space="preserve"> поступают в почву, </w:t>
      </w:r>
      <w:r>
        <w:rPr>
          <w:rFonts w:ascii="Times New Roman" w:hAnsi="Times New Roman"/>
          <w:kern w:val="28"/>
          <w:sz w:val="28"/>
          <w:szCs w:val="28"/>
        </w:rPr>
        <w:t xml:space="preserve">где </w:t>
      </w:r>
      <w:r w:rsidRPr="00DE670C">
        <w:rPr>
          <w:rFonts w:ascii="Times New Roman" w:hAnsi="Times New Roman"/>
          <w:kern w:val="28"/>
          <w:sz w:val="28"/>
          <w:szCs w:val="28"/>
        </w:rPr>
        <w:t>накаплива</w:t>
      </w:r>
      <w:r>
        <w:rPr>
          <w:rFonts w:ascii="Times New Roman" w:hAnsi="Times New Roman"/>
          <w:kern w:val="28"/>
          <w:sz w:val="28"/>
          <w:szCs w:val="28"/>
        </w:rPr>
        <w:t>ются, и с</w:t>
      </w:r>
      <w:r w:rsidRPr="00DE670C">
        <w:rPr>
          <w:rFonts w:ascii="Times New Roman" w:hAnsi="Times New Roman"/>
          <w:kern w:val="28"/>
          <w:sz w:val="28"/>
          <w:szCs w:val="28"/>
        </w:rPr>
        <w:t xml:space="preserve"> грунтовы</w:t>
      </w:r>
      <w:r>
        <w:rPr>
          <w:rFonts w:ascii="Times New Roman" w:hAnsi="Times New Roman"/>
          <w:kern w:val="28"/>
          <w:sz w:val="28"/>
          <w:szCs w:val="28"/>
        </w:rPr>
        <w:t>ми</w:t>
      </w:r>
      <w:r w:rsidRPr="00DE670C">
        <w:rPr>
          <w:rFonts w:ascii="Times New Roman" w:hAnsi="Times New Roman"/>
          <w:kern w:val="28"/>
          <w:sz w:val="28"/>
          <w:szCs w:val="28"/>
        </w:rPr>
        <w:t xml:space="preserve"> вода</w:t>
      </w:r>
      <w:r>
        <w:rPr>
          <w:rFonts w:ascii="Times New Roman" w:hAnsi="Times New Roman"/>
          <w:kern w:val="28"/>
          <w:sz w:val="28"/>
          <w:szCs w:val="28"/>
        </w:rPr>
        <w:t>ми</w:t>
      </w:r>
      <w:r w:rsidRPr="00DE670C">
        <w:rPr>
          <w:rFonts w:ascii="Times New Roman" w:hAnsi="Times New Roman"/>
          <w:kern w:val="28"/>
          <w:sz w:val="28"/>
          <w:szCs w:val="28"/>
        </w:rPr>
        <w:t xml:space="preserve"> переход</w:t>
      </w:r>
      <w:r>
        <w:rPr>
          <w:rFonts w:ascii="Times New Roman" w:hAnsi="Times New Roman"/>
          <w:kern w:val="28"/>
          <w:sz w:val="28"/>
          <w:szCs w:val="28"/>
        </w:rPr>
        <w:t>я</w:t>
      </w:r>
      <w:r w:rsidRPr="00DE670C">
        <w:rPr>
          <w:rFonts w:ascii="Times New Roman" w:hAnsi="Times New Roman"/>
          <w:kern w:val="28"/>
          <w:sz w:val="28"/>
          <w:szCs w:val="28"/>
        </w:rPr>
        <w:t xml:space="preserve">т в более тяжелые соединения, </w:t>
      </w:r>
      <w:r>
        <w:rPr>
          <w:rFonts w:ascii="Times New Roman" w:hAnsi="Times New Roman"/>
          <w:kern w:val="28"/>
          <w:sz w:val="28"/>
          <w:szCs w:val="28"/>
        </w:rPr>
        <w:t>в</w:t>
      </w:r>
      <w:r w:rsidRPr="00DE670C">
        <w:rPr>
          <w:rFonts w:ascii="Times New Roman" w:hAnsi="Times New Roman"/>
          <w:kern w:val="28"/>
          <w:sz w:val="28"/>
          <w:szCs w:val="28"/>
        </w:rPr>
        <w:t>ызываю</w:t>
      </w:r>
      <w:r>
        <w:rPr>
          <w:rFonts w:ascii="Times New Roman" w:hAnsi="Times New Roman"/>
          <w:kern w:val="28"/>
          <w:sz w:val="28"/>
          <w:szCs w:val="28"/>
        </w:rPr>
        <w:t>щие</w:t>
      </w:r>
      <w:r w:rsidRPr="00DE670C">
        <w:rPr>
          <w:rFonts w:ascii="Times New Roman" w:hAnsi="Times New Roman"/>
          <w:kern w:val="28"/>
          <w:sz w:val="28"/>
          <w:szCs w:val="28"/>
        </w:rPr>
        <w:t xml:space="preserve"> различные канцерогенные эффекты</w:t>
      </w:r>
      <w:r>
        <w:rPr>
          <w:rFonts w:ascii="Times New Roman" w:hAnsi="Times New Roman"/>
          <w:kern w:val="28"/>
          <w:sz w:val="28"/>
          <w:szCs w:val="28"/>
        </w:rPr>
        <w:t xml:space="preserve"> </w:t>
      </w:r>
      <w:r>
        <w:rPr>
          <w:rFonts w:ascii="Times New Roman" w:hAnsi="Times New Roman"/>
          <w:sz w:val="28"/>
          <w:szCs w:val="28"/>
        </w:rPr>
        <w:t>[1, 2</w:t>
      </w:r>
      <w:r w:rsidRPr="00F60D9E">
        <w:rPr>
          <w:rFonts w:ascii="Times New Roman" w:hAnsi="Times New Roman"/>
          <w:sz w:val="28"/>
          <w:szCs w:val="28"/>
        </w:rPr>
        <w:t>]</w:t>
      </w:r>
      <w:r w:rsidRPr="00DE670C">
        <w:rPr>
          <w:rFonts w:ascii="Times New Roman" w:hAnsi="Times New Roman"/>
          <w:kern w:val="28"/>
          <w:sz w:val="28"/>
          <w:szCs w:val="28"/>
        </w:rPr>
        <w:t>.</w:t>
      </w:r>
    </w:p>
    <w:p w:rsidR="00C20E35" w:rsidRDefault="00C20E35" w:rsidP="00A4170C">
      <w:pPr>
        <w:widowControl w:val="0"/>
        <w:spacing w:after="0" w:line="360" w:lineRule="auto"/>
        <w:ind w:firstLine="709"/>
        <w:jc w:val="both"/>
        <w:rPr>
          <w:rFonts w:ascii="Times New Roman" w:hAnsi="Times New Roman"/>
          <w:i/>
          <w:spacing w:val="-1"/>
          <w:sz w:val="28"/>
          <w:szCs w:val="28"/>
        </w:rPr>
      </w:pPr>
      <w:r w:rsidRPr="00410446">
        <w:rPr>
          <w:rFonts w:ascii="Times New Roman" w:hAnsi="Times New Roman"/>
          <w:bCs/>
          <w:sz w:val="28"/>
          <w:szCs w:val="28"/>
          <w:lang w:eastAsia="en-US"/>
        </w:rPr>
        <w:t>Поэтому п</w:t>
      </w:r>
      <w:r w:rsidRPr="00410446">
        <w:rPr>
          <w:rFonts w:ascii="Times New Roman" w:hAnsi="Times New Roman"/>
          <w:sz w:val="28"/>
          <w:szCs w:val="28"/>
        </w:rPr>
        <w:t xml:space="preserve">роблема экологического благополучия на исследуемом участке является </w:t>
      </w:r>
      <w:r w:rsidRPr="00515FAC">
        <w:rPr>
          <w:rFonts w:ascii="Times New Roman" w:hAnsi="Times New Roman"/>
          <w:spacing w:val="-1"/>
          <w:sz w:val="28"/>
          <w:szCs w:val="28"/>
        </w:rPr>
        <w:t>актуальной.</w:t>
      </w:r>
      <w:r>
        <w:rPr>
          <w:rFonts w:ascii="Times New Roman" w:hAnsi="Times New Roman"/>
          <w:i/>
          <w:spacing w:val="-1"/>
          <w:sz w:val="28"/>
          <w:szCs w:val="28"/>
        </w:rPr>
        <w:t xml:space="preserve"> </w:t>
      </w:r>
    </w:p>
    <w:p w:rsidR="00C20E35" w:rsidRPr="00776FF1" w:rsidRDefault="00C20E35" w:rsidP="00A4170C">
      <w:pPr>
        <w:spacing w:after="0" w:line="360" w:lineRule="auto"/>
        <w:ind w:firstLine="709"/>
        <w:jc w:val="both"/>
        <w:rPr>
          <w:rFonts w:ascii="Times New Roman" w:hAnsi="Times New Roman"/>
          <w:sz w:val="28"/>
          <w:szCs w:val="28"/>
        </w:rPr>
      </w:pPr>
      <w:r w:rsidRPr="002A0121">
        <w:rPr>
          <w:rFonts w:ascii="Times New Roman" w:hAnsi="Times New Roman"/>
          <w:b/>
          <w:sz w:val="28"/>
          <w:szCs w:val="28"/>
        </w:rPr>
        <w:t>Цель работы</w:t>
      </w:r>
      <w:r>
        <w:rPr>
          <w:rFonts w:ascii="Times New Roman" w:hAnsi="Times New Roman"/>
          <w:sz w:val="28"/>
          <w:szCs w:val="28"/>
        </w:rPr>
        <w:t xml:space="preserve"> –</w:t>
      </w:r>
      <w:r w:rsidRPr="008D16B4">
        <w:rPr>
          <w:rFonts w:ascii="Times New Roman" w:hAnsi="Times New Roman"/>
          <w:sz w:val="28"/>
          <w:szCs w:val="28"/>
        </w:rPr>
        <w:t xml:space="preserve"> </w:t>
      </w:r>
      <w:r>
        <w:rPr>
          <w:rFonts w:ascii="Times New Roman" w:hAnsi="Times New Roman"/>
          <w:sz w:val="28"/>
          <w:szCs w:val="28"/>
        </w:rPr>
        <w:t xml:space="preserve">оценить влияние техногенных объектов на специфику накопления тяжелых металлов </w:t>
      </w:r>
      <w:r>
        <w:rPr>
          <w:rFonts w:ascii="Times New Roman" w:hAnsi="Times New Roman"/>
          <w:sz w:val="28"/>
          <w:szCs w:val="28"/>
          <w:lang w:val="en-US"/>
        </w:rPr>
        <w:t>Pb</w:t>
      </w:r>
      <w:r>
        <w:rPr>
          <w:rFonts w:ascii="Times New Roman" w:hAnsi="Times New Roman"/>
          <w:sz w:val="28"/>
          <w:szCs w:val="28"/>
        </w:rPr>
        <w:t>,</w:t>
      </w:r>
      <w:r w:rsidRPr="00776FF1">
        <w:rPr>
          <w:rFonts w:ascii="Times New Roman" w:hAnsi="Times New Roman"/>
          <w:sz w:val="28"/>
          <w:szCs w:val="28"/>
        </w:rPr>
        <w:t xml:space="preserve"> </w:t>
      </w:r>
      <w:r>
        <w:rPr>
          <w:rFonts w:ascii="Times New Roman" w:hAnsi="Times New Roman"/>
          <w:sz w:val="28"/>
          <w:szCs w:val="28"/>
          <w:lang w:val="en-US"/>
        </w:rPr>
        <w:t>Cu</w:t>
      </w:r>
      <w:r>
        <w:rPr>
          <w:rFonts w:ascii="Times New Roman" w:hAnsi="Times New Roman"/>
          <w:sz w:val="28"/>
          <w:szCs w:val="28"/>
        </w:rPr>
        <w:t>,</w:t>
      </w:r>
      <w:r w:rsidRPr="00776FF1">
        <w:rPr>
          <w:rFonts w:ascii="Times New Roman" w:hAnsi="Times New Roman"/>
          <w:sz w:val="28"/>
          <w:szCs w:val="28"/>
        </w:rPr>
        <w:t xml:space="preserve"> </w:t>
      </w:r>
      <w:r>
        <w:rPr>
          <w:rFonts w:ascii="Times New Roman" w:hAnsi="Times New Roman"/>
          <w:sz w:val="28"/>
          <w:szCs w:val="28"/>
          <w:lang w:val="en-US"/>
        </w:rPr>
        <w:t>Zn</w:t>
      </w:r>
      <w:r>
        <w:rPr>
          <w:rFonts w:ascii="Times New Roman" w:hAnsi="Times New Roman"/>
          <w:sz w:val="28"/>
          <w:szCs w:val="28"/>
        </w:rPr>
        <w:t xml:space="preserve"> в почве агроландшафта.</w:t>
      </w:r>
    </w:p>
    <w:p w:rsidR="00C20E35" w:rsidRPr="004B4F04" w:rsidRDefault="00C20E35" w:rsidP="000F057A">
      <w:pPr>
        <w:spacing w:after="0" w:line="360" w:lineRule="auto"/>
        <w:ind w:firstLine="709"/>
        <w:jc w:val="center"/>
        <w:rPr>
          <w:rFonts w:ascii="Times New Roman" w:hAnsi="Times New Roman"/>
          <w:b/>
          <w:sz w:val="28"/>
          <w:szCs w:val="28"/>
        </w:rPr>
      </w:pPr>
      <w:r w:rsidRPr="004B4F04">
        <w:rPr>
          <w:rFonts w:ascii="Times New Roman" w:hAnsi="Times New Roman"/>
          <w:b/>
          <w:sz w:val="28"/>
          <w:szCs w:val="28"/>
        </w:rPr>
        <w:t>Материалы и методы</w:t>
      </w:r>
    </w:p>
    <w:p w:rsidR="00C20E35" w:rsidRDefault="00C20E35" w:rsidP="00A4170C">
      <w:pPr>
        <w:widowControl w:val="0"/>
        <w:spacing w:after="0" w:line="360" w:lineRule="auto"/>
        <w:ind w:firstLine="709"/>
        <w:jc w:val="both"/>
        <w:rPr>
          <w:rFonts w:ascii="Times New Roman" w:hAnsi="Times New Roman"/>
          <w:kern w:val="28"/>
          <w:sz w:val="28"/>
          <w:szCs w:val="28"/>
        </w:rPr>
      </w:pPr>
      <w:r w:rsidRPr="00515FAC">
        <w:rPr>
          <w:rFonts w:ascii="Times New Roman" w:hAnsi="Times New Roman"/>
          <w:sz w:val="28"/>
          <w:szCs w:val="28"/>
        </w:rPr>
        <w:t xml:space="preserve">Исследование техногенного воздействия </w:t>
      </w:r>
      <w:r>
        <w:rPr>
          <w:rFonts w:ascii="Times New Roman" w:hAnsi="Times New Roman"/>
          <w:sz w:val="28"/>
          <w:szCs w:val="28"/>
        </w:rPr>
        <w:t xml:space="preserve">со стороны </w:t>
      </w:r>
      <w:r>
        <w:rPr>
          <w:rFonts w:ascii="Times New Roman" w:hAnsi="Times New Roman"/>
          <w:kern w:val="28"/>
          <w:sz w:val="28"/>
          <w:szCs w:val="28"/>
        </w:rPr>
        <w:t>автомагистрали</w:t>
      </w:r>
      <w:r w:rsidRPr="00515FAC">
        <w:rPr>
          <w:rFonts w:ascii="Times New Roman" w:hAnsi="Times New Roman"/>
          <w:sz w:val="28"/>
          <w:szCs w:val="28"/>
        </w:rPr>
        <w:t xml:space="preserve"> </w:t>
      </w:r>
      <w:r>
        <w:rPr>
          <w:rFonts w:ascii="Times New Roman" w:hAnsi="Times New Roman"/>
          <w:sz w:val="28"/>
          <w:szCs w:val="28"/>
        </w:rPr>
        <w:t xml:space="preserve">и применения хозяйством агрохимикатов на </w:t>
      </w:r>
      <w:r w:rsidRPr="00515FAC">
        <w:rPr>
          <w:rFonts w:ascii="Times New Roman" w:hAnsi="Times New Roman"/>
          <w:sz w:val="28"/>
          <w:szCs w:val="28"/>
        </w:rPr>
        <w:t xml:space="preserve">компоненты окружающей среды проводилось </w:t>
      </w:r>
      <w:r w:rsidRPr="00515FAC">
        <w:rPr>
          <w:rFonts w:ascii="Times New Roman" w:hAnsi="Times New Roman"/>
          <w:kern w:val="28"/>
          <w:sz w:val="28"/>
          <w:szCs w:val="28"/>
        </w:rPr>
        <w:t>в преде</w:t>
      </w:r>
      <w:r>
        <w:rPr>
          <w:rFonts w:ascii="Times New Roman" w:hAnsi="Times New Roman"/>
          <w:kern w:val="28"/>
          <w:sz w:val="28"/>
          <w:szCs w:val="28"/>
        </w:rPr>
        <w:t xml:space="preserve">лах </w:t>
      </w:r>
      <w:r w:rsidRPr="00515FAC">
        <w:rPr>
          <w:rFonts w:ascii="Times New Roman" w:hAnsi="Times New Roman"/>
          <w:kern w:val="28"/>
          <w:sz w:val="28"/>
          <w:szCs w:val="28"/>
        </w:rPr>
        <w:t xml:space="preserve">территории </w:t>
      </w:r>
      <w:r w:rsidRPr="00515FAC">
        <w:rPr>
          <w:rFonts w:ascii="Times New Roman" w:hAnsi="Times New Roman"/>
          <w:sz w:val="28"/>
          <w:szCs w:val="28"/>
        </w:rPr>
        <w:t xml:space="preserve">садоводческой бригады </w:t>
      </w:r>
      <w:r w:rsidRPr="00E55E35">
        <w:rPr>
          <w:rFonts w:ascii="Times New Roman" w:hAnsi="Times New Roman"/>
          <w:caps/>
          <w:spacing w:val="2"/>
          <w:sz w:val="28"/>
          <w:szCs w:val="28"/>
        </w:rPr>
        <w:t>ОАО «А</w:t>
      </w:r>
      <w:r w:rsidRPr="00E55E35">
        <w:rPr>
          <w:rFonts w:ascii="Times New Roman" w:hAnsi="Times New Roman"/>
          <w:spacing w:val="2"/>
          <w:sz w:val="28"/>
          <w:szCs w:val="28"/>
        </w:rPr>
        <w:t>грофирма</w:t>
      </w:r>
      <w:r w:rsidRPr="00E55E35">
        <w:rPr>
          <w:rFonts w:ascii="Times New Roman" w:hAnsi="Times New Roman"/>
          <w:caps/>
          <w:spacing w:val="2"/>
          <w:sz w:val="28"/>
          <w:szCs w:val="28"/>
        </w:rPr>
        <w:t xml:space="preserve"> «Н</w:t>
      </w:r>
      <w:r w:rsidRPr="00E55E35">
        <w:rPr>
          <w:rFonts w:ascii="Times New Roman" w:hAnsi="Times New Roman"/>
          <w:spacing w:val="2"/>
          <w:sz w:val="28"/>
          <w:szCs w:val="28"/>
        </w:rPr>
        <w:t>ива</w:t>
      </w:r>
      <w:r w:rsidRPr="00E55E35">
        <w:rPr>
          <w:rFonts w:ascii="Times New Roman" w:hAnsi="Times New Roman"/>
          <w:caps/>
          <w:spacing w:val="2"/>
          <w:sz w:val="28"/>
          <w:szCs w:val="28"/>
        </w:rPr>
        <w:t>»</w:t>
      </w:r>
      <w:r w:rsidRPr="00515FAC">
        <w:rPr>
          <w:rFonts w:ascii="Times New Roman" w:hAnsi="Times New Roman"/>
          <w:sz w:val="28"/>
          <w:szCs w:val="28"/>
        </w:rPr>
        <w:t>.</w:t>
      </w:r>
      <w:r>
        <w:rPr>
          <w:sz w:val="28"/>
          <w:szCs w:val="28"/>
        </w:rPr>
        <w:t xml:space="preserve"> </w:t>
      </w:r>
    </w:p>
    <w:p w:rsidR="00C20E35" w:rsidRDefault="00C20E35" w:rsidP="00A4170C">
      <w:pPr>
        <w:shd w:val="clear" w:color="auto" w:fill="FFFFFF"/>
        <w:spacing w:after="0" w:line="360" w:lineRule="auto"/>
        <w:ind w:firstLine="709"/>
        <w:jc w:val="both"/>
        <w:rPr>
          <w:rFonts w:ascii="Times New Roman" w:hAnsi="Times New Roman"/>
          <w:kern w:val="36"/>
          <w:sz w:val="28"/>
          <w:szCs w:val="28"/>
          <w:lang w:eastAsia="en-US"/>
        </w:rPr>
      </w:pPr>
      <w:r>
        <w:rPr>
          <w:rFonts w:ascii="Times New Roman" w:hAnsi="Times New Roman"/>
          <w:sz w:val="28"/>
          <w:szCs w:val="28"/>
        </w:rPr>
        <w:t>О</w:t>
      </w:r>
      <w:r w:rsidRPr="001827E1">
        <w:rPr>
          <w:rFonts w:ascii="Times New Roman" w:hAnsi="Times New Roman"/>
          <w:sz w:val="28"/>
          <w:szCs w:val="28"/>
        </w:rPr>
        <w:t>пределени</w:t>
      </w:r>
      <w:r>
        <w:rPr>
          <w:rFonts w:ascii="Times New Roman" w:hAnsi="Times New Roman"/>
          <w:sz w:val="28"/>
          <w:szCs w:val="28"/>
        </w:rPr>
        <w:t>е</w:t>
      </w:r>
      <w:r w:rsidRPr="001827E1">
        <w:rPr>
          <w:rFonts w:ascii="Times New Roman" w:hAnsi="Times New Roman"/>
          <w:sz w:val="28"/>
          <w:szCs w:val="28"/>
        </w:rPr>
        <w:t xml:space="preserve"> загруженности </w:t>
      </w:r>
      <w:r>
        <w:rPr>
          <w:rFonts w:ascii="Times New Roman" w:hAnsi="Times New Roman"/>
          <w:sz w:val="28"/>
          <w:szCs w:val="28"/>
        </w:rPr>
        <w:t>участка автодороги</w:t>
      </w:r>
      <w:r w:rsidRPr="001827E1">
        <w:rPr>
          <w:rFonts w:ascii="Times New Roman" w:hAnsi="Times New Roman"/>
          <w:sz w:val="28"/>
          <w:szCs w:val="28"/>
        </w:rPr>
        <w:t xml:space="preserve"> </w:t>
      </w:r>
      <w:r>
        <w:rPr>
          <w:rFonts w:ascii="Times New Roman" w:hAnsi="Times New Roman"/>
          <w:sz w:val="28"/>
          <w:szCs w:val="28"/>
          <w:shd w:val="clear" w:color="auto" w:fill="FFFFFF"/>
          <w:lang w:eastAsia="en-US"/>
        </w:rPr>
        <w:t xml:space="preserve">«Краснодар-Ейск» </w:t>
      </w:r>
      <w:r w:rsidRPr="00422106">
        <w:rPr>
          <w:rFonts w:ascii="Times New Roman" w:hAnsi="Times New Roman"/>
          <w:sz w:val="28"/>
          <w:szCs w:val="28"/>
        </w:rPr>
        <w:t>разными видами транспорта</w:t>
      </w:r>
      <w:r>
        <w:rPr>
          <w:rFonts w:ascii="Times New Roman" w:hAnsi="Times New Roman"/>
          <w:sz w:val="28"/>
          <w:szCs w:val="28"/>
          <w:shd w:val="clear" w:color="auto" w:fill="FFFFFF"/>
          <w:lang w:eastAsia="en-US"/>
        </w:rPr>
        <w:t xml:space="preserve"> на исследуемой территории </w:t>
      </w:r>
      <w:r>
        <w:rPr>
          <w:rFonts w:ascii="Times New Roman" w:hAnsi="Times New Roman"/>
          <w:spacing w:val="-1"/>
          <w:sz w:val="28"/>
          <w:szCs w:val="28"/>
        </w:rPr>
        <w:t>проводилось для</w:t>
      </w:r>
      <w:r w:rsidRPr="00422106">
        <w:rPr>
          <w:rFonts w:ascii="Times New Roman" w:hAnsi="Times New Roman"/>
          <w:spacing w:val="-1"/>
          <w:sz w:val="28"/>
          <w:szCs w:val="28"/>
        </w:rPr>
        <w:t xml:space="preserve"> </w:t>
      </w:r>
      <w:r w:rsidRPr="00422106">
        <w:rPr>
          <w:rFonts w:ascii="Times New Roman" w:hAnsi="Times New Roman"/>
          <w:sz w:val="28"/>
          <w:szCs w:val="28"/>
        </w:rPr>
        <w:t>изуч</w:t>
      </w:r>
      <w:r>
        <w:rPr>
          <w:rFonts w:ascii="Times New Roman" w:hAnsi="Times New Roman"/>
          <w:sz w:val="28"/>
          <w:szCs w:val="28"/>
        </w:rPr>
        <w:t>ения</w:t>
      </w:r>
      <w:r w:rsidRPr="00422106">
        <w:rPr>
          <w:rFonts w:ascii="Times New Roman" w:hAnsi="Times New Roman"/>
          <w:sz w:val="28"/>
          <w:szCs w:val="28"/>
        </w:rPr>
        <w:t xml:space="preserve"> степен</w:t>
      </w:r>
      <w:r>
        <w:rPr>
          <w:rFonts w:ascii="Times New Roman" w:hAnsi="Times New Roman"/>
          <w:sz w:val="28"/>
          <w:szCs w:val="28"/>
        </w:rPr>
        <w:t>и</w:t>
      </w:r>
      <w:r w:rsidRPr="00422106">
        <w:rPr>
          <w:rFonts w:ascii="Times New Roman" w:hAnsi="Times New Roman"/>
          <w:sz w:val="28"/>
          <w:szCs w:val="28"/>
        </w:rPr>
        <w:t xml:space="preserve"> влияния автотранспорта на окружающую </w:t>
      </w:r>
      <w:r>
        <w:rPr>
          <w:rFonts w:ascii="Times New Roman" w:hAnsi="Times New Roman"/>
          <w:sz w:val="28"/>
          <w:szCs w:val="28"/>
        </w:rPr>
        <w:t xml:space="preserve">природную среду. </w:t>
      </w:r>
      <w:r w:rsidRPr="00F97441">
        <w:rPr>
          <w:rFonts w:ascii="Times New Roman" w:hAnsi="Times New Roman"/>
          <w:sz w:val="28"/>
          <w:szCs w:val="28"/>
          <w:lang w:eastAsia="en-US"/>
        </w:rPr>
        <w:t xml:space="preserve">Сбор материала по загруженности дороги осуществлялся </w:t>
      </w:r>
      <w:r>
        <w:rPr>
          <w:rFonts w:ascii="Times New Roman" w:hAnsi="Times New Roman"/>
          <w:sz w:val="28"/>
          <w:szCs w:val="28"/>
          <w:lang w:eastAsia="en-US"/>
        </w:rPr>
        <w:t>в три разных промежутка времени на территории исследуемого участка: в 8 часов 00 минут, в 13 часов 00 минут, в 17 часов 00 минут, согласно [</w:t>
      </w:r>
      <w:r>
        <w:rPr>
          <w:rFonts w:ascii="Times New Roman" w:hAnsi="Times New Roman"/>
          <w:sz w:val="28"/>
          <w:szCs w:val="28"/>
        </w:rPr>
        <w:t>3</w:t>
      </w:r>
      <w:r>
        <w:rPr>
          <w:rFonts w:ascii="Times New Roman" w:hAnsi="Times New Roman"/>
          <w:sz w:val="28"/>
          <w:szCs w:val="28"/>
          <w:lang w:eastAsia="en-US"/>
        </w:rPr>
        <w:t>].</w:t>
      </w:r>
    </w:p>
    <w:p w:rsidR="00C20E35" w:rsidRDefault="00C20E35" w:rsidP="00A4170C">
      <w:pPr>
        <w:spacing w:after="0" w:line="360" w:lineRule="auto"/>
        <w:ind w:firstLine="709"/>
        <w:jc w:val="both"/>
        <w:rPr>
          <w:rFonts w:ascii="Times New Roman" w:hAnsi="Times New Roman"/>
          <w:sz w:val="28"/>
          <w:szCs w:val="28"/>
        </w:rPr>
      </w:pPr>
      <w:r w:rsidRPr="007F6CE8">
        <w:rPr>
          <w:rFonts w:ascii="Times New Roman" w:hAnsi="Times New Roman"/>
          <w:sz w:val="28"/>
          <w:szCs w:val="28"/>
        </w:rPr>
        <w:t xml:space="preserve">Количество пыли, осаждающейся из воздуха на поверхность земли, можно проследить по степени запыленности листовых пластинок широколиственных древесно-кустарниковых пород, в различных местах исследования. </w:t>
      </w:r>
      <w:r w:rsidRPr="00867D20">
        <w:rPr>
          <w:rFonts w:ascii="Times New Roman" w:hAnsi="Times New Roman"/>
          <w:sz w:val="28"/>
          <w:szCs w:val="28"/>
        </w:rPr>
        <w:t xml:space="preserve">При определении источника загрязнения взяты деревья </w:t>
      </w:r>
      <w:r>
        <w:rPr>
          <w:rFonts w:ascii="Times New Roman" w:hAnsi="Times New Roman"/>
          <w:sz w:val="28"/>
          <w:szCs w:val="28"/>
        </w:rPr>
        <w:t>яблони</w:t>
      </w:r>
      <w:r w:rsidRPr="00867D20">
        <w:rPr>
          <w:rFonts w:ascii="Times New Roman" w:hAnsi="Times New Roman"/>
          <w:sz w:val="28"/>
          <w:szCs w:val="28"/>
        </w:rPr>
        <w:t>, учитывая розу ветров, опыт проводился несколько раз после дождя, во время засухи. При выборе листьев следует исключить их повреждение вредителями и ржавчинными грибами, так как это дает а</w:t>
      </w:r>
      <w:r>
        <w:rPr>
          <w:rFonts w:ascii="Times New Roman" w:hAnsi="Times New Roman"/>
          <w:sz w:val="28"/>
          <w:szCs w:val="28"/>
        </w:rPr>
        <w:t xml:space="preserve">бсолютно недостоверную картину </w:t>
      </w:r>
      <w:r w:rsidRPr="00867D20">
        <w:rPr>
          <w:rFonts w:ascii="Times New Roman" w:hAnsi="Times New Roman"/>
          <w:sz w:val="28"/>
          <w:szCs w:val="28"/>
        </w:rPr>
        <w:t>[</w:t>
      </w:r>
      <w:r>
        <w:rPr>
          <w:rFonts w:ascii="Times New Roman" w:hAnsi="Times New Roman"/>
          <w:sz w:val="28"/>
          <w:szCs w:val="28"/>
        </w:rPr>
        <w:t>4</w:t>
      </w:r>
      <w:r w:rsidRPr="00867D20">
        <w:rPr>
          <w:rFonts w:ascii="Times New Roman" w:hAnsi="Times New Roman"/>
          <w:sz w:val="28"/>
          <w:szCs w:val="28"/>
        </w:rPr>
        <w:t>].</w:t>
      </w:r>
    </w:p>
    <w:p w:rsidR="00C20E35" w:rsidRPr="00F34870" w:rsidRDefault="00C20E35" w:rsidP="00A4170C">
      <w:pPr>
        <w:spacing w:after="0" w:line="360" w:lineRule="auto"/>
        <w:ind w:firstLine="709"/>
        <w:jc w:val="both"/>
        <w:rPr>
          <w:rFonts w:ascii="Times New Roman" w:hAnsi="Times New Roman"/>
          <w:sz w:val="28"/>
          <w:szCs w:val="28"/>
        </w:rPr>
      </w:pPr>
      <w:r w:rsidRPr="00F34870">
        <w:rPr>
          <w:rFonts w:ascii="Times New Roman" w:hAnsi="Times New Roman"/>
          <w:kern w:val="28"/>
          <w:sz w:val="28"/>
          <w:szCs w:val="28"/>
        </w:rPr>
        <w:t>Атрибутивная доля воздействия источников загрязнения на показатель запыленности проводилось</w:t>
      </w:r>
      <w:r w:rsidRPr="00F34870">
        <w:rPr>
          <w:rFonts w:ascii="Times New Roman" w:hAnsi="Times New Roman"/>
          <w:sz w:val="28"/>
          <w:szCs w:val="28"/>
        </w:rPr>
        <w:t xml:space="preserve"> в соответствии с [</w:t>
      </w:r>
      <w:r>
        <w:rPr>
          <w:rFonts w:ascii="Times New Roman" w:hAnsi="Times New Roman"/>
          <w:kern w:val="36"/>
          <w:sz w:val="28"/>
          <w:szCs w:val="28"/>
        </w:rPr>
        <w:t>7</w:t>
      </w:r>
      <w:r w:rsidRPr="00F34870">
        <w:rPr>
          <w:rFonts w:ascii="Times New Roman" w:hAnsi="Times New Roman"/>
          <w:sz w:val="28"/>
          <w:szCs w:val="28"/>
        </w:rPr>
        <w:t xml:space="preserve">]. </w:t>
      </w:r>
    </w:p>
    <w:p w:rsidR="00C20E35" w:rsidRPr="00F34870" w:rsidRDefault="00C20E35" w:rsidP="00A4170C">
      <w:pPr>
        <w:spacing w:after="0" w:line="360" w:lineRule="auto"/>
        <w:ind w:firstLine="709"/>
        <w:jc w:val="both"/>
        <w:rPr>
          <w:rFonts w:ascii="Times New Roman" w:hAnsi="Times New Roman"/>
          <w:sz w:val="28"/>
          <w:szCs w:val="28"/>
        </w:rPr>
      </w:pPr>
      <w:r w:rsidRPr="00F34870">
        <w:rPr>
          <w:rFonts w:ascii="Times New Roman" w:hAnsi="Times New Roman"/>
          <w:kern w:val="28"/>
          <w:sz w:val="28"/>
          <w:szCs w:val="28"/>
        </w:rPr>
        <w:t>Так как химобработка сада и работа автотранспорта явля</w:t>
      </w:r>
      <w:r>
        <w:rPr>
          <w:rFonts w:ascii="Times New Roman" w:hAnsi="Times New Roman"/>
          <w:kern w:val="28"/>
          <w:sz w:val="28"/>
          <w:szCs w:val="28"/>
        </w:rPr>
        <w:t>ю</w:t>
      </w:r>
      <w:r w:rsidRPr="00F34870">
        <w:rPr>
          <w:rFonts w:ascii="Times New Roman" w:hAnsi="Times New Roman"/>
          <w:kern w:val="28"/>
          <w:sz w:val="28"/>
          <w:szCs w:val="28"/>
        </w:rPr>
        <w:t>тся обширным источником загрязнения, то мониторинговые исследования представлены методом лесного фитоценоза с выделением ключевых участков на основании</w:t>
      </w:r>
      <w:r w:rsidRPr="00F34870">
        <w:rPr>
          <w:rFonts w:ascii="Times New Roman" w:hAnsi="Times New Roman"/>
          <w:sz w:val="28"/>
          <w:szCs w:val="28"/>
        </w:rPr>
        <w:t xml:space="preserve"> метода векторного анализа.</w:t>
      </w:r>
      <w:r>
        <w:rPr>
          <w:rFonts w:ascii="Times New Roman" w:hAnsi="Times New Roman"/>
          <w:sz w:val="28"/>
          <w:szCs w:val="28"/>
        </w:rPr>
        <w:t xml:space="preserve"> </w:t>
      </w:r>
      <w:r w:rsidRPr="00F34870">
        <w:rPr>
          <w:rFonts w:ascii="Times New Roman" w:hAnsi="Times New Roman"/>
          <w:sz w:val="28"/>
          <w:szCs w:val="28"/>
        </w:rPr>
        <w:t>По сторонам света трансекты ориентирова</w:t>
      </w:r>
      <w:r>
        <w:rPr>
          <w:rFonts w:ascii="Times New Roman" w:hAnsi="Times New Roman"/>
          <w:sz w:val="28"/>
          <w:szCs w:val="28"/>
        </w:rPr>
        <w:t>н</w:t>
      </w:r>
      <w:r w:rsidRPr="00F34870">
        <w:rPr>
          <w:rFonts w:ascii="Times New Roman" w:hAnsi="Times New Roman"/>
          <w:sz w:val="28"/>
          <w:szCs w:val="28"/>
        </w:rPr>
        <w:t>ы следующим</w:t>
      </w:r>
      <w:r>
        <w:rPr>
          <w:rFonts w:ascii="Times New Roman" w:hAnsi="Times New Roman"/>
          <w:sz w:val="28"/>
          <w:szCs w:val="28"/>
        </w:rPr>
        <w:t xml:space="preserve"> образом</w:t>
      </w:r>
      <w:r w:rsidRPr="00F34870">
        <w:rPr>
          <w:rFonts w:ascii="Times New Roman" w:hAnsi="Times New Roman"/>
          <w:sz w:val="28"/>
          <w:szCs w:val="28"/>
        </w:rPr>
        <w:t>:</w:t>
      </w:r>
    </w:p>
    <w:p w:rsidR="00C20E35" w:rsidRPr="00F34870" w:rsidRDefault="00C20E35" w:rsidP="00A4170C">
      <w:pPr>
        <w:spacing w:after="0" w:line="360" w:lineRule="auto"/>
        <w:ind w:firstLine="709"/>
        <w:jc w:val="both"/>
        <w:outlineLvl w:val="0"/>
        <w:rPr>
          <w:rFonts w:ascii="Times New Roman" w:hAnsi="Times New Roman"/>
          <w:sz w:val="28"/>
          <w:szCs w:val="28"/>
        </w:rPr>
      </w:pPr>
      <w:r w:rsidRPr="00F34870">
        <w:rPr>
          <w:rFonts w:ascii="Times New Roman" w:hAnsi="Times New Roman"/>
          <w:sz w:val="28"/>
          <w:szCs w:val="28"/>
        </w:rPr>
        <w:t>Трансекта 1 (точки 1, 2, 3, 4) – северо-восток, по уклону местности, в сторону базы сад-бригады;</w:t>
      </w:r>
    </w:p>
    <w:p w:rsidR="00C20E35" w:rsidRPr="00F34870" w:rsidRDefault="00C20E35" w:rsidP="00A4170C">
      <w:pPr>
        <w:spacing w:after="0" w:line="360" w:lineRule="auto"/>
        <w:ind w:firstLine="709"/>
        <w:jc w:val="both"/>
        <w:outlineLvl w:val="0"/>
        <w:rPr>
          <w:rFonts w:ascii="Times New Roman" w:hAnsi="Times New Roman"/>
          <w:sz w:val="28"/>
          <w:szCs w:val="28"/>
        </w:rPr>
      </w:pPr>
      <w:r w:rsidRPr="00F34870">
        <w:rPr>
          <w:rFonts w:ascii="Times New Roman" w:hAnsi="Times New Roman"/>
          <w:sz w:val="28"/>
          <w:szCs w:val="28"/>
        </w:rPr>
        <w:t>Трансекта 2 (точки 5, 6, 7, 8) –</w:t>
      </w:r>
      <w:r>
        <w:rPr>
          <w:rFonts w:ascii="Times New Roman" w:hAnsi="Times New Roman"/>
          <w:sz w:val="28"/>
          <w:szCs w:val="28"/>
        </w:rPr>
        <w:t xml:space="preserve"> </w:t>
      </w:r>
      <w:r w:rsidRPr="00F34870">
        <w:rPr>
          <w:rFonts w:ascii="Times New Roman" w:hAnsi="Times New Roman"/>
          <w:sz w:val="28"/>
          <w:szCs w:val="28"/>
        </w:rPr>
        <w:t>запад, в сторону плодового сада, по направлению преобладающего восточного ветра;</w:t>
      </w:r>
    </w:p>
    <w:p w:rsidR="00C20E35" w:rsidRDefault="00C20E35" w:rsidP="00A4170C">
      <w:pPr>
        <w:spacing w:after="0" w:line="360" w:lineRule="auto"/>
        <w:ind w:firstLine="709"/>
        <w:jc w:val="both"/>
        <w:outlineLvl w:val="0"/>
        <w:rPr>
          <w:rFonts w:ascii="Times New Roman" w:hAnsi="Times New Roman"/>
          <w:sz w:val="28"/>
          <w:szCs w:val="28"/>
        </w:rPr>
      </w:pPr>
      <w:r w:rsidRPr="00F34870">
        <w:rPr>
          <w:rFonts w:ascii="Times New Roman" w:hAnsi="Times New Roman"/>
          <w:sz w:val="28"/>
          <w:szCs w:val="28"/>
        </w:rPr>
        <w:t xml:space="preserve">Трансекта 3(точки 9, 10, 11, 12) – </w:t>
      </w:r>
      <w:r>
        <w:rPr>
          <w:rFonts w:ascii="Times New Roman" w:hAnsi="Times New Roman"/>
          <w:sz w:val="28"/>
          <w:szCs w:val="28"/>
        </w:rPr>
        <w:t>юго-восток, вдоль линии автодороги</w:t>
      </w:r>
      <w:r w:rsidRPr="001827E1">
        <w:rPr>
          <w:rFonts w:ascii="Times New Roman" w:hAnsi="Times New Roman"/>
          <w:sz w:val="28"/>
          <w:szCs w:val="28"/>
        </w:rPr>
        <w:t xml:space="preserve"> </w:t>
      </w:r>
      <w:r>
        <w:rPr>
          <w:rFonts w:ascii="Times New Roman" w:hAnsi="Times New Roman"/>
          <w:sz w:val="28"/>
          <w:szCs w:val="28"/>
          <w:shd w:val="clear" w:color="auto" w:fill="FFFFFF"/>
          <w:lang w:eastAsia="en-US"/>
        </w:rPr>
        <w:t>«Краснодар-Ейск»</w:t>
      </w:r>
      <w:r w:rsidRPr="00F34870">
        <w:rPr>
          <w:rFonts w:ascii="Times New Roman" w:hAnsi="Times New Roman"/>
          <w:sz w:val="28"/>
          <w:szCs w:val="28"/>
        </w:rPr>
        <w:t>.</w:t>
      </w:r>
      <w:r>
        <w:rPr>
          <w:rFonts w:ascii="Times New Roman" w:hAnsi="Times New Roman"/>
          <w:sz w:val="28"/>
          <w:szCs w:val="28"/>
        </w:rPr>
        <w:t xml:space="preserve"> Схема мониторинговых исследований представлена на рисунке 1.</w:t>
      </w:r>
    </w:p>
    <w:p w:rsidR="00C20E35" w:rsidRDefault="00C20E35" w:rsidP="00A4170C">
      <w:pPr>
        <w:spacing w:after="0" w:line="360" w:lineRule="auto"/>
        <w:ind w:firstLine="709"/>
        <w:jc w:val="both"/>
        <w:outlineLvl w:val="0"/>
        <w:rPr>
          <w:rFonts w:ascii="Times New Roman" w:hAnsi="Times New Roman"/>
          <w:sz w:val="28"/>
          <w:szCs w:val="28"/>
        </w:rPr>
      </w:pPr>
    </w:p>
    <w:p w:rsidR="00C20E35" w:rsidRDefault="00C20E35" w:rsidP="00A4170C">
      <w:pPr>
        <w:spacing w:after="0" w:line="360" w:lineRule="auto"/>
        <w:ind w:firstLine="709"/>
        <w:jc w:val="both"/>
        <w:outlineLvl w:val="0"/>
        <w:rPr>
          <w:rFonts w:ascii="Times New Roman" w:hAnsi="Times New Roman"/>
          <w:sz w:val="28"/>
          <w:szCs w:val="28"/>
        </w:rPr>
      </w:pPr>
      <w:r w:rsidRPr="00D25E42">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11pt;height:297.6pt;visibility:visible">
            <v:imagedata r:id="rId11" o:title=""/>
          </v:shape>
        </w:pict>
      </w:r>
    </w:p>
    <w:p w:rsidR="00C20E35" w:rsidRDefault="00C20E35" w:rsidP="000F057A">
      <w:pPr>
        <w:spacing w:after="0" w:line="360" w:lineRule="auto"/>
        <w:jc w:val="both"/>
        <w:rPr>
          <w:rFonts w:ascii="Times New Roman" w:hAnsi="Times New Roman"/>
          <w:sz w:val="28"/>
          <w:szCs w:val="28"/>
        </w:rPr>
      </w:pPr>
      <w:r>
        <w:rPr>
          <w:rFonts w:ascii="Times New Roman" w:hAnsi="Times New Roman"/>
          <w:sz w:val="28"/>
          <w:szCs w:val="28"/>
        </w:rPr>
        <w:t>Рисунок 1 Схема мониторинговых исследований</w:t>
      </w:r>
    </w:p>
    <w:p w:rsidR="00C20E35" w:rsidRDefault="00C20E35" w:rsidP="00A4170C">
      <w:pPr>
        <w:spacing w:after="0" w:line="360" w:lineRule="auto"/>
        <w:ind w:firstLine="709"/>
        <w:jc w:val="both"/>
        <w:rPr>
          <w:rFonts w:ascii="Times New Roman" w:hAnsi="Times New Roman"/>
          <w:sz w:val="28"/>
          <w:szCs w:val="28"/>
        </w:rPr>
      </w:pPr>
    </w:p>
    <w:p w:rsidR="00C20E35" w:rsidRPr="004E125B" w:rsidRDefault="00C20E35" w:rsidP="00A4170C">
      <w:pPr>
        <w:spacing w:after="0" w:line="360" w:lineRule="auto"/>
        <w:ind w:firstLine="709"/>
        <w:jc w:val="both"/>
        <w:rPr>
          <w:rFonts w:ascii="Times New Roman" w:hAnsi="Times New Roman"/>
          <w:sz w:val="28"/>
          <w:szCs w:val="28"/>
        </w:rPr>
      </w:pPr>
      <w:r w:rsidRPr="00F34870">
        <w:rPr>
          <w:rFonts w:ascii="Times New Roman" w:hAnsi="Times New Roman"/>
          <w:sz w:val="28"/>
          <w:szCs w:val="28"/>
        </w:rPr>
        <w:t xml:space="preserve">На трех транссектах, расположенных по направлению сторон света, было заложено по 4 площадки для отбора проб. </w:t>
      </w:r>
      <w:r w:rsidRPr="00F34870">
        <w:rPr>
          <w:rFonts w:ascii="Times New Roman" w:hAnsi="Times New Roman"/>
          <w:kern w:val="28"/>
          <w:sz w:val="28"/>
          <w:szCs w:val="28"/>
        </w:rPr>
        <w:t>В каждой из точек, был заложен постоянный квадрат площадью 1 м</w:t>
      </w:r>
      <w:r w:rsidRPr="00F34870">
        <w:rPr>
          <w:rFonts w:ascii="Times New Roman" w:hAnsi="Times New Roman"/>
          <w:kern w:val="28"/>
          <w:sz w:val="28"/>
          <w:szCs w:val="28"/>
          <w:vertAlign w:val="superscript"/>
        </w:rPr>
        <w:t>2</w:t>
      </w:r>
      <w:r w:rsidRPr="00F34870">
        <w:rPr>
          <w:rFonts w:ascii="Times New Roman" w:hAnsi="Times New Roman"/>
          <w:spacing w:val="-1"/>
          <w:sz w:val="28"/>
          <w:szCs w:val="28"/>
        </w:rPr>
        <w:t xml:space="preserve">, в котором отбирались пробы на содержание </w:t>
      </w:r>
      <w:r w:rsidRPr="00F34870">
        <w:rPr>
          <w:rFonts w:ascii="Times New Roman" w:hAnsi="Times New Roman"/>
          <w:sz w:val="28"/>
          <w:szCs w:val="28"/>
        </w:rPr>
        <w:t>тяжелых металлов</w:t>
      </w:r>
      <w:r w:rsidRPr="004E125B">
        <w:rPr>
          <w:rFonts w:ascii="Times New Roman" w:hAnsi="Times New Roman"/>
          <w:kern w:val="28"/>
          <w:sz w:val="28"/>
          <w:szCs w:val="28"/>
        </w:rPr>
        <w:t>.</w:t>
      </w:r>
      <w:r w:rsidRPr="004E125B">
        <w:rPr>
          <w:rFonts w:ascii="Times New Roman" w:hAnsi="Times New Roman"/>
          <w:sz w:val="28"/>
          <w:szCs w:val="28"/>
        </w:rPr>
        <w:t xml:space="preserve"> Площадки отбора проб закладывались от самого высокого места на исследуемой территории на расстоянии 50 метров от каждой соответственно. </w:t>
      </w:r>
    </w:p>
    <w:p w:rsidR="00C20E35" w:rsidRPr="008D2451" w:rsidRDefault="00C20E35" w:rsidP="00A4170C">
      <w:pPr>
        <w:spacing w:after="0" w:line="360" w:lineRule="auto"/>
        <w:ind w:firstLine="709"/>
        <w:jc w:val="both"/>
        <w:rPr>
          <w:rFonts w:ascii="Times New Roman" w:hAnsi="Times New Roman"/>
          <w:sz w:val="28"/>
          <w:szCs w:val="28"/>
        </w:rPr>
      </w:pPr>
      <w:r>
        <w:rPr>
          <w:rFonts w:ascii="Times New Roman" w:hAnsi="Times New Roman"/>
          <w:sz w:val="28"/>
          <w:szCs w:val="28"/>
        </w:rPr>
        <w:t>Ф</w:t>
      </w:r>
      <w:r w:rsidRPr="00325654">
        <w:rPr>
          <w:rFonts w:ascii="Times New Roman" w:hAnsi="Times New Roman"/>
          <w:sz w:val="28"/>
          <w:szCs w:val="28"/>
        </w:rPr>
        <w:t xml:space="preserve">оновая точка </w:t>
      </w:r>
      <w:r>
        <w:rPr>
          <w:rFonts w:ascii="Times New Roman" w:hAnsi="Times New Roman"/>
          <w:sz w:val="28"/>
          <w:szCs w:val="28"/>
        </w:rPr>
        <w:t>№ 13 б</w:t>
      </w:r>
      <w:r w:rsidRPr="00325654">
        <w:rPr>
          <w:rFonts w:ascii="Times New Roman" w:hAnsi="Times New Roman"/>
          <w:sz w:val="28"/>
          <w:szCs w:val="28"/>
        </w:rPr>
        <w:t xml:space="preserve">ыла выбрана на расстоянии в </w:t>
      </w:r>
      <w:r>
        <w:rPr>
          <w:rFonts w:ascii="Times New Roman" w:hAnsi="Times New Roman"/>
          <w:sz w:val="28"/>
          <w:szCs w:val="28"/>
        </w:rPr>
        <w:t>15</w:t>
      </w:r>
      <w:r w:rsidRPr="00325654">
        <w:rPr>
          <w:rFonts w:ascii="Times New Roman" w:hAnsi="Times New Roman"/>
          <w:sz w:val="28"/>
          <w:szCs w:val="28"/>
        </w:rPr>
        <w:t xml:space="preserve">00 м от </w:t>
      </w:r>
      <w:r>
        <w:rPr>
          <w:rFonts w:ascii="Times New Roman" w:hAnsi="Times New Roman"/>
          <w:sz w:val="28"/>
          <w:szCs w:val="28"/>
        </w:rPr>
        <w:t>исследуемой территории в лесополосе по направлению неустойчивых юго-западных ветров [</w:t>
      </w:r>
      <w:r>
        <w:rPr>
          <w:rFonts w:ascii="Times New Roman" w:hAnsi="Times New Roman"/>
          <w:kern w:val="36"/>
          <w:sz w:val="28"/>
          <w:szCs w:val="28"/>
        </w:rPr>
        <w:t>4</w:t>
      </w:r>
      <w:r>
        <w:rPr>
          <w:rFonts w:ascii="Times New Roman" w:hAnsi="Times New Roman"/>
          <w:sz w:val="28"/>
          <w:szCs w:val="28"/>
        </w:rPr>
        <w:t>]</w:t>
      </w:r>
      <w:r w:rsidRPr="00325654">
        <w:rPr>
          <w:rFonts w:ascii="Times New Roman" w:hAnsi="Times New Roman"/>
          <w:sz w:val="28"/>
          <w:szCs w:val="28"/>
        </w:rPr>
        <w:t xml:space="preserve">. </w:t>
      </w:r>
    </w:p>
    <w:p w:rsidR="00C20E35" w:rsidRPr="00E836BB" w:rsidRDefault="00C20E35" w:rsidP="00A4170C">
      <w:pPr>
        <w:spacing w:after="0" w:line="360" w:lineRule="auto"/>
        <w:ind w:firstLine="709"/>
        <w:jc w:val="both"/>
        <w:rPr>
          <w:rFonts w:ascii="Times New Roman" w:hAnsi="Times New Roman"/>
          <w:kern w:val="28"/>
          <w:sz w:val="28"/>
          <w:szCs w:val="28"/>
        </w:rPr>
      </w:pPr>
      <w:r w:rsidRPr="00E836BB">
        <w:rPr>
          <w:rFonts w:ascii="Times New Roman" w:hAnsi="Times New Roman"/>
          <w:kern w:val="28"/>
          <w:sz w:val="28"/>
          <w:szCs w:val="28"/>
        </w:rPr>
        <w:t>Для составления более полной картины экологической ситуации на изучаемом ландшафте, пробы отбирались систематически по сезонам: весной, летом, осенью.</w:t>
      </w:r>
    </w:p>
    <w:p w:rsidR="00C20E35" w:rsidRDefault="00C20E35" w:rsidP="00A4170C">
      <w:pPr>
        <w:spacing w:after="0" w:line="360" w:lineRule="auto"/>
        <w:ind w:firstLine="709"/>
        <w:jc w:val="both"/>
        <w:rPr>
          <w:rFonts w:ascii="Times New Roman" w:hAnsi="Times New Roman"/>
          <w:sz w:val="28"/>
          <w:szCs w:val="28"/>
        </w:rPr>
      </w:pPr>
      <w:r w:rsidRPr="00E836BB">
        <w:rPr>
          <w:rFonts w:ascii="Times New Roman" w:hAnsi="Times New Roman"/>
          <w:bCs/>
          <w:sz w:val="28"/>
          <w:szCs w:val="28"/>
        </w:rPr>
        <w:t xml:space="preserve">Атомно-адсорбционный спектрохимический </w:t>
      </w:r>
      <w:r w:rsidRPr="0097572A">
        <w:rPr>
          <w:rFonts w:ascii="Times New Roman" w:hAnsi="Times New Roman"/>
          <w:bCs/>
          <w:sz w:val="28"/>
          <w:szCs w:val="28"/>
        </w:rPr>
        <w:t>анализ на присутствие тяжелых металлов в почве</w:t>
      </w:r>
      <w:r>
        <w:rPr>
          <w:rFonts w:ascii="Times New Roman" w:hAnsi="Times New Roman"/>
          <w:sz w:val="28"/>
          <w:szCs w:val="28"/>
        </w:rPr>
        <w:t xml:space="preserve"> (</w:t>
      </w:r>
      <w:r w:rsidRPr="007D1B43">
        <w:rPr>
          <w:rFonts w:ascii="Times New Roman" w:hAnsi="Times New Roman"/>
          <w:bCs/>
          <w:sz w:val="28"/>
          <w:szCs w:val="28"/>
        </w:rPr>
        <w:t>цинк, свинец, медь</w:t>
      </w:r>
      <w:r>
        <w:rPr>
          <w:rFonts w:ascii="Times New Roman" w:hAnsi="Times New Roman"/>
          <w:bCs/>
          <w:sz w:val="28"/>
          <w:szCs w:val="28"/>
        </w:rPr>
        <w:t xml:space="preserve">) </w:t>
      </w:r>
      <w:r w:rsidRPr="0097572A">
        <w:rPr>
          <w:rFonts w:ascii="Times New Roman" w:hAnsi="Times New Roman"/>
          <w:iCs/>
          <w:color w:val="000000"/>
          <w:sz w:val="28"/>
          <w:szCs w:val="28"/>
        </w:rPr>
        <w:t>основан на поглощении ультрафиолетового или видимого</w:t>
      </w:r>
      <w:r>
        <w:rPr>
          <w:rFonts w:ascii="Times New Roman" w:hAnsi="Times New Roman"/>
          <w:iCs/>
          <w:color w:val="000000"/>
          <w:sz w:val="28"/>
          <w:szCs w:val="28"/>
        </w:rPr>
        <w:t xml:space="preserve"> </w:t>
      </w:r>
      <w:r w:rsidRPr="0097572A">
        <w:rPr>
          <w:rFonts w:ascii="Times New Roman" w:hAnsi="Times New Roman"/>
          <w:iCs/>
          <w:color w:val="000000"/>
          <w:sz w:val="28"/>
          <w:szCs w:val="28"/>
        </w:rPr>
        <w:t>изл</w:t>
      </w:r>
      <w:r w:rsidRPr="0097572A">
        <w:rPr>
          <w:rFonts w:ascii="Times New Roman" w:hAnsi="Times New Roman"/>
          <w:color w:val="000000"/>
          <w:sz w:val="28"/>
          <w:szCs w:val="28"/>
        </w:rPr>
        <w:t>учения атомами газов</w:t>
      </w:r>
      <w:r>
        <w:rPr>
          <w:rFonts w:ascii="Times New Roman" w:hAnsi="Times New Roman"/>
          <w:color w:val="000000"/>
          <w:sz w:val="28"/>
          <w:szCs w:val="28"/>
        </w:rPr>
        <w:t xml:space="preserve">, проведен при помощи стандартной методики, </w:t>
      </w:r>
      <w:r w:rsidRPr="007D1B43">
        <w:rPr>
          <w:rFonts w:ascii="Times New Roman" w:hAnsi="Times New Roman"/>
          <w:spacing w:val="-2"/>
          <w:sz w:val="28"/>
          <w:szCs w:val="28"/>
        </w:rPr>
        <w:t xml:space="preserve">опытной лабораторией Кубаньгеология, </w:t>
      </w:r>
      <w:r w:rsidRPr="007D1B43">
        <w:rPr>
          <w:rFonts w:ascii="Times New Roman" w:hAnsi="Times New Roman"/>
          <w:bCs/>
          <w:sz w:val="28"/>
          <w:szCs w:val="28"/>
        </w:rPr>
        <w:t>атомно-адсорбци</w:t>
      </w:r>
      <w:r>
        <w:rPr>
          <w:rFonts w:ascii="Times New Roman" w:hAnsi="Times New Roman"/>
          <w:bCs/>
          <w:sz w:val="28"/>
          <w:szCs w:val="28"/>
        </w:rPr>
        <w:t>онным спектрохимическим методом</w:t>
      </w:r>
      <w:r>
        <w:rPr>
          <w:rFonts w:ascii="Times New Roman" w:hAnsi="Times New Roman"/>
          <w:color w:val="000000"/>
          <w:sz w:val="28"/>
          <w:szCs w:val="28"/>
        </w:rPr>
        <w:t xml:space="preserve"> [12]</w:t>
      </w:r>
      <w:r w:rsidRPr="0097572A">
        <w:rPr>
          <w:rFonts w:ascii="Times New Roman" w:hAnsi="Times New Roman"/>
          <w:color w:val="000000"/>
          <w:sz w:val="28"/>
          <w:szCs w:val="28"/>
        </w:rPr>
        <w:t>.</w:t>
      </w:r>
    </w:p>
    <w:p w:rsidR="00C20E35" w:rsidRDefault="00C20E35" w:rsidP="00A4170C">
      <w:pPr>
        <w:spacing w:after="0" w:line="360" w:lineRule="auto"/>
        <w:ind w:firstLine="709"/>
        <w:jc w:val="both"/>
        <w:rPr>
          <w:rFonts w:ascii="Times New Roman" w:hAnsi="Times New Roman"/>
          <w:sz w:val="28"/>
          <w:szCs w:val="28"/>
        </w:rPr>
      </w:pPr>
      <w:r w:rsidRPr="00564723">
        <w:rPr>
          <w:rFonts w:ascii="Times New Roman" w:hAnsi="Times New Roman"/>
          <w:sz w:val="28"/>
          <w:szCs w:val="28"/>
        </w:rPr>
        <w:t xml:space="preserve">Результаты статистической обработки соединений тяжелых металлов в почве методом множественного регрессионного анализа с помощью программного пакета </w:t>
      </w:r>
      <w:r w:rsidRPr="00564723">
        <w:rPr>
          <w:rFonts w:ascii="Times New Roman" w:hAnsi="Times New Roman"/>
          <w:sz w:val="28"/>
          <w:szCs w:val="28"/>
          <w:lang w:val="en-US"/>
        </w:rPr>
        <w:t>STATISTICA</w:t>
      </w:r>
      <w:r w:rsidRPr="00564723">
        <w:rPr>
          <w:rFonts w:ascii="Times New Roman" w:hAnsi="Times New Roman"/>
          <w:sz w:val="28"/>
          <w:szCs w:val="28"/>
        </w:rPr>
        <w:t xml:space="preserve"> 2000</w:t>
      </w:r>
      <w:r>
        <w:rPr>
          <w:rFonts w:ascii="Times New Roman" w:hAnsi="Times New Roman"/>
          <w:sz w:val="28"/>
          <w:szCs w:val="28"/>
        </w:rPr>
        <w:t xml:space="preserve"> </w:t>
      </w:r>
      <w:r>
        <w:rPr>
          <w:rFonts w:ascii="Times New Roman" w:hAnsi="Times New Roman"/>
          <w:color w:val="000000"/>
          <w:sz w:val="28"/>
          <w:szCs w:val="28"/>
        </w:rPr>
        <w:t>[13]</w:t>
      </w:r>
      <w:r w:rsidRPr="00564723">
        <w:rPr>
          <w:rFonts w:ascii="Times New Roman" w:hAnsi="Times New Roman"/>
          <w:sz w:val="28"/>
          <w:szCs w:val="28"/>
        </w:rPr>
        <w:t>.</w:t>
      </w:r>
    </w:p>
    <w:p w:rsidR="00C20E35" w:rsidRPr="00564723" w:rsidRDefault="00C20E35" w:rsidP="00A4170C">
      <w:pPr>
        <w:spacing w:after="0" w:line="360" w:lineRule="auto"/>
        <w:ind w:firstLine="709"/>
        <w:jc w:val="both"/>
        <w:rPr>
          <w:rFonts w:ascii="Times New Roman" w:hAnsi="Times New Roman"/>
          <w:sz w:val="28"/>
          <w:szCs w:val="28"/>
        </w:rPr>
      </w:pPr>
    </w:p>
    <w:p w:rsidR="00C20E35" w:rsidRPr="004B4F04" w:rsidRDefault="00C20E35" w:rsidP="000F057A">
      <w:pPr>
        <w:spacing w:after="0" w:line="360" w:lineRule="auto"/>
        <w:ind w:firstLine="709"/>
        <w:jc w:val="center"/>
        <w:rPr>
          <w:rFonts w:ascii="Times New Roman" w:hAnsi="Times New Roman"/>
          <w:b/>
          <w:sz w:val="28"/>
          <w:szCs w:val="28"/>
        </w:rPr>
      </w:pPr>
      <w:r w:rsidRPr="004B4F04">
        <w:rPr>
          <w:rFonts w:ascii="Times New Roman" w:hAnsi="Times New Roman"/>
          <w:b/>
          <w:sz w:val="28"/>
          <w:szCs w:val="28"/>
        </w:rPr>
        <w:t>Результаты и обсуждения</w:t>
      </w:r>
    </w:p>
    <w:p w:rsidR="00C20E35" w:rsidRPr="00A55EB7" w:rsidRDefault="00C20E35" w:rsidP="00A4170C">
      <w:pPr>
        <w:spacing w:after="0" w:line="360" w:lineRule="auto"/>
        <w:ind w:firstLine="709"/>
        <w:jc w:val="both"/>
        <w:rPr>
          <w:rFonts w:ascii="Times New Roman" w:hAnsi="Times New Roman"/>
          <w:sz w:val="28"/>
          <w:szCs w:val="28"/>
        </w:rPr>
      </w:pPr>
      <w:r>
        <w:rPr>
          <w:rFonts w:ascii="Times New Roman" w:hAnsi="Times New Roman"/>
          <w:bCs/>
          <w:sz w:val="28"/>
          <w:szCs w:val="28"/>
        </w:rPr>
        <w:t>Оценка т</w:t>
      </w:r>
      <w:r w:rsidRPr="00A55EB7">
        <w:rPr>
          <w:rFonts w:ascii="Times New Roman" w:hAnsi="Times New Roman"/>
          <w:bCs/>
          <w:sz w:val="28"/>
          <w:szCs w:val="28"/>
        </w:rPr>
        <w:t>ранспортн</w:t>
      </w:r>
      <w:r>
        <w:rPr>
          <w:rFonts w:ascii="Times New Roman" w:hAnsi="Times New Roman"/>
          <w:bCs/>
          <w:sz w:val="28"/>
          <w:szCs w:val="28"/>
        </w:rPr>
        <w:t>ой</w:t>
      </w:r>
      <w:r w:rsidRPr="00A55EB7">
        <w:rPr>
          <w:rFonts w:ascii="Times New Roman" w:hAnsi="Times New Roman"/>
          <w:sz w:val="28"/>
          <w:szCs w:val="28"/>
        </w:rPr>
        <w:t xml:space="preserve"> нагрузк</w:t>
      </w:r>
      <w:r>
        <w:rPr>
          <w:rFonts w:ascii="Times New Roman" w:hAnsi="Times New Roman"/>
          <w:sz w:val="28"/>
          <w:szCs w:val="28"/>
        </w:rPr>
        <w:t>и</w:t>
      </w:r>
      <w:r w:rsidRPr="00A55EB7">
        <w:rPr>
          <w:rFonts w:ascii="Times New Roman" w:hAnsi="Times New Roman"/>
          <w:sz w:val="28"/>
          <w:szCs w:val="28"/>
        </w:rPr>
        <w:t xml:space="preserve"> на опытн</w:t>
      </w:r>
      <w:r>
        <w:rPr>
          <w:rFonts w:ascii="Times New Roman" w:hAnsi="Times New Roman"/>
          <w:sz w:val="28"/>
          <w:szCs w:val="28"/>
        </w:rPr>
        <w:t>ом</w:t>
      </w:r>
      <w:r w:rsidRPr="00A55EB7">
        <w:rPr>
          <w:rFonts w:ascii="Times New Roman" w:hAnsi="Times New Roman"/>
          <w:sz w:val="28"/>
          <w:szCs w:val="28"/>
        </w:rPr>
        <w:t xml:space="preserve"> участк</w:t>
      </w:r>
      <w:r>
        <w:rPr>
          <w:rFonts w:ascii="Times New Roman" w:hAnsi="Times New Roman"/>
          <w:sz w:val="28"/>
          <w:szCs w:val="28"/>
        </w:rPr>
        <w:t>е</w:t>
      </w:r>
      <w:r w:rsidRPr="00A55EB7">
        <w:rPr>
          <w:rFonts w:ascii="Times New Roman" w:hAnsi="Times New Roman"/>
          <w:sz w:val="28"/>
          <w:szCs w:val="28"/>
        </w:rPr>
        <w:t xml:space="preserve"> </w:t>
      </w:r>
      <w:r>
        <w:rPr>
          <w:rFonts w:ascii="Times New Roman" w:hAnsi="Times New Roman"/>
          <w:sz w:val="28"/>
          <w:szCs w:val="28"/>
        </w:rPr>
        <w:t xml:space="preserve">проводилась </w:t>
      </w:r>
      <w:r w:rsidRPr="00A55EB7">
        <w:rPr>
          <w:rFonts w:ascii="Times New Roman" w:hAnsi="Times New Roman"/>
          <w:sz w:val="28"/>
          <w:szCs w:val="28"/>
        </w:rPr>
        <w:t xml:space="preserve">в рабочие дни недели </w:t>
      </w:r>
      <w:r>
        <w:rPr>
          <w:rFonts w:ascii="Times New Roman" w:hAnsi="Times New Roman"/>
          <w:bCs/>
          <w:color w:val="000000"/>
          <w:sz w:val="28"/>
          <w:szCs w:val="28"/>
        </w:rPr>
        <w:t>весной – в мае, летом – в июле, осенью – в сентябре</w:t>
      </w:r>
      <w:r w:rsidRPr="00A55EB7">
        <w:rPr>
          <w:rFonts w:ascii="Times New Roman" w:hAnsi="Times New Roman"/>
          <w:sz w:val="28"/>
          <w:szCs w:val="28"/>
        </w:rPr>
        <w:t xml:space="preserve">. Подсчет интенсивности движения транспортных </w:t>
      </w:r>
      <w:r w:rsidRPr="00A55EB7">
        <w:rPr>
          <w:rFonts w:ascii="Times New Roman" w:hAnsi="Times New Roman"/>
          <w:bCs/>
          <w:sz w:val="28"/>
          <w:szCs w:val="28"/>
        </w:rPr>
        <w:t>средств</w:t>
      </w:r>
      <w:r w:rsidRPr="00A55EB7">
        <w:rPr>
          <w:rFonts w:ascii="Times New Roman" w:hAnsi="Times New Roman"/>
          <w:sz w:val="28"/>
          <w:szCs w:val="28"/>
        </w:rPr>
        <w:t xml:space="preserve"> через опытные участки в осенне-зимние месяцы за два предшествующих года показал относительную стабильность транспортных потоков, что отражено в таблиц</w:t>
      </w:r>
      <w:r>
        <w:rPr>
          <w:rFonts w:ascii="Times New Roman" w:hAnsi="Times New Roman"/>
          <w:sz w:val="28"/>
          <w:szCs w:val="28"/>
        </w:rPr>
        <w:t>е 1</w:t>
      </w:r>
      <w:r w:rsidRPr="00A55EB7">
        <w:rPr>
          <w:rFonts w:ascii="Times New Roman" w:hAnsi="Times New Roman"/>
          <w:sz w:val="28"/>
          <w:szCs w:val="28"/>
        </w:rPr>
        <w:t xml:space="preserve">. </w:t>
      </w:r>
    </w:p>
    <w:p w:rsidR="00C20E35" w:rsidRDefault="00C20E35" w:rsidP="00A4170C">
      <w:pPr>
        <w:spacing w:after="0" w:line="360" w:lineRule="auto"/>
        <w:ind w:firstLine="709"/>
        <w:jc w:val="both"/>
        <w:rPr>
          <w:rFonts w:ascii="Times New Roman" w:hAnsi="Times New Roman"/>
          <w:sz w:val="28"/>
          <w:szCs w:val="28"/>
          <w:lang w:eastAsia="en-US"/>
        </w:rPr>
      </w:pPr>
      <w:r w:rsidRPr="000D1B95">
        <w:rPr>
          <w:rFonts w:ascii="Times New Roman" w:hAnsi="Times New Roman"/>
          <w:sz w:val="28"/>
          <w:szCs w:val="28"/>
          <w:lang w:eastAsia="en-US"/>
        </w:rPr>
        <w:t xml:space="preserve">На исследуемом участке максимальный поток автотранспорта проходит </w:t>
      </w:r>
      <w:r>
        <w:rPr>
          <w:rFonts w:ascii="Times New Roman" w:hAnsi="Times New Roman"/>
          <w:sz w:val="28"/>
          <w:szCs w:val="28"/>
          <w:lang w:eastAsia="en-US"/>
        </w:rPr>
        <w:t>850</w:t>
      </w:r>
      <w:r w:rsidRPr="000D1B95">
        <w:rPr>
          <w:rFonts w:ascii="Times New Roman" w:hAnsi="Times New Roman"/>
          <w:sz w:val="28"/>
          <w:szCs w:val="28"/>
          <w:lang w:eastAsia="en-US"/>
        </w:rPr>
        <w:t xml:space="preserve"> ед. автомобилей в час приходится на утренние часы</w:t>
      </w:r>
      <w:r>
        <w:rPr>
          <w:rFonts w:ascii="Times New Roman" w:hAnsi="Times New Roman"/>
          <w:sz w:val="28"/>
          <w:szCs w:val="28"/>
          <w:lang w:eastAsia="en-US"/>
        </w:rPr>
        <w:t xml:space="preserve"> в июле, что может быть связано с сезоном отпусков и увеличением потока автотранспорта на побережье морей Краснодарского края.</w:t>
      </w:r>
    </w:p>
    <w:p w:rsidR="00C20E35" w:rsidRDefault="00C20E35" w:rsidP="00A4170C">
      <w:pPr>
        <w:spacing w:after="0" w:line="360" w:lineRule="auto"/>
        <w:ind w:left="1560" w:hanging="1560"/>
        <w:jc w:val="both"/>
        <w:rPr>
          <w:rFonts w:ascii="Times New Roman" w:hAnsi="Times New Roman"/>
          <w:b/>
          <w:sz w:val="28"/>
          <w:szCs w:val="28"/>
          <w:lang w:val="en-US" w:eastAsia="en-US"/>
        </w:rPr>
      </w:pPr>
    </w:p>
    <w:p w:rsidR="00C20E35" w:rsidRDefault="00C20E35" w:rsidP="00A4170C">
      <w:pPr>
        <w:spacing w:after="0" w:line="360" w:lineRule="auto"/>
        <w:ind w:left="1560" w:hanging="1560"/>
        <w:jc w:val="both"/>
        <w:rPr>
          <w:rFonts w:ascii="Times New Roman" w:hAnsi="Times New Roman"/>
          <w:b/>
          <w:sz w:val="28"/>
          <w:szCs w:val="28"/>
          <w:lang w:val="en-US" w:eastAsia="en-US"/>
        </w:rPr>
      </w:pPr>
    </w:p>
    <w:p w:rsidR="00C20E35" w:rsidRPr="00D6739C" w:rsidRDefault="00C20E35" w:rsidP="00A4170C">
      <w:pPr>
        <w:spacing w:after="0" w:line="360" w:lineRule="auto"/>
        <w:ind w:left="1560" w:hanging="1560"/>
        <w:jc w:val="both"/>
        <w:rPr>
          <w:rFonts w:ascii="Times New Roman" w:hAnsi="Times New Roman"/>
          <w:b/>
          <w:sz w:val="28"/>
          <w:szCs w:val="28"/>
          <w:lang w:val="en-US" w:eastAsia="en-US"/>
        </w:rPr>
      </w:pPr>
    </w:p>
    <w:p w:rsidR="00C20E35" w:rsidRDefault="00C20E35" w:rsidP="0086712E">
      <w:pPr>
        <w:spacing w:after="0" w:line="360" w:lineRule="auto"/>
        <w:ind w:left="1560" w:hanging="1560"/>
        <w:jc w:val="both"/>
        <w:rPr>
          <w:rFonts w:ascii="Times New Roman" w:hAnsi="Times New Roman"/>
          <w:sz w:val="28"/>
          <w:szCs w:val="28"/>
          <w:shd w:val="clear" w:color="auto" w:fill="FFFFFF"/>
          <w:lang w:eastAsia="en-US"/>
        </w:rPr>
      </w:pPr>
      <w:r w:rsidRPr="0086712E">
        <w:rPr>
          <w:rFonts w:ascii="Times New Roman" w:hAnsi="Times New Roman"/>
          <w:sz w:val="28"/>
          <w:szCs w:val="28"/>
          <w:lang w:eastAsia="en-US"/>
        </w:rPr>
        <w:t xml:space="preserve">Таблица 1 – Грузопоток на исследуемом участке </w:t>
      </w:r>
      <w:r w:rsidRPr="0086712E">
        <w:rPr>
          <w:rFonts w:ascii="Times New Roman" w:hAnsi="Times New Roman"/>
          <w:sz w:val="28"/>
          <w:szCs w:val="28"/>
          <w:shd w:val="clear" w:color="auto" w:fill="FFFFFF"/>
          <w:lang w:eastAsia="en-US"/>
        </w:rPr>
        <w:t xml:space="preserve">автодороги </w:t>
      </w:r>
    </w:p>
    <w:p w:rsidR="00C20E35" w:rsidRPr="0086712E" w:rsidRDefault="00C20E35" w:rsidP="0086712E">
      <w:pPr>
        <w:spacing w:after="0" w:line="360" w:lineRule="auto"/>
        <w:ind w:left="1560"/>
        <w:jc w:val="both"/>
        <w:rPr>
          <w:rFonts w:ascii="Times New Roman" w:hAnsi="Times New Roman"/>
          <w:sz w:val="28"/>
          <w:szCs w:val="28"/>
          <w:shd w:val="clear" w:color="auto" w:fill="FFFFFF"/>
          <w:lang w:eastAsia="en-US"/>
        </w:rPr>
      </w:pPr>
      <w:r w:rsidRPr="0086712E">
        <w:rPr>
          <w:rFonts w:ascii="Times New Roman" w:hAnsi="Times New Roman"/>
          <w:sz w:val="28"/>
          <w:szCs w:val="28"/>
          <w:shd w:val="clear" w:color="auto" w:fill="FFFFFF"/>
          <w:lang w:eastAsia="en-US"/>
        </w:rPr>
        <w:t>«Краснодар-Ейск»</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293"/>
        <w:gridCol w:w="1006"/>
        <w:gridCol w:w="2254"/>
        <w:gridCol w:w="2140"/>
        <w:gridCol w:w="2126"/>
      </w:tblGrid>
      <w:tr w:rsidR="00C20E35" w:rsidRPr="00E619C6" w:rsidTr="003805D7">
        <w:trPr>
          <w:trHeight w:val="390"/>
          <w:jc w:val="center"/>
        </w:trPr>
        <w:tc>
          <w:tcPr>
            <w:tcW w:w="1293" w:type="dxa"/>
            <w:vMerge w:val="restart"/>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Месяц</w:t>
            </w:r>
          </w:p>
        </w:tc>
        <w:tc>
          <w:tcPr>
            <w:tcW w:w="1006" w:type="dxa"/>
            <w:vMerge w:val="restart"/>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Время</w:t>
            </w:r>
          </w:p>
        </w:tc>
        <w:tc>
          <w:tcPr>
            <w:tcW w:w="4394" w:type="dxa"/>
            <w:gridSpan w:val="2"/>
            <w:shd w:val="clear" w:color="auto" w:fill="FFFFFF"/>
            <w:vAlign w:val="center"/>
          </w:tcPr>
          <w:p w:rsidR="00C20E35" w:rsidRPr="00E619C6" w:rsidRDefault="00C20E35" w:rsidP="003805D7">
            <w:pPr>
              <w:shd w:val="clear" w:color="auto" w:fill="FFFFFF"/>
              <w:spacing w:after="0" w:line="240" w:lineRule="auto"/>
              <w:jc w:val="center"/>
              <w:rPr>
                <w:rFonts w:ascii="Times New Roman" w:hAnsi="Times New Roman"/>
                <w:spacing w:val="-4"/>
                <w:sz w:val="24"/>
                <w:szCs w:val="24"/>
              </w:rPr>
            </w:pPr>
            <w:r w:rsidRPr="00E619C6">
              <w:rPr>
                <w:rFonts w:ascii="Times New Roman" w:hAnsi="Times New Roman"/>
                <w:spacing w:val="-4"/>
                <w:sz w:val="24"/>
                <w:szCs w:val="24"/>
              </w:rPr>
              <w:t>Всего автотранспорта</w:t>
            </w:r>
          </w:p>
        </w:tc>
        <w:tc>
          <w:tcPr>
            <w:tcW w:w="2126" w:type="dxa"/>
            <w:vMerge w:val="restart"/>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pacing w:val="-4"/>
                <w:sz w:val="24"/>
                <w:szCs w:val="24"/>
              </w:rPr>
            </w:pPr>
            <w:r w:rsidRPr="00E619C6">
              <w:rPr>
                <w:rFonts w:ascii="Times New Roman" w:hAnsi="Times New Roman"/>
                <w:spacing w:val="-4"/>
                <w:sz w:val="24"/>
                <w:szCs w:val="24"/>
              </w:rPr>
              <w:t>Среднее тыс.ав/сут</w:t>
            </w:r>
          </w:p>
        </w:tc>
      </w:tr>
      <w:tr w:rsidR="00C20E35" w:rsidRPr="00E619C6" w:rsidTr="003805D7">
        <w:trPr>
          <w:trHeight w:val="239"/>
          <w:jc w:val="center"/>
        </w:trPr>
        <w:tc>
          <w:tcPr>
            <w:tcW w:w="1293" w:type="dxa"/>
            <w:vMerge/>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p>
        </w:tc>
        <w:tc>
          <w:tcPr>
            <w:tcW w:w="1006" w:type="dxa"/>
            <w:vMerge/>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p>
        </w:tc>
        <w:tc>
          <w:tcPr>
            <w:tcW w:w="2254" w:type="dxa"/>
            <w:shd w:val="clear" w:color="auto" w:fill="FFFFFF"/>
            <w:vAlign w:val="center"/>
          </w:tcPr>
          <w:p w:rsidR="00C20E35" w:rsidRPr="00E619C6" w:rsidRDefault="00C20E35" w:rsidP="003805D7">
            <w:pPr>
              <w:shd w:val="clear" w:color="auto" w:fill="FFFFFF"/>
              <w:spacing w:after="0" w:line="240" w:lineRule="auto"/>
              <w:jc w:val="center"/>
              <w:rPr>
                <w:rFonts w:ascii="Times New Roman" w:hAnsi="Times New Roman"/>
                <w:spacing w:val="-4"/>
                <w:sz w:val="24"/>
                <w:szCs w:val="24"/>
              </w:rPr>
            </w:pPr>
            <w:r w:rsidRPr="00E619C6">
              <w:rPr>
                <w:rFonts w:ascii="Times New Roman" w:hAnsi="Times New Roman"/>
                <w:spacing w:val="-4"/>
                <w:sz w:val="24"/>
                <w:szCs w:val="24"/>
              </w:rPr>
              <w:t>ед/час</w:t>
            </w:r>
          </w:p>
        </w:tc>
        <w:tc>
          <w:tcPr>
            <w:tcW w:w="2140" w:type="dxa"/>
            <w:shd w:val="clear" w:color="auto" w:fill="FFFFFF"/>
            <w:vAlign w:val="center"/>
          </w:tcPr>
          <w:p w:rsidR="00C20E35" w:rsidRPr="00E619C6" w:rsidRDefault="00C20E35" w:rsidP="003805D7">
            <w:pPr>
              <w:shd w:val="clear" w:color="auto" w:fill="FFFFFF"/>
              <w:spacing w:after="0" w:line="240" w:lineRule="auto"/>
              <w:jc w:val="center"/>
              <w:rPr>
                <w:rFonts w:ascii="Times New Roman" w:hAnsi="Times New Roman"/>
                <w:spacing w:val="-4"/>
                <w:sz w:val="24"/>
                <w:szCs w:val="24"/>
              </w:rPr>
            </w:pPr>
            <w:r w:rsidRPr="00E619C6">
              <w:rPr>
                <w:rFonts w:ascii="Times New Roman" w:hAnsi="Times New Roman"/>
                <w:spacing w:val="-4"/>
                <w:sz w:val="24"/>
                <w:szCs w:val="24"/>
              </w:rPr>
              <w:t>тыс.ав/сут</w:t>
            </w:r>
          </w:p>
        </w:tc>
        <w:tc>
          <w:tcPr>
            <w:tcW w:w="2126" w:type="dxa"/>
            <w:vMerge/>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pacing w:val="-4"/>
                <w:sz w:val="24"/>
                <w:szCs w:val="24"/>
              </w:rPr>
            </w:pPr>
          </w:p>
        </w:tc>
      </w:tr>
      <w:tr w:rsidR="00C20E35" w:rsidRPr="00E619C6" w:rsidTr="003805D7">
        <w:trPr>
          <w:trHeight w:hRule="exact" w:val="273"/>
          <w:jc w:val="center"/>
        </w:trPr>
        <w:tc>
          <w:tcPr>
            <w:tcW w:w="1293" w:type="dxa"/>
            <w:vMerge w:val="restart"/>
            <w:shd w:val="clear" w:color="auto" w:fill="FFFFFF"/>
            <w:vAlign w:val="center"/>
          </w:tcPr>
          <w:p w:rsidR="00C20E35" w:rsidRPr="00E619C6" w:rsidRDefault="00C20E35" w:rsidP="009C39FC">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май</w:t>
            </w:r>
          </w:p>
        </w:tc>
        <w:tc>
          <w:tcPr>
            <w:tcW w:w="1006"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8:00</w:t>
            </w:r>
          </w:p>
        </w:tc>
        <w:tc>
          <w:tcPr>
            <w:tcW w:w="2254"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740</w:t>
            </w:r>
          </w:p>
        </w:tc>
        <w:tc>
          <w:tcPr>
            <w:tcW w:w="2140"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17760</w:t>
            </w:r>
          </w:p>
        </w:tc>
        <w:tc>
          <w:tcPr>
            <w:tcW w:w="2126" w:type="dxa"/>
            <w:vMerge w:val="restart"/>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16760</w:t>
            </w:r>
          </w:p>
        </w:tc>
      </w:tr>
      <w:tr w:rsidR="00C20E35" w:rsidRPr="00E619C6" w:rsidTr="003805D7">
        <w:trPr>
          <w:trHeight w:hRule="exact" w:val="285"/>
          <w:jc w:val="center"/>
        </w:trPr>
        <w:tc>
          <w:tcPr>
            <w:tcW w:w="1293" w:type="dxa"/>
            <w:vMerge/>
            <w:shd w:val="clear" w:color="auto" w:fill="FFFFFF"/>
            <w:vAlign w:val="center"/>
          </w:tcPr>
          <w:p w:rsidR="00C20E35" w:rsidRPr="00E619C6" w:rsidRDefault="00C20E35" w:rsidP="009C39FC">
            <w:pPr>
              <w:shd w:val="clear" w:color="auto" w:fill="FFFFFF"/>
              <w:spacing w:after="0" w:line="240" w:lineRule="auto"/>
              <w:jc w:val="center"/>
              <w:rPr>
                <w:rFonts w:ascii="Times New Roman" w:hAnsi="Times New Roman"/>
                <w:sz w:val="24"/>
                <w:szCs w:val="24"/>
              </w:rPr>
            </w:pPr>
          </w:p>
        </w:tc>
        <w:tc>
          <w:tcPr>
            <w:tcW w:w="1006"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13:00</w:t>
            </w:r>
          </w:p>
        </w:tc>
        <w:tc>
          <w:tcPr>
            <w:tcW w:w="2254"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635</w:t>
            </w:r>
          </w:p>
        </w:tc>
        <w:tc>
          <w:tcPr>
            <w:tcW w:w="2140"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15240</w:t>
            </w:r>
          </w:p>
        </w:tc>
        <w:tc>
          <w:tcPr>
            <w:tcW w:w="2126" w:type="dxa"/>
            <w:vMerge/>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p>
        </w:tc>
      </w:tr>
      <w:tr w:rsidR="00C20E35" w:rsidRPr="00E619C6" w:rsidTr="003805D7">
        <w:trPr>
          <w:trHeight w:hRule="exact" w:val="285"/>
          <w:jc w:val="center"/>
        </w:trPr>
        <w:tc>
          <w:tcPr>
            <w:tcW w:w="1293" w:type="dxa"/>
            <w:vMerge/>
            <w:shd w:val="clear" w:color="auto" w:fill="FFFFFF"/>
            <w:vAlign w:val="center"/>
          </w:tcPr>
          <w:p w:rsidR="00C20E35" w:rsidRPr="00E619C6" w:rsidRDefault="00C20E35" w:rsidP="009C39FC">
            <w:pPr>
              <w:shd w:val="clear" w:color="auto" w:fill="FFFFFF"/>
              <w:spacing w:after="0" w:line="240" w:lineRule="auto"/>
              <w:jc w:val="center"/>
              <w:rPr>
                <w:rFonts w:ascii="Times New Roman" w:hAnsi="Times New Roman"/>
                <w:sz w:val="24"/>
                <w:szCs w:val="24"/>
                <w:lang w:eastAsia="en-US"/>
              </w:rPr>
            </w:pPr>
          </w:p>
        </w:tc>
        <w:tc>
          <w:tcPr>
            <w:tcW w:w="1006"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pacing w:val="-4"/>
                <w:sz w:val="24"/>
                <w:szCs w:val="24"/>
              </w:rPr>
              <w:t>17:00</w:t>
            </w:r>
          </w:p>
        </w:tc>
        <w:tc>
          <w:tcPr>
            <w:tcW w:w="2254"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720</w:t>
            </w:r>
          </w:p>
        </w:tc>
        <w:tc>
          <w:tcPr>
            <w:tcW w:w="2140"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17280</w:t>
            </w:r>
          </w:p>
        </w:tc>
        <w:tc>
          <w:tcPr>
            <w:tcW w:w="2126" w:type="dxa"/>
            <w:vMerge/>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p>
        </w:tc>
      </w:tr>
      <w:tr w:rsidR="00C20E35" w:rsidRPr="00E619C6" w:rsidTr="003805D7">
        <w:trPr>
          <w:trHeight w:hRule="exact" w:val="273"/>
          <w:jc w:val="center"/>
        </w:trPr>
        <w:tc>
          <w:tcPr>
            <w:tcW w:w="1293" w:type="dxa"/>
            <w:vMerge w:val="restart"/>
            <w:shd w:val="clear" w:color="auto" w:fill="FFFFFF"/>
            <w:vAlign w:val="center"/>
          </w:tcPr>
          <w:p w:rsidR="00C20E35" w:rsidRPr="00E619C6" w:rsidRDefault="00C20E35" w:rsidP="009C39FC">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июль</w:t>
            </w:r>
          </w:p>
        </w:tc>
        <w:tc>
          <w:tcPr>
            <w:tcW w:w="1006"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8:00</w:t>
            </w:r>
          </w:p>
        </w:tc>
        <w:tc>
          <w:tcPr>
            <w:tcW w:w="2254"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820</w:t>
            </w:r>
          </w:p>
        </w:tc>
        <w:tc>
          <w:tcPr>
            <w:tcW w:w="2140"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19680</w:t>
            </w:r>
          </w:p>
        </w:tc>
        <w:tc>
          <w:tcPr>
            <w:tcW w:w="2126" w:type="dxa"/>
            <w:vMerge w:val="restart"/>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19280</w:t>
            </w:r>
          </w:p>
        </w:tc>
      </w:tr>
      <w:tr w:rsidR="00C20E35" w:rsidRPr="00E619C6" w:rsidTr="003805D7">
        <w:trPr>
          <w:trHeight w:hRule="exact" w:val="290"/>
          <w:jc w:val="center"/>
        </w:trPr>
        <w:tc>
          <w:tcPr>
            <w:tcW w:w="1293" w:type="dxa"/>
            <w:vMerge/>
            <w:shd w:val="clear" w:color="auto" w:fill="FFFFFF"/>
            <w:vAlign w:val="center"/>
          </w:tcPr>
          <w:p w:rsidR="00C20E35" w:rsidRPr="00E619C6" w:rsidRDefault="00C20E35" w:rsidP="009C39FC">
            <w:pPr>
              <w:shd w:val="clear" w:color="auto" w:fill="FFFFFF"/>
              <w:spacing w:after="0" w:line="240" w:lineRule="auto"/>
              <w:jc w:val="center"/>
              <w:rPr>
                <w:rFonts w:ascii="Times New Roman" w:hAnsi="Times New Roman"/>
                <w:sz w:val="24"/>
                <w:szCs w:val="24"/>
              </w:rPr>
            </w:pPr>
          </w:p>
        </w:tc>
        <w:tc>
          <w:tcPr>
            <w:tcW w:w="1006"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13:00</w:t>
            </w:r>
          </w:p>
        </w:tc>
        <w:tc>
          <w:tcPr>
            <w:tcW w:w="2254"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780</w:t>
            </w:r>
          </w:p>
        </w:tc>
        <w:tc>
          <w:tcPr>
            <w:tcW w:w="2140"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18720</w:t>
            </w:r>
          </w:p>
        </w:tc>
        <w:tc>
          <w:tcPr>
            <w:tcW w:w="2126" w:type="dxa"/>
            <w:vMerge/>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p>
        </w:tc>
      </w:tr>
      <w:tr w:rsidR="00C20E35" w:rsidRPr="00E619C6" w:rsidTr="003805D7">
        <w:trPr>
          <w:trHeight w:hRule="exact" w:val="290"/>
          <w:jc w:val="center"/>
        </w:trPr>
        <w:tc>
          <w:tcPr>
            <w:tcW w:w="1293" w:type="dxa"/>
            <w:vMerge/>
            <w:shd w:val="clear" w:color="auto" w:fill="FFFFFF"/>
            <w:vAlign w:val="center"/>
          </w:tcPr>
          <w:p w:rsidR="00C20E35" w:rsidRPr="00E619C6" w:rsidRDefault="00C20E35" w:rsidP="009C39FC">
            <w:pPr>
              <w:shd w:val="clear" w:color="auto" w:fill="FFFFFF"/>
              <w:spacing w:after="0" w:line="240" w:lineRule="auto"/>
              <w:jc w:val="center"/>
              <w:rPr>
                <w:rFonts w:ascii="Times New Roman" w:hAnsi="Times New Roman"/>
                <w:sz w:val="24"/>
                <w:szCs w:val="24"/>
                <w:lang w:eastAsia="en-US"/>
              </w:rPr>
            </w:pPr>
          </w:p>
        </w:tc>
        <w:tc>
          <w:tcPr>
            <w:tcW w:w="1006"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pacing w:val="-4"/>
                <w:sz w:val="24"/>
                <w:szCs w:val="24"/>
              </w:rPr>
              <w:t>17:00</w:t>
            </w:r>
          </w:p>
        </w:tc>
        <w:tc>
          <w:tcPr>
            <w:tcW w:w="2254"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810</w:t>
            </w:r>
          </w:p>
        </w:tc>
        <w:tc>
          <w:tcPr>
            <w:tcW w:w="2140"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19440</w:t>
            </w:r>
          </w:p>
        </w:tc>
        <w:tc>
          <w:tcPr>
            <w:tcW w:w="2126" w:type="dxa"/>
            <w:vMerge/>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p>
        </w:tc>
      </w:tr>
      <w:tr w:rsidR="00C20E35" w:rsidRPr="00E619C6" w:rsidTr="003805D7">
        <w:trPr>
          <w:trHeight w:hRule="exact" w:val="281"/>
          <w:jc w:val="center"/>
        </w:trPr>
        <w:tc>
          <w:tcPr>
            <w:tcW w:w="1293" w:type="dxa"/>
            <w:vMerge w:val="restart"/>
            <w:shd w:val="clear" w:color="auto" w:fill="FFFFFF"/>
            <w:vAlign w:val="center"/>
          </w:tcPr>
          <w:p w:rsidR="00C20E35" w:rsidRPr="00E619C6" w:rsidRDefault="00C20E35" w:rsidP="009C39FC">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сентябрь</w:t>
            </w:r>
          </w:p>
        </w:tc>
        <w:tc>
          <w:tcPr>
            <w:tcW w:w="1006" w:type="dxa"/>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8:00</w:t>
            </w:r>
          </w:p>
        </w:tc>
        <w:tc>
          <w:tcPr>
            <w:tcW w:w="2254"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850</w:t>
            </w:r>
          </w:p>
        </w:tc>
        <w:tc>
          <w:tcPr>
            <w:tcW w:w="2140"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20400</w:t>
            </w:r>
          </w:p>
        </w:tc>
        <w:tc>
          <w:tcPr>
            <w:tcW w:w="2126" w:type="dxa"/>
            <w:vMerge w:val="restart"/>
            <w:shd w:val="clear" w:color="auto" w:fill="FFFFFF"/>
            <w:vAlign w:val="center"/>
          </w:tcPr>
          <w:p w:rsidR="00C20E35" w:rsidRPr="00E619C6" w:rsidRDefault="00C20E35" w:rsidP="00341738">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19160</w:t>
            </w:r>
          </w:p>
        </w:tc>
      </w:tr>
      <w:tr w:rsidR="00C20E35" w:rsidRPr="00E619C6" w:rsidTr="003805D7">
        <w:trPr>
          <w:trHeight w:hRule="exact" w:val="298"/>
          <w:jc w:val="center"/>
        </w:trPr>
        <w:tc>
          <w:tcPr>
            <w:tcW w:w="1293" w:type="dxa"/>
            <w:vMerge/>
            <w:shd w:val="clear" w:color="auto" w:fill="FFFFFF"/>
          </w:tcPr>
          <w:p w:rsidR="00C20E35" w:rsidRPr="00E619C6" w:rsidRDefault="00C20E35" w:rsidP="000D1B95">
            <w:pPr>
              <w:shd w:val="clear" w:color="auto" w:fill="FFFFFF"/>
              <w:spacing w:after="0" w:line="240" w:lineRule="auto"/>
              <w:jc w:val="center"/>
              <w:rPr>
                <w:rFonts w:ascii="Times New Roman" w:hAnsi="Times New Roman"/>
                <w:sz w:val="24"/>
                <w:szCs w:val="24"/>
              </w:rPr>
            </w:pPr>
          </w:p>
        </w:tc>
        <w:tc>
          <w:tcPr>
            <w:tcW w:w="1006" w:type="dxa"/>
            <w:shd w:val="clear" w:color="auto" w:fill="FFFFFF"/>
            <w:vAlign w:val="center"/>
          </w:tcPr>
          <w:p w:rsidR="00C20E35" w:rsidRPr="00E619C6" w:rsidRDefault="00C20E35" w:rsidP="001E2B76">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13:00</w:t>
            </w:r>
          </w:p>
        </w:tc>
        <w:tc>
          <w:tcPr>
            <w:tcW w:w="2254"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755</w:t>
            </w:r>
          </w:p>
        </w:tc>
        <w:tc>
          <w:tcPr>
            <w:tcW w:w="2140"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18120</w:t>
            </w:r>
          </w:p>
        </w:tc>
        <w:tc>
          <w:tcPr>
            <w:tcW w:w="2126" w:type="dxa"/>
            <w:vMerge/>
            <w:shd w:val="clear" w:color="auto" w:fill="FFFFFF"/>
          </w:tcPr>
          <w:p w:rsidR="00C20E35" w:rsidRPr="00E619C6" w:rsidRDefault="00C20E35" w:rsidP="00557914">
            <w:pPr>
              <w:shd w:val="clear" w:color="auto" w:fill="FFFFFF"/>
              <w:spacing w:after="0" w:line="240" w:lineRule="auto"/>
              <w:jc w:val="center"/>
              <w:rPr>
                <w:rFonts w:ascii="Times New Roman" w:hAnsi="Times New Roman"/>
                <w:sz w:val="24"/>
                <w:szCs w:val="24"/>
              </w:rPr>
            </w:pPr>
          </w:p>
        </w:tc>
      </w:tr>
      <w:tr w:rsidR="00C20E35" w:rsidRPr="00E619C6" w:rsidTr="003805D7">
        <w:trPr>
          <w:trHeight w:hRule="exact" w:val="343"/>
          <w:jc w:val="center"/>
        </w:trPr>
        <w:tc>
          <w:tcPr>
            <w:tcW w:w="1293" w:type="dxa"/>
            <w:vMerge/>
            <w:shd w:val="clear" w:color="auto" w:fill="FFFFFF"/>
          </w:tcPr>
          <w:p w:rsidR="00C20E35" w:rsidRPr="00E619C6" w:rsidRDefault="00C20E35" w:rsidP="000D1B95">
            <w:pPr>
              <w:shd w:val="clear" w:color="auto" w:fill="FFFFFF"/>
              <w:spacing w:after="0" w:line="240" w:lineRule="auto"/>
              <w:jc w:val="center"/>
              <w:rPr>
                <w:rFonts w:ascii="Times New Roman" w:hAnsi="Times New Roman"/>
                <w:sz w:val="24"/>
                <w:szCs w:val="24"/>
                <w:lang w:eastAsia="en-US"/>
              </w:rPr>
            </w:pPr>
          </w:p>
        </w:tc>
        <w:tc>
          <w:tcPr>
            <w:tcW w:w="1006" w:type="dxa"/>
            <w:shd w:val="clear" w:color="auto" w:fill="FFFFFF"/>
            <w:vAlign w:val="center"/>
          </w:tcPr>
          <w:p w:rsidR="00C20E35" w:rsidRPr="00E619C6" w:rsidRDefault="00C20E35" w:rsidP="001E2B76">
            <w:pPr>
              <w:shd w:val="clear" w:color="auto" w:fill="FFFFFF"/>
              <w:spacing w:after="0" w:line="240" w:lineRule="auto"/>
              <w:jc w:val="center"/>
              <w:rPr>
                <w:rFonts w:ascii="Times New Roman" w:hAnsi="Times New Roman"/>
                <w:sz w:val="24"/>
                <w:szCs w:val="24"/>
              </w:rPr>
            </w:pPr>
            <w:r w:rsidRPr="00E619C6">
              <w:rPr>
                <w:rFonts w:ascii="Times New Roman" w:hAnsi="Times New Roman"/>
                <w:spacing w:val="-4"/>
                <w:sz w:val="24"/>
                <w:szCs w:val="24"/>
              </w:rPr>
              <w:t>17:00</w:t>
            </w:r>
          </w:p>
        </w:tc>
        <w:tc>
          <w:tcPr>
            <w:tcW w:w="2254"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790</w:t>
            </w:r>
          </w:p>
        </w:tc>
        <w:tc>
          <w:tcPr>
            <w:tcW w:w="2140" w:type="dxa"/>
            <w:shd w:val="clear" w:color="auto" w:fill="FFFFFF"/>
            <w:vAlign w:val="center"/>
          </w:tcPr>
          <w:p w:rsidR="00C20E35" w:rsidRPr="00E619C6" w:rsidRDefault="00C20E35" w:rsidP="00C13FAD">
            <w:pPr>
              <w:shd w:val="clear" w:color="auto" w:fill="FFFFFF"/>
              <w:spacing w:after="0" w:line="240" w:lineRule="auto"/>
              <w:jc w:val="center"/>
              <w:rPr>
                <w:rFonts w:ascii="Times New Roman" w:hAnsi="Times New Roman"/>
                <w:sz w:val="24"/>
                <w:szCs w:val="24"/>
              </w:rPr>
            </w:pPr>
            <w:r w:rsidRPr="00E619C6">
              <w:rPr>
                <w:rFonts w:ascii="Times New Roman" w:hAnsi="Times New Roman"/>
                <w:sz w:val="24"/>
                <w:szCs w:val="24"/>
              </w:rPr>
              <w:t>18960</w:t>
            </w:r>
          </w:p>
        </w:tc>
        <w:tc>
          <w:tcPr>
            <w:tcW w:w="2126" w:type="dxa"/>
            <w:vMerge/>
            <w:shd w:val="clear" w:color="auto" w:fill="FFFFFF"/>
          </w:tcPr>
          <w:p w:rsidR="00C20E35" w:rsidRPr="00E619C6" w:rsidRDefault="00C20E35" w:rsidP="000D1B95">
            <w:pPr>
              <w:shd w:val="clear" w:color="auto" w:fill="FFFFFF"/>
              <w:spacing w:after="0" w:line="240" w:lineRule="auto"/>
              <w:jc w:val="center"/>
              <w:rPr>
                <w:rFonts w:ascii="Times New Roman" w:hAnsi="Times New Roman"/>
                <w:sz w:val="24"/>
                <w:szCs w:val="24"/>
              </w:rPr>
            </w:pPr>
          </w:p>
        </w:tc>
      </w:tr>
    </w:tbl>
    <w:p w:rsidR="00C20E35" w:rsidRDefault="00C20E35" w:rsidP="00A4170C">
      <w:pPr>
        <w:spacing w:after="0" w:line="360" w:lineRule="auto"/>
        <w:ind w:firstLine="709"/>
        <w:jc w:val="both"/>
        <w:rPr>
          <w:rFonts w:ascii="Times New Roman" w:hAnsi="Times New Roman"/>
          <w:sz w:val="28"/>
          <w:szCs w:val="28"/>
          <w:lang w:val="en-US" w:eastAsia="en-US"/>
        </w:rPr>
      </w:pPr>
    </w:p>
    <w:p w:rsidR="00C20E35" w:rsidRPr="000D1B95" w:rsidRDefault="00C20E35" w:rsidP="00A4170C">
      <w:pPr>
        <w:spacing w:after="0" w:line="360" w:lineRule="auto"/>
        <w:ind w:firstLine="709"/>
        <w:jc w:val="both"/>
        <w:rPr>
          <w:rFonts w:ascii="Times New Roman" w:hAnsi="Times New Roman"/>
          <w:sz w:val="28"/>
          <w:szCs w:val="28"/>
          <w:lang w:eastAsia="en-US"/>
        </w:rPr>
      </w:pPr>
      <w:r>
        <w:rPr>
          <w:rFonts w:ascii="Times New Roman" w:hAnsi="Times New Roman"/>
          <w:sz w:val="28"/>
          <w:szCs w:val="28"/>
          <w:lang w:eastAsia="en-US"/>
        </w:rPr>
        <w:t xml:space="preserve">За весь период исследований </w:t>
      </w:r>
      <w:r w:rsidRPr="000D1B95">
        <w:rPr>
          <w:rFonts w:ascii="Times New Roman" w:hAnsi="Times New Roman"/>
          <w:sz w:val="28"/>
          <w:szCs w:val="28"/>
          <w:lang w:eastAsia="en-US"/>
        </w:rPr>
        <w:t xml:space="preserve">интенсивность движения </w:t>
      </w:r>
      <w:r>
        <w:rPr>
          <w:rFonts w:ascii="Times New Roman" w:hAnsi="Times New Roman"/>
          <w:sz w:val="28"/>
          <w:szCs w:val="28"/>
          <w:lang w:eastAsia="en-US"/>
        </w:rPr>
        <w:t xml:space="preserve">на исследуемом </w:t>
      </w:r>
      <w:r w:rsidRPr="00557914">
        <w:rPr>
          <w:rFonts w:ascii="Times New Roman" w:hAnsi="Times New Roman"/>
          <w:sz w:val="28"/>
          <w:szCs w:val="28"/>
          <w:lang w:eastAsia="en-US"/>
        </w:rPr>
        <w:t>участке можно охарактеризовать как высокую. Соотношение типа автотранспорта (</w:t>
      </w:r>
      <w:r w:rsidRPr="00557914">
        <w:rPr>
          <w:rFonts w:ascii="Times New Roman" w:hAnsi="Times New Roman"/>
          <w:sz w:val="28"/>
          <w:szCs w:val="28"/>
        </w:rPr>
        <w:t>тяжелый грузовой 38 %, легковой 32 %, легкий грузовой 5 %, автобусы 15 %), показывает увеличение количества грузового транспорта.</w:t>
      </w:r>
    </w:p>
    <w:p w:rsidR="00C20E35" w:rsidRPr="00255C38" w:rsidRDefault="00C20E35" w:rsidP="00A4170C">
      <w:pPr>
        <w:spacing w:after="0" w:line="360" w:lineRule="auto"/>
        <w:ind w:firstLine="709"/>
        <w:jc w:val="both"/>
        <w:rPr>
          <w:rFonts w:ascii="Times New Roman" w:hAnsi="Times New Roman"/>
          <w:spacing w:val="-2"/>
          <w:kern w:val="28"/>
          <w:sz w:val="28"/>
          <w:szCs w:val="28"/>
        </w:rPr>
      </w:pPr>
      <w:r w:rsidRPr="00255C38">
        <w:rPr>
          <w:rFonts w:ascii="Times New Roman" w:hAnsi="Times New Roman"/>
          <w:spacing w:val="-2"/>
          <w:sz w:val="28"/>
          <w:szCs w:val="28"/>
        </w:rPr>
        <w:t>По результатам определения запыленности атмосферного воздуха, можно заключить, что увеличенное содержание пыли, по сравнению с фоновыми показателями, наблюдается в пределах изучаемого агроландшафта, что может быть связано с работой сельхозтехники и ведением, требуемой по технологии, обработкой химреактивами. Так в точке № 7, которая расположена по направлению господствующих ветров, концентрация пыли в атмосферном воздухе составляет (2,43 мг/м</w:t>
      </w:r>
      <w:r w:rsidRPr="00255C38">
        <w:rPr>
          <w:rFonts w:ascii="Times New Roman" w:hAnsi="Times New Roman"/>
          <w:spacing w:val="-2"/>
          <w:sz w:val="28"/>
          <w:szCs w:val="28"/>
          <w:vertAlign w:val="superscript"/>
        </w:rPr>
        <w:t>3</w:t>
      </w:r>
      <w:r w:rsidRPr="00255C38">
        <w:rPr>
          <w:rFonts w:ascii="Times New Roman" w:hAnsi="Times New Roman"/>
          <w:spacing w:val="-2"/>
          <w:sz w:val="28"/>
          <w:szCs w:val="28"/>
        </w:rPr>
        <w:t>). В зоне влияния автодороги пылевое загрязнение выражено незначительно меньше, в пределах от 0,81 (точка № 9) до 1,73 мг/м</w:t>
      </w:r>
      <w:r w:rsidRPr="00255C38">
        <w:rPr>
          <w:rFonts w:ascii="Times New Roman" w:hAnsi="Times New Roman"/>
          <w:spacing w:val="-2"/>
          <w:sz w:val="28"/>
          <w:szCs w:val="28"/>
          <w:vertAlign w:val="superscript"/>
        </w:rPr>
        <w:t xml:space="preserve">3 </w:t>
      </w:r>
      <w:r w:rsidRPr="00255C38">
        <w:rPr>
          <w:rFonts w:ascii="Times New Roman" w:hAnsi="Times New Roman"/>
          <w:spacing w:val="-2"/>
          <w:sz w:val="28"/>
          <w:szCs w:val="28"/>
        </w:rPr>
        <w:t xml:space="preserve">(точка № 12), что может негативно воздействовать на компоненты окружающей среды и людей, работающих в исследуемой зоне. </w:t>
      </w:r>
    </w:p>
    <w:p w:rsidR="00C20E35" w:rsidRDefault="00C20E35" w:rsidP="00A4170C">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Атрибутивная (относимая) доля</w:t>
      </w:r>
      <w:r w:rsidRPr="00B76674">
        <w:rPr>
          <w:rFonts w:ascii="Times New Roman" w:hAnsi="Times New Roman"/>
          <w:kern w:val="28"/>
          <w:sz w:val="28"/>
          <w:szCs w:val="28"/>
        </w:rPr>
        <w:t xml:space="preserve"> </w:t>
      </w:r>
      <w:r>
        <w:rPr>
          <w:rFonts w:ascii="Times New Roman" w:hAnsi="Times New Roman"/>
          <w:kern w:val="28"/>
          <w:sz w:val="28"/>
          <w:szCs w:val="28"/>
        </w:rPr>
        <w:t xml:space="preserve">или атрибутивный риск </w:t>
      </w:r>
      <w:r>
        <w:rPr>
          <w:rFonts w:ascii="Times New Roman" w:hAnsi="Times New Roman"/>
          <w:kern w:val="28"/>
          <w:sz w:val="28"/>
          <w:szCs w:val="28"/>
          <w:lang w:val="en-US"/>
        </w:rPr>
        <w:t>AR</w:t>
      </w:r>
      <w:r>
        <w:rPr>
          <w:rFonts w:ascii="Times New Roman" w:hAnsi="Times New Roman"/>
          <w:kern w:val="28"/>
          <w:sz w:val="28"/>
          <w:szCs w:val="28"/>
        </w:rPr>
        <w:t xml:space="preserve">, по величинам </w:t>
      </w:r>
      <w:r>
        <w:rPr>
          <w:rFonts w:ascii="Times New Roman" w:hAnsi="Times New Roman"/>
          <w:kern w:val="28"/>
          <w:sz w:val="28"/>
          <w:szCs w:val="28"/>
          <w:lang w:val="en-US"/>
        </w:rPr>
        <w:t>R</w:t>
      </w:r>
      <w:r>
        <w:rPr>
          <w:rFonts w:ascii="Times New Roman" w:hAnsi="Times New Roman"/>
          <w:kern w:val="28"/>
          <w:sz w:val="28"/>
          <w:szCs w:val="28"/>
        </w:rPr>
        <w:t>вх</w:t>
      </w:r>
      <w:r w:rsidRPr="00B76674">
        <w:rPr>
          <w:rFonts w:ascii="Times New Roman" w:hAnsi="Times New Roman"/>
          <w:kern w:val="28"/>
          <w:sz w:val="28"/>
          <w:szCs w:val="28"/>
        </w:rPr>
        <w:t xml:space="preserve"> </w:t>
      </w:r>
      <w:r>
        <w:rPr>
          <w:rFonts w:ascii="Times New Roman" w:hAnsi="Times New Roman"/>
          <w:kern w:val="28"/>
          <w:sz w:val="28"/>
          <w:szCs w:val="28"/>
        </w:rPr>
        <w:t xml:space="preserve">(подтвержденное влияние со стороны источника воздействия) и </w:t>
      </w:r>
      <w:r>
        <w:rPr>
          <w:rFonts w:ascii="Times New Roman" w:hAnsi="Times New Roman"/>
          <w:kern w:val="28"/>
          <w:sz w:val="28"/>
          <w:szCs w:val="28"/>
          <w:lang w:val="en-US"/>
        </w:rPr>
        <w:t>Run</w:t>
      </w:r>
      <w:r w:rsidRPr="00B76674">
        <w:rPr>
          <w:rFonts w:ascii="Times New Roman" w:hAnsi="Times New Roman"/>
          <w:kern w:val="28"/>
          <w:sz w:val="28"/>
          <w:szCs w:val="28"/>
        </w:rPr>
        <w:t xml:space="preserve"> (</w:t>
      </w:r>
      <w:r>
        <w:rPr>
          <w:rFonts w:ascii="Times New Roman" w:hAnsi="Times New Roman"/>
          <w:kern w:val="28"/>
          <w:sz w:val="28"/>
          <w:szCs w:val="28"/>
        </w:rPr>
        <w:t>фоновая величина</w:t>
      </w:r>
      <w:r w:rsidRPr="00B76674">
        <w:rPr>
          <w:rFonts w:ascii="Times New Roman" w:hAnsi="Times New Roman"/>
          <w:kern w:val="28"/>
          <w:sz w:val="28"/>
          <w:szCs w:val="28"/>
        </w:rPr>
        <w:t xml:space="preserve">) </w:t>
      </w:r>
      <w:r>
        <w:rPr>
          <w:rFonts w:ascii="Times New Roman" w:hAnsi="Times New Roman"/>
          <w:kern w:val="28"/>
          <w:sz w:val="28"/>
          <w:szCs w:val="28"/>
        </w:rPr>
        <w:t xml:space="preserve">определяется как соотношением показателей, количественно характеризующих влияние конкретного фактора риска (запыленности) на компоненты окружающей среды. </w:t>
      </w:r>
    </w:p>
    <w:p w:rsidR="00C20E35" w:rsidRPr="001E4374" w:rsidRDefault="00C20E35" w:rsidP="00A4170C">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В результате с</w:t>
      </w:r>
      <w:r w:rsidRPr="001E4374">
        <w:rPr>
          <w:rFonts w:ascii="Times New Roman" w:hAnsi="Times New Roman"/>
          <w:kern w:val="28"/>
          <w:sz w:val="28"/>
          <w:szCs w:val="28"/>
        </w:rPr>
        <w:t>оотношени</w:t>
      </w:r>
      <w:r>
        <w:rPr>
          <w:rFonts w:ascii="Times New Roman" w:hAnsi="Times New Roman"/>
          <w:kern w:val="28"/>
          <w:sz w:val="28"/>
          <w:szCs w:val="28"/>
        </w:rPr>
        <w:t>я</w:t>
      </w:r>
      <w:r w:rsidRPr="001E4374">
        <w:rPr>
          <w:rFonts w:ascii="Times New Roman" w:hAnsi="Times New Roman"/>
          <w:kern w:val="28"/>
          <w:sz w:val="28"/>
          <w:szCs w:val="28"/>
        </w:rPr>
        <w:t xml:space="preserve"> влияния долей запыленности воздуха, при фоновом значении </w:t>
      </w:r>
      <w:r w:rsidRPr="001E4374">
        <w:rPr>
          <w:rFonts w:ascii="Times New Roman" w:hAnsi="Times New Roman"/>
          <w:kern w:val="28"/>
          <w:sz w:val="28"/>
          <w:szCs w:val="28"/>
          <w:lang w:val="en-US"/>
        </w:rPr>
        <w:t>Run</w:t>
      </w:r>
      <w:r>
        <w:rPr>
          <w:rFonts w:ascii="Times New Roman" w:hAnsi="Times New Roman"/>
          <w:kern w:val="28"/>
          <w:sz w:val="28"/>
          <w:szCs w:val="28"/>
        </w:rPr>
        <w:t xml:space="preserve"> </w:t>
      </w:r>
      <w:r w:rsidRPr="001E4374">
        <w:rPr>
          <w:rFonts w:ascii="Times New Roman" w:hAnsi="Times New Roman"/>
          <w:kern w:val="28"/>
          <w:sz w:val="28"/>
          <w:szCs w:val="28"/>
        </w:rPr>
        <w:t>=</w:t>
      </w:r>
      <w:r>
        <w:rPr>
          <w:rFonts w:ascii="Times New Roman" w:hAnsi="Times New Roman"/>
          <w:kern w:val="28"/>
          <w:sz w:val="28"/>
          <w:szCs w:val="28"/>
        </w:rPr>
        <w:t xml:space="preserve"> </w:t>
      </w:r>
      <w:r w:rsidRPr="001E4374">
        <w:rPr>
          <w:rFonts w:ascii="Times New Roman" w:hAnsi="Times New Roman"/>
          <w:kern w:val="28"/>
          <w:sz w:val="28"/>
          <w:szCs w:val="28"/>
        </w:rPr>
        <w:t xml:space="preserve">0,41 </w:t>
      </w:r>
      <w:r w:rsidRPr="001E4374">
        <w:rPr>
          <w:rFonts w:ascii="Times New Roman" w:hAnsi="Times New Roman"/>
          <w:sz w:val="28"/>
          <w:szCs w:val="28"/>
        </w:rPr>
        <w:t>мг/м</w:t>
      </w:r>
      <w:r w:rsidRPr="001E4374">
        <w:rPr>
          <w:rFonts w:ascii="Times New Roman" w:hAnsi="Times New Roman"/>
          <w:sz w:val="28"/>
          <w:szCs w:val="28"/>
          <w:vertAlign w:val="superscript"/>
        </w:rPr>
        <w:t>3</w:t>
      </w:r>
      <w:r w:rsidRPr="001E4374">
        <w:rPr>
          <w:rFonts w:ascii="Times New Roman" w:hAnsi="Times New Roman"/>
          <w:sz w:val="28"/>
          <w:szCs w:val="28"/>
        </w:rPr>
        <w:t xml:space="preserve">, </w:t>
      </w:r>
      <w:r w:rsidRPr="001E4374">
        <w:rPr>
          <w:rFonts w:ascii="Times New Roman" w:hAnsi="Times New Roman"/>
          <w:kern w:val="28"/>
          <w:sz w:val="28"/>
          <w:szCs w:val="28"/>
        </w:rPr>
        <w:t xml:space="preserve">определено, соответственно по среднему значению </w:t>
      </w:r>
      <w:r w:rsidRPr="001E4374">
        <w:rPr>
          <w:rFonts w:ascii="Times New Roman" w:hAnsi="Times New Roman"/>
          <w:kern w:val="28"/>
          <w:sz w:val="28"/>
          <w:szCs w:val="28"/>
          <w:lang w:val="en-US"/>
        </w:rPr>
        <w:t>R</w:t>
      </w:r>
      <w:r w:rsidRPr="001E4374">
        <w:rPr>
          <w:rFonts w:ascii="Times New Roman" w:hAnsi="Times New Roman"/>
          <w:kern w:val="28"/>
          <w:sz w:val="28"/>
          <w:szCs w:val="28"/>
        </w:rPr>
        <w:t xml:space="preserve">вх, в точках: со стороны автотрассы, наиболее приближенных к ней (№ 1, 5, 9), при </w:t>
      </w:r>
      <w:r w:rsidRPr="001E4374">
        <w:rPr>
          <w:rFonts w:ascii="Times New Roman" w:hAnsi="Times New Roman"/>
          <w:kern w:val="28"/>
          <w:sz w:val="28"/>
          <w:szCs w:val="28"/>
          <w:lang w:val="en-US"/>
        </w:rPr>
        <w:t>R</w:t>
      </w:r>
      <w:r w:rsidRPr="001E4374">
        <w:rPr>
          <w:rFonts w:ascii="Times New Roman" w:hAnsi="Times New Roman"/>
          <w:kern w:val="28"/>
          <w:sz w:val="28"/>
          <w:szCs w:val="28"/>
        </w:rPr>
        <w:t>вх = 0,97</w:t>
      </w:r>
      <w:r w:rsidRPr="001E4374">
        <w:rPr>
          <w:rFonts w:ascii="Times New Roman" w:hAnsi="Times New Roman"/>
          <w:sz w:val="28"/>
          <w:szCs w:val="28"/>
        </w:rPr>
        <w:t xml:space="preserve"> мг/м</w:t>
      </w:r>
      <w:r w:rsidRPr="001E4374">
        <w:rPr>
          <w:rFonts w:ascii="Times New Roman" w:hAnsi="Times New Roman"/>
          <w:sz w:val="28"/>
          <w:szCs w:val="28"/>
          <w:vertAlign w:val="superscript"/>
        </w:rPr>
        <w:t>3</w:t>
      </w:r>
      <w:r w:rsidRPr="001E4374">
        <w:rPr>
          <w:rFonts w:ascii="Times New Roman" w:hAnsi="Times New Roman"/>
          <w:sz w:val="28"/>
          <w:szCs w:val="28"/>
        </w:rPr>
        <w:t xml:space="preserve"> </w:t>
      </w:r>
      <w:r w:rsidRPr="001E4374">
        <w:rPr>
          <w:rFonts w:ascii="Times New Roman" w:hAnsi="Times New Roman"/>
          <w:kern w:val="28"/>
          <w:sz w:val="28"/>
          <w:szCs w:val="28"/>
        </w:rPr>
        <w:t xml:space="preserve">и агротехники возделывания сада, в точках, находящихся непосредственно на изучаемой территории (№ 6, 7, 8), при </w:t>
      </w:r>
      <w:r w:rsidRPr="001E4374">
        <w:rPr>
          <w:rFonts w:ascii="Times New Roman" w:hAnsi="Times New Roman"/>
          <w:kern w:val="28"/>
          <w:sz w:val="28"/>
          <w:szCs w:val="28"/>
          <w:lang w:val="en-US"/>
        </w:rPr>
        <w:t>R</w:t>
      </w:r>
      <w:r w:rsidRPr="001E4374">
        <w:rPr>
          <w:rFonts w:ascii="Times New Roman" w:hAnsi="Times New Roman"/>
          <w:kern w:val="28"/>
          <w:sz w:val="28"/>
          <w:szCs w:val="28"/>
        </w:rPr>
        <w:t>вх = 1,64</w:t>
      </w:r>
      <w:r w:rsidRPr="001E4374">
        <w:rPr>
          <w:rFonts w:ascii="Times New Roman" w:hAnsi="Times New Roman"/>
          <w:sz w:val="28"/>
          <w:szCs w:val="28"/>
        </w:rPr>
        <w:t xml:space="preserve"> мг/м</w:t>
      </w:r>
      <w:r w:rsidRPr="001E4374">
        <w:rPr>
          <w:rFonts w:ascii="Times New Roman" w:hAnsi="Times New Roman"/>
          <w:sz w:val="28"/>
          <w:szCs w:val="28"/>
          <w:vertAlign w:val="superscript"/>
        </w:rPr>
        <w:t>3</w:t>
      </w:r>
      <w:r w:rsidRPr="001E4374">
        <w:rPr>
          <w:rFonts w:ascii="Times New Roman" w:hAnsi="Times New Roman"/>
          <w:kern w:val="28"/>
          <w:sz w:val="28"/>
          <w:szCs w:val="28"/>
        </w:rPr>
        <w:t xml:space="preserve">. </w:t>
      </w:r>
    </w:p>
    <w:p w:rsidR="00C20E35" w:rsidRPr="00753F68" w:rsidRDefault="00C20E35" w:rsidP="00A4170C">
      <w:pPr>
        <w:spacing w:after="0" w:line="360" w:lineRule="auto"/>
        <w:ind w:firstLine="709"/>
        <w:jc w:val="both"/>
        <w:rPr>
          <w:rFonts w:ascii="Times New Roman" w:hAnsi="Times New Roman"/>
          <w:kern w:val="28"/>
          <w:sz w:val="28"/>
          <w:szCs w:val="28"/>
        </w:rPr>
      </w:pPr>
      <w:r>
        <w:rPr>
          <w:rFonts w:ascii="Times New Roman" w:hAnsi="Times New Roman"/>
          <w:kern w:val="28"/>
          <w:sz w:val="28"/>
          <w:szCs w:val="28"/>
        </w:rPr>
        <w:t>Результаты расчета показали, что влияние агротехники возделывания сада</w:t>
      </w:r>
      <w:r w:rsidRPr="003279A1">
        <w:rPr>
          <w:rFonts w:ascii="Times New Roman" w:hAnsi="Times New Roman"/>
          <w:kern w:val="28"/>
          <w:sz w:val="28"/>
          <w:szCs w:val="28"/>
        </w:rPr>
        <w:t xml:space="preserve"> </w:t>
      </w:r>
      <w:r>
        <w:rPr>
          <w:rFonts w:ascii="Times New Roman" w:hAnsi="Times New Roman"/>
          <w:kern w:val="28"/>
          <w:sz w:val="28"/>
          <w:szCs w:val="28"/>
        </w:rPr>
        <w:t>(</w:t>
      </w:r>
      <w:r>
        <w:rPr>
          <w:rFonts w:ascii="Times New Roman" w:hAnsi="Times New Roman"/>
          <w:kern w:val="28"/>
          <w:sz w:val="28"/>
          <w:szCs w:val="28"/>
          <w:lang w:val="en-US"/>
        </w:rPr>
        <w:t>AR</w:t>
      </w:r>
      <w:r>
        <w:rPr>
          <w:rFonts w:ascii="Times New Roman" w:hAnsi="Times New Roman"/>
          <w:kern w:val="28"/>
          <w:sz w:val="28"/>
          <w:szCs w:val="28"/>
          <w:vertAlign w:val="subscript"/>
        </w:rPr>
        <w:t>агротех</w:t>
      </w:r>
      <w:r>
        <w:rPr>
          <w:rFonts w:ascii="Times New Roman" w:hAnsi="Times New Roman"/>
          <w:kern w:val="28"/>
          <w:sz w:val="28"/>
          <w:szCs w:val="28"/>
        </w:rPr>
        <w:t xml:space="preserve"> = 75 %) на компоненты окружающей среды выше по сравнению с влиянием автотрассы</w:t>
      </w:r>
      <w:r w:rsidRPr="003279A1">
        <w:rPr>
          <w:rFonts w:ascii="Times New Roman" w:hAnsi="Times New Roman"/>
          <w:kern w:val="28"/>
          <w:sz w:val="28"/>
          <w:szCs w:val="28"/>
        </w:rPr>
        <w:t xml:space="preserve"> </w:t>
      </w:r>
      <w:r>
        <w:rPr>
          <w:rFonts w:ascii="Times New Roman" w:hAnsi="Times New Roman"/>
          <w:kern w:val="28"/>
          <w:sz w:val="28"/>
          <w:szCs w:val="28"/>
        </w:rPr>
        <w:t>(</w:t>
      </w:r>
      <w:r>
        <w:rPr>
          <w:rFonts w:ascii="Times New Roman" w:hAnsi="Times New Roman"/>
          <w:kern w:val="28"/>
          <w:sz w:val="28"/>
          <w:szCs w:val="28"/>
          <w:lang w:val="en-US"/>
        </w:rPr>
        <w:t>AR</w:t>
      </w:r>
      <w:r w:rsidRPr="003279A1">
        <w:rPr>
          <w:rFonts w:ascii="Times New Roman" w:hAnsi="Times New Roman"/>
          <w:kern w:val="28"/>
          <w:sz w:val="28"/>
          <w:szCs w:val="28"/>
          <w:vertAlign w:val="subscript"/>
        </w:rPr>
        <w:t>авто</w:t>
      </w:r>
      <w:r>
        <w:rPr>
          <w:rFonts w:ascii="Times New Roman" w:hAnsi="Times New Roman"/>
          <w:kern w:val="28"/>
          <w:sz w:val="28"/>
          <w:szCs w:val="28"/>
        </w:rPr>
        <w:t xml:space="preserve"> = 57,7 %).</w:t>
      </w: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r w:rsidRPr="007D1B43">
        <w:rPr>
          <w:rFonts w:ascii="Times New Roman" w:hAnsi="Times New Roman"/>
          <w:spacing w:val="-2"/>
          <w:sz w:val="28"/>
          <w:szCs w:val="28"/>
        </w:rPr>
        <w:t xml:space="preserve">Анализ почвенных проб </w:t>
      </w:r>
      <w:r>
        <w:rPr>
          <w:rFonts w:ascii="Times New Roman" w:hAnsi="Times New Roman"/>
          <w:spacing w:val="-2"/>
          <w:sz w:val="28"/>
          <w:szCs w:val="28"/>
        </w:rPr>
        <w:t xml:space="preserve">на содержание в почвах </w:t>
      </w:r>
      <w:r w:rsidRPr="007D1B43">
        <w:rPr>
          <w:rFonts w:ascii="Times New Roman" w:hAnsi="Times New Roman"/>
          <w:bCs/>
          <w:sz w:val="28"/>
          <w:szCs w:val="28"/>
        </w:rPr>
        <w:t>тяжелы</w:t>
      </w:r>
      <w:r>
        <w:rPr>
          <w:rFonts w:ascii="Times New Roman" w:hAnsi="Times New Roman"/>
          <w:bCs/>
          <w:sz w:val="28"/>
          <w:szCs w:val="28"/>
        </w:rPr>
        <w:t>х</w:t>
      </w:r>
      <w:r w:rsidRPr="007D1B43">
        <w:rPr>
          <w:rFonts w:ascii="Times New Roman" w:hAnsi="Times New Roman"/>
          <w:bCs/>
          <w:sz w:val="28"/>
          <w:szCs w:val="28"/>
        </w:rPr>
        <w:t xml:space="preserve"> металл</w:t>
      </w:r>
      <w:r>
        <w:rPr>
          <w:rFonts w:ascii="Times New Roman" w:hAnsi="Times New Roman"/>
          <w:bCs/>
          <w:sz w:val="28"/>
          <w:szCs w:val="28"/>
        </w:rPr>
        <w:t>ов</w:t>
      </w:r>
      <w:r w:rsidRPr="007D1B43">
        <w:rPr>
          <w:rFonts w:ascii="Times New Roman" w:hAnsi="Times New Roman"/>
          <w:bCs/>
          <w:sz w:val="28"/>
          <w:szCs w:val="28"/>
        </w:rPr>
        <w:t>, а именно цинк</w:t>
      </w:r>
      <w:r>
        <w:rPr>
          <w:rFonts w:ascii="Times New Roman" w:hAnsi="Times New Roman"/>
          <w:bCs/>
          <w:sz w:val="28"/>
          <w:szCs w:val="28"/>
        </w:rPr>
        <w:t>а, свин</w:t>
      </w:r>
      <w:r w:rsidRPr="007D1B43">
        <w:rPr>
          <w:rFonts w:ascii="Times New Roman" w:hAnsi="Times New Roman"/>
          <w:bCs/>
          <w:sz w:val="28"/>
          <w:szCs w:val="28"/>
        </w:rPr>
        <w:t>ц</w:t>
      </w:r>
      <w:r>
        <w:rPr>
          <w:rFonts w:ascii="Times New Roman" w:hAnsi="Times New Roman"/>
          <w:bCs/>
          <w:sz w:val="28"/>
          <w:szCs w:val="28"/>
        </w:rPr>
        <w:t>а и</w:t>
      </w:r>
      <w:r w:rsidRPr="007D1B43">
        <w:rPr>
          <w:rFonts w:ascii="Times New Roman" w:hAnsi="Times New Roman"/>
          <w:bCs/>
          <w:sz w:val="28"/>
          <w:szCs w:val="28"/>
        </w:rPr>
        <w:t xml:space="preserve"> мед</w:t>
      </w:r>
      <w:r>
        <w:rPr>
          <w:rFonts w:ascii="Times New Roman" w:hAnsi="Times New Roman"/>
          <w:bCs/>
          <w:sz w:val="28"/>
          <w:szCs w:val="28"/>
        </w:rPr>
        <w:t xml:space="preserve">и, </w:t>
      </w:r>
      <w:r w:rsidRPr="007D1B43">
        <w:rPr>
          <w:rFonts w:ascii="Times New Roman" w:hAnsi="Times New Roman"/>
          <w:sz w:val="28"/>
          <w:szCs w:val="28"/>
        </w:rPr>
        <w:t>в подвижной форм</w:t>
      </w:r>
      <w:r>
        <w:rPr>
          <w:rFonts w:ascii="Times New Roman" w:hAnsi="Times New Roman"/>
          <w:sz w:val="28"/>
          <w:szCs w:val="28"/>
        </w:rPr>
        <w:t>е,</w:t>
      </w:r>
      <w:r w:rsidRPr="007D1B43">
        <w:rPr>
          <w:rFonts w:ascii="Times New Roman" w:hAnsi="Times New Roman"/>
          <w:sz w:val="28"/>
          <w:szCs w:val="28"/>
        </w:rPr>
        <w:t xml:space="preserve"> в почве представлен в </w:t>
      </w:r>
      <w:r>
        <w:rPr>
          <w:rFonts w:ascii="Times New Roman" w:hAnsi="Times New Roman"/>
          <w:sz w:val="28"/>
          <w:szCs w:val="28"/>
        </w:rPr>
        <w:t>таблице 2.</w:t>
      </w:r>
      <w:r w:rsidRPr="003E66E8">
        <w:rPr>
          <w:rFonts w:ascii="Times New Roman" w:hAnsi="Times New Roman"/>
          <w:sz w:val="28"/>
          <w:szCs w:val="28"/>
        </w:rPr>
        <w:t xml:space="preserve"> </w:t>
      </w: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r w:rsidRPr="004A0489">
        <w:rPr>
          <w:rFonts w:ascii="Times New Roman" w:hAnsi="Times New Roman"/>
          <w:sz w:val="28"/>
          <w:szCs w:val="28"/>
        </w:rPr>
        <w:t xml:space="preserve">По данным таблицы 2, отмечена тенденция межсезонного увеличения содержания цинка и свинца по отношению к ПДК. Количество меди летом и осенью остается в допустимых пределах </w:t>
      </w:r>
      <w:r w:rsidRPr="004A0489">
        <w:rPr>
          <w:rFonts w:ascii="Times New Roman" w:hAnsi="Times New Roman"/>
          <w:bCs/>
          <w:i/>
          <w:iCs/>
          <w:sz w:val="28"/>
          <w:szCs w:val="28"/>
        </w:rPr>
        <w:t>Си</w:t>
      </w:r>
      <w:r w:rsidRPr="004A0489">
        <w:rPr>
          <w:rFonts w:ascii="Times New Roman" w:hAnsi="Times New Roman"/>
          <w:sz w:val="28"/>
          <w:szCs w:val="28"/>
        </w:rPr>
        <w:t xml:space="preserve"> ПДК (3,0 </w:t>
      </w:r>
      <w:r w:rsidRPr="004A0489">
        <w:rPr>
          <w:rFonts w:ascii="Times New Roman" w:hAnsi="Times New Roman"/>
          <w:sz w:val="28"/>
          <w:szCs w:val="28"/>
          <w:shd w:val="clear" w:color="auto" w:fill="FFFFFF"/>
        </w:rPr>
        <w:t>мг/кг, с учетом фона</w:t>
      </w:r>
      <w:r w:rsidRPr="004A0489">
        <w:rPr>
          <w:rFonts w:ascii="Times New Roman" w:hAnsi="Times New Roman"/>
          <w:sz w:val="28"/>
          <w:szCs w:val="28"/>
        </w:rPr>
        <w:t>), однако в весенний период наблюдается увеличение концентрации в среднем в 2,7 раза.</w:t>
      </w: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p>
    <w:p w:rsidR="00C20E35" w:rsidRDefault="00C20E35" w:rsidP="003E66E8">
      <w:pPr>
        <w:shd w:val="clear" w:color="auto" w:fill="FFFFFF"/>
        <w:spacing w:after="0" w:line="360" w:lineRule="auto"/>
        <w:ind w:firstLine="709"/>
        <w:jc w:val="both"/>
        <w:rPr>
          <w:rFonts w:ascii="Times New Roman" w:hAnsi="Times New Roman"/>
          <w:sz w:val="28"/>
          <w:szCs w:val="28"/>
          <w:lang w:val="en-US"/>
        </w:rPr>
      </w:pPr>
    </w:p>
    <w:p w:rsidR="00C20E35" w:rsidRPr="0086712E" w:rsidRDefault="00C20E35" w:rsidP="001E4374">
      <w:pPr>
        <w:tabs>
          <w:tab w:val="left" w:pos="8220"/>
        </w:tabs>
        <w:spacing w:after="0" w:line="360" w:lineRule="auto"/>
        <w:ind w:left="1701" w:hanging="1701"/>
        <w:jc w:val="both"/>
        <w:rPr>
          <w:rFonts w:ascii="Times New Roman" w:hAnsi="Times New Roman"/>
          <w:sz w:val="28"/>
          <w:szCs w:val="28"/>
        </w:rPr>
      </w:pPr>
      <w:r w:rsidRPr="0086712E">
        <w:rPr>
          <w:rFonts w:ascii="Times New Roman" w:hAnsi="Times New Roman"/>
          <w:sz w:val="28"/>
          <w:szCs w:val="28"/>
        </w:rPr>
        <w:t xml:space="preserve">Таблица 2 – Анализ содержания тяжелых металлов в почвенных </w:t>
      </w:r>
    </w:p>
    <w:p w:rsidR="00C20E35" w:rsidRPr="0086712E" w:rsidRDefault="00C20E35" w:rsidP="0086712E">
      <w:pPr>
        <w:tabs>
          <w:tab w:val="left" w:pos="8220"/>
        </w:tabs>
        <w:spacing w:after="0" w:line="360" w:lineRule="auto"/>
        <w:ind w:left="1701"/>
        <w:jc w:val="both"/>
        <w:rPr>
          <w:rFonts w:ascii="Times New Roman" w:hAnsi="Times New Roman"/>
          <w:color w:val="FF0000"/>
          <w:sz w:val="28"/>
          <w:szCs w:val="28"/>
        </w:rPr>
      </w:pPr>
      <w:r w:rsidRPr="0086712E">
        <w:rPr>
          <w:rFonts w:ascii="Times New Roman" w:hAnsi="Times New Roman"/>
          <w:sz w:val="28"/>
          <w:szCs w:val="28"/>
        </w:rPr>
        <w:t>образцах, мг/кг</w:t>
      </w:r>
    </w:p>
    <w:tbl>
      <w:tblPr>
        <w:tblpPr w:leftFromText="181" w:rightFromText="181" w:vertAnchor="text" w:horzAnchor="margin" w:tblpY="1"/>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9"/>
        <w:gridCol w:w="851"/>
        <w:gridCol w:w="850"/>
        <w:gridCol w:w="851"/>
        <w:gridCol w:w="850"/>
        <w:gridCol w:w="851"/>
        <w:gridCol w:w="850"/>
        <w:gridCol w:w="851"/>
        <w:gridCol w:w="850"/>
        <w:gridCol w:w="851"/>
      </w:tblGrid>
      <w:tr w:rsidR="00C20E35" w:rsidRPr="00D6739C" w:rsidTr="00831B42">
        <w:trPr>
          <w:trHeight w:val="337"/>
        </w:trPr>
        <w:tc>
          <w:tcPr>
            <w:tcW w:w="1559" w:type="dxa"/>
            <w:vMerge w:val="restart"/>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 точки</w:t>
            </w:r>
          </w:p>
          <w:p w:rsidR="00C20E35" w:rsidRPr="00D6739C" w:rsidRDefault="00C20E35" w:rsidP="00831B42">
            <w:pPr>
              <w:spacing w:after="0" w:line="240" w:lineRule="auto"/>
              <w:jc w:val="center"/>
              <w:rPr>
                <w:rFonts w:ascii="Times New Roman" w:hAnsi="Times New Roman"/>
                <w:sz w:val="20"/>
                <w:szCs w:val="20"/>
              </w:rPr>
            </w:pPr>
          </w:p>
          <w:p w:rsidR="00C20E35" w:rsidRPr="00D6739C" w:rsidRDefault="00C20E35" w:rsidP="00831B42">
            <w:pPr>
              <w:spacing w:after="0" w:line="240" w:lineRule="auto"/>
              <w:jc w:val="center"/>
              <w:rPr>
                <w:rFonts w:ascii="Times New Roman" w:hAnsi="Times New Roman"/>
                <w:sz w:val="20"/>
                <w:szCs w:val="20"/>
              </w:rPr>
            </w:pPr>
          </w:p>
        </w:tc>
        <w:tc>
          <w:tcPr>
            <w:tcW w:w="2552" w:type="dxa"/>
            <w:gridSpan w:val="3"/>
            <w:vAlign w:val="center"/>
          </w:tcPr>
          <w:p w:rsidR="00C20E35" w:rsidRPr="00D6739C" w:rsidRDefault="00C20E35" w:rsidP="00831B42">
            <w:pPr>
              <w:spacing w:after="0" w:line="240" w:lineRule="auto"/>
              <w:jc w:val="center"/>
              <w:rPr>
                <w:rFonts w:ascii="Times New Roman" w:hAnsi="Times New Roman"/>
                <w:sz w:val="20"/>
                <w:szCs w:val="20"/>
              </w:rPr>
            </w:pPr>
            <w:r w:rsidRPr="00D6739C">
              <w:rPr>
                <w:rFonts w:ascii="Times New Roman" w:hAnsi="Times New Roman"/>
                <w:sz w:val="20"/>
                <w:szCs w:val="20"/>
              </w:rPr>
              <w:t>Весна</w:t>
            </w:r>
          </w:p>
        </w:tc>
        <w:tc>
          <w:tcPr>
            <w:tcW w:w="2551" w:type="dxa"/>
            <w:gridSpan w:val="3"/>
            <w:vAlign w:val="center"/>
          </w:tcPr>
          <w:p w:rsidR="00C20E35" w:rsidRPr="00D6739C" w:rsidRDefault="00C20E35" w:rsidP="00831B42">
            <w:pPr>
              <w:spacing w:after="0" w:line="240" w:lineRule="auto"/>
              <w:jc w:val="center"/>
              <w:rPr>
                <w:rFonts w:ascii="Times New Roman" w:hAnsi="Times New Roman"/>
                <w:sz w:val="20"/>
                <w:szCs w:val="20"/>
              </w:rPr>
            </w:pPr>
            <w:r w:rsidRPr="00D6739C">
              <w:rPr>
                <w:rFonts w:ascii="Times New Roman" w:hAnsi="Times New Roman"/>
                <w:sz w:val="20"/>
                <w:szCs w:val="20"/>
              </w:rPr>
              <w:t>Лето</w:t>
            </w:r>
          </w:p>
        </w:tc>
        <w:tc>
          <w:tcPr>
            <w:tcW w:w="2552" w:type="dxa"/>
            <w:gridSpan w:val="3"/>
            <w:vAlign w:val="center"/>
          </w:tcPr>
          <w:p w:rsidR="00C20E35" w:rsidRPr="00D6739C" w:rsidRDefault="00C20E35" w:rsidP="00831B42">
            <w:pPr>
              <w:spacing w:after="0" w:line="240" w:lineRule="auto"/>
              <w:jc w:val="center"/>
              <w:rPr>
                <w:rFonts w:ascii="Times New Roman" w:hAnsi="Times New Roman"/>
                <w:sz w:val="20"/>
                <w:szCs w:val="20"/>
              </w:rPr>
            </w:pPr>
            <w:r w:rsidRPr="00D6739C">
              <w:rPr>
                <w:rFonts w:ascii="Times New Roman" w:hAnsi="Times New Roman"/>
                <w:sz w:val="20"/>
                <w:szCs w:val="20"/>
              </w:rPr>
              <w:t>Осень</w:t>
            </w:r>
          </w:p>
        </w:tc>
      </w:tr>
      <w:tr w:rsidR="00C20E35" w:rsidRPr="00D6739C" w:rsidTr="00831B42">
        <w:trPr>
          <w:trHeight w:val="352"/>
        </w:trPr>
        <w:tc>
          <w:tcPr>
            <w:tcW w:w="1559" w:type="dxa"/>
            <w:vMerge/>
            <w:vAlign w:val="center"/>
          </w:tcPr>
          <w:p w:rsidR="00C20E35" w:rsidRPr="00D6739C" w:rsidRDefault="00C20E35" w:rsidP="00831B42">
            <w:pPr>
              <w:spacing w:after="0" w:line="240" w:lineRule="auto"/>
              <w:jc w:val="center"/>
              <w:rPr>
                <w:rFonts w:ascii="Times New Roman" w:hAnsi="Times New Roman"/>
                <w:sz w:val="20"/>
                <w:szCs w:val="20"/>
              </w:rPr>
            </w:pP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РЬ</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Си</w:t>
            </w:r>
          </w:p>
        </w:tc>
        <w:tc>
          <w:tcPr>
            <w:tcW w:w="851" w:type="dxa"/>
            <w:vAlign w:val="center"/>
          </w:tcPr>
          <w:p w:rsidR="00C20E35" w:rsidRPr="00D6739C" w:rsidRDefault="00C20E35" w:rsidP="00831B42">
            <w:pPr>
              <w:spacing w:after="0" w:line="240" w:lineRule="auto"/>
              <w:jc w:val="center"/>
              <w:rPr>
                <w:sz w:val="20"/>
                <w:szCs w:val="20"/>
              </w:rPr>
            </w:pPr>
            <w:r w:rsidRPr="00D6739C">
              <w:rPr>
                <w:rFonts w:ascii="Times New Roman" w:hAnsi="Times New Roman"/>
                <w:bCs/>
                <w:iCs/>
                <w:sz w:val="20"/>
                <w:szCs w:val="20"/>
                <w:lang w:val="en-US"/>
              </w:rPr>
              <w:t>Z</w:t>
            </w:r>
            <w:r w:rsidRPr="00D6739C">
              <w:rPr>
                <w:rFonts w:ascii="Times New Roman" w:hAnsi="Times New Roman"/>
                <w:bCs/>
                <w:iCs/>
                <w:sz w:val="20"/>
                <w:szCs w:val="20"/>
              </w:rPr>
              <w:t>п</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РЬ</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iCs/>
                <w:sz w:val="20"/>
                <w:szCs w:val="20"/>
              </w:rPr>
              <w:t>Си</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iCs/>
                <w:sz w:val="20"/>
                <w:szCs w:val="20"/>
                <w:lang w:val="en-US"/>
              </w:rPr>
              <w:t>Z</w:t>
            </w:r>
            <w:r w:rsidRPr="00D6739C">
              <w:rPr>
                <w:rFonts w:ascii="Times New Roman" w:hAnsi="Times New Roman"/>
                <w:bCs/>
                <w:iCs/>
                <w:sz w:val="20"/>
                <w:szCs w:val="20"/>
              </w:rPr>
              <w:t>п</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РЬ</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iCs/>
                <w:sz w:val="20"/>
                <w:szCs w:val="20"/>
              </w:rPr>
              <w:t>Си</w:t>
            </w:r>
          </w:p>
        </w:tc>
        <w:tc>
          <w:tcPr>
            <w:tcW w:w="851" w:type="dxa"/>
            <w:vAlign w:val="center"/>
          </w:tcPr>
          <w:p w:rsidR="00C20E35" w:rsidRPr="00D6739C" w:rsidRDefault="00C20E35" w:rsidP="00831B42">
            <w:pPr>
              <w:spacing w:after="0" w:line="240" w:lineRule="auto"/>
              <w:jc w:val="center"/>
              <w:rPr>
                <w:sz w:val="20"/>
                <w:szCs w:val="20"/>
              </w:rPr>
            </w:pPr>
            <w:r w:rsidRPr="00D6739C">
              <w:rPr>
                <w:rFonts w:ascii="Times New Roman" w:hAnsi="Times New Roman"/>
                <w:bCs/>
                <w:iCs/>
                <w:sz w:val="20"/>
                <w:szCs w:val="20"/>
                <w:lang w:val="en-US"/>
              </w:rPr>
              <w:t>Z</w:t>
            </w:r>
            <w:r w:rsidRPr="00D6739C">
              <w:rPr>
                <w:rFonts w:ascii="Times New Roman" w:hAnsi="Times New Roman"/>
                <w:bCs/>
                <w:iCs/>
                <w:sz w:val="20"/>
                <w:szCs w:val="20"/>
              </w:rPr>
              <w:t>п</w:t>
            </w:r>
          </w:p>
        </w:tc>
      </w:tr>
      <w:tr w:rsidR="00C20E35" w:rsidRPr="00D6739C" w:rsidTr="00831B42">
        <w:trPr>
          <w:trHeight w:val="282"/>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24,7</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9,2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66,6</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27,0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2,19</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73,3</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22,5</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1,94</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68,4</w:t>
            </w:r>
          </w:p>
        </w:tc>
      </w:tr>
      <w:tr w:rsidR="00C20E35" w:rsidRPr="00D6739C" w:rsidTr="00831B42">
        <w:trPr>
          <w:trHeight w:val="287"/>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24,5</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9,0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27,0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73,3</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22,5</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1,93</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68,4</w:t>
            </w:r>
          </w:p>
        </w:tc>
      </w:tr>
      <w:tr w:rsidR="00C20E35" w:rsidRPr="00D6739C" w:rsidTr="00831B42">
        <w:trPr>
          <w:trHeight w:val="262"/>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3</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24,2</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8,7</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66,4</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27,1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73,4</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22,6</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1,95</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68,3</w:t>
            </w:r>
          </w:p>
        </w:tc>
      </w:tr>
      <w:tr w:rsidR="00C20E35" w:rsidRPr="00D6739C" w:rsidTr="00831B42">
        <w:trPr>
          <w:trHeight w:val="267"/>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4</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23,4</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8,5</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27,2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2,19</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73,3</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22,2</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68,0</w:t>
            </w:r>
          </w:p>
        </w:tc>
      </w:tr>
      <w:tr w:rsidR="00C20E35" w:rsidRPr="00D6739C" w:rsidTr="00831B42">
        <w:trPr>
          <w:trHeight w:val="256"/>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5</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24,6</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8,3</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66,2</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27,0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2,19</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73,6</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22,5</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1,94</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68,4</w:t>
            </w:r>
          </w:p>
        </w:tc>
      </w:tr>
      <w:tr w:rsidR="00C20E35" w:rsidRPr="00D6739C" w:rsidTr="00831B42">
        <w:trPr>
          <w:trHeight w:val="260"/>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24,2</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8,2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66,0</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27,1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73,4</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22,4</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68,2</w:t>
            </w:r>
          </w:p>
        </w:tc>
      </w:tr>
      <w:tr w:rsidR="00C20E35" w:rsidRPr="00D6739C" w:rsidTr="00831B42">
        <w:trPr>
          <w:trHeight w:val="263"/>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23,9</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8,4</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66,1</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27,0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2,16</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22,2</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68,1</w:t>
            </w:r>
          </w:p>
        </w:tc>
      </w:tr>
      <w:tr w:rsidR="00C20E35" w:rsidRPr="00D6739C" w:rsidTr="00831B42">
        <w:trPr>
          <w:trHeight w:val="254"/>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8</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23,3</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66,1</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27,1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2,19</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22,3</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68,2</w:t>
            </w:r>
          </w:p>
        </w:tc>
      </w:tr>
      <w:tr w:rsidR="00C20E35" w:rsidRPr="00D6739C" w:rsidTr="00831B42">
        <w:trPr>
          <w:trHeight w:val="257"/>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9</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24,7</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7,9</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66,0</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27,0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2,17</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1,94</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67,9</w:t>
            </w:r>
          </w:p>
        </w:tc>
      </w:tr>
      <w:tr w:rsidR="00C20E35" w:rsidRPr="00D6739C" w:rsidTr="00831B42">
        <w:trPr>
          <w:trHeight w:val="248"/>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24,0</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7,9</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65,8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26,8</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2,15</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22,1</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67,9</w:t>
            </w:r>
          </w:p>
        </w:tc>
      </w:tr>
      <w:tr w:rsidR="00C20E35" w:rsidRPr="00D6739C" w:rsidTr="00831B42">
        <w:trPr>
          <w:trHeight w:val="237"/>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23,8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7,7</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65,8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26,7</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2,15</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72,9</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22,0</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68,5</w:t>
            </w:r>
          </w:p>
        </w:tc>
      </w:tr>
      <w:tr w:rsidR="00C20E35" w:rsidRPr="00D6739C" w:rsidTr="00831B42">
        <w:trPr>
          <w:trHeight w:val="277"/>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23,7</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7,5</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65,7</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26,6</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2,15</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72,8</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22,0</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1,88</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67,7</w:t>
            </w:r>
          </w:p>
        </w:tc>
      </w:tr>
      <w:tr w:rsidR="00C20E35" w:rsidRPr="00D6739C" w:rsidTr="00831B42">
        <w:trPr>
          <w:trHeight w:val="277"/>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13</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23,0</w:t>
            </w:r>
          </w:p>
        </w:tc>
        <w:tc>
          <w:tcPr>
            <w:tcW w:w="850"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6,4</w:t>
            </w:r>
          </w:p>
        </w:tc>
        <w:tc>
          <w:tcPr>
            <w:tcW w:w="851"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64,4</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26,1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w:t>
            </w:r>
          </w:p>
        </w:tc>
        <w:tc>
          <w:tcPr>
            <w:tcW w:w="850"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70,1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21,4</w:t>
            </w:r>
          </w:p>
        </w:tc>
        <w:tc>
          <w:tcPr>
            <w:tcW w:w="850"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1,80</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66,2</w:t>
            </w:r>
          </w:p>
        </w:tc>
      </w:tr>
      <w:tr w:rsidR="00C20E35" w:rsidRPr="00D6739C" w:rsidTr="00831B42">
        <w:trPr>
          <w:trHeight w:val="386"/>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Среднее значение</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24,3</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8,1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66,3</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26,8</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22,4</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68,2</w:t>
            </w:r>
          </w:p>
        </w:tc>
      </w:tr>
      <w:tr w:rsidR="00C20E35" w:rsidRPr="00D6739C" w:rsidTr="00831B42">
        <w:trPr>
          <w:trHeight w:val="395"/>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pacing w:val="-5"/>
                <w:sz w:val="20"/>
                <w:szCs w:val="20"/>
              </w:rPr>
              <w:t>Стандартна</w:t>
            </w:r>
            <w:r w:rsidRPr="00D6739C">
              <w:rPr>
                <w:rFonts w:ascii="Times New Roman" w:hAnsi="Times New Roman"/>
                <w:bCs/>
                <w:sz w:val="20"/>
                <w:szCs w:val="20"/>
              </w:rPr>
              <w:t>я ошибка</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0,086</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0,147</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0,109</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0,051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pacing w:val="-6"/>
                <w:sz w:val="20"/>
                <w:szCs w:val="20"/>
              </w:rPr>
              <w:t>0,005</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0,066</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0,071</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0,006</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0,072</w:t>
            </w:r>
          </w:p>
        </w:tc>
      </w:tr>
      <w:tr w:rsidR="00C20E35" w:rsidRPr="00D6739C" w:rsidTr="00831B42">
        <w:trPr>
          <w:trHeight w:val="403"/>
        </w:trPr>
        <w:tc>
          <w:tcPr>
            <w:tcW w:w="1559"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bCs/>
                <w:sz w:val="20"/>
                <w:szCs w:val="20"/>
              </w:rPr>
              <w:t>Минимум</w:t>
            </w:r>
          </w:p>
        </w:tc>
        <w:tc>
          <w:tcPr>
            <w:tcW w:w="851"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23,0</w:t>
            </w:r>
          </w:p>
        </w:tc>
        <w:tc>
          <w:tcPr>
            <w:tcW w:w="850"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6,4</w:t>
            </w:r>
          </w:p>
        </w:tc>
        <w:tc>
          <w:tcPr>
            <w:tcW w:w="851"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64,4</w:t>
            </w:r>
          </w:p>
        </w:tc>
        <w:tc>
          <w:tcPr>
            <w:tcW w:w="850"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26,1</w:t>
            </w:r>
          </w:p>
        </w:tc>
        <w:tc>
          <w:tcPr>
            <w:tcW w:w="851"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w:t>
            </w:r>
          </w:p>
        </w:tc>
        <w:tc>
          <w:tcPr>
            <w:tcW w:w="850"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70,1</w:t>
            </w:r>
          </w:p>
        </w:tc>
        <w:tc>
          <w:tcPr>
            <w:tcW w:w="851"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21,4</w:t>
            </w:r>
          </w:p>
        </w:tc>
        <w:tc>
          <w:tcPr>
            <w:tcW w:w="850"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1,80</w:t>
            </w:r>
          </w:p>
        </w:tc>
        <w:tc>
          <w:tcPr>
            <w:tcW w:w="851" w:type="dxa"/>
            <w:vAlign w:val="center"/>
          </w:tcPr>
          <w:p w:rsidR="00C20E35" w:rsidRPr="00D6739C" w:rsidRDefault="00C20E35" w:rsidP="00720E96">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66,2</w:t>
            </w:r>
          </w:p>
        </w:tc>
      </w:tr>
      <w:tr w:rsidR="00C20E35" w:rsidRPr="00D6739C" w:rsidTr="00831B42">
        <w:trPr>
          <w:trHeight w:val="255"/>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pacing w:val="-5"/>
                <w:sz w:val="20"/>
                <w:szCs w:val="20"/>
              </w:rPr>
              <w:t>Максимум</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24,7</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9,2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66,8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27,2</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2,19</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73,6</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22,8</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1,95</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68,5</w:t>
            </w:r>
          </w:p>
        </w:tc>
      </w:tr>
      <w:tr w:rsidR="00C20E35" w:rsidRPr="00D6739C" w:rsidTr="00831B42">
        <w:trPr>
          <w:trHeight w:val="437"/>
        </w:trPr>
        <w:tc>
          <w:tcPr>
            <w:tcW w:w="1559"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bCs/>
                <w:spacing w:val="-27"/>
                <w:sz w:val="20"/>
                <w:szCs w:val="20"/>
              </w:rPr>
              <w:t xml:space="preserve">Коэффициент </w:t>
            </w:r>
            <w:r w:rsidRPr="00D6739C">
              <w:rPr>
                <w:rFonts w:ascii="Times New Roman" w:hAnsi="Times New Roman"/>
                <w:bCs/>
                <w:spacing w:val="-16"/>
                <w:sz w:val="20"/>
                <w:szCs w:val="20"/>
              </w:rPr>
              <w:t xml:space="preserve">вариации, </w:t>
            </w:r>
            <w:r w:rsidRPr="00D6739C">
              <w:rPr>
                <w:rFonts w:ascii="Times New Roman" w:hAnsi="Times New Roman"/>
                <w:spacing w:val="-16"/>
                <w:sz w:val="20"/>
                <w:szCs w:val="20"/>
              </w:rPr>
              <w:t>%</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1,2</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2,6</w:t>
            </w:r>
          </w:p>
        </w:tc>
        <w:tc>
          <w:tcPr>
            <w:tcW w:w="851" w:type="dxa"/>
            <w:vAlign w:val="center"/>
          </w:tcPr>
          <w:p w:rsidR="00C20E35" w:rsidRPr="00D6739C" w:rsidRDefault="00C20E35" w:rsidP="00831B42">
            <w:pPr>
              <w:spacing w:after="0" w:line="240" w:lineRule="auto"/>
              <w:jc w:val="center"/>
              <w:rPr>
                <w:rFonts w:ascii="Times New Roman" w:hAnsi="Times New Roman"/>
                <w:sz w:val="20"/>
                <w:szCs w:val="20"/>
              </w:rPr>
            </w:pPr>
            <w:r w:rsidRPr="00D6739C">
              <w:rPr>
                <w:rFonts w:ascii="Times New Roman" w:hAnsi="Times New Roman"/>
                <w:sz w:val="20"/>
                <w:szCs w:val="20"/>
              </w:rPr>
              <w:t>1,1</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0,6</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0,9</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0,3</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1,1</w:t>
            </w:r>
          </w:p>
        </w:tc>
        <w:tc>
          <w:tcPr>
            <w:tcW w:w="850"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1,1</w:t>
            </w:r>
          </w:p>
        </w:tc>
        <w:tc>
          <w:tcPr>
            <w:tcW w:w="851" w:type="dxa"/>
            <w:vAlign w:val="center"/>
          </w:tcPr>
          <w:p w:rsidR="00C20E35" w:rsidRPr="00D6739C" w:rsidRDefault="00C20E35" w:rsidP="00831B42">
            <w:pPr>
              <w:shd w:val="clear" w:color="auto" w:fill="FFFFFF"/>
              <w:spacing w:after="0" w:line="240" w:lineRule="auto"/>
              <w:jc w:val="center"/>
              <w:rPr>
                <w:rFonts w:ascii="Times New Roman" w:hAnsi="Times New Roman"/>
                <w:sz w:val="20"/>
                <w:szCs w:val="20"/>
              </w:rPr>
            </w:pPr>
            <w:r w:rsidRPr="00D6739C">
              <w:rPr>
                <w:rFonts w:ascii="Times New Roman" w:hAnsi="Times New Roman"/>
                <w:sz w:val="20"/>
                <w:szCs w:val="20"/>
              </w:rPr>
              <w:t>0,3</w:t>
            </w:r>
          </w:p>
        </w:tc>
      </w:tr>
    </w:tbl>
    <w:p w:rsidR="00C20E35" w:rsidRDefault="00C20E35" w:rsidP="003251AF">
      <w:pPr>
        <w:tabs>
          <w:tab w:val="left" w:pos="8220"/>
        </w:tabs>
        <w:spacing w:after="0" w:line="360" w:lineRule="auto"/>
        <w:ind w:firstLine="709"/>
        <w:jc w:val="both"/>
        <w:rPr>
          <w:rFonts w:ascii="Times New Roman" w:hAnsi="Times New Roman"/>
          <w:sz w:val="28"/>
          <w:szCs w:val="28"/>
          <w:lang w:val="en-US"/>
        </w:rPr>
      </w:pPr>
    </w:p>
    <w:p w:rsidR="00C20E35" w:rsidRPr="00255C38" w:rsidRDefault="00C20E35" w:rsidP="003251AF">
      <w:pPr>
        <w:tabs>
          <w:tab w:val="left" w:pos="8220"/>
        </w:tabs>
        <w:spacing w:after="0" w:line="360" w:lineRule="auto"/>
        <w:ind w:firstLine="709"/>
        <w:jc w:val="both"/>
        <w:rPr>
          <w:rFonts w:ascii="Times New Roman" w:hAnsi="Times New Roman"/>
          <w:sz w:val="28"/>
          <w:szCs w:val="28"/>
        </w:rPr>
      </w:pPr>
      <w:r w:rsidRPr="00255C38">
        <w:rPr>
          <w:rFonts w:ascii="Times New Roman" w:hAnsi="Times New Roman"/>
          <w:sz w:val="28"/>
          <w:szCs w:val="28"/>
        </w:rPr>
        <w:t xml:space="preserve">Наибольшее содержание цинка в почве отмечено в летний период, согласно </w:t>
      </w:r>
      <w:r w:rsidRPr="00255C38">
        <w:rPr>
          <w:rFonts w:ascii="Times New Roman" w:hAnsi="Times New Roman"/>
          <w:bCs/>
          <w:sz w:val="28"/>
          <w:szCs w:val="28"/>
        </w:rPr>
        <w:t xml:space="preserve">ГН 2.1.7.2041-06 в среднем за период исследований наблюдается превышение </w:t>
      </w:r>
      <w:r w:rsidRPr="00255C38">
        <w:rPr>
          <w:rFonts w:ascii="Times New Roman" w:hAnsi="Times New Roman"/>
          <w:sz w:val="28"/>
          <w:szCs w:val="28"/>
        </w:rPr>
        <w:t xml:space="preserve">ПДК (23 </w:t>
      </w:r>
      <w:r w:rsidRPr="00255C38">
        <w:rPr>
          <w:rFonts w:ascii="Times New Roman" w:hAnsi="Times New Roman"/>
          <w:sz w:val="28"/>
          <w:szCs w:val="28"/>
          <w:shd w:val="clear" w:color="auto" w:fill="FFFFFF"/>
        </w:rPr>
        <w:t>мг/кг, с учетом фона</w:t>
      </w:r>
      <w:r w:rsidRPr="00255C38">
        <w:rPr>
          <w:rFonts w:ascii="Times New Roman" w:hAnsi="Times New Roman"/>
          <w:sz w:val="28"/>
          <w:szCs w:val="28"/>
        </w:rPr>
        <w:t xml:space="preserve">) в 3 раза. Количество свинца в образцах превысило ПДК (6,0 </w:t>
      </w:r>
      <w:r w:rsidRPr="00255C38">
        <w:rPr>
          <w:rFonts w:ascii="Times New Roman" w:hAnsi="Times New Roman"/>
          <w:sz w:val="28"/>
          <w:szCs w:val="28"/>
          <w:shd w:val="clear" w:color="auto" w:fill="FFFFFF"/>
        </w:rPr>
        <w:t>мг/кг, с учетом фона</w:t>
      </w:r>
      <w:r w:rsidRPr="00255C38">
        <w:rPr>
          <w:rFonts w:ascii="Times New Roman" w:hAnsi="Times New Roman"/>
          <w:sz w:val="28"/>
          <w:szCs w:val="28"/>
        </w:rPr>
        <w:t>) в 4 раза.</w:t>
      </w:r>
    </w:p>
    <w:p w:rsidR="00C20E35" w:rsidRPr="003251AF" w:rsidRDefault="00C20E35" w:rsidP="003251AF">
      <w:pPr>
        <w:tabs>
          <w:tab w:val="left" w:pos="8220"/>
        </w:tabs>
        <w:spacing w:after="0" w:line="360" w:lineRule="auto"/>
        <w:ind w:firstLine="709"/>
        <w:jc w:val="both"/>
        <w:rPr>
          <w:rFonts w:ascii="Times New Roman" w:hAnsi="Times New Roman"/>
          <w:spacing w:val="-2"/>
          <w:sz w:val="28"/>
          <w:szCs w:val="28"/>
        </w:rPr>
      </w:pPr>
      <w:r w:rsidRPr="003251AF">
        <w:rPr>
          <w:rFonts w:ascii="Times New Roman" w:hAnsi="Times New Roman"/>
          <w:spacing w:val="-2"/>
          <w:sz w:val="28"/>
          <w:szCs w:val="28"/>
        </w:rPr>
        <w:t xml:space="preserve">Результаты статистической обработки показали снижение степени загрязненности </w:t>
      </w:r>
      <w:r w:rsidRPr="003251AF">
        <w:rPr>
          <w:rFonts w:ascii="Times New Roman" w:hAnsi="Times New Roman"/>
          <w:sz w:val="28"/>
          <w:szCs w:val="28"/>
        </w:rPr>
        <w:t xml:space="preserve">тяжелых металлов в почвенных образцах </w:t>
      </w:r>
      <w:r w:rsidRPr="003251AF">
        <w:rPr>
          <w:rFonts w:ascii="Times New Roman" w:hAnsi="Times New Roman"/>
          <w:spacing w:val="-2"/>
          <w:sz w:val="28"/>
          <w:szCs w:val="28"/>
        </w:rPr>
        <w:t>в зависимост</w:t>
      </w:r>
      <w:r>
        <w:rPr>
          <w:rFonts w:ascii="Times New Roman" w:hAnsi="Times New Roman"/>
          <w:spacing w:val="-2"/>
          <w:sz w:val="28"/>
          <w:szCs w:val="28"/>
        </w:rPr>
        <w:t>и</w:t>
      </w:r>
      <w:r w:rsidRPr="003251AF">
        <w:rPr>
          <w:rFonts w:ascii="Times New Roman" w:hAnsi="Times New Roman"/>
          <w:spacing w:val="-2"/>
          <w:sz w:val="28"/>
          <w:szCs w:val="28"/>
        </w:rPr>
        <w:t xml:space="preserve"> от сезонности, что может быть следствием смыва вредных веществ дождевой водой. </w:t>
      </w:r>
      <w:r w:rsidRPr="003251AF">
        <w:rPr>
          <w:rFonts w:ascii="Times New Roman" w:hAnsi="Times New Roman"/>
          <w:sz w:val="28"/>
          <w:szCs w:val="28"/>
        </w:rPr>
        <w:t>Зависимости изменения концентраций тяжелых металлов в почве от расстояния</w:t>
      </w:r>
      <w:r w:rsidRPr="003251AF">
        <w:rPr>
          <w:rFonts w:ascii="Times New Roman" w:hAnsi="Times New Roman"/>
          <w:spacing w:val="-2"/>
          <w:sz w:val="28"/>
          <w:szCs w:val="28"/>
        </w:rPr>
        <w:t xml:space="preserve"> </w:t>
      </w:r>
      <w:r>
        <w:rPr>
          <w:rFonts w:ascii="Times New Roman" w:hAnsi="Times New Roman"/>
          <w:spacing w:val="-2"/>
          <w:sz w:val="28"/>
          <w:szCs w:val="28"/>
        </w:rPr>
        <w:t xml:space="preserve">по удалению от автотрассы </w:t>
      </w:r>
      <w:r w:rsidRPr="003251AF">
        <w:rPr>
          <w:rFonts w:ascii="Times New Roman" w:hAnsi="Times New Roman"/>
          <w:spacing w:val="-2"/>
          <w:sz w:val="28"/>
          <w:szCs w:val="28"/>
        </w:rPr>
        <w:t>не выявлено.</w:t>
      </w:r>
    </w:p>
    <w:p w:rsidR="00C20E35" w:rsidRDefault="00C20E35">
      <w:pPr>
        <w:rPr>
          <w:rFonts w:ascii="Times New Roman" w:hAnsi="Times New Roman"/>
          <w:b/>
          <w:sz w:val="28"/>
          <w:szCs w:val="28"/>
        </w:rPr>
      </w:pPr>
    </w:p>
    <w:p w:rsidR="00C20E35" w:rsidRDefault="00C20E35" w:rsidP="00D97695">
      <w:pPr>
        <w:spacing w:after="0" w:line="360" w:lineRule="auto"/>
        <w:ind w:firstLine="708"/>
        <w:jc w:val="both"/>
        <w:rPr>
          <w:rFonts w:ascii="Times New Roman" w:hAnsi="Times New Roman"/>
          <w:kern w:val="28"/>
          <w:sz w:val="28"/>
          <w:szCs w:val="28"/>
        </w:rPr>
      </w:pPr>
      <w:r w:rsidRPr="004B4F04">
        <w:rPr>
          <w:rFonts w:ascii="Times New Roman" w:hAnsi="Times New Roman"/>
          <w:b/>
          <w:sz w:val="28"/>
          <w:szCs w:val="28"/>
        </w:rPr>
        <w:t>Выводы.</w:t>
      </w:r>
      <w:r>
        <w:rPr>
          <w:rFonts w:ascii="Times New Roman" w:hAnsi="Times New Roman"/>
          <w:b/>
          <w:sz w:val="28"/>
          <w:szCs w:val="28"/>
        </w:rPr>
        <w:t xml:space="preserve"> </w:t>
      </w:r>
      <w:r>
        <w:rPr>
          <w:rFonts w:ascii="Times New Roman" w:hAnsi="Times New Roman"/>
          <w:kern w:val="28"/>
          <w:sz w:val="28"/>
          <w:szCs w:val="28"/>
        </w:rPr>
        <w:t>В</w:t>
      </w:r>
      <w:r w:rsidRPr="00597D39">
        <w:rPr>
          <w:rFonts w:ascii="Times New Roman" w:hAnsi="Times New Roman"/>
          <w:kern w:val="28"/>
          <w:sz w:val="28"/>
          <w:szCs w:val="28"/>
        </w:rPr>
        <w:t>ыделенн</w:t>
      </w:r>
      <w:r>
        <w:rPr>
          <w:rFonts w:ascii="Times New Roman" w:hAnsi="Times New Roman"/>
          <w:kern w:val="28"/>
          <w:sz w:val="28"/>
          <w:szCs w:val="28"/>
        </w:rPr>
        <w:t>ая</w:t>
      </w:r>
      <w:r w:rsidRPr="00597D39">
        <w:rPr>
          <w:rFonts w:ascii="Times New Roman" w:hAnsi="Times New Roman"/>
          <w:kern w:val="28"/>
          <w:sz w:val="28"/>
          <w:szCs w:val="28"/>
        </w:rPr>
        <w:t xml:space="preserve"> территория агроландшафта общей площадью </w:t>
      </w:r>
      <w:r>
        <w:rPr>
          <w:rFonts w:ascii="Times New Roman" w:hAnsi="Times New Roman"/>
          <w:kern w:val="28"/>
          <w:sz w:val="28"/>
          <w:szCs w:val="28"/>
        </w:rPr>
        <w:t>5,7 га</w:t>
      </w:r>
      <w:r w:rsidRPr="00597D39">
        <w:rPr>
          <w:rFonts w:ascii="Times New Roman" w:hAnsi="Times New Roman"/>
          <w:kern w:val="28"/>
          <w:sz w:val="28"/>
          <w:szCs w:val="28"/>
        </w:rPr>
        <w:t xml:space="preserve"> является обширным источником загрязнения</w:t>
      </w:r>
      <w:r>
        <w:rPr>
          <w:rFonts w:ascii="Times New Roman" w:hAnsi="Times New Roman"/>
          <w:kern w:val="28"/>
          <w:sz w:val="28"/>
          <w:szCs w:val="28"/>
        </w:rPr>
        <w:t xml:space="preserve"> как со стороны </w:t>
      </w:r>
      <w:r w:rsidRPr="00597D39">
        <w:rPr>
          <w:rFonts w:ascii="Times New Roman" w:hAnsi="Times New Roman"/>
          <w:kern w:val="28"/>
          <w:sz w:val="28"/>
          <w:szCs w:val="28"/>
        </w:rPr>
        <w:t>применени</w:t>
      </w:r>
      <w:r>
        <w:rPr>
          <w:rFonts w:ascii="Times New Roman" w:hAnsi="Times New Roman"/>
          <w:kern w:val="28"/>
          <w:sz w:val="28"/>
          <w:szCs w:val="28"/>
        </w:rPr>
        <w:t>я</w:t>
      </w:r>
      <w:r w:rsidRPr="00597D39">
        <w:rPr>
          <w:rFonts w:ascii="Times New Roman" w:hAnsi="Times New Roman"/>
          <w:kern w:val="28"/>
          <w:sz w:val="28"/>
          <w:szCs w:val="28"/>
        </w:rPr>
        <w:t xml:space="preserve"> </w:t>
      </w:r>
      <w:r>
        <w:rPr>
          <w:rFonts w:ascii="Times New Roman" w:hAnsi="Times New Roman"/>
          <w:kern w:val="28"/>
          <w:sz w:val="28"/>
          <w:szCs w:val="28"/>
        </w:rPr>
        <w:t>агротехнологий, так и автотранспорта, движущегося в ее по автотрассе «Краснодар-Ейск».</w:t>
      </w:r>
      <w:r w:rsidRPr="00597D39">
        <w:rPr>
          <w:rFonts w:ascii="Times New Roman" w:hAnsi="Times New Roman"/>
          <w:kern w:val="28"/>
          <w:sz w:val="28"/>
          <w:szCs w:val="28"/>
        </w:rPr>
        <w:t xml:space="preserve"> </w:t>
      </w:r>
    </w:p>
    <w:p w:rsidR="00C20E35" w:rsidRDefault="00C20E35" w:rsidP="00D97695">
      <w:pPr>
        <w:spacing w:after="0" w:line="360" w:lineRule="auto"/>
        <w:ind w:firstLine="708"/>
        <w:jc w:val="both"/>
        <w:rPr>
          <w:rFonts w:ascii="Times New Roman" w:hAnsi="Times New Roman"/>
          <w:sz w:val="28"/>
          <w:szCs w:val="28"/>
        </w:rPr>
      </w:pPr>
      <w:r>
        <w:rPr>
          <w:rFonts w:ascii="Times New Roman" w:hAnsi="Times New Roman"/>
          <w:kern w:val="28"/>
          <w:sz w:val="28"/>
          <w:szCs w:val="28"/>
        </w:rPr>
        <w:t xml:space="preserve">Больший процент </w:t>
      </w:r>
      <w:r>
        <w:rPr>
          <w:rFonts w:ascii="Times New Roman" w:hAnsi="Times New Roman"/>
          <w:sz w:val="28"/>
          <w:szCs w:val="28"/>
          <w:lang w:eastAsia="en-US"/>
        </w:rPr>
        <w:t xml:space="preserve">потока автотранспорта </w:t>
      </w:r>
      <w:r>
        <w:rPr>
          <w:rFonts w:ascii="Times New Roman" w:hAnsi="Times New Roman"/>
          <w:kern w:val="28"/>
          <w:sz w:val="28"/>
          <w:szCs w:val="28"/>
        </w:rPr>
        <w:t xml:space="preserve">приходится на </w:t>
      </w:r>
      <w:r w:rsidRPr="00557914">
        <w:rPr>
          <w:rFonts w:ascii="Times New Roman" w:hAnsi="Times New Roman"/>
          <w:sz w:val="28"/>
          <w:szCs w:val="28"/>
        </w:rPr>
        <w:t xml:space="preserve">тяжелый грузовой </w:t>
      </w:r>
      <w:r>
        <w:rPr>
          <w:rFonts w:ascii="Times New Roman" w:hAnsi="Times New Roman"/>
          <w:sz w:val="28"/>
          <w:szCs w:val="28"/>
        </w:rPr>
        <w:t xml:space="preserve">вид транспорта – </w:t>
      </w:r>
      <w:r w:rsidRPr="00557914">
        <w:rPr>
          <w:rFonts w:ascii="Times New Roman" w:hAnsi="Times New Roman"/>
          <w:sz w:val="28"/>
          <w:szCs w:val="28"/>
        </w:rPr>
        <w:t>38 %</w:t>
      </w:r>
      <w:r>
        <w:rPr>
          <w:rFonts w:ascii="Times New Roman" w:hAnsi="Times New Roman"/>
          <w:sz w:val="28"/>
          <w:szCs w:val="28"/>
        </w:rPr>
        <w:t xml:space="preserve">. </w:t>
      </w:r>
      <w:r>
        <w:rPr>
          <w:rFonts w:ascii="Times New Roman" w:hAnsi="Times New Roman"/>
          <w:sz w:val="28"/>
          <w:szCs w:val="28"/>
          <w:lang w:eastAsia="en-US"/>
        </w:rPr>
        <w:t>И</w:t>
      </w:r>
      <w:r w:rsidRPr="000D1B95">
        <w:rPr>
          <w:rFonts w:ascii="Times New Roman" w:hAnsi="Times New Roman"/>
          <w:sz w:val="28"/>
          <w:szCs w:val="28"/>
          <w:lang w:eastAsia="en-US"/>
        </w:rPr>
        <w:t xml:space="preserve">нтенсивность движения </w:t>
      </w:r>
      <w:r>
        <w:rPr>
          <w:rFonts w:ascii="Times New Roman" w:hAnsi="Times New Roman"/>
          <w:sz w:val="28"/>
          <w:szCs w:val="28"/>
          <w:lang w:eastAsia="en-US"/>
        </w:rPr>
        <w:t xml:space="preserve">на исследуемом </w:t>
      </w:r>
      <w:r w:rsidRPr="00557914">
        <w:rPr>
          <w:rFonts w:ascii="Times New Roman" w:hAnsi="Times New Roman"/>
          <w:sz w:val="28"/>
          <w:szCs w:val="28"/>
          <w:lang w:eastAsia="en-US"/>
        </w:rPr>
        <w:t xml:space="preserve">участке </w:t>
      </w:r>
      <w:r>
        <w:rPr>
          <w:rFonts w:ascii="Times New Roman" w:hAnsi="Times New Roman"/>
          <w:sz w:val="28"/>
          <w:szCs w:val="28"/>
          <w:lang w:eastAsia="en-US"/>
        </w:rPr>
        <w:t>–</w:t>
      </w:r>
      <w:r w:rsidRPr="00557914">
        <w:rPr>
          <w:rFonts w:ascii="Times New Roman" w:hAnsi="Times New Roman"/>
          <w:sz w:val="28"/>
          <w:szCs w:val="28"/>
          <w:lang w:eastAsia="en-US"/>
        </w:rPr>
        <w:t xml:space="preserve"> высок</w:t>
      </w:r>
      <w:r>
        <w:rPr>
          <w:rFonts w:ascii="Times New Roman" w:hAnsi="Times New Roman"/>
          <w:sz w:val="28"/>
          <w:szCs w:val="28"/>
          <w:lang w:eastAsia="en-US"/>
        </w:rPr>
        <w:t>ая</w:t>
      </w:r>
      <w:r w:rsidRPr="00557914">
        <w:rPr>
          <w:rFonts w:ascii="Times New Roman" w:hAnsi="Times New Roman"/>
          <w:sz w:val="28"/>
          <w:szCs w:val="28"/>
          <w:lang w:eastAsia="en-US"/>
        </w:rPr>
        <w:t xml:space="preserve">. </w:t>
      </w:r>
      <w:r>
        <w:rPr>
          <w:rFonts w:ascii="Times New Roman" w:hAnsi="Times New Roman"/>
          <w:sz w:val="28"/>
          <w:szCs w:val="28"/>
          <w:lang w:eastAsia="en-US"/>
        </w:rPr>
        <w:t>М</w:t>
      </w:r>
      <w:r w:rsidRPr="000D1B95">
        <w:rPr>
          <w:rFonts w:ascii="Times New Roman" w:hAnsi="Times New Roman"/>
          <w:sz w:val="28"/>
          <w:szCs w:val="28"/>
          <w:lang w:eastAsia="en-US"/>
        </w:rPr>
        <w:t>аксимальн</w:t>
      </w:r>
      <w:r>
        <w:rPr>
          <w:rFonts w:ascii="Times New Roman" w:hAnsi="Times New Roman"/>
          <w:sz w:val="28"/>
          <w:szCs w:val="28"/>
          <w:lang w:eastAsia="en-US"/>
        </w:rPr>
        <w:t>ая</w:t>
      </w:r>
      <w:r w:rsidRPr="000D1B95">
        <w:rPr>
          <w:rFonts w:ascii="Times New Roman" w:hAnsi="Times New Roman"/>
          <w:sz w:val="28"/>
          <w:szCs w:val="28"/>
          <w:lang w:eastAsia="en-US"/>
        </w:rPr>
        <w:t xml:space="preserve"> </w:t>
      </w:r>
      <w:r>
        <w:rPr>
          <w:rFonts w:ascii="Times New Roman" w:hAnsi="Times New Roman"/>
          <w:sz w:val="28"/>
          <w:szCs w:val="28"/>
          <w:lang w:eastAsia="en-US"/>
        </w:rPr>
        <w:t>нагрузка на авто полотно</w:t>
      </w:r>
      <w:r w:rsidRPr="000D1B95">
        <w:rPr>
          <w:rFonts w:ascii="Times New Roman" w:hAnsi="Times New Roman"/>
          <w:sz w:val="28"/>
          <w:szCs w:val="28"/>
          <w:lang w:eastAsia="en-US"/>
        </w:rPr>
        <w:t xml:space="preserve"> проходит</w:t>
      </w:r>
      <w:r>
        <w:rPr>
          <w:rFonts w:ascii="Times New Roman" w:hAnsi="Times New Roman"/>
          <w:sz w:val="28"/>
          <w:szCs w:val="28"/>
          <w:lang w:eastAsia="en-US"/>
        </w:rPr>
        <w:t>ся</w:t>
      </w:r>
      <w:r w:rsidRPr="000D1B95">
        <w:rPr>
          <w:rFonts w:ascii="Times New Roman" w:hAnsi="Times New Roman"/>
          <w:sz w:val="28"/>
          <w:szCs w:val="28"/>
          <w:lang w:eastAsia="en-US"/>
        </w:rPr>
        <w:t xml:space="preserve"> на утренние часы</w:t>
      </w:r>
      <w:r>
        <w:rPr>
          <w:rFonts w:ascii="Times New Roman" w:hAnsi="Times New Roman"/>
          <w:sz w:val="28"/>
          <w:szCs w:val="28"/>
          <w:lang w:eastAsia="en-US"/>
        </w:rPr>
        <w:t xml:space="preserve"> в июле, 850</w:t>
      </w:r>
      <w:r w:rsidRPr="000D1B95">
        <w:rPr>
          <w:rFonts w:ascii="Times New Roman" w:hAnsi="Times New Roman"/>
          <w:sz w:val="28"/>
          <w:szCs w:val="28"/>
          <w:lang w:eastAsia="en-US"/>
        </w:rPr>
        <w:t xml:space="preserve"> ед. автомобилей в час</w:t>
      </w:r>
      <w:r>
        <w:rPr>
          <w:rFonts w:ascii="Times New Roman" w:hAnsi="Times New Roman"/>
          <w:sz w:val="28"/>
          <w:szCs w:val="28"/>
          <w:lang w:eastAsia="en-US"/>
        </w:rPr>
        <w:t xml:space="preserve">, что может быть связано с сезоном отпусков и увеличением потока автотранспорта, движущегося на побережье морей Краснодарского края. </w:t>
      </w:r>
    </w:p>
    <w:p w:rsidR="00C20E35" w:rsidRDefault="00C20E35" w:rsidP="002D03C3">
      <w:pPr>
        <w:spacing w:after="0" w:line="360" w:lineRule="auto"/>
        <w:ind w:firstLine="708"/>
        <w:jc w:val="both"/>
        <w:rPr>
          <w:rFonts w:ascii="Times New Roman" w:hAnsi="Times New Roman"/>
          <w:sz w:val="28"/>
          <w:szCs w:val="28"/>
        </w:rPr>
      </w:pPr>
      <w:r>
        <w:rPr>
          <w:rFonts w:ascii="Times New Roman" w:hAnsi="Times New Roman"/>
          <w:sz w:val="28"/>
          <w:szCs w:val="28"/>
        </w:rPr>
        <w:t>К</w:t>
      </w:r>
      <w:r w:rsidRPr="004740BD">
        <w:rPr>
          <w:rFonts w:ascii="Times New Roman" w:hAnsi="Times New Roman"/>
          <w:sz w:val="28"/>
          <w:szCs w:val="28"/>
        </w:rPr>
        <w:t xml:space="preserve">онцентрация пыли в атмосферном воздухе, </w:t>
      </w:r>
      <w:r>
        <w:rPr>
          <w:rFonts w:ascii="Times New Roman" w:hAnsi="Times New Roman"/>
          <w:sz w:val="28"/>
          <w:szCs w:val="28"/>
        </w:rPr>
        <w:t xml:space="preserve">по сравнению с фоновыми </w:t>
      </w:r>
      <w:r w:rsidRPr="004740BD">
        <w:rPr>
          <w:rFonts w:ascii="Times New Roman" w:hAnsi="Times New Roman"/>
          <w:sz w:val="28"/>
          <w:szCs w:val="28"/>
        </w:rPr>
        <w:t>значени</w:t>
      </w:r>
      <w:r>
        <w:rPr>
          <w:rFonts w:ascii="Times New Roman" w:hAnsi="Times New Roman"/>
          <w:sz w:val="28"/>
          <w:szCs w:val="28"/>
        </w:rPr>
        <w:t>ями, на исследуемой территории, выше соответственно,</w:t>
      </w:r>
      <w:r w:rsidRPr="004740BD">
        <w:rPr>
          <w:rFonts w:ascii="Times New Roman" w:hAnsi="Times New Roman"/>
          <w:sz w:val="28"/>
          <w:szCs w:val="28"/>
        </w:rPr>
        <w:t xml:space="preserve"> </w:t>
      </w:r>
      <w:r>
        <w:rPr>
          <w:rFonts w:ascii="Times New Roman" w:hAnsi="Times New Roman"/>
          <w:sz w:val="28"/>
          <w:szCs w:val="28"/>
        </w:rPr>
        <w:t>в зоне</w:t>
      </w:r>
      <w:r w:rsidRPr="004740BD">
        <w:rPr>
          <w:rFonts w:ascii="Times New Roman" w:hAnsi="Times New Roman"/>
          <w:sz w:val="28"/>
          <w:szCs w:val="28"/>
        </w:rPr>
        <w:t xml:space="preserve"> </w:t>
      </w:r>
      <w:r>
        <w:rPr>
          <w:rFonts w:ascii="Times New Roman" w:hAnsi="Times New Roman"/>
          <w:sz w:val="28"/>
          <w:szCs w:val="28"/>
        </w:rPr>
        <w:t xml:space="preserve">воздействия </w:t>
      </w:r>
      <w:r w:rsidRPr="004740BD">
        <w:rPr>
          <w:rFonts w:ascii="Times New Roman" w:hAnsi="Times New Roman"/>
          <w:sz w:val="28"/>
          <w:szCs w:val="28"/>
        </w:rPr>
        <w:t xml:space="preserve">автотранспорта в 2,4 раза, </w:t>
      </w:r>
      <w:r>
        <w:rPr>
          <w:rFonts w:ascii="Times New Roman" w:hAnsi="Times New Roman"/>
          <w:sz w:val="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RPr="00255C38">
        <w:rPr>
          <w:rFonts w:ascii="Times New Roman" w:hAnsi="Times New Roman"/>
          <w:spacing w:val="-2"/>
          <w:sz w:val="28"/>
          <w:szCs w:val="28"/>
        </w:rPr>
        <w:t>работой сельхозтехники и ведением, требуемой по технологии, обработкой химреактивами.</w:t>
      </w:r>
      <w:r w:rsidRPr="00252E70">
        <w:rPr>
          <w:rFonts w:ascii="Times New Roman" w:hAnsi="Times New Roman"/>
          <w:color w:val="FF0000"/>
          <w:kern w:val="28"/>
          <w:sz w:val="28"/>
          <w:szCs w:val="28"/>
        </w:rPr>
        <w:t xml:space="preserve"> </w:t>
      </w:r>
      <w:r>
        <w:rPr>
          <w:rFonts w:ascii="Times New Roman" w:hAnsi="Times New Roman"/>
          <w:kern w:val="28"/>
          <w:sz w:val="28"/>
          <w:szCs w:val="28"/>
        </w:rPr>
        <w:t xml:space="preserve">Увеличение содержания пыли в воздухе, может </w:t>
      </w:r>
      <w:r w:rsidRPr="004740BD">
        <w:rPr>
          <w:rFonts w:ascii="Times New Roman" w:hAnsi="Times New Roman"/>
          <w:sz w:val="28"/>
          <w:szCs w:val="28"/>
        </w:rPr>
        <w:t>негативно воздейств</w:t>
      </w:r>
      <w:r>
        <w:rPr>
          <w:rFonts w:ascii="Times New Roman" w:hAnsi="Times New Roman"/>
          <w:sz w:val="28"/>
          <w:szCs w:val="28"/>
        </w:rPr>
        <w:t>овать</w:t>
      </w:r>
      <w:r w:rsidRPr="004740BD">
        <w:rPr>
          <w:rFonts w:ascii="Times New Roman" w:hAnsi="Times New Roman"/>
          <w:sz w:val="28"/>
          <w:szCs w:val="28"/>
        </w:rPr>
        <w:t xml:space="preserve"> на компоненты окружающей среды и </w:t>
      </w:r>
      <w:r>
        <w:rPr>
          <w:rFonts w:ascii="Times New Roman" w:hAnsi="Times New Roman"/>
          <w:sz w:val="28"/>
          <w:szCs w:val="28"/>
        </w:rPr>
        <w:t xml:space="preserve">здоровье </w:t>
      </w:r>
      <w:r w:rsidRPr="004740BD">
        <w:rPr>
          <w:rFonts w:ascii="Times New Roman" w:hAnsi="Times New Roman"/>
          <w:sz w:val="28"/>
          <w:szCs w:val="28"/>
        </w:rPr>
        <w:t>людей</w:t>
      </w:r>
      <w:r>
        <w:rPr>
          <w:rFonts w:ascii="Times New Roman" w:hAnsi="Times New Roman"/>
          <w:sz w:val="28"/>
          <w:szCs w:val="28"/>
        </w:rPr>
        <w:t>,</w:t>
      </w:r>
      <w:r w:rsidRPr="004740BD">
        <w:rPr>
          <w:rFonts w:ascii="Times New Roman" w:hAnsi="Times New Roman"/>
          <w:sz w:val="28"/>
          <w:szCs w:val="28"/>
        </w:rPr>
        <w:t xml:space="preserve"> работающих в исследуемой зоне</w:t>
      </w:r>
      <w:r>
        <w:rPr>
          <w:rFonts w:ascii="Times New Roman" w:hAnsi="Times New Roman"/>
          <w:sz w:val="28"/>
          <w:szCs w:val="28"/>
        </w:rPr>
        <w:t>.</w:t>
      </w:r>
    </w:p>
    <w:p w:rsidR="00C20E35" w:rsidRPr="0043330E" w:rsidRDefault="00C20E35" w:rsidP="0043330E">
      <w:pPr>
        <w:shd w:val="clear" w:color="auto" w:fill="FFFFFF"/>
        <w:spacing w:after="0" w:line="360" w:lineRule="auto"/>
        <w:ind w:firstLine="709"/>
        <w:jc w:val="both"/>
        <w:rPr>
          <w:rFonts w:ascii="Times New Roman" w:hAnsi="Times New Roman"/>
          <w:sz w:val="28"/>
          <w:szCs w:val="28"/>
        </w:rPr>
      </w:pPr>
      <w:r w:rsidRPr="0043330E">
        <w:rPr>
          <w:rFonts w:ascii="Times New Roman" w:hAnsi="Times New Roman"/>
          <w:spacing w:val="-2"/>
          <w:sz w:val="28"/>
          <w:szCs w:val="28"/>
        </w:rPr>
        <w:t xml:space="preserve">Анализ почвенных проб </w:t>
      </w:r>
      <w:r w:rsidRPr="0043330E">
        <w:rPr>
          <w:rFonts w:ascii="Times New Roman" w:hAnsi="Times New Roman"/>
          <w:bCs/>
          <w:sz w:val="28"/>
          <w:szCs w:val="28"/>
        </w:rPr>
        <w:t>атомно-адсорбционным спектрохимическим методом</w:t>
      </w:r>
      <w:r>
        <w:rPr>
          <w:rFonts w:ascii="Times New Roman" w:hAnsi="Times New Roman"/>
          <w:bCs/>
          <w:sz w:val="28"/>
          <w:szCs w:val="28"/>
        </w:rPr>
        <w:t xml:space="preserve"> на содержание</w:t>
      </w:r>
      <w:r w:rsidRPr="0043330E">
        <w:rPr>
          <w:rFonts w:ascii="Times New Roman" w:hAnsi="Times New Roman"/>
          <w:bCs/>
          <w:sz w:val="28"/>
          <w:szCs w:val="28"/>
        </w:rPr>
        <w:t xml:space="preserve"> тяжелы</w:t>
      </w:r>
      <w:r>
        <w:rPr>
          <w:rFonts w:ascii="Times New Roman" w:hAnsi="Times New Roman"/>
          <w:bCs/>
          <w:sz w:val="28"/>
          <w:szCs w:val="28"/>
        </w:rPr>
        <w:t>х</w:t>
      </w:r>
      <w:r w:rsidRPr="0043330E">
        <w:rPr>
          <w:rFonts w:ascii="Times New Roman" w:hAnsi="Times New Roman"/>
          <w:bCs/>
          <w:sz w:val="28"/>
          <w:szCs w:val="28"/>
        </w:rPr>
        <w:t xml:space="preserve"> металл</w:t>
      </w:r>
      <w:r>
        <w:rPr>
          <w:rFonts w:ascii="Times New Roman" w:hAnsi="Times New Roman"/>
          <w:bCs/>
          <w:sz w:val="28"/>
          <w:szCs w:val="28"/>
        </w:rPr>
        <w:t>ов (</w:t>
      </w:r>
      <w:r w:rsidRPr="0043330E">
        <w:rPr>
          <w:rFonts w:ascii="Times New Roman" w:hAnsi="Times New Roman"/>
          <w:bCs/>
          <w:sz w:val="28"/>
          <w:szCs w:val="28"/>
        </w:rPr>
        <w:t>цинк</w:t>
      </w:r>
      <w:r>
        <w:rPr>
          <w:rFonts w:ascii="Times New Roman" w:hAnsi="Times New Roman"/>
          <w:bCs/>
          <w:sz w:val="28"/>
          <w:szCs w:val="28"/>
        </w:rPr>
        <w:t>а</w:t>
      </w:r>
      <w:r w:rsidRPr="0043330E">
        <w:rPr>
          <w:rFonts w:ascii="Times New Roman" w:hAnsi="Times New Roman"/>
          <w:bCs/>
          <w:sz w:val="28"/>
          <w:szCs w:val="28"/>
        </w:rPr>
        <w:t>, синица, мед</w:t>
      </w:r>
      <w:r>
        <w:rPr>
          <w:rFonts w:ascii="Times New Roman" w:hAnsi="Times New Roman"/>
          <w:bCs/>
          <w:sz w:val="28"/>
          <w:szCs w:val="28"/>
        </w:rPr>
        <w:t>и), показал,</w:t>
      </w:r>
      <w:r w:rsidRPr="0043330E">
        <w:rPr>
          <w:rFonts w:ascii="Times New Roman" w:hAnsi="Times New Roman"/>
          <w:bCs/>
          <w:sz w:val="28"/>
          <w:szCs w:val="28"/>
        </w:rPr>
        <w:t xml:space="preserve"> </w:t>
      </w:r>
      <w:r>
        <w:rPr>
          <w:rFonts w:ascii="Times New Roman" w:hAnsi="Times New Roman"/>
          <w:bCs/>
          <w:sz w:val="28"/>
          <w:szCs w:val="28"/>
        </w:rPr>
        <w:t>что п</w:t>
      </w:r>
      <w:r w:rsidRPr="0043330E">
        <w:rPr>
          <w:rFonts w:ascii="Times New Roman" w:hAnsi="Times New Roman"/>
          <w:spacing w:val="-1"/>
          <w:sz w:val="28"/>
          <w:szCs w:val="28"/>
        </w:rPr>
        <w:t xml:space="preserve">реобладающим элементом во всех трёх сезонах (весна, лето, осень), </w:t>
      </w:r>
      <w:r w:rsidRPr="0043330E">
        <w:rPr>
          <w:rFonts w:ascii="Times New Roman" w:hAnsi="Times New Roman"/>
          <w:sz w:val="28"/>
          <w:szCs w:val="28"/>
        </w:rPr>
        <w:t>является цинк, наименьшее количество обнаружено свинца и меди.</w:t>
      </w:r>
    </w:p>
    <w:p w:rsidR="00C20E35" w:rsidRDefault="00C20E35" w:rsidP="008E6973">
      <w:pPr>
        <w:spacing w:after="0" w:line="360" w:lineRule="auto"/>
        <w:jc w:val="center"/>
        <w:rPr>
          <w:rFonts w:ascii="Times New Roman" w:hAnsi="Times New Roman"/>
          <w:b/>
          <w:sz w:val="28"/>
          <w:szCs w:val="28"/>
        </w:rPr>
      </w:pPr>
    </w:p>
    <w:p w:rsidR="00C20E35" w:rsidRDefault="00C20E35" w:rsidP="008E6973">
      <w:pPr>
        <w:spacing w:after="0" w:line="360" w:lineRule="auto"/>
        <w:jc w:val="center"/>
        <w:rPr>
          <w:rFonts w:ascii="Times New Roman" w:hAnsi="Times New Roman"/>
          <w:b/>
          <w:sz w:val="28"/>
          <w:szCs w:val="28"/>
        </w:rPr>
      </w:pPr>
      <w:r>
        <w:rPr>
          <w:rFonts w:ascii="Times New Roman" w:hAnsi="Times New Roman"/>
          <w:b/>
          <w:sz w:val="28"/>
          <w:szCs w:val="28"/>
        </w:rPr>
        <w:t>Список литературы</w:t>
      </w:r>
    </w:p>
    <w:p w:rsidR="00C20E35" w:rsidRPr="00114BFF"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bookmarkStart w:id="6" w:name="OLE_LINK36"/>
      <w:bookmarkStart w:id="7" w:name="OLE_LINK34"/>
      <w:bookmarkStart w:id="8" w:name="OLE_LINK35"/>
      <w:r w:rsidRPr="004E1246">
        <w:rPr>
          <w:rFonts w:ascii="Times New Roman" w:hAnsi="Times New Roman"/>
          <w:sz w:val="24"/>
          <w:szCs w:val="24"/>
        </w:rPr>
        <w:t>Корчагин В.А. Экологические аспекты автомобильного транспорта / В.А. Корчагин, Ю.А. Филоненко. – М.: МНЭПУ, 1993. – 206 с.</w:t>
      </w:r>
    </w:p>
    <w:p w:rsidR="00C20E35" w:rsidRPr="00114BFF"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114BFF">
        <w:rPr>
          <w:rFonts w:ascii="Times New Roman" w:hAnsi="Times New Roman"/>
          <w:sz w:val="24"/>
          <w:szCs w:val="24"/>
        </w:rPr>
        <w:t>Лукин, С. В. Закономерности накопления цинка в сельскохозяйственных растениях / С. В. Лукин, И. Е. Солдат, Е. А. Пендюрин // Агрохимия. – 1999. – № 2. – С. 79-82.</w:t>
      </w:r>
    </w:p>
    <w:p w:rsidR="00C20E35" w:rsidRPr="004E1246"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4E1246">
        <w:rPr>
          <w:rFonts w:ascii="Times New Roman" w:hAnsi="Times New Roman"/>
          <w:bCs/>
          <w:color w:val="000000"/>
          <w:sz w:val="24"/>
          <w:szCs w:val="24"/>
        </w:rPr>
        <w:t>Методы</w:t>
      </w:r>
      <w:r w:rsidRPr="004E1246">
        <w:rPr>
          <w:rFonts w:ascii="Times New Roman" w:hAnsi="Times New Roman"/>
          <w:b/>
          <w:bCs/>
          <w:color w:val="000000"/>
          <w:sz w:val="24"/>
          <w:szCs w:val="24"/>
        </w:rPr>
        <w:t xml:space="preserve"> </w:t>
      </w:r>
      <w:r w:rsidRPr="004E1246">
        <w:rPr>
          <w:rFonts w:ascii="Times New Roman" w:hAnsi="Times New Roman"/>
          <w:color w:val="000000"/>
          <w:sz w:val="24"/>
          <w:szCs w:val="24"/>
        </w:rPr>
        <w:t>экологических исследований: практикум / Иванов Е.С., Авдеева Н.В., Кременецкая Т.В., Золотов Г.В.; Ряз. гос. ун-т имени С.А. Есенина. – Рязань, 2011. – 404 с.</w:t>
      </w:r>
    </w:p>
    <w:bookmarkEnd w:id="6"/>
    <w:p w:rsidR="00C20E35" w:rsidRPr="004E1246"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4E1246">
        <w:rPr>
          <w:rFonts w:ascii="Times New Roman" w:hAnsi="Times New Roman"/>
          <w:sz w:val="24"/>
          <w:szCs w:val="24"/>
        </w:rPr>
        <w:t>Мониторинг и методы контроля окружающей среды: учеб. пособие / Ю.А. Афанасьев и др. – М.: Изд-во МНЭПУ, 2001. – 337 с.</w:t>
      </w:r>
    </w:p>
    <w:p w:rsidR="00C20E35" w:rsidRPr="004E1246"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4E1246">
        <w:rPr>
          <w:rFonts w:ascii="Times New Roman" w:hAnsi="Times New Roman"/>
          <w:sz w:val="24"/>
          <w:szCs w:val="24"/>
          <w:lang w:eastAsia="en-US"/>
        </w:rPr>
        <w:t xml:space="preserve">Оценка воздействия сельскохозяйственной техники на окружающую среду: учеб. пособие / А.И. Мельченко и др. – М.: </w:t>
      </w:r>
      <w:r w:rsidRPr="004E1246">
        <w:rPr>
          <w:rFonts w:ascii="Times New Roman" w:hAnsi="Times New Roman"/>
          <w:sz w:val="24"/>
          <w:szCs w:val="24"/>
        </w:rPr>
        <w:t xml:space="preserve">Издательство ФГБОУ ВО «Ивановская ГСХА имени академика Д.К. Беляева», </w:t>
      </w:r>
      <w:r w:rsidRPr="004E1246">
        <w:rPr>
          <w:rFonts w:ascii="Times New Roman" w:hAnsi="Times New Roman"/>
          <w:sz w:val="24"/>
          <w:szCs w:val="24"/>
          <w:lang w:eastAsia="en-US"/>
        </w:rPr>
        <w:t>2016. – 270 с.</w:t>
      </w:r>
    </w:p>
    <w:p w:rsidR="00C20E35" w:rsidRPr="004E1246"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4E1246">
        <w:rPr>
          <w:rFonts w:ascii="Times New Roman" w:hAnsi="Times New Roman"/>
          <w:sz w:val="24"/>
          <w:szCs w:val="24"/>
        </w:rPr>
        <w:t xml:space="preserve">Проект нормативов предельно допустимых выбросов в атмосферу для </w:t>
      </w:r>
      <w:r w:rsidRPr="004E1246">
        <w:rPr>
          <w:rFonts w:ascii="Times New Roman" w:hAnsi="Times New Roman"/>
          <w:caps/>
          <w:spacing w:val="2"/>
          <w:sz w:val="24"/>
          <w:szCs w:val="24"/>
        </w:rPr>
        <w:t>ОАО «А</w:t>
      </w:r>
      <w:r w:rsidRPr="004E1246">
        <w:rPr>
          <w:rFonts w:ascii="Times New Roman" w:hAnsi="Times New Roman"/>
          <w:spacing w:val="2"/>
          <w:sz w:val="24"/>
          <w:szCs w:val="24"/>
        </w:rPr>
        <w:t>грофирма</w:t>
      </w:r>
      <w:r w:rsidRPr="004E1246">
        <w:rPr>
          <w:rFonts w:ascii="Times New Roman" w:hAnsi="Times New Roman"/>
          <w:caps/>
          <w:spacing w:val="2"/>
          <w:sz w:val="24"/>
          <w:szCs w:val="24"/>
        </w:rPr>
        <w:t xml:space="preserve"> «Н</w:t>
      </w:r>
      <w:r w:rsidRPr="004E1246">
        <w:rPr>
          <w:rFonts w:ascii="Times New Roman" w:hAnsi="Times New Roman"/>
          <w:spacing w:val="2"/>
          <w:sz w:val="24"/>
          <w:szCs w:val="24"/>
        </w:rPr>
        <w:t>ива</w:t>
      </w:r>
      <w:r w:rsidRPr="004E1246">
        <w:rPr>
          <w:rFonts w:ascii="Times New Roman" w:hAnsi="Times New Roman"/>
          <w:caps/>
          <w:spacing w:val="2"/>
          <w:sz w:val="24"/>
          <w:szCs w:val="24"/>
        </w:rPr>
        <w:t>»</w:t>
      </w:r>
      <w:r w:rsidRPr="004E1246">
        <w:rPr>
          <w:rFonts w:ascii="Times New Roman" w:hAnsi="Times New Roman"/>
          <w:sz w:val="24"/>
          <w:szCs w:val="24"/>
        </w:rPr>
        <w:t>, Краснодар,</w:t>
      </w:r>
      <w:r w:rsidRPr="004E1246">
        <w:rPr>
          <w:rFonts w:ascii="Times New Roman" w:hAnsi="Times New Roman"/>
          <w:b/>
          <w:sz w:val="24"/>
          <w:szCs w:val="24"/>
        </w:rPr>
        <w:t xml:space="preserve"> </w:t>
      </w:r>
      <w:r w:rsidRPr="004E1246">
        <w:rPr>
          <w:rFonts w:ascii="Times New Roman" w:hAnsi="Times New Roman"/>
          <w:sz w:val="24"/>
          <w:szCs w:val="24"/>
        </w:rPr>
        <w:t>2012 г. – 138 с.</w:t>
      </w:r>
    </w:p>
    <w:p w:rsidR="00C20E35" w:rsidRPr="009C218B"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4E1246">
        <w:rPr>
          <w:rFonts w:ascii="Times New Roman" w:hAnsi="Times New Roman"/>
          <w:kern w:val="36"/>
          <w:sz w:val="24"/>
          <w:szCs w:val="24"/>
        </w:rPr>
        <w:t>Р 2.1.10.1920-04 Руководство по оценке риска для здоровья населения при воздействии химических веществ, загрязняющих окружающую среду.</w:t>
      </w:r>
    </w:p>
    <w:p w:rsidR="00C20E35" w:rsidRPr="004E1246"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9C218B">
        <w:rPr>
          <w:rFonts w:ascii="Times New Roman" w:hAnsi="Times New Roman"/>
          <w:sz w:val="24"/>
          <w:szCs w:val="24"/>
        </w:rPr>
        <w:t>Сердюкова А. Ф., Барабанщиков Д. А. Последствия загрязнения почвы тяжелым</w:t>
      </w:r>
      <w:r>
        <w:rPr>
          <w:rFonts w:ascii="Times New Roman" w:hAnsi="Times New Roman"/>
          <w:sz w:val="24"/>
          <w:szCs w:val="24"/>
        </w:rPr>
        <w:t>и металлами // Молодой ученый. –</w:t>
      </w:r>
      <w:r w:rsidRPr="009C218B">
        <w:rPr>
          <w:rFonts w:ascii="Times New Roman" w:hAnsi="Times New Roman"/>
          <w:sz w:val="24"/>
          <w:szCs w:val="24"/>
        </w:rPr>
        <w:t xml:space="preserve"> 2017. </w:t>
      </w:r>
      <w:r>
        <w:rPr>
          <w:rFonts w:ascii="Times New Roman" w:hAnsi="Times New Roman"/>
          <w:sz w:val="24"/>
          <w:szCs w:val="24"/>
        </w:rPr>
        <w:t>–</w:t>
      </w:r>
      <w:r w:rsidRPr="009C218B">
        <w:rPr>
          <w:rFonts w:ascii="Times New Roman" w:hAnsi="Times New Roman"/>
          <w:sz w:val="24"/>
          <w:szCs w:val="24"/>
        </w:rPr>
        <w:t xml:space="preserve"> №51. </w:t>
      </w:r>
      <w:r>
        <w:rPr>
          <w:rFonts w:ascii="Times New Roman" w:hAnsi="Times New Roman"/>
          <w:sz w:val="24"/>
          <w:szCs w:val="24"/>
        </w:rPr>
        <w:t>–</w:t>
      </w:r>
      <w:r w:rsidRPr="009C218B">
        <w:rPr>
          <w:rFonts w:ascii="Times New Roman" w:hAnsi="Times New Roman"/>
          <w:sz w:val="24"/>
          <w:szCs w:val="24"/>
        </w:rPr>
        <w:t xml:space="preserve"> С. 131-135.</w:t>
      </w:r>
    </w:p>
    <w:p w:rsidR="00C20E35" w:rsidRPr="004E1246"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4E1246">
        <w:rPr>
          <w:rFonts w:ascii="Times New Roman" w:hAnsi="Times New Roman"/>
          <w:color w:val="141412"/>
          <w:sz w:val="24"/>
          <w:szCs w:val="24"/>
          <w:shd w:val="clear" w:color="auto" w:fill="FFFFFF"/>
        </w:rPr>
        <w:t>Снакин В.В., Алябина И.О., Кречетов П.П. Экологическая оценка устойчивости почв к антропогенному воздействию // Известия РАН. – Серия географическая. – 1995.</w:t>
      </w:r>
      <w:r>
        <w:rPr>
          <w:rFonts w:ascii="Times New Roman" w:hAnsi="Times New Roman"/>
          <w:color w:val="141412"/>
          <w:sz w:val="24"/>
          <w:szCs w:val="24"/>
          <w:shd w:val="clear" w:color="auto" w:fill="FFFFFF"/>
        </w:rPr>
        <w:t xml:space="preserve"> </w:t>
      </w:r>
      <w:r w:rsidRPr="004E1246">
        <w:rPr>
          <w:rFonts w:ascii="Times New Roman" w:hAnsi="Times New Roman"/>
          <w:color w:val="141412"/>
          <w:sz w:val="24"/>
          <w:szCs w:val="24"/>
          <w:shd w:val="clear" w:color="auto" w:fill="FFFFFF"/>
        </w:rPr>
        <w:t>– N 5. – С. 50-57.</w:t>
      </w:r>
    </w:p>
    <w:p w:rsidR="00C20E35" w:rsidRPr="00114BFF"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4E1246">
        <w:rPr>
          <w:rFonts w:ascii="Times New Roman" w:hAnsi="Times New Roman"/>
          <w:sz w:val="24"/>
          <w:szCs w:val="24"/>
          <w:lang w:eastAsia="en-US"/>
        </w:rPr>
        <w:t>Стрельников В. В. Прикладная экология: учебник / В. В. Стрельников [и др.]. – Краснодар: Издательский Дом-Юг, 2012. – 452 с.</w:t>
      </w:r>
    </w:p>
    <w:p w:rsidR="00C20E35" w:rsidRPr="00474199"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474199">
        <w:rPr>
          <w:rFonts w:ascii="Times New Roman" w:hAnsi="Times New Roman"/>
          <w:sz w:val="24"/>
          <w:szCs w:val="24"/>
        </w:rPr>
        <w:t>Тяжелые металлы в системе почва – растение / Б. А. Ягодин [и др.] // Химия в сельском хозяйстве. – 1996. – № 5. – С. 43-45.</w:t>
      </w:r>
    </w:p>
    <w:p w:rsidR="00C20E35" w:rsidRPr="004E1246"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4E1246">
        <w:rPr>
          <w:rFonts w:ascii="Times New Roman" w:hAnsi="Times New Roman"/>
          <w:color w:val="000000"/>
          <w:sz w:val="24"/>
          <w:szCs w:val="24"/>
          <w:shd w:val="clear" w:color="auto" w:fill="FFFFFF"/>
        </w:rPr>
        <w:t>Утенкова Т. И. Разработка методического обеспечения анализа почв и биологических объектов для химическо</w:t>
      </w:r>
      <w:r>
        <w:rPr>
          <w:rFonts w:ascii="Times New Roman" w:hAnsi="Times New Roman"/>
          <w:color w:val="000000"/>
          <w:sz w:val="24"/>
          <w:szCs w:val="24"/>
          <w:shd w:val="clear" w:color="auto" w:fill="FFFFFF"/>
        </w:rPr>
        <w:t>й экспертизы на тяжелые металлы</w:t>
      </w:r>
      <w:r w:rsidRPr="004E1246">
        <w:rPr>
          <w:rFonts w:ascii="Times New Roman" w:hAnsi="Times New Roman"/>
          <w:color w:val="000000"/>
          <w:sz w:val="24"/>
          <w:szCs w:val="24"/>
          <w:shd w:val="clear" w:color="auto" w:fill="FFFFFF"/>
        </w:rPr>
        <w:t>: Дис. канд. хим. наук: 02.00.02: Иркутск, 2004. – 124 c. </w:t>
      </w:r>
    </w:p>
    <w:p w:rsidR="00C20E35" w:rsidRPr="004E1246" w:rsidRDefault="00C20E35" w:rsidP="00E619C6">
      <w:pPr>
        <w:pStyle w:val="ListParagraph"/>
        <w:numPr>
          <w:ilvl w:val="0"/>
          <w:numId w:val="1"/>
        </w:numPr>
        <w:tabs>
          <w:tab w:val="left" w:pos="900"/>
        </w:tabs>
        <w:spacing w:after="0" w:line="360" w:lineRule="auto"/>
        <w:ind w:left="0" w:firstLine="540"/>
        <w:jc w:val="both"/>
        <w:rPr>
          <w:rFonts w:ascii="Times New Roman" w:hAnsi="Times New Roman"/>
          <w:sz w:val="24"/>
          <w:szCs w:val="24"/>
        </w:rPr>
      </w:pPr>
      <w:r w:rsidRPr="004E1246">
        <w:rPr>
          <w:rFonts w:ascii="Times New Roman" w:hAnsi="Times New Roman"/>
          <w:sz w:val="24"/>
          <w:szCs w:val="24"/>
        </w:rPr>
        <w:t>Эрмантраут Э.Р., Гудзъ В.П. Статистический анализ результатов агрономических исследований в прикладной программе «EXCEL-2000″ //Материалы международной научно-практической конференции «современные проблемы опытного дела», том 2. - СПб, 2000. – С. 13-134.</w:t>
      </w:r>
    </w:p>
    <w:bookmarkEnd w:id="7"/>
    <w:bookmarkEnd w:id="8"/>
    <w:p w:rsidR="00C20E35" w:rsidRPr="004E1246" w:rsidRDefault="00C20E35" w:rsidP="004E1246">
      <w:pPr>
        <w:spacing w:after="0" w:line="360" w:lineRule="auto"/>
        <w:ind w:firstLine="709"/>
        <w:jc w:val="center"/>
        <w:rPr>
          <w:rFonts w:ascii="Times New Roman" w:hAnsi="Times New Roman"/>
          <w:b/>
          <w:sz w:val="24"/>
          <w:szCs w:val="24"/>
        </w:rPr>
      </w:pPr>
    </w:p>
    <w:p w:rsidR="00C20E35" w:rsidRDefault="00C20E35" w:rsidP="004E1246">
      <w:pPr>
        <w:spacing w:after="0" w:line="360" w:lineRule="auto"/>
        <w:ind w:firstLine="709"/>
        <w:jc w:val="center"/>
        <w:rPr>
          <w:rFonts w:ascii="Times New Roman" w:hAnsi="Times New Roman"/>
          <w:b/>
          <w:sz w:val="24"/>
          <w:szCs w:val="24"/>
          <w:lang w:val="en-US"/>
        </w:rPr>
      </w:pPr>
      <w:r>
        <w:rPr>
          <w:rFonts w:ascii="Times New Roman" w:hAnsi="Times New Roman"/>
          <w:b/>
          <w:sz w:val="24"/>
          <w:szCs w:val="24"/>
          <w:lang w:val="en-US"/>
        </w:rPr>
        <w:t>References</w:t>
      </w:r>
    </w:p>
    <w:p w:rsidR="00C20E35" w:rsidRDefault="00C20E35" w:rsidP="004178F1">
      <w:pPr>
        <w:spacing w:after="0" w:line="360" w:lineRule="auto"/>
        <w:ind w:firstLine="709"/>
        <w:rPr>
          <w:rFonts w:ascii="Times New Roman" w:hAnsi="Times New Roman"/>
          <w:b/>
          <w:sz w:val="24"/>
          <w:szCs w:val="24"/>
          <w:lang w:val="en-US"/>
        </w:rPr>
      </w:pP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1.</w:t>
      </w:r>
      <w:r w:rsidRPr="004178F1">
        <w:rPr>
          <w:rFonts w:ascii="Times New Roman" w:hAnsi="Times New Roman"/>
          <w:sz w:val="24"/>
          <w:szCs w:val="24"/>
          <w:lang w:val="en-US"/>
        </w:rPr>
        <w:tab/>
        <w:t>Korchagin V.A. Jekologicheskie aspekty avtomobil'nogo transporta / V.A. Korchagin, Ju.A. Filonenko. – M.: MNJePU, 1993. – 206 s.</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2.</w:t>
      </w:r>
      <w:r w:rsidRPr="004178F1">
        <w:rPr>
          <w:rFonts w:ascii="Times New Roman" w:hAnsi="Times New Roman"/>
          <w:sz w:val="24"/>
          <w:szCs w:val="24"/>
          <w:lang w:val="en-US"/>
        </w:rPr>
        <w:tab/>
        <w:t>Lukin, S. V. Zakonomernosti nakoplenija cinka v sel'skohozjajstvennyh rastenijah / S. V. Lukin, I. E. Soldat, E. A. Pendjurin // Agrohimija. – 1999. – № 2. – S. 79-82.</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3.</w:t>
      </w:r>
      <w:r w:rsidRPr="004178F1">
        <w:rPr>
          <w:rFonts w:ascii="Times New Roman" w:hAnsi="Times New Roman"/>
          <w:sz w:val="24"/>
          <w:szCs w:val="24"/>
          <w:lang w:val="en-US"/>
        </w:rPr>
        <w:tab/>
        <w:t>Metody jekologicheskih issledovanij: praktikum / Ivanov E.S., Avdeeva N.V., Kremeneckaja T.V., Zolotov G.V.; Rjaz. gos. un-t imeni S.A. Esenina. – Rjazan', 2011. – 404 s.</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4.</w:t>
      </w:r>
      <w:r w:rsidRPr="004178F1">
        <w:rPr>
          <w:rFonts w:ascii="Times New Roman" w:hAnsi="Times New Roman"/>
          <w:sz w:val="24"/>
          <w:szCs w:val="24"/>
          <w:lang w:val="en-US"/>
        </w:rPr>
        <w:tab/>
        <w:t>Monitoring i metody kontrolja okruzhajushhej sredy: ucheb. posobie / Ju.A. Afanas'ev i dr. – M.: Izd-vo MNJePU, 2001. – 337 s.</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5.</w:t>
      </w:r>
      <w:r w:rsidRPr="004178F1">
        <w:rPr>
          <w:rFonts w:ascii="Times New Roman" w:hAnsi="Times New Roman"/>
          <w:sz w:val="24"/>
          <w:szCs w:val="24"/>
          <w:lang w:val="en-US"/>
        </w:rPr>
        <w:tab/>
        <w:t>Ocenka vozdejstvija sel'skohozjajstvennoj tehniki na okruzhajushhuju sredu: ucheb. posobie / A.I. Mel'chenko i dr. – M.: Izdatel'stvo FGBOU VO «Ivanovskaja GSHA imeni akademika D.K. Beljaeva», 2016. – 270 s.</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6.</w:t>
      </w:r>
      <w:r w:rsidRPr="004178F1">
        <w:rPr>
          <w:rFonts w:ascii="Times New Roman" w:hAnsi="Times New Roman"/>
          <w:sz w:val="24"/>
          <w:szCs w:val="24"/>
          <w:lang w:val="en-US"/>
        </w:rPr>
        <w:tab/>
        <w:t>Proekt normativov predel'no dopustimyh vybrosov v atmosferu dlja OAO «Agrofirma «Niva», Krasnodar, 2012 g. – 138 s.</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7.</w:t>
      </w:r>
      <w:r w:rsidRPr="004178F1">
        <w:rPr>
          <w:rFonts w:ascii="Times New Roman" w:hAnsi="Times New Roman"/>
          <w:sz w:val="24"/>
          <w:szCs w:val="24"/>
          <w:lang w:val="en-US"/>
        </w:rPr>
        <w:tab/>
        <w:t>R 2.1.10.1920-04 Rukovodstvo po ocenke riska dlja zdorov'ja naselenija pri vozdejstvii himicheskih veshhestv, zagrjaznjajushhih okruzhajushhuju sredu.</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8.</w:t>
      </w:r>
      <w:r w:rsidRPr="004178F1">
        <w:rPr>
          <w:rFonts w:ascii="Times New Roman" w:hAnsi="Times New Roman"/>
          <w:sz w:val="24"/>
          <w:szCs w:val="24"/>
          <w:lang w:val="en-US"/>
        </w:rPr>
        <w:tab/>
        <w:t>Serdjukova A. F., Barabanshhikov D. A. Posledstvija zagrjaznenija pochvy tjazhelymi metallami // Molodoj uchenyj. – 2017. – №51. – S. 131-135.</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9.</w:t>
      </w:r>
      <w:r w:rsidRPr="004178F1">
        <w:rPr>
          <w:rFonts w:ascii="Times New Roman" w:hAnsi="Times New Roman"/>
          <w:sz w:val="24"/>
          <w:szCs w:val="24"/>
          <w:lang w:val="en-US"/>
        </w:rPr>
        <w:tab/>
        <w:t>Snakin V.V., Aljabina I.O., Krechetov P.P. Jekologicheskaja ocenka ustojchivosti pochv k antropogennomu vozdejstviju // Izvestija RAN. – Serija geograficheskaja. – 1995. – N 5. – S. 50-57.</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10.</w:t>
      </w:r>
      <w:r w:rsidRPr="004178F1">
        <w:rPr>
          <w:rFonts w:ascii="Times New Roman" w:hAnsi="Times New Roman"/>
          <w:sz w:val="24"/>
          <w:szCs w:val="24"/>
          <w:lang w:val="en-US"/>
        </w:rPr>
        <w:tab/>
        <w:t>Strel'nikov V. V. Prikladnaja jekologija: uchebnik / V. V. Strel'nikov [i dr.]. – Krasnodar: Izdatel'skij Dom-Jug, 2012. – 452 s.</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11.</w:t>
      </w:r>
      <w:r w:rsidRPr="004178F1">
        <w:rPr>
          <w:rFonts w:ascii="Times New Roman" w:hAnsi="Times New Roman"/>
          <w:sz w:val="24"/>
          <w:szCs w:val="24"/>
          <w:lang w:val="en-US"/>
        </w:rPr>
        <w:tab/>
        <w:t>Tjazhelye metally v sisteme pochva – rastenie / B. A. Jagodin [i dr.] // Himija v sel'skom hozjajstve. – 1996. – № 5. – S. 43-45.</w:t>
      </w:r>
    </w:p>
    <w:p w:rsidR="00C20E35" w:rsidRPr="004178F1" w:rsidRDefault="00C20E35" w:rsidP="00922A4B">
      <w:pPr>
        <w:tabs>
          <w:tab w:val="left" w:pos="900"/>
        </w:tabs>
        <w:spacing w:after="0" w:line="360" w:lineRule="auto"/>
        <w:ind w:firstLine="540"/>
        <w:rPr>
          <w:rFonts w:ascii="Times New Roman" w:hAnsi="Times New Roman"/>
          <w:sz w:val="24"/>
          <w:szCs w:val="24"/>
          <w:lang w:val="en-US"/>
        </w:rPr>
      </w:pPr>
      <w:r w:rsidRPr="004178F1">
        <w:rPr>
          <w:rFonts w:ascii="Times New Roman" w:hAnsi="Times New Roman"/>
          <w:sz w:val="24"/>
          <w:szCs w:val="24"/>
          <w:lang w:val="en-US"/>
        </w:rPr>
        <w:t>12.</w:t>
      </w:r>
      <w:r w:rsidRPr="004178F1">
        <w:rPr>
          <w:rFonts w:ascii="Times New Roman" w:hAnsi="Times New Roman"/>
          <w:sz w:val="24"/>
          <w:szCs w:val="24"/>
          <w:lang w:val="en-US"/>
        </w:rPr>
        <w:tab/>
        <w:t xml:space="preserve">Utenkova T. I. Razrabotka metodicheskogo obespechenija analiza pochv i biologicheskih ob#ektov dlja himicheskoj jekspertizy na tjazhelye metally: Dis. kand. him. nauk: 02.00.02: Irkutsk, 2004. – 124 c. </w:t>
      </w:r>
    </w:p>
    <w:p w:rsidR="00C20E35" w:rsidRPr="004178F1" w:rsidRDefault="00C20E35" w:rsidP="00922A4B">
      <w:pPr>
        <w:tabs>
          <w:tab w:val="left" w:pos="900"/>
        </w:tabs>
        <w:spacing w:after="0" w:line="360" w:lineRule="auto"/>
        <w:ind w:firstLine="540"/>
        <w:rPr>
          <w:rFonts w:ascii="Times New Roman" w:hAnsi="Times New Roman"/>
          <w:sz w:val="24"/>
          <w:szCs w:val="24"/>
        </w:rPr>
      </w:pPr>
      <w:r w:rsidRPr="004178F1">
        <w:rPr>
          <w:rFonts w:ascii="Times New Roman" w:hAnsi="Times New Roman"/>
          <w:sz w:val="24"/>
          <w:szCs w:val="24"/>
        </w:rPr>
        <w:t>13.</w:t>
      </w:r>
      <w:r w:rsidRPr="004178F1">
        <w:rPr>
          <w:rFonts w:ascii="Times New Roman" w:hAnsi="Times New Roman"/>
          <w:sz w:val="24"/>
          <w:szCs w:val="24"/>
        </w:rPr>
        <w:tab/>
        <w:t>Jermantraut Je.R., Gudz# V.P. Statisticheskij analiz rezul'tatov agronomicheskih issledovanij v prikladnoj programme «EXCEL-2000″ //Materialy mezhdunarodnoj nauchno-prakticheskoj konferencii «sovremennye problemy opytnogo dela», tom 2. - SPb, 2000. – S. 13-134.</w:t>
      </w:r>
    </w:p>
    <w:sectPr w:rsidR="00C20E35" w:rsidRPr="004178F1" w:rsidSect="006D2F8F">
      <w:headerReference w:type="even" r:id="rId12"/>
      <w:headerReference w:type="default" r:id="rId13"/>
      <w:footerReference w:type="default" r:id="rId14"/>
      <w:headerReference w:type="firs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E35" w:rsidRDefault="00C20E35" w:rsidP="007161CD">
      <w:pPr>
        <w:spacing w:after="0" w:line="240" w:lineRule="auto"/>
      </w:pPr>
      <w:r>
        <w:separator/>
      </w:r>
    </w:p>
  </w:endnote>
  <w:endnote w:type="continuationSeparator" w:id="0">
    <w:p w:rsidR="00C20E35" w:rsidRDefault="00C20E35" w:rsidP="007161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E35" w:rsidRPr="00D300B6" w:rsidRDefault="00C20E35">
    <w:pPr>
      <w:pStyle w:val="Footer"/>
      <w:rPr>
        <w:rFonts w:ascii="Times New Roman" w:hAnsi="Times New Roman"/>
        <w:lang w:val="en-US"/>
      </w:rPr>
    </w:pPr>
    <w:hyperlink r:id="rId1" w:history="1">
      <w:r w:rsidRPr="00D300B6">
        <w:rPr>
          <w:rStyle w:val="Hyperlink"/>
          <w:rFonts w:ascii="Times New Roman" w:hAnsi="Times New Roman"/>
          <w:color w:val="auto"/>
          <w:sz w:val="24"/>
          <w:szCs w:val="24"/>
          <w:u w:val="none"/>
        </w:rPr>
        <w:t>http://ej.kubagro.ru/20</w:t>
      </w:r>
      <w:r w:rsidRPr="00D300B6">
        <w:rPr>
          <w:rStyle w:val="Hyperlink"/>
          <w:rFonts w:ascii="Times New Roman" w:hAnsi="Times New Roman"/>
          <w:color w:val="auto"/>
          <w:sz w:val="24"/>
          <w:szCs w:val="24"/>
          <w:u w:val="none"/>
          <w:lang w:val="en-US"/>
        </w:rPr>
        <w:t>19</w:t>
      </w:r>
      <w:r w:rsidRPr="00D300B6">
        <w:rPr>
          <w:rStyle w:val="Hyperlink"/>
          <w:rFonts w:ascii="Times New Roman" w:hAnsi="Times New Roman"/>
          <w:color w:val="auto"/>
          <w:sz w:val="24"/>
          <w:szCs w:val="24"/>
          <w:u w:val="none"/>
        </w:rPr>
        <w:t>/</w:t>
      </w:r>
      <w:r w:rsidRPr="00D300B6">
        <w:rPr>
          <w:rStyle w:val="Hyperlink"/>
          <w:rFonts w:ascii="Times New Roman" w:hAnsi="Times New Roman"/>
          <w:color w:val="auto"/>
          <w:sz w:val="24"/>
          <w:szCs w:val="24"/>
          <w:u w:val="none"/>
          <w:lang w:val="en-US"/>
        </w:rPr>
        <w:t>0</w:t>
      </w:r>
      <w:r w:rsidRPr="00D300B6">
        <w:rPr>
          <w:rStyle w:val="Hyperlink"/>
          <w:rFonts w:ascii="Times New Roman" w:hAnsi="Times New Roman"/>
          <w:color w:val="auto"/>
          <w:sz w:val="24"/>
          <w:szCs w:val="24"/>
          <w:u w:val="none"/>
        </w:rPr>
        <w:t>3/pdf/0</w:t>
      </w:r>
      <w:r w:rsidRPr="00D300B6">
        <w:rPr>
          <w:rStyle w:val="Hyperlink"/>
          <w:rFonts w:ascii="Times New Roman" w:hAnsi="Times New Roman"/>
          <w:color w:val="auto"/>
          <w:sz w:val="24"/>
          <w:szCs w:val="24"/>
          <w:u w:val="none"/>
          <w:lang w:val="en-US"/>
        </w:rPr>
        <w:t>17</w:t>
      </w:r>
      <w:r w:rsidRPr="00D300B6">
        <w:rPr>
          <w:rStyle w:val="Hyperlink"/>
          <w:rFonts w:ascii="Times New Roman" w:hAnsi="Times New Roman"/>
          <w:color w:val="auto"/>
          <w:sz w:val="24"/>
          <w:szCs w:val="24"/>
          <w:u w:val="none"/>
        </w:rPr>
        <w:t>.pdf</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E35" w:rsidRDefault="00C20E35" w:rsidP="007161CD">
      <w:pPr>
        <w:spacing w:after="0" w:line="240" w:lineRule="auto"/>
      </w:pPr>
      <w:r>
        <w:separator/>
      </w:r>
    </w:p>
  </w:footnote>
  <w:footnote w:type="continuationSeparator" w:id="0">
    <w:p w:rsidR="00C20E35" w:rsidRDefault="00C20E35" w:rsidP="007161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E35" w:rsidRDefault="00C20E35" w:rsidP="001C21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0E35" w:rsidRDefault="00C20E35" w:rsidP="006D2F8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E35" w:rsidRPr="00623984" w:rsidRDefault="00C20E35" w:rsidP="001C21CD">
    <w:pPr>
      <w:pStyle w:val="Header"/>
      <w:framePr w:wrap="around" w:vAnchor="text" w:hAnchor="margin" w:xAlign="right" w:y="1"/>
      <w:rPr>
        <w:rStyle w:val="PageNumber"/>
        <w:rFonts w:ascii="Times New Roman" w:hAnsi="Times New Roman"/>
        <w:sz w:val="28"/>
        <w:szCs w:val="28"/>
      </w:rPr>
    </w:pPr>
    <w:r w:rsidRPr="00623984">
      <w:rPr>
        <w:rStyle w:val="PageNumber"/>
        <w:rFonts w:ascii="Times New Roman" w:hAnsi="Times New Roman"/>
        <w:sz w:val="28"/>
        <w:szCs w:val="28"/>
      </w:rPr>
      <w:fldChar w:fldCharType="begin"/>
    </w:r>
    <w:r w:rsidRPr="00623984">
      <w:rPr>
        <w:rStyle w:val="PageNumber"/>
        <w:rFonts w:ascii="Times New Roman" w:hAnsi="Times New Roman"/>
        <w:sz w:val="28"/>
        <w:szCs w:val="28"/>
      </w:rPr>
      <w:instrText xml:space="preserve">PAGE  </w:instrText>
    </w:r>
    <w:r w:rsidRPr="00623984">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623984">
      <w:rPr>
        <w:rStyle w:val="PageNumber"/>
        <w:rFonts w:ascii="Times New Roman" w:hAnsi="Times New Roman"/>
        <w:sz w:val="28"/>
        <w:szCs w:val="28"/>
      </w:rPr>
      <w:fldChar w:fldCharType="end"/>
    </w:r>
  </w:p>
  <w:p w:rsidR="00C20E35" w:rsidRPr="006D2F8F" w:rsidRDefault="00C20E35" w:rsidP="006D2F8F">
    <w:pPr>
      <w:pStyle w:val="Header"/>
      <w:ind w:right="360"/>
      <w:rPr>
        <w:rFonts w:ascii="Times New Roman" w:hAnsi="Times New Roman"/>
        <w:lang w:val="en-US"/>
      </w:rPr>
    </w:pPr>
    <w:r w:rsidRPr="006D2F8F">
      <w:rPr>
        <w:rFonts w:ascii="Times New Roman" w:hAnsi="Times New Roman"/>
        <w:sz w:val="24"/>
        <w:szCs w:val="24"/>
      </w:rPr>
      <w:t>Научный журнал КубГАУ, №</w:t>
    </w:r>
    <w:r w:rsidRPr="006D2F8F">
      <w:rPr>
        <w:rFonts w:ascii="Times New Roman" w:hAnsi="Times New Roman"/>
        <w:sz w:val="24"/>
        <w:szCs w:val="24"/>
        <w:lang w:val="en-US"/>
      </w:rPr>
      <w:t>14</w:t>
    </w:r>
    <w:r w:rsidRPr="006D2F8F">
      <w:rPr>
        <w:rFonts w:ascii="Times New Roman" w:hAnsi="Times New Roman"/>
        <w:sz w:val="24"/>
        <w:szCs w:val="24"/>
      </w:rPr>
      <w:t>7(</w:t>
    </w:r>
    <w:r w:rsidRPr="006D2F8F">
      <w:rPr>
        <w:rFonts w:ascii="Times New Roman" w:hAnsi="Times New Roman"/>
        <w:sz w:val="24"/>
        <w:szCs w:val="24"/>
        <w:lang w:val="en-US"/>
      </w:rPr>
      <w:t>0</w:t>
    </w:r>
    <w:r w:rsidRPr="006D2F8F">
      <w:rPr>
        <w:rFonts w:ascii="Times New Roman" w:hAnsi="Times New Roman"/>
        <w:sz w:val="24"/>
        <w:szCs w:val="24"/>
      </w:rPr>
      <w:t>3), 20</w:t>
    </w:r>
    <w:r w:rsidRPr="006D2F8F">
      <w:rPr>
        <w:rFonts w:ascii="Times New Roman" w:hAnsi="Times New Roman"/>
        <w:sz w:val="24"/>
        <w:szCs w:val="24"/>
        <w:lang w:val="en-US"/>
      </w:rPr>
      <w:t>19</w:t>
    </w:r>
    <w:r w:rsidRPr="006D2F8F">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E35" w:rsidRPr="006D2F8F" w:rsidRDefault="00C20E35">
    <w:pPr>
      <w:pStyle w:val="Header"/>
      <w:rPr>
        <w:rFonts w:ascii="Times New Roman" w:hAnsi="Times New Roman"/>
      </w:rPr>
    </w:pPr>
    <w:r w:rsidRPr="006D2F8F">
      <w:rPr>
        <w:rFonts w:ascii="Times New Roman" w:hAnsi="Times New Roman"/>
        <w:sz w:val="24"/>
        <w:szCs w:val="24"/>
      </w:rPr>
      <w:t>Научный журнал КубГАУ, №</w:t>
    </w:r>
    <w:r w:rsidRPr="006D2F8F">
      <w:rPr>
        <w:rFonts w:ascii="Times New Roman" w:hAnsi="Times New Roman"/>
        <w:sz w:val="24"/>
        <w:szCs w:val="24"/>
        <w:lang w:val="en-US"/>
      </w:rPr>
      <w:t>14</w:t>
    </w:r>
    <w:r w:rsidRPr="006D2F8F">
      <w:rPr>
        <w:rFonts w:ascii="Times New Roman" w:hAnsi="Times New Roman"/>
        <w:sz w:val="24"/>
        <w:szCs w:val="24"/>
      </w:rPr>
      <w:t>7(</w:t>
    </w:r>
    <w:r w:rsidRPr="006D2F8F">
      <w:rPr>
        <w:rFonts w:ascii="Times New Roman" w:hAnsi="Times New Roman"/>
        <w:sz w:val="24"/>
        <w:szCs w:val="24"/>
        <w:lang w:val="en-US"/>
      </w:rPr>
      <w:t>0</w:t>
    </w:r>
    <w:r w:rsidRPr="006D2F8F">
      <w:rPr>
        <w:rFonts w:ascii="Times New Roman" w:hAnsi="Times New Roman"/>
        <w:sz w:val="24"/>
        <w:szCs w:val="24"/>
      </w:rPr>
      <w:t>3), 20</w:t>
    </w:r>
    <w:r w:rsidRPr="006D2F8F">
      <w:rPr>
        <w:rFonts w:ascii="Times New Roman" w:hAnsi="Times New Roman"/>
        <w:sz w:val="24"/>
        <w:szCs w:val="24"/>
        <w:lang w:val="en-US"/>
      </w:rPr>
      <w:t>19</w:t>
    </w:r>
    <w:r w:rsidRPr="006D2F8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C16971"/>
    <w:multiLevelType w:val="hybridMultilevel"/>
    <w:tmpl w:val="E48A07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F4F6955"/>
    <w:multiLevelType w:val="hybridMultilevel"/>
    <w:tmpl w:val="A316355C"/>
    <w:lvl w:ilvl="0" w:tplc="A85C77B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6973"/>
    <w:rsid w:val="000005C6"/>
    <w:rsid w:val="0000064F"/>
    <w:rsid w:val="000010D4"/>
    <w:rsid w:val="000010D8"/>
    <w:rsid w:val="000015A0"/>
    <w:rsid w:val="000015E6"/>
    <w:rsid w:val="00001648"/>
    <w:rsid w:val="00001A7B"/>
    <w:rsid w:val="00001BA5"/>
    <w:rsid w:val="000020FB"/>
    <w:rsid w:val="00002458"/>
    <w:rsid w:val="0000259C"/>
    <w:rsid w:val="000025D0"/>
    <w:rsid w:val="0000347F"/>
    <w:rsid w:val="000035EE"/>
    <w:rsid w:val="00003E16"/>
    <w:rsid w:val="000043A8"/>
    <w:rsid w:val="00004ADD"/>
    <w:rsid w:val="00004BC5"/>
    <w:rsid w:val="000054B2"/>
    <w:rsid w:val="000058F3"/>
    <w:rsid w:val="00006375"/>
    <w:rsid w:val="0000791D"/>
    <w:rsid w:val="000110C6"/>
    <w:rsid w:val="00011219"/>
    <w:rsid w:val="00011293"/>
    <w:rsid w:val="000112FF"/>
    <w:rsid w:val="0001179E"/>
    <w:rsid w:val="0001184C"/>
    <w:rsid w:val="00011F6F"/>
    <w:rsid w:val="00012302"/>
    <w:rsid w:val="000123A7"/>
    <w:rsid w:val="00012E1E"/>
    <w:rsid w:val="000136DE"/>
    <w:rsid w:val="00013763"/>
    <w:rsid w:val="000138AA"/>
    <w:rsid w:val="000142B1"/>
    <w:rsid w:val="00014497"/>
    <w:rsid w:val="00014FDB"/>
    <w:rsid w:val="0001502D"/>
    <w:rsid w:val="000151B6"/>
    <w:rsid w:val="00015442"/>
    <w:rsid w:val="0001559A"/>
    <w:rsid w:val="00015B09"/>
    <w:rsid w:val="000166AF"/>
    <w:rsid w:val="00016706"/>
    <w:rsid w:val="00016729"/>
    <w:rsid w:val="00016A2E"/>
    <w:rsid w:val="00016BB7"/>
    <w:rsid w:val="000175E5"/>
    <w:rsid w:val="000176FA"/>
    <w:rsid w:val="00017EC4"/>
    <w:rsid w:val="00017F16"/>
    <w:rsid w:val="000200F5"/>
    <w:rsid w:val="000201B8"/>
    <w:rsid w:val="000203A1"/>
    <w:rsid w:val="00020443"/>
    <w:rsid w:val="000204A0"/>
    <w:rsid w:val="00020D77"/>
    <w:rsid w:val="00020F00"/>
    <w:rsid w:val="000210B7"/>
    <w:rsid w:val="000214B4"/>
    <w:rsid w:val="0002291F"/>
    <w:rsid w:val="00022A51"/>
    <w:rsid w:val="00022B39"/>
    <w:rsid w:val="00022B95"/>
    <w:rsid w:val="00022E98"/>
    <w:rsid w:val="0002311B"/>
    <w:rsid w:val="00023281"/>
    <w:rsid w:val="00023723"/>
    <w:rsid w:val="00023EFF"/>
    <w:rsid w:val="00023F3F"/>
    <w:rsid w:val="00024A9A"/>
    <w:rsid w:val="00024C33"/>
    <w:rsid w:val="00024CB0"/>
    <w:rsid w:val="0002517E"/>
    <w:rsid w:val="000252F3"/>
    <w:rsid w:val="00025E58"/>
    <w:rsid w:val="00025E5B"/>
    <w:rsid w:val="00026615"/>
    <w:rsid w:val="00026733"/>
    <w:rsid w:val="0002689C"/>
    <w:rsid w:val="00026C6E"/>
    <w:rsid w:val="00026C6F"/>
    <w:rsid w:val="00026D21"/>
    <w:rsid w:val="000274F1"/>
    <w:rsid w:val="00027676"/>
    <w:rsid w:val="00027B0C"/>
    <w:rsid w:val="00027D61"/>
    <w:rsid w:val="00027F2A"/>
    <w:rsid w:val="0003060F"/>
    <w:rsid w:val="000309F7"/>
    <w:rsid w:val="00030AC2"/>
    <w:rsid w:val="00030CB4"/>
    <w:rsid w:val="00030F60"/>
    <w:rsid w:val="00031851"/>
    <w:rsid w:val="00031A1F"/>
    <w:rsid w:val="00031F86"/>
    <w:rsid w:val="00032123"/>
    <w:rsid w:val="00032509"/>
    <w:rsid w:val="00032874"/>
    <w:rsid w:val="00032BB9"/>
    <w:rsid w:val="0003305F"/>
    <w:rsid w:val="0003355F"/>
    <w:rsid w:val="00033A72"/>
    <w:rsid w:val="00033DAA"/>
    <w:rsid w:val="00034184"/>
    <w:rsid w:val="000343EF"/>
    <w:rsid w:val="0003484D"/>
    <w:rsid w:val="00034C0F"/>
    <w:rsid w:val="00034C3D"/>
    <w:rsid w:val="00034E05"/>
    <w:rsid w:val="0003515C"/>
    <w:rsid w:val="00035347"/>
    <w:rsid w:val="0003569A"/>
    <w:rsid w:val="00035974"/>
    <w:rsid w:val="00035992"/>
    <w:rsid w:val="00035995"/>
    <w:rsid w:val="00035BC3"/>
    <w:rsid w:val="00035D4A"/>
    <w:rsid w:val="00035FB9"/>
    <w:rsid w:val="000362B4"/>
    <w:rsid w:val="00036433"/>
    <w:rsid w:val="00036712"/>
    <w:rsid w:val="0003687B"/>
    <w:rsid w:val="00036924"/>
    <w:rsid w:val="00036A04"/>
    <w:rsid w:val="00036C29"/>
    <w:rsid w:val="00037243"/>
    <w:rsid w:val="00037265"/>
    <w:rsid w:val="00040C22"/>
    <w:rsid w:val="00041598"/>
    <w:rsid w:val="00041A06"/>
    <w:rsid w:val="00041A94"/>
    <w:rsid w:val="0004250C"/>
    <w:rsid w:val="0004291E"/>
    <w:rsid w:val="00042EA5"/>
    <w:rsid w:val="00043166"/>
    <w:rsid w:val="0004329C"/>
    <w:rsid w:val="00043648"/>
    <w:rsid w:val="00043B93"/>
    <w:rsid w:val="00043EC3"/>
    <w:rsid w:val="000441DB"/>
    <w:rsid w:val="000443BF"/>
    <w:rsid w:val="000449CD"/>
    <w:rsid w:val="00044EC0"/>
    <w:rsid w:val="00045480"/>
    <w:rsid w:val="000459C9"/>
    <w:rsid w:val="00045C18"/>
    <w:rsid w:val="00045C6F"/>
    <w:rsid w:val="00045DC6"/>
    <w:rsid w:val="0004698E"/>
    <w:rsid w:val="00046A36"/>
    <w:rsid w:val="00046AE4"/>
    <w:rsid w:val="00046B10"/>
    <w:rsid w:val="00046C66"/>
    <w:rsid w:val="00046EF1"/>
    <w:rsid w:val="000470AF"/>
    <w:rsid w:val="00047107"/>
    <w:rsid w:val="00047BDB"/>
    <w:rsid w:val="00047FAD"/>
    <w:rsid w:val="0005033B"/>
    <w:rsid w:val="00050CF7"/>
    <w:rsid w:val="00050E82"/>
    <w:rsid w:val="00050FA1"/>
    <w:rsid w:val="00050FC7"/>
    <w:rsid w:val="0005108C"/>
    <w:rsid w:val="0005127F"/>
    <w:rsid w:val="0005144E"/>
    <w:rsid w:val="00051853"/>
    <w:rsid w:val="0005195E"/>
    <w:rsid w:val="00051C6F"/>
    <w:rsid w:val="00051CF6"/>
    <w:rsid w:val="00052058"/>
    <w:rsid w:val="0005245B"/>
    <w:rsid w:val="000526EA"/>
    <w:rsid w:val="000528FA"/>
    <w:rsid w:val="00052B13"/>
    <w:rsid w:val="00052D8A"/>
    <w:rsid w:val="00052FDE"/>
    <w:rsid w:val="00053142"/>
    <w:rsid w:val="00053256"/>
    <w:rsid w:val="000533C7"/>
    <w:rsid w:val="00053627"/>
    <w:rsid w:val="00053823"/>
    <w:rsid w:val="00053B53"/>
    <w:rsid w:val="00053E1C"/>
    <w:rsid w:val="000540F6"/>
    <w:rsid w:val="0005418B"/>
    <w:rsid w:val="00054A7E"/>
    <w:rsid w:val="00055063"/>
    <w:rsid w:val="000552D7"/>
    <w:rsid w:val="0005536C"/>
    <w:rsid w:val="0005538D"/>
    <w:rsid w:val="0005590A"/>
    <w:rsid w:val="00055E49"/>
    <w:rsid w:val="000567D0"/>
    <w:rsid w:val="000568FE"/>
    <w:rsid w:val="000569B7"/>
    <w:rsid w:val="00056CD5"/>
    <w:rsid w:val="00056D27"/>
    <w:rsid w:val="00056D9C"/>
    <w:rsid w:val="00056DEE"/>
    <w:rsid w:val="00057143"/>
    <w:rsid w:val="0005757B"/>
    <w:rsid w:val="00057BA7"/>
    <w:rsid w:val="00057FA2"/>
    <w:rsid w:val="00060030"/>
    <w:rsid w:val="0006076C"/>
    <w:rsid w:val="00060875"/>
    <w:rsid w:val="00060C09"/>
    <w:rsid w:val="0006143C"/>
    <w:rsid w:val="00061C66"/>
    <w:rsid w:val="00062356"/>
    <w:rsid w:val="000624D7"/>
    <w:rsid w:val="0006294D"/>
    <w:rsid w:val="00062CB8"/>
    <w:rsid w:val="000635FE"/>
    <w:rsid w:val="00063654"/>
    <w:rsid w:val="000639F4"/>
    <w:rsid w:val="00063BAE"/>
    <w:rsid w:val="000641C0"/>
    <w:rsid w:val="00064274"/>
    <w:rsid w:val="00064672"/>
    <w:rsid w:val="000646A0"/>
    <w:rsid w:val="00064B50"/>
    <w:rsid w:val="00064EA6"/>
    <w:rsid w:val="00065054"/>
    <w:rsid w:val="0006541F"/>
    <w:rsid w:val="000654EC"/>
    <w:rsid w:val="0006567F"/>
    <w:rsid w:val="00065730"/>
    <w:rsid w:val="00066819"/>
    <w:rsid w:val="00066AAF"/>
    <w:rsid w:val="00066BA5"/>
    <w:rsid w:val="00067053"/>
    <w:rsid w:val="0006709E"/>
    <w:rsid w:val="0006746D"/>
    <w:rsid w:val="000675F0"/>
    <w:rsid w:val="0006781F"/>
    <w:rsid w:val="00070434"/>
    <w:rsid w:val="00070642"/>
    <w:rsid w:val="000708EA"/>
    <w:rsid w:val="00070A5F"/>
    <w:rsid w:val="00070AAE"/>
    <w:rsid w:val="00070CBC"/>
    <w:rsid w:val="00070D9D"/>
    <w:rsid w:val="00070F6C"/>
    <w:rsid w:val="000712E1"/>
    <w:rsid w:val="00071DA0"/>
    <w:rsid w:val="000722B7"/>
    <w:rsid w:val="000722E7"/>
    <w:rsid w:val="00072300"/>
    <w:rsid w:val="0007262B"/>
    <w:rsid w:val="0007263C"/>
    <w:rsid w:val="000728F1"/>
    <w:rsid w:val="00072913"/>
    <w:rsid w:val="00072C54"/>
    <w:rsid w:val="000730C1"/>
    <w:rsid w:val="0007339F"/>
    <w:rsid w:val="00073851"/>
    <w:rsid w:val="00073D4A"/>
    <w:rsid w:val="00073E0D"/>
    <w:rsid w:val="00073E7C"/>
    <w:rsid w:val="0007422E"/>
    <w:rsid w:val="00074442"/>
    <w:rsid w:val="00074653"/>
    <w:rsid w:val="00074C7A"/>
    <w:rsid w:val="00074CCC"/>
    <w:rsid w:val="00074EA8"/>
    <w:rsid w:val="00075030"/>
    <w:rsid w:val="000750DE"/>
    <w:rsid w:val="00075712"/>
    <w:rsid w:val="00075722"/>
    <w:rsid w:val="00075C9B"/>
    <w:rsid w:val="00075ECA"/>
    <w:rsid w:val="0007615F"/>
    <w:rsid w:val="000761D2"/>
    <w:rsid w:val="000762F1"/>
    <w:rsid w:val="000765B5"/>
    <w:rsid w:val="00076648"/>
    <w:rsid w:val="000766B8"/>
    <w:rsid w:val="00076A4E"/>
    <w:rsid w:val="00076FA8"/>
    <w:rsid w:val="00076FE0"/>
    <w:rsid w:val="00076FED"/>
    <w:rsid w:val="00077055"/>
    <w:rsid w:val="00077105"/>
    <w:rsid w:val="0007749A"/>
    <w:rsid w:val="00077564"/>
    <w:rsid w:val="0007792C"/>
    <w:rsid w:val="00077A43"/>
    <w:rsid w:val="00077C30"/>
    <w:rsid w:val="00077E77"/>
    <w:rsid w:val="000801CD"/>
    <w:rsid w:val="000803A1"/>
    <w:rsid w:val="0008058B"/>
    <w:rsid w:val="000810C6"/>
    <w:rsid w:val="000810F7"/>
    <w:rsid w:val="00081141"/>
    <w:rsid w:val="00081997"/>
    <w:rsid w:val="00081B3E"/>
    <w:rsid w:val="00081BA2"/>
    <w:rsid w:val="00081C99"/>
    <w:rsid w:val="00081D73"/>
    <w:rsid w:val="00082161"/>
    <w:rsid w:val="00082585"/>
    <w:rsid w:val="00082DC2"/>
    <w:rsid w:val="00082EC6"/>
    <w:rsid w:val="00083228"/>
    <w:rsid w:val="00083A25"/>
    <w:rsid w:val="00083EEA"/>
    <w:rsid w:val="000848E0"/>
    <w:rsid w:val="00084959"/>
    <w:rsid w:val="00084B88"/>
    <w:rsid w:val="00084CB9"/>
    <w:rsid w:val="00084D76"/>
    <w:rsid w:val="00084E5A"/>
    <w:rsid w:val="00084F3D"/>
    <w:rsid w:val="000850B5"/>
    <w:rsid w:val="000854C1"/>
    <w:rsid w:val="0008589B"/>
    <w:rsid w:val="000859D4"/>
    <w:rsid w:val="00085A86"/>
    <w:rsid w:val="00085ECA"/>
    <w:rsid w:val="00086134"/>
    <w:rsid w:val="00086355"/>
    <w:rsid w:val="00086DB2"/>
    <w:rsid w:val="00087465"/>
    <w:rsid w:val="000874BB"/>
    <w:rsid w:val="000877FF"/>
    <w:rsid w:val="00087A12"/>
    <w:rsid w:val="00087F1F"/>
    <w:rsid w:val="00090305"/>
    <w:rsid w:val="00090907"/>
    <w:rsid w:val="00090D74"/>
    <w:rsid w:val="00090E38"/>
    <w:rsid w:val="00091568"/>
    <w:rsid w:val="0009178E"/>
    <w:rsid w:val="0009212B"/>
    <w:rsid w:val="000924DC"/>
    <w:rsid w:val="000929AC"/>
    <w:rsid w:val="00092E46"/>
    <w:rsid w:val="0009343C"/>
    <w:rsid w:val="00093686"/>
    <w:rsid w:val="00093DC4"/>
    <w:rsid w:val="000940D7"/>
    <w:rsid w:val="00094E62"/>
    <w:rsid w:val="0009539C"/>
    <w:rsid w:val="00095607"/>
    <w:rsid w:val="000956C8"/>
    <w:rsid w:val="000957BC"/>
    <w:rsid w:val="00095D30"/>
    <w:rsid w:val="00095D70"/>
    <w:rsid w:val="00095E65"/>
    <w:rsid w:val="00095E6E"/>
    <w:rsid w:val="000963BE"/>
    <w:rsid w:val="0009663C"/>
    <w:rsid w:val="00096B21"/>
    <w:rsid w:val="00097115"/>
    <w:rsid w:val="00097196"/>
    <w:rsid w:val="00097434"/>
    <w:rsid w:val="0009762D"/>
    <w:rsid w:val="0009781D"/>
    <w:rsid w:val="00097888"/>
    <w:rsid w:val="000978DF"/>
    <w:rsid w:val="00097DBA"/>
    <w:rsid w:val="00097E53"/>
    <w:rsid w:val="000A0051"/>
    <w:rsid w:val="000A057C"/>
    <w:rsid w:val="000A0B51"/>
    <w:rsid w:val="000A0BA1"/>
    <w:rsid w:val="000A0C11"/>
    <w:rsid w:val="000A104E"/>
    <w:rsid w:val="000A1702"/>
    <w:rsid w:val="000A1817"/>
    <w:rsid w:val="000A1853"/>
    <w:rsid w:val="000A18D2"/>
    <w:rsid w:val="000A1ACD"/>
    <w:rsid w:val="000A1AEE"/>
    <w:rsid w:val="000A1C57"/>
    <w:rsid w:val="000A1E77"/>
    <w:rsid w:val="000A21D9"/>
    <w:rsid w:val="000A2413"/>
    <w:rsid w:val="000A284D"/>
    <w:rsid w:val="000A2B2C"/>
    <w:rsid w:val="000A2B3E"/>
    <w:rsid w:val="000A3449"/>
    <w:rsid w:val="000A4092"/>
    <w:rsid w:val="000A4B8F"/>
    <w:rsid w:val="000A4BBE"/>
    <w:rsid w:val="000A4D21"/>
    <w:rsid w:val="000A5149"/>
    <w:rsid w:val="000A517C"/>
    <w:rsid w:val="000A518E"/>
    <w:rsid w:val="000A534C"/>
    <w:rsid w:val="000A5DAC"/>
    <w:rsid w:val="000A625A"/>
    <w:rsid w:val="000A6695"/>
    <w:rsid w:val="000A6912"/>
    <w:rsid w:val="000A6C89"/>
    <w:rsid w:val="000A6E77"/>
    <w:rsid w:val="000A75C9"/>
    <w:rsid w:val="000A7818"/>
    <w:rsid w:val="000A7F7B"/>
    <w:rsid w:val="000B0536"/>
    <w:rsid w:val="000B0DF7"/>
    <w:rsid w:val="000B1D32"/>
    <w:rsid w:val="000B1D90"/>
    <w:rsid w:val="000B234B"/>
    <w:rsid w:val="000B235E"/>
    <w:rsid w:val="000B2425"/>
    <w:rsid w:val="000B2904"/>
    <w:rsid w:val="000B2EE6"/>
    <w:rsid w:val="000B30F8"/>
    <w:rsid w:val="000B310B"/>
    <w:rsid w:val="000B32B7"/>
    <w:rsid w:val="000B371C"/>
    <w:rsid w:val="000B3AE2"/>
    <w:rsid w:val="000B3ECB"/>
    <w:rsid w:val="000B3F38"/>
    <w:rsid w:val="000B56CD"/>
    <w:rsid w:val="000B5B07"/>
    <w:rsid w:val="000B5F61"/>
    <w:rsid w:val="000B6122"/>
    <w:rsid w:val="000B61EE"/>
    <w:rsid w:val="000B6AAD"/>
    <w:rsid w:val="000B7108"/>
    <w:rsid w:val="000B77BD"/>
    <w:rsid w:val="000B7833"/>
    <w:rsid w:val="000B7D13"/>
    <w:rsid w:val="000C024B"/>
    <w:rsid w:val="000C0452"/>
    <w:rsid w:val="000C0873"/>
    <w:rsid w:val="000C08BC"/>
    <w:rsid w:val="000C0C8B"/>
    <w:rsid w:val="000C12C2"/>
    <w:rsid w:val="000C1575"/>
    <w:rsid w:val="000C1C9D"/>
    <w:rsid w:val="000C1F32"/>
    <w:rsid w:val="000C2154"/>
    <w:rsid w:val="000C2CE6"/>
    <w:rsid w:val="000C2F27"/>
    <w:rsid w:val="000C2F92"/>
    <w:rsid w:val="000C3388"/>
    <w:rsid w:val="000C3806"/>
    <w:rsid w:val="000C45C7"/>
    <w:rsid w:val="000C49A7"/>
    <w:rsid w:val="000C4A09"/>
    <w:rsid w:val="000C4A4F"/>
    <w:rsid w:val="000C4ACF"/>
    <w:rsid w:val="000C4D29"/>
    <w:rsid w:val="000C5881"/>
    <w:rsid w:val="000C5A09"/>
    <w:rsid w:val="000C5A0D"/>
    <w:rsid w:val="000C63AC"/>
    <w:rsid w:val="000C64E3"/>
    <w:rsid w:val="000C6567"/>
    <w:rsid w:val="000C6623"/>
    <w:rsid w:val="000C6873"/>
    <w:rsid w:val="000C6876"/>
    <w:rsid w:val="000C6944"/>
    <w:rsid w:val="000C6BE9"/>
    <w:rsid w:val="000C7DC3"/>
    <w:rsid w:val="000D00D8"/>
    <w:rsid w:val="000D0856"/>
    <w:rsid w:val="000D08EC"/>
    <w:rsid w:val="000D0DEE"/>
    <w:rsid w:val="000D16A0"/>
    <w:rsid w:val="000D189A"/>
    <w:rsid w:val="000D1B95"/>
    <w:rsid w:val="000D216B"/>
    <w:rsid w:val="000D22CF"/>
    <w:rsid w:val="000D276F"/>
    <w:rsid w:val="000D296D"/>
    <w:rsid w:val="000D2CD9"/>
    <w:rsid w:val="000D2D7E"/>
    <w:rsid w:val="000D3214"/>
    <w:rsid w:val="000D3261"/>
    <w:rsid w:val="000D3DDF"/>
    <w:rsid w:val="000D3E38"/>
    <w:rsid w:val="000D3EFE"/>
    <w:rsid w:val="000D430C"/>
    <w:rsid w:val="000D45E1"/>
    <w:rsid w:val="000D4CB5"/>
    <w:rsid w:val="000D50E2"/>
    <w:rsid w:val="000D52BF"/>
    <w:rsid w:val="000D5451"/>
    <w:rsid w:val="000D565B"/>
    <w:rsid w:val="000D5DDF"/>
    <w:rsid w:val="000D606C"/>
    <w:rsid w:val="000D61CB"/>
    <w:rsid w:val="000D6395"/>
    <w:rsid w:val="000D69FC"/>
    <w:rsid w:val="000D6C7C"/>
    <w:rsid w:val="000D73AE"/>
    <w:rsid w:val="000D74AD"/>
    <w:rsid w:val="000D7504"/>
    <w:rsid w:val="000D7550"/>
    <w:rsid w:val="000D7C61"/>
    <w:rsid w:val="000D7D79"/>
    <w:rsid w:val="000D7F06"/>
    <w:rsid w:val="000E0800"/>
    <w:rsid w:val="000E0C66"/>
    <w:rsid w:val="000E0D05"/>
    <w:rsid w:val="000E0D41"/>
    <w:rsid w:val="000E0ECF"/>
    <w:rsid w:val="000E1127"/>
    <w:rsid w:val="000E148F"/>
    <w:rsid w:val="000E22B7"/>
    <w:rsid w:val="000E243B"/>
    <w:rsid w:val="000E2722"/>
    <w:rsid w:val="000E2A46"/>
    <w:rsid w:val="000E2BA1"/>
    <w:rsid w:val="000E2D38"/>
    <w:rsid w:val="000E2DDF"/>
    <w:rsid w:val="000E2EAF"/>
    <w:rsid w:val="000E2F22"/>
    <w:rsid w:val="000E3221"/>
    <w:rsid w:val="000E3264"/>
    <w:rsid w:val="000E3269"/>
    <w:rsid w:val="000E350D"/>
    <w:rsid w:val="000E3723"/>
    <w:rsid w:val="000E447B"/>
    <w:rsid w:val="000E48AA"/>
    <w:rsid w:val="000E4B7A"/>
    <w:rsid w:val="000E4BD5"/>
    <w:rsid w:val="000E5518"/>
    <w:rsid w:val="000E55AC"/>
    <w:rsid w:val="000E56CF"/>
    <w:rsid w:val="000E5D2E"/>
    <w:rsid w:val="000E5D30"/>
    <w:rsid w:val="000E6350"/>
    <w:rsid w:val="000E6599"/>
    <w:rsid w:val="000E66D0"/>
    <w:rsid w:val="000E6A50"/>
    <w:rsid w:val="000E7CB2"/>
    <w:rsid w:val="000E7CB7"/>
    <w:rsid w:val="000F0391"/>
    <w:rsid w:val="000F057A"/>
    <w:rsid w:val="000F0BE4"/>
    <w:rsid w:val="000F0E29"/>
    <w:rsid w:val="000F111A"/>
    <w:rsid w:val="000F1648"/>
    <w:rsid w:val="000F1DEC"/>
    <w:rsid w:val="000F1FEE"/>
    <w:rsid w:val="000F2263"/>
    <w:rsid w:val="000F25D1"/>
    <w:rsid w:val="000F2977"/>
    <w:rsid w:val="000F330C"/>
    <w:rsid w:val="000F343F"/>
    <w:rsid w:val="000F3738"/>
    <w:rsid w:val="000F37A2"/>
    <w:rsid w:val="000F3889"/>
    <w:rsid w:val="000F3B54"/>
    <w:rsid w:val="000F3E22"/>
    <w:rsid w:val="000F4532"/>
    <w:rsid w:val="000F46C8"/>
    <w:rsid w:val="000F4A2D"/>
    <w:rsid w:val="000F4AAB"/>
    <w:rsid w:val="000F50FC"/>
    <w:rsid w:val="000F5212"/>
    <w:rsid w:val="000F53BC"/>
    <w:rsid w:val="000F53DE"/>
    <w:rsid w:val="000F55B2"/>
    <w:rsid w:val="000F56A6"/>
    <w:rsid w:val="000F5969"/>
    <w:rsid w:val="000F5A2A"/>
    <w:rsid w:val="000F5DE8"/>
    <w:rsid w:val="000F64CE"/>
    <w:rsid w:val="000F665B"/>
    <w:rsid w:val="000F76C3"/>
    <w:rsid w:val="000F795A"/>
    <w:rsid w:val="00100471"/>
    <w:rsid w:val="001005A9"/>
    <w:rsid w:val="00100A58"/>
    <w:rsid w:val="00100BB9"/>
    <w:rsid w:val="00100EEE"/>
    <w:rsid w:val="0010160E"/>
    <w:rsid w:val="0010183C"/>
    <w:rsid w:val="00101E6E"/>
    <w:rsid w:val="0010218C"/>
    <w:rsid w:val="00102747"/>
    <w:rsid w:val="00102B92"/>
    <w:rsid w:val="00102EA2"/>
    <w:rsid w:val="00103836"/>
    <w:rsid w:val="00103AC8"/>
    <w:rsid w:val="00104100"/>
    <w:rsid w:val="0010432F"/>
    <w:rsid w:val="001043BE"/>
    <w:rsid w:val="0010455C"/>
    <w:rsid w:val="001049EA"/>
    <w:rsid w:val="00104DB2"/>
    <w:rsid w:val="00104FB9"/>
    <w:rsid w:val="001055A1"/>
    <w:rsid w:val="001058BF"/>
    <w:rsid w:val="00105E66"/>
    <w:rsid w:val="0010623A"/>
    <w:rsid w:val="001062D3"/>
    <w:rsid w:val="00106D28"/>
    <w:rsid w:val="00106EE0"/>
    <w:rsid w:val="0010719E"/>
    <w:rsid w:val="001072E0"/>
    <w:rsid w:val="001075CC"/>
    <w:rsid w:val="001077C9"/>
    <w:rsid w:val="00107941"/>
    <w:rsid w:val="00107961"/>
    <w:rsid w:val="00107D0E"/>
    <w:rsid w:val="0011041F"/>
    <w:rsid w:val="0011043E"/>
    <w:rsid w:val="0011133E"/>
    <w:rsid w:val="00111B27"/>
    <w:rsid w:val="00111E55"/>
    <w:rsid w:val="00111F91"/>
    <w:rsid w:val="0011203E"/>
    <w:rsid w:val="0011231B"/>
    <w:rsid w:val="001125F4"/>
    <w:rsid w:val="001127BD"/>
    <w:rsid w:val="001127FF"/>
    <w:rsid w:val="00112CEF"/>
    <w:rsid w:val="00112E20"/>
    <w:rsid w:val="00113404"/>
    <w:rsid w:val="00113566"/>
    <w:rsid w:val="00113974"/>
    <w:rsid w:val="00113DFA"/>
    <w:rsid w:val="001140C1"/>
    <w:rsid w:val="001140D9"/>
    <w:rsid w:val="0011417B"/>
    <w:rsid w:val="00114586"/>
    <w:rsid w:val="00114680"/>
    <w:rsid w:val="00114956"/>
    <w:rsid w:val="00114BFF"/>
    <w:rsid w:val="001151C3"/>
    <w:rsid w:val="0011536D"/>
    <w:rsid w:val="0011547D"/>
    <w:rsid w:val="001155D5"/>
    <w:rsid w:val="00115970"/>
    <w:rsid w:val="00116132"/>
    <w:rsid w:val="0011633F"/>
    <w:rsid w:val="001164DA"/>
    <w:rsid w:val="00116630"/>
    <w:rsid w:val="00116835"/>
    <w:rsid w:val="001169E2"/>
    <w:rsid w:val="001172EC"/>
    <w:rsid w:val="001179CB"/>
    <w:rsid w:val="00117D38"/>
    <w:rsid w:val="00117F00"/>
    <w:rsid w:val="0012124A"/>
    <w:rsid w:val="001212C7"/>
    <w:rsid w:val="0012169D"/>
    <w:rsid w:val="00121F7D"/>
    <w:rsid w:val="0012207B"/>
    <w:rsid w:val="00122081"/>
    <w:rsid w:val="00122313"/>
    <w:rsid w:val="001224E0"/>
    <w:rsid w:val="001225BF"/>
    <w:rsid w:val="001227FF"/>
    <w:rsid w:val="00122EF1"/>
    <w:rsid w:val="001233A1"/>
    <w:rsid w:val="0012343C"/>
    <w:rsid w:val="001236C8"/>
    <w:rsid w:val="001236E7"/>
    <w:rsid w:val="0012395C"/>
    <w:rsid w:val="00123CBC"/>
    <w:rsid w:val="00123CE9"/>
    <w:rsid w:val="00123CF3"/>
    <w:rsid w:val="00123E7F"/>
    <w:rsid w:val="001242F9"/>
    <w:rsid w:val="001244C3"/>
    <w:rsid w:val="001248CB"/>
    <w:rsid w:val="0012493D"/>
    <w:rsid w:val="00124D64"/>
    <w:rsid w:val="00125201"/>
    <w:rsid w:val="001252E7"/>
    <w:rsid w:val="00125CFC"/>
    <w:rsid w:val="00125D17"/>
    <w:rsid w:val="00125FA4"/>
    <w:rsid w:val="001262EB"/>
    <w:rsid w:val="00126A54"/>
    <w:rsid w:val="00126AC9"/>
    <w:rsid w:val="00126D4F"/>
    <w:rsid w:val="00126D57"/>
    <w:rsid w:val="00126DF7"/>
    <w:rsid w:val="00126EE4"/>
    <w:rsid w:val="001274D9"/>
    <w:rsid w:val="00127833"/>
    <w:rsid w:val="00127BFB"/>
    <w:rsid w:val="00127DF1"/>
    <w:rsid w:val="00130270"/>
    <w:rsid w:val="00130565"/>
    <w:rsid w:val="00130B7F"/>
    <w:rsid w:val="00131413"/>
    <w:rsid w:val="0013152E"/>
    <w:rsid w:val="001317BE"/>
    <w:rsid w:val="00131B70"/>
    <w:rsid w:val="00131C65"/>
    <w:rsid w:val="00131DD5"/>
    <w:rsid w:val="00132013"/>
    <w:rsid w:val="001322D0"/>
    <w:rsid w:val="00132349"/>
    <w:rsid w:val="00132357"/>
    <w:rsid w:val="00132382"/>
    <w:rsid w:val="00132BEF"/>
    <w:rsid w:val="00132D0A"/>
    <w:rsid w:val="00132EF6"/>
    <w:rsid w:val="00132F08"/>
    <w:rsid w:val="00132FC5"/>
    <w:rsid w:val="00133122"/>
    <w:rsid w:val="001334F8"/>
    <w:rsid w:val="00133A9B"/>
    <w:rsid w:val="00133FFD"/>
    <w:rsid w:val="001347B3"/>
    <w:rsid w:val="00134853"/>
    <w:rsid w:val="00134923"/>
    <w:rsid w:val="001349CC"/>
    <w:rsid w:val="00135476"/>
    <w:rsid w:val="00135574"/>
    <w:rsid w:val="00135CA2"/>
    <w:rsid w:val="00135D32"/>
    <w:rsid w:val="00136375"/>
    <w:rsid w:val="00136612"/>
    <w:rsid w:val="00137344"/>
    <w:rsid w:val="001403C2"/>
    <w:rsid w:val="0014085A"/>
    <w:rsid w:val="001409C3"/>
    <w:rsid w:val="001409CA"/>
    <w:rsid w:val="00140D74"/>
    <w:rsid w:val="00140DFF"/>
    <w:rsid w:val="00142F1F"/>
    <w:rsid w:val="00143061"/>
    <w:rsid w:val="0014356E"/>
    <w:rsid w:val="001435AD"/>
    <w:rsid w:val="001438CD"/>
    <w:rsid w:val="00143BA5"/>
    <w:rsid w:val="001447C2"/>
    <w:rsid w:val="00144BDA"/>
    <w:rsid w:val="00144C7E"/>
    <w:rsid w:val="001452DC"/>
    <w:rsid w:val="001456E3"/>
    <w:rsid w:val="00145FAD"/>
    <w:rsid w:val="001461B9"/>
    <w:rsid w:val="00146394"/>
    <w:rsid w:val="00146D8E"/>
    <w:rsid w:val="00147275"/>
    <w:rsid w:val="00147572"/>
    <w:rsid w:val="00147AC5"/>
    <w:rsid w:val="00150874"/>
    <w:rsid w:val="0015124A"/>
    <w:rsid w:val="0015147D"/>
    <w:rsid w:val="001515D4"/>
    <w:rsid w:val="00151B70"/>
    <w:rsid w:val="00151E38"/>
    <w:rsid w:val="001522E3"/>
    <w:rsid w:val="001531DB"/>
    <w:rsid w:val="00153D39"/>
    <w:rsid w:val="00153F28"/>
    <w:rsid w:val="00153F55"/>
    <w:rsid w:val="001543AB"/>
    <w:rsid w:val="001549EA"/>
    <w:rsid w:val="00154C91"/>
    <w:rsid w:val="0015594A"/>
    <w:rsid w:val="001559AD"/>
    <w:rsid w:val="001559F4"/>
    <w:rsid w:val="00155CF7"/>
    <w:rsid w:val="00155DBD"/>
    <w:rsid w:val="00155F38"/>
    <w:rsid w:val="001563BC"/>
    <w:rsid w:val="00156444"/>
    <w:rsid w:val="00156813"/>
    <w:rsid w:val="001568E2"/>
    <w:rsid w:val="00156E37"/>
    <w:rsid w:val="00157396"/>
    <w:rsid w:val="00160018"/>
    <w:rsid w:val="0016053D"/>
    <w:rsid w:val="001606AC"/>
    <w:rsid w:val="00160952"/>
    <w:rsid w:val="00160C30"/>
    <w:rsid w:val="00160C38"/>
    <w:rsid w:val="00160E4F"/>
    <w:rsid w:val="001616AC"/>
    <w:rsid w:val="00161C3F"/>
    <w:rsid w:val="001639F1"/>
    <w:rsid w:val="00163F57"/>
    <w:rsid w:val="001640FE"/>
    <w:rsid w:val="00165D85"/>
    <w:rsid w:val="00165FCE"/>
    <w:rsid w:val="00166365"/>
    <w:rsid w:val="00166785"/>
    <w:rsid w:val="00166DD1"/>
    <w:rsid w:val="0016737D"/>
    <w:rsid w:val="001675A9"/>
    <w:rsid w:val="0016798B"/>
    <w:rsid w:val="00167A40"/>
    <w:rsid w:val="00167D6F"/>
    <w:rsid w:val="001701B2"/>
    <w:rsid w:val="00170470"/>
    <w:rsid w:val="001705B2"/>
    <w:rsid w:val="0017062A"/>
    <w:rsid w:val="00170C8F"/>
    <w:rsid w:val="00170D31"/>
    <w:rsid w:val="001710CC"/>
    <w:rsid w:val="0017157A"/>
    <w:rsid w:val="0017171B"/>
    <w:rsid w:val="00171A05"/>
    <w:rsid w:val="00171D7D"/>
    <w:rsid w:val="00172269"/>
    <w:rsid w:val="0017243D"/>
    <w:rsid w:val="001724A9"/>
    <w:rsid w:val="00172624"/>
    <w:rsid w:val="001728B2"/>
    <w:rsid w:val="001731D7"/>
    <w:rsid w:val="0017332C"/>
    <w:rsid w:val="001733D1"/>
    <w:rsid w:val="0017344E"/>
    <w:rsid w:val="0017377A"/>
    <w:rsid w:val="0017378C"/>
    <w:rsid w:val="0017472C"/>
    <w:rsid w:val="00174C5D"/>
    <w:rsid w:val="00174EDB"/>
    <w:rsid w:val="0017508D"/>
    <w:rsid w:val="00175B9F"/>
    <w:rsid w:val="001767F1"/>
    <w:rsid w:val="00176AF3"/>
    <w:rsid w:val="00176C83"/>
    <w:rsid w:val="00176D37"/>
    <w:rsid w:val="00176DA7"/>
    <w:rsid w:val="00177295"/>
    <w:rsid w:val="00177341"/>
    <w:rsid w:val="001773F6"/>
    <w:rsid w:val="001776B6"/>
    <w:rsid w:val="001776D0"/>
    <w:rsid w:val="001776D5"/>
    <w:rsid w:val="00177932"/>
    <w:rsid w:val="00177D4D"/>
    <w:rsid w:val="00180062"/>
    <w:rsid w:val="00180155"/>
    <w:rsid w:val="00180170"/>
    <w:rsid w:val="00180C91"/>
    <w:rsid w:val="0018101F"/>
    <w:rsid w:val="00181802"/>
    <w:rsid w:val="0018264D"/>
    <w:rsid w:val="001827E1"/>
    <w:rsid w:val="00182985"/>
    <w:rsid w:val="00182BB8"/>
    <w:rsid w:val="00182C4E"/>
    <w:rsid w:val="00182C51"/>
    <w:rsid w:val="001832B9"/>
    <w:rsid w:val="001832DD"/>
    <w:rsid w:val="001834CD"/>
    <w:rsid w:val="0018354A"/>
    <w:rsid w:val="00183E28"/>
    <w:rsid w:val="00184B3D"/>
    <w:rsid w:val="00184F6E"/>
    <w:rsid w:val="00185338"/>
    <w:rsid w:val="0018535F"/>
    <w:rsid w:val="001856FD"/>
    <w:rsid w:val="00185786"/>
    <w:rsid w:val="00186220"/>
    <w:rsid w:val="00186232"/>
    <w:rsid w:val="00186295"/>
    <w:rsid w:val="001863C3"/>
    <w:rsid w:val="00186649"/>
    <w:rsid w:val="00186664"/>
    <w:rsid w:val="001869CB"/>
    <w:rsid w:val="00186E3E"/>
    <w:rsid w:val="0018759C"/>
    <w:rsid w:val="001875DC"/>
    <w:rsid w:val="00187C9E"/>
    <w:rsid w:val="00187E43"/>
    <w:rsid w:val="00187F0F"/>
    <w:rsid w:val="00187FD2"/>
    <w:rsid w:val="00190694"/>
    <w:rsid w:val="0019073B"/>
    <w:rsid w:val="001910BD"/>
    <w:rsid w:val="00191221"/>
    <w:rsid w:val="00191520"/>
    <w:rsid w:val="0019171E"/>
    <w:rsid w:val="00192B69"/>
    <w:rsid w:val="001930B7"/>
    <w:rsid w:val="0019373F"/>
    <w:rsid w:val="00193E6B"/>
    <w:rsid w:val="00194640"/>
    <w:rsid w:val="0019526F"/>
    <w:rsid w:val="00195365"/>
    <w:rsid w:val="001954F0"/>
    <w:rsid w:val="001959FF"/>
    <w:rsid w:val="00196265"/>
    <w:rsid w:val="00196748"/>
    <w:rsid w:val="00196852"/>
    <w:rsid w:val="00197387"/>
    <w:rsid w:val="001978CF"/>
    <w:rsid w:val="001A0454"/>
    <w:rsid w:val="001A06C1"/>
    <w:rsid w:val="001A07B5"/>
    <w:rsid w:val="001A089D"/>
    <w:rsid w:val="001A0A07"/>
    <w:rsid w:val="001A10A7"/>
    <w:rsid w:val="001A112D"/>
    <w:rsid w:val="001A1A1A"/>
    <w:rsid w:val="001A1B33"/>
    <w:rsid w:val="001A1E70"/>
    <w:rsid w:val="001A1EA0"/>
    <w:rsid w:val="001A2402"/>
    <w:rsid w:val="001A29D1"/>
    <w:rsid w:val="001A3086"/>
    <w:rsid w:val="001A3247"/>
    <w:rsid w:val="001A3A8B"/>
    <w:rsid w:val="001A3CE3"/>
    <w:rsid w:val="001A4300"/>
    <w:rsid w:val="001A43C7"/>
    <w:rsid w:val="001A4567"/>
    <w:rsid w:val="001A46F3"/>
    <w:rsid w:val="001A48C2"/>
    <w:rsid w:val="001A498D"/>
    <w:rsid w:val="001A51DD"/>
    <w:rsid w:val="001A52A6"/>
    <w:rsid w:val="001A5330"/>
    <w:rsid w:val="001A5530"/>
    <w:rsid w:val="001A56DE"/>
    <w:rsid w:val="001A592A"/>
    <w:rsid w:val="001A64AA"/>
    <w:rsid w:val="001A6849"/>
    <w:rsid w:val="001A698F"/>
    <w:rsid w:val="001A69FD"/>
    <w:rsid w:val="001A7661"/>
    <w:rsid w:val="001A7B6A"/>
    <w:rsid w:val="001A7F36"/>
    <w:rsid w:val="001B0420"/>
    <w:rsid w:val="001B0629"/>
    <w:rsid w:val="001B0750"/>
    <w:rsid w:val="001B08F6"/>
    <w:rsid w:val="001B0A6A"/>
    <w:rsid w:val="001B0A78"/>
    <w:rsid w:val="001B0AF3"/>
    <w:rsid w:val="001B0C1A"/>
    <w:rsid w:val="001B0DB6"/>
    <w:rsid w:val="001B18A2"/>
    <w:rsid w:val="001B18A6"/>
    <w:rsid w:val="001B1C1E"/>
    <w:rsid w:val="001B1CF6"/>
    <w:rsid w:val="001B1F6C"/>
    <w:rsid w:val="001B221B"/>
    <w:rsid w:val="001B29C1"/>
    <w:rsid w:val="001B2DA6"/>
    <w:rsid w:val="001B2F82"/>
    <w:rsid w:val="001B33DA"/>
    <w:rsid w:val="001B35F4"/>
    <w:rsid w:val="001B3A71"/>
    <w:rsid w:val="001B3B1A"/>
    <w:rsid w:val="001B3DCD"/>
    <w:rsid w:val="001B3FE0"/>
    <w:rsid w:val="001B4502"/>
    <w:rsid w:val="001B46EF"/>
    <w:rsid w:val="001B47C1"/>
    <w:rsid w:val="001B49D3"/>
    <w:rsid w:val="001B4A94"/>
    <w:rsid w:val="001B4E99"/>
    <w:rsid w:val="001B4FB8"/>
    <w:rsid w:val="001B5904"/>
    <w:rsid w:val="001B5EAB"/>
    <w:rsid w:val="001B5F36"/>
    <w:rsid w:val="001B6255"/>
    <w:rsid w:val="001B6803"/>
    <w:rsid w:val="001B6C6A"/>
    <w:rsid w:val="001B6D0A"/>
    <w:rsid w:val="001B6D1D"/>
    <w:rsid w:val="001B6DB8"/>
    <w:rsid w:val="001B6DF5"/>
    <w:rsid w:val="001B7656"/>
    <w:rsid w:val="001B7B78"/>
    <w:rsid w:val="001B7D27"/>
    <w:rsid w:val="001C0814"/>
    <w:rsid w:val="001C177E"/>
    <w:rsid w:val="001C19D3"/>
    <w:rsid w:val="001C1AE1"/>
    <w:rsid w:val="001C1DDF"/>
    <w:rsid w:val="001C20D9"/>
    <w:rsid w:val="001C21CD"/>
    <w:rsid w:val="001C223C"/>
    <w:rsid w:val="001C2355"/>
    <w:rsid w:val="001C23B9"/>
    <w:rsid w:val="001C28CD"/>
    <w:rsid w:val="001C29DA"/>
    <w:rsid w:val="001C2ACE"/>
    <w:rsid w:val="001C2BD1"/>
    <w:rsid w:val="001C2D67"/>
    <w:rsid w:val="001C2EA2"/>
    <w:rsid w:val="001C3B29"/>
    <w:rsid w:val="001C5165"/>
    <w:rsid w:val="001C5452"/>
    <w:rsid w:val="001C5623"/>
    <w:rsid w:val="001C5A1A"/>
    <w:rsid w:val="001C5B30"/>
    <w:rsid w:val="001C5CC2"/>
    <w:rsid w:val="001C5CDD"/>
    <w:rsid w:val="001C5F2C"/>
    <w:rsid w:val="001C6528"/>
    <w:rsid w:val="001C6A32"/>
    <w:rsid w:val="001C6B32"/>
    <w:rsid w:val="001C6BA5"/>
    <w:rsid w:val="001C6E7B"/>
    <w:rsid w:val="001C70AB"/>
    <w:rsid w:val="001C71ED"/>
    <w:rsid w:val="001C7575"/>
    <w:rsid w:val="001C757C"/>
    <w:rsid w:val="001C7850"/>
    <w:rsid w:val="001C7AAD"/>
    <w:rsid w:val="001C7C91"/>
    <w:rsid w:val="001D010D"/>
    <w:rsid w:val="001D0455"/>
    <w:rsid w:val="001D084A"/>
    <w:rsid w:val="001D09D0"/>
    <w:rsid w:val="001D0A04"/>
    <w:rsid w:val="001D0D39"/>
    <w:rsid w:val="001D0D72"/>
    <w:rsid w:val="001D0E3B"/>
    <w:rsid w:val="001D0EE4"/>
    <w:rsid w:val="001D1064"/>
    <w:rsid w:val="001D14F7"/>
    <w:rsid w:val="001D17A6"/>
    <w:rsid w:val="001D181D"/>
    <w:rsid w:val="001D1D7A"/>
    <w:rsid w:val="001D1F11"/>
    <w:rsid w:val="001D1F59"/>
    <w:rsid w:val="001D24FD"/>
    <w:rsid w:val="001D2561"/>
    <w:rsid w:val="001D2695"/>
    <w:rsid w:val="001D271F"/>
    <w:rsid w:val="001D28A3"/>
    <w:rsid w:val="001D2D14"/>
    <w:rsid w:val="001D2E4B"/>
    <w:rsid w:val="001D2E96"/>
    <w:rsid w:val="001D2FBB"/>
    <w:rsid w:val="001D308E"/>
    <w:rsid w:val="001D3138"/>
    <w:rsid w:val="001D3D36"/>
    <w:rsid w:val="001D3F84"/>
    <w:rsid w:val="001D409B"/>
    <w:rsid w:val="001D4212"/>
    <w:rsid w:val="001D430A"/>
    <w:rsid w:val="001D4349"/>
    <w:rsid w:val="001D4CF4"/>
    <w:rsid w:val="001D4FDA"/>
    <w:rsid w:val="001D51B0"/>
    <w:rsid w:val="001D54D7"/>
    <w:rsid w:val="001D57A8"/>
    <w:rsid w:val="001D5DF2"/>
    <w:rsid w:val="001D5F7A"/>
    <w:rsid w:val="001D66D4"/>
    <w:rsid w:val="001D6CEB"/>
    <w:rsid w:val="001D6F58"/>
    <w:rsid w:val="001D7259"/>
    <w:rsid w:val="001D7301"/>
    <w:rsid w:val="001D7AEA"/>
    <w:rsid w:val="001D7EA1"/>
    <w:rsid w:val="001E0508"/>
    <w:rsid w:val="001E11D8"/>
    <w:rsid w:val="001E1AA4"/>
    <w:rsid w:val="001E1E21"/>
    <w:rsid w:val="001E1EC1"/>
    <w:rsid w:val="001E1F7A"/>
    <w:rsid w:val="001E25FD"/>
    <w:rsid w:val="001E2B76"/>
    <w:rsid w:val="001E3B0A"/>
    <w:rsid w:val="001E3BE4"/>
    <w:rsid w:val="001E3D46"/>
    <w:rsid w:val="001E41B8"/>
    <w:rsid w:val="001E4374"/>
    <w:rsid w:val="001E47AA"/>
    <w:rsid w:val="001E49FC"/>
    <w:rsid w:val="001E4C5B"/>
    <w:rsid w:val="001E4C66"/>
    <w:rsid w:val="001E4E2B"/>
    <w:rsid w:val="001E5355"/>
    <w:rsid w:val="001E53CF"/>
    <w:rsid w:val="001E53F7"/>
    <w:rsid w:val="001E587A"/>
    <w:rsid w:val="001E61D8"/>
    <w:rsid w:val="001E66E0"/>
    <w:rsid w:val="001E6D72"/>
    <w:rsid w:val="001E7272"/>
    <w:rsid w:val="001E7458"/>
    <w:rsid w:val="001E746F"/>
    <w:rsid w:val="001E7AE6"/>
    <w:rsid w:val="001E7D58"/>
    <w:rsid w:val="001F01F7"/>
    <w:rsid w:val="001F02F6"/>
    <w:rsid w:val="001F170B"/>
    <w:rsid w:val="001F1D0C"/>
    <w:rsid w:val="001F1D8B"/>
    <w:rsid w:val="001F1D98"/>
    <w:rsid w:val="001F1F23"/>
    <w:rsid w:val="001F2544"/>
    <w:rsid w:val="001F2801"/>
    <w:rsid w:val="001F29F5"/>
    <w:rsid w:val="001F2CCA"/>
    <w:rsid w:val="001F311A"/>
    <w:rsid w:val="001F3190"/>
    <w:rsid w:val="001F34B8"/>
    <w:rsid w:val="001F380A"/>
    <w:rsid w:val="001F388A"/>
    <w:rsid w:val="001F3905"/>
    <w:rsid w:val="001F3C47"/>
    <w:rsid w:val="001F3DDE"/>
    <w:rsid w:val="001F4193"/>
    <w:rsid w:val="001F41CC"/>
    <w:rsid w:val="001F4491"/>
    <w:rsid w:val="001F4A48"/>
    <w:rsid w:val="001F4B69"/>
    <w:rsid w:val="001F4D2F"/>
    <w:rsid w:val="001F4D91"/>
    <w:rsid w:val="001F4E18"/>
    <w:rsid w:val="001F4F25"/>
    <w:rsid w:val="001F50A8"/>
    <w:rsid w:val="001F5144"/>
    <w:rsid w:val="001F51DC"/>
    <w:rsid w:val="001F617A"/>
    <w:rsid w:val="001F661E"/>
    <w:rsid w:val="001F67DD"/>
    <w:rsid w:val="001F6A77"/>
    <w:rsid w:val="001F6CD1"/>
    <w:rsid w:val="001F6F93"/>
    <w:rsid w:val="001F74B5"/>
    <w:rsid w:val="001F7649"/>
    <w:rsid w:val="001F7820"/>
    <w:rsid w:val="001F78B4"/>
    <w:rsid w:val="001F78E0"/>
    <w:rsid w:val="001F7BF4"/>
    <w:rsid w:val="001F7EE6"/>
    <w:rsid w:val="00200686"/>
    <w:rsid w:val="00200CF8"/>
    <w:rsid w:val="00200EF2"/>
    <w:rsid w:val="00201789"/>
    <w:rsid w:val="002019FD"/>
    <w:rsid w:val="00201F7E"/>
    <w:rsid w:val="00201F82"/>
    <w:rsid w:val="00202053"/>
    <w:rsid w:val="002023FC"/>
    <w:rsid w:val="00202583"/>
    <w:rsid w:val="00202593"/>
    <w:rsid w:val="00202746"/>
    <w:rsid w:val="00202805"/>
    <w:rsid w:val="00202882"/>
    <w:rsid w:val="00202A29"/>
    <w:rsid w:val="00202EFE"/>
    <w:rsid w:val="0020357B"/>
    <w:rsid w:val="002036AA"/>
    <w:rsid w:val="00203815"/>
    <w:rsid w:val="002039D4"/>
    <w:rsid w:val="00203A4B"/>
    <w:rsid w:val="00203F0F"/>
    <w:rsid w:val="00203F88"/>
    <w:rsid w:val="0020455E"/>
    <w:rsid w:val="00204755"/>
    <w:rsid w:val="002048F5"/>
    <w:rsid w:val="0020493E"/>
    <w:rsid w:val="00204BB0"/>
    <w:rsid w:val="00204C14"/>
    <w:rsid w:val="0020556F"/>
    <w:rsid w:val="00205670"/>
    <w:rsid w:val="00205918"/>
    <w:rsid w:val="00205D2A"/>
    <w:rsid w:val="002062D9"/>
    <w:rsid w:val="00206411"/>
    <w:rsid w:val="00206420"/>
    <w:rsid w:val="00206544"/>
    <w:rsid w:val="00206A40"/>
    <w:rsid w:val="002071CA"/>
    <w:rsid w:val="0020734B"/>
    <w:rsid w:val="002075CE"/>
    <w:rsid w:val="002079B3"/>
    <w:rsid w:val="00207D49"/>
    <w:rsid w:val="00207E31"/>
    <w:rsid w:val="00207E5D"/>
    <w:rsid w:val="00210014"/>
    <w:rsid w:val="00210156"/>
    <w:rsid w:val="002105A0"/>
    <w:rsid w:val="00210855"/>
    <w:rsid w:val="00210C55"/>
    <w:rsid w:val="00211970"/>
    <w:rsid w:val="00211E35"/>
    <w:rsid w:val="00211FCF"/>
    <w:rsid w:val="00212442"/>
    <w:rsid w:val="00212534"/>
    <w:rsid w:val="00212725"/>
    <w:rsid w:val="002128DD"/>
    <w:rsid w:val="00212CC5"/>
    <w:rsid w:val="00212CE5"/>
    <w:rsid w:val="00212F15"/>
    <w:rsid w:val="0021304E"/>
    <w:rsid w:val="002131F4"/>
    <w:rsid w:val="00213651"/>
    <w:rsid w:val="002136DC"/>
    <w:rsid w:val="002137D2"/>
    <w:rsid w:val="002138FC"/>
    <w:rsid w:val="00214902"/>
    <w:rsid w:val="00214B03"/>
    <w:rsid w:val="00214B1A"/>
    <w:rsid w:val="0021530F"/>
    <w:rsid w:val="00215739"/>
    <w:rsid w:val="00215918"/>
    <w:rsid w:val="00215D54"/>
    <w:rsid w:val="00215F0C"/>
    <w:rsid w:val="00216162"/>
    <w:rsid w:val="0021616D"/>
    <w:rsid w:val="002162E9"/>
    <w:rsid w:val="00216374"/>
    <w:rsid w:val="00216AF5"/>
    <w:rsid w:val="00216C8B"/>
    <w:rsid w:val="0021718C"/>
    <w:rsid w:val="002172D8"/>
    <w:rsid w:val="00217638"/>
    <w:rsid w:val="0021774A"/>
    <w:rsid w:val="00217838"/>
    <w:rsid w:val="00217887"/>
    <w:rsid w:val="00217A99"/>
    <w:rsid w:val="00217AE9"/>
    <w:rsid w:val="00217B49"/>
    <w:rsid w:val="002203B8"/>
    <w:rsid w:val="002204BF"/>
    <w:rsid w:val="002206C6"/>
    <w:rsid w:val="0022085B"/>
    <w:rsid w:val="00220919"/>
    <w:rsid w:val="00220E28"/>
    <w:rsid w:val="00220F1E"/>
    <w:rsid w:val="002215DB"/>
    <w:rsid w:val="00221604"/>
    <w:rsid w:val="0022169D"/>
    <w:rsid w:val="00221D59"/>
    <w:rsid w:val="00221E53"/>
    <w:rsid w:val="0022219F"/>
    <w:rsid w:val="002226E3"/>
    <w:rsid w:val="00222C46"/>
    <w:rsid w:val="002236C7"/>
    <w:rsid w:val="0022372F"/>
    <w:rsid w:val="00223859"/>
    <w:rsid w:val="002241BD"/>
    <w:rsid w:val="0022420E"/>
    <w:rsid w:val="002249A1"/>
    <w:rsid w:val="00224A62"/>
    <w:rsid w:val="00224CAD"/>
    <w:rsid w:val="00225318"/>
    <w:rsid w:val="00225DFB"/>
    <w:rsid w:val="00225F5C"/>
    <w:rsid w:val="002265CE"/>
    <w:rsid w:val="00226935"/>
    <w:rsid w:val="00226B3F"/>
    <w:rsid w:val="00226C2D"/>
    <w:rsid w:val="00226EE1"/>
    <w:rsid w:val="00226F64"/>
    <w:rsid w:val="002270FF"/>
    <w:rsid w:val="00227522"/>
    <w:rsid w:val="0022754E"/>
    <w:rsid w:val="00227691"/>
    <w:rsid w:val="00230151"/>
    <w:rsid w:val="002302F7"/>
    <w:rsid w:val="002306F8"/>
    <w:rsid w:val="00230E35"/>
    <w:rsid w:val="00230EE3"/>
    <w:rsid w:val="0023113F"/>
    <w:rsid w:val="0023115A"/>
    <w:rsid w:val="0023197F"/>
    <w:rsid w:val="0023281F"/>
    <w:rsid w:val="002333A5"/>
    <w:rsid w:val="002333F3"/>
    <w:rsid w:val="00233CB9"/>
    <w:rsid w:val="00233CFF"/>
    <w:rsid w:val="0023473E"/>
    <w:rsid w:val="00234A24"/>
    <w:rsid w:val="00234B6A"/>
    <w:rsid w:val="00234F1E"/>
    <w:rsid w:val="00234F5F"/>
    <w:rsid w:val="00235335"/>
    <w:rsid w:val="002354B4"/>
    <w:rsid w:val="00235981"/>
    <w:rsid w:val="00235F53"/>
    <w:rsid w:val="0023600F"/>
    <w:rsid w:val="00236281"/>
    <w:rsid w:val="00236375"/>
    <w:rsid w:val="00236699"/>
    <w:rsid w:val="00236792"/>
    <w:rsid w:val="00236A34"/>
    <w:rsid w:val="00236A4C"/>
    <w:rsid w:val="00236BB9"/>
    <w:rsid w:val="00236E18"/>
    <w:rsid w:val="002372DB"/>
    <w:rsid w:val="00237533"/>
    <w:rsid w:val="0023769D"/>
    <w:rsid w:val="002376D8"/>
    <w:rsid w:val="00237CD6"/>
    <w:rsid w:val="00240086"/>
    <w:rsid w:val="0024033E"/>
    <w:rsid w:val="00240C72"/>
    <w:rsid w:val="00240D61"/>
    <w:rsid w:val="0024100D"/>
    <w:rsid w:val="00241197"/>
    <w:rsid w:val="00241558"/>
    <w:rsid w:val="00241875"/>
    <w:rsid w:val="00241F81"/>
    <w:rsid w:val="002423EA"/>
    <w:rsid w:val="00242402"/>
    <w:rsid w:val="00242875"/>
    <w:rsid w:val="00242A22"/>
    <w:rsid w:val="00242E2C"/>
    <w:rsid w:val="0024331B"/>
    <w:rsid w:val="002436C4"/>
    <w:rsid w:val="002436D7"/>
    <w:rsid w:val="002437B9"/>
    <w:rsid w:val="002442F7"/>
    <w:rsid w:val="00244450"/>
    <w:rsid w:val="002446A5"/>
    <w:rsid w:val="00244BAF"/>
    <w:rsid w:val="00244DF3"/>
    <w:rsid w:val="002451DC"/>
    <w:rsid w:val="002459BA"/>
    <w:rsid w:val="002459E6"/>
    <w:rsid w:val="00245C14"/>
    <w:rsid w:val="00245DD4"/>
    <w:rsid w:val="00247505"/>
    <w:rsid w:val="00250712"/>
    <w:rsid w:val="002509ED"/>
    <w:rsid w:val="00250B99"/>
    <w:rsid w:val="00250CE3"/>
    <w:rsid w:val="00250EE7"/>
    <w:rsid w:val="0025103B"/>
    <w:rsid w:val="00251284"/>
    <w:rsid w:val="00251318"/>
    <w:rsid w:val="00251549"/>
    <w:rsid w:val="002524CE"/>
    <w:rsid w:val="0025258D"/>
    <w:rsid w:val="00252E70"/>
    <w:rsid w:val="00252F43"/>
    <w:rsid w:val="002535E6"/>
    <w:rsid w:val="00253D99"/>
    <w:rsid w:val="0025462A"/>
    <w:rsid w:val="00254986"/>
    <w:rsid w:val="00254D16"/>
    <w:rsid w:val="002552D2"/>
    <w:rsid w:val="002552FE"/>
    <w:rsid w:val="002554DB"/>
    <w:rsid w:val="00255AFA"/>
    <w:rsid w:val="00255C38"/>
    <w:rsid w:val="00255F04"/>
    <w:rsid w:val="00260103"/>
    <w:rsid w:val="00260353"/>
    <w:rsid w:val="00260E7D"/>
    <w:rsid w:val="0026168E"/>
    <w:rsid w:val="0026189E"/>
    <w:rsid w:val="00261A59"/>
    <w:rsid w:val="0026224B"/>
    <w:rsid w:val="002623B7"/>
    <w:rsid w:val="002629AB"/>
    <w:rsid w:val="002629E3"/>
    <w:rsid w:val="00262ADF"/>
    <w:rsid w:val="00262CA1"/>
    <w:rsid w:val="002637D4"/>
    <w:rsid w:val="00263CE8"/>
    <w:rsid w:val="00263E84"/>
    <w:rsid w:val="00264294"/>
    <w:rsid w:val="00264577"/>
    <w:rsid w:val="0026462F"/>
    <w:rsid w:val="002648B0"/>
    <w:rsid w:val="00264A38"/>
    <w:rsid w:val="0026571E"/>
    <w:rsid w:val="0026582A"/>
    <w:rsid w:val="002658BF"/>
    <w:rsid w:val="002660B5"/>
    <w:rsid w:val="002660CC"/>
    <w:rsid w:val="00266487"/>
    <w:rsid w:val="00266597"/>
    <w:rsid w:val="0026664F"/>
    <w:rsid w:val="00266B39"/>
    <w:rsid w:val="00267232"/>
    <w:rsid w:val="002678AC"/>
    <w:rsid w:val="002703B3"/>
    <w:rsid w:val="0027045F"/>
    <w:rsid w:val="0027093A"/>
    <w:rsid w:val="00270962"/>
    <w:rsid w:val="002709BC"/>
    <w:rsid w:val="00270B84"/>
    <w:rsid w:val="00270DE4"/>
    <w:rsid w:val="00271564"/>
    <w:rsid w:val="00271FC0"/>
    <w:rsid w:val="00271FCD"/>
    <w:rsid w:val="002720FA"/>
    <w:rsid w:val="002724DA"/>
    <w:rsid w:val="00272C7C"/>
    <w:rsid w:val="00272D90"/>
    <w:rsid w:val="00272F4A"/>
    <w:rsid w:val="002730D1"/>
    <w:rsid w:val="00273272"/>
    <w:rsid w:val="00273CFC"/>
    <w:rsid w:val="00274513"/>
    <w:rsid w:val="002748AD"/>
    <w:rsid w:val="00274A85"/>
    <w:rsid w:val="00274AE3"/>
    <w:rsid w:val="00274B90"/>
    <w:rsid w:val="00274C67"/>
    <w:rsid w:val="00274D1F"/>
    <w:rsid w:val="0027508B"/>
    <w:rsid w:val="0027535B"/>
    <w:rsid w:val="00276011"/>
    <w:rsid w:val="002761CB"/>
    <w:rsid w:val="00276BBE"/>
    <w:rsid w:val="0027706B"/>
    <w:rsid w:val="002771B5"/>
    <w:rsid w:val="002771C8"/>
    <w:rsid w:val="0027753D"/>
    <w:rsid w:val="0027759A"/>
    <w:rsid w:val="00277CFD"/>
    <w:rsid w:val="00280285"/>
    <w:rsid w:val="00280294"/>
    <w:rsid w:val="002802AC"/>
    <w:rsid w:val="00280486"/>
    <w:rsid w:val="00280726"/>
    <w:rsid w:val="00280818"/>
    <w:rsid w:val="00280CD9"/>
    <w:rsid w:val="00280FA4"/>
    <w:rsid w:val="00281064"/>
    <w:rsid w:val="0028209F"/>
    <w:rsid w:val="00282273"/>
    <w:rsid w:val="002822D4"/>
    <w:rsid w:val="00282508"/>
    <w:rsid w:val="002826DE"/>
    <w:rsid w:val="0028368D"/>
    <w:rsid w:val="00283B02"/>
    <w:rsid w:val="00284DBB"/>
    <w:rsid w:val="00285082"/>
    <w:rsid w:val="00285107"/>
    <w:rsid w:val="00285265"/>
    <w:rsid w:val="0028534D"/>
    <w:rsid w:val="00285F99"/>
    <w:rsid w:val="00286283"/>
    <w:rsid w:val="002862AD"/>
    <w:rsid w:val="00286432"/>
    <w:rsid w:val="00286512"/>
    <w:rsid w:val="002865FF"/>
    <w:rsid w:val="0028706F"/>
    <w:rsid w:val="00290B4E"/>
    <w:rsid w:val="00290BF2"/>
    <w:rsid w:val="00290E5D"/>
    <w:rsid w:val="00290E5F"/>
    <w:rsid w:val="00290FF5"/>
    <w:rsid w:val="00291324"/>
    <w:rsid w:val="0029285A"/>
    <w:rsid w:val="0029299D"/>
    <w:rsid w:val="00292B9F"/>
    <w:rsid w:val="00293050"/>
    <w:rsid w:val="00293097"/>
    <w:rsid w:val="002934D1"/>
    <w:rsid w:val="00293959"/>
    <w:rsid w:val="00293999"/>
    <w:rsid w:val="002939AD"/>
    <w:rsid w:val="00293CE3"/>
    <w:rsid w:val="00293D0E"/>
    <w:rsid w:val="00294053"/>
    <w:rsid w:val="002943C3"/>
    <w:rsid w:val="002947CE"/>
    <w:rsid w:val="00295052"/>
    <w:rsid w:val="0029516C"/>
    <w:rsid w:val="00295570"/>
    <w:rsid w:val="002957C8"/>
    <w:rsid w:val="00295846"/>
    <w:rsid w:val="00295923"/>
    <w:rsid w:val="00295A95"/>
    <w:rsid w:val="00295FCF"/>
    <w:rsid w:val="0029609A"/>
    <w:rsid w:val="002961FF"/>
    <w:rsid w:val="0029631F"/>
    <w:rsid w:val="00296869"/>
    <w:rsid w:val="00296A19"/>
    <w:rsid w:val="00296B87"/>
    <w:rsid w:val="002970A0"/>
    <w:rsid w:val="002970D7"/>
    <w:rsid w:val="002972A7"/>
    <w:rsid w:val="002972CF"/>
    <w:rsid w:val="00297673"/>
    <w:rsid w:val="0029795C"/>
    <w:rsid w:val="00297E79"/>
    <w:rsid w:val="00297F6C"/>
    <w:rsid w:val="002A0121"/>
    <w:rsid w:val="002A0381"/>
    <w:rsid w:val="002A0590"/>
    <w:rsid w:val="002A0D08"/>
    <w:rsid w:val="002A0D81"/>
    <w:rsid w:val="002A0EB4"/>
    <w:rsid w:val="002A0F4D"/>
    <w:rsid w:val="002A0FA7"/>
    <w:rsid w:val="002A113A"/>
    <w:rsid w:val="002A116C"/>
    <w:rsid w:val="002A1597"/>
    <w:rsid w:val="002A1EC3"/>
    <w:rsid w:val="002A222D"/>
    <w:rsid w:val="002A2541"/>
    <w:rsid w:val="002A257F"/>
    <w:rsid w:val="002A27B3"/>
    <w:rsid w:val="002A2C93"/>
    <w:rsid w:val="002A3271"/>
    <w:rsid w:val="002A366D"/>
    <w:rsid w:val="002A37D1"/>
    <w:rsid w:val="002A3A1C"/>
    <w:rsid w:val="002A3EE1"/>
    <w:rsid w:val="002A3F33"/>
    <w:rsid w:val="002A4117"/>
    <w:rsid w:val="002A421F"/>
    <w:rsid w:val="002A429F"/>
    <w:rsid w:val="002A47A1"/>
    <w:rsid w:val="002A48C6"/>
    <w:rsid w:val="002A49B2"/>
    <w:rsid w:val="002A4A33"/>
    <w:rsid w:val="002A4C79"/>
    <w:rsid w:val="002A4D65"/>
    <w:rsid w:val="002A5332"/>
    <w:rsid w:val="002A5434"/>
    <w:rsid w:val="002A55E9"/>
    <w:rsid w:val="002A5D00"/>
    <w:rsid w:val="002A65D5"/>
    <w:rsid w:val="002A6AEB"/>
    <w:rsid w:val="002A6EB7"/>
    <w:rsid w:val="002A6FA8"/>
    <w:rsid w:val="002A7171"/>
    <w:rsid w:val="002B010C"/>
    <w:rsid w:val="002B034F"/>
    <w:rsid w:val="002B0634"/>
    <w:rsid w:val="002B0C8F"/>
    <w:rsid w:val="002B11C1"/>
    <w:rsid w:val="002B145A"/>
    <w:rsid w:val="002B163E"/>
    <w:rsid w:val="002B16EE"/>
    <w:rsid w:val="002B1794"/>
    <w:rsid w:val="002B1EF5"/>
    <w:rsid w:val="002B24BB"/>
    <w:rsid w:val="002B2963"/>
    <w:rsid w:val="002B2A4B"/>
    <w:rsid w:val="002B2ABC"/>
    <w:rsid w:val="002B2E81"/>
    <w:rsid w:val="002B2F82"/>
    <w:rsid w:val="002B302A"/>
    <w:rsid w:val="002B388A"/>
    <w:rsid w:val="002B3B33"/>
    <w:rsid w:val="002B3EAD"/>
    <w:rsid w:val="002B431C"/>
    <w:rsid w:val="002B487B"/>
    <w:rsid w:val="002B50C4"/>
    <w:rsid w:val="002B530B"/>
    <w:rsid w:val="002B586D"/>
    <w:rsid w:val="002B5947"/>
    <w:rsid w:val="002B5BD3"/>
    <w:rsid w:val="002B5FE9"/>
    <w:rsid w:val="002B627C"/>
    <w:rsid w:val="002B6730"/>
    <w:rsid w:val="002B6872"/>
    <w:rsid w:val="002B68E7"/>
    <w:rsid w:val="002B6F34"/>
    <w:rsid w:val="002B7031"/>
    <w:rsid w:val="002B71D6"/>
    <w:rsid w:val="002B72BF"/>
    <w:rsid w:val="002B75E2"/>
    <w:rsid w:val="002B7685"/>
    <w:rsid w:val="002B77A2"/>
    <w:rsid w:val="002B79C0"/>
    <w:rsid w:val="002C04A9"/>
    <w:rsid w:val="002C081A"/>
    <w:rsid w:val="002C08A1"/>
    <w:rsid w:val="002C0963"/>
    <w:rsid w:val="002C0DA7"/>
    <w:rsid w:val="002C0EA0"/>
    <w:rsid w:val="002C0F1D"/>
    <w:rsid w:val="002C0FD8"/>
    <w:rsid w:val="002C18FE"/>
    <w:rsid w:val="002C1B4E"/>
    <w:rsid w:val="002C1EE9"/>
    <w:rsid w:val="002C2A0A"/>
    <w:rsid w:val="002C2A65"/>
    <w:rsid w:val="002C2CEE"/>
    <w:rsid w:val="002C2FC1"/>
    <w:rsid w:val="002C31B7"/>
    <w:rsid w:val="002C3701"/>
    <w:rsid w:val="002C3D68"/>
    <w:rsid w:val="002C438D"/>
    <w:rsid w:val="002C4393"/>
    <w:rsid w:val="002C4852"/>
    <w:rsid w:val="002C4B06"/>
    <w:rsid w:val="002C4D77"/>
    <w:rsid w:val="002C557B"/>
    <w:rsid w:val="002C5766"/>
    <w:rsid w:val="002C5AC3"/>
    <w:rsid w:val="002C5D2A"/>
    <w:rsid w:val="002C6AA7"/>
    <w:rsid w:val="002C7679"/>
    <w:rsid w:val="002C79BB"/>
    <w:rsid w:val="002D011F"/>
    <w:rsid w:val="002D03C3"/>
    <w:rsid w:val="002D05E8"/>
    <w:rsid w:val="002D05EB"/>
    <w:rsid w:val="002D078E"/>
    <w:rsid w:val="002D07C5"/>
    <w:rsid w:val="002D089E"/>
    <w:rsid w:val="002D0B25"/>
    <w:rsid w:val="002D0C8E"/>
    <w:rsid w:val="002D0EFE"/>
    <w:rsid w:val="002D10B3"/>
    <w:rsid w:val="002D12A1"/>
    <w:rsid w:val="002D174F"/>
    <w:rsid w:val="002D1909"/>
    <w:rsid w:val="002D1A06"/>
    <w:rsid w:val="002D1F9D"/>
    <w:rsid w:val="002D21E1"/>
    <w:rsid w:val="002D2495"/>
    <w:rsid w:val="002D2645"/>
    <w:rsid w:val="002D3067"/>
    <w:rsid w:val="002D35E2"/>
    <w:rsid w:val="002D3C00"/>
    <w:rsid w:val="002D3C5F"/>
    <w:rsid w:val="002D3DF3"/>
    <w:rsid w:val="002D456D"/>
    <w:rsid w:val="002D47CD"/>
    <w:rsid w:val="002D5361"/>
    <w:rsid w:val="002D57AE"/>
    <w:rsid w:val="002D5A6D"/>
    <w:rsid w:val="002D5C7D"/>
    <w:rsid w:val="002D5D54"/>
    <w:rsid w:val="002D5F11"/>
    <w:rsid w:val="002D6222"/>
    <w:rsid w:val="002D622C"/>
    <w:rsid w:val="002D628C"/>
    <w:rsid w:val="002D63BB"/>
    <w:rsid w:val="002D6C1F"/>
    <w:rsid w:val="002D702D"/>
    <w:rsid w:val="002D770F"/>
    <w:rsid w:val="002D7DC3"/>
    <w:rsid w:val="002E0150"/>
    <w:rsid w:val="002E04E1"/>
    <w:rsid w:val="002E05D9"/>
    <w:rsid w:val="002E0763"/>
    <w:rsid w:val="002E0935"/>
    <w:rsid w:val="002E0AE7"/>
    <w:rsid w:val="002E0C4F"/>
    <w:rsid w:val="002E0E49"/>
    <w:rsid w:val="002E0F1B"/>
    <w:rsid w:val="002E17FF"/>
    <w:rsid w:val="002E1A83"/>
    <w:rsid w:val="002E1B6E"/>
    <w:rsid w:val="002E1C8E"/>
    <w:rsid w:val="002E1F84"/>
    <w:rsid w:val="002E1F8E"/>
    <w:rsid w:val="002E24F7"/>
    <w:rsid w:val="002E2920"/>
    <w:rsid w:val="002E2C08"/>
    <w:rsid w:val="002E356A"/>
    <w:rsid w:val="002E3B64"/>
    <w:rsid w:val="002E4069"/>
    <w:rsid w:val="002E40DD"/>
    <w:rsid w:val="002E428A"/>
    <w:rsid w:val="002E4321"/>
    <w:rsid w:val="002E4378"/>
    <w:rsid w:val="002E43FA"/>
    <w:rsid w:val="002E4400"/>
    <w:rsid w:val="002E48C4"/>
    <w:rsid w:val="002E4DC3"/>
    <w:rsid w:val="002E4FF3"/>
    <w:rsid w:val="002E5793"/>
    <w:rsid w:val="002E6023"/>
    <w:rsid w:val="002E605F"/>
    <w:rsid w:val="002E6C19"/>
    <w:rsid w:val="002E741E"/>
    <w:rsid w:val="002E7847"/>
    <w:rsid w:val="002E78B5"/>
    <w:rsid w:val="002F0040"/>
    <w:rsid w:val="002F00BF"/>
    <w:rsid w:val="002F00D2"/>
    <w:rsid w:val="002F08F2"/>
    <w:rsid w:val="002F0D0D"/>
    <w:rsid w:val="002F0F1C"/>
    <w:rsid w:val="002F178B"/>
    <w:rsid w:val="002F1886"/>
    <w:rsid w:val="002F1987"/>
    <w:rsid w:val="002F2079"/>
    <w:rsid w:val="002F2554"/>
    <w:rsid w:val="002F261E"/>
    <w:rsid w:val="002F3511"/>
    <w:rsid w:val="002F3E7B"/>
    <w:rsid w:val="002F3EA2"/>
    <w:rsid w:val="002F47EE"/>
    <w:rsid w:val="002F499E"/>
    <w:rsid w:val="002F4D45"/>
    <w:rsid w:val="002F4FD6"/>
    <w:rsid w:val="002F5073"/>
    <w:rsid w:val="002F5436"/>
    <w:rsid w:val="002F5695"/>
    <w:rsid w:val="002F59E3"/>
    <w:rsid w:val="002F62C3"/>
    <w:rsid w:val="002F6545"/>
    <w:rsid w:val="002F6756"/>
    <w:rsid w:val="002F68AF"/>
    <w:rsid w:val="002F7769"/>
    <w:rsid w:val="002F7943"/>
    <w:rsid w:val="002F798D"/>
    <w:rsid w:val="002F7A81"/>
    <w:rsid w:val="002F7BC3"/>
    <w:rsid w:val="00300366"/>
    <w:rsid w:val="0030098C"/>
    <w:rsid w:val="003009DF"/>
    <w:rsid w:val="00301047"/>
    <w:rsid w:val="003011BF"/>
    <w:rsid w:val="003012D1"/>
    <w:rsid w:val="00301BC2"/>
    <w:rsid w:val="00301F52"/>
    <w:rsid w:val="00302327"/>
    <w:rsid w:val="00302366"/>
    <w:rsid w:val="003023DF"/>
    <w:rsid w:val="00302610"/>
    <w:rsid w:val="00302657"/>
    <w:rsid w:val="00302D67"/>
    <w:rsid w:val="003031B8"/>
    <w:rsid w:val="003033ED"/>
    <w:rsid w:val="0030346A"/>
    <w:rsid w:val="00303F6E"/>
    <w:rsid w:val="00304908"/>
    <w:rsid w:val="00304A88"/>
    <w:rsid w:val="0030511C"/>
    <w:rsid w:val="00305CDF"/>
    <w:rsid w:val="003063EA"/>
    <w:rsid w:val="0030684A"/>
    <w:rsid w:val="003070D5"/>
    <w:rsid w:val="00307243"/>
    <w:rsid w:val="003077DC"/>
    <w:rsid w:val="00307892"/>
    <w:rsid w:val="00307A0A"/>
    <w:rsid w:val="00307C92"/>
    <w:rsid w:val="00307E20"/>
    <w:rsid w:val="00310432"/>
    <w:rsid w:val="003107C8"/>
    <w:rsid w:val="00310B64"/>
    <w:rsid w:val="00310C54"/>
    <w:rsid w:val="00311BA7"/>
    <w:rsid w:val="00311D82"/>
    <w:rsid w:val="003131DF"/>
    <w:rsid w:val="003133D3"/>
    <w:rsid w:val="00313626"/>
    <w:rsid w:val="00313B37"/>
    <w:rsid w:val="00313F22"/>
    <w:rsid w:val="00314190"/>
    <w:rsid w:val="00314E44"/>
    <w:rsid w:val="00315ED3"/>
    <w:rsid w:val="00316177"/>
    <w:rsid w:val="00316780"/>
    <w:rsid w:val="00316B72"/>
    <w:rsid w:val="003178B5"/>
    <w:rsid w:val="00317988"/>
    <w:rsid w:val="00317CAD"/>
    <w:rsid w:val="003202DD"/>
    <w:rsid w:val="00320B83"/>
    <w:rsid w:val="00320D4E"/>
    <w:rsid w:val="00320DDD"/>
    <w:rsid w:val="00320F4F"/>
    <w:rsid w:val="00320FE9"/>
    <w:rsid w:val="0032101A"/>
    <w:rsid w:val="00321284"/>
    <w:rsid w:val="003212F4"/>
    <w:rsid w:val="00321371"/>
    <w:rsid w:val="00321734"/>
    <w:rsid w:val="00321BC7"/>
    <w:rsid w:val="00322108"/>
    <w:rsid w:val="00322482"/>
    <w:rsid w:val="0032260F"/>
    <w:rsid w:val="00322A6A"/>
    <w:rsid w:val="003230C2"/>
    <w:rsid w:val="003231EA"/>
    <w:rsid w:val="003237A0"/>
    <w:rsid w:val="00323BC7"/>
    <w:rsid w:val="00323DA4"/>
    <w:rsid w:val="00324117"/>
    <w:rsid w:val="00324417"/>
    <w:rsid w:val="00324444"/>
    <w:rsid w:val="0032463C"/>
    <w:rsid w:val="00324850"/>
    <w:rsid w:val="00324E4A"/>
    <w:rsid w:val="00325148"/>
    <w:rsid w:val="003251AF"/>
    <w:rsid w:val="00325654"/>
    <w:rsid w:val="00325831"/>
    <w:rsid w:val="00325A65"/>
    <w:rsid w:val="00325CA6"/>
    <w:rsid w:val="003260FB"/>
    <w:rsid w:val="00326592"/>
    <w:rsid w:val="003266D2"/>
    <w:rsid w:val="00326F4A"/>
    <w:rsid w:val="00327617"/>
    <w:rsid w:val="00327619"/>
    <w:rsid w:val="0032770F"/>
    <w:rsid w:val="003279A1"/>
    <w:rsid w:val="00327A4F"/>
    <w:rsid w:val="00327B19"/>
    <w:rsid w:val="00327C30"/>
    <w:rsid w:val="00327E60"/>
    <w:rsid w:val="0033049C"/>
    <w:rsid w:val="00330678"/>
    <w:rsid w:val="00330AE5"/>
    <w:rsid w:val="003314C9"/>
    <w:rsid w:val="003314EC"/>
    <w:rsid w:val="003316DB"/>
    <w:rsid w:val="00332079"/>
    <w:rsid w:val="00332616"/>
    <w:rsid w:val="0033309E"/>
    <w:rsid w:val="003331A4"/>
    <w:rsid w:val="00334A51"/>
    <w:rsid w:val="00335B5A"/>
    <w:rsid w:val="00335D1F"/>
    <w:rsid w:val="00335FF6"/>
    <w:rsid w:val="00336250"/>
    <w:rsid w:val="003362E7"/>
    <w:rsid w:val="003363A4"/>
    <w:rsid w:val="00336722"/>
    <w:rsid w:val="0033688B"/>
    <w:rsid w:val="00336929"/>
    <w:rsid w:val="00337124"/>
    <w:rsid w:val="00340234"/>
    <w:rsid w:val="00340697"/>
    <w:rsid w:val="003407F5"/>
    <w:rsid w:val="00340824"/>
    <w:rsid w:val="00340C39"/>
    <w:rsid w:val="00340DDE"/>
    <w:rsid w:val="00340DE3"/>
    <w:rsid w:val="00341487"/>
    <w:rsid w:val="00341570"/>
    <w:rsid w:val="00341738"/>
    <w:rsid w:val="003418B5"/>
    <w:rsid w:val="00341BB7"/>
    <w:rsid w:val="00341D8C"/>
    <w:rsid w:val="0034241D"/>
    <w:rsid w:val="0034340D"/>
    <w:rsid w:val="00343502"/>
    <w:rsid w:val="00343891"/>
    <w:rsid w:val="003442D1"/>
    <w:rsid w:val="003445FE"/>
    <w:rsid w:val="0034486C"/>
    <w:rsid w:val="00344880"/>
    <w:rsid w:val="003449C0"/>
    <w:rsid w:val="00344CDD"/>
    <w:rsid w:val="00344D87"/>
    <w:rsid w:val="00344F24"/>
    <w:rsid w:val="00344F59"/>
    <w:rsid w:val="00345111"/>
    <w:rsid w:val="0034538E"/>
    <w:rsid w:val="003458FE"/>
    <w:rsid w:val="00345D6C"/>
    <w:rsid w:val="00346297"/>
    <w:rsid w:val="00346411"/>
    <w:rsid w:val="00346544"/>
    <w:rsid w:val="00346AEC"/>
    <w:rsid w:val="00346C66"/>
    <w:rsid w:val="003473C7"/>
    <w:rsid w:val="0034750E"/>
    <w:rsid w:val="003476C8"/>
    <w:rsid w:val="00347DE2"/>
    <w:rsid w:val="003502DC"/>
    <w:rsid w:val="0035088F"/>
    <w:rsid w:val="00350D3E"/>
    <w:rsid w:val="00351201"/>
    <w:rsid w:val="003512FD"/>
    <w:rsid w:val="003515AA"/>
    <w:rsid w:val="003515B3"/>
    <w:rsid w:val="00351F78"/>
    <w:rsid w:val="003525D5"/>
    <w:rsid w:val="003525F9"/>
    <w:rsid w:val="0035283B"/>
    <w:rsid w:val="00352889"/>
    <w:rsid w:val="00352C32"/>
    <w:rsid w:val="00352EB9"/>
    <w:rsid w:val="00353218"/>
    <w:rsid w:val="0035327D"/>
    <w:rsid w:val="003535A5"/>
    <w:rsid w:val="00353C58"/>
    <w:rsid w:val="00354B69"/>
    <w:rsid w:val="00354F84"/>
    <w:rsid w:val="00355220"/>
    <w:rsid w:val="00356042"/>
    <w:rsid w:val="0035651C"/>
    <w:rsid w:val="00356646"/>
    <w:rsid w:val="00356A5A"/>
    <w:rsid w:val="00356C63"/>
    <w:rsid w:val="00356CD3"/>
    <w:rsid w:val="00356D0E"/>
    <w:rsid w:val="00356D16"/>
    <w:rsid w:val="00356E83"/>
    <w:rsid w:val="00356F45"/>
    <w:rsid w:val="00356F73"/>
    <w:rsid w:val="00357778"/>
    <w:rsid w:val="003577B8"/>
    <w:rsid w:val="003600B2"/>
    <w:rsid w:val="00360201"/>
    <w:rsid w:val="00360440"/>
    <w:rsid w:val="0036056C"/>
    <w:rsid w:val="00360948"/>
    <w:rsid w:val="003610DE"/>
    <w:rsid w:val="003615C8"/>
    <w:rsid w:val="00361D90"/>
    <w:rsid w:val="00361DCE"/>
    <w:rsid w:val="00362AEE"/>
    <w:rsid w:val="00362BB5"/>
    <w:rsid w:val="003633C3"/>
    <w:rsid w:val="0036341D"/>
    <w:rsid w:val="00363A1A"/>
    <w:rsid w:val="00363CB9"/>
    <w:rsid w:val="00363D66"/>
    <w:rsid w:val="00365062"/>
    <w:rsid w:val="00365251"/>
    <w:rsid w:val="003654F2"/>
    <w:rsid w:val="00365A45"/>
    <w:rsid w:val="00365E25"/>
    <w:rsid w:val="00366163"/>
    <w:rsid w:val="0036637A"/>
    <w:rsid w:val="00366544"/>
    <w:rsid w:val="00366C55"/>
    <w:rsid w:val="00366DAC"/>
    <w:rsid w:val="00367121"/>
    <w:rsid w:val="00367A74"/>
    <w:rsid w:val="00367D71"/>
    <w:rsid w:val="0037077D"/>
    <w:rsid w:val="00370834"/>
    <w:rsid w:val="00370A30"/>
    <w:rsid w:val="00370D9C"/>
    <w:rsid w:val="00370E95"/>
    <w:rsid w:val="003712EF"/>
    <w:rsid w:val="003715ED"/>
    <w:rsid w:val="00371B48"/>
    <w:rsid w:val="00371F08"/>
    <w:rsid w:val="00372BEF"/>
    <w:rsid w:val="00372D67"/>
    <w:rsid w:val="00373082"/>
    <w:rsid w:val="00373219"/>
    <w:rsid w:val="003740FA"/>
    <w:rsid w:val="003741EA"/>
    <w:rsid w:val="003742B2"/>
    <w:rsid w:val="00374706"/>
    <w:rsid w:val="00374711"/>
    <w:rsid w:val="003747F8"/>
    <w:rsid w:val="003748A8"/>
    <w:rsid w:val="003753EB"/>
    <w:rsid w:val="00375437"/>
    <w:rsid w:val="00375555"/>
    <w:rsid w:val="00375BE5"/>
    <w:rsid w:val="00375D5B"/>
    <w:rsid w:val="00375F41"/>
    <w:rsid w:val="0037631F"/>
    <w:rsid w:val="00376485"/>
    <w:rsid w:val="00376888"/>
    <w:rsid w:val="003769FB"/>
    <w:rsid w:val="00376DB3"/>
    <w:rsid w:val="00377CB0"/>
    <w:rsid w:val="00377D23"/>
    <w:rsid w:val="00377ED1"/>
    <w:rsid w:val="0038005A"/>
    <w:rsid w:val="00380361"/>
    <w:rsid w:val="003805D7"/>
    <w:rsid w:val="00380A5C"/>
    <w:rsid w:val="00380FE4"/>
    <w:rsid w:val="00381030"/>
    <w:rsid w:val="003811D2"/>
    <w:rsid w:val="00381283"/>
    <w:rsid w:val="00381403"/>
    <w:rsid w:val="0038170C"/>
    <w:rsid w:val="003824E6"/>
    <w:rsid w:val="00382D73"/>
    <w:rsid w:val="00383486"/>
    <w:rsid w:val="003839B5"/>
    <w:rsid w:val="00383E83"/>
    <w:rsid w:val="00384102"/>
    <w:rsid w:val="00384511"/>
    <w:rsid w:val="003845C7"/>
    <w:rsid w:val="00384619"/>
    <w:rsid w:val="00384D99"/>
    <w:rsid w:val="00384E06"/>
    <w:rsid w:val="00385EF4"/>
    <w:rsid w:val="00385FD3"/>
    <w:rsid w:val="0038690E"/>
    <w:rsid w:val="00386938"/>
    <w:rsid w:val="00386B3B"/>
    <w:rsid w:val="00386E7A"/>
    <w:rsid w:val="00386F59"/>
    <w:rsid w:val="00387A63"/>
    <w:rsid w:val="00387E2F"/>
    <w:rsid w:val="0039031F"/>
    <w:rsid w:val="00390563"/>
    <w:rsid w:val="00390A22"/>
    <w:rsid w:val="00390A36"/>
    <w:rsid w:val="0039103D"/>
    <w:rsid w:val="003910F2"/>
    <w:rsid w:val="00391422"/>
    <w:rsid w:val="0039147E"/>
    <w:rsid w:val="003914BF"/>
    <w:rsid w:val="00391633"/>
    <w:rsid w:val="00391653"/>
    <w:rsid w:val="0039168B"/>
    <w:rsid w:val="00391A66"/>
    <w:rsid w:val="00391FA5"/>
    <w:rsid w:val="00392265"/>
    <w:rsid w:val="00392528"/>
    <w:rsid w:val="00392E44"/>
    <w:rsid w:val="00392FD3"/>
    <w:rsid w:val="003930BD"/>
    <w:rsid w:val="003934EB"/>
    <w:rsid w:val="0039353A"/>
    <w:rsid w:val="00393556"/>
    <w:rsid w:val="00393657"/>
    <w:rsid w:val="00393798"/>
    <w:rsid w:val="003944BB"/>
    <w:rsid w:val="00394D18"/>
    <w:rsid w:val="00395488"/>
    <w:rsid w:val="00395520"/>
    <w:rsid w:val="00395758"/>
    <w:rsid w:val="0039581A"/>
    <w:rsid w:val="00395FC3"/>
    <w:rsid w:val="00396312"/>
    <w:rsid w:val="0039646B"/>
    <w:rsid w:val="003964CA"/>
    <w:rsid w:val="0039664F"/>
    <w:rsid w:val="00396C5C"/>
    <w:rsid w:val="003975F2"/>
    <w:rsid w:val="00397D06"/>
    <w:rsid w:val="00397E46"/>
    <w:rsid w:val="003A0126"/>
    <w:rsid w:val="003A0203"/>
    <w:rsid w:val="003A0E41"/>
    <w:rsid w:val="003A0FFF"/>
    <w:rsid w:val="003A1342"/>
    <w:rsid w:val="003A142C"/>
    <w:rsid w:val="003A151E"/>
    <w:rsid w:val="003A18F6"/>
    <w:rsid w:val="003A1B5F"/>
    <w:rsid w:val="003A1FCF"/>
    <w:rsid w:val="003A2282"/>
    <w:rsid w:val="003A25A4"/>
    <w:rsid w:val="003A27DF"/>
    <w:rsid w:val="003A3089"/>
    <w:rsid w:val="003A3D55"/>
    <w:rsid w:val="003A3E1D"/>
    <w:rsid w:val="003A4031"/>
    <w:rsid w:val="003A451C"/>
    <w:rsid w:val="003A4922"/>
    <w:rsid w:val="003A4B3F"/>
    <w:rsid w:val="003A4CD0"/>
    <w:rsid w:val="003A4D4C"/>
    <w:rsid w:val="003A510B"/>
    <w:rsid w:val="003A5203"/>
    <w:rsid w:val="003A5218"/>
    <w:rsid w:val="003A5371"/>
    <w:rsid w:val="003A54F1"/>
    <w:rsid w:val="003A557F"/>
    <w:rsid w:val="003A55FE"/>
    <w:rsid w:val="003A5762"/>
    <w:rsid w:val="003A5A13"/>
    <w:rsid w:val="003A6255"/>
    <w:rsid w:val="003A6417"/>
    <w:rsid w:val="003A6754"/>
    <w:rsid w:val="003A6779"/>
    <w:rsid w:val="003A69BC"/>
    <w:rsid w:val="003A752B"/>
    <w:rsid w:val="003A78AE"/>
    <w:rsid w:val="003A7A4D"/>
    <w:rsid w:val="003A7BC4"/>
    <w:rsid w:val="003A7D36"/>
    <w:rsid w:val="003A7F1A"/>
    <w:rsid w:val="003B0B98"/>
    <w:rsid w:val="003B0C30"/>
    <w:rsid w:val="003B0E2D"/>
    <w:rsid w:val="003B0FC9"/>
    <w:rsid w:val="003B1483"/>
    <w:rsid w:val="003B1C14"/>
    <w:rsid w:val="003B247C"/>
    <w:rsid w:val="003B2553"/>
    <w:rsid w:val="003B29EE"/>
    <w:rsid w:val="003B2EA4"/>
    <w:rsid w:val="003B34E7"/>
    <w:rsid w:val="003B370C"/>
    <w:rsid w:val="003B3728"/>
    <w:rsid w:val="003B3B02"/>
    <w:rsid w:val="003B3EA9"/>
    <w:rsid w:val="003B420D"/>
    <w:rsid w:val="003B465F"/>
    <w:rsid w:val="003B4ADF"/>
    <w:rsid w:val="003B50C2"/>
    <w:rsid w:val="003B50D0"/>
    <w:rsid w:val="003B5B93"/>
    <w:rsid w:val="003B5FC6"/>
    <w:rsid w:val="003B64D6"/>
    <w:rsid w:val="003B6D0A"/>
    <w:rsid w:val="003B6FFC"/>
    <w:rsid w:val="003B7831"/>
    <w:rsid w:val="003B7EE0"/>
    <w:rsid w:val="003B7F27"/>
    <w:rsid w:val="003C0BF1"/>
    <w:rsid w:val="003C0C4D"/>
    <w:rsid w:val="003C15C3"/>
    <w:rsid w:val="003C1700"/>
    <w:rsid w:val="003C1835"/>
    <w:rsid w:val="003C2547"/>
    <w:rsid w:val="003C2667"/>
    <w:rsid w:val="003C26B8"/>
    <w:rsid w:val="003C2A0C"/>
    <w:rsid w:val="003C2ABD"/>
    <w:rsid w:val="003C2B46"/>
    <w:rsid w:val="003C2D0B"/>
    <w:rsid w:val="003C30A4"/>
    <w:rsid w:val="003C3379"/>
    <w:rsid w:val="003C369A"/>
    <w:rsid w:val="003C38E8"/>
    <w:rsid w:val="003C3D4D"/>
    <w:rsid w:val="003C407D"/>
    <w:rsid w:val="003C40C2"/>
    <w:rsid w:val="003C424B"/>
    <w:rsid w:val="003C5077"/>
    <w:rsid w:val="003C52D2"/>
    <w:rsid w:val="003C562D"/>
    <w:rsid w:val="003C5768"/>
    <w:rsid w:val="003C5B26"/>
    <w:rsid w:val="003C5B34"/>
    <w:rsid w:val="003C5EED"/>
    <w:rsid w:val="003C65F0"/>
    <w:rsid w:val="003C6614"/>
    <w:rsid w:val="003C66A1"/>
    <w:rsid w:val="003C6839"/>
    <w:rsid w:val="003C6AB2"/>
    <w:rsid w:val="003C6B28"/>
    <w:rsid w:val="003C6DCA"/>
    <w:rsid w:val="003C6F87"/>
    <w:rsid w:val="003C7060"/>
    <w:rsid w:val="003C75A0"/>
    <w:rsid w:val="003C7BB4"/>
    <w:rsid w:val="003C7EFA"/>
    <w:rsid w:val="003D0300"/>
    <w:rsid w:val="003D0304"/>
    <w:rsid w:val="003D058E"/>
    <w:rsid w:val="003D0BCF"/>
    <w:rsid w:val="003D0CEB"/>
    <w:rsid w:val="003D1F79"/>
    <w:rsid w:val="003D2226"/>
    <w:rsid w:val="003D22CE"/>
    <w:rsid w:val="003D26C5"/>
    <w:rsid w:val="003D27E4"/>
    <w:rsid w:val="003D2CE1"/>
    <w:rsid w:val="003D2E47"/>
    <w:rsid w:val="003D33E5"/>
    <w:rsid w:val="003D3957"/>
    <w:rsid w:val="003D3AF5"/>
    <w:rsid w:val="003D407C"/>
    <w:rsid w:val="003D4967"/>
    <w:rsid w:val="003D4BF9"/>
    <w:rsid w:val="003D541C"/>
    <w:rsid w:val="003D55D4"/>
    <w:rsid w:val="003D585F"/>
    <w:rsid w:val="003D5C13"/>
    <w:rsid w:val="003D5C9E"/>
    <w:rsid w:val="003D5D5D"/>
    <w:rsid w:val="003D5E11"/>
    <w:rsid w:val="003D6BAD"/>
    <w:rsid w:val="003D6F7E"/>
    <w:rsid w:val="003D7312"/>
    <w:rsid w:val="003D74B1"/>
    <w:rsid w:val="003D761B"/>
    <w:rsid w:val="003D7FF0"/>
    <w:rsid w:val="003E024C"/>
    <w:rsid w:val="003E069E"/>
    <w:rsid w:val="003E07EB"/>
    <w:rsid w:val="003E09E4"/>
    <w:rsid w:val="003E0F6E"/>
    <w:rsid w:val="003E10B9"/>
    <w:rsid w:val="003E19C3"/>
    <w:rsid w:val="003E1DA0"/>
    <w:rsid w:val="003E2018"/>
    <w:rsid w:val="003E22A8"/>
    <w:rsid w:val="003E230E"/>
    <w:rsid w:val="003E26A4"/>
    <w:rsid w:val="003E2AFC"/>
    <w:rsid w:val="003E2C91"/>
    <w:rsid w:val="003E2D19"/>
    <w:rsid w:val="003E33F7"/>
    <w:rsid w:val="003E3505"/>
    <w:rsid w:val="003E37E6"/>
    <w:rsid w:val="003E3AE9"/>
    <w:rsid w:val="003E42C7"/>
    <w:rsid w:val="003E46B4"/>
    <w:rsid w:val="003E49DA"/>
    <w:rsid w:val="003E4E92"/>
    <w:rsid w:val="003E5B4F"/>
    <w:rsid w:val="003E66E8"/>
    <w:rsid w:val="003E6B16"/>
    <w:rsid w:val="003E6D6D"/>
    <w:rsid w:val="003E6DE4"/>
    <w:rsid w:val="003E6F89"/>
    <w:rsid w:val="003E74CD"/>
    <w:rsid w:val="003E76F3"/>
    <w:rsid w:val="003E7B92"/>
    <w:rsid w:val="003E7D36"/>
    <w:rsid w:val="003F0203"/>
    <w:rsid w:val="003F04B1"/>
    <w:rsid w:val="003F0E46"/>
    <w:rsid w:val="003F19E5"/>
    <w:rsid w:val="003F1D2A"/>
    <w:rsid w:val="003F2300"/>
    <w:rsid w:val="003F30C6"/>
    <w:rsid w:val="003F32C7"/>
    <w:rsid w:val="003F3600"/>
    <w:rsid w:val="003F36E1"/>
    <w:rsid w:val="003F36E4"/>
    <w:rsid w:val="003F37D9"/>
    <w:rsid w:val="003F3D0E"/>
    <w:rsid w:val="003F4108"/>
    <w:rsid w:val="003F45F5"/>
    <w:rsid w:val="003F4910"/>
    <w:rsid w:val="003F4F1D"/>
    <w:rsid w:val="003F52DD"/>
    <w:rsid w:val="003F541B"/>
    <w:rsid w:val="003F546D"/>
    <w:rsid w:val="003F5690"/>
    <w:rsid w:val="003F5C2A"/>
    <w:rsid w:val="003F6564"/>
    <w:rsid w:val="003F6D07"/>
    <w:rsid w:val="003F79B0"/>
    <w:rsid w:val="003F7AE4"/>
    <w:rsid w:val="003F7B1E"/>
    <w:rsid w:val="003F7E3F"/>
    <w:rsid w:val="00400573"/>
    <w:rsid w:val="00400968"/>
    <w:rsid w:val="00400A35"/>
    <w:rsid w:val="00400EBE"/>
    <w:rsid w:val="00401284"/>
    <w:rsid w:val="00401636"/>
    <w:rsid w:val="0040168D"/>
    <w:rsid w:val="004018F7"/>
    <w:rsid w:val="00401D19"/>
    <w:rsid w:val="00401E80"/>
    <w:rsid w:val="00402314"/>
    <w:rsid w:val="00404374"/>
    <w:rsid w:val="0040456B"/>
    <w:rsid w:val="0040489E"/>
    <w:rsid w:val="00404C07"/>
    <w:rsid w:val="00404DC1"/>
    <w:rsid w:val="00405414"/>
    <w:rsid w:val="004054E2"/>
    <w:rsid w:val="004057DA"/>
    <w:rsid w:val="004058D2"/>
    <w:rsid w:val="00405E3A"/>
    <w:rsid w:val="00406030"/>
    <w:rsid w:val="00406157"/>
    <w:rsid w:val="00406874"/>
    <w:rsid w:val="0040696E"/>
    <w:rsid w:val="00406A83"/>
    <w:rsid w:val="00406B72"/>
    <w:rsid w:val="0040738A"/>
    <w:rsid w:val="00410321"/>
    <w:rsid w:val="0041035F"/>
    <w:rsid w:val="00410446"/>
    <w:rsid w:val="00410861"/>
    <w:rsid w:val="00410A06"/>
    <w:rsid w:val="00410D72"/>
    <w:rsid w:val="00411697"/>
    <w:rsid w:val="004119EF"/>
    <w:rsid w:val="00411A34"/>
    <w:rsid w:val="00411D2C"/>
    <w:rsid w:val="00411EFA"/>
    <w:rsid w:val="00412028"/>
    <w:rsid w:val="0041205A"/>
    <w:rsid w:val="00412331"/>
    <w:rsid w:val="004123DB"/>
    <w:rsid w:val="0041253F"/>
    <w:rsid w:val="00412E65"/>
    <w:rsid w:val="0041346B"/>
    <w:rsid w:val="004136AA"/>
    <w:rsid w:val="00413E72"/>
    <w:rsid w:val="00414187"/>
    <w:rsid w:val="004145AA"/>
    <w:rsid w:val="00414601"/>
    <w:rsid w:val="00414C03"/>
    <w:rsid w:val="00414ED3"/>
    <w:rsid w:val="0041500C"/>
    <w:rsid w:val="00416266"/>
    <w:rsid w:val="0041628D"/>
    <w:rsid w:val="00416359"/>
    <w:rsid w:val="0041754C"/>
    <w:rsid w:val="004175A6"/>
    <w:rsid w:val="004178F1"/>
    <w:rsid w:val="0041795E"/>
    <w:rsid w:val="004202BD"/>
    <w:rsid w:val="00420564"/>
    <w:rsid w:val="00420C67"/>
    <w:rsid w:val="00420EC5"/>
    <w:rsid w:val="004214E4"/>
    <w:rsid w:val="00421566"/>
    <w:rsid w:val="00421920"/>
    <w:rsid w:val="00421B87"/>
    <w:rsid w:val="00421C4F"/>
    <w:rsid w:val="00421E38"/>
    <w:rsid w:val="00421FE3"/>
    <w:rsid w:val="00422106"/>
    <w:rsid w:val="00422314"/>
    <w:rsid w:val="004224B6"/>
    <w:rsid w:val="00422765"/>
    <w:rsid w:val="004228AB"/>
    <w:rsid w:val="004230D1"/>
    <w:rsid w:val="004230E8"/>
    <w:rsid w:val="00423592"/>
    <w:rsid w:val="00423709"/>
    <w:rsid w:val="00424251"/>
    <w:rsid w:val="004243CF"/>
    <w:rsid w:val="004246BB"/>
    <w:rsid w:val="0042482C"/>
    <w:rsid w:val="00424AC2"/>
    <w:rsid w:val="00424F90"/>
    <w:rsid w:val="00424FA3"/>
    <w:rsid w:val="004250D3"/>
    <w:rsid w:val="004251EA"/>
    <w:rsid w:val="004253D8"/>
    <w:rsid w:val="004256B6"/>
    <w:rsid w:val="00425A35"/>
    <w:rsid w:val="0042625F"/>
    <w:rsid w:val="00426577"/>
    <w:rsid w:val="00426750"/>
    <w:rsid w:val="00427080"/>
    <w:rsid w:val="0042731A"/>
    <w:rsid w:val="00427A3A"/>
    <w:rsid w:val="00427D36"/>
    <w:rsid w:val="00427DCD"/>
    <w:rsid w:val="00427E44"/>
    <w:rsid w:val="00430767"/>
    <w:rsid w:val="00430847"/>
    <w:rsid w:val="0043098E"/>
    <w:rsid w:val="00430A48"/>
    <w:rsid w:val="0043123F"/>
    <w:rsid w:val="00431285"/>
    <w:rsid w:val="00431474"/>
    <w:rsid w:val="00431881"/>
    <w:rsid w:val="00432332"/>
    <w:rsid w:val="00432548"/>
    <w:rsid w:val="00432586"/>
    <w:rsid w:val="0043288F"/>
    <w:rsid w:val="0043295F"/>
    <w:rsid w:val="00432D26"/>
    <w:rsid w:val="00432DA8"/>
    <w:rsid w:val="00433068"/>
    <w:rsid w:val="004331E1"/>
    <w:rsid w:val="0043330E"/>
    <w:rsid w:val="0043344A"/>
    <w:rsid w:val="004334E8"/>
    <w:rsid w:val="00433D82"/>
    <w:rsid w:val="00434342"/>
    <w:rsid w:val="00434761"/>
    <w:rsid w:val="004348FE"/>
    <w:rsid w:val="004349AA"/>
    <w:rsid w:val="00434FD4"/>
    <w:rsid w:val="00435038"/>
    <w:rsid w:val="004351EA"/>
    <w:rsid w:val="00435215"/>
    <w:rsid w:val="00435521"/>
    <w:rsid w:val="004368EB"/>
    <w:rsid w:val="00436E2E"/>
    <w:rsid w:val="00436F9C"/>
    <w:rsid w:val="004370F5"/>
    <w:rsid w:val="0043743C"/>
    <w:rsid w:val="004374E6"/>
    <w:rsid w:val="004375A6"/>
    <w:rsid w:val="00437E14"/>
    <w:rsid w:val="00440601"/>
    <w:rsid w:val="0044079E"/>
    <w:rsid w:val="0044090A"/>
    <w:rsid w:val="00440960"/>
    <w:rsid w:val="00440A13"/>
    <w:rsid w:val="00440A69"/>
    <w:rsid w:val="00440CEF"/>
    <w:rsid w:val="00440FB5"/>
    <w:rsid w:val="0044184C"/>
    <w:rsid w:val="00441D47"/>
    <w:rsid w:val="00441D72"/>
    <w:rsid w:val="004425C7"/>
    <w:rsid w:val="0044293F"/>
    <w:rsid w:val="004429A1"/>
    <w:rsid w:val="00442A31"/>
    <w:rsid w:val="00442A91"/>
    <w:rsid w:val="00443165"/>
    <w:rsid w:val="0044364A"/>
    <w:rsid w:val="00443C77"/>
    <w:rsid w:val="00443FC4"/>
    <w:rsid w:val="0044435B"/>
    <w:rsid w:val="00444467"/>
    <w:rsid w:val="004448D9"/>
    <w:rsid w:val="00445414"/>
    <w:rsid w:val="00445664"/>
    <w:rsid w:val="004457A0"/>
    <w:rsid w:val="00445E0E"/>
    <w:rsid w:val="00445F80"/>
    <w:rsid w:val="004460E3"/>
    <w:rsid w:val="0044648C"/>
    <w:rsid w:val="0044690D"/>
    <w:rsid w:val="00446B39"/>
    <w:rsid w:val="00446B52"/>
    <w:rsid w:val="00446FA6"/>
    <w:rsid w:val="00447165"/>
    <w:rsid w:val="004471F0"/>
    <w:rsid w:val="0044778C"/>
    <w:rsid w:val="004477E3"/>
    <w:rsid w:val="00447B01"/>
    <w:rsid w:val="00447C29"/>
    <w:rsid w:val="00447EDB"/>
    <w:rsid w:val="0045007D"/>
    <w:rsid w:val="00450ED3"/>
    <w:rsid w:val="00451AF4"/>
    <w:rsid w:val="00451C79"/>
    <w:rsid w:val="00451C85"/>
    <w:rsid w:val="004521E2"/>
    <w:rsid w:val="004525CE"/>
    <w:rsid w:val="0045286E"/>
    <w:rsid w:val="0045293A"/>
    <w:rsid w:val="00452B8D"/>
    <w:rsid w:val="00452DD4"/>
    <w:rsid w:val="00453027"/>
    <w:rsid w:val="00453247"/>
    <w:rsid w:val="00453736"/>
    <w:rsid w:val="00453AE3"/>
    <w:rsid w:val="004540F9"/>
    <w:rsid w:val="00454472"/>
    <w:rsid w:val="00454645"/>
    <w:rsid w:val="004548E4"/>
    <w:rsid w:val="0045491C"/>
    <w:rsid w:val="00454C01"/>
    <w:rsid w:val="00454D38"/>
    <w:rsid w:val="00454EC9"/>
    <w:rsid w:val="00455A33"/>
    <w:rsid w:val="0045628A"/>
    <w:rsid w:val="00457058"/>
    <w:rsid w:val="0045749E"/>
    <w:rsid w:val="004576AC"/>
    <w:rsid w:val="004579A9"/>
    <w:rsid w:val="00457F22"/>
    <w:rsid w:val="0046043B"/>
    <w:rsid w:val="004605A9"/>
    <w:rsid w:val="004605C5"/>
    <w:rsid w:val="0046099C"/>
    <w:rsid w:val="00460C0E"/>
    <w:rsid w:val="00460DC9"/>
    <w:rsid w:val="0046120F"/>
    <w:rsid w:val="0046157E"/>
    <w:rsid w:val="00461CD5"/>
    <w:rsid w:val="004627B9"/>
    <w:rsid w:val="004628A6"/>
    <w:rsid w:val="004628B5"/>
    <w:rsid w:val="00463F92"/>
    <w:rsid w:val="00464117"/>
    <w:rsid w:val="004642B9"/>
    <w:rsid w:val="004646C1"/>
    <w:rsid w:val="00465077"/>
    <w:rsid w:val="00465878"/>
    <w:rsid w:val="00465D6D"/>
    <w:rsid w:val="00465DB7"/>
    <w:rsid w:val="004663B9"/>
    <w:rsid w:val="0046668A"/>
    <w:rsid w:val="00466740"/>
    <w:rsid w:val="00466EA2"/>
    <w:rsid w:val="00466FDB"/>
    <w:rsid w:val="004671A0"/>
    <w:rsid w:val="00467494"/>
    <w:rsid w:val="004678B7"/>
    <w:rsid w:val="00467BA1"/>
    <w:rsid w:val="00467F1B"/>
    <w:rsid w:val="00470024"/>
    <w:rsid w:val="004703B1"/>
    <w:rsid w:val="0047136D"/>
    <w:rsid w:val="00471600"/>
    <w:rsid w:val="00471882"/>
    <w:rsid w:val="004719D9"/>
    <w:rsid w:val="00471CCB"/>
    <w:rsid w:val="00471D93"/>
    <w:rsid w:val="00471FE9"/>
    <w:rsid w:val="004722E2"/>
    <w:rsid w:val="00472857"/>
    <w:rsid w:val="004735EB"/>
    <w:rsid w:val="00473678"/>
    <w:rsid w:val="00473828"/>
    <w:rsid w:val="00473D48"/>
    <w:rsid w:val="00473F45"/>
    <w:rsid w:val="00473F91"/>
    <w:rsid w:val="004740BD"/>
    <w:rsid w:val="00474199"/>
    <w:rsid w:val="0047444D"/>
    <w:rsid w:val="00474572"/>
    <w:rsid w:val="004746D0"/>
    <w:rsid w:val="00474C52"/>
    <w:rsid w:val="00474F68"/>
    <w:rsid w:val="004751C7"/>
    <w:rsid w:val="00475363"/>
    <w:rsid w:val="00475FF5"/>
    <w:rsid w:val="004766F2"/>
    <w:rsid w:val="0047681A"/>
    <w:rsid w:val="00476B02"/>
    <w:rsid w:val="00476D4F"/>
    <w:rsid w:val="00477262"/>
    <w:rsid w:val="00477296"/>
    <w:rsid w:val="004772FB"/>
    <w:rsid w:val="0047745A"/>
    <w:rsid w:val="00477488"/>
    <w:rsid w:val="004774A0"/>
    <w:rsid w:val="004777C7"/>
    <w:rsid w:val="00477A6E"/>
    <w:rsid w:val="00477FA3"/>
    <w:rsid w:val="00480186"/>
    <w:rsid w:val="00480891"/>
    <w:rsid w:val="00480CFF"/>
    <w:rsid w:val="00480DB6"/>
    <w:rsid w:val="00480EBD"/>
    <w:rsid w:val="004811B1"/>
    <w:rsid w:val="00481251"/>
    <w:rsid w:val="00481EF7"/>
    <w:rsid w:val="00481F38"/>
    <w:rsid w:val="00481F50"/>
    <w:rsid w:val="004821EB"/>
    <w:rsid w:val="00482C79"/>
    <w:rsid w:val="00482F28"/>
    <w:rsid w:val="004839CE"/>
    <w:rsid w:val="004840E2"/>
    <w:rsid w:val="00484269"/>
    <w:rsid w:val="00484428"/>
    <w:rsid w:val="004844D9"/>
    <w:rsid w:val="004844FC"/>
    <w:rsid w:val="0048462F"/>
    <w:rsid w:val="00484DE4"/>
    <w:rsid w:val="00485116"/>
    <w:rsid w:val="00485241"/>
    <w:rsid w:val="0048532B"/>
    <w:rsid w:val="0048542A"/>
    <w:rsid w:val="004854A1"/>
    <w:rsid w:val="00486083"/>
    <w:rsid w:val="00486415"/>
    <w:rsid w:val="004872AD"/>
    <w:rsid w:val="00487847"/>
    <w:rsid w:val="00487BBA"/>
    <w:rsid w:val="00487D6B"/>
    <w:rsid w:val="0049003B"/>
    <w:rsid w:val="004901AC"/>
    <w:rsid w:val="00490536"/>
    <w:rsid w:val="00491077"/>
    <w:rsid w:val="00491204"/>
    <w:rsid w:val="004914AC"/>
    <w:rsid w:val="00491752"/>
    <w:rsid w:val="00491B6F"/>
    <w:rsid w:val="004929DC"/>
    <w:rsid w:val="00492D60"/>
    <w:rsid w:val="00492EAE"/>
    <w:rsid w:val="00493487"/>
    <w:rsid w:val="00493E27"/>
    <w:rsid w:val="004941EF"/>
    <w:rsid w:val="00494884"/>
    <w:rsid w:val="00494923"/>
    <w:rsid w:val="00494A18"/>
    <w:rsid w:val="00494C4A"/>
    <w:rsid w:val="00495428"/>
    <w:rsid w:val="00495A31"/>
    <w:rsid w:val="00495BC7"/>
    <w:rsid w:val="00495E81"/>
    <w:rsid w:val="00496366"/>
    <w:rsid w:val="0049641D"/>
    <w:rsid w:val="00496733"/>
    <w:rsid w:val="004967ED"/>
    <w:rsid w:val="00496821"/>
    <w:rsid w:val="00496EE8"/>
    <w:rsid w:val="00496FB5"/>
    <w:rsid w:val="004971AF"/>
    <w:rsid w:val="0049740C"/>
    <w:rsid w:val="00497650"/>
    <w:rsid w:val="00497E46"/>
    <w:rsid w:val="00497E47"/>
    <w:rsid w:val="004A016D"/>
    <w:rsid w:val="004A0195"/>
    <w:rsid w:val="004A0489"/>
    <w:rsid w:val="004A0D35"/>
    <w:rsid w:val="004A11BD"/>
    <w:rsid w:val="004A1372"/>
    <w:rsid w:val="004A1725"/>
    <w:rsid w:val="004A19DF"/>
    <w:rsid w:val="004A1F8D"/>
    <w:rsid w:val="004A2081"/>
    <w:rsid w:val="004A2899"/>
    <w:rsid w:val="004A2948"/>
    <w:rsid w:val="004A2D70"/>
    <w:rsid w:val="004A2EC6"/>
    <w:rsid w:val="004A3161"/>
    <w:rsid w:val="004A3434"/>
    <w:rsid w:val="004A34FE"/>
    <w:rsid w:val="004A3742"/>
    <w:rsid w:val="004A3898"/>
    <w:rsid w:val="004A3BCA"/>
    <w:rsid w:val="004A3CAF"/>
    <w:rsid w:val="004A3E69"/>
    <w:rsid w:val="004A4137"/>
    <w:rsid w:val="004A4702"/>
    <w:rsid w:val="004A47DC"/>
    <w:rsid w:val="004A50A8"/>
    <w:rsid w:val="004A5801"/>
    <w:rsid w:val="004A5B76"/>
    <w:rsid w:val="004A5CA4"/>
    <w:rsid w:val="004A5CBC"/>
    <w:rsid w:val="004A5F13"/>
    <w:rsid w:val="004A611B"/>
    <w:rsid w:val="004A650E"/>
    <w:rsid w:val="004A6AFE"/>
    <w:rsid w:val="004A716A"/>
    <w:rsid w:val="004A742D"/>
    <w:rsid w:val="004A7497"/>
    <w:rsid w:val="004A7B7B"/>
    <w:rsid w:val="004B0323"/>
    <w:rsid w:val="004B0592"/>
    <w:rsid w:val="004B08B9"/>
    <w:rsid w:val="004B0AE9"/>
    <w:rsid w:val="004B0CEC"/>
    <w:rsid w:val="004B0DF8"/>
    <w:rsid w:val="004B105A"/>
    <w:rsid w:val="004B1425"/>
    <w:rsid w:val="004B14DC"/>
    <w:rsid w:val="004B1EE7"/>
    <w:rsid w:val="004B1F1D"/>
    <w:rsid w:val="004B1F29"/>
    <w:rsid w:val="004B2518"/>
    <w:rsid w:val="004B3900"/>
    <w:rsid w:val="004B3C0C"/>
    <w:rsid w:val="004B3C46"/>
    <w:rsid w:val="004B3CED"/>
    <w:rsid w:val="004B3CFB"/>
    <w:rsid w:val="004B3D4F"/>
    <w:rsid w:val="004B3FB4"/>
    <w:rsid w:val="004B4394"/>
    <w:rsid w:val="004B47D7"/>
    <w:rsid w:val="004B4D3C"/>
    <w:rsid w:val="004B4F04"/>
    <w:rsid w:val="004B5335"/>
    <w:rsid w:val="004B5461"/>
    <w:rsid w:val="004B57D6"/>
    <w:rsid w:val="004B5AAA"/>
    <w:rsid w:val="004B5D5B"/>
    <w:rsid w:val="004B63C5"/>
    <w:rsid w:val="004B655C"/>
    <w:rsid w:val="004B6A69"/>
    <w:rsid w:val="004B6F68"/>
    <w:rsid w:val="004B7E74"/>
    <w:rsid w:val="004B7F33"/>
    <w:rsid w:val="004C0A1B"/>
    <w:rsid w:val="004C0A87"/>
    <w:rsid w:val="004C0ACD"/>
    <w:rsid w:val="004C0ECE"/>
    <w:rsid w:val="004C0EF7"/>
    <w:rsid w:val="004C0F4F"/>
    <w:rsid w:val="004C149D"/>
    <w:rsid w:val="004C1C6D"/>
    <w:rsid w:val="004C1FAE"/>
    <w:rsid w:val="004C2281"/>
    <w:rsid w:val="004C259E"/>
    <w:rsid w:val="004C2850"/>
    <w:rsid w:val="004C2B4D"/>
    <w:rsid w:val="004C2CDE"/>
    <w:rsid w:val="004C3BA6"/>
    <w:rsid w:val="004C3BD2"/>
    <w:rsid w:val="004C3F90"/>
    <w:rsid w:val="004C48F3"/>
    <w:rsid w:val="004C49EE"/>
    <w:rsid w:val="004C599A"/>
    <w:rsid w:val="004C6FA3"/>
    <w:rsid w:val="004C7302"/>
    <w:rsid w:val="004C766F"/>
    <w:rsid w:val="004C7F5C"/>
    <w:rsid w:val="004D0A2A"/>
    <w:rsid w:val="004D1167"/>
    <w:rsid w:val="004D1770"/>
    <w:rsid w:val="004D1908"/>
    <w:rsid w:val="004D19F8"/>
    <w:rsid w:val="004D22ED"/>
    <w:rsid w:val="004D247E"/>
    <w:rsid w:val="004D255B"/>
    <w:rsid w:val="004D3277"/>
    <w:rsid w:val="004D3ACF"/>
    <w:rsid w:val="004D3DE3"/>
    <w:rsid w:val="004D4D08"/>
    <w:rsid w:val="004D4D47"/>
    <w:rsid w:val="004D4E33"/>
    <w:rsid w:val="004D5538"/>
    <w:rsid w:val="004D55DB"/>
    <w:rsid w:val="004D5A26"/>
    <w:rsid w:val="004D67D5"/>
    <w:rsid w:val="004D6B72"/>
    <w:rsid w:val="004D784D"/>
    <w:rsid w:val="004E0062"/>
    <w:rsid w:val="004E02E7"/>
    <w:rsid w:val="004E03C9"/>
    <w:rsid w:val="004E0554"/>
    <w:rsid w:val="004E0A38"/>
    <w:rsid w:val="004E1180"/>
    <w:rsid w:val="004E1246"/>
    <w:rsid w:val="004E125B"/>
    <w:rsid w:val="004E1B58"/>
    <w:rsid w:val="004E1BD2"/>
    <w:rsid w:val="004E1D01"/>
    <w:rsid w:val="004E2428"/>
    <w:rsid w:val="004E2DE7"/>
    <w:rsid w:val="004E2E8F"/>
    <w:rsid w:val="004E2EC2"/>
    <w:rsid w:val="004E2F41"/>
    <w:rsid w:val="004E327A"/>
    <w:rsid w:val="004E3288"/>
    <w:rsid w:val="004E382E"/>
    <w:rsid w:val="004E3DEE"/>
    <w:rsid w:val="004E3FEC"/>
    <w:rsid w:val="004E42DC"/>
    <w:rsid w:val="004E43B2"/>
    <w:rsid w:val="004E4F3A"/>
    <w:rsid w:val="004E5103"/>
    <w:rsid w:val="004E59BB"/>
    <w:rsid w:val="004E5DCD"/>
    <w:rsid w:val="004E61B2"/>
    <w:rsid w:val="004E70E0"/>
    <w:rsid w:val="004E7310"/>
    <w:rsid w:val="004E73FF"/>
    <w:rsid w:val="004E76AF"/>
    <w:rsid w:val="004E7D8B"/>
    <w:rsid w:val="004F001D"/>
    <w:rsid w:val="004F035B"/>
    <w:rsid w:val="004F0670"/>
    <w:rsid w:val="004F081C"/>
    <w:rsid w:val="004F0DD5"/>
    <w:rsid w:val="004F0E50"/>
    <w:rsid w:val="004F0ED3"/>
    <w:rsid w:val="004F176E"/>
    <w:rsid w:val="004F1FB3"/>
    <w:rsid w:val="004F22F3"/>
    <w:rsid w:val="004F2338"/>
    <w:rsid w:val="004F24C2"/>
    <w:rsid w:val="004F2689"/>
    <w:rsid w:val="004F26AB"/>
    <w:rsid w:val="004F2791"/>
    <w:rsid w:val="004F2B61"/>
    <w:rsid w:val="004F2F5E"/>
    <w:rsid w:val="004F3210"/>
    <w:rsid w:val="004F3728"/>
    <w:rsid w:val="004F3B77"/>
    <w:rsid w:val="004F3F2E"/>
    <w:rsid w:val="004F3F53"/>
    <w:rsid w:val="004F4108"/>
    <w:rsid w:val="004F4200"/>
    <w:rsid w:val="004F4558"/>
    <w:rsid w:val="004F4903"/>
    <w:rsid w:val="004F4AFD"/>
    <w:rsid w:val="004F4D17"/>
    <w:rsid w:val="004F5397"/>
    <w:rsid w:val="004F55AF"/>
    <w:rsid w:val="004F58BE"/>
    <w:rsid w:val="004F5951"/>
    <w:rsid w:val="004F6279"/>
    <w:rsid w:val="004F6549"/>
    <w:rsid w:val="004F6A83"/>
    <w:rsid w:val="004F6C78"/>
    <w:rsid w:val="004F73E1"/>
    <w:rsid w:val="004F7DE3"/>
    <w:rsid w:val="004F7F53"/>
    <w:rsid w:val="005007E7"/>
    <w:rsid w:val="005008E1"/>
    <w:rsid w:val="0050090E"/>
    <w:rsid w:val="00500B76"/>
    <w:rsid w:val="00500F11"/>
    <w:rsid w:val="00500F5E"/>
    <w:rsid w:val="00500F9E"/>
    <w:rsid w:val="0050134F"/>
    <w:rsid w:val="00501652"/>
    <w:rsid w:val="00502120"/>
    <w:rsid w:val="00502220"/>
    <w:rsid w:val="005022CC"/>
    <w:rsid w:val="00502628"/>
    <w:rsid w:val="00503280"/>
    <w:rsid w:val="00503450"/>
    <w:rsid w:val="005034B1"/>
    <w:rsid w:val="00503750"/>
    <w:rsid w:val="00503C5C"/>
    <w:rsid w:val="0050406F"/>
    <w:rsid w:val="005041CC"/>
    <w:rsid w:val="005041D6"/>
    <w:rsid w:val="00504412"/>
    <w:rsid w:val="005045F6"/>
    <w:rsid w:val="00504C23"/>
    <w:rsid w:val="005056D5"/>
    <w:rsid w:val="00505965"/>
    <w:rsid w:val="00505BF6"/>
    <w:rsid w:val="00505E5C"/>
    <w:rsid w:val="00506000"/>
    <w:rsid w:val="00506130"/>
    <w:rsid w:val="005065FF"/>
    <w:rsid w:val="00506C46"/>
    <w:rsid w:val="00506E57"/>
    <w:rsid w:val="005071FA"/>
    <w:rsid w:val="0050720C"/>
    <w:rsid w:val="005072D5"/>
    <w:rsid w:val="00507444"/>
    <w:rsid w:val="00507A5D"/>
    <w:rsid w:val="00507B3C"/>
    <w:rsid w:val="00507DB5"/>
    <w:rsid w:val="00510099"/>
    <w:rsid w:val="005108D1"/>
    <w:rsid w:val="00510900"/>
    <w:rsid w:val="00511097"/>
    <w:rsid w:val="005111CE"/>
    <w:rsid w:val="005113CF"/>
    <w:rsid w:val="00511747"/>
    <w:rsid w:val="00511EE1"/>
    <w:rsid w:val="00512167"/>
    <w:rsid w:val="00512482"/>
    <w:rsid w:val="005126D8"/>
    <w:rsid w:val="00512944"/>
    <w:rsid w:val="0051347F"/>
    <w:rsid w:val="0051363B"/>
    <w:rsid w:val="00513A10"/>
    <w:rsid w:val="005140F9"/>
    <w:rsid w:val="0051430B"/>
    <w:rsid w:val="00514B27"/>
    <w:rsid w:val="00514BD5"/>
    <w:rsid w:val="00514C4A"/>
    <w:rsid w:val="005155C3"/>
    <w:rsid w:val="005159D9"/>
    <w:rsid w:val="00515A9F"/>
    <w:rsid w:val="00515FAC"/>
    <w:rsid w:val="00516776"/>
    <w:rsid w:val="00516BF1"/>
    <w:rsid w:val="00516E87"/>
    <w:rsid w:val="0051715E"/>
    <w:rsid w:val="00517509"/>
    <w:rsid w:val="0051752B"/>
    <w:rsid w:val="005176F8"/>
    <w:rsid w:val="00517AB7"/>
    <w:rsid w:val="00517B17"/>
    <w:rsid w:val="00520026"/>
    <w:rsid w:val="005206E5"/>
    <w:rsid w:val="00521040"/>
    <w:rsid w:val="005213B1"/>
    <w:rsid w:val="0052142A"/>
    <w:rsid w:val="005215C6"/>
    <w:rsid w:val="00521946"/>
    <w:rsid w:val="00521EB6"/>
    <w:rsid w:val="005220E1"/>
    <w:rsid w:val="00522509"/>
    <w:rsid w:val="00522ABF"/>
    <w:rsid w:val="00522D9A"/>
    <w:rsid w:val="005230E2"/>
    <w:rsid w:val="005231B0"/>
    <w:rsid w:val="00523207"/>
    <w:rsid w:val="005235D4"/>
    <w:rsid w:val="00523839"/>
    <w:rsid w:val="0052386A"/>
    <w:rsid w:val="00523A53"/>
    <w:rsid w:val="00523F24"/>
    <w:rsid w:val="00523F3E"/>
    <w:rsid w:val="00524846"/>
    <w:rsid w:val="00524CEC"/>
    <w:rsid w:val="005250F5"/>
    <w:rsid w:val="005251D0"/>
    <w:rsid w:val="005252BB"/>
    <w:rsid w:val="00525400"/>
    <w:rsid w:val="005256DE"/>
    <w:rsid w:val="00525775"/>
    <w:rsid w:val="00525C15"/>
    <w:rsid w:val="005263F9"/>
    <w:rsid w:val="00526875"/>
    <w:rsid w:val="00526893"/>
    <w:rsid w:val="0052698C"/>
    <w:rsid w:val="00527819"/>
    <w:rsid w:val="00527B0A"/>
    <w:rsid w:val="00530015"/>
    <w:rsid w:val="00530331"/>
    <w:rsid w:val="0053048D"/>
    <w:rsid w:val="00530CD1"/>
    <w:rsid w:val="00530E57"/>
    <w:rsid w:val="00531292"/>
    <w:rsid w:val="00531638"/>
    <w:rsid w:val="00531649"/>
    <w:rsid w:val="00531BDE"/>
    <w:rsid w:val="00531D84"/>
    <w:rsid w:val="00531E3A"/>
    <w:rsid w:val="00531F84"/>
    <w:rsid w:val="005328F9"/>
    <w:rsid w:val="00533600"/>
    <w:rsid w:val="0053361E"/>
    <w:rsid w:val="00533B7A"/>
    <w:rsid w:val="00533BB2"/>
    <w:rsid w:val="005343DE"/>
    <w:rsid w:val="00534697"/>
    <w:rsid w:val="0053474E"/>
    <w:rsid w:val="00534A50"/>
    <w:rsid w:val="00534C37"/>
    <w:rsid w:val="00534DAD"/>
    <w:rsid w:val="00534E8D"/>
    <w:rsid w:val="005356DD"/>
    <w:rsid w:val="005357B6"/>
    <w:rsid w:val="00535CB5"/>
    <w:rsid w:val="00535D7E"/>
    <w:rsid w:val="00535DC9"/>
    <w:rsid w:val="00535F5B"/>
    <w:rsid w:val="00535F69"/>
    <w:rsid w:val="0053612A"/>
    <w:rsid w:val="005368C4"/>
    <w:rsid w:val="00536B1F"/>
    <w:rsid w:val="0053745E"/>
    <w:rsid w:val="0053759B"/>
    <w:rsid w:val="005375DE"/>
    <w:rsid w:val="0053775D"/>
    <w:rsid w:val="00537825"/>
    <w:rsid w:val="00537970"/>
    <w:rsid w:val="00537A8D"/>
    <w:rsid w:val="00537C3C"/>
    <w:rsid w:val="00537DE0"/>
    <w:rsid w:val="0054084F"/>
    <w:rsid w:val="0054128F"/>
    <w:rsid w:val="00541498"/>
    <w:rsid w:val="0054169A"/>
    <w:rsid w:val="00541856"/>
    <w:rsid w:val="005418AF"/>
    <w:rsid w:val="00541B8C"/>
    <w:rsid w:val="00541EDB"/>
    <w:rsid w:val="00541EF1"/>
    <w:rsid w:val="00542101"/>
    <w:rsid w:val="00542150"/>
    <w:rsid w:val="00543046"/>
    <w:rsid w:val="00543B4B"/>
    <w:rsid w:val="0054429C"/>
    <w:rsid w:val="00544823"/>
    <w:rsid w:val="005448F3"/>
    <w:rsid w:val="00545053"/>
    <w:rsid w:val="00545062"/>
    <w:rsid w:val="00545B5F"/>
    <w:rsid w:val="00545B8B"/>
    <w:rsid w:val="005460B4"/>
    <w:rsid w:val="0054663B"/>
    <w:rsid w:val="00546868"/>
    <w:rsid w:val="005469F7"/>
    <w:rsid w:val="00547078"/>
    <w:rsid w:val="00547BA7"/>
    <w:rsid w:val="00547DD8"/>
    <w:rsid w:val="005503F6"/>
    <w:rsid w:val="0055042A"/>
    <w:rsid w:val="00550C4C"/>
    <w:rsid w:val="0055193E"/>
    <w:rsid w:val="00551A9B"/>
    <w:rsid w:val="00551AA4"/>
    <w:rsid w:val="00551FF7"/>
    <w:rsid w:val="0055293B"/>
    <w:rsid w:val="0055293D"/>
    <w:rsid w:val="00552DBF"/>
    <w:rsid w:val="00552DE6"/>
    <w:rsid w:val="005536DC"/>
    <w:rsid w:val="005537BD"/>
    <w:rsid w:val="00553B1B"/>
    <w:rsid w:val="005542DB"/>
    <w:rsid w:val="005543DC"/>
    <w:rsid w:val="00554780"/>
    <w:rsid w:val="005547E8"/>
    <w:rsid w:val="005549CE"/>
    <w:rsid w:val="00554A91"/>
    <w:rsid w:val="00554DDE"/>
    <w:rsid w:val="005551BF"/>
    <w:rsid w:val="0055537C"/>
    <w:rsid w:val="005558DA"/>
    <w:rsid w:val="005559E9"/>
    <w:rsid w:val="00556224"/>
    <w:rsid w:val="0055656D"/>
    <w:rsid w:val="0055672E"/>
    <w:rsid w:val="00556E52"/>
    <w:rsid w:val="00557914"/>
    <w:rsid w:val="00557CC9"/>
    <w:rsid w:val="00557EF7"/>
    <w:rsid w:val="00557F43"/>
    <w:rsid w:val="005604B6"/>
    <w:rsid w:val="005608DD"/>
    <w:rsid w:val="0056113A"/>
    <w:rsid w:val="00561737"/>
    <w:rsid w:val="005617FC"/>
    <w:rsid w:val="005618CA"/>
    <w:rsid w:val="005619A1"/>
    <w:rsid w:val="00561C44"/>
    <w:rsid w:val="00561CD2"/>
    <w:rsid w:val="00561E81"/>
    <w:rsid w:val="005621AD"/>
    <w:rsid w:val="00562E64"/>
    <w:rsid w:val="00563061"/>
    <w:rsid w:val="005630BB"/>
    <w:rsid w:val="0056333A"/>
    <w:rsid w:val="0056375C"/>
    <w:rsid w:val="00563C5F"/>
    <w:rsid w:val="00563C7A"/>
    <w:rsid w:val="00564442"/>
    <w:rsid w:val="00564723"/>
    <w:rsid w:val="00564824"/>
    <w:rsid w:val="00564A45"/>
    <w:rsid w:val="00564BE0"/>
    <w:rsid w:val="00565007"/>
    <w:rsid w:val="0056526A"/>
    <w:rsid w:val="00565853"/>
    <w:rsid w:val="00565A04"/>
    <w:rsid w:val="005669D1"/>
    <w:rsid w:val="005669DA"/>
    <w:rsid w:val="005669DF"/>
    <w:rsid w:val="00566F60"/>
    <w:rsid w:val="00567048"/>
    <w:rsid w:val="00567991"/>
    <w:rsid w:val="00570001"/>
    <w:rsid w:val="00570CDF"/>
    <w:rsid w:val="00570D2B"/>
    <w:rsid w:val="00570E50"/>
    <w:rsid w:val="00571358"/>
    <w:rsid w:val="00571462"/>
    <w:rsid w:val="00571B48"/>
    <w:rsid w:val="005720EC"/>
    <w:rsid w:val="00572255"/>
    <w:rsid w:val="005725F1"/>
    <w:rsid w:val="0057281F"/>
    <w:rsid w:val="0057293D"/>
    <w:rsid w:val="00572BE6"/>
    <w:rsid w:val="00572E2A"/>
    <w:rsid w:val="00573106"/>
    <w:rsid w:val="00573D21"/>
    <w:rsid w:val="0057415E"/>
    <w:rsid w:val="005741FC"/>
    <w:rsid w:val="00574461"/>
    <w:rsid w:val="005746A8"/>
    <w:rsid w:val="00574CD1"/>
    <w:rsid w:val="00574DA0"/>
    <w:rsid w:val="00574E90"/>
    <w:rsid w:val="0057506B"/>
    <w:rsid w:val="0057521E"/>
    <w:rsid w:val="005755FC"/>
    <w:rsid w:val="005760AE"/>
    <w:rsid w:val="00576805"/>
    <w:rsid w:val="00576B56"/>
    <w:rsid w:val="00576D00"/>
    <w:rsid w:val="005771DB"/>
    <w:rsid w:val="00577367"/>
    <w:rsid w:val="005773B9"/>
    <w:rsid w:val="00577483"/>
    <w:rsid w:val="00580013"/>
    <w:rsid w:val="005803B2"/>
    <w:rsid w:val="00580A34"/>
    <w:rsid w:val="00580E92"/>
    <w:rsid w:val="005811EC"/>
    <w:rsid w:val="005814B1"/>
    <w:rsid w:val="0058195B"/>
    <w:rsid w:val="00581CFA"/>
    <w:rsid w:val="00582628"/>
    <w:rsid w:val="0058264C"/>
    <w:rsid w:val="00582C9D"/>
    <w:rsid w:val="00582F2F"/>
    <w:rsid w:val="00583546"/>
    <w:rsid w:val="00583B30"/>
    <w:rsid w:val="00583E91"/>
    <w:rsid w:val="00583FC1"/>
    <w:rsid w:val="0058432D"/>
    <w:rsid w:val="00584568"/>
    <w:rsid w:val="00584598"/>
    <w:rsid w:val="00584CB2"/>
    <w:rsid w:val="00584DBC"/>
    <w:rsid w:val="00585270"/>
    <w:rsid w:val="005852D3"/>
    <w:rsid w:val="00585362"/>
    <w:rsid w:val="0058538A"/>
    <w:rsid w:val="005853F7"/>
    <w:rsid w:val="00585417"/>
    <w:rsid w:val="005858CC"/>
    <w:rsid w:val="00586557"/>
    <w:rsid w:val="0058673E"/>
    <w:rsid w:val="0058685C"/>
    <w:rsid w:val="00586EC1"/>
    <w:rsid w:val="00586F47"/>
    <w:rsid w:val="00587181"/>
    <w:rsid w:val="005875CF"/>
    <w:rsid w:val="00587722"/>
    <w:rsid w:val="00587897"/>
    <w:rsid w:val="00590013"/>
    <w:rsid w:val="00590708"/>
    <w:rsid w:val="0059099A"/>
    <w:rsid w:val="00590E70"/>
    <w:rsid w:val="0059104F"/>
    <w:rsid w:val="005912D9"/>
    <w:rsid w:val="005917D1"/>
    <w:rsid w:val="00591995"/>
    <w:rsid w:val="005919B3"/>
    <w:rsid w:val="00591B0D"/>
    <w:rsid w:val="00591BDB"/>
    <w:rsid w:val="005922C4"/>
    <w:rsid w:val="005925E5"/>
    <w:rsid w:val="00592907"/>
    <w:rsid w:val="00592E68"/>
    <w:rsid w:val="00592F96"/>
    <w:rsid w:val="005935FE"/>
    <w:rsid w:val="005936D0"/>
    <w:rsid w:val="00593BAF"/>
    <w:rsid w:val="005947EB"/>
    <w:rsid w:val="00594FE9"/>
    <w:rsid w:val="00595117"/>
    <w:rsid w:val="00595279"/>
    <w:rsid w:val="00595506"/>
    <w:rsid w:val="005958E3"/>
    <w:rsid w:val="00595A88"/>
    <w:rsid w:val="00595D34"/>
    <w:rsid w:val="0059676A"/>
    <w:rsid w:val="00596823"/>
    <w:rsid w:val="00596A3F"/>
    <w:rsid w:val="00596B72"/>
    <w:rsid w:val="00596ED5"/>
    <w:rsid w:val="00597208"/>
    <w:rsid w:val="00597ADC"/>
    <w:rsid w:val="00597D39"/>
    <w:rsid w:val="00597FB3"/>
    <w:rsid w:val="005A019A"/>
    <w:rsid w:val="005A029F"/>
    <w:rsid w:val="005A02DE"/>
    <w:rsid w:val="005A085B"/>
    <w:rsid w:val="005A0BA3"/>
    <w:rsid w:val="005A0D5C"/>
    <w:rsid w:val="005A1AFC"/>
    <w:rsid w:val="005A2640"/>
    <w:rsid w:val="005A2A92"/>
    <w:rsid w:val="005A2BA8"/>
    <w:rsid w:val="005A2C61"/>
    <w:rsid w:val="005A3FDC"/>
    <w:rsid w:val="005A4051"/>
    <w:rsid w:val="005A4097"/>
    <w:rsid w:val="005A4341"/>
    <w:rsid w:val="005A476A"/>
    <w:rsid w:val="005A4EB4"/>
    <w:rsid w:val="005A527C"/>
    <w:rsid w:val="005A5961"/>
    <w:rsid w:val="005A5CE3"/>
    <w:rsid w:val="005A6B2D"/>
    <w:rsid w:val="005A6F8D"/>
    <w:rsid w:val="005A7214"/>
    <w:rsid w:val="005A7540"/>
    <w:rsid w:val="005A77F6"/>
    <w:rsid w:val="005A7F13"/>
    <w:rsid w:val="005B101F"/>
    <w:rsid w:val="005B18C8"/>
    <w:rsid w:val="005B1A2C"/>
    <w:rsid w:val="005B2192"/>
    <w:rsid w:val="005B2DF5"/>
    <w:rsid w:val="005B431F"/>
    <w:rsid w:val="005B44A2"/>
    <w:rsid w:val="005B47E9"/>
    <w:rsid w:val="005B4E36"/>
    <w:rsid w:val="005B52DD"/>
    <w:rsid w:val="005B58C3"/>
    <w:rsid w:val="005B5C58"/>
    <w:rsid w:val="005B5E53"/>
    <w:rsid w:val="005B5EC5"/>
    <w:rsid w:val="005B6268"/>
    <w:rsid w:val="005B630A"/>
    <w:rsid w:val="005B685E"/>
    <w:rsid w:val="005B68B6"/>
    <w:rsid w:val="005B69A7"/>
    <w:rsid w:val="005B6B26"/>
    <w:rsid w:val="005B6C3F"/>
    <w:rsid w:val="005B71A5"/>
    <w:rsid w:val="005B73AF"/>
    <w:rsid w:val="005B780E"/>
    <w:rsid w:val="005B7BE8"/>
    <w:rsid w:val="005B7ED8"/>
    <w:rsid w:val="005C06EE"/>
    <w:rsid w:val="005C0C89"/>
    <w:rsid w:val="005C1886"/>
    <w:rsid w:val="005C198D"/>
    <w:rsid w:val="005C1B95"/>
    <w:rsid w:val="005C2039"/>
    <w:rsid w:val="005C2057"/>
    <w:rsid w:val="005C217C"/>
    <w:rsid w:val="005C242F"/>
    <w:rsid w:val="005C2619"/>
    <w:rsid w:val="005C28D7"/>
    <w:rsid w:val="005C2A68"/>
    <w:rsid w:val="005C2B9C"/>
    <w:rsid w:val="005C2BD6"/>
    <w:rsid w:val="005C2E2C"/>
    <w:rsid w:val="005C3215"/>
    <w:rsid w:val="005C3383"/>
    <w:rsid w:val="005C3708"/>
    <w:rsid w:val="005C3ABD"/>
    <w:rsid w:val="005C424B"/>
    <w:rsid w:val="005C4BA1"/>
    <w:rsid w:val="005C4C9C"/>
    <w:rsid w:val="005C4D7E"/>
    <w:rsid w:val="005C5897"/>
    <w:rsid w:val="005C5D58"/>
    <w:rsid w:val="005C5DD9"/>
    <w:rsid w:val="005C5E0F"/>
    <w:rsid w:val="005C69A9"/>
    <w:rsid w:val="005C6B7C"/>
    <w:rsid w:val="005C6CFB"/>
    <w:rsid w:val="005C6D5E"/>
    <w:rsid w:val="005C6EB4"/>
    <w:rsid w:val="005C72F2"/>
    <w:rsid w:val="005C7BF3"/>
    <w:rsid w:val="005D0146"/>
    <w:rsid w:val="005D07D0"/>
    <w:rsid w:val="005D0B07"/>
    <w:rsid w:val="005D0E99"/>
    <w:rsid w:val="005D0EF6"/>
    <w:rsid w:val="005D0FD7"/>
    <w:rsid w:val="005D17A3"/>
    <w:rsid w:val="005D183B"/>
    <w:rsid w:val="005D1879"/>
    <w:rsid w:val="005D1D90"/>
    <w:rsid w:val="005D1E27"/>
    <w:rsid w:val="005D1F0F"/>
    <w:rsid w:val="005D1F69"/>
    <w:rsid w:val="005D2C46"/>
    <w:rsid w:val="005D38CE"/>
    <w:rsid w:val="005D38FC"/>
    <w:rsid w:val="005D3CC4"/>
    <w:rsid w:val="005D40A1"/>
    <w:rsid w:val="005D41EE"/>
    <w:rsid w:val="005D478D"/>
    <w:rsid w:val="005D671A"/>
    <w:rsid w:val="005D6DAA"/>
    <w:rsid w:val="005D72BE"/>
    <w:rsid w:val="005D77D5"/>
    <w:rsid w:val="005D7B28"/>
    <w:rsid w:val="005E020C"/>
    <w:rsid w:val="005E05DA"/>
    <w:rsid w:val="005E0BD0"/>
    <w:rsid w:val="005E14F9"/>
    <w:rsid w:val="005E1DF1"/>
    <w:rsid w:val="005E20EC"/>
    <w:rsid w:val="005E219C"/>
    <w:rsid w:val="005E2A23"/>
    <w:rsid w:val="005E2C42"/>
    <w:rsid w:val="005E2CF0"/>
    <w:rsid w:val="005E2FEB"/>
    <w:rsid w:val="005E43A3"/>
    <w:rsid w:val="005E4796"/>
    <w:rsid w:val="005E4ADB"/>
    <w:rsid w:val="005E556B"/>
    <w:rsid w:val="005E5C03"/>
    <w:rsid w:val="005E5D07"/>
    <w:rsid w:val="005E5FFC"/>
    <w:rsid w:val="005E6B8E"/>
    <w:rsid w:val="005E7148"/>
    <w:rsid w:val="005E715D"/>
    <w:rsid w:val="005E7345"/>
    <w:rsid w:val="005E764C"/>
    <w:rsid w:val="005E79F5"/>
    <w:rsid w:val="005E7DB1"/>
    <w:rsid w:val="005F01BA"/>
    <w:rsid w:val="005F06BE"/>
    <w:rsid w:val="005F0783"/>
    <w:rsid w:val="005F0F08"/>
    <w:rsid w:val="005F1A88"/>
    <w:rsid w:val="005F1D38"/>
    <w:rsid w:val="005F1EC9"/>
    <w:rsid w:val="005F20F4"/>
    <w:rsid w:val="005F26FC"/>
    <w:rsid w:val="005F2E54"/>
    <w:rsid w:val="005F2F3E"/>
    <w:rsid w:val="005F39D4"/>
    <w:rsid w:val="005F3BAD"/>
    <w:rsid w:val="005F3F8E"/>
    <w:rsid w:val="005F4267"/>
    <w:rsid w:val="005F44CC"/>
    <w:rsid w:val="005F4660"/>
    <w:rsid w:val="005F4F15"/>
    <w:rsid w:val="005F50D2"/>
    <w:rsid w:val="005F5D2D"/>
    <w:rsid w:val="005F5F8C"/>
    <w:rsid w:val="005F604A"/>
    <w:rsid w:val="005F6CD4"/>
    <w:rsid w:val="00600188"/>
    <w:rsid w:val="006003E4"/>
    <w:rsid w:val="00600544"/>
    <w:rsid w:val="006005F9"/>
    <w:rsid w:val="00600873"/>
    <w:rsid w:val="00600A3D"/>
    <w:rsid w:val="00600BCF"/>
    <w:rsid w:val="006015B5"/>
    <w:rsid w:val="006019FC"/>
    <w:rsid w:val="00601A1A"/>
    <w:rsid w:val="0060212F"/>
    <w:rsid w:val="006022DA"/>
    <w:rsid w:val="00602780"/>
    <w:rsid w:val="006029B3"/>
    <w:rsid w:val="00602A41"/>
    <w:rsid w:val="00602B04"/>
    <w:rsid w:val="00603117"/>
    <w:rsid w:val="006032A7"/>
    <w:rsid w:val="006039F1"/>
    <w:rsid w:val="006042A3"/>
    <w:rsid w:val="0060436A"/>
    <w:rsid w:val="00604790"/>
    <w:rsid w:val="00604973"/>
    <w:rsid w:val="006049BD"/>
    <w:rsid w:val="006049F5"/>
    <w:rsid w:val="00604EA5"/>
    <w:rsid w:val="00604EEB"/>
    <w:rsid w:val="00605684"/>
    <w:rsid w:val="006056EB"/>
    <w:rsid w:val="00605EA9"/>
    <w:rsid w:val="00606019"/>
    <w:rsid w:val="0060623A"/>
    <w:rsid w:val="006063F9"/>
    <w:rsid w:val="0060658D"/>
    <w:rsid w:val="006068D6"/>
    <w:rsid w:val="00606FAD"/>
    <w:rsid w:val="00607722"/>
    <w:rsid w:val="006078CE"/>
    <w:rsid w:val="00607C01"/>
    <w:rsid w:val="00607E31"/>
    <w:rsid w:val="00610151"/>
    <w:rsid w:val="00610895"/>
    <w:rsid w:val="006114F2"/>
    <w:rsid w:val="00611719"/>
    <w:rsid w:val="00612078"/>
    <w:rsid w:val="006126D3"/>
    <w:rsid w:val="00612A4C"/>
    <w:rsid w:val="00612FB1"/>
    <w:rsid w:val="00613BA5"/>
    <w:rsid w:val="006143E1"/>
    <w:rsid w:val="006144F1"/>
    <w:rsid w:val="00614981"/>
    <w:rsid w:val="00614B20"/>
    <w:rsid w:val="00614D0A"/>
    <w:rsid w:val="00614EB7"/>
    <w:rsid w:val="00615584"/>
    <w:rsid w:val="00615A3A"/>
    <w:rsid w:val="00615AF9"/>
    <w:rsid w:val="00615CDE"/>
    <w:rsid w:val="00615EA4"/>
    <w:rsid w:val="00615F21"/>
    <w:rsid w:val="00616018"/>
    <w:rsid w:val="00616089"/>
    <w:rsid w:val="006160FE"/>
    <w:rsid w:val="006164BA"/>
    <w:rsid w:val="006166C0"/>
    <w:rsid w:val="00616838"/>
    <w:rsid w:val="00616D6B"/>
    <w:rsid w:val="00616F3B"/>
    <w:rsid w:val="00617086"/>
    <w:rsid w:val="006171C0"/>
    <w:rsid w:val="0061727B"/>
    <w:rsid w:val="006172A4"/>
    <w:rsid w:val="006178CF"/>
    <w:rsid w:val="00617F0C"/>
    <w:rsid w:val="00620548"/>
    <w:rsid w:val="00620626"/>
    <w:rsid w:val="00620629"/>
    <w:rsid w:val="006209B9"/>
    <w:rsid w:val="00620F8D"/>
    <w:rsid w:val="00621370"/>
    <w:rsid w:val="0062224A"/>
    <w:rsid w:val="00622646"/>
    <w:rsid w:val="0062265A"/>
    <w:rsid w:val="00622727"/>
    <w:rsid w:val="00622C8E"/>
    <w:rsid w:val="00622FF0"/>
    <w:rsid w:val="006230C4"/>
    <w:rsid w:val="006231F3"/>
    <w:rsid w:val="00623984"/>
    <w:rsid w:val="00624170"/>
    <w:rsid w:val="00624180"/>
    <w:rsid w:val="00624335"/>
    <w:rsid w:val="0062436A"/>
    <w:rsid w:val="006245C1"/>
    <w:rsid w:val="006245DC"/>
    <w:rsid w:val="00625DB9"/>
    <w:rsid w:val="00625FBB"/>
    <w:rsid w:val="00626A91"/>
    <w:rsid w:val="0062707D"/>
    <w:rsid w:val="0062715E"/>
    <w:rsid w:val="006275AE"/>
    <w:rsid w:val="0062766D"/>
    <w:rsid w:val="006304B5"/>
    <w:rsid w:val="006305C7"/>
    <w:rsid w:val="00630B81"/>
    <w:rsid w:val="00630BBF"/>
    <w:rsid w:val="00630FB1"/>
    <w:rsid w:val="00631075"/>
    <w:rsid w:val="00631D05"/>
    <w:rsid w:val="00631D14"/>
    <w:rsid w:val="00631F4F"/>
    <w:rsid w:val="006320BB"/>
    <w:rsid w:val="00632112"/>
    <w:rsid w:val="00632152"/>
    <w:rsid w:val="00632612"/>
    <w:rsid w:val="0063271A"/>
    <w:rsid w:val="0063297A"/>
    <w:rsid w:val="00632A43"/>
    <w:rsid w:val="00632B50"/>
    <w:rsid w:val="00632C97"/>
    <w:rsid w:val="00632F24"/>
    <w:rsid w:val="006331C5"/>
    <w:rsid w:val="00633678"/>
    <w:rsid w:val="00633846"/>
    <w:rsid w:val="00633F52"/>
    <w:rsid w:val="0063465E"/>
    <w:rsid w:val="00634E51"/>
    <w:rsid w:val="006351D0"/>
    <w:rsid w:val="00635413"/>
    <w:rsid w:val="00635418"/>
    <w:rsid w:val="0063559F"/>
    <w:rsid w:val="00635A92"/>
    <w:rsid w:val="00635BE4"/>
    <w:rsid w:val="00635C88"/>
    <w:rsid w:val="00635CA4"/>
    <w:rsid w:val="00636094"/>
    <w:rsid w:val="00636DF9"/>
    <w:rsid w:val="006370FC"/>
    <w:rsid w:val="006376A4"/>
    <w:rsid w:val="00637A09"/>
    <w:rsid w:val="00637AAC"/>
    <w:rsid w:val="00637BC4"/>
    <w:rsid w:val="00637E21"/>
    <w:rsid w:val="00637F93"/>
    <w:rsid w:val="0064035F"/>
    <w:rsid w:val="006407C3"/>
    <w:rsid w:val="0064095A"/>
    <w:rsid w:val="00641EE0"/>
    <w:rsid w:val="00642283"/>
    <w:rsid w:val="00642CC5"/>
    <w:rsid w:val="00642D92"/>
    <w:rsid w:val="00642EEC"/>
    <w:rsid w:val="00643306"/>
    <w:rsid w:val="0064365F"/>
    <w:rsid w:val="00643FBB"/>
    <w:rsid w:val="0064455E"/>
    <w:rsid w:val="00644A06"/>
    <w:rsid w:val="00645026"/>
    <w:rsid w:val="006451C2"/>
    <w:rsid w:val="00645ED4"/>
    <w:rsid w:val="00645EE3"/>
    <w:rsid w:val="006460A6"/>
    <w:rsid w:val="0064641F"/>
    <w:rsid w:val="006465D3"/>
    <w:rsid w:val="006469DA"/>
    <w:rsid w:val="00647396"/>
    <w:rsid w:val="00647A91"/>
    <w:rsid w:val="00647D63"/>
    <w:rsid w:val="006503CB"/>
    <w:rsid w:val="00650899"/>
    <w:rsid w:val="00650DE7"/>
    <w:rsid w:val="00650FB9"/>
    <w:rsid w:val="0065196F"/>
    <w:rsid w:val="0065198C"/>
    <w:rsid w:val="00651D89"/>
    <w:rsid w:val="00651F1E"/>
    <w:rsid w:val="0065211A"/>
    <w:rsid w:val="0065237F"/>
    <w:rsid w:val="00652987"/>
    <w:rsid w:val="00652CD4"/>
    <w:rsid w:val="0065318B"/>
    <w:rsid w:val="00653581"/>
    <w:rsid w:val="00653BA0"/>
    <w:rsid w:val="00653E77"/>
    <w:rsid w:val="006542EE"/>
    <w:rsid w:val="00654865"/>
    <w:rsid w:val="0065488A"/>
    <w:rsid w:val="00654A57"/>
    <w:rsid w:val="00654C70"/>
    <w:rsid w:val="00654F16"/>
    <w:rsid w:val="006555B3"/>
    <w:rsid w:val="00655D37"/>
    <w:rsid w:val="00656501"/>
    <w:rsid w:val="00656A28"/>
    <w:rsid w:val="00656E11"/>
    <w:rsid w:val="00656EF1"/>
    <w:rsid w:val="00657144"/>
    <w:rsid w:val="00657430"/>
    <w:rsid w:val="00657EF9"/>
    <w:rsid w:val="006606CF"/>
    <w:rsid w:val="00660863"/>
    <w:rsid w:val="00660A01"/>
    <w:rsid w:val="00660E19"/>
    <w:rsid w:val="006617A4"/>
    <w:rsid w:val="00661CE6"/>
    <w:rsid w:val="00662479"/>
    <w:rsid w:val="00662516"/>
    <w:rsid w:val="00662EBA"/>
    <w:rsid w:val="00663E55"/>
    <w:rsid w:val="0066419C"/>
    <w:rsid w:val="00664343"/>
    <w:rsid w:val="00664416"/>
    <w:rsid w:val="00664574"/>
    <w:rsid w:val="0066468F"/>
    <w:rsid w:val="00664823"/>
    <w:rsid w:val="00665259"/>
    <w:rsid w:val="00665288"/>
    <w:rsid w:val="006653A6"/>
    <w:rsid w:val="00665466"/>
    <w:rsid w:val="006658B4"/>
    <w:rsid w:val="00665D85"/>
    <w:rsid w:val="006661BD"/>
    <w:rsid w:val="00666275"/>
    <w:rsid w:val="00666785"/>
    <w:rsid w:val="00666E1A"/>
    <w:rsid w:val="00667530"/>
    <w:rsid w:val="006708E7"/>
    <w:rsid w:val="00670C27"/>
    <w:rsid w:val="00670CEB"/>
    <w:rsid w:val="00670E7A"/>
    <w:rsid w:val="00671787"/>
    <w:rsid w:val="006717CE"/>
    <w:rsid w:val="006722BB"/>
    <w:rsid w:val="006727DE"/>
    <w:rsid w:val="00672BD3"/>
    <w:rsid w:val="00672C2C"/>
    <w:rsid w:val="00672FCE"/>
    <w:rsid w:val="00673035"/>
    <w:rsid w:val="00673453"/>
    <w:rsid w:val="0067347B"/>
    <w:rsid w:val="0067348A"/>
    <w:rsid w:val="00673990"/>
    <w:rsid w:val="00673AA1"/>
    <w:rsid w:val="00673DC1"/>
    <w:rsid w:val="00674345"/>
    <w:rsid w:val="00674FA5"/>
    <w:rsid w:val="006750DA"/>
    <w:rsid w:val="006751ED"/>
    <w:rsid w:val="00675370"/>
    <w:rsid w:val="006755CA"/>
    <w:rsid w:val="0067579B"/>
    <w:rsid w:val="00675911"/>
    <w:rsid w:val="00675B8B"/>
    <w:rsid w:val="00675C3A"/>
    <w:rsid w:val="00675DB7"/>
    <w:rsid w:val="00675DD8"/>
    <w:rsid w:val="0067621B"/>
    <w:rsid w:val="00676458"/>
    <w:rsid w:val="0067673C"/>
    <w:rsid w:val="00676BEF"/>
    <w:rsid w:val="00676C68"/>
    <w:rsid w:val="00676D79"/>
    <w:rsid w:val="00676E81"/>
    <w:rsid w:val="00677079"/>
    <w:rsid w:val="006770E1"/>
    <w:rsid w:val="006773EA"/>
    <w:rsid w:val="0067752B"/>
    <w:rsid w:val="00677541"/>
    <w:rsid w:val="0067766B"/>
    <w:rsid w:val="00677A40"/>
    <w:rsid w:val="00680193"/>
    <w:rsid w:val="00680C7D"/>
    <w:rsid w:val="00680D3A"/>
    <w:rsid w:val="00680EF2"/>
    <w:rsid w:val="006811DF"/>
    <w:rsid w:val="0068144C"/>
    <w:rsid w:val="006815A2"/>
    <w:rsid w:val="00681764"/>
    <w:rsid w:val="00681A29"/>
    <w:rsid w:val="00681DFB"/>
    <w:rsid w:val="00681EDA"/>
    <w:rsid w:val="00682365"/>
    <w:rsid w:val="00682668"/>
    <w:rsid w:val="00682A60"/>
    <w:rsid w:val="006830D9"/>
    <w:rsid w:val="00683523"/>
    <w:rsid w:val="00683966"/>
    <w:rsid w:val="00683C68"/>
    <w:rsid w:val="00683E34"/>
    <w:rsid w:val="00683FF8"/>
    <w:rsid w:val="00684065"/>
    <w:rsid w:val="006844A5"/>
    <w:rsid w:val="0068456D"/>
    <w:rsid w:val="006847F6"/>
    <w:rsid w:val="006847FB"/>
    <w:rsid w:val="006848BA"/>
    <w:rsid w:val="00684BEC"/>
    <w:rsid w:val="00685960"/>
    <w:rsid w:val="00686149"/>
    <w:rsid w:val="00686828"/>
    <w:rsid w:val="006874CE"/>
    <w:rsid w:val="00687773"/>
    <w:rsid w:val="006878A4"/>
    <w:rsid w:val="00687B0F"/>
    <w:rsid w:val="00687CDF"/>
    <w:rsid w:val="00690021"/>
    <w:rsid w:val="0069036B"/>
    <w:rsid w:val="006907BC"/>
    <w:rsid w:val="00690C90"/>
    <w:rsid w:val="00690D78"/>
    <w:rsid w:val="00690DAF"/>
    <w:rsid w:val="0069104F"/>
    <w:rsid w:val="006919BD"/>
    <w:rsid w:val="00691B62"/>
    <w:rsid w:val="00691EBC"/>
    <w:rsid w:val="00692001"/>
    <w:rsid w:val="00692008"/>
    <w:rsid w:val="006924ED"/>
    <w:rsid w:val="00692B1E"/>
    <w:rsid w:val="00692E56"/>
    <w:rsid w:val="00692FC3"/>
    <w:rsid w:val="00693172"/>
    <w:rsid w:val="00693637"/>
    <w:rsid w:val="006936E2"/>
    <w:rsid w:val="006937B1"/>
    <w:rsid w:val="00693AB4"/>
    <w:rsid w:val="00693CBF"/>
    <w:rsid w:val="00693FDD"/>
    <w:rsid w:val="006945C0"/>
    <w:rsid w:val="00694641"/>
    <w:rsid w:val="00694734"/>
    <w:rsid w:val="00694A79"/>
    <w:rsid w:val="00694BE6"/>
    <w:rsid w:val="00694D99"/>
    <w:rsid w:val="0069565C"/>
    <w:rsid w:val="00695731"/>
    <w:rsid w:val="0069595C"/>
    <w:rsid w:val="006959EE"/>
    <w:rsid w:val="00695A78"/>
    <w:rsid w:val="00695AAE"/>
    <w:rsid w:val="006960C2"/>
    <w:rsid w:val="0069646A"/>
    <w:rsid w:val="006968C3"/>
    <w:rsid w:val="00696CC5"/>
    <w:rsid w:val="0069712F"/>
    <w:rsid w:val="00697CC1"/>
    <w:rsid w:val="006A0072"/>
    <w:rsid w:val="006A00B0"/>
    <w:rsid w:val="006A03B8"/>
    <w:rsid w:val="006A0466"/>
    <w:rsid w:val="006A05F3"/>
    <w:rsid w:val="006A0AC7"/>
    <w:rsid w:val="006A1169"/>
    <w:rsid w:val="006A12C3"/>
    <w:rsid w:val="006A16C8"/>
    <w:rsid w:val="006A16CF"/>
    <w:rsid w:val="006A16FE"/>
    <w:rsid w:val="006A1A05"/>
    <w:rsid w:val="006A1E8B"/>
    <w:rsid w:val="006A21C8"/>
    <w:rsid w:val="006A2587"/>
    <w:rsid w:val="006A29A1"/>
    <w:rsid w:val="006A3247"/>
    <w:rsid w:val="006A3482"/>
    <w:rsid w:val="006A35B5"/>
    <w:rsid w:val="006A36C2"/>
    <w:rsid w:val="006A37A5"/>
    <w:rsid w:val="006A3996"/>
    <w:rsid w:val="006A3A0E"/>
    <w:rsid w:val="006A3FEA"/>
    <w:rsid w:val="006A4696"/>
    <w:rsid w:val="006A470F"/>
    <w:rsid w:val="006A4B18"/>
    <w:rsid w:val="006A5061"/>
    <w:rsid w:val="006A5462"/>
    <w:rsid w:val="006A54C3"/>
    <w:rsid w:val="006A5549"/>
    <w:rsid w:val="006A591B"/>
    <w:rsid w:val="006A712B"/>
    <w:rsid w:val="006A749D"/>
    <w:rsid w:val="006A767A"/>
    <w:rsid w:val="006A78C0"/>
    <w:rsid w:val="006A7ACB"/>
    <w:rsid w:val="006A7B7A"/>
    <w:rsid w:val="006A7D5D"/>
    <w:rsid w:val="006B01DC"/>
    <w:rsid w:val="006B048D"/>
    <w:rsid w:val="006B07E2"/>
    <w:rsid w:val="006B132E"/>
    <w:rsid w:val="006B1449"/>
    <w:rsid w:val="006B14B6"/>
    <w:rsid w:val="006B14DC"/>
    <w:rsid w:val="006B157A"/>
    <w:rsid w:val="006B162C"/>
    <w:rsid w:val="006B1774"/>
    <w:rsid w:val="006B1873"/>
    <w:rsid w:val="006B1ADC"/>
    <w:rsid w:val="006B1EBC"/>
    <w:rsid w:val="006B24EF"/>
    <w:rsid w:val="006B34A1"/>
    <w:rsid w:val="006B36C9"/>
    <w:rsid w:val="006B425B"/>
    <w:rsid w:val="006B435D"/>
    <w:rsid w:val="006B43B2"/>
    <w:rsid w:val="006B44E9"/>
    <w:rsid w:val="006B4640"/>
    <w:rsid w:val="006B4D52"/>
    <w:rsid w:val="006B5047"/>
    <w:rsid w:val="006B5546"/>
    <w:rsid w:val="006B576C"/>
    <w:rsid w:val="006B6095"/>
    <w:rsid w:val="006B6C84"/>
    <w:rsid w:val="006B6F78"/>
    <w:rsid w:val="006B6FB8"/>
    <w:rsid w:val="006B71A8"/>
    <w:rsid w:val="006B72F2"/>
    <w:rsid w:val="006B7D07"/>
    <w:rsid w:val="006B7DAF"/>
    <w:rsid w:val="006B7DC7"/>
    <w:rsid w:val="006C01AA"/>
    <w:rsid w:val="006C03D8"/>
    <w:rsid w:val="006C04F8"/>
    <w:rsid w:val="006C0963"/>
    <w:rsid w:val="006C0BC3"/>
    <w:rsid w:val="006C0C95"/>
    <w:rsid w:val="006C0ED1"/>
    <w:rsid w:val="006C0EF9"/>
    <w:rsid w:val="006C0F8A"/>
    <w:rsid w:val="006C0FC5"/>
    <w:rsid w:val="006C1195"/>
    <w:rsid w:val="006C142C"/>
    <w:rsid w:val="006C1937"/>
    <w:rsid w:val="006C19CA"/>
    <w:rsid w:val="006C1B58"/>
    <w:rsid w:val="006C2628"/>
    <w:rsid w:val="006C2DC9"/>
    <w:rsid w:val="006C3471"/>
    <w:rsid w:val="006C3698"/>
    <w:rsid w:val="006C3817"/>
    <w:rsid w:val="006C3F0A"/>
    <w:rsid w:val="006C3F8D"/>
    <w:rsid w:val="006C44FD"/>
    <w:rsid w:val="006C4B6D"/>
    <w:rsid w:val="006C4BC7"/>
    <w:rsid w:val="006C5106"/>
    <w:rsid w:val="006C55AB"/>
    <w:rsid w:val="006C55E3"/>
    <w:rsid w:val="006C5983"/>
    <w:rsid w:val="006C5D1F"/>
    <w:rsid w:val="006C5F53"/>
    <w:rsid w:val="006C62DD"/>
    <w:rsid w:val="006C6E84"/>
    <w:rsid w:val="006C74B0"/>
    <w:rsid w:val="006C7ACF"/>
    <w:rsid w:val="006C7F33"/>
    <w:rsid w:val="006D01A9"/>
    <w:rsid w:val="006D06D9"/>
    <w:rsid w:val="006D0ABB"/>
    <w:rsid w:val="006D0DD2"/>
    <w:rsid w:val="006D1486"/>
    <w:rsid w:val="006D1A28"/>
    <w:rsid w:val="006D1AC6"/>
    <w:rsid w:val="006D1D8A"/>
    <w:rsid w:val="006D1FB5"/>
    <w:rsid w:val="006D24A4"/>
    <w:rsid w:val="006D2C6D"/>
    <w:rsid w:val="006D2F8F"/>
    <w:rsid w:val="006D3119"/>
    <w:rsid w:val="006D356C"/>
    <w:rsid w:val="006D37A7"/>
    <w:rsid w:val="006D3C58"/>
    <w:rsid w:val="006D410A"/>
    <w:rsid w:val="006D46E4"/>
    <w:rsid w:val="006D48CB"/>
    <w:rsid w:val="006D5B1B"/>
    <w:rsid w:val="006D607F"/>
    <w:rsid w:val="006D6369"/>
    <w:rsid w:val="006D6A1B"/>
    <w:rsid w:val="006D6A56"/>
    <w:rsid w:val="006D6BEA"/>
    <w:rsid w:val="006D6E26"/>
    <w:rsid w:val="006D7052"/>
    <w:rsid w:val="006D7E80"/>
    <w:rsid w:val="006D7F8B"/>
    <w:rsid w:val="006D7FEE"/>
    <w:rsid w:val="006E0990"/>
    <w:rsid w:val="006E0B76"/>
    <w:rsid w:val="006E1335"/>
    <w:rsid w:val="006E1440"/>
    <w:rsid w:val="006E252C"/>
    <w:rsid w:val="006E2604"/>
    <w:rsid w:val="006E27DB"/>
    <w:rsid w:val="006E2894"/>
    <w:rsid w:val="006E2B69"/>
    <w:rsid w:val="006E2C31"/>
    <w:rsid w:val="006E2CD6"/>
    <w:rsid w:val="006E2D2C"/>
    <w:rsid w:val="006E327B"/>
    <w:rsid w:val="006E340B"/>
    <w:rsid w:val="006E3763"/>
    <w:rsid w:val="006E3AF8"/>
    <w:rsid w:val="006E3C1A"/>
    <w:rsid w:val="006E3C8B"/>
    <w:rsid w:val="006E4406"/>
    <w:rsid w:val="006E49EB"/>
    <w:rsid w:val="006E5034"/>
    <w:rsid w:val="006E5482"/>
    <w:rsid w:val="006E581C"/>
    <w:rsid w:val="006E5BC0"/>
    <w:rsid w:val="006E5DCD"/>
    <w:rsid w:val="006E61EF"/>
    <w:rsid w:val="006E62FC"/>
    <w:rsid w:val="006E6425"/>
    <w:rsid w:val="006E68EF"/>
    <w:rsid w:val="006E6F0C"/>
    <w:rsid w:val="006E6F80"/>
    <w:rsid w:val="006E724C"/>
    <w:rsid w:val="006E7710"/>
    <w:rsid w:val="006E7D71"/>
    <w:rsid w:val="006E7DD2"/>
    <w:rsid w:val="006F006D"/>
    <w:rsid w:val="006F01BB"/>
    <w:rsid w:val="006F04C9"/>
    <w:rsid w:val="006F0A30"/>
    <w:rsid w:val="006F11BF"/>
    <w:rsid w:val="006F1710"/>
    <w:rsid w:val="006F21D8"/>
    <w:rsid w:val="006F27F1"/>
    <w:rsid w:val="006F2FB8"/>
    <w:rsid w:val="006F3266"/>
    <w:rsid w:val="006F388D"/>
    <w:rsid w:val="006F3A3F"/>
    <w:rsid w:val="006F40CB"/>
    <w:rsid w:val="006F4206"/>
    <w:rsid w:val="006F465E"/>
    <w:rsid w:val="006F46F3"/>
    <w:rsid w:val="006F48F3"/>
    <w:rsid w:val="006F52A4"/>
    <w:rsid w:val="006F578F"/>
    <w:rsid w:val="006F5AEE"/>
    <w:rsid w:val="006F5B12"/>
    <w:rsid w:val="006F5D2D"/>
    <w:rsid w:val="006F5FCC"/>
    <w:rsid w:val="006F6059"/>
    <w:rsid w:val="006F6149"/>
    <w:rsid w:val="006F6A50"/>
    <w:rsid w:val="006F6D5B"/>
    <w:rsid w:val="006F6DF8"/>
    <w:rsid w:val="006F7288"/>
    <w:rsid w:val="006F742C"/>
    <w:rsid w:val="006F7490"/>
    <w:rsid w:val="006F79A9"/>
    <w:rsid w:val="007001FF"/>
    <w:rsid w:val="0070020C"/>
    <w:rsid w:val="00700560"/>
    <w:rsid w:val="00700C24"/>
    <w:rsid w:val="0070165F"/>
    <w:rsid w:val="00701751"/>
    <w:rsid w:val="00701811"/>
    <w:rsid w:val="00701A9D"/>
    <w:rsid w:val="00701AE2"/>
    <w:rsid w:val="00701BDF"/>
    <w:rsid w:val="007020B0"/>
    <w:rsid w:val="0070218C"/>
    <w:rsid w:val="00702256"/>
    <w:rsid w:val="00702509"/>
    <w:rsid w:val="00702598"/>
    <w:rsid w:val="00702BE9"/>
    <w:rsid w:val="00702DF6"/>
    <w:rsid w:val="00703338"/>
    <w:rsid w:val="007034BA"/>
    <w:rsid w:val="00703847"/>
    <w:rsid w:val="007038F6"/>
    <w:rsid w:val="00703CC7"/>
    <w:rsid w:val="007046FC"/>
    <w:rsid w:val="007047BC"/>
    <w:rsid w:val="00704C50"/>
    <w:rsid w:val="00704F11"/>
    <w:rsid w:val="00704F3F"/>
    <w:rsid w:val="00704FC1"/>
    <w:rsid w:val="0070502D"/>
    <w:rsid w:val="0070532C"/>
    <w:rsid w:val="007055AC"/>
    <w:rsid w:val="00705853"/>
    <w:rsid w:val="007060C2"/>
    <w:rsid w:val="007064AC"/>
    <w:rsid w:val="007065FF"/>
    <w:rsid w:val="00706F48"/>
    <w:rsid w:val="007071BC"/>
    <w:rsid w:val="007076A9"/>
    <w:rsid w:val="0070783C"/>
    <w:rsid w:val="00707F24"/>
    <w:rsid w:val="007101A4"/>
    <w:rsid w:val="0071065B"/>
    <w:rsid w:val="00710C02"/>
    <w:rsid w:val="00710DA7"/>
    <w:rsid w:val="00710DB7"/>
    <w:rsid w:val="00710E65"/>
    <w:rsid w:val="00710EFB"/>
    <w:rsid w:val="0071144D"/>
    <w:rsid w:val="007119CA"/>
    <w:rsid w:val="00711FC4"/>
    <w:rsid w:val="00712133"/>
    <w:rsid w:val="00712151"/>
    <w:rsid w:val="00712619"/>
    <w:rsid w:val="00712728"/>
    <w:rsid w:val="007131EF"/>
    <w:rsid w:val="00713438"/>
    <w:rsid w:val="007138BE"/>
    <w:rsid w:val="007142F9"/>
    <w:rsid w:val="0071452A"/>
    <w:rsid w:val="00714739"/>
    <w:rsid w:val="00714E1D"/>
    <w:rsid w:val="00715243"/>
    <w:rsid w:val="00715589"/>
    <w:rsid w:val="0071585F"/>
    <w:rsid w:val="007158B1"/>
    <w:rsid w:val="00716047"/>
    <w:rsid w:val="007161CD"/>
    <w:rsid w:val="007163F3"/>
    <w:rsid w:val="00716560"/>
    <w:rsid w:val="00716AEE"/>
    <w:rsid w:val="00716C18"/>
    <w:rsid w:val="00716D7A"/>
    <w:rsid w:val="0071731A"/>
    <w:rsid w:val="00717566"/>
    <w:rsid w:val="0071763A"/>
    <w:rsid w:val="00717877"/>
    <w:rsid w:val="00717B52"/>
    <w:rsid w:val="00717C55"/>
    <w:rsid w:val="00717DB2"/>
    <w:rsid w:val="007201A6"/>
    <w:rsid w:val="007203E7"/>
    <w:rsid w:val="00720A5F"/>
    <w:rsid w:val="00720E96"/>
    <w:rsid w:val="00721216"/>
    <w:rsid w:val="0072126E"/>
    <w:rsid w:val="00721820"/>
    <w:rsid w:val="0072192A"/>
    <w:rsid w:val="00721A37"/>
    <w:rsid w:val="00721BE3"/>
    <w:rsid w:val="007222D8"/>
    <w:rsid w:val="00722332"/>
    <w:rsid w:val="00722384"/>
    <w:rsid w:val="00722474"/>
    <w:rsid w:val="007224EA"/>
    <w:rsid w:val="007227B2"/>
    <w:rsid w:val="00722BB2"/>
    <w:rsid w:val="00722D6F"/>
    <w:rsid w:val="00722D72"/>
    <w:rsid w:val="0072314C"/>
    <w:rsid w:val="00723378"/>
    <w:rsid w:val="007235B0"/>
    <w:rsid w:val="007237C3"/>
    <w:rsid w:val="007240E0"/>
    <w:rsid w:val="00724457"/>
    <w:rsid w:val="00724B14"/>
    <w:rsid w:val="00724D75"/>
    <w:rsid w:val="00724EE4"/>
    <w:rsid w:val="00724FC9"/>
    <w:rsid w:val="0072622D"/>
    <w:rsid w:val="00726504"/>
    <w:rsid w:val="0072679D"/>
    <w:rsid w:val="007269B7"/>
    <w:rsid w:val="00726A45"/>
    <w:rsid w:val="00726BEE"/>
    <w:rsid w:val="0072726C"/>
    <w:rsid w:val="00727DE5"/>
    <w:rsid w:val="0073097A"/>
    <w:rsid w:val="00730C86"/>
    <w:rsid w:val="00730E4A"/>
    <w:rsid w:val="0073148A"/>
    <w:rsid w:val="00731AC6"/>
    <w:rsid w:val="00731F9E"/>
    <w:rsid w:val="0073204E"/>
    <w:rsid w:val="0073267F"/>
    <w:rsid w:val="007327BB"/>
    <w:rsid w:val="00732BD2"/>
    <w:rsid w:val="00732C0C"/>
    <w:rsid w:val="00732D6F"/>
    <w:rsid w:val="0073345B"/>
    <w:rsid w:val="0073353C"/>
    <w:rsid w:val="00733616"/>
    <w:rsid w:val="00733C91"/>
    <w:rsid w:val="00733FD3"/>
    <w:rsid w:val="00734292"/>
    <w:rsid w:val="007349B6"/>
    <w:rsid w:val="00734C40"/>
    <w:rsid w:val="00734CF4"/>
    <w:rsid w:val="00734FAB"/>
    <w:rsid w:val="0073514E"/>
    <w:rsid w:val="00735325"/>
    <w:rsid w:val="00735346"/>
    <w:rsid w:val="007354C9"/>
    <w:rsid w:val="00735711"/>
    <w:rsid w:val="00735A16"/>
    <w:rsid w:val="00735B70"/>
    <w:rsid w:val="00735ECF"/>
    <w:rsid w:val="00735FFF"/>
    <w:rsid w:val="00736069"/>
    <w:rsid w:val="00736C3A"/>
    <w:rsid w:val="00736EE6"/>
    <w:rsid w:val="00737225"/>
    <w:rsid w:val="00737AD5"/>
    <w:rsid w:val="00737CFD"/>
    <w:rsid w:val="007400B3"/>
    <w:rsid w:val="0074020E"/>
    <w:rsid w:val="0074082E"/>
    <w:rsid w:val="007410A8"/>
    <w:rsid w:val="00741141"/>
    <w:rsid w:val="007417BD"/>
    <w:rsid w:val="0074219E"/>
    <w:rsid w:val="007427EE"/>
    <w:rsid w:val="0074284A"/>
    <w:rsid w:val="007429A7"/>
    <w:rsid w:val="007429F4"/>
    <w:rsid w:val="00743138"/>
    <w:rsid w:val="00743E3C"/>
    <w:rsid w:val="00744148"/>
    <w:rsid w:val="007443FF"/>
    <w:rsid w:val="007445D0"/>
    <w:rsid w:val="00744977"/>
    <w:rsid w:val="007454B9"/>
    <w:rsid w:val="0074574F"/>
    <w:rsid w:val="00745BFB"/>
    <w:rsid w:val="00745C7A"/>
    <w:rsid w:val="00746663"/>
    <w:rsid w:val="007466D4"/>
    <w:rsid w:val="007466F6"/>
    <w:rsid w:val="0074681F"/>
    <w:rsid w:val="007469C9"/>
    <w:rsid w:val="00747427"/>
    <w:rsid w:val="00747481"/>
    <w:rsid w:val="007474D6"/>
    <w:rsid w:val="00750467"/>
    <w:rsid w:val="007505C6"/>
    <w:rsid w:val="00750682"/>
    <w:rsid w:val="007509FF"/>
    <w:rsid w:val="00750E84"/>
    <w:rsid w:val="00751024"/>
    <w:rsid w:val="0075176C"/>
    <w:rsid w:val="00751B42"/>
    <w:rsid w:val="00751DB0"/>
    <w:rsid w:val="00751FF7"/>
    <w:rsid w:val="0075206F"/>
    <w:rsid w:val="0075269A"/>
    <w:rsid w:val="0075289C"/>
    <w:rsid w:val="00752EF5"/>
    <w:rsid w:val="00752F0F"/>
    <w:rsid w:val="007537E2"/>
    <w:rsid w:val="00753F68"/>
    <w:rsid w:val="00754C05"/>
    <w:rsid w:val="00755153"/>
    <w:rsid w:val="0075526E"/>
    <w:rsid w:val="007555E6"/>
    <w:rsid w:val="0075586F"/>
    <w:rsid w:val="00755D32"/>
    <w:rsid w:val="00756049"/>
    <w:rsid w:val="007563ED"/>
    <w:rsid w:val="007567C7"/>
    <w:rsid w:val="00756972"/>
    <w:rsid w:val="00756E1E"/>
    <w:rsid w:val="00756E82"/>
    <w:rsid w:val="0075713B"/>
    <w:rsid w:val="0075717A"/>
    <w:rsid w:val="0075726E"/>
    <w:rsid w:val="007573D4"/>
    <w:rsid w:val="007576F5"/>
    <w:rsid w:val="00757BF2"/>
    <w:rsid w:val="00760181"/>
    <w:rsid w:val="007601B4"/>
    <w:rsid w:val="007603AD"/>
    <w:rsid w:val="00760BDF"/>
    <w:rsid w:val="00760D5B"/>
    <w:rsid w:val="0076105F"/>
    <w:rsid w:val="00761655"/>
    <w:rsid w:val="00761871"/>
    <w:rsid w:val="0076222A"/>
    <w:rsid w:val="007622D7"/>
    <w:rsid w:val="00762325"/>
    <w:rsid w:val="00762567"/>
    <w:rsid w:val="007625EA"/>
    <w:rsid w:val="00762ABB"/>
    <w:rsid w:val="00762B75"/>
    <w:rsid w:val="00762EE0"/>
    <w:rsid w:val="00763D53"/>
    <w:rsid w:val="00764070"/>
    <w:rsid w:val="0076430A"/>
    <w:rsid w:val="007643E4"/>
    <w:rsid w:val="00764D83"/>
    <w:rsid w:val="00765094"/>
    <w:rsid w:val="0076521D"/>
    <w:rsid w:val="00765564"/>
    <w:rsid w:val="00765A95"/>
    <w:rsid w:val="00765CBE"/>
    <w:rsid w:val="007661CA"/>
    <w:rsid w:val="007662B5"/>
    <w:rsid w:val="00766479"/>
    <w:rsid w:val="007665FD"/>
    <w:rsid w:val="00766CE6"/>
    <w:rsid w:val="00766E69"/>
    <w:rsid w:val="00766F86"/>
    <w:rsid w:val="007675B9"/>
    <w:rsid w:val="00767622"/>
    <w:rsid w:val="007676F7"/>
    <w:rsid w:val="00767938"/>
    <w:rsid w:val="00767B4A"/>
    <w:rsid w:val="00767DB3"/>
    <w:rsid w:val="007702F3"/>
    <w:rsid w:val="0077084C"/>
    <w:rsid w:val="007708C3"/>
    <w:rsid w:val="00770D22"/>
    <w:rsid w:val="007713EA"/>
    <w:rsid w:val="007713F3"/>
    <w:rsid w:val="007718FE"/>
    <w:rsid w:val="00771BF7"/>
    <w:rsid w:val="00771C7A"/>
    <w:rsid w:val="007723FC"/>
    <w:rsid w:val="00772FAC"/>
    <w:rsid w:val="00772FAF"/>
    <w:rsid w:val="007732E7"/>
    <w:rsid w:val="00773CF5"/>
    <w:rsid w:val="00773E7A"/>
    <w:rsid w:val="00774120"/>
    <w:rsid w:val="007742D9"/>
    <w:rsid w:val="00774440"/>
    <w:rsid w:val="007746B8"/>
    <w:rsid w:val="00774753"/>
    <w:rsid w:val="00774CAD"/>
    <w:rsid w:val="00774CD1"/>
    <w:rsid w:val="00775595"/>
    <w:rsid w:val="00775802"/>
    <w:rsid w:val="00775DA5"/>
    <w:rsid w:val="007767DE"/>
    <w:rsid w:val="00776804"/>
    <w:rsid w:val="00776851"/>
    <w:rsid w:val="00776ADE"/>
    <w:rsid w:val="00776FF1"/>
    <w:rsid w:val="00780094"/>
    <w:rsid w:val="00780402"/>
    <w:rsid w:val="00780694"/>
    <w:rsid w:val="0078093F"/>
    <w:rsid w:val="00780FD5"/>
    <w:rsid w:val="00780FD8"/>
    <w:rsid w:val="0078130E"/>
    <w:rsid w:val="00781904"/>
    <w:rsid w:val="00781ABC"/>
    <w:rsid w:val="00781D6F"/>
    <w:rsid w:val="007823EF"/>
    <w:rsid w:val="007825F2"/>
    <w:rsid w:val="007826FB"/>
    <w:rsid w:val="00782DA7"/>
    <w:rsid w:val="00783058"/>
    <w:rsid w:val="00783131"/>
    <w:rsid w:val="0078384D"/>
    <w:rsid w:val="0078392F"/>
    <w:rsid w:val="00783941"/>
    <w:rsid w:val="00783984"/>
    <w:rsid w:val="00783C7C"/>
    <w:rsid w:val="00783CEB"/>
    <w:rsid w:val="00783FFA"/>
    <w:rsid w:val="0078425C"/>
    <w:rsid w:val="007843B4"/>
    <w:rsid w:val="00784684"/>
    <w:rsid w:val="007846B9"/>
    <w:rsid w:val="00784E3E"/>
    <w:rsid w:val="00784FF2"/>
    <w:rsid w:val="00785328"/>
    <w:rsid w:val="00785554"/>
    <w:rsid w:val="00785F47"/>
    <w:rsid w:val="00785F97"/>
    <w:rsid w:val="0078604B"/>
    <w:rsid w:val="007860B8"/>
    <w:rsid w:val="00786536"/>
    <w:rsid w:val="0078680E"/>
    <w:rsid w:val="00786DDE"/>
    <w:rsid w:val="00786EB4"/>
    <w:rsid w:val="007870B3"/>
    <w:rsid w:val="0078729B"/>
    <w:rsid w:val="00787877"/>
    <w:rsid w:val="00790027"/>
    <w:rsid w:val="007902F3"/>
    <w:rsid w:val="00790DC6"/>
    <w:rsid w:val="00790E7A"/>
    <w:rsid w:val="007910B7"/>
    <w:rsid w:val="0079117A"/>
    <w:rsid w:val="0079119B"/>
    <w:rsid w:val="0079147A"/>
    <w:rsid w:val="007916B7"/>
    <w:rsid w:val="00791B4C"/>
    <w:rsid w:val="007920F3"/>
    <w:rsid w:val="007925F4"/>
    <w:rsid w:val="00792653"/>
    <w:rsid w:val="007927F4"/>
    <w:rsid w:val="00792AF3"/>
    <w:rsid w:val="00792BA2"/>
    <w:rsid w:val="00792BEB"/>
    <w:rsid w:val="00792C28"/>
    <w:rsid w:val="00793176"/>
    <w:rsid w:val="00793714"/>
    <w:rsid w:val="00793883"/>
    <w:rsid w:val="0079390C"/>
    <w:rsid w:val="00793F1A"/>
    <w:rsid w:val="00793F39"/>
    <w:rsid w:val="007942AC"/>
    <w:rsid w:val="007942D4"/>
    <w:rsid w:val="00794334"/>
    <w:rsid w:val="00794604"/>
    <w:rsid w:val="007946E5"/>
    <w:rsid w:val="0079508A"/>
    <w:rsid w:val="00795096"/>
    <w:rsid w:val="007950D9"/>
    <w:rsid w:val="007950DC"/>
    <w:rsid w:val="007950EE"/>
    <w:rsid w:val="00795CBD"/>
    <w:rsid w:val="00795F2A"/>
    <w:rsid w:val="00796069"/>
    <w:rsid w:val="007963B0"/>
    <w:rsid w:val="00796478"/>
    <w:rsid w:val="00796899"/>
    <w:rsid w:val="00796C77"/>
    <w:rsid w:val="00796DCA"/>
    <w:rsid w:val="0079751C"/>
    <w:rsid w:val="007977CE"/>
    <w:rsid w:val="00797931"/>
    <w:rsid w:val="00797BBC"/>
    <w:rsid w:val="00797E98"/>
    <w:rsid w:val="007A0555"/>
    <w:rsid w:val="007A0C9E"/>
    <w:rsid w:val="007A0D7B"/>
    <w:rsid w:val="007A0E14"/>
    <w:rsid w:val="007A12F6"/>
    <w:rsid w:val="007A1500"/>
    <w:rsid w:val="007A2567"/>
    <w:rsid w:val="007A3771"/>
    <w:rsid w:val="007A380D"/>
    <w:rsid w:val="007A3830"/>
    <w:rsid w:val="007A3DBC"/>
    <w:rsid w:val="007A466D"/>
    <w:rsid w:val="007A4937"/>
    <w:rsid w:val="007A4A68"/>
    <w:rsid w:val="007A4DCE"/>
    <w:rsid w:val="007A5265"/>
    <w:rsid w:val="007A52DC"/>
    <w:rsid w:val="007A5494"/>
    <w:rsid w:val="007A5A41"/>
    <w:rsid w:val="007A65B0"/>
    <w:rsid w:val="007A65EA"/>
    <w:rsid w:val="007A6916"/>
    <w:rsid w:val="007A6E26"/>
    <w:rsid w:val="007A6EDC"/>
    <w:rsid w:val="007A726E"/>
    <w:rsid w:val="007A7930"/>
    <w:rsid w:val="007A7C89"/>
    <w:rsid w:val="007A7CA1"/>
    <w:rsid w:val="007A7CA6"/>
    <w:rsid w:val="007A7F3C"/>
    <w:rsid w:val="007B0367"/>
    <w:rsid w:val="007B0630"/>
    <w:rsid w:val="007B0738"/>
    <w:rsid w:val="007B07D6"/>
    <w:rsid w:val="007B0891"/>
    <w:rsid w:val="007B0B19"/>
    <w:rsid w:val="007B146D"/>
    <w:rsid w:val="007B1AED"/>
    <w:rsid w:val="007B1E1B"/>
    <w:rsid w:val="007B2051"/>
    <w:rsid w:val="007B2604"/>
    <w:rsid w:val="007B29B3"/>
    <w:rsid w:val="007B29FF"/>
    <w:rsid w:val="007B2AC5"/>
    <w:rsid w:val="007B2BA4"/>
    <w:rsid w:val="007B2D86"/>
    <w:rsid w:val="007B3FAE"/>
    <w:rsid w:val="007B42AF"/>
    <w:rsid w:val="007B4819"/>
    <w:rsid w:val="007B49EF"/>
    <w:rsid w:val="007B4DE4"/>
    <w:rsid w:val="007B5903"/>
    <w:rsid w:val="007B64BC"/>
    <w:rsid w:val="007B700C"/>
    <w:rsid w:val="007B7106"/>
    <w:rsid w:val="007B7358"/>
    <w:rsid w:val="007B7384"/>
    <w:rsid w:val="007B777A"/>
    <w:rsid w:val="007B7A34"/>
    <w:rsid w:val="007C0440"/>
    <w:rsid w:val="007C050B"/>
    <w:rsid w:val="007C0D90"/>
    <w:rsid w:val="007C0F7C"/>
    <w:rsid w:val="007C1323"/>
    <w:rsid w:val="007C179B"/>
    <w:rsid w:val="007C1A8D"/>
    <w:rsid w:val="007C1AFA"/>
    <w:rsid w:val="007C1DB9"/>
    <w:rsid w:val="007C2417"/>
    <w:rsid w:val="007C249B"/>
    <w:rsid w:val="007C24A4"/>
    <w:rsid w:val="007C26C4"/>
    <w:rsid w:val="007C2904"/>
    <w:rsid w:val="007C29E4"/>
    <w:rsid w:val="007C2AE5"/>
    <w:rsid w:val="007C2DB1"/>
    <w:rsid w:val="007C2E6B"/>
    <w:rsid w:val="007C32D1"/>
    <w:rsid w:val="007C3369"/>
    <w:rsid w:val="007C3440"/>
    <w:rsid w:val="007C3A86"/>
    <w:rsid w:val="007C3AEA"/>
    <w:rsid w:val="007C3AFD"/>
    <w:rsid w:val="007C3BF7"/>
    <w:rsid w:val="007C4970"/>
    <w:rsid w:val="007C4B26"/>
    <w:rsid w:val="007C4D0E"/>
    <w:rsid w:val="007C5229"/>
    <w:rsid w:val="007C53E5"/>
    <w:rsid w:val="007C5891"/>
    <w:rsid w:val="007C6141"/>
    <w:rsid w:val="007C685C"/>
    <w:rsid w:val="007C6A23"/>
    <w:rsid w:val="007C6E77"/>
    <w:rsid w:val="007C73DC"/>
    <w:rsid w:val="007C79F3"/>
    <w:rsid w:val="007D023E"/>
    <w:rsid w:val="007D03AE"/>
    <w:rsid w:val="007D0565"/>
    <w:rsid w:val="007D05E3"/>
    <w:rsid w:val="007D080D"/>
    <w:rsid w:val="007D0944"/>
    <w:rsid w:val="007D0E59"/>
    <w:rsid w:val="007D0F9C"/>
    <w:rsid w:val="007D146C"/>
    <w:rsid w:val="007D14B3"/>
    <w:rsid w:val="007D1885"/>
    <w:rsid w:val="007D1B43"/>
    <w:rsid w:val="007D1E4E"/>
    <w:rsid w:val="007D2176"/>
    <w:rsid w:val="007D2836"/>
    <w:rsid w:val="007D2E2C"/>
    <w:rsid w:val="007D2E4C"/>
    <w:rsid w:val="007D2E71"/>
    <w:rsid w:val="007D317B"/>
    <w:rsid w:val="007D3215"/>
    <w:rsid w:val="007D32AB"/>
    <w:rsid w:val="007D372C"/>
    <w:rsid w:val="007D3B47"/>
    <w:rsid w:val="007D4146"/>
    <w:rsid w:val="007D4311"/>
    <w:rsid w:val="007D4746"/>
    <w:rsid w:val="007D47D8"/>
    <w:rsid w:val="007D4A2D"/>
    <w:rsid w:val="007D4A85"/>
    <w:rsid w:val="007D4ABE"/>
    <w:rsid w:val="007D4BAA"/>
    <w:rsid w:val="007D4BB7"/>
    <w:rsid w:val="007D4BEE"/>
    <w:rsid w:val="007D4D72"/>
    <w:rsid w:val="007D5439"/>
    <w:rsid w:val="007D5487"/>
    <w:rsid w:val="007D55FA"/>
    <w:rsid w:val="007D5747"/>
    <w:rsid w:val="007D5D98"/>
    <w:rsid w:val="007D621D"/>
    <w:rsid w:val="007D640A"/>
    <w:rsid w:val="007D67A4"/>
    <w:rsid w:val="007D680F"/>
    <w:rsid w:val="007D6AF2"/>
    <w:rsid w:val="007D6EC2"/>
    <w:rsid w:val="007D7592"/>
    <w:rsid w:val="007D7A52"/>
    <w:rsid w:val="007D7CE7"/>
    <w:rsid w:val="007E02AF"/>
    <w:rsid w:val="007E03E1"/>
    <w:rsid w:val="007E062D"/>
    <w:rsid w:val="007E08B6"/>
    <w:rsid w:val="007E0930"/>
    <w:rsid w:val="007E0A65"/>
    <w:rsid w:val="007E0FE4"/>
    <w:rsid w:val="007E0FEC"/>
    <w:rsid w:val="007E1192"/>
    <w:rsid w:val="007E11FD"/>
    <w:rsid w:val="007E17D3"/>
    <w:rsid w:val="007E200A"/>
    <w:rsid w:val="007E2101"/>
    <w:rsid w:val="007E2105"/>
    <w:rsid w:val="007E259F"/>
    <w:rsid w:val="007E261F"/>
    <w:rsid w:val="007E26F9"/>
    <w:rsid w:val="007E2B71"/>
    <w:rsid w:val="007E2B8C"/>
    <w:rsid w:val="007E2C1C"/>
    <w:rsid w:val="007E2E02"/>
    <w:rsid w:val="007E38D9"/>
    <w:rsid w:val="007E3935"/>
    <w:rsid w:val="007E47A5"/>
    <w:rsid w:val="007E4AD7"/>
    <w:rsid w:val="007E4EFA"/>
    <w:rsid w:val="007E4F69"/>
    <w:rsid w:val="007E51C1"/>
    <w:rsid w:val="007E5215"/>
    <w:rsid w:val="007E5A06"/>
    <w:rsid w:val="007E5A2B"/>
    <w:rsid w:val="007E5DE6"/>
    <w:rsid w:val="007E63B7"/>
    <w:rsid w:val="007E6402"/>
    <w:rsid w:val="007E6A47"/>
    <w:rsid w:val="007E6A90"/>
    <w:rsid w:val="007E6FB0"/>
    <w:rsid w:val="007E70BF"/>
    <w:rsid w:val="007E765B"/>
    <w:rsid w:val="007E7663"/>
    <w:rsid w:val="007E7918"/>
    <w:rsid w:val="007E7E9B"/>
    <w:rsid w:val="007F0200"/>
    <w:rsid w:val="007F0789"/>
    <w:rsid w:val="007F0819"/>
    <w:rsid w:val="007F0A3C"/>
    <w:rsid w:val="007F0B77"/>
    <w:rsid w:val="007F142F"/>
    <w:rsid w:val="007F14D3"/>
    <w:rsid w:val="007F18C8"/>
    <w:rsid w:val="007F1FB2"/>
    <w:rsid w:val="007F2338"/>
    <w:rsid w:val="007F26BE"/>
    <w:rsid w:val="007F3CF0"/>
    <w:rsid w:val="007F3DE0"/>
    <w:rsid w:val="007F3E44"/>
    <w:rsid w:val="007F40F5"/>
    <w:rsid w:val="007F4A6F"/>
    <w:rsid w:val="007F4C41"/>
    <w:rsid w:val="007F53A4"/>
    <w:rsid w:val="007F54A5"/>
    <w:rsid w:val="007F5C14"/>
    <w:rsid w:val="007F5C8F"/>
    <w:rsid w:val="007F5E6D"/>
    <w:rsid w:val="007F632B"/>
    <w:rsid w:val="007F6CE8"/>
    <w:rsid w:val="007F7544"/>
    <w:rsid w:val="007F756C"/>
    <w:rsid w:val="007F797D"/>
    <w:rsid w:val="007F7C00"/>
    <w:rsid w:val="007F7D71"/>
    <w:rsid w:val="007F7DA8"/>
    <w:rsid w:val="007F7FEC"/>
    <w:rsid w:val="007F7FF9"/>
    <w:rsid w:val="00800063"/>
    <w:rsid w:val="00800212"/>
    <w:rsid w:val="00800588"/>
    <w:rsid w:val="008005B5"/>
    <w:rsid w:val="008005E6"/>
    <w:rsid w:val="00800BDA"/>
    <w:rsid w:val="008019AC"/>
    <w:rsid w:val="00801B4E"/>
    <w:rsid w:val="00801E06"/>
    <w:rsid w:val="00801F51"/>
    <w:rsid w:val="0080282B"/>
    <w:rsid w:val="00802AD8"/>
    <w:rsid w:val="00802CEA"/>
    <w:rsid w:val="0080345B"/>
    <w:rsid w:val="0080389F"/>
    <w:rsid w:val="008041F7"/>
    <w:rsid w:val="00804409"/>
    <w:rsid w:val="00804626"/>
    <w:rsid w:val="008046C5"/>
    <w:rsid w:val="0080484E"/>
    <w:rsid w:val="00804AF1"/>
    <w:rsid w:val="00805015"/>
    <w:rsid w:val="00805704"/>
    <w:rsid w:val="00805797"/>
    <w:rsid w:val="00805BBC"/>
    <w:rsid w:val="00805D77"/>
    <w:rsid w:val="00805D9D"/>
    <w:rsid w:val="0080642E"/>
    <w:rsid w:val="00806727"/>
    <w:rsid w:val="00806AB5"/>
    <w:rsid w:val="00806E47"/>
    <w:rsid w:val="0080726E"/>
    <w:rsid w:val="008076B9"/>
    <w:rsid w:val="00807847"/>
    <w:rsid w:val="00807BDC"/>
    <w:rsid w:val="00807DAD"/>
    <w:rsid w:val="00810512"/>
    <w:rsid w:val="008106E1"/>
    <w:rsid w:val="0081120E"/>
    <w:rsid w:val="00811959"/>
    <w:rsid w:val="00811B7D"/>
    <w:rsid w:val="00811E83"/>
    <w:rsid w:val="00812004"/>
    <w:rsid w:val="00812241"/>
    <w:rsid w:val="008125AD"/>
    <w:rsid w:val="00812697"/>
    <w:rsid w:val="0081317E"/>
    <w:rsid w:val="008134E1"/>
    <w:rsid w:val="008135D0"/>
    <w:rsid w:val="0081365F"/>
    <w:rsid w:val="0081382A"/>
    <w:rsid w:val="00813A10"/>
    <w:rsid w:val="00813B0C"/>
    <w:rsid w:val="00813C38"/>
    <w:rsid w:val="00813CCB"/>
    <w:rsid w:val="00814183"/>
    <w:rsid w:val="008144A6"/>
    <w:rsid w:val="0081467D"/>
    <w:rsid w:val="00814D34"/>
    <w:rsid w:val="00814ECE"/>
    <w:rsid w:val="00814EDB"/>
    <w:rsid w:val="008151CF"/>
    <w:rsid w:val="00815CCD"/>
    <w:rsid w:val="0081613B"/>
    <w:rsid w:val="00816283"/>
    <w:rsid w:val="008162B9"/>
    <w:rsid w:val="008165B4"/>
    <w:rsid w:val="008168BF"/>
    <w:rsid w:val="00816D25"/>
    <w:rsid w:val="00816DA8"/>
    <w:rsid w:val="00816E2E"/>
    <w:rsid w:val="00816F87"/>
    <w:rsid w:val="00816F8A"/>
    <w:rsid w:val="00817012"/>
    <w:rsid w:val="008175C7"/>
    <w:rsid w:val="008177D2"/>
    <w:rsid w:val="0081791A"/>
    <w:rsid w:val="00817A7E"/>
    <w:rsid w:val="00817EB2"/>
    <w:rsid w:val="00817F48"/>
    <w:rsid w:val="008201C1"/>
    <w:rsid w:val="008202B2"/>
    <w:rsid w:val="008202E4"/>
    <w:rsid w:val="0082054B"/>
    <w:rsid w:val="00820DD1"/>
    <w:rsid w:val="00820E77"/>
    <w:rsid w:val="00821140"/>
    <w:rsid w:val="00821233"/>
    <w:rsid w:val="0082130A"/>
    <w:rsid w:val="00821C76"/>
    <w:rsid w:val="00821C88"/>
    <w:rsid w:val="008222AB"/>
    <w:rsid w:val="00822415"/>
    <w:rsid w:val="0082244F"/>
    <w:rsid w:val="00822672"/>
    <w:rsid w:val="00822734"/>
    <w:rsid w:val="00822BE9"/>
    <w:rsid w:val="00822D8A"/>
    <w:rsid w:val="00822E7A"/>
    <w:rsid w:val="00823366"/>
    <w:rsid w:val="00823C12"/>
    <w:rsid w:val="008242A2"/>
    <w:rsid w:val="008244FE"/>
    <w:rsid w:val="00824536"/>
    <w:rsid w:val="00824E31"/>
    <w:rsid w:val="00824E8D"/>
    <w:rsid w:val="00825074"/>
    <w:rsid w:val="008255A5"/>
    <w:rsid w:val="00825661"/>
    <w:rsid w:val="00825664"/>
    <w:rsid w:val="008258DA"/>
    <w:rsid w:val="0082596D"/>
    <w:rsid w:val="0082598D"/>
    <w:rsid w:val="00825CA7"/>
    <w:rsid w:val="00826392"/>
    <w:rsid w:val="0082714E"/>
    <w:rsid w:val="008277EF"/>
    <w:rsid w:val="008278FF"/>
    <w:rsid w:val="00827AB2"/>
    <w:rsid w:val="008300D7"/>
    <w:rsid w:val="008302A6"/>
    <w:rsid w:val="008304F0"/>
    <w:rsid w:val="00830742"/>
    <w:rsid w:val="0083075F"/>
    <w:rsid w:val="008307DC"/>
    <w:rsid w:val="00830C4D"/>
    <w:rsid w:val="0083128A"/>
    <w:rsid w:val="00831500"/>
    <w:rsid w:val="008315AA"/>
    <w:rsid w:val="00831B42"/>
    <w:rsid w:val="00831BEE"/>
    <w:rsid w:val="00832BDC"/>
    <w:rsid w:val="00832F19"/>
    <w:rsid w:val="008337B3"/>
    <w:rsid w:val="0083397C"/>
    <w:rsid w:val="00833AEE"/>
    <w:rsid w:val="008342AD"/>
    <w:rsid w:val="008342B2"/>
    <w:rsid w:val="008344FE"/>
    <w:rsid w:val="00834BB3"/>
    <w:rsid w:val="00834C78"/>
    <w:rsid w:val="00834CB2"/>
    <w:rsid w:val="00834D3A"/>
    <w:rsid w:val="0083501F"/>
    <w:rsid w:val="008355C6"/>
    <w:rsid w:val="00835B16"/>
    <w:rsid w:val="008369ED"/>
    <w:rsid w:val="00836A18"/>
    <w:rsid w:val="00836AC6"/>
    <w:rsid w:val="00836D6D"/>
    <w:rsid w:val="008370EB"/>
    <w:rsid w:val="0083752A"/>
    <w:rsid w:val="008376AF"/>
    <w:rsid w:val="00837848"/>
    <w:rsid w:val="00837874"/>
    <w:rsid w:val="0083798D"/>
    <w:rsid w:val="00840D93"/>
    <w:rsid w:val="008411C2"/>
    <w:rsid w:val="00841212"/>
    <w:rsid w:val="0084150F"/>
    <w:rsid w:val="008419C5"/>
    <w:rsid w:val="00841AF7"/>
    <w:rsid w:val="00841BA7"/>
    <w:rsid w:val="00842A10"/>
    <w:rsid w:val="00842AB0"/>
    <w:rsid w:val="00842D73"/>
    <w:rsid w:val="0084391B"/>
    <w:rsid w:val="00843F23"/>
    <w:rsid w:val="0084424F"/>
    <w:rsid w:val="008442B7"/>
    <w:rsid w:val="0084434F"/>
    <w:rsid w:val="0084479B"/>
    <w:rsid w:val="0084491B"/>
    <w:rsid w:val="008450D6"/>
    <w:rsid w:val="00845A9C"/>
    <w:rsid w:val="00845CA1"/>
    <w:rsid w:val="00845D39"/>
    <w:rsid w:val="00846732"/>
    <w:rsid w:val="00847094"/>
    <w:rsid w:val="008473CD"/>
    <w:rsid w:val="00850738"/>
    <w:rsid w:val="008509E2"/>
    <w:rsid w:val="00850B6C"/>
    <w:rsid w:val="00850F16"/>
    <w:rsid w:val="0085122A"/>
    <w:rsid w:val="00851A99"/>
    <w:rsid w:val="00851DA3"/>
    <w:rsid w:val="00851F04"/>
    <w:rsid w:val="0085211D"/>
    <w:rsid w:val="00852630"/>
    <w:rsid w:val="00852FBB"/>
    <w:rsid w:val="00853053"/>
    <w:rsid w:val="008531DA"/>
    <w:rsid w:val="008532B3"/>
    <w:rsid w:val="00853519"/>
    <w:rsid w:val="0085371C"/>
    <w:rsid w:val="008538F0"/>
    <w:rsid w:val="00853FC9"/>
    <w:rsid w:val="0085497D"/>
    <w:rsid w:val="00854A8A"/>
    <w:rsid w:val="008562EF"/>
    <w:rsid w:val="008567EC"/>
    <w:rsid w:val="0085698C"/>
    <w:rsid w:val="008569CD"/>
    <w:rsid w:val="008570DC"/>
    <w:rsid w:val="00857490"/>
    <w:rsid w:val="00857730"/>
    <w:rsid w:val="008578E1"/>
    <w:rsid w:val="00857B96"/>
    <w:rsid w:val="00857F48"/>
    <w:rsid w:val="00857FCD"/>
    <w:rsid w:val="008605A4"/>
    <w:rsid w:val="008605C3"/>
    <w:rsid w:val="00861356"/>
    <w:rsid w:val="008613DD"/>
    <w:rsid w:val="008618A7"/>
    <w:rsid w:val="00861936"/>
    <w:rsid w:val="00861E45"/>
    <w:rsid w:val="008623CB"/>
    <w:rsid w:val="0086250F"/>
    <w:rsid w:val="0086294F"/>
    <w:rsid w:val="00862BF3"/>
    <w:rsid w:val="00862D8A"/>
    <w:rsid w:val="00862ECB"/>
    <w:rsid w:val="00863082"/>
    <w:rsid w:val="008636A6"/>
    <w:rsid w:val="00863806"/>
    <w:rsid w:val="0086396B"/>
    <w:rsid w:val="00863D2B"/>
    <w:rsid w:val="00864AD1"/>
    <w:rsid w:val="008652FF"/>
    <w:rsid w:val="00865336"/>
    <w:rsid w:val="00865804"/>
    <w:rsid w:val="00865A97"/>
    <w:rsid w:val="00865CD9"/>
    <w:rsid w:val="008663E6"/>
    <w:rsid w:val="00866490"/>
    <w:rsid w:val="008667FC"/>
    <w:rsid w:val="0086712E"/>
    <w:rsid w:val="008671A4"/>
    <w:rsid w:val="008671A5"/>
    <w:rsid w:val="0086736B"/>
    <w:rsid w:val="00867A11"/>
    <w:rsid w:val="00867D20"/>
    <w:rsid w:val="00867E31"/>
    <w:rsid w:val="00867EB8"/>
    <w:rsid w:val="008701BC"/>
    <w:rsid w:val="00870892"/>
    <w:rsid w:val="00870F9D"/>
    <w:rsid w:val="008713D7"/>
    <w:rsid w:val="008714BB"/>
    <w:rsid w:val="0087192C"/>
    <w:rsid w:val="008720BE"/>
    <w:rsid w:val="008722A0"/>
    <w:rsid w:val="0087261D"/>
    <w:rsid w:val="00872699"/>
    <w:rsid w:val="0087275E"/>
    <w:rsid w:val="00872966"/>
    <w:rsid w:val="00872B81"/>
    <w:rsid w:val="008731B1"/>
    <w:rsid w:val="008733FC"/>
    <w:rsid w:val="00873662"/>
    <w:rsid w:val="0087367B"/>
    <w:rsid w:val="00873BD8"/>
    <w:rsid w:val="0087424C"/>
    <w:rsid w:val="008747C3"/>
    <w:rsid w:val="00874874"/>
    <w:rsid w:val="00874929"/>
    <w:rsid w:val="00874AC2"/>
    <w:rsid w:val="00874D1D"/>
    <w:rsid w:val="00874D85"/>
    <w:rsid w:val="00875044"/>
    <w:rsid w:val="0087584F"/>
    <w:rsid w:val="008758D3"/>
    <w:rsid w:val="00875914"/>
    <w:rsid w:val="00875BE2"/>
    <w:rsid w:val="00875DE6"/>
    <w:rsid w:val="00876179"/>
    <w:rsid w:val="008766CE"/>
    <w:rsid w:val="00876B8D"/>
    <w:rsid w:val="00876BC0"/>
    <w:rsid w:val="008772C3"/>
    <w:rsid w:val="0087775F"/>
    <w:rsid w:val="00877C14"/>
    <w:rsid w:val="00880812"/>
    <w:rsid w:val="008809F7"/>
    <w:rsid w:val="00880C49"/>
    <w:rsid w:val="00880D95"/>
    <w:rsid w:val="00881038"/>
    <w:rsid w:val="00881593"/>
    <w:rsid w:val="00881B27"/>
    <w:rsid w:val="00881CBF"/>
    <w:rsid w:val="0088205D"/>
    <w:rsid w:val="00882098"/>
    <w:rsid w:val="008822DA"/>
    <w:rsid w:val="00882344"/>
    <w:rsid w:val="00882706"/>
    <w:rsid w:val="00882979"/>
    <w:rsid w:val="00882DE0"/>
    <w:rsid w:val="00883270"/>
    <w:rsid w:val="00883A49"/>
    <w:rsid w:val="00883B85"/>
    <w:rsid w:val="00883E1D"/>
    <w:rsid w:val="00883E77"/>
    <w:rsid w:val="0088417F"/>
    <w:rsid w:val="0088457D"/>
    <w:rsid w:val="00884CD0"/>
    <w:rsid w:val="008854AE"/>
    <w:rsid w:val="00885693"/>
    <w:rsid w:val="00885784"/>
    <w:rsid w:val="00886295"/>
    <w:rsid w:val="00886568"/>
    <w:rsid w:val="00886A73"/>
    <w:rsid w:val="00886D7D"/>
    <w:rsid w:val="00886D9D"/>
    <w:rsid w:val="00886F9F"/>
    <w:rsid w:val="00887DB3"/>
    <w:rsid w:val="008904B2"/>
    <w:rsid w:val="008907B9"/>
    <w:rsid w:val="00890A59"/>
    <w:rsid w:val="00890AD6"/>
    <w:rsid w:val="0089119E"/>
    <w:rsid w:val="008916FB"/>
    <w:rsid w:val="00891C91"/>
    <w:rsid w:val="00891C9D"/>
    <w:rsid w:val="00891EA4"/>
    <w:rsid w:val="00892079"/>
    <w:rsid w:val="00892360"/>
    <w:rsid w:val="00892830"/>
    <w:rsid w:val="00892A8D"/>
    <w:rsid w:val="00892BA4"/>
    <w:rsid w:val="0089343D"/>
    <w:rsid w:val="00893488"/>
    <w:rsid w:val="00893550"/>
    <w:rsid w:val="0089371D"/>
    <w:rsid w:val="00893F41"/>
    <w:rsid w:val="008942E6"/>
    <w:rsid w:val="00894605"/>
    <w:rsid w:val="0089475E"/>
    <w:rsid w:val="00894822"/>
    <w:rsid w:val="00894B08"/>
    <w:rsid w:val="00894B15"/>
    <w:rsid w:val="00894B93"/>
    <w:rsid w:val="00894DA7"/>
    <w:rsid w:val="00894F0C"/>
    <w:rsid w:val="008953B2"/>
    <w:rsid w:val="0089575E"/>
    <w:rsid w:val="0089672A"/>
    <w:rsid w:val="0089684D"/>
    <w:rsid w:val="00896A5B"/>
    <w:rsid w:val="0089710C"/>
    <w:rsid w:val="0089755B"/>
    <w:rsid w:val="008976BE"/>
    <w:rsid w:val="00897D69"/>
    <w:rsid w:val="00897D97"/>
    <w:rsid w:val="008A00A7"/>
    <w:rsid w:val="008A00EE"/>
    <w:rsid w:val="008A010F"/>
    <w:rsid w:val="008A06E4"/>
    <w:rsid w:val="008A0922"/>
    <w:rsid w:val="008A1456"/>
    <w:rsid w:val="008A1515"/>
    <w:rsid w:val="008A21D6"/>
    <w:rsid w:val="008A2D61"/>
    <w:rsid w:val="008A2E81"/>
    <w:rsid w:val="008A3063"/>
    <w:rsid w:val="008A34DC"/>
    <w:rsid w:val="008A3ABF"/>
    <w:rsid w:val="008A3AEC"/>
    <w:rsid w:val="008A3C53"/>
    <w:rsid w:val="008A3D20"/>
    <w:rsid w:val="008A3D49"/>
    <w:rsid w:val="008A3D77"/>
    <w:rsid w:val="008A3E1C"/>
    <w:rsid w:val="008A4213"/>
    <w:rsid w:val="008A4404"/>
    <w:rsid w:val="008A44A4"/>
    <w:rsid w:val="008A48C3"/>
    <w:rsid w:val="008A4CB7"/>
    <w:rsid w:val="008A4E4F"/>
    <w:rsid w:val="008A53FF"/>
    <w:rsid w:val="008A58C0"/>
    <w:rsid w:val="008A60EB"/>
    <w:rsid w:val="008A63CE"/>
    <w:rsid w:val="008A6655"/>
    <w:rsid w:val="008A6884"/>
    <w:rsid w:val="008A6A92"/>
    <w:rsid w:val="008A6B5C"/>
    <w:rsid w:val="008A6EDE"/>
    <w:rsid w:val="008A71D8"/>
    <w:rsid w:val="008A73E8"/>
    <w:rsid w:val="008A752F"/>
    <w:rsid w:val="008A7BC1"/>
    <w:rsid w:val="008B00FA"/>
    <w:rsid w:val="008B04FF"/>
    <w:rsid w:val="008B0673"/>
    <w:rsid w:val="008B0A05"/>
    <w:rsid w:val="008B0BB1"/>
    <w:rsid w:val="008B0D0D"/>
    <w:rsid w:val="008B0D45"/>
    <w:rsid w:val="008B0FCD"/>
    <w:rsid w:val="008B127A"/>
    <w:rsid w:val="008B17E1"/>
    <w:rsid w:val="008B1A96"/>
    <w:rsid w:val="008B1BA5"/>
    <w:rsid w:val="008B28A0"/>
    <w:rsid w:val="008B296C"/>
    <w:rsid w:val="008B2A3B"/>
    <w:rsid w:val="008B2CAB"/>
    <w:rsid w:val="008B340B"/>
    <w:rsid w:val="008B3823"/>
    <w:rsid w:val="008B3C80"/>
    <w:rsid w:val="008B3CCD"/>
    <w:rsid w:val="008B4078"/>
    <w:rsid w:val="008B40EC"/>
    <w:rsid w:val="008B436E"/>
    <w:rsid w:val="008B439B"/>
    <w:rsid w:val="008B44B3"/>
    <w:rsid w:val="008B44E3"/>
    <w:rsid w:val="008B57B4"/>
    <w:rsid w:val="008B5AA3"/>
    <w:rsid w:val="008B61B3"/>
    <w:rsid w:val="008B6200"/>
    <w:rsid w:val="008B69BA"/>
    <w:rsid w:val="008B6A25"/>
    <w:rsid w:val="008B6BC8"/>
    <w:rsid w:val="008B6DA4"/>
    <w:rsid w:val="008B6E75"/>
    <w:rsid w:val="008B73CD"/>
    <w:rsid w:val="008B775A"/>
    <w:rsid w:val="008B77B3"/>
    <w:rsid w:val="008B78B8"/>
    <w:rsid w:val="008B7971"/>
    <w:rsid w:val="008B7BD2"/>
    <w:rsid w:val="008B7D36"/>
    <w:rsid w:val="008C00B8"/>
    <w:rsid w:val="008C018C"/>
    <w:rsid w:val="008C0635"/>
    <w:rsid w:val="008C06D5"/>
    <w:rsid w:val="008C091A"/>
    <w:rsid w:val="008C0A1E"/>
    <w:rsid w:val="008C1871"/>
    <w:rsid w:val="008C1C63"/>
    <w:rsid w:val="008C1F82"/>
    <w:rsid w:val="008C249E"/>
    <w:rsid w:val="008C250B"/>
    <w:rsid w:val="008C282D"/>
    <w:rsid w:val="008C2AA2"/>
    <w:rsid w:val="008C2E9E"/>
    <w:rsid w:val="008C33EE"/>
    <w:rsid w:val="008C39E4"/>
    <w:rsid w:val="008C3BDE"/>
    <w:rsid w:val="008C48E4"/>
    <w:rsid w:val="008C4A1A"/>
    <w:rsid w:val="008C4B45"/>
    <w:rsid w:val="008C50B2"/>
    <w:rsid w:val="008C569B"/>
    <w:rsid w:val="008C59A9"/>
    <w:rsid w:val="008C5C8E"/>
    <w:rsid w:val="008C65E8"/>
    <w:rsid w:val="008C6959"/>
    <w:rsid w:val="008C6A9C"/>
    <w:rsid w:val="008C6B00"/>
    <w:rsid w:val="008C6DBB"/>
    <w:rsid w:val="008C719B"/>
    <w:rsid w:val="008C779B"/>
    <w:rsid w:val="008C792B"/>
    <w:rsid w:val="008C7CBA"/>
    <w:rsid w:val="008C7EE8"/>
    <w:rsid w:val="008D025A"/>
    <w:rsid w:val="008D0740"/>
    <w:rsid w:val="008D08B5"/>
    <w:rsid w:val="008D0C6F"/>
    <w:rsid w:val="008D0ED9"/>
    <w:rsid w:val="008D107F"/>
    <w:rsid w:val="008D16B4"/>
    <w:rsid w:val="008D1B06"/>
    <w:rsid w:val="008D1E79"/>
    <w:rsid w:val="008D21F1"/>
    <w:rsid w:val="008D2451"/>
    <w:rsid w:val="008D2502"/>
    <w:rsid w:val="008D2873"/>
    <w:rsid w:val="008D29A6"/>
    <w:rsid w:val="008D2D48"/>
    <w:rsid w:val="008D2DDB"/>
    <w:rsid w:val="008D2E49"/>
    <w:rsid w:val="008D331D"/>
    <w:rsid w:val="008D3347"/>
    <w:rsid w:val="008D3A53"/>
    <w:rsid w:val="008D3CD0"/>
    <w:rsid w:val="008D4395"/>
    <w:rsid w:val="008D4DF3"/>
    <w:rsid w:val="008D51B5"/>
    <w:rsid w:val="008D52CB"/>
    <w:rsid w:val="008D5314"/>
    <w:rsid w:val="008D568B"/>
    <w:rsid w:val="008D5FCA"/>
    <w:rsid w:val="008D6961"/>
    <w:rsid w:val="008D6A3D"/>
    <w:rsid w:val="008D6C04"/>
    <w:rsid w:val="008D7008"/>
    <w:rsid w:val="008D7924"/>
    <w:rsid w:val="008E0105"/>
    <w:rsid w:val="008E057C"/>
    <w:rsid w:val="008E0863"/>
    <w:rsid w:val="008E0E3A"/>
    <w:rsid w:val="008E164B"/>
    <w:rsid w:val="008E17ED"/>
    <w:rsid w:val="008E1DC9"/>
    <w:rsid w:val="008E2090"/>
    <w:rsid w:val="008E286A"/>
    <w:rsid w:val="008E297C"/>
    <w:rsid w:val="008E2C3D"/>
    <w:rsid w:val="008E2FA3"/>
    <w:rsid w:val="008E3729"/>
    <w:rsid w:val="008E37AD"/>
    <w:rsid w:val="008E41CA"/>
    <w:rsid w:val="008E4684"/>
    <w:rsid w:val="008E4F59"/>
    <w:rsid w:val="008E565B"/>
    <w:rsid w:val="008E56CA"/>
    <w:rsid w:val="008E5A04"/>
    <w:rsid w:val="008E5BA6"/>
    <w:rsid w:val="008E6338"/>
    <w:rsid w:val="008E65AE"/>
    <w:rsid w:val="008E6973"/>
    <w:rsid w:val="008E6A46"/>
    <w:rsid w:val="008E6E0A"/>
    <w:rsid w:val="008E6E29"/>
    <w:rsid w:val="008E71B0"/>
    <w:rsid w:val="008E71DF"/>
    <w:rsid w:val="008E73BC"/>
    <w:rsid w:val="008E75CF"/>
    <w:rsid w:val="008E7D5C"/>
    <w:rsid w:val="008E7F34"/>
    <w:rsid w:val="008F0053"/>
    <w:rsid w:val="008F0729"/>
    <w:rsid w:val="008F07E8"/>
    <w:rsid w:val="008F080A"/>
    <w:rsid w:val="008F0CEA"/>
    <w:rsid w:val="008F0F73"/>
    <w:rsid w:val="008F1957"/>
    <w:rsid w:val="008F1D38"/>
    <w:rsid w:val="008F29AF"/>
    <w:rsid w:val="008F2DF7"/>
    <w:rsid w:val="008F2EB0"/>
    <w:rsid w:val="008F2EC1"/>
    <w:rsid w:val="008F3097"/>
    <w:rsid w:val="008F32D8"/>
    <w:rsid w:val="008F356F"/>
    <w:rsid w:val="008F3609"/>
    <w:rsid w:val="008F428D"/>
    <w:rsid w:val="008F4327"/>
    <w:rsid w:val="008F43AB"/>
    <w:rsid w:val="008F452A"/>
    <w:rsid w:val="008F46DE"/>
    <w:rsid w:val="008F4AD8"/>
    <w:rsid w:val="008F4DA3"/>
    <w:rsid w:val="008F5570"/>
    <w:rsid w:val="008F57F5"/>
    <w:rsid w:val="008F5D31"/>
    <w:rsid w:val="008F5FAE"/>
    <w:rsid w:val="008F6263"/>
    <w:rsid w:val="008F6327"/>
    <w:rsid w:val="008F6869"/>
    <w:rsid w:val="008F68F0"/>
    <w:rsid w:val="008F7083"/>
    <w:rsid w:val="008F71B1"/>
    <w:rsid w:val="008F73A5"/>
    <w:rsid w:val="008F782A"/>
    <w:rsid w:val="008F78CF"/>
    <w:rsid w:val="008F7997"/>
    <w:rsid w:val="008F7A46"/>
    <w:rsid w:val="008F7DB8"/>
    <w:rsid w:val="008F7E3B"/>
    <w:rsid w:val="0090005E"/>
    <w:rsid w:val="0090013F"/>
    <w:rsid w:val="00900291"/>
    <w:rsid w:val="009007C1"/>
    <w:rsid w:val="009007C7"/>
    <w:rsid w:val="009009F2"/>
    <w:rsid w:val="00900CDD"/>
    <w:rsid w:val="009010CF"/>
    <w:rsid w:val="00901645"/>
    <w:rsid w:val="00901A5A"/>
    <w:rsid w:val="00901D36"/>
    <w:rsid w:val="00902306"/>
    <w:rsid w:val="009023CA"/>
    <w:rsid w:val="0090254A"/>
    <w:rsid w:val="00902A1C"/>
    <w:rsid w:val="00902AAE"/>
    <w:rsid w:val="00902BE5"/>
    <w:rsid w:val="00902DF2"/>
    <w:rsid w:val="00902F02"/>
    <w:rsid w:val="00903279"/>
    <w:rsid w:val="0090352A"/>
    <w:rsid w:val="00903B1F"/>
    <w:rsid w:val="00903CBD"/>
    <w:rsid w:val="00903CE9"/>
    <w:rsid w:val="009041B9"/>
    <w:rsid w:val="00904829"/>
    <w:rsid w:val="009048BB"/>
    <w:rsid w:val="00904B02"/>
    <w:rsid w:val="00904B68"/>
    <w:rsid w:val="00904BEC"/>
    <w:rsid w:val="00904CA1"/>
    <w:rsid w:val="00905059"/>
    <w:rsid w:val="00905199"/>
    <w:rsid w:val="0090549E"/>
    <w:rsid w:val="0090574B"/>
    <w:rsid w:val="00905C0F"/>
    <w:rsid w:val="00906067"/>
    <w:rsid w:val="009060FF"/>
    <w:rsid w:val="00906B47"/>
    <w:rsid w:val="009070BC"/>
    <w:rsid w:val="00907375"/>
    <w:rsid w:val="009078DA"/>
    <w:rsid w:val="009078DE"/>
    <w:rsid w:val="00907DB4"/>
    <w:rsid w:val="00907FCC"/>
    <w:rsid w:val="0091006F"/>
    <w:rsid w:val="009104C0"/>
    <w:rsid w:val="00910649"/>
    <w:rsid w:val="00910914"/>
    <w:rsid w:val="00910A3E"/>
    <w:rsid w:val="00910AAB"/>
    <w:rsid w:val="00910BE0"/>
    <w:rsid w:val="00910C14"/>
    <w:rsid w:val="00910F94"/>
    <w:rsid w:val="00911284"/>
    <w:rsid w:val="00911293"/>
    <w:rsid w:val="0091160A"/>
    <w:rsid w:val="0091290B"/>
    <w:rsid w:val="0091334B"/>
    <w:rsid w:val="009135BA"/>
    <w:rsid w:val="009137E8"/>
    <w:rsid w:val="00913897"/>
    <w:rsid w:val="009138ED"/>
    <w:rsid w:val="00913EEA"/>
    <w:rsid w:val="0091400B"/>
    <w:rsid w:val="009142B7"/>
    <w:rsid w:val="009143E5"/>
    <w:rsid w:val="00914517"/>
    <w:rsid w:val="009146F4"/>
    <w:rsid w:val="00915B6E"/>
    <w:rsid w:val="00915C21"/>
    <w:rsid w:val="00915E9A"/>
    <w:rsid w:val="00915EF1"/>
    <w:rsid w:val="00916592"/>
    <w:rsid w:val="009169E8"/>
    <w:rsid w:val="00916A2B"/>
    <w:rsid w:val="00916D97"/>
    <w:rsid w:val="00916F73"/>
    <w:rsid w:val="009171D4"/>
    <w:rsid w:val="009176C9"/>
    <w:rsid w:val="00917702"/>
    <w:rsid w:val="00917AFB"/>
    <w:rsid w:val="00917B84"/>
    <w:rsid w:val="009204D9"/>
    <w:rsid w:val="009206F1"/>
    <w:rsid w:val="00920BEF"/>
    <w:rsid w:val="00920C89"/>
    <w:rsid w:val="00920C95"/>
    <w:rsid w:val="00920F10"/>
    <w:rsid w:val="00921748"/>
    <w:rsid w:val="009219CD"/>
    <w:rsid w:val="00921BC4"/>
    <w:rsid w:val="00922312"/>
    <w:rsid w:val="009226AC"/>
    <w:rsid w:val="00922A4B"/>
    <w:rsid w:val="00922D6B"/>
    <w:rsid w:val="009237BA"/>
    <w:rsid w:val="00923AD7"/>
    <w:rsid w:val="00923F53"/>
    <w:rsid w:val="00923FD8"/>
    <w:rsid w:val="0092419E"/>
    <w:rsid w:val="009243DA"/>
    <w:rsid w:val="00924820"/>
    <w:rsid w:val="00924BF0"/>
    <w:rsid w:val="00924CC6"/>
    <w:rsid w:val="00924DC5"/>
    <w:rsid w:val="00925288"/>
    <w:rsid w:val="009257DB"/>
    <w:rsid w:val="00925F58"/>
    <w:rsid w:val="00925FD2"/>
    <w:rsid w:val="009265B9"/>
    <w:rsid w:val="009267F3"/>
    <w:rsid w:val="009268FD"/>
    <w:rsid w:val="0092691F"/>
    <w:rsid w:val="00926A83"/>
    <w:rsid w:val="00927035"/>
    <w:rsid w:val="00927184"/>
    <w:rsid w:val="00927482"/>
    <w:rsid w:val="0092771B"/>
    <w:rsid w:val="00927839"/>
    <w:rsid w:val="00927A32"/>
    <w:rsid w:val="00927E93"/>
    <w:rsid w:val="009309D3"/>
    <w:rsid w:val="00930A96"/>
    <w:rsid w:val="00931397"/>
    <w:rsid w:val="009314C0"/>
    <w:rsid w:val="00931A39"/>
    <w:rsid w:val="00931A5E"/>
    <w:rsid w:val="00931C78"/>
    <w:rsid w:val="00931EF9"/>
    <w:rsid w:val="00931F43"/>
    <w:rsid w:val="00931FA3"/>
    <w:rsid w:val="009321BC"/>
    <w:rsid w:val="009329EF"/>
    <w:rsid w:val="00932B34"/>
    <w:rsid w:val="00932ECD"/>
    <w:rsid w:val="0093341A"/>
    <w:rsid w:val="00933C2D"/>
    <w:rsid w:val="0093402F"/>
    <w:rsid w:val="0093408B"/>
    <w:rsid w:val="009346D1"/>
    <w:rsid w:val="0093480D"/>
    <w:rsid w:val="00934E24"/>
    <w:rsid w:val="00934EDB"/>
    <w:rsid w:val="00935B2B"/>
    <w:rsid w:val="00936041"/>
    <w:rsid w:val="00936653"/>
    <w:rsid w:val="00936A34"/>
    <w:rsid w:val="00936D93"/>
    <w:rsid w:val="00936DDB"/>
    <w:rsid w:val="009374A5"/>
    <w:rsid w:val="0093755C"/>
    <w:rsid w:val="00937AEC"/>
    <w:rsid w:val="00937AF8"/>
    <w:rsid w:val="00937CCC"/>
    <w:rsid w:val="00940DE3"/>
    <w:rsid w:val="00940F32"/>
    <w:rsid w:val="009411BC"/>
    <w:rsid w:val="009420FE"/>
    <w:rsid w:val="00942144"/>
    <w:rsid w:val="009422B1"/>
    <w:rsid w:val="00942702"/>
    <w:rsid w:val="00942B00"/>
    <w:rsid w:val="00942B21"/>
    <w:rsid w:val="00942CEE"/>
    <w:rsid w:val="0094324C"/>
    <w:rsid w:val="0094336F"/>
    <w:rsid w:val="0094337A"/>
    <w:rsid w:val="0094386B"/>
    <w:rsid w:val="00943937"/>
    <w:rsid w:val="00943CFA"/>
    <w:rsid w:val="00943EBC"/>
    <w:rsid w:val="00944583"/>
    <w:rsid w:val="00944603"/>
    <w:rsid w:val="00944F12"/>
    <w:rsid w:val="00945AC1"/>
    <w:rsid w:val="0094635B"/>
    <w:rsid w:val="00946398"/>
    <w:rsid w:val="00946558"/>
    <w:rsid w:val="009467A3"/>
    <w:rsid w:val="00946B4A"/>
    <w:rsid w:val="00947061"/>
    <w:rsid w:val="0094723D"/>
    <w:rsid w:val="009475B5"/>
    <w:rsid w:val="009477F5"/>
    <w:rsid w:val="0094798B"/>
    <w:rsid w:val="00947A41"/>
    <w:rsid w:val="009505CC"/>
    <w:rsid w:val="0095069C"/>
    <w:rsid w:val="00950A3E"/>
    <w:rsid w:val="0095112B"/>
    <w:rsid w:val="009514FE"/>
    <w:rsid w:val="0095192D"/>
    <w:rsid w:val="00951B00"/>
    <w:rsid w:val="00951DFE"/>
    <w:rsid w:val="00952061"/>
    <w:rsid w:val="009520B7"/>
    <w:rsid w:val="009523DE"/>
    <w:rsid w:val="009525C0"/>
    <w:rsid w:val="00952E57"/>
    <w:rsid w:val="009533E3"/>
    <w:rsid w:val="0095382C"/>
    <w:rsid w:val="00953A2D"/>
    <w:rsid w:val="00953D81"/>
    <w:rsid w:val="00953F36"/>
    <w:rsid w:val="00953FB7"/>
    <w:rsid w:val="00954207"/>
    <w:rsid w:val="00954294"/>
    <w:rsid w:val="00954362"/>
    <w:rsid w:val="009546F5"/>
    <w:rsid w:val="0095473B"/>
    <w:rsid w:val="0095511B"/>
    <w:rsid w:val="0095531D"/>
    <w:rsid w:val="00955477"/>
    <w:rsid w:val="00955856"/>
    <w:rsid w:val="009558C1"/>
    <w:rsid w:val="009559ED"/>
    <w:rsid w:val="009568C0"/>
    <w:rsid w:val="00957392"/>
    <w:rsid w:val="00957587"/>
    <w:rsid w:val="009604BD"/>
    <w:rsid w:val="009605C8"/>
    <w:rsid w:val="009605CF"/>
    <w:rsid w:val="00960642"/>
    <w:rsid w:val="009608CE"/>
    <w:rsid w:val="00960F40"/>
    <w:rsid w:val="00961111"/>
    <w:rsid w:val="00961258"/>
    <w:rsid w:val="00961A3E"/>
    <w:rsid w:val="00961BB7"/>
    <w:rsid w:val="00961D8C"/>
    <w:rsid w:val="00961DD0"/>
    <w:rsid w:val="00961F11"/>
    <w:rsid w:val="00961FEF"/>
    <w:rsid w:val="00962291"/>
    <w:rsid w:val="009626A9"/>
    <w:rsid w:val="00962E06"/>
    <w:rsid w:val="00963304"/>
    <w:rsid w:val="00963670"/>
    <w:rsid w:val="00963AF5"/>
    <w:rsid w:val="0096473A"/>
    <w:rsid w:val="00964955"/>
    <w:rsid w:val="009649CA"/>
    <w:rsid w:val="00964B97"/>
    <w:rsid w:val="0096515E"/>
    <w:rsid w:val="00965353"/>
    <w:rsid w:val="00965954"/>
    <w:rsid w:val="00965C13"/>
    <w:rsid w:val="00966064"/>
    <w:rsid w:val="009660B6"/>
    <w:rsid w:val="0096678A"/>
    <w:rsid w:val="009667A0"/>
    <w:rsid w:val="0096699C"/>
    <w:rsid w:val="009675CA"/>
    <w:rsid w:val="00967A23"/>
    <w:rsid w:val="00967BFA"/>
    <w:rsid w:val="009700DF"/>
    <w:rsid w:val="00970251"/>
    <w:rsid w:val="00970433"/>
    <w:rsid w:val="0097043E"/>
    <w:rsid w:val="00970BAE"/>
    <w:rsid w:val="00970D57"/>
    <w:rsid w:val="00970E56"/>
    <w:rsid w:val="0097164E"/>
    <w:rsid w:val="0097248A"/>
    <w:rsid w:val="009725B8"/>
    <w:rsid w:val="00972732"/>
    <w:rsid w:val="00972E9E"/>
    <w:rsid w:val="00972EA2"/>
    <w:rsid w:val="00973AF1"/>
    <w:rsid w:val="0097449B"/>
    <w:rsid w:val="0097469F"/>
    <w:rsid w:val="0097474B"/>
    <w:rsid w:val="00974A18"/>
    <w:rsid w:val="00974E84"/>
    <w:rsid w:val="00975040"/>
    <w:rsid w:val="00975539"/>
    <w:rsid w:val="00975592"/>
    <w:rsid w:val="0097572A"/>
    <w:rsid w:val="00975829"/>
    <w:rsid w:val="00975B65"/>
    <w:rsid w:val="00975E11"/>
    <w:rsid w:val="009764FA"/>
    <w:rsid w:val="00976CB4"/>
    <w:rsid w:val="0097716E"/>
    <w:rsid w:val="00977178"/>
    <w:rsid w:val="0097736C"/>
    <w:rsid w:val="009773B5"/>
    <w:rsid w:val="00977649"/>
    <w:rsid w:val="00977C92"/>
    <w:rsid w:val="00977CCE"/>
    <w:rsid w:val="00977EC7"/>
    <w:rsid w:val="0098093A"/>
    <w:rsid w:val="00981350"/>
    <w:rsid w:val="009818F2"/>
    <w:rsid w:val="00981B6F"/>
    <w:rsid w:val="00981C74"/>
    <w:rsid w:val="00981F21"/>
    <w:rsid w:val="0098206F"/>
    <w:rsid w:val="00982102"/>
    <w:rsid w:val="009823D8"/>
    <w:rsid w:val="00982F4C"/>
    <w:rsid w:val="009831C8"/>
    <w:rsid w:val="009831CB"/>
    <w:rsid w:val="00983B34"/>
    <w:rsid w:val="00983D95"/>
    <w:rsid w:val="00984187"/>
    <w:rsid w:val="0098431B"/>
    <w:rsid w:val="00984373"/>
    <w:rsid w:val="00984A5F"/>
    <w:rsid w:val="00985871"/>
    <w:rsid w:val="009858C4"/>
    <w:rsid w:val="0098595A"/>
    <w:rsid w:val="00985CEB"/>
    <w:rsid w:val="00986493"/>
    <w:rsid w:val="009864BF"/>
    <w:rsid w:val="00986536"/>
    <w:rsid w:val="009868CD"/>
    <w:rsid w:val="0098703C"/>
    <w:rsid w:val="00987339"/>
    <w:rsid w:val="009901F6"/>
    <w:rsid w:val="00990E03"/>
    <w:rsid w:val="00990EF8"/>
    <w:rsid w:val="00991132"/>
    <w:rsid w:val="00991205"/>
    <w:rsid w:val="00991707"/>
    <w:rsid w:val="00991900"/>
    <w:rsid w:val="00991BB2"/>
    <w:rsid w:val="00992A40"/>
    <w:rsid w:val="00992B04"/>
    <w:rsid w:val="00992D32"/>
    <w:rsid w:val="00993262"/>
    <w:rsid w:val="0099329D"/>
    <w:rsid w:val="009935AE"/>
    <w:rsid w:val="00993E5A"/>
    <w:rsid w:val="0099424A"/>
    <w:rsid w:val="0099477C"/>
    <w:rsid w:val="00994AD8"/>
    <w:rsid w:val="00994E62"/>
    <w:rsid w:val="009953B2"/>
    <w:rsid w:val="009954B7"/>
    <w:rsid w:val="00996180"/>
    <w:rsid w:val="00996830"/>
    <w:rsid w:val="00996B42"/>
    <w:rsid w:val="00996D05"/>
    <w:rsid w:val="00996DCE"/>
    <w:rsid w:val="00997492"/>
    <w:rsid w:val="00997A9C"/>
    <w:rsid w:val="00997E8D"/>
    <w:rsid w:val="009A068D"/>
    <w:rsid w:val="009A0D59"/>
    <w:rsid w:val="009A0FEB"/>
    <w:rsid w:val="009A0FF3"/>
    <w:rsid w:val="009A1AF4"/>
    <w:rsid w:val="009A24DF"/>
    <w:rsid w:val="009A3345"/>
    <w:rsid w:val="009A353D"/>
    <w:rsid w:val="009A37FD"/>
    <w:rsid w:val="009A3CA4"/>
    <w:rsid w:val="009A46A0"/>
    <w:rsid w:val="009A499A"/>
    <w:rsid w:val="009A5300"/>
    <w:rsid w:val="009A53C0"/>
    <w:rsid w:val="009A56E0"/>
    <w:rsid w:val="009A583A"/>
    <w:rsid w:val="009A6208"/>
    <w:rsid w:val="009A6314"/>
    <w:rsid w:val="009A6823"/>
    <w:rsid w:val="009A6B27"/>
    <w:rsid w:val="009A7666"/>
    <w:rsid w:val="009A7AE4"/>
    <w:rsid w:val="009A7C40"/>
    <w:rsid w:val="009B0279"/>
    <w:rsid w:val="009B03FE"/>
    <w:rsid w:val="009B07BF"/>
    <w:rsid w:val="009B19F4"/>
    <w:rsid w:val="009B1D53"/>
    <w:rsid w:val="009B26F0"/>
    <w:rsid w:val="009B2EA5"/>
    <w:rsid w:val="009B31CB"/>
    <w:rsid w:val="009B3580"/>
    <w:rsid w:val="009B415F"/>
    <w:rsid w:val="009B4AF2"/>
    <w:rsid w:val="009B501F"/>
    <w:rsid w:val="009B55C7"/>
    <w:rsid w:val="009B5F96"/>
    <w:rsid w:val="009B68BE"/>
    <w:rsid w:val="009B6F1D"/>
    <w:rsid w:val="009C04F0"/>
    <w:rsid w:val="009C0D68"/>
    <w:rsid w:val="009C11B8"/>
    <w:rsid w:val="009C1480"/>
    <w:rsid w:val="009C1610"/>
    <w:rsid w:val="009C175C"/>
    <w:rsid w:val="009C1892"/>
    <w:rsid w:val="009C18AA"/>
    <w:rsid w:val="009C1DC9"/>
    <w:rsid w:val="009C218B"/>
    <w:rsid w:val="009C22A5"/>
    <w:rsid w:val="009C22CD"/>
    <w:rsid w:val="009C2870"/>
    <w:rsid w:val="009C28D1"/>
    <w:rsid w:val="009C3218"/>
    <w:rsid w:val="009C34BE"/>
    <w:rsid w:val="009C3962"/>
    <w:rsid w:val="009C39FC"/>
    <w:rsid w:val="009C41FE"/>
    <w:rsid w:val="009C4401"/>
    <w:rsid w:val="009C4528"/>
    <w:rsid w:val="009C4FC9"/>
    <w:rsid w:val="009C504E"/>
    <w:rsid w:val="009C54D5"/>
    <w:rsid w:val="009C5A31"/>
    <w:rsid w:val="009C5C7C"/>
    <w:rsid w:val="009C5CA0"/>
    <w:rsid w:val="009C5D59"/>
    <w:rsid w:val="009C5D79"/>
    <w:rsid w:val="009C5F99"/>
    <w:rsid w:val="009C6363"/>
    <w:rsid w:val="009C6471"/>
    <w:rsid w:val="009C69E0"/>
    <w:rsid w:val="009C6E54"/>
    <w:rsid w:val="009C7313"/>
    <w:rsid w:val="009C7429"/>
    <w:rsid w:val="009C779E"/>
    <w:rsid w:val="009C7872"/>
    <w:rsid w:val="009C7ADC"/>
    <w:rsid w:val="009C7B7F"/>
    <w:rsid w:val="009D02DF"/>
    <w:rsid w:val="009D0513"/>
    <w:rsid w:val="009D0BED"/>
    <w:rsid w:val="009D11E1"/>
    <w:rsid w:val="009D146E"/>
    <w:rsid w:val="009D167E"/>
    <w:rsid w:val="009D19E7"/>
    <w:rsid w:val="009D1E04"/>
    <w:rsid w:val="009D1E08"/>
    <w:rsid w:val="009D1E5B"/>
    <w:rsid w:val="009D22F6"/>
    <w:rsid w:val="009D24C3"/>
    <w:rsid w:val="009D388F"/>
    <w:rsid w:val="009D3AFD"/>
    <w:rsid w:val="009D458A"/>
    <w:rsid w:val="009D462D"/>
    <w:rsid w:val="009D4A26"/>
    <w:rsid w:val="009D4CF3"/>
    <w:rsid w:val="009D4E57"/>
    <w:rsid w:val="009D5DBA"/>
    <w:rsid w:val="009D5F35"/>
    <w:rsid w:val="009D5F74"/>
    <w:rsid w:val="009D6022"/>
    <w:rsid w:val="009D608F"/>
    <w:rsid w:val="009D6135"/>
    <w:rsid w:val="009D613F"/>
    <w:rsid w:val="009D6268"/>
    <w:rsid w:val="009D67F0"/>
    <w:rsid w:val="009D6A4A"/>
    <w:rsid w:val="009D6C3D"/>
    <w:rsid w:val="009D6D38"/>
    <w:rsid w:val="009D6EC7"/>
    <w:rsid w:val="009D6F5E"/>
    <w:rsid w:val="009D70C0"/>
    <w:rsid w:val="009D73C1"/>
    <w:rsid w:val="009D776D"/>
    <w:rsid w:val="009D7A20"/>
    <w:rsid w:val="009E00ED"/>
    <w:rsid w:val="009E02AE"/>
    <w:rsid w:val="009E03F3"/>
    <w:rsid w:val="009E0483"/>
    <w:rsid w:val="009E0522"/>
    <w:rsid w:val="009E0653"/>
    <w:rsid w:val="009E0AA8"/>
    <w:rsid w:val="009E113B"/>
    <w:rsid w:val="009E192D"/>
    <w:rsid w:val="009E1DC6"/>
    <w:rsid w:val="009E1E35"/>
    <w:rsid w:val="009E1FCA"/>
    <w:rsid w:val="009E2223"/>
    <w:rsid w:val="009E22A8"/>
    <w:rsid w:val="009E25D6"/>
    <w:rsid w:val="009E28EF"/>
    <w:rsid w:val="009E2D8A"/>
    <w:rsid w:val="009E33C3"/>
    <w:rsid w:val="009E37F2"/>
    <w:rsid w:val="009E403E"/>
    <w:rsid w:val="009E4133"/>
    <w:rsid w:val="009E425E"/>
    <w:rsid w:val="009E4B87"/>
    <w:rsid w:val="009E5428"/>
    <w:rsid w:val="009E590A"/>
    <w:rsid w:val="009E5A5F"/>
    <w:rsid w:val="009E5C45"/>
    <w:rsid w:val="009E5E4E"/>
    <w:rsid w:val="009E603F"/>
    <w:rsid w:val="009E6300"/>
    <w:rsid w:val="009E6405"/>
    <w:rsid w:val="009E661A"/>
    <w:rsid w:val="009E69DE"/>
    <w:rsid w:val="009E6C7E"/>
    <w:rsid w:val="009E6D86"/>
    <w:rsid w:val="009E7489"/>
    <w:rsid w:val="009E7802"/>
    <w:rsid w:val="009E79FC"/>
    <w:rsid w:val="009E7DAA"/>
    <w:rsid w:val="009E7DDF"/>
    <w:rsid w:val="009F00F2"/>
    <w:rsid w:val="009F028A"/>
    <w:rsid w:val="009F0749"/>
    <w:rsid w:val="009F08D9"/>
    <w:rsid w:val="009F1008"/>
    <w:rsid w:val="009F1088"/>
    <w:rsid w:val="009F12FA"/>
    <w:rsid w:val="009F150F"/>
    <w:rsid w:val="009F1843"/>
    <w:rsid w:val="009F246B"/>
    <w:rsid w:val="009F25BD"/>
    <w:rsid w:val="009F2A3C"/>
    <w:rsid w:val="009F2A4C"/>
    <w:rsid w:val="009F2C60"/>
    <w:rsid w:val="009F2C96"/>
    <w:rsid w:val="009F2ED2"/>
    <w:rsid w:val="009F38FF"/>
    <w:rsid w:val="009F3C25"/>
    <w:rsid w:val="009F3F33"/>
    <w:rsid w:val="009F403D"/>
    <w:rsid w:val="009F410E"/>
    <w:rsid w:val="009F4439"/>
    <w:rsid w:val="009F494A"/>
    <w:rsid w:val="009F55D8"/>
    <w:rsid w:val="009F5BD9"/>
    <w:rsid w:val="009F5EB1"/>
    <w:rsid w:val="009F5ED2"/>
    <w:rsid w:val="009F6094"/>
    <w:rsid w:val="009F67C8"/>
    <w:rsid w:val="009F68EC"/>
    <w:rsid w:val="009F6AD4"/>
    <w:rsid w:val="009F6DE2"/>
    <w:rsid w:val="009F70C2"/>
    <w:rsid w:val="009F7942"/>
    <w:rsid w:val="009F7E2C"/>
    <w:rsid w:val="009F7E5C"/>
    <w:rsid w:val="009F7F69"/>
    <w:rsid w:val="00A00755"/>
    <w:rsid w:val="00A0105D"/>
    <w:rsid w:val="00A011F4"/>
    <w:rsid w:val="00A021A6"/>
    <w:rsid w:val="00A027C7"/>
    <w:rsid w:val="00A02A26"/>
    <w:rsid w:val="00A03CB0"/>
    <w:rsid w:val="00A04179"/>
    <w:rsid w:val="00A04201"/>
    <w:rsid w:val="00A04537"/>
    <w:rsid w:val="00A04927"/>
    <w:rsid w:val="00A04E92"/>
    <w:rsid w:val="00A05AE0"/>
    <w:rsid w:val="00A05CF5"/>
    <w:rsid w:val="00A06C54"/>
    <w:rsid w:val="00A06FD8"/>
    <w:rsid w:val="00A07396"/>
    <w:rsid w:val="00A073E0"/>
    <w:rsid w:val="00A07417"/>
    <w:rsid w:val="00A075B3"/>
    <w:rsid w:val="00A075ED"/>
    <w:rsid w:val="00A077FF"/>
    <w:rsid w:val="00A07B74"/>
    <w:rsid w:val="00A07ED6"/>
    <w:rsid w:val="00A07F63"/>
    <w:rsid w:val="00A10653"/>
    <w:rsid w:val="00A1086A"/>
    <w:rsid w:val="00A10E55"/>
    <w:rsid w:val="00A10ED0"/>
    <w:rsid w:val="00A11283"/>
    <w:rsid w:val="00A11330"/>
    <w:rsid w:val="00A1152E"/>
    <w:rsid w:val="00A115BA"/>
    <w:rsid w:val="00A11689"/>
    <w:rsid w:val="00A117DD"/>
    <w:rsid w:val="00A11A14"/>
    <w:rsid w:val="00A11A74"/>
    <w:rsid w:val="00A1205A"/>
    <w:rsid w:val="00A12067"/>
    <w:rsid w:val="00A12610"/>
    <w:rsid w:val="00A12CF3"/>
    <w:rsid w:val="00A12EB5"/>
    <w:rsid w:val="00A130C4"/>
    <w:rsid w:val="00A133BD"/>
    <w:rsid w:val="00A13448"/>
    <w:rsid w:val="00A135ED"/>
    <w:rsid w:val="00A1417E"/>
    <w:rsid w:val="00A147E8"/>
    <w:rsid w:val="00A14AD9"/>
    <w:rsid w:val="00A1501D"/>
    <w:rsid w:val="00A15364"/>
    <w:rsid w:val="00A157AC"/>
    <w:rsid w:val="00A15E4A"/>
    <w:rsid w:val="00A16334"/>
    <w:rsid w:val="00A165E1"/>
    <w:rsid w:val="00A168EE"/>
    <w:rsid w:val="00A16FF6"/>
    <w:rsid w:val="00A17282"/>
    <w:rsid w:val="00A20B2A"/>
    <w:rsid w:val="00A20EEA"/>
    <w:rsid w:val="00A212AC"/>
    <w:rsid w:val="00A2167F"/>
    <w:rsid w:val="00A21795"/>
    <w:rsid w:val="00A21EA0"/>
    <w:rsid w:val="00A22398"/>
    <w:rsid w:val="00A22584"/>
    <w:rsid w:val="00A227C8"/>
    <w:rsid w:val="00A22BA5"/>
    <w:rsid w:val="00A22C11"/>
    <w:rsid w:val="00A24170"/>
    <w:rsid w:val="00A24477"/>
    <w:rsid w:val="00A24501"/>
    <w:rsid w:val="00A2453F"/>
    <w:rsid w:val="00A248D0"/>
    <w:rsid w:val="00A25077"/>
    <w:rsid w:val="00A250EA"/>
    <w:rsid w:val="00A25358"/>
    <w:rsid w:val="00A253EF"/>
    <w:rsid w:val="00A257DB"/>
    <w:rsid w:val="00A2638B"/>
    <w:rsid w:val="00A26576"/>
    <w:rsid w:val="00A26C35"/>
    <w:rsid w:val="00A26DFA"/>
    <w:rsid w:val="00A26EED"/>
    <w:rsid w:val="00A27170"/>
    <w:rsid w:val="00A275B2"/>
    <w:rsid w:val="00A27BBF"/>
    <w:rsid w:val="00A27CF9"/>
    <w:rsid w:val="00A30031"/>
    <w:rsid w:val="00A3050F"/>
    <w:rsid w:val="00A307AE"/>
    <w:rsid w:val="00A30A14"/>
    <w:rsid w:val="00A30EE3"/>
    <w:rsid w:val="00A30FBA"/>
    <w:rsid w:val="00A31057"/>
    <w:rsid w:val="00A31157"/>
    <w:rsid w:val="00A31230"/>
    <w:rsid w:val="00A31667"/>
    <w:rsid w:val="00A3207B"/>
    <w:rsid w:val="00A32A54"/>
    <w:rsid w:val="00A32A91"/>
    <w:rsid w:val="00A32E0E"/>
    <w:rsid w:val="00A33734"/>
    <w:rsid w:val="00A3378A"/>
    <w:rsid w:val="00A3378F"/>
    <w:rsid w:val="00A33BDA"/>
    <w:rsid w:val="00A33D67"/>
    <w:rsid w:val="00A33F4F"/>
    <w:rsid w:val="00A34361"/>
    <w:rsid w:val="00A34DC5"/>
    <w:rsid w:val="00A35059"/>
    <w:rsid w:val="00A350C0"/>
    <w:rsid w:val="00A357B0"/>
    <w:rsid w:val="00A35DC7"/>
    <w:rsid w:val="00A35E0E"/>
    <w:rsid w:val="00A36454"/>
    <w:rsid w:val="00A364F8"/>
    <w:rsid w:val="00A36554"/>
    <w:rsid w:val="00A36810"/>
    <w:rsid w:val="00A3683C"/>
    <w:rsid w:val="00A37435"/>
    <w:rsid w:val="00A37643"/>
    <w:rsid w:val="00A3786F"/>
    <w:rsid w:val="00A37911"/>
    <w:rsid w:val="00A37C42"/>
    <w:rsid w:val="00A37DD5"/>
    <w:rsid w:val="00A37DEB"/>
    <w:rsid w:val="00A40046"/>
    <w:rsid w:val="00A401E8"/>
    <w:rsid w:val="00A405C6"/>
    <w:rsid w:val="00A40ACF"/>
    <w:rsid w:val="00A40E3B"/>
    <w:rsid w:val="00A40FAF"/>
    <w:rsid w:val="00A41166"/>
    <w:rsid w:val="00A4142C"/>
    <w:rsid w:val="00A4170C"/>
    <w:rsid w:val="00A424BB"/>
    <w:rsid w:val="00A425CD"/>
    <w:rsid w:val="00A42648"/>
    <w:rsid w:val="00A4271B"/>
    <w:rsid w:val="00A42DFE"/>
    <w:rsid w:val="00A42E90"/>
    <w:rsid w:val="00A43078"/>
    <w:rsid w:val="00A435FC"/>
    <w:rsid w:val="00A43C5E"/>
    <w:rsid w:val="00A43D1F"/>
    <w:rsid w:val="00A43E15"/>
    <w:rsid w:val="00A43E3D"/>
    <w:rsid w:val="00A445CF"/>
    <w:rsid w:val="00A4476D"/>
    <w:rsid w:val="00A44B99"/>
    <w:rsid w:val="00A44CC6"/>
    <w:rsid w:val="00A44D52"/>
    <w:rsid w:val="00A44D7E"/>
    <w:rsid w:val="00A44E72"/>
    <w:rsid w:val="00A44F98"/>
    <w:rsid w:val="00A4500F"/>
    <w:rsid w:val="00A45083"/>
    <w:rsid w:val="00A450C8"/>
    <w:rsid w:val="00A450DE"/>
    <w:rsid w:val="00A4581E"/>
    <w:rsid w:val="00A4592F"/>
    <w:rsid w:val="00A45D28"/>
    <w:rsid w:val="00A45D8D"/>
    <w:rsid w:val="00A45E6E"/>
    <w:rsid w:val="00A46595"/>
    <w:rsid w:val="00A468F6"/>
    <w:rsid w:val="00A4697B"/>
    <w:rsid w:val="00A46B7F"/>
    <w:rsid w:val="00A46BAE"/>
    <w:rsid w:val="00A46C91"/>
    <w:rsid w:val="00A47A87"/>
    <w:rsid w:val="00A5001E"/>
    <w:rsid w:val="00A50457"/>
    <w:rsid w:val="00A5080B"/>
    <w:rsid w:val="00A509D1"/>
    <w:rsid w:val="00A50EBB"/>
    <w:rsid w:val="00A51932"/>
    <w:rsid w:val="00A51BDD"/>
    <w:rsid w:val="00A51F4C"/>
    <w:rsid w:val="00A52123"/>
    <w:rsid w:val="00A52ADD"/>
    <w:rsid w:val="00A5373D"/>
    <w:rsid w:val="00A53779"/>
    <w:rsid w:val="00A53A80"/>
    <w:rsid w:val="00A53D24"/>
    <w:rsid w:val="00A53DC1"/>
    <w:rsid w:val="00A54047"/>
    <w:rsid w:val="00A54FD2"/>
    <w:rsid w:val="00A5518E"/>
    <w:rsid w:val="00A557D5"/>
    <w:rsid w:val="00A55D19"/>
    <w:rsid w:val="00A55EB7"/>
    <w:rsid w:val="00A564D7"/>
    <w:rsid w:val="00A56C27"/>
    <w:rsid w:val="00A56D1C"/>
    <w:rsid w:val="00A57471"/>
    <w:rsid w:val="00A57527"/>
    <w:rsid w:val="00A57781"/>
    <w:rsid w:val="00A57BD2"/>
    <w:rsid w:val="00A57E61"/>
    <w:rsid w:val="00A57EE0"/>
    <w:rsid w:val="00A60156"/>
    <w:rsid w:val="00A608F0"/>
    <w:rsid w:val="00A6097E"/>
    <w:rsid w:val="00A60C83"/>
    <w:rsid w:val="00A61034"/>
    <w:rsid w:val="00A61208"/>
    <w:rsid w:val="00A613CF"/>
    <w:rsid w:val="00A619F5"/>
    <w:rsid w:val="00A61A98"/>
    <w:rsid w:val="00A61B61"/>
    <w:rsid w:val="00A61C38"/>
    <w:rsid w:val="00A61F8A"/>
    <w:rsid w:val="00A623F1"/>
    <w:rsid w:val="00A6262A"/>
    <w:rsid w:val="00A62B60"/>
    <w:rsid w:val="00A62EC6"/>
    <w:rsid w:val="00A636BD"/>
    <w:rsid w:val="00A638D4"/>
    <w:rsid w:val="00A63B42"/>
    <w:rsid w:val="00A640B7"/>
    <w:rsid w:val="00A6428D"/>
    <w:rsid w:val="00A644EF"/>
    <w:rsid w:val="00A645E4"/>
    <w:rsid w:val="00A64633"/>
    <w:rsid w:val="00A64C83"/>
    <w:rsid w:val="00A65407"/>
    <w:rsid w:val="00A6560E"/>
    <w:rsid w:val="00A6599D"/>
    <w:rsid w:val="00A65EAE"/>
    <w:rsid w:val="00A668EC"/>
    <w:rsid w:val="00A66C09"/>
    <w:rsid w:val="00A674A5"/>
    <w:rsid w:val="00A674AA"/>
    <w:rsid w:val="00A677BF"/>
    <w:rsid w:val="00A679D4"/>
    <w:rsid w:val="00A67A68"/>
    <w:rsid w:val="00A67A83"/>
    <w:rsid w:val="00A67B12"/>
    <w:rsid w:val="00A701CC"/>
    <w:rsid w:val="00A70311"/>
    <w:rsid w:val="00A705DB"/>
    <w:rsid w:val="00A70B9E"/>
    <w:rsid w:val="00A70BC6"/>
    <w:rsid w:val="00A71368"/>
    <w:rsid w:val="00A713FA"/>
    <w:rsid w:val="00A71D09"/>
    <w:rsid w:val="00A720C4"/>
    <w:rsid w:val="00A72207"/>
    <w:rsid w:val="00A7236D"/>
    <w:rsid w:val="00A724C1"/>
    <w:rsid w:val="00A7252B"/>
    <w:rsid w:val="00A72E17"/>
    <w:rsid w:val="00A73660"/>
    <w:rsid w:val="00A73692"/>
    <w:rsid w:val="00A73E3E"/>
    <w:rsid w:val="00A73F3F"/>
    <w:rsid w:val="00A74101"/>
    <w:rsid w:val="00A74752"/>
    <w:rsid w:val="00A747B0"/>
    <w:rsid w:val="00A748A1"/>
    <w:rsid w:val="00A74915"/>
    <w:rsid w:val="00A74BFB"/>
    <w:rsid w:val="00A74CD8"/>
    <w:rsid w:val="00A75158"/>
    <w:rsid w:val="00A7524A"/>
    <w:rsid w:val="00A75CE7"/>
    <w:rsid w:val="00A76152"/>
    <w:rsid w:val="00A76403"/>
    <w:rsid w:val="00A7696F"/>
    <w:rsid w:val="00A76A05"/>
    <w:rsid w:val="00A76E8F"/>
    <w:rsid w:val="00A777CA"/>
    <w:rsid w:val="00A779F7"/>
    <w:rsid w:val="00A77A80"/>
    <w:rsid w:val="00A77AEE"/>
    <w:rsid w:val="00A77B3B"/>
    <w:rsid w:val="00A77CBF"/>
    <w:rsid w:val="00A77D83"/>
    <w:rsid w:val="00A80BDF"/>
    <w:rsid w:val="00A80F2A"/>
    <w:rsid w:val="00A811E2"/>
    <w:rsid w:val="00A81353"/>
    <w:rsid w:val="00A817EC"/>
    <w:rsid w:val="00A81A84"/>
    <w:rsid w:val="00A83041"/>
    <w:rsid w:val="00A836EF"/>
    <w:rsid w:val="00A83835"/>
    <w:rsid w:val="00A840DC"/>
    <w:rsid w:val="00A845E6"/>
    <w:rsid w:val="00A84884"/>
    <w:rsid w:val="00A84D83"/>
    <w:rsid w:val="00A850A8"/>
    <w:rsid w:val="00A85698"/>
    <w:rsid w:val="00A85839"/>
    <w:rsid w:val="00A85B1B"/>
    <w:rsid w:val="00A85DF4"/>
    <w:rsid w:val="00A85ECD"/>
    <w:rsid w:val="00A86CE7"/>
    <w:rsid w:val="00A86E06"/>
    <w:rsid w:val="00A8775D"/>
    <w:rsid w:val="00A87773"/>
    <w:rsid w:val="00A87B0F"/>
    <w:rsid w:val="00A87DB2"/>
    <w:rsid w:val="00A90135"/>
    <w:rsid w:val="00A9024A"/>
    <w:rsid w:val="00A90250"/>
    <w:rsid w:val="00A90450"/>
    <w:rsid w:val="00A90569"/>
    <w:rsid w:val="00A90AB9"/>
    <w:rsid w:val="00A9112F"/>
    <w:rsid w:val="00A914A4"/>
    <w:rsid w:val="00A9157F"/>
    <w:rsid w:val="00A91AF2"/>
    <w:rsid w:val="00A91B81"/>
    <w:rsid w:val="00A91EE8"/>
    <w:rsid w:val="00A91FA6"/>
    <w:rsid w:val="00A927F5"/>
    <w:rsid w:val="00A92F65"/>
    <w:rsid w:val="00A92F9A"/>
    <w:rsid w:val="00A93581"/>
    <w:rsid w:val="00A937BD"/>
    <w:rsid w:val="00A93B50"/>
    <w:rsid w:val="00A93B6A"/>
    <w:rsid w:val="00A93C56"/>
    <w:rsid w:val="00A93D8F"/>
    <w:rsid w:val="00A940B6"/>
    <w:rsid w:val="00A942D4"/>
    <w:rsid w:val="00A94398"/>
    <w:rsid w:val="00A94754"/>
    <w:rsid w:val="00A94BFF"/>
    <w:rsid w:val="00A94C40"/>
    <w:rsid w:val="00A94CC1"/>
    <w:rsid w:val="00A94D3E"/>
    <w:rsid w:val="00A94FD8"/>
    <w:rsid w:val="00A950AF"/>
    <w:rsid w:val="00A950CF"/>
    <w:rsid w:val="00A95436"/>
    <w:rsid w:val="00A966F4"/>
    <w:rsid w:val="00A96A9F"/>
    <w:rsid w:val="00A96BAB"/>
    <w:rsid w:val="00A976D4"/>
    <w:rsid w:val="00AA016E"/>
    <w:rsid w:val="00AA0208"/>
    <w:rsid w:val="00AA02C4"/>
    <w:rsid w:val="00AA0447"/>
    <w:rsid w:val="00AA099A"/>
    <w:rsid w:val="00AA1122"/>
    <w:rsid w:val="00AA1384"/>
    <w:rsid w:val="00AA1492"/>
    <w:rsid w:val="00AA14A9"/>
    <w:rsid w:val="00AA16E8"/>
    <w:rsid w:val="00AA1E3E"/>
    <w:rsid w:val="00AA2155"/>
    <w:rsid w:val="00AA234B"/>
    <w:rsid w:val="00AA274C"/>
    <w:rsid w:val="00AA2D65"/>
    <w:rsid w:val="00AA2DF7"/>
    <w:rsid w:val="00AA2FA5"/>
    <w:rsid w:val="00AA3542"/>
    <w:rsid w:val="00AA3C02"/>
    <w:rsid w:val="00AA3E5C"/>
    <w:rsid w:val="00AA4094"/>
    <w:rsid w:val="00AA4300"/>
    <w:rsid w:val="00AA47C5"/>
    <w:rsid w:val="00AA47D2"/>
    <w:rsid w:val="00AA4ABA"/>
    <w:rsid w:val="00AA4B4C"/>
    <w:rsid w:val="00AA4C4F"/>
    <w:rsid w:val="00AA4F75"/>
    <w:rsid w:val="00AA51F7"/>
    <w:rsid w:val="00AA545D"/>
    <w:rsid w:val="00AA5CDE"/>
    <w:rsid w:val="00AA6047"/>
    <w:rsid w:val="00AA6203"/>
    <w:rsid w:val="00AA696D"/>
    <w:rsid w:val="00AA719B"/>
    <w:rsid w:val="00AA7376"/>
    <w:rsid w:val="00AA760E"/>
    <w:rsid w:val="00AA775C"/>
    <w:rsid w:val="00AA7F7C"/>
    <w:rsid w:val="00AB075E"/>
    <w:rsid w:val="00AB08E5"/>
    <w:rsid w:val="00AB0AAC"/>
    <w:rsid w:val="00AB0D7A"/>
    <w:rsid w:val="00AB0E1F"/>
    <w:rsid w:val="00AB0ECF"/>
    <w:rsid w:val="00AB103D"/>
    <w:rsid w:val="00AB14E6"/>
    <w:rsid w:val="00AB1585"/>
    <w:rsid w:val="00AB16B4"/>
    <w:rsid w:val="00AB1A99"/>
    <w:rsid w:val="00AB1DDB"/>
    <w:rsid w:val="00AB2336"/>
    <w:rsid w:val="00AB259D"/>
    <w:rsid w:val="00AB2D1C"/>
    <w:rsid w:val="00AB3198"/>
    <w:rsid w:val="00AB32D6"/>
    <w:rsid w:val="00AB38E2"/>
    <w:rsid w:val="00AB3B27"/>
    <w:rsid w:val="00AB3DD2"/>
    <w:rsid w:val="00AB43A2"/>
    <w:rsid w:val="00AB45C8"/>
    <w:rsid w:val="00AB46EC"/>
    <w:rsid w:val="00AB4A9B"/>
    <w:rsid w:val="00AB4B40"/>
    <w:rsid w:val="00AB4B68"/>
    <w:rsid w:val="00AB4F73"/>
    <w:rsid w:val="00AB5088"/>
    <w:rsid w:val="00AB524A"/>
    <w:rsid w:val="00AB529C"/>
    <w:rsid w:val="00AB53D7"/>
    <w:rsid w:val="00AB5AE7"/>
    <w:rsid w:val="00AB5E85"/>
    <w:rsid w:val="00AB6239"/>
    <w:rsid w:val="00AB6313"/>
    <w:rsid w:val="00AB6455"/>
    <w:rsid w:val="00AB6468"/>
    <w:rsid w:val="00AB6532"/>
    <w:rsid w:val="00AB670D"/>
    <w:rsid w:val="00AB70E1"/>
    <w:rsid w:val="00AB77B9"/>
    <w:rsid w:val="00AB7CC1"/>
    <w:rsid w:val="00AC0498"/>
    <w:rsid w:val="00AC0597"/>
    <w:rsid w:val="00AC0814"/>
    <w:rsid w:val="00AC0AA7"/>
    <w:rsid w:val="00AC13DB"/>
    <w:rsid w:val="00AC1D2A"/>
    <w:rsid w:val="00AC201A"/>
    <w:rsid w:val="00AC20B0"/>
    <w:rsid w:val="00AC2157"/>
    <w:rsid w:val="00AC2539"/>
    <w:rsid w:val="00AC257F"/>
    <w:rsid w:val="00AC29F2"/>
    <w:rsid w:val="00AC2BB1"/>
    <w:rsid w:val="00AC3059"/>
    <w:rsid w:val="00AC318D"/>
    <w:rsid w:val="00AC35F0"/>
    <w:rsid w:val="00AC37D2"/>
    <w:rsid w:val="00AC3841"/>
    <w:rsid w:val="00AC3B22"/>
    <w:rsid w:val="00AC3C60"/>
    <w:rsid w:val="00AC3D61"/>
    <w:rsid w:val="00AC3D83"/>
    <w:rsid w:val="00AC3EA6"/>
    <w:rsid w:val="00AC4423"/>
    <w:rsid w:val="00AC496A"/>
    <w:rsid w:val="00AC4E7A"/>
    <w:rsid w:val="00AC521E"/>
    <w:rsid w:val="00AC5438"/>
    <w:rsid w:val="00AC553A"/>
    <w:rsid w:val="00AC58ED"/>
    <w:rsid w:val="00AC5C4D"/>
    <w:rsid w:val="00AC5C9B"/>
    <w:rsid w:val="00AC5CC3"/>
    <w:rsid w:val="00AC5ED7"/>
    <w:rsid w:val="00AC6010"/>
    <w:rsid w:val="00AC60C6"/>
    <w:rsid w:val="00AC61A3"/>
    <w:rsid w:val="00AC695F"/>
    <w:rsid w:val="00AC69BF"/>
    <w:rsid w:val="00AC6EF3"/>
    <w:rsid w:val="00AC725A"/>
    <w:rsid w:val="00AC787F"/>
    <w:rsid w:val="00AC796D"/>
    <w:rsid w:val="00AC7B53"/>
    <w:rsid w:val="00AC7BBF"/>
    <w:rsid w:val="00AC7F7B"/>
    <w:rsid w:val="00AD043E"/>
    <w:rsid w:val="00AD09F7"/>
    <w:rsid w:val="00AD0A2F"/>
    <w:rsid w:val="00AD0BEB"/>
    <w:rsid w:val="00AD0F37"/>
    <w:rsid w:val="00AD16A7"/>
    <w:rsid w:val="00AD1745"/>
    <w:rsid w:val="00AD190F"/>
    <w:rsid w:val="00AD1C0A"/>
    <w:rsid w:val="00AD1D74"/>
    <w:rsid w:val="00AD1F9D"/>
    <w:rsid w:val="00AD2592"/>
    <w:rsid w:val="00AD2E58"/>
    <w:rsid w:val="00AD2E5E"/>
    <w:rsid w:val="00AD36BD"/>
    <w:rsid w:val="00AD3740"/>
    <w:rsid w:val="00AD3ADE"/>
    <w:rsid w:val="00AD3FEF"/>
    <w:rsid w:val="00AD57FD"/>
    <w:rsid w:val="00AD58B5"/>
    <w:rsid w:val="00AD58C3"/>
    <w:rsid w:val="00AD5ACF"/>
    <w:rsid w:val="00AD6119"/>
    <w:rsid w:val="00AD615D"/>
    <w:rsid w:val="00AD61C8"/>
    <w:rsid w:val="00AD6818"/>
    <w:rsid w:val="00AD6E71"/>
    <w:rsid w:val="00AD742A"/>
    <w:rsid w:val="00AD7469"/>
    <w:rsid w:val="00AD7E29"/>
    <w:rsid w:val="00AD7F09"/>
    <w:rsid w:val="00AE0503"/>
    <w:rsid w:val="00AE063D"/>
    <w:rsid w:val="00AE1150"/>
    <w:rsid w:val="00AE1314"/>
    <w:rsid w:val="00AE23A2"/>
    <w:rsid w:val="00AE23CF"/>
    <w:rsid w:val="00AE293D"/>
    <w:rsid w:val="00AE2DE6"/>
    <w:rsid w:val="00AE2E19"/>
    <w:rsid w:val="00AE2EE4"/>
    <w:rsid w:val="00AE3136"/>
    <w:rsid w:val="00AE3731"/>
    <w:rsid w:val="00AE37BA"/>
    <w:rsid w:val="00AE38B3"/>
    <w:rsid w:val="00AE3AF6"/>
    <w:rsid w:val="00AE3C13"/>
    <w:rsid w:val="00AE3EA0"/>
    <w:rsid w:val="00AE3F94"/>
    <w:rsid w:val="00AE3FA0"/>
    <w:rsid w:val="00AE3FE2"/>
    <w:rsid w:val="00AE41AF"/>
    <w:rsid w:val="00AE42FF"/>
    <w:rsid w:val="00AE449E"/>
    <w:rsid w:val="00AE47D0"/>
    <w:rsid w:val="00AE485C"/>
    <w:rsid w:val="00AE4863"/>
    <w:rsid w:val="00AE4B66"/>
    <w:rsid w:val="00AE532D"/>
    <w:rsid w:val="00AE5401"/>
    <w:rsid w:val="00AE5438"/>
    <w:rsid w:val="00AE55BC"/>
    <w:rsid w:val="00AE570A"/>
    <w:rsid w:val="00AE5C07"/>
    <w:rsid w:val="00AE5E6D"/>
    <w:rsid w:val="00AE6314"/>
    <w:rsid w:val="00AE6653"/>
    <w:rsid w:val="00AE6EA7"/>
    <w:rsid w:val="00AE7010"/>
    <w:rsid w:val="00AE7861"/>
    <w:rsid w:val="00AE7B95"/>
    <w:rsid w:val="00AF06E2"/>
    <w:rsid w:val="00AF075D"/>
    <w:rsid w:val="00AF0A54"/>
    <w:rsid w:val="00AF0AA5"/>
    <w:rsid w:val="00AF11B6"/>
    <w:rsid w:val="00AF1351"/>
    <w:rsid w:val="00AF1403"/>
    <w:rsid w:val="00AF18AF"/>
    <w:rsid w:val="00AF1A41"/>
    <w:rsid w:val="00AF1AD9"/>
    <w:rsid w:val="00AF1D5E"/>
    <w:rsid w:val="00AF245F"/>
    <w:rsid w:val="00AF2746"/>
    <w:rsid w:val="00AF29F0"/>
    <w:rsid w:val="00AF2DCD"/>
    <w:rsid w:val="00AF31E6"/>
    <w:rsid w:val="00AF3281"/>
    <w:rsid w:val="00AF3C19"/>
    <w:rsid w:val="00AF3C1D"/>
    <w:rsid w:val="00AF422A"/>
    <w:rsid w:val="00AF45B2"/>
    <w:rsid w:val="00AF4B16"/>
    <w:rsid w:val="00AF4B66"/>
    <w:rsid w:val="00AF4BD2"/>
    <w:rsid w:val="00AF513B"/>
    <w:rsid w:val="00AF5148"/>
    <w:rsid w:val="00AF5389"/>
    <w:rsid w:val="00AF54AC"/>
    <w:rsid w:val="00AF5737"/>
    <w:rsid w:val="00AF60F7"/>
    <w:rsid w:val="00AF63FF"/>
    <w:rsid w:val="00AF658B"/>
    <w:rsid w:val="00AF67BE"/>
    <w:rsid w:val="00AF69F9"/>
    <w:rsid w:val="00AF6BCF"/>
    <w:rsid w:val="00AF6DAF"/>
    <w:rsid w:val="00AF77F3"/>
    <w:rsid w:val="00AF78F7"/>
    <w:rsid w:val="00AF7B7D"/>
    <w:rsid w:val="00AF7BC5"/>
    <w:rsid w:val="00AF7D8D"/>
    <w:rsid w:val="00AF7EE6"/>
    <w:rsid w:val="00B0056B"/>
    <w:rsid w:val="00B00E0D"/>
    <w:rsid w:val="00B01B3D"/>
    <w:rsid w:val="00B01D71"/>
    <w:rsid w:val="00B02786"/>
    <w:rsid w:val="00B02CC5"/>
    <w:rsid w:val="00B02EE1"/>
    <w:rsid w:val="00B02F01"/>
    <w:rsid w:val="00B02F7D"/>
    <w:rsid w:val="00B02FA6"/>
    <w:rsid w:val="00B03347"/>
    <w:rsid w:val="00B033C8"/>
    <w:rsid w:val="00B034EE"/>
    <w:rsid w:val="00B0371F"/>
    <w:rsid w:val="00B03813"/>
    <w:rsid w:val="00B039A0"/>
    <w:rsid w:val="00B03C68"/>
    <w:rsid w:val="00B040EE"/>
    <w:rsid w:val="00B041EC"/>
    <w:rsid w:val="00B0442D"/>
    <w:rsid w:val="00B047F4"/>
    <w:rsid w:val="00B0483D"/>
    <w:rsid w:val="00B04A92"/>
    <w:rsid w:val="00B04C92"/>
    <w:rsid w:val="00B04E58"/>
    <w:rsid w:val="00B04F12"/>
    <w:rsid w:val="00B05157"/>
    <w:rsid w:val="00B05169"/>
    <w:rsid w:val="00B0560B"/>
    <w:rsid w:val="00B056FA"/>
    <w:rsid w:val="00B05B31"/>
    <w:rsid w:val="00B061EE"/>
    <w:rsid w:val="00B064F7"/>
    <w:rsid w:val="00B06A52"/>
    <w:rsid w:val="00B06C5D"/>
    <w:rsid w:val="00B070B1"/>
    <w:rsid w:val="00B100D7"/>
    <w:rsid w:val="00B10406"/>
    <w:rsid w:val="00B105C3"/>
    <w:rsid w:val="00B107F2"/>
    <w:rsid w:val="00B108E2"/>
    <w:rsid w:val="00B10AD7"/>
    <w:rsid w:val="00B10C29"/>
    <w:rsid w:val="00B10D01"/>
    <w:rsid w:val="00B10F30"/>
    <w:rsid w:val="00B112DB"/>
    <w:rsid w:val="00B11350"/>
    <w:rsid w:val="00B113A0"/>
    <w:rsid w:val="00B11B84"/>
    <w:rsid w:val="00B11C5A"/>
    <w:rsid w:val="00B11DD4"/>
    <w:rsid w:val="00B1232B"/>
    <w:rsid w:val="00B12703"/>
    <w:rsid w:val="00B12726"/>
    <w:rsid w:val="00B1297B"/>
    <w:rsid w:val="00B129B5"/>
    <w:rsid w:val="00B1313C"/>
    <w:rsid w:val="00B13813"/>
    <w:rsid w:val="00B1389A"/>
    <w:rsid w:val="00B13901"/>
    <w:rsid w:val="00B13BA8"/>
    <w:rsid w:val="00B13C98"/>
    <w:rsid w:val="00B1429C"/>
    <w:rsid w:val="00B144EE"/>
    <w:rsid w:val="00B147BC"/>
    <w:rsid w:val="00B14D2E"/>
    <w:rsid w:val="00B15170"/>
    <w:rsid w:val="00B152D0"/>
    <w:rsid w:val="00B15A76"/>
    <w:rsid w:val="00B15BA9"/>
    <w:rsid w:val="00B15CBC"/>
    <w:rsid w:val="00B15D04"/>
    <w:rsid w:val="00B164DB"/>
    <w:rsid w:val="00B167CA"/>
    <w:rsid w:val="00B16846"/>
    <w:rsid w:val="00B16E14"/>
    <w:rsid w:val="00B2095B"/>
    <w:rsid w:val="00B20E48"/>
    <w:rsid w:val="00B20ED0"/>
    <w:rsid w:val="00B21251"/>
    <w:rsid w:val="00B217EC"/>
    <w:rsid w:val="00B21840"/>
    <w:rsid w:val="00B21BE8"/>
    <w:rsid w:val="00B22390"/>
    <w:rsid w:val="00B22419"/>
    <w:rsid w:val="00B2268E"/>
    <w:rsid w:val="00B22717"/>
    <w:rsid w:val="00B227CD"/>
    <w:rsid w:val="00B231AD"/>
    <w:rsid w:val="00B23F68"/>
    <w:rsid w:val="00B241E2"/>
    <w:rsid w:val="00B241EB"/>
    <w:rsid w:val="00B24615"/>
    <w:rsid w:val="00B24710"/>
    <w:rsid w:val="00B24C25"/>
    <w:rsid w:val="00B24F33"/>
    <w:rsid w:val="00B25274"/>
    <w:rsid w:val="00B25372"/>
    <w:rsid w:val="00B25424"/>
    <w:rsid w:val="00B25B22"/>
    <w:rsid w:val="00B25DA7"/>
    <w:rsid w:val="00B25FF1"/>
    <w:rsid w:val="00B26138"/>
    <w:rsid w:val="00B26391"/>
    <w:rsid w:val="00B2641A"/>
    <w:rsid w:val="00B2677A"/>
    <w:rsid w:val="00B268BE"/>
    <w:rsid w:val="00B26BDC"/>
    <w:rsid w:val="00B26C8D"/>
    <w:rsid w:val="00B26C95"/>
    <w:rsid w:val="00B27250"/>
    <w:rsid w:val="00B2784C"/>
    <w:rsid w:val="00B3047B"/>
    <w:rsid w:val="00B30708"/>
    <w:rsid w:val="00B30C87"/>
    <w:rsid w:val="00B30E0B"/>
    <w:rsid w:val="00B31711"/>
    <w:rsid w:val="00B31A48"/>
    <w:rsid w:val="00B31E6A"/>
    <w:rsid w:val="00B31FDA"/>
    <w:rsid w:val="00B3260A"/>
    <w:rsid w:val="00B32901"/>
    <w:rsid w:val="00B32B6A"/>
    <w:rsid w:val="00B32CA1"/>
    <w:rsid w:val="00B32EFD"/>
    <w:rsid w:val="00B32F39"/>
    <w:rsid w:val="00B337D6"/>
    <w:rsid w:val="00B33993"/>
    <w:rsid w:val="00B3419B"/>
    <w:rsid w:val="00B343CE"/>
    <w:rsid w:val="00B34541"/>
    <w:rsid w:val="00B353A4"/>
    <w:rsid w:val="00B35698"/>
    <w:rsid w:val="00B358BB"/>
    <w:rsid w:val="00B35E6F"/>
    <w:rsid w:val="00B35FAB"/>
    <w:rsid w:val="00B364BB"/>
    <w:rsid w:val="00B36E90"/>
    <w:rsid w:val="00B378D5"/>
    <w:rsid w:val="00B4040D"/>
    <w:rsid w:val="00B40863"/>
    <w:rsid w:val="00B40892"/>
    <w:rsid w:val="00B40A43"/>
    <w:rsid w:val="00B40A5F"/>
    <w:rsid w:val="00B40D80"/>
    <w:rsid w:val="00B41144"/>
    <w:rsid w:val="00B411F5"/>
    <w:rsid w:val="00B42454"/>
    <w:rsid w:val="00B42792"/>
    <w:rsid w:val="00B427BD"/>
    <w:rsid w:val="00B428B6"/>
    <w:rsid w:val="00B42A3E"/>
    <w:rsid w:val="00B42F4D"/>
    <w:rsid w:val="00B43298"/>
    <w:rsid w:val="00B436CF"/>
    <w:rsid w:val="00B43717"/>
    <w:rsid w:val="00B4373E"/>
    <w:rsid w:val="00B439AC"/>
    <w:rsid w:val="00B43CFC"/>
    <w:rsid w:val="00B43E93"/>
    <w:rsid w:val="00B4442E"/>
    <w:rsid w:val="00B44670"/>
    <w:rsid w:val="00B44A90"/>
    <w:rsid w:val="00B44E5A"/>
    <w:rsid w:val="00B458BE"/>
    <w:rsid w:val="00B45D67"/>
    <w:rsid w:val="00B4655D"/>
    <w:rsid w:val="00B46770"/>
    <w:rsid w:val="00B46819"/>
    <w:rsid w:val="00B47223"/>
    <w:rsid w:val="00B473D0"/>
    <w:rsid w:val="00B47486"/>
    <w:rsid w:val="00B47CE2"/>
    <w:rsid w:val="00B47D81"/>
    <w:rsid w:val="00B47EDF"/>
    <w:rsid w:val="00B50016"/>
    <w:rsid w:val="00B5035C"/>
    <w:rsid w:val="00B506A0"/>
    <w:rsid w:val="00B50B21"/>
    <w:rsid w:val="00B50BF5"/>
    <w:rsid w:val="00B50E65"/>
    <w:rsid w:val="00B511C0"/>
    <w:rsid w:val="00B5187C"/>
    <w:rsid w:val="00B51A2F"/>
    <w:rsid w:val="00B51E2C"/>
    <w:rsid w:val="00B526F9"/>
    <w:rsid w:val="00B5272C"/>
    <w:rsid w:val="00B52793"/>
    <w:rsid w:val="00B5345F"/>
    <w:rsid w:val="00B5361D"/>
    <w:rsid w:val="00B5368C"/>
    <w:rsid w:val="00B538E4"/>
    <w:rsid w:val="00B53F98"/>
    <w:rsid w:val="00B543EC"/>
    <w:rsid w:val="00B5472D"/>
    <w:rsid w:val="00B54A44"/>
    <w:rsid w:val="00B54BE2"/>
    <w:rsid w:val="00B54CA0"/>
    <w:rsid w:val="00B54FB2"/>
    <w:rsid w:val="00B55165"/>
    <w:rsid w:val="00B55668"/>
    <w:rsid w:val="00B55C60"/>
    <w:rsid w:val="00B55D8B"/>
    <w:rsid w:val="00B56199"/>
    <w:rsid w:val="00B562D7"/>
    <w:rsid w:val="00B5662E"/>
    <w:rsid w:val="00B566A7"/>
    <w:rsid w:val="00B56C64"/>
    <w:rsid w:val="00B56F43"/>
    <w:rsid w:val="00B57913"/>
    <w:rsid w:val="00B57C95"/>
    <w:rsid w:val="00B57E79"/>
    <w:rsid w:val="00B601E3"/>
    <w:rsid w:val="00B60230"/>
    <w:rsid w:val="00B60247"/>
    <w:rsid w:val="00B60256"/>
    <w:rsid w:val="00B60ABB"/>
    <w:rsid w:val="00B61496"/>
    <w:rsid w:val="00B61529"/>
    <w:rsid w:val="00B61927"/>
    <w:rsid w:val="00B61A67"/>
    <w:rsid w:val="00B61FA1"/>
    <w:rsid w:val="00B62146"/>
    <w:rsid w:val="00B621CB"/>
    <w:rsid w:val="00B62580"/>
    <w:rsid w:val="00B62A5F"/>
    <w:rsid w:val="00B62AB2"/>
    <w:rsid w:val="00B62C39"/>
    <w:rsid w:val="00B62D24"/>
    <w:rsid w:val="00B62E17"/>
    <w:rsid w:val="00B62ED1"/>
    <w:rsid w:val="00B630B6"/>
    <w:rsid w:val="00B63266"/>
    <w:rsid w:val="00B63640"/>
    <w:rsid w:val="00B63A32"/>
    <w:rsid w:val="00B63A84"/>
    <w:rsid w:val="00B63A8A"/>
    <w:rsid w:val="00B6401C"/>
    <w:rsid w:val="00B640F7"/>
    <w:rsid w:val="00B647B8"/>
    <w:rsid w:val="00B64E1F"/>
    <w:rsid w:val="00B64E42"/>
    <w:rsid w:val="00B651A9"/>
    <w:rsid w:val="00B6547F"/>
    <w:rsid w:val="00B654A6"/>
    <w:rsid w:val="00B65C83"/>
    <w:rsid w:val="00B66E62"/>
    <w:rsid w:val="00B67531"/>
    <w:rsid w:val="00B67CD6"/>
    <w:rsid w:val="00B67CE9"/>
    <w:rsid w:val="00B70318"/>
    <w:rsid w:val="00B70670"/>
    <w:rsid w:val="00B70B05"/>
    <w:rsid w:val="00B710F5"/>
    <w:rsid w:val="00B71211"/>
    <w:rsid w:val="00B71518"/>
    <w:rsid w:val="00B71979"/>
    <w:rsid w:val="00B71A3B"/>
    <w:rsid w:val="00B71C50"/>
    <w:rsid w:val="00B71FB7"/>
    <w:rsid w:val="00B72766"/>
    <w:rsid w:val="00B727AE"/>
    <w:rsid w:val="00B72DD8"/>
    <w:rsid w:val="00B7336A"/>
    <w:rsid w:val="00B73BE2"/>
    <w:rsid w:val="00B73CA5"/>
    <w:rsid w:val="00B740B6"/>
    <w:rsid w:val="00B742C3"/>
    <w:rsid w:val="00B743B8"/>
    <w:rsid w:val="00B74639"/>
    <w:rsid w:val="00B74666"/>
    <w:rsid w:val="00B746A5"/>
    <w:rsid w:val="00B746BC"/>
    <w:rsid w:val="00B75405"/>
    <w:rsid w:val="00B75617"/>
    <w:rsid w:val="00B75C4A"/>
    <w:rsid w:val="00B75CD6"/>
    <w:rsid w:val="00B75F30"/>
    <w:rsid w:val="00B760EE"/>
    <w:rsid w:val="00B763F8"/>
    <w:rsid w:val="00B76642"/>
    <w:rsid w:val="00B76674"/>
    <w:rsid w:val="00B76E46"/>
    <w:rsid w:val="00B77394"/>
    <w:rsid w:val="00B779CE"/>
    <w:rsid w:val="00B77BE9"/>
    <w:rsid w:val="00B77DFF"/>
    <w:rsid w:val="00B80625"/>
    <w:rsid w:val="00B80B02"/>
    <w:rsid w:val="00B811B0"/>
    <w:rsid w:val="00B815EC"/>
    <w:rsid w:val="00B817E2"/>
    <w:rsid w:val="00B818AA"/>
    <w:rsid w:val="00B81DB9"/>
    <w:rsid w:val="00B82051"/>
    <w:rsid w:val="00B821ED"/>
    <w:rsid w:val="00B82489"/>
    <w:rsid w:val="00B82E30"/>
    <w:rsid w:val="00B83B8F"/>
    <w:rsid w:val="00B84119"/>
    <w:rsid w:val="00B84166"/>
    <w:rsid w:val="00B841C3"/>
    <w:rsid w:val="00B84C3D"/>
    <w:rsid w:val="00B84F97"/>
    <w:rsid w:val="00B850F6"/>
    <w:rsid w:val="00B85113"/>
    <w:rsid w:val="00B85219"/>
    <w:rsid w:val="00B853AA"/>
    <w:rsid w:val="00B8594C"/>
    <w:rsid w:val="00B85C4A"/>
    <w:rsid w:val="00B8686D"/>
    <w:rsid w:val="00B86916"/>
    <w:rsid w:val="00B86957"/>
    <w:rsid w:val="00B86A7A"/>
    <w:rsid w:val="00B86D83"/>
    <w:rsid w:val="00B86FED"/>
    <w:rsid w:val="00B8749E"/>
    <w:rsid w:val="00B87C9D"/>
    <w:rsid w:val="00B90480"/>
    <w:rsid w:val="00B90844"/>
    <w:rsid w:val="00B90E86"/>
    <w:rsid w:val="00B90F35"/>
    <w:rsid w:val="00B910A4"/>
    <w:rsid w:val="00B9114D"/>
    <w:rsid w:val="00B9116C"/>
    <w:rsid w:val="00B914CA"/>
    <w:rsid w:val="00B91580"/>
    <w:rsid w:val="00B915C5"/>
    <w:rsid w:val="00B9174C"/>
    <w:rsid w:val="00B920F1"/>
    <w:rsid w:val="00B92157"/>
    <w:rsid w:val="00B92778"/>
    <w:rsid w:val="00B92A44"/>
    <w:rsid w:val="00B92D4C"/>
    <w:rsid w:val="00B92EC5"/>
    <w:rsid w:val="00B931B8"/>
    <w:rsid w:val="00B93421"/>
    <w:rsid w:val="00B935F7"/>
    <w:rsid w:val="00B93C79"/>
    <w:rsid w:val="00B9465F"/>
    <w:rsid w:val="00B94694"/>
    <w:rsid w:val="00B9470F"/>
    <w:rsid w:val="00B947DA"/>
    <w:rsid w:val="00B9508D"/>
    <w:rsid w:val="00B951A4"/>
    <w:rsid w:val="00B951D3"/>
    <w:rsid w:val="00B956A0"/>
    <w:rsid w:val="00B95D27"/>
    <w:rsid w:val="00B96793"/>
    <w:rsid w:val="00B96A68"/>
    <w:rsid w:val="00B96CAF"/>
    <w:rsid w:val="00B96EAC"/>
    <w:rsid w:val="00B972D2"/>
    <w:rsid w:val="00B97FCD"/>
    <w:rsid w:val="00BA0292"/>
    <w:rsid w:val="00BA09E2"/>
    <w:rsid w:val="00BA0AEE"/>
    <w:rsid w:val="00BA0C12"/>
    <w:rsid w:val="00BA1441"/>
    <w:rsid w:val="00BA19D0"/>
    <w:rsid w:val="00BA1C53"/>
    <w:rsid w:val="00BA1DDC"/>
    <w:rsid w:val="00BA28EC"/>
    <w:rsid w:val="00BA2AF0"/>
    <w:rsid w:val="00BA2C0A"/>
    <w:rsid w:val="00BA2F46"/>
    <w:rsid w:val="00BA3A5D"/>
    <w:rsid w:val="00BA3C7E"/>
    <w:rsid w:val="00BA3D22"/>
    <w:rsid w:val="00BA4285"/>
    <w:rsid w:val="00BA4A51"/>
    <w:rsid w:val="00BA4E42"/>
    <w:rsid w:val="00BA4F09"/>
    <w:rsid w:val="00BA51CB"/>
    <w:rsid w:val="00BA5264"/>
    <w:rsid w:val="00BA54AF"/>
    <w:rsid w:val="00BA5765"/>
    <w:rsid w:val="00BA5913"/>
    <w:rsid w:val="00BA5A3A"/>
    <w:rsid w:val="00BA60EC"/>
    <w:rsid w:val="00BA611B"/>
    <w:rsid w:val="00BA6302"/>
    <w:rsid w:val="00BA6475"/>
    <w:rsid w:val="00BA64C6"/>
    <w:rsid w:val="00BA6CF7"/>
    <w:rsid w:val="00BA72AC"/>
    <w:rsid w:val="00BA73B5"/>
    <w:rsid w:val="00BA7A42"/>
    <w:rsid w:val="00BA7AC6"/>
    <w:rsid w:val="00BA7D29"/>
    <w:rsid w:val="00BA7D5C"/>
    <w:rsid w:val="00BB02FF"/>
    <w:rsid w:val="00BB055A"/>
    <w:rsid w:val="00BB0788"/>
    <w:rsid w:val="00BB08CF"/>
    <w:rsid w:val="00BB09FB"/>
    <w:rsid w:val="00BB1422"/>
    <w:rsid w:val="00BB16E0"/>
    <w:rsid w:val="00BB198E"/>
    <w:rsid w:val="00BB1E40"/>
    <w:rsid w:val="00BB210F"/>
    <w:rsid w:val="00BB23FD"/>
    <w:rsid w:val="00BB2580"/>
    <w:rsid w:val="00BB2586"/>
    <w:rsid w:val="00BB267B"/>
    <w:rsid w:val="00BB271E"/>
    <w:rsid w:val="00BB3BDD"/>
    <w:rsid w:val="00BB4286"/>
    <w:rsid w:val="00BB4699"/>
    <w:rsid w:val="00BB49AC"/>
    <w:rsid w:val="00BB49D5"/>
    <w:rsid w:val="00BB4E56"/>
    <w:rsid w:val="00BB589F"/>
    <w:rsid w:val="00BB5A62"/>
    <w:rsid w:val="00BB5EC8"/>
    <w:rsid w:val="00BB5F2B"/>
    <w:rsid w:val="00BB6262"/>
    <w:rsid w:val="00BB6629"/>
    <w:rsid w:val="00BB66D7"/>
    <w:rsid w:val="00BB6C7E"/>
    <w:rsid w:val="00BB7B44"/>
    <w:rsid w:val="00BC0136"/>
    <w:rsid w:val="00BC0797"/>
    <w:rsid w:val="00BC07CE"/>
    <w:rsid w:val="00BC0834"/>
    <w:rsid w:val="00BC0DEA"/>
    <w:rsid w:val="00BC1354"/>
    <w:rsid w:val="00BC13CA"/>
    <w:rsid w:val="00BC15BE"/>
    <w:rsid w:val="00BC1740"/>
    <w:rsid w:val="00BC18D1"/>
    <w:rsid w:val="00BC18E6"/>
    <w:rsid w:val="00BC18F5"/>
    <w:rsid w:val="00BC1EC7"/>
    <w:rsid w:val="00BC213F"/>
    <w:rsid w:val="00BC21C8"/>
    <w:rsid w:val="00BC2615"/>
    <w:rsid w:val="00BC2726"/>
    <w:rsid w:val="00BC2B0B"/>
    <w:rsid w:val="00BC35A6"/>
    <w:rsid w:val="00BC3731"/>
    <w:rsid w:val="00BC37A8"/>
    <w:rsid w:val="00BC45D5"/>
    <w:rsid w:val="00BC4C01"/>
    <w:rsid w:val="00BC4CE4"/>
    <w:rsid w:val="00BC52CD"/>
    <w:rsid w:val="00BC5D23"/>
    <w:rsid w:val="00BC6903"/>
    <w:rsid w:val="00BC6E4B"/>
    <w:rsid w:val="00BC6F23"/>
    <w:rsid w:val="00BC725C"/>
    <w:rsid w:val="00BC73F4"/>
    <w:rsid w:val="00BC7530"/>
    <w:rsid w:val="00BC7611"/>
    <w:rsid w:val="00BC76E9"/>
    <w:rsid w:val="00BC7BC0"/>
    <w:rsid w:val="00BC7C42"/>
    <w:rsid w:val="00BC7DF1"/>
    <w:rsid w:val="00BC7E33"/>
    <w:rsid w:val="00BD0048"/>
    <w:rsid w:val="00BD0249"/>
    <w:rsid w:val="00BD03AE"/>
    <w:rsid w:val="00BD08FB"/>
    <w:rsid w:val="00BD0ABB"/>
    <w:rsid w:val="00BD0C02"/>
    <w:rsid w:val="00BD106C"/>
    <w:rsid w:val="00BD10C9"/>
    <w:rsid w:val="00BD11D8"/>
    <w:rsid w:val="00BD16CB"/>
    <w:rsid w:val="00BD1CF8"/>
    <w:rsid w:val="00BD20EC"/>
    <w:rsid w:val="00BD223E"/>
    <w:rsid w:val="00BD22DA"/>
    <w:rsid w:val="00BD25B1"/>
    <w:rsid w:val="00BD2ABB"/>
    <w:rsid w:val="00BD2B93"/>
    <w:rsid w:val="00BD34C3"/>
    <w:rsid w:val="00BD37D2"/>
    <w:rsid w:val="00BD393F"/>
    <w:rsid w:val="00BD3AC3"/>
    <w:rsid w:val="00BD3B7F"/>
    <w:rsid w:val="00BD40A5"/>
    <w:rsid w:val="00BD4391"/>
    <w:rsid w:val="00BD4CB7"/>
    <w:rsid w:val="00BD537A"/>
    <w:rsid w:val="00BD60F5"/>
    <w:rsid w:val="00BD636F"/>
    <w:rsid w:val="00BD6664"/>
    <w:rsid w:val="00BD6A3F"/>
    <w:rsid w:val="00BD6C09"/>
    <w:rsid w:val="00BD6D7C"/>
    <w:rsid w:val="00BD7611"/>
    <w:rsid w:val="00BD7C96"/>
    <w:rsid w:val="00BE04D3"/>
    <w:rsid w:val="00BE09F8"/>
    <w:rsid w:val="00BE0CBB"/>
    <w:rsid w:val="00BE0E62"/>
    <w:rsid w:val="00BE1611"/>
    <w:rsid w:val="00BE164E"/>
    <w:rsid w:val="00BE184F"/>
    <w:rsid w:val="00BE1982"/>
    <w:rsid w:val="00BE2159"/>
    <w:rsid w:val="00BE28A6"/>
    <w:rsid w:val="00BE2E1F"/>
    <w:rsid w:val="00BE3174"/>
    <w:rsid w:val="00BE3225"/>
    <w:rsid w:val="00BE37B3"/>
    <w:rsid w:val="00BE40B1"/>
    <w:rsid w:val="00BE41F9"/>
    <w:rsid w:val="00BE505C"/>
    <w:rsid w:val="00BE52DE"/>
    <w:rsid w:val="00BE5BB8"/>
    <w:rsid w:val="00BE5BCB"/>
    <w:rsid w:val="00BE6108"/>
    <w:rsid w:val="00BE61F4"/>
    <w:rsid w:val="00BE63B4"/>
    <w:rsid w:val="00BE6C7B"/>
    <w:rsid w:val="00BE6CE6"/>
    <w:rsid w:val="00BE6CED"/>
    <w:rsid w:val="00BE6E80"/>
    <w:rsid w:val="00BE7355"/>
    <w:rsid w:val="00BE7728"/>
    <w:rsid w:val="00BE7DD8"/>
    <w:rsid w:val="00BE7F34"/>
    <w:rsid w:val="00BF0304"/>
    <w:rsid w:val="00BF033D"/>
    <w:rsid w:val="00BF08CD"/>
    <w:rsid w:val="00BF0933"/>
    <w:rsid w:val="00BF0B50"/>
    <w:rsid w:val="00BF0F83"/>
    <w:rsid w:val="00BF0FAC"/>
    <w:rsid w:val="00BF147F"/>
    <w:rsid w:val="00BF15AD"/>
    <w:rsid w:val="00BF1F15"/>
    <w:rsid w:val="00BF2AD7"/>
    <w:rsid w:val="00BF3378"/>
    <w:rsid w:val="00BF34A6"/>
    <w:rsid w:val="00BF38FA"/>
    <w:rsid w:val="00BF3C77"/>
    <w:rsid w:val="00BF41F2"/>
    <w:rsid w:val="00BF4581"/>
    <w:rsid w:val="00BF4599"/>
    <w:rsid w:val="00BF487B"/>
    <w:rsid w:val="00BF48BB"/>
    <w:rsid w:val="00BF48D7"/>
    <w:rsid w:val="00BF4B3A"/>
    <w:rsid w:val="00BF4D1A"/>
    <w:rsid w:val="00BF4E30"/>
    <w:rsid w:val="00BF4EDC"/>
    <w:rsid w:val="00BF53E3"/>
    <w:rsid w:val="00BF5A79"/>
    <w:rsid w:val="00BF62B1"/>
    <w:rsid w:val="00BF6350"/>
    <w:rsid w:val="00BF65A1"/>
    <w:rsid w:val="00BF67A6"/>
    <w:rsid w:val="00BF6C62"/>
    <w:rsid w:val="00C00179"/>
    <w:rsid w:val="00C01141"/>
    <w:rsid w:val="00C01226"/>
    <w:rsid w:val="00C0124D"/>
    <w:rsid w:val="00C013F7"/>
    <w:rsid w:val="00C0163B"/>
    <w:rsid w:val="00C01E32"/>
    <w:rsid w:val="00C02783"/>
    <w:rsid w:val="00C0279C"/>
    <w:rsid w:val="00C027A1"/>
    <w:rsid w:val="00C02DD4"/>
    <w:rsid w:val="00C02E33"/>
    <w:rsid w:val="00C02EE6"/>
    <w:rsid w:val="00C0360E"/>
    <w:rsid w:val="00C03883"/>
    <w:rsid w:val="00C038A6"/>
    <w:rsid w:val="00C038AF"/>
    <w:rsid w:val="00C04060"/>
    <w:rsid w:val="00C041DA"/>
    <w:rsid w:val="00C04359"/>
    <w:rsid w:val="00C048BE"/>
    <w:rsid w:val="00C04C8A"/>
    <w:rsid w:val="00C04F94"/>
    <w:rsid w:val="00C0525B"/>
    <w:rsid w:val="00C058CD"/>
    <w:rsid w:val="00C05F4A"/>
    <w:rsid w:val="00C0631E"/>
    <w:rsid w:val="00C0640D"/>
    <w:rsid w:val="00C07124"/>
    <w:rsid w:val="00C078E5"/>
    <w:rsid w:val="00C07989"/>
    <w:rsid w:val="00C07C85"/>
    <w:rsid w:val="00C07E4E"/>
    <w:rsid w:val="00C10049"/>
    <w:rsid w:val="00C101B7"/>
    <w:rsid w:val="00C104DB"/>
    <w:rsid w:val="00C1057D"/>
    <w:rsid w:val="00C1094B"/>
    <w:rsid w:val="00C10BC6"/>
    <w:rsid w:val="00C11545"/>
    <w:rsid w:val="00C117EB"/>
    <w:rsid w:val="00C11938"/>
    <w:rsid w:val="00C11CCD"/>
    <w:rsid w:val="00C11E42"/>
    <w:rsid w:val="00C12357"/>
    <w:rsid w:val="00C12534"/>
    <w:rsid w:val="00C1280E"/>
    <w:rsid w:val="00C12B2C"/>
    <w:rsid w:val="00C13217"/>
    <w:rsid w:val="00C13E99"/>
    <w:rsid w:val="00C13FAD"/>
    <w:rsid w:val="00C14098"/>
    <w:rsid w:val="00C149D8"/>
    <w:rsid w:val="00C14A2C"/>
    <w:rsid w:val="00C15624"/>
    <w:rsid w:val="00C15E1D"/>
    <w:rsid w:val="00C15EC4"/>
    <w:rsid w:val="00C1614D"/>
    <w:rsid w:val="00C164CA"/>
    <w:rsid w:val="00C165DB"/>
    <w:rsid w:val="00C16639"/>
    <w:rsid w:val="00C16A8C"/>
    <w:rsid w:val="00C16B44"/>
    <w:rsid w:val="00C16C3E"/>
    <w:rsid w:val="00C16F7D"/>
    <w:rsid w:val="00C179E3"/>
    <w:rsid w:val="00C179F1"/>
    <w:rsid w:val="00C17F04"/>
    <w:rsid w:val="00C20563"/>
    <w:rsid w:val="00C205D3"/>
    <w:rsid w:val="00C20E35"/>
    <w:rsid w:val="00C20EAD"/>
    <w:rsid w:val="00C2168A"/>
    <w:rsid w:val="00C21A88"/>
    <w:rsid w:val="00C21AEE"/>
    <w:rsid w:val="00C22031"/>
    <w:rsid w:val="00C2206C"/>
    <w:rsid w:val="00C22299"/>
    <w:rsid w:val="00C22B62"/>
    <w:rsid w:val="00C22C28"/>
    <w:rsid w:val="00C22D7C"/>
    <w:rsid w:val="00C23014"/>
    <w:rsid w:val="00C23072"/>
    <w:rsid w:val="00C23181"/>
    <w:rsid w:val="00C23362"/>
    <w:rsid w:val="00C2390D"/>
    <w:rsid w:val="00C23D84"/>
    <w:rsid w:val="00C23F84"/>
    <w:rsid w:val="00C24210"/>
    <w:rsid w:val="00C2555C"/>
    <w:rsid w:val="00C25AA7"/>
    <w:rsid w:val="00C25D23"/>
    <w:rsid w:val="00C25FF0"/>
    <w:rsid w:val="00C263C7"/>
    <w:rsid w:val="00C26636"/>
    <w:rsid w:val="00C26C37"/>
    <w:rsid w:val="00C26DC0"/>
    <w:rsid w:val="00C26F06"/>
    <w:rsid w:val="00C2701D"/>
    <w:rsid w:val="00C2739A"/>
    <w:rsid w:val="00C274A3"/>
    <w:rsid w:val="00C27A43"/>
    <w:rsid w:val="00C27B68"/>
    <w:rsid w:val="00C27C4A"/>
    <w:rsid w:val="00C30888"/>
    <w:rsid w:val="00C308AA"/>
    <w:rsid w:val="00C30DEA"/>
    <w:rsid w:val="00C31129"/>
    <w:rsid w:val="00C31639"/>
    <w:rsid w:val="00C31BD7"/>
    <w:rsid w:val="00C31D41"/>
    <w:rsid w:val="00C31E71"/>
    <w:rsid w:val="00C31F0C"/>
    <w:rsid w:val="00C320BD"/>
    <w:rsid w:val="00C321DC"/>
    <w:rsid w:val="00C3254B"/>
    <w:rsid w:val="00C3316A"/>
    <w:rsid w:val="00C33542"/>
    <w:rsid w:val="00C33625"/>
    <w:rsid w:val="00C33790"/>
    <w:rsid w:val="00C34186"/>
    <w:rsid w:val="00C34495"/>
    <w:rsid w:val="00C34696"/>
    <w:rsid w:val="00C346FC"/>
    <w:rsid w:val="00C34784"/>
    <w:rsid w:val="00C34B45"/>
    <w:rsid w:val="00C34CED"/>
    <w:rsid w:val="00C34FF7"/>
    <w:rsid w:val="00C350A3"/>
    <w:rsid w:val="00C355BD"/>
    <w:rsid w:val="00C35888"/>
    <w:rsid w:val="00C35DA0"/>
    <w:rsid w:val="00C35DD7"/>
    <w:rsid w:val="00C360D5"/>
    <w:rsid w:val="00C361C3"/>
    <w:rsid w:val="00C3630D"/>
    <w:rsid w:val="00C363F3"/>
    <w:rsid w:val="00C36535"/>
    <w:rsid w:val="00C367DC"/>
    <w:rsid w:val="00C3695C"/>
    <w:rsid w:val="00C36B9D"/>
    <w:rsid w:val="00C375DF"/>
    <w:rsid w:val="00C37664"/>
    <w:rsid w:val="00C37A92"/>
    <w:rsid w:val="00C406D7"/>
    <w:rsid w:val="00C40B95"/>
    <w:rsid w:val="00C40DB7"/>
    <w:rsid w:val="00C41077"/>
    <w:rsid w:val="00C412B3"/>
    <w:rsid w:val="00C41CBE"/>
    <w:rsid w:val="00C41CD0"/>
    <w:rsid w:val="00C4217E"/>
    <w:rsid w:val="00C42F67"/>
    <w:rsid w:val="00C43136"/>
    <w:rsid w:val="00C43229"/>
    <w:rsid w:val="00C43343"/>
    <w:rsid w:val="00C43439"/>
    <w:rsid w:val="00C43512"/>
    <w:rsid w:val="00C4370C"/>
    <w:rsid w:val="00C4382A"/>
    <w:rsid w:val="00C43C69"/>
    <w:rsid w:val="00C43DA3"/>
    <w:rsid w:val="00C4467F"/>
    <w:rsid w:val="00C44C80"/>
    <w:rsid w:val="00C44C8D"/>
    <w:rsid w:val="00C44F1D"/>
    <w:rsid w:val="00C44F5A"/>
    <w:rsid w:val="00C451FE"/>
    <w:rsid w:val="00C45355"/>
    <w:rsid w:val="00C4541D"/>
    <w:rsid w:val="00C4585B"/>
    <w:rsid w:val="00C45876"/>
    <w:rsid w:val="00C4613F"/>
    <w:rsid w:val="00C461AE"/>
    <w:rsid w:val="00C462DB"/>
    <w:rsid w:val="00C469C1"/>
    <w:rsid w:val="00C46BA1"/>
    <w:rsid w:val="00C46F8D"/>
    <w:rsid w:val="00C4778C"/>
    <w:rsid w:val="00C4779F"/>
    <w:rsid w:val="00C477A3"/>
    <w:rsid w:val="00C477A8"/>
    <w:rsid w:val="00C47AE0"/>
    <w:rsid w:val="00C47C47"/>
    <w:rsid w:val="00C5020D"/>
    <w:rsid w:val="00C50AD6"/>
    <w:rsid w:val="00C50AFD"/>
    <w:rsid w:val="00C50B21"/>
    <w:rsid w:val="00C512BD"/>
    <w:rsid w:val="00C5133A"/>
    <w:rsid w:val="00C51553"/>
    <w:rsid w:val="00C52194"/>
    <w:rsid w:val="00C5289E"/>
    <w:rsid w:val="00C52B3E"/>
    <w:rsid w:val="00C52DE0"/>
    <w:rsid w:val="00C53416"/>
    <w:rsid w:val="00C539DD"/>
    <w:rsid w:val="00C53B06"/>
    <w:rsid w:val="00C53C19"/>
    <w:rsid w:val="00C53F41"/>
    <w:rsid w:val="00C541A8"/>
    <w:rsid w:val="00C542D6"/>
    <w:rsid w:val="00C546A5"/>
    <w:rsid w:val="00C54BB4"/>
    <w:rsid w:val="00C54D22"/>
    <w:rsid w:val="00C550F4"/>
    <w:rsid w:val="00C55256"/>
    <w:rsid w:val="00C5585F"/>
    <w:rsid w:val="00C55CE6"/>
    <w:rsid w:val="00C55FEB"/>
    <w:rsid w:val="00C56C43"/>
    <w:rsid w:val="00C56D6C"/>
    <w:rsid w:val="00C573A9"/>
    <w:rsid w:val="00C576CF"/>
    <w:rsid w:val="00C5778E"/>
    <w:rsid w:val="00C6018B"/>
    <w:rsid w:val="00C60392"/>
    <w:rsid w:val="00C60656"/>
    <w:rsid w:val="00C6084F"/>
    <w:rsid w:val="00C60986"/>
    <w:rsid w:val="00C609ED"/>
    <w:rsid w:val="00C60BE5"/>
    <w:rsid w:val="00C613CE"/>
    <w:rsid w:val="00C619D5"/>
    <w:rsid w:val="00C61D2F"/>
    <w:rsid w:val="00C620A9"/>
    <w:rsid w:val="00C621D7"/>
    <w:rsid w:val="00C622FF"/>
    <w:rsid w:val="00C6298F"/>
    <w:rsid w:val="00C6300A"/>
    <w:rsid w:val="00C631D0"/>
    <w:rsid w:val="00C6361F"/>
    <w:rsid w:val="00C6365B"/>
    <w:rsid w:val="00C63937"/>
    <w:rsid w:val="00C63960"/>
    <w:rsid w:val="00C63A8F"/>
    <w:rsid w:val="00C63BF4"/>
    <w:rsid w:val="00C63D7D"/>
    <w:rsid w:val="00C64161"/>
    <w:rsid w:val="00C6427F"/>
    <w:rsid w:val="00C6471E"/>
    <w:rsid w:val="00C64D6C"/>
    <w:rsid w:val="00C65079"/>
    <w:rsid w:val="00C65175"/>
    <w:rsid w:val="00C652CB"/>
    <w:rsid w:val="00C6556B"/>
    <w:rsid w:val="00C65730"/>
    <w:rsid w:val="00C661FC"/>
    <w:rsid w:val="00C66467"/>
    <w:rsid w:val="00C66A96"/>
    <w:rsid w:val="00C66BE9"/>
    <w:rsid w:val="00C66DC7"/>
    <w:rsid w:val="00C66F97"/>
    <w:rsid w:val="00C670B3"/>
    <w:rsid w:val="00C6773F"/>
    <w:rsid w:val="00C67AD9"/>
    <w:rsid w:val="00C67BC7"/>
    <w:rsid w:val="00C67C61"/>
    <w:rsid w:val="00C7006A"/>
    <w:rsid w:val="00C708FA"/>
    <w:rsid w:val="00C709D6"/>
    <w:rsid w:val="00C70A07"/>
    <w:rsid w:val="00C70B08"/>
    <w:rsid w:val="00C70C3C"/>
    <w:rsid w:val="00C70D2A"/>
    <w:rsid w:val="00C70E2F"/>
    <w:rsid w:val="00C70EA7"/>
    <w:rsid w:val="00C70FD5"/>
    <w:rsid w:val="00C71048"/>
    <w:rsid w:val="00C710A3"/>
    <w:rsid w:val="00C71798"/>
    <w:rsid w:val="00C717D0"/>
    <w:rsid w:val="00C718D4"/>
    <w:rsid w:val="00C72301"/>
    <w:rsid w:val="00C72E94"/>
    <w:rsid w:val="00C73296"/>
    <w:rsid w:val="00C73582"/>
    <w:rsid w:val="00C73F1A"/>
    <w:rsid w:val="00C74105"/>
    <w:rsid w:val="00C743F2"/>
    <w:rsid w:val="00C74722"/>
    <w:rsid w:val="00C747DE"/>
    <w:rsid w:val="00C752DE"/>
    <w:rsid w:val="00C75370"/>
    <w:rsid w:val="00C758C8"/>
    <w:rsid w:val="00C75CB1"/>
    <w:rsid w:val="00C75DE3"/>
    <w:rsid w:val="00C75FE7"/>
    <w:rsid w:val="00C76073"/>
    <w:rsid w:val="00C76564"/>
    <w:rsid w:val="00C77189"/>
    <w:rsid w:val="00C77274"/>
    <w:rsid w:val="00C77863"/>
    <w:rsid w:val="00C77AC6"/>
    <w:rsid w:val="00C77C9B"/>
    <w:rsid w:val="00C77F6A"/>
    <w:rsid w:val="00C8126F"/>
    <w:rsid w:val="00C81502"/>
    <w:rsid w:val="00C81A20"/>
    <w:rsid w:val="00C81A58"/>
    <w:rsid w:val="00C81ACB"/>
    <w:rsid w:val="00C81B85"/>
    <w:rsid w:val="00C81D21"/>
    <w:rsid w:val="00C82128"/>
    <w:rsid w:val="00C821AC"/>
    <w:rsid w:val="00C82328"/>
    <w:rsid w:val="00C824B6"/>
    <w:rsid w:val="00C82BFC"/>
    <w:rsid w:val="00C831D1"/>
    <w:rsid w:val="00C83D6A"/>
    <w:rsid w:val="00C83F97"/>
    <w:rsid w:val="00C841C7"/>
    <w:rsid w:val="00C84252"/>
    <w:rsid w:val="00C85462"/>
    <w:rsid w:val="00C854D3"/>
    <w:rsid w:val="00C858A9"/>
    <w:rsid w:val="00C860B8"/>
    <w:rsid w:val="00C8619C"/>
    <w:rsid w:val="00C86205"/>
    <w:rsid w:val="00C86234"/>
    <w:rsid w:val="00C86272"/>
    <w:rsid w:val="00C863A2"/>
    <w:rsid w:val="00C868DD"/>
    <w:rsid w:val="00C869D0"/>
    <w:rsid w:val="00C86D97"/>
    <w:rsid w:val="00C86E04"/>
    <w:rsid w:val="00C86F0F"/>
    <w:rsid w:val="00C8710A"/>
    <w:rsid w:val="00C874B4"/>
    <w:rsid w:val="00C87527"/>
    <w:rsid w:val="00C87972"/>
    <w:rsid w:val="00C87CE5"/>
    <w:rsid w:val="00C9028C"/>
    <w:rsid w:val="00C902F6"/>
    <w:rsid w:val="00C90C60"/>
    <w:rsid w:val="00C90C9F"/>
    <w:rsid w:val="00C92059"/>
    <w:rsid w:val="00C921AA"/>
    <w:rsid w:val="00C9242C"/>
    <w:rsid w:val="00C92461"/>
    <w:rsid w:val="00C92FCB"/>
    <w:rsid w:val="00C93156"/>
    <w:rsid w:val="00C93537"/>
    <w:rsid w:val="00C935A8"/>
    <w:rsid w:val="00C93931"/>
    <w:rsid w:val="00C93BA4"/>
    <w:rsid w:val="00C93F14"/>
    <w:rsid w:val="00C941D4"/>
    <w:rsid w:val="00C9435E"/>
    <w:rsid w:val="00C94393"/>
    <w:rsid w:val="00C94D92"/>
    <w:rsid w:val="00C94DE3"/>
    <w:rsid w:val="00C94E54"/>
    <w:rsid w:val="00C9514E"/>
    <w:rsid w:val="00C95408"/>
    <w:rsid w:val="00C954B0"/>
    <w:rsid w:val="00C9586E"/>
    <w:rsid w:val="00C967BF"/>
    <w:rsid w:val="00C9690F"/>
    <w:rsid w:val="00C96E03"/>
    <w:rsid w:val="00C970E5"/>
    <w:rsid w:val="00C9731C"/>
    <w:rsid w:val="00C97522"/>
    <w:rsid w:val="00C97834"/>
    <w:rsid w:val="00C97F36"/>
    <w:rsid w:val="00CA00AC"/>
    <w:rsid w:val="00CA03E1"/>
    <w:rsid w:val="00CA0429"/>
    <w:rsid w:val="00CA0860"/>
    <w:rsid w:val="00CA0AAF"/>
    <w:rsid w:val="00CA0B66"/>
    <w:rsid w:val="00CA1081"/>
    <w:rsid w:val="00CA10C5"/>
    <w:rsid w:val="00CA12D7"/>
    <w:rsid w:val="00CA15CC"/>
    <w:rsid w:val="00CA1625"/>
    <w:rsid w:val="00CA1FD1"/>
    <w:rsid w:val="00CA205A"/>
    <w:rsid w:val="00CA20F4"/>
    <w:rsid w:val="00CA23D8"/>
    <w:rsid w:val="00CA25D1"/>
    <w:rsid w:val="00CA2963"/>
    <w:rsid w:val="00CA2B15"/>
    <w:rsid w:val="00CA2E8F"/>
    <w:rsid w:val="00CA3DEC"/>
    <w:rsid w:val="00CA3ED9"/>
    <w:rsid w:val="00CA41DF"/>
    <w:rsid w:val="00CA4EA8"/>
    <w:rsid w:val="00CA4EEE"/>
    <w:rsid w:val="00CA4FAE"/>
    <w:rsid w:val="00CA52FE"/>
    <w:rsid w:val="00CA5805"/>
    <w:rsid w:val="00CA6348"/>
    <w:rsid w:val="00CA6658"/>
    <w:rsid w:val="00CA66A6"/>
    <w:rsid w:val="00CA698F"/>
    <w:rsid w:val="00CA6CD9"/>
    <w:rsid w:val="00CA6EBD"/>
    <w:rsid w:val="00CA70E9"/>
    <w:rsid w:val="00CA71F3"/>
    <w:rsid w:val="00CA7413"/>
    <w:rsid w:val="00CA7509"/>
    <w:rsid w:val="00CA7693"/>
    <w:rsid w:val="00CA7ABC"/>
    <w:rsid w:val="00CA7B75"/>
    <w:rsid w:val="00CA7E02"/>
    <w:rsid w:val="00CA7F65"/>
    <w:rsid w:val="00CA7FBD"/>
    <w:rsid w:val="00CB005F"/>
    <w:rsid w:val="00CB114D"/>
    <w:rsid w:val="00CB118D"/>
    <w:rsid w:val="00CB1273"/>
    <w:rsid w:val="00CB1329"/>
    <w:rsid w:val="00CB19E1"/>
    <w:rsid w:val="00CB1A1F"/>
    <w:rsid w:val="00CB25F7"/>
    <w:rsid w:val="00CB292F"/>
    <w:rsid w:val="00CB29C9"/>
    <w:rsid w:val="00CB2A89"/>
    <w:rsid w:val="00CB2E3E"/>
    <w:rsid w:val="00CB3303"/>
    <w:rsid w:val="00CB3A52"/>
    <w:rsid w:val="00CB3A92"/>
    <w:rsid w:val="00CB3BD8"/>
    <w:rsid w:val="00CB3C12"/>
    <w:rsid w:val="00CB3F4E"/>
    <w:rsid w:val="00CB419C"/>
    <w:rsid w:val="00CB429E"/>
    <w:rsid w:val="00CB5D17"/>
    <w:rsid w:val="00CB615E"/>
    <w:rsid w:val="00CB645F"/>
    <w:rsid w:val="00CB67D7"/>
    <w:rsid w:val="00CB6F07"/>
    <w:rsid w:val="00CB706A"/>
    <w:rsid w:val="00CB7144"/>
    <w:rsid w:val="00CB7887"/>
    <w:rsid w:val="00CB7B6D"/>
    <w:rsid w:val="00CB7B9C"/>
    <w:rsid w:val="00CC01F6"/>
    <w:rsid w:val="00CC02D9"/>
    <w:rsid w:val="00CC03FF"/>
    <w:rsid w:val="00CC0432"/>
    <w:rsid w:val="00CC071D"/>
    <w:rsid w:val="00CC072F"/>
    <w:rsid w:val="00CC147F"/>
    <w:rsid w:val="00CC1673"/>
    <w:rsid w:val="00CC16A8"/>
    <w:rsid w:val="00CC1ACC"/>
    <w:rsid w:val="00CC1D27"/>
    <w:rsid w:val="00CC2114"/>
    <w:rsid w:val="00CC263D"/>
    <w:rsid w:val="00CC2731"/>
    <w:rsid w:val="00CC2C3C"/>
    <w:rsid w:val="00CC2E21"/>
    <w:rsid w:val="00CC2F08"/>
    <w:rsid w:val="00CC2F1C"/>
    <w:rsid w:val="00CC2F24"/>
    <w:rsid w:val="00CC3252"/>
    <w:rsid w:val="00CC3473"/>
    <w:rsid w:val="00CC3568"/>
    <w:rsid w:val="00CC39E3"/>
    <w:rsid w:val="00CC416E"/>
    <w:rsid w:val="00CC4357"/>
    <w:rsid w:val="00CC4E37"/>
    <w:rsid w:val="00CC5519"/>
    <w:rsid w:val="00CC575D"/>
    <w:rsid w:val="00CC58D0"/>
    <w:rsid w:val="00CC59BD"/>
    <w:rsid w:val="00CC5CA9"/>
    <w:rsid w:val="00CC5D32"/>
    <w:rsid w:val="00CC5D6F"/>
    <w:rsid w:val="00CC5F25"/>
    <w:rsid w:val="00CC66B4"/>
    <w:rsid w:val="00CC6717"/>
    <w:rsid w:val="00CC678B"/>
    <w:rsid w:val="00CC6B46"/>
    <w:rsid w:val="00CC6F10"/>
    <w:rsid w:val="00CC7CF3"/>
    <w:rsid w:val="00CC7E27"/>
    <w:rsid w:val="00CC7E80"/>
    <w:rsid w:val="00CD0349"/>
    <w:rsid w:val="00CD06F8"/>
    <w:rsid w:val="00CD086A"/>
    <w:rsid w:val="00CD091E"/>
    <w:rsid w:val="00CD0CBC"/>
    <w:rsid w:val="00CD1179"/>
    <w:rsid w:val="00CD1582"/>
    <w:rsid w:val="00CD15EA"/>
    <w:rsid w:val="00CD1A57"/>
    <w:rsid w:val="00CD1BCD"/>
    <w:rsid w:val="00CD1DFA"/>
    <w:rsid w:val="00CD1E62"/>
    <w:rsid w:val="00CD226E"/>
    <w:rsid w:val="00CD23C2"/>
    <w:rsid w:val="00CD251F"/>
    <w:rsid w:val="00CD2831"/>
    <w:rsid w:val="00CD288A"/>
    <w:rsid w:val="00CD2B0A"/>
    <w:rsid w:val="00CD2B98"/>
    <w:rsid w:val="00CD2E42"/>
    <w:rsid w:val="00CD2FE9"/>
    <w:rsid w:val="00CD3AA3"/>
    <w:rsid w:val="00CD4094"/>
    <w:rsid w:val="00CD412C"/>
    <w:rsid w:val="00CD4289"/>
    <w:rsid w:val="00CD42FB"/>
    <w:rsid w:val="00CD4844"/>
    <w:rsid w:val="00CD4B2D"/>
    <w:rsid w:val="00CD4FD9"/>
    <w:rsid w:val="00CD508A"/>
    <w:rsid w:val="00CD50BB"/>
    <w:rsid w:val="00CD5189"/>
    <w:rsid w:val="00CD5268"/>
    <w:rsid w:val="00CD57A3"/>
    <w:rsid w:val="00CD57FF"/>
    <w:rsid w:val="00CD6122"/>
    <w:rsid w:val="00CD618B"/>
    <w:rsid w:val="00CD653C"/>
    <w:rsid w:val="00CD67C6"/>
    <w:rsid w:val="00CD6A1C"/>
    <w:rsid w:val="00CD6AD2"/>
    <w:rsid w:val="00CD6BFE"/>
    <w:rsid w:val="00CD71CB"/>
    <w:rsid w:val="00CD7978"/>
    <w:rsid w:val="00CE03AF"/>
    <w:rsid w:val="00CE092E"/>
    <w:rsid w:val="00CE0AAD"/>
    <w:rsid w:val="00CE1B49"/>
    <w:rsid w:val="00CE1FB9"/>
    <w:rsid w:val="00CE201B"/>
    <w:rsid w:val="00CE2160"/>
    <w:rsid w:val="00CE23D9"/>
    <w:rsid w:val="00CE29B0"/>
    <w:rsid w:val="00CE3389"/>
    <w:rsid w:val="00CE3950"/>
    <w:rsid w:val="00CE41BF"/>
    <w:rsid w:val="00CE4D65"/>
    <w:rsid w:val="00CE57AE"/>
    <w:rsid w:val="00CE61E7"/>
    <w:rsid w:val="00CE6628"/>
    <w:rsid w:val="00CE6901"/>
    <w:rsid w:val="00CE702E"/>
    <w:rsid w:val="00CE713D"/>
    <w:rsid w:val="00CF04C0"/>
    <w:rsid w:val="00CF0581"/>
    <w:rsid w:val="00CF0884"/>
    <w:rsid w:val="00CF0C04"/>
    <w:rsid w:val="00CF0DA2"/>
    <w:rsid w:val="00CF1A2A"/>
    <w:rsid w:val="00CF22E1"/>
    <w:rsid w:val="00CF2472"/>
    <w:rsid w:val="00CF24C0"/>
    <w:rsid w:val="00CF28AA"/>
    <w:rsid w:val="00CF2982"/>
    <w:rsid w:val="00CF3522"/>
    <w:rsid w:val="00CF3534"/>
    <w:rsid w:val="00CF35CA"/>
    <w:rsid w:val="00CF3765"/>
    <w:rsid w:val="00CF3D48"/>
    <w:rsid w:val="00CF3D87"/>
    <w:rsid w:val="00CF4213"/>
    <w:rsid w:val="00CF4967"/>
    <w:rsid w:val="00CF4DCB"/>
    <w:rsid w:val="00CF5A06"/>
    <w:rsid w:val="00CF61E5"/>
    <w:rsid w:val="00CF63C5"/>
    <w:rsid w:val="00CF6A45"/>
    <w:rsid w:val="00CF6B9F"/>
    <w:rsid w:val="00CF6C84"/>
    <w:rsid w:val="00CF6F2A"/>
    <w:rsid w:val="00CF78D6"/>
    <w:rsid w:val="00CF7965"/>
    <w:rsid w:val="00CF7FD8"/>
    <w:rsid w:val="00D001BD"/>
    <w:rsid w:val="00D00227"/>
    <w:rsid w:val="00D00344"/>
    <w:rsid w:val="00D006A9"/>
    <w:rsid w:val="00D0095E"/>
    <w:rsid w:val="00D00997"/>
    <w:rsid w:val="00D01196"/>
    <w:rsid w:val="00D01742"/>
    <w:rsid w:val="00D017D5"/>
    <w:rsid w:val="00D01A28"/>
    <w:rsid w:val="00D02CA5"/>
    <w:rsid w:val="00D02E7A"/>
    <w:rsid w:val="00D03412"/>
    <w:rsid w:val="00D03E63"/>
    <w:rsid w:val="00D04125"/>
    <w:rsid w:val="00D04226"/>
    <w:rsid w:val="00D046C5"/>
    <w:rsid w:val="00D047AC"/>
    <w:rsid w:val="00D04F7F"/>
    <w:rsid w:val="00D05096"/>
    <w:rsid w:val="00D0533F"/>
    <w:rsid w:val="00D05764"/>
    <w:rsid w:val="00D05E54"/>
    <w:rsid w:val="00D05F57"/>
    <w:rsid w:val="00D06010"/>
    <w:rsid w:val="00D06074"/>
    <w:rsid w:val="00D061D1"/>
    <w:rsid w:val="00D061F3"/>
    <w:rsid w:val="00D063B0"/>
    <w:rsid w:val="00D06BC7"/>
    <w:rsid w:val="00D1003A"/>
    <w:rsid w:val="00D1038E"/>
    <w:rsid w:val="00D106CF"/>
    <w:rsid w:val="00D106F6"/>
    <w:rsid w:val="00D10D09"/>
    <w:rsid w:val="00D11110"/>
    <w:rsid w:val="00D11586"/>
    <w:rsid w:val="00D11A42"/>
    <w:rsid w:val="00D11AFC"/>
    <w:rsid w:val="00D12184"/>
    <w:rsid w:val="00D123D1"/>
    <w:rsid w:val="00D123EA"/>
    <w:rsid w:val="00D1246E"/>
    <w:rsid w:val="00D12A88"/>
    <w:rsid w:val="00D12C80"/>
    <w:rsid w:val="00D12EC5"/>
    <w:rsid w:val="00D13009"/>
    <w:rsid w:val="00D131D4"/>
    <w:rsid w:val="00D1364A"/>
    <w:rsid w:val="00D13768"/>
    <w:rsid w:val="00D13DCD"/>
    <w:rsid w:val="00D13EA9"/>
    <w:rsid w:val="00D14134"/>
    <w:rsid w:val="00D146ED"/>
    <w:rsid w:val="00D14D0C"/>
    <w:rsid w:val="00D1535C"/>
    <w:rsid w:val="00D154CC"/>
    <w:rsid w:val="00D1554A"/>
    <w:rsid w:val="00D1582D"/>
    <w:rsid w:val="00D158CB"/>
    <w:rsid w:val="00D15983"/>
    <w:rsid w:val="00D159D8"/>
    <w:rsid w:val="00D15B54"/>
    <w:rsid w:val="00D164CD"/>
    <w:rsid w:val="00D16958"/>
    <w:rsid w:val="00D17088"/>
    <w:rsid w:val="00D17274"/>
    <w:rsid w:val="00D17C1E"/>
    <w:rsid w:val="00D2029A"/>
    <w:rsid w:val="00D2029E"/>
    <w:rsid w:val="00D20C47"/>
    <w:rsid w:val="00D21629"/>
    <w:rsid w:val="00D2166D"/>
    <w:rsid w:val="00D220BE"/>
    <w:rsid w:val="00D22A12"/>
    <w:rsid w:val="00D22B75"/>
    <w:rsid w:val="00D22F98"/>
    <w:rsid w:val="00D2395A"/>
    <w:rsid w:val="00D23F04"/>
    <w:rsid w:val="00D24382"/>
    <w:rsid w:val="00D24B0A"/>
    <w:rsid w:val="00D24B15"/>
    <w:rsid w:val="00D25299"/>
    <w:rsid w:val="00D25921"/>
    <w:rsid w:val="00D25A73"/>
    <w:rsid w:val="00D25DC4"/>
    <w:rsid w:val="00D25E3B"/>
    <w:rsid w:val="00D25E42"/>
    <w:rsid w:val="00D26EDA"/>
    <w:rsid w:val="00D270AD"/>
    <w:rsid w:val="00D270F0"/>
    <w:rsid w:val="00D27224"/>
    <w:rsid w:val="00D279B8"/>
    <w:rsid w:val="00D27C7A"/>
    <w:rsid w:val="00D30008"/>
    <w:rsid w:val="00D300B6"/>
    <w:rsid w:val="00D30241"/>
    <w:rsid w:val="00D30A00"/>
    <w:rsid w:val="00D30A29"/>
    <w:rsid w:val="00D30E54"/>
    <w:rsid w:val="00D316A3"/>
    <w:rsid w:val="00D3177E"/>
    <w:rsid w:val="00D31907"/>
    <w:rsid w:val="00D31961"/>
    <w:rsid w:val="00D31A3B"/>
    <w:rsid w:val="00D31CB5"/>
    <w:rsid w:val="00D3287C"/>
    <w:rsid w:val="00D32C60"/>
    <w:rsid w:val="00D32E3D"/>
    <w:rsid w:val="00D3366F"/>
    <w:rsid w:val="00D3368A"/>
    <w:rsid w:val="00D336EF"/>
    <w:rsid w:val="00D338B8"/>
    <w:rsid w:val="00D33B93"/>
    <w:rsid w:val="00D33D01"/>
    <w:rsid w:val="00D33DFA"/>
    <w:rsid w:val="00D3402B"/>
    <w:rsid w:val="00D342CA"/>
    <w:rsid w:val="00D3452C"/>
    <w:rsid w:val="00D356E7"/>
    <w:rsid w:val="00D35817"/>
    <w:rsid w:val="00D35A68"/>
    <w:rsid w:val="00D35F17"/>
    <w:rsid w:val="00D3602A"/>
    <w:rsid w:val="00D36255"/>
    <w:rsid w:val="00D36471"/>
    <w:rsid w:val="00D366CB"/>
    <w:rsid w:val="00D36F9C"/>
    <w:rsid w:val="00D37404"/>
    <w:rsid w:val="00D37500"/>
    <w:rsid w:val="00D3750F"/>
    <w:rsid w:val="00D377A7"/>
    <w:rsid w:val="00D377FB"/>
    <w:rsid w:val="00D37C94"/>
    <w:rsid w:val="00D40647"/>
    <w:rsid w:val="00D408F3"/>
    <w:rsid w:val="00D40C47"/>
    <w:rsid w:val="00D4123E"/>
    <w:rsid w:val="00D41417"/>
    <w:rsid w:val="00D414AF"/>
    <w:rsid w:val="00D4168C"/>
    <w:rsid w:val="00D416CC"/>
    <w:rsid w:val="00D41B42"/>
    <w:rsid w:val="00D41E24"/>
    <w:rsid w:val="00D42CE0"/>
    <w:rsid w:val="00D42DB4"/>
    <w:rsid w:val="00D43455"/>
    <w:rsid w:val="00D434A4"/>
    <w:rsid w:val="00D434A8"/>
    <w:rsid w:val="00D438DE"/>
    <w:rsid w:val="00D43FDC"/>
    <w:rsid w:val="00D44230"/>
    <w:rsid w:val="00D443E9"/>
    <w:rsid w:val="00D445D2"/>
    <w:rsid w:val="00D45148"/>
    <w:rsid w:val="00D459BF"/>
    <w:rsid w:val="00D45D81"/>
    <w:rsid w:val="00D4624D"/>
    <w:rsid w:val="00D4671E"/>
    <w:rsid w:val="00D467B9"/>
    <w:rsid w:val="00D46B7E"/>
    <w:rsid w:val="00D46D50"/>
    <w:rsid w:val="00D474BC"/>
    <w:rsid w:val="00D476E6"/>
    <w:rsid w:val="00D47931"/>
    <w:rsid w:val="00D500E6"/>
    <w:rsid w:val="00D500ED"/>
    <w:rsid w:val="00D50C20"/>
    <w:rsid w:val="00D50C6E"/>
    <w:rsid w:val="00D51643"/>
    <w:rsid w:val="00D519CF"/>
    <w:rsid w:val="00D51D33"/>
    <w:rsid w:val="00D51DC3"/>
    <w:rsid w:val="00D51E77"/>
    <w:rsid w:val="00D526B4"/>
    <w:rsid w:val="00D52A9E"/>
    <w:rsid w:val="00D52B64"/>
    <w:rsid w:val="00D52D3E"/>
    <w:rsid w:val="00D532D6"/>
    <w:rsid w:val="00D54CC7"/>
    <w:rsid w:val="00D54D62"/>
    <w:rsid w:val="00D55186"/>
    <w:rsid w:val="00D5556F"/>
    <w:rsid w:val="00D557EA"/>
    <w:rsid w:val="00D55989"/>
    <w:rsid w:val="00D55AC6"/>
    <w:rsid w:val="00D56159"/>
    <w:rsid w:val="00D566D4"/>
    <w:rsid w:val="00D56954"/>
    <w:rsid w:val="00D60066"/>
    <w:rsid w:val="00D605AC"/>
    <w:rsid w:val="00D60686"/>
    <w:rsid w:val="00D607C7"/>
    <w:rsid w:val="00D61002"/>
    <w:rsid w:val="00D61631"/>
    <w:rsid w:val="00D618D1"/>
    <w:rsid w:val="00D618E6"/>
    <w:rsid w:val="00D618EF"/>
    <w:rsid w:val="00D61A37"/>
    <w:rsid w:val="00D61CB8"/>
    <w:rsid w:val="00D6231D"/>
    <w:rsid w:val="00D62A70"/>
    <w:rsid w:val="00D62A83"/>
    <w:rsid w:val="00D632AA"/>
    <w:rsid w:val="00D6338F"/>
    <w:rsid w:val="00D63394"/>
    <w:rsid w:val="00D63397"/>
    <w:rsid w:val="00D6435C"/>
    <w:rsid w:val="00D64503"/>
    <w:rsid w:val="00D6459A"/>
    <w:rsid w:val="00D651A0"/>
    <w:rsid w:val="00D6525C"/>
    <w:rsid w:val="00D65260"/>
    <w:rsid w:val="00D6533E"/>
    <w:rsid w:val="00D65E24"/>
    <w:rsid w:val="00D6624A"/>
    <w:rsid w:val="00D66B75"/>
    <w:rsid w:val="00D6739C"/>
    <w:rsid w:val="00D67C85"/>
    <w:rsid w:val="00D67EB3"/>
    <w:rsid w:val="00D67FE7"/>
    <w:rsid w:val="00D70001"/>
    <w:rsid w:val="00D708A1"/>
    <w:rsid w:val="00D70B82"/>
    <w:rsid w:val="00D71020"/>
    <w:rsid w:val="00D71A93"/>
    <w:rsid w:val="00D7202D"/>
    <w:rsid w:val="00D722B7"/>
    <w:rsid w:val="00D72617"/>
    <w:rsid w:val="00D7287E"/>
    <w:rsid w:val="00D72BE5"/>
    <w:rsid w:val="00D72DDF"/>
    <w:rsid w:val="00D73206"/>
    <w:rsid w:val="00D73659"/>
    <w:rsid w:val="00D738DC"/>
    <w:rsid w:val="00D73C3B"/>
    <w:rsid w:val="00D74312"/>
    <w:rsid w:val="00D74337"/>
    <w:rsid w:val="00D74339"/>
    <w:rsid w:val="00D7460F"/>
    <w:rsid w:val="00D74DAF"/>
    <w:rsid w:val="00D75590"/>
    <w:rsid w:val="00D75597"/>
    <w:rsid w:val="00D75EA9"/>
    <w:rsid w:val="00D76857"/>
    <w:rsid w:val="00D768E3"/>
    <w:rsid w:val="00D77177"/>
    <w:rsid w:val="00D7781F"/>
    <w:rsid w:val="00D77B1B"/>
    <w:rsid w:val="00D77B7E"/>
    <w:rsid w:val="00D8103A"/>
    <w:rsid w:val="00D81342"/>
    <w:rsid w:val="00D813A0"/>
    <w:rsid w:val="00D813A9"/>
    <w:rsid w:val="00D81690"/>
    <w:rsid w:val="00D81ACA"/>
    <w:rsid w:val="00D81BEB"/>
    <w:rsid w:val="00D81D5F"/>
    <w:rsid w:val="00D8269D"/>
    <w:rsid w:val="00D826C9"/>
    <w:rsid w:val="00D82727"/>
    <w:rsid w:val="00D8276F"/>
    <w:rsid w:val="00D82996"/>
    <w:rsid w:val="00D82F0D"/>
    <w:rsid w:val="00D83365"/>
    <w:rsid w:val="00D83412"/>
    <w:rsid w:val="00D83556"/>
    <w:rsid w:val="00D8379F"/>
    <w:rsid w:val="00D84803"/>
    <w:rsid w:val="00D85421"/>
    <w:rsid w:val="00D85B15"/>
    <w:rsid w:val="00D85B84"/>
    <w:rsid w:val="00D85C4B"/>
    <w:rsid w:val="00D87039"/>
    <w:rsid w:val="00D8741F"/>
    <w:rsid w:val="00D879E8"/>
    <w:rsid w:val="00D87F14"/>
    <w:rsid w:val="00D90190"/>
    <w:rsid w:val="00D9079C"/>
    <w:rsid w:val="00D907D1"/>
    <w:rsid w:val="00D911E0"/>
    <w:rsid w:val="00D912D0"/>
    <w:rsid w:val="00D9160F"/>
    <w:rsid w:val="00D91812"/>
    <w:rsid w:val="00D91839"/>
    <w:rsid w:val="00D91A70"/>
    <w:rsid w:val="00D92479"/>
    <w:rsid w:val="00D925EB"/>
    <w:rsid w:val="00D9266D"/>
    <w:rsid w:val="00D927B6"/>
    <w:rsid w:val="00D92A8A"/>
    <w:rsid w:val="00D9302C"/>
    <w:rsid w:val="00D93539"/>
    <w:rsid w:val="00D935CF"/>
    <w:rsid w:val="00D938B9"/>
    <w:rsid w:val="00D93B58"/>
    <w:rsid w:val="00D93D50"/>
    <w:rsid w:val="00D93DC0"/>
    <w:rsid w:val="00D9406B"/>
    <w:rsid w:val="00D94771"/>
    <w:rsid w:val="00D94790"/>
    <w:rsid w:val="00D9486F"/>
    <w:rsid w:val="00D94DCA"/>
    <w:rsid w:val="00D94F23"/>
    <w:rsid w:val="00D95722"/>
    <w:rsid w:val="00D9595E"/>
    <w:rsid w:val="00D95B2E"/>
    <w:rsid w:val="00D96401"/>
    <w:rsid w:val="00D966F3"/>
    <w:rsid w:val="00D96B07"/>
    <w:rsid w:val="00D96E18"/>
    <w:rsid w:val="00D97003"/>
    <w:rsid w:val="00D975CF"/>
    <w:rsid w:val="00D97695"/>
    <w:rsid w:val="00DA0875"/>
    <w:rsid w:val="00DA0894"/>
    <w:rsid w:val="00DA09FE"/>
    <w:rsid w:val="00DA0E4A"/>
    <w:rsid w:val="00DA0F40"/>
    <w:rsid w:val="00DA1306"/>
    <w:rsid w:val="00DA1624"/>
    <w:rsid w:val="00DA2EB3"/>
    <w:rsid w:val="00DA2F08"/>
    <w:rsid w:val="00DA3030"/>
    <w:rsid w:val="00DA3840"/>
    <w:rsid w:val="00DA3D08"/>
    <w:rsid w:val="00DA40E0"/>
    <w:rsid w:val="00DA4286"/>
    <w:rsid w:val="00DA4460"/>
    <w:rsid w:val="00DA48DE"/>
    <w:rsid w:val="00DA4A3B"/>
    <w:rsid w:val="00DA5323"/>
    <w:rsid w:val="00DA5597"/>
    <w:rsid w:val="00DA574B"/>
    <w:rsid w:val="00DA5EBE"/>
    <w:rsid w:val="00DA6025"/>
    <w:rsid w:val="00DA64A9"/>
    <w:rsid w:val="00DA6807"/>
    <w:rsid w:val="00DA6FDA"/>
    <w:rsid w:val="00DA7703"/>
    <w:rsid w:val="00DA77AE"/>
    <w:rsid w:val="00DB0126"/>
    <w:rsid w:val="00DB04E0"/>
    <w:rsid w:val="00DB0845"/>
    <w:rsid w:val="00DB099C"/>
    <w:rsid w:val="00DB1563"/>
    <w:rsid w:val="00DB16D9"/>
    <w:rsid w:val="00DB176C"/>
    <w:rsid w:val="00DB192F"/>
    <w:rsid w:val="00DB1972"/>
    <w:rsid w:val="00DB1BA4"/>
    <w:rsid w:val="00DB1F2D"/>
    <w:rsid w:val="00DB200A"/>
    <w:rsid w:val="00DB2179"/>
    <w:rsid w:val="00DB2A1A"/>
    <w:rsid w:val="00DB3321"/>
    <w:rsid w:val="00DB37EF"/>
    <w:rsid w:val="00DB40EB"/>
    <w:rsid w:val="00DB4AA6"/>
    <w:rsid w:val="00DB4C8C"/>
    <w:rsid w:val="00DB4E98"/>
    <w:rsid w:val="00DB5F36"/>
    <w:rsid w:val="00DB6235"/>
    <w:rsid w:val="00DB75DD"/>
    <w:rsid w:val="00DB7D0D"/>
    <w:rsid w:val="00DB7D7B"/>
    <w:rsid w:val="00DB7E5A"/>
    <w:rsid w:val="00DB7F53"/>
    <w:rsid w:val="00DC0386"/>
    <w:rsid w:val="00DC03D2"/>
    <w:rsid w:val="00DC099B"/>
    <w:rsid w:val="00DC0EE0"/>
    <w:rsid w:val="00DC1326"/>
    <w:rsid w:val="00DC1BA4"/>
    <w:rsid w:val="00DC1F67"/>
    <w:rsid w:val="00DC2148"/>
    <w:rsid w:val="00DC23AC"/>
    <w:rsid w:val="00DC2561"/>
    <w:rsid w:val="00DC26AF"/>
    <w:rsid w:val="00DC28E5"/>
    <w:rsid w:val="00DC2C87"/>
    <w:rsid w:val="00DC2CA9"/>
    <w:rsid w:val="00DC2E36"/>
    <w:rsid w:val="00DC3254"/>
    <w:rsid w:val="00DC35F2"/>
    <w:rsid w:val="00DC3638"/>
    <w:rsid w:val="00DC376E"/>
    <w:rsid w:val="00DC38E1"/>
    <w:rsid w:val="00DC3C7F"/>
    <w:rsid w:val="00DC3F60"/>
    <w:rsid w:val="00DC4320"/>
    <w:rsid w:val="00DC4481"/>
    <w:rsid w:val="00DC4615"/>
    <w:rsid w:val="00DC46B4"/>
    <w:rsid w:val="00DC5287"/>
    <w:rsid w:val="00DC5724"/>
    <w:rsid w:val="00DC58FB"/>
    <w:rsid w:val="00DC5C22"/>
    <w:rsid w:val="00DC6113"/>
    <w:rsid w:val="00DC691B"/>
    <w:rsid w:val="00DC6B64"/>
    <w:rsid w:val="00DC6BFA"/>
    <w:rsid w:val="00DC75B5"/>
    <w:rsid w:val="00DC75CA"/>
    <w:rsid w:val="00DC790D"/>
    <w:rsid w:val="00DD0723"/>
    <w:rsid w:val="00DD0DDD"/>
    <w:rsid w:val="00DD1489"/>
    <w:rsid w:val="00DD1513"/>
    <w:rsid w:val="00DD18D4"/>
    <w:rsid w:val="00DD1D3E"/>
    <w:rsid w:val="00DD1E84"/>
    <w:rsid w:val="00DD2014"/>
    <w:rsid w:val="00DD2174"/>
    <w:rsid w:val="00DD21F6"/>
    <w:rsid w:val="00DD23F8"/>
    <w:rsid w:val="00DD2416"/>
    <w:rsid w:val="00DD2896"/>
    <w:rsid w:val="00DD28F0"/>
    <w:rsid w:val="00DD2F96"/>
    <w:rsid w:val="00DD378B"/>
    <w:rsid w:val="00DD385A"/>
    <w:rsid w:val="00DD3C01"/>
    <w:rsid w:val="00DD4449"/>
    <w:rsid w:val="00DD481C"/>
    <w:rsid w:val="00DD49BF"/>
    <w:rsid w:val="00DD5079"/>
    <w:rsid w:val="00DD5132"/>
    <w:rsid w:val="00DD5249"/>
    <w:rsid w:val="00DD535C"/>
    <w:rsid w:val="00DD54C5"/>
    <w:rsid w:val="00DD5F02"/>
    <w:rsid w:val="00DD671B"/>
    <w:rsid w:val="00DD71DD"/>
    <w:rsid w:val="00DD793B"/>
    <w:rsid w:val="00DD7CD8"/>
    <w:rsid w:val="00DE0B28"/>
    <w:rsid w:val="00DE1763"/>
    <w:rsid w:val="00DE1B13"/>
    <w:rsid w:val="00DE1D6C"/>
    <w:rsid w:val="00DE24A6"/>
    <w:rsid w:val="00DE2673"/>
    <w:rsid w:val="00DE2AC8"/>
    <w:rsid w:val="00DE344D"/>
    <w:rsid w:val="00DE3595"/>
    <w:rsid w:val="00DE35C3"/>
    <w:rsid w:val="00DE3C75"/>
    <w:rsid w:val="00DE3D5A"/>
    <w:rsid w:val="00DE4023"/>
    <w:rsid w:val="00DE40B7"/>
    <w:rsid w:val="00DE4B3F"/>
    <w:rsid w:val="00DE4C3D"/>
    <w:rsid w:val="00DE53B1"/>
    <w:rsid w:val="00DE5546"/>
    <w:rsid w:val="00DE55C0"/>
    <w:rsid w:val="00DE5ED6"/>
    <w:rsid w:val="00DE6377"/>
    <w:rsid w:val="00DE63BD"/>
    <w:rsid w:val="00DE64C2"/>
    <w:rsid w:val="00DE65D3"/>
    <w:rsid w:val="00DE6692"/>
    <w:rsid w:val="00DE670C"/>
    <w:rsid w:val="00DE6FFF"/>
    <w:rsid w:val="00DE71D5"/>
    <w:rsid w:val="00DE74BA"/>
    <w:rsid w:val="00DE7740"/>
    <w:rsid w:val="00DE78A4"/>
    <w:rsid w:val="00DE7997"/>
    <w:rsid w:val="00DE7D22"/>
    <w:rsid w:val="00DF01F3"/>
    <w:rsid w:val="00DF0425"/>
    <w:rsid w:val="00DF0539"/>
    <w:rsid w:val="00DF0769"/>
    <w:rsid w:val="00DF08E2"/>
    <w:rsid w:val="00DF0986"/>
    <w:rsid w:val="00DF0A1F"/>
    <w:rsid w:val="00DF0D6E"/>
    <w:rsid w:val="00DF0F21"/>
    <w:rsid w:val="00DF0FBA"/>
    <w:rsid w:val="00DF1172"/>
    <w:rsid w:val="00DF1361"/>
    <w:rsid w:val="00DF1CDE"/>
    <w:rsid w:val="00DF1E97"/>
    <w:rsid w:val="00DF218C"/>
    <w:rsid w:val="00DF231D"/>
    <w:rsid w:val="00DF27CF"/>
    <w:rsid w:val="00DF2A3F"/>
    <w:rsid w:val="00DF2A74"/>
    <w:rsid w:val="00DF2C86"/>
    <w:rsid w:val="00DF3B7A"/>
    <w:rsid w:val="00DF42CA"/>
    <w:rsid w:val="00DF4315"/>
    <w:rsid w:val="00DF4FAA"/>
    <w:rsid w:val="00DF5A25"/>
    <w:rsid w:val="00DF5CD4"/>
    <w:rsid w:val="00DF5F02"/>
    <w:rsid w:val="00DF683D"/>
    <w:rsid w:val="00DF6C6B"/>
    <w:rsid w:val="00DF72B1"/>
    <w:rsid w:val="00DF740F"/>
    <w:rsid w:val="00DF7483"/>
    <w:rsid w:val="00DF7606"/>
    <w:rsid w:val="00E0098E"/>
    <w:rsid w:val="00E00A95"/>
    <w:rsid w:val="00E00BAC"/>
    <w:rsid w:val="00E00BF8"/>
    <w:rsid w:val="00E01673"/>
    <w:rsid w:val="00E01BEE"/>
    <w:rsid w:val="00E01C23"/>
    <w:rsid w:val="00E01D8D"/>
    <w:rsid w:val="00E01F82"/>
    <w:rsid w:val="00E02674"/>
    <w:rsid w:val="00E02BDD"/>
    <w:rsid w:val="00E03656"/>
    <w:rsid w:val="00E038CE"/>
    <w:rsid w:val="00E03A6F"/>
    <w:rsid w:val="00E03B23"/>
    <w:rsid w:val="00E03BCB"/>
    <w:rsid w:val="00E03DFE"/>
    <w:rsid w:val="00E04720"/>
    <w:rsid w:val="00E04AAF"/>
    <w:rsid w:val="00E04E50"/>
    <w:rsid w:val="00E04E75"/>
    <w:rsid w:val="00E050DD"/>
    <w:rsid w:val="00E053BA"/>
    <w:rsid w:val="00E0547A"/>
    <w:rsid w:val="00E05995"/>
    <w:rsid w:val="00E05D9D"/>
    <w:rsid w:val="00E0614A"/>
    <w:rsid w:val="00E06940"/>
    <w:rsid w:val="00E06945"/>
    <w:rsid w:val="00E06B04"/>
    <w:rsid w:val="00E06C6A"/>
    <w:rsid w:val="00E06C88"/>
    <w:rsid w:val="00E07283"/>
    <w:rsid w:val="00E073D6"/>
    <w:rsid w:val="00E076EE"/>
    <w:rsid w:val="00E07E11"/>
    <w:rsid w:val="00E07EF1"/>
    <w:rsid w:val="00E104C0"/>
    <w:rsid w:val="00E10CE5"/>
    <w:rsid w:val="00E10F03"/>
    <w:rsid w:val="00E11049"/>
    <w:rsid w:val="00E1129F"/>
    <w:rsid w:val="00E112A7"/>
    <w:rsid w:val="00E115B7"/>
    <w:rsid w:val="00E116EF"/>
    <w:rsid w:val="00E11CFD"/>
    <w:rsid w:val="00E11E9B"/>
    <w:rsid w:val="00E1250E"/>
    <w:rsid w:val="00E1251C"/>
    <w:rsid w:val="00E12667"/>
    <w:rsid w:val="00E127F7"/>
    <w:rsid w:val="00E12F3D"/>
    <w:rsid w:val="00E1308B"/>
    <w:rsid w:val="00E135B9"/>
    <w:rsid w:val="00E136DA"/>
    <w:rsid w:val="00E14C41"/>
    <w:rsid w:val="00E15831"/>
    <w:rsid w:val="00E15CE9"/>
    <w:rsid w:val="00E15D6F"/>
    <w:rsid w:val="00E15D9B"/>
    <w:rsid w:val="00E161C0"/>
    <w:rsid w:val="00E1643B"/>
    <w:rsid w:val="00E1669A"/>
    <w:rsid w:val="00E166B2"/>
    <w:rsid w:val="00E17384"/>
    <w:rsid w:val="00E17406"/>
    <w:rsid w:val="00E176EA"/>
    <w:rsid w:val="00E17778"/>
    <w:rsid w:val="00E1782E"/>
    <w:rsid w:val="00E179FF"/>
    <w:rsid w:val="00E17FBD"/>
    <w:rsid w:val="00E201F7"/>
    <w:rsid w:val="00E208AB"/>
    <w:rsid w:val="00E208D6"/>
    <w:rsid w:val="00E21682"/>
    <w:rsid w:val="00E21C4E"/>
    <w:rsid w:val="00E21D5B"/>
    <w:rsid w:val="00E22414"/>
    <w:rsid w:val="00E225C6"/>
    <w:rsid w:val="00E226D4"/>
    <w:rsid w:val="00E22768"/>
    <w:rsid w:val="00E2276F"/>
    <w:rsid w:val="00E22951"/>
    <w:rsid w:val="00E22CB2"/>
    <w:rsid w:val="00E22F4C"/>
    <w:rsid w:val="00E23442"/>
    <w:rsid w:val="00E23E99"/>
    <w:rsid w:val="00E23F4B"/>
    <w:rsid w:val="00E241B3"/>
    <w:rsid w:val="00E243FD"/>
    <w:rsid w:val="00E2457C"/>
    <w:rsid w:val="00E24A28"/>
    <w:rsid w:val="00E24E14"/>
    <w:rsid w:val="00E24E19"/>
    <w:rsid w:val="00E25778"/>
    <w:rsid w:val="00E2588D"/>
    <w:rsid w:val="00E25E3E"/>
    <w:rsid w:val="00E25FA6"/>
    <w:rsid w:val="00E260DC"/>
    <w:rsid w:val="00E26117"/>
    <w:rsid w:val="00E2615A"/>
    <w:rsid w:val="00E266E6"/>
    <w:rsid w:val="00E26906"/>
    <w:rsid w:val="00E26D6F"/>
    <w:rsid w:val="00E26EC5"/>
    <w:rsid w:val="00E27367"/>
    <w:rsid w:val="00E27508"/>
    <w:rsid w:val="00E302AD"/>
    <w:rsid w:val="00E3040D"/>
    <w:rsid w:val="00E30CA3"/>
    <w:rsid w:val="00E30E97"/>
    <w:rsid w:val="00E316DD"/>
    <w:rsid w:val="00E31765"/>
    <w:rsid w:val="00E3181E"/>
    <w:rsid w:val="00E31F90"/>
    <w:rsid w:val="00E32112"/>
    <w:rsid w:val="00E32448"/>
    <w:rsid w:val="00E3267E"/>
    <w:rsid w:val="00E32BA8"/>
    <w:rsid w:val="00E32DEB"/>
    <w:rsid w:val="00E32EC9"/>
    <w:rsid w:val="00E32EDC"/>
    <w:rsid w:val="00E32F7D"/>
    <w:rsid w:val="00E337E0"/>
    <w:rsid w:val="00E33DC9"/>
    <w:rsid w:val="00E3493E"/>
    <w:rsid w:val="00E34A31"/>
    <w:rsid w:val="00E34CB7"/>
    <w:rsid w:val="00E34F5D"/>
    <w:rsid w:val="00E34F98"/>
    <w:rsid w:val="00E3516D"/>
    <w:rsid w:val="00E35501"/>
    <w:rsid w:val="00E35815"/>
    <w:rsid w:val="00E35879"/>
    <w:rsid w:val="00E35CE9"/>
    <w:rsid w:val="00E3603E"/>
    <w:rsid w:val="00E3610C"/>
    <w:rsid w:val="00E36223"/>
    <w:rsid w:val="00E362E6"/>
    <w:rsid w:val="00E36469"/>
    <w:rsid w:val="00E3689F"/>
    <w:rsid w:val="00E36DB6"/>
    <w:rsid w:val="00E36FF4"/>
    <w:rsid w:val="00E370A6"/>
    <w:rsid w:val="00E370CC"/>
    <w:rsid w:val="00E37100"/>
    <w:rsid w:val="00E37F12"/>
    <w:rsid w:val="00E4008E"/>
    <w:rsid w:val="00E4024A"/>
    <w:rsid w:val="00E40365"/>
    <w:rsid w:val="00E4091F"/>
    <w:rsid w:val="00E40EAA"/>
    <w:rsid w:val="00E41408"/>
    <w:rsid w:val="00E41969"/>
    <w:rsid w:val="00E41FA1"/>
    <w:rsid w:val="00E42743"/>
    <w:rsid w:val="00E42882"/>
    <w:rsid w:val="00E42B80"/>
    <w:rsid w:val="00E431CD"/>
    <w:rsid w:val="00E433DE"/>
    <w:rsid w:val="00E435F8"/>
    <w:rsid w:val="00E43936"/>
    <w:rsid w:val="00E43953"/>
    <w:rsid w:val="00E43A83"/>
    <w:rsid w:val="00E4424E"/>
    <w:rsid w:val="00E44385"/>
    <w:rsid w:val="00E4484D"/>
    <w:rsid w:val="00E44AA2"/>
    <w:rsid w:val="00E44AF9"/>
    <w:rsid w:val="00E44CB8"/>
    <w:rsid w:val="00E45253"/>
    <w:rsid w:val="00E45E7D"/>
    <w:rsid w:val="00E45FC3"/>
    <w:rsid w:val="00E46129"/>
    <w:rsid w:val="00E46609"/>
    <w:rsid w:val="00E46686"/>
    <w:rsid w:val="00E47235"/>
    <w:rsid w:val="00E472FD"/>
    <w:rsid w:val="00E473FB"/>
    <w:rsid w:val="00E47456"/>
    <w:rsid w:val="00E47A67"/>
    <w:rsid w:val="00E47B59"/>
    <w:rsid w:val="00E50029"/>
    <w:rsid w:val="00E50306"/>
    <w:rsid w:val="00E5036F"/>
    <w:rsid w:val="00E508A9"/>
    <w:rsid w:val="00E50C22"/>
    <w:rsid w:val="00E50D6B"/>
    <w:rsid w:val="00E50DE5"/>
    <w:rsid w:val="00E50F80"/>
    <w:rsid w:val="00E510BD"/>
    <w:rsid w:val="00E51464"/>
    <w:rsid w:val="00E51530"/>
    <w:rsid w:val="00E5158D"/>
    <w:rsid w:val="00E51732"/>
    <w:rsid w:val="00E51AF1"/>
    <w:rsid w:val="00E51DC7"/>
    <w:rsid w:val="00E51F91"/>
    <w:rsid w:val="00E5217E"/>
    <w:rsid w:val="00E522D7"/>
    <w:rsid w:val="00E52FAE"/>
    <w:rsid w:val="00E531A0"/>
    <w:rsid w:val="00E535FD"/>
    <w:rsid w:val="00E53A57"/>
    <w:rsid w:val="00E53E66"/>
    <w:rsid w:val="00E54442"/>
    <w:rsid w:val="00E549AB"/>
    <w:rsid w:val="00E54A90"/>
    <w:rsid w:val="00E553D3"/>
    <w:rsid w:val="00E5557F"/>
    <w:rsid w:val="00E55810"/>
    <w:rsid w:val="00E5588E"/>
    <w:rsid w:val="00E558CC"/>
    <w:rsid w:val="00E559E8"/>
    <w:rsid w:val="00E55B2A"/>
    <w:rsid w:val="00E55DCC"/>
    <w:rsid w:val="00E55E35"/>
    <w:rsid w:val="00E56069"/>
    <w:rsid w:val="00E564EA"/>
    <w:rsid w:val="00E56720"/>
    <w:rsid w:val="00E5682A"/>
    <w:rsid w:val="00E5710A"/>
    <w:rsid w:val="00E5740A"/>
    <w:rsid w:val="00E574EA"/>
    <w:rsid w:val="00E577C6"/>
    <w:rsid w:val="00E5785F"/>
    <w:rsid w:val="00E600CA"/>
    <w:rsid w:val="00E6095D"/>
    <w:rsid w:val="00E60E10"/>
    <w:rsid w:val="00E61123"/>
    <w:rsid w:val="00E61223"/>
    <w:rsid w:val="00E615A8"/>
    <w:rsid w:val="00E619C6"/>
    <w:rsid w:val="00E62040"/>
    <w:rsid w:val="00E625E4"/>
    <w:rsid w:val="00E62792"/>
    <w:rsid w:val="00E62AF7"/>
    <w:rsid w:val="00E62AFF"/>
    <w:rsid w:val="00E62E30"/>
    <w:rsid w:val="00E631E2"/>
    <w:rsid w:val="00E636CE"/>
    <w:rsid w:val="00E63781"/>
    <w:rsid w:val="00E63902"/>
    <w:rsid w:val="00E64054"/>
    <w:rsid w:val="00E6460D"/>
    <w:rsid w:val="00E64664"/>
    <w:rsid w:val="00E646B7"/>
    <w:rsid w:val="00E6496C"/>
    <w:rsid w:val="00E64B7E"/>
    <w:rsid w:val="00E6543A"/>
    <w:rsid w:val="00E65C18"/>
    <w:rsid w:val="00E6613C"/>
    <w:rsid w:val="00E66435"/>
    <w:rsid w:val="00E664F4"/>
    <w:rsid w:val="00E66C15"/>
    <w:rsid w:val="00E66CC1"/>
    <w:rsid w:val="00E66F14"/>
    <w:rsid w:val="00E66FAC"/>
    <w:rsid w:val="00E672C2"/>
    <w:rsid w:val="00E67320"/>
    <w:rsid w:val="00E67A92"/>
    <w:rsid w:val="00E67B41"/>
    <w:rsid w:val="00E67CD6"/>
    <w:rsid w:val="00E67E63"/>
    <w:rsid w:val="00E67F71"/>
    <w:rsid w:val="00E7015A"/>
    <w:rsid w:val="00E70289"/>
    <w:rsid w:val="00E70B61"/>
    <w:rsid w:val="00E71111"/>
    <w:rsid w:val="00E71300"/>
    <w:rsid w:val="00E7156E"/>
    <w:rsid w:val="00E71828"/>
    <w:rsid w:val="00E71B84"/>
    <w:rsid w:val="00E71F46"/>
    <w:rsid w:val="00E724A4"/>
    <w:rsid w:val="00E725AA"/>
    <w:rsid w:val="00E7335A"/>
    <w:rsid w:val="00E73B49"/>
    <w:rsid w:val="00E740FA"/>
    <w:rsid w:val="00E746FA"/>
    <w:rsid w:val="00E74FD6"/>
    <w:rsid w:val="00E75CF0"/>
    <w:rsid w:val="00E75D63"/>
    <w:rsid w:val="00E76747"/>
    <w:rsid w:val="00E76B3B"/>
    <w:rsid w:val="00E76CC8"/>
    <w:rsid w:val="00E771E4"/>
    <w:rsid w:val="00E777E7"/>
    <w:rsid w:val="00E77A50"/>
    <w:rsid w:val="00E77E5B"/>
    <w:rsid w:val="00E802E2"/>
    <w:rsid w:val="00E8072E"/>
    <w:rsid w:val="00E80D63"/>
    <w:rsid w:val="00E8173A"/>
    <w:rsid w:val="00E817AF"/>
    <w:rsid w:val="00E81B1D"/>
    <w:rsid w:val="00E81BDA"/>
    <w:rsid w:val="00E81CB6"/>
    <w:rsid w:val="00E81FF2"/>
    <w:rsid w:val="00E8231E"/>
    <w:rsid w:val="00E82330"/>
    <w:rsid w:val="00E82452"/>
    <w:rsid w:val="00E82500"/>
    <w:rsid w:val="00E826B3"/>
    <w:rsid w:val="00E8276B"/>
    <w:rsid w:val="00E828B7"/>
    <w:rsid w:val="00E828E6"/>
    <w:rsid w:val="00E82A80"/>
    <w:rsid w:val="00E82AB2"/>
    <w:rsid w:val="00E83520"/>
    <w:rsid w:val="00E836BB"/>
    <w:rsid w:val="00E841A6"/>
    <w:rsid w:val="00E8449A"/>
    <w:rsid w:val="00E84678"/>
    <w:rsid w:val="00E84AE2"/>
    <w:rsid w:val="00E84B28"/>
    <w:rsid w:val="00E84C7A"/>
    <w:rsid w:val="00E8527E"/>
    <w:rsid w:val="00E85A1F"/>
    <w:rsid w:val="00E85A85"/>
    <w:rsid w:val="00E85C80"/>
    <w:rsid w:val="00E85D11"/>
    <w:rsid w:val="00E85E0A"/>
    <w:rsid w:val="00E87066"/>
    <w:rsid w:val="00E872D6"/>
    <w:rsid w:val="00E87307"/>
    <w:rsid w:val="00E87641"/>
    <w:rsid w:val="00E87727"/>
    <w:rsid w:val="00E87E17"/>
    <w:rsid w:val="00E9091E"/>
    <w:rsid w:val="00E90980"/>
    <w:rsid w:val="00E90BDB"/>
    <w:rsid w:val="00E90D17"/>
    <w:rsid w:val="00E90ED4"/>
    <w:rsid w:val="00E9191F"/>
    <w:rsid w:val="00E9199A"/>
    <w:rsid w:val="00E91D6F"/>
    <w:rsid w:val="00E9259D"/>
    <w:rsid w:val="00E92739"/>
    <w:rsid w:val="00E927A6"/>
    <w:rsid w:val="00E92CC1"/>
    <w:rsid w:val="00E92E00"/>
    <w:rsid w:val="00E92F61"/>
    <w:rsid w:val="00E93182"/>
    <w:rsid w:val="00E932D0"/>
    <w:rsid w:val="00E9338B"/>
    <w:rsid w:val="00E9388E"/>
    <w:rsid w:val="00E93EB3"/>
    <w:rsid w:val="00E943CF"/>
    <w:rsid w:val="00E946DB"/>
    <w:rsid w:val="00E947D2"/>
    <w:rsid w:val="00E9564A"/>
    <w:rsid w:val="00E95961"/>
    <w:rsid w:val="00E959D6"/>
    <w:rsid w:val="00E96537"/>
    <w:rsid w:val="00E968DF"/>
    <w:rsid w:val="00E96FEF"/>
    <w:rsid w:val="00E971A1"/>
    <w:rsid w:val="00E977C7"/>
    <w:rsid w:val="00E9791F"/>
    <w:rsid w:val="00EA054A"/>
    <w:rsid w:val="00EA0632"/>
    <w:rsid w:val="00EA074E"/>
    <w:rsid w:val="00EA096B"/>
    <w:rsid w:val="00EA0CA1"/>
    <w:rsid w:val="00EA1325"/>
    <w:rsid w:val="00EA1377"/>
    <w:rsid w:val="00EA1913"/>
    <w:rsid w:val="00EA1E52"/>
    <w:rsid w:val="00EA2A33"/>
    <w:rsid w:val="00EA2D23"/>
    <w:rsid w:val="00EA3739"/>
    <w:rsid w:val="00EA410B"/>
    <w:rsid w:val="00EA42FE"/>
    <w:rsid w:val="00EA4450"/>
    <w:rsid w:val="00EA46D3"/>
    <w:rsid w:val="00EA4779"/>
    <w:rsid w:val="00EA4BA8"/>
    <w:rsid w:val="00EA4C3F"/>
    <w:rsid w:val="00EA4CB2"/>
    <w:rsid w:val="00EA500A"/>
    <w:rsid w:val="00EA5014"/>
    <w:rsid w:val="00EA5042"/>
    <w:rsid w:val="00EA5BBA"/>
    <w:rsid w:val="00EA5C60"/>
    <w:rsid w:val="00EA5EBD"/>
    <w:rsid w:val="00EA6030"/>
    <w:rsid w:val="00EA607A"/>
    <w:rsid w:val="00EA6669"/>
    <w:rsid w:val="00EA6ABC"/>
    <w:rsid w:val="00EA6CD9"/>
    <w:rsid w:val="00EA6DAE"/>
    <w:rsid w:val="00EA6DBC"/>
    <w:rsid w:val="00EA6E67"/>
    <w:rsid w:val="00EA6F30"/>
    <w:rsid w:val="00EA7966"/>
    <w:rsid w:val="00EA7C47"/>
    <w:rsid w:val="00EA7F2D"/>
    <w:rsid w:val="00EA7FE8"/>
    <w:rsid w:val="00EB04E7"/>
    <w:rsid w:val="00EB07B4"/>
    <w:rsid w:val="00EB0891"/>
    <w:rsid w:val="00EB09EA"/>
    <w:rsid w:val="00EB19AF"/>
    <w:rsid w:val="00EB1B9D"/>
    <w:rsid w:val="00EB1CAC"/>
    <w:rsid w:val="00EB2245"/>
    <w:rsid w:val="00EB224B"/>
    <w:rsid w:val="00EB2719"/>
    <w:rsid w:val="00EB2B89"/>
    <w:rsid w:val="00EB2BCE"/>
    <w:rsid w:val="00EB327E"/>
    <w:rsid w:val="00EB3312"/>
    <w:rsid w:val="00EB3841"/>
    <w:rsid w:val="00EB3AB9"/>
    <w:rsid w:val="00EB3AC2"/>
    <w:rsid w:val="00EB3EA1"/>
    <w:rsid w:val="00EB3EEF"/>
    <w:rsid w:val="00EB4076"/>
    <w:rsid w:val="00EB4BAC"/>
    <w:rsid w:val="00EB57AA"/>
    <w:rsid w:val="00EB5BC6"/>
    <w:rsid w:val="00EB6014"/>
    <w:rsid w:val="00EB6186"/>
    <w:rsid w:val="00EB66CD"/>
    <w:rsid w:val="00EB699A"/>
    <w:rsid w:val="00EB6CA7"/>
    <w:rsid w:val="00EB6EC6"/>
    <w:rsid w:val="00EB6FF5"/>
    <w:rsid w:val="00EB70BD"/>
    <w:rsid w:val="00EB7118"/>
    <w:rsid w:val="00EB7228"/>
    <w:rsid w:val="00EB774C"/>
    <w:rsid w:val="00EB77C2"/>
    <w:rsid w:val="00EC012D"/>
    <w:rsid w:val="00EC0B2E"/>
    <w:rsid w:val="00EC0DBB"/>
    <w:rsid w:val="00EC0E7C"/>
    <w:rsid w:val="00EC1BA2"/>
    <w:rsid w:val="00EC261D"/>
    <w:rsid w:val="00EC2712"/>
    <w:rsid w:val="00EC2768"/>
    <w:rsid w:val="00EC2CAC"/>
    <w:rsid w:val="00EC307C"/>
    <w:rsid w:val="00EC34AE"/>
    <w:rsid w:val="00EC3739"/>
    <w:rsid w:val="00EC3E97"/>
    <w:rsid w:val="00EC3EE2"/>
    <w:rsid w:val="00EC4D49"/>
    <w:rsid w:val="00EC4E85"/>
    <w:rsid w:val="00EC4EE2"/>
    <w:rsid w:val="00EC5306"/>
    <w:rsid w:val="00EC5393"/>
    <w:rsid w:val="00EC566D"/>
    <w:rsid w:val="00EC5C06"/>
    <w:rsid w:val="00EC63FA"/>
    <w:rsid w:val="00EC6447"/>
    <w:rsid w:val="00EC65E8"/>
    <w:rsid w:val="00EC67CA"/>
    <w:rsid w:val="00EC6B7A"/>
    <w:rsid w:val="00EC6D58"/>
    <w:rsid w:val="00EC74D1"/>
    <w:rsid w:val="00EC76DC"/>
    <w:rsid w:val="00EC793F"/>
    <w:rsid w:val="00EC7A28"/>
    <w:rsid w:val="00ED079A"/>
    <w:rsid w:val="00ED0913"/>
    <w:rsid w:val="00ED0B99"/>
    <w:rsid w:val="00ED0F99"/>
    <w:rsid w:val="00ED11EC"/>
    <w:rsid w:val="00ED1469"/>
    <w:rsid w:val="00ED164F"/>
    <w:rsid w:val="00ED238A"/>
    <w:rsid w:val="00ED25FB"/>
    <w:rsid w:val="00ED26AD"/>
    <w:rsid w:val="00ED277C"/>
    <w:rsid w:val="00ED28AF"/>
    <w:rsid w:val="00ED2CA1"/>
    <w:rsid w:val="00ED2D93"/>
    <w:rsid w:val="00ED3036"/>
    <w:rsid w:val="00ED3598"/>
    <w:rsid w:val="00ED35BF"/>
    <w:rsid w:val="00ED3AB2"/>
    <w:rsid w:val="00ED40D3"/>
    <w:rsid w:val="00ED457A"/>
    <w:rsid w:val="00ED4A51"/>
    <w:rsid w:val="00ED4B45"/>
    <w:rsid w:val="00ED4CD3"/>
    <w:rsid w:val="00ED4DD1"/>
    <w:rsid w:val="00ED5038"/>
    <w:rsid w:val="00ED504E"/>
    <w:rsid w:val="00ED54C7"/>
    <w:rsid w:val="00ED5AD0"/>
    <w:rsid w:val="00ED5B18"/>
    <w:rsid w:val="00ED5D4C"/>
    <w:rsid w:val="00ED6991"/>
    <w:rsid w:val="00ED6B60"/>
    <w:rsid w:val="00ED6B82"/>
    <w:rsid w:val="00ED796E"/>
    <w:rsid w:val="00EE0190"/>
    <w:rsid w:val="00EE03D9"/>
    <w:rsid w:val="00EE053D"/>
    <w:rsid w:val="00EE097E"/>
    <w:rsid w:val="00EE09F3"/>
    <w:rsid w:val="00EE15AA"/>
    <w:rsid w:val="00EE1657"/>
    <w:rsid w:val="00EE1A8E"/>
    <w:rsid w:val="00EE1AE2"/>
    <w:rsid w:val="00EE20A7"/>
    <w:rsid w:val="00EE21B1"/>
    <w:rsid w:val="00EE2873"/>
    <w:rsid w:val="00EE2B2B"/>
    <w:rsid w:val="00EE2B8E"/>
    <w:rsid w:val="00EE3E23"/>
    <w:rsid w:val="00EE43D9"/>
    <w:rsid w:val="00EE4CD9"/>
    <w:rsid w:val="00EE5801"/>
    <w:rsid w:val="00EE5DCE"/>
    <w:rsid w:val="00EE5EB9"/>
    <w:rsid w:val="00EE6137"/>
    <w:rsid w:val="00EE641A"/>
    <w:rsid w:val="00EE653E"/>
    <w:rsid w:val="00EE6B76"/>
    <w:rsid w:val="00EE6D0E"/>
    <w:rsid w:val="00EE6D8D"/>
    <w:rsid w:val="00EE6F0B"/>
    <w:rsid w:val="00EE7129"/>
    <w:rsid w:val="00EE753F"/>
    <w:rsid w:val="00EE7778"/>
    <w:rsid w:val="00EE789A"/>
    <w:rsid w:val="00EF048A"/>
    <w:rsid w:val="00EF0BBF"/>
    <w:rsid w:val="00EF158A"/>
    <w:rsid w:val="00EF15E9"/>
    <w:rsid w:val="00EF1F18"/>
    <w:rsid w:val="00EF1F1E"/>
    <w:rsid w:val="00EF2686"/>
    <w:rsid w:val="00EF2A77"/>
    <w:rsid w:val="00EF2B8C"/>
    <w:rsid w:val="00EF2D6C"/>
    <w:rsid w:val="00EF2F6F"/>
    <w:rsid w:val="00EF3166"/>
    <w:rsid w:val="00EF356F"/>
    <w:rsid w:val="00EF35ED"/>
    <w:rsid w:val="00EF37BE"/>
    <w:rsid w:val="00EF39CE"/>
    <w:rsid w:val="00EF3A1C"/>
    <w:rsid w:val="00EF3CCF"/>
    <w:rsid w:val="00EF4EF4"/>
    <w:rsid w:val="00EF5CCC"/>
    <w:rsid w:val="00EF5F20"/>
    <w:rsid w:val="00EF6BA9"/>
    <w:rsid w:val="00EF7689"/>
    <w:rsid w:val="00EF76DE"/>
    <w:rsid w:val="00EF7AA3"/>
    <w:rsid w:val="00F00268"/>
    <w:rsid w:val="00F0042D"/>
    <w:rsid w:val="00F0088E"/>
    <w:rsid w:val="00F00A09"/>
    <w:rsid w:val="00F00B57"/>
    <w:rsid w:val="00F00DD1"/>
    <w:rsid w:val="00F011FF"/>
    <w:rsid w:val="00F0159B"/>
    <w:rsid w:val="00F01AED"/>
    <w:rsid w:val="00F01DD3"/>
    <w:rsid w:val="00F01E24"/>
    <w:rsid w:val="00F01E73"/>
    <w:rsid w:val="00F02650"/>
    <w:rsid w:val="00F027CB"/>
    <w:rsid w:val="00F02D68"/>
    <w:rsid w:val="00F02FCC"/>
    <w:rsid w:val="00F0309B"/>
    <w:rsid w:val="00F03253"/>
    <w:rsid w:val="00F03640"/>
    <w:rsid w:val="00F0371B"/>
    <w:rsid w:val="00F03BE1"/>
    <w:rsid w:val="00F03C42"/>
    <w:rsid w:val="00F03C69"/>
    <w:rsid w:val="00F03DE2"/>
    <w:rsid w:val="00F04297"/>
    <w:rsid w:val="00F042AB"/>
    <w:rsid w:val="00F04C2F"/>
    <w:rsid w:val="00F04D32"/>
    <w:rsid w:val="00F04F2B"/>
    <w:rsid w:val="00F04FCD"/>
    <w:rsid w:val="00F053AC"/>
    <w:rsid w:val="00F06184"/>
    <w:rsid w:val="00F063DB"/>
    <w:rsid w:val="00F069AD"/>
    <w:rsid w:val="00F0707C"/>
    <w:rsid w:val="00F073B3"/>
    <w:rsid w:val="00F074A9"/>
    <w:rsid w:val="00F079F0"/>
    <w:rsid w:val="00F10486"/>
    <w:rsid w:val="00F10EB3"/>
    <w:rsid w:val="00F11220"/>
    <w:rsid w:val="00F11246"/>
    <w:rsid w:val="00F113DB"/>
    <w:rsid w:val="00F1151F"/>
    <w:rsid w:val="00F11676"/>
    <w:rsid w:val="00F116F0"/>
    <w:rsid w:val="00F11AAB"/>
    <w:rsid w:val="00F11B2B"/>
    <w:rsid w:val="00F1203D"/>
    <w:rsid w:val="00F121F5"/>
    <w:rsid w:val="00F12DF1"/>
    <w:rsid w:val="00F12E5E"/>
    <w:rsid w:val="00F134EB"/>
    <w:rsid w:val="00F13566"/>
    <w:rsid w:val="00F1402D"/>
    <w:rsid w:val="00F1423F"/>
    <w:rsid w:val="00F1433E"/>
    <w:rsid w:val="00F14D38"/>
    <w:rsid w:val="00F14E47"/>
    <w:rsid w:val="00F14E81"/>
    <w:rsid w:val="00F153F8"/>
    <w:rsid w:val="00F15898"/>
    <w:rsid w:val="00F15AA2"/>
    <w:rsid w:val="00F15BB1"/>
    <w:rsid w:val="00F16463"/>
    <w:rsid w:val="00F166D9"/>
    <w:rsid w:val="00F1687D"/>
    <w:rsid w:val="00F16A4F"/>
    <w:rsid w:val="00F16C26"/>
    <w:rsid w:val="00F16D10"/>
    <w:rsid w:val="00F16DCF"/>
    <w:rsid w:val="00F17436"/>
    <w:rsid w:val="00F177D3"/>
    <w:rsid w:val="00F1793E"/>
    <w:rsid w:val="00F1794B"/>
    <w:rsid w:val="00F17A48"/>
    <w:rsid w:val="00F20051"/>
    <w:rsid w:val="00F21283"/>
    <w:rsid w:val="00F21329"/>
    <w:rsid w:val="00F214AA"/>
    <w:rsid w:val="00F2150A"/>
    <w:rsid w:val="00F21790"/>
    <w:rsid w:val="00F2186A"/>
    <w:rsid w:val="00F21A81"/>
    <w:rsid w:val="00F21B79"/>
    <w:rsid w:val="00F21E44"/>
    <w:rsid w:val="00F228DA"/>
    <w:rsid w:val="00F22AC8"/>
    <w:rsid w:val="00F22AFB"/>
    <w:rsid w:val="00F22B25"/>
    <w:rsid w:val="00F23084"/>
    <w:rsid w:val="00F23ADC"/>
    <w:rsid w:val="00F23DEA"/>
    <w:rsid w:val="00F23FCA"/>
    <w:rsid w:val="00F2408D"/>
    <w:rsid w:val="00F242DC"/>
    <w:rsid w:val="00F243B9"/>
    <w:rsid w:val="00F24D5D"/>
    <w:rsid w:val="00F24F6A"/>
    <w:rsid w:val="00F25070"/>
    <w:rsid w:val="00F25132"/>
    <w:rsid w:val="00F259D7"/>
    <w:rsid w:val="00F25F46"/>
    <w:rsid w:val="00F2690C"/>
    <w:rsid w:val="00F26A9D"/>
    <w:rsid w:val="00F26E69"/>
    <w:rsid w:val="00F2734B"/>
    <w:rsid w:val="00F274AD"/>
    <w:rsid w:val="00F276D7"/>
    <w:rsid w:val="00F27703"/>
    <w:rsid w:val="00F27C2D"/>
    <w:rsid w:val="00F27C3F"/>
    <w:rsid w:val="00F27E87"/>
    <w:rsid w:val="00F3009D"/>
    <w:rsid w:val="00F303A4"/>
    <w:rsid w:val="00F305EE"/>
    <w:rsid w:val="00F3091E"/>
    <w:rsid w:val="00F30C5C"/>
    <w:rsid w:val="00F30CEC"/>
    <w:rsid w:val="00F30D13"/>
    <w:rsid w:val="00F30EAC"/>
    <w:rsid w:val="00F31622"/>
    <w:rsid w:val="00F316E8"/>
    <w:rsid w:val="00F31870"/>
    <w:rsid w:val="00F31913"/>
    <w:rsid w:val="00F31BF0"/>
    <w:rsid w:val="00F31E4E"/>
    <w:rsid w:val="00F31F3A"/>
    <w:rsid w:val="00F32337"/>
    <w:rsid w:val="00F32A08"/>
    <w:rsid w:val="00F32D07"/>
    <w:rsid w:val="00F32FC7"/>
    <w:rsid w:val="00F33121"/>
    <w:rsid w:val="00F33558"/>
    <w:rsid w:val="00F3364F"/>
    <w:rsid w:val="00F3373F"/>
    <w:rsid w:val="00F337C8"/>
    <w:rsid w:val="00F337EB"/>
    <w:rsid w:val="00F3417B"/>
    <w:rsid w:val="00F342B8"/>
    <w:rsid w:val="00F3443C"/>
    <w:rsid w:val="00F34870"/>
    <w:rsid w:val="00F34896"/>
    <w:rsid w:val="00F34EA2"/>
    <w:rsid w:val="00F3506D"/>
    <w:rsid w:val="00F35277"/>
    <w:rsid w:val="00F35DE2"/>
    <w:rsid w:val="00F35FEA"/>
    <w:rsid w:val="00F3609D"/>
    <w:rsid w:val="00F36173"/>
    <w:rsid w:val="00F3656C"/>
    <w:rsid w:val="00F3684E"/>
    <w:rsid w:val="00F36CB0"/>
    <w:rsid w:val="00F37A28"/>
    <w:rsid w:val="00F37BF6"/>
    <w:rsid w:val="00F37CE6"/>
    <w:rsid w:val="00F37F5E"/>
    <w:rsid w:val="00F401C2"/>
    <w:rsid w:val="00F401F4"/>
    <w:rsid w:val="00F40AA2"/>
    <w:rsid w:val="00F41A5F"/>
    <w:rsid w:val="00F41B92"/>
    <w:rsid w:val="00F41C50"/>
    <w:rsid w:val="00F4243F"/>
    <w:rsid w:val="00F4292C"/>
    <w:rsid w:val="00F42A74"/>
    <w:rsid w:val="00F430B1"/>
    <w:rsid w:val="00F430F1"/>
    <w:rsid w:val="00F436B7"/>
    <w:rsid w:val="00F439F6"/>
    <w:rsid w:val="00F44038"/>
    <w:rsid w:val="00F440D2"/>
    <w:rsid w:val="00F44257"/>
    <w:rsid w:val="00F44499"/>
    <w:rsid w:val="00F4449B"/>
    <w:rsid w:val="00F44D70"/>
    <w:rsid w:val="00F45000"/>
    <w:rsid w:val="00F45754"/>
    <w:rsid w:val="00F45B39"/>
    <w:rsid w:val="00F45C2A"/>
    <w:rsid w:val="00F4651D"/>
    <w:rsid w:val="00F4662C"/>
    <w:rsid w:val="00F46A3D"/>
    <w:rsid w:val="00F46CC6"/>
    <w:rsid w:val="00F4727D"/>
    <w:rsid w:val="00F47A48"/>
    <w:rsid w:val="00F47D41"/>
    <w:rsid w:val="00F47D46"/>
    <w:rsid w:val="00F5042E"/>
    <w:rsid w:val="00F5064C"/>
    <w:rsid w:val="00F50665"/>
    <w:rsid w:val="00F5088B"/>
    <w:rsid w:val="00F50A54"/>
    <w:rsid w:val="00F50EF0"/>
    <w:rsid w:val="00F50FE4"/>
    <w:rsid w:val="00F51267"/>
    <w:rsid w:val="00F5162B"/>
    <w:rsid w:val="00F516AB"/>
    <w:rsid w:val="00F51954"/>
    <w:rsid w:val="00F51A87"/>
    <w:rsid w:val="00F51FEA"/>
    <w:rsid w:val="00F5232C"/>
    <w:rsid w:val="00F52485"/>
    <w:rsid w:val="00F524FF"/>
    <w:rsid w:val="00F52781"/>
    <w:rsid w:val="00F52791"/>
    <w:rsid w:val="00F52840"/>
    <w:rsid w:val="00F531E6"/>
    <w:rsid w:val="00F53325"/>
    <w:rsid w:val="00F5393A"/>
    <w:rsid w:val="00F540A4"/>
    <w:rsid w:val="00F541D7"/>
    <w:rsid w:val="00F54521"/>
    <w:rsid w:val="00F54662"/>
    <w:rsid w:val="00F54759"/>
    <w:rsid w:val="00F54B84"/>
    <w:rsid w:val="00F55207"/>
    <w:rsid w:val="00F5520F"/>
    <w:rsid w:val="00F55523"/>
    <w:rsid w:val="00F55834"/>
    <w:rsid w:val="00F55C0A"/>
    <w:rsid w:val="00F55C49"/>
    <w:rsid w:val="00F55DC4"/>
    <w:rsid w:val="00F561DC"/>
    <w:rsid w:val="00F56229"/>
    <w:rsid w:val="00F5645E"/>
    <w:rsid w:val="00F56A03"/>
    <w:rsid w:val="00F5771A"/>
    <w:rsid w:val="00F57824"/>
    <w:rsid w:val="00F60071"/>
    <w:rsid w:val="00F602F7"/>
    <w:rsid w:val="00F60635"/>
    <w:rsid w:val="00F60759"/>
    <w:rsid w:val="00F60D9E"/>
    <w:rsid w:val="00F60E22"/>
    <w:rsid w:val="00F60F4C"/>
    <w:rsid w:val="00F61183"/>
    <w:rsid w:val="00F61388"/>
    <w:rsid w:val="00F617C6"/>
    <w:rsid w:val="00F61848"/>
    <w:rsid w:val="00F623F7"/>
    <w:rsid w:val="00F624DA"/>
    <w:rsid w:val="00F626B6"/>
    <w:rsid w:val="00F62899"/>
    <w:rsid w:val="00F629C0"/>
    <w:rsid w:val="00F62F78"/>
    <w:rsid w:val="00F63256"/>
    <w:rsid w:val="00F63682"/>
    <w:rsid w:val="00F636FA"/>
    <w:rsid w:val="00F63992"/>
    <w:rsid w:val="00F6405C"/>
    <w:rsid w:val="00F64093"/>
    <w:rsid w:val="00F641D1"/>
    <w:rsid w:val="00F64946"/>
    <w:rsid w:val="00F64A46"/>
    <w:rsid w:val="00F64FED"/>
    <w:rsid w:val="00F65BC2"/>
    <w:rsid w:val="00F65FD6"/>
    <w:rsid w:val="00F660A8"/>
    <w:rsid w:val="00F666C7"/>
    <w:rsid w:val="00F674E6"/>
    <w:rsid w:val="00F67674"/>
    <w:rsid w:val="00F67989"/>
    <w:rsid w:val="00F67AFB"/>
    <w:rsid w:val="00F702E3"/>
    <w:rsid w:val="00F7101C"/>
    <w:rsid w:val="00F71037"/>
    <w:rsid w:val="00F7136C"/>
    <w:rsid w:val="00F71A32"/>
    <w:rsid w:val="00F71B49"/>
    <w:rsid w:val="00F7236E"/>
    <w:rsid w:val="00F723BC"/>
    <w:rsid w:val="00F723CD"/>
    <w:rsid w:val="00F724DA"/>
    <w:rsid w:val="00F72958"/>
    <w:rsid w:val="00F72B68"/>
    <w:rsid w:val="00F72F26"/>
    <w:rsid w:val="00F72F6D"/>
    <w:rsid w:val="00F730E7"/>
    <w:rsid w:val="00F73612"/>
    <w:rsid w:val="00F73869"/>
    <w:rsid w:val="00F73A28"/>
    <w:rsid w:val="00F73EA1"/>
    <w:rsid w:val="00F73F7E"/>
    <w:rsid w:val="00F7427E"/>
    <w:rsid w:val="00F74481"/>
    <w:rsid w:val="00F748A5"/>
    <w:rsid w:val="00F74939"/>
    <w:rsid w:val="00F74D87"/>
    <w:rsid w:val="00F753CA"/>
    <w:rsid w:val="00F76EE7"/>
    <w:rsid w:val="00F772AA"/>
    <w:rsid w:val="00F7730D"/>
    <w:rsid w:val="00F77478"/>
    <w:rsid w:val="00F775A3"/>
    <w:rsid w:val="00F775DB"/>
    <w:rsid w:val="00F77878"/>
    <w:rsid w:val="00F77D81"/>
    <w:rsid w:val="00F77E57"/>
    <w:rsid w:val="00F802B1"/>
    <w:rsid w:val="00F805B0"/>
    <w:rsid w:val="00F806F2"/>
    <w:rsid w:val="00F80A46"/>
    <w:rsid w:val="00F81277"/>
    <w:rsid w:val="00F81429"/>
    <w:rsid w:val="00F81DA7"/>
    <w:rsid w:val="00F81EAE"/>
    <w:rsid w:val="00F8287B"/>
    <w:rsid w:val="00F82DD1"/>
    <w:rsid w:val="00F82E5E"/>
    <w:rsid w:val="00F82E5F"/>
    <w:rsid w:val="00F835AD"/>
    <w:rsid w:val="00F83633"/>
    <w:rsid w:val="00F83ED1"/>
    <w:rsid w:val="00F8428A"/>
    <w:rsid w:val="00F843A4"/>
    <w:rsid w:val="00F84969"/>
    <w:rsid w:val="00F84E84"/>
    <w:rsid w:val="00F852AA"/>
    <w:rsid w:val="00F85337"/>
    <w:rsid w:val="00F8583E"/>
    <w:rsid w:val="00F85AE2"/>
    <w:rsid w:val="00F85DE5"/>
    <w:rsid w:val="00F86091"/>
    <w:rsid w:val="00F86178"/>
    <w:rsid w:val="00F86199"/>
    <w:rsid w:val="00F8622D"/>
    <w:rsid w:val="00F862CE"/>
    <w:rsid w:val="00F86597"/>
    <w:rsid w:val="00F8686A"/>
    <w:rsid w:val="00F87009"/>
    <w:rsid w:val="00F87469"/>
    <w:rsid w:val="00F8770A"/>
    <w:rsid w:val="00F877ED"/>
    <w:rsid w:val="00F87C12"/>
    <w:rsid w:val="00F906B5"/>
    <w:rsid w:val="00F90ABD"/>
    <w:rsid w:val="00F90B10"/>
    <w:rsid w:val="00F9146C"/>
    <w:rsid w:val="00F91C5C"/>
    <w:rsid w:val="00F91E0F"/>
    <w:rsid w:val="00F926E3"/>
    <w:rsid w:val="00F92A42"/>
    <w:rsid w:val="00F92BA9"/>
    <w:rsid w:val="00F92D85"/>
    <w:rsid w:val="00F93241"/>
    <w:rsid w:val="00F9326F"/>
    <w:rsid w:val="00F932F9"/>
    <w:rsid w:val="00F9346C"/>
    <w:rsid w:val="00F93925"/>
    <w:rsid w:val="00F939B8"/>
    <w:rsid w:val="00F94438"/>
    <w:rsid w:val="00F94847"/>
    <w:rsid w:val="00F949F3"/>
    <w:rsid w:val="00F94B5A"/>
    <w:rsid w:val="00F94E41"/>
    <w:rsid w:val="00F951B3"/>
    <w:rsid w:val="00F954CF"/>
    <w:rsid w:val="00F95AF6"/>
    <w:rsid w:val="00F95CDD"/>
    <w:rsid w:val="00F96035"/>
    <w:rsid w:val="00F96968"/>
    <w:rsid w:val="00F96E39"/>
    <w:rsid w:val="00F972D7"/>
    <w:rsid w:val="00F97441"/>
    <w:rsid w:val="00F9745B"/>
    <w:rsid w:val="00F97831"/>
    <w:rsid w:val="00FA04C4"/>
    <w:rsid w:val="00FA09DB"/>
    <w:rsid w:val="00FA0B35"/>
    <w:rsid w:val="00FA0DBE"/>
    <w:rsid w:val="00FA0E8A"/>
    <w:rsid w:val="00FA13B6"/>
    <w:rsid w:val="00FA1563"/>
    <w:rsid w:val="00FA1661"/>
    <w:rsid w:val="00FA1AF9"/>
    <w:rsid w:val="00FA1CAC"/>
    <w:rsid w:val="00FA1DB7"/>
    <w:rsid w:val="00FA1F68"/>
    <w:rsid w:val="00FA289A"/>
    <w:rsid w:val="00FA32D4"/>
    <w:rsid w:val="00FA3D41"/>
    <w:rsid w:val="00FA47A1"/>
    <w:rsid w:val="00FA5156"/>
    <w:rsid w:val="00FA5A3C"/>
    <w:rsid w:val="00FA5B66"/>
    <w:rsid w:val="00FA6273"/>
    <w:rsid w:val="00FA632A"/>
    <w:rsid w:val="00FA63BF"/>
    <w:rsid w:val="00FA6425"/>
    <w:rsid w:val="00FA66A3"/>
    <w:rsid w:val="00FA66D2"/>
    <w:rsid w:val="00FA67CD"/>
    <w:rsid w:val="00FA6A7E"/>
    <w:rsid w:val="00FA6C84"/>
    <w:rsid w:val="00FA6CE6"/>
    <w:rsid w:val="00FA78E8"/>
    <w:rsid w:val="00FB0596"/>
    <w:rsid w:val="00FB05BE"/>
    <w:rsid w:val="00FB0C60"/>
    <w:rsid w:val="00FB10D1"/>
    <w:rsid w:val="00FB1C47"/>
    <w:rsid w:val="00FB23EE"/>
    <w:rsid w:val="00FB2A69"/>
    <w:rsid w:val="00FB2BD3"/>
    <w:rsid w:val="00FB2DA8"/>
    <w:rsid w:val="00FB2E18"/>
    <w:rsid w:val="00FB39CC"/>
    <w:rsid w:val="00FB4070"/>
    <w:rsid w:val="00FB4A2D"/>
    <w:rsid w:val="00FB4AA2"/>
    <w:rsid w:val="00FB53AD"/>
    <w:rsid w:val="00FB5410"/>
    <w:rsid w:val="00FB565E"/>
    <w:rsid w:val="00FB596E"/>
    <w:rsid w:val="00FB64E3"/>
    <w:rsid w:val="00FB69B8"/>
    <w:rsid w:val="00FB762C"/>
    <w:rsid w:val="00FB78B8"/>
    <w:rsid w:val="00FB78E9"/>
    <w:rsid w:val="00FC004B"/>
    <w:rsid w:val="00FC0392"/>
    <w:rsid w:val="00FC17D5"/>
    <w:rsid w:val="00FC181B"/>
    <w:rsid w:val="00FC1F83"/>
    <w:rsid w:val="00FC2607"/>
    <w:rsid w:val="00FC2666"/>
    <w:rsid w:val="00FC26BA"/>
    <w:rsid w:val="00FC2843"/>
    <w:rsid w:val="00FC30EA"/>
    <w:rsid w:val="00FC3227"/>
    <w:rsid w:val="00FC373F"/>
    <w:rsid w:val="00FC383C"/>
    <w:rsid w:val="00FC3B8A"/>
    <w:rsid w:val="00FC401F"/>
    <w:rsid w:val="00FC424C"/>
    <w:rsid w:val="00FC4345"/>
    <w:rsid w:val="00FC4476"/>
    <w:rsid w:val="00FC4602"/>
    <w:rsid w:val="00FC4741"/>
    <w:rsid w:val="00FC4894"/>
    <w:rsid w:val="00FC48E6"/>
    <w:rsid w:val="00FC4C77"/>
    <w:rsid w:val="00FC4C92"/>
    <w:rsid w:val="00FC4D19"/>
    <w:rsid w:val="00FC4E1E"/>
    <w:rsid w:val="00FC577B"/>
    <w:rsid w:val="00FC596B"/>
    <w:rsid w:val="00FC5980"/>
    <w:rsid w:val="00FC5D68"/>
    <w:rsid w:val="00FC60CE"/>
    <w:rsid w:val="00FC60E1"/>
    <w:rsid w:val="00FC60F7"/>
    <w:rsid w:val="00FC61EB"/>
    <w:rsid w:val="00FC699E"/>
    <w:rsid w:val="00FC69F8"/>
    <w:rsid w:val="00FC70C3"/>
    <w:rsid w:val="00FC7110"/>
    <w:rsid w:val="00FC755B"/>
    <w:rsid w:val="00FC75C3"/>
    <w:rsid w:val="00FC760A"/>
    <w:rsid w:val="00FC7A59"/>
    <w:rsid w:val="00FC7C6C"/>
    <w:rsid w:val="00FD0336"/>
    <w:rsid w:val="00FD08E9"/>
    <w:rsid w:val="00FD0903"/>
    <w:rsid w:val="00FD09E6"/>
    <w:rsid w:val="00FD0C03"/>
    <w:rsid w:val="00FD1302"/>
    <w:rsid w:val="00FD1341"/>
    <w:rsid w:val="00FD13BF"/>
    <w:rsid w:val="00FD163F"/>
    <w:rsid w:val="00FD168A"/>
    <w:rsid w:val="00FD178F"/>
    <w:rsid w:val="00FD210C"/>
    <w:rsid w:val="00FD2299"/>
    <w:rsid w:val="00FD2821"/>
    <w:rsid w:val="00FD298D"/>
    <w:rsid w:val="00FD2B71"/>
    <w:rsid w:val="00FD2C94"/>
    <w:rsid w:val="00FD3098"/>
    <w:rsid w:val="00FD30EC"/>
    <w:rsid w:val="00FD321E"/>
    <w:rsid w:val="00FD344A"/>
    <w:rsid w:val="00FD3E61"/>
    <w:rsid w:val="00FD407E"/>
    <w:rsid w:val="00FD430B"/>
    <w:rsid w:val="00FD4851"/>
    <w:rsid w:val="00FD49D4"/>
    <w:rsid w:val="00FD4AD0"/>
    <w:rsid w:val="00FD4C0C"/>
    <w:rsid w:val="00FD514C"/>
    <w:rsid w:val="00FD5589"/>
    <w:rsid w:val="00FD5AD0"/>
    <w:rsid w:val="00FD5AEE"/>
    <w:rsid w:val="00FD60CD"/>
    <w:rsid w:val="00FD6CCC"/>
    <w:rsid w:val="00FD6E06"/>
    <w:rsid w:val="00FD6E0A"/>
    <w:rsid w:val="00FD71FC"/>
    <w:rsid w:val="00FD7956"/>
    <w:rsid w:val="00FE0334"/>
    <w:rsid w:val="00FE0AF4"/>
    <w:rsid w:val="00FE106D"/>
    <w:rsid w:val="00FE1BDB"/>
    <w:rsid w:val="00FE1E0A"/>
    <w:rsid w:val="00FE1E44"/>
    <w:rsid w:val="00FE1F1C"/>
    <w:rsid w:val="00FE35A1"/>
    <w:rsid w:val="00FE3B78"/>
    <w:rsid w:val="00FE3BCD"/>
    <w:rsid w:val="00FE3F9C"/>
    <w:rsid w:val="00FE3FDB"/>
    <w:rsid w:val="00FE41A7"/>
    <w:rsid w:val="00FE4783"/>
    <w:rsid w:val="00FE4A02"/>
    <w:rsid w:val="00FE4C12"/>
    <w:rsid w:val="00FE4CB6"/>
    <w:rsid w:val="00FE58BA"/>
    <w:rsid w:val="00FE5C5A"/>
    <w:rsid w:val="00FE5F92"/>
    <w:rsid w:val="00FE6164"/>
    <w:rsid w:val="00FE6353"/>
    <w:rsid w:val="00FE641F"/>
    <w:rsid w:val="00FE64DE"/>
    <w:rsid w:val="00FE6654"/>
    <w:rsid w:val="00FE6BBB"/>
    <w:rsid w:val="00FE6CF8"/>
    <w:rsid w:val="00FE6F80"/>
    <w:rsid w:val="00FE70CB"/>
    <w:rsid w:val="00FE70F2"/>
    <w:rsid w:val="00FE72F3"/>
    <w:rsid w:val="00FE732C"/>
    <w:rsid w:val="00FE792E"/>
    <w:rsid w:val="00FE7B06"/>
    <w:rsid w:val="00FE7B0A"/>
    <w:rsid w:val="00FE7BE5"/>
    <w:rsid w:val="00FE7EAC"/>
    <w:rsid w:val="00FF038C"/>
    <w:rsid w:val="00FF05F7"/>
    <w:rsid w:val="00FF0807"/>
    <w:rsid w:val="00FF0939"/>
    <w:rsid w:val="00FF1452"/>
    <w:rsid w:val="00FF14F1"/>
    <w:rsid w:val="00FF1579"/>
    <w:rsid w:val="00FF15B9"/>
    <w:rsid w:val="00FF1783"/>
    <w:rsid w:val="00FF17A4"/>
    <w:rsid w:val="00FF1D04"/>
    <w:rsid w:val="00FF236A"/>
    <w:rsid w:val="00FF23CA"/>
    <w:rsid w:val="00FF2941"/>
    <w:rsid w:val="00FF2D20"/>
    <w:rsid w:val="00FF2D30"/>
    <w:rsid w:val="00FF2D7F"/>
    <w:rsid w:val="00FF311D"/>
    <w:rsid w:val="00FF31F5"/>
    <w:rsid w:val="00FF32D7"/>
    <w:rsid w:val="00FF350E"/>
    <w:rsid w:val="00FF3634"/>
    <w:rsid w:val="00FF3AE4"/>
    <w:rsid w:val="00FF3F98"/>
    <w:rsid w:val="00FF4102"/>
    <w:rsid w:val="00FF4169"/>
    <w:rsid w:val="00FF4197"/>
    <w:rsid w:val="00FF4503"/>
    <w:rsid w:val="00FF4D1C"/>
    <w:rsid w:val="00FF5043"/>
    <w:rsid w:val="00FF5140"/>
    <w:rsid w:val="00FF5176"/>
    <w:rsid w:val="00FF57B4"/>
    <w:rsid w:val="00FF5B2F"/>
    <w:rsid w:val="00FF5BED"/>
    <w:rsid w:val="00FF5F3B"/>
    <w:rsid w:val="00FF646F"/>
    <w:rsid w:val="00FF70A6"/>
    <w:rsid w:val="00FF7742"/>
    <w:rsid w:val="00FF7C4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566"/>
    <w:pPr>
      <w:spacing w:after="200" w:line="276" w:lineRule="auto"/>
    </w:pPr>
  </w:style>
  <w:style w:type="paragraph" w:styleId="Heading1">
    <w:name w:val="heading 1"/>
    <w:basedOn w:val="Normal"/>
    <w:next w:val="Normal"/>
    <w:link w:val="Heading1Char"/>
    <w:uiPriority w:val="99"/>
    <w:qFormat/>
    <w:rsid w:val="00831B42"/>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1B42"/>
    <w:rPr>
      <w:rFonts w:ascii="Cambria" w:hAnsi="Cambria" w:cs="Times New Roman"/>
      <w:b/>
      <w:bCs/>
      <w:color w:val="365F91"/>
      <w:sz w:val="28"/>
      <w:szCs w:val="28"/>
    </w:rPr>
  </w:style>
  <w:style w:type="paragraph" w:styleId="ListParagraph">
    <w:name w:val="List Paragraph"/>
    <w:basedOn w:val="Normal"/>
    <w:uiPriority w:val="99"/>
    <w:qFormat/>
    <w:rsid w:val="008E6973"/>
    <w:pPr>
      <w:ind w:left="720"/>
      <w:contextualSpacing/>
    </w:pPr>
  </w:style>
  <w:style w:type="table" w:styleId="TableGrid">
    <w:name w:val="Table Grid"/>
    <w:basedOn w:val="TableNormal"/>
    <w:uiPriority w:val="99"/>
    <w:rsid w:val="008E697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8E697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E6973"/>
    <w:rPr>
      <w:rFonts w:cs="Times New Roman"/>
    </w:rPr>
  </w:style>
  <w:style w:type="character" w:customStyle="1" w:styleId="translation-chunk">
    <w:name w:val="translation-chunk"/>
    <w:basedOn w:val="DefaultParagraphFont"/>
    <w:uiPriority w:val="99"/>
    <w:rsid w:val="008E6973"/>
    <w:rPr>
      <w:rFonts w:cs="Times New Roman"/>
    </w:rPr>
  </w:style>
  <w:style w:type="character" w:styleId="Hyperlink">
    <w:name w:val="Hyperlink"/>
    <w:basedOn w:val="DefaultParagraphFont"/>
    <w:uiPriority w:val="99"/>
    <w:rsid w:val="008E6973"/>
    <w:rPr>
      <w:rFonts w:cs="Times New Roman"/>
      <w:color w:val="0000FF"/>
      <w:u w:val="single"/>
    </w:rPr>
  </w:style>
  <w:style w:type="paragraph" w:styleId="BalloonText">
    <w:name w:val="Balloon Text"/>
    <w:basedOn w:val="Normal"/>
    <w:link w:val="BalloonTextChar"/>
    <w:uiPriority w:val="99"/>
    <w:semiHidden/>
    <w:rsid w:val="000D1B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1B95"/>
    <w:rPr>
      <w:rFonts w:ascii="Tahoma" w:hAnsi="Tahoma" w:cs="Tahoma"/>
      <w:sz w:val="16"/>
      <w:szCs w:val="16"/>
    </w:rPr>
  </w:style>
  <w:style w:type="paragraph" w:styleId="Footer">
    <w:name w:val="footer"/>
    <w:basedOn w:val="Normal"/>
    <w:link w:val="FooterChar"/>
    <w:uiPriority w:val="99"/>
    <w:rsid w:val="0089119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9119E"/>
    <w:rPr>
      <w:rFonts w:cs="Times New Roman"/>
    </w:rPr>
  </w:style>
  <w:style w:type="character" w:styleId="PageNumber">
    <w:name w:val="page number"/>
    <w:basedOn w:val="DefaultParagraphFont"/>
    <w:uiPriority w:val="99"/>
    <w:rsid w:val="006D2F8F"/>
    <w:rPr>
      <w:rFonts w:cs="Times New Roman"/>
    </w:rPr>
  </w:style>
</w:styles>
</file>

<file path=word/webSettings.xml><?xml version="1.0" encoding="utf-8"?>
<w:webSettings xmlns:r="http://schemas.openxmlformats.org/officeDocument/2006/relationships" xmlns:w="http://schemas.openxmlformats.org/wordprocessingml/2006/main">
  <w:divs>
    <w:div w:id="970937884">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tatian-81@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alexkuban59@mail.ru"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tatian-81@mail.ru" TargetMode="External"/><Relationship Id="rId4" Type="http://schemas.openxmlformats.org/officeDocument/2006/relationships/webSettings" Target="webSettings.xml"/><Relationship Id="rId9" Type="http://schemas.openxmlformats.org/officeDocument/2006/relationships/hyperlink" Target="mailto:alexkuban59@mail.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3/pdf/01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1468</TotalTime>
  <Pages>12</Pages>
  <Words>2984</Words>
  <Characters>17015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77</cp:revision>
  <cp:lastPrinted>2019-02-28T11:20:00Z</cp:lastPrinted>
  <dcterms:created xsi:type="dcterms:W3CDTF">2018-10-01T11:21:00Z</dcterms:created>
  <dcterms:modified xsi:type="dcterms:W3CDTF">2019-04-02T19:43:00Z</dcterms:modified>
</cp:coreProperties>
</file>