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22" w:type="dxa"/>
        <w:tblLayout w:type="fixed"/>
        <w:tblLook w:val="00A0"/>
      </w:tblPr>
      <w:tblGrid>
        <w:gridCol w:w="4644"/>
        <w:gridCol w:w="4678"/>
      </w:tblGrid>
      <w:tr w:rsidR="00DF6FF5" w:rsidRPr="00510687" w:rsidTr="00510687">
        <w:tc>
          <w:tcPr>
            <w:tcW w:w="4644" w:type="dxa"/>
          </w:tcPr>
          <w:p w:rsidR="00DF6FF5" w:rsidRDefault="00DF6FF5" w:rsidP="00510687">
            <w:pPr>
              <w:widowControl/>
              <w:shd w:val="clear" w:color="auto" w:fill="FFFFFF"/>
              <w:autoSpaceDE/>
              <w:autoSpaceDN/>
              <w:adjustRightInd/>
              <w:rPr>
                <w:rFonts w:ascii="Times New Roman" w:hAnsi="Times New Roman" w:cs="Times New Roman"/>
                <w:sz w:val="20"/>
                <w:szCs w:val="20"/>
              </w:rPr>
            </w:pPr>
            <w:r w:rsidRPr="00510687">
              <w:rPr>
                <w:rFonts w:ascii="Times New Roman" w:hAnsi="Times New Roman" w:cs="Times New Roman"/>
                <w:sz w:val="20"/>
                <w:szCs w:val="20"/>
              </w:rPr>
              <w:t>УДК 636.075:8</w:t>
            </w:r>
          </w:p>
          <w:p w:rsidR="00DF6FF5" w:rsidRPr="00510687" w:rsidRDefault="00DF6FF5" w:rsidP="00510687">
            <w:pPr>
              <w:widowControl/>
              <w:shd w:val="clear" w:color="auto" w:fill="FFFFFF"/>
              <w:autoSpaceDE/>
              <w:autoSpaceDN/>
              <w:adjustRightInd/>
              <w:rPr>
                <w:rFonts w:ascii="Times New Roman" w:hAnsi="Times New Roman" w:cs="Times New Roman"/>
                <w:sz w:val="20"/>
                <w:szCs w:val="20"/>
              </w:rPr>
            </w:pPr>
          </w:p>
        </w:tc>
        <w:tc>
          <w:tcPr>
            <w:tcW w:w="4678" w:type="dxa"/>
          </w:tcPr>
          <w:p w:rsidR="00DF6FF5" w:rsidRPr="00510687" w:rsidRDefault="00DF6FF5" w:rsidP="00510687">
            <w:pPr>
              <w:widowControl/>
              <w:autoSpaceDE/>
              <w:autoSpaceDN/>
              <w:adjustRightInd/>
              <w:rPr>
                <w:rStyle w:val="hps"/>
                <w:rFonts w:ascii="Times New Roman" w:hAnsi="Times New Roman" w:cs="Times New Roman"/>
                <w:color w:val="222222"/>
                <w:sz w:val="20"/>
                <w:szCs w:val="20"/>
              </w:rPr>
            </w:pPr>
            <w:r w:rsidRPr="00510687">
              <w:rPr>
                <w:rStyle w:val="hps"/>
                <w:rFonts w:ascii="Times New Roman" w:hAnsi="Times New Roman" w:cs="Times New Roman"/>
                <w:color w:val="222222"/>
                <w:sz w:val="20"/>
                <w:szCs w:val="20"/>
                <w:lang w:val="en-US"/>
              </w:rPr>
              <w:t>UDC</w:t>
            </w:r>
            <w:r w:rsidRPr="00510687">
              <w:rPr>
                <w:rStyle w:val="hps"/>
                <w:rFonts w:ascii="Times New Roman" w:hAnsi="Times New Roman" w:cs="Times New Roman"/>
                <w:color w:val="222222"/>
                <w:sz w:val="20"/>
                <w:szCs w:val="20"/>
              </w:rPr>
              <w:t xml:space="preserve"> 636.075:8</w:t>
            </w:r>
          </w:p>
        </w:tc>
      </w:tr>
      <w:tr w:rsidR="00DF6FF5" w:rsidRPr="007E6A76" w:rsidTr="00510687">
        <w:tc>
          <w:tcPr>
            <w:tcW w:w="4644" w:type="dxa"/>
          </w:tcPr>
          <w:p w:rsidR="00DF6FF5" w:rsidRPr="007E6A76" w:rsidRDefault="00DF6FF5" w:rsidP="002038B7">
            <w:pPr>
              <w:pStyle w:val="Heading1"/>
              <w:tabs>
                <w:tab w:val="left" w:pos="1722"/>
              </w:tabs>
              <w:spacing w:before="0" w:beforeAutospacing="0" w:after="0" w:afterAutospacing="0"/>
              <w:rPr>
                <w:b w:val="0"/>
                <w:sz w:val="20"/>
                <w:szCs w:val="20"/>
              </w:rPr>
            </w:pPr>
            <w:r w:rsidRPr="007E6A76">
              <w:rPr>
                <w:b w:val="0"/>
                <w:sz w:val="20"/>
                <w:szCs w:val="20"/>
              </w:rPr>
              <w:t>05.20.00 Процессы и машины агроинженерных сис-тем</w:t>
            </w:r>
          </w:p>
          <w:p w:rsidR="00DF6FF5" w:rsidRPr="007E6A76" w:rsidRDefault="00DF6FF5" w:rsidP="002038B7">
            <w:pPr>
              <w:pStyle w:val="Heading1"/>
              <w:tabs>
                <w:tab w:val="left" w:pos="1722"/>
              </w:tabs>
              <w:spacing w:before="0" w:beforeAutospacing="0" w:after="0" w:afterAutospacing="0"/>
              <w:rPr>
                <w:b w:val="0"/>
                <w:sz w:val="20"/>
                <w:szCs w:val="20"/>
              </w:rPr>
            </w:pPr>
          </w:p>
        </w:tc>
        <w:tc>
          <w:tcPr>
            <w:tcW w:w="4678" w:type="dxa"/>
          </w:tcPr>
          <w:p w:rsidR="00DF6FF5" w:rsidRPr="007E6A76" w:rsidRDefault="00DF6FF5" w:rsidP="00510687">
            <w:pPr>
              <w:pStyle w:val="Heading1"/>
              <w:tabs>
                <w:tab w:val="left" w:pos="1722"/>
              </w:tabs>
              <w:spacing w:before="0" w:beforeAutospacing="0" w:after="0" w:afterAutospacing="0"/>
              <w:rPr>
                <w:b w:val="0"/>
                <w:sz w:val="20"/>
                <w:szCs w:val="20"/>
                <w:lang w:val="en-US"/>
              </w:rPr>
            </w:pPr>
            <w:r w:rsidRPr="007E6A76">
              <w:rPr>
                <w:b w:val="0"/>
                <w:sz w:val="20"/>
                <w:szCs w:val="20"/>
                <w:lang w:val="en-US"/>
              </w:rPr>
              <w:t>Processes and machines of Agroengineering systems</w:t>
            </w:r>
          </w:p>
        </w:tc>
      </w:tr>
      <w:tr w:rsidR="00DF6FF5" w:rsidRPr="00E75D20" w:rsidTr="00510687">
        <w:tc>
          <w:tcPr>
            <w:tcW w:w="4644" w:type="dxa"/>
          </w:tcPr>
          <w:p w:rsidR="00DF6FF5" w:rsidRPr="00510687" w:rsidRDefault="00DF6FF5" w:rsidP="00510687">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Times New Roman" w:hAnsi="Times New Roman" w:cs="Times New Roman"/>
                <w:b/>
                <w:sz w:val="20"/>
                <w:szCs w:val="20"/>
              </w:rPr>
            </w:pPr>
            <w:r w:rsidRPr="00510687">
              <w:rPr>
                <w:rFonts w:ascii="Times New Roman" w:hAnsi="Times New Roman" w:cs="Times New Roman"/>
                <w:b/>
                <w:color w:val="212121"/>
                <w:sz w:val="20"/>
                <w:szCs w:val="20"/>
              </w:rPr>
              <w:t>ОПТИМИЗАЦИЯ ПРОЦЕССА ТРАНСПО</w:t>
            </w:r>
            <w:r w:rsidRPr="00510687">
              <w:rPr>
                <w:rFonts w:ascii="Times New Roman" w:hAnsi="Times New Roman" w:cs="Times New Roman"/>
                <w:b/>
                <w:color w:val="212121"/>
                <w:sz w:val="20"/>
                <w:szCs w:val="20"/>
              </w:rPr>
              <w:t>Р</w:t>
            </w:r>
            <w:r w:rsidRPr="00510687">
              <w:rPr>
                <w:rFonts w:ascii="Times New Roman" w:hAnsi="Times New Roman" w:cs="Times New Roman"/>
                <w:b/>
                <w:color w:val="212121"/>
                <w:sz w:val="20"/>
                <w:szCs w:val="20"/>
              </w:rPr>
              <w:t>ТИРОВАНИЯ БИОЛОГИЧЕСКИХ ОТХОДОВ ПТИЦЕВОДСТВА</w:t>
            </w:r>
          </w:p>
        </w:tc>
        <w:tc>
          <w:tcPr>
            <w:tcW w:w="4678" w:type="dxa"/>
          </w:tcPr>
          <w:p w:rsidR="00DF6FF5" w:rsidRPr="00510687" w:rsidRDefault="00DF6FF5" w:rsidP="002038B7">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Times New Roman" w:hAnsi="Times New Roman" w:cs="Times New Roman"/>
                <w:b/>
                <w:sz w:val="20"/>
                <w:szCs w:val="20"/>
                <w:lang w:val="en-US"/>
              </w:rPr>
            </w:pPr>
            <w:r w:rsidRPr="00510687">
              <w:rPr>
                <w:rFonts w:ascii="Times New Roman" w:hAnsi="Times New Roman" w:cs="Times New Roman"/>
                <w:b/>
                <w:color w:val="212121"/>
                <w:sz w:val="20"/>
                <w:szCs w:val="20"/>
                <w:lang w:val="en-US"/>
              </w:rPr>
              <w:t>PROCESS OPTIMIZATION OF POULTRY BI</w:t>
            </w:r>
            <w:r w:rsidRPr="00510687">
              <w:rPr>
                <w:rFonts w:ascii="Times New Roman" w:hAnsi="Times New Roman" w:cs="Times New Roman"/>
                <w:b/>
                <w:color w:val="212121"/>
                <w:sz w:val="20"/>
                <w:szCs w:val="20"/>
                <w:lang w:val="en-US"/>
              </w:rPr>
              <w:t>O</w:t>
            </w:r>
            <w:r w:rsidRPr="00510687">
              <w:rPr>
                <w:rFonts w:ascii="Times New Roman" w:hAnsi="Times New Roman" w:cs="Times New Roman"/>
                <w:b/>
                <w:color w:val="212121"/>
                <w:sz w:val="20"/>
                <w:szCs w:val="20"/>
                <w:lang w:val="en-US"/>
              </w:rPr>
              <w:t>LOGICAL WASTE TRANSPORTATION</w:t>
            </w:r>
          </w:p>
        </w:tc>
      </w:tr>
      <w:tr w:rsidR="00DF6FF5" w:rsidRPr="00510687" w:rsidTr="00510687">
        <w:tc>
          <w:tcPr>
            <w:tcW w:w="4644" w:type="dxa"/>
          </w:tcPr>
          <w:p w:rsidR="00DF6FF5" w:rsidRPr="00510687" w:rsidRDefault="00DF6FF5" w:rsidP="00510687">
            <w:pPr>
              <w:widowControl/>
              <w:shd w:val="clear" w:color="auto" w:fill="FFFFFF"/>
              <w:autoSpaceDE/>
              <w:autoSpaceDN/>
              <w:adjustRightInd/>
              <w:rPr>
                <w:rFonts w:ascii="Times New Roman" w:hAnsi="Times New Roman" w:cs="Times New Roman"/>
                <w:sz w:val="20"/>
                <w:szCs w:val="20"/>
                <w:lang w:val="en-US"/>
              </w:rPr>
            </w:pPr>
            <w:bookmarkStart w:id="0" w:name="OLE_LINK16"/>
          </w:p>
          <w:p w:rsidR="00DF6FF5" w:rsidRPr="002038B7" w:rsidRDefault="00DF6FF5" w:rsidP="002038B7">
            <w:pPr>
              <w:widowControl/>
              <w:shd w:val="clear" w:color="auto" w:fill="FFFFFF"/>
              <w:autoSpaceDE/>
              <w:autoSpaceDN/>
              <w:adjustRightInd/>
              <w:rPr>
                <w:rFonts w:ascii="Times New Roman" w:hAnsi="Times New Roman" w:cs="Times New Roman"/>
                <w:sz w:val="20"/>
                <w:szCs w:val="20"/>
              </w:rPr>
            </w:pPr>
            <w:r w:rsidRPr="00510687">
              <w:rPr>
                <w:rFonts w:ascii="Times New Roman" w:hAnsi="Times New Roman" w:cs="Times New Roman"/>
                <w:sz w:val="20"/>
                <w:szCs w:val="20"/>
              </w:rPr>
              <w:t>Сторожук Татьяна Александровна</w:t>
            </w:r>
          </w:p>
        </w:tc>
        <w:tc>
          <w:tcPr>
            <w:tcW w:w="4678" w:type="dxa"/>
          </w:tcPr>
          <w:p w:rsidR="00DF6FF5" w:rsidRPr="00510687" w:rsidRDefault="00DF6FF5" w:rsidP="00510687">
            <w:pPr>
              <w:widowControl/>
              <w:autoSpaceDE/>
              <w:autoSpaceDN/>
              <w:adjustRightInd/>
              <w:rPr>
                <w:rFonts w:ascii="Times New Roman" w:hAnsi="Times New Roman" w:cs="Times New Roman"/>
                <w:color w:val="222222"/>
                <w:sz w:val="20"/>
                <w:szCs w:val="20"/>
              </w:rPr>
            </w:pPr>
          </w:p>
          <w:p w:rsidR="00DF6FF5" w:rsidRPr="002038B7" w:rsidRDefault="00DF6FF5" w:rsidP="002038B7">
            <w:pPr>
              <w:widowControl/>
              <w:autoSpaceDE/>
              <w:autoSpaceDN/>
              <w:adjustRightInd/>
              <w:rPr>
                <w:rFonts w:ascii="Times New Roman" w:hAnsi="Times New Roman" w:cs="Times New Roman"/>
                <w:color w:val="222222"/>
                <w:sz w:val="20"/>
                <w:szCs w:val="20"/>
                <w:lang w:val="en-US"/>
              </w:rPr>
            </w:pPr>
            <w:r w:rsidRPr="00510687">
              <w:rPr>
                <w:rFonts w:ascii="Times New Roman" w:hAnsi="Times New Roman" w:cs="Times New Roman"/>
                <w:color w:val="222222"/>
                <w:sz w:val="20"/>
                <w:szCs w:val="20"/>
                <w:lang w:val="en-US"/>
              </w:rPr>
              <w:t>Storozhuk Tatyana Alexandrovna</w:t>
            </w:r>
          </w:p>
        </w:tc>
      </w:tr>
      <w:tr w:rsidR="00DF6FF5" w:rsidRPr="00E75D20" w:rsidTr="00510687">
        <w:tc>
          <w:tcPr>
            <w:tcW w:w="4644" w:type="dxa"/>
          </w:tcPr>
          <w:p w:rsidR="00DF6FF5" w:rsidRPr="00510687" w:rsidRDefault="00DF6FF5" w:rsidP="00510687">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Times New Roman" w:hAnsi="Times New Roman" w:cs="Times New Roman"/>
                <w:sz w:val="20"/>
                <w:szCs w:val="20"/>
                <w:lang w:val="en-US"/>
              </w:rPr>
            </w:pPr>
            <w:r w:rsidRPr="00510687">
              <w:rPr>
                <w:rFonts w:ascii="Times New Roman" w:hAnsi="Times New Roman" w:cs="Times New Roman"/>
                <w:sz w:val="20"/>
                <w:szCs w:val="20"/>
              </w:rPr>
              <w:t>к</w:t>
            </w:r>
            <w:r w:rsidRPr="00510687">
              <w:rPr>
                <w:rFonts w:ascii="Times New Roman" w:hAnsi="Times New Roman" w:cs="Times New Roman"/>
                <w:sz w:val="20"/>
                <w:szCs w:val="20"/>
                <w:lang w:val="en-US"/>
              </w:rPr>
              <w:t>.</w:t>
            </w:r>
            <w:r w:rsidRPr="00510687">
              <w:rPr>
                <w:rFonts w:ascii="Times New Roman" w:hAnsi="Times New Roman" w:cs="Times New Roman"/>
                <w:sz w:val="20"/>
                <w:szCs w:val="20"/>
              </w:rPr>
              <w:t>т</w:t>
            </w:r>
            <w:r w:rsidRPr="00510687">
              <w:rPr>
                <w:rFonts w:ascii="Times New Roman" w:hAnsi="Times New Roman" w:cs="Times New Roman"/>
                <w:sz w:val="20"/>
                <w:szCs w:val="20"/>
                <w:lang w:val="en-US"/>
              </w:rPr>
              <w:t>.</w:t>
            </w:r>
            <w:r w:rsidRPr="00510687">
              <w:rPr>
                <w:rFonts w:ascii="Times New Roman" w:hAnsi="Times New Roman" w:cs="Times New Roman"/>
                <w:sz w:val="20"/>
                <w:szCs w:val="20"/>
              </w:rPr>
              <w:t>н</w:t>
            </w:r>
            <w:r w:rsidRPr="00510687">
              <w:rPr>
                <w:rFonts w:ascii="Times New Roman" w:hAnsi="Times New Roman" w:cs="Times New Roman"/>
                <w:sz w:val="20"/>
                <w:szCs w:val="20"/>
                <w:lang w:val="en-US"/>
              </w:rPr>
              <w:t xml:space="preserve">., </w:t>
            </w:r>
            <w:r w:rsidRPr="00510687">
              <w:rPr>
                <w:rFonts w:ascii="Times New Roman" w:hAnsi="Times New Roman" w:cs="Times New Roman"/>
                <w:sz w:val="20"/>
                <w:szCs w:val="20"/>
              </w:rPr>
              <w:t>доцент</w:t>
            </w:r>
          </w:p>
          <w:p w:rsidR="00DF6FF5" w:rsidRPr="00510687" w:rsidRDefault="00DF6FF5" w:rsidP="00510687">
            <w:pPr>
              <w:widowControl/>
              <w:shd w:val="clear" w:color="auto" w:fill="FFFFFF"/>
              <w:autoSpaceDE/>
              <w:autoSpaceDN/>
              <w:adjustRightInd/>
              <w:rPr>
                <w:rFonts w:ascii="Times New Roman" w:hAnsi="Times New Roman" w:cs="Times New Roman"/>
                <w:sz w:val="20"/>
                <w:szCs w:val="20"/>
                <w:shd w:val="clear" w:color="auto" w:fill="F5F5F5"/>
                <w:lang w:val="en-US"/>
              </w:rPr>
            </w:pPr>
            <w:r w:rsidRPr="00510687">
              <w:rPr>
                <w:rFonts w:ascii="Times New Roman" w:hAnsi="Times New Roman" w:cs="Times New Roman"/>
                <w:sz w:val="20"/>
                <w:szCs w:val="20"/>
                <w:lang w:val="en-US"/>
              </w:rPr>
              <w:t>Scopus</w:t>
            </w:r>
            <w:r w:rsidRPr="00E75D20">
              <w:rPr>
                <w:rFonts w:ascii="Times New Roman" w:hAnsi="Times New Roman" w:cs="Times New Roman"/>
                <w:sz w:val="20"/>
                <w:szCs w:val="20"/>
                <w:lang w:val="en-US"/>
              </w:rPr>
              <w:t xml:space="preserve"> Author ID: 443761</w:t>
            </w:r>
          </w:p>
          <w:p w:rsidR="00DF6FF5" w:rsidRPr="00510687" w:rsidRDefault="00DF6FF5" w:rsidP="00510687">
            <w:pPr>
              <w:widowControl/>
              <w:shd w:val="clear" w:color="auto" w:fill="FFFFFF"/>
              <w:autoSpaceDE/>
              <w:autoSpaceDN/>
              <w:adjustRightInd/>
              <w:rPr>
                <w:rFonts w:ascii="Times New Roman" w:hAnsi="Times New Roman" w:cs="Times New Roman"/>
                <w:sz w:val="20"/>
                <w:szCs w:val="20"/>
              </w:rPr>
            </w:pPr>
            <w:r w:rsidRPr="00510687">
              <w:rPr>
                <w:rFonts w:ascii="Times New Roman" w:hAnsi="Times New Roman" w:cs="Times New Roman"/>
                <w:sz w:val="20"/>
                <w:szCs w:val="20"/>
              </w:rPr>
              <w:t xml:space="preserve">РИНЦ </w:t>
            </w:r>
            <w:r w:rsidRPr="00510687">
              <w:rPr>
                <w:rFonts w:ascii="Times New Roman" w:hAnsi="Times New Roman" w:cs="Times New Roman"/>
                <w:sz w:val="20"/>
                <w:szCs w:val="20"/>
                <w:lang w:val="en-US"/>
              </w:rPr>
              <w:t>SPIN</w:t>
            </w:r>
            <w:r>
              <w:rPr>
                <w:rFonts w:ascii="Times New Roman" w:hAnsi="Times New Roman" w:cs="Times New Roman"/>
                <w:sz w:val="20"/>
                <w:szCs w:val="20"/>
              </w:rPr>
              <w:t>-код:</w:t>
            </w:r>
            <w:r w:rsidRPr="00510687">
              <w:rPr>
                <w:rFonts w:ascii="Times New Roman" w:hAnsi="Times New Roman" w:cs="Times New Roman"/>
                <w:sz w:val="20"/>
                <w:szCs w:val="20"/>
              </w:rPr>
              <w:t>1864-1806</w:t>
            </w:r>
          </w:p>
          <w:p w:rsidR="00DF6FF5" w:rsidRPr="00510687" w:rsidRDefault="00DF6FF5" w:rsidP="00510687">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Times New Roman" w:hAnsi="Times New Roman" w:cs="Times New Roman"/>
                <w:sz w:val="20"/>
                <w:szCs w:val="20"/>
              </w:rPr>
            </w:pPr>
            <w:r w:rsidRPr="00510687">
              <w:rPr>
                <w:rFonts w:ascii="Times New Roman" w:hAnsi="Times New Roman" w:cs="Times New Roman"/>
                <w:sz w:val="20"/>
                <w:szCs w:val="20"/>
                <w:lang w:val="en-US"/>
              </w:rPr>
              <w:t>storojuk</w:t>
            </w:r>
            <w:r w:rsidRPr="00510687">
              <w:rPr>
                <w:rFonts w:ascii="Times New Roman" w:hAnsi="Times New Roman" w:cs="Times New Roman"/>
                <w:sz w:val="20"/>
                <w:szCs w:val="20"/>
              </w:rPr>
              <w:t>.</w:t>
            </w:r>
            <w:r w:rsidRPr="00510687">
              <w:rPr>
                <w:rFonts w:ascii="Times New Roman" w:hAnsi="Times New Roman" w:cs="Times New Roman"/>
                <w:sz w:val="20"/>
                <w:szCs w:val="20"/>
                <w:lang w:val="en-US"/>
              </w:rPr>
              <w:t>t</w:t>
            </w:r>
            <w:r w:rsidRPr="00510687">
              <w:rPr>
                <w:rFonts w:ascii="Times New Roman" w:hAnsi="Times New Roman" w:cs="Times New Roman"/>
                <w:sz w:val="20"/>
                <w:szCs w:val="20"/>
              </w:rPr>
              <w:t>.</w:t>
            </w:r>
            <w:r w:rsidRPr="00510687">
              <w:rPr>
                <w:rFonts w:ascii="Times New Roman" w:hAnsi="Times New Roman" w:cs="Times New Roman"/>
                <w:sz w:val="20"/>
                <w:szCs w:val="20"/>
                <w:lang w:val="en-US"/>
              </w:rPr>
              <w:t>a</w:t>
            </w:r>
            <w:r w:rsidRPr="00510687">
              <w:rPr>
                <w:rFonts w:ascii="Times New Roman" w:hAnsi="Times New Roman" w:cs="Times New Roman"/>
                <w:sz w:val="20"/>
                <w:szCs w:val="20"/>
              </w:rPr>
              <w:t>@</w:t>
            </w:r>
            <w:r w:rsidRPr="00510687">
              <w:rPr>
                <w:rFonts w:ascii="Times New Roman" w:hAnsi="Times New Roman" w:cs="Times New Roman"/>
                <w:sz w:val="20"/>
                <w:szCs w:val="20"/>
                <w:lang w:val="en-US"/>
              </w:rPr>
              <w:t>gmail</w:t>
            </w:r>
            <w:r w:rsidRPr="00510687">
              <w:rPr>
                <w:rFonts w:ascii="Times New Roman" w:hAnsi="Times New Roman" w:cs="Times New Roman"/>
                <w:sz w:val="20"/>
                <w:szCs w:val="20"/>
              </w:rPr>
              <w:t>.</w:t>
            </w:r>
            <w:r w:rsidRPr="00510687">
              <w:rPr>
                <w:rFonts w:ascii="Times New Roman" w:hAnsi="Times New Roman" w:cs="Times New Roman"/>
                <w:sz w:val="20"/>
                <w:szCs w:val="20"/>
                <w:lang w:val="en-US"/>
              </w:rPr>
              <w:t>com</w:t>
            </w:r>
          </w:p>
        </w:tc>
        <w:tc>
          <w:tcPr>
            <w:tcW w:w="4678" w:type="dxa"/>
          </w:tcPr>
          <w:p w:rsidR="00DF6FF5" w:rsidRPr="00510687" w:rsidRDefault="00DF6FF5" w:rsidP="00510687">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Times New Roman" w:hAnsi="Times New Roman" w:cs="Times New Roman"/>
                <w:color w:val="212121"/>
                <w:sz w:val="20"/>
                <w:szCs w:val="20"/>
                <w:lang w:val="en-US"/>
              </w:rPr>
            </w:pPr>
            <w:r w:rsidRPr="00510687">
              <w:rPr>
                <w:rFonts w:ascii="Times New Roman" w:hAnsi="Times New Roman" w:cs="Times New Roman"/>
                <w:color w:val="212121"/>
                <w:sz w:val="20"/>
                <w:szCs w:val="20"/>
                <w:lang w:val="en-US"/>
              </w:rPr>
              <w:t>Cand.Tech.Sci., docent</w:t>
            </w:r>
          </w:p>
          <w:p w:rsidR="00DF6FF5" w:rsidRPr="00510687" w:rsidRDefault="00DF6FF5" w:rsidP="00510687">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Times New Roman" w:hAnsi="Times New Roman" w:cs="Times New Roman"/>
                <w:color w:val="212121"/>
                <w:sz w:val="20"/>
                <w:szCs w:val="20"/>
                <w:lang w:val="en-US"/>
              </w:rPr>
            </w:pPr>
            <w:r w:rsidRPr="00510687">
              <w:rPr>
                <w:rFonts w:ascii="Times New Roman" w:hAnsi="Times New Roman" w:cs="Times New Roman"/>
                <w:sz w:val="20"/>
                <w:szCs w:val="20"/>
                <w:lang w:val="en-US"/>
              </w:rPr>
              <w:t>Scopus Author ID:</w:t>
            </w:r>
            <w:r w:rsidRPr="00510687">
              <w:rPr>
                <w:rFonts w:ascii="Times New Roman" w:hAnsi="Times New Roman" w:cs="Times New Roman"/>
                <w:b/>
                <w:sz w:val="20"/>
                <w:szCs w:val="20"/>
                <w:lang w:val="en-US"/>
              </w:rPr>
              <w:t xml:space="preserve"> </w:t>
            </w:r>
            <w:r w:rsidRPr="002038B7">
              <w:rPr>
                <w:rFonts w:ascii="Times New Roman" w:hAnsi="Times New Roman" w:cs="Times New Roman"/>
                <w:color w:val="212121"/>
                <w:sz w:val="20"/>
                <w:szCs w:val="20"/>
                <w:lang w:val="en-US"/>
              </w:rPr>
              <w:t>443761</w:t>
            </w:r>
          </w:p>
          <w:p w:rsidR="00DF6FF5" w:rsidRPr="00510687" w:rsidRDefault="00DF6FF5" w:rsidP="00510687">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Times New Roman" w:hAnsi="Times New Roman" w:cs="Times New Roman"/>
                <w:color w:val="212121"/>
                <w:sz w:val="20"/>
                <w:szCs w:val="20"/>
                <w:lang w:val="en-US"/>
              </w:rPr>
            </w:pPr>
            <w:r>
              <w:rPr>
                <w:rFonts w:ascii="Times New Roman" w:hAnsi="Times New Roman" w:cs="Times New Roman"/>
                <w:color w:val="212121"/>
                <w:sz w:val="20"/>
                <w:szCs w:val="20"/>
                <w:lang w:val="en-US"/>
              </w:rPr>
              <w:t>RSCI SPIN-code:</w:t>
            </w:r>
            <w:r w:rsidRPr="00510687">
              <w:rPr>
                <w:rFonts w:ascii="Times New Roman" w:hAnsi="Times New Roman" w:cs="Times New Roman"/>
                <w:color w:val="212121"/>
                <w:sz w:val="20"/>
                <w:szCs w:val="20"/>
                <w:lang w:val="en-US"/>
              </w:rPr>
              <w:t xml:space="preserve"> 1864-1806</w:t>
            </w:r>
          </w:p>
          <w:p w:rsidR="00DF6FF5" w:rsidRPr="00510687" w:rsidRDefault="00DF6FF5" w:rsidP="00510687">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Times New Roman" w:hAnsi="Times New Roman" w:cs="Times New Roman"/>
                <w:i/>
                <w:color w:val="222222"/>
                <w:sz w:val="20"/>
                <w:szCs w:val="20"/>
                <w:lang w:val="en-US"/>
              </w:rPr>
            </w:pPr>
            <w:hyperlink r:id="rId7" w:history="1">
              <w:r w:rsidRPr="00510687">
                <w:rPr>
                  <w:rStyle w:val="Hyperlink"/>
                  <w:rFonts w:ascii="Times New Roman" w:hAnsi="Times New Roman"/>
                  <w:color w:val="auto"/>
                  <w:sz w:val="20"/>
                  <w:szCs w:val="20"/>
                  <w:u w:val="none"/>
                  <w:lang w:val="en-US"/>
                </w:rPr>
                <w:t>storojuk.t.a@gmail.com</w:t>
              </w:r>
            </w:hyperlink>
          </w:p>
        </w:tc>
      </w:tr>
      <w:tr w:rsidR="00DF6FF5" w:rsidRPr="00E75D20" w:rsidTr="00510687">
        <w:tc>
          <w:tcPr>
            <w:tcW w:w="4644" w:type="dxa"/>
          </w:tcPr>
          <w:p w:rsidR="00DF6FF5" w:rsidRPr="002038B7" w:rsidRDefault="00DF6FF5" w:rsidP="00510687">
            <w:pPr>
              <w:pStyle w:val="Heading1"/>
              <w:tabs>
                <w:tab w:val="left" w:pos="1722"/>
              </w:tabs>
              <w:spacing w:before="0" w:beforeAutospacing="0" w:after="0" w:afterAutospacing="0"/>
              <w:rPr>
                <w:b w:val="0"/>
                <w:i/>
                <w:sz w:val="20"/>
                <w:szCs w:val="20"/>
              </w:rPr>
            </w:pPr>
            <w:r w:rsidRPr="002038B7">
              <w:rPr>
                <w:b w:val="0"/>
                <w:i/>
                <w:sz w:val="20"/>
                <w:szCs w:val="20"/>
              </w:rPr>
              <w:t>Кубанский государственный аграрный универс</w:t>
            </w:r>
            <w:r w:rsidRPr="002038B7">
              <w:rPr>
                <w:b w:val="0"/>
                <w:i/>
                <w:sz w:val="20"/>
                <w:szCs w:val="20"/>
              </w:rPr>
              <w:t>и</w:t>
            </w:r>
            <w:r w:rsidRPr="002038B7">
              <w:rPr>
                <w:b w:val="0"/>
                <w:i/>
                <w:sz w:val="20"/>
                <w:szCs w:val="20"/>
              </w:rPr>
              <w:t>тет, Россия, 350044, Краснодар, Калинина, 13</w:t>
            </w:r>
          </w:p>
        </w:tc>
        <w:tc>
          <w:tcPr>
            <w:tcW w:w="4678" w:type="dxa"/>
          </w:tcPr>
          <w:p w:rsidR="00DF6FF5" w:rsidRPr="002038B7" w:rsidRDefault="00DF6FF5" w:rsidP="00510687">
            <w:pPr>
              <w:pStyle w:val="Heading1"/>
              <w:tabs>
                <w:tab w:val="left" w:pos="1722"/>
              </w:tabs>
              <w:spacing w:before="0" w:beforeAutospacing="0" w:after="0" w:afterAutospacing="0"/>
              <w:rPr>
                <w:b w:val="0"/>
                <w:i/>
                <w:sz w:val="20"/>
                <w:szCs w:val="20"/>
                <w:lang w:val="en-US"/>
              </w:rPr>
            </w:pPr>
            <w:smartTag w:uri="urn:schemas-microsoft-com:office:smarttags" w:element="PlaceName">
              <w:r w:rsidRPr="002038B7">
                <w:rPr>
                  <w:b w:val="0"/>
                  <w:i/>
                  <w:sz w:val="20"/>
                  <w:szCs w:val="20"/>
                  <w:lang w:val="en-US"/>
                </w:rPr>
                <w:t>Kuban</w:t>
              </w:r>
            </w:smartTag>
            <w:r w:rsidRPr="002038B7">
              <w:rPr>
                <w:b w:val="0"/>
                <w:i/>
                <w:sz w:val="20"/>
                <w:szCs w:val="20"/>
                <w:lang w:val="en-US"/>
              </w:rPr>
              <w:t xml:space="preserve"> </w:t>
            </w:r>
            <w:smartTag w:uri="urn:schemas-microsoft-com:office:smarttags" w:element="PlaceType">
              <w:r w:rsidRPr="002038B7">
                <w:rPr>
                  <w:b w:val="0"/>
                  <w:i/>
                  <w:sz w:val="20"/>
                  <w:szCs w:val="20"/>
                  <w:lang w:val="en-US"/>
                </w:rPr>
                <w:t>State</w:t>
              </w:r>
            </w:smartTag>
            <w:r w:rsidRPr="002038B7">
              <w:rPr>
                <w:b w:val="0"/>
                <w:i/>
                <w:sz w:val="20"/>
                <w:szCs w:val="20"/>
                <w:lang w:val="en-US"/>
              </w:rPr>
              <w:t xml:space="preserve"> </w:t>
            </w:r>
            <w:smartTag w:uri="urn:schemas-microsoft-com:office:smarttags" w:element="PlaceName">
              <w:r w:rsidRPr="002038B7">
                <w:rPr>
                  <w:b w:val="0"/>
                  <w:i/>
                  <w:sz w:val="20"/>
                  <w:szCs w:val="20"/>
                  <w:lang w:val="en-US"/>
                </w:rPr>
                <w:t>Agrarian</w:t>
              </w:r>
            </w:smartTag>
            <w:r w:rsidRPr="002038B7">
              <w:rPr>
                <w:b w:val="0"/>
                <w:i/>
                <w:sz w:val="20"/>
                <w:szCs w:val="20"/>
                <w:lang w:val="en-US"/>
              </w:rPr>
              <w:t xml:space="preserve"> </w:t>
            </w:r>
            <w:smartTag w:uri="urn:schemas-microsoft-com:office:smarttags" w:element="PlaceType">
              <w:r w:rsidRPr="002038B7">
                <w:rPr>
                  <w:b w:val="0"/>
                  <w:i/>
                  <w:sz w:val="20"/>
                  <w:szCs w:val="20"/>
                  <w:lang w:val="en-US"/>
                </w:rPr>
                <w:t>University</w:t>
              </w:r>
            </w:smartTag>
            <w:r w:rsidRPr="002038B7">
              <w:rPr>
                <w:b w:val="0"/>
                <w:i/>
                <w:sz w:val="20"/>
                <w:szCs w:val="20"/>
                <w:lang w:val="en-US"/>
              </w:rPr>
              <w:t xml:space="preserve">, </w:t>
            </w:r>
            <w:r w:rsidRPr="002038B7">
              <w:rPr>
                <w:b w:val="0"/>
                <w:i/>
                <w:sz w:val="20"/>
                <w:szCs w:val="20"/>
                <w:lang w:val="en-US"/>
              </w:rPr>
              <w:br/>
            </w:r>
            <w:smartTag w:uri="urn:schemas-microsoft-com:office:smarttags" w:element="place">
              <w:smartTag w:uri="urn:schemas-microsoft-com:office:smarttags" w:element="City">
                <w:r w:rsidRPr="002038B7">
                  <w:rPr>
                    <w:b w:val="0"/>
                    <w:i/>
                    <w:sz w:val="20"/>
                    <w:szCs w:val="20"/>
                    <w:lang w:val="en-US"/>
                  </w:rPr>
                  <w:t>Krasnodar</w:t>
                </w:r>
              </w:smartTag>
              <w:r w:rsidRPr="002038B7">
                <w:rPr>
                  <w:b w:val="0"/>
                  <w:i/>
                  <w:sz w:val="20"/>
                  <w:szCs w:val="20"/>
                  <w:lang w:val="en-US"/>
                </w:rPr>
                <w:t xml:space="preserve">, </w:t>
              </w:r>
              <w:smartTag w:uri="urn:schemas-microsoft-com:office:smarttags" w:element="country-region">
                <w:r w:rsidRPr="002038B7">
                  <w:rPr>
                    <w:b w:val="0"/>
                    <w:i/>
                    <w:sz w:val="20"/>
                    <w:szCs w:val="20"/>
                    <w:lang w:val="en-US"/>
                  </w:rPr>
                  <w:t>Russia</w:t>
                </w:r>
              </w:smartTag>
            </w:smartTag>
          </w:p>
        </w:tc>
      </w:tr>
      <w:bookmarkEnd w:id="0"/>
      <w:tr w:rsidR="00DF6FF5" w:rsidRPr="00E75D20" w:rsidTr="00510687">
        <w:tc>
          <w:tcPr>
            <w:tcW w:w="4644" w:type="dxa"/>
          </w:tcPr>
          <w:p w:rsidR="00DF6FF5" w:rsidRPr="00510687" w:rsidRDefault="00DF6FF5" w:rsidP="00510687">
            <w:pPr>
              <w:rPr>
                <w:rFonts w:ascii="Times New Roman" w:hAnsi="Times New Roman" w:cs="Times New Roman"/>
                <w:bCs/>
                <w:sz w:val="20"/>
                <w:szCs w:val="20"/>
                <w:lang w:val="en-US"/>
              </w:rPr>
            </w:pPr>
          </w:p>
          <w:p w:rsidR="00DF6FF5" w:rsidRPr="00E75D20" w:rsidRDefault="00DF6FF5" w:rsidP="00510687">
            <w:pPr>
              <w:rPr>
                <w:rFonts w:ascii="Times New Roman" w:hAnsi="Times New Roman" w:cs="Times New Roman"/>
                <w:bCs/>
                <w:sz w:val="20"/>
                <w:szCs w:val="20"/>
              </w:rPr>
            </w:pPr>
            <w:r w:rsidRPr="00510687">
              <w:rPr>
                <w:rFonts w:ascii="Times New Roman" w:hAnsi="Times New Roman" w:cs="Times New Roman"/>
                <w:bCs/>
                <w:sz w:val="20"/>
                <w:szCs w:val="20"/>
              </w:rPr>
              <w:t>На основании анализа средств транспортирования сельскохозяйственных грузов предложен вариант использования пневматической установки напо</w:t>
            </w:r>
            <w:r w:rsidRPr="00510687">
              <w:rPr>
                <w:rFonts w:ascii="Times New Roman" w:hAnsi="Times New Roman" w:cs="Times New Roman"/>
                <w:bCs/>
                <w:sz w:val="20"/>
                <w:szCs w:val="20"/>
              </w:rPr>
              <w:t>р</w:t>
            </w:r>
            <w:r w:rsidRPr="00510687">
              <w:rPr>
                <w:rFonts w:ascii="Times New Roman" w:hAnsi="Times New Roman" w:cs="Times New Roman"/>
                <w:bCs/>
                <w:sz w:val="20"/>
                <w:szCs w:val="20"/>
              </w:rPr>
              <w:t>ного принци</w:t>
            </w:r>
            <w:r>
              <w:rPr>
                <w:rFonts w:ascii="Times New Roman" w:hAnsi="Times New Roman" w:cs="Times New Roman"/>
                <w:bCs/>
                <w:sz w:val="20"/>
                <w:szCs w:val="20"/>
              </w:rPr>
              <w:t xml:space="preserve">па действия, которая позволяет </w:t>
            </w:r>
            <w:r w:rsidRPr="00510687">
              <w:rPr>
                <w:rFonts w:ascii="Times New Roman" w:hAnsi="Times New Roman" w:cs="Times New Roman"/>
                <w:bCs/>
                <w:sz w:val="20"/>
                <w:szCs w:val="20"/>
              </w:rPr>
              <w:t>пер</w:t>
            </w:r>
            <w:r w:rsidRPr="00510687">
              <w:rPr>
                <w:rFonts w:ascii="Times New Roman" w:hAnsi="Times New Roman" w:cs="Times New Roman"/>
                <w:bCs/>
                <w:sz w:val="20"/>
                <w:szCs w:val="20"/>
              </w:rPr>
              <w:t>е</w:t>
            </w:r>
            <w:r w:rsidRPr="00510687">
              <w:rPr>
                <w:rFonts w:ascii="Times New Roman" w:hAnsi="Times New Roman" w:cs="Times New Roman"/>
                <w:bCs/>
                <w:sz w:val="20"/>
                <w:szCs w:val="20"/>
              </w:rPr>
              <w:t>мещать биологические отходы птицеводства. У</w:t>
            </w:r>
            <w:r w:rsidRPr="00510687">
              <w:rPr>
                <w:rFonts w:ascii="Times New Roman" w:hAnsi="Times New Roman" w:cs="Times New Roman"/>
                <w:bCs/>
                <w:sz w:val="20"/>
                <w:szCs w:val="20"/>
              </w:rPr>
              <w:t>с</w:t>
            </w:r>
            <w:r w:rsidRPr="00510687">
              <w:rPr>
                <w:rFonts w:ascii="Times New Roman" w:hAnsi="Times New Roman" w:cs="Times New Roman"/>
                <w:bCs/>
                <w:sz w:val="20"/>
                <w:szCs w:val="20"/>
              </w:rPr>
              <w:t>тановка включает в себя компрессор с ресивером, трубопровод, участок формирования пробки, кл</w:t>
            </w:r>
            <w:r w:rsidRPr="00510687">
              <w:rPr>
                <w:rFonts w:ascii="Times New Roman" w:hAnsi="Times New Roman" w:cs="Times New Roman"/>
                <w:bCs/>
                <w:sz w:val="20"/>
                <w:szCs w:val="20"/>
              </w:rPr>
              <w:t>а</w:t>
            </w:r>
            <w:r w:rsidRPr="00510687">
              <w:rPr>
                <w:rFonts w:ascii="Times New Roman" w:hAnsi="Times New Roman" w:cs="Times New Roman"/>
                <w:bCs/>
                <w:sz w:val="20"/>
                <w:szCs w:val="20"/>
              </w:rPr>
              <w:t>пан и накопитель. В результате использования у</w:t>
            </w:r>
            <w:r w:rsidRPr="00510687">
              <w:rPr>
                <w:rFonts w:ascii="Times New Roman" w:hAnsi="Times New Roman" w:cs="Times New Roman"/>
                <w:bCs/>
                <w:sz w:val="20"/>
                <w:szCs w:val="20"/>
              </w:rPr>
              <w:t>с</w:t>
            </w:r>
            <w:r w:rsidRPr="00510687">
              <w:rPr>
                <w:rFonts w:ascii="Times New Roman" w:hAnsi="Times New Roman" w:cs="Times New Roman"/>
                <w:bCs/>
                <w:sz w:val="20"/>
                <w:szCs w:val="20"/>
              </w:rPr>
              <w:t>тановки при транспортировании материала сн</w:t>
            </w:r>
            <w:r w:rsidRPr="00510687">
              <w:rPr>
                <w:rFonts w:ascii="Times New Roman" w:hAnsi="Times New Roman" w:cs="Times New Roman"/>
                <w:bCs/>
                <w:sz w:val="20"/>
                <w:szCs w:val="20"/>
              </w:rPr>
              <w:t>и</w:t>
            </w:r>
            <w:r w:rsidRPr="00510687">
              <w:rPr>
                <w:rFonts w:ascii="Times New Roman" w:hAnsi="Times New Roman" w:cs="Times New Roman"/>
                <w:bCs/>
                <w:sz w:val="20"/>
                <w:szCs w:val="20"/>
              </w:rPr>
              <w:t>жаются энергоемкость и материалоемкость пр</w:t>
            </w:r>
            <w:r w:rsidRPr="00510687">
              <w:rPr>
                <w:rFonts w:ascii="Times New Roman" w:hAnsi="Times New Roman" w:cs="Times New Roman"/>
                <w:bCs/>
                <w:sz w:val="20"/>
                <w:szCs w:val="20"/>
              </w:rPr>
              <w:t>о</w:t>
            </w:r>
            <w:r w:rsidRPr="00510687">
              <w:rPr>
                <w:rFonts w:ascii="Times New Roman" w:hAnsi="Times New Roman" w:cs="Times New Roman"/>
                <w:bCs/>
                <w:sz w:val="20"/>
                <w:szCs w:val="20"/>
              </w:rPr>
              <w:t>цесса, снижаются затраты труда и решается вопрос охраны окружающей среды. Для оптимизации р</w:t>
            </w:r>
            <w:r w:rsidRPr="00510687">
              <w:rPr>
                <w:rFonts w:ascii="Times New Roman" w:hAnsi="Times New Roman" w:cs="Times New Roman"/>
                <w:bCs/>
                <w:sz w:val="20"/>
                <w:szCs w:val="20"/>
              </w:rPr>
              <w:t>а</w:t>
            </w:r>
            <w:r w:rsidRPr="00510687">
              <w:rPr>
                <w:rFonts w:ascii="Times New Roman" w:hAnsi="Times New Roman" w:cs="Times New Roman"/>
                <w:bCs/>
                <w:sz w:val="20"/>
                <w:szCs w:val="20"/>
              </w:rPr>
              <w:t>бочего процесса пневматической установки опр</w:t>
            </w:r>
            <w:r w:rsidRPr="00510687">
              <w:rPr>
                <w:rFonts w:ascii="Times New Roman" w:hAnsi="Times New Roman" w:cs="Times New Roman"/>
                <w:bCs/>
                <w:sz w:val="20"/>
                <w:szCs w:val="20"/>
              </w:rPr>
              <w:t>е</w:t>
            </w:r>
            <w:r w:rsidRPr="00510687">
              <w:rPr>
                <w:rFonts w:ascii="Times New Roman" w:hAnsi="Times New Roman" w:cs="Times New Roman"/>
                <w:bCs/>
                <w:sz w:val="20"/>
                <w:szCs w:val="20"/>
              </w:rPr>
              <w:t>делили объём продувочного котла, длину и ди</w:t>
            </w:r>
            <w:r w:rsidRPr="00510687">
              <w:rPr>
                <w:rFonts w:ascii="Times New Roman" w:hAnsi="Times New Roman" w:cs="Times New Roman"/>
                <w:bCs/>
                <w:sz w:val="20"/>
                <w:szCs w:val="20"/>
              </w:rPr>
              <w:t>а</w:t>
            </w:r>
            <w:r w:rsidRPr="00510687">
              <w:rPr>
                <w:rFonts w:ascii="Times New Roman" w:hAnsi="Times New Roman" w:cs="Times New Roman"/>
                <w:bCs/>
                <w:sz w:val="20"/>
                <w:szCs w:val="20"/>
              </w:rPr>
              <w:t>метр трубопровода. Установили, что важнейший технологический параметр установки, производ</w:t>
            </w:r>
            <w:r w:rsidRPr="00510687">
              <w:rPr>
                <w:rFonts w:ascii="Times New Roman" w:hAnsi="Times New Roman" w:cs="Times New Roman"/>
                <w:bCs/>
                <w:sz w:val="20"/>
                <w:szCs w:val="20"/>
              </w:rPr>
              <w:t>и</w:t>
            </w:r>
            <w:r w:rsidRPr="00510687">
              <w:rPr>
                <w:rFonts w:ascii="Times New Roman" w:hAnsi="Times New Roman" w:cs="Times New Roman"/>
                <w:bCs/>
                <w:sz w:val="20"/>
                <w:szCs w:val="20"/>
              </w:rPr>
              <w:t>тельность, зависит от её конструктивных параме</w:t>
            </w:r>
            <w:r w:rsidRPr="00510687">
              <w:rPr>
                <w:rFonts w:ascii="Times New Roman" w:hAnsi="Times New Roman" w:cs="Times New Roman"/>
                <w:bCs/>
                <w:sz w:val="20"/>
                <w:szCs w:val="20"/>
              </w:rPr>
              <w:t>т</w:t>
            </w:r>
            <w:r w:rsidRPr="00510687">
              <w:rPr>
                <w:rFonts w:ascii="Times New Roman" w:hAnsi="Times New Roman" w:cs="Times New Roman"/>
                <w:bCs/>
                <w:sz w:val="20"/>
                <w:szCs w:val="20"/>
              </w:rPr>
              <w:t>ров и физико-механических свойств исходного материала. Определяющее влияние на производ</w:t>
            </w:r>
            <w:r w:rsidRPr="00510687">
              <w:rPr>
                <w:rFonts w:ascii="Times New Roman" w:hAnsi="Times New Roman" w:cs="Times New Roman"/>
                <w:bCs/>
                <w:sz w:val="20"/>
                <w:szCs w:val="20"/>
              </w:rPr>
              <w:t>и</w:t>
            </w:r>
            <w:r w:rsidRPr="00510687">
              <w:rPr>
                <w:rFonts w:ascii="Times New Roman" w:hAnsi="Times New Roman" w:cs="Times New Roman"/>
                <w:bCs/>
                <w:sz w:val="20"/>
                <w:szCs w:val="20"/>
              </w:rPr>
              <w:t>тельность оказывают давление воздуха и скорость перемещения продукта. Необходимое давление воздуха регулируется компрессором, а скорость транспортирования обусловлена конструктивными параметрами установки и физико-механическими свойствами материала. Данные аспекты учитыв</w:t>
            </w:r>
            <w:r w:rsidRPr="00510687">
              <w:rPr>
                <w:rFonts w:ascii="Times New Roman" w:hAnsi="Times New Roman" w:cs="Times New Roman"/>
                <w:bCs/>
                <w:sz w:val="20"/>
                <w:szCs w:val="20"/>
              </w:rPr>
              <w:t>а</w:t>
            </w:r>
            <w:r w:rsidRPr="00510687">
              <w:rPr>
                <w:rFonts w:ascii="Times New Roman" w:hAnsi="Times New Roman" w:cs="Times New Roman"/>
                <w:bCs/>
                <w:sz w:val="20"/>
                <w:szCs w:val="20"/>
              </w:rPr>
              <w:t>ются в настоящей работе для оптимизации проце</w:t>
            </w:r>
            <w:r w:rsidRPr="00510687">
              <w:rPr>
                <w:rFonts w:ascii="Times New Roman" w:hAnsi="Times New Roman" w:cs="Times New Roman"/>
                <w:bCs/>
                <w:sz w:val="20"/>
                <w:szCs w:val="20"/>
              </w:rPr>
              <w:t>с</w:t>
            </w:r>
            <w:r w:rsidRPr="00510687">
              <w:rPr>
                <w:rFonts w:ascii="Times New Roman" w:hAnsi="Times New Roman" w:cs="Times New Roman"/>
                <w:bCs/>
                <w:sz w:val="20"/>
                <w:szCs w:val="20"/>
              </w:rPr>
              <w:t>са транспортирования био</w:t>
            </w:r>
            <w:r>
              <w:rPr>
                <w:rFonts w:ascii="Times New Roman" w:hAnsi="Times New Roman" w:cs="Times New Roman"/>
                <w:bCs/>
                <w:sz w:val="20"/>
                <w:szCs w:val="20"/>
              </w:rPr>
              <w:t>логических отходов пт</w:t>
            </w:r>
            <w:r>
              <w:rPr>
                <w:rFonts w:ascii="Times New Roman" w:hAnsi="Times New Roman" w:cs="Times New Roman"/>
                <w:bCs/>
                <w:sz w:val="20"/>
                <w:szCs w:val="20"/>
              </w:rPr>
              <w:t>и</w:t>
            </w:r>
            <w:r>
              <w:rPr>
                <w:rFonts w:ascii="Times New Roman" w:hAnsi="Times New Roman" w:cs="Times New Roman"/>
                <w:bCs/>
                <w:sz w:val="20"/>
                <w:szCs w:val="20"/>
              </w:rPr>
              <w:t>цеводства</w:t>
            </w:r>
          </w:p>
          <w:p w:rsidR="00DF6FF5" w:rsidRPr="00E75D20" w:rsidRDefault="00DF6FF5" w:rsidP="00510687">
            <w:pPr>
              <w:rPr>
                <w:rFonts w:ascii="Times New Roman" w:hAnsi="Times New Roman" w:cs="Times New Roman"/>
                <w:bCs/>
                <w:sz w:val="20"/>
                <w:szCs w:val="20"/>
              </w:rPr>
            </w:pPr>
          </w:p>
          <w:p w:rsidR="00DF6FF5" w:rsidRDefault="00DF6FF5" w:rsidP="00510687">
            <w:pPr>
              <w:rPr>
                <w:rFonts w:ascii="Times New Roman" w:hAnsi="Times New Roman" w:cs="Times New Roman"/>
                <w:bCs/>
                <w:sz w:val="20"/>
                <w:szCs w:val="20"/>
              </w:rPr>
            </w:pPr>
            <w:r w:rsidRPr="00510687">
              <w:rPr>
                <w:rFonts w:ascii="Times New Roman" w:hAnsi="Times New Roman" w:cs="Times New Roman"/>
                <w:bCs/>
                <w:sz w:val="20"/>
                <w:szCs w:val="20"/>
              </w:rPr>
              <w:t>Ключевые слова: БИОЛОГИЧЕСКИЕ ОТХОДЫ ПТИЦЕВОДСТВА, ТРАНСПОРТИРОВАНИЕ,  СКОРОСТЬ, ДАВЛЕНИЕ</w:t>
            </w:r>
          </w:p>
          <w:p w:rsidR="00DF6FF5" w:rsidRDefault="00DF6FF5" w:rsidP="00510687">
            <w:pPr>
              <w:rPr>
                <w:rFonts w:ascii="Times New Roman" w:hAnsi="Times New Roman" w:cs="Times New Roman"/>
                <w:bCs/>
                <w:sz w:val="20"/>
                <w:szCs w:val="20"/>
              </w:rPr>
            </w:pPr>
          </w:p>
          <w:p w:rsidR="00DF6FF5" w:rsidRPr="00510687" w:rsidRDefault="00DF6FF5" w:rsidP="00510687">
            <w:pPr>
              <w:rPr>
                <w:rFonts w:ascii="Times New Roman" w:hAnsi="Times New Roman" w:cs="Times New Roman"/>
                <w:sz w:val="20"/>
                <w:szCs w:val="20"/>
              </w:rPr>
            </w:pPr>
            <w:r w:rsidRPr="00DD5EE7">
              <w:rPr>
                <w:b/>
                <w:sz w:val="20"/>
                <w:szCs w:val="20"/>
              </w:rPr>
              <w:t>Doi: 10.21515/1990-4665-13</w:t>
            </w:r>
            <w:r w:rsidRPr="00DD5EE7">
              <w:rPr>
                <w:b/>
                <w:sz w:val="20"/>
                <w:szCs w:val="20"/>
                <w:lang w:val="en-US"/>
              </w:rPr>
              <w:t>7</w:t>
            </w:r>
            <w:r w:rsidRPr="00DD5EE7">
              <w:rPr>
                <w:b/>
                <w:sz w:val="20"/>
                <w:szCs w:val="20"/>
              </w:rPr>
              <w:t>-0</w:t>
            </w:r>
            <w:r>
              <w:rPr>
                <w:b/>
                <w:sz w:val="20"/>
                <w:szCs w:val="20"/>
                <w:lang w:val="en-US"/>
              </w:rPr>
              <w:t>03</w:t>
            </w:r>
          </w:p>
        </w:tc>
        <w:tc>
          <w:tcPr>
            <w:tcW w:w="4678" w:type="dxa"/>
          </w:tcPr>
          <w:p w:rsidR="00DF6FF5" w:rsidRPr="00E75D20" w:rsidRDefault="00DF6FF5" w:rsidP="00510687">
            <w:pPr>
              <w:pStyle w:val="HTMLPreformatted"/>
              <w:shd w:val="clear" w:color="auto" w:fill="FFFFFF"/>
              <w:rPr>
                <w:rFonts w:ascii="Times New Roman" w:hAnsi="Times New Roman" w:cs="Times New Roman"/>
                <w:bCs/>
                <w:lang w:val="en-US"/>
              </w:rPr>
            </w:pPr>
          </w:p>
          <w:p w:rsidR="00DF6FF5" w:rsidRPr="00510687" w:rsidRDefault="00DF6FF5" w:rsidP="00510687">
            <w:pPr>
              <w:pStyle w:val="HTMLPreformatted"/>
              <w:shd w:val="clear" w:color="auto" w:fill="FFFFFF"/>
              <w:rPr>
                <w:rFonts w:ascii="Times New Roman" w:hAnsi="Times New Roman" w:cs="Times New Roman"/>
                <w:bCs/>
                <w:lang w:val="en-US"/>
              </w:rPr>
            </w:pPr>
            <w:r w:rsidRPr="00510687">
              <w:rPr>
                <w:rFonts w:ascii="Times New Roman" w:hAnsi="Times New Roman" w:cs="Times New Roman"/>
                <w:bCs/>
                <w:lang w:val="en-US"/>
              </w:rPr>
              <w:t>Pressure mode compressed-air installation use that a</w:t>
            </w:r>
            <w:r w:rsidRPr="00510687">
              <w:rPr>
                <w:rFonts w:ascii="Times New Roman" w:hAnsi="Times New Roman" w:cs="Times New Roman"/>
                <w:bCs/>
                <w:lang w:val="en-US"/>
              </w:rPr>
              <w:t>l</w:t>
            </w:r>
            <w:r w:rsidRPr="00510687">
              <w:rPr>
                <w:rFonts w:ascii="Times New Roman" w:hAnsi="Times New Roman" w:cs="Times New Roman"/>
                <w:bCs/>
                <w:lang w:val="en-US"/>
              </w:rPr>
              <w:t>low</w:t>
            </w:r>
            <w:r>
              <w:rPr>
                <w:rFonts w:ascii="Times New Roman" w:hAnsi="Times New Roman" w:cs="Times New Roman"/>
                <w:bCs/>
                <w:lang w:val="en-US"/>
              </w:rPr>
              <w:t>s</w:t>
            </w:r>
            <w:r w:rsidRPr="00510687">
              <w:rPr>
                <w:rFonts w:ascii="Times New Roman" w:hAnsi="Times New Roman" w:cs="Times New Roman"/>
                <w:bCs/>
                <w:lang w:val="en-US"/>
              </w:rPr>
              <w:t xml:space="preserve"> transfer of biological poultry wastes was based on the investigation of agricultural cargo hauling equi</w:t>
            </w:r>
            <w:r w:rsidRPr="00510687">
              <w:rPr>
                <w:rFonts w:ascii="Times New Roman" w:hAnsi="Times New Roman" w:cs="Times New Roman"/>
                <w:bCs/>
                <w:lang w:val="en-US"/>
              </w:rPr>
              <w:t>p</w:t>
            </w:r>
            <w:r w:rsidRPr="00510687">
              <w:rPr>
                <w:rFonts w:ascii="Times New Roman" w:hAnsi="Times New Roman" w:cs="Times New Roman"/>
                <w:bCs/>
                <w:lang w:val="en-US"/>
              </w:rPr>
              <w:t>ment. The installation includes a compressor with a receiver, a conduit, a cork forming section, a valve and a reservoir. As a result of using the installation the e</w:t>
            </w:r>
            <w:r w:rsidRPr="00510687">
              <w:rPr>
                <w:rFonts w:ascii="Times New Roman" w:hAnsi="Times New Roman" w:cs="Times New Roman"/>
                <w:bCs/>
                <w:lang w:val="en-US"/>
              </w:rPr>
              <w:t>n</w:t>
            </w:r>
            <w:r w:rsidRPr="00510687">
              <w:rPr>
                <w:rFonts w:ascii="Times New Roman" w:hAnsi="Times New Roman" w:cs="Times New Roman"/>
                <w:bCs/>
                <w:lang w:val="en-US"/>
              </w:rPr>
              <w:t>ergy intensity and consumption of the process are r</w:t>
            </w:r>
            <w:r w:rsidRPr="00510687">
              <w:rPr>
                <w:rFonts w:ascii="Times New Roman" w:hAnsi="Times New Roman" w:cs="Times New Roman"/>
                <w:bCs/>
                <w:lang w:val="en-US"/>
              </w:rPr>
              <w:t>e</w:t>
            </w:r>
            <w:r w:rsidRPr="00510687">
              <w:rPr>
                <w:rFonts w:ascii="Times New Roman" w:hAnsi="Times New Roman" w:cs="Times New Roman"/>
                <w:bCs/>
                <w:lang w:val="en-US"/>
              </w:rPr>
              <w:t>duced during the transportation of the material, labor costs are reduced and the issue of environmental pr</w:t>
            </w:r>
            <w:r w:rsidRPr="00510687">
              <w:rPr>
                <w:rFonts w:ascii="Times New Roman" w:hAnsi="Times New Roman" w:cs="Times New Roman"/>
                <w:bCs/>
                <w:lang w:val="en-US"/>
              </w:rPr>
              <w:t>o</w:t>
            </w:r>
            <w:r w:rsidRPr="00510687">
              <w:rPr>
                <w:rFonts w:ascii="Times New Roman" w:hAnsi="Times New Roman" w:cs="Times New Roman"/>
                <w:bCs/>
                <w:lang w:val="en-US"/>
              </w:rPr>
              <w:t>tection is resolved. To optimize the working process of the compressed-air installation, the volume of the blow-off boiler, the length and diameter of the pipeline were determined. It was established that the most i</w:t>
            </w:r>
            <w:r w:rsidRPr="00510687">
              <w:rPr>
                <w:rFonts w:ascii="Times New Roman" w:hAnsi="Times New Roman" w:cs="Times New Roman"/>
                <w:bCs/>
                <w:lang w:val="en-US"/>
              </w:rPr>
              <w:t>m</w:t>
            </w:r>
            <w:r w:rsidRPr="00510687">
              <w:rPr>
                <w:rFonts w:ascii="Times New Roman" w:hAnsi="Times New Roman" w:cs="Times New Roman"/>
                <w:bCs/>
                <w:lang w:val="en-US"/>
              </w:rPr>
              <w:t xml:space="preserve">portant technological parameter of the installation, </w:t>
            </w:r>
            <w:r>
              <w:rPr>
                <w:rFonts w:ascii="Times New Roman" w:hAnsi="Times New Roman" w:cs="Times New Roman"/>
                <w:bCs/>
                <w:lang w:val="en-US"/>
              </w:rPr>
              <w:t xml:space="preserve">which is </w:t>
            </w:r>
            <w:r w:rsidRPr="00510687">
              <w:rPr>
                <w:rFonts w:ascii="Times New Roman" w:hAnsi="Times New Roman" w:cs="Times New Roman"/>
                <w:bCs/>
                <w:lang w:val="en-US"/>
              </w:rPr>
              <w:t>productivity, depends on its design parameters and physic</w:t>
            </w:r>
            <w:r>
              <w:rPr>
                <w:rFonts w:ascii="Times New Roman" w:hAnsi="Times New Roman" w:cs="Times New Roman"/>
                <w:bCs/>
                <w:lang w:val="en-US"/>
              </w:rPr>
              <w:t xml:space="preserve">al and </w:t>
            </w:r>
            <w:r w:rsidRPr="00510687">
              <w:rPr>
                <w:rFonts w:ascii="Times New Roman" w:hAnsi="Times New Roman" w:cs="Times New Roman"/>
                <w:bCs/>
                <w:lang w:val="en-US"/>
              </w:rPr>
              <w:t>mechanical properties of the initial material. The determining influence on the perfor</w:t>
            </w:r>
            <w:r w:rsidRPr="00510687">
              <w:rPr>
                <w:rFonts w:ascii="Times New Roman" w:hAnsi="Times New Roman" w:cs="Times New Roman"/>
                <w:bCs/>
                <w:lang w:val="en-US"/>
              </w:rPr>
              <w:t>m</w:t>
            </w:r>
            <w:r w:rsidRPr="00510687">
              <w:rPr>
                <w:rFonts w:ascii="Times New Roman" w:hAnsi="Times New Roman" w:cs="Times New Roman"/>
                <w:bCs/>
                <w:lang w:val="en-US"/>
              </w:rPr>
              <w:t>ance is the air pressure and the speed of product movement. The required air pressure is regulated by the compressor, and the speed of transportation is due to the design parameters of the installation and the physic</w:t>
            </w:r>
            <w:r>
              <w:rPr>
                <w:rFonts w:ascii="Times New Roman" w:hAnsi="Times New Roman" w:cs="Times New Roman"/>
                <w:bCs/>
                <w:lang w:val="en-US"/>
              </w:rPr>
              <w:t xml:space="preserve">al and </w:t>
            </w:r>
            <w:r w:rsidRPr="00510687">
              <w:rPr>
                <w:rFonts w:ascii="Times New Roman" w:hAnsi="Times New Roman" w:cs="Times New Roman"/>
                <w:bCs/>
                <w:lang w:val="en-US"/>
              </w:rPr>
              <w:t xml:space="preserve">mechanical properties of the material. These aspects are taken into account in this project for process optimization of the poultry biological </w:t>
            </w:r>
            <w:r>
              <w:rPr>
                <w:rFonts w:ascii="Times New Roman" w:hAnsi="Times New Roman" w:cs="Times New Roman"/>
                <w:bCs/>
                <w:lang w:val="en-US"/>
              </w:rPr>
              <w:t>waste transportation</w:t>
            </w:r>
          </w:p>
          <w:p w:rsidR="00DF6FF5" w:rsidRDefault="00DF6FF5" w:rsidP="00510687">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Style w:val="hps"/>
                <w:rFonts w:ascii="Times New Roman" w:hAnsi="Times New Roman" w:cs="Times New Roman"/>
                <w:color w:val="222222"/>
                <w:sz w:val="20"/>
                <w:szCs w:val="20"/>
                <w:lang w:val="en-US"/>
              </w:rPr>
            </w:pPr>
          </w:p>
          <w:p w:rsidR="00DF6FF5" w:rsidRPr="00510687" w:rsidRDefault="00DF6FF5" w:rsidP="00510687">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Style w:val="hps"/>
                <w:rFonts w:ascii="Times New Roman" w:hAnsi="Times New Roman" w:cs="Times New Roman"/>
                <w:color w:val="222222"/>
                <w:sz w:val="20"/>
                <w:szCs w:val="20"/>
                <w:lang w:val="en-US"/>
              </w:rPr>
            </w:pPr>
          </w:p>
          <w:p w:rsidR="00DF6FF5" w:rsidRPr="00510687" w:rsidRDefault="00DF6FF5" w:rsidP="00510687">
            <w:pPr>
              <w:widowControl/>
              <w:autoSpaceDE/>
              <w:autoSpaceDN/>
              <w:adjustRightInd/>
              <w:rPr>
                <w:rStyle w:val="hps"/>
                <w:rFonts w:ascii="Times New Roman" w:hAnsi="Times New Roman" w:cs="Times New Roman"/>
                <w:color w:val="222222"/>
                <w:sz w:val="20"/>
                <w:szCs w:val="20"/>
                <w:lang w:val="en-US"/>
              </w:rPr>
            </w:pPr>
          </w:p>
          <w:p w:rsidR="00DF6FF5" w:rsidRPr="00510687" w:rsidRDefault="00DF6FF5" w:rsidP="00510687">
            <w:pPr>
              <w:widowControl/>
              <w:autoSpaceDE/>
              <w:autoSpaceDN/>
              <w:adjustRightInd/>
              <w:rPr>
                <w:rStyle w:val="hps"/>
                <w:rFonts w:ascii="Times New Roman" w:hAnsi="Times New Roman" w:cs="Times New Roman"/>
                <w:color w:val="222222"/>
                <w:sz w:val="20"/>
                <w:szCs w:val="20"/>
                <w:lang w:val="en-US"/>
              </w:rPr>
            </w:pPr>
            <w:bookmarkStart w:id="1" w:name="_GoBack"/>
            <w:bookmarkEnd w:id="1"/>
          </w:p>
          <w:p w:rsidR="00DF6FF5" w:rsidRPr="00510687" w:rsidRDefault="00DF6FF5" w:rsidP="00510687">
            <w:pPr>
              <w:widowControl/>
              <w:autoSpaceDE/>
              <w:autoSpaceDN/>
              <w:adjustRightInd/>
              <w:rPr>
                <w:rFonts w:ascii="Times New Roman" w:hAnsi="Times New Roman" w:cs="Times New Roman"/>
                <w:b/>
                <w:sz w:val="20"/>
                <w:szCs w:val="20"/>
                <w:lang w:val="en-US"/>
              </w:rPr>
            </w:pPr>
            <w:r w:rsidRPr="00510687">
              <w:rPr>
                <w:rStyle w:val="hps"/>
                <w:rFonts w:ascii="Times New Roman" w:hAnsi="Times New Roman" w:cs="Times New Roman"/>
                <w:color w:val="222222"/>
                <w:sz w:val="20"/>
                <w:szCs w:val="20"/>
                <w:lang w:val="en-US"/>
              </w:rPr>
              <w:t>Keywords:</w:t>
            </w:r>
            <w:r w:rsidRPr="00510687">
              <w:rPr>
                <w:rFonts w:ascii="Times New Roman" w:hAnsi="Times New Roman" w:cs="Times New Roman"/>
                <w:color w:val="222222"/>
                <w:sz w:val="20"/>
                <w:szCs w:val="20"/>
                <w:lang w:val="en-US"/>
              </w:rPr>
              <w:t xml:space="preserve"> </w:t>
            </w:r>
            <w:r w:rsidRPr="00510687">
              <w:rPr>
                <w:rFonts w:ascii="Times New Roman" w:hAnsi="Times New Roman" w:cs="Times New Roman"/>
                <w:color w:val="212121"/>
                <w:sz w:val="20"/>
                <w:szCs w:val="20"/>
                <w:shd w:val="clear" w:color="auto" w:fill="FFFFFF"/>
                <w:lang w:val="en-US"/>
              </w:rPr>
              <w:t>BIOLOGICAL POULTRY WASTE, TRANSPORTATION, SPEED, PRESSURE</w:t>
            </w:r>
          </w:p>
        </w:tc>
      </w:tr>
    </w:tbl>
    <w:p w:rsidR="00DF6FF5" w:rsidRDefault="00DF6FF5" w:rsidP="00936388">
      <w:pPr>
        <w:shd w:val="clear" w:color="auto" w:fill="FFFFFF"/>
        <w:spacing w:line="360" w:lineRule="auto"/>
        <w:ind w:firstLine="709"/>
        <w:jc w:val="both"/>
        <w:rPr>
          <w:rFonts w:ascii="Times New Roman" w:hAnsi="Times New Roman" w:cs="Times New Roman"/>
          <w:bCs/>
          <w:sz w:val="28"/>
          <w:szCs w:val="28"/>
          <w:lang w:val="en-US"/>
        </w:rPr>
      </w:pPr>
    </w:p>
    <w:p w:rsidR="00DF6FF5" w:rsidRPr="00AB6675" w:rsidRDefault="00DF6FF5" w:rsidP="00B4580C">
      <w:pPr>
        <w:shd w:val="clear" w:color="auto" w:fill="FFFFFF"/>
        <w:spacing w:line="360" w:lineRule="auto"/>
        <w:ind w:firstLine="709"/>
        <w:contextualSpacing/>
        <w:jc w:val="both"/>
        <w:rPr>
          <w:rFonts w:ascii="Times New Roman" w:hAnsi="Times New Roman" w:cs="Times New Roman"/>
          <w:sz w:val="28"/>
          <w:szCs w:val="28"/>
        </w:rPr>
      </w:pPr>
      <w:r w:rsidRPr="005D634F">
        <w:rPr>
          <w:rFonts w:ascii="Times New Roman" w:hAnsi="Times New Roman" w:cs="Times New Roman"/>
          <w:b/>
          <w:szCs w:val="28"/>
        </w:rPr>
        <w:t>Введение.</w:t>
      </w:r>
      <w:r w:rsidRPr="005D634F">
        <w:rPr>
          <w:b/>
          <w:szCs w:val="28"/>
        </w:rPr>
        <w:t xml:space="preserve"> </w:t>
      </w:r>
      <w:r w:rsidRPr="00794A99">
        <w:rPr>
          <w:rFonts w:ascii="Times New Roman" w:hAnsi="Times New Roman" w:cs="Times New Roman"/>
          <w:sz w:val="28"/>
          <w:szCs w:val="28"/>
        </w:rPr>
        <w:t>Пневмотранспортные установки делятся на три основных вида: всасывающие; нагнетательные; смешанные.</w:t>
      </w:r>
      <w:r>
        <w:rPr>
          <w:rFonts w:ascii="Times New Roman" w:hAnsi="Times New Roman" w:cs="Times New Roman"/>
          <w:sz w:val="28"/>
          <w:szCs w:val="28"/>
        </w:rPr>
        <w:t xml:space="preserve"> </w:t>
      </w:r>
      <w:r w:rsidRPr="00AB6675">
        <w:rPr>
          <w:rFonts w:ascii="Times New Roman" w:hAnsi="Times New Roman" w:cs="Times New Roman"/>
          <w:bCs/>
          <w:sz w:val="28"/>
          <w:szCs w:val="28"/>
        </w:rPr>
        <w:t xml:space="preserve">Основными элементами пневмотранспортных установок </w:t>
      </w:r>
      <w:r w:rsidRPr="00AB6675">
        <w:rPr>
          <w:rFonts w:ascii="Times New Roman" w:hAnsi="Times New Roman" w:cs="Times New Roman"/>
          <w:sz w:val="28"/>
          <w:szCs w:val="28"/>
        </w:rPr>
        <w:t>являются:</w:t>
      </w:r>
      <w:r w:rsidRPr="00E0725A">
        <w:rPr>
          <w:rFonts w:ascii="Times New Roman" w:hAnsi="Times New Roman" w:cs="Times New Roman"/>
          <w:sz w:val="28"/>
          <w:szCs w:val="28"/>
        </w:rPr>
        <w:t xml:space="preserve"> </w:t>
      </w:r>
      <w:r w:rsidRPr="00AB6675">
        <w:rPr>
          <w:rFonts w:ascii="Times New Roman" w:hAnsi="Times New Roman" w:cs="Times New Roman"/>
          <w:sz w:val="28"/>
          <w:szCs w:val="28"/>
        </w:rPr>
        <w:t>загрузочн</w:t>
      </w:r>
      <w:r>
        <w:rPr>
          <w:rFonts w:ascii="Times New Roman" w:hAnsi="Times New Roman" w:cs="Times New Roman"/>
          <w:sz w:val="28"/>
          <w:szCs w:val="28"/>
        </w:rPr>
        <w:t xml:space="preserve">ые устройства, </w:t>
      </w:r>
      <w:r w:rsidRPr="00AB6675">
        <w:rPr>
          <w:rFonts w:ascii="Times New Roman" w:hAnsi="Times New Roman" w:cs="Times New Roman"/>
          <w:sz w:val="28"/>
          <w:szCs w:val="28"/>
        </w:rPr>
        <w:t>затв</w:t>
      </w:r>
      <w:r w:rsidRPr="00AB6675">
        <w:rPr>
          <w:rFonts w:ascii="Times New Roman" w:hAnsi="Times New Roman" w:cs="Times New Roman"/>
          <w:sz w:val="28"/>
          <w:szCs w:val="28"/>
        </w:rPr>
        <w:t>о</w:t>
      </w:r>
      <w:r>
        <w:rPr>
          <w:rFonts w:ascii="Times New Roman" w:hAnsi="Times New Roman" w:cs="Times New Roman"/>
          <w:sz w:val="28"/>
          <w:szCs w:val="28"/>
        </w:rPr>
        <w:t>ры,</w:t>
      </w:r>
      <w:r w:rsidRPr="00E0725A">
        <w:rPr>
          <w:rFonts w:ascii="Times New Roman" w:hAnsi="Times New Roman" w:cs="Times New Roman"/>
          <w:sz w:val="28"/>
          <w:szCs w:val="28"/>
        </w:rPr>
        <w:t xml:space="preserve"> </w:t>
      </w:r>
      <w:r>
        <w:rPr>
          <w:rFonts w:ascii="Times New Roman" w:hAnsi="Times New Roman" w:cs="Times New Roman"/>
          <w:sz w:val="28"/>
          <w:szCs w:val="28"/>
        </w:rPr>
        <w:t>фильтры,</w:t>
      </w:r>
      <w:r w:rsidRPr="00E0725A">
        <w:rPr>
          <w:rFonts w:ascii="Times New Roman" w:hAnsi="Times New Roman" w:cs="Times New Roman"/>
          <w:sz w:val="28"/>
          <w:szCs w:val="28"/>
        </w:rPr>
        <w:t xml:space="preserve"> </w:t>
      </w:r>
      <w:r w:rsidRPr="00AB6675">
        <w:rPr>
          <w:rFonts w:ascii="Times New Roman" w:hAnsi="Times New Roman" w:cs="Times New Roman"/>
          <w:sz w:val="28"/>
          <w:szCs w:val="28"/>
        </w:rPr>
        <w:t>разгрузоч</w:t>
      </w:r>
      <w:r>
        <w:rPr>
          <w:rFonts w:ascii="Times New Roman" w:hAnsi="Times New Roman" w:cs="Times New Roman"/>
          <w:sz w:val="28"/>
          <w:szCs w:val="28"/>
        </w:rPr>
        <w:t xml:space="preserve">ные устройства, </w:t>
      </w:r>
      <w:r w:rsidRPr="00AB6675">
        <w:rPr>
          <w:rFonts w:ascii="Times New Roman" w:hAnsi="Times New Roman" w:cs="Times New Roman"/>
          <w:sz w:val="28"/>
          <w:szCs w:val="28"/>
        </w:rPr>
        <w:t>трубопроводы</w:t>
      </w:r>
      <w:r>
        <w:rPr>
          <w:rFonts w:ascii="Times New Roman" w:hAnsi="Times New Roman" w:cs="Times New Roman"/>
          <w:sz w:val="28"/>
          <w:szCs w:val="28"/>
        </w:rPr>
        <w:t xml:space="preserve">, </w:t>
      </w:r>
      <w:r w:rsidRPr="00AB6675">
        <w:rPr>
          <w:rFonts w:ascii="Times New Roman" w:hAnsi="Times New Roman" w:cs="Times New Roman"/>
          <w:sz w:val="28"/>
          <w:szCs w:val="28"/>
        </w:rPr>
        <w:t>ресиверы</w:t>
      </w:r>
      <w:r>
        <w:rPr>
          <w:rFonts w:ascii="Times New Roman" w:hAnsi="Times New Roman" w:cs="Times New Roman"/>
          <w:sz w:val="28"/>
          <w:szCs w:val="28"/>
        </w:rPr>
        <w:t xml:space="preserve">, </w:t>
      </w:r>
      <w:r w:rsidRPr="00AB6675">
        <w:rPr>
          <w:rFonts w:ascii="Times New Roman" w:hAnsi="Times New Roman" w:cs="Times New Roman"/>
          <w:sz w:val="28"/>
          <w:szCs w:val="28"/>
        </w:rPr>
        <w:t>маслоо</w:t>
      </w:r>
      <w:r w:rsidRPr="00AB6675">
        <w:rPr>
          <w:rFonts w:ascii="Times New Roman" w:hAnsi="Times New Roman" w:cs="Times New Roman"/>
          <w:sz w:val="28"/>
          <w:szCs w:val="28"/>
        </w:rPr>
        <w:t>т</w:t>
      </w:r>
      <w:r w:rsidRPr="00AB6675">
        <w:rPr>
          <w:rFonts w:ascii="Times New Roman" w:hAnsi="Times New Roman" w:cs="Times New Roman"/>
          <w:sz w:val="28"/>
          <w:szCs w:val="28"/>
        </w:rPr>
        <w:t>делители.</w:t>
      </w:r>
    </w:p>
    <w:p w:rsidR="00DF6FF5" w:rsidRPr="00794A99" w:rsidRDefault="00DF6FF5" w:rsidP="00B4580C">
      <w:pPr>
        <w:shd w:val="clear" w:color="auto" w:fill="FFFFFF"/>
        <w:spacing w:line="360" w:lineRule="auto"/>
        <w:ind w:firstLine="709"/>
        <w:jc w:val="both"/>
        <w:rPr>
          <w:rFonts w:ascii="Times New Roman" w:hAnsi="Times New Roman" w:cs="Times New Roman"/>
          <w:sz w:val="28"/>
          <w:szCs w:val="28"/>
        </w:rPr>
      </w:pPr>
      <w:r w:rsidRPr="00794A99">
        <w:rPr>
          <w:rFonts w:ascii="Times New Roman" w:hAnsi="Times New Roman" w:cs="Times New Roman"/>
          <w:sz w:val="28"/>
          <w:szCs w:val="28"/>
        </w:rPr>
        <w:t>Все основные элементы всасывающего вида установок находятся под разряжением. Преимуществом такого вида установок является то, что материал не проходит через вентилятор. Однако в таких установках прои</w:t>
      </w:r>
      <w:r w:rsidRPr="00794A99">
        <w:rPr>
          <w:rFonts w:ascii="Times New Roman" w:hAnsi="Times New Roman" w:cs="Times New Roman"/>
          <w:sz w:val="28"/>
          <w:szCs w:val="28"/>
        </w:rPr>
        <w:t>с</w:t>
      </w:r>
      <w:r w:rsidRPr="00794A99">
        <w:rPr>
          <w:rFonts w:ascii="Times New Roman" w:hAnsi="Times New Roman" w:cs="Times New Roman"/>
          <w:sz w:val="28"/>
          <w:szCs w:val="28"/>
        </w:rPr>
        <w:t>ходит большой подсос воздуха, в связи с чем повышается расход электр</w:t>
      </w:r>
      <w:r w:rsidRPr="00794A99">
        <w:rPr>
          <w:rFonts w:ascii="Times New Roman" w:hAnsi="Times New Roman" w:cs="Times New Roman"/>
          <w:sz w:val="28"/>
          <w:szCs w:val="28"/>
        </w:rPr>
        <w:t>о</w:t>
      </w:r>
      <w:r w:rsidRPr="00794A99">
        <w:rPr>
          <w:rFonts w:ascii="Times New Roman" w:hAnsi="Times New Roman" w:cs="Times New Roman"/>
          <w:sz w:val="28"/>
          <w:szCs w:val="28"/>
        </w:rPr>
        <w:t>энергии на привод установки.</w:t>
      </w:r>
    </w:p>
    <w:p w:rsidR="00DF6FF5" w:rsidRPr="00794A99" w:rsidRDefault="00DF6FF5" w:rsidP="00B4580C">
      <w:pPr>
        <w:shd w:val="clear" w:color="auto" w:fill="FFFFFF"/>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В установке наг</w:t>
      </w:r>
      <w:r w:rsidRPr="00794A99">
        <w:rPr>
          <w:rFonts w:ascii="Times New Roman" w:hAnsi="Times New Roman" w:cs="Times New Roman"/>
          <w:sz w:val="28"/>
          <w:szCs w:val="28"/>
        </w:rPr>
        <w:t>нетательного типа все</w:t>
      </w:r>
      <w:r>
        <w:rPr>
          <w:rFonts w:ascii="Times New Roman" w:hAnsi="Times New Roman" w:cs="Times New Roman"/>
          <w:sz w:val="28"/>
          <w:szCs w:val="28"/>
        </w:rPr>
        <w:t xml:space="preserve"> элементы находятся под п</w:t>
      </w:r>
      <w:r>
        <w:rPr>
          <w:rFonts w:ascii="Times New Roman" w:hAnsi="Times New Roman" w:cs="Times New Roman"/>
          <w:sz w:val="28"/>
          <w:szCs w:val="28"/>
        </w:rPr>
        <w:t>о</w:t>
      </w:r>
      <w:r>
        <w:rPr>
          <w:rFonts w:ascii="Times New Roman" w:hAnsi="Times New Roman" w:cs="Times New Roman"/>
          <w:sz w:val="28"/>
          <w:szCs w:val="28"/>
        </w:rPr>
        <w:t>вышен</w:t>
      </w:r>
      <w:r w:rsidRPr="00794A99">
        <w:rPr>
          <w:rFonts w:ascii="Times New Roman" w:hAnsi="Times New Roman" w:cs="Times New Roman"/>
          <w:sz w:val="28"/>
          <w:szCs w:val="28"/>
        </w:rPr>
        <w:t>ным давлени</w:t>
      </w:r>
      <w:r>
        <w:rPr>
          <w:rFonts w:ascii="Times New Roman" w:hAnsi="Times New Roman" w:cs="Times New Roman"/>
          <w:sz w:val="28"/>
          <w:szCs w:val="28"/>
        </w:rPr>
        <w:t>ем. Н</w:t>
      </w:r>
      <w:r w:rsidRPr="00794A99">
        <w:rPr>
          <w:rFonts w:ascii="Times New Roman" w:hAnsi="Times New Roman" w:cs="Times New Roman"/>
          <w:color w:val="000000"/>
          <w:sz w:val="28"/>
          <w:szCs w:val="28"/>
        </w:rPr>
        <w:t>едостатком нагнетательной пневмотранспортной установки является возможность завала нагнетательного трубопровода кусковым грузом на начальном участке трубопровода, где скорость во</w:t>
      </w:r>
      <w:r w:rsidRPr="00794A99">
        <w:rPr>
          <w:rFonts w:ascii="Times New Roman" w:hAnsi="Times New Roman" w:cs="Times New Roman"/>
          <w:color w:val="000000"/>
          <w:sz w:val="28"/>
          <w:szCs w:val="28"/>
        </w:rPr>
        <w:t>з</w:t>
      </w:r>
      <w:r w:rsidRPr="00794A99">
        <w:rPr>
          <w:rFonts w:ascii="Times New Roman" w:hAnsi="Times New Roman" w:cs="Times New Roman"/>
          <w:color w:val="000000"/>
          <w:sz w:val="28"/>
          <w:szCs w:val="28"/>
        </w:rPr>
        <w:t>душного потока минимальна, или необходимость создания в нагнетател</w:t>
      </w:r>
      <w:r w:rsidRPr="00794A99">
        <w:rPr>
          <w:rFonts w:ascii="Times New Roman" w:hAnsi="Times New Roman" w:cs="Times New Roman"/>
          <w:color w:val="000000"/>
          <w:sz w:val="28"/>
          <w:szCs w:val="28"/>
        </w:rPr>
        <w:t>ь</w:t>
      </w:r>
      <w:r w:rsidRPr="00794A99">
        <w:rPr>
          <w:rFonts w:ascii="Times New Roman" w:hAnsi="Times New Roman" w:cs="Times New Roman"/>
          <w:color w:val="000000"/>
          <w:sz w:val="28"/>
          <w:szCs w:val="28"/>
        </w:rPr>
        <w:t>ном трубопроводе достаточно большого динамического напора для обе</w:t>
      </w:r>
      <w:r w:rsidRPr="00794A99">
        <w:rPr>
          <w:rFonts w:ascii="Times New Roman" w:hAnsi="Times New Roman" w:cs="Times New Roman"/>
          <w:color w:val="000000"/>
          <w:sz w:val="28"/>
          <w:szCs w:val="28"/>
        </w:rPr>
        <w:t>с</w:t>
      </w:r>
      <w:r w:rsidRPr="00794A99">
        <w:rPr>
          <w:rFonts w:ascii="Times New Roman" w:hAnsi="Times New Roman" w:cs="Times New Roman"/>
          <w:color w:val="000000"/>
          <w:sz w:val="28"/>
          <w:szCs w:val="28"/>
        </w:rPr>
        <w:t>печения необходимой скорости витания для исключения выпадения кусков транспортируемого груза на дно трубопровода.</w:t>
      </w:r>
    </w:p>
    <w:p w:rsidR="00DF6FF5" w:rsidRPr="00794A99" w:rsidRDefault="00DF6FF5" w:rsidP="00B4580C">
      <w:pPr>
        <w:shd w:val="clear" w:color="auto" w:fill="FFFFFF"/>
        <w:spacing w:line="360" w:lineRule="auto"/>
        <w:ind w:firstLine="709"/>
        <w:jc w:val="both"/>
        <w:rPr>
          <w:rFonts w:ascii="Times New Roman" w:hAnsi="Times New Roman" w:cs="Times New Roman"/>
          <w:color w:val="000000"/>
          <w:sz w:val="28"/>
          <w:szCs w:val="28"/>
        </w:rPr>
      </w:pPr>
      <w:r w:rsidRPr="00794A99">
        <w:rPr>
          <w:rFonts w:ascii="Times New Roman" w:hAnsi="Times New Roman" w:cs="Times New Roman"/>
          <w:color w:val="000000"/>
          <w:sz w:val="28"/>
          <w:szCs w:val="28"/>
        </w:rPr>
        <w:t>Пневматические установки нагнетательного типа оптимально и</w:t>
      </w:r>
      <w:r w:rsidRPr="00794A99">
        <w:rPr>
          <w:rFonts w:ascii="Times New Roman" w:hAnsi="Times New Roman" w:cs="Times New Roman"/>
          <w:color w:val="000000"/>
          <w:sz w:val="28"/>
          <w:szCs w:val="28"/>
        </w:rPr>
        <w:t>с</w:t>
      </w:r>
      <w:r w:rsidRPr="00794A99">
        <w:rPr>
          <w:rFonts w:ascii="Times New Roman" w:hAnsi="Times New Roman" w:cs="Times New Roman"/>
          <w:color w:val="000000"/>
          <w:sz w:val="28"/>
          <w:szCs w:val="28"/>
        </w:rPr>
        <w:t>пользовать тогда, когда материал груза необходимо перемещать от</w:t>
      </w:r>
      <w:r>
        <w:rPr>
          <w:rFonts w:ascii="Times New Roman" w:hAnsi="Times New Roman" w:cs="Times New Roman"/>
          <w:color w:val="000000"/>
          <w:sz w:val="28"/>
          <w:szCs w:val="28"/>
        </w:rPr>
        <w:t xml:space="preserve"> единс</w:t>
      </w:r>
      <w:r>
        <w:rPr>
          <w:rFonts w:ascii="Times New Roman" w:hAnsi="Times New Roman" w:cs="Times New Roman"/>
          <w:color w:val="000000"/>
          <w:sz w:val="28"/>
          <w:szCs w:val="28"/>
        </w:rPr>
        <w:t>т</w:t>
      </w:r>
      <w:r>
        <w:rPr>
          <w:rFonts w:ascii="Times New Roman" w:hAnsi="Times New Roman" w:cs="Times New Roman"/>
          <w:color w:val="000000"/>
          <w:sz w:val="28"/>
          <w:szCs w:val="28"/>
        </w:rPr>
        <w:t xml:space="preserve">венного места погрузки </w:t>
      </w:r>
      <w:r w:rsidRPr="00794A99">
        <w:rPr>
          <w:rFonts w:ascii="Times New Roman" w:hAnsi="Times New Roman" w:cs="Times New Roman"/>
          <w:color w:val="000000"/>
          <w:sz w:val="28"/>
          <w:szCs w:val="28"/>
        </w:rPr>
        <w:t>к одной или нескольким точкам выгрузки. За счёт того, что сжатый воздух позволяет достигать значительных разностей да</w:t>
      </w:r>
      <w:r w:rsidRPr="00794A99">
        <w:rPr>
          <w:rFonts w:ascii="Times New Roman" w:hAnsi="Times New Roman" w:cs="Times New Roman"/>
          <w:color w:val="000000"/>
          <w:sz w:val="28"/>
          <w:szCs w:val="28"/>
        </w:rPr>
        <w:t>в</w:t>
      </w:r>
      <w:r w:rsidRPr="00794A99">
        <w:rPr>
          <w:rFonts w:ascii="Times New Roman" w:hAnsi="Times New Roman" w:cs="Times New Roman"/>
          <w:color w:val="000000"/>
          <w:sz w:val="28"/>
          <w:szCs w:val="28"/>
        </w:rPr>
        <w:t>лений - в начале и в конце трубопровода - в отличие от аналогичных пок</w:t>
      </w:r>
      <w:r>
        <w:rPr>
          <w:rFonts w:ascii="Times New Roman" w:hAnsi="Times New Roman" w:cs="Times New Roman"/>
          <w:color w:val="000000"/>
          <w:sz w:val="28"/>
          <w:szCs w:val="28"/>
        </w:rPr>
        <w:t>а</w:t>
      </w:r>
      <w:r>
        <w:rPr>
          <w:rFonts w:ascii="Times New Roman" w:hAnsi="Times New Roman" w:cs="Times New Roman"/>
          <w:color w:val="000000"/>
          <w:sz w:val="28"/>
          <w:szCs w:val="28"/>
        </w:rPr>
        <w:t>зателей при использовании разря</w:t>
      </w:r>
      <w:r w:rsidRPr="00794A99">
        <w:rPr>
          <w:rFonts w:ascii="Times New Roman" w:hAnsi="Times New Roman" w:cs="Times New Roman"/>
          <w:color w:val="000000"/>
          <w:sz w:val="28"/>
          <w:szCs w:val="28"/>
        </w:rPr>
        <w:t>женного воздуха, то при применении н</w:t>
      </w:r>
      <w:r w:rsidRPr="00794A99">
        <w:rPr>
          <w:rFonts w:ascii="Times New Roman" w:hAnsi="Times New Roman" w:cs="Times New Roman"/>
          <w:color w:val="000000"/>
          <w:sz w:val="28"/>
          <w:szCs w:val="28"/>
        </w:rPr>
        <w:t>а</w:t>
      </w:r>
      <w:r w:rsidRPr="00794A99">
        <w:rPr>
          <w:rFonts w:ascii="Times New Roman" w:hAnsi="Times New Roman" w:cs="Times New Roman"/>
          <w:color w:val="000000"/>
          <w:sz w:val="28"/>
          <w:szCs w:val="28"/>
        </w:rPr>
        <w:t>гнетательных пневмоустановок достигается гораздо большая производ</w:t>
      </w:r>
      <w:r w:rsidRPr="00794A99">
        <w:rPr>
          <w:rFonts w:ascii="Times New Roman" w:hAnsi="Times New Roman" w:cs="Times New Roman"/>
          <w:color w:val="000000"/>
          <w:sz w:val="28"/>
          <w:szCs w:val="28"/>
        </w:rPr>
        <w:t>и</w:t>
      </w:r>
      <w:r w:rsidRPr="00794A99">
        <w:rPr>
          <w:rFonts w:ascii="Times New Roman" w:hAnsi="Times New Roman" w:cs="Times New Roman"/>
          <w:color w:val="000000"/>
          <w:sz w:val="28"/>
          <w:szCs w:val="28"/>
        </w:rPr>
        <w:t>тельность</w:t>
      </w:r>
      <w:r>
        <w:rPr>
          <w:rFonts w:ascii="Times New Roman" w:hAnsi="Times New Roman" w:cs="Times New Roman"/>
          <w:color w:val="000000"/>
          <w:sz w:val="28"/>
          <w:szCs w:val="28"/>
        </w:rPr>
        <w:t xml:space="preserve"> [1], [2]</w:t>
      </w:r>
      <w:r w:rsidRPr="00794A99">
        <w:rPr>
          <w:rFonts w:ascii="Times New Roman" w:hAnsi="Times New Roman" w:cs="Times New Roman"/>
          <w:color w:val="000000"/>
          <w:sz w:val="28"/>
          <w:szCs w:val="28"/>
        </w:rPr>
        <w:t>. При этом также создаётся возможность передачи мат</w:t>
      </w:r>
      <w:r w:rsidRPr="00794A99">
        <w:rPr>
          <w:rFonts w:ascii="Times New Roman" w:hAnsi="Times New Roman" w:cs="Times New Roman"/>
          <w:color w:val="000000"/>
          <w:sz w:val="28"/>
          <w:szCs w:val="28"/>
        </w:rPr>
        <w:t>е</w:t>
      </w:r>
      <w:r w:rsidRPr="00794A99">
        <w:rPr>
          <w:rFonts w:ascii="Times New Roman" w:hAnsi="Times New Roman" w:cs="Times New Roman"/>
          <w:color w:val="000000"/>
          <w:sz w:val="28"/>
          <w:szCs w:val="28"/>
        </w:rPr>
        <w:t xml:space="preserve">риала, груза на более дальние расстояния, чем при </w:t>
      </w:r>
      <w:r>
        <w:rPr>
          <w:rFonts w:ascii="Times New Roman" w:hAnsi="Times New Roman" w:cs="Times New Roman"/>
          <w:color w:val="000000"/>
          <w:sz w:val="28"/>
          <w:szCs w:val="28"/>
        </w:rPr>
        <w:t>работе всасывающих установок</w:t>
      </w:r>
      <w:r w:rsidRPr="00794A99">
        <w:rPr>
          <w:rFonts w:ascii="Times New Roman" w:hAnsi="Times New Roman" w:cs="Times New Roman"/>
          <w:color w:val="000000"/>
          <w:sz w:val="28"/>
          <w:szCs w:val="28"/>
        </w:rPr>
        <w:t>.</w:t>
      </w:r>
    </w:p>
    <w:p w:rsidR="00DF6FF5" w:rsidRDefault="00DF6FF5" w:rsidP="00B4580C">
      <w:pPr>
        <w:shd w:val="clear" w:color="auto" w:fill="FFFFFF"/>
        <w:spacing w:line="360" w:lineRule="auto"/>
        <w:ind w:firstLine="709"/>
        <w:jc w:val="both"/>
        <w:rPr>
          <w:rFonts w:ascii="Times New Roman" w:hAnsi="Times New Roman" w:cs="Times New Roman"/>
          <w:color w:val="000000"/>
          <w:sz w:val="28"/>
          <w:szCs w:val="28"/>
        </w:rPr>
      </w:pPr>
      <w:r w:rsidRPr="00794A99">
        <w:rPr>
          <w:rFonts w:ascii="Times New Roman" w:hAnsi="Times New Roman" w:cs="Times New Roman"/>
          <w:color w:val="000000"/>
          <w:sz w:val="28"/>
          <w:szCs w:val="28"/>
        </w:rPr>
        <w:t>Смешанный пневматический транспорт представляет собой комб</w:t>
      </w:r>
      <w:r w:rsidRPr="00794A99">
        <w:rPr>
          <w:rFonts w:ascii="Times New Roman" w:hAnsi="Times New Roman" w:cs="Times New Roman"/>
          <w:color w:val="000000"/>
          <w:sz w:val="28"/>
          <w:szCs w:val="28"/>
        </w:rPr>
        <w:t>и</w:t>
      </w:r>
      <w:r w:rsidRPr="00794A99">
        <w:rPr>
          <w:rFonts w:ascii="Times New Roman" w:hAnsi="Times New Roman" w:cs="Times New Roman"/>
          <w:color w:val="000000"/>
          <w:sz w:val="28"/>
          <w:szCs w:val="28"/>
        </w:rPr>
        <w:t>нацию всасывающего и нагнетающего устройств: из</w:t>
      </w:r>
      <w:r>
        <w:rPr>
          <w:rFonts w:ascii="Times New Roman" w:hAnsi="Times New Roman" w:cs="Times New Roman"/>
          <w:color w:val="000000"/>
          <w:sz w:val="28"/>
          <w:szCs w:val="28"/>
        </w:rPr>
        <w:t xml:space="preserve"> разгружа</w:t>
      </w:r>
      <w:r w:rsidRPr="00794A99">
        <w:rPr>
          <w:rFonts w:ascii="Times New Roman" w:hAnsi="Times New Roman" w:cs="Times New Roman"/>
          <w:color w:val="000000"/>
          <w:sz w:val="28"/>
          <w:szCs w:val="28"/>
        </w:rPr>
        <w:t>теля всас</w:t>
      </w:r>
      <w:r w:rsidRPr="00794A99">
        <w:rPr>
          <w:rFonts w:ascii="Times New Roman" w:hAnsi="Times New Roman" w:cs="Times New Roman"/>
          <w:color w:val="000000"/>
          <w:sz w:val="28"/>
          <w:szCs w:val="28"/>
        </w:rPr>
        <w:t>ы</w:t>
      </w:r>
      <w:r>
        <w:rPr>
          <w:rFonts w:ascii="Times New Roman" w:hAnsi="Times New Roman" w:cs="Times New Roman"/>
          <w:color w:val="000000"/>
          <w:sz w:val="28"/>
          <w:szCs w:val="28"/>
        </w:rPr>
        <w:t>в</w:t>
      </w:r>
      <w:r w:rsidRPr="00794A99">
        <w:rPr>
          <w:rFonts w:ascii="Times New Roman" w:hAnsi="Times New Roman" w:cs="Times New Roman"/>
          <w:color w:val="000000"/>
          <w:sz w:val="28"/>
          <w:szCs w:val="28"/>
        </w:rPr>
        <w:t>ающего устройства материал через шлюзовой затвор поступает в вор</w:t>
      </w:r>
      <w:r>
        <w:rPr>
          <w:rFonts w:ascii="Times New Roman" w:hAnsi="Times New Roman" w:cs="Times New Roman"/>
          <w:color w:val="000000"/>
          <w:sz w:val="28"/>
          <w:szCs w:val="28"/>
        </w:rPr>
        <w:t>онку нагнетающего устройства</w:t>
      </w:r>
      <w:r w:rsidRPr="00794A99">
        <w:rPr>
          <w:rFonts w:ascii="Times New Roman" w:hAnsi="Times New Roman" w:cs="Times New Roman"/>
          <w:color w:val="000000"/>
          <w:sz w:val="28"/>
          <w:szCs w:val="28"/>
        </w:rPr>
        <w:t>.</w:t>
      </w:r>
      <w:r>
        <w:rPr>
          <w:rFonts w:ascii="Times New Roman" w:hAnsi="Times New Roman" w:cs="Times New Roman"/>
          <w:color w:val="000000"/>
          <w:sz w:val="28"/>
          <w:szCs w:val="28"/>
        </w:rPr>
        <w:t xml:space="preserve"> </w:t>
      </w:r>
      <w:r w:rsidRPr="00794A99">
        <w:rPr>
          <w:rFonts w:ascii="Times New Roman" w:hAnsi="Times New Roman" w:cs="Times New Roman"/>
          <w:bCs/>
          <w:sz w:val="28"/>
          <w:szCs w:val="28"/>
          <w:shd w:val="clear" w:color="auto" w:fill="FFFFFF"/>
        </w:rPr>
        <w:t>Установки смешанного типа</w:t>
      </w:r>
      <w:r>
        <w:rPr>
          <w:rFonts w:ascii="Times New Roman" w:hAnsi="Times New Roman" w:cs="Times New Roman"/>
          <w:bCs/>
          <w:sz w:val="28"/>
          <w:szCs w:val="28"/>
          <w:shd w:val="clear" w:color="auto" w:fill="FFFFFF"/>
        </w:rPr>
        <w:t xml:space="preserve"> </w:t>
      </w:r>
      <w:r w:rsidRPr="00794A99">
        <w:rPr>
          <w:rFonts w:ascii="Times New Roman" w:hAnsi="Times New Roman" w:cs="Times New Roman"/>
          <w:sz w:val="28"/>
          <w:szCs w:val="28"/>
          <w:shd w:val="clear" w:color="auto" w:fill="FFFFFF"/>
        </w:rPr>
        <w:t>забирают груз из нескольких загрузочных мест и подают одновременно в несколько пун</w:t>
      </w:r>
      <w:r w:rsidRPr="00794A99">
        <w:rPr>
          <w:rFonts w:ascii="Times New Roman" w:hAnsi="Times New Roman" w:cs="Times New Roman"/>
          <w:sz w:val="28"/>
          <w:szCs w:val="28"/>
          <w:shd w:val="clear" w:color="auto" w:fill="FFFFFF"/>
        </w:rPr>
        <w:t>к</w:t>
      </w:r>
      <w:r w:rsidRPr="00794A99">
        <w:rPr>
          <w:rFonts w:ascii="Times New Roman" w:hAnsi="Times New Roman" w:cs="Times New Roman"/>
          <w:sz w:val="28"/>
          <w:szCs w:val="28"/>
          <w:shd w:val="clear" w:color="auto" w:fill="FFFFFF"/>
        </w:rPr>
        <w:t>тов.</w:t>
      </w:r>
      <w:r>
        <w:rPr>
          <w:rFonts w:ascii="Times New Roman" w:hAnsi="Times New Roman" w:cs="Times New Roman"/>
          <w:sz w:val="28"/>
          <w:szCs w:val="28"/>
          <w:shd w:val="clear" w:color="auto" w:fill="FFFFFF"/>
        </w:rPr>
        <w:t xml:space="preserve"> </w:t>
      </w:r>
      <w:r w:rsidRPr="00794A99">
        <w:rPr>
          <w:rFonts w:ascii="Times New Roman" w:hAnsi="Times New Roman" w:cs="Times New Roman"/>
          <w:sz w:val="28"/>
          <w:szCs w:val="28"/>
        </w:rPr>
        <w:t>Достоинством установок смешанного типа является то, что они проще реш</w:t>
      </w:r>
      <w:r>
        <w:rPr>
          <w:rFonts w:ascii="Times New Roman" w:hAnsi="Times New Roman" w:cs="Times New Roman"/>
          <w:sz w:val="28"/>
          <w:szCs w:val="28"/>
        </w:rPr>
        <w:t>ают вопрос забора и выгрузки ма</w:t>
      </w:r>
      <w:r w:rsidRPr="00794A99">
        <w:rPr>
          <w:rFonts w:ascii="Times New Roman" w:hAnsi="Times New Roman" w:cs="Times New Roman"/>
          <w:sz w:val="28"/>
          <w:szCs w:val="28"/>
        </w:rPr>
        <w:t xml:space="preserve">териала. </w:t>
      </w:r>
      <w:r w:rsidRPr="00794A99">
        <w:rPr>
          <w:rFonts w:ascii="Times New Roman" w:hAnsi="Times New Roman" w:cs="Times New Roman"/>
          <w:color w:val="000000"/>
          <w:sz w:val="28"/>
          <w:szCs w:val="28"/>
        </w:rPr>
        <w:t xml:space="preserve">Однако следует учесть, что узел вентилятора, подвергается повышенному износу - за счёт абразивного воздействия частиц материала. </w:t>
      </w:r>
    </w:p>
    <w:p w:rsidR="00DF6FF5" w:rsidRPr="00441B1D" w:rsidRDefault="00DF6FF5" w:rsidP="00B4580C">
      <w:pPr>
        <w:shd w:val="clear" w:color="auto" w:fill="FFFFFF"/>
        <w:spacing w:line="360" w:lineRule="auto"/>
        <w:ind w:firstLine="709"/>
        <w:jc w:val="both"/>
        <w:rPr>
          <w:rFonts w:ascii="Times New Roman" w:hAnsi="Times New Roman" w:cs="Times New Roman"/>
          <w:sz w:val="28"/>
          <w:szCs w:val="28"/>
        </w:rPr>
      </w:pPr>
      <w:r w:rsidRPr="00441B1D">
        <w:rPr>
          <w:rFonts w:ascii="Times New Roman" w:hAnsi="Times New Roman" w:cs="Times New Roman"/>
          <w:sz w:val="28"/>
          <w:szCs w:val="28"/>
        </w:rPr>
        <w:t xml:space="preserve">Предлагаемые </w:t>
      </w:r>
      <w:r w:rsidRPr="00441B1D">
        <w:rPr>
          <w:rFonts w:ascii="Times New Roman" w:hAnsi="Times New Roman" w:cs="Times New Roman"/>
          <w:bCs/>
          <w:sz w:val="28"/>
          <w:szCs w:val="28"/>
        </w:rPr>
        <w:t xml:space="preserve">системы пневмотранспорта </w:t>
      </w:r>
      <w:r w:rsidRPr="00441B1D">
        <w:rPr>
          <w:rFonts w:ascii="Times New Roman" w:hAnsi="Times New Roman" w:cs="Times New Roman"/>
          <w:sz w:val="28"/>
          <w:szCs w:val="28"/>
        </w:rPr>
        <w:t xml:space="preserve">обладают рядом важных преимуществ по сравнению с </w:t>
      </w:r>
      <w:r>
        <w:rPr>
          <w:rFonts w:ascii="Times New Roman" w:hAnsi="Times New Roman" w:cs="Times New Roman"/>
          <w:sz w:val="28"/>
          <w:szCs w:val="28"/>
        </w:rPr>
        <w:t xml:space="preserve">транспортированием </w:t>
      </w:r>
      <w:r>
        <w:rPr>
          <w:rFonts w:ascii="Times New Roman" w:hAnsi="Times New Roman" w:cs="Times New Roman"/>
          <w:bCs/>
          <w:sz w:val="28"/>
          <w:szCs w:val="28"/>
        </w:rPr>
        <w:t>механическими средс</w:t>
      </w:r>
      <w:r>
        <w:rPr>
          <w:rFonts w:ascii="Times New Roman" w:hAnsi="Times New Roman" w:cs="Times New Roman"/>
          <w:bCs/>
          <w:sz w:val="28"/>
          <w:szCs w:val="28"/>
        </w:rPr>
        <w:t>т</w:t>
      </w:r>
      <w:r>
        <w:rPr>
          <w:rFonts w:ascii="Times New Roman" w:hAnsi="Times New Roman" w:cs="Times New Roman"/>
          <w:bCs/>
          <w:sz w:val="28"/>
          <w:szCs w:val="28"/>
        </w:rPr>
        <w:t>вами</w:t>
      </w:r>
      <w:r>
        <w:rPr>
          <w:rFonts w:ascii="Times New Roman" w:hAnsi="Times New Roman" w:cs="Times New Roman"/>
          <w:sz w:val="28"/>
          <w:szCs w:val="28"/>
        </w:rPr>
        <w:t>. П</w:t>
      </w:r>
      <w:r w:rsidRPr="00441B1D">
        <w:rPr>
          <w:rFonts w:ascii="Times New Roman" w:hAnsi="Times New Roman" w:cs="Times New Roman"/>
          <w:sz w:val="28"/>
          <w:szCs w:val="28"/>
        </w:rPr>
        <w:t xml:space="preserve">еремещение на значительные расстояния: до </w:t>
      </w:r>
      <w:smartTag w:uri="urn:schemas-microsoft-com:office:smarttags" w:element="metricconverter">
        <w:smartTagPr>
          <w:attr w:name="ProductID" w:val="100 м"/>
        </w:smartTagPr>
        <w:r w:rsidRPr="00441B1D">
          <w:rPr>
            <w:rFonts w:ascii="Times New Roman" w:hAnsi="Times New Roman" w:cs="Times New Roman"/>
            <w:sz w:val="28"/>
            <w:szCs w:val="28"/>
          </w:rPr>
          <w:t>100 м</w:t>
        </w:r>
      </w:smartTag>
      <w:r w:rsidRPr="00441B1D">
        <w:rPr>
          <w:rFonts w:ascii="Times New Roman" w:hAnsi="Times New Roman" w:cs="Times New Roman"/>
          <w:sz w:val="28"/>
          <w:szCs w:val="28"/>
        </w:rPr>
        <w:t xml:space="preserve"> по горизонт</w:t>
      </w:r>
      <w:r w:rsidRPr="00441B1D">
        <w:rPr>
          <w:rFonts w:ascii="Times New Roman" w:hAnsi="Times New Roman" w:cs="Times New Roman"/>
          <w:sz w:val="28"/>
          <w:szCs w:val="28"/>
        </w:rPr>
        <w:t>а</w:t>
      </w:r>
      <w:r w:rsidRPr="00441B1D">
        <w:rPr>
          <w:rFonts w:ascii="Times New Roman" w:hAnsi="Times New Roman" w:cs="Times New Roman"/>
          <w:sz w:val="28"/>
          <w:szCs w:val="28"/>
        </w:rPr>
        <w:t xml:space="preserve">ли; до </w:t>
      </w:r>
      <w:smartTag w:uri="urn:schemas-microsoft-com:office:smarttags" w:element="metricconverter">
        <w:smartTagPr>
          <w:attr w:name="ProductID" w:val="25 м"/>
        </w:smartTagPr>
        <w:r w:rsidRPr="00441B1D">
          <w:rPr>
            <w:rFonts w:ascii="Times New Roman" w:hAnsi="Times New Roman" w:cs="Times New Roman"/>
            <w:sz w:val="28"/>
            <w:szCs w:val="28"/>
          </w:rPr>
          <w:t>25 м</w:t>
        </w:r>
      </w:smartTag>
      <w:r w:rsidRPr="00441B1D">
        <w:rPr>
          <w:rFonts w:ascii="Times New Roman" w:hAnsi="Times New Roman" w:cs="Times New Roman"/>
          <w:sz w:val="28"/>
          <w:szCs w:val="28"/>
        </w:rPr>
        <w:t xml:space="preserve"> по вертикали; возможность забирать материл прямо из насыпи; возможность транспортировки материала в труднодоступные места; отсу</w:t>
      </w:r>
      <w:r w:rsidRPr="00441B1D">
        <w:rPr>
          <w:rFonts w:ascii="Times New Roman" w:hAnsi="Times New Roman" w:cs="Times New Roman"/>
          <w:sz w:val="28"/>
          <w:szCs w:val="28"/>
        </w:rPr>
        <w:t>т</w:t>
      </w:r>
      <w:r w:rsidRPr="00441B1D">
        <w:rPr>
          <w:rFonts w:ascii="Times New Roman" w:hAnsi="Times New Roman" w:cs="Times New Roman"/>
          <w:sz w:val="28"/>
          <w:szCs w:val="28"/>
        </w:rPr>
        <w:t>ствие пыли при транспортировке; простота и надежность механизмов; ча</w:t>
      </w:r>
      <w:r w:rsidRPr="00441B1D">
        <w:rPr>
          <w:rFonts w:ascii="Times New Roman" w:hAnsi="Times New Roman" w:cs="Times New Roman"/>
          <w:sz w:val="28"/>
          <w:szCs w:val="28"/>
        </w:rPr>
        <w:t>с</w:t>
      </w:r>
      <w:r w:rsidRPr="00441B1D">
        <w:rPr>
          <w:rFonts w:ascii="Times New Roman" w:hAnsi="Times New Roman" w:cs="Times New Roman"/>
          <w:sz w:val="28"/>
          <w:szCs w:val="28"/>
        </w:rPr>
        <w:t>тичная очистка от мелких примесей; непрерывность процесса.</w:t>
      </w:r>
    </w:p>
    <w:p w:rsidR="00DF6FF5" w:rsidRDefault="00DF6FF5" w:rsidP="00B4580C">
      <w:pPr>
        <w:shd w:val="clear" w:color="auto" w:fill="FFFFFF"/>
        <w:spacing w:line="360" w:lineRule="auto"/>
        <w:ind w:firstLine="709"/>
        <w:jc w:val="both"/>
        <w:rPr>
          <w:rFonts w:ascii="Times New Roman" w:hAnsi="Times New Roman" w:cs="Times New Roman"/>
          <w:sz w:val="28"/>
          <w:szCs w:val="28"/>
        </w:rPr>
      </w:pPr>
      <w:r w:rsidRPr="005D634F">
        <w:rPr>
          <w:rFonts w:ascii="Times New Roman" w:hAnsi="Times New Roman" w:cs="Times New Roman"/>
          <w:b/>
          <w:sz w:val="28"/>
          <w:szCs w:val="28"/>
        </w:rPr>
        <w:t>Цель исследования</w:t>
      </w:r>
      <w:r w:rsidRPr="005D634F">
        <w:rPr>
          <w:rFonts w:ascii="Times New Roman" w:hAnsi="Times New Roman" w:cs="Times New Roman"/>
          <w:sz w:val="28"/>
          <w:szCs w:val="28"/>
        </w:rPr>
        <w:t xml:space="preserve"> – снижение энерг</w:t>
      </w:r>
      <w:r>
        <w:rPr>
          <w:rFonts w:ascii="Times New Roman" w:hAnsi="Times New Roman" w:cs="Times New Roman"/>
          <w:sz w:val="28"/>
          <w:szCs w:val="28"/>
        </w:rPr>
        <w:t>оемкости и металлоемкости процесса транспортирования биологических отходов птицеводства, а та</w:t>
      </w:r>
      <w:r>
        <w:rPr>
          <w:rFonts w:ascii="Times New Roman" w:hAnsi="Times New Roman" w:cs="Times New Roman"/>
          <w:sz w:val="28"/>
          <w:szCs w:val="28"/>
        </w:rPr>
        <w:t>к</w:t>
      </w:r>
      <w:r>
        <w:rPr>
          <w:rFonts w:ascii="Times New Roman" w:hAnsi="Times New Roman" w:cs="Times New Roman"/>
          <w:sz w:val="28"/>
          <w:szCs w:val="28"/>
        </w:rPr>
        <w:t>же снижение затрат труда</w:t>
      </w:r>
      <w:r w:rsidRPr="005D634F">
        <w:rPr>
          <w:rFonts w:ascii="Times New Roman" w:hAnsi="Times New Roman" w:cs="Times New Roman"/>
          <w:sz w:val="28"/>
          <w:szCs w:val="28"/>
        </w:rPr>
        <w:t xml:space="preserve"> на процесс </w:t>
      </w:r>
      <w:r>
        <w:rPr>
          <w:rFonts w:ascii="Times New Roman" w:hAnsi="Times New Roman" w:cs="Times New Roman"/>
          <w:sz w:val="28"/>
          <w:szCs w:val="28"/>
        </w:rPr>
        <w:t>за счет использования пневматич</w:t>
      </w:r>
      <w:r>
        <w:rPr>
          <w:rFonts w:ascii="Times New Roman" w:hAnsi="Times New Roman" w:cs="Times New Roman"/>
          <w:sz w:val="28"/>
          <w:szCs w:val="28"/>
        </w:rPr>
        <w:t>е</w:t>
      </w:r>
      <w:r>
        <w:rPr>
          <w:rFonts w:ascii="Times New Roman" w:hAnsi="Times New Roman" w:cs="Times New Roman"/>
          <w:sz w:val="28"/>
          <w:szCs w:val="28"/>
        </w:rPr>
        <w:t>ской транспортирующей</w:t>
      </w:r>
      <w:r w:rsidRPr="005D634F">
        <w:rPr>
          <w:rFonts w:ascii="Times New Roman" w:hAnsi="Times New Roman" w:cs="Times New Roman"/>
          <w:sz w:val="28"/>
          <w:szCs w:val="28"/>
        </w:rPr>
        <w:t xml:space="preserve"> установки</w:t>
      </w:r>
      <w:r>
        <w:rPr>
          <w:rFonts w:ascii="Times New Roman" w:hAnsi="Times New Roman" w:cs="Times New Roman"/>
          <w:sz w:val="28"/>
          <w:szCs w:val="28"/>
        </w:rPr>
        <w:t xml:space="preserve">. </w:t>
      </w:r>
      <w:r w:rsidRPr="0012393A">
        <w:rPr>
          <w:szCs w:val="28"/>
        </w:rPr>
        <w:t xml:space="preserve"> </w:t>
      </w:r>
      <w:r>
        <w:rPr>
          <w:rFonts w:ascii="Times New Roman" w:hAnsi="Times New Roman" w:cs="Times New Roman"/>
          <w:sz w:val="28"/>
          <w:szCs w:val="28"/>
        </w:rPr>
        <w:t>Н</w:t>
      </w:r>
      <w:r w:rsidRPr="00A665C3">
        <w:rPr>
          <w:rFonts w:ascii="Times New Roman" w:hAnsi="Times New Roman" w:cs="Times New Roman"/>
          <w:sz w:val="28"/>
          <w:szCs w:val="28"/>
        </w:rPr>
        <w:t xml:space="preserve">ами </w:t>
      </w:r>
      <w:r>
        <w:rPr>
          <w:rFonts w:ascii="Times New Roman" w:hAnsi="Times New Roman" w:cs="Times New Roman"/>
          <w:sz w:val="28"/>
          <w:szCs w:val="28"/>
        </w:rPr>
        <w:t>предлагается</w:t>
      </w:r>
      <w:r w:rsidRPr="00A665C3">
        <w:rPr>
          <w:rFonts w:ascii="Times New Roman" w:hAnsi="Times New Roman" w:cs="Times New Roman"/>
          <w:sz w:val="28"/>
          <w:szCs w:val="28"/>
        </w:rPr>
        <w:t xml:space="preserve"> экспериментал</w:t>
      </w:r>
      <w:r w:rsidRPr="00A665C3">
        <w:rPr>
          <w:rFonts w:ascii="Times New Roman" w:hAnsi="Times New Roman" w:cs="Times New Roman"/>
          <w:sz w:val="28"/>
          <w:szCs w:val="28"/>
        </w:rPr>
        <w:t>ь</w:t>
      </w:r>
      <w:r w:rsidRPr="00A665C3">
        <w:rPr>
          <w:rFonts w:ascii="Times New Roman" w:hAnsi="Times New Roman" w:cs="Times New Roman"/>
          <w:sz w:val="28"/>
          <w:szCs w:val="28"/>
        </w:rPr>
        <w:t>ная пневматическая установка</w:t>
      </w:r>
      <w:r>
        <w:rPr>
          <w:rFonts w:ascii="Times New Roman" w:hAnsi="Times New Roman" w:cs="Times New Roman"/>
          <w:sz w:val="28"/>
          <w:szCs w:val="28"/>
        </w:rPr>
        <w:t xml:space="preserve"> для транспортировки биологических отх</w:t>
      </w:r>
      <w:r>
        <w:rPr>
          <w:rFonts w:ascii="Times New Roman" w:hAnsi="Times New Roman" w:cs="Times New Roman"/>
          <w:sz w:val="28"/>
          <w:szCs w:val="28"/>
        </w:rPr>
        <w:t>о</w:t>
      </w:r>
      <w:r>
        <w:rPr>
          <w:rFonts w:ascii="Times New Roman" w:hAnsi="Times New Roman" w:cs="Times New Roman"/>
          <w:sz w:val="28"/>
          <w:szCs w:val="28"/>
        </w:rPr>
        <w:t>дов птицеводства</w:t>
      </w:r>
      <w:r w:rsidRPr="00A665C3">
        <w:rPr>
          <w:rFonts w:ascii="Times New Roman" w:hAnsi="Times New Roman" w:cs="Times New Roman"/>
          <w:sz w:val="28"/>
          <w:szCs w:val="28"/>
        </w:rPr>
        <w:t>, продувающей частью которой является компрессор с рес</w:t>
      </w:r>
      <w:r>
        <w:rPr>
          <w:rFonts w:ascii="Times New Roman" w:hAnsi="Times New Roman" w:cs="Times New Roman"/>
          <w:sz w:val="28"/>
          <w:szCs w:val="28"/>
        </w:rPr>
        <w:t>ив</w:t>
      </w:r>
      <w:r w:rsidRPr="00A665C3">
        <w:rPr>
          <w:rFonts w:ascii="Times New Roman" w:hAnsi="Times New Roman" w:cs="Times New Roman"/>
          <w:sz w:val="28"/>
          <w:szCs w:val="28"/>
        </w:rPr>
        <w:t>ером</w:t>
      </w:r>
      <w:r>
        <w:rPr>
          <w:rFonts w:ascii="Times New Roman" w:hAnsi="Times New Roman" w:cs="Times New Roman"/>
          <w:sz w:val="28"/>
          <w:szCs w:val="28"/>
        </w:rPr>
        <w:t>, см. рисунок 1</w:t>
      </w:r>
      <w:r w:rsidRPr="00A665C3">
        <w:rPr>
          <w:rFonts w:ascii="Times New Roman" w:hAnsi="Times New Roman" w:cs="Times New Roman"/>
          <w:sz w:val="28"/>
          <w:szCs w:val="28"/>
        </w:rPr>
        <w:t>.</w:t>
      </w:r>
    </w:p>
    <w:p w:rsidR="00DF6FF5" w:rsidRDefault="00DF6FF5" w:rsidP="00B4580C">
      <w:pPr>
        <w:shd w:val="clear" w:color="auto" w:fill="FFFFFF"/>
        <w:spacing w:line="360" w:lineRule="auto"/>
        <w:ind w:firstLine="709"/>
        <w:jc w:val="both"/>
        <w:rPr>
          <w:rFonts w:ascii="Times New Roman" w:hAnsi="Times New Roman" w:cs="Times New Roman"/>
          <w:sz w:val="28"/>
          <w:szCs w:val="28"/>
        </w:rPr>
      </w:pPr>
      <w:r w:rsidRPr="00A665C3">
        <w:rPr>
          <w:rFonts w:ascii="Times New Roman" w:hAnsi="Times New Roman" w:cs="Times New Roman"/>
          <w:sz w:val="28"/>
          <w:szCs w:val="28"/>
        </w:rPr>
        <w:t>В соответствии с технологическим процессом транспортирования биологических отходов птицеводства, представленная экспериментальная устан</w:t>
      </w:r>
      <w:r>
        <w:rPr>
          <w:rFonts w:ascii="Times New Roman" w:hAnsi="Times New Roman" w:cs="Times New Roman"/>
          <w:sz w:val="28"/>
          <w:szCs w:val="28"/>
        </w:rPr>
        <w:t>овка работает следующим образом.</w:t>
      </w:r>
      <w:r w:rsidRPr="00A665C3">
        <w:rPr>
          <w:rFonts w:ascii="Times New Roman" w:hAnsi="Times New Roman" w:cs="Times New Roman"/>
          <w:sz w:val="28"/>
          <w:szCs w:val="28"/>
        </w:rPr>
        <w:t xml:space="preserve"> Запускается электродвигатель, который</w:t>
      </w:r>
      <w:r>
        <w:rPr>
          <w:rFonts w:ascii="Times New Roman" w:hAnsi="Times New Roman" w:cs="Times New Roman"/>
          <w:sz w:val="28"/>
          <w:szCs w:val="28"/>
        </w:rPr>
        <w:t xml:space="preserve"> приводит в действие компрессор; в свою очередь</w:t>
      </w:r>
      <w:r w:rsidRPr="00AB6AD2">
        <w:rPr>
          <w:rFonts w:ascii="Times New Roman" w:hAnsi="Times New Roman" w:cs="Times New Roman"/>
          <w:sz w:val="28"/>
          <w:szCs w:val="28"/>
        </w:rPr>
        <w:t>,</w:t>
      </w:r>
      <w:r>
        <w:rPr>
          <w:rFonts w:ascii="Times New Roman" w:hAnsi="Times New Roman" w:cs="Times New Roman"/>
          <w:sz w:val="28"/>
          <w:szCs w:val="28"/>
        </w:rPr>
        <w:t xml:space="preserve"> последний н</w:t>
      </w:r>
      <w:r>
        <w:rPr>
          <w:rFonts w:ascii="Times New Roman" w:hAnsi="Times New Roman" w:cs="Times New Roman"/>
          <w:sz w:val="28"/>
          <w:szCs w:val="28"/>
        </w:rPr>
        <w:t>а</w:t>
      </w:r>
      <w:r>
        <w:rPr>
          <w:rFonts w:ascii="Times New Roman" w:hAnsi="Times New Roman" w:cs="Times New Roman"/>
          <w:sz w:val="28"/>
          <w:szCs w:val="28"/>
        </w:rPr>
        <w:t>качивает воздух в ресивер, где воздух находится под повышенным давл</w:t>
      </w:r>
      <w:r>
        <w:rPr>
          <w:rFonts w:ascii="Times New Roman" w:hAnsi="Times New Roman" w:cs="Times New Roman"/>
          <w:sz w:val="28"/>
          <w:szCs w:val="28"/>
        </w:rPr>
        <w:t>е</w:t>
      </w:r>
      <w:r>
        <w:rPr>
          <w:rFonts w:ascii="Times New Roman" w:hAnsi="Times New Roman" w:cs="Times New Roman"/>
          <w:sz w:val="28"/>
          <w:szCs w:val="28"/>
        </w:rPr>
        <w:t>нием (сжатый воздух). Затем в загрузочную воронку подаётся материал (помёт или иные биологические отходы), который перемещается в накоп</w:t>
      </w:r>
      <w:r>
        <w:rPr>
          <w:rFonts w:ascii="Times New Roman" w:hAnsi="Times New Roman" w:cs="Times New Roman"/>
          <w:sz w:val="28"/>
          <w:szCs w:val="28"/>
        </w:rPr>
        <w:t>и</w:t>
      </w:r>
      <w:r>
        <w:rPr>
          <w:rFonts w:ascii="Times New Roman" w:hAnsi="Times New Roman" w:cs="Times New Roman"/>
          <w:sz w:val="28"/>
          <w:szCs w:val="28"/>
        </w:rPr>
        <w:t>тель</w:t>
      </w:r>
      <w:r w:rsidRPr="00AB6AD2">
        <w:rPr>
          <w:rFonts w:ascii="Times New Roman" w:hAnsi="Times New Roman" w:cs="Times New Roman"/>
          <w:sz w:val="28"/>
          <w:szCs w:val="28"/>
        </w:rPr>
        <w:t>,</w:t>
      </w:r>
      <w:r>
        <w:rPr>
          <w:rFonts w:ascii="Times New Roman" w:hAnsi="Times New Roman" w:cs="Times New Roman"/>
          <w:sz w:val="28"/>
          <w:szCs w:val="28"/>
        </w:rPr>
        <w:t xml:space="preserve"> после чего запускается ресивер и под действием сжатого воздуха м</w:t>
      </w:r>
      <w:r>
        <w:rPr>
          <w:rFonts w:ascii="Times New Roman" w:hAnsi="Times New Roman" w:cs="Times New Roman"/>
          <w:sz w:val="28"/>
          <w:szCs w:val="28"/>
        </w:rPr>
        <w:t>а</w:t>
      </w:r>
      <w:r>
        <w:rPr>
          <w:rFonts w:ascii="Times New Roman" w:hAnsi="Times New Roman" w:cs="Times New Roman"/>
          <w:sz w:val="28"/>
          <w:szCs w:val="28"/>
        </w:rPr>
        <w:t>териал перемещается в хранилище, клапан закрывается автоматически под действием сжатого воздуха и не даёт материалу выходить за пределы тр</w:t>
      </w:r>
      <w:r>
        <w:rPr>
          <w:rFonts w:ascii="Times New Roman" w:hAnsi="Times New Roman" w:cs="Times New Roman"/>
          <w:sz w:val="28"/>
          <w:szCs w:val="28"/>
        </w:rPr>
        <w:t>у</w:t>
      </w:r>
      <w:r>
        <w:rPr>
          <w:rFonts w:ascii="Times New Roman" w:hAnsi="Times New Roman" w:cs="Times New Roman"/>
          <w:sz w:val="28"/>
          <w:szCs w:val="28"/>
        </w:rPr>
        <w:t>бопр</w:t>
      </w:r>
      <w:r>
        <w:rPr>
          <w:rFonts w:ascii="Times New Roman" w:hAnsi="Times New Roman" w:cs="Times New Roman"/>
          <w:sz w:val="28"/>
          <w:szCs w:val="28"/>
        </w:rPr>
        <w:t>о</w:t>
      </w:r>
      <w:r>
        <w:rPr>
          <w:rFonts w:ascii="Times New Roman" w:hAnsi="Times New Roman" w:cs="Times New Roman"/>
          <w:sz w:val="28"/>
          <w:szCs w:val="28"/>
        </w:rPr>
        <w:t>вода.</w:t>
      </w:r>
    </w:p>
    <w:tbl>
      <w:tblPr>
        <w:tblW w:w="9312" w:type="dxa"/>
        <w:tblLook w:val="00A0"/>
      </w:tblPr>
      <w:tblGrid>
        <w:gridCol w:w="9312"/>
      </w:tblGrid>
      <w:tr w:rsidR="00DF6FF5" w:rsidTr="00B4580C">
        <w:trPr>
          <w:trHeight w:val="3993"/>
        </w:trPr>
        <w:tc>
          <w:tcPr>
            <w:tcW w:w="9312" w:type="dxa"/>
          </w:tcPr>
          <w:p w:rsidR="00DF6FF5" w:rsidRPr="0049520D" w:rsidRDefault="00DF6FF5" w:rsidP="00B4580C">
            <w:pPr>
              <w:spacing w:line="360" w:lineRule="auto"/>
              <w:jc w:val="center"/>
              <w:rPr>
                <w:rFonts w:ascii="Times New Roman" w:hAnsi="Times New Roman" w:cs="Times New Roman"/>
                <w:sz w:val="28"/>
                <w:szCs w:val="28"/>
              </w:rPr>
            </w:pPr>
            <w:r w:rsidRPr="0049520D">
              <w:rPr>
                <w:rFonts w:ascii="Times New Roman" w:hAnsi="Times New Roman" w:cs="Times New Roman"/>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3" o:spid="_x0000_i1025" type="#_x0000_t75" alt="рис.bmp" style="width:345.6pt;height:195.6pt;visibility:visible">
                  <v:imagedata r:id="rId8" o:title="" cropbottom="7742f" cropright="-21f"/>
                </v:shape>
              </w:pict>
            </w:r>
          </w:p>
        </w:tc>
      </w:tr>
    </w:tbl>
    <w:p w:rsidR="00DF6FF5" w:rsidRDefault="00DF6FF5" w:rsidP="00B4580C">
      <w:pPr>
        <w:shd w:val="clear" w:color="auto" w:fill="FFFFFF"/>
        <w:spacing w:line="360" w:lineRule="auto"/>
        <w:jc w:val="center"/>
        <w:rPr>
          <w:rFonts w:ascii="Times New Roman" w:hAnsi="Times New Roman" w:cs="Times New Roman"/>
          <w:sz w:val="28"/>
          <w:szCs w:val="28"/>
        </w:rPr>
      </w:pPr>
      <w:r w:rsidRPr="00A665C3">
        <w:rPr>
          <w:rFonts w:ascii="Times New Roman" w:hAnsi="Times New Roman" w:cs="Times New Roman"/>
          <w:sz w:val="28"/>
          <w:szCs w:val="28"/>
        </w:rPr>
        <w:t xml:space="preserve">Рисунок </w:t>
      </w:r>
      <w:r>
        <w:rPr>
          <w:rFonts w:ascii="Times New Roman" w:hAnsi="Times New Roman" w:cs="Times New Roman"/>
          <w:sz w:val="28"/>
          <w:szCs w:val="28"/>
        </w:rPr>
        <w:t>1</w:t>
      </w:r>
      <w:r w:rsidRPr="00A665C3">
        <w:rPr>
          <w:rFonts w:ascii="Times New Roman" w:hAnsi="Times New Roman" w:cs="Times New Roman"/>
          <w:sz w:val="28"/>
          <w:szCs w:val="28"/>
        </w:rPr>
        <w:t xml:space="preserve"> – Общий вид макетного образца</w:t>
      </w:r>
      <w:r>
        <w:rPr>
          <w:rFonts w:ascii="Times New Roman" w:hAnsi="Times New Roman" w:cs="Times New Roman"/>
          <w:sz w:val="28"/>
          <w:szCs w:val="28"/>
        </w:rPr>
        <w:t xml:space="preserve"> пневматической установки:</w:t>
      </w:r>
    </w:p>
    <w:p w:rsidR="00DF6FF5" w:rsidRDefault="00DF6FF5" w:rsidP="00B4580C">
      <w:pPr>
        <w:shd w:val="clear" w:color="auto" w:fill="FFFFFF"/>
        <w:spacing w:line="276" w:lineRule="auto"/>
        <w:jc w:val="center"/>
        <w:rPr>
          <w:rFonts w:ascii="Times New Roman" w:hAnsi="Times New Roman" w:cs="Times New Roman"/>
          <w:sz w:val="28"/>
          <w:szCs w:val="28"/>
        </w:rPr>
      </w:pPr>
      <w:r>
        <w:rPr>
          <w:rFonts w:ascii="Times New Roman" w:hAnsi="Times New Roman" w:cs="Times New Roman"/>
          <w:sz w:val="28"/>
          <w:szCs w:val="28"/>
        </w:rPr>
        <w:t xml:space="preserve">1 – компрессор с ресивером на </w:t>
      </w:r>
      <w:smartTag w:uri="urn:schemas-microsoft-com:office:smarttags" w:element="metricconverter">
        <w:smartTagPr>
          <w:attr w:name="ProductID" w:val="25 литров"/>
        </w:smartTagPr>
        <w:r>
          <w:rPr>
            <w:rFonts w:ascii="Times New Roman" w:hAnsi="Times New Roman" w:cs="Times New Roman"/>
            <w:sz w:val="28"/>
            <w:szCs w:val="28"/>
          </w:rPr>
          <w:t>25 литров</w:t>
        </w:r>
      </w:smartTag>
      <w:r>
        <w:rPr>
          <w:rFonts w:ascii="Times New Roman" w:hAnsi="Times New Roman" w:cs="Times New Roman"/>
          <w:sz w:val="28"/>
          <w:szCs w:val="28"/>
        </w:rPr>
        <w:t>; 2 – соединение компрессора       и лабораторной установки; 3 – трубопровод; 4 – участок формирования пробки; 5 – клапан; 6 – накопитель;</w:t>
      </w:r>
    </w:p>
    <w:p w:rsidR="00DF6FF5" w:rsidRPr="00A665C3" w:rsidRDefault="00DF6FF5" w:rsidP="00B4580C">
      <w:pPr>
        <w:shd w:val="clear" w:color="auto" w:fill="FFFFFF"/>
        <w:spacing w:line="276" w:lineRule="auto"/>
        <w:jc w:val="center"/>
        <w:rPr>
          <w:rFonts w:ascii="Times New Roman" w:hAnsi="Times New Roman" w:cs="Times New Roman"/>
          <w:sz w:val="28"/>
          <w:szCs w:val="28"/>
        </w:rPr>
      </w:pPr>
    </w:p>
    <w:p w:rsidR="00DF6FF5" w:rsidRPr="009804F2" w:rsidRDefault="00DF6FF5" w:rsidP="00B4580C">
      <w:pPr>
        <w:spacing w:line="360" w:lineRule="auto"/>
        <w:ind w:firstLine="709"/>
        <w:jc w:val="both"/>
        <w:rPr>
          <w:rFonts w:ascii="Times New Roman" w:hAnsi="Times New Roman" w:cs="Times New Roman"/>
          <w:sz w:val="28"/>
          <w:szCs w:val="28"/>
        </w:rPr>
      </w:pPr>
      <w:r w:rsidRPr="00D45F84">
        <w:rPr>
          <w:rFonts w:ascii="Times New Roman" w:hAnsi="Times New Roman" w:cs="Times New Roman"/>
          <w:b/>
          <w:spacing w:val="2"/>
          <w:sz w:val="28"/>
          <w:szCs w:val="28"/>
        </w:rPr>
        <w:t>Методика исследований.</w:t>
      </w:r>
      <w:r w:rsidRPr="007B3125">
        <w:rPr>
          <w:spacing w:val="2"/>
        </w:rPr>
        <w:t xml:space="preserve"> </w:t>
      </w:r>
      <w:r w:rsidRPr="009804F2">
        <w:rPr>
          <w:rFonts w:ascii="Times New Roman" w:hAnsi="Times New Roman" w:cs="Times New Roman"/>
          <w:sz w:val="28"/>
          <w:szCs w:val="28"/>
        </w:rPr>
        <w:t>Объём продувочного котла</w:t>
      </w:r>
      <w:r>
        <w:rPr>
          <w:rFonts w:ascii="Times New Roman" w:hAnsi="Times New Roman" w:cs="Times New Roman"/>
          <w:sz w:val="28"/>
          <w:szCs w:val="28"/>
        </w:rPr>
        <w:t xml:space="preserve"> </w:t>
      </w:r>
      <w:r>
        <w:rPr>
          <w:rFonts w:ascii="Times New Roman" w:hAnsi="Times New Roman" w:cs="Times New Roman"/>
          <w:sz w:val="28"/>
          <w:szCs w:val="28"/>
          <w:lang w:val="en-US"/>
        </w:rPr>
        <w:t>V</w:t>
      </w:r>
      <w:r>
        <w:rPr>
          <w:rFonts w:ascii="Times New Roman" w:hAnsi="Times New Roman" w:cs="Times New Roman"/>
          <w:sz w:val="28"/>
          <w:szCs w:val="28"/>
          <w:vertAlign w:val="subscript"/>
          <w:lang w:val="en-US"/>
        </w:rPr>
        <w:t>k</w:t>
      </w:r>
      <w:r w:rsidRPr="009804F2">
        <w:rPr>
          <w:rFonts w:ascii="Times New Roman" w:hAnsi="Times New Roman" w:cs="Times New Roman"/>
          <w:sz w:val="28"/>
          <w:szCs w:val="28"/>
        </w:rPr>
        <w:t>, или пр</w:t>
      </w:r>
      <w:r w:rsidRPr="009804F2">
        <w:rPr>
          <w:rFonts w:ascii="Times New Roman" w:hAnsi="Times New Roman" w:cs="Times New Roman"/>
          <w:sz w:val="28"/>
          <w:szCs w:val="28"/>
        </w:rPr>
        <w:t>и</w:t>
      </w:r>
      <w:r w:rsidRPr="009804F2">
        <w:rPr>
          <w:rFonts w:ascii="Times New Roman" w:hAnsi="Times New Roman" w:cs="Times New Roman"/>
          <w:sz w:val="28"/>
          <w:szCs w:val="28"/>
        </w:rPr>
        <w:t>ёмной трубы, в м</w:t>
      </w:r>
      <w:r w:rsidRPr="009804F2">
        <w:rPr>
          <w:rFonts w:ascii="Times New Roman" w:hAnsi="Times New Roman" w:cs="Times New Roman"/>
          <w:sz w:val="28"/>
          <w:szCs w:val="28"/>
          <w:vertAlign w:val="superscript"/>
        </w:rPr>
        <w:t xml:space="preserve">3 </w:t>
      </w:r>
      <w:r w:rsidRPr="009804F2">
        <w:rPr>
          <w:rFonts w:ascii="Times New Roman" w:hAnsi="Times New Roman" w:cs="Times New Roman"/>
          <w:sz w:val="28"/>
          <w:szCs w:val="28"/>
        </w:rPr>
        <w:t xml:space="preserve">пневмотранспортной установки для подачи </w:t>
      </w:r>
      <w:r>
        <w:rPr>
          <w:rFonts w:ascii="Times New Roman" w:hAnsi="Times New Roman" w:cs="Times New Roman"/>
          <w:sz w:val="28"/>
          <w:szCs w:val="28"/>
        </w:rPr>
        <w:t xml:space="preserve">помёта от помещений птицефермы </w:t>
      </w:r>
      <w:r w:rsidRPr="009804F2">
        <w:rPr>
          <w:rFonts w:ascii="Times New Roman" w:hAnsi="Times New Roman" w:cs="Times New Roman"/>
          <w:sz w:val="28"/>
          <w:szCs w:val="28"/>
        </w:rPr>
        <w:t>в</w:t>
      </w:r>
      <w:r>
        <w:rPr>
          <w:rFonts w:ascii="Times New Roman" w:hAnsi="Times New Roman" w:cs="Times New Roman"/>
          <w:sz w:val="28"/>
          <w:szCs w:val="28"/>
        </w:rPr>
        <w:t xml:space="preserve"> </w:t>
      </w:r>
      <w:r w:rsidRPr="009804F2">
        <w:rPr>
          <w:rFonts w:ascii="Times New Roman" w:hAnsi="Times New Roman" w:cs="Times New Roman"/>
          <w:sz w:val="28"/>
          <w:szCs w:val="28"/>
        </w:rPr>
        <w:t xml:space="preserve">хранилище может быть определен </w:t>
      </w:r>
      <w:r>
        <w:rPr>
          <w:rFonts w:ascii="Times New Roman" w:hAnsi="Times New Roman" w:cs="Times New Roman"/>
          <w:sz w:val="28"/>
          <w:szCs w:val="28"/>
        </w:rPr>
        <w:t>по следу</w:t>
      </w:r>
      <w:r>
        <w:rPr>
          <w:rFonts w:ascii="Times New Roman" w:hAnsi="Times New Roman" w:cs="Times New Roman"/>
          <w:sz w:val="28"/>
          <w:szCs w:val="28"/>
        </w:rPr>
        <w:t>ю</w:t>
      </w:r>
      <w:r>
        <w:rPr>
          <w:rFonts w:ascii="Times New Roman" w:hAnsi="Times New Roman" w:cs="Times New Roman"/>
          <w:sz w:val="28"/>
          <w:szCs w:val="28"/>
        </w:rPr>
        <w:t xml:space="preserve">щей методике </w:t>
      </w:r>
      <w:r>
        <w:rPr>
          <w:rFonts w:ascii="Times New Roman" w:hAnsi="Times New Roman" w:cs="Times New Roman"/>
          <w:color w:val="000000"/>
          <w:sz w:val="28"/>
          <w:szCs w:val="28"/>
        </w:rPr>
        <w:t>[3]</w:t>
      </w:r>
      <w:r w:rsidRPr="009804F2">
        <w:rPr>
          <w:rFonts w:ascii="Times New Roman" w:hAnsi="Times New Roman" w:cs="Times New Roman"/>
          <w:sz w:val="28"/>
          <w:szCs w:val="28"/>
        </w:rPr>
        <w:t>:</w:t>
      </w:r>
    </w:p>
    <w:tbl>
      <w:tblPr>
        <w:tblW w:w="9224" w:type="dxa"/>
        <w:tblInd w:w="108" w:type="dxa"/>
        <w:tblLook w:val="00A0"/>
      </w:tblPr>
      <w:tblGrid>
        <w:gridCol w:w="8681"/>
        <w:gridCol w:w="543"/>
      </w:tblGrid>
      <w:tr w:rsidR="00DF6FF5" w:rsidRPr="009804F2" w:rsidTr="00B4580C">
        <w:tc>
          <w:tcPr>
            <w:tcW w:w="8681" w:type="dxa"/>
          </w:tcPr>
          <w:p w:rsidR="00DF6FF5" w:rsidRPr="0049520D" w:rsidRDefault="00DF6FF5" w:rsidP="00B4580C">
            <w:pPr>
              <w:spacing w:after="297" w:line="360" w:lineRule="auto"/>
              <w:ind w:firstLine="709"/>
              <w:jc w:val="both"/>
              <w:rPr>
                <w:rFonts w:ascii="Times New Roman" w:hAnsi="Times New Roman" w:cs="Times New Roman"/>
                <w:sz w:val="28"/>
                <w:szCs w:val="28"/>
                <w:lang w:eastAsia="en-US"/>
              </w:rPr>
            </w:pPr>
            <w:r w:rsidRPr="0049520D">
              <w:pict>
                <v:shape id="_x0000_i1026" type="#_x0000_t75" style="width:111.6pt;height:34.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stylePaneFormatFilter w:val=&quot;3F01&quot;/&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7967&quot;/&gt;&lt;wsp:rsid wsp:val=&quot;000029D6&quot;/&gt;&lt;wsp:rsid wsp:val=&quot;00002C4D&quot;/&gt;&lt;wsp:rsid wsp:val=&quot;00017571&quot;/&gt;&lt;wsp:rsid wsp:val=&quot;00027105&quot;/&gt;&lt;wsp:rsid wsp:val=&quot;00033732&quot;/&gt;&lt;wsp:rsid wsp:val=&quot;00033F33&quot;/&gt;&lt;wsp:rsid wsp:val=&quot;000474BF&quot;/&gt;&lt;wsp:rsid wsp:val=&quot;00051CF3&quot;/&gt;&lt;wsp:rsid wsp:val=&quot;00060869&quot;/&gt;&lt;wsp:rsid wsp:val=&quot;000625C0&quot;/&gt;&lt;wsp:rsid wsp:val=&quot;00073578&quot;/&gt;&lt;wsp:rsid wsp:val=&quot;0007381A&quot;/&gt;&lt;wsp:rsid wsp:val=&quot;00076D95&quot;/&gt;&lt;wsp:rsid wsp:val=&quot;00080AC8&quot;/&gt;&lt;wsp:rsid wsp:val=&quot;00085754&quot;/&gt;&lt;wsp:rsid wsp:val=&quot;00086DEE&quot;/&gt;&lt;wsp:rsid wsp:val=&quot;00090228&quot;/&gt;&lt;wsp:rsid wsp:val=&quot;00094FC2&quot;/&gt;&lt;wsp:rsid wsp:val=&quot;000A0A94&quot;/&gt;&lt;wsp:rsid wsp:val=&quot;000B1DCA&quot;/&gt;&lt;wsp:rsid wsp:val=&quot;000B69E2&quot;/&gt;&lt;wsp:rsid wsp:val=&quot;000D4124&quot;/&gt;&lt;wsp:rsid wsp:val=&quot;000D6D2E&quot;/&gt;&lt;wsp:rsid wsp:val=&quot;000E0B24&quot;/&gt;&lt;wsp:rsid wsp:val=&quot;000E587C&quot;/&gt;&lt;wsp:rsid wsp:val=&quot;0015407B&quot;/&gt;&lt;wsp:rsid wsp:val=&quot;001556AA&quot;/&gt;&lt;wsp:rsid wsp:val=&quot;00173065&quot;/&gt;&lt;wsp:rsid wsp:val=&quot;00177F55&quot;/&gt;&lt;wsp:rsid wsp:val=&quot;00181CB6&quot;/&gt;&lt;wsp:rsid wsp:val=&quot;00195939&quot;/&gt;&lt;wsp:rsid wsp:val=&quot;001A0271&quot;/&gt;&lt;wsp:rsid wsp:val=&quot;001A3F32&quot;/&gt;&lt;wsp:rsid wsp:val=&quot;001A4AE0&quot;/&gt;&lt;wsp:rsid wsp:val=&quot;001B3810&quot;/&gt;&lt;wsp:rsid wsp:val=&quot;001B5BDD&quot;/&gt;&lt;wsp:rsid wsp:val=&quot;001C7C77&quot;/&gt;&lt;wsp:rsid wsp:val=&quot;001D6FF2&quot;/&gt;&lt;wsp:rsid wsp:val=&quot;001E08B2&quot;/&gt;&lt;wsp:rsid wsp:val=&quot;001E0A17&quot;/&gt;&lt;wsp:rsid wsp:val=&quot;002040FD&quot;/&gt;&lt;wsp:rsid wsp:val=&quot;00205FE0&quot;/&gt;&lt;wsp:rsid wsp:val=&quot;00206D1B&quot;/&gt;&lt;wsp:rsid wsp:val=&quot;0021372E&quot;/&gt;&lt;wsp:rsid wsp:val=&quot;002155CA&quot;/&gt;&lt;wsp:rsid wsp:val=&quot;00230FA3&quot;/&gt;&lt;wsp:rsid wsp:val=&quot;00242A24&quot;/&gt;&lt;wsp:rsid wsp:val=&quot;00246F22&quot;/&gt;&lt;wsp:rsid wsp:val=&quot;00251DB5&quot;/&gt;&lt;wsp:rsid wsp:val=&quot;00255836&quot;/&gt;&lt;wsp:rsid wsp:val=&quot;00273425&quot;/&gt;&lt;wsp:rsid wsp:val=&quot;00280B08&quot;/&gt;&lt;wsp:rsid wsp:val=&quot;00283806&quot;/&gt;&lt;wsp:rsid wsp:val=&quot;00287A81&quot;/&gt;&lt;wsp:rsid wsp:val=&quot;00293113&quot;/&gt;&lt;wsp:rsid wsp:val=&quot;002A2466&quot;/&gt;&lt;wsp:rsid wsp:val=&quot;002A5C24&quot;/&gt;&lt;wsp:rsid wsp:val=&quot;002B46DF&quot;/&gt;&lt;wsp:rsid wsp:val=&quot;002B5456&quot;/&gt;&lt;wsp:rsid wsp:val=&quot;002E407E&quot;/&gt;&lt;wsp:rsid wsp:val=&quot;00306714&quot;/&gt;&lt;wsp:rsid wsp:val=&quot;0036029F&quot;/&gt;&lt;wsp:rsid wsp:val=&quot;00363F07&quot;/&gt;&lt;wsp:rsid wsp:val=&quot;003644EE&quot;/&gt;&lt;wsp:rsid wsp:val=&quot;00372256&quot;/&gt;&lt;wsp:rsid wsp:val=&quot;00373D04&quot;/&gt;&lt;wsp:rsid wsp:val=&quot;00381C9D&quot;/&gt;&lt;wsp:rsid wsp:val=&quot;00381D49&quot;/&gt;&lt;wsp:rsid wsp:val=&quot;003874E0&quot;/&gt;&lt;wsp:rsid wsp:val=&quot;003963DE&quot;/&gt;&lt;wsp:rsid wsp:val=&quot;003B41A7&quot;/&gt;&lt;wsp:rsid wsp:val=&quot;003C472E&quot;/&gt;&lt;wsp:rsid wsp:val=&quot;003D0D3C&quot;/&gt;&lt;wsp:rsid wsp:val=&quot;003D1F8C&quot;/&gt;&lt;wsp:rsid wsp:val=&quot;00405D96&quot;/&gt;&lt;wsp:rsid wsp:val=&quot;00406458&quot;/&gt;&lt;wsp:rsid wsp:val=&quot;00411DF4&quot;/&gt;&lt;wsp:rsid wsp:val=&quot;00414304&quot;/&gt;&lt;wsp:rsid wsp:val=&quot;00420762&quot;/&gt;&lt;wsp:rsid wsp:val=&quot;00451827&quot;/&gt;&lt;wsp:rsid wsp:val=&quot;00467F24&quot;/&gt;&lt;wsp:rsid wsp:val=&quot;00475886&quot;/&gt;&lt;wsp:rsid wsp:val=&quot;0048362D&quot;/&gt;&lt;wsp:rsid wsp:val=&quot;0049520D&quot;/&gt;&lt;wsp:rsid wsp:val=&quot;004A21E0&quot;/&gt;&lt;wsp:rsid wsp:val=&quot;004A722A&quot;/&gt;&lt;wsp:rsid wsp:val=&quot;004D4ACD&quot;/&gt;&lt;wsp:rsid wsp:val=&quot;00510687&quot;/&gt;&lt;wsp:rsid wsp:val=&quot;00537744&quot;/&gt;&lt;wsp:rsid wsp:val=&quot;005402BE&quot;/&gt;&lt;wsp:rsid wsp:val=&quot;0057003C&quot;/&gt;&lt;wsp:rsid wsp:val=&quot;00577FF7&quot;/&gt;&lt;wsp:rsid wsp:val=&quot;00592609&quot;/&gt;&lt;wsp:rsid wsp:val=&quot;005B0060&quot;/&gt;&lt;wsp:rsid wsp:val=&quot;005D634F&quot;/&gt;&lt;wsp:rsid wsp:val=&quot;005E0BB9&quot;/&gt;&lt;wsp:rsid wsp:val=&quot;005E7967&quot;/&gt;&lt;wsp:rsid wsp:val=&quot;006003FA&quot;/&gt;&lt;wsp:rsid wsp:val=&quot;00613EE0&quot;/&gt;&lt;wsp:rsid wsp:val=&quot;0061571C&quot;/&gt;&lt;wsp:rsid wsp:val=&quot;006230FC&quot;/&gt;&lt;wsp:rsid wsp:val=&quot;0063638F&quot;/&gt;&lt;wsp:rsid wsp:val=&quot;00640E53&quot;/&gt;&lt;wsp:rsid wsp:val=&quot;006678CB&quot;/&gt;&lt;wsp:rsid wsp:val=&quot;006928ED&quot;/&gt;&lt;wsp:rsid wsp:val=&quot;006A3994&quot;/&gt;&lt;wsp:rsid wsp:val=&quot;006B2D90&quot;/&gt;&lt;wsp:rsid wsp:val=&quot;006B345C&quot;/&gt;&lt;wsp:rsid wsp:val=&quot;006B6E40&quot;/&gt;&lt;wsp:rsid wsp:val=&quot;006C626F&quot;/&gt;&lt;wsp:rsid wsp:val=&quot;006E19E2&quot;/&gt;&lt;wsp:rsid wsp:val=&quot;00705012&quot;/&gt;&lt;wsp:rsid wsp:val=&quot;00715F3C&quot;/&gt;&lt;wsp:rsid wsp:val=&quot;00724CB8&quot;/&gt;&lt;wsp:rsid wsp:val=&quot;007335C2&quot;/&gt;&lt;wsp:rsid wsp:val=&quot;00734329&quot;/&gt;&lt;wsp:rsid wsp:val=&quot;007620A1&quot;/&gt;&lt;wsp:rsid wsp:val=&quot;00772C38&quot;/&gt;&lt;wsp:rsid wsp:val=&quot;007947FA&quot;/&gt;&lt;wsp:rsid wsp:val=&quot;007C72DD&quot;/&gt;&lt;wsp:rsid wsp:val=&quot;007E7304&quot;/&gt;&lt;wsp:rsid wsp:val=&quot;008038BC&quot;/&gt;&lt;wsp:rsid wsp:val=&quot;0081351E&quot;/&gt;&lt;wsp:rsid wsp:val=&quot;00842133&quot;/&gt;&lt;wsp:rsid wsp:val=&quot;00853250&quot;/&gt;&lt;wsp:rsid wsp:val=&quot;008533EE&quot;/&gt;&lt;wsp:rsid wsp:val=&quot;008869F0&quot;/&gt;&lt;wsp:rsid wsp:val=&quot;00891F55&quot;/&gt;&lt;wsp:rsid wsp:val=&quot;008A1A49&quot;/&gt;&lt;wsp:rsid wsp:val=&quot;008C0D75&quot;/&gt;&lt;wsp:rsid wsp:val=&quot;008C0EE6&quot;/&gt;&lt;wsp:rsid wsp:val=&quot;008E2629&quot;/&gt;&lt;wsp:rsid wsp:val=&quot;00901CDF&quot;/&gt;&lt;wsp:rsid wsp:val=&quot;00906E72&quot;/&gt;&lt;wsp:rsid wsp:val=&quot;00936388&quot;/&gt;&lt;wsp:rsid wsp:val=&quot;00950E9A&quot;/&gt;&lt;wsp:rsid wsp:val=&quot;009611D4&quot;/&gt;&lt;wsp:rsid wsp:val=&quot;00973E08&quot;/&gt;&lt;wsp:rsid wsp:val=&quot;00985B8D&quot;/&gt;&lt;wsp:rsid wsp:val=&quot;009C1638&quot;/&gt;&lt;wsp:rsid wsp:val=&quot;009D077F&quot;/&gt;&lt;wsp:rsid wsp:val=&quot;009E2920&quot;/&gt;&lt;wsp:rsid wsp:val=&quot;009E6654&quot;/&gt;&lt;wsp:rsid wsp:val=&quot;00A026FC&quot;/&gt;&lt;wsp:rsid wsp:val=&quot;00A06D7A&quot;/&gt;&lt;wsp:rsid wsp:val=&quot;00A2375C&quot;/&gt;&lt;wsp:rsid wsp:val=&quot;00A3675F&quot;/&gt;&lt;wsp:rsid wsp:val=&quot;00A45515&quot;/&gt;&lt;wsp:rsid wsp:val=&quot;00A51BE7&quot;/&gt;&lt;wsp:rsid wsp:val=&quot;00A53B14&quot;/&gt;&lt;wsp:rsid wsp:val=&quot;00A62C12&quot;/&gt;&lt;wsp:rsid wsp:val=&quot;00A64A58&quot;/&gt;&lt;wsp:rsid wsp:val=&quot;00A654D8&quot;/&gt;&lt;wsp:rsid wsp:val=&quot;00A81CF7&quot;/&gt;&lt;wsp:rsid wsp:val=&quot;00A861DB&quot;/&gt;&lt;wsp:rsid wsp:val=&quot;00A956D4&quot;/&gt;&lt;wsp:rsid wsp:val=&quot;00AB0E64&quot;/&gt;&lt;wsp:rsid wsp:val=&quot;00AF2326&quot;/&gt;&lt;wsp:rsid wsp:val=&quot;00AF76E0&quot;/&gt;&lt;wsp:rsid wsp:val=&quot;00B03AFB&quot;/&gt;&lt;wsp:rsid wsp:val=&quot;00B136B1&quot;/&gt;&lt;wsp:rsid wsp:val=&quot;00B13FFB&quot;/&gt;&lt;wsp:rsid wsp:val=&quot;00B145CA&quot;/&gt;&lt;wsp:rsid wsp:val=&quot;00B2509D&quot;/&gt;&lt;wsp:rsid wsp:val=&quot;00B254F8&quot;/&gt;&lt;wsp:rsid wsp:val=&quot;00B27C5C&quot;/&gt;&lt;wsp:rsid wsp:val=&quot;00B32B7A&quot;/&gt;&lt;wsp:rsid wsp:val=&quot;00B52532&quot;/&gt;&lt;wsp:rsid wsp:val=&quot;00B62EFE&quot;/&gt;&lt;wsp:rsid wsp:val=&quot;00B87726&quot;/&gt;&lt;wsp:rsid wsp:val=&quot;00B97606&quot;/&gt;&lt;wsp:rsid wsp:val=&quot;00BA0E00&quot;/&gt;&lt;wsp:rsid wsp:val=&quot;00BA132A&quot;/&gt;&lt;wsp:rsid wsp:val=&quot;00BA6E40&quot;/&gt;&lt;wsp:rsid wsp:val=&quot;00BB0471&quot;/&gt;&lt;wsp:rsid wsp:val=&quot;00BB3FA8&quot;/&gt;&lt;wsp:rsid wsp:val=&quot;00BB5876&quot;/&gt;&lt;wsp:rsid wsp:val=&quot;00BD14F8&quot;/&gt;&lt;wsp:rsid wsp:val=&quot;00BD2679&quot;/&gt;&lt;wsp:rsid wsp:val=&quot;00BE57ED&quot;/&gt;&lt;wsp:rsid wsp:val=&quot;00BF2401&quot;/&gt;&lt;wsp:rsid wsp:val=&quot;00C16580&quot;/&gt;&lt;wsp:rsid wsp:val=&quot;00C27D80&quot;/&gt;&lt;wsp:rsid wsp:val=&quot;00C27E4A&quot;/&gt;&lt;wsp:rsid wsp:val=&quot;00C450F5&quot;/&gt;&lt;wsp:rsid wsp:val=&quot;00C45FA5&quot;/&gt;&lt;wsp:rsid wsp:val=&quot;00C57F55&quot;/&gt;&lt;wsp:rsid wsp:val=&quot;00C754BA&quot;/&gt;&lt;wsp:rsid wsp:val=&quot;00C85E61&quot;/&gt;&lt;wsp:rsid wsp:val=&quot;00C913BC&quot;/&gt;&lt;wsp:rsid wsp:val=&quot;00C91FE0&quot;/&gt;&lt;wsp:rsid wsp:val=&quot;00C9460C&quot;/&gt;&lt;wsp:rsid wsp:val=&quot;00CA309D&quot;/&gt;&lt;wsp:rsid wsp:val=&quot;00CA4068&quot;/&gt;&lt;wsp:rsid wsp:val=&quot;00CD101F&quot;/&gt;&lt;wsp:rsid wsp:val=&quot;00D05047&quot;/&gt;&lt;wsp:rsid wsp:val=&quot;00D15BA1&quot;/&gt;&lt;wsp:rsid wsp:val=&quot;00D2499D&quot;/&gt;&lt;wsp:rsid wsp:val=&quot;00D32D3D&quot;/&gt;&lt;wsp:rsid wsp:val=&quot;00D45F84&quot;/&gt;&lt;wsp:rsid wsp:val=&quot;00D4741C&quot;/&gt;&lt;wsp:rsid wsp:val=&quot;00D65285&quot;/&gt;&lt;wsp:rsid wsp:val=&quot;00D7607B&quot;/&gt;&lt;wsp:rsid wsp:val=&quot;00D845EC&quot;/&gt;&lt;wsp:rsid wsp:val=&quot;00D859BB&quot;/&gt;&lt;wsp:rsid wsp:val=&quot;00D938DB&quot;/&gt;&lt;wsp:rsid wsp:val=&quot;00D96B56&quot;/&gt;&lt;wsp:rsid wsp:val=&quot;00DA2BA5&quot;/&gt;&lt;wsp:rsid wsp:val=&quot;00DB3DA8&quot;/&gt;&lt;wsp:rsid wsp:val=&quot;00DD3C31&quot;/&gt;&lt;wsp:rsid wsp:val=&quot;00E04B0F&quot;/&gt;&lt;wsp:rsid wsp:val=&quot;00E0675A&quot;/&gt;&lt;wsp:rsid wsp:val=&quot;00E06A87&quot;/&gt;&lt;wsp:rsid wsp:val=&quot;00E0725A&quot;/&gt;&lt;wsp:rsid wsp:val=&quot;00E13E8F&quot;/&gt;&lt;wsp:rsid wsp:val=&quot;00E14059&quot;/&gt;&lt;wsp:rsid wsp:val=&quot;00E20AF2&quot;/&gt;&lt;wsp:rsid wsp:val=&quot;00E30513&quot;/&gt;&lt;wsp:rsid wsp:val=&quot;00E35ED9&quot;/&gt;&lt;wsp:rsid wsp:val=&quot;00E5393E&quot;/&gt;&lt;wsp:rsid wsp:val=&quot;00E610D3&quot;/&gt;&lt;wsp:rsid wsp:val=&quot;00E617C3&quot;/&gt;&lt;wsp:rsid wsp:val=&quot;00E758F1&quot;/&gt;&lt;wsp:rsid wsp:val=&quot;00E9213D&quot;/&gt;&lt;wsp:rsid wsp:val=&quot;00E947B0&quot;/&gt;&lt;wsp:rsid wsp:val=&quot;00EA1529&quot;/&gt;&lt;wsp:rsid wsp:val=&quot;00EB1051&quot;/&gt;&lt;wsp:rsid wsp:val=&quot;00EB698E&quot;/&gt;&lt;wsp:rsid wsp:val=&quot;00EE3BC1&quot;/&gt;&lt;wsp:rsid wsp:val=&quot;00EF21AD&quot;/&gt;&lt;wsp:rsid wsp:val=&quot;00F02A9F&quot;/&gt;&lt;wsp:rsid wsp:val=&quot;00F07EBF&quot;/&gt;&lt;wsp:rsid wsp:val=&quot;00F45F62&quot;/&gt;&lt;wsp:rsid wsp:val=&quot;00F918C0&quot;/&gt;&lt;wsp:rsid wsp:val=&quot;00F94099&quot;/&gt;&lt;wsp:rsid wsp:val=&quot;00FB5C9E&quot;/&gt;&lt;wsp:rsid wsp:val=&quot;00FB6F3A&quot;/&gt;&lt;wsp:rsid wsp:val=&quot;00FC5717&quot;/&gt;&lt;wsp:rsid wsp:val=&quot;00FD6A91&quot;/&gt;&lt;wsp:rsid wsp:val=&quot;00FE506C&quot;/&gt;&lt;/wsp:rsids&gt;&lt;/w:docPr&gt;&lt;w:body&gt;&lt;wx:sect&gt;&lt;w:p wsp:rsidR=&quot;00000000&quot; wsp:rsidRPr=&quot;00B62EFE&quot; wsp:rsidRDefault=&quot;00B62EFE&quot; wsp:rsidP=&quot;00B62EFE&quot;&gt;&lt;m:oMathPara&gt;&lt;m:oMath&gt;&lt;m:sSub&gt;&lt;m:sSubPr&gt;&lt;m:ctrlPr&gt;&lt;w:rPr&gt;&lt;w:rFonts w:ascii=&quot;Cambria Math&quot; w:h-ansi=&quot;Cambria Math&quot; w:cs=&quot;Times New Roman&quot;/&gt;&lt;wx:font wx:val=&quot;Cambria Math&quot;/&gt;&lt;w:i/&gt;&lt;w:sz w:val=&quot;28&quot;/&gt;&lt;w:sz-cs w:val=&quot;28&quot;/&gt;&lt;/w:rPr&gt;&lt;/m:ctrlPr&gt;&lt;/m:sSubPr&gt;&lt;m:e&gt;&lt;m:r&gt;&lt;w:rPr&gt;&lt;w:rFonts w:ascii=&quot;Cambria Math&quot; w:h-ansi=&quot;Cambria Math&quot; w:cs=&quot;Times New Roman&quot;/&gt;&lt;wx:font wx:val=&quot;Cambria Math&quot;/&gt;&lt;w:i/&gt;&lt;w:sz w:val=&quot;28&quot;/&gt;&lt;w:sz-cs w:val=&quot;28&quot;/&gt;&lt;w:lang w:val=&quot;EN-US&quot;/&gt;&lt;/w:rPr&gt;&lt;m:t&gt;V&lt;/m:t&gt;&lt;/m:r&gt;&lt;/m:e&gt;&lt;m:sub&gt;&lt;m:r&gt;&lt;w:rPr&gt;&lt;w:rFonts w:ascii=&quot;Cambria Math&quot; w:h-ansi=&quot;Cambria Math&quot; w:cs=&quot;Times New Roman&quot;/&gt;&lt;wx:font wx:val=&quot;Cambria Math&quot;/&gt;&lt;w:i/&gt;&lt;w:sz w:val=&quot;28&quot;/&gt;&lt;w:sz-cs w:val=&quot;28&quot;/&gt;&lt;/w:rPr&gt;&lt;m:t&gt;k&lt;/m:t&gt;&lt;/m:r&gt;&lt;/m:sub&gt;&lt;/m:sSub&gt;&lt;m:r&gt;&lt;w:rPr&gt;&lt;w:rFonts w:ascii=&quot;Cambria Math&quot; w:h-ansi=&quot;Cambria Math&quot; w:cs=&quot;Times New Roman&quot;/&gt;&lt;wx:font wx:val=&quot;Cambria Math&quot;/&gt;&lt;w:i/&gt;&lt;w:sz w:val=&quot;28&quot;/&gt;&lt;w:sz-cs w:val=&quot;28&quot;/&gt;&lt;/w:rPr&gt;&lt;m:t&gt;=&lt;/m:t&gt;&lt;/m:r&gt;&lt;m:f&gt;&lt;m:fPr&gt;&lt;m:ctrlPr&gt;&lt;w:rPr&gt;&lt;w:rFonts w:ascii=&quot;Cambria Math&quot; w:h-ansi=&quot;Cambria Math&quot; w:cs=&quot;Times New Roman&quot;/&gt;&lt;wx:font wx:val=&quot;Cambria Math&quot;/&gt;&lt;w:i/&gt;&lt;w:sz w:val=&quot;28&quot;/&gt;&lt;w:sz-cs w:val=&quot;28&quot;/&gt;&lt;/w:rPr&gt;&lt;/m:ctrlPr&gt;&lt;/m:fPr&gt;&lt;m:num&gt;&lt;m:sSub&gt;&lt;m:sSubPr&gt;&lt;m:ctrlPr&gt;&lt;w:rPr&gt;&lt;w:rFonts w:ascii=&quot;Cambria Math&quot; w:h-ansi=&quot;Cambria Math&quot; w:cs=&quot;Times New Roman&quot;/&gt;&lt;wx:font wx:val=&quot;Cambria Math&quot;/&gt;&lt;w:i/&gt;&lt;w:sz w:val=&quot;28&quot;/&gt;&lt;w:sz-cs w:val=&quot;28&quot;/&gt;&lt;/w:rPr&gt;&lt;/m:ctrlPr&gt;&lt;/m:sSubPr&gt;&lt;m:e&gt;&lt;m:r&gt;&lt;w:rPr&gt;&lt;w:rFonts w:ascii=&quot;Cambria Math&quot; w:h-ansi=&quot;Cambria Math&quot; w:cs=&quot;Times New Roman&quot;/&gt;&lt;wx:font wx:val=&quot;Cambria Math&quot;/&gt;&lt;w:i/&gt;&lt;w:sz w:val=&quot;28&quot;/&gt;&lt;w:sz-cs w:val=&quot;28&quot;/&gt;&lt;/w:rPr&gt;&lt;m:t&gt;Q&lt;/m:t&gt;&lt;/m:r&gt;&lt;/m:e&gt;&lt;m:sub&gt;&lt;m:r&gt;&lt;w:rPr&gt;&lt;w:rFonts w:ascii=&quot;Cambria Math&quot; w:h-ansi=&quot;Cambria Math&quot; w:cs=&quot;Times New Roman&quot;/&gt;&lt;wx:font wx:val=&quot;Cambria Math&quot;/&gt;&lt;w:i/&gt;&lt;w:sz w:val=&quot;28&quot;/&gt;&lt;w:sz-cs w:val=&quot;28&quot;/&gt;&lt;/w:rPr&gt;&lt;m:t&gt;c&lt;/m:t&gt;&lt;/m:r&gt;&lt;/m:sub&gt;&lt;/m:sSub&gt;&lt;/m:num&gt;&lt;m:den&gt;&lt;m:r&gt;&lt;w:rPr&gt;&lt;w:rFonts w:ascii=&quot;Cambria Math&quot; w:h-ansi=&quot;Cambria Math&quot; w:cs=&quot;Times New Roman&quot;/&gt;&lt;wx:font wx:val=&quot;Cambria Math&quot;/&gt;&lt;w:i/&gt;&lt;w:sz w:val=&quot;28&quot;/&gt;&lt;w:sz-cs w:val=&quot;28&quot;/&gt;&lt;w:lang w:val=&quot;EN-US&quot;/&gt;&lt;/w:rPr&gt;&lt;m:t&gt;k&lt;/m:t&gt;&lt;/m:r&gt;&lt;m:r&gt;&lt;w:rPr&gt;&lt;w:rFonts w:ascii=&quot;Cambria Math&quot; w:h-ansi=&quot;Cambria Math&quot; w:cs=&quot;Times New Roman&quot;/&gt;&lt;wx:font wx:val=&quot;Cambria Math&quot;/&gt;&lt;w:i/&gt;&lt;w:sz w:val=&quot;28&quot;/&gt;&lt;w:sz-cs w:val=&quot;28&quot;/&gt;&lt;/w:rPr&gt;&lt;m:t&gt;в€™&lt;/m:t&gt;&lt;/m:r&gt;&lt;m:r&gt;&lt;w:rPr&gt;&lt;w:rFonts w:ascii=&quot;Cambria Math&quot; w:h-ansi=&quot;Cambria Math&quot; w:cs=&quot;Times New Roman&quot;/&gt;&lt;wx:font wx:val=&quot;Cambria Math&quot;/&gt;&lt;w:i/&gt;&lt;w:sz w:val=&quot;28&quot;/&gt;&lt;w:sz-cs w:val=&quot;28&quot;/&gt;&lt;w:lang w:val=&quot;EN-US&quot;/&gt;&lt;/w:rPr&gt;&lt;m:t&gt;m&lt;/m:t&gt;&lt;/m:r&gt;&lt;m:sSub&gt;&lt;m:sSubPr&gt;&lt;m:ctrlPr&gt;&lt;w:rPr&gt;&lt;w:rFonts w:ascii=&quot;Cambria Math&quot; w:h-ansi=&quot;Cambria Math&quot; w:cs=&quot;Times New Roman&quot;/&gt;&lt;wx:font wx:val=&quot;Cambria Math&quot;/&gt;&lt;w:i/&gt;&lt;w:sz w:val=&quot;28&quot;/&gt;&lt;w:sz-cs w:val=&quot;28&quot;/&gt;&lt;w:lang w:val=&quot;EN-US&quot;/&gt;&lt;/w:rPr&gt;&lt;/m:ctrlPr&gt;&lt;/m:sSubPr&gt;&lt;m:e&gt;&lt;m:r&gt;&lt;w:rPr&gt;&lt;w:rFonts w:ascii=&quot;Cambria Math&quot; w:h-ansi=&quot;Cambria Math&quot; w:cs=&quot;Times New Roman&quot;/&gt;&lt;wx:font wx:val=&quot;Cambria Math&quot;/&gt;&lt;w:i/&gt;&lt;w:sz w:val=&quot;28&quot;/&gt;&lt;w:sz-cs w:val=&quot;28&quot;/&gt;&lt;/w:rPr&gt;&lt;m:t&gt;в€™&lt;/m:t&gt;&lt;/m:r&gt;&lt;m:r&gt;&lt;w:rPr&gt;&lt;w:rFonts w:ascii=&quot;Cambria Math&quot; w:h-ansi=&quot;Cambria Math&quot; w:cs=&quot;Times New Roman&quot;/&gt;&lt;wx:font wx:val=&quot;Cambria Math&quot;/&gt;&lt;w:i/&gt;&lt;w:sz w:val=&quot;28&quot;/&gt;&lt;w:sz-cs w:val=&quot;28&quot;/&gt;&lt;w:lang w:val=&quot;EN-US&quot;/&gt;&lt;/w:rPr&gt;&lt;m:t&gt;ПЃ&lt;/m:t&gt;&lt;/m:r&gt;&lt;/m:e&gt;&lt;m:sub&gt;&lt;m:r&gt;&lt;w:rPr&gt;&lt;w:rFonts w:ascii=&quot;Cambria Math&quot; w:h-ansi=&quot;Cambria Math&quot; w:cs=&quot;Times New Roman&quot;/&gt;&lt;wx:font wx:val=&quot;Cambria Math&quot;/&gt;&lt;w:i/&gt;&lt;w:sz w:val=&quot;28&quot;/&gt;&lt;w:sz-cs w:val=&quot;28&quot;/&gt;&lt;/w:rPr&gt;&lt;m:t&gt;РЅ&lt;/m:t&gt;&lt;/m:r&gt;&lt;/m:sub&gt;&lt;/m:sSub&gt;&lt;m:r&gt;&lt;w:rPr&gt;&lt;w:rFonts w:ascii=&quot;Cambria Math&quot; w:h-ansi=&quot;Cambria Math&quot; w:cs=&quot;Times New Roman&quot;/&gt;&lt;wx:font wx:val=&quot;Cambria Math&quot;/&gt;&lt;w:i/&gt;&lt;w:sz w:val=&quot;28&quot;/&gt;&lt;w:sz-cs w:val=&quot;28&quot;/&gt;&lt;/w:rPr&gt;&lt;m:t&gt;в€™&lt;/m:t&gt;&lt;/m:r&gt;&lt;m:sSub&gt;&lt;m:sSubPr&gt;&lt;m:ctrlPr&gt;&lt;w:rPr&gt;&lt;w:rFonts w:ascii=&quot;Cambria Math&quot; w:h-ansi=&quot;Cambria Math&quot; w:cs=&quot;Times New Roman&quot;/&gt;&lt;wx:font wx:val=&quot;Cambria Math&quot;/&gt;&lt;w:i/&gt;&lt;w:sz w:val=&quot;28&quot;/&gt;&lt;w:sz-cs w:val=&quot;28&quot;/&gt;&lt;w:lang w:val=&quot;EN-US&quot;/&gt;&lt;/w:rPr&gt;&lt;/m:ctrlPr&gt;&lt;/m:sSubPr&gt;&lt;m:e&gt;&lt;m:r&gt;&lt;w:rPr&gt;&lt;w:rFonts w:ascii=&quot;Cambria Math&quot; w:h-ansi=&quot;Cambria Math&quot; w:cs=&quot;Times New Roman&quot;/&gt;&lt;wx:font wx:val=&quot;Cambria Math&quot;/&gt;&lt;w:i/&gt;&lt;w:sz w:val=&quot;28&quot;/&gt;&lt;w:sz-cs w:val=&quot;28&quot;/&gt;&lt;w:lang w:val=&quot;EN-US&quot;/&gt;&lt;/w:rPr&gt;&lt;m:t&gt;k&lt;/m:t&gt;&lt;/m:r&gt;&lt;/m:e&gt;&lt;m:sub&gt;&lt;m:r&gt;&lt;w:rPr&gt;&lt;w:rFonts w:ascii=&quot;Cambria Math&quot; w:h-ansi=&quot;Cambria Math&quot; w:cs=&quot;Times New Roman&quot;/&gt;&lt;wx:font wx:val=&quot;Cambria Math&quot;/&gt;&lt;w:i/&gt;&lt;w:sz w:val=&quot;28&quot;/&gt;&lt;w:sz-cs w:val=&quot;28&quot;/&gt;&lt;/w:rPr&gt;&lt;m:t&gt;3&lt;/m:t&gt;&lt;/m:r&gt;&lt;/m:sub&gt;&lt;/m:sSub&gt;&lt;/m:den&gt;&lt;/m:f&gt;&lt;m:r&gt;&lt;w:rPr&gt;&lt;w:rFonts w:ascii=&quot;Cambria Math&quot; w:h-ansi=&quot;Cambria Math&quot; w:cs=&quot;Times New Roman&quot;/&gt;&lt;wx:font wx:val=&quot;Cambria Math&quot;/&gt;&lt;w:i/&gt;&lt;w:sz w:val=&quot;28&quot;/&gt;&lt;w:sz-cs w:val=&quot;28&quot;/&gt;&lt;/w:rPr&gt;&lt;m:t&gt;,&lt;/m:t&gt;&lt;/m:r&gt;&lt;/m:oMath&gt;&lt;/m:oMathPara&gt;&lt;/w:p&gt;&lt;w:sectPr wsp:rsidR=&quot;00000000&quot; wsp:rsidRPr=&quot;00B62EFE&quot;&gt;&lt;w:pgSz w:w=&quot;12240&quot; w:h=&quot;15840&quot;/&gt;&lt;w:pgMar w:top=&quot;1134&quot; w:right=&quot;850&quot; w:bottom=&quot;1134&quot; w:left=&quot;1701&quot; w:header=&quot;720&quot; w:footer=&quot;720&quot; w:gutter=&quot;0&quot;/&gt;&lt;w:cols w:space=&quot;720&quot;/&gt;&lt;/w:sectPr&gt;&lt;/wx:sect&gt;&lt;/w:body&gt;&lt;/w:wordDocument&gt;">
                  <v:imagedata r:id="rId9" o:title="" chromakey="white"/>
                </v:shape>
              </w:pict>
            </w:r>
          </w:p>
        </w:tc>
        <w:tc>
          <w:tcPr>
            <w:tcW w:w="543" w:type="dxa"/>
          </w:tcPr>
          <w:p w:rsidR="00DF6FF5" w:rsidRPr="0049520D" w:rsidRDefault="00DF6FF5" w:rsidP="00B4580C">
            <w:pPr>
              <w:spacing w:after="297" w:line="360" w:lineRule="auto"/>
              <w:jc w:val="both"/>
              <w:rPr>
                <w:rFonts w:ascii="Times New Roman" w:hAnsi="Times New Roman" w:cs="Times New Roman"/>
                <w:sz w:val="28"/>
                <w:szCs w:val="28"/>
                <w:lang w:eastAsia="en-US"/>
              </w:rPr>
            </w:pPr>
            <w:r w:rsidRPr="0049520D">
              <w:rPr>
                <w:rFonts w:ascii="Times New Roman" w:hAnsi="Times New Roman" w:cs="Times New Roman"/>
                <w:sz w:val="28"/>
                <w:szCs w:val="28"/>
                <w:lang w:eastAsia="en-US"/>
              </w:rPr>
              <w:t>(1)</w:t>
            </w:r>
          </w:p>
        </w:tc>
      </w:tr>
    </w:tbl>
    <w:p w:rsidR="00DF6FF5" w:rsidRPr="009804F2" w:rsidRDefault="00DF6FF5" w:rsidP="00B4580C">
      <w:pPr>
        <w:spacing w:after="297" w:line="360" w:lineRule="auto"/>
        <w:ind w:firstLine="709"/>
        <w:jc w:val="both"/>
        <w:rPr>
          <w:rFonts w:ascii="Times New Roman" w:hAnsi="Times New Roman" w:cs="Times New Roman"/>
          <w:sz w:val="28"/>
          <w:szCs w:val="28"/>
        </w:rPr>
      </w:pPr>
      <w:r w:rsidRPr="009804F2">
        <w:rPr>
          <w:rFonts w:ascii="Times New Roman" w:hAnsi="Times New Roman" w:cs="Times New Roman"/>
          <w:sz w:val="28"/>
          <w:szCs w:val="28"/>
        </w:rPr>
        <w:t>или</w:t>
      </w:r>
    </w:p>
    <w:tbl>
      <w:tblPr>
        <w:tblW w:w="9347" w:type="dxa"/>
        <w:tblLook w:val="00A0"/>
      </w:tblPr>
      <w:tblGrid>
        <w:gridCol w:w="8803"/>
        <w:gridCol w:w="544"/>
      </w:tblGrid>
      <w:tr w:rsidR="00DF6FF5" w:rsidRPr="009804F2" w:rsidTr="00B4580C">
        <w:trPr>
          <w:trHeight w:val="882"/>
        </w:trPr>
        <w:tc>
          <w:tcPr>
            <w:tcW w:w="8803" w:type="dxa"/>
          </w:tcPr>
          <w:p w:rsidR="00DF6FF5" w:rsidRPr="0049520D" w:rsidRDefault="00DF6FF5" w:rsidP="00B4580C">
            <w:pPr>
              <w:spacing w:after="297" w:line="360" w:lineRule="auto"/>
              <w:ind w:firstLine="709"/>
              <w:jc w:val="both"/>
              <w:rPr>
                <w:rFonts w:ascii="Times New Roman" w:hAnsi="Times New Roman" w:cs="Times New Roman"/>
                <w:sz w:val="28"/>
                <w:szCs w:val="28"/>
                <w:lang w:eastAsia="en-US"/>
              </w:rPr>
            </w:pPr>
            <w:r w:rsidRPr="0049520D">
              <w:pict>
                <v:shape id="_x0000_i1027" type="#_x0000_t75" style="width:114.6pt;height:34.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stylePaneFormatFilter w:val=&quot;3F01&quot;/&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7967&quot;/&gt;&lt;wsp:rsid wsp:val=&quot;000029D6&quot;/&gt;&lt;wsp:rsid wsp:val=&quot;00002C4D&quot;/&gt;&lt;wsp:rsid wsp:val=&quot;00017571&quot;/&gt;&lt;wsp:rsid wsp:val=&quot;00027105&quot;/&gt;&lt;wsp:rsid wsp:val=&quot;00033732&quot;/&gt;&lt;wsp:rsid wsp:val=&quot;00033F33&quot;/&gt;&lt;wsp:rsid wsp:val=&quot;000474BF&quot;/&gt;&lt;wsp:rsid wsp:val=&quot;00051CF3&quot;/&gt;&lt;wsp:rsid wsp:val=&quot;00060869&quot;/&gt;&lt;wsp:rsid wsp:val=&quot;000625C0&quot;/&gt;&lt;wsp:rsid wsp:val=&quot;00073578&quot;/&gt;&lt;wsp:rsid wsp:val=&quot;0007381A&quot;/&gt;&lt;wsp:rsid wsp:val=&quot;00076D95&quot;/&gt;&lt;wsp:rsid wsp:val=&quot;00080AC8&quot;/&gt;&lt;wsp:rsid wsp:val=&quot;00085754&quot;/&gt;&lt;wsp:rsid wsp:val=&quot;00086DEE&quot;/&gt;&lt;wsp:rsid wsp:val=&quot;00090228&quot;/&gt;&lt;wsp:rsid wsp:val=&quot;00094FC2&quot;/&gt;&lt;wsp:rsid wsp:val=&quot;000A0A94&quot;/&gt;&lt;wsp:rsid wsp:val=&quot;000B1DCA&quot;/&gt;&lt;wsp:rsid wsp:val=&quot;000B69E2&quot;/&gt;&lt;wsp:rsid wsp:val=&quot;000D4124&quot;/&gt;&lt;wsp:rsid wsp:val=&quot;000D6D2E&quot;/&gt;&lt;wsp:rsid wsp:val=&quot;000E0B24&quot;/&gt;&lt;wsp:rsid wsp:val=&quot;000E587C&quot;/&gt;&lt;wsp:rsid wsp:val=&quot;0015407B&quot;/&gt;&lt;wsp:rsid wsp:val=&quot;001556AA&quot;/&gt;&lt;wsp:rsid wsp:val=&quot;00173065&quot;/&gt;&lt;wsp:rsid wsp:val=&quot;00177F55&quot;/&gt;&lt;wsp:rsid wsp:val=&quot;00181CB6&quot;/&gt;&lt;wsp:rsid wsp:val=&quot;00195939&quot;/&gt;&lt;wsp:rsid wsp:val=&quot;001A0271&quot;/&gt;&lt;wsp:rsid wsp:val=&quot;001A3F32&quot;/&gt;&lt;wsp:rsid wsp:val=&quot;001A4AE0&quot;/&gt;&lt;wsp:rsid wsp:val=&quot;001B3810&quot;/&gt;&lt;wsp:rsid wsp:val=&quot;001B5BDD&quot;/&gt;&lt;wsp:rsid wsp:val=&quot;001C7C77&quot;/&gt;&lt;wsp:rsid wsp:val=&quot;001D6FF2&quot;/&gt;&lt;wsp:rsid wsp:val=&quot;001E08B2&quot;/&gt;&lt;wsp:rsid wsp:val=&quot;001E0A17&quot;/&gt;&lt;wsp:rsid wsp:val=&quot;002040FD&quot;/&gt;&lt;wsp:rsid wsp:val=&quot;00205FE0&quot;/&gt;&lt;wsp:rsid wsp:val=&quot;00206D1B&quot;/&gt;&lt;wsp:rsid wsp:val=&quot;0021372E&quot;/&gt;&lt;wsp:rsid wsp:val=&quot;002155CA&quot;/&gt;&lt;wsp:rsid wsp:val=&quot;00230FA3&quot;/&gt;&lt;wsp:rsid wsp:val=&quot;00242A24&quot;/&gt;&lt;wsp:rsid wsp:val=&quot;00246F22&quot;/&gt;&lt;wsp:rsid wsp:val=&quot;00251DB5&quot;/&gt;&lt;wsp:rsid wsp:val=&quot;00255836&quot;/&gt;&lt;wsp:rsid wsp:val=&quot;00273425&quot;/&gt;&lt;wsp:rsid wsp:val=&quot;00280B08&quot;/&gt;&lt;wsp:rsid wsp:val=&quot;00283806&quot;/&gt;&lt;wsp:rsid wsp:val=&quot;00287A81&quot;/&gt;&lt;wsp:rsid wsp:val=&quot;00293113&quot;/&gt;&lt;wsp:rsid wsp:val=&quot;002A2466&quot;/&gt;&lt;wsp:rsid wsp:val=&quot;002A5C24&quot;/&gt;&lt;wsp:rsid wsp:val=&quot;002B46DF&quot;/&gt;&lt;wsp:rsid wsp:val=&quot;002B5456&quot;/&gt;&lt;wsp:rsid wsp:val=&quot;002E407E&quot;/&gt;&lt;wsp:rsid wsp:val=&quot;00306714&quot;/&gt;&lt;wsp:rsid wsp:val=&quot;0036029F&quot;/&gt;&lt;wsp:rsid wsp:val=&quot;00363F07&quot;/&gt;&lt;wsp:rsid wsp:val=&quot;003644EE&quot;/&gt;&lt;wsp:rsid wsp:val=&quot;00372256&quot;/&gt;&lt;wsp:rsid wsp:val=&quot;00373D04&quot;/&gt;&lt;wsp:rsid wsp:val=&quot;00381C9D&quot;/&gt;&lt;wsp:rsid wsp:val=&quot;00381D49&quot;/&gt;&lt;wsp:rsid wsp:val=&quot;003874E0&quot;/&gt;&lt;wsp:rsid wsp:val=&quot;003963DE&quot;/&gt;&lt;wsp:rsid wsp:val=&quot;003B41A7&quot;/&gt;&lt;wsp:rsid wsp:val=&quot;003C472E&quot;/&gt;&lt;wsp:rsid wsp:val=&quot;003D0D3C&quot;/&gt;&lt;wsp:rsid wsp:val=&quot;003D1F8C&quot;/&gt;&lt;wsp:rsid wsp:val=&quot;00405D96&quot;/&gt;&lt;wsp:rsid wsp:val=&quot;00406458&quot;/&gt;&lt;wsp:rsid wsp:val=&quot;00411DF4&quot;/&gt;&lt;wsp:rsid wsp:val=&quot;00414304&quot;/&gt;&lt;wsp:rsid wsp:val=&quot;00420762&quot;/&gt;&lt;wsp:rsid wsp:val=&quot;00451827&quot;/&gt;&lt;wsp:rsid wsp:val=&quot;00467F24&quot;/&gt;&lt;wsp:rsid wsp:val=&quot;00475886&quot;/&gt;&lt;wsp:rsid wsp:val=&quot;0048362D&quot;/&gt;&lt;wsp:rsid wsp:val=&quot;0049520D&quot;/&gt;&lt;wsp:rsid wsp:val=&quot;004A21E0&quot;/&gt;&lt;wsp:rsid wsp:val=&quot;004A722A&quot;/&gt;&lt;wsp:rsid wsp:val=&quot;004D4ACD&quot;/&gt;&lt;wsp:rsid wsp:val=&quot;00510687&quot;/&gt;&lt;wsp:rsid wsp:val=&quot;00537744&quot;/&gt;&lt;wsp:rsid wsp:val=&quot;005402BE&quot;/&gt;&lt;wsp:rsid wsp:val=&quot;0057003C&quot;/&gt;&lt;wsp:rsid wsp:val=&quot;00577FF7&quot;/&gt;&lt;wsp:rsid wsp:val=&quot;00592609&quot;/&gt;&lt;wsp:rsid wsp:val=&quot;005B0060&quot;/&gt;&lt;wsp:rsid wsp:val=&quot;005D634F&quot;/&gt;&lt;wsp:rsid wsp:val=&quot;005E0BB9&quot;/&gt;&lt;wsp:rsid wsp:val=&quot;005E7967&quot;/&gt;&lt;wsp:rsid wsp:val=&quot;006003FA&quot;/&gt;&lt;wsp:rsid wsp:val=&quot;00613EE0&quot;/&gt;&lt;wsp:rsid wsp:val=&quot;0061571C&quot;/&gt;&lt;wsp:rsid wsp:val=&quot;006230FC&quot;/&gt;&lt;wsp:rsid wsp:val=&quot;0063638F&quot;/&gt;&lt;wsp:rsid wsp:val=&quot;00640E53&quot;/&gt;&lt;wsp:rsid wsp:val=&quot;006678CB&quot;/&gt;&lt;wsp:rsid wsp:val=&quot;006928ED&quot;/&gt;&lt;wsp:rsid wsp:val=&quot;006A3994&quot;/&gt;&lt;wsp:rsid wsp:val=&quot;006B2D90&quot;/&gt;&lt;wsp:rsid wsp:val=&quot;006B345C&quot;/&gt;&lt;wsp:rsid wsp:val=&quot;006B6E40&quot;/&gt;&lt;wsp:rsid wsp:val=&quot;006C626F&quot;/&gt;&lt;wsp:rsid wsp:val=&quot;006E19E2&quot;/&gt;&lt;wsp:rsid wsp:val=&quot;00705012&quot;/&gt;&lt;wsp:rsid wsp:val=&quot;00715F3C&quot;/&gt;&lt;wsp:rsid wsp:val=&quot;00724CB8&quot;/&gt;&lt;wsp:rsid wsp:val=&quot;007335C2&quot;/&gt;&lt;wsp:rsid wsp:val=&quot;00734329&quot;/&gt;&lt;wsp:rsid wsp:val=&quot;007620A1&quot;/&gt;&lt;wsp:rsid wsp:val=&quot;00772C38&quot;/&gt;&lt;wsp:rsid wsp:val=&quot;007947FA&quot;/&gt;&lt;wsp:rsid wsp:val=&quot;007C72DD&quot;/&gt;&lt;wsp:rsid wsp:val=&quot;007E7304&quot;/&gt;&lt;wsp:rsid wsp:val=&quot;008038BC&quot;/&gt;&lt;wsp:rsid wsp:val=&quot;0081351E&quot;/&gt;&lt;wsp:rsid wsp:val=&quot;00842133&quot;/&gt;&lt;wsp:rsid wsp:val=&quot;00853250&quot;/&gt;&lt;wsp:rsid wsp:val=&quot;008533EE&quot;/&gt;&lt;wsp:rsid wsp:val=&quot;008869F0&quot;/&gt;&lt;wsp:rsid wsp:val=&quot;00891F55&quot;/&gt;&lt;wsp:rsid wsp:val=&quot;008A1A49&quot;/&gt;&lt;wsp:rsid wsp:val=&quot;008C0D75&quot;/&gt;&lt;wsp:rsid wsp:val=&quot;008C0EE6&quot;/&gt;&lt;wsp:rsid wsp:val=&quot;008E2629&quot;/&gt;&lt;wsp:rsid wsp:val=&quot;00901CDF&quot;/&gt;&lt;wsp:rsid wsp:val=&quot;00906E72&quot;/&gt;&lt;wsp:rsid wsp:val=&quot;00936388&quot;/&gt;&lt;wsp:rsid wsp:val=&quot;00950E9A&quot;/&gt;&lt;wsp:rsid wsp:val=&quot;009611D4&quot;/&gt;&lt;wsp:rsid wsp:val=&quot;00973E08&quot;/&gt;&lt;wsp:rsid wsp:val=&quot;00985B8D&quot;/&gt;&lt;wsp:rsid wsp:val=&quot;009C1638&quot;/&gt;&lt;wsp:rsid wsp:val=&quot;009D077F&quot;/&gt;&lt;wsp:rsid wsp:val=&quot;009E2920&quot;/&gt;&lt;wsp:rsid wsp:val=&quot;009E6654&quot;/&gt;&lt;wsp:rsid wsp:val=&quot;00A026FC&quot;/&gt;&lt;wsp:rsid wsp:val=&quot;00A06D7A&quot;/&gt;&lt;wsp:rsid wsp:val=&quot;00A2375C&quot;/&gt;&lt;wsp:rsid wsp:val=&quot;00A3675F&quot;/&gt;&lt;wsp:rsid wsp:val=&quot;00A45515&quot;/&gt;&lt;wsp:rsid wsp:val=&quot;00A51BE7&quot;/&gt;&lt;wsp:rsid wsp:val=&quot;00A53B14&quot;/&gt;&lt;wsp:rsid wsp:val=&quot;00A62C12&quot;/&gt;&lt;wsp:rsid wsp:val=&quot;00A64A58&quot;/&gt;&lt;wsp:rsid wsp:val=&quot;00A654D8&quot;/&gt;&lt;wsp:rsid wsp:val=&quot;00A81CF7&quot;/&gt;&lt;wsp:rsid wsp:val=&quot;00A861DB&quot;/&gt;&lt;wsp:rsid wsp:val=&quot;00A956D4&quot;/&gt;&lt;wsp:rsid wsp:val=&quot;00AB0E64&quot;/&gt;&lt;wsp:rsid wsp:val=&quot;00AF2326&quot;/&gt;&lt;wsp:rsid wsp:val=&quot;00AF76E0&quot;/&gt;&lt;wsp:rsid wsp:val=&quot;00B03AFB&quot;/&gt;&lt;wsp:rsid wsp:val=&quot;00B136B1&quot;/&gt;&lt;wsp:rsid wsp:val=&quot;00B13FFB&quot;/&gt;&lt;wsp:rsid wsp:val=&quot;00B145CA&quot;/&gt;&lt;wsp:rsid wsp:val=&quot;00B2509D&quot;/&gt;&lt;wsp:rsid wsp:val=&quot;00B254F8&quot;/&gt;&lt;wsp:rsid wsp:val=&quot;00B27C5C&quot;/&gt;&lt;wsp:rsid wsp:val=&quot;00B32B7A&quot;/&gt;&lt;wsp:rsid wsp:val=&quot;00B52532&quot;/&gt;&lt;wsp:rsid wsp:val=&quot;00B87726&quot;/&gt;&lt;wsp:rsid wsp:val=&quot;00B97606&quot;/&gt;&lt;wsp:rsid wsp:val=&quot;00BA0E00&quot;/&gt;&lt;wsp:rsid wsp:val=&quot;00BA132A&quot;/&gt;&lt;wsp:rsid wsp:val=&quot;00BA6E40&quot;/&gt;&lt;wsp:rsid wsp:val=&quot;00BB0471&quot;/&gt;&lt;wsp:rsid wsp:val=&quot;00BB3FA8&quot;/&gt;&lt;wsp:rsid wsp:val=&quot;00BB5876&quot;/&gt;&lt;wsp:rsid wsp:val=&quot;00BD14F8&quot;/&gt;&lt;wsp:rsid wsp:val=&quot;00BD2679&quot;/&gt;&lt;wsp:rsid wsp:val=&quot;00BE57ED&quot;/&gt;&lt;wsp:rsid wsp:val=&quot;00BF2401&quot;/&gt;&lt;wsp:rsid wsp:val=&quot;00C16580&quot;/&gt;&lt;wsp:rsid wsp:val=&quot;00C27D80&quot;/&gt;&lt;wsp:rsid wsp:val=&quot;00C27E4A&quot;/&gt;&lt;wsp:rsid wsp:val=&quot;00C450F5&quot;/&gt;&lt;wsp:rsid wsp:val=&quot;00C45FA5&quot;/&gt;&lt;wsp:rsid wsp:val=&quot;00C57F55&quot;/&gt;&lt;wsp:rsid wsp:val=&quot;00C754BA&quot;/&gt;&lt;wsp:rsid wsp:val=&quot;00C85E61&quot;/&gt;&lt;wsp:rsid wsp:val=&quot;00C913BC&quot;/&gt;&lt;wsp:rsid wsp:val=&quot;00C91FE0&quot;/&gt;&lt;wsp:rsid wsp:val=&quot;00C9460C&quot;/&gt;&lt;wsp:rsid wsp:val=&quot;00CA309D&quot;/&gt;&lt;wsp:rsid wsp:val=&quot;00CA4068&quot;/&gt;&lt;wsp:rsid wsp:val=&quot;00CD101F&quot;/&gt;&lt;wsp:rsid wsp:val=&quot;00CE0081&quot;/&gt;&lt;wsp:rsid wsp:val=&quot;00D05047&quot;/&gt;&lt;wsp:rsid wsp:val=&quot;00D15BA1&quot;/&gt;&lt;wsp:rsid wsp:val=&quot;00D2499D&quot;/&gt;&lt;wsp:rsid wsp:val=&quot;00D32D3D&quot;/&gt;&lt;wsp:rsid wsp:val=&quot;00D45F84&quot;/&gt;&lt;wsp:rsid wsp:val=&quot;00D4741C&quot;/&gt;&lt;wsp:rsid wsp:val=&quot;00D65285&quot;/&gt;&lt;wsp:rsid wsp:val=&quot;00D7607B&quot;/&gt;&lt;wsp:rsid wsp:val=&quot;00D845EC&quot;/&gt;&lt;wsp:rsid wsp:val=&quot;00D859BB&quot;/&gt;&lt;wsp:rsid wsp:val=&quot;00D938DB&quot;/&gt;&lt;wsp:rsid wsp:val=&quot;00D96B56&quot;/&gt;&lt;wsp:rsid wsp:val=&quot;00DA2BA5&quot;/&gt;&lt;wsp:rsid wsp:val=&quot;00DB3DA8&quot;/&gt;&lt;wsp:rsid wsp:val=&quot;00DD3C31&quot;/&gt;&lt;wsp:rsid wsp:val=&quot;00E04B0F&quot;/&gt;&lt;wsp:rsid wsp:val=&quot;00E0675A&quot;/&gt;&lt;wsp:rsid wsp:val=&quot;00E06A87&quot;/&gt;&lt;wsp:rsid wsp:val=&quot;00E0725A&quot;/&gt;&lt;wsp:rsid wsp:val=&quot;00E13E8F&quot;/&gt;&lt;wsp:rsid wsp:val=&quot;00E14059&quot;/&gt;&lt;wsp:rsid wsp:val=&quot;00E20AF2&quot;/&gt;&lt;wsp:rsid wsp:val=&quot;00E30513&quot;/&gt;&lt;wsp:rsid wsp:val=&quot;00E35ED9&quot;/&gt;&lt;wsp:rsid wsp:val=&quot;00E5393E&quot;/&gt;&lt;wsp:rsid wsp:val=&quot;00E610D3&quot;/&gt;&lt;wsp:rsid wsp:val=&quot;00E617C3&quot;/&gt;&lt;wsp:rsid wsp:val=&quot;00E758F1&quot;/&gt;&lt;wsp:rsid wsp:val=&quot;00E9213D&quot;/&gt;&lt;wsp:rsid wsp:val=&quot;00E947B0&quot;/&gt;&lt;wsp:rsid wsp:val=&quot;00EA1529&quot;/&gt;&lt;wsp:rsid wsp:val=&quot;00EB1051&quot;/&gt;&lt;wsp:rsid wsp:val=&quot;00EB698E&quot;/&gt;&lt;wsp:rsid wsp:val=&quot;00EE3BC1&quot;/&gt;&lt;wsp:rsid wsp:val=&quot;00EF21AD&quot;/&gt;&lt;wsp:rsid wsp:val=&quot;00F02A9F&quot;/&gt;&lt;wsp:rsid wsp:val=&quot;00F07EBF&quot;/&gt;&lt;wsp:rsid wsp:val=&quot;00F45F62&quot;/&gt;&lt;wsp:rsid wsp:val=&quot;00F918C0&quot;/&gt;&lt;wsp:rsid wsp:val=&quot;00F94099&quot;/&gt;&lt;wsp:rsid wsp:val=&quot;00FB5C9E&quot;/&gt;&lt;wsp:rsid wsp:val=&quot;00FB6F3A&quot;/&gt;&lt;wsp:rsid wsp:val=&quot;00FC5717&quot;/&gt;&lt;wsp:rsid wsp:val=&quot;00FD6A91&quot;/&gt;&lt;wsp:rsid wsp:val=&quot;00FE506C&quot;/&gt;&lt;/wsp:rsids&gt;&lt;/w:docPr&gt;&lt;w:body&gt;&lt;wx:sect&gt;&lt;w:p wsp:rsidR=&quot;00000000&quot; wsp:rsidRPr=&quot;00CE0081&quot; wsp:rsidRDefault=&quot;00CE0081&quot; wsp:rsidP=&quot;00CE0081&quot;&gt;&lt;m:oMathPara&gt;&lt;m:oMath&gt;&lt;m:sSub&gt;&lt;m:sSubPr&gt;&lt;m:ctrlPr&gt;&lt;w:rPr&gt;&lt;w:rFonts w:ascii=&quot;Cambria Math&quot; w:h-ansi=&quot;Cambria Math&quot; w:cs=&quot;Times New Roman&quot;/&gt;&lt;wx:font wx:val=&quot;Cambria Math&quot;/&gt;&lt;w:i/&gt;&lt;w:sz w:val=&quot;28&quot;/&gt;&lt;w:sz-cs w:val=&quot;28&quot;/&gt;&lt;/w:rPr&gt;&lt;/m:ctrlPr&gt;&lt;/m:sSubPr&gt;&lt;m:e&gt;&lt;m:r&gt;&lt;w:rPr&gt;&lt;w:rFonts w:ascii=&quot;Cambria Math&quot; w:h-ansi=&quot;Cambria Math&quot; w:cs=&quot;Times New Roman&quot;/&gt;&lt;wx:font wx:val=&quot;Cambria Math&quot;/&gt;&lt;w:i/&gt;&lt;w:sz w:val=&quot;28&quot;/&gt;&lt;w:sz-cs w:val=&quot;28&quot;/&gt;&lt;/w:rPr&gt;&lt;m:t&gt;V&lt;/m:t&gt;&lt;/m:r&gt;&lt;/m:e&gt;&lt;m:sub&gt;&lt;m:r&gt;&lt;w:rPr&gt;&lt;w:rFonts w:ascii=&quot;Cambria Math&quot; w:h-ansi=&quot;Cambria Math&quot; w:cs=&quot;Times New Roman&quot;/&gt;&lt;wx:font wx:val=&quot;Cambria Math&quot;/&gt;&lt;w:i/&gt;&lt;w:sz w:val=&quot;28&quot;/&gt;&lt;w:sz-cs w:val=&quot;28&quot;/&gt;&lt;/w:rPr&gt;&lt;m:t&gt;k&lt;/m:t&gt;&lt;/m:r&gt;&lt;/m:sub&gt;&lt;/m:sSub&gt;&lt;m:r&gt;&lt;w:rPr&gt;&lt;w:rFonts w:ascii=&quot;Cambria Math&quot; w:h-ansi=&quot;Cambria Math&quot; w:cs=&quot;Times New Roman&quot;/&gt;&lt;wx:font wx:val=&quot;Cambria Math&quot;/&gt;&lt;w:i/&gt;&lt;w:sz w:val=&quot;28&quot;/&gt;&lt;w:sz-cs w:val=&quot;28&quot;/&gt;&lt;/w:rPr&gt;&lt;m:t&gt;= &lt;/m:t&gt;&lt;/m:r&gt;&lt;m:f&gt;&lt;m:fPr&gt;&lt;m:ctrlPr&gt;&lt;w:rPr&gt;&lt;w:rFonts w:ascii=&quot;Cambria Math&quot; w:h-ansi=&quot;Cambria Math&quot; w:cs=&quot;Times New Roman&quot;/&gt;&lt;wx:font wx:val=&quot;Cambria Math&quot;/&gt;&lt;w:i/&gt;&lt;w:sz w:val=&quot;28&quot;/&gt;&lt;w:sz-cs w:val=&quot;28&quot;/&gt;&lt;/w:rPr&gt;&lt;/m:ctrlPr&gt;&lt;/m:fPr&gt;&lt;m:num&gt;&lt;m:r&gt;&lt;w:rPr&gt;&lt;w:rFonts w:ascii=&quot;Cambria Math&quot; w:h-ansi=&quot;Cambria Math&quot; w:cs=&quot;Times New Roman&quot;/&gt;&lt;wx:font wx:val=&quot;Cambria Math&quot;/&gt;&lt;w:i/&gt;&lt;w:sz w:val=&quot;28&quot;/&gt;&lt;w:sz-cs w:val=&quot;28&quot;/&gt;&lt;/w:rPr&gt;&lt;m:t&gt;ОЈв€™&lt;/m:t&gt;&lt;/m:r&gt;&lt;m:sSub&gt;&lt;m:sSubPr&gt;&lt;m:ctrlPr&gt;&lt;w:rPr&gt;&lt;w:rFonts w:ascii=&quot;Cambria Math&quot; w:h-ansi=&quot;Cambria Math&quot; w:cs=&quot;Times New Roman&quot;/&gt;&lt;wx:font wx:val=&quot;Cambria Math&quot;/&gt;&lt;w:i/&gt;&lt;w:sz w:val=&quot;28&quot;/&gt;&lt;w:sz-cs w:val=&quot;28&quot;/&gt;&lt;/w:rPr&gt;&lt;/m:ctrlPr&gt;&lt;/m:sSubPr&gt;&lt;m:e&gt;&lt;m:r&gt;&lt;w:rPr&gt;&lt;w:rFonts w:ascii=&quot;Cambria Math&quot; w:h-ansi=&quot;Cambria Math&quot; w:cs=&quot;Times New Roman&quot;/&gt;&lt;wx:font wx:val=&quot;Cambria Math&quot;/&gt;&lt;w:i/&gt;&lt;w:sz w:val=&quot;28&quot;/&gt;&lt;w:sz-cs w:val=&quot;28&quot;/&gt;&lt;/w:rPr&gt;&lt;m:t&gt;n&lt;/m:t&gt;&lt;/m:r&gt;&lt;/m:e&gt;&lt;m:sub&gt;&lt;m:r&gt;&lt;w:rPr&gt;&lt;w:rFonts w:ascii=&quot;Cambria Math&quot; w:h-ansi=&quot;Cambria Math&quot; w:cs=&quot;Times New Roman&quot;/&gt;&lt;wx:font wx:val=&quot;Cambria Math&quot;/&gt;&lt;w:i/&gt;&lt;w:sz w:val=&quot;28&quot;/&gt;&lt;w:sz-cs w:val=&quot;28&quot;/&gt;&lt;/w:rPr&gt;&lt;m:t&gt;i&lt;/m:t&gt;&lt;/m:r&gt;&lt;/m:sub&gt;&lt;/m:sSub&gt;&lt;m:r&gt;&lt;w:rPr&gt;&lt;w:rFonts w:ascii=&quot;Cambria Math&quot; w:h-ansi=&quot;Cambria Math&quot; w:cs=&quot;Times New Roman&quot;/&gt;&lt;wx:font wx:val=&quot;Cambria Math&quot;/&gt;&lt;w:i/&gt;&lt;w:sz w:val=&quot;28&quot;/&gt;&lt;w:sz-cs w:val=&quot;28&quot;/&gt;&lt;/w:rPr&gt;&lt;m:t&gt;в€™&lt;/m:t&gt;&lt;/m:r&gt;&lt;m:sSub&gt;&lt;m:sSubPr&gt;&lt;m:ctrlPr&gt;&lt;w:rPr&gt;&lt;w:rFonts w:ascii=&quot;Cambria Math&quot; w:h-ansi=&quot;Cambria Math&quot; w:cs=&quot;Times New Roman&quot;/&gt;&lt;wx:font wx:val=&quot;Cambria Math&quot;/&gt;&lt;w:i/&gt;&lt;w:sz w:val=&quot;28&quot;/&gt;&lt;w:sz-cs w:val=&quot;28&quot;/&gt;&lt;/w:rPr&gt;&lt;/m:ctrlPr&gt;&lt;/m:sSubPr&gt;&lt;m:e&gt;&lt;m:r&gt;&lt;w:rPr&gt;&lt;w:rFonts w:ascii=&quot;Cambria Math&quot; w:h-ansi=&quot;Cambria Math&quot; w:cs=&quot;Times New Roman&quot;/&gt;&lt;wx:font wx:val=&quot;Cambria Math&quot;/&gt;&lt;w:i/&gt;&lt;w:sz w:val=&quot;28&quot;/&gt;&lt;w:sz-cs w:val=&quot;28&quot;/&gt;&lt;/w:rPr&gt;&lt;m:t&gt;q&lt;/m:t&gt;&lt;/m:r&gt;&lt;/m:e&gt;&lt;m:sub&gt;&lt;m:r&gt;&lt;w:rPr&gt;&lt;w:rFonts w:ascii=&quot;Cambria Math&quot; w:h-ansi=&quot;Cambria Math&quot; w:cs=&quot;Times New Roman&quot;/&gt;&lt;wx:font wx:val=&quot;Cambria Math&quot;/&gt;&lt;w:i/&gt;&lt;w:sz w:val=&quot;28&quot;/&gt;&lt;w:sz-cs w:val=&quot;28&quot;/&gt;&lt;/w:rPr&gt;&lt;m:t&gt;i&lt;/m:t&gt;&lt;/m:r&gt;&lt;/m:sub&gt;&lt;/m:sSub&gt;&lt;/m:num&gt;&lt;m:den&gt;&lt;m:r&gt;&lt;w:rPr&gt;&lt;w:rFonts w:ascii=&quot;Cambria Math&quot; w:h-ansi=&quot;Cambria Math&quot; w:cs=&quot;Times New Roman&quot;/&gt;&lt;wx:font wx:val=&quot;Cambria Math&quot;/&gt;&lt;w:i/&gt;&lt;w:sz w:val=&quot;28&quot;/&gt;&lt;w:sz-cs w:val=&quot;28&quot;/&gt;&lt;w:lang w:val=&quot;EN-US&quot;/&gt;&lt;/w:rPr&gt;&lt;m:t&gt;k&lt;/m:t&gt;&lt;/m:r&gt;&lt;m:r&gt;&lt;w:rPr&gt;&lt;w:rFonts w:ascii=&quot;Cambria Math&quot; w:h-ansi=&quot;Cambria Math&quot; w:cs=&quot;Times New Roman&quot;/&gt;&lt;wx:font wx:val=&quot;Cambria Math&quot;/&gt;&lt;w:i/&gt;&lt;w:sz w:val=&quot;28&quot;/&gt;&lt;w:sz-cs w:val=&quot;28&quot;/&gt;&lt;/w:rPr&gt;&lt;m:t&gt;в€™&lt;/m:t&gt;&lt;/m:r&gt;&lt;m:r&gt;&lt;w:rPr&gt;&lt;w:rFonts w:ascii=&quot;Cambria Math&quot; w:h-ansi=&quot;Cambria Math&quot; w:cs=&quot;Times New Roman&quot;/&gt;&lt;wx:font wx:val=&quot;Cambria Math&quot;/&gt;&lt;w:i/&gt;&lt;w:sz w:val=&quot;28&quot;/&gt;&lt;w:sz-cs w:val=&quot;28&quot;/&gt;&lt;w:lang w:val=&quot;EN-US&quot;/&gt;&lt;/w:rPr&gt;&lt;m:t&gt;m&lt;/m:t&gt;&lt;/m:r&gt;&lt;m:r&gt;&lt;w:rPr&gt;&lt;w:rFonts w:ascii=&quot;Cambria Math&quot; w:h-ansi=&quot;Cambria Math&quot; w:cs=&quot;Times New Roman&quot;/&gt;&lt;wx:font wx:val=&quot;Cambria Math&quot;/&gt;&lt;w:i/&gt;&lt;w:sz w:val=&quot;28&quot;/&gt;&lt;w:sz-cs w:val=&quot;28&quot;/&gt;&lt;/w:rPr&gt;&lt;m:t&gt;в€™&lt;/m:t&gt;&lt;/m:r&gt;&lt;m:sSub&gt;&lt;m:sSubPr&gt;&lt;m:ctrlPr&gt;&lt;w:rPr&gt;&lt;w:rFonts w:ascii=&quot;Cambria Math&quot; w:h-ansi=&quot;Cambria Math&quot; w:cs=&quot;Times New Roman&quot;/&gt;&lt;wx:font wx:val=&quot;Cambria Math&quot;/&gt;&lt;w:i/&gt;&lt;w:sz w:val=&quot;28&quot;/&gt;&lt;w:sz-cs w:val=&quot;28&quot;/&gt;&lt;w:lang w:val=&quot;EN-US&quot;/&gt;&lt;/w:rPr&gt;&lt;/m:ctrlPr&gt;&lt;/m:sSubPr&gt;&lt;m:e&gt;&lt;m:r&gt;&lt;w:rPr&gt;&lt;w:rFonts w:ascii=&quot;Cambria Math&quot; w:h-ansi=&quot;Cambria Math&quot; w:cs=&quot;Times New Roman&quot;/&gt;&lt;wx:font wx:val=&quot;Cambria Math&quot;/&gt;&lt;w:i/&gt;&lt;w:sz w:val=&quot;28&quot;/&gt;&lt;w:sz-cs w:val=&quot;28&quot;/&gt;&lt;w:lang w:val=&quot;EN-US&quot;/&gt;&lt;/w:rPr&gt;&lt;m:t&gt;ПЃ&lt;/m:t&gt;&lt;/m:r&gt;&lt;/m:e&gt;&lt;m:sub&gt;&lt;m:r&gt;&lt;w:rPr&gt;&lt;w:rFonts w:ascii=&quot;Cambria Math&quot; w:h-ansi=&quot;Cambria Math&quot; w:cs=&quot;Times New Roman&quot;/&gt;&lt;wx:font wx:val=&quot;Cambria Math&quot;/&gt;&lt;w:i/&gt;&lt;w:sz w:val=&quot;28&quot;/&gt;&lt;w:sz-cs w:val=&quot;28&quot;/&gt;&lt;/w:rPr&gt;&lt;m:t&gt;РЅ&lt;/m:t&gt;&lt;/m:r&gt;&lt;/m:sub&gt;&lt;/m:sSub&gt;&lt;m:r&gt;&lt;w:rPr&gt;&lt;w:rFonts w:ascii=&quot;Cambria Math&quot; w:h-ansi=&quot;Cambria Math&quot; w:cs=&quot;Times New Roman&quot;/&gt;&lt;wx:font wx:val=&quot;Cambria Math&quot;/&gt;&lt;w:i/&gt;&lt;w:sz w:val=&quot;28&quot;/&gt;&lt;w:sz-cs w:val=&quot;28&quot;/&gt;&lt;/w:rPr&gt;&lt;m:t&gt;в€™&lt;/m:t&gt;&lt;/m:r&gt;&lt;m:sSub&gt;&lt;m:sSubPr&gt;&lt;m:ctrlPr&gt;&lt;w:rPr&gt;&lt;w:rFonts w:ascii=&quot;Cambria Math&quot; w:h-ansi=&quot;Cambria Math&quot; w:cs=&quot;Times New Roman&quot;/&gt;&lt;wx:font wx:val=&quot;Cambria Math&quot;/&gt;&lt;w:i/&gt;&lt;w:sz w:val=&quot;28&quot;/&gt;&lt;w:sz-cs w:val=&quot;28&quot;/&gt;&lt;w:lang w:val=&quot;EN-US&quot;/&gt;&lt;/w:rPr&gt;&lt;/m:ctrlPr&gt;&lt;/m:sSubPr&gt;&lt;m:e&gt;&lt;m:r&gt;&lt;w:rPr&gt;&lt;w:rFonts w:ascii=&quot;Cambria Math&quot; w:h-ansi=&quot;Cambria Math&quot; w:cs=&quot;Times New Roman&quot;/&gt;&lt;wx:font wx:val=&quot;Cambria Math&quot;/&gt;&lt;w:i/&gt;&lt;w:sz w:val=&quot;28&quot;/&gt;&lt;w:sz-cs w:val=&quot;28&quot;/&gt;&lt;w:lang w:val=&quot;EN-US&quot;/&gt;&lt;/w:rPr&gt;&lt;m:t&gt;k&lt;/m:t&gt;&lt;/m:r&gt;&lt;/m:e&gt;&lt;m:sub&gt;&lt;m:r&gt;&lt;w:rPr&gt;&lt;w:rFonts w:ascii=&quot;Cambria Math&quot; w:h-ansi=&quot;Cambria Math&quot; w:cs=&quot;Times New Roman&quot;/&gt;&lt;wx:font wx:val=&quot;Cambria Math&quot;/&gt;&lt;w:i/&gt;&lt;w:sz w:val=&quot;28&quot;/&gt;&lt;w:sz-cs w:val=&quot;28&quot;/&gt;&lt;/w:rPr&gt;&lt;m:t&gt;3&lt;/m:t&gt;&lt;/m:r&gt;&lt;/m:sub&gt;&lt;/m:sSub&gt;&lt;/m:den&gt;&lt;/m:f&gt;&lt;m:r&gt;&lt;w:rPr&gt;&lt;w:rFonts w:ascii=&quot;Cambria Math&quot; w:h-ansi=&quot;Cambria Math&quot; w:cs=&quot;Times New Roman&quot;/&gt;&lt;wx:font wx:val=&quot;Cambria Math&quot;/&gt;&lt;w:i/&gt;&lt;w:sz w:val=&quot;28&quot;/&gt;&lt;w:sz-cs w:val=&quot;28&quot;/&gt;&lt;/w:rPr&gt;&lt;m:t&gt;,&lt;/m:t&gt;&lt;/m:r&gt;&lt;/m:oMath&gt;&lt;/m:oMathPara&gt;&lt;/w:p&gt;&lt;w:sectPr wsp:rsidR=&quot;00000000&quot; wsp:rsidRPr=&quot;00CE0081&quot;&gt;&lt;w:pgSz w:w=&quot;12240&quot; w:h=&quot;15840&quot;/&gt;&lt;w:pgMar w:top=&quot;1134&quot; w:right=&quot;850&quot; w:bottom=&quot;1134&quot; w:left=&quot;1701&quot; w:header=&quot;720&quot; w:footer=&quot;720&quot; w:gutter=&quot;0&quot;/&gt;&lt;w:cols w:space=&quot;720&quot;/&gt;&lt;/w:sectPr&gt;&lt;/wx:sect&gt;&lt;/w:body&gt;&lt;/w:wordDocument&gt;">
                  <v:imagedata r:id="rId10" o:title="" chromakey="white"/>
                </v:shape>
              </w:pict>
            </w:r>
          </w:p>
        </w:tc>
        <w:tc>
          <w:tcPr>
            <w:tcW w:w="544" w:type="dxa"/>
          </w:tcPr>
          <w:p w:rsidR="00DF6FF5" w:rsidRPr="0049520D" w:rsidRDefault="00DF6FF5" w:rsidP="00B4580C">
            <w:pPr>
              <w:spacing w:after="297" w:line="360" w:lineRule="auto"/>
              <w:jc w:val="both"/>
              <w:rPr>
                <w:rFonts w:ascii="Times New Roman" w:hAnsi="Times New Roman" w:cs="Times New Roman"/>
                <w:sz w:val="28"/>
                <w:szCs w:val="28"/>
                <w:lang w:eastAsia="en-US"/>
              </w:rPr>
            </w:pPr>
            <w:r w:rsidRPr="0049520D">
              <w:rPr>
                <w:rFonts w:ascii="Times New Roman" w:hAnsi="Times New Roman" w:cs="Times New Roman"/>
                <w:sz w:val="28"/>
                <w:szCs w:val="28"/>
                <w:lang w:eastAsia="en-US"/>
              </w:rPr>
              <w:t>(2)</w:t>
            </w:r>
          </w:p>
        </w:tc>
      </w:tr>
    </w:tbl>
    <w:p w:rsidR="00DF6FF5" w:rsidRPr="009804F2" w:rsidRDefault="00DF6FF5" w:rsidP="00B4580C">
      <w:pPr>
        <w:spacing w:line="360" w:lineRule="auto"/>
        <w:jc w:val="both"/>
        <w:rPr>
          <w:rFonts w:ascii="Times New Roman" w:hAnsi="Times New Roman" w:cs="Times New Roman"/>
          <w:sz w:val="28"/>
          <w:szCs w:val="28"/>
        </w:rPr>
      </w:pPr>
      <w:r w:rsidRPr="009804F2">
        <w:rPr>
          <w:rFonts w:ascii="Times New Roman" w:hAnsi="Times New Roman" w:cs="Times New Roman"/>
          <w:sz w:val="28"/>
          <w:szCs w:val="28"/>
        </w:rPr>
        <w:t xml:space="preserve">где </w:t>
      </w:r>
      <w:r w:rsidRPr="0049520D">
        <w:rPr>
          <w:rFonts w:ascii="Times New Roman" w:hAnsi="Times New Roman" w:cs="Times New Roman"/>
          <w:sz w:val="28"/>
          <w:szCs w:val="28"/>
        </w:rPr>
        <w:fldChar w:fldCharType="begin"/>
      </w:r>
      <w:r w:rsidRPr="0049520D">
        <w:rPr>
          <w:rFonts w:ascii="Times New Roman" w:hAnsi="Times New Roman" w:cs="Times New Roman"/>
          <w:sz w:val="28"/>
          <w:szCs w:val="28"/>
        </w:rPr>
        <w:instrText xml:space="preserve"> QUOTE </w:instrText>
      </w:r>
      <w:r w:rsidRPr="0049520D">
        <w:rPr>
          <w:position w:val="-6"/>
        </w:rPr>
        <w:pict>
          <v:shape id="_x0000_i1028" type="#_x0000_t75" style="width:15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stylePaneFormatFilter w:val=&quot;3F01&quot;/&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7967&quot;/&gt;&lt;wsp:rsid wsp:val=&quot;000029D6&quot;/&gt;&lt;wsp:rsid wsp:val=&quot;00002C4D&quot;/&gt;&lt;wsp:rsid wsp:val=&quot;00017571&quot;/&gt;&lt;wsp:rsid wsp:val=&quot;00027105&quot;/&gt;&lt;wsp:rsid wsp:val=&quot;00033732&quot;/&gt;&lt;wsp:rsid wsp:val=&quot;00033F33&quot;/&gt;&lt;wsp:rsid wsp:val=&quot;000474BF&quot;/&gt;&lt;wsp:rsid wsp:val=&quot;00051CF3&quot;/&gt;&lt;wsp:rsid wsp:val=&quot;00060869&quot;/&gt;&lt;wsp:rsid wsp:val=&quot;000625C0&quot;/&gt;&lt;wsp:rsid wsp:val=&quot;00073578&quot;/&gt;&lt;wsp:rsid wsp:val=&quot;0007381A&quot;/&gt;&lt;wsp:rsid wsp:val=&quot;00076D95&quot;/&gt;&lt;wsp:rsid wsp:val=&quot;00080AC8&quot;/&gt;&lt;wsp:rsid wsp:val=&quot;00085754&quot;/&gt;&lt;wsp:rsid wsp:val=&quot;00086DEE&quot;/&gt;&lt;wsp:rsid wsp:val=&quot;00090228&quot;/&gt;&lt;wsp:rsid wsp:val=&quot;00094FC2&quot;/&gt;&lt;wsp:rsid wsp:val=&quot;000A0A94&quot;/&gt;&lt;wsp:rsid wsp:val=&quot;000B1DCA&quot;/&gt;&lt;wsp:rsid wsp:val=&quot;000B69E2&quot;/&gt;&lt;wsp:rsid wsp:val=&quot;000D4124&quot;/&gt;&lt;wsp:rsid wsp:val=&quot;000D6D2E&quot;/&gt;&lt;wsp:rsid wsp:val=&quot;000E0B24&quot;/&gt;&lt;wsp:rsid wsp:val=&quot;000E587C&quot;/&gt;&lt;wsp:rsid wsp:val=&quot;0015407B&quot;/&gt;&lt;wsp:rsid wsp:val=&quot;001556AA&quot;/&gt;&lt;wsp:rsid wsp:val=&quot;00173065&quot;/&gt;&lt;wsp:rsid wsp:val=&quot;00177F55&quot;/&gt;&lt;wsp:rsid wsp:val=&quot;00181CB6&quot;/&gt;&lt;wsp:rsid wsp:val=&quot;00195939&quot;/&gt;&lt;wsp:rsid wsp:val=&quot;001A0271&quot;/&gt;&lt;wsp:rsid wsp:val=&quot;001A3F32&quot;/&gt;&lt;wsp:rsid wsp:val=&quot;001A4AE0&quot;/&gt;&lt;wsp:rsid wsp:val=&quot;001B3810&quot;/&gt;&lt;wsp:rsid wsp:val=&quot;001B5BDD&quot;/&gt;&lt;wsp:rsid wsp:val=&quot;001C7C77&quot;/&gt;&lt;wsp:rsid wsp:val=&quot;001D6FF2&quot;/&gt;&lt;wsp:rsid wsp:val=&quot;001E08B2&quot;/&gt;&lt;wsp:rsid wsp:val=&quot;001E0A17&quot;/&gt;&lt;wsp:rsid wsp:val=&quot;002040FD&quot;/&gt;&lt;wsp:rsid wsp:val=&quot;00205FE0&quot;/&gt;&lt;wsp:rsid wsp:val=&quot;00206D1B&quot;/&gt;&lt;wsp:rsid wsp:val=&quot;0021372E&quot;/&gt;&lt;wsp:rsid wsp:val=&quot;002155CA&quot;/&gt;&lt;wsp:rsid wsp:val=&quot;00230FA3&quot;/&gt;&lt;wsp:rsid wsp:val=&quot;00242A24&quot;/&gt;&lt;wsp:rsid wsp:val=&quot;00246F22&quot;/&gt;&lt;wsp:rsid wsp:val=&quot;00251DB5&quot;/&gt;&lt;wsp:rsid wsp:val=&quot;00255836&quot;/&gt;&lt;wsp:rsid wsp:val=&quot;00273425&quot;/&gt;&lt;wsp:rsid wsp:val=&quot;00280B08&quot;/&gt;&lt;wsp:rsid wsp:val=&quot;00283806&quot;/&gt;&lt;wsp:rsid wsp:val=&quot;00287A81&quot;/&gt;&lt;wsp:rsid wsp:val=&quot;00293113&quot;/&gt;&lt;wsp:rsid wsp:val=&quot;002A2466&quot;/&gt;&lt;wsp:rsid wsp:val=&quot;002A5C24&quot;/&gt;&lt;wsp:rsid wsp:val=&quot;002B46DF&quot;/&gt;&lt;wsp:rsid wsp:val=&quot;002B5456&quot;/&gt;&lt;wsp:rsid wsp:val=&quot;002E407E&quot;/&gt;&lt;wsp:rsid wsp:val=&quot;00306714&quot;/&gt;&lt;wsp:rsid wsp:val=&quot;0036029F&quot;/&gt;&lt;wsp:rsid wsp:val=&quot;00363F07&quot;/&gt;&lt;wsp:rsid wsp:val=&quot;003644EE&quot;/&gt;&lt;wsp:rsid wsp:val=&quot;00372256&quot;/&gt;&lt;wsp:rsid wsp:val=&quot;00373D04&quot;/&gt;&lt;wsp:rsid wsp:val=&quot;00381C9D&quot;/&gt;&lt;wsp:rsid wsp:val=&quot;00381D49&quot;/&gt;&lt;wsp:rsid wsp:val=&quot;003874E0&quot;/&gt;&lt;wsp:rsid wsp:val=&quot;003963DE&quot;/&gt;&lt;wsp:rsid wsp:val=&quot;003B41A7&quot;/&gt;&lt;wsp:rsid wsp:val=&quot;003C472E&quot;/&gt;&lt;wsp:rsid wsp:val=&quot;003D0D3C&quot;/&gt;&lt;wsp:rsid wsp:val=&quot;003D1F8C&quot;/&gt;&lt;wsp:rsid wsp:val=&quot;00405D96&quot;/&gt;&lt;wsp:rsid wsp:val=&quot;00406458&quot;/&gt;&lt;wsp:rsid wsp:val=&quot;00411DF4&quot;/&gt;&lt;wsp:rsid wsp:val=&quot;00414304&quot;/&gt;&lt;wsp:rsid wsp:val=&quot;00420762&quot;/&gt;&lt;wsp:rsid wsp:val=&quot;00451827&quot;/&gt;&lt;wsp:rsid wsp:val=&quot;00467F24&quot;/&gt;&lt;wsp:rsid wsp:val=&quot;00475886&quot;/&gt;&lt;wsp:rsid wsp:val=&quot;0048362D&quot;/&gt;&lt;wsp:rsid wsp:val=&quot;0049520D&quot;/&gt;&lt;wsp:rsid wsp:val=&quot;004A21E0&quot;/&gt;&lt;wsp:rsid wsp:val=&quot;004A722A&quot;/&gt;&lt;wsp:rsid wsp:val=&quot;004D4ACD&quot;/&gt;&lt;wsp:rsid wsp:val=&quot;00510687&quot;/&gt;&lt;wsp:rsid wsp:val=&quot;00537744&quot;/&gt;&lt;wsp:rsid wsp:val=&quot;005402BE&quot;/&gt;&lt;wsp:rsid wsp:val=&quot;0057003C&quot;/&gt;&lt;wsp:rsid wsp:val=&quot;00577FF7&quot;/&gt;&lt;wsp:rsid wsp:val=&quot;00592609&quot;/&gt;&lt;wsp:rsid wsp:val=&quot;005B0060&quot;/&gt;&lt;wsp:rsid wsp:val=&quot;005D634F&quot;/&gt;&lt;wsp:rsid wsp:val=&quot;005E0BB9&quot;/&gt;&lt;wsp:rsid wsp:val=&quot;005E7967&quot;/&gt;&lt;wsp:rsid wsp:val=&quot;006003FA&quot;/&gt;&lt;wsp:rsid wsp:val=&quot;00613EE0&quot;/&gt;&lt;wsp:rsid wsp:val=&quot;0061571C&quot;/&gt;&lt;wsp:rsid wsp:val=&quot;006230FC&quot;/&gt;&lt;wsp:rsid wsp:val=&quot;0063638F&quot;/&gt;&lt;wsp:rsid wsp:val=&quot;00640E53&quot;/&gt;&lt;wsp:rsid wsp:val=&quot;006678CB&quot;/&gt;&lt;wsp:rsid wsp:val=&quot;006928ED&quot;/&gt;&lt;wsp:rsid wsp:val=&quot;006A3994&quot;/&gt;&lt;wsp:rsid wsp:val=&quot;006B2D90&quot;/&gt;&lt;wsp:rsid wsp:val=&quot;006B345C&quot;/&gt;&lt;wsp:rsid wsp:val=&quot;006B6E40&quot;/&gt;&lt;wsp:rsid wsp:val=&quot;006C626F&quot;/&gt;&lt;wsp:rsid wsp:val=&quot;006E19E2&quot;/&gt;&lt;wsp:rsid wsp:val=&quot;00705012&quot;/&gt;&lt;wsp:rsid wsp:val=&quot;00715F3C&quot;/&gt;&lt;wsp:rsid wsp:val=&quot;00724CB8&quot;/&gt;&lt;wsp:rsid wsp:val=&quot;007335C2&quot;/&gt;&lt;wsp:rsid wsp:val=&quot;00734329&quot;/&gt;&lt;wsp:rsid wsp:val=&quot;00743D90&quot;/&gt;&lt;wsp:rsid wsp:val=&quot;007620A1&quot;/&gt;&lt;wsp:rsid wsp:val=&quot;00772C38&quot;/&gt;&lt;wsp:rsid wsp:val=&quot;007947FA&quot;/&gt;&lt;wsp:rsid wsp:val=&quot;007C72DD&quot;/&gt;&lt;wsp:rsid wsp:val=&quot;007E7304&quot;/&gt;&lt;wsp:rsid wsp:val=&quot;008038BC&quot;/&gt;&lt;wsp:rsid wsp:val=&quot;0081351E&quot;/&gt;&lt;wsp:rsid wsp:val=&quot;00842133&quot;/&gt;&lt;wsp:rsid wsp:val=&quot;00853250&quot;/&gt;&lt;wsp:rsid wsp:val=&quot;008533EE&quot;/&gt;&lt;wsp:rsid wsp:val=&quot;008869F0&quot;/&gt;&lt;wsp:rsid wsp:val=&quot;00891F55&quot;/&gt;&lt;wsp:rsid wsp:val=&quot;008A1A49&quot;/&gt;&lt;wsp:rsid wsp:val=&quot;008C0D75&quot;/&gt;&lt;wsp:rsid wsp:val=&quot;008C0EE6&quot;/&gt;&lt;wsp:rsid wsp:val=&quot;008E2629&quot;/&gt;&lt;wsp:rsid wsp:val=&quot;00901CDF&quot;/&gt;&lt;wsp:rsid wsp:val=&quot;00906E72&quot;/&gt;&lt;wsp:rsid wsp:val=&quot;00936388&quot;/&gt;&lt;wsp:rsid wsp:val=&quot;00950E9A&quot;/&gt;&lt;wsp:rsid wsp:val=&quot;009611D4&quot;/&gt;&lt;wsp:rsid wsp:val=&quot;00973E08&quot;/&gt;&lt;wsp:rsid wsp:val=&quot;00985B8D&quot;/&gt;&lt;wsp:rsid wsp:val=&quot;009C1638&quot;/&gt;&lt;wsp:rsid wsp:val=&quot;009D077F&quot;/&gt;&lt;wsp:rsid wsp:val=&quot;009E2920&quot;/&gt;&lt;wsp:rsid wsp:val=&quot;009E6654&quot;/&gt;&lt;wsp:rsid wsp:val=&quot;00A026FC&quot;/&gt;&lt;wsp:rsid wsp:val=&quot;00A06D7A&quot;/&gt;&lt;wsp:rsid wsp:val=&quot;00A2375C&quot;/&gt;&lt;wsp:rsid wsp:val=&quot;00A3675F&quot;/&gt;&lt;wsp:rsid wsp:val=&quot;00A45515&quot;/&gt;&lt;wsp:rsid wsp:val=&quot;00A51BE7&quot;/&gt;&lt;wsp:rsid wsp:val=&quot;00A53B14&quot;/&gt;&lt;wsp:rsid wsp:val=&quot;00A62C12&quot;/&gt;&lt;wsp:rsid wsp:val=&quot;00A64A58&quot;/&gt;&lt;wsp:rsid wsp:val=&quot;00A654D8&quot;/&gt;&lt;wsp:rsid wsp:val=&quot;00A81CF7&quot;/&gt;&lt;wsp:rsid wsp:val=&quot;00A861DB&quot;/&gt;&lt;wsp:rsid wsp:val=&quot;00A956D4&quot;/&gt;&lt;wsp:rsid wsp:val=&quot;00AB0E64&quot;/&gt;&lt;wsp:rsid wsp:val=&quot;00AF2326&quot;/&gt;&lt;wsp:rsid wsp:val=&quot;00AF76E0&quot;/&gt;&lt;wsp:rsid wsp:val=&quot;00B03AFB&quot;/&gt;&lt;wsp:rsid wsp:val=&quot;00B136B1&quot;/&gt;&lt;wsp:rsid wsp:val=&quot;00B13FFB&quot;/&gt;&lt;wsp:rsid wsp:val=&quot;00B145CA&quot;/&gt;&lt;wsp:rsid wsp:val=&quot;00B2509D&quot;/&gt;&lt;wsp:rsid wsp:val=&quot;00B254F8&quot;/&gt;&lt;wsp:rsid wsp:val=&quot;00B27C5C&quot;/&gt;&lt;wsp:rsid wsp:val=&quot;00B32B7A&quot;/&gt;&lt;wsp:rsid wsp:val=&quot;00B52532&quot;/&gt;&lt;wsp:rsid wsp:val=&quot;00B87726&quot;/&gt;&lt;wsp:rsid wsp:val=&quot;00B97606&quot;/&gt;&lt;wsp:rsid wsp:val=&quot;00BA0E00&quot;/&gt;&lt;wsp:rsid wsp:val=&quot;00BA132A&quot;/&gt;&lt;wsp:rsid wsp:val=&quot;00BA6E40&quot;/&gt;&lt;wsp:rsid wsp:val=&quot;00BB0471&quot;/&gt;&lt;wsp:rsid wsp:val=&quot;00BB3FA8&quot;/&gt;&lt;wsp:rsid wsp:val=&quot;00BB5876&quot;/&gt;&lt;wsp:rsid wsp:val=&quot;00BD14F8&quot;/&gt;&lt;wsp:rsid wsp:val=&quot;00BD2679&quot;/&gt;&lt;wsp:rsid wsp:val=&quot;00BE57ED&quot;/&gt;&lt;wsp:rsid wsp:val=&quot;00BF2401&quot;/&gt;&lt;wsp:rsid wsp:val=&quot;00C16580&quot;/&gt;&lt;wsp:rsid wsp:val=&quot;00C27D80&quot;/&gt;&lt;wsp:rsid wsp:val=&quot;00C27E4A&quot;/&gt;&lt;wsp:rsid wsp:val=&quot;00C450F5&quot;/&gt;&lt;wsp:rsid wsp:val=&quot;00C45FA5&quot;/&gt;&lt;wsp:rsid wsp:val=&quot;00C57F55&quot;/&gt;&lt;wsp:rsid wsp:val=&quot;00C754BA&quot;/&gt;&lt;wsp:rsid wsp:val=&quot;00C85E61&quot;/&gt;&lt;wsp:rsid wsp:val=&quot;00C913BC&quot;/&gt;&lt;wsp:rsid wsp:val=&quot;00C91FE0&quot;/&gt;&lt;wsp:rsid wsp:val=&quot;00C9460C&quot;/&gt;&lt;wsp:rsid wsp:val=&quot;00CA309D&quot;/&gt;&lt;wsp:rsid wsp:val=&quot;00CA4068&quot;/&gt;&lt;wsp:rsid wsp:val=&quot;00CD101F&quot;/&gt;&lt;wsp:rsid wsp:val=&quot;00D05047&quot;/&gt;&lt;wsp:rsid wsp:val=&quot;00D15BA1&quot;/&gt;&lt;wsp:rsid wsp:val=&quot;00D2499D&quot;/&gt;&lt;wsp:rsid wsp:val=&quot;00D32D3D&quot;/&gt;&lt;wsp:rsid wsp:val=&quot;00D45F84&quot;/&gt;&lt;wsp:rsid wsp:val=&quot;00D4741C&quot;/&gt;&lt;wsp:rsid wsp:val=&quot;00D65285&quot;/&gt;&lt;wsp:rsid wsp:val=&quot;00D7607B&quot;/&gt;&lt;wsp:rsid wsp:val=&quot;00D845EC&quot;/&gt;&lt;wsp:rsid wsp:val=&quot;00D859BB&quot;/&gt;&lt;wsp:rsid wsp:val=&quot;00D938DB&quot;/&gt;&lt;wsp:rsid wsp:val=&quot;00D96B56&quot;/&gt;&lt;wsp:rsid wsp:val=&quot;00DA2BA5&quot;/&gt;&lt;wsp:rsid wsp:val=&quot;00DB3DA8&quot;/&gt;&lt;wsp:rsid wsp:val=&quot;00DD3C31&quot;/&gt;&lt;wsp:rsid wsp:val=&quot;00E04B0F&quot;/&gt;&lt;wsp:rsid wsp:val=&quot;00E0675A&quot;/&gt;&lt;wsp:rsid wsp:val=&quot;00E06A87&quot;/&gt;&lt;wsp:rsid wsp:val=&quot;00E0725A&quot;/&gt;&lt;wsp:rsid wsp:val=&quot;00E13E8F&quot;/&gt;&lt;wsp:rsid wsp:val=&quot;00E14059&quot;/&gt;&lt;wsp:rsid wsp:val=&quot;00E20AF2&quot;/&gt;&lt;wsp:rsid wsp:val=&quot;00E30513&quot;/&gt;&lt;wsp:rsid wsp:val=&quot;00E35ED9&quot;/&gt;&lt;wsp:rsid wsp:val=&quot;00E5393E&quot;/&gt;&lt;wsp:rsid wsp:val=&quot;00E610D3&quot;/&gt;&lt;wsp:rsid wsp:val=&quot;00E617C3&quot;/&gt;&lt;wsp:rsid wsp:val=&quot;00E758F1&quot;/&gt;&lt;wsp:rsid wsp:val=&quot;00E9213D&quot;/&gt;&lt;wsp:rsid wsp:val=&quot;00E947B0&quot;/&gt;&lt;wsp:rsid wsp:val=&quot;00EA1529&quot;/&gt;&lt;wsp:rsid wsp:val=&quot;00EB1051&quot;/&gt;&lt;wsp:rsid wsp:val=&quot;00EB698E&quot;/&gt;&lt;wsp:rsid wsp:val=&quot;00EE3BC1&quot;/&gt;&lt;wsp:rsid wsp:val=&quot;00EF21AD&quot;/&gt;&lt;wsp:rsid wsp:val=&quot;00F02A9F&quot;/&gt;&lt;wsp:rsid wsp:val=&quot;00F07EBF&quot;/&gt;&lt;wsp:rsid wsp:val=&quot;00F45F62&quot;/&gt;&lt;wsp:rsid wsp:val=&quot;00F918C0&quot;/&gt;&lt;wsp:rsid wsp:val=&quot;00F94099&quot;/&gt;&lt;wsp:rsid wsp:val=&quot;00FB5C9E&quot;/&gt;&lt;wsp:rsid wsp:val=&quot;00FB6F3A&quot;/&gt;&lt;wsp:rsid wsp:val=&quot;00FC5717&quot;/&gt;&lt;wsp:rsid wsp:val=&quot;00FD6A91&quot;/&gt;&lt;wsp:rsid wsp:val=&quot;00FE506C&quot;/&gt;&lt;/wsp:rsids&gt;&lt;/w:docPr&gt;&lt;w:body&gt;&lt;wx:sect&gt;&lt;w:p wsp:rsidR=&quot;00000000&quot; wsp:rsidRDefault=&quot;00743D90&quot; wsp:rsidP=&quot;00743D90&quot;&gt;&lt;m:oMathPara&gt;&lt;m:oMath&gt;&lt;m:sSub&gt;&lt;m:sSubPr&gt;&lt;m:ctrlPr&gt;&lt;w:rPr&gt;&lt;w:rFonts w:ascii=&quot;Cambria Math&quot; w:h-ansi=&quot;Cambria Math&quot; w:cs=&quot;Times New Roman&quot;/&gt;&lt;wx:font wx:val=&quot;Cambria Math&quot;/&gt;&lt;w:i/&gt;&lt;w:sz w:val=&quot;28&quot;/&gt;&lt;w:sz-cs w:val=&quot;28&quot;/&gt;&lt;/w:rPr&gt;&lt;/m:ctrlPr&gt;&lt;/m:sSubPr&gt;&lt;m:e&gt;&lt;m:r&gt;&lt;w:rPr&gt;&lt;w:rFonts w:ascii=&quot;Cambria Math&quot; w:h-ansi=&quot;Cambria Math&quot; w:cs=&quot;Times New Roman&quot;/&gt;&lt;wx:font wx:val=&quot;Cambria Math&quot;/&gt;&lt;w:i/&gt;&lt;w:sz w:val=&quot;28&quot;/&gt;&lt;w:sz-cs w:val=&quot;28&quot;/&gt;&lt;/w:rPr&gt;&lt;m:t&gt;Q&lt;/m:t&gt;&lt;/m:r&gt;&lt;/m:e&gt;&lt;m:sub&gt;&lt;m:r&gt;&lt;w:rPr&gt;&lt;w:rFonts w:ascii=&quot;Cambria Math&quot; w:h-ansi=&quot;Cambria Math&quot; w:cs=&quot;Times New Roman&quot;/&gt;&lt;wx:font wx:val=&quot;Cambria Math&quot;/&gt;&lt;w:i/&gt;&lt;w:sz w:val=&quot;28&quot;/&gt;&lt;w:sz-cs w:val=&quot;28&quot;/&gt;&lt;/w:rPr&gt;&lt;m:t&gt;c&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1" o:title="" chromakey="white"/>
          </v:shape>
        </w:pict>
      </w:r>
      <w:r w:rsidRPr="0049520D">
        <w:rPr>
          <w:rFonts w:ascii="Times New Roman" w:hAnsi="Times New Roman" w:cs="Times New Roman"/>
          <w:sz w:val="28"/>
          <w:szCs w:val="28"/>
        </w:rPr>
        <w:instrText xml:space="preserve"> </w:instrText>
      </w:r>
      <w:r w:rsidRPr="0049520D">
        <w:rPr>
          <w:rFonts w:ascii="Times New Roman" w:hAnsi="Times New Roman" w:cs="Times New Roman"/>
          <w:sz w:val="28"/>
          <w:szCs w:val="28"/>
        </w:rPr>
        <w:fldChar w:fldCharType="separate"/>
      </w:r>
      <w:r w:rsidRPr="0049520D">
        <w:rPr>
          <w:position w:val="-6"/>
        </w:rPr>
        <w:pict>
          <v:shape id="_x0000_i1029" type="#_x0000_t75" style="width:15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stylePaneFormatFilter w:val=&quot;3F01&quot;/&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7967&quot;/&gt;&lt;wsp:rsid wsp:val=&quot;000029D6&quot;/&gt;&lt;wsp:rsid wsp:val=&quot;00002C4D&quot;/&gt;&lt;wsp:rsid wsp:val=&quot;00017571&quot;/&gt;&lt;wsp:rsid wsp:val=&quot;00027105&quot;/&gt;&lt;wsp:rsid wsp:val=&quot;00033732&quot;/&gt;&lt;wsp:rsid wsp:val=&quot;00033F33&quot;/&gt;&lt;wsp:rsid wsp:val=&quot;000474BF&quot;/&gt;&lt;wsp:rsid wsp:val=&quot;00051CF3&quot;/&gt;&lt;wsp:rsid wsp:val=&quot;00060869&quot;/&gt;&lt;wsp:rsid wsp:val=&quot;000625C0&quot;/&gt;&lt;wsp:rsid wsp:val=&quot;00073578&quot;/&gt;&lt;wsp:rsid wsp:val=&quot;0007381A&quot;/&gt;&lt;wsp:rsid wsp:val=&quot;00076D95&quot;/&gt;&lt;wsp:rsid wsp:val=&quot;00080AC8&quot;/&gt;&lt;wsp:rsid wsp:val=&quot;00085754&quot;/&gt;&lt;wsp:rsid wsp:val=&quot;00086DEE&quot;/&gt;&lt;wsp:rsid wsp:val=&quot;00090228&quot;/&gt;&lt;wsp:rsid wsp:val=&quot;00094FC2&quot;/&gt;&lt;wsp:rsid wsp:val=&quot;000A0A94&quot;/&gt;&lt;wsp:rsid wsp:val=&quot;000B1DCA&quot;/&gt;&lt;wsp:rsid wsp:val=&quot;000B69E2&quot;/&gt;&lt;wsp:rsid wsp:val=&quot;000D4124&quot;/&gt;&lt;wsp:rsid wsp:val=&quot;000D6D2E&quot;/&gt;&lt;wsp:rsid wsp:val=&quot;000E0B24&quot;/&gt;&lt;wsp:rsid wsp:val=&quot;000E587C&quot;/&gt;&lt;wsp:rsid wsp:val=&quot;0015407B&quot;/&gt;&lt;wsp:rsid wsp:val=&quot;001556AA&quot;/&gt;&lt;wsp:rsid wsp:val=&quot;00173065&quot;/&gt;&lt;wsp:rsid wsp:val=&quot;00177F55&quot;/&gt;&lt;wsp:rsid wsp:val=&quot;00181CB6&quot;/&gt;&lt;wsp:rsid wsp:val=&quot;00195939&quot;/&gt;&lt;wsp:rsid wsp:val=&quot;001A0271&quot;/&gt;&lt;wsp:rsid wsp:val=&quot;001A3F32&quot;/&gt;&lt;wsp:rsid wsp:val=&quot;001A4AE0&quot;/&gt;&lt;wsp:rsid wsp:val=&quot;001B3810&quot;/&gt;&lt;wsp:rsid wsp:val=&quot;001B5BDD&quot;/&gt;&lt;wsp:rsid wsp:val=&quot;001C7C77&quot;/&gt;&lt;wsp:rsid wsp:val=&quot;001D6FF2&quot;/&gt;&lt;wsp:rsid wsp:val=&quot;001E08B2&quot;/&gt;&lt;wsp:rsid wsp:val=&quot;001E0A17&quot;/&gt;&lt;wsp:rsid wsp:val=&quot;002040FD&quot;/&gt;&lt;wsp:rsid wsp:val=&quot;00205FE0&quot;/&gt;&lt;wsp:rsid wsp:val=&quot;00206D1B&quot;/&gt;&lt;wsp:rsid wsp:val=&quot;0021372E&quot;/&gt;&lt;wsp:rsid wsp:val=&quot;002155CA&quot;/&gt;&lt;wsp:rsid wsp:val=&quot;00230FA3&quot;/&gt;&lt;wsp:rsid wsp:val=&quot;00242A24&quot;/&gt;&lt;wsp:rsid wsp:val=&quot;00246F22&quot;/&gt;&lt;wsp:rsid wsp:val=&quot;00251DB5&quot;/&gt;&lt;wsp:rsid wsp:val=&quot;00255836&quot;/&gt;&lt;wsp:rsid wsp:val=&quot;00273425&quot;/&gt;&lt;wsp:rsid wsp:val=&quot;00280B08&quot;/&gt;&lt;wsp:rsid wsp:val=&quot;00283806&quot;/&gt;&lt;wsp:rsid wsp:val=&quot;00287A81&quot;/&gt;&lt;wsp:rsid wsp:val=&quot;00293113&quot;/&gt;&lt;wsp:rsid wsp:val=&quot;002A2466&quot;/&gt;&lt;wsp:rsid wsp:val=&quot;002A5C24&quot;/&gt;&lt;wsp:rsid wsp:val=&quot;002B46DF&quot;/&gt;&lt;wsp:rsid wsp:val=&quot;002B5456&quot;/&gt;&lt;wsp:rsid wsp:val=&quot;002E407E&quot;/&gt;&lt;wsp:rsid wsp:val=&quot;00306714&quot;/&gt;&lt;wsp:rsid wsp:val=&quot;0036029F&quot;/&gt;&lt;wsp:rsid wsp:val=&quot;00363F07&quot;/&gt;&lt;wsp:rsid wsp:val=&quot;003644EE&quot;/&gt;&lt;wsp:rsid wsp:val=&quot;00372256&quot;/&gt;&lt;wsp:rsid wsp:val=&quot;00373D04&quot;/&gt;&lt;wsp:rsid wsp:val=&quot;00381C9D&quot;/&gt;&lt;wsp:rsid wsp:val=&quot;00381D49&quot;/&gt;&lt;wsp:rsid wsp:val=&quot;003874E0&quot;/&gt;&lt;wsp:rsid wsp:val=&quot;003963DE&quot;/&gt;&lt;wsp:rsid wsp:val=&quot;003B41A7&quot;/&gt;&lt;wsp:rsid wsp:val=&quot;003C472E&quot;/&gt;&lt;wsp:rsid wsp:val=&quot;003D0D3C&quot;/&gt;&lt;wsp:rsid wsp:val=&quot;003D1F8C&quot;/&gt;&lt;wsp:rsid wsp:val=&quot;00405D96&quot;/&gt;&lt;wsp:rsid wsp:val=&quot;00406458&quot;/&gt;&lt;wsp:rsid wsp:val=&quot;00411DF4&quot;/&gt;&lt;wsp:rsid wsp:val=&quot;00414304&quot;/&gt;&lt;wsp:rsid wsp:val=&quot;00420762&quot;/&gt;&lt;wsp:rsid wsp:val=&quot;00451827&quot;/&gt;&lt;wsp:rsid wsp:val=&quot;00467F24&quot;/&gt;&lt;wsp:rsid wsp:val=&quot;00475886&quot;/&gt;&lt;wsp:rsid wsp:val=&quot;0048362D&quot;/&gt;&lt;wsp:rsid wsp:val=&quot;0049520D&quot;/&gt;&lt;wsp:rsid wsp:val=&quot;004A21E0&quot;/&gt;&lt;wsp:rsid wsp:val=&quot;004A722A&quot;/&gt;&lt;wsp:rsid wsp:val=&quot;004D4ACD&quot;/&gt;&lt;wsp:rsid wsp:val=&quot;00510687&quot;/&gt;&lt;wsp:rsid wsp:val=&quot;00537744&quot;/&gt;&lt;wsp:rsid wsp:val=&quot;005402BE&quot;/&gt;&lt;wsp:rsid wsp:val=&quot;0057003C&quot;/&gt;&lt;wsp:rsid wsp:val=&quot;00577FF7&quot;/&gt;&lt;wsp:rsid wsp:val=&quot;00592609&quot;/&gt;&lt;wsp:rsid wsp:val=&quot;005B0060&quot;/&gt;&lt;wsp:rsid wsp:val=&quot;005D634F&quot;/&gt;&lt;wsp:rsid wsp:val=&quot;005E0BB9&quot;/&gt;&lt;wsp:rsid wsp:val=&quot;005E7967&quot;/&gt;&lt;wsp:rsid wsp:val=&quot;006003FA&quot;/&gt;&lt;wsp:rsid wsp:val=&quot;00613EE0&quot;/&gt;&lt;wsp:rsid wsp:val=&quot;0061571C&quot;/&gt;&lt;wsp:rsid wsp:val=&quot;006230FC&quot;/&gt;&lt;wsp:rsid wsp:val=&quot;0063638F&quot;/&gt;&lt;wsp:rsid wsp:val=&quot;00640E53&quot;/&gt;&lt;wsp:rsid wsp:val=&quot;006678CB&quot;/&gt;&lt;wsp:rsid wsp:val=&quot;006928ED&quot;/&gt;&lt;wsp:rsid wsp:val=&quot;006A3994&quot;/&gt;&lt;wsp:rsid wsp:val=&quot;006B2D90&quot;/&gt;&lt;wsp:rsid wsp:val=&quot;006B345C&quot;/&gt;&lt;wsp:rsid wsp:val=&quot;006B6E40&quot;/&gt;&lt;wsp:rsid wsp:val=&quot;006C626F&quot;/&gt;&lt;wsp:rsid wsp:val=&quot;006E19E2&quot;/&gt;&lt;wsp:rsid wsp:val=&quot;00705012&quot;/&gt;&lt;wsp:rsid wsp:val=&quot;00715F3C&quot;/&gt;&lt;wsp:rsid wsp:val=&quot;00724CB8&quot;/&gt;&lt;wsp:rsid wsp:val=&quot;007335C2&quot;/&gt;&lt;wsp:rsid wsp:val=&quot;00734329&quot;/&gt;&lt;wsp:rsid wsp:val=&quot;00743D90&quot;/&gt;&lt;wsp:rsid wsp:val=&quot;007620A1&quot;/&gt;&lt;wsp:rsid wsp:val=&quot;00772C38&quot;/&gt;&lt;wsp:rsid wsp:val=&quot;007947FA&quot;/&gt;&lt;wsp:rsid wsp:val=&quot;007C72DD&quot;/&gt;&lt;wsp:rsid wsp:val=&quot;007E7304&quot;/&gt;&lt;wsp:rsid wsp:val=&quot;008038BC&quot;/&gt;&lt;wsp:rsid wsp:val=&quot;0081351E&quot;/&gt;&lt;wsp:rsid wsp:val=&quot;00842133&quot;/&gt;&lt;wsp:rsid wsp:val=&quot;00853250&quot;/&gt;&lt;wsp:rsid wsp:val=&quot;008533EE&quot;/&gt;&lt;wsp:rsid wsp:val=&quot;008869F0&quot;/&gt;&lt;wsp:rsid wsp:val=&quot;00891F55&quot;/&gt;&lt;wsp:rsid wsp:val=&quot;008A1A49&quot;/&gt;&lt;wsp:rsid wsp:val=&quot;008C0D75&quot;/&gt;&lt;wsp:rsid wsp:val=&quot;008C0EE6&quot;/&gt;&lt;wsp:rsid wsp:val=&quot;008E2629&quot;/&gt;&lt;wsp:rsid wsp:val=&quot;00901CDF&quot;/&gt;&lt;wsp:rsid wsp:val=&quot;00906E72&quot;/&gt;&lt;wsp:rsid wsp:val=&quot;00936388&quot;/&gt;&lt;wsp:rsid wsp:val=&quot;00950E9A&quot;/&gt;&lt;wsp:rsid wsp:val=&quot;009611D4&quot;/&gt;&lt;wsp:rsid wsp:val=&quot;00973E08&quot;/&gt;&lt;wsp:rsid wsp:val=&quot;00985B8D&quot;/&gt;&lt;wsp:rsid wsp:val=&quot;009C1638&quot;/&gt;&lt;wsp:rsid wsp:val=&quot;009D077F&quot;/&gt;&lt;wsp:rsid wsp:val=&quot;009E2920&quot;/&gt;&lt;wsp:rsid wsp:val=&quot;009E6654&quot;/&gt;&lt;wsp:rsid wsp:val=&quot;00A026FC&quot;/&gt;&lt;wsp:rsid wsp:val=&quot;00A06D7A&quot;/&gt;&lt;wsp:rsid wsp:val=&quot;00A2375C&quot;/&gt;&lt;wsp:rsid wsp:val=&quot;00A3675F&quot;/&gt;&lt;wsp:rsid wsp:val=&quot;00A45515&quot;/&gt;&lt;wsp:rsid wsp:val=&quot;00A51BE7&quot;/&gt;&lt;wsp:rsid wsp:val=&quot;00A53B14&quot;/&gt;&lt;wsp:rsid wsp:val=&quot;00A62C12&quot;/&gt;&lt;wsp:rsid wsp:val=&quot;00A64A58&quot;/&gt;&lt;wsp:rsid wsp:val=&quot;00A654D8&quot;/&gt;&lt;wsp:rsid wsp:val=&quot;00A81CF7&quot;/&gt;&lt;wsp:rsid wsp:val=&quot;00A861DB&quot;/&gt;&lt;wsp:rsid wsp:val=&quot;00A956D4&quot;/&gt;&lt;wsp:rsid wsp:val=&quot;00AB0E64&quot;/&gt;&lt;wsp:rsid wsp:val=&quot;00AF2326&quot;/&gt;&lt;wsp:rsid wsp:val=&quot;00AF76E0&quot;/&gt;&lt;wsp:rsid wsp:val=&quot;00B03AFB&quot;/&gt;&lt;wsp:rsid wsp:val=&quot;00B136B1&quot;/&gt;&lt;wsp:rsid wsp:val=&quot;00B13FFB&quot;/&gt;&lt;wsp:rsid wsp:val=&quot;00B145CA&quot;/&gt;&lt;wsp:rsid wsp:val=&quot;00B2509D&quot;/&gt;&lt;wsp:rsid wsp:val=&quot;00B254F8&quot;/&gt;&lt;wsp:rsid wsp:val=&quot;00B27C5C&quot;/&gt;&lt;wsp:rsid wsp:val=&quot;00B32B7A&quot;/&gt;&lt;wsp:rsid wsp:val=&quot;00B52532&quot;/&gt;&lt;wsp:rsid wsp:val=&quot;00B87726&quot;/&gt;&lt;wsp:rsid wsp:val=&quot;00B97606&quot;/&gt;&lt;wsp:rsid wsp:val=&quot;00BA0E00&quot;/&gt;&lt;wsp:rsid wsp:val=&quot;00BA132A&quot;/&gt;&lt;wsp:rsid wsp:val=&quot;00BA6E40&quot;/&gt;&lt;wsp:rsid wsp:val=&quot;00BB0471&quot;/&gt;&lt;wsp:rsid wsp:val=&quot;00BB3FA8&quot;/&gt;&lt;wsp:rsid wsp:val=&quot;00BB5876&quot;/&gt;&lt;wsp:rsid wsp:val=&quot;00BD14F8&quot;/&gt;&lt;wsp:rsid wsp:val=&quot;00BD2679&quot;/&gt;&lt;wsp:rsid wsp:val=&quot;00BE57ED&quot;/&gt;&lt;wsp:rsid wsp:val=&quot;00BF2401&quot;/&gt;&lt;wsp:rsid wsp:val=&quot;00C16580&quot;/&gt;&lt;wsp:rsid wsp:val=&quot;00C27D80&quot;/&gt;&lt;wsp:rsid wsp:val=&quot;00C27E4A&quot;/&gt;&lt;wsp:rsid wsp:val=&quot;00C450F5&quot;/&gt;&lt;wsp:rsid wsp:val=&quot;00C45FA5&quot;/&gt;&lt;wsp:rsid wsp:val=&quot;00C57F55&quot;/&gt;&lt;wsp:rsid wsp:val=&quot;00C754BA&quot;/&gt;&lt;wsp:rsid wsp:val=&quot;00C85E61&quot;/&gt;&lt;wsp:rsid wsp:val=&quot;00C913BC&quot;/&gt;&lt;wsp:rsid wsp:val=&quot;00C91FE0&quot;/&gt;&lt;wsp:rsid wsp:val=&quot;00C9460C&quot;/&gt;&lt;wsp:rsid wsp:val=&quot;00CA309D&quot;/&gt;&lt;wsp:rsid wsp:val=&quot;00CA4068&quot;/&gt;&lt;wsp:rsid wsp:val=&quot;00CD101F&quot;/&gt;&lt;wsp:rsid wsp:val=&quot;00D05047&quot;/&gt;&lt;wsp:rsid wsp:val=&quot;00D15BA1&quot;/&gt;&lt;wsp:rsid wsp:val=&quot;00D2499D&quot;/&gt;&lt;wsp:rsid wsp:val=&quot;00D32D3D&quot;/&gt;&lt;wsp:rsid wsp:val=&quot;00D45F84&quot;/&gt;&lt;wsp:rsid wsp:val=&quot;00D4741C&quot;/&gt;&lt;wsp:rsid wsp:val=&quot;00D65285&quot;/&gt;&lt;wsp:rsid wsp:val=&quot;00D7607B&quot;/&gt;&lt;wsp:rsid wsp:val=&quot;00D845EC&quot;/&gt;&lt;wsp:rsid wsp:val=&quot;00D859BB&quot;/&gt;&lt;wsp:rsid wsp:val=&quot;00D938DB&quot;/&gt;&lt;wsp:rsid wsp:val=&quot;00D96B56&quot;/&gt;&lt;wsp:rsid wsp:val=&quot;00DA2BA5&quot;/&gt;&lt;wsp:rsid wsp:val=&quot;00DB3DA8&quot;/&gt;&lt;wsp:rsid wsp:val=&quot;00DD3C31&quot;/&gt;&lt;wsp:rsid wsp:val=&quot;00E04B0F&quot;/&gt;&lt;wsp:rsid wsp:val=&quot;00E0675A&quot;/&gt;&lt;wsp:rsid wsp:val=&quot;00E06A87&quot;/&gt;&lt;wsp:rsid wsp:val=&quot;00E0725A&quot;/&gt;&lt;wsp:rsid wsp:val=&quot;00E13E8F&quot;/&gt;&lt;wsp:rsid wsp:val=&quot;00E14059&quot;/&gt;&lt;wsp:rsid wsp:val=&quot;00E20AF2&quot;/&gt;&lt;wsp:rsid wsp:val=&quot;00E30513&quot;/&gt;&lt;wsp:rsid wsp:val=&quot;00E35ED9&quot;/&gt;&lt;wsp:rsid wsp:val=&quot;00E5393E&quot;/&gt;&lt;wsp:rsid wsp:val=&quot;00E610D3&quot;/&gt;&lt;wsp:rsid wsp:val=&quot;00E617C3&quot;/&gt;&lt;wsp:rsid wsp:val=&quot;00E758F1&quot;/&gt;&lt;wsp:rsid wsp:val=&quot;00E9213D&quot;/&gt;&lt;wsp:rsid wsp:val=&quot;00E947B0&quot;/&gt;&lt;wsp:rsid wsp:val=&quot;00EA1529&quot;/&gt;&lt;wsp:rsid wsp:val=&quot;00EB1051&quot;/&gt;&lt;wsp:rsid wsp:val=&quot;00EB698E&quot;/&gt;&lt;wsp:rsid wsp:val=&quot;00EE3BC1&quot;/&gt;&lt;wsp:rsid wsp:val=&quot;00EF21AD&quot;/&gt;&lt;wsp:rsid wsp:val=&quot;00F02A9F&quot;/&gt;&lt;wsp:rsid wsp:val=&quot;00F07EBF&quot;/&gt;&lt;wsp:rsid wsp:val=&quot;00F45F62&quot;/&gt;&lt;wsp:rsid wsp:val=&quot;00F918C0&quot;/&gt;&lt;wsp:rsid wsp:val=&quot;00F94099&quot;/&gt;&lt;wsp:rsid wsp:val=&quot;00FB5C9E&quot;/&gt;&lt;wsp:rsid wsp:val=&quot;00FB6F3A&quot;/&gt;&lt;wsp:rsid wsp:val=&quot;00FC5717&quot;/&gt;&lt;wsp:rsid wsp:val=&quot;00FD6A91&quot;/&gt;&lt;wsp:rsid wsp:val=&quot;00FE506C&quot;/&gt;&lt;/wsp:rsids&gt;&lt;/w:docPr&gt;&lt;w:body&gt;&lt;wx:sect&gt;&lt;w:p wsp:rsidR=&quot;00000000&quot; wsp:rsidRDefault=&quot;00743D90&quot; wsp:rsidP=&quot;00743D90&quot;&gt;&lt;m:oMathPara&gt;&lt;m:oMath&gt;&lt;m:sSub&gt;&lt;m:sSubPr&gt;&lt;m:ctrlPr&gt;&lt;w:rPr&gt;&lt;w:rFonts w:ascii=&quot;Cambria Math&quot; w:h-ansi=&quot;Cambria Math&quot; w:cs=&quot;Times New Roman&quot;/&gt;&lt;wx:font wx:val=&quot;Cambria Math&quot;/&gt;&lt;w:i/&gt;&lt;w:sz w:val=&quot;28&quot;/&gt;&lt;w:sz-cs w:val=&quot;28&quot;/&gt;&lt;/w:rPr&gt;&lt;/m:ctrlPr&gt;&lt;/m:sSubPr&gt;&lt;m:e&gt;&lt;m:r&gt;&lt;w:rPr&gt;&lt;w:rFonts w:ascii=&quot;Cambria Math&quot; w:h-ansi=&quot;Cambria Math&quot; w:cs=&quot;Times New Roman&quot;/&gt;&lt;wx:font wx:val=&quot;Cambria Math&quot;/&gt;&lt;w:i/&gt;&lt;w:sz w:val=&quot;28&quot;/&gt;&lt;w:sz-cs w:val=&quot;28&quot;/&gt;&lt;/w:rPr&gt;&lt;m:t&gt;Q&lt;/m:t&gt;&lt;/m:r&gt;&lt;/m:e&gt;&lt;m:sub&gt;&lt;m:r&gt;&lt;w:rPr&gt;&lt;w:rFonts w:ascii=&quot;Cambria Math&quot; w:h-ansi=&quot;Cambria Math&quot; w:cs=&quot;Times New Roman&quot;/&gt;&lt;wx:font wx:val=&quot;Cambria Math&quot;/&gt;&lt;w:i/&gt;&lt;w:sz w:val=&quot;28&quot;/&gt;&lt;w:sz-cs w:val=&quot;28&quot;/&gt;&lt;/w:rPr&gt;&lt;m:t&gt;c&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1" o:title="" chromakey="white"/>
          </v:shape>
        </w:pict>
      </w:r>
      <w:r w:rsidRPr="0049520D">
        <w:rPr>
          <w:rFonts w:ascii="Times New Roman" w:hAnsi="Times New Roman" w:cs="Times New Roman"/>
          <w:sz w:val="28"/>
          <w:szCs w:val="28"/>
        </w:rPr>
        <w:fldChar w:fldCharType="end"/>
      </w:r>
      <w:r w:rsidRPr="009804F2">
        <w:rPr>
          <w:rFonts w:ascii="Times New Roman" w:hAnsi="Times New Roman" w:cs="Times New Roman"/>
          <w:sz w:val="28"/>
          <w:szCs w:val="28"/>
        </w:rPr>
        <w:t xml:space="preserve"> </w:t>
      </w:r>
      <w:r>
        <w:rPr>
          <w:rFonts w:ascii="Times New Roman" w:hAnsi="Times New Roman" w:cs="Times New Roman"/>
          <w:sz w:val="28"/>
          <w:szCs w:val="28"/>
        </w:rPr>
        <w:t>–</w:t>
      </w:r>
      <w:r w:rsidRPr="009804F2">
        <w:rPr>
          <w:rFonts w:ascii="Times New Roman" w:hAnsi="Times New Roman" w:cs="Times New Roman"/>
          <w:sz w:val="28"/>
          <w:szCs w:val="28"/>
        </w:rPr>
        <w:t xml:space="preserve"> сут</w:t>
      </w:r>
      <w:r>
        <w:rPr>
          <w:rFonts w:ascii="Times New Roman" w:hAnsi="Times New Roman" w:cs="Times New Roman"/>
          <w:sz w:val="28"/>
          <w:szCs w:val="28"/>
        </w:rPr>
        <w:t>очный выход помёта на ферме, кг</w:t>
      </w:r>
      <w:r w:rsidRPr="009804F2">
        <w:rPr>
          <w:rFonts w:ascii="Times New Roman" w:hAnsi="Times New Roman" w:cs="Times New Roman"/>
          <w:sz w:val="28"/>
          <w:szCs w:val="28"/>
        </w:rPr>
        <w:t>;</w:t>
      </w:r>
    </w:p>
    <w:p w:rsidR="00DF6FF5" w:rsidRPr="009804F2" w:rsidRDefault="00DF6FF5" w:rsidP="00B4580C">
      <w:pPr>
        <w:spacing w:line="360" w:lineRule="auto"/>
        <w:ind w:firstLine="426"/>
        <w:jc w:val="both"/>
        <w:rPr>
          <w:rFonts w:ascii="Times New Roman" w:hAnsi="Times New Roman" w:cs="Times New Roman"/>
          <w:sz w:val="28"/>
          <w:szCs w:val="28"/>
        </w:rPr>
      </w:pPr>
      <w:r w:rsidRPr="0049520D">
        <w:rPr>
          <w:rFonts w:ascii="Times New Roman" w:hAnsi="Times New Roman" w:cs="Times New Roman"/>
          <w:sz w:val="28"/>
          <w:szCs w:val="28"/>
        </w:rPr>
        <w:fldChar w:fldCharType="begin"/>
      </w:r>
      <w:r w:rsidRPr="0049520D">
        <w:rPr>
          <w:rFonts w:ascii="Times New Roman" w:hAnsi="Times New Roman" w:cs="Times New Roman"/>
          <w:sz w:val="28"/>
          <w:szCs w:val="28"/>
        </w:rPr>
        <w:instrText xml:space="preserve"> QUOTE </w:instrText>
      </w:r>
      <w:r w:rsidRPr="0049520D">
        <w:rPr>
          <w:position w:val="-6"/>
        </w:rPr>
        <w:pict>
          <v:shape id="_x0000_i1030" type="#_x0000_t75" style="width:12.6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stylePaneFormatFilter w:val=&quot;3F01&quot;/&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7967&quot;/&gt;&lt;wsp:rsid wsp:val=&quot;000029D6&quot;/&gt;&lt;wsp:rsid wsp:val=&quot;00002C4D&quot;/&gt;&lt;wsp:rsid wsp:val=&quot;00017571&quot;/&gt;&lt;wsp:rsid wsp:val=&quot;00027105&quot;/&gt;&lt;wsp:rsid wsp:val=&quot;00033732&quot;/&gt;&lt;wsp:rsid wsp:val=&quot;00033F33&quot;/&gt;&lt;wsp:rsid wsp:val=&quot;000474BF&quot;/&gt;&lt;wsp:rsid wsp:val=&quot;00051CF3&quot;/&gt;&lt;wsp:rsid wsp:val=&quot;00060869&quot;/&gt;&lt;wsp:rsid wsp:val=&quot;000625C0&quot;/&gt;&lt;wsp:rsid wsp:val=&quot;00073578&quot;/&gt;&lt;wsp:rsid wsp:val=&quot;0007381A&quot;/&gt;&lt;wsp:rsid wsp:val=&quot;00076D95&quot;/&gt;&lt;wsp:rsid wsp:val=&quot;00080AC8&quot;/&gt;&lt;wsp:rsid wsp:val=&quot;00085754&quot;/&gt;&lt;wsp:rsid wsp:val=&quot;00086DEE&quot;/&gt;&lt;wsp:rsid wsp:val=&quot;00090228&quot;/&gt;&lt;wsp:rsid wsp:val=&quot;00094FC2&quot;/&gt;&lt;wsp:rsid wsp:val=&quot;000A0A94&quot;/&gt;&lt;wsp:rsid wsp:val=&quot;000B1DCA&quot;/&gt;&lt;wsp:rsid wsp:val=&quot;000B69E2&quot;/&gt;&lt;wsp:rsid wsp:val=&quot;000D4124&quot;/&gt;&lt;wsp:rsid wsp:val=&quot;000D6D2E&quot;/&gt;&lt;wsp:rsid wsp:val=&quot;000E0B24&quot;/&gt;&lt;wsp:rsid wsp:val=&quot;000E587C&quot;/&gt;&lt;wsp:rsid wsp:val=&quot;0015407B&quot;/&gt;&lt;wsp:rsid wsp:val=&quot;001556AA&quot;/&gt;&lt;wsp:rsid wsp:val=&quot;00173065&quot;/&gt;&lt;wsp:rsid wsp:val=&quot;00177F55&quot;/&gt;&lt;wsp:rsid wsp:val=&quot;00181CB6&quot;/&gt;&lt;wsp:rsid wsp:val=&quot;00195939&quot;/&gt;&lt;wsp:rsid wsp:val=&quot;001A0271&quot;/&gt;&lt;wsp:rsid wsp:val=&quot;001A3F32&quot;/&gt;&lt;wsp:rsid wsp:val=&quot;001A4AE0&quot;/&gt;&lt;wsp:rsid wsp:val=&quot;001B3810&quot;/&gt;&lt;wsp:rsid wsp:val=&quot;001B5BDD&quot;/&gt;&lt;wsp:rsid wsp:val=&quot;001C7C77&quot;/&gt;&lt;wsp:rsid wsp:val=&quot;001D6FF2&quot;/&gt;&lt;wsp:rsid wsp:val=&quot;001E08B2&quot;/&gt;&lt;wsp:rsid wsp:val=&quot;001E0A17&quot;/&gt;&lt;wsp:rsid wsp:val=&quot;002040FD&quot;/&gt;&lt;wsp:rsid wsp:val=&quot;00205FE0&quot;/&gt;&lt;wsp:rsid wsp:val=&quot;00206D1B&quot;/&gt;&lt;wsp:rsid wsp:val=&quot;0021372E&quot;/&gt;&lt;wsp:rsid wsp:val=&quot;002155CA&quot;/&gt;&lt;wsp:rsid wsp:val=&quot;00230FA3&quot;/&gt;&lt;wsp:rsid wsp:val=&quot;00242A24&quot;/&gt;&lt;wsp:rsid wsp:val=&quot;00246F22&quot;/&gt;&lt;wsp:rsid wsp:val=&quot;00251DB5&quot;/&gt;&lt;wsp:rsid wsp:val=&quot;00255836&quot;/&gt;&lt;wsp:rsid wsp:val=&quot;00273425&quot;/&gt;&lt;wsp:rsid wsp:val=&quot;00280B08&quot;/&gt;&lt;wsp:rsid wsp:val=&quot;00283806&quot;/&gt;&lt;wsp:rsid wsp:val=&quot;00287A81&quot;/&gt;&lt;wsp:rsid wsp:val=&quot;00293113&quot;/&gt;&lt;wsp:rsid wsp:val=&quot;002A2466&quot;/&gt;&lt;wsp:rsid wsp:val=&quot;002A5C24&quot;/&gt;&lt;wsp:rsid wsp:val=&quot;002B46DF&quot;/&gt;&lt;wsp:rsid wsp:val=&quot;002B5456&quot;/&gt;&lt;wsp:rsid wsp:val=&quot;002E407E&quot;/&gt;&lt;wsp:rsid wsp:val=&quot;00306714&quot;/&gt;&lt;wsp:rsid wsp:val=&quot;0036029F&quot;/&gt;&lt;wsp:rsid wsp:val=&quot;00363F07&quot;/&gt;&lt;wsp:rsid wsp:val=&quot;003644EE&quot;/&gt;&lt;wsp:rsid wsp:val=&quot;00372256&quot;/&gt;&lt;wsp:rsid wsp:val=&quot;00373D04&quot;/&gt;&lt;wsp:rsid wsp:val=&quot;00381C9D&quot;/&gt;&lt;wsp:rsid wsp:val=&quot;00381D49&quot;/&gt;&lt;wsp:rsid wsp:val=&quot;003874E0&quot;/&gt;&lt;wsp:rsid wsp:val=&quot;003963DE&quot;/&gt;&lt;wsp:rsid wsp:val=&quot;003B41A7&quot;/&gt;&lt;wsp:rsid wsp:val=&quot;003C472E&quot;/&gt;&lt;wsp:rsid wsp:val=&quot;003D0D3C&quot;/&gt;&lt;wsp:rsid wsp:val=&quot;003D1F8C&quot;/&gt;&lt;wsp:rsid wsp:val=&quot;00405D96&quot;/&gt;&lt;wsp:rsid wsp:val=&quot;00406458&quot;/&gt;&lt;wsp:rsid wsp:val=&quot;00411DF4&quot;/&gt;&lt;wsp:rsid wsp:val=&quot;00414304&quot;/&gt;&lt;wsp:rsid wsp:val=&quot;00420762&quot;/&gt;&lt;wsp:rsid wsp:val=&quot;00451827&quot;/&gt;&lt;wsp:rsid wsp:val=&quot;00467F24&quot;/&gt;&lt;wsp:rsid wsp:val=&quot;00475886&quot;/&gt;&lt;wsp:rsid wsp:val=&quot;0048362D&quot;/&gt;&lt;wsp:rsid wsp:val=&quot;0049520D&quot;/&gt;&lt;wsp:rsid wsp:val=&quot;004A21E0&quot;/&gt;&lt;wsp:rsid wsp:val=&quot;004A722A&quot;/&gt;&lt;wsp:rsid wsp:val=&quot;004D4ACD&quot;/&gt;&lt;wsp:rsid wsp:val=&quot;00510687&quot;/&gt;&lt;wsp:rsid wsp:val=&quot;00537744&quot;/&gt;&lt;wsp:rsid wsp:val=&quot;005402BE&quot;/&gt;&lt;wsp:rsid wsp:val=&quot;0057003C&quot;/&gt;&lt;wsp:rsid wsp:val=&quot;00577FF7&quot;/&gt;&lt;wsp:rsid wsp:val=&quot;00592609&quot;/&gt;&lt;wsp:rsid wsp:val=&quot;005B0060&quot;/&gt;&lt;wsp:rsid wsp:val=&quot;005D634F&quot;/&gt;&lt;wsp:rsid wsp:val=&quot;005E0BB9&quot;/&gt;&lt;wsp:rsid wsp:val=&quot;005E7967&quot;/&gt;&lt;wsp:rsid wsp:val=&quot;006003FA&quot;/&gt;&lt;wsp:rsid wsp:val=&quot;00613EE0&quot;/&gt;&lt;wsp:rsid wsp:val=&quot;0061571C&quot;/&gt;&lt;wsp:rsid wsp:val=&quot;006230FC&quot;/&gt;&lt;wsp:rsid wsp:val=&quot;0063638F&quot;/&gt;&lt;wsp:rsid wsp:val=&quot;00640E53&quot;/&gt;&lt;wsp:rsid wsp:val=&quot;006678CB&quot;/&gt;&lt;wsp:rsid wsp:val=&quot;006928ED&quot;/&gt;&lt;wsp:rsid wsp:val=&quot;006A3994&quot;/&gt;&lt;wsp:rsid wsp:val=&quot;006B2D90&quot;/&gt;&lt;wsp:rsid wsp:val=&quot;006B345C&quot;/&gt;&lt;wsp:rsid wsp:val=&quot;006B6E40&quot;/&gt;&lt;wsp:rsid wsp:val=&quot;006C626F&quot;/&gt;&lt;wsp:rsid wsp:val=&quot;006E19E2&quot;/&gt;&lt;wsp:rsid wsp:val=&quot;00705012&quot;/&gt;&lt;wsp:rsid wsp:val=&quot;00715F3C&quot;/&gt;&lt;wsp:rsid wsp:val=&quot;00724CB8&quot;/&gt;&lt;wsp:rsid wsp:val=&quot;007335C2&quot;/&gt;&lt;wsp:rsid wsp:val=&quot;00734329&quot;/&gt;&lt;wsp:rsid wsp:val=&quot;007620A1&quot;/&gt;&lt;wsp:rsid wsp:val=&quot;00772C38&quot;/&gt;&lt;wsp:rsid wsp:val=&quot;007947FA&quot;/&gt;&lt;wsp:rsid wsp:val=&quot;007C72DD&quot;/&gt;&lt;wsp:rsid wsp:val=&quot;007E7304&quot;/&gt;&lt;wsp:rsid wsp:val=&quot;008038BC&quot;/&gt;&lt;wsp:rsid wsp:val=&quot;0081351E&quot;/&gt;&lt;wsp:rsid wsp:val=&quot;00842133&quot;/&gt;&lt;wsp:rsid wsp:val=&quot;00853250&quot;/&gt;&lt;wsp:rsid wsp:val=&quot;008533EE&quot;/&gt;&lt;wsp:rsid wsp:val=&quot;008869F0&quot;/&gt;&lt;wsp:rsid wsp:val=&quot;00891F55&quot;/&gt;&lt;wsp:rsid wsp:val=&quot;008A1A49&quot;/&gt;&lt;wsp:rsid wsp:val=&quot;008C0D75&quot;/&gt;&lt;wsp:rsid wsp:val=&quot;008C0EE6&quot;/&gt;&lt;wsp:rsid wsp:val=&quot;008E2629&quot;/&gt;&lt;wsp:rsid wsp:val=&quot;00901CDF&quot;/&gt;&lt;wsp:rsid wsp:val=&quot;00906E72&quot;/&gt;&lt;wsp:rsid wsp:val=&quot;00936388&quot;/&gt;&lt;wsp:rsid wsp:val=&quot;00950E9A&quot;/&gt;&lt;wsp:rsid wsp:val=&quot;009611D4&quot;/&gt;&lt;wsp:rsid wsp:val=&quot;00973E08&quot;/&gt;&lt;wsp:rsid wsp:val=&quot;00985B8D&quot;/&gt;&lt;wsp:rsid wsp:val=&quot;009C1638&quot;/&gt;&lt;wsp:rsid wsp:val=&quot;009D077F&quot;/&gt;&lt;wsp:rsid wsp:val=&quot;009E2920&quot;/&gt;&lt;wsp:rsid wsp:val=&quot;009E6654&quot;/&gt;&lt;wsp:rsid wsp:val=&quot;00A026FC&quot;/&gt;&lt;wsp:rsid wsp:val=&quot;00A06D7A&quot;/&gt;&lt;wsp:rsid wsp:val=&quot;00A2375C&quot;/&gt;&lt;wsp:rsid wsp:val=&quot;00A3675F&quot;/&gt;&lt;wsp:rsid wsp:val=&quot;00A45515&quot;/&gt;&lt;wsp:rsid wsp:val=&quot;00A51BE7&quot;/&gt;&lt;wsp:rsid wsp:val=&quot;00A53B14&quot;/&gt;&lt;wsp:rsid wsp:val=&quot;00A62C12&quot;/&gt;&lt;wsp:rsid wsp:val=&quot;00A64A58&quot;/&gt;&lt;wsp:rsid wsp:val=&quot;00A654D8&quot;/&gt;&lt;wsp:rsid wsp:val=&quot;00A81CF7&quot;/&gt;&lt;wsp:rsid wsp:val=&quot;00A861DB&quot;/&gt;&lt;wsp:rsid wsp:val=&quot;00A956D4&quot;/&gt;&lt;wsp:rsid wsp:val=&quot;00AB0E64&quot;/&gt;&lt;wsp:rsid wsp:val=&quot;00AF2326&quot;/&gt;&lt;wsp:rsid wsp:val=&quot;00AF76E0&quot;/&gt;&lt;wsp:rsid wsp:val=&quot;00B03AFB&quot;/&gt;&lt;wsp:rsid wsp:val=&quot;00B136B1&quot;/&gt;&lt;wsp:rsid wsp:val=&quot;00B13FFB&quot;/&gt;&lt;wsp:rsid wsp:val=&quot;00B145CA&quot;/&gt;&lt;wsp:rsid wsp:val=&quot;00B2509D&quot;/&gt;&lt;wsp:rsid wsp:val=&quot;00B254F8&quot;/&gt;&lt;wsp:rsid wsp:val=&quot;00B27C5C&quot;/&gt;&lt;wsp:rsid wsp:val=&quot;00B32B7A&quot;/&gt;&lt;wsp:rsid wsp:val=&quot;00B52532&quot;/&gt;&lt;wsp:rsid wsp:val=&quot;00B87726&quot;/&gt;&lt;wsp:rsid wsp:val=&quot;00B97606&quot;/&gt;&lt;wsp:rsid wsp:val=&quot;00BA0E00&quot;/&gt;&lt;wsp:rsid wsp:val=&quot;00BA132A&quot;/&gt;&lt;wsp:rsid wsp:val=&quot;00BA6E40&quot;/&gt;&lt;wsp:rsid wsp:val=&quot;00BB0471&quot;/&gt;&lt;wsp:rsid wsp:val=&quot;00BB3FA8&quot;/&gt;&lt;wsp:rsid wsp:val=&quot;00BB5876&quot;/&gt;&lt;wsp:rsid wsp:val=&quot;00BD14F8&quot;/&gt;&lt;wsp:rsid wsp:val=&quot;00BD2679&quot;/&gt;&lt;wsp:rsid wsp:val=&quot;00BE57ED&quot;/&gt;&lt;wsp:rsid wsp:val=&quot;00BF2401&quot;/&gt;&lt;wsp:rsid wsp:val=&quot;00C16580&quot;/&gt;&lt;wsp:rsid wsp:val=&quot;00C27D80&quot;/&gt;&lt;wsp:rsid wsp:val=&quot;00C27E4A&quot;/&gt;&lt;wsp:rsid wsp:val=&quot;00C450F5&quot;/&gt;&lt;wsp:rsid wsp:val=&quot;00C45FA5&quot;/&gt;&lt;wsp:rsid wsp:val=&quot;00C57F55&quot;/&gt;&lt;wsp:rsid wsp:val=&quot;00C754BA&quot;/&gt;&lt;wsp:rsid wsp:val=&quot;00C85E61&quot;/&gt;&lt;wsp:rsid wsp:val=&quot;00C913BC&quot;/&gt;&lt;wsp:rsid wsp:val=&quot;00C91FE0&quot;/&gt;&lt;wsp:rsid wsp:val=&quot;00C9460C&quot;/&gt;&lt;wsp:rsid wsp:val=&quot;00CA309D&quot;/&gt;&lt;wsp:rsid wsp:val=&quot;00CA4068&quot;/&gt;&lt;wsp:rsid wsp:val=&quot;00CD101F&quot;/&gt;&lt;wsp:rsid wsp:val=&quot;00D05047&quot;/&gt;&lt;wsp:rsid wsp:val=&quot;00D15BA1&quot;/&gt;&lt;wsp:rsid wsp:val=&quot;00D2499D&quot;/&gt;&lt;wsp:rsid wsp:val=&quot;00D32D3D&quot;/&gt;&lt;wsp:rsid wsp:val=&quot;00D45F84&quot;/&gt;&lt;wsp:rsid wsp:val=&quot;00D4741C&quot;/&gt;&lt;wsp:rsid wsp:val=&quot;00D65285&quot;/&gt;&lt;wsp:rsid wsp:val=&quot;00D7607B&quot;/&gt;&lt;wsp:rsid wsp:val=&quot;00D845EC&quot;/&gt;&lt;wsp:rsid wsp:val=&quot;00D859BB&quot;/&gt;&lt;wsp:rsid wsp:val=&quot;00D938DB&quot;/&gt;&lt;wsp:rsid wsp:val=&quot;00D96B56&quot;/&gt;&lt;wsp:rsid wsp:val=&quot;00DA2BA5&quot;/&gt;&lt;wsp:rsid wsp:val=&quot;00DB3DA8&quot;/&gt;&lt;wsp:rsid wsp:val=&quot;00DD3C31&quot;/&gt;&lt;wsp:rsid wsp:val=&quot;00E04B0F&quot;/&gt;&lt;wsp:rsid wsp:val=&quot;00E0675A&quot;/&gt;&lt;wsp:rsid wsp:val=&quot;00E06A87&quot;/&gt;&lt;wsp:rsid wsp:val=&quot;00E0725A&quot;/&gt;&lt;wsp:rsid wsp:val=&quot;00E13E8F&quot;/&gt;&lt;wsp:rsid wsp:val=&quot;00E14059&quot;/&gt;&lt;wsp:rsid wsp:val=&quot;00E20AF2&quot;/&gt;&lt;wsp:rsid wsp:val=&quot;00E30513&quot;/&gt;&lt;wsp:rsid wsp:val=&quot;00E35ED9&quot;/&gt;&lt;wsp:rsid wsp:val=&quot;00E5393E&quot;/&gt;&lt;wsp:rsid wsp:val=&quot;00E610D3&quot;/&gt;&lt;wsp:rsid wsp:val=&quot;00E617C3&quot;/&gt;&lt;wsp:rsid wsp:val=&quot;00E758F1&quot;/&gt;&lt;wsp:rsid wsp:val=&quot;00E9213D&quot;/&gt;&lt;wsp:rsid wsp:val=&quot;00E947B0&quot;/&gt;&lt;wsp:rsid wsp:val=&quot;00EA1529&quot;/&gt;&lt;wsp:rsid wsp:val=&quot;00EB1051&quot;/&gt;&lt;wsp:rsid wsp:val=&quot;00EB698E&quot;/&gt;&lt;wsp:rsid wsp:val=&quot;00EE3BC1&quot;/&gt;&lt;wsp:rsid wsp:val=&quot;00EF21AD&quot;/&gt;&lt;wsp:rsid wsp:val=&quot;00F02A9F&quot;/&gt;&lt;wsp:rsid wsp:val=&quot;00F07EBF&quot;/&gt;&lt;wsp:rsid wsp:val=&quot;00F45F62&quot;/&gt;&lt;wsp:rsid wsp:val=&quot;00F918C0&quot;/&gt;&lt;wsp:rsid wsp:val=&quot;00F94099&quot;/&gt;&lt;wsp:rsid wsp:val=&quot;00FB5C9E&quot;/&gt;&lt;wsp:rsid wsp:val=&quot;00FB6F3A&quot;/&gt;&lt;wsp:rsid wsp:val=&quot;00FC5717&quot;/&gt;&lt;wsp:rsid wsp:val=&quot;00FD6A91&quot;/&gt;&lt;wsp:rsid wsp:val=&quot;00FE289A&quot;/&gt;&lt;wsp:rsid wsp:val=&quot;00FE506C&quot;/&gt;&lt;/wsp:rsids&gt;&lt;/w:docPr&gt;&lt;w:body&gt;&lt;wx:sect&gt;&lt;w:p wsp:rsidR=&quot;00000000&quot; wsp:rsidRDefault=&quot;00FE289A&quot; wsp:rsidP=&quot;00FE289A&quot;&gt;&lt;m:oMathPara&gt;&lt;m:oMath&gt;&lt;m:sSub&gt;&lt;m:sSubPr&gt;&lt;m:ctrlPr&gt;&lt;w:rPr&gt;&lt;w:rFonts w:ascii=&quot;Cambria Math&quot; w:h-ansi=&quot;Cambria Math&quot; w:cs=&quot;Times New Roman&quot;/&gt;&lt;wx:font wx:val=&quot;Cambria Math&quot;/&gt;&lt;w:i/&gt;&lt;w:sz w:val=&quot;28&quot;/&gt;&lt;w:sz-cs w:val=&quot;28&quot;/&gt;&lt;w:lang w:val=&quot;EN-US&quot;/&gt;&lt;/w:rPr&gt;&lt;/m:ctrlPr&gt;&lt;/m:sSubPr&gt;&lt;m:e&gt;&lt;m:r&gt;&lt;w:rPr&gt;&lt;w:rFonts w:ascii=&quot;Cambria Math&quot; w:h-ansi=&quot;Cambria Math&quot; w:cs=&quot;Times New Roman&quot;/&gt;&lt;wx:font wx:val=&quot;Cambria Math&quot;/&gt;&lt;w:i/&gt;&lt;w:sz w:val=&quot;28&quot;/&gt;&lt;w:sz-cs w:val=&quot;28&quot;/&gt;&lt;w:lang w:val=&quot;EN-US&quot;/&gt;&lt;/w:rPr&gt;&lt;m:t&gt;n&lt;/m:t&gt;&lt;/m:r&gt;&lt;/m:e&gt;&lt;m:sub&gt;&lt;m:r&gt;&lt;w:rPr&gt;&lt;w:rFonts w:ascii=&quot;Cambria Math&quot; w:h-ansi=&quot;Cambria Math&quot; w:cs=&quot;Times New Roman&quot;/&gt;&lt;wx:font wx:val=&quot;Cambria Math&quot;/&gt;&lt;w:i/&gt;&lt;w:sz w:val=&quot;28&quot;/&gt;&lt;w:sz-cs w:val=&quot;28&quot;/&gt;&lt;w:lang w:val=&quot;EN-US&quot;/&gt;&lt;/w:rPr&gt;&lt;m:t&gt;i&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2" o:title="" chromakey="white"/>
          </v:shape>
        </w:pict>
      </w:r>
      <w:r w:rsidRPr="0049520D">
        <w:rPr>
          <w:rFonts w:ascii="Times New Roman" w:hAnsi="Times New Roman" w:cs="Times New Roman"/>
          <w:sz w:val="28"/>
          <w:szCs w:val="28"/>
        </w:rPr>
        <w:instrText xml:space="preserve"> </w:instrText>
      </w:r>
      <w:r w:rsidRPr="0049520D">
        <w:rPr>
          <w:rFonts w:ascii="Times New Roman" w:hAnsi="Times New Roman" w:cs="Times New Roman"/>
          <w:sz w:val="28"/>
          <w:szCs w:val="28"/>
        </w:rPr>
        <w:fldChar w:fldCharType="separate"/>
      </w:r>
      <w:r w:rsidRPr="0049520D">
        <w:rPr>
          <w:position w:val="-6"/>
        </w:rPr>
        <w:pict>
          <v:shape id="_x0000_i1031" type="#_x0000_t75" style="width:12.6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stylePaneFormatFilter w:val=&quot;3F01&quot;/&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7967&quot;/&gt;&lt;wsp:rsid wsp:val=&quot;000029D6&quot;/&gt;&lt;wsp:rsid wsp:val=&quot;00002C4D&quot;/&gt;&lt;wsp:rsid wsp:val=&quot;00017571&quot;/&gt;&lt;wsp:rsid wsp:val=&quot;00027105&quot;/&gt;&lt;wsp:rsid wsp:val=&quot;00033732&quot;/&gt;&lt;wsp:rsid wsp:val=&quot;00033F33&quot;/&gt;&lt;wsp:rsid wsp:val=&quot;000474BF&quot;/&gt;&lt;wsp:rsid wsp:val=&quot;00051CF3&quot;/&gt;&lt;wsp:rsid wsp:val=&quot;00060869&quot;/&gt;&lt;wsp:rsid wsp:val=&quot;000625C0&quot;/&gt;&lt;wsp:rsid wsp:val=&quot;00073578&quot;/&gt;&lt;wsp:rsid wsp:val=&quot;0007381A&quot;/&gt;&lt;wsp:rsid wsp:val=&quot;00076D95&quot;/&gt;&lt;wsp:rsid wsp:val=&quot;00080AC8&quot;/&gt;&lt;wsp:rsid wsp:val=&quot;00085754&quot;/&gt;&lt;wsp:rsid wsp:val=&quot;00086DEE&quot;/&gt;&lt;wsp:rsid wsp:val=&quot;00090228&quot;/&gt;&lt;wsp:rsid wsp:val=&quot;00094FC2&quot;/&gt;&lt;wsp:rsid wsp:val=&quot;000A0A94&quot;/&gt;&lt;wsp:rsid wsp:val=&quot;000B1DCA&quot;/&gt;&lt;wsp:rsid wsp:val=&quot;000B69E2&quot;/&gt;&lt;wsp:rsid wsp:val=&quot;000D4124&quot;/&gt;&lt;wsp:rsid wsp:val=&quot;000D6D2E&quot;/&gt;&lt;wsp:rsid wsp:val=&quot;000E0B24&quot;/&gt;&lt;wsp:rsid wsp:val=&quot;000E587C&quot;/&gt;&lt;wsp:rsid wsp:val=&quot;0015407B&quot;/&gt;&lt;wsp:rsid wsp:val=&quot;001556AA&quot;/&gt;&lt;wsp:rsid wsp:val=&quot;00173065&quot;/&gt;&lt;wsp:rsid wsp:val=&quot;00177F55&quot;/&gt;&lt;wsp:rsid wsp:val=&quot;00181CB6&quot;/&gt;&lt;wsp:rsid wsp:val=&quot;00195939&quot;/&gt;&lt;wsp:rsid wsp:val=&quot;001A0271&quot;/&gt;&lt;wsp:rsid wsp:val=&quot;001A3F32&quot;/&gt;&lt;wsp:rsid wsp:val=&quot;001A4AE0&quot;/&gt;&lt;wsp:rsid wsp:val=&quot;001B3810&quot;/&gt;&lt;wsp:rsid wsp:val=&quot;001B5BDD&quot;/&gt;&lt;wsp:rsid wsp:val=&quot;001C7C77&quot;/&gt;&lt;wsp:rsid wsp:val=&quot;001D6FF2&quot;/&gt;&lt;wsp:rsid wsp:val=&quot;001E08B2&quot;/&gt;&lt;wsp:rsid wsp:val=&quot;001E0A17&quot;/&gt;&lt;wsp:rsid wsp:val=&quot;002040FD&quot;/&gt;&lt;wsp:rsid wsp:val=&quot;00205FE0&quot;/&gt;&lt;wsp:rsid wsp:val=&quot;00206D1B&quot;/&gt;&lt;wsp:rsid wsp:val=&quot;0021372E&quot;/&gt;&lt;wsp:rsid wsp:val=&quot;002155CA&quot;/&gt;&lt;wsp:rsid wsp:val=&quot;00230FA3&quot;/&gt;&lt;wsp:rsid wsp:val=&quot;00242A24&quot;/&gt;&lt;wsp:rsid wsp:val=&quot;00246F22&quot;/&gt;&lt;wsp:rsid wsp:val=&quot;00251DB5&quot;/&gt;&lt;wsp:rsid wsp:val=&quot;00255836&quot;/&gt;&lt;wsp:rsid wsp:val=&quot;00273425&quot;/&gt;&lt;wsp:rsid wsp:val=&quot;00280B08&quot;/&gt;&lt;wsp:rsid wsp:val=&quot;00283806&quot;/&gt;&lt;wsp:rsid wsp:val=&quot;00287A81&quot;/&gt;&lt;wsp:rsid wsp:val=&quot;00293113&quot;/&gt;&lt;wsp:rsid wsp:val=&quot;002A2466&quot;/&gt;&lt;wsp:rsid wsp:val=&quot;002A5C24&quot;/&gt;&lt;wsp:rsid wsp:val=&quot;002B46DF&quot;/&gt;&lt;wsp:rsid wsp:val=&quot;002B5456&quot;/&gt;&lt;wsp:rsid wsp:val=&quot;002E407E&quot;/&gt;&lt;wsp:rsid wsp:val=&quot;00306714&quot;/&gt;&lt;wsp:rsid wsp:val=&quot;0036029F&quot;/&gt;&lt;wsp:rsid wsp:val=&quot;00363F07&quot;/&gt;&lt;wsp:rsid wsp:val=&quot;003644EE&quot;/&gt;&lt;wsp:rsid wsp:val=&quot;00372256&quot;/&gt;&lt;wsp:rsid wsp:val=&quot;00373D04&quot;/&gt;&lt;wsp:rsid wsp:val=&quot;00381C9D&quot;/&gt;&lt;wsp:rsid wsp:val=&quot;00381D49&quot;/&gt;&lt;wsp:rsid wsp:val=&quot;003874E0&quot;/&gt;&lt;wsp:rsid wsp:val=&quot;003963DE&quot;/&gt;&lt;wsp:rsid wsp:val=&quot;003B41A7&quot;/&gt;&lt;wsp:rsid wsp:val=&quot;003C472E&quot;/&gt;&lt;wsp:rsid wsp:val=&quot;003D0D3C&quot;/&gt;&lt;wsp:rsid wsp:val=&quot;003D1F8C&quot;/&gt;&lt;wsp:rsid wsp:val=&quot;00405D96&quot;/&gt;&lt;wsp:rsid wsp:val=&quot;00406458&quot;/&gt;&lt;wsp:rsid wsp:val=&quot;00411DF4&quot;/&gt;&lt;wsp:rsid wsp:val=&quot;00414304&quot;/&gt;&lt;wsp:rsid wsp:val=&quot;00420762&quot;/&gt;&lt;wsp:rsid wsp:val=&quot;00451827&quot;/&gt;&lt;wsp:rsid wsp:val=&quot;00467F24&quot;/&gt;&lt;wsp:rsid wsp:val=&quot;00475886&quot;/&gt;&lt;wsp:rsid wsp:val=&quot;0048362D&quot;/&gt;&lt;wsp:rsid wsp:val=&quot;0049520D&quot;/&gt;&lt;wsp:rsid wsp:val=&quot;004A21E0&quot;/&gt;&lt;wsp:rsid wsp:val=&quot;004A722A&quot;/&gt;&lt;wsp:rsid wsp:val=&quot;004D4ACD&quot;/&gt;&lt;wsp:rsid wsp:val=&quot;00510687&quot;/&gt;&lt;wsp:rsid wsp:val=&quot;00537744&quot;/&gt;&lt;wsp:rsid wsp:val=&quot;005402BE&quot;/&gt;&lt;wsp:rsid wsp:val=&quot;0057003C&quot;/&gt;&lt;wsp:rsid wsp:val=&quot;00577FF7&quot;/&gt;&lt;wsp:rsid wsp:val=&quot;00592609&quot;/&gt;&lt;wsp:rsid wsp:val=&quot;005B0060&quot;/&gt;&lt;wsp:rsid wsp:val=&quot;005D634F&quot;/&gt;&lt;wsp:rsid wsp:val=&quot;005E0BB9&quot;/&gt;&lt;wsp:rsid wsp:val=&quot;005E7967&quot;/&gt;&lt;wsp:rsid wsp:val=&quot;006003FA&quot;/&gt;&lt;wsp:rsid wsp:val=&quot;00613EE0&quot;/&gt;&lt;wsp:rsid wsp:val=&quot;0061571C&quot;/&gt;&lt;wsp:rsid wsp:val=&quot;006230FC&quot;/&gt;&lt;wsp:rsid wsp:val=&quot;0063638F&quot;/&gt;&lt;wsp:rsid wsp:val=&quot;00640E53&quot;/&gt;&lt;wsp:rsid wsp:val=&quot;006678CB&quot;/&gt;&lt;wsp:rsid wsp:val=&quot;006928ED&quot;/&gt;&lt;wsp:rsid wsp:val=&quot;006A3994&quot;/&gt;&lt;wsp:rsid wsp:val=&quot;006B2D90&quot;/&gt;&lt;wsp:rsid wsp:val=&quot;006B345C&quot;/&gt;&lt;wsp:rsid wsp:val=&quot;006B6E40&quot;/&gt;&lt;wsp:rsid wsp:val=&quot;006C626F&quot;/&gt;&lt;wsp:rsid wsp:val=&quot;006E19E2&quot;/&gt;&lt;wsp:rsid wsp:val=&quot;00705012&quot;/&gt;&lt;wsp:rsid wsp:val=&quot;00715F3C&quot;/&gt;&lt;wsp:rsid wsp:val=&quot;00724CB8&quot;/&gt;&lt;wsp:rsid wsp:val=&quot;007335C2&quot;/&gt;&lt;wsp:rsid wsp:val=&quot;00734329&quot;/&gt;&lt;wsp:rsid wsp:val=&quot;007620A1&quot;/&gt;&lt;wsp:rsid wsp:val=&quot;00772C38&quot;/&gt;&lt;wsp:rsid wsp:val=&quot;007947FA&quot;/&gt;&lt;wsp:rsid wsp:val=&quot;007C72DD&quot;/&gt;&lt;wsp:rsid wsp:val=&quot;007E7304&quot;/&gt;&lt;wsp:rsid wsp:val=&quot;008038BC&quot;/&gt;&lt;wsp:rsid wsp:val=&quot;0081351E&quot;/&gt;&lt;wsp:rsid wsp:val=&quot;00842133&quot;/&gt;&lt;wsp:rsid wsp:val=&quot;00853250&quot;/&gt;&lt;wsp:rsid wsp:val=&quot;008533EE&quot;/&gt;&lt;wsp:rsid wsp:val=&quot;008869F0&quot;/&gt;&lt;wsp:rsid wsp:val=&quot;00891F55&quot;/&gt;&lt;wsp:rsid wsp:val=&quot;008A1A49&quot;/&gt;&lt;wsp:rsid wsp:val=&quot;008C0D75&quot;/&gt;&lt;wsp:rsid wsp:val=&quot;008C0EE6&quot;/&gt;&lt;wsp:rsid wsp:val=&quot;008E2629&quot;/&gt;&lt;wsp:rsid wsp:val=&quot;00901CDF&quot;/&gt;&lt;wsp:rsid wsp:val=&quot;00906E72&quot;/&gt;&lt;wsp:rsid wsp:val=&quot;00936388&quot;/&gt;&lt;wsp:rsid wsp:val=&quot;00950E9A&quot;/&gt;&lt;wsp:rsid wsp:val=&quot;009611D4&quot;/&gt;&lt;wsp:rsid wsp:val=&quot;00973E08&quot;/&gt;&lt;wsp:rsid wsp:val=&quot;00985B8D&quot;/&gt;&lt;wsp:rsid wsp:val=&quot;009C1638&quot;/&gt;&lt;wsp:rsid wsp:val=&quot;009D077F&quot;/&gt;&lt;wsp:rsid wsp:val=&quot;009E2920&quot;/&gt;&lt;wsp:rsid wsp:val=&quot;009E6654&quot;/&gt;&lt;wsp:rsid wsp:val=&quot;00A026FC&quot;/&gt;&lt;wsp:rsid wsp:val=&quot;00A06D7A&quot;/&gt;&lt;wsp:rsid wsp:val=&quot;00A2375C&quot;/&gt;&lt;wsp:rsid wsp:val=&quot;00A3675F&quot;/&gt;&lt;wsp:rsid wsp:val=&quot;00A45515&quot;/&gt;&lt;wsp:rsid wsp:val=&quot;00A51BE7&quot;/&gt;&lt;wsp:rsid wsp:val=&quot;00A53B14&quot;/&gt;&lt;wsp:rsid wsp:val=&quot;00A62C12&quot;/&gt;&lt;wsp:rsid wsp:val=&quot;00A64A58&quot;/&gt;&lt;wsp:rsid wsp:val=&quot;00A654D8&quot;/&gt;&lt;wsp:rsid wsp:val=&quot;00A81CF7&quot;/&gt;&lt;wsp:rsid wsp:val=&quot;00A861DB&quot;/&gt;&lt;wsp:rsid wsp:val=&quot;00A956D4&quot;/&gt;&lt;wsp:rsid wsp:val=&quot;00AB0E64&quot;/&gt;&lt;wsp:rsid wsp:val=&quot;00AF2326&quot;/&gt;&lt;wsp:rsid wsp:val=&quot;00AF76E0&quot;/&gt;&lt;wsp:rsid wsp:val=&quot;00B03AFB&quot;/&gt;&lt;wsp:rsid wsp:val=&quot;00B136B1&quot;/&gt;&lt;wsp:rsid wsp:val=&quot;00B13FFB&quot;/&gt;&lt;wsp:rsid wsp:val=&quot;00B145CA&quot;/&gt;&lt;wsp:rsid wsp:val=&quot;00B2509D&quot;/&gt;&lt;wsp:rsid wsp:val=&quot;00B254F8&quot;/&gt;&lt;wsp:rsid wsp:val=&quot;00B27C5C&quot;/&gt;&lt;wsp:rsid wsp:val=&quot;00B32B7A&quot;/&gt;&lt;wsp:rsid wsp:val=&quot;00B52532&quot;/&gt;&lt;wsp:rsid wsp:val=&quot;00B87726&quot;/&gt;&lt;wsp:rsid wsp:val=&quot;00B97606&quot;/&gt;&lt;wsp:rsid wsp:val=&quot;00BA0E00&quot;/&gt;&lt;wsp:rsid wsp:val=&quot;00BA132A&quot;/&gt;&lt;wsp:rsid wsp:val=&quot;00BA6E40&quot;/&gt;&lt;wsp:rsid wsp:val=&quot;00BB0471&quot;/&gt;&lt;wsp:rsid wsp:val=&quot;00BB3FA8&quot;/&gt;&lt;wsp:rsid wsp:val=&quot;00BB5876&quot;/&gt;&lt;wsp:rsid wsp:val=&quot;00BD14F8&quot;/&gt;&lt;wsp:rsid wsp:val=&quot;00BD2679&quot;/&gt;&lt;wsp:rsid wsp:val=&quot;00BE57ED&quot;/&gt;&lt;wsp:rsid wsp:val=&quot;00BF2401&quot;/&gt;&lt;wsp:rsid wsp:val=&quot;00C16580&quot;/&gt;&lt;wsp:rsid wsp:val=&quot;00C27D80&quot;/&gt;&lt;wsp:rsid wsp:val=&quot;00C27E4A&quot;/&gt;&lt;wsp:rsid wsp:val=&quot;00C450F5&quot;/&gt;&lt;wsp:rsid wsp:val=&quot;00C45FA5&quot;/&gt;&lt;wsp:rsid wsp:val=&quot;00C57F55&quot;/&gt;&lt;wsp:rsid wsp:val=&quot;00C754BA&quot;/&gt;&lt;wsp:rsid wsp:val=&quot;00C85E61&quot;/&gt;&lt;wsp:rsid wsp:val=&quot;00C913BC&quot;/&gt;&lt;wsp:rsid wsp:val=&quot;00C91FE0&quot;/&gt;&lt;wsp:rsid wsp:val=&quot;00C9460C&quot;/&gt;&lt;wsp:rsid wsp:val=&quot;00CA309D&quot;/&gt;&lt;wsp:rsid wsp:val=&quot;00CA4068&quot;/&gt;&lt;wsp:rsid wsp:val=&quot;00CD101F&quot;/&gt;&lt;wsp:rsid wsp:val=&quot;00D05047&quot;/&gt;&lt;wsp:rsid wsp:val=&quot;00D15BA1&quot;/&gt;&lt;wsp:rsid wsp:val=&quot;00D2499D&quot;/&gt;&lt;wsp:rsid wsp:val=&quot;00D32D3D&quot;/&gt;&lt;wsp:rsid wsp:val=&quot;00D45F84&quot;/&gt;&lt;wsp:rsid wsp:val=&quot;00D4741C&quot;/&gt;&lt;wsp:rsid wsp:val=&quot;00D65285&quot;/&gt;&lt;wsp:rsid wsp:val=&quot;00D7607B&quot;/&gt;&lt;wsp:rsid wsp:val=&quot;00D845EC&quot;/&gt;&lt;wsp:rsid wsp:val=&quot;00D859BB&quot;/&gt;&lt;wsp:rsid wsp:val=&quot;00D938DB&quot;/&gt;&lt;wsp:rsid wsp:val=&quot;00D96B56&quot;/&gt;&lt;wsp:rsid wsp:val=&quot;00DA2BA5&quot;/&gt;&lt;wsp:rsid wsp:val=&quot;00DB3DA8&quot;/&gt;&lt;wsp:rsid wsp:val=&quot;00DD3C31&quot;/&gt;&lt;wsp:rsid wsp:val=&quot;00E04B0F&quot;/&gt;&lt;wsp:rsid wsp:val=&quot;00E0675A&quot;/&gt;&lt;wsp:rsid wsp:val=&quot;00E06A87&quot;/&gt;&lt;wsp:rsid wsp:val=&quot;00E0725A&quot;/&gt;&lt;wsp:rsid wsp:val=&quot;00E13E8F&quot;/&gt;&lt;wsp:rsid wsp:val=&quot;00E14059&quot;/&gt;&lt;wsp:rsid wsp:val=&quot;00E20AF2&quot;/&gt;&lt;wsp:rsid wsp:val=&quot;00E30513&quot;/&gt;&lt;wsp:rsid wsp:val=&quot;00E35ED9&quot;/&gt;&lt;wsp:rsid wsp:val=&quot;00E5393E&quot;/&gt;&lt;wsp:rsid wsp:val=&quot;00E610D3&quot;/&gt;&lt;wsp:rsid wsp:val=&quot;00E617C3&quot;/&gt;&lt;wsp:rsid wsp:val=&quot;00E758F1&quot;/&gt;&lt;wsp:rsid wsp:val=&quot;00E9213D&quot;/&gt;&lt;wsp:rsid wsp:val=&quot;00E947B0&quot;/&gt;&lt;wsp:rsid wsp:val=&quot;00EA1529&quot;/&gt;&lt;wsp:rsid wsp:val=&quot;00EB1051&quot;/&gt;&lt;wsp:rsid wsp:val=&quot;00EB698E&quot;/&gt;&lt;wsp:rsid wsp:val=&quot;00EE3BC1&quot;/&gt;&lt;wsp:rsid wsp:val=&quot;00EF21AD&quot;/&gt;&lt;wsp:rsid wsp:val=&quot;00F02A9F&quot;/&gt;&lt;wsp:rsid wsp:val=&quot;00F07EBF&quot;/&gt;&lt;wsp:rsid wsp:val=&quot;00F45F62&quot;/&gt;&lt;wsp:rsid wsp:val=&quot;00F918C0&quot;/&gt;&lt;wsp:rsid wsp:val=&quot;00F94099&quot;/&gt;&lt;wsp:rsid wsp:val=&quot;00FB5C9E&quot;/&gt;&lt;wsp:rsid wsp:val=&quot;00FB6F3A&quot;/&gt;&lt;wsp:rsid wsp:val=&quot;00FC5717&quot;/&gt;&lt;wsp:rsid wsp:val=&quot;00FD6A91&quot;/&gt;&lt;wsp:rsid wsp:val=&quot;00FE289A&quot;/&gt;&lt;wsp:rsid wsp:val=&quot;00FE506C&quot;/&gt;&lt;/wsp:rsids&gt;&lt;/w:docPr&gt;&lt;w:body&gt;&lt;wx:sect&gt;&lt;w:p wsp:rsidR=&quot;00000000&quot; wsp:rsidRDefault=&quot;00FE289A&quot; wsp:rsidP=&quot;00FE289A&quot;&gt;&lt;m:oMathPara&gt;&lt;m:oMath&gt;&lt;m:sSub&gt;&lt;m:sSubPr&gt;&lt;m:ctrlPr&gt;&lt;w:rPr&gt;&lt;w:rFonts w:ascii=&quot;Cambria Math&quot; w:h-ansi=&quot;Cambria Math&quot; w:cs=&quot;Times New Roman&quot;/&gt;&lt;wx:font wx:val=&quot;Cambria Math&quot;/&gt;&lt;w:i/&gt;&lt;w:sz w:val=&quot;28&quot;/&gt;&lt;w:sz-cs w:val=&quot;28&quot;/&gt;&lt;w:lang w:val=&quot;EN-US&quot;/&gt;&lt;/w:rPr&gt;&lt;/m:ctrlPr&gt;&lt;/m:sSubPr&gt;&lt;m:e&gt;&lt;m:r&gt;&lt;w:rPr&gt;&lt;w:rFonts w:ascii=&quot;Cambria Math&quot; w:h-ansi=&quot;Cambria Math&quot; w:cs=&quot;Times New Roman&quot;/&gt;&lt;wx:font wx:val=&quot;Cambria Math&quot;/&gt;&lt;w:i/&gt;&lt;w:sz w:val=&quot;28&quot;/&gt;&lt;w:sz-cs w:val=&quot;28&quot;/&gt;&lt;w:lang w:val=&quot;EN-US&quot;/&gt;&lt;/w:rPr&gt;&lt;m:t&gt;n&lt;/m:t&gt;&lt;/m:r&gt;&lt;/m:e&gt;&lt;m:sub&gt;&lt;m:r&gt;&lt;w:rPr&gt;&lt;w:rFonts w:ascii=&quot;Cambria Math&quot; w:h-ansi=&quot;Cambria Math&quot; w:cs=&quot;Times New Roman&quot;/&gt;&lt;wx:font wx:val=&quot;Cambria Math&quot;/&gt;&lt;w:i/&gt;&lt;w:sz w:val=&quot;28&quot;/&gt;&lt;w:sz-cs w:val=&quot;28&quot;/&gt;&lt;w:lang w:val=&quot;EN-US&quot;/&gt;&lt;/w:rPr&gt;&lt;m:t&gt;i&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2" o:title="" chromakey="white"/>
          </v:shape>
        </w:pict>
      </w:r>
      <w:r w:rsidRPr="0049520D">
        <w:rPr>
          <w:rFonts w:ascii="Times New Roman" w:hAnsi="Times New Roman" w:cs="Times New Roman"/>
          <w:sz w:val="28"/>
          <w:szCs w:val="28"/>
        </w:rPr>
        <w:fldChar w:fldCharType="end"/>
      </w:r>
      <w:r w:rsidRPr="009804F2">
        <w:rPr>
          <w:rFonts w:ascii="Times New Roman" w:hAnsi="Times New Roman" w:cs="Times New Roman"/>
          <w:sz w:val="28"/>
          <w:szCs w:val="28"/>
        </w:rPr>
        <w:t xml:space="preserve"> </w:t>
      </w:r>
      <w:r>
        <w:rPr>
          <w:rFonts w:ascii="Times New Roman" w:hAnsi="Times New Roman" w:cs="Times New Roman"/>
          <w:sz w:val="28"/>
          <w:szCs w:val="28"/>
        </w:rPr>
        <w:t>–</w:t>
      </w:r>
      <w:r w:rsidRPr="009804F2">
        <w:rPr>
          <w:rFonts w:ascii="Times New Roman" w:hAnsi="Times New Roman" w:cs="Times New Roman"/>
          <w:sz w:val="28"/>
          <w:szCs w:val="28"/>
        </w:rPr>
        <w:t xml:space="preserve"> число птиц каждого вида, которых обслуживает установка;</w:t>
      </w:r>
    </w:p>
    <w:p w:rsidR="00DF6FF5" w:rsidRPr="009804F2" w:rsidRDefault="00DF6FF5" w:rsidP="00B4580C">
      <w:pPr>
        <w:spacing w:line="360" w:lineRule="auto"/>
        <w:ind w:firstLine="426"/>
        <w:jc w:val="both"/>
        <w:rPr>
          <w:rFonts w:ascii="Times New Roman" w:hAnsi="Times New Roman" w:cs="Times New Roman"/>
          <w:sz w:val="28"/>
          <w:szCs w:val="28"/>
        </w:rPr>
      </w:pPr>
      <w:r w:rsidRPr="0049520D">
        <w:rPr>
          <w:rFonts w:ascii="Times New Roman" w:hAnsi="Times New Roman" w:cs="Times New Roman"/>
          <w:sz w:val="28"/>
          <w:szCs w:val="28"/>
        </w:rPr>
        <w:fldChar w:fldCharType="begin"/>
      </w:r>
      <w:r w:rsidRPr="0049520D">
        <w:rPr>
          <w:rFonts w:ascii="Times New Roman" w:hAnsi="Times New Roman" w:cs="Times New Roman"/>
          <w:sz w:val="28"/>
          <w:szCs w:val="28"/>
        </w:rPr>
        <w:instrText xml:space="preserve"> QUOTE </w:instrText>
      </w:r>
      <w:r w:rsidRPr="0049520D">
        <w:rPr>
          <w:position w:val="-6"/>
        </w:rPr>
        <w:pict>
          <v:shape id="_x0000_i1032" type="#_x0000_t75" style="width:12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stylePaneFormatFilter w:val=&quot;3F01&quot;/&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7967&quot;/&gt;&lt;wsp:rsid wsp:val=&quot;000029D6&quot;/&gt;&lt;wsp:rsid wsp:val=&quot;00002C4D&quot;/&gt;&lt;wsp:rsid wsp:val=&quot;00017571&quot;/&gt;&lt;wsp:rsid wsp:val=&quot;00027105&quot;/&gt;&lt;wsp:rsid wsp:val=&quot;00033732&quot;/&gt;&lt;wsp:rsid wsp:val=&quot;00033F33&quot;/&gt;&lt;wsp:rsid wsp:val=&quot;000474BF&quot;/&gt;&lt;wsp:rsid wsp:val=&quot;00051CF3&quot;/&gt;&lt;wsp:rsid wsp:val=&quot;00060869&quot;/&gt;&lt;wsp:rsid wsp:val=&quot;000625C0&quot;/&gt;&lt;wsp:rsid wsp:val=&quot;00073578&quot;/&gt;&lt;wsp:rsid wsp:val=&quot;0007381A&quot;/&gt;&lt;wsp:rsid wsp:val=&quot;00076D95&quot;/&gt;&lt;wsp:rsid wsp:val=&quot;00080AC8&quot;/&gt;&lt;wsp:rsid wsp:val=&quot;00085754&quot;/&gt;&lt;wsp:rsid wsp:val=&quot;00086DEE&quot;/&gt;&lt;wsp:rsid wsp:val=&quot;00090228&quot;/&gt;&lt;wsp:rsid wsp:val=&quot;00094FC2&quot;/&gt;&lt;wsp:rsid wsp:val=&quot;000A0A94&quot;/&gt;&lt;wsp:rsid wsp:val=&quot;000B1DCA&quot;/&gt;&lt;wsp:rsid wsp:val=&quot;000B69E2&quot;/&gt;&lt;wsp:rsid wsp:val=&quot;000D4124&quot;/&gt;&lt;wsp:rsid wsp:val=&quot;000D6D2E&quot;/&gt;&lt;wsp:rsid wsp:val=&quot;000E0B24&quot;/&gt;&lt;wsp:rsid wsp:val=&quot;000E587C&quot;/&gt;&lt;wsp:rsid wsp:val=&quot;0015407B&quot;/&gt;&lt;wsp:rsid wsp:val=&quot;001556AA&quot;/&gt;&lt;wsp:rsid wsp:val=&quot;00173065&quot;/&gt;&lt;wsp:rsid wsp:val=&quot;00177F55&quot;/&gt;&lt;wsp:rsid wsp:val=&quot;00181CB6&quot;/&gt;&lt;wsp:rsid wsp:val=&quot;00195939&quot;/&gt;&lt;wsp:rsid wsp:val=&quot;001A0271&quot;/&gt;&lt;wsp:rsid wsp:val=&quot;001A3F32&quot;/&gt;&lt;wsp:rsid wsp:val=&quot;001A4AE0&quot;/&gt;&lt;wsp:rsid wsp:val=&quot;001B3810&quot;/&gt;&lt;wsp:rsid wsp:val=&quot;001B5BDD&quot;/&gt;&lt;wsp:rsid wsp:val=&quot;001C7C77&quot;/&gt;&lt;wsp:rsid wsp:val=&quot;001D6FF2&quot;/&gt;&lt;wsp:rsid wsp:val=&quot;001E08B2&quot;/&gt;&lt;wsp:rsid wsp:val=&quot;001E0A17&quot;/&gt;&lt;wsp:rsid wsp:val=&quot;002040FD&quot;/&gt;&lt;wsp:rsid wsp:val=&quot;00205FE0&quot;/&gt;&lt;wsp:rsid wsp:val=&quot;00206D1B&quot;/&gt;&lt;wsp:rsid wsp:val=&quot;0021372E&quot;/&gt;&lt;wsp:rsid wsp:val=&quot;002155CA&quot;/&gt;&lt;wsp:rsid wsp:val=&quot;00230FA3&quot;/&gt;&lt;wsp:rsid wsp:val=&quot;00242A24&quot;/&gt;&lt;wsp:rsid wsp:val=&quot;00246F22&quot;/&gt;&lt;wsp:rsid wsp:val=&quot;00251DB5&quot;/&gt;&lt;wsp:rsid wsp:val=&quot;00255836&quot;/&gt;&lt;wsp:rsid wsp:val=&quot;00273425&quot;/&gt;&lt;wsp:rsid wsp:val=&quot;00280B08&quot;/&gt;&lt;wsp:rsid wsp:val=&quot;00283806&quot;/&gt;&lt;wsp:rsid wsp:val=&quot;00287A81&quot;/&gt;&lt;wsp:rsid wsp:val=&quot;00293113&quot;/&gt;&lt;wsp:rsid wsp:val=&quot;002A2466&quot;/&gt;&lt;wsp:rsid wsp:val=&quot;002A5C24&quot;/&gt;&lt;wsp:rsid wsp:val=&quot;002B46DF&quot;/&gt;&lt;wsp:rsid wsp:val=&quot;002B5456&quot;/&gt;&lt;wsp:rsid wsp:val=&quot;002E407E&quot;/&gt;&lt;wsp:rsid wsp:val=&quot;00306714&quot;/&gt;&lt;wsp:rsid wsp:val=&quot;0036029F&quot;/&gt;&lt;wsp:rsid wsp:val=&quot;00363F07&quot;/&gt;&lt;wsp:rsid wsp:val=&quot;003644EE&quot;/&gt;&lt;wsp:rsid wsp:val=&quot;00372256&quot;/&gt;&lt;wsp:rsid wsp:val=&quot;00373D04&quot;/&gt;&lt;wsp:rsid wsp:val=&quot;00381C9D&quot;/&gt;&lt;wsp:rsid wsp:val=&quot;00381D49&quot;/&gt;&lt;wsp:rsid wsp:val=&quot;003874E0&quot;/&gt;&lt;wsp:rsid wsp:val=&quot;003963DE&quot;/&gt;&lt;wsp:rsid wsp:val=&quot;003B41A7&quot;/&gt;&lt;wsp:rsid wsp:val=&quot;003C472E&quot;/&gt;&lt;wsp:rsid wsp:val=&quot;003D0D3C&quot;/&gt;&lt;wsp:rsid wsp:val=&quot;003D1F8C&quot;/&gt;&lt;wsp:rsid wsp:val=&quot;00405D96&quot;/&gt;&lt;wsp:rsid wsp:val=&quot;00406458&quot;/&gt;&lt;wsp:rsid wsp:val=&quot;00411DF4&quot;/&gt;&lt;wsp:rsid wsp:val=&quot;00414304&quot;/&gt;&lt;wsp:rsid wsp:val=&quot;00420762&quot;/&gt;&lt;wsp:rsid wsp:val=&quot;00451827&quot;/&gt;&lt;wsp:rsid wsp:val=&quot;00467F24&quot;/&gt;&lt;wsp:rsid wsp:val=&quot;00475886&quot;/&gt;&lt;wsp:rsid wsp:val=&quot;0048362D&quot;/&gt;&lt;wsp:rsid wsp:val=&quot;0049520D&quot;/&gt;&lt;wsp:rsid wsp:val=&quot;004A21E0&quot;/&gt;&lt;wsp:rsid wsp:val=&quot;004A722A&quot;/&gt;&lt;wsp:rsid wsp:val=&quot;004D4ACD&quot;/&gt;&lt;wsp:rsid wsp:val=&quot;00510687&quot;/&gt;&lt;wsp:rsid wsp:val=&quot;00537744&quot;/&gt;&lt;wsp:rsid wsp:val=&quot;005402BE&quot;/&gt;&lt;wsp:rsid wsp:val=&quot;0057003C&quot;/&gt;&lt;wsp:rsid wsp:val=&quot;00577FF7&quot;/&gt;&lt;wsp:rsid wsp:val=&quot;00592609&quot;/&gt;&lt;wsp:rsid wsp:val=&quot;005B0060&quot;/&gt;&lt;wsp:rsid wsp:val=&quot;005D634F&quot;/&gt;&lt;wsp:rsid wsp:val=&quot;005E0BB9&quot;/&gt;&lt;wsp:rsid wsp:val=&quot;005E7967&quot;/&gt;&lt;wsp:rsid wsp:val=&quot;006003FA&quot;/&gt;&lt;wsp:rsid wsp:val=&quot;00613EE0&quot;/&gt;&lt;wsp:rsid wsp:val=&quot;0061571C&quot;/&gt;&lt;wsp:rsid wsp:val=&quot;006230FC&quot;/&gt;&lt;wsp:rsid wsp:val=&quot;0063638F&quot;/&gt;&lt;wsp:rsid wsp:val=&quot;00640E53&quot;/&gt;&lt;wsp:rsid wsp:val=&quot;006678CB&quot;/&gt;&lt;wsp:rsid wsp:val=&quot;006928ED&quot;/&gt;&lt;wsp:rsid wsp:val=&quot;006A3994&quot;/&gt;&lt;wsp:rsid wsp:val=&quot;006A581E&quot;/&gt;&lt;wsp:rsid wsp:val=&quot;006B2D90&quot;/&gt;&lt;wsp:rsid wsp:val=&quot;006B345C&quot;/&gt;&lt;wsp:rsid wsp:val=&quot;006B6E40&quot;/&gt;&lt;wsp:rsid wsp:val=&quot;006C626F&quot;/&gt;&lt;wsp:rsid wsp:val=&quot;006E19E2&quot;/&gt;&lt;wsp:rsid wsp:val=&quot;00705012&quot;/&gt;&lt;wsp:rsid wsp:val=&quot;00715F3C&quot;/&gt;&lt;wsp:rsid wsp:val=&quot;00724CB8&quot;/&gt;&lt;wsp:rsid wsp:val=&quot;007335C2&quot;/&gt;&lt;wsp:rsid wsp:val=&quot;00734329&quot;/&gt;&lt;wsp:rsid wsp:val=&quot;007620A1&quot;/&gt;&lt;wsp:rsid wsp:val=&quot;00772C38&quot;/&gt;&lt;wsp:rsid wsp:val=&quot;007947FA&quot;/&gt;&lt;wsp:rsid wsp:val=&quot;007C72DD&quot;/&gt;&lt;wsp:rsid wsp:val=&quot;007E7304&quot;/&gt;&lt;wsp:rsid wsp:val=&quot;008038BC&quot;/&gt;&lt;wsp:rsid wsp:val=&quot;0081351E&quot;/&gt;&lt;wsp:rsid wsp:val=&quot;00842133&quot;/&gt;&lt;wsp:rsid wsp:val=&quot;00853250&quot;/&gt;&lt;wsp:rsid wsp:val=&quot;008533EE&quot;/&gt;&lt;wsp:rsid wsp:val=&quot;008869F0&quot;/&gt;&lt;wsp:rsid wsp:val=&quot;00891F55&quot;/&gt;&lt;wsp:rsid wsp:val=&quot;008A1A49&quot;/&gt;&lt;wsp:rsid wsp:val=&quot;008C0D75&quot;/&gt;&lt;wsp:rsid wsp:val=&quot;008C0EE6&quot;/&gt;&lt;wsp:rsid wsp:val=&quot;008E2629&quot;/&gt;&lt;wsp:rsid wsp:val=&quot;00901CDF&quot;/&gt;&lt;wsp:rsid wsp:val=&quot;00906E72&quot;/&gt;&lt;wsp:rsid wsp:val=&quot;00936388&quot;/&gt;&lt;wsp:rsid wsp:val=&quot;00950E9A&quot;/&gt;&lt;wsp:rsid wsp:val=&quot;009611D4&quot;/&gt;&lt;wsp:rsid wsp:val=&quot;00973E08&quot;/&gt;&lt;wsp:rsid wsp:val=&quot;00985B8D&quot;/&gt;&lt;wsp:rsid wsp:val=&quot;009C1638&quot;/&gt;&lt;wsp:rsid wsp:val=&quot;009D077F&quot;/&gt;&lt;wsp:rsid wsp:val=&quot;009E2920&quot;/&gt;&lt;wsp:rsid wsp:val=&quot;009E6654&quot;/&gt;&lt;wsp:rsid wsp:val=&quot;00A026FC&quot;/&gt;&lt;wsp:rsid wsp:val=&quot;00A06D7A&quot;/&gt;&lt;wsp:rsid wsp:val=&quot;00A2375C&quot;/&gt;&lt;wsp:rsid wsp:val=&quot;00A3675F&quot;/&gt;&lt;wsp:rsid wsp:val=&quot;00A45515&quot;/&gt;&lt;wsp:rsid wsp:val=&quot;00A51BE7&quot;/&gt;&lt;wsp:rsid wsp:val=&quot;00A53B14&quot;/&gt;&lt;wsp:rsid wsp:val=&quot;00A62C12&quot;/&gt;&lt;wsp:rsid wsp:val=&quot;00A64A58&quot;/&gt;&lt;wsp:rsid wsp:val=&quot;00A654D8&quot;/&gt;&lt;wsp:rsid wsp:val=&quot;00A81CF7&quot;/&gt;&lt;wsp:rsid wsp:val=&quot;00A861DB&quot;/&gt;&lt;wsp:rsid wsp:val=&quot;00A956D4&quot;/&gt;&lt;wsp:rsid wsp:val=&quot;00AB0E64&quot;/&gt;&lt;wsp:rsid wsp:val=&quot;00AF2326&quot;/&gt;&lt;wsp:rsid wsp:val=&quot;00AF76E0&quot;/&gt;&lt;wsp:rsid wsp:val=&quot;00B03AFB&quot;/&gt;&lt;wsp:rsid wsp:val=&quot;00B136B1&quot;/&gt;&lt;wsp:rsid wsp:val=&quot;00B13FFB&quot;/&gt;&lt;wsp:rsid wsp:val=&quot;00B145CA&quot;/&gt;&lt;wsp:rsid wsp:val=&quot;00B2509D&quot;/&gt;&lt;wsp:rsid wsp:val=&quot;00B254F8&quot;/&gt;&lt;wsp:rsid wsp:val=&quot;00B27C5C&quot;/&gt;&lt;wsp:rsid wsp:val=&quot;00B32B7A&quot;/&gt;&lt;wsp:rsid wsp:val=&quot;00B52532&quot;/&gt;&lt;wsp:rsid wsp:val=&quot;00B87726&quot;/&gt;&lt;wsp:rsid wsp:val=&quot;00B97606&quot;/&gt;&lt;wsp:rsid wsp:val=&quot;00BA0E00&quot;/&gt;&lt;wsp:rsid wsp:val=&quot;00BA132A&quot;/&gt;&lt;wsp:rsid wsp:val=&quot;00BA6E40&quot;/&gt;&lt;wsp:rsid wsp:val=&quot;00BB0471&quot;/&gt;&lt;wsp:rsid wsp:val=&quot;00BB3FA8&quot;/&gt;&lt;wsp:rsid wsp:val=&quot;00BB5876&quot;/&gt;&lt;wsp:rsid wsp:val=&quot;00BD14F8&quot;/&gt;&lt;wsp:rsid wsp:val=&quot;00BD2679&quot;/&gt;&lt;wsp:rsid wsp:val=&quot;00BE57ED&quot;/&gt;&lt;wsp:rsid wsp:val=&quot;00BF2401&quot;/&gt;&lt;wsp:rsid wsp:val=&quot;00C16580&quot;/&gt;&lt;wsp:rsid wsp:val=&quot;00C27D80&quot;/&gt;&lt;wsp:rsid wsp:val=&quot;00C27E4A&quot;/&gt;&lt;wsp:rsid wsp:val=&quot;00C450F5&quot;/&gt;&lt;wsp:rsid wsp:val=&quot;00C45FA5&quot;/&gt;&lt;wsp:rsid wsp:val=&quot;00C57F55&quot;/&gt;&lt;wsp:rsid wsp:val=&quot;00C754BA&quot;/&gt;&lt;wsp:rsid wsp:val=&quot;00C85E61&quot;/&gt;&lt;wsp:rsid wsp:val=&quot;00C913BC&quot;/&gt;&lt;wsp:rsid wsp:val=&quot;00C91FE0&quot;/&gt;&lt;wsp:rsid wsp:val=&quot;00C9460C&quot;/&gt;&lt;wsp:rsid wsp:val=&quot;00CA309D&quot;/&gt;&lt;wsp:rsid wsp:val=&quot;00CA4068&quot;/&gt;&lt;wsp:rsid wsp:val=&quot;00CD101F&quot;/&gt;&lt;wsp:rsid wsp:val=&quot;00D05047&quot;/&gt;&lt;wsp:rsid wsp:val=&quot;00D15BA1&quot;/&gt;&lt;wsp:rsid wsp:val=&quot;00D2499D&quot;/&gt;&lt;wsp:rsid wsp:val=&quot;00D32D3D&quot;/&gt;&lt;wsp:rsid wsp:val=&quot;00D45F84&quot;/&gt;&lt;wsp:rsid wsp:val=&quot;00D4741C&quot;/&gt;&lt;wsp:rsid wsp:val=&quot;00D65285&quot;/&gt;&lt;wsp:rsid wsp:val=&quot;00D7607B&quot;/&gt;&lt;wsp:rsid wsp:val=&quot;00D845EC&quot;/&gt;&lt;wsp:rsid wsp:val=&quot;00D859BB&quot;/&gt;&lt;wsp:rsid wsp:val=&quot;00D938DB&quot;/&gt;&lt;wsp:rsid wsp:val=&quot;00D96B56&quot;/&gt;&lt;wsp:rsid wsp:val=&quot;00DA2BA5&quot;/&gt;&lt;wsp:rsid wsp:val=&quot;00DB3DA8&quot;/&gt;&lt;wsp:rsid wsp:val=&quot;00DD3C31&quot;/&gt;&lt;wsp:rsid wsp:val=&quot;00E04B0F&quot;/&gt;&lt;wsp:rsid wsp:val=&quot;00E0675A&quot;/&gt;&lt;wsp:rsid wsp:val=&quot;00E06A87&quot;/&gt;&lt;wsp:rsid wsp:val=&quot;00E0725A&quot;/&gt;&lt;wsp:rsid wsp:val=&quot;00E13E8F&quot;/&gt;&lt;wsp:rsid wsp:val=&quot;00E14059&quot;/&gt;&lt;wsp:rsid wsp:val=&quot;00E20AF2&quot;/&gt;&lt;wsp:rsid wsp:val=&quot;00E30513&quot;/&gt;&lt;wsp:rsid wsp:val=&quot;00E35ED9&quot;/&gt;&lt;wsp:rsid wsp:val=&quot;00E5393E&quot;/&gt;&lt;wsp:rsid wsp:val=&quot;00E610D3&quot;/&gt;&lt;wsp:rsid wsp:val=&quot;00E617C3&quot;/&gt;&lt;wsp:rsid wsp:val=&quot;00E758F1&quot;/&gt;&lt;wsp:rsid wsp:val=&quot;00E9213D&quot;/&gt;&lt;wsp:rsid wsp:val=&quot;00E947B0&quot;/&gt;&lt;wsp:rsid wsp:val=&quot;00EA1529&quot;/&gt;&lt;wsp:rsid wsp:val=&quot;00EB1051&quot;/&gt;&lt;wsp:rsid wsp:val=&quot;00EB698E&quot;/&gt;&lt;wsp:rsid wsp:val=&quot;00EE3BC1&quot;/&gt;&lt;wsp:rsid wsp:val=&quot;00EF21AD&quot;/&gt;&lt;wsp:rsid wsp:val=&quot;00F02A9F&quot;/&gt;&lt;wsp:rsid wsp:val=&quot;00F07EBF&quot;/&gt;&lt;wsp:rsid wsp:val=&quot;00F45F62&quot;/&gt;&lt;wsp:rsid wsp:val=&quot;00F918C0&quot;/&gt;&lt;wsp:rsid wsp:val=&quot;00F94099&quot;/&gt;&lt;wsp:rsid wsp:val=&quot;00FB5C9E&quot;/&gt;&lt;wsp:rsid wsp:val=&quot;00FB6F3A&quot;/&gt;&lt;wsp:rsid wsp:val=&quot;00FC5717&quot;/&gt;&lt;wsp:rsid wsp:val=&quot;00FD6A91&quot;/&gt;&lt;wsp:rsid wsp:val=&quot;00FE506C&quot;/&gt;&lt;/wsp:rsids&gt;&lt;/w:docPr&gt;&lt;w:body&gt;&lt;wx:sect&gt;&lt;w:p wsp:rsidR=&quot;00000000&quot; wsp:rsidRDefault=&quot;006A581E&quot; wsp:rsidP=&quot;006A581E&quot;&gt;&lt;m:oMathPara&gt;&lt;m:oMath&gt;&lt;m:sSub&gt;&lt;m:sSubPr&gt;&lt;m:ctrlPr&gt;&lt;w:rPr&gt;&lt;w:rFonts w:ascii=&quot;Cambria Math&quot; w:h-ansi=&quot;Cambria Math&quot; w:cs=&quot;Times New Roman&quot;/&gt;&lt;wx:font wx:val=&quot;Cambria Math&quot;/&gt;&lt;w:i/&gt;&lt;w:sz w:val=&quot;28&quot;/&gt;&lt;w:sz-cs w:val=&quot;28&quot;/&gt;&lt;/w:rPr&gt;&lt;/m:ctrlPr&gt;&lt;/m:sSubPr&gt;&lt;m:e&gt;&lt;m:r&gt;&lt;w:rPr&gt;&lt;w:rFonts w:ascii=&quot;Cambria Math&quot; w:h-ansi=&quot;Cambria Math&quot; w:cs=&quot;Times New Roman&quot;/&gt;&lt;wx:font wx:val=&quot;Cambria Math&quot;/&gt;&lt;w:i/&gt;&lt;w:sz w:val=&quot;28&quot;/&gt;&lt;w:sz-cs w:val=&quot;28&quot;/&gt;&lt;/w:rPr&gt;&lt;m:t&gt;q&lt;/m:t&gt;&lt;/m:r&gt;&lt;/m:e&gt;&lt;m:sub&gt;&lt;m:r&gt;&lt;w:rPr&gt;&lt;w:rFonts w:ascii=&quot;Cambria Math&quot; w:h-ansi=&quot;Cambria Math&quot; w:cs=&quot;Times New Roman&quot;/&gt;&lt;wx:font wx:val=&quot;Cambria Math&quot;/&gt;&lt;w:i/&gt;&lt;w:sz w:val=&quot;28&quot;/&gt;&lt;w:sz-cs w:val=&quot;28&quot;/&gt;&lt;/w:rPr&gt;&lt;m:t&gt;i&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3" o:title="" chromakey="white"/>
          </v:shape>
        </w:pict>
      </w:r>
      <w:r w:rsidRPr="0049520D">
        <w:rPr>
          <w:rFonts w:ascii="Times New Roman" w:hAnsi="Times New Roman" w:cs="Times New Roman"/>
          <w:sz w:val="28"/>
          <w:szCs w:val="28"/>
        </w:rPr>
        <w:instrText xml:space="preserve"> </w:instrText>
      </w:r>
      <w:r w:rsidRPr="0049520D">
        <w:rPr>
          <w:rFonts w:ascii="Times New Roman" w:hAnsi="Times New Roman" w:cs="Times New Roman"/>
          <w:sz w:val="28"/>
          <w:szCs w:val="28"/>
        </w:rPr>
        <w:fldChar w:fldCharType="separate"/>
      </w:r>
      <w:r w:rsidRPr="0049520D">
        <w:rPr>
          <w:position w:val="-6"/>
        </w:rPr>
        <w:pict>
          <v:shape id="_x0000_i1033" type="#_x0000_t75" style="width:12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stylePaneFormatFilter w:val=&quot;3F01&quot;/&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7967&quot;/&gt;&lt;wsp:rsid wsp:val=&quot;000029D6&quot;/&gt;&lt;wsp:rsid wsp:val=&quot;00002C4D&quot;/&gt;&lt;wsp:rsid wsp:val=&quot;00017571&quot;/&gt;&lt;wsp:rsid wsp:val=&quot;00027105&quot;/&gt;&lt;wsp:rsid wsp:val=&quot;00033732&quot;/&gt;&lt;wsp:rsid wsp:val=&quot;00033F33&quot;/&gt;&lt;wsp:rsid wsp:val=&quot;000474BF&quot;/&gt;&lt;wsp:rsid wsp:val=&quot;00051CF3&quot;/&gt;&lt;wsp:rsid wsp:val=&quot;00060869&quot;/&gt;&lt;wsp:rsid wsp:val=&quot;000625C0&quot;/&gt;&lt;wsp:rsid wsp:val=&quot;00073578&quot;/&gt;&lt;wsp:rsid wsp:val=&quot;0007381A&quot;/&gt;&lt;wsp:rsid wsp:val=&quot;00076D95&quot;/&gt;&lt;wsp:rsid wsp:val=&quot;00080AC8&quot;/&gt;&lt;wsp:rsid wsp:val=&quot;00085754&quot;/&gt;&lt;wsp:rsid wsp:val=&quot;00086DEE&quot;/&gt;&lt;wsp:rsid wsp:val=&quot;00090228&quot;/&gt;&lt;wsp:rsid wsp:val=&quot;00094FC2&quot;/&gt;&lt;wsp:rsid wsp:val=&quot;000A0A94&quot;/&gt;&lt;wsp:rsid wsp:val=&quot;000B1DCA&quot;/&gt;&lt;wsp:rsid wsp:val=&quot;000B69E2&quot;/&gt;&lt;wsp:rsid wsp:val=&quot;000D4124&quot;/&gt;&lt;wsp:rsid wsp:val=&quot;000D6D2E&quot;/&gt;&lt;wsp:rsid wsp:val=&quot;000E0B24&quot;/&gt;&lt;wsp:rsid wsp:val=&quot;000E587C&quot;/&gt;&lt;wsp:rsid wsp:val=&quot;0015407B&quot;/&gt;&lt;wsp:rsid wsp:val=&quot;001556AA&quot;/&gt;&lt;wsp:rsid wsp:val=&quot;00173065&quot;/&gt;&lt;wsp:rsid wsp:val=&quot;00177F55&quot;/&gt;&lt;wsp:rsid wsp:val=&quot;00181CB6&quot;/&gt;&lt;wsp:rsid wsp:val=&quot;00195939&quot;/&gt;&lt;wsp:rsid wsp:val=&quot;001A0271&quot;/&gt;&lt;wsp:rsid wsp:val=&quot;001A3F32&quot;/&gt;&lt;wsp:rsid wsp:val=&quot;001A4AE0&quot;/&gt;&lt;wsp:rsid wsp:val=&quot;001B3810&quot;/&gt;&lt;wsp:rsid wsp:val=&quot;001B5BDD&quot;/&gt;&lt;wsp:rsid wsp:val=&quot;001C7C77&quot;/&gt;&lt;wsp:rsid wsp:val=&quot;001D6FF2&quot;/&gt;&lt;wsp:rsid wsp:val=&quot;001E08B2&quot;/&gt;&lt;wsp:rsid wsp:val=&quot;001E0A17&quot;/&gt;&lt;wsp:rsid wsp:val=&quot;002040FD&quot;/&gt;&lt;wsp:rsid wsp:val=&quot;00205FE0&quot;/&gt;&lt;wsp:rsid wsp:val=&quot;00206D1B&quot;/&gt;&lt;wsp:rsid wsp:val=&quot;0021372E&quot;/&gt;&lt;wsp:rsid wsp:val=&quot;002155CA&quot;/&gt;&lt;wsp:rsid wsp:val=&quot;00230FA3&quot;/&gt;&lt;wsp:rsid wsp:val=&quot;00242A24&quot;/&gt;&lt;wsp:rsid wsp:val=&quot;00246F22&quot;/&gt;&lt;wsp:rsid wsp:val=&quot;00251DB5&quot;/&gt;&lt;wsp:rsid wsp:val=&quot;00255836&quot;/&gt;&lt;wsp:rsid wsp:val=&quot;00273425&quot;/&gt;&lt;wsp:rsid wsp:val=&quot;00280B08&quot;/&gt;&lt;wsp:rsid wsp:val=&quot;00283806&quot;/&gt;&lt;wsp:rsid wsp:val=&quot;00287A81&quot;/&gt;&lt;wsp:rsid wsp:val=&quot;00293113&quot;/&gt;&lt;wsp:rsid wsp:val=&quot;002A2466&quot;/&gt;&lt;wsp:rsid wsp:val=&quot;002A5C24&quot;/&gt;&lt;wsp:rsid wsp:val=&quot;002B46DF&quot;/&gt;&lt;wsp:rsid wsp:val=&quot;002B5456&quot;/&gt;&lt;wsp:rsid wsp:val=&quot;002E407E&quot;/&gt;&lt;wsp:rsid wsp:val=&quot;00306714&quot;/&gt;&lt;wsp:rsid wsp:val=&quot;0036029F&quot;/&gt;&lt;wsp:rsid wsp:val=&quot;00363F07&quot;/&gt;&lt;wsp:rsid wsp:val=&quot;003644EE&quot;/&gt;&lt;wsp:rsid wsp:val=&quot;00372256&quot;/&gt;&lt;wsp:rsid wsp:val=&quot;00373D04&quot;/&gt;&lt;wsp:rsid wsp:val=&quot;00381C9D&quot;/&gt;&lt;wsp:rsid wsp:val=&quot;00381D49&quot;/&gt;&lt;wsp:rsid wsp:val=&quot;003874E0&quot;/&gt;&lt;wsp:rsid wsp:val=&quot;003963DE&quot;/&gt;&lt;wsp:rsid wsp:val=&quot;003B41A7&quot;/&gt;&lt;wsp:rsid wsp:val=&quot;003C472E&quot;/&gt;&lt;wsp:rsid wsp:val=&quot;003D0D3C&quot;/&gt;&lt;wsp:rsid wsp:val=&quot;003D1F8C&quot;/&gt;&lt;wsp:rsid wsp:val=&quot;00405D96&quot;/&gt;&lt;wsp:rsid wsp:val=&quot;00406458&quot;/&gt;&lt;wsp:rsid wsp:val=&quot;00411DF4&quot;/&gt;&lt;wsp:rsid wsp:val=&quot;00414304&quot;/&gt;&lt;wsp:rsid wsp:val=&quot;00420762&quot;/&gt;&lt;wsp:rsid wsp:val=&quot;00451827&quot;/&gt;&lt;wsp:rsid wsp:val=&quot;00467F24&quot;/&gt;&lt;wsp:rsid wsp:val=&quot;00475886&quot;/&gt;&lt;wsp:rsid wsp:val=&quot;0048362D&quot;/&gt;&lt;wsp:rsid wsp:val=&quot;0049520D&quot;/&gt;&lt;wsp:rsid wsp:val=&quot;004A21E0&quot;/&gt;&lt;wsp:rsid wsp:val=&quot;004A722A&quot;/&gt;&lt;wsp:rsid wsp:val=&quot;004D4ACD&quot;/&gt;&lt;wsp:rsid wsp:val=&quot;00510687&quot;/&gt;&lt;wsp:rsid wsp:val=&quot;00537744&quot;/&gt;&lt;wsp:rsid wsp:val=&quot;005402BE&quot;/&gt;&lt;wsp:rsid wsp:val=&quot;0057003C&quot;/&gt;&lt;wsp:rsid wsp:val=&quot;00577FF7&quot;/&gt;&lt;wsp:rsid wsp:val=&quot;00592609&quot;/&gt;&lt;wsp:rsid wsp:val=&quot;005B0060&quot;/&gt;&lt;wsp:rsid wsp:val=&quot;005D634F&quot;/&gt;&lt;wsp:rsid wsp:val=&quot;005E0BB9&quot;/&gt;&lt;wsp:rsid wsp:val=&quot;005E7967&quot;/&gt;&lt;wsp:rsid wsp:val=&quot;006003FA&quot;/&gt;&lt;wsp:rsid wsp:val=&quot;00613EE0&quot;/&gt;&lt;wsp:rsid wsp:val=&quot;0061571C&quot;/&gt;&lt;wsp:rsid wsp:val=&quot;006230FC&quot;/&gt;&lt;wsp:rsid wsp:val=&quot;0063638F&quot;/&gt;&lt;wsp:rsid wsp:val=&quot;00640E53&quot;/&gt;&lt;wsp:rsid wsp:val=&quot;006678CB&quot;/&gt;&lt;wsp:rsid wsp:val=&quot;006928ED&quot;/&gt;&lt;wsp:rsid wsp:val=&quot;006A3994&quot;/&gt;&lt;wsp:rsid wsp:val=&quot;006A581E&quot;/&gt;&lt;wsp:rsid wsp:val=&quot;006B2D90&quot;/&gt;&lt;wsp:rsid wsp:val=&quot;006B345C&quot;/&gt;&lt;wsp:rsid wsp:val=&quot;006B6E40&quot;/&gt;&lt;wsp:rsid wsp:val=&quot;006C626F&quot;/&gt;&lt;wsp:rsid wsp:val=&quot;006E19E2&quot;/&gt;&lt;wsp:rsid wsp:val=&quot;00705012&quot;/&gt;&lt;wsp:rsid wsp:val=&quot;00715F3C&quot;/&gt;&lt;wsp:rsid wsp:val=&quot;00724CB8&quot;/&gt;&lt;wsp:rsid wsp:val=&quot;007335C2&quot;/&gt;&lt;wsp:rsid wsp:val=&quot;00734329&quot;/&gt;&lt;wsp:rsid wsp:val=&quot;007620A1&quot;/&gt;&lt;wsp:rsid wsp:val=&quot;00772C38&quot;/&gt;&lt;wsp:rsid wsp:val=&quot;007947FA&quot;/&gt;&lt;wsp:rsid wsp:val=&quot;007C72DD&quot;/&gt;&lt;wsp:rsid wsp:val=&quot;007E7304&quot;/&gt;&lt;wsp:rsid wsp:val=&quot;008038BC&quot;/&gt;&lt;wsp:rsid wsp:val=&quot;0081351E&quot;/&gt;&lt;wsp:rsid wsp:val=&quot;00842133&quot;/&gt;&lt;wsp:rsid wsp:val=&quot;00853250&quot;/&gt;&lt;wsp:rsid wsp:val=&quot;008533EE&quot;/&gt;&lt;wsp:rsid wsp:val=&quot;008869F0&quot;/&gt;&lt;wsp:rsid wsp:val=&quot;00891F55&quot;/&gt;&lt;wsp:rsid wsp:val=&quot;008A1A49&quot;/&gt;&lt;wsp:rsid wsp:val=&quot;008C0D75&quot;/&gt;&lt;wsp:rsid wsp:val=&quot;008C0EE6&quot;/&gt;&lt;wsp:rsid wsp:val=&quot;008E2629&quot;/&gt;&lt;wsp:rsid wsp:val=&quot;00901CDF&quot;/&gt;&lt;wsp:rsid wsp:val=&quot;00906E72&quot;/&gt;&lt;wsp:rsid wsp:val=&quot;00936388&quot;/&gt;&lt;wsp:rsid wsp:val=&quot;00950E9A&quot;/&gt;&lt;wsp:rsid wsp:val=&quot;009611D4&quot;/&gt;&lt;wsp:rsid wsp:val=&quot;00973E08&quot;/&gt;&lt;wsp:rsid wsp:val=&quot;00985B8D&quot;/&gt;&lt;wsp:rsid wsp:val=&quot;009C1638&quot;/&gt;&lt;wsp:rsid wsp:val=&quot;009D077F&quot;/&gt;&lt;wsp:rsid wsp:val=&quot;009E2920&quot;/&gt;&lt;wsp:rsid wsp:val=&quot;009E6654&quot;/&gt;&lt;wsp:rsid wsp:val=&quot;00A026FC&quot;/&gt;&lt;wsp:rsid wsp:val=&quot;00A06D7A&quot;/&gt;&lt;wsp:rsid wsp:val=&quot;00A2375C&quot;/&gt;&lt;wsp:rsid wsp:val=&quot;00A3675F&quot;/&gt;&lt;wsp:rsid wsp:val=&quot;00A45515&quot;/&gt;&lt;wsp:rsid wsp:val=&quot;00A51BE7&quot;/&gt;&lt;wsp:rsid wsp:val=&quot;00A53B14&quot;/&gt;&lt;wsp:rsid wsp:val=&quot;00A62C12&quot;/&gt;&lt;wsp:rsid wsp:val=&quot;00A64A58&quot;/&gt;&lt;wsp:rsid wsp:val=&quot;00A654D8&quot;/&gt;&lt;wsp:rsid wsp:val=&quot;00A81CF7&quot;/&gt;&lt;wsp:rsid wsp:val=&quot;00A861DB&quot;/&gt;&lt;wsp:rsid wsp:val=&quot;00A956D4&quot;/&gt;&lt;wsp:rsid wsp:val=&quot;00AB0E64&quot;/&gt;&lt;wsp:rsid wsp:val=&quot;00AF2326&quot;/&gt;&lt;wsp:rsid wsp:val=&quot;00AF76E0&quot;/&gt;&lt;wsp:rsid wsp:val=&quot;00B03AFB&quot;/&gt;&lt;wsp:rsid wsp:val=&quot;00B136B1&quot;/&gt;&lt;wsp:rsid wsp:val=&quot;00B13FFB&quot;/&gt;&lt;wsp:rsid wsp:val=&quot;00B145CA&quot;/&gt;&lt;wsp:rsid wsp:val=&quot;00B2509D&quot;/&gt;&lt;wsp:rsid wsp:val=&quot;00B254F8&quot;/&gt;&lt;wsp:rsid wsp:val=&quot;00B27C5C&quot;/&gt;&lt;wsp:rsid wsp:val=&quot;00B32B7A&quot;/&gt;&lt;wsp:rsid wsp:val=&quot;00B52532&quot;/&gt;&lt;wsp:rsid wsp:val=&quot;00B87726&quot;/&gt;&lt;wsp:rsid wsp:val=&quot;00B97606&quot;/&gt;&lt;wsp:rsid wsp:val=&quot;00BA0E00&quot;/&gt;&lt;wsp:rsid wsp:val=&quot;00BA132A&quot;/&gt;&lt;wsp:rsid wsp:val=&quot;00BA6E40&quot;/&gt;&lt;wsp:rsid wsp:val=&quot;00BB0471&quot;/&gt;&lt;wsp:rsid wsp:val=&quot;00BB3FA8&quot;/&gt;&lt;wsp:rsid wsp:val=&quot;00BB5876&quot;/&gt;&lt;wsp:rsid wsp:val=&quot;00BD14F8&quot;/&gt;&lt;wsp:rsid wsp:val=&quot;00BD2679&quot;/&gt;&lt;wsp:rsid wsp:val=&quot;00BE57ED&quot;/&gt;&lt;wsp:rsid wsp:val=&quot;00BF2401&quot;/&gt;&lt;wsp:rsid wsp:val=&quot;00C16580&quot;/&gt;&lt;wsp:rsid wsp:val=&quot;00C27D80&quot;/&gt;&lt;wsp:rsid wsp:val=&quot;00C27E4A&quot;/&gt;&lt;wsp:rsid wsp:val=&quot;00C450F5&quot;/&gt;&lt;wsp:rsid wsp:val=&quot;00C45FA5&quot;/&gt;&lt;wsp:rsid wsp:val=&quot;00C57F55&quot;/&gt;&lt;wsp:rsid wsp:val=&quot;00C754BA&quot;/&gt;&lt;wsp:rsid wsp:val=&quot;00C85E61&quot;/&gt;&lt;wsp:rsid wsp:val=&quot;00C913BC&quot;/&gt;&lt;wsp:rsid wsp:val=&quot;00C91FE0&quot;/&gt;&lt;wsp:rsid wsp:val=&quot;00C9460C&quot;/&gt;&lt;wsp:rsid wsp:val=&quot;00CA309D&quot;/&gt;&lt;wsp:rsid wsp:val=&quot;00CA4068&quot;/&gt;&lt;wsp:rsid wsp:val=&quot;00CD101F&quot;/&gt;&lt;wsp:rsid wsp:val=&quot;00D05047&quot;/&gt;&lt;wsp:rsid wsp:val=&quot;00D15BA1&quot;/&gt;&lt;wsp:rsid wsp:val=&quot;00D2499D&quot;/&gt;&lt;wsp:rsid wsp:val=&quot;00D32D3D&quot;/&gt;&lt;wsp:rsid wsp:val=&quot;00D45F84&quot;/&gt;&lt;wsp:rsid wsp:val=&quot;00D4741C&quot;/&gt;&lt;wsp:rsid wsp:val=&quot;00D65285&quot;/&gt;&lt;wsp:rsid wsp:val=&quot;00D7607B&quot;/&gt;&lt;wsp:rsid wsp:val=&quot;00D845EC&quot;/&gt;&lt;wsp:rsid wsp:val=&quot;00D859BB&quot;/&gt;&lt;wsp:rsid wsp:val=&quot;00D938DB&quot;/&gt;&lt;wsp:rsid wsp:val=&quot;00D96B56&quot;/&gt;&lt;wsp:rsid wsp:val=&quot;00DA2BA5&quot;/&gt;&lt;wsp:rsid wsp:val=&quot;00DB3DA8&quot;/&gt;&lt;wsp:rsid wsp:val=&quot;00DD3C31&quot;/&gt;&lt;wsp:rsid wsp:val=&quot;00E04B0F&quot;/&gt;&lt;wsp:rsid wsp:val=&quot;00E0675A&quot;/&gt;&lt;wsp:rsid wsp:val=&quot;00E06A87&quot;/&gt;&lt;wsp:rsid wsp:val=&quot;00E0725A&quot;/&gt;&lt;wsp:rsid wsp:val=&quot;00E13E8F&quot;/&gt;&lt;wsp:rsid wsp:val=&quot;00E14059&quot;/&gt;&lt;wsp:rsid wsp:val=&quot;00E20AF2&quot;/&gt;&lt;wsp:rsid wsp:val=&quot;00E30513&quot;/&gt;&lt;wsp:rsid wsp:val=&quot;00E35ED9&quot;/&gt;&lt;wsp:rsid wsp:val=&quot;00E5393E&quot;/&gt;&lt;wsp:rsid wsp:val=&quot;00E610D3&quot;/&gt;&lt;wsp:rsid wsp:val=&quot;00E617C3&quot;/&gt;&lt;wsp:rsid wsp:val=&quot;00E758F1&quot;/&gt;&lt;wsp:rsid wsp:val=&quot;00E9213D&quot;/&gt;&lt;wsp:rsid wsp:val=&quot;00E947B0&quot;/&gt;&lt;wsp:rsid wsp:val=&quot;00EA1529&quot;/&gt;&lt;wsp:rsid wsp:val=&quot;00EB1051&quot;/&gt;&lt;wsp:rsid wsp:val=&quot;00EB698E&quot;/&gt;&lt;wsp:rsid wsp:val=&quot;00EE3BC1&quot;/&gt;&lt;wsp:rsid wsp:val=&quot;00EF21AD&quot;/&gt;&lt;wsp:rsid wsp:val=&quot;00F02A9F&quot;/&gt;&lt;wsp:rsid wsp:val=&quot;00F07EBF&quot;/&gt;&lt;wsp:rsid wsp:val=&quot;00F45F62&quot;/&gt;&lt;wsp:rsid wsp:val=&quot;00F918C0&quot;/&gt;&lt;wsp:rsid wsp:val=&quot;00F94099&quot;/&gt;&lt;wsp:rsid wsp:val=&quot;00FB5C9E&quot;/&gt;&lt;wsp:rsid wsp:val=&quot;00FB6F3A&quot;/&gt;&lt;wsp:rsid wsp:val=&quot;00FC5717&quot;/&gt;&lt;wsp:rsid wsp:val=&quot;00FD6A91&quot;/&gt;&lt;wsp:rsid wsp:val=&quot;00FE506C&quot;/&gt;&lt;/wsp:rsids&gt;&lt;/w:docPr&gt;&lt;w:body&gt;&lt;wx:sect&gt;&lt;w:p wsp:rsidR=&quot;00000000&quot; wsp:rsidRDefault=&quot;006A581E&quot; wsp:rsidP=&quot;006A581E&quot;&gt;&lt;m:oMathPara&gt;&lt;m:oMath&gt;&lt;m:sSub&gt;&lt;m:sSubPr&gt;&lt;m:ctrlPr&gt;&lt;w:rPr&gt;&lt;w:rFonts w:ascii=&quot;Cambria Math&quot; w:h-ansi=&quot;Cambria Math&quot; w:cs=&quot;Times New Roman&quot;/&gt;&lt;wx:font wx:val=&quot;Cambria Math&quot;/&gt;&lt;w:i/&gt;&lt;w:sz w:val=&quot;28&quot;/&gt;&lt;w:sz-cs w:val=&quot;28&quot;/&gt;&lt;/w:rPr&gt;&lt;/m:ctrlPr&gt;&lt;/m:sSubPr&gt;&lt;m:e&gt;&lt;m:r&gt;&lt;w:rPr&gt;&lt;w:rFonts w:ascii=&quot;Cambria Math&quot; w:h-ansi=&quot;Cambria Math&quot; w:cs=&quot;Times New Roman&quot;/&gt;&lt;wx:font wx:val=&quot;Cambria Math&quot;/&gt;&lt;w:i/&gt;&lt;w:sz w:val=&quot;28&quot;/&gt;&lt;w:sz-cs w:val=&quot;28&quot;/&gt;&lt;/w:rPr&gt;&lt;m:t&gt;q&lt;/m:t&gt;&lt;/m:r&gt;&lt;/m:e&gt;&lt;m:sub&gt;&lt;m:r&gt;&lt;w:rPr&gt;&lt;w:rFonts w:ascii=&quot;Cambria Math&quot; w:h-ansi=&quot;Cambria Math&quot; w:cs=&quot;Times New Roman&quot;/&gt;&lt;wx:font wx:val=&quot;Cambria Math&quot;/&gt;&lt;w:i/&gt;&lt;w:sz w:val=&quot;28&quot;/&gt;&lt;w:sz-cs w:val=&quot;28&quot;/&gt;&lt;/w:rPr&gt;&lt;m:t&gt;i&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3" o:title="" chromakey="white"/>
          </v:shape>
        </w:pict>
      </w:r>
      <w:r w:rsidRPr="0049520D">
        <w:rPr>
          <w:rFonts w:ascii="Times New Roman" w:hAnsi="Times New Roman" w:cs="Times New Roman"/>
          <w:sz w:val="28"/>
          <w:szCs w:val="28"/>
        </w:rPr>
        <w:fldChar w:fldCharType="end"/>
      </w:r>
      <w:r w:rsidRPr="009804F2">
        <w:rPr>
          <w:rFonts w:ascii="Times New Roman" w:hAnsi="Times New Roman" w:cs="Times New Roman"/>
          <w:sz w:val="28"/>
          <w:szCs w:val="28"/>
        </w:rPr>
        <w:t xml:space="preserve"> </w:t>
      </w:r>
      <w:r>
        <w:rPr>
          <w:rFonts w:ascii="Times New Roman" w:hAnsi="Times New Roman" w:cs="Times New Roman"/>
          <w:sz w:val="28"/>
          <w:szCs w:val="28"/>
        </w:rPr>
        <w:t>–</w:t>
      </w:r>
      <w:r w:rsidRPr="009804F2">
        <w:rPr>
          <w:rFonts w:ascii="Times New Roman" w:hAnsi="Times New Roman" w:cs="Times New Roman"/>
          <w:sz w:val="28"/>
          <w:szCs w:val="28"/>
        </w:rPr>
        <w:t xml:space="preserve"> суточная норма выхода помёта </w:t>
      </w:r>
      <w:r>
        <w:rPr>
          <w:rFonts w:ascii="Times New Roman" w:hAnsi="Times New Roman" w:cs="Times New Roman"/>
          <w:sz w:val="28"/>
          <w:szCs w:val="28"/>
        </w:rPr>
        <w:t>от одной птицы каждого вида, кг</w:t>
      </w:r>
      <w:r w:rsidRPr="009804F2">
        <w:rPr>
          <w:rFonts w:ascii="Times New Roman" w:hAnsi="Times New Roman" w:cs="Times New Roman"/>
          <w:sz w:val="28"/>
          <w:szCs w:val="28"/>
        </w:rPr>
        <w:t>;</w:t>
      </w:r>
    </w:p>
    <w:p w:rsidR="00DF6FF5" w:rsidRPr="009804F2" w:rsidRDefault="00DF6FF5" w:rsidP="00B4580C">
      <w:pPr>
        <w:spacing w:line="360" w:lineRule="auto"/>
        <w:ind w:firstLine="426"/>
        <w:jc w:val="both"/>
        <w:rPr>
          <w:rFonts w:ascii="Times New Roman" w:hAnsi="Times New Roman" w:cs="Times New Roman"/>
          <w:sz w:val="28"/>
          <w:szCs w:val="28"/>
        </w:rPr>
      </w:pPr>
      <w:r w:rsidRPr="009804F2">
        <w:rPr>
          <w:rFonts w:ascii="Times New Roman" w:hAnsi="Times New Roman" w:cs="Times New Roman"/>
          <w:i/>
          <w:sz w:val="28"/>
          <w:szCs w:val="28"/>
          <w:lang w:val="en-US"/>
        </w:rPr>
        <w:t>k</w:t>
      </w:r>
      <w:r>
        <w:rPr>
          <w:rFonts w:ascii="Times New Roman" w:hAnsi="Times New Roman" w:cs="Times New Roman"/>
          <w:sz w:val="28"/>
          <w:szCs w:val="28"/>
        </w:rPr>
        <w:t>–</w:t>
      </w:r>
      <w:r w:rsidRPr="009804F2">
        <w:rPr>
          <w:rFonts w:ascii="Times New Roman" w:hAnsi="Times New Roman" w:cs="Times New Roman"/>
          <w:sz w:val="28"/>
          <w:szCs w:val="28"/>
        </w:rPr>
        <w:t xml:space="preserve"> число циклов работы установки за одну уборку;</w:t>
      </w:r>
    </w:p>
    <w:p w:rsidR="00DF6FF5" w:rsidRPr="009804F2" w:rsidRDefault="00DF6FF5" w:rsidP="00B4580C">
      <w:pPr>
        <w:spacing w:line="360" w:lineRule="auto"/>
        <w:ind w:firstLine="426"/>
        <w:jc w:val="both"/>
        <w:rPr>
          <w:rFonts w:ascii="Times New Roman" w:hAnsi="Times New Roman" w:cs="Times New Roman"/>
          <w:sz w:val="28"/>
          <w:szCs w:val="28"/>
        </w:rPr>
      </w:pPr>
      <w:r w:rsidRPr="009804F2">
        <w:rPr>
          <w:rFonts w:ascii="Times New Roman" w:hAnsi="Times New Roman" w:cs="Times New Roman"/>
          <w:i/>
          <w:sz w:val="28"/>
          <w:szCs w:val="28"/>
          <w:lang w:val="en-US"/>
        </w:rPr>
        <w:t>m</w:t>
      </w:r>
      <w:r w:rsidRPr="009804F2">
        <w:rPr>
          <w:rFonts w:ascii="Times New Roman" w:hAnsi="Times New Roman" w:cs="Times New Roman"/>
          <w:sz w:val="28"/>
          <w:szCs w:val="28"/>
        </w:rPr>
        <w:t xml:space="preserve"> </w:t>
      </w:r>
      <w:r>
        <w:rPr>
          <w:rFonts w:ascii="Times New Roman" w:hAnsi="Times New Roman" w:cs="Times New Roman"/>
          <w:sz w:val="28"/>
          <w:szCs w:val="28"/>
        </w:rPr>
        <w:t>–</w:t>
      </w:r>
      <w:r w:rsidRPr="009804F2">
        <w:rPr>
          <w:rFonts w:ascii="Times New Roman" w:hAnsi="Times New Roman" w:cs="Times New Roman"/>
          <w:sz w:val="28"/>
          <w:szCs w:val="28"/>
        </w:rPr>
        <w:t xml:space="preserve"> число уборок (</w:t>
      </w:r>
      <w:r>
        <w:rPr>
          <w:rFonts w:ascii="Times New Roman" w:hAnsi="Times New Roman" w:cs="Times New Roman"/>
          <w:sz w:val="28"/>
          <w:szCs w:val="28"/>
        </w:rPr>
        <w:t xml:space="preserve"> кратность уборки) в течение су</w:t>
      </w:r>
      <w:r w:rsidRPr="009804F2">
        <w:rPr>
          <w:rFonts w:ascii="Times New Roman" w:hAnsi="Times New Roman" w:cs="Times New Roman"/>
          <w:sz w:val="28"/>
          <w:szCs w:val="28"/>
        </w:rPr>
        <w:t>ток;</w:t>
      </w:r>
    </w:p>
    <w:p w:rsidR="00DF6FF5" w:rsidRPr="009804F2" w:rsidRDefault="00DF6FF5" w:rsidP="00B4580C">
      <w:pPr>
        <w:spacing w:after="12" w:line="360" w:lineRule="auto"/>
        <w:ind w:firstLine="426"/>
        <w:jc w:val="both"/>
        <w:rPr>
          <w:rFonts w:ascii="Times New Roman" w:hAnsi="Times New Roman" w:cs="Times New Roman"/>
          <w:sz w:val="28"/>
          <w:szCs w:val="28"/>
        </w:rPr>
      </w:pPr>
      <w:r w:rsidRPr="0049520D">
        <w:rPr>
          <w:rFonts w:ascii="Times New Roman" w:hAnsi="Times New Roman" w:cs="Times New Roman"/>
          <w:sz w:val="28"/>
          <w:szCs w:val="28"/>
        </w:rPr>
        <w:fldChar w:fldCharType="begin"/>
      </w:r>
      <w:r w:rsidRPr="0049520D">
        <w:rPr>
          <w:rFonts w:ascii="Times New Roman" w:hAnsi="Times New Roman" w:cs="Times New Roman"/>
          <w:sz w:val="28"/>
          <w:szCs w:val="28"/>
        </w:rPr>
        <w:instrText xml:space="preserve"> QUOTE </w:instrText>
      </w:r>
      <w:r w:rsidRPr="0049520D">
        <w:rPr>
          <w:position w:val="-6"/>
        </w:rPr>
        <w:pict>
          <v:shape id="_x0000_i1034" type="#_x0000_t75" style="width:13.8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stylePaneFormatFilter w:val=&quot;3F01&quot;/&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7967&quot;/&gt;&lt;wsp:rsid wsp:val=&quot;000029D6&quot;/&gt;&lt;wsp:rsid wsp:val=&quot;00002C4D&quot;/&gt;&lt;wsp:rsid wsp:val=&quot;00017571&quot;/&gt;&lt;wsp:rsid wsp:val=&quot;00027105&quot;/&gt;&lt;wsp:rsid wsp:val=&quot;00033732&quot;/&gt;&lt;wsp:rsid wsp:val=&quot;00033F33&quot;/&gt;&lt;wsp:rsid wsp:val=&quot;000474BF&quot;/&gt;&lt;wsp:rsid wsp:val=&quot;00051CF3&quot;/&gt;&lt;wsp:rsid wsp:val=&quot;00060869&quot;/&gt;&lt;wsp:rsid wsp:val=&quot;000625C0&quot;/&gt;&lt;wsp:rsid wsp:val=&quot;00073578&quot;/&gt;&lt;wsp:rsid wsp:val=&quot;0007381A&quot;/&gt;&lt;wsp:rsid wsp:val=&quot;00076D95&quot;/&gt;&lt;wsp:rsid wsp:val=&quot;00080AC8&quot;/&gt;&lt;wsp:rsid wsp:val=&quot;00085754&quot;/&gt;&lt;wsp:rsid wsp:val=&quot;00086DEE&quot;/&gt;&lt;wsp:rsid wsp:val=&quot;00090228&quot;/&gt;&lt;wsp:rsid wsp:val=&quot;00094FC2&quot;/&gt;&lt;wsp:rsid wsp:val=&quot;000A0A94&quot;/&gt;&lt;wsp:rsid wsp:val=&quot;000B1DCA&quot;/&gt;&lt;wsp:rsid wsp:val=&quot;000B69E2&quot;/&gt;&lt;wsp:rsid wsp:val=&quot;000D4124&quot;/&gt;&lt;wsp:rsid wsp:val=&quot;000D6D2E&quot;/&gt;&lt;wsp:rsid wsp:val=&quot;000E0B24&quot;/&gt;&lt;wsp:rsid wsp:val=&quot;000E587C&quot;/&gt;&lt;wsp:rsid wsp:val=&quot;0015407B&quot;/&gt;&lt;wsp:rsid wsp:val=&quot;001556AA&quot;/&gt;&lt;wsp:rsid wsp:val=&quot;00173065&quot;/&gt;&lt;wsp:rsid wsp:val=&quot;00177F55&quot;/&gt;&lt;wsp:rsid wsp:val=&quot;00181CB6&quot;/&gt;&lt;wsp:rsid wsp:val=&quot;00195939&quot;/&gt;&lt;wsp:rsid wsp:val=&quot;001A0271&quot;/&gt;&lt;wsp:rsid wsp:val=&quot;001A3F32&quot;/&gt;&lt;wsp:rsid wsp:val=&quot;001A4AE0&quot;/&gt;&lt;wsp:rsid wsp:val=&quot;001B3810&quot;/&gt;&lt;wsp:rsid wsp:val=&quot;001B5BDD&quot;/&gt;&lt;wsp:rsid wsp:val=&quot;001C7C77&quot;/&gt;&lt;wsp:rsid wsp:val=&quot;001D6FF2&quot;/&gt;&lt;wsp:rsid wsp:val=&quot;001E08B2&quot;/&gt;&lt;wsp:rsid wsp:val=&quot;001E0A17&quot;/&gt;&lt;wsp:rsid wsp:val=&quot;002040FD&quot;/&gt;&lt;wsp:rsid wsp:val=&quot;00205FE0&quot;/&gt;&lt;wsp:rsid wsp:val=&quot;00206D1B&quot;/&gt;&lt;wsp:rsid wsp:val=&quot;0021372E&quot;/&gt;&lt;wsp:rsid wsp:val=&quot;002155CA&quot;/&gt;&lt;wsp:rsid wsp:val=&quot;00230FA3&quot;/&gt;&lt;wsp:rsid wsp:val=&quot;00242A24&quot;/&gt;&lt;wsp:rsid wsp:val=&quot;00246F22&quot;/&gt;&lt;wsp:rsid wsp:val=&quot;00251DB5&quot;/&gt;&lt;wsp:rsid wsp:val=&quot;00255836&quot;/&gt;&lt;wsp:rsid wsp:val=&quot;00273425&quot;/&gt;&lt;wsp:rsid wsp:val=&quot;00280B08&quot;/&gt;&lt;wsp:rsid wsp:val=&quot;00283806&quot;/&gt;&lt;wsp:rsid wsp:val=&quot;00287A81&quot;/&gt;&lt;wsp:rsid wsp:val=&quot;00293113&quot;/&gt;&lt;wsp:rsid wsp:val=&quot;002A2466&quot;/&gt;&lt;wsp:rsid wsp:val=&quot;002A5C24&quot;/&gt;&lt;wsp:rsid wsp:val=&quot;002B46DF&quot;/&gt;&lt;wsp:rsid wsp:val=&quot;002B5456&quot;/&gt;&lt;wsp:rsid wsp:val=&quot;002E407E&quot;/&gt;&lt;wsp:rsid wsp:val=&quot;00306714&quot;/&gt;&lt;wsp:rsid wsp:val=&quot;0036029F&quot;/&gt;&lt;wsp:rsid wsp:val=&quot;00363F07&quot;/&gt;&lt;wsp:rsid wsp:val=&quot;003644EE&quot;/&gt;&lt;wsp:rsid wsp:val=&quot;00372256&quot;/&gt;&lt;wsp:rsid wsp:val=&quot;00373D04&quot;/&gt;&lt;wsp:rsid wsp:val=&quot;00381C9D&quot;/&gt;&lt;wsp:rsid wsp:val=&quot;00381D49&quot;/&gt;&lt;wsp:rsid wsp:val=&quot;003874E0&quot;/&gt;&lt;wsp:rsid wsp:val=&quot;003963DE&quot;/&gt;&lt;wsp:rsid wsp:val=&quot;003B41A7&quot;/&gt;&lt;wsp:rsid wsp:val=&quot;003C472E&quot;/&gt;&lt;wsp:rsid wsp:val=&quot;003D0D3C&quot;/&gt;&lt;wsp:rsid wsp:val=&quot;003D1F8C&quot;/&gt;&lt;wsp:rsid wsp:val=&quot;00405D96&quot;/&gt;&lt;wsp:rsid wsp:val=&quot;00406458&quot;/&gt;&lt;wsp:rsid wsp:val=&quot;00411DF4&quot;/&gt;&lt;wsp:rsid wsp:val=&quot;00414304&quot;/&gt;&lt;wsp:rsid wsp:val=&quot;00420762&quot;/&gt;&lt;wsp:rsid wsp:val=&quot;00451827&quot;/&gt;&lt;wsp:rsid wsp:val=&quot;00467F24&quot;/&gt;&lt;wsp:rsid wsp:val=&quot;00475886&quot;/&gt;&lt;wsp:rsid wsp:val=&quot;0048362D&quot;/&gt;&lt;wsp:rsid wsp:val=&quot;0049520D&quot;/&gt;&lt;wsp:rsid wsp:val=&quot;004A21E0&quot;/&gt;&lt;wsp:rsid wsp:val=&quot;004A722A&quot;/&gt;&lt;wsp:rsid wsp:val=&quot;004D4ACD&quot;/&gt;&lt;wsp:rsid wsp:val=&quot;00510687&quot;/&gt;&lt;wsp:rsid wsp:val=&quot;00537744&quot;/&gt;&lt;wsp:rsid wsp:val=&quot;005402BE&quot;/&gt;&lt;wsp:rsid wsp:val=&quot;0057003C&quot;/&gt;&lt;wsp:rsid wsp:val=&quot;00577FF7&quot;/&gt;&lt;wsp:rsid wsp:val=&quot;00592609&quot;/&gt;&lt;wsp:rsid wsp:val=&quot;005B0060&quot;/&gt;&lt;wsp:rsid wsp:val=&quot;005D634F&quot;/&gt;&lt;wsp:rsid wsp:val=&quot;005E0BB9&quot;/&gt;&lt;wsp:rsid wsp:val=&quot;005E7967&quot;/&gt;&lt;wsp:rsid wsp:val=&quot;006003FA&quot;/&gt;&lt;wsp:rsid wsp:val=&quot;00613EE0&quot;/&gt;&lt;wsp:rsid wsp:val=&quot;0061571C&quot;/&gt;&lt;wsp:rsid wsp:val=&quot;006230FC&quot;/&gt;&lt;wsp:rsid wsp:val=&quot;0063638F&quot;/&gt;&lt;wsp:rsid wsp:val=&quot;00640E53&quot;/&gt;&lt;wsp:rsid wsp:val=&quot;006678CB&quot;/&gt;&lt;wsp:rsid wsp:val=&quot;006928ED&quot;/&gt;&lt;wsp:rsid wsp:val=&quot;006A3994&quot;/&gt;&lt;wsp:rsid wsp:val=&quot;006B2D90&quot;/&gt;&lt;wsp:rsid wsp:val=&quot;006B345C&quot;/&gt;&lt;wsp:rsid wsp:val=&quot;006B6E40&quot;/&gt;&lt;wsp:rsid wsp:val=&quot;006C626F&quot;/&gt;&lt;wsp:rsid wsp:val=&quot;006E19E2&quot;/&gt;&lt;wsp:rsid wsp:val=&quot;00705012&quot;/&gt;&lt;wsp:rsid wsp:val=&quot;00715F3C&quot;/&gt;&lt;wsp:rsid wsp:val=&quot;00724CB8&quot;/&gt;&lt;wsp:rsid wsp:val=&quot;007335C2&quot;/&gt;&lt;wsp:rsid wsp:val=&quot;00734329&quot;/&gt;&lt;wsp:rsid wsp:val=&quot;007620A1&quot;/&gt;&lt;wsp:rsid wsp:val=&quot;00772C38&quot;/&gt;&lt;wsp:rsid wsp:val=&quot;007947FA&quot;/&gt;&lt;wsp:rsid wsp:val=&quot;007C72DD&quot;/&gt;&lt;wsp:rsid wsp:val=&quot;007E7304&quot;/&gt;&lt;wsp:rsid wsp:val=&quot;008038BC&quot;/&gt;&lt;wsp:rsid wsp:val=&quot;0081351E&quot;/&gt;&lt;wsp:rsid wsp:val=&quot;00842133&quot;/&gt;&lt;wsp:rsid wsp:val=&quot;00853250&quot;/&gt;&lt;wsp:rsid wsp:val=&quot;008533EE&quot;/&gt;&lt;wsp:rsid wsp:val=&quot;008869F0&quot;/&gt;&lt;wsp:rsid wsp:val=&quot;00891F55&quot;/&gt;&lt;wsp:rsid wsp:val=&quot;008A1A49&quot;/&gt;&lt;wsp:rsid wsp:val=&quot;008C0D75&quot;/&gt;&lt;wsp:rsid wsp:val=&quot;008C0EE6&quot;/&gt;&lt;wsp:rsid wsp:val=&quot;008E2629&quot;/&gt;&lt;wsp:rsid wsp:val=&quot;00901CDF&quot;/&gt;&lt;wsp:rsid wsp:val=&quot;00906E72&quot;/&gt;&lt;wsp:rsid wsp:val=&quot;00936388&quot;/&gt;&lt;wsp:rsid wsp:val=&quot;00950E9A&quot;/&gt;&lt;wsp:rsid wsp:val=&quot;009611D4&quot;/&gt;&lt;wsp:rsid wsp:val=&quot;00973E08&quot;/&gt;&lt;wsp:rsid wsp:val=&quot;00985B8D&quot;/&gt;&lt;wsp:rsid wsp:val=&quot;009916F7&quot;/&gt;&lt;wsp:rsid wsp:val=&quot;009C1638&quot;/&gt;&lt;wsp:rsid wsp:val=&quot;009D077F&quot;/&gt;&lt;wsp:rsid wsp:val=&quot;009E2920&quot;/&gt;&lt;wsp:rsid wsp:val=&quot;009E6654&quot;/&gt;&lt;wsp:rsid wsp:val=&quot;00A026FC&quot;/&gt;&lt;wsp:rsid wsp:val=&quot;00A06D7A&quot;/&gt;&lt;wsp:rsid wsp:val=&quot;00A2375C&quot;/&gt;&lt;wsp:rsid wsp:val=&quot;00A3675F&quot;/&gt;&lt;wsp:rsid wsp:val=&quot;00A45515&quot;/&gt;&lt;wsp:rsid wsp:val=&quot;00A51BE7&quot;/&gt;&lt;wsp:rsid wsp:val=&quot;00A53B14&quot;/&gt;&lt;wsp:rsid wsp:val=&quot;00A62C12&quot;/&gt;&lt;wsp:rsid wsp:val=&quot;00A64A58&quot;/&gt;&lt;wsp:rsid wsp:val=&quot;00A654D8&quot;/&gt;&lt;wsp:rsid wsp:val=&quot;00A81CF7&quot;/&gt;&lt;wsp:rsid wsp:val=&quot;00A861DB&quot;/&gt;&lt;wsp:rsid wsp:val=&quot;00A956D4&quot;/&gt;&lt;wsp:rsid wsp:val=&quot;00AB0E64&quot;/&gt;&lt;wsp:rsid wsp:val=&quot;00AF2326&quot;/&gt;&lt;wsp:rsid wsp:val=&quot;00AF76E0&quot;/&gt;&lt;wsp:rsid wsp:val=&quot;00B03AFB&quot;/&gt;&lt;wsp:rsid wsp:val=&quot;00B136B1&quot;/&gt;&lt;wsp:rsid wsp:val=&quot;00B13FFB&quot;/&gt;&lt;wsp:rsid wsp:val=&quot;00B145CA&quot;/&gt;&lt;wsp:rsid wsp:val=&quot;00B2509D&quot;/&gt;&lt;wsp:rsid wsp:val=&quot;00B254F8&quot;/&gt;&lt;wsp:rsid wsp:val=&quot;00B27C5C&quot;/&gt;&lt;wsp:rsid wsp:val=&quot;00B32B7A&quot;/&gt;&lt;wsp:rsid wsp:val=&quot;00B52532&quot;/&gt;&lt;wsp:rsid wsp:val=&quot;00B87726&quot;/&gt;&lt;wsp:rsid wsp:val=&quot;00B97606&quot;/&gt;&lt;wsp:rsid wsp:val=&quot;00BA0E00&quot;/&gt;&lt;wsp:rsid wsp:val=&quot;00BA132A&quot;/&gt;&lt;wsp:rsid wsp:val=&quot;00BA6E40&quot;/&gt;&lt;wsp:rsid wsp:val=&quot;00BB0471&quot;/&gt;&lt;wsp:rsid wsp:val=&quot;00BB3FA8&quot;/&gt;&lt;wsp:rsid wsp:val=&quot;00BB5876&quot;/&gt;&lt;wsp:rsid wsp:val=&quot;00BD14F8&quot;/&gt;&lt;wsp:rsid wsp:val=&quot;00BD2679&quot;/&gt;&lt;wsp:rsid wsp:val=&quot;00BE57ED&quot;/&gt;&lt;wsp:rsid wsp:val=&quot;00BF2401&quot;/&gt;&lt;wsp:rsid wsp:val=&quot;00C16580&quot;/&gt;&lt;wsp:rsid wsp:val=&quot;00C27D80&quot;/&gt;&lt;wsp:rsid wsp:val=&quot;00C27E4A&quot;/&gt;&lt;wsp:rsid wsp:val=&quot;00C450F5&quot;/&gt;&lt;wsp:rsid wsp:val=&quot;00C45FA5&quot;/&gt;&lt;wsp:rsid wsp:val=&quot;00C57F55&quot;/&gt;&lt;wsp:rsid wsp:val=&quot;00C754BA&quot;/&gt;&lt;wsp:rsid wsp:val=&quot;00C85E61&quot;/&gt;&lt;wsp:rsid wsp:val=&quot;00C913BC&quot;/&gt;&lt;wsp:rsid wsp:val=&quot;00C91FE0&quot;/&gt;&lt;wsp:rsid wsp:val=&quot;00C9460C&quot;/&gt;&lt;wsp:rsid wsp:val=&quot;00CA309D&quot;/&gt;&lt;wsp:rsid wsp:val=&quot;00CA4068&quot;/&gt;&lt;wsp:rsid wsp:val=&quot;00CD101F&quot;/&gt;&lt;wsp:rsid wsp:val=&quot;00D05047&quot;/&gt;&lt;wsp:rsid wsp:val=&quot;00D15BA1&quot;/&gt;&lt;wsp:rsid wsp:val=&quot;00D2499D&quot;/&gt;&lt;wsp:rsid wsp:val=&quot;00D32D3D&quot;/&gt;&lt;wsp:rsid wsp:val=&quot;00D45F84&quot;/&gt;&lt;wsp:rsid wsp:val=&quot;00D4741C&quot;/&gt;&lt;wsp:rsid wsp:val=&quot;00D65285&quot;/&gt;&lt;wsp:rsid wsp:val=&quot;00D7607B&quot;/&gt;&lt;wsp:rsid wsp:val=&quot;00D845EC&quot;/&gt;&lt;wsp:rsid wsp:val=&quot;00D859BB&quot;/&gt;&lt;wsp:rsid wsp:val=&quot;00D938DB&quot;/&gt;&lt;wsp:rsid wsp:val=&quot;00D96B56&quot;/&gt;&lt;wsp:rsid wsp:val=&quot;00DA2BA5&quot;/&gt;&lt;wsp:rsid wsp:val=&quot;00DB3DA8&quot;/&gt;&lt;wsp:rsid wsp:val=&quot;00DD3C31&quot;/&gt;&lt;wsp:rsid wsp:val=&quot;00E04B0F&quot;/&gt;&lt;wsp:rsid wsp:val=&quot;00E0675A&quot;/&gt;&lt;wsp:rsid wsp:val=&quot;00E06A87&quot;/&gt;&lt;wsp:rsid wsp:val=&quot;00E0725A&quot;/&gt;&lt;wsp:rsid wsp:val=&quot;00E13E8F&quot;/&gt;&lt;wsp:rsid wsp:val=&quot;00E14059&quot;/&gt;&lt;wsp:rsid wsp:val=&quot;00E20AF2&quot;/&gt;&lt;wsp:rsid wsp:val=&quot;00E30513&quot;/&gt;&lt;wsp:rsid wsp:val=&quot;00E35ED9&quot;/&gt;&lt;wsp:rsid wsp:val=&quot;00E5393E&quot;/&gt;&lt;wsp:rsid wsp:val=&quot;00E610D3&quot;/&gt;&lt;wsp:rsid wsp:val=&quot;00E617C3&quot;/&gt;&lt;wsp:rsid wsp:val=&quot;00E758F1&quot;/&gt;&lt;wsp:rsid wsp:val=&quot;00E9213D&quot;/&gt;&lt;wsp:rsid wsp:val=&quot;00E947B0&quot;/&gt;&lt;wsp:rsid wsp:val=&quot;00EA1529&quot;/&gt;&lt;wsp:rsid wsp:val=&quot;00EB1051&quot;/&gt;&lt;wsp:rsid wsp:val=&quot;00EB698E&quot;/&gt;&lt;wsp:rsid wsp:val=&quot;00EE3BC1&quot;/&gt;&lt;wsp:rsid wsp:val=&quot;00EF21AD&quot;/&gt;&lt;wsp:rsid wsp:val=&quot;00F02A9F&quot;/&gt;&lt;wsp:rsid wsp:val=&quot;00F07EBF&quot;/&gt;&lt;wsp:rsid wsp:val=&quot;00F45F62&quot;/&gt;&lt;wsp:rsid wsp:val=&quot;00F918C0&quot;/&gt;&lt;wsp:rsid wsp:val=&quot;00F94099&quot;/&gt;&lt;wsp:rsid wsp:val=&quot;00FB5C9E&quot;/&gt;&lt;wsp:rsid wsp:val=&quot;00FB6F3A&quot;/&gt;&lt;wsp:rsid wsp:val=&quot;00FC5717&quot;/&gt;&lt;wsp:rsid wsp:val=&quot;00FD6A91&quot;/&gt;&lt;wsp:rsid wsp:val=&quot;00FE506C&quot;/&gt;&lt;/wsp:rsids&gt;&lt;/w:docPr&gt;&lt;w:body&gt;&lt;wx:sect&gt;&lt;w:p wsp:rsidR=&quot;00000000&quot; wsp:rsidRDefault=&quot;009916F7&quot; wsp:rsidP=&quot;009916F7&quot;&gt;&lt;m:oMathPara&gt;&lt;m:oMath&gt;&lt;m:sSub&gt;&lt;m:sSubPr&gt;&lt;m:ctrlPr&gt;&lt;w:rPr&gt;&lt;w:rFonts w:ascii=&quot;Cambria Math&quot; w:h-ansi=&quot;Cambria Math&quot; w:cs=&quot;Times New Roman&quot;/&gt;&lt;wx:font wx:val=&quot;Cambria Math&quot;/&gt;&lt;w:i/&gt;&lt;w:sz w:val=&quot;28&quot;/&gt;&lt;w:sz-cs w:val=&quot;28&quot;/&gt;&lt;w:lang w:val=&quot;EN-US&quot;/&gt;&lt;/w:rPr&gt;&lt;/m:ctrlPr&gt;&lt;/m:sSubPr&gt;&lt;m:e&gt;&lt;m:r&gt;&lt;w:rPr&gt;&lt;w:rFonts w:ascii=&quot;Cambria Math&quot; w:h-ansi=&quot;Cambria Math&quot; w:cs=&quot;Times New Roman&quot;/&gt;&lt;wx:font wx:val=&quot;Cambria Math&quot;/&gt;&lt;w:i/&gt;&lt;w:sz w:val=&quot;28&quot;/&gt;&lt;w:sz-cs w:val=&quot;28&quot;/&gt;&lt;w:lang w:val=&quot;EN-US&quot;/&gt;&lt;/w:rPr&gt;&lt;m:t&gt;ПЃ&lt;/m:t&gt;&lt;/m:r&gt;&lt;/m:e&gt;&lt;m:sub&gt;&lt;m:r&gt;&lt;w:rPr&gt;&lt;w:rFonts w:ascii=&quot;Cambria Math&quot; w:h-ansi=&quot;Cambria Math&quot; w:cs=&quot;Times New Roman&quot;/&gt;&lt;wx:font wx:val=&quot;Cambria Math&quot;/&gt;&lt;w:i/&gt;&lt;w:sz w:val=&quot;28&quot;/&gt;&lt;w:sz-cs w:val=&quot;28&quot;/&gt;&lt;/w:rPr&gt;&lt;m:t&gt;РЅ&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4" o:title="" chromakey="white"/>
          </v:shape>
        </w:pict>
      </w:r>
      <w:r w:rsidRPr="0049520D">
        <w:rPr>
          <w:rFonts w:ascii="Times New Roman" w:hAnsi="Times New Roman" w:cs="Times New Roman"/>
          <w:sz w:val="28"/>
          <w:szCs w:val="28"/>
        </w:rPr>
        <w:instrText xml:space="preserve"> </w:instrText>
      </w:r>
      <w:r w:rsidRPr="0049520D">
        <w:rPr>
          <w:rFonts w:ascii="Times New Roman" w:hAnsi="Times New Roman" w:cs="Times New Roman"/>
          <w:sz w:val="28"/>
          <w:szCs w:val="28"/>
        </w:rPr>
        <w:fldChar w:fldCharType="separate"/>
      </w:r>
      <w:r w:rsidRPr="0049520D">
        <w:rPr>
          <w:position w:val="-6"/>
        </w:rPr>
        <w:pict>
          <v:shape id="_x0000_i1035" type="#_x0000_t75" style="width:13.8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stylePaneFormatFilter w:val=&quot;3F01&quot;/&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7967&quot;/&gt;&lt;wsp:rsid wsp:val=&quot;000029D6&quot;/&gt;&lt;wsp:rsid wsp:val=&quot;00002C4D&quot;/&gt;&lt;wsp:rsid wsp:val=&quot;00017571&quot;/&gt;&lt;wsp:rsid wsp:val=&quot;00027105&quot;/&gt;&lt;wsp:rsid wsp:val=&quot;00033732&quot;/&gt;&lt;wsp:rsid wsp:val=&quot;00033F33&quot;/&gt;&lt;wsp:rsid wsp:val=&quot;000474BF&quot;/&gt;&lt;wsp:rsid wsp:val=&quot;00051CF3&quot;/&gt;&lt;wsp:rsid wsp:val=&quot;00060869&quot;/&gt;&lt;wsp:rsid wsp:val=&quot;000625C0&quot;/&gt;&lt;wsp:rsid wsp:val=&quot;00073578&quot;/&gt;&lt;wsp:rsid wsp:val=&quot;0007381A&quot;/&gt;&lt;wsp:rsid wsp:val=&quot;00076D95&quot;/&gt;&lt;wsp:rsid wsp:val=&quot;00080AC8&quot;/&gt;&lt;wsp:rsid wsp:val=&quot;00085754&quot;/&gt;&lt;wsp:rsid wsp:val=&quot;00086DEE&quot;/&gt;&lt;wsp:rsid wsp:val=&quot;00090228&quot;/&gt;&lt;wsp:rsid wsp:val=&quot;00094FC2&quot;/&gt;&lt;wsp:rsid wsp:val=&quot;000A0A94&quot;/&gt;&lt;wsp:rsid wsp:val=&quot;000B1DCA&quot;/&gt;&lt;wsp:rsid wsp:val=&quot;000B69E2&quot;/&gt;&lt;wsp:rsid wsp:val=&quot;000D4124&quot;/&gt;&lt;wsp:rsid wsp:val=&quot;000D6D2E&quot;/&gt;&lt;wsp:rsid wsp:val=&quot;000E0B24&quot;/&gt;&lt;wsp:rsid wsp:val=&quot;000E587C&quot;/&gt;&lt;wsp:rsid wsp:val=&quot;0015407B&quot;/&gt;&lt;wsp:rsid wsp:val=&quot;001556AA&quot;/&gt;&lt;wsp:rsid wsp:val=&quot;00173065&quot;/&gt;&lt;wsp:rsid wsp:val=&quot;00177F55&quot;/&gt;&lt;wsp:rsid wsp:val=&quot;00181CB6&quot;/&gt;&lt;wsp:rsid wsp:val=&quot;00195939&quot;/&gt;&lt;wsp:rsid wsp:val=&quot;001A0271&quot;/&gt;&lt;wsp:rsid wsp:val=&quot;001A3F32&quot;/&gt;&lt;wsp:rsid wsp:val=&quot;001A4AE0&quot;/&gt;&lt;wsp:rsid wsp:val=&quot;001B3810&quot;/&gt;&lt;wsp:rsid wsp:val=&quot;001B5BDD&quot;/&gt;&lt;wsp:rsid wsp:val=&quot;001C7C77&quot;/&gt;&lt;wsp:rsid wsp:val=&quot;001D6FF2&quot;/&gt;&lt;wsp:rsid wsp:val=&quot;001E08B2&quot;/&gt;&lt;wsp:rsid wsp:val=&quot;001E0A17&quot;/&gt;&lt;wsp:rsid wsp:val=&quot;002040FD&quot;/&gt;&lt;wsp:rsid wsp:val=&quot;00205FE0&quot;/&gt;&lt;wsp:rsid wsp:val=&quot;00206D1B&quot;/&gt;&lt;wsp:rsid wsp:val=&quot;0021372E&quot;/&gt;&lt;wsp:rsid wsp:val=&quot;002155CA&quot;/&gt;&lt;wsp:rsid wsp:val=&quot;00230FA3&quot;/&gt;&lt;wsp:rsid wsp:val=&quot;00242A24&quot;/&gt;&lt;wsp:rsid wsp:val=&quot;00246F22&quot;/&gt;&lt;wsp:rsid wsp:val=&quot;00251DB5&quot;/&gt;&lt;wsp:rsid wsp:val=&quot;00255836&quot;/&gt;&lt;wsp:rsid wsp:val=&quot;00273425&quot;/&gt;&lt;wsp:rsid wsp:val=&quot;00280B08&quot;/&gt;&lt;wsp:rsid wsp:val=&quot;00283806&quot;/&gt;&lt;wsp:rsid wsp:val=&quot;00287A81&quot;/&gt;&lt;wsp:rsid wsp:val=&quot;00293113&quot;/&gt;&lt;wsp:rsid wsp:val=&quot;002A2466&quot;/&gt;&lt;wsp:rsid wsp:val=&quot;002A5C24&quot;/&gt;&lt;wsp:rsid wsp:val=&quot;002B46DF&quot;/&gt;&lt;wsp:rsid wsp:val=&quot;002B5456&quot;/&gt;&lt;wsp:rsid wsp:val=&quot;002E407E&quot;/&gt;&lt;wsp:rsid wsp:val=&quot;00306714&quot;/&gt;&lt;wsp:rsid wsp:val=&quot;0036029F&quot;/&gt;&lt;wsp:rsid wsp:val=&quot;00363F07&quot;/&gt;&lt;wsp:rsid wsp:val=&quot;003644EE&quot;/&gt;&lt;wsp:rsid wsp:val=&quot;00372256&quot;/&gt;&lt;wsp:rsid wsp:val=&quot;00373D04&quot;/&gt;&lt;wsp:rsid wsp:val=&quot;00381C9D&quot;/&gt;&lt;wsp:rsid wsp:val=&quot;00381D49&quot;/&gt;&lt;wsp:rsid wsp:val=&quot;003874E0&quot;/&gt;&lt;wsp:rsid wsp:val=&quot;003963DE&quot;/&gt;&lt;wsp:rsid wsp:val=&quot;003B41A7&quot;/&gt;&lt;wsp:rsid wsp:val=&quot;003C472E&quot;/&gt;&lt;wsp:rsid wsp:val=&quot;003D0D3C&quot;/&gt;&lt;wsp:rsid wsp:val=&quot;003D1F8C&quot;/&gt;&lt;wsp:rsid wsp:val=&quot;00405D96&quot;/&gt;&lt;wsp:rsid wsp:val=&quot;00406458&quot;/&gt;&lt;wsp:rsid wsp:val=&quot;00411DF4&quot;/&gt;&lt;wsp:rsid wsp:val=&quot;00414304&quot;/&gt;&lt;wsp:rsid wsp:val=&quot;00420762&quot;/&gt;&lt;wsp:rsid wsp:val=&quot;00451827&quot;/&gt;&lt;wsp:rsid wsp:val=&quot;00467F24&quot;/&gt;&lt;wsp:rsid wsp:val=&quot;00475886&quot;/&gt;&lt;wsp:rsid wsp:val=&quot;0048362D&quot;/&gt;&lt;wsp:rsid wsp:val=&quot;0049520D&quot;/&gt;&lt;wsp:rsid wsp:val=&quot;004A21E0&quot;/&gt;&lt;wsp:rsid wsp:val=&quot;004A722A&quot;/&gt;&lt;wsp:rsid wsp:val=&quot;004D4ACD&quot;/&gt;&lt;wsp:rsid wsp:val=&quot;00510687&quot;/&gt;&lt;wsp:rsid wsp:val=&quot;00537744&quot;/&gt;&lt;wsp:rsid wsp:val=&quot;005402BE&quot;/&gt;&lt;wsp:rsid wsp:val=&quot;0057003C&quot;/&gt;&lt;wsp:rsid wsp:val=&quot;00577FF7&quot;/&gt;&lt;wsp:rsid wsp:val=&quot;00592609&quot;/&gt;&lt;wsp:rsid wsp:val=&quot;005B0060&quot;/&gt;&lt;wsp:rsid wsp:val=&quot;005D634F&quot;/&gt;&lt;wsp:rsid wsp:val=&quot;005E0BB9&quot;/&gt;&lt;wsp:rsid wsp:val=&quot;005E7967&quot;/&gt;&lt;wsp:rsid wsp:val=&quot;006003FA&quot;/&gt;&lt;wsp:rsid wsp:val=&quot;00613EE0&quot;/&gt;&lt;wsp:rsid wsp:val=&quot;0061571C&quot;/&gt;&lt;wsp:rsid wsp:val=&quot;006230FC&quot;/&gt;&lt;wsp:rsid wsp:val=&quot;0063638F&quot;/&gt;&lt;wsp:rsid wsp:val=&quot;00640E53&quot;/&gt;&lt;wsp:rsid wsp:val=&quot;006678CB&quot;/&gt;&lt;wsp:rsid wsp:val=&quot;006928ED&quot;/&gt;&lt;wsp:rsid wsp:val=&quot;006A3994&quot;/&gt;&lt;wsp:rsid wsp:val=&quot;006B2D90&quot;/&gt;&lt;wsp:rsid wsp:val=&quot;006B345C&quot;/&gt;&lt;wsp:rsid wsp:val=&quot;006B6E40&quot;/&gt;&lt;wsp:rsid wsp:val=&quot;006C626F&quot;/&gt;&lt;wsp:rsid wsp:val=&quot;006E19E2&quot;/&gt;&lt;wsp:rsid wsp:val=&quot;00705012&quot;/&gt;&lt;wsp:rsid wsp:val=&quot;00715F3C&quot;/&gt;&lt;wsp:rsid wsp:val=&quot;00724CB8&quot;/&gt;&lt;wsp:rsid wsp:val=&quot;007335C2&quot;/&gt;&lt;wsp:rsid wsp:val=&quot;00734329&quot;/&gt;&lt;wsp:rsid wsp:val=&quot;007620A1&quot;/&gt;&lt;wsp:rsid wsp:val=&quot;00772C38&quot;/&gt;&lt;wsp:rsid wsp:val=&quot;007947FA&quot;/&gt;&lt;wsp:rsid wsp:val=&quot;007C72DD&quot;/&gt;&lt;wsp:rsid wsp:val=&quot;007E7304&quot;/&gt;&lt;wsp:rsid wsp:val=&quot;008038BC&quot;/&gt;&lt;wsp:rsid wsp:val=&quot;0081351E&quot;/&gt;&lt;wsp:rsid wsp:val=&quot;00842133&quot;/&gt;&lt;wsp:rsid wsp:val=&quot;00853250&quot;/&gt;&lt;wsp:rsid wsp:val=&quot;008533EE&quot;/&gt;&lt;wsp:rsid wsp:val=&quot;008869F0&quot;/&gt;&lt;wsp:rsid wsp:val=&quot;00891F55&quot;/&gt;&lt;wsp:rsid wsp:val=&quot;008A1A49&quot;/&gt;&lt;wsp:rsid wsp:val=&quot;008C0D75&quot;/&gt;&lt;wsp:rsid wsp:val=&quot;008C0EE6&quot;/&gt;&lt;wsp:rsid wsp:val=&quot;008E2629&quot;/&gt;&lt;wsp:rsid wsp:val=&quot;00901CDF&quot;/&gt;&lt;wsp:rsid wsp:val=&quot;00906E72&quot;/&gt;&lt;wsp:rsid wsp:val=&quot;00936388&quot;/&gt;&lt;wsp:rsid wsp:val=&quot;00950E9A&quot;/&gt;&lt;wsp:rsid wsp:val=&quot;009611D4&quot;/&gt;&lt;wsp:rsid wsp:val=&quot;00973E08&quot;/&gt;&lt;wsp:rsid wsp:val=&quot;00985B8D&quot;/&gt;&lt;wsp:rsid wsp:val=&quot;009916F7&quot;/&gt;&lt;wsp:rsid wsp:val=&quot;009C1638&quot;/&gt;&lt;wsp:rsid wsp:val=&quot;009D077F&quot;/&gt;&lt;wsp:rsid wsp:val=&quot;009E2920&quot;/&gt;&lt;wsp:rsid wsp:val=&quot;009E6654&quot;/&gt;&lt;wsp:rsid wsp:val=&quot;00A026FC&quot;/&gt;&lt;wsp:rsid wsp:val=&quot;00A06D7A&quot;/&gt;&lt;wsp:rsid wsp:val=&quot;00A2375C&quot;/&gt;&lt;wsp:rsid wsp:val=&quot;00A3675F&quot;/&gt;&lt;wsp:rsid wsp:val=&quot;00A45515&quot;/&gt;&lt;wsp:rsid wsp:val=&quot;00A51BE7&quot;/&gt;&lt;wsp:rsid wsp:val=&quot;00A53B14&quot;/&gt;&lt;wsp:rsid wsp:val=&quot;00A62C12&quot;/&gt;&lt;wsp:rsid wsp:val=&quot;00A64A58&quot;/&gt;&lt;wsp:rsid wsp:val=&quot;00A654D8&quot;/&gt;&lt;wsp:rsid wsp:val=&quot;00A81CF7&quot;/&gt;&lt;wsp:rsid wsp:val=&quot;00A861DB&quot;/&gt;&lt;wsp:rsid wsp:val=&quot;00A956D4&quot;/&gt;&lt;wsp:rsid wsp:val=&quot;00AB0E64&quot;/&gt;&lt;wsp:rsid wsp:val=&quot;00AF2326&quot;/&gt;&lt;wsp:rsid wsp:val=&quot;00AF76E0&quot;/&gt;&lt;wsp:rsid wsp:val=&quot;00B03AFB&quot;/&gt;&lt;wsp:rsid wsp:val=&quot;00B136B1&quot;/&gt;&lt;wsp:rsid wsp:val=&quot;00B13FFB&quot;/&gt;&lt;wsp:rsid wsp:val=&quot;00B145CA&quot;/&gt;&lt;wsp:rsid wsp:val=&quot;00B2509D&quot;/&gt;&lt;wsp:rsid wsp:val=&quot;00B254F8&quot;/&gt;&lt;wsp:rsid wsp:val=&quot;00B27C5C&quot;/&gt;&lt;wsp:rsid wsp:val=&quot;00B32B7A&quot;/&gt;&lt;wsp:rsid wsp:val=&quot;00B52532&quot;/&gt;&lt;wsp:rsid wsp:val=&quot;00B87726&quot;/&gt;&lt;wsp:rsid wsp:val=&quot;00B97606&quot;/&gt;&lt;wsp:rsid wsp:val=&quot;00BA0E00&quot;/&gt;&lt;wsp:rsid wsp:val=&quot;00BA132A&quot;/&gt;&lt;wsp:rsid wsp:val=&quot;00BA6E40&quot;/&gt;&lt;wsp:rsid wsp:val=&quot;00BB0471&quot;/&gt;&lt;wsp:rsid wsp:val=&quot;00BB3FA8&quot;/&gt;&lt;wsp:rsid wsp:val=&quot;00BB5876&quot;/&gt;&lt;wsp:rsid wsp:val=&quot;00BD14F8&quot;/&gt;&lt;wsp:rsid wsp:val=&quot;00BD2679&quot;/&gt;&lt;wsp:rsid wsp:val=&quot;00BE57ED&quot;/&gt;&lt;wsp:rsid wsp:val=&quot;00BF2401&quot;/&gt;&lt;wsp:rsid wsp:val=&quot;00C16580&quot;/&gt;&lt;wsp:rsid wsp:val=&quot;00C27D80&quot;/&gt;&lt;wsp:rsid wsp:val=&quot;00C27E4A&quot;/&gt;&lt;wsp:rsid wsp:val=&quot;00C450F5&quot;/&gt;&lt;wsp:rsid wsp:val=&quot;00C45FA5&quot;/&gt;&lt;wsp:rsid wsp:val=&quot;00C57F55&quot;/&gt;&lt;wsp:rsid wsp:val=&quot;00C754BA&quot;/&gt;&lt;wsp:rsid wsp:val=&quot;00C85E61&quot;/&gt;&lt;wsp:rsid wsp:val=&quot;00C913BC&quot;/&gt;&lt;wsp:rsid wsp:val=&quot;00C91FE0&quot;/&gt;&lt;wsp:rsid wsp:val=&quot;00C9460C&quot;/&gt;&lt;wsp:rsid wsp:val=&quot;00CA309D&quot;/&gt;&lt;wsp:rsid wsp:val=&quot;00CA4068&quot;/&gt;&lt;wsp:rsid wsp:val=&quot;00CD101F&quot;/&gt;&lt;wsp:rsid wsp:val=&quot;00D05047&quot;/&gt;&lt;wsp:rsid wsp:val=&quot;00D15BA1&quot;/&gt;&lt;wsp:rsid wsp:val=&quot;00D2499D&quot;/&gt;&lt;wsp:rsid wsp:val=&quot;00D32D3D&quot;/&gt;&lt;wsp:rsid wsp:val=&quot;00D45F84&quot;/&gt;&lt;wsp:rsid wsp:val=&quot;00D4741C&quot;/&gt;&lt;wsp:rsid wsp:val=&quot;00D65285&quot;/&gt;&lt;wsp:rsid wsp:val=&quot;00D7607B&quot;/&gt;&lt;wsp:rsid wsp:val=&quot;00D845EC&quot;/&gt;&lt;wsp:rsid wsp:val=&quot;00D859BB&quot;/&gt;&lt;wsp:rsid wsp:val=&quot;00D938DB&quot;/&gt;&lt;wsp:rsid wsp:val=&quot;00D96B56&quot;/&gt;&lt;wsp:rsid wsp:val=&quot;00DA2BA5&quot;/&gt;&lt;wsp:rsid wsp:val=&quot;00DB3DA8&quot;/&gt;&lt;wsp:rsid wsp:val=&quot;00DD3C31&quot;/&gt;&lt;wsp:rsid wsp:val=&quot;00E04B0F&quot;/&gt;&lt;wsp:rsid wsp:val=&quot;00E0675A&quot;/&gt;&lt;wsp:rsid wsp:val=&quot;00E06A87&quot;/&gt;&lt;wsp:rsid wsp:val=&quot;00E0725A&quot;/&gt;&lt;wsp:rsid wsp:val=&quot;00E13E8F&quot;/&gt;&lt;wsp:rsid wsp:val=&quot;00E14059&quot;/&gt;&lt;wsp:rsid wsp:val=&quot;00E20AF2&quot;/&gt;&lt;wsp:rsid wsp:val=&quot;00E30513&quot;/&gt;&lt;wsp:rsid wsp:val=&quot;00E35ED9&quot;/&gt;&lt;wsp:rsid wsp:val=&quot;00E5393E&quot;/&gt;&lt;wsp:rsid wsp:val=&quot;00E610D3&quot;/&gt;&lt;wsp:rsid wsp:val=&quot;00E617C3&quot;/&gt;&lt;wsp:rsid wsp:val=&quot;00E758F1&quot;/&gt;&lt;wsp:rsid wsp:val=&quot;00E9213D&quot;/&gt;&lt;wsp:rsid wsp:val=&quot;00E947B0&quot;/&gt;&lt;wsp:rsid wsp:val=&quot;00EA1529&quot;/&gt;&lt;wsp:rsid wsp:val=&quot;00EB1051&quot;/&gt;&lt;wsp:rsid wsp:val=&quot;00EB698E&quot;/&gt;&lt;wsp:rsid wsp:val=&quot;00EE3BC1&quot;/&gt;&lt;wsp:rsid wsp:val=&quot;00EF21AD&quot;/&gt;&lt;wsp:rsid wsp:val=&quot;00F02A9F&quot;/&gt;&lt;wsp:rsid wsp:val=&quot;00F07EBF&quot;/&gt;&lt;wsp:rsid wsp:val=&quot;00F45F62&quot;/&gt;&lt;wsp:rsid wsp:val=&quot;00F918C0&quot;/&gt;&lt;wsp:rsid wsp:val=&quot;00F94099&quot;/&gt;&lt;wsp:rsid wsp:val=&quot;00FB5C9E&quot;/&gt;&lt;wsp:rsid wsp:val=&quot;00FB6F3A&quot;/&gt;&lt;wsp:rsid wsp:val=&quot;00FC5717&quot;/&gt;&lt;wsp:rsid wsp:val=&quot;00FD6A91&quot;/&gt;&lt;wsp:rsid wsp:val=&quot;00FE506C&quot;/&gt;&lt;/wsp:rsids&gt;&lt;/w:docPr&gt;&lt;w:body&gt;&lt;wx:sect&gt;&lt;w:p wsp:rsidR=&quot;00000000&quot; wsp:rsidRDefault=&quot;009916F7&quot; wsp:rsidP=&quot;009916F7&quot;&gt;&lt;m:oMathPara&gt;&lt;m:oMath&gt;&lt;m:sSub&gt;&lt;m:sSubPr&gt;&lt;m:ctrlPr&gt;&lt;w:rPr&gt;&lt;w:rFonts w:ascii=&quot;Cambria Math&quot; w:h-ansi=&quot;Cambria Math&quot; w:cs=&quot;Times New Roman&quot;/&gt;&lt;wx:font wx:val=&quot;Cambria Math&quot;/&gt;&lt;w:i/&gt;&lt;w:sz w:val=&quot;28&quot;/&gt;&lt;w:sz-cs w:val=&quot;28&quot;/&gt;&lt;w:lang w:val=&quot;EN-US&quot;/&gt;&lt;/w:rPr&gt;&lt;/m:ctrlPr&gt;&lt;/m:sSubPr&gt;&lt;m:e&gt;&lt;m:r&gt;&lt;w:rPr&gt;&lt;w:rFonts w:ascii=&quot;Cambria Math&quot; w:h-ansi=&quot;Cambria Math&quot; w:cs=&quot;Times New Roman&quot;/&gt;&lt;wx:font wx:val=&quot;Cambria Math&quot;/&gt;&lt;w:i/&gt;&lt;w:sz w:val=&quot;28&quot;/&gt;&lt;w:sz-cs w:val=&quot;28&quot;/&gt;&lt;w:lang w:val=&quot;EN-US&quot;/&gt;&lt;/w:rPr&gt;&lt;m:t&gt;ПЃ&lt;/m:t&gt;&lt;/m:r&gt;&lt;/m:e&gt;&lt;m:sub&gt;&lt;m:r&gt;&lt;w:rPr&gt;&lt;w:rFonts w:ascii=&quot;Cambria Math&quot; w:h-ansi=&quot;Cambria Math&quot; w:cs=&quot;Times New Roman&quot;/&gt;&lt;wx:font wx:val=&quot;Cambria Math&quot;/&gt;&lt;w:i/&gt;&lt;w:sz w:val=&quot;28&quot;/&gt;&lt;w:sz-cs w:val=&quot;28&quot;/&gt;&lt;/w:rPr&gt;&lt;m:t&gt;РЅ&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4" o:title="" chromakey="white"/>
          </v:shape>
        </w:pict>
      </w:r>
      <w:r w:rsidRPr="0049520D">
        <w:rPr>
          <w:rFonts w:ascii="Times New Roman" w:hAnsi="Times New Roman" w:cs="Times New Roman"/>
          <w:sz w:val="28"/>
          <w:szCs w:val="28"/>
        </w:rPr>
        <w:fldChar w:fldCharType="end"/>
      </w:r>
      <w:r>
        <w:rPr>
          <w:rFonts w:ascii="Times New Roman" w:hAnsi="Times New Roman" w:cs="Times New Roman"/>
          <w:sz w:val="28"/>
          <w:szCs w:val="28"/>
        </w:rPr>
        <w:t xml:space="preserve"> –</w:t>
      </w:r>
      <w:r w:rsidRPr="009804F2">
        <w:rPr>
          <w:rFonts w:ascii="Times New Roman" w:hAnsi="Times New Roman" w:cs="Times New Roman"/>
          <w:sz w:val="28"/>
          <w:szCs w:val="28"/>
        </w:rPr>
        <w:t xml:space="preserve"> плотность помёта, кг/м</w:t>
      </w:r>
      <w:r w:rsidRPr="009804F2">
        <w:rPr>
          <w:rFonts w:ascii="Times New Roman" w:hAnsi="Times New Roman" w:cs="Times New Roman"/>
          <w:sz w:val="28"/>
          <w:szCs w:val="28"/>
          <w:vertAlign w:val="superscript"/>
        </w:rPr>
        <w:t>3</w:t>
      </w:r>
      <w:r w:rsidRPr="009804F2">
        <w:rPr>
          <w:rFonts w:ascii="Times New Roman" w:hAnsi="Times New Roman" w:cs="Times New Roman"/>
          <w:sz w:val="28"/>
          <w:szCs w:val="28"/>
        </w:rPr>
        <w:t>;</w:t>
      </w:r>
    </w:p>
    <w:p w:rsidR="00DF6FF5" w:rsidRPr="009804F2" w:rsidRDefault="00DF6FF5" w:rsidP="00B4580C">
      <w:pPr>
        <w:spacing w:after="12" w:line="360" w:lineRule="auto"/>
        <w:ind w:firstLine="426"/>
        <w:jc w:val="both"/>
        <w:rPr>
          <w:rFonts w:ascii="Times New Roman" w:hAnsi="Times New Roman" w:cs="Times New Roman"/>
          <w:sz w:val="28"/>
          <w:szCs w:val="28"/>
        </w:rPr>
      </w:pPr>
      <w:r w:rsidRPr="0049520D">
        <w:rPr>
          <w:rFonts w:ascii="Times New Roman" w:hAnsi="Times New Roman" w:cs="Times New Roman"/>
          <w:sz w:val="28"/>
          <w:szCs w:val="28"/>
        </w:rPr>
        <w:fldChar w:fldCharType="begin"/>
      </w:r>
      <w:r w:rsidRPr="0049520D">
        <w:rPr>
          <w:rFonts w:ascii="Times New Roman" w:hAnsi="Times New Roman" w:cs="Times New Roman"/>
          <w:sz w:val="28"/>
          <w:szCs w:val="28"/>
        </w:rPr>
        <w:instrText xml:space="preserve"> QUOTE </w:instrText>
      </w:r>
      <w:r w:rsidRPr="0049520D">
        <w:rPr>
          <w:position w:val="-6"/>
        </w:rPr>
        <w:pict>
          <v:shape id="_x0000_i1036" type="#_x0000_t75" style="width:14.4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stylePaneFormatFilter w:val=&quot;3F01&quot;/&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7967&quot;/&gt;&lt;wsp:rsid wsp:val=&quot;000029D6&quot;/&gt;&lt;wsp:rsid wsp:val=&quot;00002C4D&quot;/&gt;&lt;wsp:rsid wsp:val=&quot;00017571&quot;/&gt;&lt;wsp:rsid wsp:val=&quot;00027105&quot;/&gt;&lt;wsp:rsid wsp:val=&quot;00033732&quot;/&gt;&lt;wsp:rsid wsp:val=&quot;00033F33&quot;/&gt;&lt;wsp:rsid wsp:val=&quot;000474BF&quot;/&gt;&lt;wsp:rsid wsp:val=&quot;00051CF3&quot;/&gt;&lt;wsp:rsid wsp:val=&quot;00060869&quot;/&gt;&lt;wsp:rsid wsp:val=&quot;000625C0&quot;/&gt;&lt;wsp:rsid wsp:val=&quot;00073578&quot;/&gt;&lt;wsp:rsid wsp:val=&quot;0007381A&quot;/&gt;&lt;wsp:rsid wsp:val=&quot;00076D95&quot;/&gt;&lt;wsp:rsid wsp:val=&quot;00080AC8&quot;/&gt;&lt;wsp:rsid wsp:val=&quot;00085754&quot;/&gt;&lt;wsp:rsid wsp:val=&quot;00086DEE&quot;/&gt;&lt;wsp:rsid wsp:val=&quot;00090228&quot;/&gt;&lt;wsp:rsid wsp:val=&quot;00094FC2&quot;/&gt;&lt;wsp:rsid wsp:val=&quot;000A0A94&quot;/&gt;&lt;wsp:rsid wsp:val=&quot;000B1DCA&quot;/&gt;&lt;wsp:rsid wsp:val=&quot;000B69E2&quot;/&gt;&lt;wsp:rsid wsp:val=&quot;000D4124&quot;/&gt;&lt;wsp:rsid wsp:val=&quot;000D6D2E&quot;/&gt;&lt;wsp:rsid wsp:val=&quot;000E0B24&quot;/&gt;&lt;wsp:rsid wsp:val=&quot;000E587C&quot;/&gt;&lt;wsp:rsid wsp:val=&quot;0015407B&quot;/&gt;&lt;wsp:rsid wsp:val=&quot;001556AA&quot;/&gt;&lt;wsp:rsid wsp:val=&quot;00173065&quot;/&gt;&lt;wsp:rsid wsp:val=&quot;00177F55&quot;/&gt;&lt;wsp:rsid wsp:val=&quot;00181CB6&quot;/&gt;&lt;wsp:rsid wsp:val=&quot;00195939&quot;/&gt;&lt;wsp:rsid wsp:val=&quot;001A0271&quot;/&gt;&lt;wsp:rsid wsp:val=&quot;001A3F32&quot;/&gt;&lt;wsp:rsid wsp:val=&quot;001A4AE0&quot;/&gt;&lt;wsp:rsid wsp:val=&quot;001B3810&quot;/&gt;&lt;wsp:rsid wsp:val=&quot;001B5BDD&quot;/&gt;&lt;wsp:rsid wsp:val=&quot;001C7C77&quot;/&gt;&lt;wsp:rsid wsp:val=&quot;001D6FF2&quot;/&gt;&lt;wsp:rsid wsp:val=&quot;001E08B2&quot;/&gt;&lt;wsp:rsid wsp:val=&quot;001E0A17&quot;/&gt;&lt;wsp:rsid wsp:val=&quot;002040FD&quot;/&gt;&lt;wsp:rsid wsp:val=&quot;00205FE0&quot;/&gt;&lt;wsp:rsid wsp:val=&quot;00206D1B&quot;/&gt;&lt;wsp:rsid wsp:val=&quot;0021372E&quot;/&gt;&lt;wsp:rsid wsp:val=&quot;002155CA&quot;/&gt;&lt;wsp:rsid wsp:val=&quot;00230FA3&quot;/&gt;&lt;wsp:rsid wsp:val=&quot;00242A24&quot;/&gt;&lt;wsp:rsid wsp:val=&quot;00246F22&quot;/&gt;&lt;wsp:rsid wsp:val=&quot;00251DB5&quot;/&gt;&lt;wsp:rsid wsp:val=&quot;00255836&quot;/&gt;&lt;wsp:rsid wsp:val=&quot;00273425&quot;/&gt;&lt;wsp:rsid wsp:val=&quot;00280B08&quot;/&gt;&lt;wsp:rsid wsp:val=&quot;00283806&quot;/&gt;&lt;wsp:rsid wsp:val=&quot;00287A81&quot;/&gt;&lt;wsp:rsid wsp:val=&quot;00293113&quot;/&gt;&lt;wsp:rsid wsp:val=&quot;002A2466&quot;/&gt;&lt;wsp:rsid wsp:val=&quot;002A5C24&quot;/&gt;&lt;wsp:rsid wsp:val=&quot;002B46DF&quot;/&gt;&lt;wsp:rsid wsp:val=&quot;002B5456&quot;/&gt;&lt;wsp:rsid wsp:val=&quot;002E407E&quot;/&gt;&lt;wsp:rsid wsp:val=&quot;00306714&quot;/&gt;&lt;wsp:rsid wsp:val=&quot;0036029F&quot;/&gt;&lt;wsp:rsid wsp:val=&quot;00363F07&quot;/&gt;&lt;wsp:rsid wsp:val=&quot;003644EE&quot;/&gt;&lt;wsp:rsid wsp:val=&quot;00372256&quot;/&gt;&lt;wsp:rsid wsp:val=&quot;00373D04&quot;/&gt;&lt;wsp:rsid wsp:val=&quot;00381C9D&quot;/&gt;&lt;wsp:rsid wsp:val=&quot;00381D49&quot;/&gt;&lt;wsp:rsid wsp:val=&quot;003874E0&quot;/&gt;&lt;wsp:rsid wsp:val=&quot;003963DE&quot;/&gt;&lt;wsp:rsid wsp:val=&quot;003B41A7&quot;/&gt;&lt;wsp:rsid wsp:val=&quot;003C472E&quot;/&gt;&lt;wsp:rsid wsp:val=&quot;003D0D3C&quot;/&gt;&lt;wsp:rsid wsp:val=&quot;003D1F8C&quot;/&gt;&lt;wsp:rsid wsp:val=&quot;00405D96&quot;/&gt;&lt;wsp:rsid wsp:val=&quot;00406458&quot;/&gt;&lt;wsp:rsid wsp:val=&quot;00411DF4&quot;/&gt;&lt;wsp:rsid wsp:val=&quot;00414304&quot;/&gt;&lt;wsp:rsid wsp:val=&quot;00420762&quot;/&gt;&lt;wsp:rsid wsp:val=&quot;00451827&quot;/&gt;&lt;wsp:rsid wsp:val=&quot;00467F24&quot;/&gt;&lt;wsp:rsid wsp:val=&quot;00475886&quot;/&gt;&lt;wsp:rsid wsp:val=&quot;0048362D&quot;/&gt;&lt;wsp:rsid wsp:val=&quot;0049520D&quot;/&gt;&lt;wsp:rsid wsp:val=&quot;004A21E0&quot;/&gt;&lt;wsp:rsid wsp:val=&quot;004A722A&quot;/&gt;&lt;wsp:rsid wsp:val=&quot;004D4ACD&quot;/&gt;&lt;wsp:rsid wsp:val=&quot;00510687&quot;/&gt;&lt;wsp:rsid wsp:val=&quot;00537744&quot;/&gt;&lt;wsp:rsid wsp:val=&quot;005402BE&quot;/&gt;&lt;wsp:rsid wsp:val=&quot;0057003C&quot;/&gt;&lt;wsp:rsid wsp:val=&quot;00577FF7&quot;/&gt;&lt;wsp:rsid wsp:val=&quot;00592609&quot;/&gt;&lt;wsp:rsid wsp:val=&quot;005B0060&quot;/&gt;&lt;wsp:rsid wsp:val=&quot;005D634F&quot;/&gt;&lt;wsp:rsid wsp:val=&quot;005E0BB9&quot;/&gt;&lt;wsp:rsid wsp:val=&quot;005E7967&quot;/&gt;&lt;wsp:rsid wsp:val=&quot;006003FA&quot;/&gt;&lt;wsp:rsid wsp:val=&quot;00613EE0&quot;/&gt;&lt;wsp:rsid wsp:val=&quot;0061571C&quot;/&gt;&lt;wsp:rsid wsp:val=&quot;006230FC&quot;/&gt;&lt;wsp:rsid wsp:val=&quot;0063638F&quot;/&gt;&lt;wsp:rsid wsp:val=&quot;00640E53&quot;/&gt;&lt;wsp:rsid wsp:val=&quot;006678CB&quot;/&gt;&lt;wsp:rsid wsp:val=&quot;006928ED&quot;/&gt;&lt;wsp:rsid wsp:val=&quot;006A3994&quot;/&gt;&lt;wsp:rsid wsp:val=&quot;006B2D90&quot;/&gt;&lt;wsp:rsid wsp:val=&quot;006B345C&quot;/&gt;&lt;wsp:rsid wsp:val=&quot;006B6E40&quot;/&gt;&lt;wsp:rsid wsp:val=&quot;006C626F&quot;/&gt;&lt;wsp:rsid wsp:val=&quot;006E19E2&quot;/&gt;&lt;wsp:rsid wsp:val=&quot;00705012&quot;/&gt;&lt;wsp:rsid wsp:val=&quot;00715F3C&quot;/&gt;&lt;wsp:rsid wsp:val=&quot;00724CB8&quot;/&gt;&lt;wsp:rsid wsp:val=&quot;007335C2&quot;/&gt;&lt;wsp:rsid wsp:val=&quot;00734329&quot;/&gt;&lt;wsp:rsid wsp:val=&quot;007620A1&quot;/&gt;&lt;wsp:rsid wsp:val=&quot;00772C38&quot;/&gt;&lt;wsp:rsid wsp:val=&quot;007947FA&quot;/&gt;&lt;wsp:rsid wsp:val=&quot;007C72DD&quot;/&gt;&lt;wsp:rsid wsp:val=&quot;007E7304&quot;/&gt;&lt;wsp:rsid wsp:val=&quot;008038BC&quot;/&gt;&lt;wsp:rsid wsp:val=&quot;0081351E&quot;/&gt;&lt;wsp:rsid wsp:val=&quot;00842133&quot;/&gt;&lt;wsp:rsid wsp:val=&quot;00853250&quot;/&gt;&lt;wsp:rsid wsp:val=&quot;008533EE&quot;/&gt;&lt;wsp:rsid wsp:val=&quot;008869F0&quot;/&gt;&lt;wsp:rsid wsp:val=&quot;00891F55&quot;/&gt;&lt;wsp:rsid wsp:val=&quot;008A1A49&quot;/&gt;&lt;wsp:rsid wsp:val=&quot;008C0D75&quot;/&gt;&lt;wsp:rsid wsp:val=&quot;008C0EE6&quot;/&gt;&lt;wsp:rsid wsp:val=&quot;008E2629&quot;/&gt;&lt;wsp:rsid wsp:val=&quot;00901CDF&quot;/&gt;&lt;wsp:rsid wsp:val=&quot;00906E72&quot;/&gt;&lt;wsp:rsid wsp:val=&quot;00936388&quot;/&gt;&lt;wsp:rsid wsp:val=&quot;00950E9A&quot;/&gt;&lt;wsp:rsid wsp:val=&quot;009611D4&quot;/&gt;&lt;wsp:rsid wsp:val=&quot;00973E08&quot;/&gt;&lt;wsp:rsid wsp:val=&quot;00985B8D&quot;/&gt;&lt;wsp:rsid wsp:val=&quot;009C1638&quot;/&gt;&lt;wsp:rsid wsp:val=&quot;009D077F&quot;/&gt;&lt;wsp:rsid wsp:val=&quot;009E2920&quot;/&gt;&lt;wsp:rsid wsp:val=&quot;009E6654&quot;/&gt;&lt;wsp:rsid wsp:val=&quot;00A026FC&quot;/&gt;&lt;wsp:rsid wsp:val=&quot;00A06D7A&quot;/&gt;&lt;wsp:rsid wsp:val=&quot;00A2375C&quot;/&gt;&lt;wsp:rsid wsp:val=&quot;00A3675F&quot;/&gt;&lt;wsp:rsid wsp:val=&quot;00A45515&quot;/&gt;&lt;wsp:rsid wsp:val=&quot;00A51BE7&quot;/&gt;&lt;wsp:rsid wsp:val=&quot;00A53B14&quot;/&gt;&lt;wsp:rsid wsp:val=&quot;00A62C12&quot;/&gt;&lt;wsp:rsid wsp:val=&quot;00A64A58&quot;/&gt;&lt;wsp:rsid wsp:val=&quot;00A654D8&quot;/&gt;&lt;wsp:rsid wsp:val=&quot;00A81CF7&quot;/&gt;&lt;wsp:rsid wsp:val=&quot;00A861DB&quot;/&gt;&lt;wsp:rsid wsp:val=&quot;00A956D4&quot;/&gt;&lt;wsp:rsid wsp:val=&quot;00AB0E64&quot;/&gt;&lt;wsp:rsid wsp:val=&quot;00AF2326&quot;/&gt;&lt;wsp:rsid wsp:val=&quot;00AF76E0&quot;/&gt;&lt;wsp:rsid wsp:val=&quot;00B03AFB&quot;/&gt;&lt;wsp:rsid wsp:val=&quot;00B136B1&quot;/&gt;&lt;wsp:rsid wsp:val=&quot;00B13FFB&quot;/&gt;&lt;wsp:rsid wsp:val=&quot;00B145CA&quot;/&gt;&lt;wsp:rsid wsp:val=&quot;00B2509D&quot;/&gt;&lt;wsp:rsid wsp:val=&quot;00B254F8&quot;/&gt;&lt;wsp:rsid wsp:val=&quot;00B27C5C&quot;/&gt;&lt;wsp:rsid wsp:val=&quot;00B32B7A&quot;/&gt;&lt;wsp:rsid wsp:val=&quot;00B52532&quot;/&gt;&lt;wsp:rsid wsp:val=&quot;00B87726&quot;/&gt;&lt;wsp:rsid wsp:val=&quot;00B97606&quot;/&gt;&lt;wsp:rsid wsp:val=&quot;00BA0E00&quot;/&gt;&lt;wsp:rsid wsp:val=&quot;00BA132A&quot;/&gt;&lt;wsp:rsid wsp:val=&quot;00BA6E40&quot;/&gt;&lt;wsp:rsid wsp:val=&quot;00BB0471&quot;/&gt;&lt;wsp:rsid wsp:val=&quot;00BB3FA8&quot;/&gt;&lt;wsp:rsid wsp:val=&quot;00BB5876&quot;/&gt;&lt;wsp:rsid wsp:val=&quot;00BD14F8&quot;/&gt;&lt;wsp:rsid wsp:val=&quot;00BD2679&quot;/&gt;&lt;wsp:rsid wsp:val=&quot;00BE57ED&quot;/&gt;&lt;wsp:rsid wsp:val=&quot;00BF2401&quot;/&gt;&lt;wsp:rsid wsp:val=&quot;00C16580&quot;/&gt;&lt;wsp:rsid wsp:val=&quot;00C27D80&quot;/&gt;&lt;wsp:rsid wsp:val=&quot;00C27E4A&quot;/&gt;&lt;wsp:rsid wsp:val=&quot;00C450F5&quot;/&gt;&lt;wsp:rsid wsp:val=&quot;00C45FA5&quot;/&gt;&lt;wsp:rsid wsp:val=&quot;00C57F55&quot;/&gt;&lt;wsp:rsid wsp:val=&quot;00C754BA&quot;/&gt;&lt;wsp:rsid wsp:val=&quot;00C85E61&quot;/&gt;&lt;wsp:rsid wsp:val=&quot;00C913BC&quot;/&gt;&lt;wsp:rsid wsp:val=&quot;00C91FE0&quot;/&gt;&lt;wsp:rsid wsp:val=&quot;00C9460C&quot;/&gt;&lt;wsp:rsid wsp:val=&quot;00CA309D&quot;/&gt;&lt;wsp:rsid wsp:val=&quot;00CA4068&quot;/&gt;&lt;wsp:rsid wsp:val=&quot;00CA5460&quot;/&gt;&lt;wsp:rsid wsp:val=&quot;00CD101F&quot;/&gt;&lt;wsp:rsid wsp:val=&quot;00D05047&quot;/&gt;&lt;wsp:rsid wsp:val=&quot;00D15BA1&quot;/&gt;&lt;wsp:rsid wsp:val=&quot;00D2499D&quot;/&gt;&lt;wsp:rsid wsp:val=&quot;00D32D3D&quot;/&gt;&lt;wsp:rsid wsp:val=&quot;00D45F84&quot;/&gt;&lt;wsp:rsid wsp:val=&quot;00D4741C&quot;/&gt;&lt;wsp:rsid wsp:val=&quot;00D65285&quot;/&gt;&lt;wsp:rsid wsp:val=&quot;00D7607B&quot;/&gt;&lt;wsp:rsid wsp:val=&quot;00D845EC&quot;/&gt;&lt;wsp:rsid wsp:val=&quot;00D859BB&quot;/&gt;&lt;wsp:rsid wsp:val=&quot;00D938DB&quot;/&gt;&lt;wsp:rsid wsp:val=&quot;00D96B56&quot;/&gt;&lt;wsp:rsid wsp:val=&quot;00DA2BA5&quot;/&gt;&lt;wsp:rsid wsp:val=&quot;00DB3DA8&quot;/&gt;&lt;wsp:rsid wsp:val=&quot;00DD3C31&quot;/&gt;&lt;wsp:rsid wsp:val=&quot;00E04B0F&quot;/&gt;&lt;wsp:rsid wsp:val=&quot;00E0675A&quot;/&gt;&lt;wsp:rsid wsp:val=&quot;00E06A87&quot;/&gt;&lt;wsp:rsid wsp:val=&quot;00E0725A&quot;/&gt;&lt;wsp:rsid wsp:val=&quot;00E13E8F&quot;/&gt;&lt;wsp:rsid wsp:val=&quot;00E14059&quot;/&gt;&lt;wsp:rsid wsp:val=&quot;00E20AF2&quot;/&gt;&lt;wsp:rsid wsp:val=&quot;00E30513&quot;/&gt;&lt;wsp:rsid wsp:val=&quot;00E35ED9&quot;/&gt;&lt;wsp:rsid wsp:val=&quot;00E5393E&quot;/&gt;&lt;wsp:rsid wsp:val=&quot;00E610D3&quot;/&gt;&lt;wsp:rsid wsp:val=&quot;00E617C3&quot;/&gt;&lt;wsp:rsid wsp:val=&quot;00E758F1&quot;/&gt;&lt;wsp:rsid wsp:val=&quot;00E9213D&quot;/&gt;&lt;wsp:rsid wsp:val=&quot;00E947B0&quot;/&gt;&lt;wsp:rsid wsp:val=&quot;00EA1529&quot;/&gt;&lt;wsp:rsid wsp:val=&quot;00EB1051&quot;/&gt;&lt;wsp:rsid wsp:val=&quot;00EB698E&quot;/&gt;&lt;wsp:rsid wsp:val=&quot;00EE3BC1&quot;/&gt;&lt;wsp:rsid wsp:val=&quot;00EF21AD&quot;/&gt;&lt;wsp:rsid wsp:val=&quot;00F02A9F&quot;/&gt;&lt;wsp:rsid wsp:val=&quot;00F07EBF&quot;/&gt;&lt;wsp:rsid wsp:val=&quot;00F45F62&quot;/&gt;&lt;wsp:rsid wsp:val=&quot;00F918C0&quot;/&gt;&lt;wsp:rsid wsp:val=&quot;00F94099&quot;/&gt;&lt;wsp:rsid wsp:val=&quot;00FB5C9E&quot;/&gt;&lt;wsp:rsid wsp:val=&quot;00FB6F3A&quot;/&gt;&lt;wsp:rsid wsp:val=&quot;00FC5717&quot;/&gt;&lt;wsp:rsid wsp:val=&quot;00FD6A91&quot;/&gt;&lt;wsp:rsid wsp:val=&quot;00FE506C&quot;/&gt;&lt;/wsp:rsids&gt;&lt;/w:docPr&gt;&lt;w:body&gt;&lt;wx:sect&gt;&lt;w:p wsp:rsidR=&quot;00000000&quot; wsp:rsidRDefault=&quot;00CA5460&quot; wsp:rsidP=&quot;00CA5460&quot;&gt;&lt;m:oMathPara&gt;&lt;m:oMath&gt;&lt;m:sSub&gt;&lt;m:sSubPr&gt;&lt;m:ctrlPr&gt;&lt;w:rPr&gt;&lt;w:rFonts w:ascii=&quot;Cambria Math&quot; w:h-ansi=&quot;Cambria Math&quot; w:cs=&quot;Times New Roman&quot;/&gt;&lt;wx:font wx:val=&quot;Cambria Math&quot;/&gt;&lt;w:i/&gt;&lt;w:sz w:val=&quot;28&quot;/&gt;&lt;w:sz-cs w:val=&quot;28&quot;/&gt;&lt;w:lang w:val=&quot;EN-US&quot;/&gt;&lt;/w:rPr&gt;&lt;/m:ctrlPr&gt;&lt;/m:sSubPr&gt;&lt;m:e&gt;&lt;m:r&gt;&lt;w:rPr&gt;&lt;w:rFonts w:ascii=&quot;Cambria Math&quot; w:h-ansi=&quot;Cambria Math&quot; w:cs=&quot;Times New Roman&quot;/&gt;&lt;wx:font wx:val=&quot;Cambria Math&quot;/&gt;&lt;w:i/&gt;&lt;w:sz w:val=&quot;28&quot;/&gt;&lt;w:sz-cs w:val=&quot;28&quot;/&gt;&lt;w:lang w:val=&quot;EN-US&quot;/&gt;&lt;/w:rPr&gt;&lt;m:t&gt;k&lt;/m:t&gt;&lt;/m:r&gt;&lt;/m:e&gt;&lt;m:sub&gt;&lt;m:r&gt;&lt;w:rPr&gt;&lt;w:rFonts w:ascii=&quot;Cambria Math&quot; w:h-ansi=&quot;Cambria Math&quot; w:cs=&quot;Times New Roman&quot;/&gt;&lt;wx:font wx:val=&quot;Cambria Math&quot;/&gt;&lt;w:i/&gt;&lt;w:sz w:val=&quot;28&quot;/&gt;&lt;w:sz-cs w:val=&quot;28&quot;/&gt;&lt;/w:rPr&gt;&lt;m:t&gt;3&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5" o:title="" chromakey="white"/>
          </v:shape>
        </w:pict>
      </w:r>
      <w:r w:rsidRPr="0049520D">
        <w:rPr>
          <w:rFonts w:ascii="Times New Roman" w:hAnsi="Times New Roman" w:cs="Times New Roman"/>
          <w:sz w:val="28"/>
          <w:szCs w:val="28"/>
        </w:rPr>
        <w:instrText xml:space="preserve"> </w:instrText>
      </w:r>
      <w:r w:rsidRPr="0049520D">
        <w:rPr>
          <w:rFonts w:ascii="Times New Roman" w:hAnsi="Times New Roman" w:cs="Times New Roman"/>
          <w:sz w:val="28"/>
          <w:szCs w:val="28"/>
        </w:rPr>
        <w:fldChar w:fldCharType="separate"/>
      </w:r>
      <w:r w:rsidRPr="0049520D">
        <w:rPr>
          <w:position w:val="-6"/>
        </w:rPr>
        <w:pict>
          <v:shape id="_x0000_i1037" type="#_x0000_t75" style="width:14.4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stylePaneFormatFilter w:val=&quot;3F01&quot;/&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7967&quot;/&gt;&lt;wsp:rsid wsp:val=&quot;000029D6&quot;/&gt;&lt;wsp:rsid wsp:val=&quot;00002C4D&quot;/&gt;&lt;wsp:rsid wsp:val=&quot;00017571&quot;/&gt;&lt;wsp:rsid wsp:val=&quot;00027105&quot;/&gt;&lt;wsp:rsid wsp:val=&quot;00033732&quot;/&gt;&lt;wsp:rsid wsp:val=&quot;00033F33&quot;/&gt;&lt;wsp:rsid wsp:val=&quot;000474BF&quot;/&gt;&lt;wsp:rsid wsp:val=&quot;00051CF3&quot;/&gt;&lt;wsp:rsid wsp:val=&quot;00060869&quot;/&gt;&lt;wsp:rsid wsp:val=&quot;000625C0&quot;/&gt;&lt;wsp:rsid wsp:val=&quot;00073578&quot;/&gt;&lt;wsp:rsid wsp:val=&quot;0007381A&quot;/&gt;&lt;wsp:rsid wsp:val=&quot;00076D95&quot;/&gt;&lt;wsp:rsid wsp:val=&quot;00080AC8&quot;/&gt;&lt;wsp:rsid wsp:val=&quot;00085754&quot;/&gt;&lt;wsp:rsid wsp:val=&quot;00086DEE&quot;/&gt;&lt;wsp:rsid wsp:val=&quot;00090228&quot;/&gt;&lt;wsp:rsid wsp:val=&quot;00094FC2&quot;/&gt;&lt;wsp:rsid wsp:val=&quot;000A0A94&quot;/&gt;&lt;wsp:rsid wsp:val=&quot;000B1DCA&quot;/&gt;&lt;wsp:rsid wsp:val=&quot;000B69E2&quot;/&gt;&lt;wsp:rsid wsp:val=&quot;000D4124&quot;/&gt;&lt;wsp:rsid wsp:val=&quot;000D6D2E&quot;/&gt;&lt;wsp:rsid wsp:val=&quot;000E0B24&quot;/&gt;&lt;wsp:rsid wsp:val=&quot;000E587C&quot;/&gt;&lt;wsp:rsid wsp:val=&quot;0015407B&quot;/&gt;&lt;wsp:rsid wsp:val=&quot;001556AA&quot;/&gt;&lt;wsp:rsid wsp:val=&quot;00173065&quot;/&gt;&lt;wsp:rsid wsp:val=&quot;00177F55&quot;/&gt;&lt;wsp:rsid wsp:val=&quot;00181CB6&quot;/&gt;&lt;wsp:rsid wsp:val=&quot;00195939&quot;/&gt;&lt;wsp:rsid wsp:val=&quot;001A0271&quot;/&gt;&lt;wsp:rsid wsp:val=&quot;001A3F32&quot;/&gt;&lt;wsp:rsid wsp:val=&quot;001A4AE0&quot;/&gt;&lt;wsp:rsid wsp:val=&quot;001B3810&quot;/&gt;&lt;wsp:rsid wsp:val=&quot;001B5BDD&quot;/&gt;&lt;wsp:rsid wsp:val=&quot;001C7C77&quot;/&gt;&lt;wsp:rsid wsp:val=&quot;001D6FF2&quot;/&gt;&lt;wsp:rsid wsp:val=&quot;001E08B2&quot;/&gt;&lt;wsp:rsid wsp:val=&quot;001E0A17&quot;/&gt;&lt;wsp:rsid wsp:val=&quot;002040FD&quot;/&gt;&lt;wsp:rsid wsp:val=&quot;00205FE0&quot;/&gt;&lt;wsp:rsid wsp:val=&quot;00206D1B&quot;/&gt;&lt;wsp:rsid wsp:val=&quot;0021372E&quot;/&gt;&lt;wsp:rsid wsp:val=&quot;002155CA&quot;/&gt;&lt;wsp:rsid wsp:val=&quot;00230FA3&quot;/&gt;&lt;wsp:rsid wsp:val=&quot;00242A24&quot;/&gt;&lt;wsp:rsid wsp:val=&quot;00246F22&quot;/&gt;&lt;wsp:rsid wsp:val=&quot;00251DB5&quot;/&gt;&lt;wsp:rsid wsp:val=&quot;00255836&quot;/&gt;&lt;wsp:rsid wsp:val=&quot;00273425&quot;/&gt;&lt;wsp:rsid wsp:val=&quot;00280B08&quot;/&gt;&lt;wsp:rsid wsp:val=&quot;00283806&quot;/&gt;&lt;wsp:rsid wsp:val=&quot;00287A81&quot;/&gt;&lt;wsp:rsid wsp:val=&quot;00293113&quot;/&gt;&lt;wsp:rsid wsp:val=&quot;002A2466&quot;/&gt;&lt;wsp:rsid wsp:val=&quot;002A5C24&quot;/&gt;&lt;wsp:rsid wsp:val=&quot;002B46DF&quot;/&gt;&lt;wsp:rsid wsp:val=&quot;002B5456&quot;/&gt;&lt;wsp:rsid wsp:val=&quot;002E407E&quot;/&gt;&lt;wsp:rsid wsp:val=&quot;00306714&quot;/&gt;&lt;wsp:rsid wsp:val=&quot;0036029F&quot;/&gt;&lt;wsp:rsid wsp:val=&quot;00363F07&quot;/&gt;&lt;wsp:rsid wsp:val=&quot;003644EE&quot;/&gt;&lt;wsp:rsid wsp:val=&quot;00372256&quot;/&gt;&lt;wsp:rsid wsp:val=&quot;00373D04&quot;/&gt;&lt;wsp:rsid wsp:val=&quot;00381C9D&quot;/&gt;&lt;wsp:rsid wsp:val=&quot;00381D49&quot;/&gt;&lt;wsp:rsid wsp:val=&quot;003874E0&quot;/&gt;&lt;wsp:rsid wsp:val=&quot;003963DE&quot;/&gt;&lt;wsp:rsid wsp:val=&quot;003B41A7&quot;/&gt;&lt;wsp:rsid wsp:val=&quot;003C472E&quot;/&gt;&lt;wsp:rsid wsp:val=&quot;003D0D3C&quot;/&gt;&lt;wsp:rsid wsp:val=&quot;003D1F8C&quot;/&gt;&lt;wsp:rsid wsp:val=&quot;00405D96&quot;/&gt;&lt;wsp:rsid wsp:val=&quot;00406458&quot;/&gt;&lt;wsp:rsid wsp:val=&quot;00411DF4&quot;/&gt;&lt;wsp:rsid wsp:val=&quot;00414304&quot;/&gt;&lt;wsp:rsid wsp:val=&quot;00420762&quot;/&gt;&lt;wsp:rsid wsp:val=&quot;00451827&quot;/&gt;&lt;wsp:rsid wsp:val=&quot;00467F24&quot;/&gt;&lt;wsp:rsid wsp:val=&quot;00475886&quot;/&gt;&lt;wsp:rsid wsp:val=&quot;0048362D&quot;/&gt;&lt;wsp:rsid wsp:val=&quot;0049520D&quot;/&gt;&lt;wsp:rsid wsp:val=&quot;004A21E0&quot;/&gt;&lt;wsp:rsid wsp:val=&quot;004A722A&quot;/&gt;&lt;wsp:rsid wsp:val=&quot;004D4ACD&quot;/&gt;&lt;wsp:rsid wsp:val=&quot;00510687&quot;/&gt;&lt;wsp:rsid wsp:val=&quot;00537744&quot;/&gt;&lt;wsp:rsid wsp:val=&quot;005402BE&quot;/&gt;&lt;wsp:rsid wsp:val=&quot;0057003C&quot;/&gt;&lt;wsp:rsid wsp:val=&quot;00577FF7&quot;/&gt;&lt;wsp:rsid wsp:val=&quot;00592609&quot;/&gt;&lt;wsp:rsid wsp:val=&quot;005B0060&quot;/&gt;&lt;wsp:rsid wsp:val=&quot;005D634F&quot;/&gt;&lt;wsp:rsid wsp:val=&quot;005E0BB9&quot;/&gt;&lt;wsp:rsid wsp:val=&quot;005E7967&quot;/&gt;&lt;wsp:rsid wsp:val=&quot;006003FA&quot;/&gt;&lt;wsp:rsid wsp:val=&quot;00613EE0&quot;/&gt;&lt;wsp:rsid wsp:val=&quot;0061571C&quot;/&gt;&lt;wsp:rsid wsp:val=&quot;006230FC&quot;/&gt;&lt;wsp:rsid wsp:val=&quot;0063638F&quot;/&gt;&lt;wsp:rsid wsp:val=&quot;00640E53&quot;/&gt;&lt;wsp:rsid wsp:val=&quot;006678CB&quot;/&gt;&lt;wsp:rsid wsp:val=&quot;006928ED&quot;/&gt;&lt;wsp:rsid wsp:val=&quot;006A3994&quot;/&gt;&lt;wsp:rsid wsp:val=&quot;006B2D90&quot;/&gt;&lt;wsp:rsid wsp:val=&quot;006B345C&quot;/&gt;&lt;wsp:rsid wsp:val=&quot;006B6E40&quot;/&gt;&lt;wsp:rsid wsp:val=&quot;006C626F&quot;/&gt;&lt;wsp:rsid wsp:val=&quot;006E19E2&quot;/&gt;&lt;wsp:rsid wsp:val=&quot;00705012&quot;/&gt;&lt;wsp:rsid wsp:val=&quot;00715F3C&quot;/&gt;&lt;wsp:rsid wsp:val=&quot;00724CB8&quot;/&gt;&lt;wsp:rsid wsp:val=&quot;007335C2&quot;/&gt;&lt;wsp:rsid wsp:val=&quot;00734329&quot;/&gt;&lt;wsp:rsid wsp:val=&quot;007620A1&quot;/&gt;&lt;wsp:rsid wsp:val=&quot;00772C38&quot;/&gt;&lt;wsp:rsid wsp:val=&quot;007947FA&quot;/&gt;&lt;wsp:rsid wsp:val=&quot;007C72DD&quot;/&gt;&lt;wsp:rsid wsp:val=&quot;007E7304&quot;/&gt;&lt;wsp:rsid wsp:val=&quot;008038BC&quot;/&gt;&lt;wsp:rsid wsp:val=&quot;0081351E&quot;/&gt;&lt;wsp:rsid wsp:val=&quot;00842133&quot;/&gt;&lt;wsp:rsid wsp:val=&quot;00853250&quot;/&gt;&lt;wsp:rsid wsp:val=&quot;008533EE&quot;/&gt;&lt;wsp:rsid wsp:val=&quot;008869F0&quot;/&gt;&lt;wsp:rsid wsp:val=&quot;00891F55&quot;/&gt;&lt;wsp:rsid wsp:val=&quot;008A1A49&quot;/&gt;&lt;wsp:rsid wsp:val=&quot;008C0D75&quot;/&gt;&lt;wsp:rsid wsp:val=&quot;008C0EE6&quot;/&gt;&lt;wsp:rsid wsp:val=&quot;008E2629&quot;/&gt;&lt;wsp:rsid wsp:val=&quot;00901CDF&quot;/&gt;&lt;wsp:rsid wsp:val=&quot;00906E72&quot;/&gt;&lt;wsp:rsid wsp:val=&quot;00936388&quot;/&gt;&lt;wsp:rsid wsp:val=&quot;00950E9A&quot;/&gt;&lt;wsp:rsid wsp:val=&quot;009611D4&quot;/&gt;&lt;wsp:rsid wsp:val=&quot;00973E08&quot;/&gt;&lt;wsp:rsid wsp:val=&quot;00985B8D&quot;/&gt;&lt;wsp:rsid wsp:val=&quot;009C1638&quot;/&gt;&lt;wsp:rsid wsp:val=&quot;009D077F&quot;/&gt;&lt;wsp:rsid wsp:val=&quot;009E2920&quot;/&gt;&lt;wsp:rsid wsp:val=&quot;009E6654&quot;/&gt;&lt;wsp:rsid wsp:val=&quot;00A026FC&quot;/&gt;&lt;wsp:rsid wsp:val=&quot;00A06D7A&quot;/&gt;&lt;wsp:rsid wsp:val=&quot;00A2375C&quot;/&gt;&lt;wsp:rsid wsp:val=&quot;00A3675F&quot;/&gt;&lt;wsp:rsid wsp:val=&quot;00A45515&quot;/&gt;&lt;wsp:rsid wsp:val=&quot;00A51BE7&quot;/&gt;&lt;wsp:rsid wsp:val=&quot;00A53B14&quot;/&gt;&lt;wsp:rsid wsp:val=&quot;00A62C12&quot;/&gt;&lt;wsp:rsid wsp:val=&quot;00A64A58&quot;/&gt;&lt;wsp:rsid wsp:val=&quot;00A654D8&quot;/&gt;&lt;wsp:rsid wsp:val=&quot;00A81CF7&quot;/&gt;&lt;wsp:rsid wsp:val=&quot;00A861DB&quot;/&gt;&lt;wsp:rsid wsp:val=&quot;00A956D4&quot;/&gt;&lt;wsp:rsid wsp:val=&quot;00AB0E64&quot;/&gt;&lt;wsp:rsid wsp:val=&quot;00AF2326&quot;/&gt;&lt;wsp:rsid wsp:val=&quot;00AF76E0&quot;/&gt;&lt;wsp:rsid wsp:val=&quot;00B03AFB&quot;/&gt;&lt;wsp:rsid wsp:val=&quot;00B136B1&quot;/&gt;&lt;wsp:rsid wsp:val=&quot;00B13FFB&quot;/&gt;&lt;wsp:rsid wsp:val=&quot;00B145CA&quot;/&gt;&lt;wsp:rsid wsp:val=&quot;00B2509D&quot;/&gt;&lt;wsp:rsid wsp:val=&quot;00B254F8&quot;/&gt;&lt;wsp:rsid wsp:val=&quot;00B27C5C&quot;/&gt;&lt;wsp:rsid wsp:val=&quot;00B32B7A&quot;/&gt;&lt;wsp:rsid wsp:val=&quot;00B52532&quot;/&gt;&lt;wsp:rsid wsp:val=&quot;00B87726&quot;/&gt;&lt;wsp:rsid wsp:val=&quot;00B97606&quot;/&gt;&lt;wsp:rsid wsp:val=&quot;00BA0E00&quot;/&gt;&lt;wsp:rsid wsp:val=&quot;00BA132A&quot;/&gt;&lt;wsp:rsid wsp:val=&quot;00BA6E40&quot;/&gt;&lt;wsp:rsid wsp:val=&quot;00BB0471&quot;/&gt;&lt;wsp:rsid wsp:val=&quot;00BB3FA8&quot;/&gt;&lt;wsp:rsid wsp:val=&quot;00BB5876&quot;/&gt;&lt;wsp:rsid wsp:val=&quot;00BD14F8&quot;/&gt;&lt;wsp:rsid wsp:val=&quot;00BD2679&quot;/&gt;&lt;wsp:rsid wsp:val=&quot;00BE57ED&quot;/&gt;&lt;wsp:rsid wsp:val=&quot;00BF2401&quot;/&gt;&lt;wsp:rsid wsp:val=&quot;00C16580&quot;/&gt;&lt;wsp:rsid wsp:val=&quot;00C27D80&quot;/&gt;&lt;wsp:rsid wsp:val=&quot;00C27E4A&quot;/&gt;&lt;wsp:rsid wsp:val=&quot;00C450F5&quot;/&gt;&lt;wsp:rsid wsp:val=&quot;00C45FA5&quot;/&gt;&lt;wsp:rsid wsp:val=&quot;00C57F55&quot;/&gt;&lt;wsp:rsid wsp:val=&quot;00C754BA&quot;/&gt;&lt;wsp:rsid wsp:val=&quot;00C85E61&quot;/&gt;&lt;wsp:rsid wsp:val=&quot;00C913BC&quot;/&gt;&lt;wsp:rsid wsp:val=&quot;00C91FE0&quot;/&gt;&lt;wsp:rsid wsp:val=&quot;00C9460C&quot;/&gt;&lt;wsp:rsid wsp:val=&quot;00CA309D&quot;/&gt;&lt;wsp:rsid wsp:val=&quot;00CA4068&quot;/&gt;&lt;wsp:rsid wsp:val=&quot;00CA5460&quot;/&gt;&lt;wsp:rsid wsp:val=&quot;00CD101F&quot;/&gt;&lt;wsp:rsid wsp:val=&quot;00D05047&quot;/&gt;&lt;wsp:rsid wsp:val=&quot;00D15BA1&quot;/&gt;&lt;wsp:rsid wsp:val=&quot;00D2499D&quot;/&gt;&lt;wsp:rsid wsp:val=&quot;00D32D3D&quot;/&gt;&lt;wsp:rsid wsp:val=&quot;00D45F84&quot;/&gt;&lt;wsp:rsid wsp:val=&quot;00D4741C&quot;/&gt;&lt;wsp:rsid wsp:val=&quot;00D65285&quot;/&gt;&lt;wsp:rsid wsp:val=&quot;00D7607B&quot;/&gt;&lt;wsp:rsid wsp:val=&quot;00D845EC&quot;/&gt;&lt;wsp:rsid wsp:val=&quot;00D859BB&quot;/&gt;&lt;wsp:rsid wsp:val=&quot;00D938DB&quot;/&gt;&lt;wsp:rsid wsp:val=&quot;00D96B56&quot;/&gt;&lt;wsp:rsid wsp:val=&quot;00DA2BA5&quot;/&gt;&lt;wsp:rsid wsp:val=&quot;00DB3DA8&quot;/&gt;&lt;wsp:rsid wsp:val=&quot;00DD3C31&quot;/&gt;&lt;wsp:rsid wsp:val=&quot;00E04B0F&quot;/&gt;&lt;wsp:rsid wsp:val=&quot;00E0675A&quot;/&gt;&lt;wsp:rsid wsp:val=&quot;00E06A87&quot;/&gt;&lt;wsp:rsid wsp:val=&quot;00E0725A&quot;/&gt;&lt;wsp:rsid wsp:val=&quot;00E13E8F&quot;/&gt;&lt;wsp:rsid wsp:val=&quot;00E14059&quot;/&gt;&lt;wsp:rsid wsp:val=&quot;00E20AF2&quot;/&gt;&lt;wsp:rsid wsp:val=&quot;00E30513&quot;/&gt;&lt;wsp:rsid wsp:val=&quot;00E35ED9&quot;/&gt;&lt;wsp:rsid wsp:val=&quot;00E5393E&quot;/&gt;&lt;wsp:rsid wsp:val=&quot;00E610D3&quot;/&gt;&lt;wsp:rsid wsp:val=&quot;00E617C3&quot;/&gt;&lt;wsp:rsid wsp:val=&quot;00E758F1&quot;/&gt;&lt;wsp:rsid wsp:val=&quot;00E9213D&quot;/&gt;&lt;wsp:rsid wsp:val=&quot;00E947B0&quot;/&gt;&lt;wsp:rsid wsp:val=&quot;00EA1529&quot;/&gt;&lt;wsp:rsid wsp:val=&quot;00EB1051&quot;/&gt;&lt;wsp:rsid wsp:val=&quot;00EB698E&quot;/&gt;&lt;wsp:rsid wsp:val=&quot;00EE3BC1&quot;/&gt;&lt;wsp:rsid wsp:val=&quot;00EF21AD&quot;/&gt;&lt;wsp:rsid wsp:val=&quot;00F02A9F&quot;/&gt;&lt;wsp:rsid wsp:val=&quot;00F07EBF&quot;/&gt;&lt;wsp:rsid wsp:val=&quot;00F45F62&quot;/&gt;&lt;wsp:rsid wsp:val=&quot;00F918C0&quot;/&gt;&lt;wsp:rsid wsp:val=&quot;00F94099&quot;/&gt;&lt;wsp:rsid wsp:val=&quot;00FB5C9E&quot;/&gt;&lt;wsp:rsid wsp:val=&quot;00FB6F3A&quot;/&gt;&lt;wsp:rsid wsp:val=&quot;00FC5717&quot;/&gt;&lt;wsp:rsid wsp:val=&quot;00FD6A91&quot;/&gt;&lt;wsp:rsid wsp:val=&quot;00FE506C&quot;/&gt;&lt;/wsp:rsids&gt;&lt;/w:docPr&gt;&lt;w:body&gt;&lt;wx:sect&gt;&lt;w:p wsp:rsidR=&quot;00000000&quot; wsp:rsidRDefault=&quot;00CA5460&quot; wsp:rsidP=&quot;00CA5460&quot;&gt;&lt;m:oMathPara&gt;&lt;m:oMath&gt;&lt;m:sSub&gt;&lt;m:sSubPr&gt;&lt;m:ctrlPr&gt;&lt;w:rPr&gt;&lt;w:rFonts w:ascii=&quot;Cambria Math&quot; w:h-ansi=&quot;Cambria Math&quot; w:cs=&quot;Times New Roman&quot;/&gt;&lt;wx:font wx:val=&quot;Cambria Math&quot;/&gt;&lt;w:i/&gt;&lt;w:sz w:val=&quot;28&quot;/&gt;&lt;w:sz-cs w:val=&quot;28&quot;/&gt;&lt;w:lang w:val=&quot;EN-US&quot;/&gt;&lt;/w:rPr&gt;&lt;/m:ctrlPr&gt;&lt;/m:sSubPr&gt;&lt;m:e&gt;&lt;m:r&gt;&lt;w:rPr&gt;&lt;w:rFonts w:ascii=&quot;Cambria Math&quot; w:h-ansi=&quot;Cambria Math&quot; w:cs=&quot;Times New Roman&quot;/&gt;&lt;wx:font wx:val=&quot;Cambria Math&quot;/&gt;&lt;w:i/&gt;&lt;w:sz w:val=&quot;28&quot;/&gt;&lt;w:sz-cs w:val=&quot;28&quot;/&gt;&lt;w:lang w:val=&quot;EN-US&quot;/&gt;&lt;/w:rPr&gt;&lt;m:t&gt;k&lt;/m:t&gt;&lt;/m:r&gt;&lt;/m:e&gt;&lt;m:sub&gt;&lt;m:r&gt;&lt;w:rPr&gt;&lt;w:rFonts w:ascii=&quot;Cambria Math&quot; w:h-ansi=&quot;Cambria Math&quot; w:cs=&quot;Times New Roman&quot;/&gt;&lt;wx:font wx:val=&quot;Cambria Math&quot;/&gt;&lt;w:i/&gt;&lt;w:sz w:val=&quot;28&quot;/&gt;&lt;w:sz-cs w:val=&quot;28&quot;/&gt;&lt;/w:rPr&gt;&lt;m:t&gt;3&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5" o:title="" chromakey="white"/>
          </v:shape>
        </w:pict>
      </w:r>
      <w:r w:rsidRPr="0049520D">
        <w:rPr>
          <w:rFonts w:ascii="Times New Roman" w:hAnsi="Times New Roman" w:cs="Times New Roman"/>
          <w:sz w:val="28"/>
          <w:szCs w:val="28"/>
        </w:rPr>
        <w:fldChar w:fldCharType="end"/>
      </w:r>
      <w:r w:rsidRPr="009804F2">
        <w:rPr>
          <w:rFonts w:ascii="Times New Roman" w:hAnsi="Times New Roman" w:cs="Times New Roman"/>
          <w:sz w:val="28"/>
          <w:szCs w:val="28"/>
        </w:rPr>
        <w:t xml:space="preserve"> </w:t>
      </w:r>
      <w:r>
        <w:rPr>
          <w:rFonts w:ascii="Times New Roman" w:hAnsi="Times New Roman" w:cs="Times New Roman"/>
          <w:sz w:val="28"/>
          <w:szCs w:val="28"/>
        </w:rPr>
        <w:t>–</w:t>
      </w:r>
      <w:r w:rsidRPr="009804F2">
        <w:rPr>
          <w:rFonts w:ascii="Times New Roman" w:hAnsi="Times New Roman" w:cs="Times New Roman"/>
          <w:sz w:val="28"/>
          <w:szCs w:val="28"/>
        </w:rPr>
        <w:t xml:space="preserve"> коэффициент заполнения котла, или трубы.</w:t>
      </w:r>
    </w:p>
    <w:p w:rsidR="00DF6FF5" w:rsidRDefault="00DF6FF5" w:rsidP="00B4580C">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Д</w:t>
      </w:r>
      <w:r w:rsidRPr="009804F2">
        <w:rPr>
          <w:rFonts w:ascii="Times New Roman" w:hAnsi="Times New Roman" w:cs="Times New Roman"/>
          <w:sz w:val="28"/>
          <w:szCs w:val="28"/>
        </w:rPr>
        <w:t xml:space="preserve">лина </w:t>
      </w:r>
      <w:r>
        <w:rPr>
          <w:rFonts w:ascii="Times New Roman" w:hAnsi="Times New Roman" w:cs="Times New Roman"/>
          <w:sz w:val="28"/>
          <w:szCs w:val="28"/>
        </w:rPr>
        <w:t xml:space="preserve">трубопровода </w:t>
      </w:r>
      <w:r>
        <w:rPr>
          <w:rFonts w:ascii="Times New Roman" w:hAnsi="Times New Roman" w:cs="Times New Roman"/>
          <w:sz w:val="28"/>
          <w:szCs w:val="28"/>
          <w:lang w:val="en-US"/>
        </w:rPr>
        <w:t>L</w:t>
      </w:r>
      <w:r>
        <w:rPr>
          <w:rFonts w:ascii="Times New Roman" w:hAnsi="Times New Roman" w:cs="Times New Roman"/>
          <w:sz w:val="28"/>
          <w:szCs w:val="28"/>
          <w:vertAlign w:val="subscript"/>
          <w:lang w:val="en-US"/>
        </w:rPr>
        <w:t>n</w:t>
      </w:r>
      <w:r w:rsidRPr="009804F2">
        <w:rPr>
          <w:rFonts w:ascii="Times New Roman" w:hAnsi="Times New Roman" w:cs="Times New Roman"/>
          <w:sz w:val="28"/>
          <w:szCs w:val="28"/>
        </w:rPr>
        <w:t xml:space="preserve"> будет равна:</w:t>
      </w:r>
    </w:p>
    <w:tbl>
      <w:tblPr>
        <w:tblW w:w="9332" w:type="dxa"/>
        <w:tblLook w:val="00A0"/>
      </w:tblPr>
      <w:tblGrid>
        <w:gridCol w:w="8789"/>
        <w:gridCol w:w="543"/>
      </w:tblGrid>
      <w:tr w:rsidR="00DF6FF5" w:rsidRPr="004D2BB9" w:rsidTr="00B4580C">
        <w:tc>
          <w:tcPr>
            <w:tcW w:w="8789" w:type="dxa"/>
          </w:tcPr>
          <w:p w:rsidR="00DF6FF5" w:rsidRPr="0049520D" w:rsidRDefault="00DF6FF5" w:rsidP="00B4580C">
            <w:pPr>
              <w:spacing w:line="360" w:lineRule="auto"/>
              <w:ind w:firstLine="709"/>
              <w:jc w:val="center"/>
              <w:rPr>
                <w:rFonts w:ascii="Times New Roman" w:hAnsi="Times New Roman"/>
                <w:sz w:val="32"/>
                <w:szCs w:val="32"/>
              </w:rPr>
            </w:pPr>
            <w:r w:rsidRPr="0049520D">
              <w:rPr>
                <w:rFonts w:ascii="Times New Roman" w:hAnsi="Times New Roman"/>
                <w:sz w:val="32"/>
                <w:szCs w:val="32"/>
              </w:rPr>
              <w:fldChar w:fldCharType="begin"/>
            </w:r>
            <w:r w:rsidRPr="0049520D">
              <w:rPr>
                <w:rFonts w:ascii="Times New Roman" w:hAnsi="Times New Roman"/>
                <w:sz w:val="32"/>
                <w:szCs w:val="32"/>
              </w:rPr>
              <w:instrText xml:space="preserve"> QUOTE </w:instrText>
            </w:r>
            <w:r w:rsidRPr="0049520D">
              <w:rPr>
                <w:position w:val="-23"/>
              </w:rPr>
              <w:pict>
                <v:shape id="_x0000_i1038" type="#_x0000_t75" style="width:63pt;height:30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stylePaneFormatFilter w:val=&quot;3F01&quot;/&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7967&quot;/&gt;&lt;wsp:rsid wsp:val=&quot;000029D6&quot;/&gt;&lt;wsp:rsid wsp:val=&quot;00002C4D&quot;/&gt;&lt;wsp:rsid wsp:val=&quot;00017571&quot;/&gt;&lt;wsp:rsid wsp:val=&quot;00027105&quot;/&gt;&lt;wsp:rsid wsp:val=&quot;00033732&quot;/&gt;&lt;wsp:rsid wsp:val=&quot;00033F33&quot;/&gt;&lt;wsp:rsid wsp:val=&quot;000474BF&quot;/&gt;&lt;wsp:rsid wsp:val=&quot;00051CF3&quot;/&gt;&lt;wsp:rsid wsp:val=&quot;00060869&quot;/&gt;&lt;wsp:rsid wsp:val=&quot;000625C0&quot;/&gt;&lt;wsp:rsid wsp:val=&quot;00073578&quot;/&gt;&lt;wsp:rsid wsp:val=&quot;0007381A&quot;/&gt;&lt;wsp:rsid wsp:val=&quot;00076D95&quot;/&gt;&lt;wsp:rsid wsp:val=&quot;00080AC8&quot;/&gt;&lt;wsp:rsid wsp:val=&quot;00085754&quot;/&gt;&lt;wsp:rsid wsp:val=&quot;00086DEE&quot;/&gt;&lt;wsp:rsid wsp:val=&quot;00090228&quot;/&gt;&lt;wsp:rsid wsp:val=&quot;00094FC2&quot;/&gt;&lt;wsp:rsid wsp:val=&quot;000A0A94&quot;/&gt;&lt;wsp:rsid wsp:val=&quot;000B1DCA&quot;/&gt;&lt;wsp:rsid wsp:val=&quot;000B69E2&quot;/&gt;&lt;wsp:rsid wsp:val=&quot;000D4124&quot;/&gt;&lt;wsp:rsid wsp:val=&quot;000D6D2E&quot;/&gt;&lt;wsp:rsid wsp:val=&quot;000E0B24&quot;/&gt;&lt;wsp:rsid wsp:val=&quot;000E587C&quot;/&gt;&lt;wsp:rsid wsp:val=&quot;0015407B&quot;/&gt;&lt;wsp:rsid wsp:val=&quot;001556AA&quot;/&gt;&lt;wsp:rsid wsp:val=&quot;00173065&quot;/&gt;&lt;wsp:rsid wsp:val=&quot;00177F55&quot;/&gt;&lt;wsp:rsid wsp:val=&quot;00181CB6&quot;/&gt;&lt;wsp:rsid wsp:val=&quot;00195939&quot;/&gt;&lt;wsp:rsid wsp:val=&quot;001A0271&quot;/&gt;&lt;wsp:rsid wsp:val=&quot;001A3F32&quot;/&gt;&lt;wsp:rsid wsp:val=&quot;001A4AE0&quot;/&gt;&lt;wsp:rsid wsp:val=&quot;001B3810&quot;/&gt;&lt;wsp:rsid wsp:val=&quot;001B5BDD&quot;/&gt;&lt;wsp:rsid wsp:val=&quot;001C7C77&quot;/&gt;&lt;wsp:rsid wsp:val=&quot;001D6FF2&quot;/&gt;&lt;wsp:rsid wsp:val=&quot;001E08B2&quot;/&gt;&lt;wsp:rsid wsp:val=&quot;001E0A17&quot;/&gt;&lt;wsp:rsid wsp:val=&quot;002040FD&quot;/&gt;&lt;wsp:rsid wsp:val=&quot;00205FE0&quot;/&gt;&lt;wsp:rsid wsp:val=&quot;00206D1B&quot;/&gt;&lt;wsp:rsid wsp:val=&quot;0021372E&quot;/&gt;&lt;wsp:rsid wsp:val=&quot;002155CA&quot;/&gt;&lt;wsp:rsid wsp:val=&quot;00230FA3&quot;/&gt;&lt;wsp:rsid wsp:val=&quot;00242A24&quot;/&gt;&lt;wsp:rsid wsp:val=&quot;00246F22&quot;/&gt;&lt;wsp:rsid wsp:val=&quot;00251DB5&quot;/&gt;&lt;wsp:rsid wsp:val=&quot;00255836&quot;/&gt;&lt;wsp:rsid wsp:val=&quot;00273425&quot;/&gt;&lt;wsp:rsid wsp:val=&quot;00280B08&quot;/&gt;&lt;wsp:rsid wsp:val=&quot;00283806&quot;/&gt;&lt;wsp:rsid wsp:val=&quot;00287A81&quot;/&gt;&lt;wsp:rsid wsp:val=&quot;00293113&quot;/&gt;&lt;wsp:rsid wsp:val=&quot;002A2466&quot;/&gt;&lt;wsp:rsid wsp:val=&quot;002A5C24&quot;/&gt;&lt;wsp:rsid wsp:val=&quot;002B46DF&quot;/&gt;&lt;wsp:rsid wsp:val=&quot;002B5456&quot;/&gt;&lt;wsp:rsid wsp:val=&quot;002E407E&quot;/&gt;&lt;wsp:rsid wsp:val=&quot;00306714&quot;/&gt;&lt;wsp:rsid wsp:val=&quot;0036029F&quot;/&gt;&lt;wsp:rsid wsp:val=&quot;00363F07&quot;/&gt;&lt;wsp:rsid wsp:val=&quot;003644EE&quot;/&gt;&lt;wsp:rsid wsp:val=&quot;00372256&quot;/&gt;&lt;wsp:rsid wsp:val=&quot;00373D04&quot;/&gt;&lt;wsp:rsid wsp:val=&quot;00381C9D&quot;/&gt;&lt;wsp:rsid wsp:val=&quot;00381D49&quot;/&gt;&lt;wsp:rsid wsp:val=&quot;003874E0&quot;/&gt;&lt;wsp:rsid wsp:val=&quot;003963DE&quot;/&gt;&lt;wsp:rsid wsp:val=&quot;003B41A7&quot;/&gt;&lt;wsp:rsid wsp:val=&quot;003C472E&quot;/&gt;&lt;wsp:rsid wsp:val=&quot;003D0D3C&quot;/&gt;&lt;wsp:rsid wsp:val=&quot;003D1F8C&quot;/&gt;&lt;wsp:rsid wsp:val=&quot;00405D96&quot;/&gt;&lt;wsp:rsid wsp:val=&quot;00406458&quot;/&gt;&lt;wsp:rsid wsp:val=&quot;00411DF4&quot;/&gt;&lt;wsp:rsid wsp:val=&quot;00414304&quot;/&gt;&lt;wsp:rsid wsp:val=&quot;00420762&quot;/&gt;&lt;wsp:rsid wsp:val=&quot;00451827&quot;/&gt;&lt;wsp:rsid wsp:val=&quot;00467F24&quot;/&gt;&lt;wsp:rsid wsp:val=&quot;00475886&quot;/&gt;&lt;wsp:rsid wsp:val=&quot;0048362D&quot;/&gt;&lt;wsp:rsid wsp:val=&quot;0049520D&quot;/&gt;&lt;wsp:rsid wsp:val=&quot;004A21E0&quot;/&gt;&lt;wsp:rsid wsp:val=&quot;004A722A&quot;/&gt;&lt;wsp:rsid wsp:val=&quot;004D4ACD&quot;/&gt;&lt;wsp:rsid wsp:val=&quot;00510687&quot;/&gt;&lt;wsp:rsid wsp:val=&quot;00537744&quot;/&gt;&lt;wsp:rsid wsp:val=&quot;005402BE&quot;/&gt;&lt;wsp:rsid wsp:val=&quot;0057003C&quot;/&gt;&lt;wsp:rsid wsp:val=&quot;00577FF7&quot;/&gt;&lt;wsp:rsid wsp:val=&quot;00592609&quot;/&gt;&lt;wsp:rsid wsp:val=&quot;005B0060&quot;/&gt;&lt;wsp:rsid wsp:val=&quot;005D634F&quot;/&gt;&lt;wsp:rsid wsp:val=&quot;005E0BB9&quot;/&gt;&lt;wsp:rsid wsp:val=&quot;005E7967&quot;/&gt;&lt;wsp:rsid wsp:val=&quot;006003FA&quot;/&gt;&lt;wsp:rsid wsp:val=&quot;00613EE0&quot;/&gt;&lt;wsp:rsid wsp:val=&quot;0061571C&quot;/&gt;&lt;wsp:rsid wsp:val=&quot;006230FC&quot;/&gt;&lt;wsp:rsid wsp:val=&quot;0063638F&quot;/&gt;&lt;wsp:rsid wsp:val=&quot;00640E53&quot;/&gt;&lt;wsp:rsid wsp:val=&quot;006678CB&quot;/&gt;&lt;wsp:rsid wsp:val=&quot;006928ED&quot;/&gt;&lt;wsp:rsid wsp:val=&quot;006A3994&quot;/&gt;&lt;wsp:rsid wsp:val=&quot;006B2D90&quot;/&gt;&lt;wsp:rsid wsp:val=&quot;006B345C&quot;/&gt;&lt;wsp:rsid wsp:val=&quot;006B6E40&quot;/&gt;&lt;wsp:rsid wsp:val=&quot;006C626F&quot;/&gt;&lt;wsp:rsid wsp:val=&quot;006E19E2&quot;/&gt;&lt;wsp:rsid wsp:val=&quot;00705012&quot;/&gt;&lt;wsp:rsid wsp:val=&quot;00715F3C&quot;/&gt;&lt;wsp:rsid wsp:val=&quot;00724CB8&quot;/&gt;&lt;wsp:rsid wsp:val=&quot;007335C2&quot;/&gt;&lt;wsp:rsid wsp:val=&quot;00734329&quot;/&gt;&lt;wsp:rsid wsp:val=&quot;007620A1&quot;/&gt;&lt;wsp:rsid wsp:val=&quot;00772C38&quot;/&gt;&lt;wsp:rsid wsp:val=&quot;007947FA&quot;/&gt;&lt;wsp:rsid wsp:val=&quot;007C72DD&quot;/&gt;&lt;wsp:rsid wsp:val=&quot;007E7304&quot;/&gt;&lt;wsp:rsid wsp:val=&quot;008038BC&quot;/&gt;&lt;wsp:rsid wsp:val=&quot;0081351E&quot;/&gt;&lt;wsp:rsid wsp:val=&quot;00842133&quot;/&gt;&lt;wsp:rsid wsp:val=&quot;00853250&quot;/&gt;&lt;wsp:rsid wsp:val=&quot;008533EE&quot;/&gt;&lt;wsp:rsid wsp:val=&quot;008869F0&quot;/&gt;&lt;wsp:rsid wsp:val=&quot;00891F55&quot;/&gt;&lt;wsp:rsid wsp:val=&quot;008A1A49&quot;/&gt;&lt;wsp:rsid wsp:val=&quot;008C0D75&quot;/&gt;&lt;wsp:rsid wsp:val=&quot;008C0EE6&quot;/&gt;&lt;wsp:rsid wsp:val=&quot;008E2629&quot;/&gt;&lt;wsp:rsid wsp:val=&quot;00901CDF&quot;/&gt;&lt;wsp:rsid wsp:val=&quot;00906E72&quot;/&gt;&lt;wsp:rsid wsp:val=&quot;00936388&quot;/&gt;&lt;wsp:rsid wsp:val=&quot;00950E9A&quot;/&gt;&lt;wsp:rsid wsp:val=&quot;009611D4&quot;/&gt;&lt;wsp:rsid wsp:val=&quot;00973E08&quot;/&gt;&lt;wsp:rsid wsp:val=&quot;00985B8D&quot;/&gt;&lt;wsp:rsid wsp:val=&quot;009C1638&quot;/&gt;&lt;wsp:rsid wsp:val=&quot;009D077F&quot;/&gt;&lt;wsp:rsid wsp:val=&quot;009E2920&quot;/&gt;&lt;wsp:rsid wsp:val=&quot;009E6654&quot;/&gt;&lt;wsp:rsid wsp:val=&quot;00A026FC&quot;/&gt;&lt;wsp:rsid wsp:val=&quot;00A06D7A&quot;/&gt;&lt;wsp:rsid wsp:val=&quot;00A2375C&quot;/&gt;&lt;wsp:rsid wsp:val=&quot;00A3675F&quot;/&gt;&lt;wsp:rsid wsp:val=&quot;00A45515&quot;/&gt;&lt;wsp:rsid wsp:val=&quot;00A51BE7&quot;/&gt;&lt;wsp:rsid wsp:val=&quot;00A53B14&quot;/&gt;&lt;wsp:rsid wsp:val=&quot;00A62C12&quot;/&gt;&lt;wsp:rsid wsp:val=&quot;00A64A58&quot;/&gt;&lt;wsp:rsid wsp:val=&quot;00A654D8&quot;/&gt;&lt;wsp:rsid wsp:val=&quot;00A81CF7&quot;/&gt;&lt;wsp:rsid wsp:val=&quot;00A861DB&quot;/&gt;&lt;wsp:rsid wsp:val=&quot;00A956D4&quot;/&gt;&lt;wsp:rsid wsp:val=&quot;00AB0E64&quot;/&gt;&lt;wsp:rsid wsp:val=&quot;00AF2326&quot;/&gt;&lt;wsp:rsid wsp:val=&quot;00AF76E0&quot;/&gt;&lt;wsp:rsid wsp:val=&quot;00B03AFB&quot;/&gt;&lt;wsp:rsid wsp:val=&quot;00B136B1&quot;/&gt;&lt;wsp:rsid wsp:val=&quot;00B13FFB&quot;/&gt;&lt;wsp:rsid wsp:val=&quot;00B145CA&quot;/&gt;&lt;wsp:rsid wsp:val=&quot;00B2509D&quot;/&gt;&lt;wsp:rsid wsp:val=&quot;00B254F8&quot;/&gt;&lt;wsp:rsid wsp:val=&quot;00B27C5C&quot;/&gt;&lt;wsp:rsid wsp:val=&quot;00B32B7A&quot;/&gt;&lt;wsp:rsid wsp:val=&quot;00B52532&quot;/&gt;&lt;wsp:rsid wsp:val=&quot;00B87726&quot;/&gt;&lt;wsp:rsid wsp:val=&quot;00B97606&quot;/&gt;&lt;wsp:rsid wsp:val=&quot;00BA0E00&quot;/&gt;&lt;wsp:rsid wsp:val=&quot;00BA132A&quot;/&gt;&lt;wsp:rsid wsp:val=&quot;00BA6E40&quot;/&gt;&lt;wsp:rsid wsp:val=&quot;00BB0471&quot;/&gt;&lt;wsp:rsid wsp:val=&quot;00BB3FA8&quot;/&gt;&lt;wsp:rsid wsp:val=&quot;00BB5876&quot;/&gt;&lt;wsp:rsid wsp:val=&quot;00BD14F8&quot;/&gt;&lt;wsp:rsid wsp:val=&quot;00BD2679&quot;/&gt;&lt;wsp:rsid wsp:val=&quot;00BE57ED&quot;/&gt;&lt;wsp:rsid wsp:val=&quot;00BF2401&quot;/&gt;&lt;wsp:rsid wsp:val=&quot;00C16580&quot;/&gt;&lt;wsp:rsid wsp:val=&quot;00C27D80&quot;/&gt;&lt;wsp:rsid wsp:val=&quot;00C27E4A&quot;/&gt;&lt;wsp:rsid wsp:val=&quot;00C450F5&quot;/&gt;&lt;wsp:rsid wsp:val=&quot;00C45FA5&quot;/&gt;&lt;wsp:rsid wsp:val=&quot;00C57F55&quot;/&gt;&lt;wsp:rsid wsp:val=&quot;00C754BA&quot;/&gt;&lt;wsp:rsid wsp:val=&quot;00C85E61&quot;/&gt;&lt;wsp:rsid wsp:val=&quot;00C913BC&quot;/&gt;&lt;wsp:rsid wsp:val=&quot;00C91FE0&quot;/&gt;&lt;wsp:rsid wsp:val=&quot;00C9460C&quot;/&gt;&lt;wsp:rsid wsp:val=&quot;00CA309D&quot;/&gt;&lt;wsp:rsid wsp:val=&quot;00CA4068&quot;/&gt;&lt;wsp:rsid wsp:val=&quot;00CD101F&quot;/&gt;&lt;wsp:rsid wsp:val=&quot;00D05047&quot;/&gt;&lt;wsp:rsid wsp:val=&quot;00D15BA1&quot;/&gt;&lt;wsp:rsid wsp:val=&quot;00D2499D&quot;/&gt;&lt;wsp:rsid wsp:val=&quot;00D32D3D&quot;/&gt;&lt;wsp:rsid wsp:val=&quot;00D45F84&quot;/&gt;&lt;wsp:rsid wsp:val=&quot;00D4741C&quot;/&gt;&lt;wsp:rsid wsp:val=&quot;00D65285&quot;/&gt;&lt;wsp:rsid wsp:val=&quot;00D7607B&quot;/&gt;&lt;wsp:rsid wsp:val=&quot;00D845EC&quot;/&gt;&lt;wsp:rsid wsp:val=&quot;00D859BB&quot;/&gt;&lt;wsp:rsid wsp:val=&quot;00D938DB&quot;/&gt;&lt;wsp:rsid wsp:val=&quot;00D96B56&quot;/&gt;&lt;wsp:rsid wsp:val=&quot;00DA2BA5&quot;/&gt;&lt;wsp:rsid wsp:val=&quot;00DB3DA8&quot;/&gt;&lt;wsp:rsid wsp:val=&quot;00DD3C31&quot;/&gt;&lt;wsp:rsid wsp:val=&quot;00E04B0F&quot;/&gt;&lt;wsp:rsid wsp:val=&quot;00E0675A&quot;/&gt;&lt;wsp:rsid wsp:val=&quot;00E06A87&quot;/&gt;&lt;wsp:rsid wsp:val=&quot;00E0725A&quot;/&gt;&lt;wsp:rsid wsp:val=&quot;00E13E8F&quot;/&gt;&lt;wsp:rsid wsp:val=&quot;00E14059&quot;/&gt;&lt;wsp:rsid wsp:val=&quot;00E20AF2&quot;/&gt;&lt;wsp:rsid wsp:val=&quot;00E30513&quot;/&gt;&lt;wsp:rsid wsp:val=&quot;00E35ED9&quot;/&gt;&lt;wsp:rsid wsp:val=&quot;00E5393E&quot;/&gt;&lt;wsp:rsid wsp:val=&quot;00E610D3&quot;/&gt;&lt;wsp:rsid wsp:val=&quot;00E617C3&quot;/&gt;&lt;wsp:rsid wsp:val=&quot;00E758F1&quot;/&gt;&lt;wsp:rsid wsp:val=&quot;00E80902&quot;/&gt;&lt;wsp:rsid wsp:val=&quot;00E9213D&quot;/&gt;&lt;wsp:rsid wsp:val=&quot;00E947B0&quot;/&gt;&lt;wsp:rsid wsp:val=&quot;00EA1529&quot;/&gt;&lt;wsp:rsid wsp:val=&quot;00EB1051&quot;/&gt;&lt;wsp:rsid wsp:val=&quot;00EB698E&quot;/&gt;&lt;wsp:rsid wsp:val=&quot;00EE3BC1&quot;/&gt;&lt;wsp:rsid wsp:val=&quot;00EF21AD&quot;/&gt;&lt;wsp:rsid wsp:val=&quot;00F02A9F&quot;/&gt;&lt;wsp:rsid wsp:val=&quot;00F07EBF&quot;/&gt;&lt;wsp:rsid wsp:val=&quot;00F45F62&quot;/&gt;&lt;wsp:rsid wsp:val=&quot;00F918C0&quot;/&gt;&lt;wsp:rsid wsp:val=&quot;00F94099&quot;/&gt;&lt;wsp:rsid wsp:val=&quot;00FB5C9E&quot;/&gt;&lt;wsp:rsid wsp:val=&quot;00FB6F3A&quot;/&gt;&lt;wsp:rsid wsp:val=&quot;00FC5717&quot;/&gt;&lt;wsp:rsid wsp:val=&quot;00FD6A91&quot;/&gt;&lt;wsp:rsid wsp:val=&quot;00FE506C&quot;/&gt;&lt;/wsp:rsids&gt;&lt;/w:docPr&gt;&lt;w:body&gt;&lt;wx:sect&gt;&lt;w:p wsp:rsidR=&quot;00000000&quot; wsp:rsidRDefault=&quot;00E80902&quot; wsp:rsidP=&quot;00E80902&quot;&gt;&lt;m:oMathPara&gt;&lt;m:oMath&gt;&lt;m:sSub&gt;&lt;m:sSubPr&gt;&lt;m:ctrlPr&gt;&lt;w:rPr&gt;&lt;w:rFonts w:ascii=&quot;Cambria Math&quot; w:h-ansi=&quot;Cambria Math&quot;/&gt;&lt;wx:font wx:val=&quot;Cambria Math&quot;/&gt;&lt;w:i/&gt;&lt;w:sz w:val=&quot;32&quot;/&gt;&lt;w:sz-cs w:val=&quot;32&quot;/&gt;&lt;/w:rPr&gt;&lt;/m:ctrlPr&gt;&lt;/m:sSubPr&gt;&lt;m:e&gt;&lt;m:r&gt;&lt;w:rPr&gt;&lt;w:rFonts w:ascii=&quot;Cambria Math&quot; w:h-ansi=&quot;Cambria Math&quot;/&gt;&lt;wx:font wx:val=&quot;Cambria Math&quot;/&gt;&lt;w:i/&gt;&lt;w:sz w:val=&quot;32&quot;/&gt;&lt;w:sz-cs w:val=&quot;32&quot;/&gt;&lt;w:lang w:val=&quot;EN-US&quot;/&gt;&lt;/w:rPr&gt;&lt;m:t&gt;L&lt;/m:t&gt;&lt;/m:r&gt;&lt;/m:e&gt;&lt;m:sub&gt;&lt;m:r&gt;&lt;w:rPr&gt;&lt;w:rFonts w:ascii=&quot;Cambria Math&quot; w:h-ansi=&quot;Cambria Math&quot;/&gt;&lt;wx:font wx:val=&quot;Cambria Math&quot;/&gt;&lt;w:i/&gt;&lt;w:sz w:val=&quot;32&quot;/&gt;&lt;w:sz-cs w:val=&quot;32&quot;/&gt;&lt;/w:rPr&gt;&lt;m:t&gt;n&lt;/m:t&gt;&lt;/m:r&gt;&lt;/m:sub&gt;&lt;/m:sSub&gt;&lt;m:r&gt;&lt;w:rPr&gt;&lt;w:rFonts w:ascii=&quot;Cambria Math&quot; w:h-ansi=&quot;Cambria Math&quot;/&gt;&lt;wx:font wx:val=&quot;Cambria Math&quot;/&gt;&lt;w:i/&gt;&lt;w:sz w:val=&quot;32&quot;/&gt;&lt;w:sz-cs w:val=&quot;32&quot;/&gt;&lt;/w:rPr&gt;&lt;m:t&gt;=&lt;/m:t&gt;&lt;/m:r&gt;&lt;m:f&gt;&lt;m:fPr&gt;&lt;m:ctrlPr&gt;&lt;w:rPr&gt;&lt;w:rFonts w:ascii=&quot;Cambria Math&quot; w:h-ansi=&quot;Cambria Math&quot;/&gt;&lt;wx:font wx:val=&quot;Cambria Math&quot;/&gt;&lt;w:i/&gt;&lt;w:sz w:val=&quot;32&quot;/&gt;&lt;w:sz-cs w:val=&quot;32&quot;/&gt;&lt;/w:rPr&gt;&lt;/m:ctrlPr&gt;&lt;/m:fPr&gt;&lt;m:num&gt;&lt;m:r&gt;&lt;w:rPr&gt;&lt;w:rFonts w:ascii=&quot;Cambria Math&quot; w:h-ansi=&quot;Cambria Math&quot;/&gt;&lt;wx:font wx:val=&quot;Cambria Math&quot;/&gt;&lt;w:i/&gt;&lt;w:sz w:val=&quot;32&quot;/&gt;&lt;w:sz-cs w:val=&quot;32&quot;/&gt;&lt;/w:rPr&gt;&lt;m:t&gt;4в€™&lt;/m:t&gt;&lt;/m:r&gt;&lt;m:sSub&gt;&lt;m:sSubPr&gt;&lt;m:ctrlPr&gt;&lt;w:rPr&gt;&lt;w:rFonts w:ascii=&quot;Cambria Math&quot; w:h-ansi=&quot;Cambria Math&quot;/&gt;&lt;wx:font wx:val=&quot;Cambria Math&quot;/&gt;&lt;w:i/&gt;&lt;w:sz w:val=&quot;32&quot;/&gt;&lt;w:sz-cs w:val=&quot;32&quot;/&gt;&lt;/w:rPr&gt;&lt;/m:ctrlPr&gt;&lt;/m:sSubPr&gt;&lt;m:e&gt;&lt;m:r&gt;&lt;w:rPr&gt;&lt;w:rFonts w:ascii=&quot;Cambria Math&quot; w:h-ansi=&quot;Cambria Math&quot;/&gt;&lt;wx:font wx:val=&quot;Cambria Math&quot;/&gt;&lt;w:i/&gt;&lt;w:sz w:val=&quot;32&quot;/&gt;&lt;w:sz-cs w:val=&quot;32&quot;/&gt;&lt;/w:rPr&gt;&lt;m:t&gt;П…&lt;/m:t&gt;&lt;/m:r&gt;&lt;/m:e&gt;&lt;m:sub&gt;&lt;m:r&gt;&lt;w:rPr&gt;&lt;w:rFonts w:ascii=&quot;Cambria Math&quot; w:h-ansi=&quot;Cambria Math&quot;/&gt;&lt;wx:font wx:val=&quot;Cambria Math&quot;/&gt;&lt;w:i/&gt;&lt;w:sz w:val=&quot;32&quot;/&gt;&lt;w:sz-cs w:val=&quot;32&quot;/&gt;&lt;/w:rPr&gt;&lt;m:t&gt;k&lt;/m:t&gt;&lt;/m:r&gt;&lt;/m:sub&gt;&lt;/m:sSub&gt;&lt;/m:num&gt;&lt;m:den&gt;&lt;m:sSubSup&gt;&lt;m:sSubSupPr&gt;&lt;m:ctrlPr&gt;&lt;w:rPr&gt;&lt;w:rFonts w:ascii=&quot;Cambria Math&quot; w:h-ansi=&quot;Cambria Math&quot;/&gt;&lt;wx:font wx:val=&quot;Cambria Math&quot;/&gt;&lt;w:i/&gt;&lt;w:sz w:val=&quot;32&quot;/&gt;&lt;w:sz-cs w:val=&quot;32&quot;/&gt;&lt;/w:rPr&gt;&lt;/m:ctrlPr&gt;&lt;/m:sSubSupPr&gt;&lt;m:e&gt;&lt;m:r&gt;&lt;w:rPr&gt;&lt;w:rFonts w:ascii=&quot;Cambria Math&quot; w:h-ansi=&quot;Cambria Math&quot;/&gt;&lt;wx:font wx:val=&quot;Cambria Math&quot;/&gt;&lt;w:i/&gt;&lt;w:sz w:val=&quot;32&quot;/&gt;&lt;w:sz-cs w:val=&quot;32&quot;/&gt;&lt;/w:rPr&gt;&lt;m:t&gt;ПЂв€™d&lt;/m:t&gt;&lt;/m:r&gt;&lt;/m:e&gt;&lt;m:sub&gt;&lt;m:r&gt;&lt;w:rPr&gt;&lt;w:rFonts w:ascii=&quot;Cambria Math&quot; w:h-ansi=&quot;Cambria Math&quot;/&gt;&lt;wx:font wx:val=&quot;Cambria Math&quot;/&gt;&lt;w:i/&gt;&lt;w:sz w:val=&quot;32&quot;/&gt;&lt;w:sz-cs w:val=&quot;32&quot;/&gt;&lt;/w:rPr&gt;&lt;m:t&gt;n&lt;/m:t&gt;&lt;/m:r&gt;&lt;/m:sub&gt;&lt;m:sup&gt;&lt;m:r&gt;&lt;w:rPr&gt;&lt;w:rFonts w:ascii=&quot;Cambria Math&quot; w:h-ansi=&quot;Cambria Math&quot;/&gt;&lt;wx:font wx:val=&quot;Cambria Math&quot;/&gt;&lt;w:i/&gt;&lt;w:sz w:val=&quot;32&quot;/&gt;&lt;w:sz-cs w:val=&quot;32&quot;/&gt;&lt;/w:rPr&gt;&lt;m:t&gt;2&lt;/m:t&gt;&lt;/m:r&gt;&lt;/m:sup&gt;&lt;/m:sSubSup&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6" o:title="" chromakey="white"/>
                </v:shape>
              </w:pict>
            </w:r>
            <w:r w:rsidRPr="0049520D">
              <w:rPr>
                <w:rFonts w:ascii="Times New Roman" w:hAnsi="Times New Roman"/>
                <w:sz w:val="32"/>
                <w:szCs w:val="32"/>
              </w:rPr>
              <w:instrText xml:space="preserve"> </w:instrText>
            </w:r>
            <w:r w:rsidRPr="0049520D">
              <w:rPr>
                <w:rFonts w:ascii="Times New Roman" w:hAnsi="Times New Roman"/>
                <w:sz w:val="32"/>
                <w:szCs w:val="32"/>
              </w:rPr>
              <w:fldChar w:fldCharType="separate"/>
            </w:r>
            <w:r w:rsidRPr="0049520D">
              <w:rPr>
                <w:position w:val="-23"/>
              </w:rPr>
              <w:pict>
                <v:shape id="_x0000_i1039" type="#_x0000_t75" style="width:63pt;height:30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stylePaneFormatFilter w:val=&quot;3F01&quot;/&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7967&quot;/&gt;&lt;wsp:rsid wsp:val=&quot;000029D6&quot;/&gt;&lt;wsp:rsid wsp:val=&quot;00002C4D&quot;/&gt;&lt;wsp:rsid wsp:val=&quot;00017571&quot;/&gt;&lt;wsp:rsid wsp:val=&quot;00027105&quot;/&gt;&lt;wsp:rsid wsp:val=&quot;00033732&quot;/&gt;&lt;wsp:rsid wsp:val=&quot;00033F33&quot;/&gt;&lt;wsp:rsid wsp:val=&quot;000474BF&quot;/&gt;&lt;wsp:rsid wsp:val=&quot;00051CF3&quot;/&gt;&lt;wsp:rsid wsp:val=&quot;00060869&quot;/&gt;&lt;wsp:rsid wsp:val=&quot;000625C0&quot;/&gt;&lt;wsp:rsid wsp:val=&quot;00073578&quot;/&gt;&lt;wsp:rsid wsp:val=&quot;0007381A&quot;/&gt;&lt;wsp:rsid wsp:val=&quot;00076D95&quot;/&gt;&lt;wsp:rsid wsp:val=&quot;00080AC8&quot;/&gt;&lt;wsp:rsid wsp:val=&quot;00085754&quot;/&gt;&lt;wsp:rsid wsp:val=&quot;00086DEE&quot;/&gt;&lt;wsp:rsid wsp:val=&quot;00090228&quot;/&gt;&lt;wsp:rsid wsp:val=&quot;00094FC2&quot;/&gt;&lt;wsp:rsid wsp:val=&quot;000A0A94&quot;/&gt;&lt;wsp:rsid wsp:val=&quot;000B1DCA&quot;/&gt;&lt;wsp:rsid wsp:val=&quot;000B69E2&quot;/&gt;&lt;wsp:rsid wsp:val=&quot;000D4124&quot;/&gt;&lt;wsp:rsid wsp:val=&quot;000D6D2E&quot;/&gt;&lt;wsp:rsid wsp:val=&quot;000E0B24&quot;/&gt;&lt;wsp:rsid wsp:val=&quot;000E587C&quot;/&gt;&lt;wsp:rsid wsp:val=&quot;0015407B&quot;/&gt;&lt;wsp:rsid wsp:val=&quot;001556AA&quot;/&gt;&lt;wsp:rsid wsp:val=&quot;00173065&quot;/&gt;&lt;wsp:rsid wsp:val=&quot;00177F55&quot;/&gt;&lt;wsp:rsid wsp:val=&quot;00181CB6&quot;/&gt;&lt;wsp:rsid wsp:val=&quot;00195939&quot;/&gt;&lt;wsp:rsid wsp:val=&quot;001A0271&quot;/&gt;&lt;wsp:rsid wsp:val=&quot;001A3F32&quot;/&gt;&lt;wsp:rsid wsp:val=&quot;001A4AE0&quot;/&gt;&lt;wsp:rsid wsp:val=&quot;001B3810&quot;/&gt;&lt;wsp:rsid wsp:val=&quot;001B5BDD&quot;/&gt;&lt;wsp:rsid wsp:val=&quot;001C7C77&quot;/&gt;&lt;wsp:rsid wsp:val=&quot;001D6FF2&quot;/&gt;&lt;wsp:rsid wsp:val=&quot;001E08B2&quot;/&gt;&lt;wsp:rsid wsp:val=&quot;001E0A17&quot;/&gt;&lt;wsp:rsid wsp:val=&quot;002040FD&quot;/&gt;&lt;wsp:rsid wsp:val=&quot;00205FE0&quot;/&gt;&lt;wsp:rsid wsp:val=&quot;00206D1B&quot;/&gt;&lt;wsp:rsid wsp:val=&quot;0021372E&quot;/&gt;&lt;wsp:rsid wsp:val=&quot;002155CA&quot;/&gt;&lt;wsp:rsid wsp:val=&quot;00230FA3&quot;/&gt;&lt;wsp:rsid wsp:val=&quot;00242A24&quot;/&gt;&lt;wsp:rsid wsp:val=&quot;00246F22&quot;/&gt;&lt;wsp:rsid wsp:val=&quot;00251DB5&quot;/&gt;&lt;wsp:rsid wsp:val=&quot;00255836&quot;/&gt;&lt;wsp:rsid wsp:val=&quot;00273425&quot;/&gt;&lt;wsp:rsid wsp:val=&quot;00280B08&quot;/&gt;&lt;wsp:rsid wsp:val=&quot;00283806&quot;/&gt;&lt;wsp:rsid wsp:val=&quot;00287A81&quot;/&gt;&lt;wsp:rsid wsp:val=&quot;00293113&quot;/&gt;&lt;wsp:rsid wsp:val=&quot;002A2466&quot;/&gt;&lt;wsp:rsid wsp:val=&quot;002A5C24&quot;/&gt;&lt;wsp:rsid wsp:val=&quot;002B46DF&quot;/&gt;&lt;wsp:rsid wsp:val=&quot;002B5456&quot;/&gt;&lt;wsp:rsid wsp:val=&quot;002E407E&quot;/&gt;&lt;wsp:rsid wsp:val=&quot;00306714&quot;/&gt;&lt;wsp:rsid wsp:val=&quot;0036029F&quot;/&gt;&lt;wsp:rsid wsp:val=&quot;00363F07&quot;/&gt;&lt;wsp:rsid wsp:val=&quot;003644EE&quot;/&gt;&lt;wsp:rsid wsp:val=&quot;00372256&quot;/&gt;&lt;wsp:rsid wsp:val=&quot;00373D04&quot;/&gt;&lt;wsp:rsid wsp:val=&quot;00381C9D&quot;/&gt;&lt;wsp:rsid wsp:val=&quot;00381D49&quot;/&gt;&lt;wsp:rsid wsp:val=&quot;003874E0&quot;/&gt;&lt;wsp:rsid wsp:val=&quot;003963DE&quot;/&gt;&lt;wsp:rsid wsp:val=&quot;003B41A7&quot;/&gt;&lt;wsp:rsid wsp:val=&quot;003C472E&quot;/&gt;&lt;wsp:rsid wsp:val=&quot;003D0D3C&quot;/&gt;&lt;wsp:rsid wsp:val=&quot;003D1F8C&quot;/&gt;&lt;wsp:rsid wsp:val=&quot;00405D96&quot;/&gt;&lt;wsp:rsid wsp:val=&quot;00406458&quot;/&gt;&lt;wsp:rsid wsp:val=&quot;00411DF4&quot;/&gt;&lt;wsp:rsid wsp:val=&quot;00414304&quot;/&gt;&lt;wsp:rsid wsp:val=&quot;00420762&quot;/&gt;&lt;wsp:rsid wsp:val=&quot;00451827&quot;/&gt;&lt;wsp:rsid wsp:val=&quot;00467F24&quot;/&gt;&lt;wsp:rsid wsp:val=&quot;00475886&quot;/&gt;&lt;wsp:rsid wsp:val=&quot;0048362D&quot;/&gt;&lt;wsp:rsid wsp:val=&quot;0049520D&quot;/&gt;&lt;wsp:rsid wsp:val=&quot;004A21E0&quot;/&gt;&lt;wsp:rsid wsp:val=&quot;004A722A&quot;/&gt;&lt;wsp:rsid wsp:val=&quot;004D4ACD&quot;/&gt;&lt;wsp:rsid wsp:val=&quot;00510687&quot;/&gt;&lt;wsp:rsid wsp:val=&quot;00537744&quot;/&gt;&lt;wsp:rsid wsp:val=&quot;005402BE&quot;/&gt;&lt;wsp:rsid wsp:val=&quot;0057003C&quot;/&gt;&lt;wsp:rsid wsp:val=&quot;00577FF7&quot;/&gt;&lt;wsp:rsid wsp:val=&quot;00592609&quot;/&gt;&lt;wsp:rsid wsp:val=&quot;005B0060&quot;/&gt;&lt;wsp:rsid wsp:val=&quot;005D634F&quot;/&gt;&lt;wsp:rsid wsp:val=&quot;005E0BB9&quot;/&gt;&lt;wsp:rsid wsp:val=&quot;005E7967&quot;/&gt;&lt;wsp:rsid wsp:val=&quot;006003FA&quot;/&gt;&lt;wsp:rsid wsp:val=&quot;00613EE0&quot;/&gt;&lt;wsp:rsid wsp:val=&quot;0061571C&quot;/&gt;&lt;wsp:rsid wsp:val=&quot;006230FC&quot;/&gt;&lt;wsp:rsid wsp:val=&quot;0063638F&quot;/&gt;&lt;wsp:rsid wsp:val=&quot;00640E53&quot;/&gt;&lt;wsp:rsid wsp:val=&quot;006678CB&quot;/&gt;&lt;wsp:rsid wsp:val=&quot;006928ED&quot;/&gt;&lt;wsp:rsid wsp:val=&quot;006A3994&quot;/&gt;&lt;wsp:rsid wsp:val=&quot;006B2D90&quot;/&gt;&lt;wsp:rsid wsp:val=&quot;006B345C&quot;/&gt;&lt;wsp:rsid wsp:val=&quot;006B6E40&quot;/&gt;&lt;wsp:rsid wsp:val=&quot;006C626F&quot;/&gt;&lt;wsp:rsid wsp:val=&quot;006E19E2&quot;/&gt;&lt;wsp:rsid wsp:val=&quot;00705012&quot;/&gt;&lt;wsp:rsid wsp:val=&quot;00715F3C&quot;/&gt;&lt;wsp:rsid wsp:val=&quot;00724CB8&quot;/&gt;&lt;wsp:rsid wsp:val=&quot;007335C2&quot;/&gt;&lt;wsp:rsid wsp:val=&quot;00734329&quot;/&gt;&lt;wsp:rsid wsp:val=&quot;007620A1&quot;/&gt;&lt;wsp:rsid wsp:val=&quot;00772C38&quot;/&gt;&lt;wsp:rsid wsp:val=&quot;007947FA&quot;/&gt;&lt;wsp:rsid wsp:val=&quot;007C72DD&quot;/&gt;&lt;wsp:rsid wsp:val=&quot;007E7304&quot;/&gt;&lt;wsp:rsid wsp:val=&quot;008038BC&quot;/&gt;&lt;wsp:rsid wsp:val=&quot;0081351E&quot;/&gt;&lt;wsp:rsid wsp:val=&quot;00842133&quot;/&gt;&lt;wsp:rsid wsp:val=&quot;00853250&quot;/&gt;&lt;wsp:rsid wsp:val=&quot;008533EE&quot;/&gt;&lt;wsp:rsid wsp:val=&quot;008869F0&quot;/&gt;&lt;wsp:rsid wsp:val=&quot;00891F55&quot;/&gt;&lt;wsp:rsid wsp:val=&quot;008A1A49&quot;/&gt;&lt;wsp:rsid wsp:val=&quot;008C0D75&quot;/&gt;&lt;wsp:rsid wsp:val=&quot;008C0EE6&quot;/&gt;&lt;wsp:rsid wsp:val=&quot;008E2629&quot;/&gt;&lt;wsp:rsid wsp:val=&quot;00901CDF&quot;/&gt;&lt;wsp:rsid wsp:val=&quot;00906E72&quot;/&gt;&lt;wsp:rsid wsp:val=&quot;00936388&quot;/&gt;&lt;wsp:rsid wsp:val=&quot;00950E9A&quot;/&gt;&lt;wsp:rsid wsp:val=&quot;009611D4&quot;/&gt;&lt;wsp:rsid wsp:val=&quot;00973E08&quot;/&gt;&lt;wsp:rsid wsp:val=&quot;00985B8D&quot;/&gt;&lt;wsp:rsid wsp:val=&quot;009C1638&quot;/&gt;&lt;wsp:rsid wsp:val=&quot;009D077F&quot;/&gt;&lt;wsp:rsid wsp:val=&quot;009E2920&quot;/&gt;&lt;wsp:rsid wsp:val=&quot;009E6654&quot;/&gt;&lt;wsp:rsid wsp:val=&quot;00A026FC&quot;/&gt;&lt;wsp:rsid wsp:val=&quot;00A06D7A&quot;/&gt;&lt;wsp:rsid wsp:val=&quot;00A2375C&quot;/&gt;&lt;wsp:rsid wsp:val=&quot;00A3675F&quot;/&gt;&lt;wsp:rsid wsp:val=&quot;00A45515&quot;/&gt;&lt;wsp:rsid wsp:val=&quot;00A51BE7&quot;/&gt;&lt;wsp:rsid wsp:val=&quot;00A53B14&quot;/&gt;&lt;wsp:rsid wsp:val=&quot;00A62C12&quot;/&gt;&lt;wsp:rsid wsp:val=&quot;00A64A58&quot;/&gt;&lt;wsp:rsid wsp:val=&quot;00A654D8&quot;/&gt;&lt;wsp:rsid wsp:val=&quot;00A81CF7&quot;/&gt;&lt;wsp:rsid wsp:val=&quot;00A861DB&quot;/&gt;&lt;wsp:rsid wsp:val=&quot;00A956D4&quot;/&gt;&lt;wsp:rsid wsp:val=&quot;00AB0E64&quot;/&gt;&lt;wsp:rsid wsp:val=&quot;00AF2326&quot;/&gt;&lt;wsp:rsid wsp:val=&quot;00AF76E0&quot;/&gt;&lt;wsp:rsid wsp:val=&quot;00B03AFB&quot;/&gt;&lt;wsp:rsid wsp:val=&quot;00B136B1&quot;/&gt;&lt;wsp:rsid wsp:val=&quot;00B13FFB&quot;/&gt;&lt;wsp:rsid wsp:val=&quot;00B145CA&quot;/&gt;&lt;wsp:rsid wsp:val=&quot;00B2509D&quot;/&gt;&lt;wsp:rsid wsp:val=&quot;00B254F8&quot;/&gt;&lt;wsp:rsid wsp:val=&quot;00B27C5C&quot;/&gt;&lt;wsp:rsid wsp:val=&quot;00B32B7A&quot;/&gt;&lt;wsp:rsid wsp:val=&quot;00B52532&quot;/&gt;&lt;wsp:rsid wsp:val=&quot;00B87726&quot;/&gt;&lt;wsp:rsid wsp:val=&quot;00B97606&quot;/&gt;&lt;wsp:rsid wsp:val=&quot;00BA0E00&quot;/&gt;&lt;wsp:rsid wsp:val=&quot;00BA132A&quot;/&gt;&lt;wsp:rsid wsp:val=&quot;00BA6E40&quot;/&gt;&lt;wsp:rsid wsp:val=&quot;00BB0471&quot;/&gt;&lt;wsp:rsid wsp:val=&quot;00BB3FA8&quot;/&gt;&lt;wsp:rsid wsp:val=&quot;00BB5876&quot;/&gt;&lt;wsp:rsid wsp:val=&quot;00BD14F8&quot;/&gt;&lt;wsp:rsid wsp:val=&quot;00BD2679&quot;/&gt;&lt;wsp:rsid wsp:val=&quot;00BE57ED&quot;/&gt;&lt;wsp:rsid wsp:val=&quot;00BF2401&quot;/&gt;&lt;wsp:rsid wsp:val=&quot;00C16580&quot;/&gt;&lt;wsp:rsid wsp:val=&quot;00C27D80&quot;/&gt;&lt;wsp:rsid wsp:val=&quot;00C27E4A&quot;/&gt;&lt;wsp:rsid wsp:val=&quot;00C450F5&quot;/&gt;&lt;wsp:rsid wsp:val=&quot;00C45FA5&quot;/&gt;&lt;wsp:rsid wsp:val=&quot;00C57F55&quot;/&gt;&lt;wsp:rsid wsp:val=&quot;00C754BA&quot;/&gt;&lt;wsp:rsid wsp:val=&quot;00C85E61&quot;/&gt;&lt;wsp:rsid wsp:val=&quot;00C913BC&quot;/&gt;&lt;wsp:rsid wsp:val=&quot;00C91FE0&quot;/&gt;&lt;wsp:rsid wsp:val=&quot;00C9460C&quot;/&gt;&lt;wsp:rsid wsp:val=&quot;00CA309D&quot;/&gt;&lt;wsp:rsid wsp:val=&quot;00CA4068&quot;/&gt;&lt;wsp:rsid wsp:val=&quot;00CD101F&quot;/&gt;&lt;wsp:rsid wsp:val=&quot;00D05047&quot;/&gt;&lt;wsp:rsid wsp:val=&quot;00D15BA1&quot;/&gt;&lt;wsp:rsid wsp:val=&quot;00D2499D&quot;/&gt;&lt;wsp:rsid wsp:val=&quot;00D32D3D&quot;/&gt;&lt;wsp:rsid wsp:val=&quot;00D45F84&quot;/&gt;&lt;wsp:rsid wsp:val=&quot;00D4741C&quot;/&gt;&lt;wsp:rsid wsp:val=&quot;00D65285&quot;/&gt;&lt;wsp:rsid wsp:val=&quot;00D7607B&quot;/&gt;&lt;wsp:rsid wsp:val=&quot;00D845EC&quot;/&gt;&lt;wsp:rsid wsp:val=&quot;00D859BB&quot;/&gt;&lt;wsp:rsid wsp:val=&quot;00D938DB&quot;/&gt;&lt;wsp:rsid wsp:val=&quot;00D96B56&quot;/&gt;&lt;wsp:rsid wsp:val=&quot;00DA2BA5&quot;/&gt;&lt;wsp:rsid wsp:val=&quot;00DB3DA8&quot;/&gt;&lt;wsp:rsid wsp:val=&quot;00DD3C31&quot;/&gt;&lt;wsp:rsid wsp:val=&quot;00E04B0F&quot;/&gt;&lt;wsp:rsid wsp:val=&quot;00E0675A&quot;/&gt;&lt;wsp:rsid wsp:val=&quot;00E06A87&quot;/&gt;&lt;wsp:rsid wsp:val=&quot;00E0725A&quot;/&gt;&lt;wsp:rsid wsp:val=&quot;00E13E8F&quot;/&gt;&lt;wsp:rsid wsp:val=&quot;00E14059&quot;/&gt;&lt;wsp:rsid wsp:val=&quot;00E20AF2&quot;/&gt;&lt;wsp:rsid wsp:val=&quot;00E30513&quot;/&gt;&lt;wsp:rsid wsp:val=&quot;00E35ED9&quot;/&gt;&lt;wsp:rsid wsp:val=&quot;00E5393E&quot;/&gt;&lt;wsp:rsid wsp:val=&quot;00E610D3&quot;/&gt;&lt;wsp:rsid wsp:val=&quot;00E617C3&quot;/&gt;&lt;wsp:rsid wsp:val=&quot;00E758F1&quot;/&gt;&lt;wsp:rsid wsp:val=&quot;00E80902&quot;/&gt;&lt;wsp:rsid wsp:val=&quot;00E9213D&quot;/&gt;&lt;wsp:rsid wsp:val=&quot;00E947B0&quot;/&gt;&lt;wsp:rsid wsp:val=&quot;00EA1529&quot;/&gt;&lt;wsp:rsid wsp:val=&quot;00EB1051&quot;/&gt;&lt;wsp:rsid wsp:val=&quot;00EB698E&quot;/&gt;&lt;wsp:rsid wsp:val=&quot;00EE3BC1&quot;/&gt;&lt;wsp:rsid wsp:val=&quot;00EF21AD&quot;/&gt;&lt;wsp:rsid wsp:val=&quot;00F02A9F&quot;/&gt;&lt;wsp:rsid wsp:val=&quot;00F07EBF&quot;/&gt;&lt;wsp:rsid wsp:val=&quot;00F45F62&quot;/&gt;&lt;wsp:rsid wsp:val=&quot;00F918C0&quot;/&gt;&lt;wsp:rsid wsp:val=&quot;00F94099&quot;/&gt;&lt;wsp:rsid wsp:val=&quot;00FB5C9E&quot;/&gt;&lt;wsp:rsid wsp:val=&quot;00FB6F3A&quot;/&gt;&lt;wsp:rsid wsp:val=&quot;00FC5717&quot;/&gt;&lt;wsp:rsid wsp:val=&quot;00FD6A91&quot;/&gt;&lt;wsp:rsid wsp:val=&quot;00FE506C&quot;/&gt;&lt;/wsp:rsids&gt;&lt;/w:docPr&gt;&lt;w:body&gt;&lt;wx:sect&gt;&lt;w:p wsp:rsidR=&quot;00000000&quot; wsp:rsidRDefault=&quot;00E80902&quot; wsp:rsidP=&quot;00E80902&quot;&gt;&lt;m:oMathPara&gt;&lt;m:oMath&gt;&lt;m:sSub&gt;&lt;m:sSubPr&gt;&lt;m:ctrlPr&gt;&lt;w:rPr&gt;&lt;w:rFonts w:ascii=&quot;Cambria Math&quot; w:h-ansi=&quot;Cambria Math&quot;/&gt;&lt;wx:font wx:val=&quot;Cambria Math&quot;/&gt;&lt;w:i/&gt;&lt;w:sz w:val=&quot;32&quot;/&gt;&lt;w:sz-cs w:val=&quot;32&quot;/&gt;&lt;/w:rPr&gt;&lt;/m:ctrlPr&gt;&lt;/m:sSubPr&gt;&lt;m:e&gt;&lt;m:r&gt;&lt;w:rPr&gt;&lt;w:rFonts w:ascii=&quot;Cambria Math&quot; w:h-ansi=&quot;Cambria Math&quot;/&gt;&lt;wx:font wx:val=&quot;Cambria Math&quot;/&gt;&lt;w:i/&gt;&lt;w:sz w:val=&quot;32&quot;/&gt;&lt;w:sz-cs w:val=&quot;32&quot;/&gt;&lt;w:lang w:val=&quot;EN-US&quot;/&gt;&lt;/w:rPr&gt;&lt;m:t&gt;L&lt;/m:t&gt;&lt;/m:r&gt;&lt;/m:e&gt;&lt;m:sub&gt;&lt;m:r&gt;&lt;w:rPr&gt;&lt;w:rFonts w:ascii=&quot;Cambria Math&quot; w:h-ansi=&quot;Cambria Math&quot;/&gt;&lt;wx:font wx:val=&quot;Cambria Math&quot;/&gt;&lt;w:i/&gt;&lt;w:sz w:val=&quot;32&quot;/&gt;&lt;w:sz-cs w:val=&quot;32&quot;/&gt;&lt;/w:rPr&gt;&lt;m:t&gt;n&lt;/m:t&gt;&lt;/m:r&gt;&lt;/m:sub&gt;&lt;/m:sSub&gt;&lt;m:r&gt;&lt;w:rPr&gt;&lt;w:rFonts w:ascii=&quot;Cambria Math&quot; w:h-ansi=&quot;Cambria Math&quot;/&gt;&lt;wx:font wx:val=&quot;Cambria Math&quot;/&gt;&lt;w:i/&gt;&lt;w:sz w:val=&quot;32&quot;/&gt;&lt;w:sz-cs w:val=&quot;32&quot;/&gt;&lt;/w:rPr&gt;&lt;m:t&gt;=&lt;/m:t&gt;&lt;/m:r&gt;&lt;m:f&gt;&lt;m:fPr&gt;&lt;m:ctrlPr&gt;&lt;w:rPr&gt;&lt;w:rFonts w:ascii=&quot;Cambria Math&quot; w:h-ansi=&quot;Cambria Math&quot;/&gt;&lt;wx:font wx:val=&quot;Cambria Math&quot;/&gt;&lt;w:i/&gt;&lt;w:sz w:val=&quot;32&quot;/&gt;&lt;w:sz-cs w:val=&quot;32&quot;/&gt;&lt;/w:rPr&gt;&lt;/m:ctrlPr&gt;&lt;/m:fPr&gt;&lt;m:num&gt;&lt;m:r&gt;&lt;w:rPr&gt;&lt;w:rFonts w:ascii=&quot;Cambria Math&quot; w:h-ansi=&quot;Cambria Math&quot;/&gt;&lt;wx:font wx:val=&quot;Cambria Math&quot;/&gt;&lt;w:i/&gt;&lt;w:sz w:val=&quot;32&quot;/&gt;&lt;w:sz-cs w:val=&quot;32&quot;/&gt;&lt;/w:rPr&gt;&lt;m:t&gt;4в€™&lt;/m:t&gt;&lt;/m:r&gt;&lt;m:sSub&gt;&lt;m:sSubPr&gt;&lt;m:ctrlPr&gt;&lt;w:rPr&gt;&lt;w:rFonts w:ascii=&quot;Cambria Math&quot; w:h-ansi=&quot;Cambria Math&quot;/&gt;&lt;wx:font wx:val=&quot;Cambria Math&quot;/&gt;&lt;w:i/&gt;&lt;w:sz w:val=&quot;32&quot;/&gt;&lt;w:sz-cs w:val=&quot;32&quot;/&gt;&lt;/w:rPr&gt;&lt;/m:ctrlPr&gt;&lt;/m:sSubPr&gt;&lt;m:e&gt;&lt;m:r&gt;&lt;w:rPr&gt;&lt;w:rFonts w:ascii=&quot;Cambria Math&quot; w:h-ansi=&quot;Cambria Math&quot;/&gt;&lt;wx:font wx:val=&quot;Cambria Math&quot;/&gt;&lt;w:i/&gt;&lt;w:sz w:val=&quot;32&quot;/&gt;&lt;w:sz-cs w:val=&quot;32&quot;/&gt;&lt;/w:rPr&gt;&lt;m:t&gt;П…&lt;/m:t&gt;&lt;/m:r&gt;&lt;/m:e&gt;&lt;m:sub&gt;&lt;m:r&gt;&lt;w:rPr&gt;&lt;w:rFonts w:ascii=&quot;Cambria Math&quot; w:h-ansi=&quot;Cambria Math&quot;/&gt;&lt;wx:font wx:val=&quot;Cambria Math&quot;/&gt;&lt;w:i/&gt;&lt;w:sz w:val=&quot;32&quot;/&gt;&lt;w:sz-cs w:val=&quot;32&quot;/&gt;&lt;/w:rPr&gt;&lt;m:t&gt;k&lt;/m:t&gt;&lt;/m:r&gt;&lt;/m:sub&gt;&lt;/m:sSub&gt;&lt;/m:num&gt;&lt;m:den&gt;&lt;m:sSubSup&gt;&lt;m:sSubSupPr&gt;&lt;m:ctrlPr&gt;&lt;w:rPr&gt;&lt;w:rFonts w:ascii=&quot;Cambria Math&quot; w:h-ansi=&quot;Cambria Math&quot;/&gt;&lt;wx:font wx:val=&quot;Cambria Math&quot;/&gt;&lt;w:i/&gt;&lt;w:sz w:val=&quot;32&quot;/&gt;&lt;w:sz-cs w:val=&quot;32&quot;/&gt;&lt;/w:rPr&gt;&lt;/m:ctrlPr&gt;&lt;/m:sSubSupPr&gt;&lt;m:e&gt;&lt;m:r&gt;&lt;w:rPr&gt;&lt;w:rFonts w:ascii=&quot;Cambria Math&quot; w:h-ansi=&quot;Cambria Math&quot;/&gt;&lt;wx:font wx:val=&quot;Cambria Math&quot;/&gt;&lt;w:i/&gt;&lt;w:sz w:val=&quot;32&quot;/&gt;&lt;w:sz-cs w:val=&quot;32&quot;/&gt;&lt;/w:rPr&gt;&lt;m:t&gt;ПЂв€™d&lt;/m:t&gt;&lt;/m:r&gt;&lt;/m:e&gt;&lt;m:sub&gt;&lt;m:r&gt;&lt;w:rPr&gt;&lt;w:rFonts w:ascii=&quot;Cambria Math&quot; w:h-ansi=&quot;Cambria Math&quot;/&gt;&lt;wx:font wx:val=&quot;Cambria Math&quot;/&gt;&lt;w:i/&gt;&lt;w:sz w:val=&quot;32&quot;/&gt;&lt;w:sz-cs w:val=&quot;32&quot;/&gt;&lt;/w:rPr&gt;&lt;m:t&gt;n&lt;/m:t&gt;&lt;/m:r&gt;&lt;/m:sub&gt;&lt;m:sup&gt;&lt;m:r&gt;&lt;w:rPr&gt;&lt;w:rFonts w:ascii=&quot;Cambria Math&quot; w:h-ansi=&quot;Cambria Math&quot;/&gt;&lt;wx:font wx:val=&quot;Cambria Math&quot;/&gt;&lt;w:i/&gt;&lt;w:sz w:val=&quot;32&quot;/&gt;&lt;w:sz-cs w:val=&quot;32&quot;/&gt;&lt;/w:rPr&gt;&lt;m:t&gt;2&lt;/m:t&gt;&lt;/m:r&gt;&lt;/m:sup&gt;&lt;/m:sSubSup&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6" o:title="" chromakey="white"/>
                </v:shape>
              </w:pict>
            </w:r>
            <w:r w:rsidRPr="0049520D">
              <w:rPr>
                <w:rFonts w:ascii="Times New Roman" w:hAnsi="Times New Roman"/>
                <w:sz w:val="32"/>
                <w:szCs w:val="32"/>
              </w:rPr>
              <w:fldChar w:fldCharType="end"/>
            </w:r>
            <w:r w:rsidRPr="0049520D">
              <w:rPr>
                <w:rFonts w:ascii="Times New Roman" w:hAnsi="Times New Roman"/>
                <w:sz w:val="32"/>
                <w:szCs w:val="32"/>
              </w:rPr>
              <w:t>,</w:t>
            </w:r>
          </w:p>
        </w:tc>
        <w:tc>
          <w:tcPr>
            <w:tcW w:w="543" w:type="dxa"/>
          </w:tcPr>
          <w:p w:rsidR="00DF6FF5" w:rsidRPr="0049520D" w:rsidRDefault="00DF6FF5" w:rsidP="00B4580C">
            <w:pPr>
              <w:spacing w:line="360" w:lineRule="auto"/>
              <w:jc w:val="both"/>
              <w:rPr>
                <w:rFonts w:ascii="Times New Roman" w:hAnsi="Times New Roman"/>
                <w:sz w:val="28"/>
                <w:szCs w:val="28"/>
              </w:rPr>
            </w:pPr>
            <w:r w:rsidRPr="0049520D">
              <w:rPr>
                <w:rFonts w:ascii="Times New Roman" w:hAnsi="Times New Roman"/>
                <w:sz w:val="28"/>
                <w:szCs w:val="28"/>
              </w:rPr>
              <w:t>(3)</w:t>
            </w:r>
          </w:p>
        </w:tc>
      </w:tr>
    </w:tbl>
    <w:p w:rsidR="00DF6FF5" w:rsidRPr="009804F2" w:rsidRDefault="00DF6FF5" w:rsidP="00B4580C">
      <w:pPr>
        <w:spacing w:after="12" w:line="360" w:lineRule="auto"/>
        <w:jc w:val="both"/>
        <w:rPr>
          <w:rFonts w:ascii="Times New Roman" w:hAnsi="Times New Roman" w:cs="Times New Roman"/>
          <w:sz w:val="28"/>
          <w:szCs w:val="28"/>
        </w:rPr>
      </w:pPr>
      <w:r w:rsidRPr="009804F2">
        <w:rPr>
          <w:rFonts w:ascii="Times New Roman" w:hAnsi="Times New Roman" w:cs="Times New Roman"/>
          <w:sz w:val="28"/>
          <w:szCs w:val="28"/>
        </w:rPr>
        <w:t xml:space="preserve">где </w:t>
      </w:r>
      <w:r w:rsidRPr="0049520D">
        <w:rPr>
          <w:rFonts w:ascii="Times New Roman" w:hAnsi="Times New Roman" w:cs="Times New Roman"/>
          <w:sz w:val="28"/>
          <w:szCs w:val="28"/>
        </w:rPr>
        <w:fldChar w:fldCharType="begin"/>
      </w:r>
      <w:r w:rsidRPr="0049520D">
        <w:rPr>
          <w:rFonts w:ascii="Times New Roman" w:hAnsi="Times New Roman" w:cs="Times New Roman"/>
          <w:sz w:val="28"/>
          <w:szCs w:val="28"/>
        </w:rPr>
        <w:instrText xml:space="preserve"> QUOTE </w:instrText>
      </w:r>
      <w:r w:rsidRPr="0049520D">
        <w:rPr>
          <w:position w:val="-6"/>
        </w:rPr>
        <w:pict>
          <v:shape id="_x0000_i1040" type="#_x0000_t75" style="width:15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stylePaneFormatFilter w:val=&quot;3F01&quot;/&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7967&quot;/&gt;&lt;wsp:rsid wsp:val=&quot;000029D6&quot;/&gt;&lt;wsp:rsid wsp:val=&quot;00002C4D&quot;/&gt;&lt;wsp:rsid wsp:val=&quot;00017571&quot;/&gt;&lt;wsp:rsid wsp:val=&quot;00027105&quot;/&gt;&lt;wsp:rsid wsp:val=&quot;00033732&quot;/&gt;&lt;wsp:rsid wsp:val=&quot;00033F33&quot;/&gt;&lt;wsp:rsid wsp:val=&quot;000474BF&quot;/&gt;&lt;wsp:rsid wsp:val=&quot;00051CF3&quot;/&gt;&lt;wsp:rsid wsp:val=&quot;00060869&quot;/&gt;&lt;wsp:rsid wsp:val=&quot;000625C0&quot;/&gt;&lt;wsp:rsid wsp:val=&quot;00073578&quot;/&gt;&lt;wsp:rsid wsp:val=&quot;0007381A&quot;/&gt;&lt;wsp:rsid wsp:val=&quot;00076D95&quot;/&gt;&lt;wsp:rsid wsp:val=&quot;00080AC8&quot;/&gt;&lt;wsp:rsid wsp:val=&quot;00085754&quot;/&gt;&lt;wsp:rsid wsp:val=&quot;00086DEE&quot;/&gt;&lt;wsp:rsid wsp:val=&quot;00090228&quot;/&gt;&lt;wsp:rsid wsp:val=&quot;00094FC2&quot;/&gt;&lt;wsp:rsid wsp:val=&quot;000A0A94&quot;/&gt;&lt;wsp:rsid wsp:val=&quot;000B1DCA&quot;/&gt;&lt;wsp:rsid wsp:val=&quot;000B69E2&quot;/&gt;&lt;wsp:rsid wsp:val=&quot;000D4124&quot;/&gt;&lt;wsp:rsid wsp:val=&quot;000D6D2E&quot;/&gt;&lt;wsp:rsid wsp:val=&quot;000E0B24&quot;/&gt;&lt;wsp:rsid wsp:val=&quot;000E587C&quot;/&gt;&lt;wsp:rsid wsp:val=&quot;0015407B&quot;/&gt;&lt;wsp:rsid wsp:val=&quot;001556AA&quot;/&gt;&lt;wsp:rsid wsp:val=&quot;00173065&quot;/&gt;&lt;wsp:rsid wsp:val=&quot;00177F55&quot;/&gt;&lt;wsp:rsid wsp:val=&quot;00181CB6&quot;/&gt;&lt;wsp:rsid wsp:val=&quot;00195939&quot;/&gt;&lt;wsp:rsid wsp:val=&quot;001A0271&quot;/&gt;&lt;wsp:rsid wsp:val=&quot;001A3F32&quot;/&gt;&lt;wsp:rsid wsp:val=&quot;001A4AE0&quot;/&gt;&lt;wsp:rsid wsp:val=&quot;001B3810&quot;/&gt;&lt;wsp:rsid wsp:val=&quot;001B5BDD&quot;/&gt;&lt;wsp:rsid wsp:val=&quot;001C7C77&quot;/&gt;&lt;wsp:rsid wsp:val=&quot;001D6FF2&quot;/&gt;&lt;wsp:rsid wsp:val=&quot;001E08B2&quot;/&gt;&lt;wsp:rsid wsp:val=&quot;001E0A17&quot;/&gt;&lt;wsp:rsid wsp:val=&quot;002012FA&quot;/&gt;&lt;wsp:rsid wsp:val=&quot;002040FD&quot;/&gt;&lt;wsp:rsid wsp:val=&quot;00205FE0&quot;/&gt;&lt;wsp:rsid wsp:val=&quot;00206D1B&quot;/&gt;&lt;wsp:rsid wsp:val=&quot;0021372E&quot;/&gt;&lt;wsp:rsid wsp:val=&quot;002155CA&quot;/&gt;&lt;wsp:rsid wsp:val=&quot;00230FA3&quot;/&gt;&lt;wsp:rsid wsp:val=&quot;00242A24&quot;/&gt;&lt;wsp:rsid wsp:val=&quot;00246F22&quot;/&gt;&lt;wsp:rsid wsp:val=&quot;00251DB5&quot;/&gt;&lt;wsp:rsid wsp:val=&quot;00255836&quot;/&gt;&lt;wsp:rsid wsp:val=&quot;00273425&quot;/&gt;&lt;wsp:rsid wsp:val=&quot;00280B08&quot;/&gt;&lt;wsp:rsid wsp:val=&quot;00283806&quot;/&gt;&lt;wsp:rsid wsp:val=&quot;00287A81&quot;/&gt;&lt;wsp:rsid wsp:val=&quot;00293113&quot;/&gt;&lt;wsp:rsid wsp:val=&quot;002A2466&quot;/&gt;&lt;wsp:rsid wsp:val=&quot;002A5C24&quot;/&gt;&lt;wsp:rsid wsp:val=&quot;002B46DF&quot;/&gt;&lt;wsp:rsid wsp:val=&quot;002B5456&quot;/&gt;&lt;wsp:rsid wsp:val=&quot;002E407E&quot;/&gt;&lt;wsp:rsid wsp:val=&quot;00306714&quot;/&gt;&lt;wsp:rsid wsp:val=&quot;0036029F&quot;/&gt;&lt;wsp:rsid wsp:val=&quot;00363F07&quot;/&gt;&lt;wsp:rsid wsp:val=&quot;003644EE&quot;/&gt;&lt;wsp:rsid wsp:val=&quot;00372256&quot;/&gt;&lt;wsp:rsid wsp:val=&quot;00373D04&quot;/&gt;&lt;wsp:rsid wsp:val=&quot;00381C9D&quot;/&gt;&lt;wsp:rsid wsp:val=&quot;00381D49&quot;/&gt;&lt;wsp:rsid wsp:val=&quot;003874E0&quot;/&gt;&lt;wsp:rsid wsp:val=&quot;003963DE&quot;/&gt;&lt;wsp:rsid wsp:val=&quot;003B41A7&quot;/&gt;&lt;wsp:rsid wsp:val=&quot;003C472E&quot;/&gt;&lt;wsp:rsid wsp:val=&quot;003D0D3C&quot;/&gt;&lt;wsp:rsid wsp:val=&quot;003D1F8C&quot;/&gt;&lt;wsp:rsid wsp:val=&quot;00405D96&quot;/&gt;&lt;wsp:rsid wsp:val=&quot;00406458&quot;/&gt;&lt;wsp:rsid wsp:val=&quot;00411DF4&quot;/&gt;&lt;wsp:rsid wsp:val=&quot;00414304&quot;/&gt;&lt;wsp:rsid wsp:val=&quot;00420762&quot;/&gt;&lt;wsp:rsid wsp:val=&quot;00451827&quot;/&gt;&lt;wsp:rsid wsp:val=&quot;00467F24&quot;/&gt;&lt;wsp:rsid wsp:val=&quot;00475886&quot;/&gt;&lt;wsp:rsid wsp:val=&quot;0048362D&quot;/&gt;&lt;wsp:rsid wsp:val=&quot;0049520D&quot;/&gt;&lt;wsp:rsid wsp:val=&quot;004A21E0&quot;/&gt;&lt;wsp:rsid wsp:val=&quot;004A722A&quot;/&gt;&lt;wsp:rsid wsp:val=&quot;004D4ACD&quot;/&gt;&lt;wsp:rsid wsp:val=&quot;00510687&quot;/&gt;&lt;wsp:rsid wsp:val=&quot;00537744&quot;/&gt;&lt;wsp:rsid wsp:val=&quot;005402BE&quot;/&gt;&lt;wsp:rsid wsp:val=&quot;0057003C&quot;/&gt;&lt;wsp:rsid wsp:val=&quot;00577FF7&quot;/&gt;&lt;wsp:rsid wsp:val=&quot;00592609&quot;/&gt;&lt;wsp:rsid wsp:val=&quot;005B0060&quot;/&gt;&lt;wsp:rsid wsp:val=&quot;005D634F&quot;/&gt;&lt;wsp:rsid wsp:val=&quot;005E0BB9&quot;/&gt;&lt;wsp:rsid wsp:val=&quot;005E7967&quot;/&gt;&lt;wsp:rsid wsp:val=&quot;006003FA&quot;/&gt;&lt;wsp:rsid wsp:val=&quot;00613EE0&quot;/&gt;&lt;wsp:rsid wsp:val=&quot;0061571C&quot;/&gt;&lt;wsp:rsid wsp:val=&quot;006230FC&quot;/&gt;&lt;wsp:rsid wsp:val=&quot;0063638F&quot;/&gt;&lt;wsp:rsid wsp:val=&quot;00640E53&quot;/&gt;&lt;wsp:rsid wsp:val=&quot;006678CB&quot;/&gt;&lt;wsp:rsid wsp:val=&quot;006928ED&quot;/&gt;&lt;wsp:rsid wsp:val=&quot;006A3994&quot;/&gt;&lt;wsp:rsid wsp:val=&quot;006B2D90&quot;/&gt;&lt;wsp:rsid wsp:val=&quot;006B345C&quot;/&gt;&lt;wsp:rsid wsp:val=&quot;006B6E40&quot;/&gt;&lt;wsp:rsid wsp:val=&quot;006C626F&quot;/&gt;&lt;wsp:rsid wsp:val=&quot;006E19E2&quot;/&gt;&lt;wsp:rsid wsp:val=&quot;00705012&quot;/&gt;&lt;wsp:rsid wsp:val=&quot;00715F3C&quot;/&gt;&lt;wsp:rsid wsp:val=&quot;00724CB8&quot;/&gt;&lt;wsp:rsid wsp:val=&quot;007335C2&quot;/&gt;&lt;wsp:rsid wsp:val=&quot;00734329&quot;/&gt;&lt;wsp:rsid wsp:val=&quot;007620A1&quot;/&gt;&lt;wsp:rsid wsp:val=&quot;00772C38&quot;/&gt;&lt;wsp:rsid wsp:val=&quot;007947FA&quot;/&gt;&lt;wsp:rsid wsp:val=&quot;007C72DD&quot;/&gt;&lt;wsp:rsid wsp:val=&quot;007E7304&quot;/&gt;&lt;wsp:rsid wsp:val=&quot;008038BC&quot;/&gt;&lt;wsp:rsid wsp:val=&quot;0081351E&quot;/&gt;&lt;wsp:rsid wsp:val=&quot;00842133&quot;/&gt;&lt;wsp:rsid wsp:val=&quot;00853250&quot;/&gt;&lt;wsp:rsid wsp:val=&quot;008533EE&quot;/&gt;&lt;wsp:rsid wsp:val=&quot;008869F0&quot;/&gt;&lt;wsp:rsid wsp:val=&quot;00891F55&quot;/&gt;&lt;wsp:rsid wsp:val=&quot;008A1A49&quot;/&gt;&lt;wsp:rsid wsp:val=&quot;008C0D75&quot;/&gt;&lt;wsp:rsid wsp:val=&quot;008C0EE6&quot;/&gt;&lt;wsp:rsid wsp:val=&quot;008E2629&quot;/&gt;&lt;wsp:rsid wsp:val=&quot;00901CDF&quot;/&gt;&lt;wsp:rsid wsp:val=&quot;00906E72&quot;/&gt;&lt;wsp:rsid wsp:val=&quot;00936388&quot;/&gt;&lt;wsp:rsid wsp:val=&quot;00950E9A&quot;/&gt;&lt;wsp:rsid wsp:val=&quot;009611D4&quot;/&gt;&lt;wsp:rsid wsp:val=&quot;00973E08&quot;/&gt;&lt;wsp:rsid wsp:val=&quot;00985B8D&quot;/&gt;&lt;wsp:rsid wsp:val=&quot;009C1638&quot;/&gt;&lt;wsp:rsid wsp:val=&quot;009D077F&quot;/&gt;&lt;wsp:rsid wsp:val=&quot;009E2920&quot;/&gt;&lt;wsp:rsid wsp:val=&quot;009E6654&quot;/&gt;&lt;wsp:rsid wsp:val=&quot;00A026FC&quot;/&gt;&lt;wsp:rsid wsp:val=&quot;00A06D7A&quot;/&gt;&lt;wsp:rsid wsp:val=&quot;00A2375C&quot;/&gt;&lt;wsp:rsid wsp:val=&quot;00A3675F&quot;/&gt;&lt;wsp:rsid wsp:val=&quot;00A45515&quot;/&gt;&lt;wsp:rsid wsp:val=&quot;00A51BE7&quot;/&gt;&lt;wsp:rsid wsp:val=&quot;00A53B14&quot;/&gt;&lt;wsp:rsid wsp:val=&quot;00A62C12&quot;/&gt;&lt;wsp:rsid wsp:val=&quot;00A64A58&quot;/&gt;&lt;wsp:rsid wsp:val=&quot;00A654D8&quot;/&gt;&lt;wsp:rsid wsp:val=&quot;00A81CF7&quot;/&gt;&lt;wsp:rsid wsp:val=&quot;00A861DB&quot;/&gt;&lt;wsp:rsid wsp:val=&quot;00A956D4&quot;/&gt;&lt;wsp:rsid wsp:val=&quot;00AB0E64&quot;/&gt;&lt;wsp:rsid wsp:val=&quot;00AF2326&quot;/&gt;&lt;wsp:rsid wsp:val=&quot;00AF76E0&quot;/&gt;&lt;wsp:rsid wsp:val=&quot;00B03AFB&quot;/&gt;&lt;wsp:rsid wsp:val=&quot;00B136B1&quot;/&gt;&lt;wsp:rsid wsp:val=&quot;00B13FFB&quot;/&gt;&lt;wsp:rsid wsp:val=&quot;00B145CA&quot;/&gt;&lt;wsp:rsid wsp:val=&quot;00B2509D&quot;/&gt;&lt;wsp:rsid wsp:val=&quot;00B254F8&quot;/&gt;&lt;wsp:rsid wsp:val=&quot;00B27C5C&quot;/&gt;&lt;wsp:rsid wsp:val=&quot;00B32B7A&quot;/&gt;&lt;wsp:rsid wsp:val=&quot;00B52532&quot;/&gt;&lt;wsp:rsid wsp:val=&quot;00B87726&quot;/&gt;&lt;wsp:rsid wsp:val=&quot;00B97606&quot;/&gt;&lt;wsp:rsid wsp:val=&quot;00BA0E00&quot;/&gt;&lt;wsp:rsid wsp:val=&quot;00BA132A&quot;/&gt;&lt;wsp:rsid wsp:val=&quot;00BA6E40&quot;/&gt;&lt;wsp:rsid wsp:val=&quot;00BB0471&quot;/&gt;&lt;wsp:rsid wsp:val=&quot;00BB3FA8&quot;/&gt;&lt;wsp:rsid wsp:val=&quot;00BB5876&quot;/&gt;&lt;wsp:rsid wsp:val=&quot;00BD14F8&quot;/&gt;&lt;wsp:rsid wsp:val=&quot;00BD2679&quot;/&gt;&lt;wsp:rsid wsp:val=&quot;00BE57ED&quot;/&gt;&lt;wsp:rsid wsp:val=&quot;00BF2401&quot;/&gt;&lt;wsp:rsid wsp:val=&quot;00C16580&quot;/&gt;&lt;wsp:rsid wsp:val=&quot;00C27D80&quot;/&gt;&lt;wsp:rsid wsp:val=&quot;00C27E4A&quot;/&gt;&lt;wsp:rsid wsp:val=&quot;00C450F5&quot;/&gt;&lt;wsp:rsid wsp:val=&quot;00C45FA5&quot;/&gt;&lt;wsp:rsid wsp:val=&quot;00C57F55&quot;/&gt;&lt;wsp:rsid wsp:val=&quot;00C754BA&quot;/&gt;&lt;wsp:rsid wsp:val=&quot;00C85E61&quot;/&gt;&lt;wsp:rsid wsp:val=&quot;00C913BC&quot;/&gt;&lt;wsp:rsid wsp:val=&quot;00C91FE0&quot;/&gt;&lt;wsp:rsid wsp:val=&quot;00C9460C&quot;/&gt;&lt;wsp:rsid wsp:val=&quot;00CA309D&quot;/&gt;&lt;wsp:rsid wsp:val=&quot;00CA4068&quot;/&gt;&lt;wsp:rsid wsp:val=&quot;00CD101F&quot;/&gt;&lt;wsp:rsid wsp:val=&quot;00D05047&quot;/&gt;&lt;wsp:rsid wsp:val=&quot;00D15BA1&quot;/&gt;&lt;wsp:rsid wsp:val=&quot;00D2499D&quot;/&gt;&lt;wsp:rsid wsp:val=&quot;00D32D3D&quot;/&gt;&lt;wsp:rsid wsp:val=&quot;00D45F84&quot;/&gt;&lt;wsp:rsid wsp:val=&quot;00D4741C&quot;/&gt;&lt;wsp:rsid wsp:val=&quot;00D65285&quot;/&gt;&lt;wsp:rsid wsp:val=&quot;00D7607B&quot;/&gt;&lt;wsp:rsid wsp:val=&quot;00D845EC&quot;/&gt;&lt;wsp:rsid wsp:val=&quot;00D859BB&quot;/&gt;&lt;wsp:rsid wsp:val=&quot;00D938DB&quot;/&gt;&lt;wsp:rsid wsp:val=&quot;00D96B56&quot;/&gt;&lt;wsp:rsid wsp:val=&quot;00DA2BA5&quot;/&gt;&lt;wsp:rsid wsp:val=&quot;00DB3DA8&quot;/&gt;&lt;wsp:rsid wsp:val=&quot;00DD3C31&quot;/&gt;&lt;wsp:rsid wsp:val=&quot;00E04B0F&quot;/&gt;&lt;wsp:rsid wsp:val=&quot;00E0675A&quot;/&gt;&lt;wsp:rsid wsp:val=&quot;00E06A87&quot;/&gt;&lt;wsp:rsid wsp:val=&quot;00E0725A&quot;/&gt;&lt;wsp:rsid wsp:val=&quot;00E13E8F&quot;/&gt;&lt;wsp:rsid wsp:val=&quot;00E14059&quot;/&gt;&lt;wsp:rsid wsp:val=&quot;00E20AF2&quot;/&gt;&lt;wsp:rsid wsp:val=&quot;00E30513&quot;/&gt;&lt;wsp:rsid wsp:val=&quot;00E35ED9&quot;/&gt;&lt;wsp:rsid wsp:val=&quot;00E5393E&quot;/&gt;&lt;wsp:rsid wsp:val=&quot;00E610D3&quot;/&gt;&lt;wsp:rsid wsp:val=&quot;00E617C3&quot;/&gt;&lt;wsp:rsid wsp:val=&quot;00E758F1&quot;/&gt;&lt;wsp:rsid wsp:val=&quot;00E9213D&quot;/&gt;&lt;wsp:rsid wsp:val=&quot;00E947B0&quot;/&gt;&lt;wsp:rsid wsp:val=&quot;00EA1529&quot;/&gt;&lt;wsp:rsid wsp:val=&quot;00EB1051&quot;/&gt;&lt;wsp:rsid wsp:val=&quot;00EB698E&quot;/&gt;&lt;wsp:rsid wsp:val=&quot;00EE3BC1&quot;/&gt;&lt;wsp:rsid wsp:val=&quot;00EF21AD&quot;/&gt;&lt;wsp:rsid wsp:val=&quot;00F02A9F&quot;/&gt;&lt;wsp:rsid wsp:val=&quot;00F07EBF&quot;/&gt;&lt;wsp:rsid wsp:val=&quot;00F45F62&quot;/&gt;&lt;wsp:rsid wsp:val=&quot;00F918C0&quot;/&gt;&lt;wsp:rsid wsp:val=&quot;00F94099&quot;/&gt;&lt;wsp:rsid wsp:val=&quot;00FB5C9E&quot;/&gt;&lt;wsp:rsid wsp:val=&quot;00FB6F3A&quot;/&gt;&lt;wsp:rsid wsp:val=&quot;00FC5717&quot;/&gt;&lt;wsp:rsid wsp:val=&quot;00FD6A91&quot;/&gt;&lt;wsp:rsid wsp:val=&quot;00FE506C&quot;/&gt;&lt;/wsp:rsids&gt;&lt;/w:docPr&gt;&lt;w:body&gt;&lt;wx:sect&gt;&lt;w:p wsp:rsidR=&quot;00000000&quot; wsp:rsidRDefault=&quot;002012FA&quot; wsp:rsidP=&quot;002012FA&quot;&gt;&lt;m:oMathPara&gt;&lt;m:oMath&gt;&lt;m:sSub&gt;&lt;m:sSubPr&gt;&lt;m:ctrlPr&gt;&lt;w:rPr&gt;&lt;w:rFonts w:ascii=&quot;Cambria Math&quot; w:h-ansi=&quot;Cambria Math&quot; w:cs=&quot;Times New Roman&quot;/&gt;&lt;wx:font wx:val=&quot;Cambria Math&quot;/&gt;&lt;w:i/&gt;&lt;w:sz w:val=&quot;28&quot;/&gt;&lt;w:sz-cs w:val=&quot;28&quot;/&gt;&lt;/w:rPr&gt;&lt;/m:ctrlPr&gt;&lt;/m:sSubPr&gt;&lt;m:e&gt;&lt;m:r&gt;&lt;w:rPr&gt;&lt;w:rFonts w:ascii=&quot;Cambria Math&quot; w:h-ansi=&quot;Cambria Math&quot; w:cs=&quot;Times New Roman&quot;/&gt;&lt;wx:font wx:val=&quot;Cambria Math&quot;/&gt;&lt;w:i/&gt;&lt;w:sz w:val=&quot;28&quot;/&gt;&lt;w:sz-cs w:val=&quot;28&quot;/&gt;&lt;w:lang w:val=&quot;EN-US&quot;/&gt;&lt;/w:rPr&gt;&lt;m:t&gt;L&lt;/m:t&gt;&lt;/m:r&gt;&lt;/m:e&gt;&lt;m:sub&gt;&lt;m:r&gt;&lt;w:rPr&gt;&lt;w:rFonts w:ascii=&quot;Cambria Math&quot; w:h-ansi=&quot;Cambria Math&quot; w:cs=&quot;Times New Roman&quot;/&gt;&lt;wx:font wx:val=&quot;Cambria Math&quot;/&gt;&lt;w:i/&gt;&lt;w:sz w:val=&quot;28&quot;/&gt;&lt;w:sz-cs w:val=&quot;28&quot;/&gt;&lt;/w:rPr&gt;&lt;m:t&gt;n&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7" o:title="" chromakey="white"/>
          </v:shape>
        </w:pict>
      </w:r>
      <w:r w:rsidRPr="0049520D">
        <w:rPr>
          <w:rFonts w:ascii="Times New Roman" w:hAnsi="Times New Roman" w:cs="Times New Roman"/>
          <w:sz w:val="28"/>
          <w:szCs w:val="28"/>
        </w:rPr>
        <w:instrText xml:space="preserve"> </w:instrText>
      </w:r>
      <w:r w:rsidRPr="0049520D">
        <w:rPr>
          <w:rFonts w:ascii="Times New Roman" w:hAnsi="Times New Roman" w:cs="Times New Roman"/>
          <w:sz w:val="28"/>
          <w:szCs w:val="28"/>
        </w:rPr>
        <w:fldChar w:fldCharType="separate"/>
      </w:r>
      <w:r w:rsidRPr="0049520D">
        <w:rPr>
          <w:position w:val="-6"/>
        </w:rPr>
        <w:pict>
          <v:shape id="_x0000_i1041" type="#_x0000_t75" style="width:15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stylePaneFormatFilter w:val=&quot;3F01&quot;/&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7967&quot;/&gt;&lt;wsp:rsid wsp:val=&quot;000029D6&quot;/&gt;&lt;wsp:rsid wsp:val=&quot;00002C4D&quot;/&gt;&lt;wsp:rsid wsp:val=&quot;00017571&quot;/&gt;&lt;wsp:rsid wsp:val=&quot;00027105&quot;/&gt;&lt;wsp:rsid wsp:val=&quot;00033732&quot;/&gt;&lt;wsp:rsid wsp:val=&quot;00033F33&quot;/&gt;&lt;wsp:rsid wsp:val=&quot;000474BF&quot;/&gt;&lt;wsp:rsid wsp:val=&quot;00051CF3&quot;/&gt;&lt;wsp:rsid wsp:val=&quot;00060869&quot;/&gt;&lt;wsp:rsid wsp:val=&quot;000625C0&quot;/&gt;&lt;wsp:rsid wsp:val=&quot;00073578&quot;/&gt;&lt;wsp:rsid wsp:val=&quot;0007381A&quot;/&gt;&lt;wsp:rsid wsp:val=&quot;00076D95&quot;/&gt;&lt;wsp:rsid wsp:val=&quot;00080AC8&quot;/&gt;&lt;wsp:rsid wsp:val=&quot;00085754&quot;/&gt;&lt;wsp:rsid wsp:val=&quot;00086DEE&quot;/&gt;&lt;wsp:rsid wsp:val=&quot;00090228&quot;/&gt;&lt;wsp:rsid wsp:val=&quot;00094FC2&quot;/&gt;&lt;wsp:rsid wsp:val=&quot;000A0A94&quot;/&gt;&lt;wsp:rsid wsp:val=&quot;000B1DCA&quot;/&gt;&lt;wsp:rsid wsp:val=&quot;000B69E2&quot;/&gt;&lt;wsp:rsid wsp:val=&quot;000D4124&quot;/&gt;&lt;wsp:rsid wsp:val=&quot;000D6D2E&quot;/&gt;&lt;wsp:rsid wsp:val=&quot;000E0B24&quot;/&gt;&lt;wsp:rsid wsp:val=&quot;000E587C&quot;/&gt;&lt;wsp:rsid wsp:val=&quot;0015407B&quot;/&gt;&lt;wsp:rsid wsp:val=&quot;001556AA&quot;/&gt;&lt;wsp:rsid wsp:val=&quot;00173065&quot;/&gt;&lt;wsp:rsid wsp:val=&quot;00177F55&quot;/&gt;&lt;wsp:rsid wsp:val=&quot;00181CB6&quot;/&gt;&lt;wsp:rsid wsp:val=&quot;00195939&quot;/&gt;&lt;wsp:rsid wsp:val=&quot;001A0271&quot;/&gt;&lt;wsp:rsid wsp:val=&quot;001A3F32&quot;/&gt;&lt;wsp:rsid wsp:val=&quot;001A4AE0&quot;/&gt;&lt;wsp:rsid wsp:val=&quot;001B3810&quot;/&gt;&lt;wsp:rsid wsp:val=&quot;001B5BDD&quot;/&gt;&lt;wsp:rsid wsp:val=&quot;001C7C77&quot;/&gt;&lt;wsp:rsid wsp:val=&quot;001D6FF2&quot;/&gt;&lt;wsp:rsid wsp:val=&quot;001E08B2&quot;/&gt;&lt;wsp:rsid wsp:val=&quot;001E0A17&quot;/&gt;&lt;wsp:rsid wsp:val=&quot;002012FA&quot;/&gt;&lt;wsp:rsid wsp:val=&quot;002040FD&quot;/&gt;&lt;wsp:rsid wsp:val=&quot;00205FE0&quot;/&gt;&lt;wsp:rsid wsp:val=&quot;00206D1B&quot;/&gt;&lt;wsp:rsid wsp:val=&quot;0021372E&quot;/&gt;&lt;wsp:rsid wsp:val=&quot;002155CA&quot;/&gt;&lt;wsp:rsid wsp:val=&quot;00230FA3&quot;/&gt;&lt;wsp:rsid wsp:val=&quot;00242A24&quot;/&gt;&lt;wsp:rsid wsp:val=&quot;00246F22&quot;/&gt;&lt;wsp:rsid wsp:val=&quot;00251DB5&quot;/&gt;&lt;wsp:rsid wsp:val=&quot;00255836&quot;/&gt;&lt;wsp:rsid wsp:val=&quot;00273425&quot;/&gt;&lt;wsp:rsid wsp:val=&quot;00280B08&quot;/&gt;&lt;wsp:rsid wsp:val=&quot;00283806&quot;/&gt;&lt;wsp:rsid wsp:val=&quot;00287A81&quot;/&gt;&lt;wsp:rsid wsp:val=&quot;00293113&quot;/&gt;&lt;wsp:rsid wsp:val=&quot;002A2466&quot;/&gt;&lt;wsp:rsid wsp:val=&quot;002A5C24&quot;/&gt;&lt;wsp:rsid wsp:val=&quot;002B46DF&quot;/&gt;&lt;wsp:rsid wsp:val=&quot;002B5456&quot;/&gt;&lt;wsp:rsid wsp:val=&quot;002E407E&quot;/&gt;&lt;wsp:rsid wsp:val=&quot;00306714&quot;/&gt;&lt;wsp:rsid wsp:val=&quot;0036029F&quot;/&gt;&lt;wsp:rsid wsp:val=&quot;00363F07&quot;/&gt;&lt;wsp:rsid wsp:val=&quot;003644EE&quot;/&gt;&lt;wsp:rsid wsp:val=&quot;00372256&quot;/&gt;&lt;wsp:rsid wsp:val=&quot;00373D04&quot;/&gt;&lt;wsp:rsid wsp:val=&quot;00381C9D&quot;/&gt;&lt;wsp:rsid wsp:val=&quot;00381D49&quot;/&gt;&lt;wsp:rsid wsp:val=&quot;003874E0&quot;/&gt;&lt;wsp:rsid wsp:val=&quot;003963DE&quot;/&gt;&lt;wsp:rsid wsp:val=&quot;003B41A7&quot;/&gt;&lt;wsp:rsid wsp:val=&quot;003C472E&quot;/&gt;&lt;wsp:rsid wsp:val=&quot;003D0D3C&quot;/&gt;&lt;wsp:rsid wsp:val=&quot;003D1F8C&quot;/&gt;&lt;wsp:rsid wsp:val=&quot;00405D96&quot;/&gt;&lt;wsp:rsid wsp:val=&quot;00406458&quot;/&gt;&lt;wsp:rsid wsp:val=&quot;00411DF4&quot;/&gt;&lt;wsp:rsid wsp:val=&quot;00414304&quot;/&gt;&lt;wsp:rsid wsp:val=&quot;00420762&quot;/&gt;&lt;wsp:rsid wsp:val=&quot;00451827&quot;/&gt;&lt;wsp:rsid wsp:val=&quot;00467F24&quot;/&gt;&lt;wsp:rsid wsp:val=&quot;00475886&quot;/&gt;&lt;wsp:rsid wsp:val=&quot;0048362D&quot;/&gt;&lt;wsp:rsid wsp:val=&quot;0049520D&quot;/&gt;&lt;wsp:rsid wsp:val=&quot;004A21E0&quot;/&gt;&lt;wsp:rsid wsp:val=&quot;004A722A&quot;/&gt;&lt;wsp:rsid wsp:val=&quot;004D4ACD&quot;/&gt;&lt;wsp:rsid wsp:val=&quot;00510687&quot;/&gt;&lt;wsp:rsid wsp:val=&quot;00537744&quot;/&gt;&lt;wsp:rsid wsp:val=&quot;005402BE&quot;/&gt;&lt;wsp:rsid wsp:val=&quot;0057003C&quot;/&gt;&lt;wsp:rsid wsp:val=&quot;00577FF7&quot;/&gt;&lt;wsp:rsid wsp:val=&quot;00592609&quot;/&gt;&lt;wsp:rsid wsp:val=&quot;005B0060&quot;/&gt;&lt;wsp:rsid wsp:val=&quot;005D634F&quot;/&gt;&lt;wsp:rsid wsp:val=&quot;005E0BB9&quot;/&gt;&lt;wsp:rsid wsp:val=&quot;005E7967&quot;/&gt;&lt;wsp:rsid wsp:val=&quot;006003FA&quot;/&gt;&lt;wsp:rsid wsp:val=&quot;00613EE0&quot;/&gt;&lt;wsp:rsid wsp:val=&quot;0061571C&quot;/&gt;&lt;wsp:rsid wsp:val=&quot;006230FC&quot;/&gt;&lt;wsp:rsid wsp:val=&quot;0063638F&quot;/&gt;&lt;wsp:rsid wsp:val=&quot;00640E53&quot;/&gt;&lt;wsp:rsid wsp:val=&quot;006678CB&quot;/&gt;&lt;wsp:rsid wsp:val=&quot;006928ED&quot;/&gt;&lt;wsp:rsid wsp:val=&quot;006A3994&quot;/&gt;&lt;wsp:rsid wsp:val=&quot;006B2D90&quot;/&gt;&lt;wsp:rsid wsp:val=&quot;006B345C&quot;/&gt;&lt;wsp:rsid wsp:val=&quot;006B6E40&quot;/&gt;&lt;wsp:rsid wsp:val=&quot;006C626F&quot;/&gt;&lt;wsp:rsid wsp:val=&quot;006E19E2&quot;/&gt;&lt;wsp:rsid wsp:val=&quot;00705012&quot;/&gt;&lt;wsp:rsid wsp:val=&quot;00715F3C&quot;/&gt;&lt;wsp:rsid wsp:val=&quot;00724CB8&quot;/&gt;&lt;wsp:rsid wsp:val=&quot;007335C2&quot;/&gt;&lt;wsp:rsid wsp:val=&quot;00734329&quot;/&gt;&lt;wsp:rsid wsp:val=&quot;007620A1&quot;/&gt;&lt;wsp:rsid wsp:val=&quot;00772C38&quot;/&gt;&lt;wsp:rsid wsp:val=&quot;007947FA&quot;/&gt;&lt;wsp:rsid wsp:val=&quot;007C72DD&quot;/&gt;&lt;wsp:rsid wsp:val=&quot;007E7304&quot;/&gt;&lt;wsp:rsid wsp:val=&quot;008038BC&quot;/&gt;&lt;wsp:rsid wsp:val=&quot;0081351E&quot;/&gt;&lt;wsp:rsid wsp:val=&quot;00842133&quot;/&gt;&lt;wsp:rsid wsp:val=&quot;00853250&quot;/&gt;&lt;wsp:rsid wsp:val=&quot;008533EE&quot;/&gt;&lt;wsp:rsid wsp:val=&quot;008869F0&quot;/&gt;&lt;wsp:rsid wsp:val=&quot;00891F55&quot;/&gt;&lt;wsp:rsid wsp:val=&quot;008A1A49&quot;/&gt;&lt;wsp:rsid wsp:val=&quot;008C0D75&quot;/&gt;&lt;wsp:rsid wsp:val=&quot;008C0EE6&quot;/&gt;&lt;wsp:rsid wsp:val=&quot;008E2629&quot;/&gt;&lt;wsp:rsid wsp:val=&quot;00901CDF&quot;/&gt;&lt;wsp:rsid wsp:val=&quot;00906E72&quot;/&gt;&lt;wsp:rsid wsp:val=&quot;00936388&quot;/&gt;&lt;wsp:rsid wsp:val=&quot;00950E9A&quot;/&gt;&lt;wsp:rsid wsp:val=&quot;009611D4&quot;/&gt;&lt;wsp:rsid wsp:val=&quot;00973E08&quot;/&gt;&lt;wsp:rsid wsp:val=&quot;00985B8D&quot;/&gt;&lt;wsp:rsid wsp:val=&quot;009C1638&quot;/&gt;&lt;wsp:rsid wsp:val=&quot;009D077F&quot;/&gt;&lt;wsp:rsid wsp:val=&quot;009E2920&quot;/&gt;&lt;wsp:rsid wsp:val=&quot;009E6654&quot;/&gt;&lt;wsp:rsid wsp:val=&quot;00A026FC&quot;/&gt;&lt;wsp:rsid wsp:val=&quot;00A06D7A&quot;/&gt;&lt;wsp:rsid wsp:val=&quot;00A2375C&quot;/&gt;&lt;wsp:rsid wsp:val=&quot;00A3675F&quot;/&gt;&lt;wsp:rsid wsp:val=&quot;00A45515&quot;/&gt;&lt;wsp:rsid wsp:val=&quot;00A51BE7&quot;/&gt;&lt;wsp:rsid wsp:val=&quot;00A53B14&quot;/&gt;&lt;wsp:rsid wsp:val=&quot;00A62C12&quot;/&gt;&lt;wsp:rsid wsp:val=&quot;00A64A58&quot;/&gt;&lt;wsp:rsid wsp:val=&quot;00A654D8&quot;/&gt;&lt;wsp:rsid wsp:val=&quot;00A81CF7&quot;/&gt;&lt;wsp:rsid wsp:val=&quot;00A861DB&quot;/&gt;&lt;wsp:rsid wsp:val=&quot;00A956D4&quot;/&gt;&lt;wsp:rsid wsp:val=&quot;00AB0E64&quot;/&gt;&lt;wsp:rsid wsp:val=&quot;00AF2326&quot;/&gt;&lt;wsp:rsid wsp:val=&quot;00AF76E0&quot;/&gt;&lt;wsp:rsid wsp:val=&quot;00B03AFB&quot;/&gt;&lt;wsp:rsid wsp:val=&quot;00B136B1&quot;/&gt;&lt;wsp:rsid wsp:val=&quot;00B13FFB&quot;/&gt;&lt;wsp:rsid wsp:val=&quot;00B145CA&quot;/&gt;&lt;wsp:rsid wsp:val=&quot;00B2509D&quot;/&gt;&lt;wsp:rsid wsp:val=&quot;00B254F8&quot;/&gt;&lt;wsp:rsid wsp:val=&quot;00B27C5C&quot;/&gt;&lt;wsp:rsid wsp:val=&quot;00B32B7A&quot;/&gt;&lt;wsp:rsid wsp:val=&quot;00B52532&quot;/&gt;&lt;wsp:rsid wsp:val=&quot;00B87726&quot;/&gt;&lt;wsp:rsid wsp:val=&quot;00B97606&quot;/&gt;&lt;wsp:rsid wsp:val=&quot;00BA0E00&quot;/&gt;&lt;wsp:rsid wsp:val=&quot;00BA132A&quot;/&gt;&lt;wsp:rsid wsp:val=&quot;00BA6E40&quot;/&gt;&lt;wsp:rsid wsp:val=&quot;00BB0471&quot;/&gt;&lt;wsp:rsid wsp:val=&quot;00BB3FA8&quot;/&gt;&lt;wsp:rsid wsp:val=&quot;00BB5876&quot;/&gt;&lt;wsp:rsid wsp:val=&quot;00BD14F8&quot;/&gt;&lt;wsp:rsid wsp:val=&quot;00BD2679&quot;/&gt;&lt;wsp:rsid wsp:val=&quot;00BE57ED&quot;/&gt;&lt;wsp:rsid wsp:val=&quot;00BF2401&quot;/&gt;&lt;wsp:rsid wsp:val=&quot;00C16580&quot;/&gt;&lt;wsp:rsid wsp:val=&quot;00C27D80&quot;/&gt;&lt;wsp:rsid wsp:val=&quot;00C27E4A&quot;/&gt;&lt;wsp:rsid wsp:val=&quot;00C450F5&quot;/&gt;&lt;wsp:rsid wsp:val=&quot;00C45FA5&quot;/&gt;&lt;wsp:rsid wsp:val=&quot;00C57F55&quot;/&gt;&lt;wsp:rsid wsp:val=&quot;00C754BA&quot;/&gt;&lt;wsp:rsid wsp:val=&quot;00C85E61&quot;/&gt;&lt;wsp:rsid wsp:val=&quot;00C913BC&quot;/&gt;&lt;wsp:rsid wsp:val=&quot;00C91FE0&quot;/&gt;&lt;wsp:rsid wsp:val=&quot;00C9460C&quot;/&gt;&lt;wsp:rsid wsp:val=&quot;00CA309D&quot;/&gt;&lt;wsp:rsid wsp:val=&quot;00CA4068&quot;/&gt;&lt;wsp:rsid wsp:val=&quot;00CD101F&quot;/&gt;&lt;wsp:rsid wsp:val=&quot;00D05047&quot;/&gt;&lt;wsp:rsid wsp:val=&quot;00D15BA1&quot;/&gt;&lt;wsp:rsid wsp:val=&quot;00D2499D&quot;/&gt;&lt;wsp:rsid wsp:val=&quot;00D32D3D&quot;/&gt;&lt;wsp:rsid wsp:val=&quot;00D45F84&quot;/&gt;&lt;wsp:rsid wsp:val=&quot;00D4741C&quot;/&gt;&lt;wsp:rsid wsp:val=&quot;00D65285&quot;/&gt;&lt;wsp:rsid wsp:val=&quot;00D7607B&quot;/&gt;&lt;wsp:rsid wsp:val=&quot;00D845EC&quot;/&gt;&lt;wsp:rsid wsp:val=&quot;00D859BB&quot;/&gt;&lt;wsp:rsid wsp:val=&quot;00D938DB&quot;/&gt;&lt;wsp:rsid wsp:val=&quot;00D96B56&quot;/&gt;&lt;wsp:rsid wsp:val=&quot;00DA2BA5&quot;/&gt;&lt;wsp:rsid wsp:val=&quot;00DB3DA8&quot;/&gt;&lt;wsp:rsid wsp:val=&quot;00DD3C31&quot;/&gt;&lt;wsp:rsid wsp:val=&quot;00E04B0F&quot;/&gt;&lt;wsp:rsid wsp:val=&quot;00E0675A&quot;/&gt;&lt;wsp:rsid wsp:val=&quot;00E06A87&quot;/&gt;&lt;wsp:rsid wsp:val=&quot;00E0725A&quot;/&gt;&lt;wsp:rsid wsp:val=&quot;00E13E8F&quot;/&gt;&lt;wsp:rsid wsp:val=&quot;00E14059&quot;/&gt;&lt;wsp:rsid wsp:val=&quot;00E20AF2&quot;/&gt;&lt;wsp:rsid wsp:val=&quot;00E30513&quot;/&gt;&lt;wsp:rsid wsp:val=&quot;00E35ED9&quot;/&gt;&lt;wsp:rsid wsp:val=&quot;00E5393E&quot;/&gt;&lt;wsp:rsid wsp:val=&quot;00E610D3&quot;/&gt;&lt;wsp:rsid wsp:val=&quot;00E617C3&quot;/&gt;&lt;wsp:rsid wsp:val=&quot;00E758F1&quot;/&gt;&lt;wsp:rsid wsp:val=&quot;00E9213D&quot;/&gt;&lt;wsp:rsid wsp:val=&quot;00E947B0&quot;/&gt;&lt;wsp:rsid wsp:val=&quot;00EA1529&quot;/&gt;&lt;wsp:rsid wsp:val=&quot;00EB1051&quot;/&gt;&lt;wsp:rsid wsp:val=&quot;00EB698E&quot;/&gt;&lt;wsp:rsid wsp:val=&quot;00EE3BC1&quot;/&gt;&lt;wsp:rsid wsp:val=&quot;00EF21AD&quot;/&gt;&lt;wsp:rsid wsp:val=&quot;00F02A9F&quot;/&gt;&lt;wsp:rsid wsp:val=&quot;00F07EBF&quot;/&gt;&lt;wsp:rsid wsp:val=&quot;00F45F62&quot;/&gt;&lt;wsp:rsid wsp:val=&quot;00F918C0&quot;/&gt;&lt;wsp:rsid wsp:val=&quot;00F94099&quot;/&gt;&lt;wsp:rsid wsp:val=&quot;00FB5C9E&quot;/&gt;&lt;wsp:rsid wsp:val=&quot;00FB6F3A&quot;/&gt;&lt;wsp:rsid wsp:val=&quot;00FC5717&quot;/&gt;&lt;wsp:rsid wsp:val=&quot;00FD6A91&quot;/&gt;&lt;wsp:rsid wsp:val=&quot;00FE506C&quot;/&gt;&lt;/wsp:rsids&gt;&lt;/w:docPr&gt;&lt;w:body&gt;&lt;wx:sect&gt;&lt;w:p wsp:rsidR=&quot;00000000&quot; wsp:rsidRDefault=&quot;002012FA&quot; wsp:rsidP=&quot;002012FA&quot;&gt;&lt;m:oMathPara&gt;&lt;m:oMath&gt;&lt;m:sSub&gt;&lt;m:sSubPr&gt;&lt;m:ctrlPr&gt;&lt;w:rPr&gt;&lt;w:rFonts w:ascii=&quot;Cambria Math&quot; w:h-ansi=&quot;Cambria Math&quot; w:cs=&quot;Times New Roman&quot;/&gt;&lt;wx:font wx:val=&quot;Cambria Math&quot;/&gt;&lt;w:i/&gt;&lt;w:sz w:val=&quot;28&quot;/&gt;&lt;w:sz-cs w:val=&quot;28&quot;/&gt;&lt;/w:rPr&gt;&lt;/m:ctrlPr&gt;&lt;/m:sSubPr&gt;&lt;m:e&gt;&lt;m:r&gt;&lt;w:rPr&gt;&lt;w:rFonts w:ascii=&quot;Cambria Math&quot; w:h-ansi=&quot;Cambria Math&quot; w:cs=&quot;Times New Roman&quot;/&gt;&lt;wx:font wx:val=&quot;Cambria Math&quot;/&gt;&lt;w:i/&gt;&lt;w:sz w:val=&quot;28&quot;/&gt;&lt;w:sz-cs w:val=&quot;28&quot;/&gt;&lt;w:lang w:val=&quot;EN-US&quot;/&gt;&lt;/w:rPr&gt;&lt;m:t&gt;L&lt;/m:t&gt;&lt;/m:r&gt;&lt;/m:e&gt;&lt;m:sub&gt;&lt;m:r&gt;&lt;w:rPr&gt;&lt;w:rFonts w:ascii=&quot;Cambria Math&quot; w:h-ansi=&quot;Cambria Math&quot; w:cs=&quot;Times New Roman&quot;/&gt;&lt;wx:font wx:val=&quot;Cambria Math&quot;/&gt;&lt;w:i/&gt;&lt;w:sz w:val=&quot;28&quot;/&gt;&lt;w:sz-cs w:val=&quot;28&quot;/&gt;&lt;/w:rPr&gt;&lt;m:t&gt;n&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7" o:title="" chromakey="white"/>
          </v:shape>
        </w:pict>
      </w:r>
      <w:r w:rsidRPr="0049520D">
        <w:rPr>
          <w:rFonts w:ascii="Times New Roman" w:hAnsi="Times New Roman" w:cs="Times New Roman"/>
          <w:sz w:val="28"/>
          <w:szCs w:val="28"/>
        </w:rPr>
        <w:fldChar w:fldCharType="end"/>
      </w:r>
      <w:r>
        <w:rPr>
          <w:rFonts w:ascii="Times New Roman" w:hAnsi="Times New Roman" w:cs="Times New Roman"/>
          <w:sz w:val="28"/>
          <w:szCs w:val="28"/>
        </w:rPr>
        <w:t>– длина приёмной трубы, м</w:t>
      </w:r>
      <w:r w:rsidRPr="009804F2">
        <w:rPr>
          <w:rFonts w:ascii="Times New Roman" w:hAnsi="Times New Roman" w:cs="Times New Roman"/>
          <w:sz w:val="28"/>
          <w:szCs w:val="28"/>
        </w:rPr>
        <w:t>;</w:t>
      </w:r>
    </w:p>
    <w:p w:rsidR="00DF6FF5" w:rsidRPr="009804F2" w:rsidRDefault="00DF6FF5" w:rsidP="00B4580C">
      <w:pPr>
        <w:spacing w:after="12" w:line="360" w:lineRule="auto"/>
        <w:jc w:val="both"/>
        <w:rPr>
          <w:rFonts w:ascii="Times New Roman" w:hAnsi="Times New Roman" w:cs="Times New Roman"/>
          <w:sz w:val="28"/>
          <w:szCs w:val="28"/>
        </w:rPr>
      </w:pPr>
      <w:r w:rsidRPr="0049520D">
        <w:rPr>
          <w:rFonts w:ascii="Times New Roman" w:hAnsi="Times New Roman" w:cs="Times New Roman"/>
          <w:sz w:val="28"/>
          <w:szCs w:val="28"/>
        </w:rPr>
        <w:fldChar w:fldCharType="begin"/>
      </w:r>
      <w:r w:rsidRPr="0049520D">
        <w:rPr>
          <w:rFonts w:ascii="Times New Roman" w:hAnsi="Times New Roman" w:cs="Times New Roman"/>
          <w:sz w:val="28"/>
          <w:szCs w:val="28"/>
        </w:rPr>
        <w:instrText xml:space="preserve"> QUOTE </w:instrText>
      </w:r>
      <w:r w:rsidRPr="0049520D">
        <w:rPr>
          <w:position w:val="-6"/>
        </w:rPr>
        <w:pict>
          <v:shape id="_x0000_i1042" type="#_x0000_t75" style="width:36.6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stylePaneFormatFilter w:val=&quot;3F01&quot;/&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7967&quot;/&gt;&lt;wsp:rsid wsp:val=&quot;000029D6&quot;/&gt;&lt;wsp:rsid wsp:val=&quot;00002C4D&quot;/&gt;&lt;wsp:rsid wsp:val=&quot;00017571&quot;/&gt;&lt;wsp:rsid wsp:val=&quot;00027105&quot;/&gt;&lt;wsp:rsid wsp:val=&quot;00033732&quot;/&gt;&lt;wsp:rsid wsp:val=&quot;00033F33&quot;/&gt;&lt;wsp:rsid wsp:val=&quot;000474BF&quot;/&gt;&lt;wsp:rsid wsp:val=&quot;00051CF3&quot;/&gt;&lt;wsp:rsid wsp:val=&quot;00060869&quot;/&gt;&lt;wsp:rsid wsp:val=&quot;000625C0&quot;/&gt;&lt;wsp:rsid wsp:val=&quot;00073578&quot;/&gt;&lt;wsp:rsid wsp:val=&quot;0007381A&quot;/&gt;&lt;wsp:rsid wsp:val=&quot;00076D95&quot;/&gt;&lt;wsp:rsid wsp:val=&quot;00080AC8&quot;/&gt;&lt;wsp:rsid wsp:val=&quot;00085754&quot;/&gt;&lt;wsp:rsid wsp:val=&quot;00086DEE&quot;/&gt;&lt;wsp:rsid wsp:val=&quot;00090228&quot;/&gt;&lt;wsp:rsid wsp:val=&quot;00094FC2&quot;/&gt;&lt;wsp:rsid wsp:val=&quot;000A0A94&quot;/&gt;&lt;wsp:rsid wsp:val=&quot;000B1DCA&quot;/&gt;&lt;wsp:rsid wsp:val=&quot;000B69E2&quot;/&gt;&lt;wsp:rsid wsp:val=&quot;000D4124&quot;/&gt;&lt;wsp:rsid wsp:val=&quot;000D6D2E&quot;/&gt;&lt;wsp:rsid wsp:val=&quot;000E0B24&quot;/&gt;&lt;wsp:rsid wsp:val=&quot;000E587C&quot;/&gt;&lt;wsp:rsid wsp:val=&quot;0015407B&quot;/&gt;&lt;wsp:rsid wsp:val=&quot;001556AA&quot;/&gt;&lt;wsp:rsid wsp:val=&quot;00173065&quot;/&gt;&lt;wsp:rsid wsp:val=&quot;00177F55&quot;/&gt;&lt;wsp:rsid wsp:val=&quot;00181CB6&quot;/&gt;&lt;wsp:rsid wsp:val=&quot;00195939&quot;/&gt;&lt;wsp:rsid wsp:val=&quot;001A0271&quot;/&gt;&lt;wsp:rsid wsp:val=&quot;001A3F32&quot;/&gt;&lt;wsp:rsid wsp:val=&quot;001A4AE0&quot;/&gt;&lt;wsp:rsid wsp:val=&quot;001B3810&quot;/&gt;&lt;wsp:rsid wsp:val=&quot;001B5BDD&quot;/&gt;&lt;wsp:rsid wsp:val=&quot;001C7C77&quot;/&gt;&lt;wsp:rsid wsp:val=&quot;001D6FF2&quot;/&gt;&lt;wsp:rsid wsp:val=&quot;001E08B2&quot;/&gt;&lt;wsp:rsid wsp:val=&quot;001E0A17&quot;/&gt;&lt;wsp:rsid wsp:val=&quot;002040FD&quot;/&gt;&lt;wsp:rsid wsp:val=&quot;00205FE0&quot;/&gt;&lt;wsp:rsid wsp:val=&quot;00206D1B&quot;/&gt;&lt;wsp:rsid wsp:val=&quot;0021372E&quot;/&gt;&lt;wsp:rsid wsp:val=&quot;002155CA&quot;/&gt;&lt;wsp:rsid wsp:val=&quot;00230FA3&quot;/&gt;&lt;wsp:rsid wsp:val=&quot;00242A24&quot;/&gt;&lt;wsp:rsid wsp:val=&quot;00246F22&quot;/&gt;&lt;wsp:rsid wsp:val=&quot;00251DB5&quot;/&gt;&lt;wsp:rsid wsp:val=&quot;00255836&quot;/&gt;&lt;wsp:rsid wsp:val=&quot;00273425&quot;/&gt;&lt;wsp:rsid wsp:val=&quot;00280B08&quot;/&gt;&lt;wsp:rsid wsp:val=&quot;00283806&quot;/&gt;&lt;wsp:rsid wsp:val=&quot;00287A81&quot;/&gt;&lt;wsp:rsid wsp:val=&quot;00293113&quot;/&gt;&lt;wsp:rsid wsp:val=&quot;002A2466&quot;/&gt;&lt;wsp:rsid wsp:val=&quot;002A5C24&quot;/&gt;&lt;wsp:rsid wsp:val=&quot;002B46DF&quot;/&gt;&lt;wsp:rsid wsp:val=&quot;002B5456&quot;/&gt;&lt;wsp:rsid wsp:val=&quot;002E407E&quot;/&gt;&lt;wsp:rsid wsp:val=&quot;00306714&quot;/&gt;&lt;wsp:rsid wsp:val=&quot;0036029F&quot;/&gt;&lt;wsp:rsid wsp:val=&quot;00363F07&quot;/&gt;&lt;wsp:rsid wsp:val=&quot;003644EE&quot;/&gt;&lt;wsp:rsid wsp:val=&quot;00372256&quot;/&gt;&lt;wsp:rsid wsp:val=&quot;00373D04&quot;/&gt;&lt;wsp:rsid wsp:val=&quot;00381C9D&quot;/&gt;&lt;wsp:rsid wsp:val=&quot;00381D49&quot;/&gt;&lt;wsp:rsid wsp:val=&quot;003874E0&quot;/&gt;&lt;wsp:rsid wsp:val=&quot;003963DE&quot;/&gt;&lt;wsp:rsid wsp:val=&quot;003B41A7&quot;/&gt;&lt;wsp:rsid wsp:val=&quot;003C472E&quot;/&gt;&lt;wsp:rsid wsp:val=&quot;003D0D3C&quot;/&gt;&lt;wsp:rsid wsp:val=&quot;003D1F8C&quot;/&gt;&lt;wsp:rsid wsp:val=&quot;00405D96&quot;/&gt;&lt;wsp:rsid wsp:val=&quot;00406458&quot;/&gt;&lt;wsp:rsid wsp:val=&quot;00411DF4&quot;/&gt;&lt;wsp:rsid wsp:val=&quot;00414304&quot;/&gt;&lt;wsp:rsid wsp:val=&quot;00420762&quot;/&gt;&lt;wsp:rsid wsp:val=&quot;00451827&quot;/&gt;&lt;wsp:rsid wsp:val=&quot;00467F24&quot;/&gt;&lt;wsp:rsid wsp:val=&quot;00475886&quot;/&gt;&lt;wsp:rsid wsp:val=&quot;0048362D&quot;/&gt;&lt;wsp:rsid wsp:val=&quot;0049520D&quot;/&gt;&lt;wsp:rsid wsp:val=&quot;004A21E0&quot;/&gt;&lt;wsp:rsid wsp:val=&quot;004A722A&quot;/&gt;&lt;wsp:rsid wsp:val=&quot;004D4ACD&quot;/&gt;&lt;wsp:rsid wsp:val=&quot;00510687&quot;/&gt;&lt;wsp:rsid wsp:val=&quot;00537744&quot;/&gt;&lt;wsp:rsid wsp:val=&quot;005402BE&quot;/&gt;&lt;wsp:rsid wsp:val=&quot;0057003C&quot;/&gt;&lt;wsp:rsid wsp:val=&quot;00577FF7&quot;/&gt;&lt;wsp:rsid wsp:val=&quot;00592609&quot;/&gt;&lt;wsp:rsid wsp:val=&quot;005B0060&quot;/&gt;&lt;wsp:rsid wsp:val=&quot;005D634F&quot;/&gt;&lt;wsp:rsid wsp:val=&quot;005E0BB9&quot;/&gt;&lt;wsp:rsid wsp:val=&quot;005E7967&quot;/&gt;&lt;wsp:rsid wsp:val=&quot;006003FA&quot;/&gt;&lt;wsp:rsid wsp:val=&quot;00613EE0&quot;/&gt;&lt;wsp:rsid wsp:val=&quot;0061571C&quot;/&gt;&lt;wsp:rsid wsp:val=&quot;006230FC&quot;/&gt;&lt;wsp:rsid wsp:val=&quot;0063638F&quot;/&gt;&lt;wsp:rsid wsp:val=&quot;00640E53&quot;/&gt;&lt;wsp:rsid wsp:val=&quot;006678CB&quot;/&gt;&lt;wsp:rsid wsp:val=&quot;006928ED&quot;/&gt;&lt;wsp:rsid wsp:val=&quot;006A3994&quot;/&gt;&lt;wsp:rsid wsp:val=&quot;006B2D90&quot;/&gt;&lt;wsp:rsid wsp:val=&quot;006B345C&quot;/&gt;&lt;wsp:rsid wsp:val=&quot;006B6E40&quot;/&gt;&lt;wsp:rsid wsp:val=&quot;006C626F&quot;/&gt;&lt;wsp:rsid wsp:val=&quot;006E19E2&quot;/&gt;&lt;wsp:rsid wsp:val=&quot;00705012&quot;/&gt;&lt;wsp:rsid wsp:val=&quot;00715F3C&quot;/&gt;&lt;wsp:rsid wsp:val=&quot;00724CB8&quot;/&gt;&lt;wsp:rsid wsp:val=&quot;007335C2&quot;/&gt;&lt;wsp:rsid wsp:val=&quot;00734329&quot;/&gt;&lt;wsp:rsid wsp:val=&quot;007620A1&quot;/&gt;&lt;wsp:rsid wsp:val=&quot;00772C38&quot;/&gt;&lt;wsp:rsid wsp:val=&quot;007947FA&quot;/&gt;&lt;wsp:rsid wsp:val=&quot;007C72DD&quot;/&gt;&lt;wsp:rsid wsp:val=&quot;007E7304&quot;/&gt;&lt;wsp:rsid wsp:val=&quot;008038BC&quot;/&gt;&lt;wsp:rsid wsp:val=&quot;0081351E&quot;/&gt;&lt;wsp:rsid wsp:val=&quot;00842133&quot;/&gt;&lt;wsp:rsid wsp:val=&quot;00853250&quot;/&gt;&lt;wsp:rsid wsp:val=&quot;008533EE&quot;/&gt;&lt;wsp:rsid wsp:val=&quot;008869F0&quot;/&gt;&lt;wsp:rsid wsp:val=&quot;00891F55&quot;/&gt;&lt;wsp:rsid wsp:val=&quot;008A1A49&quot;/&gt;&lt;wsp:rsid wsp:val=&quot;008C0D75&quot;/&gt;&lt;wsp:rsid wsp:val=&quot;008C0EE6&quot;/&gt;&lt;wsp:rsid wsp:val=&quot;008E2629&quot;/&gt;&lt;wsp:rsid wsp:val=&quot;00901CDF&quot;/&gt;&lt;wsp:rsid wsp:val=&quot;00906E72&quot;/&gt;&lt;wsp:rsid wsp:val=&quot;00936388&quot;/&gt;&lt;wsp:rsid wsp:val=&quot;00950E9A&quot;/&gt;&lt;wsp:rsid wsp:val=&quot;009611D4&quot;/&gt;&lt;wsp:rsid wsp:val=&quot;00973E08&quot;/&gt;&lt;wsp:rsid wsp:val=&quot;00985B8D&quot;/&gt;&lt;wsp:rsid wsp:val=&quot;009C1638&quot;/&gt;&lt;wsp:rsid wsp:val=&quot;009D077F&quot;/&gt;&lt;wsp:rsid wsp:val=&quot;009E2920&quot;/&gt;&lt;wsp:rsid wsp:val=&quot;009E6654&quot;/&gt;&lt;wsp:rsid wsp:val=&quot;00A026FC&quot;/&gt;&lt;wsp:rsid wsp:val=&quot;00A06D7A&quot;/&gt;&lt;wsp:rsid wsp:val=&quot;00A2375C&quot;/&gt;&lt;wsp:rsid wsp:val=&quot;00A3675F&quot;/&gt;&lt;wsp:rsid wsp:val=&quot;00A45515&quot;/&gt;&lt;wsp:rsid wsp:val=&quot;00A51BE7&quot;/&gt;&lt;wsp:rsid wsp:val=&quot;00A53B14&quot;/&gt;&lt;wsp:rsid wsp:val=&quot;00A62C12&quot;/&gt;&lt;wsp:rsid wsp:val=&quot;00A64A58&quot;/&gt;&lt;wsp:rsid wsp:val=&quot;00A654D8&quot;/&gt;&lt;wsp:rsid wsp:val=&quot;00A81CF7&quot;/&gt;&lt;wsp:rsid wsp:val=&quot;00A861DB&quot;/&gt;&lt;wsp:rsid wsp:val=&quot;00A956D4&quot;/&gt;&lt;wsp:rsid wsp:val=&quot;00AB0E64&quot;/&gt;&lt;wsp:rsid wsp:val=&quot;00AF2326&quot;/&gt;&lt;wsp:rsid wsp:val=&quot;00AF76E0&quot;/&gt;&lt;wsp:rsid wsp:val=&quot;00B03AFB&quot;/&gt;&lt;wsp:rsid wsp:val=&quot;00B136B1&quot;/&gt;&lt;wsp:rsid wsp:val=&quot;00B13FFB&quot;/&gt;&lt;wsp:rsid wsp:val=&quot;00B145CA&quot;/&gt;&lt;wsp:rsid wsp:val=&quot;00B2509D&quot;/&gt;&lt;wsp:rsid wsp:val=&quot;00B254F8&quot;/&gt;&lt;wsp:rsid wsp:val=&quot;00B27C5C&quot;/&gt;&lt;wsp:rsid wsp:val=&quot;00B32B7A&quot;/&gt;&lt;wsp:rsid wsp:val=&quot;00B52532&quot;/&gt;&lt;wsp:rsid wsp:val=&quot;00B87726&quot;/&gt;&lt;wsp:rsid wsp:val=&quot;00B97606&quot;/&gt;&lt;wsp:rsid wsp:val=&quot;00BA0E00&quot;/&gt;&lt;wsp:rsid wsp:val=&quot;00BA132A&quot;/&gt;&lt;wsp:rsid wsp:val=&quot;00BA6E40&quot;/&gt;&lt;wsp:rsid wsp:val=&quot;00BB0471&quot;/&gt;&lt;wsp:rsid wsp:val=&quot;00BB3FA8&quot;/&gt;&lt;wsp:rsid wsp:val=&quot;00BB5876&quot;/&gt;&lt;wsp:rsid wsp:val=&quot;00BD14F8&quot;/&gt;&lt;wsp:rsid wsp:val=&quot;00BD2679&quot;/&gt;&lt;wsp:rsid wsp:val=&quot;00BE57ED&quot;/&gt;&lt;wsp:rsid wsp:val=&quot;00BF2401&quot;/&gt;&lt;wsp:rsid wsp:val=&quot;00C16580&quot;/&gt;&lt;wsp:rsid wsp:val=&quot;00C27D80&quot;/&gt;&lt;wsp:rsid wsp:val=&quot;00C27E4A&quot;/&gt;&lt;wsp:rsid wsp:val=&quot;00C450F5&quot;/&gt;&lt;wsp:rsid wsp:val=&quot;00C45FA5&quot;/&gt;&lt;wsp:rsid wsp:val=&quot;00C57F55&quot;/&gt;&lt;wsp:rsid wsp:val=&quot;00C754BA&quot;/&gt;&lt;wsp:rsid wsp:val=&quot;00C85E61&quot;/&gt;&lt;wsp:rsid wsp:val=&quot;00C913BC&quot;/&gt;&lt;wsp:rsid wsp:val=&quot;00C91FE0&quot;/&gt;&lt;wsp:rsid wsp:val=&quot;00C9460C&quot;/&gt;&lt;wsp:rsid wsp:val=&quot;00CA309D&quot;/&gt;&lt;wsp:rsid wsp:val=&quot;00CA4068&quot;/&gt;&lt;wsp:rsid wsp:val=&quot;00CD101F&quot;/&gt;&lt;wsp:rsid wsp:val=&quot;00D05047&quot;/&gt;&lt;wsp:rsid wsp:val=&quot;00D15BA1&quot;/&gt;&lt;wsp:rsid wsp:val=&quot;00D2499D&quot;/&gt;&lt;wsp:rsid wsp:val=&quot;00D32D3D&quot;/&gt;&lt;wsp:rsid wsp:val=&quot;00D45F84&quot;/&gt;&lt;wsp:rsid wsp:val=&quot;00D4741C&quot;/&gt;&lt;wsp:rsid wsp:val=&quot;00D567A9&quot;/&gt;&lt;wsp:rsid wsp:val=&quot;00D65285&quot;/&gt;&lt;wsp:rsid wsp:val=&quot;00D7607B&quot;/&gt;&lt;wsp:rsid wsp:val=&quot;00D845EC&quot;/&gt;&lt;wsp:rsid wsp:val=&quot;00D859BB&quot;/&gt;&lt;wsp:rsid wsp:val=&quot;00D938DB&quot;/&gt;&lt;wsp:rsid wsp:val=&quot;00D96B56&quot;/&gt;&lt;wsp:rsid wsp:val=&quot;00DA2BA5&quot;/&gt;&lt;wsp:rsid wsp:val=&quot;00DB3DA8&quot;/&gt;&lt;wsp:rsid wsp:val=&quot;00DD3C31&quot;/&gt;&lt;wsp:rsid wsp:val=&quot;00E04B0F&quot;/&gt;&lt;wsp:rsid wsp:val=&quot;00E0675A&quot;/&gt;&lt;wsp:rsid wsp:val=&quot;00E06A87&quot;/&gt;&lt;wsp:rsid wsp:val=&quot;00E0725A&quot;/&gt;&lt;wsp:rsid wsp:val=&quot;00E13E8F&quot;/&gt;&lt;wsp:rsid wsp:val=&quot;00E14059&quot;/&gt;&lt;wsp:rsid wsp:val=&quot;00E20AF2&quot;/&gt;&lt;wsp:rsid wsp:val=&quot;00E30513&quot;/&gt;&lt;wsp:rsid wsp:val=&quot;00E35ED9&quot;/&gt;&lt;wsp:rsid wsp:val=&quot;00E5393E&quot;/&gt;&lt;wsp:rsid wsp:val=&quot;00E610D3&quot;/&gt;&lt;wsp:rsid wsp:val=&quot;00E617C3&quot;/&gt;&lt;wsp:rsid wsp:val=&quot;00E758F1&quot;/&gt;&lt;wsp:rsid wsp:val=&quot;00E9213D&quot;/&gt;&lt;wsp:rsid wsp:val=&quot;00E947B0&quot;/&gt;&lt;wsp:rsid wsp:val=&quot;00EA1529&quot;/&gt;&lt;wsp:rsid wsp:val=&quot;00EB1051&quot;/&gt;&lt;wsp:rsid wsp:val=&quot;00EB698E&quot;/&gt;&lt;wsp:rsid wsp:val=&quot;00EE3BC1&quot;/&gt;&lt;wsp:rsid wsp:val=&quot;00EF21AD&quot;/&gt;&lt;wsp:rsid wsp:val=&quot;00F02A9F&quot;/&gt;&lt;wsp:rsid wsp:val=&quot;00F07EBF&quot;/&gt;&lt;wsp:rsid wsp:val=&quot;00F45F62&quot;/&gt;&lt;wsp:rsid wsp:val=&quot;00F918C0&quot;/&gt;&lt;wsp:rsid wsp:val=&quot;00F94099&quot;/&gt;&lt;wsp:rsid wsp:val=&quot;00FB5C9E&quot;/&gt;&lt;wsp:rsid wsp:val=&quot;00FB6F3A&quot;/&gt;&lt;wsp:rsid wsp:val=&quot;00FC5717&quot;/&gt;&lt;wsp:rsid wsp:val=&quot;00FD6A91&quot;/&gt;&lt;wsp:rsid wsp:val=&quot;00FE506C&quot;/&gt;&lt;/wsp:rsids&gt;&lt;/w:docPr&gt;&lt;w:body&gt;&lt;wx:sect&gt;&lt;w:p wsp:rsidR=&quot;00000000&quot; wsp:rsidRDefault=&quot;00D567A9&quot; wsp:rsidP=&quot;00D567A9&quot;&gt;&lt;m:oMathPara&gt;&lt;m:oMath&gt;&lt;m:sSub&gt;&lt;m:sSubPr&gt;&lt;m:ctrlPr&gt;&lt;w:rPr&gt;&lt;w:rFonts w:ascii=&quot;Cambria Math&quot; w:h-ansi=&quot;Cambria Math&quot; w:cs=&quot;Times New Roman&quot;/&gt;&lt;wx:font wx:val=&quot;Cambria Math&quot;/&gt;&lt;w:i/&gt;&lt;w:sz w:val=&quot;28&quot;/&gt;&lt;w:sz-cs w:val=&quot;28&quot;/&gt;&lt;/w:rPr&gt;&lt;/m:ctrlPr&gt;&lt;/m:sSubPr&gt;&lt;m:e&gt;&lt;m:r&gt;&lt;w:rPr&gt;&lt;w:rFonts w:ascii=&quot;Cambria Math&quot; w:h-ansi=&quot;Cambria Math&quot; w:cs=&quot;Times New Roman&quot;/&gt;&lt;wx:font wx:val=&quot;Cambria Math&quot;/&gt;&lt;w:i/&gt;&lt;w:sz w:val=&quot;28&quot;/&gt;&lt;w:sz-cs w:val=&quot;28&quot;/&gt;&lt;/w:rPr&gt;&lt;m:t&gt;       d&lt;/m:t&gt;&lt;/m:r&gt;&lt;/m:e&gt;&lt;m:sub&gt;&lt;m:r&gt;&lt;w:rPr&gt;&lt;w:rFonts w:ascii=&quot;Cambria Math&quot; w:h-ansi=&quot;Cambria Math&quot; w:cs=&quot;Times New Roman&quot;/&gt;&lt;wx:font wx:val=&quot;Cambria Math&quot;/&gt;&lt;w:i/&gt;&lt;w:sz w:val=&quot;28&quot;/&gt;&lt;w:sz-cs w:val=&quot;28&quot;/&gt;&lt;/w:rPr&gt;&lt;m:t&gt;n&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8" o:title="" chromakey="white"/>
          </v:shape>
        </w:pict>
      </w:r>
      <w:r w:rsidRPr="0049520D">
        <w:rPr>
          <w:rFonts w:ascii="Times New Roman" w:hAnsi="Times New Roman" w:cs="Times New Roman"/>
          <w:sz w:val="28"/>
          <w:szCs w:val="28"/>
        </w:rPr>
        <w:instrText xml:space="preserve"> </w:instrText>
      </w:r>
      <w:r w:rsidRPr="0049520D">
        <w:rPr>
          <w:rFonts w:ascii="Times New Roman" w:hAnsi="Times New Roman" w:cs="Times New Roman"/>
          <w:sz w:val="28"/>
          <w:szCs w:val="28"/>
        </w:rPr>
        <w:fldChar w:fldCharType="separate"/>
      </w:r>
      <w:r w:rsidRPr="0049520D">
        <w:rPr>
          <w:position w:val="-6"/>
        </w:rPr>
        <w:pict>
          <v:shape id="_x0000_i1043" type="#_x0000_t75" style="width:36.6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stylePaneFormatFilter w:val=&quot;3F01&quot;/&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7967&quot;/&gt;&lt;wsp:rsid wsp:val=&quot;000029D6&quot;/&gt;&lt;wsp:rsid wsp:val=&quot;00002C4D&quot;/&gt;&lt;wsp:rsid wsp:val=&quot;00017571&quot;/&gt;&lt;wsp:rsid wsp:val=&quot;00027105&quot;/&gt;&lt;wsp:rsid wsp:val=&quot;00033732&quot;/&gt;&lt;wsp:rsid wsp:val=&quot;00033F33&quot;/&gt;&lt;wsp:rsid wsp:val=&quot;000474BF&quot;/&gt;&lt;wsp:rsid wsp:val=&quot;00051CF3&quot;/&gt;&lt;wsp:rsid wsp:val=&quot;00060869&quot;/&gt;&lt;wsp:rsid wsp:val=&quot;000625C0&quot;/&gt;&lt;wsp:rsid wsp:val=&quot;00073578&quot;/&gt;&lt;wsp:rsid wsp:val=&quot;0007381A&quot;/&gt;&lt;wsp:rsid wsp:val=&quot;00076D95&quot;/&gt;&lt;wsp:rsid wsp:val=&quot;00080AC8&quot;/&gt;&lt;wsp:rsid wsp:val=&quot;00085754&quot;/&gt;&lt;wsp:rsid wsp:val=&quot;00086DEE&quot;/&gt;&lt;wsp:rsid wsp:val=&quot;00090228&quot;/&gt;&lt;wsp:rsid wsp:val=&quot;00094FC2&quot;/&gt;&lt;wsp:rsid wsp:val=&quot;000A0A94&quot;/&gt;&lt;wsp:rsid wsp:val=&quot;000B1DCA&quot;/&gt;&lt;wsp:rsid wsp:val=&quot;000B69E2&quot;/&gt;&lt;wsp:rsid wsp:val=&quot;000D4124&quot;/&gt;&lt;wsp:rsid wsp:val=&quot;000D6D2E&quot;/&gt;&lt;wsp:rsid wsp:val=&quot;000E0B24&quot;/&gt;&lt;wsp:rsid wsp:val=&quot;000E587C&quot;/&gt;&lt;wsp:rsid wsp:val=&quot;0015407B&quot;/&gt;&lt;wsp:rsid wsp:val=&quot;001556AA&quot;/&gt;&lt;wsp:rsid wsp:val=&quot;00173065&quot;/&gt;&lt;wsp:rsid wsp:val=&quot;00177F55&quot;/&gt;&lt;wsp:rsid wsp:val=&quot;00181CB6&quot;/&gt;&lt;wsp:rsid wsp:val=&quot;00195939&quot;/&gt;&lt;wsp:rsid wsp:val=&quot;001A0271&quot;/&gt;&lt;wsp:rsid wsp:val=&quot;001A3F32&quot;/&gt;&lt;wsp:rsid wsp:val=&quot;001A4AE0&quot;/&gt;&lt;wsp:rsid wsp:val=&quot;001B3810&quot;/&gt;&lt;wsp:rsid wsp:val=&quot;001B5BDD&quot;/&gt;&lt;wsp:rsid wsp:val=&quot;001C7C77&quot;/&gt;&lt;wsp:rsid wsp:val=&quot;001D6FF2&quot;/&gt;&lt;wsp:rsid wsp:val=&quot;001E08B2&quot;/&gt;&lt;wsp:rsid wsp:val=&quot;001E0A17&quot;/&gt;&lt;wsp:rsid wsp:val=&quot;002040FD&quot;/&gt;&lt;wsp:rsid wsp:val=&quot;00205FE0&quot;/&gt;&lt;wsp:rsid wsp:val=&quot;00206D1B&quot;/&gt;&lt;wsp:rsid wsp:val=&quot;0021372E&quot;/&gt;&lt;wsp:rsid wsp:val=&quot;002155CA&quot;/&gt;&lt;wsp:rsid wsp:val=&quot;00230FA3&quot;/&gt;&lt;wsp:rsid wsp:val=&quot;00242A24&quot;/&gt;&lt;wsp:rsid wsp:val=&quot;00246F22&quot;/&gt;&lt;wsp:rsid wsp:val=&quot;00251DB5&quot;/&gt;&lt;wsp:rsid wsp:val=&quot;00255836&quot;/&gt;&lt;wsp:rsid wsp:val=&quot;00273425&quot;/&gt;&lt;wsp:rsid wsp:val=&quot;00280B08&quot;/&gt;&lt;wsp:rsid wsp:val=&quot;00283806&quot;/&gt;&lt;wsp:rsid wsp:val=&quot;00287A81&quot;/&gt;&lt;wsp:rsid wsp:val=&quot;00293113&quot;/&gt;&lt;wsp:rsid wsp:val=&quot;002A2466&quot;/&gt;&lt;wsp:rsid wsp:val=&quot;002A5C24&quot;/&gt;&lt;wsp:rsid wsp:val=&quot;002B46DF&quot;/&gt;&lt;wsp:rsid wsp:val=&quot;002B5456&quot;/&gt;&lt;wsp:rsid wsp:val=&quot;002E407E&quot;/&gt;&lt;wsp:rsid wsp:val=&quot;00306714&quot;/&gt;&lt;wsp:rsid wsp:val=&quot;0036029F&quot;/&gt;&lt;wsp:rsid wsp:val=&quot;00363F07&quot;/&gt;&lt;wsp:rsid wsp:val=&quot;003644EE&quot;/&gt;&lt;wsp:rsid wsp:val=&quot;00372256&quot;/&gt;&lt;wsp:rsid wsp:val=&quot;00373D04&quot;/&gt;&lt;wsp:rsid wsp:val=&quot;00381C9D&quot;/&gt;&lt;wsp:rsid wsp:val=&quot;00381D49&quot;/&gt;&lt;wsp:rsid wsp:val=&quot;003874E0&quot;/&gt;&lt;wsp:rsid wsp:val=&quot;003963DE&quot;/&gt;&lt;wsp:rsid wsp:val=&quot;003B41A7&quot;/&gt;&lt;wsp:rsid wsp:val=&quot;003C472E&quot;/&gt;&lt;wsp:rsid wsp:val=&quot;003D0D3C&quot;/&gt;&lt;wsp:rsid wsp:val=&quot;003D1F8C&quot;/&gt;&lt;wsp:rsid wsp:val=&quot;00405D96&quot;/&gt;&lt;wsp:rsid wsp:val=&quot;00406458&quot;/&gt;&lt;wsp:rsid wsp:val=&quot;00411DF4&quot;/&gt;&lt;wsp:rsid wsp:val=&quot;00414304&quot;/&gt;&lt;wsp:rsid wsp:val=&quot;00420762&quot;/&gt;&lt;wsp:rsid wsp:val=&quot;00451827&quot;/&gt;&lt;wsp:rsid wsp:val=&quot;00467F24&quot;/&gt;&lt;wsp:rsid wsp:val=&quot;00475886&quot;/&gt;&lt;wsp:rsid wsp:val=&quot;0048362D&quot;/&gt;&lt;wsp:rsid wsp:val=&quot;0049520D&quot;/&gt;&lt;wsp:rsid wsp:val=&quot;004A21E0&quot;/&gt;&lt;wsp:rsid wsp:val=&quot;004A722A&quot;/&gt;&lt;wsp:rsid wsp:val=&quot;004D4ACD&quot;/&gt;&lt;wsp:rsid wsp:val=&quot;00510687&quot;/&gt;&lt;wsp:rsid wsp:val=&quot;00537744&quot;/&gt;&lt;wsp:rsid wsp:val=&quot;005402BE&quot;/&gt;&lt;wsp:rsid wsp:val=&quot;0057003C&quot;/&gt;&lt;wsp:rsid wsp:val=&quot;00577FF7&quot;/&gt;&lt;wsp:rsid wsp:val=&quot;00592609&quot;/&gt;&lt;wsp:rsid wsp:val=&quot;005B0060&quot;/&gt;&lt;wsp:rsid wsp:val=&quot;005D634F&quot;/&gt;&lt;wsp:rsid wsp:val=&quot;005E0BB9&quot;/&gt;&lt;wsp:rsid wsp:val=&quot;005E7967&quot;/&gt;&lt;wsp:rsid wsp:val=&quot;006003FA&quot;/&gt;&lt;wsp:rsid wsp:val=&quot;00613EE0&quot;/&gt;&lt;wsp:rsid wsp:val=&quot;0061571C&quot;/&gt;&lt;wsp:rsid wsp:val=&quot;006230FC&quot;/&gt;&lt;wsp:rsid wsp:val=&quot;0063638F&quot;/&gt;&lt;wsp:rsid wsp:val=&quot;00640E53&quot;/&gt;&lt;wsp:rsid wsp:val=&quot;006678CB&quot;/&gt;&lt;wsp:rsid wsp:val=&quot;006928ED&quot;/&gt;&lt;wsp:rsid wsp:val=&quot;006A3994&quot;/&gt;&lt;wsp:rsid wsp:val=&quot;006B2D90&quot;/&gt;&lt;wsp:rsid wsp:val=&quot;006B345C&quot;/&gt;&lt;wsp:rsid wsp:val=&quot;006B6E40&quot;/&gt;&lt;wsp:rsid wsp:val=&quot;006C626F&quot;/&gt;&lt;wsp:rsid wsp:val=&quot;006E19E2&quot;/&gt;&lt;wsp:rsid wsp:val=&quot;00705012&quot;/&gt;&lt;wsp:rsid wsp:val=&quot;00715F3C&quot;/&gt;&lt;wsp:rsid wsp:val=&quot;00724CB8&quot;/&gt;&lt;wsp:rsid wsp:val=&quot;007335C2&quot;/&gt;&lt;wsp:rsid wsp:val=&quot;00734329&quot;/&gt;&lt;wsp:rsid wsp:val=&quot;007620A1&quot;/&gt;&lt;wsp:rsid wsp:val=&quot;00772C38&quot;/&gt;&lt;wsp:rsid wsp:val=&quot;007947FA&quot;/&gt;&lt;wsp:rsid wsp:val=&quot;007C72DD&quot;/&gt;&lt;wsp:rsid wsp:val=&quot;007E7304&quot;/&gt;&lt;wsp:rsid wsp:val=&quot;008038BC&quot;/&gt;&lt;wsp:rsid wsp:val=&quot;0081351E&quot;/&gt;&lt;wsp:rsid wsp:val=&quot;00842133&quot;/&gt;&lt;wsp:rsid wsp:val=&quot;00853250&quot;/&gt;&lt;wsp:rsid wsp:val=&quot;008533EE&quot;/&gt;&lt;wsp:rsid wsp:val=&quot;008869F0&quot;/&gt;&lt;wsp:rsid wsp:val=&quot;00891F55&quot;/&gt;&lt;wsp:rsid wsp:val=&quot;008A1A49&quot;/&gt;&lt;wsp:rsid wsp:val=&quot;008C0D75&quot;/&gt;&lt;wsp:rsid wsp:val=&quot;008C0EE6&quot;/&gt;&lt;wsp:rsid wsp:val=&quot;008E2629&quot;/&gt;&lt;wsp:rsid wsp:val=&quot;00901CDF&quot;/&gt;&lt;wsp:rsid wsp:val=&quot;00906E72&quot;/&gt;&lt;wsp:rsid wsp:val=&quot;00936388&quot;/&gt;&lt;wsp:rsid wsp:val=&quot;00950E9A&quot;/&gt;&lt;wsp:rsid wsp:val=&quot;009611D4&quot;/&gt;&lt;wsp:rsid wsp:val=&quot;00973E08&quot;/&gt;&lt;wsp:rsid wsp:val=&quot;00985B8D&quot;/&gt;&lt;wsp:rsid wsp:val=&quot;009C1638&quot;/&gt;&lt;wsp:rsid wsp:val=&quot;009D077F&quot;/&gt;&lt;wsp:rsid wsp:val=&quot;009E2920&quot;/&gt;&lt;wsp:rsid wsp:val=&quot;009E6654&quot;/&gt;&lt;wsp:rsid wsp:val=&quot;00A026FC&quot;/&gt;&lt;wsp:rsid wsp:val=&quot;00A06D7A&quot;/&gt;&lt;wsp:rsid wsp:val=&quot;00A2375C&quot;/&gt;&lt;wsp:rsid wsp:val=&quot;00A3675F&quot;/&gt;&lt;wsp:rsid wsp:val=&quot;00A45515&quot;/&gt;&lt;wsp:rsid wsp:val=&quot;00A51BE7&quot;/&gt;&lt;wsp:rsid wsp:val=&quot;00A53B14&quot;/&gt;&lt;wsp:rsid wsp:val=&quot;00A62C12&quot;/&gt;&lt;wsp:rsid wsp:val=&quot;00A64A58&quot;/&gt;&lt;wsp:rsid wsp:val=&quot;00A654D8&quot;/&gt;&lt;wsp:rsid wsp:val=&quot;00A81CF7&quot;/&gt;&lt;wsp:rsid wsp:val=&quot;00A861DB&quot;/&gt;&lt;wsp:rsid wsp:val=&quot;00A956D4&quot;/&gt;&lt;wsp:rsid wsp:val=&quot;00AB0E64&quot;/&gt;&lt;wsp:rsid wsp:val=&quot;00AF2326&quot;/&gt;&lt;wsp:rsid wsp:val=&quot;00AF76E0&quot;/&gt;&lt;wsp:rsid wsp:val=&quot;00B03AFB&quot;/&gt;&lt;wsp:rsid wsp:val=&quot;00B136B1&quot;/&gt;&lt;wsp:rsid wsp:val=&quot;00B13FFB&quot;/&gt;&lt;wsp:rsid wsp:val=&quot;00B145CA&quot;/&gt;&lt;wsp:rsid wsp:val=&quot;00B2509D&quot;/&gt;&lt;wsp:rsid wsp:val=&quot;00B254F8&quot;/&gt;&lt;wsp:rsid wsp:val=&quot;00B27C5C&quot;/&gt;&lt;wsp:rsid wsp:val=&quot;00B32B7A&quot;/&gt;&lt;wsp:rsid wsp:val=&quot;00B52532&quot;/&gt;&lt;wsp:rsid wsp:val=&quot;00B87726&quot;/&gt;&lt;wsp:rsid wsp:val=&quot;00B97606&quot;/&gt;&lt;wsp:rsid wsp:val=&quot;00BA0E00&quot;/&gt;&lt;wsp:rsid wsp:val=&quot;00BA132A&quot;/&gt;&lt;wsp:rsid wsp:val=&quot;00BA6E40&quot;/&gt;&lt;wsp:rsid wsp:val=&quot;00BB0471&quot;/&gt;&lt;wsp:rsid wsp:val=&quot;00BB3FA8&quot;/&gt;&lt;wsp:rsid wsp:val=&quot;00BB5876&quot;/&gt;&lt;wsp:rsid wsp:val=&quot;00BD14F8&quot;/&gt;&lt;wsp:rsid wsp:val=&quot;00BD2679&quot;/&gt;&lt;wsp:rsid wsp:val=&quot;00BE57ED&quot;/&gt;&lt;wsp:rsid wsp:val=&quot;00BF2401&quot;/&gt;&lt;wsp:rsid wsp:val=&quot;00C16580&quot;/&gt;&lt;wsp:rsid wsp:val=&quot;00C27D80&quot;/&gt;&lt;wsp:rsid wsp:val=&quot;00C27E4A&quot;/&gt;&lt;wsp:rsid wsp:val=&quot;00C450F5&quot;/&gt;&lt;wsp:rsid wsp:val=&quot;00C45FA5&quot;/&gt;&lt;wsp:rsid wsp:val=&quot;00C57F55&quot;/&gt;&lt;wsp:rsid wsp:val=&quot;00C754BA&quot;/&gt;&lt;wsp:rsid wsp:val=&quot;00C85E61&quot;/&gt;&lt;wsp:rsid wsp:val=&quot;00C913BC&quot;/&gt;&lt;wsp:rsid wsp:val=&quot;00C91FE0&quot;/&gt;&lt;wsp:rsid wsp:val=&quot;00C9460C&quot;/&gt;&lt;wsp:rsid wsp:val=&quot;00CA309D&quot;/&gt;&lt;wsp:rsid wsp:val=&quot;00CA4068&quot;/&gt;&lt;wsp:rsid wsp:val=&quot;00CD101F&quot;/&gt;&lt;wsp:rsid wsp:val=&quot;00D05047&quot;/&gt;&lt;wsp:rsid wsp:val=&quot;00D15BA1&quot;/&gt;&lt;wsp:rsid wsp:val=&quot;00D2499D&quot;/&gt;&lt;wsp:rsid wsp:val=&quot;00D32D3D&quot;/&gt;&lt;wsp:rsid wsp:val=&quot;00D45F84&quot;/&gt;&lt;wsp:rsid wsp:val=&quot;00D4741C&quot;/&gt;&lt;wsp:rsid wsp:val=&quot;00D567A9&quot;/&gt;&lt;wsp:rsid wsp:val=&quot;00D65285&quot;/&gt;&lt;wsp:rsid wsp:val=&quot;00D7607B&quot;/&gt;&lt;wsp:rsid wsp:val=&quot;00D845EC&quot;/&gt;&lt;wsp:rsid wsp:val=&quot;00D859BB&quot;/&gt;&lt;wsp:rsid wsp:val=&quot;00D938DB&quot;/&gt;&lt;wsp:rsid wsp:val=&quot;00D96B56&quot;/&gt;&lt;wsp:rsid wsp:val=&quot;00DA2BA5&quot;/&gt;&lt;wsp:rsid wsp:val=&quot;00DB3DA8&quot;/&gt;&lt;wsp:rsid wsp:val=&quot;00DD3C31&quot;/&gt;&lt;wsp:rsid wsp:val=&quot;00E04B0F&quot;/&gt;&lt;wsp:rsid wsp:val=&quot;00E0675A&quot;/&gt;&lt;wsp:rsid wsp:val=&quot;00E06A87&quot;/&gt;&lt;wsp:rsid wsp:val=&quot;00E0725A&quot;/&gt;&lt;wsp:rsid wsp:val=&quot;00E13E8F&quot;/&gt;&lt;wsp:rsid wsp:val=&quot;00E14059&quot;/&gt;&lt;wsp:rsid wsp:val=&quot;00E20AF2&quot;/&gt;&lt;wsp:rsid wsp:val=&quot;00E30513&quot;/&gt;&lt;wsp:rsid wsp:val=&quot;00E35ED9&quot;/&gt;&lt;wsp:rsid wsp:val=&quot;00E5393E&quot;/&gt;&lt;wsp:rsid wsp:val=&quot;00E610D3&quot;/&gt;&lt;wsp:rsid wsp:val=&quot;00E617C3&quot;/&gt;&lt;wsp:rsid wsp:val=&quot;00E758F1&quot;/&gt;&lt;wsp:rsid wsp:val=&quot;00E9213D&quot;/&gt;&lt;wsp:rsid wsp:val=&quot;00E947B0&quot;/&gt;&lt;wsp:rsid wsp:val=&quot;00EA1529&quot;/&gt;&lt;wsp:rsid wsp:val=&quot;00EB1051&quot;/&gt;&lt;wsp:rsid wsp:val=&quot;00EB698E&quot;/&gt;&lt;wsp:rsid wsp:val=&quot;00EE3BC1&quot;/&gt;&lt;wsp:rsid wsp:val=&quot;00EF21AD&quot;/&gt;&lt;wsp:rsid wsp:val=&quot;00F02A9F&quot;/&gt;&lt;wsp:rsid wsp:val=&quot;00F07EBF&quot;/&gt;&lt;wsp:rsid wsp:val=&quot;00F45F62&quot;/&gt;&lt;wsp:rsid wsp:val=&quot;00F918C0&quot;/&gt;&lt;wsp:rsid wsp:val=&quot;00F94099&quot;/&gt;&lt;wsp:rsid wsp:val=&quot;00FB5C9E&quot;/&gt;&lt;wsp:rsid wsp:val=&quot;00FB6F3A&quot;/&gt;&lt;wsp:rsid wsp:val=&quot;00FC5717&quot;/&gt;&lt;wsp:rsid wsp:val=&quot;00FD6A91&quot;/&gt;&lt;wsp:rsid wsp:val=&quot;00FE506C&quot;/&gt;&lt;/wsp:rsids&gt;&lt;/w:docPr&gt;&lt;w:body&gt;&lt;wx:sect&gt;&lt;w:p wsp:rsidR=&quot;00000000&quot; wsp:rsidRDefault=&quot;00D567A9&quot; wsp:rsidP=&quot;00D567A9&quot;&gt;&lt;m:oMathPara&gt;&lt;m:oMath&gt;&lt;m:sSub&gt;&lt;m:sSubPr&gt;&lt;m:ctrlPr&gt;&lt;w:rPr&gt;&lt;w:rFonts w:ascii=&quot;Cambria Math&quot; w:h-ansi=&quot;Cambria Math&quot; w:cs=&quot;Times New Roman&quot;/&gt;&lt;wx:font wx:val=&quot;Cambria Math&quot;/&gt;&lt;w:i/&gt;&lt;w:sz w:val=&quot;28&quot;/&gt;&lt;w:sz-cs w:val=&quot;28&quot;/&gt;&lt;/w:rPr&gt;&lt;/m:ctrlPr&gt;&lt;/m:sSubPr&gt;&lt;m:e&gt;&lt;m:r&gt;&lt;w:rPr&gt;&lt;w:rFonts w:ascii=&quot;Cambria Math&quot; w:h-ansi=&quot;Cambria Math&quot; w:cs=&quot;Times New Roman&quot;/&gt;&lt;wx:font wx:val=&quot;Cambria Math&quot;/&gt;&lt;w:i/&gt;&lt;w:sz w:val=&quot;28&quot;/&gt;&lt;w:sz-cs w:val=&quot;28&quot;/&gt;&lt;/w:rPr&gt;&lt;m:t&gt;       d&lt;/m:t&gt;&lt;/m:r&gt;&lt;/m:e&gt;&lt;m:sub&gt;&lt;m:r&gt;&lt;w:rPr&gt;&lt;w:rFonts w:ascii=&quot;Cambria Math&quot; w:h-ansi=&quot;Cambria Math&quot; w:cs=&quot;Times New Roman&quot;/&gt;&lt;wx:font wx:val=&quot;Cambria Math&quot;/&gt;&lt;w:i/&gt;&lt;w:sz w:val=&quot;28&quot;/&gt;&lt;w:sz-cs w:val=&quot;28&quot;/&gt;&lt;/w:rPr&gt;&lt;m:t&gt;n&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8" o:title="" chromakey="white"/>
          </v:shape>
        </w:pict>
      </w:r>
      <w:r w:rsidRPr="0049520D">
        <w:rPr>
          <w:rFonts w:ascii="Times New Roman" w:hAnsi="Times New Roman" w:cs="Times New Roman"/>
          <w:sz w:val="28"/>
          <w:szCs w:val="28"/>
        </w:rPr>
        <w:fldChar w:fldCharType="end"/>
      </w:r>
      <w:r>
        <w:rPr>
          <w:rFonts w:ascii="Times New Roman" w:hAnsi="Times New Roman" w:cs="Times New Roman"/>
          <w:sz w:val="28"/>
          <w:szCs w:val="28"/>
        </w:rPr>
        <w:t>–</w:t>
      </w:r>
      <w:r w:rsidRPr="009804F2">
        <w:rPr>
          <w:rFonts w:ascii="Times New Roman" w:hAnsi="Times New Roman" w:cs="Times New Roman"/>
          <w:sz w:val="28"/>
          <w:szCs w:val="28"/>
        </w:rPr>
        <w:t xml:space="preserve"> диаметр приёмной </w:t>
      </w:r>
      <w:r>
        <w:rPr>
          <w:rFonts w:ascii="Times New Roman" w:hAnsi="Times New Roman" w:cs="Times New Roman"/>
          <w:sz w:val="28"/>
          <w:szCs w:val="28"/>
        </w:rPr>
        <w:t>трубы, м</w:t>
      </w:r>
      <w:r w:rsidRPr="009804F2">
        <w:rPr>
          <w:rFonts w:ascii="Times New Roman" w:hAnsi="Times New Roman" w:cs="Times New Roman"/>
          <w:sz w:val="28"/>
          <w:szCs w:val="28"/>
        </w:rPr>
        <w:t>;</w:t>
      </w:r>
    </w:p>
    <w:p w:rsidR="00DF6FF5" w:rsidRPr="009804F2" w:rsidRDefault="00DF6FF5" w:rsidP="00B4580C">
      <w:pPr>
        <w:spacing w:after="12" w:line="360" w:lineRule="auto"/>
        <w:ind w:firstLine="709"/>
        <w:jc w:val="both"/>
        <w:rPr>
          <w:rFonts w:ascii="Times New Roman" w:hAnsi="Times New Roman" w:cs="Times New Roman"/>
          <w:sz w:val="28"/>
          <w:szCs w:val="28"/>
        </w:rPr>
      </w:pPr>
      <w:r w:rsidRPr="009804F2">
        <w:rPr>
          <w:rFonts w:ascii="Times New Roman" w:hAnsi="Times New Roman" w:cs="Times New Roman"/>
          <w:sz w:val="28"/>
          <w:szCs w:val="28"/>
        </w:rPr>
        <w:t xml:space="preserve">Оптимальной формой </w:t>
      </w:r>
      <w:r>
        <w:rPr>
          <w:rFonts w:ascii="Times New Roman" w:hAnsi="Times New Roman" w:cs="Times New Roman"/>
          <w:sz w:val="28"/>
          <w:szCs w:val="28"/>
        </w:rPr>
        <w:t>продувочного котла считается ци</w:t>
      </w:r>
      <w:r w:rsidRPr="009804F2">
        <w:rPr>
          <w:rFonts w:ascii="Times New Roman" w:hAnsi="Times New Roman" w:cs="Times New Roman"/>
          <w:sz w:val="28"/>
          <w:szCs w:val="28"/>
        </w:rPr>
        <w:t xml:space="preserve">линдр или усеченный конус </w:t>
      </w:r>
      <w:r>
        <w:rPr>
          <w:rFonts w:ascii="Times New Roman" w:hAnsi="Times New Roman" w:cs="Times New Roman"/>
          <w:sz w:val="28"/>
          <w:szCs w:val="28"/>
        </w:rPr>
        <w:t xml:space="preserve">с углом примерно 39° и высотой </w:t>
      </w:r>
      <w:r w:rsidRPr="009804F2">
        <w:rPr>
          <w:rFonts w:ascii="Times New Roman" w:hAnsi="Times New Roman" w:cs="Times New Roman"/>
          <w:sz w:val="28"/>
          <w:szCs w:val="28"/>
        </w:rPr>
        <w:t>равн</w:t>
      </w:r>
      <w:r>
        <w:rPr>
          <w:rFonts w:ascii="Times New Roman" w:hAnsi="Times New Roman" w:cs="Times New Roman"/>
          <w:sz w:val="28"/>
          <w:szCs w:val="28"/>
        </w:rPr>
        <w:t>ой</w:t>
      </w:r>
      <w:r w:rsidRPr="009804F2">
        <w:rPr>
          <w:rFonts w:ascii="Times New Roman" w:hAnsi="Times New Roman" w:cs="Times New Roman"/>
          <w:sz w:val="28"/>
          <w:szCs w:val="28"/>
        </w:rPr>
        <w:t xml:space="preserve"> среднему ди</w:t>
      </w:r>
      <w:r w:rsidRPr="009804F2">
        <w:rPr>
          <w:rFonts w:ascii="Times New Roman" w:hAnsi="Times New Roman" w:cs="Times New Roman"/>
          <w:sz w:val="28"/>
          <w:szCs w:val="28"/>
        </w:rPr>
        <w:t>а</w:t>
      </w:r>
      <w:r w:rsidRPr="009804F2">
        <w:rPr>
          <w:rFonts w:ascii="Times New Roman" w:hAnsi="Times New Roman" w:cs="Times New Roman"/>
          <w:sz w:val="28"/>
          <w:szCs w:val="28"/>
        </w:rPr>
        <w:t>метру</w:t>
      </w:r>
      <w:r>
        <w:rPr>
          <w:rFonts w:ascii="Times New Roman" w:hAnsi="Times New Roman" w:cs="Times New Roman"/>
          <w:sz w:val="28"/>
          <w:szCs w:val="28"/>
        </w:rPr>
        <w:t xml:space="preserve">.  При этом </w:t>
      </w:r>
      <w:r w:rsidRPr="009804F2">
        <w:rPr>
          <w:rFonts w:ascii="Times New Roman" w:hAnsi="Times New Roman" w:cs="Times New Roman"/>
          <w:sz w:val="28"/>
          <w:szCs w:val="28"/>
        </w:rPr>
        <w:t xml:space="preserve"> днищ</w:t>
      </w:r>
      <w:r>
        <w:rPr>
          <w:rFonts w:ascii="Times New Roman" w:hAnsi="Times New Roman" w:cs="Times New Roman"/>
          <w:sz w:val="28"/>
          <w:szCs w:val="28"/>
        </w:rPr>
        <w:t>е</w:t>
      </w:r>
      <w:r w:rsidRPr="009804F2">
        <w:rPr>
          <w:rFonts w:ascii="Times New Roman" w:hAnsi="Times New Roman" w:cs="Times New Roman"/>
          <w:sz w:val="28"/>
          <w:szCs w:val="28"/>
        </w:rPr>
        <w:t xml:space="preserve"> выполн</w:t>
      </w:r>
      <w:r>
        <w:rPr>
          <w:rFonts w:ascii="Times New Roman" w:hAnsi="Times New Roman" w:cs="Times New Roman"/>
          <w:sz w:val="28"/>
          <w:szCs w:val="28"/>
        </w:rPr>
        <w:t>яется</w:t>
      </w:r>
      <w:r w:rsidRPr="009804F2">
        <w:rPr>
          <w:rFonts w:ascii="Times New Roman" w:hAnsi="Times New Roman" w:cs="Times New Roman"/>
          <w:sz w:val="28"/>
          <w:szCs w:val="28"/>
        </w:rPr>
        <w:t xml:space="preserve"> в виде полусферы или конуса с у</w:t>
      </w:r>
      <w:r w:rsidRPr="009804F2">
        <w:rPr>
          <w:rFonts w:ascii="Times New Roman" w:hAnsi="Times New Roman" w:cs="Times New Roman"/>
          <w:sz w:val="28"/>
          <w:szCs w:val="28"/>
        </w:rPr>
        <w:t>г</w:t>
      </w:r>
      <w:r w:rsidRPr="009804F2">
        <w:rPr>
          <w:rFonts w:ascii="Times New Roman" w:hAnsi="Times New Roman" w:cs="Times New Roman"/>
          <w:sz w:val="28"/>
          <w:szCs w:val="28"/>
        </w:rPr>
        <w:t>лом до 150°.</w:t>
      </w:r>
    </w:p>
    <w:p w:rsidR="00DF6FF5" w:rsidRPr="009804F2" w:rsidRDefault="00DF6FF5" w:rsidP="00B4580C">
      <w:pPr>
        <w:spacing w:after="428" w:line="326" w:lineRule="exact"/>
        <w:ind w:firstLine="709"/>
        <w:jc w:val="both"/>
        <w:rPr>
          <w:rFonts w:ascii="Times New Roman" w:hAnsi="Times New Roman" w:cs="Times New Roman"/>
          <w:sz w:val="28"/>
          <w:szCs w:val="28"/>
        </w:rPr>
      </w:pPr>
      <w:r w:rsidRPr="009804F2">
        <w:rPr>
          <w:rFonts w:ascii="Times New Roman" w:hAnsi="Times New Roman" w:cs="Times New Roman"/>
          <w:sz w:val="28"/>
          <w:szCs w:val="28"/>
        </w:rPr>
        <w:t xml:space="preserve">Производительность установки </w:t>
      </w:r>
      <w:r w:rsidRPr="0049520D">
        <w:rPr>
          <w:rFonts w:ascii="Times New Roman" w:hAnsi="Times New Roman" w:cs="Times New Roman"/>
          <w:sz w:val="28"/>
          <w:szCs w:val="28"/>
        </w:rPr>
        <w:fldChar w:fldCharType="begin"/>
      </w:r>
      <w:r w:rsidRPr="0049520D">
        <w:rPr>
          <w:rFonts w:ascii="Times New Roman" w:hAnsi="Times New Roman" w:cs="Times New Roman"/>
          <w:sz w:val="28"/>
          <w:szCs w:val="28"/>
        </w:rPr>
        <w:instrText xml:space="preserve"> QUOTE </w:instrText>
      </w:r>
      <w:r w:rsidRPr="0049520D">
        <w:rPr>
          <w:position w:val="-6"/>
        </w:rPr>
        <w:pict>
          <v:shape id="_x0000_i1044" type="#_x0000_t75" style="width:15.6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stylePaneFormatFilter w:val=&quot;3F01&quot;/&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7967&quot;/&gt;&lt;wsp:rsid wsp:val=&quot;000029D6&quot;/&gt;&lt;wsp:rsid wsp:val=&quot;00002C4D&quot;/&gt;&lt;wsp:rsid wsp:val=&quot;00017571&quot;/&gt;&lt;wsp:rsid wsp:val=&quot;00027105&quot;/&gt;&lt;wsp:rsid wsp:val=&quot;00033732&quot;/&gt;&lt;wsp:rsid wsp:val=&quot;00033F33&quot;/&gt;&lt;wsp:rsid wsp:val=&quot;000474BF&quot;/&gt;&lt;wsp:rsid wsp:val=&quot;00051CF3&quot;/&gt;&lt;wsp:rsid wsp:val=&quot;00060869&quot;/&gt;&lt;wsp:rsid wsp:val=&quot;000625C0&quot;/&gt;&lt;wsp:rsid wsp:val=&quot;00073578&quot;/&gt;&lt;wsp:rsid wsp:val=&quot;0007381A&quot;/&gt;&lt;wsp:rsid wsp:val=&quot;00076D95&quot;/&gt;&lt;wsp:rsid wsp:val=&quot;00080AC8&quot;/&gt;&lt;wsp:rsid wsp:val=&quot;00085754&quot;/&gt;&lt;wsp:rsid wsp:val=&quot;00086DEE&quot;/&gt;&lt;wsp:rsid wsp:val=&quot;00090228&quot;/&gt;&lt;wsp:rsid wsp:val=&quot;00094FC2&quot;/&gt;&lt;wsp:rsid wsp:val=&quot;000A0A94&quot;/&gt;&lt;wsp:rsid wsp:val=&quot;000B1DCA&quot;/&gt;&lt;wsp:rsid wsp:val=&quot;000B69E2&quot;/&gt;&lt;wsp:rsid wsp:val=&quot;000D4124&quot;/&gt;&lt;wsp:rsid wsp:val=&quot;000D6D2E&quot;/&gt;&lt;wsp:rsid wsp:val=&quot;000E0B24&quot;/&gt;&lt;wsp:rsid wsp:val=&quot;000E587C&quot;/&gt;&lt;wsp:rsid wsp:val=&quot;001066D3&quot;/&gt;&lt;wsp:rsid wsp:val=&quot;0015407B&quot;/&gt;&lt;wsp:rsid wsp:val=&quot;001556AA&quot;/&gt;&lt;wsp:rsid wsp:val=&quot;00173065&quot;/&gt;&lt;wsp:rsid wsp:val=&quot;00177F55&quot;/&gt;&lt;wsp:rsid wsp:val=&quot;00181CB6&quot;/&gt;&lt;wsp:rsid wsp:val=&quot;00195939&quot;/&gt;&lt;wsp:rsid wsp:val=&quot;001A0271&quot;/&gt;&lt;wsp:rsid wsp:val=&quot;001A3F32&quot;/&gt;&lt;wsp:rsid wsp:val=&quot;001A4AE0&quot;/&gt;&lt;wsp:rsid wsp:val=&quot;001B3810&quot;/&gt;&lt;wsp:rsid wsp:val=&quot;001B5BDD&quot;/&gt;&lt;wsp:rsid wsp:val=&quot;001C7C77&quot;/&gt;&lt;wsp:rsid wsp:val=&quot;001D6FF2&quot;/&gt;&lt;wsp:rsid wsp:val=&quot;001E08B2&quot;/&gt;&lt;wsp:rsid wsp:val=&quot;001E0A17&quot;/&gt;&lt;wsp:rsid wsp:val=&quot;002040FD&quot;/&gt;&lt;wsp:rsid wsp:val=&quot;00205FE0&quot;/&gt;&lt;wsp:rsid wsp:val=&quot;00206D1B&quot;/&gt;&lt;wsp:rsid wsp:val=&quot;0021372E&quot;/&gt;&lt;wsp:rsid wsp:val=&quot;002155CA&quot;/&gt;&lt;wsp:rsid wsp:val=&quot;00230FA3&quot;/&gt;&lt;wsp:rsid wsp:val=&quot;00242A24&quot;/&gt;&lt;wsp:rsid wsp:val=&quot;00246F22&quot;/&gt;&lt;wsp:rsid wsp:val=&quot;00251DB5&quot;/&gt;&lt;wsp:rsid wsp:val=&quot;00255836&quot;/&gt;&lt;wsp:rsid wsp:val=&quot;00273425&quot;/&gt;&lt;wsp:rsid wsp:val=&quot;00280B08&quot;/&gt;&lt;wsp:rsid wsp:val=&quot;00283806&quot;/&gt;&lt;wsp:rsid wsp:val=&quot;00287A81&quot;/&gt;&lt;wsp:rsid wsp:val=&quot;00293113&quot;/&gt;&lt;wsp:rsid wsp:val=&quot;002A2466&quot;/&gt;&lt;wsp:rsid wsp:val=&quot;002A5C24&quot;/&gt;&lt;wsp:rsid wsp:val=&quot;002B46DF&quot;/&gt;&lt;wsp:rsid wsp:val=&quot;002B5456&quot;/&gt;&lt;wsp:rsid wsp:val=&quot;002E407E&quot;/&gt;&lt;wsp:rsid wsp:val=&quot;00306714&quot;/&gt;&lt;wsp:rsid wsp:val=&quot;0036029F&quot;/&gt;&lt;wsp:rsid wsp:val=&quot;00363F07&quot;/&gt;&lt;wsp:rsid wsp:val=&quot;003644EE&quot;/&gt;&lt;wsp:rsid wsp:val=&quot;00372256&quot;/&gt;&lt;wsp:rsid wsp:val=&quot;00373D04&quot;/&gt;&lt;wsp:rsid wsp:val=&quot;00381C9D&quot;/&gt;&lt;wsp:rsid wsp:val=&quot;00381D49&quot;/&gt;&lt;wsp:rsid wsp:val=&quot;003874E0&quot;/&gt;&lt;wsp:rsid wsp:val=&quot;003963DE&quot;/&gt;&lt;wsp:rsid wsp:val=&quot;003B41A7&quot;/&gt;&lt;wsp:rsid wsp:val=&quot;003C472E&quot;/&gt;&lt;wsp:rsid wsp:val=&quot;003D0D3C&quot;/&gt;&lt;wsp:rsid wsp:val=&quot;003D1F8C&quot;/&gt;&lt;wsp:rsid wsp:val=&quot;00405D96&quot;/&gt;&lt;wsp:rsid wsp:val=&quot;00406458&quot;/&gt;&lt;wsp:rsid wsp:val=&quot;00411DF4&quot;/&gt;&lt;wsp:rsid wsp:val=&quot;00414304&quot;/&gt;&lt;wsp:rsid wsp:val=&quot;00420762&quot;/&gt;&lt;wsp:rsid wsp:val=&quot;00451827&quot;/&gt;&lt;wsp:rsid wsp:val=&quot;00467F24&quot;/&gt;&lt;wsp:rsid wsp:val=&quot;00475886&quot;/&gt;&lt;wsp:rsid wsp:val=&quot;0048362D&quot;/&gt;&lt;wsp:rsid wsp:val=&quot;0049520D&quot;/&gt;&lt;wsp:rsid wsp:val=&quot;004A21E0&quot;/&gt;&lt;wsp:rsid wsp:val=&quot;004A722A&quot;/&gt;&lt;wsp:rsid wsp:val=&quot;004D4ACD&quot;/&gt;&lt;wsp:rsid wsp:val=&quot;00510687&quot;/&gt;&lt;wsp:rsid wsp:val=&quot;00537744&quot;/&gt;&lt;wsp:rsid wsp:val=&quot;005402BE&quot;/&gt;&lt;wsp:rsid wsp:val=&quot;0057003C&quot;/&gt;&lt;wsp:rsid wsp:val=&quot;00577FF7&quot;/&gt;&lt;wsp:rsid wsp:val=&quot;00592609&quot;/&gt;&lt;wsp:rsid wsp:val=&quot;005B0060&quot;/&gt;&lt;wsp:rsid wsp:val=&quot;005D634F&quot;/&gt;&lt;wsp:rsid wsp:val=&quot;005E0BB9&quot;/&gt;&lt;wsp:rsid wsp:val=&quot;005E7967&quot;/&gt;&lt;wsp:rsid wsp:val=&quot;006003FA&quot;/&gt;&lt;wsp:rsid wsp:val=&quot;00613EE0&quot;/&gt;&lt;wsp:rsid wsp:val=&quot;0061571C&quot;/&gt;&lt;wsp:rsid wsp:val=&quot;006230FC&quot;/&gt;&lt;wsp:rsid wsp:val=&quot;0063638F&quot;/&gt;&lt;wsp:rsid wsp:val=&quot;00640E53&quot;/&gt;&lt;wsp:rsid wsp:val=&quot;006678CB&quot;/&gt;&lt;wsp:rsid wsp:val=&quot;006928ED&quot;/&gt;&lt;wsp:rsid wsp:val=&quot;006A3994&quot;/&gt;&lt;wsp:rsid wsp:val=&quot;006B2D90&quot;/&gt;&lt;wsp:rsid wsp:val=&quot;006B345C&quot;/&gt;&lt;wsp:rsid wsp:val=&quot;006B6E40&quot;/&gt;&lt;wsp:rsid wsp:val=&quot;006C626F&quot;/&gt;&lt;wsp:rsid wsp:val=&quot;006E19E2&quot;/&gt;&lt;wsp:rsid wsp:val=&quot;00705012&quot;/&gt;&lt;wsp:rsid wsp:val=&quot;00715F3C&quot;/&gt;&lt;wsp:rsid wsp:val=&quot;00724CB8&quot;/&gt;&lt;wsp:rsid wsp:val=&quot;007335C2&quot;/&gt;&lt;wsp:rsid wsp:val=&quot;00734329&quot;/&gt;&lt;wsp:rsid wsp:val=&quot;007620A1&quot;/&gt;&lt;wsp:rsid wsp:val=&quot;00772C38&quot;/&gt;&lt;wsp:rsid wsp:val=&quot;007947FA&quot;/&gt;&lt;wsp:rsid wsp:val=&quot;007C72DD&quot;/&gt;&lt;wsp:rsid wsp:val=&quot;007E7304&quot;/&gt;&lt;wsp:rsid wsp:val=&quot;008038BC&quot;/&gt;&lt;wsp:rsid wsp:val=&quot;0081351E&quot;/&gt;&lt;wsp:rsid wsp:val=&quot;00842133&quot;/&gt;&lt;wsp:rsid wsp:val=&quot;00853250&quot;/&gt;&lt;wsp:rsid wsp:val=&quot;008533EE&quot;/&gt;&lt;wsp:rsid wsp:val=&quot;008869F0&quot;/&gt;&lt;wsp:rsid wsp:val=&quot;00891F55&quot;/&gt;&lt;wsp:rsid wsp:val=&quot;008A1A49&quot;/&gt;&lt;wsp:rsid wsp:val=&quot;008C0D75&quot;/&gt;&lt;wsp:rsid wsp:val=&quot;008C0EE6&quot;/&gt;&lt;wsp:rsid wsp:val=&quot;008E2629&quot;/&gt;&lt;wsp:rsid wsp:val=&quot;00901CDF&quot;/&gt;&lt;wsp:rsid wsp:val=&quot;00906E72&quot;/&gt;&lt;wsp:rsid wsp:val=&quot;00936388&quot;/&gt;&lt;wsp:rsid wsp:val=&quot;00950E9A&quot;/&gt;&lt;wsp:rsid wsp:val=&quot;009611D4&quot;/&gt;&lt;wsp:rsid wsp:val=&quot;00973E08&quot;/&gt;&lt;wsp:rsid wsp:val=&quot;00985B8D&quot;/&gt;&lt;wsp:rsid wsp:val=&quot;009C1638&quot;/&gt;&lt;wsp:rsid wsp:val=&quot;009D077F&quot;/&gt;&lt;wsp:rsid wsp:val=&quot;009E2920&quot;/&gt;&lt;wsp:rsid wsp:val=&quot;009E6654&quot;/&gt;&lt;wsp:rsid wsp:val=&quot;00A026FC&quot;/&gt;&lt;wsp:rsid wsp:val=&quot;00A06D7A&quot;/&gt;&lt;wsp:rsid wsp:val=&quot;00A2375C&quot;/&gt;&lt;wsp:rsid wsp:val=&quot;00A3675F&quot;/&gt;&lt;wsp:rsid wsp:val=&quot;00A45515&quot;/&gt;&lt;wsp:rsid wsp:val=&quot;00A51BE7&quot;/&gt;&lt;wsp:rsid wsp:val=&quot;00A53B14&quot;/&gt;&lt;wsp:rsid wsp:val=&quot;00A62C12&quot;/&gt;&lt;wsp:rsid wsp:val=&quot;00A64A58&quot;/&gt;&lt;wsp:rsid wsp:val=&quot;00A654D8&quot;/&gt;&lt;wsp:rsid wsp:val=&quot;00A81CF7&quot;/&gt;&lt;wsp:rsid wsp:val=&quot;00A861DB&quot;/&gt;&lt;wsp:rsid wsp:val=&quot;00A956D4&quot;/&gt;&lt;wsp:rsid wsp:val=&quot;00AB0E64&quot;/&gt;&lt;wsp:rsid wsp:val=&quot;00AF2326&quot;/&gt;&lt;wsp:rsid wsp:val=&quot;00AF76E0&quot;/&gt;&lt;wsp:rsid wsp:val=&quot;00B03AFB&quot;/&gt;&lt;wsp:rsid wsp:val=&quot;00B136B1&quot;/&gt;&lt;wsp:rsid wsp:val=&quot;00B13FFB&quot;/&gt;&lt;wsp:rsid wsp:val=&quot;00B145CA&quot;/&gt;&lt;wsp:rsid wsp:val=&quot;00B2509D&quot;/&gt;&lt;wsp:rsid wsp:val=&quot;00B254F8&quot;/&gt;&lt;wsp:rsid wsp:val=&quot;00B27C5C&quot;/&gt;&lt;wsp:rsid wsp:val=&quot;00B32B7A&quot;/&gt;&lt;wsp:rsid wsp:val=&quot;00B52532&quot;/&gt;&lt;wsp:rsid wsp:val=&quot;00B87726&quot;/&gt;&lt;wsp:rsid wsp:val=&quot;00B97606&quot;/&gt;&lt;wsp:rsid wsp:val=&quot;00BA0E00&quot;/&gt;&lt;wsp:rsid wsp:val=&quot;00BA132A&quot;/&gt;&lt;wsp:rsid wsp:val=&quot;00BA6E40&quot;/&gt;&lt;wsp:rsid wsp:val=&quot;00BB0471&quot;/&gt;&lt;wsp:rsid wsp:val=&quot;00BB3FA8&quot;/&gt;&lt;wsp:rsid wsp:val=&quot;00BB5876&quot;/&gt;&lt;wsp:rsid wsp:val=&quot;00BD14F8&quot;/&gt;&lt;wsp:rsid wsp:val=&quot;00BD2679&quot;/&gt;&lt;wsp:rsid wsp:val=&quot;00BE57ED&quot;/&gt;&lt;wsp:rsid wsp:val=&quot;00BF2401&quot;/&gt;&lt;wsp:rsid wsp:val=&quot;00C16580&quot;/&gt;&lt;wsp:rsid wsp:val=&quot;00C27D80&quot;/&gt;&lt;wsp:rsid wsp:val=&quot;00C27E4A&quot;/&gt;&lt;wsp:rsid wsp:val=&quot;00C450F5&quot;/&gt;&lt;wsp:rsid wsp:val=&quot;00C45FA5&quot;/&gt;&lt;wsp:rsid wsp:val=&quot;00C57F55&quot;/&gt;&lt;wsp:rsid wsp:val=&quot;00C754BA&quot;/&gt;&lt;wsp:rsid wsp:val=&quot;00C85E61&quot;/&gt;&lt;wsp:rsid wsp:val=&quot;00C913BC&quot;/&gt;&lt;wsp:rsid wsp:val=&quot;00C91FE0&quot;/&gt;&lt;wsp:rsid wsp:val=&quot;00C9460C&quot;/&gt;&lt;wsp:rsid wsp:val=&quot;00CA309D&quot;/&gt;&lt;wsp:rsid wsp:val=&quot;00CA4068&quot;/&gt;&lt;wsp:rsid wsp:val=&quot;00CD101F&quot;/&gt;&lt;wsp:rsid wsp:val=&quot;00D05047&quot;/&gt;&lt;wsp:rsid wsp:val=&quot;00D15BA1&quot;/&gt;&lt;wsp:rsid wsp:val=&quot;00D2499D&quot;/&gt;&lt;wsp:rsid wsp:val=&quot;00D32D3D&quot;/&gt;&lt;wsp:rsid wsp:val=&quot;00D45F84&quot;/&gt;&lt;wsp:rsid wsp:val=&quot;00D4741C&quot;/&gt;&lt;wsp:rsid wsp:val=&quot;00D65285&quot;/&gt;&lt;wsp:rsid wsp:val=&quot;00D7607B&quot;/&gt;&lt;wsp:rsid wsp:val=&quot;00D845EC&quot;/&gt;&lt;wsp:rsid wsp:val=&quot;00D859BB&quot;/&gt;&lt;wsp:rsid wsp:val=&quot;00D938DB&quot;/&gt;&lt;wsp:rsid wsp:val=&quot;00D96B56&quot;/&gt;&lt;wsp:rsid wsp:val=&quot;00DA2BA5&quot;/&gt;&lt;wsp:rsid wsp:val=&quot;00DB3DA8&quot;/&gt;&lt;wsp:rsid wsp:val=&quot;00DD3C31&quot;/&gt;&lt;wsp:rsid wsp:val=&quot;00E04B0F&quot;/&gt;&lt;wsp:rsid wsp:val=&quot;00E0675A&quot;/&gt;&lt;wsp:rsid wsp:val=&quot;00E06A87&quot;/&gt;&lt;wsp:rsid wsp:val=&quot;00E0725A&quot;/&gt;&lt;wsp:rsid wsp:val=&quot;00E13E8F&quot;/&gt;&lt;wsp:rsid wsp:val=&quot;00E14059&quot;/&gt;&lt;wsp:rsid wsp:val=&quot;00E20AF2&quot;/&gt;&lt;wsp:rsid wsp:val=&quot;00E30513&quot;/&gt;&lt;wsp:rsid wsp:val=&quot;00E35ED9&quot;/&gt;&lt;wsp:rsid wsp:val=&quot;00E5393E&quot;/&gt;&lt;wsp:rsid wsp:val=&quot;00E610D3&quot;/&gt;&lt;wsp:rsid wsp:val=&quot;00E617C3&quot;/&gt;&lt;wsp:rsid wsp:val=&quot;00E758F1&quot;/&gt;&lt;wsp:rsid wsp:val=&quot;00E9213D&quot;/&gt;&lt;wsp:rsid wsp:val=&quot;00E947B0&quot;/&gt;&lt;wsp:rsid wsp:val=&quot;00EA1529&quot;/&gt;&lt;wsp:rsid wsp:val=&quot;00EB1051&quot;/&gt;&lt;wsp:rsid wsp:val=&quot;00EB698E&quot;/&gt;&lt;wsp:rsid wsp:val=&quot;00EE3BC1&quot;/&gt;&lt;wsp:rsid wsp:val=&quot;00EF21AD&quot;/&gt;&lt;wsp:rsid wsp:val=&quot;00F02A9F&quot;/&gt;&lt;wsp:rsid wsp:val=&quot;00F07EBF&quot;/&gt;&lt;wsp:rsid wsp:val=&quot;00F45F62&quot;/&gt;&lt;wsp:rsid wsp:val=&quot;00F918C0&quot;/&gt;&lt;wsp:rsid wsp:val=&quot;00F94099&quot;/&gt;&lt;wsp:rsid wsp:val=&quot;00FB5C9E&quot;/&gt;&lt;wsp:rsid wsp:val=&quot;00FB6F3A&quot;/&gt;&lt;wsp:rsid wsp:val=&quot;00FC5717&quot;/&gt;&lt;wsp:rsid wsp:val=&quot;00FD6A91&quot;/&gt;&lt;wsp:rsid wsp:val=&quot;00FE506C&quot;/&gt;&lt;/wsp:rsids&gt;&lt;/w:docPr&gt;&lt;w:body&gt;&lt;wx:sect&gt;&lt;w:p wsp:rsidR=&quot;00000000&quot; wsp:rsidRDefault=&quot;001066D3&quot; wsp:rsidP=&quot;001066D3&quot;&gt;&lt;m:oMathPara&gt;&lt;m:oMath&gt;&lt;m:sSub&gt;&lt;m:sSubPr&gt;&lt;m:ctrlPr&gt;&lt;w:rPr&gt;&lt;w:rFonts w:ascii=&quot;Cambria Math&quot; w:h-ansi=&quot;Cambria Math&quot; w:cs=&quot;Times New Roman&quot;/&gt;&lt;wx:font wx:val=&quot;Cambria Math&quot;/&gt;&lt;w:i/&gt;&lt;w:sz w:val=&quot;28&quot;/&gt;&lt;w:sz-cs w:val=&quot;28&quot;/&gt;&lt;/w:rPr&gt;&lt;/m:ctrlPr&gt;&lt;/m:sSubPr&gt;&lt;m:e&gt;&lt;m:r&gt;&lt;w:rPr&gt;&lt;w:rFonts w:ascii=&quot;Cambria Math&quot; w:h-ansi=&quot;Cambria Math&quot; w:cs=&quot;Times New Roman&quot;/&gt;&lt;wx:font wx:val=&quot;Cambria Math&quot;/&gt;&lt;w:i/&gt;&lt;w:sz w:val=&quot;28&quot;/&gt;&lt;w:sz-cs w:val=&quot;28&quot;/&gt;&lt;/w:rPr&gt;&lt;m:t&gt;Q&lt;/m:t&gt;&lt;/m:r&gt;&lt;/m:e&gt;&lt;m:sub&gt;&lt;m:r&gt;&lt;w:rPr&gt;&lt;w:rFonts w:ascii=&quot;Cambria Math&quot; w:h-ansi=&quot;Cambria Math&quot; w:cs=&quot;Times New Roman&quot;/&gt;&lt;wx:font wx:val=&quot;Cambria Math&quot;/&gt;&lt;w:i/&gt;&lt;w:sz w:val=&quot;28&quot;/&gt;&lt;w:sz-cs w:val=&quot;28&quot;/&gt;&lt;/w:rPr&gt;&lt;m:t&gt;РЅ&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9" o:title="" chromakey="white"/>
          </v:shape>
        </w:pict>
      </w:r>
      <w:r w:rsidRPr="0049520D">
        <w:rPr>
          <w:rFonts w:ascii="Times New Roman" w:hAnsi="Times New Roman" w:cs="Times New Roman"/>
          <w:sz w:val="28"/>
          <w:szCs w:val="28"/>
        </w:rPr>
        <w:instrText xml:space="preserve"> </w:instrText>
      </w:r>
      <w:r w:rsidRPr="0049520D">
        <w:rPr>
          <w:rFonts w:ascii="Times New Roman" w:hAnsi="Times New Roman" w:cs="Times New Roman"/>
          <w:sz w:val="28"/>
          <w:szCs w:val="28"/>
        </w:rPr>
        <w:fldChar w:fldCharType="separate"/>
      </w:r>
      <w:r w:rsidRPr="0049520D">
        <w:rPr>
          <w:position w:val="-6"/>
        </w:rPr>
        <w:pict>
          <v:shape id="_x0000_i1045" type="#_x0000_t75" style="width:15.6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stylePaneFormatFilter w:val=&quot;3F01&quot;/&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7967&quot;/&gt;&lt;wsp:rsid wsp:val=&quot;000029D6&quot;/&gt;&lt;wsp:rsid wsp:val=&quot;00002C4D&quot;/&gt;&lt;wsp:rsid wsp:val=&quot;00017571&quot;/&gt;&lt;wsp:rsid wsp:val=&quot;00027105&quot;/&gt;&lt;wsp:rsid wsp:val=&quot;00033732&quot;/&gt;&lt;wsp:rsid wsp:val=&quot;00033F33&quot;/&gt;&lt;wsp:rsid wsp:val=&quot;000474BF&quot;/&gt;&lt;wsp:rsid wsp:val=&quot;00051CF3&quot;/&gt;&lt;wsp:rsid wsp:val=&quot;00060869&quot;/&gt;&lt;wsp:rsid wsp:val=&quot;000625C0&quot;/&gt;&lt;wsp:rsid wsp:val=&quot;00073578&quot;/&gt;&lt;wsp:rsid wsp:val=&quot;0007381A&quot;/&gt;&lt;wsp:rsid wsp:val=&quot;00076D95&quot;/&gt;&lt;wsp:rsid wsp:val=&quot;00080AC8&quot;/&gt;&lt;wsp:rsid wsp:val=&quot;00085754&quot;/&gt;&lt;wsp:rsid wsp:val=&quot;00086DEE&quot;/&gt;&lt;wsp:rsid wsp:val=&quot;00090228&quot;/&gt;&lt;wsp:rsid wsp:val=&quot;00094FC2&quot;/&gt;&lt;wsp:rsid wsp:val=&quot;000A0A94&quot;/&gt;&lt;wsp:rsid wsp:val=&quot;000B1DCA&quot;/&gt;&lt;wsp:rsid wsp:val=&quot;000B69E2&quot;/&gt;&lt;wsp:rsid wsp:val=&quot;000D4124&quot;/&gt;&lt;wsp:rsid wsp:val=&quot;000D6D2E&quot;/&gt;&lt;wsp:rsid wsp:val=&quot;000E0B24&quot;/&gt;&lt;wsp:rsid wsp:val=&quot;000E587C&quot;/&gt;&lt;wsp:rsid wsp:val=&quot;001066D3&quot;/&gt;&lt;wsp:rsid wsp:val=&quot;0015407B&quot;/&gt;&lt;wsp:rsid wsp:val=&quot;001556AA&quot;/&gt;&lt;wsp:rsid wsp:val=&quot;00173065&quot;/&gt;&lt;wsp:rsid wsp:val=&quot;00177F55&quot;/&gt;&lt;wsp:rsid wsp:val=&quot;00181CB6&quot;/&gt;&lt;wsp:rsid wsp:val=&quot;00195939&quot;/&gt;&lt;wsp:rsid wsp:val=&quot;001A0271&quot;/&gt;&lt;wsp:rsid wsp:val=&quot;001A3F32&quot;/&gt;&lt;wsp:rsid wsp:val=&quot;001A4AE0&quot;/&gt;&lt;wsp:rsid wsp:val=&quot;001B3810&quot;/&gt;&lt;wsp:rsid wsp:val=&quot;001B5BDD&quot;/&gt;&lt;wsp:rsid wsp:val=&quot;001C7C77&quot;/&gt;&lt;wsp:rsid wsp:val=&quot;001D6FF2&quot;/&gt;&lt;wsp:rsid wsp:val=&quot;001E08B2&quot;/&gt;&lt;wsp:rsid wsp:val=&quot;001E0A17&quot;/&gt;&lt;wsp:rsid wsp:val=&quot;002040FD&quot;/&gt;&lt;wsp:rsid wsp:val=&quot;00205FE0&quot;/&gt;&lt;wsp:rsid wsp:val=&quot;00206D1B&quot;/&gt;&lt;wsp:rsid wsp:val=&quot;0021372E&quot;/&gt;&lt;wsp:rsid wsp:val=&quot;002155CA&quot;/&gt;&lt;wsp:rsid wsp:val=&quot;00230FA3&quot;/&gt;&lt;wsp:rsid wsp:val=&quot;00242A24&quot;/&gt;&lt;wsp:rsid wsp:val=&quot;00246F22&quot;/&gt;&lt;wsp:rsid wsp:val=&quot;00251DB5&quot;/&gt;&lt;wsp:rsid wsp:val=&quot;00255836&quot;/&gt;&lt;wsp:rsid wsp:val=&quot;00273425&quot;/&gt;&lt;wsp:rsid wsp:val=&quot;00280B08&quot;/&gt;&lt;wsp:rsid wsp:val=&quot;00283806&quot;/&gt;&lt;wsp:rsid wsp:val=&quot;00287A81&quot;/&gt;&lt;wsp:rsid wsp:val=&quot;00293113&quot;/&gt;&lt;wsp:rsid wsp:val=&quot;002A2466&quot;/&gt;&lt;wsp:rsid wsp:val=&quot;002A5C24&quot;/&gt;&lt;wsp:rsid wsp:val=&quot;002B46DF&quot;/&gt;&lt;wsp:rsid wsp:val=&quot;002B5456&quot;/&gt;&lt;wsp:rsid wsp:val=&quot;002E407E&quot;/&gt;&lt;wsp:rsid wsp:val=&quot;00306714&quot;/&gt;&lt;wsp:rsid wsp:val=&quot;0036029F&quot;/&gt;&lt;wsp:rsid wsp:val=&quot;00363F07&quot;/&gt;&lt;wsp:rsid wsp:val=&quot;003644EE&quot;/&gt;&lt;wsp:rsid wsp:val=&quot;00372256&quot;/&gt;&lt;wsp:rsid wsp:val=&quot;00373D04&quot;/&gt;&lt;wsp:rsid wsp:val=&quot;00381C9D&quot;/&gt;&lt;wsp:rsid wsp:val=&quot;00381D49&quot;/&gt;&lt;wsp:rsid wsp:val=&quot;003874E0&quot;/&gt;&lt;wsp:rsid wsp:val=&quot;003963DE&quot;/&gt;&lt;wsp:rsid wsp:val=&quot;003B41A7&quot;/&gt;&lt;wsp:rsid wsp:val=&quot;003C472E&quot;/&gt;&lt;wsp:rsid wsp:val=&quot;003D0D3C&quot;/&gt;&lt;wsp:rsid wsp:val=&quot;003D1F8C&quot;/&gt;&lt;wsp:rsid wsp:val=&quot;00405D96&quot;/&gt;&lt;wsp:rsid wsp:val=&quot;00406458&quot;/&gt;&lt;wsp:rsid wsp:val=&quot;00411DF4&quot;/&gt;&lt;wsp:rsid wsp:val=&quot;00414304&quot;/&gt;&lt;wsp:rsid wsp:val=&quot;00420762&quot;/&gt;&lt;wsp:rsid wsp:val=&quot;00451827&quot;/&gt;&lt;wsp:rsid wsp:val=&quot;00467F24&quot;/&gt;&lt;wsp:rsid wsp:val=&quot;00475886&quot;/&gt;&lt;wsp:rsid wsp:val=&quot;0048362D&quot;/&gt;&lt;wsp:rsid wsp:val=&quot;0049520D&quot;/&gt;&lt;wsp:rsid wsp:val=&quot;004A21E0&quot;/&gt;&lt;wsp:rsid wsp:val=&quot;004A722A&quot;/&gt;&lt;wsp:rsid wsp:val=&quot;004D4ACD&quot;/&gt;&lt;wsp:rsid wsp:val=&quot;00510687&quot;/&gt;&lt;wsp:rsid wsp:val=&quot;00537744&quot;/&gt;&lt;wsp:rsid wsp:val=&quot;005402BE&quot;/&gt;&lt;wsp:rsid wsp:val=&quot;0057003C&quot;/&gt;&lt;wsp:rsid wsp:val=&quot;00577FF7&quot;/&gt;&lt;wsp:rsid wsp:val=&quot;00592609&quot;/&gt;&lt;wsp:rsid wsp:val=&quot;005B0060&quot;/&gt;&lt;wsp:rsid wsp:val=&quot;005D634F&quot;/&gt;&lt;wsp:rsid wsp:val=&quot;005E0BB9&quot;/&gt;&lt;wsp:rsid wsp:val=&quot;005E7967&quot;/&gt;&lt;wsp:rsid wsp:val=&quot;006003FA&quot;/&gt;&lt;wsp:rsid wsp:val=&quot;00613EE0&quot;/&gt;&lt;wsp:rsid wsp:val=&quot;0061571C&quot;/&gt;&lt;wsp:rsid wsp:val=&quot;006230FC&quot;/&gt;&lt;wsp:rsid wsp:val=&quot;0063638F&quot;/&gt;&lt;wsp:rsid wsp:val=&quot;00640E53&quot;/&gt;&lt;wsp:rsid wsp:val=&quot;006678CB&quot;/&gt;&lt;wsp:rsid wsp:val=&quot;006928ED&quot;/&gt;&lt;wsp:rsid wsp:val=&quot;006A3994&quot;/&gt;&lt;wsp:rsid wsp:val=&quot;006B2D90&quot;/&gt;&lt;wsp:rsid wsp:val=&quot;006B345C&quot;/&gt;&lt;wsp:rsid wsp:val=&quot;006B6E40&quot;/&gt;&lt;wsp:rsid wsp:val=&quot;006C626F&quot;/&gt;&lt;wsp:rsid wsp:val=&quot;006E19E2&quot;/&gt;&lt;wsp:rsid wsp:val=&quot;00705012&quot;/&gt;&lt;wsp:rsid wsp:val=&quot;00715F3C&quot;/&gt;&lt;wsp:rsid wsp:val=&quot;00724CB8&quot;/&gt;&lt;wsp:rsid wsp:val=&quot;007335C2&quot;/&gt;&lt;wsp:rsid wsp:val=&quot;00734329&quot;/&gt;&lt;wsp:rsid wsp:val=&quot;007620A1&quot;/&gt;&lt;wsp:rsid wsp:val=&quot;00772C38&quot;/&gt;&lt;wsp:rsid wsp:val=&quot;007947FA&quot;/&gt;&lt;wsp:rsid wsp:val=&quot;007C72DD&quot;/&gt;&lt;wsp:rsid wsp:val=&quot;007E7304&quot;/&gt;&lt;wsp:rsid wsp:val=&quot;008038BC&quot;/&gt;&lt;wsp:rsid wsp:val=&quot;0081351E&quot;/&gt;&lt;wsp:rsid wsp:val=&quot;00842133&quot;/&gt;&lt;wsp:rsid wsp:val=&quot;00853250&quot;/&gt;&lt;wsp:rsid wsp:val=&quot;008533EE&quot;/&gt;&lt;wsp:rsid wsp:val=&quot;008869F0&quot;/&gt;&lt;wsp:rsid wsp:val=&quot;00891F55&quot;/&gt;&lt;wsp:rsid wsp:val=&quot;008A1A49&quot;/&gt;&lt;wsp:rsid wsp:val=&quot;008C0D75&quot;/&gt;&lt;wsp:rsid wsp:val=&quot;008C0EE6&quot;/&gt;&lt;wsp:rsid wsp:val=&quot;008E2629&quot;/&gt;&lt;wsp:rsid wsp:val=&quot;00901CDF&quot;/&gt;&lt;wsp:rsid wsp:val=&quot;00906E72&quot;/&gt;&lt;wsp:rsid wsp:val=&quot;00936388&quot;/&gt;&lt;wsp:rsid wsp:val=&quot;00950E9A&quot;/&gt;&lt;wsp:rsid wsp:val=&quot;009611D4&quot;/&gt;&lt;wsp:rsid wsp:val=&quot;00973E08&quot;/&gt;&lt;wsp:rsid wsp:val=&quot;00985B8D&quot;/&gt;&lt;wsp:rsid wsp:val=&quot;009C1638&quot;/&gt;&lt;wsp:rsid wsp:val=&quot;009D077F&quot;/&gt;&lt;wsp:rsid wsp:val=&quot;009E2920&quot;/&gt;&lt;wsp:rsid wsp:val=&quot;009E6654&quot;/&gt;&lt;wsp:rsid wsp:val=&quot;00A026FC&quot;/&gt;&lt;wsp:rsid wsp:val=&quot;00A06D7A&quot;/&gt;&lt;wsp:rsid wsp:val=&quot;00A2375C&quot;/&gt;&lt;wsp:rsid wsp:val=&quot;00A3675F&quot;/&gt;&lt;wsp:rsid wsp:val=&quot;00A45515&quot;/&gt;&lt;wsp:rsid wsp:val=&quot;00A51BE7&quot;/&gt;&lt;wsp:rsid wsp:val=&quot;00A53B14&quot;/&gt;&lt;wsp:rsid wsp:val=&quot;00A62C12&quot;/&gt;&lt;wsp:rsid wsp:val=&quot;00A64A58&quot;/&gt;&lt;wsp:rsid wsp:val=&quot;00A654D8&quot;/&gt;&lt;wsp:rsid wsp:val=&quot;00A81CF7&quot;/&gt;&lt;wsp:rsid wsp:val=&quot;00A861DB&quot;/&gt;&lt;wsp:rsid wsp:val=&quot;00A956D4&quot;/&gt;&lt;wsp:rsid wsp:val=&quot;00AB0E64&quot;/&gt;&lt;wsp:rsid wsp:val=&quot;00AF2326&quot;/&gt;&lt;wsp:rsid wsp:val=&quot;00AF76E0&quot;/&gt;&lt;wsp:rsid wsp:val=&quot;00B03AFB&quot;/&gt;&lt;wsp:rsid wsp:val=&quot;00B136B1&quot;/&gt;&lt;wsp:rsid wsp:val=&quot;00B13FFB&quot;/&gt;&lt;wsp:rsid wsp:val=&quot;00B145CA&quot;/&gt;&lt;wsp:rsid wsp:val=&quot;00B2509D&quot;/&gt;&lt;wsp:rsid wsp:val=&quot;00B254F8&quot;/&gt;&lt;wsp:rsid wsp:val=&quot;00B27C5C&quot;/&gt;&lt;wsp:rsid wsp:val=&quot;00B32B7A&quot;/&gt;&lt;wsp:rsid wsp:val=&quot;00B52532&quot;/&gt;&lt;wsp:rsid wsp:val=&quot;00B87726&quot;/&gt;&lt;wsp:rsid wsp:val=&quot;00B97606&quot;/&gt;&lt;wsp:rsid wsp:val=&quot;00BA0E00&quot;/&gt;&lt;wsp:rsid wsp:val=&quot;00BA132A&quot;/&gt;&lt;wsp:rsid wsp:val=&quot;00BA6E40&quot;/&gt;&lt;wsp:rsid wsp:val=&quot;00BB0471&quot;/&gt;&lt;wsp:rsid wsp:val=&quot;00BB3FA8&quot;/&gt;&lt;wsp:rsid wsp:val=&quot;00BB5876&quot;/&gt;&lt;wsp:rsid wsp:val=&quot;00BD14F8&quot;/&gt;&lt;wsp:rsid wsp:val=&quot;00BD2679&quot;/&gt;&lt;wsp:rsid wsp:val=&quot;00BE57ED&quot;/&gt;&lt;wsp:rsid wsp:val=&quot;00BF2401&quot;/&gt;&lt;wsp:rsid wsp:val=&quot;00C16580&quot;/&gt;&lt;wsp:rsid wsp:val=&quot;00C27D80&quot;/&gt;&lt;wsp:rsid wsp:val=&quot;00C27E4A&quot;/&gt;&lt;wsp:rsid wsp:val=&quot;00C450F5&quot;/&gt;&lt;wsp:rsid wsp:val=&quot;00C45FA5&quot;/&gt;&lt;wsp:rsid wsp:val=&quot;00C57F55&quot;/&gt;&lt;wsp:rsid wsp:val=&quot;00C754BA&quot;/&gt;&lt;wsp:rsid wsp:val=&quot;00C85E61&quot;/&gt;&lt;wsp:rsid wsp:val=&quot;00C913BC&quot;/&gt;&lt;wsp:rsid wsp:val=&quot;00C91FE0&quot;/&gt;&lt;wsp:rsid wsp:val=&quot;00C9460C&quot;/&gt;&lt;wsp:rsid wsp:val=&quot;00CA309D&quot;/&gt;&lt;wsp:rsid wsp:val=&quot;00CA4068&quot;/&gt;&lt;wsp:rsid wsp:val=&quot;00CD101F&quot;/&gt;&lt;wsp:rsid wsp:val=&quot;00D05047&quot;/&gt;&lt;wsp:rsid wsp:val=&quot;00D15BA1&quot;/&gt;&lt;wsp:rsid wsp:val=&quot;00D2499D&quot;/&gt;&lt;wsp:rsid wsp:val=&quot;00D32D3D&quot;/&gt;&lt;wsp:rsid wsp:val=&quot;00D45F84&quot;/&gt;&lt;wsp:rsid wsp:val=&quot;00D4741C&quot;/&gt;&lt;wsp:rsid wsp:val=&quot;00D65285&quot;/&gt;&lt;wsp:rsid wsp:val=&quot;00D7607B&quot;/&gt;&lt;wsp:rsid wsp:val=&quot;00D845EC&quot;/&gt;&lt;wsp:rsid wsp:val=&quot;00D859BB&quot;/&gt;&lt;wsp:rsid wsp:val=&quot;00D938DB&quot;/&gt;&lt;wsp:rsid wsp:val=&quot;00D96B56&quot;/&gt;&lt;wsp:rsid wsp:val=&quot;00DA2BA5&quot;/&gt;&lt;wsp:rsid wsp:val=&quot;00DB3DA8&quot;/&gt;&lt;wsp:rsid wsp:val=&quot;00DD3C31&quot;/&gt;&lt;wsp:rsid wsp:val=&quot;00E04B0F&quot;/&gt;&lt;wsp:rsid wsp:val=&quot;00E0675A&quot;/&gt;&lt;wsp:rsid wsp:val=&quot;00E06A87&quot;/&gt;&lt;wsp:rsid wsp:val=&quot;00E0725A&quot;/&gt;&lt;wsp:rsid wsp:val=&quot;00E13E8F&quot;/&gt;&lt;wsp:rsid wsp:val=&quot;00E14059&quot;/&gt;&lt;wsp:rsid wsp:val=&quot;00E20AF2&quot;/&gt;&lt;wsp:rsid wsp:val=&quot;00E30513&quot;/&gt;&lt;wsp:rsid wsp:val=&quot;00E35ED9&quot;/&gt;&lt;wsp:rsid wsp:val=&quot;00E5393E&quot;/&gt;&lt;wsp:rsid wsp:val=&quot;00E610D3&quot;/&gt;&lt;wsp:rsid wsp:val=&quot;00E617C3&quot;/&gt;&lt;wsp:rsid wsp:val=&quot;00E758F1&quot;/&gt;&lt;wsp:rsid wsp:val=&quot;00E9213D&quot;/&gt;&lt;wsp:rsid wsp:val=&quot;00E947B0&quot;/&gt;&lt;wsp:rsid wsp:val=&quot;00EA1529&quot;/&gt;&lt;wsp:rsid wsp:val=&quot;00EB1051&quot;/&gt;&lt;wsp:rsid wsp:val=&quot;00EB698E&quot;/&gt;&lt;wsp:rsid wsp:val=&quot;00EE3BC1&quot;/&gt;&lt;wsp:rsid wsp:val=&quot;00EF21AD&quot;/&gt;&lt;wsp:rsid wsp:val=&quot;00F02A9F&quot;/&gt;&lt;wsp:rsid wsp:val=&quot;00F07EBF&quot;/&gt;&lt;wsp:rsid wsp:val=&quot;00F45F62&quot;/&gt;&lt;wsp:rsid wsp:val=&quot;00F918C0&quot;/&gt;&lt;wsp:rsid wsp:val=&quot;00F94099&quot;/&gt;&lt;wsp:rsid wsp:val=&quot;00FB5C9E&quot;/&gt;&lt;wsp:rsid wsp:val=&quot;00FB6F3A&quot;/&gt;&lt;wsp:rsid wsp:val=&quot;00FC5717&quot;/&gt;&lt;wsp:rsid wsp:val=&quot;00FD6A91&quot;/&gt;&lt;wsp:rsid wsp:val=&quot;00FE506C&quot;/&gt;&lt;/wsp:rsids&gt;&lt;/w:docPr&gt;&lt;w:body&gt;&lt;wx:sect&gt;&lt;w:p wsp:rsidR=&quot;00000000&quot; wsp:rsidRDefault=&quot;001066D3&quot; wsp:rsidP=&quot;001066D3&quot;&gt;&lt;m:oMathPara&gt;&lt;m:oMath&gt;&lt;m:sSub&gt;&lt;m:sSubPr&gt;&lt;m:ctrlPr&gt;&lt;w:rPr&gt;&lt;w:rFonts w:ascii=&quot;Cambria Math&quot; w:h-ansi=&quot;Cambria Math&quot; w:cs=&quot;Times New Roman&quot;/&gt;&lt;wx:font wx:val=&quot;Cambria Math&quot;/&gt;&lt;w:i/&gt;&lt;w:sz w:val=&quot;28&quot;/&gt;&lt;w:sz-cs w:val=&quot;28&quot;/&gt;&lt;/w:rPr&gt;&lt;/m:ctrlPr&gt;&lt;/m:sSubPr&gt;&lt;m:e&gt;&lt;m:r&gt;&lt;w:rPr&gt;&lt;w:rFonts w:ascii=&quot;Cambria Math&quot; w:h-ansi=&quot;Cambria Math&quot; w:cs=&quot;Times New Roman&quot;/&gt;&lt;wx:font wx:val=&quot;Cambria Math&quot;/&gt;&lt;w:i/&gt;&lt;w:sz w:val=&quot;28&quot;/&gt;&lt;w:sz-cs w:val=&quot;28&quot;/&gt;&lt;/w:rPr&gt;&lt;m:t&gt;Q&lt;/m:t&gt;&lt;/m:r&gt;&lt;/m:e&gt;&lt;m:sub&gt;&lt;m:r&gt;&lt;w:rPr&gt;&lt;w:rFonts w:ascii=&quot;Cambria Math&quot; w:h-ansi=&quot;Cambria Math&quot; w:cs=&quot;Times New Roman&quot;/&gt;&lt;wx:font wx:val=&quot;Cambria Math&quot;/&gt;&lt;w:i/&gt;&lt;w:sz w:val=&quot;28&quot;/&gt;&lt;w:sz-cs w:val=&quot;28&quot;/&gt;&lt;/w:rPr&gt;&lt;m:t&gt;РЅ&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9" o:title="" chromakey="white"/>
          </v:shape>
        </w:pict>
      </w:r>
      <w:r w:rsidRPr="0049520D">
        <w:rPr>
          <w:rFonts w:ascii="Times New Roman" w:hAnsi="Times New Roman" w:cs="Times New Roman"/>
          <w:sz w:val="28"/>
          <w:szCs w:val="28"/>
        </w:rPr>
        <w:fldChar w:fldCharType="end"/>
      </w:r>
      <w:r w:rsidRPr="009804F2">
        <w:rPr>
          <w:rFonts w:ascii="Times New Roman" w:hAnsi="Times New Roman" w:cs="Times New Roman"/>
          <w:sz w:val="28"/>
          <w:szCs w:val="28"/>
        </w:rPr>
        <w:t>, м</w:t>
      </w:r>
      <w:r w:rsidRPr="009804F2">
        <w:rPr>
          <w:rFonts w:ascii="Times New Roman" w:hAnsi="Times New Roman" w:cs="Times New Roman"/>
          <w:sz w:val="28"/>
          <w:szCs w:val="28"/>
          <w:vertAlign w:val="superscript"/>
        </w:rPr>
        <w:t>3</w:t>
      </w:r>
      <w:r w:rsidRPr="009804F2">
        <w:rPr>
          <w:rFonts w:ascii="Times New Roman" w:hAnsi="Times New Roman" w:cs="Times New Roman"/>
          <w:sz w:val="28"/>
          <w:szCs w:val="28"/>
        </w:rPr>
        <w:t>/ч</w:t>
      </w:r>
      <w:r>
        <w:rPr>
          <w:rFonts w:ascii="Times New Roman" w:hAnsi="Times New Roman" w:cs="Times New Roman"/>
          <w:sz w:val="28"/>
          <w:szCs w:val="28"/>
        </w:rPr>
        <w:t xml:space="preserve">, </w:t>
      </w:r>
      <w:r w:rsidRPr="009804F2">
        <w:rPr>
          <w:rFonts w:ascii="Times New Roman" w:hAnsi="Times New Roman" w:cs="Times New Roman"/>
          <w:sz w:val="28"/>
          <w:szCs w:val="28"/>
        </w:rPr>
        <w:t>с одним продувочным ко</w:t>
      </w:r>
      <w:r w:rsidRPr="009804F2">
        <w:rPr>
          <w:rFonts w:ascii="Times New Roman" w:hAnsi="Times New Roman" w:cs="Times New Roman"/>
          <w:sz w:val="28"/>
          <w:szCs w:val="28"/>
        </w:rPr>
        <w:t>т</w:t>
      </w:r>
      <w:r w:rsidRPr="009804F2">
        <w:rPr>
          <w:rFonts w:ascii="Times New Roman" w:hAnsi="Times New Roman" w:cs="Times New Roman"/>
          <w:sz w:val="28"/>
          <w:szCs w:val="28"/>
        </w:rPr>
        <w:t>лом равна:</w:t>
      </w:r>
    </w:p>
    <w:tbl>
      <w:tblPr>
        <w:tblW w:w="9444" w:type="dxa"/>
        <w:tblInd w:w="20" w:type="dxa"/>
        <w:tblLayout w:type="fixed"/>
        <w:tblLook w:val="00A0"/>
      </w:tblPr>
      <w:tblGrid>
        <w:gridCol w:w="8769"/>
        <w:gridCol w:w="675"/>
      </w:tblGrid>
      <w:tr w:rsidR="00DF6FF5" w:rsidRPr="009804F2" w:rsidTr="00B4580C">
        <w:tc>
          <w:tcPr>
            <w:tcW w:w="8769" w:type="dxa"/>
          </w:tcPr>
          <w:p w:rsidR="00DF6FF5" w:rsidRPr="0049520D" w:rsidRDefault="00DF6FF5" w:rsidP="00B4580C">
            <w:pPr>
              <w:spacing w:after="428" w:line="326" w:lineRule="exact"/>
              <w:ind w:firstLine="709"/>
              <w:jc w:val="center"/>
              <w:rPr>
                <w:rFonts w:ascii="Times New Roman" w:hAnsi="Times New Roman"/>
                <w:sz w:val="28"/>
                <w:szCs w:val="28"/>
              </w:rPr>
            </w:pPr>
            <w:r w:rsidRPr="0049520D">
              <w:rPr>
                <w:rFonts w:ascii="Times New Roman" w:hAnsi="Times New Roman"/>
                <w:sz w:val="28"/>
                <w:szCs w:val="28"/>
              </w:rPr>
              <w:fldChar w:fldCharType="begin"/>
            </w:r>
            <w:r w:rsidRPr="0049520D">
              <w:rPr>
                <w:rFonts w:ascii="Times New Roman" w:hAnsi="Times New Roman"/>
                <w:sz w:val="28"/>
                <w:szCs w:val="28"/>
              </w:rPr>
              <w:instrText xml:space="preserve"> QUOTE </w:instrText>
            </w:r>
            <w:r w:rsidRPr="0049520D">
              <w:rPr>
                <w:position w:val="-6"/>
              </w:rPr>
              <w:pict>
                <v:shape id="_x0000_i1046" type="#_x0000_t75" style="width:1in;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stylePaneFormatFilter w:val=&quot;3F01&quot;/&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7967&quot;/&gt;&lt;wsp:rsid wsp:val=&quot;000029D6&quot;/&gt;&lt;wsp:rsid wsp:val=&quot;00002C4D&quot;/&gt;&lt;wsp:rsid wsp:val=&quot;00017571&quot;/&gt;&lt;wsp:rsid wsp:val=&quot;00027105&quot;/&gt;&lt;wsp:rsid wsp:val=&quot;00033732&quot;/&gt;&lt;wsp:rsid wsp:val=&quot;00033F33&quot;/&gt;&lt;wsp:rsid wsp:val=&quot;000474BF&quot;/&gt;&lt;wsp:rsid wsp:val=&quot;00051CF3&quot;/&gt;&lt;wsp:rsid wsp:val=&quot;00060869&quot;/&gt;&lt;wsp:rsid wsp:val=&quot;000625C0&quot;/&gt;&lt;wsp:rsid wsp:val=&quot;00073578&quot;/&gt;&lt;wsp:rsid wsp:val=&quot;0007381A&quot;/&gt;&lt;wsp:rsid wsp:val=&quot;00076D95&quot;/&gt;&lt;wsp:rsid wsp:val=&quot;00080AC8&quot;/&gt;&lt;wsp:rsid wsp:val=&quot;00085754&quot;/&gt;&lt;wsp:rsid wsp:val=&quot;00086DEE&quot;/&gt;&lt;wsp:rsid wsp:val=&quot;00090228&quot;/&gt;&lt;wsp:rsid wsp:val=&quot;00094FC2&quot;/&gt;&lt;wsp:rsid wsp:val=&quot;000A0A94&quot;/&gt;&lt;wsp:rsid wsp:val=&quot;000B1DCA&quot;/&gt;&lt;wsp:rsid wsp:val=&quot;000B69E2&quot;/&gt;&lt;wsp:rsid wsp:val=&quot;000D4124&quot;/&gt;&lt;wsp:rsid wsp:val=&quot;000D6D2E&quot;/&gt;&lt;wsp:rsid wsp:val=&quot;000E0B24&quot;/&gt;&lt;wsp:rsid wsp:val=&quot;000E587C&quot;/&gt;&lt;wsp:rsid wsp:val=&quot;0015407B&quot;/&gt;&lt;wsp:rsid wsp:val=&quot;001556AA&quot;/&gt;&lt;wsp:rsid wsp:val=&quot;00173065&quot;/&gt;&lt;wsp:rsid wsp:val=&quot;00177F55&quot;/&gt;&lt;wsp:rsid wsp:val=&quot;00181CB6&quot;/&gt;&lt;wsp:rsid wsp:val=&quot;00195939&quot;/&gt;&lt;wsp:rsid wsp:val=&quot;001A0271&quot;/&gt;&lt;wsp:rsid wsp:val=&quot;001A3F32&quot;/&gt;&lt;wsp:rsid wsp:val=&quot;001A4AE0&quot;/&gt;&lt;wsp:rsid wsp:val=&quot;001B3810&quot;/&gt;&lt;wsp:rsid wsp:val=&quot;001B5BDD&quot;/&gt;&lt;wsp:rsid wsp:val=&quot;001C7C77&quot;/&gt;&lt;wsp:rsid wsp:val=&quot;001D6FF2&quot;/&gt;&lt;wsp:rsid wsp:val=&quot;001E08B2&quot;/&gt;&lt;wsp:rsid wsp:val=&quot;001E0A17&quot;/&gt;&lt;wsp:rsid wsp:val=&quot;002040FD&quot;/&gt;&lt;wsp:rsid wsp:val=&quot;00205FE0&quot;/&gt;&lt;wsp:rsid wsp:val=&quot;00206D1B&quot;/&gt;&lt;wsp:rsid wsp:val=&quot;0021372E&quot;/&gt;&lt;wsp:rsid wsp:val=&quot;002155CA&quot;/&gt;&lt;wsp:rsid wsp:val=&quot;00230FA3&quot;/&gt;&lt;wsp:rsid wsp:val=&quot;00242A24&quot;/&gt;&lt;wsp:rsid wsp:val=&quot;00246F22&quot;/&gt;&lt;wsp:rsid wsp:val=&quot;00251DB5&quot;/&gt;&lt;wsp:rsid wsp:val=&quot;00255836&quot;/&gt;&lt;wsp:rsid wsp:val=&quot;00273425&quot;/&gt;&lt;wsp:rsid wsp:val=&quot;00280B08&quot;/&gt;&lt;wsp:rsid wsp:val=&quot;00283806&quot;/&gt;&lt;wsp:rsid wsp:val=&quot;00287A81&quot;/&gt;&lt;wsp:rsid wsp:val=&quot;00293113&quot;/&gt;&lt;wsp:rsid wsp:val=&quot;002A2466&quot;/&gt;&lt;wsp:rsid wsp:val=&quot;002A5C24&quot;/&gt;&lt;wsp:rsid wsp:val=&quot;002B46DF&quot;/&gt;&lt;wsp:rsid wsp:val=&quot;002B5456&quot;/&gt;&lt;wsp:rsid wsp:val=&quot;002E407E&quot;/&gt;&lt;wsp:rsid wsp:val=&quot;00306714&quot;/&gt;&lt;wsp:rsid wsp:val=&quot;0036029F&quot;/&gt;&lt;wsp:rsid wsp:val=&quot;00363F07&quot;/&gt;&lt;wsp:rsid wsp:val=&quot;003644EE&quot;/&gt;&lt;wsp:rsid wsp:val=&quot;00372256&quot;/&gt;&lt;wsp:rsid wsp:val=&quot;00373D04&quot;/&gt;&lt;wsp:rsid wsp:val=&quot;00381C9D&quot;/&gt;&lt;wsp:rsid wsp:val=&quot;00381D49&quot;/&gt;&lt;wsp:rsid wsp:val=&quot;003874E0&quot;/&gt;&lt;wsp:rsid wsp:val=&quot;003963DE&quot;/&gt;&lt;wsp:rsid wsp:val=&quot;003B41A7&quot;/&gt;&lt;wsp:rsid wsp:val=&quot;003C472E&quot;/&gt;&lt;wsp:rsid wsp:val=&quot;003D0D3C&quot;/&gt;&lt;wsp:rsid wsp:val=&quot;003D1F8C&quot;/&gt;&lt;wsp:rsid wsp:val=&quot;00405D96&quot;/&gt;&lt;wsp:rsid wsp:val=&quot;00406458&quot;/&gt;&lt;wsp:rsid wsp:val=&quot;00411DF4&quot;/&gt;&lt;wsp:rsid wsp:val=&quot;00414304&quot;/&gt;&lt;wsp:rsid wsp:val=&quot;00420762&quot;/&gt;&lt;wsp:rsid wsp:val=&quot;00451827&quot;/&gt;&lt;wsp:rsid wsp:val=&quot;00467F24&quot;/&gt;&lt;wsp:rsid wsp:val=&quot;00475886&quot;/&gt;&lt;wsp:rsid wsp:val=&quot;0048362D&quot;/&gt;&lt;wsp:rsid wsp:val=&quot;0049520D&quot;/&gt;&lt;wsp:rsid wsp:val=&quot;004A21E0&quot;/&gt;&lt;wsp:rsid wsp:val=&quot;004A722A&quot;/&gt;&lt;wsp:rsid wsp:val=&quot;004D4ACD&quot;/&gt;&lt;wsp:rsid wsp:val=&quot;00510687&quot;/&gt;&lt;wsp:rsid wsp:val=&quot;00537744&quot;/&gt;&lt;wsp:rsid wsp:val=&quot;005402BE&quot;/&gt;&lt;wsp:rsid wsp:val=&quot;0057003C&quot;/&gt;&lt;wsp:rsid wsp:val=&quot;00577FF7&quot;/&gt;&lt;wsp:rsid wsp:val=&quot;00592609&quot;/&gt;&lt;wsp:rsid wsp:val=&quot;005B0060&quot;/&gt;&lt;wsp:rsid wsp:val=&quot;005D634F&quot;/&gt;&lt;wsp:rsid wsp:val=&quot;005E0BB9&quot;/&gt;&lt;wsp:rsid wsp:val=&quot;005E7967&quot;/&gt;&lt;wsp:rsid wsp:val=&quot;006003FA&quot;/&gt;&lt;wsp:rsid wsp:val=&quot;00613EE0&quot;/&gt;&lt;wsp:rsid wsp:val=&quot;0061571C&quot;/&gt;&lt;wsp:rsid wsp:val=&quot;006230FC&quot;/&gt;&lt;wsp:rsid wsp:val=&quot;0063638F&quot;/&gt;&lt;wsp:rsid wsp:val=&quot;00640E53&quot;/&gt;&lt;wsp:rsid wsp:val=&quot;006678CB&quot;/&gt;&lt;wsp:rsid wsp:val=&quot;006928ED&quot;/&gt;&lt;wsp:rsid wsp:val=&quot;006A3994&quot;/&gt;&lt;wsp:rsid wsp:val=&quot;006B2D90&quot;/&gt;&lt;wsp:rsid wsp:val=&quot;006B345C&quot;/&gt;&lt;wsp:rsid wsp:val=&quot;006B6E40&quot;/&gt;&lt;wsp:rsid wsp:val=&quot;006C626F&quot;/&gt;&lt;wsp:rsid wsp:val=&quot;006E19E2&quot;/&gt;&lt;wsp:rsid wsp:val=&quot;00705012&quot;/&gt;&lt;wsp:rsid wsp:val=&quot;00715F3C&quot;/&gt;&lt;wsp:rsid wsp:val=&quot;00724CB8&quot;/&gt;&lt;wsp:rsid wsp:val=&quot;007335C2&quot;/&gt;&lt;wsp:rsid wsp:val=&quot;00734329&quot;/&gt;&lt;wsp:rsid wsp:val=&quot;007620A1&quot;/&gt;&lt;wsp:rsid wsp:val=&quot;00772C38&quot;/&gt;&lt;wsp:rsid wsp:val=&quot;007947FA&quot;/&gt;&lt;wsp:rsid wsp:val=&quot;007C72DD&quot;/&gt;&lt;wsp:rsid wsp:val=&quot;007E7304&quot;/&gt;&lt;wsp:rsid wsp:val=&quot;008038BC&quot;/&gt;&lt;wsp:rsid wsp:val=&quot;0081351E&quot;/&gt;&lt;wsp:rsid wsp:val=&quot;00842133&quot;/&gt;&lt;wsp:rsid wsp:val=&quot;00853250&quot;/&gt;&lt;wsp:rsid wsp:val=&quot;008533EE&quot;/&gt;&lt;wsp:rsid wsp:val=&quot;00867A35&quot;/&gt;&lt;wsp:rsid wsp:val=&quot;008869F0&quot;/&gt;&lt;wsp:rsid wsp:val=&quot;00891F55&quot;/&gt;&lt;wsp:rsid wsp:val=&quot;008A1A49&quot;/&gt;&lt;wsp:rsid wsp:val=&quot;008C0D75&quot;/&gt;&lt;wsp:rsid wsp:val=&quot;008C0EE6&quot;/&gt;&lt;wsp:rsid wsp:val=&quot;008E2629&quot;/&gt;&lt;wsp:rsid wsp:val=&quot;00901CDF&quot;/&gt;&lt;wsp:rsid wsp:val=&quot;00906E72&quot;/&gt;&lt;wsp:rsid wsp:val=&quot;00936388&quot;/&gt;&lt;wsp:rsid wsp:val=&quot;00950E9A&quot;/&gt;&lt;wsp:rsid wsp:val=&quot;009611D4&quot;/&gt;&lt;wsp:rsid wsp:val=&quot;00973E08&quot;/&gt;&lt;wsp:rsid wsp:val=&quot;00985B8D&quot;/&gt;&lt;wsp:rsid wsp:val=&quot;009C1638&quot;/&gt;&lt;wsp:rsid wsp:val=&quot;009D077F&quot;/&gt;&lt;wsp:rsid wsp:val=&quot;009E2920&quot;/&gt;&lt;wsp:rsid wsp:val=&quot;009E6654&quot;/&gt;&lt;wsp:rsid wsp:val=&quot;00A026FC&quot;/&gt;&lt;wsp:rsid wsp:val=&quot;00A06D7A&quot;/&gt;&lt;wsp:rsid wsp:val=&quot;00A2375C&quot;/&gt;&lt;wsp:rsid wsp:val=&quot;00A3675F&quot;/&gt;&lt;wsp:rsid wsp:val=&quot;00A45515&quot;/&gt;&lt;wsp:rsid wsp:val=&quot;00A51BE7&quot;/&gt;&lt;wsp:rsid wsp:val=&quot;00A53B14&quot;/&gt;&lt;wsp:rsid wsp:val=&quot;00A62C12&quot;/&gt;&lt;wsp:rsid wsp:val=&quot;00A64A58&quot;/&gt;&lt;wsp:rsid wsp:val=&quot;00A654D8&quot;/&gt;&lt;wsp:rsid wsp:val=&quot;00A81CF7&quot;/&gt;&lt;wsp:rsid wsp:val=&quot;00A861DB&quot;/&gt;&lt;wsp:rsid wsp:val=&quot;00A956D4&quot;/&gt;&lt;wsp:rsid wsp:val=&quot;00AB0E64&quot;/&gt;&lt;wsp:rsid wsp:val=&quot;00AF2326&quot;/&gt;&lt;wsp:rsid wsp:val=&quot;00AF76E0&quot;/&gt;&lt;wsp:rsid wsp:val=&quot;00B03AFB&quot;/&gt;&lt;wsp:rsid wsp:val=&quot;00B136B1&quot;/&gt;&lt;wsp:rsid wsp:val=&quot;00B13FFB&quot;/&gt;&lt;wsp:rsid wsp:val=&quot;00B145CA&quot;/&gt;&lt;wsp:rsid wsp:val=&quot;00B2509D&quot;/&gt;&lt;wsp:rsid wsp:val=&quot;00B254F8&quot;/&gt;&lt;wsp:rsid wsp:val=&quot;00B27C5C&quot;/&gt;&lt;wsp:rsid wsp:val=&quot;00B32B7A&quot;/&gt;&lt;wsp:rsid wsp:val=&quot;00B52532&quot;/&gt;&lt;wsp:rsid wsp:val=&quot;00B87726&quot;/&gt;&lt;wsp:rsid wsp:val=&quot;00B97606&quot;/&gt;&lt;wsp:rsid wsp:val=&quot;00BA0E00&quot;/&gt;&lt;wsp:rsid wsp:val=&quot;00BA132A&quot;/&gt;&lt;wsp:rsid wsp:val=&quot;00BA6E40&quot;/&gt;&lt;wsp:rsid wsp:val=&quot;00BB0471&quot;/&gt;&lt;wsp:rsid wsp:val=&quot;00BB3FA8&quot;/&gt;&lt;wsp:rsid wsp:val=&quot;00BB5876&quot;/&gt;&lt;wsp:rsid wsp:val=&quot;00BD14F8&quot;/&gt;&lt;wsp:rsid wsp:val=&quot;00BD2679&quot;/&gt;&lt;wsp:rsid wsp:val=&quot;00BE57ED&quot;/&gt;&lt;wsp:rsid wsp:val=&quot;00BF2401&quot;/&gt;&lt;wsp:rsid wsp:val=&quot;00C16580&quot;/&gt;&lt;wsp:rsid wsp:val=&quot;00C27D80&quot;/&gt;&lt;wsp:rsid wsp:val=&quot;00C27E4A&quot;/&gt;&lt;wsp:rsid wsp:val=&quot;00C450F5&quot;/&gt;&lt;wsp:rsid wsp:val=&quot;00C45FA5&quot;/&gt;&lt;wsp:rsid wsp:val=&quot;00C57F55&quot;/&gt;&lt;wsp:rsid wsp:val=&quot;00C754BA&quot;/&gt;&lt;wsp:rsid wsp:val=&quot;00C85E61&quot;/&gt;&lt;wsp:rsid wsp:val=&quot;00C913BC&quot;/&gt;&lt;wsp:rsid wsp:val=&quot;00C91FE0&quot;/&gt;&lt;wsp:rsid wsp:val=&quot;00C9460C&quot;/&gt;&lt;wsp:rsid wsp:val=&quot;00CA309D&quot;/&gt;&lt;wsp:rsid wsp:val=&quot;00CA4068&quot;/&gt;&lt;wsp:rsid wsp:val=&quot;00CD101F&quot;/&gt;&lt;wsp:rsid wsp:val=&quot;00D05047&quot;/&gt;&lt;wsp:rsid wsp:val=&quot;00D15BA1&quot;/&gt;&lt;wsp:rsid wsp:val=&quot;00D2499D&quot;/&gt;&lt;wsp:rsid wsp:val=&quot;00D32D3D&quot;/&gt;&lt;wsp:rsid wsp:val=&quot;00D45F84&quot;/&gt;&lt;wsp:rsid wsp:val=&quot;00D4741C&quot;/&gt;&lt;wsp:rsid wsp:val=&quot;00D65285&quot;/&gt;&lt;wsp:rsid wsp:val=&quot;00D7607B&quot;/&gt;&lt;wsp:rsid wsp:val=&quot;00D845EC&quot;/&gt;&lt;wsp:rsid wsp:val=&quot;00D859BB&quot;/&gt;&lt;wsp:rsid wsp:val=&quot;00D938DB&quot;/&gt;&lt;wsp:rsid wsp:val=&quot;00D96B56&quot;/&gt;&lt;wsp:rsid wsp:val=&quot;00DA2BA5&quot;/&gt;&lt;wsp:rsid wsp:val=&quot;00DB3DA8&quot;/&gt;&lt;wsp:rsid wsp:val=&quot;00DD3C31&quot;/&gt;&lt;wsp:rsid wsp:val=&quot;00E04B0F&quot;/&gt;&lt;wsp:rsid wsp:val=&quot;00E0675A&quot;/&gt;&lt;wsp:rsid wsp:val=&quot;00E06A87&quot;/&gt;&lt;wsp:rsid wsp:val=&quot;00E0725A&quot;/&gt;&lt;wsp:rsid wsp:val=&quot;00E13E8F&quot;/&gt;&lt;wsp:rsid wsp:val=&quot;00E14059&quot;/&gt;&lt;wsp:rsid wsp:val=&quot;00E20AF2&quot;/&gt;&lt;wsp:rsid wsp:val=&quot;00E30513&quot;/&gt;&lt;wsp:rsid wsp:val=&quot;00E35ED9&quot;/&gt;&lt;wsp:rsid wsp:val=&quot;00E5393E&quot;/&gt;&lt;wsp:rsid wsp:val=&quot;00E610D3&quot;/&gt;&lt;wsp:rsid wsp:val=&quot;00E617C3&quot;/&gt;&lt;wsp:rsid wsp:val=&quot;00E758F1&quot;/&gt;&lt;wsp:rsid wsp:val=&quot;00E9213D&quot;/&gt;&lt;wsp:rsid wsp:val=&quot;00E947B0&quot;/&gt;&lt;wsp:rsid wsp:val=&quot;00EA1529&quot;/&gt;&lt;wsp:rsid wsp:val=&quot;00EB1051&quot;/&gt;&lt;wsp:rsid wsp:val=&quot;00EB698E&quot;/&gt;&lt;wsp:rsid wsp:val=&quot;00EE3BC1&quot;/&gt;&lt;wsp:rsid wsp:val=&quot;00EF21AD&quot;/&gt;&lt;wsp:rsid wsp:val=&quot;00F02A9F&quot;/&gt;&lt;wsp:rsid wsp:val=&quot;00F07EBF&quot;/&gt;&lt;wsp:rsid wsp:val=&quot;00F45F62&quot;/&gt;&lt;wsp:rsid wsp:val=&quot;00F918C0&quot;/&gt;&lt;wsp:rsid wsp:val=&quot;00F94099&quot;/&gt;&lt;wsp:rsid wsp:val=&quot;00FB5C9E&quot;/&gt;&lt;wsp:rsid wsp:val=&quot;00FB6F3A&quot;/&gt;&lt;wsp:rsid wsp:val=&quot;00FC5717&quot;/&gt;&lt;wsp:rsid wsp:val=&quot;00FD6A91&quot;/&gt;&lt;wsp:rsid wsp:val=&quot;00FE506C&quot;/&gt;&lt;/wsp:rsids&gt;&lt;/w:docPr&gt;&lt;w:body&gt;&lt;wx:sect&gt;&lt;w:p wsp:rsidR=&quot;00000000&quot; wsp:rsidRDefault=&quot;00867A35&quot; wsp:rsidP=&quot;00867A35&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lang w:val=&quot;EN-US&quot;/&gt;&lt;/w:rPr&gt;&lt;m:t&gt;Q&lt;/m:t&gt;&lt;/m:r&gt;&lt;/m:e&gt;&lt;m:sub&gt;&lt;m:r&gt;&lt;w:rPr&gt;&lt;w:rFonts w:ascii=&quot;Cambria Math&quot; w:h-ansi=&quot;Cambria Math&quot;/&gt;&lt;wx:font wx:val=&quot;Cambria Math&quot;/&gt;&lt;w:i/&gt;&lt;w:sz w:val=&quot;28&quot;/&gt;&lt;w:sz-cs w:val=&quot;28&quot;/&gt;&lt;/w:rPr&gt;&lt;m:t&gt;РЅ&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nk&lt;/m:t&gt;&lt;/m:r&gt;&lt;/m:sub&gt;&lt;/m:sSub&gt;&lt;m:r&gt;&lt;w:rPr&gt;&lt;w:rFonts w:ascii=&quot;Cambria Math&quot; w:h-ansi=&quot;Cambria Math&quot;/&gt;&lt;wx:font wx:val=&quot;Cambria Math&quot;/&gt;&lt;w:i/&gt;&lt;w:sz w:val=&quot;28&quot;/&gt;&lt;w:sz-cs w:val=&quot;28&quot;/&gt;&lt;/w:rPr&gt;&lt;m:t&gt;в€™&lt;/m:t&gt;&lt;/m:r&gt;&lt;m:r&gt;&lt;w:rPr&gt;&lt;w:rFonts w:ascii=&quot;Cambria Math&quot; w:h-ansi=&quot;Cambria Math&quot;/&gt;&lt;wx:font wx:val=&quot;Cambria Math&quot;/&gt;&lt;w:i/&gt;&lt;w:sz w:val=&quot;28&quot;/&gt;&lt;w:sz-cs w:val=&quot;28&quot;/&gt;&lt;w:lang w:val=&quot;EN-US&quot;/&gt;&lt;/w:rPr&gt;&lt;m:t&gt;n&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0" o:title="" chromakey="white"/>
                </v:shape>
              </w:pict>
            </w:r>
            <w:r w:rsidRPr="0049520D">
              <w:rPr>
                <w:rFonts w:ascii="Times New Roman" w:hAnsi="Times New Roman"/>
                <w:sz w:val="28"/>
                <w:szCs w:val="28"/>
              </w:rPr>
              <w:instrText xml:space="preserve"> </w:instrText>
            </w:r>
            <w:r w:rsidRPr="0049520D">
              <w:rPr>
                <w:rFonts w:ascii="Times New Roman" w:hAnsi="Times New Roman"/>
                <w:sz w:val="28"/>
                <w:szCs w:val="28"/>
              </w:rPr>
              <w:fldChar w:fldCharType="separate"/>
            </w:r>
            <w:r w:rsidRPr="0049520D">
              <w:rPr>
                <w:position w:val="-6"/>
              </w:rPr>
              <w:pict>
                <v:shape id="_x0000_i1047" type="#_x0000_t75" style="width:1in;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stylePaneFormatFilter w:val=&quot;3F01&quot;/&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7967&quot;/&gt;&lt;wsp:rsid wsp:val=&quot;000029D6&quot;/&gt;&lt;wsp:rsid wsp:val=&quot;00002C4D&quot;/&gt;&lt;wsp:rsid wsp:val=&quot;00017571&quot;/&gt;&lt;wsp:rsid wsp:val=&quot;00027105&quot;/&gt;&lt;wsp:rsid wsp:val=&quot;00033732&quot;/&gt;&lt;wsp:rsid wsp:val=&quot;00033F33&quot;/&gt;&lt;wsp:rsid wsp:val=&quot;000474BF&quot;/&gt;&lt;wsp:rsid wsp:val=&quot;00051CF3&quot;/&gt;&lt;wsp:rsid wsp:val=&quot;00060869&quot;/&gt;&lt;wsp:rsid wsp:val=&quot;000625C0&quot;/&gt;&lt;wsp:rsid wsp:val=&quot;00073578&quot;/&gt;&lt;wsp:rsid wsp:val=&quot;0007381A&quot;/&gt;&lt;wsp:rsid wsp:val=&quot;00076D95&quot;/&gt;&lt;wsp:rsid wsp:val=&quot;00080AC8&quot;/&gt;&lt;wsp:rsid wsp:val=&quot;00085754&quot;/&gt;&lt;wsp:rsid wsp:val=&quot;00086DEE&quot;/&gt;&lt;wsp:rsid wsp:val=&quot;00090228&quot;/&gt;&lt;wsp:rsid wsp:val=&quot;00094FC2&quot;/&gt;&lt;wsp:rsid wsp:val=&quot;000A0A94&quot;/&gt;&lt;wsp:rsid wsp:val=&quot;000B1DCA&quot;/&gt;&lt;wsp:rsid wsp:val=&quot;000B69E2&quot;/&gt;&lt;wsp:rsid wsp:val=&quot;000D4124&quot;/&gt;&lt;wsp:rsid wsp:val=&quot;000D6D2E&quot;/&gt;&lt;wsp:rsid wsp:val=&quot;000E0B24&quot;/&gt;&lt;wsp:rsid wsp:val=&quot;000E587C&quot;/&gt;&lt;wsp:rsid wsp:val=&quot;0015407B&quot;/&gt;&lt;wsp:rsid wsp:val=&quot;001556AA&quot;/&gt;&lt;wsp:rsid wsp:val=&quot;00173065&quot;/&gt;&lt;wsp:rsid wsp:val=&quot;00177F55&quot;/&gt;&lt;wsp:rsid wsp:val=&quot;00181CB6&quot;/&gt;&lt;wsp:rsid wsp:val=&quot;00195939&quot;/&gt;&lt;wsp:rsid wsp:val=&quot;001A0271&quot;/&gt;&lt;wsp:rsid wsp:val=&quot;001A3F32&quot;/&gt;&lt;wsp:rsid wsp:val=&quot;001A4AE0&quot;/&gt;&lt;wsp:rsid wsp:val=&quot;001B3810&quot;/&gt;&lt;wsp:rsid wsp:val=&quot;001B5BDD&quot;/&gt;&lt;wsp:rsid wsp:val=&quot;001C7C77&quot;/&gt;&lt;wsp:rsid wsp:val=&quot;001D6FF2&quot;/&gt;&lt;wsp:rsid wsp:val=&quot;001E08B2&quot;/&gt;&lt;wsp:rsid wsp:val=&quot;001E0A17&quot;/&gt;&lt;wsp:rsid wsp:val=&quot;002040FD&quot;/&gt;&lt;wsp:rsid wsp:val=&quot;00205FE0&quot;/&gt;&lt;wsp:rsid wsp:val=&quot;00206D1B&quot;/&gt;&lt;wsp:rsid wsp:val=&quot;0021372E&quot;/&gt;&lt;wsp:rsid wsp:val=&quot;002155CA&quot;/&gt;&lt;wsp:rsid wsp:val=&quot;00230FA3&quot;/&gt;&lt;wsp:rsid wsp:val=&quot;00242A24&quot;/&gt;&lt;wsp:rsid wsp:val=&quot;00246F22&quot;/&gt;&lt;wsp:rsid wsp:val=&quot;00251DB5&quot;/&gt;&lt;wsp:rsid wsp:val=&quot;00255836&quot;/&gt;&lt;wsp:rsid wsp:val=&quot;00273425&quot;/&gt;&lt;wsp:rsid wsp:val=&quot;00280B08&quot;/&gt;&lt;wsp:rsid wsp:val=&quot;00283806&quot;/&gt;&lt;wsp:rsid wsp:val=&quot;00287A81&quot;/&gt;&lt;wsp:rsid wsp:val=&quot;00293113&quot;/&gt;&lt;wsp:rsid wsp:val=&quot;002A2466&quot;/&gt;&lt;wsp:rsid wsp:val=&quot;002A5C24&quot;/&gt;&lt;wsp:rsid wsp:val=&quot;002B46DF&quot;/&gt;&lt;wsp:rsid wsp:val=&quot;002B5456&quot;/&gt;&lt;wsp:rsid wsp:val=&quot;002E407E&quot;/&gt;&lt;wsp:rsid wsp:val=&quot;00306714&quot;/&gt;&lt;wsp:rsid wsp:val=&quot;0036029F&quot;/&gt;&lt;wsp:rsid wsp:val=&quot;00363F07&quot;/&gt;&lt;wsp:rsid wsp:val=&quot;003644EE&quot;/&gt;&lt;wsp:rsid wsp:val=&quot;00372256&quot;/&gt;&lt;wsp:rsid wsp:val=&quot;00373D04&quot;/&gt;&lt;wsp:rsid wsp:val=&quot;00381C9D&quot;/&gt;&lt;wsp:rsid wsp:val=&quot;00381D49&quot;/&gt;&lt;wsp:rsid wsp:val=&quot;003874E0&quot;/&gt;&lt;wsp:rsid wsp:val=&quot;003963DE&quot;/&gt;&lt;wsp:rsid wsp:val=&quot;003B41A7&quot;/&gt;&lt;wsp:rsid wsp:val=&quot;003C472E&quot;/&gt;&lt;wsp:rsid wsp:val=&quot;003D0D3C&quot;/&gt;&lt;wsp:rsid wsp:val=&quot;003D1F8C&quot;/&gt;&lt;wsp:rsid wsp:val=&quot;00405D96&quot;/&gt;&lt;wsp:rsid wsp:val=&quot;00406458&quot;/&gt;&lt;wsp:rsid wsp:val=&quot;00411DF4&quot;/&gt;&lt;wsp:rsid wsp:val=&quot;00414304&quot;/&gt;&lt;wsp:rsid wsp:val=&quot;00420762&quot;/&gt;&lt;wsp:rsid wsp:val=&quot;00451827&quot;/&gt;&lt;wsp:rsid wsp:val=&quot;00467F24&quot;/&gt;&lt;wsp:rsid wsp:val=&quot;00475886&quot;/&gt;&lt;wsp:rsid wsp:val=&quot;0048362D&quot;/&gt;&lt;wsp:rsid wsp:val=&quot;0049520D&quot;/&gt;&lt;wsp:rsid wsp:val=&quot;004A21E0&quot;/&gt;&lt;wsp:rsid wsp:val=&quot;004A722A&quot;/&gt;&lt;wsp:rsid wsp:val=&quot;004D4ACD&quot;/&gt;&lt;wsp:rsid wsp:val=&quot;00510687&quot;/&gt;&lt;wsp:rsid wsp:val=&quot;00537744&quot;/&gt;&lt;wsp:rsid wsp:val=&quot;005402BE&quot;/&gt;&lt;wsp:rsid wsp:val=&quot;0057003C&quot;/&gt;&lt;wsp:rsid wsp:val=&quot;00577FF7&quot;/&gt;&lt;wsp:rsid wsp:val=&quot;00592609&quot;/&gt;&lt;wsp:rsid wsp:val=&quot;005B0060&quot;/&gt;&lt;wsp:rsid wsp:val=&quot;005D634F&quot;/&gt;&lt;wsp:rsid wsp:val=&quot;005E0BB9&quot;/&gt;&lt;wsp:rsid wsp:val=&quot;005E7967&quot;/&gt;&lt;wsp:rsid wsp:val=&quot;006003FA&quot;/&gt;&lt;wsp:rsid wsp:val=&quot;00613EE0&quot;/&gt;&lt;wsp:rsid wsp:val=&quot;0061571C&quot;/&gt;&lt;wsp:rsid wsp:val=&quot;006230FC&quot;/&gt;&lt;wsp:rsid wsp:val=&quot;0063638F&quot;/&gt;&lt;wsp:rsid wsp:val=&quot;00640E53&quot;/&gt;&lt;wsp:rsid wsp:val=&quot;006678CB&quot;/&gt;&lt;wsp:rsid wsp:val=&quot;006928ED&quot;/&gt;&lt;wsp:rsid wsp:val=&quot;006A3994&quot;/&gt;&lt;wsp:rsid wsp:val=&quot;006B2D90&quot;/&gt;&lt;wsp:rsid wsp:val=&quot;006B345C&quot;/&gt;&lt;wsp:rsid wsp:val=&quot;006B6E40&quot;/&gt;&lt;wsp:rsid wsp:val=&quot;006C626F&quot;/&gt;&lt;wsp:rsid wsp:val=&quot;006E19E2&quot;/&gt;&lt;wsp:rsid wsp:val=&quot;00705012&quot;/&gt;&lt;wsp:rsid wsp:val=&quot;00715F3C&quot;/&gt;&lt;wsp:rsid wsp:val=&quot;00724CB8&quot;/&gt;&lt;wsp:rsid wsp:val=&quot;007335C2&quot;/&gt;&lt;wsp:rsid wsp:val=&quot;00734329&quot;/&gt;&lt;wsp:rsid wsp:val=&quot;007620A1&quot;/&gt;&lt;wsp:rsid wsp:val=&quot;00772C38&quot;/&gt;&lt;wsp:rsid wsp:val=&quot;007947FA&quot;/&gt;&lt;wsp:rsid wsp:val=&quot;007C72DD&quot;/&gt;&lt;wsp:rsid wsp:val=&quot;007E7304&quot;/&gt;&lt;wsp:rsid wsp:val=&quot;008038BC&quot;/&gt;&lt;wsp:rsid wsp:val=&quot;0081351E&quot;/&gt;&lt;wsp:rsid wsp:val=&quot;00842133&quot;/&gt;&lt;wsp:rsid wsp:val=&quot;00853250&quot;/&gt;&lt;wsp:rsid wsp:val=&quot;008533EE&quot;/&gt;&lt;wsp:rsid wsp:val=&quot;00867A35&quot;/&gt;&lt;wsp:rsid wsp:val=&quot;008869F0&quot;/&gt;&lt;wsp:rsid wsp:val=&quot;00891F55&quot;/&gt;&lt;wsp:rsid wsp:val=&quot;008A1A49&quot;/&gt;&lt;wsp:rsid wsp:val=&quot;008C0D75&quot;/&gt;&lt;wsp:rsid wsp:val=&quot;008C0EE6&quot;/&gt;&lt;wsp:rsid wsp:val=&quot;008E2629&quot;/&gt;&lt;wsp:rsid wsp:val=&quot;00901CDF&quot;/&gt;&lt;wsp:rsid wsp:val=&quot;00906E72&quot;/&gt;&lt;wsp:rsid wsp:val=&quot;00936388&quot;/&gt;&lt;wsp:rsid wsp:val=&quot;00950E9A&quot;/&gt;&lt;wsp:rsid wsp:val=&quot;009611D4&quot;/&gt;&lt;wsp:rsid wsp:val=&quot;00973E08&quot;/&gt;&lt;wsp:rsid wsp:val=&quot;00985B8D&quot;/&gt;&lt;wsp:rsid wsp:val=&quot;009C1638&quot;/&gt;&lt;wsp:rsid wsp:val=&quot;009D077F&quot;/&gt;&lt;wsp:rsid wsp:val=&quot;009E2920&quot;/&gt;&lt;wsp:rsid wsp:val=&quot;009E6654&quot;/&gt;&lt;wsp:rsid wsp:val=&quot;00A026FC&quot;/&gt;&lt;wsp:rsid wsp:val=&quot;00A06D7A&quot;/&gt;&lt;wsp:rsid wsp:val=&quot;00A2375C&quot;/&gt;&lt;wsp:rsid wsp:val=&quot;00A3675F&quot;/&gt;&lt;wsp:rsid wsp:val=&quot;00A45515&quot;/&gt;&lt;wsp:rsid wsp:val=&quot;00A51BE7&quot;/&gt;&lt;wsp:rsid wsp:val=&quot;00A53B14&quot;/&gt;&lt;wsp:rsid wsp:val=&quot;00A62C12&quot;/&gt;&lt;wsp:rsid wsp:val=&quot;00A64A58&quot;/&gt;&lt;wsp:rsid wsp:val=&quot;00A654D8&quot;/&gt;&lt;wsp:rsid wsp:val=&quot;00A81CF7&quot;/&gt;&lt;wsp:rsid wsp:val=&quot;00A861DB&quot;/&gt;&lt;wsp:rsid wsp:val=&quot;00A956D4&quot;/&gt;&lt;wsp:rsid wsp:val=&quot;00AB0E64&quot;/&gt;&lt;wsp:rsid wsp:val=&quot;00AF2326&quot;/&gt;&lt;wsp:rsid wsp:val=&quot;00AF76E0&quot;/&gt;&lt;wsp:rsid wsp:val=&quot;00B03AFB&quot;/&gt;&lt;wsp:rsid wsp:val=&quot;00B136B1&quot;/&gt;&lt;wsp:rsid wsp:val=&quot;00B13FFB&quot;/&gt;&lt;wsp:rsid wsp:val=&quot;00B145CA&quot;/&gt;&lt;wsp:rsid wsp:val=&quot;00B2509D&quot;/&gt;&lt;wsp:rsid wsp:val=&quot;00B254F8&quot;/&gt;&lt;wsp:rsid wsp:val=&quot;00B27C5C&quot;/&gt;&lt;wsp:rsid wsp:val=&quot;00B32B7A&quot;/&gt;&lt;wsp:rsid wsp:val=&quot;00B52532&quot;/&gt;&lt;wsp:rsid wsp:val=&quot;00B87726&quot;/&gt;&lt;wsp:rsid wsp:val=&quot;00B97606&quot;/&gt;&lt;wsp:rsid wsp:val=&quot;00BA0E00&quot;/&gt;&lt;wsp:rsid wsp:val=&quot;00BA132A&quot;/&gt;&lt;wsp:rsid wsp:val=&quot;00BA6E40&quot;/&gt;&lt;wsp:rsid wsp:val=&quot;00BB0471&quot;/&gt;&lt;wsp:rsid wsp:val=&quot;00BB3FA8&quot;/&gt;&lt;wsp:rsid wsp:val=&quot;00BB5876&quot;/&gt;&lt;wsp:rsid wsp:val=&quot;00BD14F8&quot;/&gt;&lt;wsp:rsid wsp:val=&quot;00BD2679&quot;/&gt;&lt;wsp:rsid wsp:val=&quot;00BE57ED&quot;/&gt;&lt;wsp:rsid wsp:val=&quot;00BF2401&quot;/&gt;&lt;wsp:rsid wsp:val=&quot;00C16580&quot;/&gt;&lt;wsp:rsid wsp:val=&quot;00C27D80&quot;/&gt;&lt;wsp:rsid wsp:val=&quot;00C27E4A&quot;/&gt;&lt;wsp:rsid wsp:val=&quot;00C450F5&quot;/&gt;&lt;wsp:rsid wsp:val=&quot;00C45FA5&quot;/&gt;&lt;wsp:rsid wsp:val=&quot;00C57F55&quot;/&gt;&lt;wsp:rsid wsp:val=&quot;00C754BA&quot;/&gt;&lt;wsp:rsid wsp:val=&quot;00C85E61&quot;/&gt;&lt;wsp:rsid wsp:val=&quot;00C913BC&quot;/&gt;&lt;wsp:rsid wsp:val=&quot;00C91FE0&quot;/&gt;&lt;wsp:rsid wsp:val=&quot;00C9460C&quot;/&gt;&lt;wsp:rsid wsp:val=&quot;00CA309D&quot;/&gt;&lt;wsp:rsid wsp:val=&quot;00CA4068&quot;/&gt;&lt;wsp:rsid wsp:val=&quot;00CD101F&quot;/&gt;&lt;wsp:rsid wsp:val=&quot;00D05047&quot;/&gt;&lt;wsp:rsid wsp:val=&quot;00D15BA1&quot;/&gt;&lt;wsp:rsid wsp:val=&quot;00D2499D&quot;/&gt;&lt;wsp:rsid wsp:val=&quot;00D32D3D&quot;/&gt;&lt;wsp:rsid wsp:val=&quot;00D45F84&quot;/&gt;&lt;wsp:rsid wsp:val=&quot;00D4741C&quot;/&gt;&lt;wsp:rsid wsp:val=&quot;00D65285&quot;/&gt;&lt;wsp:rsid wsp:val=&quot;00D7607B&quot;/&gt;&lt;wsp:rsid wsp:val=&quot;00D845EC&quot;/&gt;&lt;wsp:rsid wsp:val=&quot;00D859BB&quot;/&gt;&lt;wsp:rsid wsp:val=&quot;00D938DB&quot;/&gt;&lt;wsp:rsid wsp:val=&quot;00D96B56&quot;/&gt;&lt;wsp:rsid wsp:val=&quot;00DA2BA5&quot;/&gt;&lt;wsp:rsid wsp:val=&quot;00DB3DA8&quot;/&gt;&lt;wsp:rsid wsp:val=&quot;00DD3C31&quot;/&gt;&lt;wsp:rsid wsp:val=&quot;00E04B0F&quot;/&gt;&lt;wsp:rsid wsp:val=&quot;00E0675A&quot;/&gt;&lt;wsp:rsid wsp:val=&quot;00E06A87&quot;/&gt;&lt;wsp:rsid wsp:val=&quot;00E0725A&quot;/&gt;&lt;wsp:rsid wsp:val=&quot;00E13E8F&quot;/&gt;&lt;wsp:rsid wsp:val=&quot;00E14059&quot;/&gt;&lt;wsp:rsid wsp:val=&quot;00E20AF2&quot;/&gt;&lt;wsp:rsid wsp:val=&quot;00E30513&quot;/&gt;&lt;wsp:rsid wsp:val=&quot;00E35ED9&quot;/&gt;&lt;wsp:rsid wsp:val=&quot;00E5393E&quot;/&gt;&lt;wsp:rsid wsp:val=&quot;00E610D3&quot;/&gt;&lt;wsp:rsid wsp:val=&quot;00E617C3&quot;/&gt;&lt;wsp:rsid wsp:val=&quot;00E758F1&quot;/&gt;&lt;wsp:rsid wsp:val=&quot;00E9213D&quot;/&gt;&lt;wsp:rsid wsp:val=&quot;00E947B0&quot;/&gt;&lt;wsp:rsid wsp:val=&quot;00EA1529&quot;/&gt;&lt;wsp:rsid wsp:val=&quot;00EB1051&quot;/&gt;&lt;wsp:rsid wsp:val=&quot;00EB698E&quot;/&gt;&lt;wsp:rsid wsp:val=&quot;00EE3BC1&quot;/&gt;&lt;wsp:rsid wsp:val=&quot;00EF21AD&quot;/&gt;&lt;wsp:rsid wsp:val=&quot;00F02A9F&quot;/&gt;&lt;wsp:rsid wsp:val=&quot;00F07EBF&quot;/&gt;&lt;wsp:rsid wsp:val=&quot;00F45F62&quot;/&gt;&lt;wsp:rsid wsp:val=&quot;00F918C0&quot;/&gt;&lt;wsp:rsid wsp:val=&quot;00F94099&quot;/&gt;&lt;wsp:rsid wsp:val=&quot;00FB5C9E&quot;/&gt;&lt;wsp:rsid wsp:val=&quot;00FB6F3A&quot;/&gt;&lt;wsp:rsid wsp:val=&quot;00FC5717&quot;/&gt;&lt;wsp:rsid wsp:val=&quot;00FD6A91&quot;/&gt;&lt;wsp:rsid wsp:val=&quot;00FE506C&quot;/&gt;&lt;/wsp:rsids&gt;&lt;/w:docPr&gt;&lt;w:body&gt;&lt;wx:sect&gt;&lt;w:p wsp:rsidR=&quot;00000000&quot; wsp:rsidRDefault=&quot;00867A35&quot; wsp:rsidP=&quot;00867A35&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lang w:val=&quot;EN-US&quot;/&gt;&lt;/w:rPr&gt;&lt;m:t&gt;Q&lt;/m:t&gt;&lt;/m:r&gt;&lt;/m:e&gt;&lt;m:sub&gt;&lt;m:r&gt;&lt;w:rPr&gt;&lt;w:rFonts w:ascii=&quot;Cambria Math&quot; w:h-ansi=&quot;Cambria Math&quot;/&gt;&lt;wx:font wx:val=&quot;Cambria Math&quot;/&gt;&lt;w:i/&gt;&lt;w:sz w:val=&quot;28&quot;/&gt;&lt;w:sz-cs w:val=&quot;28&quot;/&gt;&lt;/w:rPr&gt;&lt;m:t&gt;РЅ&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nk&lt;/m:t&gt;&lt;/m:r&gt;&lt;/m:sub&gt;&lt;/m:sSub&gt;&lt;m:r&gt;&lt;w:rPr&gt;&lt;w:rFonts w:ascii=&quot;Cambria Math&quot; w:h-ansi=&quot;Cambria Math&quot;/&gt;&lt;wx:font wx:val=&quot;Cambria Math&quot;/&gt;&lt;w:i/&gt;&lt;w:sz w:val=&quot;28&quot;/&gt;&lt;w:sz-cs w:val=&quot;28&quot;/&gt;&lt;/w:rPr&gt;&lt;m:t&gt;в€™&lt;/m:t&gt;&lt;/m:r&gt;&lt;m:r&gt;&lt;w:rPr&gt;&lt;w:rFonts w:ascii=&quot;Cambria Math&quot; w:h-ansi=&quot;Cambria Math&quot;/&gt;&lt;wx:font wx:val=&quot;Cambria Math&quot;/&gt;&lt;w:i/&gt;&lt;w:sz w:val=&quot;28&quot;/&gt;&lt;w:sz-cs w:val=&quot;28&quot;/&gt;&lt;w:lang w:val=&quot;EN-US&quot;/&gt;&lt;/w:rPr&gt;&lt;m:t&gt;n&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0" o:title="" chromakey="white"/>
                </v:shape>
              </w:pict>
            </w:r>
            <w:r w:rsidRPr="0049520D">
              <w:rPr>
                <w:rFonts w:ascii="Times New Roman" w:hAnsi="Times New Roman"/>
                <w:sz w:val="28"/>
                <w:szCs w:val="28"/>
              </w:rPr>
              <w:fldChar w:fldCharType="end"/>
            </w:r>
            <w:r w:rsidRPr="0049520D">
              <w:rPr>
                <w:rFonts w:ascii="Times New Roman" w:hAnsi="Times New Roman"/>
                <w:sz w:val="28"/>
                <w:szCs w:val="28"/>
              </w:rPr>
              <w:t>,</w:t>
            </w:r>
          </w:p>
        </w:tc>
        <w:tc>
          <w:tcPr>
            <w:tcW w:w="675" w:type="dxa"/>
          </w:tcPr>
          <w:p w:rsidR="00DF6FF5" w:rsidRPr="0049520D" w:rsidRDefault="00DF6FF5" w:rsidP="00B4580C">
            <w:pPr>
              <w:spacing w:after="428" w:line="326" w:lineRule="exact"/>
              <w:jc w:val="both"/>
              <w:rPr>
                <w:rFonts w:ascii="Times New Roman" w:hAnsi="Times New Roman"/>
                <w:sz w:val="28"/>
                <w:szCs w:val="28"/>
              </w:rPr>
            </w:pPr>
            <w:r w:rsidRPr="0049520D">
              <w:rPr>
                <w:rFonts w:ascii="Times New Roman" w:hAnsi="Times New Roman"/>
                <w:sz w:val="28"/>
                <w:szCs w:val="28"/>
              </w:rPr>
              <w:t>(4)</w:t>
            </w:r>
          </w:p>
        </w:tc>
      </w:tr>
    </w:tbl>
    <w:p w:rsidR="00DF6FF5" w:rsidRPr="009804F2" w:rsidRDefault="00DF6FF5" w:rsidP="00B4580C">
      <w:pPr>
        <w:spacing w:line="360" w:lineRule="auto"/>
        <w:jc w:val="both"/>
        <w:rPr>
          <w:rFonts w:ascii="Times New Roman" w:hAnsi="Times New Roman" w:cs="Times New Roman"/>
          <w:sz w:val="28"/>
          <w:szCs w:val="28"/>
        </w:rPr>
      </w:pPr>
      <w:r w:rsidRPr="009804F2">
        <w:rPr>
          <w:rFonts w:ascii="Times New Roman" w:hAnsi="Times New Roman" w:cs="Times New Roman"/>
          <w:sz w:val="28"/>
          <w:szCs w:val="28"/>
        </w:rPr>
        <w:t xml:space="preserve">где </w:t>
      </w:r>
      <w:r w:rsidRPr="0049520D">
        <w:rPr>
          <w:rFonts w:ascii="Times New Roman" w:hAnsi="Times New Roman" w:cs="Times New Roman"/>
          <w:sz w:val="28"/>
          <w:szCs w:val="28"/>
        </w:rPr>
        <w:fldChar w:fldCharType="begin"/>
      </w:r>
      <w:r w:rsidRPr="0049520D">
        <w:rPr>
          <w:rFonts w:ascii="Times New Roman" w:hAnsi="Times New Roman" w:cs="Times New Roman"/>
          <w:sz w:val="28"/>
          <w:szCs w:val="28"/>
        </w:rPr>
        <w:instrText xml:space="preserve"> QUOTE </w:instrText>
      </w:r>
      <w:r w:rsidRPr="0049520D">
        <w:rPr>
          <w:position w:val="-6"/>
        </w:rPr>
        <w:pict>
          <v:shape id="_x0000_i1048" type="#_x0000_t75" style="width:23.4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stylePaneFormatFilter w:val=&quot;3F01&quot;/&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7967&quot;/&gt;&lt;wsp:rsid wsp:val=&quot;000029D6&quot;/&gt;&lt;wsp:rsid wsp:val=&quot;00002C4D&quot;/&gt;&lt;wsp:rsid wsp:val=&quot;00017571&quot;/&gt;&lt;wsp:rsid wsp:val=&quot;00027105&quot;/&gt;&lt;wsp:rsid wsp:val=&quot;00033732&quot;/&gt;&lt;wsp:rsid wsp:val=&quot;00033F33&quot;/&gt;&lt;wsp:rsid wsp:val=&quot;000474BF&quot;/&gt;&lt;wsp:rsid wsp:val=&quot;00051CF3&quot;/&gt;&lt;wsp:rsid wsp:val=&quot;00060869&quot;/&gt;&lt;wsp:rsid wsp:val=&quot;000625C0&quot;/&gt;&lt;wsp:rsid wsp:val=&quot;00073578&quot;/&gt;&lt;wsp:rsid wsp:val=&quot;0007381A&quot;/&gt;&lt;wsp:rsid wsp:val=&quot;00076D95&quot;/&gt;&lt;wsp:rsid wsp:val=&quot;00080AC8&quot;/&gt;&lt;wsp:rsid wsp:val=&quot;00085754&quot;/&gt;&lt;wsp:rsid wsp:val=&quot;00086DEE&quot;/&gt;&lt;wsp:rsid wsp:val=&quot;00090228&quot;/&gt;&lt;wsp:rsid wsp:val=&quot;00094FC2&quot;/&gt;&lt;wsp:rsid wsp:val=&quot;000A0A94&quot;/&gt;&lt;wsp:rsid wsp:val=&quot;000B1DCA&quot;/&gt;&lt;wsp:rsid wsp:val=&quot;000B69E2&quot;/&gt;&lt;wsp:rsid wsp:val=&quot;000D4124&quot;/&gt;&lt;wsp:rsid wsp:val=&quot;000D6D2E&quot;/&gt;&lt;wsp:rsid wsp:val=&quot;000E0B24&quot;/&gt;&lt;wsp:rsid wsp:val=&quot;000E587C&quot;/&gt;&lt;wsp:rsid wsp:val=&quot;0015407B&quot;/&gt;&lt;wsp:rsid wsp:val=&quot;001556AA&quot;/&gt;&lt;wsp:rsid wsp:val=&quot;00173065&quot;/&gt;&lt;wsp:rsid wsp:val=&quot;00177F55&quot;/&gt;&lt;wsp:rsid wsp:val=&quot;00181CB6&quot;/&gt;&lt;wsp:rsid wsp:val=&quot;00195939&quot;/&gt;&lt;wsp:rsid wsp:val=&quot;001A0271&quot;/&gt;&lt;wsp:rsid wsp:val=&quot;001A3F32&quot;/&gt;&lt;wsp:rsid wsp:val=&quot;001A4AE0&quot;/&gt;&lt;wsp:rsid wsp:val=&quot;001B3810&quot;/&gt;&lt;wsp:rsid wsp:val=&quot;001B5BDD&quot;/&gt;&lt;wsp:rsid wsp:val=&quot;001C7C77&quot;/&gt;&lt;wsp:rsid wsp:val=&quot;001D6FF2&quot;/&gt;&lt;wsp:rsid wsp:val=&quot;001E08B2&quot;/&gt;&lt;wsp:rsid wsp:val=&quot;001E0A17&quot;/&gt;&lt;wsp:rsid wsp:val=&quot;002040FD&quot;/&gt;&lt;wsp:rsid wsp:val=&quot;00205FE0&quot;/&gt;&lt;wsp:rsid wsp:val=&quot;00206D1B&quot;/&gt;&lt;wsp:rsid wsp:val=&quot;0021372E&quot;/&gt;&lt;wsp:rsid wsp:val=&quot;002155CA&quot;/&gt;&lt;wsp:rsid wsp:val=&quot;00230FA3&quot;/&gt;&lt;wsp:rsid wsp:val=&quot;00242A24&quot;/&gt;&lt;wsp:rsid wsp:val=&quot;00246F22&quot;/&gt;&lt;wsp:rsid wsp:val=&quot;00251DB5&quot;/&gt;&lt;wsp:rsid wsp:val=&quot;00255836&quot;/&gt;&lt;wsp:rsid wsp:val=&quot;00273425&quot;/&gt;&lt;wsp:rsid wsp:val=&quot;00280B08&quot;/&gt;&lt;wsp:rsid wsp:val=&quot;00283806&quot;/&gt;&lt;wsp:rsid wsp:val=&quot;00287A81&quot;/&gt;&lt;wsp:rsid wsp:val=&quot;00293113&quot;/&gt;&lt;wsp:rsid wsp:val=&quot;002A2466&quot;/&gt;&lt;wsp:rsid wsp:val=&quot;002A5C24&quot;/&gt;&lt;wsp:rsid wsp:val=&quot;002B46DF&quot;/&gt;&lt;wsp:rsid wsp:val=&quot;002B5456&quot;/&gt;&lt;wsp:rsid wsp:val=&quot;002E407E&quot;/&gt;&lt;wsp:rsid wsp:val=&quot;00306714&quot;/&gt;&lt;wsp:rsid wsp:val=&quot;0036029F&quot;/&gt;&lt;wsp:rsid wsp:val=&quot;00363F07&quot;/&gt;&lt;wsp:rsid wsp:val=&quot;003644EE&quot;/&gt;&lt;wsp:rsid wsp:val=&quot;00372256&quot;/&gt;&lt;wsp:rsid wsp:val=&quot;00373D04&quot;/&gt;&lt;wsp:rsid wsp:val=&quot;00381C9D&quot;/&gt;&lt;wsp:rsid wsp:val=&quot;00381D49&quot;/&gt;&lt;wsp:rsid wsp:val=&quot;003874E0&quot;/&gt;&lt;wsp:rsid wsp:val=&quot;003963DE&quot;/&gt;&lt;wsp:rsid wsp:val=&quot;003B41A7&quot;/&gt;&lt;wsp:rsid wsp:val=&quot;003C472E&quot;/&gt;&lt;wsp:rsid wsp:val=&quot;003D0D3C&quot;/&gt;&lt;wsp:rsid wsp:val=&quot;003D1F8C&quot;/&gt;&lt;wsp:rsid wsp:val=&quot;00405D96&quot;/&gt;&lt;wsp:rsid wsp:val=&quot;00406458&quot;/&gt;&lt;wsp:rsid wsp:val=&quot;00411DF4&quot;/&gt;&lt;wsp:rsid wsp:val=&quot;00414304&quot;/&gt;&lt;wsp:rsid wsp:val=&quot;00420762&quot;/&gt;&lt;wsp:rsid wsp:val=&quot;00451827&quot;/&gt;&lt;wsp:rsid wsp:val=&quot;00467F24&quot;/&gt;&lt;wsp:rsid wsp:val=&quot;00475886&quot;/&gt;&lt;wsp:rsid wsp:val=&quot;0048362D&quot;/&gt;&lt;wsp:rsid wsp:val=&quot;0049520D&quot;/&gt;&lt;wsp:rsid wsp:val=&quot;004A21E0&quot;/&gt;&lt;wsp:rsid wsp:val=&quot;004A722A&quot;/&gt;&lt;wsp:rsid wsp:val=&quot;004D4ACD&quot;/&gt;&lt;wsp:rsid wsp:val=&quot;00510687&quot;/&gt;&lt;wsp:rsid wsp:val=&quot;00537744&quot;/&gt;&lt;wsp:rsid wsp:val=&quot;005402BE&quot;/&gt;&lt;wsp:rsid wsp:val=&quot;0057003C&quot;/&gt;&lt;wsp:rsid wsp:val=&quot;00577FF7&quot;/&gt;&lt;wsp:rsid wsp:val=&quot;00592609&quot;/&gt;&lt;wsp:rsid wsp:val=&quot;005B0060&quot;/&gt;&lt;wsp:rsid wsp:val=&quot;005D634F&quot;/&gt;&lt;wsp:rsid wsp:val=&quot;005E0BB9&quot;/&gt;&lt;wsp:rsid wsp:val=&quot;005E7967&quot;/&gt;&lt;wsp:rsid wsp:val=&quot;006003FA&quot;/&gt;&lt;wsp:rsid wsp:val=&quot;00613EE0&quot;/&gt;&lt;wsp:rsid wsp:val=&quot;0061571C&quot;/&gt;&lt;wsp:rsid wsp:val=&quot;006230FC&quot;/&gt;&lt;wsp:rsid wsp:val=&quot;0063638F&quot;/&gt;&lt;wsp:rsid wsp:val=&quot;00640E53&quot;/&gt;&lt;wsp:rsid wsp:val=&quot;006678CB&quot;/&gt;&lt;wsp:rsid wsp:val=&quot;006928ED&quot;/&gt;&lt;wsp:rsid wsp:val=&quot;006A3994&quot;/&gt;&lt;wsp:rsid wsp:val=&quot;006B2D90&quot;/&gt;&lt;wsp:rsid wsp:val=&quot;006B345C&quot;/&gt;&lt;wsp:rsid wsp:val=&quot;006B6E40&quot;/&gt;&lt;wsp:rsid wsp:val=&quot;006C626F&quot;/&gt;&lt;wsp:rsid wsp:val=&quot;006E19E2&quot;/&gt;&lt;wsp:rsid wsp:val=&quot;00705012&quot;/&gt;&lt;wsp:rsid wsp:val=&quot;00715F3C&quot;/&gt;&lt;wsp:rsid wsp:val=&quot;00724CB8&quot;/&gt;&lt;wsp:rsid wsp:val=&quot;007335C2&quot;/&gt;&lt;wsp:rsid wsp:val=&quot;00734329&quot;/&gt;&lt;wsp:rsid wsp:val=&quot;007620A1&quot;/&gt;&lt;wsp:rsid wsp:val=&quot;00772C38&quot;/&gt;&lt;wsp:rsid wsp:val=&quot;007947FA&quot;/&gt;&lt;wsp:rsid wsp:val=&quot;007C72DD&quot;/&gt;&lt;wsp:rsid wsp:val=&quot;007E7304&quot;/&gt;&lt;wsp:rsid wsp:val=&quot;008038BC&quot;/&gt;&lt;wsp:rsid wsp:val=&quot;0081351E&quot;/&gt;&lt;wsp:rsid wsp:val=&quot;00842133&quot;/&gt;&lt;wsp:rsid wsp:val=&quot;00853250&quot;/&gt;&lt;wsp:rsid wsp:val=&quot;008533EE&quot;/&gt;&lt;wsp:rsid wsp:val=&quot;008869F0&quot;/&gt;&lt;wsp:rsid wsp:val=&quot;00891F55&quot;/&gt;&lt;wsp:rsid wsp:val=&quot;008A1A49&quot;/&gt;&lt;wsp:rsid wsp:val=&quot;008C0D75&quot;/&gt;&lt;wsp:rsid wsp:val=&quot;008C0EE6&quot;/&gt;&lt;wsp:rsid wsp:val=&quot;008E2629&quot;/&gt;&lt;wsp:rsid wsp:val=&quot;00901CDF&quot;/&gt;&lt;wsp:rsid wsp:val=&quot;00906E72&quot;/&gt;&lt;wsp:rsid wsp:val=&quot;00936388&quot;/&gt;&lt;wsp:rsid wsp:val=&quot;00950E9A&quot;/&gt;&lt;wsp:rsid wsp:val=&quot;009611D4&quot;/&gt;&lt;wsp:rsid wsp:val=&quot;00973E08&quot;/&gt;&lt;wsp:rsid wsp:val=&quot;00985B8D&quot;/&gt;&lt;wsp:rsid wsp:val=&quot;009C1638&quot;/&gt;&lt;wsp:rsid wsp:val=&quot;009D077F&quot;/&gt;&lt;wsp:rsid wsp:val=&quot;009E2920&quot;/&gt;&lt;wsp:rsid wsp:val=&quot;009E6654&quot;/&gt;&lt;wsp:rsid wsp:val=&quot;00A026FC&quot;/&gt;&lt;wsp:rsid wsp:val=&quot;00A06D7A&quot;/&gt;&lt;wsp:rsid wsp:val=&quot;00A2375C&quot;/&gt;&lt;wsp:rsid wsp:val=&quot;00A3675F&quot;/&gt;&lt;wsp:rsid wsp:val=&quot;00A45515&quot;/&gt;&lt;wsp:rsid wsp:val=&quot;00A51BE7&quot;/&gt;&lt;wsp:rsid wsp:val=&quot;00A53B14&quot;/&gt;&lt;wsp:rsid wsp:val=&quot;00A62C12&quot;/&gt;&lt;wsp:rsid wsp:val=&quot;00A64A58&quot;/&gt;&lt;wsp:rsid wsp:val=&quot;00A654D8&quot;/&gt;&lt;wsp:rsid wsp:val=&quot;00A81CF7&quot;/&gt;&lt;wsp:rsid wsp:val=&quot;00A861DB&quot;/&gt;&lt;wsp:rsid wsp:val=&quot;00A956D4&quot;/&gt;&lt;wsp:rsid wsp:val=&quot;00AB0E64&quot;/&gt;&lt;wsp:rsid wsp:val=&quot;00AF2326&quot;/&gt;&lt;wsp:rsid wsp:val=&quot;00AF76E0&quot;/&gt;&lt;wsp:rsid wsp:val=&quot;00B03AFB&quot;/&gt;&lt;wsp:rsid wsp:val=&quot;00B136B1&quot;/&gt;&lt;wsp:rsid wsp:val=&quot;00B13FFB&quot;/&gt;&lt;wsp:rsid wsp:val=&quot;00B145CA&quot;/&gt;&lt;wsp:rsid wsp:val=&quot;00B2509D&quot;/&gt;&lt;wsp:rsid wsp:val=&quot;00B254F8&quot;/&gt;&lt;wsp:rsid wsp:val=&quot;00B27C5C&quot;/&gt;&lt;wsp:rsid wsp:val=&quot;00B32B7A&quot;/&gt;&lt;wsp:rsid wsp:val=&quot;00B52532&quot;/&gt;&lt;wsp:rsid wsp:val=&quot;00B87726&quot;/&gt;&lt;wsp:rsid wsp:val=&quot;00B97606&quot;/&gt;&lt;wsp:rsid wsp:val=&quot;00BA0E00&quot;/&gt;&lt;wsp:rsid wsp:val=&quot;00BA132A&quot;/&gt;&lt;wsp:rsid wsp:val=&quot;00BA6E40&quot;/&gt;&lt;wsp:rsid wsp:val=&quot;00BB0471&quot;/&gt;&lt;wsp:rsid wsp:val=&quot;00BB3FA8&quot;/&gt;&lt;wsp:rsid wsp:val=&quot;00BB5876&quot;/&gt;&lt;wsp:rsid wsp:val=&quot;00BD14F8&quot;/&gt;&lt;wsp:rsid wsp:val=&quot;00BD2679&quot;/&gt;&lt;wsp:rsid wsp:val=&quot;00BE57ED&quot;/&gt;&lt;wsp:rsid wsp:val=&quot;00BF2401&quot;/&gt;&lt;wsp:rsid wsp:val=&quot;00C16580&quot;/&gt;&lt;wsp:rsid wsp:val=&quot;00C27D80&quot;/&gt;&lt;wsp:rsid wsp:val=&quot;00C27E4A&quot;/&gt;&lt;wsp:rsid wsp:val=&quot;00C450F5&quot;/&gt;&lt;wsp:rsid wsp:val=&quot;00C45FA5&quot;/&gt;&lt;wsp:rsid wsp:val=&quot;00C57F55&quot;/&gt;&lt;wsp:rsid wsp:val=&quot;00C754BA&quot;/&gt;&lt;wsp:rsid wsp:val=&quot;00C85E61&quot;/&gt;&lt;wsp:rsid wsp:val=&quot;00C913BC&quot;/&gt;&lt;wsp:rsid wsp:val=&quot;00C91FE0&quot;/&gt;&lt;wsp:rsid wsp:val=&quot;00C9460C&quot;/&gt;&lt;wsp:rsid wsp:val=&quot;00CA309D&quot;/&gt;&lt;wsp:rsid wsp:val=&quot;00CA4068&quot;/&gt;&lt;wsp:rsid wsp:val=&quot;00CD101F&quot;/&gt;&lt;wsp:rsid wsp:val=&quot;00D05047&quot;/&gt;&lt;wsp:rsid wsp:val=&quot;00D15BA1&quot;/&gt;&lt;wsp:rsid wsp:val=&quot;00D2499D&quot;/&gt;&lt;wsp:rsid wsp:val=&quot;00D32D3D&quot;/&gt;&lt;wsp:rsid wsp:val=&quot;00D45F84&quot;/&gt;&lt;wsp:rsid wsp:val=&quot;00D4741C&quot;/&gt;&lt;wsp:rsid wsp:val=&quot;00D65285&quot;/&gt;&lt;wsp:rsid wsp:val=&quot;00D7607B&quot;/&gt;&lt;wsp:rsid wsp:val=&quot;00D845EC&quot;/&gt;&lt;wsp:rsid wsp:val=&quot;00D859BB&quot;/&gt;&lt;wsp:rsid wsp:val=&quot;00D938DB&quot;/&gt;&lt;wsp:rsid wsp:val=&quot;00D96B56&quot;/&gt;&lt;wsp:rsid wsp:val=&quot;00DA2BA5&quot;/&gt;&lt;wsp:rsid wsp:val=&quot;00DB3DA8&quot;/&gt;&lt;wsp:rsid wsp:val=&quot;00DD3C31&quot;/&gt;&lt;wsp:rsid wsp:val=&quot;00E04B0F&quot;/&gt;&lt;wsp:rsid wsp:val=&quot;00E0675A&quot;/&gt;&lt;wsp:rsid wsp:val=&quot;00E06A87&quot;/&gt;&lt;wsp:rsid wsp:val=&quot;00E0725A&quot;/&gt;&lt;wsp:rsid wsp:val=&quot;00E13E8F&quot;/&gt;&lt;wsp:rsid wsp:val=&quot;00E14059&quot;/&gt;&lt;wsp:rsid wsp:val=&quot;00E20AF2&quot;/&gt;&lt;wsp:rsid wsp:val=&quot;00E30513&quot;/&gt;&lt;wsp:rsid wsp:val=&quot;00E35ED9&quot;/&gt;&lt;wsp:rsid wsp:val=&quot;00E5393E&quot;/&gt;&lt;wsp:rsid wsp:val=&quot;00E610D3&quot;/&gt;&lt;wsp:rsid wsp:val=&quot;00E617C3&quot;/&gt;&lt;wsp:rsid wsp:val=&quot;00E758F1&quot;/&gt;&lt;wsp:rsid wsp:val=&quot;00E9213D&quot;/&gt;&lt;wsp:rsid wsp:val=&quot;00E947B0&quot;/&gt;&lt;wsp:rsid wsp:val=&quot;00EA1529&quot;/&gt;&lt;wsp:rsid wsp:val=&quot;00EB1051&quot;/&gt;&lt;wsp:rsid wsp:val=&quot;00EB698E&quot;/&gt;&lt;wsp:rsid wsp:val=&quot;00EE3BC1&quot;/&gt;&lt;wsp:rsid wsp:val=&quot;00EF21AD&quot;/&gt;&lt;wsp:rsid wsp:val=&quot;00F02A9F&quot;/&gt;&lt;wsp:rsid wsp:val=&quot;00F07EBF&quot;/&gt;&lt;wsp:rsid wsp:val=&quot;00F45F62&quot;/&gt;&lt;wsp:rsid wsp:val=&quot;00F5702C&quot;/&gt;&lt;wsp:rsid wsp:val=&quot;00F918C0&quot;/&gt;&lt;wsp:rsid wsp:val=&quot;00F94099&quot;/&gt;&lt;wsp:rsid wsp:val=&quot;00FB5C9E&quot;/&gt;&lt;wsp:rsid wsp:val=&quot;00FB6F3A&quot;/&gt;&lt;wsp:rsid wsp:val=&quot;00FC5717&quot;/&gt;&lt;wsp:rsid wsp:val=&quot;00FD6A91&quot;/&gt;&lt;wsp:rsid wsp:val=&quot;00FE506C&quot;/&gt;&lt;/wsp:rsids&gt;&lt;/w:docPr&gt;&lt;w:body&gt;&lt;wx:sect&gt;&lt;w:p wsp:rsidR=&quot;00000000&quot; wsp:rsidRDefault=&quot;00F5702C&quot; wsp:rsidP=&quot;00F5702C&quot;&gt;&lt;m:oMathPara&gt;&lt;m:oMath&gt;&lt;m:sSub&gt;&lt;m:sSubPr&gt;&lt;m:ctrlPr&gt;&lt;w:rPr&gt;&lt;w:rFonts w:ascii=&quot;Cambria Math&quot; w:h-ansi=&quot;Cambria Math&quot; w:cs=&quot;Times New Roman&quot;/&gt;&lt;wx:font wx:val=&quot;Cambria Math&quot;/&gt;&lt;w:i/&gt;&lt;w:sz w:val=&quot;28&quot;/&gt;&lt;w:sz-cs w:val=&quot;28&quot;/&gt;&lt;/w:rPr&gt;&lt;/m:ctrlPr&gt;&lt;/m:sSubPr&gt;&lt;m:e&gt;&lt;m:r&gt;&lt;w:rPr&gt;&lt;w:rFonts w:ascii=&quot;Cambria Math&quot; w:h-ansi=&quot;Cambria Math&quot; w:cs=&quot;Times New Roman&quot;/&gt;&lt;wx:font wx:val=&quot;Cambria Math&quot;/&gt;&lt;w:i/&gt;&lt;w:sz w:val=&quot;28&quot;/&gt;&lt;w:sz-cs w:val=&quot;28&quot;/&gt;&lt;/w:rPr&gt;&lt;m:t&gt; V&lt;/m:t&gt;&lt;/m:r&gt;&lt;/m:e&gt;&lt;m:sub&gt;&lt;m:r&gt;&lt;w:rPr&gt;&lt;w:rFonts w:ascii=&quot;Cambria Math&quot; w:h-ansi=&quot;Cambria Math&quot; w:cs=&quot;Times New Roman&quot;/&gt;&lt;wx:font wx:val=&quot;Cambria Math&quot;/&gt;&lt;w:i/&gt;&lt;w:sz w:val=&quot;28&quot;/&gt;&lt;w:sz-cs w:val=&quot;28&quot;/&gt;&lt;/w:rPr&gt;&lt;m:t&gt;nk&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1" o:title="" chromakey="white"/>
          </v:shape>
        </w:pict>
      </w:r>
      <w:r w:rsidRPr="0049520D">
        <w:rPr>
          <w:rFonts w:ascii="Times New Roman" w:hAnsi="Times New Roman" w:cs="Times New Roman"/>
          <w:sz w:val="28"/>
          <w:szCs w:val="28"/>
        </w:rPr>
        <w:instrText xml:space="preserve"> </w:instrText>
      </w:r>
      <w:r w:rsidRPr="0049520D">
        <w:rPr>
          <w:rFonts w:ascii="Times New Roman" w:hAnsi="Times New Roman" w:cs="Times New Roman"/>
          <w:sz w:val="28"/>
          <w:szCs w:val="28"/>
        </w:rPr>
        <w:fldChar w:fldCharType="separate"/>
      </w:r>
      <w:r w:rsidRPr="0049520D">
        <w:rPr>
          <w:position w:val="-6"/>
        </w:rPr>
        <w:pict>
          <v:shape id="_x0000_i1049" type="#_x0000_t75" style="width:23.4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stylePaneFormatFilter w:val=&quot;3F01&quot;/&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7967&quot;/&gt;&lt;wsp:rsid wsp:val=&quot;000029D6&quot;/&gt;&lt;wsp:rsid wsp:val=&quot;00002C4D&quot;/&gt;&lt;wsp:rsid wsp:val=&quot;00017571&quot;/&gt;&lt;wsp:rsid wsp:val=&quot;00027105&quot;/&gt;&lt;wsp:rsid wsp:val=&quot;00033732&quot;/&gt;&lt;wsp:rsid wsp:val=&quot;00033F33&quot;/&gt;&lt;wsp:rsid wsp:val=&quot;000474BF&quot;/&gt;&lt;wsp:rsid wsp:val=&quot;00051CF3&quot;/&gt;&lt;wsp:rsid wsp:val=&quot;00060869&quot;/&gt;&lt;wsp:rsid wsp:val=&quot;000625C0&quot;/&gt;&lt;wsp:rsid wsp:val=&quot;00073578&quot;/&gt;&lt;wsp:rsid wsp:val=&quot;0007381A&quot;/&gt;&lt;wsp:rsid wsp:val=&quot;00076D95&quot;/&gt;&lt;wsp:rsid wsp:val=&quot;00080AC8&quot;/&gt;&lt;wsp:rsid wsp:val=&quot;00085754&quot;/&gt;&lt;wsp:rsid wsp:val=&quot;00086DEE&quot;/&gt;&lt;wsp:rsid wsp:val=&quot;00090228&quot;/&gt;&lt;wsp:rsid wsp:val=&quot;00094FC2&quot;/&gt;&lt;wsp:rsid wsp:val=&quot;000A0A94&quot;/&gt;&lt;wsp:rsid wsp:val=&quot;000B1DCA&quot;/&gt;&lt;wsp:rsid wsp:val=&quot;000B69E2&quot;/&gt;&lt;wsp:rsid wsp:val=&quot;000D4124&quot;/&gt;&lt;wsp:rsid wsp:val=&quot;000D6D2E&quot;/&gt;&lt;wsp:rsid wsp:val=&quot;000E0B24&quot;/&gt;&lt;wsp:rsid wsp:val=&quot;000E587C&quot;/&gt;&lt;wsp:rsid wsp:val=&quot;0015407B&quot;/&gt;&lt;wsp:rsid wsp:val=&quot;001556AA&quot;/&gt;&lt;wsp:rsid wsp:val=&quot;00173065&quot;/&gt;&lt;wsp:rsid wsp:val=&quot;00177F55&quot;/&gt;&lt;wsp:rsid wsp:val=&quot;00181CB6&quot;/&gt;&lt;wsp:rsid wsp:val=&quot;00195939&quot;/&gt;&lt;wsp:rsid wsp:val=&quot;001A0271&quot;/&gt;&lt;wsp:rsid wsp:val=&quot;001A3F32&quot;/&gt;&lt;wsp:rsid wsp:val=&quot;001A4AE0&quot;/&gt;&lt;wsp:rsid wsp:val=&quot;001B3810&quot;/&gt;&lt;wsp:rsid wsp:val=&quot;001B5BDD&quot;/&gt;&lt;wsp:rsid wsp:val=&quot;001C7C77&quot;/&gt;&lt;wsp:rsid wsp:val=&quot;001D6FF2&quot;/&gt;&lt;wsp:rsid wsp:val=&quot;001E08B2&quot;/&gt;&lt;wsp:rsid wsp:val=&quot;001E0A17&quot;/&gt;&lt;wsp:rsid wsp:val=&quot;002040FD&quot;/&gt;&lt;wsp:rsid wsp:val=&quot;00205FE0&quot;/&gt;&lt;wsp:rsid wsp:val=&quot;00206D1B&quot;/&gt;&lt;wsp:rsid wsp:val=&quot;0021372E&quot;/&gt;&lt;wsp:rsid wsp:val=&quot;002155CA&quot;/&gt;&lt;wsp:rsid wsp:val=&quot;00230FA3&quot;/&gt;&lt;wsp:rsid wsp:val=&quot;00242A24&quot;/&gt;&lt;wsp:rsid wsp:val=&quot;00246F22&quot;/&gt;&lt;wsp:rsid wsp:val=&quot;00251DB5&quot;/&gt;&lt;wsp:rsid wsp:val=&quot;00255836&quot;/&gt;&lt;wsp:rsid wsp:val=&quot;00273425&quot;/&gt;&lt;wsp:rsid wsp:val=&quot;00280B08&quot;/&gt;&lt;wsp:rsid wsp:val=&quot;00283806&quot;/&gt;&lt;wsp:rsid wsp:val=&quot;00287A81&quot;/&gt;&lt;wsp:rsid wsp:val=&quot;00293113&quot;/&gt;&lt;wsp:rsid wsp:val=&quot;002A2466&quot;/&gt;&lt;wsp:rsid wsp:val=&quot;002A5C24&quot;/&gt;&lt;wsp:rsid wsp:val=&quot;002B46DF&quot;/&gt;&lt;wsp:rsid wsp:val=&quot;002B5456&quot;/&gt;&lt;wsp:rsid wsp:val=&quot;002E407E&quot;/&gt;&lt;wsp:rsid wsp:val=&quot;00306714&quot;/&gt;&lt;wsp:rsid wsp:val=&quot;0036029F&quot;/&gt;&lt;wsp:rsid wsp:val=&quot;00363F07&quot;/&gt;&lt;wsp:rsid wsp:val=&quot;003644EE&quot;/&gt;&lt;wsp:rsid wsp:val=&quot;00372256&quot;/&gt;&lt;wsp:rsid wsp:val=&quot;00373D04&quot;/&gt;&lt;wsp:rsid wsp:val=&quot;00381C9D&quot;/&gt;&lt;wsp:rsid wsp:val=&quot;00381D49&quot;/&gt;&lt;wsp:rsid wsp:val=&quot;003874E0&quot;/&gt;&lt;wsp:rsid wsp:val=&quot;003963DE&quot;/&gt;&lt;wsp:rsid wsp:val=&quot;003B41A7&quot;/&gt;&lt;wsp:rsid wsp:val=&quot;003C472E&quot;/&gt;&lt;wsp:rsid wsp:val=&quot;003D0D3C&quot;/&gt;&lt;wsp:rsid wsp:val=&quot;003D1F8C&quot;/&gt;&lt;wsp:rsid wsp:val=&quot;00405D96&quot;/&gt;&lt;wsp:rsid wsp:val=&quot;00406458&quot;/&gt;&lt;wsp:rsid wsp:val=&quot;00411DF4&quot;/&gt;&lt;wsp:rsid wsp:val=&quot;00414304&quot;/&gt;&lt;wsp:rsid wsp:val=&quot;00420762&quot;/&gt;&lt;wsp:rsid wsp:val=&quot;00451827&quot;/&gt;&lt;wsp:rsid wsp:val=&quot;00467F24&quot;/&gt;&lt;wsp:rsid wsp:val=&quot;00475886&quot;/&gt;&lt;wsp:rsid wsp:val=&quot;0048362D&quot;/&gt;&lt;wsp:rsid wsp:val=&quot;0049520D&quot;/&gt;&lt;wsp:rsid wsp:val=&quot;004A21E0&quot;/&gt;&lt;wsp:rsid wsp:val=&quot;004A722A&quot;/&gt;&lt;wsp:rsid wsp:val=&quot;004D4ACD&quot;/&gt;&lt;wsp:rsid wsp:val=&quot;00510687&quot;/&gt;&lt;wsp:rsid wsp:val=&quot;00537744&quot;/&gt;&lt;wsp:rsid wsp:val=&quot;005402BE&quot;/&gt;&lt;wsp:rsid wsp:val=&quot;0057003C&quot;/&gt;&lt;wsp:rsid wsp:val=&quot;00577FF7&quot;/&gt;&lt;wsp:rsid wsp:val=&quot;00592609&quot;/&gt;&lt;wsp:rsid wsp:val=&quot;005B0060&quot;/&gt;&lt;wsp:rsid wsp:val=&quot;005D634F&quot;/&gt;&lt;wsp:rsid wsp:val=&quot;005E0BB9&quot;/&gt;&lt;wsp:rsid wsp:val=&quot;005E7967&quot;/&gt;&lt;wsp:rsid wsp:val=&quot;006003FA&quot;/&gt;&lt;wsp:rsid wsp:val=&quot;00613EE0&quot;/&gt;&lt;wsp:rsid wsp:val=&quot;0061571C&quot;/&gt;&lt;wsp:rsid wsp:val=&quot;006230FC&quot;/&gt;&lt;wsp:rsid wsp:val=&quot;0063638F&quot;/&gt;&lt;wsp:rsid wsp:val=&quot;00640E53&quot;/&gt;&lt;wsp:rsid wsp:val=&quot;006678CB&quot;/&gt;&lt;wsp:rsid wsp:val=&quot;006928ED&quot;/&gt;&lt;wsp:rsid wsp:val=&quot;006A3994&quot;/&gt;&lt;wsp:rsid wsp:val=&quot;006B2D90&quot;/&gt;&lt;wsp:rsid wsp:val=&quot;006B345C&quot;/&gt;&lt;wsp:rsid wsp:val=&quot;006B6E40&quot;/&gt;&lt;wsp:rsid wsp:val=&quot;006C626F&quot;/&gt;&lt;wsp:rsid wsp:val=&quot;006E19E2&quot;/&gt;&lt;wsp:rsid wsp:val=&quot;00705012&quot;/&gt;&lt;wsp:rsid wsp:val=&quot;00715F3C&quot;/&gt;&lt;wsp:rsid wsp:val=&quot;00724CB8&quot;/&gt;&lt;wsp:rsid wsp:val=&quot;007335C2&quot;/&gt;&lt;wsp:rsid wsp:val=&quot;00734329&quot;/&gt;&lt;wsp:rsid wsp:val=&quot;007620A1&quot;/&gt;&lt;wsp:rsid wsp:val=&quot;00772C38&quot;/&gt;&lt;wsp:rsid wsp:val=&quot;007947FA&quot;/&gt;&lt;wsp:rsid wsp:val=&quot;007C72DD&quot;/&gt;&lt;wsp:rsid wsp:val=&quot;007E7304&quot;/&gt;&lt;wsp:rsid wsp:val=&quot;008038BC&quot;/&gt;&lt;wsp:rsid wsp:val=&quot;0081351E&quot;/&gt;&lt;wsp:rsid wsp:val=&quot;00842133&quot;/&gt;&lt;wsp:rsid wsp:val=&quot;00853250&quot;/&gt;&lt;wsp:rsid wsp:val=&quot;008533EE&quot;/&gt;&lt;wsp:rsid wsp:val=&quot;008869F0&quot;/&gt;&lt;wsp:rsid wsp:val=&quot;00891F55&quot;/&gt;&lt;wsp:rsid wsp:val=&quot;008A1A49&quot;/&gt;&lt;wsp:rsid wsp:val=&quot;008C0D75&quot;/&gt;&lt;wsp:rsid wsp:val=&quot;008C0EE6&quot;/&gt;&lt;wsp:rsid wsp:val=&quot;008E2629&quot;/&gt;&lt;wsp:rsid wsp:val=&quot;00901CDF&quot;/&gt;&lt;wsp:rsid wsp:val=&quot;00906E72&quot;/&gt;&lt;wsp:rsid wsp:val=&quot;00936388&quot;/&gt;&lt;wsp:rsid wsp:val=&quot;00950E9A&quot;/&gt;&lt;wsp:rsid wsp:val=&quot;009611D4&quot;/&gt;&lt;wsp:rsid wsp:val=&quot;00973E08&quot;/&gt;&lt;wsp:rsid wsp:val=&quot;00985B8D&quot;/&gt;&lt;wsp:rsid wsp:val=&quot;009C1638&quot;/&gt;&lt;wsp:rsid wsp:val=&quot;009D077F&quot;/&gt;&lt;wsp:rsid wsp:val=&quot;009E2920&quot;/&gt;&lt;wsp:rsid wsp:val=&quot;009E6654&quot;/&gt;&lt;wsp:rsid wsp:val=&quot;00A026FC&quot;/&gt;&lt;wsp:rsid wsp:val=&quot;00A06D7A&quot;/&gt;&lt;wsp:rsid wsp:val=&quot;00A2375C&quot;/&gt;&lt;wsp:rsid wsp:val=&quot;00A3675F&quot;/&gt;&lt;wsp:rsid wsp:val=&quot;00A45515&quot;/&gt;&lt;wsp:rsid wsp:val=&quot;00A51BE7&quot;/&gt;&lt;wsp:rsid wsp:val=&quot;00A53B14&quot;/&gt;&lt;wsp:rsid wsp:val=&quot;00A62C12&quot;/&gt;&lt;wsp:rsid wsp:val=&quot;00A64A58&quot;/&gt;&lt;wsp:rsid wsp:val=&quot;00A654D8&quot;/&gt;&lt;wsp:rsid wsp:val=&quot;00A81CF7&quot;/&gt;&lt;wsp:rsid wsp:val=&quot;00A861DB&quot;/&gt;&lt;wsp:rsid wsp:val=&quot;00A956D4&quot;/&gt;&lt;wsp:rsid wsp:val=&quot;00AB0E64&quot;/&gt;&lt;wsp:rsid wsp:val=&quot;00AF2326&quot;/&gt;&lt;wsp:rsid wsp:val=&quot;00AF76E0&quot;/&gt;&lt;wsp:rsid wsp:val=&quot;00B03AFB&quot;/&gt;&lt;wsp:rsid wsp:val=&quot;00B136B1&quot;/&gt;&lt;wsp:rsid wsp:val=&quot;00B13FFB&quot;/&gt;&lt;wsp:rsid wsp:val=&quot;00B145CA&quot;/&gt;&lt;wsp:rsid wsp:val=&quot;00B2509D&quot;/&gt;&lt;wsp:rsid wsp:val=&quot;00B254F8&quot;/&gt;&lt;wsp:rsid wsp:val=&quot;00B27C5C&quot;/&gt;&lt;wsp:rsid wsp:val=&quot;00B32B7A&quot;/&gt;&lt;wsp:rsid wsp:val=&quot;00B52532&quot;/&gt;&lt;wsp:rsid wsp:val=&quot;00B87726&quot;/&gt;&lt;wsp:rsid wsp:val=&quot;00B97606&quot;/&gt;&lt;wsp:rsid wsp:val=&quot;00BA0E00&quot;/&gt;&lt;wsp:rsid wsp:val=&quot;00BA132A&quot;/&gt;&lt;wsp:rsid wsp:val=&quot;00BA6E40&quot;/&gt;&lt;wsp:rsid wsp:val=&quot;00BB0471&quot;/&gt;&lt;wsp:rsid wsp:val=&quot;00BB3FA8&quot;/&gt;&lt;wsp:rsid wsp:val=&quot;00BB5876&quot;/&gt;&lt;wsp:rsid wsp:val=&quot;00BD14F8&quot;/&gt;&lt;wsp:rsid wsp:val=&quot;00BD2679&quot;/&gt;&lt;wsp:rsid wsp:val=&quot;00BE57ED&quot;/&gt;&lt;wsp:rsid wsp:val=&quot;00BF2401&quot;/&gt;&lt;wsp:rsid wsp:val=&quot;00C16580&quot;/&gt;&lt;wsp:rsid wsp:val=&quot;00C27D80&quot;/&gt;&lt;wsp:rsid wsp:val=&quot;00C27E4A&quot;/&gt;&lt;wsp:rsid wsp:val=&quot;00C450F5&quot;/&gt;&lt;wsp:rsid wsp:val=&quot;00C45FA5&quot;/&gt;&lt;wsp:rsid wsp:val=&quot;00C57F55&quot;/&gt;&lt;wsp:rsid wsp:val=&quot;00C754BA&quot;/&gt;&lt;wsp:rsid wsp:val=&quot;00C85E61&quot;/&gt;&lt;wsp:rsid wsp:val=&quot;00C913BC&quot;/&gt;&lt;wsp:rsid wsp:val=&quot;00C91FE0&quot;/&gt;&lt;wsp:rsid wsp:val=&quot;00C9460C&quot;/&gt;&lt;wsp:rsid wsp:val=&quot;00CA309D&quot;/&gt;&lt;wsp:rsid wsp:val=&quot;00CA4068&quot;/&gt;&lt;wsp:rsid wsp:val=&quot;00CD101F&quot;/&gt;&lt;wsp:rsid wsp:val=&quot;00D05047&quot;/&gt;&lt;wsp:rsid wsp:val=&quot;00D15BA1&quot;/&gt;&lt;wsp:rsid wsp:val=&quot;00D2499D&quot;/&gt;&lt;wsp:rsid wsp:val=&quot;00D32D3D&quot;/&gt;&lt;wsp:rsid wsp:val=&quot;00D45F84&quot;/&gt;&lt;wsp:rsid wsp:val=&quot;00D4741C&quot;/&gt;&lt;wsp:rsid wsp:val=&quot;00D65285&quot;/&gt;&lt;wsp:rsid wsp:val=&quot;00D7607B&quot;/&gt;&lt;wsp:rsid wsp:val=&quot;00D845EC&quot;/&gt;&lt;wsp:rsid wsp:val=&quot;00D859BB&quot;/&gt;&lt;wsp:rsid wsp:val=&quot;00D938DB&quot;/&gt;&lt;wsp:rsid wsp:val=&quot;00D96B56&quot;/&gt;&lt;wsp:rsid wsp:val=&quot;00DA2BA5&quot;/&gt;&lt;wsp:rsid wsp:val=&quot;00DB3DA8&quot;/&gt;&lt;wsp:rsid wsp:val=&quot;00DD3C31&quot;/&gt;&lt;wsp:rsid wsp:val=&quot;00E04B0F&quot;/&gt;&lt;wsp:rsid wsp:val=&quot;00E0675A&quot;/&gt;&lt;wsp:rsid wsp:val=&quot;00E06A87&quot;/&gt;&lt;wsp:rsid wsp:val=&quot;00E0725A&quot;/&gt;&lt;wsp:rsid wsp:val=&quot;00E13E8F&quot;/&gt;&lt;wsp:rsid wsp:val=&quot;00E14059&quot;/&gt;&lt;wsp:rsid wsp:val=&quot;00E20AF2&quot;/&gt;&lt;wsp:rsid wsp:val=&quot;00E30513&quot;/&gt;&lt;wsp:rsid wsp:val=&quot;00E35ED9&quot;/&gt;&lt;wsp:rsid wsp:val=&quot;00E5393E&quot;/&gt;&lt;wsp:rsid wsp:val=&quot;00E610D3&quot;/&gt;&lt;wsp:rsid wsp:val=&quot;00E617C3&quot;/&gt;&lt;wsp:rsid wsp:val=&quot;00E758F1&quot;/&gt;&lt;wsp:rsid wsp:val=&quot;00E9213D&quot;/&gt;&lt;wsp:rsid wsp:val=&quot;00E947B0&quot;/&gt;&lt;wsp:rsid wsp:val=&quot;00EA1529&quot;/&gt;&lt;wsp:rsid wsp:val=&quot;00EB1051&quot;/&gt;&lt;wsp:rsid wsp:val=&quot;00EB698E&quot;/&gt;&lt;wsp:rsid wsp:val=&quot;00EE3BC1&quot;/&gt;&lt;wsp:rsid wsp:val=&quot;00EF21AD&quot;/&gt;&lt;wsp:rsid wsp:val=&quot;00F02A9F&quot;/&gt;&lt;wsp:rsid wsp:val=&quot;00F07EBF&quot;/&gt;&lt;wsp:rsid wsp:val=&quot;00F45F62&quot;/&gt;&lt;wsp:rsid wsp:val=&quot;00F5702C&quot;/&gt;&lt;wsp:rsid wsp:val=&quot;00F918C0&quot;/&gt;&lt;wsp:rsid wsp:val=&quot;00F94099&quot;/&gt;&lt;wsp:rsid wsp:val=&quot;00FB5C9E&quot;/&gt;&lt;wsp:rsid wsp:val=&quot;00FB6F3A&quot;/&gt;&lt;wsp:rsid wsp:val=&quot;00FC5717&quot;/&gt;&lt;wsp:rsid wsp:val=&quot;00FD6A91&quot;/&gt;&lt;wsp:rsid wsp:val=&quot;00FE506C&quot;/&gt;&lt;/wsp:rsids&gt;&lt;/w:docPr&gt;&lt;w:body&gt;&lt;wx:sect&gt;&lt;w:p wsp:rsidR=&quot;00000000&quot; wsp:rsidRDefault=&quot;00F5702C&quot; wsp:rsidP=&quot;00F5702C&quot;&gt;&lt;m:oMathPara&gt;&lt;m:oMath&gt;&lt;m:sSub&gt;&lt;m:sSubPr&gt;&lt;m:ctrlPr&gt;&lt;w:rPr&gt;&lt;w:rFonts w:ascii=&quot;Cambria Math&quot; w:h-ansi=&quot;Cambria Math&quot; w:cs=&quot;Times New Roman&quot;/&gt;&lt;wx:font wx:val=&quot;Cambria Math&quot;/&gt;&lt;w:i/&gt;&lt;w:sz w:val=&quot;28&quot;/&gt;&lt;w:sz-cs w:val=&quot;28&quot;/&gt;&lt;/w:rPr&gt;&lt;/m:ctrlPr&gt;&lt;/m:sSubPr&gt;&lt;m:e&gt;&lt;m:r&gt;&lt;w:rPr&gt;&lt;w:rFonts w:ascii=&quot;Cambria Math&quot; w:h-ansi=&quot;Cambria Math&quot; w:cs=&quot;Times New Roman&quot;/&gt;&lt;wx:font wx:val=&quot;Cambria Math&quot;/&gt;&lt;w:i/&gt;&lt;w:sz w:val=&quot;28&quot;/&gt;&lt;w:sz-cs w:val=&quot;28&quot;/&gt;&lt;/w:rPr&gt;&lt;m:t&gt; V&lt;/m:t&gt;&lt;/m:r&gt;&lt;/m:e&gt;&lt;m:sub&gt;&lt;m:r&gt;&lt;w:rPr&gt;&lt;w:rFonts w:ascii=&quot;Cambria Math&quot; w:h-ansi=&quot;Cambria Math&quot; w:cs=&quot;Times New Roman&quot;/&gt;&lt;wx:font wx:val=&quot;Cambria Math&quot;/&gt;&lt;w:i/&gt;&lt;w:sz w:val=&quot;28&quot;/&gt;&lt;w:sz-cs w:val=&quot;28&quot;/&gt;&lt;/w:rPr&gt;&lt;m:t&gt;nk&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1" o:title="" chromakey="white"/>
          </v:shape>
        </w:pict>
      </w:r>
      <w:r w:rsidRPr="0049520D">
        <w:rPr>
          <w:rFonts w:ascii="Times New Roman" w:hAnsi="Times New Roman" w:cs="Times New Roman"/>
          <w:sz w:val="28"/>
          <w:szCs w:val="28"/>
        </w:rPr>
        <w:fldChar w:fldCharType="end"/>
      </w:r>
      <w:r w:rsidRPr="009804F2">
        <w:rPr>
          <w:rFonts w:ascii="Times New Roman" w:hAnsi="Times New Roman" w:cs="Times New Roman"/>
          <w:sz w:val="28"/>
          <w:szCs w:val="28"/>
        </w:rPr>
        <w:t xml:space="preserve"> </w:t>
      </w:r>
      <w:r>
        <w:rPr>
          <w:rFonts w:ascii="Times New Roman" w:hAnsi="Times New Roman" w:cs="Times New Roman"/>
          <w:sz w:val="28"/>
          <w:szCs w:val="28"/>
        </w:rPr>
        <w:t>–</w:t>
      </w:r>
      <w:r w:rsidRPr="009804F2">
        <w:rPr>
          <w:rFonts w:ascii="Times New Roman" w:hAnsi="Times New Roman" w:cs="Times New Roman"/>
          <w:sz w:val="28"/>
          <w:szCs w:val="28"/>
        </w:rPr>
        <w:t xml:space="preserve"> объем помёта транспортируемого за один цикл, м</w:t>
      </w:r>
      <w:r w:rsidRPr="009804F2">
        <w:rPr>
          <w:rFonts w:ascii="Times New Roman" w:hAnsi="Times New Roman" w:cs="Times New Roman"/>
          <w:sz w:val="28"/>
          <w:szCs w:val="28"/>
          <w:vertAlign w:val="superscript"/>
        </w:rPr>
        <w:t>3</w:t>
      </w:r>
      <w:r w:rsidRPr="009804F2">
        <w:rPr>
          <w:rFonts w:ascii="Times New Roman" w:hAnsi="Times New Roman" w:cs="Times New Roman"/>
          <w:sz w:val="28"/>
          <w:szCs w:val="28"/>
        </w:rPr>
        <w:t>;</w:t>
      </w:r>
    </w:p>
    <w:p w:rsidR="00DF6FF5" w:rsidRPr="00890B06" w:rsidRDefault="00DF6FF5" w:rsidP="00B4580C">
      <w:pPr>
        <w:spacing w:line="360" w:lineRule="auto"/>
        <w:ind w:firstLine="567"/>
        <w:jc w:val="both"/>
        <w:rPr>
          <w:rFonts w:ascii="Times New Roman" w:hAnsi="Times New Roman" w:cs="Times New Roman"/>
          <w:sz w:val="28"/>
          <w:szCs w:val="28"/>
          <w:vertAlign w:val="superscript"/>
        </w:rPr>
      </w:pPr>
      <w:r w:rsidRPr="009804F2">
        <w:rPr>
          <w:rFonts w:ascii="Times New Roman" w:hAnsi="Times New Roman" w:cs="Times New Roman"/>
          <w:i/>
          <w:sz w:val="28"/>
          <w:szCs w:val="28"/>
          <w:lang w:val="en-US"/>
        </w:rPr>
        <w:t>N</w:t>
      </w:r>
      <w:r>
        <w:rPr>
          <w:rFonts w:ascii="Times New Roman" w:hAnsi="Times New Roman" w:cs="Times New Roman"/>
          <w:sz w:val="28"/>
          <w:szCs w:val="28"/>
        </w:rPr>
        <w:t>–</w:t>
      </w:r>
      <w:r w:rsidRPr="009804F2">
        <w:rPr>
          <w:rFonts w:ascii="Times New Roman" w:hAnsi="Times New Roman" w:cs="Times New Roman"/>
          <w:sz w:val="28"/>
          <w:szCs w:val="28"/>
        </w:rPr>
        <w:t xml:space="preserve"> число циклов </w:t>
      </w:r>
      <w:r>
        <w:rPr>
          <w:rFonts w:ascii="Times New Roman" w:hAnsi="Times New Roman" w:cs="Times New Roman"/>
          <w:sz w:val="28"/>
          <w:szCs w:val="28"/>
        </w:rPr>
        <w:t>работы продувочного котла в час, м</w:t>
      </w:r>
      <w:r>
        <w:rPr>
          <w:rFonts w:ascii="Times New Roman" w:hAnsi="Times New Roman" w:cs="Times New Roman"/>
          <w:sz w:val="28"/>
          <w:szCs w:val="28"/>
          <w:vertAlign w:val="superscript"/>
        </w:rPr>
        <w:t>3</w:t>
      </w:r>
    </w:p>
    <w:p w:rsidR="00DF6FF5" w:rsidRPr="009804F2" w:rsidRDefault="00DF6FF5" w:rsidP="00B4580C">
      <w:pPr>
        <w:spacing w:line="360" w:lineRule="auto"/>
        <w:ind w:firstLine="567"/>
        <w:jc w:val="both"/>
        <w:rPr>
          <w:rFonts w:ascii="Times New Roman" w:hAnsi="Times New Roman" w:cs="Times New Roman"/>
          <w:sz w:val="28"/>
          <w:szCs w:val="28"/>
        </w:rPr>
      </w:pPr>
    </w:p>
    <w:tbl>
      <w:tblPr>
        <w:tblW w:w="9464" w:type="dxa"/>
        <w:tblLook w:val="00A0"/>
      </w:tblPr>
      <w:tblGrid>
        <w:gridCol w:w="8789"/>
        <w:gridCol w:w="675"/>
      </w:tblGrid>
      <w:tr w:rsidR="00DF6FF5" w:rsidRPr="004D2BB9" w:rsidTr="00B4580C">
        <w:tc>
          <w:tcPr>
            <w:tcW w:w="8789" w:type="dxa"/>
          </w:tcPr>
          <w:p w:rsidR="00DF6FF5" w:rsidRPr="0049520D" w:rsidRDefault="00DF6FF5" w:rsidP="00B4580C">
            <w:pPr>
              <w:spacing w:line="360" w:lineRule="auto"/>
              <w:ind w:firstLine="709"/>
              <w:jc w:val="center"/>
              <w:rPr>
                <w:rFonts w:ascii="Times New Roman" w:hAnsi="Times New Roman"/>
                <w:sz w:val="32"/>
                <w:szCs w:val="32"/>
              </w:rPr>
            </w:pPr>
            <w:r w:rsidRPr="0049520D">
              <w:rPr>
                <w:rFonts w:ascii="Times New Roman" w:hAnsi="Times New Roman"/>
                <w:sz w:val="32"/>
                <w:szCs w:val="32"/>
              </w:rPr>
              <w:fldChar w:fldCharType="begin"/>
            </w:r>
            <w:r w:rsidRPr="0049520D">
              <w:rPr>
                <w:rFonts w:ascii="Times New Roman" w:hAnsi="Times New Roman"/>
                <w:sz w:val="32"/>
                <w:szCs w:val="32"/>
              </w:rPr>
              <w:instrText xml:space="preserve"> QUOTE </w:instrText>
            </w:r>
            <w:r w:rsidRPr="0049520D">
              <w:rPr>
                <w:position w:val="-26"/>
              </w:rPr>
              <w:pict>
                <v:shape id="_x0000_i1050" type="#_x0000_t75" style="width:126.6pt;height:3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stylePaneFormatFilter w:val=&quot;3F01&quot;/&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7967&quot;/&gt;&lt;wsp:rsid wsp:val=&quot;000029D6&quot;/&gt;&lt;wsp:rsid wsp:val=&quot;00002C4D&quot;/&gt;&lt;wsp:rsid wsp:val=&quot;00017571&quot;/&gt;&lt;wsp:rsid wsp:val=&quot;00027105&quot;/&gt;&lt;wsp:rsid wsp:val=&quot;00033732&quot;/&gt;&lt;wsp:rsid wsp:val=&quot;00033F33&quot;/&gt;&lt;wsp:rsid wsp:val=&quot;000474BF&quot;/&gt;&lt;wsp:rsid wsp:val=&quot;00051CF3&quot;/&gt;&lt;wsp:rsid wsp:val=&quot;00060869&quot;/&gt;&lt;wsp:rsid wsp:val=&quot;000625C0&quot;/&gt;&lt;wsp:rsid wsp:val=&quot;00073578&quot;/&gt;&lt;wsp:rsid wsp:val=&quot;0007381A&quot;/&gt;&lt;wsp:rsid wsp:val=&quot;00076D95&quot;/&gt;&lt;wsp:rsid wsp:val=&quot;00080AC8&quot;/&gt;&lt;wsp:rsid wsp:val=&quot;00085754&quot;/&gt;&lt;wsp:rsid wsp:val=&quot;00086DEE&quot;/&gt;&lt;wsp:rsid wsp:val=&quot;00090228&quot;/&gt;&lt;wsp:rsid wsp:val=&quot;00094FC2&quot;/&gt;&lt;wsp:rsid wsp:val=&quot;000A0A94&quot;/&gt;&lt;wsp:rsid wsp:val=&quot;000B1DCA&quot;/&gt;&lt;wsp:rsid wsp:val=&quot;000B69E2&quot;/&gt;&lt;wsp:rsid wsp:val=&quot;000D4124&quot;/&gt;&lt;wsp:rsid wsp:val=&quot;000D6D2E&quot;/&gt;&lt;wsp:rsid wsp:val=&quot;000E0B24&quot;/&gt;&lt;wsp:rsid wsp:val=&quot;000E587C&quot;/&gt;&lt;wsp:rsid wsp:val=&quot;0015407B&quot;/&gt;&lt;wsp:rsid wsp:val=&quot;001556AA&quot;/&gt;&lt;wsp:rsid wsp:val=&quot;00173065&quot;/&gt;&lt;wsp:rsid wsp:val=&quot;00177F55&quot;/&gt;&lt;wsp:rsid wsp:val=&quot;00181CB6&quot;/&gt;&lt;wsp:rsid wsp:val=&quot;00195939&quot;/&gt;&lt;wsp:rsid wsp:val=&quot;001A0271&quot;/&gt;&lt;wsp:rsid wsp:val=&quot;001A3F32&quot;/&gt;&lt;wsp:rsid wsp:val=&quot;001A4AE0&quot;/&gt;&lt;wsp:rsid wsp:val=&quot;001B3810&quot;/&gt;&lt;wsp:rsid wsp:val=&quot;001B5BDD&quot;/&gt;&lt;wsp:rsid wsp:val=&quot;001C7C77&quot;/&gt;&lt;wsp:rsid wsp:val=&quot;001D6FF2&quot;/&gt;&lt;wsp:rsid wsp:val=&quot;001E08B2&quot;/&gt;&lt;wsp:rsid wsp:val=&quot;001E0A17&quot;/&gt;&lt;wsp:rsid wsp:val=&quot;002040FD&quot;/&gt;&lt;wsp:rsid wsp:val=&quot;00205FE0&quot;/&gt;&lt;wsp:rsid wsp:val=&quot;00206D1B&quot;/&gt;&lt;wsp:rsid wsp:val=&quot;0021372E&quot;/&gt;&lt;wsp:rsid wsp:val=&quot;002155CA&quot;/&gt;&lt;wsp:rsid wsp:val=&quot;00230FA3&quot;/&gt;&lt;wsp:rsid wsp:val=&quot;00242A24&quot;/&gt;&lt;wsp:rsid wsp:val=&quot;00246F22&quot;/&gt;&lt;wsp:rsid wsp:val=&quot;00251DB5&quot;/&gt;&lt;wsp:rsid wsp:val=&quot;00255836&quot;/&gt;&lt;wsp:rsid wsp:val=&quot;00273425&quot;/&gt;&lt;wsp:rsid wsp:val=&quot;00280B08&quot;/&gt;&lt;wsp:rsid wsp:val=&quot;00283806&quot;/&gt;&lt;wsp:rsid wsp:val=&quot;00287A81&quot;/&gt;&lt;wsp:rsid wsp:val=&quot;00293113&quot;/&gt;&lt;wsp:rsid wsp:val=&quot;002A2466&quot;/&gt;&lt;wsp:rsid wsp:val=&quot;002A5C24&quot;/&gt;&lt;wsp:rsid wsp:val=&quot;002B46DF&quot;/&gt;&lt;wsp:rsid wsp:val=&quot;002B5456&quot;/&gt;&lt;wsp:rsid wsp:val=&quot;002E407E&quot;/&gt;&lt;wsp:rsid wsp:val=&quot;00306714&quot;/&gt;&lt;wsp:rsid wsp:val=&quot;0036029F&quot;/&gt;&lt;wsp:rsid wsp:val=&quot;00363F07&quot;/&gt;&lt;wsp:rsid wsp:val=&quot;003644EE&quot;/&gt;&lt;wsp:rsid wsp:val=&quot;00372256&quot;/&gt;&lt;wsp:rsid wsp:val=&quot;00373D04&quot;/&gt;&lt;wsp:rsid wsp:val=&quot;00381C9D&quot;/&gt;&lt;wsp:rsid wsp:val=&quot;00381D49&quot;/&gt;&lt;wsp:rsid wsp:val=&quot;003874E0&quot;/&gt;&lt;wsp:rsid wsp:val=&quot;003963DE&quot;/&gt;&lt;wsp:rsid wsp:val=&quot;003B41A7&quot;/&gt;&lt;wsp:rsid wsp:val=&quot;003C472E&quot;/&gt;&lt;wsp:rsid wsp:val=&quot;003D0D3C&quot;/&gt;&lt;wsp:rsid wsp:val=&quot;003D1F8C&quot;/&gt;&lt;wsp:rsid wsp:val=&quot;00405D96&quot;/&gt;&lt;wsp:rsid wsp:val=&quot;00406458&quot;/&gt;&lt;wsp:rsid wsp:val=&quot;00411DF4&quot;/&gt;&lt;wsp:rsid wsp:val=&quot;00414304&quot;/&gt;&lt;wsp:rsid wsp:val=&quot;00420762&quot;/&gt;&lt;wsp:rsid wsp:val=&quot;00451827&quot;/&gt;&lt;wsp:rsid wsp:val=&quot;00467F24&quot;/&gt;&lt;wsp:rsid wsp:val=&quot;00475886&quot;/&gt;&lt;wsp:rsid wsp:val=&quot;0048362D&quot;/&gt;&lt;wsp:rsid wsp:val=&quot;0049520D&quot;/&gt;&lt;wsp:rsid wsp:val=&quot;004A21E0&quot;/&gt;&lt;wsp:rsid wsp:val=&quot;004A722A&quot;/&gt;&lt;wsp:rsid wsp:val=&quot;004D4ACD&quot;/&gt;&lt;wsp:rsid wsp:val=&quot;004F240A&quot;/&gt;&lt;wsp:rsid wsp:val=&quot;00510687&quot;/&gt;&lt;wsp:rsid wsp:val=&quot;00537744&quot;/&gt;&lt;wsp:rsid wsp:val=&quot;005402BE&quot;/&gt;&lt;wsp:rsid wsp:val=&quot;0057003C&quot;/&gt;&lt;wsp:rsid wsp:val=&quot;00577FF7&quot;/&gt;&lt;wsp:rsid wsp:val=&quot;00592609&quot;/&gt;&lt;wsp:rsid wsp:val=&quot;005B0060&quot;/&gt;&lt;wsp:rsid wsp:val=&quot;005D634F&quot;/&gt;&lt;wsp:rsid wsp:val=&quot;005E0BB9&quot;/&gt;&lt;wsp:rsid wsp:val=&quot;005E7967&quot;/&gt;&lt;wsp:rsid wsp:val=&quot;006003FA&quot;/&gt;&lt;wsp:rsid wsp:val=&quot;00613EE0&quot;/&gt;&lt;wsp:rsid wsp:val=&quot;0061571C&quot;/&gt;&lt;wsp:rsid wsp:val=&quot;006230FC&quot;/&gt;&lt;wsp:rsid wsp:val=&quot;0063638F&quot;/&gt;&lt;wsp:rsid wsp:val=&quot;00640E53&quot;/&gt;&lt;wsp:rsid wsp:val=&quot;006678CB&quot;/&gt;&lt;wsp:rsid wsp:val=&quot;006928ED&quot;/&gt;&lt;wsp:rsid wsp:val=&quot;006A3994&quot;/&gt;&lt;wsp:rsid wsp:val=&quot;006B2D90&quot;/&gt;&lt;wsp:rsid wsp:val=&quot;006B345C&quot;/&gt;&lt;wsp:rsid wsp:val=&quot;006B6E40&quot;/&gt;&lt;wsp:rsid wsp:val=&quot;006C626F&quot;/&gt;&lt;wsp:rsid wsp:val=&quot;006E19E2&quot;/&gt;&lt;wsp:rsid wsp:val=&quot;00705012&quot;/&gt;&lt;wsp:rsid wsp:val=&quot;00715F3C&quot;/&gt;&lt;wsp:rsid wsp:val=&quot;00724CB8&quot;/&gt;&lt;wsp:rsid wsp:val=&quot;007335C2&quot;/&gt;&lt;wsp:rsid wsp:val=&quot;00734329&quot;/&gt;&lt;wsp:rsid wsp:val=&quot;007620A1&quot;/&gt;&lt;wsp:rsid wsp:val=&quot;00772C38&quot;/&gt;&lt;wsp:rsid wsp:val=&quot;007947FA&quot;/&gt;&lt;wsp:rsid wsp:val=&quot;007C72DD&quot;/&gt;&lt;wsp:rsid wsp:val=&quot;007E7304&quot;/&gt;&lt;wsp:rsid wsp:val=&quot;008038BC&quot;/&gt;&lt;wsp:rsid wsp:val=&quot;0081351E&quot;/&gt;&lt;wsp:rsid wsp:val=&quot;00842133&quot;/&gt;&lt;wsp:rsid wsp:val=&quot;00853250&quot;/&gt;&lt;wsp:rsid wsp:val=&quot;008533EE&quot;/&gt;&lt;wsp:rsid wsp:val=&quot;008869F0&quot;/&gt;&lt;wsp:rsid wsp:val=&quot;00891F55&quot;/&gt;&lt;wsp:rsid wsp:val=&quot;008A1A49&quot;/&gt;&lt;wsp:rsid wsp:val=&quot;008C0D75&quot;/&gt;&lt;wsp:rsid wsp:val=&quot;008C0EE6&quot;/&gt;&lt;wsp:rsid wsp:val=&quot;008E2629&quot;/&gt;&lt;wsp:rsid wsp:val=&quot;00901CDF&quot;/&gt;&lt;wsp:rsid wsp:val=&quot;00906E72&quot;/&gt;&lt;wsp:rsid wsp:val=&quot;00936388&quot;/&gt;&lt;wsp:rsid wsp:val=&quot;00950E9A&quot;/&gt;&lt;wsp:rsid wsp:val=&quot;009611D4&quot;/&gt;&lt;wsp:rsid wsp:val=&quot;00973E08&quot;/&gt;&lt;wsp:rsid wsp:val=&quot;00985B8D&quot;/&gt;&lt;wsp:rsid wsp:val=&quot;009C1638&quot;/&gt;&lt;wsp:rsid wsp:val=&quot;009D077F&quot;/&gt;&lt;wsp:rsid wsp:val=&quot;009E2920&quot;/&gt;&lt;wsp:rsid wsp:val=&quot;009E6654&quot;/&gt;&lt;wsp:rsid wsp:val=&quot;00A026FC&quot;/&gt;&lt;wsp:rsid wsp:val=&quot;00A06D7A&quot;/&gt;&lt;wsp:rsid wsp:val=&quot;00A2375C&quot;/&gt;&lt;wsp:rsid wsp:val=&quot;00A3675F&quot;/&gt;&lt;wsp:rsid wsp:val=&quot;00A45515&quot;/&gt;&lt;wsp:rsid wsp:val=&quot;00A51BE7&quot;/&gt;&lt;wsp:rsid wsp:val=&quot;00A53B14&quot;/&gt;&lt;wsp:rsid wsp:val=&quot;00A62C12&quot;/&gt;&lt;wsp:rsid wsp:val=&quot;00A64A58&quot;/&gt;&lt;wsp:rsid wsp:val=&quot;00A654D8&quot;/&gt;&lt;wsp:rsid wsp:val=&quot;00A81CF7&quot;/&gt;&lt;wsp:rsid wsp:val=&quot;00A861DB&quot;/&gt;&lt;wsp:rsid wsp:val=&quot;00A956D4&quot;/&gt;&lt;wsp:rsid wsp:val=&quot;00AB0E64&quot;/&gt;&lt;wsp:rsid wsp:val=&quot;00AF2326&quot;/&gt;&lt;wsp:rsid wsp:val=&quot;00AF76E0&quot;/&gt;&lt;wsp:rsid wsp:val=&quot;00B03AFB&quot;/&gt;&lt;wsp:rsid wsp:val=&quot;00B136B1&quot;/&gt;&lt;wsp:rsid wsp:val=&quot;00B13FFB&quot;/&gt;&lt;wsp:rsid wsp:val=&quot;00B145CA&quot;/&gt;&lt;wsp:rsid wsp:val=&quot;00B2509D&quot;/&gt;&lt;wsp:rsid wsp:val=&quot;00B254F8&quot;/&gt;&lt;wsp:rsid wsp:val=&quot;00B27C5C&quot;/&gt;&lt;wsp:rsid wsp:val=&quot;00B32B7A&quot;/&gt;&lt;wsp:rsid wsp:val=&quot;00B52532&quot;/&gt;&lt;wsp:rsid wsp:val=&quot;00B87726&quot;/&gt;&lt;wsp:rsid wsp:val=&quot;00B97606&quot;/&gt;&lt;wsp:rsid wsp:val=&quot;00BA0E00&quot;/&gt;&lt;wsp:rsid wsp:val=&quot;00BA132A&quot;/&gt;&lt;wsp:rsid wsp:val=&quot;00BA6E40&quot;/&gt;&lt;wsp:rsid wsp:val=&quot;00BB0471&quot;/&gt;&lt;wsp:rsid wsp:val=&quot;00BB3FA8&quot;/&gt;&lt;wsp:rsid wsp:val=&quot;00BB5876&quot;/&gt;&lt;wsp:rsid wsp:val=&quot;00BD14F8&quot;/&gt;&lt;wsp:rsid wsp:val=&quot;00BD2679&quot;/&gt;&lt;wsp:rsid wsp:val=&quot;00BE57ED&quot;/&gt;&lt;wsp:rsid wsp:val=&quot;00BF2401&quot;/&gt;&lt;wsp:rsid wsp:val=&quot;00C16580&quot;/&gt;&lt;wsp:rsid wsp:val=&quot;00C27D80&quot;/&gt;&lt;wsp:rsid wsp:val=&quot;00C27E4A&quot;/&gt;&lt;wsp:rsid wsp:val=&quot;00C450F5&quot;/&gt;&lt;wsp:rsid wsp:val=&quot;00C45FA5&quot;/&gt;&lt;wsp:rsid wsp:val=&quot;00C57F55&quot;/&gt;&lt;wsp:rsid wsp:val=&quot;00C754BA&quot;/&gt;&lt;wsp:rsid wsp:val=&quot;00C85E61&quot;/&gt;&lt;wsp:rsid wsp:val=&quot;00C913BC&quot;/&gt;&lt;wsp:rsid wsp:val=&quot;00C91FE0&quot;/&gt;&lt;wsp:rsid wsp:val=&quot;00C9460C&quot;/&gt;&lt;wsp:rsid wsp:val=&quot;00CA309D&quot;/&gt;&lt;wsp:rsid wsp:val=&quot;00CA4068&quot;/&gt;&lt;wsp:rsid wsp:val=&quot;00CD101F&quot;/&gt;&lt;wsp:rsid wsp:val=&quot;00D05047&quot;/&gt;&lt;wsp:rsid wsp:val=&quot;00D15BA1&quot;/&gt;&lt;wsp:rsid wsp:val=&quot;00D2499D&quot;/&gt;&lt;wsp:rsid wsp:val=&quot;00D32D3D&quot;/&gt;&lt;wsp:rsid wsp:val=&quot;00D45F84&quot;/&gt;&lt;wsp:rsid wsp:val=&quot;00D4741C&quot;/&gt;&lt;wsp:rsid wsp:val=&quot;00D65285&quot;/&gt;&lt;wsp:rsid wsp:val=&quot;00D7607B&quot;/&gt;&lt;wsp:rsid wsp:val=&quot;00D845EC&quot;/&gt;&lt;wsp:rsid wsp:val=&quot;00D859BB&quot;/&gt;&lt;wsp:rsid wsp:val=&quot;00D938DB&quot;/&gt;&lt;wsp:rsid wsp:val=&quot;00D96B56&quot;/&gt;&lt;wsp:rsid wsp:val=&quot;00DA2BA5&quot;/&gt;&lt;wsp:rsid wsp:val=&quot;00DB3DA8&quot;/&gt;&lt;wsp:rsid wsp:val=&quot;00DD3C31&quot;/&gt;&lt;wsp:rsid wsp:val=&quot;00E04B0F&quot;/&gt;&lt;wsp:rsid wsp:val=&quot;00E0675A&quot;/&gt;&lt;wsp:rsid wsp:val=&quot;00E06A87&quot;/&gt;&lt;wsp:rsid wsp:val=&quot;00E0725A&quot;/&gt;&lt;wsp:rsid wsp:val=&quot;00E13E8F&quot;/&gt;&lt;wsp:rsid wsp:val=&quot;00E14059&quot;/&gt;&lt;wsp:rsid wsp:val=&quot;00E20AF2&quot;/&gt;&lt;wsp:rsid wsp:val=&quot;00E30513&quot;/&gt;&lt;wsp:rsid wsp:val=&quot;00E35ED9&quot;/&gt;&lt;wsp:rsid wsp:val=&quot;00E5393E&quot;/&gt;&lt;wsp:rsid wsp:val=&quot;00E610D3&quot;/&gt;&lt;wsp:rsid wsp:val=&quot;00E617C3&quot;/&gt;&lt;wsp:rsid wsp:val=&quot;00E758F1&quot;/&gt;&lt;wsp:rsid wsp:val=&quot;00E9213D&quot;/&gt;&lt;wsp:rsid wsp:val=&quot;00E947B0&quot;/&gt;&lt;wsp:rsid wsp:val=&quot;00EA1529&quot;/&gt;&lt;wsp:rsid wsp:val=&quot;00EB1051&quot;/&gt;&lt;wsp:rsid wsp:val=&quot;00EB698E&quot;/&gt;&lt;wsp:rsid wsp:val=&quot;00EE3BC1&quot;/&gt;&lt;wsp:rsid wsp:val=&quot;00EF21AD&quot;/&gt;&lt;wsp:rsid wsp:val=&quot;00F02A9F&quot;/&gt;&lt;wsp:rsid wsp:val=&quot;00F07EBF&quot;/&gt;&lt;wsp:rsid wsp:val=&quot;00F45F62&quot;/&gt;&lt;wsp:rsid wsp:val=&quot;00F918C0&quot;/&gt;&lt;wsp:rsid wsp:val=&quot;00F94099&quot;/&gt;&lt;wsp:rsid wsp:val=&quot;00FB5C9E&quot;/&gt;&lt;wsp:rsid wsp:val=&quot;00FB6F3A&quot;/&gt;&lt;wsp:rsid wsp:val=&quot;00FC5717&quot;/&gt;&lt;wsp:rsid wsp:val=&quot;00FD6A91&quot;/&gt;&lt;wsp:rsid wsp:val=&quot;00FE506C&quot;/&gt;&lt;/wsp:rsids&gt;&lt;/w:docPr&gt;&lt;w:body&gt;&lt;wx:sect&gt;&lt;w:p wsp:rsidR=&quot;00000000&quot; wsp:rsidRDefault=&quot;004F240A&quot; wsp:rsidP=&quot;004F240A&quot;&gt;&lt;m:oMathPara&gt;&lt;m:oMath&gt;&lt;m:r&gt;&lt;w:rPr&gt;&lt;w:rFonts w:ascii=&quot;Cambria Math&quot; w:h-ansi=&quot;Cambria Math&quot;/&gt;&lt;wx:font wx:val=&quot;Cambria Math&quot;/&gt;&lt;w:i/&gt;&lt;w:sz w:val=&quot;32&quot;/&gt;&lt;w:sz-cs w:val=&quot;32&quot;/&gt;&lt;/w:rPr&gt;&lt;m:t&gt;n=&lt;/m:t&gt;&lt;/m:r&gt;&lt;m:f&gt;&lt;m:fPr&gt;&lt;m:ctrlPr&gt;&lt;w:rPr&gt;&lt;w:rFonts w:ascii=&quot;Cambria Math&quot; w:h-ansi=&quot;Cambria Math&quot;/&gt;&lt;wx:font wx:val=&quot;Cambria Math&quot;/&gt;&lt;w:i/&gt;&lt;w:sz w:val=&quot;32&quot;/&gt;&lt;w:sz-cs w:val=&quot;32&quot;/&gt;&lt;/w:rPr&gt;&lt;/m:ctrlPr&gt;&lt;/m:fPr&gt;&lt;m:num&gt;&lt;m:r&gt;&lt;w:rPr&gt;&lt;w:rFonts w:ascii=&quot;Cambria Math&quot; w:h-ansi=&quot;Cambria Math&quot;/&gt;&lt;wx:font wx:val=&quot;Cambria Math&quot;/&gt;&lt;w:i/&gt;&lt;w:sz w:val=&quot;32&quot;/&gt;&lt;w:sz-cs w:val=&quot;32&quot;/&gt;&lt;/w:rPr&gt;&lt;m:t&gt;3600&lt;/m:t&gt;&lt;/m:r&gt;&lt;/m:num&gt;&lt;m:den&gt;&lt;m:sSub&gt;&lt;m:sSubPr&gt;&lt;m:ctrlPr&gt;&lt;w:rPr&gt;&lt;w:rFonts w:ascii=&quot;Cambria Math&quot; w:h-ansi=&quot;Cambria Math&quot;/&gt;&lt;wx:font wx:val=&quot;Cambria Math&quot;/&gt;&lt;w:i/&gt;&lt;w:sz w:val=&quot;32&quot;/&gt;&lt;w:sz-cs w:val=&quot;32&quot;/&gt;&lt;/w:rPr&gt;&lt;/m:ctrlPr&gt;&lt;/m:sSubPr&gt;&lt;m:e&gt;&lt;m:r&gt;&lt;w:rPr&gt;&lt;w:rFonts w:ascii=&quot;Cambria Math&quot; w:h-ansi=&quot;Cambria Math&quot;/&gt;&lt;wx:font wx:val=&quot;Cambria Math&quot;/&gt;&lt;w:i/&gt;&lt;w:sz w:val=&quot;32&quot;/&gt;&lt;w:sz-cs w:val=&quot;32&quot;/&gt;&lt;/w:rPr&gt;&lt;m:t&gt;t&lt;/m:t&gt;&lt;/m:r&gt;&lt;/m:e&gt;&lt;m:sub&gt;&lt;m:r&gt;&lt;w:rPr&gt;&lt;w:rFonts w:ascii=&quot;Cambria Math&quot; w:h-ansi=&quot;Cambria Math&quot;/&gt;&lt;wx:font wx:val=&quot;Cambria Math&quot;/&gt;&lt;w:i/&gt;&lt;w:sz w:val=&quot;32&quot;/&gt;&lt;w:sz-cs w:val=&quot;32&quot;/&gt;&lt;/w:rPr&gt;&lt;m:t&gt;3&lt;/m:t&gt;&lt;/m:r&gt;&lt;/m:sub&gt;&lt;/m:sSub&gt;&lt;m:r&gt;&lt;w:rPr&gt;&lt;w:rFonts w:ascii=&quot;Cambria Math&quot; w:h-ansi=&quot;Cambria Math&quot;/&gt;&lt;wx:font wx:val=&quot;Cambria Math&quot;/&gt;&lt;w:i/&gt;&lt;w:sz w:val=&quot;32&quot;/&gt;&lt;w:sz-cs w:val=&quot;32&quot;/&gt;&lt;/w:rPr&gt;&lt;m:t&gt;+&lt;/m:t&gt;&lt;/m:r&gt;&lt;m:sSub&gt;&lt;m:sSubPr&gt;&lt;m:ctrlPr&gt;&lt;w:rPr&gt;&lt;w:rFonts w:ascii=&quot;Cambria Math&quot; w:h-ansi=&quot;Cambria Math&quot;/&gt;&lt;wx:font wx:val=&quot;Cambria Math&quot;/&gt;&lt;w:i/&gt;&lt;w:sz w:val=&quot;32&quot;/&gt;&lt;w:sz-cs w:val=&quot;32&quot;/&gt;&lt;/w:rPr&gt;&lt;/m:ctrlPr&gt;&lt;/m:sSubPr&gt;&lt;m:e&gt;&lt;m:r&gt;&lt;w:rPr&gt;&lt;w:rFonts w:ascii=&quot;Cambria Math&quot; w:h-ansi=&quot;Cambria Math&quot;/&gt;&lt;wx:font wx:val=&quot;Cambria Math&quot;/&gt;&lt;w:i/&gt;&lt;w:sz w:val=&quot;32&quot;/&gt;&lt;w:sz-cs w:val=&quot;32&quot;/&gt;&lt;/w:rPr&gt;&lt;m:t&gt;t&lt;/m:t&gt;&lt;/m:r&gt;&lt;/m:e&gt;&lt;m:sub&gt;&lt;m:r&gt;&lt;w:rPr&gt;&lt;w:rFonts w:ascii=&quot;Cambria Math&quot; w:h-ansi=&quot;Cambria Math&quot;/&gt;&lt;wx:font wx:val=&quot;Cambria Math&quot;/&gt;&lt;w:i/&gt;&lt;w:sz w:val=&quot;32&quot;/&gt;&lt;w:sz-cs w:val=&quot;32&quot;/&gt;&lt;/w:rPr&gt;&lt;m:t&gt;nb&lt;/m:t&gt;&lt;/m:r&gt;&lt;/m:sub&gt;&lt;/m:sSub&gt;&lt;m:r&gt;&lt;w:rPr&gt;&lt;w:rFonts w:ascii=&quot;Cambria Math&quot; w:h-ansi=&quot;Cambria Math&quot;/&gt;&lt;wx:font wx:val=&quot;Cambria Math&quot;/&gt;&lt;w:i/&gt;&lt;w:sz w:val=&quot;32&quot;/&gt;&lt;w:sz-cs w:val=&quot;32&quot;/&gt;&lt;/w:rPr&gt;&lt;m:t&gt;+&lt;/m:t&gt;&lt;/m:r&gt;&lt;m:sSub&gt;&lt;m:sSubPr&gt;&lt;m:ctrlPr&gt;&lt;w:rPr&gt;&lt;w:rFonts w:ascii=&quot;Cambria Math&quot; w:h-ansi=&quot;Cambria Math&quot;/&gt;&lt;wx:font wx:val=&quot;Cambria Math&quot;/&gt;&lt;w:i/&gt;&lt;w:sz w:val=&quot;32&quot;/&gt;&lt;w:sz-cs w:val=&quot;32&quot;/&gt;&lt;/w:rPr&gt;&lt;/m:ctrlPr&gt;&lt;/m:sSubPr&gt;&lt;m:e&gt;&lt;m:r&gt;&lt;w:rPr&gt;&lt;w:rFonts w:ascii=&quot;Cambria Math&quot; w:h-ansi=&quot;Cambria Math&quot;/&gt;&lt;wx:font wx:val=&quot;Cambria Math&quot;/&gt;&lt;w:i/&gt;&lt;w:sz w:val=&quot;32&quot;/&gt;&lt;w:sz-cs w:val=&quot;32&quot;/&gt;&lt;/w:rPr&gt;&lt;m:t&gt;t&lt;/m:t&gt;&lt;/m:r&gt;&lt;/m:e&gt;&lt;m:sub&gt;&lt;m:r&gt;&lt;w:rPr&gt;&lt;w:rFonts w:ascii=&quot;Cambria Math&quot; w:h-ansi=&quot;Cambria Math&quot;/&gt;&lt;wx:font wx:val=&quot;Cambria Math&quot;/&gt;&lt;w:i/&gt;&lt;w:sz w:val=&quot;32&quot;/&gt;&lt;w:sz-cs w:val=&quot;32&quot;/&gt;&lt;/w:rPr&gt;&lt;m:t&gt;mp&lt;/m:t&gt;&lt;/m:r&gt;&lt;/m:sub&gt;&lt;/m:sSub&gt;&lt;m:r&gt;&lt;w:rPr&gt;&lt;w:rFonts w:ascii=&quot;Cambria Math&quot; w:h-ansi=&quot;Cambria Math&quot;/&gt;&lt;wx:font wx:val=&quot;Cambria Math&quot;/&gt;&lt;w:i/&gt;&lt;w:sz w:val=&quot;32&quot;/&gt;&lt;w:sz-cs w:val=&quot;32&quot;/&gt;&lt;/w:rPr&gt;&lt;m:t&gt;+&lt;/m:t&gt;&lt;/m:r&gt;&lt;m:sSub&gt;&lt;m:sSubPr&gt;&lt;m:ctrlPr&gt;&lt;w:rPr&gt;&lt;w:rFonts w:ascii=&quot;Cambria Math&quot; w:h-ansi=&quot;Cambria Math&quot;/&gt;&lt;wx:font wx:val=&quot;Cambria Math&quot;/&gt;&lt;w:i/&gt;&lt;w:sz w:val=&quot;32&quot;/&gt;&lt;w:sz-cs w:val=&quot;32&quot;/&gt;&lt;/w:rPr&gt;&lt;/m:ctrlPr&gt;&lt;/m:sSubPr&gt;&lt;m:e&gt;&lt;m:r&gt;&lt;w:rPr&gt;&lt;w:rFonts w:ascii=&quot;Cambria Math&quot; w:h-ansi=&quot;Cambria Math&quot;/&gt;&lt;wx:font wx:val=&quot;Cambria Math&quot;/&gt;&lt;w:i/&gt;&lt;w:sz w:val=&quot;32&quot;/&gt;&lt;w:sz-cs w:val=&quot;32&quot;/&gt;&lt;/w:rPr&gt;&lt;m:t&gt;t&lt;/m:t&gt;&lt;/m:r&gt;&lt;/m:e&gt;&lt;m:sub&gt;&lt;m:r&gt;&lt;w:rPr&gt;&lt;w:rFonts w:ascii=&quot;Cambria Math&quot; w:h-ansi=&quot;Cambria Math&quot;/&gt;&lt;wx:font wx:val=&quot;Cambria Math&quot;/&gt;&lt;w:i/&gt;&lt;w:sz w:val=&quot;32&quot;/&gt;&lt;w:sz-cs w:val=&quot;32&quot;/&gt;&lt;/w:rPr&gt;&lt;m:t&gt;РІСЃРї&lt;/m:t&gt;&lt;/m:r&gt;&lt;/m:sub&gt;&lt;/m:sSub&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2" o:title="" chromakey="white"/>
                </v:shape>
              </w:pict>
            </w:r>
            <w:r w:rsidRPr="0049520D">
              <w:rPr>
                <w:rFonts w:ascii="Times New Roman" w:hAnsi="Times New Roman"/>
                <w:sz w:val="32"/>
                <w:szCs w:val="32"/>
              </w:rPr>
              <w:instrText xml:space="preserve"> </w:instrText>
            </w:r>
            <w:r w:rsidRPr="0049520D">
              <w:rPr>
                <w:rFonts w:ascii="Times New Roman" w:hAnsi="Times New Roman"/>
                <w:sz w:val="32"/>
                <w:szCs w:val="32"/>
              </w:rPr>
              <w:fldChar w:fldCharType="separate"/>
            </w:r>
            <w:r w:rsidRPr="0049520D">
              <w:rPr>
                <w:position w:val="-26"/>
              </w:rPr>
              <w:pict>
                <v:shape id="_x0000_i1051" type="#_x0000_t75" style="width:126.6pt;height:3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stylePaneFormatFilter w:val=&quot;3F01&quot;/&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7967&quot;/&gt;&lt;wsp:rsid wsp:val=&quot;000029D6&quot;/&gt;&lt;wsp:rsid wsp:val=&quot;00002C4D&quot;/&gt;&lt;wsp:rsid wsp:val=&quot;00017571&quot;/&gt;&lt;wsp:rsid wsp:val=&quot;00027105&quot;/&gt;&lt;wsp:rsid wsp:val=&quot;00033732&quot;/&gt;&lt;wsp:rsid wsp:val=&quot;00033F33&quot;/&gt;&lt;wsp:rsid wsp:val=&quot;000474BF&quot;/&gt;&lt;wsp:rsid wsp:val=&quot;00051CF3&quot;/&gt;&lt;wsp:rsid wsp:val=&quot;00060869&quot;/&gt;&lt;wsp:rsid wsp:val=&quot;000625C0&quot;/&gt;&lt;wsp:rsid wsp:val=&quot;00073578&quot;/&gt;&lt;wsp:rsid wsp:val=&quot;0007381A&quot;/&gt;&lt;wsp:rsid wsp:val=&quot;00076D95&quot;/&gt;&lt;wsp:rsid wsp:val=&quot;00080AC8&quot;/&gt;&lt;wsp:rsid wsp:val=&quot;00085754&quot;/&gt;&lt;wsp:rsid wsp:val=&quot;00086DEE&quot;/&gt;&lt;wsp:rsid wsp:val=&quot;00090228&quot;/&gt;&lt;wsp:rsid wsp:val=&quot;00094FC2&quot;/&gt;&lt;wsp:rsid wsp:val=&quot;000A0A94&quot;/&gt;&lt;wsp:rsid wsp:val=&quot;000B1DCA&quot;/&gt;&lt;wsp:rsid wsp:val=&quot;000B69E2&quot;/&gt;&lt;wsp:rsid wsp:val=&quot;000D4124&quot;/&gt;&lt;wsp:rsid wsp:val=&quot;000D6D2E&quot;/&gt;&lt;wsp:rsid wsp:val=&quot;000E0B24&quot;/&gt;&lt;wsp:rsid wsp:val=&quot;000E587C&quot;/&gt;&lt;wsp:rsid wsp:val=&quot;0015407B&quot;/&gt;&lt;wsp:rsid wsp:val=&quot;001556AA&quot;/&gt;&lt;wsp:rsid wsp:val=&quot;00173065&quot;/&gt;&lt;wsp:rsid wsp:val=&quot;00177F55&quot;/&gt;&lt;wsp:rsid wsp:val=&quot;00181CB6&quot;/&gt;&lt;wsp:rsid wsp:val=&quot;00195939&quot;/&gt;&lt;wsp:rsid wsp:val=&quot;001A0271&quot;/&gt;&lt;wsp:rsid wsp:val=&quot;001A3F32&quot;/&gt;&lt;wsp:rsid wsp:val=&quot;001A4AE0&quot;/&gt;&lt;wsp:rsid wsp:val=&quot;001B3810&quot;/&gt;&lt;wsp:rsid wsp:val=&quot;001B5BDD&quot;/&gt;&lt;wsp:rsid wsp:val=&quot;001C7C77&quot;/&gt;&lt;wsp:rsid wsp:val=&quot;001D6FF2&quot;/&gt;&lt;wsp:rsid wsp:val=&quot;001E08B2&quot;/&gt;&lt;wsp:rsid wsp:val=&quot;001E0A17&quot;/&gt;&lt;wsp:rsid wsp:val=&quot;002040FD&quot;/&gt;&lt;wsp:rsid wsp:val=&quot;00205FE0&quot;/&gt;&lt;wsp:rsid wsp:val=&quot;00206D1B&quot;/&gt;&lt;wsp:rsid wsp:val=&quot;0021372E&quot;/&gt;&lt;wsp:rsid wsp:val=&quot;002155CA&quot;/&gt;&lt;wsp:rsid wsp:val=&quot;00230FA3&quot;/&gt;&lt;wsp:rsid wsp:val=&quot;00242A24&quot;/&gt;&lt;wsp:rsid wsp:val=&quot;00246F22&quot;/&gt;&lt;wsp:rsid wsp:val=&quot;00251DB5&quot;/&gt;&lt;wsp:rsid wsp:val=&quot;00255836&quot;/&gt;&lt;wsp:rsid wsp:val=&quot;00273425&quot;/&gt;&lt;wsp:rsid wsp:val=&quot;00280B08&quot;/&gt;&lt;wsp:rsid wsp:val=&quot;00283806&quot;/&gt;&lt;wsp:rsid wsp:val=&quot;00287A81&quot;/&gt;&lt;wsp:rsid wsp:val=&quot;00293113&quot;/&gt;&lt;wsp:rsid wsp:val=&quot;002A2466&quot;/&gt;&lt;wsp:rsid wsp:val=&quot;002A5C24&quot;/&gt;&lt;wsp:rsid wsp:val=&quot;002B46DF&quot;/&gt;&lt;wsp:rsid wsp:val=&quot;002B5456&quot;/&gt;&lt;wsp:rsid wsp:val=&quot;002E407E&quot;/&gt;&lt;wsp:rsid wsp:val=&quot;00306714&quot;/&gt;&lt;wsp:rsid wsp:val=&quot;0036029F&quot;/&gt;&lt;wsp:rsid wsp:val=&quot;00363F07&quot;/&gt;&lt;wsp:rsid wsp:val=&quot;003644EE&quot;/&gt;&lt;wsp:rsid wsp:val=&quot;00372256&quot;/&gt;&lt;wsp:rsid wsp:val=&quot;00373D04&quot;/&gt;&lt;wsp:rsid wsp:val=&quot;00381C9D&quot;/&gt;&lt;wsp:rsid wsp:val=&quot;00381D49&quot;/&gt;&lt;wsp:rsid wsp:val=&quot;003874E0&quot;/&gt;&lt;wsp:rsid wsp:val=&quot;003963DE&quot;/&gt;&lt;wsp:rsid wsp:val=&quot;003B41A7&quot;/&gt;&lt;wsp:rsid wsp:val=&quot;003C472E&quot;/&gt;&lt;wsp:rsid wsp:val=&quot;003D0D3C&quot;/&gt;&lt;wsp:rsid wsp:val=&quot;003D1F8C&quot;/&gt;&lt;wsp:rsid wsp:val=&quot;00405D96&quot;/&gt;&lt;wsp:rsid wsp:val=&quot;00406458&quot;/&gt;&lt;wsp:rsid wsp:val=&quot;00411DF4&quot;/&gt;&lt;wsp:rsid wsp:val=&quot;00414304&quot;/&gt;&lt;wsp:rsid wsp:val=&quot;00420762&quot;/&gt;&lt;wsp:rsid wsp:val=&quot;00451827&quot;/&gt;&lt;wsp:rsid wsp:val=&quot;00467F24&quot;/&gt;&lt;wsp:rsid wsp:val=&quot;00475886&quot;/&gt;&lt;wsp:rsid wsp:val=&quot;0048362D&quot;/&gt;&lt;wsp:rsid wsp:val=&quot;0049520D&quot;/&gt;&lt;wsp:rsid wsp:val=&quot;004A21E0&quot;/&gt;&lt;wsp:rsid wsp:val=&quot;004A722A&quot;/&gt;&lt;wsp:rsid wsp:val=&quot;004D4ACD&quot;/&gt;&lt;wsp:rsid wsp:val=&quot;004F240A&quot;/&gt;&lt;wsp:rsid wsp:val=&quot;00510687&quot;/&gt;&lt;wsp:rsid wsp:val=&quot;00537744&quot;/&gt;&lt;wsp:rsid wsp:val=&quot;005402BE&quot;/&gt;&lt;wsp:rsid wsp:val=&quot;0057003C&quot;/&gt;&lt;wsp:rsid wsp:val=&quot;00577FF7&quot;/&gt;&lt;wsp:rsid wsp:val=&quot;00592609&quot;/&gt;&lt;wsp:rsid wsp:val=&quot;005B0060&quot;/&gt;&lt;wsp:rsid wsp:val=&quot;005D634F&quot;/&gt;&lt;wsp:rsid wsp:val=&quot;005E0BB9&quot;/&gt;&lt;wsp:rsid wsp:val=&quot;005E7967&quot;/&gt;&lt;wsp:rsid wsp:val=&quot;006003FA&quot;/&gt;&lt;wsp:rsid wsp:val=&quot;00613EE0&quot;/&gt;&lt;wsp:rsid wsp:val=&quot;0061571C&quot;/&gt;&lt;wsp:rsid wsp:val=&quot;006230FC&quot;/&gt;&lt;wsp:rsid wsp:val=&quot;0063638F&quot;/&gt;&lt;wsp:rsid wsp:val=&quot;00640E53&quot;/&gt;&lt;wsp:rsid wsp:val=&quot;006678CB&quot;/&gt;&lt;wsp:rsid wsp:val=&quot;006928ED&quot;/&gt;&lt;wsp:rsid wsp:val=&quot;006A3994&quot;/&gt;&lt;wsp:rsid wsp:val=&quot;006B2D90&quot;/&gt;&lt;wsp:rsid wsp:val=&quot;006B345C&quot;/&gt;&lt;wsp:rsid wsp:val=&quot;006B6E40&quot;/&gt;&lt;wsp:rsid wsp:val=&quot;006C626F&quot;/&gt;&lt;wsp:rsid wsp:val=&quot;006E19E2&quot;/&gt;&lt;wsp:rsid wsp:val=&quot;00705012&quot;/&gt;&lt;wsp:rsid wsp:val=&quot;00715F3C&quot;/&gt;&lt;wsp:rsid wsp:val=&quot;00724CB8&quot;/&gt;&lt;wsp:rsid wsp:val=&quot;007335C2&quot;/&gt;&lt;wsp:rsid wsp:val=&quot;00734329&quot;/&gt;&lt;wsp:rsid wsp:val=&quot;007620A1&quot;/&gt;&lt;wsp:rsid wsp:val=&quot;00772C38&quot;/&gt;&lt;wsp:rsid wsp:val=&quot;007947FA&quot;/&gt;&lt;wsp:rsid wsp:val=&quot;007C72DD&quot;/&gt;&lt;wsp:rsid wsp:val=&quot;007E7304&quot;/&gt;&lt;wsp:rsid wsp:val=&quot;008038BC&quot;/&gt;&lt;wsp:rsid wsp:val=&quot;0081351E&quot;/&gt;&lt;wsp:rsid wsp:val=&quot;00842133&quot;/&gt;&lt;wsp:rsid wsp:val=&quot;00853250&quot;/&gt;&lt;wsp:rsid wsp:val=&quot;008533EE&quot;/&gt;&lt;wsp:rsid wsp:val=&quot;008869F0&quot;/&gt;&lt;wsp:rsid wsp:val=&quot;00891F55&quot;/&gt;&lt;wsp:rsid wsp:val=&quot;008A1A49&quot;/&gt;&lt;wsp:rsid wsp:val=&quot;008C0D75&quot;/&gt;&lt;wsp:rsid wsp:val=&quot;008C0EE6&quot;/&gt;&lt;wsp:rsid wsp:val=&quot;008E2629&quot;/&gt;&lt;wsp:rsid wsp:val=&quot;00901CDF&quot;/&gt;&lt;wsp:rsid wsp:val=&quot;00906E72&quot;/&gt;&lt;wsp:rsid wsp:val=&quot;00936388&quot;/&gt;&lt;wsp:rsid wsp:val=&quot;00950E9A&quot;/&gt;&lt;wsp:rsid wsp:val=&quot;009611D4&quot;/&gt;&lt;wsp:rsid wsp:val=&quot;00973E08&quot;/&gt;&lt;wsp:rsid wsp:val=&quot;00985B8D&quot;/&gt;&lt;wsp:rsid wsp:val=&quot;009C1638&quot;/&gt;&lt;wsp:rsid wsp:val=&quot;009D077F&quot;/&gt;&lt;wsp:rsid wsp:val=&quot;009E2920&quot;/&gt;&lt;wsp:rsid wsp:val=&quot;009E6654&quot;/&gt;&lt;wsp:rsid wsp:val=&quot;00A026FC&quot;/&gt;&lt;wsp:rsid wsp:val=&quot;00A06D7A&quot;/&gt;&lt;wsp:rsid wsp:val=&quot;00A2375C&quot;/&gt;&lt;wsp:rsid wsp:val=&quot;00A3675F&quot;/&gt;&lt;wsp:rsid wsp:val=&quot;00A45515&quot;/&gt;&lt;wsp:rsid wsp:val=&quot;00A51BE7&quot;/&gt;&lt;wsp:rsid wsp:val=&quot;00A53B14&quot;/&gt;&lt;wsp:rsid wsp:val=&quot;00A62C12&quot;/&gt;&lt;wsp:rsid wsp:val=&quot;00A64A58&quot;/&gt;&lt;wsp:rsid wsp:val=&quot;00A654D8&quot;/&gt;&lt;wsp:rsid wsp:val=&quot;00A81CF7&quot;/&gt;&lt;wsp:rsid wsp:val=&quot;00A861DB&quot;/&gt;&lt;wsp:rsid wsp:val=&quot;00A956D4&quot;/&gt;&lt;wsp:rsid wsp:val=&quot;00AB0E64&quot;/&gt;&lt;wsp:rsid wsp:val=&quot;00AF2326&quot;/&gt;&lt;wsp:rsid wsp:val=&quot;00AF76E0&quot;/&gt;&lt;wsp:rsid wsp:val=&quot;00B03AFB&quot;/&gt;&lt;wsp:rsid wsp:val=&quot;00B136B1&quot;/&gt;&lt;wsp:rsid wsp:val=&quot;00B13FFB&quot;/&gt;&lt;wsp:rsid wsp:val=&quot;00B145CA&quot;/&gt;&lt;wsp:rsid wsp:val=&quot;00B2509D&quot;/&gt;&lt;wsp:rsid wsp:val=&quot;00B254F8&quot;/&gt;&lt;wsp:rsid wsp:val=&quot;00B27C5C&quot;/&gt;&lt;wsp:rsid wsp:val=&quot;00B32B7A&quot;/&gt;&lt;wsp:rsid wsp:val=&quot;00B52532&quot;/&gt;&lt;wsp:rsid wsp:val=&quot;00B87726&quot;/&gt;&lt;wsp:rsid wsp:val=&quot;00B97606&quot;/&gt;&lt;wsp:rsid wsp:val=&quot;00BA0E00&quot;/&gt;&lt;wsp:rsid wsp:val=&quot;00BA132A&quot;/&gt;&lt;wsp:rsid wsp:val=&quot;00BA6E40&quot;/&gt;&lt;wsp:rsid wsp:val=&quot;00BB0471&quot;/&gt;&lt;wsp:rsid wsp:val=&quot;00BB3FA8&quot;/&gt;&lt;wsp:rsid wsp:val=&quot;00BB5876&quot;/&gt;&lt;wsp:rsid wsp:val=&quot;00BD14F8&quot;/&gt;&lt;wsp:rsid wsp:val=&quot;00BD2679&quot;/&gt;&lt;wsp:rsid wsp:val=&quot;00BE57ED&quot;/&gt;&lt;wsp:rsid wsp:val=&quot;00BF2401&quot;/&gt;&lt;wsp:rsid wsp:val=&quot;00C16580&quot;/&gt;&lt;wsp:rsid wsp:val=&quot;00C27D80&quot;/&gt;&lt;wsp:rsid wsp:val=&quot;00C27E4A&quot;/&gt;&lt;wsp:rsid wsp:val=&quot;00C450F5&quot;/&gt;&lt;wsp:rsid wsp:val=&quot;00C45FA5&quot;/&gt;&lt;wsp:rsid wsp:val=&quot;00C57F55&quot;/&gt;&lt;wsp:rsid wsp:val=&quot;00C754BA&quot;/&gt;&lt;wsp:rsid wsp:val=&quot;00C85E61&quot;/&gt;&lt;wsp:rsid wsp:val=&quot;00C913BC&quot;/&gt;&lt;wsp:rsid wsp:val=&quot;00C91FE0&quot;/&gt;&lt;wsp:rsid wsp:val=&quot;00C9460C&quot;/&gt;&lt;wsp:rsid wsp:val=&quot;00CA309D&quot;/&gt;&lt;wsp:rsid wsp:val=&quot;00CA4068&quot;/&gt;&lt;wsp:rsid wsp:val=&quot;00CD101F&quot;/&gt;&lt;wsp:rsid wsp:val=&quot;00D05047&quot;/&gt;&lt;wsp:rsid wsp:val=&quot;00D15BA1&quot;/&gt;&lt;wsp:rsid wsp:val=&quot;00D2499D&quot;/&gt;&lt;wsp:rsid wsp:val=&quot;00D32D3D&quot;/&gt;&lt;wsp:rsid wsp:val=&quot;00D45F84&quot;/&gt;&lt;wsp:rsid wsp:val=&quot;00D4741C&quot;/&gt;&lt;wsp:rsid wsp:val=&quot;00D65285&quot;/&gt;&lt;wsp:rsid wsp:val=&quot;00D7607B&quot;/&gt;&lt;wsp:rsid wsp:val=&quot;00D845EC&quot;/&gt;&lt;wsp:rsid wsp:val=&quot;00D859BB&quot;/&gt;&lt;wsp:rsid wsp:val=&quot;00D938DB&quot;/&gt;&lt;wsp:rsid wsp:val=&quot;00D96B56&quot;/&gt;&lt;wsp:rsid wsp:val=&quot;00DA2BA5&quot;/&gt;&lt;wsp:rsid wsp:val=&quot;00DB3DA8&quot;/&gt;&lt;wsp:rsid wsp:val=&quot;00DD3C31&quot;/&gt;&lt;wsp:rsid wsp:val=&quot;00E04B0F&quot;/&gt;&lt;wsp:rsid wsp:val=&quot;00E0675A&quot;/&gt;&lt;wsp:rsid wsp:val=&quot;00E06A87&quot;/&gt;&lt;wsp:rsid wsp:val=&quot;00E0725A&quot;/&gt;&lt;wsp:rsid wsp:val=&quot;00E13E8F&quot;/&gt;&lt;wsp:rsid wsp:val=&quot;00E14059&quot;/&gt;&lt;wsp:rsid wsp:val=&quot;00E20AF2&quot;/&gt;&lt;wsp:rsid wsp:val=&quot;00E30513&quot;/&gt;&lt;wsp:rsid wsp:val=&quot;00E35ED9&quot;/&gt;&lt;wsp:rsid wsp:val=&quot;00E5393E&quot;/&gt;&lt;wsp:rsid wsp:val=&quot;00E610D3&quot;/&gt;&lt;wsp:rsid wsp:val=&quot;00E617C3&quot;/&gt;&lt;wsp:rsid wsp:val=&quot;00E758F1&quot;/&gt;&lt;wsp:rsid wsp:val=&quot;00E9213D&quot;/&gt;&lt;wsp:rsid wsp:val=&quot;00E947B0&quot;/&gt;&lt;wsp:rsid wsp:val=&quot;00EA1529&quot;/&gt;&lt;wsp:rsid wsp:val=&quot;00EB1051&quot;/&gt;&lt;wsp:rsid wsp:val=&quot;00EB698E&quot;/&gt;&lt;wsp:rsid wsp:val=&quot;00EE3BC1&quot;/&gt;&lt;wsp:rsid wsp:val=&quot;00EF21AD&quot;/&gt;&lt;wsp:rsid wsp:val=&quot;00F02A9F&quot;/&gt;&lt;wsp:rsid wsp:val=&quot;00F07EBF&quot;/&gt;&lt;wsp:rsid wsp:val=&quot;00F45F62&quot;/&gt;&lt;wsp:rsid wsp:val=&quot;00F918C0&quot;/&gt;&lt;wsp:rsid wsp:val=&quot;00F94099&quot;/&gt;&lt;wsp:rsid wsp:val=&quot;00FB5C9E&quot;/&gt;&lt;wsp:rsid wsp:val=&quot;00FB6F3A&quot;/&gt;&lt;wsp:rsid wsp:val=&quot;00FC5717&quot;/&gt;&lt;wsp:rsid wsp:val=&quot;00FD6A91&quot;/&gt;&lt;wsp:rsid wsp:val=&quot;00FE506C&quot;/&gt;&lt;/wsp:rsids&gt;&lt;/w:docPr&gt;&lt;w:body&gt;&lt;wx:sect&gt;&lt;w:p wsp:rsidR=&quot;00000000&quot; wsp:rsidRDefault=&quot;004F240A&quot; wsp:rsidP=&quot;004F240A&quot;&gt;&lt;m:oMathPara&gt;&lt;m:oMath&gt;&lt;m:r&gt;&lt;w:rPr&gt;&lt;w:rFonts w:ascii=&quot;Cambria Math&quot; w:h-ansi=&quot;Cambria Math&quot;/&gt;&lt;wx:font wx:val=&quot;Cambria Math&quot;/&gt;&lt;w:i/&gt;&lt;w:sz w:val=&quot;32&quot;/&gt;&lt;w:sz-cs w:val=&quot;32&quot;/&gt;&lt;/w:rPr&gt;&lt;m:t&gt;n=&lt;/m:t&gt;&lt;/m:r&gt;&lt;m:f&gt;&lt;m:fPr&gt;&lt;m:ctrlPr&gt;&lt;w:rPr&gt;&lt;w:rFonts w:ascii=&quot;Cambria Math&quot; w:h-ansi=&quot;Cambria Math&quot;/&gt;&lt;wx:font wx:val=&quot;Cambria Math&quot;/&gt;&lt;w:i/&gt;&lt;w:sz w:val=&quot;32&quot;/&gt;&lt;w:sz-cs w:val=&quot;32&quot;/&gt;&lt;/w:rPr&gt;&lt;/m:ctrlPr&gt;&lt;/m:fPr&gt;&lt;m:num&gt;&lt;m:r&gt;&lt;w:rPr&gt;&lt;w:rFonts w:ascii=&quot;Cambria Math&quot; w:h-ansi=&quot;Cambria Math&quot;/&gt;&lt;wx:font wx:val=&quot;Cambria Math&quot;/&gt;&lt;w:i/&gt;&lt;w:sz w:val=&quot;32&quot;/&gt;&lt;w:sz-cs w:val=&quot;32&quot;/&gt;&lt;/w:rPr&gt;&lt;m:t&gt;3600&lt;/m:t&gt;&lt;/m:r&gt;&lt;/m:num&gt;&lt;m:den&gt;&lt;m:sSub&gt;&lt;m:sSubPr&gt;&lt;m:ctrlPr&gt;&lt;w:rPr&gt;&lt;w:rFonts w:ascii=&quot;Cambria Math&quot; w:h-ansi=&quot;Cambria Math&quot;/&gt;&lt;wx:font wx:val=&quot;Cambria Math&quot;/&gt;&lt;w:i/&gt;&lt;w:sz w:val=&quot;32&quot;/&gt;&lt;w:sz-cs w:val=&quot;32&quot;/&gt;&lt;/w:rPr&gt;&lt;/m:ctrlPr&gt;&lt;/m:sSubPr&gt;&lt;m:e&gt;&lt;m:r&gt;&lt;w:rPr&gt;&lt;w:rFonts w:ascii=&quot;Cambria Math&quot; w:h-ansi=&quot;Cambria Math&quot;/&gt;&lt;wx:font wx:val=&quot;Cambria Math&quot;/&gt;&lt;w:i/&gt;&lt;w:sz w:val=&quot;32&quot;/&gt;&lt;w:sz-cs w:val=&quot;32&quot;/&gt;&lt;/w:rPr&gt;&lt;m:t&gt;t&lt;/m:t&gt;&lt;/m:r&gt;&lt;/m:e&gt;&lt;m:sub&gt;&lt;m:r&gt;&lt;w:rPr&gt;&lt;w:rFonts w:ascii=&quot;Cambria Math&quot; w:h-ansi=&quot;Cambria Math&quot;/&gt;&lt;wx:font wx:val=&quot;Cambria Math&quot;/&gt;&lt;w:i/&gt;&lt;w:sz w:val=&quot;32&quot;/&gt;&lt;w:sz-cs w:val=&quot;32&quot;/&gt;&lt;/w:rPr&gt;&lt;m:t&gt;3&lt;/m:t&gt;&lt;/m:r&gt;&lt;/m:sub&gt;&lt;/m:sSub&gt;&lt;m:r&gt;&lt;w:rPr&gt;&lt;w:rFonts w:ascii=&quot;Cambria Math&quot; w:h-ansi=&quot;Cambria Math&quot;/&gt;&lt;wx:font wx:val=&quot;Cambria Math&quot;/&gt;&lt;w:i/&gt;&lt;w:sz w:val=&quot;32&quot;/&gt;&lt;w:sz-cs w:val=&quot;32&quot;/&gt;&lt;/w:rPr&gt;&lt;m:t&gt;+&lt;/m:t&gt;&lt;/m:r&gt;&lt;m:sSub&gt;&lt;m:sSubPr&gt;&lt;m:ctrlPr&gt;&lt;w:rPr&gt;&lt;w:rFonts w:ascii=&quot;Cambria Math&quot; w:h-ansi=&quot;Cambria Math&quot;/&gt;&lt;wx:font wx:val=&quot;Cambria Math&quot;/&gt;&lt;w:i/&gt;&lt;w:sz w:val=&quot;32&quot;/&gt;&lt;w:sz-cs w:val=&quot;32&quot;/&gt;&lt;/w:rPr&gt;&lt;/m:ctrlPr&gt;&lt;/m:sSubPr&gt;&lt;m:e&gt;&lt;m:r&gt;&lt;w:rPr&gt;&lt;w:rFonts w:ascii=&quot;Cambria Math&quot; w:h-ansi=&quot;Cambria Math&quot;/&gt;&lt;wx:font wx:val=&quot;Cambria Math&quot;/&gt;&lt;w:i/&gt;&lt;w:sz w:val=&quot;32&quot;/&gt;&lt;w:sz-cs w:val=&quot;32&quot;/&gt;&lt;/w:rPr&gt;&lt;m:t&gt;t&lt;/m:t&gt;&lt;/m:r&gt;&lt;/m:e&gt;&lt;m:sub&gt;&lt;m:r&gt;&lt;w:rPr&gt;&lt;w:rFonts w:ascii=&quot;Cambria Math&quot; w:h-ansi=&quot;Cambria Math&quot;/&gt;&lt;wx:font wx:val=&quot;Cambria Math&quot;/&gt;&lt;w:i/&gt;&lt;w:sz w:val=&quot;32&quot;/&gt;&lt;w:sz-cs w:val=&quot;32&quot;/&gt;&lt;/w:rPr&gt;&lt;m:t&gt;nb&lt;/m:t&gt;&lt;/m:r&gt;&lt;/m:sub&gt;&lt;/m:sSub&gt;&lt;m:r&gt;&lt;w:rPr&gt;&lt;w:rFonts w:ascii=&quot;Cambria Math&quot; w:h-ansi=&quot;Cambria Math&quot;/&gt;&lt;wx:font wx:val=&quot;Cambria Math&quot;/&gt;&lt;w:i/&gt;&lt;w:sz w:val=&quot;32&quot;/&gt;&lt;w:sz-cs w:val=&quot;32&quot;/&gt;&lt;/w:rPr&gt;&lt;m:t&gt;+&lt;/m:t&gt;&lt;/m:r&gt;&lt;m:sSub&gt;&lt;m:sSubPr&gt;&lt;m:ctrlPr&gt;&lt;w:rPr&gt;&lt;w:rFonts w:ascii=&quot;Cambria Math&quot; w:h-ansi=&quot;Cambria Math&quot;/&gt;&lt;wx:font wx:val=&quot;Cambria Math&quot;/&gt;&lt;w:i/&gt;&lt;w:sz w:val=&quot;32&quot;/&gt;&lt;w:sz-cs w:val=&quot;32&quot;/&gt;&lt;/w:rPr&gt;&lt;/m:ctrlPr&gt;&lt;/m:sSubPr&gt;&lt;m:e&gt;&lt;m:r&gt;&lt;w:rPr&gt;&lt;w:rFonts w:ascii=&quot;Cambria Math&quot; w:h-ansi=&quot;Cambria Math&quot;/&gt;&lt;wx:font wx:val=&quot;Cambria Math&quot;/&gt;&lt;w:i/&gt;&lt;w:sz w:val=&quot;32&quot;/&gt;&lt;w:sz-cs w:val=&quot;32&quot;/&gt;&lt;/w:rPr&gt;&lt;m:t&gt;t&lt;/m:t&gt;&lt;/m:r&gt;&lt;/m:e&gt;&lt;m:sub&gt;&lt;m:r&gt;&lt;w:rPr&gt;&lt;w:rFonts w:ascii=&quot;Cambria Math&quot; w:h-ansi=&quot;Cambria Math&quot;/&gt;&lt;wx:font wx:val=&quot;Cambria Math&quot;/&gt;&lt;w:i/&gt;&lt;w:sz w:val=&quot;32&quot;/&gt;&lt;w:sz-cs w:val=&quot;32&quot;/&gt;&lt;/w:rPr&gt;&lt;m:t&gt;mp&lt;/m:t&gt;&lt;/m:r&gt;&lt;/m:sub&gt;&lt;/m:sSub&gt;&lt;m:r&gt;&lt;w:rPr&gt;&lt;w:rFonts w:ascii=&quot;Cambria Math&quot; w:h-ansi=&quot;Cambria Math&quot;/&gt;&lt;wx:font wx:val=&quot;Cambria Math&quot;/&gt;&lt;w:i/&gt;&lt;w:sz w:val=&quot;32&quot;/&gt;&lt;w:sz-cs w:val=&quot;32&quot;/&gt;&lt;/w:rPr&gt;&lt;m:t&gt;+&lt;/m:t&gt;&lt;/m:r&gt;&lt;m:sSub&gt;&lt;m:sSubPr&gt;&lt;m:ctrlPr&gt;&lt;w:rPr&gt;&lt;w:rFonts w:ascii=&quot;Cambria Math&quot; w:h-ansi=&quot;Cambria Math&quot;/&gt;&lt;wx:font wx:val=&quot;Cambria Math&quot;/&gt;&lt;w:i/&gt;&lt;w:sz w:val=&quot;32&quot;/&gt;&lt;w:sz-cs w:val=&quot;32&quot;/&gt;&lt;/w:rPr&gt;&lt;/m:ctrlPr&gt;&lt;/m:sSubPr&gt;&lt;m:e&gt;&lt;m:r&gt;&lt;w:rPr&gt;&lt;w:rFonts w:ascii=&quot;Cambria Math&quot; w:h-ansi=&quot;Cambria Math&quot;/&gt;&lt;wx:font wx:val=&quot;Cambria Math&quot;/&gt;&lt;w:i/&gt;&lt;w:sz w:val=&quot;32&quot;/&gt;&lt;w:sz-cs w:val=&quot;32&quot;/&gt;&lt;/w:rPr&gt;&lt;m:t&gt;t&lt;/m:t&gt;&lt;/m:r&gt;&lt;/m:e&gt;&lt;m:sub&gt;&lt;m:r&gt;&lt;w:rPr&gt;&lt;w:rFonts w:ascii=&quot;Cambria Math&quot; w:h-ansi=&quot;Cambria Math&quot;/&gt;&lt;wx:font wx:val=&quot;Cambria Math&quot;/&gt;&lt;w:i/&gt;&lt;w:sz w:val=&quot;32&quot;/&gt;&lt;w:sz-cs w:val=&quot;32&quot;/&gt;&lt;/w:rPr&gt;&lt;m:t&gt;РІСЃРї&lt;/m:t&gt;&lt;/m:r&gt;&lt;/m:sub&gt;&lt;/m:sSub&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2" o:title="" chromakey="white"/>
                </v:shape>
              </w:pict>
            </w:r>
            <w:r w:rsidRPr="0049520D">
              <w:rPr>
                <w:rFonts w:ascii="Times New Roman" w:hAnsi="Times New Roman"/>
                <w:sz w:val="32"/>
                <w:szCs w:val="32"/>
              </w:rPr>
              <w:fldChar w:fldCharType="end"/>
            </w:r>
            <w:r w:rsidRPr="0049520D">
              <w:rPr>
                <w:rFonts w:ascii="Times New Roman" w:hAnsi="Times New Roman"/>
                <w:sz w:val="32"/>
                <w:szCs w:val="32"/>
              </w:rPr>
              <w:t>,</w:t>
            </w:r>
          </w:p>
        </w:tc>
        <w:tc>
          <w:tcPr>
            <w:tcW w:w="675" w:type="dxa"/>
          </w:tcPr>
          <w:p w:rsidR="00DF6FF5" w:rsidRPr="0049520D" w:rsidRDefault="00DF6FF5" w:rsidP="00B4580C">
            <w:pPr>
              <w:spacing w:line="360" w:lineRule="auto"/>
              <w:jc w:val="both"/>
              <w:rPr>
                <w:rFonts w:ascii="Times New Roman" w:hAnsi="Times New Roman"/>
                <w:sz w:val="28"/>
                <w:szCs w:val="28"/>
              </w:rPr>
            </w:pPr>
            <w:r w:rsidRPr="0049520D">
              <w:rPr>
                <w:rFonts w:ascii="Times New Roman" w:hAnsi="Times New Roman"/>
                <w:sz w:val="28"/>
                <w:szCs w:val="28"/>
              </w:rPr>
              <w:t>(5)</w:t>
            </w:r>
          </w:p>
        </w:tc>
      </w:tr>
    </w:tbl>
    <w:p w:rsidR="00DF6FF5" w:rsidRPr="00030F61" w:rsidRDefault="00DF6FF5" w:rsidP="00B4580C">
      <w:pPr>
        <w:spacing w:line="360" w:lineRule="auto"/>
        <w:jc w:val="both"/>
        <w:rPr>
          <w:rFonts w:ascii="Times New Roman" w:hAnsi="Times New Roman" w:cs="Times New Roman"/>
          <w:sz w:val="28"/>
          <w:szCs w:val="28"/>
        </w:rPr>
      </w:pPr>
      <w:r w:rsidRPr="009804F2">
        <w:rPr>
          <w:rFonts w:ascii="Times New Roman" w:hAnsi="Times New Roman" w:cs="Times New Roman"/>
          <w:sz w:val="28"/>
          <w:szCs w:val="28"/>
        </w:rPr>
        <w:t xml:space="preserve">где </w:t>
      </w:r>
      <w:r w:rsidRPr="0049520D">
        <w:rPr>
          <w:rFonts w:ascii="Times New Roman" w:hAnsi="Times New Roman" w:cs="Times New Roman"/>
          <w:sz w:val="28"/>
          <w:szCs w:val="28"/>
        </w:rPr>
        <w:fldChar w:fldCharType="begin"/>
      </w:r>
      <w:r w:rsidRPr="0049520D">
        <w:rPr>
          <w:rFonts w:ascii="Times New Roman" w:hAnsi="Times New Roman" w:cs="Times New Roman"/>
          <w:sz w:val="28"/>
          <w:szCs w:val="28"/>
        </w:rPr>
        <w:instrText xml:space="preserve"> QUOTE </w:instrText>
      </w:r>
      <w:r w:rsidRPr="0049520D">
        <w:rPr>
          <w:position w:val="-6"/>
        </w:rPr>
        <w:pict>
          <v:shape id="_x0000_i1052" type="#_x0000_t75" style="width:12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stylePaneFormatFilter w:val=&quot;3F01&quot;/&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7967&quot;/&gt;&lt;wsp:rsid wsp:val=&quot;000029D6&quot;/&gt;&lt;wsp:rsid wsp:val=&quot;00002C4D&quot;/&gt;&lt;wsp:rsid wsp:val=&quot;00017571&quot;/&gt;&lt;wsp:rsid wsp:val=&quot;00027105&quot;/&gt;&lt;wsp:rsid wsp:val=&quot;00033732&quot;/&gt;&lt;wsp:rsid wsp:val=&quot;00033F33&quot;/&gt;&lt;wsp:rsid wsp:val=&quot;000474BF&quot;/&gt;&lt;wsp:rsid wsp:val=&quot;00051CF3&quot;/&gt;&lt;wsp:rsid wsp:val=&quot;00060869&quot;/&gt;&lt;wsp:rsid wsp:val=&quot;000625C0&quot;/&gt;&lt;wsp:rsid wsp:val=&quot;00073578&quot;/&gt;&lt;wsp:rsid wsp:val=&quot;0007381A&quot;/&gt;&lt;wsp:rsid wsp:val=&quot;00076D95&quot;/&gt;&lt;wsp:rsid wsp:val=&quot;00080AC8&quot;/&gt;&lt;wsp:rsid wsp:val=&quot;00085754&quot;/&gt;&lt;wsp:rsid wsp:val=&quot;00086DEE&quot;/&gt;&lt;wsp:rsid wsp:val=&quot;00090228&quot;/&gt;&lt;wsp:rsid wsp:val=&quot;00094FC2&quot;/&gt;&lt;wsp:rsid wsp:val=&quot;000A0A94&quot;/&gt;&lt;wsp:rsid wsp:val=&quot;000B1DCA&quot;/&gt;&lt;wsp:rsid wsp:val=&quot;000B69E2&quot;/&gt;&lt;wsp:rsid wsp:val=&quot;000D4124&quot;/&gt;&lt;wsp:rsid wsp:val=&quot;000D6D2E&quot;/&gt;&lt;wsp:rsid wsp:val=&quot;000E0B24&quot;/&gt;&lt;wsp:rsid wsp:val=&quot;000E587C&quot;/&gt;&lt;wsp:rsid wsp:val=&quot;0015407B&quot;/&gt;&lt;wsp:rsid wsp:val=&quot;001556AA&quot;/&gt;&lt;wsp:rsid wsp:val=&quot;00173065&quot;/&gt;&lt;wsp:rsid wsp:val=&quot;00177F55&quot;/&gt;&lt;wsp:rsid wsp:val=&quot;00181CB6&quot;/&gt;&lt;wsp:rsid wsp:val=&quot;00195939&quot;/&gt;&lt;wsp:rsid wsp:val=&quot;001A0271&quot;/&gt;&lt;wsp:rsid wsp:val=&quot;001A3F32&quot;/&gt;&lt;wsp:rsid wsp:val=&quot;001A4AE0&quot;/&gt;&lt;wsp:rsid wsp:val=&quot;001B3810&quot;/&gt;&lt;wsp:rsid wsp:val=&quot;001B5BDD&quot;/&gt;&lt;wsp:rsid wsp:val=&quot;001C7C77&quot;/&gt;&lt;wsp:rsid wsp:val=&quot;001D6FF2&quot;/&gt;&lt;wsp:rsid wsp:val=&quot;001E08B2&quot;/&gt;&lt;wsp:rsid wsp:val=&quot;001E0A17&quot;/&gt;&lt;wsp:rsid wsp:val=&quot;002040FD&quot;/&gt;&lt;wsp:rsid wsp:val=&quot;00205FE0&quot;/&gt;&lt;wsp:rsid wsp:val=&quot;00206D1B&quot;/&gt;&lt;wsp:rsid wsp:val=&quot;0021372E&quot;/&gt;&lt;wsp:rsid wsp:val=&quot;002155CA&quot;/&gt;&lt;wsp:rsid wsp:val=&quot;00230FA3&quot;/&gt;&lt;wsp:rsid wsp:val=&quot;00242A24&quot;/&gt;&lt;wsp:rsid wsp:val=&quot;00246F22&quot;/&gt;&lt;wsp:rsid wsp:val=&quot;00251DB5&quot;/&gt;&lt;wsp:rsid wsp:val=&quot;00255836&quot;/&gt;&lt;wsp:rsid wsp:val=&quot;00273425&quot;/&gt;&lt;wsp:rsid wsp:val=&quot;00280B08&quot;/&gt;&lt;wsp:rsid wsp:val=&quot;00283806&quot;/&gt;&lt;wsp:rsid wsp:val=&quot;00287A81&quot;/&gt;&lt;wsp:rsid wsp:val=&quot;00293113&quot;/&gt;&lt;wsp:rsid wsp:val=&quot;002A2466&quot;/&gt;&lt;wsp:rsid wsp:val=&quot;002A5C24&quot;/&gt;&lt;wsp:rsid wsp:val=&quot;002B46DF&quot;/&gt;&lt;wsp:rsid wsp:val=&quot;002B5456&quot;/&gt;&lt;wsp:rsid wsp:val=&quot;002E407E&quot;/&gt;&lt;wsp:rsid wsp:val=&quot;00306714&quot;/&gt;&lt;wsp:rsid wsp:val=&quot;00356CF5&quot;/&gt;&lt;wsp:rsid wsp:val=&quot;0036029F&quot;/&gt;&lt;wsp:rsid wsp:val=&quot;00363F07&quot;/&gt;&lt;wsp:rsid wsp:val=&quot;003644EE&quot;/&gt;&lt;wsp:rsid wsp:val=&quot;00372256&quot;/&gt;&lt;wsp:rsid wsp:val=&quot;00373D04&quot;/&gt;&lt;wsp:rsid wsp:val=&quot;00381C9D&quot;/&gt;&lt;wsp:rsid wsp:val=&quot;00381D49&quot;/&gt;&lt;wsp:rsid wsp:val=&quot;003874E0&quot;/&gt;&lt;wsp:rsid wsp:val=&quot;003963DE&quot;/&gt;&lt;wsp:rsid wsp:val=&quot;003B41A7&quot;/&gt;&lt;wsp:rsid wsp:val=&quot;003C472E&quot;/&gt;&lt;wsp:rsid wsp:val=&quot;003D0D3C&quot;/&gt;&lt;wsp:rsid wsp:val=&quot;003D1F8C&quot;/&gt;&lt;wsp:rsid wsp:val=&quot;00405D96&quot;/&gt;&lt;wsp:rsid wsp:val=&quot;00406458&quot;/&gt;&lt;wsp:rsid wsp:val=&quot;00411DF4&quot;/&gt;&lt;wsp:rsid wsp:val=&quot;00414304&quot;/&gt;&lt;wsp:rsid wsp:val=&quot;00420762&quot;/&gt;&lt;wsp:rsid wsp:val=&quot;00451827&quot;/&gt;&lt;wsp:rsid wsp:val=&quot;00467F24&quot;/&gt;&lt;wsp:rsid wsp:val=&quot;00475886&quot;/&gt;&lt;wsp:rsid wsp:val=&quot;0048362D&quot;/&gt;&lt;wsp:rsid wsp:val=&quot;0049520D&quot;/&gt;&lt;wsp:rsid wsp:val=&quot;004A21E0&quot;/&gt;&lt;wsp:rsid wsp:val=&quot;004A722A&quot;/&gt;&lt;wsp:rsid wsp:val=&quot;004D4ACD&quot;/&gt;&lt;wsp:rsid wsp:val=&quot;00510687&quot;/&gt;&lt;wsp:rsid wsp:val=&quot;00537744&quot;/&gt;&lt;wsp:rsid wsp:val=&quot;005402BE&quot;/&gt;&lt;wsp:rsid wsp:val=&quot;0057003C&quot;/&gt;&lt;wsp:rsid wsp:val=&quot;00577FF7&quot;/&gt;&lt;wsp:rsid wsp:val=&quot;00592609&quot;/&gt;&lt;wsp:rsid wsp:val=&quot;005B0060&quot;/&gt;&lt;wsp:rsid wsp:val=&quot;005D634F&quot;/&gt;&lt;wsp:rsid wsp:val=&quot;005E0BB9&quot;/&gt;&lt;wsp:rsid wsp:val=&quot;005E7967&quot;/&gt;&lt;wsp:rsid wsp:val=&quot;006003FA&quot;/&gt;&lt;wsp:rsid wsp:val=&quot;00613EE0&quot;/&gt;&lt;wsp:rsid wsp:val=&quot;0061571C&quot;/&gt;&lt;wsp:rsid wsp:val=&quot;006230FC&quot;/&gt;&lt;wsp:rsid wsp:val=&quot;0063638F&quot;/&gt;&lt;wsp:rsid wsp:val=&quot;00640E53&quot;/&gt;&lt;wsp:rsid wsp:val=&quot;006678CB&quot;/&gt;&lt;wsp:rsid wsp:val=&quot;006928ED&quot;/&gt;&lt;wsp:rsid wsp:val=&quot;006A3994&quot;/&gt;&lt;wsp:rsid wsp:val=&quot;006B2D90&quot;/&gt;&lt;wsp:rsid wsp:val=&quot;006B345C&quot;/&gt;&lt;wsp:rsid wsp:val=&quot;006B6E40&quot;/&gt;&lt;wsp:rsid wsp:val=&quot;006C626F&quot;/&gt;&lt;wsp:rsid wsp:val=&quot;006E19E2&quot;/&gt;&lt;wsp:rsid wsp:val=&quot;00705012&quot;/&gt;&lt;wsp:rsid wsp:val=&quot;00715F3C&quot;/&gt;&lt;wsp:rsid wsp:val=&quot;00724CB8&quot;/&gt;&lt;wsp:rsid wsp:val=&quot;007335C2&quot;/&gt;&lt;wsp:rsid wsp:val=&quot;00734329&quot;/&gt;&lt;wsp:rsid wsp:val=&quot;007620A1&quot;/&gt;&lt;wsp:rsid wsp:val=&quot;00772C38&quot;/&gt;&lt;wsp:rsid wsp:val=&quot;007947FA&quot;/&gt;&lt;wsp:rsid wsp:val=&quot;007C72DD&quot;/&gt;&lt;wsp:rsid wsp:val=&quot;007E7304&quot;/&gt;&lt;wsp:rsid wsp:val=&quot;008038BC&quot;/&gt;&lt;wsp:rsid wsp:val=&quot;0081351E&quot;/&gt;&lt;wsp:rsid wsp:val=&quot;00842133&quot;/&gt;&lt;wsp:rsid wsp:val=&quot;00853250&quot;/&gt;&lt;wsp:rsid wsp:val=&quot;008533EE&quot;/&gt;&lt;wsp:rsid wsp:val=&quot;008869F0&quot;/&gt;&lt;wsp:rsid wsp:val=&quot;00891F55&quot;/&gt;&lt;wsp:rsid wsp:val=&quot;008A1A49&quot;/&gt;&lt;wsp:rsid wsp:val=&quot;008C0D75&quot;/&gt;&lt;wsp:rsid wsp:val=&quot;008C0EE6&quot;/&gt;&lt;wsp:rsid wsp:val=&quot;008E2629&quot;/&gt;&lt;wsp:rsid wsp:val=&quot;00901CDF&quot;/&gt;&lt;wsp:rsid wsp:val=&quot;00906E72&quot;/&gt;&lt;wsp:rsid wsp:val=&quot;00936388&quot;/&gt;&lt;wsp:rsid wsp:val=&quot;00950E9A&quot;/&gt;&lt;wsp:rsid wsp:val=&quot;009611D4&quot;/&gt;&lt;wsp:rsid wsp:val=&quot;00973E08&quot;/&gt;&lt;wsp:rsid wsp:val=&quot;00985B8D&quot;/&gt;&lt;wsp:rsid wsp:val=&quot;009C1638&quot;/&gt;&lt;wsp:rsid wsp:val=&quot;009D077F&quot;/&gt;&lt;wsp:rsid wsp:val=&quot;009E2920&quot;/&gt;&lt;wsp:rsid wsp:val=&quot;009E6654&quot;/&gt;&lt;wsp:rsid wsp:val=&quot;00A026FC&quot;/&gt;&lt;wsp:rsid wsp:val=&quot;00A06D7A&quot;/&gt;&lt;wsp:rsid wsp:val=&quot;00A2375C&quot;/&gt;&lt;wsp:rsid wsp:val=&quot;00A3675F&quot;/&gt;&lt;wsp:rsid wsp:val=&quot;00A45515&quot;/&gt;&lt;wsp:rsid wsp:val=&quot;00A51BE7&quot;/&gt;&lt;wsp:rsid wsp:val=&quot;00A53B14&quot;/&gt;&lt;wsp:rsid wsp:val=&quot;00A62C12&quot;/&gt;&lt;wsp:rsid wsp:val=&quot;00A64A58&quot;/&gt;&lt;wsp:rsid wsp:val=&quot;00A654D8&quot;/&gt;&lt;wsp:rsid wsp:val=&quot;00A81CF7&quot;/&gt;&lt;wsp:rsid wsp:val=&quot;00A861DB&quot;/&gt;&lt;wsp:rsid wsp:val=&quot;00A956D4&quot;/&gt;&lt;wsp:rsid wsp:val=&quot;00AB0E64&quot;/&gt;&lt;wsp:rsid wsp:val=&quot;00AF2326&quot;/&gt;&lt;wsp:rsid wsp:val=&quot;00AF76E0&quot;/&gt;&lt;wsp:rsid wsp:val=&quot;00B03AFB&quot;/&gt;&lt;wsp:rsid wsp:val=&quot;00B136B1&quot;/&gt;&lt;wsp:rsid wsp:val=&quot;00B13FFB&quot;/&gt;&lt;wsp:rsid wsp:val=&quot;00B145CA&quot;/&gt;&lt;wsp:rsid wsp:val=&quot;00B2509D&quot;/&gt;&lt;wsp:rsid wsp:val=&quot;00B254F8&quot;/&gt;&lt;wsp:rsid wsp:val=&quot;00B27C5C&quot;/&gt;&lt;wsp:rsid wsp:val=&quot;00B32B7A&quot;/&gt;&lt;wsp:rsid wsp:val=&quot;00B52532&quot;/&gt;&lt;wsp:rsid wsp:val=&quot;00B87726&quot;/&gt;&lt;wsp:rsid wsp:val=&quot;00B97606&quot;/&gt;&lt;wsp:rsid wsp:val=&quot;00BA0E00&quot;/&gt;&lt;wsp:rsid wsp:val=&quot;00BA132A&quot;/&gt;&lt;wsp:rsid wsp:val=&quot;00BA6E40&quot;/&gt;&lt;wsp:rsid wsp:val=&quot;00BB0471&quot;/&gt;&lt;wsp:rsid wsp:val=&quot;00BB3FA8&quot;/&gt;&lt;wsp:rsid wsp:val=&quot;00BB5876&quot;/&gt;&lt;wsp:rsid wsp:val=&quot;00BD14F8&quot;/&gt;&lt;wsp:rsid wsp:val=&quot;00BD2679&quot;/&gt;&lt;wsp:rsid wsp:val=&quot;00BE57ED&quot;/&gt;&lt;wsp:rsid wsp:val=&quot;00BF2401&quot;/&gt;&lt;wsp:rsid wsp:val=&quot;00C16580&quot;/&gt;&lt;wsp:rsid wsp:val=&quot;00C27D80&quot;/&gt;&lt;wsp:rsid wsp:val=&quot;00C27E4A&quot;/&gt;&lt;wsp:rsid wsp:val=&quot;00C450F5&quot;/&gt;&lt;wsp:rsid wsp:val=&quot;00C45FA5&quot;/&gt;&lt;wsp:rsid wsp:val=&quot;00C57F55&quot;/&gt;&lt;wsp:rsid wsp:val=&quot;00C754BA&quot;/&gt;&lt;wsp:rsid wsp:val=&quot;00C85E61&quot;/&gt;&lt;wsp:rsid wsp:val=&quot;00C913BC&quot;/&gt;&lt;wsp:rsid wsp:val=&quot;00C91FE0&quot;/&gt;&lt;wsp:rsid wsp:val=&quot;00C9460C&quot;/&gt;&lt;wsp:rsid wsp:val=&quot;00CA309D&quot;/&gt;&lt;wsp:rsid wsp:val=&quot;00CA4068&quot;/&gt;&lt;wsp:rsid wsp:val=&quot;00CD101F&quot;/&gt;&lt;wsp:rsid wsp:val=&quot;00D05047&quot;/&gt;&lt;wsp:rsid wsp:val=&quot;00D15BA1&quot;/&gt;&lt;wsp:rsid wsp:val=&quot;00D2499D&quot;/&gt;&lt;wsp:rsid wsp:val=&quot;00D32D3D&quot;/&gt;&lt;wsp:rsid wsp:val=&quot;00D45F84&quot;/&gt;&lt;wsp:rsid wsp:val=&quot;00D4741C&quot;/&gt;&lt;wsp:rsid wsp:val=&quot;00D65285&quot;/&gt;&lt;wsp:rsid wsp:val=&quot;00D7607B&quot;/&gt;&lt;wsp:rsid wsp:val=&quot;00D845EC&quot;/&gt;&lt;wsp:rsid wsp:val=&quot;00D859BB&quot;/&gt;&lt;wsp:rsid wsp:val=&quot;00D938DB&quot;/&gt;&lt;wsp:rsid wsp:val=&quot;00D96B56&quot;/&gt;&lt;wsp:rsid wsp:val=&quot;00DA2BA5&quot;/&gt;&lt;wsp:rsid wsp:val=&quot;00DB3DA8&quot;/&gt;&lt;wsp:rsid wsp:val=&quot;00DD3C31&quot;/&gt;&lt;wsp:rsid wsp:val=&quot;00E04B0F&quot;/&gt;&lt;wsp:rsid wsp:val=&quot;00E0675A&quot;/&gt;&lt;wsp:rsid wsp:val=&quot;00E06A87&quot;/&gt;&lt;wsp:rsid wsp:val=&quot;00E0725A&quot;/&gt;&lt;wsp:rsid wsp:val=&quot;00E13E8F&quot;/&gt;&lt;wsp:rsid wsp:val=&quot;00E14059&quot;/&gt;&lt;wsp:rsid wsp:val=&quot;00E20AF2&quot;/&gt;&lt;wsp:rsid wsp:val=&quot;00E30513&quot;/&gt;&lt;wsp:rsid wsp:val=&quot;00E35ED9&quot;/&gt;&lt;wsp:rsid wsp:val=&quot;00E5393E&quot;/&gt;&lt;wsp:rsid wsp:val=&quot;00E610D3&quot;/&gt;&lt;wsp:rsid wsp:val=&quot;00E617C3&quot;/&gt;&lt;wsp:rsid wsp:val=&quot;00E758F1&quot;/&gt;&lt;wsp:rsid wsp:val=&quot;00E9213D&quot;/&gt;&lt;wsp:rsid wsp:val=&quot;00E947B0&quot;/&gt;&lt;wsp:rsid wsp:val=&quot;00EA1529&quot;/&gt;&lt;wsp:rsid wsp:val=&quot;00EB1051&quot;/&gt;&lt;wsp:rsid wsp:val=&quot;00EB698E&quot;/&gt;&lt;wsp:rsid wsp:val=&quot;00EE3BC1&quot;/&gt;&lt;wsp:rsid wsp:val=&quot;00EF21AD&quot;/&gt;&lt;wsp:rsid wsp:val=&quot;00F02A9F&quot;/&gt;&lt;wsp:rsid wsp:val=&quot;00F07EBF&quot;/&gt;&lt;wsp:rsid wsp:val=&quot;00F45F62&quot;/&gt;&lt;wsp:rsid wsp:val=&quot;00F918C0&quot;/&gt;&lt;wsp:rsid wsp:val=&quot;00F94099&quot;/&gt;&lt;wsp:rsid wsp:val=&quot;00FB5C9E&quot;/&gt;&lt;wsp:rsid wsp:val=&quot;00FB6F3A&quot;/&gt;&lt;wsp:rsid wsp:val=&quot;00FC5717&quot;/&gt;&lt;wsp:rsid wsp:val=&quot;00FD6A91&quot;/&gt;&lt;wsp:rsid wsp:val=&quot;00FE506C&quot;/&gt;&lt;/wsp:rsids&gt;&lt;/w:docPr&gt;&lt;w:body&gt;&lt;wx:sect&gt;&lt;w:p wsp:rsidR=&quot;00000000&quot; wsp:rsidRDefault=&quot;00356CF5&quot; wsp:rsidP=&quot;00356CF5&quot;&gt;&lt;m:oMathPara&gt;&lt;m:oMath&gt;&lt;m:sSub&gt;&lt;m:sSubPr&gt;&lt;m:ctrlPr&gt;&lt;w:rPr&gt;&lt;w:rFonts w:ascii=&quot;Cambria Math&quot; w:h-ansi=&quot;Cambria Math&quot; w:cs=&quot;Times New Roman&quot;/&gt;&lt;wx:font wx:val=&quot;Cambria Math&quot;/&gt;&lt;w:i/&gt;&lt;w:sz w:val=&quot;28&quot;/&gt;&lt;w:sz-cs w:val=&quot;28&quot;/&gt;&lt;/w:rPr&gt;&lt;/m:ctrlPr&gt;&lt;/m:sSubPr&gt;&lt;m:e&gt;&lt;m:r&gt;&lt;w:rPr&gt;&lt;w:rFonts w:ascii=&quot;Cambria Math&quot; w:h-ansi=&quot;Cambria Math&quot; w:cs=&quot;Times New Roman&quot;/&gt;&lt;wx:font wx:val=&quot;Cambria Math&quot;/&gt;&lt;w:i/&gt;&lt;w:sz w:val=&quot;28&quot;/&gt;&lt;w:sz-cs w:val=&quot;28&quot;/&gt;&lt;w:lang w:val=&quot;EN-US&quot;/&gt;&lt;/w:rPr&gt;&lt;m:t&gt;t&lt;/m:t&gt;&lt;/m:r&gt;&lt;/m:e&gt;&lt;m:sub&gt;&lt;m:r&gt;&lt;w:rPr&gt;&lt;w:rFonts w:ascii=&quot;Cambria Math&quot; w:h-ansi=&quot;Cambria Math&quot; w:cs=&quot;Times New Roman&quot;/&gt;&lt;wx:font wx:val=&quot;Cambria Math&quot;/&gt;&lt;w:i/&gt;&lt;w:sz w:val=&quot;28&quot;/&gt;&lt;w:sz-cs w:val=&quot;28&quot;/&gt;&lt;/w:rPr&gt;&lt;m:t&gt;3&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3" o:title="" chromakey="white"/>
          </v:shape>
        </w:pict>
      </w:r>
      <w:r w:rsidRPr="0049520D">
        <w:rPr>
          <w:rFonts w:ascii="Times New Roman" w:hAnsi="Times New Roman" w:cs="Times New Roman"/>
          <w:sz w:val="28"/>
          <w:szCs w:val="28"/>
        </w:rPr>
        <w:instrText xml:space="preserve"> </w:instrText>
      </w:r>
      <w:r w:rsidRPr="0049520D">
        <w:rPr>
          <w:rFonts w:ascii="Times New Roman" w:hAnsi="Times New Roman" w:cs="Times New Roman"/>
          <w:sz w:val="28"/>
          <w:szCs w:val="28"/>
        </w:rPr>
        <w:fldChar w:fldCharType="separate"/>
      </w:r>
      <w:r w:rsidRPr="0049520D">
        <w:rPr>
          <w:position w:val="-6"/>
        </w:rPr>
        <w:pict>
          <v:shape id="_x0000_i1053" type="#_x0000_t75" style="width:12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stylePaneFormatFilter w:val=&quot;3F01&quot;/&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7967&quot;/&gt;&lt;wsp:rsid wsp:val=&quot;000029D6&quot;/&gt;&lt;wsp:rsid wsp:val=&quot;00002C4D&quot;/&gt;&lt;wsp:rsid wsp:val=&quot;00017571&quot;/&gt;&lt;wsp:rsid wsp:val=&quot;00027105&quot;/&gt;&lt;wsp:rsid wsp:val=&quot;00033732&quot;/&gt;&lt;wsp:rsid wsp:val=&quot;00033F33&quot;/&gt;&lt;wsp:rsid wsp:val=&quot;000474BF&quot;/&gt;&lt;wsp:rsid wsp:val=&quot;00051CF3&quot;/&gt;&lt;wsp:rsid wsp:val=&quot;00060869&quot;/&gt;&lt;wsp:rsid wsp:val=&quot;000625C0&quot;/&gt;&lt;wsp:rsid wsp:val=&quot;00073578&quot;/&gt;&lt;wsp:rsid wsp:val=&quot;0007381A&quot;/&gt;&lt;wsp:rsid wsp:val=&quot;00076D95&quot;/&gt;&lt;wsp:rsid wsp:val=&quot;00080AC8&quot;/&gt;&lt;wsp:rsid wsp:val=&quot;00085754&quot;/&gt;&lt;wsp:rsid wsp:val=&quot;00086DEE&quot;/&gt;&lt;wsp:rsid wsp:val=&quot;00090228&quot;/&gt;&lt;wsp:rsid wsp:val=&quot;00094FC2&quot;/&gt;&lt;wsp:rsid wsp:val=&quot;000A0A94&quot;/&gt;&lt;wsp:rsid wsp:val=&quot;000B1DCA&quot;/&gt;&lt;wsp:rsid wsp:val=&quot;000B69E2&quot;/&gt;&lt;wsp:rsid wsp:val=&quot;000D4124&quot;/&gt;&lt;wsp:rsid wsp:val=&quot;000D6D2E&quot;/&gt;&lt;wsp:rsid wsp:val=&quot;000E0B24&quot;/&gt;&lt;wsp:rsid wsp:val=&quot;000E587C&quot;/&gt;&lt;wsp:rsid wsp:val=&quot;0015407B&quot;/&gt;&lt;wsp:rsid wsp:val=&quot;001556AA&quot;/&gt;&lt;wsp:rsid wsp:val=&quot;00173065&quot;/&gt;&lt;wsp:rsid wsp:val=&quot;00177F55&quot;/&gt;&lt;wsp:rsid wsp:val=&quot;00181CB6&quot;/&gt;&lt;wsp:rsid wsp:val=&quot;00195939&quot;/&gt;&lt;wsp:rsid wsp:val=&quot;001A0271&quot;/&gt;&lt;wsp:rsid wsp:val=&quot;001A3F32&quot;/&gt;&lt;wsp:rsid wsp:val=&quot;001A4AE0&quot;/&gt;&lt;wsp:rsid wsp:val=&quot;001B3810&quot;/&gt;&lt;wsp:rsid wsp:val=&quot;001B5BDD&quot;/&gt;&lt;wsp:rsid wsp:val=&quot;001C7C77&quot;/&gt;&lt;wsp:rsid wsp:val=&quot;001D6FF2&quot;/&gt;&lt;wsp:rsid wsp:val=&quot;001E08B2&quot;/&gt;&lt;wsp:rsid wsp:val=&quot;001E0A17&quot;/&gt;&lt;wsp:rsid wsp:val=&quot;002040FD&quot;/&gt;&lt;wsp:rsid wsp:val=&quot;00205FE0&quot;/&gt;&lt;wsp:rsid wsp:val=&quot;00206D1B&quot;/&gt;&lt;wsp:rsid wsp:val=&quot;0021372E&quot;/&gt;&lt;wsp:rsid wsp:val=&quot;002155CA&quot;/&gt;&lt;wsp:rsid wsp:val=&quot;00230FA3&quot;/&gt;&lt;wsp:rsid wsp:val=&quot;00242A24&quot;/&gt;&lt;wsp:rsid wsp:val=&quot;00246F22&quot;/&gt;&lt;wsp:rsid wsp:val=&quot;00251DB5&quot;/&gt;&lt;wsp:rsid wsp:val=&quot;00255836&quot;/&gt;&lt;wsp:rsid wsp:val=&quot;00273425&quot;/&gt;&lt;wsp:rsid wsp:val=&quot;00280B08&quot;/&gt;&lt;wsp:rsid wsp:val=&quot;00283806&quot;/&gt;&lt;wsp:rsid wsp:val=&quot;00287A81&quot;/&gt;&lt;wsp:rsid wsp:val=&quot;00293113&quot;/&gt;&lt;wsp:rsid wsp:val=&quot;002A2466&quot;/&gt;&lt;wsp:rsid wsp:val=&quot;002A5C24&quot;/&gt;&lt;wsp:rsid wsp:val=&quot;002B46DF&quot;/&gt;&lt;wsp:rsid wsp:val=&quot;002B5456&quot;/&gt;&lt;wsp:rsid wsp:val=&quot;002E407E&quot;/&gt;&lt;wsp:rsid wsp:val=&quot;00306714&quot;/&gt;&lt;wsp:rsid wsp:val=&quot;00356CF5&quot;/&gt;&lt;wsp:rsid wsp:val=&quot;0036029F&quot;/&gt;&lt;wsp:rsid wsp:val=&quot;00363F07&quot;/&gt;&lt;wsp:rsid wsp:val=&quot;003644EE&quot;/&gt;&lt;wsp:rsid wsp:val=&quot;00372256&quot;/&gt;&lt;wsp:rsid wsp:val=&quot;00373D04&quot;/&gt;&lt;wsp:rsid wsp:val=&quot;00381C9D&quot;/&gt;&lt;wsp:rsid wsp:val=&quot;00381D49&quot;/&gt;&lt;wsp:rsid wsp:val=&quot;003874E0&quot;/&gt;&lt;wsp:rsid wsp:val=&quot;003963DE&quot;/&gt;&lt;wsp:rsid wsp:val=&quot;003B41A7&quot;/&gt;&lt;wsp:rsid wsp:val=&quot;003C472E&quot;/&gt;&lt;wsp:rsid wsp:val=&quot;003D0D3C&quot;/&gt;&lt;wsp:rsid wsp:val=&quot;003D1F8C&quot;/&gt;&lt;wsp:rsid wsp:val=&quot;00405D96&quot;/&gt;&lt;wsp:rsid wsp:val=&quot;00406458&quot;/&gt;&lt;wsp:rsid wsp:val=&quot;00411DF4&quot;/&gt;&lt;wsp:rsid wsp:val=&quot;00414304&quot;/&gt;&lt;wsp:rsid wsp:val=&quot;00420762&quot;/&gt;&lt;wsp:rsid wsp:val=&quot;00451827&quot;/&gt;&lt;wsp:rsid wsp:val=&quot;00467F24&quot;/&gt;&lt;wsp:rsid wsp:val=&quot;00475886&quot;/&gt;&lt;wsp:rsid wsp:val=&quot;0048362D&quot;/&gt;&lt;wsp:rsid wsp:val=&quot;0049520D&quot;/&gt;&lt;wsp:rsid wsp:val=&quot;004A21E0&quot;/&gt;&lt;wsp:rsid wsp:val=&quot;004A722A&quot;/&gt;&lt;wsp:rsid wsp:val=&quot;004D4ACD&quot;/&gt;&lt;wsp:rsid wsp:val=&quot;00510687&quot;/&gt;&lt;wsp:rsid wsp:val=&quot;00537744&quot;/&gt;&lt;wsp:rsid wsp:val=&quot;005402BE&quot;/&gt;&lt;wsp:rsid wsp:val=&quot;0057003C&quot;/&gt;&lt;wsp:rsid wsp:val=&quot;00577FF7&quot;/&gt;&lt;wsp:rsid wsp:val=&quot;00592609&quot;/&gt;&lt;wsp:rsid wsp:val=&quot;005B0060&quot;/&gt;&lt;wsp:rsid wsp:val=&quot;005D634F&quot;/&gt;&lt;wsp:rsid wsp:val=&quot;005E0BB9&quot;/&gt;&lt;wsp:rsid wsp:val=&quot;005E7967&quot;/&gt;&lt;wsp:rsid wsp:val=&quot;006003FA&quot;/&gt;&lt;wsp:rsid wsp:val=&quot;00613EE0&quot;/&gt;&lt;wsp:rsid wsp:val=&quot;0061571C&quot;/&gt;&lt;wsp:rsid wsp:val=&quot;006230FC&quot;/&gt;&lt;wsp:rsid wsp:val=&quot;0063638F&quot;/&gt;&lt;wsp:rsid wsp:val=&quot;00640E53&quot;/&gt;&lt;wsp:rsid wsp:val=&quot;006678CB&quot;/&gt;&lt;wsp:rsid wsp:val=&quot;006928ED&quot;/&gt;&lt;wsp:rsid wsp:val=&quot;006A3994&quot;/&gt;&lt;wsp:rsid wsp:val=&quot;006B2D90&quot;/&gt;&lt;wsp:rsid wsp:val=&quot;006B345C&quot;/&gt;&lt;wsp:rsid wsp:val=&quot;006B6E40&quot;/&gt;&lt;wsp:rsid wsp:val=&quot;006C626F&quot;/&gt;&lt;wsp:rsid wsp:val=&quot;006E19E2&quot;/&gt;&lt;wsp:rsid wsp:val=&quot;00705012&quot;/&gt;&lt;wsp:rsid wsp:val=&quot;00715F3C&quot;/&gt;&lt;wsp:rsid wsp:val=&quot;00724CB8&quot;/&gt;&lt;wsp:rsid wsp:val=&quot;007335C2&quot;/&gt;&lt;wsp:rsid wsp:val=&quot;00734329&quot;/&gt;&lt;wsp:rsid wsp:val=&quot;007620A1&quot;/&gt;&lt;wsp:rsid wsp:val=&quot;00772C38&quot;/&gt;&lt;wsp:rsid wsp:val=&quot;007947FA&quot;/&gt;&lt;wsp:rsid wsp:val=&quot;007C72DD&quot;/&gt;&lt;wsp:rsid wsp:val=&quot;007E7304&quot;/&gt;&lt;wsp:rsid wsp:val=&quot;008038BC&quot;/&gt;&lt;wsp:rsid wsp:val=&quot;0081351E&quot;/&gt;&lt;wsp:rsid wsp:val=&quot;00842133&quot;/&gt;&lt;wsp:rsid wsp:val=&quot;00853250&quot;/&gt;&lt;wsp:rsid wsp:val=&quot;008533EE&quot;/&gt;&lt;wsp:rsid wsp:val=&quot;008869F0&quot;/&gt;&lt;wsp:rsid wsp:val=&quot;00891F55&quot;/&gt;&lt;wsp:rsid wsp:val=&quot;008A1A49&quot;/&gt;&lt;wsp:rsid wsp:val=&quot;008C0D75&quot;/&gt;&lt;wsp:rsid wsp:val=&quot;008C0EE6&quot;/&gt;&lt;wsp:rsid wsp:val=&quot;008E2629&quot;/&gt;&lt;wsp:rsid wsp:val=&quot;00901CDF&quot;/&gt;&lt;wsp:rsid wsp:val=&quot;00906E72&quot;/&gt;&lt;wsp:rsid wsp:val=&quot;00936388&quot;/&gt;&lt;wsp:rsid wsp:val=&quot;00950E9A&quot;/&gt;&lt;wsp:rsid wsp:val=&quot;009611D4&quot;/&gt;&lt;wsp:rsid wsp:val=&quot;00973E08&quot;/&gt;&lt;wsp:rsid wsp:val=&quot;00985B8D&quot;/&gt;&lt;wsp:rsid wsp:val=&quot;009C1638&quot;/&gt;&lt;wsp:rsid wsp:val=&quot;009D077F&quot;/&gt;&lt;wsp:rsid wsp:val=&quot;009E2920&quot;/&gt;&lt;wsp:rsid wsp:val=&quot;009E6654&quot;/&gt;&lt;wsp:rsid wsp:val=&quot;00A026FC&quot;/&gt;&lt;wsp:rsid wsp:val=&quot;00A06D7A&quot;/&gt;&lt;wsp:rsid wsp:val=&quot;00A2375C&quot;/&gt;&lt;wsp:rsid wsp:val=&quot;00A3675F&quot;/&gt;&lt;wsp:rsid wsp:val=&quot;00A45515&quot;/&gt;&lt;wsp:rsid wsp:val=&quot;00A51BE7&quot;/&gt;&lt;wsp:rsid wsp:val=&quot;00A53B14&quot;/&gt;&lt;wsp:rsid wsp:val=&quot;00A62C12&quot;/&gt;&lt;wsp:rsid wsp:val=&quot;00A64A58&quot;/&gt;&lt;wsp:rsid wsp:val=&quot;00A654D8&quot;/&gt;&lt;wsp:rsid wsp:val=&quot;00A81CF7&quot;/&gt;&lt;wsp:rsid wsp:val=&quot;00A861DB&quot;/&gt;&lt;wsp:rsid wsp:val=&quot;00A956D4&quot;/&gt;&lt;wsp:rsid wsp:val=&quot;00AB0E64&quot;/&gt;&lt;wsp:rsid wsp:val=&quot;00AF2326&quot;/&gt;&lt;wsp:rsid wsp:val=&quot;00AF76E0&quot;/&gt;&lt;wsp:rsid wsp:val=&quot;00B03AFB&quot;/&gt;&lt;wsp:rsid wsp:val=&quot;00B136B1&quot;/&gt;&lt;wsp:rsid wsp:val=&quot;00B13FFB&quot;/&gt;&lt;wsp:rsid wsp:val=&quot;00B145CA&quot;/&gt;&lt;wsp:rsid wsp:val=&quot;00B2509D&quot;/&gt;&lt;wsp:rsid wsp:val=&quot;00B254F8&quot;/&gt;&lt;wsp:rsid wsp:val=&quot;00B27C5C&quot;/&gt;&lt;wsp:rsid wsp:val=&quot;00B32B7A&quot;/&gt;&lt;wsp:rsid wsp:val=&quot;00B52532&quot;/&gt;&lt;wsp:rsid wsp:val=&quot;00B87726&quot;/&gt;&lt;wsp:rsid wsp:val=&quot;00B97606&quot;/&gt;&lt;wsp:rsid wsp:val=&quot;00BA0E00&quot;/&gt;&lt;wsp:rsid wsp:val=&quot;00BA132A&quot;/&gt;&lt;wsp:rsid wsp:val=&quot;00BA6E40&quot;/&gt;&lt;wsp:rsid wsp:val=&quot;00BB0471&quot;/&gt;&lt;wsp:rsid wsp:val=&quot;00BB3FA8&quot;/&gt;&lt;wsp:rsid wsp:val=&quot;00BB5876&quot;/&gt;&lt;wsp:rsid wsp:val=&quot;00BD14F8&quot;/&gt;&lt;wsp:rsid wsp:val=&quot;00BD2679&quot;/&gt;&lt;wsp:rsid wsp:val=&quot;00BE57ED&quot;/&gt;&lt;wsp:rsid wsp:val=&quot;00BF2401&quot;/&gt;&lt;wsp:rsid wsp:val=&quot;00C16580&quot;/&gt;&lt;wsp:rsid wsp:val=&quot;00C27D80&quot;/&gt;&lt;wsp:rsid wsp:val=&quot;00C27E4A&quot;/&gt;&lt;wsp:rsid wsp:val=&quot;00C450F5&quot;/&gt;&lt;wsp:rsid wsp:val=&quot;00C45FA5&quot;/&gt;&lt;wsp:rsid wsp:val=&quot;00C57F55&quot;/&gt;&lt;wsp:rsid wsp:val=&quot;00C754BA&quot;/&gt;&lt;wsp:rsid wsp:val=&quot;00C85E61&quot;/&gt;&lt;wsp:rsid wsp:val=&quot;00C913BC&quot;/&gt;&lt;wsp:rsid wsp:val=&quot;00C91FE0&quot;/&gt;&lt;wsp:rsid wsp:val=&quot;00C9460C&quot;/&gt;&lt;wsp:rsid wsp:val=&quot;00CA309D&quot;/&gt;&lt;wsp:rsid wsp:val=&quot;00CA4068&quot;/&gt;&lt;wsp:rsid wsp:val=&quot;00CD101F&quot;/&gt;&lt;wsp:rsid wsp:val=&quot;00D05047&quot;/&gt;&lt;wsp:rsid wsp:val=&quot;00D15BA1&quot;/&gt;&lt;wsp:rsid wsp:val=&quot;00D2499D&quot;/&gt;&lt;wsp:rsid wsp:val=&quot;00D32D3D&quot;/&gt;&lt;wsp:rsid wsp:val=&quot;00D45F84&quot;/&gt;&lt;wsp:rsid wsp:val=&quot;00D4741C&quot;/&gt;&lt;wsp:rsid wsp:val=&quot;00D65285&quot;/&gt;&lt;wsp:rsid wsp:val=&quot;00D7607B&quot;/&gt;&lt;wsp:rsid wsp:val=&quot;00D845EC&quot;/&gt;&lt;wsp:rsid wsp:val=&quot;00D859BB&quot;/&gt;&lt;wsp:rsid wsp:val=&quot;00D938DB&quot;/&gt;&lt;wsp:rsid wsp:val=&quot;00D96B56&quot;/&gt;&lt;wsp:rsid wsp:val=&quot;00DA2BA5&quot;/&gt;&lt;wsp:rsid wsp:val=&quot;00DB3DA8&quot;/&gt;&lt;wsp:rsid wsp:val=&quot;00DD3C31&quot;/&gt;&lt;wsp:rsid wsp:val=&quot;00E04B0F&quot;/&gt;&lt;wsp:rsid wsp:val=&quot;00E0675A&quot;/&gt;&lt;wsp:rsid wsp:val=&quot;00E06A87&quot;/&gt;&lt;wsp:rsid wsp:val=&quot;00E0725A&quot;/&gt;&lt;wsp:rsid wsp:val=&quot;00E13E8F&quot;/&gt;&lt;wsp:rsid wsp:val=&quot;00E14059&quot;/&gt;&lt;wsp:rsid wsp:val=&quot;00E20AF2&quot;/&gt;&lt;wsp:rsid wsp:val=&quot;00E30513&quot;/&gt;&lt;wsp:rsid wsp:val=&quot;00E35ED9&quot;/&gt;&lt;wsp:rsid wsp:val=&quot;00E5393E&quot;/&gt;&lt;wsp:rsid wsp:val=&quot;00E610D3&quot;/&gt;&lt;wsp:rsid wsp:val=&quot;00E617C3&quot;/&gt;&lt;wsp:rsid wsp:val=&quot;00E758F1&quot;/&gt;&lt;wsp:rsid wsp:val=&quot;00E9213D&quot;/&gt;&lt;wsp:rsid wsp:val=&quot;00E947B0&quot;/&gt;&lt;wsp:rsid wsp:val=&quot;00EA1529&quot;/&gt;&lt;wsp:rsid wsp:val=&quot;00EB1051&quot;/&gt;&lt;wsp:rsid wsp:val=&quot;00EB698E&quot;/&gt;&lt;wsp:rsid wsp:val=&quot;00EE3BC1&quot;/&gt;&lt;wsp:rsid wsp:val=&quot;00EF21AD&quot;/&gt;&lt;wsp:rsid wsp:val=&quot;00F02A9F&quot;/&gt;&lt;wsp:rsid wsp:val=&quot;00F07EBF&quot;/&gt;&lt;wsp:rsid wsp:val=&quot;00F45F62&quot;/&gt;&lt;wsp:rsid wsp:val=&quot;00F918C0&quot;/&gt;&lt;wsp:rsid wsp:val=&quot;00F94099&quot;/&gt;&lt;wsp:rsid wsp:val=&quot;00FB5C9E&quot;/&gt;&lt;wsp:rsid wsp:val=&quot;00FB6F3A&quot;/&gt;&lt;wsp:rsid wsp:val=&quot;00FC5717&quot;/&gt;&lt;wsp:rsid wsp:val=&quot;00FD6A91&quot;/&gt;&lt;wsp:rsid wsp:val=&quot;00FE506C&quot;/&gt;&lt;/wsp:rsids&gt;&lt;/w:docPr&gt;&lt;w:body&gt;&lt;wx:sect&gt;&lt;w:p wsp:rsidR=&quot;00000000&quot; wsp:rsidRDefault=&quot;00356CF5&quot; wsp:rsidP=&quot;00356CF5&quot;&gt;&lt;m:oMathPara&gt;&lt;m:oMath&gt;&lt;m:sSub&gt;&lt;m:sSubPr&gt;&lt;m:ctrlPr&gt;&lt;w:rPr&gt;&lt;w:rFonts w:ascii=&quot;Cambria Math&quot; w:h-ansi=&quot;Cambria Math&quot; w:cs=&quot;Times New Roman&quot;/&gt;&lt;wx:font wx:val=&quot;Cambria Math&quot;/&gt;&lt;w:i/&gt;&lt;w:sz w:val=&quot;28&quot;/&gt;&lt;w:sz-cs w:val=&quot;28&quot;/&gt;&lt;/w:rPr&gt;&lt;/m:ctrlPr&gt;&lt;/m:sSubPr&gt;&lt;m:e&gt;&lt;m:r&gt;&lt;w:rPr&gt;&lt;w:rFonts w:ascii=&quot;Cambria Math&quot; w:h-ansi=&quot;Cambria Math&quot; w:cs=&quot;Times New Roman&quot;/&gt;&lt;wx:font wx:val=&quot;Cambria Math&quot;/&gt;&lt;w:i/&gt;&lt;w:sz w:val=&quot;28&quot;/&gt;&lt;w:sz-cs w:val=&quot;28&quot;/&gt;&lt;w:lang w:val=&quot;EN-US&quot;/&gt;&lt;/w:rPr&gt;&lt;m:t&gt;t&lt;/m:t&gt;&lt;/m:r&gt;&lt;/m:e&gt;&lt;m:sub&gt;&lt;m:r&gt;&lt;w:rPr&gt;&lt;w:rFonts w:ascii=&quot;Cambria Math&quot; w:h-ansi=&quot;Cambria Math&quot; w:cs=&quot;Times New Roman&quot;/&gt;&lt;wx:font wx:val=&quot;Cambria Math&quot;/&gt;&lt;w:i/&gt;&lt;w:sz w:val=&quot;28&quot;/&gt;&lt;w:sz-cs w:val=&quot;28&quot;/&gt;&lt;/w:rPr&gt;&lt;m:t&gt;3&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3" o:title="" chromakey="white"/>
          </v:shape>
        </w:pict>
      </w:r>
      <w:r w:rsidRPr="0049520D">
        <w:rPr>
          <w:rFonts w:ascii="Times New Roman" w:hAnsi="Times New Roman" w:cs="Times New Roman"/>
          <w:sz w:val="28"/>
          <w:szCs w:val="28"/>
        </w:rPr>
        <w:fldChar w:fldCharType="end"/>
      </w:r>
      <w:r w:rsidRPr="009804F2">
        <w:rPr>
          <w:rFonts w:ascii="Times New Roman" w:hAnsi="Times New Roman" w:cs="Times New Roman"/>
          <w:sz w:val="28"/>
          <w:szCs w:val="28"/>
        </w:rPr>
        <w:t xml:space="preserve"> </w:t>
      </w:r>
      <w:r>
        <w:rPr>
          <w:rFonts w:ascii="Times New Roman" w:hAnsi="Times New Roman" w:cs="Times New Roman"/>
          <w:sz w:val="28"/>
          <w:szCs w:val="28"/>
        </w:rPr>
        <w:t>–</w:t>
      </w:r>
      <w:r w:rsidRPr="009804F2">
        <w:rPr>
          <w:rFonts w:ascii="Times New Roman" w:hAnsi="Times New Roman" w:cs="Times New Roman"/>
          <w:sz w:val="28"/>
          <w:szCs w:val="28"/>
        </w:rPr>
        <w:t xml:space="preserve"> время загрузки, </w:t>
      </w:r>
      <w:r w:rsidRPr="00030F61">
        <w:rPr>
          <w:rFonts w:ascii="Times New Roman" w:hAnsi="Times New Roman" w:cs="Times New Roman"/>
          <w:sz w:val="28"/>
          <w:szCs w:val="28"/>
        </w:rPr>
        <w:t>с;</w:t>
      </w:r>
    </w:p>
    <w:p w:rsidR="00DF6FF5" w:rsidRDefault="00DF6FF5" w:rsidP="00B4580C">
      <w:pPr>
        <w:spacing w:line="360" w:lineRule="auto"/>
        <w:ind w:left="426"/>
        <w:jc w:val="both"/>
        <w:rPr>
          <w:rFonts w:ascii="Times New Roman" w:hAnsi="Times New Roman" w:cs="Times New Roman"/>
          <w:sz w:val="28"/>
          <w:szCs w:val="28"/>
        </w:rPr>
      </w:pPr>
      <w:r w:rsidRPr="0049520D">
        <w:rPr>
          <w:rFonts w:ascii="Times New Roman" w:hAnsi="Times New Roman" w:cs="Times New Roman"/>
          <w:sz w:val="28"/>
          <w:szCs w:val="28"/>
        </w:rPr>
        <w:fldChar w:fldCharType="begin"/>
      </w:r>
      <w:r w:rsidRPr="0049520D">
        <w:rPr>
          <w:rFonts w:ascii="Times New Roman" w:hAnsi="Times New Roman" w:cs="Times New Roman"/>
          <w:sz w:val="28"/>
          <w:szCs w:val="28"/>
        </w:rPr>
        <w:instrText xml:space="preserve"> QUOTE </w:instrText>
      </w:r>
      <w:r w:rsidRPr="0049520D">
        <w:rPr>
          <w:position w:val="-6"/>
        </w:rPr>
        <w:pict>
          <v:shape id="_x0000_i1054" type="#_x0000_t75" style="width:18.6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stylePaneFormatFilter w:val=&quot;3F01&quot;/&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7967&quot;/&gt;&lt;wsp:rsid wsp:val=&quot;000029D6&quot;/&gt;&lt;wsp:rsid wsp:val=&quot;00002C4D&quot;/&gt;&lt;wsp:rsid wsp:val=&quot;00017571&quot;/&gt;&lt;wsp:rsid wsp:val=&quot;00027105&quot;/&gt;&lt;wsp:rsid wsp:val=&quot;00033732&quot;/&gt;&lt;wsp:rsid wsp:val=&quot;00033F33&quot;/&gt;&lt;wsp:rsid wsp:val=&quot;000474BF&quot;/&gt;&lt;wsp:rsid wsp:val=&quot;00051CF3&quot;/&gt;&lt;wsp:rsid wsp:val=&quot;00060869&quot;/&gt;&lt;wsp:rsid wsp:val=&quot;000625C0&quot;/&gt;&lt;wsp:rsid wsp:val=&quot;00073578&quot;/&gt;&lt;wsp:rsid wsp:val=&quot;0007381A&quot;/&gt;&lt;wsp:rsid wsp:val=&quot;00076D95&quot;/&gt;&lt;wsp:rsid wsp:val=&quot;00080AC8&quot;/&gt;&lt;wsp:rsid wsp:val=&quot;00085754&quot;/&gt;&lt;wsp:rsid wsp:val=&quot;00086DEE&quot;/&gt;&lt;wsp:rsid wsp:val=&quot;00090228&quot;/&gt;&lt;wsp:rsid wsp:val=&quot;00094FC2&quot;/&gt;&lt;wsp:rsid wsp:val=&quot;000A0A94&quot;/&gt;&lt;wsp:rsid wsp:val=&quot;000B1DCA&quot;/&gt;&lt;wsp:rsid wsp:val=&quot;000B69E2&quot;/&gt;&lt;wsp:rsid wsp:val=&quot;000D4124&quot;/&gt;&lt;wsp:rsid wsp:val=&quot;000D6D2E&quot;/&gt;&lt;wsp:rsid wsp:val=&quot;000E0B24&quot;/&gt;&lt;wsp:rsid wsp:val=&quot;000E587C&quot;/&gt;&lt;wsp:rsid wsp:val=&quot;0015407B&quot;/&gt;&lt;wsp:rsid wsp:val=&quot;001556AA&quot;/&gt;&lt;wsp:rsid wsp:val=&quot;00173065&quot;/&gt;&lt;wsp:rsid wsp:val=&quot;00177F55&quot;/&gt;&lt;wsp:rsid wsp:val=&quot;00181CB6&quot;/&gt;&lt;wsp:rsid wsp:val=&quot;00195939&quot;/&gt;&lt;wsp:rsid wsp:val=&quot;001A0271&quot;/&gt;&lt;wsp:rsid wsp:val=&quot;001A3F32&quot;/&gt;&lt;wsp:rsid wsp:val=&quot;001A4AE0&quot;/&gt;&lt;wsp:rsid wsp:val=&quot;001B3810&quot;/&gt;&lt;wsp:rsid wsp:val=&quot;001B5BDD&quot;/&gt;&lt;wsp:rsid wsp:val=&quot;001C7C77&quot;/&gt;&lt;wsp:rsid wsp:val=&quot;001D6FF2&quot;/&gt;&lt;wsp:rsid wsp:val=&quot;001E08B2&quot;/&gt;&lt;wsp:rsid wsp:val=&quot;001E0A17&quot;/&gt;&lt;wsp:rsid wsp:val=&quot;002040FD&quot;/&gt;&lt;wsp:rsid wsp:val=&quot;00205FE0&quot;/&gt;&lt;wsp:rsid wsp:val=&quot;00206D1B&quot;/&gt;&lt;wsp:rsid wsp:val=&quot;0021372E&quot;/&gt;&lt;wsp:rsid wsp:val=&quot;002155CA&quot;/&gt;&lt;wsp:rsid wsp:val=&quot;00230FA3&quot;/&gt;&lt;wsp:rsid wsp:val=&quot;00242A24&quot;/&gt;&lt;wsp:rsid wsp:val=&quot;00246F22&quot;/&gt;&lt;wsp:rsid wsp:val=&quot;00251DB5&quot;/&gt;&lt;wsp:rsid wsp:val=&quot;00255836&quot;/&gt;&lt;wsp:rsid wsp:val=&quot;00273425&quot;/&gt;&lt;wsp:rsid wsp:val=&quot;00280B08&quot;/&gt;&lt;wsp:rsid wsp:val=&quot;00283806&quot;/&gt;&lt;wsp:rsid wsp:val=&quot;00287A81&quot;/&gt;&lt;wsp:rsid wsp:val=&quot;00293113&quot;/&gt;&lt;wsp:rsid wsp:val=&quot;002A2466&quot;/&gt;&lt;wsp:rsid wsp:val=&quot;002A5C24&quot;/&gt;&lt;wsp:rsid wsp:val=&quot;002B46DF&quot;/&gt;&lt;wsp:rsid wsp:val=&quot;002B5456&quot;/&gt;&lt;wsp:rsid wsp:val=&quot;002E407E&quot;/&gt;&lt;wsp:rsid wsp:val=&quot;00306714&quot;/&gt;&lt;wsp:rsid wsp:val=&quot;0036029F&quot;/&gt;&lt;wsp:rsid wsp:val=&quot;00363F07&quot;/&gt;&lt;wsp:rsid wsp:val=&quot;003644EE&quot;/&gt;&lt;wsp:rsid wsp:val=&quot;00372256&quot;/&gt;&lt;wsp:rsid wsp:val=&quot;00373D04&quot;/&gt;&lt;wsp:rsid wsp:val=&quot;00381C9D&quot;/&gt;&lt;wsp:rsid wsp:val=&quot;00381D49&quot;/&gt;&lt;wsp:rsid wsp:val=&quot;003874E0&quot;/&gt;&lt;wsp:rsid wsp:val=&quot;003963DE&quot;/&gt;&lt;wsp:rsid wsp:val=&quot;003B41A7&quot;/&gt;&lt;wsp:rsid wsp:val=&quot;003C472E&quot;/&gt;&lt;wsp:rsid wsp:val=&quot;003D0D3C&quot;/&gt;&lt;wsp:rsid wsp:val=&quot;003D1F8C&quot;/&gt;&lt;wsp:rsid wsp:val=&quot;00405D96&quot;/&gt;&lt;wsp:rsid wsp:val=&quot;00406458&quot;/&gt;&lt;wsp:rsid wsp:val=&quot;00411DF4&quot;/&gt;&lt;wsp:rsid wsp:val=&quot;00414304&quot;/&gt;&lt;wsp:rsid wsp:val=&quot;00420762&quot;/&gt;&lt;wsp:rsid wsp:val=&quot;00451827&quot;/&gt;&lt;wsp:rsid wsp:val=&quot;00467F24&quot;/&gt;&lt;wsp:rsid wsp:val=&quot;00475886&quot;/&gt;&lt;wsp:rsid wsp:val=&quot;0048362D&quot;/&gt;&lt;wsp:rsid wsp:val=&quot;0049520D&quot;/&gt;&lt;wsp:rsid wsp:val=&quot;004A21E0&quot;/&gt;&lt;wsp:rsid wsp:val=&quot;004A722A&quot;/&gt;&lt;wsp:rsid wsp:val=&quot;004D4ACD&quot;/&gt;&lt;wsp:rsid wsp:val=&quot;00510687&quot;/&gt;&lt;wsp:rsid wsp:val=&quot;00537744&quot;/&gt;&lt;wsp:rsid wsp:val=&quot;005402BE&quot;/&gt;&lt;wsp:rsid wsp:val=&quot;0057003C&quot;/&gt;&lt;wsp:rsid wsp:val=&quot;00577FF7&quot;/&gt;&lt;wsp:rsid wsp:val=&quot;00592609&quot;/&gt;&lt;wsp:rsid wsp:val=&quot;005B0060&quot;/&gt;&lt;wsp:rsid wsp:val=&quot;005D634F&quot;/&gt;&lt;wsp:rsid wsp:val=&quot;005E0BB9&quot;/&gt;&lt;wsp:rsid wsp:val=&quot;005E7967&quot;/&gt;&lt;wsp:rsid wsp:val=&quot;006003FA&quot;/&gt;&lt;wsp:rsid wsp:val=&quot;00613EE0&quot;/&gt;&lt;wsp:rsid wsp:val=&quot;0061571C&quot;/&gt;&lt;wsp:rsid wsp:val=&quot;006230FC&quot;/&gt;&lt;wsp:rsid wsp:val=&quot;0063638F&quot;/&gt;&lt;wsp:rsid wsp:val=&quot;00640E53&quot;/&gt;&lt;wsp:rsid wsp:val=&quot;006678CB&quot;/&gt;&lt;wsp:rsid wsp:val=&quot;006928ED&quot;/&gt;&lt;wsp:rsid wsp:val=&quot;006A3994&quot;/&gt;&lt;wsp:rsid wsp:val=&quot;006B2D90&quot;/&gt;&lt;wsp:rsid wsp:val=&quot;006B345C&quot;/&gt;&lt;wsp:rsid wsp:val=&quot;006B6E40&quot;/&gt;&lt;wsp:rsid wsp:val=&quot;006C626F&quot;/&gt;&lt;wsp:rsid wsp:val=&quot;006E19E2&quot;/&gt;&lt;wsp:rsid wsp:val=&quot;00705012&quot;/&gt;&lt;wsp:rsid wsp:val=&quot;00715F3C&quot;/&gt;&lt;wsp:rsid wsp:val=&quot;00724CB8&quot;/&gt;&lt;wsp:rsid wsp:val=&quot;007335C2&quot;/&gt;&lt;wsp:rsid wsp:val=&quot;00734329&quot;/&gt;&lt;wsp:rsid wsp:val=&quot;007620A1&quot;/&gt;&lt;wsp:rsid wsp:val=&quot;00772C38&quot;/&gt;&lt;wsp:rsid wsp:val=&quot;007947FA&quot;/&gt;&lt;wsp:rsid wsp:val=&quot;007C72DD&quot;/&gt;&lt;wsp:rsid wsp:val=&quot;007E7304&quot;/&gt;&lt;wsp:rsid wsp:val=&quot;008038BC&quot;/&gt;&lt;wsp:rsid wsp:val=&quot;0081351E&quot;/&gt;&lt;wsp:rsid wsp:val=&quot;00842133&quot;/&gt;&lt;wsp:rsid wsp:val=&quot;00853250&quot;/&gt;&lt;wsp:rsid wsp:val=&quot;008533EE&quot;/&gt;&lt;wsp:rsid wsp:val=&quot;00876C57&quot;/&gt;&lt;wsp:rsid wsp:val=&quot;008869F0&quot;/&gt;&lt;wsp:rsid wsp:val=&quot;00891F55&quot;/&gt;&lt;wsp:rsid wsp:val=&quot;008A1A49&quot;/&gt;&lt;wsp:rsid wsp:val=&quot;008C0D75&quot;/&gt;&lt;wsp:rsid wsp:val=&quot;008C0EE6&quot;/&gt;&lt;wsp:rsid wsp:val=&quot;008E2629&quot;/&gt;&lt;wsp:rsid wsp:val=&quot;00901CDF&quot;/&gt;&lt;wsp:rsid wsp:val=&quot;00906E72&quot;/&gt;&lt;wsp:rsid wsp:val=&quot;00936388&quot;/&gt;&lt;wsp:rsid wsp:val=&quot;00950E9A&quot;/&gt;&lt;wsp:rsid wsp:val=&quot;009611D4&quot;/&gt;&lt;wsp:rsid wsp:val=&quot;00973E08&quot;/&gt;&lt;wsp:rsid wsp:val=&quot;00985B8D&quot;/&gt;&lt;wsp:rsid wsp:val=&quot;009C1638&quot;/&gt;&lt;wsp:rsid wsp:val=&quot;009D077F&quot;/&gt;&lt;wsp:rsid wsp:val=&quot;009E2920&quot;/&gt;&lt;wsp:rsid wsp:val=&quot;009E6654&quot;/&gt;&lt;wsp:rsid wsp:val=&quot;00A026FC&quot;/&gt;&lt;wsp:rsid wsp:val=&quot;00A06D7A&quot;/&gt;&lt;wsp:rsid wsp:val=&quot;00A2375C&quot;/&gt;&lt;wsp:rsid wsp:val=&quot;00A3675F&quot;/&gt;&lt;wsp:rsid wsp:val=&quot;00A45515&quot;/&gt;&lt;wsp:rsid wsp:val=&quot;00A51BE7&quot;/&gt;&lt;wsp:rsid wsp:val=&quot;00A53B14&quot;/&gt;&lt;wsp:rsid wsp:val=&quot;00A62C12&quot;/&gt;&lt;wsp:rsid wsp:val=&quot;00A64A58&quot;/&gt;&lt;wsp:rsid wsp:val=&quot;00A654D8&quot;/&gt;&lt;wsp:rsid wsp:val=&quot;00A81CF7&quot;/&gt;&lt;wsp:rsid wsp:val=&quot;00A861DB&quot;/&gt;&lt;wsp:rsid wsp:val=&quot;00A956D4&quot;/&gt;&lt;wsp:rsid wsp:val=&quot;00AB0E64&quot;/&gt;&lt;wsp:rsid wsp:val=&quot;00AF2326&quot;/&gt;&lt;wsp:rsid wsp:val=&quot;00AF76E0&quot;/&gt;&lt;wsp:rsid wsp:val=&quot;00B03AFB&quot;/&gt;&lt;wsp:rsid wsp:val=&quot;00B136B1&quot;/&gt;&lt;wsp:rsid wsp:val=&quot;00B13FFB&quot;/&gt;&lt;wsp:rsid wsp:val=&quot;00B145CA&quot;/&gt;&lt;wsp:rsid wsp:val=&quot;00B2509D&quot;/&gt;&lt;wsp:rsid wsp:val=&quot;00B254F8&quot;/&gt;&lt;wsp:rsid wsp:val=&quot;00B27C5C&quot;/&gt;&lt;wsp:rsid wsp:val=&quot;00B32B7A&quot;/&gt;&lt;wsp:rsid wsp:val=&quot;00B52532&quot;/&gt;&lt;wsp:rsid wsp:val=&quot;00B87726&quot;/&gt;&lt;wsp:rsid wsp:val=&quot;00B97606&quot;/&gt;&lt;wsp:rsid wsp:val=&quot;00BA0E00&quot;/&gt;&lt;wsp:rsid wsp:val=&quot;00BA132A&quot;/&gt;&lt;wsp:rsid wsp:val=&quot;00BA6E40&quot;/&gt;&lt;wsp:rsid wsp:val=&quot;00BB0471&quot;/&gt;&lt;wsp:rsid wsp:val=&quot;00BB3FA8&quot;/&gt;&lt;wsp:rsid wsp:val=&quot;00BB5876&quot;/&gt;&lt;wsp:rsid wsp:val=&quot;00BD14F8&quot;/&gt;&lt;wsp:rsid wsp:val=&quot;00BD2679&quot;/&gt;&lt;wsp:rsid wsp:val=&quot;00BE57ED&quot;/&gt;&lt;wsp:rsid wsp:val=&quot;00BF2401&quot;/&gt;&lt;wsp:rsid wsp:val=&quot;00C16580&quot;/&gt;&lt;wsp:rsid wsp:val=&quot;00C27D80&quot;/&gt;&lt;wsp:rsid wsp:val=&quot;00C27E4A&quot;/&gt;&lt;wsp:rsid wsp:val=&quot;00C450F5&quot;/&gt;&lt;wsp:rsid wsp:val=&quot;00C45FA5&quot;/&gt;&lt;wsp:rsid wsp:val=&quot;00C57F55&quot;/&gt;&lt;wsp:rsid wsp:val=&quot;00C754BA&quot;/&gt;&lt;wsp:rsid wsp:val=&quot;00C85E61&quot;/&gt;&lt;wsp:rsid wsp:val=&quot;00C913BC&quot;/&gt;&lt;wsp:rsid wsp:val=&quot;00C91FE0&quot;/&gt;&lt;wsp:rsid wsp:val=&quot;00C9460C&quot;/&gt;&lt;wsp:rsid wsp:val=&quot;00CA309D&quot;/&gt;&lt;wsp:rsid wsp:val=&quot;00CA4068&quot;/&gt;&lt;wsp:rsid wsp:val=&quot;00CD101F&quot;/&gt;&lt;wsp:rsid wsp:val=&quot;00D05047&quot;/&gt;&lt;wsp:rsid wsp:val=&quot;00D15BA1&quot;/&gt;&lt;wsp:rsid wsp:val=&quot;00D2499D&quot;/&gt;&lt;wsp:rsid wsp:val=&quot;00D32D3D&quot;/&gt;&lt;wsp:rsid wsp:val=&quot;00D45F84&quot;/&gt;&lt;wsp:rsid wsp:val=&quot;00D4741C&quot;/&gt;&lt;wsp:rsid wsp:val=&quot;00D65285&quot;/&gt;&lt;wsp:rsid wsp:val=&quot;00D7607B&quot;/&gt;&lt;wsp:rsid wsp:val=&quot;00D845EC&quot;/&gt;&lt;wsp:rsid wsp:val=&quot;00D859BB&quot;/&gt;&lt;wsp:rsid wsp:val=&quot;00D938DB&quot;/&gt;&lt;wsp:rsid wsp:val=&quot;00D96B56&quot;/&gt;&lt;wsp:rsid wsp:val=&quot;00DA2BA5&quot;/&gt;&lt;wsp:rsid wsp:val=&quot;00DB3DA8&quot;/&gt;&lt;wsp:rsid wsp:val=&quot;00DD3C31&quot;/&gt;&lt;wsp:rsid wsp:val=&quot;00E04B0F&quot;/&gt;&lt;wsp:rsid wsp:val=&quot;00E0675A&quot;/&gt;&lt;wsp:rsid wsp:val=&quot;00E06A87&quot;/&gt;&lt;wsp:rsid wsp:val=&quot;00E0725A&quot;/&gt;&lt;wsp:rsid wsp:val=&quot;00E13E8F&quot;/&gt;&lt;wsp:rsid wsp:val=&quot;00E14059&quot;/&gt;&lt;wsp:rsid wsp:val=&quot;00E20AF2&quot;/&gt;&lt;wsp:rsid wsp:val=&quot;00E30513&quot;/&gt;&lt;wsp:rsid wsp:val=&quot;00E35ED9&quot;/&gt;&lt;wsp:rsid wsp:val=&quot;00E5393E&quot;/&gt;&lt;wsp:rsid wsp:val=&quot;00E610D3&quot;/&gt;&lt;wsp:rsid wsp:val=&quot;00E617C3&quot;/&gt;&lt;wsp:rsid wsp:val=&quot;00E758F1&quot;/&gt;&lt;wsp:rsid wsp:val=&quot;00E9213D&quot;/&gt;&lt;wsp:rsid wsp:val=&quot;00E947B0&quot;/&gt;&lt;wsp:rsid wsp:val=&quot;00EA1529&quot;/&gt;&lt;wsp:rsid wsp:val=&quot;00EB1051&quot;/&gt;&lt;wsp:rsid wsp:val=&quot;00EB698E&quot;/&gt;&lt;wsp:rsid wsp:val=&quot;00EE3BC1&quot;/&gt;&lt;wsp:rsid wsp:val=&quot;00EF21AD&quot;/&gt;&lt;wsp:rsid wsp:val=&quot;00F02A9F&quot;/&gt;&lt;wsp:rsid wsp:val=&quot;00F07EBF&quot;/&gt;&lt;wsp:rsid wsp:val=&quot;00F45F62&quot;/&gt;&lt;wsp:rsid wsp:val=&quot;00F918C0&quot;/&gt;&lt;wsp:rsid wsp:val=&quot;00F94099&quot;/&gt;&lt;wsp:rsid wsp:val=&quot;00FB5C9E&quot;/&gt;&lt;wsp:rsid wsp:val=&quot;00FB6F3A&quot;/&gt;&lt;wsp:rsid wsp:val=&quot;00FC5717&quot;/&gt;&lt;wsp:rsid wsp:val=&quot;00FD6A91&quot;/&gt;&lt;wsp:rsid wsp:val=&quot;00FE506C&quot;/&gt;&lt;/wsp:rsids&gt;&lt;/w:docPr&gt;&lt;w:body&gt;&lt;wx:sect&gt;&lt;w:p wsp:rsidR=&quot;00000000&quot; wsp:rsidRDefault=&quot;00876C57&quot; wsp:rsidP=&quot;00876C57&quot;&gt;&lt;m:oMathPara&gt;&lt;m:oMath&gt;&lt;m:sSub&gt;&lt;m:sSubPr&gt;&lt;m:ctrlPr&gt;&lt;w:rPr&gt;&lt;w:rFonts w:ascii=&quot;Cambria Math&quot; w:h-ansi=&quot;Cambria Math&quot; w:cs=&quot;Times New Roman&quot;/&gt;&lt;wx:font wx:val=&quot;Cambria Math&quot;/&gt;&lt;w:i/&gt;&lt;w:sz w:val=&quot;28&quot;/&gt;&lt;w:sz-cs w:val=&quot;28&quot;/&gt;&lt;/w:rPr&gt;&lt;/m:ctrlPr&gt;&lt;/m:sSubPr&gt;&lt;m:e&gt;&lt;m:r&gt;&lt;w:rPr&gt;&lt;w:rFonts w:ascii=&quot;Cambria Math&quot; w:h-ansi=&quot;Cambria Math&quot; w:cs=&quot;Times New Roman&quot;/&gt;&lt;wx:font wx:val=&quot;Cambria Math&quot;/&gt;&lt;w:i/&gt;&lt;w:sz w:val=&quot;28&quot;/&gt;&lt;w:sz-cs w:val=&quot;28&quot;/&gt;&lt;w:lang w:val=&quot;EN-US&quot;/&gt;&lt;/w:rPr&gt;&lt;m:t&gt;t&lt;/m:t&gt;&lt;/m:r&gt;&lt;/m:e&gt;&lt;m:sub&gt;&lt;m:r&gt;&lt;w:rPr&gt;&lt;w:rFonts w:ascii=&quot;Cambria Math&quot; w:h-ansi=&quot;Cambria Math&quot; w:cs=&quot;Times New Roman&quot;/&gt;&lt;wx:font wx:val=&quot;Cambria Math&quot;/&gt;&lt;w:i/&gt;&lt;w:sz w:val=&quot;28&quot;/&gt;&lt;w:sz-cs w:val=&quot;28&quot;/&gt;&lt;/w:rPr&gt;&lt;m:t&gt;nb&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4" o:title="" chromakey="white"/>
          </v:shape>
        </w:pict>
      </w:r>
      <w:r w:rsidRPr="0049520D">
        <w:rPr>
          <w:rFonts w:ascii="Times New Roman" w:hAnsi="Times New Roman" w:cs="Times New Roman"/>
          <w:sz w:val="28"/>
          <w:szCs w:val="28"/>
        </w:rPr>
        <w:instrText xml:space="preserve"> </w:instrText>
      </w:r>
      <w:r w:rsidRPr="0049520D">
        <w:rPr>
          <w:rFonts w:ascii="Times New Roman" w:hAnsi="Times New Roman" w:cs="Times New Roman"/>
          <w:sz w:val="28"/>
          <w:szCs w:val="28"/>
        </w:rPr>
        <w:fldChar w:fldCharType="separate"/>
      </w:r>
      <w:r w:rsidRPr="0049520D">
        <w:rPr>
          <w:position w:val="-6"/>
        </w:rPr>
        <w:pict>
          <v:shape id="_x0000_i1055" type="#_x0000_t75" style="width:18.6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stylePaneFormatFilter w:val=&quot;3F01&quot;/&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7967&quot;/&gt;&lt;wsp:rsid wsp:val=&quot;000029D6&quot;/&gt;&lt;wsp:rsid wsp:val=&quot;00002C4D&quot;/&gt;&lt;wsp:rsid wsp:val=&quot;00017571&quot;/&gt;&lt;wsp:rsid wsp:val=&quot;00027105&quot;/&gt;&lt;wsp:rsid wsp:val=&quot;00033732&quot;/&gt;&lt;wsp:rsid wsp:val=&quot;00033F33&quot;/&gt;&lt;wsp:rsid wsp:val=&quot;000474BF&quot;/&gt;&lt;wsp:rsid wsp:val=&quot;00051CF3&quot;/&gt;&lt;wsp:rsid wsp:val=&quot;00060869&quot;/&gt;&lt;wsp:rsid wsp:val=&quot;000625C0&quot;/&gt;&lt;wsp:rsid wsp:val=&quot;00073578&quot;/&gt;&lt;wsp:rsid wsp:val=&quot;0007381A&quot;/&gt;&lt;wsp:rsid wsp:val=&quot;00076D95&quot;/&gt;&lt;wsp:rsid wsp:val=&quot;00080AC8&quot;/&gt;&lt;wsp:rsid wsp:val=&quot;00085754&quot;/&gt;&lt;wsp:rsid wsp:val=&quot;00086DEE&quot;/&gt;&lt;wsp:rsid wsp:val=&quot;00090228&quot;/&gt;&lt;wsp:rsid wsp:val=&quot;00094FC2&quot;/&gt;&lt;wsp:rsid wsp:val=&quot;000A0A94&quot;/&gt;&lt;wsp:rsid wsp:val=&quot;000B1DCA&quot;/&gt;&lt;wsp:rsid wsp:val=&quot;000B69E2&quot;/&gt;&lt;wsp:rsid wsp:val=&quot;000D4124&quot;/&gt;&lt;wsp:rsid wsp:val=&quot;000D6D2E&quot;/&gt;&lt;wsp:rsid wsp:val=&quot;000E0B24&quot;/&gt;&lt;wsp:rsid wsp:val=&quot;000E587C&quot;/&gt;&lt;wsp:rsid wsp:val=&quot;0015407B&quot;/&gt;&lt;wsp:rsid wsp:val=&quot;001556AA&quot;/&gt;&lt;wsp:rsid wsp:val=&quot;00173065&quot;/&gt;&lt;wsp:rsid wsp:val=&quot;00177F55&quot;/&gt;&lt;wsp:rsid wsp:val=&quot;00181CB6&quot;/&gt;&lt;wsp:rsid wsp:val=&quot;00195939&quot;/&gt;&lt;wsp:rsid wsp:val=&quot;001A0271&quot;/&gt;&lt;wsp:rsid wsp:val=&quot;001A3F32&quot;/&gt;&lt;wsp:rsid wsp:val=&quot;001A4AE0&quot;/&gt;&lt;wsp:rsid wsp:val=&quot;001B3810&quot;/&gt;&lt;wsp:rsid wsp:val=&quot;001B5BDD&quot;/&gt;&lt;wsp:rsid wsp:val=&quot;001C7C77&quot;/&gt;&lt;wsp:rsid wsp:val=&quot;001D6FF2&quot;/&gt;&lt;wsp:rsid wsp:val=&quot;001E08B2&quot;/&gt;&lt;wsp:rsid wsp:val=&quot;001E0A17&quot;/&gt;&lt;wsp:rsid wsp:val=&quot;002040FD&quot;/&gt;&lt;wsp:rsid wsp:val=&quot;00205FE0&quot;/&gt;&lt;wsp:rsid wsp:val=&quot;00206D1B&quot;/&gt;&lt;wsp:rsid wsp:val=&quot;0021372E&quot;/&gt;&lt;wsp:rsid wsp:val=&quot;002155CA&quot;/&gt;&lt;wsp:rsid wsp:val=&quot;00230FA3&quot;/&gt;&lt;wsp:rsid wsp:val=&quot;00242A24&quot;/&gt;&lt;wsp:rsid wsp:val=&quot;00246F22&quot;/&gt;&lt;wsp:rsid wsp:val=&quot;00251DB5&quot;/&gt;&lt;wsp:rsid wsp:val=&quot;00255836&quot;/&gt;&lt;wsp:rsid wsp:val=&quot;00273425&quot;/&gt;&lt;wsp:rsid wsp:val=&quot;00280B08&quot;/&gt;&lt;wsp:rsid wsp:val=&quot;00283806&quot;/&gt;&lt;wsp:rsid wsp:val=&quot;00287A81&quot;/&gt;&lt;wsp:rsid wsp:val=&quot;00293113&quot;/&gt;&lt;wsp:rsid wsp:val=&quot;002A2466&quot;/&gt;&lt;wsp:rsid wsp:val=&quot;002A5C24&quot;/&gt;&lt;wsp:rsid wsp:val=&quot;002B46DF&quot;/&gt;&lt;wsp:rsid wsp:val=&quot;002B5456&quot;/&gt;&lt;wsp:rsid wsp:val=&quot;002E407E&quot;/&gt;&lt;wsp:rsid wsp:val=&quot;00306714&quot;/&gt;&lt;wsp:rsid wsp:val=&quot;0036029F&quot;/&gt;&lt;wsp:rsid wsp:val=&quot;00363F07&quot;/&gt;&lt;wsp:rsid wsp:val=&quot;003644EE&quot;/&gt;&lt;wsp:rsid wsp:val=&quot;00372256&quot;/&gt;&lt;wsp:rsid wsp:val=&quot;00373D04&quot;/&gt;&lt;wsp:rsid wsp:val=&quot;00381C9D&quot;/&gt;&lt;wsp:rsid wsp:val=&quot;00381D49&quot;/&gt;&lt;wsp:rsid wsp:val=&quot;003874E0&quot;/&gt;&lt;wsp:rsid wsp:val=&quot;003963DE&quot;/&gt;&lt;wsp:rsid wsp:val=&quot;003B41A7&quot;/&gt;&lt;wsp:rsid wsp:val=&quot;003C472E&quot;/&gt;&lt;wsp:rsid wsp:val=&quot;003D0D3C&quot;/&gt;&lt;wsp:rsid wsp:val=&quot;003D1F8C&quot;/&gt;&lt;wsp:rsid wsp:val=&quot;00405D96&quot;/&gt;&lt;wsp:rsid wsp:val=&quot;00406458&quot;/&gt;&lt;wsp:rsid wsp:val=&quot;00411DF4&quot;/&gt;&lt;wsp:rsid wsp:val=&quot;00414304&quot;/&gt;&lt;wsp:rsid wsp:val=&quot;00420762&quot;/&gt;&lt;wsp:rsid wsp:val=&quot;00451827&quot;/&gt;&lt;wsp:rsid wsp:val=&quot;00467F24&quot;/&gt;&lt;wsp:rsid wsp:val=&quot;00475886&quot;/&gt;&lt;wsp:rsid wsp:val=&quot;0048362D&quot;/&gt;&lt;wsp:rsid wsp:val=&quot;0049520D&quot;/&gt;&lt;wsp:rsid wsp:val=&quot;004A21E0&quot;/&gt;&lt;wsp:rsid wsp:val=&quot;004A722A&quot;/&gt;&lt;wsp:rsid wsp:val=&quot;004D4ACD&quot;/&gt;&lt;wsp:rsid wsp:val=&quot;00510687&quot;/&gt;&lt;wsp:rsid wsp:val=&quot;00537744&quot;/&gt;&lt;wsp:rsid wsp:val=&quot;005402BE&quot;/&gt;&lt;wsp:rsid wsp:val=&quot;0057003C&quot;/&gt;&lt;wsp:rsid wsp:val=&quot;00577FF7&quot;/&gt;&lt;wsp:rsid wsp:val=&quot;00592609&quot;/&gt;&lt;wsp:rsid wsp:val=&quot;005B0060&quot;/&gt;&lt;wsp:rsid wsp:val=&quot;005D634F&quot;/&gt;&lt;wsp:rsid wsp:val=&quot;005E0BB9&quot;/&gt;&lt;wsp:rsid wsp:val=&quot;005E7967&quot;/&gt;&lt;wsp:rsid wsp:val=&quot;006003FA&quot;/&gt;&lt;wsp:rsid wsp:val=&quot;00613EE0&quot;/&gt;&lt;wsp:rsid wsp:val=&quot;0061571C&quot;/&gt;&lt;wsp:rsid wsp:val=&quot;006230FC&quot;/&gt;&lt;wsp:rsid wsp:val=&quot;0063638F&quot;/&gt;&lt;wsp:rsid wsp:val=&quot;00640E53&quot;/&gt;&lt;wsp:rsid wsp:val=&quot;006678CB&quot;/&gt;&lt;wsp:rsid wsp:val=&quot;006928ED&quot;/&gt;&lt;wsp:rsid wsp:val=&quot;006A3994&quot;/&gt;&lt;wsp:rsid wsp:val=&quot;006B2D90&quot;/&gt;&lt;wsp:rsid wsp:val=&quot;006B345C&quot;/&gt;&lt;wsp:rsid wsp:val=&quot;006B6E40&quot;/&gt;&lt;wsp:rsid wsp:val=&quot;006C626F&quot;/&gt;&lt;wsp:rsid wsp:val=&quot;006E19E2&quot;/&gt;&lt;wsp:rsid wsp:val=&quot;00705012&quot;/&gt;&lt;wsp:rsid wsp:val=&quot;00715F3C&quot;/&gt;&lt;wsp:rsid wsp:val=&quot;00724CB8&quot;/&gt;&lt;wsp:rsid wsp:val=&quot;007335C2&quot;/&gt;&lt;wsp:rsid wsp:val=&quot;00734329&quot;/&gt;&lt;wsp:rsid wsp:val=&quot;007620A1&quot;/&gt;&lt;wsp:rsid wsp:val=&quot;00772C38&quot;/&gt;&lt;wsp:rsid wsp:val=&quot;007947FA&quot;/&gt;&lt;wsp:rsid wsp:val=&quot;007C72DD&quot;/&gt;&lt;wsp:rsid wsp:val=&quot;007E7304&quot;/&gt;&lt;wsp:rsid wsp:val=&quot;008038BC&quot;/&gt;&lt;wsp:rsid wsp:val=&quot;0081351E&quot;/&gt;&lt;wsp:rsid wsp:val=&quot;00842133&quot;/&gt;&lt;wsp:rsid wsp:val=&quot;00853250&quot;/&gt;&lt;wsp:rsid wsp:val=&quot;008533EE&quot;/&gt;&lt;wsp:rsid wsp:val=&quot;00876C57&quot;/&gt;&lt;wsp:rsid wsp:val=&quot;008869F0&quot;/&gt;&lt;wsp:rsid wsp:val=&quot;00891F55&quot;/&gt;&lt;wsp:rsid wsp:val=&quot;008A1A49&quot;/&gt;&lt;wsp:rsid wsp:val=&quot;008C0D75&quot;/&gt;&lt;wsp:rsid wsp:val=&quot;008C0EE6&quot;/&gt;&lt;wsp:rsid wsp:val=&quot;008E2629&quot;/&gt;&lt;wsp:rsid wsp:val=&quot;00901CDF&quot;/&gt;&lt;wsp:rsid wsp:val=&quot;00906E72&quot;/&gt;&lt;wsp:rsid wsp:val=&quot;00936388&quot;/&gt;&lt;wsp:rsid wsp:val=&quot;00950E9A&quot;/&gt;&lt;wsp:rsid wsp:val=&quot;009611D4&quot;/&gt;&lt;wsp:rsid wsp:val=&quot;00973E08&quot;/&gt;&lt;wsp:rsid wsp:val=&quot;00985B8D&quot;/&gt;&lt;wsp:rsid wsp:val=&quot;009C1638&quot;/&gt;&lt;wsp:rsid wsp:val=&quot;009D077F&quot;/&gt;&lt;wsp:rsid wsp:val=&quot;009E2920&quot;/&gt;&lt;wsp:rsid wsp:val=&quot;009E6654&quot;/&gt;&lt;wsp:rsid wsp:val=&quot;00A026FC&quot;/&gt;&lt;wsp:rsid wsp:val=&quot;00A06D7A&quot;/&gt;&lt;wsp:rsid wsp:val=&quot;00A2375C&quot;/&gt;&lt;wsp:rsid wsp:val=&quot;00A3675F&quot;/&gt;&lt;wsp:rsid wsp:val=&quot;00A45515&quot;/&gt;&lt;wsp:rsid wsp:val=&quot;00A51BE7&quot;/&gt;&lt;wsp:rsid wsp:val=&quot;00A53B14&quot;/&gt;&lt;wsp:rsid wsp:val=&quot;00A62C12&quot;/&gt;&lt;wsp:rsid wsp:val=&quot;00A64A58&quot;/&gt;&lt;wsp:rsid wsp:val=&quot;00A654D8&quot;/&gt;&lt;wsp:rsid wsp:val=&quot;00A81CF7&quot;/&gt;&lt;wsp:rsid wsp:val=&quot;00A861DB&quot;/&gt;&lt;wsp:rsid wsp:val=&quot;00A956D4&quot;/&gt;&lt;wsp:rsid wsp:val=&quot;00AB0E64&quot;/&gt;&lt;wsp:rsid wsp:val=&quot;00AF2326&quot;/&gt;&lt;wsp:rsid wsp:val=&quot;00AF76E0&quot;/&gt;&lt;wsp:rsid wsp:val=&quot;00B03AFB&quot;/&gt;&lt;wsp:rsid wsp:val=&quot;00B136B1&quot;/&gt;&lt;wsp:rsid wsp:val=&quot;00B13FFB&quot;/&gt;&lt;wsp:rsid wsp:val=&quot;00B145CA&quot;/&gt;&lt;wsp:rsid wsp:val=&quot;00B2509D&quot;/&gt;&lt;wsp:rsid wsp:val=&quot;00B254F8&quot;/&gt;&lt;wsp:rsid wsp:val=&quot;00B27C5C&quot;/&gt;&lt;wsp:rsid wsp:val=&quot;00B32B7A&quot;/&gt;&lt;wsp:rsid wsp:val=&quot;00B52532&quot;/&gt;&lt;wsp:rsid wsp:val=&quot;00B87726&quot;/&gt;&lt;wsp:rsid wsp:val=&quot;00B97606&quot;/&gt;&lt;wsp:rsid wsp:val=&quot;00BA0E00&quot;/&gt;&lt;wsp:rsid wsp:val=&quot;00BA132A&quot;/&gt;&lt;wsp:rsid wsp:val=&quot;00BA6E40&quot;/&gt;&lt;wsp:rsid wsp:val=&quot;00BB0471&quot;/&gt;&lt;wsp:rsid wsp:val=&quot;00BB3FA8&quot;/&gt;&lt;wsp:rsid wsp:val=&quot;00BB5876&quot;/&gt;&lt;wsp:rsid wsp:val=&quot;00BD14F8&quot;/&gt;&lt;wsp:rsid wsp:val=&quot;00BD2679&quot;/&gt;&lt;wsp:rsid wsp:val=&quot;00BE57ED&quot;/&gt;&lt;wsp:rsid wsp:val=&quot;00BF2401&quot;/&gt;&lt;wsp:rsid wsp:val=&quot;00C16580&quot;/&gt;&lt;wsp:rsid wsp:val=&quot;00C27D80&quot;/&gt;&lt;wsp:rsid wsp:val=&quot;00C27E4A&quot;/&gt;&lt;wsp:rsid wsp:val=&quot;00C450F5&quot;/&gt;&lt;wsp:rsid wsp:val=&quot;00C45FA5&quot;/&gt;&lt;wsp:rsid wsp:val=&quot;00C57F55&quot;/&gt;&lt;wsp:rsid wsp:val=&quot;00C754BA&quot;/&gt;&lt;wsp:rsid wsp:val=&quot;00C85E61&quot;/&gt;&lt;wsp:rsid wsp:val=&quot;00C913BC&quot;/&gt;&lt;wsp:rsid wsp:val=&quot;00C91FE0&quot;/&gt;&lt;wsp:rsid wsp:val=&quot;00C9460C&quot;/&gt;&lt;wsp:rsid wsp:val=&quot;00CA309D&quot;/&gt;&lt;wsp:rsid wsp:val=&quot;00CA4068&quot;/&gt;&lt;wsp:rsid wsp:val=&quot;00CD101F&quot;/&gt;&lt;wsp:rsid wsp:val=&quot;00D05047&quot;/&gt;&lt;wsp:rsid wsp:val=&quot;00D15BA1&quot;/&gt;&lt;wsp:rsid wsp:val=&quot;00D2499D&quot;/&gt;&lt;wsp:rsid wsp:val=&quot;00D32D3D&quot;/&gt;&lt;wsp:rsid wsp:val=&quot;00D45F84&quot;/&gt;&lt;wsp:rsid wsp:val=&quot;00D4741C&quot;/&gt;&lt;wsp:rsid wsp:val=&quot;00D65285&quot;/&gt;&lt;wsp:rsid wsp:val=&quot;00D7607B&quot;/&gt;&lt;wsp:rsid wsp:val=&quot;00D845EC&quot;/&gt;&lt;wsp:rsid wsp:val=&quot;00D859BB&quot;/&gt;&lt;wsp:rsid wsp:val=&quot;00D938DB&quot;/&gt;&lt;wsp:rsid wsp:val=&quot;00D96B56&quot;/&gt;&lt;wsp:rsid wsp:val=&quot;00DA2BA5&quot;/&gt;&lt;wsp:rsid wsp:val=&quot;00DB3DA8&quot;/&gt;&lt;wsp:rsid wsp:val=&quot;00DD3C31&quot;/&gt;&lt;wsp:rsid wsp:val=&quot;00E04B0F&quot;/&gt;&lt;wsp:rsid wsp:val=&quot;00E0675A&quot;/&gt;&lt;wsp:rsid wsp:val=&quot;00E06A87&quot;/&gt;&lt;wsp:rsid wsp:val=&quot;00E0725A&quot;/&gt;&lt;wsp:rsid wsp:val=&quot;00E13E8F&quot;/&gt;&lt;wsp:rsid wsp:val=&quot;00E14059&quot;/&gt;&lt;wsp:rsid wsp:val=&quot;00E20AF2&quot;/&gt;&lt;wsp:rsid wsp:val=&quot;00E30513&quot;/&gt;&lt;wsp:rsid wsp:val=&quot;00E35ED9&quot;/&gt;&lt;wsp:rsid wsp:val=&quot;00E5393E&quot;/&gt;&lt;wsp:rsid wsp:val=&quot;00E610D3&quot;/&gt;&lt;wsp:rsid wsp:val=&quot;00E617C3&quot;/&gt;&lt;wsp:rsid wsp:val=&quot;00E758F1&quot;/&gt;&lt;wsp:rsid wsp:val=&quot;00E9213D&quot;/&gt;&lt;wsp:rsid wsp:val=&quot;00E947B0&quot;/&gt;&lt;wsp:rsid wsp:val=&quot;00EA1529&quot;/&gt;&lt;wsp:rsid wsp:val=&quot;00EB1051&quot;/&gt;&lt;wsp:rsid wsp:val=&quot;00EB698E&quot;/&gt;&lt;wsp:rsid wsp:val=&quot;00EE3BC1&quot;/&gt;&lt;wsp:rsid wsp:val=&quot;00EF21AD&quot;/&gt;&lt;wsp:rsid wsp:val=&quot;00F02A9F&quot;/&gt;&lt;wsp:rsid wsp:val=&quot;00F07EBF&quot;/&gt;&lt;wsp:rsid wsp:val=&quot;00F45F62&quot;/&gt;&lt;wsp:rsid wsp:val=&quot;00F918C0&quot;/&gt;&lt;wsp:rsid wsp:val=&quot;00F94099&quot;/&gt;&lt;wsp:rsid wsp:val=&quot;00FB5C9E&quot;/&gt;&lt;wsp:rsid wsp:val=&quot;00FB6F3A&quot;/&gt;&lt;wsp:rsid wsp:val=&quot;00FC5717&quot;/&gt;&lt;wsp:rsid wsp:val=&quot;00FD6A91&quot;/&gt;&lt;wsp:rsid wsp:val=&quot;00FE506C&quot;/&gt;&lt;/wsp:rsids&gt;&lt;/w:docPr&gt;&lt;w:body&gt;&lt;wx:sect&gt;&lt;w:p wsp:rsidR=&quot;00000000&quot; wsp:rsidRDefault=&quot;00876C57&quot; wsp:rsidP=&quot;00876C57&quot;&gt;&lt;m:oMathPara&gt;&lt;m:oMath&gt;&lt;m:sSub&gt;&lt;m:sSubPr&gt;&lt;m:ctrlPr&gt;&lt;w:rPr&gt;&lt;w:rFonts w:ascii=&quot;Cambria Math&quot; w:h-ansi=&quot;Cambria Math&quot; w:cs=&quot;Times New Roman&quot;/&gt;&lt;wx:font wx:val=&quot;Cambria Math&quot;/&gt;&lt;w:i/&gt;&lt;w:sz w:val=&quot;28&quot;/&gt;&lt;w:sz-cs w:val=&quot;28&quot;/&gt;&lt;/w:rPr&gt;&lt;/m:ctrlPr&gt;&lt;/m:sSubPr&gt;&lt;m:e&gt;&lt;m:r&gt;&lt;w:rPr&gt;&lt;w:rFonts w:ascii=&quot;Cambria Math&quot; w:h-ansi=&quot;Cambria Math&quot; w:cs=&quot;Times New Roman&quot;/&gt;&lt;wx:font wx:val=&quot;Cambria Math&quot;/&gt;&lt;w:i/&gt;&lt;w:sz w:val=&quot;28&quot;/&gt;&lt;w:sz-cs w:val=&quot;28&quot;/&gt;&lt;w:lang w:val=&quot;EN-US&quot;/&gt;&lt;/w:rPr&gt;&lt;m:t&gt;t&lt;/m:t&gt;&lt;/m:r&gt;&lt;/m:e&gt;&lt;m:sub&gt;&lt;m:r&gt;&lt;w:rPr&gt;&lt;w:rFonts w:ascii=&quot;Cambria Math&quot; w:h-ansi=&quot;Cambria Math&quot; w:cs=&quot;Times New Roman&quot;/&gt;&lt;wx:font wx:val=&quot;Cambria Math&quot;/&gt;&lt;w:i/&gt;&lt;w:sz w:val=&quot;28&quot;/&gt;&lt;w:sz-cs w:val=&quot;28&quot;/&gt;&lt;/w:rPr&gt;&lt;m:t&gt;nb&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4" o:title="" chromakey="white"/>
          </v:shape>
        </w:pict>
      </w:r>
      <w:r w:rsidRPr="0049520D">
        <w:rPr>
          <w:rFonts w:ascii="Times New Roman" w:hAnsi="Times New Roman" w:cs="Times New Roman"/>
          <w:sz w:val="28"/>
          <w:szCs w:val="28"/>
        </w:rPr>
        <w:fldChar w:fldCharType="end"/>
      </w:r>
      <w:r w:rsidRPr="009804F2">
        <w:rPr>
          <w:rFonts w:ascii="Times New Roman" w:hAnsi="Times New Roman" w:cs="Times New Roman"/>
          <w:sz w:val="28"/>
          <w:szCs w:val="28"/>
        </w:rPr>
        <w:t xml:space="preserve"> </w:t>
      </w:r>
      <w:r>
        <w:rPr>
          <w:rFonts w:ascii="Times New Roman" w:hAnsi="Times New Roman" w:cs="Times New Roman"/>
          <w:sz w:val="28"/>
          <w:szCs w:val="28"/>
        </w:rPr>
        <w:t>–</w:t>
      </w:r>
      <w:r w:rsidRPr="009804F2">
        <w:rPr>
          <w:rFonts w:ascii="Times New Roman" w:hAnsi="Times New Roman" w:cs="Times New Roman"/>
          <w:sz w:val="28"/>
          <w:szCs w:val="28"/>
        </w:rPr>
        <w:t xml:space="preserve"> время подач</w:t>
      </w:r>
      <w:r>
        <w:rPr>
          <w:rFonts w:ascii="Times New Roman" w:hAnsi="Times New Roman" w:cs="Times New Roman"/>
          <w:sz w:val="28"/>
          <w:szCs w:val="28"/>
        </w:rPr>
        <w:t xml:space="preserve">и в котёл сжатого воздуха до начала движения навоза  </w:t>
      </w:r>
    </w:p>
    <w:p w:rsidR="00DF6FF5" w:rsidRPr="005667DE" w:rsidRDefault="00DF6FF5" w:rsidP="00B4580C">
      <w:pPr>
        <w:spacing w:line="360" w:lineRule="auto"/>
        <w:ind w:left="426"/>
        <w:jc w:val="both"/>
        <w:rPr>
          <w:rFonts w:ascii="Times New Roman" w:hAnsi="Times New Roman" w:cs="Times New Roman"/>
          <w:color w:val="FF0000"/>
          <w:sz w:val="28"/>
          <w:szCs w:val="28"/>
        </w:rPr>
      </w:pPr>
      <w:r>
        <w:rPr>
          <w:rFonts w:ascii="Times New Roman" w:hAnsi="Times New Roman" w:cs="Times New Roman"/>
          <w:sz w:val="28"/>
          <w:szCs w:val="28"/>
        </w:rPr>
        <w:t xml:space="preserve">        из котла, с;</w:t>
      </w:r>
    </w:p>
    <w:p w:rsidR="00DF6FF5" w:rsidRDefault="00DF6FF5" w:rsidP="00B4580C">
      <w:pPr>
        <w:spacing w:line="360" w:lineRule="auto"/>
        <w:ind w:left="426"/>
        <w:jc w:val="both"/>
        <w:rPr>
          <w:rFonts w:ascii="Times New Roman" w:hAnsi="Times New Roman" w:cs="Times New Roman"/>
          <w:sz w:val="28"/>
          <w:szCs w:val="28"/>
        </w:rPr>
      </w:pPr>
      <w:r w:rsidRPr="009804F2">
        <w:rPr>
          <w:rFonts w:ascii="Times New Roman" w:hAnsi="Times New Roman" w:cs="Times New Roman"/>
          <w:i/>
          <w:sz w:val="32"/>
          <w:szCs w:val="32"/>
          <w:lang w:val="en-US"/>
        </w:rPr>
        <w:t>t</w:t>
      </w:r>
      <w:r w:rsidRPr="009804F2">
        <w:rPr>
          <w:rFonts w:ascii="Times New Roman" w:hAnsi="Times New Roman" w:cs="Times New Roman"/>
          <w:i/>
          <w:sz w:val="32"/>
          <w:szCs w:val="32"/>
          <w:vertAlign w:val="subscript"/>
          <w:lang w:val="en-US"/>
        </w:rPr>
        <w:t>mp</w:t>
      </w:r>
      <w:r>
        <w:rPr>
          <w:rFonts w:ascii="Times New Roman" w:hAnsi="Times New Roman" w:cs="Times New Roman"/>
          <w:sz w:val="28"/>
          <w:szCs w:val="28"/>
        </w:rPr>
        <w:t>–</w:t>
      </w:r>
      <w:r w:rsidRPr="009804F2">
        <w:rPr>
          <w:rFonts w:ascii="Times New Roman" w:hAnsi="Times New Roman" w:cs="Times New Roman"/>
          <w:sz w:val="28"/>
          <w:szCs w:val="28"/>
        </w:rPr>
        <w:t xml:space="preserve"> время вытесн</w:t>
      </w:r>
      <w:r>
        <w:rPr>
          <w:rFonts w:ascii="Times New Roman" w:hAnsi="Times New Roman" w:cs="Times New Roman"/>
          <w:sz w:val="28"/>
          <w:szCs w:val="28"/>
        </w:rPr>
        <w:t xml:space="preserve">ения помёта из котла и транспортирования его по </w:t>
      </w:r>
    </w:p>
    <w:p w:rsidR="00DF6FF5" w:rsidRPr="009804F2" w:rsidRDefault="00DF6FF5" w:rsidP="00B4580C">
      <w:pPr>
        <w:spacing w:line="360" w:lineRule="auto"/>
        <w:ind w:left="426"/>
        <w:jc w:val="both"/>
        <w:rPr>
          <w:rFonts w:ascii="Times New Roman" w:hAnsi="Times New Roman" w:cs="Times New Roman"/>
          <w:sz w:val="28"/>
          <w:szCs w:val="28"/>
        </w:rPr>
      </w:pPr>
      <w:r>
        <w:rPr>
          <w:rFonts w:ascii="Times New Roman" w:hAnsi="Times New Roman" w:cs="Times New Roman"/>
          <w:sz w:val="28"/>
          <w:szCs w:val="28"/>
        </w:rPr>
        <w:t xml:space="preserve">       трубо</w:t>
      </w:r>
      <w:r w:rsidRPr="009804F2">
        <w:rPr>
          <w:rFonts w:ascii="Times New Roman" w:hAnsi="Times New Roman" w:cs="Times New Roman"/>
          <w:sz w:val="28"/>
          <w:szCs w:val="28"/>
        </w:rPr>
        <w:t>п</w:t>
      </w:r>
      <w:r w:rsidRPr="009C5EE4">
        <w:rPr>
          <w:rFonts w:ascii="Times New Roman" w:hAnsi="Times New Roman" w:cs="Times New Roman"/>
          <w:sz w:val="28"/>
          <w:szCs w:val="28"/>
        </w:rPr>
        <w:t>роводу, с;</w:t>
      </w:r>
    </w:p>
    <w:p w:rsidR="00DF6FF5" w:rsidRPr="009804F2" w:rsidRDefault="00DF6FF5" w:rsidP="00B4580C">
      <w:pPr>
        <w:spacing w:line="360" w:lineRule="auto"/>
        <w:ind w:firstLine="426"/>
        <w:jc w:val="both"/>
        <w:rPr>
          <w:rFonts w:ascii="Times New Roman" w:hAnsi="Times New Roman" w:cs="Times New Roman"/>
          <w:sz w:val="28"/>
          <w:szCs w:val="28"/>
        </w:rPr>
      </w:pPr>
      <w:r w:rsidRPr="0049520D">
        <w:rPr>
          <w:rFonts w:ascii="Times New Roman" w:hAnsi="Times New Roman" w:cs="Times New Roman"/>
          <w:sz w:val="28"/>
          <w:szCs w:val="28"/>
        </w:rPr>
        <w:fldChar w:fldCharType="begin"/>
      </w:r>
      <w:r w:rsidRPr="0049520D">
        <w:rPr>
          <w:rFonts w:ascii="Times New Roman" w:hAnsi="Times New Roman" w:cs="Times New Roman"/>
          <w:sz w:val="28"/>
          <w:szCs w:val="28"/>
        </w:rPr>
        <w:instrText xml:space="preserve"> QUOTE </w:instrText>
      </w:r>
      <w:r w:rsidRPr="0049520D">
        <w:rPr>
          <w:position w:val="-6"/>
        </w:rPr>
        <w:pict>
          <v:shape id="_x0000_i1056" type="#_x0000_t75" style="width:21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stylePaneFormatFilter w:val=&quot;3F01&quot;/&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7967&quot;/&gt;&lt;wsp:rsid wsp:val=&quot;000029D6&quot;/&gt;&lt;wsp:rsid wsp:val=&quot;00002C4D&quot;/&gt;&lt;wsp:rsid wsp:val=&quot;00017571&quot;/&gt;&lt;wsp:rsid wsp:val=&quot;00027105&quot;/&gt;&lt;wsp:rsid wsp:val=&quot;00033732&quot;/&gt;&lt;wsp:rsid wsp:val=&quot;00033F33&quot;/&gt;&lt;wsp:rsid wsp:val=&quot;000474BF&quot;/&gt;&lt;wsp:rsid wsp:val=&quot;00051CF3&quot;/&gt;&lt;wsp:rsid wsp:val=&quot;00060869&quot;/&gt;&lt;wsp:rsid wsp:val=&quot;000625C0&quot;/&gt;&lt;wsp:rsid wsp:val=&quot;00073578&quot;/&gt;&lt;wsp:rsid wsp:val=&quot;0007381A&quot;/&gt;&lt;wsp:rsid wsp:val=&quot;00076D95&quot;/&gt;&lt;wsp:rsid wsp:val=&quot;00080AC8&quot;/&gt;&lt;wsp:rsid wsp:val=&quot;00085754&quot;/&gt;&lt;wsp:rsid wsp:val=&quot;00086DEE&quot;/&gt;&lt;wsp:rsid wsp:val=&quot;00090228&quot;/&gt;&lt;wsp:rsid wsp:val=&quot;00094FC2&quot;/&gt;&lt;wsp:rsid wsp:val=&quot;000A0A94&quot;/&gt;&lt;wsp:rsid wsp:val=&quot;000B1DCA&quot;/&gt;&lt;wsp:rsid wsp:val=&quot;000B69E2&quot;/&gt;&lt;wsp:rsid wsp:val=&quot;000D4124&quot;/&gt;&lt;wsp:rsid wsp:val=&quot;000D6D2E&quot;/&gt;&lt;wsp:rsid wsp:val=&quot;000E0B24&quot;/&gt;&lt;wsp:rsid wsp:val=&quot;000E587C&quot;/&gt;&lt;wsp:rsid wsp:val=&quot;0015407B&quot;/&gt;&lt;wsp:rsid wsp:val=&quot;001556AA&quot;/&gt;&lt;wsp:rsid wsp:val=&quot;00173065&quot;/&gt;&lt;wsp:rsid wsp:val=&quot;00177F55&quot;/&gt;&lt;wsp:rsid wsp:val=&quot;00181CB6&quot;/&gt;&lt;wsp:rsid wsp:val=&quot;00195939&quot;/&gt;&lt;wsp:rsid wsp:val=&quot;001A0271&quot;/&gt;&lt;wsp:rsid wsp:val=&quot;001A3F32&quot;/&gt;&lt;wsp:rsid wsp:val=&quot;001A4AE0&quot;/&gt;&lt;wsp:rsid wsp:val=&quot;001B3810&quot;/&gt;&lt;wsp:rsid wsp:val=&quot;001B5BDD&quot;/&gt;&lt;wsp:rsid wsp:val=&quot;001C7C77&quot;/&gt;&lt;wsp:rsid wsp:val=&quot;001D6FF2&quot;/&gt;&lt;wsp:rsid wsp:val=&quot;001E08B2&quot;/&gt;&lt;wsp:rsid wsp:val=&quot;001E0A17&quot;/&gt;&lt;wsp:rsid wsp:val=&quot;002040FD&quot;/&gt;&lt;wsp:rsid wsp:val=&quot;00205FE0&quot;/&gt;&lt;wsp:rsid wsp:val=&quot;00206D1B&quot;/&gt;&lt;wsp:rsid wsp:val=&quot;0021372E&quot;/&gt;&lt;wsp:rsid wsp:val=&quot;002155CA&quot;/&gt;&lt;wsp:rsid wsp:val=&quot;00230FA3&quot;/&gt;&lt;wsp:rsid wsp:val=&quot;00242A24&quot;/&gt;&lt;wsp:rsid wsp:val=&quot;00246F22&quot;/&gt;&lt;wsp:rsid wsp:val=&quot;00251DB5&quot;/&gt;&lt;wsp:rsid wsp:val=&quot;00255836&quot;/&gt;&lt;wsp:rsid wsp:val=&quot;00273425&quot;/&gt;&lt;wsp:rsid wsp:val=&quot;00280B08&quot;/&gt;&lt;wsp:rsid wsp:val=&quot;00283806&quot;/&gt;&lt;wsp:rsid wsp:val=&quot;00287A81&quot;/&gt;&lt;wsp:rsid wsp:val=&quot;00293113&quot;/&gt;&lt;wsp:rsid wsp:val=&quot;002A2466&quot;/&gt;&lt;wsp:rsid wsp:val=&quot;002A5C24&quot;/&gt;&lt;wsp:rsid wsp:val=&quot;002B46DF&quot;/&gt;&lt;wsp:rsid wsp:val=&quot;002B5456&quot;/&gt;&lt;wsp:rsid wsp:val=&quot;002E407E&quot;/&gt;&lt;wsp:rsid wsp:val=&quot;00306714&quot;/&gt;&lt;wsp:rsid wsp:val=&quot;0036029F&quot;/&gt;&lt;wsp:rsid wsp:val=&quot;00363F07&quot;/&gt;&lt;wsp:rsid wsp:val=&quot;003644EE&quot;/&gt;&lt;wsp:rsid wsp:val=&quot;00372256&quot;/&gt;&lt;wsp:rsid wsp:val=&quot;00373D04&quot;/&gt;&lt;wsp:rsid wsp:val=&quot;00381C9D&quot;/&gt;&lt;wsp:rsid wsp:val=&quot;00381D49&quot;/&gt;&lt;wsp:rsid wsp:val=&quot;003874E0&quot;/&gt;&lt;wsp:rsid wsp:val=&quot;003963DE&quot;/&gt;&lt;wsp:rsid wsp:val=&quot;003B41A7&quot;/&gt;&lt;wsp:rsid wsp:val=&quot;003C472E&quot;/&gt;&lt;wsp:rsid wsp:val=&quot;003D0D3C&quot;/&gt;&lt;wsp:rsid wsp:val=&quot;003D1F8C&quot;/&gt;&lt;wsp:rsid wsp:val=&quot;00405D96&quot;/&gt;&lt;wsp:rsid wsp:val=&quot;00406458&quot;/&gt;&lt;wsp:rsid wsp:val=&quot;00411DF4&quot;/&gt;&lt;wsp:rsid wsp:val=&quot;00414304&quot;/&gt;&lt;wsp:rsid wsp:val=&quot;00420762&quot;/&gt;&lt;wsp:rsid wsp:val=&quot;00451827&quot;/&gt;&lt;wsp:rsid wsp:val=&quot;00467F24&quot;/&gt;&lt;wsp:rsid wsp:val=&quot;00475886&quot;/&gt;&lt;wsp:rsid wsp:val=&quot;0048362D&quot;/&gt;&lt;wsp:rsid wsp:val=&quot;0049520D&quot;/&gt;&lt;wsp:rsid wsp:val=&quot;004A21E0&quot;/&gt;&lt;wsp:rsid wsp:val=&quot;004A4602&quot;/&gt;&lt;wsp:rsid wsp:val=&quot;004A722A&quot;/&gt;&lt;wsp:rsid wsp:val=&quot;004D4ACD&quot;/&gt;&lt;wsp:rsid wsp:val=&quot;00510687&quot;/&gt;&lt;wsp:rsid wsp:val=&quot;00537744&quot;/&gt;&lt;wsp:rsid wsp:val=&quot;005402BE&quot;/&gt;&lt;wsp:rsid wsp:val=&quot;0057003C&quot;/&gt;&lt;wsp:rsid wsp:val=&quot;00577FF7&quot;/&gt;&lt;wsp:rsid wsp:val=&quot;00592609&quot;/&gt;&lt;wsp:rsid wsp:val=&quot;005B0060&quot;/&gt;&lt;wsp:rsid wsp:val=&quot;005D634F&quot;/&gt;&lt;wsp:rsid wsp:val=&quot;005E0BB9&quot;/&gt;&lt;wsp:rsid wsp:val=&quot;005E7967&quot;/&gt;&lt;wsp:rsid wsp:val=&quot;006003FA&quot;/&gt;&lt;wsp:rsid wsp:val=&quot;00613EE0&quot;/&gt;&lt;wsp:rsid wsp:val=&quot;0061571C&quot;/&gt;&lt;wsp:rsid wsp:val=&quot;006230FC&quot;/&gt;&lt;wsp:rsid wsp:val=&quot;0063638F&quot;/&gt;&lt;wsp:rsid wsp:val=&quot;00640E53&quot;/&gt;&lt;wsp:rsid wsp:val=&quot;006678CB&quot;/&gt;&lt;wsp:rsid wsp:val=&quot;006928ED&quot;/&gt;&lt;wsp:rsid wsp:val=&quot;006A3994&quot;/&gt;&lt;wsp:rsid wsp:val=&quot;006B2D90&quot;/&gt;&lt;wsp:rsid wsp:val=&quot;006B345C&quot;/&gt;&lt;wsp:rsid wsp:val=&quot;006B6E40&quot;/&gt;&lt;wsp:rsid wsp:val=&quot;006C626F&quot;/&gt;&lt;wsp:rsid wsp:val=&quot;006E19E2&quot;/&gt;&lt;wsp:rsid wsp:val=&quot;00705012&quot;/&gt;&lt;wsp:rsid wsp:val=&quot;00715F3C&quot;/&gt;&lt;wsp:rsid wsp:val=&quot;00724CB8&quot;/&gt;&lt;wsp:rsid wsp:val=&quot;007335C2&quot;/&gt;&lt;wsp:rsid wsp:val=&quot;00734329&quot;/&gt;&lt;wsp:rsid wsp:val=&quot;007620A1&quot;/&gt;&lt;wsp:rsid wsp:val=&quot;00772C38&quot;/&gt;&lt;wsp:rsid wsp:val=&quot;007947FA&quot;/&gt;&lt;wsp:rsid wsp:val=&quot;007C72DD&quot;/&gt;&lt;wsp:rsid wsp:val=&quot;007E7304&quot;/&gt;&lt;wsp:rsid wsp:val=&quot;008038BC&quot;/&gt;&lt;wsp:rsid wsp:val=&quot;0081351E&quot;/&gt;&lt;wsp:rsid wsp:val=&quot;00842133&quot;/&gt;&lt;wsp:rsid wsp:val=&quot;00853250&quot;/&gt;&lt;wsp:rsid wsp:val=&quot;008533EE&quot;/&gt;&lt;wsp:rsid wsp:val=&quot;008869F0&quot;/&gt;&lt;wsp:rsid wsp:val=&quot;00891F55&quot;/&gt;&lt;wsp:rsid wsp:val=&quot;008A1A49&quot;/&gt;&lt;wsp:rsid wsp:val=&quot;008C0D75&quot;/&gt;&lt;wsp:rsid wsp:val=&quot;008C0EE6&quot;/&gt;&lt;wsp:rsid wsp:val=&quot;008E2629&quot;/&gt;&lt;wsp:rsid wsp:val=&quot;00901CDF&quot;/&gt;&lt;wsp:rsid wsp:val=&quot;00906E72&quot;/&gt;&lt;wsp:rsid wsp:val=&quot;00936388&quot;/&gt;&lt;wsp:rsid wsp:val=&quot;00950E9A&quot;/&gt;&lt;wsp:rsid wsp:val=&quot;009611D4&quot;/&gt;&lt;wsp:rsid wsp:val=&quot;00973E08&quot;/&gt;&lt;wsp:rsid wsp:val=&quot;00985B8D&quot;/&gt;&lt;wsp:rsid wsp:val=&quot;009C1638&quot;/&gt;&lt;wsp:rsid wsp:val=&quot;009D077F&quot;/&gt;&lt;wsp:rsid wsp:val=&quot;009E2920&quot;/&gt;&lt;wsp:rsid wsp:val=&quot;009E6654&quot;/&gt;&lt;wsp:rsid wsp:val=&quot;00A026FC&quot;/&gt;&lt;wsp:rsid wsp:val=&quot;00A06D7A&quot;/&gt;&lt;wsp:rsid wsp:val=&quot;00A2375C&quot;/&gt;&lt;wsp:rsid wsp:val=&quot;00A3675F&quot;/&gt;&lt;wsp:rsid wsp:val=&quot;00A45515&quot;/&gt;&lt;wsp:rsid wsp:val=&quot;00A51BE7&quot;/&gt;&lt;wsp:rsid wsp:val=&quot;00A53B14&quot;/&gt;&lt;wsp:rsid wsp:val=&quot;00A62C12&quot;/&gt;&lt;wsp:rsid wsp:val=&quot;00A64A58&quot;/&gt;&lt;wsp:rsid wsp:val=&quot;00A654D8&quot;/&gt;&lt;wsp:rsid wsp:val=&quot;00A81CF7&quot;/&gt;&lt;wsp:rsid wsp:val=&quot;00A861DB&quot;/&gt;&lt;wsp:rsid wsp:val=&quot;00A956D4&quot;/&gt;&lt;wsp:rsid wsp:val=&quot;00AB0E64&quot;/&gt;&lt;wsp:rsid wsp:val=&quot;00AF2326&quot;/&gt;&lt;wsp:rsid wsp:val=&quot;00AF76E0&quot;/&gt;&lt;wsp:rsid wsp:val=&quot;00B03AFB&quot;/&gt;&lt;wsp:rsid wsp:val=&quot;00B136B1&quot;/&gt;&lt;wsp:rsid wsp:val=&quot;00B13FFB&quot;/&gt;&lt;wsp:rsid wsp:val=&quot;00B145CA&quot;/&gt;&lt;wsp:rsid wsp:val=&quot;00B2509D&quot;/&gt;&lt;wsp:rsid wsp:val=&quot;00B254F8&quot;/&gt;&lt;wsp:rsid wsp:val=&quot;00B27C5C&quot;/&gt;&lt;wsp:rsid wsp:val=&quot;00B32B7A&quot;/&gt;&lt;wsp:rsid wsp:val=&quot;00B52532&quot;/&gt;&lt;wsp:rsid wsp:val=&quot;00B87726&quot;/&gt;&lt;wsp:rsid wsp:val=&quot;00B97606&quot;/&gt;&lt;wsp:rsid wsp:val=&quot;00BA0E00&quot;/&gt;&lt;wsp:rsid wsp:val=&quot;00BA132A&quot;/&gt;&lt;wsp:rsid wsp:val=&quot;00BA6E40&quot;/&gt;&lt;wsp:rsid wsp:val=&quot;00BB0471&quot;/&gt;&lt;wsp:rsid wsp:val=&quot;00BB3FA8&quot;/&gt;&lt;wsp:rsid wsp:val=&quot;00BB5876&quot;/&gt;&lt;wsp:rsid wsp:val=&quot;00BD14F8&quot;/&gt;&lt;wsp:rsid wsp:val=&quot;00BD2679&quot;/&gt;&lt;wsp:rsid wsp:val=&quot;00BE57ED&quot;/&gt;&lt;wsp:rsid wsp:val=&quot;00BF2401&quot;/&gt;&lt;wsp:rsid wsp:val=&quot;00C16580&quot;/&gt;&lt;wsp:rsid wsp:val=&quot;00C27D80&quot;/&gt;&lt;wsp:rsid wsp:val=&quot;00C27E4A&quot;/&gt;&lt;wsp:rsid wsp:val=&quot;00C450F5&quot;/&gt;&lt;wsp:rsid wsp:val=&quot;00C45FA5&quot;/&gt;&lt;wsp:rsid wsp:val=&quot;00C57F55&quot;/&gt;&lt;wsp:rsid wsp:val=&quot;00C754BA&quot;/&gt;&lt;wsp:rsid wsp:val=&quot;00C85E61&quot;/&gt;&lt;wsp:rsid wsp:val=&quot;00C913BC&quot;/&gt;&lt;wsp:rsid wsp:val=&quot;00C91FE0&quot;/&gt;&lt;wsp:rsid wsp:val=&quot;00C9460C&quot;/&gt;&lt;wsp:rsid wsp:val=&quot;00CA309D&quot;/&gt;&lt;wsp:rsid wsp:val=&quot;00CA4068&quot;/&gt;&lt;wsp:rsid wsp:val=&quot;00CD101F&quot;/&gt;&lt;wsp:rsid wsp:val=&quot;00D05047&quot;/&gt;&lt;wsp:rsid wsp:val=&quot;00D15BA1&quot;/&gt;&lt;wsp:rsid wsp:val=&quot;00D2499D&quot;/&gt;&lt;wsp:rsid wsp:val=&quot;00D32D3D&quot;/&gt;&lt;wsp:rsid wsp:val=&quot;00D45F84&quot;/&gt;&lt;wsp:rsid wsp:val=&quot;00D4741C&quot;/&gt;&lt;wsp:rsid wsp:val=&quot;00D65285&quot;/&gt;&lt;wsp:rsid wsp:val=&quot;00D7607B&quot;/&gt;&lt;wsp:rsid wsp:val=&quot;00D845EC&quot;/&gt;&lt;wsp:rsid wsp:val=&quot;00D859BB&quot;/&gt;&lt;wsp:rsid wsp:val=&quot;00D938DB&quot;/&gt;&lt;wsp:rsid wsp:val=&quot;00D96B56&quot;/&gt;&lt;wsp:rsid wsp:val=&quot;00DA2BA5&quot;/&gt;&lt;wsp:rsid wsp:val=&quot;00DB3DA8&quot;/&gt;&lt;wsp:rsid wsp:val=&quot;00DD3C31&quot;/&gt;&lt;wsp:rsid wsp:val=&quot;00E04B0F&quot;/&gt;&lt;wsp:rsid wsp:val=&quot;00E0675A&quot;/&gt;&lt;wsp:rsid wsp:val=&quot;00E06A87&quot;/&gt;&lt;wsp:rsid wsp:val=&quot;00E0725A&quot;/&gt;&lt;wsp:rsid wsp:val=&quot;00E13E8F&quot;/&gt;&lt;wsp:rsid wsp:val=&quot;00E14059&quot;/&gt;&lt;wsp:rsid wsp:val=&quot;00E20AF2&quot;/&gt;&lt;wsp:rsid wsp:val=&quot;00E30513&quot;/&gt;&lt;wsp:rsid wsp:val=&quot;00E35ED9&quot;/&gt;&lt;wsp:rsid wsp:val=&quot;00E5393E&quot;/&gt;&lt;wsp:rsid wsp:val=&quot;00E610D3&quot;/&gt;&lt;wsp:rsid wsp:val=&quot;00E617C3&quot;/&gt;&lt;wsp:rsid wsp:val=&quot;00E758F1&quot;/&gt;&lt;wsp:rsid wsp:val=&quot;00E9213D&quot;/&gt;&lt;wsp:rsid wsp:val=&quot;00E947B0&quot;/&gt;&lt;wsp:rsid wsp:val=&quot;00EA1529&quot;/&gt;&lt;wsp:rsid wsp:val=&quot;00EB1051&quot;/&gt;&lt;wsp:rsid wsp:val=&quot;00EB698E&quot;/&gt;&lt;wsp:rsid wsp:val=&quot;00EE3BC1&quot;/&gt;&lt;wsp:rsid wsp:val=&quot;00EF21AD&quot;/&gt;&lt;wsp:rsid wsp:val=&quot;00F02A9F&quot;/&gt;&lt;wsp:rsid wsp:val=&quot;00F07EBF&quot;/&gt;&lt;wsp:rsid wsp:val=&quot;00F45F62&quot;/&gt;&lt;wsp:rsid wsp:val=&quot;00F918C0&quot;/&gt;&lt;wsp:rsid wsp:val=&quot;00F94099&quot;/&gt;&lt;wsp:rsid wsp:val=&quot;00FB5C9E&quot;/&gt;&lt;wsp:rsid wsp:val=&quot;00FB6F3A&quot;/&gt;&lt;wsp:rsid wsp:val=&quot;00FC5717&quot;/&gt;&lt;wsp:rsid wsp:val=&quot;00FD6A91&quot;/&gt;&lt;wsp:rsid wsp:val=&quot;00FE506C&quot;/&gt;&lt;/wsp:rsids&gt;&lt;/w:docPr&gt;&lt;w:body&gt;&lt;wx:sect&gt;&lt;w:p wsp:rsidR=&quot;00000000&quot; wsp:rsidRDefault=&quot;004A4602&quot; wsp:rsidP=&quot;004A4602&quot;&gt;&lt;m:oMathPara&gt;&lt;m:oMath&gt;&lt;m:sSub&gt;&lt;m:sSubPr&gt;&lt;m:ctrlPr&gt;&lt;w:rPr&gt;&lt;w:rFonts w:ascii=&quot;Cambria Math&quot; w:h-ansi=&quot;Cambria Math&quot; w:cs=&quot;Times New Roman&quot;/&gt;&lt;wx:font wx:val=&quot;Cambria Math&quot;/&gt;&lt;w:i/&gt;&lt;w:sz w:val=&quot;28&quot;/&gt;&lt;w:sz-cs w:val=&quot;28&quot;/&gt;&lt;/w:rPr&gt;&lt;/m:ctrlPr&gt;&lt;/m:sSubPr&gt;&lt;m:e&gt;&lt;m:r&gt;&lt;w:rPr&gt;&lt;w:rFonts w:ascii=&quot;Cambria Math&quot; w:h-ansi=&quot;Cambria Math&quot; w:cs=&quot;Times New Roman&quot;/&gt;&lt;wx:font wx:val=&quot;Cambria Math&quot;/&gt;&lt;w:i/&gt;&lt;w:sz w:val=&quot;28&quot;/&gt;&lt;w:sz-cs w:val=&quot;28&quot;/&gt;&lt;w:lang w:val=&quot;EN-US&quot;/&gt;&lt;/w:rPr&gt;&lt;m:t&gt;t&lt;/m:t&gt;&lt;/m:r&gt;&lt;/m:e&gt;&lt;m:sub&gt;&lt;m:r&gt;&lt;w:rPr&gt;&lt;w:rFonts w:ascii=&quot;Cambria Math&quot; w:h-ansi=&quot;Cambria Math&quot; w:cs=&quot;Times New Roman&quot;/&gt;&lt;wx:font wx:val=&quot;Cambria Math&quot;/&gt;&lt;w:i/&gt;&lt;w:sz w:val=&quot;28&quot;/&gt;&lt;w:sz-cs w:val=&quot;28&quot;/&gt;&lt;/w:rPr&gt;&lt;m:t&gt;РІСЃРї&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5" o:title="" chromakey="white"/>
          </v:shape>
        </w:pict>
      </w:r>
      <w:r w:rsidRPr="0049520D">
        <w:rPr>
          <w:rFonts w:ascii="Times New Roman" w:hAnsi="Times New Roman" w:cs="Times New Roman"/>
          <w:sz w:val="28"/>
          <w:szCs w:val="28"/>
        </w:rPr>
        <w:instrText xml:space="preserve"> </w:instrText>
      </w:r>
      <w:r w:rsidRPr="0049520D">
        <w:rPr>
          <w:rFonts w:ascii="Times New Roman" w:hAnsi="Times New Roman" w:cs="Times New Roman"/>
          <w:sz w:val="28"/>
          <w:szCs w:val="28"/>
        </w:rPr>
        <w:fldChar w:fldCharType="separate"/>
      </w:r>
      <w:r w:rsidRPr="0049520D">
        <w:rPr>
          <w:position w:val="-6"/>
        </w:rPr>
        <w:pict>
          <v:shape id="_x0000_i1057" type="#_x0000_t75" style="width:21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stylePaneFormatFilter w:val=&quot;3F01&quot;/&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7967&quot;/&gt;&lt;wsp:rsid wsp:val=&quot;000029D6&quot;/&gt;&lt;wsp:rsid wsp:val=&quot;00002C4D&quot;/&gt;&lt;wsp:rsid wsp:val=&quot;00017571&quot;/&gt;&lt;wsp:rsid wsp:val=&quot;00027105&quot;/&gt;&lt;wsp:rsid wsp:val=&quot;00033732&quot;/&gt;&lt;wsp:rsid wsp:val=&quot;00033F33&quot;/&gt;&lt;wsp:rsid wsp:val=&quot;000474BF&quot;/&gt;&lt;wsp:rsid wsp:val=&quot;00051CF3&quot;/&gt;&lt;wsp:rsid wsp:val=&quot;00060869&quot;/&gt;&lt;wsp:rsid wsp:val=&quot;000625C0&quot;/&gt;&lt;wsp:rsid wsp:val=&quot;00073578&quot;/&gt;&lt;wsp:rsid wsp:val=&quot;0007381A&quot;/&gt;&lt;wsp:rsid wsp:val=&quot;00076D95&quot;/&gt;&lt;wsp:rsid wsp:val=&quot;00080AC8&quot;/&gt;&lt;wsp:rsid wsp:val=&quot;00085754&quot;/&gt;&lt;wsp:rsid wsp:val=&quot;00086DEE&quot;/&gt;&lt;wsp:rsid wsp:val=&quot;00090228&quot;/&gt;&lt;wsp:rsid wsp:val=&quot;00094FC2&quot;/&gt;&lt;wsp:rsid wsp:val=&quot;000A0A94&quot;/&gt;&lt;wsp:rsid wsp:val=&quot;000B1DCA&quot;/&gt;&lt;wsp:rsid wsp:val=&quot;000B69E2&quot;/&gt;&lt;wsp:rsid wsp:val=&quot;000D4124&quot;/&gt;&lt;wsp:rsid wsp:val=&quot;000D6D2E&quot;/&gt;&lt;wsp:rsid wsp:val=&quot;000E0B24&quot;/&gt;&lt;wsp:rsid wsp:val=&quot;000E587C&quot;/&gt;&lt;wsp:rsid wsp:val=&quot;0015407B&quot;/&gt;&lt;wsp:rsid wsp:val=&quot;001556AA&quot;/&gt;&lt;wsp:rsid wsp:val=&quot;00173065&quot;/&gt;&lt;wsp:rsid wsp:val=&quot;00177F55&quot;/&gt;&lt;wsp:rsid wsp:val=&quot;00181CB6&quot;/&gt;&lt;wsp:rsid wsp:val=&quot;00195939&quot;/&gt;&lt;wsp:rsid wsp:val=&quot;001A0271&quot;/&gt;&lt;wsp:rsid wsp:val=&quot;001A3F32&quot;/&gt;&lt;wsp:rsid wsp:val=&quot;001A4AE0&quot;/&gt;&lt;wsp:rsid wsp:val=&quot;001B3810&quot;/&gt;&lt;wsp:rsid wsp:val=&quot;001B5BDD&quot;/&gt;&lt;wsp:rsid wsp:val=&quot;001C7C77&quot;/&gt;&lt;wsp:rsid wsp:val=&quot;001D6FF2&quot;/&gt;&lt;wsp:rsid wsp:val=&quot;001E08B2&quot;/&gt;&lt;wsp:rsid wsp:val=&quot;001E0A17&quot;/&gt;&lt;wsp:rsid wsp:val=&quot;002040FD&quot;/&gt;&lt;wsp:rsid wsp:val=&quot;00205FE0&quot;/&gt;&lt;wsp:rsid wsp:val=&quot;00206D1B&quot;/&gt;&lt;wsp:rsid wsp:val=&quot;0021372E&quot;/&gt;&lt;wsp:rsid wsp:val=&quot;002155CA&quot;/&gt;&lt;wsp:rsid wsp:val=&quot;00230FA3&quot;/&gt;&lt;wsp:rsid wsp:val=&quot;00242A24&quot;/&gt;&lt;wsp:rsid wsp:val=&quot;00246F22&quot;/&gt;&lt;wsp:rsid wsp:val=&quot;00251DB5&quot;/&gt;&lt;wsp:rsid wsp:val=&quot;00255836&quot;/&gt;&lt;wsp:rsid wsp:val=&quot;00273425&quot;/&gt;&lt;wsp:rsid wsp:val=&quot;00280B08&quot;/&gt;&lt;wsp:rsid wsp:val=&quot;00283806&quot;/&gt;&lt;wsp:rsid wsp:val=&quot;00287A81&quot;/&gt;&lt;wsp:rsid wsp:val=&quot;00293113&quot;/&gt;&lt;wsp:rsid wsp:val=&quot;002A2466&quot;/&gt;&lt;wsp:rsid wsp:val=&quot;002A5C24&quot;/&gt;&lt;wsp:rsid wsp:val=&quot;002B46DF&quot;/&gt;&lt;wsp:rsid wsp:val=&quot;002B5456&quot;/&gt;&lt;wsp:rsid wsp:val=&quot;002E407E&quot;/&gt;&lt;wsp:rsid wsp:val=&quot;00306714&quot;/&gt;&lt;wsp:rsid wsp:val=&quot;0036029F&quot;/&gt;&lt;wsp:rsid wsp:val=&quot;00363F07&quot;/&gt;&lt;wsp:rsid wsp:val=&quot;003644EE&quot;/&gt;&lt;wsp:rsid wsp:val=&quot;00372256&quot;/&gt;&lt;wsp:rsid wsp:val=&quot;00373D04&quot;/&gt;&lt;wsp:rsid wsp:val=&quot;00381C9D&quot;/&gt;&lt;wsp:rsid wsp:val=&quot;00381D49&quot;/&gt;&lt;wsp:rsid wsp:val=&quot;003874E0&quot;/&gt;&lt;wsp:rsid wsp:val=&quot;003963DE&quot;/&gt;&lt;wsp:rsid wsp:val=&quot;003B41A7&quot;/&gt;&lt;wsp:rsid wsp:val=&quot;003C472E&quot;/&gt;&lt;wsp:rsid wsp:val=&quot;003D0D3C&quot;/&gt;&lt;wsp:rsid wsp:val=&quot;003D1F8C&quot;/&gt;&lt;wsp:rsid wsp:val=&quot;00405D96&quot;/&gt;&lt;wsp:rsid wsp:val=&quot;00406458&quot;/&gt;&lt;wsp:rsid wsp:val=&quot;00411DF4&quot;/&gt;&lt;wsp:rsid wsp:val=&quot;00414304&quot;/&gt;&lt;wsp:rsid wsp:val=&quot;00420762&quot;/&gt;&lt;wsp:rsid wsp:val=&quot;00451827&quot;/&gt;&lt;wsp:rsid wsp:val=&quot;00467F24&quot;/&gt;&lt;wsp:rsid wsp:val=&quot;00475886&quot;/&gt;&lt;wsp:rsid wsp:val=&quot;0048362D&quot;/&gt;&lt;wsp:rsid wsp:val=&quot;0049520D&quot;/&gt;&lt;wsp:rsid wsp:val=&quot;004A21E0&quot;/&gt;&lt;wsp:rsid wsp:val=&quot;004A4602&quot;/&gt;&lt;wsp:rsid wsp:val=&quot;004A722A&quot;/&gt;&lt;wsp:rsid wsp:val=&quot;004D4ACD&quot;/&gt;&lt;wsp:rsid wsp:val=&quot;00510687&quot;/&gt;&lt;wsp:rsid wsp:val=&quot;00537744&quot;/&gt;&lt;wsp:rsid wsp:val=&quot;005402BE&quot;/&gt;&lt;wsp:rsid wsp:val=&quot;0057003C&quot;/&gt;&lt;wsp:rsid wsp:val=&quot;00577FF7&quot;/&gt;&lt;wsp:rsid wsp:val=&quot;00592609&quot;/&gt;&lt;wsp:rsid wsp:val=&quot;005B0060&quot;/&gt;&lt;wsp:rsid wsp:val=&quot;005D634F&quot;/&gt;&lt;wsp:rsid wsp:val=&quot;005E0BB9&quot;/&gt;&lt;wsp:rsid wsp:val=&quot;005E7967&quot;/&gt;&lt;wsp:rsid wsp:val=&quot;006003FA&quot;/&gt;&lt;wsp:rsid wsp:val=&quot;00613EE0&quot;/&gt;&lt;wsp:rsid wsp:val=&quot;0061571C&quot;/&gt;&lt;wsp:rsid wsp:val=&quot;006230FC&quot;/&gt;&lt;wsp:rsid wsp:val=&quot;0063638F&quot;/&gt;&lt;wsp:rsid wsp:val=&quot;00640E53&quot;/&gt;&lt;wsp:rsid wsp:val=&quot;006678CB&quot;/&gt;&lt;wsp:rsid wsp:val=&quot;006928ED&quot;/&gt;&lt;wsp:rsid wsp:val=&quot;006A3994&quot;/&gt;&lt;wsp:rsid wsp:val=&quot;006B2D90&quot;/&gt;&lt;wsp:rsid wsp:val=&quot;006B345C&quot;/&gt;&lt;wsp:rsid wsp:val=&quot;006B6E40&quot;/&gt;&lt;wsp:rsid wsp:val=&quot;006C626F&quot;/&gt;&lt;wsp:rsid wsp:val=&quot;006E19E2&quot;/&gt;&lt;wsp:rsid wsp:val=&quot;00705012&quot;/&gt;&lt;wsp:rsid wsp:val=&quot;00715F3C&quot;/&gt;&lt;wsp:rsid wsp:val=&quot;00724CB8&quot;/&gt;&lt;wsp:rsid wsp:val=&quot;007335C2&quot;/&gt;&lt;wsp:rsid wsp:val=&quot;00734329&quot;/&gt;&lt;wsp:rsid wsp:val=&quot;007620A1&quot;/&gt;&lt;wsp:rsid wsp:val=&quot;00772C38&quot;/&gt;&lt;wsp:rsid wsp:val=&quot;007947FA&quot;/&gt;&lt;wsp:rsid wsp:val=&quot;007C72DD&quot;/&gt;&lt;wsp:rsid wsp:val=&quot;007E7304&quot;/&gt;&lt;wsp:rsid wsp:val=&quot;008038BC&quot;/&gt;&lt;wsp:rsid wsp:val=&quot;0081351E&quot;/&gt;&lt;wsp:rsid wsp:val=&quot;00842133&quot;/&gt;&lt;wsp:rsid wsp:val=&quot;00853250&quot;/&gt;&lt;wsp:rsid wsp:val=&quot;008533EE&quot;/&gt;&lt;wsp:rsid wsp:val=&quot;008869F0&quot;/&gt;&lt;wsp:rsid wsp:val=&quot;00891F55&quot;/&gt;&lt;wsp:rsid wsp:val=&quot;008A1A49&quot;/&gt;&lt;wsp:rsid wsp:val=&quot;008C0D75&quot;/&gt;&lt;wsp:rsid wsp:val=&quot;008C0EE6&quot;/&gt;&lt;wsp:rsid wsp:val=&quot;008E2629&quot;/&gt;&lt;wsp:rsid wsp:val=&quot;00901CDF&quot;/&gt;&lt;wsp:rsid wsp:val=&quot;00906E72&quot;/&gt;&lt;wsp:rsid wsp:val=&quot;00936388&quot;/&gt;&lt;wsp:rsid wsp:val=&quot;00950E9A&quot;/&gt;&lt;wsp:rsid wsp:val=&quot;009611D4&quot;/&gt;&lt;wsp:rsid wsp:val=&quot;00973E08&quot;/&gt;&lt;wsp:rsid wsp:val=&quot;00985B8D&quot;/&gt;&lt;wsp:rsid wsp:val=&quot;009C1638&quot;/&gt;&lt;wsp:rsid wsp:val=&quot;009D077F&quot;/&gt;&lt;wsp:rsid wsp:val=&quot;009E2920&quot;/&gt;&lt;wsp:rsid wsp:val=&quot;009E6654&quot;/&gt;&lt;wsp:rsid wsp:val=&quot;00A026FC&quot;/&gt;&lt;wsp:rsid wsp:val=&quot;00A06D7A&quot;/&gt;&lt;wsp:rsid wsp:val=&quot;00A2375C&quot;/&gt;&lt;wsp:rsid wsp:val=&quot;00A3675F&quot;/&gt;&lt;wsp:rsid wsp:val=&quot;00A45515&quot;/&gt;&lt;wsp:rsid wsp:val=&quot;00A51BE7&quot;/&gt;&lt;wsp:rsid wsp:val=&quot;00A53B14&quot;/&gt;&lt;wsp:rsid wsp:val=&quot;00A62C12&quot;/&gt;&lt;wsp:rsid wsp:val=&quot;00A64A58&quot;/&gt;&lt;wsp:rsid wsp:val=&quot;00A654D8&quot;/&gt;&lt;wsp:rsid wsp:val=&quot;00A81CF7&quot;/&gt;&lt;wsp:rsid wsp:val=&quot;00A861DB&quot;/&gt;&lt;wsp:rsid wsp:val=&quot;00A956D4&quot;/&gt;&lt;wsp:rsid wsp:val=&quot;00AB0E64&quot;/&gt;&lt;wsp:rsid wsp:val=&quot;00AF2326&quot;/&gt;&lt;wsp:rsid wsp:val=&quot;00AF76E0&quot;/&gt;&lt;wsp:rsid wsp:val=&quot;00B03AFB&quot;/&gt;&lt;wsp:rsid wsp:val=&quot;00B136B1&quot;/&gt;&lt;wsp:rsid wsp:val=&quot;00B13FFB&quot;/&gt;&lt;wsp:rsid wsp:val=&quot;00B145CA&quot;/&gt;&lt;wsp:rsid wsp:val=&quot;00B2509D&quot;/&gt;&lt;wsp:rsid wsp:val=&quot;00B254F8&quot;/&gt;&lt;wsp:rsid wsp:val=&quot;00B27C5C&quot;/&gt;&lt;wsp:rsid wsp:val=&quot;00B32B7A&quot;/&gt;&lt;wsp:rsid wsp:val=&quot;00B52532&quot;/&gt;&lt;wsp:rsid wsp:val=&quot;00B87726&quot;/&gt;&lt;wsp:rsid wsp:val=&quot;00B97606&quot;/&gt;&lt;wsp:rsid wsp:val=&quot;00BA0E00&quot;/&gt;&lt;wsp:rsid wsp:val=&quot;00BA132A&quot;/&gt;&lt;wsp:rsid wsp:val=&quot;00BA6E40&quot;/&gt;&lt;wsp:rsid wsp:val=&quot;00BB0471&quot;/&gt;&lt;wsp:rsid wsp:val=&quot;00BB3FA8&quot;/&gt;&lt;wsp:rsid wsp:val=&quot;00BB5876&quot;/&gt;&lt;wsp:rsid wsp:val=&quot;00BD14F8&quot;/&gt;&lt;wsp:rsid wsp:val=&quot;00BD2679&quot;/&gt;&lt;wsp:rsid wsp:val=&quot;00BE57ED&quot;/&gt;&lt;wsp:rsid wsp:val=&quot;00BF2401&quot;/&gt;&lt;wsp:rsid wsp:val=&quot;00C16580&quot;/&gt;&lt;wsp:rsid wsp:val=&quot;00C27D80&quot;/&gt;&lt;wsp:rsid wsp:val=&quot;00C27E4A&quot;/&gt;&lt;wsp:rsid wsp:val=&quot;00C450F5&quot;/&gt;&lt;wsp:rsid wsp:val=&quot;00C45FA5&quot;/&gt;&lt;wsp:rsid wsp:val=&quot;00C57F55&quot;/&gt;&lt;wsp:rsid wsp:val=&quot;00C754BA&quot;/&gt;&lt;wsp:rsid wsp:val=&quot;00C85E61&quot;/&gt;&lt;wsp:rsid wsp:val=&quot;00C913BC&quot;/&gt;&lt;wsp:rsid wsp:val=&quot;00C91FE0&quot;/&gt;&lt;wsp:rsid wsp:val=&quot;00C9460C&quot;/&gt;&lt;wsp:rsid wsp:val=&quot;00CA309D&quot;/&gt;&lt;wsp:rsid wsp:val=&quot;00CA4068&quot;/&gt;&lt;wsp:rsid wsp:val=&quot;00CD101F&quot;/&gt;&lt;wsp:rsid wsp:val=&quot;00D05047&quot;/&gt;&lt;wsp:rsid wsp:val=&quot;00D15BA1&quot;/&gt;&lt;wsp:rsid wsp:val=&quot;00D2499D&quot;/&gt;&lt;wsp:rsid wsp:val=&quot;00D32D3D&quot;/&gt;&lt;wsp:rsid wsp:val=&quot;00D45F84&quot;/&gt;&lt;wsp:rsid wsp:val=&quot;00D4741C&quot;/&gt;&lt;wsp:rsid wsp:val=&quot;00D65285&quot;/&gt;&lt;wsp:rsid wsp:val=&quot;00D7607B&quot;/&gt;&lt;wsp:rsid wsp:val=&quot;00D845EC&quot;/&gt;&lt;wsp:rsid wsp:val=&quot;00D859BB&quot;/&gt;&lt;wsp:rsid wsp:val=&quot;00D938DB&quot;/&gt;&lt;wsp:rsid wsp:val=&quot;00D96B56&quot;/&gt;&lt;wsp:rsid wsp:val=&quot;00DA2BA5&quot;/&gt;&lt;wsp:rsid wsp:val=&quot;00DB3DA8&quot;/&gt;&lt;wsp:rsid wsp:val=&quot;00DD3C31&quot;/&gt;&lt;wsp:rsid wsp:val=&quot;00E04B0F&quot;/&gt;&lt;wsp:rsid wsp:val=&quot;00E0675A&quot;/&gt;&lt;wsp:rsid wsp:val=&quot;00E06A87&quot;/&gt;&lt;wsp:rsid wsp:val=&quot;00E0725A&quot;/&gt;&lt;wsp:rsid wsp:val=&quot;00E13E8F&quot;/&gt;&lt;wsp:rsid wsp:val=&quot;00E14059&quot;/&gt;&lt;wsp:rsid wsp:val=&quot;00E20AF2&quot;/&gt;&lt;wsp:rsid wsp:val=&quot;00E30513&quot;/&gt;&lt;wsp:rsid wsp:val=&quot;00E35ED9&quot;/&gt;&lt;wsp:rsid wsp:val=&quot;00E5393E&quot;/&gt;&lt;wsp:rsid wsp:val=&quot;00E610D3&quot;/&gt;&lt;wsp:rsid wsp:val=&quot;00E617C3&quot;/&gt;&lt;wsp:rsid wsp:val=&quot;00E758F1&quot;/&gt;&lt;wsp:rsid wsp:val=&quot;00E9213D&quot;/&gt;&lt;wsp:rsid wsp:val=&quot;00E947B0&quot;/&gt;&lt;wsp:rsid wsp:val=&quot;00EA1529&quot;/&gt;&lt;wsp:rsid wsp:val=&quot;00EB1051&quot;/&gt;&lt;wsp:rsid wsp:val=&quot;00EB698E&quot;/&gt;&lt;wsp:rsid wsp:val=&quot;00EE3BC1&quot;/&gt;&lt;wsp:rsid wsp:val=&quot;00EF21AD&quot;/&gt;&lt;wsp:rsid wsp:val=&quot;00F02A9F&quot;/&gt;&lt;wsp:rsid wsp:val=&quot;00F07EBF&quot;/&gt;&lt;wsp:rsid wsp:val=&quot;00F45F62&quot;/&gt;&lt;wsp:rsid wsp:val=&quot;00F918C0&quot;/&gt;&lt;wsp:rsid wsp:val=&quot;00F94099&quot;/&gt;&lt;wsp:rsid wsp:val=&quot;00FB5C9E&quot;/&gt;&lt;wsp:rsid wsp:val=&quot;00FB6F3A&quot;/&gt;&lt;wsp:rsid wsp:val=&quot;00FC5717&quot;/&gt;&lt;wsp:rsid wsp:val=&quot;00FD6A91&quot;/&gt;&lt;wsp:rsid wsp:val=&quot;00FE506C&quot;/&gt;&lt;/wsp:rsids&gt;&lt;/w:docPr&gt;&lt;w:body&gt;&lt;wx:sect&gt;&lt;w:p wsp:rsidR=&quot;00000000&quot; wsp:rsidRDefault=&quot;004A4602&quot; wsp:rsidP=&quot;004A4602&quot;&gt;&lt;m:oMathPara&gt;&lt;m:oMath&gt;&lt;m:sSub&gt;&lt;m:sSubPr&gt;&lt;m:ctrlPr&gt;&lt;w:rPr&gt;&lt;w:rFonts w:ascii=&quot;Cambria Math&quot; w:h-ansi=&quot;Cambria Math&quot; w:cs=&quot;Times New Roman&quot;/&gt;&lt;wx:font wx:val=&quot;Cambria Math&quot;/&gt;&lt;w:i/&gt;&lt;w:sz w:val=&quot;28&quot;/&gt;&lt;w:sz-cs w:val=&quot;28&quot;/&gt;&lt;/w:rPr&gt;&lt;/m:ctrlPr&gt;&lt;/m:sSubPr&gt;&lt;m:e&gt;&lt;m:r&gt;&lt;w:rPr&gt;&lt;w:rFonts w:ascii=&quot;Cambria Math&quot; w:h-ansi=&quot;Cambria Math&quot; w:cs=&quot;Times New Roman&quot;/&gt;&lt;wx:font wx:val=&quot;Cambria Math&quot;/&gt;&lt;w:i/&gt;&lt;w:sz w:val=&quot;28&quot;/&gt;&lt;w:sz-cs w:val=&quot;28&quot;/&gt;&lt;w:lang w:val=&quot;EN-US&quot;/&gt;&lt;/w:rPr&gt;&lt;m:t&gt;t&lt;/m:t&gt;&lt;/m:r&gt;&lt;/m:e&gt;&lt;m:sub&gt;&lt;m:r&gt;&lt;w:rPr&gt;&lt;w:rFonts w:ascii=&quot;Cambria Math&quot; w:h-ansi=&quot;Cambria Math&quot; w:cs=&quot;Times New Roman&quot;/&gt;&lt;wx:font wx:val=&quot;Cambria Math&quot;/&gt;&lt;w:i/&gt;&lt;w:sz w:val=&quot;28&quot;/&gt;&lt;w:sz-cs w:val=&quot;28&quot;/&gt;&lt;/w:rPr&gt;&lt;m:t&gt;РІСЃРї&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5" o:title="" chromakey="white"/>
          </v:shape>
        </w:pict>
      </w:r>
      <w:r w:rsidRPr="0049520D">
        <w:rPr>
          <w:rFonts w:ascii="Times New Roman" w:hAnsi="Times New Roman" w:cs="Times New Roman"/>
          <w:sz w:val="28"/>
          <w:szCs w:val="28"/>
        </w:rPr>
        <w:fldChar w:fldCharType="end"/>
      </w:r>
      <w:r>
        <w:rPr>
          <w:rFonts w:ascii="Times New Roman" w:hAnsi="Times New Roman" w:cs="Times New Roman"/>
          <w:sz w:val="28"/>
          <w:szCs w:val="28"/>
        </w:rPr>
        <w:t>–</w:t>
      </w:r>
      <w:r w:rsidRPr="009804F2">
        <w:rPr>
          <w:rFonts w:ascii="Times New Roman" w:hAnsi="Times New Roman" w:cs="Times New Roman"/>
          <w:sz w:val="28"/>
          <w:szCs w:val="28"/>
        </w:rPr>
        <w:t xml:space="preserve"> вспомогате</w:t>
      </w:r>
      <w:r>
        <w:rPr>
          <w:rFonts w:ascii="Times New Roman" w:hAnsi="Times New Roman" w:cs="Times New Roman"/>
          <w:sz w:val="28"/>
          <w:szCs w:val="28"/>
        </w:rPr>
        <w:t>льное время на цикл, с.</w:t>
      </w:r>
    </w:p>
    <w:p w:rsidR="00DF6FF5" w:rsidRDefault="00DF6FF5" w:rsidP="00B4580C">
      <w:pPr>
        <w:spacing w:line="360" w:lineRule="auto"/>
        <w:ind w:firstLine="709"/>
        <w:jc w:val="both"/>
        <w:rPr>
          <w:rFonts w:ascii="Times New Roman" w:hAnsi="Times New Roman" w:cs="Times New Roman"/>
          <w:sz w:val="28"/>
          <w:szCs w:val="28"/>
        </w:rPr>
      </w:pPr>
      <w:r w:rsidRPr="009804F2">
        <w:rPr>
          <w:rFonts w:ascii="Times New Roman" w:hAnsi="Times New Roman" w:cs="Times New Roman"/>
          <w:sz w:val="28"/>
          <w:szCs w:val="28"/>
        </w:rPr>
        <w:t xml:space="preserve">Время загрузки продувочного котла определяется исходя </w:t>
      </w:r>
      <w:r w:rsidRPr="009C5EE4">
        <w:rPr>
          <w:rFonts w:ascii="Times New Roman" w:hAnsi="Times New Roman" w:cs="Times New Roman"/>
          <w:sz w:val="28"/>
          <w:szCs w:val="28"/>
        </w:rPr>
        <w:t xml:space="preserve">из </w:t>
      </w:r>
      <w:r w:rsidRPr="009804F2">
        <w:rPr>
          <w:rFonts w:ascii="Times New Roman" w:hAnsi="Times New Roman" w:cs="Times New Roman"/>
          <w:sz w:val="28"/>
          <w:szCs w:val="28"/>
        </w:rPr>
        <w:t>прои</w:t>
      </w:r>
      <w:r w:rsidRPr="009804F2">
        <w:rPr>
          <w:rFonts w:ascii="Times New Roman" w:hAnsi="Times New Roman" w:cs="Times New Roman"/>
          <w:sz w:val="28"/>
          <w:szCs w:val="28"/>
        </w:rPr>
        <w:t>з</w:t>
      </w:r>
      <w:r w:rsidRPr="009804F2">
        <w:rPr>
          <w:rFonts w:ascii="Times New Roman" w:hAnsi="Times New Roman" w:cs="Times New Roman"/>
          <w:sz w:val="28"/>
          <w:szCs w:val="28"/>
        </w:rPr>
        <w:t>водительности устройств загружающих котёл:</w:t>
      </w:r>
    </w:p>
    <w:tbl>
      <w:tblPr>
        <w:tblW w:w="9586" w:type="dxa"/>
        <w:tblInd w:w="20" w:type="dxa"/>
        <w:tblLook w:val="00A0"/>
      </w:tblPr>
      <w:tblGrid>
        <w:gridCol w:w="8877"/>
        <w:gridCol w:w="709"/>
      </w:tblGrid>
      <w:tr w:rsidR="00DF6FF5" w:rsidRPr="009804F2" w:rsidTr="00B4580C">
        <w:tc>
          <w:tcPr>
            <w:tcW w:w="8877" w:type="dxa"/>
          </w:tcPr>
          <w:p w:rsidR="00DF6FF5" w:rsidRPr="0049520D" w:rsidRDefault="00DF6FF5" w:rsidP="00B4580C">
            <w:pPr>
              <w:spacing w:line="360" w:lineRule="auto"/>
              <w:ind w:firstLine="709"/>
              <w:jc w:val="both"/>
              <w:rPr>
                <w:rFonts w:ascii="Times New Roman" w:hAnsi="Times New Roman"/>
                <w:sz w:val="28"/>
                <w:szCs w:val="28"/>
              </w:rPr>
            </w:pPr>
            <w:r w:rsidRPr="0049520D">
              <w:pict>
                <v:shape id="_x0000_i1058" type="#_x0000_t75" style="width:1in;height:34.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stylePaneFormatFilter w:val=&quot;3F01&quot;/&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7967&quot;/&gt;&lt;wsp:rsid wsp:val=&quot;000029D6&quot;/&gt;&lt;wsp:rsid wsp:val=&quot;00002C4D&quot;/&gt;&lt;wsp:rsid wsp:val=&quot;00017571&quot;/&gt;&lt;wsp:rsid wsp:val=&quot;00027105&quot;/&gt;&lt;wsp:rsid wsp:val=&quot;00033732&quot;/&gt;&lt;wsp:rsid wsp:val=&quot;00033F33&quot;/&gt;&lt;wsp:rsid wsp:val=&quot;000474BF&quot;/&gt;&lt;wsp:rsid wsp:val=&quot;00051CF3&quot;/&gt;&lt;wsp:rsid wsp:val=&quot;00060869&quot;/&gt;&lt;wsp:rsid wsp:val=&quot;000625C0&quot;/&gt;&lt;wsp:rsid wsp:val=&quot;00073578&quot;/&gt;&lt;wsp:rsid wsp:val=&quot;0007381A&quot;/&gt;&lt;wsp:rsid wsp:val=&quot;00076D95&quot;/&gt;&lt;wsp:rsid wsp:val=&quot;00080AC8&quot;/&gt;&lt;wsp:rsid wsp:val=&quot;00085754&quot;/&gt;&lt;wsp:rsid wsp:val=&quot;00086DEE&quot;/&gt;&lt;wsp:rsid wsp:val=&quot;00090228&quot;/&gt;&lt;wsp:rsid wsp:val=&quot;00094FC2&quot;/&gt;&lt;wsp:rsid wsp:val=&quot;000A0A94&quot;/&gt;&lt;wsp:rsid wsp:val=&quot;000B1DCA&quot;/&gt;&lt;wsp:rsid wsp:val=&quot;000B69E2&quot;/&gt;&lt;wsp:rsid wsp:val=&quot;000D4124&quot;/&gt;&lt;wsp:rsid wsp:val=&quot;000D6D2E&quot;/&gt;&lt;wsp:rsid wsp:val=&quot;000E0B24&quot;/&gt;&lt;wsp:rsid wsp:val=&quot;000E587C&quot;/&gt;&lt;wsp:rsid wsp:val=&quot;0015407B&quot;/&gt;&lt;wsp:rsid wsp:val=&quot;001556AA&quot;/&gt;&lt;wsp:rsid wsp:val=&quot;00173065&quot;/&gt;&lt;wsp:rsid wsp:val=&quot;00177F55&quot;/&gt;&lt;wsp:rsid wsp:val=&quot;00181CB6&quot;/&gt;&lt;wsp:rsid wsp:val=&quot;00195939&quot;/&gt;&lt;wsp:rsid wsp:val=&quot;001A0271&quot;/&gt;&lt;wsp:rsid wsp:val=&quot;001A3F32&quot;/&gt;&lt;wsp:rsid wsp:val=&quot;001A4AE0&quot;/&gt;&lt;wsp:rsid wsp:val=&quot;001B3810&quot;/&gt;&lt;wsp:rsid wsp:val=&quot;001B5BDD&quot;/&gt;&lt;wsp:rsid wsp:val=&quot;001C7C77&quot;/&gt;&lt;wsp:rsid wsp:val=&quot;001D6FF2&quot;/&gt;&lt;wsp:rsid wsp:val=&quot;001E08B2&quot;/&gt;&lt;wsp:rsid wsp:val=&quot;001E0A17&quot;/&gt;&lt;wsp:rsid wsp:val=&quot;002040FD&quot;/&gt;&lt;wsp:rsid wsp:val=&quot;00205FE0&quot;/&gt;&lt;wsp:rsid wsp:val=&quot;00206D1B&quot;/&gt;&lt;wsp:rsid wsp:val=&quot;0021372E&quot;/&gt;&lt;wsp:rsid wsp:val=&quot;002155CA&quot;/&gt;&lt;wsp:rsid wsp:val=&quot;00230FA3&quot;/&gt;&lt;wsp:rsid wsp:val=&quot;00242A24&quot;/&gt;&lt;wsp:rsid wsp:val=&quot;00246F22&quot;/&gt;&lt;wsp:rsid wsp:val=&quot;00251DB5&quot;/&gt;&lt;wsp:rsid wsp:val=&quot;00255836&quot;/&gt;&lt;wsp:rsid wsp:val=&quot;00273425&quot;/&gt;&lt;wsp:rsid wsp:val=&quot;00280B08&quot;/&gt;&lt;wsp:rsid wsp:val=&quot;00283806&quot;/&gt;&lt;wsp:rsid wsp:val=&quot;00287A81&quot;/&gt;&lt;wsp:rsid wsp:val=&quot;00293113&quot;/&gt;&lt;wsp:rsid wsp:val=&quot;002A2466&quot;/&gt;&lt;wsp:rsid wsp:val=&quot;002A5C24&quot;/&gt;&lt;wsp:rsid wsp:val=&quot;002B46DF&quot;/&gt;&lt;wsp:rsid wsp:val=&quot;002B5456&quot;/&gt;&lt;wsp:rsid wsp:val=&quot;002E407E&quot;/&gt;&lt;wsp:rsid wsp:val=&quot;00306714&quot;/&gt;&lt;wsp:rsid wsp:val=&quot;0036029F&quot;/&gt;&lt;wsp:rsid wsp:val=&quot;00363F07&quot;/&gt;&lt;wsp:rsid wsp:val=&quot;003644EE&quot;/&gt;&lt;wsp:rsid wsp:val=&quot;00372256&quot;/&gt;&lt;wsp:rsid wsp:val=&quot;00373D04&quot;/&gt;&lt;wsp:rsid wsp:val=&quot;00381C9D&quot;/&gt;&lt;wsp:rsid wsp:val=&quot;00381D49&quot;/&gt;&lt;wsp:rsid wsp:val=&quot;003874E0&quot;/&gt;&lt;wsp:rsid wsp:val=&quot;003963DE&quot;/&gt;&lt;wsp:rsid wsp:val=&quot;003B41A7&quot;/&gt;&lt;wsp:rsid wsp:val=&quot;003C472E&quot;/&gt;&lt;wsp:rsid wsp:val=&quot;003D0D3C&quot;/&gt;&lt;wsp:rsid wsp:val=&quot;003D1F8C&quot;/&gt;&lt;wsp:rsid wsp:val=&quot;00405D96&quot;/&gt;&lt;wsp:rsid wsp:val=&quot;00406458&quot;/&gt;&lt;wsp:rsid wsp:val=&quot;00411DF4&quot;/&gt;&lt;wsp:rsid wsp:val=&quot;00414304&quot;/&gt;&lt;wsp:rsid wsp:val=&quot;00420762&quot;/&gt;&lt;wsp:rsid wsp:val=&quot;00451827&quot;/&gt;&lt;wsp:rsid wsp:val=&quot;00467F24&quot;/&gt;&lt;wsp:rsid wsp:val=&quot;00475886&quot;/&gt;&lt;wsp:rsid wsp:val=&quot;0048362D&quot;/&gt;&lt;wsp:rsid wsp:val=&quot;0049520D&quot;/&gt;&lt;wsp:rsid wsp:val=&quot;004A21E0&quot;/&gt;&lt;wsp:rsid wsp:val=&quot;004A722A&quot;/&gt;&lt;wsp:rsid wsp:val=&quot;004D4ACD&quot;/&gt;&lt;wsp:rsid wsp:val=&quot;00510687&quot;/&gt;&lt;wsp:rsid wsp:val=&quot;00537744&quot;/&gt;&lt;wsp:rsid wsp:val=&quot;005402BE&quot;/&gt;&lt;wsp:rsid wsp:val=&quot;0057003C&quot;/&gt;&lt;wsp:rsid wsp:val=&quot;00577FF7&quot;/&gt;&lt;wsp:rsid wsp:val=&quot;00592609&quot;/&gt;&lt;wsp:rsid wsp:val=&quot;005B0060&quot;/&gt;&lt;wsp:rsid wsp:val=&quot;005D634F&quot;/&gt;&lt;wsp:rsid wsp:val=&quot;005E0BB9&quot;/&gt;&lt;wsp:rsid wsp:val=&quot;005E7967&quot;/&gt;&lt;wsp:rsid wsp:val=&quot;006003FA&quot;/&gt;&lt;wsp:rsid wsp:val=&quot;00613EE0&quot;/&gt;&lt;wsp:rsid wsp:val=&quot;0061571C&quot;/&gt;&lt;wsp:rsid wsp:val=&quot;006230FC&quot;/&gt;&lt;wsp:rsid wsp:val=&quot;0063638F&quot;/&gt;&lt;wsp:rsid wsp:val=&quot;00640E53&quot;/&gt;&lt;wsp:rsid wsp:val=&quot;006678CB&quot;/&gt;&lt;wsp:rsid wsp:val=&quot;006928ED&quot;/&gt;&lt;wsp:rsid wsp:val=&quot;006A3994&quot;/&gt;&lt;wsp:rsid wsp:val=&quot;006B2D90&quot;/&gt;&lt;wsp:rsid wsp:val=&quot;006B345C&quot;/&gt;&lt;wsp:rsid wsp:val=&quot;006B6E40&quot;/&gt;&lt;wsp:rsid wsp:val=&quot;006C626F&quot;/&gt;&lt;wsp:rsid wsp:val=&quot;006E19E2&quot;/&gt;&lt;wsp:rsid wsp:val=&quot;00705012&quot;/&gt;&lt;wsp:rsid wsp:val=&quot;00715F3C&quot;/&gt;&lt;wsp:rsid wsp:val=&quot;00724CB8&quot;/&gt;&lt;wsp:rsid wsp:val=&quot;007335C2&quot;/&gt;&lt;wsp:rsid wsp:val=&quot;00734329&quot;/&gt;&lt;wsp:rsid wsp:val=&quot;007620A1&quot;/&gt;&lt;wsp:rsid wsp:val=&quot;00772C38&quot;/&gt;&lt;wsp:rsid wsp:val=&quot;007947FA&quot;/&gt;&lt;wsp:rsid wsp:val=&quot;007C72DD&quot;/&gt;&lt;wsp:rsid wsp:val=&quot;007E7304&quot;/&gt;&lt;wsp:rsid wsp:val=&quot;008038BC&quot;/&gt;&lt;wsp:rsid wsp:val=&quot;0081351E&quot;/&gt;&lt;wsp:rsid wsp:val=&quot;00842133&quot;/&gt;&lt;wsp:rsid wsp:val=&quot;00853250&quot;/&gt;&lt;wsp:rsid wsp:val=&quot;008533EE&quot;/&gt;&lt;wsp:rsid wsp:val=&quot;008869F0&quot;/&gt;&lt;wsp:rsid wsp:val=&quot;00891F55&quot;/&gt;&lt;wsp:rsid wsp:val=&quot;008A1A49&quot;/&gt;&lt;wsp:rsid wsp:val=&quot;008C0D75&quot;/&gt;&lt;wsp:rsid wsp:val=&quot;008C0EE6&quot;/&gt;&lt;wsp:rsid wsp:val=&quot;008E2629&quot;/&gt;&lt;wsp:rsid wsp:val=&quot;00901CDF&quot;/&gt;&lt;wsp:rsid wsp:val=&quot;00906E72&quot;/&gt;&lt;wsp:rsid wsp:val=&quot;00936388&quot;/&gt;&lt;wsp:rsid wsp:val=&quot;00950E9A&quot;/&gt;&lt;wsp:rsid wsp:val=&quot;009611D4&quot;/&gt;&lt;wsp:rsid wsp:val=&quot;00973E08&quot;/&gt;&lt;wsp:rsid wsp:val=&quot;00985B8D&quot;/&gt;&lt;wsp:rsid wsp:val=&quot;009C1638&quot;/&gt;&lt;wsp:rsid wsp:val=&quot;009D077F&quot;/&gt;&lt;wsp:rsid wsp:val=&quot;009E2920&quot;/&gt;&lt;wsp:rsid wsp:val=&quot;009E6654&quot;/&gt;&lt;wsp:rsid wsp:val=&quot;00A026FC&quot;/&gt;&lt;wsp:rsid wsp:val=&quot;00A06D7A&quot;/&gt;&lt;wsp:rsid wsp:val=&quot;00A2375C&quot;/&gt;&lt;wsp:rsid wsp:val=&quot;00A3675F&quot;/&gt;&lt;wsp:rsid wsp:val=&quot;00A45515&quot;/&gt;&lt;wsp:rsid wsp:val=&quot;00A51BE7&quot;/&gt;&lt;wsp:rsid wsp:val=&quot;00A53B14&quot;/&gt;&lt;wsp:rsid wsp:val=&quot;00A62C12&quot;/&gt;&lt;wsp:rsid wsp:val=&quot;00A64A58&quot;/&gt;&lt;wsp:rsid wsp:val=&quot;00A654D8&quot;/&gt;&lt;wsp:rsid wsp:val=&quot;00A81CF7&quot;/&gt;&lt;wsp:rsid wsp:val=&quot;00A861DB&quot;/&gt;&lt;wsp:rsid wsp:val=&quot;00A956D4&quot;/&gt;&lt;wsp:rsid wsp:val=&quot;00AB0E64&quot;/&gt;&lt;wsp:rsid wsp:val=&quot;00AF2326&quot;/&gt;&lt;wsp:rsid wsp:val=&quot;00AF76E0&quot;/&gt;&lt;wsp:rsid wsp:val=&quot;00B03AFB&quot;/&gt;&lt;wsp:rsid wsp:val=&quot;00B136B1&quot;/&gt;&lt;wsp:rsid wsp:val=&quot;00B13FFB&quot;/&gt;&lt;wsp:rsid wsp:val=&quot;00B145CA&quot;/&gt;&lt;wsp:rsid wsp:val=&quot;00B2509D&quot;/&gt;&lt;wsp:rsid wsp:val=&quot;00B254F8&quot;/&gt;&lt;wsp:rsid wsp:val=&quot;00B27C5C&quot;/&gt;&lt;wsp:rsid wsp:val=&quot;00B32B7A&quot;/&gt;&lt;wsp:rsid wsp:val=&quot;00B52532&quot;/&gt;&lt;wsp:rsid wsp:val=&quot;00B87726&quot;/&gt;&lt;wsp:rsid wsp:val=&quot;00B97606&quot;/&gt;&lt;wsp:rsid wsp:val=&quot;00BA0E00&quot;/&gt;&lt;wsp:rsid wsp:val=&quot;00BA132A&quot;/&gt;&lt;wsp:rsid wsp:val=&quot;00BA6E40&quot;/&gt;&lt;wsp:rsid wsp:val=&quot;00BB0471&quot;/&gt;&lt;wsp:rsid wsp:val=&quot;00BB3FA8&quot;/&gt;&lt;wsp:rsid wsp:val=&quot;00BB5876&quot;/&gt;&lt;wsp:rsid wsp:val=&quot;00BD14F8&quot;/&gt;&lt;wsp:rsid wsp:val=&quot;00BD2679&quot;/&gt;&lt;wsp:rsid wsp:val=&quot;00BE57ED&quot;/&gt;&lt;wsp:rsid wsp:val=&quot;00BF2401&quot;/&gt;&lt;wsp:rsid wsp:val=&quot;00C16580&quot;/&gt;&lt;wsp:rsid wsp:val=&quot;00C27D80&quot;/&gt;&lt;wsp:rsid wsp:val=&quot;00C27E4A&quot;/&gt;&lt;wsp:rsid wsp:val=&quot;00C450F5&quot;/&gt;&lt;wsp:rsid wsp:val=&quot;00C45FA5&quot;/&gt;&lt;wsp:rsid wsp:val=&quot;00C57F55&quot;/&gt;&lt;wsp:rsid wsp:val=&quot;00C754BA&quot;/&gt;&lt;wsp:rsid wsp:val=&quot;00C85E61&quot;/&gt;&lt;wsp:rsid wsp:val=&quot;00C913BC&quot;/&gt;&lt;wsp:rsid wsp:val=&quot;00C91FE0&quot;/&gt;&lt;wsp:rsid wsp:val=&quot;00C9460C&quot;/&gt;&lt;wsp:rsid wsp:val=&quot;00CA309D&quot;/&gt;&lt;wsp:rsid wsp:val=&quot;00CA4068&quot;/&gt;&lt;wsp:rsid wsp:val=&quot;00CD101F&quot;/&gt;&lt;wsp:rsid wsp:val=&quot;00D05047&quot;/&gt;&lt;wsp:rsid wsp:val=&quot;00D15BA1&quot;/&gt;&lt;wsp:rsid wsp:val=&quot;00D2499D&quot;/&gt;&lt;wsp:rsid wsp:val=&quot;00D32D3D&quot;/&gt;&lt;wsp:rsid wsp:val=&quot;00D45F84&quot;/&gt;&lt;wsp:rsid wsp:val=&quot;00D4741C&quot;/&gt;&lt;wsp:rsid wsp:val=&quot;00D65285&quot;/&gt;&lt;wsp:rsid wsp:val=&quot;00D7607B&quot;/&gt;&lt;wsp:rsid wsp:val=&quot;00D845EC&quot;/&gt;&lt;wsp:rsid wsp:val=&quot;00D859BB&quot;/&gt;&lt;wsp:rsid wsp:val=&quot;00D938DB&quot;/&gt;&lt;wsp:rsid wsp:val=&quot;00D96B56&quot;/&gt;&lt;wsp:rsid wsp:val=&quot;00DA2BA5&quot;/&gt;&lt;wsp:rsid wsp:val=&quot;00DB3DA8&quot;/&gt;&lt;wsp:rsid wsp:val=&quot;00DD3C31&quot;/&gt;&lt;wsp:rsid wsp:val=&quot;00E04B0F&quot;/&gt;&lt;wsp:rsid wsp:val=&quot;00E0675A&quot;/&gt;&lt;wsp:rsid wsp:val=&quot;00E06A87&quot;/&gt;&lt;wsp:rsid wsp:val=&quot;00E0725A&quot;/&gt;&lt;wsp:rsid wsp:val=&quot;00E13E8F&quot;/&gt;&lt;wsp:rsid wsp:val=&quot;00E14059&quot;/&gt;&lt;wsp:rsid wsp:val=&quot;00E17A97&quot;/&gt;&lt;wsp:rsid wsp:val=&quot;00E20AF2&quot;/&gt;&lt;wsp:rsid wsp:val=&quot;00E30513&quot;/&gt;&lt;wsp:rsid wsp:val=&quot;00E35ED9&quot;/&gt;&lt;wsp:rsid wsp:val=&quot;00E5393E&quot;/&gt;&lt;wsp:rsid wsp:val=&quot;00E610D3&quot;/&gt;&lt;wsp:rsid wsp:val=&quot;00E617C3&quot;/&gt;&lt;wsp:rsid wsp:val=&quot;00E758F1&quot;/&gt;&lt;wsp:rsid wsp:val=&quot;00E9213D&quot;/&gt;&lt;wsp:rsid wsp:val=&quot;00E947B0&quot;/&gt;&lt;wsp:rsid wsp:val=&quot;00EA1529&quot;/&gt;&lt;wsp:rsid wsp:val=&quot;00EB1051&quot;/&gt;&lt;wsp:rsid wsp:val=&quot;00EB698E&quot;/&gt;&lt;wsp:rsid wsp:val=&quot;00EE3BC1&quot;/&gt;&lt;wsp:rsid wsp:val=&quot;00EF21AD&quot;/&gt;&lt;wsp:rsid wsp:val=&quot;00F02A9F&quot;/&gt;&lt;wsp:rsid wsp:val=&quot;00F07EBF&quot;/&gt;&lt;wsp:rsid wsp:val=&quot;00F45F62&quot;/&gt;&lt;wsp:rsid wsp:val=&quot;00F918C0&quot;/&gt;&lt;wsp:rsid wsp:val=&quot;00F94099&quot;/&gt;&lt;wsp:rsid wsp:val=&quot;00FB5C9E&quot;/&gt;&lt;wsp:rsid wsp:val=&quot;00FB6F3A&quot;/&gt;&lt;wsp:rsid wsp:val=&quot;00FC5717&quot;/&gt;&lt;wsp:rsid wsp:val=&quot;00FD6A91&quot;/&gt;&lt;wsp:rsid wsp:val=&quot;00FE506C&quot;/&gt;&lt;/wsp:rsids&gt;&lt;/w:docPr&gt;&lt;w:body&gt;&lt;wx:sect&gt;&lt;w:p wsp:rsidR=&quot;00000000&quot; wsp:rsidRPr=&quot;00E17A97&quot; wsp:rsidRDefault=&quot;00E17A97&quot; wsp:rsidP=&quot;00E17A97&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t&lt;/m:t&gt;&lt;/m:r&gt;&lt;/m:e&gt;&lt;m:sub&gt;&lt;m:r&gt;&lt;w:rPr&gt;&lt;w:rFonts w:ascii=&quot;Cambria Math&quot; w:h-ansi=&quot;Cambria Math&quot;/&gt;&lt;wx:font wx:val=&quot;Cambria Math&quot;/&gt;&lt;w:i/&gt;&lt;w:sz w:val=&quot;28&quot;/&gt;&lt;w:sz-cs w:val=&quot;28&quot;/&gt;&lt;/w:rPr&gt;&lt;m:t&gt;3&lt;/m:t&gt;&lt;/m:r&gt;&lt;/m:sub&gt;&lt;/m:sSub&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lang w:val=&quot;EN-US&quot;/&gt;&lt;/w:rPr&gt;&lt;m:t&gt;V&lt;/m:t&gt;&lt;/m:r&gt;&lt;/m:e&gt;&lt;m:sub&gt;&lt;m:r&gt;&lt;w:rPr&gt;&lt;w:rFonts w:ascii=&quot;Cambria Math&quot; w:h-ansi=&quot;Cambria Math&quot;/&gt;&lt;wx:font wx:val=&quot;Cambria Math&quot;/&gt;&lt;w:i/&gt;&lt;w:sz w:val=&quot;28&quot;/&gt;&lt;w:sz-cs w:val=&quot;28&quot;/&gt;&lt;/w:rPr&gt;&lt;m:t&gt;nk&lt;/m:t&gt;&lt;/m:r&gt;&lt;/m:sub&gt;&lt;/m:sSub&gt;&lt;/m:num&gt;&lt;m:den&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n&lt;/m:t&gt;&lt;/m:r&gt;&lt;/m:e&gt;&lt;m:sub&gt;&lt;m:r&gt;&lt;w:rPr&gt;&lt;w:rFonts w:ascii=&quot;Cambria Math&quot; w:h-ansi=&quot;Cambria Math&quot;/&gt;&lt;wx:font wx:val=&quot;Cambria Math&quot;/&gt;&lt;w:i/&gt;&lt;w:sz w:val=&quot;28&quot;/&gt;&lt;w:sz-cs w:val=&quot;28&quot;/&gt;&lt;/w:rPr&gt;&lt;m:t&gt;3&lt;/m:t&gt;&lt;/m:r&gt;&lt;/m:sub&gt;&lt;/m:sSub&gt;&lt;m:r&gt;&lt;w:rPr&gt;&lt;w:rFonts w:ascii=&quot;Cambria Math&quot; w:h-ansi=&quot;Cambria Math&quot;/&gt;&lt;wx:font wx:val=&quot;Cambria Math&quot;/&gt;&lt;w:i/&gt;&lt;w:sz w:val=&quot;28&quot;/&gt;&lt;w:sz-cs w:val=&quot;28&quot;/&gt;&lt;/w:rPr&gt;&lt;m:t&gt;в€™&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Q&lt;/m:t&gt;&lt;/m:r&gt;&lt;/m:e&gt;&lt;m:sub&gt;&lt;m:r&gt;&lt;w:rPr&gt;&lt;w:rFonts w:ascii=&quot;Cambria Math&quot; w:h-ansi=&quot;Cambria Math&quot;/&gt;&lt;wx:font wx:val=&quot;Cambria Math&quot;/&gt;&lt;w:i/&gt;&lt;w:sz w:val=&quot;28&quot;/&gt;&lt;w:sz-cs w:val=&quot;28&quot;/&gt;&lt;/w:rPr&gt;&lt;m:t&gt;3&lt;/m:t&gt;&lt;/m:r&gt;&lt;/m:sub&gt;&lt;/m:sSub&gt;&lt;/m:den&gt;&lt;/m:f&gt;&lt;m:r&gt;&lt;w:rPr&gt;&lt;w:rFonts w:ascii=&quot;Cambria Math&quot; w:h-ansi=&quot;Cambria Math&quot;/&gt;&lt;wx:font wx:val=&quot;Cambria Math&quot;/&gt;&lt;w:i/&gt;&lt;w:sz w:val=&quot;28&quot;/&gt;&lt;w:sz-cs w:val=&quot;28&quot;/&gt;&lt;/w:rPr&gt;&lt;m:t&gt;,&lt;/m:t&gt;&lt;/m:r&gt;&lt;/m:oMath&gt;&lt;/m:oMathPara&gt;&lt;/w:p&gt;&lt;w:sectPr wsp:rsidR=&quot;00000000&quot; wsp:rsidRPr=&quot;00E17A97&quot;&gt;&lt;w:pgSz w:w=&quot;12240&quot; w:h=&quot;15840&quot;/&gt;&lt;w:pgMar w:top=&quot;1134&quot; w:right=&quot;850&quot; w:bottom=&quot;1134&quot; w:left=&quot;1701&quot; w:header=&quot;720&quot; w:footer=&quot;720&quot; w:gutter=&quot;0&quot;/&gt;&lt;w:cols w:space=&quot;720&quot;/&gt;&lt;/w:sectPr&gt;&lt;/wx:sect&gt;&lt;/w:body&gt;&lt;/w:wordDocument&gt;">
                  <v:imagedata r:id="rId26" o:title="" chromakey="white"/>
                </v:shape>
              </w:pict>
            </w:r>
          </w:p>
        </w:tc>
        <w:tc>
          <w:tcPr>
            <w:tcW w:w="709" w:type="dxa"/>
          </w:tcPr>
          <w:p w:rsidR="00DF6FF5" w:rsidRPr="0049520D" w:rsidRDefault="00DF6FF5" w:rsidP="00B4580C">
            <w:pPr>
              <w:spacing w:line="360" w:lineRule="auto"/>
              <w:jc w:val="both"/>
              <w:rPr>
                <w:rFonts w:ascii="Times New Roman" w:hAnsi="Times New Roman"/>
                <w:sz w:val="28"/>
                <w:szCs w:val="28"/>
              </w:rPr>
            </w:pPr>
            <w:r w:rsidRPr="0049520D">
              <w:rPr>
                <w:rFonts w:ascii="Times New Roman" w:hAnsi="Times New Roman"/>
                <w:sz w:val="28"/>
                <w:szCs w:val="28"/>
              </w:rPr>
              <w:t>(6)</w:t>
            </w:r>
          </w:p>
        </w:tc>
      </w:tr>
    </w:tbl>
    <w:p w:rsidR="00DF6FF5" w:rsidRPr="009804F2" w:rsidRDefault="00DF6FF5" w:rsidP="00B4580C">
      <w:pPr>
        <w:spacing w:line="360" w:lineRule="auto"/>
        <w:jc w:val="both"/>
        <w:rPr>
          <w:rFonts w:ascii="Times New Roman" w:hAnsi="Times New Roman" w:cs="Times New Roman"/>
          <w:sz w:val="28"/>
          <w:szCs w:val="28"/>
        </w:rPr>
      </w:pPr>
      <w:r w:rsidRPr="009804F2">
        <w:rPr>
          <w:rFonts w:ascii="Times New Roman" w:hAnsi="Times New Roman" w:cs="Times New Roman"/>
          <w:sz w:val="28"/>
          <w:szCs w:val="28"/>
        </w:rPr>
        <w:t xml:space="preserve">где </w:t>
      </w:r>
      <w:r w:rsidRPr="0049520D">
        <w:rPr>
          <w:rFonts w:ascii="Times New Roman" w:hAnsi="Times New Roman" w:cs="Times New Roman"/>
          <w:sz w:val="28"/>
          <w:szCs w:val="28"/>
        </w:rPr>
        <w:fldChar w:fldCharType="begin"/>
      </w:r>
      <w:r w:rsidRPr="0049520D">
        <w:rPr>
          <w:rFonts w:ascii="Times New Roman" w:hAnsi="Times New Roman" w:cs="Times New Roman"/>
          <w:sz w:val="28"/>
          <w:szCs w:val="28"/>
        </w:rPr>
        <w:instrText xml:space="preserve"> QUOTE </w:instrText>
      </w:r>
      <w:r w:rsidRPr="0049520D">
        <w:rPr>
          <w:position w:val="-6"/>
        </w:rPr>
        <w:pict>
          <v:shape id="_x0000_i1059" type="#_x0000_t75" style="width:14.4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stylePaneFormatFilter w:val=&quot;3F01&quot;/&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7967&quot;/&gt;&lt;wsp:rsid wsp:val=&quot;000029D6&quot;/&gt;&lt;wsp:rsid wsp:val=&quot;00002C4D&quot;/&gt;&lt;wsp:rsid wsp:val=&quot;00017571&quot;/&gt;&lt;wsp:rsid wsp:val=&quot;00027105&quot;/&gt;&lt;wsp:rsid wsp:val=&quot;00033732&quot;/&gt;&lt;wsp:rsid wsp:val=&quot;00033F33&quot;/&gt;&lt;wsp:rsid wsp:val=&quot;000474BF&quot;/&gt;&lt;wsp:rsid wsp:val=&quot;00051CF3&quot;/&gt;&lt;wsp:rsid wsp:val=&quot;00060869&quot;/&gt;&lt;wsp:rsid wsp:val=&quot;000625C0&quot;/&gt;&lt;wsp:rsid wsp:val=&quot;00073578&quot;/&gt;&lt;wsp:rsid wsp:val=&quot;0007381A&quot;/&gt;&lt;wsp:rsid wsp:val=&quot;00076D95&quot;/&gt;&lt;wsp:rsid wsp:val=&quot;00080AC8&quot;/&gt;&lt;wsp:rsid wsp:val=&quot;00085754&quot;/&gt;&lt;wsp:rsid wsp:val=&quot;00086DEE&quot;/&gt;&lt;wsp:rsid wsp:val=&quot;00090228&quot;/&gt;&lt;wsp:rsid wsp:val=&quot;00094FC2&quot;/&gt;&lt;wsp:rsid wsp:val=&quot;000A0A94&quot;/&gt;&lt;wsp:rsid wsp:val=&quot;000B1DCA&quot;/&gt;&lt;wsp:rsid wsp:val=&quot;000B69E2&quot;/&gt;&lt;wsp:rsid wsp:val=&quot;000D4124&quot;/&gt;&lt;wsp:rsid wsp:val=&quot;000D6D2E&quot;/&gt;&lt;wsp:rsid wsp:val=&quot;000E0B24&quot;/&gt;&lt;wsp:rsid wsp:val=&quot;000E587C&quot;/&gt;&lt;wsp:rsid wsp:val=&quot;0015407B&quot;/&gt;&lt;wsp:rsid wsp:val=&quot;001556AA&quot;/&gt;&lt;wsp:rsid wsp:val=&quot;00173065&quot;/&gt;&lt;wsp:rsid wsp:val=&quot;00177F55&quot;/&gt;&lt;wsp:rsid wsp:val=&quot;00181CB6&quot;/&gt;&lt;wsp:rsid wsp:val=&quot;00195939&quot;/&gt;&lt;wsp:rsid wsp:val=&quot;001A0271&quot;/&gt;&lt;wsp:rsid wsp:val=&quot;001A3F32&quot;/&gt;&lt;wsp:rsid wsp:val=&quot;001A4AE0&quot;/&gt;&lt;wsp:rsid wsp:val=&quot;001B3810&quot;/&gt;&lt;wsp:rsid wsp:val=&quot;001B5BDD&quot;/&gt;&lt;wsp:rsid wsp:val=&quot;001C7C77&quot;/&gt;&lt;wsp:rsid wsp:val=&quot;001D6FF2&quot;/&gt;&lt;wsp:rsid wsp:val=&quot;001E08B2&quot;/&gt;&lt;wsp:rsid wsp:val=&quot;001E0A17&quot;/&gt;&lt;wsp:rsid wsp:val=&quot;002040FD&quot;/&gt;&lt;wsp:rsid wsp:val=&quot;00205FE0&quot;/&gt;&lt;wsp:rsid wsp:val=&quot;00206D1B&quot;/&gt;&lt;wsp:rsid wsp:val=&quot;0021372E&quot;/&gt;&lt;wsp:rsid wsp:val=&quot;002155CA&quot;/&gt;&lt;wsp:rsid wsp:val=&quot;00230FA3&quot;/&gt;&lt;wsp:rsid wsp:val=&quot;00242A24&quot;/&gt;&lt;wsp:rsid wsp:val=&quot;00246F22&quot;/&gt;&lt;wsp:rsid wsp:val=&quot;00251DB5&quot;/&gt;&lt;wsp:rsid wsp:val=&quot;00255836&quot;/&gt;&lt;wsp:rsid wsp:val=&quot;00273425&quot;/&gt;&lt;wsp:rsid wsp:val=&quot;00280B08&quot;/&gt;&lt;wsp:rsid wsp:val=&quot;00283806&quot;/&gt;&lt;wsp:rsid wsp:val=&quot;00287A81&quot;/&gt;&lt;wsp:rsid wsp:val=&quot;00293113&quot;/&gt;&lt;wsp:rsid wsp:val=&quot;002A2466&quot;/&gt;&lt;wsp:rsid wsp:val=&quot;002A5C24&quot;/&gt;&lt;wsp:rsid wsp:val=&quot;002B46DF&quot;/&gt;&lt;wsp:rsid wsp:val=&quot;002B5456&quot;/&gt;&lt;wsp:rsid wsp:val=&quot;002E407E&quot;/&gt;&lt;wsp:rsid wsp:val=&quot;00306714&quot;/&gt;&lt;wsp:rsid wsp:val=&quot;0036029F&quot;/&gt;&lt;wsp:rsid wsp:val=&quot;00363F07&quot;/&gt;&lt;wsp:rsid wsp:val=&quot;003644EE&quot;/&gt;&lt;wsp:rsid wsp:val=&quot;00372256&quot;/&gt;&lt;wsp:rsid wsp:val=&quot;00373D04&quot;/&gt;&lt;wsp:rsid wsp:val=&quot;00381C9D&quot;/&gt;&lt;wsp:rsid wsp:val=&quot;00381D49&quot;/&gt;&lt;wsp:rsid wsp:val=&quot;003874E0&quot;/&gt;&lt;wsp:rsid wsp:val=&quot;003963DE&quot;/&gt;&lt;wsp:rsid wsp:val=&quot;003B41A7&quot;/&gt;&lt;wsp:rsid wsp:val=&quot;003C472E&quot;/&gt;&lt;wsp:rsid wsp:val=&quot;003D0D3C&quot;/&gt;&lt;wsp:rsid wsp:val=&quot;003D1F8C&quot;/&gt;&lt;wsp:rsid wsp:val=&quot;00405D96&quot;/&gt;&lt;wsp:rsid wsp:val=&quot;00406458&quot;/&gt;&lt;wsp:rsid wsp:val=&quot;00411DF4&quot;/&gt;&lt;wsp:rsid wsp:val=&quot;00414304&quot;/&gt;&lt;wsp:rsid wsp:val=&quot;00420762&quot;/&gt;&lt;wsp:rsid wsp:val=&quot;00451827&quot;/&gt;&lt;wsp:rsid wsp:val=&quot;00467F24&quot;/&gt;&lt;wsp:rsid wsp:val=&quot;00475886&quot;/&gt;&lt;wsp:rsid wsp:val=&quot;0048362D&quot;/&gt;&lt;wsp:rsid wsp:val=&quot;0049520D&quot;/&gt;&lt;wsp:rsid wsp:val=&quot;004A21E0&quot;/&gt;&lt;wsp:rsid wsp:val=&quot;004A722A&quot;/&gt;&lt;wsp:rsid wsp:val=&quot;004D4ACD&quot;/&gt;&lt;wsp:rsid wsp:val=&quot;00510687&quot;/&gt;&lt;wsp:rsid wsp:val=&quot;00537744&quot;/&gt;&lt;wsp:rsid wsp:val=&quot;005402BE&quot;/&gt;&lt;wsp:rsid wsp:val=&quot;0057003C&quot;/&gt;&lt;wsp:rsid wsp:val=&quot;00577FF7&quot;/&gt;&lt;wsp:rsid wsp:val=&quot;00592609&quot;/&gt;&lt;wsp:rsid wsp:val=&quot;005B0060&quot;/&gt;&lt;wsp:rsid wsp:val=&quot;005D634F&quot;/&gt;&lt;wsp:rsid wsp:val=&quot;005E0BB9&quot;/&gt;&lt;wsp:rsid wsp:val=&quot;005E7967&quot;/&gt;&lt;wsp:rsid wsp:val=&quot;006003FA&quot;/&gt;&lt;wsp:rsid wsp:val=&quot;00613EE0&quot;/&gt;&lt;wsp:rsid wsp:val=&quot;0061571C&quot;/&gt;&lt;wsp:rsid wsp:val=&quot;006230FC&quot;/&gt;&lt;wsp:rsid wsp:val=&quot;0063638F&quot;/&gt;&lt;wsp:rsid wsp:val=&quot;00640E53&quot;/&gt;&lt;wsp:rsid wsp:val=&quot;006678CB&quot;/&gt;&lt;wsp:rsid wsp:val=&quot;006928ED&quot;/&gt;&lt;wsp:rsid wsp:val=&quot;006A3994&quot;/&gt;&lt;wsp:rsid wsp:val=&quot;006B2D90&quot;/&gt;&lt;wsp:rsid wsp:val=&quot;006B345C&quot;/&gt;&lt;wsp:rsid wsp:val=&quot;006B6E40&quot;/&gt;&lt;wsp:rsid wsp:val=&quot;006C626F&quot;/&gt;&lt;wsp:rsid wsp:val=&quot;006E19E2&quot;/&gt;&lt;wsp:rsid wsp:val=&quot;00705012&quot;/&gt;&lt;wsp:rsid wsp:val=&quot;00715F3C&quot;/&gt;&lt;wsp:rsid wsp:val=&quot;00724CB8&quot;/&gt;&lt;wsp:rsid wsp:val=&quot;007335C2&quot;/&gt;&lt;wsp:rsid wsp:val=&quot;00734329&quot;/&gt;&lt;wsp:rsid wsp:val=&quot;007620A1&quot;/&gt;&lt;wsp:rsid wsp:val=&quot;00772C38&quot;/&gt;&lt;wsp:rsid wsp:val=&quot;007947FA&quot;/&gt;&lt;wsp:rsid wsp:val=&quot;007C72DD&quot;/&gt;&lt;wsp:rsid wsp:val=&quot;007E7304&quot;/&gt;&lt;wsp:rsid wsp:val=&quot;008038BC&quot;/&gt;&lt;wsp:rsid wsp:val=&quot;0081351E&quot;/&gt;&lt;wsp:rsid wsp:val=&quot;00842133&quot;/&gt;&lt;wsp:rsid wsp:val=&quot;00853250&quot;/&gt;&lt;wsp:rsid wsp:val=&quot;008533EE&quot;/&gt;&lt;wsp:rsid wsp:val=&quot;008869F0&quot;/&gt;&lt;wsp:rsid wsp:val=&quot;00891F55&quot;/&gt;&lt;wsp:rsid wsp:val=&quot;008A1A49&quot;/&gt;&lt;wsp:rsid wsp:val=&quot;008C0D75&quot;/&gt;&lt;wsp:rsid wsp:val=&quot;008C0EE6&quot;/&gt;&lt;wsp:rsid wsp:val=&quot;008E2629&quot;/&gt;&lt;wsp:rsid wsp:val=&quot;00901CDF&quot;/&gt;&lt;wsp:rsid wsp:val=&quot;00906E72&quot;/&gt;&lt;wsp:rsid wsp:val=&quot;00936388&quot;/&gt;&lt;wsp:rsid wsp:val=&quot;00950E9A&quot;/&gt;&lt;wsp:rsid wsp:val=&quot;009611D4&quot;/&gt;&lt;wsp:rsid wsp:val=&quot;00973E08&quot;/&gt;&lt;wsp:rsid wsp:val=&quot;00985B8D&quot;/&gt;&lt;wsp:rsid wsp:val=&quot;009C1638&quot;/&gt;&lt;wsp:rsid wsp:val=&quot;009D077F&quot;/&gt;&lt;wsp:rsid wsp:val=&quot;009E2920&quot;/&gt;&lt;wsp:rsid wsp:val=&quot;009E6654&quot;/&gt;&lt;wsp:rsid wsp:val=&quot;00A026FC&quot;/&gt;&lt;wsp:rsid wsp:val=&quot;00A06D7A&quot;/&gt;&lt;wsp:rsid wsp:val=&quot;00A2375C&quot;/&gt;&lt;wsp:rsid wsp:val=&quot;00A3675F&quot;/&gt;&lt;wsp:rsid wsp:val=&quot;00A45515&quot;/&gt;&lt;wsp:rsid wsp:val=&quot;00A51BE7&quot;/&gt;&lt;wsp:rsid wsp:val=&quot;00A53B14&quot;/&gt;&lt;wsp:rsid wsp:val=&quot;00A62C12&quot;/&gt;&lt;wsp:rsid wsp:val=&quot;00A64A58&quot;/&gt;&lt;wsp:rsid wsp:val=&quot;00A654D8&quot;/&gt;&lt;wsp:rsid wsp:val=&quot;00A81CF7&quot;/&gt;&lt;wsp:rsid wsp:val=&quot;00A861DB&quot;/&gt;&lt;wsp:rsid wsp:val=&quot;00A956D4&quot;/&gt;&lt;wsp:rsid wsp:val=&quot;00AB0E64&quot;/&gt;&lt;wsp:rsid wsp:val=&quot;00AF2326&quot;/&gt;&lt;wsp:rsid wsp:val=&quot;00AF76E0&quot;/&gt;&lt;wsp:rsid wsp:val=&quot;00B03AFB&quot;/&gt;&lt;wsp:rsid wsp:val=&quot;00B03C39&quot;/&gt;&lt;wsp:rsid wsp:val=&quot;00B136B1&quot;/&gt;&lt;wsp:rsid wsp:val=&quot;00B13FFB&quot;/&gt;&lt;wsp:rsid wsp:val=&quot;00B145CA&quot;/&gt;&lt;wsp:rsid wsp:val=&quot;00B2509D&quot;/&gt;&lt;wsp:rsid wsp:val=&quot;00B254F8&quot;/&gt;&lt;wsp:rsid wsp:val=&quot;00B27C5C&quot;/&gt;&lt;wsp:rsid wsp:val=&quot;00B32B7A&quot;/&gt;&lt;wsp:rsid wsp:val=&quot;00B52532&quot;/&gt;&lt;wsp:rsid wsp:val=&quot;00B87726&quot;/&gt;&lt;wsp:rsid wsp:val=&quot;00B97606&quot;/&gt;&lt;wsp:rsid wsp:val=&quot;00BA0E00&quot;/&gt;&lt;wsp:rsid wsp:val=&quot;00BA132A&quot;/&gt;&lt;wsp:rsid wsp:val=&quot;00BA6E40&quot;/&gt;&lt;wsp:rsid wsp:val=&quot;00BB0471&quot;/&gt;&lt;wsp:rsid wsp:val=&quot;00BB3FA8&quot;/&gt;&lt;wsp:rsid wsp:val=&quot;00BB5876&quot;/&gt;&lt;wsp:rsid wsp:val=&quot;00BD14F8&quot;/&gt;&lt;wsp:rsid wsp:val=&quot;00BD2679&quot;/&gt;&lt;wsp:rsid wsp:val=&quot;00BE57ED&quot;/&gt;&lt;wsp:rsid wsp:val=&quot;00BF2401&quot;/&gt;&lt;wsp:rsid wsp:val=&quot;00C16580&quot;/&gt;&lt;wsp:rsid wsp:val=&quot;00C27D80&quot;/&gt;&lt;wsp:rsid wsp:val=&quot;00C27E4A&quot;/&gt;&lt;wsp:rsid wsp:val=&quot;00C450F5&quot;/&gt;&lt;wsp:rsid wsp:val=&quot;00C45FA5&quot;/&gt;&lt;wsp:rsid wsp:val=&quot;00C57F55&quot;/&gt;&lt;wsp:rsid wsp:val=&quot;00C754BA&quot;/&gt;&lt;wsp:rsid wsp:val=&quot;00C85E61&quot;/&gt;&lt;wsp:rsid wsp:val=&quot;00C913BC&quot;/&gt;&lt;wsp:rsid wsp:val=&quot;00C91FE0&quot;/&gt;&lt;wsp:rsid wsp:val=&quot;00C9460C&quot;/&gt;&lt;wsp:rsid wsp:val=&quot;00CA309D&quot;/&gt;&lt;wsp:rsid wsp:val=&quot;00CA4068&quot;/&gt;&lt;wsp:rsid wsp:val=&quot;00CD101F&quot;/&gt;&lt;wsp:rsid wsp:val=&quot;00D05047&quot;/&gt;&lt;wsp:rsid wsp:val=&quot;00D15BA1&quot;/&gt;&lt;wsp:rsid wsp:val=&quot;00D2499D&quot;/&gt;&lt;wsp:rsid wsp:val=&quot;00D32D3D&quot;/&gt;&lt;wsp:rsid wsp:val=&quot;00D45F84&quot;/&gt;&lt;wsp:rsid wsp:val=&quot;00D4741C&quot;/&gt;&lt;wsp:rsid wsp:val=&quot;00D65285&quot;/&gt;&lt;wsp:rsid wsp:val=&quot;00D7607B&quot;/&gt;&lt;wsp:rsid wsp:val=&quot;00D845EC&quot;/&gt;&lt;wsp:rsid wsp:val=&quot;00D859BB&quot;/&gt;&lt;wsp:rsid wsp:val=&quot;00D938DB&quot;/&gt;&lt;wsp:rsid wsp:val=&quot;00D96B56&quot;/&gt;&lt;wsp:rsid wsp:val=&quot;00DA2BA5&quot;/&gt;&lt;wsp:rsid wsp:val=&quot;00DB3DA8&quot;/&gt;&lt;wsp:rsid wsp:val=&quot;00DD3C31&quot;/&gt;&lt;wsp:rsid wsp:val=&quot;00E04B0F&quot;/&gt;&lt;wsp:rsid wsp:val=&quot;00E0675A&quot;/&gt;&lt;wsp:rsid wsp:val=&quot;00E06A87&quot;/&gt;&lt;wsp:rsid wsp:val=&quot;00E0725A&quot;/&gt;&lt;wsp:rsid wsp:val=&quot;00E13E8F&quot;/&gt;&lt;wsp:rsid wsp:val=&quot;00E14059&quot;/&gt;&lt;wsp:rsid wsp:val=&quot;00E20AF2&quot;/&gt;&lt;wsp:rsid wsp:val=&quot;00E30513&quot;/&gt;&lt;wsp:rsid wsp:val=&quot;00E35ED9&quot;/&gt;&lt;wsp:rsid wsp:val=&quot;00E5393E&quot;/&gt;&lt;wsp:rsid wsp:val=&quot;00E610D3&quot;/&gt;&lt;wsp:rsid wsp:val=&quot;00E617C3&quot;/&gt;&lt;wsp:rsid wsp:val=&quot;00E758F1&quot;/&gt;&lt;wsp:rsid wsp:val=&quot;00E9213D&quot;/&gt;&lt;wsp:rsid wsp:val=&quot;00E947B0&quot;/&gt;&lt;wsp:rsid wsp:val=&quot;00EA1529&quot;/&gt;&lt;wsp:rsid wsp:val=&quot;00EB1051&quot;/&gt;&lt;wsp:rsid wsp:val=&quot;00EB698E&quot;/&gt;&lt;wsp:rsid wsp:val=&quot;00EE3BC1&quot;/&gt;&lt;wsp:rsid wsp:val=&quot;00EF21AD&quot;/&gt;&lt;wsp:rsid wsp:val=&quot;00F02A9F&quot;/&gt;&lt;wsp:rsid wsp:val=&quot;00F07EBF&quot;/&gt;&lt;wsp:rsid wsp:val=&quot;00F45F62&quot;/&gt;&lt;wsp:rsid wsp:val=&quot;00F918C0&quot;/&gt;&lt;wsp:rsid wsp:val=&quot;00F94099&quot;/&gt;&lt;wsp:rsid wsp:val=&quot;00FB5C9E&quot;/&gt;&lt;wsp:rsid wsp:val=&quot;00FB6F3A&quot;/&gt;&lt;wsp:rsid wsp:val=&quot;00FC5717&quot;/&gt;&lt;wsp:rsid wsp:val=&quot;00FD6A91&quot;/&gt;&lt;wsp:rsid wsp:val=&quot;00FE506C&quot;/&gt;&lt;/wsp:rsids&gt;&lt;/w:docPr&gt;&lt;w:body&gt;&lt;wx:sect&gt;&lt;w:p wsp:rsidR=&quot;00000000&quot; wsp:rsidRDefault=&quot;00B03C39&quot; wsp:rsidP=&quot;00B03C39&quot;&gt;&lt;m:oMathPara&gt;&lt;m:oMath&gt;&lt;m:sSub&gt;&lt;m:sSubPr&gt;&lt;m:ctrlPr&gt;&lt;w:rPr&gt;&lt;w:rFonts w:ascii=&quot;Cambria Math&quot; w:h-ansi=&quot;Cambria Math&quot; w:cs=&quot;Times New Roman&quot;/&gt;&lt;wx:font wx:val=&quot;Cambria Math&quot;/&gt;&lt;w:i/&gt;&lt;w:sz w:val=&quot;28&quot;/&gt;&lt;w:sz-cs w:val=&quot;28&quot;/&gt;&lt;/w:rPr&gt;&lt;/m:ctrlPr&gt;&lt;/m:sSubPr&gt;&lt;m:e&gt;&lt;m:r&gt;&lt;w:rPr&gt;&lt;w:rFonts w:ascii=&quot;Cambria Math&quot; w:h-ansi=&quot;Cambria Math&quot; w:cs=&quot;Times New Roman&quot;/&gt;&lt;wx:font wx:val=&quot;Cambria Math&quot;/&gt;&lt;w:i/&gt;&lt;w:sz w:val=&quot;28&quot;/&gt;&lt;w:sz-cs w:val=&quot;28&quot;/&gt;&lt;/w:rPr&gt;&lt;m:t&gt;n&lt;/m:t&gt;&lt;/m:r&gt;&lt;/m:e&gt;&lt;m:sub&gt;&lt;m:r&gt;&lt;w:rPr&gt;&lt;w:rFonts w:ascii=&quot;Cambria Math&quot; w:h-ansi=&quot;Cambria Math&quot; w:cs=&quot;Times New Roman&quot;/&gt;&lt;wx:font wx:val=&quot;Cambria Math&quot;/&gt;&lt;w:i/&gt;&lt;w:sz w:val=&quot;28&quot;/&gt;&lt;w:sz-cs w:val=&quot;28&quot;/&gt;&lt;/w:rPr&gt;&lt;m:t&gt;3&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7" o:title="" chromakey="white"/>
          </v:shape>
        </w:pict>
      </w:r>
      <w:r w:rsidRPr="0049520D">
        <w:rPr>
          <w:rFonts w:ascii="Times New Roman" w:hAnsi="Times New Roman" w:cs="Times New Roman"/>
          <w:sz w:val="28"/>
          <w:szCs w:val="28"/>
        </w:rPr>
        <w:instrText xml:space="preserve"> </w:instrText>
      </w:r>
      <w:r w:rsidRPr="0049520D">
        <w:rPr>
          <w:rFonts w:ascii="Times New Roman" w:hAnsi="Times New Roman" w:cs="Times New Roman"/>
          <w:sz w:val="28"/>
          <w:szCs w:val="28"/>
        </w:rPr>
        <w:fldChar w:fldCharType="separate"/>
      </w:r>
      <w:r w:rsidRPr="0049520D">
        <w:rPr>
          <w:position w:val="-6"/>
        </w:rPr>
        <w:pict>
          <v:shape id="_x0000_i1060" type="#_x0000_t75" style="width:14.4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stylePaneFormatFilter w:val=&quot;3F01&quot;/&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7967&quot;/&gt;&lt;wsp:rsid wsp:val=&quot;000029D6&quot;/&gt;&lt;wsp:rsid wsp:val=&quot;00002C4D&quot;/&gt;&lt;wsp:rsid wsp:val=&quot;00017571&quot;/&gt;&lt;wsp:rsid wsp:val=&quot;00027105&quot;/&gt;&lt;wsp:rsid wsp:val=&quot;00033732&quot;/&gt;&lt;wsp:rsid wsp:val=&quot;00033F33&quot;/&gt;&lt;wsp:rsid wsp:val=&quot;000474BF&quot;/&gt;&lt;wsp:rsid wsp:val=&quot;00051CF3&quot;/&gt;&lt;wsp:rsid wsp:val=&quot;00060869&quot;/&gt;&lt;wsp:rsid wsp:val=&quot;000625C0&quot;/&gt;&lt;wsp:rsid wsp:val=&quot;00073578&quot;/&gt;&lt;wsp:rsid wsp:val=&quot;0007381A&quot;/&gt;&lt;wsp:rsid wsp:val=&quot;00076D95&quot;/&gt;&lt;wsp:rsid wsp:val=&quot;00080AC8&quot;/&gt;&lt;wsp:rsid wsp:val=&quot;00085754&quot;/&gt;&lt;wsp:rsid wsp:val=&quot;00086DEE&quot;/&gt;&lt;wsp:rsid wsp:val=&quot;00090228&quot;/&gt;&lt;wsp:rsid wsp:val=&quot;00094FC2&quot;/&gt;&lt;wsp:rsid wsp:val=&quot;000A0A94&quot;/&gt;&lt;wsp:rsid wsp:val=&quot;000B1DCA&quot;/&gt;&lt;wsp:rsid wsp:val=&quot;000B69E2&quot;/&gt;&lt;wsp:rsid wsp:val=&quot;000D4124&quot;/&gt;&lt;wsp:rsid wsp:val=&quot;000D6D2E&quot;/&gt;&lt;wsp:rsid wsp:val=&quot;000E0B24&quot;/&gt;&lt;wsp:rsid wsp:val=&quot;000E587C&quot;/&gt;&lt;wsp:rsid wsp:val=&quot;0015407B&quot;/&gt;&lt;wsp:rsid wsp:val=&quot;001556AA&quot;/&gt;&lt;wsp:rsid wsp:val=&quot;00173065&quot;/&gt;&lt;wsp:rsid wsp:val=&quot;00177F55&quot;/&gt;&lt;wsp:rsid wsp:val=&quot;00181CB6&quot;/&gt;&lt;wsp:rsid wsp:val=&quot;00195939&quot;/&gt;&lt;wsp:rsid wsp:val=&quot;001A0271&quot;/&gt;&lt;wsp:rsid wsp:val=&quot;001A3F32&quot;/&gt;&lt;wsp:rsid wsp:val=&quot;001A4AE0&quot;/&gt;&lt;wsp:rsid wsp:val=&quot;001B3810&quot;/&gt;&lt;wsp:rsid wsp:val=&quot;001B5BDD&quot;/&gt;&lt;wsp:rsid wsp:val=&quot;001C7C77&quot;/&gt;&lt;wsp:rsid wsp:val=&quot;001D6FF2&quot;/&gt;&lt;wsp:rsid wsp:val=&quot;001E08B2&quot;/&gt;&lt;wsp:rsid wsp:val=&quot;001E0A17&quot;/&gt;&lt;wsp:rsid wsp:val=&quot;002040FD&quot;/&gt;&lt;wsp:rsid wsp:val=&quot;00205FE0&quot;/&gt;&lt;wsp:rsid wsp:val=&quot;00206D1B&quot;/&gt;&lt;wsp:rsid wsp:val=&quot;0021372E&quot;/&gt;&lt;wsp:rsid wsp:val=&quot;002155CA&quot;/&gt;&lt;wsp:rsid wsp:val=&quot;00230FA3&quot;/&gt;&lt;wsp:rsid wsp:val=&quot;00242A24&quot;/&gt;&lt;wsp:rsid wsp:val=&quot;00246F22&quot;/&gt;&lt;wsp:rsid wsp:val=&quot;00251DB5&quot;/&gt;&lt;wsp:rsid wsp:val=&quot;00255836&quot;/&gt;&lt;wsp:rsid wsp:val=&quot;00273425&quot;/&gt;&lt;wsp:rsid wsp:val=&quot;00280B08&quot;/&gt;&lt;wsp:rsid wsp:val=&quot;00283806&quot;/&gt;&lt;wsp:rsid wsp:val=&quot;00287A81&quot;/&gt;&lt;wsp:rsid wsp:val=&quot;00293113&quot;/&gt;&lt;wsp:rsid wsp:val=&quot;002A2466&quot;/&gt;&lt;wsp:rsid wsp:val=&quot;002A5C24&quot;/&gt;&lt;wsp:rsid wsp:val=&quot;002B46DF&quot;/&gt;&lt;wsp:rsid wsp:val=&quot;002B5456&quot;/&gt;&lt;wsp:rsid wsp:val=&quot;002E407E&quot;/&gt;&lt;wsp:rsid wsp:val=&quot;00306714&quot;/&gt;&lt;wsp:rsid wsp:val=&quot;0036029F&quot;/&gt;&lt;wsp:rsid wsp:val=&quot;00363F07&quot;/&gt;&lt;wsp:rsid wsp:val=&quot;003644EE&quot;/&gt;&lt;wsp:rsid wsp:val=&quot;00372256&quot;/&gt;&lt;wsp:rsid wsp:val=&quot;00373D04&quot;/&gt;&lt;wsp:rsid wsp:val=&quot;00381C9D&quot;/&gt;&lt;wsp:rsid wsp:val=&quot;00381D49&quot;/&gt;&lt;wsp:rsid wsp:val=&quot;003874E0&quot;/&gt;&lt;wsp:rsid wsp:val=&quot;003963DE&quot;/&gt;&lt;wsp:rsid wsp:val=&quot;003B41A7&quot;/&gt;&lt;wsp:rsid wsp:val=&quot;003C472E&quot;/&gt;&lt;wsp:rsid wsp:val=&quot;003D0D3C&quot;/&gt;&lt;wsp:rsid wsp:val=&quot;003D1F8C&quot;/&gt;&lt;wsp:rsid wsp:val=&quot;00405D96&quot;/&gt;&lt;wsp:rsid wsp:val=&quot;00406458&quot;/&gt;&lt;wsp:rsid wsp:val=&quot;00411DF4&quot;/&gt;&lt;wsp:rsid wsp:val=&quot;00414304&quot;/&gt;&lt;wsp:rsid wsp:val=&quot;00420762&quot;/&gt;&lt;wsp:rsid wsp:val=&quot;00451827&quot;/&gt;&lt;wsp:rsid wsp:val=&quot;00467F24&quot;/&gt;&lt;wsp:rsid wsp:val=&quot;00475886&quot;/&gt;&lt;wsp:rsid wsp:val=&quot;0048362D&quot;/&gt;&lt;wsp:rsid wsp:val=&quot;0049520D&quot;/&gt;&lt;wsp:rsid wsp:val=&quot;004A21E0&quot;/&gt;&lt;wsp:rsid wsp:val=&quot;004A722A&quot;/&gt;&lt;wsp:rsid wsp:val=&quot;004D4ACD&quot;/&gt;&lt;wsp:rsid wsp:val=&quot;00510687&quot;/&gt;&lt;wsp:rsid wsp:val=&quot;00537744&quot;/&gt;&lt;wsp:rsid wsp:val=&quot;005402BE&quot;/&gt;&lt;wsp:rsid wsp:val=&quot;0057003C&quot;/&gt;&lt;wsp:rsid wsp:val=&quot;00577FF7&quot;/&gt;&lt;wsp:rsid wsp:val=&quot;00592609&quot;/&gt;&lt;wsp:rsid wsp:val=&quot;005B0060&quot;/&gt;&lt;wsp:rsid wsp:val=&quot;005D634F&quot;/&gt;&lt;wsp:rsid wsp:val=&quot;005E0BB9&quot;/&gt;&lt;wsp:rsid wsp:val=&quot;005E7967&quot;/&gt;&lt;wsp:rsid wsp:val=&quot;006003FA&quot;/&gt;&lt;wsp:rsid wsp:val=&quot;00613EE0&quot;/&gt;&lt;wsp:rsid wsp:val=&quot;0061571C&quot;/&gt;&lt;wsp:rsid wsp:val=&quot;006230FC&quot;/&gt;&lt;wsp:rsid wsp:val=&quot;0063638F&quot;/&gt;&lt;wsp:rsid wsp:val=&quot;00640E53&quot;/&gt;&lt;wsp:rsid wsp:val=&quot;006678CB&quot;/&gt;&lt;wsp:rsid wsp:val=&quot;006928ED&quot;/&gt;&lt;wsp:rsid wsp:val=&quot;006A3994&quot;/&gt;&lt;wsp:rsid wsp:val=&quot;006B2D90&quot;/&gt;&lt;wsp:rsid wsp:val=&quot;006B345C&quot;/&gt;&lt;wsp:rsid wsp:val=&quot;006B6E40&quot;/&gt;&lt;wsp:rsid wsp:val=&quot;006C626F&quot;/&gt;&lt;wsp:rsid wsp:val=&quot;006E19E2&quot;/&gt;&lt;wsp:rsid wsp:val=&quot;00705012&quot;/&gt;&lt;wsp:rsid wsp:val=&quot;00715F3C&quot;/&gt;&lt;wsp:rsid wsp:val=&quot;00724CB8&quot;/&gt;&lt;wsp:rsid wsp:val=&quot;007335C2&quot;/&gt;&lt;wsp:rsid wsp:val=&quot;00734329&quot;/&gt;&lt;wsp:rsid wsp:val=&quot;007620A1&quot;/&gt;&lt;wsp:rsid wsp:val=&quot;00772C38&quot;/&gt;&lt;wsp:rsid wsp:val=&quot;007947FA&quot;/&gt;&lt;wsp:rsid wsp:val=&quot;007C72DD&quot;/&gt;&lt;wsp:rsid wsp:val=&quot;007E7304&quot;/&gt;&lt;wsp:rsid wsp:val=&quot;008038BC&quot;/&gt;&lt;wsp:rsid wsp:val=&quot;0081351E&quot;/&gt;&lt;wsp:rsid wsp:val=&quot;00842133&quot;/&gt;&lt;wsp:rsid wsp:val=&quot;00853250&quot;/&gt;&lt;wsp:rsid wsp:val=&quot;008533EE&quot;/&gt;&lt;wsp:rsid wsp:val=&quot;008869F0&quot;/&gt;&lt;wsp:rsid wsp:val=&quot;00891F55&quot;/&gt;&lt;wsp:rsid wsp:val=&quot;008A1A49&quot;/&gt;&lt;wsp:rsid wsp:val=&quot;008C0D75&quot;/&gt;&lt;wsp:rsid wsp:val=&quot;008C0EE6&quot;/&gt;&lt;wsp:rsid wsp:val=&quot;008E2629&quot;/&gt;&lt;wsp:rsid wsp:val=&quot;00901CDF&quot;/&gt;&lt;wsp:rsid wsp:val=&quot;00906E72&quot;/&gt;&lt;wsp:rsid wsp:val=&quot;00936388&quot;/&gt;&lt;wsp:rsid wsp:val=&quot;00950E9A&quot;/&gt;&lt;wsp:rsid wsp:val=&quot;009611D4&quot;/&gt;&lt;wsp:rsid wsp:val=&quot;00973E08&quot;/&gt;&lt;wsp:rsid wsp:val=&quot;00985B8D&quot;/&gt;&lt;wsp:rsid wsp:val=&quot;009C1638&quot;/&gt;&lt;wsp:rsid wsp:val=&quot;009D077F&quot;/&gt;&lt;wsp:rsid wsp:val=&quot;009E2920&quot;/&gt;&lt;wsp:rsid wsp:val=&quot;009E6654&quot;/&gt;&lt;wsp:rsid wsp:val=&quot;00A026FC&quot;/&gt;&lt;wsp:rsid wsp:val=&quot;00A06D7A&quot;/&gt;&lt;wsp:rsid wsp:val=&quot;00A2375C&quot;/&gt;&lt;wsp:rsid wsp:val=&quot;00A3675F&quot;/&gt;&lt;wsp:rsid wsp:val=&quot;00A45515&quot;/&gt;&lt;wsp:rsid wsp:val=&quot;00A51BE7&quot;/&gt;&lt;wsp:rsid wsp:val=&quot;00A53B14&quot;/&gt;&lt;wsp:rsid wsp:val=&quot;00A62C12&quot;/&gt;&lt;wsp:rsid wsp:val=&quot;00A64A58&quot;/&gt;&lt;wsp:rsid wsp:val=&quot;00A654D8&quot;/&gt;&lt;wsp:rsid wsp:val=&quot;00A81CF7&quot;/&gt;&lt;wsp:rsid wsp:val=&quot;00A861DB&quot;/&gt;&lt;wsp:rsid wsp:val=&quot;00A956D4&quot;/&gt;&lt;wsp:rsid wsp:val=&quot;00AB0E64&quot;/&gt;&lt;wsp:rsid wsp:val=&quot;00AF2326&quot;/&gt;&lt;wsp:rsid wsp:val=&quot;00AF76E0&quot;/&gt;&lt;wsp:rsid wsp:val=&quot;00B03AFB&quot;/&gt;&lt;wsp:rsid wsp:val=&quot;00B03C39&quot;/&gt;&lt;wsp:rsid wsp:val=&quot;00B136B1&quot;/&gt;&lt;wsp:rsid wsp:val=&quot;00B13FFB&quot;/&gt;&lt;wsp:rsid wsp:val=&quot;00B145CA&quot;/&gt;&lt;wsp:rsid wsp:val=&quot;00B2509D&quot;/&gt;&lt;wsp:rsid wsp:val=&quot;00B254F8&quot;/&gt;&lt;wsp:rsid wsp:val=&quot;00B27C5C&quot;/&gt;&lt;wsp:rsid wsp:val=&quot;00B32B7A&quot;/&gt;&lt;wsp:rsid wsp:val=&quot;00B52532&quot;/&gt;&lt;wsp:rsid wsp:val=&quot;00B87726&quot;/&gt;&lt;wsp:rsid wsp:val=&quot;00B97606&quot;/&gt;&lt;wsp:rsid wsp:val=&quot;00BA0E00&quot;/&gt;&lt;wsp:rsid wsp:val=&quot;00BA132A&quot;/&gt;&lt;wsp:rsid wsp:val=&quot;00BA6E40&quot;/&gt;&lt;wsp:rsid wsp:val=&quot;00BB0471&quot;/&gt;&lt;wsp:rsid wsp:val=&quot;00BB3FA8&quot;/&gt;&lt;wsp:rsid wsp:val=&quot;00BB5876&quot;/&gt;&lt;wsp:rsid wsp:val=&quot;00BD14F8&quot;/&gt;&lt;wsp:rsid wsp:val=&quot;00BD2679&quot;/&gt;&lt;wsp:rsid wsp:val=&quot;00BE57ED&quot;/&gt;&lt;wsp:rsid wsp:val=&quot;00BF2401&quot;/&gt;&lt;wsp:rsid wsp:val=&quot;00C16580&quot;/&gt;&lt;wsp:rsid wsp:val=&quot;00C27D80&quot;/&gt;&lt;wsp:rsid wsp:val=&quot;00C27E4A&quot;/&gt;&lt;wsp:rsid wsp:val=&quot;00C450F5&quot;/&gt;&lt;wsp:rsid wsp:val=&quot;00C45FA5&quot;/&gt;&lt;wsp:rsid wsp:val=&quot;00C57F55&quot;/&gt;&lt;wsp:rsid wsp:val=&quot;00C754BA&quot;/&gt;&lt;wsp:rsid wsp:val=&quot;00C85E61&quot;/&gt;&lt;wsp:rsid wsp:val=&quot;00C913BC&quot;/&gt;&lt;wsp:rsid wsp:val=&quot;00C91FE0&quot;/&gt;&lt;wsp:rsid wsp:val=&quot;00C9460C&quot;/&gt;&lt;wsp:rsid wsp:val=&quot;00CA309D&quot;/&gt;&lt;wsp:rsid wsp:val=&quot;00CA4068&quot;/&gt;&lt;wsp:rsid wsp:val=&quot;00CD101F&quot;/&gt;&lt;wsp:rsid wsp:val=&quot;00D05047&quot;/&gt;&lt;wsp:rsid wsp:val=&quot;00D15BA1&quot;/&gt;&lt;wsp:rsid wsp:val=&quot;00D2499D&quot;/&gt;&lt;wsp:rsid wsp:val=&quot;00D32D3D&quot;/&gt;&lt;wsp:rsid wsp:val=&quot;00D45F84&quot;/&gt;&lt;wsp:rsid wsp:val=&quot;00D4741C&quot;/&gt;&lt;wsp:rsid wsp:val=&quot;00D65285&quot;/&gt;&lt;wsp:rsid wsp:val=&quot;00D7607B&quot;/&gt;&lt;wsp:rsid wsp:val=&quot;00D845EC&quot;/&gt;&lt;wsp:rsid wsp:val=&quot;00D859BB&quot;/&gt;&lt;wsp:rsid wsp:val=&quot;00D938DB&quot;/&gt;&lt;wsp:rsid wsp:val=&quot;00D96B56&quot;/&gt;&lt;wsp:rsid wsp:val=&quot;00DA2BA5&quot;/&gt;&lt;wsp:rsid wsp:val=&quot;00DB3DA8&quot;/&gt;&lt;wsp:rsid wsp:val=&quot;00DD3C31&quot;/&gt;&lt;wsp:rsid wsp:val=&quot;00E04B0F&quot;/&gt;&lt;wsp:rsid wsp:val=&quot;00E0675A&quot;/&gt;&lt;wsp:rsid wsp:val=&quot;00E06A87&quot;/&gt;&lt;wsp:rsid wsp:val=&quot;00E0725A&quot;/&gt;&lt;wsp:rsid wsp:val=&quot;00E13E8F&quot;/&gt;&lt;wsp:rsid wsp:val=&quot;00E14059&quot;/&gt;&lt;wsp:rsid wsp:val=&quot;00E20AF2&quot;/&gt;&lt;wsp:rsid wsp:val=&quot;00E30513&quot;/&gt;&lt;wsp:rsid wsp:val=&quot;00E35ED9&quot;/&gt;&lt;wsp:rsid wsp:val=&quot;00E5393E&quot;/&gt;&lt;wsp:rsid wsp:val=&quot;00E610D3&quot;/&gt;&lt;wsp:rsid wsp:val=&quot;00E617C3&quot;/&gt;&lt;wsp:rsid wsp:val=&quot;00E758F1&quot;/&gt;&lt;wsp:rsid wsp:val=&quot;00E9213D&quot;/&gt;&lt;wsp:rsid wsp:val=&quot;00E947B0&quot;/&gt;&lt;wsp:rsid wsp:val=&quot;00EA1529&quot;/&gt;&lt;wsp:rsid wsp:val=&quot;00EB1051&quot;/&gt;&lt;wsp:rsid wsp:val=&quot;00EB698E&quot;/&gt;&lt;wsp:rsid wsp:val=&quot;00EE3BC1&quot;/&gt;&lt;wsp:rsid wsp:val=&quot;00EF21AD&quot;/&gt;&lt;wsp:rsid wsp:val=&quot;00F02A9F&quot;/&gt;&lt;wsp:rsid wsp:val=&quot;00F07EBF&quot;/&gt;&lt;wsp:rsid wsp:val=&quot;00F45F62&quot;/&gt;&lt;wsp:rsid wsp:val=&quot;00F918C0&quot;/&gt;&lt;wsp:rsid wsp:val=&quot;00F94099&quot;/&gt;&lt;wsp:rsid wsp:val=&quot;00FB5C9E&quot;/&gt;&lt;wsp:rsid wsp:val=&quot;00FB6F3A&quot;/&gt;&lt;wsp:rsid wsp:val=&quot;00FC5717&quot;/&gt;&lt;wsp:rsid wsp:val=&quot;00FD6A91&quot;/&gt;&lt;wsp:rsid wsp:val=&quot;00FE506C&quot;/&gt;&lt;/wsp:rsids&gt;&lt;/w:docPr&gt;&lt;w:body&gt;&lt;wx:sect&gt;&lt;w:p wsp:rsidR=&quot;00000000&quot; wsp:rsidRDefault=&quot;00B03C39&quot; wsp:rsidP=&quot;00B03C39&quot;&gt;&lt;m:oMathPara&gt;&lt;m:oMath&gt;&lt;m:sSub&gt;&lt;m:sSubPr&gt;&lt;m:ctrlPr&gt;&lt;w:rPr&gt;&lt;w:rFonts w:ascii=&quot;Cambria Math&quot; w:h-ansi=&quot;Cambria Math&quot; w:cs=&quot;Times New Roman&quot;/&gt;&lt;wx:font wx:val=&quot;Cambria Math&quot;/&gt;&lt;w:i/&gt;&lt;w:sz w:val=&quot;28&quot;/&gt;&lt;w:sz-cs w:val=&quot;28&quot;/&gt;&lt;/w:rPr&gt;&lt;/m:ctrlPr&gt;&lt;/m:sSubPr&gt;&lt;m:e&gt;&lt;m:r&gt;&lt;w:rPr&gt;&lt;w:rFonts w:ascii=&quot;Cambria Math&quot; w:h-ansi=&quot;Cambria Math&quot; w:cs=&quot;Times New Roman&quot;/&gt;&lt;wx:font wx:val=&quot;Cambria Math&quot;/&gt;&lt;w:i/&gt;&lt;w:sz w:val=&quot;28&quot;/&gt;&lt;w:sz-cs w:val=&quot;28&quot;/&gt;&lt;/w:rPr&gt;&lt;m:t&gt;n&lt;/m:t&gt;&lt;/m:r&gt;&lt;/m:e&gt;&lt;m:sub&gt;&lt;m:r&gt;&lt;w:rPr&gt;&lt;w:rFonts w:ascii=&quot;Cambria Math&quot; w:h-ansi=&quot;Cambria Math&quot; w:cs=&quot;Times New Roman&quot;/&gt;&lt;wx:font wx:val=&quot;Cambria Math&quot;/&gt;&lt;w:i/&gt;&lt;w:sz w:val=&quot;28&quot;/&gt;&lt;w:sz-cs w:val=&quot;28&quot;/&gt;&lt;/w:rPr&gt;&lt;m:t&gt;3&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7" o:title="" chromakey="white"/>
          </v:shape>
        </w:pict>
      </w:r>
      <w:r w:rsidRPr="0049520D">
        <w:rPr>
          <w:rFonts w:ascii="Times New Roman" w:hAnsi="Times New Roman" w:cs="Times New Roman"/>
          <w:sz w:val="28"/>
          <w:szCs w:val="28"/>
        </w:rPr>
        <w:fldChar w:fldCharType="end"/>
      </w:r>
      <w:r>
        <w:rPr>
          <w:rFonts w:ascii="Times New Roman" w:hAnsi="Times New Roman" w:cs="Times New Roman"/>
          <w:sz w:val="28"/>
          <w:szCs w:val="28"/>
        </w:rPr>
        <w:t>–</w:t>
      </w:r>
      <w:r w:rsidRPr="009804F2">
        <w:rPr>
          <w:rFonts w:ascii="Times New Roman" w:hAnsi="Times New Roman" w:cs="Times New Roman"/>
          <w:sz w:val="28"/>
          <w:szCs w:val="28"/>
        </w:rPr>
        <w:t xml:space="preserve"> число загрузочных устройств;</w:t>
      </w:r>
    </w:p>
    <w:p w:rsidR="00DF6FF5" w:rsidRPr="009804F2" w:rsidRDefault="00DF6FF5" w:rsidP="00B4580C">
      <w:pPr>
        <w:spacing w:line="360" w:lineRule="auto"/>
        <w:ind w:firstLine="426"/>
        <w:jc w:val="both"/>
        <w:rPr>
          <w:rFonts w:ascii="Times New Roman" w:hAnsi="Times New Roman" w:cs="Times New Roman"/>
          <w:sz w:val="28"/>
          <w:szCs w:val="28"/>
        </w:rPr>
      </w:pPr>
      <w:r w:rsidRPr="0049520D">
        <w:rPr>
          <w:rFonts w:ascii="Times New Roman" w:hAnsi="Times New Roman" w:cs="Times New Roman"/>
          <w:sz w:val="28"/>
          <w:szCs w:val="28"/>
        </w:rPr>
        <w:fldChar w:fldCharType="begin"/>
      </w:r>
      <w:r w:rsidRPr="0049520D">
        <w:rPr>
          <w:rFonts w:ascii="Times New Roman" w:hAnsi="Times New Roman" w:cs="Times New Roman"/>
          <w:sz w:val="28"/>
          <w:szCs w:val="28"/>
        </w:rPr>
        <w:instrText xml:space="preserve"> QUOTE </w:instrText>
      </w:r>
      <w:r w:rsidRPr="0049520D">
        <w:rPr>
          <w:position w:val="-6"/>
        </w:rPr>
        <w:pict>
          <v:shape id="_x0000_i1061" type="#_x0000_t75" style="width:15.6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stylePaneFormatFilter w:val=&quot;3F01&quot;/&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7967&quot;/&gt;&lt;wsp:rsid wsp:val=&quot;000029D6&quot;/&gt;&lt;wsp:rsid wsp:val=&quot;00002C4D&quot;/&gt;&lt;wsp:rsid wsp:val=&quot;00017571&quot;/&gt;&lt;wsp:rsid wsp:val=&quot;00027105&quot;/&gt;&lt;wsp:rsid wsp:val=&quot;00033732&quot;/&gt;&lt;wsp:rsid wsp:val=&quot;00033F33&quot;/&gt;&lt;wsp:rsid wsp:val=&quot;000474BF&quot;/&gt;&lt;wsp:rsid wsp:val=&quot;00051CF3&quot;/&gt;&lt;wsp:rsid wsp:val=&quot;00060869&quot;/&gt;&lt;wsp:rsid wsp:val=&quot;000625C0&quot;/&gt;&lt;wsp:rsid wsp:val=&quot;00073578&quot;/&gt;&lt;wsp:rsid wsp:val=&quot;0007381A&quot;/&gt;&lt;wsp:rsid wsp:val=&quot;00076D95&quot;/&gt;&lt;wsp:rsid wsp:val=&quot;00080AC8&quot;/&gt;&lt;wsp:rsid wsp:val=&quot;00085754&quot;/&gt;&lt;wsp:rsid wsp:val=&quot;00086DEE&quot;/&gt;&lt;wsp:rsid wsp:val=&quot;00090228&quot;/&gt;&lt;wsp:rsid wsp:val=&quot;00094FC2&quot;/&gt;&lt;wsp:rsid wsp:val=&quot;000A0A94&quot;/&gt;&lt;wsp:rsid wsp:val=&quot;000B1DCA&quot;/&gt;&lt;wsp:rsid wsp:val=&quot;000B69E2&quot;/&gt;&lt;wsp:rsid wsp:val=&quot;000D4124&quot;/&gt;&lt;wsp:rsid wsp:val=&quot;000D6D2E&quot;/&gt;&lt;wsp:rsid wsp:val=&quot;000E0B24&quot;/&gt;&lt;wsp:rsid wsp:val=&quot;000E587C&quot;/&gt;&lt;wsp:rsid wsp:val=&quot;0015407B&quot;/&gt;&lt;wsp:rsid wsp:val=&quot;001556AA&quot;/&gt;&lt;wsp:rsid wsp:val=&quot;00173065&quot;/&gt;&lt;wsp:rsid wsp:val=&quot;00177F55&quot;/&gt;&lt;wsp:rsid wsp:val=&quot;00181CB6&quot;/&gt;&lt;wsp:rsid wsp:val=&quot;00195939&quot;/&gt;&lt;wsp:rsid wsp:val=&quot;001A0271&quot;/&gt;&lt;wsp:rsid wsp:val=&quot;001A3F32&quot;/&gt;&lt;wsp:rsid wsp:val=&quot;001A4AE0&quot;/&gt;&lt;wsp:rsid wsp:val=&quot;001B3810&quot;/&gt;&lt;wsp:rsid wsp:val=&quot;001B5BDD&quot;/&gt;&lt;wsp:rsid wsp:val=&quot;001C7C77&quot;/&gt;&lt;wsp:rsid wsp:val=&quot;001D6FF2&quot;/&gt;&lt;wsp:rsid wsp:val=&quot;001E08B2&quot;/&gt;&lt;wsp:rsid wsp:val=&quot;001E0A17&quot;/&gt;&lt;wsp:rsid wsp:val=&quot;002040FD&quot;/&gt;&lt;wsp:rsid wsp:val=&quot;00205FE0&quot;/&gt;&lt;wsp:rsid wsp:val=&quot;00206D1B&quot;/&gt;&lt;wsp:rsid wsp:val=&quot;0021372E&quot;/&gt;&lt;wsp:rsid wsp:val=&quot;002155CA&quot;/&gt;&lt;wsp:rsid wsp:val=&quot;00230FA3&quot;/&gt;&lt;wsp:rsid wsp:val=&quot;00242A24&quot;/&gt;&lt;wsp:rsid wsp:val=&quot;00246F22&quot;/&gt;&lt;wsp:rsid wsp:val=&quot;00251DB5&quot;/&gt;&lt;wsp:rsid wsp:val=&quot;00255836&quot;/&gt;&lt;wsp:rsid wsp:val=&quot;00273425&quot;/&gt;&lt;wsp:rsid wsp:val=&quot;00280B08&quot;/&gt;&lt;wsp:rsid wsp:val=&quot;00283806&quot;/&gt;&lt;wsp:rsid wsp:val=&quot;00287A81&quot;/&gt;&lt;wsp:rsid wsp:val=&quot;00293113&quot;/&gt;&lt;wsp:rsid wsp:val=&quot;002A2466&quot;/&gt;&lt;wsp:rsid wsp:val=&quot;002A5C24&quot;/&gt;&lt;wsp:rsid wsp:val=&quot;002B46DF&quot;/&gt;&lt;wsp:rsid wsp:val=&quot;002B5456&quot;/&gt;&lt;wsp:rsid wsp:val=&quot;002E407E&quot;/&gt;&lt;wsp:rsid wsp:val=&quot;00306714&quot;/&gt;&lt;wsp:rsid wsp:val=&quot;0036029F&quot;/&gt;&lt;wsp:rsid wsp:val=&quot;00363F07&quot;/&gt;&lt;wsp:rsid wsp:val=&quot;003644EE&quot;/&gt;&lt;wsp:rsid wsp:val=&quot;00372256&quot;/&gt;&lt;wsp:rsid wsp:val=&quot;00373D04&quot;/&gt;&lt;wsp:rsid wsp:val=&quot;00381C9D&quot;/&gt;&lt;wsp:rsid wsp:val=&quot;00381D49&quot;/&gt;&lt;wsp:rsid wsp:val=&quot;003874E0&quot;/&gt;&lt;wsp:rsid wsp:val=&quot;003963DE&quot;/&gt;&lt;wsp:rsid wsp:val=&quot;003B41A7&quot;/&gt;&lt;wsp:rsid wsp:val=&quot;003C472E&quot;/&gt;&lt;wsp:rsid wsp:val=&quot;003D0D3C&quot;/&gt;&lt;wsp:rsid wsp:val=&quot;003D1F8C&quot;/&gt;&lt;wsp:rsid wsp:val=&quot;00405D96&quot;/&gt;&lt;wsp:rsid wsp:val=&quot;00406458&quot;/&gt;&lt;wsp:rsid wsp:val=&quot;00411DF4&quot;/&gt;&lt;wsp:rsid wsp:val=&quot;00414304&quot;/&gt;&lt;wsp:rsid wsp:val=&quot;00420762&quot;/&gt;&lt;wsp:rsid wsp:val=&quot;00451827&quot;/&gt;&lt;wsp:rsid wsp:val=&quot;00467F24&quot;/&gt;&lt;wsp:rsid wsp:val=&quot;00475886&quot;/&gt;&lt;wsp:rsid wsp:val=&quot;0048362D&quot;/&gt;&lt;wsp:rsid wsp:val=&quot;0049520D&quot;/&gt;&lt;wsp:rsid wsp:val=&quot;004A21E0&quot;/&gt;&lt;wsp:rsid wsp:val=&quot;004A722A&quot;/&gt;&lt;wsp:rsid wsp:val=&quot;004D4ACD&quot;/&gt;&lt;wsp:rsid wsp:val=&quot;00510687&quot;/&gt;&lt;wsp:rsid wsp:val=&quot;00537744&quot;/&gt;&lt;wsp:rsid wsp:val=&quot;005402BE&quot;/&gt;&lt;wsp:rsid wsp:val=&quot;0057003C&quot;/&gt;&lt;wsp:rsid wsp:val=&quot;00577FF7&quot;/&gt;&lt;wsp:rsid wsp:val=&quot;00581D2B&quot;/&gt;&lt;wsp:rsid wsp:val=&quot;00592609&quot;/&gt;&lt;wsp:rsid wsp:val=&quot;005B0060&quot;/&gt;&lt;wsp:rsid wsp:val=&quot;005D634F&quot;/&gt;&lt;wsp:rsid wsp:val=&quot;005E0BB9&quot;/&gt;&lt;wsp:rsid wsp:val=&quot;005E7967&quot;/&gt;&lt;wsp:rsid wsp:val=&quot;006003FA&quot;/&gt;&lt;wsp:rsid wsp:val=&quot;00613EE0&quot;/&gt;&lt;wsp:rsid wsp:val=&quot;0061571C&quot;/&gt;&lt;wsp:rsid wsp:val=&quot;006230FC&quot;/&gt;&lt;wsp:rsid wsp:val=&quot;0063638F&quot;/&gt;&lt;wsp:rsid wsp:val=&quot;00640E53&quot;/&gt;&lt;wsp:rsid wsp:val=&quot;006678CB&quot;/&gt;&lt;wsp:rsid wsp:val=&quot;006928ED&quot;/&gt;&lt;wsp:rsid wsp:val=&quot;006A3994&quot;/&gt;&lt;wsp:rsid wsp:val=&quot;006B2D90&quot;/&gt;&lt;wsp:rsid wsp:val=&quot;006B345C&quot;/&gt;&lt;wsp:rsid wsp:val=&quot;006B6E40&quot;/&gt;&lt;wsp:rsid wsp:val=&quot;006C626F&quot;/&gt;&lt;wsp:rsid wsp:val=&quot;006E19E2&quot;/&gt;&lt;wsp:rsid wsp:val=&quot;00705012&quot;/&gt;&lt;wsp:rsid wsp:val=&quot;00715F3C&quot;/&gt;&lt;wsp:rsid wsp:val=&quot;00724CB8&quot;/&gt;&lt;wsp:rsid wsp:val=&quot;007335C2&quot;/&gt;&lt;wsp:rsid wsp:val=&quot;00734329&quot;/&gt;&lt;wsp:rsid wsp:val=&quot;007620A1&quot;/&gt;&lt;wsp:rsid wsp:val=&quot;00772C38&quot;/&gt;&lt;wsp:rsid wsp:val=&quot;007947FA&quot;/&gt;&lt;wsp:rsid wsp:val=&quot;007C72DD&quot;/&gt;&lt;wsp:rsid wsp:val=&quot;007E7304&quot;/&gt;&lt;wsp:rsid wsp:val=&quot;008038BC&quot;/&gt;&lt;wsp:rsid wsp:val=&quot;0081351E&quot;/&gt;&lt;wsp:rsid wsp:val=&quot;00842133&quot;/&gt;&lt;wsp:rsid wsp:val=&quot;00853250&quot;/&gt;&lt;wsp:rsid wsp:val=&quot;008533EE&quot;/&gt;&lt;wsp:rsid wsp:val=&quot;008869F0&quot;/&gt;&lt;wsp:rsid wsp:val=&quot;00891F55&quot;/&gt;&lt;wsp:rsid wsp:val=&quot;008A1A49&quot;/&gt;&lt;wsp:rsid wsp:val=&quot;008C0D75&quot;/&gt;&lt;wsp:rsid wsp:val=&quot;008C0EE6&quot;/&gt;&lt;wsp:rsid wsp:val=&quot;008E2629&quot;/&gt;&lt;wsp:rsid wsp:val=&quot;00901CDF&quot;/&gt;&lt;wsp:rsid wsp:val=&quot;00906E72&quot;/&gt;&lt;wsp:rsid wsp:val=&quot;00936388&quot;/&gt;&lt;wsp:rsid wsp:val=&quot;00950E9A&quot;/&gt;&lt;wsp:rsid wsp:val=&quot;009611D4&quot;/&gt;&lt;wsp:rsid wsp:val=&quot;00973E08&quot;/&gt;&lt;wsp:rsid wsp:val=&quot;00985B8D&quot;/&gt;&lt;wsp:rsid wsp:val=&quot;009C1638&quot;/&gt;&lt;wsp:rsid wsp:val=&quot;009D077F&quot;/&gt;&lt;wsp:rsid wsp:val=&quot;009E2920&quot;/&gt;&lt;wsp:rsid wsp:val=&quot;009E6654&quot;/&gt;&lt;wsp:rsid wsp:val=&quot;00A026FC&quot;/&gt;&lt;wsp:rsid wsp:val=&quot;00A06D7A&quot;/&gt;&lt;wsp:rsid wsp:val=&quot;00A2375C&quot;/&gt;&lt;wsp:rsid wsp:val=&quot;00A3675F&quot;/&gt;&lt;wsp:rsid wsp:val=&quot;00A45515&quot;/&gt;&lt;wsp:rsid wsp:val=&quot;00A51BE7&quot;/&gt;&lt;wsp:rsid wsp:val=&quot;00A53B14&quot;/&gt;&lt;wsp:rsid wsp:val=&quot;00A62C12&quot;/&gt;&lt;wsp:rsid wsp:val=&quot;00A64A58&quot;/&gt;&lt;wsp:rsid wsp:val=&quot;00A654D8&quot;/&gt;&lt;wsp:rsid wsp:val=&quot;00A81CF7&quot;/&gt;&lt;wsp:rsid wsp:val=&quot;00A861DB&quot;/&gt;&lt;wsp:rsid wsp:val=&quot;00A956D4&quot;/&gt;&lt;wsp:rsid wsp:val=&quot;00AB0E64&quot;/&gt;&lt;wsp:rsid wsp:val=&quot;00AF2326&quot;/&gt;&lt;wsp:rsid wsp:val=&quot;00AF76E0&quot;/&gt;&lt;wsp:rsid wsp:val=&quot;00B03AFB&quot;/&gt;&lt;wsp:rsid wsp:val=&quot;00B136B1&quot;/&gt;&lt;wsp:rsid wsp:val=&quot;00B13FFB&quot;/&gt;&lt;wsp:rsid wsp:val=&quot;00B145CA&quot;/&gt;&lt;wsp:rsid wsp:val=&quot;00B2509D&quot;/&gt;&lt;wsp:rsid wsp:val=&quot;00B254F8&quot;/&gt;&lt;wsp:rsid wsp:val=&quot;00B27C5C&quot;/&gt;&lt;wsp:rsid wsp:val=&quot;00B32B7A&quot;/&gt;&lt;wsp:rsid wsp:val=&quot;00B52532&quot;/&gt;&lt;wsp:rsid wsp:val=&quot;00B87726&quot;/&gt;&lt;wsp:rsid wsp:val=&quot;00B97606&quot;/&gt;&lt;wsp:rsid wsp:val=&quot;00BA0E00&quot;/&gt;&lt;wsp:rsid wsp:val=&quot;00BA132A&quot;/&gt;&lt;wsp:rsid wsp:val=&quot;00BA6E40&quot;/&gt;&lt;wsp:rsid wsp:val=&quot;00BB0471&quot;/&gt;&lt;wsp:rsid wsp:val=&quot;00BB3FA8&quot;/&gt;&lt;wsp:rsid wsp:val=&quot;00BB5876&quot;/&gt;&lt;wsp:rsid wsp:val=&quot;00BD14F8&quot;/&gt;&lt;wsp:rsid wsp:val=&quot;00BD2679&quot;/&gt;&lt;wsp:rsid wsp:val=&quot;00BE57ED&quot;/&gt;&lt;wsp:rsid wsp:val=&quot;00BF2401&quot;/&gt;&lt;wsp:rsid wsp:val=&quot;00C16580&quot;/&gt;&lt;wsp:rsid wsp:val=&quot;00C27D80&quot;/&gt;&lt;wsp:rsid wsp:val=&quot;00C27E4A&quot;/&gt;&lt;wsp:rsid wsp:val=&quot;00C450F5&quot;/&gt;&lt;wsp:rsid wsp:val=&quot;00C45FA5&quot;/&gt;&lt;wsp:rsid wsp:val=&quot;00C57F55&quot;/&gt;&lt;wsp:rsid wsp:val=&quot;00C754BA&quot;/&gt;&lt;wsp:rsid wsp:val=&quot;00C85E61&quot;/&gt;&lt;wsp:rsid wsp:val=&quot;00C913BC&quot;/&gt;&lt;wsp:rsid wsp:val=&quot;00C91FE0&quot;/&gt;&lt;wsp:rsid wsp:val=&quot;00C9460C&quot;/&gt;&lt;wsp:rsid wsp:val=&quot;00CA309D&quot;/&gt;&lt;wsp:rsid wsp:val=&quot;00CA4068&quot;/&gt;&lt;wsp:rsid wsp:val=&quot;00CD101F&quot;/&gt;&lt;wsp:rsid wsp:val=&quot;00D05047&quot;/&gt;&lt;wsp:rsid wsp:val=&quot;00D15BA1&quot;/&gt;&lt;wsp:rsid wsp:val=&quot;00D2499D&quot;/&gt;&lt;wsp:rsid wsp:val=&quot;00D32D3D&quot;/&gt;&lt;wsp:rsid wsp:val=&quot;00D45F84&quot;/&gt;&lt;wsp:rsid wsp:val=&quot;00D4741C&quot;/&gt;&lt;wsp:rsid wsp:val=&quot;00D65285&quot;/&gt;&lt;wsp:rsid wsp:val=&quot;00D7607B&quot;/&gt;&lt;wsp:rsid wsp:val=&quot;00D845EC&quot;/&gt;&lt;wsp:rsid wsp:val=&quot;00D859BB&quot;/&gt;&lt;wsp:rsid wsp:val=&quot;00D938DB&quot;/&gt;&lt;wsp:rsid wsp:val=&quot;00D96B56&quot;/&gt;&lt;wsp:rsid wsp:val=&quot;00DA2BA5&quot;/&gt;&lt;wsp:rsid wsp:val=&quot;00DB3DA8&quot;/&gt;&lt;wsp:rsid wsp:val=&quot;00DD3C31&quot;/&gt;&lt;wsp:rsid wsp:val=&quot;00E04B0F&quot;/&gt;&lt;wsp:rsid wsp:val=&quot;00E0675A&quot;/&gt;&lt;wsp:rsid wsp:val=&quot;00E06A87&quot;/&gt;&lt;wsp:rsid wsp:val=&quot;00E0725A&quot;/&gt;&lt;wsp:rsid wsp:val=&quot;00E13E8F&quot;/&gt;&lt;wsp:rsid wsp:val=&quot;00E14059&quot;/&gt;&lt;wsp:rsid wsp:val=&quot;00E20AF2&quot;/&gt;&lt;wsp:rsid wsp:val=&quot;00E30513&quot;/&gt;&lt;wsp:rsid wsp:val=&quot;00E35ED9&quot;/&gt;&lt;wsp:rsid wsp:val=&quot;00E5393E&quot;/&gt;&lt;wsp:rsid wsp:val=&quot;00E610D3&quot;/&gt;&lt;wsp:rsid wsp:val=&quot;00E617C3&quot;/&gt;&lt;wsp:rsid wsp:val=&quot;00E758F1&quot;/&gt;&lt;wsp:rsid wsp:val=&quot;00E9213D&quot;/&gt;&lt;wsp:rsid wsp:val=&quot;00E947B0&quot;/&gt;&lt;wsp:rsid wsp:val=&quot;00EA1529&quot;/&gt;&lt;wsp:rsid wsp:val=&quot;00EB1051&quot;/&gt;&lt;wsp:rsid wsp:val=&quot;00EB698E&quot;/&gt;&lt;wsp:rsid wsp:val=&quot;00EE3BC1&quot;/&gt;&lt;wsp:rsid wsp:val=&quot;00EF21AD&quot;/&gt;&lt;wsp:rsid wsp:val=&quot;00F02A9F&quot;/&gt;&lt;wsp:rsid wsp:val=&quot;00F07EBF&quot;/&gt;&lt;wsp:rsid wsp:val=&quot;00F45F62&quot;/&gt;&lt;wsp:rsid wsp:val=&quot;00F918C0&quot;/&gt;&lt;wsp:rsid wsp:val=&quot;00F94099&quot;/&gt;&lt;wsp:rsid wsp:val=&quot;00FB5C9E&quot;/&gt;&lt;wsp:rsid wsp:val=&quot;00FB6F3A&quot;/&gt;&lt;wsp:rsid wsp:val=&quot;00FC5717&quot;/&gt;&lt;wsp:rsid wsp:val=&quot;00FD6A91&quot;/&gt;&lt;wsp:rsid wsp:val=&quot;00FE506C&quot;/&gt;&lt;/wsp:rsids&gt;&lt;/w:docPr&gt;&lt;w:body&gt;&lt;wx:sect&gt;&lt;w:p wsp:rsidR=&quot;00000000&quot; wsp:rsidRDefault=&quot;00581D2B&quot; wsp:rsidP=&quot;00581D2B&quot;&gt;&lt;m:oMathPara&gt;&lt;m:oMath&gt;&lt;m:sSub&gt;&lt;m:sSubPr&gt;&lt;m:ctrlPr&gt;&lt;w:rPr&gt;&lt;w:rFonts w:ascii=&quot;Cambria Math&quot; w:h-ansi=&quot;Cambria Math&quot; w:cs=&quot;Times New Roman&quot;/&gt;&lt;wx:font wx:val=&quot;Cambria Math&quot;/&gt;&lt;w:i/&gt;&lt;w:sz w:val=&quot;28&quot;/&gt;&lt;w:sz-cs w:val=&quot;28&quot;/&gt;&lt;/w:rPr&gt;&lt;/m:ctrlPr&gt;&lt;/m:sSubPr&gt;&lt;m:e&gt;&lt;m:r&gt;&lt;w:rPr&gt;&lt;w:rFonts w:ascii=&quot;Cambria Math&quot; w:h-ansi=&quot;Cambria Math&quot; w:cs=&quot;Times New Roman&quot;/&gt;&lt;wx:font wx:val=&quot;Cambria Math&quot;/&gt;&lt;w:i/&gt;&lt;w:sz w:val=&quot;28&quot;/&gt;&lt;w:sz-cs w:val=&quot;28&quot;/&gt;&lt;/w:rPr&gt;&lt;m:t&gt;Q&lt;/m:t&gt;&lt;/m:r&gt;&lt;/m:e&gt;&lt;m:sub&gt;&lt;m:r&gt;&lt;w:rPr&gt;&lt;w:rFonts w:ascii=&quot;Cambria Math&quot; w:h-ansi=&quot;Cambria Math&quot; w:cs=&quot;Times New Roman&quot;/&gt;&lt;wx:font wx:val=&quot;Cambria Math&quot;/&gt;&lt;w:i/&gt;&lt;w:sz w:val=&quot;28&quot;/&gt;&lt;w:sz-cs w:val=&quot;28&quot;/&gt;&lt;/w:rPr&gt;&lt;m:t&gt;3&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8" o:title="" chromakey="white"/>
          </v:shape>
        </w:pict>
      </w:r>
      <w:r w:rsidRPr="0049520D">
        <w:rPr>
          <w:rFonts w:ascii="Times New Roman" w:hAnsi="Times New Roman" w:cs="Times New Roman"/>
          <w:sz w:val="28"/>
          <w:szCs w:val="28"/>
        </w:rPr>
        <w:instrText xml:space="preserve"> </w:instrText>
      </w:r>
      <w:r w:rsidRPr="0049520D">
        <w:rPr>
          <w:rFonts w:ascii="Times New Roman" w:hAnsi="Times New Roman" w:cs="Times New Roman"/>
          <w:sz w:val="28"/>
          <w:szCs w:val="28"/>
        </w:rPr>
        <w:fldChar w:fldCharType="separate"/>
      </w:r>
      <w:r w:rsidRPr="0049520D">
        <w:rPr>
          <w:position w:val="-6"/>
        </w:rPr>
        <w:pict>
          <v:shape id="_x0000_i1062" type="#_x0000_t75" style="width:15.6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stylePaneFormatFilter w:val=&quot;3F01&quot;/&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7967&quot;/&gt;&lt;wsp:rsid wsp:val=&quot;000029D6&quot;/&gt;&lt;wsp:rsid wsp:val=&quot;00002C4D&quot;/&gt;&lt;wsp:rsid wsp:val=&quot;00017571&quot;/&gt;&lt;wsp:rsid wsp:val=&quot;00027105&quot;/&gt;&lt;wsp:rsid wsp:val=&quot;00033732&quot;/&gt;&lt;wsp:rsid wsp:val=&quot;00033F33&quot;/&gt;&lt;wsp:rsid wsp:val=&quot;000474BF&quot;/&gt;&lt;wsp:rsid wsp:val=&quot;00051CF3&quot;/&gt;&lt;wsp:rsid wsp:val=&quot;00060869&quot;/&gt;&lt;wsp:rsid wsp:val=&quot;000625C0&quot;/&gt;&lt;wsp:rsid wsp:val=&quot;00073578&quot;/&gt;&lt;wsp:rsid wsp:val=&quot;0007381A&quot;/&gt;&lt;wsp:rsid wsp:val=&quot;00076D95&quot;/&gt;&lt;wsp:rsid wsp:val=&quot;00080AC8&quot;/&gt;&lt;wsp:rsid wsp:val=&quot;00085754&quot;/&gt;&lt;wsp:rsid wsp:val=&quot;00086DEE&quot;/&gt;&lt;wsp:rsid wsp:val=&quot;00090228&quot;/&gt;&lt;wsp:rsid wsp:val=&quot;00094FC2&quot;/&gt;&lt;wsp:rsid wsp:val=&quot;000A0A94&quot;/&gt;&lt;wsp:rsid wsp:val=&quot;000B1DCA&quot;/&gt;&lt;wsp:rsid wsp:val=&quot;000B69E2&quot;/&gt;&lt;wsp:rsid wsp:val=&quot;000D4124&quot;/&gt;&lt;wsp:rsid wsp:val=&quot;000D6D2E&quot;/&gt;&lt;wsp:rsid wsp:val=&quot;000E0B24&quot;/&gt;&lt;wsp:rsid wsp:val=&quot;000E587C&quot;/&gt;&lt;wsp:rsid wsp:val=&quot;0015407B&quot;/&gt;&lt;wsp:rsid wsp:val=&quot;001556AA&quot;/&gt;&lt;wsp:rsid wsp:val=&quot;00173065&quot;/&gt;&lt;wsp:rsid wsp:val=&quot;00177F55&quot;/&gt;&lt;wsp:rsid wsp:val=&quot;00181CB6&quot;/&gt;&lt;wsp:rsid wsp:val=&quot;00195939&quot;/&gt;&lt;wsp:rsid wsp:val=&quot;001A0271&quot;/&gt;&lt;wsp:rsid wsp:val=&quot;001A3F32&quot;/&gt;&lt;wsp:rsid wsp:val=&quot;001A4AE0&quot;/&gt;&lt;wsp:rsid wsp:val=&quot;001B3810&quot;/&gt;&lt;wsp:rsid wsp:val=&quot;001B5BDD&quot;/&gt;&lt;wsp:rsid wsp:val=&quot;001C7C77&quot;/&gt;&lt;wsp:rsid wsp:val=&quot;001D6FF2&quot;/&gt;&lt;wsp:rsid wsp:val=&quot;001E08B2&quot;/&gt;&lt;wsp:rsid wsp:val=&quot;001E0A17&quot;/&gt;&lt;wsp:rsid wsp:val=&quot;002040FD&quot;/&gt;&lt;wsp:rsid wsp:val=&quot;00205FE0&quot;/&gt;&lt;wsp:rsid wsp:val=&quot;00206D1B&quot;/&gt;&lt;wsp:rsid wsp:val=&quot;0021372E&quot;/&gt;&lt;wsp:rsid wsp:val=&quot;002155CA&quot;/&gt;&lt;wsp:rsid wsp:val=&quot;00230FA3&quot;/&gt;&lt;wsp:rsid wsp:val=&quot;00242A24&quot;/&gt;&lt;wsp:rsid wsp:val=&quot;00246F22&quot;/&gt;&lt;wsp:rsid wsp:val=&quot;00251DB5&quot;/&gt;&lt;wsp:rsid wsp:val=&quot;00255836&quot;/&gt;&lt;wsp:rsid wsp:val=&quot;00273425&quot;/&gt;&lt;wsp:rsid wsp:val=&quot;00280B08&quot;/&gt;&lt;wsp:rsid wsp:val=&quot;00283806&quot;/&gt;&lt;wsp:rsid wsp:val=&quot;00287A81&quot;/&gt;&lt;wsp:rsid wsp:val=&quot;00293113&quot;/&gt;&lt;wsp:rsid wsp:val=&quot;002A2466&quot;/&gt;&lt;wsp:rsid wsp:val=&quot;002A5C24&quot;/&gt;&lt;wsp:rsid wsp:val=&quot;002B46DF&quot;/&gt;&lt;wsp:rsid wsp:val=&quot;002B5456&quot;/&gt;&lt;wsp:rsid wsp:val=&quot;002E407E&quot;/&gt;&lt;wsp:rsid wsp:val=&quot;00306714&quot;/&gt;&lt;wsp:rsid wsp:val=&quot;0036029F&quot;/&gt;&lt;wsp:rsid wsp:val=&quot;00363F07&quot;/&gt;&lt;wsp:rsid wsp:val=&quot;003644EE&quot;/&gt;&lt;wsp:rsid wsp:val=&quot;00372256&quot;/&gt;&lt;wsp:rsid wsp:val=&quot;00373D04&quot;/&gt;&lt;wsp:rsid wsp:val=&quot;00381C9D&quot;/&gt;&lt;wsp:rsid wsp:val=&quot;00381D49&quot;/&gt;&lt;wsp:rsid wsp:val=&quot;003874E0&quot;/&gt;&lt;wsp:rsid wsp:val=&quot;003963DE&quot;/&gt;&lt;wsp:rsid wsp:val=&quot;003B41A7&quot;/&gt;&lt;wsp:rsid wsp:val=&quot;003C472E&quot;/&gt;&lt;wsp:rsid wsp:val=&quot;003D0D3C&quot;/&gt;&lt;wsp:rsid wsp:val=&quot;003D1F8C&quot;/&gt;&lt;wsp:rsid wsp:val=&quot;00405D96&quot;/&gt;&lt;wsp:rsid wsp:val=&quot;00406458&quot;/&gt;&lt;wsp:rsid wsp:val=&quot;00411DF4&quot;/&gt;&lt;wsp:rsid wsp:val=&quot;00414304&quot;/&gt;&lt;wsp:rsid wsp:val=&quot;00420762&quot;/&gt;&lt;wsp:rsid wsp:val=&quot;00451827&quot;/&gt;&lt;wsp:rsid wsp:val=&quot;00467F24&quot;/&gt;&lt;wsp:rsid wsp:val=&quot;00475886&quot;/&gt;&lt;wsp:rsid wsp:val=&quot;0048362D&quot;/&gt;&lt;wsp:rsid wsp:val=&quot;0049520D&quot;/&gt;&lt;wsp:rsid wsp:val=&quot;004A21E0&quot;/&gt;&lt;wsp:rsid wsp:val=&quot;004A722A&quot;/&gt;&lt;wsp:rsid wsp:val=&quot;004D4ACD&quot;/&gt;&lt;wsp:rsid wsp:val=&quot;00510687&quot;/&gt;&lt;wsp:rsid wsp:val=&quot;00537744&quot;/&gt;&lt;wsp:rsid wsp:val=&quot;005402BE&quot;/&gt;&lt;wsp:rsid wsp:val=&quot;0057003C&quot;/&gt;&lt;wsp:rsid wsp:val=&quot;00577FF7&quot;/&gt;&lt;wsp:rsid wsp:val=&quot;00581D2B&quot;/&gt;&lt;wsp:rsid wsp:val=&quot;00592609&quot;/&gt;&lt;wsp:rsid wsp:val=&quot;005B0060&quot;/&gt;&lt;wsp:rsid wsp:val=&quot;005D634F&quot;/&gt;&lt;wsp:rsid wsp:val=&quot;005E0BB9&quot;/&gt;&lt;wsp:rsid wsp:val=&quot;005E7967&quot;/&gt;&lt;wsp:rsid wsp:val=&quot;006003FA&quot;/&gt;&lt;wsp:rsid wsp:val=&quot;00613EE0&quot;/&gt;&lt;wsp:rsid wsp:val=&quot;0061571C&quot;/&gt;&lt;wsp:rsid wsp:val=&quot;006230FC&quot;/&gt;&lt;wsp:rsid wsp:val=&quot;0063638F&quot;/&gt;&lt;wsp:rsid wsp:val=&quot;00640E53&quot;/&gt;&lt;wsp:rsid wsp:val=&quot;006678CB&quot;/&gt;&lt;wsp:rsid wsp:val=&quot;006928ED&quot;/&gt;&lt;wsp:rsid wsp:val=&quot;006A3994&quot;/&gt;&lt;wsp:rsid wsp:val=&quot;006B2D90&quot;/&gt;&lt;wsp:rsid wsp:val=&quot;006B345C&quot;/&gt;&lt;wsp:rsid wsp:val=&quot;006B6E40&quot;/&gt;&lt;wsp:rsid wsp:val=&quot;006C626F&quot;/&gt;&lt;wsp:rsid wsp:val=&quot;006E19E2&quot;/&gt;&lt;wsp:rsid wsp:val=&quot;00705012&quot;/&gt;&lt;wsp:rsid wsp:val=&quot;00715F3C&quot;/&gt;&lt;wsp:rsid wsp:val=&quot;00724CB8&quot;/&gt;&lt;wsp:rsid wsp:val=&quot;007335C2&quot;/&gt;&lt;wsp:rsid wsp:val=&quot;00734329&quot;/&gt;&lt;wsp:rsid wsp:val=&quot;007620A1&quot;/&gt;&lt;wsp:rsid wsp:val=&quot;00772C38&quot;/&gt;&lt;wsp:rsid wsp:val=&quot;007947FA&quot;/&gt;&lt;wsp:rsid wsp:val=&quot;007C72DD&quot;/&gt;&lt;wsp:rsid wsp:val=&quot;007E7304&quot;/&gt;&lt;wsp:rsid wsp:val=&quot;008038BC&quot;/&gt;&lt;wsp:rsid wsp:val=&quot;0081351E&quot;/&gt;&lt;wsp:rsid wsp:val=&quot;00842133&quot;/&gt;&lt;wsp:rsid wsp:val=&quot;00853250&quot;/&gt;&lt;wsp:rsid wsp:val=&quot;008533EE&quot;/&gt;&lt;wsp:rsid wsp:val=&quot;008869F0&quot;/&gt;&lt;wsp:rsid wsp:val=&quot;00891F55&quot;/&gt;&lt;wsp:rsid wsp:val=&quot;008A1A49&quot;/&gt;&lt;wsp:rsid wsp:val=&quot;008C0D75&quot;/&gt;&lt;wsp:rsid wsp:val=&quot;008C0EE6&quot;/&gt;&lt;wsp:rsid wsp:val=&quot;008E2629&quot;/&gt;&lt;wsp:rsid wsp:val=&quot;00901CDF&quot;/&gt;&lt;wsp:rsid wsp:val=&quot;00906E72&quot;/&gt;&lt;wsp:rsid wsp:val=&quot;00936388&quot;/&gt;&lt;wsp:rsid wsp:val=&quot;00950E9A&quot;/&gt;&lt;wsp:rsid wsp:val=&quot;009611D4&quot;/&gt;&lt;wsp:rsid wsp:val=&quot;00973E08&quot;/&gt;&lt;wsp:rsid wsp:val=&quot;00985B8D&quot;/&gt;&lt;wsp:rsid wsp:val=&quot;009C1638&quot;/&gt;&lt;wsp:rsid wsp:val=&quot;009D077F&quot;/&gt;&lt;wsp:rsid wsp:val=&quot;009E2920&quot;/&gt;&lt;wsp:rsid wsp:val=&quot;009E6654&quot;/&gt;&lt;wsp:rsid wsp:val=&quot;00A026FC&quot;/&gt;&lt;wsp:rsid wsp:val=&quot;00A06D7A&quot;/&gt;&lt;wsp:rsid wsp:val=&quot;00A2375C&quot;/&gt;&lt;wsp:rsid wsp:val=&quot;00A3675F&quot;/&gt;&lt;wsp:rsid wsp:val=&quot;00A45515&quot;/&gt;&lt;wsp:rsid wsp:val=&quot;00A51BE7&quot;/&gt;&lt;wsp:rsid wsp:val=&quot;00A53B14&quot;/&gt;&lt;wsp:rsid wsp:val=&quot;00A62C12&quot;/&gt;&lt;wsp:rsid wsp:val=&quot;00A64A58&quot;/&gt;&lt;wsp:rsid wsp:val=&quot;00A654D8&quot;/&gt;&lt;wsp:rsid wsp:val=&quot;00A81CF7&quot;/&gt;&lt;wsp:rsid wsp:val=&quot;00A861DB&quot;/&gt;&lt;wsp:rsid wsp:val=&quot;00A956D4&quot;/&gt;&lt;wsp:rsid wsp:val=&quot;00AB0E64&quot;/&gt;&lt;wsp:rsid wsp:val=&quot;00AF2326&quot;/&gt;&lt;wsp:rsid wsp:val=&quot;00AF76E0&quot;/&gt;&lt;wsp:rsid wsp:val=&quot;00B03AFB&quot;/&gt;&lt;wsp:rsid wsp:val=&quot;00B136B1&quot;/&gt;&lt;wsp:rsid wsp:val=&quot;00B13FFB&quot;/&gt;&lt;wsp:rsid wsp:val=&quot;00B145CA&quot;/&gt;&lt;wsp:rsid wsp:val=&quot;00B2509D&quot;/&gt;&lt;wsp:rsid wsp:val=&quot;00B254F8&quot;/&gt;&lt;wsp:rsid wsp:val=&quot;00B27C5C&quot;/&gt;&lt;wsp:rsid wsp:val=&quot;00B32B7A&quot;/&gt;&lt;wsp:rsid wsp:val=&quot;00B52532&quot;/&gt;&lt;wsp:rsid wsp:val=&quot;00B87726&quot;/&gt;&lt;wsp:rsid wsp:val=&quot;00B97606&quot;/&gt;&lt;wsp:rsid wsp:val=&quot;00BA0E00&quot;/&gt;&lt;wsp:rsid wsp:val=&quot;00BA132A&quot;/&gt;&lt;wsp:rsid wsp:val=&quot;00BA6E40&quot;/&gt;&lt;wsp:rsid wsp:val=&quot;00BB0471&quot;/&gt;&lt;wsp:rsid wsp:val=&quot;00BB3FA8&quot;/&gt;&lt;wsp:rsid wsp:val=&quot;00BB5876&quot;/&gt;&lt;wsp:rsid wsp:val=&quot;00BD14F8&quot;/&gt;&lt;wsp:rsid wsp:val=&quot;00BD2679&quot;/&gt;&lt;wsp:rsid wsp:val=&quot;00BE57ED&quot;/&gt;&lt;wsp:rsid wsp:val=&quot;00BF2401&quot;/&gt;&lt;wsp:rsid wsp:val=&quot;00C16580&quot;/&gt;&lt;wsp:rsid wsp:val=&quot;00C27D80&quot;/&gt;&lt;wsp:rsid wsp:val=&quot;00C27E4A&quot;/&gt;&lt;wsp:rsid wsp:val=&quot;00C450F5&quot;/&gt;&lt;wsp:rsid wsp:val=&quot;00C45FA5&quot;/&gt;&lt;wsp:rsid wsp:val=&quot;00C57F55&quot;/&gt;&lt;wsp:rsid wsp:val=&quot;00C754BA&quot;/&gt;&lt;wsp:rsid wsp:val=&quot;00C85E61&quot;/&gt;&lt;wsp:rsid wsp:val=&quot;00C913BC&quot;/&gt;&lt;wsp:rsid wsp:val=&quot;00C91FE0&quot;/&gt;&lt;wsp:rsid wsp:val=&quot;00C9460C&quot;/&gt;&lt;wsp:rsid wsp:val=&quot;00CA309D&quot;/&gt;&lt;wsp:rsid wsp:val=&quot;00CA4068&quot;/&gt;&lt;wsp:rsid wsp:val=&quot;00CD101F&quot;/&gt;&lt;wsp:rsid wsp:val=&quot;00D05047&quot;/&gt;&lt;wsp:rsid wsp:val=&quot;00D15BA1&quot;/&gt;&lt;wsp:rsid wsp:val=&quot;00D2499D&quot;/&gt;&lt;wsp:rsid wsp:val=&quot;00D32D3D&quot;/&gt;&lt;wsp:rsid wsp:val=&quot;00D45F84&quot;/&gt;&lt;wsp:rsid wsp:val=&quot;00D4741C&quot;/&gt;&lt;wsp:rsid wsp:val=&quot;00D65285&quot;/&gt;&lt;wsp:rsid wsp:val=&quot;00D7607B&quot;/&gt;&lt;wsp:rsid wsp:val=&quot;00D845EC&quot;/&gt;&lt;wsp:rsid wsp:val=&quot;00D859BB&quot;/&gt;&lt;wsp:rsid wsp:val=&quot;00D938DB&quot;/&gt;&lt;wsp:rsid wsp:val=&quot;00D96B56&quot;/&gt;&lt;wsp:rsid wsp:val=&quot;00DA2BA5&quot;/&gt;&lt;wsp:rsid wsp:val=&quot;00DB3DA8&quot;/&gt;&lt;wsp:rsid wsp:val=&quot;00DD3C31&quot;/&gt;&lt;wsp:rsid wsp:val=&quot;00E04B0F&quot;/&gt;&lt;wsp:rsid wsp:val=&quot;00E0675A&quot;/&gt;&lt;wsp:rsid wsp:val=&quot;00E06A87&quot;/&gt;&lt;wsp:rsid wsp:val=&quot;00E0725A&quot;/&gt;&lt;wsp:rsid wsp:val=&quot;00E13E8F&quot;/&gt;&lt;wsp:rsid wsp:val=&quot;00E14059&quot;/&gt;&lt;wsp:rsid wsp:val=&quot;00E20AF2&quot;/&gt;&lt;wsp:rsid wsp:val=&quot;00E30513&quot;/&gt;&lt;wsp:rsid wsp:val=&quot;00E35ED9&quot;/&gt;&lt;wsp:rsid wsp:val=&quot;00E5393E&quot;/&gt;&lt;wsp:rsid wsp:val=&quot;00E610D3&quot;/&gt;&lt;wsp:rsid wsp:val=&quot;00E617C3&quot;/&gt;&lt;wsp:rsid wsp:val=&quot;00E758F1&quot;/&gt;&lt;wsp:rsid wsp:val=&quot;00E9213D&quot;/&gt;&lt;wsp:rsid wsp:val=&quot;00E947B0&quot;/&gt;&lt;wsp:rsid wsp:val=&quot;00EA1529&quot;/&gt;&lt;wsp:rsid wsp:val=&quot;00EB1051&quot;/&gt;&lt;wsp:rsid wsp:val=&quot;00EB698E&quot;/&gt;&lt;wsp:rsid wsp:val=&quot;00EE3BC1&quot;/&gt;&lt;wsp:rsid wsp:val=&quot;00EF21AD&quot;/&gt;&lt;wsp:rsid wsp:val=&quot;00F02A9F&quot;/&gt;&lt;wsp:rsid wsp:val=&quot;00F07EBF&quot;/&gt;&lt;wsp:rsid wsp:val=&quot;00F45F62&quot;/&gt;&lt;wsp:rsid wsp:val=&quot;00F918C0&quot;/&gt;&lt;wsp:rsid wsp:val=&quot;00F94099&quot;/&gt;&lt;wsp:rsid wsp:val=&quot;00FB5C9E&quot;/&gt;&lt;wsp:rsid wsp:val=&quot;00FB6F3A&quot;/&gt;&lt;wsp:rsid wsp:val=&quot;00FC5717&quot;/&gt;&lt;wsp:rsid wsp:val=&quot;00FD6A91&quot;/&gt;&lt;wsp:rsid wsp:val=&quot;00FE506C&quot;/&gt;&lt;/wsp:rsids&gt;&lt;/w:docPr&gt;&lt;w:body&gt;&lt;wx:sect&gt;&lt;w:p wsp:rsidR=&quot;00000000&quot; wsp:rsidRDefault=&quot;00581D2B&quot; wsp:rsidP=&quot;00581D2B&quot;&gt;&lt;m:oMathPara&gt;&lt;m:oMath&gt;&lt;m:sSub&gt;&lt;m:sSubPr&gt;&lt;m:ctrlPr&gt;&lt;w:rPr&gt;&lt;w:rFonts w:ascii=&quot;Cambria Math&quot; w:h-ansi=&quot;Cambria Math&quot; w:cs=&quot;Times New Roman&quot;/&gt;&lt;wx:font wx:val=&quot;Cambria Math&quot;/&gt;&lt;w:i/&gt;&lt;w:sz w:val=&quot;28&quot;/&gt;&lt;w:sz-cs w:val=&quot;28&quot;/&gt;&lt;/w:rPr&gt;&lt;/m:ctrlPr&gt;&lt;/m:sSubPr&gt;&lt;m:e&gt;&lt;m:r&gt;&lt;w:rPr&gt;&lt;w:rFonts w:ascii=&quot;Cambria Math&quot; w:h-ansi=&quot;Cambria Math&quot; w:cs=&quot;Times New Roman&quot;/&gt;&lt;wx:font wx:val=&quot;Cambria Math&quot;/&gt;&lt;w:i/&gt;&lt;w:sz w:val=&quot;28&quot;/&gt;&lt;w:sz-cs w:val=&quot;28&quot;/&gt;&lt;/w:rPr&gt;&lt;m:t&gt;Q&lt;/m:t&gt;&lt;/m:r&gt;&lt;/m:e&gt;&lt;m:sub&gt;&lt;m:r&gt;&lt;w:rPr&gt;&lt;w:rFonts w:ascii=&quot;Cambria Math&quot; w:h-ansi=&quot;Cambria Math&quot; w:cs=&quot;Times New Roman&quot;/&gt;&lt;wx:font wx:val=&quot;Cambria Math&quot;/&gt;&lt;w:i/&gt;&lt;w:sz w:val=&quot;28&quot;/&gt;&lt;w:sz-cs w:val=&quot;28&quot;/&gt;&lt;/w:rPr&gt;&lt;m:t&gt;3&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8" o:title="" chromakey="white"/>
          </v:shape>
        </w:pict>
      </w:r>
      <w:r w:rsidRPr="0049520D">
        <w:rPr>
          <w:rFonts w:ascii="Times New Roman" w:hAnsi="Times New Roman" w:cs="Times New Roman"/>
          <w:sz w:val="28"/>
          <w:szCs w:val="28"/>
        </w:rPr>
        <w:fldChar w:fldCharType="end"/>
      </w:r>
      <w:r>
        <w:rPr>
          <w:rFonts w:ascii="Times New Roman" w:hAnsi="Times New Roman" w:cs="Times New Roman"/>
          <w:sz w:val="28"/>
          <w:szCs w:val="28"/>
        </w:rPr>
        <w:t>–</w:t>
      </w:r>
      <w:r w:rsidRPr="009804F2">
        <w:rPr>
          <w:rFonts w:ascii="Times New Roman" w:hAnsi="Times New Roman" w:cs="Times New Roman"/>
          <w:sz w:val="28"/>
          <w:szCs w:val="28"/>
        </w:rPr>
        <w:t xml:space="preserve"> производительность загрузочного устройства, м</w:t>
      </w:r>
      <w:r w:rsidRPr="009804F2">
        <w:rPr>
          <w:rFonts w:ascii="Times New Roman" w:hAnsi="Times New Roman" w:cs="Times New Roman"/>
          <w:sz w:val="28"/>
          <w:szCs w:val="28"/>
          <w:vertAlign w:val="superscript"/>
        </w:rPr>
        <w:t>3</w:t>
      </w:r>
      <w:r>
        <w:rPr>
          <w:rFonts w:ascii="Times New Roman" w:hAnsi="Times New Roman" w:cs="Times New Roman"/>
          <w:sz w:val="28"/>
          <w:szCs w:val="28"/>
        </w:rPr>
        <w:t>/с</w:t>
      </w:r>
    </w:p>
    <w:p w:rsidR="00DF6FF5" w:rsidRPr="009804F2" w:rsidRDefault="00DF6FF5" w:rsidP="00B4580C">
      <w:pPr>
        <w:spacing w:line="360" w:lineRule="auto"/>
        <w:ind w:firstLine="709"/>
        <w:jc w:val="both"/>
        <w:rPr>
          <w:rFonts w:ascii="Times New Roman" w:hAnsi="Times New Roman" w:cs="Times New Roman"/>
          <w:sz w:val="28"/>
          <w:szCs w:val="28"/>
        </w:rPr>
      </w:pPr>
      <w:r w:rsidRPr="009804F2">
        <w:rPr>
          <w:rFonts w:ascii="Times New Roman" w:hAnsi="Times New Roman" w:cs="Times New Roman"/>
          <w:sz w:val="28"/>
          <w:szCs w:val="28"/>
        </w:rPr>
        <w:t>Время вытеснения помёта из котла и транспортирования его по п</w:t>
      </w:r>
      <w:r w:rsidRPr="009804F2">
        <w:rPr>
          <w:rFonts w:ascii="Times New Roman" w:hAnsi="Times New Roman" w:cs="Times New Roman"/>
          <w:sz w:val="28"/>
          <w:szCs w:val="28"/>
        </w:rPr>
        <w:t>о</w:t>
      </w:r>
      <w:r w:rsidRPr="009804F2">
        <w:rPr>
          <w:rFonts w:ascii="Times New Roman" w:hAnsi="Times New Roman" w:cs="Times New Roman"/>
          <w:sz w:val="28"/>
          <w:szCs w:val="28"/>
        </w:rPr>
        <w:t>мётопроводу равно:</w:t>
      </w:r>
    </w:p>
    <w:tbl>
      <w:tblPr>
        <w:tblW w:w="9312" w:type="dxa"/>
        <w:tblInd w:w="20" w:type="dxa"/>
        <w:tblLook w:val="00A0"/>
      </w:tblPr>
      <w:tblGrid>
        <w:gridCol w:w="8769"/>
        <w:gridCol w:w="543"/>
      </w:tblGrid>
      <w:tr w:rsidR="00DF6FF5" w:rsidRPr="004D2BB9" w:rsidTr="00B4580C">
        <w:tc>
          <w:tcPr>
            <w:tcW w:w="8769" w:type="dxa"/>
          </w:tcPr>
          <w:p w:rsidR="00DF6FF5" w:rsidRPr="0049520D" w:rsidRDefault="00DF6FF5" w:rsidP="00B4580C">
            <w:pPr>
              <w:spacing w:line="360" w:lineRule="auto"/>
              <w:ind w:firstLine="709"/>
              <w:jc w:val="both"/>
              <w:rPr>
                <w:rFonts w:ascii="Times New Roman" w:hAnsi="Times New Roman"/>
                <w:sz w:val="28"/>
                <w:szCs w:val="28"/>
              </w:rPr>
            </w:pPr>
            <w:r w:rsidRPr="0049520D">
              <w:pict>
                <v:shape id="_x0000_i1063" type="#_x0000_t75" style="width:107.4pt;height:34.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stylePaneFormatFilter w:val=&quot;3F01&quot;/&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7967&quot;/&gt;&lt;wsp:rsid wsp:val=&quot;000029D6&quot;/&gt;&lt;wsp:rsid wsp:val=&quot;00002C4D&quot;/&gt;&lt;wsp:rsid wsp:val=&quot;00017571&quot;/&gt;&lt;wsp:rsid wsp:val=&quot;00027105&quot;/&gt;&lt;wsp:rsid wsp:val=&quot;00033732&quot;/&gt;&lt;wsp:rsid wsp:val=&quot;00033F33&quot;/&gt;&lt;wsp:rsid wsp:val=&quot;000474BF&quot;/&gt;&lt;wsp:rsid wsp:val=&quot;00051CF3&quot;/&gt;&lt;wsp:rsid wsp:val=&quot;00060869&quot;/&gt;&lt;wsp:rsid wsp:val=&quot;000625C0&quot;/&gt;&lt;wsp:rsid wsp:val=&quot;00073578&quot;/&gt;&lt;wsp:rsid wsp:val=&quot;0007381A&quot;/&gt;&lt;wsp:rsid wsp:val=&quot;00076D95&quot;/&gt;&lt;wsp:rsid wsp:val=&quot;00080AC8&quot;/&gt;&lt;wsp:rsid wsp:val=&quot;00085754&quot;/&gt;&lt;wsp:rsid wsp:val=&quot;00086DEE&quot;/&gt;&lt;wsp:rsid wsp:val=&quot;00090228&quot;/&gt;&lt;wsp:rsid wsp:val=&quot;00094FC2&quot;/&gt;&lt;wsp:rsid wsp:val=&quot;000A0A94&quot;/&gt;&lt;wsp:rsid wsp:val=&quot;000B1DCA&quot;/&gt;&lt;wsp:rsid wsp:val=&quot;000B69E2&quot;/&gt;&lt;wsp:rsid wsp:val=&quot;000D4124&quot;/&gt;&lt;wsp:rsid wsp:val=&quot;000D6D2E&quot;/&gt;&lt;wsp:rsid wsp:val=&quot;000E0B24&quot;/&gt;&lt;wsp:rsid wsp:val=&quot;000E587C&quot;/&gt;&lt;wsp:rsid wsp:val=&quot;0015407B&quot;/&gt;&lt;wsp:rsid wsp:val=&quot;001556AA&quot;/&gt;&lt;wsp:rsid wsp:val=&quot;00173065&quot;/&gt;&lt;wsp:rsid wsp:val=&quot;00177F55&quot;/&gt;&lt;wsp:rsid wsp:val=&quot;00181CB6&quot;/&gt;&lt;wsp:rsid wsp:val=&quot;00195939&quot;/&gt;&lt;wsp:rsid wsp:val=&quot;001A0271&quot;/&gt;&lt;wsp:rsid wsp:val=&quot;001A3F32&quot;/&gt;&lt;wsp:rsid wsp:val=&quot;001A4AE0&quot;/&gt;&lt;wsp:rsid wsp:val=&quot;001B3810&quot;/&gt;&lt;wsp:rsid wsp:val=&quot;001B5BDD&quot;/&gt;&lt;wsp:rsid wsp:val=&quot;001C7C77&quot;/&gt;&lt;wsp:rsid wsp:val=&quot;001D6FF2&quot;/&gt;&lt;wsp:rsid wsp:val=&quot;001E08B2&quot;/&gt;&lt;wsp:rsid wsp:val=&quot;001E0A17&quot;/&gt;&lt;wsp:rsid wsp:val=&quot;002040FD&quot;/&gt;&lt;wsp:rsid wsp:val=&quot;00205FE0&quot;/&gt;&lt;wsp:rsid wsp:val=&quot;00206D1B&quot;/&gt;&lt;wsp:rsid wsp:val=&quot;0021372E&quot;/&gt;&lt;wsp:rsid wsp:val=&quot;002155CA&quot;/&gt;&lt;wsp:rsid wsp:val=&quot;00230FA3&quot;/&gt;&lt;wsp:rsid wsp:val=&quot;00242A24&quot;/&gt;&lt;wsp:rsid wsp:val=&quot;00246F22&quot;/&gt;&lt;wsp:rsid wsp:val=&quot;00251DB5&quot;/&gt;&lt;wsp:rsid wsp:val=&quot;00255836&quot;/&gt;&lt;wsp:rsid wsp:val=&quot;00273425&quot;/&gt;&lt;wsp:rsid wsp:val=&quot;00280B08&quot;/&gt;&lt;wsp:rsid wsp:val=&quot;00283806&quot;/&gt;&lt;wsp:rsid wsp:val=&quot;00287A81&quot;/&gt;&lt;wsp:rsid wsp:val=&quot;00293113&quot;/&gt;&lt;wsp:rsid wsp:val=&quot;002A2466&quot;/&gt;&lt;wsp:rsid wsp:val=&quot;002A5C24&quot;/&gt;&lt;wsp:rsid wsp:val=&quot;002B46DF&quot;/&gt;&lt;wsp:rsid wsp:val=&quot;002B5456&quot;/&gt;&lt;wsp:rsid wsp:val=&quot;002E407E&quot;/&gt;&lt;wsp:rsid wsp:val=&quot;00306714&quot;/&gt;&lt;wsp:rsid wsp:val=&quot;0036029F&quot;/&gt;&lt;wsp:rsid wsp:val=&quot;00363F07&quot;/&gt;&lt;wsp:rsid wsp:val=&quot;003644EE&quot;/&gt;&lt;wsp:rsid wsp:val=&quot;00372256&quot;/&gt;&lt;wsp:rsid wsp:val=&quot;00373D04&quot;/&gt;&lt;wsp:rsid wsp:val=&quot;00381C9D&quot;/&gt;&lt;wsp:rsid wsp:val=&quot;00381D49&quot;/&gt;&lt;wsp:rsid wsp:val=&quot;003874E0&quot;/&gt;&lt;wsp:rsid wsp:val=&quot;003963DE&quot;/&gt;&lt;wsp:rsid wsp:val=&quot;003B41A7&quot;/&gt;&lt;wsp:rsid wsp:val=&quot;003C472E&quot;/&gt;&lt;wsp:rsid wsp:val=&quot;003D0D3C&quot;/&gt;&lt;wsp:rsid wsp:val=&quot;003D1F8C&quot;/&gt;&lt;wsp:rsid wsp:val=&quot;00405D96&quot;/&gt;&lt;wsp:rsid wsp:val=&quot;00406458&quot;/&gt;&lt;wsp:rsid wsp:val=&quot;00411DF4&quot;/&gt;&lt;wsp:rsid wsp:val=&quot;00414304&quot;/&gt;&lt;wsp:rsid wsp:val=&quot;00420762&quot;/&gt;&lt;wsp:rsid wsp:val=&quot;00451827&quot;/&gt;&lt;wsp:rsid wsp:val=&quot;00467F24&quot;/&gt;&lt;wsp:rsid wsp:val=&quot;00475886&quot;/&gt;&lt;wsp:rsid wsp:val=&quot;0048362D&quot;/&gt;&lt;wsp:rsid wsp:val=&quot;0049520D&quot;/&gt;&lt;wsp:rsid wsp:val=&quot;004A21E0&quot;/&gt;&lt;wsp:rsid wsp:val=&quot;004A722A&quot;/&gt;&lt;wsp:rsid wsp:val=&quot;004D4ACD&quot;/&gt;&lt;wsp:rsid wsp:val=&quot;00510687&quot;/&gt;&lt;wsp:rsid wsp:val=&quot;00537744&quot;/&gt;&lt;wsp:rsid wsp:val=&quot;005402BE&quot;/&gt;&lt;wsp:rsid wsp:val=&quot;0057003C&quot;/&gt;&lt;wsp:rsid wsp:val=&quot;00577FF7&quot;/&gt;&lt;wsp:rsid wsp:val=&quot;00592609&quot;/&gt;&lt;wsp:rsid wsp:val=&quot;005B0060&quot;/&gt;&lt;wsp:rsid wsp:val=&quot;005D634F&quot;/&gt;&lt;wsp:rsid wsp:val=&quot;005E0BB9&quot;/&gt;&lt;wsp:rsid wsp:val=&quot;005E7967&quot;/&gt;&lt;wsp:rsid wsp:val=&quot;006003FA&quot;/&gt;&lt;wsp:rsid wsp:val=&quot;00613EE0&quot;/&gt;&lt;wsp:rsid wsp:val=&quot;0061571C&quot;/&gt;&lt;wsp:rsid wsp:val=&quot;006230FC&quot;/&gt;&lt;wsp:rsid wsp:val=&quot;0063638F&quot;/&gt;&lt;wsp:rsid wsp:val=&quot;00640E53&quot;/&gt;&lt;wsp:rsid wsp:val=&quot;006678CB&quot;/&gt;&lt;wsp:rsid wsp:val=&quot;006928ED&quot;/&gt;&lt;wsp:rsid wsp:val=&quot;006A3994&quot;/&gt;&lt;wsp:rsid wsp:val=&quot;006B2D90&quot;/&gt;&lt;wsp:rsid wsp:val=&quot;006B345C&quot;/&gt;&lt;wsp:rsid wsp:val=&quot;006B6E40&quot;/&gt;&lt;wsp:rsid wsp:val=&quot;006C626F&quot;/&gt;&lt;wsp:rsid wsp:val=&quot;006E19E2&quot;/&gt;&lt;wsp:rsid wsp:val=&quot;00705012&quot;/&gt;&lt;wsp:rsid wsp:val=&quot;00715F3C&quot;/&gt;&lt;wsp:rsid wsp:val=&quot;00724CB8&quot;/&gt;&lt;wsp:rsid wsp:val=&quot;007335C2&quot;/&gt;&lt;wsp:rsid wsp:val=&quot;00734329&quot;/&gt;&lt;wsp:rsid wsp:val=&quot;00736D62&quot;/&gt;&lt;wsp:rsid wsp:val=&quot;007620A1&quot;/&gt;&lt;wsp:rsid wsp:val=&quot;00772C38&quot;/&gt;&lt;wsp:rsid wsp:val=&quot;007947FA&quot;/&gt;&lt;wsp:rsid wsp:val=&quot;007C72DD&quot;/&gt;&lt;wsp:rsid wsp:val=&quot;007E7304&quot;/&gt;&lt;wsp:rsid wsp:val=&quot;008038BC&quot;/&gt;&lt;wsp:rsid wsp:val=&quot;0081351E&quot;/&gt;&lt;wsp:rsid wsp:val=&quot;00842133&quot;/&gt;&lt;wsp:rsid wsp:val=&quot;00853250&quot;/&gt;&lt;wsp:rsid wsp:val=&quot;008533EE&quot;/&gt;&lt;wsp:rsid wsp:val=&quot;008869F0&quot;/&gt;&lt;wsp:rsid wsp:val=&quot;00891F55&quot;/&gt;&lt;wsp:rsid wsp:val=&quot;008A1A49&quot;/&gt;&lt;wsp:rsid wsp:val=&quot;008C0D75&quot;/&gt;&lt;wsp:rsid wsp:val=&quot;008C0EE6&quot;/&gt;&lt;wsp:rsid wsp:val=&quot;008E2629&quot;/&gt;&lt;wsp:rsid wsp:val=&quot;00901CDF&quot;/&gt;&lt;wsp:rsid wsp:val=&quot;00906E72&quot;/&gt;&lt;wsp:rsid wsp:val=&quot;00936388&quot;/&gt;&lt;wsp:rsid wsp:val=&quot;00950E9A&quot;/&gt;&lt;wsp:rsid wsp:val=&quot;009611D4&quot;/&gt;&lt;wsp:rsid wsp:val=&quot;00973E08&quot;/&gt;&lt;wsp:rsid wsp:val=&quot;00985B8D&quot;/&gt;&lt;wsp:rsid wsp:val=&quot;009C1638&quot;/&gt;&lt;wsp:rsid wsp:val=&quot;009D077F&quot;/&gt;&lt;wsp:rsid wsp:val=&quot;009E2920&quot;/&gt;&lt;wsp:rsid wsp:val=&quot;009E6654&quot;/&gt;&lt;wsp:rsid wsp:val=&quot;00A026FC&quot;/&gt;&lt;wsp:rsid wsp:val=&quot;00A06D7A&quot;/&gt;&lt;wsp:rsid wsp:val=&quot;00A2375C&quot;/&gt;&lt;wsp:rsid wsp:val=&quot;00A3675F&quot;/&gt;&lt;wsp:rsid wsp:val=&quot;00A45515&quot;/&gt;&lt;wsp:rsid wsp:val=&quot;00A51BE7&quot;/&gt;&lt;wsp:rsid wsp:val=&quot;00A53B14&quot;/&gt;&lt;wsp:rsid wsp:val=&quot;00A62C12&quot;/&gt;&lt;wsp:rsid wsp:val=&quot;00A64A58&quot;/&gt;&lt;wsp:rsid wsp:val=&quot;00A654D8&quot;/&gt;&lt;wsp:rsid wsp:val=&quot;00A81CF7&quot;/&gt;&lt;wsp:rsid wsp:val=&quot;00A861DB&quot;/&gt;&lt;wsp:rsid wsp:val=&quot;00A956D4&quot;/&gt;&lt;wsp:rsid wsp:val=&quot;00AB0E64&quot;/&gt;&lt;wsp:rsid wsp:val=&quot;00AF2326&quot;/&gt;&lt;wsp:rsid wsp:val=&quot;00AF76E0&quot;/&gt;&lt;wsp:rsid wsp:val=&quot;00B03AFB&quot;/&gt;&lt;wsp:rsid wsp:val=&quot;00B136B1&quot;/&gt;&lt;wsp:rsid wsp:val=&quot;00B13FFB&quot;/&gt;&lt;wsp:rsid wsp:val=&quot;00B145CA&quot;/&gt;&lt;wsp:rsid wsp:val=&quot;00B2509D&quot;/&gt;&lt;wsp:rsid wsp:val=&quot;00B254F8&quot;/&gt;&lt;wsp:rsid wsp:val=&quot;00B27C5C&quot;/&gt;&lt;wsp:rsid wsp:val=&quot;00B32B7A&quot;/&gt;&lt;wsp:rsid wsp:val=&quot;00B52532&quot;/&gt;&lt;wsp:rsid wsp:val=&quot;00B87726&quot;/&gt;&lt;wsp:rsid wsp:val=&quot;00B97606&quot;/&gt;&lt;wsp:rsid wsp:val=&quot;00BA0E00&quot;/&gt;&lt;wsp:rsid wsp:val=&quot;00BA132A&quot;/&gt;&lt;wsp:rsid wsp:val=&quot;00BA6E40&quot;/&gt;&lt;wsp:rsid wsp:val=&quot;00BB0471&quot;/&gt;&lt;wsp:rsid wsp:val=&quot;00BB3FA8&quot;/&gt;&lt;wsp:rsid wsp:val=&quot;00BB5876&quot;/&gt;&lt;wsp:rsid wsp:val=&quot;00BD14F8&quot;/&gt;&lt;wsp:rsid wsp:val=&quot;00BD2679&quot;/&gt;&lt;wsp:rsid wsp:val=&quot;00BE57ED&quot;/&gt;&lt;wsp:rsid wsp:val=&quot;00BF2401&quot;/&gt;&lt;wsp:rsid wsp:val=&quot;00C16580&quot;/&gt;&lt;wsp:rsid wsp:val=&quot;00C27D80&quot;/&gt;&lt;wsp:rsid wsp:val=&quot;00C27E4A&quot;/&gt;&lt;wsp:rsid wsp:val=&quot;00C450F5&quot;/&gt;&lt;wsp:rsid wsp:val=&quot;00C45FA5&quot;/&gt;&lt;wsp:rsid wsp:val=&quot;00C57F55&quot;/&gt;&lt;wsp:rsid wsp:val=&quot;00C754BA&quot;/&gt;&lt;wsp:rsid wsp:val=&quot;00C85E61&quot;/&gt;&lt;wsp:rsid wsp:val=&quot;00C913BC&quot;/&gt;&lt;wsp:rsid wsp:val=&quot;00C91FE0&quot;/&gt;&lt;wsp:rsid wsp:val=&quot;00C9460C&quot;/&gt;&lt;wsp:rsid wsp:val=&quot;00CA309D&quot;/&gt;&lt;wsp:rsid wsp:val=&quot;00CA4068&quot;/&gt;&lt;wsp:rsid wsp:val=&quot;00CD101F&quot;/&gt;&lt;wsp:rsid wsp:val=&quot;00D05047&quot;/&gt;&lt;wsp:rsid wsp:val=&quot;00D15BA1&quot;/&gt;&lt;wsp:rsid wsp:val=&quot;00D2499D&quot;/&gt;&lt;wsp:rsid wsp:val=&quot;00D32D3D&quot;/&gt;&lt;wsp:rsid wsp:val=&quot;00D45F84&quot;/&gt;&lt;wsp:rsid wsp:val=&quot;00D4741C&quot;/&gt;&lt;wsp:rsid wsp:val=&quot;00D65285&quot;/&gt;&lt;wsp:rsid wsp:val=&quot;00D7607B&quot;/&gt;&lt;wsp:rsid wsp:val=&quot;00D845EC&quot;/&gt;&lt;wsp:rsid wsp:val=&quot;00D859BB&quot;/&gt;&lt;wsp:rsid wsp:val=&quot;00D938DB&quot;/&gt;&lt;wsp:rsid wsp:val=&quot;00D96B56&quot;/&gt;&lt;wsp:rsid wsp:val=&quot;00DA2BA5&quot;/&gt;&lt;wsp:rsid wsp:val=&quot;00DB3DA8&quot;/&gt;&lt;wsp:rsid wsp:val=&quot;00DD3C31&quot;/&gt;&lt;wsp:rsid wsp:val=&quot;00E04B0F&quot;/&gt;&lt;wsp:rsid wsp:val=&quot;00E0675A&quot;/&gt;&lt;wsp:rsid wsp:val=&quot;00E06A87&quot;/&gt;&lt;wsp:rsid wsp:val=&quot;00E0725A&quot;/&gt;&lt;wsp:rsid wsp:val=&quot;00E13E8F&quot;/&gt;&lt;wsp:rsid wsp:val=&quot;00E14059&quot;/&gt;&lt;wsp:rsid wsp:val=&quot;00E20AF2&quot;/&gt;&lt;wsp:rsid wsp:val=&quot;00E30513&quot;/&gt;&lt;wsp:rsid wsp:val=&quot;00E35ED9&quot;/&gt;&lt;wsp:rsid wsp:val=&quot;00E5393E&quot;/&gt;&lt;wsp:rsid wsp:val=&quot;00E610D3&quot;/&gt;&lt;wsp:rsid wsp:val=&quot;00E617C3&quot;/&gt;&lt;wsp:rsid wsp:val=&quot;00E758F1&quot;/&gt;&lt;wsp:rsid wsp:val=&quot;00E9213D&quot;/&gt;&lt;wsp:rsid wsp:val=&quot;00E947B0&quot;/&gt;&lt;wsp:rsid wsp:val=&quot;00EA1529&quot;/&gt;&lt;wsp:rsid wsp:val=&quot;00EB1051&quot;/&gt;&lt;wsp:rsid wsp:val=&quot;00EB698E&quot;/&gt;&lt;wsp:rsid wsp:val=&quot;00EE3BC1&quot;/&gt;&lt;wsp:rsid wsp:val=&quot;00EF21AD&quot;/&gt;&lt;wsp:rsid wsp:val=&quot;00F02A9F&quot;/&gt;&lt;wsp:rsid wsp:val=&quot;00F07EBF&quot;/&gt;&lt;wsp:rsid wsp:val=&quot;00F45F62&quot;/&gt;&lt;wsp:rsid wsp:val=&quot;00F918C0&quot;/&gt;&lt;wsp:rsid wsp:val=&quot;00F94099&quot;/&gt;&lt;wsp:rsid wsp:val=&quot;00FB5C9E&quot;/&gt;&lt;wsp:rsid wsp:val=&quot;00FB6F3A&quot;/&gt;&lt;wsp:rsid wsp:val=&quot;00FC5717&quot;/&gt;&lt;wsp:rsid wsp:val=&quot;00FD6A91&quot;/&gt;&lt;wsp:rsid wsp:val=&quot;00FE506C&quot;/&gt;&lt;/wsp:rsids&gt;&lt;/w:docPr&gt;&lt;w:body&gt;&lt;wx:sect&gt;&lt;w:p wsp:rsidR=&quot;00000000&quot; wsp:rsidRPr=&quot;00736D62&quot; wsp:rsidRDefault=&quot;00736D62&quot; wsp:rsidP=&quot;00736D62&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t&lt;/m:t&gt;&lt;/m:r&gt;&lt;/m:e&gt;&lt;m:sub&gt;&lt;m:r&gt;&lt;w:rPr&gt;&lt;w:rFonts w:ascii=&quot;Cambria Math&quot; w:h-ansi=&quot;Cambria Math&quot;/&gt;&lt;wx:font wx:val=&quot;Cambria Math&quot;/&gt;&lt;w:i/&gt;&lt;w:sz w:val=&quot;28&quot;/&gt;&lt;w:sz-cs w:val=&quot;28&quot;/&gt;&lt;/w:rPr&gt;&lt;m:t&gt;mp&lt;/m:t&gt;&lt;/m:r&gt;&lt;/m:sub&gt;&lt;/m:sSub&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4в€™П…&lt;/m:t&gt;&lt;/m:r&gt;&lt;/m:e&gt;&lt;m:sub&gt;&lt;m:r&gt;&lt;w:rPr&gt;&lt;w:rFonts w:ascii=&quot;Cambria Math&quot; w:h-ansi=&quot;Cambria Math&quot;/&gt;&lt;wx:font wx:val=&quot;Cambria Math&quot;/&gt;&lt;w:i/&gt;&lt;w:sz w:val=&quot;28&quot;/&gt;&lt;w:sz-cs w:val=&quot;28&quot;/&gt;&lt;/w:rPr&gt;&lt;m:t&gt;nk&lt;/m:t&gt;&lt;/m:r&gt;&lt;/m:sub&gt;&lt;/m:sSub&gt;&lt;/m:num&gt;&lt;m:den&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ПЂd&lt;/m:t&gt;&lt;/m:r&gt;&lt;/m:e&gt;&lt;m:sub&gt;&lt;m:r&gt;&lt;w:rPr&gt;&lt;w:rFonts w:ascii=&quot;Cambria Math&quot; w:h-ansi=&quot;Cambria Math&quot;/&gt;&lt;wx:font wx:val=&quot;Cambria Math&quot;/&gt;&lt;w:i/&gt;&lt;w:sz w:val=&quot;28&quot;/&gt;&lt;w:sz-cs w:val=&quot;28&quot;/&gt;&lt;/w:rPr&gt;&lt;m:t&gt;2&lt;/m:t&gt;&lt;/m:r&gt;&lt;/m:sub&gt;&lt;/m:sSub&gt;&lt;m:r&gt;&lt;w:rPr&gt;&lt;w:rFonts w:ascii=&quot;Cambria Math&quot; w:h-ansi=&quot;Cambria Math&quot;/&gt;&lt;wx:font wx:val=&quot;Cambria Math&quot;/&gt;&lt;w:i/&gt;&lt;w:sz w:val=&quot;28&quot;/&gt;&lt;w:sz-cs w:val=&quot;28&quot;/&gt;&lt;/w:rPr&gt;&lt;m:t&gt;в€™П…&lt;/m:t&gt;&lt;/m:r&gt;&lt;/m:den&gt;&lt;/m:f&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lang w:val=&quot;EN-US&quot;/&gt;&lt;/w:rPr&gt;&lt;/m:ctrlPr&gt;&lt;/m:fPr&gt;&lt;m:num&gt;&lt;m:r&gt;&lt;w:rPr&gt;&lt;w:rFonts w:ascii=&quot;Cambria Math&quot; w:h-ansi=&quot;Cambria Math&quot;/&gt;&lt;wx:font wx:val=&quot;Cambria Math&quot;/&gt;&lt;w:i/&gt;&lt;w:sz w:val=&quot;28&quot;/&gt;&lt;w:sz-cs w:val=&quot;28&quot;/&gt;&lt;w:lang w:val=&quot;EN-US&quot;/&gt;&lt;/w:rPr&gt;&lt;m:t&gt;L&lt;/m:t&gt;&lt;/m:r&gt;&lt;/m:num&gt;&lt;m:den&gt;&lt;m:r&gt;&lt;w:rPr&gt;&lt;w:rFonts w:ascii=&quot;Cambria Math&quot; w:h-ansi=&quot;Cambria Math&quot;/&gt;&lt;wx:font wx:val=&quot;Cambria Math&quot;/&gt;&lt;w:i/&gt;&lt;w:sz w:val=&quot;28&quot;/&gt;&lt;w:sz-cs w:val=&quot;28&quot;/&gt;&lt;w:lang w:val=&quot;EN-US&quot;/&gt;&lt;/w:rPr&gt;&lt;m:t&gt;П…&lt;/m:t&gt;&lt;/m:r&gt;&lt;/m:den&gt;&lt;/m:f&gt;&lt;m:r&gt;&lt;w:rPr&gt;&lt;w:rFonts w:ascii=&quot;Cambria Math&quot; w:h-ansi=&quot;Cambria Math&quot;/&gt;&lt;wx:font wx:val=&quot;Cambria Math&quot;/&gt;&lt;w:i/&gt;&lt;w:sz w:val=&quot;28&quot;/&gt;&lt;w:sz-cs w:val=&quot;28&quot;/&gt;&lt;/w:rPr&gt;&lt;m:t&gt;,&lt;/m:t&gt;&lt;/m:r&gt;&lt;/m:oMath&gt;&lt;/m:oMathPara&gt;&lt;/w:p&gt;&lt;w:sectPr wsp:rsidR=&quot;00000000&quot; wsp:rsidRPr=&quot;00736D62&quot;&gt;&lt;w:pgSz w:w=&quot;12240&quot; w:h=&quot;15840&quot;/&gt;&lt;w:pgMar w:top=&quot;1134&quot; w:right=&quot;850&quot; w:bottom=&quot;1134&quot; w:left=&quot;1701&quot; w:header=&quot;720&quot; w:footer=&quot;720&quot; w:gutter=&quot;0&quot;/&gt;&lt;w:cols w:space=&quot;720&quot;/&gt;&lt;/w:sectPr&gt;&lt;/wx:sect&gt;&lt;/w:body&gt;&lt;/w:wordDocument&gt;">
                  <v:imagedata r:id="rId29" o:title="" chromakey="white"/>
                </v:shape>
              </w:pict>
            </w:r>
          </w:p>
        </w:tc>
        <w:tc>
          <w:tcPr>
            <w:tcW w:w="543" w:type="dxa"/>
          </w:tcPr>
          <w:p w:rsidR="00DF6FF5" w:rsidRPr="0049520D" w:rsidRDefault="00DF6FF5" w:rsidP="00B4580C">
            <w:pPr>
              <w:spacing w:line="360" w:lineRule="auto"/>
              <w:jc w:val="both"/>
              <w:rPr>
                <w:rFonts w:ascii="Times New Roman" w:hAnsi="Times New Roman"/>
                <w:sz w:val="28"/>
                <w:szCs w:val="28"/>
              </w:rPr>
            </w:pPr>
            <w:r w:rsidRPr="0049520D">
              <w:rPr>
                <w:rFonts w:ascii="Times New Roman" w:hAnsi="Times New Roman"/>
                <w:sz w:val="28"/>
                <w:szCs w:val="28"/>
              </w:rPr>
              <w:t>(7)</w:t>
            </w:r>
          </w:p>
        </w:tc>
      </w:tr>
    </w:tbl>
    <w:p w:rsidR="00DF6FF5" w:rsidRPr="004D2BB9" w:rsidRDefault="00DF6FF5" w:rsidP="00B4580C">
      <w:pPr>
        <w:tabs>
          <w:tab w:val="right" w:pos="9356"/>
        </w:tabs>
        <w:spacing w:line="360" w:lineRule="auto"/>
        <w:jc w:val="both"/>
        <w:rPr>
          <w:rFonts w:ascii="Times New Roman" w:hAnsi="Times New Roman" w:cs="Times New Roman"/>
          <w:sz w:val="28"/>
          <w:szCs w:val="28"/>
        </w:rPr>
      </w:pPr>
      <w:r w:rsidRPr="004D2BB9">
        <w:rPr>
          <w:rFonts w:ascii="Times New Roman" w:hAnsi="Times New Roman" w:cs="Times New Roman"/>
          <w:sz w:val="28"/>
          <w:szCs w:val="28"/>
        </w:rPr>
        <w:t xml:space="preserve">где </w:t>
      </w:r>
      <w:r w:rsidRPr="004D2BB9">
        <w:rPr>
          <w:rFonts w:ascii="Times New Roman" w:hAnsi="Times New Roman" w:cs="Times New Roman"/>
          <w:i/>
          <w:sz w:val="28"/>
          <w:szCs w:val="28"/>
          <w:lang w:val="en-US"/>
        </w:rPr>
        <w:t>d</w:t>
      </w:r>
      <w:r>
        <w:rPr>
          <w:rFonts w:ascii="Times New Roman" w:hAnsi="Times New Roman" w:cs="Times New Roman"/>
          <w:sz w:val="28"/>
          <w:szCs w:val="28"/>
        </w:rPr>
        <w:t>–</w:t>
      </w:r>
      <w:r w:rsidRPr="004D2BB9">
        <w:rPr>
          <w:rFonts w:ascii="Times New Roman" w:hAnsi="Times New Roman" w:cs="Times New Roman"/>
          <w:sz w:val="28"/>
          <w:szCs w:val="28"/>
        </w:rPr>
        <w:t xml:space="preserve"> диаметр помётопровода, </w:t>
      </w:r>
      <w:r w:rsidRPr="009C5EE4">
        <w:rPr>
          <w:rFonts w:ascii="Times New Roman" w:hAnsi="Times New Roman" w:cs="Times New Roman"/>
          <w:sz w:val="28"/>
          <w:szCs w:val="28"/>
        </w:rPr>
        <w:t>м;</w:t>
      </w:r>
      <w:r w:rsidRPr="004D2BB9">
        <w:rPr>
          <w:rFonts w:ascii="Times New Roman" w:hAnsi="Times New Roman" w:cs="Times New Roman"/>
          <w:sz w:val="28"/>
          <w:szCs w:val="28"/>
        </w:rPr>
        <w:tab/>
      </w:r>
    </w:p>
    <w:p w:rsidR="00DF6FF5" w:rsidRDefault="00DF6FF5" w:rsidP="00B4580C">
      <w:pPr>
        <w:spacing w:line="360" w:lineRule="auto"/>
        <w:ind w:firstLine="426"/>
        <w:jc w:val="both"/>
        <w:rPr>
          <w:rFonts w:ascii="Times New Roman" w:hAnsi="Times New Roman" w:cs="Times New Roman"/>
          <w:sz w:val="28"/>
          <w:szCs w:val="28"/>
        </w:rPr>
      </w:pPr>
      <w:r w:rsidRPr="00080AC8">
        <w:rPr>
          <w:rFonts w:ascii="Cambria Math" w:hAnsi="Cambria Math" w:cs="Cambria Math"/>
        </w:rPr>
        <w:t>𝝊</w:t>
      </w:r>
      <w:r w:rsidRPr="001F1318">
        <w:rPr>
          <w:rFonts w:ascii="Cambria Math" w:hAnsi="Cambria Math" w:cs="Times New Roman"/>
          <w:sz w:val="28"/>
          <w:szCs w:val="28"/>
        </w:rPr>
        <w:t xml:space="preserve"> </w:t>
      </w:r>
      <w:r>
        <w:rPr>
          <w:rFonts w:ascii="Cambria Math" w:hAnsi="Cambria Math" w:cs="Times New Roman"/>
          <w:sz w:val="28"/>
          <w:szCs w:val="28"/>
        </w:rPr>
        <w:t>–</w:t>
      </w:r>
      <w:r w:rsidRPr="009804F2">
        <w:rPr>
          <w:rFonts w:ascii="Cambria Math" w:hAnsi="Cambria Math" w:cs="Times New Roman"/>
          <w:sz w:val="28"/>
          <w:szCs w:val="28"/>
        </w:rPr>
        <w:t xml:space="preserve"> </w:t>
      </w:r>
      <w:r w:rsidRPr="009804F2">
        <w:rPr>
          <w:rFonts w:ascii="Times New Roman" w:hAnsi="Times New Roman" w:cs="Times New Roman"/>
          <w:sz w:val="28"/>
          <w:szCs w:val="28"/>
        </w:rPr>
        <w:t>скорость движе</w:t>
      </w:r>
      <w:r>
        <w:rPr>
          <w:rFonts w:ascii="Times New Roman" w:hAnsi="Times New Roman" w:cs="Times New Roman"/>
          <w:sz w:val="28"/>
          <w:szCs w:val="28"/>
        </w:rPr>
        <w:t>ния навоза в помётопроводе, м/с;</w:t>
      </w:r>
    </w:p>
    <w:p w:rsidR="00DF6FF5" w:rsidRPr="009C5EE4" w:rsidRDefault="00DF6FF5" w:rsidP="00B4580C">
      <w:pPr>
        <w:spacing w:line="360" w:lineRule="auto"/>
        <w:ind w:firstLine="426"/>
        <w:jc w:val="both"/>
        <w:rPr>
          <w:rFonts w:ascii="Times New Roman" w:hAnsi="Times New Roman" w:cs="Times New Roman"/>
          <w:sz w:val="28"/>
          <w:szCs w:val="28"/>
        </w:rPr>
      </w:pPr>
      <w:r w:rsidRPr="009804F2">
        <w:rPr>
          <w:rFonts w:ascii="Times New Roman" w:hAnsi="Times New Roman" w:cs="Times New Roman"/>
          <w:i/>
          <w:sz w:val="28"/>
          <w:szCs w:val="28"/>
          <w:lang w:val="en-US"/>
        </w:rPr>
        <w:t>L</w:t>
      </w:r>
      <w:r>
        <w:rPr>
          <w:rFonts w:ascii="Times New Roman" w:hAnsi="Times New Roman" w:cs="Times New Roman"/>
          <w:sz w:val="28"/>
          <w:szCs w:val="28"/>
        </w:rPr>
        <w:t>–</w:t>
      </w:r>
      <w:r w:rsidRPr="009804F2">
        <w:rPr>
          <w:rFonts w:ascii="Times New Roman" w:hAnsi="Times New Roman" w:cs="Times New Roman"/>
          <w:sz w:val="28"/>
          <w:szCs w:val="28"/>
        </w:rPr>
        <w:t xml:space="preserve"> длина</w:t>
      </w:r>
      <w:r>
        <w:rPr>
          <w:rFonts w:ascii="Times New Roman" w:hAnsi="Times New Roman" w:cs="Times New Roman"/>
          <w:sz w:val="28"/>
          <w:szCs w:val="28"/>
        </w:rPr>
        <w:t xml:space="preserve"> </w:t>
      </w:r>
      <w:r w:rsidRPr="009804F2">
        <w:rPr>
          <w:rFonts w:ascii="Times New Roman" w:hAnsi="Times New Roman" w:cs="Times New Roman"/>
          <w:sz w:val="28"/>
          <w:szCs w:val="28"/>
        </w:rPr>
        <w:t>помётоп</w:t>
      </w:r>
      <w:r>
        <w:rPr>
          <w:rFonts w:ascii="Times New Roman" w:hAnsi="Times New Roman" w:cs="Times New Roman"/>
          <w:sz w:val="28"/>
          <w:szCs w:val="28"/>
        </w:rPr>
        <w:t>ровода, м.</w:t>
      </w:r>
    </w:p>
    <w:p w:rsidR="00DF6FF5" w:rsidRPr="009804F2" w:rsidRDefault="00DF6FF5" w:rsidP="00B4580C">
      <w:pPr>
        <w:spacing w:line="360" w:lineRule="auto"/>
        <w:ind w:firstLine="709"/>
        <w:jc w:val="both"/>
        <w:rPr>
          <w:rFonts w:ascii="Times New Roman" w:hAnsi="Times New Roman" w:cs="Times New Roman"/>
          <w:sz w:val="28"/>
          <w:szCs w:val="28"/>
        </w:rPr>
      </w:pPr>
      <w:r w:rsidRPr="00D45F84">
        <w:rPr>
          <w:rFonts w:ascii="Times New Roman" w:hAnsi="Times New Roman" w:cs="Times New Roman"/>
          <w:b/>
          <w:sz w:val="28"/>
          <w:szCs w:val="28"/>
        </w:rPr>
        <w:t>Результаты исследований.</w:t>
      </w:r>
      <w:r>
        <w:rPr>
          <w:b/>
        </w:rPr>
        <w:t xml:space="preserve"> </w:t>
      </w:r>
      <w:r w:rsidRPr="009804F2">
        <w:rPr>
          <w:rFonts w:ascii="Times New Roman" w:hAnsi="Times New Roman" w:cs="Times New Roman"/>
          <w:sz w:val="28"/>
          <w:szCs w:val="28"/>
        </w:rPr>
        <w:t xml:space="preserve">Опыт эксплуатации </w:t>
      </w:r>
      <w:r>
        <w:rPr>
          <w:rFonts w:ascii="Times New Roman" w:hAnsi="Times New Roman" w:cs="Times New Roman"/>
          <w:sz w:val="28"/>
          <w:szCs w:val="28"/>
        </w:rPr>
        <w:t>пневмотранспор</w:t>
      </w:r>
      <w:r>
        <w:rPr>
          <w:rFonts w:ascii="Times New Roman" w:hAnsi="Times New Roman" w:cs="Times New Roman"/>
          <w:sz w:val="28"/>
          <w:szCs w:val="28"/>
        </w:rPr>
        <w:t>т</w:t>
      </w:r>
      <w:r>
        <w:rPr>
          <w:rFonts w:ascii="Times New Roman" w:hAnsi="Times New Roman" w:cs="Times New Roman"/>
          <w:sz w:val="28"/>
          <w:szCs w:val="28"/>
        </w:rPr>
        <w:t>ных установок по</w:t>
      </w:r>
      <w:r w:rsidRPr="009804F2">
        <w:rPr>
          <w:rFonts w:ascii="Times New Roman" w:hAnsi="Times New Roman" w:cs="Times New Roman"/>
          <w:sz w:val="28"/>
          <w:szCs w:val="28"/>
        </w:rPr>
        <w:t>казывает, что наиболее оптимальным диаметро</w:t>
      </w:r>
      <w:r>
        <w:rPr>
          <w:rFonts w:ascii="Times New Roman" w:hAnsi="Times New Roman" w:cs="Times New Roman"/>
          <w:sz w:val="28"/>
          <w:szCs w:val="28"/>
        </w:rPr>
        <w:t>м помёт</w:t>
      </w:r>
      <w:r>
        <w:rPr>
          <w:rFonts w:ascii="Times New Roman" w:hAnsi="Times New Roman" w:cs="Times New Roman"/>
          <w:sz w:val="28"/>
          <w:szCs w:val="28"/>
        </w:rPr>
        <w:t>о</w:t>
      </w:r>
      <w:r>
        <w:rPr>
          <w:rFonts w:ascii="Times New Roman" w:hAnsi="Times New Roman" w:cs="Times New Roman"/>
          <w:sz w:val="28"/>
          <w:szCs w:val="28"/>
        </w:rPr>
        <w:t>провода  является 120…</w:t>
      </w:r>
      <w:r w:rsidRPr="009804F2">
        <w:rPr>
          <w:rFonts w:ascii="Times New Roman" w:hAnsi="Times New Roman" w:cs="Times New Roman"/>
          <w:sz w:val="28"/>
          <w:szCs w:val="28"/>
        </w:rPr>
        <w:t>180 см</w:t>
      </w:r>
      <w:r>
        <w:rPr>
          <w:rFonts w:ascii="Times New Roman" w:hAnsi="Times New Roman" w:cs="Times New Roman"/>
          <w:sz w:val="28"/>
          <w:szCs w:val="28"/>
        </w:rPr>
        <w:t>.</w:t>
      </w:r>
      <w:r w:rsidRPr="009804F2">
        <w:rPr>
          <w:rFonts w:ascii="Times New Roman" w:hAnsi="Times New Roman" w:cs="Times New Roman"/>
          <w:sz w:val="28"/>
          <w:szCs w:val="28"/>
        </w:rPr>
        <w:t xml:space="preserve"> </w:t>
      </w:r>
      <w:r>
        <w:rPr>
          <w:rFonts w:ascii="Times New Roman" w:hAnsi="Times New Roman" w:cs="Times New Roman"/>
          <w:sz w:val="28"/>
          <w:szCs w:val="28"/>
        </w:rPr>
        <w:t>Скорость движения помёта 1…</w:t>
      </w:r>
      <w:r w:rsidRPr="009804F2">
        <w:rPr>
          <w:rFonts w:ascii="Times New Roman" w:hAnsi="Times New Roman" w:cs="Times New Roman"/>
          <w:sz w:val="28"/>
          <w:szCs w:val="28"/>
        </w:rPr>
        <w:t>3 м/с.</w:t>
      </w:r>
    </w:p>
    <w:p w:rsidR="00DF6FF5" w:rsidRDefault="00DF6FF5" w:rsidP="00B4580C">
      <w:pPr>
        <w:spacing w:line="360" w:lineRule="auto"/>
        <w:ind w:firstLine="709"/>
        <w:jc w:val="both"/>
        <w:rPr>
          <w:rFonts w:ascii="Times New Roman" w:hAnsi="Times New Roman" w:cs="Times New Roman"/>
          <w:sz w:val="28"/>
          <w:szCs w:val="28"/>
        </w:rPr>
      </w:pPr>
      <w:r w:rsidRPr="009804F2">
        <w:rPr>
          <w:rFonts w:ascii="Times New Roman" w:hAnsi="Times New Roman" w:cs="Times New Roman"/>
          <w:sz w:val="28"/>
          <w:szCs w:val="28"/>
        </w:rPr>
        <w:t>При расчете диаметра помётопровода следует исходить из произв</w:t>
      </w:r>
      <w:r w:rsidRPr="009804F2">
        <w:rPr>
          <w:rFonts w:ascii="Times New Roman" w:hAnsi="Times New Roman" w:cs="Times New Roman"/>
          <w:sz w:val="28"/>
          <w:szCs w:val="28"/>
        </w:rPr>
        <w:t>о</w:t>
      </w:r>
      <w:r w:rsidRPr="009804F2">
        <w:rPr>
          <w:rFonts w:ascii="Times New Roman" w:hAnsi="Times New Roman" w:cs="Times New Roman"/>
          <w:sz w:val="28"/>
          <w:szCs w:val="28"/>
        </w:rPr>
        <w:t>дительности установки только при транспортировании помёта</w:t>
      </w:r>
      <w:r>
        <w:rPr>
          <w:rFonts w:ascii="Times New Roman" w:hAnsi="Times New Roman" w:cs="Times New Roman"/>
          <w:sz w:val="28"/>
          <w:szCs w:val="28"/>
        </w:rPr>
        <w:t xml:space="preserve"> </w:t>
      </w:r>
      <w:r w:rsidRPr="0049520D">
        <w:rPr>
          <w:rFonts w:ascii="Times New Roman" w:hAnsi="Times New Roman" w:cs="Times New Roman"/>
          <w:sz w:val="28"/>
          <w:szCs w:val="28"/>
        </w:rPr>
        <w:fldChar w:fldCharType="begin"/>
      </w:r>
      <w:r w:rsidRPr="0049520D">
        <w:rPr>
          <w:rFonts w:ascii="Times New Roman" w:hAnsi="Times New Roman" w:cs="Times New Roman"/>
          <w:sz w:val="28"/>
          <w:szCs w:val="28"/>
        </w:rPr>
        <w:instrText xml:space="preserve"> QUOTE </w:instrText>
      </w:r>
      <w:r w:rsidRPr="0049520D">
        <w:rPr>
          <w:position w:val="-6"/>
        </w:rPr>
        <w:pict>
          <v:shape id="_x0000_i1064" type="#_x0000_t75" style="width:20.4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stylePaneFormatFilter w:val=&quot;3F01&quot;/&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7967&quot;/&gt;&lt;wsp:rsid wsp:val=&quot;000029D6&quot;/&gt;&lt;wsp:rsid wsp:val=&quot;00002C4D&quot;/&gt;&lt;wsp:rsid wsp:val=&quot;00017571&quot;/&gt;&lt;wsp:rsid wsp:val=&quot;00027105&quot;/&gt;&lt;wsp:rsid wsp:val=&quot;00033732&quot;/&gt;&lt;wsp:rsid wsp:val=&quot;00033F33&quot;/&gt;&lt;wsp:rsid wsp:val=&quot;000474BF&quot;/&gt;&lt;wsp:rsid wsp:val=&quot;00051CF3&quot;/&gt;&lt;wsp:rsid wsp:val=&quot;00060869&quot;/&gt;&lt;wsp:rsid wsp:val=&quot;000625C0&quot;/&gt;&lt;wsp:rsid wsp:val=&quot;00073578&quot;/&gt;&lt;wsp:rsid wsp:val=&quot;0007381A&quot;/&gt;&lt;wsp:rsid wsp:val=&quot;00076D95&quot;/&gt;&lt;wsp:rsid wsp:val=&quot;00080AC8&quot;/&gt;&lt;wsp:rsid wsp:val=&quot;00085754&quot;/&gt;&lt;wsp:rsid wsp:val=&quot;00086DEE&quot;/&gt;&lt;wsp:rsid wsp:val=&quot;00090228&quot;/&gt;&lt;wsp:rsid wsp:val=&quot;00094FC2&quot;/&gt;&lt;wsp:rsid wsp:val=&quot;000A0A94&quot;/&gt;&lt;wsp:rsid wsp:val=&quot;000B1DCA&quot;/&gt;&lt;wsp:rsid wsp:val=&quot;000B69E2&quot;/&gt;&lt;wsp:rsid wsp:val=&quot;000D4124&quot;/&gt;&lt;wsp:rsid wsp:val=&quot;000D6D2E&quot;/&gt;&lt;wsp:rsid wsp:val=&quot;000E0B24&quot;/&gt;&lt;wsp:rsid wsp:val=&quot;000E587C&quot;/&gt;&lt;wsp:rsid wsp:val=&quot;0015407B&quot;/&gt;&lt;wsp:rsid wsp:val=&quot;001556AA&quot;/&gt;&lt;wsp:rsid wsp:val=&quot;00173065&quot;/&gt;&lt;wsp:rsid wsp:val=&quot;00177F55&quot;/&gt;&lt;wsp:rsid wsp:val=&quot;00181CB6&quot;/&gt;&lt;wsp:rsid wsp:val=&quot;00195939&quot;/&gt;&lt;wsp:rsid wsp:val=&quot;001A0271&quot;/&gt;&lt;wsp:rsid wsp:val=&quot;001A3F32&quot;/&gt;&lt;wsp:rsid wsp:val=&quot;001A4AE0&quot;/&gt;&lt;wsp:rsid wsp:val=&quot;001B3810&quot;/&gt;&lt;wsp:rsid wsp:val=&quot;001B5BDD&quot;/&gt;&lt;wsp:rsid wsp:val=&quot;001C7C77&quot;/&gt;&lt;wsp:rsid wsp:val=&quot;001D6FF2&quot;/&gt;&lt;wsp:rsid wsp:val=&quot;001E08B2&quot;/&gt;&lt;wsp:rsid wsp:val=&quot;001E0A17&quot;/&gt;&lt;wsp:rsid wsp:val=&quot;002040FD&quot;/&gt;&lt;wsp:rsid wsp:val=&quot;00205FE0&quot;/&gt;&lt;wsp:rsid wsp:val=&quot;00206D1B&quot;/&gt;&lt;wsp:rsid wsp:val=&quot;0021372E&quot;/&gt;&lt;wsp:rsid wsp:val=&quot;002155CA&quot;/&gt;&lt;wsp:rsid wsp:val=&quot;00230FA3&quot;/&gt;&lt;wsp:rsid wsp:val=&quot;00242A24&quot;/&gt;&lt;wsp:rsid wsp:val=&quot;00246F22&quot;/&gt;&lt;wsp:rsid wsp:val=&quot;00251DB5&quot;/&gt;&lt;wsp:rsid wsp:val=&quot;00255836&quot;/&gt;&lt;wsp:rsid wsp:val=&quot;00273425&quot;/&gt;&lt;wsp:rsid wsp:val=&quot;00280B08&quot;/&gt;&lt;wsp:rsid wsp:val=&quot;00283806&quot;/&gt;&lt;wsp:rsid wsp:val=&quot;00287A81&quot;/&gt;&lt;wsp:rsid wsp:val=&quot;00293113&quot;/&gt;&lt;wsp:rsid wsp:val=&quot;002A2466&quot;/&gt;&lt;wsp:rsid wsp:val=&quot;002A5C24&quot;/&gt;&lt;wsp:rsid wsp:val=&quot;002B46DF&quot;/&gt;&lt;wsp:rsid wsp:val=&quot;002B5456&quot;/&gt;&lt;wsp:rsid wsp:val=&quot;002E407E&quot;/&gt;&lt;wsp:rsid wsp:val=&quot;00306714&quot;/&gt;&lt;wsp:rsid wsp:val=&quot;0036029F&quot;/&gt;&lt;wsp:rsid wsp:val=&quot;00363F07&quot;/&gt;&lt;wsp:rsid wsp:val=&quot;003644EE&quot;/&gt;&lt;wsp:rsid wsp:val=&quot;00372256&quot;/&gt;&lt;wsp:rsid wsp:val=&quot;00373D04&quot;/&gt;&lt;wsp:rsid wsp:val=&quot;00381C9D&quot;/&gt;&lt;wsp:rsid wsp:val=&quot;00381D49&quot;/&gt;&lt;wsp:rsid wsp:val=&quot;003874E0&quot;/&gt;&lt;wsp:rsid wsp:val=&quot;003963DE&quot;/&gt;&lt;wsp:rsid wsp:val=&quot;003B41A7&quot;/&gt;&lt;wsp:rsid wsp:val=&quot;003C472E&quot;/&gt;&lt;wsp:rsid wsp:val=&quot;003D0D3C&quot;/&gt;&lt;wsp:rsid wsp:val=&quot;003D1F8C&quot;/&gt;&lt;wsp:rsid wsp:val=&quot;00405D96&quot;/&gt;&lt;wsp:rsid wsp:val=&quot;00406458&quot;/&gt;&lt;wsp:rsid wsp:val=&quot;00411DF4&quot;/&gt;&lt;wsp:rsid wsp:val=&quot;00414304&quot;/&gt;&lt;wsp:rsid wsp:val=&quot;00420762&quot;/&gt;&lt;wsp:rsid wsp:val=&quot;00451827&quot;/&gt;&lt;wsp:rsid wsp:val=&quot;00467F24&quot;/&gt;&lt;wsp:rsid wsp:val=&quot;00475886&quot;/&gt;&lt;wsp:rsid wsp:val=&quot;0048362D&quot;/&gt;&lt;wsp:rsid wsp:val=&quot;0049520D&quot;/&gt;&lt;wsp:rsid wsp:val=&quot;004A21E0&quot;/&gt;&lt;wsp:rsid wsp:val=&quot;004A722A&quot;/&gt;&lt;wsp:rsid wsp:val=&quot;004D4ACD&quot;/&gt;&lt;wsp:rsid wsp:val=&quot;00510687&quot;/&gt;&lt;wsp:rsid wsp:val=&quot;00537744&quot;/&gt;&lt;wsp:rsid wsp:val=&quot;005402BE&quot;/&gt;&lt;wsp:rsid wsp:val=&quot;0057003C&quot;/&gt;&lt;wsp:rsid wsp:val=&quot;00577FF7&quot;/&gt;&lt;wsp:rsid wsp:val=&quot;00592609&quot;/&gt;&lt;wsp:rsid wsp:val=&quot;005B0060&quot;/&gt;&lt;wsp:rsid wsp:val=&quot;005D634F&quot;/&gt;&lt;wsp:rsid wsp:val=&quot;005E0BB9&quot;/&gt;&lt;wsp:rsid wsp:val=&quot;005E7967&quot;/&gt;&lt;wsp:rsid wsp:val=&quot;006003FA&quot;/&gt;&lt;wsp:rsid wsp:val=&quot;00613EE0&quot;/&gt;&lt;wsp:rsid wsp:val=&quot;0061571C&quot;/&gt;&lt;wsp:rsid wsp:val=&quot;006230FC&quot;/&gt;&lt;wsp:rsid wsp:val=&quot;0063638F&quot;/&gt;&lt;wsp:rsid wsp:val=&quot;00640E53&quot;/&gt;&lt;wsp:rsid wsp:val=&quot;006678CB&quot;/&gt;&lt;wsp:rsid wsp:val=&quot;006928ED&quot;/&gt;&lt;wsp:rsid wsp:val=&quot;006A3994&quot;/&gt;&lt;wsp:rsid wsp:val=&quot;006B2D90&quot;/&gt;&lt;wsp:rsid wsp:val=&quot;006B345C&quot;/&gt;&lt;wsp:rsid wsp:val=&quot;006B6E40&quot;/&gt;&lt;wsp:rsid wsp:val=&quot;006C626F&quot;/&gt;&lt;wsp:rsid wsp:val=&quot;006E19E2&quot;/&gt;&lt;wsp:rsid wsp:val=&quot;00705012&quot;/&gt;&lt;wsp:rsid wsp:val=&quot;00715F3C&quot;/&gt;&lt;wsp:rsid wsp:val=&quot;00724CB8&quot;/&gt;&lt;wsp:rsid wsp:val=&quot;007335C2&quot;/&gt;&lt;wsp:rsid wsp:val=&quot;00734329&quot;/&gt;&lt;wsp:rsid wsp:val=&quot;007620A1&quot;/&gt;&lt;wsp:rsid wsp:val=&quot;00772C38&quot;/&gt;&lt;wsp:rsid wsp:val=&quot;007947FA&quot;/&gt;&lt;wsp:rsid wsp:val=&quot;007C72DD&quot;/&gt;&lt;wsp:rsid wsp:val=&quot;007E7304&quot;/&gt;&lt;wsp:rsid wsp:val=&quot;008038BC&quot;/&gt;&lt;wsp:rsid wsp:val=&quot;0081351E&quot;/&gt;&lt;wsp:rsid wsp:val=&quot;00842133&quot;/&gt;&lt;wsp:rsid wsp:val=&quot;0084782A&quot;/&gt;&lt;wsp:rsid wsp:val=&quot;00853250&quot;/&gt;&lt;wsp:rsid wsp:val=&quot;008533EE&quot;/&gt;&lt;wsp:rsid wsp:val=&quot;008869F0&quot;/&gt;&lt;wsp:rsid wsp:val=&quot;00891F55&quot;/&gt;&lt;wsp:rsid wsp:val=&quot;008A1A49&quot;/&gt;&lt;wsp:rsid wsp:val=&quot;008C0D75&quot;/&gt;&lt;wsp:rsid wsp:val=&quot;008C0EE6&quot;/&gt;&lt;wsp:rsid wsp:val=&quot;008E2629&quot;/&gt;&lt;wsp:rsid wsp:val=&quot;00901CDF&quot;/&gt;&lt;wsp:rsid wsp:val=&quot;00906E72&quot;/&gt;&lt;wsp:rsid wsp:val=&quot;00936388&quot;/&gt;&lt;wsp:rsid wsp:val=&quot;00950E9A&quot;/&gt;&lt;wsp:rsid wsp:val=&quot;009611D4&quot;/&gt;&lt;wsp:rsid wsp:val=&quot;00973E08&quot;/&gt;&lt;wsp:rsid wsp:val=&quot;00985B8D&quot;/&gt;&lt;wsp:rsid wsp:val=&quot;009C1638&quot;/&gt;&lt;wsp:rsid wsp:val=&quot;009D077F&quot;/&gt;&lt;wsp:rsid wsp:val=&quot;009E2920&quot;/&gt;&lt;wsp:rsid wsp:val=&quot;009E6654&quot;/&gt;&lt;wsp:rsid wsp:val=&quot;00A026FC&quot;/&gt;&lt;wsp:rsid wsp:val=&quot;00A06D7A&quot;/&gt;&lt;wsp:rsid wsp:val=&quot;00A2375C&quot;/&gt;&lt;wsp:rsid wsp:val=&quot;00A3675F&quot;/&gt;&lt;wsp:rsid wsp:val=&quot;00A45515&quot;/&gt;&lt;wsp:rsid wsp:val=&quot;00A51BE7&quot;/&gt;&lt;wsp:rsid wsp:val=&quot;00A53B14&quot;/&gt;&lt;wsp:rsid wsp:val=&quot;00A62C12&quot;/&gt;&lt;wsp:rsid wsp:val=&quot;00A64A58&quot;/&gt;&lt;wsp:rsid wsp:val=&quot;00A654D8&quot;/&gt;&lt;wsp:rsid wsp:val=&quot;00A81CF7&quot;/&gt;&lt;wsp:rsid wsp:val=&quot;00A861DB&quot;/&gt;&lt;wsp:rsid wsp:val=&quot;00A956D4&quot;/&gt;&lt;wsp:rsid wsp:val=&quot;00AB0E64&quot;/&gt;&lt;wsp:rsid wsp:val=&quot;00AF2326&quot;/&gt;&lt;wsp:rsid wsp:val=&quot;00AF76E0&quot;/&gt;&lt;wsp:rsid wsp:val=&quot;00B03AFB&quot;/&gt;&lt;wsp:rsid wsp:val=&quot;00B136B1&quot;/&gt;&lt;wsp:rsid wsp:val=&quot;00B13FFB&quot;/&gt;&lt;wsp:rsid wsp:val=&quot;00B145CA&quot;/&gt;&lt;wsp:rsid wsp:val=&quot;00B2509D&quot;/&gt;&lt;wsp:rsid wsp:val=&quot;00B254F8&quot;/&gt;&lt;wsp:rsid wsp:val=&quot;00B27C5C&quot;/&gt;&lt;wsp:rsid wsp:val=&quot;00B32B7A&quot;/&gt;&lt;wsp:rsid wsp:val=&quot;00B52532&quot;/&gt;&lt;wsp:rsid wsp:val=&quot;00B87726&quot;/&gt;&lt;wsp:rsid wsp:val=&quot;00B97606&quot;/&gt;&lt;wsp:rsid wsp:val=&quot;00BA0E00&quot;/&gt;&lt;wsp:rsid wsp:val=&quot;00BA132A&quot;/&gt;&lt;wsp:rsid wsp:val=&quot;00BA6E40&quot;/&gt;&lt;wsp:rsid wsp:val=&quot;00BB0471&quot;/&gt;&lt;wsp:rsid wsp:val=&quot;00BB3FA8&quot;/&gt;&lt;wsp:rsid wsp:val=&quot;00BB5876&quot;/&gt;&lt;wsp:rsid wsp:val=&quot;00BD14F8&quot;/&gt;&lt;wsp:rsid wsp:val=&quot;00BD2679&quot;/&gt;&lt;wsp:rsid wsp:val=&quot;00BE57ED&quot;/&gt;&lt;wsp:rsid wsp:val=&quot;00BF2401&quot;/&gt;&lt;wsp:rsid wsp:val=&quot;00C16580&quot;/&gt;&lt;wsp:rsid wsp:val=&quot;00C27D80&quot;/&gt;&lt;wsp:rsid wsp:val=&quot;00C27E4A&quot;/&gt;&lt;wsp:rsid wsp:val=&quot;00C450F5&quot;/&gt;&lt;wsp:rsid wsp:val=&quot;00C45FA5&quot;/&gt;&lt;wsp:rsid wsp:val=&quot;00C57F55&quot;/&gt;&lt;wsp:rsid wsp:val=&quot;00C754BA&quot;/&gt;&lt;wsp:rsid wsp:val=&quot;00C85E61&quot;/&gt;&lt;wsp:rsid wsp:val=&quot;00C913BC&quot;/&gt;&lt;wsp:rsid wsp:val=&quot;00C91FE0&quot;/&gt;&lt;wsp:rsid wsp:val=&quot;00C9460C&quot;/&gt;&lt;wsp:rsid wsp:val=&quot;00CA309D&quot;/&gt;&lt;wsp:rsid wsp:val=&quot;00CA4068&quot;/&gt;&lt;wsp:rsid wsp:val=&quot;00CD101F&quot;/&gt;&lt;wsp:rsid wsp:val=&quot;00D05047&quot;/&gt;&lt;wsp:rsid wsp:val=&quot;00D15BA1&quot;/&gt;&lt;wsp:rsid wsp:val=&quot;00D2499D&quot;/&gt;&lt;wsp:rsid wsp:val=&quot;00D32D3D&quot;/&gt;&lt;wsp:rsid wsp:val=&quot;00D45F84&quot;/&gt;&lt;wsp:rsid wsp:val=&quot;00D4741C&quot;/&gt;&lt;wsp:rsid wsp:val=&quot;00D65285&quot;/&gt;&lt;wsp:rsid wsp:val=&quot;00D7607B&quot;/&gt;&lt;wsp:rsid wsp:val=&quot;00D845EC&quot;/&gt;&lt;wsp:rsid wsp:val=&quot;00D859BB&quot;/&gt;&lt;wsp:rsid wsp:val=&quot;00D938DB&quot;/&gt;&lt;wsp:rsid wsp:val=&quot;00D96B56&quot;/&gt;&lt;wsp:rsid wsp:val=&quot;00DA2BA5&quot;/&gt;&lt;wsp:rsid wsp:val=&quot;00DB3DA8&quot;/&gt;&lt;wsp:rsid wsp:val=&quot;00DD3C31&quot;/&gt;&lt;wsp:rsid wsp:val=&quot;00E04B0F&quot;/&gt;&lt;wsp:rsid wsp:val=&quot;00E0675A&quot;/&gt;&lt;wsp:rsid wsp:val=&quot;00E06A87&quot;/&gt;&lt;wsp:rsid wsp:val=&quot;00E0725A&quot;/&gt;&lt;wsp:rsid wsp:val=&quot;00E13E8F&quot;/&gt;&lt;wsp:rsid wsp:val=&quot;00E14059&quot;/&gt;&lt;wsp:rsid wsp:val=&quot;00E20AF2&quot;/&gt;&lt;wsp:rsid wsp:val=&quot;00E30513&quot;/&gt;&lt;wsp:rsid wsp:val=&quot;00E35ED9&quot;/&gt;&lt;wsp:rsid wsp:val=&quot;00E5393E&quot;/&gt;&lt;wsp:rsid wsp:val=&quot;00E610D3&quot;/&gt;&lt;wsp:rsid wsp:val=&quot;00E617C3&quot;/&gt;&lt;wsp:rsid wsp:val=&quot;00E758F1&quot;/&gt;&lt;wsp:rsid wsp:val=&quot;00E9213D&quot;/&gt;&lt;wsp:rsid wsp:val=&quot;00E947B0&quot;/&gt;&lt;wsp:rsid wsp:val=&quot;00EA1529&quot;/&gt;&lt;wsp:rsid wsp:val=&quot;00EB1051&quot;/&gt;&lt;wsp:rsid wsp:val=&quot;00EB698E&quot;/&gt;&lt;wsp:rsid wsp:val=&quot;00EE3BC1&quot;/&gt;&lt;wsp:rsid wsp:val=&quot;00EF21AD&quot;/&gt;&lt;wsp:rsid wsp:val=&quot;00F02A9F&quot;/&gt;&lt;wsp:rsid wsp:val=&quot;00F07EBF&quot;/&gt;&lt;wsp:rsid wsp:val=&quot;00F45F62&quot;/&gt;&lt;wsp:rsid wsp:val=&quot;00F918C0&quot;/&gt;&lt;wsp:rsid wsp:val=&quot;00F94099&quot;/&gt;&lt;wsp:rsid wsp:val=&quot;00FB5C9E&quot;/&gt;&lt;wsp:rsid wsp:val=&quot;00FB6F3A&quot;/&gt;&lt;wsp:rsid wsp:val=&quot;00FC5717&quot;/&gt;&lt;wsp:rsid wsp:val=&quot;00FD6A91&quot;/&gt;&lt;wsp:rsid wsp:val=&quot;00FE506C&quot;/&gt;&lt;/wsp:rsids&gt;&lt;/w:docPr&gt;&lt;w:body&gt;&lt;wx:sect&gt;&lt;w:p wsp:rsidR=&quot;00000000&quot; wsp:rsidRDefault=&quot;0084782A&quot; wsp:rsidP=&quot;0084782A&quot;&gt;&lt;m:oMathPara&gt;&lt;m:oMath&gt;&lt;m:sSub&gt;&lt;m:sSubPr&gt;&lt;m:ctrlPr&gt;&lt;w:rPr&gt;&lt;w:rFonts w:ascii=&quot;Cambria Math&quot; w:h-ansi=&quot;Cambria Math&quot; w:cs=&quot;Times New Roman&quot;/&gt;&lt;wx:font wx:val=&quot;Cambria Math&quot;/&gt;&lt;w:i/&gt;&lt;w:sz w:val=&quot;28&quot;/&gt;&lt;w:sz-cs w:val=&quot;28&quot;/&gt;&lt;/w:rPr&gt;&lt;/m:ctrlPr&gt;&lt;/m:sSubPr&gt;&lt;m:e&gt;&lt;m:r&gt;&lt;w:rPr&gt;&lt;w:rFonts w:ascii=&quot;Cambria Math&quot; w:h-ansi=&quot;Cambria Math&quot; w:cs=&quot;Times New Roman&quot;/&gt;&lt;wx:font wx:val=&quot;Cambria Math&quot;/&gt;&lt;w:i/&gt;&lt;w:sz w:val=&quot;28&quot;/&gt;&lt;w:sz-cs w:val=&quot;28&quot;/&gt;&lt;/w:rPr&gt;&lt;m:t&gt;Q&lt;/m:t&gt;&lt;/m:r&gt;&lt;/m:e&gt;&lt;m:sub&gt;&lt;m:r&gt;&lt;w:rPr&gt;&lt;w:rFonts w:ascii=&quot;Cambria Math&quot; w:h-ansi=&quot;Cambria Math&quot; w:cs=&quot;Times New Roman&quot;/&gt;&lt;wx:font wx:val=&quot;Cambria Math&quot;/&gt;&lt;w:i/&gt;&lt;w:sz w:val=&quot;28&quot;/&gt;&lt;w:sz-cs w:val=&quot;28&quot;/&gt;&lt;/w:rPr&gt;&lt;m:t&gt;РЅС‚&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0" o:title="" chromakey="white"/>
          </v:shape>
        </w:pict>
      </w:r>
      <w:r w:rsidRPr="0049520D">
        <w:rPr>
          <w:rFonts w:ascii="Times New Roman" w:hAnsi="Times New Roman" w:cs="Times New Roman"/>
          <w:sz w:val="28"/>
          <w:szCs w:val="28"/>
        </w:rPr>
        <w:instrText xml:space="preserve"> </w:instrText>
      </w:r>
      <w:r w:rsidRPr="0049520D">
        <w:rPr>
          <w:rFonts w:ascii="Times New Roman" w:hAnsi="Times New Roman" w:cs="Times New Roman"/>
          <w:sz w:val="28"/>
          <w:szCs w:val="28"/>
        </w:rPr>
        <w:fldChar w:fldCharType="separate"/>
      </w:r>
      <w:r w:rsidRPr="0049520D">
        <w:rPr>
          <w:position w:val="-6"/>
        </w:rPr>
        <w:pict>
          <v:shape id="_x0000_i1065" type="#_x0000_t75" style="width:20.4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stylePaneFormatFilter w:val=&quot;3F01&quot;/&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7967&quot;/&gt;&lt;wsp:rsid wsp:val=&quot;000029D6&quot;/&gt;&lt;wsp:rsid wsp:val=&quot;00002C4D&quot;/&gt;&lt;wsp:rsid wsp:val=&quot;00017571&quot;/&gt;&lt;wsp:rsid wsp:val=&quot;00027105&quot;/&gt;&lt;wsp:rsid wsp:val=&quot;00033732&quot;/&gt;&lt;wsp:rsid wsp:val=&quot;00033F33&quot;/&gt;&lt;wsp:rsid wsp:val=&quot;000474BF&quot;/&gt;&lt;wsp:rsid wsp:val=&quot;00051CF3&quot;/&gt;&lt;wsp:rsid wsp:val=&quot;00060869&quot;/&gt;&lt;wsp:rsid wsp:val=&quot;000625C0&quot;/&gt;&lt;wsp:rsid wsp:val=&quot;00073578&quot;/&gt;&lt;wsp:rsid wsp:val=&quot;0007381A&quot;/&gt;&lt;wsp:rsid wsp:val=&quot;00076D95&quot;/&gt;&lt;wsp:rsid wsp:val=&quot;00080AC8&quot;/&gt;&lt;wsp:rsid wsp:val=&quot;00085754&quot;/&gt;&lt;wsp:rsid wsp:val=&quot;00086DEE&quot;/&gt;&lt;wsp:rsid wsp:val=&quot;00090228&quot;/&gt;&lt;wsp:rsid wsp:val=&quot;00094FC2&quot;/&gt;&lt;wsp:rsid wsp:val=&quot;000A0A94&quot;/&gt;&lt;wsp:rsid wsp:val=&quot;000B1DCA&quot;/&gt;&lt;wsp:rsid wsp:val=&quot;000B69E2&quot;/&gt;&lt;wsp:rsid wsp:val=&quot;000D4124&quot;/&gt;&lt;wsp:rsid wsp:val=&quot;000D6D2E&quot;/&gt;&lt;wsp:rsid wsp:val=&quot;000E0B24&quot;/&gt;&lt;wsp:rsid wsp:val=&quot;000E587C&quot;/&gt;&lt;wsp:rsid wsp:val=&quot;0015407B&quot;/&gt;&lt;wsp:rsid wsp:val=&quot;001556AA&quot;/&gt;&lt;wsp:rsid wsp:val=&quot;00173065&quot;/&gt;&lt;wsp:rsid wsp:val=&quot;00177F55&quot;/&gt;&lt;wsp:rsid wsp:val=&quot;00181CB6&quot;/&gt;&lt;wsp:rsid wsp:val=&quot;00195939&quot;/&gt;&lt;wsp:rsid wsp:val=&quot;001A0271&quot;/&gt;&lt;wsp:rsid wsp:val=&quot;001A3F32&quot;/&gt;&lt;wsp:rsid wsp:val=&quot;001A4AE0&quot;/&gt;&lt;wsp:rsid wsp:val=&quot;001B3810&quot;/&gt;&lt;wsp:rsid wsp:val=&quot;001B5BDD&quot;/&gt;&lt;wsp:rsid wsp:val=&quot;001C7C77&quot;/&gt;&lt;wsp:rsid wsp:val=&quot;001D6FF2&quot;/&gt;&lt;wsp:rsid wsp:val=&quot;001E08B2&quot;/&gt;&lt;wsp:rsid wsp:val=&quot;001E0A17&quot;/&gt;&lt;wsp:rsid wsp:val=&quot;002040FD&quot;/&gt;&lt;wsp:rsid wsp:val=&quot;00205FE0&quot;/&gt;&lt;wsp:rsid wsp:val=&quot;00206D1B&quot;/&gt;&lt;wsp:rsid wsp:val=&quot;0021372E&quot;/&gt;&lt;wsp:rsid wsp:val=&quot;002155CA&quot;/&gt;&lt;wsp:rsid wsp:val=&quot;00230FA3&quot;/&gt;&lt;wsp:rsid wsp:val=&quot;00242A24&quot;/&gt;&lt;wsp:rsid wsp:val=&quot;00246F22&quot;/&gt;&lt;wsp:rsid wsp:val=&quot;00251DB5&quot;/&gt;&lt;wsp:rsid wsp:val=&quot;00255836&quot;/&gt;&lt;wsp:rsid wsp:val=&quot;00273425&quot;/&gt;&lt;wsp:rsid wsp:val=&quot;00280B08&quot;/&gt;&lt;wsp:rsid wsp:val=&quot;00283806&quot;/&gt;&lt;wsp:rsid wsp:val=&quot;00287A81&quot;/&gt;&lt;wsp:rsid wsp:val=&quot;00293113&quot;/&gt;&lt;wsp:rsid wsp:val=&quot;002A2466&quot;/&gt;&lt;wsp:rsid wsp:val=&quot;002A5C24&quot;/&gt;&lt;wsp:rsid wsp:val=&quot;002B46DF&quot;/&gt;&lt;wsp:rsid wsp:val=&quot;002B5456&quot;/&gt;&lt;wsp:rsid wsp:val=&quot;002E407E&quot;/&gt;&lt;wsp:rsid wsp:val=&quot;00306714&quot;/&gt;&lt;wsp:rsid wsp:val=&quot;0036029F&quot;/&gt;&lt;wsp:rsid wsp:val=&quot;00363F07&quot;/&gt;&lt;wsp:rsid wsp:val=&quot;003644EE&quot;/&gt;&lt;wsp:rsid wsp:val=&quot;00372256&quot;/&gt;&lt;wsp:rsid wsp:val=&quot;00373D04&quot;/&gt;&lt;wsp:rsid wsp:val=&quot;00381C9D&quot;/&gt;&lt;wsp:rsid wsp:val=&quot;00381D49&quot;/&gt;&lt;wsp:rsid wsp:val=&quot;003874E0&quot;/&gt;&lt;wsp:rsid wsp:val=&quot;003963DE&quot;/&gt;&lt;wsp:rsid wsp:val=&quot;003B41A7&quot;/&gt;&lt;wsp:rsid wsp:val=&quot;003C472E&quot;/&gt;&lt;wsp:rsid wsp:val=&quot;003D0D3C&quot;/&gt;&lt;wsp:rsid wsp:val=&quot;003D1F8C&quot;/&gt;&lt;wsp:rsid wsp:val=&quot;00405D96&quot;/&gt;&lt;wsp:rsid wsp:val=&quot;00406458&quot;/&gt;&lt;wsp:rsid wsp:val=&quot;00411DF4&quot;/&gt;&lt;wsp:rsid wsp:val=&quot;00414304&quot;/&gt;&lt;wsp:rsid wsp:val=&quot;00420762&quot;/&gt;&lt;wsp:rsid wsp:val=&quot;00451827&quot;/&gt;&lt;wsp:rsid wsp:val=&quot;00467F24&quot;/&gt;&lt;wsp:rsid wsp:val=&quot;00475886&quot;/&gt;&lt;wsp:rsid wsp:val=&quot;0048362D&quot;/&gt;&lt;wsp:rsid wsp:val=&quot;0049520D&quot;/&gt;&lt;wsp:rsid wsp:val=&quot;004A21E0&quot;/&gt;&lt;wsp:rsid wsp:val=&quot;004A722A&quot;/&gt;&lt;wsp:rsid wsp:val=&quot;004D4ACD&quot;/&gt;&lt;wsp:rsid wsp:val=&quot;00510687&quot;/&gt;&lt;wsp:rsid wsp:val=&quot;00537744&quot;/&gt;&lt;wsp:rsid wsp:val=&quot;005402BE&quot;/&gt;&lt;wsp:rsid wsp:val=&quot;0057003C&quot;/&gt;&lt;wsp:rsid wsp:val=&quot;00577FF7&quot;/&gt;&lt;wsp:rsid wsp:val=&quot;00592609&quot;/&gt;&lt;wsp:rsid wsp:val=&quot;005B0060&quot;/&gt;&lt;wsp:rsid wsp:val=&quot;005D634F&quot;/&gt;&lt;wsp:rsid wsp:val=&quot;005E0BB9&quot;/&gt;&lt;wsp:rsid wsp:val=&quot;005E7967&quot;/&gt;&lt;wsp:rsid wsp:val=&quot;006003FA&quot;/&gt;&lt;wsp:rsid wsp:val=&quot;00613EE0&quot;/&gt;&lt;wsp:rsid wsp:val=&quot;0061571C&quot;/&gt;&lt;wsp:rsid wsp:val=&quot;006230FC&quot;/&gt;&lt;wsp:rsid wsp:val=&quot;0063638F&quot;/&gt;&lt;wsp:rsid wsp:val=&quot;00640E53&quot;/&gt;&lt;wsp:rsid wsp:val=&quot;006678CB&quot;/&gt;&lt;wsp:rsid wsp:val=&quot;006928ED&quot;/&gt;&lt;wsp:rsid wsp:val=&quot;006A3994&quot;/&gt;&lt;wsp:rsid wsp:val=&quot;006B2D90&quot;/&gt;&lt;wsp:rsid wsp:val=&quot;006B345C&quot;/&gt;&lt;wsp:rsid wsp:val=&quot;006B6E40&quot;/&gt;&lt;wsp:rsid wsp:val=&quot;006C626F&quot;/&gt;&lt;wsp:rsid wsp:val=&quot;006E19E2&quot;/&gt;&lt;wsp:rsid wsp:val=&quot;00705012&quot;/&gt;&lt;wsp:rsid wsp:val=&quot;00715F3C&quot;/&gt;&lt;wsp:rsid wsp:val=&quot;00724CB8&quot;/&gt;&lt;wsp:rsid wsp:val=&quot;007335C2&quot;/&gt;&lt;wsp:rsid wsp:val=&quot;00734329&quot;/&gt;&lt;wsp:rsid wsp:val=&quot;007620A1&quot;/&gt;&lt;wsp:rsid wsp:val=&quot;00772C38&quot;/&gt;&lt;wsp:rsid wsp:val=&quot;007947FA&quot;/&gt;&lt;wsp:rsid wsp:val=&quot;007C72DD&quot;/&gt;&lt;wsp:rsid wsp:val=&quot;007E7304&quot;/&gt;&lt;wsp:rsid wsp:val=&quot;008038BC&quot;/&gt;&lt;wsp:rsid wsp:val=&quot;0081351E&quot;/&gt;&lt;wsp:rsid wsp:val=&quot;00842133&quot;/&gt;&lt;wsp:rsid wsp:val=&quot;0084782A&quot;/&gt;&lt;wsp:rsid wsp:val=&quot;00853250&quot;/&gt;&lt;wsp:rsid wsp:val=&quot;008533EE&quot;/&gt;&lt;wsp:rsid wsp:val=&quot;008869F0&quot;/&gt;&lt;wsp:rsid wsp:val=&quot;00891F55&quot;/&gt;&lt;wsp:rsid wsp:val=&quot;008A1A49&quot;/&gt;&lt;wsp:rsid wsp:val=&quot;008C0D75&quot;/&gt;&lt;wsp:rsid wsp:val=&quot;008C0EE6&quot;/&gt;&lt;wsp:rsid wsp:val=&quot;008E2629&quot;/&gt;&lt;wsp:rsid wsp:val=&quot;00901CDF&quot;/&gt;&lt;wsp:rsid wsp:val=&quot;00906E72&quot;/&gt;&lt;wsp:rsid wsp:val=&quot;00936388&quot;/&gt;&lt;wsp:rsid wsp:val=&quot;00950E9A&quot;/&gt;&lt;wsp:rsid wsp:val=&quot;009611D4&quot;/&gt;&lt;wsp:rsid wsp:val=&quot;00973E08&quot;/&gt;&lt;wsp:rsid wsp:val=&quot;00985B8D&quot;/&gt;&lt;wsp:rsid wsp:val=&quot;009C1638&quot;/&gt;&lt;wsp:rsid wsp:val=&quot;009D077F&quot;/&gt;&lt;wsp:rsid wsp:val=&quot;009E2920&quot;/&gt;&lt;wsp:rsid wsp:val=&quot;009E6654&quot;/&gt;&lt;wsp:rsid wsp:val=&quot;00A026FC&quot;/&gt;&lt;wsp:rsid wsp:val=&quot;00A06D7A&quot;/&gt;&lt;wsp:rsid wsp:val=&quot;00A2375C&quot;/&gt;&lt;wsp:rsid wsp:val=&quot;00A3675F&quot;/&gt;&lt;wsp:rsid wsp:val=&quot;00A45515&quot;/&gt;&lt;wsp:rsid wsp:val=&quot;00A51BE7&quot;/&gt;&lt;wsp:rsid wsp:val=&quot;00A53B14&quot;/&gt;&lt;wsp:rsid wsp:val=&quot;00A62C12&quot;/&gt;&lt;wsp:rsid wsp:val=&quot;00A64A58&quot;/&gt;&lt;wsp:rsid wsp:val=&quot;00A654D8&quot;/&gt;&lt;wsp:rsid wsp:val=&quot;00A81CF7&quot;/&gt;&lt;wsp:rsid wsp:val=&quot;00A861DB&quot;/&gt;&lt;wsp:rsid wsp:val=&quot;00A956D4&quot;/&gt;&lt;wsp:rsid wsp:val=&quot;00AB0E64&quot;/&gt;&lt;wsp:rsid wsp:val=&quot;00AF2326&quot;/&gt;&lt;wsp:rsid wsp:val=&quot;00AF76E0&quot;/&gt;&lt;wsp:rsid wsp:val=&quot;00B03AFB&quot;/&gt;&lt;wsp:rsid wsp:val=&quot;00B136B1&quot;/&gt;&lt;wsp:rsid wsp:val=&quot;00B13FFB&quot;/&gt;&lt;wsp:rsid wsp:val=&quot;00B145CA&quot;/&gt;&lt;wsp:rsid wsp:val=&quot;00B2509D&quot;/&gt;&lt;wsp:rsid wsp:val=&quot;00B254F8&quot;/&gt;&lt;wsp:rsid wsp:val=&quot;00B27C5C&quot;/&gt;&lt;wsp:rsid wsp:val=&quot;00B32B7A&quot;/&gt;&lt;wsp:rsid wsp:val=&quot;00B52532&quot;/&gt;&lt;wsp:rsid wsp:val=&quot;00B87726&quot;/&gt;&lt;wsp:rsid wsp:val=&quot;00B97606&quot;/&gt;&lt;wsp:rsid wsp:val=&quot;00BA0E00&quot;/&gt;&lt;wsp:rsid wsp:val=&quot;00BA132A&quot;/&gt;&lt;wsp:rsid wsp:val=&quot;00BA6E40&quot;/&gt;&lt;wsp:rsid wsp:val=&quot;00BB0471&quot;/&gt;&lt;wsp:rsid wsp:val=&quot;00BB3FA8&quot;/&gt;&lt;wsp:rsid wsp:val=&quot;00BB5876&quot;/&gt;&lt;wsp:rsid wsp:val=&quot;00BD14F8&quot;/&gt;&lt;wsp:rsid wsp:val=&quot;00BD2679&quot;/&gt;&lt;wsp:rsid wsp:val=&quot;00BE57ED&quot;/&gt;&lt;wsp:rsid wsp:val=&quot;00BF2401&quot;/&gt;&lt;wsp:rsid wsp:val=&quot;00C16580&quot;/&gt;&lt;wsp:rsid wsp:val=&quot;00C27D80&quot;/&gt;&lt;wsp:rsid wsp:val=&quot;00C27E4A&quot;/&gt;&lt;wsp:rsid wsp:val=&quot;00C450F5&quot;/&gt;&lt;wsp:rsid wsp:val=&quot;00C45FA5&quot;/&gt;&lt;wsp:rsid wsp:val=&quot;00C57F55&quot;/&gt;&lt;wsp:rsid wsp:val=&quot;00C754BA&quot;/&gt;&lt;wsp:rsid wsp:val=&quot;00C85E61&quot;/&gt;&lt;wsp:rsid wsp:val=&quot;00C913BC&quot;/&gt;&lt;wsp:rsid wsp:val=&quot;00C91FE0&quot;/&gt;&lt;wsp:rsid wsp:val=&quot;00C9460C&quot;/&gt;&lt;wsp:rsid wsp:val=&quot;00CA309D&quot;/&gt;&lt;wsp:rsid wsp:val=&quot;00CA4068&quot;/&gt;&lt;wsp:rsid wsp:val=&quot;00CD101F&quot;/&gt;&lt;wsp:rsid wsp:val=&quot;00D05047&quot;/&gt;&lt;wsp:rsid wsp:val=&quot;00D15BA1&quot;/&gt;&lt;wsp:rsid wsp:val=&quot;00D2499D&quot;/&gt;&lt;wsp:rsid wsp:val=&quot;00D32D3D&quot;/&gt;&lt;wsp:rsid wsp:val=&quot;00D45F84&quot;/&gt;&lt;wsp:rsid wsp:val=&quot;00D4741C&quot;/&gt;&lt;wsp:rsid wsp:val=&quot;00D65285&quot;/&gt;&lt;wsp:rsid wsp:val=&quot;00D7607B&quot;/&gt;&lt;wsp:rsid wsp:val=&quot;00D845EC&quot;/&gt;&lt;wsp:rsid wsp:val=&quot;00D859BB&quot;/&gt;&lt;wsp:rsid wsp:val=&quot;00D938DB&quot;/&gt;&lt;wsp:rsid wsp:val=&quot;00D96B56&quot;/&gt;&lt;wsp:rsid wsp:val=&quot;00DA2BA5&quot;/&gt;&lt;wsp:rsid wsp:val=&quot;00DB3DA8&quot;/&gt;&lt;wsp:rsid wsp:val=&quot;00DD3C31&quot;/&gt;&lt;wsp:rsid wsp:val=&quot;00E04B0F&quot;/&gt;&lt;wsp:rsid wsp:val=&quot;00E0675A&quot;/&gt;&lt;wsp:rsid wsp:val=&quot;00E06A87&quot;/&gt;&lt;wsp:rsid wsp:val=&quot;00E0725A&quot;/&gt;&lt;wsp:rsid wsp:val=&quot;00E13E8F&quot;/&gt;&lt;wsp:rsid wsp:val=&quot;00E14059&quot;/&gt;&lt;wsp:rsid wsp:val=&quot;00E20AF2&quot;/&gt;&lt;wsp:rsid wsp:val=&quot;00E30513&quot;/&gt;&lt;wsp:rsid wsp:val=&quot;00E35ED9&quot;/&gt;&lt;wsp:rsid wsp:val=&quot;00E5393E&quot;/&gt;&lt;wsp:rsid wsp:val=&quot;00E610D3&quot;/&gt;&lt;wsp:rsid wsp:val=&quot;00E617C3&quot;/&gt;&lt;wsp:rsid wsp:val=&quot;00E758F1&quot;/&gt;&lt;wsp:rsid wsp:val=&quot;00E9213D&quot;/&gt;&lt;wsp:rsid wsp:val=&quot;00E947B0&quot;/&gt;&lt;wsp:rsid wsp:val=&quot;00EA1529&quot;/&gt;&lt;wsp:rsid wsp:val=&quot;00EB1051&quot;/&gt;&lt;wsp:rsid wsp:val=&quot;00EB698E&quot;/&gt;&lt;wsp:rsid wsp:val=&quot;00EE3BC1&quot;/&gt;&lt;wsp:rsid wsp:val=&quot;00EF21AD&quot;/&gt;&lt;wsp:rsid wsp:val=&quot;00F02A9F&quot;/&gt;&lt;wsp:rsid wsp:val=&quot;00F07EBF&quot;/&gt;&lt;wsp:rsid wsp:val=&quot;00F45F62&quot;/&gt;&lt;wsp:rsid wsp:val=&quot;00F918C0&quot;/&gt;&lt;wsp:rsid wsp:val=&quot;00F94099&quot;/&gt;&lt;wsp:rsid wsp:val=&quot;00FB5C9E&quot;/&gt;&lt;wsp:rsid wsp:val=&quot;00FB6F3A&quot;/&gt;&lt;wsp:rsid wsp:val=&quot;00FC5717&quot;/&gt;&lt;wsp:rsid wsp:val=&quot;00FD6A91&quot;/&gt;&lt;wsp:rsid wsp:val=&quot;00FE506C&quot;/&gt;&lt;/wsp:rsids&gt;&lt;/w:docPr&gt;&lt;w:body&gt;&lt;wx:sect&gt;&lt;w:p wsp:rsidR=&quot;00000000&quot; wsp:rsidRDefault=&quot;0084782A&quot; wsp:rsidP=&quot;0084782A&quot;&gt;&lt;m:oMathPara&gt;&lt;m:oMath&gt;&lt;m:sSub&gt;&lt;m:sSubPr&gt;&lt;m:ctrlPr&gt;&lt;w:rPr&gt;&lt;w:rFonts w:ascii=&quot;Cambria Math&quot; w:h-ansi=&quot;Cambria Math&quot; w:cs=&quot;Times New Roman&quot;/&gt;&lt;wx:font wx:val=&quot;Cambria Math&quot;/&gt;&lt;w:i/&gt;&lt;w:sz w:val=&quot;28&quot;/&gt;&lt;w:sz-cs w:val=&quot;28&quot;/&gt;&lt;/w:rPr&gt;&lt;/m:ctrlPr&gt;&lt;/m:sSubPr&gt;&lt;m:e&gt;&lt;m:r&gt;&lt;w:rPr&gt;&lt;w:rFonts w:ascii=&quot;Cambria Math&quot; w:h-ansi=&quot;Cambria Math&quot; w:cs=&quot;Times New Roman&quot;/&gt;&lt;wx:font wx:val=&quot;Cambria Math&quot;/&gt;&lt;w:i/&gt;&lt;w:sz w:val=&quot;28&quot;/&gt;&lt;w:sz-cs w:val=&quot;28&quot;/&gt;&lt;/w:rPr&gt;&lt;m:t&gt;Q&lt;/m:t&gt;&lt;/m:r&gt;&lt;/m:e&gt;&lt;m:sub&gt;&lt;m:r&gt;&lt;w:rPr&gt;&lt;w:rFonts w:ascii=&quot;Cambria Math&quot; w:h-ansi=&quot;Cambria Math&quot; w:cs=&quot;Times New Roman&quot;/&gt;&lt;wx:font wx:val=&quot;Cambria Math&quot;/&gt;&lt;w:i/&gt;&lt;w:sz w:val=&quot;28&quot;/&gt;&lt;w:sz-cs w:val=&quot;28&quot;/&gt;&lt;/w:rPr&gt;&lt;m:t&gt;РЅС‚&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0" o:title="" chromakey="white"/>
          </v:shape>
        </w:pict>
      </w:r>
      <w:r w:rsidRPr="0049520D">
        <w:rPr>
          <w:rFonts w:ascii="Times New Roman" w:hAnsi="Times New Roman" w:cs="Times New Roman"/>
          <w:sz w:val="28"/>
          <w:szCs w:val="28"/>
        </w:rPr>
        <w:fldChar w:fldCharType="end"/>
      </w:r>
      <w:r w:rsidRPr="009804F2">
        <w:rPr>
          <w:rFonts w:ascii="Times New Roman" w:hAnsi="Times New Roman" w:cs="Times New Roman"/>
          <w:sz w:val="28"/>
          <w:szCs w:val="28"/>
        </w:rPr>
        <w:t>:</w:t>
      </w:r>
    </w:p>
    <w:tbl>
      <w:tblPr>
        <w:tblW w:w="9444" w:type="dxa"/>
        <w:tblInd w:w="20" w:type="dxa"/>
        <w:tblLayout w:type="fixed"/>
        <w:tblLook w:val="00A0"/>
      </w:tblPr>
      <w:tblGrid>
        <w:gridCol w:w="8769"/>
        <w:gridCol w:w="675"/>
      </w:tblGrid>
      <w:tr w:rsidR="00DF6FF5" w:rsidRPr="009804F2" w:rsidTr="00B4580C">
        <w:tc>
          <w:tcPr>
            <w:tcW w:w="8769" w:type="dxa"/>
          </w:tcPr>
          <w:p w:rsidR="00DF6FF5" w:rsidRPr="0049520D" w:rsidRDefault="00DF6FF5" w:rsidP="00B4580C">
            <w:pPr>
              <w:spacing w:line="360" w:lineRule="auto"/>
              <w:ind w:firstLine="709"/>
              <w:jc w:val="both"/>
              <w:rPr>
                <w:rFonts w:ascii="Times New Roman" w:hAnsi="Times New Roman"/>
                <w:sz w:val="28"/>
                <w:szCs w:val="28"/>
              </w:rPr>
            </w:pPr>
            <w:r w:rsidRPr="0049520D">
              <w:pict>
                <v:shape id="_x0000_i1066" type="#_x0000_t75" style="width:90.6pt;height:36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stylePaneFormatFilter w:val=&quot;3F01&quot;/&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7967&quot;/&gt;&lt;wsp:rsid wsp:val=&quot;000029D6&quot;/&gt;&lt;wsp:rsid wsp:val=&quot;00002C4D&quot;/&gt;&lt;wsp:rsid wsp:val=&quot;00017571&quot;/&gt;&lt;wsp:rsid wsp:val=&quot;00027105&quot;/&gt;&lt;wsp:rsid wsp:val=&quot;00033732&quot;/&gt;&lt;wsp:rsid wsp:val=&quot;00033F33&quot;/&gt;&lt;wsp:rsid wsp:val=&quot;000474BF&quot;/&gt;&lt;wsp:rsid wsp:val=&quot;00051CF3&quot;/&gt;&lt;wsp:rsid wsp:val=&quot;00060869&quot;/&gt;&lt;wsp:rsid wsp:val=&quot;000625C0&quot;/&gt;&lt;wsp:rsid wsp:val=&quot;00073578&quot;/&gt;&lt;wsp:rsid wsp:val=&quot;0007381A&quot;/&gt;&lt;wsp:rsid wsp:val=&quot;00076D95&quot;/&gt;&lt;wsp:rsid wsp:val=&quot;00080AC8&quot;/&gt;&lt;wsp:rsid wsp:val=&quot;00085754&quot;/&gt;&lt;wsp:rsid wsp:val=&quot;00086DEE&quot;/&gt;&lt;wsp:rsid wsp:val=&quot;00090228&quot;/&gt;&lt;wsp:rsid wsp:val=&quot;00094FC2&quot;/&gt;&lt;wsp:rsid wsp:val=&quot;000A0A94&quot;/&gt;&lt;wsp:rsid wsp:val=&quot;000B1DCA&quot;/&gt;&lt;wsp:rsid wsp:val=&quot;000B69E2&quot;/&gt;&lt;wsp:rsid wsp:val=&quot;000D4124&quot;/&gt;&lt;wsp:rsid wsp:val=&quot;000D6D2E&quot;/&gt;&lt;wsp:rsid wsp:val=&quot;000E0B24&quot;/&gt;&lt;wsp:rsid wsp:val=&quot;000E587C&quot;/&gt;&lt;wsp:rsid wsp:val=&quot;0015407B&quot;/&gt;&lt;wsp:rsid wsp:val=&quot;001556AA&quot;/&gt;&lt;wsp:rsid wsp:val=&quot;00173065&quot;/&gt;&lt;wsp:rsid wsp:val=&quot;00177F55&quot;/&gt;&lt;wsp:rsid wsp:val=&quot;00181CB6&quot;/&gt;&lt;wsp:rsid wsp:val=&quot;00195939&quot;/&gt;&lt;wsp:rsid wsp:val=&quot;001A0271&quot;/&gt;&lt;wsp:rsid wsp:val=&quot;001A3F32&quot;/&gt;&lt;wsp:rsid wsp:val=&quot;001A4AE0&quot;/&gt;&lt;wsp:rsid wsp:val=&quot;001B3810&quot;/&gt;&lt;wsp:rsid wsp:val=&quot;001B5BDD&quot;/&gt;&lt;wsp:rsid wsp:val=&quot;001C7C77&quot;/&gt;&lt;wsp:rsid wsp:val=&quot;001D6FF2&quot;/&gt;&lt;wsp:rsid wsp:val=&quot;001E08B2&quot;/&gt;&lt;wsp:rsid wsp:val=&quot;001E0A17&quot;/&gt;&lt;wsp:rsid wsp:val=&quot;002040FD&quot;/&gt;&lt;wsp:rsid wsp:val=&quot;00205FE0&quot;/&gt;&lt;wsp:rsid wsp:val=&quot;00206D1B&quot;/&gt;&lt;wsp:rsid wsp:val=&quot;0021372E&quot;/&gt;&lt;wsp:rsid wsp:val=&quot;002155CA&quot;/&gt;&lt;wsp:rsid wsp:val=&quot;00230FA3&quot;/&gt;&lt;wsp:rsid wsp:val=&quot;00242A24&quot;/&gt;&lt;wsp:rsid wsp:val=&quot;00246F22&quot;/&gt;&lt;wsp:rsid wsp:val=&quot;00251DB5&quot;/&gt;&lt;wsp:rsid wsp:val=&quot;00255836&quot;/&gt;&lt;wsp:rsid wsp:val=&quot;00273425&quot;/&gt;&lt;wsp:rsid wsp:val=&quot;00280B08&quot;/&gt;&lt;wsp:rsid wsp:val=&quot;00283806&quot;/&gt;&lt;wsp:rsid wsp:val=&quot;00287A81&quot;/&gt;&lt;wsp:rsid wsp:val=&quot;00293113&quot;/&gt;&lt;wsp:rsid wsp:val=&quot;002A2466&quot;/&gt;&lt;wsp:rsid wsp:val=&quot;002A5C24&quot;/&gt;&lt;wsp:rsid wsp:val=&quot;002B46DF&quot;/&gt;&lt;wsp:rsid wsp:val=&quot;002B5456&quot;/&gt;&lt;wsp:rsid wsp:val=&quot;002E407E&quot;/&gt;&lt;wsp:rsid wsp:val=&quot;00306714&quot;/&gt;&lt;wsp:rsid wsp:val=&quot;0036029F&quot;/&gt;&lt;wsp:rsid wsp:val=&quot;00363F07&quot;/&gt;&lt;wsp:rsid wsp:val=&quot;003644EE&quot;/&gt;&lt;wsp:rsid wsp:val=&quot;00372256&quot;/&gt;&lt;wsp:rsid wsp:val=&quot;00373D04&quot;/&gt;&lt;wsp:rsid wsp:val=&quot;00381C9D&quot;/&gt;&lt;wsp:rsid wsp:val=&quot;00381D49&quot;/&gt;&lt;wsp:rsid wsp:val=&quot;003874E0&quot;/&gt;&lt;wsp:rsid wsp:val=&quot;003963DE&quot;/&gt;&lt;wsp:rsid wsp:val=&quot;003B41A7&quot;/&gt;&lt;wsp:rsid wsp:val=&quot;003C472E&quot;/&gt;&lt;wsp:rsid wsp:val=&quot;003D0D3C&quot;/&gt;&lt;wsp:rsid wsp:val=&quot;003D1F8C&quot;/&gt;&lt;wsp:rsid wsp:val=&quot;00405D96&quot;/&gt;&lt;wsp:rsid wsp:val=&quot;00406458&quot;/&gt;&lt;wsp:rsid wsp:val=&quot;00411DF4&quot;/&gt;&lt;wsp:rsid wsp:val=&quot;00414304&quot;/&gt;&lt;wsp:rsid wsp:val=&quot;00420762&quot;/&gt;&lt;wsp:rsid wsp:val=&quot;00451827&quot;/&gt;&lt;wsp:rsid wsp:val=&quot;00467F24&quot;/&gt;&lt;wsp:rsid wsp:val=&quot;00475886&quot;/&gt;&lt;wsp:rsid wsp:val=&quot;0048362D&quot;/&gt;&lt;wsp:rsid wsp:val=&quot;0049520D&quot;/&gt;&lt;wsp:rsid wsp:val=&quot;004A21E0&quot;/&gt;&lt;wsp:rsid wsp:val=&quot;004A722A&quot;/&gt;&lt;wsp:rsid wsp:val=&quot;004D4ACD&quot;/&gt;&lt;wsp:rsid wsp:val=&quot;00510687&quot;/&gt;&lt;wsp:rsid wsp:val=&quot;00537744&quot;/&gt;&lt;wsp:rsid wsp:val=&quot;005402BE&quot;/&gt;&lt;wsp:rsid wsp:val=&quot;0057003C&quot;/&gt;&lt;wsp:rsid wsp:val=&quot;00577FF7&quot;/&gt;&lt;wsp:rsid wsp:val=&quot;00592609&quot;/&gt;&lt;wsp:rsid wsp:val=&quot;005B0060&quot;/&gt;&lt;wsp:rsid wsp:val=&quot;005D634F&quot;/&gt;&lt;wsp:rsid wsp:val=&quot;005E0BB9&quot;/&gt;&lt;wsp:rsid wsp:val=&quot;005E7967&quot;/&gt;&lt;wsp:rsid wsp:val=&quot;006003FA&quot;/&gt;&lt;wsp:rsid wsp:val=&quot;00613EE0&quot;/&gt;&lt;wsp:rsid wsp:val=&quot;0061571C&quot;/&gt;&lt;wsp:rsid wsp:val=&quot;006230FC&quot;/&gt;&lt;wsp:rsid wsp:val=&quot;0063638F&quot;/&gt;&lt;wsp:rsid wsp:val=&quot;00640E53&quot;/&gt;&lt;wsp:rsid wsp:val=&quot;006678CB&quot;/&gt;&lt;wsp:rsid wsp:val=&quot;006928ED&quot;/&gt;&lt;wsp:rsid wsp:val=&quot;006A3994&quot;/&gt;&lt;wsp:rsid wsp:val=&quot;006B2D90&quot;/&gt;&lt;wsp:rsid wsp:val=&quot;006B345C&quot;/&gt;&lt;wsp:rsid wsp:val=&quot;006B6E40&quot;/&gt;&lt;wsp:rsid wsp:val=&quot;006C626F&quot;/&gt;&lt;wsp:rsid wsp:val=&quot;006E19E2&quot;/&gt;&lt;wsp:rsid wsp:val=&quot;00705012&quot;/&gt;&lt;wsp:rsid wsp:val=&quot;00715F3C&quot;/&gt;&lt;wsp:rsid wsp:val=&quot;00724CB8&quot;/&gt;&lt;wsp:rsid wsp:val=&quot;007335C2&quot;/&gt;&lt;wsp:rsid wsp:val=&quot;00734329&quot;/&gt;&lt;wsp:rsid wsp:val=&quot;007620A1&quot;/&gt;&lt;wsp:rsid wsp:val=&quot;00772C38&quot;/&gt;&lt;wsp:rsid wsp:val=&quot;007947FA&quot;/&gt;&lt;wsp:rsid wsp:val=&quot;007C72DD&quot;/&gt;&lt;wsp:rsid wsp:val=&quot;007E7304&quot;/&gt;&lt;wsp:rsid wsp:val=&quot;008038BC&quot;/&gt;&lt;wsp:rsid wsp:val=&quot;0081351E&quot;/&gt;&lt;wsp:rsid wsp:val=&quot;00842133&quot;/&gt;&lt;wsp:rsid wsp:val=&quot;00853250&quot;/&gt;&lt;wsp:rsid wsp:val=&quot;008533EE&quot;/&gt;&lt;wsp:rsid wsp:val=&quot;008869F0&quot;/&gt;&lt;wsp:rsid wsp:val=&quot;00891F55&quot;/&gt;&lt;wsp:rsid wsp:val=&quot;008A1A49&quot;/&gt;&lt;wsp:rsid wsp:val=&quot;008C0D75&quot;/&gt;&lt;wsp:rsid wsp:val=&quot;008C0EE6&quot;/&gt;&lt;wsp:rsid wsp:val=&quot;008E2629&quot;/&gt;&lt;wsp:rsid wsp:val=&quot;00901CDF&quot;/&gt;&lt;wsp:rsid wsp:val=&quot;00906E72&quot;/&gt;&lt;wsp:rsid wsp:val=&quot;00936388&quot;/&gt;&lt;wsp:rsid wsp:val=&quot;00950E9A&quot;/&gt;&lt;wsp:rsid wsp:val=&quot;009611D4&quot;/&gt;&lt;wsp:rsid wsp:val=&quot;00973E08&quot;/&gt;&lt;wsp:rsid wsp:val=&quot;00985B8D&quot;/&gt;&lt;wsp:rsid wsp:val=&quot;009C1638&quot;/&gt;&lt;wsp:rsid wsp:val=&quot;009D077F&quot;/&gt;&lt;wsp:rsid wsp:val=&quot;009E2920&quot;/&gt;&lt;wsp:rsid wsp:val=&quot;009E6654&quot;/&gt;&lt;wsp:rsid wsp:val=&quot;00A026FC&quot;/&gt;&lt;wsp:rsid wsp:val=&quot;00A06D7A&quot;/&gt;&lt;wsp:rsid wsp:val=&quot;00A2375C&quot;/&gt;&lt;wsp:rsid wsp:val=&quot;00A3675F&quot;/&gt;&lt;wsp:rsid wsp:val=&quot;00A45515&quot;/&gt;&lt;wsp:rsid wsp:val=&quot;00A51BE7&quot;/&gt;&lt;wsp:rsid wsp:val=&quot;00A53B14&quot;/&gt;&lt;wsp:rsid wsp:val=&quot;00A62C12&quot;/&gt;&lt;wsp:rsid wsp:val=&quot;00A64A58&quot;/&gt;&lt;wsp:rsid wsp:val=&quot;00A654D8&quot;/&gt;&lt;wsp:rsid wsp:val=&quot;00A81CF7&quot;/&gt;&lt;wsp:rsid wsp:val=&quot;00A861DB&quot;/&gt;&lt;wsp:rsid wsp:val=&quot;00A956D4&quot;/&gt;&lt;wsp:rsid wsp:val=&quot;00AB0E64&quot;/&gt;&lt;wsp:rsid wsp:val=&quot;00AF2326&quot;/&gt;&lt;wsp:rsid wsp:val=&quot;00AF76E0&quot;/&gt;&lt;wsp:rsid wsp:val=&quot;00B03AFB&quot;/&gt;&lt;wsp:rsid wsp:val=&quot;00B136B1&quot;/&gt;&lt;wsp:rsid wsp:val=&quot;00B13FFB&quot;/&gt;&lt;wsp:rsid wsp:val=&quot;00B145CA&quot;/&gt;&lt;wsp:rsid wsp:val=&quot;00B2509D&quot;/&gt;&lt;wsp:rsid wsp:val=&quot;00B254F8&quot;/&gt;&lt;wsp:rsid wsp:val=&quot;00B27C5C&quot;/&gt;&lt;wsp:rsid wsp:val=&quot;00B32B7A&quot;/&gt;&lt;wsp:rsid wsp:val=&quot;00B52532&quot;/&gt;&lt;wsp:rsid wsp:val=&quot;00B87726&quot;/&gt;&lt;wsp:rsid wsp:val=&quot;00B97606&quot;/&gt;&lt;wsp:rsid wsp:val=&quot;00BA0E00&quot;/&gt;&lt;wsp:rsid wsp:val=&quot;00BA132A&quot;/&gt;&lt;wsp:rsid wsp:val=&quot;00BA6E40&quot;/&gt;&lt;wsp:rsid wsp:val=&quot;00BB0471&quot;/&gt;&lt;wsp:rsid wsp:val=&quot;00BB3FA8&quot;/&gt;&lt;wsp:rsid wsp:val=&quot;00BB5876&quot;/&gt;&lt;wsp:rsid wsp:val=&quot;00BD14F8&quot;/&gt;&lt;wsp:rsid wsp:val=&quot;00BD2679&quot;/&gt;&lt;wsp:rsid wsp:val=&quot;00BE57ED&quot;/&gt;&lt;wsp:rsid wsp:val=&quot;00BF2401&quot;/&gt;&lt;wsp:rsid wsp:val=&quot;00C16580&quot;/&gt;&lt;wsp:rsid wsp:val=&quot;00C27D80&quot;/&gt;&lt;wsp:rsid wsp:val=&quot;00C27E4A&quot;/&gt;&lt;wsp:rsid wsp:val=&quot;00C450F5&quot;/&gt;&lt;wsp:rsid wsp:val=&quot;00C45FA5&quot;/&gt;&lt;wsp:rsid wsp:val=&quot;00C57F55&quot;/&gt;&lt;wsp:rsid wsp:val=&quot;00C754BA&quot;/&gt;&lt;wsp:rsid wsp:val=&quot;00C85E61&quot;/&gt;&lt;wsp:rsid wsp:val=&quot;00C913BC&quot;/&gt;&lt;wsp:rsid wsp:val=&quot;00C91FE0&quot;/&gt;&lt;wsp:rsid wsp:val=&quot;00C9460C&quot;/&gt;&lt;wsp:rsid wsp:val=&quot;00CA309D&quot;/&gt;&lt;wsp:rsid wsp:val=&quot;00CA4068&quot;/&gt;&lt;wsp:rsid wsp:val=&quot;00CD101F&quot;/&gt;&lt;wsp:rsid wsp:val=&quot;00D05047&quot;/&gt;&lt;wsp:rsid wsp:val=&quot;00D15BA1&quot;/&gt;&lt;wsp:rsid wsp:val=&quot;00D2499D&quot;/&gt;&lt;wsp:rsid wsp:val=&quot;00D32D3D&quot;/&gt;&lt;wsp:rsid wsp:val=&quot;00D45F84&quot;/&gt;&lt;wsp:rsid wsp:val=&quot;00D4741C&quot;/&gt;&lt;wsp:rsid wsp:val=&quot;00D65285&quot;/&gt;&lt;wsp:rsid wsp:val=&quot;00D7607B&quot;/&gt;&lt;wsp:rsid wsp:val=&quot;00D845EC&quot;/&gt;&lt;wsp:rsid wsp:val=&quot;00D859BB&quot;/&gt;&lt;wsp:rsid wsp:val=&quot;00D938DB&quot;/&gt;&lt;wsp:rsid wsp:val=&quot;00D96B56&quot;/&gt;&lt;wsp:rsid wsp:val=&quot;00DA2BA5&quot;/&gt;&lt;wsp:rsid wsp:val=&quot;00DB3DA8&quot;/&gt;&lt;wsp:rsid wsp:val=&quot;00DD3C31&quot;/&gt;&lt;wsp:rsid wsp:val=&quot;00E04B0F&quot;/&gt;&lt;wsp:rsid wsp:val=&quot;00E0675A&quot;/&gt;&lt;wsp:rsid wsp:val=&quot;00E06A87&quot;/&gt;&lt;wsp:rsid wsp:val=&quot;00E0725A&quot;/&gt;&lt;wsp:rsid wsp:val=&quot;00E13E8F&quot;/&gt;&lt;wsp:rsid wsp:val=&quot;00E14059&quot;/&gt;&lt;wsp:rsid wsp:val=&quot;00E20AF2&quot;/&gt;&lt;wsp:rsid wsp:val=&quot;00E30513&quot;/&gt;&lt;wsp:rsid wsp:val=&quot;00E35ED9&quot;/&gt;&lt;wsp:rsid wsp:val=&quot;00E5393E&quot;/&gt;&lt;wsp:rsid wsp:val=&quot;00E610D3&quot;/&gt;&lt;wsp:rsid wsp:val=&quot;00E617C3&quot;/&gt;&lt;wsp:rsid wsp:val=&quot;00E758F1&quot;/&gt;&lt;wsp:rsid wsp:val=&quot;00E9213D&quot;/&gt;&lt;wsp:rsid wsp:val=&quot;00E947B0&quot;/&gt;&lt;wsp:rsid wsp:val=&quot;00EA1529&quot;/&gt;&lt;wsp:rsid wsp:val=&quot;00EB1051&quot;/&gt;&lt;wsp:rsid wsp:val=&quot;00EB698E&quot;/&gt;&lt;wsp:rsid wsp:val=&quot;00EE3BC1&quot;/&gt;&lt;wsp:rsid wsp:val=&quot;00EF21AD&quot;/&gt;&lt;wsp:rsid wsp:val=&quot;00F02A9F&quot;/&gt;&lt;wsp:rsid wsp:val=&quot;00F07EBF&quot;/&gt;&lt;wsp:rsid wsp:val=&quot;00F45F62&quot;/&gt;&lt;wsp:rsid wsp:val=&quot;00F918C0&quot;/&gt;&lt;wsp:rsid wsp:val=&quot;00F94099&quot;/&gt;&lt;wsp:rsid wsp:val=&quot;00FB5C9E&quot;/&gt;&lt;wsp:rsid wsp:val=&quot;00FB6F3A&quot;/&gt;&lt;wsp:rsid wsp:val=&quot;00FC5717&quot;/&gt;&lt;wsp:rsid wsp:val=&quot;00FC6E1D&quot;/&gt;&lt;wsp:rsid wsp:val=&quot;00FD6A91&quot;/&gt;&lt;wsp:rsid wsp:val=&quot;00FE506C&quot;/&gt;&lt;/wsp:rsids&gt;&lt;/w:docPr&gt;&lt;w:body&gt;&lt;wx:sect&gt;&lt;w:p wsp:rsidR=&quot;00000000&quot; wsp:rsidRPr=&quot;00FC6E1D&quot; wsp:rsidRDefault=&quot;00FC6E1D&quot; wsp:rsidP=&quot;00FC6E1D&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lang w:val=&quot;EN-US&quot;/&gt;&lt;/w:rPr&gt;&lt;m:t&gt;Q&lt;/m:t&gt;&lt;/m:r&gt;&lt;/m:e&gt;&lt;m:sub&gt;&lt;m:r&gt;&lt;w:rPr&gt;&lt;w:rFonts w:ascii=&quot;Cambria Math&quot; w:h-ansi=&quot;Cambria Math&quot;/&gt;&lt;wx:font wx:val=&quot;Cambria Math&quot;/&gt;&lt;w:i/&gt;&lt;w:sz w:val=&quot;28&quot;/&gt;&lt;w:sz-cs w:val=&quot;28&quot;/&gt;&lt;/w:rPr&gt;&lt;m:t&gt;РЅС‚&lt;/m:t&gt;&lt;/m:r&gt;&lt;/m:sub&gt;&lt;/m:sSub&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lang w:val=&quot;EN-US&quot;/&gt;&lt;/w:rPr&gt;&lt;m:t&gt;Q&lt;/m:t&gt;&lt;/m:r&gt;&lt;/m:e&gt;&lt;m:sub&gt;&lt;m:r&gt;&lt;w:rPr&gt;&lt;w:rFonts w:ascii=&quot;Cambria Math&quot; w:h-ansi=&quot;Cambria Math&quot;/&gt;&lt;wx:font wx:val=&quot;Cambria Math&quot;/&gt;&lt;w:i/&gt;&lt;w:sz w:val=&quot;28&quot;/&gt;&lt;w:sz-cs w:val=&quot;28&quot;/&gt;&lt;/w:rPr&gt;&lt;m:t&gt;c&lt;/m:t&gt;&lt;/m:r&gt;&lt;/m:sub&gt;&lt;/m:sSub&gt;&lt;/m:num&gt;&lt;m:den&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t&lt;/m:t&gt;&lt;/m:r&gt;&lt;m:r&gt;&lt;w:rPr&gt;&lt;w:rFonts w:ascii=&quot;Cambria Math&quot; w:h-ansi=&quot;Cambria Math&quot; w:cs=&quot;Cambria Math&quot;/&gt;&lt;wx:font wx:val=&quot;Cambria Math&quot;/&gt;&lt;w:i/&gt;&lt;w:sz w:val=&quot;28&quot;/&gt;&lt;w:sz-cs w:val=&quot;28&quot;/&gt;&lt;/w:rPr&gt;&lt;m:t&gt;К№&lt;/m:t&gt;&lt;/m:r&gt;&lt;/m:e&gt;&lt;m:sub&gt;&lt;m:r&gt;&lt;w:rPr&gt;&lt;w:rFonts w:ascii=&quot;Cambria Math&quot; w:h-ansi=&quot;Cambria Math&quot;/&gt;&lt;wx:font wx:val=&quot;Cambria Math&quot;/&gt;&lt;w:i/&gt;&lt;w:sz w:val=&quot;28&quot;/&gt;&lt;w:sz-cs w:val=&quot;28&quot;/&gt;&lt;w:lang w:val=&quot;EN-US&quot;/&gt;&lt;/w:rPr&gt;&lt;m:t&gt;mp&lt;/m:t&gt;&lt;/m:r&gt;&lt;/m:sub&gt;&lt;/m:sSub&gt;&lt;m:r&gt;&lt;w:rPr&gt;&lt;w:rFonts w:ascii=&quot;Cambria Math&quot; w:h-ansi=&quot;Cambria Math&quot;/&gt;&lt;wx:font wx:val=&quot;Cambria Math&quot;/&gt;&lt;w:i/&gt;&lt;w:sz w:val=&quot;28&quot;/&gt;&lt;w:sz-cs w:val=&quot;28&quot;/&gt;&lt;/w:rPr&gt;&lt;m:t&gt;в€™&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ПЃ&lt;/m:t&gt;&lt;/m:r&gt;&lt;/m:e&gt;&lt;m:sub&gt;&lt;m:r&gt;&lt;w:rPr&gt;&lt;w:rFonts w:ascii=&quot;Cambria Math&quot; w:h-ansi=&quot;Cambria Math&quot;/&gt;&lt;wx:font wx:val=&quot;Cambria Math&quot;/&gt;&lt;w:i/&gt;&lt;w:sz w:val=&quot;28&quot;/&gt;&lt;w:sz-cs w:val=&quot;28&quot;/&gt;&lt;/w:rPr&gt;&lt;m:t&gt;РЅ&lt;/m:t&gt;&lt;/m:r&gt;&lt;/m:sub&gt;&lt;/m:sSub&gt;&lt;/m:den&gt;&lt;/m:f&gt;&lt;m:r&gt;&lt;w:rPr&gt;&lt;w:rFonts w:ascii=&quot;Cambria Math&quot; w:h-ansi=&quot;Cambria Math&quot;/&gt;&lt;wx:font wx:val=&quot;Cambria Math&quot;/&gt;&lt;w:i/&gt;&lt;w:sz w:val=&quot;28&quot;/&gt;&lt;w:sz-cs w:val=&quot;28&quot;/&gt;&lt;/w:rPr&gt;&lt;m:t&gt;,&lt;/m:t&gt;&lt;/m:r&gt;&lt;/m:oMath&gt;&lt;/m:oMathPara&gt;&lt;/w:p&gt;&lt;w:sectPr wsp:rsidR=&quot;00000000&quot; wsp:rsidRPr=&quot;00FC6E1D&quot;&gt;&lt;w:pgSz w:w=&quot;12240&quot; w:h=&quot;15840&quot;/&gt;&lt;w:pgMar w:top=&quot;1134&quot; w:right=&quot;850&quot; w:bottom=&quot;1134&quot; w:left=&quot;1701&quot; w:header=&quot;720&quot; w:footer=&quot;720&quot; w:gutter=&quot;0&quot;/&gt;&lt;w:cols w:space=&quot;720&quot;/&gt;&lt;/w:sectPr&gt;&lt;/wx:sect&gt;&lt;/w:body&gt;&lt;/w:wordDocument&gt;">
                  <v:imagedata r:id="rId31" o:title="" chromakey="white"/>
                </v:shape>
              </w:pict>
            </w:r>
          </w:p>
        </w:tc>
        <w:tc>
          <w:tcPr>
            <w:tcW w:w="675" w:type="dxa"/>
          </w:tcPr>
          <w:p w:rsidR="00DF6FF5" w:rsidRPr="0049520D" w:rsidRDefault="00DF6FF5" w:rsidP="00B4580C">
            <w:pPr>
              <w:spacing w:line="360" w:lineRule="auto"/>
              <w:jc w:val="both"/>
              <w:rPr>
                <w:rFonts w:ascii="Times New Roman" w:hAnsi="Times New Roman"/>
                <w:sz w:val="28"/>
                <w:szCs w:val="28"/>
              </w:rPr>
            </w:pPr>
            <w:r w:rsidRPr="0049520D">
              <w:rPr>
                <w:rFonts w:ascii="Times New Roman" w:hAnsi="Times New Roman"/>
                <w:sz w:val="28"/>
                <w:szCs w:val="28"/>
              </w:rPr>
              <w:t>(8)</w:t>
            </w:r>
          </w:p>
          <w:p w:rsidR="00DF6FF5" w:rsidRPr="0049520D" w:rsidRDefault="00DF6FF5" w:rsidP="00B4580C">
            <w:pPr>
              <w:spacing w:line="360" w:lineRule="auto"/>
              <w:jc w:val="both"/>
              <w:rPr>
                <w:rFonts w:ascii="Times New Roman" w:hAnsi="Times New Roman"/>
                <w:sz w:val="28"/>
                <w:szCs w:val="28"/>
              </w:rPr>
            </w:pPr>
          </w:p>
        </w:tc>
      </w:tr>
    </w:tbl>
    <w:p w:rsidR="00DF6FF5" w:rsidRPr="009804F2" w:rsidRDefault="00DF6FF5" w:rsidP="00B4580C">
      <w:pPr>
        <w:spacing w:line="360" w:lineRule="auto"/>
        <w:jc w:val="both"/>
        <w:rPr>
          <w:rFonts w:ascii="Times New Roman" w:hAnsi="Times New Roman" w:cs="Times New Roman"/>
          <w:sz w:val="28"/>
          <w:szCs w:val="28"/>
        </w:rPr>
      </w:pPr>
      <w:r w:rsidRPr="009804F2">
        <w:rPr>
          <w:rFonts w:ascii="Times New Roman" w:hAnsi="Times New Roman" w:cs="Times New Roman"/>
          <w:sz w:val="28"/>
          <w:szCs w:val="28"/>
        </w:rPr>
        <w:t>гд</w:t>
      </w:r>
      <w:r>
        <w:rPr>
          <w:rFonts w:ascii="Times New Roman" w:hAnsi="Times New Roman" w:cs="Times New Roman"/>
          <w:sz w:val="28"/>
          <w:szCs w:val="28"/>
        </w:rPr>
        <w:t xml:space="preserve">е </w:t>
      </w:r>
      <w:r w:rsidRPr="0049520D">
        <w:rPr>
          <w:rFonts w:ascii="Times New Roman" w:hAnsi="Times New Roman" w:cs="Times New Roman"/>
          <w:sz w:val="28"/>
          <w:szCs w:val="28"/>
        </w:rPr>
        <w:fldChar w:fldCharType="begin"/>
      </w:r>
      <w:r w:rsidRPr="0049520D">
        <w:rPr>
          <w:rFonts w:ascii="Times New Roman" w:hAnsi="Times New Roman" w:cs="Times New Roman"/>
          <w:sz w:val="28"/>
          <w:szCs w:val="28"/>
        </w:rPr>
        <w:instrText xml:space="preserve"> QUOTE </w:instrText>
      </w:r>
      <w:r w:rsidRPr="0049520D">
        <w:rPr>
          <w:position w:val="-11"/>
        </w:rPr>
        <w:pict>
          <v:shape id="_x0000_i1067" type="#_x0000_t75" style="width:25.8pt;height: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stylePaneFormatFilter w:val=&quot;3F01&quot;/&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7967&quot;/&gt;&lt;wsp:rsid wsp:val=&quot;000029D6&quot;/&gt;&lt;wsp:rsid wsp:val=&quot;00002C4D&quot;/&gt;&lt;wsp:rsid wsp:val=&quot;00017571&quot;/&gt;&lt;wsp:rsid wsp:val=&quot;00027105&quot;/&gt;&lt;wsp:rsid wsp:val=&quot;00033732&quot;/&gt;&lt;wsp:rsid wsp:val=&quot;00033F33&quot;/&gt;&lt;wsp:rsid wsp:val=&quot;000474BF&quot;/&gt;&lt;wsp:rsid wsp:val=&quot;00051CF3&quot;/&gt;&lt;wsp:rsid wsp:val=&quot;00060869&quot;/&gt;&lt;wsp:rsid wsp:val=&quot;000625C0&quot;/&gt;&lt;wsp:rsid wsp:val=&quot;00073578&quot;/&gt;&lt;wsp:rsid wsp:val=&quot;0007381A&quot;/&gt;&lt;wsp:rsid wsp:val=&quot;00076D95&quot;/&gt;&lt;wsp:rsid wsp:val=&quot;00080AC8&quot;/&gt;&lt;wsp:rsid wsp:val=&quot;00085754&quot;/&gt;&lt;wsp:rsid wsp:val=&quot;00086DEE&quot;/&gt;&lt;wsp:rsid wsp:val=&quot;00090228&quot;/&gt;&lt;wsp:rsid wsp:val=&quot;00094FC2&quot;/&gt;&lt;wsp:rsid wsp:val=&quot;000A0A94&quot;/&gt;&lt;wsp:rsid wsp:val=&quot;000B1DCA&quot;/&gt;&lt;wsp:rsid wsp:val=&quot;000B69E2&quot;/&gt;&lt;wsp:rsid wsp:val=&quot;000D4124&quot;/&gt;&lt;wsp:rsid wsp:val=&quot;000D6D2E&quot;/&gt;&lt;wsp:rsid wsp:val=&quot;000E0B24&quot;/&gt;&lt;wsp:rsid wsp:val=&quot;000E587C&quot;/&gt;&lt;wsp:rsid wsp:val=&quot;0015407B&quot;/&gt;&lt;wsp:rsid wsp:val=&quot;001556AA&quot;/&gt;&lt;wsp:rsid wsp:val=&quot;00173065&quot;/&gt;&lt;wsp:rsid wsp:val=&quot;00177F55&quot;/&gt;&lt;wsp:rsid wsp:val=&quot;00181CB6&quot;/&gt;&lt;wsp:rsid wsp:val=&quot;00195939&quot;/&gt;&lt;wsp:rsid wsp:val=&quot;001A0271&quot;/&gt;&lt;wsp:rsid wsp:val=&quot;001A3F32&quot;/&gt;&lt;wsp:rsid wsp:val=&quot;001A4AE0&quot;/&gt;&lt;wsp:rsid wsp:val=&quot;001B3810&quot;/&gt;&lt;wsp:rsid wsp:val=&quot;001B5BDD&quot;/&gt;&lt;wsp:rsid wsp:val=&quot;001C7C77&quot;/&gt;&lt;wsp:rsid wsp:val=&quot;001D6FF2&quot;/&gt;&lt;wsp:rsid wsp:val=&quot;001E08B2&quot;/&gt;&lt;wsp:rsid wsp:val=&quot;001E0A17&quot;/&gt;&lt;wsp:rsid wsp:val=&quot;002040FD&quot;/&gt;&lt;wsp:rsid wsp:val=&quot;00205FE0&quot;/&gt;&lt;wsp:rsid wsp:val=&quot;00206D1B&quot;/&gt;&lt;wsp:rsid wsp:val=&quot;0021372E&quot;/&gt;&lt;wsp:rsid wsp:val=&quot;002155CA&quot;/&gt;&lt;wsp:rsid wsp:val=&quot;00230FA3&quot;/&gt;&lt;wsp:rsid wsp:val=&quot;00242A24&quot;/&gt;&lt;wsp:rsid wsp:val=&quot;00246F22&quot;/&gt;&lt;wsp:rsid wsp:val=&quot;00251DB5&quot;/&gt;&lt;wsp:rsid wsp:val=&quot;00255836&quot;/&gt;&lt;wsp:rsid wsp:val=&quot;00273425&quot;/&gt;&lt;wsp:rsid wsp:val=&quot;00280B08&quot;/&gt;&lt;wsp:rsid wsp:val=&quot;00283806&quot;/&gt;&lt;wsp:rsid wsp:val=&quot;00287A81&quot;/&gt;&lt;wsp:rsid wsp:val=&quot;00293113&quot;/&gt;&lt;wsp:rsid wsp:val=&quot;002A2466&quot;/&gt;&lt;wsp:rsid wsp:val=&quot;002A5C24&quot;/&gt;&lt;wsp:rsid wsp:val=&quot;002B46DF&quot;/&gt;&lt;wsp:rsid wsp:val=&quot;002B5456&quot;/&gt;&lt;wsp:rsid wsp:val=&quot;002E407E&quot;/&gt;&lt;wsp:rsid wsp:val=&quot;00306714&quot;/&gt;&lt;wsp:rsid wsp:val=&quot;0036029F&quot;/&gt;&lt;wsp:rsid wsp:val=&quot;00363F07&quot;/&gt;&lt;wsp:rsid wsp:val=&quot;003644EE&quot;/&gt;&lt;wsp:rsid wsp:val=&quot;00372256&quot;/&gt;&lt;wsp:rsid wsp:val=&quot;00373D04&quot;/&gt;&lt;wsp:rsid wsp:val=&quot;00381C9D&quot;/&gt;&lt;wsp:rsid wsp:val=&quot;00381D49&quot;/&gt;&lt;wsp:rsid wsp:val=&quot;003874E0&quot;/&gt;&lt;wsp:rsid wsp:val=&quot;003963DE&quot;/&gt;&lt;wsp:rsid wsp:val=&quot;003B41A7&quot;/&gt;&lt;wsp:rsid wsp:val=&quot;003C472E&quot;/&gt;&lt;wsp:rsid wsp:val=&quot;003D0D3C&quot;/&gt;&lt;wsp:rsid wsp:val=&quot;003D1F8C&quot;/&gt;&lt;wsp:rsid wsp:val=&quot;00405D96&quot;/&gt;&lt;wsp:rsid wsp:val=&quot;00406458&quot;/&gt;&lt;wsp:rsid wsp:val=&quot;00411DF4&quot;/&gt;&lt;wsp:rsid wsp:val=&quot;00414304&quot;/&gt;&lt;wsp:rsid wsp:val=&quot;00420762&quot;/&gt;&lt;wsp:rsid wsp:val=&quot;00451827&quot;/&gt;&lt;wsp:rsid wsp:val=&quot;00467F24&quot;/&gt;&lt;wsp:rsid wsp:val=&quot;00475886&quot;/&gt;&lt;wsp:rsid wsp:val=&quot;0048362D&quot;/&gt;&lt;wsp:rsid wsp:val=&quot;0049520D&quot;/&gt;&lt;wsp:rsid wsp:val=&quot;004A21E0&quot;/&gt;&lt;wsp:rsid wsp:val=&quot;004A722A&quot;/&gt;&lt;wsp:rsid wsp:val=&quot;004D4ACD&quot;/&gt;&lt;wsp:rsid wsp:val=&quot;00510687&quot;/&gt;&lt;wsp:rsid wsp:val=&quot;00537744&quot;/&gt;&lt;wsp:rsid wsp:val=&quot;005402BE&quot;/&gt;&lt;wsp:rsid wsp:val=&quot;0057003C&quot;/&gt;&lt;wsp:rsid wsp:val=&quot;00577FF7&quot;/&gt;&lt;wsp:rsid wsp:val=&quot;00592609&quot;/&gt;&lt;wsp:rsid wsp:val=&quot;005B0060&quot;/&gt;&lt;wsp:rsid wsp:val=&quot;005D634F&quot;/&gt;&lt;wsp:rsid wsp:val=&quot;005E0BB9&quot;/&gt;&lt;wsp:rsid wsp:val=&quot;005E7967&quot;/&gt;&lt;wsp:rsid wsp:val=&quot;006003FA&quot;/&gt;&lt;wsp:rsid wsp:val=&quot;00613EE0&quot;/&gt;&lt;wsp:rsid wsp:val=&quot;0061571C&quot;/&gt;&lt;wsp:rsid wsp:val=&quot;006230FC&quot;/&gt;&lt;wsp:rsid wsp:val=&quot;0063638F&quot;/&gt;&lt;wsp:rsid wsp:val=&quot;00640E53&quot;/&gt;&lt;wsp:rsid wsp:val=&quot;006678CB&quot;/&gt;&lt;wsp:rsid wsp:val=&quot;006928ED&quot;/&gt;&lt;wsp:rsid wsp:val=&quot;006A3994&quot;/&gt;&lt;wsp:rsid wsp:val=&quot;006B2D90&quot;/&gt;&lt;wsp:rsid wsp:val=&quot;006B345C&quot;/&gt;&lt;wsp:rsid wsp:val=&quot;006B6E40&quot;/&gt;&lt;wsp:rsid wsp:val=&quot;006C626F&quot;/&gt;&lt;wsp:rsid wsp:val=&quot;006E19E2&quot;/&gt;&lt;wsp:rsid wsp:val=&quot;00705012&quot;/&gt;&lt;wsp:rsid wsp:val=&quot;00715F3C&quot;/&gt;&lt;wsp:rsid wsp:val=&quot;00724CB8&quot;/&gt;&lt;wsp:rsid wsp:val=&quot;007335C2&quot;/&gt;&lt;wsp:rsid wsp:val=&quot;00734329&quot;/&gt;&lt;wsp:rsid wsp:val=&quot;007620A1&quot;/&gt;&lt;wsp:rsid wsp:val=&quot;00772C38&quot;/&gt;&lt;wsp:rsid wsp:val=&quot;007947FA&quot;/&gt;&lt;wsp:rsid wsp:val=&quot;007C72DD&quot;/&gt;&lt;wsp:rsid wsp:val=&quot;007E7304&quot;/&gt;&lt;wsp:rsid wsp:val=&quot;008038BC&quot;/&gt;&lt;wsp:rsid wsp:val=&quot;0081351E&quot;/&gt;&lt;wsp:rsid wsp:val=&quot;00842133&quot;/&gt;&lt;wsp:rsid wsp:val=&quot;00853250&quot;/&gt;&lt;wsp:rsid wsp:val=&quot;008533EE&quot;/&gt;&lt;wsp:rsid wsp:val=&quot;008869F0&quot;/&gt;&lt;wsp:rsid wsp:val=&quot;00891F55&quot;/&gt;&lt;wsp:rsid wsp:val=&quot;008A1A49&quot;/&gt;&lt;wsp:rsid wsp:val=&quot;008C0D75&quot;/&gt;&lt;wsp:rsid wsp:val=&quot;008C0EE6&quot;/&gt;&lt;wsp:rsid wsp:val=&quot;008E2629&quot;/&gt;&lt;wsp:rsid wsp:val=&quot;00901CDF&quot;/&gt;&lt;wsp:rsid wsp:val=&quot;00906E72&quot;/&gt;&lt;wsp:rsid wsp:val=&quot;0093127A&quot;/&gt;&lt;wsp:rsid wsp:val=&quot;00936388&quot;/&gt;&lt;wsp:rsid wsp:val=&quot;00950E9A&quot;/&gt;&lt;wsp:rsid wsp:val=&quot;009611D4&quot;/&gt;&lt;wsp:rsid wsp:val=&quot;00973E08&quot;/&gt;&lt;wsp:rsid wsp:val=&quot;00985B8D&quot;/&gt;&lt;wsp:rsid wsp:val=&quot;009C1638&quot;/&gt;&lt;wsp:rsid wsp:val=&quot;009D077F&quot;/&gt;&lt;wsp:rsid wsp:val=&quot;009E2920&quot;/&gt;&lt;wsp:rsid wsp:val=&quot;009E6654&quot;/&gt;&lt;wsp:rsid wsp:val=&quot;00A026FC&quot;/&gt;&lt;wsp:rsid wsp:val=&quot;00A06D7A&quot;/&gt;&lt;wsp:rsid wsp:val=&quot;00A2375C&quot;/&gt;&lt;wsp:rsid wsp:val=&quot;00A3675F&quot;/&gt;&lt;wsp:rsid wsp:val=&quot;00A45515&quot;/&gt;&lt;wsp:rsid wsp:val=&quot;00A51BE7&quot;/&gt;&lt;wsp:rsid wsp:val=&quot;00A53B14&quot;/&gt;&lt;wsp:rsid wsp:val=&quot;00A62C12&quot;/&gt;&lt;wsp:rsid wsp:val=&quot;00A64A58&quot;/&gt;&lt;wsp:rsid wsp:val=&quot;00A654D8&quot;/&gt;&lt;wsp:rsid wsp:val=&quot;00A81CF7&quot;/&gt;&lt;wsp:rsid wsp:val=&quot;00A861DB&quot;/&gt;&lt;wsp:rsid wsp:val=&quot;00A956D4&quot;/&gt;&lt;wsp:rsid wsp:val=&quot;00AB0E64&quot;/&gt;&lt;wsp:rsid wsp:val=&quot;00AF2326&quot;/&gt;&lt;wsp:rsid wsp:val=&quot;00AF76E0&quot;/&gt;&lt;wsp:rsid wsp:val=&quot;00B03AFB&quot;/&gt;&lt;wsp:rsid wsp:val=&quot;00B136B1&quot;/&gt;&lt;wsp:rsid wsp:val=&quot;00B13FFB&quot;/&gt;&lt;wsp:rsid wsp:val=&quot;00B145CA&quot;/&gt;&lt;wsp:rsid wsp:val=&quot;00B2509D&quot;/&gt;&lt;wsp:rsid wsp:val=&quot;00B254F8&quot;/&gt;&lt;wsp:rsid wsp:val=&quot;00B27C5C&quot;/&gt;&lt;wsp:rsid wsp:val=&quot;00B32B7A&quot;/&gt;&lt;wsp:rsid wsp:val=&quot;00B52532&quot;/&gt;&lt;wsp:rsid wsp:val=&quot;00B87726&quot;/&gt;&lt;wsp:rsid wsp:val=&quot;00B97606&quot;/&gt;&lt;wsp:rsid wsp:val=&quot;00BA0E00&quot;/&gt;&lt;wsp:rsid wsp:val=&quot;00BA132A&quot;/&gt;&lt;wsp:rsid wsp:val=&quot;00BA6E40&quot;/&gt;&lt;wsp:rsid wsp:val=&quot;00BB0471&quot;/&gt;&lt;wsp:rsid wsp:val=&quot;00BB3FA8&quot;/&gt;&lt;wsp:rsid wsp:val=&quot;00BB5876&quot;/&gt;&lt;wsp:rsid wsp:val=&quot;00BD14F8&quot;/&gt;&lt;wsp:rsid wsp:val=&quot;00BD2679&quot;/&gt;&lt;wsp:rsid wsp:val=&quot;00BE57ED&quot;/&gt;&lt;wsp:rsid wsp:val=&quot;00BF2401&quot;/&gt;&lt;wsp:rsid wsp:val=&quot;00C16580&quot;/&gt;&lt;wsp:rsid wsp:val=&quot;00C27D80&quot;/&gt;&lt;wsp:rsid wsp:val=&quot;00C27E4A&quot;/&gt;&lt;wsp:rsid wsp:val=&quot;00C450F5&quot;/&gt;&lt;wsp:rsid wsp:val=&quot;00C45FA5&quot;/&gt;&lt;wsp:rsid wsp:val=&quot;00C57F55&quot;/&gt;&lt;wsp:rsid wsp:val=&quot;00C754BA&quot;/&gt;&lt;wsp:rsid wsp:val=&quot;00C85E61&quot;/&gt;&lt;wsp:rsid wsp:val=&quot;00C913BC&quot;/&gt;&lt;wsp:rsid wsp:val=&quot;00C91FE0&quot;/&gt;&lt;wsp:rsid wsp:val=&quot;00C9460C&quot;/&gt;&lt;wsp:rsid wsp:val=&quot;00CA309D&quot;/&gt;&lt;wsp:rsid wsp:val=&quot;00CA4068&quot;/&gt;&lt;wsp:rsid wsp:val=&quot;00CD101F&quot;/&gt;&lt;wsp:rsid wsp:val=&quot;00D05047&quot;/&gt;&lt;wsp:rsid wsp:val=&quot;00D15BA1&quot;/&gt;&lt;wsp:rsid wsp:val=&quot;00D2499D&quot;/&gt;&lt;wsp:rsid wsp:val=&quot;00D32D3D&quot;/&gt;&lt;wsp:rsid wsp:val=&quot;00D45F84&quot;/&gt;&lt;wsp:rsid wsp:val=&quot;00D4741C&quot;/&gt;&lt;wsp:rsid wsp:val=&quot;00D65285&quot;/&gt;&lt;wsp:rsid wsp:val=&quot;00D7607B&quot;/&gt;&lt;wsp:rsid wsp:val=&quot;00D845EC&quot;/&gt;&lt;wsp:rsid wsp:val=&quot;00D859BB&quot;/&gt;&lt;wsp:rsid wsp:val=&quot;00D938DB&quot;/&gt;&lt;wsp:rsid wsp:val=&quot;00D96B56&quot;/&gt;&lt;wsp:rsid wsp:val=&quot;00DA2BA5&quot;/&gt;&lt;wsp:rsid wsp:val=&quot;00DB3DA8&quot;/&gt;&lt;wsp:rsid wsp:val=&quot;00DD3C31&quot;/&gt;&lt;wsp:rsid wsp:val=&quot;00E04B0F&quot;/&gt;&lt;wsp:rsid wsp:val=&quot;00E0675A&quot;/&gt;&lt;wsp:rsid wsp:val=&quot;00E06A87&quot;/&gt;&lt;wsp:rsid wsp:val=&quot;00E0725A&quot;/&gt;&lt;wsp:rsid wsp:val=&quot;00E13E8F&quot;/&gt;&lt;wsp:rsid wsp:val=&quot;00E14059&quot;/&gt;&lt;wsp:rsid wsp:val=&quot;00E20AF2&quot;/&gt;&lt;wsp:rsid wsp:val=&quot;00E30513&quot;/&gt;&lt;wsp:rsid wsp:val=&quot;00E35ED9&quot;/&gt;&lt;wsp:rsid wsp:val=&quot;00E5393E&quot;/&gt;&lt;wsp:rsid wsp:val=&quot;00E610D3&quot;/&gt;&lt;wsp:rsid wsp:val=&quot;00E617C3&quot;/&gt;&lt;wsp:rsid wsp:val=&quot;00E758F1&quot;/&gt;&lt;wsp:rsid wsp:val=&quot;00E9213D&quot;/&gt;&lt;wsp:rsid wsp:val=&quot;00E947B0&quot;/&gt;&lt;wsp:rsid wsp:val=&quot;00EA1529&quot;/&gt;&lt;wsp:rsid wsp:val=&quot;00EB1051&quot;/&gt;&lt;wsp:rsid wsp:val=&quot;00EB698E&quot;/&gt;&lt;wsp:rsid wsp:val=&quot;00EE3BC1&quot;/&gt;&lt;wsp:rsid wsp:val=&quot;00EF21AD&quot;/&gt;&lt;wsp:rsid wsp:val=&quot;00F02A9F&quot;/&gt;&lt;wsp:rsid wsp:val=&quot;00F07EBF&quot;/&gt;&lt;wsp:rsid wsp:val=&quot;00F45F62&quot;/&gt;&lt;wsp:rsid wsp:val=&quot;00F918C0&quot;/&gt;&lt;wsp:rsid wsp:val=&quot;00F94099&quot;/&gt;&lt;wsp:rsid wsp:val=&quot;00FB5C9E&quot;/&gt;&lt;wsp:rsid wsp:val=&quot;00FB6F3A&quot;/&gt;&lt;wsp:rsid wsp:val=&quot;00FC5717&quot;/&gt;&lt;wsp:rsid wsp:val=&quot;00FD6A91&quot;/&gt;&lt;wsp:rsid wsp:val=&quot;00FE506C&quot;/&gt;&lt;/wsp:rsids&gt;&lt;/w:docPr&gt;&lt;w:body&gt;&lt;wx:sect&gt;&lt;w:p wsp:rsidR=&quot;00000000&quot; wsp:rsidRDefault=&quot;0093127A&quot; wsp:rsidP=&quot;0093127A&quot;&gt;&lt;m:oMathPara&gt;&lt;m:oMath&gt;&lt;m:sSub&gt;&lt;m:sSubPr&gt;&lt;m:ctrlPr&gt;&lt;w:rPr&gt;&lt;w:rFonts w:ascii=&quot;Cambria Math&quot; w:h-ansi=&quot;Cambria Math&quot; w:cs=&quot;Times New Roman&quot;/&gt;&lt;wx:font wx:val=&quot;Cambria Math&quot;/&gt;&lt;w:i/&gt;&lt;w:sz w:val=&quot;28&quot;/&gt;&lt;w:sz-cs w:val=&quot;28&quot;/&gt;&lt;w:lang w:val=&quot;EN-US&quot;/&gt;&lt;/w:rPr&gt;&lt;/m:ctrlPr&gt;&lt;/m:sSubPr&gt;&lt;m:e&gt;&lt;m:r&gt;&lt;w:rPr&gt;&lt;w:rFonts w:ascii=&quot;Cambria Math&quot; w:h-ansi=&quot;Cambria Math&quot; w:cs=&quot;Times New Roman&quot;/&gt;&lt;wx:font wx:val=&quot;Cambria Math&quot;/&gt;&lt;w:i/&gt;&lt;w:sz w:val=&quot;28&quot;/&gt;&lt;w:sz-cs w:val=&quot;28&quot;/&gt;&lt;w:lang w:val=&quot;EN-US&quot;/&gt;&lt;/w:rPr&gt;&lt;m:t&gt;t&lt;/m:t&gt;&lt;/m:r&gt;&lt;m:r&gt;&lt;w:rPr&gt;&lt;w:rFonts w:ascii=&quot;Cambria Math&quot; w:h-ansi=&quot;Cambria Math&quot; w:cs=&quot;Cambria Math&quot;/&gt;&lt;wx:font wx:val=&quot;Cambria Math&quot;/&gt;&lt;w:i/&gt;&lt;w:sz w:val=&quot;28&quot;/&gt;&lt;w:sz-cs w:val=&quot;28&quot;/&gt;&lt;/w:rPr&gt;&lt;m:t&gt;К№&lt;/m:t&gt;&lt;/m:r&gt;&lt;/m:e&gt;&lt;m:sub&gt;&lt;m:r&gt;&lt;w:rPr&gt;&lt;w:rFonts w:ascii=&quot;Cambria Math&quot; w:h-ansi=&quot;Cambria Math&quot; w:cs=&quot;Times New Roman&quot;/&gt;&lt;wx:font wx:val=&quot;Cambria Math&quot;/&gt;&lt;w:i/&gt;&lt;w:sz w:val=&quot;28&quot;/&gt;&lt;w:sz-cs w:val=&quot;28&quot;/&gt;&lt;w:lang w:val=&quot;EN-US&quot;/&gt;&lt;/w:rPr&gt;&lt;m:t&gt;mp&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2" o:title="" chromakey="white"/>
          </v:shape>
        </w:pict>
      </w:r>
      <w:r w:rsidRPr="0049520D">
        <w:rPr>
          <w:rFonts w:ascii="Times New Roman" w:hAnsi="Times New Roman" w:cs="Times New Roman"/>
          <w:sz w:val="28"/>
          <w:szCs w:val="28"/>
        </w:rPr>
        <w:instrText xml:space="preserve"> </w:instrText>
      </w:r>
      <w:r w:rsidRPr="0049520D">
        <w:rPr>
          <w:rFonts w:ascii="Times New Roman" w:hAnsi="Times New Roman" w:cs="Times New Roman"/>
          <w:sz w:val="28"/>
          <w:szCs w:val="28"/>
        </w:rPr>
        <w:fldChar w:fldCharType="separate"/>
      </w:r>
      <w:r w:rsidRPr="0049520D">
        <w:rPr>
          <w:position w:val="-11"/>
        </w:rPr>
        <w:pict>
          <v:shape id="_x0000_i1068" type="#_x0000_t75" style="width:25.8pt;height: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stylePaneFormatFilter w:val=&quot;3F01&quot;/&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7967&quot;/&gt;&lt;wsp:rsid wsp:val=&quot;000029D6&quot;/&gt;&lt;wsp:rsid wsp:val=&quot;00002C4D&quot;/&gt;&lt;wsp:rsid wsp:val=&quot;00017571&quot;/&gt;&lt;wsp:rsid wsp:val=&quot;00027105&quot;/&gt;&lt;wsp:rsid wsp:val=&quot;00033732&quot;/&gt;&lt;wsp:rsid wsp:val=&quot;00033F33&quot;/&gt;&lt;wsp:rsid wsp:val=&quot;000474BF&quot;/&gt;&lt;wsp:rsid wsp:val=&quot;00051CF3&quot;/&gt;&lt;wsp:rsid wsp:val=&quot;00060869&quot;/&gt;&lt;wsp:rsid wsp:val=&quot;000625C0&quot;/&gt;&lt;wsp:rsid wsp:val=&quot;00073578&quot;/&gt;&lt;wsp:rsid wsp:val=&quot;0007381A&quot;/&gt;&lt;wsp:rsid wsp:val=&quot;00076D95&quot;/&gt;&lt;wsp:rsid wsp:val=&quot;00080AC8&quot;/&gt;&lt;wsp:rsid wsp:val=&quot;00085754&quot;/&gt;&lt;wsp:rsid wsp:val=&quot;00086DEE&quot;/&gt;&lt;wsp:rsid wsp:val=&quot;00090228&quot;/&gt;&lt;wsp:rsid wsp:val=&quot;00094FC2&quot;/&gt;&lt;wsp:rsid wsp:val=&quot;000A0A94&quot;/&gt;&lt;wsp:rsid wsp:val=&quot;000B1DCA&quot;/&gt;&lt;wsp:rsid wsp:val=&quot;000B69E2&quot;/&gt;&lt;wsp:rsid wsp:val=&quot;000D4124&quot;/&gt;&lt;wsp:rsid wsp:val=&quot;000D6D2E&quot;/&gt;&lt;wsp:rsid wsp:val=&quot;000E0B24&quot;/&gt;&lt;wsp:rsid wsp:val=&quot;000E587C&quot;/&gt;&lt;wsp:rsid wsp:val=&quot;0015407B&quot;/&gt;&lt;wsp:rsid wsp:val=&quot;001556AA&quot;/&gt;&lt;wsp:rsid wsp:val=&quot;00173065&quot;/&gt;&lt;wsp:rsid wsp:val=&quot;00177F55&quot;/&gt;&lt;wsp:rsid wsp:val=&quot;00181CB6&quot;/&gt;&lt;wsp:rsid wsp:val=&quot;00195939&quot;/&gt;&lt;wsp:rsid wsp:val=&quot;001A0271&quot;/&gt;&lt;wsp:rsid wsp:val=&quot;001A3F32&quot;/&gt;&lt;wsp:rsid wsp:val=&quot;001A4AE0&quot;/&gt;&lt;wsp:rsid wsp:val=&quot;001B3810&quot;/&gt;&lt;wsp:rsid wsp:val=&quot;001B5BDD&quot;/&gt;&lt;wsp:rsid wsp:val=&quot;001C7C77&quot;/&gt;&lt;wsp:rsid wsp:val=&quot;001D6FF2&quot;/&gt;&lt;wsp:rsid wsp:val=&quot;001E08B2&quot;/&gt;&lt;wsp:rsid wsp:val=&quot;001E0A17&quot;/&gt;&lt;wsp:rsid wsp:val=&quot;002040FD&quot;/&gt;&lt;wsp:rsid wsp:val=&quot;00205FE0&quot;/&gt;&lt;wsp:rsid wsp:val=&quot;00206D1B&quot;/&gt;&lt;wsp:rsid wsp:val=&quot;0021372E&quot;/&gt;&lt;wsp:rsid wsp:val=&quot;002155CA&quot;/&gt;&lt;wsp:rsid wsp:val=&quot;00230FA3&quot;/&gt;&lt;wsp:rsid wsp:val=&quot;00242A24&quot;/&gt;&lt;wsp:rsid wsp:val=&quot;00246F22&quot;/&gt;&lt;wsp:rsid wsp:val=&quot;00251DB5&quot;/&gt;&lt;wsp:rsid wsp:val=&quot;00255836&quot;/&gt;&lt;wsp:rsid wsp:val=&quot;00273425&quot;/&gt;&lt;wsp:rsid wsp:val=&quot;00280B08&quot;/&gt;&lt;wsp:rsid wsp:val=&quot;00283806&quot;/&gt;&lt;wsp:rsid wsp:val=&quot;00287A81&quot;/&gt;&lt;wsp:rsid wsp:val=&quot;00293113&quot;/&gt;&lt;wsp:rsid wsp:val=&quot;002A2466&quot;/&gt;&lt;wsp:rsid wsp:val=&quot;002A5C24&quot;/&gt;&lt;wsp:rsid wsp:val=&quot;002B46DF&quot;/&gt;&lt;wsp:rsid wsp:val=&quot;002B5456&quot;/&gt;&lt;wsp:rsid wsp:val=&quot;002E407E&quot;/&gt;&lt;wsp:rsid wsp:val=&quot;00306714&quot;/&gt;&lt;wsp:rsid wsp:val=&quot;0036029F&quot;/&gt;&lt;wsp:rsid wsp:val=&quot;00363F07&quot;/&gt;&lt;wsp:rsid wsp:val=&quot;003644EE&quot;/&gt;&lt;wsp:rsid wsp:val=&quot;00372256&quot;/&gt;&lt;wsp:rsid wsp:val=&quot;00373D04&quot;/&gt;&lt;wsp:rsid wsp:val=&quot;00381C9D&quot;/&gt;&lt;wsp:rsid wsp:val=&quot;00381D49&quot;/&gt;&lt;wsp:rsid wsp:val=&quot;003874E0&quot;/&gt;&lt;wsp:rsid wsp:val=&quot;003963DE&quot;/&gt;&lt;wsp:rsid wsp:val=&quot;003B41A7&quot;/&gt;&lt;wsp:rsid wsp:val=&quot;003C472E&quot;/&gt;&lt;wsp:rsid wsp:val=&quot;003D0D3C&quot;/&gt;&lt;wsp:rsid wsp:val=&quot;003D1F8C&quot;/&gt;&lt;wsp:rsid wsp:val=&quot;00405D96&quot;/&gt;&lt;wsp:rsid wsp:val=&quot;00406458&quot;/&gt;&lt;wsp:rsid wsp:val=&quot;00411DF4&quot;/&gt;&lt;wsp:rsid wsp:val=&quot;00414304&quot;/&gt;&lt;wsp:rsid wsp:val=&quot;00420762&quot;/&gt;&lt;wsp:rsid wsp:val=&quot;00451827&quot;/&gt;&lt;wsp:rsid wsp:val=&quot;00467F24&quot;/&gt;&lt;wsp:rsid wsp:val=&quot;00475886&quot;/&gt;&lt;wsp:rsid wsp:val=&quot;0048362D&quot;/&gt;&lt;wsp:rsid wsp:val=&quot;0049520D&quot;/&gt;&lt;wsp:rsid wsp:val=&quot;004A21E0&quot;/&gt;&lt;wsp:rsid wsp:val=&quot;004A722A&quot;/&gt;&lt;wsp:rsid wsp:val=&quot;004D4ACD&quot;/&gt;&lt;wsp:rsid wsp:val=&quot;00510687&quot;/&gt;&lt;wsp:rsid wsp:val=&quot;00537744&quot;/&gt;&lt;wsp:rsid wsp:val=&quot;005402BE&quot;/&gt;&lt;wsp:rsid wsp:val=&quot;0057003C&quot;/&gt;&lt;wsp:rsid wsp:val=&quot;00577FF7&quot;/&gt;&lt;wsp:rsid wsp:val=&quot;00592609&quot;/&gt;&lt;wsp:rsid wsp:val=&quot;005B0060&quot;/&gt;&lt;wsp:rsid wsp:val=&quot;005D634F&quot;/&gt;&lt;wsp:rsid wsp:val=&quot;005E0BB9&quot;/&gt;&lt;wsp:rsid wsp:val=&quot;005E7967&quot;/&gt;&lt;wsp:rsid wsp:val=&quot;006003FA&quot;/&gt;&lt;wsp:rsid wsp:val=&quot;00613EE0&quot;/&gt;&lt;wsp:rsid wsp:val=&quot;0061571C&quot;/&gt;&lt;wsp:rsid wsp:val=&quot;006230FC&quot;/&gt;&lt;wsp:rsid wsp:val=&quot;0063638F&quot;/&gt;&lt;wsp:rsid wsp:val=&quot;00640E53&quot;/&gt;&lt;wsp:rsid wsp:val=&quot;006678CB&quot;/&gt;&lt;wsp:rsid wsp:val=&quot;006928ED&quot;/&gt;&lt;wsp:rsid wsp:val=&quot;006A3994&quot;/&gt;&lt;wsp:rsid wsp:val=&quot;006B2D90&quot;/&gt;&lt;wsp:rsid wsp:val=&quot;006B345C&quot;/&gt;&lt;wsp:rsid wsp:val=&quot;006B6E40&quot;/&gt;&lt;wsp:rsid wsp:val=&quot;006C626F&quot;/&gt;&lt;wsp:rsid wsp:val=&quot;006E19E2&quot;/&gt;&lt;wsp:rsid wsp:val=&quot;00705012&quot;/&gt;&lt;wsp:rsid wsp:val=&quot;00715F3C&quot;/&gt;&lt;wsp:rsid wsp:val=&quot;00724CB8&quot;/&gt;&lt;wsp:rsid wsp:val=&quot;007335C2&quot;/&gt;&lt;wsp:rsid wsp:val=&quot;00734329&quot;/&gt;&lt;wsp:rsid wsp:val=&quot;007620A1&quot;/&gt;&lt;wsp:rsid wsp:val=&quot;00772C38&quot;/&gt;&lt;wsp:rsid wsp:val=&quot;007947FA&quot;/&gt;&lt;wsp:rsid wsp:val=&quot;007C72DD&quot;/&gt;&lt;wsp:rsid wsp:val=&quot;007E7304&quot;/&gt;&lt;wsp:rsid wsp:val=&quot;008038BC&quot;/&gt;&lt;wsp:rsid wsp:val=&quot;0081351E&quot;/&gt;&lt;wsp:rsid wsp:val=&quot;00842133&quot;/&gt;&lt;wsp:rsid wsp:val=&quot;00853250&quot;/&gt;&lt;wsp:rsid wsp:val=&quot;008533EE&quot;/&gt;&lt;wsp:rsid wsp:val=&quot;008869F0&quot;/&gt;&lt;wsp:rsid wsp:val=&quot;00891F55&quot;/&gt;&lt;wsp:rsid wsp:val=&quot;008A1A49&quot;/&gt;&lt;wsp:rsid wsp:val=&quot;008C0D75&quot;/&gt;&lt;wsp:rsid wsp:val=&quot;008C0EE6&quot;/&gt;&lt;wsp:rsid wsp:val=&quot;008E2629&quot;/&gt;&lt;wsp:rsid wsp:val=&quot;00901CDF&quot;/&gt;&lt;wsp:rsid wsp:val=&quot;00906E72&quot;/&gt;&lt;wsp:rsid wsp:val=&quot;0093127A&quot;/&gt;&lt;wsp:rsid wsp:val=&quot;00936388&quot;/&gt;&lt;wsp:rsid wsp:val=&quot;00950E9A&quot;/&gt;&lt;wsp:rsid wsp:val=&quot;009611D4&quot;/&gt;&lt;wsp:rsid wsp:val=&quot;00973E08&quot;/&gt;&lt;wsp:rsid wsp:val=&quot;00985B8D&quot;/&gt;&lt;wsp:rsid wsp:val=&quot;009C1638&quot;/&gt;&lt;wsp:rsid wsp:val=&quot;009D077F&quot;/&gt;&lt;wsp:rsid wsp:val=&quot;009E2920&quot;/&gt;&lt;wsp:rsid wsp:val=&quot;009E6654&quot;/&gt;&lt;wsp:rsid wsp:val=&quot;00A026FC&quot;/&gt;&lt;wsp:rsid wsp:val=&quot;00A06D7A&quot;/&gt;&lt;wsp:rsid wsp:val=&quot;00A2375C&quot;/&gt;&lt;wsp:rsid wsp:val=&quot;00A3675F&quot;/&gt;&lt;wsp:rsid wsp:val=&quot;00A45515&quot;/&gt;&lt;wsp:rsid wsp:val=&quot;00A51BE7&quot;/&gt;&lt;wsp:rsid wsp:val=&quot;00A53B14&quot;/&gt;&lt;wsp:rsid wsp:val=&quot;00A62C12&quot;/&gt;&lt;wsp:rsid wsp:val=&quot;00A64A58&quot;/&gt;&lt;wsp:rsid wsp:val=&quot;00A654D8&quot;/&gt;&lt;wsp:rsid wsp:val=&quot;00A81CF7&quot;/&gt;&lt;wsp:rsid wsp:val=&quot;00A861DB&quot;/&gt;&lt;wsp:rsid wsp:val=&quot;00A956D4&quot;/&gt;&lt;wsp:rsid wsp:val=&quot;00AB0E64&quot;/&gt;&lt;wsp:rsid wsp:val=&quot;00AF2326&quot;/&gt;&lt;wsp:rsid wsp:val=&quot;00AF76E0&quot;/&gt;&lt;wsp:rsid wsp:val=&quot;00B03AFB&quot;/&gt;&lt;wsp:rsid wsp:val=&quot;00B136B1&quot;/&gt;&lt;wsp:rsid wsp:val=&quot;00B13FFB&quot;/&gt;&lt;wsp:rsid wsp:val=&quot;00B145CA&quot;/&gt;&lt;wsp:rsid wsp:val=&quot;00B2509D&quot;/&gt;&lt;wsp:rsid wsp:val=&quot;00B254F8&quot;/&gt;&lt;wsp:rsid wsp:val=&quot;00B27C5C&quot;/&gt;&lt;wsp:rsid wsp:val=&quot;00B32B7A&quot;/&gt;&lt;wsp:rsid wsp:val=&quot;00B52532&quot;/&gt;&lt;wsp:rsid wsp:val=&quot;00B87726&quot;/&gt;&lt;wsp:rsid wsp:val=&quot;00B97606&quot;/&gt;&lt;wsp:rsid wsp:val=&quot;00BA0E00&quot;/&gt;&lt;wsp:rsid wsp:val=&quot;00BA132A&quot;/&gt;&lt;wsp:rsid wsp:val=&quot;00BA6E40&quot;/&gt;&lt;wsp:rsid wsp:val=&quot;00BB0471&quot;/&gt;&lt;wsp:rsid wsp:val=&quot;00BB3FA8&quot;/&gt;&lt;wsp:rsid wsp:val=&quot;00BB5876&quot;/&gt;&lt;wsp:rsid wsp:val=&quot;00BD14F8&quot;/&gt;&lt;wsp:rsid wsp:val=&quot;00BD2679&quot;/&gt;&lt;wsp:rsid wsp:val=&quot;00BE57ED&quot;/&gt;&lt;wsp:rsid wsp:val=&quot;00BF2401&quot;/&gt;&lt;wsp:rsid wsp:val=&quot;00C16580&quot;/&gt;&lt;wsp:rsid wsp:val=&quot;00C27D80&quot;/&gt;&lt;wsp:rsid wsp:val=&quot;00C27E4A&quot;/&gt;&lt;wsp:rsid wsp:val=&quot;00C450F5&quot;/&gt;&lt;wsp:rsid wsp:val=&quot;00C45FA5&quot;/&gt;&lt;wsp:rsid wsp:val=&quot;00C57F55&quot;/&gt;&lt;wsp:rsid wsp:val=&quot;00C754BA&quot;/&gt;&lt;wsp:rsid wsp:val=&quot;00C85E61&quot;/&gt;&lt;wsp:rsid wsp:val=&quot;00C913BC&quot;/&gt;&lt;wsp:rsid wsp:val=&quot;00C91FE0&quot;/&gt;&lt;wsp:rsid wsp:val=&quot;00C9460C&quot;/&gt;&lt;wsp:rsid wsp:val=&quot;00CA309D&quot;/&gt;&lt;wsp:rsid wsp:val=&quot;00CA4068&quot;/&gt;&lt;wsp:rsid wsp:val=&quot;00CD101F&quot;/&gt;&lt;wsp:rsid wsp:val=&quot;00D05047&quot;/&gt;&lt;wsp:rsid wsp:val=&quot;00D15BA1&quot;/&gt;&lt;wsp:rsid wsp:val=&quot;00D2499D&quot;/&gt;&lt;wsp:rsid wsp:val=&quot;00D32D3D&quot;/&gt;&lt;wsp:rsid wsp:val=&quot;00D45F84&quot;/&gt;&lt;wsp:rsid wsp:val=&quot;00D4741C&quot;/&gt;&lt;wsp:rsid wsp:val=&quot;00D65285&quot;/&gt;&lt;wsp:rsid wsp:val=&quot;00D7607B&quot;/&gt;&lt;wsp:rsid wsp:val=&quot;00D845EC&quot;/&gt;&lt;wsp:rsid wsp:val=&quot;00D859BB&quot;/&gt;&lt;wsp:rsid wsp:val=&quot;00D938DB&quot;/&gt;&lt;wsp:rsid wsp:val=&quot;00D96B56&quot;/&gt;&lt;wsp:rsid wsp:val=&quot;00DA2BA5&quot;/&gt;&lt;wsp:rsid wsp:val=&quot;00DB3DA8&quot;/&gt;&lt;wsp:rsid wsp:val=&quot;00DD3C31&quot;/&gt;&lt;wsp:rsid wsp:val=&quot;00E04B0F&quot;/&gt;&lt;wsp:rsid wsp:val=&quot;00E0675A&quot;/&gt;&lt;wsp:rsid wsp:val=&quot;00E06A87&quot;/&gt;&lt;wsp:rsid wsp:val=&quot;00E0725A&quot;/&gt;&lt;wsp:rsid wsp:val=&quot;00E13E8F&quot;/&gt;&lt;wsp:rsid wsp:val=&quot;00E14059&quot;/&gt;&lt;wsp:rsid wsp:val=&quot;00E20AF2&quot;/&gt;&lt;wsp:rsid wsp:val=&quot;00E30513&quot;/&gt;&lt;wsp:rsid wsp:val=&quot;00E35ED9&quot;/&gt;&lt;wsp:rsid wsp:val=&quot;00E5393E&quot;/&gt;&lt;wsp:rsid wsp:val=&quot;00E610D3&quot;/&gt;&lt;wsp:rsid wsp:val=&quot;00E617C3&quot;/&gt;&lt;wsp:rsid wsp:val=&quot;00E758F1&quot;/&gt;&lt;wsp:rsid wsp:val=&quot;00E9213D&quot;/&gt;&lt;wsp:rsid wsp:val=&quot;00E947B0&quot;/&gt;&lt;wsp:rsid wsp:val=&quot;00EA1529&quot;/&gt;&lt;wsp:rsid wsp:val=&quot;00EB1051&quot;/&gt;&lt;wsp:rsid wsp:val=&quot;00EB698E&quot;/&gt;&lt;wsp:rsid wsp:val=&quot;00EE3BC1&quot;/&gt;&lt;wsp:rsid wsp:val=&quot;00EF21AD&quot;/&gt;&lt;wsp:rsid wsp:val=&quot;00F02A9F&quot;/&gt;&lt;wsp:rsid wsp:val=&quot;00F07EBF&quot;/&gt;&lt;wsp:rsid wsp:val=&quot;00F45F62&quot;/&gt;&lt;wsp:rsid wsp:val=&quot;00F918C0&quot;/&gt;&lt;wsp:rsid wsp:val=&quot;00F94099&quot;/&gt;&lt;wsp:rsid wsp:val=&quot;00FB5C9E&quot;/&gt;&lt;wsp:rsid wsp:val=&quot;00FB6F3A&quot;/&gt;&lt;wsp:rsid wsp:val=&quot;00FC5717&quot;/&gt;&lt;wsp:rsid wsp:val=&quot;00FD6A91&quot;/&gt;&lt;wsp:rsid wsp:val=&quot;00FE506C&quot;/&gt;&lt;/wsp:rsids&gt;&lt;/w:docPr&gt;&lt;w:body&gt;&lt;wx:sect&gt;&lt;w:p wsp:rsidR=&quot;00000000&quot; wsp:rsidRDefault=&quot;0093127A&quot; wsp:rsidP=&quot;0093127A&quot;&gt;&lt;m:oMathPara&gt;&lt;m:oMath&gt;&lt;m:sSub&gt;&lt;m:sSubPr&gt;&lt;m:ctrlPr&gt;&lt;w:rPr&gt;&lt;w:rFonts w:ascii=&quot;Cambria Math&quot; w:h-ansi=&quot;Cambria Math&quot; w:cs=&quot;Times New Roman&quot;/&gt;&lt;wx:font wx:val=&quot;Cambria Math&quot;/&gt;&lt;w:i/&gt;&lt;w:sz w:val=&quot;28&quot;/&gt;&lt;w:sz-cs w:val=&quot;28&quot;/&gt;&lt;w:lang w:val=&quot;EN-US&quot;/&gt;&lt;/w:rPr&gt;&lt;/m:ctrlPr&gt;&lt;/m:sSubPr&gt;&lt;m:e&gt;&lt;m:r&gt;&lt;w:rPr&gt;&lt;w:rFonts w:ascii=&quot;Cambria Math&quot; w:h-ansi=&quot;Cambria Math&quot; w:cs=&quot;Times New Roman&quot;/&gt;&lt;wx:font wx:val=&quot;Cambria Math&quot;/&gt;&lt;w:i/&gt;&lt;w:sz w:val=&quot;28&quot;/&gt;&lt;w:sz-cs w:val=&quot;28&quot;/&gt;&lt;w:lang w:val=&quot;EN-US&quot;/&gt;&lt;/w:rPr&gt;&lt;m:t&gt;t&lt;/m:t&gt;&lt;/m:r&gt;&lt;m:r&gt;&lt;w:rPr&gt;&lt;w:rFonts w:ascii=&quot;Cambria Math&quot; w:h-ansi=&quot;Cambria Math&quot; w:cs=&quot;Cambria Math&quot;/&gt;&lt;wx:font wx:val=&quot;Cambria Math&quot;/&gt;&lt;w:i/&gt;&lt;w:sz w:val=&quot;28&quot;/&gt;&lt;w:sz-cs w:val=&quot;28&quot;/&gt;&lt;/w:rPr&gt;&lt;m:t&gt;К№&lt;/m:t&gt;&lt;/m:r&gt;&lt;/m:e&gt;&lt;m:sub&gt;&lt;m:r&gt;&lt;w:rPr&gt;&lt;w:rFonts w:ascii=&quot;Cambria Math&quot; w:h-ansi=&quot;Cambria Math&quot; w:cs=&quot;Times New Roman&quot;/&gt;&lt;wx:font wx:val=&quot;Cambria Math&quot;/&gt;&lt;w:i/&gt;&lt;w:sz w:val=&quot;28&quot;/&gt;&lt;w:sz-cs w:val=&quot;28&quot;/&gt;&lt;w:lang w:val=&quot;EN-US&quot;/&gt;&lt;/w:rPr&gt;&lt;m:t&gt;mp&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2" o:title="" chromakey="white"/>
          </v:shape>
        </w:pict>
      </w:r>
      <w:r w:rsidRPr="0049520D">
        <w:rPr>
          <w:rFonts w:ascii="Times New Roman" w:hAnsi="Times New Roman" w:cs="Times New Roman"/>
          <w:sz w:val="28"/>
          <w:szCs w:val="28"/>
        </w:rPr>
        <w:fldChar w:fldCharType="end"/>
      </w:r>
      <w:r w:rsidRPr="009804F2">
        <w:rPr>
          <w:rFonts w:ascii="Times New Roman" w:hAnsi="Times New Roman" w:cs="Times New Roman"/>
          <w:sz w:val="28"/>
          <w:szCs w:val="28"/>
        </w:rPr>
        <w:t xml:space="preserve"> </w:t>
      </w:r>
      <w:r>
        <w:rPr>
          <w:rFonts w:ascii="Times New Roman" w:hAnsi="Times New Roman" w:cs="Times New Roman"/>
          <w:sz w:val="28"/>
          <w:szCs w:val="28"/>
        </w:rPr>
        <w:t>–</w:t>
      </w:r>
      <w:r w:rsidRPr="009804F2">
        <w:rPr>
          <w:rFonts w:ascii="Times New Roman" w:hAnsi="Times New Roman" w:cs="Times New Roman"/>
          <w:sz w:val="28"/>
          <w:szCs w:val="28"/>
        </w:rPr>
        <w:t xml:space="preserve"> время трансп</w:t>
      </w:r>
      <w:r>
        <w:rPr>
          <w:rFonts w:ascii="Times New Roman" w:hAnsi="Times New Roman" w:cs="Times New Roman"/>
          <w:sz w:val="28"/>
          <w:szCs w:val="28"/>
        </w:rPr>
        <w:t>ортирования помёта, с</w:t>
      </w:r>
      <w:r w:rsidRPr="009804F2">
        <w:rPr>
          <w:rFonts w:ascii="Times New Roman" w:hAnsi="Times New Roman" w:cs="Times New Roman"/>
          <w:sz w:val="28"/>
          <w:szCs w:val="28"/>
        </w:rPr>
        <w:t>;</w:t>
      </w:r>
    </w:p>
    <w:p w:rsidR="00DF6FF5" w:rsidRDefault="00DF6FF5" w:rsidP="00B4580C">
      <w:pPr>
        <w:spacing w:after="90" w:line="360" w:lineRule="auto"/>
        <w:ind w:firstLine="709"/>
        <w:jc w:val="both"/>
        <w:rPr>
          <w:rFonts w:ascii="Times New Roman" w:hAnsi="Times New Roman" w:cs="Times New Roman"/>
          <w:sz w:val="28"/>
          <w:szCs w:val="28"/>
        </w:rPr>
      </w:pPr>
      <w:r w:rsidRPr="009804F2">
        <w:rPr>
          <w:rFonts w:ascii="Times New Roman" w:hAnsi="Times New Roman" w:cs="Times New Roman"/>
          <w:sz w:val="28"/>
          <w:szCs w:val="28"/>
        </w:rPr>
        <w:t>Зная</w:t>
      </w:r>
      <w:r w:rsidRPr="0049520D">
        <w:rPr>
          <w:rFonts w:ascii="Times New Roman" w:hAnsi="Times New Roman" w:cs="Times New Roman"/>
          <w:spacing w:val="-20"/>
          <w:sz w:val="28"/>
          <w:szCs w:val="28"/>
          <w:shd w:val="clear" w:color="auto" w:fill="FFFFFF"/>
        </w:rPr>
        <w:fldChar w:fldCharType="begin"/>
      </w:r>
      <w:r w:rsidRPr="0049520D">
        <w:rPr>
          <w:rFonts w:ascii="Times New Roman" w:hAnsi="Times New Roman" w:cs="Times New Roman"/>
          <w:spacing w:val="-20"/>
          <w:sz w:val="28"/>
          <w:szCs w:val="28"/>
          <w:shd w:val="clear" w:color="auto" w:fill="FFFFFF"/>
        </w:rPr>
        <w:instrText xml:space="preserve"> QUOTE </w:instrText>
      </w:r>
      <w:r w:rsidRPr="0049520D">
        <w:rPr>
          <w:position w:val="-6"/>
        </w:rPr>
        <w:pict>
          <v:shape id="_x0000_i1069" type="#_x0000_t75" style="width:24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stylePaneFormatFilter w:val=&quot;3F01&quot;/&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7967&quot;/&gt;&lt;wsp:rsid wsp:val=&quot;000029D6&quot;/&gt;&lt;wsp:rsid wsp:val=&quot;00002C4D&quot;/&gt;&lt;wsp:rsid wsp:val=&quot;00017571&quot;/&gt;&lt;wsp:rsid wsp:val=&quot;00027105&quot;/&gt;&lt;wsp:rsid wsp:val=&quot;00033732&quot;/&gt;&lt;wsp:rsid wsp:val=&quot;00033F33&quot;/&gt;&lt;wsp:rsid wsp:val=&quot;000474BF&quot;/&gt;&lt;wsp:rsid wsp:val=&quot;00051CF3&quot;/&gt;&lt;wsp:rsid wsp:val=&quot;00060869&quot;/&gt;&lt;wsp:rsid wsp:val=&quot;000625C0&quot;/&gt;&lt;wsp:rsid wsp:val=&quot;00073578&quot;/&gt;&lt;wsp:rsid wsp:val=&quot;0007381A&quot;/&gt;&lt;wsp:rsid wsp:val=&quot;00076D95&quot;/&gt;&lt;wsp:rsid wsp:val=&quot;00080AC8&quot;/&gt;&lt;wsp:rsid wsp:val=&quot;00085754&quot;/&gt;&lt;wsp:rsid wsp:val=&quot;00086DEE&quot;/&gt;&lt;wsp:rsid wsp:val=&quot;00090228&quot;/&gt;&lt;wsp:rsid wsp:val=&quot;00094FC2&quot;/&gt;&lt;wsp:rsid wsp:val=&quot;000A0A94&quot;/&gt;&lt;wsp:rsid wsp:val=&quot;000B1DCA&quot;/&gt;&lt;wsp:rsid wsp:val=&quot;000B69E2&quot;/&gt;&lt;wsp:rsid wsp:val=&quot;000D4124&quot;/&gt;&lt;wsp:rsid wsp:val=&quot;000D6D2E&quot;/&gt;&lt;wsp:rsid wsp:val=&quot;000E0B24&quot;/&gt;&lt;wsp:rsid wsp:val=&quot;000E587C&quot;/&gt;&lt;wsp:rsid wsp:val=&quot;0015407B&quot;/&gt;&lt;wsp:rsid wsp:val=&quot;001556AA&quot;/&gt;&lt;wsp:rsid wsp:val=&quot;00173065&quot;/&gt;&lt;wsp:rsid wsp:val=&quot;00177F55&quot;/&gt;&lt;wsp:rsid wsp:val=&quot;00181CB6&quot;/&gt;&lt;wsp:rsid wsp:val=&quot;00195939&quot;/&gt;&lt;wsp:rsid wsp:val=&quot;001A0271&quot;/&gt;&lt;wsp:rsid wsp:val=&quot;001A3F32&quot;/&gt;&lt;wsp:rsid wsp:val=&quot;001A4AE0&quot;/&gt;&lt;wsp:rsid wsp:val=&quot;001B3810&quot;/&gt;&lt;wsp:rsid wsp:val=&quot;001B5BDD&quot;/&gt;&lt;wsp:rsid wsp:val=&quot;001C7C77&quot;/&gt;&lt;wsp:rsid wsp:val=&quot;001D6FF2&quot;/&gt;&lt;wsp:rsid wsp:val=&quot;001E08B2&quot;/&gt;&lt;wsp:rsid wsp:val=&quot;001E0A17&quot;/&gt;&lt;wsp:rsid wsp:val=&quot;002040FD&quot;/&gt;&lt;wsp:rsid wsp:val=&quot;00205FE0&quot;/&gt;&lt;wsp:rsid wsp:val=&quot;00206D1B&quot;/&gt;&lt;wsp:rsid wsp:val=&quot;0021372E&quot;/&gt;&lt;wsp:rsid wsp:val=&quot;002155CA&quot;/&gt;&lt;wsp:rsid wsp:val=&quot;00230FA3&quot;/&gt;&lt;wsp:rsid wsp:val=&quot;00242A24&quot;/&gt;&lt;wsp:rsid wsp:val=&quot;00246F22&quot;/&gt;&lt;wsp:rsid wsp:val=&quot;00251DB5&quot;/&gt;&lt;wsp:rsid wsp:val=&quot;00255836&quot;/&gt;&lt;wsp:rsid wsp:val=&quot;00273425&quot;/&gt;&lt;wsp:rsid wsp:val=&quot;00280B08&quot;/&gt;&lt;wsp:rsid wsp:val=&quot;00283806&quot;/&gt;&lt;wsp:rsid wsp:val=&quot;00287A81&quot;/&gt;&lt;wsp:rsid wsp:val=&quot;00293113&quot;/&gt;&lt;wsp:rsid wsp:val=&quot;002A2466&quot;/&gt;&lt;wsp:rsid wsp:val=&quot;002A5C24&quot;/&gt;&lt;wsp:rsid wsp:val=&quot;002B46DF&quot;/&gt;&lt;wsp:rsid wsp:val=&quot;002B5456&quot;/&gt;&lt;wsp:rsid wsp:val=&quot;002E407E&quot;/&gt;&lt;wsp:rsid wsp:val=&quot;00306714&quot;/&gt;&lt;wsp:rsid wsp:val=&quot;0036029F&quot;/&gt;&lt;wsp:rsid wsp:val=&quot;00363F07&quot;/&gt;&lt;wsp:rsid wsp:val=&quot;003644EE&quot;/&gt;&lt;wsp:rsid wsp:val=&quot;00372256&quot;/&gt;&lt;wsp:rsid wsp:val=&quot;00373D04&quot;/&gt;&lt;wsp:rsid wsp:val=&quot;00381C9D&quot;/&gt;&lt;wsp:rsid wsp:val=&quot;00381D49&quot;/&gt;&lt;wsp:rsid wsp:val=&quot;003874E0&quot;/&gt;&lt;wsp:rsid wsp:val=&quot;003963DE&quot;/&gt;&lt;wsp:rsid wsp:val=&quot;003B41A7&quot;/&gt;&lt;wsp:rsid wsp:val=&quot;003C472E&quot;/&gt;&lt;wsp:rsid wsp:val=&quot;003D0D3C&quot;/&gt;&lt;wsp:rsid wsp:val=&quot;003D1F8C&quot;/&gt;&lt;wsp:rsid wsp:val=&quot;00405D96&quot;/&gt;&lt;wsp:rsid wsp:val=&quot;00406458&quot;/&gt;&lt;wsp:rsid wsp:val=&quot;00411DF4&quot;/&gt;&lt;wsp:rsid wsp:val=&quot;00414304&quot;/&gt;&lt;wsp:rsid wsp:val=&quot;00420762&quot;/&gt;&lt;wsp:rsid wsp:val=&quot;00451827&quot;/&gt;&lt;wsp:rsid wsp:val=&quot;00467F24&quot;/&gt;&lt;wsp:rsid wsp:val=&quot;00475886&quot;/&gt;&lt;wsp:rsid wsp:val=&quot;0048362D&quot;/&gt;&lt;wsp:rsid wsp:val=&quot;0049520D&quot;/&gt;&lt;wsp:rsid wsp:val=&quot;004A21E0&quot;/&gt;&lt;wsp:rsid wsp:val=&quot;004A722A&quot;/&gt;&lt;wsp:rsid wsp:val=&quot;004D4ACD&quot;/&gt;&lt;wsp:rsid wsp:val=&quot;00510687&quot;/&gt;&lt;wsp:rsid wsp:val=&quot;00537744&quot;/&gt;&lt;wsp:rsid wsp:val=&quot;005402BE&quot;/&gt;&lt;wsp:rsid wsp:val=&quot;0057003C&quot;/&gt;&lt;wsp:rsid wsp:val=&quot;00577FF7&quot;/&gt;&lt;wsp:rsid wsp:val=&quot;00592609&quot;/&gt;&lt;wsp:rsid wsp:val=&quot;005B0060&quot;/&gt;&lt;wsp:rsid wsp:val=&quot;005D634F&quot;/&gt;&lt;wsp:rsid wsp:val=&quot;005E0BB9&quot;/&gt;&lt;wsp:rsid wsp:val=&quot;005E7967&quot;/&gt;&lt;wsp:rsid wsp:val=&quot;006003FA&quot;/&gt;&lt;wsp:rsid wsp:val=&quot;00613EE0&quot;/&gt;&lt;wsp:rsid wsp:val=&quot;0061571C&quot;/&gt;&lt;wsp:rsid wsp:val=&quot;006230FC&quot;/&gt;&lt;wsp:rsid wsp:val=&quot;0063638F&quot;/&gt;&lt;wsp:rsid wsp:val=&quot;00640E53&quot;/&gt;&lt;wsp:rsid wsp:val=&quot;006678CB&quot;/&gt;&lt;wsp:rsid wsp:val=&quot;006928ED&quot;/&gt;&lt;wsp:rsid wsp:val=&quot;006A3994&quot;/&gt;&lt;wsp:rsid wsp:val=&quot;006B2D90&quot;/&gt;&lt;wsp:rsid wsp:val=&quot;006B345C&quot;/&gt;&lt;wsp:rsid wsp:val=&quot;006B6E40&quot;/&gt;&lt;wsp:rsid wsp:val=&quot;006C626F&quot;/&gt;&lt;wsp:rsid wsp:val=&quot;006E19E2&quot;/&gt;&lt;wsp:rsid wsp:val=&quot;00705012&quot;/&gt;&lt;wsp:rsid wsp:val=&quot;00715F3C&quot;/&gt;&lt;wsp:rsid wsp:val=&quot;00724CB8&quot;/&gt;&lt;wsp:rsid wsp:val=&quot;007335C2&quot;/&gt;&lt;wsp:rsid wsp:val=&quot;00734329&quot;/&gt;&lt;wsp:rsid wsp:val=&quot;007620A1&quot;/&gt;&lt;wsp:rsid wsp:val=&quot;00772C38&quot;/&gt;&lt;wsp:rsid wsp:val=&quot;007947FA&quot;/&gt;&lt;wsp:rsid wsp:val=&quot;007C72DD&quot;/&gt;&lt;wsp:rsid wsp:val=&quot;007E7304&quot;/&gt;&lt;wsp:rsid wsp:val=&quot;008038BC&quot;/&gt;&lt;wsp:rsid wsp:val=&quot;0081351E&quot;/&gt;&lt;wsp:rsid wsp:val=&quot;0084090E&quot;/&gt;&lt;wsp:rsid wsp:val=&quot;00842133&quot;/&gt;&lt;wsp:rsid wsp:val=&quot;00853250&quot;/&gt;&lt;wsp:rsid wsp:val=&quot;008533EE&quot;/&gt;&lt;wsp:rsid wsp:val=&quot;008869F0&quot;/&gt;&lt;wsp:rsid wsp:val=&quot;00891F55&quot;/&gt;&lt;wsp:rsid wsp:val=&quot;008A1A49&quot;/&gt;&lt;wsp:rsid wsp:val=&quot;008C0D75&quot;/&gt;&lt;wsp:rsid wsp:val=&quot;008C0EE6&quot;/&gt;&lt;wsp:rsid wsp:val=&quot;008E2629&quot;/&gt;&lt;wsp:rsid wsp:val=&quot;00901CDF&quot;/&gt;&lt;wsp:rsid wsp:val=&quot;00906E72&quot;/&gt;&lt;wsp:rsid wsp:val=&quot;00936388&quot;/&gt;&lt;wsp:rsid wsp:val=&quot;00950E9A&quot;/&gt;&lt;wsp:rsid wsp:val=&quot;009611D4&quot;/&gt;&lt;wsp:rsid wsp:val=&quot;00973E08&quot;/&gt;&lt;wsp:rsid wsp:val=&quot;00985B8D&quot;/&gt;&lt;wsp:rsid wsp:val=&quot;009C1638&quot;/&gt;&lt;wsp:rsid wsp:val=&quot;009D077F&quot;/&gt;&lt;wsp:rsid wsp:val=&quot;009E2920&quot;/&gt;&lt;wsp:rsid wsp:val=&quot;009E6654&quot;/&gt;&lt;wsp:rsid wsp:val=&quot;00A026FC&quot;/&gt;&lt;wsp:rsid wsp:val=&quot;00A06D7A&quot;/&gt;&lt;wsp:rsid wsp:val=&quot;00A2375C&quot;/&gt;&lt;wsp:rsid wsp:val=&quot;00A3675F&quot;/&gt;&lt;wsp:rsid wsp:val=&quot;00A45515&quot;/&gt;&lt;wsp:rsid wsp:val=&quot;00A51BE7&quot;/&gt;&lt;wsp:rsid wsp:val=&quot;00A53B14&quot;/&gt;&lt;wsp:rsid wsp:val=&quot;00A62C12&quot;/&gt;&lt;wsp:rsid wsp:val=&quot;00A64A58&quot;/&gt;&lt;wsp:rsid wsp:val=&quot;00A654D8&quot;/&gt;&lt;wsp:rsid wsp:val=&quot;00A81CF7&quot;/&gt;&lt;wsp:rsid wsp:val=&quot;00A861DB&quot;/&gt;&lt;wsp:rsid wsp:val=&quot;00A956D4&quot;/&gt;&lt;wsp:rsid wsp:val=&quot;00AB0E64&quot;/&gt;&lt;wsp:rsid wsp:val=&quot;00AF2326&quot;/&gt;&lt;wsp:rsid wsp:val=&quot;00AF76E0&quot;/&gt;&lt;wsp:rsid wsp:val=&quot;00B03AFB&quot;/&gt;&lt;wsp:rsid wsp:val=&quot;00B136B1&quot;/&gt;&lt;wsp:rsid wsp:val=&quot;00B13FFB&quot;/&gt;&lt;wsp:rsid wsp:val=&quot;00B145CA&quot;/&gt;&lt;wsp:rsid wsp:val=&quot;00B2509D&quot;/&gt;&lt;wsp:rsid wsp:val=&quot;00B254F8&quot;/&gt;&lt;wsp:rsid wsp:val=&quot;00B27C5C&quot;/&gt;&lt;wsp:rsid wsp:val=&quot;00B32B7A&quot;/&gt;&lt;wsp:rsid wsp:val=&quot;00B52532&quot;/&gt;&lt;wsp:rsid wsp:val=&quot;00B87726&quot;/&gt;&lt;wsp:rsid wsp:val=&quot;00B97606&quot;/&gt;&lt;wsp:rsid wsp:val=&quot;00BA0E00&quot;/&gt;&lt;wsp:rsid wsp:val=&quot;00BA132A&quot;/&gt;&lt;wsp:rsid wsp:val=&quot;00BA6E40&quot;/&gt;&lt;wsp:rsid wsp:val=&quot;00BB0471&quot;/&gt;&lt;wsp:rsid wsp:val=&quot;00BB3FA8&quot;/&gt;&lt;wsp:rsid wsp:val=&quot;00BB5876&quot;/&gt;&lt;wsp:rsid wsp:val=&quot;00BD14F8&quot;/&gt;&lt;wsp:rsid wsp:val=&quot;00BD2679&quot;/&gt;&lt;wsp:rsid wsp:val=&quot;00BE57ED&quot;/&gt;&lt;wsp:rsid wsp:val=&quot;00BF2401&quot;/&gt;&lt;wsp:rsid wsp:val=&quot;00C16580&quot;/&gt;&lt;wsp:rsid wsp:val=&quot;00C27D80&quot;/&gt;&lt;wsp:rsid wsp:val=&quot;00C27E4A&quot;/&gt;&lt;wsp:rsid wsp:val=&quot;00C450F5&quot;/&gt;&lt;wsp:rsid wsp:val=&quot;00C45FA5&quot;/&gt;&lt;wsp:rsid wsp:val=&quot;00C57F55&quot;/&gt;&lt;wsp:rsid wsp:val=&quot;00C754BA&quot;/&gt;&lt;wsp:rsid wsp:val=&quot;00C85E61&quot;/&gt;&lt;wsp:rsid wsp:val=&quot;00C913BC&quot;/&gt;&lt;wsp:rsid wsp:val=&quot;00C91FE0&quot;/&gt;&lt;wsp:rsid wsp:val=&quot;00C9460C&quot;/&gt;&lt;wsp:rsid wsp:val=&quot;00CA309D&quot;/&gt;&lt;wsp:rsid wsp:val=&quot;00CA4068&quot;/&gt;&lt;wsp:rsid wsp:val=&quot;00CD101F&quot;/&gt;&lt;wsp:rsid wsp:val=&quot;00D05047&quot;/&gt;&lt;wsp:rsid wsp:val=&quot;00D15BA1&quot;/&gt;&lt;wsp:rsid wsp:val=&quot;00D2499D&quot;/&gt;&lt;wsp:rsid wsp:val=&quot;00D32D3D&quot;/&gt;&lt;wsp:rsid wsp:val=&quot;00D45F84&quot;/&gt;&lt;wsp:rsid wsp:val=&quot;00D4741C&quot;/&gt;&lt;wsp:rsid wsp:val=&quot;00D65285&quot;/&gt;&lt;wsp:rsid wsp:val=&quot;00D7607B&quot;/&gt;&lt;wsp:rsid wsp:val=&quot;00D845EC&quot;/&gt;&lt;wsp:rsid wsp:val=&quot;00D859BB&quot;/&gt;&lt;wsp:rsid wsp:val=&quot;00D938DB&quot;/&gt;&lt;wsp:rsid wsp:val=&quot;00D96B56&quot;/&gt;&lt;wsp:rsid wsp:val=&quot;00DA2BA5&quot;/&gt;&lt;wsp:rsid wsp:val=&quot;00DB3DA8&quot;/&gt;&lt;wsp:rsid wsp:val=&quot;00DD3C31&quot;/&gt;&lt;wsp:rsid wsp:val=&quot;00E04B0F&quot;/&gt;&lt;wsp:rsid wsp:val=&quot;00E0675A&quot;/&gt;&lt;wsp:rsid wsp:val=&quot;00E06A87&quot;/&gt;&lt;wsp:rsid wsp:val=&quot;00E0725A&quot;/&gt;&lt;wsp:rsid wsp:val=&quot;00E13E8F&quot;/&gt;&lt;wsp:rsid wsp:val=&quot;00E14059&quot;/&gt;&lt;wsp:rsid wsp:val=&quot;00E20AF2&quot;/&gt;&lt;wsp:rsid wsp:val=&quot;00E30513&quot;/&gt;&lt;wsp:rsid wsp:val=&quot;00E35ED9&quot;/&gt;&lt;wsp:rsid wsp:val=&quot;00E5393E&quot;/&gt;&lt;wsp:rsid wsp:val=&quot;00E610D3&quot;/&gt;&lt;wsp:rsid wsp:val=&quot;00E617C3&quot;/&gt;&lt;wsp:rsid wsp:val=&quot;00E758F1&quot;/&gt;&lt;wsp:rsid wsp:val=&quot;00E9213D&quot;/&gt;&lt;wsp:rsid wsp:val=&quot;00E947B0&quot;/&gt;&lt;wsp:rsid wsp:val=&quot;00EA1529&quot;/&gt;&lt;wsp:rsid wsp:val=&quot;00EB1051&quot;/&gt;&lt;wsp:rsid wsp:val=&quot;00EB698E&quot;/&gt;&lt;wsp:rsid wsp:val=&quot;00EE3BC1&quot;/&gt;&lt;wsp:rsid wsp:val=&quot;00EF21AD&quot;/&gt;&lt;wsp:rsid wsp:val=&quot;00F02A9F&quot;/&gt;&lt;wsp:rsid wsp:val=&quot;00F07EBF&quot;/&gt;&lt;wsp:rsid wsp:val=&quot;00F45F62&quot;/&gt;&lt;wsp:rsid wsp:val=&quot;00F918C0&quot;/&gt;&lt;wsp:rsid wsp:val=&quot;00F94099&quot;/&gt;&lt;wsp:rsid wsp:val=&quot;00FB5C9E&quot;/&gt;&lt;wsp:rsid wsp:val=&quot;00FB6F3A&quot;/&gt;&lt;wsp:rsid wsp:val=&quot;00FC5717&quot;/&gt;&lt;wsp:rsid wsp:val=&quot;00FD6A91&quot;/&gt;&lt;wsp:rsid wsp:val=&quot;00FE506C&quot;/&gt;&lt;/wsp:rsids&gt;&lt;/w:docPr&gt;&lt;w:body&gt;&lt;wx:sect&gt;&lt;w:p wsp:rsidR=&quot;00000000&quot; wsp:rsidRDefault=&quot;0084090E&quot; wsp:rsidP=&quot;0084090E&quot;&gt;&lt;m:oMathPara&gt;&lt;m:oMath&gt;&lt;m:sSub&gt;&lt;m:sSubPr&gt;&lt;m:ctrlPr&gt;&lt;w:rPr&gt;&lt;w:rFonts w:ascii=&quot;Cambria Math&quot; w:h-ansi=&quot;Cambria Math&quot; w:cs=&quot;Times New Roman&quot;/&gt;&lt;wx:font wx:val=&quot;Cambria Math&quot;/&gt;&lt;w:i/&gt;&lt;w:sz w:val=&quot;28&quot;/&gt;&lt;w:sz-cs w:val=&quot;28&quot;/&gt;&lt;/w:rPr&gt;&lt;/m:ctrlPr&gt;&lt;/m:sSubPr&gt;&lt;m:e&gt;&lt;m:r&gt;&lt;w:rPr&gt;&lt;w:rFonts w:ascii=&quot;Cambria Math&quot; w:h-ansi=&quot;Cambria Math&quot; w:cs=&quot;Times New Roman&quot;/&gt;&lt;wx:font wx:val=&quot;Cambria Math&quot;/&gt;&lt;w:i/&gt;&lt;w:sz w:val=&quot;28&quot;/&gt;&lt;w:sz-cs w:val=&quot;28&quot;/&gt;&lt;/w:rPr&gt;&lt;m:t&gt; Q&lt;/m:t&gt;&lt;/m:r&gt;&lt;/m:e&gt;&lt;m:sub&gt;&lt;m:r&gt;&lt;w:rPr&gt;&lt;w:rFonts w:ascii=&quot;Cambria Math&quot; w:h-ansi=&quot;Cambria Math&quot; w:cs=&quot;Times New Roman&quot;/&gt;&lt;wx:font wx:val=&quot;Cambria Math&quot;/&gt;&lt;w:i/&gt;&lt;w:sz w:val=&quot;28&quot;/&gt;&lt;w:sz-cs w:val=&quot;28&quot;/&gt;&lt;/w:rPr&gt;&lt;m:t&gt;РЅС‚&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3" o:title="" chromakey="white"/>
          </v:shape>
        </w:pict>
      </w:r>
      <w:r w:rsidRPr="0049520D">
        <w:rPr>
          <w:rFonts w:ascii="Times New Roman" w:hAnsi="Times New Roman" w:cs="Times New Roman"/>
          <w:spacing w:val="-20"/>
          <w:sz w:val="28"/>
          <w:szCs w:val="28"/>
          <w:shd w:val="clear" w:color="auto" w:fill="FFFFFF"/>
        </w:rPr>
        <w:instrText xml:space="preserve"> </w:instrText>
      </w:r>
      <w:r w:rsidRPr="0049520D">
        <w:rPr>
          <w:rFonts w:ascii="Times New Roman" w:hAnsi="Times New Roman" w:cs="Times New Roman"/>
          <w:spacing w:val="-20"/>
          <w:sz w:val="28"/>
          <w:szCs w:val="28"/>
          <w:shd w:val="clear" w:color="auto" w:fill="FFFFFF"/>
        </w:rPr>
        <w:fldChar w:fldCharType="separate"/>
      </w:r>
      <w:r w:rsidRPr="0049520D">
        <w:rPr>
          <w:position w:val="-6"/>
        </w:rPr>
        <w:pict>
          <v:shape id="_x0000_i1070" type="#_x0000_t75" style="width:24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stylePaneFormatFilter w:val=&quot;3F01&quot;/&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7967&quot;/&gt;&lt;wsp:rsid wsp:val=&quot;000029D6&quot;/&gt;&lt;wsp:rsid wsp:val=&quot;00002C4D&quot;/&gt;&lt;wsp:rsid wsp:val=&quot;00017571&quot;/&gt;&lt;wsp:rsid wsp:val=&quot;00027105&quot;/&gt;&lt;wsp:rsid wsp:val=&quot;00033732&quot;/&gt;&lt;wsp:rsid wsp:val=&quot;00033F33&quot;/&gt;&lt;wsp:rsid wsp:val=&quot;000474BF&quot;/&gt;&lt;wsp:rsid wsp:val=&quot;00051CF3&quot;/&gt;&lt;wsp:rsid wsp:val=&quot;00060869&quot;/&gt;&lt;wsp:rsid wsp:val=&quot;000625C0&quot;/&gt;&lt;wsp:rsid wsp:val=&quot;00073578&quot;/&gt;&lt;wsp:rsid wsp:val=&quot;0007381A&quot;/&gt;&lt;wsp:rsid wsp:val=&quot;00076D95&quot;/&gt;&lt;wsp:rsid wsp:val=&quot;00080AC8&quot;/&gt;&lt;wsp:rsid wsp:val=&quot;00085754&quot;/&gt;&lt;wsp:rsid wsp:val=&quot;00086DEE&quot;/&gt;&lt;wsp:rsid wsp:val=&quot;00090228&quot;/&gt;&lt;wsp:rsid wsp:val=&quot;00094FC2&quot;/&gt;&lt;wsp:rsid wsp:val=&quot;000A0A94&quot;/&gt;&lt;wsp:rsid wsp:val=&quot;000B1DCA&quot;/&gt;&lt;wsp:rsid wsp:val=&quot;000B69E2&quot;/&gt;&lt;wsp:rsid wsp:val=&quot;000D4124&quot;/&gt;&lt;wsp:rsid wsp:val=&quot;000D6D2E&quot;/&gt;&lt;wsp:rsid wsp:val=&quot;000E0B24&quot;/&gt;&lt;wsp:rsid wsp:val=&quot;000E587C&quot;/&gt;&lt;wsp:rsid wsp:val=&quot;0015407B&quot;/&gt;&lt;wsp:rsid wsp:val=&quot;001556AA&quot;/&gt;&lt;wsp:rsid wsp:val=&quot;00173065&quot;/&gt;&lt;wsp:rsid wsp:val=&quot;00177F55&quot;/&gt;&lt;wsp:rsid wsp:val=&quot;00181CB6&quot;/&gt;&lt;wsp:rsid wsp:val=&quot;00195939&quot;/&gt;&lt;wsp:rsid wsp:val=&quot;001A0271&quot;/&gt;&lt;wsp:rsid wsp:val=&quot;001A3F32&quot;/&gt;&lt;wsp:rsid wsp:val=&quot;001A4AE0&quot;/&gt;&lt;wsp:rsid wsp:val=&quot;001B3810&quot;/&gt;&lt;wsp:rsid wsp:val=&quot;001B5BDD&quot;/&gt;&lt;wsp:rsid wsp:val=&quot;001C7C77&quot;/&gt;&lt;wsp:rsid wsp:val=&quot;001D6FF2&quot;/&gt;&lt;wsp:rsid wsp:val=&quot;001E08B2&quot;/&gt;&lt;wsp:rsid wsp:val=&quot;001E0A17&quot;/&gt;&lt;wsp:rsid wsp:val=&quot;002040FD&quot;/&gt;&lt;wsp:rsid wsp:val=&quot;00205FE0&quot;/&gt;&lt;wsp:rsid wsp:val=&quot;00206D1B&quot;/&gt;&lt;wsp:rsid wsp:val=&quot;0021372E&quot;/&gt;&lt;wsp:rsid wsp:val=&quot;002155CA&quot;/&gt;&lt;wsp:rsid wsp:val=&quot;00230FA3&quot;/&gt;&lt;wsp:rsid wsp:val=&quot;00242A24&quot;/&gt;&lt;wsp:rsid wsp:val=&quot;00246F22&quot;/&gt;&lt;wsp:rsid wsp:val=&quot;00251DB5&quot;/&gt;&lt;wsp:rsid wsp:val=&quot;00255836&quot;/&gt;&lt;wsp:rsid wsp:val=&quot;00273425&quot;/&gt;&lt;wsp:rsid wsp:val=&quot;00280B08&quot;/&gt;&lt;wsp:rsid wsp:val=&quot;00283806&quot;/&gt;&lt;wsp:rsid wsp:val=&quot;00287A81&quot;/&gt;&lt;wsp:rsid wsp:val=&quot;00293113&quot;/&gt;&lt;wsp:rsid wsp:val=&quot;002A2466&quot;/&gt;&lt;wsp:rsid wsp:val=&quot;002A5C24&quot;/&gt;&lt;wsp:rsid wsp:val=&quot;002B46DF&quot;/&gt;&lt;wsp:rsid wsp:val=&quot;002B5456&quot;/&gt;&lt;wsp:rsid wsp:val=&quot;002E407E&quot;/&gt;&lt;wsp:rsid wsp:val=&quot;00306714&quot;/&gt;&lt;wsp:rsid wsp:val=&quot;0036029F&quot;/&gt;&lt;wsp:rsid wsp:val=&quot;00363F07&quot;/&gt;&lt;wsp:rsid wsp:val=&quot;003644EE&quot;/&gt;&lt;wsp:rsid wsp:val=&quot;00372256&quot;/&gt;&lt;wsp:rsid wsp:val=&quot;00373D04&quot;/&gt;&lt;wsp:rsid wsp:val=&quot;00381C9D&quot;/&gt;&lt;wsp:rsid wsp:val=&quot;00381D49&quot;/&gt;&lt;wsp:rsid wsp:val=&quot;003874E0&quot;/&gt;&lt;wsp:rsid wsp:val=&quot;003963DE&quot;/&gt;&lt;wsp:rsid wsp:val=&quot;003B41A7&quot;/&gt;&lt;wsp:rsid wsp:val=&quot;003C472E&quot;/&gt;&lt;wsp:rsid wsp:val=&quot;003D0D3C&quot;/&gt;&lt;wsp:rsid wsp:val=&quot;003D1F8C&quot;/&gt;&lt;wsp:rsid wsp:val=&quot;00405D96&quot;/&gt;&lt;wsp:rsid wsp:val=&quot;00406458&quot;/&gt;&lt;wsp:rsid wsp:val=&quot;00411DF4&quot;/&gt;&lt;wsp:rsid wsp:val=&quot;00414304&quot;/&gt;&lt;wsp:rsid wsp:val=&quot;00420762&quot;/&gt;&lt;wsp:rsid wsp:val=&quot;00451827&quot;/&gt;&lt;wsp:rsid wsp:val=&quot;00467F24&quot;/&gt;&lt;wsp:rsid wsp:val=&quot;00475886&quot;/&gt;&lt;wsp:rsid wsp:val=&quot;0048362D&quot;/&gt;&lt;wsp:rsid wsp:val=&quot;0049520D&quot;/&gt;&lt;wsp:rsid wsp:val=&quot;004A21E0&quot;/&gt;&lt;wsp:rsid wsp:val=&quot;004A722A&quot;/&gt;&lt;wsp:rsid wsp:val=&quot;004D4ACD&quot;/&gt;&lt;wsp:rsid wsp:val=&quot;00510687&quot;/&gt;&lt;wsp:rsid wsp:val=&quot;00537744&quot;/&gt;&lt;wsp:rsid wsp:val=&quot;005402BE&quot;/&gt;&lt;wsp:rsid wsp:val=&quot;0057003C&quot;/&gt;&lt;wsp:rsid wsp:val=&quot;00577FF7&quot;/&gt;&lt;wsp:rsid wsp:val=&quot;00592609&quot;/&gt;&lt;wsp:rsid wsp:val=&quot;005B0060&quot;/&gt;&lt;wsp:rsid wsp:val=&quot;005D634F&quot;/&gt;&lt;wsp:rsid wsp:val=&quot;005E0BB9&quot;/&gt;&lt;wsp:rsid wsp:val=&quot;005E7967&quot;/&gt;&lt;wsp:rsid wsp:val=&quot;006003FA&quot;/&gt;&lt;wsp:rsid wsp:val=&quot;00613EE0&quot;/&gt;&lt;wsp:rsid wsp:val=&quot;0061571C&quot;/&gt;&lt;wsp:rsid wsp:val=&quot;006230FC&quot;/&gt;&lt;wsp:rsid wsp:val=&quot;0063638F&quot;/&gt;&lt;wsp:rsid wsp:val=&quot;00640E53&quot;/&gt;&lt;wsp:rsid wsp:val=&quot;006678CB&quot;/&gt;&lt;wsp:rsid wsp:val=&quot;006928ED&quot;/&gt;&lt;wsp:rsid wsp:val=&quot;006A3994&quot;/&gt;&lt;wsp:rsid wsp:val=&quot;006B2D90&quot;/&gt;&lt;wsp:rsid wsp:val=&quot;006B345C&quot;/&gt;&lt;wsp:rsid wsp:val=&quot;006B6E40&quot;/&gt;&lt;wsp:rsid wsp:val=&quot;006C626F&quot;/&gt;&lt;wsp:rsid wsp:val=&quot;006E19E2&quot;/&gt;&lt;wsp:rsid wsp:val=&quot;00705012&quot;/&gt;&lt;wsp:rsid wsp:val=&quot;00715F3C&quot;/&gt;&lt;wsp:rsid wsp:val=&quot;00724CB8&quot;/&gt;&lt;wsp:rsid wsp:val=&quot;007335C2&quot;/&gt;&lt;wsp:rsid wsp:val=&quot;00734329&quot;/&gt;&lt;wsp:rsid wsp:val=&quot;007620A1&quot;/&gt;&lt;wsp:rsid wsp:val=&quot;00772C38&quot;/&gt;&lt;wsp:rsid wsp:val=&quot;007947FA&quot;/&gt;&lt;wsp:rsid wsp:val=&quot;007C72DD&quot;/&gt;&lt;wsp:rsid wsp:val=&quot;007E7304&quot;/&gt;&lt;wsp:rsid wsp:val=&quot;008038BC&quot;/&gt;&lt;wsp:rsid wsp:val=&quot;0081351E&quot;/&gt;&lt;wsp:rsid wsp:val=&quot;0084090E&quot;/&gt;&lt;wsp:rsid wsp:val=&quot;00842133&quot;/&gt;&lt;wsp:rsid wsp:val=&quot;00853250&quot;/&gt;&lt;wsp:rsid wsp:val=&quot;008533EE&quot;/&gt;&lt;wsp:rsid wsp:val=&quot;008869F0&quot;/&gt;&lt;wsp:rsid wsp:val=&quot;00891F55&quot;/&gt;&lt;wsp:rsid wsp:val=&quot;008A1A49&quot;/&gt;&lt;wsp:rsid wsp:val=&quot;008C0D75&quot;/&gt;&lt;wsp:rsid wsp:val=&quot;008C0EE6&quot;/&gt;&lt;wsp:rsid wsp:val=&quot;008E2629&quot;/&gt;&lt;wsp:rsid wsp:val=&quot;00901CDF&quot;/&gt;&lt;wsp:rsid wsp:val=&quot;00906E72&quot;/&gt;&lt;wsp:rsid wsp:val=&quot;00936388&quot;/&gt;&lt;wsp:rsid wsp:val=&quot;00950E9A&quot;/&gt;&lt;wsp:rsid wsp:val=&quot;009611D4&quot;/&gt;&lt;wsp:rsid wsp:val=&quot;00973E08&quot;/&gt;&lt;wsp:rsid wsp:val=&quot;00985B8D&quot;/&gt;&lt;wsp:rsid wsp:val=&quot;009C1638&quot;/&gt;&lt;wsp:rsid wsp:val=&quot;009D077F&quot;/&gt;&lt;wsp:rsid wsp:val=&quot;009E2920&quot;/&gt;&lt;wsp:rsid wsp:val=&quot;009E6654&quot;/&gt;&lt;wsp:rsid wsp:val=&quot;00A026FC&quot;/&gt;&lt;wsp:rsid wsp:val=&quot;00A06D7A&quot;/&gt;&lt;wsp:rsid wsp:val=&quot;00A2375C&quot;/&gt;&lt;wsp:rsid wsp:val=&quot;00A3675F&quot;/&gt;&lt;wsp:rsid wsp:val=&quot;00A45515&quot;/&gt;&lt;wsp:rsid wsp:val=&quot;00A51BE7&quot;/&gt;&lt;wsp:rsid wsp:val=&quot;00A53B14&quot;/&gt;&lt;wsp:rsid wsp:val=&quot;00A62C12&quot;/&gt;&lt;wsp:rsid wsp:val=&quot;00A64A58&quot;/&gt;&lt;wsp:rsid wsp:val=&quot;00A654D8&quot;/&gt;&lt;wsp:rsid wsp:val=&quot;00A81CF7&quot;/&gt;&lt;wsp:rsid wsp:val=&quot;00A861DB&quot;/&gt;&lt;wsp:rsid wsp:val=&quot;00A956D4&quot;/&gt;&lt;wsp:rsid wsp:val=&quot;00AB0E64&quot;/&gt;&lt;wsp:rsid wsp:val=&quot;00AF2326&quot;/&gt;&lt;wsp:rsid wsp:val=&quot;00AF76E0&quot;/&gt;&lt;wsp:rsid wsp:val=&quot;00B03AFB&quot;/&gt;&lt;wsp:rsid wsp:val=&quot;00B136B1&quot;/&gt;&lt;wsp:rsid wsp:val=&quot;00B13FFB&quot;/&gt;&lt;wsp:rsid wsp:val=&quot;00B145CA&quot;/&gt;&lt;wsp:rsid wsp:val=&quot;00B2509D&quot;/&gt;&lt;wsp:rsid wsp:val=&quot;00B254F8&quot;/&gt;&lt;wsp:rsid wsp:val=&quot;00B27C5C&quot;/&gt;&lt;wsp:rsid wsp:val=&quot;00B32B7A&quot;/&gt;&lt;wsp:rsid wsp:val=&quot;00B52532&quot;/&gt;&lt;wsp:rsid wsp:val=&quot;00B87726&quot;/&gt;&lt;wsp:rsid wsp:val=&quot;00B97606&quot;/&gt;&lt;wsp:rsid wsp:val=&quot;00BA0E00&quot;/&gt;&lt;wsp:rsid wsp:val=&quot;00BA132A&quot;/&gt;&lt;wsp:rsid wsp:val=&quot;00BA6E40&quot;/&gt;&lt;wsp:rsid wsp:val=&quot;00BB0471&quot;/&gt;&lt;wsp:rsid wsp:val=&quot;00BB3FA8&quot;/&gt;&lt;wsp:rsid wsp:val=&quot;00BB5876&quot;/&gt;&lt;wsp:rsid wsp:val=&quot;00BD14F8&quot;/&gt;&lt;wsp:rsid wsp:val=&quot;00BD2679&quot;/&gt;&lt;wsp:rsid wsp:val=&quot;00BE57ED&quot;/&gt;&lt;wsp:rsid wsp:val=&quot;00BF2401&quot;/&gt;&lt;wsp:rsid wsp:val=&quot;00C16580&quot;/&gt;&lt;wsp:rsid wsp:val=&quot;00C27D80&quot;/&gt;&lt;wsp:rsid wsp:val=&quot;00C27E4A&quot;/&gt;&lt;wsp:rsid wsp:val=&quot;00C450F5&quot;/&gt;&lt;wsp:rsid wsp:val=&quot;00C45FA5&quot;/&gt;&lt;wsp:rsid wsp:val=&quot;00C57F55&quot;/&gt;&lt;wsp:rsid wsp:val=&quot;00C754BA&quot;/&gt;&lt;wsp:rsid wsp:val=&quot;00C85E61&quot;/&gt;&lt;wsp:rsid wsp:val=&quot;00C913BC&quot;/&gt;&lt;wsp:rsid wsp:val=&quot;00C91FE0&quot;/&gt;&lt;wsp:rsid wsp:val=&quot;00C9460C&quot;/&gt;&lt;wsp:rsid wsp:val=&quot;00CA309D&quot;/&gt;&lt;wsp:rsid wsp:val=&quot;00CA4068&quot;/&gt;&lt;wsp:rsid wsp:val=&quot;00CD101F&quot;/&gt;&lt;wsp:rsid wsp:val=&quot;00D05047&quot;/&gt;&lt;wsp:rsid wsp:val=&quot;00D15BA1&quot;/&gt;&lt;wsp:rsid wsp:val=&quot;00D2499D&quot;/&gt;&lt;wsp:rsid wsp:val=&quot;00D32D3D&quot;/&gt;&lt;wsp:rsid wsp:val=&quot;00D45F84&quot;/&gt;&lt;wsp:rsid wsp:val=&quot;00D4741C&quot;/&gt;&lt;wsp:rsid wsp:val=&quot;00D65285&quot;/&gt;&lt;wsp:rsid wsp:val=&quot;00D7607B&quot;/&gt;&lt;wsp:rsid wsp:val=&quot;00D845EC&quot;/&gt;&lt;wsp:rsid wsp:val=&quot;00D859BB&quot;/&gt;&lt;wsp:rsid wsp:val=&quot;00D938DB&quot;/&gt;&lt;wsp:rsid wsp:val=&quot;00D96B56&quot;/&gt;&lt;wsp:rsid wsp:val=&quot;00DA2BA5&quot;/&gt;&lt;wsp:rsid wsp:val=&quot;00DB3DA8&quot;/&gt;&lt;wsp:rsid wsp:val=&quot;00DD3C31&quot;/&gt;&lt;wsp:rsid wsp:val=&quot;00E04B0F&quot;/&gt;&lt;wsp:rsid wsp:val=&quot;00E0675A&quot;/&gt;&lt;wsp:rsid wsp:val=&quot;00E06A87&quot;/&gt;&lt;wsp:rsid wsp:val=&quot;00E0725A&quot;/&gt;&lt;wsp:rsid wsp:val=&quot;00E13E8F&quot;/&gt;&lt;wsp:rsid wsp:val=&quot;00E14059&quot;/&gt;&lt;wsp:rsid wsp:val=&quot;00E20AF2&quot;/&gt;&lt;wsp:rsid wsp:val=&quot;00E30513&quot;/&gt;&lt;wsp:rsid wsp:val=&quot;00E35ED9&quot;/&gt;&lt;wsp:rsid wsp:val=&quot;00E5393E&quot;/&gt;&lt;wsp:rsid wsp:val=&quot;00E610D3&quot;/&gt;&lt;wsp:rsid wsp:val=&quot;00E617C3&quot;/&gt;&lt;wsp:rsid wsp:val=&quot;00E758F1&quot;/&gt;&lt;wsp:rsid wsp:val=&quot;00E9213D&quot;/&gt;&lt;wsp:rsid wsp:val=&quot;00E947B0&quot;/&gt;&lt;wsp:rsid wsp:val=&quot;00EA1529&quot;/&gt;&lt;wsp:rsid wsp:val=&quot;00EB1051&quot;/&gt;&lt;wsp:rsid wsp:val=&quot;00EB698E&quot;/&gt;&lt;wsp:rsid wsp:val=&quot;00EE3BC1&quot;/&gt;&lt;wsp:rsid wsp:val=&quot;00EF21AD&quot;/&gt;&lt;wsp:rsid wsp:val=&quot;00F02A9F&quot;/&gt;&lt;wsp:rsid wsp:val=&quot;00F07EBF&quot;/&gt;&lt;wsp:rsid wsp:val=&quot;00F45F62&quot;/&gt;&lt;wsp:rsid wsp:val=&quot;00F918C0&quot;/&gt;&lt;wsp:rsid wsp:val=&quot;00F94099&quot;/&gt;&lt;wsp:rsid wsp:val=&quot;00FB5C9E&quot;/&gt;&lt;wsp:rsid wsp:val=&quot;00FB6F3A&quot;/&gt;&lt;wsp:rsid wsp:val=&quot;00FC5717&quot;/&gt;&lt;wsp:rsid wsp:val=&quot;00FD6A91&quot;/&gt;&lt;wsp:rsid wsp:val=&quot;00FE506C&quot;/&gt;&lt;/wsp:rsids&gt;&lt;/w:docPr&gt;&lt;w:body&gt;&lt;wx:sect&gt;&lt;w:p wsp:rsidR=&quot;00000000&quot; wsp:rsidRDefault=&quot;0084090E&quot; wsp:rsidP=&quot;0084090E&quot;&gt;&lt;m:oMathPara&gt;&lt;m:oMath&gt;&lt;m:sSub&gt;&lt;m:sSubPr&gt;&lt;m:ctrlPr&gt;&lt;w:rPr&gt;&lt;w:rFonts w:ascii=&quot;Cambria Math&quot; w:h-ansi=&quot;Cambria Math&quot; w:cs=&quot;Times New Roman&quot;/&gt;&lt;wx:font wx:val=&quot;Cambria Math&quot;/&gt;&lt;w:i/&gt;&lt;w:sz w:val=&quot;28&quot;/&gt;&lt;w:sz-cs w:val=&quot;28&quot;/&gt;&lt;/w:rPr&gt;&lt;/m:ctrlPr&gt;&lt;/m:sSubPr&gt;&lt;m:e&gt;&lt;m:r&gt;&lt;w:rPr&gt;&lt;w:rFonts w:ascii=&quot;Cambria Math&quot; w:h-ansi=&quot;Cambria Math&quot; w:cs=&quot;Times New Roman&quot;/&gt;&lt;wx:font wx:val=&quot;Cambria Math&quot;/&gt;&lt;w:i/&gt;&lt;w:sz w:val=&quot;28&quot;/&gt;&lt;w:sz-cs w:val=&quot;28&quot;/&gt;&lt;/w:rPr&gt;&lt;m:t&gt; Q&lt;/m:t&gt;&lt;/m:r&gt;&lt;/m:e&gt;&lt;m:sub&gt;&lt;m:r&gt;&lt;w:rPr&gt;&lt;w:rFonts w:ascii=&quot;Cambria Math&quot; w:h-ansi=&quot;Cambria Math&quot; w:cs=&quot;Times New Roman&quot;/&gt;&lt;wx:font wx:val=&quot;Cambria Math&quot;/&gt;&lt;w:i/&gt;&lt;w:sz w:val=&quot;28&quot;/&gt;&lt;w:sz-cs w:val=&quot;28&quot;/&gt;&lt;/w:rPr&gt;&lt;m:t&gt;РЅС‚&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3" o:title="" chromakey="white"/>
          </v:shape>
        </w:pict>
      </w:r>
      <w:r w:rsidRPr="0049520D">
        <w:rPr>
          <w:rFonts w:ascii="Times New Roman" w:hAnsi="Times New Roman" w:cs="Times New Roman"/>
          <w:spacing w:val="-20"/>
          <w:sz w:val="28"/>
          <w:szCs w:val="28"/>
          <w:shd w:val="clear" w:color="auto" w:fill="FFFFFF"/>
        </w:rPr>
        <w:fldChar w:fldCharType="end"/>
      </w:r>
      <w:r w:rsidRPr="009804F2">
        <w:rPr>
          <w:rFonts w:ascii="Times New Roman" w:hAnsi="Times New Roman" w:cs="Times New Roman"/>
          <w:spacing w:val="-20"/>
          <w:sz w:val="28"/>
          <w:szCs w:val="28"/>
          <w:shd w:val="clear" w:color="auto" w:fill="FFFFFF"/>
        </w:rPr>
        <w:t>,</w:t>
      </w:r>
      <w:r w:rsidRPr="009804F2">
        <w:rPr>
          <w:rFonts w:ascii="Times New Roman" w:hAnsi="Times New Roman" w:cs="Times New Roman"/>
          <w:sz w:val="28"/>
          <w:szCs w:val="28"/>
        </w:rPr>
        <w:t xml:space="preserve"> диаметр помётопровода определится:</w:t>
      </w:r>
    </w:p>
    <w:tbl>
      <w:tblPr>
        <w:tblW w:w="9474" w:type="dxa"/>
        <w:tblLook w:val="00A0"/>
      </w:tblPr>
      <w:tblGrid>
        <w:gridCol w:w="8931"/>
        <w:gridCol w:w="543"/>
      </w:tblGrid>
      <w:tr w:rsidR="00DF6FF5" w:rsidRPr="004D2BB9" w:rsidTr="00B4580C">
        <w:tc>
          <w:tcPr>
            <w:tcW w:w="8931" w:type="dxa"/>
          </w:tcPr>
          <w:p w:rsidR="00DF6FF5" w:rsidRPr="0049520D" w:rsidRDefault="00DF6FF5" w:rsidP="00B4580C">
            <w:pPr>
              <w:spacing w:after="90" w:line="360" w:lineRule="auto"/>
              <w:ind w:firstLine="709"/>
              <w:jc w:val="center"/>
              <w:rPr>
                <w:rFonts w:ascii="Times New Roman" w:hAnsi="Times New Roman"/>
                <w:sz w:val="32"/>
                <w:szCs w:val="32"/>
              </w:rPr>
            </w:pPr>
            <w:r w:rsidRPr="0049520D">
              <w:rPr>
                <w:rFonts w:ascii="Times New Roman" w:hAnsi="Times New Roman"/>
                <w:sz w:val="32"/>
                <w:szCs w:val="32"/>
              </w:rPr>
              <w:fldChar w:fldCharType="begin"/>
            </w:r>
            <w:r w:rsidRPr="0049520D">
              <w:rPr>
                <w:rFonts w:ascii="Times New Roman" w:hAnsi="Times New Roman"/>
                <w:sz w:val="32"/>
                <w:szCs w:val="32"/>
              </w:rPr>
              <w:instrText xml:space="preserve"> QUOTE </w:instrText>
            </w:r>
            <w:r w:rsidRPr="0049520D">
              <w:rPr>
                <w:position w:val="-26"/>
              </w:rPr>
              <w:pict>
                <v:shape id="_x0000_i1071" type="#_x0000_t75" style="width:1in;height:39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stylePaneFormatFilter w:val=&quot;3F01&quot;/&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7967&quot;/&gt;&lt;wsp:rsid wsp:val=&quot;000029D6&quot;/&gt;&lt;wsp:rsid wsp:val=&quot;00002C4D&quot;/&gt;&lt;wsp:rsid wsp:val=&quot;00017571&quot;/&gt;&lt;wsp:rsid wsp:val=&quot;00027105&quot;/&gt;&lt;wsp:rsid wsp:val=&quot;00033732&quot;/&gt;&lt;wsp:rsid wsp:val=&quot;00033F33&quot;/&gt;&lt;wsp:rsid wsp:val=&quot;000474BF&quot;/&gt;&lt;wsp:rsid wsp:val=&quot;00051CF3&quot;/&gt;&lt;wsp:rsid wsp:val=&quot;00060869&quot;/&gt;&lt;wsp:rsid wsp:val=&quot;000625C0&quot;/&gt;&lt;wsp:rsid wsp:val=&quot;00073578&quot;/&gt;&lt;wsp:rsid wsp:val=&quot;0007381A&quot;/&gt;&lt;wsp:rsid wsp:val=&quot;00076D95&quot;/&gt;&lt;wsp:rsid wsp:val=&quot;00080AC8&quot;/&gt;&lt;wsp:rsid wsp:val=&quot;00085754&quot;/&gt;&lt;wsp:rsid wsp:val=&quot;00086DEE&quot;/&gt;&lt;wsp:rsid wsp:val=&quot;00090228&quot;/&gt;&lt;wsp:rsid wsp:val=&quot;00094FC2&quot;/&gt;&lt;wsp:rsid wsp:val=&quot;000A0A94&quot;/&gt;&lt;wsp:rsid wsp:val=&quot;000B1DCA&quot;/&gt;&lt;wsp:rsid wsp:val=&quot;000B69E2&quot;/&gt;&lt;wsp:rsid wsp:val=&quot;000D4124&quot;/&gt;&lt;wsp:rsid wsp:val=&quot;000D6D2E&quot;/&gt;&lt;wsp:rsid wsp:val=&quot;000E0B24&quot;/&gt;&lt;wsp:rsid wsp:val=&quot;000E587C&quot;/&gt;&lt;wsp:rsid wsp:val=&quot;0015407B&quot;/&gt;&lt;wsp:rsid wsp:val=&quot;001556AA&quot;/&gt;&lt;wsp:rsid wsp:val=&quot;00173065&quot;/&gt;&lt;wsp:rsid wsp:val=&quot;00177F55&quot;/&gt;&lt;wsp:rsid wsp:val=&quot;00181CB6&quot;/&gt;&lt;wsp:rsid wsp:val=&quot;00195939&quot;/&gt;&lt;wsp:rsid wsp:val=&quot;001A0271&quot;/&gt;&lt;wsp:rsid wsp:val=&quot;001A3F32&quot;/&gt;&lt;wsp:rsid wsp:val=&quot;001A4AE0&quot;/&gt;&lt;wsp:rsid wsp:val=&quot;001B3810&quot;/&gt;&lt;wsp:rsid wsp:val=&quot;001B5BDD&quot;/&gt;&lt;wsp:rsid wsp:val=&quot;001C7C77&quot;/&gt;&lt;wsp:rsid wsp:val=&quot;001D6FF2&quot;/&gt;&lt;wsp:rsid wsp:val=&quot;001E08B2&quot;/&gt;&lt;wsp:rsid wsp:val=&quot;001E0A17&quot;/&gt;&lt;wsp:rsid wsp:val=&quot;002040FD&quot;/&gt;&lt;wsp:rsid wsp:val=&quot;00205FE0&quot;/&gt;&lt;wsp:rsid wsp:val=&quot;00206D1B&quot;/&gt;&lt;wsp:rsid wsp:val=&quot;0021372E&quot;/&gt;&lt;wsp:rsid wsp:val=&quot;002155CA&quot;/&gt;&lt;wsp:rsid wsp:val=&quot;00230FA3&quot;/&gt;&lt;wsp:rsid wsp:val=&quot;00242A24&quot;/&gt;&lt;wsp:rsid wsp:val=&quot;00246F22&quot;/&gt;&lt;wsp:rsid wsp:val=&quot;00251DB5&quot;/&gt;&lt;wsp:rsid wsp:val=&quot;00255836&quot;/&gt;&lt;wsp:rsid wsp:val=&quot;00273425&quot;/&gt;&lt;wsp:rsid wsp:val=&quot;00280B08&quot;/&gt;&lt;wsp:rsid wsp:val=&quot;00283806&quot;/&gt;&lt;wsp:rsid wsp:val=&quot;00287A81&quot;/&gt;&lt;wsp:rsid wsp:val=&quot;00293113&quot;/&gt;&lt;wsp:rsid wsp:val=&quot;002A2466&quot;/&gt;&lt;wsp:rsid wsp:val=&quot;002A5C24&quot;/&gt;&lt;wsp:rsid wsp:val=&quot;002B46DF&quot;/&gt;&lt;wsp:rsid wsp:val=&quot;002B5456&quot;/&gt;&lt;wsp:rsid wsp:val=&quot;002E407E&quot;/&gt;&lt;wsp:rsid wsp:val=&quot;00306714&quot;/&gt;&lt;wsp:rsid wsp:val=&quot;0036029F&quot;/&gt;&lt;wsp:rsid wsp:val=&quot;00363F07&quot;/&gt;&lt;wsp:rsid wsp:val=&quot;003644EE&quot;/&gt;&lt;wsp:rsid wsp:val=&quot;00372256&quot;/&gt;&lt;wsp:rsid wsp:val=&quot;00373D04&quot;/&gt;&lt;wsp:rsid wsp:val=&quot;00381C9D&quot;/&gt;&lt;wsp:rsid wsp:val=&quot;00381D49&quot;/&gt;&lt;wsp:rsid wsp:val=&quot;003874E0&quot;/&gt;&lt;wsp:rsid wsp:val=&quot;003963DE&quot;/&gt;&lt;wsp:rsid wsp:val=&quot;003B41A7&quot;/&gt;&lt;wsp:rsid wsp:val=&quot;003C472E&quot;/&gt;&lt;wsp:rsid wsp:val=&quot;003D0D3C&quot;/&gt;&lt;wsp:rsid wsp:val=&quot;003D1F8C&quot;/&gt;&lt;wsp:rsid wsp:val=&quot;00405D96&quot;/&gt;&lt;wsp:rsid wsp:val=&quot;00406458&quot;/&gt;&lt;wsp:rsid wsp:val=&quot;00411DF4&quot;/&gt;&lt;wsp:rsid wsp:val=&quot;00414304&quot;/&gt;&lt;wsp:rsid wsp:val=&quot;00420762&quot;/&gt;&lt;wsp:rsid wsp:val=&quot;00451827&quot;/&gt;&lt;wsp:rsid wsp:val=&quot;00467F24&quot;/&gt;&lt;wsp:rsid wsp:val=&quot;00475886&quot;/&gt;&lt;wsp:rsid wsp:val=&quot;0048362D&quot;/&gt;&lt;wsp:rsid wsp:val=&quot;0049520D&quot;/&gt;&lt;wsp:rsid wsp:val=&quot;004A21E0&quot;/&gt;&lt;wsp:rsid wsp:val=&quot;004A722A&quot;/&gt;&lt;wsp:rsid wsp:val=&quot;004D4ACD&quot;/&gt;&lt;wsp:rsid wsp:val=&quot;00510687&quot;/&gt;&lt;wsp:rsid wsp:val=&quot;00537744&quot;/&gt;&lt;wsp:rsid wsp:val=&quot;005402BE&quot;/&gt;&lt;wsp:rsid wsp:val=&quot;0057003C&quot;/&gt;&lt;wsp:rsid wsp:val=&quot;00577FF7&quot;/&gt;&lt;wsp:rsid wsp:val=&quot;00592609&quot;/&gt;&lt;wsp:rsid wsp:val=&quot;005B0060&quot;/&gt;&lt;wsp:rsid wsp:val=&quot;005D634F&quot;/&gt;&lt;wsp:rsid wsp:val=&quot;005E0BB9&quot;/&gt;&lt;wsp:rsid wsp:val=&quot;005E7967&quot;/&gt;&lt;wsp:rsid wsp:val=&quot;006003FA&quot;/&gt;&lt;wsp:rsid wsp:val=&quot;00613EE0&quot;/&gt;&lt;wsp:rsid wsp:val=&quot;0061571C&quot;/&gt;&lt;wsp:rsid wsp:val=&quot;006230FC&quot;/&gt;&lt;wsp:rsid wsp:val=&quot;0063638F&quot;/&gt;&lt;wsp:rsid wsp:val=&quot;00640E53&quot;/&gt;&lt;wsp:rsid wsp:val=&quot;006678CB&quot;/&gt;&lt;wsp:rsid wsp:val=&quot;006928ED&quot;/&gt;&lt;wsp:rsid wsp:val=&quot;006A3994&quot;/&gt;&lt;wsp:rsid wsp:val=&quot;006B2D90&quot;/&gt;&lt;wsp:rsid wsp:val=&quot;006B345C&quot;/&gt;&lt;wsp:rsid wsp:val=&quot;006B6E40&quot;/&gt;&lt;wsp:rsid wsp:val=&quot;006C626F&quot;/&gt;&lt;wsp:rsid wsp:val=&quot;006E19E2&quot;/&gt;&lt;wsp:rsid wsp:val=&quot;00705012&quot;/&gt;&lt;wsp:rsid wsp:val=&quot;00715F3C&quot;/&gt;&lt;wsp:rsid wsp:val=&quot;00724CB8&quot;/&gt;&lt;wsp:rsid wsp:val=&quot;007335C2&quot;/&gt;&lt;wsp:rsid wsp:val=&quot;00734329&quot;/&gt;&lt;wsp:rsid wsp:val=&quot;007620A1&quot;/&gt;&lt;wsp:rsid wsp:val=&quot;00772C38&quot;/&gt;&lt;wsp:rsid wsp:val=&quot;007947FA&quot;/&gt;&lt;wsp:rsid wsp:val=&quot;007C72DD&quot;/&gt;&lt;wsp:rsid wsp:val=&quot;007E7304&quot;/&gt;&lt;wsp:rsid wsp:val=&quot;008038BC&quot;/&gt;&lt;wsp:rsid wsp:val=&quot;0081351E&quot;/&gt;&lt;wsp:rsid wsp:val=&quot;00842133&quot;/&gt;&lt;wsp:rsid wsp:val=&quot;00853250&quot;/&gt;&lt;wsp:rsid wsp:val=&quot;008533EE&quot;/&gt;&lt;wsp:rsid wsp:val=&quot;008869F0&quot;/&gt;&lt;wsp:rsid wsp:val=&quot;00891F55&quot;/&gt;&lt;wsp:rsid wsp:val=&quot;008A1A49&quot;/&gt;&lt;wsp:rsid wsp:val=&quot;008C0D75&quot;/&gt;&lt;wsp:rsid wsp:val=&quot;008C0EE6&quot;/&gt;&lt;wsp:rsid wsp:val=&quot;008D7A02&quot;/&gt;&lt;wsp:rsid wsp:val=&quot;008E2629&quot;/&gt;&lt;wsp:rsid wsp:val=&quot;00901CDF&quot;/&gt;&lt;wsp:rsid wsp:val=&quot;00906E72&quot;/&gt;&lt;wsp:rsid wsp:val=&quot;00936388&quot;/&gt;&lt;wsp:rsid wsp:val=&quot;00950E9A&quot;/&gt;&lt;wsp:rsid wsp:val=&quot;009611D4&quot;/&gt;&lt;wsp:rsid wsp:val=&quot;00973E08&quot;/&gt;&lt;wsp:rsid wsp:val=&quot;00985B8D&quot;/&gt;&lt;wsp:rsid wsp:val=&quot;009C1638&quot;/&gt;&lt;wsp:rsid wsp:val=&quot;009D077F&quot;/&gt;&lt;wsp:rsid wsp:val=&quot;009E2920&quot;/&gt;&lt;wsp:rsid wsp:val=&quot;009E6654&quot;/&gt;&lt;wsp:rsid wsp:val=&quot;00A026FC&quot;/&gt;&lt;wsp:rsid wsp:val=&quot;00A06D7A&quot;/&gt;&lt;wsp:rsid wsp:val=&quot;00A2375C&quot;/&gt;&lt;wsp:rsid wsp:val=&quot;00A3675F&quot;/&gt;&lt;wsp:rsid wsp:val=&quot;00A45515&quot;/&gt;&lt;wsp:rsid wsp:val=&quot;00A51BE7&quot;/&gt;&lt;wsp:rsid wsp:val=&quot;00A53B14&quot;/&gt;&lt;wsp:rsid wsp:val=&quot;00A62C12&quot;/&gt;&lt;wsp:rsid wsp:val=&quot;00A64A58&quot;/&gt;&lt;wsp:rsid wsp:val=&quot;00A654D8&quot;/&gt;&lt;wsp:rsid wsp:val=&quot;00A81CF7&quot;/&gt;&lt;wsp:rsid wsp:val=&quot;00A861DB&quot;/&gt;&lt;wsp:rsid wsp:val=&quot;00A956D4&quot;/&gt;&lt;wsp:rsid wsp:val=&quot;00AB0E64&quot;/&gt;&lt;wsp:rsid wsp:val=&quot;00AF2326&quot;/&gt;&lt;wsp:rsid wsp:val=&quot;00AF76E0&quot;/&gt;&lt;wsp:rsid wsp:val=&quot;00B03AFB&quot;/&gt;&lt;wsp:rsid wsp:val=&quot;00B136B1&quot;/&gt;&lt;wsp:rsid wsp:val=&quot;00B13FFB&quot;/&gt;&lt;wsp:rsid wsp:val=&quot;00B145CA&quot;/&gt;&lt;wsp:rsid wsp:val=&quot;00B2509D&quot;/&gt;&lt;wsp:rsid wsp:val=&quot;00B254F8&quot;/&gt;&lt;wsp:rsid wsp:val=&quot;00B27C5C&quot;/&gt;&lt;wsp:rsid wsp:val=&quot;00B32B7A&quot;/&gt;&lt;wsp:rsid wsp:val=&quot;00B52532&quot;/&gt;&lt;wsp:rsid wsp:val=&quot;00B87726&quot;/&gt;&lt;wsp:rsid wsp:val=&quot;00B97606&quot;/&gt;&lt;wsp:rsid wsp:val=&quot;00BA0E00&quot;/&gt;&lt;wsp:rsid wsp:val=&quot;00BA132A&quot;/&gt;&lt;wsp:rsid wsp:val=&quot;00BA6E40&quot;/&gt;&lt;wsp:rsid wsp:val=&quot;00BB0471&quot;/&gt;&lt;wsp:rsid wsp:val=&quot;00BB3FA8&quot;/&gt;&lt;wsp:rsid wsp:val=&quot;00BB5876&quot;/&gt;&lt;wsp:rsid wsp:val=&quot;00BD14F8&quot;/&gt;&lt;wsp:rsid wsp:val=&quot;00BD2679&quot;/&gt;&lt;wsp:rsid wsp:val=&quot;00BE57ED&quot;/&gt;&lt;wsp:rsid wsp:val=&quot;00BF2401&quot;/&gt;&lt;wsp:rsid wsp:val=&quot;00C16580&quot;/&gt;&lt;wsp:rsid wsp:val=&quot;00C27D80&quot;/&gt;&lt;wsp:rsid wsp:val=&quot;00C27E4A&quot;/&gt;&lt;wsp:rsid wsp:val=&quot;00C450F5&quot;/&gt;&lt;wsp:rsid wsp:val=&quot;00C45FA5&quot;/&gt;&lt;wsp:rsid wsp:val=&quot;00C57F55&quot;/&gt;&lt;wsp:rsid wsp:val=&quot;00C754BA&quot;/&gt;&lt;wsp:rsid wsp:val=&quot;00C85E61&quot;/&gt;&lt;wsp:rsid wsp:val=&quot;00C913BC&quot;/&gt;&lt;wsp:rsid wsp:val=&quot;00C91FE0&quot;/&gt;&lt;wsp:rsid wsp:val=&quot;00C9460C&quot;/&gt;&lt;wsp:rsid wsp:val=&quot;00CA309D&quot;/&gt;&lt;wsp:rsid wsp:val=&quot;00CA4068&quot;/&gt;&lt;wsp:rsid wsp:val=&quot;00CD101F&quot;/&gt;&lt;wsp:rsid wsp:val=&quot;00D05047&quot;/&gt;&lt;wsp:rsid wsp:val=&quot;00D15BA1&quot;/&gt;&lt;wsp:rsid wsp:val=&quot;00D2499D&quot;/&gt;&lt;wsp:rsid wsp:val=&quot;00D32D3D&quot;/&gt;&lt;wsp:rsid wsp:val=&quot;00D45F84&quot;/&gt;&lt;wsp:rsid wsp:val=&quot;00D4741C&quot;/&gt;&lt;wsp:rsid wsp:val=&quot;00D65285&quot;/&gt;&lt;wsp:rsid wsp:val=&quot;00D7607B&quot;/&gt;&lt;wsp:rsid wsp:val=&quot;00D845EC&quot;/&gt;&lt;wsp:rsid wsp:val=&quot;00D859BB&quot;/&gt;&lt;wsp:rsid wsp:val=&quot;00D938DB&quot;/&gt;&lt;wsp:rsid wsp:val=&quot;00D96B56&quot;/&gt;&lt;wsp:rsid wsp:val=&quot;00DA2BA5&quot;/&gt;&lt;wsp:rsid wsp:val=&quot;00DB3DA8&quot;/&gt;&lt;wsp:rsid wsp:val=&quot;00DD3C31&quot;/&gt;&lt;wsp:rsid wsp:val=&quot;00E04B0F&quot;/&gt;&lt;wsp:rsid wsp:val=&quot;00E0675A&quot;/&gt;&lt;wsp:rsid wsp:val=&quot;00E06A87&quot;/&gt;&lt;wsp:rsid wsp:val=&quot;00E0725A&quot;/&gt;&lt;wsp:rsid wsp:val=&quot;00E13E8F&quot;/&gt;&lt;wsp:rsid wsp:val=&quot;00E14059&quot;/&gt;&lt;wsp:rsid wsp:val=&quot;00E20AF2&quot;/&gt;&lt;wsp:rsid wsp:val=&quot;00E30513&quot;/&gt;&lt;wsp:rsid wsp:val=&quot;00E35ED9&quot;/&gt;&lt;wsp:rsid wsp:val=&quot;00E5393E&quot;/&gt;&lt;wsp:rsid wsp:val=&quot;00E610D3&quot;/&gt;&lt;wsp:rsid wsp:val=&quot;00E617C3&quot;/&gt;&lt;wsp:rsid wsp:val=&quot;00E758F1&quot;/&gt;&lt;wsp:rsid wsp:val=&quot;00E9213D&quot;/&gt;&lt;wsp:rsid wsp:val=&quot;00E947B0&quot;/&gt;&lt;wsp:rsid wsp:val=&quot;00EA1529&quot;/&gt;&lt;wsp:rsid wsp:val=&quot;00EB1051&quot;/&gt;&lt;wsp:rsid wsp:val=&quot;00EB698E&quot;/&gt;&lt;wsp:rsid wsp:val=&quot;00EE3BC1&quot;/&gt;&lt;wsp:rsid wsp:val=&quot;00EF21AD&quot;/&gt;&lt;wsp:rsid wsp:val=&quot;00F02A9F&quot;/&gt;&lt;wsp:rsid wsp:val=&quot;00F07EBF&quot;/&gt;&lt;wsp:rsid wsp:val=&quot;00F45F62&quot;/&gt;&lt;wsp:rsid wsp:val=&quot;00F918C0&quot;/&gt;&lt;wsp:rsid wsp:val=&quot;00F94099&quot;/&gt;&lt;wsp:rsid wsp:val=&quot;00FB5C9E&quot;/&gt;&lt;wsp:rsid wsp:val=&quot;00FB6F3A&quot;/&gt;&lt;wsp:rsid wsp:val=&quot;00FC5717&quot;/&gt;&lt;wsp:rsid wsp:val=&quot;00FD6A91&quot;/&gt;&lt;wsp:rsid wsp:val=&quot;00FE506C&quot;/&gt;&lt;/wsp:rsids&gt;&lt;/w:docPr&gt;&lt;w:body&gt;&lt;wx:sect&gt;&lt;w:p wsp:rsidR=&quot;00000000&quot; wsp:rsidRDefault=&quot;008D7A02&quot; wsp:rsidP=&quot;008D7A02&quot;&gt;&lt;m:oMathPara&gt;&lt;m:oMath&gt;&lt;m:r&gt;&lt;w:rPr&gt;&lt;w:rFonts w:ascii=&quot;Cambria Math&quot; w:h-ansi=&quot;Cambria Math&quot;/&gt;&lt;wx:font wx:val=&quot;Cambria Math&quot;/&gt;&lt;w:i/&gt;&lt;w:sz w:val=&quot;32&quot;/&gt;&lt;w:sz-cs w:val=&quot;32&quot;/&gt;&lt;/w:rPr&gt;&lt;m:t&gt;d&lt;/m:t&gt;&lt;/m:r&gt;&lt;m:r&gt;&lt;w:rPr&gt;&lt;w:rFonts w:ascii=&quot;Cambria Math&quot; w:h-ansi=&quot;Times New Roman&quot;/&gt;&lt;wx:font wx:val=&quot;Cambria Math&quot;/&gt;&lt;w:i/&gt;&lt;w:sz w:val=&quot;32&quot;/&gt;&lt;w:sz-cs w:val=&quot;32&quot;/&gt;&lt;/w:rPr&gt;&lt;m:t&gt;=&lt;/m:t&gt;&lt;/m:r&gt;&lt;m:rad&gt;&lt;m:radPr&gt;&lt;m:degHide m:val=&quot;1&quot;/&gt;&lt;m:ctrlPr&gt;&lt;w:rPr&gt;&lt;w:rFonts w:ascii=&quot;Cambria Math&quot; w:h-ansi=&quot;Cambria Math&quot;/&gt;&lt;wx:font wx:val=&quot;Cambria Math&quot;/&gt;&lt;w:i/&gt;&lt;w:sz w:val=&quot;32&quot;/&gt;&lt;w:sz-cs w:val=&quot;32&quot;/&gt;&lt;/w:rPr&gt;&lt;/m:ctrlPr&gt;&lt;/m:radPr&gt;&lt;m:deg/&gt;&lt;m:e&gt;&lt;m:f&gt;&lt;m:fPr&gt;&lt;m:ctrlPr&gt;&lt;w:rPr&gt;&lt;w:rFonts w:ascii=&quot;Cambria Math&quot; w:h-ansi=&quot;Cambria Math&quot;/&gt;&lt;wx:font wx:val=&quot;Cambria Math&quot;/&gt;&lt;w:i/&gt;&lt;w:sz w:val=&quot;32&quot;/&gt;&lt;w:sz-cs w:val=&quot;32&quot;/&gt;&lt;/w:rPr&gt;&lt;/m:ctrlPr&gt;&lt;/m:fPr&gt;&lt;m:num&gt;&lt;m:sSub&gt;&lt;m:sSubPr&gt;&lt;m:ctrlPr&gt;&lt;w:rPr&gt;&lt;w:rFonts w:ascii=&quot;Cambria Math&quot; w:h-ansi=&quot;Cambria Math&quot;/&gt;&lt;wx:font wx:val=&quot;Cambria Math&quot;/&gt;&lt;w:i/&gt;&lt;w:sz w:val=&quot;32&quot;/&gt;&lt;w:sz-cs w:val=&quot;32&quot;/&gt;&lt;/w:rPr&gt;&lt;/m:ctrlPr&gt;&lt;/m:sSubPr&gt;&lt;m:e&gt;&lt;m:r&gt;&lt;w:rPr&gt;&lt;w:rFonts w:ascii=&quot;Cambria Math&quot; w:h-ansi=&quot;Times New Roman&quot;/&gt;&lt;wx:font wx:val=&quot;Cambria Math&quot;/&gt;&lt;w:i/&gt;&lt;w:sz w:val=&quot;32&quot;/&gt;&lt;w:sz-cs w:val=&quot;32&quot;/&gt;&lt;/w:rPr&gt;&lt;m:t&gt;4&lt;/m:t&gt;&lt;/m:r&gt;&lt;m:r&gt;&lt;w:rPr&gt;&lt;w:rFonts w:ascii=&quot;Cambria Math&quot; w:h-ansi=&quot;Times New Roman&quot;/&gt;&lt;wx:font wx:val=&quot;Times New Roman&quot;/&gt;&lt;w:i/&gt;&lt;w:sz w:val=&quot;32&quot;/&gt;&lt;w:sz-cs w:val=&quot;32&quot;/&gt;&lt;/w:rPr&gt;&lt;m:t&gt;в€™&lt;/m:t&gt;&lt;/m:r&gt;&lt;m:r&gt;&lt;w:rPr&gt;&lt;w:rFonts w:ascii=&quot;Cambria Math&quot; w:h-ansi=&quot;Cambria Math&quot;/&gt;&lt;wx:font wx:val=&quot;Cambria Math&quot;/&gt;&lt;w:i/&gt;&lt;w:sz w:val=&quot;32&quot;/&gt;&lt;w:sz-cs w:val=&quot;32&quot;/&gt;&lt;/w:rPr&gt;&lt;m:t&gt;Q&lt;/m:t&gt;&lt;/m:r&gt;&lt;/m:e&gt;&lt;m:sub&gt;&lt;m:r&gt;&lt;w:rPr&gt;&lt;w:rFonts w:ascii=&quot;Cambria Math&quot; w:h-ansi=&quot;Times New Roman&quot;/&gt;&lt;wx:font wx:val=&quot;Times New Roman&quot;/&gt;&lt;w:i/&gt;&lt;w:sz w:val=&quot;32&quot;/&gt;&lt;w:sz-cs w:val=&quot;32&quot;/&gt;&lt;/w:rPr&gt;&lt;m:t&gt;РЅС‚&lt;/m:t&gt;&lt;/m:r&gt;&lt;/m:sub&gt;&lt;/m:sSub&gt;&lt;/m:num&gt;&lt;m:den&gt;&lt;m:r&gt;&lt;w:rPr&gt;&lt;w:rFonts w:ascii=&quot;Cambria Math&quot; w:h-ansi=&quot;Cambria Math&quot;/&gt;&lt;wx:font wx:val=&quot;Cambria Math&quot;/&gt;&lt;w:i/&gt;&lt;w:sz w:val=&quot;32&quot;/&gt;&lt;w:sz-cs w:val=&quot;32&quot;/&gt;&lt;/w:rPr&gt;&lt;m:t&gt;hв€™П…&lt;/m:t&gt;&lt;/m:r&gt;&lt;/m:den&gt;&lt;/m:f&gt;&lt;/m:e&gt;&lt;/m:ra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4" o:title="" chromakey="white"/>
                </v:shape>
              </w:pict>
            </w:r>
            <w:r w:rsidRPr="0049520D">
              <w:rPr>
                <w:rFonts w:ascii="Times New Roman" w:hAnsi="Times New Roman"/>
                <w:sz w:val="32"/>
                <w:szCs w:val="32"/>
              </w:rPr>
              <w:instrText xml:space="preserve"> </w:instrText>
            </w:r>
            <w:r w:rsidRPr="0049520D">
              <w:rPr>
                <w:rFonts w:ascii="Times New Roman" w:hAnsi="Times New Roman"/>
                <w:sz w:val="32"/>
                <w:szCs w:val="32"/>
              </w:rPr>
              <w:fldChar w:fldCharType="separate"/>
            </w:r>
            <w:r w:rsidRPr="0049520D">
              <w:rPr>
                <w:position w:val="-26"/>
              </w:rPr>
              <w:pict>
                <v:shape id="_x0000_i1072" type="#_x0000_t75" style="width:1in;height:39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stylePaneFormatFilter w:val=&quot;3F01&quot;/&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7967&quot;/&gt;&lt;wsp:rsid wsp:val=&quot;000029D6&quot;/&gt;&lt;wsp:rsid wsp:val=&quot;00002C4D&quot;/&gt;&lt;wsp:rsid wsp:val=&quot;00017571&quot;/&gt;&lt;wsp:rsid wsp:val=&quot;00027105&quot;/&gt;&lt;wsp:rsid wsp:val=&quot;00033732&quot;/&gt;&lt;wsp:rsid wsp:val=&quot;00033F33&quot;/&gt;&lt;wsp:rsid wsp:val=&quot;000474BF&quot;/&gt;&lt;wsp:rsid wsp:val=&quot;00051CF3&quot;/&gt;&lt;wsp:rsid wsp:val=&quot;00060869&quot;/&gt;&lt;wsp:rsid wsp:val=&quot;000625C0&quot;/&gt;&lt;wsp:rsid wsp:val=&quot;00073578&quot;/&gt;&lt;wsp:rsid wsp:val=&quot;0007381A&quot;/&gt;&lt;wsp:rsid wsp:val=&quot;00076D95&quot;/&gt;&lt;wsp:rsid wsp:val=&quot;00080AC8&quot;/&gt;&lt;wsp:rsid wsp:val=&quot;00085754&quot;/&gt;&lt;wsp:rsid wsp:val=&quot;00086DEE&quot;/&gt;&lt;wsp:rsid wsp:val=&quot;00090228&quot;/&gt;&lt;wsp:rsid wsp:val=&quot;00094FC2&quot;/&gt;&lt;wsp:rsid wsp:val=&quot;000A0A94&quot;/&gt;&lt;wsp:rsid wsp:val=&quot;000B1DCA&quot;/&gt;&lt;wsp:rsid wsp:val=&quot;000B69E2&quot;/&gt;&lt;wsp:rsid wsp:val=&quot;000D4124&quot;/&gt;&lt;wsp:rsid wsp:val=&quot;000D6D2E&quot;/&gt;&lt;wsp:rsid wsp:val=&quot;000E0B24&quot;/&gt;&lt;wsp:rsid wsp:val=&quot;000E587C&quot;/&gt;&lt;wsp:rsid wsp:val=&quot;0015407B&quot;/&gt;&lt;wsp:rsid wsp:val=&quot;001556AA&quot;/&gt;&lt;wsp:rsid wsp:val=&quot;00173065&quot;/&gt;&lt;wsp:rsid wsp:val=&quot;00177F55&quot;/&gt;&lt;wsp:rsid wsp:val=&quot;00181CB6&quot;/&gt;&lt;wsp:rsid wsp:val=&quot;00195939&quot;/&gt;&lt;wsp:rsid wsp:val=&quot;001A0271&quot;/&gt;&lt;wsp:rsid wsp:val=&quot;001A3F32&quot;/&gt;&lt;wsp:rsid wsp:val=&quot;001A4AE0&quot;/&gt;&lt;wsp:rsid wsp:val=&quot;001B3810&quot;/&gt;&lt;wsp:rsid wsp:val=&quot;001B5BDD&quot;/&gt;&lt;wsp:rsid wsp:val=&quot;001C7C77&quot;/&gt;&lt;wsp:rsid wsp:val=&quot;001D6FF2&quot;/&gt;&lt;wsp:rsid wsp:val=&quot;001E08B2&quot;/&gt;&lt;wsp:rsid wsp:val=&quot;001E0A17&quot;/&gt;&lt;wsp:rsid wsp:val=&quot;002040FD&quot;/&gt;&lt;wsp:rsid wsp:val=&quot;00205FE0&quot;/&gt;&lt;wsp:rsid wsp:val=&quot;00206D1B&quot;/&gt;&lt;wsp:rsid wsp:val=&quot;0021372E&quot;/&gt;&lt;wsp:rsid wsp:val=&quot;002155CA&quot;/&gt;&lt;wsp:rsid wsp:val=&quot;00230FA3&quot;/&gt;&lt;wsp:rsid wsp:val=&quot;00242A24&quot;/&gt;&lt;wsp:rsid wsp:val=&quot;00246F22&quot;/&gt;&lt;wsp:rsid wsp:val=&quot;00251DB5&quot;/&gt;&lt;wsp:rsid wsp:val=&quot;00255836&quot;/&gt;&lt;wsp:rsid wsp:val=&quot;00273425&quot;/&gt;&lt;wsp:rsid wsp:val=&quot;00280B08&quot;/&gt;&lt;wsp:rsid wsp:val=&quot;00283806&quot;/&gt;&lt;wsp:rsid wsp:val=&quot;00287A81&quot;/&gt;&lt;wsp:rsid wsp:val=&quot;00293113&quot;/&gt;&lt;wsp:rsid wsp:val=&quot;002A2466&quot;/&gt;&lt;wsp:rsid wsp:val=&quot;002A5C24&quot;/&gt;&lt;wsp:rsid wsp:val=&quot;002B46DF&quot;/&gt;&lt;wsp:rsid wsp:val=&quot;002B5456&quot;/&gt;&lt;wsp:rsid wsp:val=&quot;002E407E&quot;/&gt;&lt;wsp:rsid wsp:val=&quot;00306714&quot;/&gt;&lt;wsp:rsid wsp:val=&quot;0036029F&quot;/&gt;&lt;wsp:rsid wsp:val=&quot;00363F07&quot;/&gt;&lt;wsp:rsid wsp:val=&quot;003644EE&quot;/&gt;&lt;wsp:rsid wsp:val=&quot;00372256&quot;/&gt;&lt;wsp:rsid wsp:val=&quot;00373D04&quot;/&gt;&lt;wsp:rsid wsp:val=&quot;00381C9D&quot;/&gt;&lt;wsp:rsid wsp:val=&quot;00381D49&quot;/&gt;&lt;wsp:rsid wsp:val=&quot;003874E0&quot;/&gt;&lt;wsp:rsid wsp:val=&quot;003963DE&quot;/&gt;&lt;wsp:rsid wsp:val=&quot;003B41A7&quot;/&gt;&lt;wsp:rsid wsp:val=&quot;003C472E&quot;/&gt;&lt;wsp:rsid wsp:val=&quot;003D0D3C&quot;/&gt;&lt;wsp:rsid wsp:val=&quot;003D1F8C&quot;/&gt;&lt;wsp:rsid wsp:val=&quot;00405D96&quot;/&gt;&lt;wsp:rsid wsp:val=&quot;00406458&quot;/&gt;&lt;wsp:rsid wsp:val=&quot;00411DF4&quot;/&gt;&lt;wsp:rsid wsp:val=&quot;00414304&quot;/&gt;&lt;wsp:rsid wsp:val=&quot;00420762&quot;/&gt;&lt;wsp:rsid wsp:val=&quot;00451827&quot;/&gt;&lt;wsp:rsid wsp:val=&quot;00467F24&quot;/&gt;&lt;wsp:rsid wsp:val=&quot;00475886&quot;/&gt;&lt;wsp:rsid wsp:val=&quot;0048362D&quot;/&gt;&lt;wsp:rsid wsp:val=&quot;0049520D&quot;/&gt;&lt;wsp:rsid wsp:val=&quot;004A21E0&quot;/&gt;&lt;wsp:rsid wsp:val=&quot;004A722A&quot;/&gt;&lt;wsp:rsid wsp:val=&quot;004D4ACD&quot;/&gt;&lt;wsp:rsid wsp:val=&quot;00510687&quot;/&gt;&lt;wsp:rsid wsp:val=&quot;00537744&quot;/&gt;&lt;wsp:rsid wsp:val=&quot;005402BE&quot;/&gt;&lt;wsp:rsid wsp:val=&quot;0057003C&quot;/&gt;&lt;wsp:rsid wsp:val=&quot;00577FF7&quot;/&gt;&lt;wsp:rsid wsp:val=&quot;00592609&quot;/&gt;&lt;wsp:rsid wsp:val=&quot;005B0060&quot;/&gt;&lt;wsp:rsid wsp:val=&quot;005D634F&quot;/&gt;&lt;wsp:rsid wsp:val=&quot;005E0BB9&quot;/&gt;&lt;wsp:rsid wsp:val=&quot;005E7967&quot;/&gt;&lt;wsp:rsid wsp:val=&quot;006003FA&quot;/&gt;&lt;wsp:rsid wsp:val=&quot;00613EE0&quot;/&gt;&lt;wsp:rsid wsp:val=&quot;0061571C&quot;/&gt;&lt;wsp:rsid wsp:val=&quot;006230FC&quot;/&gt;&lt;wsp:rsid wsp:val=&quot;0063638F&quot;/&gt;&lt;wsp:rsid wsp:val=&quot;00640E53&quot;/&gt;&lt;wsp:rsid wsp:val=&quot;006678CB&quot;/&gt;&lt;wsp:rsid wsp:val=&quot;006928ED&quot;/&gt;&lt;wsp:rsid wsp:val=&quot;006A3994&quot;/&gt;&lt;wsp:rsid wsp:val=&quot;006B2D90&quot;/&gt;&lt;wsp:rsid wsp:val=&quot;006B345C&quot;/&gt;&lt;wsp:rsid wsp:val=&quot;006B6E40&quot;/&gt;&lt;wsp:rsid wsp:val=&quot;006C626F&quot;/&gt;&lt;wsp:rsid wsp:val=&quot;006E19E2&quot;/&gt;&lt;wsp:rsid wsp:val=&quot;00705012&quot;/&gt;&lt;wsp:rsid wsp:val=&quot;00715F3C&quot;/&gt;&lt;wsp:rsid wsp:val=&quot;00724CB8&quot;/&gt;&lt;wsp:rsid wsp:val=&quot;007335C2&quot;/&gt;&lt;wsp:rsid wsp:val=&quot;00734329&quot;/&gt;&lt;wsp:rsid wsp:val=&quot;007620A1&quot;/&gt;&lt;wsp:rsid wsp:val=&quot;00772C38&quot;/&gt;&lt;wsp:rsid wsp:val=&quot;007947FA&quot;/&gt;&lt;wsp:rsid wsp:val=&quot;007C72DD&quot;/&gt;&lt;wsp:rsid wsp:val=&quot;007E7304&quot;/&gt;&lt;wsp:rsid wsp:val=&quot;008038BC&quot;/&gt;&lt;wsp:rsid wsp:val=&quot;0081351E&quot;/&gt;&lt;wsp:rsid wsp:val=&quot;00842133&quot;/&gt;&lt;wsp:rsid wsp:val=&quot;00853250&quot;/&gt;&lt;wsp:rsid wsp:val=&quot;008533EE&quot;/&gt;&lt;wsp:rsid wsp:val=&quot;008869F0&quot;/&gt;&lt;wsp:rsid wsp:val=&quot;00891F55&quot;/&gt;&lt;wsp:rsid wsp:val=&quot;008A1A49&quot;/&gt;&lt;wsp:rsid wsp:val=&quot;008C0D75&quot;/&gt;&lt;wsp:rsid wsp:val=&quot;008C0EE6&quot;/&gt;&lt;wsp:rsid wsp:val=&quot;008D7A02&quot;/&gt;&lt;wsp:rsid wsp:val=&quot;008E2629&quot;/&gt;&lt;wsp:rsid wsp:val=&quot;00901CDF&quot;/&gt;&lt;wsp:rsid wsp:val=&quot;00906E72&quot;/&gt;&lt;wsp:rsid wsp:val=&quot;00936388&quot;/&gt;&lt;wsp:rsid wsp:val=&quot;00950E9A&quot;/&gt;&lt;wsp:rsid wsp:val=&quot;009611D4&quot;/&gt;&lt;wsp:rsid wsp:val=&quot;00973E08&quot;/&gt;&lt;wsp:rsid wsp:val=&quot;00985B8D&quot;/&gt;&lt;wsp:rsid wsp:val=&quot;009C1638&quot;/&gt;&lt;wsp:rsid wsp:val=&quot;009D077F&quot;/&gt;&lt;wsp:rsid wsp:val=&quot;009E2920&quot;/&gt;&lt;wsp:rsid wsp:val=&quot;009E6654&quot;/&gt;&lt;wsp:rsid wsp:val=&quot;00A026FC&quot;/&gt;&lt;wsp:rsid wsp:val=&quot;00A06D7A&quot;/&gt;&lt;wsp:rsid wsp:val=&quot;00A2375C&quot;/&gt;&lt;wsp:rsid wsp:val=&quot;00A3675F&quot;/&gt;&lt;wsp:rsid wsp:val=&quot;00A45515&quot;/&gt;&lt;wsp:rsid wsp:val=&quot;00A51BE7&quot;/&gt;&lt;wsp:rsid wsp:val=&quot;00A53B14&quot;/&gt;&lt;wsp:rsid wsp:val=&quot;00A62C12&quot;/&gt;&lt;wsp:rsid wsp:val=&quot;00A64A58&quot;/&gt;&lt;wsp:rsid wsp:val=&quot;00A654D8&quot;/&gt;&lt;wsp:rsid wsp:val=&quot;00A81CF7&quot;/&gt;&lt;wsp:rsid wsp:val=&quot;00A861DB&quot;/&gt;&lt;wsp:rsid wsp:val=&quot;00A956D4&quot;/&gt;&lt;wsp:rsid wsp:val=&quot;00AB0E64&quot;/&gt;&lt;wsp:rsid wsp:val=&quot;00AF2326&quot;/&gt;&lt;wsp:rsid wsp:val=&quot;00AF76E0&quot;/&gt;&lt;wsp:rsid wsp:val=&quot;00B03AFB&quot;/&gt;&lt;wsp:rsid wsp:val=&quot;00B136B1&quot;/&gt;&lt;wsp:rsid wsp:val=&quot;00B13FFB&quot;/&gt;&lt;wsp:rsid wsp:val=&quot;00B145CA&quot;/&gt;&lt;wsp:rsid wsp:val=&quot;00B2509D&quot;/&gt;&lt;wsp:rsid wsp:val=&quot;00B254F8&quot;/&gt;&lt;wsp:rsid wsp:val=&quot;00B27C5C&quot;/&gt;&lt;wsp:rsid wsp:val=&quot;00B32B7A&quot;/&gt;&lt;wsp:rsid wsp:val=&quot;00B52532&quot;/&gt;&lt;wsp:rsid wsp:val=&quot;00B87726&quot;/&gt;&lt;wsp:rsid wsp:val=&quot;00B97606&quot;/&gt;&lt;wsp:rsid wsp:val=&quot;00BA0E00&quot;/&gt;&lt;wsp:rsid wsp:val=&quot;00BA132A&quot;/&gt;&lt;wsp:rsid wsp:val=&quot;00BA6E40&quot;/&gt;&lt;wsp:rsid wsp:val=&quot;00BB0471&quot;/&gt;&lt;wsp:rsid wsp:val=&quot;00BB3FA8&quot;/&gt;&lt;wsp:rsid wsp:val=&quot;00BB5876&quot;/&gt;&lt;wsp:rsid wsp:val=&quot;00BD14F8&quot;/&gt;&lt;wsp:rsid wsp:val=&quot;00BD2679&quot;/&gt;&lt;wsp:rsid wsp:val=&quot;00BE57ED&quot;/&gt;&lt;wsp:rsid wsp:val=&quot;00BF2401&quot;/&gt;&lt;wsp:rsid wsp:val=&quot;00C16580&quot;/&gt;&lt;wsp:rsid wsp:val=&quot;00C27D80&quot;/&gt;&lt;wsp:rsid wsp:val=&quot;00C27E4A&quot;/&gt;&lt;wsp:rsid wsp:val=&quot;00C450F5&quot;/&gt;&lt;wsp:rsid wsp:val=&quot;00C45FA5&quot;/&gt;&lt;wsp:rsid wsp:val=&quot;00C57F55&quot;/&gt;&lt;wsp:rsid wsp:val=&quot;00C754BA&quot;/&gt;&lt;wsp:rsid wsp:val=&quot;00C85E61&quot;/&gt;&lt;wsp:rsid wsp:val=&quot;00C913BC&quot;/&gt;&lt;wsp:rsid wsp:val=&quot;00C91FE0&quot;/&gt;&lt;wsp:rsid wsp:val=&quot;00C9460C&quot;/&gt;&lt;wsp:rsid wsp:val=&quot;00CA309D&quot;/&gt;&lt;wsp:rsid wsp:val=&quot;00CA4068&quot;/&gt;&lt;wsp:rsid wsp:val=&quot;00CD101F&quot;/&gt;&lt;wsp:rsid wsp:val=&quot;00D05047&quot;/&gt;&lt;wsp:rsid wsp:val=&quot;00D15BA1&quot;/&gt;&lt;wsp:rsid wsp:val=&quot;00D2499D&quot;/&gt;&lt;wsp:rsid wsp:val=&quot;00D32D3D&quot;/&gt;&lt;wsp:rsid wsp:val=&quot;00D45F84&quot;/&gt;&lt;wsp:rsid wsp:val=&quot;00D4741C&quot;/&gt;&lt;wsp:rsid wsp:val=&quot;00D65285&quot;/&gt;&lt;wsp:rsid wsp:val=&quot;00D7607B&quot;/&gt;&lt;wsp:rsid wsp:val=&quot;00D845EC&quot;/&gt;&lt;wsp:rsid wsp:val=&quot;00D859BB&quot;/&gt;&lt;wsp:rsid wsp:val=&quot;00D938DB&quot;/&gt;&lt;wsp:rsid wsp:val=&quot;00D96B56&quot;/&gt;&lt;wsp:rsid wsp:val=&quot;00DA2BA5&quot;/&gt;&lt;wsp:rsid wsp:val=&quot;00DB3DA8&quot;/&gt;&lt;wsp:rsid wsp:val=&quot;00DD3C31&quot;/&gt;&lt;wsp:rsid wsp:val=&quot;00E04B0F&quot;/&gt;&lt;wsp:rsid wsp:val=&quot;00E0675A&quot;/&gt;&lt;wsp:rsid wsp:val=&quot;00E06A87&quot;/&gt;&lt;wsp:rsid wsp:val=&quot;00E0725A&quot;/&gt;&lt;wsp:rsid wsp:val=&quot;00E13E8F&quot;/&gt;&lt;wsp:rsid wsp:val=&quot;00E14059&quot;/&gt;&lt;wsp:rsid wsp:val=&quot;00E20AF2&quot;/&gt;&lt;wsp:rsid wsp:val=&quot;00E30513&quot;/&gt;&lt;wsp:rsid wsp:val=&quot;00E35ED9&quot;/&gt;&lt;wsp:rsid wsp:val=&quot;00E5393E&quot;/&gt;&lt;wsp:rsid wsp:val=&quot;00E610D3&quot;/&gt;&lt;wsp:rsid wsp:val=&quot;00E617C3&quot;/&gt;&lt;wsp:rsid wsp:val=&quot;00E758F1&quot;/&gt;&lt;wsp:rsid wsp:val=&quot;00E9213D&quot;/&gt;&lt;wsp:rsid wsp:val=&quot;00E947B0&quot;/&gt;&lt;wsp:rsid wsp:val=&quot;00EA1529&quot;/&gt;&lt;wsp:rsid wsp:val=&quot;00EB1051&quot;/&gt;&lt;wsp:rsid wsp:val=&quot;00EB698E&quot;/&gt;&lt;wsp:rsid wsp:val=&quot;00EE3BC1&quot;/&gt;&lt;wsp:rsid wsp:val=&quot;00EF21AD&quot;/&gt;&lt;wsp:rsid wsp:val=&quot;00F02A9F&quot;/&gt;&lt;wsp:rsid wsp:val=&quot;00F07EBF&quot;/&gt;&lt;wsp:rsid wsp:val=&quot;00F45F62&quot;/&gt;&lt;wsp:rsid wsp:val=&quot;00F918C0&quot;/&gt;&lt;wsp:rsid wsp:val=&quot;00F94099&quot;/&gt;&lt;wsp:rsid wsp:val=&quot;00FB5C9E&quot;/&gt;&lt;wsp:rsid wsp:val=&quot;00FB6F3A&quot;/&gt;&lt;wsp:rsid wsp:val=&quot;00FC5717&quot;/&gt;&lt;wsp:rsid wsp:val=&quot;00FD6A91&quot;/&gt;&lt;wsp:rsid wsp:val=&quot;00FE506C&quot;/&gt;&lt;/wsp:rsids&gt;&lt;/w:docPr&gt;&lt;w:body&gt;&lt;wx:sect&gt;&lt;w:p wsp:rsidR=&quot;00000000&quot; wsp:rsidRDefault=&quot;008D7A02&quot; wsp:rsidP=&quot;008D7A02&quot;&gt;&lt;m:oMathPara&gt;&lt;m:oMath&gt;&lt;m:r&gt;&lt;w:rPr&gt;&lt;w:rFonts w:ascii=&quot;Cambria Math&quot; w:h-ansi=&quot;Cambria Math&quot;/&gt;&lt;wx:font wx:val=&quot;Cambria Math&quot;/&gt;&lt;w:i/&gt;&lt;w:sz w:val=&quot;32&quot;/&gt;&lt;w:sz-cs w:val=&quot;32&quot;/&gt;&lt;/w:rPr&gt;&lt;m:t&gt;d&lt;/m:t&gt;&lt;/m:r&gt;&lt;m:r&gt;&lt;w:rPr&gt;&lt;w:rFonts w:ascii=&quot;Cambria Math&quot; w:h-ansi=&quot;Times New Roman&quot;/&gt;&lt;wx:font wx:val=&quot;Cambria Math&quot;/&gt;&lt;w:i/&gt;&lt;w:sz w:val=&quot;32&quot;/&gt;&lt;w:sz-cs w:val=&quot;32&quot;/&gt;&lt;/w:rPr&gt;&lt;m:t&gt;=&lt;/m:t&gt;&lt;/m:r&gt;&lt;m:rad&gt;&lt;m:radPr&gt;&lt;m:degHide m:val=&quot;1&quot;/&gt;&lt;m:ctrlPr&gt;&lt;w:rPr&gt;&lt;w:rFonts w:ascii=&quot;Cambria Math&quot; w:h-ansi=&quot;Cambria Math&quot;/&gt;&lt;wx:font wx:val=&quot;Cambria Math&quot;/&gt;&lt;w:i/&gt;&lt;w:sz w:val=&quot;32&quot;/&gt;&lt;w:sz-cs w:val=&quot;32&quot;/&gt;&lt;/w:rPr&gt;&lt;/m:ctrlPr&gt;&lt;/m:radPr&gt;&lt;m:deg/&gt;&lt;m:e&gt;&lt;m:f&gt;&lt;m:fPr&gt;&lt;m:ctrlPr&gt;&lt;w:rPr&gt;&lt;w:rFonts w:ascii=&quot;Cambria Math&quot; w:h-ansi=&quot;Cambria Math&quot;/&gt;&lt;wx:font wx:val=&quot;Cambria Math&quot;/&gt;&lt;w:i/&gt;&lt;w:sz w:val=&quot;32&quot;/&gt;&lt;w:sz-cs w:val=&quot;32&quot;/&gt;&lt;/w:rPr&gt;&lt;/m:ctrlPr&gt;&lt;/m:fPr&gt;&lt;m:num&gt;&lt;m:sSub&gt;&lt;m:sSubPr&gt;&lt;m:ctrlPr&gt;&lt;w:rPr&gt;&lt;w:rFonts w:ascii=&quot;Cambria Math&quot; w:h-ansi=&quot;Cambria Math&quot;/&gt;&lt;wx:font wx:val=&quot;Cambria Math&quot;/&gt;&lt;w:i/&gt;&lt;w:sz w:val=&quot;32&quot;/&gt;&lt;w:sz-cs w:val=&quot;32&quot;/&gt;&lt;/w:rPr&gt;&lt;/m:ctrlPr&gt;&lt;/m:sSubPr&gt;&lt;m:e&gt;&lt;m:r&gt;&lt;w:rPr&gt;&lt;w:rFonts w:ascii=&quot;Cambria Math&quot; w:h-ansi=&quot;Times New Roman&quot;/&gt;&lt;wx:font wx:val=&quot;Cambria Math&quot;/&gt;&lt;w:i/&gt;&lt;w:sz w:val=&quot;32&quot;/&gt;&lt;w:sz-cs w:val=&quot;32&quot;/&gt;&lt;/w:rPr&gt;&lt;m:t&gt;4&lt;/m:t&gt;&lt;/m:r&gt;&lt;m:r&gt;&lt;w:rPr&gt;&lt;w:rFonts w:ascii=&quot;Cambria Math&quot; w:h-ansi=&quot;Times New Roman&quot;/&gt;&lt;wx:font wx:val=&quot;Times New Roman&quot;/&gt;&lt;w:i/&gt;&lt;w:sz w:val=&quot;32&quot;/&gt;&lt;w:sz-cs w:val=&quot;32&quot;/&gt;&lt;/w:rPr&gt;&lt;m:t&gt;в€™&lt;/m:t&gt;&lt;/m:r&gt;&lt;m:r&gt;&lt;w:rPr&gt;&lt;w:rFonts w:ascii=&quot;Cambria Math&quot; w:h-ansi=&quot;Cambria Math&quot;/&gt;&lt;wx:font wx:val=&quot;Cambria Math&quot;/&gt;&lt;w:i/&gt;&lt;w:sz w:val=&quot;32&quot;/&gt;&lt;w:sz-cs w:val=&quot;32&quot;/&gt;&lt;/w:rPr&gt;&lt;m:t&gt;Q&lt;/m:t&gt;&lt;/m:r&gt;&lt;/m:e&gt;&lt;m:sub&gt;&lt;m:r&gt;&lt;w:rPr&gt;&lt;w:rFonts w:ascii=&quot;Cambria Math&quot; w:h-ansi=&quot;Times New Roman&quot;/&gt;&lt;wx:font wx:val=&quot;Times New Roman&quot;/&gt;&lt;w:i/&gt;&lt;w:sz w:val=&quot;32&quot;/&gt;&lt;w:sz-cs w:val=&quot;32&quot;/&gt;&lt;/w:rPr&gt;&lt;m:t&gt;РЅС‚&lt;/m:t&gt;&lt;/m:r&gt;&lt;/m:sub&gt;&lt;/m:sSub&gt;&lt;/m:num&gt;&lt;m:den&gt;&lt;m:r&gt;&lt;w:rPr&gt;&lt;w:rFonts w:ascii=&quot;Cambria Math&quot; w:h-ansi=&quot;Cambria Math&quot;/&gt;&lt;wx:font wx:val=&quot;Cambria Math&quot;/&gt;&lt;w:i/&gt;&lt;w:sz w:val=&quot;32&quot;/&gt;&lt;w:sz-cs w:val=&quot;32&quot;/&gt;&lt;/w:rPr&gt;&lt;m:t&gt;hв€™П…&lt;/m:t&gt;&lt;/m:r&gt;&lt;/m:den&gt;&lt;/m:f&gt;&lt;/m:e&gt;&lt;/m:ra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4" o:title="" chromakey="white"/>
                </v:shape>
              </w:pict>
            </w:r>
            <w:r w:rsidRPr="0049520D">
              <w:rPr>
                <w:rFonts w:ascii="Times New Roman" w:hAnsi="Times New Roman"/>
                <w:sz w:val="32"/>
                <w:szCs w:val="32"/>
              </w:rPr>
              <w:fldChar w:fldCharType="end"/>
            </w:r>
            <w:r w:rsidRPr="0049520D">
              <w:rPr>
                <w:rFonts w:ascii="Times New Roman" w:hAnsi="Times New Roman"/>
                <w:sz w:val="32"/>
                <w:szCs w:val="32"/>
              </w:rPr>
              <w:t>,</w:t>
            </w:r>
          </w:p>
        </w:tc>
        <w:tc>
          <w:tcPr>
            <w:tcW w:w="543" w:type="dxa"/>
          </w:tcPr>
          <w:p w:rsidR="00DF6FF5" w:rsidRPr="0049520D" w:rsidRDefault="00DF6FF5" w:rsidP="00B4580C">
            <w:pPr>
              <w:spacing w:after="90" w:line="360" w:lineRule="auto"/>
              <w:jc w:val="both"/>
              <w:rPr>
                <w:rFonts w:ascii="Times New Roman" w:hAnsi="Times New Roman"/>
                <w:sz w:val="28"/>
                <w:szCs w:val="28"/>
              </w:rPr>
            </w:pPr>
            <w:r w:rsidRPr="0049520D">
              <w:rPr>
                <w:rFonts w:ascii="Times New Roman" w:hAnsi="Times New Roman"/>
                <w:sz w:val="28"/>
                <w:szCs w:val="28"/>
              </w:rPr>
              <w:t>(9)</w:t>
            </w:r>
          </w:p>
        </w:tc>
      </w:tr>
    </w:tbl>
    <w:p w:rsidR="00DF6FF5" w:rsidRDefault="00DF6FF5" w:rsidP="00B4580C">
      <w:pPr>
        <w:spacing w:after="90" w:line="360" w:lineRule="auto"/>
        <w:ind w:firstLine="709"/>
        <w:jc w:val="both"/>
        <w:rPr>
          <w:rFonts w:ascii="Times New Roman" w:hAnsi="Times New Roman" w:cs="Times New Roman"/>
          <w:sz w:val="28"/>
          <w:szCs w:val="28"/>
        </w:rPr>
      </w:pPr>
      <w:r w:rsidRPr="009804F2">
        <w:rPr>
          <w:rFonts w:ascii="Times New Roman" w:hAnsi="Times New Roman" w:cs="Times New Roman"/>
          <w:sz w:val="28"/>
          <w:szCs w:val="28"/>
        </w:rPr>
        <w:t>Если установка имеет несколько продувочных котлов (</w:t>
      </w:r>
      <w:r>
        <w:rPr>
          <w:rFonts w:ascii="Times New Roman" w:hAnsi="Times New Roman" w:cs="Times New Roman"/>
          <w:sz w:val="28"/>
          <w:szCs w:val="28"/>
        </w:rPr>
        <w:t>или приемных труб</w:t>
      </w:r>
      <w:r w:rsidRPr="009804F2">
        <w:rPr>
          <w:rFonts w:ascii="Times New Roman" w:hAnsi="Times New Roman" w:cs="Times New Roman"/>
          <w:sz w:val="28"/>
          <w:szCs w:val="28"/>
        </w:rPr>
        <w:t>) при одном общем магистральном помётопроводе и помёт удаляется из этих котлов последовательно, то производительность такой установки будет равна:</w:t>
      </w:r>
    </w:p>
    <w:tbl>
      <w:tblPr>
        <w:tblW w:w="9606" w:type="dxa"/>
        <w:tblLayout w:type="fixed"/>
        <w:tblLook w:val="00A0"/>
      </w:tblPr>
      <w:tblGrid>
        <w:gridCol w:w="8789"/>
        <w:gridCol w:w="817"/>
      </w:tblGrid>
      <w:tr w:rsidR="00DF6FF5" w:rsidRPr="009804F2" w:rsidTr="00B4580C">
        <w:tc>
          <w:tcPr>
            <w:tcW w:w="8789" w:type="dxa"/>
          </w:tcPr>
          <w:p w:rsidR="00DF6FF5" w:rsidRPr="0049520D" w:rsidRDefault="00DF6FF5" w:rsidP="00B4580C">
            <w:pPr>
              <w:spacing w:after="90" w:line="360" w:lineRule="auto"/>
              <w:ind w:firstLine="709"/>
              <w:jc w:val="both"/>
              <w:rPr>
                <w:rFonts w:ascii="Times New Roman" w:hAnsi="Times New Roman"/>
                <w:sz w:val="28"/>
                <w:szCs w:val="28"/>
              </w:rPr>
            </w:pPr>
            <w:r w:rsidRPr="0049520D">
              <w:pict>
                <v:shape id="_x0000_i1073" type="#_x0000_t75" style="width:99.6pt;height:36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stylePaneFormatFilter w:val=&quot;3F01&quot;/&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7967&quot;/&gt;&lt;wsp:rsid wsp:val=&quot;000029D6&quot;/&gt;&lt;wsp:rsid wsp:val=&quot;00002C4D&quot;/&gt;&lt;wsp:rsid wsp:val=&quot;00017571&quot;/&gt;&lt;wsp:rsid wsp:val=&quot;00027105&quot;/&gt;&lt;wsp:rsid wsp:val=&quot;00033732&quot;/&gt;&lt;wsp:rsid wsp:val=&quot;00033F33&quot;/&gt;&lt;wsp:rsid wsp:val=&quot;000474BF&quot;/&gt;&lt;wsp:rsid wsp:val=&quot;00051CF3&quot;/&gt;&lt;wsp:rsid wsp:val=&quot;00060869&quot;/&gt;&lt;wsp:rsid wsp:val=&quot;000625C0&quot;/&gt;&lt;wsp:rsid wsp:val=&quot;00073578&quot;/&gt;&lt;wsp:rsid wsp:val=&quot;0007381A&quot;/&gt;&lt;wsp:rsid wsp:val=&quot;00076D95&quot;/&gt;&lt;wsp:rsid wsp:val=&quot;00080AC8&quot;/&gt;&lt;wsp:rsid wsp:val=&quot;00085754&quot;/&gt;&lt;wsp:rsid wsp:val=&quot;00086DEE&quot;/&gt;&lt;wsp:rsid wsp:val=&quot;00090228&quot;/&gt;&lt;wsp:rsid wsp:val=&quot;00094FC2&quot;/&gt;&lt;wsp:rsid wsp:val=&quot;000A0A94&quot;/&gt;&lt;wsp:rsid wsp:val=&quot;000B1DCA&quot;/&gt;&lt;wsp:rsid wsp:val=&quot;000B69E2&quot;/&gt;&lt;wsp:rsid wsp:val=&quot;000D4124&quot;/&gt;&lt;wsp:rsid wsp:val=&quot;000D6D2E&quot;/&gt;&lt;wsp:rsid wsp:val=&quot;000E0B24&quot;/&gt;&lt;wsp:rsid wsp:val=&quot;000E587C&quot;/&gt;&lt;wsp:rsid wsp:val=&quot;0015407B&quot;/&gt;&lt;wsp:rsid wsp:val=&quot;001556AA&quot;/&gt;&lt;wsp:rsid wsp:val=&quot;00173065&quot;/&gt;&lt;wsp:rsid wsp:val=&quot;00177F55&quot;/&gt;&lt;wsp:rsid wsp:val=&quot;00181CB6&quot;/&gt;&lt;wsp:rsid wsp:val=&quot;00195939&quot;/&gt;&lt;wsp:rsid wsp:val=&quot;001A0271&quot;/&gt;&lt;wsp:rsid wsp:val=&quot;001A3F32&quot;/&gt;&lt;wsp:rsid wsp:val=&quot;001A4AE0&quot;/&gt;&lt;wsp:rsid wsp:val=&quot;001B3810&quot;/&gt;&lt;wsp:rsid wsp:val=&quot;001B5BDD&quot;/&gt;&lt;wsp:rsid wsp:val=&quot;001C7C77&quot;/&gt;&lt;wsp:rsid wsp:val=&quot;001D6FF2&quot;/&gt;&lt;wsp:rsid wsp:val=&quot;001E08B2&quot;/&gt;&lt;wsp:rsid wsp:val=&quot;001E0A17&quot;/&gt;&lt;wsp:rsid wsp:val=&quot;002040FD&quot;/&gt;&lt;wsp:rsid wsp:val=&quot;00205FE0&quot;/&gt;&lt;wsp:rsid wsp:val=&quot;00206D1B&quot;/&gt;&lt;wsp:rsid wsp:val=&quot;0021372E&quot;/&gt;&lt;wsp:rsid wsp:val=&quot;002155CA&quot;/&gt;&lt;wsp:rsid wsp:val=&quot;00230FA3&quot;/&gt;&lt;wsp:rsid wsp:val=&quot;00242A24&quot;/&gt;&lt;wsp:rsid wsp:val=&quot;00246F22&quot;/&gt;&lt;wsp:rsid wsp:val=&quot;00251DB5&quot;/&gt;&lt;wsp:rsid wsp:val=&quot;00255836&quot;/&gt;&lt;wsp:rsid wsp:val=&quot;00273425&quot;/&gt;&lt;wsp:rsid wsp:val=&quot;00280B08&quot;/&gt;&lt;wsp:rsid wsp:val=&quot;00283806&quot;/&gt;&lt;wsp:rsid wsp:val=&quot;00287A81&quot;/&gt;&lt;wsp:rsid wsp:val=&quot;00293113&quot;/&gt;&lt;wsp:rsid wsp:val=&quot;002A2466&quot;/&gt;&lt;wsp:rsid wsp:val=&quot;002A5C24&quot;/&gt;&lt;wsp:rsid wsp:val=&quot;002B46DF&quot;/&gt;&lt;wsp:rsid wsp:val=&quot;002B5456&quot;/&gt;&lt;wsp:rsid wsp:val=&quot;002E407E&quot;/&gt;&lt;wsp:rsid wsp:val=&quot;00306714&quot;/&gt;&lt;wsp:rsid wsp:val=&quot;0036029F&quot;/&gt;&lt;wsp:rsid wsp:val=&quot;00363F07&quot;/&gt;&lt;wsp:rsid wsp:val=&quot;003644EE&quot;/&gt;&lt;wsp:rsid wsp:val=&quot;00372256&quot;/&gt;&lt;wsp:rsid wsp:val=&quot;00373D04&quot;/&gt;&lt;wsp:rsid wsp:val=&quot;00381C9D&quot;/&gt;&lt;wsp:rsid wsp:val=&quot;00381D49&quot;/&gt;&lt;wsp:rsid wsp:val=&quot;003874E0&quot;/&gt;&lt;wsp:rsid wsp:val=&quot;003963DE&quot;/&gt;&lt;wsp:rsid wsp:val=&quot;003B41A7&quot;/&gt;&lt;wsp:rsid wsp:val=&quot;003C472E&quot;/&gt;&lt;wsp:rsid wsp:val=&quot;003D0D3C&quot;/&gt;&lt;wsp:rsid wsp:val=&quot;003D1F8C&quot;/&gt;&lt;wsp:rsid wsp:val=&quot;00405D96&quot;/&gt;&lt;wsp:rsid wsp:val=&quot;00406458&quot;/&gt;&lt;wsp:rsid wsp:val=&quot;00411DF4&quot;/&gt;&lt;wsp:rsid wsp:val=&quot;00414304&quot;/&gt;&lt;wsp:rsid wsp:val=&quot;00420762&quot;/&gt;&lt;wsp:rsid wsp:val=&quot;00451827&quot;/&gt;&lt;wsp:rsid wsp:val=&quot;00467F24&quot;/&gt;&lt;wsp:rsid wsp:val=&quot;00475886&quot;/&gt;&lt;wsp:rsid wsp:val=&quot;0048362D&quot;/&gt;&lt;wsp:rsid wsp:val=&quot;0049520D&quot;/&gt;&lt;wsp:rsid wsp:val=&quot;004A21E0&quot;/&gt;&lt;wsp:rsid wsp:val=&quot;004A722A&quot;/&gt;&lt;wsp:rsid wsp:val=&quot;004D4ACD&quot;/&gt;&lt;wsp:rsid wsp:val=&quot;00510687&quot;/&gt;&lt;wsp:rsid wsp:val=&quot;00537744&quot;/&gt;&lt;wsp:rsid wsp:val=&quot;005402BE&quot;/&gt;&lt;wsp:rsid wsp:val=&quot;0057003C&quot;/&gt;&lt;wsp:rsid wsp:val=&quot;00577FF7&quot;/&gt;&lt;wsp:rsid wsp:val=&quot;00592609&quot;/&gt;&lt;wsp:rsid wsp:val=&quot;005B0060&quot;/&gt;&lt;wsp:rsid wsp:val=&quot;005D634F&quot;/&gt;&lt;wsp:rsid wsp:val=&quot;005E0BB9&quot;/&gt;&lt;wsp:rsid wsp:val=&quot;005E7967&quot;/&gt;&lt;wsp:rsid wsp:val=&quot;006003FA&quot;/&gt;&lt;wsp:rsid wsp:val=&quot;00613EE0&quot;/&gt;&lt;wsp:rsid wsp:val=&quot;0061571C&quot;/&gt;&lt;wsp:rsid wsp:val=&quot;006230FC&quot;/&gt;&lt;wsp:rsid wsp:val=&quot;0063638F&quot;/&gt;&lt;wsp:rsid wsp:val=&quot;00640E53&quot;/&gt;&lt;wsp:rsid wsp:val=&quot;006678CB&quot;/&gt;&lt;wsp:rsid wsp:val=&quot;006928ED&quot;/&gt;&lt;wsp:rsid wsp:val=&quot;006A3994&quot;/&gt;&lt;wsp:rsid wsp:val=&quot;006B2D90&quot;/&gt;&lt;wsp:rsid wsp:val=&quot;006B345C&quot;/&gt;&lt;wsp:rsid wsp:val=&quot;006B6E40&quot;/&gt;&lt;wsp:rsid wsp:val=&quot;006C626F&quot;/&gt;&lt;wsp:rsid wsp:val=&quot;006E19E2&quot;/&gt;&lt;wsp:rsid wsp:val=&quot;00705012&quot;/&gt;&lt;wsp:rsid wsp:val=&quot;00715F3C&quot;/&gt;&lt;wsp:rsid wsp:val=&quot;00724CB8&quot;/&gt;&lt;wsp:rsid wsp:val=&quot;007335C2&quot;/&gt;&lt;wsp:rsid wsp:val=&quot;00734329&quot;/&gt;&lt;wsp:rsid wsp:val=&quot;007620A1&quot;/&gt;&lt;wsp:rsid wsp:val=&quot;00772C38&quot;/&gt;&lt;wsp:rsid wsp:val=&quot;007947FA&quot;/&gt;&lt;wsp:rsid wsp:val=&quot;007C72DD&quot;/&gt;&lt;wsp:rsid wsp:val=&quot;007E7304&quot;/&gt;&lt;wsp:rsid wsp:val=&quot;008038BC&quot;/&gt;&lt;wsp:rsid wsp:val=&quot;0081351E&quot;/&gt;&lt;wsp:rsid wsp:val=&quot;00842133&quot;/&gt;&lt;wsp:rsid wsp:val=&quot;00853250&quot;/&gt;&lt;wsp:rsid wsp:val=&quot;008533EE&quot;/&gt;&lt;wsp:rsid wsp:val=&quot;008869F0&quot;/&gt;&lt;wsp:rsid wsp:val=&quot;00891F55&quot;/&gt;&lt;wsp:rsid wsp:val=&quot;008A1A49&quot;/&gt;&lt;wsp:rsid wsp:val=&quot;008C0D75&quot;/&gt;&lt;wsp:rsid wsp:val=&quot;008C0EE6&quot;/&gt;&lt;wsp:rsid wsp:val=&quot;008E2629&quot;/&gt;&lt;wsp:rsid wsp:val=&quot;00901CDF&quot;/&gt;&lt;wsp:rsid wsp:val=&quot;00906E72&quot;/&gt;&lt;wsp:rsid wsp:val=&quot;00936388&quot;/&gt;&lt;wsp:rsid wsp:val=&quot;00950E9A&quot;/&gt;&lt;wsp:rsid wsp:val=&quot;009611D4&quot;/&gt;&lt;wsp:rsid wsp:val=&quot;00973E08&quot;/&gt;&lt;wsp:rsid wsp:val=&quot;00985B8D&quot;/&gt;&lt;wsp:rsid wsp:val=&quot;009C1638&quot;/&gt;&lt;wsp:rsid wsp:val=&quot;009D077F&quot;/&gt;&lt;wsp:rsid wsp:val=&quot;009E2920&quot;/&gt;&lt;wsp:rsid wsp:val=&quot;009E6654&quot;/&gt;&lt;wsp:rsid wsp:val=&quot;00A026FC&quot;/&gt;&lt;wsp:rsid wsp:val=&quot;00A06D7A&quot;/&gt;&lt;wsp:rsid wsp:val=&quot;00A2375C&quot;/&gt;&lt;wsp:rsid wsp:val=&quot;00A3675F&quot;/&gt;&lt;wsp:rsid wsp:val=&quot;00A45515&quot;/&gt;&lt;wsp:rsid wsp:val=&quot;00A51BE7&quot;/&gt;&lt;wsp:rsid wsp:val=&quot;00A53B14&quot;/&gt;&lt;wsp:rsid wsp:val=&quot;00A62C12&quot;/&gt;&lt;wsp:rsid wsp:val=&quot;00A64A58&quot;/&gt;&lt;wsp:rsid wsp:val=&quot;00A654D8&quot;/&gt;&lt;wsp:rsid wsp:val=&quot;00A81CF7&quot;/&gt;&lt;wsp:rsid wsp:val=&quot;00A861DB&quot;/&gt;&lt;wsp:rsid wsp:val=&quot;00A956D4&quot;/&gt;&lt;wsp:rsid wsp:val=&quot;00AB0E64&quot;/&gt;&lt;wsp:rsid wsp:val=&quot;00AF2326&quot;/&gt;&lt;wsp:rsid wsp:val=&quot;00AF76E0&quot;/&gt;&lt;wsp:rsid wsp:val=&quot;00B03AFB&quot;/&gt;&lt;wsp:rsid wsp:val=&quot;00B136B1&quot;/&gt;&lt;wsp:rsid wsp:val=&quot;00B13FFB&quot;/&gt;&lt;wsp:rsid wsp:val=&quot;00B145CA&quot;/&gt;&lt;wsp:rsid wsp:val=&quot;00B2509D&quot;/&gt;&lt;wsp:rsid wsp:val=&quot;00B254F8&quot;/&gt;&lt;wsp:rsid wsp:val=&quot;00B27C5C&quot;/&gt;&lt;wsp:rsid wsp:val=&quot;00B32B7A&quot;/&gt;&lt;wsp:rsid wsp:val=&quot;00B52532&quot;/&gt;&lt;wsp:rsid wsp:val=&quot;00B87726&quot;/&gt;&lt;wsp:rsid wsp:val=&quot;00B97606&quot;/&gt;&lt;wsp:rsid wsp:val=&quot;00BA0E00&quot;/&gt;&lt;wsp:rsid wsp:val=&quot;00BA132A&quot;/&gt;&lt;wsp:rsid wsp:val=&quot;00BA6E40&quot;/&gt;&lt;wsp:rsid wsp:val=&quot;00BB0471&quot;/&gt;&lt;wsp:rsid wsp:val=&quot;00BB3FA8&quot;/&gt;&lt;wsp:rsid wsp:val=&quot;00BB5876&quot;/&gt;&lt;wsp:rsid wsp:val=&quot;00BD14F8&quot;/&gt;&lt;wsp:rsid wsp:val=&quot;00BD2679&quot;/&gt;&lt;wsp:rsid wsp:val=&quot;00BE57ED&quot;/&gt;&lt;wsp:rsid wsp:val=&quot;00BF2401&quot;/&gt;&lt;wsp:rsid wsp:val=&quot;00C16580&quot;/&gt;&lt;wsp:rsid wsp:val=&quot;00C27D80&quot;/&gt;&lt;wsp:rsid wsp:val=&quot;00C27E4A&quot;/&gt;&lt;wsp:rsid wsp:val=&quot;00C450F5&quot;/&gt;&lt;wsp:rsid wsp:val=&quot;00C45FA5&quot;/&gt;&lt;wsp:rsid wsp:val=&quot;00C57F55&quot;/&gt;&lt;wsp:rsid wsp:val=&quot;00C754BA&quot;/&gt;&lt;wsp:rsid wsp:val=&quot;00C85E61&quot;/&gt;&lt;wsp:rsid wsp:val=&quot;00C913BC&quot;/&gt;&lt;wsp:rsid wsp:val=&quot;00C91FE0&quot;/&gt;&lt;wsp:rsid wsp:val=&quot;00C9460C&quot;/&gt;&lt;wsp:rsid wsp:val=&quot;00CA309D&quot;/&gt;&lt;wsp:rsid wsp:val=&quot;00CA4068&quot;/&gt;&lt;wsp:rsid wsp:val=&quot;00CD101F&quot;/&gt;&lt;wsp:rsid wsp:val=&quot;00D05047&quot;/&gt;&lt;wsp:rsid wsp:val=&quot;00D15BA1&quot;/&gt;&lt;wsp:rsid wsp:val=&quot;00D2499D&quot;/&gt;&lt;wsp:rsid wsp:val=&quot;00D27409&quot;/&gt;&lt;wsp:rsid wsp:val=&quot;00D32D3D&quot;/&gt;&lt;wsp:rsid wsp:val=&quot;00D45F84&quot;/&gt;&lt;wsp:rsid wsp:val=&quot;00D4741C&quot;/&gt;&lt;wsp:rsid wsp:val=&quot;00D65285&quot;/&gt;&lt;wsp:rsid wsp:val=&quot;00D7607B&quot;/&gt;&lt;wsp:rsid wsp:val=&quot;00D845EC&quot;/&gt;&lt;wsp:rsid wsp:val=&quot;00D859BB&quot;/&gt;&lt;wsp:rsid wsp:val=&quot;00D938DB&quot;/&gt;&lt;wsp:rsid wsp:val=&quot;00D96B56&quot;/&gt;&lt;wsp:rsid wsp:val=&quot;00DA2BA5&quot;/&gt;&lt;wsp:rsid wsp:val=&quot;00DB3DA8&quot;/&gt;&lt;wsp:rsid wsp:val=&quot;00DD3C31&quot;/&gt;&lt;wsp:rsid wsp:val=&quot;00E04B0F&quot;/&gt;&lt;wsp:rsid wsp:val=&quot;00E0675A&quot;/&gt;&lt;wsp:rsid wsp:val=&quot;00E06A87&quot;/&gt;&lt;wsp:rsid wsp:val=&quot;00E0725A&quot;/&gt;&lt;wsp:rsid wsp:val=&quot;00E13E8F&quot;/&gt;&lt;wsp:rsid wsp:val=&quot;00E14059&quot;/&gt;&lt;wsp:rsid wsp:val=&quot;00E20AF2&quot;/&gt;&lt;wsp:rsid wsp:val=&quot;00E30513&quot;/&gt;&lt;wsp:rsid wsp:val=&quot;00E35ED9&quot;/&gt;&lt;wsp:rsid wsp:val=&quot;00E5393E&quot;/&gt;&lt;wsp:rsid wsp:val=&quot;00E610D3&quot;/&gt;&lt;wsp:rsid wsp:val=&quot;00E617C3&quot;/&gt;&lt;wsp:rsid wsp:val=&quot;00E758F1&quot;/&gt;&lt;wsp:rsid wsp:val=&quot;00E9213D&quot;/&gt;&lt;wsp:rsid wsp:val=&quot;00E947B0&quot;/&gt;&lt;wsp:rsid wsp:val=&quot;00EA1529&quot;/&gt;&lt;wsp:rsid wsp:val=&quot;00EB1051&quot;/&gt;&lt;wsp:rsid wsp:val=&quot;00EB698E&quot;/&gt;&lt;wsp:rsid wsp:val=&quot;00EE3BC1&quot;/&gt;&lt;wsp:rsid wsp:val=&quot;00EF21AD&quot;/&gt;&lt;wsp:rsid wsp:val=&quot;00F02A9F&quot;/&gt;&lt;wsp:rsid wsp:val=&quot;00F07EBF&quot;/&gt;&lt;wsp:rsid wsp:val=&quot;00F45F62&quot;/&gt;&lt;wsp:rsid wsp:val=&quot;00F918C0&quot;/&gt;&lt;wsp:rsid wsp:val=&quot;00F94099&quot;/&gt;&lt;wsp:rsid wsp:val=&quot;00FB5C9E&quot;/&gt;&lt;wsp:rsid wsp:val=&quot;00FB6F3A&quot;/&gt;&lt;wsp:rsid wsp:val=&quot;00FC5717&quot;/&gt;&lt;wsp:rsid wsp:val=&quot;00FD6A91&quot;/&gt;&lt;wsp:rsid wsp:val=&quot;00FE506C&quot;/&gt;&lt;/wsp:rsids&gt;&lt;/w:docPr&gt;&lt;w:body&gt;&lt;wx:sect&gt;&lt;w:p wsp:rsidR=&quot;00000000&quot; wsp:rsidRPr=&quot;00D27409&quot; wsp:rsidRDefault=&quot;00D27409&quot; wsp:rsidP=&quot;00D27409&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 Q&lt;/m:t&gt;&lt;/m:r&gt;&lt;/m:e&gt;&lt;m:sub&gt;&lt;m:r&gt;&lt;w:rPr&gt;&lt;w:rFonts w:ascii=&quot;Cambria Math&quot; w:h-ansi=&quot;Cambria Math&quot;/&gt;&lt;wx:font wx:val=&quot;Cambria Math&quot;/&gt;&lt;w:i/&gt;&lt;w:sz w:val=&quot;28&quot;/&gt;&lt;w:sz-cs w:val=&quot;28&quot;/&gt;&lt;/w:rPr&gt;&lt;m:t&gt;Сѓ&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lang w:val=&quot;EN-US&quot;/&gt;&lt;/w:rPr&gt;&lt;m:t&gt;nk&lt;/m:t&gt;&lt;/m:r&gt;&lt;/m:sub&gt;&lt;/m:sSub&gt;&lt;m:r&gt;&lt;w:rPr&gt;&lt;w:rFonts w:ascii=&quot;Cambria Math&quot; w:h-ansi=&quot;Cambria Math&quot;/&gt;&lt;wx:font wx:val=&quot;Cambria Math&quot;/&gt;&lt;w:i/&gt;&lt;w:sz w:val=&quot;28&quot;/&gt;&lt;w:sz-cs w:val=&quot;28&quot;/&gt;&lt;/w:rPr&gt;&lt;m:t&gt;в€™&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3600&lt;/m:t&gt;&lt;/m:r&gt;&lt;/m:num&gt;&lt;m:den&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lang w:val=&quot;EN-US&quot;/&gt;&lt;/w:rPr&gt;&lt;m:t&gt;T&lt;/m:t&gt;&lt;/m:r&gt;&lt;/m:e&gt;&lt;m:sub&gt;&lt;m:r&gt;&lt;w:rPr&gt;&lt;w:rFonts w:ascii=&quot;Cambria Math&quot; w:h-ansi=&quot;Cambria Math&quot;/&gt;&lt;wx:font wx:val=&quot;Cambria Math&quot;/&gt;&lt;w:i/&gt;&lt;w:sz w:val=&quot;28&quot;/&gt;&lt;w:sz-cs w:val=&quot;28&quot;/&gt;&lt;/w:rPr&gt;&lt;m:t&gt;С†&lt;/m:t&gt;&lt;/m:r&gt;&lt;/m:sub&gt;&lt;/m:sSub&gt;&lt;/m:den&gt;&lt;/m:f&gt;&lt;m:r&gt;&lt;w:rPr&gt;&lt;w:rFonts w:ascii=&quot;Cambria Math&quot; w:h-ansi=&quot;Cambria Math&quot;/&gt;&lt;wx:font wx:val=&quot;Cambria Math&quot;/&gt;&lt;w:i/&gt;&lt;w:sz w:val=&quot;28&quot;/&gt;&lt;w:sz-cs w:val=&quot;28&quot;/&gt;&lt;/w:rPr&gt;&lt;m:t&gt;,&lt;/m:t&gt;&lt;/m:r&gt;&lt;/m:oMath&gt;&lt;/m:oMathPara&gt;&lt;/w:p&gt;&lt;w:sectPr wsp:rsidR=&quot;00000000&quot; wsp:rsidRPr=&quot;00D27409&quot;&gt;&lt;w:pgSz w:w=&quot;12240&quot; w:h=&quot;15840&quot;/&gt;&lt;w:pgMar w:top=&quot;1134&quot; w:right=&quot;850&quot; w:bottom=&quot;1134&quot; w:left=&quot;1701&quot; w:header=&quot;720&quot; w:footer=&quot;720&quot; w:gutter=&quot;0&quot;/&gt;&lt;w:cols w:space=&quot;720&quot;/&gt;&lt;/w:sectPr&gt;&lt;/wx:sect&gt;&lt;/w:body&gt;&lt;/w:wordDocument&gt;">
                  <v:imagedata r:id="rId35" o:title="" chromakey="white"/>
                </v:shape>
              </w:pict>
            </w:r>
          </w:p>
        </w:tc>
        <w:tc>
          <w:tcPr>
            <w:tcW w:w="817" w:type="dxa"/>
          </w:tcPr>
          <w:p w:rsidR="00DF6FF5" w:rsidRPr="0049520D" w:rsidRDefault="00DF6FF5" w:rsidP="00B4580C">
            <w:pPr>
              <w:spacing w:after="90" w:line="360" w:lineRule="auto"/>
              <w:jc w:val="both"/>
              <w:rPr>
                <w:rFonts w:ascii="Times New Roman" w:hAnsi="Times New Roman"/>
                <w:sz w:val="28"/>
                <w:szCs w:val="28"/>
              </w:rPr>
            </w:pPr>
            <w:r w:rsidRPr="0049520D">
              <w:rPr>
                <w:rFonts w:ascii="Times New Roman" w:hAnsi="Times New Roman"/>
                <w:sz w:val="28"/>
                <w:szCs w:val="28"/>
              </w:rPr>
              <w:t>(10)</w:t>
            </w:r>
          </w:p>
        </w:tc>
      </w:tr>
    </w:tbl>
    <w:p w:rsidR="00DF6FF5" w:rsidRPr="009804F2" w:rsidRDefault="00DF6FF5" w:rsidP="00B4580C">
      <w:pPr>
        <w:spacing w:line="360" w:lineRule="auto"/>
        <w:jc w:val="both"/>
        <w:rPr>
          <w:rFonts w:ascii="Times New Roman" w:hAnsi="Times New Roman" w:cs="Times New Roman"/>
          <w:sz w:val="28"/>
          <w:szCs w:val="28"/>
        </w:rPr>
      </w:pPr>
      <w:r w:rsidRPr="009804F2">
        <w:rPr>
          <w:rFonts w:ascii="Times New Roman" w:hAnsi="Times New Roman" w:cs="Times New Roman"/>
          <w:sz w:val="32"/>
          <w:szCs w:val="28"/>
        </w:rPr>
        <w:t xml:space="preserve">где </w:t>
      </w:r>
      <w:r w:rsidRPr="0049520D">
        <w:rPr>
          <w:rFonts w:ascii="Times New Roman" w:hAnsi="Times New Roman" w:cs="Times New Roman"/>
          <w:sz w:val="32"/>
          <w:szCs w:val="28"/>
        </w:rPr>
        <w:fldChar w:fldCharType="begin"/>
      </w:r>
      <w:r w:rsidRPr="0049520D">
        <w:rPr>
          <w:rFonts w:ascii="Times New Roman" w:hAnsi="Times New Roman" w:cs="Times New Roman"/>
          <w:sz w:val="32"/>
          <w:szCs w:val="28"/>
        </w:rPr>
        <w:instrText xml:space="preserve"> QUOTE </w:instrText>
      </w:r>
      <w:r w:rsidRPr="0049520D">
        <w:rPr>
          <w:position w:val="-11"/>
        </w:rPr>
        <w:pict>
          <v:shape id="_x0000_i1074" type="#_x0000_t75" style="width:14.4pt;height:20.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stylePaneFormatFilter w:val=&quot;3F01&quot;/&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7967&quot;/&gt;&lt;wsp:rsid wsp:val=&quot;000029D6&quot;/&gt;&lt;wsp:rsid wsp:val=&quot;00002C4D&quot;/&gt;&lt;wsp:rsid wsp:val=&quot;00017571&quot;/&gt;&lt;wsp:rsid wsp:val=&quot;00027105&quot;/&gt;&lt;wsp:rsid wsp:val=&quot;00033732&quot;/&gt;&lt;wsp:rsid wsp:val=&quot;00033F33&quot;/&gt;&lt;wsp:rsid wsp:val=&quot;000474BF&quot;/&gt;&lt;wsp:rsid wsp:val=&quot;00051CF3&quot;/&gt;&lt;wsp:rsid wsp:val=&quot;00060869&quot;/&gt;&lt;wsp:rsid wsp:val=&quot;000625C0&quot;/&gt;&lt;wsp:rsid wsp:val=&quot;00073578&quot;/&gt;&lt;wsp:rsid wsp:val=&quot;0007381A&quot;/&gt;&lt;wsp:rsid wsp:val=&quot;00076D95&quot;/&gt;&lt;wsp:rsid wsp:val=&quot;00080AC8&quot;/&gt;&lt;wsp:rsid wsp:val=&quot;00085754&quot;/&gt;&lt;wsp:rsid wsp:val=&quot;00086DEE&quot;/&gt;&lt;wsp:rsid wsp:val=&quot;00090228&quot;/&gt;&lt;wsp:rsid wsp:val=&quot;00094FC2&quot;/&gt;&lt;wsp:rsid wsp:val=&quot;000A0A94&quot;/&gt;&lt;wsp:rsid wsp:val=&quot;000B1DCA&quot;/&gt;&lt;wsp:rsid wsp:val=&quot;000B69E2&quot;/&gt;&lt;wsp:rsid wsp:val=&quot;000D4124&quot;/&gt;&lt;wsp:rsid wsp:val=&quot;000D6D2E&quot;/&gt;&lt;wsp:rsid wsp:val=&quot;000E0B24&quot;/&gt;&lt;wsp:rsid wsp:val=&quot;000E587C&quot;/&gt;&lt;wsp:rsid wsp:val=&quot;0015407B&quot;/&gt;&lt;wsp:rsid wsp:val=&quot;001556AA&quot;/&gt;&lt;wsp:rsid wsp:val=&quot;00173065&quot;/&gt;&lt;wsp:rsid wsp:val=&quot;00177F55&quot;/&gt;&lt;wsp:rsid wsp:val=&quot;00181CB6&quot;/&gt;&lt;wsp:rsid wsp:val=&quot;00195939&quot;/&gt;&lt;wsp:rsid wsp:val=&quot;001A0271&quot;/&gt;&lt;wsp:rsid wsp:val=&quot;001A3F32&quot;/&gt;&lt;wsp:rsid wsp:val=&quot;001A4AE0&quot;/&gt;&lt;wsp:rsid wsp:val=&quot;001B3810&quot;/&gt;&lt;wsp:rsid wsp:val=&quot;001B5BDD&quot;/&gt;&lt;wsp:rsid wsp:val=&quot;001C7C77&quot;/&gt;&lt;wsp:rsid wsp:val=&quot;001D6FF2&quot;/&gt;&lt;wsp:rsid wsp:val=&quot;001E08B2&quot;/&gt;&lt;wsp:rsid wsp:val=&quot;001E0A17&quot;/&gt;&lt;wsp:rsid wsp:val=&quot;002040FD&quot;/&gt;&lt;wsp:rsid wsp:val=&quot;00205FE0&quot;/&gt;&lt;wsp:rsid wsp:val=&quot;00206D1B&quot;/&gt;&lt;wsp:rsid wsp:val=&quot;0021372E&quot;/&gt;&lt;wsp:rsid wsp:val=&quot;002155CA&quot;/&gt;&lt;wsp:rsid wsp:val=&quot;00230FA3&quot;/&gt;&lt;wsp:rsid wsp:val=&quot;00242A24&quot;/&gt;&lt;wsp:rsid wsp:val=&quot;00246F22&quot;/&gt;&lt;wsp:rsid wsp:val=&quot;00251DB5&quot;/&gt;&lt;wsp:rsid wsp:val=&quot;00255836&quot;/&gt;&lt;wsp:rsid wsp:val=&quot;00273425&quot;/&gt;&lt;wsp:rsid wsp:val=&quot;00280B08&quot;/&gt;&lt;wsp:rsid wsp:val=&quot;00283806&quot;/&gt;&lt;wsp:rsid wsp:val=&quot;00287A81&quot;/&gt;&lt;wsp:rsid wsp:val=&quot;00293113&quot;/&gt;&lt;wsp:rsid wsp:val=&quot;002A2466&quot;/&gt;&lt;wsp:rsid wsp:val=&quot;002A5C24&quot;/&gt;&lt;wsp:rsid wsp:val=&quot;002B46DF&quot;/&gt;&lt;wsp:rsid wsp:val=&quot;002B5456&quot;/&gt;&lt;wsp:rsid wsp:val=&quot;002E407E&quot;/&gt;&lt;wsp:rsid wsp:val=&quot;00306714&quot;/&gt;&lt;wsp:rsid wsp:val=&quot;0036029F&quot;/&gt;&lt;wsp:rsid wsp:val=&quot;00363F07&quot;/&gt;&lt;wsp:rsid wsp:val=&quot;003644EE&quot;/&gt;&lt;wsp:rsid wsp:val=&quot;00372256&quot;/&gt;&lt;wsp:rsid wsp:val=&quot;00373D04&quot;/&gt;&lt;wsp:rsid wsp:val=&quot;00381C9D&quot;/&gt;&lt;wsp:rsid wsp:val=&quot;00381D49&quot;/&gt;&lt;wsp:rsid wsp:val=&quot;003874E0&quot;/&gt;&lt;wsp:rsid wsp:val=&quot;003963DE&quot;/&gt;&lt;wsp:rsid wsp:val=&quot;003B41A7&quot;/&gt;&lt;wsp:rsid wsp:val=&quot;003C472E&quot;/&gt;&lt;wsp:rsid wsp:val=&quot;003D0D3C&quot;/&gt;&lt;wsp:rsid wsp:val=&quot;003D1F8C&quot;/&gt;&lt;wsp:rsid wsp:val=&quot;00405D96&quot;/&gt;&lt;wsp:rsid wsp:val=&quot;00406458&quot;/&gt;&lt;wsp:rsid wsp:val=&quot;00411DF4&quot;/&gt;&lt;wsp:rsid wsp:val=&quot;00414304&quot;/&gt;&lt;wsp:rsid wsp:val=&quot;00420762&quot;/&gt;&lt;wsp:rsid wsp:val=&quot;00451827&quot;/&gt;&lt;wsp:rsid wsp:val=&quot;00467F24&quot;/&gt;&lt;wsp:rsid wsp:val=&quot;00475886&quot;/&gt;&lt;wsp:rsid wsp:val=&quot;0048362D&quot;/&gt;&lt;wsp:rsid wsp:val=&quot;0049520D&quot;/&gt;&lt;wsp:rsid wsp:val=&quot;004A21E0&quot;/&gt;&lt;wsp:rsid wsp:val=&quot;004A722A&quot;/&gt;&lt;wsp:rsid wsp:val=&quot;004D4ACD&quot;/&gt;&lt;wsp:rsid wsp:val=&quot;00510687&quot;/&gt;&lt;wsp:rsid wsp:val=&quot;00537744&quot;/&gt;&lt;wsp:rsid wsp:val=&quot;005402BE&quot;/&gt;&lt;wsp:rsid wsp:val=&quot;0057003C&quot;/&gt;&lt;wsp:rsid wsp:val=&quot;00577FF7&quot;/&gt;&lt;wsp:rsid wsp:val=&quot;00592609&quot;/&gt;&lt;wsp:rsid wsp:val=&quot;005B0060&quot;/&gt;&lt;wsp:rsid wsp:val=&quot;005D634F&quot;/&gt;&lt;wsp:rsid wsp:val=&quot;005E0BB9&quot;/&gt;&lt;wsp:rsid wsp:val=&quot;005E7967&quot;/&gt;&lt;wsp:rsid wsp:val=&quot;006003FA&quot;/&gt;&lt;wsp:rsid wsp:val=&quot;00613EE0&quot;/&gt;&lt;wsp:rsid wsp:val=&quot;0061571C&quot;/&gt;&lt;wsp:rsid wsp:val=&quot;006230FC&quot;/&gt;&lt;wsp:rsid wsp:val=&quot;0063638F&quot;/&gt;&lt;wsp:rsid wsp:val=&quot;00640E53&quot;/&gt;&lt;wsp:rsid wsp:val=&quot;006678CB&quot;/&gt;&lt;wsp:rsid wsp:val=&quot;006928ED&quot;/&gt;&lt;wsp:rsid wsp:val=&quot;006A3994&quot;/&gt;&lt;wsp:rsid wsp:val=&quot;006B2D90&quot;/&gt;&lt;wsp:rsid wsp:val=&quot;006B345C&quot;/&gt;&lt;wsp:rsid wsp:val=&quot;006B6E40&quot;/&gt;&lt;wsp:rsid wsp:val=&quot;006C626F&quot;/&gt;&lt;wsp:rsid wsp:val=&quot;006D77EF&quot;/&gt;&lt;wsp:rsid wsp:val=&quot;006E19E2&quot;/&gt;&lt;wsp:rsid wsp:val=&quot;00705012&quot;/&gt;&lt;wsp:rsid wsp:val=&quot;00715F3C&quot;/&gt;&lt;wsp:rsid wsp:val=&quot;00724CB8&quot;/&gt;&lt;wsp:rsid wsp:val=&quot;007335C2&quot;/&gt;&lt;wsp:rsid wsp:val=&quot;00734329&quot;/&gt;&lt;wsp:rsid wsp:val=&quot;007620A1&quot;/&gt;&lt;wsp:rsid wsp:val=&quot;00772C38&quot;/&gt;&lt;wsp:rsid wsp:val=&quot;007947FA&quot;/&gt;&lt;wsp:rsid wsp:val=&quot;007C72DD&quot;/&gt;&lt;wsp:rsid wsp:val=&quot;007E7304&quot;/&gt;&lt;wsp:rsid wsp:val=&quot;008038BC&quot;/&gt;&lt;wsp:rsid wsp:val=&quot;0081351E&quot;/&gt;&lt;wsp:rsid wsp:val=&quot;00842133&quot;/&gt;&lt;wsp:rsid wsp:val=&quot;00853250&quot;/&gt;&lt;wsp:rsid wsp:val=&quot;008533EE&quot;/&gt;&lt;wsp:rsid wsp:val=&quot;008869F0&quot;/&gt;&lt;wsp:rsid wsp:val=&quot;00891F55&quot;/&gt;&lt;wsp:rsid wsp:val=&quot;008A1A49&quot;/&gt;&lt;wsp:rsid wsp:val=&quot;008C0D75&quot;/&gt;&lt;wsp:rsid wsp:val=&quot;008C0EE6&quot;/&gt;&lt;wsp:rsid wsp:val=&quot;008E2629&quot;/&gt;&lt;wsp:rsid wsp:val=&quot;00901CDF&quot;/&gt;&lt;wsp:rsid wsp:val=&quot;00906E72&quot;/&gt;&lt;wsp:rsid wsp:val=&quot;00936388&quot;/&gt;&lt;wsp:rsid wsp:val=&quot;00950E9A&quot;/&gt;&lt;wsp:rsid wsp:val=&quot;009611D4&quot;/&gt;&lt;wsp:rsid wsp:val=&quot;00973E08&quot;/&gt;&lt;wsp:rsid wsp:val=&quot;00985B8D&quot;/&gt;&lt;wsp:rsid wsp:val=&quot;009C1638&quot;/&gt;&lt;wsp:rsid wsp:val=&quot;009D077F&quot;/&gt;&lt;wsp:rsid wsp:val=&quot;009E2920&quot;/&gt;&lt;wsp:rsid wsp:val=&quot;009E6654&quot;/&gt;&lt;wsp:rsid wsp:val=&quot;00A026FC&quot;/&gt;&lt;wsp:rsid wsp:val=&quot;00A06D7A&quot;/&gt;&lt;wsp:rsid wsp:val=&quot;00A2375C&quot;/&gt;&lt;wsp:rsid wsp:val=&quot;00A3675F&quot;/&gt;&lt;wsp:rsid wsp:val=&quot;00A45515&quot;/&gt;&lt;wsp:rsid wsp:val=&quot;00A51BE7&quot;/&gt;&lt;wsp:rsid wsp:val=&quot;00A53B14&quot;/&gt;&lt;wsp:rsid wsp:val=&quot;00A62C12&quot;/&gt;&lt;wsp:rsid wsp:val=&quot;00A64A58&quot;/&gt;&lt;wsp:rsid wsp:val=&quot;00A654D8&quot;/&gt;&lt;wsp:rsid wsp:val=&quot;00A81CF7&quot;/&gt;&lt;wsp:rsid wsp:val=&quot;00A861DB&quot;/&gt;&lt;wsp:rsid wsp:val=&quot;00A956D4&quot;/&gt;&lt;wsp:rsid wsp:val=&quot;00AB0E64&quot;/&gt;&lt;wsp:rsid wsp:val=&quot;00AF2326&quot;/&gt;&lt;wsp:rsid wsp:val=&quot;00AF76E0&quot;/&gt;&lt;wsp:rsid wsp:val=&quot;00B03AFB&quot;/&gt;&lt;wsp:rsid wsp:val=&quot;00B136B1&quot;/&gt;&lt;wsp:rsid wsp:val=&quot;00B13FFB&quot;/&gt;&lt;wsp:rsid wsp:val=&quot;00B145CA&quot;/&gt;&lt;wsp:rsid wsp:val=&quot;00B2509D&quot;/&gt;&lt;wsp:rsid wsp:val=&quot;00B254F8&quot;/&gt;&lt;wsp:rsid wsp:val=&quot;00B27C5C&quot;/&gt;&lt;wsp:rsid wsp:val=&quot;00B32B7A&quot;/&gt;&lt;wsp:rsid wsp:val=&quot;00B52532&quot;/&gt;&lt;wsp:rsid wsp:val=&quot;00B87726&quot;/&gt;&lt;wsp:rsid wsp:val=&quot;00B97606&quot;/&gt;&lt;wsp:rsid wsp:val=&quot;00BA0E00&quot;/&gt;&lt;wsp:rsid wsp:val=&quot;00BA132A&quot;/&gt;&lt;wsp:rsid wsp:val=&quot;00BA6E40&quot;/&gt;&lt;wsp:rsid wsp:val=&quot;00BB0471&quot;/&gt;&lt;wsp:rsid wsp:val=&quot;00BB3FA8&quot;/&gt;&lt;wsp:rsid wsp:val=&quot;00BB5876&quot;/&gt;&lt;wsp:rsid wsp:val=&quot;00BD14F8&quot;/&gt;&lt;wsp:rsid wsp:val=&quot;00BD2679&quot;/&gt;&lt;wsp:rsid wsp:val=&quot;00BE57ED&quot;/&gt;&lt;wsp:rsid wsp:val=&quot;00BF2401&quot;/&gt;&lt;wsp:rsid wsp:val=&quot;00C16580&quot;/&gt;&lt;wsp:rsid wsp:val=&quot;00C27D80&quot;/&gt;&lt;wsp:rsid wsp:val=&quot;00C27E4A&quot;/&gt;&lt;wsp:rsid wsp:val=&quot;00C450F5&quot;/&gt;&lt;wsp:rsid wsp:val=&quot;00C45FA5&quot;/&gt;&lt;wsp:rsid wsp:val=&quot;00C57F55&quot;/&gt;&lt;wsp:rsid wsp:val=&quot;00C754BA&quot;/&gt;&lt;wsp:rsid wsp:val=&quot;00C85E61&quot;/&gt;&lt;wsp:rsid wsp:val=&quot;00C913BC&quot;/&gt;&lt;wsp:rsid wsp:val=&quot;00C91FE0&quot;/&gt;&lt;wsp:rsid wsp:val=&quot;00C9460C&quot;/&gt;&lt;wsp:rsid wsp:val=&quot;00CA309D&quot;/&gt;&lt;wsp:rsid wsp:val=&quot;00CA4068&quot;/&gt;&lt;wsp:rsid wsp:val=&quot;00CD101F&quot;/&gt;&lt;wsp:rsid wsp:val=&quot;00D05047&quot;/&gt;&lt;wsp:rsid wsp:val=&quot;00D15BA1&quot;/&gt;&lt;wsp:rsid wsp:val=&quot;00D2499D&quot;/&gt;&lt;wsp:rsid wsp:val=&quot;00D32D3D&quot;/&gt;&lt;wsp:rsid wsp:val=&quot;00D45F84&quot;/&gt;&lt;wsp:rsid wsp:val=&quot;00D4741C&quot;/&gt;&lt;wsp:rsid wsp:val=&quot;00D65285&quot;/&gt;&lt;wsp:rsid wsp:val=&quot;00D7607B&quot;/&gt;&lt;wsp:rsid wsp:val=&quot;00D845EC&quot;/&gt;&lt;wsp:rsid wsp:val=&quot;00D859BB&quot;/&gt;&lt;wsp:rsid wsp:val=&quot;00D938DB&quot;/&gt;&lt;wsp:rsid wsp:val=&quot;00D96B56&quot;/&gt;&lt;wsp:rsid wsp:val=&quot;00DA2BA5&quot;/&gt;&lt;wsp:rsid wsp:val=&quot;00DB3DA8&quot;/&gt;&lt;wsp:rsid wsp:val=&quot;00DD3C31&quot;/&gt;&lt;wsp:rsid wsp:val=&quot;00E04B0F&quot;/&gt;&lt;wsp:rsid wsp:val=&quot;00E0675A&quot;/&gt;&lt;wsp:rsid wsp:val=&quot;00E06A87&quot;/&gt;&lt;wsp:rsid wsp:val=&quot;00E0725A&quot;/&gt;&lt;wsp:rsid wsp:val=&quot;00E13E8F&quot;/&gt;&lt;wsp:rsid wsp:val=&quot;00E14059&quot;/&gt;&lt;wsp:rsid wsp:val=&quot;00E20AF2&quot;/&gt;&lt;wsp:rsid wsp:val=&quot;00E30513&quot;/&gt;&lt;wsp:rsid wsp:val=&quot;00E35ED9&quot;/&gt;&lt;wsp:rsid wsp:val=&quot;00E5393E&quot;/&gt;&lt;wsp:rsid wsp:val=&quot;00E610D3&quot;/&gt;&lt;wsp:rsid wsp:val=&quot;00E617C3&quot;/&gt;&lt;wsp:rsid wsp:val=&quot;00E758F1&quot;/&gt;&lt;wsp:rsid wsp:val=&quot;00E9213D&quot;/&gt;&lt;wsp:rsid wsp:val=&quot;00E947B0&quot;/&gt;&lt;wsp:rsid wsp:val=&quot;00EA1529&quot;/&gt;&lt;wsp:rsid wsp:val=&quot;00EB1051&quot;/&gt;&lt;wsp:rsid wsp:val=&quot;00EB698E&quot;/&gt;&lt;wsp:rsid wsp:val=&quot;00EE3BC1&quot;/&gt;&lt;wsp:rsid wsp:val=&quot;00EF21AD&quot;/&gt;&lt;wsp:rsid wsp:val=&quot;00F02A9F&quot;/&gt;&lt;wsp:rsid wsp:val=&quot;00F07EBF&quot;/&gt;&lt;wsp:rsid wsp:val=&quot;00F45F62&quot;/&gt;&lt;wsp:rsid wsp:val=&quot;00F918C0&quot;/&gt;&lt;wsp:rsid wsp:val=&quot;00F94099&quot;/&gt;&lt;wsp:rsid wsp:val=&quot;00FB5C9E&quot;/&gt;&lt;wsp:rsid wsp:val=&quot;00FB6F3A&quot;/&gt;&lt;wsp:rsid wsp:val=&quot;00FC5717&quot;/&gt;&lt;wsp:rsid wsp:val=&quot;00FD6A91&quot;/&gt;&lt;wsp:rsid wsp:val=&quot;00FE506C&quot;/&gt;&lt;/wsp:rsids&gt;&lt;/w:docPr&gt;&lt;w:body&gt;&lt;wx:sect&gt;&lt;w:p wsp:rsidR=&quot;00000000&quot; wsp:rsidRDefault=&quot;006D77EF&quot; wsp:rsidP=&quot;006D77EF&quot;&gt;&lt;m:oMathPara&gt;&lt;m:oMath&gt;&lt;m:sSub&gt;&lt;m:sSubPr&gt;&lt;m:ctrlPr&gt;&lt;w:rPr&gt;&lt;w:rFonts w:ascii=&quot;Cambria Math&quot; w:h-ansi=&quot;Cambria Math&quot; w:cs=&quot;Times New Roman&quot;/&gt;&lt;wx:font wx:val=&quot;Cambria Math&quot;/&gt;&lt;w:i/&gt;&lt;w:sz w:val=&quot;32&quot;/&gt;&lt;w:sz-cs w:val=&quot;28&quot;/&gt;&lt;/w:rPr&gt;&lt;/m:ctrlPr&gt;&lt;/m:sSubPr&gt;&lt;m:e&gt;&lt;m:r&gt;&lt;w:rPr&gt;&lt;w:rFonts w:ascii=&quot;Cambria Math&quot; w:h-ansi=&quot;Cambria Math&quot; w:cs=&quot;Times New Roman&quot;/&gt;&lt;wx:font wx:val=&quot;Cambria Math&quot;/&gt;&lt;w:i/&gt;&lt;w:sz w:val=&quot;32&quot;/&gt;&lt;w:sz-cs w:val=&quot;28&quot;/&gt;&lt;w:lang w:val=&quot;EN-US&quot;/&gt;&lt;/w:rPr&gt;&lt;m:t&gt;T&lt;/m:t&gt;&lt;/m:r&gt;&lt;/m:e&gt;&lt;m:sub&gt;&lt;m:r&gt;&lt;w:rPr&gt;&lt;w:rFonts w:ascii=&quot;Cambria Math&quot; w:h-ansi=&quot;Cambria Math&quot; w:cs=&quot;Times New Roman&quot;/&gt;&lt;wx:font wx:val=&quot;Cambria Math&quot;/&gt;&lt;w:i/&gt;&lt;w:sz w:val=&quot;32&quot;/&gt;&lt;w:sz-cs w:val=&quot;28&quot;/&gt;&lt;/w:rPr&gt;&lt;m:t&gt;С†&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6" o:title="" chromakey="white"/>
          </v:shape>
        </w:pict>
      </w:r>
      <w:r w:rsidRPr="0049520D">
        <w:rPr>
          <w:rFonts w:ascii="Times New Roman" w:hAnsi="Times New Roman" w:cs="Times New Roman"/>
          <w:sz w:val="32"/>
          <w:szCs w:val="28"/>
        </w:rPr>
        <w:instrText xml:space="preserve"> </w:instrText>
      </w:r>
      <w:r w:rsidRPr="0049520D">
        <w:rPr>
          <w:rFonts w:ascii="Times New Roman" w:hAnsi="Times New Roman" w:cs="Times New Roman"/>
          <w:sz w:val="32"/>
          <w:szCs w:val="28"/>
        </w:rPr>
        <w:fldChar w:fldCharType="separate"/>
      </w:r>
      <w:r w:rsidRPr="0049520D">
        <w:rPr>
          <w:position w:val="-11"/>
        </w:rPr>
        <w:pict>
          <v:shape id="_x0000_i1075" type="#_x0000_t75" style="width:14.4pt;height:20.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stylePaneFormatFilter w:val=&quot;3F01&quot;/&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7967&quot;/&gt;&lt;wsp:rsid wsp:val=&quot;000029D6&quot;/&gt;&lt;wsp:rsid wsp:val=&quot;00002C4D&quot;/&gt;&lt;wsp:rsid wsp:val=&quot;00017571&quot;/&gt;&lt;wsp:rsid wsp:val=&quot;00027105&quot;/&gt;&lt;wsp:rsid wsp:val=&quot;00033732&quot;/&gt;&lt;wsp:rsid wsp:val=&quot;00033F33&quot;/&gt;&lt;wsp:rsid wsp:val=&quot;000474BF&quot;/&gt;&lt;wsp:rsid wsp:val=&quot;00051CF3&quot;/&gt;&lt;wsp:rsid wsp:val=&quot;00060869&quot;/&gt;&lt;wsp:rsid wsp:val=&quot;000625C0&quot;/&gt;&lt;wsp:rsid wsp:val=&quot;00073578&quot;/&gt;&lt;wsp:rsid wsp:val=&quot;0007381A&quot;/&gt;&lt;wsp:rsid wsp:val=&quot;00076D95&quot;/&gt;&lt;wsp:rsid wsp:val=&quot;00080AC8&quot;/&gt;&lt;wsp:rsid wsp:val=&quot;00085754&quot;/&gt;&lt;wsp:rsid wsp:val=&quot;00086DEE&quot;/&gt;&lt;wsp:rsid wsp:val=&quot;00090228&quot;/&gt;&lt;wsp:rsid wsp:val=&quot;00094FC2&quot;/&gt;&lt;wsp:rsid wsp:val=&quot;000A0A94&quot;/&gt;&lt;wsp:rsid wsp:val=&quot;000B1DCA&quot;/&gt;&lt;wsp:rsid wsp:val=&quot;000B69E2&quot;/&gt;&lt;wsp:rsid wsp:val=&quot;000D4124&quot;/&gt;&lt;wsp:rsid wsp:val=&quot;000D6D2E&quot;/&gt;&lt;wsp:rsid wsp:val=&quot;000E0B24&quot;/&gt;&lt;wsp:rsid wsp:val=&quot;000E587C&quot;/&gt;&lt;wsp:rsid wsp:val=&quot;0015407B&quot;/&gt;&lt;wsp:rsid wsp:val=&quot;001556AA&quot;/&gt;&lt;wsp:rsid wsp:val=&quot;00173065&quot;/&gt;&lt;wsp:rsid wsp:val=&quot;00177F55&quot;/&gt;&lt;wsp:rsid wsp:val=&quot;00181CB6&quot;/&gt;&lt;wsp:rsid wsp:val=&quot;00195939&quot;/&gt;&lt;wsp:rsid wsp:val=&quot;001A0271&quot;/&gt;&lt;wsp:rsid wsp:val=&quot;001A3F32&quot;/&gt;&lt;wsp:rsid wsp:val=&quot;001A4AE0&quot;/&gt;&lt;wsp:rsid wsp:val=&quot;001B3810&quot;/&gt;&lt;wsp:rsid wsp:val=&quot;001B5BDD&quot;/&gt;&lt;wsp:rsid wsp:val=&quot;001C7C77&quot;/&gt;&lt;wsp:rsid wsp:val=&quot;001D6FF2&quot;/&gt;&lt;wsp:rsid wsp:val=&quot;001E08B2&quot;/&gt;&lt;wsp:rsid wsp:val=&quot;001E0A17&quot;/&gt;&lt;wsp:rsid wsp:val=&quot;002040FD&quot;/&gt;&lt;wsp:rsid wsp:val=&quot;00205FE0&quot;/&gt;&lt;wsp:rsid wsp:val=&quot;00206D1B&quot;/&gt;&lt;wsp:rsid wsp:val=&quot;0021372E&quot;/&gt;&lt;wsp:rsid wsp:val=&quot;002155CA&quot;/&gt;&lt;wsp:rsid wsp:val=&quot;00230FA3&quot;/&gt;&lt;wsp:rsid wsp:val=&quot;00242A24&quot;/&gt;&lt;wsp:rsid wsp:val=&quot;00246F22&quot;/&gt;&lt;wsp:rsid wsp:val=&quot;00251DB5&quot;/&gt;&lt;wsp:rsid wsp:val=&quot;00255836&quot;/&gt;&lt;wsp:rsid wsp:val=&quot;00273425&quot;/&gt;&lt;wsp:rsid wsp:val=&quot;00280B08&quot;/&gt;&lt;wsp:rsid wsp:val=&quot;00283806&quot;/&gt;&lt;wsp:rsid wsp:val=&quot;00287A81&quot;/&gt;&lt;wsp:rsid wsp:val=&quot;00293113&quot;/&gt;&lt;wsp:rsid wsp:val=&quot;002A2466&quot;/&gt;&lt;wsp:rsid wsp:val=&quot;002A5C24&quot;/&gt;&lt;wsp:rsid wsp:val=&quot;002B46DF&quot;/&gt;&lt;wsp:rsid wsp:val=&quot;002B5456&quot;/&gt;&lt;wsp:rsid wsp:val=&quot;002E407E&quot;/&gt;&lt;wsp:rsid wsp:val=&quot;00306714&quot;/&gt;&lt;wsp:rsid wsp:val=&quot;0036029F&quot;/&gt;&lt;wsp:rsid wsp:val=&quot;00363F07&quot;/&gt;&lt;wsp:rsid wsp:val=&quot;003644EE&quot;/&gt;&lt;wsp:rsid wsp:val=&quot;00372256&quot;/&gt;&lt;wsp:rsid wsp:val=&quot;00373D04&quot;/&gt;&lt;wsp:rsid wsp:val=&quot;00381C9D&quot;/&gt;&lt;wsp:rsid wsp:val=&quot;00381D49&quot;/&gt;&lt;wsp:rsid wsp:val=&quot;003874E0&quot;/&gt;&lt;wsp:rsid wsp:val=&quot;003963DE&quot;/&gt;&lt;wsp:rsid wsp:val=&quot;003B41A7&quot;/&gt;&lt;wsp:rsid wsp:val=&quot;003C472E&quot;/&gt;&lt;wsp:rsid wsp:val=&quot;003D0D3C&quot;/&gt;&lt;wsp:rsid wsp:val=&quot;003D1F8C&quot;/&gt;&lt;wsp:rsid wsp:val=&quot;00405D96&quot;/&gt;&lt;wsp:rsid wsp:val=&quot;00406458&quot;/&gt;&lt;wsp:rsid wsp:val=&quot;00411DF4&quot;/&gt;&lt;wsp:rsid wsp:val=&quot;00414304&quot;/&gt;&lt;wsp:rsid wsp:val=&quot;00420762&quot;/&gt;&lt;wsp:rsid wsp:val=&quot;00451827&quot;/&gt;&lt;wsp:rsid wsp:val=&quot;00467F24&quot;/&gt;&lt;wsp:rsid wsp:val=&quot;00475886&quot;/&gt;&lt;wsp:rsid wsp:val=&quot;0048362D&quot;/&gt;&lt;wsp:rsid wsp:val=&quot;0049520D&quot;/&gt;&lt;wsp:rsid wsp:val=&quot;004A21E0&quot;/&gt;&lt;wsp:rsid wsp:val=&quot;004A722A&quot;/&gt;&lt;wsp:rsid wsp:val=&quot;004D4ACD&quot;/&gt;&lt;wsp:rsid wsp:val=&quot;00510687&quot;/&gt;&lt;wsp:rsid wsp:val=&quot;00537744&quot;/&gt;&lt;wsp:rsid wsp:val=&quot;005402BE&quot;/&gt;&lt;wsp:rsid wsp:val=&quot;0057003C&quot;/&gt;&lt;wsp:rsid wsp:val=&quot;00577FF7&quot;/&gt;&lt;wsp:rsid wsp:val=&quot;00592609&quot;/&gt;&lt;wsp:rsid wsp:val=&quot;005B0060&quot;/&gt;&lt;wsp:rsid wsp:val=&quot;005D634F&quot;/&gt;&lt;wsp:rsid wsp:val=&quot;005E0BB9&quot;/&gt;&lt;wsp:rsid wsp:val=&quot;005E7967&quot;/&gt;&lt;wsp:rsid wsp:val=&quot;006003FA&quot;/&gt;&lt;wsp:rsid wsp:val=&quot;00613EE0&quot;/&gt;&lt;wsp:rsid wsp:val=&quot;0061571C&quot;/&gt;&lt;wsp:rsid wsp:val=&quot;006230FC&quot;/&gt;&lt;wsp:rsid wsp:val=&quot;0063638F&quot;/&gt;&lt;wsp:rsid wsp:val=&quot;00640E53&quot;/&gt;&lt;wsp:rsid wsp:val=&quot;006678CB&quot;/&gt;&lt;wsp:rsid wsp:val=&quot;006928ED&quot;/&gt;&lt;wsp:rsid wsp:val=&quot;006A3994&quot;/&gt;&lt;wsp:rsid wsp:val=&quot;006B2D90&quot;/&gt;&lt;wsp:rsid wsp:val=&quot;006B345C&quot;/&gt;&lt;wsp:rsid wsp:val=&quot;006B6E40&quot;/&gt;&lt;wsp:rsid wsp:val=&quot;006C626F&quot;/&gt;&lt;wsp:rsid wsp:val=&quot;006D77EF&quot;/&gt;&lt;wsp:rsid wsp:val=&quot;006E19E2&quot;/&gt;&lt;wsp:rsid wsp:val=&quot;00705012&quot;/&gt;&lt;wsp:rsid wsp:val=&quot;00715F3C&quot;/&gt;&lt;wsp:rsid wsp:val=&quot;00724CB8&quot;/&gt;&lt;wsp:rsid wsp:val=&quot;007335C2&quot;/&gt;&lt;wsp:rsid wsp:val=&quot;00734329&quot;/&gt;&lt;wsp:rsid wsp:val=&quot;007620A1&quot;/&gt;&lt;wsp:rsid wsp:val=&quot;00772C38&quot;/&gt;&lt;wsp:rsid wsp:val=&quot;007947FA&quot;/&gt;&lt;wsp:rsid wsp:val=&quot;007C72DD&quot;/&gt;&lt;wsp:rsid wsp:val=&quot;007E7304&quot;/&gt;&lt;wsp:rsid wsp:val=&quot;008038BC&quot;/&gt;&lt;wsp:rsid wsp:val=&quot;0081351E&quot;/&gt;&lt;wsp:rsid wsp:val=&quot;00842133&quot;/&gt;&lt;wsp:rsid wsp:val=&quot;00853250&quot;/&gt;&lt;wsp:rsid wsp:val=&quot;008533EE&quot;/&gt;&lt;wsp:rsid wsp:val=&quot;008869F0&quot;/&gt;&lt;wsp:rsid wsp:val=&quot;00891F55&quot;/&gt;&lt;wsp:rsid wsp:val=&quot;008A1A49&quot;/&gt;&lt;wsp:rsid wsp:val=&quot;008C0D75&quot;/&gt;&lt;wsp:rsid wsp:val=&quot;008C0EE6&quot;/&gt;&lt;wsp:rsid wsp:val=&quot;008E2629&quot;/&gt;&lt;wsp:rsid wsp:val=&quot;00901CDF&quot;/&gt;&lt;wsp:rsid wsp:val=&quot;00906E72&quot;/&gt;&lt;wsp:rsid wsp:val=&quot;00936388&quot;/&gt;&lt;wsp:rsid wsp:val=&quot;00950E9A&quot;/&gt;&lt;wsp:rsid wsp:val=&quot;009611D4&quot;/&gt;&lt;wsp:rsid wsp:val=&quot;00973E08&quot;/&gt;&lt;wsp:rsid wsp:val=&quot;00985B8D&quot;/&gt;&lt;wsp:rsid wsp:val=&quot;009C1638&quot;/&gt;&lt;wsp:rsid wsp:val=&quot;009D077F&quot;/&gt;&lt;wsp:rsid wsp:val=&quot;009E2920&quot;/&gt;&lt;wsp:rsid wsp:val=&quot;009E6654&quot;/&gt;&lt;wsp:rsid wsp:val=&quot;00A026FC&quot;/&gt;&lt;wsp:rsid wsp:val=&quot;00A06D7A&quot;/&gt;&lt;wsp:rsid wsp:val=&quot;00A2375C&quot;/&gt;&lt;wsp:rsid wsp:val=&quot;00A3675F&quot;/&gt;&lt;wsp:rsid wsp:val=&quot;00A45515&quot;/&gt;&lt;wsp:rsid wsp:val=&quot;00A51BE7&quot;/&gt;&lt;wsp:rsid wsp:val=&quot;00A53B14&quot;/&gt;&lt;wsp:rsid wsp:val=&quot;00A62C12&quot;/&gt;&lt;wsp:rsid wsp:val=&quot;00A64A58&quot;/&gt;&lt;wsp:rsid wsp:val=&quot;00A654D8&quot;/&gt;&lt;wsp:rsid wsp:val=&quot;00A81CF7&quot;/&gt;&lt;wsp:rsid wsp:val=&quot;00A861DB&quot;/&gt;&lt;wsp:rsid wsp:val=&quot;00A956D4&quot;/&gt;&lt;wsp:rsid wsp:val=&quot;00AB0E64&quot;/&gt;&lt;wsp:rsid wsp:val=&quot;00AF2326&quot;/&gt;&lt;wsp:rsid wsp:val=&quot;00AF76E0&quot;/&gt;&lt;wsp:rsid wsp:val=&quot;00B03AFB&quot;/&gt;&lt;wsp:rsid wsp:val=&quot;00B136B1&quot;/&gt;&lt;wsp:rsid wsp:val=&quot;00B13FFB&quot;/&gt;&lt;wsp:rsid wsp:val=&quot;00B145CA&quot;/&gt;&lt;wsp:rsid wsp:val=&quot;00B2509D&quot;/&gt;&lt;wsp:rsid wsp:val=&quot;00B254F8&quot;/&gt;&lt;wsp:rsid wsp:val=&quot;00B27C5C&quot;/&gt;&lt;wsp:rsid wsp:val=&quot;00B32B7A&quot;/&gt;&lt;wsp:rsid wsp:val=&quot;00B52532&quot;/&gt;&lt;wsp:rsid wsp:val=&quot;00B87726&quot;/&gt;&lt;wsp:rsid wsp:val=&quot;00B97606&quot;/&gt;&lt;wsp:rsid wsp:val=&quot;00BA0E00&quot;/&gt;&lt;wsp:rsid wsp:val=&quot;00BA132A&quot;/&gt;&lt;wsp:rsid wsp:val=&quot;00BA6E40&quot;/&gt;&lt;wsp:rsid wsp:val=&quot;00BB0471&quot;/&gt;&lt;wsp:rsid wsp:val=&quot;00BB3FA8&quot;/&gt;&lt;wsp:rsid wsp:val=&quot;00BB5876&quot;/&gt;&lt;wsp:rsid wsp:val=&quot;00BD14F8&quot;/&gt;&lt;wsp:rsid wsp:val=&quot;00BD2679&quot;/&gt;&lt;wsp:rsid wsp:val=&quot;00BE57ED&quot;/&gt;&lt;wsp:rsid wsp:val=&quot;00BF2401&quot;/&gt;&lt;wsp:rsid wsp:val=&quot;00C16580&quot;/&gt;&lt;wsp:rsid wsp:val=&quot;00C27D80&quot;/&gt;&lt;wsp:rsid wsp:val=&quot;00C27E4A&quot;/&gt;&lt;wsp:rsid wsp:val=&quot;00C450F5&quot;/&gt;&lt;wsp:rsid wsp:val=&quot;00C45FA5&quot;/&gt;&lt;wsp:rsid wsp:val=&quot;00C57F55&quot;/&gt;&lt;wsp:rsid wsp:val=&quot;00C754BA&quot;/&gt;&lt;wsp:rsid wsp:val=&quot;00C85E61&quot;/&gt;&lt;wsp:rsid wsp:val=&quot;00C913BC&quot;/&gt;&lt;wsp:rsid wsp:val=&quot;00C91FE0&quot;/&gt;&lt;wsp:rsid wsp:val=&quot;00C9460C&quot;/&gt;&lt;wsp:rsid wsp:val=&quot;00CA309D&quot;/&gt;&lt;wsp:rsid wsp:val=&quot;00CA4068&quot;/&gt;&lt;wsp:rsid wsp:val=&quot;00CD101F&quot;/&gt;&lt;wsp:rsid wsp:val=&quot;00D05047&quot;/&gt;&lt;wsp:rsid wsp:val=&quot;00D15BA1&quot;/&gt;&lt;wsp:rsid wsp:val=&quot;00D2499D&quot;/&gt;&lt;wsp:rsid wsp:val=&quot;00D32D3D&quot;/&gt;&lt;wsp:rsid wsp:val=&quot;00D45F84&quot;/&gt;&lt;wsp:rsid wsp:val=&quot;00D4741C&quot;/&gt;&lt;wsp:rsid wsp:val=&quot;00D65285&quot;/&gt;&lt;wsp:rsid wsp:val=&quot;00D7607B&quot;/&gt;&lt;wsp:rsid wsp:val=&quot;00D845EC&quot;/&gt;&lt;wsp:rsid wsp:val=&quot;00D859BB&quot;/&gt;&lt;wsp:rsid wsp:val=&quot;00D938DB&quot;/&gt;&lt;wsp:rsid wsp:val=&quot;00D96B56&quot;/&gt;&lt;wsp:rsid wsp:val=&quot;00DA2BA5&quot;/&gt;&lt;wsp:rsid wsp:val=&quot;00DB3DA8&quot;/&gt;&lt;wsp:rsid wsp:val=&quot;00DD3C31&quot;/&gt;&lt;wsp:rsid wsp:val=&quot;00E04B0F&quot;/&gt;&lt;wsp:rsid wsp:val=&quot;00E0675A&quot;/&gt;&lt;wsp:rsid wsp:val=&quot;00E06A87&quot;/&gt;&lt;wsp:rsid wsp:val=&quot;00E0725A&quot;/&gt;&lt;wsp:rsid wsp:val=&quot;00E13E8F&quot;/&gt;&lt;wsp:rsid wsp:val=&quot;00E14059&quot;/&gt;&lt;wsp:rsid wsp:val=&quot;00E20AF2&quot;/&gt;&lt;wsp:rsid wsp:val=&quot;00E30513&quot;/&gt;&lt;wsp:rsid wsp:val=&quot;00E35ED9&quot;/&gt;&lt;wsp:rsid wsp:val=&quot;00E5393E&quot;/&gt;&lt;wsp:rsid wsp:val=&quot;00E610D3&quot;/&gt;&lt;wsp:rsid wsp:val=&quot;00E617C3&quot;/&gt;&lt;wsp:rsid wsp:val=&quot;00E758F1&quot;/&gt;&lt;wsp:rsid wsp:val=&quot;00E9213D&quot;/&gt;&lt;wsp:rsid wsp:val=&quot;00E947B0&quot;/&gt;&lt;wsp:rsid wsp:val=&quot;00EA1529&quot;/&gt;&lt;wsp:rsid wsp:val=&quot;00EB1051&quot;/&gt;&lt;wsp:rsid wsp:val=&quot;00EB698E&quot;/&gt;&lt;wsp:rsid wsp:val=&quot;00EE3BC1&quot;/&gt;&lt;wsp:rsid wsp:val=&quot;00EF21AD&quot;/&gt;&lt;wsp:rsid wsp:val=&quot;00F02A9F&quot;/&gt;&lt;wsp:rsid wsp:val=&quot;00F07EBF&quot;/&gt;&lt;wsp:rsid wsp:val=&quot;00F45F62&quot;/&gt;&lt;wsp:rsid wsp:val=&quot;00F918C0&quot;/&gt;&lt;wsp:rsid wsp:val=&quot;00F94099&quot;/&gt;&lt;wsp:rsid wsp:val=&quot;00FB5C9E&quot;/&gt;&lt;wsp:rsid wsp:val=&quot;00FB6F3A&quot;/&gt;&lt;wsp:rsid wsp:val=&quot;00FC5717&quot;/&gt;&lt;wsp:rsid wsp:val=&quot;00FD6A91&quot;/&gt;&lt;wsp:rsid wsp:val=&quot;00FE506C&quot;/&gt;&lt;/wsp:rsids&gt;&lt;/w:docPr&gt;&lt;w:body&gt;&lt;wx:sect&gt;&lt;w:p wsp:rsidR=&quot;00000000&quot; wsp:rsidRDefault=&quot;006D77EF&quot; wsp:rsidP=&quot;006D77EF&quot;&gt;&lt;m:oMathPara&gt;&lt;m:oMath&gt;&lt;m:sSub&gt;&lt;m:sSubPr&gt;&lt;m:ctrlPr&gt;&lt;w:rPr&gt;&lt;w:rFonts w:ascii=&quot;Cambria Math&quot; w:h-ansi=&quot;Cambria Math&quot; w:cs=&quot;Times New Roman&quot;/&gt;&lt;wx:font wx:val=&quot;Cambria Math&quot;/&gt;&lt;w:i/&gt;&lt;w:sz w:val=&quot;32&quot;/&gt;&lt;w:sz-cs w:val=&quot;28&quot;/&gt;&lt;/w:rPr&gt;&lt;/m:ctrlPr&gt;&lt;/m:sSubPr&gt;&lt;m:e&gt;&lt;m:r&gt;&lt;w:rPr&gt;&lt;w:rFonts w:ascii=&quot;Cambria Math&quot; w:h-ansi=&quot;Cambria Math&quot; w:cs=&quot;Times New Roman&quot;/&gt;&lt;wx:font wx:val=&quot;Cambria Math&quot;/&gt;&lt;w:i/&gt;&lt;w:sz w:val=&quot;32&quot;/&gt;&lt;w:sz-cs w:val=&quot;28&quot;/&gt;&lt;w:lang w:val=&quot;EN-US&quot;/&gt;&lt;/w:rPr&gt;&lt;m:t&gt;T&lt;/m:t&gt;&lt;/m:r&gt;&lt;/m:e&gt;&lt;m:sub&gt;&lt;m:r&gt;&lt;w:rPr&gt;&lt;w:rFonts w:ascii=&quot;Cambria Math&quot; w:h-ansi=&quot;Cambria Math&quot; w:cs=&quot;Times New Roman&quot;/&gt;&lt;wx:font wx:val=&quot;Cambria Math&quot;/&gt;&lt;w:i/&gt;&lt;w:sz w:val=&quot;32&quot;/&gt;&lt;w:sz-cs w:val=&quot;28&quot;/&gt;&lt;/w:rPr&gt;&lt;m:t&gt;С†&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6" o:title="" chromakey="white"/>
          </v:shape>
        </w:pict>
      </w:r>
      <w:r w:rsidRPr="0049520D">
        <w:rPr>
          <w:rFonts w:ascii="Times New Roman" w:hAnsi="Times New Roman" w:cs="Times New Roman"/>
          <w:sz w:val="32"/>
          <w:szCs w:val="28"/>
        </w:rPr>
        <w:fldChar w:fldCharType="end"/>
      </w:r>
      <w:r w:rsidRPr="009804F2">
        <w:rPr>
          <w:rFonts w:ascii="Times New Roman" w:hAnsi="Times New Roman" w:cs="Times New Roman"/>
          <w:sz w:val="32"/>
          <w:szCs w:val="28"/>
        </w:rPr>
        <w:t xml:space="preserve"> </w:t>
      </w:r>
      <w:r>
        <w:rPr>
          <w:rFonts w:ascii="Times New Roman" w:hAnsi="Times New Roman" w:cs="Times New Roman"/>
          <w:sz w:val="32"/>
          <w:szCs w:val="28"/>
        </w:rPr>
        <w:t xml:space="preserve">– </w:t>
      </w:r>
      <w:r w:rsidRPr="009804F2">
        <w:rPr>
          <w:rFonts w:ascii="Times New Roman" w:hAnsi="Times New Roman" w:cs="Times New Roman"/>
          <w:sz w:val="28"/>
          <w:szCs w:val="28"/>
        </w:rPr>
        <w:t>продолжительность одного цикла работы всей установки, с.</w:t>
      </w:r>
    </w:p>
    <w:p w:rsidR="00DF6FF5" w:rsidRDefault="00DF6FF5" w:rsidP="00B4580C">
      <w:pPr>
        <w:spacing w:line="360" w:lineRule="auto"/>
        <w:ind w:firstLine="709"/>
        <w:jc w:val="both"/>
        <w:rPr>
          <w:rFonts w:ascii="Times New Roman" w:hAnsi="Times New Roman" w:cs="Times New Roman"/>
          <w:sz w:val="28"/>
          <w:szCs w:val="28"/>
        </w:rPr>
      </w:pPr>
      <w:r w:rsidRPr="009804F2">
        <w:rPr>
          <w:rFonts w:ascii="Times New Roman" w:hAnsi="Times New Roman" w:cs="Times New Roman"/>
          <w:sz w:val="28"/>
          <w:szCs w:val="28"/>
        </w:rPr>
        <w:t xml:space="preserve">Для определения </w:t>
      </w:r>
      <w:r w:rsidRPr="0049520D">
        <w:rPr>
          <w:rFonts w:ascii="Times New Roman" w:hAnsi="Times New Roman" w:cs="Times New Roman"/>
          <w:sz w:val="28"/>
          <w:szCs w:val="28"/>
        </w:rPr>
        <w:fldChar w:fldCharType="begin"/>
      </w:r>
      <w:r w:rsidRPr="0049520D">
        <w:rPr>
          <w:rFonts w:ascii="Times New Roman" w:hAnsi="Times New Roman" w:cs="Times New Roman"/>
          <w:sz w:val="28"/>
          <w:szCs w:val="28"/>
        </w:rPr>
        <w:instrText xml:space="preserve"> QUOTE </w:instrText>
      </w:r>
      <w:r w:rsidRPr="0049520D">
        <w:rPr>
          <w:position w:val="-9"/>
        </w:rPr>
        <w:pict>
          <v:shape id="_x0000_i1076" type="#_x0000_t75" style="width:12.6pt;height: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stylePaneFormatFilter w:val=&quot;3F01&quot;/&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7967&quot;/&gt;&lt;wsp:rsid wsp:val=&quot;000029D6&quot;/&gt;&lt;wsp:rsid wsp:val=&quot;00002C4D&quot;/&gt;&lt;wsp:rsid wsp:val=&quot;00017571&quot;/&gt;&lt;wsp:rsid wsp:val=&quot;00027105&quot;/&gt;&lt;wsp:rsid wsp:val=&quot;00033732&quot;/&gt;&lt;wsp:rsid wsp:val=&quot;00033F33&quot;/&gt;&lt;wsp:rsid wsp:val=&quot;000474BF&quot;/&gt;&lt;wsp:rsid wsp:val=&quot;00051CF3&quot;/&gt;&lt;wsp:rsid wsp:val=&quot;00060869&quot;/&gt;&lt;wsp:rsid wsp:val=&quot;000625C0&quot;/&gt;&lt;wsp:rsid wsp:val=&quot;00073578&quot;/&gt;&lt;wsp:rsid wsp:val=&quot;0007381A&quot;/&gt;&lt;wsp:rsid wsp:val=&quot;00076D95&quot;/&gt;&lt;wsp:rsid wsp:val=&quot;00080AC8&quot;/&gt;&lt;wsp:rsid wsp:val=&quot;00085754&quot;/&gt;&lt;wsp:rsid wsp:val=&quot;00086DEE&quot;/&gt;&lt;wsp:rsid wsp:val=&quot;00090228&quot;/&gt;&lt;wsp:rsid wsp:val=&quot;00094FC2&quot;/&gt;&lt;wsp:rsid wsp:val=&quot;000A0A94&quot;/&gt;&lt;wsp:rsid wsp:val=&quot;000B1DCA&quot;/&gt;&lt;wsp:rsid wsp:val=&quot;000B69E2&quot;/&gt;&lt;wsp:rsid wsp:val=&quot;000D4124&quot;/&gt;&lt;wsp:rsid wsp:val=&quot;000D6D2E&quot;/&gt;&lt;wsp:rsid wsp:val=&quot;000E0B24&quot;/&gt;&lt;wsp:rsid wsp:val=&quot;000E587C&quot;/&gt;&lt;wsp:rsid wsp:val=&quot;0015407B&quot;/&gt;&lt;wsp:rsid wsp:val=&quot;001556AA&quot;/&gt;&lt;wsp:rsid wsp:val=&quot;00173065&quot;/&gt;&lt;wsp:rsid wsp:val=&quot;00177F55&quot;/&gt;&lt;wsp:rsid wsp:val=&quot;00181CB6&quot;/&gt;&lt;wsp:rsid wsp:val=&quot;00195939&quot;/&gt;&lt;wsp:rsid wsp:val=&quot;001A0271&quot;/&gt;&lt;wsp:rsid wsp:val=&quot;001A3F32&quot;/&gt;&lt;wsp:rsid wsp:val=&quot;001A4AE0&quot;/&gt;&lt;wsp:rsid wsp:val=&quot;001B3810&quot;/&gt;&lt;wsp:rsid wsp:val=&quot;001B5BDD&quot;/&gt;&lt;wsp:rsid wsp:val=&quot;001C7C77&quot;/&gt;&lt;wsp:rsid wsp:val=&quot;001D6FF2&quot;/&gt;&lt;wsp:rsid wsp:val=&quot;001E08B2&quot;/&gt;&lt;wsp:rsid wsp:val=&quot;001E0A17&quot;/&gt;&lt;wsp:rsid wsp:val=&quot;002040FD&quot;/&gt;&lt;wsp:rsid wsp:val=&quot;00205FE0&quot;/&gt;&lt;wsp:rsid wsp:val=&quot;00206D1B&quot;/&gt;&lt;wsp:rsid wsp:val=&quot;0021372E&quot;/&gt;&lt;wsp:rsid wsp:val=&quot;002155CA&quot;/&gt;&lt;wsp:rsid wsp:val=&quot;00230FA3&quot;/&gt;&lt;wsp:rsid wsp:val=&quot;00242A24&quot;/&gt;&lt;wsp:rsid wsp:val=&quot;00246F22&quot;/&gt;&lt;wsp:rsid wsp:val=&quot;00251DB5&quot;/&gt;&lt;wsp:rsid wsp:val=&quot;00255836&quot;/&gt;&lt;wsp:rsid wsp:val=&quot;00273425&quot;/&gt;&lt;wsp:rsid wsp:val=&quot;00280B08&quot;/&gt;&lt;wsp:rsid wsp:val=&quot;00283806&quot;/&gt;&lt;wsp:rsid wsp:val=&quot;00287A81&quot;/&gt;&lt;wsp:rsid wsp:val=&quot;00293113&quot;/&gt;&lt;wsp:rsid wsp:val=&quot;002A2466&quot;/&gt;&lt;wsp:rsid wsp:val=&quot;002A5C24&quot;/&gt;&lt;wsp:rsid wsp:val=&quot;002B46DF&quot;/&gt;&lt;wsp:rsid wsp:val=&quot;002B5456&quot;/&gt;&lt;wsp:rsid wsp:val=&quot;002E407E&quot;/&gt;&lt;wsp:rsid wsp:val=&quot;00306714&quot;/&gt;&lt;wsp:rsid wsp:val=&quot;0036029F&quot;/&gt;&lt;wsp:rsid wsp:val=&quot;00363F07&quot;/&gt;&lt;wsp:rsid wsp:val=&quot;003644EE&quot;/&gt;&lt;wsp:rsid wsp:val=&quot;00372256&quot;/&gt;&lt;wsp:rsid wsp:val=&quot;00373D04&quot;/&gt;&lt;wsp:rsid wsp:val=&quot;00381C9D&quot;/&gt;&lt;wsp:rsid wsp:val=&quot;00381D49&quot;/&gt;&lt;wsp:rsid wsp:val=&quot;003874E0&quot;/&gt;&lt;wsp:rsid wsp:val=&quot;003963DE&quot;/&gt;&lt;wsp:rsid wsp:val=&quot;003B41A7&quot;/&gt;&lt;wsp:rsid wsp:val=&quot;003C472E&quot;/&gt;&lt;wsp:rsid wsp:val=&quot;003D0D3C&quot;/&gt;&lt;wsp:rsid wsp:val=&quot;003D1F8C&quot;/&gt;&lt;wsp:rsid wsp:val=&quot;00405D96&quot;/&gt;&lt;wsp:rsid wsp:val=&quot;00406458&quot;/&gt;&lt;wsp:rsid wsp:val=&quot;00411DF4&quot;/&gt;&lt;wsp:rsid wsp:val=&quot;00414304&quot;/&gt;&lt;wsp:rsid wsp:val=&quot;00420762&quot;/&gt;&lt;wsp:rsid wsp:val=&quot;00451827&quot;/&gt;&lt;wsp:rsid wsp:val=&quot;00467F24&quot;/&gt;&lt;wsp:rsid wsp:val=&quot;00475886&quot;/&gt;&lt;wsp:rsid wsp:val=&quot;0048362D&quot;/&gt;&lt;wsp:rsid wsp:val=&quot;0049520D&quot;/&gt;&lt;wsp:rsid wsp:val=&quot;004A21E0&quot;/&gt;&lt;wsp:rsid wsp:val=&quot;004A722A&quot;/&gt;&lt;wsp:rsid wsp:val=&quot;004D4ACD&quot;/&gt;&lt;wsp:rsid wsp:val=&quot;004E1DA3&quot;/&gt;&lt;wsp:rsid wsp:val=&quot;00510687&quot;/&gt;&lt;wsp:rsid wsp:val=&quot;00537744&quot;/&gt;&lt;wsp:rsid wsp:val=&quot;005402BE&quot;/&gt;&lt;wsp:rsid wsp:val=&quot;0057003C&quot;/&gt;&lt;wsp:rsid wsp:val=&quot;00577FF7&quot;/&gt;&lt;wsp:rsid wsp:val=&quot;00592609&quot;/&gt;&lt;wsp:rsid wsp:val=&quot;005B0060&quot;/&gt;&lt;wsp:rsid wsp:val=&quot;005D634F&quot;/&gt;&lt;wsp:rsid wsp:val=&quot;005E0BB9&quot;/&gt;&lt;wsp:rsid wsp:val=&quot;005E7967&quot;/&gt;&lt;wsp:rsid wsp:val=&quot;006003FA&quot;/&gt;&lt;wsp:rsid wsp:val=&quot;00613EE0&quot;/&gt;&lt;wsp:rsid wsp:val=&quot;0061571C&quot;/&gt;&lt;wsp:rsid wsp:val=&quot;006230FC&quot;/&gt;&lt;wsp:rsid wsp:val=&quot;0063638F&quot;/&gt;&lt;wsp:rsid wsp:val=&quot;00640E53&quot;/&gt;&lt;wsp:rsid wsp:val=&quot;006678CB&quot;/&gt;&lt;wsp:rsid wsp:val=&quot;006928ED&quot;/&gt;&lt;wsp:rsid wsp:val=&quot;006A3994&quot;/&gt;&lt;wsp:rsid wsp:val=&quot;006B2D90&quot;/&gt;&lt;wsp:rsid wsp:val=&quot;006B345C&quot;/&gt;&lt;wsp:rsid wsp:val=&quot;006B6E40&quot;/&gt;&lt;wsp:rsid wsp:val=&quot;006C626F&quot;/&gt;&lt;wsp:rsid wsp:val=&quot;006E19E2&quot;/&gt;&lt;wsp:rsid wsp:val=&quot;00705012&quot;/&gt;&lt;wsp:rsid wsp:val=&quot;00715F3C&quot;/&gt;&lt;wsp:rsid wsp:val=&quot;00724CB8&quot;/&gt;&lt;wsp:rsid wsp:val=&quot;007335C2&quot;/&gt;&lt;wsp:rsid wsp:val=&quot;00734329&quot;/&gt;&lt;wsp:rsid wsp:val=&quot;007620A1&quot;/&gt;&lt;wsp:rsid wsp:val=&quot;00772C38&quot;/&gt;&lt;wsp:rsid wsp:val=&quot;007947FA&quot;/&gt;&lt;wsp:rsid wsp:val=&quot;007C72DD&quot;/&gt;&lt;wsp:rsid wsp:val=&quot;007E7304&quot;/&gt;&lt;wsp:rsid wsp:val=&quot;008038BC&quot;/&gt;&lt;wsp:rsid wsp:val=&quot;0081351E&quot;/&gt;&lt;wsp:rsid wsp:val=&quot;00842133&quot;/&gt;&lt;wsp:rsid wsp:val=&quot;00853250&quot;/&gt;&lt;wsp:rsid wsp:val=&quot;008533EE&quot;/&gt;&lt;wsp:rsid wsp:val=&quot;008869F0&quot;/&gt;&lt;wsp:rsid wsp:val=&quot;00891F55&quot;/&gt;&lt;wsp:rsid wsp:val=&quot;008A1A49&quot;/&gt;&lt;wsp:rsid wsp:val=&quot;008C0D75&quot;/&gt;&lt;wsp:rsid wsp:val=&quot;008C0EE6&quot;/&gt;&lt;wsp:rsid wsp:val=&quot;008E2629&quot;/&gt;&lt;wsp:rsid wsp:val=&quot;00901CDF&quot;/&gt;&lt;wsp:rsid wsp:val=&quot;00906E72&quot;/&gt;&lt;wsp:rsid wsp:val=&quot;00936388&quot;/&gt;&lt;wsp:rsid wsp:val=&quot;00950E9A&quot;/&gt;&lt;wsp:rsid wsp:val=&quot;009611D4&quot;/&gt;&lt;wsp:rsid wsp:val=&quot;00973E08&quot;/&gt;&lt;wsp:rsid wsp:val=&quot;00985B8D&quot;/&gt;&lt;wsp:rsid wsp:val=&quot;009C1638&quot;/&gt;&lt;wsp:rsid wsp:val=&quot;009D077F&quot;/&gt;&lt;wsp:rsid wsp:val=&quot;009E2920&quot;/&gt;&lt;wsp:rsid wsp:val=&quot;009E6654&quot;/&gt;&lt;wsp:rsid wsp:val=&quot;00A026FC&quot;/&gt;&lt;wsp:rsid wsp:val=&quot;00A06D7A&quot;/&gt;&lt;wsp:rsid wsp:val=&quot;00A2375C&quot;/&gt;&lt;wsp:rsid wsp:val=&quot;00A3675F&quot;/&gt;&lt;wsp:rsid wsp:val=&quot;00A45515&quot;/&gt;&lt;wsp:rsid wsp:val=&quot;00A51BE7&quot;/&gt;&lt;wsp:rsid wsp:val=&quot;00A53B14&quot;/&gt;&lt;wsp:rsid wsp:val=&quot;00A62C12&quot;/&gt;&lt;wsp:rsid wsp:val=&quot;00A64A58&quot;/&gt;&lt;wsp:rsid wsp:val=&quot;00A654D8&quot;/&gt;&lt;wsp:rsid wsp:val=&quot;00A81CF7&quot;/&gt;&lt;wsp:rsid wsp:val=&quot;00A861DB&quot;/&gt;&lt;wsp:rsid wsp:val=&quot;00A956D4&quot;/&gt;&lt;wsp:rsid wsp:val=&quot;00AB0E64&quot;/&gt;&lt;wsp:rsid wsp:val=&quot;00AF2326&quot;/&gt;&lt;wsp:rsid wsp:val=&quot;00AF76E0&quot;/&gt;&lt;wsp:rsid wsp:val=&quot;00B03AFB&quot;/&gt;&lt;wsp:rsid wsp:val=&quot;00B136B1&quot;/&gt;&lt;wsp:rsid wsp:val=&quot;00B13FFB&quot;/&gt;&lt;wsp:rsid wsp:val=&quot;00B145CA&quot;/&gt;&lt;wsp:rsid wsp:val=&quot;00B2509D&quot;/&gt;&lt;wsp:rsid wsp:val=&quot;00B254F8&quot;/&gt;&lt;wsp:rsid wsp:val=&quot;00B27C5C&quot;/&gt;&lt;wsp:rsid wsp:val=&quot;00B32B7A&quot;/&gt;&lt;wsp:rsid wsp:val=&quot;00B52532&quot;/&gt;&lt;wsp:rsid wsp:val=&quot;00B87726&quot;/&gt;&lt;wsp:rsid wsp:val=&quot;00B97606&quot;/&gt;&lt;wsp:rsid wsp:val=&quot;00BA0E00&quot;/&gt;&lt;wsp:rsid wsp:val=&quot;00BA132A&quot;/&gt;&lt;wsp:rsid wsp:val=&quot;00BA6E40&quot;/&gt;&lt;wsp:rsid wsp:val=&quot;00BB0471&quot;/&gt;&lt;wsp:rsid wsp:val=&quot;00BB3FA8&quot;/&gt;&lt;wsp:rsid wsp:val=&quot;00BB5876&quot;/&gt;&lt;wsp:rsid wsp:val=&quot;00BD14F8&quot;/&gt;&lt;wsp:rsid wsp:val=&quot;00BD2679&quot;/&gt;&lt;wsp:rsid wsp:val=&quot;00BE57ED&quot;/&gt;&lt;wsp:rsid wsp:val=&quot;00BF2401&quot;/&gt;&lt;wsp:rsid wsp:val=&quot;00C16580&quot;/&gt;&lt;wsp:rsid wsp:val=&quot;00C27D80&quot;/&gt;&lt;wsp:rsid wsp:val=&quot;00C27E4A&quot;/&gt;&lt;wsp:rsid wsp:val=&quot;00C450F5&quot;/&gt;&lt;wsp:rsid wsp:val=&quot;00C45FA5&quot;/&gt;&lt;wsp:rsid wsp:val=&quot;00C57F55&quot;/&gt;&lt;wsp:rsid wsp:val=&quot;00C754BA&quot;/&gt;&lt;wsp:rsid wsp:val=&quot;00C85E61&quot;/&gt;&lt;wsp:rsid wsp:val=&quot;00C913BC&quot;/&gt;&lt;wsp:rsid wsp:val=&quot;00C91FE0&quot;/&gt;&lt;wsp:rsid wsp:val=&quot;00C9460C&quot;/&gt;&lt;wsp:rsid wsp:val=&quot;00CA309D&quot;/&gt;&lt;wsp:rsid wsp:val=&quot;00CA4068&quot;/&gt;&lt;wsp:rsid wsp:val=&quot;00CD101F&quot;/&gt;&lt;wsp:rsid wsp:val=&quot;00D05047&quot;/&gt;&lt;wsp:rsid wsp:val=&quot;00D15BA1&quot;/&gt;&lt;wsp:rsid wsp:val=&quot;00D2499D&quot;/&gt;&lt;wsp:rsid wsp:val=&quot;00D32D3D&quot;/&gt;&lt;wsp:rsid wsp:val=&quot;00D45F84&quot;/&gt;&lt;wsp:rsid wsp:val=&quot;00D4741C&quot;/&gt;&lt;wsp:rsid wsp:val=&quot;00D65285&quot;/&gt;&lt;wsp:rsid wsp:val=&quot;00D7607B&quot;/&gt;&lt;wsp:rsid wsp:val=&quot;00D845EC&quot;/&gt;&lt;wsp:rsid wsp:val=&quot;00D859BB&quot;/&gt;&lt;wsp:rsid wsp:val=&quot;00D938DB&quot;/&gt;&lt;wsp:rsid wsp:val=&quot;00D96B56&quot;/&gt;&lt;wsp:rsid wsp:val=&quot;00DA2BA5&quot;/&gt;&lt;wsp:rsid wsp:val=&quot;00DB3DA8&quot;/&gt;&lt;wsp:rsid wsp:val=&quot;00DD3C31&quot;/&gt;&lt;wsp:rsid wsp:val=&quot;00E04B0F&quot;/&gt;&lt;wsp:rsid wsp:val=&quot;00E0675A&quot;/&gt;&lt;wsp:rsid wsp:val=&quot;00E06A87&quot;/&gt;&lt;wsp:rsid wsp:val=&quot;00E0725A&quot;/&gt;&lt;wsp:rsid wsp:val=&quot;00E13E8F&quot;/&gt;&lt;wsp:rsid wsp:val=&quot;00E14059&quot;/&gt;&lt;wsp:rsid wsp:val=&quot;00E20AF2&quot;/&gt;&lt;wsp:rsid wsp:val=&quot;00E30513&quot;/&gt;&lt;wsp:rsid wsp:val=&quot;00E35ED9&quot;/&gt;&lt;wsp:rsid wsp:val=&quot;00E5393E&quot;/&gt;&lt;wsp:rsid wsp:val=&quot;00E610D3&quot;/&gt;&lt;wsp:rsid wsp:val=&quot;00E617C3&quot;/&gt;&lt;wsp:rsid wsp:val=&quot;00E758F1&quot;/&gt;&lt;wsp:rsid wsp:val=&quot;00E9213D&quot;/&gt;&lt;wsp:rsid wsp:val=&quot;00E947B0&quot;/&gt;&lt;wsp:rsid wsp:val=&quot;00EA1529&quot;/&gt;&lt;wsp:rsid wsp:val=&quot;00EB1051&quot;/&gt;&lt;wsp:rsid wsp:val=&quot;00EB698E&quot;/&gt;&lt;wsp:rsid wsp:val=&quot;00EE3BC1&quot;/&gt;&lt;wsp:rsid wsp:val=&quot;00EF21AD&quot;/&gt;&lt;wsp:rsid wsp:val=&quot;00F02A9F&quot;/&gt;&lt;wsp:rsid wsp:val=&quot;00F07EBF&quot;/&gt;&lt;wsp:rsid wsp:val=&quot;00F45F62&quot;/&gt;&lt;wsp:rsid wsp:val=&quot;00F918C0&quot;/&gt;&lt;wsp:rsid wsp:val=&quot;00F94099&quot;/&gt;&lt;wsp:rsid wsp:val=&quot;00FB5C9E&quot;/&gt;&lt;wsp:rsid wsp:val=&quot;00FB6F3A&quot;/&gt;&lt;wsp:rsid wsp:val=&quot;00FC5717&quot;/&gt;&lt;wsp:rsid wsp:val=&quot;00FD6A91&quot;/&gt;&lt;wsp:rsid wsp:val=&quot;00FE506C&quot;/&gt;&lt;/wsp:rsids&gt;&lt;/w:docPr&gt;&lt;w:body&gt;&lt;wx:sect&gt;&lt;w:p wsp:rsidR=&quot;00000000&quot; wsp:rsidRDefault=&quot;004E1DA3&quot; wsp:rsidP=&quot;004E1DA3&quot;&gt;&lt;m:oMathPara&gt;&lt;m:oMath&gt;&lt;m:sSub&gt;&lt;m:sSubPr&gt;&lt;m:ctrlPr&gt;&lt;w:rPr&gt;&lt;w:rFonts w:ascii=&quot;Cambria Math&quot; w:h-ansi=&quot;Cambria Math&quot; w:cs=&quot;Times New Roman&quot;/&gt;&lt;wx:font wx:val=&quot;Cambria Math&quot;/&gt;&lt;w:i/&gt;&lt;w:sz w:val=&quot;28&quot;/&gt;&lt;w:sz-cs w:val=&quot;28&quot;/&gt;&lt;/w:rPr&gt;&lt;/m:ctrlPr&gt;&lt;/m:sSubPr&gt;&lt;m:e&gt;&lt;m:r&gt;&lt;w:rPr&gt;&lt;w:rFonts w:ascii=&quot;Cambria Math&quot; w:h-ansi=&quot;Cambria Math&quot; w:cs=&quot;Times New Roman&quot;/&gt;&lt;wx:font wx:val=&quot;Cambria Math&quot;/&gt;&lt;w:i/&gt;&lt;w:sz w:val=&quot;28&quot;/&gt;&lt;w:sz-cs w:val=&quot;28&quot;/&gt;&lt;w:lang w:val=&quot;EN-US&quot;/&gt;&lt;/w:rPr&gt;&lt;m:t&gt;T&lt;/m:t&gt;&lt;/m:r&gt;&lt;/m:e&gt;&lt;m:sub&gt;&lt;m:r&gt;&lt;w:rPr&gt;&lt;w:rFonts w:ascii=&quot;Cambria Math&quot; w:h-ansi=&quot;Cambria Math&quot; w:cs=&quot;Times New Roman&quot;/&gt;&lt;wx:font wx:val=&quot;Cambria Math&quot;/&gt;&lt;w:i/&gt;&lt;w:sz w:val=&quot;28&quot;/&gt;&lt;w:sz-cs w:val=&quot;28&quot;/&gt;&lt;/w:rPr&gt;&lt;m:t&gt;С†&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7" o:title="" chromakey="white"/>
          </v:shape>
        </w:pict>
      </w:r>
      <w:r w:rsidRPr="0049520D">
        <w:rPr>
          <w:rFonts w:ascii="Times New Roman" w:hAnsi="Times New Roman" w:cs="Times New Roman"/>
          <w:sz w:val="28"/>
          <w:szCs w:val="28"/>
        </w:rPr>
        <w:instrText xml:space="preserve"> </w:instrText>
      </w:r>
      <w:r w:rsidRPr="0049520D">
        <w:rPr>
          <w:rFonts w:ascii="Times New Roman" w:hAnsi="Times New Roman" w:cs="Times New Roman"/>
          <w:sz w:val="28"/>
          <w:szCs w:val="28"/>
        </w:rPr>
        <w:fldChar w:fldCharType="separate"/>
      </w:r>
      <w:r w:rsidRPr="0049520D">
        <w:rPr>
          <w:position w:val="-9"/>
        </w:rPr>
        <w:pict>
          <v:shape id="_x0000_i1077" type="#_x0000_t75" style="width:12.6pt;height: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stylePaneFormatFilter w:val=&quot;3F01&quot;/&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7967&quot;/&gt;&lt;wsp:rsid wsp:val=&quot;000029D6&quot;/&gt;&lt;wsp:rsid wsp:val=&quot;00002C4D&quot;/&gt;&lt;wsp:rsid wsp:val=&quot;00017571&quot;/&gt;&lt;wsp:rsid wsp:val=&quot;00027105&quot;/&gt;&lt;wsp:rsid wsp:val=&quot;00033732&quot;/&gt;&lt;wsp:rsid wsp:val=&quot;00033F33&quot;/&gt;&lt;wsp:rsid wsp:val=&quot;000474BF&quot;/&gt;&lt;wsp:rsid wsp:val=&quot;00051CF3&quot;/&gt;&lt;wsp:rsid wsp:val=&quot;00060869&quot;/&gt;&lt;wsp:rsid wsp:val=&quot;000625C0&quot;/&gt;&lt;wsp:rsid wsp:val=&quot;00073578&quot;/&gt;&lt;wsp:rsid wsp:val=&quot;0007381A&quot;/&gt;&lt;wsp:rsid wsp:val=&quot;00076D95&quot;/&gt;&lt;wsp:rsid wsp:val=&quot;00080AC8&quot;/&gt;&lt;wsp:rsid wsp:val=&quot;00085754&quot;/&gt;&lt;wsp:rsid wsp:val=&quot;00086DEE&quot;/&gt;&lt;wsp:rsid wsp:val=&quot;00090228&quot;/&gt;&lt;wsp:rsid wsp:val=&quot;00094FC2&quot;/&gt;&lt;wsp:rsid wsp:val=&quot;000A0A94&quot;/&gt;&lt;wsp:rsid wsp:val=&quot;000B1DCA&quot;/&gt;&lt;wsp:rsid wsp:val=&quot;000B69E2&quot;/&gt;&lt;wsp:rsid wsp:val=&quot;000D4124&quot;/&gt;&lt;wsp:rsid wsp:val=&quot;000D6D2E&quot;/&gt;&lt;wsp:rsid wsp:val=&quot;000E0B24&quot;/&gt;&lt;wsp:rsid wsp:val=&quot;000E587C&quot;/&gt;&lt;wsp:rsid wsp:val=&quot;0015407B&quot;/&gt;&lt;wsp:rsid wsp:val=&quot;001556AA&quot;/&gt;&lt;wsp:rsid wsp:val=&quot;00173065&quot;/&gt;&lt;wsp:rsid wsp:val=&quot;00177F55&quot;/&gt;&lt;wsp:rsid wsp:val=&quot;00181CB6&quot;/&gt;&lt;wsp:rsid wsp:val=&quot;00195939&quot;/&gt;&lt;wsp:rsid wsp:val=&quot;001A0271&quot;/&gt;&lt;wsp:rsid wsp:val=&quot;001A3F32&quot;/&gt;&lt;wsp:rsid wsp:val=&quot;001A4AE0&quot;/&gt;&lt;wsp:rsid wsp:val=&quot;001B3810&quot;/&gt;&lt;wsp:rsid wsp:val=&quot;001B5BDD&quot;/&gt;&lt;wsp:rsid wsp:val=&quot;001C7C77&quot;/&gt;&lt;wsp:rsid wsp:val=&quot;001D6FF2&quot;/&gt;&lt;wsp:rsid wsp:val=&quot;001E08B2&quot;/&gt;&lt;wsp:rsid wsp:val=&quot;001E0A17&quot;/&gt;&lt;wsp:rsid wsp:val=&quot;002040FD&quot;/&gt;&lt;wsp:rsid wsp:val=&quot;00205FE0&quot;/&gt;&lt;wsp:rsid wsp:val=&quot;00206D1B&quot;/&gt;&lt;wsp:rsid wsp:val=&quot;0021372E&quot;/&gt;&lt;wsp:rsid wsp:val=&quot;002155CA&quot;/&gt;&lt;wsp:rsid wsp:val=&quot;00230FA3&quot;/&gt;&lt;wsp:rsid wsp:val=&quot;00242A24&quot;/&gt;&lt;wsp:rsid wsp:val=&quot;00246F22&quot;/&gt;&lt;wsp:rsid wsp:val=&quot;00251DB5&quot;/&gt;&lt;wsp:rsid wsp:val=&quot;00255836&quot;/&gt;&lt;wsp:rsid wsp:val=&quot;00273425&quot;/&gt;&lt;wsp:rsid wsp:val=&quot;00280B08&quot;/&gt;&lt;wsp:rsid wsp:val=&quot;00283806&quot;/&gt;&lt;wsp:rsid wsp:val=&quot;00287A81&quot;/&gt;&lt;wsp:rsid wsp:val=&quot;00293113&quot;/&gt;&lt;wsp:rsid wsp:val=&quot;002A2466&quot;/&gt;&lt;wsp:rsid wsp:val=&quot;002A5C24&quot;/&gt;&lt;wsp:rsid wsp:val=&quot;002B46DF&quot;/&gt;&lt;wsp:rsid wsp:val=&quot;002B5456&quot;/&gt;&lt;wsp:rsid wsp:val=&quot;002E407E&quot;/&gt;&lt;wsp:rsid wsp:val=&quot;00306714&quot;/&gt;&lt;wsp:rsid wsp:val=&quot;0036029F&quot;/&gt;&lt;wsp:rsid wsp:val=&quot;00363F07&quot;/&gt;&lt;wsp:rsid wsp:val=&quot;003644EE&quot;/&gt;&lt;wsp:rsid wsp:val=&quot;00372256&quot;/&gt;&lt;wsp:rsid wsp:val=&quot;00373D04&quot;/&gt;&lt;wsp:rsid wsp:val=&quot;00381C9D&quot;/&gt;&lt;wsp:rsid wsp:val=&quot;00381D49&quot;/&gt;&lt;wsp:rsid wsp:val=&quot;003874E0&quot;/&gt;&lt;wsp:rsid wsp:val=&quot;003963DE&quot;/&gt;&lt;wsp:rsid wsp:val=&quot;003B41A7&quot;/&gt;&lt;wsp:rsid wsp:val=&quot;003C472E&quot;/&gt;&lt;wsp:rsid wsp:val=&quot;003D0D3C&quot;/&gt;&lt;wsp:rsid wsp:val=&quot;003D1F8C&quot;/&gt;&lt;wsp:rsid wsp:val=&quot;00405D96&quot;/&gt;&lt;wsp:rsid wsp:val=&quot;00406458&quot;/&gt;&lt;wsp:rsid wsp:val=&quot;00411DF4&quot;/&gt;&lt;wsp:rsid wsp:val=&quot;00414304&quot;/&gt;&lt;wsp:rsid wsp:val=&quot;00420762&quot;/&gt;&lt;wsp:rsid wsp:val=&quot;00451827&quot;/&gt;&lt;wsp:rsid wsp:val=&quot;00467F24&quot;/&gt;&lt;wsp:rsid wsp:val=&quot;00475886&quot;/&gt;&lt;wsp:rsid wsp:val=&quot;0048362D&quot;/&gt;&lt;wsp:rsid wsp:val=&quot;0049520D&quot;/&gt;&lt;wsp:rsid wsp:val=&quot;004A21E0&quot;/&gt;&lt;wsp:rsid wsp:val=&quot;004A722A&quot;/&gt;&lt;wsp:rsid wsp:val=&quot;004D4ACD&quot;/&gt;&lt;wsp:rsid wsp:val=&quot;004E1DA3&quot;/&gt;&lt;wsp:rsid wsp:val=&quot;00510687&quot;/&gt;&lt;wsp:rsid wsp:val=&quot;00537744&quot;/&gt;&lt;wsp:rsid wsp:val=&quot;005402BE&quot;/&gt;&lt;wsp:rsid wsp:val=&quot;0057003C&quot;/&gt;&lt;wsp:rsid wsp:val=&quot;00577FF7&quot;/&gt;&lt;wsp:rsid wsp:val=&quot;00592609&quot;/&gt;&lt;wsp:rsid wsp:val=&quot;005B0060&quot;/&gt;&lt;wsp:rsid wsp:val=&quot;005D634F&quot;/&gt;&lt;wsp:rsid wsp:val=&quot;005E0BB9&quot;/&gt;&lt;wsp:rsid wsp:val=&quot;005E7967&quot;/&gt;&lt;wsp:rsid wsp:val=&quot;006003FA&quot;/&gt;&lt;wsp:rsid wsp:val=&quot;00613EE0&quot;/&gt;&lt;wsp:rsid wsp:val=&quot;0061571C&quot;/&gt;&lt;wsp:rsid wsp:val=&quot;006230FC&quot;/&gt;&lt;wsp:rsid wsp:val=&quot;0063638F&quot;/&gt;&lt;wsp:rsid wsp:val=&quot;00640E53&quot;/&gt;&lt;wsp:rsid wsp:val=&quot;006678CB&quot;/&gt;&lt;wsp:rsid wsp:val=&quot;006928ED&quot;/&gt;&lt;wsp:rsid wsp:val=&quot;006A3994&quot;/&gt;&lt;wsp:rsid wsp:val=&quot;006B2D90&quot;/&gt;&lt;wsp:rsid wsp:val=&quot;006B345C&quot;/&gt;&lt;wsp:rsid wsp:val=&quot;006B6E40&quot;/&gt;&lt;wsp:rsid wsp:val=&quot;006C626F&quot;/&gt;&lt;wsp:rsid wsp:val=&quot;006E19E2&quot;/&gt;&lt;wsp:rsid wsp:val=&quot;00705012&quot;/&gt;&lt;wsp:rsid wsp:val=&quot;00715F3C&quot;/&gt;&lt;wsp:rsid wsp:val=&quot;00724CB8&quot;/&gt;&lt;wsp:rsid wsp:val=&quot;007335C2&quot;/&gt;&lt;wsp:rsid wsp:val=&quot;00734329&quot;/&gt;&lt;wsp:rsid wsp:val=&quot;007620A1&quot;/&gt;&lt;wsp:rsid wsp:val=&quot;00772C38&quot;/&gt;&lt;wsp:rsid wsp:val=&quot;007947FA&quot;/&gt;&lt;wsp:rsid wsp:val=&quot;007C72DD&quot;/&gt;&lt;wsp:rsid wsp:val=&quot;007E7304&quot;/&gt;&lt;wsp:rsid wsp:val=&quot;008038BC&quot;/&gt;&lt;wsp:rsid wsp:val=&quot;0081351E&quot;/&gt;&lt;wsp:rsid wsp:val=&quot;00842133&quot;/&gt;&lt;wsp:rsid wsp:val=&quot;00853250&quot;/&gt;&lt;wsp:rsid wsp:val=&quot;008533EE&quot;/&gt;&lt;wsp:rsid wsp:val=&quot;008869F0&quot;/&gt;&lt;wsp:rsid wsp:val=&quot;00891F55&quot;/&gt;&lt;wsp:rsid wsp:val=&quot;008A1A49&quot;/&gt;&lt;wsp:rsid wsp:val=&quot;008C0D75&quot;/&gt;&lt;wsp:rsid wsp:val=&quot;008C0EE6&quot;/&gt;&lt;wsp:rsid wsp:val=&quot;008E2629&quot;/&gt;&lt;wsp:rsid wsp:val=&quot;00901CDF&quot;/&gt;&lt;wsp:rsid wsp:val=&quot;00906E72&quot;/&gt;&lt;wsp:rsid wsp:val=&quot;00936388&quot;/&gt;&lt;wsp:rsid wsp:val=&quot;00950E9A&quot;/&gt;&lt;wsp:rsid wsp:val=&quot;009611D4&quot;/&gt;&lt;wsp:rsid wsp:val=&quot;00973E08&quot;/&gt;&lt;wsp:rsid wsp:val=&quot;00985B8D&quot;/&gt;&lt;wsp:rsid wsp:val=&quot;009C1638&quot;/&gt;&lt;wsp:rsid wsp:val=&quot;009D077F&quot;/&gt;&lt;wsp:rsid wsp:val=&quot;009E2920&quot;/&gt;&lt;wsp:rsid wsp:val=&quot;009E6654&quot;/&gt;&lt;wsp:rsid wsp:val=&quot;00A026FC&quot;/&gt;&lt;wsp:rsid wsp:val=&quot;00A06D7A&quot;/&gt;&lt;wsp:rsid wsp:val=&quot;00A2375C&quot;/&gt;&lt;wsp:rsid wsp:val=&quot;00A3675F&quot;/&gt;&lt;wsp:rsid wsp:val=&quot;00A45515&quot;/&gt;&lt;wsp:rsid wsp:val=&quot;00A51BE7&quot;/&gt;&lt;wsp:rsid wsp:val=&quot;00A53B14&quot;/&gt;&lt;wsp:rsid wsp:val=&quot;00A62C12&quot;/&gt;&lt;wsp:rsid wsp:val=&quot;00A64A58&quot;/&gt;&lt;wsp:rsid wsp:val=&quot;00A654D8&quot;/&gt;&lt;wsp:rsid wsp:val=&quot;00A81CF7&quot;/&gt;&lt;wsp:rsid wsp:val=&quot;00A861DB&quot;/&gt;&lt;wsp:rsid wsp:val=&quot;00A956D4&quot;/&gt;&lt;wsp:rsid wsp:val=&quot;00AB0E64&quot;/&gt;&lt;wsp:rsid wsp:val=&quot;00AF2326&quot;/&gt;&lt;wsp:rsid wsp:val=&quot;00AF76E0&quot;/&gt;&lt;wsp:rsid wsp:val=&quot;00B03AFB&quot;/&gt;&lt;wsp:rsid wsp:val=&quot;00B136B1&quot;/&gt;&lt;wsp:rsid wsp:val=&quot;00B13FFB&quot;/&gt;&lt;wsp:rsid wsp:val=&quot;00B145CA&quot;/&gt;&lt;wsp:rsid wsp:val=&quot;00B2509D&quot;/&gt;&lt;wsp:rsid wsp:val=&quot;00B254F8&quot;/&gt;&lt;wsp:rsid wsp:val=&quot;00B27C5C&quot;/&gt;&lt;wsp:rsid wsp:val=&quot;00B32B7A&quot;/&gt;&lt;wsp:rsid wsp:val=&quot;00B52532&quot;/&gt;&lt;wsp:rsid wsp:val=&quot;00B87726&quot;/&gt;&lt;wsp:rsid wsp:val=&quot;00B97606&quot;/&gt;&lt;wsp:rsid wsp:val=&quot;00BA0E00&quot;/&gt;&lt;wsp:rsid wsp:val=&quot;00BA132A&quot;/&gt;&lt;wsp:rsid wsp:val=&quot;00BA6E40&quot;/&gt;&lt;wsp:rsid wsp:val=&quot;00BB0471&quot;/&gt;&lt;wsp:rsid wsp:val=&quot;00BB3FA8&quot;/&gt;&lt;wsp:rsid wsp:val=&quot;00BB5876&quot;/&gt;&lt;wsp:rsid wsp:val=&quot;00BD14F8&quot;/&gt;&lt;wsp:rsid wsp:val=&quot;00BD2679&quot;/&gt;&lt;wsp:rsid wsp:val=&quot;00BE57ED&quot;/&gt;&lt;wsp:rsid wsp:val=&quot;00BF2401&quot;/&gt;&lt;wsp:rsid wsp:val=&quot;00C16580&quot;/&gt;&lt;wsp:rsid wsp:val=&quot;00C27D80&quot;/&gt;&lt;wsp:rsid wsp:val=&quot;00C27E4A&quot;/&gt;&lt;wsp:rsid wsp:val=&quot;00C450F5&quot;/&gt;&lt;wsp:rsid wsp:val=&quot;00C45FA5&quot;/&gt;&lt;wsp:rsid wsp:val=&quot;00C57F55&quot;/&gt;&lt;wsp:rsid wsp:val=&quot;00C754BA&quot;/&gt;&lt;wsp:rsid wsp:val=&quot;00C85E61&quot;/&gt;&lt;wsp:rsid wsp:val=&quot;00C913BC&quot;/&gt;&lt;wsp:rsid wsp:val=&quot;00C91FE0&quot;/&gt;&lt;wsp:rsid wsp:val=&quot;00C9460C&quot;/&gt;&lt;wsp:rsid wsp:val=&quot;00CA309D&quot;/&gt;&lt;wsp:rsid wsp:val=&quot;00CA4068&quot;/&gt;&lt;wsp:rsid wsp:val=&quot;00CD101F&quot;/&gt;&lt;wsp:rsid wsp:val=&quot;00D05047&quot;/&gt;&lt;wsp:rsid wsp:val=&quot;00D15BA1&quot;/&gt;&lt;wsp:rsid wsp:val=&quot;00D2499D&quot;/&gt;&lt;wsp:rsid wsp:val=&quot;00D32D3D&quot;/&gt;&lt;wsp:rsid wsp:val=&quot;00D45F84&quot;/&gt;&lt;wsp:rsid wsp:val=&quot;00D4741C&quot;/&gt;&lt;wsp:rsid wsp:val=&quot;00D65285&quot;/&gt;&lt;wsp:rsid wsp:val=&quot;00D7607B&quot;/&gt;&lt;wsp:rsid wsp:val=&quot;00D845EC&quot;/&gt;&lt;wsp:rsid wsp:val=&quot;00D859BB&quot;/&gt;&lt;wsp:rsid wsp:val=&quot;00D938DB&quot;/&gt;&lt;wsp:rsid wsp:val=&quot;00D96B56&quot;/&gt;&lt;wsp:rsid wsp:val=&quot;00DA2BA5&quot;/&gt;&lt;wsp:rsid wsp:val=&quot;00DB3DA8&quot;/&gt;&lt;wsp:rsid wsp:val=&quot;00DD3C31&quot;/&gt;&lt;wsp:rsid wsp:val=&quot;00E04B0F&quot;/&gt;&lt;wsp:rsid wsp:val=&quot;00E0675A&quot;/&gt;&lt;wsp:rsid wsp:val=&quot;00E06A87&quot;/&gt;&lt;wsp:rsid wsp:val=&quot;00E0725A&quot;/&gt;&lt;wsp:rsid wsp:val=&quot;00E13E8F&quot;/&gt;&lt;wsp:rsid wsp:val=&quot;00E14059&quot;/&gt;&lt;wsp:rsid wsp:val=&quot;00E20AF2&quot;/&gt;&lt;wsp:rsid wsp:val=&quot;00E30513&quot;/&gt;&lt;wsp:rsid wsp:val=&quot;00E35ED9&quot;/&gt;&lt;wsp:rsid wsp:val=&quot;00E5393E&quot;/&gt;&lt;wsp:rsid wsp:val=&quot;00E610D3&quot;/&gt;&lt;wsp:rsid wsp:val=&quot;00E617C3&quot;/&gt;&lt;wsp:rsid wsp:val=&quot;00E758F1&quot;/&gt;&lt;wsp:rsid wsp:val=&quot;00E9213D&quot;/&gt;&lt;wsp:rsid wsp:val=&quot;00E947B0&quot;/&gt;&lt;wsp:rsid wsp:val=&quot;00EA1529&quot;/&gt;&lt;wsp:rsid wsp:val=&quot;00EB1051&quot;/&gt;&lt;wsp:rsid wsp:val=&quot;00EB698E&quot;/&gt;&lt;wsp:rsid wsp:val=&quot;00EE3BC1&quot;/&gt;&lt;wsp:rsid wsp:val=&quot;00EF21AD&quot;/&gt;&lt;wsp:rsid wsp:val=&quot;00F02A9F&quot;/&gt;&lt;wsp:rsid wsp:val=&quot;00F07EBF&quot;/&gt;&lt;wsp:rsid wsp:val=&quot;00F45F62&quot;/&gt;&lt;wsp:rsid wsp:val=&quot;00F918C0&quot;/&gt;&lt;wsp:rsid wsp:val=&quot;00F94099&quot;/&gt;&lt;wsp:rsid wsp:val=&quot;00FB5C9E&quot;/&gt;&lt;wsp:rsid wsp:val=&quot;00FB6F3A&quot;/&gt;&lt;wsp:rsid wsp:val=&quot;00FC5717&quot;/&gt;&lt;wsp:rsid wsp:val=&quot;00FD6A91&quot;/&gt;&lt;wsp:rsid wsp:val=&quot;00FE506C&quot;/&gt;&lt;/wsp:rsids&gt;&lt;/w:docPr&gt;&lt;w:body&gt;&lt;wx:sect&gt;&lt;w:p wsp:rsidR=&quot;00000000&quot; wsp:rsidRDefault=&quot;004E1DA3&quot; wsp:rsidP=&quot;004E1DA3&quot;&gt;&lt;m:oMathPara&gt;&lt;m:oMath&gt;&lt;m:sSub&gt;&lt;m:sSubPr&gt;&lt;m:ctrlPr&gt;&lt;w:rPr&gt;&lt;w:rFonts w:ascii=&quot;Cambria Math&quot; w:h-ansi=&quot;Cambria Math&quot; w:cs=&quot;Times New Roman&quot;/&gt;&lt;wx:font wx:val=&quot;Cambria Math&quot;/&gt;&lt;w:i/&gt;&lt;w:sz w:val=&quot;28&quot;/&gt;&lt;w:sz-cs w:val=&quot;28&quot;/&gt;&lt;/w:rPr&gt;&lt;/m:ctrlPr&gt;&lt;/m:sSubPr&gt;&lt;m:e&gt;&lt;m:r&gt;&lt;w:rPr&gt;&lt;w:rFonts w:ascii=&quot;Cambria Math&quot; w:h-ansi=&quot;Cambria Math&quot; w:cs=&quot;Times New Roman&quot;/&gt;&lt;wx:font wx:val=&quot;Cambria Math&quot;/&gt;&lt;w:i/&gt;&lt;w:sz w:val=&quot;28&quot;/&gt;&lt;w:sz-cs w:val=&quot;28&quot;/&gt;&lt;w:lang w:val=&quot;EN-US&quot;/&gt;&lt;/w:rPr&gt;&lt;m:t&gt;T&lt;/m:t&gt;&lt;/m:r&gt;&lt;/m:e&gt;&lt;m:sub&gt;&lt;m:r&gt;&lt;w:rPr&gt;&lt;w:rFonts w:ascii=&quot;Cambria Math&quot; w:h-ansi=&quot;Cambria Math&quot; w:cs=&quot;Times New Roman&quot;/&gt;&lt;wx:font wx:val=&quot;Cambria Math&quot;/&gt;&lt;w:i/&gt;&lt;w:sz w:val=&quot;28&quot;/&gt;&lt;w:sz-cs w:val=&quot;28&quot;/&gt;&lt;/w:rPr&gt;&lt;m:t&gt;С†&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7" o:title="" chromakey="white"/>
          </v:shape>
        </w:pict>
      </w:r>
      <w:r w:rsidRPr="0049520D">
        <w:rPr>
          <w:rFonts w:ascii="Times New Roman" w:hAnsi="Times New Roman" w:cs="Times New Roman"/>
          <w:sz w:val="28"/>
          <w:szCs w:val="28"/>
        </w:rPr>
        <w:fldChar w:fldCharType="end"/>
      </w:r>
      <w:r w:rsidRPr="009804F2">
        <w:rPr>
          <w:rFonts w:ascii="Times New Roman" w:hAnsi="Times New Roman" w:cs="Times New Roman"/>
          <w:sz w:val="28"/>
          <w:szCs w:val="28"/>
        </w:rPr>
        <w:t xml:space="preserve"> сл</w:t>
      </w:r>
      <w:r>
        <w:rPr>
          <w:rFonts w:ascii="Times New Roman" w:hAnsi="Times New Roman" w:cs="Times New Roman"/>
          <w:sz w:val="28"/>
          <w:szCs w:val="28"/>
        </w:rPr>
        <w:t>едует построить совмещенный гра</w:t>
      </w:r>
      <w:r w:rsidRPr="009804F2">
        <w:rPr>
          <w:rFonts w:ascii="Times New Roman" w:hAnsi="Times New Roman" w:cs="Times New Roman"/>
          <w:sz w:val="28"/>
          <w:szCs w:val="28"/>
        </w:rPr>
        <w:t>фик работы всех котлов устано</w:t>
      </w:r>
      <w:r>
        <w:rPr>
          <w:rFonts w:ascii="Times New Roman" w:hAnsi="Times New Roman" w:cs="Times New Roman"/>
          <w:sz w:val="28"/>
          <w:szCs w:val="28"/>
        </w:rPr>
        <w:t xml:space="preserve">вки </w:t>
      </w:r>
      <w:r>
        <w:rPr>
          <w:rFonts w:ascii="Times New Roman" w:hAnsi="Times New Roman" w:cs="Times New Roman"/>
          <w:color w:val="000000"/>
          <w:sz w:val="28"/>
          <w:szCs w:val="28"/>
        </w:rPr>
        <w:t>[3]</w:t>
      </w:r>
      <w:r>
        <w:rPr>
          <w:rFonts w:ascii="Times New Roman" w:hAnsi="Times New Roman" w:cs="Times New Roman"/>
          <w:sz w:val="28"/>
          <w:szCs w:val="28"/>
        </w:rPr>
        <w:t xml:space="preserve">. Схема такого графика, для </w:t>
      </w:r>
      <w:r w:rsidRPr="009804F2">
        <w:rPr>
          <w:rFonts w:ascii="Times New Roman" w:hAnsi="Times New Roman" w:cs="Times New Roman"/>
          <w:sz w:val="28"/>
          <w:szCs w:val="28"/>
        </w:rPr>
        <w:t>установки имеющей четыре продувочных котла прив</w:t>
      </w:r>
      <w:r>
        <w:rPr>
          <w:rFonts w:ascii="Times New Roman" w:hAnsi="Times New Roman" w:cs="Times New Roman"/>
          <w:sz w:val="28"/>
          <w:szCs w:val="28"/>
        </w:rPr>
        <w:t xml:space="preserve">едена на рисунке 2. </w:t>
      </w:r>
    </w:p>
    <w:p w:rsidR="00DF6FF5" w:rsidRDefault="00DF6FF5" w:rsidP="00B4580C">
      <w:pPr>
        <w:spacing w:line="360" w:lineRule="auto"/>
        <w:ind w:firstLine="709"/>
        <w:jc w:val="center"/>
        <w:rPr>
          <w:rFonts w:ascii="Times New Roman" w:hAnsi="Times New Roman" w:cs="Times New Roman"/>
          <w:sz w:val="28"/>
          <w:szCs w:val="28"/>
        </w:rPr>
      </w:pPr>
      <w:r w:rsidRPr="0049520D">
        <w:rPr>
          <w:rFonts w:ascii="Times New Roman" w:hAnsi="Times New Roman" w:cs="Times New Roman"/>
          <w:noProof/>
          <w:sz w:val="28"/>
          <w:szCs w:val="28"/>
        </w:rPr>
        <w:pict>
          <v:shape id="Рисунок 9267" o:spid="_x0000_i1078" type="#_x0000_t75" alt="Фрагмент111" style="width:358.2pt;height:3in;visibility:visible">
            <v:imagedata r:id="rId38" o:title=""/>
          </v:shape>
        </w:pict>
      </w:r>
    </w:p>
    <w:p w:rsidR="00DF6FF5" w:rsidRDefault="00DF6FF5" w:rsidP="00B4580C">
      <w:pPr>
        <w:spacing w:line="360" w:lineRule="auto"/>
        <w:jc w:val="center"/>
        <w:rPr>
          <w:rFonts w:ascii="Times New Roman" w:hAnsi="Times New Roman" w:cs="Times New Roman"/>
          <w:sz w:val="28"/>
          <w:szCs w:val="28"/>
        </w:rPr>
      </w:pPr>
      <w:r>
        <w:rPr>
          <w:rFonts w:ascii="Times New Roman" w:hAnsi="Times New Roman" w:cs="Times New Roman"/>
          <w:sz w:val="28"/>
          <w:szCs w:val="28"/>
        </w:rPr>
        <w:t>Рисунок 2 –</w:t>
      </w:r>
      <w:r w:rsidRPr="009804F2">
        <w:rPr>
          <w:rFonts w:ascii="Times New Roman" w:hAnsi="Times New Roman" w:cs="Times New Roman"/>
          <w:sz w:val="28"/>
          <w:szCs w:val="28"/>
        </w:rPr>
        <w:t xml:space="preserve"> График работы пневмоустановки с четырьмя продувочными котлами (для определения </w:t>
      </w:r>
      <w:r w:rsidRPr="009804F2">
        <w:rPr>
          <w:rFonts w:ascii="Times New Roman" w:hAnsi="Times New Roman" w:cs="Times New Roman"/>
          <w:i/>
          <w:sz w:val="28"/>
          <w:szCs w:val="28"/>
          <w:lang w:val="en-US"/>
        </w:rPr>
        <w:t>T</w:t>
      </w:r>
      <w:r w:rsidRPr="009804F2">
        <w:rPr>
          <w:rFonts w:ascii="Times New Roman" w:hAnsi="Times New Roman" w:cs="Times New Roman"/>
          <w:i/>
          <w:sz w:val="28"/>
          <w:szCs w:val="28"/>
          <w:vertAlign w:val="subscript"/>
        </w:rPr>
        <w:t>ц</w:t>
      </w:r>
      <w:r>
        <w:rPr>
          <w:rFonts w:ascii="Times New Roman" w:hAnsi="Times New Roman" w:cs="Times New Roman"/>
          <w:sz w:val="28"/>
          <w:szCs w:val="28"/>
        </w:rPr>
        <w:t>).</w:t>
      </w:r>
    </w:p>
    <w:p w:rsidR="00DF6FF5" w:rsidRDefault="00DF6FF5" w:rsidP="00B4580C">
      <w:pPr>
        <w:spacing w:line="360" w:lineRule="auto"/>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rPr>
        <w:t xml:space="preserve">По оси </w:t>
      </w:r>
      <w:r w:rsidRPr="009804F2">
        <w:rPr>
          <w:rFonts w:ascii="Times New Roman" w:hAnsi="Times New Roman" w:cs="Times New Roman"/>
          <w:sz w:val="28"/>
          <w:szCs w:val="28"/>
        </w:rPr>
        <w:t>отложено время суток (часы и минуты), по оси ординат ук</w:t>
      </w:r>
      <w:r w:rsidRPr="009804F2">
        <w:rPr>
          <w:rFonts w:ascii="Times New Roman" w:hAnsi="Times New Roman" w:cs="Times New Roman"/>
          <w:sz w:val="28"/>
          <w:szCs w:val="28"/>
        </w:rPr>
        <w:t>а</w:t>
      </w:r>
      <w:r w:rsidRPr="009804F2">
        <w:rPr>
          <w:rFonts w:ascii="Times New Roman" w:hAnsi="Times New Roman" w:cs="Times New Roman"/>
          <w:sz w:val="28"/>
          <w:szCs w:val="28"/>
        </w:rPr>
        <w:t>заны номера котлов. Первый котёл начинает работу с шести часов. Всп</w:t>
      </w:r>
      <w:r w:rsidRPr="009804F2">
        <w:rPr>
          <w:rFonts w:ascii="Times New Roman" w:hAnsi="Times New Roman" w:cs="Times New Roman"/>
          <w:sz w:val="28"/>
          <w:szCs w:val="28"/>
        </w:rPr>
        <w:t>о</w:t>
      </w:r>
      <w:r w:rsidRPr="009804F2">
        <w:rPr>
          <w:rFonts w:ascii="Times New Roman" w:hAnsi="Times New Roman" w:cs="Times New Roman"/>
          <w:sz w:val="28"/>
          <w:szCs w:val="28"/>
        </w:rPr>
        <w:t>могательное время (</w:t>
      </w:r>
      <w:r w:rsidRPr="009804F2">
        <w:rPr>
          <w:rFonts w:ascii="Times New Roman" w:hAnsi="Times New Roman" w:cs="Times New Roman"/>
          <w:i/>
          <w:sz w:val="28"/>
          <w:szCs w:val="28"/>
          <w:lang w:val="en-US"/>
        </w:rPr>
        <w:t>t</w:t>
      </w:r>
      <w:r w:rsidRPr="000D1AF6">
        <w:rPr>
          <w:rFonts w:ascii="Times New Roman" w:hAnsi="Times New Roman" w:cs="Times New Roman"/>
          <w:i/>
          <w:sz w:val="28"/>
          <w:szCs w:val="28"/>
          <w:vertAlign w:val="subscript"/>
        </w:rPr>
        <w:t>в</w:t>
      </w:r>
      <w:r w:rsidRPr="009804F2">
        <w:rPr>
          <w:rFonts w:ascii="Times New Roman" w:hAnsi="Times New Roman" w:cs="Times New Roman"/>
          <w:i/>
          <w:sz w:val="28"/>
          <w:szCs w:val="28"/>
          <w:vertAlign w:val="subscript"/>
          <w:lang w:val="en-US"/>
        </w:rPr>
        <w:t>cn</w:t>
      </w:r>
      <w:r w:rsidRPr="009804F2">
        <w:rPr>
          <w:rFonts w:ascii="Times New Roman" w:hAnsi="Times New Roman" w:cs="Times New Roman"/>
          <w:sz w:val="28"/>
          <w:szCs w:val="28"/>
        </w:rPr>
        <w:t xml:space="preserve">) равномерно разделено </w:t>
      </w:r>
      <w:r>
        <w:rPr>
          <w:rFonts w:ascii="Times New Roman" w:hAnsi="Times New Roman" w:cs="Times New Roman"/>
          <w:sz w:val="28"/>
          <w:szCs w:val="28"/>
        </w:rPr>
        <w:t>на две части -</w:t>
      </w:r>
      <w:r w:rsidRPr="009804F2">
        <w:rPr>
          <w:rFonts w:ascii="Times New Roman" w:hAnsi="Times New Roman" w:cs="Times New Roman"/>
          <w:sz w:val="28"/>
          <w:szCs w:val="28"/>
        </w:rPr>
        <w:t xml:space="preserve"> до и после работы котла. За первой частью его отложено время загрузки котла </w:t>
      </w:r>
      <w:r w:rsidRPr="009804F2">
        <w:rPr>
          <w:rFonts w:ascii="Times New Roman" w:hAnsi="Times New Roman" w:cs="Times New Roman"/>
          <w:i/>
          <w:sz w:val="28"/>
          <w:szCs w:val="28"/>
          <w:lang w:val="en-US"/>
        </w:rPr>
        <w:t>t</w:t>
      </w:r>
      <w:r w:rsidRPr="009804F2">
        <w:rPr>
          <w:rFonts w:ascii="Times New Roman" w:hAnsi="Times New Roman" w:cs="Times New Roman"/>
          <w:i/>
          <w:sz w:val="28"/>
          <w:szCs w:val="28"/>
          <w:vertAlign w:val="subscript"/>
        </w:rPr>
        <w:t>з</w:t>
      </w:r>
      <w:r w:rsidRPr="009804F2">
        <w:rPr>
          <w:rFonts w:ascii="Times New Roman" w:hAnsi="Times New Roman" w:cs="Times New Roman"/>
          <w:sz w:val="28"/>
          <w:szCs w:val="28"/>
        </w:rPr>
        <w:t>, з</w:t>
      </w:r>
      <w:r w:rsidRPr="009804F2">
        <w:rPr>
          <w:rFonts w:ascii="Times New Roman" w:hAnsi="Times New Roman" w:cs="Times New Roman"/>
          <w:sz w:val="28"/>
          <w:szCs w:val="28"/>
        </w:rPr>
        <w:t>а</w:t>
      </w:r>
      <w:r w:rsidRPr="009804F2">
        <w:rPr>
          <w:rFonts w:ascii="Times New Roman" w:hAnsi="Times New Roman" w:cs="Times New Roman"/>
          <w:sz w:val="28"/>
          <w:szCs w:val="28"/>
        </w:rPr>
        <w:t xml:space="preserve">тем время подачи в котёл сжатого воздуха </w:t>
      </w:r>
      <w:r w:rsidRPr="009804F2">
        <w:rPr>
          <w:rFonts w:ascii="Times New Roman" w:hAnsi="Times New Roman" w:cs="Times New Roman"/>
          <w:i/>
          <w:spacing w:val="40"/>
          <w:sz w:val="28"/>
          <w:szCs w:val="28"/>
          <w:shd w:val="clear" w:color="auto" w:fill="FFFFFF"/>
          <w:lang w:val="en-US"/>
        </w:rPr>
        <w:t>t</w:t>
      </w:r>
      <w:r w:rsidRPr="009804F2">
        <w:rPr>
          <w:rFonts w:ascii="Times New Roman" w:hAnsi="Times New Roman" w:cs="Times New Roman"/>
          <w:i/>
          <w:spacing w:val="40"/>
          <w:sz w:val="28"/>
          <w:szCs w:val="28"/>
          <w:shd w:val="clear" w:color="auto" w:fill="FFFFFF"/>
          <w:vertAlign w:val="subscript"/>
          <w:lang w:val="en-US"/>
        </w:rPr>
        <w:t>nb</w:t>
      </w:r>
      <w:r w:rsidRPr="009804F2">
        <w:rPr>
          <w:rFonts w:ascii="Times New Roman" w:hAnsi="Times New Roman" w:cs="Times New Roman"/>
          <w:spacing w:val="40"/>
          <w:sz w:val="28"/>
          <w:szCs w:val="28"/>
          <w:shd w:val="clear" w:color="auto" w:fill="FFFFFF"/>
        </w:rPr>
        <w:t>,</w:t>
      </w:r>
      <w:r w:rsidRPr="009804F2">
        <w:rPr>
          <w:rFonts w:ascii="Times New Roman" w:hAnsi="Times New Roman" w:cs="Times New Roman"/>
          <w:sz w:val="28"/>
          <w:szCs w:val="28"/>
        </w:rPr>
        <w:t xml:space="preserve"> дальше время вытеснения помёта из котла и транспортирования его по помётопроводу</w:t>
      </w:r>
      <w:r>
        <w:rPr>
          <w:rFonts w:ascii="Times New Roman" w:hAnsi="Times New Roman" w:cs="Times New Roman"/>
          <w:sz w:val="28"/>
          <w:szCs w:val="28"/>
        </w:rPr>
        <w:t xml:space="preserve"> </w:t>
      </w:r>
      <w:r w:rsidRPr="009804F2">
        <w:rPr>
          <w:rFonts w:ascii="Times New Roman" w:hAnsi="Times New Roman" w:cs="Times New Roman"/>
          <w:i/>
          <w:spacing w:val="40"/>
          <w:sz w:val="28"/>
          <w:szCs w:val="28"/>
          <w:shd w:val="clear" w:color="auto" w:fill="FFFFFF"/>
          <w:lang w:val="en-US"/>
        </w:rPr>
        <w:t>t</w:t>
      </w:r>
      <w:r w:rsidRPr="009804F2">
        <w:rPr>
          <w:rFonts w:ascii="Times New Roman" w:hAnsi="Times New Roman" w:cs="Times New Roman"/>
          <w:i/>
          <w:spacing w:val="40"/>
          <w:sz w:val="28"/>
          <w:szCs w:val="28"/>
          <w:shd w:val="clear" w:color="auto" w:fill="FFFFFF"/>
          <w:vertAlign w:val="subscript"/>
          <w:lang w:val="en-US"/>
        </w:rPr>
        <w:t>mp</w:t>
      </w:r>
      <w:r w:rsidRPr="009804F2">
        <w:rPr>
          <w:rFonts w:ascii="Times New Roman" w:hAnsi="Times New Roman" w:cs="Times New Roman"/>
          <w:sz w:val="28"/>
          <w:szCs w:val="28"/>
        </w:rPr>
        <w:t xml:space="preserve"> и вторая часть вспомогательного времени </w:t>
      </w:r>
      <w:r w:rsidRPr="0049520D">
        <w:rPr>
          <w:rFonts w:ascii="Times New Roman" w:hAnsi="Times New Roman" w:cs="Times New Roman"/>
          <w:sz w:val="28"/>
          <w:szCs w:val="28"/>
        </w:rPr>
        <w:fldChar w:fldCharType="begin"/>
      </w:r>
      <w:r w:rsidRPr="0049520D">
        <w:rPr>
          <w:rFonts w:ascii="Times New Roman" w:hAnsi="Times New Roman" w:cs="Times New Roman"/>
          <w:sz w:val="28"/>
          <w:szCs w:val="28"/>
        </w:rPr>
        <w:instrText xml:space="preserve"> QUOTE </w:instrText>
      </w:r>
      <w:r w:rsidRPr="0049520D">
        <w:rPr>
          <w:position w:val="-15"/>
        </w:rPr>
        <w:pict>
          <v:shape id="_x0000_i1079" type="#_x0000_t75" style="width:20.4pt;height:23.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stylePaneFormatFilter w:val=&quot;3F01&quot;/&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7967&quot;/&gt;&lt;wsp:rsid wsp:val=&quot;000029D6&quot;/&gt;&lt;wsp:rsid wsp:val=&quot;00002C4D&quot;/&gt;&lt;wsp:rsid wsp:val=&quot;00017571&quot;/&gt;&lt;wsp:rsid wsp:val=&quot;00027105&quot;/&gt;&lt;wsp:rsid wsp:val=&quot;00033732&quot;/&gt;&lt;wsp:rsid wsp:val=&quot;00033F33&quot;/&gt;&lt;wsp:rsid wsp:val=&quot;000474BF&quot;/&gt;&lt;wsp:rsid wsp:val=&quot;00051CF3&quot;/&gt;&lt;wsp:rsid wsp:val=&quot;00060869&quot;/&gt;&lt;wsp:rsid wsp:val=&quot;000625C0&quot;/&gt;&lt;wsp:rsid wsp:val=&quot;00073578&quot;/&gt;&lt;wsp:rsid wsp:val=&quot;0007381A&quot;/&gt;&lt;wsp:rsid wsp:val=&quot;00076D95&quot;/&gt;&lt;wsp:rsid wsp:val=&quot;00080AC8&quot;/&gt;&lt;wsp:rsid wsp:val=&quot;00085754&quot;/&gt;&lt;wsp:rsid wsp:val=&quot;00086DEE&quot;/&gt;&lt;wsp:rsid wsp:val=&quot;00090228&quot;/&gt;&lt;wsp:rsid wsp:val=&quot;00094FC2&quot;/&gt;&lt;wsp:rsid wsp:val=&quot;000A0A94&quot;/&gt;&lt;wsp:rsid wsp:val=&quot;000B1DCA&quot;/&gt;&lt;wsp:rsid wsp:val=&quot;000B69E2&quot;/&gt;&lt;wsp:rsid wsp:val=&quot;000D4124&quot;/&gt;&lt;wsp:rsid wsp:val=&quot;000D6D2E&quot;/&gt;&lt;wsp:rsid wsp:val=&quot;000E0B24&quot;/&gt;&lt;wsp:rsid wsp:val=&quot;000E587C&quot;/&gt;&lt;wsp:rsid wsp:val=&quot;0015407B&quot;/&gt;&lt;wsp:rsid wsp:val=&quot;001556AA&quot;/&gt;&lt;wsp:rsid wsp:val=&quot;00173065&quot;/&gt;&lt;wsp:rsid wsp:val=&quot;00177F55&quot;/&gt;&lt;wsp:rsid wsp:val=&quot;00181CB6&quot;/&gt;&lt;wsp:rsid wsp:val=&quot;00195939&quot;/&gt;&lt;wsp:rsid wsp:val=&quot;001A0271&quot;/&gt;&lt;wsp:rsid wsp:val=&quot;001A3F32&quot;/&gt;&lt;wsp:rsid wsp:val=&quot;001A4AE0&quot;/&gt;&lt;wsp:rsid wsp:val=&quot;001B3810&quot;/&gt;&lt;wsp:rsid wsp:val=&quot;001B5BDD&quot;/&gt;&lt;wsp:rsid wsp:val=&quot;001C7C77&quot;/&gt;&lt;wsp:rsid wsp:val=&quot;001D6FF2&quot;/&gt;&lt;wsp:rsid wsp:val=&quot;001E08B2&quot;/&gt;&lt;wsp:rsid wsp:val=&quot;001E0A17&quot;/&gt;&lt;wsp:rsid wsp:val=&quot;002040FD&quot;/&gt;&lt;wsp:rsid wsp:val=&quot;00205FE0&quot;/&gt;&lt;wsp:rsid wsp:val=&quot;00206D1B&quot;/&gt;&lt;wsp:rsid wsp:val=&quot;0021372E&quot;/&gt;&lt;wsp:rsid wsp:val=&quot;002155CA&quot;/&gt;&lt;wsp:rsid wsp:val=&quot;00230FA3&quot;/&gt;&lt;wsp:rsid wsp:val=&quot;00242A24&quot;/&gt;&lt;wsp:rsid wsp:val=&quot;00246F22&quot;/&gt;&lt;wsp:rsid wsp:val=&quot;00251DB5&quot;/&gt;&lt;wsp:rsid wsp:val=&quot;00255836&quot;/&gt;&lt;wsp:rsid wsp:val=&quot;00273425&quot;/&gt;&lt;wsp:rsid wsp:val=&quot;00280B08&quot;/&gt;&lt;wsp:rsid wsp:val=&quot;00283806&quot;/&gt;&lt;wsp:rsid wsp:val=&quot;00287A81&quot;/&gt;&lt;wsp:rsid wsp:val=&quot;00293113&quot;/&gt;&lt;wsp:rsid wsp:val=&quot;002A2466&quot;/&gt;&lt;wsp:rsid wsp:val=&quot;002A5C24&quot;/&gt;&lt;wsp:rsid wsp:val=&quot;002B46DF&quot;/&gt;&lt;wsp:rsid wsp:val=&quot;002B5456&quot;/&gt;&lt;wsp:rsid wsp:val=&quot;002E407E&quot;/&gt;&lt;wsp:rsid wsp:val=&quot;00306714&quot;/&gt;&lt;wsp:rsid wsp:val=&quot;0036029F&quot;/&gt;&lt;wsp:rsid wsp:val=&quot;00363F07&quot;/&gt;&lt;wsp:rsid wsp:val=&quot;003644EE&quot;/&gt;&lt;wsp:rsid wsp:val=&quot;00372256&quot;/&gt;&lt;wsp:rsid wsp:val=&quot;00373D04&quot;/&gt;&lt;wsp:rsid wsp:val=&quot;00381C9D&quot;/&gt;&lt;wsp:rsid wsp:val=&quot;00381D49&quot;/&gt;&lt;wsp:rsid wsp:val=&quot;003874E0&quot;/&gt;&lt;wsp:rsid wsp:val=&quot;003963DE&quot;/&gt;&lt;wsp:rsid wsp:val=&quot;003B41A7&quot;/&gt;&lt;wsp:rsid wsp:val=&quot;003C472E&quot;/&gt;&lt;wsp:rsid wsp:val=&quot;003D0D3C&quot;/&gt;&lt;wsp:rsid wsp:val=&quot;003D1F8C&quot;/&gt;&lt;wsp:rsid wsp:val=&quot;00405D96&quot;/&gt;&lt;wsp:rsid wsp:val=&quot;00406458&quot;/&gt;&lt;wsp:rsid wsp:val=&quot;00411DF4&quot;/&gt;&lt;wsp:rsid wsp:val=&quot;00414304&quot;/&gt;&lt;wsp:rsid wsp:val=&quot;00420762&quot;/&gt;&lt;wsp:rsid wsp:val=&quot;00451827&quot;/&gt;&lt;wsp:rsid wsp:val=&quot;00467F24&quot;/&gt;&lt;wsp:rsid wsp:val=&quot;00475886&quot;/&gt;&lt;wsp:rsid wsp:val=&quot;0048362D&quot;/&gt;&lt;wsp:rsid wsp:val=&quot;0049520D&quot;/&gt;&lt;wsp:rsid wsp:val=&quot;004A21E0&quot;/&gt;&lt;wsp:rsid wsp:val=&quot;004A722A&quot;/&gt;&lt;wsp:rsid wsp:val=&quot;004D4ACD&quot;/&gt;&lt;wsp:rsid wsp:val=&quot;00510687&quot;/&gt;&lt;wsp:rsid wsp:val=&quot;00537744&quot;/&gt;&lt;wsp:rsid wsp:val=&quot;005402BE&quot;/&gt;&lt;wsp:rsid wsp:val=&quot;0057003C&quot;/&gt;&lt;wsp:rsid wsp:val=&quot;00577FF7&quot;/&gt;&lt;wsp:rsid wsp:val=&quot;00592609&quot;/&gt;&lt;wsp:rsid wsp:val=&quot;005B0060&quot;/&gt;&lt;wsp:rsid wsp:val=&quot;005D634F&quot;/&gt;&lt;wsp:rsid wsp:val=&quot;005E0BB9&quot;/&gt;&lt;wsp:rsid wsp:val=&quot;005E7967&quot;/&gt;&lt;wsp:rsid wsp:val=&quot;006003FA&quot;/&gt;&lt;wsp:rsid wsp:val=&quot;00613EE0&quot;/&gt;&lt;wsp:rsid wsp:val=&quot;0061571C&quot;/&gt;&lt;wsp:rsid wsp:val=&quot;006230FC&quot;/&gt;&lt;wsp:rsid wsp:val=&quot;0063638F&quot;/&gt;&lt;wsp:rsid wsp:val=&quot;00640E53&quot;/&gt;&lt;wsp:rsid wsp:val=&quot;006678CB&quot;/&gt;&lt;wsp:rsid wsp:val=&quot;006928ED&quot;/&gt;&lt;wsp:rsid wsp:val=&quot;006A3994&quot;/&gt;&lt;wsp:rsid wsp:val=&quot;006B2D90&quot;/&gt;&lt;wsp:rsid wsp:val=&quot;006B345C&quot;/&gt;&lt;wsp:rsid wsp:val=&quot;006B6E40&quot;/&gt;&lt;wsp:rsid wsp:val=&quot;006C626F&quot;/&gt;&lt;wsp:rsid wsp:val=&quot;006E19E2&quot;/&gt;&lt;wsp:rsid wsp:val=&quot;00705012&quot;/&gt;&lt;wsp:rsid wsp:val=&quot;00715F3C&quot;/&gt;&lt;wsp:rsid wsp:val=&quot;00724CB8&quot;/&gt;&lt;wsp:rsid wsp:val=&quot;007335C2&quot;/&gt;&lt;wsp:rsid wsp:val=&quot;00734329&quot;/&gt;&lt;wsp:rsid wsp:val=&quot;007620A1&quot;/&gt;&lt;wsp:rsid wsp:val=&quot;00772C38&quot;/&gt;&lt;wsp:rsid wsp:val=&quot;007947FA&quot;/&gt;&lt;wsp:rsid wsp:val=&quot;007C72DD&quot;/&gt;&lt;wsp:rsid wsp:val=&quot;007E7304&quot;/&gt;&lt;wsp:rsid wsp:val=&quot;008038BC&quot;/&gt;&lt;wsp:rsid wsp:val=&quot;0081351E&quot;/&gt;&lt;wsp:rsid wsp:val=&quot;00842133&quot;/&gt;&lt;wsp:rsid wsp:val=&quot;00853250&quot;/&gt;&lt;wsp:rsid wsp:val=&quot;008533EE&quot;/&gt;&lt;wsp:rsid wsp:val=&quot;00875838&quot;/&gt;&lt;wsp:rsid wsp:val=&quot;008869F0&quot;/&gt;&lt;wsp:rsid wsp:val=&quot;00891F55&quot;/&gt;&lt;wsp:rsid wsp:val=&quot;008A1A49&quot;/&gt;&lt;wsp:rsid wsp:val=&quot;008C0D75&quot;/&gt;&lt;wsp:rsid wsp:val=&quot;008C0EE6&quot;/&gt;&lt;wsp:rsid wsp:val=&quot;008E2629&quot;/&gt;&lt;wsp:rsid wsp:val=&quot;00901CDF&quot;/&gt;&lt;wsp:rsid wsp:val=&quot;00906E72&quot;/&gt;&lt;wsp:rsid wsp:val=&quot;00936388&quot;/&gt;&lt;wsp:rsid wsp:val=&quot;00950E9A&quot;/&gt;&lt;wsp:rsid wsp:val=&quot;009611D4&quot;/&gt;&lt;wsp:rsid wsp:val=&quot;00973E08&quot;/&gt;&lt;wsp:rsid wsp:val=&quot;00985B8D&quot;/&gt;&lt;wsp:rsid wsp:val=&quot;009C1638&quot;/&gt;&lt;wsp:rsid wsp:val=&quot;009D077F&quot;/&gt;&lt;wsp:rsid wsp:val=&quot;009E2920&quot;/&gt;&lt;wsp:rsid wsp:val=&quot;009E6654&quot;/&gt;&lt;wsp:rsid wsp:val=&quot;00A026FC&quot;/&gt;&lt;wsp:rsid wsp:val=&quot;00A06D7A&quot;/&gt;&lt;wsp:rsid wsp:val=&quot;00A2375C&quot;/&gt;&lt;wsp:rsid wsp:val=&quot;00A3675F&quot;/&gt;&lt;wsp:rsid wsp:val=&quot;00A45515&quot;/&gt;&lt;wsp:rsid wsp:val=&quot;00A51BE7&quot;/&gt;&lt;wsp:rsid wsp:val=&quot;00A53B14&quot;/&gt;&lt;wsp:rsid wsp:val=&quot;00A62C12&quot;/&gt;&lt;wsp:rsid wsp:val=&quot;00A64A58&quot;/&gt;&lt;wsp:rsid wsp:val=&quot;00A654D8&quot;/&gt;&lt;wsp:rsid wsp:val=&quot;00A81CF7&quot;/&gt;&lt;wsp:rsid wsp:val=&quot;00A861DB&quot;/&gt;&lt;wsp:rsid wsp:val=&quot;00A956D4&quot;/&gt;&lt;wsp:rsid wsp:val=&quot;00AB0E64&quot;/&gt;&lt;wsp:rsid wsp:val=&quot;00AF2326&quot;/&gt;&lt;wsp:rsid wsp:val=&quot;00AF76E0&quot;/&gt;&lt;wsp:rsid wsp:val=&quot;00B03AFB&quot;/&gt;&lt;wsp:rsid wsp:val=&quot;00B136B1&quot;/&gt;&lt;wsp:rsid wsp:val=&quot;00B13FFB&quot;/&gt;&lt;wsp:rsid wsp:val=&quot;00B145CA&quot;/&gt;&lt;wsp:rsid wsp:val=&quot;00B2509D&quot;/&gt;&lt;wsp:rsid wsp:val=&quot;00B254F8&quot;/&gt;&lt;wsp:rsid wsp:val=&quot;00B27C5C&quot;/&gt;&lt;wsp:rsid wsp:val=&quot;00B32B7A&quot;/&gt;&lt;wsp:rsid wsp:val=&quot;00B52532&quot;/&gt;&lt;wsp:rsid wsp:val=&quot;00B87726&quot;/&gt;&lt;wsp:rsid wsp:val=&quot;00B97606&quot;/&gt;&lt;wsp:rsid wsp:val=&quot;00BA0E00&quot;/&gt;&lt;wsp:rsid wsp:val=&quot;00BA132A&quot;/&gt;&lt;wsp:rsid wsp:val=&quot;00BA6E40&quot;/&gt;&lt;wsp:rsid wsp:val=&quot;00BB0471&quot;/&gt;&lt;wsp:rsid wsp:val=&quot;00BB3FA8&quot;/&gt;&lt;wsp:rsid wsp:val=&quot;00BB5876&quot;/&gt;&lt;wsp:rsid wsp:val=&quot;00BD14F8&quot;/&gt;&lt;wsp:rsid wsp:val=&quot;00BD2679&quot;/&gt;&lt;wsp:rsid wsp:val=&quot;00BE57ED&quot;/&gt;&lt;wsp:rsid wsp:val=&quot;00BF2401&quot;/&gt;&lt;wsp:rsid wsp:val=&quot;00C16580&quot;/&gt;&lt;wsp:rsid wsp:val=&quot;00C27D80&quot;/&gt;&lt;wsp:rsid wsp:val=&quot;00C27E4A&quot;/&gt;&lt;wsp:rsid wsp:val=&quot;00C450F5&quot;/&gt;&lt;wsp:rsid wsp:val=&quot;00C45FA5&quot;/&gt;&lt;wsp:rsid wsp:val=&quot;00C57F55&quot;/&gt;&lt;wsp:rsid wsp:val=&quot;00C754BA&quot;/&gt;&lt;wsp:rsid wsp:val=&quot;00C85E61&quot;/&gt;&lt;wsp:rsid wsp:val=&quot;00C913BC&quot;/&gt;&lt;wsp:rsid wsp:val=&quot;00C91FE0&quot;/&gt;&lt;wsp:rsid wsp:val=&quot;00C9460C&quot;/&gt;&lt;wsp:rsid wsp:val=&quot;00CA309D&quot;/&gt;&lt;wsp:rsid wsp:val=&quot;00CA4068&quot;/&gt;&lt;wsp:rsid wsp:val=&quot;00CD101F&quot;/&gt;&lt;wsp:rsid wsp:val=&quot;00D05047&quot;/&gt;&lt;wsp:rsid wsp:val=&quot;00D15BA1&quot;/&gt;&lt;wsp:rsid wsp:val=&quot;00D2499D&quot;/&gt;&lt;wsp:rsid wsp:val=&quot;00D32D3D&quot;/&gt;&lt;wsp:rsid wsp:val=&quot;00D45F84&quot;/&gt;&lt;wsp:rsid wsp:val=&quot;00D4741C&quot;/&gt;&lt;wsp:rsid wsp:val=&quot;00D65285&quot;/&gt;&lt;wsp:rsid wsp:val=&quot;00D7607B&quot;/&gt;&lt;wsp:rsid wsp:val=&quot;00D845EC&quot;/&gt;&lt;wsp:rsid wsp:val=&quot;00D859BB&quot;/&gt;&lt;wsp:rsid wsp:val=&quot;00D938DB&quot;/&gt;&lt;wsp:rsid wsp:val=&quot;00D96B56&quot;/&gt;&lt;wsp:rsid wsp:val=&quot;00DA2BA5&quot;/&gt;&lt;wsp:rsid wsp:val=&quot;00DB3DA8&quot;/&gt;&lt;wsp:rsid wsp:val=&quot;00DD3C31&quot;/&gt;&lt;wsp:rsid wsp:val=&quot;00E04B0F&quot;/&gt;&lt;wsp:rsid wsp:val=&quot;00E0675A&quot;/&gt;&lt;wsp:rsid wsp:val=&quot;00E06A87&quot;/&gt;&lt;wsp:rsid wsp:val=&quot;00E0725A&quot;/&gt;&lt;wsp:rsid wsp:val=&quot;00E13E8F&quot;/&gt;&lt;wsp:rsid wsp:val=&quot;00E14059&quot;/&gt;&lt;wsp:rsid wsp:val=&quot;00E20AF2&quot;/&gt;&lt;wsp:rsid wsp:val=&quot;00E30513&quot;/&gt;&lt;wsp:rsid wsp:val=&quot;00E35ED9&quot;/&gt;&lt;wsp:rsid wsp:val=&quot;00E5393E&quot;/&gt;&lt;wsp:rsid wsp:val=&quot;00E610D3&quot;/&gt;&lt;wsp:rsid wsp:val=&quot;00E617C3&quot;/&gt;&lt;wsp:rsid wsp:val=&quot;00E758F1&quot;/&gt;&lt;wsp:rsid wsp:val=&quot;00E9213D&quot;/&gt;&lt;wsp:rsid wsp:val=&quot;00E947B0&quot;/&gt;&lt;wsp:rsid wsp:val=&quot;00EA1529&quot;/&gt;&lt;wsp:rsid wsp:val=&quot;00EB1051&quot;/&gt;&lt;wsp:rsid wsp:val=&quot;00EB698E&quot;/&gt;&lt;wsp:rsid wsp:val=&quot;00EE3BC1&quot;/&gt;&lt;wsp:rsid wsp:val=&quot;00EF21AD&quot;/&gt;&lt;wsp:rsid wsp:val=&quot;00F02A9F&quot;/&gt;&lt;wsp:rsid wsp:val=&quot;00F07EBF&quot;/&gt;&lt;wsp:rsid wsp:val=&quot;00F45F62&quot;/&gt;&lt;wsp:rsid wsp:val=&quot;00F918C0&quot;/&gt;&lt;wsp:rsid wsp:val=&quot;00F94099&quot;/&gt;&lt;wsp:rsid wsp:val=&quot;00FB5C9E&quot;/&gt;&lt;wsp:rsid wsp:val=&quot;00FB6F3A&quot;/&gt;&lt;wsp:rsid wsp:val=&quot;00FC5717&quot;/&gt;&lt;wsp:rsid wsp:val=&quot;00FD6A91&quot;/&gt;&lt;wsp:rsid wsp:val=&quot;00FE506C&quot;/&gt;&lt;/wsp:rsids&gt;&lt;/w:docPr&gt;&lt;w:body&gt;&lt;wx:sect&gt;&lt;w:p wsp:rsidR=&quot;00000000&quot; wsp:rsidRDefault=&quot;00875838&quot; wsp:rsidP=&quot;00875838&quot;&gt;&lt;m:oMathPara&gt;&lt;m:oMath&gt;&lt;m:f&gt;&lt;m:fPr&gt;&lt;m:ctrlPr&gt;&lt;w:rPr&gt;&lt;w:rFonts w:ascii=&quot;Cambria Math&quot; w:h-ansi=&quot;Cambria Math&quot; w:cs=&quot;Times New Roman&quot;/&gt;&lt;wx:font wx:val=&quot;Cambria Math&quot;/&gt;&lt;w:i/&gt;&lt;w:sz w:val=&quot;28&quot;/&gt;&lt;w:sz-cs w:val=&quot;28&quot;/&gt;&lt;/w:rPr&gt;&lt;/m:ctrlPr&gt;&lt;/m:fPr&gt;&lt;m:num&gt;&lt;m:sSub&gt;&lt;m:sSubPr&gt;&lt;m:ctrlPr&gt;&lt;w:rPr&gt;&lt;w:rFonts w:ascii=&quot;Cambria Math&quot; w:h-ansi=&quot;Cambria Math&quot; w:cs=&quot;Times New Roman&quot;/&gt;&lt;wx:font wx:val=&quot;Cambria Math&quot;/&gt;&lt;w:i/&gt;&lt;w:sz w:val=&quot;28&quot;/&gt;&lt;w:sz-cs w:val=&quot;28&quot;/&gt;&lt;/w:rPr&gt;&lt;/m:ctrlPr&gt;&lt;/m:sSubPr&gt;&lt;m:e&gt;&lt;m:r&gt;&lt;w:rPr&gt;&lt;w:rFonts w:ascii=&quot;Cambria Math&quot; w:h-ansi=&quot;Cambria Math&quot; w:cs=&quot;Times New Roman&quot;/&gt;&lt;wx:font wx:val=&quot;Cambria Math&quot;/&gt;&lt;w:i/&gt;&lt;w:sz w:val=&quot;28&quot;/&gt;&lt;w:sz-cs w:val=&quot;28&quot;/&gt;&lt;w:lang w:val=&quot;EN-US&quot;/&gt;&lt;/w:rPr&gt;&lt;m:t&gt;t&lt;/m:t&gt;&lt;/m:r&gt;&lt;/m:e&gt;&lt;m:sub&gt;&lt;m:r&gt;&lt;w:rPr&gt;&lt;w:rFonts w:ascii=&quot;Cambria Math&quot; w:h-ansi=&quot;Cambria Math&quot; w:cs=&quot;Times New Roman&quot;/&gt;&lt;wx:font wx:val=&quot;Cambria Math&quot;/&gt;&lt;w:i/&gt;&lt;w:sz w:val=&quot;28&quot;/&gt;&lt;w:sz-cs w:val=&quot;28&quot;/&gt;&lt;/w:rPr&gt;&lt;m:t&gt;bcn&lt;/m:t&gt;&lt;/m:r&gt;&lt;/m:sub&gt;&lt;/m:sSub&gt;&lt;/m:num&gt;&lt;m:den&gt;&lt;m:r&gt;&lt;w:rPr&gt;&lt;w:rFonts w:ascii=&quot;Cambria Math&quot; w:h-ansi=&quot;Cambria Math&quot; w:cs=&quot;Times New Roman&quot;/&gt;&lt;wx:font wx:val=&quot;Cambria Math&quot;/&gt;&lt;w:i/&gt;&lt;w:sz w:val=&quot;28&quot;/&gt;&lt;w:sz-cs w:val=&quot;28&quot;/&gt;&lt;/w:rPr&gt;&lt;m:t&gt;2&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9" o:title="" chromakey="white"/>
          </v:shape>
        </w:pict>
      </w:r>
      <w:r w:rsidRPr="0049520D">
        <w:rPr>
          <w:rFonts w:ascii="Times New Roman" w:hAnsi="Times New Roman" w:cs="Times New Roman"/>
          <w:sz w:val="28"/>
          <w:szCs w:val="28"/>
        </w:rPr>
        <w:instrText xml:space="preserve"> </w:instrText>
      </w:r>
      <w:r w:rsidRPr="0049520D">
        <w:rPr>
          <w:rFonts w:ascii="Times New Roman" w:hAnsi="Times New Roman" w:cs="Times New Roman"/>
          <w:sz w:val="28"/>
          <w:szCs w:val="28"/>
        </w:rPr>
        <w:fldChar w:fldCharType="separate"/>
      </w:r>
      <w:r w:rsidRPr="0049520D">
        <w:rPr>
          <w:position w:val="-15"/>
        </w:rPr>
        <w:pict>
          <v:shape id="_x0000_i1080" type="#_x0000_t75" style="width:20.4pt;height:23.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stylePaneFormatFilter w:val=&quot;3F01&quot;/&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7967&quot;/&gt;&lt;wsp:rsid wsp:val=&quot;000029D6&quot;/&gt;&lt;wsp:rsid wsp:val=&quot;00002C4D&quot;/&gt;&lt;wsp:rsid wsp:val=&quot;00017571&quot;/&gt;&lt;wsp:rsid wsp:val=&quot;00027105&quot;/&gt;&lt;wsp:rsid wsp:val=&quot;00033732&quot;/&gt;&lt;wsp:rsid wsp:val=&quot;00033F33&quot;/&gt;&lt;wsp:rsid wsp:val=&quot;000474BF&quot;/&gt;&lt;wsp:rsid wsp:val=&quot;00051CF3&quot;/&gt;&lt;wsp:rsid wsp:val=&quot;00060869&quot;/&gt;&lt;wsp:rsid wsp:val=&quot;000625C0&quot;/&gt;&lt;wsp:rsid wsp:val=&quot;00073578&quot;/&gt;&lt;wsp:rsid wsp:val=&quot;0007381A&quot;/&gt;&lt;wsp:rsid wsp:val=&quot;00076D95&quot;/&gt;&lt;wsp:rsid wsp:val=&quot;00080AC8&quot;/&gt;&lt;wsp:rsid wsp:val=&quot;00085754&quot;/&gt;&lt;wsp:rsid wsp:val=&quot;00086DEE&quot;/&gt;&lt;wsp:rsid wsp:val=&quot;00090228&quot;/&gt;&lt;wsp:rsid wsp:val=&quot;00094FC2&quot;/&gt;&lt;wsp:rsid wsp:val=&quot;000A0A94&quot;/&gt;&lt;wsp:rsid wsp:val=&quot;000B1DCA&quot;/&gt;&lt;wsp:rsid wsp:val=&quot;000B69E2&quot;/&gt;&lt;wsp:rsid wsp:val=&quot;000D4124&quot;/&gt;&lt;wsp:rsid wsp:val=&quot;000D6D2E&quot;/&gt;&lt;wsp:rsid wsp:val=&quot;000E0B24&quot;/&gt;&lt;wsp:rsid wsp:val=&quot;000E587C&quot;/&gt;&lt;wsp:rsid wsp:val=&quot;0015407B&quot;/&gt;&lt;wsp:rsid wsp:val=&quot;001556AA&quot;/&gt;&lt;wsp:rsid wsp:val=&quot;00173065&quot;/&gt;&lt;wsp:rsid wsp:val=&quot;00177F55&quot;/&gt;&lt;wsp:rsid wsp:val=&quot;00181CB6&quot;/&gt;&lt;wsp:rsid wsp:val=&quot;00195939&quot;/&gt;&lt;wsp:rsid wsp:val=&quot;001A0271&quot;/&gt;&lt;wsp:rsid wsp:val=&quot;001A3F32&quot;/&gt;&lt;wsp:rsid wsp:val=&quot;001A4AE0&quot;/&gt;&lt;wsp:rsid wsp:val=&quot;001B3810&quot;/&gt;&lt;wsp:rsid wsp:val=&quot;001B5BDD&quot;/&gt;&lt;wsp:rsid wsp:val=&quot;001C7C77&quot;/&gt;&lt;wsp:rsid wsp:val=&quot;001D6FF2&quot;/&gt;&lt;wsp:rsid wsp:val=&quot;001E08B2&quot;/&gt;&lt;wsp:rsid wsp:val=&quot;001E0A17&quot;/&gt;&lt;wsp:rsid wsp:val=&quot;002040FD&quot;/&gt;&lt;wsp:rsid wsp:val=&quot;00205FE0&quot;/&gt;&lt;wsp:rsid wsp:val=&quot;00206D1B&quot;/&gt;&lt;wsp:rsid wsp:val=&quot;0021372E&quot;/&gt;&lt;wsp:rsid wsp:val=&quot;002155CA&quot;/&gt;&lt;wsp:rsid wsp:val=&quot;00230FA3&quot;/&gt;&lt;wsp:rsid wsp:val=&quot;00242A24&quot;/&gt;&lt;wsp:rsid wsp:val=&quot;00246F22&quot;/&gt;&lt;wsp:rsid wsp:val=&quot;00251DB5&quot;/&gt;&lt;wsp:rsid wsp:val=&quot;00255836&quot;/&gt;&lt;wsp:rsid wsp:val=&quot;00273425&quot;/&gt;&lt;wsp:rsid wsp:val=&quot;00280B08&quot;/&gt;&lt;wsp:rsid wsp:val=&quot;00283806&quot;/&gt;&lt;wsp:rsid wsp:val=&quot;00287A81&quot;/&gt;&lt;wsp:rsid wsp:val=&quot;00293113&quot;/&gt;&lt;wsp:rsid wsp:val=&quot;002A2466&quot;/&gt;&lt;wsp:rsid wsp:val=&quot;002A5C24&quot;/&gt;&lt;wsp:rsid wsp:val=&quot;002B46DF&quot;/&gt;&lt;wsp:rsid wsp:val=&quot;002B5456&quot;/&gt;&lt;wsp:rsid wsp:val=&quot;002E407E&quot;/&gt;&lt;wsp:rsid wsp:val=&quot;00306714&quot;/&gt;&lt;wsp:rsid wsp:val=&quot;0036029F&quot;/&gt;&lt;wsp:rsid wsp:val=&quot;00363F07&quot;/&gt;&lt;wsp:rsid wsp:val=&quot;003644EE&quot;/&gt;&lt;wsp:rsid wsp:val=&quot;00372256&quot;/&gt;&lt;wsp:rsid wsp:val=&quot;00373D04&quot;/&gt;&lt;wsp:rsid wsp:val=&quot;00381C9D&quot;/&gt;&lt;wsp:rsid wsp:val=&quot;00381D49&quot;/&gt;&lt;wsp:rsid wsp:val=&quot;003874E0&quot;/&gt;&lt;wsp:rsid wsp:val=&quot;003963DE&quot;/&gt;&lt;wsp:rsid wsp:val=&quot;003B41A7&quot;/&gt;&lt;wsp:rsid wsp:val=&quot;003C472E&quot;/&gt;&lt;wsp:rsid wsp:val=&quot;003D0D3C&quot;/&gt;&lt;wsp:rsid wsp:val=&quot;003D1F8C&quot;/&gt;&lt;wsp:rsid wsp:val=&quot;00405D96&quot;/&gt;&lt;wsp:rsid wsp:val=&quot;00406458&quot;/&gt;&lt;wsp:rsid wsp:val=&quot;00411DF4&quot;/&gt;&lt;wsp:rsid wsp:val=&quot;00414304&quot;/&gt;&lt;wsp:rsid wsp:val=&quot;00420762&quot;/&gt;&lt;wsp:rsid wsp:val=&quot;00451827&quot;/&gt;&lt;wsp:rsid wsp:val=&quot;00467F24&quot;/&gt;&lt;wsp:rsid wsp:val=&quot;00475886&quot;/&gt;&lt;wsp:rsid wsp:val=&quot;0048362D&quot;/&gt;&lt;wsp:rsid wsp:val=&quot;0049520D&quot;/&gt;&lt;wsp:rsid wsp:val=&quot;004A21E0&quot;/&gt;&lt;wsp:rsid wsp:val=&quot;004A722A&quot;/&gt;&lt;wsp:rsid wsp:val=&quot;004D4ACD&quot;/&gt;&lt;wsp:rsid wsp:val=&quot;00510687&quot;/&gt;&lt;wsp:rsid wsp:val=&quot;00537744&quot;/&gt;&lt;wsp:rsid wsp:val=&quot;005402BE&quot;/&gt;&lt;wsp:rsid wsp:val=&quot;0057003C&quot;/&gt;&lt;wsp:rsid wsp:val=&quot;00577FF7&quot;/&gt;&lt;wsp:rsid wsp:val=&quot;00592609&quot;/&gt;&lt;wsp:rsid wsp:val=&quot;005B0060&quot;/&gt;&lt;wsp:rsid wsp:val=&quot;005D634F&quot;/&gt;&lt;wsp:rsid wsp:val=&quot;005E0BB9&quot;/&gt;&lt;wsp:rsid wsp:val=&quot;005E7967&quot;/&gt;&lt;wsp:rsid wsp:val=&quot;006003FA&quot;/&gt;&lt;wsp:rsid wsp:val=&quot;00613EE0&quot;/&gt;&lt;wsp:rsid wsp:val=&quot;0061571C&quot;/&gt;&lt;wsp:rsid wsp:val=&quot;006230FC&quot;/&gt;&lt;wsp:rsid wsp:val=&quot;0063638F&quot;/&gt;&lt;wsp:rsid wsp:val=&quot;00640E53&quot;/&gt;&lt;wsp:rsid wsp:val=&quot;006678CB&quot;/&gt;&lt;wsp:rsid wsp:val=&quot;006928ED&quot;/&gt;&lt;wsp:rsid wsp:val=&quot;006A3994&quot;/&gt;&lt;wsp:rsid wsp:val=&quot;006B2D90&quot;/&gt;&lt;wsp:rsid wsp:val=&quot;006B345C&quot;/&gt;&lt;wsp:rsid wsp:val=&quot;006B6E40&quot;/&gt;&lt;wsp:rsid wsp:val=&quot;006C626F&quot;/&gt;&lt;wsp:rsid wsp:val=&quot;006E19E2&quot;/&gt;&lt;wsp:rsid wsp:val=&quot;00705012&quot;/&gt;&lt;wsp:rsid wsp:val=&quot;00715F3C&quot;/&gt;&lt;wsp:rsid wsp:val=&quot;00724CB8&quot;/&gt;&lt;wsp:rsid wsp:val=&quot;007335C2&quot;/&gt;&lt;wsp:rsid wsp:val=&quot;00734329&quot;/&gt;&lt;wsp:rsid wsp:val=&quot;007620A1&quot;/&gt;&lt;wsp:rsid wsp:val=&quot;00772C38&quot;/&gt;&lt;wsp:rsid wsp:val=&quot;007947FA&quot;/&gt;&lt;wsp:rsid wsp:val=&quot;007C72DD&quot;/&gt;&lt;wsp:rsid wsp:val=&quot;007E7304&quot;/&gt;&lt;wsp:rsid wsp:val=&quot;008038BC&quot;/&gt;&lt;wsp:rsid wsp:val=&quot;0081351E&quot;/&gt;&lt;wsp:rsid wsp:val=&quot;00842133&quot;/&gt;&lt;wsp:rsid wsp:val=&quot;00853250&quot;/&gt;&lt;wsp:rsid wsp:val=&quot;008533EE&quot;/&gt;&lt;wsp:rsid wsp:val=&quot;00875838&quot;/&gt;&lt;wsp:rsid wsp:val=&quot;008869F0&quot;/&gt;&lt;wsp:rsid wsp:val=&quot;00891F55&quot;/&gt;&lt;wsp:rsid wsp:val=&quot;008A1A49&quot;/&gt;&lt;wsp:rsid wsp:val=&quot;008C0D75&quot;/&gt;&lt;wsp:rsid wsp:val=&quot;008C0EE6&quot;/&gt;&lt;wsp:rsid wsp:val=&quot;008E2629&quot;/&gt;&lt;wsp:rsid wsp:val=&quot;00901CDF&quot;/&gt;&lt;wsp:rsid wsp:val=&quot;00906E72&quot;/&gt;&lt;wsp:rsid wsp:val=&quot;00936388&quot;/&gt;&lt;wsp:rsid wsp:val=&quot;00950E9A&quot;/&gt;&lt;wsp:rsid wsp:val=&quot;009611D4&quot;/&gt;&lt;wsp:rsid wsp:val=&quot;00973E08&quot;/&gt;&lt;wsp:rsid wsp:val=&quot;00985B8D&quot;/&gt;&lt;wsp:rsid wsp:val=&quot;009C1638&quot;/&gt;&lt;wsp:rsid wsp:val=&quot;009D077F&quot;/&gt;&lt;wsp:rsid wsp:val=&quot;009E2920&quot;/&gt;&lt;wsp:rsid wsp:val=&quot;009E6654&quot;/&gt;&lt;wsp:rsid wsp:val=&quot;00A026FC&quot;/&gt;&lt;wsp:rsid wsp:val=&quot;00A06D7A&quot;/&gt;&lt;wsp:rsid wsp:val=&quot;00A2375C&quot;/&gt;&lt;wsp:rsid wsp:val=&quot;00A3675F&quot;/&gt;&lt;wsp:rsid wsp:val=&quot;00A45515&quot;/&gt;&lt;wsp:rsid wsp:val=&quot;00A51BE7&quot;/&gt;&lt;wsp:rsid wsp:val=&quot;00A53B14&quot;/&gt;&lt;wsp:rsid wsp:val=&quot;00A62C12&quot;/&gt;&lt;wsp:rsid wsp:val=&quot;00A64A58&quot;/&gt;&lt;wsp:rsid wsp:val=&quot;00A654D8&quot;/&gt;&lt;wsp:rsid wsp:val=&quot;00A81CF7&quot;/&gt;&lt;wsp:rsid wsp:val=&quot;00A861DB&quot;/&gt;&lt;wsp:rsid wsp:val=&quot;00A956D4&quot;/&gt;&lt;wsp:rsid wsp:val=&quot;00AB0E64&quot;/&gt;&lt;wsp:rsid wsp:val=&quot;00AF2326&quot;/&gt;&lt;wsp:rsid wsp:val=&quot;00AF76E0&quot;/&gt;&lt;wsp:rsid wsp:val=&quot;00B03AFB&quot;/&gt;&lt;wsp:rsid wsp:val=&quot;00B136B1&quot;/&gt;&lt;wsp:rsid wsp:val=&quot;00B13FFB&quot;/&gt;&lt;wsp:rsid wsp:val=&quot;00B145CA&quot;/&gt;&lt;wsp:rsid wsp:val=&quot;00B2509D&quot;/&gt;&lt;wsp:rsid wsp:val=&quot;00B254F8&quot;/&gt;&lt;wsp:rsid wsp:val=&quot;00B27C5C&quot;/&gt;&lt;wsp:rsid wsp:val=&quot;00B32B7A&quot;/&gt;&lt;wsp:rsid wsp:val=&quot;00B52532&quot;/&gt;&lt;wsp:rsid wsp:val=&quot;00B87726&quot;/&gt;&lt;wsp:rsid wsp:val=&quot;00B97606&quot;/&gt;&lt;wsp:rsid wsp:val=&quot;00BA0E00&quot;/&gt;&lt;wsp:rsid wsp:val=&quot;00BA132A&quot;/&gt;&lt;wsp:rsid wsp:val=&quot;00BA6E40&quot;/&gt;&lt;wsp:rsid wsp:val=&quot;00BB0471&quot;/&gt;&lt;wsp:rsid wsp:val=&quot;00BB3FA8&quot;/&gt;&lt;wsp:rsid wsp:val=&quot;00BB5876&quot;/&gt;&lt;wsp:rsid wsp:val=&quot;00BD14F8&quot;/&gt;&lt;wsp:rsid wsp:val=&quot;00BD2679&quot;/&gt;&lt;wsp:rsid wsp:val=&quot;00BE57ED&quot;/&gt;&lt;wsp:rsid wsp:val=&quot;00BF2401&quot;/&gt;&lt;wsp:rsid wsp:val=&quot;00C16580&quot;/&gt;&lt;wsp:rsid wsp:val=&quot;00C27D80&quot;/&gt;&lt;wsp:rsid wsp:val=&quot;00C27E4A&quot;/&gt;&lt;wsp:rsid wsp:val=&quot;00C450F5&quot;/&gt;&lt;wsp:rsid wsp:val=&quot;00C45FA5&quot;/&gt;&lt;wsp:rsid wsp:val=&quot;00C57F55&quot;/&gt;&lt;wsp:rsid wsp:val=&quot;00C754BA&quot;/&gt;&lt;wsp:rsid wsp:val=&quot;00C85E61&quot;/&gt;&lt;wsp:rsid wsp:val=&quot;00C913BC&quot;/&gt;&lt;wsp:rsid wsp:val=&quot;00C91FE0&quot;/&gt;&lt;wsp:rsid wsp:val=&quot;00C9460C&quot;/&gt;&lt;wsp:rsid wsp:val=&quot;00CA309D&quot;/&gt;&lt;wsp:rsid wsp:val=&quot;00CA4068&quot;/&gt;&lt;wsp:rsid wsp:val=&quot;00CD101F&quot;/&gt;&lt;wsp:rsid wsp:val=&quot;00D05047&quot;/&gt;&lt;wsp:rsid wsp:val=&quot;00D15BA1&quot;/&gt;&lt;wsp:rsid wsp:val=&quot;00D2499D&quot;/&gt;&lt;wsp:rsid wsp:val=&quot;00D32D3D&quot;/&gt;&lt;wsp:rsid wsp:val=&quot;00D45F84&quot;/&gt;&lt;wsp:rsid wsp:val=&quot;00D4741C&quot;/&gt;&lt;wsp:rsid wsp:val=&quot;00D65285&quot;/&gt;&lt;wsp:rsid wsp:val=&quot;00D7607B&quot;/&gt;&lt;wsp:rsid wsp:val=&quot;00D845EC&quot;/&gt;&lt;wsp:rsid wsp:val=&quot;00D859BB&quot;/&gt;&lt;wsp:rsid wsp:val=&quot;00D938DB&quot;/&gt;&lt;wsp:rsid wsp:val=&quot;00D96B56&quot;/&gt;&lt;wsp:rsid wsp:val=&quot;00DA2BA5&quot;/&gt;&lt;wsp:rsid wsp:val=&quot;00DB3DA8&quot;/&gt;&lt;wsp:rsid wsp:val=&quot;00DD3C31&quot;/&gt;&lt;wsp:rsid wsp:val=&quot;00E04B0F&quot;/&gt;&lt;wsp:rsid wsp:val=&quot;00E0675A&quot;/&gt;&lt;wsp:rsid wsp:val=&quot;00E06A87&quot;/&gt;&lt;wsp:rsid wsp:val=&quot;00E0725A&quot;/&gt;&lt;wsp:rsid wsp:val=&quot;00E13E8F&quot;/&gt;&lt;wsp:rsid wsp:val=&quot;00E14059&quot;/&gt;&lt;wsp:rsid wsp:val=&quot;00E20AF2&quot;/&gt;&lt;wsp:rsid wsp:val=&quot;00E30513&quot;/&gt;&lt;wsp:rsid wsp:val=&quot;00E35ED9&quot;/&gt;&lt;wsp:rsid wsp:val=&quot;00E5393E&quot;/&gt;&lt;wsp:rsid wsp:val=&quot;00E610D3&quot;/&gt;&lt;wsp:rsid wsp:val=&quot;00E617C3&quot;/&gt;&lt;wsp:rsid wsp:val=&quot;00E758F1&quot;/&gt;&lt;wsp:rsid wsp:val=&quot;00E9213D&quot;/&gt;&lt;wsp:rsid wsp:val=&quot;00E947B0&quot;/&gt;&lt;wsp:rsid wsp:val=&quot;00EA1529&quot;/&gt;&lt;wsp:rsid wsp:val=&quot;00EB1051&quot;/&gt;&lt;wsp:rsid wsp:val=&quot;00EB698E&quot;/&gt;&lt;wsp:rsid wsp:val=&quot;00EE3BC1&quot;/&gt;&lt;wsp:rsid wsp:val=&quot;00EF21AD&quot;/&gt;&lt;wsp:rsid wsp:val=&quot;00F02A9F&quot;/&gt;&lt;wsp:rsid wsp:val=&quot;00F07EBF&quot;/&gt;&lt;wsp:rsid wsp:val=&quot;00F45F62&quot;/&gt;&lt;wsp:rsid wsp:val=&quot;00F918C0&quot;/&gt;&lt;wsp:rsid wsp:val=&quot;00F94099&quot;/&gt;&lt;wsp:rsid wsp:val=&quot;00FB5C9E&quot;/&gt;&lt;wsp:rsid wsp:val=&quot;00FB6F3A&quot;/&gt;&lt;wsp:rsid wsp:val=&quot;00FC5717&quot;/&gt;&lt;wsp:rsid wsp:val=&quot;00FD6A91&quot;/&gt;&lt;wsp:rsid wsp:val=&quot;00FE506C&quot;/&gt;&lt;/wsp:rsids&gt;&lt;/w:docPr&gt;&lt;w:body&gt;&lt;wx:sect&gt;&lt;w:p wsp:rsidR=&quot;00000000&quot; wsp:rsidRDefault=&quot;00875838&quot; wsp:rsidP=&quot;00875838&quot;&gt;&lt;m:oMathPara&gt;&lt;m:oMath&gt;&lt;m:f&gt;&lt;m:fPr&gt;&lt;m:ctrlPr&gt;&lt;w:rPr&gt;&lt;w:rFonts w:ascii=&quot;Cambria Math&quot; w:h-ansi=&quot;Cambria Math&quot; w:cs=&quot;Times New Roman&quot;/&gt;&lt;wx:font wx:val=&quot;Cambria Math&quot;/&gt;&lt;w:i/&gt;&lt;w:sz w:val=&quot;28&quot;/&gt;&lt;w:sz-cs w:val=&quot;28&quot;/&gt;&lt;/w:rPr&gt;&lt;/m:ctrlPr&gt;&lt;/m:fPr&gt;&lt;m:num&gt;&lt;m:sSub&gt;&lt;m:sSubPr&gt;&lt;m:ctrlPr&gt;&lt;w:rPr&gt;&lt;w:rFonts w:ascii=&quot;Cambria Math&quot; w:h-ansi=&quot;Cambria Math&quot; w:cs=&quot;Times New Roman&quot;/&gt;&lt;wx:font wx:val=&quot;Cambria Math&quot;/&gt;&lt;w:i/&gt;&lt;w:sz w:val=&quot;28&quot;/&gt;&lt;w:sz-cs w:val=&quot;28&quot;/&gt;&lt;/w:rPr&gt;&lt;/m:ctrlPr&gt;&lt;/m:sSubPr&gt;&lt;m:e&gt;&lt;m:r&gt;&lt;w:rPr&gt;&lt;w:rFonts w:ascii=&quot;Cambria Math&quot; w:h-ansi=&quot;Cambria Math&quot; w:cs=&quot;Times New Roman&quot;/&gt;&lt;wx:font wx:val=&quot;Cambria Math&quot;/&gt;&lt;w:i/&gt;&lt;w:sz w:val=&quot;28&quot;/&gt;&lt;w:sz-cs w:val=&quot;28&quot;/&gt;&lt;w:lang w:val=&quot;EN-US&quot;/&gt;&lt;/w:rPr&gt;&lt;m:t&gt;t&lt;/m:t&gt;&lt;/m:r&gt;&lt;/m:e&gt;&lt;m:sub&gt;&lt;m:r&gt;&lt;w:rPr&gt;&lt;w:rFonts w:ascii=&quot;Cambria Math&quot; w:h-ansi=&quot;Cambria Math&quot; w:cs=&quot;Times New Roman&quot;/&gt;&lt;wx:font wx:val=&quot;Cambria Math&quot;/&gt;&lt;w:i/&gt;&lt;w:sz w:val=&quot;28&quot;/&gt;&lt;w:sz-cs w:val=&quot;28&quot;/&gt;&lt;/w:rPr&gt;&lt;m:t&gt;bcn&lt;/m:t&gt;&lt;/m:r&gt;&lt;/m:sub&gt;&lt;/m:sSub&gt;&lt;/m:num&gt;&lt;m:den&gt;&lt;m:r&gt;&lt;w:rPr&gt;&lt;w:rFonts w:ascii=&quot;Cambria Math&quot; w:h-ansi=&quot;Cambria Math&quot; w:cs=&quot;Times New Roman&quot;/&gt;&lt;wx:font wx:val=&quot;Cambria Math&quot;/&gt;&lt;w:i/&gt;&lt;w:sz w:val=&quot;28&quot;/&gt;&lt;w:sz-cs w:val=&quot;28&quot;/&gt;&lt;/w:rPr&gt;&lt;m:t&gt;2&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9" o:title="" chromakey="white"/>
          </v:shape>
        </w:pict>
      </w:r>
      <w:r w:rsidRPr="0049520D">
        <w:rPr>
          <w:rFonts w:ascii="Times New Roman" w:hAnsi="Times New Roman" w:cs="Times New Roman"/>
          <w:sz w:val="28"/>
          <w:szCs w:val="28"/>
        </w:rPr>
        <w:fldChar w:fldCharType="end"/>
      </w:r>
      <w:r>
        <w:rPr>
          <w:rFonts w:ascii="Times New Roman" w:hAnsi="Times New Roman" w:cs="Times New Roman"/>
          <w:sz w:val="28"/>
          <w:szCs w:val="28"/>
        </w:rPr>
        <w:t>.</w:t>
      </w:r>
      <w:r>
        <w:rPr>
          <w:rFonts w:ascii="Times New Roman" w:hAnsi="Times New Roman" w:cs="Times New Roman"/>
          <w:sz w:val="28"/>
          <w:szCs w:val="28"/>
          <w:shd w:val="clear" w:color="auto" w:fill="FFFFFF"/>
        </w:rPr>
        <w:t xml:space="preserve"> Для второго и осталь</w:t>
      </w:r>
      <w:r w:rsidRPr="009804F2">
        <w:rPr>
          <w:rFonts w:ascii="Times New Roman" w:hAnsi="Times New Roman" w:cs="Times New Roman"/>
          <w:sz w:val="28"/>
          <w:szCs w:val="28"/>
          <w:shd w:val="clear" w:color="auto" w:fill="FFFFFF"/>
        </w:rPr>
        <w:t>ных котлов о</w:t>
      </w:r>
      <w:r w:rsidRPr="009804F2">
        <w:rPr>
          <w:rFonts w:ascii="Times New Roman" w:hAnsi="Times New Roman" w:cs="Times New Roman"/>
          <w:sz w:val="28"/>
          <w:szCs w:val="28"/>
          <w:shd w:val="clear" w:color="auto" w:fill="FFFFFF"/>
        </w:rPr>
        <w:t>т</w:t>
      </w:r>
      <w:r w:rsidRPr="009804F2">
        <w:rPr>
          <w:rFonts w:ascii="Times New Roman" w:hAnsi="Times New Roman" w:cs="Times New Roman"/>
          <w:sz w:val="28"/>
          <w:szCs w:val="28"/>
          <w:shd w:val="clear" w:color="auto" w:fill="FFFFFF"/>
        </w:rPr>
        <w:t>кладываем только то время, которое не должно совпадать с временем р</w:t>
      </w:r>
      <w:r w:rsidRPr="009804F2">
        <w:rPr>
          <w:rFonts w:ascii="Times New Roman" w:hAnsi="Times New Roman" w:cs="Times New Roman"/>
          <w:sz w:val="28"/>
          <w:szCs w:val="28"/>
          <w:shd w:val="clear" w:color="auto" w:fill="FFFFFF"/>
        </w:rPr>
        <w:t>а</w:t>
      </w:r>
      <w:r w:rsidRPr="009804F2">
        <w:rPr>
          <w:rFonts w:ascii="Times New Roman" w:hAnsi="Times New Roman" w:cs="Times New Roman"/>
          <w:sz w:val="28"/>
          <w:szCs w:val="28"/>
          <w:shd w:val="clear" w:color="auto" w:fill="FFFFFF"/>
        </w:rPr>
        <w:t xml:space="preserve">боты предыдущих котлов. Очевидно, что это будет время </w:t>
      </w:r>
      <w:r w:rsidRPr="009804F2">
        <w:rPr>
          <w:rFonts w:ascii="Times New Roman" w:hAnsi="Times New Roman" w:cs="Times New Roman"/>
          <w:i/>
          <w:iCs/>
          <w:spacing w:val="10"/>
          <w:sz w:val="32"/>
          <w:szCs w:val="32"/>
          <w:shd w:val="clear" w:color="auto" w:fill="FFFFFF"/>
          <w:lang w:val="en-US"/>
        </w:rPr>
        <w:t>t</w:t>
      </w:r>
      <w:r w:rsidRPr="009804F2">
        <w:rPr>
          <w:rFonts w:ascii="Times New Roman" w:hAnsi="Times New Roman" w:cs="Times New Roman"/>
          <w:i/>
          <w:iCs/>
          <w:spacing w:val="10"/>
          <w:sz w:val="32"/>
          <w:szCs w:val="32"/>
          <w:shd w:val="clear" w:color="auto" w:fill="FFFFFF"/>
          <w:vertAlign w:val="subscript"/>
          <w:lang w:val="en-US"/>
        </w:rPr>
        <w:t>nb</w:t>
      </w:r>
      <w:r w:rsidRPr="009804F2">
        <w:rPr>
          <w:rFonts w:ascii="Times New Roman" w:hAnsi="Times New Roman" w:cs="Times New Roman"/>
          <w:sz w:val="28"/>
          <w:szCs w:val="28"/>
          <w:shd w:val="clear" w:color="auto" w:fill="FFFFFF"/>
        </w:rPr>
        <w:t xml:space="preserve">, </w:t>
      </w:r>
      <w:r w:rsidRPr="009804F2">
        <w:rPr>
          <w:rFonts w:ascii="Times New Roman" w:hAnsi="Times New Roman" w:cs="Times New Roman"/>
          <w:i/>
          <w:iCs/>
          <w:spacing w:val="10"/>
          <w:sz w:val="32"/>
          <w:szCs w:val="32"/>
          <w:shd w:val="clear" w:color="auto" w:fill="FFFFFF"/>
          <w:lang w:val="en-US"/>
        </w:rPr>
        <w:t>t</w:t>
      </w:r>
      <w:r w:rsidRPr="009804F2">
        <w:rPr>
          <w:rFonts w:ascii="Times New Roman" w:hAnsi="Times New Roman" w:cs="Times New Roman"/>
          <w:i/>
          <w:iCs/>
          <w:spacing w:val="10"/>
          <w:sz w:val="32"/>
          <w:szCs w:val="32"/>
          <w:shd w:val="clear" w:color="auto" w:fill="FFFFFF"/>
          <w:vertAlign w:val="subscript"/>
          <w:lang w:val="en-US"/>
        </w:rPr>
        <w:t>mp</w:t>
      </w:r>
      <w:r w:rsidRPr="009804F2">
        <w:rPr>
          <w:rFonts w:ascii="Times New Roman" w:hAnsi="Times New Roman" w:cs="Times New Roman"/>
          <w:sz w:val="28"/>
          <w:szCs w:val="28"/>
          <w:shd w:val="clear" w:color="auto" w:fill="FFFFFF"/>
        </w:rPr>
        <w:t xml:space="preserve">и </w:t>
      </w:r>
      <w:r w:rsidRPr="009804F2">
        <w:rPr>
          <w:rFonts w:ascii="Times New Roman" w:hAnsi="Times New Roman" w:cs="Times New Roman"/>
          <w:i/>
          <w:iCs/>
          <w:spacing w:val="10"/>
          <w:sz w:val="32"/>
          <w:szCs w:val="32"/>
          <w:shd w:val="clear" w:color="auto" w:fill="FFFFFF"/>
          <w:lang w:val="en-US"/>
        </w:rPr>
        <w:t>t</w:t>
      </w:r>
      <w:r w:rsidRPr="009804F2">
        <w:rPr>
          <w:rFonts w:ascii="Times New Roman" w:hAnsi="Times New Roman" w:cs="Times New Roman"/>
          <w:i/>
          <w:iCs/>
          <w:spacing w:val="10"/>
          <w:sz w:val="32"/>
          <w:szCs w:val="32"/>
          <w:shd w:val="clear" w:color="auto" w:fill="FFFFFF"/>
          <w:vertAlign w:val="subscript"/>
          <w:lang w:val="en-US"/>
        </w:rPr>
        <w:t>bcn</w:t>
      </w:r>
      <w:r w:rsidRPr="009804F2">
        <w:rPr>
          <w:rFonts w:ascii="Times New Roman" w:hAnsi="Times New Roman" w:cs="Times New Roman"/>
          <w:sz w:val="28"/>
          <w:szCs w:val="28"/>
          <w:shd w:val="clear" w:color="auto" w:fill="FFFFFF"/>
        </w:rPr>
        <w:t>. О</w:t>
      </w:r>
      <w:r w:rsidRPr="009804F2">
        <w:rPr>
          <w:rFonts w:ascii="Times New Roman" w:hAnsi="Times New Roman" w:cs="Times New Roman"/>
          <w:sz w:val="28"/>
          <w:szCs w:val="28"/>
          <w:shd w:val="clear" w:color="auto" w:fill="FFFFFF"/>
        </w:rPr>
        <w:t>с</w:t>
      </w:r>
      <w:r w:rsidRPr="009804F2">
        <w:rPr>
          <w:rFonts w:ascii="Times New Roman" w:hAnsi="Times New Roman" w:cs="Times New Roman"/>
          <w:sz w:val="28"/>
          <w:szCs w:val="28"/>
          <w:shd w:val="clear" w:color="auto" w:fill="FFFFFF"/>
        </w:rPr>
        <w:t>тальные операции могут выполняться параллельно работе предыдущих котлов. Суммарное время цикла Т</w:t>
      </w:r>
      <w:r w:rsidRPr="009804F2">
        <w:rPr>
          <w:rFonts w:ascii="Times New Roman" w:hAnsi="Times New Roman" w:cs="Times New Roman"/>
          <w:sz w:val="28"/>
          <w:szCs w:val="28"/>
          <w:shd w:val="clear" w:color="auto" w:fill="FFFFFF"/>
          <w:vertAlign w:val="subscript"/>
        </w:rPr>
        <w:t>ц</w:t>
      </w:r>
      <w:r>
        <w:rPr>
          <w:rFonts w:ascii="Times New Roman" w:hAnsi="Times New Roman" w:cs="Times New Roman"/>
          <w:sz w:val="28"/>
          <w:szCs w:val="28"/>
          <w:shd w:val="clear" w:color="auto" w:fill="FFFFFF"/>
          <w:vertAlign w:val="subscript"/>
        </w:rPr>
        <w:t xml:space="preserve"> </w:t>
      </w:r>
      <w:r>
        <w:rPr>
          <w:rFonts w:ascii="Times New Roman" w:hAnsi="Times New Roman" w:cs="Times New Roman"/>
          <w:sz w:val="28"/>
          <w:szCs w:val="28"/>
          <w:shd w:val="clear" w:color="auto" w:fill="FFFFFF"/>
        </w:rPr>
        <w:t>определяется</w:t>
      </w:r>
      <w:r>
        <w:rPr>
          <w:rFonts w:ascii="Times New Roman" w:hAnsi="Times New Roman" w:cs="Times New Roman"/>
          <w:sz w:val="28"/>
          <w:szCs w:val="28"/>
          <w:shd w:val="clear" w:color="auto" w:fill="FFFFFF"/>
          <w:lang w:val="en-US"/>
        </w:rPr>
        <w:t>,</w:t>
      </w:r>
      <w:r>
        <w:rPr>
          <w:rFonts w:ascii="Times New Roman" w:hAnsi="Times New Roman" w:cs="Times New Roman"/>
          <w:sz w:val="28"/>
          <w:szCs w:val="28"/>
          <w:shd w:val="clear" w:color="auto" w:fill="FFFFFF"/>
        </w:rPr>
        <w:t xml:space="preserve"> как показано на графике.</w:t>
      </w:r>
    </w:p>
    <w:p w:rsidR="00DF6FF5" w:rsidRPr="009804F2" w:rsidRDefault="00DF6FF5" w:rsidP="00B4580C">
      <w:pPr>
        <w:spacing w:after="177" w:line="360" w:lineRule="auto"/>
        <w:ind w:firstLine="709"/>
        <w:jc w:val="both"/>
        <w:rPr>
          <w:rFonts w:ascii="Times New Roman" w:hAnsi="Times New Roman" w:cs="Times New Roman"/>
          <w:sz w:val="28"/>
          <w:szCs w:val="28"/>
          <w:shd w:val="clear" w:color="auto" w:fill="FFFFFF"/>
        </w:rPr>
      </w:pPr>
      <w:r w:rsidRPr="009804F2">
        <w:rPr>
          <w:rFonts w:ascii="Times New Roman" w:hAnsi="Times New Roman" w:cs="Times New Roman"/>
          <w:sz w:val="28"/>
          <w:szCs w:val="28"/>
          <w:shd w:val="clear" w:color="auto" w:fill="FFFFFF"/>
        </w:rPr>
        <w:t>Помётопровод следует закладывать с уклоном в сторону помётохр</w:t>
      </w:r>
      <w:r w:rsidRPr="009804F2">
        <w:rPr>
          <w:rFonts w:ascii="Times New Roman" w:hAnsi="Times New Roman" w:cs="Times New Roman"/>
          <w:sz w:val="28"/>
          <w:szCs w:val="28"/>
          <w:shd w:val="clear" w:color="auto" w:fill="FFFFFF"/>
        </w:rPr>
        <w:t>а</w:t>
      </w:r>
      <w:r w:rsidRPr="009804F2">
        <w:rPr>
          <w:rFonts w:ascii="Times New Roman" w:hAnsi="Times New Roman" w:cs="Times New Roman"/>
          <w:sz w:val="28"/>
          <w:szCs w:val="28"/>
          <w:shd w:val="clear" w:color="auto" w:fill="FFFFFF"/>
        </w:rPr>
        <w:t>нилища. Этот уклон должен находиться в границах:</w:t>
      </w:r>
    </w:p>
    <w:tbl>
      <w:tblPr>
        <w:tblW w:w="9444" w:type="dxa"/>
        <w:tblInd w:w="20" w:type="dxa"/>
        <w:tblLook w:val="00A0"/>
      </w:tblPr>
      <w:tblGrid>
        <w:gridCol w:w="8627"/>
        <w:gridCol w:w="817"/>
      </w:tblGrid>
      <w:tr w:rsidR="00DF6FF5" w:rsidRPr="009804F2" w:rsidTr="00B4580C">
        <w:tc>
          <w:tcPr>
            <w:tcW w:w="8627" w:type="dxa"/>
          </w:tcPr>
          <w:p w:rsidR="00DF6FF5" w:rsidRPr="0049520D" w:rsidRDefault="00DF6FF5" w:rsidP="00B4580C">
            <w:pPr>
              <w:spacing w:after="177" w:line="360" w:lineRule="auto"/>
              <w:ind w:firstLine="709"/>
              <w:jc w:val="center"/>
              <w:rPr>
                <w:rFonts w:ascii="Times New Roman" w:hAnsi="Times New Roman"/>
                <w:sz w:val="28"/>
                <w:szCs w:val="28"/>
                <w:shd w:val="clear" w:color="auto" w:fill="FFFFFF"/>
              </w:rPr>
            </w:pPr>
            <w:r w:rsidRPr="0049520D">
              <w:rPr>
                <w:rFonts w:ascii="Times New Roman" w:hAnsi="Times New Roman"/>
                <w:sz w:val="28"/>
                <w:szCs w:val="28"/>
                <w:shd w:val="clear" w:color="auto" w:fill="FFFFFF"/>
              </w:rPr>
              <w:fldChar w:fldCharType="begin"/>
            </w:r>
            <w:r w:rsidRPr="0049520D">
              <w:rPr>
                <w:rFonts w:ascii="Times New Roman" w:hAnsi="Times New Roman"/>
                <w:sz w:val="28"/>
                <w:szCs w:val="28"/>
                <w:shd w:val="clear" w:color="auto" w:fill="FFFFFF"/>
              </w:rPr>
              <w:instrText xml:space="preserve"> QUOTE </w:instrText>
            </w:r>
            <w:r w:rsidRPr="0049520D">
              <w:rPr>
                <w:position w:val="-20"/>
              </w:rPr>
              <w:pict>
                <v:shape id="_x0000_i1081" type="#_x0000_t75" style="width:76.8pt;height:25.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stylePaneFormatFilter w:val=&quot;3F01&quot;/&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7967&quot;/&gt;&lt;wsp:rsid wsp:val=&quot;000029D6&quot;/&gt;&lt;wsp:rsid wsp:val=&quot;00002C4D&quot;/&gt;&lt;wsp:rsid wsp:val=&quot;00017571&quot;/&gt;&lt;wsp:rsid wsp:val=&quot;00027105&quot;/&gt;&lt;wsp:rsid wsp:val=&quot;00033732&quot;/&gt;&lt;wsp:rsid wsp:val=&quot;00033F33&quot;/&gt;&lt;wsp:rsid wsp:val=&quot;000474BF&quot;/&gt;&lt;wsp:rsid wsp:val=&quot;00051CF3&quot;/&gt;&lt;wsp:rsid wsp:val=&quot;00060869&quot;/&gt;&lt;wsp:rsid wsp:val=&quot;000625C0&quot;/&gt;&lt;wsp:rsid wsp:val=&quot;00073578&quot;/&gt;&lt;wsp:rsid wsp:val=&quot;0007381A&quot;/&gt;&lt;wsp:rsid wsp:val=&quot;00076D95&quot;/&gt;&lt;wsp:rsid wsp:val=&quot;00080AC8&quot;/&gt;&lt;wsp:rsid wsp:val=&quot;00085754&quot;/&gt;&lt;wsp:rsid wsp:val=&quot;00086DEE&quot;/&gt;&lt;wsp:rsid wsp:val=&quot;00090228&quot;/&gt;&lt;wsp:rsid wsp:val=&quot;00094FC2&quot;/&gt;&lt;wsp:rsid wsp:val=&quot;000A0A94&quot;/&gt;&lt;wsp:rsid wsp:val=&quot;000B1DCA&quot;/&gt;&lt;wsp:rsid wsp:val=&quot;000B69E2&quot;/&gt;&lt;wsp:rsid wsp:val=&quot;000D4124&quot;/&gt;&lt;wsp:rsid wsp:val=&quot;000D6D2E&quot;/&gt;&lt;wsp:rsid wsp:val=&quot;000E0B24&quot;/&gt;&lt;wsp:rsid wsp:val=&quot;000E587C&quot;/&gt;&lt;wsp:rsid wsp:val=&quot;0015407B&quot;/&gt;&lt;wsp:rsid wsp:val=&quot;001556AA&quot;/&gt;&lt;wsp:rsid wsp:val=&quot;00173065&quot;/&gt;&lt;wsp:rsid wsp:val=&quot;00177F55&quot;/&gt;&lt;wsp:rsid wsp:val=&quot;00181CB6&quot;/&gt;&lt;wsp:rsid wsp:val=&quot;00195939&quot;/&gt;&lt;wsp:rsid wsp:val=&quot;001A0271&quot;/&gt;&lt;wsp:rsid wsp:val=&quot;001A3F32&quot;/&gt;&lt;wsp:rsid wsp:val=&quot;001A4AE0&quot;/&gt;&lt;wsp:rsid wsp:val=&quot;001B3810&quot;/&gt;&lt;wsp:rsid wsp:val=&quot;001B5BDD&quot;/&gt;&lt;wsp:rsid wsp:val=&quot;001C7C77&quot;/&gt;&lt;wsp:rsid wsp:val=&quot;001D6FF2&quot;/&gt;&lt;wsp:rsid wsp:val=&quot;001E08B2&quot;/&gt;&lt;wsp:rsid wsp:val=&quot;001E0A17&quot;/&gt;&lt;wsp:rsid wsp:val=&quot;002040FD&quot;/&gt;&lt;wsp:rsid wsp:val=&quot;00205FE0&quot;/&gt;&lt;wsp:rsid wsp:val=&quot;00206D1B&quot;/&gt;&lt;wsp:rsid wsp:val=&quot;0021372E&quot;/&gt;&lt;wsp:rsid wsp:val=&quot;002155CA&quot;/&gt;&lt;wsp:rsid wsp:val=&quot;00230FA3&quot;/&gt;&lt;wsp:rsid wsp:val=&quot;00242A24&quot;/&gt;&lt;wsp:rsid wsp:val=&quot;00246F22&quot;/&gt;&lt;wsp:rsid wsp:val=&quot;00251DB5&quot;/&gt;&lt;wsp:rsid wsp:val=&quot;00255836&quot;/&gt;&lt;wsp:rsid wsp:val=&quot;00273425&quot;/&gt;&lt;wsp:rsid wsp:val=&quot;00280B08&quot;/&gt;&lt;wsp:rsid wsp:val=&quot;00283806&quot;/&gt;&lt;wsp:rsid wsp:val=&quot;00287A81&quot;/&gt;&lt;wsp:rsid wsp:val=&quot;00293113&quot;/&gt;&lt;wsp:rsid wsp:val=&quot;002A2466&quot;/&gt;&lt;wsp:rsid wsp:val=&quot;002A5C24&quot;/&gt;&lt;wsp:rsid wsp:val=&quot;002B46DF&quot;/&gt;&lt;wsp:rsid wsp:val=&quot;002B5456&quot;/&gt;&lt;wsp:rsid wsp:val=&quot;002E407E&quot;/&gt;&lt;wsp:rsid wsp:val=&quot;00306714&quot;/&gt;&lt;wsp:rsid wsp:val=&quot;0036029F&quot;/&gt;&lt;wsp:rsid wsp:val=&quot;00363F07&quot;/&gt;&lt;wsp:rsid wsp:val=&quot;003644EE&quot;/&gt;&lt;wsp:rsid wsp:val=&quot;00372256&quot;/&gt;&lt;wsp:rsid wsp:val=&quot;00373D04&quot;/&gt;&lt;wsp:rsid wsp:val=&quot;00381C9D&quot;/&gt;&lt;wsp:rsid wsp:val=&quot;00381D49&quot;/&gt;&lt;wsp:rsid wsp:val=&quot;003874E0&quot;/&gt;&lt;wsp:rsid wsp:val=&quot;003963DE&quot;/&gt;&lt;wsp:rsid wsp:val=&quot;003B41A7&quot;/&gt;&lt;wsp:rsid wsp:val=&quot;003C472E&quot;/&gt;&lt;wsp:rsid wsp:val=&quot;003D0D3C&quot;/&gt;&lt;wsp:rsid wsp:val=&quot;003D1F8C&quot;/&gt;&lt;wsp:rsid wsp:val=&quot;00405D96&quot;/&gt;&lt;wsp:rsid wsp:val=&quot;00406458&quot;/&gt;&lt;wsp:rsid wsp:val=&quot;00411DF4&quot;/&gt;&lt;wsp:rsid wsp:val=&quot;00414304&quot;/&gt;&lt;wsp:rsid wsp:val=&quot;00420762&quot;/&gt;&lt;wsp:rsid wsp:val=&quot;00451827&quot;/&gt;&lt;wsp:rsid wsp:val=&quot;00467F24&quot;/&gt;&lt;wsp:rsid wsp:val=&quot;00475886&quot;/&gt;&lt;wsp:rsid wsp:val=&quot;0048362D&quot;/&gt;&lt;wsp:rsid wsp:val=&quot;0049520D&quot;/&gt;&lt;wsp:rsid wsp:val=&quot;004A21E0&quot;/&gt;&lt;wsp:rsid wsp:val=&quot;004A722A&quot;/&gt;&lt;wsp:rsid wsp:val=&quot;004D4ACD&quot;/&gt;&lt;wsp:rsid wsp:val=&quot;00510687&quot;/&gt;&lt;wsp:rsid wsp:val=&quot;00537744&quot;/&gt;&lt;wsp:rsid wsp:val=&quot;005402BE&quot;/&gt;&lt;wsp:rsid wsp:val=&quot;0057003C&quot;/&gt;&lt;wsp:rsid wsp:val=&quot;00577FF7&quot;/&gt;&lt;wsp:rsid wsp:val=&quot;00592609&quot;/&gt;&lt;wsp:rsid wsp:val=&quot;005B0060&quot;/&gt;&lt;wsp:rsid wsp:val=&quot;005D634F&quot;/&gt;&lt;wsp:rsid wsp:val=&quot;005E0BB9&quot;/&gt;&lt;wsp:rsid wsp:val=&quot;005E7967&quot;/&gt;&lt;wsp:rsid wsp:val=&quot;006003FA&quot;/&gt;&lt;wsp:rsid wsp:val=&quot;00613EE0&quot;/&gt;&lt;wsp:rsid wsp:val=&quot;0061571C&quot;/&gt;&lt;wsp:rsid wsp:val=&quot;006230FC&quot;/&gt;&lt;wsp:rsid wsp:val=&quot;0063638F&quot;/&gt;&lt;wsp:rsid wsp:val=&quot;00640E53&quot;/&gt;&lt;wsp:rsid wsp:val=&quot;006678CB&quot;/&gt;&lt;wsp:rsid wsp:val=&quot;006928ED&quot;/&gt;&lt;wsp:rsid wsp:val=&quot;006A3994&quot;/&gt;&lt;wsp:rsid wsp:val=&quot;006B2D90&quot;/&gt;&lt;wsp:rsid wsp:val=&quot;006B345C&quot;/&gt;&lt;wsp:rsid wsp:val=&quot;006B6E40&quot;/&gt;&lt;wsp:rsid wsp:val=&quot;006C626F&quot;/&gt;&lt;wsp:rsid wsp:val=&quot;006E19E2&quot;/&gt;&lt;wsp:rsid wsp:val=&quot;00705012&quot;/&gt;&lt;wsp:rsid wsp:val=&quot;00715F3C&quot;/&gt;&lt;wsp:rsid wsp:val=&quot;00724CB8&quot;/&gt;&lt;wsp:rsid wsp:val=&quot;007335C2&quot;/&gt;&lt;wsp:rsid wsp:val=&quot;00734329&quot;/&gt;&lt;wsp:rsid wsp:val=&quot;007620A1&quot;/&gt;&lt;wsp:rsid wsp:val=&quot;00772C38&quot;/&gt;&lt;wsp:rsid wsp:val=&quot;007947FA&quot;/&gt;&lt;wsp:rsid wsp:val=&quot;007C72DD&quot;/&gt;&lt;wsp:rsid wsp:val=&quot;007E7304&quot;/&gt;&lt;wsp:rsid wsp:val=&quot;008038BC&quot;/&gt;&lt;wsp:rsid wsp:val=&quot;0081351E&quot;/&gt;&lt;wsp:rsid wsp:val=&quot;00842133&quot;/&gt;&lt;wsp:rsid wsp:val=&quot;00853250&quot;/&gt;&lt;wsp:rsid wsp:val=&quot;008533EE&quot;/&gt;&lt;wsp:rsid wsp:val=&quot;008869F0&quot;/&gt;&lt;wsp:rsid wsp:val=&quot;00891F55&quot;/&gt;&lt;wsp:rsid wsp:val=&quot;008A1A49&quot;/&gt;&lt;wsp:rsid wsp:val=&quot;008C0D75&quot;/&gt;&lt;wsp:rsid wsp:val=&quot;008C0EE6&quot;/&gt;&lt;wsp:rsid wsp:val=&quot;008E2629&quot;/&gt;&lt;wsp:rsid wsp:val=&quot;00901CDF&quot;/&gt;&lt;wsp:rsid wsp:val=&quot;00906E72&quot;/&gt;&lt;wsp:rsid wsp:val=&quot;00936388&quot;/&gt;&lt;wsp:rsid wsp:val=&quot;00950E9A&quot;/&gt;&lt;wsp:rsid wsp:val=&quot;009611D4&quot;/&gt;&lt;wsp:rsid wsp:val=&quot;00973E08&quot;/&gt;&lt;wsp:rsid wsp:val=&quot;00985B8D&quot;/&gt;&lt;wsp:rsid wsp:val=&quot;009C1638&quot;/&gt;&lt;wsp:rsid wsp:val=&quot;009D077F&quot;/&gt;&lt;wsp:rsid wsp:val=&quot;009E2920&quot;/&gt;&lt;wsp:rsid wsp:val=&quot;009E6654&quot;/&gt;&lt;wsp:rsid wsp:val=&quot;00A026FC&quot;/&gt;&lt;wsp:rsid wsp:val=&quot;00A06D7A&quot;/&gt;&lt;wsp:rsid wsp:val=&quot;00A2375C&quot;/&gt;&lt;wsp:rsid wsp:val=&quot;00A3675F&quot;/&gt;&lt;wsp:rsid wsp:val=&quot;00A45515&quot;/&gt;&lt;wsp:rsid wsp:val=&quot;00A51BE7&quot;/&gt;&lt;wsp:rsid wsp:val=&quot;00A53B14&quot;/&gt;&lt;wsp:rsid wsp:val=&quot;00A62C12&quot;/&gt;&lt;wsp:rsid wsp:val=&quot;00A64A58&quot;/&gt;&lt;wsp:rsid wsp:val=&quot;00A654D8&quot;/&gt;&lt;wsp:rsid wsp:val=&quot;00A81CF7&quot;/&gt;&lt;wsp:rsid wsp:val=&quot;00A861DB&quot;/&gt;&lt;wsp:rsid wsp:val=&quot;00A956D4&quot;/&gt;&lt;wsp:rsid wsp:val=&quot;00AB0E64&quot;/&gt;&lt;wsp:rsid wsp:val=&quot;00AF2326&quot;/&gt;&lt;wsp:rsid wsp:val=&quot;00AF76E0&quot;/&gt;&lt;wsp:rsid wsp:val=&quot;00B03AFB&quot;/&gt;&lt;wsp:rsid wsp:val=&quot;00B136B1&quot;/&gt;&lt;wsp:rsid wsp:val=&quot;00B13FFB&quot;/&gt;&lt;wsp:rsid wsp:val=&quot;00B145CA&quot;/&gt;&lt;wsp:rsid wsp:val=&quot;00B2509D&quot;/&gt;&lt;wsp:rsid wsp:val=&quot;00B254F8&quot;/&gt;&lt;wsp:rsid wsp:val=&quot;00B27C5C&quot;/&gt;&lt;wsp:rsid wsp:val=&quot;00B32B7A&quot;/&gt;&lt;wsp:rsid wsp:val=&quot;00B52532&quot;/&gt;&lt;wsp:rsid wsp:val=&quot;00B87726&quot;/&gt;&lt;wsp:rsid wsp:val=&quot;00B97606&quot;/&gt;&lt;wsp:rsid wsp:val=&quot;00BA0E00&quot;/&gt;&lt;wsp:rsid wsp:val=&quot;00BA132A&quot;/&gt;&lt;wsp:rsid wsp:val=&quot;00BA6E40&quot;/&gt;&lt;wsp:rsid wsp:val=&quot;00BB0471&quot;/&gt;&lt;wsp:rsid wsp:val=&quot;00BB3FA8&quot;/&gt;&lt;wsp:rsid wsp:val=&quot;00BB5876&quot;/&gt;&lt;wsp:rsid wsp:val=&quot;00BD14F8&quot;/&gt;&lt;wsp:rsid wsp:val=&quot;00BD2679&quot;/&gt;&lt;wsp:rsid wsp:val=&quot;00BE57ED&quot;/&gt;&lt;wsp:rsid wsp:val=&quot;00BF2401&quot;/&gt;&lt;wsp:rsid wsp:val=&quot;00C16580&quot;/&gt;&lt;wsp:rsid wsp:val=&quot;00C27D80&quot;/&gt;&lt;wsp:rsid wsp:val=&quot;00C27E4A&quot;/&gt;&lt;wsp:rsid wsp:val=&quot;00C450F5&quot;/&gt;&lt;wsp:rsid wsp:val=&quot;00C45FA5&quot;/&gt;&lt;wsp:rsid wsp:val=&quot;00C57F55&quot;/&gt;&lt;wsp:rsid wsp:val=&quot;00C754BA&quot;/&gt;&lt;wsp:rsid wsp:val=&quot;00C85E61&quot;/&gt;&lt;wsp:rsid wsp:val=&quot;00C913BC&quot;/&gt;&lt;wsp:rsid wsp:val=&quot;00C91FE0&quot;/&gt;&lt;wsp:rsid wsp:val=&quot;00C9460C&quot;/&gt;&lt;wsp:rsid wsp:val=&quot;00CA309D&quot;/&gt;&lt;wsp:rsid wsp:val=&quot;00CA4068&quot;/&gt;&lt;wsp:rsid wsp:val=&quot;00CD101F&quot;/&gt;&lt;wsp:rsid wsp:val=&quot;00D05047&quot;/&gt;&lt;wsp:rsid wsp:val=&quot;00D15BA1&quot;/&gt;&lt;wsp:rsid wsp:val=&quot;00D2499D&quot;/&gt;&lt;wsp:rsid wsp:val=&quot;00D32D3D&quot;/&gt;&lt;wsp:rsid wsp:val=&quot;00D45F84&quot;/&gt;&lt;wsp:rsid wsp:val=&quot;00D4741C&quot;/&gt;&lt;wsp:rsid wsp:val=&quot;00D65285&quot;/&gt;&lt;wsp:rsid wsp:val=&quot;00D665DC&quot;/&gt;&lt;wsp:rsid wsp:val=&quot;00D7607B&quot;/&gt;&lt;wsp:rsid wsp:val=&quot;00D845EC&quot;/&gt;&lt;wsp:rsid wsp:val=&quot;00D859BB&quot;/&gt;&lt;wsp:rsid wsp:val=&quot;00D938DB&quot;/&gt;&lt;wsp:rsid wsp:val=&quot;00D96B56&quot;/&gt;&lt;wsp:rsid wsp:val=&quot;00DA2BA5&quot;/&gt;&lt;wsp:rsid wsp:val=&quot;00DB3DA8&quot;/&gt;&lt;wsp:rsid wsp:val=&quot;00DD3C31&quot;/&gt;&lt;wsp:rsid wsp:val=&quot;00E04B0F&quot;/&gt;&lt;wsp:rsid wsp:val=&quot;00E0675A&quot;/&gt;&lt;wsp:rsid wsp:val=&quot;00E06A87&quot;/&gt;&lt;wsp:rsid wsp:val=&quot;00E0725A&quot;/&gt;&lt;wsp:rsid wsp:val=&quot;00E13E8F&quot;/&gt;&lt;wsp:rsid wsp:val=&quot;00E14059&quot;/&gt;&lt;wsp:rsid wsp:val=&quot;00E20AF2&quot;/&gt;&lt;wsp:rsid wsp:val=&quot;00E30513&quot;/&gt;&lt;wsp:rsid wsp:val=&quot;00E35ED9&quot;/&gt;&lt;wsp:rsid wsp:val=&quot;00E5393E&quot;/&gt;&lt;wsp:rsid wsp:val=&quot;00E610D3&quot;/&gt;&lt;wsp:rsid wsp:val=&quot;00E617C3&quot;/&gt;&lt;wsp:rsid wsp:val=&quot;00E758F1&quot;/&gt;&lt;wsp:rsid wsp:val=&quot;00E9213D&quot;/&gt;&lt;wsp:rsid wsp:val=&quot;00E947B0&quot;/&gt;&lt;wsp:rsid wsp:val=&quot;00EA1529&quot;/&gt;&lt;wsp:rsid wsp:val=&quot;00EB1051&quot;/&gt;&lt;wsp:rsid wsp:val=&quot;00EB698E&quot;/&gt;&lt;wsp:rsid wsp:val=&quot;00EE3BC1&quot;/&gt;&lt;wsp:rsid wsp:val=&quot;00EF21AD&quot;/&gt;&lt;wsp:rsid wsp:val=&quot;00F02A9F&quot;/&gt;&lt;wsp:rsid wsp:val=&quot;00F07EBF&quot;/&gt;&lt;wsp:rsid wsp:val=&quot;00F45F62&quot;/&gt;&lt;wsp:rsid wsp:val=&quot;00F918C0&quot;/&gt;&lt;wsp:rsid wsp:val=&quot;00F94099&quot;/&gt;&lt;wsp:rsid wsp:val=&quot;00FB5C9E&quot;/&gt;&lt;wsp:rsid wsp:val=&quot;00FB6F3A&quot;/&gt;&lt;wsp:rsid wsp:val=&quot;00FC5717&quot;/&gt;&lt;wsp:rsid wsp:val=&quot;00FD6A91&quot;/&gt;&lt;wsp:rsid wsp:val=&quot;00FE506C&quot;/&gt;&lt;/wsp:rsids&gt;&lt;/w:docPr&gt;&lt;w:body&gt;&lt;wx:sect&gt;&lt;w:p wsp:rsidR=&quot;00000000&quot; wsp:rsidRDefault=&quot;00D665DC&quot; wsp:rsidP=&quot;00D665DC&quot;&gt;&lt;m:oMathPara&gt;&lt;m:oMath&gt;&lt;m:r&gt;&lt;w:rPr&gt;&lt;w:rFonts w:ascii=&quot;Cambria Math&quot; w:h-ansi=&quot;Cambria Math&quot;/&gt;&lt;wx:font wx:val=&quot;Cambria Math&quot;/&gt;&lt;w:i/&gt;&lt;w:sz w:val=&quot;28&quot;/&gt;&lt;w:sz-cs w:val=&quot;28&quot;/&gt;&lt;w:shd w:val=&quot;clear&quot; w:color=&quot;auto&quot; w:fill=&quot;FFFFFF&quot;/&gt;&lt;/w:rPr&gt;&lt;m:t&gt;0в‰¤&lt;/m:t&gt;&lt;/m:r&gt;&lt;m:r&gt;&lt;w:rPr&gt;&lt;w:rFonts w:ascii=&quot;Cambria Math&quot; w:h-ansi=&quot;Cambria Math&quot;/&gt;&lt;wx:font wx:val=&quot;Cambria Math&quot;/&gt;&lt;w:i/&gt;&lt;w:sz w:val=&quot;28&quot;/&gt;&lt;w:sz-cs w:val=&quot;28&quot;/&gt;&lt;w:shd w:val=&quot;clear&quot; w:color=&quot;auto&quot; w:fill=&quot;FFFFFF&quot;/&gt;&lt;/w:rPr&gt;&lt;m:t&gt;hв‰¤&lt;/m:t&gt;&lt;/m:r&gt;&lt;m:f&gt;&lt;m:fPr&gt;&lt;m:ctrlPr&gt;&lt;w:rPr&gt;&lt;w:rFonts w:ascii=&quot;Cambria Math&quot; w:h-ansi=&quot;Cambria Math&quot;/&gt;&lt;wx:font wx:val=&quot;Cambria Math&quot;/&gt;&lt;w:i/&gt;&lt;w:sz w:val=&quot;28&quot;/&gt;&lt;w:sz-cs w:val=&quot;28&quot;/&gt;&lt;w:lang w:val=&quot;EN-US&quot;/&gt;&lt;/w:rPr&gt;&lt;/m:ctrlPr&gt;&lt;/m:fPr&gt;&lt;m:num&gt;&lt;m:r&gt;&lt;w:rPr&gt;&lt;w:rFonts w:ascii=&quot;Cambria Math&quot; w:h-ansi=&quot;Cambria Math&quot;/&gt;&lt;wx:font wx:val=&quot;Cambria Math&quot;/&gt;&lt;w:i/&gt;&lt;w:sz w:val=&quot;28&quot;/&gt;&lt;w:sz-cs w:val=&quot;28&quot;/&gt;&lt;w:shd w:val=&quot;clear&quot; w:color=&quot;auto&quot; w:fill=&quot;FFFFFF&quot;/&gt;&lt;/w:rPr&gt;&lt;m:t&gt;40в€™&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shd w:val=&quot;clear&quot; w:color=&quot;auto&quot; w:fill=&quot;FFFFFF&quot;/&gt;&lt;w:lang w:val=&quot;EN-US&quot;/&gt;&lt;/w:rPr&gt;&lt;m:t&gt;П„&lt;/m:t&gt;&lt;/m:r&gt;&lt;/m:e&gt;&lt;m:sub&gt;&lt;m:r&gt;&lt;w:rPr&gt;&lt;w:rFonts w:ascii=&quot;Cambria Math&quot; w:h-ansi=&quot;Cambria Math&quot;/&gt;&lt;wx:font wx:val=&quot;Cambria Math&quot;/&gt;&lt;w:i/&gt;&lt;w:sz w:val=&quot;28&quot;/&gt;&lt;w:sz-cs w:val=&quot;28&quot;/&gt;&lt;w:shd w:val=&quot;clear&quot; w:color=&quot;auto&quot; w:fill=&quot;FFFFFF&quot;/&gt;&lt;/w:rPr&gt;&lt;m:t&gt;0&lt;/m:t&gt;&lt;/m:r&gt;&lt;/m:sub&gt;&lt;/m:sSub&gt;&lt;/m:num&gt;&lt;m:den&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shd w:val=&quot;clear&quot; w:color=&quot;auto&quot; w:fill=&quot;FFFFFF&quot;/&gt;&lt;w:lang w:val=&quot;EN-US&quot;/&gt;&lt;/w:rPr&gt;&lt;m:t&gt;ПЃ&lt;/m:t&gt;&lt;/m:r&gt;&lt;/m:e&gt;&lt;m:sub&gt;&lt;m:r&gt;&lt;w:rPr&gt;&lt;w:rFonts w:ascii=&quot;Cambria Math&quot; w:h-ansi=&quot;Cambria Math&quot;/&gt;&lt;wx:font wx:val=&quot;Cambria Math&quot;/&gt;&lt;w:i/&gt;&lt;w:sz w:val=&quot;28&quot;/&gt;&lt;w:sz-cs w:val=&quot;28&quot;/&gt;&lt;w:shd w:val=&quot;clear&quot; w:color=&quot;auto&quot; w:fill=&quot;FFFFFF&quot;/&gt;&lt;/w:rPr&gt;&lt;m:t&gt;РЅ&lt;/m:t&gt;&lt;/m:r&gt;&lt;/m:sub&gt;&lt;/m:sSub&gt;&lt;m:r&gt;&lt;w:rPr&gt;&lt;w:rFonts w:ascii=&quot;Cambria Math&quot; w:h-ansi=&quot;Cambria Math&quot;/&gt;&lt;wx:font wx:val=&quot;Cambria Math&quot;/&gt;&lt;w:i/&gt;&lt;w:sz w:val=&quot;28&quot;/&gt;&lt;w:sz-cs w:val=&quot;28&quot;/&gt;&lt;w:shd w:val=&quot;clear&quot; w:color=&quot;auto&quot; w:fill=&quot;FFFFFF&quot;/&gt;&lt;/w:rPr&gt;&lt;m:t&gt;в€™&lt;/m:t&gt;&lt;/m:r&gt;&lt;m:r&gt;&lt;w:rPr&gt;&lt;w:rFonts w:ascii=&quot;Cambria Math&quot; w:h-ansi=&quot;Cambria Math&quot;/&gt;&lt;wx:font wx:val=&quot;Cambria Math&quot;/&gt;&lt;w:i/&gt;&lt;w:sz w:val=&quot;28&quot;/&gt;&lt;w:sz-cs w:val=&quot;28&quot;/&gt;&lt;w:shd w:val=&quot;clear&quot; w:color=&quot;auto&quot; w:fill=&quot;FFFFFF&quot;/&gt;&lt;w:lang w:val=&quot;EN-US&quot;/&gt;&lt;/w:rPr&gt;&lt;m:t&gt;d&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40" o:title="" chromakey="white"/>
                </v:shape>
              </w:pict>
            </w:r>
            <w:r w:rsidRPr="0049520D">
              <w:rPr>
                <w:rFonts w:ascii="Times New Roman" w:hAnsi="Times New Roman"/>
                <w:sz w:val="28"/>
                <w:szCs w:val="28"/>
                <w:shd w:val="clear" w:color="auto" w:fill="FFFFFF"/>
              </w:rPr>
              <w:instrText xml:space="preserve"> </w:instrText>
            </w:r>
            <w:r w:rsidRPr="0049520D">
              <w:rPr>
                <w:rFonts w:ascii="Times New Roman" w:hAnsi="Times New Roman"/>
                <w:sz w:val="28"/>
                <w:szCs w:val="28"/>
                <w:shd w:val="clear" w:color="auto" w:fill="FFFFFF"/>
              </w:rPr>
              <w:fldChar w:fldCharType="separate"/>
            </w:r>
            <w:r w:rsidRPr="0049520D">
              <w:rPr>
                <w:position w:val="-20"/>
              </w:rPr>
              <w:pict>
                <v:shape id="_x0000_i1082" type="#_x0000_t75" style="width:76.8pt;height:25.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stylePaneFormatFilter w:val=&quot;3F01&quot;/&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7967&quot;/&gt;&lt;wsp:rsid wsp:val=&quot;000029D6&quot;/&gt;&lt;wsp:rsid wsp:val=&quot;00002C4D&quot;/&gt;&lt;wsp:rsid wsp:val=&quot;00017571&quot;/&gt;&lt;wsp:rsid wsp:val=&quot;00027105&quot;/&gt;&lt;wsp:rsid wsp:val=&quot;00033732&quot;/&gt;&lt;wsp:rsid wsp:val=&quot;00033F33&quot;/&gt;&lt;wsp:rsid wsp:val=&quot;000474BF&quot;/&gt;&lt;wsp:rsid wsp:val=&quot;00051CF3&quot;/&gt;&lt;wsp:rsid wsp:val=&quot;00060869&quot;/&gt;&lt;wsp:rsid wsp:val=&quot;000625C0&quot;/&gt;&lt;wsp:rsid wsp:val=&quot;00073578&quot;/&gt;&lt;wsp:rsid wsp:val=&quot;0007381A&quot;/&gt;&lt;wsp:rsid wsp:val=&quot;00076D95&quot;/&gt;&lt;wsp:rsid wsp:val=&quot;00080AC8&quot;/&gt;&lt;wsp:rsid wsp:val=&quot;00085754&quot;/&gt;&lt;wsp:rsid wsp:val=&quot;00086DEE&quot;/&gt;&lt;wsp:rsid wsp:val=&quot;00090228&quot;/&gt;&lt;wsp:rsid wsp:val=&quot;00094FC2&quot;/&gt;&lt;wsp:rsid wsp:val=&quot;000A0A94&quot;/&gt;&lt;wsp:rsid wsp:val=&quot;000B1DCA&quot;/&gt;&lt;wsp:rsid wsp:val=&quot;000B69E2&quot;/&gt;&lt;wsp:rsid wsp:val=&quot;000D4124&quot;/&gt;&lt;wsp:rsid wsp:val=&quot;000D6D2E&quot;/&gt;&lt;wsp:rsid wsp:val=&quot;000E0B24&quot;/&gt;&lt;wsp:rsid wsp:val=&quot;000E587C&quot;/&gt;&lt;wsp:rsid wsp:val=&quot;0015407B&quot;/&gt;&lt;wsp:rsid wsp:val=&quot;001556AA&quot;/&gt;&lt;wsp:rsid wsp:val=&quot;00173065&quot;/&gt;&lt;wsp:rsid wsp:val=&quot;00177F55&quot;/&gt;&lt;wsp:rsid wsp:val=&quot;00181CB6&quot;/&gt;&lt;wsp:rsid wsp:val=&quot;00195939&quot;/&gt;&lt;wsp:rsid wsp:val=&quot;001A0271&quot;/&gt;&lt;wsp:rsid wsp:val=&quot;001A3F32&quot;/&gt;&lt;wsp:rsid wsp:val=&quot;001A4AE0&quot;/&gt;&lt;wsp:rsid wsp:val=&quot;001B3810&quot;/&gt;&lt;wsp:rsid wsp:val=&quot;001B5BDD&quot;/&gt;&lt;wsp:rsid wsp:val=&quot;001C7C77&quot;/&gt;&lt;wsp:rsid wsp:val=&quot;001D6FF2&quot;/&gt;&lt;wsp:rsid wsp:val=&quot;001E08B2&quot;/&gt;&lt;wsp:rsid wsp:val=&quot;001E0A17&quot;/&gt;&lt;wsp:rsid wsp:val=&quot;002040FD&quot;/&gt;&lt;wsp:rsid wsp:val=&quot;00205FE0&quot;/&gt;&lt;wsp:rsid wsp:val=&quot;00206D1B&quot;/&gt;&lt;wsp:rsid wsp:val=&quot;0021372E&quot;/&gt;&lt;wsp:rsid wsp:val=&quot;002155CA&quot;/&gt;&lt;wsp:rsid wsp:val=&quot;00230FA3&quot;/&gt;&lt;wsp:rsid wsp:val=&quot;00242A24&quot;/&gt;&lt;wsp:rsid wsp:val=&quot;00246F22&quot;/&gt;&lt;wsp:rsid wsp:val=&quot;00251DB5&quot;/&gt;&lt;wsp:rsid wsp:val=&quot;00255836&quot;/&gt;&lt;wsp:rsid wsp:val=&quot;00273425&quot;/&gt;&lt;wsp:rsid wsp:val=&quot;00280B08&quot;/&gt;&lt;wsp:rsid wsp:val=&quot;00283806&quot;/&gt;&lt;wsp:rsid wsp:val=&quot;00287A81&quot;/&gt;&lt;wsp:rsid wsp:val=&quot;00293113&quot;/&gt;&lt;wsp:rsid wsp:val=&quot;002A2466&quot;/&gt;&lt;wsp:rsid wsp:val=&quot;002A5C24&quot;/&gt;&lt;wsp:rsid wsp:val=&quot;002B46DF&quot;/&gt;&lt;wsp:rsid wsp:val=&quot;002B5456&quot;/&gt;&lt;wsp:rsid wsp:val=&quot;002E407E&quot;/&gt;&lt;wsp:rsid wsp:val=&quot;00306714&quot;/&gt;&lt;wsp:rsid wsp:val=&quot;0036029F&quot;/&gt;&lt;wsp:rsid wsp:val=&quot;00363F07&quot;/&gt;&lt;wsp:rsid wsp:val=&quot;003644EE&quot;/&gt;&lt;wsp:rsid wsp:val=&quot;00372256&quot;/&gt;&lt;wsp:rsid wsp:val=&quot;00373D04&quot;/&gt;&lt;wsp:rsid wsp:val=&quot;00381C9D&quot;/&gt;&lt;wsp:rsid wsp:val=&quot;00381D49&quot;/&gt;&lt;wsp:rsid wsp:val=&quot;003874E0&quot;/&gt;&lt;wsp:rsid wsp:val=&quot;003963DE&quot;/&gt;&lt;wsp:rsid wsp:val=&quot;003B41A7&quot;/&gt;&lt;wsp:rsid wsp:val=&quot;003C472E&quot;/&gt;&lt;wsp:rsid wsp:val=&quot;003D0D3C&quot;/&gt;&lt;wsp:rsid wsp:val=&quot;003D1F8C&quot;/&gt;&lt;wsp:rsid wsp:val=&quot;00405D96&quot;/&gt;&lt;wsp:rsid wsp:val=&quot;00406458&quot;/&gt;&lt;wsp:rsid wsp:val=&quot;00411DF4&quot;/&gt;&lt;wsp:rsid wsp:val=&quot;00414304&quot;/&gt;&lt;wsp:rsid wsp:val=&quot;00420762&quot;/&gt;&lt;wsp:rsid wsp:val=&quot;00451827&quot;/&gt;&lt;wsp:rsid wsp:val=&quot;00467F24&quot;/&gt;&lt;wsp:rsid wsp:val=&quot;00475886&quot;/&gt;&lt;wsp:rsid wsp:val=&quot;0048362D&quot;/&gt;&lt;wsp:rsid wsp:val=&quot;0049520D&quot;/&gt;&lt;wsp:rsid wsp:val=&quot;004A21E0&quot;/&gt;&lt;wsp:rsid wsp:val=&quot;004A722A&quot;/&gt;&lt;wsp:rsid wsp:val=&quot;004D4ACD&quot;/&gt;&lt;wsp:rsid wsp:val=&quot;00510687&quot;/&gt;&lt;wsp:rsid wsp:val=&quot;00537744&quot;/&gt;&lt;wsp:rsid wsp:val=&quot;005402BE&quot;/&gt;&lt;wsp:rsid wsp:val=&quot;0057003C&quot;/&gt;&lt;wsp:rsid wsp:val=&quot;00577FF7&quot;/&gt;&lt;wsp:rsid wsp:val=&quot;00592609&quot;/&gt;&lt;wsp:rsid wsp:val=&quot;005B0060&quot;/&gt;&lt;wsp:rsid wsp:val=&quot;005D634F&quot;/&gt;&lt;wsp:rsid wsp:val=&quot;005E0BB9&quot;/&gt;&lt;wsp:rsid wsp:val=&quot;005E7967&quot;/&gt;&lt;wsp:rsid wsp:val=&quot;006003FA&quot;/&gt;&lt;wsp:rsid wsp:val=&quot;00613EE0&quot;/&gt;&lt;wsp:rsid wsp:val=&quot;0061571C&quot;/&gt;&lt;wsp:rsid wsp:val=&quot;006230FC&quot;/&gt;&lt;wsp:rsid wsp:val=&quot;0063638F&quot;/&gt;&lt;wsp:rsid wsp:val=&quot;00640E53&quot;/&gt;&lt;wsp:rsid wsp:val=&quot;006678CB&quot;/&gt;&lt;wsp:rsid wsp:val=&quot;006928ED&quot;/&gt;&lt;wsp:rsid wsp:val=&quot;006A3994&quot;/&gt;&lt;wsp:rsid wsp:val=&quot;006B2D90&quot;/&gt;&lt;wsp:rsid wsp:val=&quot;006B345C&quot;/&gt;&lt;wsp:rsid wsp:val=&quot;006B6E40&quot;/&gt;&lt;wsp:rsid wsp:val=&quot;006C626F&quot;/&gt;&lt;wsp:rsid wsp:val=&quot;006E19E2&quot;/&gt;&lt;wsp:rsid wsp:val=&quot;00705012&quot;/&gt;&lt;wsp:rsid wsp:val=&quot;00715F3C&quot;/&gt;&lt;wsp:rsid wsp:val=&quot;00724CB8&quot;/&gt;&lt;wsp:rsid wsp:val=&quot;007335C2&quot;/&gt;&lt;wsp:rsid wsp:val=&quot;00734329&quot;/&gt;&lt;wsp:rsid wsp:val=&quot;007620A1&quot;/&gt;&lt;wsp:rsid wsp:val=&quot;00772C38&quot;/&gt;&lt;wsp:rsid wsp:val=&quot;007947FA&quot;/&gt;&lt;wsp:rsid wsp:val=&quot;007C72DD&quot;/&gt;&lt;wsp:rsid wsp:val=&quot;007E7304&quot;/&gt;&lt;wsp:rsid wsp:val=&quot;008038BC&quot;/&gt;&lt;wsp:rsid wsp:val=&quot;0081351E&quot;/&gt;&lt;wsp:rsid wsp:val=&quot;00842133&quot;/&gt;&lt;wsp:rsid wsp:val=&quot;00853250&quot;/&gt;&lt;wsp:rsid wsp:val=&quot;008533EE&quot;/&gt;&lt;wsp:rsid wsp:val=&quot;008869F0&quot;/&gt;&lt;wsp:rsid wsp:val=&quot;00891F55&quot;/&gt;&lt;wsp:rsid wsp:val=&quot;008A1A49&quot;/&gt;&lt;wsp:rsid wsp:val=&quot;008C0D75&quot;/&gt;&lt;wsp:rsid wsp:val=&quot;008C0EE6&quot;/&gt;&lt;wsp:rsid wsp:val=&quot;008E2629&quot;/&gt;&lt;wsp:rsid wsp:val=&quot;00901CDF&quot;/&gt;&lt;wsp:rsid wsp:val=&quot;00906E72&quot;/&gt;&lt;wsp:rsid wsp:val=&quot;00936388&quot;/&gt;&lt;wsp:rsid wsp:val=&quot;00950E9A&quot;/&gt;&lt;wsp:rsid wsp:val=&quot;009611D4&quot;/&gt;&lt;wsp:rsid wsp:val=&quot;00973E08&quot;/&gt;&lt;wsp:rsid wsp:val=&quot;00985B8D&quot;/&gt;&lt;wsp:rsid wsp:val=&quot;009C1638&quot;/&gt;&lt;wsp:rsid wsp:val=&quot;009D077F&quot;/&gt;&lt;wsp:rsid wsp:val=&quot;009E2920&quot;/&gt;&lt;wsp:rsid wsp:val=&quot;009E6654&quot;/&gt;&lt;wsp:rsid wsp:val=&quot;00A026FC&quot;/&gt;&lt;wsp:rsid wsp:val=&quot;00A06D7A&quot;/&gt;&lt;wsp:rsid wsp:val=&quot;00A2375C&quot;/&gt;&lt;wsp:rsid wsp:val=&quot;00A3675F&quot;/&gt;&lt;wsp:rsid wsp:val=&quot;00A45515&quot;/&gt;&lt;wsp:rsid wsp:val=&quot;00A51BE7&quot;/&gt;&lt;wsp:rsid wsp:val=&quot;00A53B14&quot;/&gt;&lt;wsp:rsid wsp:val=&quot;00A62C12&quot;/&gt;&lt;wsp:rsid wsp:val=&quot;00A64A58&quot;/&gt;&lt;wsp:rsid wsp:val=&quot;00A654D8&quot;/&gt;&lt;wsp:rsid wsp:val=&quot;00A81CF7&quot;/&gt;&lt;wsp:rsid wsp:val=&quot;00A861DB&quot;/&gt;&lt;wsp:rsid wsp:val=&quot;00A956D4&quot;/&gt;&lt;wsp:rsid wsp:val=&quot;00AB0E64&quot;/&gt;&lt;wsp:rsid wsp:val=&quot;00AF2326&quot;/&gt;&lt;wsp:rsid wsp:val=&quot;00AF76E0&quot;/&gt;&lt;wsp:rsid wsp:val=&quot;00B03AFB&quot;/&gt;&lt;wsp:rsid wsp:val=&quot;00B136B1&quot;/&gt;&lt;wsp:rsid wsp:val=&quot;00B13FFB&quot;/&gt;&lt;wsp:rsid wsp:val=&quot;00B145CA&quot;/&gt;&lt;wsp:rsid wsp:val=&quot;00B2509D&quot;/&gt;&lt;wsp:rsid wsp:val=&quot;00B254F8&quot;/&gt;&lt;wsp:rsid wsp:val=&quot;00B27C5C&quot;/&gt;&lt;wsp:rsid wsp:val=&quot;00B32B7A&quot;/&gt;&lt;wsp:rsid wsp:val=&quot;00B52532&quot;/&gt;&lt;wsp:rsid wsp:val=&quot;00B87726&quot;/&gt;&lt;wsp:rsid wsp:val=&quot;00B97606&quot;/&gt;&lt;wsp:rsid wsp:val=&quot;00BA0E00&quot;/&gt;&lt;wsp:rsid wsp:val=&quot;00BA132A&quot;/&gt;&lt;wsp:rsid wsp:val=&quot;00BA6E40&quot;/&gt;&lt;wsp:rsid wsp:val=&quot;00BB0471&quot;/&gt;&lt;wsp:rsid wsp:val=&quot;00BB3FA8&quot;/&gt;&lt;wsp:rsid wsp:val=&quot;00BB5876&quot;/&gt;&lt;wsp:rsid wsp:val=&quot;00BD14F8&quot;/&gt;&lt;wsp:rsid wsp:val=&quot;00BD2679&quot;/&gt;&lt;wsp:rsid wsp:val=&quot;00BE57ED&quot;/&gt;&lt;wsp:rsid wsp:val=&quot;00BF2401&quot;/&gt;&lt;wsp:rsid wsp:val=&quot;00C16580&quot;/&gt;&lt;wsp:rsid wsp:val=&quot;00C27D80&quot;/&gt;&lt;wsp:rsid wsp:val=&quot;00C27E4A&quot;/&gt;&lt;wsp:rsid wsp:val=&quot;00C450F5&quot;/&gt;&lt;wsp:rsid wsp:val=&quot;00C45FA5&quot;/&gt;&lt;wsp:rsid wsp:val=&quot;00C57F55&quot;/&gt;&lt;wsp:rsid wsp:val=&quot;00C754BA&quot;/&gt;&lt;wsp:rsid wsp:val=&quot;00C85E61&quot;/&gt;&lt;wsp:rsid wsp:val=&quot;00C913BC&quot;/&gt;&lt;wsp:rsid wsp:val=&quot;00C91FE0&quot;/&gt;&lt;wsp:rsid wsp:val=&quot;00C9460C&quot;/&gt;&lt;wsp:rsid wsp:val=&quot;00CA309D&quot;/&gt;&lt;wsp:rsid wsp:val=&quot;00CA4068&quot;/&gt;&lt;wsp:rsid wsp:val=&quot;00CD101F&quot;/&gt;&lt;wsp:rsid wsp:val=&quot;00D05047&quot;/&gt;&lt;wsp:rsid wsp:val=&quot;00D15BA1&quot;/&gt;&lt;wsp:rsid wsp:val=&quot;00D2499D&quot;/&gt;&lt;wsp:rsid wsp:val=&quot;00D32D3D&quot;/&gt;&lt;wsp:rsid wsp:val=&quot;00D45F84&quot;/&gt;&lt;wsp:rsid wsp:val=&quot;00D4741C&quot;/&gt;&lt;wsp:rsid wsp:val=&quot;00D65285&quot;/&gt;&lt;wsp:rsid wsp:val=&quot;00D665DC&quot;/&gt;&lt;wsp:rsid wsp:val=&quot;00D7607B&quot;/&gt;&lt;wsp:rsid wsp:val=&quot;00D845EC&quot;/&gt;&lt;wsp:rsid wsp:val=&quot;00D859BB&quot;/&gt;&lt;wsp:rsid wsp:val=&quot;00D938DB&quot;/&gt;&lt;wsp:rsid wsp:val=&quot;00D96B56&quot;/&gt;&lt;wsp:rsid wsp:val=&quot;00DA2BA5&quot;/&gt;&lt;wsp:rsid wsp:val=&quot;00DB3DA8&quot;/&gt;&lt;wsp:rsid wsp:val=&quot;00DD3C31&quot;/&gt;&lt;wsp:rsid wsp:val=&quot;00E04B0F&quot;/&gt;&lt;wsp:rsid wsp:val=&quot;00E0675A&quot;/&gt;&lt;wsp:rsid wsp:val=&quot;00E06A87&quot;/&gt;&lt;wsp:rsid wsp:val=&quot;00E0725A&quot;/&gt;&lt;wsp:rsid wsp:val=&quot;00E13E8F&quot;/&gt;&lt;wsp:rsid wsp:val=&quot;00E14059&quot;/&gt;&lt;wsp:rsid wsp:val=&quot;00E20AF2&quot;/&gt;&lt;wsp:rsid wsp:val=&quot;00E30513&quot;/&gt;&lt;wsp:rsid wsp:val=&quot;00E35ED9&quot;/&gt;&lt;wsp:rsid wsp:val=&quot;00E5393E&quot;/&gt;&lt;wsp:rsid wsp:val=&quot;00E610D3&quot;/&gt;&lt;wsp:rsid wsp:val=&quot;00E617C3&quot;/&gt;&lt;wsp:rsid wsp:val=&quot;00E758F1&quot;/&gt;&lt;wsp:rsid wsp:val=&quot;00E9213D&quot;/&gt;&lt;wsp:rsid wsp:val=&quot;00E947B0&quot;/&gt;&lt;wsp:rsid wsp:val=&quot;00EA1529&quot;/&gt;&lt;wsp:rsid wsp:val=&quot;00EB1051&quot;/&gt;&lt;wsp:rsid wsp:val=&quot;00EB698E&quot;/&gt;&lt;wsp:rsid wsp:val=&quot;00EE3BC1&quot;/&gt;&lt;wsp:rsid wsp:val=&quot;00EF21AD&quot;/&gt;&lt;wsp:rsid wsp:val=&quot;00F02A9F&quot;/&gt;&lt;wsp:rsid wsp:val=&quot;00F07EBF&quot;/&gt;&lt;wsp:rsid wsp:val=&quot;00F45F62&quot;/&gt;&lt;wsp:rsid wsp:val=&quot;00F918C0&quot;/&gt;&lt;wsp:rsid wsp:val=&quot;00F94099&quot;/&gt;&lt;wsp:rsid wsp:val=&quot;00FB5C9E&quot;/&gt;&lt;wsp:rsid wsp:val=&quot;00FB6F3A&quot;/&gt;&lt;wsp:rsid wsp:val=&quot;00FC5717&quot;/&gt;&lt;wsp:rsid wsp:val=&quot;00FD6A91&quot;/&gt;&lt;wsp:rsid wsp:val=&quot;00FE506C&quot;/&gt;&lt;/wsp:rsids&gt;&lt;/w:docPr&gt;&lt;w:body&gt;&lt;wx:sect&gt;&lt;w:p wsp:rsidR=&quot;00000000&quot; wsp:rsidRDefault=&quot;00D665DC&quot; wsp:rsidP=&quot;00D665DC&quot;&gt;&lt;m:oMathPara&gt;&lt;m:oMath&gt;&lt;m:r&gt;&lt;w:rPr&gt;&lt;w:rFonts w:ascii=&quot;Cambria Math&quot; w:h-ansi=&quot;Cambria Math&quot;/&gt;&lt;wx:font wx:val=&quot;Cambria Math&quot;/&gt;&lt;w:i/&gt;&lt;w:sz w:val=&quot;28&quot;/&gt;&lt;w:sz-cs w:val=&quot;28&quot;/&gt;&lt;w:shd w:val=&quot;clear&quot; w:color=&quot;auto&quot; w:fill=&quot;FFFFFF&quot;/&gt;&lt;/w:rPr&gt;&lt;m:t&gt;0в‰¤&lt;/m:t&gt;&lt;/m:r&gt;&lt;m:r&gt;&lt;w:rPr&gt;&lt;w:rFonts w:ascii=&quot;Cambria Math&quot; w:h-ansi=&quot;Cambria Math&quot;/&gt;&lt;wx:font wx:val=&quot;Cambria Math&quot;/&gt;&lt;w:i/&gt;&lt;w:sz w:val=&quot;28&quot;/&gt;&lt;w:sz-cs w:val=&quot;28&quot;/&gt;&lt;w:shd w:val=&quot;clear&quot; w:color=&quot;auto&quot; w:fill=&quot;FFFFFF&quot;/&gt;&lt;/w:rPr&gt;&lt;m:t&gt;hв‰¤&lt;/m:t&gt;&lt;/m:r&gt;&lt;m:f&gt;&lt;m:fPr&gt;&lt;m:ctrlPr&gt;&lt;w:rPr&gt;&lt;w:rFonts w:ascii=&quot;Cambria Math&quot; w:h-ansi=&quot;Cambria Math&quot;/&gt;&lt;wx:font wx:val=&quot;Cambria Math&quot;/&gt;&lt;w:i/&gt;&lt;w:sz w:val=&quot;28&quot;/&gt;&lt;w:sz-cs w:val=&quot;28&quot;/&gt;&lt;w:lang w:val=&quot;EN-US&quot;/&gt;&lt;/w:rPr&gt;&lt;/m:ctrlPr&gt;&lt;/m:fPr&gt;&lt;m:num&gt;&lt;m:r&gt;&lt;w:rPr&gt;&lt;w:rFonts w:ascii=&quot;Cambria Math&quot; w:h-ansi=&quot;Cambria Math&quot;/&gt;&lt;wx:font wx:val=&quot;Cambria Math&quot;/&gt;&lt;w:i/&gt;&lt;w:sz w:val=&quot;28&quot;/&gt;&lt;w:sz-cs w:val=&quot;28&quot;/&gt;&lt;w:shd w:val=&quot;clear&quot; w:color=&quot;auto&quot; w:fill=&quot;FFFFFF&quot;/&gt;&lt;/w:rPr&gt;&lt;m:t&gt;40в€™&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shd w:val=&quot;clear&quot; w:color=&quot;auto&quot; w:fill=&quot;FFFFFF&quot;/&gt;&lt;w:lang w:val=&quot;EN-US&quot;/&gt;&lt;/w:rPr&gt;&lt;m:t&gt;П„&lt;/m:t&gt;&lt;/m:r&gt;&lt;/m:e&gt;&lt;m:sub&gt;&lt;m:r&gt;&lt;w:rPr&gt;&lt;w:rFonts w:ascii=&quot;Cambria Math&quot; w:h-ansi=&quot;Cambria Math&quot;/&gt;&lt;wx:font wx:val=&quot;Cambria Math&quot;/&gt;&lt;w:i/&gt;&lt;w:sz w:val=&quot;28&quot;/&gt;&lt;w:sz-cs w:val=&quot;28&quot;/&gt;&lt;w:shd w:val=&quot;clear&quot; w:color=&quot;auto&quot; w:fill=&quot;FFFFFF&quot;/&gt;&lt;/w:rPr&gt;&lt;m:t&gt;0&lt;/m:t&gt;&lt;/m:r&gt;&lt;/m:sub&gt;&lt;/m:sSub&gt;&lt;/m:num&gt;&lt;m:den&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shd w:val=&quot;clear&quot; w:color=&quot;auto&quot; w:fill=&quot;FFFFFF&quot;/&gt;&lt;w:lang w:val=&quot;EN-US&quot;/&gt;&lt;/w:rPr&gt;&lt;m:t&gt;ПЃ&lt;/m:t&gt;&lt;/m:r&gt;&lt;/m:e&gt;&lt;m:sub&gt;&lt;m:r&gt;&lt;w:rPr&gt;&lt;w:rFonts w:ascii=&quot;Cambria Math&quot; w:h-ansi=&quot;Cambria Math&quot;/&gt;&lt;wx:font wx:val=&quot;Cambria Math&quot;/&gt;&lt;w:i/&gt;&lt;w:sz w:val=&quot;28&quot;/&gt;&lt;w:sz-cs w:val=&quot;28&quot;/&gt;&lt;w:shd w:val=&quot;clear&quot; w:color=&quot;auto&quot; w:fill=&quot;FFFFFF&quot;/&gt;&lt;/w:rPr&gt;&lt;m:t&gt;РЅ&lt;/m:t&gt;&lt;/m:r&gt;&lt;/m:sub&gt;&lt;/m:sSub&gt;&lt;m:r&gt;&lt;w:rPr&gt;&lt;w:rFonts w:ascii=&quot;Cambria Math&quot; w:h-ansi=&quot;Cambria Math&quot;/&gt;&lt;wx:font wx:val=&quot;Cambria Math&quot;/&gt;&lt;w:i/&gt;&lt;w:sz w:val=&quot;28&quot;/&gt;&lt;w:sz-cs w:val=&quot;28&quot;/&gt;&lt;w:shd w:val=&quot;clear&quot; w:color=&quot;auto&quot; w:fill=&quot;FFFFFF&quot;/&gt;&lt;/w:rPr&gt;&lt;m:t&gt;в€™&lt;/m:t&gt;&lt;/m:r&gt;&lt;m:r&gt;&lt;w:rPr&gt;&lt;w:rFonts w:ascii=&quot;Cambria Math&quot; w:h-ansi=&quot;Cambria Math&quot;/&gt;&lt;wx:font wx:val=&quot;Cambria Math&quot;/&gt;&lt;w:i/&gt;&lt;w:sz w:val=&quot;28&quot;/&gt;&lt;w:sz-cs w:val=&quot;28&quot;/&gt;&lt;w:shd w:val=&quot;clear&quot; w:color=&quot;auto&quot; w:fill=&quot;FFFFFF&quot;/&gt;&lt;w:lang w:val=&quot;EN-US&quot;/&gt;&lt;/w:rPr&gt;&lt;m:t&gt;d&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40" o:title="" chromakey="white"/>
                </v:shape>
              </w:pict>
            </w:r>
            <w:r w:rsidRPr="0049520D">
              <w:rPr>
                <w:rFonts w:ascii="Times New Roman" w:hAnsi="Times New Roman"/>
                <w:sz w:val="28"/>
                <w:szCs w:val="28"/>
                <w:shd w:val="clear" w:color="auto" w:fill="FFFFFF"/>
              </w:rPr>
              <w:fldChar w:fldCharType="end"/>
            </w:r>
            <w:r w:rsidRPr="0049520D">
              <w:rPr>
                <w:rFonts w:ascii="Times New Roman" w:hAnsi="Times New Roman"/>
                <w:i/>
                <w:sz w:val="28"/>
                <w:szCs w:val="28"/>
                <w:shd w:val="clear" w:color="auto" w:fill="FFFFFF"/>
              </w:rPr>
              <w:t>,</w:t>
            </w:r>
          </w:p>
        </w:tc>
        <w:tc>
          <w:tcPr>
            <w:tcW w:w="817" w:type="dxa"/>
          </w:tcPr>
          <w:p w:rsidR="00DF6FF5" w:rsidRPr="0049520D" w:rsidRDefault="00DF6FF5" w:rsidP="00B4580C">
            <w:pPr>
              <w:spacing w:after="177" w:line="360" w:lineRule="auto"/>
              <w:jc w:val="both"/>
              <w:rPr>
                <w:rFonts w:ascii="Times New Roman" w:hAnsi="Times New Roman"/>
                <w:sz w:val="28"/>
                <w:szCs w:val="28"/>
                <w:shd w:val="clear" w:color="auto" w:fill="FFFFFF"/>
              </w:rPr>
            </w:pPr>
            <w:r w:rsidRPr="0049520D">
              <w:rPr>
                <w:rFonts w:ascii="Times New Roman" w:hAnsi="Times New Roman"/>
                <w:sz w:val="28"/>
                <w:szCs w:val="28"/>
                <w:shd w:val="clear" w:color="auto" w:fill="FFFFFF"/>
              </w:rPr>
              <w:t>(11)</w:t>
            </w:r>
          </w:p>
        </w:tc>
      </w:tr>
    </w:tbl>
    <w:p w:rsidR="00DF6FF5" w:rsidRPr="004D2BB9" w:rsidRDefault="00DF6FF5" w:rsidP="00B4580C">
      <w:pPr>
        <w:spacing w:line="360" w:lineRule="auto"/>
        <w:jc w:val="both"/>
        <w:rPr>
          <w:rFonts w:ascii="Times New Roman" w:hAnsi="Times New Roman" w:cs="Times New Roman"/>
          <w:sz w:val="28"/>
          <w:szCs w:val="28"/>
          <w:shd w:val="clear" w:color="auto" w:fill="FFFFFF"/>
        </w:rPr>
      </w:pPr>
      <w:r w:rsidRPr="004D2BB9">
        <w:rPr>
          <w:rFonts w:ascii="Times New Roman" w:hAnsi="Times New Roman" w:cs="Times New Roman"/>
          <w:sz w:val="28"/>
          <w:szCs w:val="28"/>
          <w:shd w:val="clear" w:color="auto" w:fill="FFFFFF"/>
        </w:rPr>
        <w:t xml:space="preserve">где </w:t>
      </w:r>
      <w:r w:rsidRPr="004D2BB9">
        <w:rPr>
          <w:rFonts w:ascii="Times New Roman" w:hAnsi="Times New Roman" w:cs="Times New Roman"/>
          <w:i/>
          <w:sz w:val="28"/>
          <w:szCs w:val="28"/>
          <w:shd w:val="clear" w:color="auto" w:fill="FFFFFF"/>
          <w:lang w:val="en-US"/>
        </w:rPr>
        <w:t>h</w:t>
      </w:r>
      <w:r>
        <w:rPr>
          <w:rFonts w:ascii="Times New Roman" w:hAnsi="Times New Roman" w:cs="Times New Roman"/>
          <w:sz w:val="28"/>
          <w:szCs w:val="28"/>
          <w:shd w:val="clear" w:color="auto" w:fill="FFFFFF"/>
        </w:rPr>
        <w:t>–</w:t>
      </w:r>
      <w:r w:rsidRPr="004D2BB9">
        <w:rPr>
          <w:rFonts w:ascii="Times New Roman" w:hAnsi="Times New Roman" w:cs="Times New Roman"/>
          <w:sz w:val="28"/>
          <w:szCs w:val="28"/>
          <w:shd w:val="clear" w:color="auto" w:fill="FFFFFF"/>
        </w:rPr>
        <w:t xml:space="preserve"> уклон помётопровода, %;</w:t>
      </w:r>
    </w:p>
    <w:p w:rsidR="00DF6FF5" w:rsidRPr="004D2BB9" w:rsidRDefault="00DF6FF5" w:rsidP="00B4580C">
      <w:pPr>
        <w:spacing w:line="360" w:lineRule="auto"/>
        <w:ind w:firstLine="426"/>
        <w:jc w:val="both"/>
        <w:rPr>
          <w:rFonts w:ascii="Times New Roman" w:hAnsi="Times New Roman" w:cs="Times New Roman"/>
          <w:sz w:val="28"/>
          <w:szCs w:val="28"/>
          <w:shd w:val="clear" w:color="auto" w:fill="FFFFFF"/>
        </w:rPr>
      </w:pPr>
      <w:r w:rsidRPr="0049520D">
        <w:rPr>
          <w:rFonts w:ascii="Times New Roman" w:hAnsi="Times New Roman" w:cs="Times New Roman"/>
          <w:sz w:val="28"/>
          <w:szCs w:val="28"/>
        </w:rPr>
        <w:fldChar w:fldCharType="begin"/>
      </w:r>
      <w:r w:rsidRPr="0049520D">
        <w:rPr>
          <w:rFonts w:ascii="Times New Roman" w:hAnsi="Times New Roman" w:cs="Times New Roman"/>
          <w:sz w:val="28"/>
          <w:szCs w:val="28"/>
        </w:rPr>
        <w:instrText xml:space="preserve"> QUOTE </w:instrText>
      </w:r>
      <w:r w:rsidRPr="0049520D">
        <w:rPr>
          <w:position w:val="-6"/>
        </w:rPr>
        <w:pict>
          <v:shape id="_x0000_i1083" type="#_x0000_t75" style="width:12.6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stylePaneFormatFilter w:val=&quot;3F01&quot;/&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7967&quot;/&gt;&lt;wsp:rsid wsp:val=&quot;000029D6&quot;/&gt;&lt;wsp:rsid wsp:val=&quot;00002C4D&quot;/&gt;&lt;wsp:rsid wsp:val=&quot;00017571&quot;/&gt;&lt;wsp:rsid wsp:val=&quot;00027105&quot;/&gt;&lt;wsp:rsid wsp:val=&quot;00033732&quot;/&gt;&lt;wsp:rsid wsp:val=&quot;00033F33&quot;/&gt;&lt;wsp:rsid wsp:val=&quot;000474BF&quot;/&gt;&lt;wsp:rsid wsp:val=&quot;00051CF3&quot;/&gt;&lt;wsp:rsid wsp:val=&quot;00060869&quot;/&gt;&lt;wsp:rsid wsp:val=&quot;000625C0&quot;/&gt;&lt;wsp:rsid wsp:val=&quot;00073578&quot;/&gt;&lt;wsp:rsid wsp:val=&quot;0007381A&quot;/&gt;&lt;wsp:rsid wsp:val=&quot;00076D95&quot;/&gt;&lt;wsp:rsid wsp:val=&quot;00080AC8&quot;/&gt;&lt;wsp:rsid wsp:val=&quot;00085754&quot;/&gt;&lt;wsp:rsid wsp:val=&quot;00086DEE&quot;/&gt;&lt;wsp:rsid wsp:val=&quot;00090228&quot;/&gt;&lt;wsp:rsid wsp:val=&quot;00094FC2&quot;/&gt;&lt;wsp:rsid wsp:val=&quot;000A0A94&quot;/&gt;&lt;wsp:rsid wsp:val=&quot;000B1DCA&quot;/&gt;&lt;wsp:rsid wsp:val=&quot;000B69E2&quot;/&gt;&lt;wsp:rsid wsp:val=&quot;000D4124&quot;/&gt;&lt;wsp:rsid wsp:val=&quot;000D6D2E&quot;/&gt;&lt;wsp:rsid wsp:val=&quot;000E0B24&quot;/&gt;&lt;wsp:rsid wsp:val=&quot;000E587C&quot;/&gt;&lt;wsp:rsid wsp:val=&quot;0015407B&quot;/&gt;&lt;wsp:rsid wsp:val=&quot;001556AA&quot;/&gt;&lt;wsp:rsid wsp:val=&quot;00173065&quot;/&gt;&lt;wsp:rsid wsp:val=&quot;00177F55&quot;/&gt;&lt;wsp:rsid wsp:val=&quot;00181CB6&quot;/&gt;&lt;wsp:rsid wsp:val=&quot;00195939&quot;/&gt;&lt;wsp:rsid wsp:val=&quot;001A0271&quot;/&gt;&lt;wsp:rsid wsp:val=&quot;001A3F32&quot;/&gt;&lt;wsp:rsid wsp:val=&quot;001A4AE0&quot;/&gt;&lt;wsp:rsid wsp:val=&quot;001B3810&quot;/&gt;&lt;wsp:rsid wsp:val=&quot;001B5BDD&quot;/&gt;&lt;wsp:rsid wsp:val=&quot;001C7C77&quot;/&gt;&lt;wsp:rsid wsp:val=&quot;001D6FF2&quot;/&gt;&lt;wsp:rsid wsp:val=&quot;001E08B2&quot;/&gt;&lt;wsp:rsid wsp:val=&quot;001E0A17&quot;/&gt;&lt;wsp:rsid wsp:val=&quot;002040FD&quot;/&gt;&lt;wsp:rsid wsp:val=&quot;00205FE0&quot;/&gt;&lt;wsp:rsid wsp:val=&quot;00206D1B&quot;/&gt;&lt;wsp:rsid wsp:val=&quot;0021372E&quot;/&gt;&lt;wsp:rsid wsp:val=&quot;002155CA&quot;/&gt;&lt;wsp:rsid wsp:val=&quot;00230FA3&quot;/&gt;&lt;wsp:rsid wsp:val=&quot;00242A24&quot;/&gt;&lt;wsp:rsid wsp:val=&quot;00246F22&quot;/&gt;&lt;wsp:rsid wsp:val=&quot;00251DB5&quot;/&gt;&lt;wsp:rsid wsp:val=&quot;00255836&quot;/&gt;&lt;wsp:rsid wsp:val=&quot;00273425&quot;/&gt;&lt;wsp:rsid wsp:val=&quot;00280B08&quot;/&gt;&lt;wsp:rsid wsp:val=&quot;00283806&quot;/&gt;&lt;wsp:rsid wsp:val=&quot;00287A81&quot;/&gt;&lt;wsp:rsid wsp:val=&quot;00293113&quot;/&gt;&lt;wsp:rsid wsp:val=&quot;002A2466&quot;/&gt;&lt;wsp:rsid wsp:val=&quot;002A5C24&quot;/&gt;&lt;wsp:rsid wsp:val=&quot;002B46DF&quot;/&gt;&lt;wsp:rsid wsp:val=&quot;002B5456&quot;/&gt;&lt;wsp:rsid wsp:val=&quot;002E407E&quot;/&gt;&lt;wsp:rsid wsp:val=&quot;00306714&quot;/&gt;&lt;wsp:rsid wsp:val=&quot;0036029F&quot;/&gt;&lt;wsp:rsid wsp:val=&quot;00363F07&quot;/&gt;&lt;wsp:rsid wsp:val=&quot;003644EE&quot;/&gt;&lt;wsp:rsid wsp:val=&quot;00372256&quot;/&gt;&lt;wsp:rsid wsp:val=&quot;00373D04&quot;/&gt;&lt;wsp:rsid wsp:val=&quot;00381C9D&quot;/&gt;&lt;wsp:rsid wsp:val=&quot;00381D49&quot;/&gt;&lt;wsp:rsid wsp:val=&quot;003874E0&quot;/&gt;&lt;wsp:rsid wsp:val=&quot;003963DE&quot;/&gt;&lt;wsp:rsid wsp:val=&quot;003B41A7&quot;/&gt;&lt;wsp:rsid wsp:val=&quot;003C472E&quot;/&gt;&lt;wsp:rsid wsp:val=&quot;003D0D3C&quot;/&gt;&lt;wsp:rsid wsp:val=&quot;003D1F8C&quot;/&gt;&lt;wsp:rsid wsp:val=&quot;00405D96&quot;/&gt;&lt;wsp:rsid wsp:val=&quot;00406458&quot;/&gt;&lt;wsp:rsid wsp:val=&quot;00411DF4&quot;/&gt;&lt;wsp:rsid wsp:val=&quot;00411EC4&quot;/&gt;&lt;wsp:rsid wsp:val=&quot;00414304&quot;/&gt;&lt;wsp:rsid wsp:val=&quot;00420762&quot;/&gt;&lt;wsp:rsid wsp:val=&quot;00451827&quot;/&gt;&lt;wsp:rsid wsp:val=&quot;00467F24&quot;/&gt;&lt;wsp:rsid wsp:val=&quot;00475886&quot;/&gt;&lt;wsp:rsid wsp:val=&quot;0048362D&quot;/&gt;&lt;wsp:rsid wsp:val=&quot;0049520D&quot;/&gt;&lt;wsp:rsid wsp:val=&quot;004A21E0&quot;/&gt;&lt;wsp:rsid wsp:val=&quot;004A722A&quot;/&gt;&lt;wsp:rsid wsp:val=&quot;004D4ACD&quot;/&gt;&lt;wsp:rsid wsp:val=&quot;00510687&quot;/&gt;&lt;wsp:rsid wsp:val=&quot;00537744&quot;/&gt;&lt;wsp:rsid wsp:val=&quot;005402BE&quot;/&gt;&lt;wsp:rsid wsp:val=&quot;0057003C&quot;/&gt;&lt;wsp:rsid wsp:val=&quot;00577FF7&quot;/&gt;&lt;wsp:rsid wsp:val=&quot;00592609&quot;/&gt;&lt;wsp:rsid wsp:val=&quot;005B0060&quot;/&gt;&lt;wsp:rsid wsp:val=&quot;005D634F&quot;/&gt;&lt;wsp:rsid wsp:val=&quot;005E0BB9&quot;/&gt;&lt;wsp:rsid wsp:val=&quot;005E7967&quot;/&gt;&lt;wsp:rsid wsp:val=&quot;006003FA&quot;/&gt;&lt;wsp:rsid wsp:val=&quot;00613EE0&quot;/&gt;&lt;wsp:rsid wsp:val=&quot;0061571C&quot;/&gt;&lt;wsp:rsid wsp:val=&quot;006230FC&quot;/&gt;&lt;wsp:rsid wsp:val=&quot;0063638F&quot;/&gt;&lt;wsp:rsid wsp:val=&quot;00640E53&quot;/&gt;&lt;wsp:rsid wsp:val=&quot;006678CB&quot;/&gt;&lt;wsp:rsid wsp:val=&quot;006928ED&quot;/&gt;&lt;wsp:rsid wsp:val=&quot;006A3994&quot;/&gt;&lt;wsp:rsid wsp:val=&quot;006B2D90&quot;/&gt;&lt;wsp:rsid wsp:val=&quot;006B345C&quot;/&gt;&lt;wsp:rsid wsp:val=&quot;006B6E40&quot;/&gt;&lt;wsp:rsid wsp:val=&quot;006C626F&quot;/&gt;&lt;wsp:rsid wsp:val=&quot;006E19E2&quot;/&gt;&lt;wsp:rsid wsp:val=&quot;00705012&quot;/&gt;&lt;wsp:rsid wsp:val=&quot;00715F3C&quot;/&gt;&lt;wsp:rsid wsp:val=&quot;00724CB8&quot;/&gt;&lt;wsp:rsid wsp:val=&quot;007335C2&quot;/&gt;&lt;wsp:rsid wsp:val=&quot;00734329&quot;/&gt;&lt;wsp:rsid wsp:val=&quot;007620A1&quot;/&gt;&lt;wsp:rsid wsp:val=&quot;00772C38&quot;/&gt;&lt;wsp:rsid wsp:val=&quot;007947FA&quot;/&gt;&lt;wsp:rsid wsp:val=&quot;007C72DD&quot;/&gt;&lt;wsp:rsid wsp:val=&quot;007E7304&quot;/&gt;&lt;wsp:rsid wsp:val=&quot;008038BC&quot;/&gt;&lt;wsp:rsid wsp:val=&quot;0081351E&quot;/&gt;&lt;wsp:rsid wsp:val=&quot;00842133&quot;/&gt;&lt;wsp:rsid wsp:val=&quot;00853250&quot;/&gt;&lt;wsp:rsid wsp:val=&quot;008533EE&quot;/&gt;&lt;wsp:rsid wsp:val=&quot;008869F0&quot;/&gt;&lt;wsp:rsid wsp:val=&quot;00891F55&quot;/&gt;&lt;wsp:rsid wsp:val=&quot;008A1A49&quot;/&gt;&lt;wsp:rsid wsp:val=&quot;008C0D75&quot;/&gt;&lt;wsp:rsid wsp:val=&quot;008C0EE6&quot;/&gt;&lt;wsp:rsid wsp:val=&quot;008E2629&quot;/&gt;&lt;wsp:rsid wsp:val=&quot;00901CDF&quot;/&gt;&lt;wsp:rsid wsp:val=&quot;00906E72&quot;/&gt;&lt;wsp:rsid wsp:val=&quot;00936388&quot;/&gt;&lt;wsp:rsid wsp:val=&quot;00950E9A&quot;/&gt;&lt;wsp:rsid wsp:val=&quot;009611D4&quot;/&gt;&lt;wsp:rsid wsp:val=&quot;00973E08&quot;/&gt;&lt;wsp:rsid wsp:val=&quot;00985B8D&quot;/&gt;&lt;wsp:rsid wsp:val=&quot;009C1638&quot;/&gt;&lt;wsp:rsid wsp:val=&quot;009D077F&quot;/&gt;&lt;wsp:rsid wsp:val=&quot;009E2920&quot;/&gt;&lt;wsp:rsid wsp:val=&quot;009E6654&quot;/&gt;&lt;wsp:rsid wsp:val=&quot;00A026FC&quot;/&gt;&lt;wsp:rsid wsp:val=&quot;00A06D7A&quot;/&gt;&lt;wsp:rsid wsp:val=&quot;00A2375C&quot;/&gt;&lt;wsp:rsid wsp:val=&quot;00A3675F&quot;/&gt;&lt;wsp:rsid wsp:val=&quot;00A45515&quot;/&gt;&lt;wsp:rsid wsp:val=&quot;00A51BE7&quot;/&gt;&lt;wsp:rsid wsp:val=&quot;00A53B14&quot;/&gt;&lt;wsp:rsid wsp:val=&quot;00A62C12&quot;/&gt;&lt;wsp:rsid wsp:val=&quot;00A64A58&quot;/&gt;&lt;wsp:rsid wsp:val=&quot;00A654D8&quot;/&gt;&lt;wsp:rsid wsp:val=&quot;00A81CF7&quot;/&gt;&lt;wsp:rsid wsp:val=&quot;00A861DB&quot;/&gt;&lt;wsp:rsid wsp:val=&quot;00A956D4&quot;/&gt;&lt;wsp:rsid wsp:val=&quot;00AB0E64&quot;/&gt;&lt;wsp:rsid wsp:val=&quot;00AF2326&quot;/&gt;&lt;wsp:rsid wsp:val=&quot;00AF76E0&quot;/&gt;&lt;wsp:rsid wsp:val=&quot;00B03AFB&quot;/&gt;&lt;wsp:rsid wsp:val=&quot;00B136B1&quot;/&gt;&lt;wsp:rsid wsp:val=&quot;00B13FFB&quot;/&gt;&lt;wsp:rsid wsp:val=&quot;00B145CA&quot;/&gt;&lt;wsp:rsid wsp:val=&quot;00B2509D&quot;/&gt;&lt;wsp:rsid wsp:val=&quot;00B254F8&quot;/&gt;&lt;wsp:rsid wsp:val=&quot;00B27C5C&quot;/&gt;&lt;wsp:rsid wsp:val=&quot;00B32B7A&quot;/&gt;&lt;wsp:rsid wsp:val=&quot;00B52532&quot;/&gt;&lt;wsp:rsid wsp:val=&quot;00B87726&quot;/&gt;&lt;wsp:rsid wsp:val=&quot;00B97606&quot;/&gt;&lt;wsp:rsid wsp:val=&quot;00BA0E00&quot;/&gt;&lt;wsp:rsid wsp:val=&quot;00BA132A&quot;/&gt;&lt;wsp:rsid wsp:val=&quot;00BA6E40&quot;/&gt;&lt;wsp:rsid wsp:val=&quot;00BB0471&quot;/&gt;&lt;wsp:rsid wsp:val=&quot;00BB3FA8&quot;/&gt;&lt;wsp:rsid wsp:val=&quot;00BB5876&quot;/&gt;&lt;wsp:rsid wsp:val=&quot;00BD14F8&quot;/&gt;&lt;wsp:rsid wsp:val=&quot;00BD2679&quot;/&gt;&lt;wsp:rsid wsp:val=&quot;00BE57ED&quot;/&gt;&lt;wsp:rsid wsp:val=&quot;00BF2401&quot;/&gt;&lt;wsp:rsid wsp:val=&quot;00C16580&quot;/&gt;&lt;wsp:rsid wsp:val=&quot;00C27D80&quot;/&gt;&lt;wsp:rsid wsp:val=&quot;00C27E4A&quot;/&gt;&lt;wsp:rsid wsp:val=&quot;00C450F5&quot;/&gt;&lt;wsp:rsid wsp:val=&quot;00C45FA5&quot;/&gt;&lt;wsp:rsid wsp:val=&quot;00C57F55&quot;/&gt;&lt;wsp:rsid wsp:val=&quot;00C754BA&quot;/&gt;&lt;wsp:rsid wsp:val=&quot;00C85E61&quot;/&gt;&lt;wsp:rsid wsp:val=&quot;00C913BC&quot;/&gt;&lt;wsp:rsid wsp:val=&quot;00C91FE0&quot;/&gt;&lt;wsp:rsid wsp:val=&quot;00C9460C&quot;/&gt;&lt;wsp:rsid wsp:val=&quot;00CA309D&quot;/&gt;&lt;wsp:rsid wsp:val=&quot;00CA4068&quot;/&gt;&lt;wsp:rsid wsp:val=&quot;00CD101F&quot;/&gt;&lt;wsp:rsid wsp:val=&quot;00D05047&quot;/&gt;&lt;wsp:rsid wsp:val=&quot;00D15BA1&quot;/&gt;&lt;wsp:rsid wsp:val=&quot;00D2499D&quot;/&gt;&lt;wsp:rsid wsp:val=&quot;00D32D3D&quot;/&gt;&lt;wsp:rsid wsp:val=&quot;00D45F84&quot;/&gt;&lt;wsp:rsid wsp:val=&quot;00D4741C&quot;/&gt;&lt;wsp:rsid wsp:val=&quot;00D65285&quot;/&gt;&lt;wsp:rsid wsp:val=&quot;00D7607B&quot;/&gt;&lt;wsp:rsid wsp:val=&quot;00D845EC&quot;/&gt;&lt;wsp:rsid wsp:val=&quot;00D859BB&quot;/&gt;&lt;wsp:rsid wsp:val=&quot;00D938DB&quot;/&gt;&lt;wsp:rsid wsp:val=&quot;00D96B56&quot;/&gt;&lt;wsp:rsid wsp:val=&quot;00DA2BA5&quot;/&gt;&lt;wsp:rsid wsp:val=&quot;00DB3DA8&quot;/&gt;&lt;wsp:rsid wsp:val=&quot;00DD3C31&quot;/&gt;&lt;wsp:rsid wsp:val=&quot;00E04B0F&quot;/&gt;&lt;wsp:rsid wsp:val=&quot;00E0675A&quot;/&gt;&lt;wsp:rsid wsp:val=&quot;00E06A87&quot;/&gt;&lt;wsp:rsid wsp:val=&quot;00E0725A&quot;/&gt;&lt;wsp:rsid wsp:val=&quot;00E13E8F&quot;/&gt;&lt;wsp:rsid wsp:val=&quot;00E14059&quot;/&gt;&lt;wsp:rsid wsp:val=&quot;00E20AF2&quot;/&gt;&lt;wsp:rsid wsp:val=&quot;00E30513&quot;/&gt;&lt;wsp:rsid wsp:val=&quot;00E35ED9&quot;/&gt;&lt;wsp:rsid wsp:val=&quot;00E5393E&quot;/&gt;&lt;wsp:rsid wsp:val=&quot;00E610D3&quot;/&gt;&lt;wsp:rsid wsp:val=&quot;00E617C3&quot;/&gt;&lt;wsp:rsid wsp:val=&quot;00E758F1&quot;/&gt;&lt;wsp:rsid wsp:val=&quot;00E9213D&quot;/&gt;&lt;wsp:rsid wsp:val=&quot;00E947B0&quot;/&gt;&lt;wsp:rsid wsp:val=&quot;00EA1529&quot;/&gt;&lt;wsp:rsid wsp:val=&quot;00EB1051&quot;/&gt;&lt;wsp:rsid wsp:val=&quot;00EB698E&quot;/&gt;&lt;wsp:rsid wsp:val=&quot;00EE3BC1&quot;/&gt;&lt;wsp:rsid wsp:val=&quot;00EF21AD&quot;/&gt;&lt;wsp:rsid wsp:val=&quot;00F02A9F&quot;/&gt;&lt;wsp:rsid wsp:val=&quot;00F07EBF&quot;/&gt;&lt;wsp:rsid wsp:val=&quot;00F45F62&quot;/&gt;&lt;wsp:rsid wsp:val=&quot;00F918C0&quot;/&gt;&lt;wsp:rsid wsp:val=&quot;00F94099&quot;/&gt;&lt;wsp:rsid wsp:val=&quot;00FB5C9E&quot;/&gt;&lt;wsp:rsid wsp:val=&quot;00FB6F3A&quot;/&gt;&lt;wsp:rsid wsp:val=&quot;00FC5717&quot;/&gt;&lt;wsp:rsid wsp:val=&quot;00FD6A91&quot;/&gt;&lt;wsp:rsid wsp:val=&quot;00FE506C&quot;/&gt;&lt;/wsp:rsids&gt;&lt;/w:docPr&gt;&lt;w:body&gt;&lt;wx:sect&gt;&lt;w:p wsp:rsidR=&quot;00000000&quot; wsp:rsidRDefault=&quot;00411EC4&quot; wsp:rsidP=&quot;00411EC4&quot;&gt;&lt;m:oMathPara&gt;&lt;m:oMath&gt;&lt;m:sSub&gt;&lt;m:sSubPr&gt;&lt;m:ctrlPr&gt;&lt;w:rPr&gt;&lt;w:rFonts w:ascii=&quot;Cambria Math&quot; w:h-ansi=&quot;Cambria Math&quot; w:cs=&quot;Times New Roman&quot;/&gt;&lt;wx:font wx:val=&quot;Cambria Math&quot;/&gt;&lt;w:i/&gt;&lt;w:sz w:val=&quot;28&quot;/&gt;&lt;w:sz-cs w:val=&quot;28&quot;/&gt;&lt;w:lang w:val=&quot;EN-US&quot;/&gt;&lt;/w:rPr&gt;&lt;/m:ctrlPr&gt;&lt;/m:sSubPr&gt;&lt;m:e&gt;&lt;m:r&gt;&lt;w:rPr&gt;&lt;w:rFonts w:ascii=&quot;Cambria Math&quot; w:h-ansi=&quot;Cambria Math&quot; w:cs=&quot;Times New Roman&quot;/&gt;&lt;wx:font wx:val=&quot;Cambria Math&quot;/&gt;&lt;w:i/&gt;&lt;w:sz w:val=&quot;28&quot;/&gt;&lt;w:sz-cs w:val=&quot;28&quot;/&gt;&lt;w:shd w:val=&quot;clear&quot; w:color=&quot;auto&quot; w:fill=&quot;FFFFFF&quot;/&gt;&lt;w:lang w:val=&quot;EN-US&quot;/&gt;&lt;/w:rPr&gt;&lt;m:t&gt;П„&lt;/m:t&gt;&lt;/m:r&gt;&lt;/m:e&gt;&lt;m:sub&gt;&lt;m:r&gt;&lt;w:rPr&gt;&lt;w:rFonts w:ascii=&quot;Cambria Math&quot; w:h-ansi=&quot;Cambria Math&quot; w:cs=&quot;Times New Roman&quot;/&gt;&lt;wx:font wx:val=&quot;Cambria Math&quot;/&gt;&lt;w:i/&gt;&lt;w:sz w:val=&quot;28&quot;/&gt;&lt;w:sz-cs w:val=&quot;28&quot;/&gt;&lt;w:shd w:val=&quot;clear&quot; w:color=&quot;auto&quot; w:fill=&quot;FFFFFF&quot;/&gt;&lt;/w:rPr&gt;&lt;m:t&gt;0&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41" o:title="" chromakey="white"/>
          </v:shape>
        </w:pict>
      </w:r>
      <w:r w:rsidRPr="0049520D">
        <w:rPr>
          <w:rFonts w:ascii="Times New Roman" w:hAnsi="Times New Roman" w:cs="Times New Roman"/>
          <w:sz w:val="28"/>
          <w:szCs w:val="28"/>
        </w:rPr>
        <w:instrText xml:space="preserve"> </w:instrText>
      </w:r>
      <w:r w:rsidRPr="0049520D">
        <w:rPr>
          <w:rFonts w:ascii="Times New Roman" w:hAnsi="Times New Roman" w:cs="Times New Roman"/>
          <w:sz w:val="28"/>
          <w:szCs w:val="28"/>
        </w:rPr>
        <w:fldChar w:fldCharType="separate"/>
      </w:r>
      <w:r w:rsidRPr="0049520D">
        <w:rPr>
          <w:position w:val="-6"/>
        </w:rPr>
        <w:pict>
          <v:shape id="_x0000_i1084" type="#_x0000_t75" style="width:12.6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stylePaneFormatFilter w:val=&quot;3F01&quot;/&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7967&quot;/&gt;&lt;wsp:rsid wsp:val=&quot;000029D6&quot;/&gt;&lt;wsp:rsid wsp:val=&quot;00002C4D&quot;/&gt;&lt;wsp:rsid wsp:val=&quot;00017571&quot;/&gt;&lt;wsp:rsid wsp:val=&quot;00027105&quot;/&gt;&lt;wsp:rsid wsp:val=&quot;00033732&quot;/&gt;&lt;wsp:rsid wsp:val=&quot;00033F33&quot;/&gt;&lt;wsp:rsid wsp:val=&quot;000474BF&quot;/&gt;&lt;wsp:rsid wsp:val=&quot;00051CF3&quot;/&gt;&lt;wsp:rsid wsp:val=&quot;00060869&quot;/&gt;&lt;wsp:rsid wsp:val=&quot;000625C0&quot;/&gt;&lt;wsp:rsid wsp:val=&quot;00073578&quot;/&gt;&lt;wsp:rsid wsp:val=&quot;0007381A&quot;/&gt;&lt;wsp:rsid wsp:val=&quot;00076D95&quot;/&gt;&lt;wsp:rsid wsp:val=&quot;00080AC8&quot;/&gt;&lt;wsp:rsid wsp:val=&quot;00085754&quot;/&gt;&lt;wsp:rsid wsp:val=&quot;00086DEE&quot;/&gt;&lt;wsp:rsid wsp:val=&quot;00090228&quot;/&gt;&lt;wsp:rsid wsp:val=&quot;00094FC2&quot;/&gt;&lt;wsp:rsid wsp:val=&quot;000A0A94&quot;/&gt;&lt;wsp:rsid wsp:val=&quot;000B1DCA&quot;/&gt;&lt;wsp:rsid wsp:val=&quot;000B69E2&quot;/&gt;&lt;wsp:rsid wsp:val=&quot;000D4124&quot;/&gt;&lt;wsp:rsid wsp:val=&quot;000D6D2E&quot;/&gt;&lt;wsp:rsid wsp:val=&quot;000E0B24&quot;/&gt;&lt;wsp:rsid wsp:val=&quot;000E587C&quot;/&gt;&lt;wsp:rsid wsp:val=&quot;0015407B&quot;/&gt;&lt;wsp:rsid wsp:val=&quot;001556AA&quot;/&gt;&lt;wsp:rsid wsp:val=&quot;00173065&quot;/&gt;&lt;wsp:rsid wsp:val=&quot;00177F55&quot;/&gt;&lt;wsp:rsid wsp:val=&quot;00181CB6&quot;/&gt;&lt;wsp:rsid wsp:val=&quot;00195939&quot;/&gt;&lt;wsp:rsid wsp:val=&quot;001A0271&quot;/&gt;&lt;wsp:rsid wsp:val=&quot;001A3F32&quot;/&gt;&lt;wsp:rsid wsp:val=&quot;001A4AE0&quot;/&gt;&lt;wsp:rsid wsp:val=&quot;001B3810&quot;/&gt;&lt;wsp:rsid wsp:val=&quot;001B5BDD&quot;/&gt;&lt;wsp:rsid wsp:val=&quot;001C7C77&quot;/&gt;&lt;wsp:rsid wsp:val=&quot;001D6FF2&quot;/&gt;&lt;wsp:rsid wsp:val=&quot;001E08B2&quot;/&gt;&lt;wsp:rsid wsp:val=&quot;001E0A17&quot;/&gt;&lt;wsp:rsid wsp:val=&quot;002040FD&quot;/&gt;&lt;wsp:rsid wsp:val=&quot;00205FE0&quot;/&gt;&lt;wsp:rsid wsp:val=&quot;00206D1B&quot;/&gt;&lt;wsp:rsid wsp:val=&quot;0021372E&quot;/&gt;&lt;wsp:rsid wsp:val=&quot;002155CA&quot;/&gt;&lt;wsp:rsid wsp:val=&quot;00230FA3&quot;/&gt;&lt;wsp:rsid wsp:val=&quot;00242A24&quot;/&gt;&lt;wsp:rsid wsp:val=&quot;00246F22&quot;/&gt;&lt;wsp:rsid wsp:val=&quot;00251DB5&quot;/&gt;&lt;wsp:rsid wsp:val=&quot;00255836&quot;/&gt;&lt;wsp:rsid wsp:val=&quot;00273425&quot;/&gt;&lt;wsp:rsid wsp:val=&quot;00280B08&quot;/&gt;&lt;wsp:rsid wsp:val=&quot;00283806&quot;/&gt;&lt;wsp:rsid wsp:val=&quot;00287A81&quot;/&gt;&lt;wsp:rsid wsp:val=&quot;00293113&quot;/&gt;&lt;wsp:rsid wsp:val=&quot;002A2466&quot;/&gt;&lt;wsp:rsid wsp:val=&quot;002A5C24&quot;/&gt;&lt;wsp:rsid wsp:val=&quot;002B46DF&quot;/&gt;&lt;wsp:rsid wsp:val=&quot;002B5456&quot;/&gt;&lt;wsp:rsid wsp:val=&quot;002E407E&quot;/&gt;&lt;wsp:rsid wsp:val=&quot;00306714&quot;/&gt;&lt;wsp:rsid wsp:val=&quot;0036029F&quot;/&gt;&lt;wsp:rsid wsp:val=&quot;00363F07&quot;/&gt;&lt;wsp:rsid wsp:val=&quot;003644EE&quot;/&gt;&lt;wsp:rsid wsp:val=&quot;00372256&quot;/&gt;&lt;wsp:rsid wsp:val=&quot;00373D04&quot;/&gt;&lt;wsp:rsid wsp:val=&quot;00381C9D&quot;/&gt;&lt;wsp:rsid wsp:val=&quot;00381D49&quot;/&gt;&lt;wsp:rsid wsp:val=&quot;003874E0&quot;/&gt;&lt;wsp:rsid wsp:val=&quot;003963DE&quot;/&gt;&lt;wsp:rsid wsp:val=&quot;003B41A7&quot;/&gt;&lt;wsp:rsid wsp:val=&quot;003C472E&quot;/&gt;&lt;wsp:rsid wsp:val=&quot;003D0D3C&quot;/&gt;&lt;wsp:rsid wsp:val=&quot;003D1F8C&quot;/&gt;&lt;wsp:rsid wsp:val=&quot;00405D96&quot;/&gt;&lt;wsp:rsid wsp:val=&quot;00406458&quot;/&gt;&lt;wsp:rsid wsp:val=&quot;00411DF4&quot;/&gt;&lt;wsp:rsid wsp:val=&quot;00411EC4&quot;/&gt;&lt;wsp:rsid wsp:val=&quot;00414304&quot;/&gt;&lt;wsp:rsid wsp:val=&quot;00420762&quot;/&gt;&lt;wsp:rsid wsp:val=&quot;00451827&quot;/&gt;&lt;wsp:rsid wsp:val=&quot;00467F24&quot;/&gt;&lt;wsp:rsid wsp:val=&quot;00475886&quot;/&gt;&lt;wsp:rsid wsp:val=&quot;0048362D&quot;/&gt;&lt;wsp:rsid wsp:val=&quot;0049520D&quot;/&gt;&lt;wsp:rsid wsp:val=&quot;004A21E0&quot;/&gt;&lt;wsp:rsid wsp:val=&quot;004A722A&quot;/&gt;&lt;wsp:rsid wsp:val=&quot;004D4ACD&quot;/&gt;&lt;wsp:rsid wsp:val=&quot;00510687&quot;/&gt;&lt;wsp:rsid wsp:val=&quot;00537744&quot;/&gt;&lt;wsp:rsid wsp:val=&quot;005402BE&quot;/&gt;&lt;wsp:rsid wsp:val=&quot;0057003C&quot;/&gt;&lt;wsp:rsid wsp:val=&quot;00577FF7&quot;/&gt;&lt;wsp:rsid wsp:val=&quot;00592609&quot;/&gt;&lt;wsp:rsid wsp:val=&quot;005B0060&quot;/&gt;&lt;wsp:rsid wsp:val=&quot;005D634F&quot;/&gt;&lt;wsp:rsid wsp:val=&quot;005E0BB9&quot;/&gt;&lt;wsp:rsid wsp:val=&quot;005E7967&quot;/&gt;&lt;wsp:rsid wsp:val=&quot;006003FA&quot;/&gt;&lt;wsp:rsid wsp:val=&quot;00613EE0&quot;/&gt;&lt;wsp:rsid wsp:val=&quot;0061571C&quot;/&gt;&lt;wsp:rsid wsp:val=&quot;006230FC&quot;/&gt;&lt;wsp:rsid wsp:val=&quot;0063638F&quot;/&gt;&lt;wsp:rsid wsp:val=&quot;00640E53&quot;/&gt;&lt;wsp:rsid wsp:val=&quot;006678CB&quot;/&gt;&lt;wsp:rsid wsp:val=&quot;006928ED&quot;/&gt;&lt;wsp:rsid wsp:val=&quot;006A3994&quot;/&gt;&lt;wsp:rsid wsp:val=&quot;006B2D90&quot;/&gt;&lt;wsp:rsid wsp:val=&quot;006B345C&quot;/&gt;&lt;wsp:rsid wsp:val=&quot;006B6E40&quot;/&gt;&lt;wsp:rsid wsp:val=&quot;006C626F&quot;/&gt;&lt;wsp:rsid wsp:val=&quot;006E19E2&quot;/&gt;&lt;wsp:rsid wsp:val=&quot;00705012&quot;/&gt;&lt;wsp:rsid wsp:val=&quot;00715F3C&quot;/&gt;&lt;wsp:rsid wsp:val=&quot;00724CB8&quot;/&gt;&lt;wsp:rsid wsp:val=&quot;007335C2&quot;/&gt;&lt;wsp:rsid wsp:val=&quot;00734329&quot;/&gt;&lt;wsp:rsid wsp:val=&quot;007620A1&quot;/&gt;&lt;wsp:rsid wsp:val=&quot;00772C38&quot;/&gt;&lt;wsp:rsid wsp:val=&quot;007947FA&quot;/&gt;&lt;wsp:rsid wsp:val=&quot;007C72DD&quot;/&gt;&lt;wsp:rsid wsp:val=&quot;007E7304&quot;/&gt;&lt;wsp:rsid wsp:val=&quot;008038BC&quot;/&gt;&lt;wsp:rsid wsp:val=&quot;0081351E&quot;/&gt;&lt;wsp:rsid wsp:val=&quot;00842133&quot;/&gt;&lt;wsp:rsid wsp:val=&quot;00853250&quot;/&gt;&lt;wsp:rsid wsp:val=&quot;008533EE&quot;/&gt;&lt;wsp:rsid wsp:val=&quot;008869F0&quot;/&gt;&lt;wsp:rsid wsp:val=&quot;00891F55&quot;/&gt;&lt;wsp:rsid wsp:val=&quot;008A1A49&quot;/&gt;&lt;wsp:rsid wsp:val=&quot;008C0D75&quot;/&gt;&lt;wsp:rsid wsp:val=&quot;008C0EE6&quot;/&gt;&lt;wsp:rsid wsp:val=&quot;008E2629&quot;/&gt;&lt;wsp:rsid wsp:val=&quot;00901CDF&quot;/&gt;&lt;wsp:rsid wsp:val=&quot;00906E72&quot;/&gt;&lt;wsp:rsid wsp:val=&quot;00936388&quot;/&gt;&lt;wsp:rsid wsp:val=&quot;00950E9A&quot;/&gt;&lt;wsp:rsid wsp:val=&quot;009611D4&quot;/&gt;&lt;wsp:rsid wsp:val=&quot;00973E08&quot;/&gt;&lt;wsp:rsid wsp:val=&quot;00985B8D&quot;/&gt;&lt;wsp:rsid wsp:val=&quot;009C1638&quot;/&gt;&lt;wsp:rsid wsp:val=&quot;009D077F&quot;/&gt;&lt;wsp:rsid wsp:val=&quot;009E2920&quot;/&gt;&lt;wsp:rsid wsp:val=&quot;009E6654&quot;/&gt;&lt;wsp:rsid wsp:val=&quot;00A026FC&quot;/&gt;&lt;wsp:rsid wsp:val=&quot;00A06D7A&quot;/&gt;&lt;wsp:rsid wsp:val=&quot;00A2375C&quot;/&gt;&lt;wsp:rsid wsp:val=&quot;00A3675F&quot;/&gt;&lt;wsp:rsid wsp:val=&quot;00A45515&quot;/&gt;&lt;wsp:rsid wsp:val=&quot;00A51BE7&quot;/&gt;&lt;wsp:rsid wsp:val=&quot;00A53B14&quot;/&gt;&lt;wsp:rsid wsp:val=&quot;00A62C12&quot;/&gt;&lt;wsp:rsid wsp:val=&quot;00A64A58&quot;/&gt;&lt;wsp:rsid wsp:val=&quot;00A654D8&quot;/&gt;&lt;wsp:rsid wsp:val=&quot;00A81CF7&quot;/&gt;&lt;wsp:rsid wsp:val=&quot;00A861DB&quot;/&gt;&lt;wsp:rsid wsp:val=&quot;00A956D4&quot;/&gt;&lt;wsp:rsid wsp:val=&quot;00AB0E64&quot;/&gt;&lt;wsp:rsid wsp:val=&quot;00AF2326&quot;/&gt;&lt;wsp:rsid wsp:val=&quot;00AF76E0&quot;/&gt;&lt;wsp:rsid wsp:val=&quot;00B03AFB&quot;/&gt;&lt;wsp:rsid wsp:val=&quot;00B136B1&quot;/&gt;&lt;wsp:rsid wsp:val=&quot;00B13FFB&quot;/&gt;&lt;wsp:rsid wsp:val=&quot;00B145CA&quot;/&gt;&lt;wsp:rsid wsp:val=&quot;00B2509D&quot;/&gt;&lt;wsp:rsid wsp:val=&quot;00B254F8&quot;/&gt;&lt;wsp:rsid wsp:val=&quot;00B27C5C&quot;/&gt;&lt;wsp:rsid wsp:val=&quot;00B32B7A&quot;/&gt;&lt;wsp:rsid wsp:val=&quot;00B52532&quot;/&gt;&lt;wsp:rsid wsp:val=&quot;00B87726&quot;/&gt;&lt;wsp:rsid wsp:val=&quot;00B97606&quot;/&gt;&lt;wsp:rsid wsp:val=&quot;00BA0E00&quot;/&gt;&lt;wsp:rsid wsp:val=&quot;00BA132A&quot;/&gt;&lt;wsp:rsid wsp:val=&quot;00BA6E40&quot;/&gt;&lt;wsp:rsid wsp:val=&quot;00BB0471&quot;/&gt;&lt;wsp:rsid wsp:val=&quot;00BB3FA8&quot;/&gt;&lt;wsp:rsid wsp:val=&quot;00BB5876&quot;/&gt;&lt;wsp:rsid wsp:val=&quot;00BD14F8&quot;/&gt;&lt;wsp:rsid wsp:val=&quot;00BD2679&quot;/&gt;&lt;wsp:rsid wsp:val=&quot;00BE57ED&quot;/&gt;&lt;wsp:rsid wsp:val=&quot;00BF2401&quot;/&gt;&lt;wsp:rsid wsp:val=&quot;00C16580&quot;/&gt;&lt;wsp:rsid wsp:val=&quot;00C27D80&quot;/&gt;&lt;wsp:rsid wsp:val=&quot;00C27E4A&quot;/&gt;&lt;wsp:rsid wsp:val=&quot;00C450F5&quot;/&gt;&lt;wsp:rsid wsp:val=&quot;00C45FA5&quot;/&gt;&lt;wsp:rsid wsp:val=&quot;00C57F55&quot;/&gt;&lt;wsp:rsid wsp:val=&quot;00C754BA&quot;/&gt;&lt;wsp:rsid wsp:val=&quot;00C85E61&quot;/&gt;&lt;wsp:rsid wsp:val=&quot;00C913BC&quot;/&gt;&lt;wsp:rsid wsp:val=&quot;00C91FE0&quot;/&gt;&lt;wsp:rsid wsp:val=&quot;00C9460C&quot;/&gt;&lt;wsp:rsid wsp:val=&quot;00CA309D&quot;/&gt;&lt;wsp:rsid wsp:val=&quot;00CA4068&quot;/&gt;&lt;wsp:rsid wsp:val=&quot;00CD101F&quot;/&gt;&lt;wsp:rsid wsp:val=&quot;00D05047&quot;/&gt;&lt;wsp:rsid wsp:val=&quot;00D15BA1&quot;/&gt;&lt;wsp:rsid wsp:val=&quot;00D2499D&quot;/&gt;&lt;wsp:rsid wsp:val=&quot;00D32D3D&quot;/&gt;&lt;wsp:rsid wsp:val=&quot;00D45F84&quot;/&gt;&lt;wsp:rsid wsp:val=&quot;00D4741C&quot;/&gt;&lt;wsp:rsid wsp:val=&quot;00D65285&quot;/&gt;&lt;wsp:rsid wsp:val=&quot;00D7607B&quot;/&gt;&lt;wsp:rsid wsp:val=&quot;00D845EC&quot;/&gt;&lt;wsp:rsid wsp:val=&quot;00D859BB&quot;/&gt;&lt;wsp:rsid wsp:val=&quot;00D938DB&quot;/&gt;&lt;wsp:rsid wsp:val=&quot;00D96B56&quot;/&gt;&lt;wsp:rsid wsp:val=&quot;00DA2BA5&quot;/&gt;&lt;wsp:rsid wsp:val=&quot;00DB3DA8&quot;/&gt;&lt;wsp:rsid wsp:val=&quot;00DD3C31&quot;/&gt;&lt;wsp:rsid wsp:val=&quot;00E04B0F&quot;/&gt;&lt;wsp:rsid wsp:val=&quot;00E0675A&quot;/&gt;&lt;wsp:rsid wsp:val=&quot;00E06A87&quot;/&gt;&lt;wsp:rsid wsp:val=&quot;00E0725A&quot;/&gt;&lt;wsp:rsid wsp:val=&quot;00E13E8F&quot;/&gt;&lt;wsp:rsid wsp:val=&quot;00E14059&quot;/&gt;&lt;wsp:rsid wsp:val=&quot;00E20AF2&quot;/&gt;&lt;wsp:rsid wsp:val=&quot;00E30513&quot;/&gt;&lt;wsp:rsid wsp:val=&quot;00E35ED9&quot;/&gt;&lt;wsp:rsid wsp:val=&quot;00E5393E&quot;/&gt;&lt;wsp:rsid wsp:val=&quot;00E610D3&quot;/&gt;&lt;wsp:rsid wsp:val=&quot;00E617C3&quot;/&gt;&lt;wsp:rsid wsp:val=&quot;00E758F1&quot;/&gt;&lt;wsp:rsid wsp:val=&quot;00E9213D&quot;/&gt;&lt;wsp:rsid wsp:val=&quot;00E947B0&quot;/&gt;&lt;wsp:rsid wsp:val=&quot;00EA1529&quot;/&gt;&lt;wsp:rsid wsp:val=&quot;00EB1051&quot;/&gt;&lt;wsp:rsid wsp:val=&quot;00EB698E&quot;/&gt;&lt;wsp:rsid wsp:val=&quot;00EE3BC1&quot;/&gt;&lt;wsp:rsid wsp:val=&quot;00EF21AD&quot;/&gt;&lt;wsp:rsid wsp:val=&quot;00F02A9F&quot;/&gt;&lt;wsp:rsid wsp:val=&quot;00F07EBF&quot;/&gt;&lt;wsp:rsid wsp:val=&quot;00F45F62&quot;/&gt;&lt;wsp:rsid wsp:val=&quot;00F918C0&quot;/&gt;&lt;wsp:rsid wsp:val=&quot;00F94099&quot;/&gt;&lt;wsp:rsid wsp:val=&quot;00FB5C9E&quot;/&gt;&lt;wsp:rsid wsp:val=&quot;00FB6F3A&quot;/&gt;&lt;wsp:rsid wsp:val=&quot;00FC5717&quot;/&gt;&lt;wsp:rsid wsp:val=&quot;00FD6A91&quot;/&gt;&lt;wsp:rsid wsp:val=&quot;00FE506C&quot;/&gt;&lt;/wsp:rsids&gt;&lt;/w:docPr&gt;&lt;w:body&gt;&lt;wx:sect&gt;&lt;w:p wsp:rsidR=&quot;00000000&quot; wsp:rsidRDefault=&quot;00411EC4&quot; wsp:rsidP=&quot;00411EC4&quot;&gt;&lt;m:oMathPara&gt;&lt;m:oMath&gt;&lt;m:sSub&gt;&lt;m:sSubPr&gt;&lt;m:ctrlPr&gt;&lt;w:rPr&gt;&lt;w:rFonts w:ascii=&quot;Cambria Math&quot; w:h-ansi=&quot;Cambria Math&quot; w:cs=&quot;Times New Roman&quot;/&gt;&lt;wx:font wx:val=&quot;Cambria Math&quot;/&gt;&lt;w:i/&gt;&lt;w:sz w:val=&quot;28&quot;/&gt;&lt;w:sz-cs w:val=&quot;28&quot;/&gt;&lt;w:lang w:val=&quot;EN-US&quot;/&gt;&lt;/w:rPr&gt;&lt;/m:ctrlPr&gt;&lt;/m:sSubPr&gt;&lt;m:e&gt;&lt;m:r&gt;&lt;w:rPr&gt;&lt;w:rFonts w:ascii=&quot;Cambria Math&quot; w:h-ansi=&quot;Cambria Math&quot; w:cs=&quot;Times New Roman&quot;/&gt;&lt;wx:font wx:val=&quot;Cambria Math&quot;/&gt;&lt;w:i/&gt;&lt;w:sz w:val=&quot;28&quot;/&gt;&lt;w:sz-cs w:val=&quot;28&quot;/&gt;&lt;w:shd w:val=&quot;clear&quot; w:color=&quot;auto&quot; w:fill=&quot;FFFFFF&quot;/&gt;&lt;w:lang w:val=&quot;EN-US&quot;/&gt;&lt;/w:rPr&gt;&lt;m:t&gt;П„&lt;/m:t&gt;&lt;/m:r&gt;&lt;/m:e&gt;&lt;m:sub&gt;&lt;m:r&gt;&lt;w:rPr&gt;&lt;w:rFonts w:ascii=&quot;Cambria Math&quot; w:h-ansi=&quot;Cambria Math&quot; w:cs=&quot;Times New Roman&quot;/&gt;&lt;wx:font wx:val=&quot;Cambria Math&quot;/&gt;&lt;w:i/&gt;&lt;w:sz w:val=&quot;28&quot;/&gt;&lt;w:sz-cs w:val=&quot;28&quot;/&gt;&lt;w:shd w:val=&quot;clear&quot; w:color=&quot;auto&quot; w:fill=&quot;FFFFFF&quot;/&gt;&lt;/w:rPr&gt;&lt;m:t&gt;0&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41" o:title="" chromakey="white"/>
          </v:shape>
        </w:pict>
      </w:r>
      <w:r w:rsidRPr="0049520D">
        <w:rPr>
          <w:rFonts w:ascii="Times New Roman" w:hAnsi="Times New Roman" w:cs="Times New Roman"/>
          <w:sz w:val="28"/>
          <w:szCs w:val="28"/>
        </w:rPr>
        <w:fldChar w:fldCharType="end"/>
      </w:r>
      <w:r w:rsidRPr="004D2BB9">
        <w:rPr>
          <w:rFonts w:ascii="Times New Roman" w:hAnsi="Times New Roman" w:cs="Times New Roman"/>
          <w:sz w:val="28"/>
          <w:szCs w:val="28"/>
        </w:rPr>
        <w:t xml:space="preserve"> </w:t>
      </w:r>
      <w:r>
        <w:rPr>
          <w:rFonts w:ascii="Times New Roman" w:hAnsi="Times New Roman" w:cs="Times New Roman"/>
          <w:sz w:val="28"/>
          <w:szCs w:val="28"/>
        </w:rPr>
        <w:t>–</w:t>
      </w:r>
      <w:r w:rsidRPr="004D2BB9">
        <w:rPr>
          <w:rFonts w:ascii="Times New Roman" w:hAnsi="Times New Roman" w:cs="Times New Roman"/>
          <w:sz w:val="28"/>
          <w:szCs w:val="28"/>
        </w:rPr>
        <w:t xml:space="preserve"> </w:t>
      </w:r>
      <w:r w:rsidRPr="004D2BB9">
        <w:rPr>
          <w:rFonts w:ascii="Times New Roman" w:hAnsi="Times New Roman" w:cs="Times New Roman"/>
          <w:sz w:val="28"/>
          <w:szCs w:val="28"/>
          <w:shd w:val="clear" w:color="auto" w:fill="FFFFFF"/>
        </w:rPr>
        <w:t xml:space="preserve">предельное сопротивление сдвигу помёта, </w:t>
      </w:r>
      <w:r>
        <w:rPr>
          <w:rFonts w:ascii="Times New Roman" w:hAnsi="Times New Roman" w:cs="Times New Roman"/>
          <w:sz w:val="28"/>
          <w:szCs w:val="28"/>
        </w:rPr>
        <w:t>Н</w:t>
      </w:r>
      <w:r w:rsidRPr="004D2BB9">
        <w:rPr>
          <w:rFonts w:ascii="Times New Roman" w:hAnsi="Times New Roman" w:cs="Times New Roman"/>
          <w:sz w:val="28"/>
          <w:szCs w:val="28"/>
          <w:shd w:val="clear" w:color="auto" w:fill="FFFFFF"/>
        </w:rPr>
        <w:t>/м</w:t>
      </w:r>
      <w:r w:rsidRPr="004D2BB9">
        <w:rPr>
          <w:rFonts w:ascii="Times New Roman" w:hAnsi="Times New Roman" w:cs="Times New Roman"/>
          <w:sz w:val="28"/>
          <w:szCs w:val="28"/>
          <w:shd w:val="clear" w:color="auto" w:fill="FFFFFF"/>
          <w:vertAlign w:val="superscript"/>
        </w:rPr>
        <w:t>2</w:t>
      </w:r>
      <w:r w:rsidRPr="004D2BB9">
        <w:rPr>
          <w:rFonts w:ascii="Times New Roman" w:hAnsi="Times New Roman" w:cs="Times New Roman"/>
          <w:sz w:val="28"/>
          <w:szCs w:val="28"/>
          <w:shd w:val="clear" w:color="auto" w:fill="FFFFFF"/>
        </w:rPr>
        <w:t>;</w:t>
      </w:r>
    </w:p>
    <w:p w:rsidR="00DF6FF5" w:rsidRPr="004D2BB9" w:rsidRDefault="00DF6FF5" w:rsidP="00B4580C">
      <w:pPr>
        <w:spacing w:line="360" w:lineRule="auto"/>
        <w:ind w:firstLine="426"/>
        <w:jc w:val="both"/>
        <w:rPr>
          <w:rFonts w:ascii="Times New Roman" w:hAnsi="Times New Roman" w:cs="Times New Roman"/>
          <w:sz w:val="28"/>
          <w:szCs w:val="28"/>
          <w:shd w:val="clear" w:color="auto" w:fill="FFFFFF"/>
        </w:rPr>
      </w:pPr>
      <w:r w:rsidRPr="0049520D">
        <w:rPr>
          <w:rFonts w:ascii="Times New Roman" w:hAnsi="Times New Roman" w:cs="Times New Roman"/>
          <w:sz w:val="28"/>
          <w:szCs w:val="28"/>
        </w:rPr>
        <w:fldChar w:fldCharType="begin"/>
      </w:r>
      <w:r w:rsidRPr="0049520D">
        <w:rPr>
          <w:rFonts w:ascii="Times New Roman" w:hAnsi="Times New Roman" w:cs="Times New Roman"/>
          <w:sz w:val="28"/>
          <w:szCs w:val="28"/>
        </w:rPr>
        <w:instrText xml:space="preserve"> QUOTE </w:instrText>
      </w:r>
      <w:r w:rsidRPr="0049520D">
        <w:rPr>
          <w:position w:val="-6"/>
        </w:rPr>
        <w:pict>
          <v:shape id="_x0000_i1085" type="#_x0000_t75" style="width:13.8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stylePaneFormatFilter w:val=&quot;3F01&quot;/&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7967&quot;/&gt;&lt;wsp:rsid wsp:val=&quot;000029D6&quot;/&gt;&lt;wsp:rsid wsp:val=&quot;00002C4D&quot;/&gt;&lt;wsp:rsid wsp:val=&quot;00017571&quot;/&gt;&lt;wsp:rsid wsp:val=&quot;00027105&quot;/&gt;&lt;wsp:rsid wsp:val=&quot;00033732&quot;/&gt;&lt;wsp:rsid wsp:val=&quot;00033F33&quot;/&gt;&lt;wsp:rsid wsp:val=&quot;000474BF&quot;/&gt;&lt;wsp:rsid wsp:val=&quot;00051CF3&quot;/&gt;&lt;wsp:rsid wsp:val=&quot;00060869&quot;/&gt;&lt;wsp:rsid wsp:val=&quot;000625C0&quot;/&gt;&lt;wsp:rsid wsp:val=&quot;00073578&quot;/&gt;&lt;wsp:rsid wsp:val=&quot;0007381A&quot;/&gt;&lt;wsp:rsid wsp:val=&quot;00076D95&quot;/&gt;&lt;wsp:rsid wsp:val=&quot;00080AC8&quot;/&gt;&lt;wsp:rsid wsp:val=&quot;00085754&quot;/&gt;&lt;wsp:rsid wsp:val=&quot;00086DEE&quot;/&gt;&lt;wsp:rsid wsp:val=&quot;00090228&quot;/&gt;&lt;wsp:rsid wsp:val=&quot;00094FC2&quot;/&gt;&lt;wsp:rsid wsp:val=&quot;000A0A94&quot;/&gt;&lt;wsp:rsid wsp:val=&quot;000B1DCA&quot;/&gt;&lt;wsp:rsid wsp:val=&quot;000B69E2&quot;/&gt;&lt;wsp:rsid wsp:val=&quot;000D4124&quot;/&gt;&lt;wsp:rsid wsp:val=&quot;000D6D2E&quot;/&gt;&lt;wsp:rsid wsp:val=&quot;000E0B24&quot;/&gt;&lt;wsp:rsid wsp:val=&quot;000E587C&quot;/&gt;&lt;wsp:rsid wsp:val=&quot;0015407B&quot;/&gt;&lt;wsp:rsid wsp:val=&quot;001556AA&quot;/&gt;&lt;wsp:rsid wsp:val=&quot;00173065&quot;/&gt;&lt;wsp:rsid wsp:val=&quot;00177F55&quot;/&gt;&lt;wsp:rsid wsp:val=&quot;00181CB6&quot;/&gt;&lt;wsp:rsid wsp:val=&quot;00195939&quot;/&gt;&lt;wsp:rsid wsp:val=&quot;001A0271&quot;/&gt;&lt;wsp:rsid wsp:val=&quot;001A3F32&quot;/&gt;&lt;wsp:rsid wsp:val=&quot;001A4AE0&quot;/&gt;&lt;wsp:rsid wsp:val=&quot;001B3810&quot;/&gt;&lt;wsp:rsid wsp:val=&quot;001B5BDD&quot;/&gt;&lt;wsp:rsid wsp:val=&quot;001C7C77&quot;/&gt;&lt;wsp:rsid wsp:val=&quot;001D6FF2&quot;/&gt;&lt;wsp:rsid wsp:val=&quot;001E08B2&quot;/&gt;&lt;wsp:rsid wsp:val=&quot;001E0A17&quot;/&gt;&lt;wsp:rsid wsp:val=&quot;002040FD&quot;/&gt;&lt;wsp:rsid wsp:val=&quot;00205FE0&quot;/&gt;&lt;wsp:rsid wsp:val=&quot;00206D1B&quot;/&gt;&lt;wsp:rsid wsp:val=&quot;0021372E&quot;/&gt;&lt;wsp:rsid wsp:val=&quot;002155CA&quot;/&gt;&lt;wsp:rsid wsp:val=&quot;00230FA3&quot;/&gt;&lt;wsp:rsid wsp:val=&quot;00242A24&quot;/&gt;&lt;wsp:rsid wsp:val=&quot;00246F22&quot;/&gt;&lt;wsp:rsid wsp:val=&quot;00251DB5&quot;/&gt;&lt;wsp:rsid wsp:val=&quot;00255836&quot;/&gt;&lt;wsp:rsid wsp:val=&quot;00273425&quot;/&gt;&lt;wsp:rsid wsp:val=&quot;00280B08&quot;/&gt;&lt;wsp:rsid wsp:val=&quot;00283806&quot;/&gt;&lt;wsp:rsid wsp:val=&quot;00287A81&quot;/&gt;&lt;wsp:rsid wsp:val=&quot;00293113&quot;/&gt;&lt;wsp:rsid wsp:val=&quot;002A2466&quot;/&gt;&lt;wsp:rsid wsp:val=&quot;002A5C24&quot;/&gt;&lt;wsp:rsid wsp:val=&quot;002B46DF&quot;/&gt;&lt;wsp:rsid wsp:val=&quot;002B5456&quot;/&gt;&lt;wsp:rsid wsp:val=&quot;002E407E&quot;/&gt;&lt;wsp:rsid wsp:val=&quot;00306714&quot;/&gt;&lt;wsp:rsid wsp:val=&quot;0036029F&quot;/&gt;&lt;wsp:rsid wsp:val=&quot;00363F07&quot;/&gt;&lt;wsp:rsid wsp:val=&quot;003644EE&quot;/&gt;&lt;wsp:rsid wsp:val=&quot;00372256&quot;/&gt;&lt;wsp:rsid wsp:val=&quot;00373D04&quot;/&gt;&lt;wsp:rsid wsp:val=&quot;00381C9D&quot;/&gt;&lt;wsp:rsid wsp:val=&quot;00381D49&quot;/&gt;&lt;wsp:rsid wsp:val=&quot;003854F8&quot;/&gt;&lt;wsp:rsid wsp:val=&quot;003874E0&quot;/&gt;&lt;wsp:rsid wsp:val=&quot;003963DE&quot;/&gt;&lt;wsp:rsid wsp:val=&quot;003B41A7&quot;/&gt;&lt;wsp:rsid wsp:val=&quot;003C472E&quot;/&gt;&lt;wsp:rsid wsp:val=&quot;003D0D3C&quot;/&gt;&lt;wsp:rsid wsp:val=&quot;003D1F8C&quot;/&gt;&lt;wsp:rsid wsp:val=&quot;00405D96&quot;/&gt;&lt;wsp:rsid wsp:val=&quot;00406458&quot;/&gt;&lt;wsp:rsid wsp:val=&quot;00411DF4&quot;/&gt;&lt;wsp:rsid wsp:val=&quot;00414304&quot;/&gt;&lt;wsp:rsid wsp:val=&quot;00420762&quot;/&gt;&lt;wsp:rsid wsp:val=&quot;00451827&quot;/&gt;&lt;wsp:rsid wsp:val=&quot;00467F24&quot;/&gt;&lt;wsp:rsid wsp:val=&quot;00475886&quot;/&gt;&lt;wsp:rsid wsp:val=&quot;0048362D&quot;/&gt;&lt;wsp:rsid wsp:val=&quot;0049520D&quot;/&gt;&lt;wsp:rsid wsp:val=&quot;004A21E0&quot;/&gt;&lt;wsp:rsid wsp:val=&quot;004A722A&quot;/&gt;&lt;wsp:rsid wsp:val=&quot;004D4ACD&quot;/&gt;&lt;wsp:rsid wsp:val=&quot;00510687&quot;/&gt;&lt;wsp:rsid wsp:val=&quot;00537744&quot;/&gt;&lt;wsp:rsid wsp:val=&quot;005402BE&quot;/&gt;&lt;wsp:rsid wsp:val=&quot;0057003C&quot;/&gt;&lt;wsp:rsid wsp:val=&quot;00577FF7&quot;/&gt;&lt;wsp:rsid wsp:val=&quot;00592609&quot;/&gt;&lt;wsp:rsid wsp:val=&quot;005B0060&quot;/&gt;&lt;wsp:rsid wsp:val=&quot;005D634F&quot;/&gt;&lt;wsp:rsid wsp:val=&quot;005E0BB9&quot;/&gt;&lt;wsp:rsid wsp:val=&quot;005E7967&quot;/&gt;&lt;wsp:rsid wsp:val=&quot;006003FA&quot;/&gt;&lt;wsp:rsid wsp:val=&quot;00613EE0&quot;/&gt;&lt;wsp:rsid wsp:val=&quot;0061571C&quot;/&gt;&lt;wsp:rsid wsp:val=&quot;006230FC&quot;/&gt;&lt;wsp:rsid wsp:val=&quot;0063638F&quot;/&gt;&lt;wsp:rsid wsp:val=&quot;00640E53&quot;/&gt;&lt;wsp:rsid wsp:val=&quot;006678CB&quot;/&gt;&lt;wsp:rsid wsp:val=&quot;006928ED&quot;/&gt;&lt;wsp:rsid wsp:val=&quot;006A3994&quot;/&gt;&lt;wsp:rsid wsp:val=&quot;006B2D90&quot;/&gt;&lt;wsp:rsid wsp:val=&quot;006B345C&quot;/&gt;&lt;wsp:rsid wsp:val=&quot;006B6E40&quot;/&gt;&lt;wsp:rsid wsp:val=&quot;006C626F&quot;/&gt;&lt;wsp:rsid wsp:val=&quot;006E19E2&quot;/&gt;&lt;wsp:rsid wsp:val=&quot;00705012&quot;/&gt;&lt;wsp:rsid wsp:val=&quot;00715F3C&quot;/&gt;&lt;wsp:rsid wsp:val=&quot;00724CB8&quot;/&gt;&lt;wsp:rsid wsp:val=&quot;007335C2&quot;/&gt;&lt;wsp:rsid wsp:val=&quot;00734329&quot;/&gt;&lt;wsp:rsid wsp:val=&quot;007620A1&quot;/&gt;&lt;wsp:rsid wsp:val=&quot;00772C38&quot;/&gt;&lt;wsp:rsid wsp:val=&quot;007947FA&quot;/&gt;&lt;wsp:rsid wsp:val=&quot;007C72DD&quot;/&gt;&lt;wsp:rsid wsp:val=&quot;007E7304&quot;/&gt;&lt;wsp:rsid wsp:val=&quot;008038BC&quot;/&gt;&lt;wsp:rsid wsp:val=&quot;0081351E&quot;/&gt;&lt;wsp:rsid wsp:val=&quot;00842133&quot;/&gt;&lt;wsp:rsid wsp:val=&quot;00853250&quot;/&gt;&lt;wsp:rsid wsp:val=&quot;008533EE&quot;/&gt;&lt;wsp:rsid wsp:val=&quot;008869F0&quot;/&gt;&lt;wsp:rsid wsp:val=&quot;00891F55&quot;/&gt;&lt;wsp:rsid wsp:val=&quot;008A1A49&quot;/&gt;&lt;wsp:rsid wsp:val=&quot;008C0D75&quot;/&gt;&lt;wsp:rsid wsp:val=&quot;008C0EE6&quot;/&gt;&lt;wsp:rsid wsp:val=&quot;008E2629&quot;/&gt;&lt;wsp:rsid wsp:val=&quot;00901CDF&quot;/&gt;&lt;wsp:rsid wsp:val=&quot;00906E72&quot;/&gt;&lt;wsp:rsid wsp:val=&quot;00936388&quot;/&gt;&lt;wsp:rsid wsp:val=&quot;00950E9A&quot;/&gt;&lt;wsp:rsid wsp:val=&quot;009611D4&quot;/&gt;&lt;wsp:rsid wsp:val=&quot;00973E08&quot;/&gt;&lt;wsp:rsid wsp:val=&quot;00985B8D&quot;/&gt;&lt;wsp:rsid wsp:val=&quot;009C1638&quot;/&gt;&lt;wsp:rsid wsp:val=&quot;009D077F&quot;/&gt;&lt;wsp:rsid wsp:val=&quot;009E2920&quot;/&gt;&lt;wsp:rsid wsp:val=&quot;009E6654&quot;/&gt;&lt;wsp:rsid wsp:val=&quot;00A026FC&quot;/&gt;&lt;wsp:rsid wsp:val=&quot;00A06D7A&quot;/&gt;&lt;wsp:rsid wsp:val=&quot;00A2375C&quot;/&gt;&lt;wsp:rsid wsp:val=&quot;00A3675F&quot;/&gt;&lt;wsp:rsid wsp:val=&quot;00A45515&quot;/&gt;&lt;wsp:rsid wsp:val=&quot;00A51BE7&quot;/&gt;&lt;wsp:rsid wsp:val=&quot;00A53B14&quot;/&gt;&lt;wsp:rsid wsp:val=&quot;00A62C12&quot;/&gt;&lt;wsp:rsid wsp:val=&quot;00A64A58&quot;/&gt;&lt;wsp:rsid wsp:val=&quot;00A654D8&quot;/&gt;&lt;wsp:rsid wsp:val=&quot;00A81CF7&quot;/&gt;&lt;wsp:rsid wsp:val=&quot;00A861DB&quot;/&gt;&lt;wsp:rsid wsp:val=&quot;00A956D4&quot;/&gt;&lt;wsp:rsid wsp:val=&quot;00AB0E64&quot;/&gt;&lt;wsp:rsid wsp:val=&quot;00AF2326&quot;/&gt;&lt;wsp:rsid wsp:val=&quot;00AF76E0&quot;/&gt;&lt;wsp:rsid wsp:val=&quot;00B03AFB&quot;/&gt;&lt;wsp:rsid wsp:val=&quot;00B136B1&quot;/&gt;&lt;wsp:rsid wsp:val=&quot;00B13FFB&quot;/&gt;&lt;wsp:rsid wsp:val=&quot;00B145CA&quot;/&gt;&lt;wsp:rsid wsp:val=&quot;00B2509D&quot;/&gt;&lt;wsp:rsid wsp:val=&quot;00B254F8&quot;/&gt;&lt;wsp:rsid wsp:val=&quot;00B27C5C&quot;/&gt;&lt;wsp:rsid wsp:val=&quot;00B32B7A&quot;/&gt;&lt;wsp:rsid wsp:val=&quot;00B52532&quot;/&gt;&lt;wsp:rsid wsp:val=&quot;00B87726&quot;/&gt;&lt;wsp:rsid wsp:val=&quot;00B97606&quot;/&gt;&lt;wsp:rsid wsp:val=&quot;00BA0E00&quot;/&gt;&lt;wsp:rsid wsp:val=&quot;00BA132A&quot;/&gt;&lt;wsp:rsid wsp:val=&quot;00BA6E40&quot;/&gt;&lt;wsp:rsid wsp:val=&quot;00BB0471&quot;/&gt;&lt;wsp:rsid wsp:val=&quot;00BB3FA8&quot;/&gt;&lt;wsp:rsid wsp:val=&quot;00BB5876&quot;/&gt;&lt;wsp:rsid wsp:val=&quot;00BD14F8&quot;/&gt;&lt;wsp:rsid wsp:val=&quot;00BD2679&quot;/&gt;&lt;wsp:rsid wsp:val=&quot;00BE57ED&quot;/&gt;&lt;wsp:rsid wsp:val=&quot;00BF2401&quot;/&gt;&lt;wsp:rsid wsp:val=&quot;00C16580&quot;/&gt;&lt;wsp:rsid wsp:val=&quot;00C27D80&quot;/&gt;&lt;wsp:rsid wsp:val=&quot;00C27E4A&quot;/&gt;&lt;wsp:rsid wsp:val=&quot;00C450F5&quot;/&gt;&lt;wsp:rsid wsp:val=&quot;00C45FA5&quot;/&gt;&lt;wsp:rsid wsp:val=&quot;00C57F55&quot;/&gt;&lt;wsp:rsid wsp:val=&quot;00C754BA&quot;/&gt;&lt;wsp:rsid wsp:val=&quot;00C85E61&quot;/&gt;&lt;wsp:rsid wsp:val=&quot;00C913BC&quot;/&gt;&lt;wsp:rsid wsp:val=&quot;00C91FE0&quot;/&gt;&lt;wsp:rsid wsp:val=&quot;00C9460C&quot;/&gt;&lt;wsp:rsid wsp:val=&quot;00CA309D&quot;/&gt;&lt;wsp:rsid wsp:val=&quot;00CA4068&quot;/&gt;&lt;wsp:rsid wsp:val=&quot;00CD101F&quot;/&gt;&lt;wsp:rsid wsp:val=&quot;00D05047&quot;/&gt;&lt;wsp:rsid wsp:val=&quot;00D15BA1&quot;/&gt;&lt;wsp:rsid wsp:val=&quot;00D2499D&quot;/&gt;&lt;wsp:rsid wsp:val=&quot;00D32D3D&quot;/&gt;&lt;wsp:rsid wsp:val=&quot;00D45F84&quot;/&gt;&lt;wsp:rsid wsp:val=&quot;00D4741C&quot;/&gt;&lt;wsp:rsid wsp:val=&quot;00D65285&quot;/&gt;&lt;wsp:rsid wsp:val=&quot;00D7607B&quot;/&gt;&lt;wsp:rsid wsp:val=&quot;00D845EC&quot;/&gt;&lt;wsp:rsid wsp:val=&quot;00D859BB&quot;/&gt;&lt;wsp:rsid wsp:val=&quot;00D938DB&quot;/&gt;&lt;wsp:rsid wsp:val=&quot;00D96B56&quot;/&gt;&lt;wsp:rsid wsp:val=&quot;00DA2BA5&quot;/&gt;&lt;wsp:rsid wsp:val=&quot;00DB3DA8&quot;/&gt;&lt;wsp:rsid wsp:val=&quot;00DD3C31&quot;/&gt;&lt;wsp:rsid wsp:val=&quot;00E04B0F&quot;/&gt;&lt;wsp:rsid wsp:val=&quot;00E0675A&quot;/&gt;&lt;wsp:rsid wsp:val=&quot;00E06A87&quot;/&gt;&lt;wsp:rsid wsp:val=&quot;00E0725A&quot;/&gt;&lt;wsp:rsid wsp:val=&quot;00E13E8F&quot;/&gt;&lt;wsp:rsid wsp:val=&quot;00E14059&quot;/&gt;&lt;wsp:rsid wsp:val=&quot;00E20AF2&quot;/&gt;&lt;wsp:rsid wsp:val=&quot;00E30513&quot;/&gt;&lt;wsp:rsid wsp:val=&quot;00E35ED9&quot;/&gt;&lt;wsp:rsid wsp:val=&quot;00E5393E&quot;/&gt;&lt;wsp:rsid wsp:val=&quot;00E610D3&quot;/&gt;&lt;wsp:rsid wsp:val=&quot;00E617C3&quot;/&gt;&lt;wsp:rsid wsp:val=&quot;00E758F1&quot;/&gt;&lt;wsp:rsid wsp:val=&quot;00E9213D&quot;/&gt;&lt;wsp:rsid wsp:val=&quot;00E947B0&quot;/&gt;&lt;wsp:rsid wsp:val=&quot;00EA1529&quot;/&gt;&lt;wsp:rsid wsp:val=&quot;00EB1051&quot;/&gt;&lt;wsp:rsid wsp:val=&quot;00EB698E&quot;/&gt;&lt;wsp:rsid wsp:val=&quot;00EE3BC1&quot;/&gt;&lt;wsp:rsid wsp:val=&quot;00EF21AD&quot;/&gt;&lt;wsp:rsid wsp:val=&quot;00F02A9F&quot;/&gt;&lt;wsp:rsid wsp:val=&quot;00F07EBF&quot;/&gt;&lt;wsp:rsid wsp:val=&quot;00F45F62&quot;/&gt;&lt;wsp:rsid wsp:val=&quot;00F918C0&quot;/&gt;&lt;wsp:rsid wsp:val=&quot;00F94099&quot;/&gt;&lt;wsp:rsid wsp:val=&quot;00FB5C9E&quot;/&gt;&lt;wsp:rsid wsp:val=&quot;00FB6F3A&quot;/&gt;&lt;wsp:rsid wsp:val=&quot;00FC5717&quot;/&gt;&lt;wsp:rsid wsp:val=&quot;00FD6A91&quot;/&gt;&lt;wsp:rsid wsp:val=&quot;00FE506C&quot;/&gt;&lt;/wsp:rsids&gt;&lt;/w:docPr&gt;&lt;w:body&gt;&lt;wx:sect&gt;&lt;w:p wsp:rsidR=&quot;00000000&quot; wsp:rsidRDefault=&quot;003854F8&quot; wsp:rsidP=&quot;003854F8&quot;&gt;&lt;m:oMathPara&gt;&lt;m:oMath&gt;&lt;m:sSub&gt;&lt;m:sSubPr&gt;&lt;m:ctrlPr&gt;&lt;w:rPr&gt;&lt;w:rFonts w:ascii=&quot;Cambria Math&quot; w:h-ansi=&quot;Cambria Math&quot; w:cs=&quot;Times New Roman&quot;/&gt;&lt;wx:font wx:val=&quot;Cambria Math&quot;/&gt;&lt;w:i/&gt;&lt;w:sz w:val=&quot;28&quot;/&gt;&lt;w:sz-cs w:val=&quot;28&quot;/&gt;&lt;w:lang w:val=&quot;EN-US&quot;/&gt;&lt;/w:rPr&gt;&lt;/m:ctrlPr&gt;&lt;/m:sSubPr&gt;&lt;m:e&gt;&lt;m:r&gt;&lt;w:rPr&gt;&lt;w:rFonts w:ascii=&quot;Cambria Math&quot; w:h-ansi=&quot;Cambria Math&quot; w:cs=&quot;Times New Roman&quot;/&gt;&lt;wx:font wx:val=&quot;Cambria Math&quot;/&gt;&lt;w:i/&gt;&lt;w:sz w:val=&quot;28&quot;/&gt;&lt;w:sz-cs w:val=&quot;28&quot;/&gt;&lt;w:shd w:val=&quot;clear&quot; w:color=&quot;auto&quot; w:fill=&quot;FFFFFF&quot;/&gt;&lt;w:lang w:val=&quot;EN-US&quot;/&gt;&lt;/w:rPr&gt;&lt;m:t&gt;ПЃ&lt;/m:t&gt;&lt;/m:r&gt;&lt;/m:e&gt;&lt;m:sub&gt;&lt;m:r&gt;&lt;w:rPr&gt;&lt;w:rFonts w:ascii=&quot;Cambria Math&quot; w:h-ansi=&quot;Cambria Math&quot; w:cs=&quot;Times New Roman&quot;/&gt;&lt;wx:font wx:val=&quot;Cambria Math&quot;/&gt;&lt;w:i/&gt;&lt;w:sz w:val=&quot;28&quot;/&gt;&lt;w:sz-cs w:val=&quot;28&quot;/&gt;&lt;w:shd w:val=&quot;clear&quot; w:color=&quot;auto&quot; w:fill=&quot;FFFFFF&quot;/&gt;&lt;/w:rPr&gt;&lt;m:t&gt;РЅ&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4" o:title="" chromakey="white"/>
          </v:shape>
        </w:pict>
      </w:r>
      <w:r w:rsidRPr="0049520D">
        <w:rPr>
          <w:rFonts w:ascii="Times New Roman" w:hAnsi="Times New Roman" w:cs="Times New Roman"/>
          <w:sz w:val="28"/>
          <w:szCs w:val="28"/>
        </w:rPr>
        <w:instrText xml:space="preserve"> </w:instrText>
      </w:r>
      <w:r w:rsidRPr="0049520D">
        <w:rPr>
          <w:rFonts w:ascii="Times New Roman" w:hAnsi="Times New Roman" w:cs="Times New Roman"/>
          <w:sz w:val="28"/>
          <w:szCs w:val="28"/>
        </w:rPr>
        <w:fldChar w:fldCharType="separate"/>
      </w:r>
      <w:r w:rsidRPr="0049520D">
        <w:rPr>
          <w:position w:val="-6"/>
        </w:rPr>
        <w:pict>
          <v:shape id="_x0000_i1086" type="#_x0000_t75" style="width:13.8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stylePaneFormatFilter w:val=&quot;3F01&quot;/&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7967&quot;/&gt;&lt;wsp:rsid wsp:val=&quot;000029D6&quot;/&gt;&lt;wsp:rsid wsp:val=&quot;00002C4D&quot;/&gt;&lt;wsp:rsid wsp:val=&quot;00017571&quot;/&gt;&lt;wsp:rsid wsp:val=&quot;00027105&quot;/&gt;&lt;wsp:rsid wsp:val=&quot;00033732&quot;/&gt;&lt;wsp:rsid wsp:val=&quot;00033F33&quot;/&gt;&lt;wsp:rsid wsp:val=&quot;000474BF&quot;/&gt;&lt;wsp:rsid wsp:val=&quot;00051CF3&quot;/&gt;&lt;wsp:rsid wsp:val=&quot;00060869&quot;/&gt;&lt;wsp:rsid wsp:val=&quot;000625C0&quot;/&gt;&lt;wsp:rsid wsp:val=&quot;00073578&quot;/&gt;&lt;wsp:rsid wsp:val=&quot;0007381A&quot;/&gt;&lt;wsp:rsid wsp:val=&quot;00076D95&quot;/&gt;&lt;wsp:rsid wsp:val=&quot;00080AC8&quot;/&gt;&lt;wsp:rsid wsp:val=&quot;00085754&quot;/&gt;&lt;wsp:rsid wsp:val=&quot;00086DEE&quot;/&gt;&lt;wsp:rsid wsp:val=&quot;00090228&quot;/&gt;&lt;wsp:rsid wsp:val=&quot;00094FC2&quot;/&gt;&lt;wsp:rsid wsp:val=&quot;000A0A94&quot;/&gt;&lt;wsp:rsid wsp:val=&quot;000B1DCA&quot;/&gt;&lt;wsp:rsid wsp:val=&quot;000B69E2&quot;/&gt;&lt;wsp:rsid wsp:val=&quot;000D4124&quot;/&gt;&lt;wsp:rsid wsp:val=&quot;000D6D2E&quot;/&gt;&lt;wsp:rsid wsp:val=&quot;000E0B24&quot;/&gt;&lt;wsp:rsid wsp:val=&quot;000E587C&quot;/&gt;&lt;wsp:rsid wsp:val=&quot;0015407B&quot;/&gt;&lt;wsp:rsid wsp:val=&quot;001556AA&quot;/&gt;&lt;wsp:rsid wsp:val=&quot;00173065&quot;/&gt;&lt;wsp:rsid wsp:val=&quot;00177F55&quot;/&gt;&lt;wsp:rsid wsp:val=&quot;00181CB6&quot;/&gt;&lt;wsp:rsid wsp:val=&quot;00195939&quot;/&gt;&lt;wsp:rsid wsp:val=&quot;001A0271&quot;/&gt;&lt;wsp:rsid wsp:val=&quot;001A3F32&quot;/&gt;&lt;wsp:rsid wsp:val=&quot;001A4AE0&quot;/&gt;&lt;wsp:rsid wsp:val=&quot;001B3810&quot;/&gt;&lt;wsp:rsid wsp:val=&quot;001B5BDD&quot;/&gt;&lt;wsp:rsid wsp:val=&quot;001C7C77&quot;/&gt;&lt;wsp:rsid wsp:val=&quot;001D6FF2&quot;/&gt;&lt;wsp:rsid wsp:val=&quot;001E08B2&quot;/&gt;&lt;wsp:rsid wsp:val=&quot;001E0A17&quot;/&gt;&lt;wsp:rsid wsp:val=&quot;002040FD&quot;/&gt;&lt;wsp:rsid wsp:val=&quot;00205FE0&quot;/&gt;&lt;wsp:rsid wsp:val=&quot;00206D1B&quot;/&gt;&lt;wsp:rsid wsp:val=&quot;0021372E&quot;/&gt;&lt;wsp:rsid wsp:val=&quot;002155CA&quot;/&gt;&lt;wsp:rsid wsp:val=&quot;00230FA3&quot;/&gt;&lt;wsp:rsid wsp:val=&quot;00242A24&quot;/&gt;&lt;wsp:rsid wsp:val=&quot;00246F22&quot;/&gt;&lt;wsp:rsid wsp:val=&quot;00251DB5&quot;/&gt;&lt;wsp:rsid wsp:val=&quot;00255836&quot;/&gt;&lt;wsp:rsid wsp:val=&quot;00273425&quot;/&gt;&lt;wsp:rsid wsp:val=&quot;00280B08&quot;/&gt;&lt;wsp:rsid wsp:val=&quot;00283806&quot;/&gt;&lt;wsp:rsid wsp:val=&quot;00287A81&quot;/&gt;&lt;wsp:rsid wsp:val=&quot;00293113&quot;/&gt;&lt;wsp:rsid wsp:val=&quot;002A2466&quot;/&gt;&lt;wsp:rsid wsp:val=&quot;002A5C24&quot;/&gt;&lt;wsp:rsid wsp:val=&quot;002B46DF&quot;/&gt;&lt;wsp:rsid wsp:val=&quot;002B5456&quot;/&gt;&lt;wsp:rsid wsp:val=&quot;002E407E&quot;/&gt;&lt;wsp:rsid wsp:val=&quot;00306714&quot;/&gt;&lt;wsp:rsid wsp:val=&quot;0036029F&quot;/&gt;&lt;wsp:rsid wsp:val=&quot;00363F07&quot;/&gt;&lt;wsp:rsid wsp:val=&quot;003644EE&quot;/&gt;&lt;wsp:rsid wsp:val=&quot;00372256&quot;/&gt;&lt;wsp:rsid wsp:val=&quot;00373D04&quot;/&gt;&lt;wsp:rsid wsp:val=&quot;00381C9D&quot;/&gt;&lt;wsp:rsid wsp:val=&quot;00381D49&quot;/&gt;&lt;wsp:rsid wsp:val=&quot;003854F8&quot;/&gt;&lt;wsp:rsid wsp:val=&quot;003874E0&quot;/&gt;&lt;wsp:rsid wsp:val=&quot;003963DE&quot;/&gt;&lt;wsp:rsid wsp:val=&quot;003B41A7&quot;/&gt;&lt;wsp:rsid wsp:val=&quot;003C472E&quot;/&gt;&lt;wsp:rsid wsp:val=&quot;003D0D3C&quot;/&gt;&lt;wsp:rsid wsp:val=&quot;003D1F8C&quot;/&gt;&lt;wsp:rsid wsp:val=&quot;00405D96&quot;/&gt;&lt;wsp:rsid wsp:val=&quot;00406458&quot;/&gt;&lt;wsp:rsid wsp:val=&quot;00411DF4&quot;/&gt;&lt;wsp:rsid wsp:val=&quot;00414304&quot;/&gt;&lt;wsp:rsid wsp:val=&quot;00420762&quot;/&gt;&lt;wsp:rsid wsp:val=&quot;00451827&quot;/&gt;&lt;wsp:rsid wsp:val=&quot;00467F24&quot;/&gt;&lt;wsp:rsid wsp:val=&quot;00475886&quot;/&gt;&lt;wsp:rsid wsp:val=&quot;0048362D&quot;/&gt;&lt;wsp:rsid wsp:val=&quot;0049520D&quot;/&gt;&lt;wsp:rsid wsp:val=&quot;004A21E0&quot;/&gt;&lt;wsp:rsid wsp:val=&quot;004A722A&quot;/&gt;&lt;wsp:rsid wsp:val=&quot;004D4ACD&quot;/&gt;&lt;wsp:rsid wsp:val=&quot;00510687&quot;/&gt;&lt;wsp:rsid wsp:val=&quot;00537744&quot;/&gt;&lt;wsp:rsid wsp:val=&quot;005402BE&quot;/&gt;&lt;wsp:rsid wsp:val=&quot;0057003C&quot;/&gt;&lt;wsp:rsid wsp:val=&quot;00577FF7&quot;/&gt;&lt;wsp:rsid wsp:val=&quot;00592609&quot;/&gt;&lt;wsp:rsid wsp:val=&quot;005B0060&quot;/&gt;&lt;wsp:rsid wsp:val=&quot;005D634F&quot;/&gt;&lt;wsp:rsid wsp:val=&quot;005E0BB9&quot;/&gt;&lt;wsp:rsid wsp:val=&quot;005E7967&quot;/&gt;&lt;wsp:rsid wsp:val=&quot;006003FA&quot;/&gt;&lt;wsp:rsid wsp:val=&quot;00613EE0&quot;/&gt;&lt;wsp:rsid wsp:val=&quot;0061571C&quot;/&gt;&lt;wsp:rsid wsp:val=&quot;006230FC&quot;/&gt;&lt;wsp:rsid wsp:val=&quot;0063638F&quot;/&gt;&lt;wsp:rsid wsp:val=&quot;00640E53&quot;/&gt;&lt;wsp:rsid wsp:val=&quot;006678CB&quot;/&gt;&lt;wsp:rsid wsp:val=&quot;006928ED&quot;/&gt;&lt;wsp:rsid wsp:val=&quot;006A3994&quot;/&gt;&lt;wsp:rsid wsp:val=&quot;006B2D90&quot;/&gt;&lt;wsp:rsid wsp:val=&quot;006B345C&quot;/&gt;&lt;wsp:rsid wsp:val=&quot;006B6E40&quot;/&gt;&lt;wsp:rsid wsp:val=&quot;006C626F&quot;/&gt;&lt;wsp:rsid wsp:val=&quot;006E19E2&quot;/&gt;&lt;wsp:rsid wsp:val=&quot;00705012&quot;/&gt;&lt;wsp:rsid wsp:val=&quot;00715F3C&quot;/&gt;&lt;wsp:rsid wsp:val=&quot;00724CB8&quot;/&gt;&lt;wsp:rsid wsp:val=&quot;007335C2&quot;/&gt;&lt;wsp:rsid wsp:val=&quot;00734329&quot;/&gt;&lt;wsp:rsid wsp:val=&quot;007620A1&quot;/&gt;&lt;wsp:rsid wsp:val=&quot;00772C38&quot;/&gt;&lt;wsp:rsid wsp:val=&quot;007947FA&quot;/&gt;&lt;wsp:rsid wsp:val=&quot;007C72DD&quot;/&gt;&lt;wsp:rsid wsp:val=&quot;007E7304&quot;/&gt;&lt;wsp:rsid wsp:val=&quot;008038BC&quot;/&gt;&lt;wsp:rsid wsp:val=&quot;0081351E&quot;/&gt;&lt;wsp:rsid wsp:val=&quot;00842133&quot;/&gt;&lt;wsp:rsid wsp:val=&quot;00853250&quot;/&gt;&lt;wsp:rsid wsp:val=&quot;008533EE&quot;/&gt;&lt;wsp:rsid wsp:val=&quot;008869F0&quot;/&gt;&lt;wsp:rsid wsp:val=&quot;00891F55&quot;/&gt;&lt;wsp:rsid wsp:val=&quot;008A1A49&quot;/&gt;&lt;wsp:rsid wsp:val=&quot;008C0D75&quot;/&gt;&lt;wsp:rsid wsp:val=&quot;008C0EE6&quot;/&gt;&lt;wsp:rsid wsp:val=&quot;008E2629&quot;/&gt;&lt;wsp:rsid wsp:val=&quot;00901CDF&quot;/&gt;&lt;wsp:rsid wsp:val=&quot;00906E72&quot;/&gt;&lt;wsp:rsid wsp:val=&quot;00936388&quot;/&gt;&lt;wsp:rsid wsp:val=&quot;00950E9A&quot;/&gt;&lt;wsp:rsid wsp:val=&quot;009611D4&quot;/&gt;&lt;wsp:rsid wsp:val=&quot;00973E08&quot;/&gt;&lt;wsp:rsid wsp:val=&quot;00985B8D&quot;/&gt;&lt;wsp:rsid wsp:val=&quot;009C1638&quot;/&gt;&lt;wsp:rsid wsp:val=&quot;009D077F&quot;/&gt;&lt;wsp:rsid wsp:val=&quot;009E2920&quot;/&gt;&lt;wsp:rsid wsp:val=&quot;009E6654&quot;/&gt;&lt;wsp:rsid wsp:val=&quot;00A026FC&quot;/&gt;&lt;wsp:rsid wsp:val=&quot;00A06D7A&quot;/&gt;&lt;wsp:rsid wsp:val=&quot;00A2375C&quot;/&gt;&lt;wsp:rsid wsp:val=&quot;00A3675F&quot;/&gt;&lt;wsp:rsid wsp:val=&quot;00A45515&quot;/&gt;&lt;wsp:rsid wsp:val=&quot;00A51BE7&quot;/&gt;&lt;wsp:rsid wsp:val=&quot;00A53B14&quot;/&gt;&lt;wsp:rsid wsp:val=&quot;00A62C12&quot;/&gt;&lt;wsp:rsid wsp:val=&quot;00A64A58&quot;/&gt;&lt;wsp:rsid wsp:val=&quot;00A654D8&quot;/&gt;&lt;wsp:rsid wsp:val=&quot;00A81CF7&quot;/&gt;&lt;wsp:rsid wsp:val=&quot;00A861DB&quot;/&gt;&lt;wsp:rsid wsp:val=&quot;00A956D4&quot;/&gt;&lt;wsp:rsid wsp:val=&quot;00AB0E64&quot;/&gt;&lt;wsp:rsid wsp:val=&quot;00AF2326&quot;/&gt;&lt;wsp:rsid wsp:val=&quot;00AF76E0&quot;/&gt;&lt;wsp:rsid wsp:val=&quot;00B03AFB&quot;/&gt;&lt;wsp:rsid wsp:val=&quot;00B136B1&quot;/&gt;&lt;wsp:rsid wsp:val=&quot;00B13FFB&quot;/&gt;&lt;wsp:rsid wsp:val=&quot;00B145CA&quot;/&gt;&lt;wsp:rsid wsp:val=&quot;00B2509D&quot;/&gt;&lt;wsp:rsid wsp:val=&quot;00B254F8&quot;/&gt;&lt;wsp:rsid wsp:val=&quot;00B27C5C&quot;/&gt;&lt;wsp:rsid wsp:val=&quot;00B32B7A&quot;/&gt;&lt;wsp:rsid wsp:val=&quot;00B52532&quot;/&gt;&lt;wsp:rsid wsp:val=&quot;00B87726&quot;/&gt;&lt;wsp:rsid wsp:val=&quot;00B97606&quot;/&gt;&lt;wsp:rsid wsp:val=&quot;00BA0E00&quot;/&gt;&lt;wsp:rsid wsp:val=&quot;00BA132A&quot;/&gt;&lt;wsp:rsid wsp:val=&quot;00BA6E40&quot;/&gt;&lt;wsp:rsid wsp:val=&quot;00BB0471&quot;/&gt;&lt;wsp:rsid wsp:val=&quot;00BB3FA8&quot;/&gt;&lt;wsp:rsid wsp:val=&quot;00BB5876&quot;/&gt;&lt;wsp:rsid wsp:val=&quot;00BD14F8&quot;/&gt;&lt;wsp:rsid wsp:val=&quot;00BD2679&quot;/&gt;&lt;wsp:rsid wsp:val=&quot;00BE57ED&quot;/&gt;&lt;wsp:rsid wsp:val=&quot;00BF2401&quot;/&gt;&lt;wsp:rsid wsp:val=&quot;00C16580&quot;/&gt;&lt;wsp:rsid wsp:val=&quot;00C27D80&quot;/&gt;&lt;wsp:rsid wsp:val=&quot;00C27E4A&quot;/&gt;&lt;wsp:rsid wsp:val=&quot;00C450F5&quot;/&gt;&lt;wsp:rsid wsp:val=&quot;00C45FA5&quot;/&gt;&lt;wsp:rsid wsp:val=&quot;00C57F55&quot;/&gt;&lt;wsp:rsid wsp:val=&quot;00C754BA&quot;/&gt;&lt;wsp:rsid wsp:val=&quot;00C85E61&quot;/&gt;&lt;wsp:rsid wsp:val=&quot;00C913BC&quot;/&gt;&lt;wsp:rsid wsp:val=&quot;00C91FE0&quot;/&gt;&lt;wsp:rsid wsp:val=&quot;00C9460C&quot;/&gt;&lt;wsp:rsid wsp:val=&quot;00CA309D&quot;/&gt;&lt;wsp:rsid wsp:val=&quot;00CA4068&quot;/&gt;&lt;wsp:rsid wsp:val=&quot;00CD101F&quot;/&gt;&lt;wsp:rsid wsp:val=&quot;00D05047&quot;/&gt;&lt;wsp:rsid wsp:val=&quot;00D15BA1&quot;/&gt;&lt;wsp:rsid wsp:val=&quot;00D2499D&quot;/&gt;&lt;wsp:rsid wsp:val=&quot;00D32D3D&quot;/&gt;&lt;wsp:rsid wsp:val=&quot;00D45F84&quot;/&gt;&lt;wsp:rsid wsp:val=&quot;00D4741C&quot;/&gt;&lt;wsp:rsid wsp:val=&quot;00D65285&quot;/&gt;&lt;wsp:rsid wsp:val=&quot;00D7607B&quot;/&gt;&lt;wsp:rsid wsp:val=&quot;00D845EC&quot;/&gt;&lt;wsp:rsid wsp:val=&quot;00D859BB&quot;/&gt;&lt;wsp:rsid wsp:val=&quot;00D938DB&quot;/&gt;&lt;wsp:rsid wsp:val=&quot;00D96B56&quot;/&gt;&lt;wsp:rsid wsp:val=&quot;00DA2BA5&quot;/&gt;&lt;wsp:rsid wsp:val=&quot;00DB3DA8&quot;/&gt;&lt;wsp:rsid wsp:val=&quot;00DD3C31&quot;/&gt;&lt;wsp:rsid wsp:val=&quot;00E04B0F&quot;/&gt;&lt;wsp:rsid wsp:val=&quot;00E0675A&quot;/&gt;&lt;wsp:rsid wsp:val=&quot;00E06A87&quot;/&gt;&lt;wsp:rsid wsp:val=&quot;00E0725A&quot;/&gt;&lt;wsp:rsid wsp:val=&quot;00E13E8F&quot;/&gt;&lt;wsp:rsid wsp:val=&quot;00E14059&quot;/&gt;&lt;wsp:rsid wsp:val=&quot;00E20AF2&quot;/&gt;&lt;wsp:rsid wsp:val=&quot;00E30513&quot;/&gt;&lt;wsp:rsid wsp:val=&quot;00E35ED9&quot;/&gt;&lt;wsp:rsid wsp:val=&quot;00E5393E&quot;/&gt;&lt;wsp:rsid wsp:val=&quot;00E610D3&quot;/&gt;&lt;wsp:rsid wsp:val=&quot;00E617C3&quot;/&gt;&lt;wsp:rsid wsp:val=&quot;00E758F1&quot;/&gt;&lt;wsp:rsid wsp:val=&quot;00E9213D&quot;/&gt;&lt;wsp:rsid wsp:val=&quot;00E947B0&quot;/&gt;&lt;wsp:rsid wsp:val=&quot;00EA1529&quot;/&gt;&lt;wsp:rsid wsp:val=&quot;00EB1051&quot;/&gt;&lt;wsp:rsid wsp:val=&quot;00EB698E&quot;/&gt;&lt;wsp:rsid wsp:val=&quot;00EE3BC1&quot;/&gt;&lt;wsp:rsid wsp:val=&quot;00EF21AD&quot;/&gt;&lt;wsp:rsid wsp:val=&quot;00F02A9F&quot;/&gt;&lt;wsp:rsid wsp:val=&quot;00F07EBF&quot;/&gt;&lt;wsp:rsid wsp:val=&quot;00F45F62&quot;/&gt;&lt;wsp:rsid wsp:val=&quot;00F918C0&quot;/&gt;&lt;wsp:rsid wsp:val=&quot;00F94099&quot;/&gt;&lt;wsp:rsid wsp:val=&quot;00FB5C9E&quot;/&gt;&lt;wsp:rsid wsp:val=&quot;00FB6F3A&quot;/&gt;&lt;wsp:rsid wsp:val=&quot;00FC5717&quot;/&gt;&lt;wsp:rsid wsp:val=&quot;00FD6A91&quot;/&gt;&lt;wsp:rsid wsp:val=&quot;00FE506C&quot;/&gt;&lt;/wsp:rsids&gt;&lt;/w:docPr&gt;&lt;w:body&gt;&lt;wx:sect&gt;&lt;w:p wsp:rsidR=&quot;00000000&quot; wsp:rsidRDefault=&quot;003854F8&quot; wsp:rsidP=&quot;003854F8&quot;&gt;&lt;m:oMathPara&gt;&lt;m:oMath&gt;&lt;m:sSub&gt;&lt;m:sSubPr&gt;&lt;m:ctrlPr&gt;&lt;w:rPr&gt;&lt;w:rFonts w:ascii=&quot;Cambria Math&quot; w:h-ansi=&quot;Cambria Math&quot; w:cs=&quot;Times New Roman&quot;/&gt;&lt;wx:font wx:val=&quot;Cambria Math&quot;/&gt;&lt;w:i/&gt;&lt;w:sz w:val=&quot;28&quot;/&gt;&lt;w:sz-cs w:val=&quot;28&quot;/&gt;&lt;w:lang w:val=&quot;EN-US&quot;/&gt;&lt;/w:rPr&gt;&lt;/m:ctrlPr&gt;&lt;/m:sSubPr&gt;&lt;m:e&gt;&lt;m:r&gt;&lt;w:rPr&gt;&lt;w:rFonts w:ascii=&quot;Cambria Math&quot; w:h-ansi=&quot;Cambria Math&quot; w:cs=&quot;Times New Roman&quot;/&gt;&lt;wx:font wx:val=&quot;Cambria Math&quot;/&gt;&lt;w:i/&gt;&lt;w:sz w:val=&quot;28&quot;/&gt;&lt;w:sz-cs w:val=&quot;28&quot;/&gt;&lt;w:shd w:val=&quot;clear&quot; w:color=&quot;auto&quot; w:fill=&quot;FFFFFF&quot;/&gt;&lt;w:lang w:val=&quot;EN-US&quot;/&gt;&lt;/w:rPr&gt;&lt;m:t&gt;ПЃ&lt;/m:t&gt;&lt;/m:r&gt;&lt;/m:e&gt;&lt;m:sub&gt;&lt;m:r&gt;&lt;w:rPr&gt;&lt;w:rFonts w:ascii=&quot;Cambria Math&quot; w:h-ansi=&quot;Cambria Math&quot; w:cs=&quot;Times New Roman&quot;/&gt;&lt;wx:font wx:val=&quot;Cambria Math&quot;/&gt;&lt;w:i/&gt;&lt;w:sz w:val=&quot;28&quot;/&gt;&lt;w:sz-cs w:val=&quot;28&quot;/&gt;&lt;w:shd w:val=&quot;clear&quot; w:color=&quot;auto&quot; w:fill=&quot;FFFFFF&quot;/&gt;&lt;/w:rPr&gt;&lt;m:t&gt;РЅ&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4" o:title="" chromakey="white"/>
          </v:shape>
        </w:pict>
      </w:r>
      <w:r w:rsidRPr="0049520D">
        <w:rPr>
          <w:rFonts w:ascii="Times New Roman" w:hAnsi="Times New Roman" w:cs="Times New Roman"/>
          <w:sz w:val="28"/>
          <w:szCs w:val="28"/>
        </w:rPr>
        <w:fldChar w:fldCharType="end"/>
      </w:r>
      <w:r>
        <w:rPr>
          <w:rFonts w:ascii="Times New Roman" w:hAnsi="Times New Roman" w:cs="Times New Roman"/>
          <w:sz w:val="28"/>
          <w:szCs w:val="28"/>
        </w:rPr>
        <w:t>–</w:t>
      </w:r>
      <w:r w:rsidRPr="004D2BB9">
        <w:rPr>
          <w:rFonts w:ascii="Times New Roman" w:hAnsi="Times New Roman" w:cs="Times New Roman"/>
          <w:sz w:val="28"/>
          <w:szCs w:val="28"/>
        </w:rPr>
        <w:t xml:space="preserve"> </w:t>
      </w:r>
      <w:r w:rsidRPr="004D2BB9">
        <w:rPr>
          <w:rFonts w:ascii="Times New Roman" w:hAnsi="Times New Roman" w:cs="Times New Roman"/>
          <w:sz w:val="28"/>
          <w:szCs w:val="28"/>
          <w:shd w:val="clear" w:color="auto" w:fill="FFFFFF"/>
        </w:rPr>
        <w:t>плотность помёта, кг/м</w:t>
      </w:r>
      <w:r>
        <w:rPr>
          <w:rFonts w:ascii="Times New Roman" w:hAnsi="Times New Roman" w:cs="Times New Roman"/>
          <w:sz w:val="28"/>
          <w:szCs w:val="28"/>
          <w:shd w:val="clear" w:color="auto" w:fill="FFFFFF"/>
          <w:vertAlign w:val="superscript"/>
        </w:rPr>
        <w:t>3</w:t>
      </w:r>
      <w:r w:rsidRPr="004D2BB9">
        <w:rPr>
          <w:rFonts w:ascii="Times New Roman" w:hAnsi="Times New Roman" w:cs="Times New Roman"/>
          <w:sz w:val="28"/>
          <w:szCs w:val="28"/>
          <w:shd w:val="clear" w:color="auto" w:fill="FFFFFF"/>
        </w:rPr>
        <w:t>;</w:t>
      </w:r>
    </w:p>
    <w:p w:rsidR="00DF6FF5" w:rsidRDefault="00DF6FF5" w:rsidP="00B4580C">
      <w:pPr>
        <w:spacing w:line="360" w:lineRule="auto"/>
        <w:ind w:firstLine="426"/>
        <w:jc w:val="both"/>
        <w:rPr>
          <w:rFonts w:ascii="Times New Roman" w:hAnsi="Times New Roman" w:cs="Times New Roman"/>
          <w:sz w:val="28"/>
          <w:szCs w:val="28"/>
          <w:shd w:val="clear" w:color="auto" w:fill="FFFFFF"/>
        </w:rPr>
      </w:pPr>
      <w:r w:rsidRPr="0049520D">
        <w:rPr>
          <w:rFonts w:ascii="Times New Roman" w:hAnsi="Times New Roman" w:cs="Times New Roman"/>
          <w:sz w:val="28"/>
          <w:szCs w:val="28"/>
          <w:shd w:val="clear" w:color="auto" w:fill="FFFFFF"/>
        </w:rPr>
        <w:fldChar w:fldCharType="begin"/>
      </w:r>
      <w:r w:rsidRPr="0049520D">
        <w:rPr>
          <w:rFonts w:ascii="Times New Roman" w:hAnsi="Times New Roman" w:cs="Times New Roman"/>
          <w:sz w:val="28"/>
          <w:szCs w:val="28"/>
          <w:shd w:val="clear" w:color="auto" w:fill="FFFFFF"/>
        </w:rPr>
        <w:instrText xml:space="preserve"> QUOTE </w:instrText>
      </w:r>
      <w:r w:rsidRPr="0049520D">
        <w:rPr>
          <w:position w:val="-6"/>
        </w:rPr>
        <w:pict>
          <v:shape id="_x0000_i1087" type="#_x0000_t75" style="width:8.4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stylePaneFormatFilter w:val=&quot;3F01&quot;/&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7967&quot;/&gt;&lt;wsp:rsid wsp:val=&quot;000029D6&quot;/&gt;&lt;wsp:rsid wsp:val=&quot;00002C4D&quot;/&gt;&lt;wsp:rsid wsp:val=&quot;00017571&quot;/&gt;&lt;wsp:rsid wsp:val=&quot;00027105&quot;/&gt;&lt;wsp:rsid wsp:val=&quot;00033732&quot;/&gt;&lt;wsp:rsid wsp:val=&quot;00033F33&quot;/&gt;&lt;wsp:rsid wsp:val=&quot;000474BF&quot;/&gt;&lt;wsp:rsid wsp:val=&quot;00051CF3&quot;/&gt;&lt;wsp:rsid wsp:val=&quot;00060869&quot;/&gt;&lt;wsp:rsid wsp:val=&quot;000625C0&quot;/&gt;&lt;wsp:rsid wsp:val=&quot;00073578&quot;/&gt;&lt;wsp:rsid wsp:val=&quot;0007381A&quot;/&gt;&lt;wsp:rsid wsp:val=&quot;00076D95&quot;/&gt;&lt;wsp:rsid wsp:val=&quot;00080AC8&quot;/&gt;&lt;wsp:rsid wsp:val=&quot;00085754&quot;/&gt;&lt;wsp:rsid wsp:val=&quot;00086DEE&quot;/&gt;&lt;wsp:rsid wsp:val=&quot;00090228&quot;/&gt;&lt;wsp:rsid wsp:val=&quot;00094FC2&quot;/&gt;&lt;wsp:rsid wsp:val=&quot;000A0A94&quot;/&gt;&lt;wsp:rsid wsp:val=&quot;000B1DCA&quot;/&gt;&lt;wsp:rsid wsp:val=&quot;000B69E2&quot;/&gt;&lt;wsp:rsid wsp:val=&quot;000D4124&quot;/&gt;&lt;wsp:rsid wsp:val=&quot;000D6D2E&quot;/&gt;&lt;wsp:rsid wsp:val=&quot;000E0B24&quot;/&gt;&lt;wsp:rsid wsp:val=&quot;000E587C&quot;/&gt;&lt;wsp:rsid wsp:val=&quot;0015407B&quot;/&gt;&lt;wsp:rsid wsp:val=&quot;001556AA&quot;/&gt;&lt;wsp:rsid wsp:val=&quot;00173065&quot;/&gt;&lt;wsp:rsid wsp:val=&quot;00177F55&quot;/&gt;&lt;wsp:rsid wsp:val=&quot;00181CB6&quot;/&gt;&lt;wsp:rsid wsp:val=&quot;00195939&quot;/&gt;&lt;wsp:rsid wsp:val=&quot;001A0271&quot;/&gt;&lt;wsp:rsid wsp:val=&quot;001A3F32&quot;/&gt;&lt;wsp:rsid wsp:val=&quot;001A4AE0&quot;/&gt;&lt;wsp:rsid wsp:val=&quot;001B3810&quot;/&gt;&lt;wsp:rsid wsp:val=&quot;001B5BDD&quot;/&gt;&lt;wsp:rsid wsp:val=&quot;001C7C77&quot;/&gt;&lt;wsp:rsid wsp:val=&quot;001D6FF2&quot;/&gt;&lt;wsp:rsid wsp:val=&quot;001E08B2&quot;/&gt;&lt;wsp:rsid wsp:val=&quot;001E0A17&quot;/&gt;&lt;wsp:rsid wsp:val=&quot;002040FD&quot;/&gt;&lt;wsp:rsid wsp:val=&quot;00205FE0&quot;/&gt;&lt;wsp:rsid wsp:val=&quot;00206D1B&quot;/&gt;&lt;wsp:rsid wsp:val=&quot;0021372E&quot;/&gt;&lt;wsp:rsid wsp:val=&quot;002155CA&quot;/&gt;&lt;wsp:rsid wsp:val=&quot;00230FA3&quot;/&gt;&lt;wsp:rsid wsp:val=&quot;00242A24&quot;/&gt;&lt;wsp:rsid wsp:val=&quot;00246F22&quot;/&gt;&lt;wsp:rsid wsp:val=&quot;00251DB5&quot;/&gt;&lt;wsp:rsid wsp:val=&quot;00255836&quot;/&gt;&lt;wsp:rsid wsp:val=&quot;00273425&quot;/&gt;&lt;wsp:rsid wsp:val=&quot;00280B08&quot;/&gt;&lt;wsp:rsid wsp:val=&quot;00283806&quot;/&gt;&lt;wsp:rsid wsp:val=&quot;00287A81&quot;/&gt;&lt;wsp:rsid wsp:val=&quot;00293113&quot;/&gt;&lt;wsp:rsid wsp:val=&quot;002A2466&quot;/&gt;&lt;wsp:rsid wsp:val=&quot;002A5C24&quot;/&gt;&lt;wsp:rsid wsp:val=&quot;002B46DF&quot;/&gt;&lt;wsp:rsid wsp:val=&quot;002B5456&quot;/&gt;&lt;wsp:rsid wsp:val=&quot;002E407E&quot;/&gt;&lt;wsp:rsid wsp:val=&quot;00306714&quot;/&gt;&lt;wsp:rsid wsp:val=&quot;0036029F&quot;/&gt;&lt;wsp:rsid wsp:val=&quot;00363F07&quot;/&gt;&lt;wsp:rsid wsp:val=&quot;003644EE&quot;/&gt;&lt;wsp:rsid wsp:val=&quot;00372256&quot;/&gt;&lt;wsp:rsid wsp:val=&quot;00373D04&quot;/&gt;&lt;wsp:rsid wsp:val=&quot;00381C9D&quot;/&gt;&lt;wsp:rsid wsp:val=&quot;00381D49&quot;/&gt;&lt;wsp:rsid wsp:val=&quot;003874E0&quot;/&gt;&lt;wsp:rsid wsp:val=&quot;003963DE&quot;/&gt;&lt;wsp:rsid wsp:val=&quot;003B41A7&quot;/&gt;&lt;wsp:rsid wsp:val=&quot;003C472E&quot;/&gt;&lt;wsp:rsid wsp:val=&quot;003D0D3C&quot;/&gt;&lt;wsp:rsid wsp:val=&quot;003D1F8C&quot;/&gt;&lt;wsp:rsid wsp:val=&quot;00405D96&quot;/&gt;&lt;wsp:rsid wsp:val=&quot;00406458&quot;/&gt;&lt;wsp:rsid wsp:val=&quot;00411DF4&quot;/&gt;&lt;wsp:rsid wsp:val=&quot;00414304&quot;/&gt;&lt;wsp:rsid wsp:val=&quot;00420762&quot;/&gt;&lt;wsp:rsid wsp:val=&quot;00451827&quot;/&gt;&lt;wsp:rsid wsp:val=&quot;00467F24&quot;/&gt;&lt;wsp:rsid wsp:val=&quot;00475886&quot;/&gt;&lt;wsp:rsid wsp:val=&quot;0048362D&quot;/&gt;&lt;wsp:rsid wsp:val=&quot;0049520D&quot;/&gt;&lt;wsp:rsid wsp:val=&quot;004A21E0&quot;/&gt;&lt;wsp:rsid wsp:val=&quot;004A722A&quot;/&gt;&lt;wsp:rsid wsp:val=&quot;004D4ACD&quot;/&gt;&lt;wsp:rsid wsp:val=&quot;00510687&quot;/&gt;&lt;wsp:rsid wsp:val=&quot;00537744&quot;/&gt;&lt;wsp:rsid wsp:val=&quot;005402BE&quot;/&gt;&lt;wsp:rsid wsp:val=&quot;0057003C&quot;/&gt;&lt;wsp:rsid wsp:val=&quot;00577FF7&quot;/&gt;&lt;wsp:rsid wsp:val=&quot;00592609&quot;/&gt;&lt;wsp:rsid wsp:val=&quot;005B0060&quot;/&gt;&lt;wsp:rsid wsp:val=&quot;005D634F&quot;/&gt;&lt;wsp:rsid wsp:val=&quot;005E0BB9&quot;/&gt;&lt;wsp:rsid wsp:val=&quot;005E7967&quot;/&gt;&lt;wsp:rsid wsp:val=&quot;006003FA&quot;/&gt;&lt;wsp:rsid wsp:val=&quot;00613EE0&quot;/&gt;&lt;wsp:rsid wsp:val=&quot;0061571C&quot;/&gt;&lt;wsp:rsid wsp:val=&quot;006230FC&quot;/&gt;&lt;wsp:rsid wsp:val=&quot;0063638F&quot;/&gt;&lt;wsp:rsid wsp:val=&quot;00640E53&quot;/&gt;&lt;wsp:rsid wsp:val=&quot;006678CB&quot;/&gt;&lt;wsp:rsid wsp:val=&quot;006928ED&quot;/&gt;&lt;wsp:rsid wsp:val=&quot;006A3994&quot;/&gt;&lt;wsp:rsid wsp:val=&quot;006B2D90&quot;/&gt;&lt;wsp:rsid wsp:val=&quot;006B345C&quot;/&gt;&lt;wsp:rsid wsp:val=&quot;006B6E40&quot;/&gt;&lt;wsp:rsid wsp:val=&quot;006C626F&quot;/&gt;&lt;wsp:rsid wsp:val=&quot;006E19E2&quot;/&gt;&lt;wsp:rsid wsp:val=&quot;00705012&quot;/&gt;&lt;wsp:rsid wsp:val=&quot;00715F3C&quot;/&gt;&lt;wsp:rsid wsp:val=&quot;00724CB8&quot;/&gt;&lt;wsp:rsid wsp:val=&quot;007335C2&quot;/&gt;&lt;wsp:rsid wsp:val=&quot;00734329&quot;/&gt;&lt;wsp:rsid wsp:val=&quot;007620A1&quot;/&gt;&lt;wsp:rsid wsp:val=&quot;00772C38&quot;/&gt;&lt;wsp:rsid wsp:val=&quot;007947FA&quot;/&gt;&lt;wsp:rsid wsp:val=&quot;007C72DD&quot;/&gt;&lt;wsp:rsid wsp:val=&quot;007E7304&quot;/&gt;&lt;wsp:rsid wsp:val=&quot;008038BC&quot;/&gt;&lt;wsp:rsid wsp:val=&quot;0081351E&quot;/&gt;&lt;wsp:rsid wsp:val=&quot;00842133&quot;/&gt;&lt;wsp:rsid wsp:val=&quot;00853250&quot;/&gt;&lt;wsp:rsid wsp:val=&quot;008533EE&quot;/&gt;&lt;wsp:rsid wsp:val=&quot;008869F0&quot;/&gt;&lt;wsp:rsid wsp:val=&quot;00891F55&quot;/&gt;&lt;wsp:rsid wsp:val=&quot;008A1A49&quot;/&gt;&lt;wsp:rsid wsp:val=&quot;008C0D75&quot;/&gt;&lt;wsp:rsid wsp:val=&quot;008C0EE6&quot;/&gt;&lt;wsp:rsid wsp:val=&quot;008E2629&quot;/&gt;&lt;wsp:rsid wsp:val=&quot;00901CDF&quot;/&gt;&lt;wsp:rsid wsp:val=&quot;00906E72&quot;/&gt;&lt;wsp:rsid wsp:val=&quot;00936388&quot;/&gt;&lt;wsp:rsid wsp:val=&quot;00950E9A&quot;/&gt;&lt;wsp:rsid wsp:val=&quot;00957A50&quot;/&gt;&lt;wsp:rsid wsp:val=&quot;009611D4&quot;/&gt;&lt;wsp:rsid wsp:val=&quot;00973E08&quot;/&gt;&lt;wsp:rsid wsp:val=&quot;00985B8D&quot;/&gt;&lt;wsp:rsid wsp:val=&quot;009C1638&quot;/&gt;&lt;wsp:rsid wsp:val=&quot;009D077F&quot;/&gt;&lt;wsp:rsid wsp:val=&quot;009E2920&quot;/&gt;&lt;wsp:rsid wsp:val=&quot;009E6654&quot;/&gt;&lt;wsp:rsid wsp:val=&quot;00A026FC&quot;/&gt;&lt;wsp:rsid wsp:val=&quot;00A06D7A&quot;/&gt;&lt;wsp:rsid wsp:val=&quot;00A2375C&quot;/&gt;&lt;wsp:rsid wsp:val=&quot;00A3675F&quot;/&gt;&lt;wsp:rsid wsp:val=&quot;00A45515&quot;/&gt;&lt;wsp:rsid wsp:val=&quot;00A51BE7&quot;/&gt;&lt;wsp:rsid wsp:val=&quot;00A53B14&quot;/&gt;&lt;wsp:rsid wsp:val=&quot;00A62C12&quot;/&gt;&lt;wsp:rsid wsp:val=&quot;00A64A58&quot;/&gt;&lt;wsp:rsid wsp:val=&quot;00A654D8&quot;/&gt;&lt;wsp:rsid wsp:val=&quot;00A81CF7&quot;/&gt;&lt;wsp:rsid wsp:val=&quot;00A861DB&quot;/&gt;&lt;wsp:rsid wsp:val=&quot;00A956D4&quot;/&gt;&lt;wsp:rsid wsp:val=&quot;00AB0E64&quot;/&gt;&lt;wsp:rsid wsp:val=&quot;00AF2326&quot;/&gt;&lt;wsp:rsid wsp:val=&quot;00AF76E0&quot;/&gt;&lt;wsp:rsid wsp:val=&quot;00B03AFB&quot;/&gt;&lt;wsp:rsid wsp:val=&quot;00B136B1&quot;/&gt;&lt;wsp:rsid wsp:val=&quot;00B13FFB&quot;/&gt;&lt;wsp:rsid wsp:val=&quot;00B145CA&quot;/&gt;&lt;wsp:rsid wsp:val=&quot;00B2509D&quot;/&gt;&lt;wsp:rsid wsp:val=&quot;00B254F8&quot;/&gt;&lt;wsp:rsid wsp:val=&quot;00B27C5C&quot;/&gt;&lt;wsp:rsid wsp:val=&quot;00B32B7A&quot;/&gt;&lt;wsp:rsid wsp:val=&quot;00B52532&quot;/&gt;&lt;wsp:rsid wsp:val=&quot;00B87726&quot;/&gt;&lt;wsp:rsid wsp:val=&quot;00B97606&quot;/&gt;&lt;wsp:rsid wsp:val=&quot;00BA0E00&quot;/&gt;&lt;wsp:rsid wsp:val=&quot;00BA132A&quot;/&gt;&lt;wsp:rsid wsp:val=&quot;00BA6E40&quot;/&gt;&lt;wsp:rsid wsp:val=&quot;00BB0471&quot;/&gt;&lt;wsp:rsid wsp:val=&quot;00BB3FA8&quot;/&gt;&lt;wsp:rsid wsp:val=&quot;00BB5876&quot;/&gt;&lt;wsp:rsid wsp:val=&quot;00BD14F8&quot;/&gt;&lt;wsp:rsid wsp:val=&quot;00BD2679&quot;/&gt;&lt;wsp:rsid wsp:val=&quot;00BE57ED&quot;/&gt;&lt;wsp:rsid wsp:val=&quot;00BF2401&quot;/&gt;&lt;wsp:rsid wsp:val=&quot;00C16580&quot;/&gt;&lt;wsp:rsid wsp:val=&quot;00C27D80&quot;/&gt;&lt;wsp:rsid wsp:val=&quot;00C27E4A&quot;/&gt;&lt;wsp:rsid wsp:val=&quot;00C450F5&quot;/&gt;&lt;wsp:rsid wsp:val=&quot;00C45FA5&quot;/&gt;&lt;wsp:rsid wsp:val=&quot;00C57F55&quot;/&gt;&lt;wsp:rsid wsp:val=&quot;00C754BA&quot;/&gt;&lt;wsp:rsid wsp:val=&quot;00C85E61&quot;/&gt;&lt;wsp:rsid wsp:val=&quot;00C913BC&quot;/&gt;&lt;wsp:rsid wsp:val=&quot;00C91FE0&quot;/&gt;&lt;wsp:rsid wsp:val=&quot;00C9460C&quot;/&gt;&lt;wsp:rsid wsp:val=&quot;00CA309D&quot;/&gt;&lt;wsp:rsid wsp:val=&quot;00CA4068&quot;/&gt;&lt;wsp:rsid wsp:val=&quot;00CD101F&quot;/&gt;&lt;wsp:rsid wsp:val=&quot;00D05047&quot;/&gt;&lt;wsp:rsid wsp:val=&quot;00D15BA1&quot;/&gt;&lt;wsp:rsid wsp:val=&quot;00D2499D&quot;/&gt;&lt;wsp:rsid wsp:val=&quot;00D32D3D&quot;/&gt;&lt;wsp:rsid wsp:val=&quot;00D45F84&quot;/&gt;&lt;wsp:rsid wsp:val=&quot;00D4741C&quot;/&gt;&lt;wsp:rsid wsp:val=&quot;00D65285&quot;/&gt;&lt;wsp:rsid wsp:val=&quot;00D7607B&quot;/&gt;&lt;wsp:rsid wsp:val=&quot;00D845EC&quot;/&gt;&lt;wsp:rsid wsp:val=&quot;00D859BB&quot;/&gt;&lt;wsp:rsid wsp:val=&quot;00D938DB&quot;/&gt;&lt;wsp:rsid wsp:val=&quot;00D96B56&quot;/&gt;&lt;wsp:rsid wsp:val=&quot;00DA2BA5&quot;/&gt;&lt;wsp:rsid wsp:val=&quot;00DB3DA8&quot;/&gt;&lt;wsp:rsid wsp:val=&quot;00DD3C31&quot;/&gt;&lt;wsp:rsid wsp:val=&quot;00E04B0F&quot;/&gt;&lt;wsp:rsid wsp:val=&quot;00E0675A&quot;/&gt;&lt;wsp:rsid wsp:val=&quot;00E06A87&quot;/&gt;&lt;wsp:rsid wsp:val=&quot;00E0725A&quot;/&gt;&lt;wsp:rsid wsp:val=&quot;00E13E8F&quot;/&gt;&lt;wsp:rsid wsp:val=&quot;00E14059&quot;/&gt;&lt;wsp:rsid wsp:val=&quot;00E20AF2&quot;/&gt;&lt;wsp:rsid wsp:val=&quot;00E30513&quot;/&gt;&lt;wsp:rsid wsp:val=&quot;00E35ED9&quot;/&gt;&lt;wsp:rsid wsp:val=&quot;00E5393E&quot;/&gt;&lt;wsp:rsid wsp:val=&quot;00E610D3&quot;/&gt;&lt;wsp:rsid wsp:val=&quot;00E617C3&quot;/&gt;&lt;wsp:rsid wsp:val=&quot;00E758F1&quot;/&gt;&lt;wsp:rsid wsp:val=&quot;00E9213D&quot;/&gt;&lt;wsp:rsid wsp:val=&quot;00E947B0&quot;/&gt;&lt;wsp:rsid wsp:val=&quot;00EA1529&quot;/&gt;&lt;wsp:rsid wsp:val=&quot;00EB1051&quot;/&gt;&lt;wsp:rsid wsp:val=&quot;00EB698E&quot;/&gt;&lt;wsp:rsid wsp:val=&quot;00EE3BC1&quot;/&gt;&lt;wsp:rsid wsp:val=&quot;00EF21AD&quot;/&gt;&lt;wsp:rsid wsp:val=&quot;00F02A9F&quot;/&gt;&lt;wsp:rsid wsp:val=&quot;00F07EBF&quot;/&gt;&lt;wsp:rsid wsp:val=&quot;00F45F62&quot;/&gt;&lt;wsp:rsid wsp:val=&quot;00F918C0&quot;/&gt;&lt;wsp:rsid wsp:val=&quot;00F94099&quot;/&gt;&lt;wsp:rsid wsp:val=&quot;00FB5C9E&quot;/&gt;&lt;wsp:rsid wsp:val=&quot;00FB6F3A&quot;/&gt;&lt;wsp:rsid wsp:val=&quot;00FC5717&quot;/&gt;&lt;wsp:rsid wsp:val=&quot;00FD6A91&quot;/&gt;&lt;wsp:rsid wsp:val=&quot;00FE506C&quot;/&gt;&lt;/wsp:rsids&gt;&lt;/w:docPr&gt;&lt;w:body&gt;&lt;wx:sect&gt;&lt;w:p wsp:rsidR=&quot;00000000&quot; wsp:rsidRDefault=&quot;00957A50&quot; wsp:rsidP=&quot;00957A50&quot;&gt;&lt;m:oMathPara&gt;&lt;m:oMath&gt;&lt;m:r&gt;&lt;w:rPr&gt;&lt;w:rFonts w:ascii=&quot;Cambria Math&quot; w:h-ansi=&quot;Cambria Math&quot; w:cs=&quot;Times New Roman&quot;/&gt;&lt;wx:font wx:val=&quot;Cambria Math&quot;/&gt;&lt;w:i/&gt;&lt;w:sz w:val=&quot;28&quot;/&gt;&lt;w:sz-cs w:val=&quot;28&quot;/&gt;&lt;w:shd w:val=&quot;clear&quot; w:color=&quot;auto&quot; w:fill=&quot;FFFFFF&quot;/&gt;&lt;w:lang w:val=&quot;EN-US&quot;/&gt;&lt;/w:rPr&gt;&lt;m:t&gt;d&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42" o:title="" chromakey="white"/>
          </v:shape>
        </w:pict>
      </w:r>
      <w:r w:rsidRPr="0049520D">
        <w:rPr>
          <w:rFonts w:ascii="Times New Roman" w:hAnsi="Times New Roman" w:cs="Times New Roman"/>
          <w:sz w:val="28"/>
          <w:szCs w:val="28"/>
          <w:shd w:val="clear" w:color="auto" w:fill="FFFFFF"/>
        </w:rPr>
        <w:instrText xml:space="preserve"> </w:instrText>
      </w:r>
      <w:r w:rsidRPr="0049520D">
        <w:rPr>
          <w:rFonts w:ascii="Times New Roman" w:hAnsi="Times New Roman" w:cs="Times New Roman"/>
          <w:sz w:val="28"/>
          <w:szCs w:val="28"/>
          <w:shd w:val="clear" w:color="auto" w:fill="FFFFFF"/>
        </w:rPr>
        <w:fldChar w:fldCharType="separate"/>
      </w:r>
      <w:r w:rsidRPr="0049520D">
        <w:rPr>
          <w:position w:val="-6"/>
        </w:rPr>
        <w:pict>
          <v:shape id="_x0000_i1088" type="#_x0000_t75" style="width:8.4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stylePaneFormatFilter w:val=&quot;3F01&quot;/&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7967&quot;/&gt;&lt;wsp:rsid wsp:val=&quot;000029D6&quot;/&gt;&lt;wsp:rsid wsp:val=&quot;00002C4D&quot;/&gt;&lt;wsp:rsid wsp:val=&quot;00017571&quot;/&gt;&lt;wsp:rsid wsp:val=&quot;00027105&quot;/&gt;&lt;wsp:rsid wsp:val=&quot;00033732&quot;/&gt;&lt;wsp:rsid wsp:val=&quot;00033F33&quot;/&gt;&lt;wsp:rsid wsp:val=&quot;000474BF&quot;/&gt;&lt;wsp:rsid wsp:val=&quot;00051CF3&quot;/&gt;&lt;wsp:rsid wsp:val=&quot;00060869&quot;/&gt;&lt;wsp:rsid wsp:val=&quot;000625C0&quot;/&gt;&lt;wsp:rsid wsp:val=&quot;00073578&quot;/&gt;&lt;wsp:rsid wsp:val=&quot;0007381A&quot;/&gt;&lt;wsp:rsid wsp:val=&quot;00076D95&quot;/&gt;&lt;wsp:rsid wsp:val=&quot;00080AC8&quot;/&gt;&lt;wsp:rsid wsp:val=&quot;00085754&quot;/&gt;&lt;wsp:rsid wsp:val=&quot;00086DEE&quot;/&gt;&lt;wsp:rsid wsp:val=&quot;00090228&quot;/&gt;&lt;wsp:rsid wsp:val=&quot;00094FC2&quot;/&gt;&lt;wsp:rsid wsp:val=&quot;000A0A94&quot;/&gt;&lt;wsp:rsid wsp:val=&quot;000B1DCA&quot;/&gt;&lt;wsp:rsid wsp:val=&quot;000B69E2&quot;/&gt;&lt;wsp:rsid wsp:val=&quot;000D4124&quot;/&gt;&lt;wsp:rsid wsp:val=&quot;000D6D2E&quot;/&gt;&lt;wsp:rsid wsp:val=&quot;000E0B24&quot;/&gt;&lt;wsp:rsid wsp:val=&quot;000E587C&quot;/&gt;&lt;wsp:rsid wsp:val=&quot;0015407B&quot;/&gt;&lt;wsp:rsid wsp:val=&quot;001556AA&quot;/&gt;&lt;wsp:rsid wsp:val=&quot;00173065&quot;/&gt;&lt;wsp:rsid wsp:val=&quot;00177F55&quot;/&gt;&lt;wsp:rsid wsp:val=&quot;00181CB6&quot;/&gt;&lt;wsp:rsid wsp:val=&quot;00195939&quot;/&gt;&lt;wsp:rsid wsp:val=&quot;001A0271&quot;/&gt;&lt;wsp:rsid wsp:val=&quot;001A3F32&quot;/&gt;&lt;wsp:rsid wsp:val=&quot;001A4AE0&quot;/&gt;&lt;wsp:rsid wsp:val=&quot;001B3810&quot;/&gt;&lt;wsp:rsid wsp:val=&quot;001B5BDD&quot;/&gt;&lt;wsp:rsid wsp:val=&quot;001C7C77&quot;/&gt;&lt;wsp:rsid wsp:val=&quot;001D6FF2&quot;/&gt;&lt;wsp:rsid wsp:val=&quot;001E08B2&quot;/&gt;&lt;wsp:rsid wsp:val=&quot;001E0A17&quot;/&gt;&lt;wsp:rsid wsp:val=&quot;002040FD&quot;/&gt;&lt;wsp:rsid wsp:val=&quot;00205FE0&quot;/&gt;&lt;wsp:rsid wsp:val=&quot;00206D1B&quot;/&gt;&lt;wsp:rsid wsp:val=&quot;0021372E&quot;/&gt;&lt;wsp:rsid wsp:val=&quot;002155CA&quot;/&gt;&lt;wsp:rsid wsp:val=&quot;00230FA3&quot;/&gt;&lt;wsp:rsid wsp:val=&quot;00242A24&quot;/&gt;&lt;wsp:rsid wsp:val=&quot;00246F22&quot;/&gt;&lt;wsp:rsid wsp:val=&quot;00251DB5&quot;/&gt;&lt;wsp:rsid wsp:val=&quot;00255836&quot;/&gt;&lt;wsp:rsid wsp:val=&quot;00273425&quot;/&gt;&lt;wsp:rsid wsp:val=&quot;00280B08&quot;/&gt;&lt;wsp:rsid wsp:val=&quot;00283806&quot;/&gt;&lt;wsp:rsid wsp:val=&quot;00287A81&quot;/&gt;&lt;wsp:rsid wsp:val=&quot;00293113&quot;/&gt;&lt;wsp:rsid wsp:val=&quot;002A2466&quot;/&gt;&lt;wsp:rsid wsp:val=&quot;002A5C24&quot;/&gt;&lt;wsp:rsid wsp:val=&quot;002B46DF&quot;/&gt;&lt;wsp:rsid wsp:val=&quot;002B5456&quot;/&gt;&lt;wsp:rsid wsp:val=&quot;002E407E&quot;/&gt;&lt;wsp:rsid wsp:val=&quot;00306714&quot;/&gt;&lt;wsp:rsid wsp:val=&quot;0036029F&quot;/&gt;&lt;wsp:rsid wsp:val=&quot;00363F07&quot;/&gt;&lt;wsp:rsid wsp:val=&quot;003644EE&quot;/&gt;&lt;wsp:rsid wsp:val=&quot;00372256&quot;/&gt;&lt;wsp:rsid wsp:val=&quot;00373D04&quot;/&gt;&lt;wsp:rsid wsp:val=&quot;00381C9D&quot;/&gt;&lt;wsp:rsid wsp:val=&quot;00381D49&quot;/&gt;&lt;wsp:rsid wsp:val=&quot;003874E0&quot;/&gt;&lt;wsp:rsid wsp:val=&quot;003963DE&quot;/&gt;&lt;wsp:rsid wsp:val=&quot;003B41A7&quot;/&gt;&lt;wsp:rsid wsp:val=&quot;003C472E&quot;/&gt;&lt;wsp:rsid wsp:val=&quot;003D0D3C&quot;/&gt;&lt;wsp:rsid wsp:val=&quot;003D1F8C&quot;/&gt;&lt;wsp:rsid wsp:val=&quot;00405D96&quot;/&gt;&lt;wsp:rsid wsp:val=&quot;00406458&quot;/&gt;&lt;wsp:rsid wsp:val=&quot;00411DF4&quot;/&gt;&lt;wsp:rsid wsp:val=&quot;00414304&quot;/&gt;&lt;wsp:rsid wsp:val=&quot;00420762&quot;/&gt;&lt;wsp:rsid wsp:val=&quot;00451827&quot;/&gt;&lt;wsp:rsid wsp:val=&quot;00467F24&quot;/&gt;&lt;wsp:rsid wsp:val=&quot;00475886&quot;/&gt;&lt;wsp:rsid wsp:val=&quot;0048362D&quot;/&gt;&lt;wsp:rsid wsp:val=&quot;0049520D&quot;/&gt;&lt;wsp:rsid wsp:val=&quot;004A21E0&quot;/&gt;&lt;wsp:rsid wsp:val=&quot;004A722A&quot;/&gt;&lt;wsp:rsid wsp:val=&quot;004D4ACD&quot;/&gt;&lt;wsp:rsid wsp:val=&quot;00510687&quot;/&gt;&lt;wsp:rsid wsp:val=&quot;00537744&quot;/&gt;&lt;wsp:rsid wsp:val=&quot;005402BE&quot;/&gt;&lt;wsp:rsid wsp:val=&quot;0057003C&quot;/&gt;&lt;wsp:rsid wsp:val=&quot;00577FF7&quot;/&gt;&lt;wsp:rsid wsp:val=&quot;00592609&quot;/&gt;&lt;wsp:rsid wsp:val=&quot;005B0060&quot;/&gt;&lt;wsp:rsid wsp:val=&quot;005D634F&quot;/&gt;&lt;wsp:rsid wsp:val=&quot;005E0BB9&quot;/&gt;&lt;wsp:rsid wsp:val=&quot;005E7967&quot;/&gt;&lt;wsp:rsid wsp:val=&quot;006003FA&quot;/&gt;&lt;wsp:rsid wsp:val=&quot;00613EE0&quot;/&gt;&lt;wsp:rsid wsp:val=&quot;0061571C&quot;/&gt;&lt;wsp:rsid wsp:val=&quot;006230FC&quot;/&gt;&lt;wsp:rsid wsp:val=&quot;0063638F&quot;/&gt;&lt;wsp:rsid wsp:val=&quot;00640E53&quot;/&gt;&lt;wsp:rsid wsp:val=&quot;006678CB&quot;/&gt;&lt;wsp:rsid wsp:val=&quot;006928ED&quot;/&gt;&lt;wsp:rsid wsp:val=&quot;006A3994&quot;/&gt;&lt;wsp:rsid wsp:val=&quot;006B2D90&quot;/&gt;&lt;wsp:rsid wsp:val=&quot;006B345C&quot;/&gt;&lt;wsp:rsid wsp:val=&quot;006B6E40&quot;/&gt;&lt;wsp:rsid wsp:val=&quot;006C626F&quot;/&gt;&lt;wsp:rsid wsp:val=&quot;006E19E2&quot;/&gt;&lt;wsp:rsid wsp:val=&quot;00705012&quot;/&gt;&lt;wsp:rsid wsp:val=&quot;00715F3C&quot;/&gt;&lt;wsp:rsid wsp:val=&quot;00724CB8&quot;/&gt;&lt;wsp:rsid wsp:val=&quot;007335C2&quot;/&gt;&lt;wsp:rsid wsp:val=&quot;00734329&quot;/&gt;&lt;wsp:rsid wsp:val=&quot;007620A1&quot;/&gt;&lt;wsp:rsid wsp:val=&quot;00772C38&quot;/&gt;&lt;wsp:rsid wsp:val=&quot;007947FA&quot;/&gt;&lt;wsp:rsid wsp:val=&quot;007C72DD&quot;/&gt;&lt;wsp:rsid wsp:val=&quot;007E7304&quot;/&gt;&lt;wsp:rsid wsp:val=&quot;008038BC&quot;/&gt;&lt;wsp:rsid wsp:val=&quot;0081351E&quot;/&gt;&lt;wsp:rsid wsp:val=&quot;00842133&quot;/&gt;&lt;wsp:rsid wsp:val=&quot;00853250&quot;/&gt;&lt;wsp:rsid wsp:val=&quot;008533EE&quot;/&gt;&lt;wsp:rsid wsp:val=&quot;008869F0&quot;/&gt;&lt;wsp:rsid wsp:val=&quot;00891F55&quot;/&gt;&lt;wsp:rsid wsp:val=&quot;008A1A49&quot;/&gt;&lt;wsp:rsid wsp:val=&quot;008C0D75&quot;/&gt;&lt;wsp:rsid wsp:val=&quot;008C0EE6&quot;/&gt;&lt;wsp:rsid wsp:val=&quot;008E2629&quot;/&gt;&lt;wsp:rsid wsp:val=&quot;00901CDF&quot;/&gt;&lt;wsp:rsid wsp:val=&quot;00906E72&quot;/&gt;&lt;wsp:rsid wsp:val=&quot;00936388&quot;/&gt;&lt;wsp:rsid wsp:val=&quot;00950E9A&quot;/&gt;&lt;wsp:rsid wsp:val=&quot;00957A50&quot;/&gt;&lt;wsp:rsid wsp:val=&quot;009611D4&quot;/&gt;&lt;wsp:rsid wsp:val=&quot;00973E08&quot;/&gt;&lt;wsp:rsid wsp:val=&quot;00985B8D&quot;/&gt;&lt;wsp:rsid wsp:val=&quot;009C1638&quot;/&gt;&lt;wsp:rsid wsp:val=&quot;009D077F&quot;/&gt;&lt;wsp:rsid wsp:val=&quot;009E2920&quot;/&gt;&lt;wsp:rsid wsp:val=&quot;009E6654&quot;/&gt;&lt;wsp:rsid wsp:val=&quot;00A026FC&quot;/&gt;&lt;wsp:rsid wsp:val=&quot;00A06D7A&quot;/&gt;&lt;wsp:rsid wsp:val=&quot;00A2375C&quot;/&gt;&lt;wsp:rsid wsp:val=&quot;00A3675F&quot;/&gt;&lt;wsp:rsid wsp:val=&quot;00A45515&quot;/&gt;&lt;wsp:rsid wsp:val=&quot;00A51BE7&quot;/&gt;&lt;wsp:rsid wsp:val=&quot;00A53B14&quot;/&gt;&lt;wsp:rsid wsp:val=&quot;00A62C12&quot;/&gt;&lt;wsp:rsid wsp:val=&quot;00A64A58&quot;/&gt;&lt;wsp:rsid wsp:val=&quot;00A654D8&quot;/&gt;&lt;wsp:rsid wsp:val=&quot;00A81CF7&quot;/&gt;&lt;wsp:rsid wsp:val=&quot;00A861DB&quot;/&gt;&lt;wsp:rsid wsp:val=&quot;00A956D4&quot;/&gt;&lt;wsp:rsid wsp:val=&quot;00AB0E64&quot;/&gt;&lt;wsp:rsid wsp:val=&quot;00AF2326&quot;/&gt;&lt;wsp:rsid wsp:val=&quot;00AF76E0&quot;/&gt;&lt;wsp:rsid wsp:val=&quot;00B03AFB&quot;/&gt;&lt;wsp:rsid wsp:val=&quot;00B136B1&quot;/&gt;&lt;wsp:rsid wsp:val=&quot;00B13FFB&quot;/&gt;&lt;wsp:rsid wsp:val=&quot;00B145CA&quot;/&gt;&lt;wsp:rsid wsp:val=&quot;00B2509D&quot;/&gt;&lt;wsp:rsid wsp:val=&quot;00B254F8&quot;/&gt;&lt;wsp:rsid wsp:val=&quot;00B27C5C&quot;/&gt;&lt;wsp:rsid wsp:val=&quot;00B32B7A&quot;/&gt;&lt;wsp:rsid wsp:val=&quot;00B52532&quot;/&gt;&lt;wsp:rsid wsp:val=&quot;00B87726&quot;/&gt;&lt;wsp:rsid wsp:val=&quot;00B97606&quot;/&gt;&lt;wsp:rsid wsp:val=&quot;00BA0E00&quot;/&gt;&lt;wsp:rsid wsp:val=&quot;00BA132A&quot;/&gt;&lt;wsp:rsid wsp:val=&quot;00BA6E40&quot;/&gt;&lt;wsp:rsid wsp:val=&quot;00BB0471&quot;/&gt;&lt;wsp:rsid wsp:val=&quot;00BB3FA8&quot;/&gt;&lt;wsp:rsid wsp:val=&quot;00BB5876&quot;/&gt;&lt;wsp:rsid wsp:val=&quot;00BD14F8&quot;/&gt;&lt;wsp:rsid wsp:val=&quot;00BD2679&quot;/&gt;&lt;wsp:rsid wsp:val=&quot;00BE57ED&quot;/&gt;&lt;wsp:rsid wsp:val=&quot;00BF2401&quot;/&gt;&lt;wsp:rsid wsp:val=&quot;00C16580&quot;/&gt;&lt;wsp:rsid wsp:val=&quot;00C27D80&quot;/&gt;&lt;wsp:rsid wsp:val=&quot;00C27E4A&quot;/&gt;&lt;wsp:rsid wsp:val=&quot;00C450F5&quot;/&gt;&lt;wsp:rsid wsp:val=&quot;00C45FA5&quot;/&gt;&lt;wsp:rsid wsp:val=&quot;00C57F55&quot;/&gt;&lt;wsp:rsid wsp:val=&quot;00C754BA&quot;/&gt;&lt;wsp:rsid wsp:val=&quot;00C85E61&quot;/&gt;&lt;wsp:rsid wsp:val=&quot;00C913BC&quot;/&gt;&lt;wsp:rsid wsp:val=&quot;00C91FE0&quot;/&gt;&lt;wsp:rsid wsp:val=&quot;00C9460C&quot;/&gt;&lt;wsp:rsid wsp:val=&quot;00CA309D&quot;/&gt;&lt;wsp:rsid wsp:val=&quot;00CA4068&quot;/&gt;&lt;wsp:rsid wsp:val=&quot;00CD101F&quot;/&gt;&lt;wsp:rsid wsp:val=&quot;00D05047&quot;/&gt;&lt;wsp:rsid wsp:val=&quot;00D15BA1&quot;/&gt;&lt;wsp:rsid wsp:val=&quot;00D2499D&quot;/&gt;&lt;wsp:rsid wsp:val=&quot;00D32D3D&quot;/&gt;&lt;wsp:rsid wsp:val=&quot;00D45F84&quot;/&gt;&lt;wsp:rsid wsp:val=&quot;00D4741C&quot;/&gt;&lt;wsp:rsid wsp:val=&quot;00D65285&quot;/&gt;&lt;wsp:rsid wsp:val=&quot;00D7607B&quot;/&gt;&lt;wsp:rsid wsp:val=&quot;00D845EC&quot;/&gt;&lt;wsp:rsid wsp:val=&quot;00D859BB&quot;/&gt;&lt;wsp:rsid wsp:val=&quot;00D938DB&quot;/&gt;&lt;wsp:rsid wsp:val=&quot;00D96B56&quot;/&gt;&lt;wsp:rsid wsp:val=&quot;00DA2BA5&quot;/&gt;&lt;wsp:rsid wsp:val=&quot;00DB3DA8&quot;/&gt;&lt;wsp:rsid wsp:val=&quot;00DD3C31&quot;/&gt;&lt;wsp:rsid wsp:val=&quot;00E04B0F&quot;/&gt;&lt;wsp:rsid wsp:val=&quot;00E0675A&quot;/&gt;&lt;wsp:rsid wsp:val=&quot;00E06A87&quot;/&gt;&lt;wsp:rsid wsp:val=&quot;00E0725A&quot;/&gt;&lt;wsp:rsid wsp:val=&quot;00E13E8F&quot;/&gt;&lt;wsp:rsid wsp:val=&quot;00E14059&quot;/&gt;&lt;wsp:rsid wsp:val=&quot;00E20AF2&quot;/&gt;&lt;wsp:rsid wsp:val=&quot;00E30513&quot;/&gt;&lt;wsp:rsid wsp:val=&quot;00E35ED9&quot;/&gt;&lt;wsp:rsid wsp:val=&quot;00E5393E&quot;/&gt;&lt;wsp:rsid wsp:val=&quot;00E610D3&quot;/&gt;&lt;wsp:rsid wsp:val=&quot;00E617C3&quot;/&gt;&lt;wsp:rsid wsp:val=&quot;00E758F1&quot;/&gt;&lt;wsp:rsid wsp:val=&quot;00E9213D&quot;/&gt;&lt;wsp:rsid wsp:val=&quot;00E947B0&quot;/&gt;&lt;wsp:rsid wsp:val=&quot;00EA1529&quot;/&gt;&lt;wsp:rsid wsp:val=&quot;00EB1051&quot;/&gt;&lt;wsp:rsid wsp:val=&quot;00EB698E&quot;/&gt;&lt;wsp:rsid wsp:val=&quot;00EE3BC1&quot;/&gt;&lt;wsp:rsid wsp:val=&quot;00EF21AD&quot;/&gt;&lt;wsp:rsid wsp:val=&quot;00F02A9F&quot;/&gt;&lt;wsp:rsid wsp:val=&quot;00F07EBF&quot;/&gt;&lt;wsp:rsid wsp:val=&quot;00F45F62&quot;/&gt;&lt;wsp:rsid wsp:val=&quot;00F918C0&quot;/&gt;&lt;wsp:rsid wsp:val=&quot;00F94099&quot;/&gt;&lt;wsp:rsid wsp:val=&quot;00FB5C9E&quot;/&gt;&lt;wsp:rsid wsp:val=&quot;00FB6F3A&quot;/&gt;&lt;wsp:rsid wsp:val=&quot;00FC5717&quot;/&gt;&lt;wsp:rsid wsp:val=&quot;00FD6A91&quot;/&gt;&lt;wsp:rsid wsp:val=&quot;00FE506C&quot;/&gt;&lt;/wsp:rsids&gt;&lt;/w:docPr&gt;&lt;w:body&gt;&lt;wx:sect&gt;&lt;w:p wsp:rsidR=&quot;00000000&quot; wsp:rsidRDefault=&quot;00957A50&quot; wsp:rsidP=&quot;00957A50&quot;&gt;&lt;m:oMathPara&gt;&lt;m:oMath&gt;&lt;m:r&gt;&lt;w:rPr&gt;&lt;w:rFonts w:ascii=&quot;Cambria Math&quot; w:h-ansi=&quot;Cambria Math&quot; w:cs=&quot;Times New Roman&quot;/&gt;&lt;wx:font wx:val=&quot;Cambria Math&quot;/&gt;&lt;w:i/&gt;&lt;w:sz w:val=&quot;28&quot;/&gt;&lt;w:sz-cs w:val=&quot;28&quot;/&gt;&lt;w:shd w:val=&quot;clear&quot; w:color=&quot;auto&quot; w:fill=&quot;FFFFFF&quot;/&gt;&lt;w:lang w:val=&quot;EN-US&quot;/&gt;&lt;/w:rPr&gt;&lt;m:t&gt;d&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42" o:title="" chromakey="white"/>
          </v:shape>
        </w:pict>
      </w:r>
      <w:r w:rsidRPr="0049520D">
        <w:rPr>
          <w:rFonts w:ascii="Times New Roman" w:hAnsi="Times New Roman" w:cs="Times New Roman"/>
          <w:sz w:val="28"/>
          <w:szCs w:val="28"/>
          <w:shd w:val="clear" w:color="auto" w:fill="FFFFFF"/>
        </w:rPr>
        <w:fldChar w:fldCharType="end"/>
      </w:r>
      <w:r w:rsidRPr="004D2BB9">
        <w:rPr>
          <w:rFonts w:ascii="Times New Roman" w:hAnsi="Times New Roman" w:cs="Times New Roman"/>
          <w:sz w:val="28"/>
          <w:szCs w:val="28"/>
          <w:shd w:val="clear" w:color="auto" w:fill="FFFFFF"/>
        </w:rPr>
        <w:t xml:space="preserve"> </w:t>
      </w:r>
      <w:r>
        <w:rPr>
          <w:rFonts w:ascii="Times New Roman" w:hAnsi="Times New Roman" w:cs="Times New Roman"/>
          <w:sz w:val="28"/>
          <w:szCs w:val="28"/>
          <w:shd w:val="clear" w:color="auto" w:fill="FFFFFF"/>
        </w:rPr>
        <w:t>–</w:t>
      </w:r>
      <w:r w:rsidRPr="004D2BB9">
        <w:rPr>
          <w:rFonts w:ascii="Times New Roman" w:hAnsi="Times New Roman" w:cs="Times New Roman"/>
          <w:sz w:val="28"/>
          <w:szCs w:val="28"/>
          <w:shd w:val="clear" w:color="auto" w:fill="FFFFFF"/>
        </w:rPr>
        <w:t xml:space="preserve">  диаметр помётопровода, м</w:t>
      </w:r>
      <w:r>
        <w:rPr>
          <w:rFonts w:ascii="Times New Roman" w:hAnsi="Times New Roman" w:cs="Times New Roman"/>
          <w:sz w:val="28"/>
          <w:szCs w:val="28"/>
          <w:shd w:val="clear" w:color="auto" w:fill="FFFFFF"/>
        </w:rPr>
        <w:t>.</w:t>
      </w:r>
    </w:p>
    <w:p w:rsidR="00DF6FF5" w:rsidRDefault="00DF6FF5" w:rsidP="00B4580C">
      <w:pPr>
        <w:spacing w:line="360" w:lineRule="auto"/>
        <w:ind w:firstLine="709"/>
        <w:jc w:val="both"/>
        <w:rPr>
          <w:rFonts w:ascii="Times New Roman" w:hAnsi="Times New Roman" w:cs="Times New Roman"/>
          <w:sz w:val="28"/>
          <w:szCs w:val="28"/>
          <w:shd w:val="clear" w:color="auto" w:fill="FFFFFF"/>
        </w:rPr>
      </w:pPr>
      <w:r w:rsidRPr="009804F2">
        <w:rPr>
          <w:rFonts w:ascii="Times New Roman" w:hAnsi="Times New Roman" w:cs="Times New Roman"/>
          <w:sz w:val="28"/>
          <w:szCs w:val="28"/>
          <w:shd w:val="clear" w:color="auto" w:fill="FFFFFF"/>
        </w:rPr>
        <w:t>Давление, которое должна развивать компрессорная станция</w:t>
      </w:r>
      <w:r>
        <w:rPr>
          <w:rFonts w:ascii="Times New Roman" w:hAnsi="Times New Roman" w:cs="Times New Roman"/>
          <w:sz w:val="28"/>
          <w:szCs w:val="28"/>
          <w:shd w:val="clear" w:color="auto" w:fill="FFFFFF"/>
        </w:rPr>
        <w:t xml:space="preserve"> Р, Па</w:t>
      </w:r>
      <w:r w:rsidRPr="009804F2">
        <w:rPr>
          <w:rFonts w:ascii="Times New Roman" w:hAnsi="Times New Roman" w:cs="Times New Roman"/>
          <w:sz w:val="28"/>
          <w:szCs w:val="28"/>
          <w:shd w:val="clear" w:color="auto" w:fill="FFFFFF"/>
        </w:rPr>
        <w:t>, чтобы пода</w:t>
      </w:r>
      <w:r>
        <w:rPr>
          <w:rFonts w:ascii="Times New Roman" w:hAnsi="Times New Roman" w:cs="Times New Roman"/>
          <w:sz w:val="28"/>
          <w:szCs w:val="28"/>
          <w:shd w:val="clear" w:color="auto" w:fill="FFFFFF"/>
        </w:rPr>
        <w:t>ть из продувочного котла помёт с</w:t>
      </w:r>
      <w:r w:rsidRPr="009804F2">
        <w:rPr>
          <w:rFonts w:ascii="Times New Roman" w:hAnsi="Times New Roman" w:cs="Times New Roman"/>
          <w:sz w:val="28"/>
          <w:szCs w:val="28"/>
          <w:shd w:val="clear" w:color="auto" w:fill="FFFFFF"/>
        </w:rPr>
        <w:t xml:space="preserve"> нужной скоростью на опр</w:t>
      </w:r>
      <w:r w:rsidRPr="009804F2">
        <w:rPr>
          <w:rFonts w:ascii="Times New Roman" w:hAnsi="Times New Roman" w:cs="Times New Roman"/>
          <w:sz w:val="28"/>
          <w:szCs w:val="28"/>
          <w:shd w:val="clear" w:color="auto" w:fill="FFFFFF"/>
        </w:rPr>
        <w:t>е</w:t>
      </w:r>
      <w:r w:rsidRPr="009804F2">
        <w:rPr>
          <w:rFonts w:ascii="Times New Roman" w:hAnsi="Times New Roman" w:cs="Times New Roman"/>
          <w:sz w:val="28"/>
          <w:szCs w:val="28"/>
          <w:shd w:val="clear" w:color="auto" w:fill="FFFFFF"/>
        </w:rPr>
        <w:t>деленное</w:t>
      </w:r>
      <w:r>
        <w:rPr>
          <w:rFonts w:ascii="Times New Roman" w:hAnsi="Times New Roman" w:cs="Times New Roman"/>
          <w:sz w:val="28"/>
          <w:szCs w:val="28"/>
          <w:shd w:val="clear" w:color="auto" w:fill="FFFFFF"/>
        </w:rPr>
        <w:t xml:space="preserve"> расстояние может быть определе</w:t>
      </w:r>
      <w:r w:rsidRPr="009804F2">
        <w:rPr>
          <w:rFonts w:ascii="Times New Roman" w:hAnsi="Times New Roman" w:cs="Times New Roman"/>
          <w:sz w:val="28"/>
          <w:szCs w:val="28"/>
          <w:shd w:val="clear" w:color="auto" w:fill="FFFFFF"/>
        </w:rPr>
        <w:t>но так:</w:t>
      </w:r>
    </w:p>
    <w:tbl>
      <w:tblPr>
        <w:tblW w:w="9464" w:type="dxa"/>
        <w:tblLook w:val="00A0"/>
      </w:tblPr>
      <w:tblGrid>
        <w:gridCol w:w="8647"/>
        <w:gridCol w:w="817"/>
      </w:tblGrid>
      <w:tr w:rsidR="00DF6FF5" w:rsidRPr="009804F2" w:rsidTr="00B4580C">
        <w:tc>
          <w:tcPr>
            <w:tcW w:w="8647" w:type="dxa"/>
          </w:tcPr>
          <w:p w:rsidR="00DF6FF5" w:rsidRPr="0049520D" w:rsidRDefault="00DF6FF5" w:rsidP="00B4580C">
            <w:pPr>
              <w:spacing w:line="360" w:lineRule="auto"/>
              <w:ind w:firstLine="709"/>
              <w:jc w:val="center"/>
              <w:rPr>
                <w:rFonts w:ascii="Times New Roman" w:hAnsi="Times New Roman"/>
                <w:sz w:val="28"/>
                <w:szCs w:val="28"/>
                <w:shd w:val="clear" w:color="auto" w:fill="FFFFFF"/>
              </w:rPr>
            </w:pPr>
            <w:r w:rsidRPr="0049520D">
              <w:rPr>
                <w:rFonts w:ascii="Times New Roman" w:hAnsi="Times New Roman"/>
                <w:sz w:val="28"/>
                <w:szCs w:val="28"/>
                <w:shd w:val="clear" w:color="auto" w:fill="FFFFFF"/>
              </w:rPr>
              <w:fldChar w:fldCharType="begin"/>
            </w:r>
            <w:r w:rsidRPr="0049520D">
              <w:rPr>
                <w:rFonts w:ascii="Times New Roman" w:hAnsi="Times New Roman"/>
                <w:sz w:val="28"/>
                <w:szCs w:val="28"/>
                <w:shd w:val="clear" w:color="auto" w:fill="FFFFFF"/>
              </w:rPr>
              <w:instrText xml:space="preserve"> QUOTE </w:instrText>
            </w:r>
            <w:r w:rsidRPr="0049520D">
              <w:rPr>
                <w:position w:val="-11"/>
              </w:rPr>
              <w:pict>
                <v:shape id="_x0000_i1089" type="#_x0000_t75" style="width:3in;height: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stylePaneFormatFilter w:val=&quot;3F01&quot;/&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7967&quot;/&gt;&lt;wsp:rsid wsp:val=&quot;000029D6&quot;/&gt;&lt;wsp:rsid wsp:val=&quot;00002C4D&quot;/&gt;&lt;wsp:rsid wsp:val=&quot;00017571&quot;/&gt;&lt;wsp:rsid wsp:val=&quot;00027105&quot;/&gt;&lt;wsp:rsid wsp:val=&quot;00033732&quot;/&gt;&lt;wsp:rsid wsp:val=&quot;00033F33&quot;/&gt;&lt;wsp:rsid wsp:val=&quot;000474BF&quot;/&gt;&lt;wsp:rsid wsp:val=&quot;00051CF3&quot;/&gt;&lt;wsp:rsid wsp:val=&quot;00060869&quot;/&gt;&lt;wsp:rsid wsp:val=&quot;000625C0&quot;/&gt;&lt;wsp:rsid wsp:val=&quot;00073578&quot;/&gt;&lt;wsp:rsid wsp:val=&quot;0007381A&quot;/&gt;&lt;wsp:rsid wsp:val=&quot;00076D95&quot;/&gt;&lt;wsp:rsid wsp:val=&quot;00080AC8&quot;/&gt;&lt;wsp:rsid wsp:val=&quot;00085754&quot;/&gt;&lt;wsp:rsid wsp:val=&quot;00086DEE&quot;/&gt;&lt;wsp:rsid wsp:val=&quot;00090228&quot;/&gt;&lt;wsp:rsid wsp:val=&quot;00094FC2&quot;/&gt;&lt;wsp:rsid wsp:val=&quot;000A0A94&quot;/&gt;&lt;wsp:rsid wsp:val=&quot;000B1DCA&quot;/&gt;&lt;wsp:rsid wsp:val=&quot;000B69E2&quot;/&gt;&lt;wsp:rsid wsp:val=&quot;000D4124&quot;/&gt;&lt;wsp:rsid wsp:val=&quot;000D6D2E&quot;/&gt;&lt;wsp:rsid wsp:val=&quot;000E0B24&quot;/&gt;&lt;wsp:rsid wsp:val=&quot;000E587C&quot;/&gt;&lt;wsp:rsid wsp:val=&quot;0015407B&quot;/&gt;&lt;wsp:rsid wsp:val=&quot;001556AA&quot;/&gt;&lt;wsp:rsid wsp:val=&quot;00173065&quot;/&gt;&lt;wsp:rsid wsp:val=&quot;00177F55&quot;/&gt;&lt;wsp:rsid wsp:val=&quot;00181CB6&quot;/&gt;&lt;wsp:rsid wsp:val=&quot;00195939&quot;/&gt;&lt;wsp:rsid wsp:val=&quot;001A0271&quot;/&gt;&lt;wsp:rsid wsp:val=&quot;001A3F32&quot;/&gt;&lt;wsp:rsid wsp:val=&quot;001A4AE0&quot;/&gt;&lt;wsp:rsid wsp:val=&quot;001B3810&quot;/&gt;&lt;wsp:rsid wsp:val=&quot;001B5BDD&quot;/&gt;&lt;wsp:rsid wsp:val=&quot;001C7C77&quot;/&gt;&lt;wsp:rsid wsp:val=&quot;001D6FF2&quot;/&gt;&lt;wsp:rsid wsp:val=&quot;001E08B2&quot;/&gt;&lt;wsp:rsid wsp:val=&quot;001E0A17&quot;/&gt;&lt;wsp:rsid wsp:val=&quot;002040FD&quot;/&gt;&lt;wsp:rsid wsp:val=&quot;00205FE0&quot;/&gt;&lt;wsp:rsid wsp:val=&quot;00206D1B&quot;/&gt;&lt;wsp:rsid wsp:val=&quot;0021372E&quot;/&gt;&lt;wsp:rsid wsp:val=&quot;002155CA&quot;/&gt;&lt;wsp:rsid wsp:val=&quot;00230FA3&quot;/&gt;&lt;wsp:rsid wsp:val=&quot;00242A24&quot;/&gt;&lt;wsp:rsid wsp:val=&quot;00246F22&quot;/&gt;&lt;wsp:rsid wsp:val=&quot;00251DB5&quot;/&gt;&lt;wsp:rsid wsp:val=&quot;00255836&quot;/&gt;&lt;wsp:rsid wsp:val=&quot;00273425&quot;/&gt;&lt;wsp:rsid wsp:val=&quot;00280B08&quot;/&gt;&lt;wsp:rsid wsp:val=&quot;00283806&quot;/&gt;&lt;wsp:rsid wsp:val=&quot;00287A81&quot;/&gt;&lt;wsp:rsid wsp:val=&quot;00293113&quot;/&gt;&lt;wsp:rsid wsp:val=&quot;002A2466&quot;/&gt;&lt;wsp:rsid wsp:val=&quot;002A5C24&quot;/&gt;&lt;wsp:rsid wsp:val=&quot;002B46DF&quot;/&gt;&lt;wsp:rsid wsp:val=&quot;002B5456&quot;/&gt;&lt;wsp:rsid wsp:val=&quot;002E407E&quot;/&gt;&lt;wsp:rsid wsp:val=&quot;00306714&quot;/&gt;&lt;wsp:rsid wsp:val=&quot;0036029F&quot;/&gt;&lt;wsp:rsid wsp:val=&quot;00363F07&quot;/&gt;&lt;wsp:rsid wsp:val=&quot;003644EE&quot;/&gt;&lt;wsp:rsid wsp:val=&quot;00372256&quot;/&gt;&lt;wsp:rsid wsp:val=&quot;00373D04&quot;/&gt;&lt;wsp:rsid wsp:val=&quot;00381C9D&quot;/&gt;&lt;wsp:rsid wsp:val=&quot;00381D49&quot;/&gt;&lt;wsp:rsid wsp:val=&quot;003874E0&quot;/&gt;&lt;wsp:rsid wsp:val=&quot;003963DE&quot;/&gt;&lt;wsp:rsid wsp:val=&quot;003B41A7&quot;/&gt;&lt;wsp:rsid wsp:val=&quot;003C472E&quot;/&gt;&lt;wsp:rsid wsp:val=&quot;003D0D3C&quot;/&gt;&lt;wsp:rsid wsp:val=&quot;003D1F8C&quot;/&gt;&lt;wsp:rsid wsp:val=&quot;00405D96&quot;/&gt;&lt;wsp:rsid wsp:val=&quot;00406458&quot;/&gt;&lt;wsp:rsid wsp:val=&quot;00411DF4&quot;/&gt;&lt;wsp:rsid wsp:val=&quot;00414304&quot;/&gt;&lt;wsp:rsid wsp:val=&quot;00420762&quot;/&gt;&lt;wsp:rsid wsp:val=&quot;00451827&quot;/&gt;&lt;wsp:rsid wsp:val=&quot;00467F24&quot;/&gt;&lt;wsp:rsid wsp:val=&quot;00475886&quot;/&gt;&lt;wsp:rsid wsp:val=&quot;0048362D&quot;/&gt;&lt;wsp:rsid wsp:val=&quot;0049520D&quot;/&gt;&lt;wsp:rsid wsp:val=&quot;004A21E0&quot;/&gt;&lt;wsp:rsid wsp:val=&quot;004A722A&quot;/&gt;&lt;wsp:rsid wsp:val=&quot;004D4ACD&quot;/&gt;&lt;wsp:rsid wsp:val=&quot;00510687&quot;/&gt;&lt;wsp:rsid wsp:val=&quot;00537744&quot;/&gt;&lt;wsp:rsid wsp:val=&quot;005402BE&quot;/&gt;&lt;wsp:rsid wsp:val=&quot;0057003C&quot;/&gt;&lt;wsp:rsid wsp:val=&quot;00577FF7&quot;/&gt;&lt;wsp:rsid wsp:val=&quot;00592609&quot;/&gt;&lt;wsp:rsid wsp:val=&quot;005B0060&quot;/&gt;&lt;wsp:rsid wsp:val=&quot;005D634F&quot;/&gt;&lt;wsp:rsid wsp:val=&quot;005E0BB9&quot;/&gt;&lt;wsp:rsid wsp:val=&quot;005E7967&quot;/&gt;&lt;wsp:rsid wsp:val=&quot;006003FA&quot;/&gt;&lt;wsp:rsid wsp:val=&quot;00613EE0&quot;/&gt;&lt;wsp:rsid wsp:val=&quot;0061571C&quot;/&gt;&lt;wsp:rsid wsp:val=&quot;006230FC&quot;/&gt;&lt;wsp:rsid wsp:val=&quot;0063638F&quot;/&gt;&lt;wsp:rsid wsp:val=&quot;00640E53&quot;/&gt;&lt;wsp:rsid wsp:val=&quot;006678CB&quot;/&gt;&lt;wsp:rsid wsp:val=&quot;006928ED&quot;/&gt;&lt;wsp:rsid wsp:val=&quot;006A3994&quot;/&gt;&lt;wsp:rsid wsp:val=&quot;006B2D90&quot;/&gt;&lt;wsp:rsid wsp:val=&quot;006B345C&quot;/&gt;&lt;wsp:rsid wsp:val=&quot;006B6E40&quot;/&gt;&lt;wsp:rsid wsp:val=&quot;006C626F&quot;/&gt;&lt;wsp:rsid wsp:val=&quot;006E19E2&quot;/&gt;&lt;wsp:rsid wsp:val=&quot;00705012&quot;/&gt;&lt;wsp:rsid wsp:val=&quot;00715F3C&quot;/&gt;&lt;wsp:rsid wsp:val=&quot;00724CB8&quot;/&gt;&lt;wsp:rsid wsp:val=&quot;007335C2&quot;/&gt;&lt;wsp:rsid wsp:val=&quot;00734329&quot;/&gt;&lt;wsp:rsid wsp:val=&quot;007620A1&quot;/&gt;&lt;wsp:rsid wsp:val=&quot;00772C38&quot;/&gt;&lt;wsp:rsid wsp:val=&quot;007947FA&quot;/&gt;&lt;wsp:rsid wsp:val=&quot;007C72DD&quot;/&gt;&lt;wsp:rsid wsp:val=&quot;007E7304&quot;/&gt;&lt;wsp:rsid wsp:val=&quot;008038BC&quot;/&gt;&lt;wsp:rsid wsp:val=&quot;0081351E&quot;/&gt;&lt;wsp:rsid wsp:val=&quot;00842133&quot;/&gt;&lt;wsp:rsid wsp:val=&quot;00853250&quot;/&gt;&lt;wsp:rsid wsp:val=&quot;008533EE&quot;/&gt;&lt;wsp:rsid wsp:val=&quot;008869F0&quot;/&gt;&lt;wsp:rsid wsp:val=&quot;00891F55&quot;/&gt;&lt;wsp:rsid wsp:val=&quot;008A1A49&quot;/&gt;&lt;wsp:rsid wsp:val=&quot;008C0D75&quot;/&gt;&lt;wsp:rsid wsp:val=&quot;008C0EE6&quot;/&gt;&lt;wsp:rsid wsp:val=&quot;008E2629&quot;/&gt;&lt;wsp:rsid wsp:val=&quot;00901CDF&quot;/&gt;&lt;wsp:rsid wsp:val=&quot;00906E72&quot;/&gt;&lt;wsp:rsid wsp:val=&quot;00936388&quot;/&gt;&lt;wsp:rsid wsp:val=&quot;00950E9A&quot;/&gt;&lt;wsp:rsid wsp:val=&quot;009611D4&quot;/&gt;&lt;wsp:rsid wsp:val=&quot;00973E08&quot;/&gt;&lt;wsp:rsid wsp:val=&quot;00985B8D&quot;/&gt;&lt;wsp:rsid wsp:val=&quot;009C1638&quot;/&gt;&lt;wsp:rsid wsp:val=&quot;009D077F&quot;/&gt;&lt;wsp:rsid wsp:val=&quot;009E2920&quot;/&gt;&lt;wsp:rsid wsp:val=&quot;009E6654&quot;/&gt;&lt;wsp:rsid wsp:val=&quot;00A026FC&quot;/&gt;&lt;wsp:rsid wsp:val=&quot;00A06D7A&quot;/&gt;&lt;wsp:rsid wsp:val=&quot;00A2375C&quot;/&gt;&lt;wsp:rsid wsp:val=&quot;00A3675F&quot;/&gt;&lt;wsp:rsid wsp:val=&quot;00A45515&quot;/&gt;&lt;wsp:rsid wsp:val=&quot;00A51BE7&quot;/&gt;&lt;wsp:rsid wsp:val=&quot;00A53B14&quot;/&gt;&lt;wsp:rsid wsp:val=&quot;00A62C12&quot;/&gt;&lt;wsp:rsid wsp:val=&quot;00A64A58&quot;/&gt;&lt;wsp:rsid wsp:val=&quot;00A654D8&quot;/&gt;&lt;wsp:rsid wsp:val=&quot;00A81CF7&quot;/&gt;&lt;wsp:rsid wsp:val=&quot;00A861DB&quot;/&gt;&lt;wsp:rsid wsp:val=&quot;00A956D4&quot;/&gt;&lt;wsp:rsid wsp:val=&quot;00AB0E64&quot;/&gt;&lt;wsp:rsid wsp:val=&quot;00AF2326&quot;/&gt;&lt;wsp:rsid wsp:val=&quot;00AF76E0&quot;/&gt;&lt;wsp:rsid wsp:val=&quot;00B03AFB&quot;/&gt;&lt;wsp:rsid wsp:val=&quot;00B136B1&quot;/&gt;&lt;wsp:rsid wsp:val=&quot;00B13FFB&quot;/&gt;&lt;wsp:rsid wsp:val=&quot;00B145CA&quot;/&gt;&lt;wsp:rsid wsp:val=&quot;00B2509D&quot;/&gt;&lt;wsp:rsid wsp:val=&quot;00B254F8&quot;/&gt;&lt;wsp:rsid wsp:val=&quot;00B27C5C&quot;/&gt;&lt;wsp:rsid wsp:val=&quot;00B32B7A&quot;/&gt;&lt;wsp:rsid wsp:val=&quot;00B52532&quot;/&gt;&lt;wsp:rsid wsp:val=&quot;00B87726&quot;/&gt;&lt;wsp:rsid wsp:val=&quot;00B97606&quot;/&gt;&lt;wsp:rsid wsp:val=&quot;00BA0E00&quot;/&gt;&lt;wsp:rsid wsp:val=&quot;00BA132A&quot;/&gt;&lt;wsp:rsid wsp:val=&quot;00BA6E40&quot;/&gt;&lt;wsp:rsid wsp:val=&quot;00BB0471&quot;/&gt;&lt;wsp:rsid wsp:val=&quot;00BB3FA8&quot;/&gt;&lt;wsp:rsid wsp:val=&quot;00BB5876&quot;/&gt;&lt;wsp:rsid wsp:val=&quot;00BD14F8&quot;/&gt;&lt;wsp:rsid wsp:val=&quot;00BD2679&quot;/&gt;&lt;wsp:rsid wsp:val=&quot;00BE57ED&quot;/&gt;&lt;wsp:rsid wsp:val=&quot;00BF2401&quot;/&gt;&lt;wsp:rsid wsp:val=&quot;00C16580&quot;/&gt;&lt;wsp:rsid wsp:val=&quot;00C27D80&quot;/&gt;&lt;wsp:rsid wsp:val=&quot;00C27E4A&quot;/&gt;&lt;wsp:rsid wsp:val=&quot;00C450F5&quot;/&gt;&lt;wsp:rsid wsp:val=&quot;00C45FA5&quot;/&gt;&lt;wsp:rsid wsp:val=&quot;00C57F55&quot;/&gt;&lt;wsp:rsid wsp:val=&quot;00C754BA&quot;/&gt;&lt;wsp:rsid wsp:val=&quot;00C85E61&quot;/&gt;&lt;wsp:rsid wsp:val=&quot;00C913BC&quot;/&gt;&lt;wsp:rsid wsp:val=&quot;00C91FE0&quot;/&gt;&lt;wsp:rsid wsp:val=&quot;00C9460C&quot;/&gt;&lt;wsp:rsid wsp:val=&quot;00CA309D&quot;/&gt;&lt;wsp:rsid wsp:val=&quot;00CA4068&quot;/&gt;&lt;wsp:rsid wsp:val=&quot;00CD101F&quot;/&gt;&lt;wsp:rsid wsp:val=&quot;00D05047&quot;/&gt;&lt;wsp:rsid wsp:val=&quot;00D15BA1&quot;/&gt;&lt;wsp:rsid wsp:val=&quot;00D2499D&quot;/&gt;&lt;wsp:rsid wsp:val=&quot;00D32D3D&quot;/&gt;&lt;wsp:rsid wsp:val=&quot;00D45F84&quot;/&gt;&lt;wsp:rsid wsp:val=&quot;00D4741C&quot;/&gt;&lt;wsp:rsid wsp:val=&quot;00D65285&quot;/&gt;&lt;wsp:rsid wsp:val=&quot;00D7607B&quot;/&gt;&lt;wsp:rsid wsp:val=&quot;00D845EC&quot;/&gt;&lt;wsp:rsid wsp:val=&quot;00D859BB&quot;/&gt;&lt;wsp:rsid wsp:val=&quot;00D938DB&quot;/&gt;&lt;wsp:rsid wsp:val=&quot;00D96B56&quot;/&gt;&lt;wsp:rsid wsp:val=&quot;00DA2BA5&quot;/&gt;&lt;wsp:rsid wsp:val=&quot;00DB3DA8&quot;/&gt;&lt;wsp:rsid wsp:val=&quot;00DD3C31&quot;/&gt;&lt;wsp:rsid wsp:val=&quot;00E04B0F&quot;/&gt;&lt;wsp:rsid wsp:val=&quot;00E0675A&quot;/&gt;&lt;wsp:rsid wsp:val=&quot;00E06A87&quot;/&gt;&lt;wsp:rsid wsp:val=&quot;00E0725A&quot;/&gt;&lt;wsp:rsid wsp:val=&quot;00E13E8F&quot;/&gt;&lt;wsp:rsid wsp:val=&quot;00E14059&quot;/&gt;&lt;wsp:rsid wsp:val=&quot;00E20AF2&quot;/&gt;&lt;wsp:rsid wsp:val=&quot;00E30513&quot;/&gt;&lt;wsp:rsid wsp:val=&quot;00E35ED9&quot;/&gt;&lt;wsp:rsid wsp:val=&quot;00E5393E&quot;/&gt;&lt;wsp:rsid wsp:val=&quot;00E610D3&quot;/&gt;&lt;wsp:rsid wsp:val=&quot;00E617C3&quot;/&gt;&lt;wsp:rsid wsp:val=&quot;00E758F1&quot;/&gt;&lt;wsp:rsid wsp:val=&quot;00E9213D&quot;/&gt;&lt;wsp:rsid wsp:val=&quot;00E947B0&quot;/&gt;&lt;wsp:rsid wsp:val=&quot;00EA1529&quot;/&gt;&lt;wsp:rsid wsp:val=&quot;00EB1051&quot;/&gt;&lt;wsp:rsid wsp:val=&quot;00EB698E&quot;/&gt;&lt;wsp:rsid wsp:val=&quot;00EE3BC1&quot;/&gt;&lt;wsp:rsid wsp:val=&quot;00EF21AD&quot;/&gt;&lt;wsp:rsid wsp:val=&quot;00F02A9F&quot;/&gt;&lt;wsp:rsid wsp:val=&quot;00F07EBF&quot;/&gt;&lt;wsp:rsid wsp:val=&quot;00F45F62&quot;/&gt;&lt;wsp:rsid wsp:val=&quot;00F918C0&quot;/&gt;&lt;wsp:rsid wsp:val=&quot;00F94099&quot;/&gt;&lt;wsp:rsid wsp:val=&quot;00FB5C9E&quot;/&gt;&lt;wsp:rsid wsp:val=&quot;00FB6F3A&quot;/&gt;&lt;wsp:rsid wsp:val=&quot;00FC5717&quot;/&gt;&lt;wsp:rsid wsp:val=&quot;00FD6A91&quot;/&gt;&lt;wsp:rsid wsp:val=&quot;00FD7161&quot;/&gt;&lt;wsp:rsid wsp:val=&quot;00FE506C&quot;/&gt;&lt;/wsp:rsids&gt;&lt;/w:docPr&gt;&lt;w:body&gt;&lt;wx:sect&gt;&lt;w:p wsp:rsidR=&quot;00000000&quot; wsp:rsidRDefault=&quot;00FD7161&quot; wsp:rsidP=&quot;00FD7161&quot;&gt;&lt;m:oMathPara&gt;&lt;m:oMath&gt;&lt;m:r&gt;&lt;w:rPr&gt;&lt;w:rFonts w:ascii=&quot;Cambria Math&quot; w:h-ansi=&quot;Cambria Math&quot;/&gt;&lt;wx:font wx:val=&quot;Cambria Math&quot;/&gt;&lt;w:i/&gt;&lt;w:sz w:val=&quot;28&quot;/&gt;&lt;w:sz-cs w:val=&quot;28&quot;/&gt;&lt;w:shd w:val=&quot;clear&quot; w:color=&quot;auto&quot; w:fill=&quot;FFFFFF&quot;/&gt;&lt;/w:rPr&gt;&lt;m:t&gt;P=в€†&lt;/m:t&gt;&lt;/m:r&gt;&lt;m:sSub&gt;&lt;m:sSubPr&gt;&lt;m:ctrlPr&gt;&lt;w:rPr&gt;&lt;w:rFonts w:ascii=&quot;Cambria Math&quot; w:h-ansi=&quot;Cambria Math&quot;/&gt;&lt;wx:font wx:val=&quot;Cambria Math&quot;/&gt;&lt;w:i/&gt;&lt;w:sz w:val=&quot;28&quot;/&gt;&lt;w:sz-cs w:val=&quot;28&quot;/&gt;&lt;w:shd w:val=&quot;clear&quot; w:color=&quot;auto&quot; w:fill=&quot;FFFFFF&quot;/&gt;&lt;/w:rPr&gt;&lt;/m:ctrlPr&gt;&lt;/m:sSubPr&gt;&lt;m:e&gt;&lt;m:r&gt;&lt;w:rPr&gt;&lt;w:rFonts w:ascii=&quot;Cambria Math&quot; w:h-ansi=&quot;Cambria Math&quot;/&gt;&lt;wx:font wx:val=&quot;Cambria Math&quot;/&gt;&lt;w:i/&gt;&lt;w:sz w:val=&quot;28&quot;/&gt;&lt;w:sz-cs w:val=&quot;28&quot;/&gt;&lt;w:shd w:val=&quot;clear&quot; w:color=&quot;auto&quot; w:fill=&quot;FFFFFF&quot;/&gt;&lt;/w:rPr&gt;&lt;m:t&gt;H&lt;/m:t&gt;&lt;/m:r&gt;&lt;/m:e&gt;&lt;m:sub&gt;&lt;m:r&gt;&lt;w:rPr&gt;&lt;w:rFonts w:ascii=&quot;Cambria Math&quot; w:h-ansi=&quot;Cambria Math&quot;/&gt;&lt;wx:font wx:val=&quot;Cambria Math&quot;/&gt;&lt;w:i/&gt;&lt;w:sz w:val=&quot;28&quot;/&gt;&lt;w:sz-cs w:val=&quot;28&quot;/&gt;&lt;w:shd w:val=&quot;clear&quot; w:color=&quot;auto&quot; w:fill=&quot;FFFFFF&quot;/&gt;&lt;/w:rPr&gt;&lt;m:t&gt;B&lt;/m:t&gt;&lt;/m:r&gt;&lt;/m:sub&gt;&lt;/m:sSub&gt;&lt;m:r&gt;&lt;w:rPr&gt;&lt;w:rFonts w:ascii=&quot;Cambria Math&quot; w:h-ansi=&quot;Cambria Math&quot;/&gt;&lt;wx:font wx:val=&quot;Cambria Math&quot;/&gt;&lt;w:i/&gt;&lt;w:sz w:val=&quot;28&quot;/&gt;&lt;w:sz-cs w:val=&quot;28&quot;/&gt;&lt;w:shd w:val=&quot;clear&quot; w:color=&quot;auto&quot; w:fill=&quot;FFFFFF&quot;/&gt;&lt;/w:rPr&gt;&lt;m:t&gt;+в€†&lt;/m:t&gt;&lt;/m:r&gt;&lt;m:sSub&gt;&lt;m:sSubPr&gt;&lt;m:ctrlPr&gt;&lt;w:rPr&gt;&lt;w:rFonts w:ascii=&quot;Cambria Math&quot; w:h-ansi=&quot;Cambria Math&quot;/&gt;&lt;wx:font wx:val=&quot;Cambria Math&quot;/&gt;&lt;w:i/&gt;&lt;w:sz w:val=&quot;28&quot;/&gt;&lt;w:sz-cs w:val=&quot;28&quot;/&gt;&lt;w:shd w:val=&quot;clear&quot; w:color=&quot;auto&quot; w:fill=&quot;FFFFFF&quot;/&gt;&lt;/w:rPr&gt;&lt;/m:ctrlPr&gt;&lt;/m:sSubPr&gt;&lt;m:e&gt;&lt;m:r&gt;&lt;w:rPr&gt;&lt;w:rFonts w:ascii=&quot;Cambria Math&quot; w:h-ansi=&quot;Cambria Math&quot;/&gt;&lt;wx:font wx:val=&quot;Cambria Math&quot;/&gt;&lt;w:i/&gt;&lt;w:sz w:val=&quot;28&quot;/&gt;&lt;w:sz-cs w:val=&quot;28&quot;/&gt;&lt;w:shd w:val=&quot;clear&quot; w:color=&quot;auto&quot; w:fill=&quot;FFFFFF&quot;/&gt;&lt;/w:rPr&gt;&lt;m:t&gt;H&lt;/m:t&gt;&lt;/m:r&gt;&lt;/m:e&gt;&lt;m:sub&gt;&lt;m:r&gt;&lt;w:rPr&gt;&lt;w:rFonts w:ascii=&quot;Cambria Math&quot; w:h-ansi=&quot;Cambria Math&quot;/&gt;&lt;wx:font wx:val=&quot;Cambria Math&quot;/&gt;&lt;w:i/&gt;&lt;w:sz w:val=&quot;28&quot;/&gt;&lt;w:sz-cs w:val=&quot;28&quot;/&gt;&lt;w:shd w:val=&quot;clear&quot; w:color=&quot;auto&quot; w:fill=&quot;FFFFFF&quot;/&gt;&lt;/w:rPr&gt;&lt;m:t&gt;p&lt;/m:t&gt;&lt;/m:r&gt;&lt;/m:sub&gt;&lt;/m:sSub&gt;&lt;m:r&gt;&lt;w:rPr&gt;&lt;w:rFonts w:ascii=&quot;Cambria Math&quot; w:h-ansi=&quot;Cambria Math&quot;/&gt;&lt;wx:font wx:val=&quot;Cambria Math&quot;/&gt;&lt;w:i/&gt;&lt;w:sz w:val=&quot;28&quot;/&gt;&lt;w:sz-cs w:val=&quot;28&quot;/&gt;&lt;w:shd w:val=&quot;clear&quot; w:color=&quot;auto&quot; w:fill=&quot;FFFFFF&quot;/&gt;&lt;/w:rPr&gt;&lt;m:t&gt;+в€†&lt;/m:t&gt;&lt;/m:r&gt;&lt;m:sSub&gt;&lt;m:sSubPr&gt;&lt;m:ctrlPr&gt;&lt;w:rPr&gt;&lt;w:rFonts w:ascii=&quot;Cambria Math&quot; w:h-ansi=&quot;Cambria Math&quot;/&gt;&lt;wx:font wx:val=&quot;Cambria Math&quot;/&gt;&lt;w:i/&gt;&lt;w:sz w:val=&quot;28&quot;/&gt;&lt;w:sz-cs w:val=&quot;28&quot;/&gt;&lt;w:shd w:val=&quot;clear&quot; w:color=&quot;auto&quot; w:fill=&quot;FFFFFF&quot;/&gt;&lt;/w:rPr&gt;&lt;/m:ctrlPr&gt;&lt;/m:sSubPr&gt;&lt;m:e&gt;&lt;m:r&gt;&lt;w:rPr&gt;&lt;w:rFonts w:ascii=&quot;Cambria Math&quot; w:h-ansi=&quot;Cambria Math&quot;/&gt;&lt;wx:font wx:val=&quot;Cambria Math&quot;/&gt;&lt;w:i/&gt;&lt;w:sz w:val=&quot;28&quot;/&gt;&lt;w:sz-cs w:val=&quot;28&quot;/&gt;&lt;w:shd w:val=&quot;clear&quot; w:color=&quot;auto&quot; w:fill=&quot;FFFFFF&quot;/&gt;&lt;/w:rPr&gt;&lt;m:t&gt;H&lt;/m:t&gt;&lt;/m:r&gt;&lt;/m:e&gt;&lt;m:sub&gt;&lt;m:r&gt;&lt;w:rPr&gt;&lt;w:rFonts w:ascii=&quot;Cambria Math&quot; w:h-ansi=&quot;Cambria Math&quot;/&gt;&lt;wx:font wx:val=&quot;Cambria Math&quot;/&gt;&lt;w:i/&gt;&lt;w:sz w:val=&quot;28&quot;/&gt;&lt;w:sz-cs w:val=&quot;28&quot;/&gt;&lt;w:shd w:val=&quot;clear&quot; w:color=&quot;auto&quot; w:fill=&quot;FFFFFF&quot;/&gt;&lt;/w:rPr&gt;&lt;m:t&gt;Р»&lt;/m:t&gt;&lt;/m:r&gt;&lt;/m:sub&gt;&lt;/m:sSub&gt;&lt;m:r&gt;&lt;w:rPr&gt;&lt;w:rFonts w:ascii=&quot;Cambria Math&quot; w:h-ansi=&quot;Cambria Math&quot;/&gt;&lt;wx:font wx:val=&quot;Cambria Math&quot;/&gt;&lt;w:i/&gt;&lt;w:sz w:val=&quot;28&quot;/&gt;&lt;w:sz-cs w:val=&quot;28&quot;/&gt;&lt;w:shd w:val=&quot;clear&quot; w:color=&quot;auto&quot; w:fill=&quot;FFFFFF&quot;/&gt;&lt;/w:rPr&gt;&lt;m:t&gt;+в€†&lt;/m:t&gt;&lt;/m:r&gt;&lt;m:sSub&gt;&lt;m:sSubPr&gt;&lt;m:ctrlPr&gt;&lt;w:rPr&gt;&lt;w:rFonts w:ascii=&quot;Cambria Math&quot; w:h-ansi=&quot;Cambria Math&quot;/&gt;&lt;wx:font wx:val=&quot;Cambria Math&quot;/&gt;&lt;w:i/&gt;&lt;w:sz w:val=&quot;28&quot;/&gt;&lt;w:sz-cs w:val=&quot;28&quot;/&gt;&lt;w:shd w:val=&quot;clear&quot; w:color=&quot;auto&quot; w:fill=&quot;FFFFFF&quot;/&gt;&lt;/w:rPr&gt;&lt;/m:ctrlPr&gt;&lt;/m:sSubPr&gt;&lt;m:e&gt;&lt;m:r&gt;&lt;w:rPr&gt;&lt;w:rFonts w:ascii=&quot;Cambria Math&quot; w:h-ansi=&quot;Cambria Math&quot;/&gt;&lt;wx:font wx:val=&quot;Cambria Math&quot;/&gt;&lt;w:i/&gt;&lt;w:sz w:val=&quot;28&quot;/&gt;&lt;w:sz-cs w:val=&quot;28&quot;/&gt;&lt;w:shd w:val=&quot;clear&quot; w:color=&quot;auto&quot; w:fill=&quot;FFFFFF&quot;/&gt;&lt;/w:rPr&gt;&lt;m:t&gt;H&lt;/m:t&gt;&lt;/m:r&gt;&lt;/m:e&gt;&lt;m:sub&gt;&lt;m:r&gt;&lt;w:rPr&gt;&lt;w:rFonts w:ascii=&quot;Cambria Math&quot; w:h-ansi=&quot;Cambria Math&quot;/&gt;&lt;wx:font wx:val=&quot;Cambria Math&quot;/&gt;&lt;w:i/&gt;&lt;w:sz w:val=&quot;28&quot;/&gt;&lt;w:sz-cs w:val=&quot;28&quot;/&gt;&lt;w:shd w:val=&quot;clear&quot; w:color=&quot;auto&quot; w:fill=&quot;FFFFFF&quot;/&gt;&lt;/w:rPr&gt;&lt;m:t&gt;Рј&lt;/m:t&gt;&lt;/m:r&gt;&lt;/m:sub&gt;&lt;/m:sSub&gt;&lt;m:r&gt;&lt;w:rPr&gt;&lt;w:rFonts w:ascii=&quot;Cambria Math&quot; w:h-ansi=&quot;Cambria Math&quot;/&gt;&lt;wx:font wx:val=&quot;Cambria Math&quot;/&gt;&lt;w:i/&gt;&lt;w:sz w:val=&quot;28&quot;/&gt;&lt;w:sz-cs w:val=&quot;28&quot;/&gt;&lt;w:shd w:val=&quot;clear&quot; w:color=&quot;auto&quot; w:fill=&quot;FFFFFF&quot;/&gt;&lt;/w:rPr&gt;&lt;m:t&gt;+в€†&lt;/m:t&gt;&lt;/m:r&gt;&lt;m:sSub&gt;&lt;m:sSubPr&gt;&lt;m:ctrlPr&gt;&lt;w:rPr&gt;&lt;w:rFonts w:ascii=&quot;Cambria Math&quot; w:h-ansi=&quot;Cambria Math&quot;/&gt;&lt;wx:font wx:val=&quot;Cambria Math&quot;/&gt;&lt;w:i/&gt;&lt;w:sz w:val=&quot;28&quot;/&gt;&lt;w:sz-cs w:val=&quot;28&quot;/&gt;&lt;w:shd w:val=&quot;clear&quot; w:color=&quot;auto&quot; w:fill=&quot;FFFFFF&quot;/&gt;&lt;w:lang w:val=&quot;EN-US&quot;/&gt;&lt;/w:rPr&gt;&lt;/m:ctrlPr&gt;&lt;/m:sSubPr&gt;&lt;m:e&gt;&lt;m:r&gt;&lt;w:rPr&gt;&lt;w:rFonts w:ascii=&quot;Cambria Math&quot; w:h-ansi=&quot;Cambria Math&quot;/&gt;&lt;wx:font wx:val=&quot;Cambria Math&quot;/&gt;&lt;w:i/&gt;&lt;w:sz w:val=&quot;28&quot;/&gt;&lt;w:sz-cs w:val=&quot;28&quot;/&gt;&lt;w:shd w:val=&quot;clear&quot; w:color=&quot;auto&quot; w:fill=&quot;FFFFFF&quot;/&gt;&lt;w:lang w:val=&quot;EN-US&quot;/&gt;&lt;/w:rPr&gt;&lt;m:t&gt;H&lt;/m:t&gt;&lt;/m:r&gt;&lt;/m:e&gt;&lt;m:sub&gt;&lt;m:r&gt;&lt;w:rPr&gt;&lt;w:rFonts w:ascii=&quot;Cambria Math&quot; w:h-ansi=&quot;Cambria Math&quot;/&gt;&lt;wx:font wx:val=&quot;Cambria Math&quot;/&gt;&lt;w:i/&gt;&lt;w:sz w:val=&quot;28&quot;/&gt;&lt;w:sz-cs w:val=&quot;28&quot;/&gt;&lt;w:shd w:val=&quot;clear&quot; w:color=&quot;auto&quot; w:fill=&quot;FFFFFF&quot;/&gt;&lt;/w:rPr&gt;&lt;m:t&gt;Рі&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43" o:title="" chromakey="white"/>
                </v:shape>
              </w:pict>
            </w:r>
            <w:r w:rsidRPr="0049520D">
              <w:rPr>
                <w:rFonts w:ascii="Times New Roman" w:hAnsi="Times New Roman"/>
                <w:sz w:val="28"/>
                <w:szCs w:val="28"/>
                <w:shd w:val="clear" w:color="auto" w:fill="FFFFFF"/>
              </w:rPr>
              <w:instrText xml:space="preserve"> </w:instrText>
            </w:r>
            <w:r w:rsidRPr="0049520D">
              <w:rPr>
                <w:rFonts w:ascii="Times New Roman" w:hAnsi="Times New Roman"/>
                <w:sz w:val="28"/>
                <w:szCs w:val="28"/>
                <w:shd w:val="clear" w:color="auto" w:fill="FFFFFF"/>
              </w:rPr>
              <w:fldChar w:fldCharType="separate"/>
            </w:r>
            <w:r w:rsidRPr="0049520D">
              <w:rPr>
                <w:position w:val="-11"/>
              </w:rPr>
              <w:pict>
                <v:shape id="_x0000_i1090" type="#_x0000_t75" style="width:3in;height: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stylePaneFormatFilter w:val=&quot;3F01&quot;/&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7967&quot;/&gt;&lt;wsp:rsid wsp:val=&quot;000029D6&quot;/&gt;&lt;wsp:rsid wsp:val=&quot;00002C4D&quot;/&gt;&lt;wsp:rsid wsp:val=&quot;00017571&quot;/&gt;&lt;wsp:rsid wsp:val=&quot;00027105&quot;/&gt;&lt;wsp:rsid wsp:val=&quot;00033732&quot;/&gt;&lt;wsp:rsid wsp:val=&quot;00033F33&quot;/&gt;&lt;wsp:rsid wsp:val=&quot;000474BF&quot;/&gt;&lt;wsp:rsid wsp:val=&quot;00051CF3&quot;/&gt;&lt;wsp:rsid wsp:val=&quot;00060869&quot;/&gt;&lt;wsp:rsid wsp:val=&quot;000625C0&quot;/&gt;&lt;wsp:rsid wsp:val=&quot;00073578&quot;/&gt;&lt;wsp:rsid wsp:val=&quot;0007381A&quot;/&gt;&lt;wsp:rsid wsp:val=&quot;00076D95&quot;/&gt;&lt;wsp:rsid wsp:val=&quot;00080AC8&quot;/&gt;&lt;wsp:rsid wsp:val=&quot;00085754&quot;/&gt;&lt;wsp:rsid wsp:val=&quot;00086DEE&quot;/&gt;&lt;wsp:rsid wsp:val=&quot;00090228&quot;/&gt;&lt;wsp:rsid wsp:val=&quot;00094FC2&quot;/&gt;&lt;wsp:rsid wsp:val=&quot;000A0A94&quot;/&gt;&lt;wsp:rsid wsp:val=&quot;000B1DCA&quot;/&gt;&lt;wsp:rsid wsp:val=&quot;000B69E2&quot;/&gt;&lt;wsp:rsid wsp:val=&quot;000D4124&quot;/&gt;&lt;wsp:rsid wsp:val=&quot;000D6D2E&quot;/&gt;&lt;wsp:rsid wsp:val=&quot;000E0B24&quot;/&gt;&lt;wsp:rsid wsp:val=&quot;000E587C&quot;/&gt;&lt;wsp:rsid wsp:val=&quot;0015407B&quot;/&gt;&lt;wsp:rsid wsp:val=&quot;001556AA&quot;/&gt;&lt;wsp:rsid wsp:val=&quot;00173065&quot;/&gt;&lt;wsp:rsid wsp:val=&quot;00177F55&quot;/&gt;&lt;wsp:rsid wsp:val=&quot;00181CB6&quot;/&gt;&lt;wsp:rsid wsp:val=&quot;00195939&quot;/&gt;&lt;wsp:rsid wsp:val=&quot;001A0271&quot;/&gt;&lt;wsp:rsid wsp:val=&quot;001A3F32&quot;/&gt;&lt;wsp:rsid wsp:val=&quot;001A4AE0&quot;/&gt;&lt;wsp:rsid wsp:val=&quot;001B3810&quot;/&gt;&lt;wsp:rsid wsp:val=&quot;001B5BDD&quot;/&gt;&lt;wsp:rsid wsp:val=&quot;001C7C77&quot;/&gt;&lt;wsp:rsid wsp:val=&quot;001D6FF2&quot;/&gt;&lt;wsp:rsid wsp:val=&quot;001E08B2&quot;/&gt;&lt;wsp:rsid wsp:val=&quot;001E0A17&quot;/&gt;&lt;wsp:rsid wsp:val=&quot;002040FD&quot;/&gt;&lt;wsp:rsid wsp:val=&quot;00205FE0&quot;/&gt;&lt;wsp:rsid wsp:val=&quot;00206D1B&quot;/&gt;&lt;wsp:rsid wsp:val=&quot;0021372E&quot;/&gt;&lt;wsp:rsid wsp:val=&quot;002155CA&quot;/&gt;&lt;wsp:rsid wsp:val=&quot;00230FA3&quot;/&gt;&lt;wsp:rsid wsp:val=&quot;00242A24&quot;/&gt;&lt;wsp:rsid wsp:val=&quot;00246F22&quot;/&gt;&lt;wsp:rsid wsp:val=&quot;00251DB5&quot;/&gt;&lt;wsp:rsid wsp:val=&quot;00255836&quot;/&gt;&lt;wsp:rsid wsp:val=&quot;00273425&quot;/&gt;&lt;wsp:rsid wsp:val=&quot;00280B08&quot;/&gt;&lt;wsp:rsid wsp:val=&quot;00283806&quot;/&gt;&lt;wsp:rsid wsp:val=&quot;00287A81&quot;/&gt;&lt;wsp:rsid wsp:val=&quot;00293113&quot;/&gt;&lt;wsp:rsid wsp:val=&quot;002A2466&quot;/&gt;&lt;wsp:rsid wsp:val=&quot;002A5C24&quot;/&gt;&lt;wsp:rsid wsp:val=&quot;002B46DF&quot;/&gt;&lt;wsp:rsid wsp:val=&quot;002B5456&quot;/&gt;&lt;wsp:rsid wsp:val=&quot;002E407E&quot;/&gt;&lt;wsp:rsid wsp:val=&quot;00306714&quot;/&gt;&lt;wsp:rsid wsp:val=&quot;0036029F&quot;/&gt;&lt;wsp:rsid wsp:val=&quot;00363F07&quot;/&gt;&lt;wsp:rsid wsp:val=&quot;003644EE&quot;/&gt;&lt;wsp:rsid wsp:val=&quot;00372256&quot;/&gt;&lt;wsp:rsid wsp:val=&quot;00373D04&quot;/&gt;&lt;wsp:rsid wsp:val=&quot;00381C9D&quot;/&gt;&lt;wsp:rsid wsp:val=&quot;00381D49&quot;/&gt;&lt;wsp:rsid wsp:val=&quot;003874E0&quot;/&gt;&lt;wsp:rsid wsp:val=&quot;003963DE&quot;/&gt;&lt;wsp:rsid wsp:val=&quot;003B41A7&quot;/&gt;&lt;wsp:rsid wsp:val=&quot;003C472E&quot;/&gt;&lt;wsp:rsid wsp:val=&quot;003D0D3C&quot;/&gt;&lt;wsp:rsid wsp:val=&quot;003D1F8C&quot;/&gt;&lt;wsp:rsid wsp:val=&quot;00405D96&quot;/&gt;&lt;wsp:rsid wsp:val=&quot;00406458&quot;/&gt;&lt;wsp:rsid wsp:val=&quot;00411DF4&quot;/&gt;&lt;wsp:rsid wsp:val=&quot;00414304&quot;/&gt;&lt;wsp:rsid wsp:val=&quot;00420762&quot;/&gt;&lt;wsp:rsid wsp:val=&quot;00451827&quot;/&gt;&lt;wsp:rsid wsp:val=&quot;00467F24&quot;/&gt;&lt;wsp:rsid wsp:val=&quot;00475886&quot;/&gt;&lt;wsp:rsid wsp:val=&quot;0048362D&quot;/&gt;&lt;wsp:rsid wsp:val=&quot;0049520D&quot;/&gt;&lt;wsp:rsid wsp:val=&quot;004A21E0&quot;/&gt;&lt;wsp:rsid wsp:val=&quot;004A722A&quot;/&gt;&lt;wsp:rsid wsp:val=&quot;004D4ACD&quot;/&gt;&lt;wsp:rsid wsp:val=&quot;00510687&quot;/&gt;&lt;wsp:rsid wsp:val=&quot;00537744&quot;/&gt;&lt;wsp:rsid wsp:val=&quot;005402BE&quot;/&gt;&lt;wsp:rsid wsp:val=&quot;0057003C&quot;/&gt;&lt;wsp:rsid wsp:val=&quot;00577FF7&quot;/&gt;&lt;wsp:rsid wsp:val=&quot;00592609&quot;/&gt;&lt;wsp:rsid wsp:val=&quot;005B0060&quot;/&gt;&lt;wsp:rsid wsp:val=&quot;005D634F&quot;/&gt;&lt;wsp:rsid wsp:val=&quot;005E0BB9&quot;/&gt;&lt;wsp:rsid wsp:val=&quot;005E7967&quot;/&gt;&lt;wsp:rsid wsp:val=&quot;006003FA&quot;/&gt;&lt;wsp:rsid wsp:val=&quot;00613EE0&quot;/&gt;&lt;wsp:rsid wsp:val=&quot;0061571C&quot;/&gt;&lt;wsp:rsid wsp:val=&quot;006230FC&quot;/&gt;&lt;wsp:rsid wsp:val=&quot;0063638F&quot;/&gt;&lt;wsp:rsid wsp:val=&quot;00640E53&quot;/&gt;&lt;wsp:rsid wsp:val=&quot;006678CB&quot;/&gt;&lt;wsp:rsid wsp:val=&quot;006928ED&quot;/&gt;&lt;wsp:rsid wsp:val=&quot;006A3994&quot;/&gt;&lt;wsp:rsid wsp:val=&quot;006B2D90&quot;/&gt;&lt;wsp:rsid wsp:val=&quot;006B345C&quot;/&gt;&lt;wsp:rsid wsp:val=&quot;006B6E40&quot;/&gt;&lt;wsp:rsid wsp:val=&quot;006C626F&quot;/&gt;&lt;wsp:rsid wsp:val=&quot;006E19E2&quot;/&gt;&lt;wsp:rsid wsp:val=&quot;00705012&quot;/&gt;&lt;wsp:rsid wsp:val=&quot;00715F3C&quot;/&gt;&lt;wsp:rsid wsp:val=&quot;00724CB8&quot;/&gt;&lt;wsp:rsid wsp:val=&quot;007335C2&quot;/&gt;&lt;wsp:rsid wsp:val=&quot;00734329&quot;/&gt;&lt;wsp:rsid wsp:val=&quot;007620A1&quot;/&gt;&lt;wsp:rsid wsp:val=&quot;00772C38&quot;/&gt;&lt;wsp:rsid wsp:val=&quot;007947FA&quot;/&gt;&lt;wsp:rsid wsp:val=&quot;007C72DD&quot;/&gt;&lt;wsp:rsid wsp:val=&quot;007E7304&quot;/&gt;&lt;wsp:rsid wsp:val=&quot;008038BC&quot;/&gt;&lt;wsp:rsid wsp:val=&quot;0081351E&quot;/&gt;&lt;wsp:rsid wsp:val=&quot;00842133&quot;/&gt;&lt;wsp:rsid wsp:val=&quot;00853250&quot;/&gt;&lt;wsp:rsid wsp:val=&quot;008533EE&quot;/&gt;&lt;wsp:rsid wsp:val=&quot;008869F0&quot;/&gt;&lt;wsp:rsid wsp:val=&quot;00891F55&quot;/&gt;&lt;wsp:rsid wsp:val=&quot;008A1A49&quot;/&gt;&lt;wsp:rsid wsp:val=&quot;008C0D75&quot;/&gt;&lt;wsp:rsid wsp:val=&quot;008C0EE6&quot;/&gt;&lt;wsp:rsid wsp:val=&quot;008E2629&quot;/&gt;&lt;wsp:rsid wsp:val=&quot;00901CDF&quot;/&gt;&lt;wsp:rsid wsp:val=&quot;00906E72&quot;/&gt;&lt;wsp:rsid wsp:val=&quot;00936388&quot;/&gt;&lt;wsp:rsid wsp:val=&quot;00950E9A&quot;/&gt;&lt;wsp:rsid wsp:val=&quot;009611D4&quot;/&gt;&lt;wsp:rsid wsp:val=&quot;00973E08&quot;/&gt;&lt;wsp:rsid wsp:val=&quot;00985B8D&quot;/&gt;&lt;wsp:rsid wsp:val=&quot;009C1638&quot;/&gt;&lt;wsp:rsid wsp:val=&quot;009D077F&quot;/&gt;&lt;wsp:rsid wsp:val=&quot;009E2920&quot;/&gt;&lt;wsp:rsid wsp:val=&quot;009E6654&quot;/&gt;&lt;wsp:rsid wsp:val=&quot;00A026FC&quot;/&gt;&lt;wsp:rsid wsp:val=&quot;00A06D7A&quot;/&gt;&lt;wsp:rsid wsp:val=&quot;00A2375C&quot;/&gt;&lt;wsp:rsid wsp:val=&quot;00A3675F&quot;/&gt;&lt;wsp:rsid wsp:val=&quot;00A45515&quot;/&gt;&lt;wsp:rsid wsp:val=&quot;00A51BE7&quot;/&gt;&lt;wsp:rsid wsp:val=&quot;00A53B14&quot;/&gt;&lt;wsp:rsid wsp:val=&quot;00A62C12&quot;/&gt;&lt;wsp:rsid wsp:val=&quot;00A64A58&quot;/&gt;&lt;wsp:rsid wsp:val=&quot;00A654D8&quot;/&gt;&lt;wsp:rsid wsp:val=&quot;00A81CF7&quot;/&gt;&lt;wsp:rsid wsp:val=&quot;00A861DB&quot;/&gt;&lt;wsp:rsid wsp:val=&quot;00A956D4&quot;/&gt;&lt;wsp:rsid wsp:val=&quot;00AB0E64&quot;/&gt;&lt;wsp:rsid wsp:val=&quot;00AF2326&quot;/&gt;&lt;wsp:rsid wsp:val=&quot;00AF76E0&quot;/&gt;&lt;wsp:rsid wsp:val=&quot;00B03AFB&quot;/&gt;&lt;wsp:rsid wsp:val=&quot;00B136B1&quot;/&gt;&lt;wsp:rsid wsp:val=&quot;00B13FFB&quot;/&gt;&lt;wsp:rsid wsp:val=&quot;00B145CA&quot;/&gt;&lt;wsp:rsid wsp:val=&quot;00B2509D&quot;/&gt;&lt;wsp:rsid wsp:val=&quot;00B254F8&quot;/&gt;&lt;wsp:rsid wsp:val=&quot;00B27C5C&quot;/&gt;&lt;wsp:rsid wsp:val=&quot;00B32B7A&quot;/&gt;&lt;wsp:rsid wsp:val=&quot;00B52532&quot;/&gt;&lt;wsp:rsid wsp:val=&quot;00B87726&quot;/&gt;&lt;wsp:rsid wsp:val=&quot;00B97606&quot;/&gt;&lt;wsp:rsid wsp:val=&quot;00BA0E00&quot;/&gt;&lt;wsp:rsid wsp:val=&quot;00BA132A&quot;/&gt;&lt;wsp:rsid wsp:val=&quot;00BA6E40&quot;/&gt;&lt;wsp:rsid wsp:val=&quot;00BB0471&quot;/&gt;&lt;wsp:rsid wsp:val=&quot;00BB3FA8&quot;/&gt;&lt;wsp:rsid wsp:val=&quot;00BB5876&quot;/&gt;&lt;wsp:rsid wsp:val=&quot;00BD14F8&quot;/&gt;&lt;wsp:rsid wsp:val=&quot;00BD2679&quot;/&gt;&lt;wsp:rsid wsp:val=&quot;00BE57ED&quot;/&gt;&lt;wsp:rsid wsp:val=&quot;00BF2401&quot;/&gt;&lt;wsp:rsid wsp:val=&quot;00C16580&quot;/&gt;&lt;wsp:rsid wsp:val=&quot;00C27D80&quot;/&gt;&lt;wsp:rsid wsp:val=&quot;00C27E4A&quot;/&gt;&lt;wsp:rsid wsp:val=&quot;00C450F5&quot;/&gt;&lt;wsp:rsid wsp:val=&quot;00C45FA5&quot;/&gt;&lt;wsp:rsid wsp:val=&quot;00C57F55&quot;/&gt;&lt;wsp:rsid wsp:val=&quot;00C754BA&quot;/&gt;&lt;wsp:rsid wsp:val=&quot;00C85E61&quot;/&gt;&lt;wsp:rsid wsp:val=&quot;00C913BC&quot;/&gt;&lt;wsp:rsid wsp:val=&quot;00C91FE0&quot;/&gt;&lt;wsp:rsid wsp:val=&quot;00C9460C&quot;/&gt;&lt;wsp:rsid wsp:val=&quot;00CA309D&quot;/&gt;&lt;wsp:rsid wsp:val=&quot;00CA4068&quot;/&gt;&lt;wsp:rsid wsp:val=&quot;00CD101F&quot;/&gt;&lt;wsp:rsid wsp:val=&quot;00D05047&quot;/&gt;&lt;wsp:rsid wsp:val=&quot;00D15BA1&quot;/&gt;&lt;wsp:rsid wsp:val=&quot;00D2499D&quot;/&gt;&lt;wsp:rsid wsp:val=&quot;00D32D3D&quot;/&gt;&lt;wsp:rsid wsp:val=&quot;00D45F84&quot;/&gt;&lt;wsp:rsid wsp:val=&quot;00D4741C&quot;/&gt;&lt;wsp:rsid wsp:val=&quot;00D65285&quot;/&gt;&lt;wsp:rsid wsp:val=&quot;00D7607B&quot;/&gt;&lt;wsp:rsid wsp:val=&quot;00D845EC&quot;/&gt;&lt;wsp:rsid wsp:val=&quot;00D859BB&quot;/&gt;&lt;wsp:rsid wsp:val=&quot;00D938DB&quot;/&gt;&lt;wsp:rsid wsp:val=&quot;00D96B56&quot;/&gt;&lt;wsp:rsid wsp:val=&quot;00DA2BA5&quot;/&gt;&lt;wsp:rsid wsp:val=&quot;00DB3DA8&quot;/&gt;&lt;wsp:rsid wsp:val=&quot;00DD3C31&quot;/&gt;&lt;wsp:rsid wsp:val=&quot;00E04B0F&quot;/&gt;&lt;wsp:rsid wsp:val=&quot;00E0675A&quot;/&gt;&lt;wsp:rsid wsp:val=&quot;00E06A87&quot;/&gt;&lt;wsp:rsid wsp:val=&quot;00E0725A&quot;/&gt;&lt;wsp:rsid wsp:val=&quot;00E13E8F&quot;/&gt;&lt;wsp:rsid wsp:val=&quot;00E14059&quot;/&gt;&lt;wsp:rsid wsp:val=&quot;00E20AF2&quot;/&gt;&lt;wsp:rsid wsp:val=&quot;00E30513&quot;/&gt;&lt;wsp:rsid wsp:val=&quot;00E35ED9&quot;/&gt;&lt;wsp:rsid wsp:val=&quot;00E5393E&quot;/&gt;&lt;wsp:rsid wsp:val=&quot;00E610D3&quot;/&gt;&lt;wsp:rsid wsp:val=&quot;00E617C3&quot;/&gt;&lt;wsp:rsid wsp:val=&quot;00E758F1&quot;/&gt;&lt;wsp:rsid wsp:val=&quot;00E9213D&quot;/&gt;&lt;wsp:rsid wsp:val=&quot;00E947B0&quot;/&gt;&lt;wsp:rsid wsp:val=&quot;00EA1529&quot;/&gt;&lt;wsp:rsid wsp:val=&quot;00EB1051&quot;/&gt;&lt;wsp:rsid wsp:val=&quot;00EB698E&quot;/&gt;&lt;wsp:rsid wsp:val=&quot;00EE3BC1&quot;/&gt;&lt;wsp:rsid wsp:val=&quot;00EF21AD&quot;/&gt;&lt;wsp:rsid wsp:val=&quot;00F02A9F&quot;/&gt;&lt;wsp:rsid wsp:val=&quot;00F07EBF&quot;/&gt;&lt;wsp:rsid wsp:val=&quot;00F45F62&quot;/&gt;&lt;wsp:rsid wsp:val=&quot;00F918C0&quot;/&gt;&lt;wsp:rsid wsp:val=&quot;00F94099&quot;/&gt;&lt;wsp:rsid wsp:val=&quot;00FB5C9E&quot;/&gt;&lt;wsp:rsid wsp:val=&quot;00FB6F3A&quot;/&gt;&lt;wsp:rsid wsp:val=&quot;00FC5717&quot;/&gt;&lt;wsp:rsid wsp:val=&quot;00FD6A91&quot;/&gt;&lt;wsp:rsid wsp:val=&quot;00FD7161&quot;/&gt;&lt;wsp:rsid wsp:val=&quot;00FE506C&quot;/&gt;&lt;/wsp:rsids&gt;&lt;/w:docPr&gt;&lt;w:body&gt;&lt;wx:sect&gt;&lt;w:p wsp:rsidR=&quot;00000000&quot; wsp:rsidRDefault=&quot;00FD7161&quot; wsp:rsidP=&quot;00FD7161&quot;&gt;&lt;m:oMathPara&gt;&lt;m:oMath&gt;&lt;m:r&gt;&lt;w:rPr&gt;&lt;w:rFonts w:ascii=&quot;Cambria Math&quot; w:h-ansi=&quot;Cambria Math&quot;/&gt;&lt;wx:font wx:val=&quot;Cambria Math&quot;/&gt;&lt;w:i/&gt;&lt;w:sz w:val=&quot;28&quot;/&gt;&lt;w:sz-cs w:val=&quot;28&quot;/&gt;&lt;w:shd w:val=&quot;clear&quot; w:color=&quot;auto&quot; w:fill=&quot;FFFFFF&quot;/&gt;&lt;/w:rPr&gt;&lt;m:t&gt;P=в€†&lt;/m:t&gt;&lt;/m:r&gt;&lt;m:sSub&gt;&lt;m:sSubPr&gt;&lt;m:ctrlPr&gt;&lt;w:rPr&gt;&lt;w:rFonts w:ascii=&quot;Cambria Math&quot; w:h-ansi=&quot;Cambria Math&quot;/&gt;&lt;wx:font wx:val=&quot;Cambria Math&quot;/&gt;&lt;w:i/&gt;&lt;w:sz w:val=&quot;28&quot;/&gt;&lt;w:sz-cs w:val=&quot;28&quot;/&gt;&lt;w:shd w:val=&quot;clear&quot; w:color=&quot;auto&quot; w:fill=&quot;FFFFFF&quot;/&gt;&lt;/w:rPr&gt;&lt;/m:ctrlPr&gt;&lt;/m:sSubPr&gt;&lt;m:e&gt;&lt;m:r&gt;&lt;w:rPr&gt;&lt;w:rFonts w:ascii=&quot;Cambria Math&quot; w:h-ansi=&quot;Cambria Math&quot;/&gt;&lt;wx:font wx:val=&quot;Cambria Math&quot;/&gt;&lt;w:i/&gt;&lt;w:sz w:val=&quot;28&quot;/&gt;&lt;w:sz-cs w:val=&quot;28&quot;/&gt;&lt;w:shd w:val=&quot;clear&quot; w:color=&quot;auto&quot; w:fill=&quot;FFFFFF&quot;/&gt;&lt;/w:rPr&gt;&lt;m:t&gt;H&lt;/m:t&gt;&lt;/m:r&gt;&lt;/m:e&gt;&lt;m:sub&gt;&lt;m:r&gt;&lt;w:rPr&gt;&lt;w:rFonts w:ascii=&quot;Cambria Math&quot; w:h-ansi=&quot;Cambria Math&quot;/&gt;&lt;wx:font wx:val=&quot;Cambria Math&quot;/&gt;&lt;w:i/&gt;&lt;w:sz w:val=&quot;28&quot;/&gt;&lt;w:sz-cs w:val=&quot;28&quot;/&gt;&lt;w:shd w:val=&quot;clear&quot; w:color=&quot;auto&quot; w:fill=&quot;FFFFFF&quot;/&gt;&lt;/w:rPr&gt;&lt;m:t&gt;B&lt;/m:t&gt;&lt;/m:r&gt;&lt;/m:sub&gt;&lt;/m:sSub&gt;&lt;m:r&gt;&lt;w:rPr&gt;&lt;w:rFonts w:ascii=&quot;Cambria Math&quot; w:h-ansi=&quot;Cambria Math&quot;/&gt;&lt;wx:font wx:val=&quot;Cambria Math&quot;/&gt;&lt;w:i/&gt;&lt;w:sz w:val=&quot;28&quot;/&gt;&lt;w:sz-cs w:val=&quot;28&quot;/&gt;&lt;w:shd w:val=&quot;clear&quot; w:color=&quot;auto&quot; w:fill=&quot;FFFFFF&quot;/&gt;&lt;/w:rPr&gt;&lt;m:t&gt;+в€†&lt;/m:t&gt;&lt;/m:r&gt;&lt;m:sSub&gt;&lt;m:sSubPr&gt;&lt;m:ctrlPr&gt;&lt;w:rPr&gt;&lt;w:rFonts w:ascii=&quot;Cambria Math&quot; w:h-ansi=&quot;Cambria Math&quot;/&gt;&lt;wx:font wx:val=&quot;Cambria Math&quot;/&gt;&lt;w:i/&gt;&lt;w:sz w:val=&quot;28&quot;/&gt;&lt;w:sz-cs w:val=&quot;28&quot;/&gt;&lt;w:shd w:val=&quot;clear&quot; w:color=&quot;auto&quot; w:fill=&quot;FFFFFF&quot;/&gt;&lt;/w:rPr&gt;&lt;/m:ctrlPr&gt;&lt;/m:sSubPr&gt;&lt;m:e&gt;&lt;m:r&gt;&lt;w:rPr&gt;&lt;w:rFonts w:ascii=&quot;Cambria Math&quot; w:h-ansi=&quot;Cambria Math&quot;/&gt;&lt;wx:font wx:val=&quot;Cambria Math&quot;/&gt;&lt;w:i/&gt;&lt;w:sz w:val=&quot;28&quot;/&gt;&lt;w:sz-cs w:val=&quot;28&quot;/&gt;&lt;w:shd w:val=&quot;clear&quot; w:color=&quot;auto&quot; w:fill=&quot;FFFFFF&quot;/&gt;&lt;/w:rPr&gt;&lt;m:t&gt;H&lt;/m:t&gt;&lt;/m:r&gt;&lt;/m:e&gt;&lt;m:sub&gt;&lt;m:r&gt;&lt;w:rPr&gt;&lt;w:rFonts w:ascii=&quot;Cambria Math&quot; w:h-ansi=&quot;Cambria Math&quot;/&gt;&lt;wx:font wx:val=&quot;Cambria Math&quot;/&gt;&lt;w:i/&gt;&lt;w:sz w:val=&quot;28&quot;/&gt;&lt;w:sz-cs w:val=&quot;28&quot;/&gt;&lt;w:shd w:val=&quot;clear&quot; w:color=&quot;auto&quot; w:fill=&quot;FFFFFF&quot;/&gt;&lt;/w:rPr&gt;&lt;m:t&gt;p&lt;/m:t&gt;&lt;/m:r&gt;&lt;/m:sub&gt;&lt;/m:sSub&gt;&lt;m:r&gt;&lt;w:rPr&gt;&lt;w:rFonts w:ascii=&quot;Cambria Math&quot; w:h-ansi=&quot;Cambria Math&quot;/&gt;&lt;wx:font wx:val=&quot;Cambria Math&quot;/&gt;&lt;w:i/&gt;&lt;w:sz w:val=&quot;28&quot;/&gt;&lt;w:sz-cs w:val=&quot;28&quot;/&gt;&lt;w:shd w:val=&quot;clear&quot; w:color=&quot;auto&quot; w:fill=&quot;FFFFFF&quot;/&gt;&lt;/w:rPr&gt;&lt;m:t&gt;+в€†&lt;/m:t&gt;&lt;/m:r&gt;&lt;m:sSub&gt;&lt;m:sSubPr&gt;&lt;m:ctrlPr&gt;&lt;w:rPr&gt;&lt;w:rFonts w:ascii=&quot;Cambria Math&quot; w:h-ansi=&quot;Cambria Math&quot;/&gt;&lt;wx:font wx:val=&quot;Cambria Math&quot;/&gt;&lt;w:i/&gt;&lt;w:sz w:val=&quot;28&quot;/&gt;&lt;w:sz-cs w:val=&quot;28&quot;/&gt;&lt;w:shd w:val=&quot;clear&quot; w:color=&quot;auto&quot; w:fill=&quot;FFFFFF&quot;/&gt;&lt;/w:rPr&gt;&lt;/m:ctrlPr&gt;&lt;/m:sSubPr&gt;&lt;m:e&gt;&lt;m:r&gt;&lt;w:rPr&gt;&lt;w:rFonts w:ascii=&quot;Cambria Math&quot; w:h-ansi=&quot;Cambria Math&quot;/&gt;&lt;wx:font wx:val=&quot;Cambria Math&quot;/&gt;&lt;w:i/&gt;&lt;w:sz w:val=&quot;28&quot;/&gt;&lt;w:sz-cs w:val=&quot;28&quot;/&gt;&lt;w:shd w:val=&quot;clear&quot; w:color=&quot;auto&quot; w:fill=&quot;FFFFFF&quot;/&gt;&lt;/w:rPr&gt;&lt;m:t&gt;H&lt;/m:t&gt;&lt;/m:r&gt;&lt;/m:e&gt;&lt;m:sub&gt;&lt;m:r&gt;&lt;w:rPr&gt;&lt;w:rFonts w:ascii=&quot;Cambria Math&quot; w:h-ansi=&quot;Cambria Math&quot;/&gt;&lt;wx:font wx:val=&quot;Cambria Math&quot;/&gt;&lt;w:i/&gt;&lt;w:sz w:val=&quot;28&quot;/&gt;&lt;w:sz-cs w:val=&quot;28&quot;/&gt;&lt;w:shd w:val=&quot;clear&quot; w:color=&quot;auto&quot; w:fill=&quot;FFFFFF&quot;/&gt;&lt;/w:rPr&gt;&lt;m:t&gt;Р»&lt;/m:t&gt;&lt;/m:r&gt;&lt;/m:sub&gt;&lt;/m:sSub&gt;&lt;m:r&gt;&lt;w:rPr&gt;&lt;w:rFonts w:ascii=&quot;Cambria Math&quot; w:h-ansi=&quot;Cambria Math&quot;/&gt;&lt;wx:font wx:val=&quot;Cambria Math&quot;/&gt;&lt;w:i/&gt;&lt;w:sz w:val=&quot;28&quot;/&gt;&lt;w:sz-cs w:val=&quot;28&quot;/&gt;&lt;w:shd w:val=&quot;clear&quot; w:color=&quot;auto&quot; w:fill=&quot;FFFFFF&quot;/&gt;&lt;/w:rPr&gt;&lt;m:t&gt;+в€†&lt;/m:t&gt;&lt;/m:r&gt;&lt;m:sSub&gt;&lt;m:sSubPr&gt;&lt;m:ctrlPr&gt;&lt;w:rPr&gt;&lt;w:rFonts w:ascii=&quot;Cambria Math&quot; w:h-ansi=&quot;Cambria Math&quot;/&gt;&lt;wx:font wx:val=&quot;Cambria Math&quot;/&gt;&lt;w:i/&gt;&lt;w:sz w:val=&quot;28&quot;/&gt;&lt;w:sz-cs w:val=&quot;28&quot;/&gt;&lt;w:shd w:val=&quot;clear&quot; w:color=&quot;auto&quot; w:fill=&quot;FFFFFF&quot;/&gt;&lt;/w:rPr&gt;&lt;/m:ctrlPr&gt;&lt;/m:sSubPr&gt;&lt;m:e&gt;&lt;m:r&gt;&lt;w:rPr&gt;&lt;w:rFonts w:ascii=&quot;Cambria Math&quot; w:h-ansi=&quot;Cambria Math&quot;/&gt;&lt;wx:font wx:val=&quot;Cambria Math&quot;/&gt;&lt;w:i/&gt;&lt;w:sz w:val=&quot;28&quot;/&gt;&lt;w:sz-cs w:val=&quot;28&quot;/&gt;&lt;w:shd w:val=&quot;clear&quot; w:color=&quot;auto&quot; w:fill=&quot;FFFFFF&quot;/&gt;&lt;/w:rPr&gt;&lt;m:t&gt;H&lt;/m:t&gt;&lt;/m:r&gt;&lt;/m:e&gt;&lt;m:sub&gt;&lt;m:r&gt;&lt;w:rPr&gt;&lt;w:rFonts w:ascii=&quot;Cambria Math&quot; w:h-ansi=&quot;Cambria Math&quot;/&gt;&lt;wx:font wx:val=&quot;Cambria Math&quot;/&gt;&lt;w:i/&gt;&lt;w:sz w:val=&quot;28&quot;/&gt;&lt;w:sz-cs w:val=&quot;28&quot;/&gt;&lt;w:shd w:val=&quot;clear&quot; w:color=&quot;auto&quot; w:fill=&quot;FFFFFF&quot;/&gt;&lt;/w:rPr&gt;&lt;m:t&gt;Рј&lt;/m:t&gt;&lt;/m:r&gt;&lt;/m:sub&gt;&lt;/m:sSub&gt;&lt;m:r&gt;&lt;w:rPr&gt;&lt;w:rFonts w:ascii=&quot;Cambria Math&quot; w:h-ansi=&quot;Cambria Math&quot;/&gt;&lt;wx:font wx:val=&quot;Cambria Math&quot;/&gt;&lt;w:i/&gt;&lt;w:sz w:val=&quot;28&quot;/&gt;&lt;w:sz-cs w:val=&quot;28&quot;/&gt;&lt;w:shd w:val=&quot;clear&quot; w:color=&quot;auto&quot; w:fill=&quot;FFFFFF&quot;/&gt;&lt;/w:rPr&gt;&lt;m:t&gt;+в€†&lt;/m:t&gt;&lt;/m:r&gt;&lt;m:sSub&gt;&lt;m:sSubPr&gt;&lt;m:ctrlPr&gt;&lt;w:rPr&gt;&lt;w:rFonts w:ascii=&quot;Cambria Math&quot; w:h-ansi=&quot;Cambria Math&quot;/&gt;&lt;wx:font wx:val=&quot;Cambria Math&quot;/&gt;&lt;w:i/&gt;&lt;w:sz w:val=&quot;28&quot;/&gt;&lt;w:sz-cs w:val=&quot;28&quot;/&gt;&lt;w:shd w:val=&quot;clear&quot; w:color=&quot;auto&quot; w:fill=&quot;FFFFFF&quot;/&gt;&lt;w:lang w:val=&quot;EN-US&quot;/&gt;&lt;/w:rPr&gt;&lt;/m:ctrlPr&gt;&lt;/m:sSubPr&gt;&lt;m:e&gt;&lt;m:r&gt;&lt;w:rPr&gt;&lt;w:rFonts w:ascii=&quot;Cambria Math&quot; w:h-ansi=&quot;Cambria Math&quot;/&gt;&lt;wx:font wx:val=&quot;Cambria Math&quot;/&gt;&lt;w:i/&gt;&lt;w:sz w:val=&quot;28&quot;/&gt;&lt;w:sz-cs w:val=&quot;28&quot;/&gt;&lt;w:shd w:val=&quot;clear&quot; w:color=&quot;auto&quot; w:fill=&quot;FFFFFF&quot;/&gt;&lt;w:lang w:val=&quot;EN-US&quot;/&gt;&lt;/w:rPr&gt;&lt;m:t&gt;H&lt;/m:t&gt;&lt;/m:r&gt;&lt;/m:e&gt;&lt;m:sub&gt;&lt;m:r&gt;&lt;w:rPr&gt;&lt;w:rFonts w:ascii=&quot;Cambria Math&quot; w:h-ansi=&quot;Cambria Math&quot;/&gt;&lt;wx:font wx:val=&quot;Cambria Math&quot;/&gt;&lt;w:i/&gt;&lt;w:sz w:val=&quot;28&quot;/&gt;&lt;w:sz-cs w:val=&quot;28&quot;/&gt;&lt;w:shd w:val=&quot;clear&quot; w:color=&quot;auto&quot; w:fill=&quot;FFFFFF&quot;/&gt;&lt;/w:rPr&gt;&lt;m:t&gt;Рі&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43" o:title="" chromakey="white"/>
                </v:shape>
              </w:pict>
            </w:r>
            <w:r w:rsidRPr="0049520D">
              <w:rPr>
                <w:rFonts w:ascii="Times New Roman" w:hAnsi="Times New Roman"/>
                <w:sz w:val="28"/>
                <w:szCs w:val="28"/>
                <w:shd w:val="clear" w:color="auto" w:fill="FFFFFF"/>
              </w:rPr>
              <w:fldChar w:fldCharType="end"/>
            </w:r>
            <w:r w:rsidRPr="0049520D">
              <w:rPr>
                <w:rFonts w:ascii="Times New Roman" w:hAnsi="Times New Roman"/>
                <w:sz w:val="28"/>
                <w:szCs w:val="28"/>
                <w:shd w:val="clear" w:color="auto" w:fill="FFFFFF"/>
              </w:rPr>
              <w:t>,</w:t>
            </w:r>
          </w:p>
        </w:tc>
        <w:tc>
          <w:tcPr>
            <w:tcW w:w="817" w:type="dxa"/>
          </w:tcPr>
          <w:p w:rsidR="00DF6FF5" w:rsidRPr="0049520D" w:rsidRDefault="00DF6FF5" w:rsidP="00B4580C">
            <w:pPr>
              <w:spacing w:line="360" w:lineRule="auto"/>
              <w:jc w:val="both"/>
              <w:rPr>
                <w:rFonts w:ascii="Times New Roman" w:hAnsi="Times New Roman"/>
                <w:sz w:val="28"/>
                <w:szCs w:val="28"/>
                <w:shd w:val="clear" w:color="auto" w:fill="FFFFFF"/>
              </w:rPr>
            </w:pPr>
            <w:r w:rsidRPr="0049520D">
              <w:rPr>
                <w:rFonts w:ascii="Times New Roman" w:hAnsi="Times New Roman"/>
                <w:sz w:val="28"/>
                <w:szCs w:val="28"/>
                <w:shd w:val="clear" w:color="auto" w:fill="FFFFFF"/>
              </w:rPr>
              <w:t>(12)</w:t>
            </w:r>
          </w:p>
        </w:tc>
      </w:tr>
      <w:tr w:rsidR="00DF6FF5" w:rsidRPr="009804F2" w:rsidTr="00B4580C">
        <w:tc>
          <w:tcPr>
            <w:tcW w:w="8647" w:type="dxa"/>
          </w:tcPr>
          <w:p w:rsidR="00DF6FF5" w:rsidRPr="0049520D" w:rsidRDefault="00DF6FF5" w:rsidP="00B4580C">
            <w:pPr>
              <w:spacing w:line="360" w:lineRule="auto"/>
              <w:ind w:firstLine="709"/>
              <w:jc w:val="center"/>
              <w:rPr>
                <w:rFonts w:ascii="Times New Roman" w:hAnsi="Times New Roman"/>
                <w:sz w:val="28"/>
                <w:szCs w:val="28"/>
                <w:shd w:val="clear" w:color="auto" w:fill="FFFFFF"/>
              </w:rPr>
            </w:pPr>
          </w:p>
        </w:tc>
        <w:tc>
          <w:tcPr>
            <w:tcW w:w="817" w:type="dxa"/>
          </w:tcPr>
          <w:p w:rsidR="00DF6FF5" w:rsidRPr="0049520D" w:rsidRDefault="00DF6FF5" w:rsidP="00B4580C">
            <w:pPr>
              <w:spacing w:line="360" w:lineRule="auto"/>
              <w:jc w:val="both"/>
              <w:rPr>
                <w:rFonts w:ascii="Times New Roman" w:hAnsi="Times New Roman"/>
                <w:sz w:val="28"/>
                <w:szCs w:val="28"/>
                <w:shd w:val="clear" w:color="auto" w:fill="FFFFFF"/>
              </w:rPr>
            </w:pPr>
          </w:p>
        </w:tc>
      </w:tr>
    </w:tbl>
    <w:p w:rsidR="00DF6FF5" w:rsidRDefault="00DF6FF5" w:rsidP="00B4580C">
      <w:pPr>
        <w:spacing w:line="360" w:lineRule="auto"/>
        <w:jc w:val="both"/>
        <w:rPr>
          <w:rFonts w:ascii="Times New Roman" w:hAnsi="Times New Roman" w:cs="Times New Roman"/>
          <w:sz w:val="28"/>
          <w:szCs w:val="28"/>
          <w:shd w:val="clear" w:color="auto" w:fill="FFFFFF"/>
        </w:rPr>
      </w:pPr>
      <w:r w:rsidRPr="004D2BB9">
        <w:rPr>
          <w:rFonts w:ascii="Times New Roman" w:hAnsi="Times New Roman" w:cs="Times New Roman"/>
          <w:sz w:val="28"/>
          <w:szCs w:val="28"/>
          <w:shd w:val="clear" w:color="auto" w:fill="FFFFFF"/>
        </w:rPr>
        <w:t xml:space="preserve">где </w:t>
      </w:r>
      <w:r w:rsidRPr="0049520D">
        <w:rPr>
          <w:rFonts w:ascii="Times New Roman" w:hAnsi="Times New Roman" w:cs="Times New Roman"/>
          <w:sz w:val="28"/>
          <w:szCs w:val="28"/>
          <w:shd w:val="clear" w:color="auto" w:fill="FFFFFF"/>
        </w:rPr>
        <w:fldChar w:fldCharType="begin"/>
      </w:r>
      <w:r w:rsidRPr="0049520D">
        <w:rPr>
          <w:rFonts w:ascii="Times New Roman" w:hAnsi="Times New Roman" w:cs="Times New Roman"/>
          <w:sz w:val="28"/>
          <w:szCs w:val="28"/>
          <w:shd w:val="clear" w:color="auto" w:fill="FFFFFF"/>
        </w:rPr>
        <w:instrText xml:space="preserve"> QUOTE </w:instrText>
      </w:r>
      <w:r w:rsidRPr="0049520D">
        <w:rPr>
          <w:position w:val="-6"/>
        </w:rPr>
        <w:pict>
          <v:shape id="_x0000_i1091" type="#_x0000_t75" style="width:25.8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stylePaneFormatFilter w:val=&quot;3F01&quot;/&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7967&quot;/&gt;&lt;wsp:rsid wsp:val=&quot;000029D6&quot;/&gt;&lt;wsp:rsid wsp:val=&quot;00002C4D&quot;/&gt;&lt;wsp:rsid wsp:val=&quot;00017571&quot;/&gt;&lt;wsp:rsid wsp:val=&quot;00027105&quot;/&gt;&lt;wsp:rsid wsp:val=&quot;00033732&quot;/&gt;&lt;wsp:rsid wsp:val=&quot;00033F33&quot;/&gt;&lt;wsp:rsid wsp:val=&quot;000474BF&quot;/&gt;&lt;wsp:rsid wsp:val=&quot;00051CF3&quot;/&gt;&lt;wsp:rsid wsp:val=&quot;00060869&quot;/&gt;&lt;wsp:rsid wsp:val=&quot;000625C0&quot;/&gt;&lt;wsp:rsid wsp:val=&quot;00073578&quot;/&gt;&lt;wsp:rsid wsp:val=&quot;0007381A&quot;/&gt;&lt;wsp:rsid wsp:val=&quot;00076D95&quot;/&gt;&lt;wsp:rsid wsp:val=&quot;00080AC8&quot;/&gt;&lt;wsp:rsid wsp:val=&quot;00085754&quot;/&gt;&lt;wsp:rsid wsp:val=&quot;00086DEE&quot;/&gt;&lt;wsp:rsid wsp:val=&quot;00090228&quot;/&gt;&lt;wsp:rsid wsp:val=&quot;00094FC2&quot;/&gt;&lt;wsp:rsid wsp:val=&quot;000A0A94&quot;/&gt;&lt;wsp:rsid wsp:val=&quot;000B1DCA&quot;/&gt;&lt;wsp:rsid wsp:val=&quot;000B69E2&quot;/&gt;&lt;wsp:rsid wsp:val=&quot;000D4124&quot;/&gt;&lt;wsp:rsid wsp:val=&quot;000D6D2E&quot;/&gt;&lt;wsp:rsid wsp:val=&quot;000E0B24&quot;/&gt;&lt;wsp:rsid wsp:val=&quot;000E587C&quot;/&gt;&lt;wsp:rsid wsp:val=&quot;0015407B&quot;/&gt;&lt;wsp:rsid wsp:val=&quot;001556AA&quot;/&gt;&lt;wsp:rsid wsp:val=&quot;00173065&quot;/&gt;&lt;wsp:rsid wsp:val=&quot;00177F55&quot;/&gt;&lt;wsp:rsid wsp:val=&quot;00181CB6&quot;/&gt;&lt;wsp:rsid wsp:val=&quot;00195939&quot;/&gt;&lt;wsp:rsid wsp:val=&quot;001A0271&quot;/&gt;&lt;wsp:rsid wsp:val=&quot;001A3F32&quot;/&gt;&lt;wsp:rsid wsp:val=&quot;001A4AE0&quot;/&gt;&lt;wsp:rsid wsp:val=&quot;001B3810&quot;/&gt;&lt;wsp:rsid wsp:val=&quot;001B5BDD&quot;/&gt;&lt;wsp:rsid wsp:val=&quot;001C7C77&quot;/&gt;&lt;wsp:rsid wsp:val=&quot;001D6FF2&quot;/&gt;&lt;wsp:rsid wsp:val=&quot;001E08B2&quot;/&gt;&lt;wsp:rsid wsp:val=&quot;001E0A17&quot;/&gt;&lt;wsp:rsid wsp:val=&quot;002040FD&quot;/&gt;&lt;wsp:rsid wsp:val=&quot;00205FE0&quot;/&gt;&lt;wsp:rsid wsp:val=&quot;00206D1B&quot;/&gt;&lt;wsp:rsid wsp:val=&quot;0021372E&quot;/&gt;&lt;wsp:rsid wsp:val=&quot;002155CA&quot;/&gt;&lt;wsp:rsid wsp:val=&quot;00230FA3&quot;/&gt;&lt;wsp:rsid wsp:val=&quot;00242A24&quot;/&gt;&lt;wsp:rsid wsp:val=&quot;00246F22&quot;/&gt;&lt;wsp:rsid wsp:val=&quot;00251DB5&quot;/&gt;&lt;wsp:rsid wsp:val=&quot;00255836&quot;/&gt;&lt;wsp:rsid wsp:val=&quot;00273425&quot;/&gt;&lt;wsp:rsid wsp:val=&quot;00280B08&quot;/&gt;&lt;wsp:rsid wsp:val=&quot;00283806&quot;/&gt;&lt;wsp:rsid wsp:val=&quot;00287A81&quot;/&gt;&lt;wsp:rsid wsp:val=&quot;00293113&quot;/&gt;&lt;wsp:rsid wsp:val=&quot;002A2466&quot;/&gt;&lt;wsp:rsid wsp:val=&quot;002A5C24&quot;/&gt;&lt;wsp:rsid wsp:val=&quot;002B46DF&quot;/&gt;&lt;wsp:rsid wsp:val=&quot;002B5456&quot;/&gt;&lt;wsp:rsid wsp:val=&quot;002E407E&quot;/&gt;&lt;wsp:rsid wsp:val=&quot;00306714&quot;/&gt;&lt;wsp:rsid wsp:val=&quot;0036029F&quot;/&gt;&lt;wsp:rsid wsp:val=&quot;00363F07&quot;/&gt;&lt;wsp:rsid wsp:val=&quot;003644EE&quot;/&gt;&lt;wsp:rsid wsp:val=&quot;00372256&quot;/&gt;&lt;wsp:rsid wsp:val=&quot;00373D04&quot;/&gt;&lt;wsp:rsid wsp:val=&quot;00381C9D&quot;/&gt;&lt;wsp:rsid wsp:val=&quot;00381D49&quot;/&gt;&lt;wsp:rsid wsp:val=&quot;003874E0&quot;/&gt;&lt;wsp:rsid wsp:val=&quot;003963DE&quot;/&gt;&lt;wsp:rsid wsp:val=&quot;003B41A7&quot;/&gt;&lt;wsp:rsid wsp:val=&quot;003C472E&quot;/&gt;&lt;wsp:rsid wsp:val=&quot;003D0D3C&quot;/&gt;&lt;wsp:rsid wsp:val=&quot;003D1F8C&quot;/&gt;&lt;wsp:rsid wsp:val=&quot;00405D96&quot;/&gt;&lt;wsp:rsid wsp:val=&quot;00406458&quot;/&gt;&lt;wsp:rsid wsp:val=&quot;00411DF4&quot;/&gt;&lt;wsp:rsid wsp:val=&quot;00414304&quot;/&gt;&lt;wsp:rsid wsp:val=&quot;00420762&quot;/&gt;&lt;wsp:rsid wsp:val=&quot;00451827&quot;/&gt;&lt;wsp:rsid wsp:val=&quot;00467F24&quot;/&gt;&lt;wsp:rsid wsp:val=&quot;00475886&quot;/&gt;&lt;wsp:rsid wsp:val=&quot;0048362D&quot;/&gt;&lt;wsp:rsid wsp:val=&quot;0049520D&quot;/&gt;&lt;wsp:rsid wsp:val=&quot;004A21E0&quot;/&gt;&lt;wsp:rsid wsp:val=&quot;004A722A&quot;/&gt;&lt;wsp:rsid wsp:val=&quot;004D4ACD&quot;/&gt;&lt;wsp:rsid wsp:val=&quot;00510687&quot;/&gt;&lt;wsp:rsid wsp:val=&quot;00537744&quot;/&gt;&lt;wsp:rsid wsp:val=&quot;005402BE&quot;/&gt;&lt;wsp:rsid wsp:val=&quot;0057003C&quot;/&gt;&lt;wsp:rsid wsp:val=&quot;00577FF7&quot;/&gt;&lt;wsp:rsid wsp:val=&quot;00592609&quot;/&gt;&lt;wsp:rsid wsp:val=&quot;005B0060&quot;/&gt;&lt;wsp:rsid wsp:val=&quot;005D634F&quot;/&gt;&lt;wsp:rsid wsp:val=&quot;005E0BB9&quot;/&gt;&lt;wsp:rsid wsp:val=&quot;005E7967&quot;/&gt;&lt;wsp:rsid wsp:val=&quot;006003FA&quot;/&gt;&lt;wsp:rsid wsp:val=&quot;00613EE0&quot;/&gt;&lt;wsp:rsid wsp:val=&quot;0061571C&quot;/&gt;&lt;wsp:rsid wsp:val=&quot;006230FC&quot;/&gt;&lt;wsp:rsid wsp:val=&quot;0063638F&quot;/&gt;&lt;wsp:rsid wsp:val=&quot;00640E53&quot;/&gt;&lt;wsp:rsid wsp:val=&quot;006678CB&quot;/&gt;&lt;wsp:rsid wsp:val=&quot;006928ED&quot;/&gt;&lt;wsp:rsid wsp:val=&quot;006A3994&quot;/&gt;&lt;wsp:rsid wsp:val=&quot;006B2D90&quot;/&gt;&lt;wsp:rsid wsp:val=&quot;006B345C&quot;/&gt;&lt;wsp:rsid wsp:val=&quot;006B6E40&quot;/&gt;&lt;wsp:rsid wsp:val=&quot;006C626F&quot;/&gt;&lt;wsp:rsid wsp:val=&quot;006E19E2&quot;/&gt;&lt;wsp:rsid wsp:val=&quot;00705012&quot;/&gt;&lt;wsp:rsid wsp:val=&quot;00715F3C&quot;/&gt;&lt;wsp:rsid wsp:val=&quot;00724CB8&quot;/&gt;&lt;wsp:rsid wsp:val=&quot;007335C2&quot;/&gt;&lt;wsp:rsid wsp:val=&quot;00734329&quot;/&gt;&lt;wsp:rsid wsp:val=&quot;007620A1&quot;/&gt;&lt;wsp:rsid wsp:val=&quot;00772C38&quot;/&gt;&lt;wsp:rsid wsp:val=&quot;007947FA&quot;/&gt;&lt;wsp:rsid wsp:val=&quot;007C72DD&quot;/&gt;&lt;wsp:rsid wsp:val=&quot;007E7304&quot;/&gt;&lt;wsp:rsid wsp:val=&quot;008038BC&quot;/&gt;&lt;wsp:rsid wsp:val=&quot;0081351E&quot;/&gt;&lt;wsp:rsid wsp:val=&quot;00842133&quot;/&gt;&lt;wsp:rsid wsp:val=&quot;00853250&quot;/&gt;&lt;wsp:rsid wsp:val=&quot;008533EE&quot;/&gt;&lt;wsp:rsid wsp:val=&quot;008869F0&quot;/&gt;&lt;wsp:rsid wsp:val=&quot;00891F55&quot;/&gt;&lt;wsp:rsid wsp:val=&quot;008A1A49&quot;/&gt;&lt;wsp:rsid wsp:val=&quot;008C0D75&quot;/&gt;&lt;wsp:rsid wsp:val=&quot;008C0EE6&quot;/&gt;&lt;wsp:rsid wsp:val=&quot;008D4776&quot;/&gt;&lt;wsp:rsid wsp:val=&quot;008E2629&quot;/&gt;&lt;wsp:rsid wsp:val=&quot;00901CDF&quot;/&gt;&lt;wsp:rsid wsp:val=&quot;00906E72&quot;/&gt;&lt;wsp:rsid wsp:val=&quot;00936388&quot;/&gt;&lt;wsp:rsid wsp:val=&quot;00950E9A&quot;/&gt;&lt;wsp:rsid wsp:val=&quot;009611D4&quot;/&gt;&lt;wsp:rsid wsp:val=&quot;00973E08&quot;/&gt;&lt;wsp:rsid wsp:val=&quot;00985B8D&quot;/&gt;&lt;wsp:rsid wsp:val=&quot;009C1638&quot;/&gt;&lt;wsp:rsid wsp:val=&quot;009D077F&quot;/&gt;&lt;wsp:rsid wsp:val=&quot;009E2920&quot;/&gt;&lt;wsp:rsid wsp:val=&quot;009E6654&quot;/&gt;&lt;wsp:rsid wsp:val=&quot;00A026FC&quot;/&gt;&lt;wsp:rsid wsp:val=&quot;00A06D7A&quot;/&gt;&lt;wsp:rsid wsp:val=&quot;00A2375C&quot;/&gt;&lt;wsp:rsid wsp:val=&quot;00A3675F&quot;/&gt;&lt;wsp:rsid wsp:val=&quot;00A45515&quot;/&gt;&lt;wsp:rsid wsp:val=&quot;00A51BE7&quot;/&gt;&lt;wsp:rsid wsp:val=&quot;00A53B14&quot;/&gt;&lt;wsp:rsid wsp:val=&quot;00A62C12&quot;/&gt;&lt;wsp:rsid wsp:val=&quot;00A64A58&quot;/&gt;&lt;wsp:rsid wsp:val=&quot;00A654D8&quot;/&gt;&lt;wsp:rsid wsp:val=&quot;00A81CF7&quot;/&gt;&lt;wsp:rsid wsp:val=&quot;00A861DB&quot;/&gt;&lt;wsp:rsid wsp:val=&quot;00A956D4&quot;/&gt;&lt;wsp:rsid wsp:val=&quot;00AB0E64&quot;/&gt;&lt;wsp:rsid wsp:val=&quot;00AF2326&quot;/&gt;&lt;wsp:rsid wsp:val=&quot;00AF76E0&quot;/&gt;&lt;wsp:rsid wsp:val=&quot;00B03AFB&quot;/&gt;&lt;wsp:rsid wsp:val=&quot;00B136B1&quot;/&gt;&lt;wsp:rsid wsp:val=&quot;00B13FFB&quot;/&gt;&lt;wsp:rsid wsp:val=&quot;00B145CA&quot;/&gt;&lt;wsp:rsid wsp:val=&quot;00B2509D&quot;/&gt;&lt;wsp:rsid wsp:val=&quot;00B254F8&quot;/&gt;&lt;wsp:rsid wsp:val=&quot;00B27C5C&quot;/&gt;&lt;wsp:rsid wsp:val=&quot;00B32B7A&quot;/&gt;&lt;wsp:rsid wsp:val=&quot;00B52532&quot;/&gt;&lt;wsp:rsid wsp:val=&quot;00B87726&quot;/&gt;&lt;wsp:rsid wsp:val=&quot;00B97606&quot;/&gt;&lt;wsp:rsid wsp:val=&quot;00BA0E00&quot;/&gt;&lt;wsp:rsid wsp:val=&quot;00BA132A&quot;/&gt;&lt;wsp:rsid wsp:val=&quot;00BA6E40&quot;/&gt;&lt;wsp:rsid wsp:val=&quot;00BB0471&quot;/&gt;&lt;wsp:rsid wsp:val=&quot;00BB3FA8&quot;/&gt;&lt;wsp:rsid wsp:val=&quot;00BB5876&quot;/&gt;&lt;wsp:rsid wsp:val=&quot;00BD14F8&quot;/&gt;&lt;wsp:rsid wsp:val=&quot;00BD2679&quot;/&gt;&lt;wsp:rsid wsp:val=&quot;00BE57ED&quot;/&gt;&lt;wsp:rsid wsp:val=&quot;00BF2401&quot;/&gt;&lt;wsp:rsid wsp:val=&quot;00C16580&quot;/&gt;&lt;wsp:rsid wsp:val=&quot;00C27D80&quot;/&gt;&lt;wsp:rsid wsp:val=&quot;00C27E4A&quot;/&gt;&lt;wsp:rsid wsp:val=&quot;00C450F5&quot;/&gt;&lt;wsp:rsid wsp:val=&quot;00C45FA5&quot;/&gt;&lt;wsp:rsid wsp:val=&quot;00C57F55&quot;/&gt;&lt;wsp:rsid wsp:val=&quot;00C754BA&quot;/&gt;&lt;wsp:rsid wsp:val=&quot;00C85E61&quot;/&gt;&lt;wsp:rsid wsp:val=&quot;00C913BC&quot;/&gt;&lt;wsp:rsid wsp:val=&quot;00C91FE0&quot;/&gt;&lt;wsp:rsid wsp:val=&quot;00C9460C&quot;/&gt;&lt;wsp:rsid wsp:val=&quot;00CA309D&quot;/&gt;&lt;wsp:rsid wsp:val=&quot;00CA4068&quot;/&gt;&lt;wsp:rsid wsp:val=&quot;00CD101F&quot;/&gt;&lt;wsp:rsid wsp:val=&quot;00D05047&quot;/&gt;&lt;wsp:rsid wsp:val=&quot;00D15BA1&quot;/&gt;&lt;wsp:rsid wsp:val=&quot;00D2499D&quot;/&gt;&lt;wsp:rsid wsp:val=&quot;00D32D3D&quot;/&gt;&lt;wsp:rsid wsp:val=&quot;00D45F84&quot;/&gt;&lt;wsp:rsid wsp:val=&quot;00D4741C&quot;/&gt;&lt;wsp:rsid wsp:val=&quot;00D65285&quot;/&gt;&lt;wsp:rsid wsp:val=&quot;00D7607B&quot;/&gt;&lt;wsp:rsid wsp:val=&quot;00D845EC&quot;/&gt;&lt;wsp:rsid wsp:val=&quot;00D859BB&quot;/&gt;&lt;wsp:rsid wsp:val=&quot;00D938DB&quot;/&gt;&lt;wsp:rsid wsp:val=&quot;00D96B56&quot;/&gt;&lt;wsp:rsid wsp:val=&quot;00DA2BA5&quot;/&gt;&lt;wsp:rsid wsp:val=&quot;00DB3DA8&quot;/&gt;&lt;wsp:rsid wsp:val=&quot;00DD3C31&quot;/&gt;&lt;wsp:rsid wsp:val=&quot;00E04B0F&quot;/&gt;&lt;wsp:rsid wsp:val=&quot;00E0675A&quot;/&gt;&lt;wsp:rsid wsp:val=&quot;00E06A87&quot;/&gt;&lt;wsp:rsid wsp:val=&quot;00E0725A&quot;/&gt;&lt;wsp:rsid wsp:val=&quot;00E13E8F&quot;/&gt;&lt;wsp:rsid wsp:val=&quot;00E14059&quot;/&gt;&lt;wsp:rsid wsp:val=&quot;00E20AF2&quot;/&gt;&lt;wsp:rsid wsp:val=&quot;00E30513&quot;/&gt;&lt;wsp:rsid wsp:val=&quot;00E35ED9&quot;/&gt;&lt;wsp:rsid wsp:val=&quot;00E5393E&quot;/&gt;&lt;wsp:rsid wsp:val=&quot;00E610D3&quot;/&gt;&lt;wsp:rsid wsp:val=&quot;00E617C3&quot;/&gt;&lt;wsp:rsid wsp:val=&quot;00E758F1&quot;/&gt;&lt;wsp:rsid wsp:val=&quot;00E9213D&quot;/&gt;&lt;wsp:rsid wsp:val=&quot;00E947B0&quot;/&gt;&lt;wsp:rsid wsp:val=&quot;00EA1529&quot;/&gt;&lt;wsp:rsid wsp:val=&quot;00EB1051&quot;/&gt;&lt;wsp:rsid wsp:val=&quot;00EB698E&quot;/&gt;&lt;wsp:rsid wsp:val=&quot;00EE3BC1&quot;/&gt;&lt;wsp:rsid wsp:val=&quot;00EF21AD&quot;/&gt;&lt;wsp:rsid wsp:val=&quot;00F02A9F&quot;/&gt;&lt;wsp:rsid wsp:val=&quot;00F07EBF&quot;/&gt;&lt;wsp:rsid wsp:val=&quot;00F45F62&quot;/&gt;&lt;wsp:rsid wsp:val=&quot;00F918C0&quot;/&gt;&lt;wsp:rsid wsp:val=&quot;00F94099&quot;/&gt;&lt;wsp:rsid wsp:val=&quot;00FB5C9E&quot;/&gt;&lt;wsp:rsid wsp:val=&quot;00FB6F3A&quot;/&gt;&lt;wsp:rsid wsp:val=&quot;00FC5717&quot;/&gt;&lt;wsp:rsid wsp:val=&quot;00FD6A91&quot;/&gt;&lt;wsp:rsid wsp:val=&quot;00FE506C&quot;/&gt;&lt;/wsp:rsids&gt;&lt;/w:docPr&gt;&lt;w:body&gt;&lt;wx:sect&gt;&lt;w:p wsp:rsidR=&quot;00000000&quot; wsp:rsidRDefault=&quot;008D4776&quot; wsp:rsidP=&quot;008D4776&quot;&gt;&lt;m:oMathPara&gt;&lt;m:oMath&gt;&lt;m:r&gt;&lt;w:rPr&gt;&lt;w:rFonts w:ascii=&quot;Cambria Math&quot; w:h-ansi=&quot;Cambria Math&quot; w:cs=&quot;Times New Roman&quot;/&gt;&lt;wx:font wx:val=&quot;Cambria Math&quot;/&gt;&lt;w:i/&gt;&lt;w:sz w:val=&quot;28&quot;/&gt;&lt;w:sz-cs w:val=&quot;28&quot;/&gt;&lt;w:shd w:val=&quot;clear&quot; w:color=&quot;auto&quot; w:fill=&quot;FFFFFF&quot;/&gt;&lt;/w:rPr&gt;&lt;m:t&gt;в€†&lt;/m:t&gt;&lt;/m:r&gt;&lt;m:sSub&gt;&lt;m:sSubPr&gt;&lt;m:ctrlPr&gt;&lt;w:rPr&gt;&lt;w:rFonts w:ascii=&quot;Cambria Math&quot; w:h-ansi=&quot;Cambria Math&quot; w:cs=&quot;Times New Roman&quot;/&gt;&lt;wx:font wx:val=&quot;Cambria Math&quot;/&gt;&lt;w:i/&gt;&lt;w:sz w:val=&quot;28&quot;/&gt;&lt;w:sz-cs w:val=&quot;28&quot;/&gt;&lt;w:shd w:val=&quot;clear&quot; w:color=&quot;auto&quot; w:fill=&quot;FFFFFF&quot;/&gt;&lt;/w:rPr&gt;&lt;/m:ctrlPr&gt;&lt;/m:sSubPr&gt;&lt;m:e&gt;&lt;m:r&gt;&lt;w:rPr&gt;&lt;w:rFonts w:ascii=&quot;Cambria Math&quot; w:h-ansi=&quot;Cambria Math&quot; w:cs=&quot;Times New Roman&quot;/&gt;&lt;wx:font wx:val=&quot;Cambria Math&quot;/&gt;&lt;w:i/&gt;&lt;w:sz w:val=&quot;28&quot;/&gt;&lt;w:sz-cs w:val=&quot;28&quot;/&gt;&lt;w:shd w:val=&quot;clear&quot; w:color=&quot;auto&quot; w:fill=&quot;FFFFFF&quot;/&gt;&lt;/w:rPr&gt;&lt;m:t&gt;H&lt;/m:t&gt;&lt;/m:r&gt;&lt;/m:e&gt;&lt;m:sub&gt;&lt;m:r&gt;&lt;w:rPr&gt;&lt;w:rFonts w:ascii=&quot;Cambria Math&quot; w:h-ansi=&quot;Cambria Math&quot; w:cs=&quot;Times New Roman&quot;/&gt;&lt;wx:font wx:val=&quot;Cambria Math&quot;/&gt;&lt;w:i/&gt;&lt;w:sz w:val=&quot;28&quot;/&gt;&lt;w:sz-cs w:val=&quot;28&quot;/&gt;&lt;w:shd w:val=&quot;clear&quot; w:color=&quot;auto&quot; w:fill=&quot;FFFFFF&quot;/&gt;&lt;/w:rPr&gt;&lt;m:t&gt;B&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44" o:title="" chromakey="white"/>
          </v:shape>
        </w:pict>
      </w:r>
      <w:r w:rsidRPr="0049520D">
        <w:rPr>
          <w:rFonts w:ascii="Times New Roman" w:hAnsi="Times New Roman" w:cs="Times New Roman"/>
          <w:sz w:val="28"/>
          <w:szCs w:val="28"/>
          <w:shd w:val="clear" w:color="auto" w:fill="FFFFFF"/>
        </w:rPr>
        <w:instrText xml:space="preserve"> </w:instrText>
      </w:r>
      <w:r w:rsidRPr="0049520D">
        <w:rPr>
          <w:rFonts w:ascii="Times New Roman" w:hAnsi="Times New Roman" w:cs="Times New Roman"/>
          <w:sz w:val="28"/>
          <w:szCs w:val="28"/>
          <w:shd w:val="clear" w:color="auto" w:fill="FFFFFF"/>
        </w:rPr>
        <w:fldChar w:fldCharType="separate"/>
      </w:r>
      <w:r w:rsidRPr="0049520D">
        <w:rPr>
          <w:position w:val="-6"/>
        </w:rPr>
        <w:pict>
          <v:shape id="_x0000_i1092" type="#_x0000_t75" style="width:25.8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stylePaneFormatFilter w:val=&quot;3F01&quot;/&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7967&quot;/&gt;&lt;wsp:rsid wsp:val=&quot;000029D6&quot;/&gt;&lt;wsp:rsid wsp:val=&quot;00002C4D&quot;/&gt;&lt;wsp:rsid wsp:val=&quot;00017571&quot;/&gt;&lt;wsp:rsid wsp:val=&quot;00027105&quot;/&gt;&lt;wsp:rsid wsp:val=&quot;00033732&quot;/&gt;&lt;wsp:rsid wsp:val=&quot;00033F33&quot;/&gt;&lt;wsp:rsid wsp:val=&quot;000474BF&quot;/&gt;&lt;wsp:rsid wsp:val=&quot;00051CF3&quot;/&gt;&lt;wsp:rsid wsp:val=&quot;00060869&quot;/&gt;&lt;wsp:rsid wsp:val=&quot;000625C0&quot;/&gt;&lt;wsp:rsid wsp:val=&quot;00073578&quot;/&gt;&lt;wsp:rsid wsp:val=&quot;0007381A&quot;/&gt;&lt;wsp:rsid wsp:val=&quot;00076D95&quot;/&gt;&lt;wsp:rsid wsp:val=&quot;00080AC8&quot;/&gt;&lt;wsp:rsid wsp:val=&quot;00085754&quot;/&gt;&lt;wsp:rsid wsp:val=&quot;00086DEE&quot;/&gt;&lt;wsp:rsid wsp:val=&quot;00090228&quot;/&gt;&lt;wsp:rsid wsp:val=&quot;00094FC2&quot;/&gt;&lt;wsp:rsid wsp:val=&quot;000A0A94&quot;/&gt;&lt;wsp:rsid wsp:val=&quot;000B1DCA&quot;/&gt;&lt;wsp:rsid wsp:val=&quot;000B69E2&quot;/&gt;&lt;wsp:rsid wsp:val=&quot;000D4124&quot;/&gt;&lt;wsp:rsid wsp:val=&quot;000D6D2E&quot;/&gt;&lt;wsp:rsid wsp:val=&quot;000E0B24&quot;/&gt;&lt;wsp:rsid wsp:val=&quot;000E587C&quot;/&gt;&lt;wsp:rsid wsp:val=&quot;0015407B&quot;/&gt;&lt;wsp:rsid wsp:val=&quot;001556AA&quot;/&gt;&lt;wsp:rsid wsp:val=&quot;00173065&quot;/&gt;&lt;wsp:rsid wsp:val=&quot;00177F55&quot;/&gt;&lt;wsp:rsid wsp:val=&quot;00181CB6&quot;/&gt;&lt;wsp:rsid wsp:val=&quot;00195939&quot;/&gt;&lt;wsp:rsid wsp:val=&quot;001A0271&quot;/&gt;&lt;wsp:rsid wsp:val=&quot;001A3F32&quot;/&gt;&lt;wsp:rsid wsp:val=&quot;001A4AE0&quot;/&gt;&lt;wsp:rsid wsp:val=&quot;001B3810&quot;/&gt;&lt;wsp:rsid wsp:val=&quot;001B5BDD&quot;/&gt;&lt;wsp:rsid wsp:val=&quot;001C7C77&quot;/&gt;&lt;wsp:rsid wsp:val=&quot;001D6FF2&quot;/&gt;&lt;wsp:rsid wsp:val=&quot;001E08B2&quot;/&gt;&lt;wsp:rsid wsp:val=&quot;001E0A17&quot;/&gt;&lt;wsp:rsid wsp:val=&quot;002040FD&quot;/&gt;&lt;wsp:rsid wsp:val=&quot;00205FE0&quot;/&gt;&lt;wsp:rsid wsp:val=&quot;00206D1B&quot;/&gt;&lt;wsp:rsid wsp:val=&quot;0021372E&quot;/&gt;&lt;wsp:rsid wsp:val=&quot;002155CA&quot;/&gt;&lt;wsp:rsid wsp:val=&quot;00230FA3&quot;/&gt;&lt;wsp:rsid wsp:val=&quot;00242A24&quot;/&gt;&lt;wsp:rsid wsp:val=&quot;00246F22&quot;/&gt;&lt;wsp:rsid wsp:val=&quot;00251DB5&quot;/&gt;&lt;wsp:rsid wsp:val=&quot;00255836&quot;/&gt;&lt;wsp:rsid wsp:val=&quot;00273425&quot;/&gt;&lt;wsp:rsid wsp:val=&quot;00280B08&quot;/&gt;&lt;wsp:rsid wsp:val=&quot;00283806&quot;/&gt;&lt;wsp:rsid wsp:val=&quot;00287A81&quot;/&gt;&lt;wsp:rsid wsp:val=&quot;00293113&quot;/&gt;&lt;wsp:rsid wsp:val=&quot;002A2466&quot;/&gt;&lt;wsp:rsid wsp:val=&quot;002A5C24&quot;/&gt;&lt;wsp:rsid wsp:val=&quot;002B46DF&quot;/&gt;&lt;wsp:rsid wsp:val=&quot;002B5456&quot;/&gt;&lt;wsp:rsid wsp:val=&quot;002E407E&quot;/&gt;&lt;wsp:rsid wsp:val=&quot;00306714&quot;/&gt;&lt;wsp:rsid wsp:val=&quot;0036029F&quot;/&gt;&lt;wsp:rsid wsp:val=&quot;00363F07&quot;/&gt;&lt;wsp:rsid wsp:val=&quot;003644EE&quot;/&gt;&lt;wsp:rsid wsp:val=&quot;00372256&quot;/&gt;&lt;wsp:rsid wsp:val=&quot;00373D04&quot;/&gt;&lt;wsp:rsid wsp:val=&quot;00381C9D&quot;/&gt;&lt;wsp:rsid wsp:val=&quot;00381D49&quot;/&gt;&lt;wsp:rsid wsp:val=&quot;003874E0&quot;/&gt;&lt;wsp:rsid wsp:val=&quot;003963DE&quot;/&gt;&lt;wsp:rsid wsp:val=&quot;003B41A7&quot;/&gt;&lt;wsp:rsid wsp:val=&quot;003C472E&quot;/&gt;&lt;wsp:rsid wsp:val=&quot;003D0D3C&quot;/&gt;&lt;wsp:rsid wsp:val=&quot;003D1F8C&quot;/&gt;&lt;wsp:rsid wsp:val=&quot;00405D96&quot;/&gt;&lt;wsp:rsid wsp:val=&quot;00406458&quot;/&gt;&lt;wsp:rsid wsp:val=&quot;00411DF4&quot;/&gt;&lt;wsp:rsid wsp:val=&quot;00414304&quot;/&gt;&lt;wsp:rsid wsp:val=&quot;00420762&quot;/&gt;&lt;wsp:rsid wsp:val=&quot;00451827&quot;/&gt;&lt;wsp:rsid wsp:val=&quot;00467F24&quot;/&gt;&lt;wsp:rsid wsp:val=&quot;00475886&quot;/&gt;&lt;wsp:rsid wsp:val=&quot;0048362D&quot;/&gt;&lt;wsp:rsid wsp:val=&quot;0049520D&quot;/&gt;&lt;wsp:rsid wsp:val=&quot;004A21E0&quot;/&gt;&lt;wsp:rsid wsp:val=&quot;004A722A&quot;/&gt;&lt;wsp:rsid wsp:val=&quot;004D4ACD&quot;/&gt;&lt;wsp:rsid wsp:val=&quot;00510687&quot;/&gt;&lt;wsp:rsid wsp:val=&quot;00537744&quot;/&gt;&lt;wsp:rsid wsp:val=&quot;005402BE&quot;/&gt;&lt;wsp:rsid wsp:val=&quot;0057003C&quot;/&gt;&lt;wsp:rsid wsp:val=&quot;00577FF7&quot;/&gt;&lt;wsp:rsid wsp:val=&quot;00592609&quot;/&gt;&lt;wsp:rsid wsp:val=&quot;005B0060&quot;/&gt;&lt;wsp:rsid wsp:val=&quot;005D634F&quot;/&gt;&lt;wsp:rsid wsp:val=&quot;005E0BB9&quot;/&gt;&lt;wsp:rsid wsp:val=&quot;005E7967&quot;/&gt;&lt;wsp:rsid wsp:val=&quot;006003FA&quot;/&gt;&lt;wsp:rsid wsp:val=&quot;00613EE0&quot;/&gt;&lt;wsp:rsid wsp:val=&quot;0061571C&quot;/&gt;&lt;wsp:rsid wsp:val=&quot;006230FC&quot;/&gt;&lt;wsp:rsid wsp:val=&quot;0063638F&quot;/&gt;&lt;wsp:rsid wsp:val=&quot;00640E53&quot;/&gt;&lt;wsp:rsid wsp:val=&quot;006678CB&quot;/&gt;&lt;wsp:rsid wsp:val=&quot;006928ED&quot;/&gt;&lt;wsp:rsid wsp:val=&quot;006A3994&quot;/&gt;&lt;wsp:rsid wsp:val=&quot;006B2D90&quot;/&gt;&lt;wsp:rsid wsp:val=&quot;006B345C&quot;/&gt;&lt;wsp:rsid wsp:val=&quot;006B6E40&quot;/&gt;&lt;wsp:rsid wsp:val=&quot;006C626F&quot;/&gt;&lt;wsp:rsid wsp:val=&quot;006E19E2&quot;/&gt;&lt;wsp:rsid wsp:val=&quot;00705012&quot;/&gt;&lt;wsp:rsid wsp:val=&quot;00715F3C&quot;/&gt;&lt;wsp:rsid wsp:val=&quot;00724CB8&quot;/&gt;&lt;wsp:rsid wsp:val=&quot;007335C2&quot;/&gt;&lt;wsp:rsid wsp:val=&quot;00734329&quot;/&gt;&lt;wsp:rsid wsp:val=&quot;007620A1&quot;/&gt;&lt;wsp:rsid wsp:val=&quot;00772C38&quot;/&gt;&lt;wsp:rsid wsp:val=&quot;007947FA&quot;/&gt;&lt;wsp:rsid wsp:val=&quot;007C72DD&quot;/&gt;&lt;wsp:rsid wsp:val=&quot;007E7304&quot;/&gt;&lt;wsp:rsid wsp:val=&quot;008038BC&quot;/&gt;&lt;wsp:rsid wsp:val=&quot;0081351E&quot;/&gt;&lt;wsp:rsid wsp:val=&quot;00842133&quot;/&gt;&lt;wsp:rsid wsp:val=&quot;00853250&quot;/&gt;&lt;wsp:rsid wsp:val=&quot;008533EE&quot;/&gt;&lt;wsp:rsid wsp:val=&quot;008869F0&quot;/&gt;&lt;wsp:rsid wsp:val=&quot;00891F55&quot;/&gt;&lt;wsp:rsid wsp:val=&quot;008A1A49&quot;/&gt;&lt;wsp:rsid wsp:val=&quot;008C0D75&quot;/&gt;&lt;wsp:rsid wsp:val=&quot;008C0EE6&quot;/&gt;&lt;wsp:rsid wsp:val=&quot;008D4776&quot;/&gt;&lt;wsp:rsid wsp:val=&quot;008E2629&quot;/&gt;&lt;wsp:rsid wsp:val=&quot;00901CDF&quot;/&gt;&lt;wsp:rsid wsp:val=&quot;00906E72&quot;/&gt;&lt;wsp:rsid wsp:val=&quot;00936388&quot;/&gt;&lt;wsp:rsid wsp:val=&quot;00950E9A&quot;/&gt;&lt;wsp:rsid wsp:val=&quot;009611D4&quot;/&gt;&lt;wsp:rsid wsp:val=&quot;00973E08&quot;/&gt;&lt;wsp:rsid wsp:val=&quot;00985B8D&quot;/&gt;&lt;wsp:rsid wsp:val=&quot;009C1638&quot;/&gt;&lt;wsp:rsid wsp:val=&quot;009D077F&quot;/&gt;&lt;wsp:rsid wsp:val=&quot;009E2920&quot;/&gt;&lt;wsp:rsid wsp:val=&quot;009E6654&quot;/&gt;&lt;wsp:rsid wsp:val=&quot;00A026FC&quot;/&gt;&lt;wsp:rsid wsp:val=&quot;00A06D7A&quot;/&gt;&lt;wsp:rsid wsp:val=&quot;00A2375C&quot;/&gt;&lt;wsp:rsid wsp:val=&quot;00A3675F&quot;/&gt;&lt;wsp:rsid wsp:val=&quot;00A45515&quot;/&gt;&lt;wsp:rsid wsp:val=&quot;00A51BE7&quot;/&gt;&lt;wsp:rsid wsp:val=&quot;00A53B14&quot;/&gt;&lt;wsp:rsid wsp:val=&quot;00A62C12&quot;/&gt;&lt;wsp:rsid wsp:val=&quot;00A64A58&quot;/&gt;&lt;wsp:rsid wsp:val=&quot;00A654D8&quot;/&gt;&lt;wsp:rsid wsp:val=&quot;00A81CF7&quot;/&gt;&lt;wsp:rsid wsp:val=&quot;00A861DB&quot;/&gt;&lt;wsp:rsid wsp:val=&quot;00A956D4&quot;/&gt;&lt;wsp:rsid wsp:val=&quot;00AB0E64&quot;/&gt;&lt;wsp:rsid wsp:val=&quot;00AF2326&quot;/&gt;&lt;wsp:rsid wsp:val=&quot;00AF76E0&quot;/&gt;&lt;wsp:rsid wsp:val=&quot;00B03AFB&quot;/&gt;&lt;wsp:rsid wsp:val=&quot;00B136B1&quot;/&gt;&lt;wsp:rsid wsp:val=&quot;00B13FFB&quot;/&gt;&lt;wsp:rsid wsp:val=&quot;00B145CA&quot;/&gt;&lt;wsp:rsid wsp:val=&quot;00B2509D&quot;/&gt;&lt;wsp:rsid wsp:val=&quot;00B254F8&quot;/&gt;&lt;wsp:rsid wsp:val=&quot;00B27C5C&quot;/&gt;&lt;wsp:rsid wsp:val=&quot;00B32B7A&quot;/&gt;&lt;wsp:rsid wsp:val=&quot;00B52532&quot;/&gt;&lt;wsp:rsid wsp:val=&quot;00B87726&quot;/&gt;&lt;wsp:rsid wsp:val=&quot;00B97606&quot;/&gt;&lt;wsp:rsid wsp:val=&quot;00BA0E00&quot;/&gt;&lt;wsp:rsid wsp:val=&quot;00BA132A&quot;/&gt;&lt;wsp:rsid wsp:val=&quot;00BA6E40&quot;/&gt;&lt;wsp:rsid wsp:val=&quot;00BB0471&quot;/&gt;&lt;wsp:rsid wsp:val=&quot;00BB3FA8&quot;/&gt;&lt;wsp:rsid wsp:val=&quot;00BB5876&quot;/&gt;&lt;wsp:rsid wsp:val=&quot;00BD14F8&quot;/&gt;&lt;wsp:rsid wsp:val=&quot;00BD2679&quot;/&gt;&lt;wsp:rsid wsp:val=&quot;00BE57ED&quot;/&gt;&lt;wsp:rsid wsp:val=&quot;00BF2401&quot;/&gt;&lt;wsp:rsid wsp:val=&quot;00C16580&quot;/&gt;&lt;wsp:rsid wsp:val=&quot;00C27D80&quot;/&gt;&lt;wsp:rsid wsp:val=&quot;00C27E4A&quot;/&gt;&lt;wsp:rsid wsp:val=&quot;00C450F5&quot;/&gt;&lt;wsp:rsid wsp:val=&quot;00C45FA5&quot;/&gt;&lt;wsp:rsid wsp:val=&quot;00C57F55&quot;/&gt;&lt;wsp:rsid wsp:val=&quot;00C754BA&quot;/&gt;&lt;wsp:rsid wsp:val=&quot;00C85E61&quot;/&gt;&lt;wsp:rsid wsp:val=&quot;00C913BC&quot;/&gt;&lt;wsp:rsid wsp:val=&quot;00C91FE0&quot;/&gt;&lt;wsp:rsid wsp:val=&quot;00C9460C&quot;/&gt;&lt;wsp:rsid wsp:val=&quot;00CA309D&quot;/&gt;&lt;wsp:rsid wsp:val=&quot;00CA4068&quot;/&gt;&lt;wsp:rsid wsp:val=&quot;00CD101F&quot;/&gt;&lt;wsp:rsid wsp:val=&quot;00D05047&quot;/&gt;&lt;wsp:rsid wsp:val=&quot;00D15BA1&quot;/&gt;&lt;wsp:rsid wsp:val=&quot;00D2499D&quot;/&gt;&lt;wsp:rsid wsp:val=&quot;00D32D3D&quot;/&gt;&lt;wsp:rsid wsp:val=&quot;00D45F84&quot;/&gt;&lt;wsp:rsid wsp:val=&quot;00D4741C&quot;/&gt;&lt;wsp:rsid wsp:val=&quot;00D65285&quot;/&gt;&lt;wsp:rsid wsp:val=&quot;00D7607B&quot;/&gt;&lt;wsp:rsid wsp:val=&quot;00D845EC&quot;/&gt;&lt;wsp:rsid wsp:val=&quot;00D859BB&quot;/&gt;&lt;wsp:rsid wsp:val=&quot;00D938DB&quot;/&gt;&lt;wsp:rsid wsp:val=&quot;00D96B56&quot;/&gt;&lt;wsp:rsid wsp:val=&quot;00DA2BA5&quot;/&gt;&lt;wsp:rsid wsp:val=&quot;00DB3DA8&quot;/&gt;&lt;wsp:rsid wsp:val=&quot;00DD3C31&quot;/&gt;&lt;wsp:rsid wsp:val=&quot;00E04B0F&quot;/&gt;&lt;wsp:rsid wsp:val=&quot;00E0675A&quot;/&gt;&lt;wsp:rsid wsp:val=&quot;00E06A87&quot;/&gt;&lt;wsp:rsid wsp:val=&quot;00E0725A&quot;/&gt;&lt;wsp:rsid wsp:val=&quot;00E13E8F&quot;/&gt;&lt;wsp:rsid wsp:val=&quot;00E14059&quot;/&gt;&lt;wsp:rsid wsp:val=&quot;00E20AF2&quot;/&gt;&lt;wsp:rsid wsp:val=&quot;00E30513&quot;/&gt;&lt;wsp:rsid wsp:val=&quot;00E35ED9&quot;/&gt;&lt;wsp:rsid wsp:val=&quot;00E5393E&quot;/&gt;&lt;wsp:rsid wsp:val=&quot;00E610D3&quot;/&gt;&lt;wsp:rsid wsp:val=&quot;00E617C3&quot;/&gt;&lt;wsp:rsid wsp:val=&quot;00E758F1&quot;/&gt;&lt;wsp:rsid wsp:val=&quot;00E9213D&quot;/&gt;&lt;wsp:rsid wsp:val=&quot;00E947B0&quot;/&gt;&lt;wsp:rsid wsp:val=&quot;00EA1529&quot;/&gt;&lt;wsp:rsid wsp:val=&quot;00EB1051&quot;/&gt;&lt;wsp:rsid wsp:val=&quot;00EB698E&quot;/&gt;&lt;wsp:rsid wsp:val=&quot;00EE3BC1&quot;/&gt;&lt;wsp:rsid wsp:val=&quot;00EF21AD&quot;/&gt;&lt;wsp:rsid wsp:val=&quot;00F02A9F&quot;/&gt;&lt;wsp:rsid wsp:val=&quot;00F07EBF&quot;/&gt;&lt;wsp:rsid wsp:val=&quot;00F45F62&quot;/&gt;&lt;wsp:rsid wsp:val=&quot;00F918C0&quot;/&gt;&lt;wsp:rsid wsp:val=&quot;00F94099&quot;/&gt;&lt;wsp:rsid wsp:val=&quot;00FB5C9E&quot;/&gt;&lt;wsp:rsid wsp:val=&quot;00FB6F3A&quot;/&gt;&lt;wsp:rsid wsp:val=&quot;00FC5717&quot;/&gt;&lt;wsp:rsid wsp:val=&quot;00FD6A91&quot;/&gt;&lt;wsp:rsid wsp:val=&quot;00FE506C&quot;/&gt;&lt;/wsp:rsids&gt;&lt;/w:docPr&gt;&lt;w:body&gt;&lt;wx:sect&gt;&lt;w:p wsp:rsidR=&quot;00000000&quot; wsp:rsidRDefault=&quot;008D4776&quot; wsp:rsidP=&quot;008D4776&quot;&gt;&lt;m:oMathPara&gt;&lt;m:oMath&gt;&lt;m:r&gt;&lt;w:rPr&gt;&lt;w:rFonts w:ascii=&quot;Cambria Math&quot; w:h-ansi=&quot;Cambria Math&quot; w:cs=&quot;Times New Roman&quot;/&gt;&lt;wx:font wx:val=&quot;Cambria Math&quot;/&gt;&lt;w:i/&gt;&lt;w:sz w:val=&quot;28&quot;/&gt;&lt;w:sz-cs w:val=&quot;28&quot;/&gt;&lt;w:shd w:val=&quot;clear&quot; w:color=&quot;auto&quot; w:fill=&quot;FFFFFF&quot;/&gt;&lt;/w:rPr&gt;&lt;m:t&gt;в€†&lt;/m:t&gt;&lt;/m:r&gt;&lt;m:sSub&gt;&lt;m:sSubPr&gt;&lt;m:ctrlPr&gt;&lt;w:rPr&gt;&lt;w:rFonts w:ascii=&quot;Cambria Math&quot; w:h-ansi=&quot;Cambria Math&quot; w:cs=&quot;Times New Roman&quot;/&gt;&lt;wx:font wx:val=&quot;Cambria Math&quot;/&gt;&lt;w:i/&gt;&lt;w:sz w:val=&quot;28&quot;/&gt;&lt;w:sz-cs w:val=&quot;28&quot;/&gt;&lt;w:shd w:val=&quot;clear&quot; w:color=&quot;auto&quot; w:fill=&quot;FFFFFF&quot;/&gt;&lt;/w:rPr&gt;&lt;/m:ctrlPr&gt;&lt;/m:sSubPr&gt;&lt;m:e&gt;&lt;m:r&gt;&lt;w:rPr&gt;&lt;w:rFonts w:ascii=&quot;Cambria Math&quot; w:h-ansi=&quot;Cambria Math&quot; w:cs=&quot;Times New Roman&quot;/&gt;&lt;wx:font wx:val=&quot;Cambria Math&quot;/&gt;&lt;w:i/&gt;&lt;w:sz w:val=&quot;28&quot;/&gt;&lt;w:sz-cs w:val=&quot;28&quot;/&gt;&lt;w:shd w:val=&quot;clear&quot; w:color=&quot;auto&quot; w:fill=&quot;FFFFFF&quot;/&gt;&lt;/w:rPr&gt;&lt;m:t&gt;H&lt;/m:t&gt;&lt;/m:r&gt;&lt;/m:e&gt;&lt;m:sub&gt;&lt;m:r&gt;&lt;w:rPr&gt;&lt;w:rFonts w:ascii=&quot;Cambria Math&quot; w:h-ansi=&quot;Cambria Math&quot; w:cs=&quot;Times New Roman&quot;/&gt;&lt;wx:font wx:val=&quot;Cambria Math&quot;/&gt;&lt;w:i/&gt;&lt;w:sz w:val=&quot;28&quot;/&gt;&lt;w:sz-cs w:val=&quot;28&quot;/&gt;&lt;w:shd w:val=&quot;clear&quot; w:color=&quot;auto&quot; w:fill=&quot;FFFFFF&quot;/&gt;&lt;/w:rPr&gt;&lt;m:t&gt;B&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44" o:title="" chromakey="white"/>
          </v:shape>
        </w:pict>
      </w:r>
      <w:r w:rsidRPr="0049520D">
        <w:rPr>
          <w:rFonts w:ascii="Times New Roman" w:hAnsi="Times New Roman" w:cs="Times New Roman"/>
          <w:sz w:val="28"/>
          <w:szCs w:val="28"/>
          <w:shd w:val="clear" w:color="auto" w:fill="FFFFFF"/>
        </w:rPr>
        <w:fldChar w:fldCharType="end"/>
      </w:r>
      <w:r w:rsidRPr="004D2BB9">
        <w:rPr>
          <w:rFonts w:ascii="Times New Roman" w:hAnsi="Times New Roman" w:cs="Times New Roman"/>
          <w:sz w:val="28"/>
          <w:szCs w:val="28"/>
          <w:shd w:val="clear" w:color="auto" w:fill="FFFFFF"/>
        </w:rPr>
        <w:t xml:space="preserve"> </w:t>
      </w:r>
      <w:r>
        <w:rPr>
          <w:rFonts w:ascii="Times New Roman" w:hAnsi="Times New Roman" w:cs="Times New Roman"/>
          <w:sz w:val="28"/>
          <w:szCs w:val="28"/>
          <w:shd w:val="clear" w:color="auto" w:fill="FFFFFF"/>
        </w:rPr>
        <w:t>–</w:t>
      </w:r>
      <w:r w:rsidRPr="004D2BB9">
        <w:rPr>
          <w:rFonts w:ascii="Times New Roman" w:hAnsi="Times New Roman" w:cs="Times New Roman"/>
          <w:sz w:val="28"/>
          <w:szCs w:val="28"/>
          <w:shd w:val="clear" w:color="auto" w:fill="FFFFFF"/>
        </w:rPr>
        <w:t xml:space="preserve"> потери давления</w:t>
      </w:r>
      <w:r>
        <w:rPr>
          <w:rFonts w:ascii="Times New Roman" w:hAnsi="Times New Roman" w:cs="Times New Roman"/>
          <w:sz w:val="28"/>
          <w:szCs w:val="28"/>
          <w:shd w:val="clear" w:color="auto" w:fill="FFFFFF"/>
        </w:rPr>
        <w:t xml:space="preserve"> в воздухопроводе от компрессор</w:t>
      </w:r>
      <w:r w:rsidRPr="004D2BB9">
        <w:rPr>
          <w:rFonts w:ascii="Times New Roman" w:hAnsi="Times New Roman" w:cs="Times New Roman"/>
          <w:sz w:val="28"/>
          <w:szCs w:val="28"/>
          <w:shd w:val="clear" w:color="auto" w:fill="FFFFFF"/>
        </w:rPr>
        <w:t xml:space="preserve">ной станции до </w:t>
      </w:r>
      <w:r>
        <w:rPr>
          <w:rFonts w:ascii="Times New Roman" w:hAnsi="Times New Roman" w:cs="Times New Roman"/>
          <w:sz w:val="28"/>
          <w:szCs w:val="28"/>
          <w:shd w:val="clear" w:color="auto" w:fill="FFFFFF"/>
        </w:rPr>
        <w:t xml:space="preserve"> </w:t>
      </w:r>
    </w:p>
    <w:p w:rsidR="00DF6FF5" w:rsidRPr="004D2BB9" w:rsidRDefault="00DF6FF5" w:rsidP="00B4580C">
      <w:pPr>
        <w:spacing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w:t>
      </w:r>
      <w:r w:rsidRPr="004D2BB9">
        <w:rPr>
          <w:rFonts w:ascii="Times New Roman" w:hAnsi="Times New Roman" w:cs="Times New Roman"/>
          <w:sz w:val="28"/>
          <w:szCs w:val="28"/>
          <w:shd w:val="clear" w:color="auto" w:fill="FFFFFF"/>
        </w:rPr>
        <w:t>продувочного котла, Па;</w:t>
      </w:r>
    </w:p>
    <w:p w:rsidR="00DF6FF5" w:rsidRDefault="00DF6FF5" w:rsidP="00B4580C">
      <w:pPr>
        <w:spacing w:line="360" w:lineRule="auto"/>
        <w:ind w:firstLine="426"/>
        <w:jc w:val="both"/>
        <w:rPr>
          <w:rFonts w:ascii="Times New Roman" w:hAnsi="Times New Roman" w:cs="Times New Roman"/>
          <w:sz w:val="28"/>
          <w:szCs w:val="28"/>
          <w:shd w:val="clear" w:color="auto" w:fill="FFFFFF"/>
        </w:rPr>
      </w:pPr>
      <w:r w:rsidRPr="0049520D">
        <w:rPr>
          <w:rFonts w:ascii="Times New Roman" w:hAnsi="Times New Roman" w:cs="Times New Roman"/>
          <w:sz w:val="28"/>
          <w:szCs w:val="28"/>
          <w:shd w:val="clear" w:color="auto" w:fill="FFFFFF"/>
        </w:rPr>
        <w:fldChar w:fldCharType="begin"/>
      </w:r>
      <w:r w:rsidRPr="0049520D">
        <w:rPr>
          <w:rFonts w:ascii="Times New Roman" w:hAnsi="Times New Roman" w:cs="Times New Roman"/>
          <w:sz w:val="28"/>
          <w:szCs w:val="28"/>
          <w:shd w:val="clear" w:color="auto" w:fill="FFFFFF"/>
        </w:rPr>
        <w:instrText xml:space="preserve"> QUOTE </w:instrText>
      </w:r>
      <w:r w:rsidRPr="0049520D">
        <w:rPr>
          <w:position w:val="-11"/>
        </w:rPr>
        <w:pict>
          <v:shape id="_x0000_i1093" type="#_x0000_t75" style="width:24.6pt;height: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stylePaneFormatFilter w:val=&quot;3F01&quot;/&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7967&quot;/&gt;&lt;wsp:rsid wsp:val=&quot;000029D6&quot;/&gt;&lt;wsp:rsid wsp:val=&quot;00002C4D&quot;/&gt;&lt;wsp:rsid wsp:val=&quot;00017571&quot;/&gt;&lt;wsp:rsid wsp:val=&quot;00027105&quot;/&gt;&lt;wsp:rsid wsp:val=&quot;00033732&quot;/&gt;&lt;wsp:rsid wsp:val=&quot;00033F33&quot;/&gt;&lt;wsp:rsid wsp:val=&quot;000474BF&quot;/&gt;&lt;wsp:rsid wsp:val=&quot;00051CF3&quot;/&gt;&lt;wsp:rsid wsp:val=&quot;00060869&quot;/&gt;&lt;wsp:rsid wsp:val=&quot;000625C0&quot;/&gt;&lt;wsp:rsid wsp:val=&quot;00073578&quot;/&gt;&lt;wsp:rsid wsp:val=&quot;0007381A&quot;/&gt;&lt;wsp:rsid wsp:val=&quot;00076D95&quot;/&gt;&lt;wsp:rsid wsp:val=&quot;00080AC8&quot;/&gt;&lt;wsp:rsid wsp:val=&quot;00085754&quot;/&gt;&lt;wsp:rsid wsp:val=&quot;00086DEE&quot;/&gt;&lt;wsp:rsid wsp:val=&quot;00090228&quot;/&gt;&lt;wsp:rsid wsp:val=&quot;00094FC2&quot;/&gt;&lt;wsp:rsid wsp:val=&quot;000A0A94&quot;/&gt;&lt;wsp:rsid wsp:val=&quot;000B1DCA&quot;/&gt;&lt;wsp:rsid wsp:val=&quot;000B69E2&quot;/&gt;&lt;wsp:rsid wsp:val=&quot;000D4124&quot;/&gt;&lt;wsp:rsid wsp:val=&quot;000D6D2E&quot;/&gt;&lt;wsp:rsid wsp:val=&quot;000E0B24&quot;/&gt;&lt;wsp:rsid wsp:val=&quot;000E587C&quot;/&gt;&lt;wsp:rsid wsp:val=&quot;0015407B&quot;/&gt;&lt;wsp:rsid wsp:val=&quot;001556AA&quot;/&gt;&lt;wsp:rsid wsp:val=&quot;00173065&quot;/&gt;&lt;wsp:rsid wsp:val=&quot;00177F55&quot;/&gt;&lt;wsp:rsid wsp:val=&quot;00181CB6&quot;/&gt;&lt;wsp:rsid wsp:val=&quot;00195939&quot;/&gt;&lt;wsp:rsid wsp:val=&quot;001A0271&quot;/&gt;&lt;wsp:rsid wsp:val=&quot;001A3F32&quot;/&gt;&lt;wsp:rsid wsp:val=&quot;001A4AE0&quot;/&gt;&lt;wsp:rsid wsp:val=&quot;001B3810&quot;/&gt;&lt;wsp:rsid wsp:val=&quot;001B5BDD&quot;/&gt;&lt;wsp:rsid wsp:val=&quot;001C7C77&quot;/&gt;&lt;wsp:rsid wsp:val=&quot;001D6FF2&quot;/&gt;&lt;wsp:rsid wsp:val=&quot;001E08B2&quot;/&gt;&lt;wsp:rsid wsp:val=&quot;001E0A17&quot;/&gt;&lt;wsp:rsid wsp:val=&quot;002040FD&quot;/&gt;&lt;wsp:rsid wsp:val=&quot;00205FE0&quot;/&gt;&lt;wsp:rsid wsp:val=&quot;00206D1B&quot;/&gt;&lt;wsp:rsid wsp:val=&quot;0021372E&quot;/&gt;&lt;wsp:rsid wsp:val=&quot;002155CA&quot;/&gt;&lt;wsp:rsid wsp:val=&quot;00230FA3&quot;/&gt;&lt;wsp:rsid wsp:val=&quot;00242A24&quot;/&gt;&lt;wsp:rsid wsp:val=&quot;00246F22&quot;/&gt;&lt;wsp:rsid wsp:val=&quot;00251DB5&quot;/&gt;&lt;wsp:rsid wsp:val=&quot;00255836&quot;/&gt;&lt;wsp:rsid wsp:val=&quot;00273425&quot;/&gt;&lt;wsp:rsid wsp:val=&quot;00280B08&quot;/&gt;&lt;wsp:rsid wsp:val=&quot;00283806&quot;/&gt;&lt;wsp:rsid wsp:val=&quot;00287A81&quot;/&gt;&lt;wsp:rsid wsp:val=&quot;00293113&quot;/&gt;&lt;wsp:rsid wsp:val=&quot;002A2466&quot;/&gt;&lt;wsp:rsid wsp:val=&quot;002A5C24&quot;/&gt;&lt;wsp:rsid wsp:val=&quot;002B46DF&quot;/&gt;&lt;wsp:rsid wsp:val=&quot;002B5456&quot;/&gt;&lt;wsp:rsid wsp:val=&quot;002E407E&quot;/&gt;&lt;wsp:rsid wsp:val=&quot;00306714&quot;/&gt;&lt;wsp:rsid wsp:val=&quot;0036029F&quot;/&gt;&lt;wsp:rsid wsp:val=&quot;00363F07&quot;/&gt;&lt;wsp:rsid wsp:val=&quot;003644EE&quot;/&gt;&lt;wsp:rsid wsp:val=&quot;00372256&quot;/&gt;&lt;wsp:rsid wsp:val=&quot;00373D04&quot;/&gt;&lt;wsp:rsid wsp:val=&quot;00381C9D&quot;/&gt;&lt;wsp:rsid wsp:val=&quot;00381D49&quot;/&gt;&lt;wsp:rsid wsp:val=&quot;003874E0&quot;/&gt;&lt;wsp:rsid wsp:val=&quot;003963DE&quot;/&gt;&lt;wsp:rsid wsp:val=&quot;003B41A7&quot;/&gt;&lt;wsp:rsid wsp:val=&quot;003C472E&quot;/&gt;&lt;wsp:rsid wsp:val=&quot;003D0D3C&quot;/&gt;&lt;wsp:rsid wsp:val=&quot;003D1F8C&quot;/&gt;&lt;wsp:rsid wsp:val=&quot;00405D96&quot;/&gt;&lt;wsp:rsid wsp:val=&quot;00406458&quot;/&gt;&lt;wsp:rsid wsp:val=&quot;00411DF4&quot;/&gt;&lt;wsp:rsid wsp:val=&quot;00414304&quot;/&gt;&lt;wsp:rsid wsp:val=&quot;00420762&quot;/&gt;&lt;wsp:rsid wsp:val=&quot;00451827&quot;/&gt;&lt;wsp:rsid wsp:val=&quot;00467F24&quot;/&gt;&lt;wsp:rsid wsp:val=&quot;00475886&quot;/&gt;&lt;wsp:rsid wsp:val=&quot;0048362D&quot;/&gt;&lt;wsp:rsid wsp:val=&quot;0049520D&quot;/&gt;&lt;wsp:rsid wsp:val=&quot;004A21E0&quot;/&gt;&lt;wsp:rsid wsp:val=&quot;004A722A&quot;/&gt;&lt;wsp:rsid wsp:val=&quot;004D4ACD&quot;/&gt;&lt;wsp:rsid wsp:val=&quot;00510687&quot;/&gt;&lt;wsp:rsid wsp:val=&quot;00537744&quot;/&gt;&lt;wsp:rsid wsp:val=&quot;005402BE&quot;/&gt;&lt;wsp:rsid wsp:val=&quot;00564E8F&quot;/&gt;&lt;wsp:rsid wsp:val=&quot;0057003C&quot;/&gt;&lt;wsp:rsid wsp:val=&quot;00577FF7&quot;/&gt;&lt;wsp:rsid wsp:val=&quot;00592609&quot;/&gt;&lt;wsp:rsid wsp:val=&quot;005B0060&quot;/&gt;&lt;wsp:rsid wsp:val=&quot;005D634F&quot;/&gt;&lt;wsp:rsid wsp:val=&quot;005E0BB9&quot;/&gt;&lt;wsp:rsid wsp:val=&quot;005E7967&quot;/&gt;&lt;wsp:rsid wsp:val=&quot;006003FA&quot;/&gt;&lt;wsp:rsid wsp:val=&quot;00613EE0&quot;/&gt;&lt;wsp:rsid wsp:val=&quot;0061571C&quot;/&gt;&lt;wsp:rsid wsp:val=&quot;006230FC&quot;/&gt;&lt;wsp:rsid wsp:val=&quot;0063638F&quot;/&gt;&lt;wsp:rsid wsp:val=&quot;00640E53&quot;/&gt;&lt;wsp:rsid wsp:val=&quot;006678CB&quot;/&gt;&lt;wsp:rsid wsp:val=&quot;006928ED&quot;/&gt;&lt;wsp:rsid wsp:val=&quot;006A3994&quot;/&gt;&lt;wsp:rsid wsp:val=&quot;006B2D90&quot;/&gt;&lt;wsp:rsid wsp:val=&quot;006B345C&quot;/&gt;&lt;wsp:rsid wsp:val=&quot;006B6E40&quot;/&gt;&lt;wsp:rsid wsp:val=&quot;006C626F&quot;/&gt;&lt;wsp:rsid wsp:val=&quot;006E19E2&quot;/&gt;&lt;wsp:rsid wsp:val=&quot;00705012&quot;/&gt;&lt;wsp:rsid wsp:val=&quot;00715F3C&quot;/&gt;&lt;wsp:rsid wsp:val=&quot;00724CB8&quot;/&gt;&lt;wsp:rsid wsp:val=&quot;007335C2&quot;/&gt;&lt;wsp:rsid wsp:val=&quot;00734329&quot;/&gt;&lt;wsp:rsid wsp:val=&quot;007620A1&quot;/&gt;&lt;wsp:rsid wsp:val=&quot;00772C38&quot;/&gt;&lt;wsp:rsid wsp:val=&quot;007947FA&quot;/&gt;&lt;wsp:rsid wsp:val=&quot;007C72DD&quot;/&gt;&lt;wsp:rsid wsp:val=&quot;007E7304&quot;/&gt;&lt;wsp:rsid wsp:val=&quot;008038BC&quot;/&gt;&lt;wsp:rsid wsp:val=&quot;0081351E&quot;/&gt;&lt;wsp:rsid wsp:val=&quot;00842133&quot;/&gt;&lt;wsp:rsid wsp:val=&quot;00853250&quot;/&gt;&lt;wsp:rsid wsp:val=&quot;008533EE&quot;/&gt;&lt;wsp:rsid wsp:val=&quot;008869F0&quot;/&gt;&lt;wsp:rsid wsp:val=&quot;00891F55&quot;/&gt;&lt;wsp:rsid wsp:val=&quot;008A1A49&quot;/&gt;&lt;wsp:rsid wsp:val=&quot;008C0D75&quot;/&gt;&lt;wsp:rsid wsp:val=&quot;008C0EE6&quot;/&gt;&lt;wsp:rsid wsp:val=&quot;008E2629&quot;/&gt;&lt;wsp:rsid wsp:val=&quot;00901CDF&quot;/&gt;&lt;wsp:rsid wsp:val=&quot;00906E72&quot;/&gt;&lt;wsp:rsid wsp:val=&quot;00936388&quot;/&gt;&lt;wsp:rsid wsp:val=&quot;00950E9A&quot;/&gt;&lt;wsp:rsid wsp:val=&quot;009611D4&quot;/&gt;&lt;wsp:rsid wsp:val=&quot;00973E08&quot;/&gt;&lt;wsp:rsid wsp:val=&quot;00985B8D&quot;/&gt;&lt;wsp:rsid wsp:val=&quot;009C1638&quot;/&gt;&lt;wsp:rsid wsp:val=&quot;009D077F&quot;/&gt;&lt;wsp:rsid wsp:val=&quot;009E2920&quot;/&gt;&lt;wsp:rsid wsp:val=&quot;009E6654&quot;/&gt;&lt;wsp:rsid wsp:val=&quot;00A026FC&quot;/&gt;&lt;wsp:rsid wsp:val=&quot;00A06D7A&quot;/&gt;&lt;wsp:rsid wsp:val=&quot;00A2375C&quot;/&gt;&lt;wsp:rsid wsp:val=&quot;00A3675F&quot;/&gt;&lt;wsp:rsid wsp:val=&quot;00A45515&quot;/&gt;&lt;wsp:rsid wsp:val=&quot;00A51BE7&quot;/&gt;&lt;wsp:rsid wsp:val=&quot;00A53B14&quot;/&gt;&lt;wsp:rsid wsp:val=&quot;00A62C12&quot;/&gt;&lt;wsp:rsid wsp:val=&quot;00A64A58&quot;/&gt;&lt;wsp:rsid wsp:val=&quot;00A654D8&quot;/&gt;&lt;wsp:rsid wsp:val=&quot;00A81CF7&quot;/&gt;&lt;wsp:rsid wsp:val=&quot;00A861DB&quot;/&gt;&lt;wsp:rsid wsp:val=&quot;00A956D4&quot;/&gt;&lt;wsp:rsid wsp:val=&quot;00AB0E64&quot;/&gt;&lt;wsp:rsid wsp:val=&quot;00AF2326&quot;/&gt;&lt;wsp:rsid wsp:val=&quot;00AF76E0&quot;/&gt;&lt;wsp:rsid wsp:val=&quot;00B03AFB&quot;/&gt;&lt;wsp:rsid wsp:val=&quot;00B136B1&quot;/&gt;&lt;wsp:rsid wsp:val=&quot;00B13FFB&quot;/&gt;&lt;wsp:rsid wsp:val=&quot;00B145CA&quot;/&gt;&lt;wsp:rsid wsp:val=&quot;00B2509D&quot;/&gt;&lt;wsp:rsid wsp:val=&quot;00B254F8&quot;/&gt;&lt;wsp:rsid wsp:val=&quot;00B27C5C&quot;/&gt;&lt;wsp:rsid wsp:val=&quot;00B32B7A&quot;/&gt;&lt;wsp:rsid wsp:val=&quot;00B52532&quot;/&gt;&lt;wsp:rsid wsp:val=&quot;00B87726&quot;/&gt;&lt;wsp:rsid wsp:val=&quot;00B97606&quot;/&gt;&lt;wsp:rsid wsp:val=&quot;00BA0E00&quot;/&gt;&lt;wsp:rsid wsp:val=&quot;00BA132A&quot;/&gt;&lt;wsp:rsid wsp:val=&quot;00BA6E40&quot;/&gt;&lt;wsp:rsid wsp:val=&quot;00BB0471&quot;/&gt;&lt;wsp:rsid wsp:val=&quot;00BB3FA8&quot;/&gt;&lt;wsp:rsid wsp:val=&quot;00BB5876&quot;/&gt;&lt;wsp:rsid wsp:val=&quot;00BD14F8&quot;/&gt;&lt;wsp:rsid wsp:val=&quot;00BD2679&quot;/&gt;&lt;wsp:rsid wsp:val=&quot;00BE57ED&quot;/&gt;&lt;wsp:rsid wsp:val=&quot;00BF2401&quot;/&gt;&lt;wsp:rsid wsp:val=&quot;00C16580&quot;/&gt;&lt;wsp:rsid wsp:val=&quot;00C27D80&quot;/&gt;&lt;wsp:rsid wsp:val=&quot;00C27E4A&quot;/&gt;&lt;wsp:rsid wsp:val=&quot;00C450F5&quot;/&gt;&lt;wsp:rsid wsp:val=&quot;00C45FA5&quot;/&gt;&lt;wsp:rsid wsp:val=&quot;00C57F55&quot;/&gt;&lt;wsp:rsid wsp:val=&quot;00C754BA&quot;/&gt;&lt;wsp:rsid wsp:val=&quot;00C85E61&quot;/&gt;&lt;wsp:rsid wsp:val=&quot;00C913BC&quot;/&gt;&lt;wsp:rsid wsp:val=&quot;00C91FE0&quot;/&gt;&lt;wsp:rsid wsp:val=&quot;00C9460C&quot;/&gt;&lt;wsp:rsid wsp:val=&quot;00CA309D&quot;/&gt;&lt;wsp:rsid wsp:val=&quot;00CA4068&quot;/&gt;&lt;wsp:rsid wsp:val=&quot;00CD101F&quot;/&gt;&lt;wsp:rsid wsp:val=&quot;00D05047&quot;/&gt;&lt;wsp:rsid wsp:val=&quot;00D15BA1&quot;/&gt;&lt;wsp:rsid wsp:val=&quot;00D2499D&quot;/&gt;&lt;wsp:rsid wsp:val=&quot;00D32D3D&quot;/&gt;&lt;wsp:rsid wsp:val=&quot;00D45F84&quot;/&gt;&lt;wsp:rsid wsp:val=&quot;00D4741C&quot;/&gt;&lt;wsp:rsid wsp:val=&quot;00D65285&quot;/&gt;&lt;wsp:rsid wsp:val=&quot;00D7607B&quot;/&gt;&lt;wsp:rsid wsp:val=&quot;00D845EC&quot;/&gt;&lt;wsp:rsid wsp:val=&quot;00D859BB&quot;/&gt;&lt;wsp:rsid wsp:val=&quot;00D938DB&quot;/&gt;&lt;wsp:rsid wsp:val=&quot;00D96B56&quot;/&gt;&lt;wsp:rsid wsp:val=&quot;00DA2BA5&quot;/&gt;&lt;wsp:rsid wsp:val=&quot;00DB3DA8&quot;/&gt;&lt;wsp:rsid wsp:val=&quot;00DD3C31&quot;/&gt;&lt;wsp:rsid wsp:val=&quot;00E04B0F&quot;/&gt;&lt;wsp:rsid wsp:val=&quot;00E0675A&quot;/&gt;&lt;wsp:rsid wsp:val=&quot;00E06A87&quot;/&gt;&lt;wsp:rsid wsp:val=&quot;00E0725A&quot;/&gt;&lt;wsp:rsid wsp:val=&quot;00E13E8F&quot;/&gt;&lt;wsp:rsid wsp:val=&quot;00E14059&quot;/&gt;&lt;wsp:rsid wsp:val=&quot;00E20AF2&quot;/&gt;&lt;wsp:rsid wsp:val=&quot;00E30513&quot;/&gt;&lt;wsp:rsid wsp:val=&quot;00E35ED9&quot;/&gt;&lt;wsp:rsid wsp:val=&quot;00E5393E&quot;/&gt;&lt;wsp:rsid wsp:val=&quot;00E610D3&quot;/&gt;&lt;wsp:rsid wsp:val=&quot;00E617C3&quot;/&gt;&lt;wsp:rsid wsp:val=&quot;00E758F1&quot;/&gt;&lt;wsp:rsid wsp:val=&quot;00E9213D&quot;/&gt;&lt;wsp:rsid wsp:val=&quot;00E947B0&quot;/&gt;&lt;wsp:rsid wsp:val=&quot;00EA1529&quot;/&gt;&lt;wsp:rsid wsp:val=&quot;00EB1051&quot;/&gt;&lt;wsp:rsid wsp:val=&quot;00EB698E&quot;/&gt;&lt;wsp:rsid wsp:val=&quot;00EE3BC1&quot;/&gt;&lt;wsp:rsid wsp:val=&quot;00EF21AD&quot;/&gt;&lt;wsp:rsid wsp:val=&quot;00F02A9F&quot;/&gt;&lt;wsp:rsid wsp:val=&quot;00F07EBF&quot;/&gt;&lt;wsp:rsid wsp:val=&quot;00F45F62&quot;/&gt;&lt;wsp:rsid wsp:val=&quot;00F918C0&quot;/&gt;&lt;wsp:rsid wsp:val=&quot;00F94099&quot;/&gt;&lt;wsp:rsid wsp:val=&quot;00FB5C9E&quot;/&gt;&lt;wsp:rsid wsp:val=&quot;00FB6F3A&quot;/&gt;&lt;wsp:rsid wsp:val=&quot;00FC5717&quot;/&gt;&lt;wsp:rsid wsp:val=&quot;00FD6A91&quot;/&gt;&lt;wsp:rsid wsp:val=&quot;00FE506C&quot;/&gt;&lt;/wsp:rsids&gt;&lt;/w:docPr&gt;&lt;w:body&gt;&lt;wx:sect&gt;&lt;w:p wsp:rsidR=&quot;00000000&quot; wsp:rsidRDefault=&quot;00564E8F&quot; wsp:rsidP=&quot;00564E8F&quot;&gt;&lt;m:oMathPara&gt;&lt;m:oMath&gt;&lt;m:r&gt;&lt;w:rPr&gt;&lt;w:rFonts w:ascii=&quot;Cambria Math&quot; w:h-ansi=&quot;Cambria Math&quot; w:cs=&quot;Times New Roman&quot;/&gt;&lt;wx:font wx:val=&quot;Cambria Math&quot;/&gt;&lt;w:i/&gt;&lt;w:sz w:val=&quot;28&quot;/&gt;&lt;w:sz-cs w:val=&quot;28&quot;/&gt;&lt;w:shd w:val=&quot;clear&quot; w:color=&quot;auto&quot; w:fill=&quot;FFFFFF&quot;/&gt;&lt;/w:rPr&gt;&lt;m:t&gt;в€†&lt;/m:t&gt;&lt;/m:r&gt;&lt;m:sSub&gt;&lt;m:sSubPr&gt;&lt;m:ctrlPr&gt;&lt;w:rPr&gt;&lt;w:rFonts w:ascii=&quot;Cambria Math&quot; w:h-ansi=&quot;Cambria Math&quot; w:cs=&quot;Times New Roman&quot;/&gt;&lt;wx:font wx:val=&quot;Cambria Math&quot;/&gt;&lt;w:i/&gt;&lt;w:sz w:val=&quot;28&quot;/&gt;&lt;w:sz-cs w:val=&quot;28&quot;/&gt;&lt;w:shd w:val=&quot;clear&quot; w:color=&quot;auto&quot; w:fill=&quot;FFFFFF&quot;/&gt;&lt;/w:rPr&gt;&lt;/m:ctrlPr&gt;&lt;/m:sSubPr&gt;&lt;m:e&gt;&lt;m:r&gt;&lt;w:rPr&gt;&lt;w:rFonts w:ascii=&quot;Cambria Math&quot; w:h-ansi=&quot;Cambria Math&quot; w:cs=&quot;Times New Roman&quot;/&gt;&lt;wx:font wx:val=&quot;Cambria Math&quot;/&gt;&lt;w:i/&gt;&lt;w:sz w:val=&quot;28&quot;/&gt;&lt;w:sz-cs w:val=&quot;28&quot;/&gt;&lt;w:shd w:val=&quot;clear&quot; w:color=&quot;auto&quot; w:fill=&quot;FFFFFF&quot;/&gt;&lt;/w:rPr&gt;&lt;m:t&gt;H&lt;/m:t&gt;&lt;/m:r&gt;&lt;/m:e&gt;&lt;m:sub&gt;&lt;m:r&gt;&lt;w:rPr&gt;&lt;w:rFonts w:ascii=&quot;Cambria Math&quot; w:h-ansi=&quot;Cambria Math&quot; w:cs=&quot;Times New Roman&quot;/&gt;&lt;wx:font wx:val=&quot;Cambria Math&quot;/&gt;&lt;w:i/&gt;&lt;w:sz w:val=&quot;28&quot;/&gt;&lt;w:sz-cs w:val=&quot;28&quot;/&gt;&lt;w:shd w:val=&quot;clear&quot; w:color=&quot;auto&quot; w:fill=&quot;FFFFFF&quot;/&gt;&lt;/w:rPr&gt;&lt;m:t&gt;p&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45" o:title="" chromakey="white"/>
          </v:shape>
        </w:pict>
      </w:r>
      <w:r w:rsidRPr="0049520D">
        <w:rPr>
          <w:rFonts w:ascii="Times New Roman" w:hAnsi="Times New Roman" w:cs="Times New Roman"/>
          <w:sz w:val="28"/>
          <w:szCs w:val="28"/>
          <w:shd w:val="clear" w:color="auto" w:fill="FFFFFF"/>
        </w:rPr>
        <w:instrText xml:space="preserve"> </w:instrText>
      </w:r>
      <w:r w:rsidRPr="0049520D">
        <w:rPr>
          <w:rFonts w:ascii="Times New Roman" w:hAnsi="Times New Roman" w:cs="Times New Roman"/>
          <w:sz w:val="28"/>
          <w:szCs w:val="28"/>
          <w:shd w:val="clear" w:color="auto" w:fill="FFFFFF"/>
        </w:rPr>
        <w:fldChar w:fldCharType="separate"/>
      </w:r>
      <w:r w:rsidRPr="0049520D">
        <w:rPr>
          <w:position w:val="-11"/>
        </w:rPr>
        <w:pict>
          <v:shape id="_x0000_i1094" type="#_x0000_t75" style="width:24.6pt;height: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stylePaneFormatFilter w:val=&quot;3F01&quot;/&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7967&quot;/&gt;&lt;wsp:rsid wsp:val=&quot;000029D6&quot;/&gt;&lt;wsp:rsid wsp:val=&quot;00002C4D&quot;/&gt;&lt;wsp:rsid wsp:val=&quot;00017571&quot;/&gt;&lt;wsp:rsid wsp:val=&quot;00027105&quot;/&gt;&lt;wsp:rsid wsp:val=&quot;00033732&quot;/&gt;&lt;wsp:rsid wsp:val=&quot;00033F33&quot;/&gt;&lt;wsp:rsid wsp:val=&quot;000474BF&quot;/&gt;&lt;wsp:rsid wsp:val=&quot;00051CF3&quot;/&gt;&lt;wsp:rsid wsp:val=&quot;00060869&quot;/&gt;&lt;wsp:rsid wsp:val=&quot;000625C0&quot;/&gt;&lt;wsp:rsid wsp:val=&quot;00073578&quot;/&gt;&lt;wsp:rsid wsp:val=&quot;0007381A&quot;/&gt;&lt;wsp:rsid wsp:val=&quot;00076D95&quot;/&gt;&lt;wsp:rsid wsp:val=&quot;00080AC8&quot;/&gt;&lt;wsp:rsid wsp:val=&quot;00085754&quot;/&gt;&lt;wsp:rsid wsp:val=&quot;00086DEE&quot;/&gt;&lt;wsp:rsid wsp:val=&quot;00090228&quot;/&gt;&lt;wsp:rsid wsp:val=&quot;00094FC2&quot;/&gt;&lt;wsp:rsid wsp:val=&quot;000A0A94&quot;/&gt;&lt;wsp:rsid wsp:val=&quot;000B1DCA&quot;/&gt;&lt;wsp:rsid wsp:val=&quot;000B69E2&quot;/&gt;&lt;wsp:rsid wsp:val=&quot;000D4124&quot;/&gt;&lt;wsp:rsid wsp:val=&quot;000D6D2E&quot;/&gt;&lt;wsp:rsid wsp:val=&quot;000E0B24&quot;/&gt;&lt;wsp:rsid wsp:val=&quot;000E587C&quot;/&gt;&lt;wsp:rsid wsp:val=&quot;0015407B&quot;/&gt;&lt;wsp:rsid wsp:val=&quot;001556AA&quot;/&gt;&lt;wsp:rsid wsp:val=&quot;00173065&quot;/&gt;&lt;wsp:rsid wsp:val=&quot;00177F55&quot;/&gt;&lt;wsp:rsid wsp:val=&quot;00181CB6&quot;/&gt;&lt;wsp:rsid wsp:val=&quot;00195939&quot;/&gt;&lt;wsp:rsid wsp:val=&quot;001A0271&quot;/&gt;&lt;wsp:rsid wsp:val=&quot;001A3F32&quot;/&gt;&lt;wsp:rsid wsp:val=&quot;001A4AE0&quot;/&gt;&lt;wsp:rsid wsp:val=&quot;001B3810&quot;/&gt;&lt;wsp:rsid wsp:val=&quot;001B5BDD&quot;/&gt;&lt;wsp:rsid wsp:val=&quot;001C7C77&quot;/&gt;&lt;wsp:rsid wsp:val=&quot;001D6FF2&quot;/&gt;&lt;wsp:rsid wsp:val=&quot;001E08B2&quot;/&gt;&lt;wsp:rsid wsp:val=&quot;001E0A17&quot;/&gt;&lt;wsp:rsid wsp:val=&quot;002040FD&quot;/&gt;&lt;wsp:rsid wsp:val=&quot;00205FE0&quot;/&gt;&lt;wsp:rsid wsp:val=&quot;00206D1B&quot;/&gt;&lt;wsp:rsid wsp:val=&quot;0021372E&quot;/&gt;&lt;wsp:rsid wsp:val=&quot;002155CA&quot;/&gt;&lt;wsp:rsid wsp:val=&quot;00230FA3&quot;/&gt;&lt;wsp:rsid wsp:val=&quot;00242A24&quot;/&gt;&lt;wsp:rsid wsp:val=&quot;00246F22&quot;/&gt;&lt;wsp:rsid wsp:val=&quot;00251DB5&quot;/&gt;&lt;wsp:rsid wsp:val=&quot;00255836&quot;/&gt;&lt;wsp:rsid wsp:val=&quot;00273425&quot;/&gt;&lt;wsp:rsid wsp:val=&quot;00280B08&quot;/&gt;&lt;wsp:rsid wsp:val=&quot;00283806&quot;/&gt;&lt;wsp:rsid wsp:val=&quot;00287A81&quot;/&gt;&lt;wsp:rsid wsp:val=&quot;00293113&quot;/&gt;&lt;wsp:rsid wsp:val=&quot;002A2466&quot;/&gt;&lt;wsp:rsid wsp:val=&quot;002A5C24&quot;/&gt;&lt;wsp:rsid wsp:val=&quot;002B46DF&quot;/&gt;&lt;wsp:rsid wsp:val=&quot;002B5456&quot;/&gt;&lt;wsp:rsid wsp:val=&quot;002E407E&quot;/&gt;&lt;wsp:rsid wsp:val=&quot;00306714&quot;/&gt;&lt;wsp:rsid wsp:val=&quot;0036029F&quot;/&gt;&lt;wsp:rsid wsp:val=&quot;00363F07&quot;/&gt;&lt;wsp:rsid wsp:val=&quot;003644EE&quot;/&gt;&lt;wsp:rsid wsp:val=&quot;00372256&quot;/&gt;&lt;wsp:rsid wsp:val=&quot;00373D04&quot;/&gt;&lt;wsp:rsid wsp:val=&quot;00381C9D&quot;/&gt;&lt;wsp:rsid wsp:val=&quot;00381D49&quot;/&gt;&lt;wsp:rsid wsp:val=&quot;003874E0&quot;/&gt;&lt;wsp:rsid wsp:val=&quot;003963DE&quot;/&gt;&lt;wsp:rsid wsp:val=&quot;003B41A7&quot;/&gt;&lt;wsp:rsid wsp:val=&quot;003C472E&quot;/&gt;&lt;wsp:rsid wsp:val=&quot;003D0D3C&quot;/&gt;&lt;wsp:rsid wsp:val=&quot;003D1F8C&quot;/&gt;&lt;wsp:rsid wsp:val=&quot;00405D96&quot;/&gt;&lt;wsp:rsid wsp:val=&quot;00406458&quot;/&gt;&lt;wsp:rsid wsp:val=&quot;00411DF4&quot;/&gt;&lt;wsp:rsid wsp:val=&quot;00414304&quot;/&gt;&lt;wsp:rsid wsp:val=&quot;00420762&quot;/&gt;&lt;wsp:rsid wsp:val=&quot;00451827&quot;/&gt;&lt;wsp:rsid wsp:val=&quot;00467F24&quot;/&gt;&lt;wsp:rsid wsp:val=&quot;00475886&quot;/&gt;&lt;wsp:rsid wsp:val=&quot;0048362D&quot;/&gt;&lt;wsp:rsid wsp:val=&quot;0049520D&quot;/&gt;&lt;wsp:rsid wsp:val=&quot;004A21E0&quot;/&gt;&lt;wsp:rsid wsp:val=&quot;004A722A&quot;/&gt;&lt;wsp:rsid wsp:val=&quot;004D4ACD&quot;/&gt;&lt;wsp:rsid wsp:val=&quot;00510687&quot;/&gt;&lt;wsp:rsid wsp:val=&quot;00537744&quot;/&gt;&lt;wsp:rsid wsp:val=&quot;005402BE&quot;/&gt;&lt;wsp:rsid wsp:val=&quot;00564E8F&quot;/&gt;&lt;wsp:rsid wsp:val=&quot;0057003C&quot;/&gt;&lt;wsp:rsid wsp:val=&quot;00577FF7&quot;/&gt;&lt;wsp:rsid wsp:val=&quot;00592609&quot;/&gt;&lt;wsp:rsid wsp:val=&quot;005B0060&quot;/&gt;&lt;wsp:rsid wsp:val=&quot;005D634F&quot;/&gt;&lt;wsp:rsid wsp:val=&quot;005E0BB9&quot;/&gt;&lt;wsp:rsid wsp:val=&quot;005E7967&quot;/&gt;&lt;wsp:rsid wsp:val=&quot;006003FA&quot;/&gt;&lt;wsp:rsid wsp:val=&quot;00613EE0&quot;/&gt;&lt;wsp:rsid wsp:val=&quot;0061571C&quot;/&gt;&lt;wsp:rsid wsp:val=&quot;006230FC&quot;/&gt;&lt;wsp:rsid wsp:val=&quot;0063638F&quot;/&gt;&lt;wsp:rsid wsp:val=&quot;00640E53&quot;/&gt;&lt;wsp:rsid wsp:val=&quot;006678CB&quot;/&gt;&lt;wsp:rsid wsp:val=&quot;006928ED&quot;/&gt;&lt;wsp:rsid wsp:val=&quot;006A3994&quot;/&gt;&lt;wsp:rsid wsp:val=&quot;006B2D90&quot;/&gt;&lt;wsp:rsid wsp:val=&quot;006B345C&quot;/&gt;&lt;wsp:rsid wsp:val=&quot;006B6E40&quot;/&gt;&lt;wsp:rsid wsp:val=&quot;006C626F&quot;/&gt;&lt;wsp:rsid wsp:val=&quot;006E19E2&quot;/&gt;&lt;wsp:rsid wsp:val=&quot;00705012&quot;/&gt;&lt;wsp:rsid wsp:val=&quot;00715F3C&quot;/&gt;&lt;wsp:rsid wsp:val=&quot;00724CB8&quot;/&gt;&lt;wsp:rsid wsp:val=&quot;007335C2&quot;/&gt;&lt;wsp:rsid wsp:val=&quot;00734329&quot;/&gt;&lt;wsp:rsid wsp:val=&quot;007620A1&quot;/&gt;&lt;wsp:rsid wsp:val=&quot;00772C38&quot;/&gt;&lt;wsp:rsid wsp:val=&quot;007947FA&quot;/&gt;&lt;wsp:rsid wsp:val=&quot;007C72DD&quot;/&gt;&lt;wsp:rsid wsp:val=&quot;007E7304&quot;/&gt;&lt;wsp:rsid wsp:val=&quot;008038BC&quot;/&gt;&lt;wsp:rsid wsp:val=&quot;0081351E&quot;/&gt;&lt;wsp:rsid wsp:val=&quot;00842133&quot;/&gt;&lt;wsp:rsid wsp:val=&quot;00853250&quot;/&gt;&lt;wsp:rsid wsp:val=&quot;008533EE&quot;/&gt;&lt;wsp:rsid wsp:val=&quot;008869F0&quot;/&gt;&lt;wsp:rsid wsp:val=&quot;00891F55&quot;/&gt;&lt;wsp:rsid wsp:val=&quot;008A1A49&quot;/&gt;&lt;wsp:rsid wsp:val=&quot;008C0D75&quot;/&gt;&lt;wsp:rsid wsp:val=&quot;008C0EE6&quot;/&gt;&lt;wsp:rsid wsp:val=&quot;008E2629&quot;/&gt;&lt;wsp:rsid wsp:val=&quot;00901CDF&quot;/&gt;&lt;wsp:rsid wsp:val=&quot;00906E72&quot;/&gt;&lt;wsp:rsid wsp:val=&quot;00936388&quot;/&gt;&lt;wsp:rsid wsp:val=&quot;00950E9A&quot;/&gt;&lt;wsp:rsid wsp:val=&quot;009611D4&quot;/&gt;&lt;wsp:rsid wsp:val=&quot;00973E08&quot;/&gt;&lt;wsp:rsid wsp:val=&quot;00985B8D&quot;/&gt;&lt;wsp:rsid wsp:val=&quot;009C1638&quot;/&gt;&lt;wsp:rsid wsp:val=&quot;009D077F&quot;/&gt;&lt;wsp:rsid wsp:val=&quot;009E2920&quot;/&gt;&lt;wsp:rsid wsp:val=&quot;009E6654&quot;/&gt;&lt;wsp:rsid wsp:val=&quot;00A026FC&quot;/&gt;&lt;wsp:rsid wsp:val=&quot;00A06D7A&quot;/&gt;&lt;wsp:rsid wsp:val=&quot;00A2375C&quot;/&gt;&lt;wsp:rsid wsp:val=&quot;00A3675F&quot;/&gt;&lt;wsp:rsid wsp:val=&quot;00A45515&quot;/&gt;&lt;wsp:rsid wsp:val=&quot;00A51BE7&quot;/&gt;&lt;wsp:rsid wsp:val=&quot;00A53B14&quot;/&gt;&lt;wsp:rsid wsp:val=&quot;00A62C12&quot;/&gt;&lt;wsp:rsid wsp:val=&quot;00A64A58&quot;/&gt;&lt;wsp:rsid wsp:val=&quot;00A654D8&quot;/&gt;&lt;wsp:rsid wsp:val=&quot;00A81CF7&quot;/&gt;&lt;wsp:rsid wsp:val=&quot;00A861DB&quot;/&gt;&lt;wsp:rsid wsp:val=&quot;00A956D4&quot;/&gt;&lt;wsp:rsid wsp:val=&quot;00AB0E64&quot;/&gt;&lt;wsp:rsid wsp:val=&quot;00AF2326&quot;/&gt;&lt;wsp:rsid wsp:val=&quot;00AF76E0&quot;/&gt;&lt;wsp:rsid wsp:val=&quot;00B03AFB&quot;/&gt;&lt;wsp:rsid wsp:val=&quot;00B136B1&quot;/&gt;&lt;wsp:rsid wsp:val=&quot;00B13FFB&quot;/&gt;&lt;wsp:rsid wsp:val=&quot;00B145CA&quot;/&gt;&lt;wsp:rsid wsp:val=&quot;00B2509D&quot;/&gt;&lt;wsp:rsid wsp:val=&quot;00B254F8&quot;/&gt;&lt;wsp:rsid wsp:val=&quot;00B27C5C&quot;/&gt;&lt;wsp:rsid wsp:val=&quot;00B32B7A&quot;/&gt;&lt;wsp:rsid wsp:val=&quot;00B52532&quot;/&gt;&lt;wsp:rsid wsp:val=&quot;00B87726&quot;/&gt;&lt;wsp:rsid wsp:val=&quot;00B97606&quot;/&gt;&lt;wsp:rsid wsp:val=&quot;00BA0E00&quot;/&gt;&lt;wsp:rsid wsp:val=&quot;00BA132A&quot;/&gt;&lt;wsp:rsid wsp:val=&quot;00BA6E40&quot;/&gt;&lt;wsp:rsid wsp:val=&quot;00BB0471&quot;/&gt;&lt;wsp:rsid wsp:val=&quot;00BB3FA8&quot;/&gt;&lt;wsp:rsid wsp:val=&quot;00BB5876&quot;/&gt;&lt;wsp:rsid wsp:val=&quot;00BD14F8&quot;/&gt;&lt;wsp:rsid wsp:val=&quot;00BD2679&quot;/&gt;&lt;wsp:rsid wsp:val=&quot;00BE57ED&quot;/&gt;&lt;wsp:rsid wsp:val=&quot;00BF2401&quot;/&gt;&lt;wsp:rsid wsp:val=&quot;00C16580&quot;/&gt;&lt;wsp:rsid wsp:val=&quot;00C27D80&quot;/&gt;&lt;wsp:rsid wsp:val=&quot;00C27E4A&quot;/&gt;&lt;wsp:rsid wsp:val=&quot;00C450F5&quot;/&gt;&lt;wsp:rsid wsp:val=&quot;00C45FA5&quot;/&gt;&lt;wsp:rsid wsp:val=&quot;00C57F55&quot;/&gt;&lt;wsp:rsid wsp:val=&quot;00C754BA&quot;/&gt;&lt;wsp:rsid wsp:val=&quot;00C85E61&quot;/&gt;&lt;wsp:rsid wsp:val=&quot;00C913BC&quot;/&gt;&lt;wsp:rsid wsp:val=&quot;00C91FE0&quot;/&gt;&lt;wsp:rsid wsp:val=&quot;00C9460C&quot;/&gt;&lt;wsp:rsid wsp:val=&quot;00CA309D&quot;/&gt;&lt;wsp:rsid wsp:val=&quot;00CA4068&quot;/&gt;&lt;wsp:rsid wsp:val=&quot;00CD101F&quot;/&gt;&lt;wsp:rsid wsp:val=&quot;00D05047&quot;/&gt;&lt;wsp:rsid wsp:val=&quot;00D15BA1&quot;/&gt;&lt;wsp:rsid wsp:val=&quot;00D2499D&quot;/&gt;&lt;wsp:rsid wsp:val=&quot;00D32D3D&quot;/&gt;&lt;wsp:rsid wsp:val=&quot;00D45F84&quot;/&gt;&lt;wsp:rsid wsp:val=&quot;00D4741C&quot;/&gt;&lt;wsp:rsid wsp:val=&quot;00D65285&quot;/&gt;&lt;wsp:rsid wsp:val=&quot;00D7607B&quot;/&gt;&lt;wsp:rsid wsp:val=&quot;00D845EC&quot;/&gt;&lt;wsp:rsid wsp:val=&quot;00D859BB&quot;/&gt;&lt;wsp:rsid wsp:val=&quot;00D938DB&quot;/&gt;&lt;wsp:rsid wsp:val=&quot;00D96B56&quot;/&gt;&lt;wsp:rsid wsp:val=&quot;00DA2BA5&quot;/&gt;&lt;wsp:rsid wsp:val=&quot;00DB3DA8&quot;/&gt;&lt;wsp:rsid wsp:val=&quot;00DD3C31&quot;/&gt;&lt;wsp:rsid wsp:val=&quot;00E04B0F&quot;/&gt;&lt;wsp:rsid wsp:val=&quot;00E0675A&quot;/&gt;&lt;wsp:rsid wsp:val=&quot;00E06A87&quot;/&gt;&lt;wsp:rsid wsp:val=&quot;00E0725A&quot;/&gt;&lt;wsp:rsid wsp:val=&quot;00E13E8F&quot;/&gt;&lt;wsp:rsid wsp:val=&quot;00E14059&quot;/&gt;&lt;wsp:rsid wsp:val=&quot;00E20AF2&quot;/&gt;&lt;wsp:rsid wsp:val=&quot;00E30513&quot;/&gt;&lt;wsp:rsid wsp:val=&quot;00E35ED9&quot;/&gt;&lt;wsp:rsid wsp:val=&quot;00E5393E&quot;/&gt;&lt;wsp:rsid wsp:val=&quot;00E610D3&quot;/&gt;&lt;wsp:rsid wsp:val=&quot;00E617C3&quot;/&gt;&lt;wsp:rsid wsp:val=&quot;00E758F1&quot;/&gt;&lt;wsp:rsid wsp:val=&quot;00E9213D&quot;/&gt;&lt;wsp:rsid wsp:val=&quot;00E947B0&quot;/&gt;&lt;wsp:rsid wsp:val=&quot;00EA1529&quot;/&gt;&lt;wsp:rsid wsp:val=&quot;00EB1051&quot;/&gt;&lt;wsp:rsid wsp:val=&quot;00EB698E&quot;/&gt;&lt;wsp:rsid wsp:val=&quot;00EE3BC1&quot;/&gt;&lt;wsp:rsid wsp:val=&quot;00EF21AD&quot;/&gt;&lt;wsp:rsid wsp:val=&quot;00F02A9F&quot;/&gt;&lt;wsp:rsid wsp:val=&quot;00F07EBF&quot;/&gt;&lt;wsp:rsid wsp:val=&quot;00F45F62&quot;/&gt;&lt;wsp:rsid wsp:val=&quot;00F918C0&quot;/&gt;&lt;wsp:rsid wsp:val=&quot;00F94099&quot;/&gt;&lt;wsp:rsid wsp:val=&quot;00FB5C9E&quot;/&gt;&lt;wsp:rsid wsp:val=&quot;00FB6F3A&quot;/&gt;&lt;wsp:rsid wsp:val=&quot;00FC5717&quot;/&gt;&lt;wsp:rsid wsp:val=&quot;00FD6A91&quot;/&gt;&lt;wsp:rsid wsp:val=&quot;00FE506C&quot;/&gt;&lt;/wsp:rsids&gt;&lt;/w:docPr&gt;&lt;w:body&gt;&lt;wx:sect&gt;&lt;w:p wsp:rsidR=&quot;00000000&quot; wsp:rsidRDefault=&quot;00564E8F&quot; wsp:rsidP=&quot;00564E8F&quot;&gt;&lt;m:oMathPara&gt;&lt;m:oMath&gt;&lt;m:r&gt;&lt;w:rPr&gt;&lt;w:rFonts w:ascii=&quot;Cambria Math&quot; w:h-ansi=&quot;Cambria Math&quot; w:cs=&quot;Times New Roman&quot;/&gt;&lt;wx:font wx:val=&quot;Cambria Math&quot;/&gt;&lt;w:i/&gt;&lt;w:sz w:val=&quot;28&quot;/&gt;&lt;w:sz-cs w:val=&quot;28&quot;/&gt;&lt;w:shd w:val=&quot;clear&quot; w:color=&quot;auto&quot; w:fill=&quot;FFFFFF&quot;/&gt;&lt;/w:rPr&gt;&lt;m:t&gt;в€†&lt;/m:t&gt;&lt;/m:r&gt;&lt;m:sSub&gt;&lt;m:sSubPr&gt;&lt;m:ctrlPr&gt;&lt;w:rPr&gt;&lt;w:rFonts w:ascii=&quot;Cambria Math&quot; w:h-ansi=&quot;Cambria Math&quot; w:cs=&quot;Times New Roman&quot;/&gt;&lt;wx:font wx:val=&quot;Cambria Math&quot;/&gt;&lt;w:i/&gt;&lt;w:sz w:val=&quot;28&quot;/&gt;&lt;w:sz-cs w:val=&quot;28&quot;/&gt;&lt;w:shd w:val=&quot;clear&quot; w:color=&quot;auto&quot; w:fill=&quot;FFFFFF&quot;/&gt;&lt;/w:rPr&gt;&lt;/m:ctrlPr&gt;&lt;/m:sSubPr&gt;&lt;m:e&gt;&lt;m:r&gt;&lt;w:rPr&gt;&lt;w:rFonts w:ascii=&quot;Cambria Math&quot; w:h-ansi=&quot;Cambria Math&quot; w:cs=&quot;Times New Roman&quot;/&gt;&lt;wx:font wx:val=&quot;Cambria Math&quot;/&gt;&lt;w:i/&gt;&lt;w:sz w:val=&quot;28&quot;/&gt;&lt;w:sz-cs w:val=&quot;28&quot;/&gt;&lt;w:shd w:val=&quot;clear&quot; w:color=&quot;auto&quot; w:fill=&quot;FFFFFF&quot;/&gt;&lt;/w:rPr&gt;&lt;m:t&gt;H&lt;/m:t&gt;&lt;/m:r&gt;&lt;/m:e&gt;&lt;m:sub&gt;&lt;m:r&gt;&lt;w:rPr&gt;&lt;w:rFonts w:ascii=&quot;Cambria Math&quot; w:h-ansi=&quot;Cambria Math&quot; w:cs=&quot;Times New Roman&quot;/&gt;&lt;wx:font wx:val=&quot;Cambria Math&quot;/&gt;&lt;w:i/&gt;&lt;w:sz w:val=&quot;28&quot;/&gt;&lt;w:sz-cs w:val=&quot;28&quot;/&gt;&lt;w:shd w:val=&quot;clear&quot; w:color=&quot;auto&quot; w:fill=&quot;FFFFFF&quot;/&gt;&lt;/w:rPr&gt;&lt;m:t&gt;p&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45" o:title="" chromakey="white"/>
          </v:shape>
        </w:pict>
      </w:r>
      <w:r w:rsidRPr="0049520D">
        <w:rPr>
          <w:rFonts w:ascii="Times New Roman" w:hAnsi="Times New Roman" w:cs="Times New Roman"/>
          <w:sz w:val="28"/>
          <w:szCs w:val="28"/>
          <w:shd w:val="clear" w:color="auto" w:fill="FFFFFF"/>
        </w:rPr>
        <w:fldChar w:fldCharType="end"/>
      </w:r>
      <w:r>
        <w:rPr>
          <w:rFonts w:ascii="Times New Roman" w:hAnsi="Times New Roman" w:cs="Times New Roman"/>
          <w:sz w:val="28"/>
          <w:szCs w:val="28"/>
          <w:shd w:val="clear" w:color="auto" w:fill="FFFFFF"/>
        </w:rPr>
        <w:t>–</w:t>
      </w:r>
      <w:r w:rsidRPr="004D2BB9">
        <w:rPr>
          <w:rFonts w:ascii="Times New Roman" w:hAnsi="Times New Roman" w:cs="Times New Roman"/>
          <w:sz w:val="28"/>
          <w:szCs w:val="28"/>
          <w:shd w:val="clear" w:color="auto" w:fill="FFFFFF"/>
        </w:rPr>
        <w:t xml:space="preserve"> потери давления на разгон помёта (до скорости транспортирова</w:t>
      </w:r>
      <w:r>
        <w:rPr>
          <w:rFonts w:ascii="Times New Roman" w:hAnsi="Times New Roman" w:cs="Times New Roman"/>
          <w:sz w:val="28"/>
          <w:szCs w:val="28"/>
          <w:shd w:val="clear" w:color="auto" w:fill="FFFFFF"/>
        </w:rPr>
        <w:t>-</w:t>
      </w:r>
    </w:p>
    <w:p w:rsidR="00DF6FF5" w:rsidRPr="004D2BB9" w:rsidRDefault="00DF6FF5" w:rsidP="00B4580C">
      <w:pPr>
        <w:spacing w:line="360" w:lineRule="auto"/>
        <w:ind w:firstLine="426"/>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w:t>
      </w:r>
      <w:r w:rsidRPr="004D2BB9">
        <w:rPr>
          <w:rFonts w:ascii="Times New Roman" w:hAnsi="Times New Roman" w:cs="Times New Roman"/>
          <w:sz w:val="28"/>
          <w:szCs w:val="28"/>
          <w:shd w:val="clear" w:color="auto" w:fill="FFFFFF"/>
        </w:rPr>
        <w:t>ния), Па;</w:t>
      </w:r>
    </w:p>
    <w:p w:rsidR="00DF6FF5" w:rsidRPr="004D2BB9" w:rsidRDefault="00DF6FF5" w:rsidP="00B4580C">
      <w:pPr>
        <w:spacing w:line="360" w:lineRule="auto"/>
        <w:ind w:firstLine="426"/>
        <w:jc w:val="both"/>
        <w:rPr>
          <w:rFonts w:ascii="Times New Roman" w:hAnsi="Times New Roman" w:cs="Times New Roman"/>
          <w:sz w:val="28"/>
          <w:szCs w:val="28"/>
          <w:shd w:val="clear" w:color="auto" w:fill="FFFFFF"/>
        </w:rPr>
      </w:pPr>
      <w:r w:rsidRPr="0049520D">
        <w:rPr>
          <w:rFonts w:ascii="Times New Roman" w:hAnsi="Times New Roman" w:cs="Times New Roman"/>
          <w:sz w:val="28"/>
          <w:szCs w:val="28"/>
          <w:shd w:val="clear" w:color="auto" w:fill="FFFFFF"/>
        </w:rPr>
        <w:fldChar w:fldCharType="begin"/>
      </w:r>
      <w:r w:rsidRPr="0049520D">
        <w:rPr>
          <w:rFonts w:ascii="Times New Roman" w:hAnsi="Times New Roman" w:cs="Times New Roman"/>
          <w:sz w:val="28"/>
          <w:szCs w:val="28"/>
          <w:shd w:val="clear" w:color="auto" w:fill="FFFFFF"/>
        </w:rPr>
        <w:instrText xml:space="preserve"> QUOTE </w:instrText>
      </w:r>
      <w:r w:rsidRPr="0049520D">
        <w:rPr>
          <w:position w:val="-6"/>
        </w:rPr>
        <w:pict>
          <v:shape id="_x0000_i1095" type="#_x0000_t75" style="width:24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stylePaneFormatFilter w:val=&quot;3F01&quot;/&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7967&quot;/&gt;&lt;wsp:rsid wsp:val=&quot;000029D6&quot;/&gt;&lt;wsp:rsid wsp:val=&quot;00002C4D&quot;/&gt;&lt;wsp:rsid wsp:val=&quot;00017571&quot;/&gt;&lt;wsp:rsid wsp:val=&quot;00027105&quot;/&gt;&lt;wsp:rsid wsp:val=&quot;00033732&quot;/&gt;&lt;wsp:rsid wsp:val=&quot;00033F33&quot;/&gt;&lt;wsp:rsid wsp:val=&quot;000474BF&quot;/&gt;&lt;wsp:rsid wsp:val=&quot;00051CF3&quot;/&gt;&lt;wsp:rsid wsp:val=&quot;00060869&quot;/&gt;&lt;wsp:rsid wsp:val=&quot;000625C0&quot;/&gt;&lt;wsp:rsid wsp:val=&quot;00073578&quot;/&gt;&lt;wsp:rsid wsp:val=&quot;0007381A&quot;/&gt;&lt;wsp:rsid wsp:val=&quot;00076D95&quot;/&gt;&lt;wsp:rsid wsp:val=&quot;00080AC8&quot;/&gt;&lt;wsp:rsid wsp:val=&quot;00085754&quot;/&gt;&lt;wsp:rsid wsp:val=&quot;00086DEE&quot;/&gt;&lt;wsp:rsid wsp:val=&quot;00090228&quot;/&gt;&lt;wsp:rsid wsp:val=&quot;00094FC2&quot;/&gt;&lt;wsp:rsid wsp:val=&quot;000A0A94&quot;/&gt;&lt;wsp:rsid wsp:val=&quot;000B1DCA&quot;/&gt;&lt;wsp:rsid wsp:val=&quot;000B69E2&quot;/&gt;&lt;wsp:rsid wsp:val=&quot;000D4124&quot;/&gt;&lt;wsp:rsid wsp:val=&quot;000D6D2E&quot;/&gt;&lt;wsp:rsid wsp:val=&quot;000E0B24&quot;/&gt;&lt;wsp:rsid wsp:val=&quot;000E587C&quot;/&gt;&lt;wsp:rsid wsp:val=&quot;0015407B&quot;/&gt;&lt;wsp:rsid wsp:val=&quot;001556AA&quot;/&gt;&lt;wsp:rsid wsp:val=&quot;00173065&quot;/&gt;&lt;wsp:rsid wsp:val=&quot;00177F55&quot;/&gt;&lt;wsp:rsid wsp:val=&quot;00181CB6&quot;/&gt;&lt;wsp:rsid wsp:val=&quot;00195939&quot;/&gt;&lt;wsp:rsid wsp:val=&quot;001A0271&quot;/&gt;&lt;wsp:rsid wsp:val=&quot;001A3F32&quot;/&gt;&lt;wsp:rsid wsp:val=&quot;001A4AE0&quot;/&gt;&lt;wsp:rsid wsp:val=&quot;001B3810&quot;/&gt;&lt;wsp:rsid wsp:val=&quot;001B5BDD&quot;/&gt;&lt;wsp:rsid wsp:val=&quot;001C7C77&quot;/&gt;&lt;wsp:rsid wsp:val=&quot;001D6FF2&quot;/&gt;&lt;wsp:rsid wsp:val=&quot;001E08B2&quot;/&gt;&lt;wsp:rsid wsp:val=&quot;001E0A17&quot;/&gt;&lt;wsp:rsid wsp:val=&quot;002040FD&quot;/&gt;&lt;wsp:rsid wsp:val=&quot;00205FE0&quot;/&gt;&lt;wsp:rsid wsp:val=&quot;00206D1B&quot;/&gt;&lt;wsp:rsid wsp:val=&quot;0021372E&quot;/&gt;&lt;wsp:rsid wsp:val=&quot;002155CA&quot;/&gt;&lt;wsp:rsid wsp:val=&quot;00230FA3&quot;/&gt;&lt;wsp:rsid wsp:val=&quot;00242A24&quot;/&gt;&lt;wsp:rsid wsp:val=&quot;00246F22&quot;/&gt;&lt;wsp:rsid wsp:val=&quot;00251DB5&quot;/&gt;&lt;wsp:rsid wsp:val=&quot;00255836&quot;/&gt;&lt;wsp:rsid wsp:val=&quot;00273425&quot;/&gt;&lt;wsp:rsid wsp:val=&quot;00280B08&quot;/&gt;&lt;wsp:rsid wsp:val=&quot;00283806&quot;/&gt;&lt;wsp:rsid wsp:val=&quot;00287A81&quot;/&gt;&lt;wsp:rsid wsp:val=&quot;00293113&quot;/&gt;&lt;wsp:rsid wsp:val=&quot;002A2466&quot;/&gt;&lt;wsp:rsid wsp:val=&quot;002A5C24&quot;/&gt;&lt;wsp:rsid wsp:val=&quot;002B46DF&quot;/&gt;&lt;wsp:rsid wsp:val=&quot;002B5456&quot;/&gt;&lt;wsp:rsid wsp:val=&quot;002E407E&quot;/&gt;&lt;wsp:rsid wsp:val=&quot;00306714&quot;/&gt;&lt;wsp:rsid wsp:val=&quot;0036029F&quot;/&gt;&lt;wsp:rsid wsp:val=&quot;00363F07&quot;/&gt;&lt;wsp:rsid wsp:val=&quot;003644EE&quot;/&gt;&lt;wsp:rsid wsp:val=&quot;00372256&quot;/&gt;&lt;wsp:rsid wsp:val=&quot;00373D04&quot;/&gt;&lt;wsp:rsid wsp:val=&quot;00381C9D&quot;/&gt;&lt;wsp:rsid wsp:val=&quot;00381D49&quot;/&gt;&lt;wsp:rsid wsp:val=&quot;003874E0&quot;/&gt;&lt;wsp:rsid wsp:val=&quot;003963DE&quot;/&gt;&lt;wsp:rsid wsp:val=&quot;003B41A7&quot;/&gt;&lt;wsp:rsid wsp:val=&quot;003C472E&quot;/&gt;&lt;wsp:rsid wsp:val=&quot;003D0D3C&quot;/&gt;&lt;wsp:rsid wsp:val=&quot;003D1F8C&quot;/&gt;&lt;wsp:rsid wsp:val=&quot;00405D96&quot;/&gt;&lt;wsp:rsid wsp:val=&quot;00406458&quot;/&gt;&lt;wsp:rsid wsp:val=&quot;00411DF4&quot;/&gt;&lt;wsp:rsid wsp:val=&quot;00414304&quot;/&gt;&lt;wsp:rsid wsp:val=&quot;00420762&quot;/&gt;&lt;wsp:rsid wsp:val=&quot;00451827&quot;/&gt;&lt;wsp:rsid wsp:val=&quot;00467F24&quot;/&gt;&lt;wsp:rsid wsp:val=&quot;00475886&quot;/&gt;&lt;wsp:rsid wsp:val=&quot;0048362D&quot;/&gt;&lt;wsp:rsid wsp:val=&quot;0049520D&quot;/&gt;&lt;wsp:rsid wsp:val=&quot;004A21E0&quot;/&gt;&lt;wsp:rsid wsp:val=&quot;004A722A&quot;/&gt;&lt;wsp:rsid wsp:val=&quot;004D4ACD&quot;/&gt;&lt;wsp:rsid wsp:val=&quot;00510687&quot;/&gt;&lt;wsp:rsid wsp:val=&quot;00537744&quot;/&gt;&lt;wsp:rsid wsp:val=&quot;005402BE&quot;/&gt;&lt;wsp:rsid wsp:val=&quot;0057003C&quot;/&gt;&lt;wsp:rsid wsp:val=&quot;00577FF7&quot;/&gt;&lt;wsp:rsid wsp:val=&quot;00592609&quot;/&gt;&lt;wsp:rsid wsp:val=&quot;005B0060&quot;/&gt;&lt;wsp:rsid wsp:val=&quot;005D634F&quot;/&gt;&lt;wsp:rsid wsp:val=&quot;005E0BB9&quot;/&gt;&lt;wsp:rsid wsp:val=&quot;005E7967&quot;/&gt;&lt;wsp:rsid wsp:val=&quot;006003FA&quot;/&gt;&lt;wsp:rsid wsp:val=&quot;00613EE0&quot;/&gt;&lt;wsp:rsid wsp:val=&quot;0061571C&quot;/&gt;&lt;wsp:rsid wsp:val=&quot;006230FC&quot;/&gt;&lt;wsp:rsid wsp:val=&quot;0063638F&quot;/&gt;&lt;wsp:rsid wsp:val=&quot;00640E53&quot;/&gt;&lt;wsp:rsid wsp:val=&quot;0066082A&quot;/&gt;&lt;wsp:rsid wsp:val=&quot;006678CB&quot;/&gt;&lt;wsp:rsid wsp:val=&quot;006928ED&quot;/&gt;&lt;wsp:rsid wsp:val=&quot;006A3994&quot;/&gt;&lt;wsp:rsid wsp:val=&quot;006B2D90&quot;/&gt;&lt;wsp:rsid wsp:val=&quot;006B345C&quot;/&gt;&lt;wsp:rsid wsp:val=&quot;006B6E40&quot;/&gt;&lt;wsp:rsid wsp:val=&quot;006C626F&quot;/&gt;&lt;wsp:rsid wsp:val=&quot;006E19E2&quot;/&gt;&lt;wsp:rsid wsp:val=&quot;00705012&quot;/&gt;&lt;wsp:rsid wsp:val=&quot;00715F3C&quot;/&gt;&lt;wsp:rsid wsp:val=&quot;00724CB8&quot;/&gt;&lt;wsp:rsid wsp:val=&quot;007335C2&quot;/&gt;&lt;wsp:rsid wsp:val=&quot;00734329&quot;/&gt;&lt;wsp:rsid wsp:val=&quot;007620A1&quot;/&gt;&lt;wsp:rsid wsp:val=&quot;00772C38&quot;/&gt;&lt;wsp:rsid wsp:val=&quot;007947FA&quot;/&gt;&lt;wsp:rsid wsp:val=&quot;007C72DD&quot;/&gt;&lt;wsp:rsid wsp:val=&quot;007E7304&quot;/&gt;&lt;wsp:rsid wsp:val=&quot;008038BC&quot;/&gt;&lt;wsp:rsid wsp:val=&quot;0081351E&quot;/&gt;&lt;wsp:rsid wsp:val=&quot;00842133&quot;/&gt;&lt;wsp:rsid wsp:val=&quot;00853250&quot;/&gt;&lt;wsp:rsid wsp:val=&quot;008533EE&quot;/&gt;&lt;wsp:rsid wsp:val=&quot;008869F0&quot;/&gt;&lt;wsp:rsid wsp:val=&quot;00891F55&quot;/&gt;&lt;wsp:rsid wsp:val=&quot;008A1A49&quot;/&gt;&lt;wsp:rsid wsp:val=&quot;008C0D75&quot;/&gt;&lt;wsp:rsid wsp:val=&quot;008C0EE6&quot;/&gt;&lt;wsp:rsid wsp:val=&quot;008E2629&quot;/&gt;&lt;wsp:rsid wsp:val=&quot;00901CDF&quot;/&gt;&lt;wsp:rsid wsp:val=&quot;00906E72&quot;/&gt;&lt;wsp:rsid wsp:val=&quot;00936388&quot;/&gt;&lt;wsp:rsid wsp:val=&quot;00950E9A&quot;/&gt;&lt;wsp:rsid wsp:val=&quot;009611D4&quot;/&gt;&lt;wsp:rsid wsp:val=&quot;00973E08&quot;/&gt;&lt;wsp:rsid wsp:val=&quot;00985B8D&quot;/&gt;&lt;wsp:rsid wsp:val=&quot;009C1638&quot;/&gt;&lt;wsp:rsid wsp:val=&quot;009D077F&quot;/&gt;&lt;wsp:rsid wsp:val=&quot;009E2920&quot;/&gt;&lt;wsp:rsid wsp:val=&quot;009E6654&quot;/&gt;&lt;wsp:rsid wsp:val=&quot;00A026FC&quot;/&gt;&lt;wsp:rsid wsp:val=&quot;00A06D7A&quot;/&gt;&lt;wsp:rsid wsp:val=&quot;00A2375C&quot;/&gt;&lt;wsp:rsid wsp:val=&quot;00A3675F&quot;/&gt;&lt;wsp:rsid wsp:val=&quot;00A45515&quot;/&gt;&lt;wsp:rsid wsp:val=&quot;00A51BE7&quot;/&gt;&lt;wsp:rsid wsp:val=&quot;00A53B14&quot;/&gt;&lt;wsp:rsid wsp:val=&quot;00A62C12&quot;/&gt;&lt;wsp:rsid wsp:val=&quot;00A64A58&quot;/&gt;&lt;wsp:rsid wsp:val=&quot;00A654D8&quot;/&gt;&lt;wsp:rsid wsp:val=&quot;00A81CF7&quot;/&gt;&lt;wsp:rsid wsp:val=&quot;00A861DB&quot;/&gt;&lt;wsp:rsid wsp:val=&quot;00A956D4&quot;/&gt;&lt;wsp:rsid wsp:val=&quot;00AB0E64&quot;/&gt;&lt;wsp:rsid wsp:val=&quot;00AF2326&quot;/&gt;&lt;wsp:rsid wsp:val=&quot;00AF76E0&quot;/&gt;&lt;wsp:rsid wsp:val=&quot;00B03AFB&quot;/&gt;&lt;wsp:rsid wsp:val=&quot;00B136B1&quot;/&gt;&lt;wsp:rsid wsp:val=&quot;00B13FFB&quot;/&gt;&lt;wsp:rsid wsp:val=&quot;00B145CA&quot;/&gt;&lt;wsp:rsid wsp:val=&quot;00B2509D&quot;/&gt;&lt;wsp:rsid wsp:val=&quot;00B254F8&quot;/&gt;&lt;wsp:rsid wsp:val=&quot;00B27C5C&quot;/&gt;&lt;wsp:rsid wsp:val=&quot;00B32B7A&quot;/&gt;&lt;wsp:rsid wsp:val=&quot;00B52532&quot;/&gt;&lt;wsp:rsid wsp:val=&quot;00B87726&quot;/&gt;&lt;wsp:rsid wsp:val=&quot;00B97606&quot;/&gt;&lt;wsp:rsid wsp:val=&quot;00BA0E00&quot;/&gt;&lt;wsp:rsid wsp:val=&quot;00BA132A&quot;/&gt;&lt;wsp:rsid wsp:val=&quot;00BA6E40&quot;/&gt;&lt;wsp:rsid wsp:val=&quot;00BB0471&quot;/&gt;&lt;wsp:rsid wsp:val=&quot;00BB3FA8&quot;/&gt;&lt;wsp:rsid wsp:val=&quot;00BB5876&quot;/&gt;&lt;wsp:rsid wsp:val=&quot;00BD14F8&quot;/&gt;&lt;wsp:rsid wsp:val=&quot;00BD2679&quot;/&gt;&lt;wsp:rsid wsp:val=&quot;00BE57ED&quot;/&gt;&lt;wsp:rsid wsp:val=&quot;00BF2401&quot;/&gt;&lt;wsp:rsid wsp:val=&quot;00C16580&quot;/&gt;&lt;wsp:rsid wsp:val=&quot;00C27D80&quot;/&gt;&lt;wsp:rsid wsp:val=&quot;00C27E4A&quot;/&gt;&lt;wsp:rsid wsp:val=&quot;00C450F5&quot;/&gt;&lt;wsp:rsid wsp:val=&quot;00C45FA5&quot;/&gt;&lt;wsp:rsid wsp:val=&quot;00C57F55&quot;/&gt;&lt;wsp:rsid wsp:val=&quot;00C754BA&quot;/&gt;&lt;wsp:rsid wsp:val=&quot;00C85E61&quot;/&gt;&lt;wsp:rsid wsp:val=&quot;00C913BC&quot;/&gt;&lt;wsp:rsid wsp:val=&quot;00C91FE0&quot;/&gt;&lt;wsp:rsid wsp:val=&quot;00C9460C&quot;/&gt;&lt;wsp:rsid wsp:val=&quot;00CA309D&quot;/&gt;&lt;wsp:rsid wsp:val=&quot;00CA4068&quot;/&gt;&lt;wsp:rsid wsp:val=&quot;00CD101F&quot;/&gt;&lt;wsp:rsid wsp:val=&quot;00D05047&quot;/&gt;&lt;wsp:rsid wsp:val=&quot;00D15BA1&quot;/&gt;&lt;wsp:rsid wsp:val=&quot;00D2499D&quot;/&gt;&lt;wsp:rsid wsp:val=&quot;00D32D3D&quot;/&gt;&lt;wsp:rsid wsp:val=&quot;00D45F84&quot;/&gt;&lt;wsp:rsid wsp:val=&quot;00D4741C&quot;/&gt;&lt;wsp:rsid wsp:val=&quot;00D65285&quot;/&gt;&lt;wsp:rsid wsp:val=&quot;00D7607B&quot;/&gt;&lt;wsp:rsid wsp:val=&quot;00D845EC&quot;/&gt;&lt;wsp:rsid wsp:val=&quot;00D859BB&quot;/&gt;&lt;wsp:rsid wsp:val=&quot;00D938DB&quot;/&gt;&lt;wsp:rsid wsp:val=&quot;00D96B56&quot;/&gt;&lt;wsp:rsid wsp:val=&quot;00DA2BA5&quot;/&gt;&lt;wsp:rsid wsp:val=&quot;00DB3DA8&quot;/&gt;&lt;wsp:rsid wsp:val=&quot;00DD3C31&quot;/&gt;&lt;wsp:rsid wsp:val=&quot;00E04B0F&quot;/&gt;&lt;wsp:rsid wsp:val=&quot;00E0675A&quot;/&gt;&lt;wsp:rsid wsp:val=&quot;00E06A87&quot;/&gt;&lt;wsp:rsid wsp:val=&quot;00E0725A&quot;/&gt;&lt;wsp:rsid wsp:val=&quot;00E13E8F&quot;/&gt;&lt;wsp:rsid wsp:val=&quot;00E14059&quot;/&gt;&lt;wsp:rsid wsp:val=&quot;00E20AF2&quot;/&gt;&lt;wsp:rsid wsp:val=&quot;00E30513&quot;/&gt;&lt;wsp:rsid wsp:val=&quot;00E35ED9&quot;/&gt;&lt;wsp:rsid wsp:val=&quot;00E5393E&quot;/&gt;&lt;wsp:rsid wsp:val=&quot;00E610D3&quot;/&gt;&lt;wsp:rsid wsp:val=&quot;00E617C3&quot;/&gt;&lt;wsp:rsid wsp:val=&quot;00E758F1&quot;/&gt;&lt;wsp:rsid wsp:val=&quot;00E9213D&quot;/&gt;&lt;wsp:rsid wsp:val=&quot;00E947B0&quot;/&gt;&lt;wsp:rsid wsp:val=&quot;00EA1529&quot;/&gt;&lt;wsp:rsid wsp:val=&quot;00EB1051&quot;/&gt;&lt;wsp:rsid wsp:val=&quot;00EB698E&quot;/&gt;&lt;wsp:rsid wsp:val=&quot;00EE3BC1&quot;/&gt;&lt;wsp:rsid wsp:val=&quot;00EF21AD&quot;/&gt;&lt;wsp:rsid wsp:val=&quot;00F02A9F&quot;/&gt;&lt;wsp:rsid wsp:val=&quot;00F07EBF&quot;/&gt;&lt;wsp:rsid wsp:val=&quot;00F45F62&quot;/&gt;&lt;wsp:rsid wsp:val=&quot;00F918C0&quot;/&gt;&lt;wsp:rsid wsp:val=&quot;00F94099&quot;/&gt;&lt;wsp:rsid wsp:val=&quot;00FB5C9E&quot;/&gt;&lt;wsp:rsid wsp:val=&quot;00FB6F3A&quot;/&gt;&lt;wsp:rsid wsp:val=&quot;00FC5717&quot;/&gt;&lt;wsp:rsid wsp:val=&quot;00FD6A91&quot;/&gt;&lt;wsp:rsid wsp:val=&quot;00FE506C&quot;/&gt;&lt;/wsp:rsids&gt;&lt;/w:docPr&gt;&lt;w:body&gt;&lt;wx:sect&gt;&lt;w:p wsp:rsidR=&quot;00000000&quot; wsp:rsidRDefault=&quot;0066082A&quot; wsp:rsidP=&quot;0066082A&quot;&gt;&lt;m:oMathPara&gt;&lt;m:oMath&gt;&lt;m:r&gt;&lt;w:rPr&gt;&lt;w:rFonts w:ascii=&quot;Cambria Math&quot; w:h-ansi=&quot;Cambria Math&quot; w:cs=&quot;Times New Roman&quot;/&gt;&lt;wx:font wx:val=&quot;Cambria Math&quot;/&gt;&lt;w:i/&gt;&lt;w:sz w:val=&quot;28&quot;/&gt;&lt;w:sz-cs w:val=&quot;28&quot;/&gt;&lt;w:shd w:val=&quot;clear&quot; w:color=&quot;auto&quot; w:fill=&quot;FFFFFF&quot;/&gt;&lt;/w:rPr&gt;&lt;m:t&gt;в€†&lt;/m:t&gt;&lt;/m:r&gt;&lt;m:sSub&gt;&lt;m:sSubPr&gt;&lt;m:ctrlPr&gt;&lt;w:rPr&gt;&lt;w:rFonts w:ascii=&quot;Cambria Math&quot; w:h-ansi=&quot;Cambria Math&quot; w:cs=&quot;Times New Roman&quot;/&gt;&lt;wx:font wx:val=&quot;Cambria Math&quot;/&gt;&lt;w:i/&gt;&lt;w:sz w:val=&quot;28&quot;/&gt;&lt;w:sz-cs w:val=&quot;28&quot;/&gt;&lt;w:shd w:val=&quot;clear&quot; w:color=&quot;auto&quot; w:fill=&quot;FFFFFF&quot;/&gt;&lt;/w:rPr&gt;&lt;/m:ctrlPr&gt;&lt;/m:sSubPr&gt;&lt;m:e&gt;&lt;m:r&gt;&lt;w:rPr&gt;&lt;w:rFonts w:ascii=&quot;Cambria Math&quot; w:h-ansi=&quot;Cambria Math&quot; w:cs=&quot;Times New Roman&quot;/&gt;&lt;wx:font wx:val=&quot;Cambria Math&quot;/&gt;&lt;w:i/&gt;&lt;w:sz w:val=&quot;28&quot;/&gt;&lt;w:sz-cs w:val=&quot;28&quot;/&gt;&lt;w:shd w:val=&quot;clear&quot; w:color=&quot;auto&quot; w:fill=&quot;FFFFFF&quot;/&gt;&lt;/w:rPr&gt;&lt;m:t&gt;H&lt;/m:t&gt;&lt;/m:r&gt;&lt;/m:e&gt;&lt;m:sub&gt;&lt;m:r&gt;&lt;w:rPr&gt;&lt;w:rFonts w:ascii=&quot;Cambria Math&quot; w:h-ansi=&quot;Cambria Math&quot; w:cs=&quot;Times New Roman&quot;/&gt;&lt;wx:font wx:val=&quot;Cambria Math&quot;/&gt;&lt;w:i/&gt;&lt;w:sz w:val=&quot;28&quot;/&gt;&lt;w:sz-cs w:val=&quot;28&quot;/&gt;&lt;w:shd w:val=&quot;clear&quot; w:color=&quot;auto&quot; w:fill=&quot;FFFFFF&quot;/&gt;&lt;/w:rPr&gt;&lt;m:t&gt;Р»&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46" o:title="" chromakey="white"/>
          </v:shape>
        </w:pict>
      </w:r>
      <w:r w:rsidRPr="0049520D">
        <w:rPr>
          <w:rFonts w:ascii="Times New Roman" w:hAnsi="Times New Roman" w:cs="Times New Roman"/>
          <w:sz w:val="28"/>
          <w:szCs w:val="28"/>
          <w:shd w:val="clear" w:color="auto" w:fill="FFFFFF"/>
        </w:rPr>
        <w:instrText xml:space="preserve"> </w:instrText>
      </w:r>
      <w:r w:rsidRPr="0049520D">
        <w:rPr>
          <w:rFonts w:ascii="Times New Roman" w:hAnsi="Times New Roman" w:cs="Times New Roman"/>
          <w:sz w:val="28"/>
          <w:szCs w:val="28"/>
          <w:shd w:val="clear" w:color="auto" w:fill="FFFFFF"/>
        </w:rPr>
        <w:fldChar w:fldCharType="separate"/>
      </w:r>
      <w:r w:rsidRPr="0049520D">
        <w:rPr>
          <w:position w:val="-6"/>
        </w:rPr>
        <w:pict>
          <v:shape id="_x0000_i1096" type="#_x0000_t75" style="width:24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stylePaneFormatFilter w:val=&quot;3F01&quot;/&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7967&quot;/&gt;&lt;wsp:rsid wsp:val=&quot;000029D6&quot;/&gt;&lt;wsp:rsid wsp:val=&quot;00002C4D&quot;/&gt;&lt;wsp:rsid wsp:val=&quot;00017571&quot;/&gt;&lt;wsp:rsid wsp:val=&quot;00027105&quot;/&gt;&lt;wsp:rsid wsp:val=&quot;00033732&quot;/&gt;&lt;wsp:rsid wsp:val=&quot;00033F33&quot;/&gt;&lt;wsp:rsid wsp:val=&quot;000474BF&quot;/&gt;&lt;wsp:rsid wsp:val=&quot;00051CF3&quot;/&gt;&lt;wsp:rsid wsp:val=&quot;00060869&quot;/&gt;&lt;wsp:rsid wsp:val=&quot;000625C0&quot;/&gt;&lt;wsp:rsid wsp:val=&quot;00073578&quot;/&gt;&lt;wsp:rsid wsp:val=&quot;0007381A&quot;/&gt;&lt;wsp:rsid wsp:val=&quot;00076D95&quot;/&gt;&lt;wsp:rsid wsp:val=&quot;00080AC8&quot;/&gt;&lt;wsp:rsid wsp:val=&quot;00085754&quot;/&gt;&lt;wsp:rsid wsp:val=&quot;00086DEE&quot;/&gt;&lt;wsp:rsid wsp:val=&quot;00090228&quot;/&gt;&lt;wsp:rsid wsp:val=&quot;00094FC2&quot;/&gt;&lt;wsp:rsid wsp:val=&quot;000A0A94&quot;/&gt;&lt;wsp:rsid wsp:val=&quot;000B1DCA&quot;/&gt;&lt;wsp:rsid wsp:val=&quot;000B69E2&quot;/&gt;&lt;wsp:rsid wsp:val=&quot;000D4124&quot;/&gt;&lt;wsp:rsid wsp:val=&quot;000D6D2E&quot;/&gt;&lt;wsp:rsid wsp:val=&quot;000E0B24&quot;/&gt;&lt;wsp:rsid wsp:val=&quot;000E587C&quot;/&gt;&lt;wsp:rsid wsp:val=&quot;0015407B&quot;/&gt;&lt;wsp:rsid wsp:val=&quot;001556AA&quot;/&gt;&lt;wsp:rsid wsp:val=&quot;00173065&quot;/&gt;&lt;wsp:rsid wsp:val=&quot;00177F55&quot;/&gt;&lt;wsp:rsid wsp:val=&quot;00181CB6&quot;/&gt;&lt;wsp:rsid wsp:val=&quot;00195939&quot;/&gt;&lt;wsp:rsid wsp:val=&quot;001A0271&quot;/&gt;&lt;wsp:rsid wsp:val=&quot;001A3F32&quot;/&gt;&lt;wsp:rsid wsp:val=&quot;001A4AE0&quot;/&gt;&lt;wsp:rsid wsp:val=&quot;001B3810&quot;/&gt;&lt;wsp:rsid wsp:val=&quot;001B5BDD&quot;/&gt;&lt;wsp:rsid wsp:val=&quot;001C7C77&quot;/&gt;&lt;wsp:rsid wsp:val=&quot;001D6FF2&quot;/&gt;&lt;wsp:rsid wsp:val=&quot;001E08B2&quot;/&gt;&lt;wsp:rsid wsp:val=&quot;001E0A17&quot;/&gt;&lt;wsp:rsid wsp:val=&quot;002040FD&quot;/&gt;&lt;wsp:rsid wsp:val=&quot;00205FE0&quot;/&gt;&lt;wsp:rsid wsp:val=&quot;00206D1B&quot;/&gt;&lt;wsp:rsid wsp:val=&quot;0021372E&quot;/&gt;&lt;wsp:rsid wsp:val=&quot;002155CA&quot;/&gt;&lt;wsp:rsid wsp:val=&quot;00230FA3&quot;/&gt;&lt;wsp:rsid wsp:val=&quot;00242A24&quot;/&gt;&lt;wsp:rsid wsp:val=&quot;00246F22&quot;/&gt;&lt;wsp:rsid wsp:val=&quot;00251DB5&quot;/&gt;&lt;wsp:rsid wsp:val=&quot;00255836&quot;/&gt;&lt;wsp:rsid wsp:val=&quot;00273425&quot;/&gt;&lt;wsp:rsid wsp:val=&quot;00280B08&quot;/&gt;&lt;wsp:rsid wsp:val=&quot;00283806&quot;/&gt;&lt;wsp:rsid wsp:val=&quot;00287A81&quot;/&gt;&lt;wsp:rsid wsp:val=&quot;00293113&quot;/&gt;&lt;wsp:rsid wsp:val=&quot;002A2466&quot;/&gt;&lt;wsp:rsid wsp:val=&quot;002A5C24&quot;/&gt;&lt;wsp:rsid wsp:val=&quot;002B46DF&quot;/&gt;&lt;wsp:rsid wsp:val=&quot;002B5456&quot;/&gt;&lt;wsp:rsid wsp:val=&quot;002E407E&quot;/&gt;&lt;wsp:rsid wsp:val=&quot;00306714&quot;/&gt;&lt;wsp:rsid wsp:val=&quot;0036029F&quot;/&gt;&lt;wsp:rsid wsp:val=&quot;00363F07&quot;/&gt;&lt;wsp:rsid wsp:val=&quot;003644EE&quot;/&gt;&lt;wsp:rsid wsp:val=&quot;00372256&quot;/&gt;&lt;wsp:rsid wsp:val=&quot;00373D04&quot;/&gt;&lt;wsp:rsid wsp:val=&quot;00381C9D&quot;/&gt;&lt;wsp:rsid wsp:val=&quot;00381D49&quot;/&gt;&lt;wsp:rsid wsp:val=&quot;003874E0&quot;/&gt;&lt;wsp:rsid wsp:val=&quot;003963DE&quot;/&gt;&lt;wsp:rsid wsp:val=&quot;003B41A7&quot;/&gt;&lt;wsp:rsid wsp:val=&quot;003C472E&quot;/&gt;&lt;wsp:rsid wsp:val=&quot;003D0D3C&quot;/&gt;&lt;wsp:rsid wsp:val=&quot;003D1F8C&quot;/&gt;&lt;wsp:rsid wsp:val=&quot;00405D96&quot;/&gt;&lt;wsp:rsid wsp:val=&quot;00406458&quot;/&gt;&lt;wsp:rsid wsp:val=&quot;00411DF4&quot;/&gt;&lt;wsp:rsid wsp:val=&quot;00414304&quot;/&gt;&lt;wsp:rsid wsp:val=&quot;00420762&quot;/&gt;&lt;wsp:rsid wsp:val=&quot;00451827&quot;/&gt;&lt;wsp:rsid wsp:val=&quot;00467F24&quot;/&gt;&lt;wsp:rsid wsp:val=&quot;00475886&quot;/&gt;&lt;wsp:rsid wsp:val=&quot;0048362D&quot;/&gt;&lt;wsp:rsid wsp:val=&quot;0049520D&quot;/&gt;&lt;wsp:rsid wsp:val=&quot;004A21E0&quot;/&gt;&lt;wsp:rsid wsp:val=&quot;004A722A&quot;/&gt;&lt;wsp:rsid wsp:val=&quot;004D4ACD&quot;/&gt;&lt;wsp:rsid wsp:val=&quot;00510687&quot;/&gt;&lt;wsp:rsid wsp:val=&quot;00537744&quot;/&gt;&lt;wsp:rsid wsp:val=&quot;005402BE&quot;/&gt;&lt;wsp:rsid wsp:val=&quot;0057003C&quot;/&gt;&lt;wsp:rsid wsp:val=&quot;00577FF7&quot;/&gt;&lt;wsp:rsid wsp:val=&quot;00592609&quot;/&gt;&lt;wsp:rsid wsp:val=&quot;005B0060&quot;/&gt;&lt;wsp:rsid wsp:val=&quot;005D634F&quot;/&gt;&lt;wsp:rsid wsp:val=&quot;005E0BB9&quot;/&gt;&lt;wsp:rsid wsp:val=&quot;005E7967&quot;/&gt;&lt;wsp:rsid wsp:val=&quot;006003FA&quot;/&gt;&lt;wsp:rsid wsp:val=&quot;00613EE0&quot;/&gt;&lt;wsp:rsid wsp:val=&quot;0061571C&quot;/&gt;&lt;wsp:rsid wsp:val=&quot;006230FC&quot;/&gt;&lt;wsp:rsid wsp:val=&quot;0063638F&quot;/&gt;&lt;wsp:rsid wsp:val=&quot;00640E53&quot;/&gt;&lt;wsp:rsid wsp:val=&quot;0066082A&quot;/&gt;&lt;wsp:rsid wsp:val=&quot;006678CB&quot;/&gt;&lt;wsp:rsid wsp:val=&quot;006928ED&quot;/&gt;&lt;wsp:rsid wsp:val=&quot;006A3994&quot;/&gt;&lt;wsp:rsid wsp:val=&quot;006B2D90&quot;/&gt;&lt;wsp:rsid wsp:val=&quot;006B345C&quot;/&gt;&lt;wsp:rsid wsp:val=&quot;006B6E40&quot;/&gt;&lt;wsp:rsid wsp:val=&quot;006C626F&quot;/&gt;&lt;wsp:rsid wsp:val=&quot;006E19E2&quot;/&gt;&lt;wsp:rsid wsp:val=&quot;00705012&quot;/&gt;&lt;wsp:rsid wsp:val=&quot;00715F3C&quot;/&gt;&lt;wsp:rsid wsp:val=&quot;00724CB8&quot;/&gt;&lt;wsp:rsid wsp:val=&quot;007335C2&quot;/&gt;&lt;wsp:rsid wsp:val=&quot;00734329&quot;/&gt;&lt;wsp:rsid wsp:val=&quot;007620A1&quot;/&gt;&lt;wsp:rsid wsp:val=&quot;00772C38&quot;/&gt;&lt;wsp:rsid wsp:val=&quot;007947FA&quot;/&gt;&lt;wsp:rsid wsp:val=&quot;007C72DD&quot;/&gt;&lt;wsp:rsid wsp:val=&quot;007E7304&quot;/&gt;&lt;wsp:rsid wsp:val=&quot;008038BC&quot;/&gt;&lt;wsp:rsid wsp:val=&quot;0081351E&quot;/&gt;&lt;wsp:rsid wsp:val=&quot;00842133&quot;/&gt;&lt;wsp:rsid wsp:val=&quot;00853250&quot;/&gt;&lt;wsp:rsid wsp:val=&quot;008533EE&quot;/&gt;&lt;wsp:rsid wsp:val=&quot;008869F0&quot;/&gt;&lt;wsp:rsid wsp:val=&quot;00891F55&quot;/&gt;&lt;wsp:rsid wsp:val=&quot;008A1A49&quot;/&gt;&lt;wsp:rsid wsp:val=&quot;008C0D75&quot;/&gt;&lt;wsp:rsid wsp:val=&quot;008C0EE6&quot;/&gt;&lt;wsp:rsid wsp:val=&quot;008E2629&quot;/&gt;&lt;wsp:rsid wsp:val=&quot;00901CDF&quot;/&gt;&lt;wsp:rsid wsp:val=&quot;00906E72&quot;/&gt;&lt;wsp:rsid wsp:val=&quot;00936388&quot;/&gt;&lt;wsp:rsid wsp:val=&quot;00950E9A&quot;/&gt;&lt;wsp:rsid wsp:val=&quot;009611D4&quot;/&gt;&lt;wsp:rsid wsp:val=&quot;00973E08&quot;/&gt;&lt;wsp:rsid wsp:val=&quot;00985B8D&quot;/&gt;&lt;wsp:rsid wsp:val=&quot;009C1638&quot;/&gt;&lt;wsp:rsid wsp:val=&quot;009D077F&quot;/&gt;&lt;wsp:rsid wsp:val=&quot;009E2920&quot;/&gt;&lt;wsp:rsid wsp:val=&quot;009E6654&quot;/&gt;&lt;wsp:rsid wsp:val=&quot;00A026FC&quot;/&gt;&lt;wsp:rsid wsp:val=&quot;00A06D7A&quot;/&gt;&lt;wsp:rsid wsp:val=&quot;00A2375C&quot;/&gt;&lt;wsp:rsid wsp:val=&quot;00A3675F&quot;/&gt;&lt;wsp:rsid wsp:val=&quot;00A45515&quot;/&gt;&lt;wsp:rsid wsp:val=&quot;00A51BE7&quot;/&gt;&lt;wsp:rsid wsp:val=&quot;00A53B14&quot;/&gt;&lt;wsp:rsid wsp:val=&quot;00A62C12&quot;/&gt;&lt;wsp:rsid wsp:val=&quot;00A64A58&quot;/&gt;&lt;wsp:rsid wsp:val=&quot;00A654D8&quot;/&gt;&lt;wsp:rsid wsp:val=&quot;00A81CF7&quot;/&gt;&lt;wsp:rsid wsp:val=&quot;00A861DB&quot;/&gt;&lt;wsp:rsid wsp:val=&quot;00A956D4&quot;/&gt;&lt;wsp:rsid wsp:val=&quot;00AB0E64&quot;/&gt;&lt;wsp:rsid wsp:val=&quot;00AF2326&quot;/&gt;&lt;wsp:rsid wsp:val=&quot;00AF76E0&quot;/&gt;&lt;wsp:rsid wsp:val=&quot;00B03AFB&quot;/&gt;&lt;wsp:rsid wsp:val=&quot;00B136B1&quot;/&gt;&lt;wsp:rsid wsp:val=&quot;00B13FFB&quot;/&gt;&lt;wsp:rsid wsp:val=&quot;00B145CA&quot;/&gt;&lt;wsp:rsid wsp:val=&quot;00B2509D&quot;/&gt;&lt;wsp:rsid wsp:val=&quot;00B254F8&quot;/&gt;&lt;wsp:rsid wsp:val=&quot;00B27C5C&quot;/&gt;&lt;wsp:rsid wsp:val=&quot;00B32B7A&quot;/&gt;&lt;wsp:rsid wsp:val=&quot;00B52532&quot;/&gt;&lt;wsp:rsid wsp:val=&quot;00B87726&quot;/&gt;&lt;wsp:rsid wsp:val=&quot;00B97606&quot;/&gt;&lt;wsp:rsid wsp:val=&quot;00BA0E00&quot;/&gt;&lt;wsp:rsid wsp:val=&quot;00BA132A&quot;/&gt;&lt;wsp:rsid wsp:val=&quot;00BA6E40&quot;/&gt;&lt;wsp:rsid wsp:val=&quot;00BB0471&quot;/&gt;&lt;wsp:rsid wsp:val=&quot;00BB3FA8&quot;/&gt;&lt;wsp:rsid wsp:val=&quot;00BB5876&quot;/&gt;&lt;wsp:rsid wsp:val=&quot;00BD14F8&quot;/&gt;&lt;wsp:rsid wsp:val=&quot;00BD2679&quot;/&gt;&lt;wsp:rsid wsp:val=&quot;00BE57ED&quot;/&gt;&lt;wsp:rsid wsp:val=&quot;00BF2401&quot;/&gt;&lt;wsp:rsid wsp:val=&quot;00C16580&quot;/&gt;&lt;wsp:rsid wsp:val=&quot;00C27D80&quot;/&gt;&lt;wsp:rsid wsp:val=&quot;00C27E4A&quot;/&gt;&lt;wsp:rsid wsp:val=&quot;00C450F5&quot;/&gt;&lt;wsp:rsid wsp:val=&quot;00C45FA5&quot;/&gt;&lt;wsp:rsid wsp:val=&quot;00C57F55&quot;/&gt;&lt;wsp:rsid wsp:val=&quot;00C754BA&quot;/&gt;&lt;wsp:rsid wsp:val=&quot;00C85E61&quot;/&gt;&lt;wsp:rsid wsp:val=&quot;00C913BC&quot;/&gt;&lt;wsp:rsid wsp:val=&quot;00C91FE0&quot;/&gt;&lt;wsp:rsid wsp:val=&quot;00C9460C&quot;/&gt;&lt;wsp:rsid wsp:val=&quot;00CA309D&quot;/&gt;&lt;wsp:rsid wsp:val=&quot;00CA4068&quot;/&gt;&lt;wsp:rsid wsp:val=&quot;00CD101F&quot;/&gt;&lt;wsp:rsid wsp:val=&quot;00D05047&quot;/&gt;&lt;wsp:rsid wsp:val=&quot;00D15BA1&quot;/&gt;&lt;wsp:rsid wsp:val=&quot;00D2499D&quot;/&gt;&lt;wsp:rsid wsp:val=&quot;00D32D3D&quot;/&gt;&lt;wsp:rsid wsp:val=&quot;00D45F84&quot;/&gt;&lt;wsp:rsid wsp:val=&quot;00D4741C&quot;/&gt;&lt;wsp:rsid wsp:val=&quot;00D65285&quot;/&gt;&lt;wsp:rsid wsp:val=&quot;00D7607B&quot;/&gt;&lt;wsp:rsid wsp:val=&quot;00D845EC&quot;/&gt;&lt;wsp:rsid wsp:val=&quot;00D859BB&quot;/&gt;&lt;wsp:rsid wsp:val=&quot;00D938DB&quot;/&gt;&lt;wsp:rsid wsp:val=&quot;00D96B56&quot;/&gt;&lt;wsp:rsid wsp:val=&quot;00DA2BA5&quot;/&gt;&lt;wsp:rsid wsp:val=&quot;00DB3DA8&quot;/&gt;&lt;wsp:rsid wsp:val=&quot;00DD3C31&quot;/&gt;&lt;wsp:rsid wsp:val=&quot;00E04B0F&quot;/&gt;&lt;wsp:rsid wsp:val=&quot;00E0675A&quot;/&gt;&lt;wsp:rsid wsp:val=&quot;00E06A87&quot;/&gt;&lt;wsp:rsid wsp:val=&quot;00E0725A&quot;/&gt;&lt;wsp:rsid wsp:val=&quot;00E13E8F&quot;/&gt;&lt;wsp:rsid wsp:val=&quot;00E14059&quot;/&gt;&lt;wsp:rsid wsp:val=&quot;00E20AF2&quot;/&gt;&lt;wsp:rsid wsp:val=&quot;00E30513&quot;/&gt;&lt;wsp:rsid wsp:val=&quot;00E35ED9&quot;/&gt;&lt;wsp:rsid wsp:val=&quot;00E5393E&quot;/&gt;&lt;wsp:rsid wsp:val=&quot;00E610D3&quot;/&gt;&lt;wsp:rsid wsp:val=&quot;00E617C3&quot;/&gt;&lt;wsp:rsid wsp:val=&quot;00E758F1&quot;/&gt;&lt;wsp:rsid wsp:val=&quot;00E9213D&quot;/&gt;&lt;wsp:rsid wsp:val=&quot;00E947B0&quot;/&gt;&lt;wsp:rsid wsp:val=&quot;00EA1529&quot;/&gt;&lt;wsp:rsid wsp:val=&quot;00EB1051&quot;/&gt;&lt;wsp:rsid wsp:val=&quot;00EB698E&quot;/&gt;&lt;wsp:rsid wsp:val=&quot;00EE3BC1&quot;/&gt;&lt;wsp:rsid wsp:val=&quot;00EF21AD&quot;/&gt;&lt;wsp:rsid wsp:val=&quot;00F02A9F&quot;/&gt;&lt;wsp:rsid wsp:val=&quot;00F07EBF&quot;/&gt;&lt;wsp:rsid wsp:val=&quot;00F45F62&quot;/&gt;&lt;wsp:rsid wsp:val=&quot;00F918C0&quot;/&gt;&lt;wsp:rsid wsp:val=&quot;00F94099&quot;/&gt;&lt;wsp:rsid wsp:val=&quot;00FB5C9E&quot;/&gt;&lt;wsp:rsid wsp:val=&quot;00FB6F3A&quot;/&gt;&lt;wsp:rsid wsp:val=&quot;00FC5717&quot;/&gt;&lt;wsp:rsid wsp:val=&quot;00FD6A91&quot;/&gt;&lt;wsp:rsid wsp:val=&quot;00FE506C&quot;/&gt;&lt;/wsp:rsids&gt;&lt;/w:docPr&gt;&lt;w:body&gt;&lt;wx:sect&gt;&lt;w:p wsp:rsidR=&quot;00000000&quot; wsp:rsidRDefault=&quot;0066082A&quot; wsp:rsidP=&quot;0066082A&quot;&gt;&lt;m:oMathPara&gt;&lt;m:oMath&gt;&lt;m:r&gt;&lt;w:rPr&gt;&lt;w:rFonts w:ascii=&quot;Cambria Math&quot; w:h-ansi=&quot;Cambria Math&quot; w:cs=&quot;Times New Roman&quot;/&gt;&lt;wx:font wx:val=&quot;Cambria Math&quot;/&gt;&lt;w:i/&gt;&lt;w:sz w:val=&quot;28&quot;/&gt;&lt;w:sz-cs w:val=&quot;28&quot;/&gt;&lt;w:shd w:val=&quot;clear&quot; w:color=&quot;auto&quot; w:fill=&quot;FFFFFF&quot;/&gt;&lt;/w:rPr&gt;&lt;m:t&gt;в€†&lt;/m:t&gt;&lt;/m:r&gt;&lt;m:sSub&gt;&lt;m:sSubPr&gt;&lt;m:ctrlPr&gt;&lt;w:rPr&gt;&lt;w:rFonts w:ascii=&quot;Cambria Math&quot; w:h-ansi=&quot;Cambria Math&quot; w:cs=&quot;Times New Roman&quot;/&gt;&lt;wx:font wx:val=&quot;Cambria Math&quot;/&gt;&lt;w:i/&gt;&lt;w:sz w:val=&quot;28&quot;/&gt;&lt;w:sz-cs w:val=&quot;28&quot;/&gt;&lt;w:shd w:val=&quot;clear&quot; w:color=&quot;auto&quot; w:fill=&quot;FFFFFF&quot;/&gt;&lt;/w:rPr&gt;&lt;/m:ctrlPr&gt;&lt;/m:sSubPr&gt;&lt;m:e&gt;&lt;m:r&gt;&lt;w:rPr&gt;&lt;w:rFonts w:ascii=&quot;Cambria Math&quot; w:h-ansi=&quot;Cambria Math&quot; w:cs=&quot;Times New Roman&quot;/&gt;&lt;wx:font wx:val=&quot;Cambria Math&quot;/&gt;&lt;w:i/&gt;&lt;w:sz w:val=&quot;28&quot;/&gt;&lt;w:sz-cs w:val=&quot;28&quot;/&gt;&lt;w:shd w:val=&quot;clear&quot; w:color=&quot;auto&quot; w:fill=&quot;FFFFFF&quot;/&gt;&lt;/w:rPr&gt;&lt;m:t&gt;H&lt;/m:t&gt;&lt;/m:r&gt;&lt;/m:e&gt;&lt;m:sub&gt;&lt;m:r&gt;&lt;w:rPr&gt;&lt;w:rFonts w:ascii=&quot;Cambria Math&quot; w:h-ansi=&quot;Cambria Math&quot; w:cs=&quot;Times New Roman&quot;/&gt;&lt;wx:font wx:val=&quot;Cambria Math&quot;/&gt;&lt;w:i/&gt;&lt;w:sz w:val=&quot;28&quot;/&gt;&lt;w:sz-cs w:val=&quot;28&quot;/&gt;&lt;w:shd w:val=&quot;clear&quot; w:color=&quot;auto&quot; w:fill=&quot;FFFFFF&quot;/&gt;&lt;/w:rPr&gt;&lt;m:t&gt;Р»&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46" o:title="" chromakey="white"/>
          </v:shape>
        </w:pict>
      </w:r>
      <w:r w:rsidRPr="0049520D">
        <w:rPr>
          <w:rFonts w:ascii="Times New Roman" w:hAnsi="Times New Roman" w:cs="Times New Roman"/>
          <w:sz w:val="28"/>
          <w:szCs w:val="28"/>
          <w:shd w:val="clear" w:color="auto" w:fill="FFFFFF"/>
        </w:rPr>
        <w:fldChar w:fldCharType="end"/>
      </w:r>
      <w:r w:rsidRPr="004D2BB9">
        <w:rPr>
          <w:rFonts w:ascii="Times New Roman" w:hAnsi="Times New Roman" w:cs="Times New Roman"/>
          <w:sz w:val="28"/>
          <w:szCs w:val="28"/>
          <w:shd w:val="clear" w:color="auto" w:fill="FFFFFF"/>
        </w:rPr>
        <w:t xml:space="preserve"> </w:t>
      </w:r>
      <w:r>
        <w:rPr>
          <w:rFonts w:ascii="Times New Roman" w:hAnsi="Times New Roman" w:cs="Times New Roman"/>
          <w:sz w:val="28"/>
          <w:szCs w:val="28"/>
          <w:shd w:val="clear" w:color="auto" w:fill="FFFFFF"/>
        </w:rPr>
        <w:t>–</w:t>
      </w:r>
      <w:r w:rsidRPr="004D2BB9">
        <w:rPr>
          <w:rFonts w:ascii="Times New Roman" w:hAnsi="Times New Roman" w:cs="Times New Roman"/>
          <w:sz w:val="28"/>
          <w:szCs w:val="28"/>
          <w:shd w:val="clear" w:color="auto" w:fill="FFFFFF"/>
        </w:rPr>
        <w:t xml:space="preserve"> линейные потери давления в помётопроводе, Па;</w:t>
      </w:r>
    </w:p>
    <w:p w:rsidR="00DF6FF5" w:rsidRPr="004D2BB9" w:rsidRDefault="00DF6FF5" w:rsidP="00B4580C">
      <w:pPr>
        <w:spacing w:line="360" w:lineRule="auto"/>
        <w:ind w:firstLine="426"/>
        <w:jc w:val="both"/>
        <w:rPr>
          <w:rFonts w:ascii="Times New Roman" w:hAnsi="Times New Roman" w:cs="Times New Roman"/>
          <w:sz w:val="28"/>
          <w:szCs w:val="28"/>
          <w:shd w:val="clear" w:color="auto" w:fill="FFFFFF"/>
        </w:rPr>
      </w:pPr>
      <w:r w:rsidRPr="0049520D">
        <w:rPr>
          <w:rFonts w:ascii="Times New Roman" w:hAnsi="Times New Roman" w:cs="Times New Roman"/>
          <w:sz w:val="28"/>
          <w:szCs w:val="28"/>
          <w:shd w:val="clear" w:color="auto" w:fill="FFFFFF"/>
        </w:rPr>
        <w:fldChar w:fldCharType="begin"/>
      </w:r>
      <w:r w:rsidRPr="0049520D">
        <w:rPr>
          <w:rFonts w:ascii="Times New Roman" w:hAnsi="Times New Roman" w:cs="Times New Roman"/>
          <w:sz w:val="28"/>
          <w:szCs w:val="28"/>
          <w:shd w:val="clear" w:color="auto" w:fill="FFFFFF"/>
        </w:rPr>
        <w:instrText xml:space="preserve"> QUOTE </w:instrText>
      </w:r>
      <w:r w:rsidRPr="0049520D">
        <w:rPr>
          <w:position w:val="-6"/>
        </w:rPr>
        <w:pict>
          <v:shape id="_x0000_i1097" type="#_x0000_t75" style="width:24.6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stylePaneFormatFilter w:val=&quot;3F01&quot;/&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7967&quot;/&gt;&lt;wsp:rsid wsp:val=&quot;000029D6&quot;/&gt;&lt;wsp:rsid wsp:val=&quot;00002C4D&quot;/&gt;&lt;wsp:rsid wsp:val=&quot;00017571&quot;/&gt;&lt;wsp:rsid wsp:val=&quot;00027105&quot;/&gt;&lt;wsp:rsid wsp:val=&quot;00033732&quot;/&gt;&lt;wsp:rsid wsp:val=&quot;00033F33&quot;/&gt;&lt;wsp:rsid wsp:val=&quot;000474BF&quot;/&gt;&lt;wsp:rsid wsp:val=&quot;00051CF3&quot;/&gt;&lt;wsp:rsid wsp:val=&quot;00060869&quot;/&gt;&lt;wsp:rsid wsp:val=&quot;000625C0&quot;/&gt;&lt;wsp:rsid wsp:val=&quot;00073578&quot;/&gt;&lt;wsp:rsid wsp:val=&quot;0007381A&quot;/&gt;&lt;wsp:rsid wsp:val=&quot;00076D95&quot;/&gt;&lt;wsp:rsid wsp:val=&quot;00080AC8&quot;/&gt;&lt;wsp:rsid wsp:val=&quot;00085754&quot;/&gt;&lt;wsp:rsid wsp:val=&quot;00086DEE&quot;/&gt;&lt;wsp:rsid wsp:val=&quot;00090228&quot;/&gt;&lt;wsp:rsid wsp:val=&quot;00094FC2&quot;/&gt;&lt;wsp:rsid wsp:val=&quot;000A0A94&quot;/&gt;&lt;wsp:rsid wsp:val=&quot;000B1DCA&quot;/&gt;&lt;wsp:rsid wsp:val=&quot;000B69E2&quot;/&gt;&lt;wsp:rsid wsp:val=&quot;000D4124&quot;/&gt;&lt;wsp:rsid wsp:val=&quot;000D6D2E&quot;/&gt;&lt;wsp:rsid wsp:val=&quot;000E0B24&quot;/&gt;&lt;wsp:rsid wsp:val=&quot;000E587C&quot;/&gt;&lt;wsp:rsid wsp:val=&quot;0015407B&quot;/&gt;&lt;wsp:rsid wsp:val=&quot;001556AA&quot;/&gt;&lt;wsp:rsid wsp:val=&quot;00173065&quot;/&gt;&lt;wsp:rsid wsp:val=&quot;00177F55&quot;/&gt;&lt;wsp:rsid wsp:val=&quot;00181CB6&quot;/&gt;&lt;wsp:rsid wsp:val=&quot;00195939&quot;/&gt;&lt;wsp:rsid wsp:val=&quot;001A0271&quot;/&gt;&lt;wsp:rsid wsp:val=&quot;001A3F32&quot;/&gt;&lt;wsp:rsid wsp:val=&quot;001A4AE0&quot;/&gt;&lt;wsp:rsid wsp:val=&quot;001B3810&quot;/&gt;&lt;wsp:rsid wsp:val=&quot;001B5BDD&quot;/&gt;&lt;wsp:rsid wsp:val=&quot;001C7C77&quot;/&gt;&lt;wsp:rsid wsp:val=&quot;001D6FF2&quot;/&gt;&lt;wsp:rsid wsp:val=&quot;001E08B2&quot;/&gt;&lt;wsp:rsid wsp:val=&quot;001E0A17&quot;/&gt;&lt;wsp:rsid wsp:val=&quot;002040FD&quot;/&gt;&lt;wsp:rsid wsp:val=&quot;00205FE0&quot;/&gt;&lt;wsp:rsid wsp:val=&quot;00206D1B&quot;/&gt;&lt;wsp:rsid wsp:val=&quot;0021372E&quot;/&gt;&lt;wsp:rsid wsp:val=&quot;002155CA&quot;/&gt;&lt;wsp:rsid wsp:val=&quot;00230FA3&quot;/&gt;&lt;wsp:rsid wsp:val=&quot;00242A24&quot;/&gt;&lt;wsp:rsid wsp:val=&quot;00246F22&quot;/&gt;&lt;wsp:rsid wsp:val=&quot;00251DB5&quot;/&gt;&lt;wsp:rsid wsp:val=&quot;00255836&quot;/&gt;&lt;wsp:rsid wsp:val=&quot;00273425&quot;/&gt;&lt;wsp:rsid wsp:val=&quot;00280B08&quot;/&gt;&lt;wsp:rsid wsp:val=&quot;00283806&quot;/&gt;&lt;wsp:rsid wsp:val=&quot;00287A81&quot;/&gt;&lt;wsp:rsid wsp:val=&quot;00293113&quot;/&gt;&lt;wsp:rsid wsp:val=&quot;002A2466&quot;/&gt;&lt;wsp:rsid wsp:val=&quot;002A5C24&quot;/&gt;&lt;wsp:rsid wsp:val=&quot;002B46DF&quot;/&gt;&lt;wsp:rsid wsp:val=&quot;002B5456&quot;/&gt;&lt;wsp:rsid wsp:val=&quot;002E407E&quot;/&gt;&lt;wsp:rsid wsp:val=&quot;00306714&quot;/&gt;&lt;wsp:rsid wsp:val=&quot;0036029F&quot;/&gt;&lt;wsp:rsid wsp:val=&quot;00363F07&quot;/&gt;&lt;wsp:rsid wsp:val=&quot;003644EE&quot;/&gt;&lt;wsp:rsid wsp:val=&quot;00372256&quot;/&gt;&lt;wsp:rsid wsp:val=&quot;00373D04&quot;/&gt;&lt;wsp:rsid wsp:val=&quot;00381C9D&quot;/&gt;&lt;wsp:rsid wsp:val=&quot;00381D49&quot;/&gt;&lt;wsp:rsid wsp:val=&quot;003874E0&quot;/&gt;&lt;wsp:rsid wsp:val=&quot;003963DE&quot;/&gt;&lt;wsp:rsid wsp:val=&quot;003B41A7&quot;/&gt;&lt;wsp:rsid wsp:val=&quot;003C472E&quot;/&gt;&lt;wsp:rsid wsp:val=&quot;003D0D3C&quot;/&gt;&lt;wsp:rsid wsp:val=&quot;003D1F8C&quot;/&gt;&lt;wsp:rsid wsp:val=&quot;00405D96&quot;/&gt;&lt;wsp:rsid wsp:val=&quot;00406458&quot;/&gt;&lt;wsp:rsid wsp:val=&quot;00411DF4&quot;/&gt;&lt;wsp:rsid wsp:val=&quot;00414304&quot;/&gt;&lt;wsp:rsid wsp:val=&quot;00420762&quot;/&gt;&lt;wsp:rsid wsp:val=&quot;00451827&quot;/&gt;&lt;wsp:rsid wsp:val=&quot;00467F24&quot;/&gt;&lt;wsp:rsid wsp:val=&quot;00475886&quot;/&gt;&lt;wsp:rsid wsp:val=&quot;0048362D&quot;/&gt;&lt;wsp:rsid wsp:val=&quot;0049520D&quot;/&gt;&lt;wsp:rsid wsp:val=&quot;004A21E0&quot;/&gt;&lt;wsp:rsid wsp:val=&quot;004A722A&quot;/&gt;&lt;wsp:rsid wsp:val=&quot;004D4ACD&quot;/&gt;&lt;wsp:rsid wsp:val=&quot;00510687&quot;/&gt;&lt;wsp:rsid wsp:val=&quot;00537744&quot;/&gt;&lt;wsp:rsid wsp:val=&quot;005402BE&quot;/&gt;&lt;wsp:rsid wsp:val=&quot;0057003C&quot;/&gt;&lt;wsp:rsid wsp:val=&quot;00577FF7&quot;/&gt;&lt;wsp:rsid wsp:val=&quot;00592609&quot;/&gt;&lt;wsp:rsid wsp:val=&quot;005B0060&quot;/&gt;&lt;wsp:rsid wsp:val=&quot;005D634F&quot;/&gt;&lt;wsp:rsid wsp:val=&quot;005E0BB9&quot;/&gt;&lt;wsp:rsid wsp:val=&quot;005E7967&quot;/&gt;&lt;wsp:rsid wsp:val=&quot;006003FA&quot;/&gt;&lt;wsp:rsid wsp:val=&quot;00613EE0&quot;/&gt;&lt;wsp:rsid wsp:val=&quot;0061571C&quot;/&gt;&lt;wsp:rsid wsp:val=&quot;006230FC&quot;/&gt;&lt;wsp:rsid wsp:val=&quot;0063638F&quot;/&gt;&lt;wsp:rsid wsp:val=&quot;00640E53&quot;/&gt;&lt;wsp:rsid wsp:val=&quot;006678CB&quot;/&gt;&lt;wsp:rsid wsp:val=&quot;006928ED&quot;/&gt;&lt;wsp:rsid wsp:val=&quot;006A3994&quot;/&gt;&lt;wsp:rsid wsp:val=&quot;006B2D90&quot;/&gt;&lt;wsp:rsid wsp:val=&quot;006B345C&quot;/&gt;&lt;wsp:rsid wsp:val=&quot;006B6E40&quot;/&gt;&lt;wsp:rsid wsp:val=&quot;006C626F&quot;/&gt;&lt;wsp:rsid wsp:val=&quot;006D5FB7&quot;/&gt;&lt;wsp:rsid wsp:val=&quot;006E19E2&quot;/&gt;&lt;wsp:rsid wsp:val=&quot;00705012&quot;/&gt;&lt;wsp:rsid wsp:val=&quot;00715F3C&quot;/&gt;&lt;wsp:rsid wsp:val=&quot;00724CB8&quot;/&gt;&lt;wsp:rsid wsp:val=&quot;007335C2&quot;/&gt;&lt;wsp:rsid wsp:val=&quot;00734329&quot;/&gt;&lt;wsp:rsid wsp:val=&quot;007620A1&quot;/&gt;&lt;wsp:rsid wsp:val=&quot;00772C38&quot;/&gt;&lt;wsp:rsid wsp:val=&quot;007947FA&quot;/&gt;&lt;wsp:rsid wsp:val=&quot;007C72DD&quot;/&gt;&lt;wsp:rsid wsp:val=&quot;007E7304&quot;/&gt;&lt;wsp:rsid wsp:val=&quot;008038BC&quot;/&gt;&lt;wsp:rsid wsp:val=&quot;0081351E&quot;/&gt;&lt;wsp:rsid wsp:val=&quot;00842133&quot;/&gt;&lt;wsp:rsid wsp:val=&quot;00853250&quot;/&gt;&lt;wsp:rsid wsp:val=&quot;008533EE&quot;/&gt;&lt;wsp:rsid wsp:val=&quot;008869F0&quot;/&gt;&lt;wsp:rsid wsp:val=&quot;00891F55&quot;/&gt;&lt;wsp:rsid wsp:val=&quot;008A1A49&quot;/&gt;&lt;wsp:rsid wsp:val=&quot;008C0D75&quot;/&gt;&lt;wsp:rsid wsp:val=&quot;008C0EE6&quot;/&gt;&lt;wsp:rsid wsp:val=&quot;008E2629&quot;/&gt;&lt;wsp:rsid wsp:val=&quot;00901CDF&quot;/&gt;&lt;wsp:rsid wsp:val=&quot;00906E72&quot;/&gt;&lt;wsp:rsid wsp:val=&quot;00936388&quot;/&gt;&lt;wsp:rsid wsp:val=&quot;00950E9A&quot;/&gt;&lt;wsp:rsid wsp:val=&quot;009611D4&quot;/&gt;&lt;wsp:rsid wsp:val=&quot;00973E08&quot;/&gt;&lt;wsp:rsid wsp:val=&quot;00985B8D&quot;/&gt;&lt;wsp:rsid wsp:val=&quot;009C1638&quot;/&gt;&lt;wsp:rsid wsp:val=&quot;009D077F&quot;/&gt;&lt;wsp:rsid wsp:val=&quot;009E2920&quot;/&gt;&lt;wsp:rsid wsp:val=&quot;009E6654&quot;/&gt;&lt;wsp:rsid wsp:val=&quot;00A026FC&quot;/&gt;&lt;wsp:rsid wsp:val=&quot;00A06D7A&quot;/&gt;&lt;wsp:rsid wsp:val=&quot;00A2375C&quot;/&gt;&lt;wsp:rsid wsp:val=&quot;00A3675F&quot;/&gt;&lt;wsp:rsid wsp:val=&quot;00A45515&quot;/&gt;&lt;wsp:rsid wsp:val=&quot;00A51BE7&quot;/&gt;&lt;wsp:rsid wsp:val=&quot;00A53B14&quot;/&gt;&lt;wsp:rsid wsp:val=&quot;00A62C12&quot;/&gt;&lt;wsp:rsid wsp:val=&quot;00A64A58&quot;/&gt;&lt;wsp:rsid wsp:val=&quot;00A654D8&quot;/&gt;&lt;wsp:rsid wsp:val=&quot;00A81CF7&quot;/&gt;&lt;wsp:rsid wsp:val=&quot;00A861DB&quot;/&gt;&lt;wsp:rsid wsp:val=&quot;00A956D4&quot;/&gt;&lt;wsp:rsid wsp:val=&quot;00AB0E64&quot;/&gt;&lt;wsp:rsid wsp:val=&quot;00AF2326&quot;/&gt;&lt;wsp:rsid wsp:val=&quot;00AF76E0&quot;/&gt;&lt;wsp:rsid wsp:val=&quot;00B03AFB&quot;/&gt;&lt;wsp:rsid wsp:val=&quot;00B136B1&quot;/&gt;&lt;wsp:rsid wsp:val=&quot;00B13FFB&quot;/&gt;&lt;wsp:rsid wsp:val=&quot;00B145CA&quot;/&gt;&lt;wsp:rsid wsp:val=&quot;00B2509D&quot;/&gt;&lt;wsp:rsid wsp:val=&quot;00B254F8&quot;/&gt;&lt;wsp:rsid wsp:val=&quot;00B27C5C&quot;/&gt;&lt;wsp:rsid wsp:val=&quot;00B32B7A&quot;/&gt;&lt;wsp:rsid wsp:val=&quot;00B52532&quot;/&gt;&lt;wsp:rsid wsp:val=&quot;00B87726&quot;/&gt;&lt;wsp:rsid wsp:val=&quot;00B97606&quot;/&gt;&lt;wsp:rsid wsp:val=&quot;00BA0E00&quot;/&gt;&lt;wsp:rsid wsp:val=&quot;00BA132A&quot;/&gt;&lt;wsp:rsid wsp:val=&quot;00BA6E40&quot;/&gt;&lt;wsp:rsid wsp:val=&quot;00BB0471&quot;/&gt;&lt;wsp:rsid wsp:val=&quot;00BB3FA8&quot;/&gt;&lt;wsp:rsid wsp:val=&quot;00BB5876&quot;/&gt;&lt;wsp:rsid wsp:val=&quot;00BD14F8&quot;/&gt;&lt;wsp:rsid wsp:val=&quot;00BD2679&quot;/&gt;&lt;wsp:rsid wsp:val=&quot;00BE57ED&quot;/&gt;&lt;wsp:rsid wsp:val=&quot;00BF2401&quot;/&gt;&lt;wsp:rsid wsp:val=&quot;00C16580&quot;/&gt;&lt;wsp:rsid wsp:val=&quot;00C27D80&quot;/&gt;&lt;wsp:rsid wsp:val=&quot;00C27E4A&quot;/&gt;&lt;wsp:rsid wsp:val=&quot;00C450F5&quot;/&gt;&lt;wsp:rsid wsp:val=&quot;00C45FA5&quot;/&gt;&lt;wsp:rsid wsp:val=&quot;00C57F55&quot;/&gt;&lt;wsp:rsid wsp:val=&quot;00C754BA&quot;/&gt;&lt;wsp:rsid wsp:val=&quot;00C85E61&quot;/&gt;&lt;wsp:rsid wsp:val=&quot;00C913BC&quot;/&gt;&lt;wsp:rsid wsp:val=&quot;00C91FE0&quot;/&gt;&lt;wsp:rsid wsp:val=&quot;00C9460C&quot;/&gt;&lt;wsp:rsid wsp:val=&quot;00CA309D&quot;/&gt;&lt;wsp:rsid wsp:val=&quot;00CA4068&quot;/&gt;&lt;wsp:rsid wsp:val=&quot;00CD101F&quot;/&gt;&lt;wsp:rsid wsp:val=&quot;00D05047&quot;/&gt;&lt;wsp:rsid wsp:val=&quot;00D15BA1&quot;/&gt;&lt;wsp:rsid wsp:val=&quot;00D2499D&quot;/&gt;&lt;wsp:rsid wsp:val=&quot;00D32D3D&quot;/&gt;&lt;wsp:rsid wsp:val=&quot;00D45F84&quot;/&gt;&lt;wsp:rsid wsp:val=&quot;00D4741C&quot;/&gt;&lt;wsp:rsid wsp:val=&quot;00D65285&quot;/&gt;&lt;wsp:rsid wsp:val=&quot;00D7607B&quot;/&gt;&lt;wsp:rsid wsp:val=&quot;00D845EC&quot;/&gt;&lt;wsp:rsid wsp:val=&quot;00D859BB&quot;/&gt;&lt;wsp:rsid wsp:val=&quot;00D938DB&quot;/&gt;&lt;wsp:rsid wsp:val=&quot;00D96B56&quot;/&gt;&lt;wsp:rsid wsp:val=&quot;00DA2BA5&quot;/&gt;&lt;wsp:rsid wsp:val=&quot;00DB3DA8&quot;/&gt;&lt;wsp:rsid wsp:val=&quot;00DD3C31&quot;/&gt;&lt;wsp:rsid wsp:val=&quot;00E04B0F&quot;/&gt;&lt;wsp:rsid wsp:val=&quot;00E0675A&quot;/&gt;&lt;wsp:rsid wsp:val=&quot;00E06A87&quot;/&gt;&lt;wsp:rsid wsp:val=&quot;00E0725A&quot;/&gt;&lt;wsp:rsid wsp:val=&quot;00E13E8F&quot;/&gt;&lt;wsp:rsid wsp:val=&quot;00E14059&quot;/&gt;&lt;wsp:rsid wsp:val=&quot;00E20AF2&quot;/&gt;&lt;wsp:rsid wsp:val=&quot;00E30513&quot;/&gt;&lt;wsp:rsid wsp:val=&quot;00E35ED9&quot;/&gt;&lt;wsp:rsid wsp:val=&quot;00E5393E&quot;/&gt;&lt;wsp:rsid wsp:val=&quot;00E610D3&quot;/&gt;&lt;wsp:rsid wsp:val=&quot;00E617C3&quot;/&gt;&lt;wsp:rsid wsp:val=&quot;00E758F1&quot;/&gt;&lt;wsp:rsid wsp:val=&quot;00E9213D&quot;/&gt;&lt;wsp:rsid wsp:val=&quot;00E947B0&quot;/&gt;&lt;wsp:rsid wsp:val=&quot;00EA1529&quot;/&gt;&lt;wsp:rsid wsp:val=&quot;00EB1051&quot;/&gt;&lt;wsp:rsid wsp:val=&quot;00EB698E&quot;/&gt;&lt;wsp:rsid wsp:val=&quot;00EE3BC1&quot;/&gt;&lt;wsp:rsid wsp:val=&quot;00EF21AD&quot;/&gt;&lt;wsp:rsid wsp:val=&quot;00F02A9F&quot;/&gt;&lt;wsp:rsid wsp:val=&quot;00F07EBF&quot;/&gt;&lt;wsp:rsid wsp:val=&quot;00F45F62&quot;/&gt;&lt;wsp:rsid wsp:val=&quot;00F918C0&quot;/&gt;&lt;wsp:rsid wsp:val=&quot;00F94099&quot;/&gt;&lt;wsp:rsid wsp:val=&quot;00FB5C9E&quot;/&gt;&lt;wsp:rsid wsp:val=&quot;00FB6F3A&quot;/&gt;&lt;wsp:rsid wsp:val=&quot;00FC5717&quot;/&gt;&lt;wsp:rsid wsp:val=&quot;00FD6A91&quot;/&gt;&lt;wsp:rsid wsp:val=&quot;00FE506C&quot;/&gt;&lt;/wsp:rsids&gt;&lt;/w:docPr&gt;&lt;w:body&gt;&lt;wx:sect&gt;&lt;w:p wsp:rsidR=&quot;00000000&quot; wsp:rsidRDefault=&quot;006D5FB7&quot; wsp:rsidP=&quot;006D5FB7&quot;&gt;&lt;m:oMathPara&gt;&lt;m:oMath&gt;&lt;m:r&gt;&lt;w:rPr&gt;&lt;w:rFonts w:ascii=&quot;Cambria Math&quot; w:h-ansi=&quot;Cambria Math&quot; w:cs=&quot;Times New Roman&quot;/&gt;&lt;wx:font wx:val=&quot;Cambria Math&quot;/&gt;&lt;w:i/&gt;&lt;w:sz w:val=&quot;28&quot;/&gt;&lt;w:sz-cs w:val=&quot;28&quot;/&gt;&lt;w:shd w:val=&quot;clear&quot; w:color=&quot;auto&quot; w:fill=&quot;FFFFFF&quot;/&gt;&lt;/w:rPr&gt;&lt;m:t&gt;в€†&lt;/m:t&gt;&lt;/m:r&gt;&lt;m:sSub&gt;&lt;m:sSubPr&gt;&lt;m:ctrlPr&gt;&lt;w:rPr&gt;&lt;w:rFonts w:ascii=&quot;Cambria Math&quot; w:h-ansi=&quot;Cambria Math&quot; w:cs=&quot;Times New Roman&quot;/&gt;&lt;wx:font wx:val=&quot;Cambria Math&quot;/&gt;&lt;w:i/&gt;&lt;w:sz w:val=&quot;28&quot;/&gt;&lt;w:sz-cs w:val=&quot;28&quot;/&gt;&lt;w:shd w:val=&quot;clear&quot; w:color=&quot;auto&quot; w:fill=&quot;FFFFFF&quot;/&gt;&lt;/w:rPr&gt;&lt;/m:ctrlPr&gt;&lt;/m:sSubPr&gt;&lt;m:e&gt;&lt;m:r&gt;&lt;w:rPr&gt;&lt;w:rFonts w:ascii=&quot;Cambria Math&quot; w:h-ansi=&quot;Cambria Math&quot; w:cs=&quot;Times New Roman&quot;/&gt;&lt;wx:font wx:val=&quot;Cambria Math&quot;/&gt;&lt;w:i/&gt;&lt;w:sz w:val=&quot;28&quot;/&gt;&lt;w:sz-cs w:val=&quot;28&quot;/&gt;&lt;w:shd w:val=&quot;clear&quot; w:color=&quot;auto&quot; w:fill=&quot;FFFFFF&quot;/&gt;&lt;/w:rPr&gt;&lt;m:t&gt;H&lt;/m:t&gt;&lt;/m:r&gt;&lt;/m:e&gt;&lt;m:sub&gt;&lt;m:r&gt;&lt;w:rPr&gt;&lt;w:rFonts w:ascii=&quot;Cambria Math&quot; w:h-ansi=&quot;Cambria Math&quot; w:cs=&quot;Times New Roman&quot;/&gt;&lt;wx:font wx:val=&quot;Cambria Math&quot;/&gt;&lt;w:i/&gt;&lt;w:sz w:val=&quot;28&quot;/&gt;&lt;w:sz-cs w:val=&quot;28&quot;/&gt;&lt;w:shd w:val=&quot;clear&quot; w:color=&quot;auto&quot; w:fill=&quot;FFFFFF&quot;/&gt;&lt;/w:rPr&gt;&lt;m:t&gt;Рј&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47" o:title="" chromakey="white"/>
          </v:shape>
        </w:pict>
      </w:r>
      <w:r w:rsidRPr="0049520D">
        <w:rPr>
          <w:rFonts w:ascii="Times New Roman" w:hAnsi="Times New Roman" w:cs="Times New Roman"/>
          <w:sz w:val="28"/>
          <w:szCs w:val="28"/>
          <w:shd w:val="clear" w:color="auto" w:fill="FFFFFF"/>
        </w:rPr>
        <w:instrText xml:space="preserve"> </w:instrText>
      </w:r>
      <w:r w:rsidRPr="0049520D">
        <w:rPr>
          <w:rFonts w:ascii="Times New Roman" w:hAnsi="Times New Roman" w:cs="Times New Roman"/>
          <w:sz w:val="28"/>
          <w:szCs w:val="28"/>
          <w:shd w:val="clear" w:color="auto" w:fill="FFFFFF"/>
        </w:rPr>
        <w:fldChar w:fldCharType="separate"/>
      </w:r>
      <w:r w:rsidRPr="0049520D">
        <w:rPr>
          <w:position w:val="-6"/>
        </w:rPr>
        <w:pict>
          <v:shape id="_x0000_i1098" type="#_x0000_t75" style="width:24.6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stylePaneFormatFilter w:val=&quot;3F01&quot;/&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7967&quot;/&gt;&lt;wsp:rsid wsp:val=&quot;000029D6&quot;/&gt;&lt;wsp:rsid wsp:val=&quot;00002C4D&quot;/&gt;&lt;wsp:rsid wsp:val=&quot;00017571&quot;/&gt;&lt;wsp:rsid wsp:val=&quot;00027105&quot;/&gt;&lt;wsp:rsid wsp:val=&quot;00033732&quot;/&gt;&lt;wsp:rsid wsp:val=&quot;00033F33&quot;/&gt;&lt;wsp:rsid wsp:val=&quot;000474BF&quot;/&gt;&lt;wsp:rsid wsp:val=&quot;00051CF3&quot;/&gt;&lt;wsp:rsid wsp:val=&quot;00060869&quot;/&gt;&lt;wsp:rsid wsp:val=&quot;000625C0&quot;/&gt;&lt;wsp:rsid wsp:val=&quot;00073578&quot;/&gt;&lt;wsp:rsid wsp:val=&quot;0007381A&quot;/&gt;&lt;wsp:rsid wsp:val=&quot;00076D95&quot;/&gt;&lt;wsp:rsid wsp:val=&quot;00080AC8&quot;/&gt;&lt;wsp:rsid wsp:val=&quot;00085754&quot;/&gt;&lt;wsp:rsid wsp:val=&quot;00086DEE&quot;/&gt;&lt;wsp:rsid wsp:val=&quot;00090228&quot;/&gt;&lt;wsp:rsid wsp:val=&quot;00094FC2&quot;/&gt;&lt;wsp:rsid wsp:val=&quot;000A0A94&quot;/&gt;&lt;wsp:rsid wsp:val=&quot;000B1DCA&quot;/&gt;&lt;wsp:rsid wsp:val=&quot;000B69E2&quot;/&gt;&lt;wsp:rsid wsp:val=&quot;000D4124&quot;/&gt;&lt;wsp:rsid wsp:val=&quot;000D6D2E&quot;/&gt;&lt;wsp:rsid wsp:val=&quot;000E0B24&quot;/&gt;&lt;wsp:rsid wsp:val=&quot;000E587C&quot;/&gt;&lt;wsp:rsid wsp:val=&quot;0015407B&quot;/&gt;&lt;wsp:rsid wsp:val=&quot;001556AA&quot;/&gt;&lt;wsp:rsid wsp:val=&quot;00173065&quot;/&gt;&lt;wsp:rsid wsp:val=&quot;00177F55&quot;/&gt;&lt;wsp:rsid wsp:val=&quot;00181CB6&quot;/&gt;&lt;wsp:rsid wsp:val=&quot;00195939&quot;/&gt;&lt;wsp:rsid wsp:val=&quot;001A0271&quot;/&gt;&lt;wsp:rsid wsp:val=&quot;001A3F32&quot;/&gt;&lt;wsp:rsid wsp:val=&quot;001A4AE0&quot;/&gt;&lt;wsp:rsid wsp:val=&quot;001B3810&quot;/&gt;&lt;wsp:rsid wsp:val=&quot;001B5BDD&quot;/&gt;&lt;wsp:rsid wsp:val=&quot;001C7C77&quot;/&gt;&lt;wsp:rsid wsp:val=&quot;001D6FF2&quot;/&gt;&lt;wsp:rsid wsp:val=&quot;001E08B2&quot;/&gt;&lt;wsp:rsid wsp:val=&quot;001E0A17&quot;/&gt;&lt;wsp:rsid wsp:val=&quot;002040FD&quot;/&gt;&lt;wsp:rsid wsp:val=&quot;00205FE0&quot;/&gt;&lt;wsp:rsid wsp:val=&quot;00206D1B&quot;/&gt;&lt;wsp:rsid wsp:val=&quot;0021372E&quot;/&gt;&lt;wsp:rsid wsp:val=&quot;002155CA&quot;/&gt;&lt;wsp:rsid wsp:val=&quot;00230FA3&quot;/&gt;&lt;wsp:rsid wsp:val=&quot;00242A24&quot;/&gt;&lt;wsp:rsid wsp:val=&quot;00246F22&quot;/&gt;&lt;wsp:rsid wsp:val=&quot;00251DB5&quot;/&gt;&lt;wsp:rsid wsp:val=&quot;00255836&quot;/&gt;&lt;wsp:rsid wsp:val=&quot;00273425&quot;/&gt;&lt;wsp:rsid wsp:val=&quot;00280B08&quot;/&gt;&lt;wsp:rsid wsp:val=&quot;00283806&quot;/&gt;&lt;wsp:rsid wsp:val=&quot;00287A81&quot;/&gt;&lt;wsp:rsid wsp:val=&quot;00293113&quot;/&gt;&lt;wsp:rsid wsp:val=&quot;002A2466&quot;/&gt;&lt;wsp:rsid wsp:val=&quot;002A5C24&quot;/&gt;&lt;wsp:rsid wsp:val=&quot;002B46DF&quot;/&gt;&lt;wsp:rsid wsp:val=&quot;002B5456&quot;/&gt;&lt;wsp:rsid wsp:val=&quot;002E407E&quot;/&gt;&lt;wsp:rsid wsp:val=&quot;00306714&quot;/&gt;&lt;wsp:rsid wsp:val=&quot;0036029F&quot;/&gt;&lt;wsp:rsid wsp:val=&quot;00363F07&quot;/&gt;&lt;wsp:rsid wsp:val=&quot;003644EE&quot;/&gt;&lt;wsp:rsid wsp:val=&quot;00372256&quot;/&gt;&lt;wsp:rsid wsp:val=&quot;00373D04&quot;/&gt;&lt;wsp:rsid wsp:val=&quot;00381C9D&quot;/&gt;&lt;wsp:rsid wsp:val=&quot;00381D49&quot;/&gt;&lt;wsp:rsid wsp:val=&quot;003874E0&quot;/&gt;&lt;wsp:rsid wsp:val=&quot;003963DE&quot;/&gt;&lt;wsp:rsid wsp:val=&quot;003B41A7&quot;/&gt;&lt;wsp:rsid wsp:val=&quot;003C472E&quot;/&gt;&lt;wsp:rsid wsp:val=&quot;003D0D3C&quot;/&gt;&lt;wsp:rsid wsp:val=&quot;003D1F8C&quot;/&gt;&lt;wsp:rsid wsp:val=&quot;00405D96&quot;/&gt;&lt;wsp:rsid wsp:val=&quot;00406458&quot;/&gt;&lt;wsp:rsid wsp:val=&quot;00411DF4&quot;/&gt;&lt;wsp:rsid wsp:val=&quot;00414304&quot;/&gt;&lt;wsp:rsid wsp:val=&quot;00420762&quot;/&gt;&lt;wsp:rsid wsp:val=&quot;00451827&quot;/&gt;&lt;wsp:rsid wsp:val=&quot;00467F24&quot;/&gt;&lt;wsp:rsid wsp:val=&quot;00475886&quot;/&gt;&lt;wsp:rsid wsp:val=&quot;0048362D&quot;/&gt;&lt;wsp:rsid wsp:val=&quot;0049520D&quot;/&gt;&lt;wsp:rsid wsp:val=&quot;004A21E0&quot;/&gt;&lt;wsp:rsid wsp:val=&quot;004A722A&quot;/&gt;&lt;wsp:rsid wsp:val=&quot;004D4ACD&quot;/&gt;&lt;wsp:rsid wsp:val=&quot;00510687&quot;/&gt;&lt;wsp:rsid wsp:val=&quot;00537744&quot;/&gt;&lt;wsp:rsid wsp:val=&quot;005402BE&quot;/&gt;&lt;wsp:rsid wsp:val=&quot;0057003C&quot;/&gt;&lt;wsp:rsid wsp:val=&quot;00577FF7&quot;/&gt;&lt;wsp:rsid wsp:val=&quot;00592609&quot;/&gt;&lt;wsp:rsid wsp:val=&quot;005B0060&quot;/&gt;&lt;wsp:rsid wsp:val=&quot;005D634F&quot;/&gt;&lt;wsp:rsid wsp:val=&quot;005E0BB9&quot;/&gt;&lt;wsp:rsid wsp:val=&quot;005E7967&quot;/&gt;&lt;wsp:rsid wsp:val=&quot;006003FA&quot;/&gt;&lt;wsp:rsid wsp:val=&quot;00613EE0&quot;/&gt;&lt;wsp:rsid wsp:val=&quot;0061571C&quot;/&gt;&lt;wsp:rsid wsp:val=&quot;006230FC&quot;/&gt;&lt;wsp:rsid wsp:val=&quot;0063638F&quot;/&gt;&lt;wsp:rsid wsp:val=&quot;00640E53&quot;/&gt;&lt;wsp:rsid wsp:val=&quot;006678CB&quot;/&gt;&lt;wsp:rsid wsp:val=&quot;006928ED&quot;/&gt;&lt;wsp:rsid wsp:val=&quot;006A3994&quot;/&gt;&lt;wsp:rsid wsp:val=&quot;006B2D90&quot;/&gt;&lt;wsp:rsid wsp:val=&quot;006B345C&quot;/&gt;&lt;wsp:rsid wsp:val=&quot;006B6E40&quot;/&gt;&lt;wsp:rsid wsp:val=&quot;006C626F&quot;/&gt;&lt;wsp:rsid wsp:val=&quot;006D5FB7&quot;/&gt;&lt;wsp:rsid wsp:val=&quot;006E19E2&quot;/&gt;&lt;wsp:rsid wsp:val=&quot;00705012&quot;/&gt;&lt;wsp:rsid wsp:val=&quot;00715F3C&quot;/&gt;&lt;wsp:rsid wsp:val=&quot;00724CB8&quot;/&gt;&lt;wsp:rsid wsp:val=&quot;007335C2&quot;/&gt;&lt;wsp:rsid wsp:val=&quot;00734329&quot;/&gt;&lt;wsp:rsid wsp:val=&quot;007620A1&quot;/&gt;&lt;wsp:rsid wsp:val=&quot;00772C38&quot;/&gt;&lt;wsp:rsid wsp:val=&quot;007947FA&quot;/&gt;&lt;wsp:rsid wsp:val=&quot;007C72DD&quot;/&gt;&lt;wsp:rsid wsp:val=&quot;007E7304&quot;/&gt;&lt;wsp:rsid wsp:val=&quot;008038BC&quot;/&gt;&lt;wsp:rsid wsp:val=&quot;0081351E&quot;/&gt;&lt;wsp:rsid wsp:val=&quot;00842133&quot;/&gt;&lt;wsp:rsid wsp:val=&quot;00853250&quot;/&gt;&lt;wsp:rsid wsp:val=&quot;008533EE&quot;/&gt;&lt;wsp:rsid wsp:val=&quot;008869F0&quot;/&gt;&lt;wsp:rsid wsp:val=&quot;00891F55&quot;/&gt;&lt;wsp:rsid wsp:val=&quot;008A1A49&quot;/&gt;&lt;wsp:rsid wsp:val=&quot;008C0D75&quot;/&gt;&lt;wsp:rsid wsp:val=&quot;008C0EE6&quot;/&gt;&lt;wsp:rsid wsp:val=&quot;008E2629&quot;/&gt;&lt;wsp:rsid wsp:val=&quot;00901CDF&quot;/&gt;&lt;wsp:rsid wsp:val=&quot;00906E72&quot;/&gt;&lt;wsp:rsid wsp:val=&quot;00936388&quot;/&gt;&lt;wsp:rsid wsp:val=&quot;00950E9A&quot;/&gt;&lt;wsp:rsid wsp:val=&quot;009611D4&quot;/&gt;&lt;wsp:rsid wsp:val=&quot;00973E08&quot;/&gt;&lt;wsp:rsid wsp:val=&quot;00985B8D&quot;/&gt;&lt;wsp:rsid wsp:val=&quot;009C1638&quot;/&gt;&lt;wsp:rsid wsp:val=&quot;009D077F&quot;/&gt;&lt;wsp:rsid wsp:val=&quot;009E2920&quot;/&gt;&lt;wsp:rsid wsp:val=&quot;009E6654&quot;/&gt;&lt;wsp:rsid wsp:val=&quot;00A026FC&quot;/&gt;&lt;wsp:rsid wsp:val=&quot;00A06D7A&quot;/&gt;&lt;wsp:rsid wsp:val=&quot;00A2375C&quot;/&gt;&lt;wsp:rsid wsp:val=&quot;00A3675F&quot;/&gt;&lt;wsp:rsid wsp:val=&quot;00A45515&quot;/&gt;&lt;wsp:rsid wsp:val=&quot;00A51BE7&quot;/&gt;&lt;wsp:rsid wsp:val=&quot;00A53B14&quot;/&gt;&lt;wsp:rsid wsp:val=&quot;00A62C12&quot;/&gt;&lt;wsp:rsid wsp:val=&quot;00A64A58&quot;/&gt;&lt;wsp:rsid wsp:val=&quot;00A654D8&quot;/&gt;&lt;wsp:rsid wsp:val=&quot;00A81CF7&quot;/&gt;&lt;wsp:rsid wsp:val=&quot;00A861DB&quot;/&gt;&lt;wsp:rsid wsp:val=&quot;00A956D4&quot;/&gt;&lt;wsp:rsid wsp:val=&quot;00AB0E64&quot;/&gt;&lt;wsp:rsid wsp:val=&quot;00AF2326&quot;/&gt;&lt;wsp:rsid wsp:val=&quot;00AF76E0&quot;/&gt;&lt;wsp:rsid wsp:val=&quot;00B03AFB&quot;/&gt;&lt;wsp:rsid wsp:val=&quot;00B136B1&quot;/&gt;&lt;wsp:rsid wsp:val=&quot;00B13FFB&quot;/&gt;&lt;wsp:rsid wsp:val=&quot;00B145CA&quot;/&gt;&lt;wsp:rsid wsp:val=&quot;00B2509D&quot;/&gt;&lt;wsp:rsid wsp:val=&quot;00B254F8&quot;/&gt;&lt;wsp:rsid wsp:val=&quot;00B27C5C&quot;/&gt;&lt;wsp:rsid wsp:val=&quot;00B32B7A&quot;/&gt;&lt;wsp:rsid wsp:val=&quot;00B52532&quot;/&gt;&lt;wsp:rsid wsp:val=&quot;00B87726&quot;/&gt;&lt;wsp:rsid wsp:val=&quot;00B97606&quot;/&gt;&lt;wsp:rsid wsp:val=&quot;00BA0E00&quot;/&gt;&lt;wsp:rsid wsp:val=&quot;00BA132A&quot;/&gt;&lt;wsp:rsid wsp:val=&quot;00BA6E40&quot;/&gt;&lt;wsp:rsid wsp:val=&quot;00BB0471&quot;/&gt;&lt;wsp:rsid wsp:val=&quot;00BB3FA8&quot;/&gt;&lt;wsp:rsid wsp:val=&quot;00BB5876&quot;/&gt;&lt;wsp:rsid wsp:val=&quot;00BD14F8&quot;/&gt;&lt;wsp:rsid wsp:val=&quot;00BD2679&quot;/&gt;&lt;wsp:rsid wsp:val=&quot;00BE57ED&quot;/&gt;&lt;wsp:rsid wsp:val=&quot;00BF2401&quot;/&gt;&lt;wsp:rsid wsp:val=&quot;00C16580&quot;/&gt;&lt;wsp:rsid wsp:val=&quot;00C27D80&quot;/&gt;&lt;wsp:rsid wsp:val=&quot;00C27E4A&quot;/&gt;&lt;wsp:rsid wsp:val=&quot;00C450F5&quot;/&gt;&lt;wsp:rsid wsp:val=&quot;00C45FA5&quot;/&gt;&lt;wsp:rsid wsp:val=&quot;00C57F55&quot;/&gt;&lt;wsp:rsid wsp:val=&quot;00C754BA&quot;/&gt;&lt;wsp:rsid wsp:val=&quot;00C85E61&quot;/&gt;&lt;wsp:rsid wsp:val=&quot;00C913BC&quot;/&gt;&lt;wsp:rsid wsp:val=&quot;00C91FE0&quot;/&gt;&lt;wsp:rsid wsp:val=&quot;00C9460C&quot;/&gt;&lt;wsp:rsid wsp:val=&quot;00CA309D&quot;/&gt;&lt;wsp:rsid wsp:val=&quot;00CA4068&quot;/&gt;&lt;wsp:rsid wsp:val=&quot;00CD101F&quot;/&gt;&lt;wsp:rsid wsp:val=&quot;00D05047&quot;/&gt;&lt;wsp:rsid wsp:val=&quot;00D15BA1&quot;/&gt;&lt;wsp:rsid wsp:val=&quot;00D2499D&quot;/&gt;&lt;wsp:rsid wsp:val=&quot;00D32D3D&quot;/&gt;&lt;wsp:rsid wsp:val=&quot;00D45F84&quot;/&gt;&lt;wsp:rsid wsp:val=&quot;00D4741C&quot;/&gt;&lt;wsp:rsid wsp:val=&quot;00D65285&quot;/&gt;&lt;wsp:rsid wsp:val=&quot;00D7607B&quot;/&gt;&lt;wsp:rsid wsp:val=&quot;00D845EC&quot;/&gt;&lt;wsp:rsid wsp:val=&quot;00D859BB&quot;/&gt;&lt;wsp:rsid wsp:val=&quot;00D938DB&quot;/&gt;&lt;wsp:rsid wsp:val=&quot;00D96B56&quot;/&gt;&lt;wsp:rsid wsp:val=&quot;00DA2BA5&quot;/&gt;&lt;wsp:rsid wsp:val=&quot;00DB3DA8&quot;/&gt;&lt;wsp:rsid wsp:val=&quot;00DD3C31&quot;/&gt;&lt;wsp:rsid wsp:val=&quot;00E04B0F&quot;/&gt;&lt;wsp:rsid wsp:val=&quot;00E0675A&quot;/&gt;&lt;wsp:rsid wsp:val=&quot;00E06A87&quot;/&gt;&lt;wsp:rsid wsp:val=&quot;00E0725A&quot;/&gt;&lt;wsp:rsid wsp:val=&quot;00E13E8F&quot;/&gt;&lt;wsp:rsid wsp:val=&quot;00E14059&quot;/&gt;&lt;wsp:rsid wsp:val=&quot;00E20AF2&quot;/&gt;&lt;wsp:rsid wsp:val=&quot;00E30513&quot;/&gt;&lt;wsp:rsid wsp:val=&quot;00E35ED9&quot;/&gt;&lt;wsp:rsid wsp:val=&quot;00E5393E&quot;/&gt;&lt;wsp:rsid wsp:val=&quot;00E610D3&quot;/&gt;&lt;wsp:rsid wsp:val=&quot;00E617C3&quot;/&gt;&lt;wsp:rsid wsp:val=&quot;00E758F1&quot;/&gt;&lt;wsp:rsid wsp:val=&quot;00E9213D&quot;/&gt;&lt;wsp:rsid wsp:val=&quot;00E947B0&quot;/&gt;&lt;wsp:rsid wsp:val=&quot;00EA1529&quot;/&gt;&lt;wsp:rsid wsp:val=&quot;00EB1051&quot;/&gt;&lt;wsp:rsid wsp:val=&quot;00EB698E&quot;/&gt;&lt;wsp:rsid wsp:val=&quot;00EE3BC1&quot;/&gt;&lt;wsp:rsid wsp:val=&quot;00EF21AD&quot;/&gt;&lt;wsp:rsid wsp:val=&quot;00F02A9F&quot;/&gt;&lt;wsp:rsid wsp:val=&quot;00F07EBF&quot;/&gt;&lt;wsp:rsid wsp:val=&quot;00F45F62&quot;/&gt;&lt;wsp:rsid wsp:val=&quot;00F918C0&quot;/&gt;&lt;wsp:rsid wsp:val=&quot;00F94099&quot;/&gt;&lt;wsp:rsid wsp:val=&quot;00FB5C9E&quot;/&gt;&lt;wsp:rsid wsp:val=&quot;00FB6F3A&quot;/&gt;&lt;wsp:rsid wsp:val=&quot;00FC5717&quot;/&gt;&lt;wsp:rsid wsp:val=&quot;00FD6A91&quot;/&gt;&lt;wsp:rsid wsp:val=&quot;00FE506C&quot;/&gt;&lt;/wsp:rsids&gt;&lt;/w:docPr&gt;&lt;w:body&gt;&lt;wx:sect&gt;&lt;w:p wsp:rsidR=&quot;00000000&quot; wsp:rsidRDefault=&quot;006D5FB7&quot; wsp:rsidP=&quot;006D5FB7&quot;&gt;&lt;m:oMathPara&gt;&lt;m:oMath&gt;&lt;m:r&gt;&lt;w:rPr&gt;&lt;w:rFonts w:ascii=&quot;Cambria Math&quot; w:h-ansi=&quot;Cambria Math&quot; w:cs=&quot;Times New Roman&quot;/&gt;&lt;wx:font wx:val=&quot;Cambria Math&quot;/&gt;&lt;w:i/&gt;&lt;w:sz w:val=&quot;28&quot;/&gt;&lt;w:sz-cs w:val=&quot;28&quot;/&gt;&lt;w:shd w:val=&quot;clear&quot; w:color=&quot;auto&quot; w:fill=&quot;FFFFFF&quot;/&gt;&lt;/w:rPr&gt;&lt;m:t&gt;в€†&lt;/m:t&gt;&lt;/m:r&gt;&lt;m:sSub&gt;&lt;m:sSubPr&gt;&lt;m:ctrlPr&gt;&lt;w:rPr&gt;&lt;w:rFonts w:ascii=&quot;Cambria Math&quot; w:h-ansi=&quot;Cambria Math&quot; w:cs=&quot;Times New Roman&quot;/&gt;&lt;wx:font wx:val=&quot;Cambria Math&quot;/&gt;&lt;w:i/&gt;&lt;w:sz w:val=&quot;28&quot;/&gt;&lt;w:sz-cs w:val=&quot;28&quot;/&gt;&lt;w:shd w:val=&quot;clear&quot; w:color=&quot;auto&quot; w:fill=&quot;FFFFFF&quot;/&gt;&lt;/w:rPr&gt;&lt;/m:ctrlPr&gt;&lt;/m:sSubPr&gt;&lt;m:e&gt;&lt;m:r&gt;&lt;w:rPr&gt;&lt;w:rFonts w:ascii=&quot;Cambria Math&quot; w:h-ansi=&quot;Cambria Math&quot; w:cs=&quot;Times New Roman&quot;/&gt;&lt;wx:font wx:val=&quot;Cambria Math&quot;/&gt;&lt;w:i/&gt;&lt;w:sz w:val=&quot;28&quot;/&gt;&lt;w:sz-cs w:val=&quot;28&quot;/&gt;&lt;w:shd w:val=&quot;clear&quot; w:color=&quot;auto&quot; w:fill=&quot;FFFFFF&quot;/&gt;&lt;/w:rPr&gt;&lt;m:t&gt;H&lt;/m:t&gt;&lt;/m:r&gt;&lt;/m:e&gt;&lt;m:sub&gt;&lt;m:r&gt;&lt;w:rPr&gt;&lt;w:rFonts w:ascii=&quot;Cambria Math&quot; w:h-ansi=&quot;Cambria Math&quot; w:cs=&quot;Times New Roman&quot;/&gt;&lt;wx:font wx:val=&quot;Cambria Math&quot;/&gt;&lt;w:i/&gt;&lt;w:sz w:val=&quot;28&quot;/&gt;&lt;w:sz-cs w:val=&quot;28&quot;/&gt;&lt;w:shd w:val=&quot;clear&quot; w:color=&quot;auto&quot; w:fill=&quot;FFFFFF&quot;/&gt;&lt;/w:rPr&gt;&lt;m:t&gt;Рј&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47" o:title="" chromakey="white"/>
          </v:shape>
        </w:pict>
      </w:r>
      <w:r w:rsidRPr="0049520D">
        <w:rPr>
          <w:rFonts w:ascii="Times New Roman" w:hAnsi="Times New Roman" w:cs="Times New Roman"/>
          <w:sz w:val="28"/>
          <w:szCs w:val="28"/>
          <w:shd w:val="clear" w:color="auto" w:fill="FFFFFF"/>
        </w:rPr>
        <w:fldChar w:fldCharType="end"/>
      </w:r>
      <w:r w:rsidRPr="004D2BB9">
        <w:rPr>
          <w:rFonts w:ascii="Times New Roman" w:hAnsi="Times New Roman" w:cs="Times New Roman"/>
          <w:sz w:val="28"/>
          <w:szCs w:val="28"/>
          <w:shd w:val="clear" w:color="auto" w:fill="FFFFFF"/>
        </w:rPr>
        <w:t xml:space="preserve"> </w:t>
      </w:r>
      <w:r>
        <w:rPr>
          <w:rFonts w:ascii="Times New Roman" w:hAnsi="Times New Roman" w:cs="Times New Roman"/>
          <w:sz w:val="28"/>
          <w:szCs w:val="28"/>
          <w:shd w:val="clear" w:color="auto" w:fill="FFFFFF"/>
        </w:rPr>
        <w:t>–</w:t>
      </w:r>
      <w:r w:rsidRPr="004D2BB9">
        <w:rPr>
          <w:rFonts w:ascii="Times New Roman" w:hAnsi="Times New Roman" w:cs="Times New Roman"/>
          <w:sz w:val="28"/>
          <w:szCs w:val="28"/>
          <w:shd w:val="clear" w:color="auto" w:fill="FFFFFF"/>
        </w:rPr>
        <w:t xml:space="preserve"> местные потери давления в помётопроводе,</w:t>
      </w:r>
      <w:r>
        <w:rPr>
          <w:rFonts w:ascii="Times New Roman" w:hAnsi="Times New Roman" w:cs="Times New Roman"/>
          <w:sz w:val="28"/>
          <w:szCs w:val="28"/>
          <w:shd w:val="clear" w:color="auto" w:fill="FFFFFF"/>
        </w:rPr>
        <w:t xml:space="preserve"> </w:t>
      </w:r>
      <w:r w:rsidRPr="004D2BB9">
        <w:rPr>
          <w:rFonts w:ascii="Times New Roman" w:hAnsi="Times New Roman" w:cs="Times New Roman"/>
          <w:sz w:val="28"/>
          <w:szCs w:val="28"/>
          <w:shd w:val="clear" w:color="auto" w:fill="FFFFFF"/>
        </w:rPr>
        <w:t>Па;</w:t>
      </w:r>
    </w:p>
    <w:p w:rsidR="00DF6FF5" w:rsidRPr="004D2BB9" w:rsidRDefault="00DF6FF5" w:rsidP="00B4580C">
      <w:pPr>
        <w:spacing w:line="360" w:lineRule="auto"/>
        <w:ind w:firstLine="426"/>
        <w:jc w:val="both"/>
        <w:rPr>
          <w:rFonts w:ascii="Times New Roman" w:hAnsi="Times New Roman" w:cs="Times New Roman"/>
          <w:sz w:val="28"/>
          <w:szCs w:val="28"/>
          <w:shd w:val="clear" w:color="auto" w:fill="FFFFFF"/>
        </w:rPr>
      </w:pPr>
      <w:r w:rsidRPr="0049520D">
        <w:rPr>
          <w:rFonts w:ascii="Times New Roman" w:hAnsi="Times New Roman" w:cs="Times New Roman"/>
          <w:sz w:val="28"/>
          <w:szCs w:val="28"/>
          <w:shd w:val="clear" w:color="auto" w:fill="FFFFFF"/>
        </w:rPr>
        <w:fldChar w:fldCharType="begin"/>
      </w:r>
      <w:r w:rsidRPr="0049520D">
        <w:rPr>
          <w:rFonts w:ascii="Times New Roman" w:hAnsi="Times New Roman" w:cs="Times New Roman"/>
          <w:sz w:val="28"/>
          <w:szCs w:val="28"/>
          <w:shd w:val="clear" w:color="auto" w:fill="FFFFFF"/>
        </w:rPr>
        <w:instrText xml:space="preserve"> QUOTE </w:instrText>
      </w:r>
      <w:r w:rsidRPr="0049520D">
        <w:rPr>
          <w:position w:val="-6"/>
        </w:rPr>
        <w:pict>
          <v:shape id="_x0000_i1099" type="#_x0000_t75" style="width:22.8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stylePaneFormatFilter w:val=&quot;3F01&quot;/&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7967&quot;/&gt;&lt;wsp:rsid wsp:val=&quot;000029D6&quot;/&gt;&lt;wsp:rsid wsp:val=&quot;00002C4D&quot;/&gt;&lt;wsp:rsid wsp:val=&quot;00017571&quot;/&gt;&lt;wsp:rsid wsp:val=&quot;00027105&quot;/&gt;&lt;wsp:rsid wsp:val=&quot;00033732&quot;/&gt;&lt;wsp:rsid wsp:val=&quot;00033F33&quot;/&gt;&lt;wsp:rsid wsp:val=&quot;000474BF&quot;/&gt;&lt;wsp:rsid wsp:val=&quot;00051CF3&quot;/&gt;&lt;wsp:rsid wsp:val=&quot;00060869&quot;/&gt;&lt;wsp:rsid wsp:val=&quot;000625C0&quot;/&gt;&lt;wsp:rsid wsp:val=&quot;00073578&quot;/&gt;&lt;wsp:rsid wsp:val=&quot;0007381A&quot;/&gt;&lt;wsp:rsid wsp:val=&quot;00076D95&quot;/&gt;&lt;wsp:rsid wsp:val=&quot;00080AC8&quot;/&gt;&lt;wsp:rsid wsp:val=&quot;00085754&quot;/&gt;&lt;wsp:rsid wsp:val=&quot;00086DEE&quot;/&gt;&lt;wsp:rsid wsp:val=&quot;00090228&quot;/&gt;&lt;wsp:rsid wsp:val=&quot;00094FC2&quot;/&gt;&lt;wsp:rsid wsp:val=&quot;000A0A94&quot;/&gt;&lt;wsp:rsid wsp:val=&quot;000B1DCA&quot;/&gt;&lt;wsp:rsid wsp:val=&quot;000B69E2&quot;/&gt;&lt;wsp:rsid wsp:val=&quot;000D4124&quot;/&gt;&lt;wsp:rsid wsp:val=&quot;000D6D2E&quot;/&gt;&lt;wsp:rsid wsp:val=&quot;000E0B24&quot;/&gt;&lt;wsp:rsid wsp:val=&quot;000E587C&quot;/&gt;&lt;wsp:rsid wsp:val=&quot;0015407B&quot;/&gt;&lt;wsp:rsid wsp:val=&quot;001556AA&quot;/&gt;&lt;wsp:rsid wsp:val=&quot;00173065&quot;/&gt;&lt;wsp:rsid wsp:val=&quot;00177F55&quot;/&gt;&lt;wsp:rsid wsp:val=&quot;00181CB6&quot;/&gt;&lt;wsp:rsid wsp:val=&quot;00195939&quot;/&gt;&lt;wsp:rsid wsp:val=&quot;001A0271&quot;/&gt;&lt;wsp:rsid wsp:val=&quot;001A3F32&quot;/&gt;&lt;wsp:rsid wsp:val=&quot;001A4AE0&quot;/&gt;&lt;wsp:rsid wsp:val=&quot;001B3810&quot;/&gt;&lt;wsp:rsid wsp:val=&quot;001B5BDD&quot;/&gt;&lt;wsp:rsid wsp:val=&quot;001C7C77&quot;/&gt;&lt;wsp:rsid wsp:val=&quot;001D6FF2&quot;/&gt;&lt;wsp:rsid wsp:val=&quot;001E08B2&quot;/&gt;&lt;wsp:rsid wsp:val=&quot;001E0A17&quot;/&gt;&lt;wsp:rsid wsp:val=&quot;002040FD&quot;/&gt;&lt;wsp:rsid wsp:val=&quot;00205FE0&quot;/&gt;&lt;wsp:rsid wsp:val=&quot;00206D1B&quot;/&gt;&lt;wsp:rsid wsp:val=&quot;0021372E&quot;/&gt;&lt;wsp:rsid wsp:val=&quot;002155CA&quot;/&gt;&lt;wsp:rsid wsp:val=&quot;00230FA3&quot;/&gt;&lt;wsp:rsid wsp:val=&quot;00242A24&quot;/&gt;&lt;wsp:rsid wsp:val=&quot;00246F22&quot;/&gt;&lt;wsp:rsid wsp:val=&quot;00251DB5&quot;/&gt;&lt;wsp:rsid wsp:val=&quot;00255836&quot;/&gt;&lt;wsp:rsid wsp:val=&quot;00273425&quot;/&gt;&lt;wsp:rsid wsp:val=&quot;00280B08&quot;/&gt;&lt;wsp:rsid wsp:val=&quot;00283806&quot;/&gt;&lt;wsp:rsid wsp:val=&quot;00287A81&quot;/&gt;&lt;wsp:rsid wsp:val=&quot;00293113&quot;/&gt;&lt;wsp:rsid wsp:val=&quot;002A2466&quot;/&gt;&lt;wsp:rsid wsp:val=&quot;002A5C24&quot;/&gt;&lt;wsp:rsid wsp:val=&quot;002B46DF&quot;/&gt;&lt;wsp:rsid wsp:val=&quot;002B5456&quot;/&gt;&lt;wsp:rsid wsp:val=&quot;002E407E&quot;/&gt;&lt;wsp:rsid wsp:val=&quot;00306714&quot;/&gt;&lt;wsp:rsid wsp:val=&quot;0036029F&quot;/&gt;&lt;wsp:rsid wsp:val=&quot;00363F07&quot;/&gt;&lt;wsp:rsid wsp:val=&quot;003644EE&quot;/&gt;&lt;wsp:rsid wsp:val=&quot;00372256&quot;/&gt;&lt;wsp:rsid wsp:val=&quot;00373D04&quot;/&gt;&lt;wsp:rsid wsp:val=&quot;00381C9D&quot;/&gt;&lt;wsp:rsid wsp:val=&quot;00381D49&quot;/&gt;&lt;wsp:rsid wsp:val=&quot;003874E0&quot;/&gt;&lt;wsp:rsid wsp:val=&quot;003963DE&quot;/&gt;&lt;wsp:rsid wsp:val=&quot;003B41A7&quot;/&gt;&lt;wsp:rsid wsp:val=&quot;003C472E&quot;/&gt;&lt;wsp:rsid wsp:val=&quot;003D0D3C&quot;/&gt;&lt;wsp:rsid wsp:val=&quot;003D1F8C&quot;/&gt;&lt;wsp:rsid wsp:val=&quot;00405D96&quot;/&gt;&lt;wsp:rsid wsp:val=&quot;00406458&quot;/&gt;&lt;wsp:rsid wsp:val=&quot;00411DF4&quot;/&gt;&lt;wsp:rsid wsp:val=&quot;00414304&quot;/&gt;&lt;wsp:rsid wsp:val=&quot;00420762&quot;/&gt;&lt;wsp:rsid wsp:val=&quot;00451827&quot;/&gt;&lt;wsp:rsid wsp:val=&quot;00467F24&quot;/&gt;&lt;wsp:rsid wsp:val=&quot;00475886&quot;/&gt;&lt;wsp:rsid wsp:val=&quot;0048362D&quot;/&gt;&lt;wsp:rsid wsp:val=&quot;0049520D&quot;/&gt;&lt;wsp:rsid wsp:val=&quot;004A21E0&quot;/&gt;&lt;wsp:rsid wsp:val=&quot;004A722A&quot;/&gt;&lt;wsp:rsid wsp:val=&quot;004D4ACD&quot;/&gt;&lt;wsp:rsid wsp:val=&quot;00510687&quot;/&gt;&lt;wsp:rsid wsp:val=&quot;00537744&quot;/&gt;&lt;wsp:rsid wsp:val=&quot;005402BE&quot;/&gt;&lt;wsp:rsid wsp:val=&quot;0057003C&quot;/&gt;&lt;wsp:rsid wsp:val=&quot;00577FF7&quot;/&gt;&lt;wsp:rsid wsp:val=&quot;00592609&quot;/&gt;&lt;wsp:rsid wsp:val=&quot;005B0060&quot;/&gt;&lt;wsp:rsid wsp:val=&quot;005D634F&quot;/&gt;&lt;wsp:rsid wsp:val=&quot;005E0BB9&quot;/&gt;&lt;wsp:rsid wsp:val=&quot;005E7967&quot;/&gt;&lt;wsp:rsid wsp:val=&quot;006003FA&quot;/&gt;&lt;wsp:rsid wsp:val=&quot;00613EE0&quot;/&gt;&lt;wsp:rsid wsp:val=&quot;0061571C&quot;/&gt;&lt;wsp:rsid wsp:val=&quot;006230FC&quot;/&gt;&lt;wsp:rsid wsp:val=&quot;0063638F&quot;/&gt;&lt;wsp:rsid wsp:val=&quot;00640E53&quot;/&gt;&lt;wsp:rsid wsp:val=&quot;006678CB&quot;/&gt;&lt;wsp:rsid wsp:val=&quot;006928ED&quot;/&gt;&lt;wsp:rsid wsp:val=&quot;006A3994&quot;/&gt;&lt;wsp:rsid wsp:val=&quot;006B2D90&quot;/&gt;&lt;wsp:rsid wsp:val=&quot;006B345C&quot;/&gt;&lt;wsp:rsid wsp:val=&quot;006B6E40&quot;/&gt;&lt;wsp:rsid wsp:val=&quot;006C626F&quot;/&gt;&lt;wsp:rsid wsp:val=&quot;006E19E2&quot;/&gt;&lt;wsp:rsid wsp:val=&quot;00705012&quot;/&gt;&lt;wsp:rsid wsp:val=&quot;00715F3C&quot;/&gt;&lt;wsp:rsid wsp:val=&quot;00724CB8&quot;/&gt;&lt;wsp:rsid wsp:val=&quot;007335C2&quot;/&gt;&lt;wsp:rsid wsp:val=&quot;00734329&quot;/&gt;&lt;wsp:rsid wsp:val=&quot;007620A1&quot;/&gt;&lt;wsp:rsid wsp:val=&quot;00772C38&quot;/&gt;&lt;wsp:rsid wsp:val=&quot;007947FA&quot;/&gt;&lt;wsp:rsid wsp:val=&quot;007C72DD&quot;/&gt;&lt;wsp:rsid wsp:val=&quot;007E7304&quot;/&gt;&lt;wsp:rsid wsp:val=&quot;008038BC&quot;/&gt;&lt;wsp:rsid wsp:val=&quot;0081351E&quot;/&gt;&lt;wsp:rsid wsp:val=&quot;00842133&quot;/&gt;&lt;wsp:rsid wsp:val=&quot;00853250&quot;/&gt;&lt;wsp:rsid wsp:val=&quot;008533EE&quot;/&gt;&lt;wsp:rsid wsp:val=&quot;008869F0&quot;/&gt;&lt;wsp:rsid wsp:val=&quot;00891F55&quot;/&gt;&lt;wsp:rsid wsp:val=&quot;008A1A49&quot;/&gt;&lt;wsp:rsid wsp:val=&quot;008C0D75&quot;/&gt;&lt;wsp:rsid wsp:val=&quot;008C0EE6&quot;/&gt;&lt;wsp:rsid wsp:val=&quot;008E2629&quot;/&gt;&lt;wsp:rsid wsp:val=&quot;00901CDF&quot;/&gt;&lt;wsp:rsid wsp:val=&quot;00906E72&quot;/&gt;&lt;wsp:rsid wsp:val=&quot;00936388&quot;/&gt;&lt;wsp:rsid wsp:val=&quot;00950E9A&quot;/&gt;&lt;wsp:rsid wsp:val=&quot;009611D4&quot;/&gt;&lt;wsp:rsid wsp:val=&quot;00973E08&quot;/&gt;&lt;wsp:rsid wsp:val=&quot;00985B8D&quot;/&gt;&lt;wsp:rsid wsp:val=&quot;009C1638&quot;/&gt;&lt;wsp:rsid wsp:val=&quot;009D077F&quot;/&gt;&lt;wsp:rsid wsp:val=&quot;009E2920&quot;/&gt;&lt;wsp:rsid wsp:val=&quot;009E6654&quot;/&gt;&lt;wsp:rsid wsp:val=&quot;00A026FC&quot;/&gt;&lt;wsp:rsid wsp:val=&quot;00A06D7A&quot;/&gt;&lt;wsp:rsid wsp:val=&quot;00A2375C&quot;/&gt;&lt;wsp:rsid wsp:val=&quot;00A3675F&quot;/&gt;&lt;wsp:rsid wsp:val=&quot;00A45515&quot;/&gt;&lt;wsp:rsid wsp:val=&quot;00A51BE7&quot;/&gt;&lt;wsp:rsid wsp:val=&quot;00A53B14&quot;/&gt;&lt;wsp:rsid wsp:val=&quot;00A62C12&quot;/&gt;&lt;wsp:rsid wsp:val=&quot;00A64A58&quot;/&gt;&lt;wsp:rsid wsp:val=&quot;00A654D8&quot;/&gt;&lt;wsp:rsid wsp:val=&quot;00A81CF7&quot;/&gt;&lt;wsp:rsid wsp:val=&quot;00A861DB&quot;/&gt;&lt;wsp:rsid wsp:val=&quot;00A956D4&quot;/&gt;&lt;wsp:rsid wsp:val=&quot;00AB0E64&quot;/&gt;&lt;wsp:rsid wsp:val=&quot;00AF2326&quot;/&gt;&lt;wsp:rsid wsp:val=&quot;00AF76E0&quot;/&gt;&lt;wsp:rsid wsp:val=&quot;00B03AFB&quot;/&gt;&lt;wsp:rsid wsp:val=&quot;00B136B1&quot;/&gt;&lt;wsp:rsid wsp:val=&quot;00B13FFB&quot;/&gt;&lt;wsp:rsid wsp:val=&quot;00B145CA&quot;/&gt;&lt;wsp:rsid wsp:val=&quot;00B2509D&quot;/&gt;&lt;wsp:rsid wsp:val=&quot;00B254F8&quot;/&gt;&lt;wsp:rsid wsp:val=&quot;00B27C5C&quot;/&gt;&lt;wsp:rsid wsp:val=&quot;00B32B7A&quot;/&gt;&lt;wsp:rsid wsp:val=&quot;00B52532&quot;/&gt;&lt;wsp:rsid wsp:val=&quot;00B87726&quot;/&gt;&lt;wsp:rsid wsp:val=&quot;00B97606&quot;/&gt;&lt;wsp:rsid wsp:val=&quot;00BA0E00&quot;/&gt;&lt;wsp:rsid wsp:val=&quot;00BA132A&quot;/&gt;&lt;wsp:rsid wsp:val=&quot;00BA2E6A&quot;/&gt;&lt;wsp:rsid wsp:val=&quot;00BA6E40&quot;/&gt;&lt;wsp:rsid wsp:val=&quot;00BB0471&quot;/&gt;&lt;wsp:rsid wsp:val=&quot;00BB3FA8&quot;/&gt;&lt;wsp:rsid wsp:val=&quot;00BB5876&quot;/&gt;&lt;wsp:rsid wsp:val=&quot;00BD14F8&quot;/&gt;&lt;wsp:rsid wsp:val=&quot;00BD2679&quot;/&gt;&lt;wsp:rsid wsp:val=&quot;00BE57ED&quot;/&gt;&lt;wsp:rsid wsp:val=&quot;00BF2401&quot;/&gt;&lt;wsp:rsid wsp:val=&quot;00C16580&quot;/&gt;&lt;wsp:rsid wsp:val=&quot;00C27D80&quot;/&gt;&lt;wsp:rsid wsp:val=&quot;00C27E4A&quot;/&gt;&lt;wsp:rsid wsp:val=&quot;00C450F5&quot;/&gt;&lt;wsp:rsid wsp:val=&quot;00C45FA5&quot;/&gt;&lt;wsp:rsid wsp:val=&quot;00C57F55&quot;/&gt;&lt;wsp:rsid wsp:val=&quot;00C754BA&quot;/&gt;&lt;wsp:rsid wsp:val=&quot;00C85E61&quot;/&gt;&lt;wsp:rsid wsp:val=&quot;00C913BC&quot;/&gt;&lt;wsp:rsid wsp:val=&quot;00C91FE0&quot;/&gt;&lt;wsp:rsid wsp:val=&quot;00C9460C&quot;/&gt;&lt;wsp:rsid wsp:val=&quot;00CA309D&quot;/&gt;&lt;wsp:rsid wsp:val=&quot;00CA4068&quot;/&gt;&lt;wsp:rsid wsp:val=&quot;00CD101F&quot;/&gt;&lt;wsp:rsid wsp:val=&quot;00D05047&quot;/&gt;&lt;wsp:rsid wsp:val=&quot;00D15BA1&quot;/&gt;&lt;wsp:rsid wsp:val=&quot;00D2499D&quot;/&gt;&lt;wsp:rsid wsp:val=&quot;00D32D3D&quot;/&gt;&lt;wsp:rsid wsp:val=&quot;00D45F84&quot;/&gt;&lt;wsp:rsid wsp:val=&quot;00D4741C&quot;/&gt;&lt;wsp:rsid wsp:val=&quot;00D65285&quot;/&gt;&lt;wsp:rsid wsp:val=&quot;00D7607B&quot;/&gt;&lt;wsp:rsid wsp:val=&quot;00D845EC&quot;/&gt;&lt;wsp:rsid wsp:val=&quot;00D859BB&quot;/&gt;&lt;wsp:rsid wsp:val=&quot;00D938DB&quot;/&gt;&lt;wsp:rsid wsp:val=&quot;00D96B56&quot;/&gt;&lt;wsp:rsid wsp:val=&quot;00DA2BA5&quot;/&gt;&lt;wsp:rsid wsp:val=&quot;00DB3DA8&quot;/&gt;&lt;wsp:rsid wsp:val=&quot;00DD3C31&quot;/&gt;&lt;wsp:rsid wsp:val=&quot;00E04B0F&quot;/&gt;&lt;wsp:rsid wsp:val=&quot;00E0675A&quot;/&gt;&lt;wsp:rsid wsp:val=&quot;00E06A87&quot;/&gt;&lt;wsp:rsid wsp:val=&quot;00E0725A&quot;/&gt;&lt;wsp:rsid wsp:val=&quot;00E13E8F&quot;/&gt;&lt;wsp:rsid wsp:val=&quot;00E14059&quot;/&gt;&lt;wsp:rsid wsp:val=&quot;00E20AF2&quot;/&gt;&lt;wsp:rsid wsp:val=&quot;00E30513&quot;/&gt;&lt;wsp:rsid wsp:val=&quot;00E35ED9&quot;/&gt;&lt;wsp:rsid wsp:val=&quot;00E5393E&quot;/&gt;&lt;wsp:rsid wsp:val=&quot;00E610D3&quot;/&gt;&lt;wsp:rsid wsp:val=&quot;00E617C3&quot;/&gt;&lt;wsp:rsid wsp:val=&quot;00E758F1&quot;/&gt;&lt;wsp:rsid wsp:val=&quot;00E9213D&quot;/&gt;&lt;wsp:rsid wsp:val=&quot;00E947B0&quot;/&gt;&lt;wsp:rsid wsp:val=&quot;00EA1529&quot;/&gt;&lt;wsp:rsid wsp:val=&quot;00EB1051&quot;/&gt;&lt;wsp:rsid wsp:val=&quot;00EB698E&quot;/&gt;&lt;wsp:rsid wsp:val=&quot;00EE3BC1&quot;/&gt;&lt;wsp:rsid wsp:val=&quot;00EF21AD&quot;/&gt;&lt;wsp:rsid wsp:val=&quot;00F02A9F&quot;/&gt;&lt;wsp:rsid wsp:val=&quot;00F07EBF&quot;/&gt;&lt;wsp:rsid wsp:val=&quot;00F45F62&quot;/&gt;&lt;wsp:rsid wsp:val=&quot;00F918C0&quot;/&gt;&lt;wsp:rsid wsp:val=&quot;00F94099&quot;/&gt;&lt;wsp:rsid wsp:val=&quot;00FB5C9E&quot;/&gt;&lt;wsp:rsid wsp:val=&quot;00FB6F3A&quot;/&gt;&lt;wsp:rsid wsp:val=&quot;00FC5717&quot;/&gt;&lt;wsp:rsid wsp:val=&quot;00FD6A91&quot;/&gt;&lt;wsp:rsid wsp:val=&quot;00FE506C&quot;/&gt;&lt;/wsp:rsids&gt;&lt;/w:docPr&gt;&lt;w:body&gt;&lt;wx:sect&gt;&lt;w:p wsp:rsidR=&quot;00000000&quot; wsp:rsidRDefault=&quot;00BA2E6A&quot; wsp:rsidP=&quot;00BA2E6A&quot;&gt;&lt;m:oMathPara&gt;&lt;m:oMath&gt;&lt;m:r&gt;&lt;w:rPr&gt;&lt;w:rFonts w:ascii=&quot;Cambria Math&quot; w:h-ansi=&quot;Cambria Math&quot; w:cs=&quot;Times New Roman&quot;/&gt;&lt;wx:font wx:val=&quot;Cambria Math&quot;/&gt;&lt;w:i/&gt;&lt;w:sz w:val=&quot;28&quot;/&gt;&lt;w:sz-cs w:val=&quot;28&quot;/&gt;&lt;w:shd w:val=&quot;clear&quot; w:color=&quot;auto&quot; w:fill=&quot;FFFFFF&quot;/&gt;&lt;/w:rPr&gt;&lt;m:t&gt;в€†&lt;/m:t&gt;&lt;/m:r&gt;&lt;m:sSub&gt;&lt;m:sSubPr&gt;&lt;m:ctrlPr&gt;&lt;w:rPr&gt;&lt;w:rFonts w:ascii=&quot;Cambria Math&quot; w:h-ansi=&quot;Cambria Math&quot; w:cs=&quot;Times New Roman&quot;/&gt;&lt;wx:font wx:val=&quot;Cambria Math&quot;/&gt;&lt;w:i/&gt;&lt;w:sz w:val=&quot;28&quot;/&gt;&lt;w:sz-cs w:val=&quot;28&quot;/&gt;&lt;w:shd w:val=&quot;clear&quot; w:color=&quot;auto&quot; w:fill=&quot;FFFFFF&quot;/&gt;&lt;w:lang w:val=&quot;EN-US&quot;/&gt;&lt;/w:rPr&gt;&lt;/m:ctrlPr&gt;&lt;/m:sSubPr&gt;&lt;m:e&gt;&lt;m:r&gt;&lt;w:rPr&gt;&lt;w:rFonts w:ascii=&quot;Cambria Math&quot; w:h-ansi=&quot;Cambria Math&quot; w:cs=&quot;Times New Roman&quot;/&gt;&lt;wx:font wx:val=&quot;Cambria Math&quot;/&gt;&lt;w:i/&gt;&lt;w:sz w:val=&quot;28&quot;/&gt;&lt;w:sz-cs w:val=&quot;28&quot;/&gt;&lt;w:shd w:val=&quot;clear&quot; w:color=&quot;auto&quot; w:fill=&quot;FFFFFF&quot;/&gt;&lt;w:lang w:val=&quot;EN-US&quot;/&gt;&lt;/w:rPr&gt;&lt;m:t&gt;H&lt;/m:t&gt;&lt;/m:r&gt;&lt;/m:e&gt;&lt;m:sub&gt;&lt;m:r&gt;&lt;w:rPr&gt;&lt;w:rFonts w:ascii=&quot;Cambria Math&quot; w:h-ansi=&quot;Cambria Math&quot; w:cs=&quot;Times New Roman&quot;/&gt;&lt;wx:font wx:val=&quot;Cambria Math&quot;/&gt;&lt;w:i/&gt;&lt;w:sz w:val=&quot;28&quot;/&gt;&lt;w:sz-cs w:val=&quot;28&quot;/&gt;&lt;w:shd w:val=&quot;clear&quot; w:color=&quot;auto&quot; w:fill=&quot;FFFFFF&quot;/&gt;&lt;/w:rPr&gt;&lt;m:t&gt;Рі&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48" o:title="" chromakey="white"/>
          </v:shape>
        </w:pict>
      </w:r>
      <w:r w:rsidRPr="0049520D">
        <w:rPr>
          <w:rFonts w:ascii="Times New Roman" w:hAnsi="Times New Roman" w:cs="Times New Roman"/>
          <w:sz w:val="28"/>
          <w:szCs w:val="28"/>
          <w:shd w:val="clear" w:color="auto" w:fill="FFFFFF"/>
        </w:rPr>
        <w:instrText xml:space="preserve"> </w:instrText>
      </w:r>
      <w:r w:rsidRPr="0049520D">
        <w:rPr>
          <w:rFonts w:ascii="Times New Roman" w:hAnsi="Times New Roman" w:cs="Times New Roman"/>
          <w:sz w:val="28"/>
          <w:szCs w:val="28"/>
          <w:shd w:val="clear" w:color="auto" w:fill="FFFFFF"/>
        </w:rPr>
        <w:fldChar w:fldCharType="separate"/>
      </w:r>
      <w:r w:rsidRPr="0049520D">
        <w:rPr>
          <w:position w:val="-6"/>
        </w:rPr>
        <w:pict>
          <v:shape id="_x0000_i1100" type="#_x0000_t75" style="width:22.8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stylePaneFormatFilter w:val=&quot;3F01&quot;/&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7967&quot;/&gt;&lt;wsp:rsid wsp:val=&quot;000029D6&quot;/&gt;&lt;wsp:rsid wsp:val=&quot;00002C4D&quot;/&gt;&lt;wsp:rsid wsp:val=&quot;00017571&quot;/&gt;&lt;wsp:rsid wsp:val=&quot;00027105&quot;/&gt;&lt;wsp:rsid wsp:val=&quot;00033732&quot;/&gt;&lt;wsp:rsid wsp:val=&quot;00033F33&quot;/&gt;&lt;wsp:rsid wsp:val=&quot;000474BF&quot;/&gt;&lt;wsp:rsid wsp:val=&quot;00051CF3&quot;/&gt;&lt;wsp:rsid wsp:val=&quot;00060869&quot;/&gt;&lt;wsp:rsid wsp:val=&quot;000625C0&quot;/&gt;&lt;wsp:rsid wsp:val=&quot;00073578&quot;/&gt;&lt;wsp:rsid wsp:val=&quot;0007381A&quot;/&gt;&lt;wsp:rsid wsp:val=&quot;00076D95&quot;/&gt;&lt;wsp:rsid wsp:val=&quot;00080AC8&quot;/&gt;&lt;wsp:rsid wsp:val=&quot;00085754&quot;/&gt;&lt;wsp:rsid wsp:val=&quot;00086DEE&quot;/&gt;&lt;wsp:rsid wsp:val=&quot;00090228&quot;/&gt;&lt;wsp:rsid wsp:val=&quot;00094FC2&quot;/&gt;&lt;wsp:rsid wsp:val=&quot;000A0A94&quot;/&gt;&lt;wsp:rsid wsp:val=&quot;000B1DCA&quot;/&gt;&lt;wsp:rsid wsp:val=&quot;000B69E2&quot;/&gt;&lt;wsp:rsid wsp:val=&quot;000D4124&quot;/&gt;&lt;wsp:rsid wsp:val=&quot;000D6D2E&quot;/&gt;&lt;wsp:rsid wsp:val=&quot;000E0B24&quot;/&gt;&lt;wsp:rsid wsp:val=&quot;000E587C&quot;/&gt;&lt;wsp:rsid wsp:val=&quot;0015407B&quot;/&gt;&lt;wsp:rsid wsp:val=&quot;001556AA&quot;/&gt;&lt;wsp:rsid wsp:val=&quot;00173065&quot;/&gt;&lt;wsp:rsid wsp:val=&quot;00177F55&quot;/&gt;&lt;wsp:rsid wsp:val=&quot;00181CB6&quot;/&gt;&lt;wsp:rsid wsp:val=&quot;00195939&quot;/&gt;&lt;wsp:rsid wsp:val=&quot;001A0271&quot;/&gt;&lt;wsp:rsid wsp:val=&quot;001A3F32&quot;/&gt;&lt;wsp:rsid wsp:val=&quot;001A4AE0&quot;/&gt;&lt;wsp:rsid wsp:val=&quot;001B3810&quot;/&gt;&lt;wsp:rsid wsp:val=&quot;001B5BDD&quot;/&gt;&lt;wsp:rsid wsp:val=&quot;001C7C77&quot;/&gt;&lt;wsp:rsid wsp:val=&quot;001D6FF2&quot;/&gt;&lt;wsp:rsid wsp:val=&quot;001E08B2&quot;/&gt;&lt;wsp:rsid wsp:val=&quot;001E0A17&quot;/&gt;&lt;wsp:rsid wsp:val=&quot;002040FD&quot;/&gt;&lt;wsp:rsid wsp:val=&quot;00205FE0&quot;/&gt;&lt;wsp:rsid wsp:val=&quot;00206D1B&quot;/&gt;&lt;wsp:rsid wsp:val=&quot;0021372E&quot;/&gt;&lt;wsp:rsid wsp:val=&quot;002155CA&quot;/&gt;&lt;wsp:rsid wsp:val=&quot;00230FA3&quot;/&gt;&lt;wsp:rsid wsp:val=&quot;00242A24&quot;/&gt;&lt;wsp:rsid wsp:val=&quot;00246F22&quot;/&gt;&lt;wsp:rsid wsp:val=&quot;00251DB5&quot;/&gt;&lt;wsp:rsid wsp:val=&quot;00255836&quot;/&gt;&lt;wsp:rsid wsp:val=&quot;00273425&quot;/&gt;&lt;wsp:rsid wsp:val=&quot;00280B08&quot;/&gt;&lt;wsp:rsid wsp:val=&quot;00283806&quot;/&gt;&lt;wsp:rsid wsp:val=&quot;00287A81&quot;/&gt;&lt;wsp:rsid wsp:val=&quot;00293113&quot;/&gt;&lt;wsp:rsid wsp:val=&quot;002A2466&quot;/&gt;&lt;wsp:rsid wsp:val=&quot;002A5C24&quot;/&gt;&lt;wsp:rsid wsp:val=&quot;002B46DF&quot;/&gt;&lt;wsp:rsid wsp:val=&quot;002B5456&quot;/&gt;&lt;wsp:rsid wsp:val=&quot;002E407E&quot;/&gt;&lt;wsp:rsid wsp:val=&quot;00306714&quot;/&gt;&lt;wsp:rsid wsp:val=&quot;0036029F&quot;/&gt;&lt;wsp:rsid wsp:val=&quot;00363F07&quot;/&gt;&lt;wsp:rsid wsp:val=&quot;003644EE&quot;/&gt;&lt;wsp:rsid wsp:val=&quot;00372256&quot;/&gt;&lt;wsp:rsid wsp:val=&quot;00373D04&quot;/&gt;&lt;wsp:rsid wsp:val=&quot;00381C9D&quot;/&gt;&lt;wsp:rsid wsp:val=&quot;00381D49&quot;/&gt;&lt;wsp:rsid wsp:val=&quot;003874E0&quot;/&gt;&lt;wsp:rsid wsp:val=&quot;003963DE&quot;/&gt;&lt;wsp:rsid wsp:val=&quot;003B41A7&quot;/&gt;&lt;wsp:rsid wsp:val=&quot;003C472E&quot;/&gt;&lt;wsp:rsid wsp:val=&quot;003D0D3C&quot;/&gt;&lt;wsp:rsid wsp:val=&quot;003D1F8C&quot;/&gt;&lt;wsp:rsid wsp:val=&quot;00405D96&quot;/&gt;&lt;wsp:rsid wsp:val=&quot;00406458&quot;/&gt;&lt;wsp:rsid wsp:val=&quot;00411DF4&quot;/&gt;&lt;wsp:rsid wsp:val=&quot;00414304&quot;/&gt;&lt;wsp:rsid wsp:val=&quot;00420762&quot;/&gt;&lt;wsp:rsid wsp:val=&quot;00451827&quot;/&gt;&lt;wsp:rsid wsp:val=&quot;00467F24&quot;/&gt;&lt;wsp:rsid wsp:val=&quot;00475886&quot;/&gt;&lt;wsp:rsid wsp:val=&quot;0048362D&quot;/&gt;&lt;wsp:rsid wsp:val=&quot;0049520D&quot;/&gt;&lt;wsp:rsid wsp:val=&quot;004A21E0&quot;/&gt;&lt;wsp:rsid wsp:val=&quot;004A722A&quot;/&gt;&lt;wsp:rsid wsp:val=&quot;004D4ACD&quot;/&gt;&lt;wsp:rsid wsp:val=&quot;00510687&quot;/&gt;&lt;wsp:rsid wsp:val=&quot;00537744&quot;/&gt;&lt;wsp:rsid wsp:val=&quot;005402BE&quot;/&gt;&lt;wsp:rsid wsp:val=&quot;0057003C&quot;/&gt;&lt;wsp:rsid wsp:val=&quot;00577FF7&quot;/&gt;&lt;wsp:rsid wsp:val=&quot;00592609&quot;/&gt;&lt;wsp:rsid wsp:val=&quot;005B0060&quot;/&gt;&lt;wsp:rsid wsp:val=&quot;005D634F&quot;/&gt;&lt;wsp:rsid wsp:val=&quot;005E0BB9&quot;/&gt;&lt;wsp:rsid wsp:val=&quot;005E7967&quot;/&gt;&lt;wsp:rsid wsp:val=&quot;006003FA&quot;/&gt;&lt;wsp:rsid wsp:val=&quot;00613EE0&quot;/&gt;&lt;wsp:rsid wsp:val=&quot;0061571C&quot;/&gt;&lt;wsp:rsid wsp:val=&quot;006230FC&quot;/&gt;&lt;wsp:rsid wsp:val=&quot;0063638F&quot;/&gt;&lt;wsp:rsid wsp:val=&quot;00640E53&quot;/&gt;&lt;wsp:rsid wsp:val=&quot;006678CB&quot;/&gt;&lt;wsp:rsid wsp:val=&quot;006928ED&quot;/&gt;&lt;wsp:rsid wsp:val=&quot;006A3994&quot;/&gt;&lt;wsp:rsid wsp:val=&quot;006B2D90&quot;/&gt;&lt;wsp:rsid wsp:val=&quot;006B345C&quot;/&gt;&lt;wsp:rsid wsp:val=&quot;006B6E40&quot;/&gt;&lt;wsp:rsid wsp:val=&quot;006C626F&quot;/&gt;&lt;wsp:rsid wsp:val=&quot;006E19E2&quot;/&gt;&lt;wsp:rsid wsp:val=&quot;00705012&quot;/&gt;&lt;wsp:rsid wsp:val=&quot;00715F3C&quot;/&gt;&lt;wsp:rsid wsp:val=&quot;00724CB8&quot;/&gt;&lt;wsp:rsid wsp:val=&quot;007335C2&quot;/&gt;&lt;wsp:rsid wsp:val=&quot;00734329&quot;/&gt;&lt;wsp:rsid wsp:val=&quot;007620A1&quot;/&gt;&lt;wsp:rsid wsp:val=&quot;00772C38&quot;/&gt;&lt;wsp:rsid wsp:val=&quot;007947FA&quot;/&gt;&lt;wsp:rsid wsp:val=&quot;007C72DD&quot;/&gt;&lt;wsp:rsid wsp:val=&quot;007E7304&quot;/&gt;&lt;wsp:rsid wsp:val=&quot;008038BC&quot;/&gt;&lt;wsp:rsid wsp:val=&quot;0081351E&quot;/&gt;&lt;wsp:rsid wsp:val=&quot;00842133&quot;/&gt;&lt;wsp:rsid wsp:val=&quot;00853250&quot;/&gt;&lt;wsp:rsid wsp:val=&quot;008533EE&quot;/&gt;&lt;wsp:rsid wsp:val=&quot;008869F0&quot;/&gt;&lt;wsp:rsid wsp:val=&quot;00891F55&quot;/&gt;&lt;wsp:rsid wsp:val=&quot;008A1A49&quot;/&gt;&lt;wsp:rsid wsp:val=&quot;008C0D75&quot;/&gt;&lt;wsp:rsid wsp:val=&quot;008C0EE6&quot;/&gt;&lt;wsp:rsid wsp:val=&quot;008E2629&quot;/&gt;&lt;wsp:rsid wsp:val=&quot;00901CDF&quot;/&gt;&lt;wsp:rsid wsp:val=&quot;00906E72&quot;/&gt;&lt;wsp:rsid wsp:val=&quot;00936388&quot;/&gt;&lt;wsp:rsid wsp:val=&quot;00950E9A&quot;/&gt;&lt;wsp:rsid wsp:val=&quot;009611D4&quot;/&gt;&lt;wsp:rsid wsp:val=&quot;00973E08&quot;/&gt;&lt;wsp:rsid wsp:val=&quot;00985B8D&quot;/&gt;&lt;wsp:rsid wsp:val=&quot;009C1638&quot;/&gt;&lt;wsp:rsid wsp:val=&quot;009D077F&quot;/&gt;&lt;wsp:rsid wsp:val=&quot;009E2920&quot;/&gt;&lt;wsp:rsid wsp:val=&quot;009E6654&quot;/&gt;&lt;wsp:rsid wsp:val=&quot;00A026FC&quot;/&gt;&lt;wsp:rsid wsp:val=&quot;00A06D7A&quot;/&gt;&lt;wsp:rsid wsp:val=&quot;00A2375C&quot;/&gt;&lt;wsp:rsid wsp:val=&quot;00A3675F&quot;/&gt;&lt;wsp:rsid wsp:val=&quot;00A45515&quot;/&gt;&lt;wsp:rsid wsp:val=&quot;00A51BE7&quot;/&gt;&lt;wsp:rsid wsp:val=&quot;00A53B14&quot;/&gt;&lt;wsp:rsid wsp:val=&quot;00A62C12&quot;/&gt;&lt;wsp:rsid wsp:val=&quot;00A64A58&quot;/&gt;&lt;wsp:rsid wsp:val=&quot;00A654D8&quot;/&gt;&lt;wsp:rsid wsp:val=&quot;00A81CF7&quot;/&gt;&lt;wsp:rsid wsp:val=&quot;00A861DB&quot;/&gt;&lt;wsp:rsid wsp:val=&quot;00A956D4&quot;/&gt;&lt;wsp:rsid wsp:val=&quot;00AB0E64&quot;/&gt;&lt;wsp:rsid wsp:val=&quot;00AF2326&quot;/&gt;&lt;wsp:rsid wsp:val=&quot;00AF76E0&quot;/&gt;&lt;wsp:rsid wsp:val=&quot;00B03AFB&quot;/&gt;&lt;wsp:rsid wsp:val=&quot;00B136B1&quot;/&gt;&lt;wsp:rsid wsp:val=&quot;00B13FFB&quot;/&gt;&lt;wsp:rsid wsp:val=&quot;00B145CA&quot;/&gt;&lt;wsp:rsid wsp:val=&quot;00B2509D&quot;/&gt;&lt;wsp:rsid wsp:val=&quot;00B254F8&quot;/&gt;&lt;wsp:rsid wsp:val=&quot;00B27C5C&quot;/&gt;&lt;wsp:rsid wsp:val=&quot;00B32B7A&quot;/&gt;&lt;wsp:rsid wsp:val=&quot;00B52532&quot;/&gt;&lt;wsp:rsid wsp:val=&quot;00B87726&quot;/&gt;&lt;wsp:rsid wsp:val=&quot;00B97606&quot;/&gt;&lt;wsp:rsid wsp:val=&quot;00BA0E00&quot;/&gt;&lt;wsp:rsid wsp:val=&quot;00BA132A&quot;/&gt;&lt;wsp:rsid wsp:val=&quot;00BA2E6A&quot;/&gt;&lt;wsp:rsid wsp:val=&quot;00BA6E40&quot;/&gt;&lt;wsp:rsid wsp:val=&quot;00BB0471&quot;/&gt;&lt;wsp:rsid wsp:val=&quot;00BB3FA8&quot;/&gt;&lt;wsp:rsid wsp:val=&quot;00BB5876&quot;/&gt;&lt;wsp:rsid wsp:val=&quot;00BD14F8&quot;/&gt;&lt;wsp:rsid wsp:val=&quot;00BD2679&quot;/&gt;&lt;wsp:rsid wsp:val=&quot;00BE57ED&quot;/&gt;&lt;wsp:rsid wsp:val=&quot;00BF2401&quot;/&gt;&lt;wsp:rsid wsp:val=&quot;00C16580&quot;/&gt;&lt;wsp:rsid wsp:val=&quot;00C27D80&quot;/&gt;&lt;wsp:rsid wsp:val=&quot;00C27E4A&quot;/&gt;&lt;wsp:rsid wsp:val=&quot;00C450F5&quot;/&gt;&lt;wsp:rsid wsp:val=&quot;00C45FA5&quot;/&gt;&lt;wsp:rsid wsp:val=&quot;00C57F55&quot;/&gt;&lt;wsp:rsid wsp:val=&quot;00C754BA&quot;/&gt;&lt;wsp:rsid wsp:val=&quot;00C85E61&quot;/&gt;&lt;wsp:rsid wsp:val=&quot;00C913BC&quot;/&gt;&lt;wsp:rsid wsp:val=&quot;00C91FE0&quot;/&gt;&lt;wsp:rsid wsp:val=&quot;00C9460C&quot;/&gt;&lt;wsp:rsid wsp:val=&quot;00CA309D&quot;/&gt;&lt;wsp:rsid wsp:val=&quot;00CA4068&quot;/&gt;&lt;wsp:rsid wsp:val=&quot;00CD101F&quot;/&gt;&lt;wsp:rsid wsp:val=&quot;00D05047&quot;/&gt;&lt;wsp:rsid wsp:val=&quot;00D15BA1&quot;/&gt;&lt;wsp:rsid wsp:val=&quot;00D2499D&quot;/&gt;&lt;wsp:rsid wsp:val=&quot;00D32D3D&quot;/&gt;&lt;wsp:rsid wsp:val=&quot;00D45F84&quot;/&gt;&lt;wsp:rsid wsp:val=&quot;00D4741C&quot;/&gt;&lt;wsp:rsid wsp:val=&quot;00D65285&quot;/&gt;&lt;wsp:rsid wsp:val=&quot;00D7607B&quot;/&gt;&lt;wsp:rsid wsp:val=&quot;00D845EC&quot;/&gt;&lt;wsp:rsid wsp:val=&quot;00D859BB&quot;/&gt;&lt;wsp:rsid wsp:val=&quot;00D938DB&quot;/&gt;&lt;wsp:rsid wsp:val=&quot;00D96B56&quot;/&gt;&lt;wsp:rsid wsp:val=&quot;00DA2BA5&quot;/&gt;&lt;wsp:rsid wsp:val=&quot;00DB3DA8&quot;/&gt;&lt;wsp:rsid wsp:val=&quot;00DD3C31&quot;/&gt;&lt;wsp:rsid wsp:val=&quot;00E04B0F&quot;/&gt;&lt;wsp:rsid wsp:val=&quot;00E0675A&quot;/&gt;&lt;wsp:rsid wsp:val=&quot;00E06A87&quot;/&gt;&lt;wsp:rsid wsp:val=&quot;00E0725A&quot;/&gt;&lt;wsp:rsid wsp:val=&quot;00E13E8F&quot;/&gt;&lt;wsp:rsid wsp:val=&quot;00E14059&quot;/&gt;&lt;wsp:rsid wsp:val=&quot;00E20AF2&quot;/&gt;&lt;wsp:rsid wsp:val=&quot;00E30513&quot;/&gt;&lt;wsp:rsid wsp:val=&quot;00E35ED9&quot;/&gt;&lt;wsp:rsid wsp:val=&quot;00E5393E&quot;/&gt;&lt;wsp:rsid wsp:val=&quot;00E610D3&quot;/&gt;&lt;wsp:rsid wsp:val=&quot;00E617C3&quot;/&gt;&lt;wsp:rsid wsp:val=&quot;00E758F1&quot;/&gt;&lt;wsp:rsid wsp:val=&quot;00E9213D&quot;/&gt;&lt;wsp:rsid wsp:val=&quot;00E947B0&quot;/&gt;&lt;wsp:rsid wsp:val=&quot;00EA1529&quot;/&gt;&lt;wsp:rsid wsp:val=&quot;00EB1051&quot;/&gt;&lt;wsp:rsid wsp:val=&quot;00EB698E&quot;/&gt;&lt;wsp:rsid wsp:val=&quot;00EE3BC1&quot;/&gt;&lt;wsp:rsid wsp:val=&quot;00EF21AD&quot;/&gt;&lt;wsp:rsid wsp:val=&quot;00F02A9F&quot;/&gt;&lt;wsp:rsid wsp:val=&quot;00F07EBF&quot;/&gt;&lt;wsp:rsid wsp:val=&quot;00F45F62&quot;/&gt;&lt;wsp:rsid wsp:val=&quot;00F918C0&quot;/&gt;&lt;wsp:rsid wsp:val=&quot;00F94099&quot;/&gt;&lt;wsp:rsid wsp:val=&quot;00FB5C9E&quot;/&gt;&lt;wsp:rsid wsp:val=&quot;00FB6F3A&quot;/&gt;&lt;wsp:rsid wsp:val=&quot;00FC5717&quot;/&gt;&lt;wsp:rsid wsp:val=&quot;00FD6A91&quot;/&gt;&lt;wsp:rsid wsp:val=&quot;00FE506C&quot;/&gt;&lt;/wsp:rsids&gt;&lt;/w:docPr&gt;&lt;w:body&gt;&lt;wx:sect&gt;&lt;w:p wsp:rsidR=&quot;00000000&quot; wsp:rsidRDefault=&quot;00BA2E6A&quot; wsp:rsidP=&quot;00BA2E6A&quot;&gt;&lt;m:oMathPara&gt;&lt;m:oMath&gt;&lt;m:r&gt;&lt;w:rPr&gt;&lt;w:rFonts w:ascii=&quot;Cambria Math&quot; w:h-ansi=&quot;Cambria Math&quot; w:cs=&quot;Times New Roman&quot;/&gt;&lt;wx:font wx:val=&quot;Cambria Math&quot;/&gt;&lt;w:i/&gt;&lt;w:sz w:val=&quot;28&quot;/&gt;&lt;w:sz-cs w:val=&quot;28&quot;/&gt;&lt;w:shd w:val=&quot;clear&quot; w:color=&quot;auto&quot; w:fill=&quot;FFFFFF&quot;/&gt;&lt;/w:rPr&gt;&lt;m:t&gt;в€†&lt;/m:t&gt;&lt;/m:r&gt;&lt;m:sSub&gt;&lt;m:sSubPr&gt;&lt;m:ctrlPr&gt;&lt;w:rPr&gt;&lt;w:rFonts w:ascii=&quot;Cambria Math&quot; w:h-ansi=&quot;Cambria Math&quot; w:cs=&quot;Times New Roman&quot;/&gt;&lt;wx:font wx:val=&quot;Cambria Math&quot;/&gt;&lt;w:i/&gt;&lt;w:sz w:val=&quot;28&quot;/&gt;&lt;w:sz-cs w:val=&quot;28&quot;/&gt;&lt;w:shd w:val=&quot;clear&quot; w:color=&quot;auto&quot; w:fill=&quot;FFFFFF&quot;/&gt;&lt;w:lang w:val=&quot;EN-US&quot;/&gt;&lt;/w:rPr&gt;&lt;/m:ctrlPr&gt;&lt;/m:sSubPr&gt;&lt;m:e&gt;&lt;m:r&gt;&lt;w:rPr&gt;&lt;w:rFonts w:ascii=&quot;Cambria Math&quot; w:h-ansi=&quot;Cambria Math&quot; w:cs=&quot;Times New Roman&quot;/&gt;&lt;wx:font wx:val=&quot;Cambria Math&quot;/&gt;&lt;w:i/&gt;&lt;w:sz w:val=&quot;28&quot;/&gt;&lt;w:sz-cs w:val=&quot;28&quot;/&gt;&lt;w:shd w:val=&quot;clear&quot; w:color=&quot;auto&quot; w:fill=&quot;FFFFFF&quot;/&gt;&lt;w:lang w:val=&quot;EN-US&quot;/&gt;&lt;/w:rPr&gt;&lt;m:t&gt;H&lt;/m:t&gt;&lt;/m:r&gt;&lt;/m:e&gt;&lt;m:sub&gt;&lt;m:r&gt;&lt;w:rPr&gt;&lt;w:rFonts w:ascii=&quot;Cambria Math&quot; w:h-ansi=&quot;Cambria Math&quot; w:cs=&quot;Times New Roman&quot;/&gt;&lt;wx:font wx:val=&quot;Cambria Math&quot;/&gt;&lt;w:i/&gt;&lt;w:sz w:val=&quot;28&quot;/&gt;&lt;w:sz-cs w:val=&quot;28&quot;/&gt;&lt;w:shd w:val=&quot;clear&quot; w:color=&quot;auto&quot; w:fill=&quot;FFFFFF&quot;/&gt;&lt;/w:rPr&gt;&lt;m:t&gt;Рі&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48" o:title="" chromakey="white"/>
          </v:shape>
        </w:pict>
      </w:r>
      <w:r w:rsidRPr="0049520D">
        <w:rPr>
          <w:rFonts w:ascii="Times New Roman" w:hAnsi="Times New Roman" w:cs="Times New Roman"/>
          <w:sz w:val="28"/>
          <w:szCs w:val="28"/>
          <w:shd w:val="clear" w:color="auto" w:fill="FFFFFF"/>
        </w:rPr>
        <w:fldChar w:fldCharType="end"/>
      </w:r>
      <w:r w:rsidRPr="004D2BB9">
        <w:rPr>
          <w:rFonts w:ascii="Times New Roman" w:hAnsi="Times New Roman" w:cs="Times New Roman"/>
          <w:sz w:val="28"/>
          <w:szCs w:val="28"/>
          <w:shd w:val="clear" w:color="auto" w:fill="FFFFFF"/>
        </w:rPr>
        <w:t xml:space="preserve"> </w:t>
      </w:r>
      <w:r>
        <w:rPr>
          <w:rFonts w:ascii="Times New Roman" w:hAnsi="Times New Roman" w:cs="Times New Roman"/>
          <w:sz w:val="28"/>
          <w:szCs w:val="28"/>
          <w:shd w:val="clear" w:color="auto" w:fill="FFFFFF"/>
        </w:rPr>
        <w:t>–</w:t>
      </w:r>
      <w:r w:rsidRPr="004D2BB9">
        <w:rPr>
          <w:rFonts w:ascii="Times New Roman" w:hAnsi="Times New Roman" w:cs="Times New Roman"/>
          <w:sz w:val="28"/>
          <w:szCs w:val="28"/>
          <w:shd w:val="clear" w:color="auto" w:fill="FFFFFF"/>
        </w:rPr>
        <w:t xml:space="preserve"> потери давления</w:t>
      </w:r>
      <w:r>
        <w:rPr>
          <w:rFonts w:ascii="Times New Roman" w:hAnsi="Times New Roman" w:cs="Times New Roman"/>
          <w:sz w:val="28"/>
          <w:szCs w:val="28"/>
          <w:shd w:val="clear" w:color="auto" w:fill="FFFFFF"/>
        </w:rPr>
        <w:t>,</w:t>
      </w:r>
      <w:r w:rsidRPr="004D2BB9">
        <w:rPr>
          <w:rFonts w:ascii="Times New Roman" w:hAnsi="Times New Roman" w:cs="Times New Roman"/>
          <w:sz w:val="28"/>
          <w:szCs w:val="28"/>
          <w:shd w:val="clear" w:color="auto" w:fill="FFFFFF"/>
        </w:rPr>
        <w:t xml:space="preserve"> зависящие от высоты подачи помёта,</w:t>
      </w:r>
      <w:r>
        <w:rPr>
          <w:rFonts w:ascii="Times New Roman" w:hAnsi="Times New Roman" w:cs="Times New Roman"/>
          <w:sz w:val="28"/>
          <w:szCs w:val="28"/>
          <w:shd w:val="clear" w:color="auto" w:fill="FFFFFF"/>
        </w:rPr>
        <w:t xml:space="preserve"> </w:t>
      </w:r>
      <w:r w:rsidRPr="004D2BB9">
        <w:rPr>
          <w:rFonts w:ascii="Times New Roman" w:hAnsi="Times New Roman" w:cs="Times New Roman"/>
          <w:sz w:val="28"/>
          <w:szCs w:val="28"/>
          <w:shd w:val="clear" w:color="auto" w:fill="FFFFFF"/>
        </w:rPr>
        <w:t>Па.</w:t>
      </w:r>
    </w:p>
    <w:p w:rsidR="00DF6FF5" w:rsidRDefault="00DF6FF5" w:rsidP="00B4580C">
      <w:pPr>
        <w:spacing w:after="345" w:line="331" w:lineRule="exact"/>
        <w:ind w:firstLine="709"/>
        <w:jc w:val="both"/>
        <w:rPr>
          <w:rFonts w:ascii="Times New Roman" w:hAnsi="Times New Roman" w:cs="Times New Roman"/>
          <w:sz w:val="28"/>
          <w:szCs w:val="28"/>
          <w:shd w:val="clear" w:color="auto" w:fill="FFFFFF"/>
        </w:rPr>
      </w:pPr>
      <w:r w:rsidRPr="009804F2">
        <w:rPr>
          <w:rFonts w:ascii="Times New Roman" w:hAnsi="Times New Roman" w:cs="Times New Roman"/>
          <w:sz w:val="28"/>
          <w:szCs w:val="28"/>
          <w:shd w:val="clear" w:color="auto" w:fill="FFFFFF"/>
        </w:rPr>
        <w:t xml:space="preserve">Потери давления </w:t>
      </w:r>
      <w:r w:rsidRPr="0049520D">
        <w:rPr>
          <w:rFonts w:ascii="Times New Roman" w:hAnsi="Times New Roman" w:cs="Times New Roman"/>
          <w:sz w:val="28"/>
          <w:szCs w:val="28"/>
          <w:shd w:val="clear" w:color="auto" w:fill="FFFFFF"/>
        </w:rPr>
        <w:fldChar w:fldCharType="begin"/>
      </w:r>
      <w:r w:rsidRPr="0049520D">
        <w:rPr>
          <w:rFonts w:ascii="Times New Roman" w:hAnsi="Times New Roman" w:cs="Times New Roman"/>
          <w:sz w:val="28"/>
          <w:szCs w:val="28"/>
          <w:shd w:val="clear" w:color="auto" w:fill="FFFFFF"/>
        </w:rPr>
        <w:instrText xml:space="preserve"> QUOTE </w:instrText>
      </w:r>
      <w:r w:rsidRPr="0049520D">
        <w:rPr>
          <w:position w:val="-6"/>
        </w:rPr>
        <w:pict>
          <v:shape id="_x0000_i1101" type="#_x0000_t75" style="width:8.4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stylePaneFormatFilter w:val=&quot;3F01&quot;/&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7967&quot;/&gt;&lt;wsp:rsid wsp:val=&quot;000029D6&quot;/&gt;&lt;wsp:rsid wsp:val=&quot;00002C4D&quot;/&gt;&lt;wsp:rsid wsp:val=&quot;00017571&quot;/&gt;&lt;wsp:rsid wsp:val=&quot;00027105&quot;/&gt;&lt;wsp:rsid wsp:val=&quot;00033732&quot;/&gt;&lt;wsp:rsid wsp:val=&quot;00033F33&quot;/&gt;&lt;wsp:rsid wsp:val=&quot;000474BF&quot;/&gt;&lt;wsp:rsid wsp:val=&quot;00051CF3&quot;/&gt;&lt;wsp:rsid wsp:val=&quot;00060869&quot;/&gt;&lt;wsp:rsid wsp:val=&quot;000625C0&quot;/&gt;&lt;wsp:rsid wsp:val=&quot;00073578&quot;/&gt;&lt;wsp:rsid wsp:val=&quot;0007381A&quot;/&gt;&lt;wsp:rsid wsp:val=&quot;00076D95&quot;/&gt;&lt;wsp:rsid wsp:val=&quot;00080AC8&quot;/&gt;&lt;wsp:rsid wsp:val=&quot;00085754&quot;/&gt;&lt;wsp:rsid wsp:val=&quot;00086DEE&quot;/&gt;&lt;wsp:rsid wsp:val=&quot;00090228&quot;/&gt;&lt;wsp:rsid wsp:val=&quot;00094FC2&quot;/&gt;&lt;wsp:rsid wsp:val=&quot;000A0A94&quot;/&gt;&lt;wsp:rsid wsp:val=&quot;000B1DCA&quot;/&gt;&lt;wsp:rsid wsp:val=&quot;000B69E2&quot;/&gt;&lt;wsp:rsid wsp:val=&quot;000D4124&quot;/&gt;&lt;wsp:rsid wsp:val=&quot;000D6D2E&quot;/&gt;&lt;wsp:rsid wsp:val=&quot;000E0B24&quot;/&gt;&lt;wsp:rsid wsp:val=&quot;000E587C&quot;/&gt;&lt;wsp:rsid wsp:val=&quot;0015407B&quot;/&gt;&lt;wsp:rsid wsp:val=&quot;001556AA&quot;/&gt;&lt;wsp:rsid wsp:val=&quot;00173065&quot;/&gt;&lt;wsp:rsid wsp:val=&quot;00177F55&quot;/&gt;&lt;wsp:rsid wsp:val=&quot;00181CB6&quot;/&gt;&lt;wsp:rsid wsp:val=&quot;00195939&quot;/&gt;&lt;wsp:rsid wsp:val=&quot;001A0271&quot;/&gt;&lt;wsp:rsid wsp:val=&quot;001A3F32&quot;/&gt;&lt;wsp:rsid wsp:val=&quot;001A4AE0&quot;/&gt;&lt;wsp:rsid wsp:val=&quot;001B3810&quot;/&gt;&lt;wsp:rsid wsp:val=&quot;001B5BDD&quot;/&gt;&lt;wsp:rsid wsp:val=&quot;001C7C77&quot;/&gt;&lt;wsp:rsid wsp:val=&quot;001D6FF2&quot;/&gt;&lt;wsp:rsid wsp:val=&quot;001E08B2&quot;/&gt;&lt;wsp:rsid wsp:val=&quot;001E0A17&quot;/&gt;&lt;wsp:rsid wsp:val=&quot;002040FD&quot;/&gt;&lt;wsp:rsid wsp:val=&quot;00205FE0&quot;/&gt;&lt;wsp:rsid wsp:val=&quot;00206D1B&quot;/&gt;&lt;wsp:rsid wsp:val=&quot;0021372E&quot;/&gt;&lt;wsp:rsid wsp:val=&quot;002155CA&quot;/&gt;&lt;wsp:rsid wsp:val=&quot;00230FA3&quot;/&gt;&lt;wsp:rsid wsp:val=&quot;00242A24&quot;/&gt;&lt;wsp:rsid wsp:val=&quot;00246F22&quot;/&gt;&lt;wsp:rsid wsp:val=&quot;00251DB5&quot;/&gt;&lt;wsp:rsid wsp:val=&quot;00255836&quot;/&gt;&lt;wsp:rsid wsp:val=&quot;00273425&quot;/&gt;&lt;wsp:rsid wsp:val=&quot;00280B08&quot;/&gt;&lt;wsp:rsid wsp:val=&quot;00283806&quot;/&gt;&lt;wsp:rsid wsp:val=&quot;00287A81&quot;/&gt;&lt;wsp:rsid wsp:val=&quot;00293113&quot;/&gt;&lt;wsp:rsid wsp:val=&quot;002A2466&quot;/&gt;&lt;wsp:rsid wsp:val=&quot;002A5C24&quot;/&gt;&lt;wsp:rsid wsp:val=&quot;002B46DF&quot;/&gt;&lt;wsp:rsid wsp:val=&quot;002B5456&quot;/&gt;&lt;wsp:rsid wsp:val=&quot;002E407E&quot;/&gt;&lt;wsp:rsid wsp:val=&quot;00306714&quot;/&gt;&lt;wsp:rsid wsp:val=&quot;0036029F&quot;/&gt;&lt;wsp:rsid wsp:val=&quot;00363F07&quot;/&gt;&lt;wsp:rsid wsp:val=&quot;003644EE&quot;/&gt;&lt;wsp:rsid wsp:val=&quot;00372256&quot;/&gt;&lt;wsp:rsid wsp:val=&quot;00373D04&quot;/&gt;&lt;wsp:rsid wsp:val=&quot;00381C9D&quot;/&gt;&lt;wsp:rsid wsp:val=&quot;00381D49&quot;/&gt;&lt;wsp:rsid wsp:val=&quot;003874E0&quot;/&gt;&lt;wsp:rsid wsp:val=&quot;003963DE&quot;/&gt;&lt;wsp:rsid wsp:val=&quot;003B41A7&quot;/&gt;&lt;wsp:rsid wsp:val=&quot;003C472E&quot;/&gt;&lt;wsp:rsid wsp:val=&quot;003D0D3C&quot;/&gt;&lt;wsp:rsid wsp:val=&quot;003D1F8C&quot;/&gt;&lt;wsp:rsid wsp:val=&quot;00405D96&quot;/&gt;&lt;wsp:rsid wsp:val=&quot;00406458&quot;/&gt;&lt;wsp:rsid wsp:val=&quot;00411DF4&quot;/&gt;&lt;wsp:rsid wsp:val=&quot;00414304&quot;/&gt;&lt;wsp:rsid wsp:val=&quot;00420762&quot;/&gt;&lt;wsp:rsid wsp:val=&quot;00451827&quot;/&gt;&lt;wsp:rsid wsp:val=&quot;00467F24&quot;/&gt;&lt;wsp:rsid wsp:val=&quot;00475886&quot;/&gt;&lt;wsp:rsid wsp:val=&quot;0048362D&quot;/&gt;&lt;wsp:rsid wsp:val=&quot;0049520D&quot;/&gt;&lt;wsp:rsid wsp:val=&quot;004A21E0&quot;/&gt;&lt;wsp:rsid wsp:val=&quot;004A722A&quot;/&gt;&lt;wsp:rsid wsp:val=&quot;004D4ACD&quot;/&gt;&lt;wsp:rsid wsp:val=&quot;00510687&quot;/&gt;&lt;wsp:rsid wsp:val=&quot;00537744&quot;/&gt;&lt;wsp:rsid wsp:val=&quot;005402BE&quot;/&gt;&lt;wsp:rsid wsp:val=&quot;0057003C&quot;/&gt;&lt;wsp:rsid wsp:val=&quot;00577FF7&quot;/&gt;&lt;wsp:rsid wsp:val=&quot;00592609&quot;/&gt;&lt;wsp:rsid wsp:val=&quot;005B0060&quot;/&gt;&lt;wsp:rsid wsp:val=&quot;005D634F&quot;/&gt;&lt;wsp:rsid wsp:val=&quot;005E0BB9&quot;/&gt;&lt;wsp:rsid wsp:val=&quot;005E7967&quot;/&gt;&lt;wsp:rsid wsp:val=&quot;006003FA&quot;/&gt;&lt;wsp:rsid wsp:val=&quot;00613EE0&quot;/&gt;&lt;wsp:rsid wsp:val=&quot;0061571C&quot;/&gt;&lt;wsp:rsid wsp:val=&quot;006230FC&quot;/&gt;&lt;wsp:rsid wsp:val=&quot;0063638F&quot;/&gt;&lt;wsp:rsid wsp:val=&quot;00640E53&quot;/&gt;&lt;wsp:rsid wsp:val=&quot;006678CB&quot;/&gt;&lt;wsp:rsid wsp:val=&quot;006928ED&quot;/&gt;&lt;wsp:rsid wsp:val=&quot;006A3994&quot;/&gt;&lt;wsp:rsid wsp:val=&quot;006B2D90&quot;/&gt;&lt;wsp:rsid wsp:val=&quot;006B345C&quot;/&gt;&lt;wsp:rsid wsp:val=&quot;006B6E40&quot;/&gt;&lt;wsp:rsid wsp:val=&quot;006C626F&quot;/&gt;&lt;wsp:rsid wsp:val=&quot;006E19E2&quot;/&gt;&lt;wsp:rsid wsp:val=&quot;00705012&quot;/&gt;&lt;wsp:rsid wsp:val=&quot;00715F3C&quot;/&gt;&lt;wsp:rsid wsp:val=&quot;00724CB8&quot;/&gt;&lt;wsp:rsid wsp:val=&quot;007335C2&quot;/&gt;&lt;wsp:rsid wsp:val=&quot;00734329&quot;/&gt;&lt;wsp:rsid wsp:val=&quot;007620A1&quot;/&gt;&lt;wsp:rsid wsp:val=&quot;00772C38&quot;/&gt;&lt;wsp:rsid wsp:val=&quot;007947FA&quot;/&gt;&lt;wsp:rsid wsp:val=&quot;007C72DD&quot;/&gt;&lt;wsp:rsid wsp:val=&quot;007E7304&quot;/&gt;&lt;wsp:rsid wsp:val=&quot;008038BC&quot;/&gt;&lt;wsp:rsid wsp:val=&quot;0081011F&quot;/&gt;&lt;wsp:rsid wsp:val=&quot;0081351E&quot;/&gt;&lt;wsp:rsid wsp:val=&quot;00842133&quot;/&gt;&lt;wsp:rsid wsp:val=&quot;00853250&quot;/&gt;&lt;wsp:rsid wsp:val=&quot;008533EE&quot;/&gt;&lt;wsp:rsid wsp:val=&quot;008869F0&quot;/&gt;&lt;wsp:rsid wsp:val=&quot;00891F55&quot;/&gt;&lt;wsp:rsid wsp:val=&quot;008A1A49&quot;/&gt;&lt;wsp:rsid wsp:val=&quot;008C0D75&quot;/&gt;&lt;wsp:rsid wsp:val=&quot;008C0EE6&quot;/&gt;&lt;wsp:rsid wsp:val=&quot;008E2629&quot;/&gt;&lt;wsp:rsid wsp:val=&quot;00901CDF&quot;/&gt;&lt;wsp:rsid wsp:val=&quot;00906E72&quot;/&gt;&lt;wsp:rsid wsp:val=&quot;00936388&quot;/&gt;&lt;wsp:rsid wsp:val=&quot;00950E9A&quot;/&gt;&lt;wsp:rsid wsp:val=&quot;009611D4&quot;/&gt;&lt;wsp:rsid wsp:val=&quot;00973E08&quot;/&gt;&lt;wsp:rsid wsp:val=&quot;00985B8D&quot;/&gt;&lt;wsp:rsid wsp:val=&quot;009C1638&quot;/&gt;&lt;wsp:rsid wsp:val=&quot;009D077F&quot;/&gt;&lt;wsp:rsid wsp:val=&quot;009E2920&quot;/&gt;&lt;wsp:rsid wsp:val=&quot;009E6654&quot;/&gt;&lt;wsp:rsid wsp:val=&quot;00A026FC&quot;/&gt;&lt;wsp:rsid wsp:val=&quot;00A06D7A&quot;/&gt;&lt;wsp:rsid wsp:val=&quot;00A2375C&quot;/&gt;&lt;wsp:rsid wsp:val=&quot;00A3675F&quot;/&gt;&lt;wsp:rsid wsp:val=&quot;00A45515&quot;/&gt;&lt;wsp:rsid wsp:val=&quot;00A51BE7&quot;/&gt;&lt;wsp:rsid wsp:val=&quot;00A53B14&quot;/&gt;&lt;wsp:rsid wsp:val=&quot;00A62C12&quot;/&gt;&lt;wsp:rsid wsp:val=&quot;00A64A58&quot;/&gt;&lt;wsp:rsid wsp:val=&quot;00A654D8&quot;/&gt;&lt;wsp:rsid wsp:val=&quot;00A81CF7&quot;/&gt;&lt;wsp:rsid wsp:val=&quot;00A861DB&quot;/&gt;&lt;wsp:rsid wsp:val=&quot;00A956D4&quot;/&gt;&lt;wsp:rsid wsp:val=&quot;00AB0E64&quot;/&gt;&lt;wsp:rsid wsp:val=&quot;00AF2326&quot;/&gt;&lt;wsp:rsid wsp:val=&quot;00AF76E0&quot;/&gt;&lt;wsp:rsid wsp:val=&quot;00B03AFB&quot;/&gt;&lt;wsp:rsid wsp:val=&quot;00B136B1&quot;/&gt;&lt;wsp:rsid wsp:val=&quot;00B13FFB&quot;/&gt;&lt;wsp:rsid wsp:val=&quot;00B145CA&quot;/&gt;&lt;wsp:rsid wsp:val=&quot;00B2509D&quot;/&gt;&lt;wsp:rsid wsp:val=&quot;00B254F8&quot;/&gt;&lt;wsp:rsid wsp:val=&quot;00B27C5C&quot;/&gt;&lt;wsp:rsid wsp:val=&quot;00B32B7A&quot;/&gt;&lt;wsp:rsid wsp:val=&quot;00B52532&quot;/&gt;&lt;wsp:rsid wsp:val=&quot;00B87726&quot;/&gt;&lt;wsp:rsid wsp:val=&quot;00B97606&quot;/&gt;&lt;wsp:rsid wsp:val=&quot;00BA0E00&quot;/&gt;&lt;wsp:rsid wsp:val=&quot;00BA132A&quot;/&gt;&lt;wsp:rsid wsp:val=&quot;00BA6E40&quot;/&gt;&lt;wsp:rsid wsp:val=&quot;00BB0471&quot;/&gt;&lt;wsp:rsid wsp:val=&quot;00BB3FA8&quot;/&gt;&lt;wsp:rsid wsp:val=&quot;00BB5876&quot;/&gt;&lt;wsp:rsid wsp:val=&quot;00BD14F8&quot;/&gt;&lt;wsp:rsid wsp:val=&quot;00BD2679&quot;/&gt;&lt;wsp:rsid wsp:val=&quot;00BE57ED&quot;/&gt;&lt;wsp:rsid wsp:val=&quot;00BF2401&quot;/&gt;&lt;wsp:rsid wsp:val=&quot;00C16580&quot;/&gt;&lt;wsp:rsid wsp:val=&quot;00C27D80&quot;/&gt;&lt;wsp:rsid wsp:val=&quot;00C27E4A&quot;/&gt;&lt;wsp:rsid wsp:val=&quot;00C450F5&quot;/&gt;&lt;wsp:rsid wsp:val=&quot;00C45FA5&quot;/&gt;&lt;wsp:rsid wsp:val=&quot;00C57F55&quot;/&gt;&lt;wsp:rsid wsp:val=&quot;00C754BA&quot;/&gt;&lt;wsp:rsid wsp:val=&quot;00C85E61&quot;/&gt;&lt;wsp:rsid wsp:val=&quot;00C913BC&quot;/&gt;&lt;wsp:rsid wsp:val=&quot;00C91FE0&quot;/&gt;&lt;wsp:rsid wsp:val=&quot;00C9460C&quot;/&gt;&lt;wsp:rsid wsp:val=&quot;00CA309D&quot;/&gt;&lt;wsp:rsid wsp:val=&quot;00CA4068&quot;/&gt;&lt;wsp:rsid wsp:val=&quot;00CD101F&quot;/&gt;&lt;wsp:rsid wsp:val=&quot;00D05047&quot;/&gt;&lt;wsp:rsid wsp:val=&quot;00D15BA1&quot;/&gt;&lt;wsp:rsid wsp:val=&quot;00D2499D&quot;/&gt;&lt;wsp:rsid wsp:val=&quot;00D32D3D&quot;/&gt;&lt;wsp:rsid wsp:val=&quot;00D45F84&quot;/&gt;&lt;wsp:rsid wsp:val=&quot;00D4741C&quot;/&gt;&lt;wsp:rsid wsp:val=&quot;00D65285&quot;/&gt;&lt;wsp:rsid wsp:val=&quot;00D7607B&quot;/&gt;&lt;wsp:rsid wsp:val=&quot;00D845EC&quot;/&gt;&lt;wsp:rsid wsp:val=&quot;00D859BB&quot;/&gt;&lt;wsp:rsid wsp:val=&quot;00D938DB&quot;/&gt;&lt;wsp:rsid wsp:val=&quot;00D96B56&quot;/&gt;&lt;wsp:rsid wsp:val=&quot;00DA2BA5&quot;/&gt;&lt;wsp:rsid wsp:val=&quot;00DB3DA8&quot;/&gt;&lt;wsp:rsid wsp:val=&quot;00DD3C31&quot;/&gt;&lt;wsp:rsid wsp:val=&quot;00E04B0F&quot;/&gt;&lt;wsp:rsid wsp:val=&quot;00E0675A&quot;/&gt;&lt;wsp:rsid wsp:val=&quot;00E06A87&quot;/&gt;&lt;wsp:rsid wsp:val=&quot;00E0725A&quot;/&gt;&lt;wsp:rsid wsp:val=&quot;00E13E8F&quot;/&gt;&lt;wsp:rsid wsp:val=&quot;00E14059&quot;/&gt;&lt;wsp:rsid wsp:val=&quot;00E20AF2&quot;/&gt;&lt;wsp:rsid wsp:val=&quot;00E30513&quot;/&gt;&lt;wsp:rsid wsp:val=&quot;00E35ED9&quot;/&gt;&lt;wsp:rsid wsp:val=&quot;00E5393E&quot;/&gt;&lt;wsp:rsid wsp:val=&quot;00E610D3&quot;/&gt;&lt;wsp:rsid wsp:val=&quot;00E617C3&quot;/&gt;&lt;wsp:rsid wsp:val=&quot;00E758F1&quot;/&gt;&lt;wsp:rsid wsp:val=&quot;00E9213D&quot;/&gt;&lt;wsp:rsid wsp:val=&quot;00E947B0&quot;/&gt;&lt;wsp:rsid wsp:val=&quot;00EA1529&quot;/&gt;&lt;wsp:rsid wsp:val=&quot;00EB1051&quot;/&gt;&lt;wsp:rsid wsp:val=&quot;00EB698E&quot;/&gt;&lt;wsp:rsid wsp:val=&quot;00EE3BC1&quot;/&gt;&lt;wsp:rsid wsp:val=&quot;00EF21AD&quot;/&gt;&lt;wsp:rsid wsp:val=&quot;00F02A9F&quot;/&gt;&lt;wsp:rsid wsp:val=&quot;00F07EBF&quot;/&gt;&lt;wsp:rsid wsp:val=&quot;00F45F62&quot;/&gt;&lt;wsp:rsid wsp:val=&quot;00F918C0&quot;/&gt;&lt;wsp:rsid wsp:val=&quot;00F94099&quot;/&gt;&lt;wsp:rsid wsp:val=&quot;00FB5C9E&quot;/&gt;&lt;wsp:rsid wsp:val=&quot;00FB6F3A&quot;/&gt;&lt;wsp:rsid wsp:val=&quot;00FC5717&quot;/&gt;&lt;wsp:rsid wsp:val=&quot;00FD6A91&quot;/&gt;&lt;wsp:rsid wsp:val=&quot;00FE506C&quot;/&gt;&lt;/wsp:rsids&gt;&lt;/w:docPr&gt;&lt;w:body&gt;&lt;wx:sect&gt;&lt;w:p wsp:rsidR=&quot;00000000&quot; wsp:rsidRDefault=&quot;0081011F&quot; wsp:rsidP=&quot;0081011F&quot;&gt;&lt;m:oMathPara&gt;&lt;m:oMath&gt;&lt;m:r&gt;&lt;w:rPr&gt;&lt;w:rFonts w:ascii=&quot;Cambria Math&quot; w:h-ansi=&quot;Cambria Math&quot; w:cs=&quot;Times New Roman&quot;/&gt;&lt;wx:font wx:val=&quot;Cambria Math&quot;/&gt;&lt;w:i/&gt;&lt;w:sz w:val=&quot;28&quot;/&gt;&lt;w:sz-cs w:val=&quot;28&quot;/&gt;&lt;w:shd w:val=&quot;clear&quot; w:color=&quot;auto&quot; w:fill=&quot;FFFFFF&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49" o:title="" chromakey="white"/>
          </v:shape>
        </w:pict>
      </w:r>
      <w:r w:rsidRPr="0049520D">
        <w:rPr>
          <w:rFonts w:ascii="Times New Roman" w:hAnsi="Times New Roman" w:cs="Times New Roman"/>
          <w:sz w:val="28"/>
          <w:szCs w:val="28"/>
          <w:shd w:val="clear" w:color="auto" w:fill="FFFFFF"/>
        </w:rPr>
        <w:instrText xml:space="preserve"> </w:instrText>
      </w:r>
      <w:r w:rsidRPr="0049520D">
        <w:rPr>
          <w:rFonts w:ascii="Times New Roman" w:hAnsi="Times New Roman" w:cs="Times New Roman"/>
          <w:sz w:val="28"/>
          <w:szCs w:val="28"/>
          <w:shd w:val="clear" w:color="auto" w:fill="FFFFFF"/>
        </w:rPr>
        <w:fldChar w:fldCharType="separate"/>
      </w:r>
      <w:r w:rsidRPr="0049520D">
        <w:rPr>
          <w:position w:val="-6"/>
        </w:rPr>
        <w:pict>
          <v:shape id="_x0000_i1102" type="#_x0000_t75" style="width:8.4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stylePaneFormatFilter w:val=&quot;3F01&quot;/&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7967&quot;/&gt;&lt;wsp:rsid wsp:val=&quot;000029D6&quot;/&gt;&lt;wsp:rsid wsp:val=&quot;00002C4D&quot;/&gt;&lt;wsp:rsid wsp:val=&quot;00017571&quot;/&gt;&lt;wsp:rsid wsp:val=&quot;00027105&quot;/&gt;&lt;wsp:rsid wsp:val=&quot;00033732&quot;/&gt;&lt;wsp:rsid wsp:val=&quot;00033F33&quot;/&gt;&lt;wsp:rsid wsp:val=&quot;000474BF&quot;/&gt;&lt;wsp:rsid wsp:val=&quot;00051CF3&quot;/&gt;&lt;wsp:rsid wsp:val=&quot;00060869&quot;/&gt;&lt;wsp:rsid wsp:val=&quot;000625C0&quot;/&gt;&lt;wsp:rsid wsp:val=&quot;00073578&quot;/&gt;&lt;wsp:rsid wsp:val=&quot;0007381A&quot;/&gt;&lt;wsp:rsid wsp:val=&quot;00076D95&quot;/&gt;&lt;wsp:rsid wsp:val=&quot;00080AC8&quot;/&gt;&lt;wsp:rsid wsp:val=&quot;00085754&quot;/&gt;&lt;wsp:rsid wsp:val=&quot;00086DEE&quot;/&gt;&lt;wsp:rsid wsp:val=&quot;00090228&quot;/&gt;&lt;wsp:rsid wsp:val=&quot;00094FC2&quot;/&gt;&lt;wsp:rsid wsp:val=&quot;000A0A94&quot;/&gt;&lt;wsp:rsid wsp:val=&quot;000B1DCA&quot;/&gt;&lt;wsp:rsid wsp:val=&quot;000B69E2&quot;/&gt;&lt;wsp:rsid wsp:val=&quot;000D4124&quot;/&gt;&lt;wsp:rsid wsp:val=&quot;000D6D2E&quot;/&gt;&lt;wsp:rsid wsp:val=&quot;000E0B24&quot;/&gt;&lt;wsp:rsid wsp:val=&quot;000E587C&quot;/&gt;&lt;wsp:rsid wsp:val=&quot;0015407B&quot;/&gt;&lt;wsp:rsid wsp:val=&quot;001556AA&quot;/&gt;&lt;wsp:rsid wsp:val=&quot;00173065&quot;/&gt;&lt;wsp:rsid wsp:val=&quot;00177F55&quot;/&gt;&lt;wsp:rsid wsp:val=&quot;00181CB6&quot;/&gt;&lt;wsp:rsid wsp:val=&quot;00195939&quot;/&gt;&lt;wsp:rsid wsp:val=&quot;001A0271&quot;/&gt;&lt;wsp:rsid wsp:val=&quot;001A3F32&quot;/&gt;&lt;wsp:rsid wsp:val=&quot;001A4AE0&quot;/&gt;&lt;wsp:rsid wsp:val=&quot;001B3810&quot;/&gt;&lt;wsp:rsid wsp:val=&quot;001B5BDD&quot;/&gt;&lt;wsp:rsid wsp:val=&quot;001C7C77&quot;/&gt;&lt;wsp:rsid wsp:val=&quot;001D6FF2&quot;/&gt;&lt;wsp:rsid wsp:val=&quot;001E08B2&quot;/&gt;&lt;wsp:rsid wsp:val=&quot;001E0A17&quot;/&gt;&lt;wsp:rsid wsp:val=&quot;002040FD&quot;/&gt;&lt;wsp:rsid wsp:val=&quot;00205FE0&quot;/&gt;&lt;wsp:rsid wsp:val=&quot;00206D1B&quot;/&gt;&lt;wsp:rsid wsp:val=&quot;0021372E&quot;/&gt;&lt;wsp:rsid wsp:val=&quot;002155CA&quot;/&gt;&lt;wsp:rsid wsp:val=&quot;00230FA3&quot;/&gt;&lt;wsp:rsid wsp:val=&quot;00242A24&quot;/&gt;&lt;wsp:rsid wsp:val=&quot;00246F22&quot;/&gt;&lt;wsp:rsid wsp:val=&quot;00251DB5&quot;/&gt;&lt;wsp:rsid wsp:val=&quot;00255836&quot;/&gt;&lt;wsp:rsid wsp:val=&quot;00273425&quot;/&gt;&lt;wsp:rsid wsp:val=&quot;00280B08&quot;/&gt;&lt;wsp:rsid wsp:val=&quot;00283806&quot;/&gt;&lt;wsp:rsid wsp:val=&quot;00287A81&quot;/&gt;&lt;wsp:rsid wsp:val=&quot;00293113&quot;/&gt;&lt;wsp:rsid wsp:val=&quot;002A2466&quot;/&gt;&lt;wsp:rsid wsp:val=&quot;002A5C24&quot;/&gt;&lt;wsp:rsid wsp:val=&quot;002B46DF&quot;/&gt;&lt;wsp:rsid wsp:val=&quot;002B5456&quot;/&gt;&lt;wsp:rsid wsp:val=&quot;002E407E&quot;/&gt;&lt;wsp:rsid wsp:val=&quot;00306714&quot;/&gt;&lt;wsp:rsid wsp:val=&quot;0036029F&quot;/&gt;&lt;wsp:rsid wsp:val=&quot;00363F07&quot;/&gt;&lt;wsp:rsid wsp:val=&quot;003644EE&quot;/&gt;&lt;wsp:rsid wsp:val=&quot;00372256&quot;/&gt;&lt;wsp:rsid wsp:val=&quot;00373D04&quot;/&gt;&lt;wsp:rsid wsp:val=&quot;00381C9D&quot;/&gt;&lt;wsp:rsid wsp:val=&quot;00381D49&quot;/&gt;&lt;wsp:rsid wsp:val=&quot;003874E0&quot;/&gt;&lt;wsp:rsid wsp:val=&quot;003963DE&quot;/&gt;&lt;wsp:rsid wsp:val=&quot;003B41A7&quot;/&gt;&lt;wsp:rsid wsp:val=&quot;003C472E&quot;/&gt;&lt;wsp:rsid wsp:val=&quot;003D0D3C&quot;/&gt;&lt;wsp:rsid wsp:val=&quot;003D1F8C&quot;/&gt;&lt;wsp:rsid wsp:val=&quot;00405D96&quot;/&gt;&lt;wsp:rsid wsp:val=&quot;00406458&quot;/&gt;&lt;wsp:rsid wsp:val=&quot;00411DF4&quot;/&gt;&lt;wsp:rsid wsp:val=&quot;00414304&quot;/&gt;&lt;wsp:rsid wsp:val=&quot;00420762&quot;/&gt;&lt;wsp:rsid wsp:val=&quot;00451827&quot;/&gt;&lt;wsp:rsid wsp:val=&quot;00467F24&quot;/&gt;&lt;wsp:rsid wsp:val=&quot;00475886&quot;/&gt;&lt;wsp:rsid wsp:val=&quot;0048362D&quot;/&gt;&lt;wsp:rsid wsp:val=&quot;0049520D&quot;/&gt;&lt;wsp:rsid wsp:val=&quot;004A21E0&quot;/&gt;&lt;wsp:rsid wsp:val=&quot;004A722A&quot;/&gt;&lt;wsp:rsid wsp:val=&quot;004D4ACD&quot;/&gt;&lt;wsp:rsid wsp:val=&quot;00510687&quot;/&gt;&lt;wsp:rsid wsp:val=&quot;00537744&quot;/&gt;&lt;wsp:rsid wsp:val=&quot;005402BE&quot;/&gt;&lt;wsp:rsid wsp:val=&quot;0057003C&quot;/&gt;&lt;wsp:rsid wsp:val=&quot;00577FF7&quot;/&gt;&lt;wsp:rsid wsp:val=&quot;00592609&quot;/&gt;&lt;wsp:rsid wsp:val=&quot;005B0060&quot;/&gt;&lt;wsp:rsid wsp:val=&quot;005D634F&quot;/&gt;&lt;wsp:rsid wsp:val=&quot;005E0BB9&quot;/&gt;&lt;wsp:rsid wsp:val=&quot;005E7967&quot;/&gt;&lt;wsp:rsid wsp:val=&quot;006003FA&quot;/&gt;&lt;wsp:rsid wsp:val=&quot;00613EE0&quot;/&gt;&lt;wsp:rsid wsp:val=&quot;0061571C&quot;/&gt;&lt;wsp:rsid wsp:val=&quot;006230FC&quot;/&gt;&lt;wsp:rsid wsp:val=&quot;0063638F&quot;/&gt;&lt;wsp:rsid wsp:val=&quot;00640E53&quot;/&gt;&lt;wsp:rsid wsp:val=&quot;006678CB&quot;/&gt;&lt;wsp:rsid wsp:val=&quot;006928ED&quot;/&gt;&lt;wsp:rsid wsp:val=&quot;006A3994&quot;/&gt;&lt;wsp:rsid wsp:val=&quot;006B2D90&quot;/&gt;&lt;wsp:rsid wsp:val=&quot;006B345C&quot;/&gt;&lt;wsp:rsid wsp:val=&quot;006B6E40&quot;/&gt;&lt;wsp:rsid wsp:val=&quot;006C626F&quot;/&gt;&lt;wsp:rsid wsp:val=&quot;006E19E2&quot;/&gt;&lt;wsp:rsid wsp:val=&quot;00705012&quot;/&gt;&lt;wsp:rsid wsp:val=&quot;00715F3C&quot;/&gt;&lt;wsp:rsid wsp:val=&quot;00724CB8&quot;/&gt;&lt;wsp:rsid wsp:val=&quot;007335C2&quot;/&gt;&lt;wsp:rsid wsp:val=&quot;00734329&quot;/&gt;&lt;wsp:rsid wsp:val=&quot;007620A1&quot;/&gt;&lt;wsp:rsid wsp:val=&quot;00772C38&quot;/&gt;&lt;wsp:rsid wsp:val=&quot;007947FA&quot;/&gt;&lt;wsp:rsid wsp:val=&quot;007C72DD&quot;/&gt;&lt;wsp:rsid wsp:val=&quot;007E7304&quot;/&gt;&lt;wsp:rsid wsp:val=&quot;008038BC&quot;/&gt;&lt;wsp:rsid wsp:val=&quot;0081011F&quot;/&gt;&lt;wsp:rsid wsp:val=&quot;0081351E&quot;/&gt;&lt;wsp:rsid wsp:val=&quot;00842133&quot;/&gt;&lt;wsp:rsid wsp:val=&quot;00853250&quot;/&gt;&lt;wsp:rsid wsp:val=&quot;008533EE&quot;/&gt;&lt;wsp:rsid wsp:val=&quot;008869F0&quot;/&gt;&lt;wsp:rsid wsp:val=&quot;00891F55&quot;/&gt;&lt;wsp:rsid wsp:val=&quot;008A1A49&quot;/&gt;&lt;wsp:rsid wsp:val=&quot;008C0D75&quot;/&gt;&lt;wsp:rsid wsp:val=&quot;008C0EE6&quot;/&gt;&lt;wsp:rsid wsp:val=&quot;008E2629&quot;/&gt;&lt;wsp:rsid wsp:val=&quot;00901CDF&quot;/&gt;&lt;wsp:rsid wsp:val=&quot;00906E72&quot;/&gt;&lt;wsp:rsid wsp:val=&quot;00936388&quot;/&gt;&lt;wsp:rsid wsp:val=&quot;00950E9A&quot;/&gt;&lt;wsp:rsid wsp:val=&quot;009611D4&quot;/&gt;&lt;wsp:rsid wsp:val=&quot;00973E08&quot;/&gt;&lt;wsp:rsid wsp:val=&quot;00985B8D&quot;/&gt;&lt;wsp:rsid wsp:val=&quot;009C1638&quot;/&gt;&lt;wsp:rsid wsp:val=&quot;009D077F&quot;/&gt;&lt;wsp:rsid wsp:val=&quot;009E2920&quot;/&gt;&lt;wsp:rsid wsp:val=&quot;009E6654&quot;/&gt;&lt;wsp:rsid wsp:val=&quot;00A026FC&quot;/&gt;&lt;wsp:rsid wsp:val=&quot;00A06D7A&quot;/&gt;&lt;wsp:rsid wsp:val=&quot;00A2375C&quot;/&gt;&lt;wsp:rsid wsp:val=&quot;00A3675F&quot;/&gt;&lt;wsp:rsid wsp:val=&quot;00A45515&quot;/&gt;&lt;wsp:rsid wsp:val=&quot;00A51BE7&quot;/&gt;&lt;wsp:rsid wsp:val=&quot;00A53B14&quot;/&gt;&lt;wsp:rsid wsp:val=&quot;00A62C12&quot;/&gt;&lt;wsp:rsid wsp:val=&quot;00A64A58&quot;/&gt;&lt;wsp:rsid wsp:val=&quot;00A654D8&quot;/&gt;&lt;wsp:rsid wsp:val=&quot;00A81CF7&quot;/&gt;&lt;wsp:rsid wsp:val=&quot;00A861DB&quot;/&gt;&lt;wsp:rsid wsp:val=&quot;00A956D4&quot;/&gt;&lt;wsp:rsid wsp:val=&quot;00AB0E64&quot;/&gt;&lt;wsp:rsid wsp:val=&quot;00AF2326&quot;/&gt;&lt;wsp:rsid wsp:val=&quot;00AF76E0&quot;/&gt;&lt;wsp:rsid wsp:val=&quot;00B03AFB&quot;/&gt;&lt;wsp:rsid wsp:val=&quot;00B136B1&quot;/&gt;&lt;wsp:rsid wsp:val=&quot;00B13FFB&quot;/&gt;&lt;wsp:rsid wsp:val=&quot;00B145CA&quot;/&gt;&lt;wsp:rsid wsp:val=&quot;00B2509D&quot;/&gt;&lt;wsp:rsid wsp:val=&quot;00B254F8&quot;/&gt;&lt;wsp:rsid wsp:val=&quot;00B27C5C&quot;/&gt;&lt;wsp:rsid wsp:val=&quot;00B32B7A&quot;/&gt;&lt;wsp:rsid wsp:val=&quot;00B52532&quot;/&gt;&lt;wsp:rsid wsp:val=&quot;00B87726&quot;/&gt;&lt;wsp:rsid wsp:val=&quot;00B97606&quot;/&gt;&lt;wsp:rsid wsp:val=&quot;00BA0E00&quot;/&gt;&lt;wsp:rsid wsp:val=&quot;00BA132A&quot;/&gt;&lt;wsp:rsid wsp:val=&quot;00BA6E40&quot;/&gt;&lt;wsp:rsid wsp:val=&quot;00BB0471&quot;/&gt;&lt;wsp:rsid wsp:val=&quot;00BB3FA8&quot;/&gt;&lt;wsp:rsid wsp:val=&quot;00BB5876&quot;/&gt;&lt;wsp:rsid wsp:val=&quot;00BD14F8&quot;/&gt;&lt;wsp:rsid wsp:val=&quot;00BD2679&quot;/&gt;&lt;wsp:rsid wsp:val=&quot;00BE57ED&quot;/&gt;&lt;wsp:rsid wsp:val=&quot;00BF2401&quot;/&gt;&lt;wsp:rsid wsp:val=&quot;00C16580&quot;/&gt;&lt;wsp:rsid wsp:val=&quot;00C27D80&quot;/&gt;&lt;wsp:rsid wsp:val=&quot;00C27E4A&quot;/&gt;&lt;wsp:rsid wsp:val=&quot;00C450F5&quot;/&gt;&lt;wsp:rsid wsp:val=&quot;00C45FA5&quot;/&gt;&lt;wsp:rsid wsp:val=&quot;00C57F55&quot;/&gt;&lt;wsp:rsid wsp:val=&quot;00C754BA&quot;/&gt;&lt;wsp:rsid wsp:val=&quot;00C85E61&quot;/&gt;&lt;wsp:rsid wsp:val=&quot;00C913BC&quot;/&gt;&lt;wsp:rsid wsp:val=&quot;00C91FE0&quot;/&gt;&lt;wsp:rsid wsp:val=&quot;00C9460C&quot;/&gt;&lt;wsp:rsid wsp:val=&quot;00CA309D&quot;/&gt;&lt;wsp:rsid wsp:val=&quot;00CA4068&quot;/&gt;&lt;wsp:rsid wsp:val=&quot;00CD101F&quot;/&gt;&lt;wsp:rsid wsp:val=&quot;00D05047&quot;/&gt;&lt;wsp:rsid wsp:val=&quot;00D15BA1&quot;/&gt;&lt;wsp:rsid wsp:val=&quot;00D2499D&quot;/&gt;&lt;wsp:rsid wsp:val=&quot;00D32D3D&quot;/&gt;&lt;wsp:rsid wsp:val=&quot;00D45F84&quot;/&gt;&lt;wsp:rsid wsp:val=&quot;00D4741C&quot;/&gt;&lt;wsp:rsid wsp:val=&quot;00D65285&quot;/&gt;&lt;wsp:rsid wsp:val=&quot;00D7607B&quot;/&gt;&lt;wsp:rsid wsp:val=&quot;00D845EC&quot;/&gt;&lt;wsp:rsid wsp:val=&quot;00D859BB&quot;/&gt;&lt;wsp:rsid wsp:val=&quot;00D938DB&quot;/&gt;&lt;wsp:rsid wsp:val=&quot;00D96B56&quot;/&gt;&lt;wsp:rsid wsp:val=&quot;00DA2BA5&quot;/&gt;&lt;wsp:rsid wsp:val=&quot;00DB3DA8&quot;/&gt;&lt;wsp:rsid wsp:val=&quot;00DD3C31&quot;/&gt;&lt;wsp:rsid wsp:val=&quot;00E04B0F&quot;/&gt;&lt;wsp:rsid wsp:val=&quot;00E0675A&quot;/&gt;&lt;wsp:rsid wsp:val=&quot;00E06A87&quot;/&gt;&lt;wsp:rsid wsp:val=&quot;00E0725A&quot;/&gt;&lt;wsp:rsid wsp:val=&quot;00E13E8F&quot;/&gt;&lt;wsp:rsid wsp:val=&quot;00E14059&quot;/&gt;&lt;wsp:rsid wsp:val=&quot;00E20AF2&quot;/&gt;&lt;wsp:rsid wsp:val=&quot;00E30513&quot;/&gt;&lt;wsp:rsid wsp:val=&quot;00E35ED9&quot;/&gt;&lt;wsp:rsid wsp:val=&quot;00E5393E&quot;/&gt;&lt;wsp:rsid wsp:val=&quot;00E610D3&quot;/&gt;&lt;wsp:rsid wsp:val=&quot;00E617C3&quot;/&gt;&lt;wsp:rsid wsp:val=&quot;00E758F1&quot;/&gt;&lt;wsp:rsid wsp:val=&quot;00E9213D&quot;/&gt;&lt;wsp:rsid wsp:val=&quot;00E947B0&quot;/&gt;&lt;wsp:rsid wsp:val=&quot;00EA1529&quot;/&gt;&lt;wsp:rsid wsp:val=&quot;00EB1051&quot;/&gt;&lt;wsp:rsid wsp:val=&quot;00EB698E&quot;/&gt;&lt;wsp:rsid wsp:val=&quot;00EE3BC1&quot;/&gt;&lt;wsp:rsid wsp:val=&quot;00EF21AD&quot;/&gt;&lt;wsp:rsid wsp:val=&quot;00F02A9F&quot;/&gt;&lt;wsp:rsid wsp:val=&quot;00F07EBF&quot;/&gt;&lt;wsp:rsid wsp:val=&quot;00F45F62&quot;/&gt;&lt;wsp:rsid wsp:val=&quot;00F918C0&quot;/&gt;&lt;wsp:rsid wsp:val=&quot;00F94099&quot;/&gt;&lt;wsp:rsid wsp:val=&quot;00FB5C9E&quot;/&gt;&lt;wsp:rsid wsp:val=&quot;00FB6F3A&quot;/&gt;&lt;wsp:rsid wsp:val=&quot;00FC5717&quot;/&gt;&lt;wsp:rsid wsp:val=&quot;00FD6A91&quot;/&gt;&lt;wsp:rsid wsp:val=&quot;00FE506C&quot;/&gt;&lt;/wsp:rsids&gt;&lt;/w:docPr&gt;&lt;w:body&gt;&lt;wx:sect&gt;&lt;w:p wsp:rsidR=&quot;00000000&quot; wsp:rsidRDefault=&quot;0081011F&quot; wsp:rsidP=&quot;0081011F&quot;&gt;&lt;m:oMathPara&gt;&lt;m:oMath&gt;&lt;m:r&gt;&lt;w:rPr&gt;&lt;w:rFonts w:ascii=&quot;Cambria Math&quot; w:h-ansi=&quot;Cambria Math&quot; w:cs=&quot;Times New Roman&quot;/&gt;&lt;wx:font wx:val=&quot;Cambria Math&quot;/&gt;&lt;w:i/&gt;&lt;w:sz w:val=&quot;28&quot;/&gt;&lt;w:sz-cs w:val=&quot;28&quot;/&gt;&lt;w:shd w:val=&quot;clear&quot; w:color=&quot;auto&quot; w:fill=&quot;FFFFFF&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49" o:title="" chromakey="white"/>
          </v:shape>
        </w:pict>
      </w:r>
      <w:r w:rsidRPr="0049520D">
        <w:rPr>
          <w:rFonts w:ascii="Times New Roman" w:hAnsi="Times New Roman" w:cs="Times New Roman"/>
          <w:sz w:val="28"/>
          <w:szCs w:val="28"/>
          <w:shd w:val="clear" w:color="auto" w:fill="FFFFFF"/>
        </w:rPr>
        <w:fldChar w:fldCharType="end"/>
      </w:r>
      <w:r w:rsidRPr="009804F2">
        <w:rPr>
          <w:rFonts w:ascii="Times New Roman" w:hAnsi="Times New Roman" w:cs="Times New Roman"/>
          <w:i/>
          <w:sz w:val="28"/>
          <w:szCs w:val="28"/>
          <w:shd w:val="clear" w:color="auto" w:fill="FFFFFF"/>
        </w:rPr>
        <w:t>Н</w:t>
      </w:r>
      <w:r w:rsidRPr="009804F2">
        <w:rPr>
          <w:rFonts w:ascii="Times New Roman" w:hAnsi="Times New Roman" w:cs="Times New Roman"/>
          <w:i/>
          <w:sz w:val="28"/>
          <w:szCs w:val="28"/>
          <w:shd w:val="clear" w:color="auto" w:fill="FFFFFF"/>
          <w:vertAlign w:val="subscript"/>
        </w:rPr>
        <w:t xml:space="preserve">В </w:t>
      </w:r>
      <w:r w:rsidRPr="009804F2">
        <w:rPr>
          <w:rFonts w:ascii="Times New Roman" w:hAnsi="Times New Roman" w:cs="Times New Roman"/>
          <w:sz w:val="28"/>
          <w:szCs w:val="28"/>
          <w:shd w:val="clear" w:color="auto" w:fill="FFFFFF"/>
        </w:rPr>
        <w:t xml:space="preserve"> в воздухопроводе равны</w:t>
      </w:r>
      <w:r>
        <w:rPr>
          <w:rFonts w:ascii="Times New Roman" w:hAnsi="Times New Roman" w:cs="Times New Roman"/>
          <w:sz w:val="28"/>
          <w:szCs w:val="28"/>
          <w:shd w:val="clear" w:color="auto" w:fill="FFFFFF"/>
        </w:rPr>
        <w:t xml:space="preserve"> </w:t>
      </w:r>
      <w:r>
        <w:rPr>
          <w:rFonts w:ascii="Times New Roman" w:hAnsi="Times New Roman" w:cs="Times New Roman"/>
          <w:color w:val="000000"/>
          <w:sz w:val="28"/>
          <w:szCs w:val="28"/>
        </w:rPr>
        <w:t>[4]</w:t>
      </w:r>
      <w:r w:rsidRPr="009804F2">
        <w:rPr>
          <w:rFonts w:ascii="Times New Roman" w:hAnsi="Times New Roman" w:cs="Times New Roman"/>
          <w:sz w:val="28"/>
          <w:szCs w:val="28"/>
          <w:shd w:val="clear" w:color="auto" w:fill="FFFFFF"/>
        </w:rPr>
        <w:t>:</w:t>
      </w:r>
    </w:p>
    <w:tbl>
      <w:tblPr>
        <w:tblW w:w="9162" w:type="dxa"/>
        <w:tblInd w:w="160" w:type="dxa"/>
        <w:tblLook w:val="00A0"/>
      </w:tblPr>
      <w:tblGrid>
        <w:gridCol w:w="8345"/>
        <w:gridCol w:w="817"/>
      </w:tblGrid>
      <w:tr w:rsidR="00DF6FF5" w:rsidRPr="009804F2" w:rsidTr="00B4580C">
        <w:tc>
          <w:tcPr>
            <w:tcW w:w="8345" w:type="dxa"/>
          </w:tcPr>
          <w:p w:rsidR="00DF6FF5" w:rsidRPr="0049520D" w:rsidRDefault="00DF6FF5" w:rsidP="00B4580C">
            <w:pPr>
              <w:spacing w:after="345" w:line="331" w:lineRule="exact"/>
              <w:ind w:firstLine="709"/>
              <w:jc w:val="both"/>
              <w:rPr>
                <w:rFonts w:ascii="Times New Roman" w:hAnsi="Times New Roman"/>
                <w:sz w:val="28"/>
                <w:szCs w:val="28"/>
                <w:shd w:val="clear" w:color="auto" w:fill="FFFFFF"/>
              </w:rPr>
            </w:pPr>
            <w:r w:rsidRPr="0049520D">
              <w:pict>
                <v:shape id="_x0000_i1103" type="#_x0000_t75" style="width:126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stylePaneFormatFilter w:val=&quot;3F01&quot;/&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7967&quot;/&gt;&lt;wsp:rsid wsp:val=&quot;000029D6&quot;/&gt;&lt;wsp:rsid wsp:val=&quot;00002C4D&quot;/&gt;&lt;wsp:rsid wsp:val=&quot;00017571&quot;/&gt;&lt;wsp:rsid wsp:val=&quot;00027105&quot;/&gt;&lt;wsp:rsid wsp:val=&quot;00033732&quot;/&gt;&lt;wsp:rsid wsp:val=&quot;00033F33&quot;/&gt;&lt;wsp:rsid wsp:val=&quot;000474BF&quot;/&gt;&lt;wsp:rsid wsp:val=&quot;00051CF3&quot;/&gt;&lt;wsp:rsid wsp:val=&quot;00060869&quot;/&gt;&lt;wsp:rsid wsp:val=&quot;000625C0&quot;/&gt;&lt;wsp:rsid wsp:val=&quot;00073578&quot;/&gt;&lt;wsp:rsid wsp:val=&quot;0007381A&quot;/&gt;&lt;wsp:rsid wsp:val=&quot;00076D95&quot;/&gt;&lt;wsp:rsid wsp:val=&quot;00080AC8&quot;/&gt;&lt;wsp:rsid wsp:val=&quot;00085754&quot;/&gt;&lt;wsp:rsid wsp:val=&quot;00086DEE&quot;/&gt;&lt;wsp:rsid wsp:val=&quot;00090228&quot;/&gt;&lt;wsp:rsid wsp:val=&quot;00094FC2&quot;/&gt;&lt;wsp:rsid wsp:val=&quot;000A0A94&quot;/&gt;&lt;wsp:rsid wsp:val=&quot;000B1DCA&quot;/&gt;&lt;wsp:rsid wsp:val=&quot;000B69E2&quot;/&gt;&lt;wsp:rsid wsp:val=&quot;000D4124&quot;/&gt;&lt;wsp:rsid wsp:val=&quot;000D6D2E&quot;/&gt;&lt;wsp:rsid wsp:val=&quot;000E0B24&quot;/&gt;&lt;wsp:rsid wsp:val=&quot;000E587C&quot;/&gt;&lt;wsp:rsid wsp:val=&quot;0015407B&quot;/&gt;&lt;wsp:rsid wsp:val=&quot;001556AA&quot;/&gt;&lt;wsp:rsid wsp:val=&quot;00173065&quot;/&gt;&lt;wsp:rsid wsp:val=&quot;00177F55&quot;/&gt;&lt;wsp:rsid wsp:val=&quot;00181CB6&quot;/&gt;&lt;wsp:rsid wsp:val=&quot;00195939&quot;/&gt;&lt;wsp:rsid wsp:val=&quot;001A0271&quot;/&gt;&lt;wsp:rsid wsp:val=&quot;001A3F32&quot;/&gt;&lt;wsp:rsid wsp:val=&quot;001A4AE0&quot;/&gt;&lt;wsp:rsid wsp:val=&quot;001B3810&quot;/&gt;&lt;wsp:rsid wsp:val=&quot;001B5BDD&quot;/&gt;&lt;wsp:rsid wsp:val=&quot;001C7C77&quot;/&gt;&lt;wsp:rsid wsp:val=&quot;001D6FF2&quot;/&gt;&lt;wsp:rsid wsp:val=&quot;001E08B2&quot;/&gt;&lt;wsp:rsid wsp:val=&quot;001E0A17&quot;/&gt;&lt;wsp:rsid wsp:val=&quot;002040FD&quot;/&gt;&lt;wsp:rsid wsp:val=&quot;00205FE0&quot;/&gt;&lt;wsp:rsid wsp:val=&quot;00206D1B&quot;/&gt;&lt;wsp:rsid wsp:val=&quot;0021372E&quot;/&gt;&lt;wsp:rsid wsp:val=&quot;002155CA&quot;/&gt;&lt;wsp:rsid wsp:val=&quot;00230FA3&quot;/&gt;&lt;wsp:rsid wsp:val=&quot;00242A24&quot;/&gt;&lt;wsp:rsid wsp:val=&quot;00246F22&quot;/&gt;&lt;wsp:rsid wsp:val=&quot;00251DB5&quot;/&gt;&lt;wsp:rsid wsp:val=&quot;00255836&quot;/&gt;&lt;wsp:rsid wsp:val=&quot;00273425&quot;/&gt;&lt;wsp:rsid wsp:val=&quot;00280B08&quot;/&gt;&lt;wsp:rsid wsp:val=&quot;00283806&quot;/&gt;&lt;wsp:rsid wsp:val=&quot;00287A81&quot;/&gt;&lt;wsp:rsid wsp:val=&quot;00293113&quot;/&gt;&lt;wsp:rsid wsp:val=&quot;002A2466&quot;/&gt;&lt;wsp:rsid wsp:val=&quot;002A5C24&quot;/&gt;&lt;wsp:rsid wsp:val=&quot;002B46DF&quot;/&gt;&lt;wsp:rsid wsp:val=&quot;002B5456&quot;/&gt;&lt;wsp:rsid wsp:val=&quot;002E407E&quot;/&gt;&lt;wsp:rsid wsp:val=&quot;00306714&quot;/&gt;&lt;wsp:rsid wsp:val=&quot;0036029F&quot;/&gt;&lt;wsp:rsid wsp:val=&quot;00363F07&quot;/&gt;&lt;wsp:rsid wsp:val=&quot;003644EE&quot;/&gt;&lt;wsp:rsid wsp:val=&quot;00372256&quot;/&gt;&lt;wsp:rsid wsp:val=&quot;00373D04&quot;/&gt;&lt;wsp:rsid wsp:val=&quot;00381C9D&quot;/&gt;&lt;wsp:rsid wsp:val=&quot;00381D49&quot;/&gt;&lt;wsp:rsid wsp:val=&quot;003874E0&quot;/&gt;&lt;wsp:rsid wsp:val=&quot;003963DE&quot;/&gt;&lt;wsp:rsid wsp:val=&quot;003B41A7&quot;/&gt;&lt;wsp:rsid wsp:val=&quot;003C472E&quot;/&gt;&lt;wsp:rsid wsp:val=&quot;003C6F65&quot;/&gt;&lt;wsp:rsid wsp:val=&quot;003D0D3C&quot;/&gt;&lt;wsp:rsid wsp:val=&quot;003D1F8C&quot;/&gt;&lt;wsp:rsid wsp:val=&quot;00405D96&quot;/&gt;&lt;wsp:rsid wsp:val=&quot;00406458&quot;/&gt;&lt;wsp:rsid wsp:val=&quot;00411DF4&quot;/&gt;&lt;wsp:rsid wsp:val=&quot;00414304&quot;/&gt;&lt;wsp:rsid wsp:val=&quot;00420762&quot;/&gt;&lt;wsp:rsid wsp:val=&quot;00451827&quot;/&gt;&lt;wsp:rsid wsp:val=&quot;00467F24&quot;/&gt;&lt;wsp:rsid wsp:val=&quot;00475886&quot;/&gt;&lt;wsp:rsid wsp:val=&quot;0048362D&quot;/&gt;&lt;wsp:rsid wsp:val=&quot;0049520D&quot;/&gt;&lt;wsp:rsid wsp:val=&quot;004A21E0&quot;/&gt;&lt;wsp:rsid wsp:val=&quot;004A722A&quot;/&gt;&lt;wsp:rsid wsp:val=&quot;004D4ACD&quot;/&gt;&lt;wsp:rsid wsp:val=&quot;00510687&quot;/&gt;&lt;wsp:rsid wsp:val=&quot;00537744&quot;/&gt;&lt;wsp:rsid wsp:val=&quot;005402BE&quot;/&gt;&lt;wsp:rsid wsp:val=&quot;0057003C&quot;/&gt;&lt;wsp:rsid wsp:val=&quot;00577FF7&quot;/&gt;&lt;wsp:rsid wsp:val=&quot;00592609&quot;/&gt;&lt;wsp:rsid wsp:val=&quot;005B0060&quot;/&gt;&lt;wsp:rsid wsp:val=&quot;005D634F&quot;/&gt;&lt;wsp:rsid wsp:val=&quot;005E0BB9&quot;/&gt;&lt;wsp:rsid wsp:val=&quot;005E7967&quot;/&gt;&lt;wsp:rsid wsp:val=&quot;006003FA&quot;/&gt;&lt;wsp:rsid wsp:val=&quot;00613EE0&quot;/&gt;&lt;wsp:rsid wsp:val=&quot;0061571C&quot;/&gt;&lt;wsp:rsid wsp:val=&quot;006230FC&quot;/&gt;&lt;wsp:rsid wsp:val=&quot;0063638F&quot;/&gt;&lt;wsp:rsid wsp:val=&quot;00640E53&quot;/&gt;&lt;wsp:rsid wsp:val=&quot;006678CB&quot;/&gt;&lt;wsp:rsid wsp:val=&quot;006928ED&quot;/&gt;&lt;wsp:rsid wsp:val=&quot;006A3994&quot;/&gt;&lt;wsp:rsid wsp:val=&quot;006B2D90&quot;/&gt;&lt;wsp:rsid wsp:val=&quot;006B345C&quot;/&gt;&lt;wsp:rsid wsp:val=&quot;006B6E40&quot;/&gt;&lt;wsp:rsid wsp:val=&quot;006C626F&quot;/&gt;&lt;wsp:rsid wsp:val=&quot;006E19E2&quot;/&gt;&lt;wsp:rsid wsp:val=&quot;00705012&quot;/&gt;&lt;wsp:rsid wsp:val=&quot;00715F3C&quot;/&gt;&lt;wsp:rsid wsp:val=&quot;00724CB8&quot;/&gt;&lt;wsp:rsid wsp:val=&quot;007335C2&quot;/&gt;&lt;wsp:rsid wsp:val=&quot;00734329&quot;/&gt;&lt;wsp:rsid wsp:val=&quot;007620A1&quot;/&gt;&lt;wsp:rsid wsp:val=&quot;00772C38&quot;/&gt;&lt;wsp:rsid wsp:val=&quot;007947FA&quot;/&gt;&lt;wsp:rsid wsp:val=&quot;007C72DD&quot;/&gt;&lt;wsp:rsid wsp:val=&quot;007E7304&quot;/&gt;&lt;wsp:rsid wsp:val=&quot;008038BC&quot;/&gt;&lt;wsp:rsid wsp:val=&quot;0081351E&quot;/&gt;&lt;wsp:rsid wsp:val=&quot;00842133&quot;/&gt;&lt;wsp:rsid wsp:val=&quot;00853250&quot;/&gt;&lt;wsp:rsid wsp:val=&quot;008533EE&quot;/&gt;&lt;wsp:rsid wsp:val=&quot;008869F0&quot;/&gt;&lt;wsp:rsid wsp:val=&quot;00891F55&quot;/&gt;&lt;wsp:rsid wsp:val=&quot;008A1A49&quot;/&gt;&lt;wsp:rsid wsp:val=&quot;008C0D75&quot;/&gt;&lt;wsp:rsid wsp:val=&quot;008C0EE6&quot;/&gt;&lt;wsp:rsid wsp:val=&quot;008E2629&quot;/&gt;&lt;wsp:rsid wsp:val=&quot;00901CDF&quot;/&gt;&lt;wsp:rsid wsp:val=&quot;00906E72&quot;/&gt;&lt;wsp:rsid wsp:val=&quot;00936388&quot;/&gt;&lt;wsp:rsid wsp:val=&quot;00950E9A&quot;/&gt;&lt;wsp:rsid wsp:val=&quot;009611D4&quot;/&gt;&lt;wsp:rsid wsp:val=&quot;00973E08&quot;/&gt;&lt;wsp:rsid wsp:val=&quot;00985B8D&quot;/&gt;&lt;wsp:rsid wsp:val=&quot;009C1638&quot;/&gt;&lt;wsp:rsid wsp:val=&quot;009D077F&quot;/&gt;&lt;wsp:rsid wsp:val=&quot;009E2920&quot;/&gt;&lt;wsp:rsid wsp:val=&quot;009E6654&quot;/&gt;&lt;wsp:rsid wsp:val=&quot;00A026FC&quot;/&gt;&lt;wsp:rsid wsp:val=&quot;00A06D7A&quot;/&gt;&lt;wsp:rsid wsp:val=&quot;00A2375C&quot;/&gt;&lt;wsp:rsid wsp:val=&quot;00A3675F&quot;/&gt;&lt;wsp:rsid wsp:val=&quot;00A45515&quot;/&gt;&lt;wsp:rsid wsp:val=&quot;00A51BE7&quot;/&gt;&lt;wsp:rsid wsp:val=&quot;00A53B14&quot;/&gt;&lt;wsp:rsid wsp:val=&quot;00A62C12&quot;/&gt;&lt;wsp:rsid wsp:val=&quot;00A64A58&quot;/&gt;&lt;wsp:rsid wsp:val=&quot;00A654D8&quot;/&gt;&lt;wsp:rsid wsp:val=&quot;00A81CF7&quot;/&gt;&lt;wsp:rsid wsp:val=&quot;00A861DB&quot;/&gt;&lt;wsp:rsid wsp:val=&quot;00A956D4&quot;/&gt;&lt;wsp:rsid wsp:val=&quot;00AB0E64&quot;/&gt;&lt;wsp:rsid wsp:val=&quot;00AF2326&quot;/&gt;&lt;wsp:rsid wsp:val=&quot;00AF76E0&quot;/&gt;&lt;wsp:rsid wsp:val=&quot;00B03AFB&quot;/&gt;&lt;wsp:rsid wsp:val=&quot;00B136B1&quot;/&gt;&lt;wsp:rsid wsp:val=&quot;00B13FFB&quot;/&gt;&lt;wsp:rsid wsp:val=&quot;00B145CA&quot;/&gt;&lt;wsp:rsid wsp:val=&quot;00B2509D&quot;/&gt;&lt;wsp:rsid wsp:val=&quot;00B254F8&quot;/&gt;&lt;wsp:rsid wsp:val=&quot;00B27C5C&quot;/&gt;&lt;wsp:rsid wsp:val=&quot;00B32B7A&quot;/&gt;&lt;wsp:rsid wsp:val=&quot;00B52532&quot;/&gt;&lt;wsp:rsid wsp:val=&quot;00B87726&quot;/&gt;&lt;wsp:rsid wsp:val=&quot;00B97606&quot;/&gt;&lt;wsp:rsid wsp:val=&quot;00BA0E00&quot;/&gt;&lt;wsp:rsid wsp:val=&quot;00BA132A&quot;/&gt;&lt;wsp:rsid wsp:val=&quot;00BA6E40&quot;/&gt;&lt;wsp:rsid wsp:val=&quot;00BB0471&quot;/&gt;&lt;wsp:rsid wsp:val=&quot;00BB3FA8&quot;/&gt;&lt;wsp:rsid wsp:val=&quot;00BB5876&quot;/&gt;&lt;wsp:rsid wsp:val=&quot;00BD14F8&quot;/&gt;&lt;wsp:rsid wsp:val=&quot;00BD2679&quot;/&gt;&lt;wsp:rsid wsp:val=&quot;00BE57ED&quot;/&gt;&lt;wsp:rsid wsp:val=&quot;00BF2401&quot;/&gt;&lt;wsp:rsid wsp:val=&quot;00C16580&quot;/&gt;&lt;wsp:rsid wsp:val=&quot;00C27D80&quot;/&gt;&lt;wsp:rsid wsp:val=&quot;00C27E4A&quot;/&gt;&lt;wsp:rsid wsp:val=&quot;00C450F5&quot;/&gt;&lt;wsp:rsid wsp:val=&quot;00C45FA5&quot;/&gt;&lt;wsp:rsid wsp:val=&quot;00C57F55&quot;/&gt;&lt;wsp:rsid wsp:val=&quot;00C754BA&quot;/&gt;&lt;wsp:rsid wsp:val=&quot;00C85E61&quot;/&gt;&lt;wsp:rsid wsp:val=&quot;00C913BC&quot;/&gt;&lt;wsp:rsid wsp:val=&quot;00C91FE0&quot;/&gt;&lt;wsp:rsid wsp:val=&quot;00C9460C&quot;/&gt;&lt;wsp:rsid wsp:val=&quot;00CA309D&quot;/&gt;&lt;wsp:rsid wsp:val=&quot;00CA4068&quot;/&gt;&lt;wsp:rsid wsp:val=&quot;00CD101F&quot;/&gt;&lt;wsp:rsid wsp:val=&quot;00D05047&quot;/&gt;&lt;wsp:rsid wsp:val=&quot;00D15BA1&quot;/&gt;&lt;wsp:rsid wsp:val=&quot;00D2499D&quot;/&gt;&lt;wsp:rsid wsp:val=&quot;00D32D3D&quot;/&gt;&lt;wsp:rsid wsp:val=&quot;00D45F84&quot;/&gt;&lt;wsp:rsid wsp:val=&quot;00D4741C&quot;/&gt;&lt;wsp:rsid wsp:val=&quot;00D65285&quot;/&gt;&lt;wsp:rsid wsp:val=&quot;00D7607B&quot;/&gt;&lt;wsp:rsid wsp:val=&quot;00D845EC&quot;/&gt;&lt;wsp:rsid wsp:val=&quot;00D859BB&quot;/&gt;&lt;wsp:rsid wsp:val=&quot;00D938DB&quot;/&gt;&lt;wsp:rsid wsp:val=&quot;00D96B56&quot;/&gt;&lt;wsp:rsid wsp:val=&quot;00DA2BA5&quot;/&gt;&lt;wsp:rsid wsp:val=&quot;00DB3DA8&quot;/&gt;&lt;wsp:rsid wsp:val=&quot;00DD3C31&quot;/&gt;&lt;wsp:rsid wsp:val=&quot;00E04B0F&quot;/&gt;&lt;wsp:rsid wsp:val=&quot;00E0675A&quot;/&gt;&lt;wsp:rsid wsp:val=&quot;00E06A87&quot;/&gt;&lt;wsp:rsid wsp:val=&quot;00E0725A&quot;/&gt;&lt;wsp:rsid wsp:val=&quot;00E13E8F&quot;/&gt;&lt;wsp:rsid wsp:val=&quot;00E14059&quot;/&gt;&lt;wsp:rsid wsp:val=&quot;00E20AF2&quot;/&gt;&lt;wsp:rsid wsp:val=&quot;00E30513&quot;/&gt;&lt;wsp:rsid wsp:val=&quot;00E35ED9&quot;/&gt;&lt;wsp:rsid wsp:val=&quot;00E5393E&quot;/&gt;&lt;wsp:rsid wsp:val=&quot;00E610D3&quot;/&gt;&lt;wsp:rsid wsp:val=&quot;00E617C3&quot;/&gt;&lt;wsp:rsid wsp:val=&quot;00E758F1&quot;/&gt;&lt;wsp:rsid wsp:val=&quot;00E9213D&quot;/&gt;&lt;wsp:rsid wsp:val=&quot;00E947B0&quot;/&gt;&lt;wsp:rsid wsp:val=&quot;00EA1529&quot;/&gt;&lt;wsp:rsid wsp:val=&quot;00EB1051&quot;/&gt;&lt;wsp:rsid wsp:val=&quot;00EB698E&quot;/&gt;&lt;wsp:rsid wsp:val=&quot;00EE3BC1&quot;/&gt;&lt;wsp:rsid wsp:val=&quot;00EF21AD&quot;/&gt;&lt;wsp:rsid wsp:val=&quot;00F02A9F&quot;/&gt;&lt;wsp:rsid wsp:val=&quot;00F07EBF&quot;/&gt;&lt;wsp:rsid wsp:val=&quot;00F45F62&quot;/&gt;&lt;wsp:rsid wsp:val=&quot;00F918C0&quot;/&gt;&lt;wsp:rsid wsp:val=&quot;00F94099&quot;/&gt;&lt;wsp:rsid wsp:val=&quot;00FB5C9E&quot;/&gt;&lt;wsp:rsid wsp:val=&quot;00FB6F3A&quot;/&gt;&lt;wsp:rsid wsp:val=&quot;00FC5717&quot;/&gt;&lt;wsp:rsid wsp:val=&quot;00FD6A91&quot;/&gt;&lt;wsp:rsid wsp:val=&quot;00FE506C&quot;/&gt;&lt;/wsp:rsids&gt;&lt;/w:docPr&gt;&lt;w:body&gt;&lt;wx:sect&gt;&lt;w:p wsp:rsidR=&quot;00000000&quot; wsp:rsidRPr=&quot;003C6F65&quot; wsp:rsidRDefault=&quot;003C6F65&quot; wsp:rsidP=&quot;003C6F65&quot;&gt;&lt;m:oMathPara&gt;&lt;m:oMath&gt;&lt;m:r&gt;&lt;w:rPr&gt;&lt;w:rFonts w:ascii=&quot;Cambria Math&quot; w:h-ansi=&quot;Cambria Math&quot;/&gt;&lt;wx:font wx:val=&quot;Cambria Math&quot;/&gt;&lt;w:i/&gt;&lt;w:sz w:val=&quot;28&quot;/&gt;&lt;w:sz-cs w:val=&quot;28&quot;/&gt;&lt;/w:rPr&gt;&lt;m:t&gt;в€†&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H&lt;/m:t&gt;&lt;/m:r&gt;&lt;/m:e&gt;&lt;m:sub&gt;&lt;m:r&gt;&lt;w:rPr&gt;&lt;w:rFonts w:ascii=&quot;Cambria Math&quot; w:h-ansi=&quot;Cambria Math&quot;/&gt;&lt;wx:font wx:val=&quot;Cambria Math&quot;/&gt;&lt;w:i/&gt;&lt;w:sz w:val=&quot;28&quot;/&gt;&lt;w:sz-cs w:val=&quot;28&quot;/&gt;&lt;/w:rPr&gt;&lt;m:t&gt;Р’&lt;/m:t&gt;&lt;/m:r&gt;&lt;/m:sub&gt;&lt;/m:sSub&gt;&lt;m:r&gt;&lt;w:rPr&gt;&lt;w:rFonts w:ascii=&quot;Cambria Math&quot; w:h-ansi=&quot;Cambria Math&quot;/&gt;&lt;wx:font wx:val=&quot;Cambria Math&quot;/&gt;&lt;w:i/&gt;&lt;w:sz w:val=&quot;28&quot;/&gt;&lt;w:sz-cs w:val=&quot;28&quot;/&gt;&lt;/w:rPr&gt;&lt;m:t&gt;=в€†&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lang w:val=&quot;EN-US&quot;/&gt;&lt;/w:rPr&gt;&lt;m:t&gt;H&lt;/m:t&gt;&lt;/m:r&gt;&lt;/m:e&gt;&lt;m:sub&gt;&lt;m:r&gt;&lt;w:rPr&gt;&lt;w:rFonts w:ascii=&quot;Cambria Math&quot; w:h-ansi=&quot;Cambria Math&quot;/&gt;&lt;wx:font wx:val=&quot;Cambria Math&quot;/&gt;&lt;w:i/&gt;&lt;w:sz w:val=&quot;28&quot;/&gt;&lt;w:sz-cs w:val=&quot;28&quot;/&gt;&lt;/w:rPr&gt;&lt;m:t&gt;Р’Р›&lt;/m:t&gt;&lt;/m:r&gt;&lt;/m:sub&gt;&lt;/m:sSub&gt;&lt;m:r&gt;&lt;w:rPr&gt;&lt;w:rFonts w:ascii=&quot;Cambria Math&quot; w:h-ansi=&quot;Cambria Math&quot;/&gt;&lt;wx:font wx:val=&quot;Cambria Math&quot;/&gt;&lt;w:i/&gt;&lt;w:sz w:val=&quot;28&quot;/&gt;&lt;w:sz-cs w:val=&quot;28&quot;/&gt;&lt;/w:rPr&gt;&lt;m:t&gt;+&lt;/m:t&gt;&lt;/m:r&gt;&lt;m:r&gt;&lt;m:rPr&gt;&lt;m:sty m:val=&quot;p&quot;/&gt;&lt;/m:rPr&gt;&lt;w:rPr&gt;&lt;w:rFonts w:ascii=&quot;Cambria Math&quot; w:h-ansi=&quot;Cambria Math&quot;/&gt;&lt;wx:font wx:val=&quot;Cambria Math&quot;/&gt;&lt;w:sz w:val=&quot;28&quot;/&gt;&lt;w:sz-cs w:val=&quot;28&quot;/&gt;&lt;/w:rPr&gt;&lt;m:t&gt;в€†&lt;/m:t&gt;&lt;/m:r&gt;&lt;m:sSub&gt;&lt;m:sSubPr&gt;&lt;m:ctrlPr&gt;&lt;w:rPr&gt;&lt;w:rFonts w:ascii=&quot;Cambria Math&quot; w:h-ansi=&quot;Cambria Math&quot;/&gt;&lt;wx:font wx:val=&quot;Cambria Math&quot;/&gt;&lt;w:sz w:val=&quot;28&quot;/&gt;&lt;w:sz-cs w:val=&quot;28&quot;/&gt;&lt;/w:rPr&gt;&lt;/m:ctrlPr&gt;&lt;/m:sSubPr&gt;&lt;m:e&gt;&lt;m:r&gt;&lt;w:rPr&gt;&lt;w:rFonts w:ascii=&quot;Cambria Math&quot; w:h-ansi=&quot;Cambria Math&quot;/&gt;&lt;wx:font wx:val=&quot;Cambria Math&quot;/&gt;&lt;w:i/&gt;&lt;w:sz w:val=&quot;28&quot;/&gt;&lt;w:sz-cs w:val=&quot;28&quot;/&gt;&lt;w:lang w:val=&quot;EN-US&quot;/&gt;&lt;/w:rPr&gt;&lt;m:t&gt;H&lt;/m:t&gt;&lt;/m:r&gt;&lt;/m:e&gt;&lt;m:sub&gt;&lt;m:r&gt;&lt;w:rPr&gt;&lt;w:rFonts w:ascii=&quot;Cambria Math&quot; w:h-ansi=&quot;Cambria Math&quot;/&gt;&lt;wx:font wx:val=&quot;Cambria Math&quot;/&gt;&lt;w:i/&gt;&lt;w:sz w:val=&quot;28&quot;/&gt;&lt;w:sz-cs w:val=&quot;28&quot;/&gt;&lt;/w:rPr&gt;&lt;m:t&gt;Р’Рњ&lt;/m:t&gt;&lt;/m:r&gt;&lt;/m:sub&gt;&lt;/m:sSub&gt;&lt;m:r&gt;&lt;w:rPr&gt;&lt;w:rFonts w:ascii=&quot;Cambria Math&quot; w:h-ansi=&quot;Cambria Math&quot;/&gt;&lt;wx:font wx:val=&quot;Cambria Math&quot;/&gt;&lt;w:i/&gt;&lt;w:sz w:val=&quot;28&quot;/&gt;&lt;w:sz-cs w:val=&quot;28&quot;/&gt;&lt;/w:rPr&gt;&lt;m:t&gt;,&lt;/m:t&gt;&lt;/m:r&gt;&lt;/m:oMath&gt;&lt;/m:oMathPara&gt;&lt;/w:p&gt;&lt;w:sectPr wsp:rsidR=&quot;00000000&quot; wsp:rsidRPr=&quot;003C6F65&quot;&gt;&lt;w:pgSz w:w=&quot;12240&quot; w:h=&quot;15840&quot;/&gt;&lt;w:pgMar w:top=&quot;1134&quot; w:right=&quot;850&quot; w:bottom=&quot;1134&quot; w:left=&quot;1701&quot; w:header=&quot;720&quot; w:footer=&quot;720&quot; w:gutter=&quot;0&quot;/&gt;&lt;w:cols w:space=&quot;720&quot;/&gt;&lt;/w:sectPr&gt;&lt;/wx:sect&gt;&lt;/w:body&gt;&lt;/w:wordDocument&gt;">
                  <v:imagedata r:id="rId50" o:title="" chromakey="white"/>
                </v:shape>
              </w:pict>
            </w:r>
          </w:p>
        </w:tc>
        <w:tc>
          <w:tcPr>
            <w:tcW w:w="817" w:type="dxa"/>
          </w:tcPr>
          <w:p w:rsidR="00DF6FF5" w:rsidRPr="0049520D" w:rsidRDefault="00DF6FF5" w:rsidP="00B4580C">
            <w:pPr>
              <w:spacing w:after="345" w:line="331" w:lineRule="exact"/>
              <w:jc w:val="both"/>
              <w:rPr>
                <w:rFonts w:ascii="Times New Roman" w:hAnsi="Times New Roman"/>
                <w:sz w:val="28"/>
                <w:szCs w:val="28"/>
                <w:shd w:val="clear" w:color="auto" w:fill="FFFFFF"/>
              </w:rPr>
            </w:pPr>
            <w:r w:rsidRPr="0049520D">
              <w:rPr>
                <w:rFonts w:ascii="Times New Roman" w:hAnsi="Times New Roman"/>
                <w:sz w:val="28"/>
                <w:szCs w:val="28"/>
                <w:shd w:val="clear" w:color="auto" w:fill="FFFFFF"/>
              </w:rPr>
              <w:t>(13)</w:t>
            </w:r>
          </w:p>
        </w:tc>
      </w:tr>
    </w:tbl>
    <w:p w:rsidR="00DF6FF5" w:rsidRDefault="00DF6FF5" w:rsidP="00B4580C">
      <w:pPr>
        <w:spacing w:line="360" w:lineRule="auto"/>
        <w:jc w:val="both"/>
        <w:rPr>
          <w:rFonts w:ascii="Times New Roman" w:hAnsi="Times New Roman" w:cs="Times New Roman"/>
          <w:sz w:val="28"/>
          <w:szCs w:val="28"/>
        </w:rPr>
      </w:pPr>
      <w:r w:rsidRPr="009804F2">
        <w:rPr>
          <w:rFonts w:ascii="Times New Roman" w:hAnsi="Times New Roman" w:cs="Times New Roman"/>
          <w:sz w:val="28"/>
          <w:szCs w:val="28"/>
        </w:rPr>
        <w:t xml:space="preserve">где </w:t>
      </w:r>
      <w:r w:rsidRPr="0049520D">
        <w:rPr>
          <w:rFonts w:ascii="Times New Roman" w:hAnsi="Times New Roman" w:cs="Times New Roman"/>
          <w:sz w:val="28"/>
          <w:szCs w:val="28"/>
        </w:rPr>
        <w:fldChar w:fldCharType="begin"/>
      </w:r>
      <w:r w:rsidRPr="0049520D">
        <w:rPr>
          <w:rFonts w:ascii="Times New Roman" w:hAnsi="Times New Roman" w:cs="Times New Roman"/>
          <w:sz w:val="28"/>
          <w:szCs w:val="28"/>
        </w:rPr>
        <w:instrText xml:space="preserve"> QUOTE </w:instrText>
      </w:r>
      <w:r w:rsidRPr="0049520D">
        <w:rPr>
          <w:position w:val="-6"/>
        </w:rPr>
        <w:pict>
          <v:shape id="_x0000_i1104" type="#_x0000_t75" style="width:34.8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stylePaneFormatFilter w:val=&quot;3F01&quot;/&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7967&quot;/&gt;&lt;wsp:rsid wsp:val=&quot;000029D6&quot;/&gt;&lt;wsp:rsid wsp:val=&quot;00002C4D&quot;/&gt;&lt;wsp:rsid wsp:val=&quot;00017571&quot;/&gt;&lt;wsp:rsid wsp:val=&quot;00027105&quot;/&gt;&lt;wsp:rsid wsp:val=&quot;00033732&quot;/&gt;&lt;wsp:rsid wsp:val=&quot;00033F33&quot;/&gt;&lt;wsp:rsid wsp:val=&quot;000474BF&quot;/&gt;&lt;wsp:rsid wsp:val=&quot;00051CF3&quot;/&gt;&lt;wsp:rsid wsp:val=&quot;00060869&quot;/&gt;&lt;wsp:rsid wsp:val=&quot;000625C0&quot;/&gt;&lt;wsp:rsid wsp:val=&quot;00073578&quot;/&gt;&lt;wsp:rsid wsp:val=&quot;0007381A&quot;/&gt;&lt;wsp:rsid wsp:val=&quot;00076D95&quot;/&gt;&lt;wsp:rsid wsp:val=&quot;00080AC8&quot;/&gt;&lt;wsp:rsid wsp:val=&quot;00085754&quot;/&gt;&lt;wsp:rsid wsp:val=&quot;00086DEE&quot;/&gt;&lt;wsp:rsid wsp:val=&quot;00090228&quot;/&gt;&lt;wsp:rsid wsp:val=&quot;00094FC2&quot;/&gt;&lt;wsp:rsid wsp:val=&quot;000A0A94&quot;/&gt;&lt;wsp:rsid wsp:val=&quot;000B1DCA&quot;/&gt;&lt;wsp:rsid wsp:val=&quot;000B69E2&quot;/&gt;&lt;wsp:rsid wsp:val=&quot;000D4124&quot;/&gt;&lt;wsp:rsid wsp:val=&quot;000D6D2E&quot;/&gt;&lt;wsp:rsid wsp:val=&quot;000E0B24&quot;/&gt;&lt;wsp:rsid wsp:val=&quot;000E587C&quot;/&gt;&lt;wsp:rsid wsp:val=&quot;0015407B&quot;/&gt;&lt;wsp:rsid wsp:val=&quot;001556AA&quot;/&gt;&lt;wsp:rsid wsp:val=&quot;00173065&quot;/&gt;&lt;wsp:rsid wsp:val=&quot;00177F55&quot;/&gt;&lt;wsp:rsid wsp:val=&quot;00181CB6&quot;/&gt;&lt;wsp:rsid wsp:val=&quot;00195939&quot;/&gt;&lt;wsp:rsid wsp:val=&quot;001A0271&quot;/&gt;&lt;wsp:rsid wsp:val=&quot;001A3F32&quot;/&gt;&lt;wsp:rsid wsp:val=&quot;001A4AE0&quot;/&gt;&lt;wsp:rsid wsp:val=&quot;001B3810&quot;/&gt;&lt;wsp:rsid wsp:val=&quot;001B5BDD&quot;/&gt;&lt;wsp:rsid wsp:val=&quot;001C7C77&quot;/&gt;&lt;wsp:rsid wsp:val=&quot;001D6FF2&quot;/&gt;&lt;wsp:rsid wsp:val=&quot;001E08B2&quot;/&gt;&lt;wsp:rsid wsp:val=&quot;001E0A17&quot;/&gt;&lt;wsp:rsid wsp:val=&quot;002040FD&quot;/&gt;&lt;wsp:rsid wsp:val=&quot;00205FE0&quot;/&gt;&lt;wsp:rsid wsp:val=&quot;00206D1B&quot;/&gt;&lt;wsp:rsid wsp:val=&quot;0021372E&quot;/&gt;&lt;wsp:rsid wsp:val=&quot;002155CA&quot;/&gt;&lt;wsp:rsid wsp:val=&quot;00230FA3&quot;/&gt;&lt;wsp:rsid wsp:val=&quot;00242A24&quot;/&gt;&lt;wsp:rsid wsp:val=&quot;00246F22&quot;/&gt;&lt;wsp:rsid wsp:val=&quot;00251DB5&quot;/&gt;&lt;wsp:rsid wsp:val=&quot;00255836&quot;/&gt;&lt;wsp:rsid wsp:val=&quot;00273425&quot;/&gt;&lt;wsp:rsid wsp:val=&quot;00280B08&quot;/&gt;&lt;wsp:rsid wsp:val=&quot;00283806&quot;/&gt;&lt;wsp:rsid wsp:val=&quot;00287A81&quot;/&gt;&lt;wsp:rsid wsp:val=&quot;00293113&quot;/&gt;&lt;wsp:rsid wsp:val=&quot;002A2466&quot;/&gt;&lt;wsp:rsid wsp:val=&quot;002A5C24&quot;/&gt;&lt;wsp:rsid wsp:val=&quot;002B46DF&quot;/&gt;&lt;wsp:rsid wsp:val=&quot;002B5456&quot;/&gt;&lt;wsp:rsid wsp:val=&quot;002E407E&quot;/&gt;&lt;wsp:rsid wsp:val=&quot;00306714&quot;/&gt;&lt;wsp:rsid wsp:val=&quot;0036029F&quot;/&gt;&lt;wsp:rsid wsp:val=&quot;00363F07&quot;/&gt;&lt;wsp:rsid wsp:val=&quot;003644EE&quot;/&gt;&lt;wsp:rsid wsp:val=&quot;00372256&quot;/&gt;&lt;wsp:rsid wsp:val=&quot;00373D04&quot;/&gt;&lt;wsp:rsid wsp:val=&quot;00381C9D&quot;/&gt;&lt;wsp:rsid wsp:val=&quot;00381D49&quot;/&gt;&lt;wsp:rsid wsp:val=&quot;003874E0&quot;/&gt;&lt;wsp:rsid wsp:val=&quot;003963DE&quot;/&gt;&lt;wsp:rsid wsp:val=&quot;003B41A7&quot;/&gt;&lt;wsp:rsid wsp:val=&quot;003C472E&quot;/&gt;&lt;wsp:rsid wsp:val=&quot;003D0D3C&quot;/&gt;&lt;wsp:rsid wsp:val=&quot;003D1F8C&quot;/&gt;&lt;wsp:rsid wsp:val=&quot;00405D96&quot;/&gt;&lt;wsp:rsid wsp:val=&quot;00406458&quot;/&gt;&lt;wsp:rsid wsp:val=&quot;00411DF4&quot;/&gt;&lt;wsp:rsid wsp:val=&quot;00414304&quot;/&gt;&lt;wsp:rsid wsp:val=&quot;00420762&quot;/&gt;&lt;wsp:rsid wsp:val=&quot;00451827&quot;/&gt;&lt;wsp:rsid wsp:val=&quot;00467F24&quot;/&gt;&lt;wsp:rsid wsp:val=&quot;00475886&quot;/&gt;&lt;wsp:rsid wsp:val=&quot;0048362D&quot;/&gt;&lt;wsp:rsid wsp:val=&quot;0049520D&quot;/&gt;&lt;wsp:rsid wsp:val=&quot;004A21E0&quot;/&gt;&lt;wsp:rsid wsp:val=&quot;004A722A&quot;/&gt;&lt;wsp:rsid wsp:val=&quot;004D4ACD&quot;/&gt;&lt;wsp:rsid wsp:val=&quot;00510687&quot;/&gt;&lt;wsp:rsid wsp:val=&quot;00537744&quot;/&gt;&lt;wsp:rsid wsp:val=&quot;005402BE&quot;/&gt;&lt;wsp:rsid wsp:val=&quot;0057003C&quot;/&gt;&lt;wsp:rsid wsp:val=&quot;00577FF7&quot;/&gt;&lt;wsp:rsid wsp:val=&quot;00592609&quot;/&gt;&lt;wsp:rsid wsp:val=&quot;005B0060&quot;/&gt;&lt;wsp:rsid wsp:val=&quot;005D634F&quot;/&gt;&lt;wsp:rsid wsp:val=&quot;005E0BB9&quot;/&gt;&lt;wsp:rsid wsp:val=&quot;005E7967&quot;/&gt;&lt;wsp:rsid wsp:val=&quot;006003FA&quot;/&gt;&lt;wsp:rsid wsp:val=&quot;00613EE0&quot;/&gt;&lt;wsp:rsid wsp:val=&quot;0061571C&quot;/&gt;&lt;wsp:rsid wsp:val=&quot;006230FC&quot;/&gt;&lt;wsp:rsid wsp:val=&quot;0063638F&quot;/&gt;&lt;wsp:rsid wsp:val=&quot;00640E53&quot;/&gt;&lt;wsp:rsid wsp:val=&quot;006678CB&quot;/&gt;&lt;wsp:rsid wsp:val=&quot;006928ED&quot;/&gt;&lt;wsp:rsid wsp:val=&quot;006A3994&quot;/&gt;&lt;wsp:rsid wsp:val=&quot;006B2D90&quot;/&gt;&lt;wsp:rsid wsp:val=&quot;006B345C&quot;/&gt;&lt;wsp:rsid wsp:val=&quot;006B6E40&quot;/&gt;&lt;wsp:rsid wsp:val=&quot;006C626F&quot;/&gt;&lt;wsp:rsid wsp:val=&quot;006E19E2&quot;/&gt;&lt;wsp:rsid wsp:val=&quot;00705012&quot;/&gt;&lt;wsp:rsid wsp:val=&quot;00715F3C&quot;/&gt;&lt;wsp:rsid wsp:val=&quot;00724CB8&quot;/&gt;&lt;wsp:rsid wsp:val=&quot;007335C2&quot;/&gt;&lt;wsp:rsid wsp:val=&quot;00734329&quot;/&gt;&lt;wsp:rsid wsp:val=&quot;007620A1&quot;/&gt;&lt;wsp:rsid wsp:val=&quot;00772C38&quot;/&gt;&lt;wsp:rsid wsp:val=&quot;007947FA&quot;/&gt;&lt;wsp:rsid wsp:val=&quot;007C72DD&quot;/&gt;&lt;wsp:rsid wsp:val=&quot;007E7304&quot;/&gt;&lt;wsp:rsid wsp:val=&quot;008038BC&quot;/&gt;&lt;wsp:rsid wsp:val=&quot;0081351E&quot;/&gt;&lt;wsp:rsid wsp:val=&quot;00842133&quot;/&gt;&lt;wsp:rsid wsp:val=&quot;00853250&quot;/&gt;&lt;wsp:rsid wsp:val=&quot;008533EE&quot;/&gt;&lt;wsp:rsid wsp:val=&quot;008869F0&quot;/&gt;&lt;wsp:rsid wsp:val=&quot;00891F55&quot;/&gt;&lt;wsp:rsid wsp:val=&quot;008A1A49&quot;/&gt;&lt;wsp:rsid wsp:val=&quot;008C0D75&quot;/&gt;&lt;wsp:rsid wsp:val=&quot;008C0EE6&quot;/&gt;&lt;wsp:rsid wsp:val=&quot;008E2629&quot;/&gt;&lt;wsp:rsid wsp:val=&quot;00901CDF&quot;/&gt;&lt;wsp:rsid wsp:val=&quot;00906E72&quot;/&gt;&lt;wsp:rsid wsp:val=&quot;00936388&quot;/&gt;&lt;wsp:rsid wsp:val=&quot;00950E9A&quot;/&gt;&lt;wsp:rsid wsp:val=&quot;009611D4&quot;/&gt;&lt;wsp:rsid wsp:val=&quot;00973E08&quot;/&gt;&lt;wsp:rsid wsp:val=&quot;00985B8D&quot;/&gt;&lt;wsp:rsid wsp:val=&quot;009C1638&quot;/&gt;&lt;wsp:rsid wsp:val=&quot;009D077F&quot;/&gt;&lt;wsp:rsid wsp:val=&quot;009E2920&quot;/&gt;&lt;wsp:rsid wsp:val=&quot;009E6654&quot;/&gt;&lt;wsp:rsid wsp:val=&quot;00A026FC&quot;/&gt;&lt;wsp:rsid wsp:val=&quot;00A06D7A&quot;/&gt;&lt;wsp:rsid wsp:val=&quot;00A2375C&quot;/&gt;&lt;wsp:rsid wsp:val=&quot;00A3675F&quot;/&gt;&lt;wsp:rsid wsp:val=&quot;00A45515&quot;/&gt;&lt;wsp:rsid wsp:val=&quot;00A51BE7&quot;/&gt;&lt;wsp:rsid wsp:val=&quot;00A53B14&quot;/&gt;&lt;wsp:rsid wsp:val=&quot;00A62C12&quot;/&gt;&lt;wsp:rsid wsp:val=&quot;00A64A58&quot;/&gt;&lt;wsp:rsid wsp:val=&quot;00A654D8&quot;/&gt;&lt;wsp:rsid wsp:val=&quot;00A81CF7&quot;/&gt;&lt;wsp:rsid wsp:val=&quot;00A861DB&quot;/&gt;&lt;wsp:rsid wsp:val=&quot;00A93AF0&quot;/&gt;&lt;wsp:rsid wsp:val=&quot;00A956D4&quot;/&gt;&lt;wsp:rsid wsp:val=&quot;00AB0E64&quot;/&gt;&lt;wsp:rsid wsp:val=&quot;00AF2326&quot;/&gt;&lt;wsp:rsid wsp:val=&quot;00AF76E0&quot;/&gt;&lt;wsp:rsid wsp:val=&quot;00B03AFB&quot;/&gt;&lt;wsp:rsid wsp:val=&quot;00B136B1&quot;/&gt;&lt;wsp:rsid wsp:val=&quot;00B13FFB&quot;/&gt;&lt;wsp:rsid wsp:val=&quot;00B145CA&quot;/&gt;&lt;wsp:rsid wsp:val=&quot;00B2509D&quot;/&gt;&lt;wsp:rsid wsp:val=&quot;00B254F8&quot;/&gt;&lt;wsp:rsid wsp:val=&quot;00B27C5C&quot;/&gt;&lt;wsp:rsid wsp:val=&quot;00B32B7A&quot;/&gt;&lt;wsp:rsid wsp:val=&quot;00B52532&quot;/&gt;&lt;wsp:rsid wsp:val=&quot;00B87726&quot;/&gt;&lt;wsp:rsid wsp:val=&quot;00B97606&quot;/&gt;&lt;wsp:rsid wsp:val=&quot;00BA0E00&quot;/&gt;&lt;wsp:rsid wsp:val=&quot;00BA132A&quot;/&gt;&lt;wsp:rsid wsp:val=&quot;00BA6E40&quot;/&gt;&lt;wsp:rsid wsp:val=&quot;00BB0471&quot;/&gt;&lt;wsp:rsid wsp:val=&quot;00BB3FA8&quot;/&gt;&lt;wsp:rsid wsp:val=&quot;00BB5876&quot;/&gt;&lt;wsp:rsid wsp:val=&quot;00BD14F8&quot;/&gt;&lt;wsp:rsid wsp:val=&quot;00BD2679&quot;/&gt;&lt;wsp:rsid wsp:val=&quot;00BE57ED&quot;/&gt;&lt;wsp:rsid wsp:val=&quot;00BF2401&quot;/&gt;&lt;wsp:rsid wsp:val=&quot;00C16580&quot;/&gt;&lt;wsp:rsid wsp:val=&quot;00C27D80&quot;/&gt;&lt;wsp:rsid wsp:val=&quot;00C27E4A&quot;/&gt;&lt;wsp:rsid wsp:val=&quot;00C450F5&quot;/&gt;&lt;wsp:rsid wsp:val=&quot;00C45FA5&quot;/&gt;&lt;wsp:rsid wsp:val=&quot;00C57F55&quot;/&gt;&lt;wsp:rsid wsp:val=&quot;00C754BA&quot;/&gt;&lt;wsp:rsid wsp:val=&quot;00C85E61&quot;/&gt;&lt;wsp:rsid wsp:val=&quot;00C913BC&quot;/&gt;&lt;wsp:rsid wsp:val=&quot;00C91FE0&quot;/&gt;&lt;wsp:rsid wsp:val=&quot;00C9460C&quot;/&gt;&lt;wsp:rsid wsp:val=&quot;00CA309D&quot;/&gt;&lt;wsp:rsid wsp:val=&quot;00CA4068&quot;/&gt;&lt;wsp:rsid wsp:val=&quot;00CD101F&quot;/&gt;&lt;wsp:rsid wsp:val=&quot;00D05047&quot;/&gt;&lt;wsp:rsid wsp:val=&quot;00D15BA1&quot;/&gt;&lt;wsp:rsid wsp:val=&quot;00D2499D&quot;/&gt;&lt;wsp:rsid wsp:val=&quot;00D32D3D&quot;/&gt;&lt;wsp:rsid wsp:val=&quot;00D45F84&quot;/&gt;&lt;wsp:rsid wsp:val=&quot;00D4741C&quot;/&gt;&lt;wsp:rsid wsp:val=&quot;00D65285&quot;/&gt;&lt;wsp:rsid wsp:val=&quot;00D7607B&quot;/&gt;&lt;wsp:rsid wsp:val=&quot;00D845EC&quot;/&gt;&lt;wsp:rsid wsp:val=&quot;00D859BB&quot;/&gt;&lt;wsp:rsid wsp:val=&quot;00D938DB&quot;/&gt;&lt;wsp:rsid wsp:val=&quot;00D96B56&quot;/&gt;&lt;wsp:rsid wsp:val=&quot;00DA2BA5&quot;/&gt;&lt;wsp:rsid wsp:val=&quot;00DB3DA8&quot;/&gt;&lt;wsp:rsid wsp:val=&quot;00DD3C31&quot;/&gt;&lt;wsp:rsid wsp:val=&quot;00E04B0F&quot;/&gt;&lt;wsp:rsid wsp:val=&quot;00E0675A&quot;/&gt;&lt;wsp:rsid wsp:val=&quot;00E06A87&quot;/&gt;&lt;wsp:rsid wsp:val=&quot;00E0725A&quot;/&gt;&lt;wsp:rsid wsp:val=&quot;00E13E8F&quot;/&gt;&lt;wsp:rsid wsp:val=&quot;00E14059&quot;/&gt;&lt;wsp:rsid wsp:val=&quot;00E20AF2&quot;/&gt;&lt;wsp:rsid wsp:val=&quot;00E30513&quot;/&gt;&lt;wsp:rsid wsp:val=&quot;00E35ED9&quot;/&gt;&lt;wsp:rsid wsp:val=&quot;00E5393E&quot;/&gt;&lt;wsp:rsid wsp:val=&quot;00E610D3&quot;/&gt;&lt;wsp:rsid wsp:val=&quot;00E617C3&quot;/&gt;&lt;wsp:rsid wsp:val=&quot;00E758F1&quot;/&gt;&lt;wsp:rsid wsp:val=&quot;00E9213D&quot;/&gt;&lt;wsp:rsid wsp:val=&quot;00E947B0&quot;/&gt;&lt;wsp:rsid wsp:val=&quot;00EA1529&quot;/&gt;&lt;wsp:rsid wsp:val=&quot;00EB1051&quot;/&gt;&lt;wsp:rsid wsp:val=&quot;00EB698E&quot;/&gt;&lt;wsp:rsid wsp:val=&quot;00EE3BC1&quot;/&gt;&lt;wsp:rsid wsp:val=&quot;00EF21AD&quot;/&gt;&lt;wsp:rsid wsp:val=&quot;00F02A9F&quot;/&gt;&lt;wsp:rsid wsp:val=&quot;00F07EBF&quot;/&gt;&lt;wsp:rsid wsp:val=&quot;00F45F62&quot;/&gt;&lt;wsp:rsid wsp:val=&quot;00F918C0&quot;/&gt;&lt;wsp:rsid wsp:val=&quot;00F94099&quot;/&gt;&lt;wsp:rsid wsp:val=&quot;00FB5C9E&quot;/&gt;&lt;wsp:rsid wsp:val=&quot;00FB6F3A&quot;/&gt;&lt;wsp:rsid wsp:val=&quot;00FC5717&quot;/&gt;&lt;wsp:rsid wsp:val=&quot;00FD6A91&quot;/&gt;&lt;wsp:rsid wsp:val=&quot;00FE506C&quot;/&gt;&lt;/wsp:rsids&gt;&lt;/w:docPr&gt;&lt;w:body&gt;&lt;wx:sect&gt;&lt;w:p wsp:rsidR=&quot;00000000&quot; wsp:rsidRDefault=&quot;00A93AF0&quot; wsp:rsidP=&quot;00A93AF0&quot;&gt;&lt;m:oMathPara&gt;&lt;m:oMath&gt;&lt;m:r&gt;&lt;w:rPr&gt;&lt;w:rFonts w:ascii=&quot;Cambria Math&quot; w:h-ansi=&quot;Cambria Math&quot; w:cs=&quot;Times New Roman&quot;/&gt;&lt;wx:font wx:val=&quot;Cambria Math&quot;/&gt;&lt;w:i/&gt;&lt;w:sz w:val=&quot;28&quot;/&gt;&lt;w:sz-cs w:val=&quot;28&quot;/&gt;&lt;/w:rPr&gt;&lt;m:t&gt; в€†&lt;/m:t&gt;&lt;/m:r&gt;&lt;m:sSub&gt;&lt;m:sSubPr&gt;&lt;m:ctrlPr&gt;&lt;w:rPr&gt;&lt;w:rFonts w:ascii=&quot;Cambria Math&quot; w:h-ansi=&quot;Cambria Math&quot; w:cs=&quot;Times New Roman&quot;/&gt;&lt;wx:font wx:val=&quot;Cambria Math&quot;/&gt;&lt;w:i/&gt;&lt;w:sz w:val=&quot;28&quot;/&gt;&lt;w:sz-cs w:val=&quot;28&quot;/&gt;&lt;/w:rPr&gt;&lt;/m:ctrlPr&gt;&lt;/m:sSubPr&gt;&lt;m:e&gt;&lt;m:r&gt;&lt;w:rPr&gt;&lt;w:rFonts w:ascii=&quot;Cambria Math&quot; w:h-ansi=&quot;Cambria Math&quot; w:cs=&quot;Times New Roman&quot;/&gt;&lt;wx:font wx:val=&quot;Cambria Math&quot;/&gt;&lt;w:i/&gt;&lt;w:sz w:val=&quot;28&quot;/&gt;&lt;w:sz-cs w:val=&quot;28&quot;/&gt;&lt;w:lang w:val=&quot;EN-US&quot;/&gt;&lt;/w:rPr&gt;&lt;m:t&gt;H&lt;/m:t&gt;&lt;/m:r&gt;&lt;/m:e&gt;&lt;m:sub&gt;&lt;m:r&gt;&lt;w:rPr&gt;&lt;w:rFonts w:ascii=&quot;Cambria Math&quot; w:h-ansi=&quot;Cambria Math&quot; w:cs=&quot;Times New Roman&quot;/&gt;&lt;wx:font wx:val=&quot;Cambria Math&quot;/&gt;&lt;w:i/&gt;&lt;w:sz w:val=&quot;28&quot;/&gt;&lt;w:sz-cs w:val=&quot;28&quot;/&gt;&lt;/w:rPr&gt;&lt;m:t&gt;Р’Р›&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51" o:title="" chromakey="white"/>
          </v:shape>
        </w:pict>
      </w:r>
      <w:r w:rsidRPr="0049520D">
        <w:rPr>
          <w:rFonts w:ascii="Times New Roman" w:hAnsi="Times New Roman" w:cs="Times New Roman"/>
          <w:sz w:val="28"/>
          <w:szCs w:val="28"/>
        </w:rPr>
        <w:instrText xml:space="preserve"> </w:instrText>
      </w:r>
      <w:r w:rsidRPr="0049520D">
        <w:rPr>
          <w:rFonts w:ascii="Times New Roman" w:hAnsi="Times New Roman" w:cs="Times New Roman"/>
          <w:sz w:val="28"/>
          <w:szCs w:val="28"/>
        </w:rPr>
        <w:fldChar w:fldCharType="separate"/>
      </w:r>
      <w:r w:rsidRPr="0049520D">
        <w:rPr>
          <w:position w:val="-6"/>
        </w:rPr>
        <w:pict>
          <v:shape id="_x0000_i1105" type="#_x0000_t75" style="width:34.8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stylePaneFormatFilter w:val=&quot;3F01&quot;/&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7967&quot;/&gt;&lt;wsp:rsid wsp:val=&quot;000029D6&quot;/&gt;&lt;wsp:rsid wsp:val=&quot;00002C4D&quot;/&gt;&lt;wsp:rsid wsp:val=&quot;00017571&quot;/&gt;&lt;wsp:rsid wsp:val=&quot;00027105&quot;/&gt;&lt;wsp:rsid wsp:val=&quot;00033732&quot;/&gt;&lt;wsp:rsid wsp:val=&quot;00033F33&quot;/&gt;&lt;wsp:rsid wsp:val=&quot;000474BF&quot;/&gt;&lt;wsp:rsid wsp:val=&quot;00051CF3&quot;/&gt;&lt;wsp:rsid wsp:val=&quot;00060869&quot;/&gt;&lt;wsp:rsid wsp:val=&quot;000625C0&quot;/&gt;&lt;wsp:rsid wsp:val=&quot;00073578&quot;/&gt;&lt;wsp:rsid wsp:val=&quot;0007381A&quot;/&gt;&lt;wsp:rsid wsp:val=&quot;00076D95&quot;/&gt;&lt;wsp:rsid wsp:val=&quot;00080AC8&quot;/&gt;&lt;wsp:rsid wsp:val=&quot;00085754&quot;/&gt;&lt;wsp:rsid wsp:val=&quot;00086DEE&quot;/&gt;&lt;wsp:rsid wsp:val=&quot;00090228&quot;/&gt;&lt;wsp:rsid wsp:val=&quot;00094FC2&quot;/&gt;&lt;wsp:rsid wsp:val=&quot;000A0A94&quot;/&gt;&lt;wsp:rsid wsp:val=&quot;000B1DCA&quot;/&gt;&lt;wsp:rsid wsp:val=&quot;000B69E2&quot;/&gt;&lt;wsp:rsid wsp:val=&quot;000D4124&quot;/&gt;&lt;wsp:rsid wsp:val=&quot;000D6D2E&quot;/&gt;&lt;wsp:rsid wsp:val=&quot;000E0B24&quot;/&gt;&lt;wsp:rsid wsp:val=&quot;000E587C&quot;/&gt;&lt;wsp:rsid wsp:val=&quot;0015407B&quot;/&gt;&lt;wsp:rsid wsp:val=&quot;001556AA&quot;/&gt;&lt;wsp:rsid wsp:val=&quot;00173065&quot;/&gt;&lt;wsp:rsid wsp:val=&quot;00177F55&quot;/&gt;&lt;wsp:rsid wsp:val=&quot;00181CB6&quot;/&gt;&lt;wsp:rsid wsp:val=&quot;00195939&quot;/&gt;&lt;wsp:rsid wsp:val=&quot;001A0271&quot;/&gt;&lt;wsp:rsid wsp:val=&quot;001A3F32&quot;/&gt;&lt;wsp:rsid wsp:val=&quot;001A4AE0&quot;/&gt;&lt;wsp:rsid wsp:val=&quot;001B3810&quot;/&gt;&lt;wsp:rsid wsp:val=&quot;001B5BDD&quot;/&gt;&lt;wsp:rsid wsp:val=&quot;001C7C77&quot;/&gt;&lt;wsp:rsid wsp:val=&quot;001D6FF2&quot;/&gt;&lt;wsp:rsid wsp:val=&quot;001E08B2&quot;/&gt;&lt;wsp:rsid wsp:val=&quot;001E0A17&quot;/&gt;&lt;wsp:rsid wsp:val=&quot;002040FD&quot;/&gt;&lt;wsp:rsid wsp:val=&quot;00205FE0&quot;/&gt;&lt;wsp:rsid wsp:val=&quot;00206D1B&quot;/&gt;&lt;wsp:rsid wsp:val=&quot;0021372E&quot;/&gt;&lt;wsp:rsid wsp:val=&quot;002155CA&quot;/&gt;&lt;wsp:rsid wsp:val=&quot;00230FA3&quot;/&gt;&lt;wsp:rsid wsp:val=&quot;00242A24&quot;/&gt;&lt;wsp:rsid wsp:val=&quot;00246F22&quot;/&gt;&lt;wsp:rsid wsp:val=&quot;00251DB5&quot;/&gt;&lt;wsp:rsid wsp:val=&quot;00255836&quot;/&gt;&lt;wsp:rsid wsp:val=&quot;00273425&quot;/&gt;&lt;wsp:rsid wsp:val=&quot;00280B08&quot;/&gt;&lt;wsp:rsid wsp:val=&quot;00283806&quot;/&gt;&lt;wsp:rsid wsp:val=&quot;00287A81&quot;/&gt;&lt;wsp:rsid wsp:val=&quot;00293113&quot;/&gt;&lt;wsp:rsid wsp:val=&quot;002A2466&quot;/&gt;&lt;wsp:rsid wsp:val=&quot;002A5C24&quot;/&gt;&lt;wsp:rsid wsp:val=&quot;002B46DF&quot;/&gt;&lt;wsp:rsid wsp:val=&quot;002B5456&quot;/&gt;&lt;wsp:rsid wsp:val=&quot;002E407E&quot;/&gt;&lt;wsp:rsid wsp:val=&quot;00306714&quot;/&gt;&lt;wsp:rsid wsp:val=&quot;0036029F&quot;/&gt;&lt;wsp:rsid wsp:val=&quot;00363F07&quot;/&gt;&lt;wsp:rsid wsp:val=&quot;003644EE&quot;/&gt;&lt;wsp:rsid wsp:val=&quot;00372256&quot;/&gt;&lt;wsp:rsid wsp:val=&quot;00373D04&quot;/&gt;&lt;wsp:rsid wsp:val=&quot;00381C9D&quot;/&gt;&lt;wsp:rsid wsp:val=&quot;00381D49&quot;/&gt;&lt;wsp:rsid wsp:val=&quot;003874E0&quot;/&gt;&lt;wsp:rsid wsp:val=&quot;003963DE&quot;/&gt;&lt;wsp:rsid wsp:val=&quot;003B41A7&quot;/&gt;&lt;wsp:rsid wsp:val=&quot;003C472E&quot;/&gt;&lt;wsp:rsid wsp:val=&quot;003D0D3C&quot;/&gt;&lt;wsp:rsid wsp:val=&quot;003D1F8C&quot;/&gt;&lt;wsp:rsid wsp:val=&quot;00405D96&quot;/&gt;&lt;wsp:rsid wsp:val=&quot;00406458&quot;/&gt;&lt;wsp:rsid wsp:val=&quot;00411DF4&quot;/&gt;&lt;wsp:rsid wsp:val=&quot;00414304&quot;/&gt;&lt;wsp:rsid wsp:val=&quot;00420762&quot;/&gt;&lt;wsp:rsid wsp:val=&quot;00451827&quot;/&gt;&lt;wsp:rsid wsp:val=&quot;00467F24&quot;/&gt;&lt;wsp:rsid wsp:val=&quot;00475886&quot;/&gt;&lt;wsp:rsid wsp:val=&quot;0048362D&quot;/&gt;&lt;wsp:rsid wsp:val=&quot;0049520D&quot;/&gt;&lt;wsp:rsid wsp:val=&quot;004A21E0&quot;/&gt;&lt;wsp:rsid wsp:val=&quot;004A722A&quot;/&gt;&lt;wsp:rsid wsp:val=&quot;004D4ACD&quot;/&gt;&lt;wsp:rsid wsp:val=&quot;00510687&quot;/&gt;&lt;wsp:rsid wsp:val=&quot;00537744&quot;/&gt;&lt;wsp:rsid wsp:val=&quot;005402BE&quot;/&gt;&lt;wsp:rsid wsp:val=&quot;0057003C&quot;/&gt;&lt;wsp:rsid wsp:val=&quot;00577FF7&quot;/&gt;&lt;wsp:rsid wsp:val=&quot;00592609&quot;/&gt;&lt;wsp:rsid wsp:val=&quot;005B0060&quot;/&gt;&lt;wsp:rsid wsp:val=&quot;005D634F&quot;/&gt;&lt;wsp:rsid wsp:val=&quot;005E0BB9&quot;/&gt;&lt;wsp:rsid wsp:val=&quot;005E7967&quot;/&gt;&lt;wsp:rsid wsp:val=&quot;006003FA&quot;/&gt;&lt;wsp:rsid wsp:val=&quot;00613EE0&quot;/&gt;&lt;wsp:rsid wsp:val=&quot;0061571C&quot;/&gt;&lt;wsp:rsid wsp:val=&quot;006230FC&quot;/&gt;&lt;wsp:rsid wsp:val=&quot;0063638F&quot;/&gt;&lt;wsp:rsid wsp:val=&quot;00640E53&quot;/&gt;&lt;wsp:rsid wsp:val=&quot;006678CB&quot;/&gt;&lt;wsp:rsid wsp:val=&quot;006928ED&quot;/&gt;&lt;wsp:rsid wsp:val=&quot;006A3994&quot;/&gt;&lt;wsp:rsid wsp:val=&quot;006B2D90&quot;/&gt;&lt;wsp:rsid wsp:val=&quot;006B345C&quot;/&gt;&lt;wsp:rsid wsp:val=&quot;006B6E40&quot;/&gt;&lt;wsp:rsid wsp:val=&quot;006C626F&quot;/&gt;&lt;wsp:rsid wsp:val=&quot;006E19E2&quot;/&gt;&lt;wsp:rsid wsp:val=&quot;00705012&quot;/&gt;&lt;wsp:rsid wsp:val=&quot;00715F3C&quot;/&gt;&lt;wsp:rsid wsp:val=&quot;00724CB8&quot;/&gt;&lt;wsp:rsid wsp:val=&quot;007335C2&quot;/&gt;&lt;wsp:rsid wsp:val=&quot;00734329&quot;/&gt;&lt;wsp:rsid wsp:val=&quot;007620A1&quot;/&gt;&lt;wsp:rsid wsp:val=&quot;00772C38&quot;/&gt;&lt;wsp:rsid wsp:val=&quot;007947FA&quot;/&gt;&lt;wsp:rsid wsp:val=&quot;007C72DD&quot;/&gt;&lt;wsp:rsid wsp:val=&quot;007E7304&quot;/&gt;&lt;wsp:rsid wsp:val=&quot;008038BC&quot;/&gt;&lt;wsp:rsid wsp:val=&quot;0081351E&quot;/&gt;&lt;wsp:rsid wsp:val=&quot;00842133&quot;/&gt;&lt;wsp:rsid wsp:val=&quot;00853250&quot;/&gt;&lt;wsp:rsid wsp:val=&quot;008533EE&quot;/&gt;&lt;wsp:rsid wsp:val=&quot;008869F0&quot;/&gt;&lt;wsp:rsid wsp:val=&quot;00891F55&quot;/&gt;&lt;wsp:rsid wsp:val=&quot;008A1A49&quot;/&gt;&lt;wsp:rsid wsp:val=&quot;008C0D75&quot;/&gt;&lt;wsp:rsid wsp:val=&quot;008C0EE6&quot;/&gt;&lt;wsp:rsid wsp:val=&quot;008E2629&quot;/&gt;&lt;wsp:rsid wsp:val=&quot;00901CDF&quot;/&gt;&lt;wsp:rsid wsp:val=&quot;00906E72&quot;/&gt;&lt;wsp:rsid wsp:val=&quot;00936388&quot;/&gt;&lt;wsp:rsid wsp:val=&quot;00950E9A&quot;/&gt;&lt;wsp:rsid wsp:val=&quot;009611D4&quot;/&gt;&lt;wsp:rsid wsp:val=&quot;00973E08&quot;/&gt;&lt;wsp:rsid wsp:val=&quot;00985B8D&quot;/&gt;&lt;wsp:rsid wsp:val=&quot;009C1638&quot;/&gt;&lt;wsp:rsid wsp:val=&quot;009D077F&quot;/&gt;&lt;wsp:rsid wsp:val=&quot;009E2920&quot;/&gt;&lt;wsp:rsid wsp:val=&quot;009E6654&quot;/&gt;&lt;wsp:rsid wsp:val=&quot;00A026FC&quot;/&gt;&lt;wsp:rsid wsp:val=&quot;00A06D7A&quot;/&gt;&lt;wsp:rsid wsp:val=&quot;00A2375C&quot;/&gt;&lt;wsp:rsid wsp:val=&quot;00A3675F&quot;/&gt;&lt;wsp:rsid wsp:val=&quot;00A45515&quot;/&gt;&lt;wsp:rsid wsp:val=&quot;00A51BE7&quot;/&gt;&lt;wsp:rsid wsp:val=&quot;00A53B14&quot;/&gt;&lt;wsp:rsid wsp:val=&quot;00A62C12&quot;/&gt;&lt;wsp:rsid wsp:val=&quot;00A64A58&quot;/&gt;&lt;wsp:rsid wsp:val=&quot;00A654D8&quot;/&gt;&lt;wsp:rsid wsp:val=&quot;00A81CF7&quot;/&gt;&lt;wsp:rsid wsp:val=&quot;00A861DB&quot;/&gt;&lt;wsp:rsid wsp:val=&quot;00A93AF0&quot;/&gt;&lt;wsp:rsid wsp:val=&quot;00A956D4&quot;/&gt;&lt;wsp:rsid wsp:val=&quot;00AB0E64&quot;/&gt;&lt;wsp:rsid wsp:val=&quot;00AF2326&quot;/&gt;&lt;wsp:rsid wsp:val=&quot;00AF76E0&quot;/&gt;&lt;wsp:rsid wsp:val=&quot;00B03AFB&quot;/&gt;&lt;wsp:rsid wsp:val=&quot;00B136B1&quot;/&gt;&lt;wsp:rsid wsp:val=&quot;00B13FFB&quot;/&gt;&lt;wsp:rsid wsp:val=&quot;00B145CA&quot;/&gt;&lt;wsp:rsid wsp:val=&quot;00B2509D&quot;/&gt;&lt;wsp:rsid wsp:val=&quot;00B254F8&quot;/&gt;&lt;wsp:rsid wsp:val=&quot;00B27C5C&quot;/&gt;&lt;wsp:rsid wsp:val=&quot;00B32B7A&quot;/&gt;&lt;wsp:rsid wsp:val=&quot;00B52532&quot;/&gt;&lt;wsp:rsid wsp:val=&quot;00B87726&quot;/&gt;&lt;wsp:rsid wsp:val=&quot;00B97606&quot;/&gt;&lt;wsp:rsid wsp:val=&quot;00BA0E00&quot;/&gt;&lt;wsp:rsid wsp:val=&quot;00BA132A&quot;/&gt;&lt;wsp:rsid wsp:val=&quot;00BA6E40&quot;/&gt;&lt;wsp:rsid wsp:val=&quot;00BB0471&quot;/&gt;&lt;wsp:rsid wsp:val=&quot;00BB3FA8&quot;/&gt;&lt;wsp:rsid wsp:val=&quot;00BB5876&quot;/&gt;&lt;wsp:rsid wsp:val=&quot;00BD14F8&quot;/&gt;&lt;wsp:rsid wsp:val=&quot;00BD2679&quot;/&gt;&lt;wsp:rsid wsp:val=&quot;00BE57ED&quot;/&gt;&lt;wsp:rsid wsp:val=&quot;00BF2401&quot;/&gt;&lt;wsp:rsid wsp:val=&quot;00C16580&quot;/&gt;&lt;wsp:rsid wsp:val=&quot;00C27D80&quot;/&gt;&lt;wsp:rsid wsp:val=&quot;00C27E4A&quot;/&gt;&lt;wsp:rsid wsp:val=&quot;00C450F5&quot;/&gt;&lt;wsp:rsid wsp:val=&quot;00C45FA5&quot;/&gt;&lt;wsp:rsid wsp:val=&quot;00C57F55&quot;/&gt;&lt;wsp:rsid wsp:val=&quot;00C754BA&quot;/&gt;&lt;wsp:rsid wsp:val=&quot;00C85E61&quot;/&gt;&lt;wsp:rsid wsp:val=&quot;00C913BC&quot;/&gt;&lt;wsp:rsid wsp:val=&quot;00C91FE0&quot;/&gt;&lt;wsp:rsid wsp:val=&quot;00C9460C&quot;/&gt;&lt;wsp:rsid wsp:val=&quot;00CA309D&quot;/&gt;&lt;wsp:rsid wsp:val=&quot;00CA4068&quot;/&gt;&lt;wsp:rsid wsp:val=&quot;00CD101F&quot;/&gt;&lt;wsp:rsid wsp:val=&quot;00D05047&quot;/&gt;&lt;wsp:rsid wsp:val=&quot;00D15BA1&quot;/&gt;&lt;wsp:rsid wsp:val=&quot;00D2499D&quot;/&gt;&lt;wsp:rsid wsp:val=&quot;00D32D3D&quot;/&gt;&lt;wsp:rsid wsp:val=&quot;00D45F84&quot;/&gt;&lt;wsp:rsid wsp:val=&quot;00D4741C&quot;/&gt;&lt;wsp:rsid wsp:val=&quot;00D65285&quot;/&gt;&lt;wsp:rsid wsp:val=&quot;00D7607B&quot;/&gt;&lt;wsp:rsid wsp:val=&quot;00D845EC&quot;/&gt;&lt;wsp:rsid wsp:val=&quot;00D859BB&quot;/&gt;&lt;wsp:rsid wsp:val=&quot;00D938DB&quot;/&gt;&lt;wsp:rsid wsp:val=&quot;00D96B56&quot;/&gt;&lt;wsp:rsid wsp:val=&quot;00DA2BA5&quot;/&gt;&lt;wsp:rsid wsp:val=&quot;00DB3DA8&quot;/&gt;&lt;wsp:rsid wsp:val=&quot;00DD3C31&quot;/&gt;&lt;wsp:rsid wsp:val=&quot;00E04B0F&quot;/&gt;&lt;wsp:rsid wsp:val=&quot;00E0675A&quot;/&gt;&lt;wsp:rsid wsp:val=&quot;00E06A87&quot;/&gt;&lt;wsp:rsid wsp:val=&quot;00E0725A&quot;/&gt;&lt;wsp:rsid wsp:val=&quot;00E13E8F&quot;/&gt;&lt;wsp:rsid wsp:val=&quot;00E14059&quot;/&gt;&lt;wsp:rsid wsp:val=&quot;00E20AF2&quot;/&gt;&lt;wsp:rsid wsp:val=&quot;00E30513&quot;/&gt;&lt;wsp:rsid wsp:val=&quot;00E35ED9&quot;/&gt;&lt;wsp:rsid wsp:val=&quot;00E5393E&quot;/&gt;&lt;wsp:rsid wsp:val=&quot;00E610D3&quot;/&gt;&lt;wsp:rsid wsp:val=&quot;00E617C3&quot;/&gt;&lt;wsp:rsid wsp:val=&quot;00E758F1&quot;/&gt;&lt;wsp:rsid wsp:val=&quot;00E9213D&quot;/&gt;&lt;wsp:rsid wsp:val=&quot;00E947B0&quot;/&gt;&lt;wsp:rsid wsp:val=&quot;00EA1529&quot;/&gt;&lt;wsp:rsid wsp:val=&quot;00EB1051&quot;/&gt;&lt;wsp:rsid wsp:val=&quot;00EB698E&quot;/&gt;&lt;wsp:rsid wsp:val=&quot;00EE3BC1&quot;/&gt;&lt;wsp:rsid wsp:val=&quot;00EF21AD&quot;/&gt;&lt;wsp:rsid wsp:val=&quot;00F02A9F&quot;/&gt;&lt;wsp:rsid wsp:val=&quot;00F07EBF&quot;/&gt;&lt;wsp:rsid wsp:val=&quot;00F45F62&quot;/&gt;&lt;wsp:rsid wsp:val=&quot;00F918C0&quot;/&gt;&lt;wsp:rsid wsp:val=&quot;00F94099&quot;/&gt;&lt;wsp:rsid wsp:val=&quot;00FB5C9E&quot;/&gt;&lt;wsp:rsid wsp:val=&quot;00FB6F3A&quot;/&gt;&lt;wsp:rsid wsp:val=&quot;00FC5717&quot;/&gt;&lt;wsp:rsid wsp:val=&quot;00FD6A91&quot;/&gt;&lt;wsp:rsid wsp:val=&quot;00FE506C&quot;/&gt;&lt;/wsp:rsids&gt;&lt;/w:docPr&gt;&lt;w:body&gt;&lt;wx:sect&gt;&lt;w:p wsp:rsidR=&quot;00000000&quot; wsp:rsidRDefault=&quot;00A93AF0&quot; wsp:rsidP=&quot;00A93AF0&quot;&gt;&lt;m:oMathPara&gt;&lt;m:oMath&gt;&lt;m:r&gt;&lt;w:rPr&gt;&lt;w:rFonts w:ascii=&quot;Cambria Math&quot; w:h-ansi=&quot;Cambria Math&quot; w:cs=&quot;Times New Roman&quot;/&gt;&lt;wx:font wx:val=&quot;Cambria Math&quot;/&gt;&lt;w:i/&gt;&lt;w:sz w:val=&quot;28&quot;/&gt;&lt;w:sz-cs w:val=&quot;28&quot;/&gt;&lt;/w:rPr&gt;&lt;m:t&gt; в€†&lt;/m:t&gt;&lt;/m:r&gt;&lt;m:sSub&gt;&lt;m:sSubPr&gt;&lt;m:ctrlPr&gt;&lt;w:rPr&gt;&lt;w:rFonts w:ascii=&quot;Cambria Math&quot; w:h-ansi=&quot;Cambria Math&quot; w:cs=&quot;Times New Roman&quot;/&gt;&lt;wx:font wx:val=&quot;Cambria Math&quot;/&gt;&lt;w:i/&gt;&lt;w:sz w:val=&quot;28&quot;/&gt;&lt;w:sz-cs w:val=&quot;28&quot;/&gt;&lt;/w:rPr&gt;&lt;/m:ctrlPr&gt;&lt;/m:sSubPr&gt;&lt;m:e&gt;&lt;m:r&gt;&lt;w:rPr&gt;&lt;w:rFonts w:ascii=&quot;Cambria Math&quot; w:h-ansi=&quot;Cambria Math&quot; w:cs=&quot;Times New Roman&quot;/&gt;&lt;wx:font wx:val=&quot;Cambria Math&quot;/&gt;&lt;w:i/&gt;&lt;w:sz w:val=&quot;28&quot;/&gt;&lt;w:sz-cs w:val=&quot;28&quot;/&gt;&lt;w:lang w:val=&quot;EN-US&quot;/&gt;&lt;/w:rPr&gt;&lt;m:t&gt;H&lt;/m:t&gt;&lt;/m:r&gt;&lt;/m:e&gt;&lt;m:sub&gt;&lt;m:r&gt;&lt;w:rPr&gt;&lt;w:rFonts w:ascii=&quot;Cambria Math&quot; w:h-ansi=&quot;Cambria Math&quot; w:cs=&quot;Times New Roman&quot;/&gt;&lt;wx:font wx:val=&quot;Cambria Math&quot;/&gt;&lt;w:i/&gt;&lt;w:sz w:val=&quot;28&quot;/&gt;&lt;w:sz-cs w:val=&quot;28&quot;/&gt;&lt;/w:rPr&gt;&lt;m:t&gt;Р’Р›&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51" o:title="" chromakey="white"/>
          </v:shape>
        </w:pict>
      </w:r>
      <w:r w:rsidRPr="0049520D">
        <w:rPr>
          <w:rFonts w:ascii="Times New Roman" w:hAnsi="Times New Roman" w:cs="Times New Roman"/>
          <w:sz w:val="28"/>
          <w:szCs w:val="28"/>
        </w:rPr>
        <w:fldChar w:fldCharType="end"/>
      </w:r>
      <w:r w:rsidRPr="009804F2">
        <w:rPr>
          <w:rFonts w:ascii="Times New Roman" w:hAnsi="Times New Roman" w:cs="Times New Roman"/>
          <w:sz w:val="28"/>
          <w:szCs w:val="28"/>
        </w:rPr>
        <w:t xml:space="preserve"> </w:t>
      </w:r>
      <w:r>
        <w:rPr>
          <w:rFonts w:ascii="Times New Roman" w:hAnsi="Times New Roman" w:cs="Times New Roman"/>
          <w:sz w:val="28"/>
          <w:szCs w:val="28"/>
        </w:rPr>
        <w:t xml:space="preserve">– </w:t>
      </w:r>
      <w:r w:rsidRPr="009804F2">
        <w:rPr>
          <w:rFonts w:ascii="Times New Roman" w:hAnsi="Times New Roman" w:cs="Times New Roman"/>
          <w:sz w:val="28"/>
          <w:szCs w:val="28"/>
          <w:shd w:val="clear" w:color="auto" w:fill="FFFFFF"/>
        </w:rPr>
        <w:t>линейные потери давления в воздухопроводе, Па;</w:t>
      </w:r>
    </w:p>
    <w:p w:rsidR="00DF6FF5" w:rsidRPr="001F1318" w:rsidRDefault="00DF6FF5" w:rsidP="00B4580C">
      <w:pPr>
        <w:spacing w:line="360" w:lineRule="auto"/>
        <w:ind w:firstLine="567"/>
        <w:jc w:val="both"/>
        <w:rPr>
          <w:rFonts w:ascii="Times New Roman" w:hAnsi="Times New Roman" w:cs="Times New Roman"/>
          <w:sz w:val="28"/>
          <w:szCs w:val="28"/>
        </w:rPr>
      </w:pPr>
      <w:r w:rsidRPr="0049520D">
        <w:rPr>
          <w:rFonts w:ascii="Times New Roman" w:hAnsi="Times New Roman" w:cs="Times New Roman"/>
          <w:sz w:val="28"/>
          <w:szCs w:val="28"/>
        </w:rPr>
        <w:fldChar w:fldCharType="begin"/>
      </w:r>
      <w:r w:rsidRPr="0049520D">
        <w:rPr>
          <w:rFonts w:ascii="Times New Roman" w:hAnsi="Times New Roman" w:cs="Times New Roman"/>
          <w:sz w:val="28"/>
          <w:szCs w:val="28"/>
        </w:rPr>
        <w:instrText xml:space="preserve"> QUOTE </w:instrText>
      </w:r>
      <w:r w:rsidRPr="0049520D">
        <w:rPr>
          <w:position w:val="-6"/>
        </w:rPr>
        <w:pict>
          <v:shape id="_x0000_i1106" type="#_x0000_t75" style="width:32.4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stylePaneFormatFilter w:val=&quot;3F01&quot;/&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7967&quot;/&gt;&lt;wsp:rsid wsp:val=&quot;000029D6&quot;/&gt;&lt;wsp:rsid wsp:val=&quot;00002C4D&quot;/&gt;&lt;wsp:rsid wsp:val=&quot;00017571&quot;/&gt;&lt;wsp:rsid wsp:val=&quot;00027105&quot;/&gt;&lt;wsp:rsid wsp:val=&quot;00033732&quot;/&gt;&lt;wsp:rsid wsp:val=&quot;00033F33&quot;/&gt;&lt;wsp:rsid wsp:val=&quot;000474BF&quot;/&gt;&lt;wsp:rsid wsp:val=&quot;00051CF3&quot;/&gt;&lt;wsp:rsid wsp:val=&quot;00060869&quot;/&gt;&lt;wsp:rsid wsp:val=&quot;000625C0&quot;/&gt;&lt;wsp:rsid wsp:val=&quot;00073578&quot;/&gt;&lt;wsp:rsid wsp:val=&quot;0007381A&quot;/&gt;&lt;wsp:rsid wsp:val=&quot;00076D95&quot;/&gt;&lt;wsp:rsid wsp:val=&quot;00080AC8&quot;/&gt;&lt;wsp:rsid wsp:val=&quot;00085754&quot;/&gt;&lt;wsp:rsid wsp:val=&quot;00086DEE&quot;/&gt;&lt;wsp:rsid wsp:val=&quot;00090228&quot;/&gt;&lt;wsp:rsid wsp:val=&quot;00094FC2&quot;/&gt;&lt;wsp:rsid wsp:val=&quot;000A0A94&quot;/&gt;&lt;wsp:rsid wsp:val=&quot;000B1DCA&quot;/&gt;&lt;wsp:rsid wsp:val=&quot;000B69E2&quot;/&gt;&lt;wsp:rsid wsp:val=&quot;000D4124&quot;/&gt;&lt;wsp:rsid wsp:val=&quot;000D6D2E&quot;/&gt;&lt;wsp:rsid wsp:val=&quot;000E0B24&quot;/&gt;&lt;wsp:rsid wsp:val=&quot;000E587C&quot;/&gt;&lt;wsp:rsid wsp:val=&quot;0015407B&quot;/&gt;&lt;wsp:rsid wsp:val=&quot;001556AA&quot;/&gt;&lt;wsp:rsid wsp:val=&quot;00173065&quot;/&gt;&lt;wsp:rsid wsp:val=&quot;00177F55&quot;/&gt;&lt;wsp:rsid wsp:val=&quot;00181CB6&quot;/&gt;&lt;wsp:rsid wsp:val=&quot;00195939&quot;/&gt;&lt;wsp:rsid wsp:val=&quot;001A0271&quot;/&gt;&lt;wsp:rsid wsp:val=&quot;001A3F32&quot;/&gt;&lt;wsp:rsid wsp:val=&quot;001A4AE0&quot;/&gt;&lt;wsp:rsid wsp:val=&quot;001B3810&quot;/&gt;&lt;wsp:rsid wsp:val=&quot;001B5BDD&quot;/&gt;&lt;wsp:rsid wsp:val=&quot;001C7C77&quot;/&gt;&lt;wsp:rsid wsp:val=&quot;001D6FF2&quot;/&gt;&lt;wsp:rsid wsp:val=&quot;001E08B2&quot;/&gt;&lt;wsp:rsid wsp:val=&quot;001E0A17&quot;/&gt;&lt;wsp:rsid wsp:val=&quot;002040FD&quot;/&gt;&lt;wsp:rsid wsp:val=&quot;00205FE0&quot;/&gt;&lt;wsp:rsid wsp:val=&quot;00206D1B&quot;/&gt;&lt;wsp:rsid wsp:val=&quot;0021372E&quot;/&gt;&lt;wsp:rsid wsp:val=&quot;002155CA&quot;/&gt;&lt;wsp:rsid wsp:val=&quot;00230FA3&quot;/&gt;&lt;wsp:rsid wsp:val=&quot;00242A24&quot;/&gt;&lt;wsp:rsid wsp:val=&quot;00246F22&quot;/&gt;&lt;wsp:rsid wsp:val=&quot;00251DB5&quot;/&gt;&lt;wsp:rsid wsp:val=&quot;00255836&quot;/&gt;&lt;wsp:rsid wsp:val=&quot;00273425&quot;/&gt;&lt;wsp:rsid wsp:val=&quot;00280B08&quot;/&gt;&lt;wsp:rsid wsp:val=&quot;00283806&quot;/&gt;&lt;wsp:rsid wsp:val=&quot;00287A81&quot;/&gt;&lt;wsp:rsid wsp:val=&quot;00293113&quot;/&gt;&lt;wsp:rsid wsp:val=&quot;002A2466&quot;/&gt;&lt;wsp:rsid wsp:val=&quot;002A5C24&quot;/&gt;&lt;wsp:rsid wsp:val=&quot;002B46DF&quot;/&gt;&lt;wsp:rsid wsp:val=&quot;002B5456&quot;/&gt;&lt;wsp:rsid wsp:val=&quot;002E407E&quot;/&gt;&lt;wsp:rsid wsp:val=&quot;00306714&quot;/&gt;&lt;wsp:rsid wsp:val=&quot;0036029F&quot;/&gt;&lt;wsp:rsid wsp:val=&quot;00363F07&quot;/&gt;&lt;wsp:rsid wsp:val=&quot;003644EE&quot;/&gt;&lt;wsp:rsid wsp:val=&quot;00372256&quot;/&gt;&lt;wsp:rsid wsp:val=&quot;00373D04&quot;/&gt;&lt;wsp:rsid wsp:val=&quot;00381C9D&quot;/&gt;&lt;wsp:rsid wsp:val=&quot;00381D49&quot;/&gt;&lt;wsp:rsid wsp:val=&quot;003874E0&quot;/&gt;&lt;wsp:rsid wsp:val=&quot;003963DE&quot;/&gt;&lt;wsp:rsid wsp:val=&quot;003B41A7&quot;/&gt;&lt;wsp:rsid wsp:val=&quot;003C472E&quot;/&gt;&lt;wsp:rsid wsp:val=&quot;003D0D3C&quot;/&gt;&lt;wsp:rsid wsp:val=&quot;003D1F8C&quot;/&gt;&lt;wsp:rsid wsp:val=&quot;00405D96&quot;/&gt;&lt;wsp:rsid wsp:val=&quot;00406458&quot;/&gt;&lt;wsp:rsid wsp:val=&quot;00411DF4&quot;/&gt;&lt;wsp:rsid wsp:val=&quot;00414304&quot;/&gt;&lt;wsp:rsid wsp:val=&quot;00420762&quot;/&gt;&lt;wsp:rsid wsp:val=&quot;004275B4&quot;/&gt;&lt;wsp:rsid wsp:val=&quot;00451827&quot;/&gt;&lt;wsp:rsid wsp:val=&quot;00467F24&quot;/&gt;&lt;wsp:rsid wsp:val=&quot;00475886&quot;/&gt;&lt;wsp:rsid wsp:val=&quot;0048362D&quot;/&gt;&lt;wsp:rsid wsp:val=&quot;0049520D&quot;/&gt;&lt;wsp:rsid wsp:val=&quot;004A21E0&quot;/&gt;&lt;wsp:rsid wsp:val=&quot;004A722A&quot;/&gt;&lt;wsp:rsid wsp:val=&quot;004D4ACD&quot;/&gt;&lt;wsp:rsid wsp:val=&quot;00510687&quot;/&gt;&lt;wsp:rsid wsp:val=&quot;00537744&quot;/&gt;&lt;wsp:rsid wsp:val=&quot;005402BE&quot;/&gt;&lt;wsp:rsid wsp:val=&quot;0057003C&quot;/&gt;&lt;wsp:rsid wsp:val=&quot;00577FF7&quot;/&gt;&lt;wsp:rsid wsp:val=&quot;00592609&quot;/&gt;&lt;wsp:rsid wsp:val=&quot;005B0060&quot;/&gt;&lt;wsp:rsid wsp:val=&quot;005D634F&quot;/&gt;&lt;wsp:rsid wsp:val=&quot;005E0BB9&quot;/&gt;&lt;wsp:rsid wsp:val=&quot;005E7967&quot;/&gt;&lt;wsp:rsid wsp:val=&quot;006003FA&quot;/&gt;&lt;wsp:rsid wsp:val=&quot;00613EE0&quot;/&gt;&lt;wsp:rsid wsp:val=&quot;0061571C&quot;/&gt;&lt;wsp:rsid wsp:val=&quot;006230FC&quot;/&gt;&lt;wsp:rsid wsp:val=&quot;0063638F&quot;/&gt;&lt;wsp:rsid wsp:val=&quot;00640E53&quot;/&gt;&lt;wsp:rsid wsp:val=&quot;006678CB&quot;/&gt;&lt;wsp:rsid wsp:val=&quot;006928ED&quot;/&gt;&lt;wsp:rsid wsp:val=&quot;006A3994&quot;/&gt;&lt;wsp:rsid wsp:val=&quot;006B2D90&quot;/&gt;&lt;wsp:rsid wsp:val=&quot;006B345C&quot;/&gt;&lt;wsp:rsid wsp:val=&quot;006B6E40&quot;/&gt;&lt;wsp:rsid wsp:val=&quot;006C626F&quot;/&gt;&lt;wsp:rsid wsp:val=&quot;006E19E2&quot;/&gt;&lt;wsp:rsid wsp:val=&quot;00705012&quot;/&gt;&lt;wsp:rsid wsp:val=&quot;00715F3C&quot;/&gt;&lt;wsp:rsid wsp:val=&quot;00724CB8&quot;/&gt;&lt;wsp:rsid wsp:val=&quot;007335C2&quot;/&gt;&lt;wsp:rsid wsp:val=&quot;00734329&quot;/&gt;&lt;wsp:rsid wsp:val=&quot;007620A1&quot;/&gt;&lt;wsp:rsid wsp:val=&quot;00772C38&quot;/&gt;&lt;wsp:rsid wsp:val=&quot;007947FA&quot;/&gt;&lt;wsp:rsid wsp:val=&quot;007C72DD&quot;/&gt;&lt;wsp:rsid wsp:val=&quot;007E7304&quot;/&gt;&lt;wsp:rsid wsp:val=&quot;008038BC&quot;/&gt;&lt;wsp:rsid wsp:val=&quot;0081351E&quot;/&gt;&lt;wsp:rsid wsp:val=&quot;00842133&quot;/&gt;&lt;wsp:rsid wsp:val=&quot;00853250&quot;/&gt;&lt;wsp:rsid wsp:val=&quot;008533EE&quot;/&gt;&lt;wsp:rsid wsp:val=&quot;008869F0&quot;/&gt;&lt;wsp:rsid wsp:val=&quot;00891F55&quot;/&gt;&lt;wsp:rsid wsp:val=&quot;008A1A49&quot;/&gt;&lt;wsp:rsid wsp:val=&quot;008C0D75&quot;/&gt;&lt;wsp:rsid wsp:val=&quot;008C0EE6&quot;/&gt;&lt;wsp:rsid wsp:val=&quot;008E2629&quot;/&gt;&lt;wsp:rsid wsp:val=&quot;00901CDF&quot;/&gt;&lt;wsp:rsid wsp:val=&quot;00906E72&quot;/&gt;&lt;wsp:rsid wsp:val=&quot;00936388&quot;/&gt;&lt;wsp:rsid wsp:val=&quot;00950E9A&quot;/&gt;&lt;wsp:rsid wsp:val=&quot;009611D4&quot;/&gt;&lt;wsp:rsid wsp:val=&quot;00973E08&quot;/&gt;&lt;wsp:rsid wsp:val=&quot;00985B8D&quot;/&gt;&lt;wsp:rsid wsp:val=&quot;009C1638&quot;/&gt;&lt;wsp:rsid wsp:val=&quot;009D077F&quot;/&gt;&lt;wsp:rsid wsp:val=&quot;009E2920&quot;/&gt;&lt;wsp:rsid wsp:val=&quot;009E6654&quot;/&gt;&lt;wsp:rsid wsp:val=&quot;00A026FC&quot;/&gt;&lt;wsp:rsid wsp:val=&quot;00A06D7A&quot;/&gt;&lt;wsp:rsid wsp:val=&quot;00A2375C&quot;/&gt;&lt;wsp:rsid wsp:val=&quot;00A3675F&quot;/&gt;&lt;wsp:rsid wsp:val=&quot;00A45515&quot;/&gt;&lt;wsp:rsid wsp:val=&quot;00A51BE7&quot;/&gt;&lt;wsp:rsid wsp:val=&quot;00A53B14&quot;/&gt;&lt;wsp:rsid wsp:val=&quot;00A62C12&quot;/&gt;&lt;wsp:rsid wsp:val=&quot;00A64A58&quot;/&gt;&lt;wsp:rsid wsp:val=&quot;00A654D8&quot;/&gt;&lt;wsp:rsid wsp:val=&quot;00A81CF7&quot;/&gt;&lt;wsp:rsid wsp:val=&quot;00A861DB&quot;/&gt;&lt;wsp:rsid wsp:val=&quot;00A956D4&quot;/&gt;&lt;wsp:rsid wsp:val=&quot;00AB0E64&quot;/&gt;&lt;wsp:rsid wsp:val=&quot;00AF2326&quot;/&gt;&lt;wsp:rsid wsp:val=&quot;00AF76E0&quot;/&gt;&lt;wsp:rsid wsp:val=&quot;00B03AFB&quot;/&gt;&lt;wsp:rsid wsp:val=&quot;00B136B1&quot;/&gt;&lt;wsp:rsid wsp:val=&quot;00B13FFB&quot;/&gt;&lt;wsp:rsid wsp:val=&quot;00B145CA&quot;/&gt;&lt;wsp:rsid wsp:val=&quot;00B2509D&quot;/&gt;&lt;wsp:rsid wsp:val=&quot;00B254F8&quot;/&gt;&lt;wsp:rsid wsp:val=&quot;00B27C5C&quot;/&gt;&lt;wsp:rsid wsp:val=&quot;00B32B7A&quot;/&gt;&lt;wsp:rsid wsp:val=&quot;00B52532&quot;/&gt;&lt;wsp:rsid wsp:val=&quot;00B87726&quot;/&gt;&lt;wsp:rsid wsp:val=&quot;00B97606&quot;/&gt;&lt;wsp:rsid wsp:val=&quot;00BA0E00&quot;/&gt;&lt;wsp:rsid wsp:val=&quot;00BA132A&quot;/&gt;&lt;wsp:rsid wsp:val=&quot;00BA6E40&quot;/&gt;&lt;wsp:rsid wsp:val=&quot;00BB0471&quot;/&gt;&lt;wsp:rsid wsp:val=&quot;00BB3FA8&quot;/&gt;&lt;wsp:rsid wsp:val=&quot;00BB5876&quot;/&gt;&lt;wsp:rsid wsp:val=&quot;00BD14F8&quot;/&gt;&lt;wsp:rsid wsp:val=&quot;00BD2679&quot;/&gt;&lt;wsp:rsid wsp:val=&quot;00BE57ED&quot;/&gt;&lt;wsp:rsid wsp:val=&quot;00BF2401&quot;/&gt;&lt;wsp:rsid wsp:val=&quot;00C16580&quot;/&gt;&lt;wsp:rsid wsp:val=&quot;00C27D80&quot;/&gt;&lt;wsp:rsid wsp:val=&quot;00C27E4A&quot;/&gt;&lt;wsp:rsid wsp:val=&quot;00C450F5&quot;/&gt;&lt;wsp:rsid wsp:val=&quot;00C45FA5&quot;/&gt;&lt;wsp:rsid wsp:val=&quot;00C57F55&quot;/&gt;&lt;wsp:rsid wsp:val=&quot;00C754BA&quot;/&gt;&lt;wsp:rsid wsp:val=&quot;00C85E61&quot;/&gt;&lt;wsp:rsid wsp:val=&quot;00C913BC&quot;/&gt;&lt;wsp:rsid wsp:val=&quot;00C91FE0&quot;/&gt;&lt;wsp:rsid wsp:val=&quot;00C9460C&quot;/&gt;&lt;wsp:rsid wsp:val=&quot;00CA309D&quot;/&gt;&lt;wsp:rsid wsp:val=&quot;00CA4068&quot;/&gt;&lt;wsp:rsid wsp:val=&quot;00CD101F&quot;/&gt;&lt;wsp:rsid wsp:val=&quot;00D05047&quot;/&gt;&lt;wsp:rsid wsp:val=&quot;00D15BA1&quot;/&gt;&lt;wsp:rsid wsp:val=&quot;00D2499D&quot;/&gt;&lt;wsp:rsid wsp:val=&quot;00D32D3D&quot;/&gt;&lt;wsp:rsid wsp:val=&quot;00D45F84&quot;/&gt;&lt;wsp:rsid wsp:val=&quot;00D4741C&quot;/&gt;&lt;wsp:rsid wsp:val=&quot;00D65285&quot;/&gt;&lt;wsp:rsid wsp:val=&quot;00D7607B&quot;/&gt;&lt;wsp:rsid wsp:val=&quot;00D845EC&quot;/&gt;&lt;wsp:rsid wsp:val=&quot;00D859BB&quot;/&gt;&lt;wsp:rsid wsp:val=&quot;00D938DB&quot;/&gt;&lt;wsp:rsid wsp:val=&quot;00D96B56&quot;/&gt;&lt;wsp:rsid wsp:val=&quot;00DA2BA5&quot;/&gt;&lt;wsp:rsid wsp:val=&quot;00DB3DA8&quot;/&gt;&lt;wsp:rsid wsp:val=&quot;00DD3C31&quot;/&gt;&lt;wsp:rsid wsp:val=&quot;00E04B0F&quot;/&gt;&lt;wsp:rsid wsp:val=&quot;00E0675A&quot;/&gt;&lt;wsp:rsid wsp:val=&quot;00E06A87&quot;/&gt;&lt;wsp:rsid wsp:val=&quot;00E0725A&quot;/&gt;&lt;wsp:rsid wsp:val=&quot;00E13E8F&quot;/&gt;&lt;wsp:rsid wsp:val=&quot;00E14059&quot;/&gt;&lt;wsp:rsid wsp:val=&quot;00E20AF2&quot;/&gt;&lt;wsp:rsid wsp:val=&quot;00E30513&quot;/&gt;&lt;wsp:rsid wsp:val=&quot;00E35ED9&quot;/&gt;&lt;wsp:rsid wsp:val=&quot;00E5393E&quot;/&gt;&lt;wsp:rsid wsp:val=&quot;00E610D3&quot;/&gt;&lt;wsp:rsid wsp:val=&quot;00E617C3&quot;/&gt;&lt;wsp:rsid wsp:val=&quot;00E758F1&quot;/&gt;&lt;wsp:rsid wsp:val=&quot;00E9213D&quot;/&gt;&lt;wsp:rsid wsp:val=&quot;00E947B0&quot;/&gt;&lt;wsp:rsid wsp:val=&quot;00EA1529&quot;/&gt;&lt;wsp:rsid wsp:val=&quot;00EB1051&quot;/&gt;&lt;wsp:rsid wsp:val=&quot;00EB698E&quot;/&gt;&lt;wsp:rsid wsp:val=&quot;00EE3BC1&quot;/&gt;&lt;wsp:rsid wsp:val=&quot;00EF21AD&quot;/&gt;&lt;wsp:rsid wsp:val=&quot;00F02A9F&quot;/&gt;&lt;wsp:rsid wsp:val=&quot;00F07EBF&quot;/&gt;&lt;wsp:rsid wsp:val=&quot;00F45F62&quot;/&gt;&lt;wsp:rsid wsp:val=&quot;00F918C0&quot;/&gt;&lt;wsp:rsid wsp:val=&quot;00F94099&quot;/&gt;&lt;wsp:rsid wsp:val=&quot;00FB5C9E&quot;/&gt;&lt;wsp:rsid wsp:val=&quot;00FB6F3A&quot;/&gt;&lt;wsp:rsid wsp:val=&quot;00FC5717&quot;/&gt;&lt;wsp:rsid wsp:val=&quot;00FD6A91&quot;/&gt;&lt;wsp:rsid wsp:val=&quot;00FE506C&quot;/&gt;&lt;/wsp:rsids&gt;&lt;/w:docPr&gt;&lt;w:body&gt;&lt;wx:sect&gt;&lt;w:p wsp:rsidR=&quot;00000000&quot; wsp:rsidRDefault=&quot;004275B4&quot; wsp:rsidP=&quot;004275B4&quot;&gt;&lt;m:oMathPara&gt;&lt;m:oMath&gt;&lt;m:r&gt;&lt;m:rPr&gt;&lt;m:sty m:val=&quot;p&quot;/&gt;&lt;/m:rPr&gt;&lt;w:rPr&gt;&lt;w:rFonts w:ascii=&quot;Cambria Math&quot; w:h-ansi=&quot;Cambria Math&quot; w:cs=&quot;Times New Roman&quot;/&gt;&lt;wx:font wx:val=&quot;Cambria Math&quot;/&gt;&lt;w:sz w:val=&quot;28&quot;/&gt;&lt;w:sz-cs w:val=&quot;28&quot;/&gt;&lt;/w:rPr&gt;&lt;m:t&gt;в€†&lt;/m:t&gt;&lt;/m:r&gt;&lt;m:sSub&gt;&lt;m:sSubPr&gt;&lt;m:ctrlPr&gt;&lt;w:rPr&gt;&lt;w:rFonts w:ascii=&quot;Cambria Math&quot; w:h-ansi=&quot;Cambria Math&quot; w:cs=&quot;Times New Roman&quot;/&gt;&lt;wx:font wx:val=&quot;Cambria Math&quot;/&gt;&lt;w:sz w:val=&quot;28&quot;/&gt;&lt;w:sz-cs w:val=&quot;28&quot;/&gt;&lt;/w:rPr&gt;&lt;/m:ctrlPr&gt;&lt;/m:sSubPr&gt;&lt;m:e&gt;&lt;m:r&gt;&lt;w:rPr&gt;&lt;w:rFonts w:ascii=&quot;Cambria Math&quot; w:h-ansi=&quot;Cambria Math&quot; w:cs=&quot;Times New Roman&quot;/&gt;&lt;wx:font wx:val=&quot;Cambria Math&quot;/&gt;&lt;w:i/&gt;&lt;w:sz w:val=&quot;28&quot;/&gt;&lt;w:sz-cs w:val=&quot;28&quot;/&gt;&lt;w:lang w:val=&quot;EN-US&quot;/&gt;&lt;/w:rPr&gt;&lt;m:t&gt;H&lt;/m:t&gt;&lt;/m:r&gt;&lt;/m:e&gt;&lt;m:sub&gt;&lt;m:r&gt;&lt;w:rPr&gt;&lt;w:rFonts w:ascii=&quot;Cambria Math&quot; w:h-ansi=&quot;Cambria Math&quot; w:cs=&quot;Times New Roman&quot;/&gt;&lt;wx:font wx:val=&quot;Cambria Math&quot;/&gt;&lt;w:i/&gt;&lt;w:sz w:val=&quot;28&quot;/&gt;&lt;w:sz-cs w:val=&quot;28&quot;/&gt;&lt;/w:rPr&gt;&lt;m:t&gt;Р’Рњ&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52" o:title="" chromakey="white"/>
          </v:shape>
        </w:pict>
      </w:r>
      <w:r w:rsidRPr="0049520D">
        <w:rPr>
          <w:rFonts w:ascii="Times New Roman" w:hAnsi="Times New Roman" w:cs="Times New Roman"/>
          <w:sz w:val="28"/>
          <w:szCs w:val="28"/>
        </w:rPr>
        <w:instrText xml:space="preserve"> </w:instrText>
      </w:r>
      <w:r w:rsidRPr="0049520D">
        <w:rPr>
          <w:rFonts w:ascii="Times New Roman" w:hAnsi="Times New Roman" w:cs="Times New Roman"/>
          <w:sz w:val="28"/>
          <w:szCs w:val="28"/>
        </w:rPr>
        <w:fldChar w:fldCharType="separate"/>
      </w:r>
      <w:r w:rsidRPr="0049520D">
        <w:rPr>
          <w:position w:val="-6"/>
        </w:rPr>
        <w:pict>
          <v:shape id="_x0000_i1107" type="#_x0000_t75" style="width:32.4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stylePaneFormatFilter w:val=&quot;3F01&quot;/&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7967&quot;/&gt;&lt;wsp:rsid wsp:val=&quot;000029D6&quot;/&gt;&lt;wsp:rsid wsp:val=&quot;00002C4D&quot;/&gt;&lt;wsp:rsid wsp:val=&quot;00017571&quot;/&gt;&lt;wsp:rsid wsp:val=&quot;00027105&quot;/&gt;&lt;wsp:rsid wsp:val=&quot;00033732&quot;/&gt;&lt;wsp:rsid wsp:val=&quot;00033F33&quot;/&gt;&lt;wsp:rsid wsp:val=&quot;000474BF&quot;/&gt;&lt;wsp:rsid wsp:val=&quot;00051CF3&quot;/&gt;&lt;wsp:rsid wsp:val=&quot;00060869&quot;/&gt;&lt;wsp:rsid wsp:val=&quot;000625C0&quot;/&gt;&lt;wsp:rsid wsp:val=&quot;00073578&quot;/&gt;&lt;wsp:rsid wsp:val=&quot;0007381A&quot;/&gt;&lt;wsp:rsid wsp:val=&quot;00076D95&quot;/&gt;&lt;wsp:rsid wsp:val=&quot;00080AC8&quot;/&gt;&lt;wsp:rsid wsp:val=&quot;00085754&quot;/&gt;&lt;wsp:rsid wsp:val=&quot;00086DEE&quot;/&gt;&lt;wsp:rsid wsp:val=&quot;00090228&quot;/&gt;&lt;wsp:rsid wsp:val=&quot;00094FC2&quot;/&gt;&lt;wsp:rsid wsp:val=&quot;000A0A94&quot;/&gt;&lt;wsp:rsid wsp:val=&quot;000B1DCA&quot;/&gt;&lt;wsp:rsid wsp:val=&quot;000B69E2&quot;/&gt;&lt;wsp:rsid wsp:val=&quot;000D4124&quot;/&gt;&lt;wsp:rsid wsp:val=&quot;000D6D2E&quot;/&gt;&lt;wsp:rsid wsp:val=&quot;000E0B24&quot;/&gt;&lt;wsp:rsid wsp:val=&quot;000E587C&quot;/&gt;&lt;wsp:rsid wsp:val=&quot;0015407B&quot;/&gt;&lt;wsp:rsid wsp:val=&quot;001556AA&quot;/&gt;&lt;wsp:rsid wsp:val=&quot;00173065&quot;/&gt;&lt;wsp:rsid wsp:val=&quot;00177F55&quot;/&gt;&lt;wsp:rsid wsp:val=&quot;00181CB6&quot;/&gt;&lt;wsp:rsid wsp:val=&quot;00195939&quot;/&gt;&lt;wsp:rsid wsp:val=&quot;001A0271&quot;/&gt;&lt;wsp:rsid wsp:val=&quot;001A3F32&quot;/&gt;&lt;wsp:rsid wsp:val=&quot;001A4AE0&quot;/&gt;&lt;wsp:rsid wsp:val=&quot;001B3810&quot;/&gt;&lt;wsp:rsid wsp:val=&quot;001B5BDD&quot;/&gt;&lt;wsp:rsid wsp:val=&quot;001C7C77&quot;/&gt;&lt;wsp:rsid wsp:val=&quot;001D6FF2&quot;/&gt;&lt;wsp:rsid wsp:val=&quot;001E08B2&quot;/&gt;&lt;wsp:rsid wsp:val=&quot;001E0A17&quot;/&gt;&lt;wsp:rsid wsp:val=&quot;002040FD&quot;/&gt;&lt;wsp:rsid wsp:val=&quot;00205FE0&quot;/&gt;&lt;wsp:rsid wsp:val=&quot;00206D1B&quot;/&gt;&lt;wsp:rsid wsp:val=&quot;0021372E&quot;/&gt;&lt;wsp:rsid wsp:val=&quot;002155CA&quot;/&gt;&lt;wsp:rsid wsp:val=&quot;00230FA3&quot;/&gt;&lt;wsp:rsid wsp:val=&quot;00242A24&quot;/&gt;&lt;wsp:rsid wsp:val=&quot;00246F22&quot;/&gt;&lt;wsp:rsid wsp:val=&quot;00251DB5&quot;/&gt;&lt;wsp:rsid wsp:val=&quot;00255836&quot;/&gt;&lt;wsp:rsid wsp:val=&quot;00273425&quot;/&gt;&lt;wsp:rsid wsp:val=&quot;00280B08&quot;/&gt;&lt;wsp:rsid wsp:val=&quot;00283806&quot;/&gt;&lt;wsp:rsid wsp:val=&quot;00287A81&quot;/&gt;&lt;wsp:rsid wsp:val=&quot;00293113&quot;/&gt;&lt;wsp:rsid wsp:val=&quot;002A2466&quot;/&gt;&lt;wsp:rsid wsp:val=&quot;002A5C24&quot;/&gt;&lt;wsp:rsid wsp:val=&quot;002B46DF&quot;/&gt;&lt;wsp:rsid wsp:val=&quot;002B5456&quot;/&gt;&lt;wsp:rsid wsp:val=&quot;002E407E&quot;/&gt;&lt;wsp:rsid wsp:val=&quot;00306714&quot;/&gt;&lt;wsp:rsid wsp:val=&quot;0036029F&quot;/&gt;&lt;wsp:rsid wsp:val=&quot;00363F07&quot;/&gt;&lt;wsp:rsid wsp:val=&quot;003644EE&quot;/&gt;&lt;wsp:rsid wsp:val=&quot;00372256&quot;/&gt;&lt;wsp:rsid wsp:val=&quot;00373D04&quot;/&gt;&lt;wsp:rsid wsp:val=&quot;00381C9D&quot;/&gt;&lt;wsp:rsid wsp:val=&quot;00381D49&quot;/&gt;&lt;wsp:rsid wsp:val=&quot;003874E0&quot;/&gt;&lt;wsp:rsid wsp:val=&quot;003963DE&quot;/&gt;&lt;wsp:rsid wsp:val=&quot;003B41A7&quot;/&gt;&lt;wsp:rsid wsp:val=&quot;003C472E&quot;/&gt;&lt;wsp:rsid wsp:val=&quot;003D0D3C&quot;/&gt;&lt;wsp:rsid wsp:val=&quot;003D1F8C&quot;/&gt;&lt;wsp:rsid wsp:val=&quot;00405D96&quot;/&gt;&lt;wsp:rsid wsp:val=&quot;00406458&quot;/&gt;&lt;wsp:rsid wsp:val=&quot;00411DF4&quot;/&gt;&lt;wsp:rsid wsp:val=&quot;00414304&quot;/&gt;&lt;wsp:rsid wsp:val=&quot;00420762&quot;/&gt;&lt;wsp:rsid wsp:val=&quot;004275B4&quot;/&gt;&lt;wsp:rsid wsp:val=&quot;00451827&quot;/&gt;&lt;wsp:rsid wsp:val=&quot;00467F24&quot;/&gt;&lt;wsp:rsid wsp:val=&quot;00475886&quot;/&gt;&lt;wsp:rsid wsp:val=&quot;0048362D&quot;/&gt;&lt;wsp:rsid wsp:val=&quot;0049520D&quot;/&gt;&lt;wsp:rsid wsp:val=&quot;004A21E0&quot;/&gt;&lt;wsp:rsid wsp:val=&quot;004A722A&quot;/&gt;&lt;wsp:rsid wsp:val=&quot;004D4ACD&quot;/&gt;&lt;wsp:rsid wsp:val=&quot;00510687&quot;/&gt;&lt;wsp:rsid wsp:val=&quot;00537744&quot;/&gt;&lt;wsp:rsid wsp:val=&quot;005402BE&quot;/&gt;&lt;wsp:rsid wsp:val=&quot;0057003C&quot;/&gt;&lt;wsp:rsid wsp:val=&quot;00577FF7&quot;/&gt;&lt;wsp:rsid wsp:val=&quot;00592609&quot;/&gt;&lt;wsp:rsid wsp:val=&quot;005B0060&quot;/&gt;&lt;wsp:rsid wsp:val=&quot;005D634F&quot;/&gt;&lt;wsp:rsid wsp:val=&quot;005E0BB9&quot;/&gt;&lt;wsp:rsid wsp:val=&quot;005E7967&quot;/&gt;&lt;wsp:rsid wsp:val=&quot;006003FA&quot;/&gt;&lt;wsp:rsid wsp:val=&quot;00613EE0&quot;/&gt;&lt;wsp:rsid wsp:val=&quot;0061571C&quot;/&gt;&lt;wsp:rsid wsp:val=&quot;006230FC&quot;/&gt;&lt;wsp:rsid wsp:val=&quot;0063638F&quot;/&gt;&lt;wsp:rsid wsp:val=&quot;00640E53&quot;/&gt;&lt;wsp:rsid wsp:val=&quot;006678CB&quot;/&gt;&lt;wsp:rsid wsp:val=&quot;006928ED&quot;/&gt;&lt;wsp:rsid wsp:val=&quot;006A3994&quot;/&gt;&lt;wsp:rsid wsp:val=&quot;006B2D90&quot;/&gt;&lt;wsp:rsid wsp:val=&quot;006B345C&quot;/&gt;&lt;wsp:rsid wsp:val=&quot;006B6E40&quot;/&gt;&lt;wsp:rsid wsp:val=&quot;006C626F&quot;/&gt;&lt;wsp:rsid wsp:val=&quot;006E19E2&quot;/&gt;&lt;wsp:rsid wsp:val=&quot;00705012&quot;/&gt;&lt;wsp:rsid wsp:val=&quot;00715F3C&quot;/&gt;&lt;wsp:rsid wsp:val=&quot;00724CB8&quot;/&gt;&lt;wsp:rsid wsp:val=&quot;007335C2&quot;/&gt;&lt;wsp:rsid wsp:val=&quot;00734329&quot;/&gt;&lt;wsp:rsid wsp:val=&quot;007620A1&quot;/&gt;&lt;wsp:rsid wsp:val=&quot;00772C38&quot;/&gt;&lt;wsp:rsid wsp:val=&quot;007947FA&quot;/&gt;&lt;wsp:rsid wsp:val=&quot;007C72DD&quot;/&gt;&lt;wsp:rsid wsp:val=&quot;007E7304&quot;/&gt;&lt;wsp:rsid wsp:val=&quot;008038BC&quot;/&gt;&lt;wsp:rsid wsp:val=&quot;0081351E&quot;/&gt;&lt;wsp:rsid wsp:val=&quot;00842133&quot;/&gt;&lt;wsp:rsid wsp:val=&quot;00853250&quot;/&gt;&lt;wsp:rsid wsp:val=&quot;008533EE&quot;/&gt;&lt;wsp:rsid wsp:val=&quot;008869F0&quot;/&gt;&lt;wsp:rsid wsp:val=&quot;00891F55&quot;/&gt;&lt;wsp:rsid wsp:val=&quot;008A1A49&quot;/&gt;&lt;wsp:rsid wsp:val=&quot;008C0D75&quot;/&gt;&lt;wsp:rsid wsp:val=&quot;008C0EE6&quot;/&gt;&lt;wsp:rsid wsp:val=&quot;008E2629&quot;/&gt;&lt;wsp:rsid wsp:val=&quot;00901CDF&quot;/&gt;&lt;wsp:rsid wsp:val=&quot;00906E72&quot;/&gt;&lt;wsp:rsid wsp:val=&quot;00936388&quot;/&gt;&lt;wsp:rsid wsp:val=&quot;00950E9A&quot;/&gt;&lt;wsp:rsid wsp:val=&quot;009611D4&quot;/&gt;&lt;wsp:rsid wsp:val=&quot;00973E08&quot;/&gt;&lt;wsp:rsid wsp:val=&quot;00985B8D&quot;/&gt;&lt;wsp:rsid wsp:val=&quot;009C1638&quot;/&gt;&lt;wsp:rsid wsp:val=&quot;009D077F&quot;/&gt;&lt;wsp:rsid wsp:val=&quot;009E2920&quot;/&gt;&lt;wsp:rsid wsp:val=&quot;009E6654&quot;/&gt;&lt;wsp:rsid wsp:val=&quot;00A026FC&quot;/&gt;&lt;wsp:rsid wsp:val=&quot;00A06D7A&quot;/&gt;&lt;wsp:rsid wsp:val=&quot;00A2375C&quot;/&gt;&lt;wsp:rsid wsp:val=&quot;00A3675F&quot;/&gt;&lt;wsp:rsid wsp:val=&quot;00A45515&quot;/&gt;&lt;wsp:rsid wsp:val=&quot;00A51BE7&quot;/&gt;&lt;wsp:rsid wsp:val=&quot;00A53B14&quot;/&gt;&lt;wsp:rsid wsp:val=&quot;00A62C12&quot;/&gt;&lt;wsp:rsid wsp:val=&quot;00A64A58&quot;/&gt;&lt;wsp:rsid wsp:val=&quot;00A654D8&quot;/&gt;&lt;wsp:rsid wsp:val=&quot;00A81CF7&quot;/&gt;&lt;wsp:rsid wsp:val=&quot;00A861DB&quot;/&gt;&lt;wsp:rsid wsp:val=&quot;00A956D4&quot;/&gt;&lt;wsp:rsid wsp:val=&quot;00AB0E64&quot;/&gt;&lt;wsp:rsid wsp:val=&quot;00AF2326&quot;/&gt;&lt;wsp:rsid wsp:val=&quot;00AF76E0&quot;/&gt;&lt;wsp:rsid wsp:val=&quot;00B03AFB&quot;/&gt;&lt;wsp:rsid wsp:val=&quot;00B136B1&quot;/&gt;&lt;wsp:rsid wsp:val=&quot;00B13FFB&quot;/&gt;&lt;wsp:rsid wsp:val=&quot;00B145CA&quot;/&gt;&lt;wsp:rsid wsp:val=&quot;00B2509D&quot;/&gt;&lt;wsp:rsid wsp:val=&quot;00B254F8&quot;/&gt;&lt;wsp:rsid wsp:val=&quot;00B27C5C&quot;/&gt;&lt;wsp:rsid wsp:val=&quot;00B32B7A&quot;/&gt;&lt;wsp:rsid wsp:val=&quot;00B52532&quot;/&gt;&lt;wsp:rsid wsp:val=&quot;00B87726&quot;/&gt;&lt;wsp:rsid wsp:val=&quot;00B97606&quot;/&gt;&lt;wsp:rsid wsp:val=&quot;00BA0E00&quot;/&gt;&lt;wsp:rsid wsp:val=&quot;00BA132A&quot;/&gt;&lt;wsp:rsid wsp:val=&quot;00BA6E40&quot;/&gt;&lt;wsp:rsid wsp:val=&quot;00BB0471&quot;/&gt;&lt;wsp:rsid wsp:val=&quot;00BB3FA8&quot;/&gt;&lt;wsp:rsid wsp:val=&quot;00BB5876&quot;/&gt;&lt;wsp:rsid wsp:val=&quot;00BD14F8&quot;/&gt;&lt;wsp:rsid wsp:val=&quot;00BD2679&quot;/&gt;&lt;wsp:rsid wsp:val=&quot;00BE57ED&quot;/&gt;&lt;wsp:rsid wsp:val=&quot;00BF2401&quot;/&gt;&lt;wsp:rsid wsp:val=&quot;00C16580&quot;/&gt;&lt;wsp:rsid wsp:val=&quot;00C27D80&quot;/&gt;&lt;wsp:rsid wsp:val=&quot;00C27E4A&quot;/&gt;&lt;wsp:rsid wsp:val=&quot;00C450F5&quot;/&gt;&lt;wsp:rsid wsp:val=&quot;00C45FA5&quot;/&gt;&lt;wsp:rsid wsp:val=&quot;00C57F55&quot;/&gt;&lt;wsp:rsid wsp:val=&quot;00C754BA&quot;/&gt;&lt;wsp:rsid wsp:val=&quot;00C85E61&quot;/&gt;&lt;wsp:rsid wsp:val=&quot;00C913BC&quot;/&gt;&lt;wsp:rsid wsp:val=&quot;00C91FE0&quot;/&gt;&lt;wsp:rsid wsp:val=&quot;00C9460C&quot;/&gt;&lt;wsp:rsid wsp:val=&quot;00CA309D&quot;/&gt;&lt;wsp:rsid wsp:val=&quot;00CA4068&quot;/&gt;&lt;wsp:rsid wsp:val=&quot;00CD101F&quot;/&gt;&lt;wsp:rsid wsp:val=&quot;00D05047&quot;/&gt;&lt;wsp:rsid wsp:val=&quot;00D15BA1&quot;/&gt;&lt;wsp:rsid wsp:val=&quot;00D2499D&quot;/&gt;&lt;wsp:rsid wsp:val=&quot;00D32D3D&quot;/&gt;&lt;wsp:rsid wsp:val=&quot;00D45F84&quot;/&gt;&lt;wsp:rsid wsp:val=&quot;00D4741C&quot;/&gt;&lt;wsp:rsid wsp:val=&quot;00D65285&quot;/&gt;&lt;wsp:rsid wsp:val=&quot;00D7607B&quot;/&gt;&lt;wsp:rsid wsp:val=&quot;00D845EC&quot;/&gt;&lt;wsp:rsid wsp:val=&quot;00D859BB&quot;/&gt;&lt;wsp:rsid wsp:val=&quot;00D938DB&quot;/&gt;&lt;wsp:rsid wsp:val=&quot;00D96B56&quot;/&gt;&lt;wsp:rsid wsp:val=&quot;00DA2BA5&quot;/&gt;&lt;wsp:rsid wsp:val=&quot;00DB3DA8&quot;/&gt;&lt;wsp:rsid wsp:val=&quot;00DD3C31&quot;/&gt;&lt;wsp:rsid wsp:val=&quot;00E04B0F&quot;/&gt;&lt;wsp:rsid wsp:val=&quot;00E0675A&quot;/&gt;&lt;wsp:rsid wsp:val=&quot;00E06A87&quot;/&gt;&lt;wsp:rsid wsp:val=&quot;00E0725A&quot;/&gt;&lt;wsp:rsid wsp:val=&quot;00E13E8F&quot;/&gt;&lt;wsp:rsid wsp:val=&quot;00E14059&quot;/&gt;&lt;wsp:rsid wsp:val=&quot;00E20AF2&quot;/&gt;&lt;wsp:rsid wsp:val=&quot;00E30513&quot;/&gt;&lt;wsp:rsid wsp:val=&quot;00E35ED9&quot;/&gt;&lt;wsp:rsid wsp:val=&quot;00E5393E&quot;/&gt;&lt;wsp:rsid wsp:val=&quot;00E610D3&quot;/&gt;&lt;wsp:rsid wsp:val=&quot;00E617C3&quot;/&gt;&lt;wsp:rsid wsp:val=&quot;00E758F1&quot;/&gt;&lt;wsp:rsid wsp:val=&quot;00E9213D&quot;/&gt;&lt;wsp:rsid wsp:val=&quot;00E947B0&quot;/&gt;&lt;wsp:rsid wsp:val=&quot;00EA1529&quot;/&gt;&lt;wsp:rsid wsp:val=&quot;00EB1051&quot;/&gt;&lt;wsp:rsid wsp:val=&quot;00EB698E&quot;/&gt;&lt;wsp:rsid wsp:val=&quot;00EE3BC1&quot;/&gt;&lt;wsp:rsid wsp:val=&quot;00EF21AD&quot;/&gt;&lt;wsp:rsid wsp:val=&quot;00F02A9F&quot;/&gt;&lt;wsp:rsid wsp:val=&quot;00F07EBF&quot;/&gt;&lt;wsp:rsid wsp:val=&quot;00F45F62&quot;/&gt;&lt;wsp:rsid wsp:val=&quot;00F918C0&quot;/&gt;&lt;wsp:rsid wsp:val=&quot;00F94099&quot;/&gt;&lt;wsp:rsid wsp:val=&quot;00FB5C9E&quot;/&gt;&lt;wsp:rsid wsp:val=&quot;00FB6F3A&quot;/&gt;&lt;wsp:rsid wsp:val=&quot;00FC5717&quot;/&gt;&lt;wsp:rsid wsp:val=&quot;00FD6A91&quot;/&gt;&lt;wsp:rsid wsp:val=&quot;00FE506C&quot;/&gt;&lt;/wsp:rsids&gt;&lt;/w:docPr&gt;&lt;w:body&gt;&lt;wx:sect&gt;&lt;w:p wsp:rsidR=&quot;00000000&quot; wsp:rsidRDefault=&quot;004275B4&quot; wsp:rsidP=&quot;004275B4&quot;&gt;&lt;m:oMathPara&gt;&lt;m:oMath&gt;&lt;m:r&gt;&lt;m:rPr&gt;&lt;m:sty m:val=&quot;p&quot;/&gt;&lt;/m:rPr&gt;&lt;w:rPr&gt;&lt;w:rFonts w:ascii=&quot;Cambria Math&quot; w:h-ansi=&quot;Cambria Math&quot; w:cs=&quot;Times New Roman&quot;/&gt;&lt;wx:font wx:val=&quot;Cambria Math&quot;/&gt;&lt;w:sz w:val=&quot;28&quot;/&gt;&lt;w:sz-cs w:val=&quot;28&quot;/&gt;&lt;/w:rPr&gt;&lt;m:t&gt;в€†&lt;/m:t&gt;&lt;/m:r&gt;&lt;m:sSub&gt;&lt;m:sSubPr&gt;&lt;m:ctrlPr&gt;&lt;w:rPr&gt;&lt;w:rFonts w:ascii=&quot;Cambria Math&quot; w:h-ansi=&quot;Cambria Math&quot; w:cs=&quot;Times New Roman&quot;/&gt;&lt;wx:font wx:val=&quot;Cambria Math&quot;/&gt;&lt;w:sz w:val=&quot;28&quot;/&gt;&lt;w:sz-cs w:val=&quot;28&quot;/&gt;&lt;/w:rPr&gt;&lt;/m:ctrlPr&gt;&lt;/m:sSubPr&gt;&lt;m:e&gt;&lt;m:r&gt;&lt;w:rPr&gt;&lt;w:rFonts w:ascii=&quot;Cambria Math&quot; w:h-ansi=&quot;Cambria Math&quot; w:cs=&quot;Times New Roman&quot;/&gt;&lt;wx:font wx:val=&quot;Cambria Math&quot;/&gt;&lt;w:i/&gt;&lt;w:sz w:val=&quot;28&quot;/&gt;&lt;w:sz-cs w:val=&quot;28&quot;/&gt;&lt;w:lang w:val=&quot;EN-US&quot;/&gt;&lt;/w:rPr&gt;&lt;m:t&gt;H&lt;/m:t&gt;&lt;/m:r&gt;&lt;/m:e&gt;&lt;m:sub&gt;&lt;m:r&gt;&lt;w:rPr&gt;&lt;w:rFonts w:ascii=&quot;Cambria Math&quot; w:h-ansi=&quot;Cambria Math&quot; w:cs=&quot;Times New Roman&quot;/&gt;&lt;wx:font wx:val=&quot;Cambria Math&quot;/&gt;&lt;w:i/&gt;&lt;w:sz w:val=&quot;28&quot;/&gt;&lt;w:sz-cs w:val=&quot;28&quot;/&gt;&lt;/w:rPr&gt;&lt;m:t&gt;Р’Рњ&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52" o:title="" chromakey="white"/>
          </v:shape>
        </w:pict>
      </w:r>
      <w:r w:rsidRPr="0049520D">
        <w:rPr>
          <w:rFonts w:ascii="Times New Roman" w:hAnsi="Times New Roman" w:cs="Times New Roman"/>
          <w:sz w:val="28"/>
          <w:szCs w:val="28"/>
        </w:rPr>
        <w:fldChar w:fldCharType="end"/>
      </w:r>
      <w:r w:rsidRPr="009804F2">
        <w:rPr>
          <w:rFonts w:ascii="Times New Roman" w:hAnsi="Times New Roman" w:cs="Times New Roman"/>
          <w:sz w:val="28"/>
          <w:szCs w:val="28"/>
        </w:rPr>
        <w:t xml:space="preserve"> </w:t>
      </w:r>
      <w:r>
        <w:rPr>
          <w:rFonts w:ascii="Times New Roman" w:hAnsi="Times New Roman" w:cs="Times New Roman"/>
          <w:sz w:val="28"/>
          <w:szCs w:val="28"/>
        </w:rPr>
        <w:t>–</w:t>
      </w:r>
      <w:r w:rsidRPr="009804F2">
        <w:rPr>
          <w:rFonts w:ascii="Times New Roman" w:hAnsi="Times New Roman" w:cs="Times New Roman"/>
          <w:sz w:val="28"/>
          <w:szCs w:val="28"/>
        </w:rPr>
        <w:t xml:space="preserve"> </w:t>
      </w:r>
      <w:r>
        <w:rPr>
          <w:rFonts w:ascii="Times New Roman" w:hAnsi="Times New Roman" w:cs="Times New Roman"/>
          <w:sz w:val="28"/>
          <w:szCs w:val="28"/>
          <w:shd w:val="clear" w:color="auto" w:fill="FFFFFF"/>
        </w:rPr>
        <w:t>линейные</w:t>
      </w:r>
      <w:r w:rsidRPr="009804F2">
        <w:rPr>
          <w:rFonts w:ascii="Times New Roman" w:hAnsi="Times New Roman" w:cs="Times New Roman"/>
          <w:sz w:val="28"/>
          <w:szCs w:val="28"/>
          <w:shd w:val="clear" w:color="auto" w:fill="FFFFFF"/>
        </w:rPr>
        <w:t xml:space="preserve"> потер</w:t>
      </w:r>
      <w:r>
        <w:rPr>
          <w:rFonts w:ascii="Times New Roman" w:hAnsi="Times New Roman" w:cs="Times New Roman"/>
          <w:sz w:val="28"/>
          <w:szCs w:val="28"/>
          <w:shd w:val="clear" w:color="auto" w:fill="FFFFFF"/>
        </w:rPr>
        <w:t>и давления в воздухопроводе, Па</w:t>
      </w:r>
    </w:p>
    <w:p w:rsidR="00DF6FF5" w:rsidRDefault="00DF6FF5" w:rsidP="00B4580C">
      <w:pPr>
        <w:spacing w:line="360" w:lineRule="auto"/>
        <w:ind w:firstLine="709"/>
        <w:jc w:val="both"/>
        <w:rPr>
          <w:rFonts w:ascii="Times New Roman" w:hAnsi="Times New Roman" w:cs="Times New Roman"/>
          <w:sz w:val="28"/>
          <w:szCs w:val="28"/>
          <w:shd w:val="clear" w:color="auto" w:fill="FFFFFF"/>
        </w:rPr>
      </w:pPr>
      <w:r w:rsidRPr="009804F2">
        <w:rPr>
          <w:rFonts w:ascii="Times New Roman" w:hAnsi="Times New Roman" w:cs="Times New Roman"/>
          <w:sz w:val="28"/>
          <w:szCs w:val="28"/>
          <w:shd w:val="clear" w:color="auto" w:fill="FFFFFF"/>
        </w:rPr>
        <w:t>Линейные потери давления в воздухопроводе, возникающие в р</w:t>
      </w:r>
      <w:r w:rsidRPr="009804F2">
        <w:rPr>
          <w:rFonts w:ascii="Times New Roman" w:hAnsi="Times New Roman" w:cs="Times New Roman"/>
          <w:sz w:val="28"/>
          <w:szCs w:val="28"/>
          <w:shd w:val="clear" w:color="auto" w:fill="FFFFFF"/>
        </w:rPr>
        <w:t>е</w:t>
      </w:r>
      <w:r w:rsidRPr="009804F2">
        <w:rPr>
          <w:rFonts w:ascii="Times New Roman" w:hAnsi="Times New Roman" w:cs="Times New Roman"/>
          <w:sz w:val="28"/>
          <w:szCs w:val="28"/>
          <w:shd w:val="clear" w:color="auto" w:fill="FFFFFF"/>
        </w:rPr>
        <w:t>зультате</w:t>
      </w:r>
      <w:r>
        <w:rPr>
          <w:rFonts w:ascii="Times New Roman" w:hAnsi="Times New Roman" w:cs="Times New Roman"/>
          <w:sz w:val="28"/>
          <w:szCs w:val="28"/>
          <w:shd w:val="clear" w:color="auto" w:fill="FFFFFF"/>
        </w:rPr>
        <w:t xml:space="preserve"> </w:t>
      </w:r>
      <w:r w:rsidRPr="009804F2">
        <w:rPr>
          <w:rFonts w:ascii="Times New Roman" w:hAnsi="Times New Roman" w:cs="Times New Roman"/>
          <w:bCs/>
          <w:iCs/>
          <w:spacing w:val="20"/>
          <w:sz w:val="28"/>
          <w:szCs w:val="28"/>
          <w:shd w:val="clear" w:color="auto" w:fill="FFFFFF"/>
        </w:rPr>
        <w:t>трения</w:t>
      </w:r>
      <w:r w:rsidRPr="009804F2">
        <w:rPr>
          <w:rFonts w:ascii="Times New Roman" w:hAnsi="Times New Roman" w:cs="Times New Roman"/>
          <w:sz w:val="28"/>
          <w:szCs w:val="28"/>
          <w:shd w:val="clear" w:color="auto" w:fill="FFFFFF"/>
        </w:rPr>
        <w:t xml:space="preserve"> в</w:t>
      </w:r>
      <w:r>
        <w:rPr>
          <w:rFonts w:ascii="Times New Roman" w:hAnsi="Times New Roman" w:cs="Times New Roman"/>
          <w:sz w:val="28"/>
          <w:szCs w:val="28"/>
          <w:shd w:val="clear" w:color="auto" w:fill="FFFFFF"/>
        </w:rPr>
        <w:t>оздушного потока о стенки трубо</w:t>
      </w:r>
      <w:r w:rsidRPr="009804F2">
        <w:rPr>
          <w:rFonts w:ascii="Times New Roman" w:hAnsi="Times New Roman" w:cs="Times New Roman"/>
          <w:sz w:val="28"/>
          <w:szCs w:val="28"/>
          <w:shd w:val="clear" w:color="auto" w:fill="FFFFFF"/>
        </w:rPr>
        <w:t>провода могут быть определены для турбулентного движения с учётом динамического напора следующей формулой:</w:t>
      </w:r>
    </w:p>
    <w:tbl>
      <w:tblPr>
        <w:tblW w:w="9464" w:type="dxa"/>
        <w:tblLook w:val="00A0"/>
      </w:tblPr>
      <w:tblGrid>
        <w:gridCol w:w="8647"/>
        <w:gridCol w:w="817"/>
      </w:tblGrid>
      <w:tr w:rsidR="00DF6FF5" w:rsidRPr="009804F2" w:rsidTr="00B4580C">
        <w:tc>
          <w:tcPr>
            <w:tcW w:w="8647" w:type="dxa"/>
          </w:tcPr>
          <w:p w:rsidR="00DF6FF5" w:rsidRPr="0049520D" w:rsidRDefault="00DF6FF5" w:rsidP="00B4580C">
            <w:pPr>
              <w:spacing w:line="360" w:lineRule="auto"/>
              <w:ind w:firstLine="709"/>
              <w:jc w:val="center"/>
              <w:rPr>
                <w:rFonts w:ascii="Times New Roman" w:hAnsi="Times New Roman"/>
                <w:sz w:val="28"/>
                <w:szCs w:val="28"/>
                <w:shd w:val="clear" w:color="auto" w:fill="FFFFFF"/>
              </w:rPr>
            </w:pPr>
            <w:r w:rsidRPr="0049520D">
              <w:rPr>
                <w:rFonts w:ascii="Times New Roman" w:hAnsi="Times New Roman"/>
                <w:sz w:val="28"/>
                <w:szCs w:val="28"/>
                <w:shd w:val="clear" w:color="auto" w:fill="FFFFFF"/>
              </w:rPr>
              <w:fldChar w:fldCharType="begin"/>
            </w:r>
            <w:r w:rsidRPr="0049520D">
              <w:rPr>
                <w:rFonts w:ascii="Times New Roman" w:hAnsi="Times New Roman"/>
                <w:sz w:val="28"/>
                <w:szCs w:val="28"/>
                <w:shd w:val="clear" w:color="auto" w:fill="FFFFFF"/>
              </w:rPr>
              <w:instrText xml:space="preserve"> QUOTE </w:instrText>
            </w:r>
            <w:r w:rsidRPr="0049520D">
              <w:rPr>
                <w:position w:val="-20"/>
              </w:rPr>
              <w:pict>
                <v:shape id="_x0000_i1108" type="#_x0000_t75" style="width:106.8pt;height:27.6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stylePaneFormatFilter w:val=&quot;3F01&quot;/&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7967&quot;/&gt;&lt;wsp:rsid wsp:val=&quot;000029D6&quot;/&gt;&lt;wsp:rsid wsp:val=&quot;00002C4D&quot;/&gt;&lt;wsp:rsid wsp:val=&quot;00017571&quot;/&gt;&lt;wsp:rsid wsp:val=&quot;00027105&quot;/&gt;&lt;wsp:rsid wsp:val=&quot;00033732&quot;/&gt;&lt;wsp:rsid wsp:val=&quot;00033F33&quot;/&gt;&lt;wsp:rsid wsp:val=&quot;000474BF&quot;/&gt;&lt;wsp:rsid wsp:val=&quot;00051CF3&quot;/&gt;&lt;wsp:rsid wsp:val=&quot;00060869&quot;/&gt;&lt;wsp:rsid wsp:val=&quot;000625C0&quot;/&gt;&lt;wsp:rsid wsp:val=&quot;00073578&quot;/&gt;&lt;wsp:rsid wsp:val=&quot;0007381A&quot;/&gt;&lt;wsp:rsid wsp:val=&quot;00076D95&quot;/&gt;&lt;wsp:rsid wsp:val=&quot;00080AC8&quot;/&gt;&lt;wsp:rsid wsp:val=&quot;00085754&quot;/&gt;&lt;wsp:rsid wsp:val=&quot;00086DEE&quot;/&gt;&lt;wsp:rsid wsp:val=&quot;00090228&quot;/&gt;&lt;wsp:rsid wsp:val=&quot;00094FC2&quot;/&gt;&lt;wsp:rsid wsp:val=&quot;000A0A94&quot;/&gt;&lt;wsp:rsid wsp:val=&quot;000B1DCA&quot;/&gt;&lt;wsp:rsid wsp:val=&quot;000B69E2&quot;/&gt;&lt;wsp:rsid wsp:val=&quot;000D4124&quot;/&gt;&lt;wsp:rsid wsp:val=&quot;000D6D2E&quot;/&gt;&lt;wsp:rsid wsp:val=&quot;000E0B24&quot;/&gt;&lt;wsp:rsid wsp:val=&quot;000E587C&quot;/&gt;&lt;wsp:rsid wsp:val=&quot;0015407B&quot;/&gt;&lt;wsp:rsid wsp:val=&quot;001556AA&quot;/&gt;&lt;wsp:rsid wsp:val=&quot;00173065&quot;/&gt;&lt;wsp:rsid wsp:val=&quot;00177F55&quot;/&gt;&lt;wsp:rsid wsp:val=&quot;00181CB6&quot;/&gt;&lt;wsp:rsid wsp:val=&quot;00195939&quot;/&gt;&lt;wsp:rsid wsp:val=&quot;001A0271&quot;/&gt;&lt;wsp:rsid wsp:val=&quot;001A3F32&quot;/&gt;&lt;wsp:rsid wsp:val=&quot;001A4AE0&quot;/&gt;&lt;wsp:rsid wsp:val=&quot;001B3810&quot;/&gt;&lt;wsp:rsid wsp:val=&quot;001B5BDD&quot;/&gt;&lt;wsp:rsid wsp:val=&quot;001C7C77&quot;/&gt;&lt;wsp:rsid wsp:val=&quot;001D6FF2&quot;/&gt;&lt;wsp:rsid wsp:val=&quot;001E08B2&quot;/&gt;&lt;wsp:rsid wsp:val=&quot;001E0A17&quot;/&gt;&lt;wsp:rsid wsp:val=&quot;002040FD&quot;/&gt;&lt;wsp:rsid wsp:val=&quot;00205FE0&quot;/&gt;&lt;wsp:rsid wsp:val=&quot;00206D1B&quot;/&gt;&lt;wsp:rsid wsp:val=&quot;0021372E&quot;/&gt;&lt;wsp:rsid wsp:val=&quot;002155CA&quot;/&gt;&lt;wsp:rsid wsp:val=&quot;00230FA3&quot;/&gt;&lt;wsp:rsid wsp:val=&quot;00242A24&quot;/&gt;&lt;wsp:rsid wsp:val=&quot;00246F22&quot;/&gt;&lt;wsp:rsid wsp:val=&quot;00251DB5&quot;/&gt;&lt;wsp:rsid wsp:val=&quot;00255836&quot;/&gt;&lt;wsp:rsid wsp:val=&quot;00273425&quot;/&gt;&lt;wsp:rsid wsp:val=&quot;00280B08&quot;/&gt;&lt;wsp:rsid wsp:val=&quot;00283806&quot;/&gt;&lt;wsp:rsid wsp:val=&quot;00287A81&quot;/&gt;&lt;wsp:rsid wsp:val=&quot;00293113&quot;/&gt;&lt;wsp:rsid wsp:val=&quot;002A2466&quot;/&gt;&lt;wsp:rsid wsp:val=&quot;002A5C24&quot;/&gt;&lt;wsp:rsid wsp:val=&quot;002B46DF&quot;/&gt;&lt;wsp:rsid wsp:val=&quot;002B5456&quot;/&gt;&lt;wsp:rsid wsp:val=&quot;002E407E&quot;/&gt;&lt;wsp:rsid wsp:val=&quot;00306714&quot;/&gt;&lt;wsp:rsid wsp:val=&quot;0036029F&quot;/&gt;&lt;wsp:rsid wsp:val=&quot;00363F07&quot;/&gt;&lt;wsp:rsid wsp:val=&quot;003644EE&quot;/&gt;&lt;wsp:rsid wsp:val=&quot;00372256&quot;/&gt;&lt;wsp:rsid wsp:val=&quot;00373D04&quot;/&gt;&lt;wsp:rsid wsp:val=&quot;00381C9D&quot;/&gt;&lt;wsp:rsid wsp:val=&quot;00381D49&quot;/&gt;&lt;wsp:rsid wsp:val=&quot;003874E0&quot;/&gt;&lt;wsp:rsid wsp:val=&quot;003963DE&quot;/&gt;&lt;wsp:rsid wsp:val=&quot;003B41A7&quot;/&gt;&lt;wsp:rsid wsp:val=&quot;003C472E&quot;/&gt;&lt;wsp:rsid wsp:val=&quot;003D0D3C&quot;/&gt;&lt;wsp:rsid wsp:val=&quot;003D1F8C&quot;/&gt;&lt;wsp:rsid wsp:val=&quot;00405D96&quot;/&gt;&lt;wsp:rsid wsp:val=&quot;00406458&quot;/&gt;&lt;wsp:rsid wsp:val=&quot;00411DF4&quot;/&gt;&lt;wsp:rsid wsp:val=&quot;00414304&quot;/&gt;&lt;wsp:rsid wsp:val=&quot;00420762&quot;/&gt;&lt;wsp:rsid wsp:val=&quot;00451827&quot;/&gt;&lt;wsp:rsid wsp:val=&quot;00467F24&quot;/&gt;&lt;wsp:rsid wsp:val=&quot;00475886&quot;/&gt;&lt;wsp:rsid wsp:val=&quot;0048362D&quot;/&gt;&lt;wsp:rsid wsp:val=&quot;0049520D&quot;/&gt;&lt;wsp:rsid wsp:val=&quot;004A21E0&quot;/&gt;&lt;wsp:rsid wsp:val=&quot;004A722A&quot;/&gt;&lt;wsp:rsid wsp:val=&quot;004D4ACD&quot;/&gt;&lt;wsp:rsid wsp:val=&quot;00510687&quot;/&gt;&lt;wsp:rsid wsp:val=&quot;00537744&quot;/&gt;&lt;wsp:rsid wsp:val=&quot;005402BE&quot;/&gt;&lt;wsp:rsid wsp:val=&quot;0057003C&quot;/&gt;&lt;wsp:rsid wsp:val=&quot;00577FF7&quot;/&gt;&lt;wsp:rsid wsp:val=&quot;00592609&quot;/&gt;&lt;wsp:rsid wsp:val=&quot;005B0060&quot;/&gt;&lt;wsp:rsid wsp:val=&quot;005D634F&quot;/&gt;&lt;wsp:rsid wsp:val=&quot;005E0BB9&quot;/&gt;&lt;wsp:rsid wsp:val=&quot;005E7967&quot;/&gt;&lt;wsp:rsid wsp:val=&quot;006003FA&quot;/&gt;&lt;wsp:rsid wsp:val=&quot;00613EE0&quot;/&gt;&lt;wsp:rsid wsp:val=&quot;0061571C&quot;/&gt;&lt;wsp:rsid wsp:val=&quot;006230FC&quot;/&gt;&lt;wsp:rsid wsp:val=&quot;0063638F&quot;/&gt;&lt;wsp:rsid wsp:val=&quot;00640E53&quot;/&gt;&lt;wsp:rsid wsp:val=&quot;006678CB&quot;/&gt;&lt;wsp:rsid wsp:val=&quot;006928ED&quot;/&gt;&lt;wsp:rsid wsp:val=&quot;006A3994&quot;/&gt;&lt;wsp:rsid wsp:val=&quot;006A5518&quot;/&gt;&lt;wsp:rsid wsp:val=&quot;006B2D90&quot;/&gt;&lt;wsp:rsid wsp:val=&quot;006B345C&quot;/&gt;&lt;wsp:rsid wsp:val=&quot;006B6E40&quot;/&gt;&lt;wsp:rsid wsp:val=&quot;006C626F&quot;/&gt;&lt;wsp:rsid wsp:val=&quot;006E19E2&quot;/&gt;&lt;wsp:rsid wsp:val=&quot;00705012&quot;/&gt;&lt;wsp:rsid wsp:val=&quot;00715F3C&quot;/&gt;&lt;wsp:rsid wsp:val=&quot;00724CB8&quot;/&gt;&lt;wsp:rsid wsp:val=&quot;007335C2&quot;/&gt;&lt;wsp:rsid wsp:val=&quot;00734329&quot;/&gt;&lt;wsp:rsid wsp:val=&quot;007620A1&quot;/&gt;&lt;wsp:rsid wsp:val=&quot;00772C38&quot;/&gt;&lt;wsp:rsid wsp:val=&quot;007947FA&quot;/&gt;&lt;wsp:rsid wsp:val=&quot;007C72DD&quot;/&gt;&lt;wsp:rsid wsp:val=&quot;007E7304&quot;/&gt;&lt;wsp:rsid wsp:val=&quot;008038BC&quot;/&gt;&lt;wsp:rsid wsp:val=&quot;0081351E&quot;/&gt;&lt;wsp:rsid wsp:val=&quot;00842133&quot;/&gt;&lt;wsp:rsid wsp:val=&quot;00853250&quot;/&gt;&lt;wsp:rsid wsp:val=&quot;008533EE&quot;/&gt;&lt;wsp:rsid wsp:val=&quot;008869F0&quot;/&gt;&lt;wsp:rsid wsp:val=&quot;00891F55&quot;/&gt;&lt;wsp:rsid wsp:val=&quot;008A1A49&quot;/&gt;&lt;wsp:rsid wsp:val=&quot;008C0D75&quot;/&gt;&lt;wsp:rsid wsp:val=&quot;008C0EE6&quot;/&gt;&lt;wsp:rsid wsp:val=&quot;008E2629&quot;/&gt;&lt;wsp:rsid wsp:val=&quot;00901CDF&quot;/&gt;&lt;wsp:rsid wsp:val=&quot;00906E72&quot;/&gt;&lt;wsp:rsid wsp:val=&quot;00936388&quot;/&gt;&lt;wsp:rsid wsp:val=&quot;00950E9A&quot;/&gt;&lt;wsp:rsid wsp:val=&quot;009611D4&quot;/&gt;&lt;wsp:rsid wsp:val=&quot;00973E08&quot;/&gt;&lt;wsp:rsid wsp:val=&quot;00985B8D&quot;/&gt;&lt;wsp:rsid wsp:val=&quot;009C1638&quot;/&gt;&lt;wsp:rsid wsp:val=&quot;009D077F&quot;/&gt;&lt;wsp:rsid wsp:val=&quot;009E2920&quot;/&gt;&lt;wsp:rsid wsp:val=&quot;009E6654&quot;/&gt;&lt;wsp:rsid wsp:val=&quot;00A026FC&quot;/&gt;&lt;wsp:rsid wsp:val=&quot;00A06D7A&quot;/&gt;&lt;wsp:rsid wsp:val=&quot;00A2375C&quot;/&gt;&lt;wsp:rsid wsp:val=&quot;00A3675F&quot;/&gt;&lt;wsp:rsid wsp:val=&quot;00A45515&quot;/&gt;&lt;wsp:rsid wsp:val=&quot;00A51BE7&quot;/&gt;&lt;wsp:rsid wsp:val=&quot;00A53B14&quot;/&gt;&lt;wsp:rsid wsp:val=&quot;00A62C12&quot;/&gt;&lt;wsp:rsid wsp:val=&quot;00A64A58&quot;/&gt;&lt;wsp:rsid wsp:val=&quot;00A654D8&quot;/&gt;&lt;wsp:rsid wsp:val=&quot;00A81CF7&quot;/&gt;&lt;wsp:rsid wsp:val=&quot;00A861DB&quot;/&gt;&lt;wsp:rsid wsp:val=&quot;00A956D4&quot;/&gt;&lt;wsp:rsid wsp:val=&quot;00AB0E64&quot;/&gt;&lt;wsp:rsid wsp:val=&quot;00AF2326&quot;/&gt;&lt;wsp:rsid wsp:val=&quot;00AF76E0&quot;/&gt;&lt;wsp:rsid wsp:val=&quot;00B03AFB&quot;/&gt;&lt;wsp:rsid wsp:val=&quot;00B136B1&quot;/&gt;&lt;wsp:rsid wsp:val=&quot;00B13FFB&quot;/&gt;&lt;wsp:rsid wsp:val=&quot;00B145CA&quot;/&gt;&lt;wsp:rsid wsp:val=&quot;00B2509D&quot;/&gt;&lt;wsp:rsid wsp:val=&quot;00B254F8&quot;/&gt;&lt;wsp:rsid wsp:val=&quot;00B27C5C&quot;/&gt;&lt;wsp:rsid wsp:val=&quot;00B32B7A&quot;/&gt;&lt;wsp:rsid wsp:val=&quot;00B52532&quot;/&gt;&lt;wsp:rsid wsp:val=&quot;00B87726&quot;/&gt;&lt;wsp:rsid wsp:val=&quot;00B97606&quot;/&gt;&lt;wsp:rsid wsp:val=&quot;00BA0E00&quot;/&gt;&lt;wsp:rsid wsp:val=&quot;00BA132A&quot;/&gt;&lt;wsp:rsid wsp:val=&quot;00BA6E40&quot;/&gt;&lt;wsp:rsid wsp:val=&quot;00BB0471&quot;/&gt;&lt;wsp:rsid wsp:val=&quot;00BB3FA8&quot;/&gt;&lt;wsp:rsid wsp:val=&quot;00BB5876&quot;/&gt;&lt;wsp:rsid wsp:val=&quot;00BD14F8&quot;/&gt;&lt;wsp:rsid wsp:val=&quot;00BD2679&quot;/&gt;&lt;wsp:rsid wsp:val=&quot;00BE57ED&quot;/&gt;&lt;wsp:rsid wsp:val=&quot;00BF2401&quot;/&gt;&lt;wsp:rsid wsp:val=&quot;00C16580&quot;/&gt;&lt;wsp:rsid wsp:val=&quot;00C27D80&quot;/&gt;&lt;wsp:rsid wsp:val=&quot;00C27E4A&quot;/&gt;&lt;wsp:rsid wsp:val=&quot;00C450F5&quot;/&gt;&lt;wsp:rsid wsp:val=&quot;00C45FA5&quot;/&gt;&lt;wsp:rsid wsp:val=&quot;00C57F55&quot;/&gt;&lt;wsp:rsid wsp:val=&quot;00C754BA&quot;/&gt;&lt;wsp:rsid wsp:val=&quot;00C85E61&quot;/&gt;&lt;wsp:rsid wsp:val=&quot;00C913BC&quot;/&gt;&lt;wsp:rsid wsp:val=&quot;00C91FE0&quot;/&gt;&lt;wsp:rsid wsp:val=&quot;00C9460C&quot;/&gt;&lt;wsp:rsid wsp:val=&quot;00CA309D&quot;/&gt;&lt;wsp:rsid wsp:val=&quot;00CA4068&quot;/&gt;&lt;wsp:rsid wsp:val=&quot;00CD101F&quot;/&gt;&lt;wsp:rsid wsp:val=&quot;00D05047&quot;/&gt;&lt;wsp:rsid wsp:val=&quot;00D15BA1&quot;/&gt;&lt;wsp:rsid wsp:val=&quot;00D2499D&quot;/&gt;&lt;wsp:rsid wsp:val=&quot;00D32D3D&quot;/&gt;&lt;wsp:rsid wsp:val=&quot;00D45F84&quot;/&gt;&lt;wsp:rsid wsp:val=&quot;00D4741C&quot;/&gt;&lt;wsp:rsid wsp:val=&quot;00D65285&quot;/&gt;&lt;wsp:rsid wsp:val=&quot;00D7607B&quot;/&gt;&lt;wsp:rsid wsp:val=&quot;00D845EC&quot;/&gt;&lt;wsp:rsid wsp:val=&quot;00D859BB&quot;/&gt;&lt;wsp:rsid wsp:val=&quot;00D938DB&quot;/&gt;&lt;wsp:rsid wsp:val=&quot;00D96B56&quot;/&gt;&lt;wsp:rsid wsp:val=&quot;00DA2BA5&quot;/&gt;&lt;wsp:rsid wsp:val=&quot;00DB3DA8&quot;/&gt;&lt;wsp:rsid wsp:val=&quot;00DD3C31&quot;/&gt;&lt;wsp:rsid wsp:val=&quot;00E04B0F&quot;/&gt;&lt;wsp:rsid wsp:val=&quot;00E0675A&quot;/&gt;&lt;wsp:rsid wsp:val=&quot;00E06A87&quot;/&gt;&lt;wsp:rsid wsp:val=&quot;00E0725A&quot;/&gt;&lt;wsp:rsid wsp:val=&quot;00E13E8F&quot;/&gt;&lt;wsp:rsid wsp:val=&quot;00E14059&quot;/&gt;&lt;wsp:rsid wsp:val=&quot;00E20AF2&quot;/&gt;&lt;wsp:rsid wsp:val=&quot;00E30513&quot;/&gt;&lt;wsp:rsid wsp:val=&quot;00E35ED9&quot;/&gt;&lt;wsp:rsid wsp:val=&quot;00E5393E&quot;/&gt;&lt;wsp:rsid wsp:val=&quot;00E610D3&quot;/&gt;&lt;wsp:rsid wsp:val=&quot;00E617C3&quot;/&gt;&lt;wsp:rsid wsp:val=&quot;00E758F1&quot;/&gt;&lt;wsp:rsid wsp:val=&quot;00E9213D&quot;/&gt;&lt;wsp:rsid wsp:val=&quot;00E947B0&quot;/&gt;&lt;wsp:rsid wsp:val=&quot;00EA1529&quot;/&gt;&lt;wsp:rsid wsp:val=&quot;00EB1051&quot;/&gt;&lt;wsp:rsid wsp:val=&quot;00EB698E&quot;/&gt;&lt;wsp:rsid wsp:val=&quot;00EE3BC1&quot;/&gt;&lt;wsp:rsid wsp:val=&quot;00EF21AD&quot;/&gt;&lt;wsp:rsid wsp:val=&quot;00F02A9F&quot;/&gt;&lt;wsp:rsid wsp:val=&quot;00F07EBF&quot;/&gt;&lt;wsp:rsid wsp:val=&quot;00F45F62&quot;/&gt;&lt;wsp:rsid wsp:val=&quot;00F918C0&quot;/&gt;&lt;wsp:rsid wsp:val=&quot;00F94099&quot;/&gt;&lt;wsp:rsid wsp:val=&quot;00FB5C9E&quot;/&gt;&lt;wsp:rsid wsp:val=&quot;00FB6F3A&quot;/&gt;&lt;wsp:rsid wsp:val=&quot;00FC5717&quot;/&gt;&lt;wsp:rsid wsp:val=&quot;00FD6A91&quot;/&gt;&lt;wsp:rsid wsp:val=&quot;00FE506C&quot;/&gt;&lt;/wsp:rsids&gt;&lt;/w:docPr&gt;&lt;w:body&gt;&lt;wx:sect&gt;&lt;w:p wsp:rsidR=&quot;00000000&quot; wsp:rsidRDefault=&quot;006A5518&quot; wsp:rsidP=&quot;006A5518&quot;&gt;&lt;m:oMathPara&gt;&lt;m:oMath&gt;&lt;m:sSub&gt;&lt;m:sSubPr&gt;&lt;m:ctrlPr&gt;&lt;w:rPr&gt;&lt;w:rFonts w:ascii=&quot;Cambria Math&quot; w:h-ansi=&quot;Cambria Math&quot;/&gt;&lt;wx:font wx:val=&quot;Cambria Math&quot;/&gt;&lt;w:i/&gt;&lt;w:sz w:val=&quot;28&quot;/&gt;&lt;w:sz-cs w:val=&quot;28&quot;/&gt;&lt;w:shd w:val=&quot;clear&quot; w:color=&quot;auto&quot; w:fill=&quot;FFFFFF&quot;/&gt;&lt;/w:rPr&gt;&lt;/m:ctrlPr&gt;&lt;/m:sSubPr&gt;&lt;m:e&gt;&lt;m:r&gt;&lt;w:rPr&gt;&lt;w:rFonts w:ascii=&quot;Cambria Math&quot; w:h-ansi=&quot;Cambria Math&quot;/&gt;&lt;wx:font wx:val=&quot;Cambria Math&quot;/&gt;&lt;w:i/&gt;&lt;w:sz w:val=&quot;28&quot;/&gt;&lt;w:sz-cs w:val=&quot;28&quot;/&gt;&lt;w:shd w:val=&quot;clear&quot; w:color=&quot;auto&quot; w:fill=&quot;FFFFFF&quot;/&gt;&lt;w:lang w:val=&quot;EN-US&quot;/&gt;&lt;/w:rPr&gt;&lt;m:t&gt;H&lt;/m:t&gt;&lt;/m:r&gt;&lt;/m:e&gt;&lt;m:sub&gt;&lt;m:r&gt;&lt;w:rPr&gt;&lt;w:rFonts w:ascii=&quot;Cambria Math&quot; w:h-ansi=&quot;Cambria Math&quot;/&gt;&lt;wx:font wx:val=&quot;Cambria Math&quot;/&gt;&lt;w:i/&gt;&lt;w:sz w:val=&quot;28&quot;/&gt;&lt;w:sz-cs w:val=&quot;28&quot;/&gt;&lt;w:shd w:val=&quot;clear&quot; w:color=&quot;auto&quot; w:fill=&quot;FFFFFF&quot;/&gt;&lt;/w:rPr&gt;&lt;m:t&gt;РѕР»&lt;/m:t&gt;&lt;/m:r&gt;&lt;/m:sub&gt;&lt;/m:sSub&gt;&lt;m:r&gt;&lt;w:rPr&gt;&lt;w:rFonts w:ascii=&quot;Cambria Math&quot; w:h-ansi=&quot;Cambria Math&quot;/&gt;&lt;wx:font wx:val=&quot;Cambria Math&quot;/&gt;&lt;w:i/&gt;&lt;w:sz w:val=&quot;28&quot;/&gt;&lt;w:sz-cs w:val=&quot;28&quot;/&gt;&lt;w:shd w:val=&quot;clear&quot; w:color=&quot;auto&quot; w:fill=&quot;FFFFFF&quot;/&gt;&lt;/w:rPr&gt;&lt;m:t&gt;=&lt;/m:t&gt;&lt;/m:r&gt;&lt;m:sSub&gt;&lt;m:sSubPr&gt;&lt;m:ctrlPr&gt;&lt;w:rPr&gt;&lt;w:rFonts w:ascii=&quot;Cambria Math&quot; w:h-ansi=&quot;Cambria Math&quot;/&gt;&lt;wx:font wx:val=&quot;Cambria Math&quot;/&gt;&lt;w:i/&gt;&lt;w:sz w:val=&quot;28&quot;/&gt;&lt;w:sz-cs w:val=&quot;28&quot;/&gt;&lt;w:shd w:val=&quot;clear&quot; w:color=&quot;auto&quot; w:fill=&quot;FFFFFF&quot;/&gt;&lt;/w:rPr&gt;&lt;/m:ctrlPr&gt;&lt;/m:sSubPr&gt;&lt;m:e&gt;&lt;m:r&gt;&lt;w:rPr&gt;&lt;w:rFonts w:ascii=&quot;Cambria Math&quot; w:h-ansi=&quot;Cambria Math&quot;/&gt;&lt;wx:font wx:val=&quot;Cambria Math&quot;/&gt;&lt;w:i/&gt;&lt;w:sz w:val=&quot;28&quot;/&gt;&lt;w:sz-cs w:val=&quot;28&quot;/&gt;&lt;w:shd w:val=&quot;clear&quot; w:color=&quot;auto&quot; w:fill=&quot;FFFFFF&quot;/&gt;&lt;/w:rPr&gt;&lt;m:t&gt;О»&lt;/m:t&gt;&lt;/m:r&gt;&lt;/m:e&gt;&lt;m:sub&gt;&lt;m:r&gt;&lt;w:rPr&gt;&lt;w:rFonts w:ascii=&quot;Cambria Math&quot; w:h-ansi=&quot;Cambria Math&quot;/&gt;&lt;wx:font wx:val=&quot;Cambria Math&quot;/&gt;&lt;w:i/&gt;&lt;w:sz w:val=&quot;28&quot;/&gt;&lt;w:sz-cs w:val=&quot;28&quot;/&gt;&lt;w:shd w:val=&quot;clear&quot; w:color=&quot;auto&quot; w:fill=&quot;FFFFFF&quot;/&gt;&lt;/w:rPr&gt;&lt;m:t&gt;РІ&lt;/m:t&gt;&lt;/m:r&gt;&lt;/m:sub&gt;&lt;/m:sSub&gt;&lt;m:r&gt;&lt;w:rPr&gt;&lt;w:rFonts w:ascii=&quot;Cambria Math&quot; w:h-ansi=&quot;Cambria Math&quot;/&gt;&lt;wx:font wx:val=&quot;Cambria Math&quot;/&gt;&lt;w:i/&gt;&lt;w:sz w:val=&quot;28&quot;/&gt;&lt;w:sz-cs w:val=&quot;28&quot;/&gt;&lt;w:shd w:val=&quot;clear&quot; w:color=&quot;auto&quot; w:fill=&quot;FFFFFF&quot;/&gt;&lt;/w:rPr&gt;&lt;m:t&gt;в€™&lt;/m:t&gt;&lt;/m:r&gt;&lt;m:f&gt;&lt;m:fPr&gt;&lt;m:ctrlPr&gt;&lt;w:rPr&gt;&lt;w:rFonts w:ascii=&quot;Cambria Math&quot; w:h-ansi=&quot;Cambria Math&quot;/&gt;&lt;wx:font wx:val=&quot;Cambria Math&quot;/&gt;&lt;w:i/&gt;&lt;w:sz w:val=&quot;28&quot;/&gt;&lt;w:sz-cs w:val=&quot;28&quot;/&gt;&lt;w:shd w:val=&quot;clear&quot; w:color=&quot;auto&quot; w:fill=&quot;FFFFFF&quot;/&gt;&lt;/w:rPr&gt;&lt;/m:ctrlPr&gt;&lt;/m:fPr&gt;&lt;m:num&gt;&lt;m:sSub&gt;&lt;m:sSubPr&gt;&lt;m:ctrlPr&gt;&lt;w:rPr&gt;&lt;w:rFonts w:ascii=&quot;Cambria Math&quot; w:h-ansi=&quot;Cambria Math&quot;/&gt;&lt;wx:font wx:val=&quot;Cambria Math&quot;/&gt;&lt;w:i/&gt;&lt;w:sz w:val=&quot;28&quot;/&gt;&lt;w:sz-cs w:val=&quot;28&quot;/&gt;&lt;w:shd w:val=&quot;clear&quot; w:color=&quot;auto&quot; w:fill=&quot;FFFFFF&quot;/&gt;&lt;/w:rPr&gt;&lt;/m:ctrlPr&gt;&lt;/m:sSubPr&gt;&lt;m:e&gt;&lt;m:r&gt;&lt;w:rPr&gt;&lt;w:rFonts w:ascii=&quot;Cambria Math&quot; w:h-ansi=&quot;Cambria Math&quot;/&gt;&lt;wx:font wx:val=&quot;Cambria Math&quot;/&gt;&lt;w:i/&gt;&lt;w:sz w:val=&quot;28&quot;/&gt;&lt;w:sz-cs w:val=&quot;28&quot;/&gt;&lt;w:shd w:val=&quot;clear&quot; w:color=&quot;auto&quot; w:fill=&quot;FFFFFF&quot;/&gt;&lt;w:lang w:val=&quot;EN-US&quot;/&gt;&lt;/w:rPr&gt;&lt;m:t&gt;l&lt;/m:t&gt;&lt;/m:r&gt;&lt;/m:e&gt;&lt;m:sub&gt;&lt;m:r&gt;&lt;w:rPr&gt;&lt;w:rFonts w:ascii=&quot;Cambria Math&quot; w:h-ansi=&quot;Cambria Math&quot;/&gt;&lt;wx:font wx:val=&quot;Cambria Math&quot;/&gt;&lt;w:i/&gt;&lt;w:sz w:val=&quot;28&quot;/&gt;&lt;w:sz-cs w:val=&quot;28&quot;/&gt;&lt;w:shd w:val=&quot;clear&quot; w:color=&quot;auto&quot; w:fill=&quot;FFFFFF&quot;/&gt;&lt;/w:rPr&gt;&lt;m:t&gt;РІ&lt;/m:t&gt;&lt;/m:r&gt;&lt;/m:sub&gt;&lt;/m:sSub&gt;&lt;/m:num&gt;&lt;m:den&gt;&lt;m:sSub&gt;&lt;m:sSubPr&gt;&lt;m:ctrlPr&gt;&lt;w:rPr&gt;&lt;w:rFonts w:ascii=&quot;Cambria Math&quot; w:h-ansi=&quot;Cambria Math&quot;/&gt;&lt;wx:font wx:val=&quot;Cambria Math&quot;/&gt;&lt;w:i/&gt;&lt;w:sz w:val=&quot;28&quot;/&gt;&lt;w:sz-cs w:val=&quot;28&quot;/&gt;&lt;w:shd w:val=&quot;clear&quot; w:color=&quot;auto&quot; w:fill=&quot;FFFFFF&quot;/&gt;&lt;/w:rPr&gt;&lt;/m:ctrlPr&gt;&lt;/m:sSubPr&gt;&lt;m:e&gt;&lt;m:r&gt;&lt;w:rPr&gt;&lt;w:rFonts w:ascii=&quot;Cambria Math&quot; w:h-ansi=&quot;Cambria Math&quot;/&gt;&lt;wx:font wx:val=&quot;Cambria Math&quot;/&gt;&lt;w:i/&gt;&lt;w:sz w:val=&quot;28&quot;/&gt;&lt;w:sz-cs w:val=&quot;28&quot;/&gt;&lt;w:shd w:val=&quot;clear&quot; w:color=&quot;auto&quot; w:fill=&quot;FFFFFF&quot;/&gt;&lt;w:lang w:val=&quot;EN-US&quot;/&gt;&lt;/w:rPr&gt;&lt;m:t&gt;d&lt;/m:t&gt;&lt;/m:r&gt;&lt;/m:e&gt;&lt;m:sub&gt;&lt;m:r&gt;&lt;w:rPr&gt;&lt;w:rFonts w:ascii=&quot;Cambria Math&quot; w:h-ansi=&quot;Cambria Math&quot;/&gt;&lt;wx:font wx:val=&quot;Cambria Math&quot;/&gt;&lt;w:i/&gt;&lt;w:sz w:val=&quot;28&quot;/&gt;&lt;w:sz-cs w:val=&quot;28&quot;/&gt;&lt;w:shd w:val=&quot;clear&quot; w:color=&quot;auto&quot; w:fill=&quot;FFFFFF&quot;/&gt;&lt;/w:rPr&gt;&lt;m:t&gt;РІ&lt;/m:t&gt;&lt;/m:r&gt;&lt;/m:sub&gt;&lt;/m:sSub&gt;&lt;/m:den&gt;&lt;/m:f&gt;&lt;m:r&gt;&lt;w:rPr&gt;&lt;w:rFonts w:ascii=&quot;Cambria Math&quot; w:h-ansi=&quot;Cambria Math&quot;/&gt;&lt;wx:font wx:val=&quot;Cambria Math&quot;/&gt;&lt;w:i/&gt;&lt;w:sz w:val=&quot;28&quot;/&gt;&lt;w:sz-cs w:val=&quot;28&quot;/&gt;&lt;w:shd w:val=&quot;clear&quot; w:color=&quot;auto&quot; w:fill=&quot;FFFFFF&quot;/&gt;&lt;/w:rPr&gt;&lt;m:t&gt;в€™&lt;/m:t&gt;&lt;/m:r&gt;&lt;m:f&gt;&lt;m:fPr&gt;&lt;m:ctrlPr&gt;&lt;w:rPr&gt;&lt;w:rFonts w:ascii=&quot;Cambria Math&quot; w:h-ansi=&quot;Cambria Math&quot;/&gt;&lt;wx:font wx:val=&quot;Cambria Math&quot;/&gt;&lt;w:i/&gt;&lt;w:sz w:val=&quot;28&quot;/&gt;&lt;w:sz-cs w:val=&quot;28&quot;/&gt;&lt;w:shd w:val=&quot;clear&quot; w:color=&quot;auto&quot; w:fill=&quot;FFFFFF&quot;/&gt;&lt;/w:rPr&gt;&lt;/m:ctrlPr&gt;&lt;/m:fPr&gt;&lt;m:num&gt;&lt;m:sSub&gt;&lt;m:sSubPr&gt;&lt;m:ctrlPr&gt;&lt;w:rPr&gt;&lt;w:rFonts w:ascii=&quot;Cambria Math&quot; w:h-ansi=&quot;Cambria Math&quot;/&gt;&lt;wx:font wx:val=&quot;Cambria Math&quot;/&gt;&lt;w:i/&gt;&lt;w:sz w:val=&quot;28&quot;/&gt;&lt;w:sz-cs w:val=&quot;28&quot;/&gt;&lt;w:shd w:val=&quot;clear&quot; w:color=&quot;auto&quot; w:fill=&quot;FFFFFF&quot;/&gt;&lt;/w:rPr&gt;&lt;/m:ctrlPr&gt;&lt;/m:sSubPr&gt;&lt;m:e&gt;&lt;m:r&gt;&lt;w:rPr&gt;&lt;w:rFonts w:ascii=&quot;Cambria Math&quot; w:h-ansi=&quot;Cambria Math&quot;/&gt;&lt;wx:font wx:val=&quot;Cambria Math&quot;/&gt;&lt;w:i/&gt;&lt;w:sz w:val=&quot;28&quot;/&gt;&lt;w:sz-cs w:val=&quot;28&quot;/&gt;&lt;w:shd w:val=&quot;clear&quot; w:color=&quot;auto&quot; w:fill=&quot;FFFFFF&quot;/&gt;&lt;w:lang w:val=&quot;EN-US&quot;/&gt;&lt;/w:rPr&gt;&lt;m:t&gt;ПЃ&lt;/m:t&gt;&lt;/m:r&gt;&lt;/m:e&gt;&lt;m:sub&gt;&lt;m:r&gt;&lt;w:rPr&gt;&lt;w:rFonts w:ascii=&quot;Cambria Math&quot; w:h-ansi=&quot;Cambria Math&quot;/&gt;&lt;wx:font wx:val=&quot;Cambria Math&quot;/&gt;&lt;w:i/&gt;&lt;w:sz w:val=&quot;28&quot;/&gt;&lt;w:sz-cs w:val=&quot;28&quot;/&gt;&lt;w:shd w:val=&quot;clear&quot; w:color=&quot;auto&quot; w:fill=&quot;FFFFFF&quot;/&gt;&lt;/w:rPr&gt;&lt;m:t&gt;РІ&lt;/m:t&gt;&lt;/m:r&gt;&lt;/m:sub&gt;&lt;/m:sSub&gt;&lt;m:r&gt;&lt;w:rPr&gt;&lt;w:rFonts w:ascii=&quot;Cambria Math&quot; w:h-ansi=&quot;Cambria Math&quot;/&gt;&lt;wx:font wx:val=&quot;Cambria Math&quot;/&gt;&lt;w:i/&gt;&lt;w:sz w:val=&quot;28&quot;/&gt;&lt;w:sz-cs w:val=&quot;28&quot;/&gt;&lt;w:shd w:val=&quot;clear&quot; w:color=&quot;auto&quot; w:fill=&quot;FFFFFF&quot;/&gt;&lt;/w:rPr&gt;&lt;m:t&gt;в€™&lt;/m:t&gt;&lt;/m:r&gt;&lt;m:sSubSup&gt;&lt;m:sSubSupPr&gt;&lt;m:ctrlPr&gt;&lt;w:rPr&gt;&lt;w:rFonts w:ascii=&quot;Cambria Math&quot; w:h-ansi=&quot;Cambria Math&quot;/&gt;&lt;wx:font wx:val=&quot;Cambria Math&quot;/&gt;&lt;w:i/&gt;&lt;w:sz w:val=&quot;28&quot;/&gt;&lt;w:sz-cs w:val=&quot;28&quot;/&gt;&lt;w:shd w:val=&quot;clear&quot; w:color=&quot;auto&quot; w:fill=&quot;FFFFFF&quot;/&gt;&lt;/w:rPr&gt;&lt;/m:ctrlPr&gt;&lt;/m:sSubSupPr&gt;&lt;m:e&gt;&lt;m:r&gt;&lt;w:rPr&gt;&lt;w:rFonts w:ascii=&quot;Cambria Math&quot; w:h-ansi=&quot;Cambria Math&quot;/&gt;&lt;wx:font wx:val=&quot;Cambria Math&quot;/&gt;&lt;w:i/&gt;&lt;w:sz w:val=&quot;28&quot;/&gt;&lt;w:sz-cs w:val=&quot;28&quot;/&gt;&lt;w:shd w:val=&quot;clear&quot; w:color=&quot;auto&quot; w:fill=&quot;FFFFFF&quot;/&gt;&lt;/w:rPr&gt;&lt;m:t&gt;П…&lt;/m:t&gt;&lt;/m:r&gt;&lt;/m:e&gt;&lt;m:sub&gt;&lt;m:r&gt;&lt;w:rPr&gt;&lt;w:rFonts w:ascii=&quot;Cambria Math&quot; w:h-ansi=&quot;Cambria Math&quot;/&gt;&lt;wx:font wx:val=&quot;Cambria Math&quot;/&gt;&lt;w:i/&gt;&lt;w:sz w:val=&quot;28&quot;/&gt;&lt;w:sz-cs w:val=&quot;28&quot;/&gt;&lt;w:shd w:val=&quot;clear&quot; w:color=&quot;auto&quot; w:fill=&quot;FFFFFF&quot;/&gt;&lt;/w:rPr&gt;&lt;m:t&gt;РІ&lt;/m:t&gt;&lt;/m:r&gt;&lt;/m:sub&gt;&lt;m:sup&gt;&lt;m:r&gt;&lt;w:rPr&gt;&lt;w:rFonts w:ascii=&quot;Cambria Math&quot; w:h-ansi=&quot;Cambria Math&quot;/&gt;&lt;wx:font wx:val=&quot;Cambria Math&quot;/&gt;&lt;w:i/&gt;&lt;w:sz w:val=&quot;28&quot;/&gt;&lt;w:sz-cs w:val=&quot;28&quot;/&gt;&lt;w:shd w:val=&quot;clear&quot; w:color=&quot;auto&quot; w:fill=&quot;FFFFFF&quot;/&gt;&lt;/w:rPr&gt;&lt;m:t&gt;2&lt;/m:t&gt;&lt;/m:r&gt;&lt;/m:sup&gt;&lt;/m:sSubSup&gt;&lt;/m:num&gt;&lt;m:den&gt;&lt;m:r&gt;&lt;w:rPr&gt;&lt;w:rFonts w:ascii=&quot;Cambria Math&quot; w:h-ansi=&quot;Cambria Math&quot;/&gt;&lt;wx:font wx:val=&quot;Cambria Math&quot;/&gt;&lt;w:i/&gt;&lt;w:sz w:val=&quot;28&quot;/&gt;&lt;w:sz-cs w:val=&quot;28&quot;/&gt;&lt;w:shd w:val=&quot;clear&quot; w:color=&quot;auto&quot; w:fill=&quot;FFFFFF&quot;/&gt;&lt;/w:rPr&gt;&lt;m:t&gt;2&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53" o:title="" chromakey="white"/>
                </v:shape>
              </w:pict>
            </w:r>
            <w:r w:rsidRPr="0049520D">
              <w:rPr>
                <w:rFonts w:ascii="Times New Roman" w:hAnsi="Times New Roman"/>
                <w:sz w:val="28"/>
                <w:szCs w:val="28"/>
                <w:shd w:val="clear" w:color="auto" w:fill="FFFFFF"/>
              </w:rPr>
              <w:instrText xml:space="preserve"> </w:instrText>
            </w:r>
            <w:r w:rsidRPr="0049520D">
              <w:rPr>
                <w:rFonts w:ascii="Times New Roman" w:hAnsi="Times New Roman"/>
                <w:sz w:val="28"/>
                <w:szCs w:val="28"/>
                <w:shd w:val="clear" w:color="auto" w:fill="FFFFFF"/>
              </w:rPr>
              <w:fldChar w:fldCharType="separate"/>
            </w:r>
            <w:r w:rsidRPr="0049520D">
              <w:rPr>
                <w:position w:val="-20"/>
              </w:rPr>
              <w:pict>
                <v:shape id="_x0000_i1109" type="#_x0000_t75" style="width:106.8pt;height:27.6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stylePaneFormatFilter w:val=&quot;3F01&quot;/&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7967&quot;/&gt;&lt;wsp:rsid wsp:val=&quot;000029D6&quot;/&gt;&lt;wsp:rsid wsp:val=&quot;00002C4D&quot;/&gt;&lt;wsp:rsid wsp:val=&quot;00017571&quot;/&gt;&lt;wsp:rsid wsp:val=&quot;00027105&quot;/&gt;&lt;wsp:rsid wsp:val=&quot;00033732&quot;/&gt;&lt;wsp:rsid wsp:val=&quot;00033F33&quot;/&gt;&lt;wsp:rsid wsp:val=&quot;000474BF&quot;/&gt;&lt;wsp:rsid wsp:val=&quot;00051CF3&quot;/&gt;&lt;wsp:rsid wsp:val=&quot;00060869&quot;/&gt;&lt;wsp:rsid wsp:val=&quot;000625C0&quot;/&gt;&lt;wsp:rsid wsp:val=&quot;00073578&quot;/&gt;&lt;wsp:rsid wsp:val=&quot;0007381A&quot;/&gt;&lt;wsp:rsid wsp:val=&quot;00076D95&quot;/&gt;&lt;wsp:rsid wsp:val=&quot;00080AC8&quot;/&gt;&lt;wsp:rsid wsp:val=&quot;00085754&quot;/&gt;&lt;wsp:rsid wsp:val=&quot;00086DEE&quot;/&gt;&lt;wsp:rsid wsp:val=&quot;00090228&quot;/&gt;&lt;wsp:rsid wsp:val=&quot;00094FC2&quot;/&gt;&lt;wsp:rsid wsp:val=&quot;000A0A94&quot;/&gt;&lt;wsp:rsid wsp:val=&quot;000B1DCA&quot;/&gt;&lt;wsp:rsid wsp:val=&quot;000B69E2&quot;/&gt;&lt;wsp:rsid wsp:val=&quot;000D4124&quot;/&gt;&lt;wsp:rsid wsp:val=&quot;000D6D2E&quot;/&gt;&lt;wsp:rsid wsp:val=&quot;000E0B24&quot;/&gt;&lt;wsp:rsid wsp:val=&quot;000E587C&quot;/&gt;&lt;wsp:rsid wsp:val=&quot;0015407B&quot;/&gt;&lt;wsp:rsid wsp:val=&quot;001556AA&quot;/&gt;&lt;wsp:rsid wsp:val=&quot;00173065&quot;/&gt;&lt;wsp:rsid wsp:val=&quot;00177F55&quot;/&gt;&lt;wsp:rsid wsp:val=&quot;00181CB6&quot;/&gt;&lt;wsp:rsid wsp:val=&quot;00195939&quot;/&gt;&lt;wsp:rsid wsp:val=&quot;001A0271&quot;/&gt;&lt;wsp:rsid wsp:val=&quot;001A3F32&quot;/&gt;&lt;wsp:rsid wsp:val=&quot;001A4AE0&quot;/&gt;&lt;wsp:rsid wsp:val=&quot;001B3810&quot;/&gt;&lt;wsp:rsid wsp:val=&quot;001B5BDD&quot;/&gt;&lt;wsp:rsid wsp:val=&quot;001C7C77&quot;/&gt;&lt;wsp:rsid wsp:val=&quot;001D6FF2&quot;/&gt;&lt;wsp:rsid wsp:val=&quot;001E08B2&quot;/&gt;&lt;wsp:rsid wsp:val=&quot;001E0A17&quot;/&gt;&lt;wsp:rsid wsp:val=&quot;002040FD&quot;/&gt;&lt;wsp:rsid wsp:val=&quot;00205FE0&quot;/&gt;&lt;wsp:rsid wsp:val=&quot;00206D1B&quot;/&gt;&lt;wsp:rsid wsp:val=&quot;0021372E&quot;/&gt;&lt;wsp:rsid wsp:val=&quot;002155CA&quot;/&gt;&lt;wsp:rsid wsp:val=&quot;00230FA3&quot;/&gt;&lt;wsp:rsid wsp:val=&quot;00242A24&quot;/&gt;&lt;wsp:rsid wsp:val=&quot;00246F22&quot;/&gt;&lt;wsp:rsid wsp:val=&quot;00251DB5&quot;/&gt;&lt;wsp:rsid wsp:val=&quot;00255836&quot;/&gt;&lt;wsp:rsid wsp:val=&quot;00273425&quot;/&gt;&lt;wsp:rsid wsp:val=&quot;00280B08&quot;/&gt;&lt;wsp:rsid wsp:val=&quot;00283806&quot;/&gt;&lt;wsp:rsid wsp:val=&quot;00287A81&quot;/&gt;&lt;wsp:rsid wsp:val=&quot;00293113&quot;/&gt;&lt;wsp:rsid wsp:val=&quot;002A2466&quot;/&gt;&lt;wsp:rsid wsp:val=&quot;002A5C24&quot;/&gt;&lt;wsp:rsid wsp:val=&quot;002B46DF&quot;/&gt;&lt;wsp:rsid wsp:val=&quot;002B5456&quot;/&gt;&lt;wsp:rsid wsp:val=&quot;002E407E&quot;/&gt;&lt;wsp:rsid wsp:val=&quot;00306714&quot;/&gt;&lt;wsp:rsid wsp:val=&quot;0036029F&quot;/&gt;&lt;wsp:rsid wsp:val=&quot;00363F07&quot;/&gt;&lt;wsp:rsid wsp:val=&quot;003644EE&quot;/&gt;&lt;wsp:rsid wsp:val=&quot;00372256&quot;/&gt;&lt;wsp:rsid wsp:val=&quot;00373D04&quot;/&gt;&lt;wsp:rsid wsp:val=&quot;00381C9D&quot;/&gt;&lt;wsp:rsid wsp:val=&quot;00381D49&quot;/&gt;&lt;wsp:rsid wsp:val=&quot;003874E0&quot;/&gt;&lt;wsp:rsid wsp:val=&quot;003963DE&quot;/&gt;&lt;wsp:rsid wsp:val=&quot;003B41A7&quot;/&gt;&lt;wsp:rsid wsp:val=&quot;003C472E&quot;/&gt;&lt;wsp:rsid wsp:val=&quot;003D0D3C&quot;/&gt;&lt;wsp:rsid wsp:val=&quot;003D1F8C&quot;/&gt;&lt;wsp:rsid wsp:val=&quot;00405D96&quot;/&gt;&lt;wsp:rsid wsp:val=&quot;00406458&quot;/&gt;&lt;wsp:rsid wsp:val=&quot;00411DF4&quot;/&gt;&lt;wsp:rsid wsp:val=&quot;00414304&quot;/&gt;&lt;wsp:rsid wsp:val=&quot;00420762&quot;/&gt;&lt;wsp:rsid wsp:val=&quot;00451827&quot;/&gt;&lt;wsp:rsid wsp:val=&quot;00467F24&quot;/&gt;&lt;wsp:rsid wsp:val=&quot;00475886&quot;/&gt;&lt;wsp:rsid wsp:val=&quot;0048362D&quot;/&gt;&lt;wsp:rsid wsp:val=&quot;0049520D&quot;/&gt;&lt;wsp:rsid wsp:val=&quot;004A21E0&quot;/&gt;&lt;wsp:rsid wsp:val=&quot;004A722A&quot;/&gt;&lt;wsp:rsid wsp:val=&quot;004D4ACD&quot;/&gt;&lt;wsp:rsid wsp:val=&quot;00510687&quot;/&gt;&lt;wsp:rsid wsp:val=&quot;00537744&quot;/&gt;&lt;wsp:rsid wsp:val=&quot;005402BE&quot;/&gt;&lt;wsp:rsid wsp:val=&quot;0057003C&quot;/&gt;&lt;wsp:rsid wsp:val=&quot;00577FF7&quot;/&gt;&lt;wsp:rsid wsp:val=&quot;00592609&quot;/&gt;&lt;wsp:rsid wsp:val=&quot;005B0060&quot;/&gt;&lt;wsp:rsid wsp:val=&quot;005D634F&quot;/&gt;&lt;wsp:rsid wsp:val=&quot;005E0BB9&quot;/&gt;&lt;wsp:rsid wsp:val=&quot;005E7967&quot;/&gt;&lt;wsp:rsid wsp:val=&quot;006003FA&quot;/&gt;&lt;wsp:rsid wsp:val=&quot;00613EE0&quot;/&gt;&lt;wsp:rsid wsp:val=&quot;0061571C&quot;/&gt;&lt;wsp:rsid wsp:val=&quot;006230FC&quot;/&gt;&lt;wsp:rsid wsp:val=&quot;0063638F&quot;/&gt;&lt;wsp:rsid wsp:val=&quot;00640E53&quot;/&gt;&lt;wsp:rsid wsp:val=&quot;006678CB&quot;/&gt;&lt;wsp:rsid wsp:val=&quot;006928ED&quot;/&gt;&lt;wsp:rsid wsp:val=&quot;006A3994&quot;/&gt;&lt;wsp:rsid wsp:val=&quot;006A5518&quot;/&gt;&lt;wsp:rsid wsp:val=&quot;006B2D90&quot;/&gt;&lt;wsp:rsid wsp:val=&quot;006B345C&quot;/&gt;&lt;wsp:rsid wsp:val=&quot;006B6E40&quot;/&gt;&lt;wsp:rsid wsp:val=&quot;006C626F&quot;/&gt;&lt;wsp:rsid wsp:val=&quot;006E19E2&quot;/&gt;&lt;wsp:rsid wsp:val=&quot;00705012&quot;/&gt;&lt;wsp:rsid wsp:val=&quot;00715F3C&quot;/&gt;&lt;wsp:rsid wsp:val=&quot;00724CB8&quot;/&gt;&lt;wsp:rsid wsp:val=&quot;007335C2&quot;/&gt;&lt;wsp:rsid wsp:val=&quot;00734329&quot;/&gt;&lt;wsp:rsid wsp:val=&quot;007620A1&quot;/&gt;&lt;wsp:rsid wsp:val=&quot;00772C38&quot;/&gt;&lt;wsp:rsid wsp:val=&quot;007947FA&quot;/&gt;&lt;wsp:rsid wsp:val=&quot;007C72DD&quot;/&gt;&lt;wsp:rsid wsp:val=&quot;007E7304&quot;/&gt;&lt;wsp:rsid wsp:val=&quot;008038BC&quot;/&gt;&lt;wsp:rsid wsp:val=&quot;0081351E&quot;/&gt;&lt;wsp:rsid wsp:val=&quot;00842133&quot;/&gt;&lt;wsp:rsid wsp:val=&quot;00853250&quot;/&gt;&lt;wsp:rsid wsp:val=&quot;008533EE&quot;/&gt;&lt;wsp:rsid wsp:val=&quot;008869F0&quot;/&gt;&lt;wsp:rsid wsp:val=&quot;00891F55&quot;/&gt;&lt;wsp:rsid wsp:val=&quot;008A1A49&quot;/&gt;&lt;wsp:rsid wsp:val=&quot;008C0D75&quot;/&gt;&lt;wsp:rsid wsp:val=&quot;008C0EE6&quot;/&gt;&lt;wsp:rsid wsp:val=&quot;008E2629&quot;/&gt;&lt;wsp:rsid wsp:val=&quot;00901CDF&quot;/&gt;&lt;wsp:rsid wsp:val=&quot;00906E72&quot;/&gt;&lt;wsp:rsid wsp:val=&quot;00936388&quot;/&gt;&lt;wsp:rsid wsp:val=&quot;00950E9A&quot;/&gt;&lt;wsp:rsid wsp:val=&quot;009611D4&quot;/&gt;&lt;wsp:rsid wsp:val=&quot;00973E08&quot;/&gt;&lt;wsp:rsid wsp:val=&quot;00985B8D&quot;/&gt;&lt;wsp:rsid wsp:val=&quot;009C1638&quot;/&gt;&lt;wsp:rsid wsp:val=&quot;009D077F&quot;/&gt;&lt;wsp:rsid wsp:val=&quot;009E2920&quot;/&gt;&lt;wsp:rsid wsp:val=&quot;009E6654&quot;/&gt;&lt;wsp:rsid wsp:val=&quot;00A026FC&quot;/&gt;&lt;wsp:rsid wsp:val=&quot;00A06D7A&quot;/&gt;&lt;wsp:rsid wsp:val=&quot;00A2375C&quot;/&gt;&lt;wsp:rsid wsp:val=&quot;00A3675F&quot;/&gt;&lt;wsp:rsid wsp:val=&quot;00A45515&quot;/&gt;&lt;wsp:rsid wsp:val=&quot;00A51BE7&quot;/&gt;&lt;wsp:rsid wsp:val=&quot;00A53B14&quot;/&gt;&lt;wsp:rsid wsp:val=&quot;00A62C12&quot;/&gt;&lt;wsp:rsid wsp:val=&quot;00A64A58&quot;/&gt;&lt;wsp:rsid wsp:val=&quot;00A654D8&quot;/&gt;&lt;wsp:rsid wsp:val=&quot;00A81CF7&quot;/&gt;&lt;wsp:rsid wsp:val=&quot;00A861DB&quot;/&gt;&lt;wsp:rsid wsp:val=&quot;00A956D4&quot;/&gt;&lt;wsp:rsid wsp:val=&quot;00AB0E64&quot;/&gt;&lt;wsp:rsid wsp:val=&quot;00AF2326&quot;/&gt;&lt;wsp:rsid wsp:val=&quot;00AF76E0&quot;/&gt;&lt;wsp:rsid wsp:val=&quot;00B03AFB&quot;/&gt;&lt;wsp:rsid wsp:val=&quot;00B136B1&quot;/&gt;&lt;wsp:rsid wsp:val=&quot;00B13FFB&quot;/&gt;&lt;wsp:rsid wsp:val=&quot;00B145CA&quot;/&gt;&lt;wsp:rsid wsp:val=&quot;00B2509D&quot;/&gt;&lt;wsp:rsid wsp:val=&quot;00B254F8&quot;/&gt;&lt;wsp:rsid wsp:val=&quot;00B27C5C&quot;/&gt;&lt;wsp:rsid wsp:val=&quot;00B32B7A&quot;/&gt;&lt;wsp:rsid wsp:val=&quot;00B52532&quot;/&gt;&lt;wsp:rsid wsp:val=&quot;00B87726&quot;/&gt;&lt;wsp:rsid wsp:val=&quot;00B97606&quot;/&gt;&lt;wsp:rsid wsp:val=&quot;00BA0E00&quot;/&gt;&lt;wsp:rsid wsp:val=&quot;00BA132A&quot;/&gt;&lt;wsp:rsid wsp:val=&quot;00BA6E40&quot;/&gt;&lt;wsp:rsid wsp:val=&quot;00BB0471&quot;/&gt;&lt;wsp:rsid wsp:val=&quot;00BB3FA8&quot;/&gt;&lt;wsp:rsid wsp:val=&quot;00BB5876&quot;/&gt;&lt;wsp:rsid wsp:val=&quot;00BD14F8&quot;/&gt;&lt;wsp:rsid wsp:val=&quot;00BD2679&quot;/&gt;&lt;wsp:rsid wsp:val=&quot;00BE57ED&quot;/&gt;&lt;wsp:rsid wsp:val=&quot;00BF2401&quot;/&gt;&lt;wsp:rsid wsp:val=&quot;00C16580&quot;/&gt;&lt;wsp:rsid wsp:val=&quot;00C27D80&quot;/&gt;&lt;wsp:rsid wsp:val=&quot;00C27E4A&quot;/&gt;&lt;wsp:rsid wsp:val=&quot;00C450F5&quot;/&gt;&lt;wsp:rsid wsp:val=&quot;00C45FA5&quot;/&gt;&lt;wsp:rsid wsp:val=&quot;00C57F55&quot;/&gt;&lt;wsp:rsid wsp:val=&quot;00C754BA&quot;/&gt;&lt;wsp:rsid wsp:val=&quot;00C85E61&quot;/&gt;&lt;wsp:rsid wsp:val=&quot;00C913BC&quot;/&gt;&lt;wsp:rsid wsp:val=&quot;00C91FE0&quot;/&gt;&lt;wsp:rsid wsp:val=&quot;00C9460C&quot;/&gt;&lt;wsp:rsid wsp:val=&quot;00CA309D&quot;/&gt;&lt;wsp:rsid wsp:val=&quot;00CA4068&quot;/&gt;&lt;wsp:rsid wsp:val=&quot;00CD101F&quot;/&gt;&lt;wsp:rsid wsp:val=&quot;00D05047&quot;/&gt;&lt;wsp:rsid wsp:val=&quot;00D15BA1&quot;/&gt;&lt;wsp:rsid wsp:val=&quot;00D2499D&quot;/&gt;&lt;wsp:rsid wsp:val=&quot;00D32D3D&quot;/&gt;&lt;wsp:rsid wsp:val=&quot;00D45F84&quot;/&gt;&lt;wsp:rsid wsp:val=&quot;00D4741C&quot;/&gt;&lt;wsp:rsid wsp:val=&quot;00D65285&quot;/&gt;&lt;wsp:rsid wsp:val=&quot;00D7607B&quot;/&gt;&lt;wsp:rsid wsp:val=&quot;00D845EC&quot;/&gt;&lt;wsp:rsid wsp:val=&quot;00D859BB&quot;/&gt;&lt;wsp:rsid wsp:val=&quot;00D938DB&quot;/&gt;&lt;wsp:rsid wsp:val=&quot;00D96B56&quot;/&gt;&lt;wsp:rsid wsp:val=&quot;00DA2BA5&quot;/&gt;&lt;wsp:rsid wsp:val=&quot;00DB3DA8&quot;/&gt;&lt;wsp:rsid wsp:val=&quot;00DD3C31&quot;/&gt;&lt;wsp:rsid wsp:val=&quot;00E04B0F&quot;/&gt;&lt;wsp:rsid wsp:val=&quot;00E0675A&quot;/&gt;&lt;wsp:rsid wsp:val=&quot;00E06A87&quot;/&gt;&lt;wsp:rsid wsp:val=&quot;00E0725A&quot;/&gt;&lt;wsp:rsid wsp:val=&quot;00E13E8F&quot;/&gt;&lt;wsp:rsid wsp:val=&quot;00E14059&quot;/&gt;&lt;wsp:rsid wsp:val=&quot;00E20AF2&quot;/&gt;&lt;wsp:rsid wsp:val=&quot;00E30513&quot;/&gt;&lt;wsp:rsid wsp:val=&quot;00E35ED9&quot;/&gt;&lt;wsp:rsid wsp:val=&quot;00E5393E&quot;/&gt;&lt;wsp:rsid wsp:val=&quot;00E610D3&quot;/&gt;&lt;wsp:rsid wsp:val=&quot;00E617C3&quot;/&gt;&lt;wsp:rsid wsp:val=&quot;00E758F1&quot;/&gt;&lt;wsp:rsid wsp:val=&quot;00E9213D&quot;/&gt;&lt;wsp:rsid wsp:val=&quot;00E947B0&quot;/&gt;&lt;wsp:rsid wsp:val=&quot;00EA1529&quot;/&gt;&lt;wsp:rsid wsp:val=&quot;00EB1051&quot;/&gt;&lt;wsp:rsid wsp:val=&quot;00EB698E&quot;/&gt;&lt;wsp:rsid wsp:val=&quot;00EE3BC1&quot;/&gt;&lt;wsp:rsid wsp:val=&quot;00EF21AD&quot;/&gt;&lt;wsp:rsid wsp:val=&quot;00F02A9F&quot;/&gt;&lt;wsp:rsid wsp:val=&quot;00F07EBF&quot;/&gt;&lt;wsp:rsid wsp:val=&quot;00F45F62&quot;/&gt;&lt;wsp:rsid wsp:val=&quot;00F918C0&quot;/&gt;&lt;wsp:rsid wsp:val=&quot;00F94099&quot;/&gt;&lt;wsp:rsid wsp:val=&quot;00FB5C9E&quot;/&gt;&lt;wsp:rsid wsp:val=&quot;00FB6F3A&quot;/&gt;&lt;wsp:rsid wsp:val=&quot;00FC5717&quot;/&gt;&lt;wsp:rsid wsp:val=&quot;00FD6A91&quot;/&gt;&lt;wsp:rsid wsp:val=&quot;00FE506C&quot;/&gt;&lt;/wsp:rsids&gt;&lt;/w:docPr&gt;&lt;w:body&gt;&lt;wx:sect&gt;&lt;w:p wsp:rsidR=&quot;00000000&quot; wsp:rsidRDefault=&quot;006A5518&quot; wsp:rsidP=&quot;006A5518&quot;&gt;&lt;m:oMathPara&gt;&lt;m:oMath&gt;&lt;m:sSub&gt;&lt;m:sSubPr&gt;&lt;m:ctrlPr&gt;&lt;w:rPr&gt;&lt;w:rFonts w:ascii=&quot;Cambria Math&quot; w:h-ansi=&quot;Cambria Math&quot;/&gt;&lt;wx:font wx:val=&quot;Cambria Math&quot;/&gt;&lt;w:i/&gt;&lt;w:sz w:val=&quot;28&quot;/&gt;&lt;w:sz-cs w:val=&quot;28&quot;/&gt;&lt;w:shd w:val=&quot;clear&quot; w:color=&quot;auto&quot; w:fill=&quot;FFFFFF&quot;/&gt;&lt;/w:rPr&gt;&lt;/m:ctrlPr&gt;&lt;/m:sSubPr&gt;&lt;m:e&gt;&lt;m:r&gt;&lt;w:rPr&gt;&lt;w:rFonts w:ascii=&quot;Cambria Math&quot; w:h-ansi=&quot;Cambria Math&quot;/&gt;&lt;wx:font wx:val=&quot;Cambria Math&quot;/&gt;&lt;w:i/&gt;&lt;w:sz w:val=&quot;28&quot;/&gt;&lt;w:sz-cs w:val=&quot;28&quot;/&gt;&lt;w:shd w:val=&quot;clear&quot; w:color=&quot;auto&quot; w:fill=&quot;FFFFFF&quot;/&gt;&lt;w:lang w:val=&quot;EN-US&quot;/&gt;&lt;/w:rPr&gt;&lt;m:t&gt;H&lt;/m:t&gt;&lt;/m:r&gt;&lt;/m:e&gt;&lt;m:sub&gt;&lt;m:r&gt;&lt;w:rPr&gt;&lt;w:rFonts w:ascii=&quot;Cambria Math&quot; w:h-ansi=&quot;Cambria Math&quot;/&gt;&lt;wx:font wx:val=&quot;Cambria Math&quot;/&gt;&lt;w:i/&gt;&lt;w:sz w:val=&quot;28&quot;/&gt;&lt;w:sz-cs w:val=&quot;28&quot;/&gt;&lt;w:shd w:val=&quot;clear&quot; w:color=&quot;auto&quot; w:fill=&quot;FFFFFF&quot;/&gt;&lt;/w:rPr&gt;&lt;m:t&gt;РѕР»&lt;/m:t&gt;&lt;/m:r&gt;&lt;/m:sub&gt;&lt;/m:sSub&gt;&lt;m:r&gt;&lt;w:rPr&gt;&lt;w:rFonts w:ascii=&quot;Cambria Math&quot; w:h-ansi=&quot;Cambria Math&quot;/&gt;&lt;wx:font wx:val=&quot;Cambria Math&quot;/&gt;&lt;w:i/&gt;&lt;w:sz w:val=&quot;28&quot;/&gt;&lt;w:sz-cs w:val=&quot;28&quot;/&gt;&lt;w:shd w:val=&quot;clear&quot; w:color=&quot;auto&quot; w:fill=&quot;FFFFFF&quot;/&gt;&lt;/w:rPr&gt;&lt;m:t&gt;=&lt;/m:t&gt;&lt;/m:r&gt;&lt;m:sSub&gt;&lt;m:sSubPr&gt;&lt;m:ctrlPr&gt;&lt;w:rPr&gt;&lt;w:rFonts w:ascii=&quot;Cambria Math&quot; w:h-ansi=&quot;Cambria Math&quot;/&gt;&lt;wx:font wx:val=&quot;Cambria Math&quot;/&gt;&lt;w:i/&gt;&lt;w:sz w:val=&quot;28&quot;/&gt;&lt;w:sz-cs w:val=&quot;28&quot;/&gt;&lt;w:shd w:val=&quot;clear&quot; w:color=&quot;auto&quot; w:fill=&quot;FFFFFF&quot;/&gt;&lt;/w:rPr&gt;&lt;/m:ctrlPr&gt;&lt;/m:sSubPr&gt;&lt;m:e&gt;&lt;m:r&gt;&lt;w:rPr&gt;&lt;w:rFonts w:ascii=&quot;Cambria Math&quot; w:h-ansi=&quot;Cambria Math&quot;/&gt;&lt;wx:font wx:val=&quot;Cambria Math&quot;/&gt;&lt;w:i/&gt;&lt;w:sz w:val=&quot;28&quot;/&gt;&lt;w:sz-cs w:val=&quot;28&quot;/&gt;&lt;w:shd w:val=&quot;clear&quot; w:color=&quot;auto&quot; w:fill=&quot;FFFFFF&quot;/&gt;&lt;/w:rPr&gt;&lt;m:t&gt;О»&lt;/m:t&gt;&lt;/m:r&gt;&lt;/m:e&gt;&lt;m:sub&gt;&lt;m:r&gt;&lt;w:rPr&gt;&lt;w:rFonts w:ascii=&quot;Cambria Math&quot; w:h-ansi=&quot;Cambria Math&quot;/&gt;&lt;wx:font wx:val=&quot;Cambria Math&quot;/&gt;&lt;w:i/&gt;&lt;w:sz w:val=&quot;28&quot;/&gt;&lt;w:sz-cs w:val=&quot;28&quot;/&gt;&lt;w:shd w:val=&quot;clear&quot; w:color=&quot;auto&quot; w:fill=&quot;FFFFFF&quot;/&gt;&lt;/w:rPr&gt;&lt;m:t&gt;РІ&lt;/m:t&gt;&lt;/m:r&gt;&lt;/m:sub&gt;&lt;/m:sSub&gt;&lt;m:r&gt;&lt;w:rPr&gt;&lt;w:rFonts w:ascii=&quot;Cambria Math&quot; w:h-ansi=&quot;Cambria Math&quot;/&gt;&lt;wx:font wx:val=&quot;Cambria Math&quot;/&gt;&lt;w:i/&gt;&lt;w:sz w:val=&quot;28&quot;/&gt;&lt;w:sz-cs w:val=&quot;28&quot;/&gt;&lt;w:shd w:val=&quot;clear&quot; w:color=&quot;auto&quot; w:fill=&quot;FFFFFF&quot;/&gt;&lt;/w:rPr&gt;&lt;m:t&gt;в€™&lt;/m:t&gt;&lt;/m:r&gt;&lt;m:f&gt;&lt;m:fPr&gt;&lt;m:ctrlPr&gt;&lt;w:rPr&gt;&lt;w:rFonts w:ascii=&quot;Cambria Math&quot; w:h-ansi=&quot;Cambria Math&quot;/&gt;&lt;wx:font wx:val=&quot;Cambria Math&quot;/&gt;&lt;w:i/&gt;&lt;w:sz w:val=&quot;28&quot;/&gt;&lt;w:sz-cs w:val=&quot;28&quot;/&gt;&lt;w:shd w:val=&quot;clear&quot; w:color=&quot;auto&quot; w:fill=&quot;FFFFFF&quot;/&gt;&lt;/w:rPr&gt;&lt;/m:ctrlPr&gt;&lt;/m:fPr&gt;&lt;m:num&gt;&lt;m:sSub&gt;&lt;m:sSubPr&gt;&lt;m:ctrlPr&gt;&lt;w:rPr&gt;&lt;w:rFonts w:ascii=&quot;Cambria Math&quot; w:h-ansi=&quot;Cambria Math&quot;/&gt;&lt;wx:font wx:val=&quot;Cambria Math&quot;/&gt;&lt;w:i/&gt;&lt;w:sz w:val=&quot;28&quot;/&gt;&lt;w:sz-cs w:val=&quot;28&quot;/&gt;&lt;w:shd w:val=&quot;clear&quot; w:color=&quot;auto&quot; w:fill=&quot;FFFFFF&quot;/&gt;&lt;/w:rPr&gt;&lt;/m:ctrlPr&gt;&lt;/m:sSubPr&gt;&lt;m:e&gt;&lt;m:r&gt;&lt;w:rPr&gt;&lt;w:rFonts w:ascii=&quot;Cambria Math&quot; w:h-ansi=&quot;Cambria Math&quot;/&gt;&lt;wx:font wx:val=&quot;Cambria Math&quot;/&gt;&lt;w:i/&gt;&lt;w:sz w:val=&quot;28&quot;/&gt;&lt;w:sz-cs w:val=&quot;28&quot;/&gt;&lt;w:shd w:val=&quot;clear&quot; w:color=&quot;auto&quot; w:fill=&quot;FFFFFF&quot;/&gt;&lt;w:lang w:val=&quot;EN-US&quot;/&gt;&lt;/w:rPr&gt;&lt;m:t&gt;l&lt;/m:t&gt;&lt;/m:r&gt;&lt;/m:e&gt;&lt;m:sub&gt;&lt;m:r&gt;&lt;w:rPr&gt;&lt;w:rFonts w:ascii=&quot;Cambria Math&quot; w:h-ansi=&quot;Cambria Math&quot;/&gt;&lt;wx:font wx:val=&quot;Cambria Math&quot;/&gt;&lt;w:i/&gt;&lt;w:sz w:val=&quot;28&quot;/&gt;&lt;w:sz-cs w:val=&quot;28&quot;/&gt;&lt;w:shd w:val=&quot;clear&quot; w:color=&quot;auto&quot; w:fill=&quot;FFFFFF&quot;/&gt;&lt;/w:rPr&gt;&lt;m:t&gt;РІ&lt;/m:t&gt;&lt;/m:r&gt;&lt;/m:sub&gt;&lt;/m:sSub&gt;&lt;/m:num&gt;&lt;m:den&gt;&lt;m:sSub&gt;&lt;m:sSubPr&gt;&lt;m:ctrlPr&gt;&lt;w:rPr&gt;&lt;w:rFonts w:ascii=&quot;Cambria Math&quot; w:h-ansi=&quot;Cambria Math&quot;/&gt;&lt;wx:font wx:val=&quot;Cambria Math&quot;/&gt;&lt;w:i/&gt;&lt;w:sz w:val=&quot;28&quot;/&gt;&lt;w:sz-cs w:val=&quot;28&quot;/&gt;&lt;w:shd w:val=&quot;clear&quot; w:color=&quot;auto&quot; w:fill=&quot;FFFFFF&quot;/&gt;&lt;/w:rPr&gt;&lt;/m:ctrlPr&gt;&lt;/m:sSubPr&gt;&lt;m:e&gt;&lt;m:r&gt;&lt;w:rPr&gt;&lt;w:rFonts w:ascii=&quot;Cambria Math&quot; w:h-ansi=&quot;Cambria Math&quot;/&gt;&lt;wx:font wx:val=&quot;Cambria Math&quot;/&gt;&lt;w:i/&gt;&lt;w:sz w:val=&quot;28&quot;/&gt;&lt;w:sz-cs w:val=&quot;28&quot;/&gt;&lt;w:shd w:val=&quot;clear&quot; w:color=&quot;auto&quot; w:fill=&quot;FFFFFF&quot;/&gt;&lt;w:lang w:val=&quot;EN-US&quot;/&gt;&lt;/w:rPr&gt;&lt;m:t&gt;d&lt;/m:t&gt;&lt;/m:r&gt;&lt;/m:e&gt;&lt;m:sub&gt;&lt;m:r&gt;&lt;w:rPr&gt;&lt;w:rFonts w:ascii=&quot;Cambria Math&quot; w:h-ansi=&quot;Cambria Math&quot;/&gt;&lt;wx:font wx:val=&quot;Cambria Math&quot;/&gt;&lt;w:i/&gt;&lt;w:sz w:val=&quot;28&quot;/&gt;&lt;w:sz-cs w:val=&quot;28&quot;/&gt;&lt;w:shd w:val=&quot;clear&quot; w:color=&quot;auto&quot; w:fill=&quot;FFFFFF&quot;/&gt;&lt;/w:rPr&gt;&lt;m:t&gt;РІ&lt;/m:t&gt;&lt;/m:r&gt;&lt;/m:sub&gt;&lt;/m:sSub&gt;&lt;/m:den&gt;&lt;/m:f&gt;&lt;m:r&gt;&lt;w:rPr&gt;&lt;w:rFonts w:ascii=&quot;Cambria Math&quot; w:h-ansi=&quot;Cambria Math&quot;/&gt;&lt;wx:font wx:val=&quot;Cambria Math&quot;/&gt;&lt;w:i/&gt;&lt;w:sz w:val=&quot;28&quot;/&gt;&lt;w:sz-cs w:val=&quot;28&quot;/&gt;&lt;w:shd w:val=&quot;clear&quot; w:color=&quot;auto&quot; w:fill=&quot;FFFFFF&quot;/&gt;&lt;/w:rPr&gt;&lt;m:t&gt;в€™&lt;/m:t&gt;&lt;/m:r&gt;&lt;m:f&gt;&lt;m:fPr&gt;&lt;m:ctrlPr&gt;&lt;w:rPr&gt;&lt;w:rFonts w:ascii=&quot;Cambria Math&quot; w:h-ansi=&quot;Cambria Math&quot;/&gt;&lt;wx:font wx:val=&quot;Cambria Math&quot;/&gt;&lt;w:i/&gt;&lt;w:sz w:val=&quot;28&quot;/&gt;&lt;w:sz-cs w:val=&quot;28&quot;/&gt;&lt;w:shd w:val=&quot;clear&quot; w:color=&quot;auto&quot; w:fill=&quot;FFFFFF&quot;/&gt;&lt;/w:rPr&gt;&lt;/m:ctrlPr&gt;&lt;/m:fPr&gt;&lt;m:num&gt;&lt;m:sSub&gt;&lt;m:sSubPr&gt;&lt;m:ctrlPr&gt;&lt;w:rPr&gt;&lt;w:rFonts w:ascii=&quot;Cambria Math&quot; w:h-ansi=&quot;Cambria Math&quot;/&gt;&lt;wx:font wx:val=&quot;Cambria Math&quot;/&gt;&lt;w:i/&gt;&lt;w:sz w:val=&quot;28&quot;/&gt;&lt;w:sz-cs w:val=&quot;28&quot;/&gt;&lt;w:shd w:val=&quot;clear&quot; w:color=&quot;auto&quot; w:fill=&quot;FFFFFF&quot;/&gt;&lt;/w:rPr&gt;&lt;/m:ctrlPr&gt;&lt;/m:sSubPr&gt;&lt;m:e&gt;&lt;m:r&gt;&lt;w:rPr&gt;&lt;w:rFonts w:ascii=&quot;Cambria Math&quot; w:h-ansi=&quot;Cambria Math&quot;/&gt;&lt;wx:font wx:val=&quot;Cambria Math&quot;/&gt;&lt;w:i/&gt;&lt;w:sz w:val=&quot;28&quot;/&gt;&lt;w:sz-cs w:val=&quot;28&quot;/&gt;&lt;w:shd w:val=&quot;clear&quot; w:color=&quot;auto&quot; w:fill=&quot;FFFFFF&quot;/&gt;&lt;w:lang w:val=&quot;EN-US&quot;/&gt;&lt;/w:rPr&gt;&lt;m:t&gt;ПЃ&lt;/m:t&gt;&lt;/m:r&gt;&lt;/m:e&gt;&lt;m:sub&gt;&lt;m:r&gt;&lt;w:rPr&gt;&lt;w:rFonts w:ascii=&quot;Cambria Math&quot; w:h-ansi=&quot;Cambria Math&quot;/&gt;&lt;wx:font wx:val=&quot;Cambria Math&quot;/&gt;&lt;w:i/&gt;&lt;w:sz w:val=&quot;28&quot;/&gt;&lt;w:sz-cs w:val=&quot;28&quot;/&gt;&lt;w:shd w:val=&quot;clear&quot; w:color=&quot;auto&quot; w:fill=&quot;FFFFFF&quot;/&gt;&lt;/w:rPr&gt;&lt;m:t&gt;РІ&lt;/m:t&gt;&lt;/m:r&gt;&lt;/m:sub&gt;&lt;/m:sSub&gt;&lt;m:r&gt;&lt;w:rPr&gt;&lt;w:rFonts w:ascii=&quot;Cambria Math&quot; w:h-ansi=&quot;Cambria Math&quot;/&gt;&lt;wx:font wx:val=&quot;Cambria Math&quot;/&gt;&lt;w:i/&gt;&lt;w:sz w:val=&quot;28&quot;/&gt;&lt;w:sz-cs w:val=&quot;28&quot;/&gt;&lt;w:shd w:val=&quot;clear&quot; w:color=&quot;auto&quot; w:fill=&quot;FFFFFF&quot;/&gt;&lt;/w:rPr&gt;&lt;m:t&gt;в€™&lt;/m:t&gt;&lt;/m:r&gt;&lt;m:sSubSup&gt;&lt;m:sSubSupPr&gt;&lt;m:ctrlPr&gt;&lt;w:rPr&gt;&lt;w:rFonts w:ascii=&quot;Cambria Math&quot; w:h-ansi=&quot;Cambria Math&quot;/&gt;&lt;wx:font wx:val=&quot;Cambria Math&quot;/&gt;&lt;w:i/&gt;&lt;w:sz w:val=&quot;28&quot;/&gt;&lt;w:sz-cs w:val=&quot;28&quot;/&gt;&lt;w:shd w:val=&quot;clear&quot; w:color=&quot;auto&quot; w:fill=&quot;FFFFFF&quot;/&gt;&lt;/w:rPr&gt;&lt;/m:ctrlPr&gt;&lt;/m:sSubSupPr&gt;&lt;m:e&gt;&lt;m:r&gt;&lt;w:rPr&gt;&lt;w:rFonts w:ascii=&quot;Cambria Math&quot; w:h-ansi=&quot;Cambria Math&quot;/&gt;&lt;wx:font wx:val=&quot;Cambria Math&quot;/&gt;&lt;w:i/&gt;&lt;w:sz w:val=&quot;28&quot;/&gt;&lt;w:sz-cs w:val=&quot;28&quot;/&gt;&lt;w:shd w:val=&quot;clear&quot; w:color=&quot;auto&quot; w:fill=&quot;FFFFFF&quot;/&gt;&lt;/w:rPr&gt;&lt;m:t&gt;П…&lt;/m:t&gt;&lt;/m:r&gt;&lt;/m:e&gt;&lt;m:sub&gt;&lt;m:r&gt;&lt;w:rPr&gt;&lt;w:rFonts w:ascii=&quot;Cambria Math&quot; w:h-ansi=&quot;Cambria Math&quot;/&gt;&lt;wx:font wx:val=&quot;Cambria Math&quot;/&gt;&lt;w:i/&gt;&lt;w:sz w:val=&quot;28&quot;/&gt;&lt;w:sz-cs w:val=&quot;28&quot;/&gt;&lt;w:shd w:val=&quot;clear&quot; w:color=&quot;auto&quot; w:fill=&quot;FFFFFF&quot;/&gt;&lt;/w:rPr&gt;&lt;m:t&gt;РІ&lt;/m:t&gt;&lt;/m:r&gt;&lt;/m:sub&gt;&lt;m:sup&gt;&lt;m:r&gt;&lt;w:rPr&gt;&lt;w:rFonts w:ascii=&quot;Cambria Math&quot; w:h-ansi=&quot;Cambria Math&quot;/&gt;&lt;wx:font wx:val=&quot;Cambria Math&quot;/&gt;&lt;w:i/&gt;&lt;w:sz w:val=&quot;28&quot;/&gt;&lt;w:sz-cs w:val=&quot;28&quot;/&gt;&lt;w:shd w:val=&quot;clear&quot; w:color=&quot;auto&quot; w:fill=&quot;FFFFFF&quot;/&gt;&lt;/w:rPr&gt;&lt;m:t&gt;2&lt;/m:t&gt;&lt;/m:r&gt;&lt;/m:sup&gt;&lt;/m:sSubSup&gt;&lt;/m:num&gt;&lt;m:den&gt;&lt;m:r&gt;&lt;w:rPr&gt;&lt;w:rFonts w:ascii=&quot;Cambria Math&quot; w:h-ansi=&quot;Cambria Math&quot;/&gt;&lt;wx:font wx:val=&quot;Cambria Math&quot;/&gt;&lt;w:i/&gt;&lt;w:sz w:val=&quot;28&quot;/&gt;&lt;w:sz-cs w:val=&quot;28&quot;/&gt;&lt;w:shd w:val=&quot;clear&quot; w:color=&quot;auto&quot; w:fill=&quot;FFFFFF&quot;/&gt;&lt;/w:rPr&gt;&lt;m:t&gt;2&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53" o:title="" chromakey="white"/>
                </v:shape>
              </w:pict>
            </w:r>
            <w:r w:rsidRPr="0049520D">
              <w:rPr>
                <w:rFonts w:ascii="Times New Roman" w:hAnsi="Times New Roman"/>
                <w:sz w:val="28"/>
                <w:szCs w:val="28"/>
                <w:shd w:val="clear" w:color="auto" w:fill="FFFFFF"/>
              </w:rPr>
              <w:fldChar w:fldCharType="end"/>
            </w:r>
            <w:r w:rsidRPr="0049520D">
              <w:rPr>
                <w:rFonts w:ascii="Times New Roman" w:hAnsi="Times New Roman"/>
                <w:sz w:val="28"/>
                <w:szCs w:val="28"/>
                <w:shd w:val="clear" w:color="auto" w:fill="FFFFFF"/>
              </w:rPr>
              <w:t>,</w:t>
            </w:r>
          </w:p>
        </w:tc>
        <w:tc>
          <w:tcPr>
            <w:tcW w:w="817" w:type="dxa"/>
          </w:tcPr>
          <w:p w:rsidR="00DF6FF5" w:rsidRPr="0049520D" w:rsidRDefault="00DF6FF5" w:rsidP="00B4580C">
            <w:pPr>
              <w:spacing w:line="360" w:lineRule="auto"/>
              <w:jc w:val="both"/>
              <w:rPr>
                <w:rFonts w:ascii="Times New Roman" w:hAnsi="Times New Roman"/>
                <w:sz w:val="28"/>
                <w:szCs w:val="28"/>
                <w:shd w:val="clear" w:color="auto" w:fill="FFFFFF"/>
              </w:rPr>
            </w:pPr>
            <w:r w:rsidRPr="0049520D">
              <w:rPr>
                <w:rFonts w:ascii="Times New Roman" w:hAnsi="Times New Roman"/>
                <w:sz w:val="28"/>
                <w:szCs w:val="28"/>
                <w:shd w:val="clear" w:color="auto" w:fill="FFFFFF"/>
              </w:rPr>
              <w:t>(14)</w:t>
            </w:r>
          </w:p>
        </w:tc>
      </w:tr>
    </w:tbl>
    <w:p w:rsidR="00DF6FF5" w:rsidRPr="004D2BB9" w:rsidRDefault="00DF6FF5" w:rsidP="00B4580C">
      <w:pPr>
        <w:spacing w:line="360" w:lineRule="auto"/>
        <w:jc w:val="both"/>
        <w:rPr>
          <w:rFonts w:ascii="Times New Roman" w:hAnsi="Times New Roman" w:cs="Times New Roman"/>
          <w:sz w:val="28"/>
          <w:szCs w:val="28"/>
          <w:shd w:val="clear" w:color="auto" w:fill="FFFFFF"/>
        </w:rPr>
      </w:pPr>
      <w:r w:rsidRPr="004D2BB9">
        <w:rPr>
          <w:rFonts w:ascii="Times New Roman" w:hAnsi="Times New Roman" w:cs="Times New Roman"/>
          <w:sz w:val="28"/>
          <w:szCs w:val="28"/>
          <w:shd w:val="clear" w:color="auto" w:fill="FFFFFF"/>
        </w:rPr>
        <w:t xml:space="preserve">где </w:t>
      </w:r>
      <w:r w:rsidRPr="0049520D">
        <w:rPr>
          <w:rFonts w:ascii="Times New Roman" w:hAnsi="Times New Roman" w:cs="Times New Roman"/>
          <w:sz w:val="28"/>
          <w:szCs w:val="28"/>
          <w:shd w:val="clear" w:color="auto" w:fill="FFFFFF"/>
        </w:rPr>
        <w:fldChar w:fldCharType="begin"/>
      </w:r>
      <w:r w:rsidRPr="0049520D">
        <w:rPr>
          <w:rFonts w:ascii="Times New Roman" w:hAnsi="Times New Roman" w:cs="Times New Roman"/>
          <w:sz w:val="28"/>
          <w:szCs w:val="28"/>
          <w:shd w:val="clear" w:color="auto" w:fill="FFFFFF"/>
        </w:rPr>
        <w:instrText xml:space="preserve"> QUOTE </w:instrText>
      </w:r>
      <w:r w:rsidRPr="0049520D">
        <w:rPr>
          <w:position w:val="-6"/>
        </w:rPr>
        <w:pict>
          <v:shape id="_x0000_i1110" type="#_x0000_t75" style="width:12.6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stylePaneFormatFilter w:val=&quot;3F01&quot;/&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7967&quot;/&gt;&lt;wsp:rsid wsp:val=&quot;000029D6&quot;/&gt;&lt;wsp:rsid wsp:val=&quot;00002C4D&quot;/&gt;&lt;wsp:rsid wsp:val=&quot;00017571&quot;/&gt;&lt;wsp:rsid wsp:val=&quot;00027105&quot;/&gt;&lt;wsp:rsid wsp:val=&quot;00033732&quot;/&gt;&lt;wsp:rsid wsp:val=&quot;00033F33&quot;/&gt;&lt;wsp:rsid wsp:val=&quot;000474BF&quot;/&gt;&lt;wsp:rsid wsp:val=&quot;00051CF3&quot;/&gt;&lt;wsp:rsid wsp:val=&quot;00060869&quot;/&gt;&lt;wsp:rsid wsp:val=&quot;000625C0&quot;/&gt;&lt;wsp:rsid wsp:val=&quot;00073578&quot;/&gt;&lt;wsp:rsid wsp:val=&quot;0007381A&quot;/&gt;&lt;wsp:rsid wsp:val=&quot;00076D95&quot;/&gt;&lt;wsp:rsid wsp:val=&quot;00080AC8&quot;/&gt;&lt;wsp:rsid wsp:val=&quot;00085754&quot;/&gt;&lt;wsp:rsid wsp:val=&quot;00086DEE&quot;/&gt;&lt;wsp:rsid wsp:val=&quot;00090228&quot;/&gt;&lt;wsp:rsid wsp:val=&quot;00094FC2&quot;/&gt;&lt;wsp:rsid wsp:val=&quot;000A0A94&quot;/&gt;&lt;wsp:rsid wsp:val=&quot;000B1DCA&quot;/&gt;&lt;wsp:rsid wsp:val=&quot;000B69E2&quot;/&gt;&lt;wsp:rsid wsp:val=&quot;000D4124&quot;/&gt;&lt;wsp:rsid wsp:val=&quot;000D6D2E&quot;/&gt;&lt;wsp:rsid wsp:val=&quot;000E0B24&quot;/&gt;&lt;wsp:rsid wsp:val=&quot;000E587C&quot;/&gt;&lt;wsp:rsid wsp:val=&quot;0015407B&quot;/&gt;&lt;wsp:rsid wsp:val=&quot;001556AA&quot;/&gt;&lt;wsp:rsid wsp:val=&quot;00173065&quot;/&gt;&lt;wsp:rsid wsp:val=&quot;00177F55&quot;/&gt;&lt;wsp:rsid wsp:val=&quot;00181CB6&quot;/&gt;&lt;wsp:rsid wsp:val=&quot;00195939&quot;/&gt;&lt;wsp:rsid wsp:val=&quot;001A0271&quot;/&gt;&lt;wsp:rsid wsp:val=&quot;001A3F32&quot;/&gt;&lt;wsp:rsid wsp:val=&quot;001A4AE0&quot;/&gt;&lt;wsp:rsid wsp:val=&quot;001B3810&quot;/&gt;&lt;wsp:rsid wsp:val=&quot;001B5BDD&quot;/&gt;&lt;wsp:rsid wsp:val=&quot;001C7C77&quot;/&gt;&lt;wsp:rsid wsp:val=&quot;001D6FF2&quot;/&gt;&lt;wsp:rsid wsp:val=&quot;001E08B2&quot;/&gt;&lt;wsp:rsid wsp:val=&quot;001E0A17&quot;/&gt;&lt;wsp:rsid wsp:val=&quot;002040FD&quot;/&gt;&lt;wsp:rsid wsp:val=&quot;00205FE0&quot;/&gt;&lt;wsp:rsid wsp:val=&quot;00206D1B&quot;/&gt;&lt;wsp:rsid wsp:val=&quot;0021372E&quot;/&gt;&lt;wsp:rsid wsp:val=&quot;002155CA&quot;/&gt;&lt;wsp:rsid wsp:val=&quot;00230FA3&quot;/&gt;&lt;wsp:rsid wsp:val=&quot;00242A24&quot;/&gt;&lt;wsp:rsid wsp:val=&quot;00246F22&quot;/&gt;&lt;wsp:rsid wsp:val=&quot;00251DB5&quot;/&gt;&lt;wsp:rsid wsp:val=&quot;00255836&quot;/&gt;&lt;wsp:rsid wsp:val=&quot;00273425&quot;/&gt;&lt;wsp:rsid wsp:val=&quot;00280B08&quot;/&gt;&lt;wsp:rsid wsp:val=&quot;00283806&quot;/&gt;&lt;wsp:rsid wsp:val=&quot;00287A81&quot;/&gt;&lt;wsp:rsid wsp:val=&quot;00293113&quot;/&gt;&lt;wsp:rsid wsp:val=&quot;002A2466&quot;/&gt;&lt;wsp:rsid wsp:val=&quot;002A5C24&quot;/&gt;&lt;wsp:rsid wsp:val=&quot;002B46DF&quot;/&gt;&lt;wsp:rsid wsp:val=&quot;002B5456&quot;/&gt;&lt;wsp:rsid wsp:val=&quot;002E407E&quot;/&gt;&lt;wsp:rsid wsp:val=&quot;00306714&quot;/&gt;&lt;wsp:rsid wsp:val=&quot;0036029F&quot;/&gt;&lt;wsp:rsid wsp:val=&quot;00363F07&quot;/&gt;&lt;wsp:rsid wsp:val=&quot;003644EE&quot;/&gt;&lt;wsp:rsid wsp:val=&quot;00372256&quot;/&gt;&lt;wsp:rsid wsp:val=&quot;00373D04&quot;/&gt;&lt;wsp:rsid wsp:val=&quot;00381C9D&quot;/&gt;&lt;wsp:rsid wsp:val=&quot;00381D49&quot;/&gt;&lt;wsp:rsid wsp:val=&quot;003874E0&quot;/&gt;&lt;wsp:rsid wsp:val=&quot;003963DE&quot;/&gt;&lt;wsp:rsid wsp:val=&quot;003B41A7&quot;/&gt;&lt;wsp:rsid wsp:val=&quot;003C472E&quot;/&gt;&lt;wsp:rsid wsp:val=&quot;003D0D3C&quot;/&gt;&lt;wsp:rsid wsp:val=&quot;003D1F8C&quot;/&gt;&lt;wsp:rsid wsp:val=&quot;00405D96&quot;/&gt;&lt;wsp:rsid wsp:val=&quot;00406458&quot;/&gt;&lt;wsp:rsid wsp:val=&quot;00411DF4&quot;/&gt;&lt;wsp:rsid wsp:val=&quot;00414304&quot;/&gt;&lt;wsp:rsid wsp:val=&quot;00420762&quot;/&gt;&lt;wsp:rsid wsp:val=&quot;00451827&quot;/&gt;&lt;wsp:rsid wsp:val=&quot;00467F24&quot;/&gt;&lt;wsp:rsid wsp:val=&quot;00475886&quot;/&gt;&lt;wsp:rsid wsp:val=&quot;004758DE&quot;/&gt;&lt;wsp:rsid wsp:val=&quot;0048362D&quot;/&gt;&lt;wsp:rsid wsp:val=&quot;0049520D&quot;/&gt;&lt;wsp:rsid wsp:val=&quot;004A21E0&quot;/&gt;&lt;wsp:rsid wsp:val=&quot;004A722A&quot;/&gt;&lt;wsp:rsid wsp:val=&quot;004D4ACD&quot;/&gt;&lt;wsp:rsid wsp:val=&quot;00510687&quot;/&gt;&lt;wsp:rsid wsp:val=&quot;00537744&quot;/&gt;&lt;wsp:rsid wsp:val=&quot;005402BE&quot;/&gt;&lt;wsp:rsid wsp:val=&quot;0057003C&quot;/&gt;&lt;wsp:rsid wsp:val=&quot;00577FF7&quot;/&gt;&lt;wsp:rsid wsp:val=&quot;00592609&quot;/&gt;&lt;wsp:rsid wsp:val=&quot;005B0060&quot;/&gt;&lt;wsp:rsid wsp:val=&quot;005D634F&quot;/&gt;&lt;wsp:rsid wsp:val=&quot;005E0BB9&quot;/&gt;&lt;wsp:rsid wsp:val=&quot;005E7967&quot;/&gt;&lt;wsp:rsid wsp:val=&quot;006003FA&quot;/&gt;&lt;wsp:rsid wsp:val=&quot;00613EE0&quot;/&gt;&lt;wsp:rsid wsp:val=&quot;0061571C&quot;/&gt;&lt;wsp:rsid wsp:val=&quot;006230FC&quot;/&gt;&lt;wsp:rsid wsp:val=&quot;0063638F&quot;/&gt;&lt;wsp:rsid wsp:val=&quot;00640E53&quot;/&gt;&lt;wsp:rsid wsp:val=&quot;006678CB&quot;/&gt;&lt;wsp:rsid wsp:val=&quot;006928ED&quot;/&gt;&lt;wsp:rsid wsp:val=&quot;006A3994&quot;/&gt;&lt;wsp:rsid wsp:val=&quot;006B2D90&quot;/&gt;&lt;wsp:rsid wsp:val=&quot;006B345C&quot;/&gt;&lt;wsp:rsid wsp:val=&quot;006B6E40&quot;/&gt;&lt;wsp:rsid wsp:val=&quot;006C626F&quot;/&gt;&lt;wsp:rsid wsp:val=&quot;006E19E2&quot;/&gt;&lt;wsp:rsid wsp:val=&quot;00705012&quot;/&gt;&lt;wsp:rsid wsp:val=&quot;00715F3C&quot;/&gt;&lt;wsp:rsid wsp:val=&quot;00724CB8&quot;/&gt;&lt;wsp:rsid wsp:val=&quot;007335C2&quot;/&gt;&lt;wsp:rsid wsp:val=&quot;00734329&quot;/&gt;&lt;wsp:rsid wsp:val=&quot;007620A1&quot;/&gt;&lt;wsp:rsid wsp:val=&quot;00772C38&quot;/&gt;&lt;wsp:rsid wsp:val=&quot;007947FA&quot;/&gt;&lt;wsp:rsid wsp:val=&quot;007C72DD&quot;/&gt;&lt;wsp:rsid wsp:val=&quot;007E7304&quot;/&gt;&lt;wsp:rsid wsp:val=&quot;008038BC&quot;/&gt;&lt;wsp:rsid wsp:val=&quot;0081351E&quot;/&gt;&lt;wsp:rsid wsp:val=&quot;00842133&quot;/&gt;&lt;wsp:rsid wsp:val=&quot;00853250&quot;/&gt;&lt;wsp:rsid wsp:val=&quot;008533EE&quot;/&gt;&lt;wsp:rsid wsp:val=&quot;008869F0&quot;/&gt;&lt;wsp:rsid wsp:val=&quot;00891F55&quot;/&gt;&lt;wsp:rsid wsp:val=&quot;008A1A49&quot;/&gt;&lt;wsp:rsid wsp:val=&quot;008C0D75&quot;/&gt;&lt;wsp:rsid wsp:val=&quot;008C0EE6&quot;/&gt;&lt;wsp:rsid wsp:val=&quot;008E2629&quot;/&gt;&lt;wsp:rsid wsp:val=&quot;00901CDF&quot;/&gt;&lt;wsp:rsid wsp:val=&quot;00906E72&quot;/&gt;&lt;wsp:rsid wsp:val=&quot;00936388&quot;/&gt;&lt;wsp:rsid wsp:val=&quot;00950E9A&quot;/&gt;&lt;wsp:rsid wsp:val=&quot;009611D4&quot;/&gt;&lt;wsp:rsid wsp:val=&quot;00973E08&quot;/&gt;&lt;wsp:rsid wsp:val=&quot;00985B8D&quot;/&gt;&lt;wsp:rsid wsp:val=&quot;009C1638&quot;/&gt;&lt;wsp:rsid wsp:val=&quot;009D077F&quot;/&gt;&lt;wsp:rsid wsp:val=&quot;009E2920&quot;/&gt;&lt;wsp:rsid wsp:val=&quot;009E6654&quot;/&gt;&lt;wsp:rsid wsp:val=&quot;00A026FC&quot;/&gt;&lt;wsp:rsid wsp:val=&quot;00A06D7A&quot;/&gt;&lt;wsp:rsid wsp:val=&quot;00A2375C&quot;/&gt;&lt;wsp:rsid wsp:val=&quot;00A3675F&quot;/&gt;&lt;wsp:rsid wsp:val=&quot;00A45515&quot;/&gt;&lt;wsp:rsid wsp:val=&quot;00A51BE7&quot;/&gt;&lt;wsp:rsid wsp:val=&quot;00A53B14&quot;/&gt;&lt;wsp:rsid wsp:val=&quot;00A62C12&quot;/&gt;&lt;wsp:rsid wsp:val=&quot;00A64A58&quot;/&gt;&lt;wsp:rsid wsp:val=&quot;00A654D8&quot;/&gt;&lt;wsp:rsid wsp:val=&quot;00A81CF7&quot;/&gt;&lt;wsp:rsid wsp:val=&quot;00A861DB&quot;/&gt;&lt;wsp:rsid wsp:val=&quot;00A956D4&quot;/&gt;&lt;wsp:rsid wsp:val=&quot;00AB0E64&quot;/&gt;&lt;wsp:rsid wsp:val=&quot;00AF2326&quot;/&gt;&lt;wsp:rsid wsp:val=&quot;00AF76E0&quot;/&gt;&lt;wsp:rsid wsp:val=&quot;00B03AFB&quot;/&gt;&lt;wsp:rsid wsp:val=&quot;00B136B1&quot;/&gt;&lt;wsp:rsid wsp:val=&quot;00B13FFB&quot;/&gt;&lt;wsp:rsid wsp:val=&quot;00B145CA&quot;/&gt;&lt;wsp:rsid wsp:val=&quot;00B2509D&quot;/&gt;&lt;wsp:rsid wsp:val=&quot;00B254F8&quot;/&gt;&lt;wsp:rsid wsp:val=&quot;00B27C5C&quot;/&gt;&lt;wsp:rsid wsp:val=&quot;00B32B7A&quot;/&gt;&lt;wsp:rsid wsp:val=&quot;00B52532&quot;/&gt;&lt;wsp:rsid wsp:val=&quot;00B87726&quot;/&gt;&lt;wsp:rsid wsp:val=&quot;00B97606&quot;/&gt;&lt;wsp:rsid wsp:val=&quot;00BA0E00&quot;/&gt;&lt;wsp:rsid wsp:val=&quot;00BA132A&quot;/&gt;&lt;wsp:rsid wsp:val=&quot;00BA6E40&quot;/&gt;&lt;wsp:rsid wsp:val=&quot;00BB0471&quot;/&gt;&lt;wsp:rsid wsp:val=&quot;00BB3FA8&quot;/&gt;&lt;wsp:rsid wsp:val=&quot;00BB5876&quot;/&gt;&lt;wsp:rsid wsp:val=&quot;00BD14F8&quot;/&gt;&lt;wsp:rsid wsp:val=&quot;00BD2679&quot;/&gt;&lt;wsp:rsid wsp:val=&quot;00BE57ED&quot;/&gt;&lt;wsp:rsid wsp:val=&quot;00BF2401&quot;/&gt;&lt;wsp:rsid wsp:val=&quot;00C16580&quot;/&gt;&lt;wsp:rsid wsp:val=&quot;00C27D80&quot;/&gt;&lt;wsp:rsid wsp:val=&quot;00C27E4A&quot;/&gt;&lt;wsp:rsid wsp:val=&quot;00C450F5&quot;/&gt;&lt;wsp:rsid wsp:val=&quot;00C45FA5&quot;/&gt;&lt;wsp:rsid wsp:val=&quot;00C57F55&quot;/&gt;&lt;wsp:rsid wsp:val=&quot;00C754BA&quot;/&gt;&lt;wsp:rsid wsp:val=&quot;00C85E61&quot;/&gt;&lt;wsp:rsid wsp:val=&quot;00C913BC&quot;/&gt;&lt;wsp:rsid wsp:val=&quot;00C91FE0&quot;/&gt;&lt;wsp:rsid wsp:val=&quot;00C9460C&quot;/&gt;&lt;wsp:rsid wsp:val=&quot;00CA309D&quot;/&gt;&lt;wsp:rsid wsp:val=&quot;00CA4068&quot;/&gt;&lt;wsp:rsid wsp:val=&quot;00CD101F&quot;/&gt;&lt;wsp:rsid wsp:val=&quot;00D05047&quot;/&gt;&lt;wsp:rsid wsp:val=&quot;00D15BA1&quot;/&gt;&lt;wsp:rsid wsp:val=&quot;00D2499D&quot;/&gt;&lt;wsp:rsid wsp:val=&quot;00D32D3D&quot;/&gt;&lt;wsp:rsid wsp:val=&quot;00D45F84&quot;/&gt;&lt;wsp:rsid wsp:val=&quot;00D4741C&quot;/&gt;&lt;wsp:rsid wsp:val=&quot;00D65285&quot;/&gt;&lt;wsp:rsid wsp:val=&quot;00D7607B&quot;/&gt;&lt;wsp:rsid wsp:val=&quot;00D845EC&quot;/&gt;&lt;wsp:rsid wsp:val=&quot;00D859BB&quot;/&gt;&lt;wsp:rsid wsp:val=&quot;00D938DB&quot;/&gt;&lt;wsp:rsid wsp:val=&quot;00D96B56&quot;/&gt;&lt;wsp:rsid wsp:val=&quot;00DA2BA5&quot;/&gt;&lt;wsp:rsid wsp:val=&quot;00DB3DA8&quot;/&gt;&lt;wsp:rsid wsp:val=&quot;00DD3C31&quot;/&gt;&lt;wsp:rsid wsp:val=&quot;00E04B0F&quot;/&gt;&lt;wsp:rsid wsp:val=&quot;00E0675A&quot;/&gt;&lt;wsp:rsid wsp:val=&quot;00E06A87&quot;/&gt;&lt;wsp:rsid wsp:val=&quot;00E0725A&quot;/&gt;&lt;wsp:rsid wsp:val=&quot;00E13E8F&quot;/&gt;&lt;wsp:rsid wsp:val=&quot;00E14059&quot;/&gt;&lt;wsp:rsid wsp:val=&quot;00E20AF2&quot;/&gt;&lt;wsp:rsid wsp:val=&quot;00E30513&quot;/&gt;&lt;wsp:rsid wsp:val=&quot;00E35ED9&quot;/&gt;&lt;wsp:rsid wsp:val=&quot;00E5393E&quot;/&gt;&lt;wsp:rsid wsp:val=&quot;00E610D3&quot;/&gt;&lt;wsp:rsid wsp:val=&quot;00E617C3&quot;/&gt;&lt;wsp:rsid wsp:val=&quot;00E758F1&quot;/&gt;&lt;wsp:rsid wsp:val=&quot;00E9213D&quot;/&gt;&lt;wsp:rsid wsp:val=&quot;00E947B0&quot;/&gt;&lt;wsp:rsid wsp:val=&quot;00EA1529&quot;/&gt;&lt;wsp:rsid wsp:val=&quot;00EB1051&quot;/&gt;&lt;wsp:rsid wsp:val=&quot;00EB698E&quot;/&gt;&lt;wsp:rsid wsp:val=&quot;00EE3BC1&quot;/&gt;&lt;wsp:rsid wsp:val=&quot;00EF21AD&quot;/&gt;&lt;wsp:rsid wsp:val=&quot;00F02A9F&quot;/&gt;&lt;wsp:rsid wsp:val=&quot;00F07EBF&quot;/&gt;&lt;wsp:rsid wsp:val=&quot;00F45F62&quot;/&gt;&lt;wsp:rsid wsp:val=&quot;00F918C0&quot;/&gt;&lt;wsp:rsid wsp:val=&quot;00F94099&quot;/&gt;&lt;wsp:rsid wsp:val=&quot;00FB5C9E&quot;/&gt;&lt;wsp:rsid wsp:val=&quot;00FB6F3A&quot;/&gt;&lt;wsp:rsid wsp:val=&quot;00FC5717&quot;/&gt;&lt;wsp:rsid wsp:val=&quot;00FD6A91&quot;/&gt;&lt;wsp:rsid wsp:val=&quot;00FE506C&quot;/&gt;&lt;/wsp:rsids&gt;&lt;/w:docPr&gt;&lt;w:body&gt;&lt;wx:sect&gt;&lt;w:p wsp:rsidR=&quot;00000000&quot; wsp:rsidRDefault=&quot;004758DE&quot; wsp:rsidP=&quot;004758DE&quot;&gt;&lt;m:oMathPara&gt;&lt;m:oMath&gt;&lt;m:sSub&gt;&lt;m:sSubPr&gt;&lt;m:ctrlPr&gt;&lt;w:rPr&gt;&lt;w:rFonts w:ascii=&quot;Cambria Math&quot; w:h-ansi=&quot;Cambria Math&quot; w:cs=&quot;Times New Roman&quot;/&gt;&lt;wx:font wx:val=&quot;Cambria Math&quot;/&gt;&lt;w:i/&gt;&lt;w:sz w:val=&quot;28&quot;/&gt;&lt;w:sz-cs w:val=&quot;28&quot;/&gt;&lt;w:shd w:val=&quot;clear&quot; w:color=&quot;auto&quot; w:fill=&quot;FFFFFF&quot;/&gt;&lt;/w:rPr&gt;&lt;/m:ctrlPr&gt;&lt;/m:sSubPr&gt;&lt;m:e&gt;&lt;m:r&gt;&lt;w:rPr&gt;&lt;w:rFonts w:ascii=&quot;Cambria Math&quot; w:h-ansi=&quot;Cambria Math&quot; w:cs=&quot;Times New Roman&quot;/&gt;&lt;wx:font wx:val=&quot;Cambria Math&quot;/&gt;&lt;w:i/&gt;&lt;w:sz w:val=&quot;28&quot;/&gt;&lt;w:sz-cs w:val=&quot;28&quot;/&gt;&lt;w:shd w:val=&quot;clear&quot; w:color=&quot;auto&quot; w:fill=&quot;FFFFFF&quot;/&gt;&lt;/w:rPr&gt;&lt;m:t&gt;О»&lt;/m:t&gt;&lt;/m:r&gt;&lt;/m:e&gt;&lt;m:sub&gt;&lt;m:r&gt;&lt;w:rPr&gt;&lt;w:rFonts w:ascii=&quot;Cambria Math&quot; w:h-ansi=&quot;Cambria Math&quot; w:cs=&quot;Times New Roman&quot;/&gt;&lt;wx:font wx:val=&quot;Cambria Math&quot;/&gt;&lt;w:i/&gt;&lt;w:sz w:val=&quot;28&quot;/&gt;&lt;w:sz-cs w:val=&quot;28&quot;/&gt;&lt;w:shd w:val=&quot;clear&quot; w:color=&quot;auto&quot; w:fill=&quot;FFFFFF&quot;/&gt;&lt;/w:rPr&gt;&lt;m:t&gt;РІ&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54" o:title="" chromakey="white"/>
          </v:shape>
        </w:pict>
      </w:r>
      <w:r w:rsidRPr="0049520D">
        <w:rPr>
          <w:rFonts w:ascii="Times New Roman" w:hAnsi="Times New Roman" w:cs="Times New Roman"/>
          <w:sz w:val="28"/>
          <w:szCs w:val="28"/>
          <w:shd w:val="clear" w:color="auto" w:fill="FFFFFF"/>
        </w:rPr>
        <w:instrText xml:space="preserve"> </w:instrText>
      </w:r>
      <w:r w:rsidRPr="0049520D">
        <w:rPr>
          <w:rFonts w:ascii="Times New Roman" w:hAnsi="Times New Roman" w:cs="Times New Roman"/>
          <w:sz w:val="28"/>
          <w:szCs w:val="28"/>
          <w:shd w:val="clear" w:color="auto" w:fill="FFFFFF"/>
        </w:rPr>
        <w:fldChar w:fldCharType="separate"/>
      </w:r>
      <w:r w:rsidRPr="0049520D">
        <w:rPr>
          <w:position w:val="-6"/>
        </w:rPr>
        <w:pict>
          <v:shape id="_x0000_i1111" type="#_x0000_t75" style="width:12.6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stylePaneFormatFilter w:val=&quot;3F01&quot;/&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7967&quot;/&gt;&lt;wsp:rsid wsp:val=&quot;000029D6&quot;/&gt;&lt;wsp:rsid wsp:val=&quot;00002C4D&quot;/&gt;&lt;wsp:rsid wsp:val=&quot;00017571&quot;/&gt;&lt;wsp:rsid wsp:val=&quot;00027105&quot;/&gt;&lt;wsp:rsid wsp:val=&quot;00033732&quot;/&gt;&lt;wsp:rsid wsp:val=&quot;00033F33&quot;/&gt;&lt;wsp:rsid wsp:val=&quot;000474BF&quot;/&gt;&lt;wsp:rsid wsp:val=&quot;00051CF3&quot;/&gt;&lt;wsp:rsid wsp:val=&quot;00060869&quot;/&gt;&lt;wsp:rsid wsp:val=&quot;000625C0&quot;/&gt;&lt;wsp:rsid wsp:val=&quot;00073578&quot;/&gt;&lt;wsp:rsid wsp:val=&quot;0007381A&quot;/&gt;&lt;wsp:rsid wsp:val=&quot;00076D95&quot;/&gt;&lt;wsp:rsid wsp:val=&quot;00080AC8&quot;/&gt;&lt;wsp:rsid wsp:val=&quot;00085754&quot;/&gt;&lt;wsp:rsid wsp:val=&quot;00086DEE&quot;/&gt;&lt;wsp:rsid wsp:val=&quot;00090228&quot;/&gt;&lt;wsp:rsid wsp:val=&quot;00094FC2&quot;/&gt;&lt;wsp:rsid wsp:val=&quot;000A0A94&quot;/&gt;&lt;wsp:rsid wsp:val=&quot;000B1DCA&quot;/&gt;&lt;wsp:rsid wsp:val=&quot;000B69E2&quot;/&gt;&lt;wsp:rsid wsp:val=&quot;000D4124&quot;/&gt;&lt;wsp:rsid wsp:val=&quot;000D6D2E&quot;/&gt;&lt;wsp:rsid wsp:val=&quot;000E0B24&quot;/&gt;&lt;wsp:rsid wsp:val=&quot;000E587C&quot;/&gt;&lt;wsp:rsid wsp:val=&quot;0015407B&quot;/&gt;&lt;wsp:rsid wsp:val=&quot;001556AA&quot;/&gt;&lt;wsp:rsid wsp:val=&quot;00173065&quot;/&gt;&lt;wsp:rsid wsp:val=&quot;00177F55&quot;/&gt;&lt;wsp:rsid wsp:val=&quot;00181CB6&quot;/&gt;&lt;wsp:rsid wsp:val=&quot;00195939&quot;/&gt;&lt;wsp:rsid wsp:val=&quot;001A0271&quot;/&gt;&lt;wsp:rsid wsp:val=&quot;001A3F32&quot;/&gt;&lt;wsp:rsid wsp:val=&quot;001A4AE0&quot;/&gt;&lt;wsp:rsid wsp:val=&quot;001B3810&quot;/&gt;&lt;wsp:rsid wsp:val=&quot;001B5BDD&quot;/&gt;&lt;wsp:rsid wsp:val=&quot;001C7C77&quot;/&gt;&lt;wsp:rsid wsp:val=&quot;001D6FF2&quot;/&gt;&lt;wsp:rsid wsp:val=&quot;001E08B2&quot;/&gt;&lt;wsp:rsid wsp:val=&quot;001E0A17&quot;/&gt;&lt;wsp:rsid wsp:val=&quot;002040FD&quot;/&gt;&lt;wsp:rsid wsp:val=&quot;00205FE0&quot;/&gt;&lt;wsp:rsid wsp:val=&quot;00206D1B&quot;/&gt;&lt;wsp:rsid wsp:val=&quot;0021372E&quot;/&gt;&lt;wsp:rsid wsp:val=&quot;002155CA&quot;/&gt;&lt;wsp:rsid wsp:val=&quot;00230FA3&quot;/&gt;&lt;wsp:rsid wsp:val=&quot;00242A24&quot;/&gt;&lt;wsp:rsid wsp:val=&quot;00246F22&quot;/&gt;&lt;wsp:rsid wsp:val=&quot;00251DB5&quot;/&gt;&lt;wsp:rsid wsp:val=&quot;00255836&quot;/&gt;&lt;wsp:rsid wsp:val=&quot;00273425&quot;/&gt;&lt;wsp:rsid wsp:val=&quot;00280B08&quot;/&gt;&lt;wsp:rsid wsp:val=&quot;00283806&quot;/&gt;&lt;wsp:rsid wsp:val=&quot;00287A81&quot;/&gt;&lt;wsp:rsid wsp:val=&quot;00293113&quot;/&gt;&lt;wsp:rsid wsp:val=&quot;002A2466&quot;/&gt;&lt;wsp:rsid wsp:val=&quot;002A5C24&quot;/&gt;&lt;wsp:rsid wsp:val=&quot;002B46DF&quot;/&gt;&lt;wsp:rsid wsp:val=&quot;002B5456&quot;/&gt;&lt;wsp:rsid wsp:val=&quot;002E407E&quot;/&gt;&lt;wsp:rsid wsp:val=&quot;00306714&quot;/&gt;&lt;wsp:rsid wsp:val=&quot;0036029F&quot;/&gt;&lt;wsp:rsid wsp:val=&quot;00363F07&quot;/&gt;&lt;wsp:rsid wsp:val=&quot;003644EE&quot;/&gt;&lt;wsp:rsid wsp:val=&quot;00372256&quot;/&gt;&lt;wsp:rsid wsp:val=&quot;00373D04&quot;/&gt;&lt;wsp:rsid wsp:val=&quot;00381C9D&quot;/&gt;&lt;wsp:rsid wsp:val=&quot;00381D49&quot;/&gt;&lt;wsp:rsid wsp:val=&quot;003874E0&quot;/&gt;&lt;wsp:rsid wsp:val=&quot;003963DE&quot;/&gt;&lt;wsp:rsid wsp:val=&quot;003B41A7&quot;/&gt;&lt;wsp:rsid wsp:val=&quot;003C472E&quot;/&gt;&lt;wsp:rsid wsp:val=&quot;003D0D3C&quot;/&gt;&lt;wsp:rsid wsp:val=&quot;003D1F8C&quot;/&gt;&lt;wsp:rsid wsp:val=&quot;00405D96&quot;/&gt;&lt;wsp:rsid wsp:val=&quot;00406458&quot;/&gt;&lt;wsp:rsid wsp:val=&quot;00411DF4&quot;/&gt;&lt;wsp:rsid wsp:val=&quot;00414304&quot;/&gt;&lt;wsp:rsid wsp:val=&quot;00420762&quot;/&gt;&lt;wsp:rsid wsp:val=&quot;00451827&quot;/&gt;&lt;wsp:rsid wsp:val=&quot;00467F24&quot;/&gt;&lt;wsp:rsid wsp:val=&quot;00475886&quot;/&gt;&lt;wsp:rsid wsp:val=&quot;004758DE&quot;/&gt;&lt;wsp:rsid wsp:val=&quot;0048362D&quot;/&gt;&lt;wsp:rsid wsp:val=&quot;0049520D&quot;/&gt;&lt;wsp:rsid wsp:val=&quot;004A21E0&quot;/&gt;&lt;wsp:rsid wsp:val=&quot;004A722A&quot;/&gt;&lt;wsp:rsid wsp:val=&quot;004D4ACD&quot;/&gt;&lt;wsp:rsid wsp:val=&quot;00510687&quot;/&gt;&lt;wsp:rsid wsp:val=&quot;00537744&quot;/&gt;&lt;wsp:rsid wsp:val=&quot;005402BE&quot;/&gt;&lt;wsp:rsid wsp:val=&quot;0057003C&quot;/&gt;&lt;wsp:rsid wsp:val=&quot;00577FF7&quot;/&gt;&lt;wsp:rsid wsp:val=&quot;00592609&quot;/&gt;&lt;wsp:rsid wsp:val=&quot;005B0060&quot;/&gt;&lt;wsp:rsid wsp:val=&quot;005D634F&quot;/&gt;&lt;wsp:rsid wsp:val=&quot;005E0BB9&quot;/&gt;&lt;wsp:rsid wsp:val=&quot;005E7967&quot;/&gt;&lt;wsp:rsid wsp:val=&quot;006003FA&quot;/&gt;&lt;wsp:rsid wsp:val=&quot;00613EE0&quot;/&gt;&lt;wsp:rsid wsp:val=&quot;0061571C&quot;/&gt;&lt;wsp:rsid wsp:val=&quot;006230FC&quot;/&gt;&lt;wsp:rsid wsp:val=&quot;0063638F&quot;/&gt;&lt;wsp:rsid wsp:val=&quot;00640E53&quot;/&gt;&lt;wsp:rsid wsp:val=&quot;006678CB&quot;/&gt;&lt;wsp:rsid wsp:val=&quot;006928ED&quot;/&gt;&lt;wsp:rsid wsp:val=&quot;006A3994&quot;/&gt;&lt;wsp:rsid wsp:val=&quot;006B2D90&quot;/&gt;&lt;wsp:rsid wsp:val=&quot;006B345C&quot;/&gt;&lt;wsp:rsid wsp:val=&quot;006B6E40&quot;/&gt;&lt;wsp:rsid wsp:val=&quot;006C626F&quot;/&gt;&lt;wsp:rsid wsp:val=&quot;006E19E2&quot;/&gt;&lt;wsp:rsid wsp:val=&quot;00705012&quot;/&gt;&lt;wsp:rsid wsp:val=&quot;00715F3C&quot;/&gt;&lt;wsp:rsid wsp:val=&quot;00724CB8&quot;/&gt;&lt;wsp:rsid wsp:val=&quot;007335C2&quot;/&gt;&lt;wsp:rsid wsp:val=&quot;00734329&quot;/&gt;&lt;wsp:rsid wsp:val=&quot;007620A1&quot;/&gt;&lt;wsp:rsid wsp:val=&quot;00772C38&quot;/&gt;&lt;wsp:rsid wsp:val=&quot;007947FA&quot;/&gt;&lt;wsp:rsid wsp:val=&quot;007C72DD&quot;/&gt;&lt;wsp:rsid wsp:val=&quot;007E7304&quot;/&gt;&lt;wsp:rsid wsp:val=&quot;008038BC&quot;/&gt;&lt;wsp:rsid wsp:val=&quot;0081351E&quot;/&gt;&lt;wsp:rsid wsp:val=&quot;00842133&quot;/&gt;&lt;wsp:rsid wsp:val=&quot;00853250&quot;/&gt;&lt;wsp:rsid wsp:val=&quot;008533EE&quot;/&gt;&lt;wsp:rsid wsp:val=&quot;008869F0&quot;/&gt;&lt;wsp:rsid wsp:val=&quot;00891F55&quot;/&gt;&lt;wsp:rsid wsp:val=&quot;008A1A49&quot;/&gt;&lt;wsp:rsid wsp:val=&quot;008C0D75&quot;/&gt;&lt;wsp:rsid wsp:val=&quot;008C0EE6&quot;/&gt;&lt;wsp:rsid wsp:val=&quot;008E2629&quot;/&gt;&lt;wsp:rsid wsp:val=&quot;00901CDF&quot;/&gt;&lt;wsp:rsid wsp:val=&quot;00906E72&quot;/&gt;&lt;wsp:rsid wsp:val=&quot;00936388&quot;/&gt;&lt;wsp:rsid wsp:val=&quot;00950E9A&quot;/&gt;&lt;wsp:rsid wsp:val=&quot;009611D4&quot;/&gt;&lt;wsp:rsid wsp:val=&quot;00973E08&quot;/&gt;&lt;wsp:rsid wsp:val=&quot;00985B8D&quot;/&gt;&lt;wsp:rsid wsp:val=&quot;009C1638&quot;/&gt;&lt;wsp:rsid wsp:val=&quot;009D077F&quot;/&gt;&lt;wsp:rsid wsp:val=&quot;009E2920&quot;/&gt;&lt;wsp:rsid wsp:val=&quot;009E6654&quot;/&gt;&lt;wsp:rsid wsp:val=&quot;00A026FC&quot;/&gt;&lt;wsp:rsid wsp:val=&quot;00A06D7A&quot;/&gt;&lt;wsp:rsid wsp:val=&quot;00A2375C&quot;/&gt;&lt;wsp:rsid wsp:val=&quot;00A3675F&quot;/&gt;&lt;wsp:rsid wsp:val=&quot;00A45515&quot;/&gt;&lt;wsp:rsid wsp:val=&quot;00A51BE7&quot;/&gt;&lt;wsp:rsid wsp:val=&quot;00A53B14&quot;/&gt;&lt;wsp:rsid wsp:val=&quot;00A62C12&quot;/&gt;&lt;wsp:rsid wsp:val=&quot;00A64A58&quot;/&gt;&lt;wsp:rsid wsp:val=&quot;00A654D8&quot;/&gt;&lt;wsp:rsid wsp:val=&quot;00A81CF7&quot;/&gt;&lt;wsp:rsid wsp:val=&quot;00A861DB&quot;/&gt;&lt;wsp:rsid wsp:val=&quot;00A956D4&quot;/&gt;&lt;wsp:rsid wsp:val=&quot;00AB0E64&quot;/&gt;&lt;wsp:rsid wsp:val=&quot;00AF2326&quot;/&gt;&lt;wsp:rsid wsp:val=&quot;00AF76E0&quot;/&gt;&lt;wsp:rsid wsp:val=&quot;00B03AFB&quot;/&gt;&lt;wsp:rsid wsp:val=&quot;00B136B1&quot;/&gt;&lt;wsp:rsid wsp:val=&quot;00B13FFB&quot;/&gt;&lt;wsp:rsid wsp:val=&quot;00B145CA&quot;/&gt;&lt;wsp:rsid wsp:val=&quot;00B2509D&quot;/&gt;&lt;wsp:rsid wsp:val=&quot;00B254F8&quot;/&gt;&lt;wsp:rsid wsp:val=&quot;00B27C5C&quot;/&gt;&lt;wsp:rsid wsp:val=&quot;00B32B7A&quot;/&gt;&lt;wsp:rsid wsp:val=&quot;00B52532&quot;/&gt;&lt;wsp:rsid wsp:val=&quot;00B87726&quot;/&gt;&lt;wsp:rsid wsp:val=&quot;00B97606&quot;/&gt;&lt;wsp:rsid wsp:val=&quot;00BA0E00&quot;/&gt;&lt;wsp:rsid wsp:val=&quot;00BA132A&quot;/&gt;&lt;wsp:rsid wsp:val=&quot;00BA6E40&quot;/&gt;&lt;wsp:rsid wsp:val=&quot;00BB0471&quot;/&gt;&lt;wsp:rsid wsp:val=&quot;00BB3FA8&quot;/&gt;&lt;wsp:rsid wsp:val=&quot;00BB5876&quot;/&gt;&lt;wsp:rsid wsp:val=&quot;00BD14F8&quot;/&gt;&lt;wsp:rsid wsp:val=&quot;00BD2679&quot;/&gt;&lt;wsp:rsid wsp:val=&quot;00BE57ED&quot;/&gt;&lt;wsp:rsid wsp:val=&quot;00BF2401&quot;/&gt;&lt;wsp:rsid wsp:val=&quot;00C16580&quot;/&gt;&lt;wsp:rsid wsp:val=&quot;00C27D80&quot;/&gt;&lt;wsp:rsid wsp:val=&quot;00C27E4A&quot;/&gt;&lt;wsp:rsid wsp:val=&quot;00C450F5&quot;/&gt;&lt;wsp:rsid wsp:val=&quot;00C45FA5&quot;/&gt;&lt;wsp:rsid wsp:val=&quot;00C57F55&quot;/&gt;&lt;wsp:rsid wsp:val=&quot;00C754BA&quot;/&gt;&lt;wsp:rsid wsp:val=&quot;00C85E61&quot;/&gt;&lt;wsp:rsid wsp:val=&quot;00C913BC&quot;/&gt;&lt;wsp:rsid wsp:val=&quot;00C91FE0&quot;/&gt;&lt;wsp:rsid wsp:val=&quot;00C9460C&quot;/&gt;&lt;wsp:rsid wsp:val=&quot;00CA309D&quot;/&gt;&lt;wsp:rsid wsp:val=&quot;00CA4068&quot;/&gt;&lt;wsp:rsid wsp:val=&quot;00CD101F&quot;/&gt;&lt;wsp:rsid wsp:val=&quot;00D05047&quot;/&gt;&lt;wsp:rsid wsp:val=&quot;00D15BA1&quot;/&gt;&lt;wsp:rsid wsp:val=&quot;00D2499D&quot;/&gt;&lt;wsp:rsid wsp:val=&quot;00D32D3D&quot;/&gt;&lt;wsp:rsid wsp:val=&quot;00D45F84&quot;/&gt;&lt;wsp:rsid wsp:val=&quot;00D4741C&quot;/&gt;&lt;wsp:rsid wsp:val=&quot;00D65285&quot;/&gt;&lt;wsp:rsid wsp:val=&quot;00D7607B&quot;/&gt;&lt;wsp:rsid wsp:val=&quot;00D845EC&quot;/&gt;&lt;wsp:rsid wsp:val=&quot;00D859BB&quot;/&gt;&lt;wsp:rsid wsp:val=&quot;00D938DB&quot;/&gt;&lt;wsp:rsid wsp:val=&quot;00D96B56&quot;/&gt;&lt;wsp:rsid wsp:val=&quot;00DA2BA5&quot;/&gt;&lt;wsp:rsid wsp:val=&quot;00DB3DA8&quot;/&gt;&lt;wsp:rsid wsp:val=&quot;00DD3C31&quot;/&gt;&lt;wsp:rsid wsp:val=&quot;00E04B0F&quot;/&gt;&lt;wsp:rsid wsp:val=&quot;00E0675A&quot;/&gt;&lt;wsp:rsid wsp:val=&quot;00E06A87&quot;/&gt;&lt;wsp:rsid wsp:val=&quot;00E0725A&quot;/&gt;&lt;wsp:rsid wsp:val=&quot;00E13E8F&quot;/&gt;&lt;wsp:rsid wsp:val=&quot;00E14059&quot;/&gt;&lt;wsp:rsid wsp:val=&quot;00E20AF2&quot;/&gt;&lt;wsp:rsid wsp:val=&quot;00E30513&quot;/&gt;&lt;wsp:rsid wsp:val=&quot;00E35ED9&quot;/&gt;&lt;wsp:rsid wsp:val=&quot;00E5393E&quot;/&gt;&lt;wsp:rsid wsp:val=&quot;00E610D3&quot;/&gt;&lt;wsp:rsid wsp:val=&quot;00E617C3&quot;/&gt;&lt;wsp:rsid wsp:val=&quot;00E758F1&quot;/&gt;&lt;wsp:rsid wsp:val=&quot;00E9213D&quot;/&gt;&lt;wsp:rsid wsp:val=&quot;00E947B0&quot;/&gt;&lt;wsp:rsid wsp:val=&quot;00EA1529&quot;/&gt;&lt;wsp:rsid wsp:val=&quot;00EB1051&quot;/&gt;&lt;wsp:rsid wsp:val=&quot;00EB698E&quot;/&gt;&lt;wsp:rsid wsp:val=&quot;00EE3BC1&quot;/&gt;&lt;wsp:rsid wsp:val=&quot;00EF21AD&quot;/&gt;&lt;wsp:rsid wsp:val=&quot;00F02A9F&quot;/&gt;&lt;wsp:rsid wsp:val=&quot;00F07EBF&quot;/&gt;&lt;wsp:rsid wsp:val=&quot;00F45F62&quot;/&gt;&lt;wsp:rsid wsp:val=&quot;00F918C0&quot;/&gt;&lt;wsp:rsid wsp:val=&quot;00F94099&quot;/&gt;&lt;wsp:rsid wsp:val=&quot;00FB5C9E&quot;/&gt;&lt;wsp:rsid wsp:val=&quot;00FB6F3A&quot;/&gt;&lt;wsp:rsid wsp:val=&quot;00FC5717&quot;/&gt;&lt;wsp:rsid wsp:val=&quot;00FD6A91&quot;/&gt;&lt;wsp:rsid wsp:val=&quot;00FE506C&quot;/&gt;&lt;/wsp:rsids&gt;&lt;/w:docPr&gt;&lt;w:body&gt;&lt;wx:sect&gt;&lt;w:p wsp:rsidR=&quot;00000000&quot; wsp:rsidRDefault=&quot;004758DE&quot; wsp:rsidP=&quot;004758DE&quot;&gt;&lt;m:oMathPara&gt;&lt;m:oMath&gt;&lt;m:sSub&gt;&lt;m:sSubPr&gt;&lt;m:ctrlPr&gt;&lt;w:rPr&gt;&lt;w:rFonts w:ascii=&quot;Cambria Math&quot; w:h-ansi=&quot;Cambria Math&quot; w:cs=&quot;Times New Roman&quot;/&gt;&lt;wx:font wx:val=&quot;Cambria Math&quot;/&gt;&lt;w:i/&gt;&lt;w:sz w:val=&quot;28&quot;/&gt;&lt;w:sz-cs w:val=&quot;28&quot;/&gt;&lt;w:shd w:val=&quot;clear&quot; w:color=&quot;auto&quot; w:fill=&quot;FFFFFF&quot;/&gt;&lt;/w:rPr&gt;&lt;/m:ctrlPr&gt;&lt;/m:sSubPr&gt;&lt;m:e&gt;&lt;m:r&gt;&lt;w:rPr&gt;&lt;w:rFonts w:ascii=&quot;Cambria Math&quot; w:h-ansi=&quot;Cambria Math&quot; w:cs=&quot;Times New Roman&quot;/&gt;&lt;wx:font wx:val=&quot;Cambria Math&quot;/&gt;&lt;w:i/&gt;&lt;w:sz w:val=&quot;28&quot;/&gt;&lt;w:sz-cs w:val=&quot;28&quot;/&gt;&lt;w:shd w:val=&quot;clear&quot; w:color=&quot;auto&quot; w:fill=&quot;FFFFFF&quot;/&gt;&lt;/w:rPr&gt;&lt;m:t&gt;О»&lt;/m:t&gt;&lt;/m:r&gt;&lt;/m:e&gt;&lt;m:sub&gt;&lt;m:r&gt;&lt;w:rPr&gt;&lt;w:rFonts w:ascii=&quot;Cambria Math&quot; w:h-ansi=&quot;Cambria Math&quot; w:cs=&quot;Times New Roman&quot;/&gt;&lt;wx:font wx:val=&quot;Cambria Math&quot;/&gt;&lt;w:i/&gt;&lt;w:sz w:val=&quot;28&quot;/&gt;&lt;w:sz-cs w:val=&quot;28&quot;/&gt;&lt;w:shd w:val=&quot;clear&quot; w:color=&quot;auto&quot; w:fill=&quot;FFFFFF&quot;/&gt;&lt;/w:rPr&gt;&lt;m:t&gt;РІ&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54" o:title="" chromakey="white"/>
          </v:shape>
        </w:pict>
      </w:r>
      <w:r w:rsidRPr="0049520D">
        <w:rPr>
          <w:rFonts w:ascii="Times New Roman" w:hAnsi="Times New Roman" w:cs="Times New Roman"/>
          <w:sz w:val="28"/>
          <w:szCs w:val="28"/>
          <w:shd w:val="clear" w:color="auto" w:fill="FFFFFF"/>
        </w:rPr>
        <w:fldChar w:fldCharType="end"/>
      </w:r>
      <w:r w:rsidRPr="004D2BB9">
        <w:rPr>
          <w:rFonts w:ascii="Times New Roman" w:hAnsi="Times New Roman" w:cs="Times New Roman"/>
          <w:sz w:val="28"/>
          <w:szCs w:val="28"/>
          <w:shd w:val="clear" w:color="auto" w:fill="FFFFFF"/>
        </w:rPr>
        <w:t xml:space="preserve"> </w:t>
      </w:r>
      <w:r>
        <w:rPr>
          <w:rFonts w:ascii="Times New Roman" w:hAnsi="Times New Roman" w:cs="Times New Roman"/>
          <w:sz w:val="28"/>
          <w:szCs w:val="28"/>
          <w:shd w:val="clear" w:color="auto" w:fill="FFFFFF"/>
        </w:rPr>
        <w:t>–</w:t>
      </w:r>
      <w:r w:rsidRPr="004D2BB9">
        <w:rPr>
          <w:rFonts w:ascii="Times New Roman" w:hAnsi="Times New Roman" w:cs="Times New Roman"/>
          <w:sz w:val="28"/>
          <w:szCs w:val="28"/>
          <w:shd w:val="clear" w:color="auto" w:fill="FFFFFF"/>
        </w:rPr>
        <w:t xml:space="preserve"> коэффициент тре</w:t>
      </w:r>
      <w:r>
        <w:rPr>
          <w:rFonts w:ascii="Times New Roman" w:hAnsi="Times New Roman" w:cs="Times New Roman"/>
          <w:sz w:val="28"/>
          <w:szCs w:val="28"/>
          <w:shd w:val="clear" w:color="auto" w:fill="FFFFFF"/>
        </w:rPr>
        <w:t>ния воздуха о стенки трубопрово</w:t>
      </w:r>
      <w:r w:rsidRPr="004D2BB9">
        <w:rPr>
          <w:rFonts w:ascii="Times New Roman" w:hAnsi="Times New Roman" w:cs="Times New Roman"/>
          <w:sz w:val="28"/>
          <w:szCs w:val="28"/>
          <w:shd w:val="clear" w:color="auto" w:fill="FFFFFF"/>
        </w:rPr>
        <w:t>да;</w:t>
      </w:r>
    </w:p>
    <w:p w:rsidR="00DF6FF5" w:rsidRPr="004D2BB9" w:rsidRDefault="00DF6FF5" w:rsidP="00B4580C">
      <w:pPr>
        <w:spacing w:line="360" w:lineRule="auto"/>
        <w:ind w:firstLine="426"/>
        <w:jc w:val="both"/>
        <w:rPr>
          <w:rFonts w:ascii="Times New Roman" w:hAnsi="Times New Roman" w:cs="Times New Roman"/>
          <w:sz w:val="28"/>
          <w:szCs w:val="28"/>
          <w:shd w:val="clear" w:color="auto" w:fill="FFFFFF"/>
        </w:rPr>
      </w:pPr>
      <w:r w:rsidRPr="0049520D">
        <w:rPr>
          <w:rFonts w:ascii="Times New Roman" w:hAnsi="Times New Roman" w:cs="Times New Roman"/>
          <w:sz w:val="28"/>
          <w:szCs w:val="28"/>
          <w:shd w:val="clear" w:color="auto" w:fill="FFFFFF"/>
        </w:rPr>
        <w:fldChar w:fldCharType="begin"/>
      </w:r>
      <w:r w:rsidRPr="0049520D">
        <w:rPr>
          <w:rFonts w:ascii="Times New Roman" w:hAnsi="Times New Roman" w:cs="Times New Roman"/>
          <w:sz w:val="28"/>
          <w:szCs w:val="28"/>
          <w:shd w:val="clear" w:color="auto" w:fill="FFFFFF"/>
        </w:rPr>
        <w:instrText xml:space="preserve"> QUOTE </w:instrText>
      </w:r>
      <w:r w:rsidRPr="0049520D">
        <w:rPr>
          <w:position w:val="-6"/>
        </w:rPr>
        <w:pict>
          <v:shape id="_x0000_i1112" type="#_x0000_t75" style="width:10.8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stylePaneFormatFilter w:val=&quot;3F01&quot;/&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7967&quot;/&gt;&lt;wsp:rsid wsp:val=&quot;000029D6&quot;/&gt;&lt;wsp:rsid wsp:val=&quot;00002C4D&quot;/&gt;&lt;wsp:rsid wsp:val=&quot;00017571&quot;/&gt;&lt;wsp:rsid wsp:val=&quot;00027105&quot;/&gt;&lt;wsp:rsid wsp:val=&quot;00033732&quot;/&gt;&lt;wsp:rsid wsp:val=&quot;00033F33&quot;/&gt;&lt;wsp:rsid wsp:val=&quot;000474BF&quot;/&gt;&lt;wsp:rsid wsp:val=&quot;00051CF3&quot;/&gt;&lt;wsp:rsid wsp:val=&quot;00060869&quot;/&gt;&lt;wsp:rsid wsp:val=&quot;000625C0&quot;/&gt;&lt;wsp:rsid wsp:val=&quot;00073578&quot;/&gt;&lt;wsp:rsid wsp:val=&quot;0007381A&quot;/&gt;&lt;wsp:rsid wsp:val=&quot;00076D95&quot;/&gt;&lt;wsp:rsid wsp:val=&quot;00080AC8&quot;/&gt;&lt;wsp:rsid wsp:val=&quot;00085754&quot;/&gt;&lt;wsp:rsid wsp:val=&quot;00086DEE&quot;/&gt;&lt;wsp:rsid wsp:val=&quot;00090228&quot;/&gt;&lt;wsp:rsid wsp:val=&quot;00094FC2&quot;/&gt;&lt;wsp:rsid wsp:val=&quot;000A0A94&quot;/&gt;&lt;wsp:rsid wsp:val=&quot;000B1DCA&quot;/&gt;&lt;wsp:rsid wsp:val=&quot;000B69E2&quot;/&gt;&lt;wsp:rsid wsp:val=&quot;000D4124&quot;/&gt;&lt;wsp:rsid wsp:val=&quot;000D6D2E&quot;/&gt;&lt;wsp:rsid wsp:val=&quot;000E0B24&quot;/&gt;&lt;wsp:rsid wsp:val=&quot;000E587C&quot;/&gt;&lt;wsp:rsid wsp:val=&quot;0015407B&quot;/&gt;&lt;wsp:rsid wsp:val=&quot;001556AA&quot;/&gt;&lt;wsp:rsid wsp:val=&quot;00173065&quot;/&gt;&lt;wsp:rsid wsp:val=&quot;00177F55&quot;/&gt;&lt;wsp:rsid wsp:val=&quot;00181CB6&quot;/&gt;&lt;wsp:rsid wsp:val=&quot;00195939&quot;/&gt;&lt;wsp:rsid wsp:val=&quot;001A0271&quot;/&gt;&lt;wsp:rsid wsp:val=&quot;001A3F32&quot;/&gt;&lt;wsp:rsid wsp:val=&quot;001A4AE0&quot;/&gt;&lt;wsp:rsid wsp:val=&quot;001B3810&quot;/&gt;&lt;wsp:rsid wsp:val=&quot;001B5BDD&quot;/&gt;&lt;wsp:rsid wsp:val=&quot;001C7C77&quot;/&gt;&lt;wsp:rsid wsp:val=&quot;001D6FF2&quot;/&gt;&lt;wsp:rsid wsp:val=&quot;001E08B2&quot;/&gt;&lt;wsp:rsid wsp:val=&quot;001E0A17&quot;/&gt;&lt;wsp:rsid wsp:val=&quot;002040FD&quot;/&gt;&lt;wsp:rsid wsp:val=&quot;00205FE0&quot;/&gt;&lt;wsp:rsid wsp:val=&quot;00206D1B&quot;/&gt;&lt;wsp:rsid wsp:val=&quot;0021372E&quot;/&gt;&lt;wsp:rsid wsp:val=&quot;002155CA&quot;/&gt;&lt;wsp:rsid wsp:val=&quot;00230FA3&quot;/&gt;&lt;wsp:rsid wsp:val=&quot;00242A24&quot;/&gt;&lt;wsp:rsid wsp:val=&quot;00246F22&quot;/&gt;&lt;wsp:rsid wsp:val=&quot;00251DB5&quot;/&gt;&lt;wsp:rsid wsp:val=&quot;00255836&quot;/&gt;&lt;wsp:rsid wsp:val=&quot;00273425&quot;/&gt;&lt;wsp:rsid wsp:val=&quot;00280B08&quot;/&gt;&lt;wsp:rsid wsp:val=&quot;00283806&quot;/&gt;&lt;wsp:rsid wsp:val=&quot;00287A81&quot;/&gt;&lt;wsp:rsid wsp:val=&quot;00293113&quot;/&gt;&lt;wsp:rsid wsp:val=&quot;002A2466&quot;/&gt;&lt;wsp:rsid wsp:val=&quot;002A5C24&quot;/&gt;&lt;wsp:rsid wsp:val=&quot;002B46DF&quot;/&gt;&lt;wsp:rsid wsp:val=&quot;002B5456&quot;/&gt;&lt;wsp:rsid wsp:val=&quot;002E407E&quot;/&gt;&lt;wsp:rsid wsp:val=&quot;00306714&quot;/&gt;&lt;wsp:rsid wsp:val=&quot;0036029F&quot;/&gt;&lt;wsp:rsid wsp:val=&quot;00363F07&quot;/&gt;&lt;wsp:rsid wsp:val=&quot;003644EE&quot;/&gt;&lt;wsp:rsid wsp:val=&quot;00372256&quot;/&gt;&lt;wsp:rsid wsp:val=&quot;00373D04&quot;/&gt;&lt;wsp:rsid wsp:val=&quot;00381C9D&quot;/&gt;&lt;wsp:rsid wsp:val=&quot;00381D49&quot;/&gt;&lt;wsp:rsid wsp:val=&quot;003874E0&quot;/&gt;&lt;wsp:rsid wsp:val=&quot;003963DE&quot;/&gt;&lt;wsp:rsid wsp:val=&quot;003B41A7&quot;/&gt;&lt;wsp:rsid wsp:val=&quot;003C472E&quot;/&gt;&lt;wsp:rsid wsp:val=&quot;003D0D3C&quot;/&gt;&lt;wsp:rsid wsp:val=&quot;003D1F8C&quot;/&gt;&lt;wsp:rsid wsp:val=&quot;00405D96&quot;/&gt;&lt;wsp:rsid wsp:val=&quot;00406458&quot;/&gt;&lt;wsp:rsid wsp:val=&quot;00411DF4&quot;/&gt;&lt;wsp:rsid wsp:val=&quot;00414304&quot;/&gt;&lt;wsp:rsid wsp:val=&quot;00420762&quot;/&gt;&lt;wsp:rsid wsp:val=&quot;00451827&quot;/&gt;&lt;wsp:rsid wsp:val=&quot;00467F24&quot;/&gt;&lt;wsp:rsid wsp:val=&quot;00475886&quot;/&gt;&lt;wsp:rsid wsp:val=&quot;0048362D&quot;/&gt;&lt;wsp:rsid wsp:val=&quot;0049520D&quot;/&gt;&lt;wsp:rsid wsp:val=&quot;004A21E0&quot;/&gt;&lt;wsp:rsid wsp:val=&quot;004A722A&quot;/&gt;&lt;wsp:rsid wsp:val=&quot;004D4ACD&quot;/&gt;&lt;wsp:rsid wsp:val=&quot;00510687&quot;/&gt;&lt;wsp:rsid wsp:val=&quot;00537744&quot;/&gt;&lt;wsp:rsid wsp:val=&quot;005402BE&quot;/&gt;&lt;wsp:rsid wsp:val=&quot;0057003C&quot;/&gt;&lt;wsp:rsid wsp:val=&quot;00577FF7&quot;/&gt;&lt;wsp:rsid wsp:val=&quot;00592609&quot;/&gt;&lt;wsp:rsid wsp:val=&quot;005B0060&quot;/&gt;&lt;wsp:rsid wsp:val=&quot;005D634F&quot;/&gt;&lt;wsp:rsid wsp:val=&quot;005E0BB9&quot;/&gt;&lt;wsp:rsid wsp:val=&quot;005E7967&quot;/&gt;&lt;wsp:rsid wsp:val=&quot;006003FA&quot;/&gt;&lt;wsp:rsid wsp:val=&quot;00613EE0&quot;/&gt;&lt;wsp:rsid wsp:val=&quot;0061571C&quot;/&gt;&lt;wsp:rsid wsp:val=&quot;006230FC&quot;/&gt;&lt;wsp:rsid wsp:val=&quot;0063638F&quot;/&gt;&lt;wsp:rsid wsp:val=&quot;00640E53&quot;/&gt;&lt;wsp:rsid wsp:val=&quot;006678CB&quot;/&gt;&lt;wsp:rsid wsp:val=&quot;006928ED&quot;/&gt;&lt;wsp:rsid wsp:val=&quot;006A3994&quot;/&gt;&lt;wsp:rsid wsp:val=&quot;006B2D90&quot;/&gt;&lt;wsp:rsid wsp:val=&quot;006B345C&quot;/&gt;&lt;wsp:rsid wsp:val=&quot;006B6E40&quot;/&gt;&lt;wsp:rsid wsp:val=&quot;006C626F&quot;/&gt;&lt;wsp:rsid wsp:val=&quot;006E19E2&quot;/&gt;&lt;wsp:rsid wsp:val=&quot;00705012&quot;/&gt;&lt;wsp:rsid wsp:val=&quot;00715F3C&quot;/&gt;&lt;wsp:rsid wsp:val=&quot;00724CB8&quot;/&gt;&lt;wsp:rsid wsp:val=&quot;007335C2&quot;/&gt;&lt;wsp:rsid wsp:val=&quot;00734329&quot;/&gt;&lt;wsp:rsid wsp:val=&quot;007620A1&quot;/&gt;&lt;wsp:rsid wsp:val=&quot;00772C38&quot;/&gt;&lt;wsp:rsid wsp:val=&quot;007947FA&quot;/&gt;&lt;wsp:rsid wsp:val=&quot;007C72DD&quot;/&gt;&lt;wsp:rsid wsp:val=&quot;007E7304&quot;/&gt;&lt;wsp:rsid wsp:val=&quot;008038BC&quot;/&gt;&lt;wsp:rsid wsp:val=&quot;0081351E&quot;/&gt;&lt;wsp:rsid wsp:val=&quot;00842133&quot;/&gt;&lt;wsp:rsid wsp:val=&quot;00853250&quot;/&gt;&lt;wsp:rsid wsp:val=&quot;008533EE&quot;/&gt;&lt;wsp:rsid wsp:val=&quot;00864799&quot;/&gt;&lt;wsp:rsid wsp:val=&quot;008869F0&quot;/&gt;&lt;wsp:rsid wsp:val=&quot;00891F55&quot;/&gt;&lt;wsp:rsid wsp:val=&quot;008A1A49&quot;/&gt;&lt;wsp:rsid wsp:val=&quot;008C0D75&quot;/&gt;&lt;wsp:rsid wsp:val=&quot;008C0EE6&quot;/&gt;&lt;wsp:rsid wsp:val=&quot;008E2629&quot;/&gt;&lt;wsp:rsid wsp:val=&quot;00901CDF&quot;/&gt;&lt;wsp:rsid wsp:val=&quot;00906E72&quot;/&gt;&lt;wsp:rsid wsp:val=&quot;00936388&quot;/&gt;&lt;wsp:rsid wsp:val=&quot;00950E9A&quot;/&gt;&lt;wsp:rsid wsp:val=&quot;009611D4&quot;/&gt;&lt;wsp:rsid wsp:val=&quot;00973E08&quot;/&gt;&lt;wsp:rsid wsp:val=&quot;00985B8D&quot;/&gt;&lt;wsp:rsid wsp:val=&quot;009C1638&quot;/&gt;&lt;wsp:rsid wsp:val=&quot;009D077F&quot;/&gt;&lt;wsp:rsid wsp:val=&quot;009E2920&quot;/&gt;&lt;wsp:rsid wsp:val=&quot;009E6654&quot;/&gt;&lt;wsp:rsid wsp:val=&quot;00A026FC&quot;/&gt;&lt;wsp:rsid wsp:val=&quot;00A06D7A&quot;/&gt;&lt;wsp:rsid wsp:val=&quot;00A2375C&quot;/&gt;&lt;wsp:rsid wsp:val=&quot;00A3675F&quot;/&gt;&lt;wsp:rsid wsp:val=&quot;00A45515&quot;/&gt;&lt;wsp:rsid wsp:val=&quot;00A51BE7&quot;/&gt;&lt;wsp:rsid wsp:val=&quot;00A53B14&quot;/&gt;&lt;wsp:rsid wsp:val=&quot;00A62C12&quot;/&gt;&lt;wsp:rsid wsp:val=&quot;00A64A58&quot;/&gt;&lt;wsp:rsid wsp:val=&quot;00A654D8&quot;/&gt;&lt;wsp:rsid wsp:val=&quot;00A81CF7&quot;/&gt;&lt;wsp:rsid wsp:val=&quot;00A861DB&quot;/&gt;&lt;wsp:rsid wsp:val=&quot;00A956D4&quot;/&gt;&lt;wsp:rsid wsp:val=&quot;00AB0E64&quot;/&gt;&lt;wsp:rsid wsp:val=&quot;00AF2326&quot;/&gt;&lt;wsp:rsid wsp:val=&quot;00AF76E0&quot;/&gt;&lt;wsp:rsid wsp:val=&quot;00B03AFB&quot;/&gt;&lt;wsp:rsid wsp:val=&quot;00B136B1&quot;/&gt;&lt;wsp:rsid wsp:val=&quot;00B13FFB&quot;/&gt;&lt;wsp:rsid wsp:val=&quot;00B145CA&quot;/&gt;&lt;wsp:rsid wsp:val=&quot;00B2509D&quot;/&gt;&lt;wsp:rsid wsp:val=&quot;00B254F8&quot;/&gt;&lt;wsp:rsid wsp:val=&quot;00B27C5C&quot;/&gt;&lt;wsp:rsid wsp:val=&quot;00B32B7A&quot;/&gt;&lt;wsp:rsid wsp:val=&quot;00B52532&quot;/&gt;&lt;wsp:rsid wsp:val=&quot;00B87726&quot;/&gt;&lt;wsp:rsid wsp:val=&quot;00B97606&quot;/&gt;&lt;wsp:rsid wsp:val=&quot;00BA0E00&quot;/&gt;&lt;wsp:rsid wsp:val=&quot;00BA132A&quot;/&gt;&lt;wsp:rsid wsp:val=&quot;00BA6E40&quot;/&gt;&lt;wsp:rsid wsp:val=&quot;00BB0471&quot;/&gt;&lt;wsp:rsid wsp:val=&quot;00BB3FA8&quot;/&gt;&lt;wsp:rsid wsp:val=&quot;00BB5876&quot;/&gt;&lt;wsp:rsid wsp:val=&quot;00BD14F8&quot;/&gt;&lt;wsp:rsid wsp:val=&quot;00BD2679&quot;/&gt;&lt;wsp:rsid wsp:val=&quot;00BE57ED&quot;/&gt;&lt;wsp:rsid wsp:val=&quot;00BF2401&quot;/&gt;&lt;wsp:rsid wsp:val=&quot;00C16580&quot;/&gt;&lt;wsp:rsid wsp:val=&quot;00C27D80&quot;/&gt;&lt;wsp:rsid wsp:val=&quot;00C27E4A&quot;/&gt;&lt;wsp:rsid wsp:val=&quot;00C450F5&quot;/&gt;&lt;wsp:rsid wsp:val=&quot;00C45FA5&quot;/&gt;&lt;wsp:rsid wsp:val=&quot;00C57F55&quot;/&gt;&lt;wsp:rsid wsp:val=&quot;00C754BA&quot;/&gt;&lt;wsp:rsid wsp:val=&quot;00C85E61&quot;/&gt;&lt;wsp:rsid wsp:val=&quot;00C913BC&quot;/&gt;&lt;wsp:rsid wsp:val=&quot;00C91FE0&quot;/&gt;&lt;wsp:rsid wsp:val=&quot;00C9460C&quot;/&gt;&lt;wsp:rsid wsp:val=&quot;00CA309D&quot;/&gt;&lt;wsp:rsid wsp:val=&quot;00CA4068&quot;/&gt;&lt;wsp:rsid wsp:val=&quot;00CD101F&quot;/&gt;&lt;wsp:rsid wsp:val=&quot;00D05047&quot;/&gt;&lt;wsp:rsid wsp:val=&quot;00D15BA1&quot;/&gt;&lt;wsp:rsid wsp:val=&quot;00D2499D&quot;/&gt;&lt;wsp:rsid wsp:val=&quot;00D32D3D&quot;/&gt;&lt;wsp:rsid wsp:val=&quot;00D45F84&quot;/&gt;&lt;wsp:rsid wsp:val=&quot;00D4741C&quot;/&gt;&lt;wsp:rsid wsp:val=&quot;00D65285&quot;/&gt;&lt;wsp:rsid wsp:val=&quot;00D7607B&quot;/&gt;&lt;wsp:rsid wsp:val=&quot;00D845EC&quot;/&gt;&lt;wsp:rsid wsp:val=&quot;00D859BB&quot;/&gt;&lt;wsp:rsid wsp:val=&quot;00D938DB&quot;/&gt;&lt;wsp:rsid wsp:val=&quot;00D96B56&quot;/&gt;&lt;wsp:rsid wsp:val=&quot;00DA2BA5&quot;/&gt;&lt;wsp:rsid wsp:val=&quot;00DB3DA8&quot;/&gt;&lt;wsp:rsid wsp:val=&quot;00DD3C31&quot;/&gt;&lt;wsp:rsid wsp:val=&quot;00E04B0F&quot;/&gt;&lt;wsp:rsid wsp:val=&quot;00E0675A&quot;/&gt;&lt;wsp:rsid wsp:val=&quot;00E06A87&quot;/&gt;&lt;wsp:rsid wsp:val=&quot;00E0725A&quot;/&gt;&lt;wsp:rsid wsp:val=&quot;00E13E8F&quot;/&gt;&lt;wsp:rsid wsp:val=&quot;00E14059&quot;/&gt;&lt;wsp:rsid wsp:val=&quot;00E20AF2&quot;/&gt;&lt;wsp:rsid wsp:val=&quot;00E30513&quot;/&gt;&lt;wsp:rsid wsp:val=&quot;00E35ED9&quot;/&gt;&lt;wsp:rsid wsp:val=&quot;00E5393E&quot;/&gt;&lt;wsp:rsid wsp:val=&quot;00E610D3&quot;/&gt;&lt;wsp:rsid wsp:val=&quot;00E617C3&quot;/&gt;&lt;wsp:rsid wsp:val=&quot;00E758F1&quot;/&gt;&lt;wsp:rsid wsp:val=&quot;00E9213D&quot;/&gt;&lt;wsp:rsid wsp:val=&quot;00E947B0&quot;/&gt;&lt;wsp:rsid wsp:val=&quot;00EA1529&quot;/&gt;&lt;wsp:rsid wsp:val=&quot;00EB1051&quot;/&gt;&lt;wsp:rsid wsp:val=&quot;00EB698E&quot;/&gt;&lt;wsp:rsid wsp:val=&quot;00EE3BC1&quot;/&gt;&lt;wsp:rsid wsp:val=&quot;00EF21AD&quot;/&gt;&lt;wsp:rsid wsp:val=&quot;00F02A9F&quot;/&gt;&lt;wsp:rsid wsp:val=&quot;00F07EBF&quot;/&gt;&lt;wsp:rsid wsp:val=&quot;00F45F62&quot;/&gt;&lt;wsp:rsid wsp:val=&quot;00F918C0&quot;/&gt;&lt;wsp:rsid wsp:val=&quot;00F94099&quot;/&gt;&lt;wsp:rsid wsp:val=&quot;00FB5C9E&quot;/&gt;&lt;wsp:rsid wsp:val=&quot;00FB6F3A&quot;/&gt;&lt;wsp:rsid wsp:val=&quot;00FC5717&quot;/&gt;&lt;wsp:rsid wsp:val=&quot;00FD6A91&quot;/&gt;&lt;wsp:rsid wsp:val=&quot;00FE506C&quot;/&gt;&lt;/wsp:rsids&gt;&lt;/w:docPr&gt;&lt;w:body&gt;&lt;wx:sect&gt;&lt;w:p wsp:rsidR=&quot;00000000&quot; wsp:rsidRDefault=&quot;00864799&quot; wsp:rsidP=&quot;00864799&quot;&gt;&lt;m:oMathPara&gt;&lt;m:oMath&gt;&lt;m:sSub&gt;&lt;m:sSubPr&gt;&lt;m:ctrlPr&gt;&lt;w:rPr&gt;&lt;w:rFonts w:ascii=&quot;Cambria Math&quot; w:h-ansi=&quot;Cambria Math&quot; w:cs=&quot;Times New Roman&quot;/&gt;&lt;wx:font wx:val=&quot;Cambria Math&quot;/&gt;&lt;w:i/&gt;&lt;w:sz w:val=&quot;28&quot;/&gt;&lt;w:sz-cs w:val=&quot;28&quot;/&gt;&lt;w:shd w:val=&quot;clear&quot; w:color=&quot;auto&quot; w:fill=&quot;FFFFFF&quot;/&gt;&lt;/w:rPr&gt;&lt;/m:ctrlPr&gt;&lt;/m:sSubPr&gt;&lt;m:e&gt;&lt;m:r&gt;&lt;w:rPr&gt;&lt;w:rFonts w:ascii=&quot;Cambria Math&quot; w:h-ansi=&quot;Cambria Math&quot; w:cs=&quot;Times New Roman&quot;/&gt;&lt;wx:font wx:val=&quot;Cambria Math&quot;/&gt;&lt;w:i/&gt;&lt;w:sz w:val=&quot;28&quot;/&gt;&lt;w:sz-cs w:val=&quot;28&quot;/&gt;&lt;w:shd w:val=&quot;clear&quot; w:color=&quot;auto&quot; w:fill=&quot;FFFFFF&quot;/&gt;&lt;w:lang w:val=&quot;EN-US&quot;/&gt;&lt;/w:rPr&gt;&lt;m:t&gt;l&lt;/m:t&gt;&lt;/m:r&gt;&lt;/m:e&gt;&lt;m:sub&gt;&lt;m:r&gt;&lt;w:rPr&gt;&lt;w:rFonts w:ascii=&quot;Cambria Math&quot; w:h-ansi=&quot;Cambria Math&quot; w:cs=&quot;Times New Roman&quot;/&gt;&lt;wx:font wx:val=&quot;Cambria Math&quot;/&gt;&lt;w:i/&gt;&lt;w:sz w:val=&quot;28&quot;/&gt;&lt;w:sz-cs w:val=&quot;28&quot;/&gt;&lt;w:shd w:val=&quot;clear&quot; w:color=&quot;auto&quot; w:fill=&quot;FFFFFF&quot;/&gt;&lt;/w:rPr&gt;&lt;m:t&gt;РІ&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55" o:title="" chromakey="white"/>
          </v:shape>
        </w:pict>
      </w:r>
      <w:r w:rsidRPr="0049520D">
        <w:rPr>
          <w:rFonts w:ascii="Times New Roman" w:hAnsi="Times New Roman" w:cs="Times New Roman"/>
          <w:sz w:val="28"/>
          <w:szCs w:val="28"/>
          <w:shd w:val="clear" w:color="auto" w:fill="FFFFFF"/>
        </w:rPr>
        <w:instrText xml:space="preserve"> </w:instrText>
      </w:r>
      <w:r w:rsidRPr="0049520D">
        <w:rPr>
          <w:rFonts w:ascii="Times New Roman" w:hAnsi="Times New Roman" w:cs="Times New Roman"/>
          <w:sz w:val="28"/>
          <w:szCs w:val="28"/>
          <w:shd w:val="clear" w:color="auto" w:fill="FFFFFF"/>
        </w:rPr>
        <w:fldChar w:fldCharType="separate"/>
      </w:r>
      <w:r w:rsidRPr="0049520D">
        <w:rPr>
          <w:position w:val="-6"/>
        </w:rPr>
        <w:pict>
          <v:shape id="_x0000_i1113" type="#_x0000_t75" style="width:10.8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stylePaneFormatFilter w:val=&quot;3F01&quot;/&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7967&quot;/&gt;&lt;wsp:rsid wsp:val=&quot;000029D6&quot;/&gt;&lt;wsp:rsid wsp:val=&quot;00002C4D&quot;/&gt;&lt;wsp:rsid wsp:val=&quot;00017571&quot;/&gt;&lt;wsp:rsid wsp:val=&quot;00027105&quot;/&gt;&lt;wsp:rsid wsp:val=&quot;00033732&quot;/&gt;&lt;wsp:rsid wsp:val=&quot;00033F33&quot;/&gt;&lt;wsp:rsid wsp:val=&quot;000474BF&quot;/&gt;&lt;wsp:rsid wsp:val=&quot;00051CF3&quot;/&gt;&lt;wsp:rsid wsp:val=&quot;00060869&quot;/&gt;&lt;wsp:rsid wsp:val=&quot;000625C0&quot;/&gt;&lt;wsp:rsid wsp:val=&quot;00073578&quot;/&gt;&lt;wsp:rsid wsp:val=&quot;0007381A&quot;/&gt;&lt;wsp:rsid wsp:val=&quot;00076D95&quot;/&gt;&lt;wsp:rsid wsp:val=&quot;00080AC8&quot;/&gt;&lt;wsp:rsid wsp:val=&quot;00085754&quot;/&gt;&lt;wsp:rsid wsp:val=&quot;00086DEE&quot;/&gt;&lt;wsp:rsid wsp:val=&quot;00090228&quot;/&gt;&lt;wsp:rsid wsp:val=&quot;00094FC2&quot;/&gt;&lt;wsp:rsid wsp:val=&quot;000A0A94&quot;/&gt;&lt;wsp:rsid wsp:val=&quot;000B1DCA&quot;/&gt;&lt;wsp:rsid wsp:val=&quot;000B69E2&quot;/&gt;&lt;wsp:rsid wsp:val=&quot;000D4124&quot;/&gt;&lt;wsp:rsid wsp:val=&quot;000D6D2E&quot;/&gt;&lt;wsp:rsid wsp:val=&quot;000E0B24&quot;/&gt;&lt;wsp:rsid wsp:val=&quot;000E587C&quot;/&gt;&lt;wsp:rsid wsp:val=&quot;0015407B&quot;/&gt;&lt;wsp:rsid wsp:val=&quot;001556AA&quot;/&gt;&lt;wsp:rsid wsp:val=&quot;00173065&quot;/&gt;&lt;wsp:rsid wsp:val=&quot;00177F55&quot;/&gt;&lt;wsp:rsid wsp:val=&quot;00181CB6&quot;/&gt;&lt;wsp:rsid wsp:val=&quot;00195939&quot;/&gt;&lt;wsp:rsid wsp:val=&quot;001A0271&quot;/&gt;&lt;wsp:rsid wsp:val=&quot;001A3F32&quot;/&gt;&lt;wsp:rsid wsp:val=&quot;001A4AE0&quot;/&gt;&lt;wsp:rsid wsp:val=&quot;001B3810&quot;/&gt;&lt;wsp:rsid wsp:val=&quot;001B5BDD&quot;/&gt;&lt;wsp:rsid wsp:val=&quot;001C7C77&quot;/&gt;&lt;wsp:rsid wsp:val=&quot;001D6FF2&quot;/&gt;&lt;wsp:rsid wsp:val=&quot;001E08B2&quot;/&gt;&lt;wsp:rsid wsp:val=&quot;001E0A17&quot;/&gt;&lt;wsp:rsid wsp:val=&quot;002040FD&quot;/&gt;&lt;wsp:rsid wsp:val=&quot;00205FE0&quot;/&gt;&lt;wsp:rsid wsp:val=&quot;00206D1B&quot;/&gt;&lt;wsp:rsid wsp:val=&quot;0021372E&quot;/&gt;&lt;wsp:rsid wsp:val=&quot;002155CA&quot;/&gt;&lt;wsp:rsid wsp:val=&quot;00230FA3&quot;/&gt;&lt;wsp:rsid wsp:val=&quot;00242A24&quot;/&gt;&lt;wsp:rsid wsp:val=&quot;00246F22&quot;/&gt;&lt;wsp:rsid wsp:val=&quot;00251DB5&quot;/&gt;&lt;wsp:rsid wsp:val=&quot;00255836&quot;/&gt;&lt;wsp:rsid wsp:val=&quot;00273425&quot;/&gt;&lt;wsp:rsid wsp:val=&quot;00280B08&quot;/&gt;&lt;wsp:rsid wsp:val=&quot;00283806&quot;/&gt;&lt;wsp:rsid wsp:val=&quot;00287A81&quot;/&gt;&lt;wsp:rsid wsp:val=&quot;00293113&quot;/&gt;&lt;wsp:rsid wsp:val=&quot;002A2466&quot;/&gt;&lt;wsp:rsid wsp:val=&quot;002A5C24&quot;/&gt;&lt;wsp:rsid wsp:val=&quot;002B46DF&quot;/&gt;&lt;wsp:rsid wsp:val=&quot;002B5456&quot;/&gt;&lt;wsp:rsid wsp:val=&quot;002E407E&quot;/&gt;&lt;wsp:rsid wsp:val=&quot;00306714&quot;/&gt;&lt;wsp:rsid wsp:val=&quot;0036029F&quot;/&gt;&lt;wsp:rsid wsp:val=&quot;00363F07&quot;/&gt;&lt;wsp:rsid wsp:val=&quot;003644EE&quot;/&gt;&lt;wsp:rsid wsp:val=&quot;00372256&quot;/&gt;&lt;wsp:rsid wsp:val=&quot;00373D04&quot;/&gt;&lt;wsp:rsid wsp:val=&quot;00381C9D&quot;/&gt;&lt;wsp:rsid wsp:val=&quot;00381D49&quot;/&gt;&lt;wsp:rsid wsp:val=&quot;003874E0&quot;/&gt;&lt;wsp:rsid wsp:val=&quot;003963DE&quot;/&gt;&lt;wsp:rsid wsp:val=&quot;003B41A7&quot;/&gt;&lt;wsp:rsid wsp:val=&quot;003C472E&quot;/&gt;&lt;wsp:rsid wsp:val=&quot;003D0D3C&quot;/&gt;&lt;wsp:rsid wsp:val=&quot;003D1F8C&quot;/&gt;&lt;wsp:rsid wsp:val=&quot;00405D96&quot;/&gt;&lt;wsp:rsid wsp:val=&quot;00406458&quot;/&gt;&lt;wsp:rsid wsp:val=&quot;00411DF4&quot;/&gt;&lt;wsp:rsid wsp:val=&quot;00414304&quot;/&gt;&lt;wsp:rsid wsp:val=&quot;00420762&quot;/&gt;&lt;wsp:rsid wsp:val=&quot;00451827&quot;/&gt;&lt;wsp:rsid wsp:val=&quot;00467F24&quot;/&gt;&lt;wsp:rsid wsp:val=&quot;00475886&quot;/&gt;&lt;wsp:rsid wsp:val=&quot;0048362D&quot;/&gt;&lt;wsp:rsid wsp:val=&quot;0049520D&quot;/&gt;&lt;wsp:rsid wsp:val=&quot;004A21E0&quot;/&gt;&lt;wsp:rsid wsp:val=&quot;004A722A&quot;/&gt;&lt;wsp:rsid wsp:val=&quot;004D4ACD&quot;/&gt;&lt;wsp:rsid wsp:val=&quot;00510687&quot;/&gt;&lt;wsp:rsid wsp:val=&quot;00537744&quot;/&gt;&lt;wsp:rsid wsp:val=&quot;005402BE&quot;/&gt;&lt;wsp:rsid wsp:val=&quot;0057003C&quot;/&gt;&lt;wsp:rsid wsp:val=&quot;00577FF7&quot;/&gt;&lt;wsp:rsid wsp:val=&quot;00592609&quot;/&gt;&lt;wsp:rsid wsp:val=&quot;005B0060&quot;/&gt;&lt;wsp:rsid wsp:val=&quot;005D634F&quot;/&gt;&lt;wsp:rsid wsp:val=&quot;005E0BB9&quot;/&gt;&lt;wsp:rsid wsp:val=&quot;005E7967&quot;/&gt;&lt;wsp:rsid wsp:val=&quot;006003FA&quot;/&gt;&lt;wsp:rsid wsp:val=&quot;00613EE0&quot;/&gt;&lt;wsp:rsid wsp:val=&quot;0061571C&quot;/&gt;&lt;wsp:rsid wsp:val=&quot;006230FC&quot;/&gt;&lt;wsp:rsid wsp:val=&quot;0063638F&quot;/&gt;&lt;wsp:rsid wsp:val=&quot;00640E53&quot;/&gt;&lt;wsp:rsid wsp:val=&quot;006678CB&quot;/&gt;&lt;wsp:rsid wsp:val=&quot;006928ED&quot;/&gt;&lt;wsp:rsid wsp:val=&quot;006A3994&quot;/&gt;&lt;wsp:rsid wsp:val=&quot;006B2D90&quot;/&gt;&lt;wsp:rsid wsp:val=&quot;006B345C&quot;/&gt;&lt;wsp:rsid wsp:val=&quot;006B6E40&quot;/&gt;&lt;wsp:rsid wsp:val=&quot;006C626F&quot;/&gt;&lt;wsp:rsid wsp:val=&quot;006E19E2&quot;/&gt;&lt;wsp:rsid wsp:val=&quot;00705012&quot;/&gt;&lt;wsp:rsid wsp:val=&quot;00715F3C&quot;/&gt;&lt;wsp:rsid wsp:val=&quot;00724CB8&quot;/&gt;&lt;wsp:rsid wsp:val=&quot;007335C2&quot;/&gt;&lt;wsp:rsid wsp:val=&quot;00734329&quot;/&gt;&lt;wsp:rsid wsp:val=&quot;007620A1&quot;/&gt;&lt;wsp:rsid wsp:val=&quot;00772C38&quot;/&gt;&lt;wsp:rsid wsp:val=&quot;007947FA&quot;/&gt;&lt;wsp:rsid wsp:val=&quot;007C72DD&quot;/&gt;&lt;wsp:rsid wsp:val=&quot;007E7304&quot;/&gt;&lt;wsp:rsid wsp:val=&quot;008038BC&quot;/&gt;&lt;wsp:rsid wsp:val=&quot;0081351E&quot;/&gt;&lt;wsp:rsid wsp:val=&quot;00842133&quot;/&gt;&lt;wsp:rsid wsp:val=&quot;00853250&quot;/&gt;&lt;wsp:rsid wsp:val=&quot;008533EE&quot;/&gt;&lt;wsp:rsid wsp:val=&quot;00864799&quot;/&gt;&lt;wsp:rsid wsp:val=&quot;008869F0&quot;/&gt;&lt;wsp:rsid wsp:val=&quot;00891F55&quot;/&gt;&lt;wsp:rsid wsp:val=&quot;008A1A49&quot;/&gt;&lt;wsp:rsid wsp:val=&quot;008C0D75&quot;/&gt;&lt;wsp:rsid wsp:val=&quot;008C0EE6&quot;/&gt;&lt;wsp:rsid wsp:val=&quot;008E2629&quot;/&gt;&lt;wsp:rsid wsp:val=&quot;00901CDF&quot;/&gt;&lt;wsp:rsid wsp:val=&quot;00906E72&quot;/&gt;&lt;wsp:rsid wsp:val=&quot;00936388&quot;/&gt;&lt;wsp:rsid wsp:val=&quot;00950E9A&quot;/&gt;&lt;wsp:rsid wsp:val=&quot;009611D4&quot;/&gt;&lt;wsp:rsid wsp:val=&quot;00973E08&quot;/&gt;&lt;wsp:rsid wsp:val=&quot;00985B8D&quot;/&gt;&lt;wsp:rsid wsp:val=&quot;009C1638&quot;/&gt;&lt;wsp:rsid wsp:val=&quot;009D077F&quot;/&gt;&lt;wsp:rsid wsp:val=&quot;009E2920&quot;/&gt;&lt;wsp:rsid wsp:val=&quot;009E6654&quot;/&gt;&lt;wsp:rsid wsp:val=&quot;00A026FC&quot;/&gt;&lt;wsp:rsid wsp:val=&quot;00A06D7A&quot;/&gt;&lt;wsp:rsid wsp:val=&quot;00A2375C&quot;/&gt;&lt;wsp:rsid wsp:val=&quot;00A3675F&quot;/&gt;&lt;wsp:rsid wsp:val=&quot;00A45515&quot;/&gt;&lt;wsp:rsid wsp:val=&quot;00A51BE7&quot;/&gt;&lt;wsp:rsid wsp:val=&quot;00A53B14&quot;/&gt;&lt;wsp:rsid wsp:val=&quot;00A62C12&quot;/&gt;&lt;wsp:rsid wsp:val=&quot;00A64A58&quot;/&gt;&lt;wsp:rsid wsp:val=&quot;00A654D8&quot;/&gt;&lt;wsp:rsid wsp:val=&quot;00A81CF7&quot;/&gt;&lt;wsp:rsid wsp:val=&quot;00A861DB&quot;/&gt;&lt;wsp:rsid wsp:val=&quot;00A956D4&quot;/&gt;&lt;wsp:rsid wsp:val=&quot;00AB0E64&quot;/&gt;&lt;wsp:rsid wsp:val=&quot;00AF2326&quot;/&gt;&lt;wsp:rsid wsp:val=&quot;00AF76E0&quot;/&gt;&lt;wsp:rsid wsp:val=&quot;00B03AFB&quot;/&gt;&lt;wsp:rsid wsp:val=&quot;00B136B1&quot;/&gt;&lt;wsp:rsid wsp:val=&quot;00B13FFB&quot;/&gt;&lt;wsp:rsid wsp:val=&quot;00B145CA&quot;/&gt;&lt;wsp:rsid wsp:val=&quot;00B2509D&quot;/&gt;&lt;wsp:rsid wsp:val=&quot;00B254F8&quot;/&gt;&lt;wsp:rsid wsp:val=&quot;00B27C5C&quot;/&gt;&lt;wsp:rsid wsp:val=&quot;00B32B7A&quot;/&gt;&lt;wsp:rsid wsp:val=&quot;00B52532&quot;/&gt;&lt;wsp:rsid wsp:val=&quot;00B87726&quot;/&gt;&lt;wsp:rsid wsp:val=&quot;00B97606&quot;/&gt;&lt;wsp:rsid wsp:val=&quot;00BA0E00&quot;/&gt;&lt;wsp:rsid wsp:val=&quot;00BA132A&quot;/&gt;&lt;wsp:rsid wsp:val=&quot;00BA6E40&quot;/&gt;&lt;wsp:rsid wsp:val=&quot;00BB0471&quot;/&gt;&lt;wsp:rsid wsp:val=&quot;00BB3FA8&quot;/&gt;&lt;wsp:rsid wsp:val=&quot;00BB5876&quot;/&gt;&lt;wsp:rsid wsp:val=&quot;00BD14F8&quot;/&gt;&lt;wsp:rsid wsp:val=&quot;00BD2679&quot;/&gt;&lt;wsp:rsid wsp:val=&quot;00BE57ED&quot;/&gt;&lt;wsp:rsid wsp:val=&quot;00BF2401&quot;/&gt;&lt;wsp:rsid wsp:val=&quot;00C16580&quot;/&gt;&lt;wsp:rsid wsp:val=&quot;00C27D80&quot;/&gt;&lt;wsp:rsid wsp:val=&quot;00C27E4A&quot;/&gt;&lt;wsp:rsid wsp:val=&quot;00C450F5&quot;/&gt;&lt;wsp:rsid wsp:val=&quot;00C45FA5&quot;/&gt;&lt;wsp:rsid wsp:val=&quot;00C57F55&quot;/&gt;&lt;wsp:rsid wsp:val=&quot;00C754BA&quot;/&gt;&lt;wsp:rsid wsp:val=&quot;00C85E61&quot;/&gt;&lt;wsp:rsid wsp:val=&quot;00C913BC&quot;/&gt;&lt;wsp:rsid wsp:val=&quot;00C91FE0&quot;/&gt;&lt;wsp:rsid wsp:val=&quot;00C9460C&quot;/&gt;&lt;wsp:rsid wsp:val=&quot;00CA309D&quot;/&gt;&lt;wsp:rsid wsp:val=&quot;00CA4068&quot;/&gt;&lt;wsp:rsid wsp:val=&quot;00CD101F&quot;/&gt;&lt;wsp:rsid wsp:val=&quot;00D05047&quot;/&gt;&lt;wsp:rsid wsp:val=&quot;00D15BA1&quot;/&gt;&lt;wsp:rsid wsp:val=&quot;00D2499D&quot;/&gt;&lt;wsp:rsid wsp:val=&quot;00D32D3D&quot;/&gt;&lt;wsp:rsid wsp:val=&quot;00D45F84&quot;/&gt;&lt;wsp:rsid wsp:val=&quot;00D4741C&quot;/&gt;&lt;wsp:rsid wsp:val=&quot;00D65285&quot;/&gt;&lt;wsp:rsid wsp:val=&quot;00D7607B&quot;/&gt;&lt;wsp:rsid wsp:val=&quot;00D845EC&quot;/&gt;&lt;wsp:rsid wsp:val=&quot;00D859BB&quot;/&gt;&lt;wsp:rsid wsp:val=&quot;00D938DB&quot;/&gt;&lt;wsp:rsid wsp:val=&quot;00D96B56&quot;/&gt;&lt;wsp:rsid wsp:val=&quot;00DA2BA5&quot;/&gt;&lt;wsp:rsid wsp:val=&quot;00DB3DA8&quot;/&gt;&lt;wsp:rsid wsp:val=&quot;00DD3C31&quot;/&gt;&lt;wsp:rsid wsp:val=&quot;00E04B0F&quot;/&gt;&lt;wsp:rsid wsp:val=&quot;00E0675A&quot;/&gt;&lt;wsp:rsid wsp:val=&quot;00E06A87&quot;/&gt;&lt;wsp:rsid wsp:val=&quot;00E0725A&quot;/&gt;&lt;wsp:rsid wsp:val=&quot;00E13E8F&quot;/&gt;&lt;wsp:rsid wsp:val=&quot;00E14059&quot;/&gt;&lt;wsp:rsid wsp:val=&quot;00E20AF2&quot;/&gt;&lt;wsp:rsid wsp:val=&quot;00E30513&quot;/&gt;&lt;wsp:rsid wsp:val=&quot;00E35ED9&quot;/&gt;&lt;wsp:rsid wsp:val=&quot;00E5393E&quot;/&gt;&lt;wsp:rsid wsp:val=&quot;00E610D3&quot;/&gt;&lt;wsp:rsid wsp:val=&quot;00E617C3&quot;/&gt;&lt;wsp:rsid wsp:val=&quot;00E758F1&quot;/&gt;&lt;wsp:rsid wsp:val=&quot;00E9213D&quot;/&gt;&lt;wsp:rsid wsp:val=&quot;00E947B0&quot;/&gt;&lt;wsp:rsid wsp:val=&quot;00EA1529&quot;/&gt;&lt;wsp:rsid wsp:val=&quot;00EB1051&quot;/&gt;&lt;wsp:rsid wsp:val=&quot;00EB698E&quot;/&gt;&lt;wsp:rsid wsp:val=&quot;00EE3BC1&quot;/&gt;&lt;wsp:rsid wsp:val=&quot;00EF21AD&quot;/&gt;&lt;wsp:rsid wsp:val=&quot;00F02A9F&quot;/&gt;&lt;wsp:rsid wsp:val=&quot;00F07EBF&quot;/&gt;&lt;wsp:rsid wsp:val=&quot;00F45F62&quot;/&gt;&lt;wsp:rsid wsp:val=&quot;00F918C0&quot;/&gt;&lt;wsp:rsid wsp:val=&quot;00F94099&quot;/&gt;&lt;wsp:rsid wsp:val=&quot;00FB5C9E&quot;/&gt;&lt;wsp:rsid wsp:val=&quot;00FB6F3A&quot;/&gt;&lt;wsp:rsid wsp:val=&quot;00FC5717&quot;/&gt;&lt;wsp:rsid wsp:val=&quot;00FD6A91&quot;/&gt;&lt;wsp:rsid wsp:val=&quot;00FE506C&quot;/&gt;&lt;/wsp:rsids&gt;&lt;/w:docPr&gt;&lt;w:body&gt;&lt;wx:sect&gt;&lt;w:p wsp:rsidR=&quot;00000000&quot; wsp:rsidRDefault=&quot;00864799&quot; wsp:rsidP=&quot;00864799&quot;&gt;&lt;m:oMathPara&gt;&lt;m:oMath&gt;&lt;m:sSub&gt;&lt;m:sSubPr&gt;&lt;m:ctrlPr&gt;&lt;w:rPr&gt;&lt;w:rFonts w:ascii=&quot;Cambria Math&quot; w:h-ansi=&quot;Cambria Math&quot; w:cs=&quot;Times New Roman&quot;/&gt;&lt;wx:font wx:val=&quot;Cambria Math&quot;/&gt;&lt;w:i/&gt;&lt;w:sz w:val=&quot;28&quot;/&gt;&lt;w:sz-cs w:val=&quot;28&quot;/&gt;&lt;w:shd w:val=&quot;clear&quot; w:color=&quot;auto&quot; w:fill=&quot;FFFFFF&quot;/&gt;&lt;/w:rPr&gt;&lt;/m:ctrlPr&gt;&lt;/m:sSubPr&gt;&lt;m:e&gt;&lt;m:r&gt;&lt;w:rPr&gt;&lt;w:rFonts w:ascii=&quot;Cambria Math&quot; w:h-ansi=&quot;Cambria Math&quot; w:cs=&quot;Times New Roman&quot;/&gt;&lt;wx:font wx:val=&quot;Cambria Math&quot;/&gt;&lt;w:i/&gt;&lt;w:sz w:val=&quot;28&quot;/&gt;&lt;w:sz-cs w:val=&quot;28&quot;/&gt;&lt;w:shd w:val=&quot;clear&quot; w:color=&quot;auto&quot; w:fill=&quot;FFFFFF&quot;/&gt;&lt;w:lang w:val=&quot;EN-US&quot;/&gt;&lt;/w:rPr&gt;&lt;m:t&gt;l&lt;/m:t&gt;&lt;/m:r&gt;&lt;/m:e&gt;&lt;m:sub&gt;&lt;m:r&gt;&lt;w:rPr&gt;&lt;w:rFonts w:ascii=&quot;Cambria Math&quot; w:h-ansi=&quot;Cambria Math&quot; w:cs=&quot;Times New Roman&quot;/&gt;&lt;wx:font wx:val=&quot;Cambria Math&quot;/&gt;&lt;w:i/&gt;&lt;w:sz w:val=&quot;28&quot;/&gt;&lt;w:sz-cs w:val=&quot;28&quot;/&gt;&lt;w:shd w:val=&quot;clear&quot; w:color=&quot;auto&quot; w:fill=&quot;FFFFFF&quot;/&gt;&lt;/w:rPr&gt;&lt;m:t&gt;РІ&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55" o:title="" chromakey="white"/>
          </v:shape>
        </w:pict>
      </w:r>
      <w:r w:rsidRPr="0049520D">
        <w:rPr>
          <w:rFonts w:ascii="Times New Roman" w:hAnsi="Times New Roman" w:cs="Times New Roman"/>
          <w:sz w:val="28"/>
          <w:szCs w:val="28"/>
          <w:shd w:val="clear" w:color="auto" w:fill="FFFFFF"/>
        </w:rPr>
        <w:fldChar w:fldCharType="end"/>
      </w:r>
      <w:r w:rsidRPr="004D2BB9">
        <w:rPr>
          <w:rFonts w:ascii="Times New Roman" w:hAnsi="Times New Roman" w:cs="Times New Roman"/>
          <w:sz w:val="28"/>
          <w:szCs w:val="28"/>
          <w:shd w:val="clear" w:color="auto" w:fill="FFFFFF"/>
        </w:rPr>
        <w:t xml:space="preserve">, </w:t>
      </w:r>
      <w:r w:rsidRPr="0049520D">
        <w:rPr>
          <w:rFonts w:ascii="Times New Roman" w:hAnsi="Times New Roman" w:cs="Times New Roman"/>
          <w:sz w:val="28"/>
          <w:szCs w:val="28"/>
          <w:shd w:val="clear" w:color="auto" w:fill="FFFFFF"/>
        </w:rPr>
        <w:fldChar w:fldCharType="begin"/>
      </w:r>
      <w:r w:rsidRPr="0049520D">
        <w:rPr>
          <w:rFonts w:ascii="Times New Roman" w:hAnsi="Times New Roman" w:cs="Times New Roman"/>
          <w:sz w:val="28"/>
          <w:szCs w:val="28"/>
          <w:shd w:val="clear" w:color="auto" w:fill="FFFFFF"/>
        </w:rPr>
        <w:instrText xml:space="preserve"> QUOTE </w:instrText>
      </w:r>
      <w:r w:rsidRPr="0049520D">
        <w:rPr>
          <w:position w:val="-6"/>
        </w:rPr>
        <w:pict>
          <v:shape id="_x0000_i1114" type="#_x0000_t75" style="width:14.4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stylePaneFormatFilter w:val=&quot;3F01&quot;/&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7967&quot;/&gt;&lt;wsp:rsid wsp:val=&quot;000029D6&quot;/&gt;&lt;wsp:rsid wsp:val=&quot;00002C4D&quot;/&gt;&lt;wsp:rsid wsp:val=&quot;00017571&quot;/&gt;&lt;wsp:rsid wsp:val=&quot;00027105&quot;/&gt;&lt;wsp:rsid wsp:val=&quot;00033732&quot;/&gt;&lt;wsp:rsid wsp:val=&quot;00033F33&quot;/&gt;&lt;wsp:rsid wsp:val=&quot;000474BF&quot;/&gt;&lt;wsp:rsid wsp:val=&quot;00051CF3&quot;/&gt;&lt;wsp:rsid wsp:val=&quot;00060869&quot;/&gt;&lt;wsp:rsid wsp:val=&quot;000625C0&quot;/&gt;&lt;wsp:rsid wsp:val=&quot;00073578&quot;/&gt;&lt;wsp:rsid wsp:val=&quot;0007381A&quot;/&gt;&lt;wsp:rsid wsp:val=&quot;00076D95&quot;/&gt;&lt;wsp:rsid wsp:val=&quot;00080AC8&quot;/&gt;&lt;wsp:rsid wsp:val=&quot;00085754&quot;/&gt;&lt;wsp:rsid wsp:val=&quot;00086DEE&quot;/&gt;&lt;wsp:rsid wsp:val=&quot;00090228&quot;/&gt;&lt;wsp:rsid wsp:val=&quot;00094FC2&quot;/&gt;&lt;wsp:rsid wsp:val=&quot;000A0A94&quot;/&gt;&lt;wsp:rsid wsp:val=&quot;000B1DCA&quot;/&gt;&lt;wsp:rsid wsp:val=&quot;000B69E2&quot;/&gt;&lt;wsp:rsid wsp:val=&quot;000D4124&quot;/&gt;&lt;wsp:rsid wsp:val=&quot;000D6D2E&quot;/&gt;&lt;wsp:rsid wsp:val=&quot;000E0B24&quot;/&gt;&lt;wsp:rsid wsp:val=&quot;000E587C&quot;/&gt;&lt;wsp:rsid wsp:val=&quot;0015407B&quot;/&gt;&lt;wsp:rsid wsp:val=&quot;001556AA&quot;/&gt;&lt;wsp:rsid wsp:val=&quot;00173065&quot;/&gt;&lt;wsp:rsid wsp:val=&quot;00177F55&quot;/&gt;&lt;wsp:rsid wsp:val=&quot;00181CB6&quot;/&gt;&lt;wsp:rsid wsp:val=&quot;00195939&quot;/&gt;&lt;wsp:rsid wsp:val=&quot;001A0271&quot;/&gt;&lt;wsp:rsid wsp:val=&quot;001A3F32&quot;/&gt;&lt;wsp:rsid wsp:val=&quot;001A4AE0&quot;/&gt;&lt;wsp:rsid wsp:val=&quot;001B3810&quot;/&gt;&lt;wsp:rsid wsp:val=&quot;001B5BDD&quot;/&gt;&lt;wsp:rsid wsp:val=&quot;001C7C77&quot;/&gt;&lt;wsp:rsid wsp:val=&quot;001D6FF2&quot;/&gt;&lt;wsp:rsid wsp:val=&quot;001E08B2&quot;/&gt;&lt;wsp:rsid wsp:val=&quot;001E0A17&quot;/&gt;&lt;wsp:rsid wsp:val=&quot;002040FD&quot;/&gt;&lt;wsp:rsid wsp:val=&quot;00205FE0&quot;/&gt;&lt;wsp:rsid wsp:val=&quot;00206D1B&quot;/&gt;&lt;wsp:rsid wsp:val=&quot;0021372E&quot;/&gt;&lt;wsp:rsid wsp:val=&quot;002155CA&quot;/&gt;&lt;wsp:rsid wsp:val=&quot;00230FA3&quot;/&gt;&lt;wsp:rsid wsp:val=&quot;00242A24&quot;/&gt;&lt;wsp:rsid wsp:val=&quot;00246F22&quot;/&gt;&lt;wsp:rsid wsp:val=&quot;00251DB5&quot;/&gt;&lt;wsp:rsid wsp:val=&quot;00255836&quot;/&gt;&lt;wsp:rsid wsp:val=&quot;00273425&quot;/&gt;&lt;wsp:rsid wsp:val=&quot;00280B08&quot;/&gt;&lt;wsp:rsid wsp:val=&quot;00283806&quot;/&gt;&lt;wsp:rsid wsp:val=&quot;00287A81&quot;/&gt;&lt;wsp:rsid wsp:val=&quot;00293113&quot;/&gt;&lt;wsp:rsid wsp:val=&quot;002A2466&quot;/&gt;&lt;wsp:rsid wsp:val=&quot;002A5C24&quot;/&gt;&lt;wsp:rsid wsp:val=&quot;002B46DF&quot;/&gt;&lt;wsp:rsid wsp:val=&quot;002B5456&quot;/&gt;&lt;wsp:rsid wsp:val=&quot;002E407E&quot;/&gt;&lt;wsp:rsid wsp:val=&quot;00306714&quot;/&gt;&lt;wsp:rsid wsp:val=&quot;0036029F&quot;/&gt;&lt;wsp:rsid wsp:val=&quot;00363F07&quot;/&gt;&lt;wsp:rsid wsp:val=&quot;003644EE&quot;/&gt;&lt;wsp:rsid wsp:val=&quot;00372256&quot;/&gt;&lt;wsp:rsid wsp:val=&quot;00373D04&quot;/&gt;&lt;wsp:rsid wsp:val=&quot;00381C9D&quot;/&gt;&lt;wsp:rsid wsp:val=&quot;00381D49&quot;/&gt;&lt;wsp:rsid wsp:val=&quot;003874E0&quot;/&gt;&lt;wsp:rsid wsp:val=&quot;003963DE&quot;/&gt;&lt;wsp:rsid wsp:val=&quot;003B41A7&quot;/&gt;&lt;wsp:rsid wsp:val=&quot;003C472E&quot;/&gt;&lt;wsp:rsid wsp:val=&quot;003D0D3C&quot;/&gt;&lt;wsp:rsid wsp:val=&quot;003D1F8C&quot;/&gt;&lt;wsp:rsid wsp:val=&quot;00405D96&quot;/&gt;&lt;wsp:rsid wsp:val=&quot;00406458&quot;/&gt;&lt;wsp:rsid wsp:val=&quot;00411DF4&quot;/&gt;&lt;wsp:rsid wsp:val=&quot;00414304&quot;/&gt;&lt;wsp:rsid wsp:val=&quot;00420762&quot;/&gt;&lt;wsp:rsid wsp:val=&quot;00451827&quot;/&gt;&lt;wsp:rsid wsp:val=&quot;00467F24&quot;/&gt;&lt;wsp:rsid wsp:val=&quot;00475886&quot;/&gt;&lt;wsp:rsid wsp:val=&quot;0048362D&quot;/&gt;&lt;wsp:rsid wsp:val=&quot;0049520D&quot;/&gt;&lt;wsp:rsid wsp:val=&quot;004A21E0&quot;/&gt;&lt;wsp:rsid wsp:val=&quot;004A722A&quot;/&gt;&lt;wsp:rsid wsp:val=&quot;004D4ACD&quot;/&gt;&lt;wsp:rsid wsp:val=&quot;00510687&quot;/&gt;&lt;wsp:rsid wsp:val=&quot;00537744&quot;/&gt;&lt;wsp:rsid wsp:val=&quot;005402BE&quot;/&gt;&lt;wsp:rsid wsp:val=&quot;0057003C&quot;/&gt;&lt;wsp:rsid wsp:val=&quot;00577FF7&quot;/&gt;&lt;wsp:rsid wsp:val=&quot;00592609&quot;/&gt;&lt;wsp:rsid wsp:val=&quot;005B0060&quot;/&gt;&lt;wsp:rsid wsp:val=&quot;005D634F&quot;/&gt;&lt;wsp:rsid wsp:val=&quot;005E0BB9&quot;/&gt;&lt;wsp:rsid wsp:val=&quot;005E7967&quot;/&gt;&lt;wsp:rsid wsp:val=&quot;006003FA&quot;/&gt;&lt;wsp:rsid wsp:val=&quot;00613EE0&quot;/&gt;&lt;wsp:rsid wsp:val=&quot;0061571C&quot;/&gt;&lt;wsp:rsid wsp:val=&quot;006230FC&quot;/&gt;&lt;wsp:rsid wsp:val=&quot;0063638F&quot;/&gt;&lt;wsp:rsid wsp:val=&quot;00640E53&quot;/&gt;&lt;wsp:rsid wsp:val=&quot;006678CB&quot;/&gt;&lt;wsp:rsid wsp:val=&quot;006928ED&quot;/&gt;&lt;wsp:rsid wsp:val=&quot;006A3994&quot;/&gt;&lt;wsp:rsid wsp:val=&quot;006B2D90&quot;/&gt;&lt;wsp:rsid wsp:val=&quot;006B345C&quot;/&gt;&lt;wsp:rsid wsp:val=&quot;006B6E40&quot;/&gt;&lt;wsp:rsid wsp:val=&quot;006C626F&quot;/&gt;&lt;wsp:rsid wsp:val=&quot;006E19E2&quot;/&gt;&lt;wsp:rsid wsp:val=&quot;00705012&quot;/&gt;&lt;wsp:rsid wsp:val=&quot;00715F3C&quot;/&gt;&lt;wsp:rsid wsp:val=&quot;00724CB8&quot;/&gt;&lt;wsp:rsid wsp:val=&quot;007335C2&quot;/&gt;&lt;wsp:rsid wsp:val=&quot;00734329&quot;/&gt;&lt;wsp:rsid wsp:val=&quot;007620A1&quot;/&gt;&lt;wsp:rsid wsp:val=&quot;00772C38&quot;/&gt;&lt;wsp:rsid wsp:val=&quot;007947FA&quot;/&gt;&lt;wsp:rsid wsp:val=&quot;007C72DD&quot;/&gt;&lt;wsp:rsid wsp:val=&quot;007E7304&quot;/&gt;&lt;wsp:rsid wsp:val=&quot;008038BC&quot;/&gt;&lt;wsp:rsid wsp:val=&quot;0081351E&quot;/&gt;&lt;wsp:rsid wsp:val=&quot;00842133&quot;/&gt;&lt;wsp:rsid wsp:val=&quot;00853250&quot;/&gt;&lt;wsp:rsid wsp:val=&quot;008533EE&quot;/&gt;&lt;wsp:rsid wsp:val=&quot;008869F0&quot;/&gt;&lt;wsp:rsid wsp:val=&quot;00891F55&quot;/&gt;&lt;wsp:rsid wsp:val=&quot;008A1A49&quot;/&gt;&lt;wsp:rsid wsp:val=&quot;008C0D75&quot;/&gt;&lt;wsp:rsid wsp:val=&quot;008C0EE6&quot;/&gt;&lt;wsp:rsid wsp:val=&quot;008E2629&quot;/&gt;&lt;wsp:rsid wsp:val=&quot;00901CDF&quot;/&gt;&lt;wsp:rsid wsp:val=&quot;00906E72&quot;/&gt;&lt;wsp:rsid wsp:val=&quot;00936388&quot;/&gt;&lt;wsp:rsid wsp:val=&quot;00950E9A&quot;/&gt;&lt;wsp:rsid wsp:val=&quot;009611D4&quot;/&gt;&lt;wsp:rsid wsp:val=&quot;00973E08&quot;/&gt;&lt;wsp:rsid wsp:val=&quot;00985B8D&quot;/&gt;&lt;wsp:rsid wsp:val=&quot;009C1638&quot;/&gt;&lt;wsp:rsid wsp:val=&quot;009D077F&quot;/&gt;&lt;wsp:rsid wsp:val=&quot;009E2920&quot;/&gt;&lt;wsp:rsid wsp:val=&quot;009E6654&quot;/&gt;&lt;wsp:rsid wsp:val=&quot;00A026FC&quot;/&gt;&lt;wsp:rsid wsp:val=&quot;00A06D7A&quot;/&gt;&lt;wsp:rsid wsp:val=&quot;00A2375C&quot;/&gt;&lt;wsp:rsid wsp:val=&quot;00A3675F&quot;/&gt;&lt;wsp:rsid wsp:val=&quot;00A45515&quot;/&gt;&lt;wsp:rsid wsp:val=&quot;00A50541&quot;/&gt;&lt;wsp:rsid wsp:val=&quot;00A51BE7&quot;/&gt;&lt;wsp:rsid wsp:val=&quot;00A53B14&quot;/&gt;&lt;wsp:rsid wsp:val=&quot;00A62C12&quot;/&gt;&lt;wsp:rsid wsp:val=&quot;00A64A58&quot;/&gt;&lt;wsp:rsid wsp:val=&quot;00A654D8&quot;/&gt;&lt;wsp:rsid wsp:val=&quot;00A81CF7&quot;/&gt;&lt;wsp:rsid wsp:val=&quot;00A861DB&quot;/&gt;&lt;wsp:rsid wsp:val=&quot;00A956D4&quot;/&gt;&lt;wsp:rsid wsp:val=&quot;00AB0E64&quot;/&gt;&lt;wsp:rsid wsp:val=&quot;00AF2326&quot;/&gt;&lt;wsp:rsid wsp:val=&quot;00AF76E0&quot;/&gt;&lt;wsp:rsid wsp:val=&quot;00B03AFB&quot;/&gt;&lt;wsp:rsid wsp:val=&quot;00B136B1&quot;/&gt;&lt;wsp:rsid wsp:val=&quot;00B13FFB&quot;/&gt;&lt;wsp:rsid wsp:val=&quot;00B145CA&quot;/&gt;&lt;wsp:rsid wsp:val=&quot;00B2509D&quot;/&gt;&lt;wsp:rsid wsp:val=&quot;00B254F8&quot;/&gt;&lt;wsp:rsid wsp:val=&quot;00B27C5C&quot;/&gt;&lt;wsp:rsid wsp:val=&quot;00B32B7A&quot;/&gt;&lt;wsp:rsid wsp:val=&quot;00B52532&quot;/&gt;&lt;wsp:rsid wsp:val=&quot;00B87726&quot;/&gt;&lt;wsp:rsid wsp:val=&quot;00B97606&quot;/&gt;&lt;wsp:rsid wsp:val=&quot;00BA0E00&quot;/&gt;&lt;wsp:rsid wsp:val=&quot;00BA132A&quot;/&gt;&lt;wsp:rsid wsp:val=&quot;00BA6E40&quot;/&gt;&lt;wsp:rsid wsp:val=&quot;00BB0471&quot;/&gt;&lt;wsp:rsid wsp:val=&quot;00BB3FA8&quot;/&gt;&lt;wsp:rsid wsp:val=&quot;00BB5876&quot;/&gt;&lt;wsp:rsid wsp:val=&quot;00BD14F8&quot;/&gt;&lt;wsp:rsid wsp:val=&quot;00BD2679&quot;/&gt;&lt;wsp:rsid wsp:val=&quot;00BE57ED&quot;/&gt;&lt;wsp:rsid wsp:val=&quot;00BF2401&quot;/&gt;&lt;wsp:rsid wsp:val=&quot;00C16580&quot;/&gt;&lt;wsp:rsid wsp:val=&quot;00C27D80&quot;/&gt;&lt;wsp:rsid wsp:val=&quot;00C27E4A&quot;/&gt;&lt;wsp:rsid wsp:val=&quot;00C450F5&quot;/&gt;&lt;wsp:rsid wsp:val=&quot;00C45FA5&quot;/&gt;&lt;wsp:rsid wsp:val=&quot;00C57F55&quot;/&gt;&lt;wsp:rsid wsp:val=&quot;00C754BA&quot;/&gt;&lt;wsp:rsid wsp:val=&quot;00C85E61&quot;/&gt;&lt;wsp:rsid wsp:val=&quot;00C913BC&quot;/&gt;&lt;wsp:rsid wsp:val=&quot;00C91FE0&quot;/&gt;&lt;wsp:rsid wsp:val=&quot;00C9460C&quot;/&gt;&lt;wsp:rsid wsp:val=&quot;00CA309D&quot;/&gt;&lt;wsp:rsid wsp:val=&quot;00CA4068&quot;/&gt;&lt;wsp:rsid wsp:val=&quot;00CD101F&quot;/&gt;&lt;wsp:rsid wsp:val=&quot;00D05047&quot;/&gt;&lt;wsp:rsid wsp:val=&quot;00D15BA1&quot;/&gt;&lt;wsp:rsid wsp:val=&quot;00D2499D&quot;/&gt;&lt;wsp:rsid wsp:val=&quot;00D32D3D&quot;/&gt;&lt;wsp:rsid wsp:val=&quot;00D45F84&quot;/&gt;&lt;wsp:rsid wsp:val=&quot;00D4741C&quot;/&gt;&lt;wsp:rsid wsp:val=&quot;00D65285&quot;/&gt;&lt;wsp:rsid wsp:val=&quot;00D7607B&quot;/&gt;&lt;wsp:rsid wsp:val=&quot;00D845EC&quot;/&gt;&lt;wsp:rsid wsp:val=&quot;00D859BB&quot;/&gt;&lt;wsp:rsid wsp:val=&quot;00D938DB&quot;/&gt;&lt;wsp:rsid wsp:val=&quot;00D96B56&quot;/&gt;&lt;wsp:rsid wsp:val=&quot;00DA2BA5&quot;/&gt;&lt;wsp:rsid wsp:val=&quot;00DB3DA8&quot;/&gt;&lt;wsp:rsid wsp:val=&quot;00DD3C31&quot;/&gt;&lt;wsp:rsid wsp:val=&quot;00E04B0F&quot;/&gt;&lt;wsp:rsid wsp:val=&quot;00E0675A&quot;/&gt;&lt;wsp:rsid wsp:val=&quot;00E06A87&quot;/&gt;&lt;wsp:rsid wsp:val=&quot;00E0725A&quot;/&gt;&lt;wsp:rsid wsp:val=&quot;00E13E8F&quot;/&gt;&lt;wsp:rsid wsp:val=&quot;00E14059&quot;/&gt;&lt;wsp:rsid wsp:val=&quot;00E20AF2&quot;/&gt;&lt;wsp:rsid wsp:val=&quot;00E30513&quot;/&gt;&lt;wsp:rsid wsp:val=&quot;00E35ED9&quot;/&gt;&lt;wsp:rsid wsp:val=&quot;00E5393E&quot;/&gt;&lt;wsp:rsid wsp:val=&quot;00E610D3&quot;/&gt;&lt;wsp:rsid wsp:val=&quot;00E617C3&quot;/&gt;&lt;wsp:rsid wsp:val=&quot;00E758F1&quot;/&gt;&lt;wsp:rsid wsp:val=&quot;00E9213D&quot;/&gt;&lt;wsp:rsid wsp:val=&quot;00E947B0&quot;/&gt;&lt;wsp:rsid wsp:val=&quot;00EA1529&quot;/&gt;&lt;wsp:rsid wsp:val=&quot;00EB1051&quot;/&gt;&lt;wsp:rsid wsp:val=&quot;00EB698E&quot;/&gt;&lt;wsp:rsid wsp:val=&quot;00EE3BC1&quot;/&gt;&lt;wsp:rsid wsp:val=&quot;00EF21AD&quot;/&gt;&lt;wsp:rsid wsp:val=&quot;00F02A9F&quot;/&gt;&lt;wsp:rsid wsp:val=&quot;00F07EBF&quot;/&gt;&lt;wsp:rsid wsp:val=&quot;00F45F62&quot;/&gt;&lt;wsp:rsid wsp:val=&quot;00F918C0&quot;/&gt;&lt;wsp:rsid wsp:val=&quot;00F94099&quot;/&gt;&lt;wsp:rsid wsp:val=&quot;00FB5C9E&quot;/&gt;&lt;wsp:rsid wsp:val=&quot;00FB6F3A&quot;/&gt;&lt;wsp:rsid wsp:val=&quot;00FC5717&quot;/&gt;&lt;wsp:rsid wsp:val=&quot;00FD6A91&quot;/&gt;&lt;wsp:rsid wsp:val=&quot;00FE506C&quot;/&gt;&lt;/wsp:rsids&gt;&lt;/w:docPr&gt;&lt;w:body&gt;&lt;wx:sect&gt;&lt;w:p wsp:rsidR=&quot;00000000&quot; wsp:rsidRDefault=&quot;00A50541&quot; wsp:rsidP=&quot;00A50541&quot;&gt;&lt;m:oMathPara&gt;&lt;m:oMath&gt;&lt;m:sSub&gt;&lt;m:sSubPr&gt;&lt;m:ctrlPr&gt;&lt;w:rPr&gt;&lt;w:rFonts w:ascii=&quot;Cambria Math&quot; w:h-ansi=&quot;Cambria Math&quot; w:cs=&quot;Times New Roman&quot;/&gt;&lt;wx:font wx:val=&quot;Cambria Math&quot;/&gt;&lt;w:i/&gt;&lt;w:sz w:val=&quot;28&quot;/&gt;&lt;w:sz-cs w:val=&quot;28&quot;/&gt;&lt;w:shd w:val=&quot;clear&quot; w:color=&quot;auto&quot; w:fill=&quot;FFFFFF&quot;/&gt;&lt;/w:rPr&gt;&lt;/m:ctrlPr&gt;&lt;/m:sSubPr&gt;&lt;m:e&gt;&lt;m:r&gt;&lt;w:rPr&gt;&lt;w:rFonts w:ascii=&quot;Cambria Math&quot; w:h-ansi=&quot;Cambria Math&quot; w:cs=&quot;Times New Roman&quot;/&gt;&lt;wx:font wx:val=&quot;Cambria Math&quot;/&gt;&lt;w:i/&gt;&lt;w:sz w:val=&quot;28&quot;/&gt;&lt;w:sz-cs w:val=&quot;28&quot;/&gt;&lt;w:shd w:val=&quot;clear&quot; w:color=&quot;auto&quot; w:fill=&quot;FFFFFF&quot;/&gt;&lt;w:lang w:val=&quot;EN-US&quot;/&gt;&lt;/w:rPr&gt;&lt;m:t&gt;d&lt;/m:t&gt;&lt;/m:r&gt;&lt;/m:e&gt;&lt;m:sub&gt;&lt;m:r&gt;&lt;w:rPr&gt;&lt;w:rFonts w:ascii=&quot;Cambria Math&quot; w:h-ansi=&quot;Cambria Math&quot; w:cs=&quot;Times New Roman&quot;/&gt;&lt;wx:font wx:val=&quot;Cambria Math&quot;/&gt;&lt;w:i/&gt;&lt;w:sz w:val=&quot;28&quot;/&gt;&lt;w:sz-cs w:val=&quot;28&quot;/&gt;&lt;w:shd w:val=&quot;clear&quot; w:color=&quot;auto&quot; w:fill=&quot;FFFFFF&quot;/&gt;&lt;/w:rPr&gt;&lt;m:t&gt;РІ&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56" o:title="" chromakey="white"/>
          </v:shape>
        </w:pict>
      </w:r>
      <w:r w:rsidRPr="0049520D">
        <w:rPr>
          <w:rFonts w:ascii="Times New Roman" w:hAnsi="Times New Roman" w:cs="Times New Roman"/>
          <w:sz w:val="28"/>
          <w:szCs w:val="28"/>
          <w:shd w:val="clear" w:color="auto" w:fill="FFFFFF"/>
        </w:rPr>
        <w:instrText xml:space="preserve"> </w:instrText>
      </w:r>
      <w:r w:rsidRPr="0049520D">
        <w:rPr>
          <w:rFonts w:ascii="Times New Roman" w:hAnsi="Times New Roman" w:cs="Times New Roman"/>
          <w:sz w:val="28"/>
          <w:szCs w:val="28"/>
          <w:shd w:val="clear" w:color="auto" w:fill="FFFFFF"/>
        </w:rPr>
        <w:fldChar w:fldCharType="separate"/>
      </w:r>
      <w:r w:rsidRPr="0049520D">
        <w:rPr>
          <w:position w:val="-6"/>
        </w:rPr>
        <w:pict>
          <v:shape id="_x0000_i1115" type="#_x0000_t75" style="width:14.4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stylePaneFormatFilter w:val=&quot;3F01&quot;/&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7967&quot;/&gt;&lt;wsp:rsid wsp:val=&quot;000029D6&quot;/&gt;&lt;wsp:rsid wsp:val=&quot;00002C4D&quot;/&gt;&lt;wsp:rsid wsp:val=&quot;00017571&quot;/&gt;&lt;wsp:rsid wsp:val=&quot;00027105&quot;/&gt;&lt;wsp:rsid wsp:val=&quot;00033732&quot;/&gt;&lt;wsp:rsid wsp:val=&quot;00033F33&quot;/&gt;&lt;wsp:rsid wsp:val=&quot;000474BF&quot;/&gt;&lt;wsp:rsid wsp:val=&quot;00051CF3&quot;/&gt;&lt;wsp:rsid wsp:val=&quot;00060869&quot;/&gt;&lt;wsp:rsid wsp:val=&quot;000625C0&quot;/&gt;&lt;wsp:rsid wsp:val=&quot;00073578&quot;/&gt;&lt;wsp:rsid wsp:val=&quot;0007381A&quot;/&gt;&lt;wsp:rsid wsp:val=&quot;00076D95&quot;/&gt;&lt;wsp:rsid wsp:val=&quot;00080AC8&quot;/&gt;&lt;wsp:rsid wsp:val=&quot;00085754&quot;/&gt;&lt;wsp:rsid wsp:val=&quot;00086DEE&quot;/&gt;&lt;wsp:rsid wsp:val=&quot;00090228&quot;/&gt;&lt;wsp:rsid wsp:val=&quot;00094FC2&quot;/&gt;&lt;wsp:rsid wsp:val=&quot;000A0A94&quot;/&gt;&lt;wsp:rsid wsp:val=&quot;000B1DCA&quot;/&gt;&lt;wsp:rsid wsp:val=&quot;000B69E2&quot;/&gt;&lt;wsp:rsid wsp:val=&quot;000D4124&quot;/&gt;&lt;wsp:rsid wsp:val=&quot;000D6D2E&quot;/&gt;&lt;wsp:rsid wsp:val=&quot;000E0B24&quot;/&gt;&lt;wsp:rsid wsp:val=&quot;000E587C&quot;/&gt;&lt;wsp:rsid wsp:val=&quot;0015407B&quot;/&gt;&lt;wsp:rsid wsp:val=&quot;001556AA&quot;/&gt;&lt;wsp:rsid wsp:val=&quot;00173065&quot;/&gt;&lt;wsp:rsid wsp:val=&quot;00177F55&quot;/&gt;&lt;wsp:rsid wsp:val=&quot;00181CB6&quot;/&gt;&lt;wsp:rsid wsp:val=&quot;00195939&quot;/&gt;&lt;wsp:rsid wsp:val=&quot;001A0271&quot;/&gt;&lt;wsp:rsid wsp:val=&quot;001A3F32&quot;/&gt;&lt;wsp:rsid wsp:val=&quot;001A4AE0&quot;/&gt;&lt;wsp:rsid wsp:val=&quot;001B3810&quot;/&gt;&lt;wsp:rsid wsp:val=&quot;001B5BDD&quot;/&gt;&lt;wsp:rsid wsp:val=&quot;001C7C77&quot;/&gt;&lt;wsp:rsid wsp:val=&quot;001D6FF2&quot;/&gt;&lt;wsp:rsid wsp:val=&quot;001E08B2&quot;/&gt;&lt;wsp:rsid wsp:val=&quot;001E0A17&quot;/&gt;&lt;wsp:rsid wsp:val=&quot;002040FD&quot;/&gt;&lt;wsp:rsid wsp:val=&quot;00205FE0&quot;/&gt;&lt;wsp:rsid wsp:val=&quot;00206D1B&quot;/&gt;&lt;wsp:rsid wsp:val=&quot;0021372E&quot;/&gt;&lt;wsp:rsid wsp:val=&quot;002155CA&quot;/&gt;&lt;wsp:rsid wsp:val=&quot;00230FA3&quot;/&gt;&lt;wsp:rsid wsp:val=&quot;00242A24&quot;/&gt;&lt;wsp:rsid wsp:val=&quot;00246F22&quot;/&gt;&lt;wsp:rsid wsp:val=&quot;00251DB5&quot;/&gt;&lt;wsp:rsid wsp:val=&quot;00255836&quot;/&gt;&lt;wsp:rsid wsp:val=&quot;00273425&quot;/&gt;&lt;wsp:rsid wsp:val=&quot;00280B08&quot;/&gt;&lt;wsp:rsid wsp:val=&quot;00283806&quot;/&gt;&lt;wsp:rsid wsp:val=&quot;00287A81&quot;/&gt;&lt;wsp:rsid wsp:val=&quot;00293113&quot;/&gt;&lt;wsp:rsid wsp:val=&quot;002A2466&quot;/&gt;&lt;wsp:rsid wsp:val=&quot;002A5C24&quot;/&gt;&lt;wsp:rsid wsp:val=&quot;002B46DF&quot;/&gt;&lt;wsp:rsid wsp:val=&quot;002B5456&quot;/&gt;&lt;wsp:rsid wsp:val=&quot;002E407E&quot;/&gt;&lt;wsp:rsid wsp:val=&quot;00306714&quot;/&gt;&lt;wsp:rsid wsp:val=&quot;0036029F&quot;/&gt;&lt;wsp:rsid wsp:val=&quot;00363F07&quot;/&gt;&lt;wsp:rsid wsp:val=&quot;003644EE&quot;/&gt;&lt;wsp:rsid wsp:val=&quot;00372256&quot;/&gt;&lt;wsp:rsid wsp:val=&quot;00373D04&quot;/&gt;&lt;wsp:rsid wsp:val=&quot;00381C9D&quot;/&gt;&lt;wsp:rsid wsp:val=&quot;00381D49&quot;/&gt;&lt;wsp:rsid wsp:val=&quot;003874E0&quot;/&gt;&lt;wsp:rsid wsp:val=&quot;003963DE&quot;/&gt;&lt;wsp:rsid wsp:val=&quot;003B41A7&quot;/&gt;&lt;wsp:rsid wsp:val=&quot;003C472E&quot;/&gt;&lt;wsp:rsid wsp:val=&quot;003D0D3C&quot;/&gt;&lt;wsp:rsid wsp:val=&quot;003D1F8C&quot;/&gt;&lt;wsp:rsid wsp:val=&quot;00405D96&quot;/&gt;&lt;wsp:rsid wsp:val=&quot;00406458&quot;/&gt;&lt;wsp:rsid wsp:val=&quot;00411DF4&quot;/&gt;&lt;wsp:rsid wsp:val=&quot;00414304&quot;/&gt;&lt;wsp:rsid wsp:val=&quot;00420762&quot;/&gt;&lt;wsp:rsid wsp:val=&quot;00451827&quot;/&gt;&lt;wsp:rsid wsp:val=&quot;00467F24&quot;/&gt;&lt;wsp:rsid wsp:val=&quot;00475886&quot;/&gt;&lt;wsp:rsid wsp:val=&quot;0048362D&quot;/&gt;&lt;wsp:rsid wsp:val=&quot;0049520D&quot;/&gt;&lt;wsp:rsid wsp:val=&quot;004A21E0&quot;/&gt;&lt;wsp:rsid wsp:val=&quot;004A722A&quot;/&gt;&lt;wsp:rsid wsp:val=&quot;004D4ACD&quot;/&gt;&lt;wsp:rsid wsp:val=&quot;00510687&quot;/&gt;&lt;wsp:rsid wsp:val=&quot;00537744&quot;/&gt;&lt;wsp:rsid wsp:val=&quot;005402BE&quot;/&gt;&lt;wsp:rsid wsp:val=&quot;0057003C&quot;/&gt;&lt;wsp:rsid wsp:val=&quot;00577FF7&quot;/&gt;&lt;wsp:rsid wsp:val=&quot;00592609&quot;/&gt;&lt;wsp:rsid wsp:val=&quot;005B0060&quot;/&gt;&lt;wsp:rsid wsp:val=&quot;005D634F&quot;/&gt;&lt;wsp:rsid wsp:val=&quot;005E0BB9&quot;/&gt;&lt;wsp:rsid wsp:val=&quot;005E7967&quot;/&gt;&lt;wsp:rsid wsp:val=&quot;006003FA&quot;/&gt;&lt;wsp:rsid wsp:val=&quot;00613EE0&quot;/&gt;&lt;wsp:rsid wsp:val=&quot;0061571C&quot;/&gt;&lt;wsp:rsid wsp:val=&quot;006230FC&quot;/&gt;&lt;wsp:rsid wsp:val=&quot;0063638F&quot;/&gt;&lt;wsp:rsid wsp:val=&quot;00640E53&quot;/&gt;&lt;wsp:rsid wsp:val=&quot;006678CB&quot;/&gt;&lt;wsp:rsid wsp:val=&quot;006928ED&quot;/&gt;&lt;wsp:rsid wsp:val=&quot;006A3994&quot;/&gt;&lt;wsp:rsid wsp:val=&quot;006B2D90&quot;/&gt;&lt;wsp:rsid wsp:val=&quot;006B345C&quot;/&gt;&lt;wsp:rsid wsp:val=&quot;006B6E40&quot;/&gt;&lt;wsp:rsid wsp:val=&quot;006C626F&quot;/&gt;&lt;wsp:rsid wsp:val=&quot;006E19E2&quot;/&gt;&lt;wsp:rsid wsp:val=&quot;00705012&quot;/&gt;&lt;wsp:rsid wsp:val=&quot;00715F3C&quot;/&gt;&lt;wsp:rsid wsp:val=&quot;00724CB8&quot;/&gt;&lt;wsp:rsid wsp:val=&quot;007335C2&quot;/&gt;&lt;wsp:rsid wsp:val=&quot;00734329&quot;/&gt;&lt;wsp:rsid wsp:val=&quot;007620A1&quot;/&gt;&lt;wsp:rsid wsp:val=&quot;00772C38&quot;/&gt;&lt;wsp:rsid wsp:val=&quot;007947FA&quot;/&gt;&lt;wsp:rsid wsp:val=&quot;007C72DD&quot;/&gt;&lt;wsp:rsid wsp:val=&quot;007E7304&quot;/&gt;&lt;wsp:rsid wsp:val=&quot;008038BC&quot;/&gt;&lt;wsp:rsid wsp:val=&quot;0081351E&quot;/&gt;&lt;wsp:rsid wsp:val=&quot;00842133&quot;/&gt;&lt;wsp:rsid wsp:val=&quot;00853250&quot;/&gt;&lt;wsp:rsid wsp:val=&quot;008533EE&quot;/&gt;&lt;wsp:rsid wsp:val=&quot;008869F0&quot;/&gt;&lt;wsp:rsid wsp:val=&quot;00891F55&quot;/&gt;&lt;wsp:rsid wsp:val=&quot;008A1A49&quot;/&gt;&lt;wsp:rsid wsp:val=&quot;008C0D75&quot;/&gt;&lt;wsp:rsid wsp:val=&quot;008C0EE6&quot;/&gt;&lt;wsp:rsid wsp:val=&quot;008E2629&quot;/&gt;&lt;wsp:rsid wsp:val=&quot;00901CDF&quot;/&gt;&lt;wsp:rsid wsp:val=&quot;00906E72&quot;/&gt;&lt;wsp:rsid wsp:val=&quot;00936388&quot;/&gt;&lt;wsp:rsid wsp:val=&quot;00950E9A&quot;/&gt;&lt;wsp:rsid wsp:val=&quot;009611D4&quot;/&gt;&lt;wsp:rsid wsp:val=&quot;00973E08&quot;/&gt;&lt;wsp:rsid wsp:val=&quot;00985B8D&quot;/&gt;&lt;wsp:rsid wsp:val=&quot;009C1638&quot;/&gt;&lt;wsp:rsid wsp:val=&quot;009D077F&quot;/&gt;&lt;wsp:rsid wsp:val=&quot;009E2920&quot;/&gt;&lt;wsp:rsid wsp:val=&quot;009E6654&quot;/&gt;&lt;wsp:rsid wsp:val=&quot;00A026FC&quot;/&gt;&lt;wsp:rsid wsp:val=&quot;00A06D7A&quot;/&gt;&lt;wsp:rsid wsp:val=&quot;00A2375C&quot;/&gt;&lt;wsp:rsid wsp:val=&quot;00A3675F&quot;/&gt;&lt;wsp:rsid wsp:val=&quot;00A45515&quot;/&gt;&lt;wsp:rsid wsp:val=&quot;00A50541&quot;/&gt;&lt;wsp:rsid wsp:val=&quot;00A51BE7&quot;/&gt;&lt;wsp:rsid wsp:val=&quot;00A53B14&quot;/&gt;&lt;wsp:rsid wsp:val=&quot;00A62C12&quot;/&gt;&lt;wsp:rsid wsp:val=&quot;00A64A58&quot;/&gt;&lt;wsp:rsid wsp:val=&quot;00A654D8&quot;/&gt;&lt;wsp:rsid wsp:val=&quot;00A81CF7&quot;/&gt;&lt;wsp:rsid wsp:val=&quot;00A861DB&quot;/&gt;&lt;wsp:rsid wsp:val=&quot;00A956D4&quot;/&gt;&lt;wsp:rsid wsp:val=&quot;00AB0E64&quot;/&gt;&lt;wsp:rsid wsp:val=&quot;00AF2326&quot;/&gt;&lt;wsp:rsid wsp:val=&quot;00AF76E0&quot;/&gt;&lt;wsp:rsid wsp:val=&quot;00B03AFB&quot;/&gt;&lt;wsp:rsid wsp:val=&quot;00B136B1&quot;/&gt;&lt;wsp:rsid wsp:val=&quot;00B13FFB&quot;/&gt;&lt;wsp:rsid wsp:val=&quot;00B145CA&quot;/&gt;&lt;wsp:rsid wsp:val=&quot;00B2509D&quot;/&gt;&lt;wsp:rsid wsp:val=&quot;00B254F8&quot;/&gt;&lt;wsp:rsid wsp:val=&quot;00B27C5C&quot;/&gt;&lt;wsp:rsid wsp:val=&quot;00B32B7A&quot;/&gt;&lt;wsp:rsid wsp:val=&quot;00B52532&quot;/&gt;&lt;wsp:rsid wsp:val=&quot;00B87726&quot;/&gt;&lt;wsp:rsid wsp:val=&quot;00B97606&quot;/&gt;&lt;wsp:rsid wsp:val=&quot;00BA0E00&quot;/&gt;&lt;wsp:rsid wsp:val=&quot;00BA132A&quot;/&gt;&lt;wsp:rsid wsp:val=&quot;00BA6E40&quot;/&gt;&lt;wsp:rsid wsp:val=&quot;00BB0471&quot;/&gt;&lt;wsp:rsid wsp:val=&quot;00BB3FA8&quot;/&gt;&lt;wsp:rsid wsp:val=&quot;00BB5876&quot;/&gt;&lt;wsp:rsid wsp:val=&quot;00BD14F8&quot;/&gt;&lt;wsp:rsid wsp:val=&quot;00BD2679&quot;/&gt;&lt;wsp:rsid wsp:val=&quot;00BE57ED&quot;/&gt;&lt;wsp:rsid wsp:val=&quot;00BF2401&quot;/&gt;&lt;wsp:rsid wsp:val=&quot;00C16580&quot;/&gt;&lt;wsp:rsid wsp:val=&quot;00C27D80&quot;/&gt;&lt;wsp:rsid wsp:val=&quot;00C27E4A&quot;/&gt;&lt;wsp:rsid wsp:val=&quot;00C450F5&quot;/&gt;&lt;wsp:rsid wsp:val=&quot;00C45FA5&quot;/&gt;&lt;wsp:rsid wsp:val=&quot;00C57F55&quot;/&gt;&lt;wsp:rsid wsp:val=&quot;00C754BA&quot;/&gt;&lt;wsp:rsid wsp:val=&quot;00C85E61&quot;/&gt;&lt;wsp:rsid wsp:val=&quot;00C913BC&quot;/&gt;&lt;wsp:rsid wsp:val=&quot;00C91FE0&quot;/&gt;&lt;wsp:rsid wsp:val=&quot;00C9460C&quot;/&gt;&lt;wsp:rsid wsp:val=&quot;00CA309D&quot;/&gt;&lt;wsp:rsid wsp:val=&quot;00CA4068&quot;/&gt;&lt;wsp:rsid wsp:val=&quot;00CD101F&quot;/&gt;&lt;wsp:rsid wsp:val=&quot;00D05047&quot;/&gt;&lt;wsp:rsid wsp:val=&quot;00D15BA1&quot;/&gt;&lt;wsp:rsid wsp:val=&quot;00D2499D&quot;/&gt;&lt;wsp:rsid wsp:val=&quot;00D32D3D&quot;/&gt;&lt;wsp:rsid wsp:val=&quot;00D45F84&quot;/&gt;&lt;wsp:rsid wsp:val=&quot;00D4741C&quot;/&gt;&lt;wsp:rsid wsp:val=&quot;00D65285&quot;/&gt;&lt;wsp:rsid wsp:val=&quot;00D7607B&quot;/&gt;&lt;wsp:rsid wsp:val=&quot;00D845EC&quot;/&gt;&lt;wsp:rsid wsp:val=&quot;00D859BB&quot;/&gt;&lt;wsp:rsid wsp:val=&quot;00D938DB&quot;/&gt;&lt;wsp:rsid wsp:val=&quot;00D96B56&quot;/&gt;&lt;wsp:rsid wsp:val=&quot;00DA2BA5&quot;/&gt;&lt;wsp:rsid wsp:val=&quot;00DB3DA8&quot;/&gt;&lt;wsp:rsid wsp:val=&quot;00DD3C31&quot;/&gt;&lt;wsp:rsid wsp:val=&quot;00E04B0F&quot;/&gt;&lt;wsp:rsid wsp:val=&quot;00E0675A&quot;/&gt;&lt;wsp:rsid wsp:val=&quot;00E06A87&quot;/&gt;&lt;wsp:rsid wsp:val=&quot;00E0725A&quot;/&gt;&lt;wsp:rsid wsp:val=&quot;00E13E8F&quot;/&gt;&lt;wsp:rsid wsp:val=&quot;00E14059&quot;/&gt;&lt;wsp:rsid wsp:val=&quot;00E20AF2&quot;/&gt;&lt;wsp:rsid wsp:val=&quot;00E30513&quot;/&gt;&lt;wsp:rsid wsp:val=&quot;00E35ED9&quot;/&gt;&lt;wsp:rsid wsp:val=&quot;00E5393E&quot;/&gt;&lt;wsp:rsid wsp:val=&quot;00E610D3&quot;/&gt;&lt;wsp:rsid wsp:val=&quot;00E617C3&quot;/&gt;&lt;wsp:rsid wsp:val=&quot;00E758F1&quot;/&gt;&lt;wsp:rsid wsp:val=&quot;00E9213D&quot;/&gt;&lt;wsp:rsid wsp:val=&quot;00E947B0&quot;/&gt;&lt;wsp:rsid wsp:val=&quot;00EA1529&quot;/&gt;&lt;wsp:rsid wsp:val=&quot;00EB1051&quot;/&gt;&lt;wsp:rsid wsp:val=&quot;00EB698E&quot;/&gt;&lt;wsp:rsid wsp:val=&quot;00EE3BC1&quot;/&gt;&lt;wsp:rsid wsp:val=&quot;00EF21AD&quot;/&gt;&lt;wsp:rsid wsp:val=&quot;00F02A9F&quot;/&gt;&lt;wsp:rsid wsp:val=&quot;00F07EBF&quot;/&gt;&lt;wsp:rsid wsp:val=&quot;00F45F62&quot;/&gt;&lt;wsp:rsid wsp:val=&quot;00F918C0&quot;/&gt;&lt;wsp:rsid wsp:val=&quot;00F94099&quot;/&gt;&lt;wsp:rsid wsp:val=&quot;00FB5C9E&quot;/&gt;&lt;wsp:rsid wsp:val=&quot;00FB6F3A&quot;/&gt;&lt;wsp:rsid wsp:val=&quot;00FC5717&quot;/&gt;&lt;wsp:rsid wsp:val=&quot;00FD6A91&quot;/&gt;&lt;wsp:rsid wsp:val=&quot;00FE506C&quot;/&gt;&lt;/wsp:rsids&gt;&lt;/w:docPr&gt;&lt;w:body&gt;&lt;wx:sect&gt;&lt;w:p wsp:rsidR=&quot;00000000&quot; wsp:rsidRDefault=&quot;00A50541&quot; wsp:rsidP=&quot;00A50541&quot;&gt;&lt;m:oMathPara&gt;&lt;m:oMath&gt;&lt;m:sSub&gt;&lt;m:sSubPr&gt;&lt;m:ctrlPr&gt;&lt;w:rPr&gt;&lt;w:rFonts w:ascii=&quot;Cambria Math&quot; w:h-ansi=&quot;Cambria Math&quot; w:cs=&quot;Times New Roman&quot;/&gt;&lt;wx:font wx:val=&quot;Cambria Math&quot;/&gt;&lt;w:i/&gt;&lt;w:sz w:val=&quot;28&quot;/&gt;&lt;w:sz-cs w:val=&quot;28&quot;/&gt;&lt;w:shd w:val=&quot;clear&quot; w:color=&quot;auto&quot; w:fill=&quot;FFFFFF&quot;/&gt;&lt;/w:rPr&gt;&lt;/m:ctrlPr&gt;&lt;/m:sSubPr&gt;&lt;m:e&gt;&lt;m:r&gt;&lt;w:rPr&gt;&lt;w:rFonts w:ascii=&quot;Cambria Math&quot; w:h-ansi=&quot;Cambria Math&quot; w:cs=&quot;Times New Roman&quot;/&gt;&lt;wx:font wx:val=&quot;Cambria Math&quot;/&gt;&lt;w:i/&gt;&lt;w:sz w:val=&quot;28&quot;/&gt;&lt;w:sz-cs w:val=&quot;28&quot;/&gt;&lt;w:shd w:val=&quot;clear&quot; w:color=&quot;auto&quot; w:fill=&quot;FFFFFF&quot;/&gt;&lt;w:lang w:val=&quot;EN-US&quot;/&gt;&lt;/w:rPr&gt;&lt;m:t&gt;d&lt;/m:t&gt;&lt;/m:r&gt;&lt;/m:e&gt;&lt;m:sub&gt;&lt;m:r&gt;&lt;w:rPr&gt;&lt;w:rFonts w:ascii=&quot;Cambria Math&quot; w:h-ansi=&quot;Cambria Math&quot; w:cs=&quot;Times New Roman&quot;/&gt;&lt;wx:font wx:val=&quot;Cambria Math&quot;/&gt;&lt;w:i/&gt;&lt;w:sz w:val=&quot;28&quot;/&gt;&lt;w:sz-cs w:val=&quot;28&quot;/&gt;&lt;w:shd w:val=&quot;clear&quot; w:color=&quot;auto&quot; w:fill=&quot;FFFFFF&quot;/&gt;&lt;/w:rPr&gt;&lt;m:t&gt;РІ&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56" o:title="" chromakey="white"/>
          </v:shape>
        </w:pict>
      </w:r>
      <w:r w:rsidRPr="0049520D">
        <w:rPr>
          <w:rFonts w:ascii="Times New Roman" w:hAnsi="Times New Roman" w:cs="Times New Roman"/>
          <w:sz w:val="28"/>
          <w:szCs w:val="28"/>
          <w:shd w:val="clear" w:color="auto" w:fill="FFFFFF"/>
        </w:rPr>
        <w:fldChar w:fldCharType="end"/>
      </w:r>
      <w:r w:rsidRPr="004D2BB9">
        <w:rPr>
          <w:rFonts w:ascii="Times New Roman" w:hAnsi="Times New Roman" w:cs="Times New Roman"/>
          <w:sz w:val="28"/>
          <w:szCs w:val="28"/>
          <w:shd w:val="clear" w:color="auto" w:fill="FFFFFF"/>
        </w:rPr>
        <w:t xml:space="preserve"> </w:t>
      </w:r>
      <w:r>
        <w:rPr>
          <w:rFonts w:ascii="Times New Roman" w:hAnsi="Times New Roman" w:cs="Times New Roman"/>
          <w:sz w:val="28"/>
          <w:szCs w:val="28"/>
          <w:shd w:val="clear" w:color="auto" w:fill="FFFFFF"/>
        </w:rPr>
        <w:t>–</w:t>
      </w:r>
      <w:r w:rsidRPr="004D2BB9">
        <w:rPr>
          <w:rFonts w:ascii="Times New Roman" w:hAnsi="Times New Roman" w:cs="Times New Roman"/>
          <w:sz w:val="28"/>
          <w:szCs w:val="28"/>
          <w:shd w:val="clear" w:color="auto" w:fill="FFFFFF"/>
        </w:rPr>
        <w:t xml:space="preserve"> длина и диаметр прямолинейного воздухопровода, м;</w:t>
      </w:r>
    </w:p>
    <w:p w:rsidR="00DF6FF5" w:rsidRPr="004D2BB9" w:rsidRDefault="00DF6FF5" w:rsidP="00B4580C">
      <w:pPr>
        <w:spacing w:line="360" w:lineRule="auto"/>
        <w:ind w:firstLine="426"/>
        <w:jc w:val="both"/>
        <w:rPr>
          <w:rFonts w:ascii="Times New Roman" w:hAnsi="Times New Roman" w:cs="Times New Roman"/>
          <w:sz w:val="28"/>
          <w:szCs w:val="28"/>
          <w:shd w:val="clear" w:color="auto" w:fill="FFFFFF"/>
        </w:rPr>
      </w:pPr>
      <w:r w:rsidRPr="0049520D">
        <w:rPr>
          <w:rFonts w:ascii="Times New Roman" w:hAnsi="Times New Roman" w:cs="Times New Roman"/>
          <w:sz w:val="28"/>
          <w:szCs w:val="28"/>
          <w:shd w:val="clear" w:color="auto" w:fill="FFFFFF"/>
        </w:rPr>
        <w:fldChar w:fldCharType="begin"/>
      </w:r>
      <w:r w:rsidRPr="0049520D">
        <w:rPr>
          <w:rFonts w:ascii="Times New Roman" w:hAnsi="Times New Roman" w:cs="Times New Roman"/>
          <w:sz w:val="28"/>
          <w:szCs w:val="28"/>
          <w:shd w:val="clear" w:color="auto" w:fill="FFFFFF"/>
        </w:rPr>
        <w:instrText xml:space="preserve"> QUOTE </w:instrText>
      </w:r>
      <w:r w:rsidRPr="0049520D">
        <w:rPr>
          <w:position w:val="-6"/>
        </w:rPr>
        <w:pict>
          <v:shape id="_x0000_i1116" type="#_x0000_t75" style="width:13.8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stylePaneFormatFilter w:val=&quot;3F01&quot;/&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7967&quot;/&gt;&lt;wsp:rsid wsp:val=&quot;000029D6&quot;/&gt;&lt;wsp:rsid wsp:val=&quot;00002C4D&quot;/&gt;&lt;wsp:rsid wsp:val=&quot;00017571&quot;/&gt;&lt;wsp:rsid wsp:val=&quot;00027105&quot;/&gt;&lt;wsp:rsid wsp:val=&quot;00033732&quot;/&gt;&lt;wsp:rsid wsp:val=&quot;00033F33&quot;/&gt;&lt;wsp:rsid wsp:val=&quot;000474BF&quot;/&gt;&lt;wsp:rsid wsp:val=&quot;00051CF3&quot;/&gt;&lt;wsp:rsid wsp:val=&quot;00060869&quot;/&gt;&lt;wsp:rsid wsp:val=&quot;000625C0&quot;/&gt;&lt;wsp:rsid wsp:val=&quot;00073578&quot;/&gt;&lt;wsp:rsid wsp:val=&quot;0007381A&quot;/&gt;&lt;wsp:rsid wsp:val=&quot;00076D95&quot;/&gt;&lt;wsp:rsid wsp:val=&quot;00080AC8&quot;/&gt;&lt;wsp:rsid wsp:val=&quot;00085754&quot;/&gt;&lt;wsp:rsid wsp:val=&quot;00086DEE&quot;/&gt;&lt;wsp:rsid wsp:val=&quot;00090228&quot;/&gt;&lt;wsp:rsid wsp:val=&quot;00094FC2&quot;/&gt;&lt;wsp:rsid wsp:val=&quot;000A0A94&quot;/&gt;&lt;wsp:rsid wsp:val=&quot;000B1DCA&quot;/&gt;&lt;wsp:rsid wsp:val=&quot;000B69E2&quot;/&gt;&lt;wsp:rsid wsp:val=&quot;000D4124&quot;/&gt;&lt;wsp:rsid wsp:val=&quot;000D6D2E&quot;/&gt;&lt;wsp:rsid wsp:val=&quot;000E0B24&quot;/&gt;&lt;wsp:rsid wsp:val=&quot;000E587C&quot;/&gt;&lt;wsp:rsid wsp:val=&quot;0015407B&quot;/&gt;&lt;wsp:rsid wsp:val=&quot;001556AA&quot;/&gt;&lt;wsp:rsid wsp:val=&quot;00173065&quot;/&gt;&lt;wsp:rsid wsp:val=&quot;00177F55&quot;/&gt;&lt;wsp:rsid wsp:val=&quot;00181CB6&quot;/&gt;&lt;wsp:rsid wsp:val=&quot;00195939&quot;/&gt;&lt;wsp:rsid wsp:val=&quot;001A0271&quot;/&gt;&lt;wsp:rsid wsp:val=&quot;001A3F32&quot;/&gt;&lt;wsp:rsid wsp:val=&quot;001A4AE0&quot;/&gt;&lt;wsp:rsid wsp:val=&quot;001B3810&quot;/&gt;&lt;wsp:rsid wsp:val=&quot;001B5BDD&quot;/&gt;&lt;wsp:rsid wsp:val=&quot;001C7C77&quot;/&gt;&lt;wsp:rsid wsp:val=&quot;001D6FF2&quot;/&gt;&lt;wsp:rsid wsp:val=&quot;001E08B2&quot;/&gt;&lt;wsp:rsid wsp:val=&quot;001E0A17&quot;/&gt;&lt;wsp:rsid wsp:val=&quot;002040FD&quot;/&gt;&lt;wsp:rsid wsp:val=&quot;00205FE0&quot;/&gt;&lt;wsp:rsid wsp:val=&quot;00206D1B&quot;/&gt;&lt;wsp:rsid wsp:val=&quot;0021372E&quot;/&gt;&lt;wsp:rsid wsp:val=&quot;002155CA&quot;/&gt;&lt;wsp:rsid wsp:val=&quot;00230FA3&quot;/&gt;&lt;wsp:rsid wsp:val=&quot;00242A24&quot;/&gt;&lt;wsp:rsid wsp:val=&quot;00246F22&quot;/&gt;&lt;wsp:rsid wsp:val=&quot;00251DB5&quot;/&gt;&lt;wsp:rsid wsp:val=&quot;00255836&quot;/&gt;&lt;wsp:rsid wsp:val=&quot;00273425&quot;/&gt;&lt;wsp:rsid wsp:val=&quot;00280B08&quot;/&gt;&lt;wsp:rsid wsp:val=&quot;00283806&quot;/&gt;&lt;wsp:rsid wsp:val=&quot;00287A81&quot;/&gt;&lt;wsp:rsid wsp:val=&quot;00293113&quot;/&gt;&lt;wsp:rsid wsp:val=&quot;002A2466&quot;/&gt;&lt;wsp:rsid wsp:val=&quot;002A5C24&quot;/&gt;&lt;wsp:rsid wsp:val=&quot;002B46DF&quot;/&gt;&lt;wsp:rsid wsp:val=&quot;002B5456&quot;/&gt;&lt;wsp:rsid wsp:val=&quot;002E407E&quot;/&gt;&lt;wsp:rsid wsp:val=&quot;00306714&quot;/&gt;&lt;wsp:rsid wsp:val=&quot;0036029F&quot;/&gt;&lt;wsp:rsid wsp:val=&quot;00363F07&quot;/&gt;&lt;wsp:rsid wsp:val=&quot;003644EE&quot;/&gt;&lt;wsp:rsid wsp:val=&quot;00372256&quot;/&gt;&lt;wsp:rsid wsp:val=&quot;00373D04&quot;/&gt;&lt;wsp:rsid wsp:val=&quot;00381C9D&quot;/&gt;&lt;wsp:rsid wsp:val=&quot;00381D49&quot;/&gt;&lt;wsp:rsid wsp:val=&quot;003874E0&quot;/&gt;&lt;wsp:rsid wsp:val=&quot;003963DE&quot;/&gt;&lt;wsp:rsid wsp:val=&quot;003B41A7&quot;/&gt;&lt;wsp:rsid wsp:val=&quot;003C472E&quot;/&gt;&lt;wsp:rsid wsp:val=&quot;003D0D3C&quot;/&gt;&lt;wsp:rsid wsp:val=&quot;003D1F8C&quot;/&gt;&lt;wsp:rsid wsp:val=&quot;00405D96&quot;/&gt;&lt;wsp:rsid wsp:val=&quot;00406458&quot;/&gt;&lt;wsp:rsid wsp:val=&quot;00411DF4&quot;/&gt;&lt;wsp:rsid wsp:val=&quot;00414304&quot;/&gt;&lt;wsp:rsid wsp:val=&quot;00420762&quot;/&gt;&lt;wsp:rsid wsp:val=&quot;00434793&quot;/&gt;&lt;wsp:rsid wsp:val=&quot;00451827&quot;/&gt;&lt;wsp:rsid wsp:val=&quot;00467F24&quot;/&gt;&lt;wsp:rsid wsp:val=&quot;00475886&quot;/&gt;&lt;wsp:rsid wsp:val=&quot;0048362D&quot;/&gt;&lt;wsp:rsid wsp:val=&quot;0049520D&quot;/&gt;&lt;wsp:rsid wsp:val=&quot;004A21E0&quot;/&gt;&lt;wsp:rsid wsp:val=&quot;004A722A&quot;/&gt;&lt;wsp:rsid wsp:val=&quot;004D4ACD&quot;/&gt;&lt;wsp:rsid wsp:val=&quot;00510687&quot;/&gt;&lt;wsp:rsid wsp:val=&quot;00537744&quot;/&gt;&lt;wsp:rsid wsp:val=&quot;005402BE&quot;/&gt;&lt;wsp:rsid wsp:val=&quot;0057003C&quot;/&gt;&lt;wsp:rsid wsp:val=&quot;00577FF7&quot;/&gt;&lt;wsp:rsid wsp:val=&quot;00592609&quot;/&gt;&lt;wsp:rsid wsp:val=&quot;005B0060&quot;/&gt;&lt;wsp:rsid wsp:val=&quot;005D634F&quot;/&gt;&lt;wsp:rsid wsp:val=&quot;005E0BB9&quot;/&gt;&lt;wsp:rsid wsp:val=&quot;005E7967&quot;/&gt;&lt;wsp:rsid wsp:val=&quot;006003FA&quot;/&gt;&lt;wsp:rsid wsp:val=&quot;00613EE0&quot;/&gt;&lt;wsp:rsid wsp:val=&quot;0061571C&quot;/&gt;&lt;wsp:rsid wsp:val=&quot;006230FC&quot;/&gt;&lt;wsp:rsid wsp:val=&quot;0063638F&quot;/&gt;&lt;wsp:rsid wsp:val=&quot;00640E53&quot;/&gt;&lt;wsp:rsid wsp:val=&quot;006678CB&quot;/&gt;&lt;wsp:rsid wsp:val=&quot;006928ED&quot;/&gt;&lt;wsp:rsid wsp:val=&quot;006A3994&quot;/&gt;&lt;wsp:rsid wsp:val=&quot;006B2D90&quot;/&gt;&lt;wsp:rsid wsp:val=&quot;006B345C&quot;/&gt;&lt;wsp:rsid wsp:val=&quot;006B6E40&quot;/&gt;&lt;wsp:rsid wsp:val=&quot;006C626F&quot;/&gt;&lt;wsp:rsid wsp:val=&quot;006E19E2&quot;/&gt;&lt;wsp:rsid wsp:val=&quot;00705012&quot;/&gt;&lt;wsp:rsid wsp:val=&quot;00715F3C&quot;/&gt;&lt;wsp:rsid wsp:val=&quot;00724CB8&quot;/&gt;&lt;wsp:rsid wsp:val=&quot;007335C2&quot;/&gt;&lt;wsp:rsid wsp:val=&quot;00734329&quot;/&gt;&lt;wsp:rsid wsp:val=&quot;007620A1&quot;/&gt;&lt;wsp:rsid wsp:val=&quot;00772C38&quot;/&gt;&lt;wsp:rsid wsp:val=&quot;007947FA&quot;/&gt;&lt;wsp:rsid wsp:val=&quot;007C72DD&quot;/&gt;&lt;wsp:rsid wsp:val=&quot;007E7304&quot;/&gt;&lt;wsp:rsid wsp:val=&quot;008038BC&quot;/&gt;&lt;wsp:rsid wsp:val=&quot;0081351E&quot;/&gt;&lt;wsp:rsid wsp:val=&quot;00842133&quot;/&gt;&lt;wsp:rsid wsp:val=&quot;00853250&quot;/&gt;&lt;wsp:rsid wsp:val=&quot;008533EE&quot;/&gt;&lt;wsp:rsid wsp:val=&quot;008869F0&quot;/&gt;&lt;wsp:rsid wsp:val=&quot;00891F55&quot;/&gt;&lt;wsp:rsid wsp:val=&quot;008A1A49&quot;/&gt;&lt;wsp:rsid wsp:val=&quot;008C0D75&quot;/&gt;&lt;wsp:rsid wsp:val=&quot;008C0EE6&quot;/&gt;&lt;wsp:rsid wsp:val=&quot;008E2629&quot;/&gt;&lt;wsp:rsid wsp:val=&quot;00901CDF&quot;/&gt;&lt;wsp:rsid wsp:val=&quot;00906E72&quot;/&gt;&lt;wsp:rsid wsp:val=&quot;00936388&quot;/&gt;&lt;wsp:rsid wsp:val=&quot;00950E9A&quot;/&gt;&lt;wsp:rsid wsp:val=&quot;009611D4&quot;/&gt;&lt;wsp:rsid wsp:val=&quot;00973E08&quot;/&gt;&lt;wsp:rsid wsp:val=&quot;00985B8D&quot;/&gt;&lt;wsp:rsid wsp:val=&quot;009C1638&quot;/&gt;&lt;wsp:rsid wsp:val=&quot;009D077F&quot;/&gt;&lt;wsp:rsid wsp:val=&quot;009E2920&quot;/&gt;&lt;wsp:rsid wsp:val=&quot;009E6654&quot;/&gt;&lt;wsp:rsid wsp:val=&quot;00A026FC&quot;/&gt;&lt;wsp:rsid wsp:val=&quot;00A06D7A&quot;/&gt;&lt;wsp:rsid wsp:val=&quot;00A2375C&quot;/&gt;&lt;wsp:rsid wsp:val=&quot;00A3675F&quot;/&gt;&lt;wsp:rsid wsp:val=&quot;00A45515&quot;/&gt;&lt;wsp:rsid wsp:val=&quot;00A51BE7&quot;/&gt;&lt;wsp:rsid wsp:val=&quot;00A53B14&quot;/&gt;&lt;wsp:rsid wsp:val=&quot;00A62C12&quot;/&gt;&lt;wsp:rsid wsp:val=&quot;00A64A58&quot;/&gt;&lt;wsp:rsid wsp:val=&quot;00A654D8&quot;/&gt;&lt;wsp:rsid wsp:val=&quot;00A81CF7&quot;/&gt;&lt;wsp:rsid wsp:val=&quot;00A861DB&quot;/&gt;&lt;wsp:rsid wsp:val=&quot;00A956D4&quot;/&gt;&lt;wsp:rsid wsp:val=&quot;00AB0E64&quot;/&gt;&lt;wsp:rsid wsp:val=&quot;00AF2326&quot;/&gt;&lt;wsp:rsid wsp:val=&quot;00AF76E0&quot;/&gt;&lt;wsp:rsid wsp:val=&quot;00B03AFB&quot;/&gt;&lt;wsp:rsid wsp:val=&quot;00B136B1&quot;/&gt;&lt;wsp:rsid wsp:val=&quot;00B13FFB&quot;/&gt;&lt;wsp:rsid wsp:val=&quot;00B145CA&quot;/&gt;&lt;wsp:rsid wsp:val=&quot;00B2509D&quot;/&gt;&lt;wsp:rsid wsp:val=&quot;00B254F8&quot;/&gt;&lt;wsp:rsid wsp:val=&quot;00B27C5C&quot;/&gt;&lt;wsp:rsid wsp:val=&quot;00B32B7A&quot;/&gt;&lt;wsp:rsid wsp:val=&quot;00B52532&quot;/&gt;&lt;wsp:rsid wsp:val=&quot;00B87726&quot;/&gt;&lt;wsp:rsid wsp:val=&quot;00B97606&quot;/&gt;&lt;wsp:rsid wsp:val=&quot;00BA0E00&quot;/&gt;&lt;wsp:rsid wsp:val=&quot;00BA132A&quot;/&gt;&lt;wsp:rsid wsp:val=&quot;00BA6E40&quot;/&gt;&lt;wsp:rsid wsp:val=&quot;00BB0471&quot;/&gt;&lt;wsp:rsid wsp:val=&quot;00BB3FA8&quot;/&gt;&lt;wsp:rsid wsp:val=&quot;00BB5876&quot;/&gt;&lt;wsp:rsid wsp:val=&quot;00BD14F8&quot;/&gt;&lt;wsp:rsid wsp:val=&quot;00BD2679&quot;/&gt;&lt;wsp:rsid wsp:val=&quot;00BE57ED&quot;/&gt;&lt;wsp:rsid wsp:val=&quot;00BF2401&quot;/&gt;&lt;wsp:rsid wsp:val=&quot;00C16580&quot;/&gt;&lt;wsp:rsid wsp:val=&quot;00C27D80&quot;/&gt;&lt;wsp:rsid wsp:val=&quot;00C27E4A&quot;/&gt;&lt;wsp:rsid wsp:val=&quot;00C450F5&quot;/&gt;&lt;wsp:rsid wsp:val=&quot;00C45FA5&quot;/&gt;&lt;wsp:rsid wsp:val=&quot;00C57F55&quot;/&gt;&lt;wsp:rsid wsp:val=&quot;00C754BA&quot;/&gt;&lt;wsp:rsid wsp:val=&quot;00C85E61&quot;/&gt;&lt;wsp:rsid wsp:val=&quot;00C913BC&quot;/&gt;&lt;wsp:rsid wsp:val=&quot;00C91FE0&quot;/&gt;&lt;wsp:rsid wsp:val=&quot;00C9460C&quot;/&gt;&lt;wsp:rsid wsp:val=&quot;00CA309D&quot;/&gt;&lt;wsp:rsid wsp:val=&quot;00CA4068&quot;/&gt;&lt;wsp:rsid wsp:val=&quot;00CD101F&quot;/&gt;&lt;wsp:rsid wsp:val=&quot;00D05047&quot;/&gt;&lt;wsp:rsid wsp:val=&quot;00D15BA1&quot;/&gt;&lt;wsp:rsid wsp:val=&quot;00D2499D&quot;/&gt;&lt;wsp:rsid wsp:val=&quot;00D32D3D&quot;/&gt;&lt;wsp:rsid wsp:val=&quot;00D45F84&quot;/&gt;&lt;wsp:rsid wsp:val=&quot;00D4741C&quot;/&gt;&lt;wsp:rsid wsp:val=&quot;00D65285&quot;/&gt;&lt;wsp:rsid wsp:val=&quot;00D7607B&quot;/&gt;&lt;wsp:rsid wsp:val=&quot;00D845EC&quot;/&gt;&lt;wsp:rsid wsp:val=&quot;00D859BB&quot;/&gt;&lt;wsp:rsid wsp:val=&quot;00D938DB&quot;/&gt;&lt;wsp:rsid wsp:val=&quot;00D96B56&quot;/&gt;&lt;wsp:rsid wsp:val=&quot;00DA2BA5&quot;/&gt;&lt;wsp:rsid wsp:val=&quot;00DB3DA8&quot;/&gt;&lt;wsp:rsid wsp:val=&quot;00DD3C31&quot;/&gt;&lt;wsp:rsid wsp:val=&quot;00E04B0F&quot;/&gt;&lt;wsp:rsid wsp:val=&quot;00E0675A&quot;/&gt;&lt;wsp:rsid wsp:val=&quot;00E06A87&quot;/&gt;&lt;wsp:rsid wsp:val=&quot;00E0725A&quot;/&gt;&lt;wsp:rsid wsp:val=&quot;00E13E8F&quot;/&gt;&lt;wsp:rsid wsp:val=&quot;00E14059&quot;/&gt;&lt;wsp:rsid wsp:val=&quot;00E20AF2&quot;/&gt;&lt;wsp:rsid wsp:val=&quot;00E30513&quot;/&gt;&lt;wsp:rsid wsp:val=&quot;00E35ED9&quot;/&gt;&lt;wsp:rsid wsp:val=&quot;00E5393E&quot;/&gt;&lt;wsp:rsid wsp:val=&quot;00E610D3&quot;/&gt;&lt;wsp:rsid wsp:val=&quot;00E617C3&quot;/&gt;&lt;wsp:rsid wsp:val=&quot;00E758F1&quot;/&gt;&lt;wsp:rsid wsp:val=&quot;00E9213D&quot;/&gt;&lt;wsp:rsid wsp:val=&quot;00E947B0&quot;/&gt;&lt;wsp:rsid wsp:val=&quot;00EA1529&quot;/&gt;&lt;wsp:rsid wsp:val=&quot;00EB1051&quot;/&gt;&lt;wsp:rsid wsp:val=&quot;00EB698E&quot;/&gt;&lt;wsp:rsid wsp:val=&quot;00EE3BC1&quot;/&gt;&lt;wsp:rsid wsp:val=&quot;00EF21AD&quot;/&gt;&lt;wsp:rsid wsp:val=&quot;00F02A9F&quot;/&gt;&lt;wsp:rsid wsp:val=&quot;00F07EBF&quot;/&gt;&lt;wsp:rsid wsp:val=&quot;00F45F62&quot;/&gt;&lt;wsp:rsid wsp:val=&quot;00F918C0&quot;/&gt;&lt;wsp:rsid wsp:val=&quot;00F94099&quot;/&gt;&lt;wsp:rsid wsp:val=&quot;00FB5C9E&quot;/&gt;&lt;wsp:rsid wsp:val=&quot;00FB6F3A&quot;/&gt;&lt;wsp:rsid wsp:val=&quot;00FC5717&quot;/&gt;&lt;wsp:rsid wsp:val=&quot;00FD6A91&quot;/&gt;&lt;wsp:rsid wsp:val=&quot;00FE506C&quot;/&gt;&lt;/wsp:rsids&gt;&lt;/w:docPr&gt;&lt;w:body&gt;&lt;wx:sect&gt;&lt;w:p wsp:rsidR=&quot;00000000&quot; wsp:rsidRDefault=&quot;00434793&quot; wsp:rsidP=&quot;00434793&quot;&gt;&lt;m:oMathPara&gt;&lt;m:oMath&gt;&lt;m:sSub&gt;&lt;m:sSubPr&gt;&lt;m:ctrlPr&gt;&lt;w:rPr&gt;&lt;w:rFonts w:ascii=&quot;Cambria Math&quot; w:h-ansi=&quot;Cambria Math&quot; w:cs=&quot;Times New Roman&quot;/&gt;&lt;wx:font wx:val=&quot;Cambria Math&quot;/&gt;&lt;w:i/&gt;&lt;w:sz w:val=&quot;28&quot;/&gt;&lt;w:sz-cs w:val=&quot;28&quot;/&gt;&lt;w:shd w:val=&quot;clear&quot; w:color=&quot;auto&quot; w:fill=&quot;FFFFFF&quot;/&gt;&lt;/w:rPr&gt;&lt;/m:ctrlPr&gt;&lt;/m:sSubPr&gt;&lt;m:e&gt;&lt;m:r&gt;&lt;w:rPr&gt;&lt;w:rFonts w:ascii=&quot;Cambria Math&quot; w:h-ansi=&quot;Cambria Math&quot; w:cs=&quot;Times New Roman&quot;/&gt;&lt;wx:font wx:val=&quot;Cambria Math&quot;/&gt;&lt;w:i/&gt;&lt;w:sz w:val=&quot;28&quot;/&gt;&lt;w:sz-cs w:val=&quot;28&quot;/&gt;&lt;w:shd w:val=&quot;clear&quot; w:color=&quot;auto&quot; w:fill=&quot;FFFFFF&quot;/&gt;&lt;w:lang w:val=&quot;EN-US&quot;/&gt;&lt;/w:rPr&gt;&lt;m:t&gt;ПЃ&lt;/m:t&gt;&lt;/m:r&gt;&lt;/m:e&gt;&lt;m:sub&gt;&lt;m:r&gt;&lt;w:rPr&gt;&lt;w:rFonts w:ascii=&quot;Cambria Math&quot; w:h-ansi=&quot;Cambria Math&quot; w:cs=&quot;Times New Roman&quot;/&gt;&lt;wx:font wx:val=&quot;Cambria Math&quot;/&gt;&lt;w:i/&gt;&lt;w:sz w:val=&quot;28&quot;/&gt;&lt;w:sz-cs w:val=&quot;28&quot;/&gt;&lt;w:shd w:val=&quot;clear&quot; w:color=&quot;auto&quot; w:fill=&quot;FFFFFF&quot;/&gt;&lt;/w:rPr&gt;&lt;m:t&gt;РІ&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57" o:title="" chromakey="white"/>
          </v:shape>
        </w:pict>
      </w:r>
      <w:r w:rsidRPr="0049520D">
        <w:rPr>
          <w:rFonts w:ascii="Times New Roman" w:hAnsi="Times New Roman" w:cs="Times New Roman"/>
          <w:sz w:val="28"/>
          <w:szCs w:val="28"/>
          <w:shd w:val="clear" w:color="auto" w:fill="FFFFFF"/>
        </w:rPr>
        <w:instrText xml:space="preserve"> </w:instrText>
      </w:r>
      <w:r w:rsidRPr="0049520D">
        <w:rPr>
          <w:rFonts w:ascii="Times New Roman" w:hAnsi="Times New Roman" w:cs="Times New Roman"/>
          <w:sz w:val="28"/>
          <w:szCs w:val="28"/>
          <w:shd w:val="clear" w:color="auto" w:fill="FFFFFF"/>
        </w:rPr>
        <w:fldChar w:fldCharType="separate"/>
      </w:r>
      <w:r w:rsidRPr="0049520D">
        <w:rPr>
          <w:position w:val="-6"/>
        </w:rPr>
        <w:pict>
          <v:shape id="_x0000_i1117" type="#_x0000_t75" style="width:13.8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stylePaneFormatFilter w:val=&quot;3F01&quot;/&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7967&quot;/&gt;&lt;wsp:rsid wsp:val=&quot;000029D6&quot;/&gt;&lt;wsp:rsid wsp:val=&quot;00002C4D&quot;/&gt;&lt;wsp:rsid wsp:val=&quot;00017571&quot;/&gt;&lt;wsp:rsid wsp:val=&quot;00027105&quot;/&gt;&lt;wsp:rsid wsp:val=&quot;00033732&quot;/&gt;&lt;wsp:rsid wsp:val=&quot;00033F33&quot;/&gt;&lt;wsp:rsid wsp:val=&quot;000474BF&quot;/&gt;&lt;wsp:rsid wsp:val=&quot;00051CF3&quot;/&gt;&lt;wsp:rsid wsp:val=&quot;00060869&quot;/&gt;&lt;wsp:rsid wsp:val=&quot;000625C0&quot;/&gt;&lt;wsp:rsid wsp:val=&quot;00073578&quot;/&gt;&lt;wsp:rsid wsp:val=&quot;0007381A&quot;/&gt;&lt;wsp:rsid wsp:val=&quot;00076D95&quot;/&gt;&lt;wsp:rsid wsp:val=&quot;00080AC8&quot;/&gt;&lt;wsp:rsid wsp:val=&quot;00085754&quot;/&gt;&lt;wsp:rsid wsp:val=&quot;00086DEE&quot;/&gt;&lt;wsp:rsid wsp:val=&quot;00090228&quot;/&gt;&lt;wsp:rsid wsp:val=&quot;00094FC2&quot;/&gt;&lt;wsp:rsid wsp:val=&quot;000A0A94&quot;/&gt;&lt;wsp:rsid wsp:val=&quot;000B1DCA&quot;/&gt;&lt;wsp:rsid wsp:val=&quot;000B69E2&quot;/&gt;&lt;wsp:rsid wsp:val=&quot;000D4124&quot;/&gt;&lt;wsp:rsid wsp:val=&quot;000D6D2E&quot;/&gt;&lt;wsp:rsid wsp:val=&quot;000E0B24&quot;/&gt;&lt;wsp:rsid wsp:val=&quot;000E587C&quot;/&gt;&lt;wsp:rsid wsp:val=&quot;0015407B&quot;/&gt;&lt;wsp:rsid wsp:val=&quot;001556AA&quot;/&gt;&lt;wsp:rsid wsp:val=&quot;00173065&quot;/&gt;&lt;wsp:rsid wsp:val=&quot;00177F55&quot;/&gt;&lt;wsp:rsid wsp:val=&quot;00181CB6&quot;/&gt;&lt;wsp:rsid wsp:val=&quot;00195939&quot;/&gt;&lt;wsp:rsid wsp:val=&quot;001A0271&quot;/&gt;&lt;wsp:rsid wsp:val=&quot;001A3F32&quot;/&gt;&lt;wsp:rsid wsp:val=&quot;001A4AE0&quot;/&gt;&lt;wsp:rsid wsp:val=&quot;001B3810&quot;/&gt;&lt;wsp:rsid wsp:val=&quot;001B5BDD&quot;/&gt;&lt;wsp:rsid wsp:val=&quot;001C7C77&quot;/&gt;&lt;wsp:rsid wsp:val=&quot;001D6FF2&quot;/&gt;&lt;wsp:rsid wsp:val=&quot;001E08B2&quot;/&gt;&lt;wsp:rsid wsp:val=&quot;001E0A17&quot;/&gt;&lt;wsp:rsid wsp:val=&quot;002040FD&quot;/&gt;&lt;wsp:rsid wsp:val=&quot;00205FE0&quot;/&gt;&lt;wsp:rsid wsp:val=&quot;00206D1B&quot;/&gt;&lt;wsp:rsid wsp:val=&quot;0021372E&quot;/&gt;&lt;wsp:rsid wsp:val=&quot;002155CA&quot;/&gt;&lt;wsp:rsid wsp:val=&quot;00230FA3&quot;/&gt;&lt;wsp:rsid wsp:val=&quot;00242A24&quot;/&gt;&lt;wsp:rsid wsp:val=&quot;00246F22&quot;/&gt;&lt;wsp:rsid wsp:val=&quot;00251DB5&quot;/&gt;&lt;wsp:rsid wsp:val=&quot;00255836&quot;/&gt;&lt;wsp:rsid wsp:val=&quot;00273425&quot;/&gt;&lt;wsp:rsid wsp:val=&quot;00280B08&quot;/&gt;&lt;wsp:rsid wsp:val=&quot;00283806&quot;/&gt;&lt;wsp:rsid wsp:val=&quot;00287A81&quot;/&gt;&lt;wsp:rsid wsp:val=&quot;00293113&quot;/&gt;&lt;wsp:rsid wsp:val=&quot;002A2466&quot;/&gt;&lt;wsp:rsid wsp:val=&quot;002A5C24&quot;/&gt;&lt;wsp:rsid wsp:val=&quot;002B46DF&quot;/&gt;&lt;wsp:rsid wsp:val=&quot;002B5456&quot;/&gt;&lt;wsp:rsid wsp:val=&quot;002E407E&quot;/&gt;&lt;wsp:rsid wsp:val=&quot;00306714&quot;/&gt;&lt;wsp:rsid wsp:val=&quot;0036029F&quot;/&gt;&lt;wsp:rsid wsp:val=&quot;00363F07&quot;/&gt;&lt;wsp:rsid wsp:val=&quot;003644EE&quot;/&gt;&lt;wsp:rsid wsp:val=&quot;00372256&quot;/&gt;&lt;wsp:rsid wsp:val=&quot;00373D04&quot;/&gt;&lt;wsp:rsid wsp:val=&quot;00381C9D&quot;/&gt;&lt;wsp:rsid wsp:val=&quot;00381D49&quot;/&gt;&lt;wsp:rsid wsp:val=&quot;003874E0&quot;/&gt;&lt;wsp:rsid wsp:val=&quot;003963DE&quot;/&gt;&lt;wsp:rsid wsp:val=&quot;003B41A7&quot;/&gt;&lt;wsp:rsid wsp:val=&quot;003C472E&quot;/&gt;&lt;wsp:rsid wsp:val=&quot;003D0D3C&quot;/&gt;&lt;wsp:rsid wsp:val=&quot;003D1F8C&quot;/&gt;&lt;wsp:rsid wsp:val=&quot;00405D96&quot;/&gt;&lt;wsp:rsid wsp:val=&quot;00406458&quot;/&gt;&lt;wsp:rsid wsp:val=&quot;00411DF4&quot;/&gt;&lt;wsp:rsid wsp:val=&quot;00414304&quot;/&gt;&lt;wsp:rsid wsp:val=&quot;00420762&quot;/&gt;&lt;wsp:rsid wsp:val=&quot;00434793&quot;/&gt;&lt;wsp:rsid wsp:val=&quot;00451827&quot;/&gt;&lt;wsp:rsid wsp:val=&quot;00467F24&quot;/&gt;&lt;wsp:rsid wsp:val=&quot;00475886&quot;/&gt;&lt;wsp:rsid wsp:val=&quot;0048362D&quot;/&gt;&lt;wsp:rsid wsp:val=&quot;0049520D&quot;/&gt;&lt;wsp:rsid wsp:val=&quot;004A21E0&quot;/&gt;&lt;wsp:rsid wsp:val=&quot;004A722A&quot;/&gt;&lt;wsp:rsid wsp:val=&quot;004D4ACD&quot;/&gt;&lt;wsp:rsid wsp:val=&quot;00510687&quot;/&gt;&lt;wsp:rsid wsp:val=&quot;00537744&quot;/&gt;&lt;wsp:rsid wsp:val=&quot;005402BE&quot;/&gt;&lt;wsp:rsid wsp:val=&quot;0057003C&quot;/&gt;&lt;wsp:rsid wsp:val=&quot;00577FF7&quot;/&gt;&lt;wsp:rsid wsp:val=&quot;00592609&quot;/&gt;&lt;wsp:rsid wsp:val=&quot;005B0060&quot;/&gt;&lt;wsp:rsid wsp:val=&quot;005D634F&quot;/&gt;&lt;wsp:rsid wsp:val=&quot;005E0BB9&quot;/&gt;&lt;wsp:rsid wsp:val=&quot;005E7967&quot;/&gt;&lt;wsp:rsid wsp:val=&quot;006003FA&quot;/&gt;&lt;wsp:rsid wsp:val=&quot;00613EE0&quot;/&gt;&lt;wsp:rsid wsp:val=&quot;0061571C&quot;/&gt;&lt;wsp:rsid wsp:val=&quot;006230FC&quot;/&gt;&lt;wsp:rsid wsp:val=&quot;0063638F&quot;/&gt;&lt;wsp:rsid wsp:val=&quot;00640E53&quot;/&gt;&lt;wsp:rsid wsp:val=&quot;006678CB&quot;/&gt;&lt;wsp:rsid wsp:val=&quot;006928ED&quot;/&gt;&lt;wsp:rsid wsp:val=&quot;006A3994&quot;/&gt;&lt;wsp:rsid wsp:val=&quot;006B2D90&quot;/&gt;&lt;wsp:rsid wsp:val=&quot;006B345C&quot;/&gt;&lt;wsp:rsid wsp:val=&quot;006B6E40&quot;/&gt;&lt;wsp:rsid wsp:val=&quot;006C626F&quot;/&gt;&lt;wsp:rsid wsp:val=&quot;006E19E2&quot;/&gt;&lt;wsp:rsid wsp:val=&quot;00705012&quot;/&gt;&lt;wsp:rsid wsp:val=&quot;00715F3C&quot;/&gt;&lt;wsp:rsid wsp:val=&quot;00724CB8&quot;/&gt;&lt;wsp:rsid wsp:val=&quot;007335C2&quot;/&gt;&lt;wsp:rsid wsp:val=&quot;00734329&quot;/&gt;&lt;wsp:rsid wsp:val=&quot;007620A1&quot;/&gt;&lt;wsp:rsid wsp:val=&quot;00772C38&quot;/&gt;&lt;wsp:rsid wsp:val=&quot;007947FA&quot;/&gt;&lt;wsp:rsid wsp:val=&quot;007C72DD&quot;/&gt;&lt;wsp:rsid wsp:val=&quot;007E7304&quot;/&gt;&lt;wsp:rsid wsp:val=&quot;008038BC&quot;/&gt;&lt;wsp:rsid wsp:val=&quot;0081351E&quot;/&gt;&lt;wsp:rsid wsp:val=&quot;00842133&quot;/&gt;&lt;wsp:rsid wsp:val=&quot;00853250&quot;/&gt;&lt;wsp:rsid wsp:val=&quot;008533EE&quot;/&gt;&lt;wsp:rsid wsp:val=&quot;008869F0&quot;/&gt;&lt;wsp:rsid wsp:val=&quot;00891F55&quot;/&gt;&lt;wsp:rsid wsp:val=&quot;008A1A49&quot;/&gt;&lt;wsp:rsid wsp:val=&quot;008C0D75&quot;/&gt;&lt;wsp:rsid wsp:val=&quot;008C0EE6&quot;/&gt;&lt;wsp:rsid wsp:val=&quot;008E2629&quot;/&gt;&lt;wsp:rsid wsp:val=&quot;00901CDF&quot;/&gt;&lt;wsp:rsid wsp:val=&quot;00906E72&quot;/&gt;&lt;wsp:rsid wsp:val=&quot;00936388&quot;/&gt;&lt;wsp:rsid wsp:val=&quot;00950E9A&quot;/&gt;&lt;wsp:rsid wsp:val=&quot;009611D4&quot;/&gt;&lt;wsp:rsid wsp:val=&quot;00973E08&quot;/&gt;&lt;wsp:rsid wsp:val=&quot;00985B8D&quot;/&gt;&lt;wsp:rsid wsp:val=&quot;009C1638&quot;/&gt;&lt;wsp:rsid wsp:val=&quot;009D077F&quot;/&gt;&lt;wsp:rsid wsp:val=&quot;009E2920&quot;/&gt;&lt;wsp:rsid wsp:val=&quot;009E6654&quot;/&gt;&lt;wsp:rsid wsp:val=&quot;00A026FC&quot;/&gt;&lt;wsp:rsid wsp:val=&quot;00A06D7A&quot;/&gt;&lt;wsp:rsid wsp:val=&quot;00A2375C&quot;/&gt;&lt;wsp:rsid wsp:val=&quot;00A3675F&quot;/&gt;&lt;wsp:rsid wsp:val=&quot;00A45515&quot;/&gt;&lt;wsp:rsid wsp:val=&quot;00A51BE7&quot;/&gt;&lt;wsp:rsid wsp:val=&quot;00A53B14&quot;/&gt;&lt;wsp:rsid wsp:val=&quot;00A62C12&quot;/&gt;&lt;wsp:rsid wsp:val=&quot;00A64A58&quot;/&gt;&lt;wsp:rsid wsp:val=&quot;00A654D8&quot;/&gt;&lt;wsp:rsid wsp:val=&quot;00A81CF7&quot;/&gt;&lt;wsp:rsid wsp:val=&quot;00A861DB&quot;/&gt;&lt;wsp:rsid wsp:val=&quot;00A956D4&quot;/&gt;&lt;wsp:rsid wsp:val=&quot;00AB0E64&quot;/&gt;&lt;wsp:rsid wsp:val=&quot;00AF2326&quot;/&gt;&lt;wsp:rsid wsp:val=&quot;00AF76E0&quot;/&gt;&lt;wsp:rsid wsp:val=&quot;00B03AFB&quot;/&gt;&lt;wsp:rsid wsp:val=&quot;00B136B1&quot;/&gt;&lt;wsp:rsid wsp:val=&quot;00B13FFB&quot;/&gt;&lt;wsp:rsid wsp:val=&quot;00B145CA&quot;/&gt;&lt;wsp:rsid wsp:val=&quot;00B2509D&quot;/&gt;&lt;wsp:rsid wsp:val=&quot;00B254F8&quot;/&gt;&lt;wsp:rsid wsp:val=&quot;00B27C5C&quot;/&gt;&lt;wsp:rsid wsp:val=&quot;00B32B7A&quot;/&gt;&lt;wsp:rsid wsp:val=&quot;00B52532&quot;/&gt;&lt;wsp:rsid wsp:val=&quot;00B87726&quot;/&gt;&lt;wsp:rsid wsp:val=&quot;00B97606&quot;/&gt;&lt;wsp:rsid wsp:val=&quot;00BA0E00&quot;/&gt;&lt;wsp:rsid wsp:val=&quot;00BA132A&quot;/&gt;&lt;wsp:rsid wsp:val=&quot;00BA6E40&quot;/&gt;&lt;wsp:rsid wsp:val=&quot;00BB0471&quot;/&gt;&lt;wsp:rsid wsp:val=&quot;00BB3FA8&quot;/&gt;&lt;wsp:rsid wsp:val=&quot;00BB5876&quot;/&gt;&lt;wsp:rsid wsp:val=&quot;00BD14F8&quot;/&gt;&lt;wsp:rsid wsp:val=&quot;00BD2679&quot;/&gt;&lt;wsp:rsid wsp:val=&quot;00BE57ED&quot;/&gt;&lt;wsp:rsid wsp:val=&quot;00BF2401&quot;/&gt;&lt;wsp:rsid wsp:val=&quot;00C16580&quot;/&gt;&lt;wsp:rsid wsp:val=&quot;00C27D80&quot;/&gt;&lt;wsp:rsid wsp:val=&quot;00C27E4A&quot;/&gt;&lt;wsp:rsid wsp:val=&quot;00C450F5&quot;/&gt;&lt;wsp:rsid wsp:val=&quot;00C45FA5&quot;/&gt;&lt;wsp:rsid wsp:val=&quot;00C57F55&quot;/&gt;&lt;wsp:rsid wsp:val=&quot;00C754BA&quot;/&gt;&lt;wsp:rsid wsp:val=&quot;00C85E61&quot;/&gt;&lt;wsp:rsid wsp:val=&quot;00C913BC&quot;/&gt;&lt;wsp:rsid wsp:val=&quot;00C91FE0&quot;/&gt;&lt;wsp:rsid wsp:val=&quot;00C9460C&quot;/&gt;&lt;wsp:rsid wsp:val=&quot;00CA309D&quot;/&gt;&lt;wsp:rsid wsp:val=&quot;00CA4068&quot;/&gt;&lt;wsp:rsid wsp:val=&quot;00CD101F&quot;/&gt;&lt;wsp:rsid wsp:val=&quot;00D05047&quot;/&gt;&lt;wsp:rsid wsp:val=&quot;00D15BA1&quot;/&gt;&lt;wsp:rsid wsp:val=&quot;00D2499D&quot;/&gt;&lt;wsp:rsid wsp:val=&quot;00D32D3D&quot;/&gt;&lt;wsp:rsid wsp:val=&quot;00D45F84&quot;/&gt;&lt;wsp:rsid wsp:val=&quot;00D4741C&quot;/&gt;&lt;wsp:rsid wsp:val=&quot;00D65285&quot;/&gt;&lt;wsp:rsid wsp:val=&quot;00D7607B&quot;/&gt;&lt;wsp:rsid wsp:val=&quot;00D845EC&quot;/&gt;&lt;wsp:rsid wsp:val=&quot;00D859BB&quot;/&gt;&lt;wsp:rsid wsp:val=&quot;00D938DB&quot;/&gt;&lt;wsp:rsid wsp:val=&quot;00D96B56&quot;/&gt;&lt;wsp:rsid wsp:val=&quot;00DA2BA5&quot;/&gt;&lt;wsp:rsid wsp:val=&quot;00DB3DA8&quot;/&gt;&lt;wsp:rsid wsp:val=&quot;00DD3C31&quot;/&gt;&lt;wsp:rsid wsp:val=&quot;00E04B0F&quot;/&gt;&lt;wsp:rsid wsp:val=&quot;00E0675A&quot;/&gt;&lt;wsp:rsid wsp:val=&quot;00E06A87&quot;/&gt;&lt;wsp:rsid wsp:val=&quot;00E0725A&quot;/&gt;&lt;wsp:rsid wsp:val=&quot;00E13E8F&quot;/&gt;&lt;wsp:rsid wsp:val=&quot;00E14059&quot;/&gt;&lt;wsp:rsid wsp:val=&quot;00E20AF2&quot;/&gt;&lt;wsp:rsid wsp:val=&quot;00E30513&quot;/&gt;&lt;wsp:rsid wsp:val=&quot;00E35ED9&quot;/&gt;&lt;wsp:rsid wsp:val=&quot;00E5393E&quot;/&gt;&lt;wsp:rsid wsp:val=&quot;00E610D3&quot;/&gt;&lt;wsp:rsid wsp:val=&quot;00E617C3&quot;/&gt;&lt;wsp:rsid wsp:val=&quot;00E758F1&quot;/&gt;&lt;wsp:rsid wsp:val=&quot;00E9213D&quot;/&gt;&lt;wsp:rsid wsp:val=&quot;00E947B0&quot;/&gt;&lt;wsp:rsid wsp:val=&quot;00EA1529&quot;/&gt;&lt;wsp:rsid wsp:val=&quot;00EB1051&quot;/&gt;&lt;wsp:rsid wsp:val=&quot;00EB698E&quot;/&gt;&lt;wsp:rsid wsp:val=&quot;00EE3BC1&quot;/&gt;&lt;wsp:rsid wsp:val=&quot;00EF21AD&quot;/&gt;&lt;wsp:rsid wsp:val=&quot;00F02A9F&quot;/&gt;&lt;wsp:rsid wsp:val=&quot;00F07EBF&quot;/&gt;&lt;wsp:rsid wsp:val=&quot;00F45F62&quot;/&gt;&lt;wsp:rsid wsp:val=&quot;00F918C0&quot;/&gt;&lt;wsp:rsid wsp:val=&quot;00F94099&quot;/&gt;&lt;wsp:rsid wsp:val=&quot;00FB5C9E&quot;/&gt;&lt;wsp:rsid wsp:val=&quot;00FB6F3A&quot;/&gt;&lt;wsp:rsid wsp:val=&quot;00FC5717&quot;/&gt;&lt;wsp:rsid wsp:val=&quot;00FD6A91&quot;/&gt;&lt;wsp:rsid wsp:val=&quot;00FE506C&quot;/&gt;&lt;/wsp:rsids&gt;&lt;/w:docPr&gt;&lt;w:body&gt;&lt;wx:sect&gt;&lt;w:p wsp:rsidR=&quot;00000000&quot; wsp:rsidRDefault=&quot;00434793&quot; wsp:rsidP=&quot;00434793&quot;&gt;&lt;m:oMathPara&gt;&lt;m:oMath&gt;&lt;m:sSub&gt;&lt;m:sSubPr&gt;&lt;m:ctrlPr&gt;&lt;w:rPr&gt;&lt;w:rFonts w:ascii=&quot;Cambria Math&quot; w:h-ansi=&quot;Cambria Math&quot; w:cs=&quot;Times New Roman&quot;/&gt;&lt;wx:font wx:val=&quot;Cambria Math&quot;/&gt;&lt;w:i/&gt;&lt;w:sz w:val=&quot;28&quot;/&gt;&lt;w:sz-cs w:val=&quot;28&quot;/&gt;&lt;w:shd w:val=&quot;clear&quot; w:color=&quot;auto&quot; w:fill=&quot;FFFFFF&quot;/&gt;&lt;/w:rPr&gt;&lt;/m:ctrlPr&gt;&lt;/m:sSubPr&gt;&lt;m:e&gt;&lt;m:r&gt;&lt;w:rPr&gt;&lt;w:rFonts w:ascii=&quot;Cambria Math&quot; w:h-ansi=&quot;Cambria Math&quot; w:cs=&quot;Times New Roman&quot;/&gt;&lt;wx:font wx:val=&quot;Cambria Math&quot;/&gt;&lt;w:i/&gt;&lt;w:sz w:val=&quot;28&quot;/&gt;&lt;w:sz-cs w:val=&quot;28&quot;/&gt;&lt;w:shd w:val=&quot;clear&quot; w:color=&quot;auto&quot; w:fill=&quot;FFFFFF&quot;/&gt;&lt;w:lang w:val=&quot;EN-US&quot;/&gt;&lt;/w:rPr&gt;&lt;m:t&gt;ПЃ&lt;/m:t&gt;&lt;/m:r&gt;&lt;/m:e&gt;&lt;m:sub&gt;&lt;m:r&gt;&lt;w:rPr&gt;&lt;w:rFonts w:ascii=&quot;Cambria Math&quot; w:h-ansi=&quot;Cambria Math&quot; w:cs=&quot;Times New Roman&quot;/&gt;&lt;wx:font wx:val=&quot;Cambria Math&quot;/&gt;&lt;w:i/&gt;&lt;w:sz w:val=&quot;28&quot;/&gt;&lt;w:sz-cs w:val=&quot;28&quot;/&gt;&lt;w:shd w:val=&quot;clear&quot; w:color=&quot;auto&quot; w:fill=&quot;FFFFFF&quot;/&gt;&lt;/w:rPr&gt;&lt;m:t&gt;РІ&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57" o:title="" chromakey="white"/>
          </v:shape>
        </w:pict>
      </w:r>
      <w:r w:rsidRPr="0049520D">
        <w:rPr>
          <w:rFonts w:ascii="Times New Roman" w:hAnsi="Times New Roman" w:cs="Times New Roman"/>
          <w:sz w:val="28"/>
          <w:szCs w:val="28"/>
          <w:shd w:val="clear" w:color="auto" w:fill="FFFFFF"/>
        </w:rPr>
        <w:fldChar w:fldCharType="end"/>
      </w:r>
      <w:r w:rsidRPr="004D2BB9">
        <w:rPr>
          <w:rFonts w:ascii="Times New Roman" w:hAnsi="Times New Roman" w:cs="Times New Roman"/>
          <w:sz w:val="28"/>
          <w:szCs w:val="28"/>
          <w:shd w:val="clear" w:color="auto" w:fill="FFFFFF"/>
        </w:rPr>
        <w:t xml:space="preserve"> </w:t>
      </w:r>
      <w:r>
        <w:rPr>
          <w:rFonts w:ascii="Times New Roman" w:hAnsi="Times New Roman" w:cs="Times New Roman"/>
          <w:sz w:val="28"/>
          <w:szCs w:val="28"/>
          <w:shd w:val="clear" w:color="auto" w:fill="FFFFFF"/>
        </w:rPr>
        <w:t>–</w:t>
      </w:r>
      <w:r w:rsidRPr="004D2BB9">
        <w:rPr>
          <w:rFonts w:ascii="Times New Roman" w:hAnsi="Times New Roman" w:cs="Times New Roman"/>
          <w:sz w:val="28"/>
          <w:szCs w:val="28"/>
          <w:shd w:val="clear" w:color="auto" w:fill="FFFFFF"/>
        </w:rPr>
        <w:t xml:space="preserve"> плотность воздуха, кг/м</w:t>
      </w:r>
      <w:r w:rsidRPr="004D2BB9">
        <w:rPr>
          <w:rFonts w:ascii="Times New Roman" w:hAnsi="Times New Roman" w:cs="Times New Roman"/>
          <w:sz w:val="28"/>
          <w:szCs w:val="28"/>
          <w:shd w:val="clear" w:color="auto" w:fill="FFFFFF"/>
          <w:vertAlign w:val="superscript"/>
        </w:rPr>
        <w:t>3</w:t>
      </w:r>
      <w:r w:rsidRPr="004D2BB9">
        <w:rPr>
          <w:rFonts w:ascii="Times New Roman" w:hAnsi="Times New Roman" w:cs="Times New Roman"/>
          <w:sz w:val="28"/>
          <w:szCs w:val="28"/>
          <w:shd w:val="clear" w:color="auto" w:fill="FFFFFF"/>
        </w:rPr>
        <w:t>;</w:t>
      </w:r>
    </w:p>
    <w:p w:rsidR="00DF6FF5" w:rsidRPr="004D2BB9" w:rsidRDefault="00DF6FF5" w:rsidP="00B4580C">
      <w:pPr>
        <w:spacing w:line="360" w:lineRule="auto"/>
        <w:ind w:firstLine="426"/>
        <w:jc w:val="both"/>
        <w:rPr>
          <w:rFonts w:ascii="Times New Roman" w:hAnsi="Times New Roman" w:cs="Times New Roman"/>
          <w:sz w:val="28"/>
          <w:szCs w:val="28"/>
          <w:shd w:val="clear" w:color="auto" w:fill="FFFFFF"/>
        </w:rPr>
      </w:pPr>
      <w:r w:rsidRPr="0049520D">
        <w:rPr>
          <w:rFonts w:ascii="Times New Roman" w:hAnsi="Times New Roman" w:cs="Times New Roman"/>
          <w:sz w:val="28"/>
          <w:szCs w:val="28"/>
          <w:shd w:val="clear" w:color="auto" w:fill="FFFFFF"/>
        </w:rPr>
        <w:fldChar w:fldCharType="begin"/>
      </w:r>
      <w:r w:rsidRPr="0049520D">
        <w:rPr>
          <w:rFonts w:ascii="Times New Roman" w:hAnsi="Times New Roman" w:cs="Times New Roman"/>
          <w:sz w:val="28"/>
          <w:szCs w:val="28"/>
          <w:shd w:val="clear" w:color="auto" w:fill="FFFFFF"/>
        </w:rPr>
        <w:instrText xml:space="preserve"> QUOTE </w:instrText>
      </w:r>
      <w:r w:rsidRPr="0049520D">
        <w:rPr>
          <w:position w:val="-6"/>
        </w:rPr>
        <w:pict>
          <v:shape id="_x0000_i1118" type="#_x0000_t75" style="width:12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stylePaneFormatFilter w:val=&quot;3F01&quot;/&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7967&quot;/&gt;&lt;wsp:rsid wsp:val=&quot;000029D6&quot;/&gt;&lt;wsp:rsid wsp:val=&quot;00002C4D&quot;/&gt;&lt;wsp:rsid wsp:val=&quot;00017571&quot;/&gt;&lt;wsp:rsid wsp:val=&quot;00027105&quot;/&gt;&lt;wsp:rsid wsp:val=&quot;00033732&quot;/&gt;&lt;wsp:rsid wsp:val=&quot;00033F33&quot;/&gt;&lt;wsp:rsid wsp:val=&quot;000474BF&quot;/&gt;&lt;wsp:rsid wsp:val=&quot;00051CF3&quot;/&gt;&lt;wsp:rsid wsp:val=&quot;00060869&quot;/&gt;&lt;wsp:rsid wsp:val=&quot;000625C0&quot;/&gt;&lt;wsp:rsid wsp:val=&quot;00073578&quot;/&gt;&lt;wsp:rsid wsp:val=&quot;0007381A&quot;/&gt;&lt;wsp:rsid wsp:val=&quot;00076D95&quot;/&gt;&lt;wsp:rsid wsp:val=&quot;00080AC8&quot;/&gt;&lt;wsp:rsid wsp:val=&quot;00085754&quot;/&gt;&lt;wsp:rsid wsp:val=&quot;00086DEE&quot;/&gt;&lt;wsp:rsid wsp:val=&quot;00090228&quot;/&gt;&lt;wsp:rsid wsp:val=&quot;00094FC2&quot;/&gt;&lt;wsp:rsid wsp:val=&quot;000A0A94&quot;/&gt;&lt;wsp:rsid wsp:val=&quot;000B1DCA&quot;/&gt;&lt;wsp:rsid wsp:val=&quot;000B69E2&quot;/&gt;&lt;wsp:rsid wsp:val=&quot;000D4124&quot;/&gt;&lt;wsp:rsid wsp:val=&quot;000D6D2E&quot;/&gt;&lt;wsp:rsid wsp:val=&quot;000E0B24&quot;/&gt;&lt;wsp:rsid wsp:val=&quot;000E587C&quot;/&gt;&lt;wsp:rsid wsp:val=&quot;0015407B&quot;/&gt;&lt;wsp:rsid wsp:val=&quot;001556AA&quot;/&gt;&lt;wsp:rsid wsp:val=&quot;00173065&quot;/&gt;&lt;wsp:rsid wsp:val=&quot;00177F55&quot;/&gt;&lt;wsp:rsid wsp:val=&quot;00181CB6&quot;/&gt;&lt;wsp:rsid wsp:val=&quot;00195939&quot;/&gt;&lt;wsp:rsid wsp:val=&quot;001A0271&quot;/&gt;&lt;wsp:rsid wsp:val=&quot;001A3F32&quot;/&gt;&lt;wsp:rsid wsp:val=&quot;001A4AE0&quot;/&gt;&lt;wsp:rsid wsp:val=&quot;001B3810&quot;/&gt;&lt;wsp:rsid wsp:val=&quot;001B5BDD&quot;/&gt;&lt;wsp:rsid wsp:val=&quot;001C7C77&quot;/&gt;&lt;wsp:rsid wsp:val=&quot;001D6FF2&quot;/&gt;&lt;wsp:rsid wsp:val=&quot;001E08B2&quot;/&gt;&lt;wsp:rsid wsp:val=&quot;001E0A17&quot;/&gt;&lt;wsp:rsid wsp:val=&quot;002040FD&quot;/&gt;&lt;wsp:rsid wsp:val=&quot;00205FE0&quot;/&gt;&lt;wsp:rsid wsp:val=&quot;00206D1B&quot;/&gt;&lt;wsp:rsid wsp:val=&quot;0021372E&quot;/&gt;&lt;wsp:rsid wsp:val=&quot;002155CA&quot;/&gt;&lt;wsp:rsid wsp:val=&quot;00230FA3&quot;/&gt;&lt;wsp:rsid wsp:val=&quot;00242A24&quot;/&gt;&lt;wsp:rsid wsp:val=&quot;00246F22&quot;/&gt;&lt;wsp:rsid wsp:val=&quot;00251DB5&quot;/&gt;&lt;wsp:rsid wsp:val=&quot;00255836&quot;/&gt;&lt;wsp:rsid wsp:val=&quot;00273425&quot;/&gt;&lt;wsp:rsid wsp:val=&quot;00280B08&quot;/&gt;&lt;wsp:rsid wsp:val=&quot;00283806&quot;/&gt;&lt;wsp:rsid wsp:val=&quot;00287A81&quot;/&gt;&lt;wsp:rsid wsp:val=&quot;00293113&quot;/&gt;&lt;wsp:rsid wsp:val=&quot;002A2466&quot;/&gt;&lt;wsp:rsid wsp:val=&quot;002A5C24&quot;/&gt;&lt;wsp:rsid wsp:val=&quot;002B46DF&quot;/&gt;&lt;wsp:rsid wsp:val=&quot;002B5456&quot;/&gt;&lt;wsp:rsid wsp:val=&quot;002E407E&quot;/&gt;&lt;wsp:rsid wsp:val=&quot;00306714&quot;/&gt;&lt;wsp:rsid wsp:val=&quot;0036029F&quot;/&gt;&lt;wsp:rsid wsp:val=&quot;00363F07&quot;/&gt;&lt;wsp:rsid wsp:val=&quot;003644EE&quot;/&gt;&lt;wsp:rsid wsp:val=&quot;00372256&quot;/&gt;&lt;wsp:rsid wsp:val=&quot;00373D04&quot;/&gt;&lt;wsp:rsid wsp:val=&quot;00381C9D&quot;/&gt;&lt;wsp:rsid wsp:val=&quot;00381D49&quot;/&gt;&lt;wsp:rsid wsp:val=&quot;003874E0&quot;/&gt;&lt;wsp:rsid wsp:val=&quot;003963DE&quot;/&gt;&lt;wsp:rsid wsp:val=&quot;003B41A7&quot;/&gt;&lt;wsp:rsid wsp:val=&quot;003C472E&quot;/&gt;&lt;wsp:rsid wsp:val=&quot;003D0D3C&quot;/&gt;&lt;wsp:rsid wsp:val=&quot;003D1F8C&quot;/&gt;&lt;wsp:rsid wsp:val=&quot;00405D96&quot;/&gt;&lt;wsp:rsid wsp:val=&quot;00406458&quot;/&gt;&lt;wsp:rsid wsp:val=&quot;00411DF4&quot;/&gt;&lt;wsp:rsid wsp:val=&quot;00414304&quot;/&gt;&lt;wsp:rsid wsp:val=&quot;00420762&quot;/&gt;&lt;wsp:rsid wsp:val=&quot;00451827&quot;/&gt;&lt;wsp:rsid wsp:val=&quot;00467F24&quot;/&gt;&lt;wsp:rsid wsp:val=&quot;00475886&quot;/&gt;&lt;wsp:rsid wsp:val=&quot;0048362D&quot;/&gt;&lt;wsp:rsid wsp:val=&quot;0049520D&quot;/&gt;&lt;wsp:rsid wsp:val=&quot;004A21E0&quot;/&gt;&lt;wsp:rsid wsp:val=&quot;004A722A&quot;/&gt;&lt;wsp:rsid wsp:val=&quot;004D4ACD&quot;/&gt;&lt;wsp:rsid wsp:val=&quot;00510687&quot;/&gt;&lt;wsp:rsid wsp:val=&quot;00537744&quot;/&gt;&lt;wsp:rsid wsp:val=&quot;005402BE&quot;/&gt;&lt;wsp:rsid wsp:val=&quot;0057003C&quot;/&gt;&lt;wsp:rsid wsp:val=&quot;00577FF7&quot;/&gt;&lt;wsp:rsid wsp:val=&quot;00592609&quot;/&gt;&lt;wsp:rsid wsp:val=&quot;005B0060&quot;/&gt;&lt;wsp:rsid wsp:val=&quot;005D634F&quot;/&gt;&lt;wsp:rsid wsp:val=&quot;005E0BB9&quot;/&gt;&lt;wsp:rsid wsp:val=&quot;005E7967&quot;/&gt;&lt;wsp:rsid wsp:val=&quot;006003FA&quot;/&gt;&lt;wsp:rsid wsp:val=&quot;00613EE0&quot;/&gt;&lt;wsp:rsid wsp:val=&quot;0061571C&quot;/&gt;&lt;wsp:rsid wsp:val=&quot;006230FC&quot;/&gt;&lt;wsp:rsid wsp:val=&quot;0063638F&quot;/&gt;&lt;wsp:rsid wsp:val=&quot;00640E53&quot;/&gt;&lt;wsp:rsid wsp:val=&quot;006678CB&quot;/&gt;&lt;wsp:rsid wsp:val=&quot;006928ED&quot;/&gt;&lt;wsp:rsid wsp:val=&quot;006A3994&quot;/&gt;&lt;wsp:rsid wsp:val=&quot;006B2D90&quot;/&gt;&lt;wsp:rsid wsp:val=&quot;006B345C&quot;/&gt;&lt;wsp:rsid wsp:val=&quot;006B6E40&quot;/&gt;&lt;wsp:rsid wsp:val=&quot;006C626F&quot;/&gt;&lt;wsp:rsid wsp:val=&quot;006E19E2&quot;/&gt;&lt;wsp:rsid wsp:val=&quot;00705012&quot;/&gt;&lt;wsp:rsid wsp:val=&quot;00715F3C&quot;/&gt;&lt;wsp:rsid wsp:val=&quot;00724CB8&quot;/&gt;&lt;wsp:rsid wsp:val=&quot;007335C2&quot;/&gt;&lt;wsp:rsid wsp:val=&quot;00734329&quot;/&gt;&lt;wsp:rsid wsp:val=&quot;007620A1&quot;/&gt;&lt;wsp:rsid wsp:val=&quot;00772C38&quot;/&gt;&lt;wsp:rsid wsp:val=&quot;007947FA&quot;/&gt;&lt;wsp:rsid wsp:val=&quot;007C72DD&quot;/&gt;&lt;wsp:rsid wsp:val=&quot;007E7304&quot;/&gt;&lt;wsp:rsid wsp:val=&quot;008038BC&quot;/&gt;&lt;wsp:rsid wsp:val=&quot;0081351E&quot;/&gt;&lt;wsp:rsid wsp:val=&quot;00842133&quot;/&gt;&lt;wsp:rsid wsp:val=&quot;00853250&quot;/&gt;&lt;wsp:rsid wsp:val=&quot;008533EE&quot;/&gt;&lt;wsp:rsid wsp:val=&quot;008869F0&quot;/&gt;&lt;wsp:rsid wsp:val=&quot;00891F55&quot;/&gt;&lt;wsp:rsid wsp:val=&quot;008A1A49&quot;/&gt;&lt;wsp:rsid wsp:val=&quot;008C0D75&quot;/&gt;&lt;wsp:rsid wsp:val=&quot;008C0EE6&quot;/&gt;&lt;wsp:rsid wsp:val=&quot;008E2629&quot;/&gt;&lt;wsp:rsid wsp:val=&quot;00901CDF&quot;/&gt;&lt;wsp:rsid wsp:val=&quot;00906E72&quot;/&gt;&lt;wsp:rsid wsp:val=&quot;00936388&quot;/&gt;&lt;wsp:rsid wsp:val=&quot;00950E9A&quot;/&gt;&lt;wsp:rsid wsp:val=&quot;009611D4&quot;/&gt;&lt;wsp:rsid wsp:val=&quot;00973E08&quot;/&gt;&lt;wsp:rsid wsp:val=&quot;00985B8D&quot;/&gt;&lt;wsp:rsid wsp:val=&quot;009C1638&quot;/&gt;&lt;wsp:rsid wsp:val=&quot;009D077F&quot;/&gt;&lt;wsp:rsid wsp:val=&quot;009E2920&quot;/&gt;&lt;wsp:rsid wsp:val=&quot;009E6654&quot;/&gt;&lt;wsp:rsid wsp:val=&quot;00A026FC&quot;/&gt;&lt;wsp:rsid wsp:val=&quot;00A06D7A&quot;/&gt;&lt;wsp:rsid wsp:val=&quot;00A2375C&quot;/&gt;&lt;wsp:rsid wsp:val=&quot;00A3675F&quot;/&gt;&lt;wsp:rsid wsp:val=&quot;00A45515&quot;/&gt;&lt;wsp:rsid wsp:val=&quot;00A51BE7&quot;/&gt;&lt;wsp:rsid wsp:val=&quot;00A53B14&quot;/&gt;&lt;wsp:rsid wsp:val=&quot;00A62C12&quot;/&gt;&lt;wsp:rsid wsp:val=&quot;00A64A58&quot;/&gt;&lt;wsp:rsid wsp:val=&quot;00A654D8&quot;/&gt;&lt;wsp:rsid wsp:val=&quot;00A81CF7&quot;/&gt;&lt;wsp:rsid wsp:val=&quot;00A861DB&quot;/&gt;&lt;wsp:rsid wsp:val=&quot;00A956D4&quot;/&gt;&lt;wsp:rsid wsp:val=&quot;00AB0E64&quot;/&gt;&lt;wsp:rsid wsp:val=&quot;00AF2326&quot;/&gt;&lt;wsp:rsid wsp:val=&quot;00AF76E0&quot;/&gt;&lt;wsp:rsid wsp:val=&quot;00B03AFB&quot;/&gt;&lt;wsp:rsid wsp:val=&quot;00B136B1&quot;/&gt;&lt;wsp:rsid wsp:val=&quot;00B13FFB&quot;/&gt;&lt;wsp:rsid wsp:val=&quot;00B145CA&quot;/&gt;&lt;wsp:rsid wsp:val=&quot;00B2509D&quot;/&gt;&lt;wsp:rsid wsp:val=&quot;00B254F8&quot;/&gt;&lt;wsp:rsid wsp:val=&quot;00B27C5C&quot;/&gt;&lt;wsp:rsid wsp:val=&quot;00B32B7A&quot;/&gt;&lt;wsp:rsid wsp:val=&quot;00B52532&quot;/&gt;&lt;wsp:rsid wsp:val=&quot;00B87726&quot;/&gt;&lt;wsp:rsid wsp:val=&quot;00B97606&quot;/&gt;&lt;wsp:rsid wsp:val=&quot;00BA0E00&quot;/&gt;&lt;wsp:rsid wsp:val=&quot;00BA132A&quot;/&gt;&lt;wsp:rsid wsp:val=&quot;00BA6E40&quot;/&gt;&lt;wsp:rsid wsp:val=&quot;00BB0471&quot;/&gt;&lt;wsp:rsid wsp:val=&quot;00BB3FA8&quot;/&gt;&lt;wsp:rsid wsp:val=&quot;00BB5876&quot;/&gt;&lt;wsp:rsid wsp:val=&quot;00BD14F8&quot;/&gt;&lt;wsp:rsid wsp:val=&quot;00BD2679&quot;/&gt;&lt;wsp:rsid wsp:val=&quot;00BE57ED&quot;/&gt;&lt;wsp:rsid wsp:val=&quot;00BF2401&quot;/&gt;&lt;wsp:rsid wsp:val=&quot;00C16580&quot;/&gt;&lt;wsp:rsid wsp:val=&quot;00C27D80&quot;/&gt;&lt;wsp:rsid wsp:val=&quot;00C27E4A&quot;/&gt;&lt;wsp:rsid wsp:val=&quot;00C450F5&quot;/&gt;&lt;wsp:rsid wsp:val=&quot;00C45FA5&quot;/&gt;&lt;wsp:rsid wsp:val=&quot;00C57F55&quot;/&gt;&lt;wsp:rsid wsp:val=&quot;00C754BA&quot;/&gt;&lt;wsp:rsid wsp:val=&quot;00C85E61&quot;/&gt;&lt;wsp:rsid wsp:val=&quot;00C913BC&quot;/&gt;&lt;wsp:rsid wsp:val=&quot;00C91FE0&quot;/&gt;&lt;wsp:rsid wsp:val=&quot;00C9460C&quot;/&gt;&lt;wsp:rsid wsp:val=&quot;00CA309D&quot;/&gt;&lt;wsp:rsid wsp:val=&quot;00CA4068&quot;/&gt;&lt;wsp:rsid wsp:val=&quot;00CD101F&quot;/&gt;&lt;wsp:rsid wsp:val=&quot;00D05047&quot;/&gt;&lt;wsp:rsid wsp:val=&quot;00D15BA1&quot;/&gt;&lt;wsp:rsid wsp:val=&quot;00D2499D&quot;/&gt;&lt;wsp:rsid wsp:val=&quot;00D32D3D&quot;/&gt;&lt;wsp:rsid wsp:val=&quot;00D45F84&quot;/&gt;&lt;wsp:rsid wsp:val=&quot;00D4741C&quot;/&gt;&lt;wsp:rsid wsp:val=&quot;00D65285&quot;/&gt;&lt;wsp:rsid wsp:val=&quot;00D7607B&quot;/&gt;&lt;wsp:rsid wsp:val=&quot;00D845EC&quot;/&gt;&lt;wsp:rsid wsp:val=&quot;00D859BB&quot;/&gt;&lt;wsp:rsid wsp:val=&quot;00D938DB&quot;/&gt;&lt;wsp:rsid wsp:val=&quot;00D96B56&quot;/&gt;&lt;wsp:rsid wsp:val=&quot;00DA2BA5&quot;/&gt;&lt;wsp:rsid wsp:val=&quot;00DB3DA8&quot;/&gt;&lt;wsp:rsid wsp:val=&quot;00DD3C31&quot;/&gt;&lt;wsp:rsid wsp:val=&quot;00E04B0F&quot;/&gt;&lt;wsp:rsid wsp:val=&quot;00E0675A&quot;/&gt;&lt;wsp:rsid wsp:val=&quot;00E06A87&quot;/&gt;&lt;wsp:rsid wsp:val=&quot;00E0725A&quot;/&gt;&lt;wsp:rsid wsp:val=&quot;00E13E8F&quot;/&gt;&lt;wsp:rsid wsp:val=&quot;00E14059&quot;/&gt;&lt;wsp:rsid wsp:val=&quot;00E20AF2&quot;/&gt;&lt;wsp:rsid wsp:val=&quot;00E30513&quot;/&gt;&lt;wsp:rsid wsp:val=&quot;00E35ED9&quot;/&gt;&lt;wsp:rsid wsp:val=&quot;00E5393E&quot;/&gt;&lt;wsp:rsid wsp:val=&quot;00E610D3&quot;/&gt;&lt;wsp:rsid wsp:val=&quot;00E617C3&quot;/&gt;&lt;wsp:rsid wsp:val=&quot;00E758F1&quot;/&gt;&lt;wsp:rsid wsp:val=&quot;00E9213D&quot;/&gt;&lt;wsp:rsid wsp:val=&quot;00E947B0&quot;/&gt;&lt;wsp:rsid wsp:val=&quot;00EA1529&quot;/&gt;&lt;wsp:rsid wsp:val=&quot;00EB1051&quot;/&gt;&lt;wsp:rsid wsp:val=&quot;00EB698E&quot;/&gt;&lt;wsp:rsid wsp:val=&quot;00ED088D&quot;/&gt;&lt;wsp:rsid wsp:val=&quot;00EE3BC1&quot;/&gt;&lt;wsp:rsid wsp:val=&quot;00EF21AD&quot;/&gt;&lt;wsp:rsid wsp:val=&quot;00F02A9F&quot;/&gt;&lt;wsp:rsid wsp:val=&quot;00F07EBF&quot;/&gt;&lt;wsp:rsid wsp:val=&quot;00F45F62&quot;/&gt;&lt;wsp:rsid wsp:val=&quot;00F918C0&quot;/&gt;&lt;wsp:rsid wsp:val=&quot;00F94099&quot;/&gt;&lt;wsp:rsid wsp:val=&quot;00FB5C9E&quot;/&gt;&lt;wsp:rsid wsp:val=&quot;00FB6F3A&quot;/&gt;&lt;wsp:rsid wsp:val=&quot;00FC5717&quot;/&gt;&lt;wsp:rsid wsp:val=&quot;00FD6A91&quot;/&gt;&lt;wsp:rsid wsp:val=&quot;00FE506C&quot;/&gt;&lt;/wsp:rsids&gt;&lt;/w:docPr&gt;&lt;w:body&gt;&lt;wx:sect&gt;&lt;w:p wsp:rsidR=&quot;00000000&quot; wsp:rsidRDefault=&quot;00ED088D&quot; wsp:rsidP=&quot;00ED088D&quot;&gt;&lt;m:oMathPara&gt;&lt;m:oMath&gt;&lt;m:sSub&gt;&lt;m:sSubPr&gt;&lt;m:ctrlPr&gt;&lt;w:rPr&gt;&lt;w:rFonts w:ascii=&quot;Cambria Math&quot; w:h-ansi=&quot;Cambria Math&quot; w:cs=&quot;Times New Roman&quot;/&gt;&lt;wx:font wx:val=&quot;Cambria Math&quot;/&gt;&lt;w:i/&gt;&lt;w:sz w:val=&quot;28&quot;/&gt;&lt;w:sz-cs w:val=&quot;28&quot;/&gt;&lt;w:shd w:val=&quot;clear&quot; w:color=&quot;auto&quot; w:fill=&quot;FFFFFF&quot;/&gt;&lt;/w:rPr&gt;&lt;/m:ctrlPr&gt;&lt;/m:sSubPr&gt;&lt;m:e&gt;&lt;m:r&gt;&lt;w:rPr&gt;&lt;w:rFonts w:ascii=&quot;Cambria Math&quot; w:h-ansi=&quot;Cambria Math&quot; w:cs=&quot;Times New Roman&quot;/&gt;&lt;wx:font wx:val=&quot;Cambria Math&quot;/&gt;&lt;w:i/&gt;&lt;w:sz w:val=&quot;28&quot;/&gt;&lt;w:sz-cs w:val=&quot;28&quot;/&gt;&lt;w:shd w:val=&quot;clear&quot; w:color=&quot;auto&quot; w:fill=&quot;FFFFFF&quot;/&gt;&lt;/w:rPr&gt;&lt;m:t&gt;П…&lt;/m:t&gt;&lt;/m:r&gt;&lt;/m:e&gt;&lt;m:sub&gt;&lt;m:r&gt;&lt;w:rPr&gt;&lt;w:rFonts w:ascii=&quot;Cambria Math&quot; w:h-ansi=&quot;Cambria Math&quot; w:cs=&quot;Times New Roman&quot;/&gt;&lt;wx:font wx:val=&quot;Cambria Math&quot;/&gt;&lt;w:i/&gt;&lt;w:sz w:val=&quot;28&quot;/&gt;&lt;w:sz-cs w:val=&quot;28&quot;/&gt;&lt;w:shd w:val=&quot;clear&quot; w:color=&quot;auto&quot; w:fill=&quot;FFFFFF&quot;/&gt;&lt;/w:rPr&gt;&lt;m:t&gt;РІ&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58" o:title="" chromakey="white"/>
          </v:shape>
        </w:pict>
      </w:r>
      <w:r w:rsidRPr="0049520D">
        <w:rPr>
          <w:rFonts w:ascii="Times New Roman" w:hAnsi="Times New Roman" w:cs="Times New Roman"/>
          <w:sz w:val="28"/>
          <w:szCs w:val="28"/>
          <w:shd w:val="clear" w:color="auto" w:fill="FFFFFF"/>
        </w:rPr>
        <w:instrText xml:space="preserve"> </w:instrText>
      </w:r>
      <w:r w:rsidRPr="0049520D">
        <w:rPr>
          <w:rFonts w:ascii="Times New Roman" w:hAnsi="Times New Roman" w:cs="Times New Roman"/>
          <w:sz w:val="28"/>
          <w:szCs w:val="28"/>
          <w:shd w:val="clear" w:color="auto" w:fill="FFFFFF"/>
        </w:rPr>
        <w:fldChar w:fldCharType="separate"/>
      </w:r>
      <w:r w:rsidRPr="0049520D">
        <w:rPr>
          <w:position w:val="-6"/>
        </w:rPr>
        <w:pict>
          <v:shape id="_x0000_i1119" type="#_x0000_t75" style="width:12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stylePaneFormatFilter w:val=&quot;3F01&quot;/&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7967&quot;/&gt;&lt;wsp:rsid wsp:val=&quot;000029D6&quot;/&gt;&lt;wsp:rsid wsp:val=&quot;00002C4D&quot;/&gt;&lt;wsp:rsid wsp:val=&quot;00017571&quot;/&gt;&lt;wsp:rsid wsp:val=&quot;00027105&quot;/&gt;&lt;wsp:rsid wsp:val=&quot;00033732&quot;/&gt;&lt;wsp:rsid wsp:val=&quot;00033F33&quot;/&gt;&lt;wsp:rsid wsp:val=&quot;000474BF&quot;/&gt;&lt;wsp:rsid wsp:val=&quot;00051CF3&quot;/&gt;&lt;wsp:rsid wsp:val=&quot;00060869&quot;/&gt;&lt;wsp:rsid wsp:val=&quot;000625C0&quot;/&gt;&lt;wsp:rsid wsp:val=&quot;00073578&quot;/&gt;&lt;wsp:rsid wsp:val=&quot;0007381A&quot;/&gt;&lt;wsp:rsid wsp:val=&quot;00076D95&quot;/&gt;&lt;wsp:rsid wsp:val=&quot;00080AC8&quot;/&gt;&lt;wsp:rsid wsp:val=&quot;00085754&quot;/&gt;&lt;wsp:rsid wsp:val=&quot;00086DEE&quot;/&gt;&lt;wsp:rsid wsp:val=&quot;00090228&quot;/&gt;&lt;wsp:rsid wsp:val=&quot;00094FC2&quot;/&gt;&lt;wsp:rsid wsp:val=&quot;000A0A94&quot;/&gt;&lt;wsp:rsid wsp:val=&quot;000B1DCA&quot;/&gt;&lt;wsp:rsid wsp:val=&quot;000B69E2&quot;/&gt;&lt;wsp:rsid wsp:val=&quot;000D4124&quot;/&gt;&lt;wsp:rsid wsp:val=&quot;000D6D2E&quot;/&gt;&lt;wsp:rsid wsp:val=&quot;000E0B24&quot;/&gt;&lt;wsp:rsid wsp:val=&quot;000E587C&quot;/&gt;&lt;wsp:rsid wsp:val=&quot;0015407B&quot;/&gt;&lt;wsp:rsid wsp:val=&quot;001556AA&quot;/&gt;&lt;wsp:rsid wsp:val=&quot;00173065&quot;/&gt;&lt;wsp:rsid wsp:val=&quot;00177F55&quot;/&gt;&lt;wsp:rsid wsp:val=&quot;00181CB6&quot;/&gt;&lt;wsp:rsid wsp:val=&quot;00195939&quot;/&gt;&lt;wsp:rsid wsp:val=&quot;001A0271&quot;/&gt;&lt;wsp:rsid wsp:val=&quot;001A3F32&quot;/&gt;&lt;wsp:rsid wsp:val=&quot;001A4AE0&quot;/&gt;&lt;wsp:rsid wsp:val=&quot;001B3810&quot;/&gt;&lt;wsp:rsid wsp:val=&quot;001B5BDD&quot;/&gt;&lt;wsp:rsid wsp:val=&quot;001C7C77&quot;/&gt;&lt;wsp:rsid wsp:val=&quot;001D6FF2&quot;/&gt;&lt;wsp:rsid wsp:val=&quot;001E08B2&quot;/&gt;&lt;wsp:rsid wsp:val=&quot;001E0A17&quot;/&gt;&lt;wsp:rsid wsp:val=&quot;002040FD&quot;/&gt;&lt;wsp:rsid wsp:val=&quot;00205FE0&quot;/&gt;&lt;wsp:rsid wsp:val=&quot;00206D1B&quot;/&gt;&lt;wsp:rsid wsp:val=&quot;0021372E&quot;/&gt;&lt;wsp:rsid wsp:val=&quot;002155CA&quot;/&gt;&lt;wsp:rsid wsp:val=&quot;00230FA3&quot;/&gt;&lt;wsp:rsid wsp:val=&quot;00242A24&quot;/&gt;&lt;wsp:rsid wsp:val=&quot;00246F22&quot;/&gt;&lt;wsp:rsid wsp:val=&quot;00251DB5&quot;/&gt;&lt;wsp:rsid wsp:val=&quot;00255836&quot;/&gt;&lt;wsp:rsid wsp:val=&quot;00273425&quot;/&gt;&lt;wsp:rsid wsp:val=&quot;00280B08&quot;/&gt;&lt;wsp:rsid wsp:val=&quot;00283806&quot;/&gt;&lt;wsp:rsid wsp:val=&quot;00287A81&quot;/&gt;&lt;wsp:rsid wsp:val=&quot;00293113&quot;/&gt;&lt;wsp:rsid wsp:val=&quot;002A2466&quot;/&gt;&lt;wsp:rsid wsp:val=&quot;002A5C24&quot;/&gt;&lt;wsp:rsid wsp:val=&quot;002B46DF&quot;/&gt;&lt;wsp:rsid wsp:val=&quot;002B5456&quot;/&gt;&lt;wsp:rsid wsp:val=&quot;002E407E&quot;/&gt;&lt;wsp:rsid wsp:val=&quot;00306714&quot;/&gt;&lt;wsp:rsid wsp:val=&quot;0036029F&quot;/&gt;&lt;wsp:rsid wsp:val=&quot;00363F07&quot;/&gt;&lt;wsp:rsid wsp:val=&quot;003644EE&quot;/&gt;&lt;wsp:rsid wsp:val=&quot;00372256&quot;/&gt;&lt;wsp:rsid wsp:val=&quot;00373D04&quot;/&gt;&lt;wsp:rsid wsp:val=&quot;00381C9D&quot;/&gt;&lt;wsp:rsid wsp:val=&quot;00381D49&quot;/&gt;&lt;wsp:rsid wsp:val=&quot;003874E0&quot;/&gt;&lt;wsp:rsid wsp:val=&quot;003963DE&quot;/&gt;&lt;wsp:rsid wsp:val=&quot;003B41A7&quot;/&gt;&lt;wsp:rsid wsp:val=&quot;003C472E&quot;/&gt;&lt;wsp:rsid wsp:val=&quot;003D0D3C&quot;/&gt;&lt;wsp:rsid wsp:val=&quot;003D1F8C&quot;/&gt;&lt;wsp:rsid wsp:val=&quot;00405D96&quot;/&gt;&lt;wsp:rsid wsp:val=&quot;00406458&quot;/&gt;&lt;wsp:rsid wsp:val=&quot;00411DF4&quot;/&gt;&lt;wsp:rsid wsp:val=&quot;00414304&quot;/&gt;&lt;wsp:rsid wsp:val=&quot;00420762&quot;/&gt;&lt;wsp:rsid wsp:val=&quot;00451827&quot;/&gt;&lt;wsp:rsid wsp:val=&quot;00467F24&quot;/&gt;&lt;wsp:rsid wsp:val=&quot;00475886&quot;/&gt;&lt;wsp:rsid wsp:val=&quot;0048362D&quot;/&gt;&lt;wsp:rsid wsp:val=&quot;0049520D&quot;/&gt;&lt;wsp:rsid wsp:val=&quot;004A21E0&quot;/&gt;&lt;wsp:rsid wsp:val=&quot;004A722A&quot;/&gt;&lt;wsp:rsid wsp:val=&quot;004D4ACD&quot;/&gt;&lt;wsp:rsid wsp:val=&quot;00510687&quot;/&gt;&lt;wsp:rsid wsp:val=&quot;00537744&quot;/&gt;&lt;wsp:rsid wsp:val=&quot;005402BE&quot;/&gt;&lt;wsp:rsid wsp:val=&quot;0057003C&quot;/&gt;&lt;wsp:rsid wsp:val=&quot;00577FF7&quot;/&gt;&lt;wsp:rsid wsp:val=&quot;00592609&quot;/&gt;&lt;wsp:rsid wsp:val=&quot;005B0060&quot;/&gt;&lt;wsp:rsid wsp:val=&quot;005D634F&quot;/&gt;&lt;wsp:rsid wsp:val=&quot;005E0BB9&quot;/&gt;&lt;wsp:rsid wsp:val=&quot;005E7967&quot;/&gt;&lt;wsp:rsid wsp:val=&quot;006003FA&quot;/&gt;&lt;wsp:rsid wsp:val=&quot;00613EE0&quot;/&gt;&lt;wsp:rsid wsp:val=&quot;0061571C&quot;/&gt;&lt;wsp:rsid wsp:val=&quot;006230FC&quot;/&gt;&lt;wsp:rsid wsp:val=&quot;0063638F&quot;/&gt;&lt;wsp:rsid wsp:val=&quot;00640E53&quot;/&gt;&lt;wsp:rsid wsp:val=&quot;006678CB&quot;/&gt;&lt;wsp:rsid wsp:val=&quot;006928ED&quot;/&gt;&lt;wsp:rsid wsp:val=&quot;006A3994&quot;/&gt;&lt;wsp:rsid wsp:val=&quot;006B2D90&quot;/&gt;&lt;wsp:rsid wsp:val=&quot;006B345C&quot;/&gt;&lt;wsp:rsid wsp:val=&quot;006B6E40&quot;/&gt;&lt;wsp:rsid wsp:val=&quot;006C626F&quot;/&gt;&lt;wsp:rsid wsp:val=&quot;006E19E2&quot;/&gt;&lt;wsp:rsid wsp:val=&quot;00705012&quot;/&gt;&lt;wsp:rsid wsp:val=&quot;00715F3C&quot;/&gt;&lt;wsp:rsid wsp:val=&quot;00724CB8&quot;/&gt;&lt;wsp:rsid wsp:val=&quot;007335C2&quot;/&gt;&lt;wsp:rsid wsp:val=&quot;00734329&quot;/&gt;&lt;wsp:rsid wsp:val=&quot;007620A1&quot;/&gt;&lt;wsp:rsid wsp:val=&quot;00772C38&quot;/&gt;&lt;wsp:rsid wsp:val=&quot;007947FA&quot;/&gt;&lt;wsp:rsid wsp:val=&quot;007C72DD&quot;/&gt;&lt;wsp:rsid wsp:val=&quot;007E7304&quot;/&gt;&lt;wsp:rsid wsp:val=&quot;008038BC&quot;/&gt;&lt;wsp:rsid wsp:val=&quot;0081351E&quot;/&gt;&lt;wsp:rsid wsp:val=&quot;00842133&quot;/&gt;&lt;wsp:rsid wsp:val=&quot;00853250&quot;/&gt;&lt;wsp:rsid wsp:val=&quot;008533EE&quot;/&gt;&lt;wsp:rsid wsp:val=&quot;008869F0&quot;/&gt;&lt;wsp:rsid wsp:val=&quot;00891F55&quot;/&gt;&lt;wsp:rsid wsp:val=&quot;008A1A49&quot;/&gt;&lt;wsp:rsid wsp:val=&quot;008C0D75&quot;/&gt;&lt;wsp:rsid wsp:val=&quot;008C0EE6&quot;/&gt;&lt;wsp:rsid wsp:val=&quot;008E2629&quot;/&gt;&lt;wsp:rsid wsp:val=&quot;00901CDF&quot;/&gt;&lt;wsp:rsid wsp:val=&quot;00906E72&quot;/&gt;&lt;wsp:rsid wsp:val=&quot;00936388&quot;/&gt;&lt;wsp:rsid wsp:val=&quot;00950E9A&quot;/&gt;&lt;wsp:rsid wsp:val=&quot;009611D4&quot;/&gt;&lt;wsp:rsid wsp:val=&quot;00973E08&quot;/&gt;&lt;wsp:rsid wsp:val=&quot;00985B8D&quot;/&gt;&lt;wsp:rsid wsp:val=&quot;009C1638&quot;/&gt;&lt;wsp:rsid wsp:val=&quot;009D077F&quot;/&gt;&lt;wsp:rsid wsp:val=&quot;009E2920&quot;/&gt;&lt;wsp:rsid wsp:val=&quot;009E6654&quot;/&gt;&lt;wsp:rsid wsp:val=&quot;00A026FC&quot;/&gt;&lt;wsp:rsid wsp:val=&quot;00A06D7A&quot;/&gt;&lt;wsp:rsid wsp:val=&quot;00A2375C&quot;/&gt;&lt;wsp:rsid wsp:val=&quot;00A3675F&quot;/&gt;&lt;wsp:rsid wsp:val=&quot;00A45515&quot;/&gt;&lt;wsp:rsid wsp:val=&quot;00A51BE7&quot;/&gt;&lt;wsp:rsid wsp:val=&quot;00A53B14&quot;/&gt;&lt;wsp:rsid wsp:val=&quot;00A62C12&quot;/&gt;&lt;wsp:rsid wsp:val=&quot;00A64A58&quot;/&gt;&lt;wsp:rsid wsp:val=&quot;00A654D8&quot;/&gt;&lt;wsp:rsid wsp:val=&quot;00A81CF7&quot;/&gt;&lt;wsp:rsid wsp:val=&quot;00A861DB&quot;/&gt;&lt;wsp:rsid wsp:val=&quot;00A956D4&quot;/&gt;&lt;wsp:rsid wsp:val=&quot;00AB0E64&quot;/&gt;&lt;wsp:rsid wsp:val=&quot;00AF2326&quot;/&gt;&lt;wsp:rsid wsp:val=&quot;00AF76E0&quot;/&gt;&lt;wsp:rsid wsp:val=&quot;00B03AFB&quot;/&gt;&lt;wsp:rsid wsp:val=&quot;00B136B1&quot;/&gt;&lt;wsp:rsid wsp:val=&quot;00B13FFB&quot;/&gt;&lt;wsp:rsid wsp:val=&quot;00B145CA&quot;/&gt;&lt;wsp:rsid wsp:val=&quot;00B2509D&quot;/&gt;&lt;wsp:rsid wsp:val=&quot;00B254F8&quot;/&gt;&lt;wsp:rsid wsp:val=&quot;00B27C5C&quot;/&gt;&lt;wsp:rsid wsp:val=&quot;00B32B7A&quot;/&gt;&lt;wsp:rsid wsp:val=&quot;00B52532&quot;/&gt;&lt;wsp:rsid wsp:val=&quot;00B87726&quot;/&gt;&lt;wsp:rsid wsp:val=&quot;00B97606&quot;/&gt;&lt;wsp:rsid wsp:val=&quot;00BA0E00&quot;/&gt;&lt;wsp:rsid wsp:val=&quot;00BA132A&quot;/&gt;&lt;wsp:rsid wsp:val=&quot;00BA6E40&quot;/&gt;&lt;wsp:rsid wsp:val=&quot;00BB0471&quot;/&gt;&lt;wsp:rsid wsp:val=&quot;00BB3FA8&quot;/&gt;&lt;wsp:rsid wsp:val=&quot;00BB5876&quot;/&gt;&lt;wsp:rsid wsp:val=&quot;00BD14F8&quot;/&gt;&lt;wsp:rsid wsp:val=&quot;00BD2679&quot;/&gt;&lt;wsp:rsid wsp:val=&quot;00BE57ED&quot;/&gt;&lt;wsp:rsid wsp:val=&quot;00BF2401&quot;/&gt;&lt;wsp:rsid wsp:val=&quot;00C16580&quot;/&gt;&lt;wsp:rsid wsp:val=&quot;00C27D80&quot;/&gt;&lt;wsp:rsid wsp:val=&quot;00C27E4A&quot;/&gt;&lt;wsp:rsid wsp:val=&quot;00C450F5&quot;/&gt;&lt;wsp:rsid wsp:val=&quot;00C45FA5&quot;/&gt;&lt;wsp:rsid wsp:val=&quot;00C57F55&quot;/&gt;&lt;wsp:rsid wsp:val=&quot;00C754BA&quot;/&gt;&lt;wsp:rsid wsp:val=&quot;00C85E61&quot;/&gt;&lt;wsp:rsid wsp:val=&quot;00C913BC&quot;/&gt;&lt;wsp:rsid wsp:val=&quot;00C91FE0&quot;/&gt;&lt;wsp:rsid wsp:val=&quot;00C9460C&quot;/&gt;&lt;wsp:rsid wsp:val=&quot;00CA309D&quot;/&gt;&lt;wsp:rsid wsp:val=&quot;00CA4068&quot;/&gt;&lt;wsp:rsid wsp:val=&quot;00CD101F&quot;/&gt;&lt;wsp:rsid wsp:val=&quot;00D05047&quot;/&gt;&lt;wsp:rsid wsp:val=&quot;00D15BA1&quot;/&gt;&lt;wsp:rsid wsp:val=&quot;00D2499D&quot;/&gt;&lt;wsp:rsid wsp:val=&quot;00D32D3D&quot;/&gt;&lt;wsp:rsid wsp:val=&quot;00D45F84&quot;/&gt;&lt;wsp:rsid wsp:val=&quot;00D4741C&quot;/&gt;&lt;wsp:rsid wsp:val=&quot;00D65285&quot;/&gt;&lt;wsp:rsid wsp:val=&quot;00D7607B&quot;/&gt;&lt;wsp:rsid wsp:val=&quot;00D845EC&quot;/&gt;&lt;wsp:rsid wsp:val=&quot;00D859BB&quot;/&gt;&lt;wsp:rsid wsp:val=&quot;00D938DB&quot;/&gt;&lt;wsp:rsid wsp:val=&quot;00D96B56&quot;/&gt;&lt;wsp:rsid wsp:val=&quot;00DA2BA5&quot;/&gt;&lt;wsp:rsid wsp:val=&quot;00DB3DA8&quot;/&gt;&lt;wsp:rsid wsp:val=&quot;00DD3C31&quot;/&gt;&lt;wsp:rsid wsp:val=&quot;00E04B0F&quot;/&gt;&lt;wsp:rsid wsp:val=&quot;00E0675A&quot;/&gt;&lt;wsp:rsid wsp:val=&quot;00E06A87&quot;/&gt;&lt;wsp:rsid wsp:val=&quot;00E0725A&quot;/&gt;&lt;wsp:rsid wsp:val=&quot;00E13E8F&quot;/&gt;&lt;wsp:rsid wsp:val=&quot;00E14059&quot;/&gt;&lt;wsp:rsid wsp:val=&quot;00E20AF2&quot;/&gt;&lt;wsp:rsid wsp:val=&quot;00E30513&quot;/&gt;&lt;wsp:rsid wsp:val=&quot;00E35ED9&quot;/&gt;&lt;wsp:rsid wsp:val=&quot;00E5393E&quot;/&gt;&lt;wsp:rsid wsp:val=&quot;00E610D3&quot;/&gt;&lt;wsp:rsid wsp:val=&quot;00E617C3&quot;/&gt;&lt;wsp:rsid wsp:val=&quot;00E758F1&quot;/&gt;&lt;wsp:rsid wsp:val=&quot;00E9213D&quot;/&gt;&lt;wsp:rsid wsp:val=&quot;00E947B0&quot;/&gt;&lt;wsp:rsid wsp:val=&quot;00EA1529&quot;/&gt;&lt;wsp:rsid wsp:val=&quot;00EB1051&quot;/&gt;&lt;wsp:rsid wsp:val=&quot;00EB698E&quot;/&gt;&lt;wsp:rsid wsp:val=&quot;00ED088D&quot;/&gt;&lt;wsp:rsid wsp:val=&quot;00EE3BC1&quot;/&gt;&lt;wsp:rsid wsp:val=&quot;00EF21AD&quot;/&gt;&lt;wsp:rsid wsp:val=&quot;00F02A9F&quot;/&gt;&lt;wsp:rsid wsp:val=&quot;00F07EBF&quot;/&gt;&lt;wsp:rsid wsp:val=&quot;00F45F62&quot;/&gt;&lt;wsp:rsid wsp:val=&quot;00F918C0&quot;/&gt;&lt;wsp:rsid wsp:val=&quot;00F94099&quot;/&gt;&lt;wsp:rsid wsp:val=&quot;00FB5C9E&quot;/&gt;&lt;wsp:rsid wsp:val=&quot;00FB6F3A&quot;/&gt;&lt;wsp:rsid wsp:val=&quot;00FC5717&quot;/&gt;&lt;wsp:rsid wsp:val=&quot;00FD6A91&quot;/&gt;&lt;wsp:rsid wsp:val=&quot;00FE506C&quot;/&gt;&lt;/wsp:rsids&gt;&lt;/w:docPr&gt;&lt;w:body&gt;&lt;wx:sect&gt;&lt;w:p wsp:rsidR=&quot;00000000&quot; wsp:rsidRDefault=&quot;00ED088D&quot; wsp:rsidP=&quot;00ED088D&quot;&gt;&lt;m:oMathPara&gt;&lt;m:oMath&gt;&lt;m:sSub&gt;&lt;m:sSubPr&gt;&lt;m:ctrlPr&gt;&lt;w:rPr&gt;&lt;w:rFonts w:ascii=&quot;Cambria Math&quot; w:h-ansi=&quot;Cambria Math&quot; w:cs=&quot;Times New Roman&quot;/&gt;&lt;wx:font wx:val=&quot;Cambria Math&quot;/&gt;&lt;w:i/&gt;&lt;w:sz w:val=&quot;28&quot;/&gt;&lt;w:sz-cs w:val=&quot;28&quot;/&gt;&lt;w:shd w:val=&quot;clear&quot; w:color=&quot;auto&quot; w:fill=&quot;FFFFFF&quot;/&gt;&lt;/w:rPr&gt;&lt;/m:ctrlPr&gt;&lt;/m:sSubPr&gt;&lt;m:e&gt;&lt;m:r&gt;&lt;w:rPr&gt;&lt;w:rFonts w:ascii=&quot;Cambria Math&quot; w:h-ansi=&quot;Cambria Math&quot; w:cs=&quot;Times New Roman&quot;/&gt;&lt;wx:font wx:val=&quot;Cambria Math&quot;/&gt;&lt;w:i/&gt;&lt;w:sz w:val=&quot;28&quot;/&gt;&lt;w:sz-cs w:val=&quot;28&quot;/&gt;&lt;w:shd w:val=&quot;clear&quot; w:color=&quot;auto&quot; w:fill=&quot;FFFFFF&quot;/&gt;&lt;/w:rPr&gt;&lt;m:t&gt;П…&lt;/m:t&gt;&lt;/m:r&gt;&lt;/m:e&gt;&lt;m:sub&gt;&lt;m:r&gt;&lt;w:rPr&gt;&lt;w:rFonts w:ascii=&quot;Cambria Math&quot; w:h-ansi=&quot;Cambria Math&quot; w:cs=&quot;Times New Roman&quot;/&gt;&lt;wx:font wx:val=&quot;Cambria Math&quot;/&gt;&lt;w:i/&gt;&lt;w:sz w:val=&quot;28&quot;/&gt;&lt;w:sz-cs w:val=&quot;28&quot;/&gt;&lt;w:shd w:val=&quot;clear&quot; w:color=&quot;auto&quot; w:fill=&quot;FFFFFF&quot;/&gt;&lt;/w:rPr&gt;&lt;m:t&gt;РІ&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58" o:title="" chromakey="white"/>
          </v:shape>
        </w:pict>
      </w:r>
      <w:r w:rsidRPr="0049520D">
        <w:rPr>
          <w:rFonts w:ascii="Times New Roman" w:hAnsi="Times New Roman" w:cs="Times New Roman"/>
          <w:sz w:val="28"/>
          <w:szCs w:val="28"/>
          <w:shd w:val="clear" w:color="auto" w:fill="FFFFFF"/>
        </w:rPr>
        <w:fldChar w:fldCharType="end"/>
      </w:r>
      <w:r w:rsidRPr="004D2BB9">
        <w:rPr>
          <w:rFonts w:ascii="Times New Roman" w:hAnsi="Times New Roman" w:cs="Times New Roman"/>
          <w:sz w:val="28"/>
          <w:szCs w:val="28"/>
          <w:shd w:val="clear" w:color="auto" w:fill="FFFFFF"/>
        </w:rPr>
        <w:t xml:space="preserve"> </w:t>
      </w:r>
      <w:r>
        <w:rPr>
          <w:rFonts w:ascii="Times New Roman" w:hAnsi="Times New Roman" w:cs="Times New Roman"/>
          <w:sz w:val="28"/>
          <w:szCs w:val="28"/>
          <w:shd w:val="clear" w:color="auto" w:fill="FFFFFF"/>
        </w:rPr>
        <w:t>–</w:t>
      </w:r>
      <w:r w:rsidRPr="004D2BB9">
        <w:rPr>
          <w:rFonts w:ascii="Times New Roman" w:hAnsi="Times New Roman" w:cs="Times New Roman"/>
          <w:sz w:val="28"/>
          <w:szCs w:val="28"/>
          <w:shd w:val="clear" w:color="auto" w:fill="FFFFFF"/>
        </w:rPr>
        <w:t xml:space="preserve"> скорость д</w:t>
      </w:r>
      <w:r>
        <w:rPr>
          <w:rFonts w:ascii="Times New Roman" w:hAnsi="Times New Roman" w:cs="Times New Roman"/>
          <w:sz w:val="28"/>
          <w:szCs w:val="28"/>
          <w:shd w:val="clear" w:color="auto" w:fill="FFFFFF"/>
        </w:rPr>
        <w:t>вижения воздуха, м/с.</w:t>
      </w:r>
    </w:p>
    <w:p w:rsidR="00DF6FF5" w:rsidRPr="009804F2" w:rsidRDefault="00DF6FF5" w:rsidP="00B4580C">
      <w:pPr>
        <w:spacing w:line="360" w:lineRule="auto"/>
        <w:ind w:firstLine="709"/>
        <w:jc w:val="both"/>
        <w:rPr>
          <w:rFonts w:ascii="Times New Roman" w:hAnsi="Times New Roman" w:cs="Times New Roman"/>
          <w:sz w:val="28"/>
          <w:szCs w:val="28"/>
          <w:shd w:val="clear" w:color="auto" w:fill="FFFFFF"/>
        </w:rPr>
      </w:pPr>
      <w:r w:rsidRPr="009804F2">
        <w:rPr>
          <w:rFonts w:ascii="Times New Roman" w:hAnsi="Times New Roman" w:cs="Times New Roman"/>
          <w:sz w:val="28"/>
          <w:szCs w:val="28"/>
          <w:shd w:val="clear" w:color="auto" w:fill="FFFFFF"/>
        </w:rPr>
        <w:t xml:space="preserve">Коэффициент трения </w:t>
      </w:r>
      <w:r w:rsidRPr="0049520D">
        <w:rPr>
          <w:rFonts w:ascii="Times New Roman" w:hAnsi="Times New Roman" w:cs="Times New Roman"/>
          <w:sz w:val="28"/>
          <w:szCs w:val="28"/>
          <w:shd w:val="clear" w:color="auto" w:fill="FFFFFF"/>
        </w:rPr>
        <w:fldChar w:fldCharType="begin"/>
      </w:r>
      <w:r w:rsidRPr="0049520D">
        <w:rPr>
          <w:rFonts w:ascii="Times New Roman" w:hAnsi="Times New Roman" w:cs="Times New Roman"/>
          <w:sz w:val="28"/>
          <w:szCs w:val="28"/>
          <w:shd w:val="clear" w:color="auto" w:fill="FFFFFF"/>
        </w:rPr>
        <w:instrText xml:space="preserve"> QUOTE </w:instrText>
      </w:r>
      <w:r w:rsidRPr="0049520D">
        <w:rPr>
          <w:position w:val="-6"/>
        </w:rPr>
        <w:pict>
          <v:shape id="_x0000_i1120" type="#_x0000_t75" style="width:12.6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stylePaneFormatFilter w:val=&quot;3F01&quot;/&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7967&quot;/&gt;&lt;wsp:rsid wsp:val=&quot;000029D6&quot;/&gt;&lt;wsp:rsid wsp:val=&quot;00002C4D&quot;/&gt;&lt;wsp:rsid wsp:val=&quot;00017571&quot;/&gt;&lt;wsp:rsid wsp:val=&quot;00027105&quot;/&gt;&lt;wsp:rsid wsp:val=&quot;00033732&quot;/&gt;&lt;wsp:rsid wsp:val=&quot;00033F33&quot;/&gt;&lt;wsp:rsid wsp:val=&quot;000474BF&quot;/&gt;&lt;wsp:rsid wsp:val=&quot;00051CF3&quot;/&gt;&lt;wsp:rsid wsp:val=&quot;00060869&quot;/&gt;&lt;wsp:rsid wsp:val=&quot;000625C0&quot;/&gt;&lt;wsp:rsid wsp:val=&quot;00073578&quot;/&gt;&lt;wsp:rsid wsp:val=&quot;0007381A&quot;/&gt;&lt;wsp:rsid wsp:val=&quot;00076D95&quot;/&gt;&lt;wsp:rsid wsp:val=&quot;00080AC8&quot;/&gt;&lt;wsp:rsid wsp:val=&quot;00085754&quot;/&gt;&lt;wsp:rsid wsp:val=&quot;00086DEE&quot;/&gt;&lt;wsp:rsid wsp:val=&quot;00090228&quot;/&gt;&lt;wsp:rsid wsp:val=&quot;00094FC2&quot;/&gt;&lt;wsp:rsid wsp:val=&quot;000A0A94&quot;/&gt;&lt;wsp:rsid wsp:val=&quot;000B1DCA&quot;/&gt;&lt;wsp:rsid wsp:val=&quot;000B69E2&quot;/&gt;&lt;wsp:rsid wsp:val=&quot;000D4124&quot;/&gt;&lt;wsp:rsid wsp:val=&quot;000D6D2E&quot;/&gt;&lt;wsp:rsid wsp:val=&quot;000E0B24&quot;/&gt;&lt;wsp:rsid wsp:val=&quot;000E587C&quot;/&gt;&lt;wsp:rsid wsp:val=&quot;0015407B&quot;/&gt;&lt;wsp:rsid wsp:val=&quot;001556AA&quot;/&gt;&lt;wsp:rsid wsp:val=&quot;00173065&quot;/&gt;&lt;wsp:rsid wsp:val=&quot;00177F55&quot;/&gt;&lt;wsp:rsid wsp:val=&quot;00181CB6&quot;/&gt;&lt;wsp:rsid wsp:val=&quot;00195939&quot;/&gt;&lt;wsp:rsid wsp:val=&quot;001A0271&quot;/&gt;&lt;wsp:rsid wsp:val=&quot;001A3F32&quot;/&gt;&lt;wsp:rsid wsp:val=&quot;001A4AE0&quot;/&gt;&lt;wsp:rsid wsp:val=&quot;001B3810&quot;/&gt;&lt;wsp:rsid wsp:val=&quot;001B5BDD&quot;/&gt;&lt;wsp:rsid wsp:val=&quot;001C7C77&quot;/&gt;&lt;wsp:rsid wsp:val=&quot;001D6FF2&quot;/&gt;&lt;wsp:rsid wsp:val=&quot;001E08B2&quot;/&gt;&lt;wsp:rsid wsp:val=&quot;001E0A17&quot;/&gt;&lt;wsp:rsid wsp:val=&quot;002040FD&quot;/&gt;&lt;wsp:rsid wsp:val=&quot;00205FE0&quot;/&gt;&lt;wsp:rsid wsp:val=&quot;00206D1B&quot;/&gt;&lt;wsp:rsid wsp:val=&quot;0021372E&quot;/&gt;&lt;wsp:rsid wsp:val=&quot;002155CA&quot;/&gt;&lt;wsp:rsid wsp:val=&quot;00230FA3&quot;/&gt;&lt;wsp:rsid wsp:val=&quot;00242A24&quot;/&gt;&lt;wsp:rsid wsp:val=&quot;00246F22&quot;/&gt;&lt;wsp:rsid wsp:val=&quot;00251DB5&quot;/&gt;&lt;wsp:rsid wsp:val=&quot;00255836&quot;/&gt;&lt;wsp:rsid wsp:val=&quot;00273425&quot;/&gt;&lt;wsp:rsid wsp:val=&quot;00280B08&quot;/&gt;&lt;wsp:rsid wsp:val=&quot;00283806&quot;/&gt;&lt;wsp:rsid wsp:val=&quot;00287A81&quot;/&gt;&lt;wsp:rsid wsp:val=&quot;00293113&quot;/&gt;&lt;wsp:rsid wsp:val=&quot;002A2466&quot;/&gt;&lt;wsp:rsid wsp:val=&quot;002A5C24&quot;/&gt;&lt;wsp:rsid wsp:val=&quot;002B46DF&quot;/&gt;&lt;wsp:rsid wsp:val=&quot;002B5456&quot;/&gt;&lt;wsp:rsid wsp:val=&quot;002E407E&quot;/&gt;&lt;wsp:rsid wsp:val=&quot;00306714&quot;/&gt;&lt;wsp:rsid wsp:val=&quot;0036029F&quot;/&gt;&lt;wsp:rsid wsp:val=&quot;00363F07&quot;/&gt;&lt;wsp:rsid wsp:val=&quot;003644EE&quot;/&gt;&lt;wsp:rsid wsp:val=&quot;00372256&quot;/&gt;&lt;wsp:rsid wsp:val=&quot;00373D04&quot;/&gt;&lt;wsp:rsid wsp:val=&quot;00381C9D&quot;/&gt;&lt;wsp:rsid wsp:val=&quot;00381D49&quot;/&gt;&lt;wsp:rsid wsp:val=&quot;003874E0&quot;/&gt;&lt;wsp:rsid wsp:val=&quot;003963DE&quot;/&gt;&lt;wsp:rsid wsp:val=&quot;003B41A7&quot;/&gt;&lt;wsp:rsid wsp:val=&quot;003C472E&quot;/&gt;&lt;wsp:rsid wsp:val=&quot;003D0D3C&quot;/&gt;&lt;wsp:rsid wsp:val=&quot;003D1F8C&quot;/&gt;&lt;wsp:rsid wsp:val=&quot;00405D96&quot;/&gt;&lt;wsp:rsid wsp:val=&quot;00406458&quot;/&gt;&lt;wsp:rsid wsp:val=&quot;00411DF4&quot;/&gt;&lt;wsp:rsid wsp:val=&quot;00414304&quot;/&gt;&lt;wsp:rsid wsp:val=&quot;00420762&quot;/&gt;&lt;wsp:rsid wsp:val=&quot;00451827&quot;/&gt;&lt;wsp:rsid wsp:val=&quot;00467F24&quot;/&gt;&lt;wsp:rsid wsp:val=&quot;00475886&quot;/&gt;&lt;wsp:rsid wsp:val=&quot;0048362D&quot;/&gt;&lt;wsp:rsid wsp:val=&quot;0049520D&quot;/&gt;&lt;wsp:rsid wsp:val=&quot;004A21E0&quot;/&gt;&lt;wsp:rsid wsp:val=&quot;004A722A&quot;/&gt;&lt;wsp:rsid wsp:val=&quot;004D4ACD&quot;/&gt;&lt;wsp:rsid wsp:val=&quot;00510687&quot;/&gt;&lt;wsp:rsid wsp:val=&quot;00537744&quot;/&gt;&lt;wsp:rsid wsp:val=&quot;005402BE&quot;/&gt;&lt;wsp:rsid wsp:val=&quot;0057003C&quot;/&gt;&lt;wsp:rsid wsp:val=&quot;00577FF7&quot;/&gt;&lt;wsp:rsid wsp:val=&quot;00592609&quot;/&gt;&lt;wsp:rsid wsp:val=&quot;005B0060&quot;/&gt;&lt;wsp:rsid wsp:val=&quot;005D634F&quot;/&gt;&lt;wsp:rsid wsp:val=&quot;005E0BB9&quot;/&gt;&lt;wsp:rsid wsp:val=&quot;005E7967&quot;/&gt;&lt;wsp:rsid wsp:val=&quot;006003FA&quot;/&gt;&lt;wsp:rsid wsp:val=&quot;00613EE0&quot;/&gt;&lt;wsp:rsid wsp:val=&quot;0061571C&quot;/&gt;&lt;wsp:rsid wsp:val=&quot;006230FC&quot;/&gt;&lt;wsp:rsid wsp:val=&quot;0063638F&quot;/&gt;&lt;wsp:rsid wsp:val=&quot;00640E53&quot;/&gt;&lt;wsp:rsid wsp:val=&quot;006678CB&quot;/&gt;&lt;wsp:rsid wsp:val=&quot;006928ED&quot;/&gt;&lt;wsp:rsid wsp:val=&quot;006A3994&quot;/&gt;&lt;wsp:rsid wsp:val=&quot;006B2D90&quot;/&gt;&lt;wsp:rsid wsp:val=&quot;006B345C&quot;/&gt;&lt;wsp:rsid wsp:val=&quot;006B6E40&quot;/&gt;&lt;wsp:rsid wsp:val=&quot;006C626F&quot;/&gt;&lt;wsp:rsid wsp:val=&quot;006E19E2&quot;/&gt;&lt;wsp:rsid wsp:val=&quot;00705012&quot;/&gt;&lt;wsp:rsid wsp:val=&quot;00715F3C&quot;/&gt;&lt;wsp:rsid wsp:val=&quot;00724CB8&quot;/&gt;&lt;wsp:rsid wsp:val=&quot;007335C2&quot;/&gt;&lt;wsp:rsid wsp:val=&quot;00734329&quot;/&gt;&lt;wsp:rsid wsp:val=&quot;007620A1&quot;/&gt;&lt;wsp:rsid wsp:val=&quot;00772C38&quot;/&gt;&lt;wsp:rsid wsp:val=&quot;007947FA&quot;/&gt;&lt;wsp:rsid wsp:val=&quot;007C72DD&quot;/&gt;&lt;wsp:rsid wsp:val=&quot;007E7304&quot;/&gt;&lt;wsp:rsid wsp:val=&quot;008038BC&quot;/&gt;&lt;wsp:rsid wsp:val=&quot;0081351E&quot;/&gt;&lt;wsp:rsid wsp:val=&quot;00842133&quot;/&gt;&lt;wsp:rsid wsp:val=&quot;00853250&quot;/&gt;&lt;wsp:rsid wsp:val=&quot;008533EE&quot;/&gt;&lt;wsp:rsid wsp:val=&quot;008869F0&quot;/&gt;&lt;wsp:rsid wsp:val=&quot;00891F55&quot;/&gt;&lt;wsp:rsid wsp:val=&quot;008A1A49&quot;/&gt;&lt;wsp:rsid wsp:val=&quot;008C0D75&quot;/&gt;&lt;wsp:rsid wsp:val=&quot;008C0EE6&quot;/&gt;&lt;wsp:rsid wsp:val=&quot;008E2629&quot;/&gt;&lt;wsp:rsid wsp:val=&quot;00901CDF&quot;/&gt;&lt;wsp:rsid wsp:val=&quot;00906E72&quot;/&gt;&lt;wsp:rsid wsp:val=&quot;00936388&quot;/&gt;&lt;wsp:rsid wsp:val=&quot;00950E9A&quot;/&gt;&lt;wsp:rsid wsp:val=&quot;009611D4&quot;/&gt;&lt;wsp:rsid wsp:val=&quot;00973E08&quot;/&gt;&lt;wsp:rsid wsp:val=&quot;00985B8D&quot;/&gt;&lt;wsp:rsid wsp:val=&quot;009C1638&quot;/&gt;&lt;wsp:rsid wsp:val=&quot;009D077F&quot;/&gt;&lt;wsp:rsid wsp:val=&quot;009E2920&quot;/&gt;&lt;wsp:rsid wsp:val=&quot;009E6654&quot;/&gt;&lt;wsp:rsid wsp:val=&quot;00A026FC&quot;/&gt;&lt;wsp:rsid wsp:val=&quot;00A06D7A&quot;/&gt;&lt;wsp:rsid wsp:val=&quot;00A2375C&quot;/&gt;&lt;wsp:rsid wsp:val=&quot;00A3675F&quot;/&gt;&lt;wsp:rsid wsp:val=&quot;00A45515&quot;/&gt;&lt;wsp:rsid wsp:val=&quot;00A51BE7&quot;/&gt;&lt;wsp:rsid wsp:val=&quot;00A53B14&quot;/&gt;&lt;wsp:rsid wsp:val=&quot;00A62C12&quot;/&gt;&lt;wsp:rsid wsp:val=&quot;00A64A58&quot;/&gt;&lt;wsp:rsid wsp:val=&quot;00A654D8&quot;/&gt;&lt;wsp:rsid wsp:val=&quot;00A81CF7&quot;/&gt;&lt;wsp:rsid wsp:val=&quot;00A861DB&quot;/&gt;&lt;wsp:rsid wsp:val=&quot;00A956D4&quot;/&gt;&lt;wsp:rsid wsp:val=&quot;00AB0E64&quot;/&gt;&lt;wsp:rsid wsp:val=&quot;00AF2326&quot;/&gt;&lt;wsp:rsid wsp:val=&quot;00AF76E0&quot;/&gt;&lt;wsp:rsid wsp:val=&quot;00B03AFB&quot;/&gt;&lt;wsp:rsid wsp:val=&quot;00B136B1&quot;/&gt;&lt;wsp:rsid wsp:val=&quot;00B13FFB&quot;/&gt;&lt;wsp:rsid wsp:val=&quot;00B145CA&quot;/&gt;&lt;wsp:rsid wsp:val=&quot;00B2509D&quot;/&gt;&lt;wsp:rsid wsp:val=&quot;00B254F8&quot;/&gt;&lt;wsp:rsid wsp:val=&quot;00B27C5C&quot;/&gt;&lt;wsp:rsid wsp:val=&quot;00B32B7A&quot;/&gt;&lt;wsp:rsid wsp:val=&quot;00B52532&quot;/&gt;&lt;wsp:rsid wsp:val=&quot;00B87726&quot;/&gt;&lt;wsp:rsid wsp:val=&quot;00B97606&quot;/&gt;&lt;wsp:rsid wsp:val=&quot;00BA0E00&quot;/&gt;&lt;wsp:rsid wsp:val=&quot;00BA132A&quot;/&gt;&lt;wsp:rsid wsp:val=&quot;00BA6E40&quot;/&gt;&lt;wsp:rsid wsp:val=&quot;00BB0471&quot;/&gt;&lt;wsp:rsid wsp:val=&quot;00BB3FA8&quot;/&gt;&lt;wsp:rsid wsp:val=&quot;00BB5876&quot;/&gt;&lt;wsp:rsid wsp:val=&quot;00BD14F8&quot;/&gt;&lt;wsp:rsid wsp:val=&quot;00BD2679&quot;/&gt;&lt;wsp:rsid wsp:val=&quot;00BE57ED&quot;/&gt;&lt;wsp:rsid wsp:val=&quot;00BF2401&quot;/&gt;&lt;wsp:rsid wsp:val=&quot;00C16580&quot;/&gt;&lt;wsp:rsid wsp:val=&quot;00C27D80&quot;/&gt;&lt;wsp:rsid wsp:val=&quot;00C27E4A&quot;/&gt;&lt;wsp:rsid wsp:val=&quot;00C450F5&quot;/&gt;&lt;wsp:rsid wsp:val=&quot;00C45FA5&quot;/&gt;&lt;wsp:rsid wsp:val=&quot;00C50D04&quot;/&gt;&lt;wsp:rsid wsp:val=&quot;00C57F55&quot;/&gt;&lt;wsp:rsid wsp:val=&quot;00C754BA&quot;/&gt;&lt;wsp:rsid wsp:val=&quot;00C85E61&quot;/&gt;&lt;wsp:rsid wsp:val=&quot;00C913BC&quot;/&gt;&lt;wsp:rsid wsp:val=&quot;00C91FE0&quot;/&gt;&lt;wsp:rsid wsp:val=&quot;00C9460C&quot;/&gt;&lt;wsp:rsid wsp:val=&quot;00CA309D&quot;/&gt;&lt;wsp:rsid wsp:val=&quot;00CA4068&quot;/&gt;&lt;wsp:rsid wsp:val=&quot;00CD101F&quot;/&gt;&lt;wsp:rsid wsp:val=&quot;00D05047&quot;/&gt;&lt;wsp:rsid wsp:val=&quot;00D15BA1&quot;/&gt;&lt;wsp:rsid wsp:val=&quot;00D2499D&quot;/&gt;&lt;wsp:rsid wsp:val=&quot;00D32D3D&quot;/&gt;&lt;wsp:rsid wsp:val=&quot;00D45F84&quot;/&gt;&lt;wsp:rsid wsp:val=&quot;00D4741C&quot;/&gt;&lt;wsp:rsid wsp:val=&quot;00D65285&quot;/&gt;&lt;wsp:rsid wsp:val=&quot;00D7607B&quot;/&gt;&lt;wsp:rsid wsp:val=&quot;00D845EC&quot;/&gt;&lt;wsp:rsid wsp:val=&quot;00D859BB&quot;/&gt;&lt;wsp:rsid wsp:val=&quot;00D938DB&quot;/&gt;&lt;wsp:rsid wsp:val=&quot;00D96B56&quot;/&gt;&lt;wsp:rsid wsp:val=&quot;00DA2BA5&quot;/&gt;&lt;wsp:rsid wsp:val=&quot;00DB3DA8&quot;/&gt;&lt;wsp:rsid wsp:val=&quot;00DD3C31&quot;/&gt;&lt;wsp:rsid wsp:val=&quot;00E04B0F&quot;/&gt;&lt;wsp:rsid wsp:val=&quot;00E0675A&quot;/&gt;&lt;wsp:rsid wsp:val=&quot;00E06A87&quot;/&gt;&lt;wsp:rsid wsp:val=&quot;00E0725A&quot;/&gt;&lt;wsp:rsid wsp:val=&quot;00E13E8F&quot;/&gt;&lt;wsp:rsid wsp:val=&quot;00E14059&quot;/&gt;&lt;wsp:rsid wsp:val=&quot;00E20AF2&quot;/&gt;&lt;wsp:rsid wsp:val=&quot;00E30513&quot;/&gt;&lt;wsp:rsid wsp:val=&quot;00E35ED9&quot;/&gt;&lt;wsp:rsid wsp:val=&quot;00E5393E&quot;/&gt;&lt;wsp:rsid wsp:val=&quot;00E610D3&quot;/&gt;&lt;wsp:rsid wsp:val=&quot;00E617C3&quot;/&gt;&lt;wsp:rsid wsp:val=&quot;00E758F1&quot;/&gt;&lt;wsp:rsid wsp:val=&quot;00E9213D&quot;/&gt;&lt;wsp:rsid wsp:val=&quot;00E947B0&quot;/&gt;&lt;wsp:rsid wsp:val=&quot;00EA1529&quot;/&gt;&lt;wsp:rsid wsp:val=&quot;00EB1051&quot;/&gt;&lt;wsp:rsid wsp:val=&quot;00EB698E&quot;/&gt;&lt;wsp:rsid wsp:val=&quot;00EE3BC1&quot;/&gt;&lt;wsp:rsid wsp:val=&quot;00EF21AD&quot;/&gt;&lt;wsp:rsid wsp:val=&quot;00F02A9F&quot;/&gt;&lt;wsp:rsid wsp:val=&quot;00F07EBF&quot;/&gt;&lt;wsp:rsid wsp:val=&quot;00F45F62&quot;/&gt;&lt;wsp:rsid wsp:val=&quot;00F918C0&quot;/&gt;&lt;wsp:rsid wsp:val=&quot;00F94099&quot;/&gt;&lt;wsp:rsid wsp:val=&quot;00FB5C9E&quot;/&gt;&lt;wsp:rsid wsp:val=&quot;00FB6F3A&quot;/&gt;&lt;wsp:rsid wsp:val=&quot;00FC5717&quot;/&gt;&lt;wsp:rsid wsp:val=&quot;00FD6A91&quot;/&gt;&lt;wsp:rsid wsp:val=&quot;00FE506C&quot;/&gt;&lt;/wsp:rsids&gt;&lt;/w:docPr&gt;&lt;w:body&gt;&lt;wx:sect&gt;&lt;w:p wsp:rsidR=&quot;00000000&quot; wsp:rsidRDefault=&quot;00C50D04&quot; wsp:rsidP=&quot;00C50D04&quot;&gt;&lt;m:oMathPara&gt;&lt;m:oMath&gt;&lt;m:sSub&gt;&lt;m:sSubPr&gt;&lt;m:ctrlPr&gt;&lt;w:rPr&gt;&lt;w:rFonts w:ascii=&quot;Cambria Math&quot; w:h-ansi=&quot;Cambria Math&quot; w:cs=&quot;Times New Roman&quot;/&gt;&lt;wx:font wx:val=&quot;Cambria Math&quot;/&gt;&lt;w:i/&gt;&lt;w:sz w:val=&quot;28&quot;/&gt;&lt;w:sz-cs w:val=&quot;28&quot;/&gt;&lt;w:shd w:val=&quot;clear&quot; w:color=&quot;auto&quot; w:fill=&quot;FFFFFF&quot;/&gt;&lt;/w:rPr&gt;&lt;/m:ctrlPr&gt;&lt;/m:sSubPr&gt;&lt;m:e&gt;&lt;m:r&gt;&lt;w:rPr&gt;&lt;w:rFonts w:ascii=&quot;Cambria Math&quot; w:h-ansi=&quot;Cambria Math&quot; w:cs=&quot;Times New Roman&quot;/&gt;&lt;wx:font wx:val=&quot;Cambria Math&quot;/&gt;&lt;w:i/&gt;&lt;w:sz w:val=&quot;28&quot;/&gt;&lt;w:sz-cs w:val=&quot;28&quot;/&gt;&lt;w:shd w:val=&quot;clear&quot; w:color=&quot;auto&quot; w:fill=&quot;FFFFFF&quot;/&gt;&lt;/w:rPr&gt;&lt;m:t&gt;О»&lt;/m:t&gt;&lt;/m:r&gt;&lt;/m:e&gt;&lt;m:sub&gt;&lt;m:r&gt;&lt;w:rPr&gt;&lt;w:rFonts w:ascii=&quot;Cambria Math&quot; w:h-ansi=&quot;Cambria Math&quot; w:cs=&quot;Times New Roman&quot;/&gt;&lt;wx:font wx:val=&quot;Cambria Math&quot;/&gt;&lt;w:i/&gt;&lt;w:sz w:val=&quot;28&quot;/&gt;&lt;w:sz-cs w:val=&quot;28&quot;/&gt;&lt;w:shd w:val=&quot;clear&quot; w:color=&quot;auto&quot; w:fill=&quot;FFFFFF&quot;/&gt;&lt;/w:rPr&gt;&lt;m:t&gt;РІ&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54" o:title="" chromakey="white"/>
          </v:shape>
        </w:pict>
      </w:r>
      <w:r w:rsidRPr="0049520D">
        <w:rPr>
          <w:rFonts w:ascii="Times New Roman" w:hAnsi="Times New Roman" w:cs="Times New Roman"/>
          <w:sz w:val="28"/>
          <w:szCs w:val="28"/>
          <w:shd w:val="clear" w:color="auto" w:fill="FFFFFF"/>
        </w:rPr>
        <w:instrText xml:space="preserve"> </w:instrText>
      </w:r>
      <w:r w:rsidRPr="0049520D">
        <w:rPr>
          <w:rFonts w:ascii="Times New Roman" w:hAnsi="Times New Roman" w:cs="Times New Roman"/>
          <w:sz w:val="28"/>
          <w:szCs w:val="28"/>
          <w:shd w:val="clear" w:color="auto" w:fill="FFFFFF"/>
        </w:rPr>
        <w:fldChar w:fldCharType="separate"/>
      </w:r>
      <w:r w:rsidRPr="0049520D">
        <w:rPr>
          <w:position w:val="-6"/>
        </w:rPr>
        <w:pict>
          <v:shape id="_x0000_i1121" type="#_x0000_t75" style="width:12.6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stylePaneFormatFilter w:val=&quot;3F01&quot;/&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7967&quot;/&gt;&lt;wsp:rsid wsp:val=&quot;000029D6&quot;/&gt;&lt;wsp:rsid wsp:val=&quot;00002C4D&quot;/&gt;&lt;wsp:rsid wsp:val=&quot;00017571&quot;/&gt;&lt;wsp:rsid wsp:val=&quot;00027105&quot;/&gt;&lt;wsp:rsid wsp:val=&quot;00033732&quot;/&gt;&lt;wsp:rsid wsp:val=&quot;00033F33&quot;/&gt;&lt;wsp:rsid wsp:val=&quot;000474BF&quot;/&gt;&lt;wsp:rsid wsp:val=&quot;00051CF3&quot;/&gt;&lt;wsp:rsid wsp:val=&quot;00060869&quot;/&gt;&lt;wsp:rsid wsp:val=&quot;000625C0&quot;/&gt;&lt;wsp:rsid wsp:val=&quot;00073578&quot;/&gt;&lt;wsp:rsid wsp:val=&quot;0007381A&quot;/&gt;&lt;wsp:rsid wsp:val=&quot;00076D95&quot;/&gt;&lt;wsp:rsid wsp:val=&quot;00080AC8&quot;/&gt;&lt;wsp:rsid wsp:val=&quot;00085754&quot;/&gt;&lt;wsp:rsid wsp:val=&quot;00086DEE&quot;/&gt;&lt;wsp:rsid wsp:val=&quot;00090228&quot;/&gt;&lt;wsp:rsid wsp:val=&quot;00094FC2&quot;/&gt;&lt;wsp:rsid wsp:val=&quot;000A0A94&quot;/&gt;&lt;wsp:rsid wsp:val=&quot;000B1DCA&quot;/&gt;&lt;wsp:rsid wsp:val=&quot;000B69E2&quot;/&gt;&lt;wsp:rsid wsp:val=&quot;000D4124&quot;/&gt;&lt;wsp:rsid wsp:val=&quot;000D6D2E&quot;/&gt;&lt;wsp:rsid wsp:val=&quot;000E0B24&quot;/&gt;&lt;wsp:rsid wsp:val=&quot;000E587C&quot;/&gt;&lt;wsp:rsid wsp:val=&quot;0015407B&quot;/&gt;&lt;wsp:rsid wsp:val=&quot;001556AA&quot;/&gt;&lt;wsp:rsid wsp:val=&quot;00173065&quot;/&gt;&lt;wsp:rsid wsp:val=&quot;00177F55&quot;/&gt;&lt;wsp:rsid wsp:val=&quot;00181CB6&quot;/&gt;&lt;wsp:rsid wsp:val=&quot;00195939&quot;/&gt;&lt;wsp:rsid wsp:val=&quot;001A0271&quot;/&gt;&lt;wsp:rsid wsp:val=&quot;001A3F32&quot;/&gt;&lt;wsp:rsid wsp:val=&quot;001A4AE0&quot;/&gt;&lt;wsp:rsid wsp:val=&quot;001B3810&quot;/&gt;&lt;wsp:rsid wsp:val=&quot;001B5BDD&quot;/&gt;&lt;wsp:rsid wsp:val=&quot;001C7C77&quot;/&gt;&lt;wsp:rsid wsp:val=&quot;001D6FF2&quot;/&gt;&lt;wsp:rsid wsp:val=&quot;001E08B2&quot;/&gt;&lt;wsp:rsid wsp:val=&quot;001E0A17&quot;/&gt;&lt;wsp:rsid wsp:val=&quot;002040FD&quot;/&gt;&lt;wsp:rsid wsp:val=&quot;00205FE0&quot;/&gt;&lt;wsp:rsid wsp:val=&quot;00206D1B&quot;/&gt;&lt;wsp:rsid wsp:val=&quot;0021372E&quot;/&gt;&lt;wsp:rsid wsp:val=&quot;002155CA&quot;/&gt;&lt;wsp:rsid wsp:val=&quot;00230FA3&quot;/&gt;&lt;wsp:rsid wsp:val=&quot;00242A24&quot;/&gt;&lt;wsp:rsid wsp:val=&quot;00246F22&quot;/&gt;&lt;wsp:rsid wsp:val=&quot;00251DB5&quot;/&gt;&lt;wsp:rsid wsp:val=&quot;00255836&quot;/&gt;&lt;wsp:rsid wsp:val=&quot;00273425&quot;/&gt;&lt;wsp:rsid wsp:val=&quot;00280B08&quot;/&gt;&lt;wsp:rsid wsp:val=&quot;00283806&quot;/&gt;&lt;wsp:rsid wsp:val=&quot;00287A81&quot;/&gt;&lt;wsp:rsid wsp:val=&quot;00293113&quot;/&gt;&lt;wsp:rsid wsp:val=&quot;002A2466&quot;/&gt;&lt;wsp:rsid wsp:val=&quot;002A5C24&quot;/&gt;&lt;wsp:rsid wsp:val=&quot;002B46DF&quot;/&gt;&lt;wsp:rsid wsp:val=&quot;002B5456&quot;/&gt;&lt;wsp:rsid wsp:val=&quot;002E407E&quot;/&gt;&lt;wsp:rsid wsp:val=&quot;00306714&quot;/&gt;&lt;wsp:rsid wsp:val=&quot;0036029F&quot;/&gt;&lt;wsp:rsid wsp:val=&quot;00363F07&quot;/&gt;&lt;wsp:rsid wsp:val=&quot;003644EE&quot;/&gt;&lt;wsp:rsid wsp:val=&quot;00372256&quot;/&gt;&lt;wsp:rsid wsp:val=&quot;00373D04&quot;/&gt;&lt;wsp:rsid wsp:val=&quot;00381C9D&quot;/&gt;&lt;wsp:rsid wsp:val=&quot;00381D49&quot;/&gt;&lt;wsp:rsid wsp:val=&quot;003874E0&quot;/&gt;&lt;wsp:rsid wsp:val=&quot;003963DE&quot;/&gt;&lt;wsp:rsid wsp:val=&quot;003B41A7&quot;/&gt;&lt;wsp:rsid wsp:val=&quot;003C472E&quot;/&gt;&lt;wsp:rsid wsp:val=&quot;003D0D3C&quot;/&gt;&lt;wsp:rsid wsp:val=&quot;003D1F8C&quot;/&gt;&lt;wsp:rsid wsp:val=&quot;00405D96&quot;/&gt;&lt;wsp:rsid wsp:val=&quot;00406458&quot;/&gt;&lt;wsp:rsid wsp:val=&quot;00411DF4&quot;/&gt;&lt;wsp:rsid wsp:val=&quot;00414304&quot;/&gt;&lt;wsp:rsid wsp:val=&quot;00420762&quot;/&gt;&lt;wsp:rsid wsp:val=&quot;00451827&quot;/&gt;&lt;wsp:rsid wsp:val=&quot;00467F24&quot;/&gt;&lt;wsp:rsid wsp:val=&quot;00475886&quot;/&gt;&lt;wsp:rsid wsp:val=&quot;0048362D&quot;/&gt;&lt;wsp:rsid wsp:val=&quot;0049520D&quot;/&gt;&lt;wsp:rsid wsp:val=&quot;004A21E0&quot;/&gt;&lt;wsp:rsid wsp:val=&quot;004A722A&quot;/&gt;&lt;wsp:rsid wsp:val=&quot;004D4ACD&quot;/&gt;&lt;wsp:rsid wsp:val=&quot;00510687&quot;/&gt;&lt;wsp:rsid wsp:val=&quot;00537744&quot;/&gt;&lt;wsp:rsid wsp:val=&quot;005402BE&quot;/&gt;&lt;wsp:rsid wsp:val=&quot;0057003C&quot;/&gt;&lt;wsp:rsid wsp:val=&quot;00577FF7&quot;/&gt;&lt;wsp:rsid wsp:val=&quot;00592609&quot;/&gt;&lt;wsp:rsid wsp:val=&quot;005B0060&quot;/&gt;&lt;wsp:rsid wsp:val=&quot;005D634F&quot;/&gt;&lt;wsp:rsid wsp:val=&quot;005E0BB9&quot;/&gt;&lt;wsp:rsid wsp:val=&quot;005E7967&quot;/&gt;&lt;wsp:rsid wsp:val=&quot;006003FA&quot;/&gt;&lt;wsp:rsid wsp:val=&quot;00613EE0&quot;/&gt;&lt;wsp:rsid wsp:val=&quot;0061571C&quot;/&gt;&lt;wsp:rsid wsp:val=&quot;006230FC&quot;/&gt;&lt;wsp:rsid wsp:val=&quot;0063638F&quot;/&gt;&lt;wsp:rsid wsp:val=&quot;00640E53&quot;/&gt;&lt;wsp:rsid wsp:val=&quot;006678CB&quot;/&gt;&lt;wsp:rsid wsp:val=&quot;006928ED&quot;/&gt;&lt;wsp:rsid wsp:val=&quot;006A3994&quot;/&gt;&lt;wsp:rsid wsp:val=&quot;006B2D90&quot;/&gt;&lt;wsp:rsid wsp:val=&quot;006B345C&quot;/&gt;&lt;wsp:rsid wsp:val=&quot;006B6E40&quot;/&gt;&lt;wsp:rsid wsp:val=&quot;006C626F&quot;/&gt;&lt;wsp:rsid wsp:val=&quot;006E19E2&quot;/&gt;&lt;wsp:rsid wsp:val=&quot;00705012&quot;/&gt;&lt;wsp:rsid wsp:val=&quot;00715F3C&quot;/&gt;&lt;wsp:rsid wsp:val=&quot;00724CB8&quot;/&gt;&lt;wsp:rsid wsp:val=&quot;007335C2&quot;/&gt;&lt;wsp:rsid wsp:val=&quot;00734329&quot;/&gt;&lt;wsp:rsid wsp:val=&quot;007620A1&quot;/&gt;&lt;wsp:rsid wsp:val=&quot;00772C38&quot;/&gt;&lt;wsp:rsid wsp:val=&quot;007947FA&quot;/&gt;&lt;wsp:rsid wsp:val=&quot;007C72DD&quot;/&gt;&lt;wsp:rsid wsp:val=&quot;007E7304&quot;/&gt;&lt;wsp:rsid wsp:val=&quot;008038BC&quot;/&gt;&lt;wsp:rsid wsp:val=&quot;0081351E&quot;/&gt;&lt;wsp:rsid wsp:val=&quot;00842133&quot;/&gt;&lt;wsp:rsid wsp:val=&quot;00853250&quot;/&gt;&lt;wsp:rsid wsp:val=&quot;008533EE&quot;/&gt;&lt;wsp:rsid wsp:val=&quot;008869F0&quot;/&gt;&lt;wsp:rsid wsp:val=&quot;00891F55&quot;/&gt;&lt;wsp:rsid wsp:val=&quot;008A1A49&quot;/&gt;&lt;wsp:rsid wsp:val=&quot;008C0D75&quot;/&gt;&lt;wsp:rsid wsp:val=&quot;008C0EE6&quot;/&gt;&lt;wsp:rsid wsp:val=&quot;008E2629&quot;/&gt;&lt;wsp:rsid wsp:val=&quot;00901CDF&quot;/&gt;&lt;wsp:rsid wsp:val=&quot;00906E72&quot;/&gt;&lt;wsp:rsid wsp:val=&quot;00936388&quot;/&gt;&lt;wsp:rsid wsp:val=&quot;00950E9A&quot;/&gt;&lt;wsp:rsid wsp:val=&quot;009611D4&quot;/&gt;&lt;wsp:rsid wsp:val=&quot;00973E08&quot;/&gt;&lt;wsp:rsid wsp:val=&quot;00985B8D&quot;/&gt;&lt;wsp:rsid wsp:val=&quot;009C1638&quot;/&gt;&lt;wsp:rsid wsp:val=&quot;009D077F&quot;/&gt;&lt;wsp:rsid wsp:val=&quot;009E2920&quot;/&gt;&lt;wsp:rsid wsp:val=&quot;009E6654&quot;/&gt;&lt;wsp:rsid wsp:val=&quot;00A026FC&quot;/&gt;&lt;wsp:rsid wsp:val=&quot;00A06D7A&quot;/&gt;&lt;wsp:rsid wsp:val=&quot;00A2375C&quot;/&gt;&lt;wsp:rsid wsp:val=&quot;00A3675F&quot;/&gt;&lt;wsp:rsid wsp:val=&quot;00A45515&quot;/&gt;&lt;wsp:rsid wsp:val=&quot;00A51BE7&quot;/&gt;&lt;wsp:rsid wsp:val=&quot;00A53B14&quot;/&gt;&lt;wsp:rsid wsp:val=&quot;00A62C12&quot;/&gt;&lt;wsp:rsid wsp:val=&quot;00A64A58&quot;/&gt;&lt;wsp:rsid wsp:val=&quot;00A654D8&quot;/&gt;&lt;wsp:rsid wsp:val=&quot;00A81CF7&quot;/&gt;&lt;wsp:rsid wsp:val=&quot;00A861DB&quot;/&gt;&lt;wsp:rsid wsp:val=&quot;00A956D4&quot;/&gt;&lt;wsp:rsid wsp:val=&quot;00AB0E64&quot;/&gt;&lt;wsp:rsid wsp:val=&quot;00AF2326&quot;/&gt;&lt;wsp:rsid wsp:val=&quot;00AF76E0&quot;/&gt;&lt;wsp:rsid wsp:val=&quot;00B03AFB&quot;/&gt;&lt;wsp:rsid wsp:val=&quot;00B136B1&quot;/&gt;&lt;wsp:rsid wsp:val=&quot;00B13FFB&quot;/&gt;&lt;wsp:rsid wsp:val=&quot;00B145CA&quot;/&gt;&lt;wsp:rsid wsp:val=&quot;00B2509D&quot;/&gt;&lt;wsp:rsid wsp:val=&quot;00B254F8&quot;/&gt;&lt;wsp:rsid wsp:val=&quot;00B27C5C&quot;/&gt;&lt;wsp:rsid wsp:val=&quot;00B32B7A&quot;/&gt;&lt;wsp:rsid wsp:val=&quot;00B52532&quot;/&gt;&lt;wsp:rsid wsp:val=&quot;00B87726&quot;/&gt;&lt;wsp:rsid wsp:val=&quot;00B97606&quot;/&gt;&lt;wsp:rsid wsp:val=&quot;00BA0E00&quot;/&gt;&lt;wsp:rsid wsp:val=&quot;00BA132A&quot;/&gt;&lt;wsp:rsid wsp:val=&quot;00BA6E40&quot;/&gt;&lt;wsp:rsid wsp:val=&quot;00BB0471&quot;/&gt;&lt;wsp:rsid wsp:val=&quot;00BB3FA8&quot;/&gt;&lt;wsp:rsid wsp:val=&quot;00BB5876&quot;/&gt;&lt;wsp:rsid wsp:val=&quot;00BD14F8&quot;/&gt;&lt;wsp:rsid wsp:val=&quot;00BD2679&quot;/&gt;&lt;wsp:rsid wsp:val=&quot;00BE57ED&quot;/&gt;&lt;wsp:rsid wsp:val=&quot;00BF2401&quot;/&gt;&lt;wsp:rsid wsp:val=&quot;00C16580&quot;/&gt;&lt;wsp:rsid wsp:val=&quot;00C27D80&quot;/&gt;&lt;wsp:rsid wsp:val=&quot;00C27E4A&quot;/&gt;&lt;wsp:rsid wsp:val=&quot;00C450F5&quot;/&gt;&lt;wsp:rsid wsp:val=&quot;00C45FA5&quot;/&gt;&lt;wsp:rsid wsp:val=&quot;00C50D04&quot;/&gt;&lt;wsp:rsid wsp:val=&quot;00C57F55&quot;/&gt;&lt;wsp:rsid wsp:val=&quot;00C754BA&quot;/&gt;&lt;wsp:rsid wsp:val=&quot;00C85E61&quot;/&gt;&lt;wsp:rsid wsp:val=&quot;00C913BC&quot;/&gt;&lt;wsp:rsid wsp:val=&quot;00C91FE0&quot;/&gt;&lt;wsp:rsid wsp:val=&quot;00C9460C&quot;/&gt;&lt;wsp:rsid wsp:val=&quot;00CA309D&quot;/&gt;&lt;wsp:rsid wsp:val=&quot;00CA4068&quot;/&gt;&lt;wsp:rsid wsp:val=&quot;00CD101F&quot;/&gt;&lt;wsp:rsid wsp:val=&quot;00D05047&quot;/&gt;&lt;wsp:rsid wsp:val=&quot;00D15BA1&quot;/&gt;&lt;wsp:rsid wsp:val=&quot;00D2499D&quot;/&gt;&lt;wsp:rsid wsp:val=&quot;00D32D3D&quot;/&gt;&lt;wsp:rsid wsp:val=&quot;00D45F84&quot;/&gt;&lt;wsp:rsid wsp:val=&quot;00D4741C&quot;/&gt;&lt;wsp:rsid wsp:val=&quot;00D65285&quot;/&gt;&lt;wsp:rsid wsp:val=&quot;00D7607B&quot;/&gt;&lt;wsp:rsid wsp:val=&quot;00D845EC&quot;/&gt;&lt;wsp:rsid wsp:val=&quot;00D859BB&quot;/&gt;&lt;wsp:rsid wsp:val=&quot;00D938DB&quot;/&gt;&lt;wsp:rsid wsp:val=&quot;00D96B56&quot;/&gt;&lt;wsp:rsid wsp:val=&quot;00DA2BA5&quot;/&gt;&lt;wsp:rsid wsp:val=&quot;00DB3DA8&quot;/&gt;&lt;wsp:rsid wsp:val=&quot;00DD3C31&quot;/&gt;&lt;wsp:rsid wsp:val=&quot;00E04B0F&quot;/&gt;&lt;wsp:rsid wsp:val=&quot;00E0675A&quot;/&gt;&lt;wsp:rsid wsp:val=&quot;00E06A87&quot;/&gt;&lt;wsp:rsid wsp:val=&quot;00E0725A&quot;/&gt;&lt;wsp:rsid wsp:val=&quot;00E13E8F&quot;/&gt;&lt;wsp:rsid wsp:val=&quot;00E14059&quot;/&gt;&lt;wsp:rsid wsp:val=&quot;00E20AF2&quot;/&gt;&lt;wsp:rsid wsp:val=&quot;00E30513&quot;/&gt;&lt;wsp:rsid wsp:val=&quot;00E35ED9&quot;/&gt;&lt;wsp:rsid wsp:val=&quot;00E5393E&quot;/&gt;&lt;wsp:rsid wsp:val=&quot;00E610D3&quot;/&gt;&lt;wsp:rsid wsp:val=&quot;00E617C3&quot;/&gt;&lt;wsp:rsid wsp:val=&quot;00E758F1&quot;/&gt;&lt;wsp:rsid wsp:val=&quot;00E9213D&quot;/&gt;&lt;wsp:rsid wsp:val=&quot;00E947B0&quot;/&gt;&lt;wsp:rsid wsp:val=&quot;00EA1529&quot;/&gt;&lt;wsp:rsid wsp:val=&quot;00EB1051&quot;/&gt;&lt;wsp:rsid wsp:val=&quot;00EB698E&quot;/&gt;&lt;wsp:rsid wsp:val=&quot;00EE3BC1&quot;/&gt;&lt;wsp:rsid wsp:val=&quot;00EF21AD&quot;/&gt;&lt;wsp:rsid wsp:val=&quot;00F02A9F&quot;/&gt;&lt;wsp:rsid wsp:val=&quot;00F07EBF&quot;/&gt;&lt;wsp:rsid wsp:val=&quot;00F45F62&quot;/&gt;&lt;wsp:rsid wsp:val=&quot;00F918C0&quot;/&gt;&lt;wsp:rsid wsp:val=&quot;00F94099&quot;/&gt;&lt;wsp:rsid wsp:val=&quot;00FB5C9E&quot;/&gt;&lt;wsp:rsid wsp:val=&quot;00FB6F3A&quot;/&gt;&lt;wsp:rsid wsp:val=&quot;00FC5717&quot;/&gt;&lt;wsp:rsid wsp:val=&quot;00FD6A91&quot;/&gt;&lt;wsp:rsid wsp:val=&quot;00FE506C&quot;/&gt;&lt;/wsp:rsids&gt;&lt;/w:docPr&gt;&lt;w:body&gt;&lt;wx:sect&gt;&lt;w:p wsp:rsidR=&quot;00000000&quot; wsp:rsidRDefault=&quot;00C50D04&quot; wsp:rsidP=&quot;00C50D04&quot;&gt;&lt;m:oMathPara&gt;&lt;m:oMath&gt;&lt;m:sSub&gt;&lt;m:sSubPr&gt;&lt;m:ctrlPr&gt;&lt;w:rPr&gt;&lt;w:rFonts w:ascii=&quot;Cambria Math&quot; w:h-ansi=&quot;Cambria Math&quot; w:cs=&quot;Times New Roman&quot;/&gt;&lt;wx:font wx:val=&quot;Cambria Math&quot;/&gt;&lt;w:i/&gt;&lt;w:sz w:val=&quot;28&quot;/&gt;&lt;w:sz-cs w:val=&quot;28&quot;/&gt;&lt;w:shd w:val=&quot;clear&quot; w:color=&quot;auto&quot; w:fill=&quot;FFFFFF&quot;/&gt;&lt;/w:rPr&gt;&lt;/m:ctrlPr&gt;&lt;/m:sSubPr&gt;&lt;m:e&gt;&lt;m:r&gt;&lt;w:rPr&gt;&lt;w:rFonts w:ascii=&quot;Cambria Math&quot; w:h-ansi=&quot;Cambria Math&quot; w:cs=&quot;Times New Roman&quot;/&gt;&lt;wx:font wx:val=&quot;Cambria Math&quot;/&gt;&lt;w:i/&gt;&lt;w:sz w:val=&quot;28&quot;/&gt;&lt;w:sz-cs w:val=&quot;28&quot;/&gt;&lt;w:shd w:val=&quot;clear&quot; w:color=&quot;auto&quot; w:fill=&quot;FFFFFF&quot;/&gt;&lt;/w:rPr&gt;&lt;m:t&gt;О»&lt;/m:t&gt;&lt;/m:r&gt;&lt;/m:e&gt;&lt;m:sub&gt;&lt;m:r&gt;&lt;w:rPr&gt;&lt;w:rFonts w:ascii=&quot;Cambria Math&quot; w:h-ansi=&quot;Cambria Math&quot; w:cs=&quot;Times New Roman&quot;/&gt;&lt;wx:font wx:val=&quot;Cambria Math&quot;/&gt;&lt;w:i/&gt;&lt;w:sz w:val=&quot;28&quot;/&gt;&lt;w:sz-cs w:val=&quot;28&quot;/&gt;&lt;w:shd w:val=&quot;clear&quot; w:color=&quot;auto&quot; w:fill=&quot;FFFFFF&quot;/&gt;&lt;/w:rPr&gt;&lt;m:t&gt;РІ&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54" o:title="" chromakey="white"/>
          </v:shape>
        </w:pict>
      </w:r>
      <w:r w:rsidRPr="0049520D">
        <w:rPr>
          <w:rFonts w:ascii="Times New Roman" w:hAnsi="Times New Roman" w:cs="Times New Roman"/>
          <w:sz w:val="28"/>
          <w:szCs w:val="28"/>
          <w:shd w:val="clear" w:color="auto" w:fill="FFFFFF"/>
        </w:rPr>
        <w:fldChar w:fldCharType="end"/>
      </w:r>
      <w:r w:rsidRPr="009804F2">
        <w:rPr>
          <w:rFonts w:ascii="Times New Roman" w:hAnsi="Times New Roman" w:cs="Times New Roman"/>
          <w:sz w:val="28"/>
          <w:szCs w:val="28"/>
          <w:shd w:val="clear" w:color="auto" w:fill="FFFFFF"/>
        </w:rPr>
        <w:t>может быть определен с помощью следу</w:t>
      </w:r>
      <w:r w:rsidRPr="009804F2">
        <w:rPr>
          <w:rFonts w:ascii="Times New Roman" w:hAnsi="Times New Roman" w:cs="Times New Roman"/>
          <w:sz w:val="28"/>
          <w:szCs w:val="28"/>
          <w:shd w:val="clear" w:color="auto" w:fill="FFFFFF"/>
        </w:rPr>
        <w:t>ю</w:t>
      </w:r>
      <w:r w:rsidRPr="009804F2">
        <w:rPr>
          <w:rFonts w:ascii="Times New Roman" w:hAnsi="Times New Roman" w:cs="Times New Roman"/>
          <w:sz w:val="28"/>
          <w:szCs w:val="28"/>
          <w:shd w:val="clear" w:color="auto" w:fill="FFFFFF"/>
        </w:rPr>
        <w:t>щих формул:</w:t>
      </w:r>
    </w:p>
    <w:p w:rsidR="00DF6FF5" w:rsidRDefault="00DF6FF5" w:rsidP="00B4580C">
      <w:pPr>
        <w:spacing w:line="360" w:lineRule="auto"/>
        <w:ind w:firstLine="709"/>
        <w:jc w:val="both"/>
        <w:rPr>
          <w:rFonts w:ascii="Times New Roman" w:hAnsi="Times New Roman" w:cs="Times New Roman"/>
          <w:sz w:val="28"/>
          <w:szCs w:val="28"/>
          <w:shd w:val="clear" w:color="auto" w:fill="FFFFFF"/>
        </w:rPr>
      </w:pPr>
      <w:r w:rsidRPr="009804F2">
        <w:rPr>
          <w:rFonts w:ascii="Times New Roman" w:hAnsi="Times New Roman" w:cs="Times New Roman"/>
          <w:sz w:val="28"/>
          <w:szCs w:val="28"/>
          <w:shd w:val="clear" w:color="auto" w:fill="FFFFFF"/>
        </w:rPr>
        <w:t>для ламинарного режима</w:t>
      </w:r>
      <w:r>
        <w:rPr>
          <w:rFonts w:ascii="Times New Roman" w:hAnsi="Times New Roman" w:cs="Times New Roman"/>
          <w:sz w:val="28"/>
          <w:szCs w:val="28"/>
          <w:shd w:val="clear" w:color="auto" w:fill="FFFFFF"/>
        </w:rPr>
        <w:t>,</w:t>
      </w:r>
      <w:r w:rsidRPr="009804F2">
        <w:rPr>
          <w:rFonts w:ascii="Times New Roman" w:hAnsi="Times New Roman" w:cs="Times New Roman"/>
          <w:sz w:val="28"/>
          <w:szCs w:val="28"/>
          <w:shd w:val="clear" w:color="auto" w:fill="FFFFFF"/>
        </w:rPr>
        <w:t xml:space="preserve"> когда</w:t>
      </w:r>
      <w:r w:rsidRPr="0049520D">
        <w:rPr>
          <w:rFonts w:ascii="Times New Roman" w:hAnsi="Times New Roman" w:cs="Times New Roman"/>
          <w:sz w:val="28"/>
          <w:szCs w:val="28"/>
          <w:shd w:val="clear" w:color="auto" w:fill="FFFFFF"/>
        </w:rPr>
        <w:fldChar w:fldCharType="begin"/>
      </w:r>
      <w:r w:rsidRPr="0049520D">
        <w:rPr>
          <w:rFonts w:ascii="Times New Roman" w:hAnsi="Times New Roman" w:cs="Times New Roman"/>
          <w:sz w:val="28"/>
          <w:szCs w:val="28"/>
          <w:shd w:val="clear" w:color="auto" w:fill="FFFFFF"/>
        </w:rPr>
        <w:instrText xml:space="preserve"> QUOTE </w:instrText>
      </w:r>
      <w:r w:rsidRPr="0049520D">
        <w:rPr>
          <w:position w:val="-6"/>
        </w:rPr>
        <w:pict>
          <v:shape id="_x0000_i1122" type="#_x0000_t75" style="width:67.8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stylePaneFormatFilter w:val=&quot;3F01&quot;/&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7967&quot;/&gt;&lt;wsp:rsid wsp:val=&quot;000029D6&quot;/&gt;&lt;wsp:rsid wsp:val=&quot;00002C4D&quot;/&gt;&lt;wsp:rsid wsp:val=&quot;00017571&quot;/&gt;&lt;wsp:rsid wsp:val=&quot;00027105&quot;/&gt;&lt;wsp:rsid wsp:val=&quot;00033732&quot;/&gt;&lt;wsp:rsid wsp:val=&quot;00033F33&quot;/&gt;&lt;wsp:rsid wsp:val=&quot;000474BF&quot;/&gt;&lt;wsp:rsid wsp:val=&quot;00051CF3&quot;/&gt;&lt;wsp:rsid wsp:val=&quot;00060869&quot;/&gt;&lt;wsp:rsid wsp:val=&quot;000625C0&quot;/&gt;&lt;wsp:rsid wsp:val=&quot;00073578&quot;/&gt;&lt;wsp:rsid wsp:val=&quot;0007381A&quot;/&gt;&lt;wsp:rsid wsp:val=&quot;00076D95&quot;/&gt;&lt;wsp:rsid wsp:val=&quot;00080AC8&quot;/&gt;&lt;wsp:rsid wsp:val=&quot;00085754&quot;/&gt;&lt;wsp:rsid wsp:val=&quot;00086DEE&quot;/&gt;&lt;wsp:rsid wsp:val=&quot;00090228&quot;/&gt;&lt;wsp:rsid wsp:val=&quot;00094FC2&quot;/&gt;&lt;wsp:rsid wsp:val=&quot;000A0A94&quot;/&gt;&lt;wsp:rsid wsp:val=&quot;000B1DCA&quot;/&gt;&lt;wsp:rsid wsp:val=&quot;000B69E2&quot;/&gt;&lt;wsp:rsid wsp:val=&quot;000D4124&quot;/&gt;&lt;wsp:rsid wsp:val=&quot;000D6D2E&quot;/&gt;&lt;wsp:rsid wsp:val=&quot;000E0B24&quot;/&gt;&lt;wsp:rsid wsp:val=&quot;000E587C&quot;/&gt;&lt;wsp:rsid wsp:val=&quot;0015407B&quot;/&gt;&lt;wsp:rsid wsp:val=&quot;001556AA&quot;/&gt;&lt;wsp:rsid wsp:val=&quot;00173065&quot;/&gt;&lt;wsp:rsid wsp:val=&quot;00177F55&quot;/&gt;&lt;wsp:rsid wsp:val=&quot;00181CB6&quot;/&gt;&lt;wsp:rsid wsp:val=&quot;00195939&quot;/&gt;&lt;wsp:rsid wsp:val=&quot;001A0271&quot;/&gt;&lt;wsp:rsid wsp:val=&quot;001A3F32&quot;/&gt;&lt;wsp:rsid wsp:val=&quot;001A4AE0&quot;/&gt;&lt;wsp:rsid wsp:val=&quot;001B3810&quot;/&gt;&lt;wsp:rsid wsp:val=&quot;001B5BDD&quot;/&gt;&lt;wsp:rsid wsp:val=&quot;001C7C77&quot;/&gt;&lt;wsp:rsid wsp:val=&quot;001D6FF2&quot;/&gt;&lt;wsp:rsid wsp:val=&quot;001E08B2&quot;/&gt;&lt;wsp:rsid wsp:val=&quot;001E0A17&quot;/&gt;&lt;wsp:rsid wsp:val=&quot;002040FD&quot;/&gt;&lt;wsp:rsid wsp:val=&quot;00205FE0&quot;/&gt;&lt;wsp:rsid wsp:val=&quot;00206D1B&quot;/&gt;&lt;wsp:rsid wsp:val=&quot;0021372E&quot;/&gt;&lt;wsp:rsid wsp:val=&quot;002155CA&quot;/&gt;&lt;wsp:rsid wsp:val=&quot;00230FA3&quot;/&gt;&lt;wsp:rsid wsp:val=&quot;00242A24&quot;/&gt;&lt;wsp:rsid wsp:val=&quot;00246F22&quot;/&gt;&lt;wsp:rsid wsp:val=&quot;00251DB5&quot;/&gt;&lt;wsp:rsid wsp:val=&quot;00255836&quot;/&gt;&lt;wsp:rsid wsp:val=&quot;00273425&quot;/&gt;&lt;wsp:rsid wsp:val=&quot;00280B08&quot;/&gt;&lt;wsp:rsid wsp:val=&quot;00283806&quot;/&gt;&lt;wsp:rsid wsp:val=&quot;00287A81&quot;/&gt;&lt;wsp:rsid wsp:val=&quot;00293113&quot;/&gt;&lt;wsp:rsid wsp:val=&quot;002A2466&quot;/&gt;&lt;wsp:rsid wsp:val=&quot;002A5C24&quot;/&gt;&lt;wsp:rsid wsp:val=&quot;002B46DF&quot;/&gt;&lt;wsp:rsid wsp:val=&quot;002B5456&quot;/&gt;&lt;wsp:rsid wsp:val=&quot;002E407E&quot;/&gt;&lt;wsp:rsid wsp:val=&quot;00306714&quot;/&gt;&lt;wsp:rsid wsp:val=&quot;0036029F&quot;/&gt;&lt;wsp:rsid wsp:val=&quot;00363F07&quot;/&gt;&lt;wsp:rsid wsp:val=&quot;003644EE&quot;/&gt;&lt;wsp:rsid wsp:val=&quot;00372256&quot;/&gt;&lt;wsp:rsid wsp:val=&quot;00373D04&quot;/&gt;&lt;wsp:rsid wsp:val=&quot;00381C9D&quot;/&gt;&lt;wsp:rsid wsp:val=&quot;00381D49&quot;/&gt;&lt;wsp:rsid wsp:val=&quot;003874E0&quot;/&gt;&lt;wsp:rsid wsp:val=&quot;003963DE&quot;/&gt;&lt;wsp:rsid wsp:val=&quot;003B41A7&quot;/&gt;&lt;wsp:rsid wsp:val=&quot;003C472E&quot;/&gt;&lt;wsp:rsid wsp:val=&quot;003D0D3C&quot;/&gt;&lt;wsp:rsid wsp:val=&quot;003D1F8C&quot;/&gt;&lt;wsp:rsid wsp:val=&quot;00405D96&quot;/&gt;&lt;wsp:rsid wsp:val=&quot;00406458&quot;/&gt;&lt;wsp:rsid wsp:val=&quot;00411DF4&quot;/&gt;&lt;wsp:rsid wsp:val=&quot;00414304&quot;/&gt;&lt;wsp:rsid wsp:val=&quot;00420762&quot;/&gt;&lt;wsp:rsid wsp:val=&quot;00451827&quot;/&gt;&lt;wsp:rsid wsp:val=&quot;00467F24&quot;/&gt;&lt;wsp:rsid wsp:val=&quot;00475886&quot;/&gt;&lt;wsp:rsid wsp:val=&quot;0048362D&quot;/&gt;&lt;wsp:rsid wsp:val=&quot;0049520D&quot;/&gt;&lt;wsp:rsid wsp:val=&quot;004A21E0&quot;/&gt;&lt;wsp:rsid wsp:val=&quot;004A722A&quot;/&gt;&lt;wsp:rsid wsp:val=&quot;004D4ACD&quot;/&gt;&lt;wsp:rsid wsp:val=&quot;00510687&quot;/&gt;&lt;wsp:rsid wsp:val=&quot;00537744&quot;/&gt;&lt;wsp:rsid wsp:val=&quot;005402BE&quot;/&gt;&lt;wsp:rsid wsp:val=&quot;0057003C&quot;/&gt;&lt;wsp:rsid wsp:val=&quot;00577FF7&quot;/&gt;&lt;wsp:rsid wsp:val=&quot;00592609&quot;/&gt;&lt;wsp:rsid wsp:val=&quot;005B0060&quot;/&gt;&lt;wsp:rsid wsp:val=&quot;005D634F&quot;/&gt;&lt;wsp:rsid wsp:val=&quot;005E0BB9&quot;/&gt;&lt;wsp:rsid wsp:val=&quot;005E7967&quot;/&gt;&lt;wsp:rsid wsp:val=&quot;006003FA&quot;/&gt;&lt;wsp:rsid wsp:val=&quot;00613EE0&quot;/&gt;&lt;wsp:rsid wsp:val=&quot;0061571C&quot;/&gt;&lt;wsp:rsid wsp:val=&quot;006230FC&quot;/&gt;&lt;wsp:rsid wsp:val=&quot;0063638F&quot;/&gt;&lt;wsp:rsid wsp:val=&quot;00640E53&quot;/&gt;&lt;wsp:rsid wsp:val=&quot;006678CB&quot;/&gt;&lt;wsp:rsid wsp:val=&quot;006928ED&quot;/&gt;&lt;wsp:rsid wsp:val=&quot;006A3994&quot;/&gt;&lt;wsp:rsid wsp:val=&quot;006B2D90&quot;/&gt;&lt;wsp:rsid wsp:val=&quot;006B345C&quot;/&gt;&lt;wsp:rsid wsp:val=&quot;006B6E40&quot;/&gt;&lt;wsp:rsid wsp:val=&quot;006C626F&quot;/&gt;&lt;wsp:rsid wsp:val=&quot;006E19E2&quot;/&gt;&lt;wsp:rsid wsp:val=&quot;00705012&quot;/&gt;&lt;wsp:rsid wsp:val=&quot;00715F3C&quot;/&gt;&lt;wsp:rsid wsp:val=&quot;00724CB8&quot;/&gt;&lt;wsp:rsid wsp:val=&quot;007335C2&quot;/&gt;&lt;wsp:rsid wsp:val=&quot;00734329&quot;/&gt;&lt;wsp:rsid wsp:val=&quot;007620A1&quot;/&gt;&lt;wsp:rsid wsp:val=&quot;00772C38&quot;/&gt;&lt;wsp:rsid wsp:val=&quot;007947FA&quot;/&gt;&lt;wsp:rsid wsp:val=&quot;007C72DD&quot;/&gt;&lt;wsp:rsid wsp:val=&quot;007E7304&quot;/&gt;&lt;wsp:rsid wsp:val=&quot;008038BC&quot;/&gt;&lt;wsp:rsid wsp:val=&quot;0081351E&quot;/&gt;&lt;wsp:rsid wsp:val=&quot;00842133&quot;/&gt;&lt;wsp:rsid wsp:val=&quot;00853250&quot;/&gt;&lt;wsp:rsid wsp:val=&quot;008533EE&quot;/&gt;&lt;wsp:rsid wsp:val=&quot;008869F0&quot;/&gt;&lt;wsp:rsid wsp:val=&quot;00891F55&quot;/&gt;&lt;wsp:rsid wsp:val=&quot;008A1A49&quot;/&gt;&lt;wsp:rsid wsp:val=&quot;008C0D75&quot;/&gt;&lt;wsp:rsid wsp:val=&quot;008C0EE6&quot;/&gt;&lt;wsp:rsid wsp:val=&quot;008E2629&quot;/&gt;&lt;wsp:rsid wsp:val=&quot;00901CDF&quot;/&gt;&lt;wsp:rsid wsp:val=&quot;00906E72&quot;/&gt;&lt;wsp:rsid wsp:val=&quot;00936388&quot;/&gt;&lt;wsp:rsid wsp:val=&quot;00950E9A&quot;/&gt;&lt;wsp:rsid wsp:val=&quot;009611D4&quot;/&gt;&lt;wsp:rsid wsp:val=&quot;00973E08&quot;/&gt;&lt;wsp:rsid wsp:val=&quot;009778DE&quot;/&gt;&lt;wsp:rsid wsp:val=&quot;00985B8D&quot;/&gt;&lt;wsp:rsid wsp:val=&quot;009C1638&quot;/&gt;&lt;wsp:rsid wsp:val=&quot;009D077F&quot;/&gt;&lt;wsp:rsid wsp:val=&quot;009E2920&quot;/&gt;&lt;wsp:rsid wsp:val=&quot;009E6654&quot;/&gt;&lt;wsp:rsid wsp:val=&quot;00A026FC&quot;/&gt;&lt;wsp:rsid wsp:val=&quot;00A06D7A&quot;/&gt;&lt;wsp:rsid wsp:val=&quot;00A2375C&quot;/&gt;&lt;wsp:rsid wsp:val=&quot;00A3675F&quot;/&gt;&lt;wsp:rsid wsp:val=&quot;00A45515&quot;/&gt;&lt;wsp:rsid wsp:val=&quot;00A51BE7&quot;/&gt;&lt;wsp:rsid wsp:val=&quot;00A53B14&quot;/&gt;&lt;wsp:rsid wsp:val=&quot;00A62C12&quot;/&gt;&lt;wsp:rsid wsp:val=&quot;00A64A58&quot;/&gt;&lt;wsp:rsid wsp:val=&quot;00A654D8&quot;/&gt;&lt;wsp:rsid wsp:val=&quot;00A81CF7&quot;/&gt;&lt;wsp:rsid wsp:val=&quot;00A861DB&quot;/&gt;&lt;wsp:rsid wsp:val=&quot;00A956D4&quot;/&gt;&lt;wsp:rsid wsp:val=&quot;00AB0E64&quot;/&gt;&lt;wsp:rsid wsp:val=&quot;00AF2326&quot;/&gt;&lt;wsp:rsid wsp:val=&quot;00AF76E0&quot;/&gt;&lt;wsp:rsid wsp:val=&quot;00B03AFB&quot;/&gt;&lt;wsp:rsid wsp:val=&quot;00B136B1&quot;/&gt;&lt;wsp:rsid wsp:val=&quot;00B13FFB&quot;/&gt;&lt;wsp:rsid wsp:val=&quot;00B145CA&quot;/&gt;&lt;wsp:rsid wsp:val=&quot;00B2509D&quot;/&gt;&lt;wsp:rsid wsp:val=&quot;00B254F8&quot;/&gt;&lt;wsp:rsid wsp:val=&quot;00B27C5C&quot;/&gt;&lt;wsp:rsid wsp:val=&quot;00B32B7A&quot;/&gt;&lt;wsp:rsid wsp:val=&quot;00B52532&quot;/&gt;&lt;wsp:rsid wsp:val=&quot;00B87726&quot;/&gt;&lt;wsp:rsid wsp:val=&quot;00B97606&quot;/&gt;&lt;wsp:rsid wsp:val=&quot;00BA0E00&quot;/&gt;&lt;wsp:rsid wsp:val=&quot;00BA132A&quot;/&gt;&lt;wsp:rsid wsp:val=&quot;00BA6E40&quot;/&gt;&lt;wsp:rsid wsp:val=&quot;00BB0471&quot;/&gt;&lt;wsp:rsid wsp:val=&quot;00BB3FA8&quot;/&gt;&lt;wsp:rsid wsp:val=&quot;00BB5876&quot;/&gt;&lt;wsp:rsid wsp:val=&quot;00BD14F8&quot;/&gt;&lt;wsp:rsid wsp:val=&quot;00BD2679&quot;/&gt;&lt;wsp:rsid wsp:val=&quot;00BE57ED&quot;/&gt;&lt;wsp:rsid wsp:val=&quot;00BF2401&quot;/&gt;&lt;wsp:rsid wsp:val=&quot;00C16580&quot;/&gt;&lt;wsp:rsid wsp:val=&quot;00C27D80&quot;/&gt;&lt;wsp:rsid wsp:val=&quot;00C27E4A&quot;/&gt;&lt;wsp:rsid wsp:val=&quot;00C450F5&quot;/&gt;&lt;wsp:rsid wsp:val=&quot;00C45FA5&quot;/&gt;&lt;wsp:rsid wsp:val=&quot;00C57F55&quot;/&gt;&lt;wsp:rsid wsp:val=&quot;00C754BA&quot;/&gt;&lt;wsp:rsid wsp:val=&quot;00C85E61&quot;/&gt;&lt;wsp:rsid wsp:val=&quot;00C913BC&quot;/&gt;&lt;wsp:rsid wsp:val=&quot;00C91FE0&quot;/&gt;&lt;wsp:rsid wsp:val=&quot;00C9460C&quot;/&gt;&lt;wsp:rsid wsp:val=&quot;00CA309D&quot;/&gt;&lt;wsp:rsid wsp:val=&quot;00CA4068&quot;/&gt;&lt;wsp:rsid wsp:val=&quot;00CD101F&quot;/&gt;&lt;wsp:rsid wsp:val=&quot;00D05047&quot;/&gt;&lt;wsp:rsid wsp:val=&quot;00D15BA1&quot;/&gt;&lt;wsp:rsid wsp:val=&quot;00D2499D&quot;/&gt;&lt;wsp:rsid wsp:val=&quot;00D32D3D&quot;/&gt;&lt;wsp:rsid wsp:val=&quot;00D45F84&quot;/&gt;&lt;wsp:rsid wsp:val=&quot;00D4741C&quot;/&gt;&lt;wsp:rsid wsp:val=&quot;00D65285&quot;/&gt;&lt;wsp:rsid wsp:val=&quot;00D7607B&quot;/&gt;&lt;wsp:rsid wsp:val=&quot;00D845EC&quot;/&gt;&lt;wsp:rsid wsp:val=&quot;00D859BB&quot;/&gt;&lt;wsp:rsid wsp:val=&quot;00D938DB&quot;/&gt;&lt;wsp:rsid wsp:val=&quot;00D96B56&quot;/&gt;&lt;wsp:rsid wsp:val=&quot;00DA2BA5&quot;/&gt;&lt;wsp:rsid wsp:val=&quot;00DB3DA8&quot;/&gt;&lt;wsp:rsid wsp:val=&quot;00DD3C31&quot;/&gt;&lt;wsp:rsid wsp:val=&quot;00E04B0F&quot;/&gt;&lt;wsp:rsid wsp:val=&quot;00E0675A&quot;/&gt;&lt;wsp:rsid wsp:val=&quot;00E06A87&quot;/&gt;&lt;wsp:rsid wsp:val=&quot;00E0725A&quot;/&gt;&lt;wsp:rsid wsp:val=&quot;00E13E8F&quot;/&gt;&lt;wsp:rsid wsp:val=&quot;00E14059&quot;/&gt;&lt;wsp:rsid wsp:val=&quot;00E20AF2&quot;/&gt;&lt;wsp:rsid wsp:val=&quot;00E30513&quot;/&gt;&lt;wsp:rsid wsp:val=&quot;00E35ED9&quot;/&gt;&lt;wsp:rsid wsp:val=&quot;00E5393E&quot;/&gt;&lt;wsp:rsid wsp:val=&quot;00E610D3&quot;/&gt;&lt;wsp:rsid wsp:val=&quot;00E617C3&quot;/&gt;&lt;wsp:rsid wsp:val=&quot;00E758F1&quot;/&gt;&lt;wsp:rsid wsp:val=&quot;00E9213D&quot;/&gt;&lt;wsp:rsid wsp:val=&quot;00E947B0&quot;/&gt;&lt;wsp:rsid wsp:val=&quot;00EA1529&quot;/&gt;&lt;wsp:rsid wsp:val=&quot;00EB1051&quot;/&gt;&lt;wsp:rsid wsp:val=&quot;00EB698E&quot;/&gt;&lt;wsp:rsid wsp:val=&quot;00EE3BC1&quot;/&gt;&lt;wsp:rsid wsp:val=&quot;00EF21AD&quot;/&gt;&lt;wsp:rsid wsp:val=&quot;00F02A9F&quot;/&gt;&lt;wsp:rsid wsp:val=&quot;00F07EBF&quot;/&gt;&lt;wsp:rsid wsp:val=&quot;00F45F62&quot;/&gt;&lt;wsp:rsid wsp:val=&quot;00F918C0&quot;/&gt;&lt;wsp:rsid wsp:val=&quot;00F94099&quot;/&gt;&lt;wsp:rsid wsp:val=&quot;00FB5C9E&quot;/&gt;&lt;wsp:rsid wsp:val=&quot;00FB6F3A&quot;/&gt;&lt;wsp:rsid wsp:val=&quot;00FC5717&quot;/&gt;&lt;wsp:rsid wsp:val=&quot;00FD6A91&quot;/&gt;&lt;wsp:rsid wsp:val=&quot;00FE506C&quot;/&gt;&lt;/wsp:rsids&gt;&lt;/w:docPr&gt;&lt;w:body&gt;&lt;wx:sect&gt;&lt;w:p wsp:rsidR=&quot;00000000&quot; wsp:rsidRDefault=&quot;009778DE&quot; wsp:rsidP=&quot;009778DE&quot;&gt;&lt;m:oMathPara&gt;&lt;m:oMath&gt;&lt;m:sSub&gt;&lt;m:sSubPr&gt;&lt;m:ctrlPr&gt;&lt;w:rPr&gt;&lt;w:rFonts w:ascii=&quot;Cambria Math&quot; w:h-ansi=&quot;Cambria Math&quot; w:cs=&quot;Times New Roman&quot;/&gt;&lt;wx:font wx:val=&quot;Cambria Math&quot;/&gt;&lt;w:i/&gt;&lt;w:sz w:val=&quot;28&quot;/&gt;&lt;w:sz-cs w:val=&quot;28&quot;/&gt;&lt;w:shd w:val=&quot;clear&quot; w:color=&quot;auto&quot; w:fill=&quot;FFFFFF&quot;/&gt;&lt;/w:rPr&gt;&lt;/m:ctrlPr&gt;&lt;/m:sSubPr&gt;&lt;m:e&gt;&lt;m:r&gt;&lt;w:rPr&gt;&lt;w:rFonts w:ascii=&quot;Cambria Math&quot; w:h-ansi=&quot;Cambria Math&quot; w:cs=&quot;Times New Roman&quot;/&gt;&lt;wx:font wx:val=&quot;Cambria Math&quot;/&gt;&lt;w:i/&gt;&lt;w:sz w:val=&quot;28&quot;/&gt;&lt;w:sz-cs w:val=&quot;28&quot;/&gt;&lt;w:shd w:val=&quot;clear&quot; w:color=&quot;auto&quot; w:fill=&quot;FFFFFF&quot;/&gt;&lt;/w:rPr&gt;&lt;m:t&gt; &lt;/m:t&gt;&lt;/m:r&gt;&lt;m:r&gt;&lt;w:rPr&gt;&lt;w:rFonts w:ascii=&quot;Cambria Math&quot; w:h-ansi=&quot;Cambria Math&quot; w:cs=&quot;Times New Roman&quot;/&gt;&lt;wx:font wx:val=&quot;Cambria Math&quot;/&gt;&lt;w:i/&gt;&lt;w:sz w:val=&quot;28&quot;/&gt;&lt;w:sz-cs w:val=&quot;28&quot;/&gt;&lt;w:shd w:val=&quot;clear&quot; w:color=&quot;auto&quot; w:fill=&quot;FFFFFF&quot;/&gt;&lt;w:lang w:val=&quot;EN-US&quot;/&gt;&lt;/w:rPr&gt;&lt;m:t&gt;R&lt;/m:t&gt;&lt;/m:r&gt;&lt;/m:e&gt;&lt;m:sub&gt;&lt;m:r&gt;&lt;w:rPr&gt;&lt;w:rFonts w:ascii=&quot;Cambria Math&quot; w:h-ansi=&quot;Cambria Math&quot; w:cs=&quot;Times New Roman&quot;/&gt;&lt;wx:font wx:val=&quot;Cambria Math&quot;/&gt;&lt;w:i/&gt;&lt;w:sz w:val=&quot;28&quot;/&gt;&lt;w:sz-cs w:val=&quot;28&quot;/&gt;&lt;w:shd w:val=&quot;clear&quot; w:color=&quot;auto&quot; w:fill=&quot;FFFFFF&quot;/&gt;&lt;/w:rPr&gt;&lt;m:t&gt;e&lt;/m:t&gt;&lt;/m:r&gt;&lt;/m:sub&gt;&lt;/m:sSub&gt;&lt;m:r&gt;&lt;w:rPr&gt;&lt;w:rFonts w:ascii=&quot;Cambria Math&quot; w:h-ansi=&quot;Cambria Math&quot; w:cs=&quot;Times New Roman&quot;/&gt;&lt;wx:font wx:val=&quot;Cambria Math&quot;/&gt;&lt;w:i/&gt;&lt;w:sz w:val=&quot;28&quot;/&gt;&lt;w:sz-cs w:val=&quot;28&quot;/&gt;&lt;w:shd w:val=&quot;clear&quot; w:color=&quot;auto&quot; w:fill=&quot;FFFFFF&quot;/&gt;&lt;/w:rPr&gt;&lt;m:t&gt;&amp;lt;2320&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59" o:title="" chromakey="white"/>
          </v:shape>
        </w:pict>
      </w:r>
      <w:r w:rsidRPr="0049520D">
        <w:rPr>
          <w:rFonts w:ascii="Times New Roman" w:hAnsi="Times New Roman" w:cs="Times New Roman"/>
          <w:sz w:val="28"/>
          <w:szCs w:val="28"/>
          <w:shd w:val="clear" w:color="auto" w:fill="FFFFFF"/>
        </w:rPr>
        <w:instrText xml:space="preserve"> </w:instrText>
      </w:r>
      <w:r w:rsidRPr="0049520D">
        <w:rPr>
          <w:rFonts w:ascii="Times New Roman" w:hAnsi="Times New Roman" w:cs="Times New Roman"/>
          <w:sz w:val="28"/>
          <w:szCs w:val="28"/>
          <w:shd w:val="clear" w:color="auto" w:fill="FFFFFF"/>
        </w:rPr>
        <w:fldChar w:fldCharType="separate"/>
      </w:r>
      <w:r w:rsidRPr="0049520D">
        <w:rPr>
          <w:position w:val="-6"/>
        </w:rPr>
        <w:pict>
          <v:shape id="_x0000_i1123" type="#_x0000_t75" style="width:67.8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stylePaneFormatFilter w:val=&quot;3F01&quot;/&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7967&quot;/&gt;&lt;wsp:rsid wsp:val=&quot;000029D6&quot;/&gt;&lt;wsp:rsid wsp:val=&quot;00002C4D&quot;/&gt;&lt;wsp:rsid wsp:val=&quot;00017571&quot;/&gt;&lt;wsp:rsid wsp:val=&quot;00027105&quot;/&gt;&lt;wsp:rsid wsp:val=&quot;00033732&quot;/&gt;&lt;wsp:rsid wsp:val=&quot;00033F33&quot;/&gt;&lt;wsp:rsid wsp:val=&quot;000474BF&quot;/&gt;&lt;wsp:rsid wsp:val=&quot;00051CF3&quot;/&gt;&lt;wsp:rsid wsp:val=&quot;00060869&quot;/&gt;&lt;wsp:rsid wsp:val=&quot;000625C0&quot;/&gt;&lt;wsp:rsid wsp:val=&quot;00073578&quot;/&gt;&lt;wsp:rsid wsp:val=&quot;0007381A&quot;/&gt;&lt;wsp:rsid wsp:val=&quot;00076D95&quot;/&gt;&lt;wsp:rsid wsp:val=&quot;00080AC8&quot;/&gt;&lt;wsp:rsid wsp:val=&quot;00085754&quot;/&gt;&lt;wsp:rsid wsp:val=&quot;00086DEE&quot;/&gt;&lt;wsp:rsid wsp:val=&quot;00090228&quot;/&gt;&lt;wsp:rsid wsp:val=&quot;00094FC2&quot;/&gt;&lt;wsp:rsid wsp:val=&quot;000A0A94&quot;/&gt;&lt;wsp:rsid wsp:val=&quot;000B1DCA&quot;/&gt;&lt;wsp:rsid wsp:val=&quot;000B69E2&quot;/&gt;&lt;wsp:rsid wsp:val=&quot;000D4124&quot;/&gt;&lt;wsp:rsid wsp:val=&quot;000D6D2E&quot;/&gt;&lt;wsp:rsid wsp:val=&quot;000E0B24&quot;/&gt;&lt;wsp:rsid wsp:val=&quot;000E587C&quot;/&gt;&lt;wsp:rsid wsp:val=&quot;0015407B&quot;/&gt;&lt;wsp:rsid wsp:val=&quot;001556AA&quot;/&gt;&lt;wsp:rsid wsp:val=&quot;00173065&quot;/&gt;&lt;wsp:rsid wsp:val=&quot;00177F55&quot;/&gt;&lt;wsp:rsid wsp:val=&quot;00181CB6&quot;/&gt;&lt;wsp:rsid wsp:val=&quot;00195939&quot;/&gt;&lt;wsp:rsid wsp:val=&quot;001A0271&quot;/&gt;&lt;wsp:rsid wsp:val=&quot;001A3F32&quot;/&gt;&lt;wsp:rsid wsp:val=&quot;001A4AE0&quot;/&gt;&lt;wsp:rsid wsp:val=&quot;001B3810&quot;/&gt;&lt;wsp:rsid wsp:val=&quot;001B5BDD&quot;/&gt;&lt;wsp:rsid wsp:val=&quot;001C7C77&quot;/&gt;&lt;wsp:rsid wsp:val=&quot;001D6FF2&quot;/&gt;&lt;wsp:rsid wsp:val=&quot;001E08B2&quot;/&gt;&lt;wsp:rsid wsp:val=&quot;001E0A17&quot;/&gt;&lt;wsp:rsid wsp:val=&quot;002040FD&quot;/&gt;&lt;wsp:rsid wsp:val=&quot;00205FE0&quot;/&gt;&lt;wsp:rsid wsp:val=&quot;00206D1B&quot;/&gt;&lt;wsp:rsid wsp:val=&quot;0021372E&quot;/&gt;&lt;wsp:rsid wsp:val=&quot;002155CA&quot;/&gt;&lt;wsp:rsid wsp:val=&quot;00230FA3&quot;/&gt;&lt;wsp:rsid wsp:val=&quot;00242A24&quot;/&gt;&lt;wsp:rsid wsp:val=&quot;00246F22&quot;/&gt;&lt;wsp:rsid wsp:val=&quot;00251DB5&quot;/&gt;&lt;wsp:rsid wsp:val=&quot;00255836&quot;/&gt;&lt;wsp:rsid wsp:val=&quot;00273425&quot;/&gt;&lt;wsp:rsid wsp:val=&quot;00280B08&quot;/&gt;&lt;wsp:rsid wsp:val=&quot;00283806&quot;/&gt;&lt;wsp:rsid wsp:val=&quot;00287A81&quot;/&gt;&lt;wsp:rsid wsp:val=&quot;00293113&quot;/&gt;&lt;wsp:rsid wsp:val=&quot;002A2466&quot;/&gt;&lt;wsp:rsid wsp:val=&quot;002A5C24&quot;/&gt;&lt;wsp:rsid wsp:val=&quot;002B46DF&quot;/&gt;&lt;wsp:rsid wsp:val=&quot;002B5456&quot;/&gt;&lt;wsp:rsid wsp:val=&quot;002E407E&quot;/&gt;&lt;wsp:rsid wsp:val=&quot;00306714&quot;/&gt;&lt;wsp:rsid wsp:val=&quot;0036029F&quot;/&gt;&lt;wsp:rsid wsp:val=&quot;00363F07&quot;/&gt;&lt;wsp:rsid wsp:val=&quot;003644EE&quot;/&gt;&lt;wsp:rsid wsp:val=&quot;00372256&quot;/&gt;&lt;wsp:rsid wsp:val=&quot;00373D04&quot;/&gt;&lt;wsp:rsid wsp:val=&quot;00381C9D&quot;/&gt;&lt;wsp:rsid wsp:val=&quot;00381D49&quot;/&gt;&lt;wsp:rsid wsp:val=&quot;003874E0&quot;/&gt;&lt;wsp:rsid wsp:val=&quot;003963DE&quot;/&gt;&lt;wsp:rsid wsp:val=&quot;003B41A7&quot;/&gt;&lt;wsp:rsid wsp:val=&quot;003C472E&quot;/&gt;&lt;wsp:rsid wsp:val=&quot;003D0D3C&quot;/&gt;&lt;wsp:rsid wsp:val=&quot;003D1F8C&quot;/&gt;&lt;wsp:rsid wsp:val=&quot;00405D96&quot;/&gt;&lt;wsp:rsid wsp:val=&quot;00406458&quot;/&gt;&lt;wsp:rsid wsp:val=&quot;00411DF4&quot;/&gt;&lt;wsp:rsid wsp:val=&quot;00414304&quot;/&gt;&lt;wsp:rsid wsp:val=&quot;00420762&quot;/&gt;&lt;wsp:rsid wsp:val=&quot;00451827&quot;/&gt;&lt;wsp:rsid wsp:val=&quot;00467F24&quot;/&gt;&lt;wsp:rsid wsp:val=&quot;00475886&quot;/&gt;&lt;wsp:rsid wsp:val=&quot;0048362D&quot;/&gt;&lt;wsp:rsid wsp:val=&quot;0049520D&quot;/&gt;&lt;wsp:rsid wsp:val=&quot;004A21E0&quot;/&gt;&lt;wsp:rsid wsp:val=&quot;004A722A&quot;/&gt;&lt;wsp:rsid wsp:val=&quot;004D4ACD&quot;/&gt;&lt;wsp:rsid wsp:val=&quot;00510687&quot;/&gt;&lt;wsp:rsid wsp:val=&quot;00537744&quot;/&gt;&lt;wsp:rsid wsp:val=&quot;005402BE&quot;/&gt;&lt;wsp:rsid wsp:val=&quot;0057003C&quot;/&gt;&lt;wsp:rsid wsp:val=&quot;00577FF7&quot;/&gt;&lt;wsp:rsid wsp:val=&quot;00592609&quot;/&gt;&lt;wsp:rsid wsp:val=&quot;005B0060&quot;/&gt;&lt;wsp:rsid wsp:val=&quot;005D634F&quot;/&gt;&lt;wsp:rsid wsp:val=&quot;005E0BB9&quot;/&gt;&lt;wsp:rsid wsp:val=&quot;005E7967&quot;/&gt;&lt;wsp:rsid wsp:val=&quot;006003FA&quot;/&gt;&lt;wsp:rsid wsp:val=&quot;00613EE0&quot;/&gt;&lt;wsp:rsid wsp:val=&quot;0061571C&quot;/&gt;&lt;wsp:rsid wsp:val=&quot;006230FC&quot;/&gt;&lt;wsp:rsid wsp:val=&quot;0063638F&quot;/&gt;&lt;wsp:rsid wsp:val=&quot;00640E53&quot;/&gt;&lt;wsp:rsid wsp:val=&quot;006678CB&quot;/&gt;&lt;wsp:rsid wsp:val=&quot;006928ED&quot;/&gt;&lt;wsp:rsid wsp:val=&quot;006A3994&quot;/&gt;&lt;wsp:rsid wsp:val=&quot;006B2D90&quot;/&gt;&lt;wsp:rsid wsp:val=&quot;006B345C&quot;/&gt;&lt;wsp:rsid wsp:val=&quot;006B6E40&quot;/&gt;&lt;wsp:rsid wsp:val=&quot;006C626F&quot;/&gt;&lt;wsp:rsid wsp:val=&quot;006E19E2&quot;/&gt;&lt;wsp:rsid wsp:val=&quot;00705012&quot;/&gt;&lt;wsp:rsid wsp:val=&quot;00715F3C&quot;/&gt;&lt;wsp:rsid wsp:val=&quot;00724CB8&quot;/&gt;&lt;wsp:rsid wsp:val=&quot;007335C2&quot;/&gt;&lt;wsp:rsid wsp:val=&quot;00734329&quot;/&gt;&lt;wsp:rsid wsp:val=&quot;007620A1&quot;/&gt;&lt;wsp:rsid wsp:val=&quot;00772C38&quot;/&gt;&lt;wsp:rsid wsp:val=&quot;007947FA&quot;/&gt;&lt;wsp:rsid wsp:val=&quot;007C72DD&quot;/&gt;&lt;wsp:rsid wsp:val=&quot;007E7304&quot;/&gt;&lt;wsp:rsid wsp:val=&quot;008038BC&quot;/&gt;&lt;wsp:rsid wsp:val=&quot;0081351E&quot;/&gt;&lt;wsp:rsid wsp:val=&quot;00842133&quot;/&gt;&lt;wsp:rsid wsp:val=&quot;00853250&quot;/&gt;&lt;wsp:rsid wsp:val=&quot;008533EE&quot;/&gt;&lt;wsp:rsid wsp:val=&quot;008869F0&quot;/&gt;&lt;wsp:rsid wsp:val=&quot;00891F55&quot;/&gt;&lt;wsp:rsid wsp:val=&quot;008A1A49&quot;/&gt;&lt;wsp:rsid wsp:val=&quot;008C0D75&quot;/&gt;&lt;wsp:rsid wsp:val=&quot;008C0EE6&quot;/&gt;&lt;wsp:rsid wsp:val=&quot;008E2629&quot;/&gt;&lt;wsp:rsid wsp:val=&quot;00901CDF&quot;/&gt;&lt;wsp:rsid wsp:val=&quot;00906E72&quot;/&gt;&lt;wsp:rsid wsp:val=&quot;00936388&quot;/&gt;&lt;wsp:rsid wsp:val=&quot;00950E9A&quot;/&gt;&lt;wsp:rsid wsp:val=&quot;009611D4&quot;/&gt;&lt;wsp:rsid wsp:val=&quot;00973E08&quot;/&gt;&lt;wsp:rsid wsp:val=&quot;009778DE&quot;/&gt;&lt;wsp:rsid wsp:val=&quot;00985B8D&quot;/&gt;&lt;wsp:rsid wsp:val=&quot;009C1638&quot;/&gt;&lt;wsp:rsid wsp:val=&quot;009D077F&quot;/&gt;&lt;wsp:rsid wsp:val=&quot;009E2920&quot;/&gt;&lt;wsp:rsid wsp:val=&quot;009E6654&quot;/&gt;&lt;wsp:rsid wsp:val=&quot;00A026FC&quot;/&gt;&lt;wsp:rsid wsp:val=&quot;00A06D7A&quot;/&gt;&lt;wsp:rsid wsp:val=&quot;00A2375C&quot;/&gt;&lt;wsp:rsid wsp:val=&quot;00A3675F&quot;/&gt;&lt;wsp:rsid wsp:val=&quot;00A45515&quot;/&gt;&lt;wsp:rsid wsp:val=&quot;00A51BE7&quot;/&gt;&lt;wsp:rsid wsp:val=&quot;00A53B14&quot;/&gt;&lt;wsp:rsid wsp:val=&quot;00A62C12&quot;/&gt;&lt;wsp:rsid wsp:val=&quot;00A64A58&quot;/&gt;&lt;wsp:rsid wsp:val=&quot;00A654D8&quot;/&gt;&lt;wsp:rsid wsp:val=&quot;00A81CF7&quot;/&gt;&lt;wsp:rsid wsp:val=&quot;00A861DB&quot;/&gt;&lt;wsp:rsid wsp:val=&quot;00A956D4&quot;/&gt;&lt;wsp:rsid wsp:val=&quot;00AB0E64&quot;/&gt;&lt;wsp:rsid wsp:val=&quot;00AF2326&quot;/&gt;&lt;wsp:rsid wsp:val=&quot;00AF76E0&quot;/&gt;&lt;wsp:rsid wsp:val=&quot;00B03AFB&quot;/&gt;&lt;wsp:rsid wsp:val=&quot;00B136B1&quot;/&gt;&lt;wsp:rsid wsp:val=&quot;00B13FFB&quot;/&gt;&lt;wsp:rsid wsp:val=&quot;00B145CA&quot;/&gt;&lt;wsp:rsid wsp:val=&quot;00B2509D&quot;/&gt;&lt;wsp:rsid wsp:val=&quot;00B254F8&quot;/&gt;&lt;wsp:rsid wsp:val=&quot;00B27C5C&quot;/&gt;&lt;wsp:rsid wsp:val=&quot;00B32B7A&quot;/&gt;&lt;wsp:rsid wsp:val=&quot;00B52532&quot;/&gt;&lt;wsp:rsid wsp:val=&quot;00B87726&quot;/&gt;&lt;wsp:rsid wsp:val=&quot;00B97606&quot;/&gt;&lt;wsp:rsid wsp:val=&quot;00BA0E00&quot;/&gt;&lt;wsp:rsid wsp:val=&quot;00BA132A&quot;/&gt;&lt;wsp:rsid wsp:val=&quot;00BA6E40&quot;/&gt;&lt;wsp:rsid wsp:val=&quot;00BB0471&quot;/&gt;&lt;wsp:rsid wsp:val=&quot;00BB3FA8&quot;/&gt;&lt;wsp:rsid wsp:val=&quot;00BB5876&quot;/&gt;&lt;wsp:rsid wsp:val=&quot;00BD14F8&quot;/&gt;&lt;wsp:rsid wsp:val=&quot;00BD2679&quot;/&gt;&lt;wsp:rsid wsp:val=&quot;00BE57ED&quot;/&gt;&lt;wsp:rsid wsp:val=&quot;00BF2401&quot;/&gt;&lt;wsp:rsid wsp:val=&quot;00C16580&quot;/&gt;&lt;wsp:rsid wsp:val=&quot;00C27D80&quot;/&gt;&lt;wsp:rsid wsp:val=&quot;00C27E4A&quot;/&gt;&lt;wsp:rsid wsp:val=&quot;00C450F5&quot;/&gt;&lt;wsp:rsid wsp:val=&quot;00C45FA5&quot;/&gt;&lt;wsp:rsid wsp:val=&quot;00C57F55&quot;/&gt;&lt;wsp:rsid wsp:val=&quot;00C754BA&quot;/&gt;&lt;wsp:rsid wsp:val=&quot;00C85E61&quot;/&gt;&lt;wsp:rsid wsp:val=&quot;00C913BC&quot;/&gt;&lt;wsp:rsid wsp:val=&quot;00C91FE0&quot;/&gt;&lt;wsp:rsid wsp:val=&quot;00C9460C&quot;/&gt;&lt;wsp:rsid wsp:val=&quot;00CA309D&quot;/&gt;&lt;wsp:rsid wsp:val=&quot;00CA4068&quot;/&gt;&lt;wsp:rsid wsp:val=&quot;00CD101F&quot;/&gt;&lt;wsp:rsid wsp:val=&quot;00D05047&quot;/&gt;&lt;wsp:rsid wsp:val=&quot;00D15BA1&quot;/&gt;&lt;wsp:rsid wsp:val=&quot;00D2499D&quot;/&gt;&lt;wsp:rsid wsp:val=&quot;00D32D3D&quot;/&gt;&lt;wsp:rsid wsp:val=&quot;00D45F84&quot;/&gt;&lt;wsp:rsid wsp:val=&quot;00D4741C&quot;/&gt;&lt;wsp:rsid wsp:val=&quot;00D65285&quot;/&gt;&lt;wsp:rsid wsp:val=&quot;00D7607B&quot;/&gt;&lt;wsp:rsid wsp:val=&quot;00D845EC&quot;/&gt;&lt;wsp:rsid wsp:val=&quot;00D859BB&quot;/&gt;&lt;wsp:rsid wsp:val=&quot;00D938DB&quot;/&gt;&lt;wsp:rsid wsp:val=&quot;00D96B56&quot;/&gt;&lt;wsp:rsid wsp:val=&quot;00DA2BA5&quot;/&gt;&lt;wsp:rsid wsp:val=&quot;00DB3DA8&quot;/&gt;&lt;wsp:rsid wsp:val=&quot;00DD3C31&quot;/&gt;&lt;wsp:rsid wsp:val=&quot;00E04B0F&quot;/&gt;&lt;wsp:rsid wsp:val=&quot;00E0675A&quot;/&gt;&lt;wsp:rsid wsp:val=&quot;00E06A87&quot;/&gt;&lt;wsp:rsid wsp:val=&quot;00E0725A&quot;/&gt;&lt;wsp:rsid wsp:val=&quot;00E13E8F&quot;/&gt;&lt;wsp:rsid wsp:val=&quot;00E14059&quot;/&gt;&lt;wsp:rsid wsp:val=&quot;00E20AF2&quot;/&gt;&lt;wsp:rsid wsp:val=&quot;00E30513&quot;/&gt;&lt;wsp:rsid wsp:val=&quot;00E35ED9&quot;/&gt;&lt;wsp:rsid wsp:val=&quot;00E5393E&quot;/&gt;&lt;wsp:rsid wsp:val=&quot;00E610D3&quot;/&gt;&lt;wsp:rsid wsp:val=&quot;00E617C3&quot;/&gt;&lt;wsp:rsid wsp:val=&quot;00E758F1&quot;/&gt;&lt;wsp:rsid wsp:val=&quot;00E9213D&quot;/&gt;&lt;wsp:rsid wsp:val=&quot;00E947B0&quot;/&gt;&lt;wsp:rsid wsp:val=&quot;00EA1529&quot;/&gt;&lt;wsp:rsid wsp:val=&quot;00EB1051&quot;/&gt;&lt;wsp:rsid wsp:val=&quot;00EB698E&quot;/&gt;&lt;wsp:rsid wsp:val=&quot;00EE3BC1&quot;/&gt;&lt;wsp:rsid wsp:val=&quot;00EF21AD&quot;/&gt;&lt;wsp:rsid wsp:val=&quot;00F02A9F&quot;/&gt;&lt;wsp:rsid wsp:val=&quot;00F07EBF&quot;/&gt;&lt;wsp:rsid wsp:val=&quot;00F45F62&quot;/&gt;&lt;wsp:rsid wsp:val=&quot;00F918C0&quot;/&gt;&lt;wsp:rsid wsp:val=&quot;00F94099&quot;/&gt;&lt;wsp:rsid wsp:val=&quot;00FB5C9E&quot;/&gt;&lt;wsp:rsid wsp:val=&quot;00FB6F3A&quot;/&gt;&lt;wsp:rsid wsp:val=&quot;00FC5717&quot;/&gt;&lt;wsp:rsid wsp:val=&quot;00FD6A91&quot;/&gt;&lt;wsp:rsid wsp:val=&quot;00FE506C&quot;/&gt;&lt;/wsp:rsids&gt;&lt;/w:docPr&gt;&lt;w:body&gt;&lt;wx:sect&gt;&lt;w:p wsp:rsidR=&quot;00000000&quot; wsp:rsidRDefault=&quot;009778DE&quot; wsp:rsidP=&quot;009778DE&quot;&gt;&lt;m:oMathPara&gt;&lt;m:oMath&gt;&lt;m:sSub&gt;&lt;m:sSubPr&gt;&lt;m:ctrlPr&gt;&lt;w:rPr&gt;&lt;w:rFonts w:ascii=&quot;Cambria Math&quot; w:h-ansi=&quot;Cambria Math&quot; w:cs=&quot;Times New Roman&quot;/&gt;&lt;wx:font wx:val=&quot;Cambria Math&quot;/&gt;&lt;w:i/&gt;&lt;w:sz w:val=&quot;28&quot;/&gt;&lt;w:sz-cs w:val=&quot;28&quot;/&gt;&lt;w:shd w:val=&quot;clear&quot; w:color=&quot;auto&quot; w:fill=&quot;FFFFFF&quot;/&gt;&lt;/w:rPr&gt;&lt;/m:ctrlPr&gt;&lt;/m:sSubPr&gt;&lt;m:e&gt;&lt;m:r&gt;&lt;w:rPr&gt;&lt;w:rFonts w:ascii=&quot;Cambria Math&quot; w:h-ansi=&quot;Cambria Math&quot; w:cs=&quot;Times New Roman&quot;/&gt;&lt;wx:font wx:val=&quot;Cambria Math&quot;/&gt;&lt;w:i/&gt;&lt;w:sz w:val=&quot;28&quot;/&gt;&lt;w:sz-cs w:val=&quot;28&quot;/&gt;&lt;w:shd w:val=&quot;clear&quot; w:color=&quot;auto&quot; w:fill=&quot;FFFFFF&quot;/&gt;&lt;/w:rPr&gt;&lt;m:t&gt; &lt;/m:t&gt;&lt;/m:r&gt;&lt;m:r&gt;&lt;w:rPr&gt;&lt;w:rFonts w:ascii=&quot;Cambria Math&quot; w:h-ansi=&quot;Cambria Math&quot; w:cs=&quot;Times New Roman&quot;/&gt;&lt;wx:font wx:val=&quot;Cambria Math&quot;/&gt;&lt;w:i/&gt;&lt;w:sz w:val=&quot;28&quot;/&gt;&lt;w:sz-cs w:val=&quot;28&quot;/&gt;&lt;w:shd w:val=&quot;clear&quot; w:color=&quot;auto&quot; w:fill=&quot;FFFFFF&quot;/&gt;&lt;w:lang w:val=&quot;EN-US&quot;/&gt;&lt;/w:rPr&gt;&lt;m:t&gt;R&lt;/m:t&gt;&lt;/m:r&gt;&lt;/m:e&gt;&lt;m:sub&gt;&lt;m:r&gt;&lt;w:rPr&gt;&lt;w:rFonts w:ascii=&quot;Cambria Math&quot; w:h-ansi=&quot;Cambria Math&quot; w:cs=&quot;Times New Roman&quot;/&gt;&lt;wx:font wx:val=&quot;Cambria Math&quot;/&gt;&lt;w:i/&gt;&lt;w:sz w:val=&quot;28&quot;/&gt;&lt;w:sz-cs w:val=&quot;28&quot;/&gt;&lt;w:shd w:val=&quot;clear&quot; w:color=&quot;auto&quot; w:fill=&quot;FFFFFF&quot;/&gt;&lt;/w:rPr&gt;&lt;m:t&gt;e&lt;/m:t&gt;&lt;/m:r&gt;&lt;/m:sub&gt;&lt;/m:sSub&gt;&lt;m:r&gt;&lt;w:rPr&gt;&lt;w:rFonts w:ascii=&quot;Cambria Math&quot; w:h-ansi=&quot;Cambria Math&quot; w:cs=&quot;Times New Roman&quot;/&gt;&lt;wx:font wx:val=&quot;Cambria Math&quot;/&gt;&lt;w:i/&gt;&lt;w:sz w:val=&quot;28&quot;/&gt;&lt;w:sz-cs w:val=&quot;28&quot;/&gt;&lt;w:shd w:val=&quot;clear&quot; w:color=&quot;auto&quot; w:fill=&quot;FFFFFF&quot;/&gt;&lt;/w:rPr&gt;&lt;m:t&gt;&amp;lt;2320&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59" o:title="" chromakey="white"/>
          </v:shape>
        </w:pict>
      </w:r>
      <w:r w:rsidRPr="0049520D">
        <w:rPr>
          <w:rFonts w:ascii="Times New Roman" w:hAnsi="Times New Roman" w:cs="Times New Roman"/>
          <w:sz w:val="28"/>
          <w:szCs w:val="28"/>
          <w:shd w:val="clear" w:color="auto" w:fill="FFFFFF"/>
        </w:rPr>
        <w:fldChar w:fldCharType="end"/>
      </w:r>
      <w:r w:rsidRPr="009804F2">
        <w:rPr>
          <w:rFonts w:ascii="Times New Roman" w:hAnsi="Times New Roman" w:cs="Times New Roman"/>
          <w:sz w:val="28"/>
          <w:szCs w:val="28"/>
          <w:shd w:val="clear" w:color="auto" w:fill="FFFFFF"/>
        </w:rPr>
        <w:t>:</w:t>
      </w:r>
    </w:p>
    <w:tbl>
      <w:tblPr>
        <w:tblW w:w="9464" w:type="dxa"/>
        <w:tblLook w:val="00A0"/>
      </w:tblPr>
      <w:tblGrid>
        <w:gridCol w:w="8647"/>
        <w:gridCol w:w="817"/>
      </w:tblGrid>
      <w:tr w:rsidR="00DF6FF5" w:rsidRPr="009804F2" w:rsidTr="00B4580C">
        <w:trPr>
          <w:trHeight w:val="80"/>
        </w:trPr>
        <w:tc>
          <w:tcPr>
            <w:tcW w:w="8647" w:type="dxa"/>
          </w:tcPr>
          <w:p w:rsidR="00DF6FF5" w:rsidRPr="0049520D" w:rsidRDefault="00DF6FF5" w:rsidP="00B4580C">
            <w:pPr>
              <w:spacing w:line="360" w:lineRule="auto"/>
              <w:ind w:firstLine="709"/>
              <w:jc w:val="both"/>
              <w:rPr>
                <w:rFonts w:ascii="Times New Roman" w:hAnsi="Times New Roman"/>
                <w:sz w:val="28"/>
                <w:szCs w:val="28"/>
                <w:shd w:val="clear" w:color="auto" w:fill="FFFFFF"/>
              </w:rPr>
            </w:pPr>
            <w:r w:rsidRPr="0049520D">
              <w:pict>
                <v:shape id="_x0000_i1124" type="#_x0000_t75" style="width:49.8pt;height:34.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stylePaneFormatFilter w:val=&quot;3F01&quot;/&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7967&quot;/&gt;&lt;wsp:rsid wsp:val=&quot;000029D6&quot;/&gt;&lt;wsp:rsid wsp:val=&quot;00002C4D&quot;/&gt;&lt;wsp:rsid wsp:val=&quot;00017571&quot;/&gt;&lt;wsp:rsid wsp:val=&quot;00027105&quot;/&gt;&lt;wsp:rsid wsp:val=&quot;00033732&quot;/&gt;&lt;wsp:rsid wsp:val=&quot;00033F33&quot;/&gt;&lt;wsp:rsid wsp:val=&quot;000474BF&quot;/&gt;&lt;wsp:rsid wsp:val=&quot;00051CF3&quot;/&gt;&lt;wsp:rsid wsp:val=&quot;00060869&quot;/&gt;&lt;wsp:rsid wsp:val=&quot;000625C0&quot;/&gt;&lt;wsp:rsid wsp:val=&quot;00073578&quot;/&gt;&lt;wsp:rsid wsp:val=&quot;0007381A&quot;/&gt;&lt;wsp:rsid wsp:val=&quot;00076D95&quot;/&gt;&lt;wsp:rsid wsp:val=&quot;00080AC8&quot;/&gt;&lt;wsp:rsid wsp:val=&quot;00085754&quot;/&gt;&lt;wsp:rsid wsp:val=&quot;00086DEE&quot;/&gt;&lt;wsp:rsid wsp:val=&quot;00090228&quot;/&gt;&lt;wsp:rsid wsp:val=&quot;00094FC2&quot;/&gt;&lt;wsp:rsid wsp:val=&quot;000A0A94&quot;/&gt;&lt;wsp:rsid wsp:val=&quot;000B1DCA&quot;/&gt;&lt;wsp:rsid wsp:val=&quot;000B69E2&quot;/&gt;&lt;wsp:rsid wsp:val=&quot;000D4124&quot;/&gt;&lt;wsp:rsid wsp:val=&quot;000D6D2E&quot;/&gt;&lt;wsp:rsid wsp:val=&quot;000E0B24&quot;/&gt;&lt;wsp:rsid wsp:val=&quot;000E587C&quot;/&gt;&lt;wsp:rsid wsp:val=&quot;0015407B&quot;/&gt;&lt;wsp:rsid wsp:val=&quot;001556AA&quot;/&gt;&lt;wsp:rsid wsp:val=&quot;00173065&quot;/&gt;&lt;wsp:rsid wsp:val=&quot;00177F55&quot;/&gt;&lt;wsp:rsid wsp:val=&quot;00181CB6&quot;/&gt;&lt;wsp:rsid wsp:val=&quot;00195939&quot;/&gt;&lt;wsp:rsid wsp:val=&quot;001A0271&quot;/&gt;&lt;wsp:rsid wsp:val=&quot;001A3F32&quot;/&gt;&lt;wsp:rsid wsp:val=&quot;001A4AE0&quot;/&gt;&lt;wsp:rsid wsp:val=&quot;001B3810&quot;/&gt;&lt;wsp:rsid wsp:val=&quot;001B5BDD&quot;/&gt;&lt;wsp:rsid wsp:val=&quot;001C7C77&quot;/&gt;&lt;wsp:rsid wsp:val=&quot;001D6FF2&quot;/&gt;&lt;wsp:rsid wsp:val=&quot;001E08B2&quot;/&gt;&lt;wsp:rsid wsp:val=&quot;001E0A17&quot;/&gt;&lt;wsp:rsid wsp:val=&quot;002040FD&quot;/&gt;&lt;wsp:rsid wsp:val=&quot;00205FE0&quot;/&gt;&lt;wsp:rsid wsp:val=&quot;00206D1B&quot;/&gt;&lt;wsp:rsid wsp:val=&quot;0021372E&quot;/&gt;&lt;wsp:rsid wsp:val=&quot;002155CA&quot;/&gt;&lt;wsp:rsid wsp:val=&quot;00230FA3&quot;/&gt;&lt;wsp:rsid wsp:val=&quot;00242A24&quot;/&gt;&lt;wsp:rsid wsp:val=&quot;00246F22&quot;/&gt;&lt;wsp:rsid wsp:val=&quot;00251DB5&quot;/&gt;&lt;wsp:rsid wsp:val=&quot;00255836&quot;/&gt;&lt;wsp:rsid wsp:val=&quot;00273425&quot;/&gt;&lt;wsp:rsid wsp:val=&quot;00280B08&quot;/&gt;&lt;wsp:rsid wsp:val=&quot;00283806&quot;/&gt;&lt;wsp:rsid wsp:val=&quot;00287A81&quot;/&gt;&lt;wsp:rsid wsp:val=&quot;00293113&quot;/&gt;&lt;wsp:rsid wsp:val=&quot;002A2466&quot;/&gt;&lt;wsp:rsid wsp:val=&quot;002A5C24&quot;/&gt;&lt;wsp:rsid wsp:val=&quot;002B46DF&quot;/&gt;&lt;wsp:rsid wsp:val=&quot;002B5456&quot;/&gt;&lt;wsp:rsid wsp:val=&quot;002E407E&quot;/&gt;&lt;wsp:rsid wsp:val=&quot;00306714&quot;/&gt;&lt;wsp:rsid wsp:val=&quot;0036029F&quot;/&gt;&lt;wsp:rsid wsp:val=&quot;00363F07&quot;/&gt;&lt;wsp:rsid wsp:val=&quot;003644EE&quot;/&gt;&lt;wsp:rsid wsp:val=&quot;00372256&quot;/&gt;&lt;wsp:rsid wsp:val=&quot;00373D04&quot;/&gt;&lt;wsp:rsid wsp:val=&quot;00381C9D&quot;/&gt;&lt;wsp:rsid wsp:val=&quot;00381D49&quot;/&gt;&lt;wsp:rsid wsp:val=&quot;003874E0&quot;/&gt;&lt;wsp:rsid wsp:val=&quot;003963DE&quot;/&gt;&lt;wsp:rsid wsp:val=&quot;003B41A7&quot;/&gt;&lt;wsp:rsid wsp:val=&quot;003C472E&quot;/&gt;&lt;wsp:rsid wsp:val=&quot;003D0D3C&quot;/&gt;&lt;wsp:rsid wsp:val=&quot;003D1F8C&quot;/&gt;&lt;wsp:rsid wsp:val=&quot;00405D96&quot;/&gt;&lt;wsp:rsid wsp:val=&quot;00406458&quot;/&gt;&lt;wsp:rsid wsp:val=&quot;00411DF4&quot;/&gt;&lt;wsp:rsid wsp:val=&quot;00414304&quot;/&gt;&lt;wsp:rsid wsp:val=&quot;00420762&quot;/&gt;&lt;wsp:rsid wsp:val=&quot;00451827&quot;/&gt;&lt;wsp:rsid wsp:val=&quot;00467F24&quot;/&gt;&lt;wsp:rsid wsp:val=&quot;00475886&quot;/&gt;&lt;wsp:rsid wsp:val=&quot;0048362D&quot;/&gt;&lt;wsp:rsid wsp:val=&quot;0049520D&quot;/&gt;&lt;wsp:rsid wsp:val=&quot;004A21E0&quot;/&gt;&lt;wsp:rsid wsp:val=&quot;004A722A&quot;/&gt;&lt;wsp:rsid wsp:val=&quot;004D4ACD&quot;/&gt;&lt;wsp:rsid wsp:val=&quot;00510687&quot;/&gt;&lt;wsp:rsid wsp:val=&quot;00537744&quot;/&gt;&lt;wsp:rsid wsp:val=&quot;005402BE&quot;/&gt;&lt;wsp:rsid wsp:val=&quot;0057003C&quot;/&gt;&lt;wsp:rsid wsp:val=&quot;00577FF7&quot;/&gt;&lt;wsp:rsid wsp:val=&quot;00592609&quot;/&gt;&lt;wsp:rsid wsp:val=&quot;005B0060&quot;/&gt;&lt;wsp:rsid wsp:val=&quot;005D634F&quot;/&gt;&lt;wsp:rsid wsp:val=&quot;005E0BB9&quot;/&gt;&lt;wsp:rsid wsp:val=&quot;005E7967&quot;/&gt;&lt;wsp:rsid wsp:val=&quot;006003FA&quot;/&gt;&lt;wsp:rsid wsp:val=&quot;00613EE0&quot;/&gt;&lt;wsp:rsid wsp:val=&quot;0061571C&quot;/&gt;&lt;wsp:rsid wsp:val=&quot;006230FC&quot;/&gt;&lt;wsp:rsid wsp:val=&quot;0063638F&quot;/&gt;&lt;wsp:rsid wsp:val=&quot;00640E53&quot;/&gt;&lt;wsp:rsid wsp:val=&quot;006678CB&quot;/&gt;&lt;wsp:rsid wsp:val=&quot;006928ED&quot;/&gt;&lt;wsp:rsid wsp:val=&quot;006A3994&quot;/&gt;&lt;wsp:rsid wsp:val=&quot;006B2D90&quot;/&gt;&lt;wsp:rsid wsp:val=&quot;006B345C&quot;/&gt;&lt;wsp:rsid wsp:val=&quot;006B6E40&quot;/&gt;&lt;wsp:rsid wsp:val=&quot;006C626F&quot;/&gt;&lt;wsp:rsid wsp:val=&quot;006E19E2&quot;/&gt;&lt;wsp:rsid wsp:val=&quot;00705012&quot;/&gt;&lt;wsp:rsid wsp:val=&quot;00715F3C&quot;/&gt;&lt;wsp:rsid wsp:val=&quot;00724CB8&quot;/&gt;&lt;wsp:rsid wsp:val=&quot;007335C2&quot;/&gt;&lt;wsp:rsid wsp:val=&quot;00734329&quot;/&gt;&lt;wsp:rsid wsp:val=&quot;007620A1&quot;/&gt;&lt;wsp:rsid wsp:val=&quot;00772C38&quot;/&gt;&lt;wsp:rsid wsp:val=&quot;007947FA&quot;/&gt;&lt;wsp:rsid wsp:val=&quot;007C72DD&quot;/&gt;&lt;wsp:rsid wsp:val=&quot;007E7304&quot;/&gt;&lt;wsp:rsid wsp:val=&quot;008038BC&quot;/&gt;&lt;wsp:rsid wsp:val=&quot;0081351E&quot;/&gt;&lt;wsp:rsid wsp:val=&quot;00842133&quot;/&gt;&lt;wsp:rsid wsp:val=&quot;00853250&quot;/&gt;&lt;wsp:rsid wsp:val=&quot;008533EE&quot;/&gt;&lt;wsp:rsid wsp:val=&quot;008869F0&quot;/&gt;&lt;wsp:rsid wsp:val=&quot;00891F55&quot;/&gt;&lt;wsp:rsid wsp:val=&quot;008A1A49&quot;/&gt;&lt;wsp:rsid wsp:val=&quot;008C0D75&quot;/&gt;&lt;wsp:rsid wsp:val=&quot;008C0EE6&quot;/&gt;&lt;wsp:rsid wsp:val=&quot;008E2629&quot;/&gt;&lt;wsp:rsid wsp:val=&quot;00901CDF&quot;/&gt;&lt;wsp:rsid wsp:val=&quot;00906E72&quot;/&gt;&lt;wsp:rsid wsp:val=&quot;00924E59&quot;/&gt;&lt;wsp:rsid wsp:val=&quot;00936388&quot;/&gt;&lt;wsp:rsid wsp:val=&quot;00950E9A&quot;/&gt;&lt;wsp:rsid wsp:val=&quot;009611D4&quot;/&gt;&lt;wsp:rsid wsp:val=&quot;00973E08&quot;/&gt;&lt;wsp:rsid wsp:val=&quot;00985B8D&quot;/&gt;&lt;wsp:rsid wsp:val=&quot;009C1638&quot;/&gt;&lt;wsp:rsid wsp:val=&quot;009D077F&quot;/&gt;&lt;wsp:rsid wsp:val=&quot;009E2920&quot;/&gt;&lt;wsp:rsid wsp:val=&quot;009E6654&quot;/&gt;&lt;wsp:rsid wsp:val=&quot;00A026FC&quot;/&gt;&lt;wsp:rsid wsp:val=&quot;00A06D7A&quot;/&gt;&lt;wsp:rsid wsp:val=&quot;00A2375C&quot;/&gt;&lt;wsp:rsid wsp:val=&quot;00A3675F&quot;/&gt;&lt;wsp:rsid wsp:val=&quot;00A45515&quot;/&gt;&lt;wsp:rsid wsp:val=&quot;00A51BE7&quot;/&gt;&lt;wsp:rsid wsp:val=&quot;00A53B14&quot;/&gt;&lt;wsp:rsid wsp:val=&quot;00A62C12&quot;/&gt;&lt;wsp:rsid wsp:val=&quot;00A64A58&quot;/&gt;&lt;wsp:rsid wsp:val=&quot;00A654D8&quot;/&gt;&lt;wsp:rsid wsp:val=&quot;00A81CF7&quot;/&gt;&lt;wsp:rsid wsp:val=&quot;00A861DB&quot;/&gt;&lt;wsp:rsid wsp:val=&quot;00A956D4&quot;/&gt;&lt;wsp:rsid wsp:val=&quot;00AB0E64&quot;/&gt;&lt;wsp:rsid wsp:val=&quot;00AF2326&quot;/&gt;&lt;wsp:rsid wsp:val=&quot;00AF76E0&quot;/&gt;&lt;wsp:rsid wsp:val=&quot;00B03AFB&quot;/&gt;&lt;wsp:rsid wsp:val=&quot;00B136B1&quot;/&gt;&lt;wsp:rsid wsp:val=&quot;00B13FFB&quot;/&gt;&lt;wsp:rsid wsp:val=&quot;00B145CA&quot;/&gt;&lt;wsp:rsid wsp:val=&quot;00B2509D&quot;/&gt;&lt;wsp:rsid wsp:val=&quot;00B254F8&quot;/&gt;&lt;wsp:rsid wsp:val=&quot;00B27C5C&quot;/&gt;&lt;wsp:rsid wsp:val=&quot;00B32B7A&quot;/&gt;&lt;wsp:rsid wsp:val=&quot;00B52532&quot;/&gt;&lt;wsp:rsid wsp:val=&quot;00B87726&quot;/&gt;&lt;wsp:rsid wsp:val=&quot;00B97606&quot;/&gt;&lt;wsp:rsid wsp:val=&quot;00BA0E00&quot;/&gt;&lt;wsp:rsid wsp:val=&quot;00BA132A&quot;/&gt;&lt;wsp:rsid wsp:val=&quot;00BA6E40&quot;/&gt;&lt;wsp:rsid wsp:val=&quot;00BB0471&quot;/&gt;&lt;wsp:rsid wsp:val=&quot;00BB3FA8&quot;/&gt;&lt;wsp:rsid wsp:val=&quot;00BB5876&quot;/&gt;&lt;wsp:rsid wsp:val=&quot;00BD14F8&quot;/&gt;&lt;wsp:rsid wsp:val=&quot;00BD2679&quot;/&gt;&lt;wsp:rsid wsp:val=&quot;00BE57ED&quot;/&gt;&lt;wsp:rsid wsp:val=&quot;00BF2401&quot;/&gt;&lt;wsp:rsid wsp:val=&quot;00C16580&quot;/&gt;&lt;wsp:rsid wsp:val=&quot;00C27D80&quot;/&gt;&lt;wsp:rsid wsp:val=&quot;00C27E4A&quot;/&gt;&lt;wsp:rsid wsp:val=&quot;00C450F5&quot;/&gt;&lt;wsp:rsid wsp:val=&quot;00C45FA5&quot;/&gt;&lt;wsp:rsid wsp:val=&quot;00C57F55&quot;/&gt;&lt;wsp:rsid wsp:val=&quot;00C754BA&quot;/&gt;&lt;wsp:rsid wsp:val=&quot;00C85E61&quot;/&gt;&lt;wsp:rsid wsp:val=&quot;00C913BC&quot;/&gt;&lt;wsp:rsid wsp:val=&quot;00C91FE0&quot;/&gt;&lt;wsp:rsid wsp:val=&quot;00C9460C&quot;/&gt;&lt;wsp:rsid wsp:val=&quot;00CA309D&quot;/&gt;&lt;wsp:rsid wsp:val=&quot;00CA4068&quot;/&gt;&lt;wsp:rsid wsp:val=&quot;00CD101F&quot;/&gt;&lt;wsp:rsid wsp:val=&quot;00D05047&quot;/&gt;&lt;wsp:rsid wsp:val=&quot;00D15BA1&quot;/&gt;&lt;wsp:rsid wsp:val=&quot;00D2499D&quot;/&gt;&lt;wsp:rsid wsp:val=&quot;00D32D3D&quot;/&gt;&lt;wsp:rsid wsp:val=&quot;00D45F84&quot;/&gt;&lt;wsp:rsid wsp:val=&quot;00D4741C&quot;/&gt;&lt;wsp:rsid wsp:val=&quot;00D65285&quot;/&gt;&lt;wsp:rsid wsp:val=&quot;00D7607B&quot;/&gt;&lt;wsp:rsid wsp:val=&quot;00D845EC&quot;/&gt;&lt;wsp:rsid wsp:val=&quot;00D859BB&quot;/&gt;&lt;wsp:rsid wsp:val=&quot;00D938DB&quot;/&gt;&lt;wsp:rsid wsp:val=&quot;00D96B56&quot;/&gt;&lt;wsp:rsid wsp:val=&quot;00DA2BA5&quot;/&gt;&lt;wsp:rsid wsp:val=&quot;00DB3DA8&quot;/&gt;&lt;wsp:rsid wsp:val=&quot;00DD3C31&quot;/&gt;&lt;wsp:rsid wsp:val=&quot;00E04B0F&quot;/&gt;&lt;wsp:rsid wsp:val=&quot;00E0675A&quot;/&gt;&lt;wsp:rsid wsp:val=&quot;00E06A87&quot;/&gt;&lt;wsp:rsid wsp:val=&quot;00E0725A&quot;/&gt;&lt;wsp:rsid wsp:val=&quot;00E13E8F&quot;/&gt;&lt;wsp:rsid wsp:val=&quot;00E14059&quot;/&gt;&lt;wsp:rsid wsp:val=&quot;00E20AF2&quot;/&gt;&lt;wsp:rsid wsp:val=&quot;00E30513&quot;/&gt;&lt;wsp:rsid wsp:val=&quot;00E35ED9&quot;/&gt;&lt;wsp:rsid wsp:val=&quot;00E5393E&quot;/&gt;&lt;wsp:rsid wsp:val=&quot;00E610D3&quot;/&gt;&lt;wsp:rsid wsp:val=&quot;00E617C3&quot;/&gt;&lt;wsp:rsid wsp:val=&quot;00E758F1&quot;/&gt;&lt;wsp:rsid wsp:val=&quot;00E9213D&quot;/&gt;&lt;wsp:rsid wsp:val=&quot;00E947B0&quot;/&gt;&lt;wsp:rsid wsp:val=&quot;00EA1529&quot;/&gt;&lt;wsp:rsid wsp:val=&quot;00EB1051&quot;/&gt;&lt;wsp:rsid wsp:val=&quot;00EB698E&quot;/&gt;&lt;wsp:rsid wsp:val=&quot;00EE3BC1&quot;/&gt;&lt;wsp:rsid wsp:val=&quot;00EF21AD&quot;/&gt;&lt;wsp:rsid wsp:val=&quot;00F02A9F&quot;/&gt;&lt;wsp:rsid wsp:val=&quot;00F07EBF&quot;/&gt;&lt;wsp:rsid wsp:val=&quot;00F45F62&quot;/&gt;&lt;wsp:rsid wsp:val=&quot;00F918C0&quot;/&gt;&lt;wsp:rsid wsp:val=&quot;00F94099&quot;/&gt;&lt;wsp:rsid wsp:val=&quot;00FB5C9E&quot;/&gt;&lt;wsp:rsid wsp:val=&quot;00FB6F3A&quot;/&gt;&lt;wsp:rsid wsp:val=&quot;00FC5717&quot;/&gt;&lt;wsp:rsid wsp:val=&quot;00FD6A91&quot;/&gt;&lt;wsp:rsid wsp:val=&quot;00FE506C&quot;/&gt;&lt;/wsp:rsids&gt;&lt;/w:docPr&gt;&lt;w:body&gt;&lt;wx:sect&gt;&lt;w:p wsp:rsidR=&quot;00000000&quot; wsp:rsidRPr=&quot;00924E59&quot; wsp:rsidRDefault=&quot;00924E59&quot; wsp:rsidP=&quot;00924E59&quot;&gt;&lt;m:oMathPara&gt;&lt;m:oMath&gt;&lt;m:sSub&gt;&lt;m:sSubPr&gt;&lt;m:ctrlPr&gt;&lt;w:rPr&gt;&lt;w:rFonts w:ascii=&quot;Cambria Math&quot; w:h-ansi=&quot;Cambria Math&quot;/&gt;&lt;wx:font wx:val=&quot;Cambria Math&quot;/&gt;&lt;w:i/&gt;&lt;w:sz w:val=&quot;28&quot;/&gt;&lt;w:sz-cs w:val=&quot;28&quot;/&gt;&lt;w:shd w:val=&quot;clear&quot; w:color=&quot;auto&quot; w:fill=&quot;FFFFFF&quot;/&gt;&lt;/w:rPr&gt;&lt;/m:ctrlPr&gt;&lt;/m:sSubPr&gt;&lt;m:e&gt;&lt;m:r&gt;&lt;w:rPr&gt;&lt;w:rFonts w:ascii=&quot;Cambria Math&quot; w:h-ansi=&quot;Cambria Math&quot;/&gt;&lt;wx:font wx:val=&quot;Cambria Math&quot;/&gt;&lt;w:i/&gt;&lt;w:sz w:val=&quot;28&quot;/&gt;&lt;w:sz-cs w:val=&quot;28&quot;/&gt;&lt;w:shd w:val=&quot;clear&quot; w:color=&quot;auto&quot; w:fill=&quot;FFFFFF&quot;/&gt;&lt;/w:rPr&gt;&lt;m:t&gt;О»&lt;/m:t&gt;&lt;/m:r&gt;&lt;/m:e&gt;&lt;m:sub&gt;&lt;m:r&gt;&lt;w:rPr&gt;&lt;w:rFonts w:ascii=&quot;Cambria Math&quot; w:h-ansi=&quot;Cambria Math&quot;/&gt;&lt;wx:font wx:val=&quot;Cambria Math&quot;/&gt;&lt;w:i/&gt;&lt;w:sz w:val=&quot;28&quot;/&gt;&lt;w:sz-cs w:val=&quot;28&quot;/&gt;&lt;w:shd w:val=&quot;clear&quot; w:color=&quot;auto&quot; w:fill=&quot;FFFFFF&quot;/&gt;&lt;/w:rPr&gt;&lt;m:t&gt;РІ&lt;/m:t&gt;&lt;/m:r&gt;&lt;/m:sub&gt;&lt;/m:sSub&gt;&lt;m:r&gt;&lt;w:rPr&gt;&lt;w:rFonts w:ascii=&quot;Cambria Math&quot; w:h-ansi=&quot;Cambria Math&quot;/&gt;&lt;wx:font wx:val=&quot;Cambria Math&quot;/&gt;&lt;w:i/&gt;&lt;w:sz w:val=&quot;28&quot;/&gt;&lt;w:sz-cs w:val=&quot;28&quot;/&gt;&lt;w:shd w:val=&quot;clear&quot; w:color=&quot;auto&quot; w:fill=&quot;FFFFFF&quot;/&gt;&lt;/w:rPr&gt;&lt;m:t&gt;=&lt;/m:t&gt;&lt;/m:r&gt;&lt;m:f&gt;&lt;m:fPr&gt;&lt;m:ctrlPr&gt;&lt;w:rPr&gt;&lt;w:rFonts w:ascii=&quot;Cambria Math&quot; w:h-ansi=&quot;Cambria Math&quot;/&gt;&lt;wx:font wx:val=&quot;Cambria Math&quot;/&gt;&lt;w:i/&gt;&lt;w:sz w:val=&quot;28&quot;/&gt;&lt;w:sz-cs w:val=&quot;28&quot;/&gt;&lt;w:shd w:val=&quot;clear&quot; w:color=&quot;auto&quot; w:fill=&quot;FFFFFF&quot;/&gt;&lt;/w:rPr&gt;&lt;/m:ctrlPr&gt;&lt;/m:fPr&gt;&lt;m:num&gt;&lt;m:r&gt;&lt;w:rPr&gt;&lt;w:rFonts w:ascii=&quot;Cambria Math&quot; w:h-ansi=&quot;Cambria Math&quot;/&gt;&lt;wx:font wx:val=&quot;Cambria Math&quot;/&gt;&lt;w:i/&gt;&lt;w:sz w:val=&quot;28&quot;/&gt;&lt;w:sz-cs w:val=&quot;28&quot;/&gt;&lt;w:shd w:val=&quot;clear&quot; w:color=&quot;auto&quot; w:fill=&quot;FFFFFF&quot;/&gt;&lt;/w:rPr&gt;&lt;m:t&gt;64&lt;/m:t&gt;&lt;/m:r&gt;&lt;/m:num&gt;&lt;m:den&gt;&lt;m:sSub&gt;&lt;m:sSubPr&gt;&lt;m:ctrlPr&gt;&lt;w:rPr&gt;&lt;w:rFonts w:ascii=&quot;Cambria Math&quot; w:h-ansi=&quot;Cambria Math&quot;/&gt;&lt;wx:font wx:val=&quot;Cambria Math&quot;/&gt;&lt;w:i/&gt;&lt;w:sz w:val=&quot;28&quot;/&gt;&lt;w:sz-cs w:val=&quot;28&quot;/&gt;&lt;w:shd w:val=&quot;clear&quot; w:color=&quot;auto&quot; w:fill=&quot;FFFFFF&quot;/&gt;&lt;/w:rPr&gt;&lt;/m:ctrlPr&gt;&lt;/m:sSubPr&gt;&lt;m:e&gt;&lt;m:r&gt;&lt;w:rPr&gt;&lt;w:rFonts w:ascii=&quot;Cambria Math&quot; w:h-ansi=&quot;Cambria Math&quot;/&gt;&lt;wx:font wx:val=&quot;Cambria Math&quot;/&gt;&lt;w:i/&gt;&lt;w:sz w:val=&quot;28&quot;/&gt;&lt;w:sz-cs w:val=&quot;28&quot;/&gt;&lt;w:shd w:val=&quot;clear&quot; w:color=&quot;auto&quot; w:fill=&quot;FFFFFF&quot;/&gt;&lt;w:lang w:val=&quot;EN-US&quot;/&gt;&lt;/w:rPr&gt;&lt;m:t&gt;R&lt;/m:t&gt;&lt;/m:r&gt;&lt;/m:e&gt;&lt;m:sub&gt;&lt;m:r&gt;&lt;w:rPr&gt;&lt;w:rFonts w:ascii=&quot;Cambria Math&quot; w:h-ansi=&quot;Cambria Math&quot;/&gt;&lt;wx:font wx:val=&quot;Cambria Math&quot;/&gt;&lt;w:i/&gt;&lt;w:sz w:val=&quot;28&quot;/&gt;&lt;w:sz-cs w:val=&quot;28&quot;/&gt;&lt;w:shd w:val=&quot;clear&quot; w:color=&quot;auto&quot; w:fill=&quot;FFFFFF&quot;/&gt;&lt;/w:rPr&gt;&lt;m:t&gt;e&lt;/m:t&gt;&lt;/m:r&gt;&lt;/m:sub&gt;&lt;/m:sSub&gt;&lt;/m:den&gt;&lt;/m:f&gt;&lt;m:r&gt;&lt;w:rPr&gt;&lt;w:rFonts w:ascii=&quot;Cambria Math&quot; w:h-ansi=&quot;Cambria Math&quot;/&gt;&lt;wx:font wx:val=&quot;Cambria Math&quot;/&gt;&lt;w:i/&gt;&lt;w:sz w:val=&quot;28&quot;/&gt;&lt;w:sz-cs w:val=&quot;28&quot;/&gt;&lt;w:shd w:val=&quot;clear&quot; w:color=&quot;auto&quot; w:fill=&quot;FFFFFF&quot;/&gt;&lt;/w:rPr&gt;&lt;m:t&gt;,&lt;/m:t&gt;&lt;/m:r&gt;&lt;/m:oMath&gt;&lt;/m:oMathPara&gt;&lt;/w:p&gt;&lt;w:sectPr wsp:rsidR=&quot;00000000&quot; wsp:rsidRPr=&quot;00924E59&quot;&gt;&lt;w:pgSz w:w=&quot;12240&quot; w:h=&quot;15840&quot;/&gt;&lt;w:pgMar w:top=&quot;1134&quot; w:right=&quot;850&quot; w:bottom=&quot;1134&quot; w:left=&quot;1701&quot; w:header=&quot;720&quot; w:footer=&quot;720&quot; w:gutter=&quot;0&quot;/&gt;&lt;w:cols w:space=&quot;720&quot;/&gt;&lt;/w:sectPr&gt;&lt;/wx:sect&gt;&lt;/w:body&gt;&lt;/w:wordDocument&gt;">
                  <v:imagedata r:id="rId60" o:title="" chromakey="white"/>
                </v:shape>
              </w:pict>
            </w:r>
          </w:p>
        </w:tc>
        <w:tc>
          <w:tcPr>
            <w:tcW w:w="817" w:type="dxa"/>
          </w:tcPr>
          <w:p w:rsidR="00DF6FF5" w:rsidRPr="0049520D" w:rsidRDefault="00DF6FF5" w:rsidP="00B4580C">
            <w:pPr>
              <w:spacing w:line="360" w:lineRule="auto"/>
              <w:jc w:val="both"/>
              <w:rPr>
                <w:rFonts w:ascii="Times New Roman" w:hAnsi="Times New Roman"/>
                <w:sz w:val="28"/>
                <w:szCs w:val="28"/>
                <w:shd w:val="clear" w:color="auto" w:fill="FFFFFF"/>
              </w:rPr>
            </w:pPr>
            <w:r w:rsidRPr="0049520D">
              <w:rPr>
                <w:rFonts w:ascii="Times New Roman" w:hAnsi="Times New Roman"/>
                <w:sz w:val="28"/>
                <w:szCs w:val="28"/>
                <w:shd w:val="clear" w:color="auto" w:fill="FFFFFF"/>
              </w:rPr>
              <w:t>(15)</w:t>
            </w:r>
          </w:p>
        </w:tc>
      </w:tr>
    </w:tbl>
    <w:p w:rsidR="00DF6FF5" w:rsidRDefault="00DF6FF5" w:rsidP="00B4580C">
      <w:pPr>
        <w:spacing w:line="360" w:lineRule="auto"/>
        <w:ind w:firstLine="709"/>
        <w:jc w:val="both"/>
        <w:rPr>
          <w:rFonts w:ascii="Times New Roman" w:hAnsi="Times New Roman" w:cs="Times New Roman"/>
          <w:sz w:val="28"/>
          <w:szCs w:val="28"/>
          <w:shd w:val="clear" w:color="auto" w:fill="FFFFFF"/>
        </w:rPr>
      </w:pPr>
      <w:r w:rsidRPr="009804F2">
        <w:rPr>
          <w:rFonts w:ascii="Times New Roman" w:hAnsi="Times New Roman" w:cs="Times New Roman"/>
          <w:sz w:val="28"/>
          <w:szCs w:val="28"/>
          <w:shd w:val="clear" w:color="auto" w:fill="FFFFFF"/>
        </w:rPr>
        <w:t>для гидравлически гладких, не вполне шероховатых труб при турб</w:t>
      </w:r>
      <w:r w:rsidRPr="009804F2">
        <w:rPr>
          <w:rFonts w:ascii="Times New Roman" w:hAnsi="Times New Roman" w:cs="Times New Roman"/>
          <w:sz w:val="28"/>
          <w:szCs w:val="28"/>
          <w:shd w:val="clear" w:color="auto" w:fill="FFFFFF"/>
        </w:rPr>
        <w:t>у</w:t>
      </w:r>
      <w:r w:rsidRPr="009804F2">
        <w:rPr>
          <w:rFonts w:ascii="Times New Roman" w:hAnsi="Times New Roman" w:cs="Times New Roman"/>
          <w:sz w:val="28"/>
          <w:szCs w:val="28"/>
          <w:shd w:val="clear" w:color="auto" w:fill="FFFFFF"/>
        </w:rPr>
        <w:t>лентном режиме:</w:t>
      </w:r>
    </w:p>
    <w:tbl>
      <w:tblPr>
        <w:tblW w:w="9606" w:type="dxa"/>
        <w:tblLook w:val="00A0"/>
      </w:tblPr>
      <w:tblGrid>
        <w:gridCol w:w="8789"/>
        <w:gridCol w:w="817"/>
      </w:tblGrid>
      <w:tr w:rsidR="00DF6FF5" w:rsidRPr="009804F2" w:rsidTr="00B4580C">
        <w:tc>
          <w:tcPr>
            <w:tcW w:w="8789" w:type="dxa"/>
          </w:tcPr>
          <w:p w:rsidR="00DF6FF5" w:rsidRPr="0049520D" w:rsidRDefault="00DF6FF5" w:rsidP="00B4580C">
            <w:pPr>
              <w:spacing w:line="360" w:lineRule="auto"/>
              <w:ind w:firstLine="709"/>
              <w:jc w:val="both"/>
              <w:rPr>
                <w:rFonts w:ascii="Times New Roman" w:hAnsi="Times New Roman"/>
                <w:sz w:val="28"/>
                <w:szCs w:val="28"/>
                <w:shd w:val="clear" w:color="auto" w:fill="FFFFFF"/>
              </w:rPr>
            </w:pPr>
            <w:r w:rsidRPr="0049520D">
              <w:pict>
                <v:shape id="_x0000_i1125" type="#_x0000_t75" style="width:168pt;height:34.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stylePaneFormatFilter w:val=&quot;3F01&quot;/&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7967&quot;/&gt;&lt;wsp:rsid wsp:val=&quot;000029D6&quot;/&gt;&lt;wsp:rsid wsp:val=&quot;00002C4D&quot;/&gt;&lt;wsp:rsid wsp:val=&quot;00017571&quot;/&gt;&lt;wsp:rsid wsp:val=&quot;00027105&quot;/&gt;&lt;wsp:rsid wsp:val=&quot;00033732&quot;/&gt;&lt;wsp:rsid wsp:val=&quot;00033F33&quot;/&gt;&lt;wsp:rsid wsp:val=&quot;000474BF&quot;/&gt;&lt;wsp:rsid wsp:val=&quot;00051CF3&quot;/&gt;&lt;wsp:rsid wsp:val=&quot;00060869&quot;/&gt;&lt;wsp:rsid wsp:val=&quot;000625C0&quot;/&gt;&lt;wsp:rsid wsp:val=&quot;00073578&quot;/&gt;&lt;wsp:rsid wsp:val=&quot;0007381A&quot;/&gt;&lt;wsp:rsid wsp:val=&quot;00076D95&quot;/&gt;&lt;wsp:rsid wsp:val=&quot;00080AC8&quot;/&gt;&lt;wsp:rsid wsp:val=&quot;00085754&quot;/&gt;&lt;wsp:rsid wsp:val=&quot;00086DEE&quot;/&gt;&lt;wsp:rsid wsp:val=&quot;00090228&quot;/&gt;&lt;wsp:rsid wsp:val=&quot;00094FC2&quot;/&gt;&lt;wsp:rsid wsp:val=&quot;000A0A94&quot;/&gt;&lt;wsp:rsid wsp:val=&quot;000B1DCA&quot;/&gt;&lt;wsp:rsid wsp:val=&quot;000B69E2&quot;/&gt;&lt;wsp:rsid wsp:val=&quot;000D4124&quot;/&gt;&lt;wsp:rsid wsp:val=&quot;000D6D2E&quot;/&gt;&lt;wsp:rsid wsp:val=&quot;000E0B24&quot;/&gt;&lt;wsp:rsid wsp:val=&quot;000E587C&quot;/&gt;&lt;wsp:rsid wsp:val=&quot;0015407B&quot;/&gt;&lt;wsp:rsid wsp:val=&quot;001556AA&quot;/&gt;&lt;wsp:rsid wsp:val=&quot;00173065&quot;/&gt;&lt;wsp:rsid wsp:val=&quot;00177F55&quot;/&gt;&lt;wsp:rsid wsp:val=&quot;00181CB6&quot;/&gt;&lt;wsp:rsid wsp:val=&quot;00195939&quot;/&gt;&lt;wsp:rsid wsp:val=&quot;001A0271&quot;/&gt;&lt;wsp:rsid wsp:val=&quot;001A3F32&quot;/&gt;&lt;wsp:rsid wsp:val=&quot;001A4AE0&quot;/&gt;&lt;wsp:rsid wsp:val=&quot;001B3810&quot;/&gt;&lt;wsp:rsid wsp:val=&quot;001B5BDD&quot;/&gt;&lt;wsp:rsid wsp:val=&quot;001C7C77&quot;/&gt;&lt;wsp:rsid wsp:val=&quot;001D6FF2&quot;/&gt;&lt;wsp:rsid wsp:val=&quot;001E08B2&quot;/&gt;&lt;wsp:rsid wsp:val=&quot;001E0A17&quot;/&gt;&lt;wsp:rsid wsp:val=&quot;002040FD&quot;/&gt;&lt;wsp:rsid wsp:val=&quot;00205FE0&quot;/&gt;&lt;wsp:rsid wsp:val=&quot;00206D1B&quot;/&gt;&lt;wsp:rsid wsp:val=&quot;0021372E&quot;/&gt;&lt;wsp:rsid wsp:val=&quot;002155CA&quot;/&gt;&lt;wsp:rsid wsp:val=&quot;00230FA3&quot;/&gt;&lt;wsp:rsid wsp:val=&quot;00242A24&quot;/&gt;&lt;wsp:rsid wsp:val=&quot;00246F22&quot;/&gt;&lt;wsp:rsid wsp:val=&quot;00251DB5&quot;/&gt;&lt;wsp:rsid wsp:val=&quot;00255836&quot;/&gt;&lt;wsp:rsid wsp:val=&quot;00273425&quot;/&gt;&lt;wsp:rsid wsp:val=&quot;00280B08&quot;/&gt;&lt;wsp:rsid wsp:val=&quot;00283806&quot;/&gt;&lt;wsp:rsid wsp:val=&quot;00287A81&quot;/&gt;&lt;wsp:rsid wsp:val=&quot;00293113&quot;/&gt;&lt;wsp:rsid wsp:val=&quot;002A2466&quot;/&gt;&lt;wsp:rsid wsp:val=&quot;002A5C24&quot;/&gt;&lt;wsp:rsid wsp:val=&quot;002B46DF&quot;/&gt;&lt;wsp:rsid wsp:val=&quot;002B5456&quot;/&gt;&lt;wsp:rsid wsp:val=&quot;002E407E&quot;/&gt;&lt;wsp:rsid wsp:val=&quot;00306714&quot;/&gt;&lt;wsp:rsid wsp:val=&quot;0036029F&quot;/&gt;&lt;wsp:rsid wsp:val=&quot;00363F07&quot;/&gt;&lt;wsp:rsid wsp:val=&quot;003644EE&quot;/&gt;&lt;wsp:rsid wsp:val=&quot;00372256&quot;/&gt;&lt;wsp:rsid wsp:val=&quot;00373D04&quot;/&gt;&lt;wsp:rsid wsp:val=&quot;00381C9D&quot;/&gt;&lt;wsp:rsid wsp:val=&quot;00381D49&quot;/&gt;&lt;wsp:rsid wsp:val=&quot;003874E0&quot;/&gt;&lt;wsp:rsid wsp:val=&quot;003963DE&quot;/&gt;&lt;wsp:rsid wsp:val=&quot;003B41A7&quot;/&gt;&lt;wsp:rsid wsp:val=&quot;003C472E&quot;/&gt;&lt;wsp:rsid wsp:val=&quot;003D0D3C&quot;/&gt;&lt;wsp:rsid wsp:val=&quot;003D1F8C&quot;/&gt;&lt;wsp:rsid wsp:val=&quot;00405D96&quot;/&gt;&lt;wsp:rsid wsp:val=&quot;00406458&quot;/&gt;&lt;wsp:rsid wsp:val=&quot;00411DF4&quot;/&gt;&lt;wsp:rsid wsp:val=&quot;00414304&quot;/&gt;&lt;wsp:rsid wsp:val=&quot;00420762&quot;/&gt;&lt;wsp:rsid wsp:val=&quot;00451827&quot;/&gt;&lt;wsp:rsid wsp:val=&quot;00467F24&quot;/&gt;&lt;wsp:rsid wsp:val=&quot;00475886&quot;/&gt;&lt;wsp:rsid wsp:val=&quot;0048362D&quot;/&gt;&lt;wsp:rsid wsp:val=&quot;0049520D&quot;/&gt;&lt;wsp:rsid wsp:val=&quot;004A21E0&quot;/&gt;&lt;wsp:rsid wsp:val=&quot;004A722A&quot;/&gt;&lt;wsp:rsid wsp:val=&quot;004D4ACD&quot;/&gt;&lt;wsp:rsid wsp:val=&quot;00510687&quot;/&gt;&lt;wsp:rsid wsp:val=&quot;00537744&quot;/&gt;&lt;wsp:rsid wsp:val=&quot;005402BE&quot;/&gt;&lt;wsp:rsid wsp:val=&quot;0057003C&quot;/&gt;&lt;wsp:rsid wsp:val=&quot;00577FF7&quot;/&gt;&lt;wsp:rsid wsp:val=&quot;00592609&quot;/&gt;&lt;wsp:rsid wsp:val=&quot;005B0060&quot;/&gt;&lt;wsp:rsid wsp:val=&quot;005D634F&quot;/&gt;&lt;wsp:rsid wsp:val=&quot;005E0BB9&quot;/&gt;&lt;wsp:rsid wsp:val=&quot;005E7967&quot;/&gt;&lt;wsp:rsid wsp:val=&quot;006003FA&quot;/&gt;&lt;wsp:rsid wsp:val=&quot;00613EE0&quot;/&gt;&lt;wsp:rsid wsp:val=&quot;0061571C&quot;/&gt;&lt;wsp:rsid wsp:val=&quot;006230FC&quot;/&gt;&lt;wsp:rsid wsp:val=&quot;0063638F&quot;/&gt;&lt;wsp:rsid wsp:val=&quot;00640E53&quot;/&gt;&lt;wsp:rsid wsp:val=&quot;006678CB&quot;/&gt;&lt;wsp:rsid wsp:val=&quot;006928ED&quot;/&gt;&lt;wsp:rsid wsp:val=&quot;006A3994&quot;/&gt;&lt;wsp:rsid wsp:val=&quot;006B2D90&quot;/&gt;&lt;wsp:rsid wsp:val=&quot;006B345C&quot;/&gt;&lt;wsp:rsid wsp:val=&quot;006B6E40&quot;/&gt;&lt;wsp:rsid wsp:val=&quot;006C626F&quot;/&gt;&lt;wsp:rsid wsp:val=&quot;006E19E2&quot;/&gt;&lt;wsp:rsid wsp:val=&quot;00705012&quot;/&gt;&lt;wsp:rsid wsp:val=&quot;00715F3C&quot;/&gt;&lt;wsp:rsid wsp:val=&quot;00724CB8&quot;/&gt;&lt;wsp:rsid wsp:val=&quot;007335C2&quot;/&gt;&lt;wsp:rsid wsp:val=&quot;00734329&quot;/&gt;&lt;wsp:rsid wsp:val=&quot;007620A1&quot;/&gt;&lt;wsp:rsid wsp:val=&quot;00772C38&quot;/&gt;&lt;wsp:rsid wsp:val=&quot;007947FA&quot;/&gt;&lt;wsp:rsid wsp:val=&quot;007C72DD&quot;/&gt;&lt;wsp:rsid wsp:val=&quot;007E7304&quot;/&gt;&lt;wsp:rsid wsp:val=&quot;008038BC&quot;/&gt;&lt;wsp:rsid wsp:val=&quot;0081351E&quot;/&gt;&lt;wsp:rsid wsp:val=&quot;00842133&quot;/&gt;&lt;wsp:rsid wsp:val=&quot;00853250&quot;/&gt;&lt;wsp:rsid wsp:val=&quot;008533EE&quot;/&gt;&lt;wsp:rsid wsp:val=&quot;008869F0&quot;/&gt;&lt;wsp:rsid wsp:val=&quot;00891F55&quot;/&gt;&lt;wsp:rsid wsp:val=&quot;008A1A49&quot;/&gt;&lt;wsp:rsid wsp:val=&quot;008C0D75&quot;/&gt;&lt;wsp:rsid wsp:val=&quot;008C0EE6&quot;/&gt;&lt;wsp:rsid wsp:val=&quot;008E2629&quot;/&gt;&lt;wsp:rsid wsp:val=&quot;00901CDF&quot;/&gt;&lt;wsp:rsid wsp:val=&quot;00906E72&quot;/&gt;&lt;wsp:rsid wsp:val=&quot;00936388&quot;/&gt;&lt;wsp:rsid wsp:val=&quot;00950E9A&quot;/&gt;&lt;wsp:rsid wsp:val=&quot;009611D4&quot;/&gt;&lt;wsp:rsid wsp:val=&quot;00973E08&quot;/&gt;&lt;wsp:rsid wsp:val=&quot;00985B8D&quot;/&gt;&lt;wsp:rsid wsp:val=&quot;009C1638&quot;/&gt;&lt;wsp:rsid wsp:val=&quot;009D077F&quot;/&gt;&lt;wsp:rsid wsp:val=&quot;009E2920&quot;/&gt;&lt;wsp:rsid wsp:val=&quot;009E6654&quot;/&gt;&lt;wsp:rsid wsp:val=&quot;00A026FC&quot;/&gt;&lt;wsp:rsid wsp:val=&quot;00A06D7A&quot;/&gt;&lt;wsp:rsid wsp:val=&quot;00A2375C&quot;/&gt;&lt;wsp:rsid wsp:val=&quot;00A3675F&quot;/&gt;&lt;wsp:rsid wsp:val=&quot;00A45515&quot;/&gt;&lt;wsp:rsid wsp:val=&quot;00A51BE7&quot;/&gt;&lt;wsp:rsid wsp:val=&quot;00A53B14&quot;/&gt;&lt;wsp:rsid wsp:val=&quot;00A62C12&quot;/&gt;&lt;wsp:rsid wsp:val=&quot;00A64A58&quot;/&gt;&lt;wsp:rsid wsp:val=&quot;00A654D8&quot;/&gt;&lt;wsp:rsid wsp:val=&quot;00A81CF7&quot;/&gt;&lt;wsp:rsid wsp:val=&quot;00A861DB&quot;/&gt;&lt;wsp:rsid wsp:val=&quot;00A956D4&quot;/&gt;&lt;wsp:rsid wsp:val=&quot;00AB0E64&quot;/&gt;&lt;wsp:rsid wsp:val=&quot;00AF2326&quot;/&gt;&lt;wsp:rsid wsp:val=&quot;00AF76E0&quot;/&gt;&lt;wsp:rsid wsp:val=&quot;00B03AFB&quot;/&gt;&lt;wsp:rsid wsp:val=&quot;00B136B1&quot;/&gt;&lt;wsp:rsid wsp:val=&quot;00B13FFB&quot;/&gt;&lt;wsp:rsid wsp:val=&quot;00B145CA&quot;/&gt;&lt;wsp:rsid wsp:val=&quot;00B2509D&quot;/&gt;&lt;wsp:rsid wsp:val=&quot;00B254F8&quot;/&gt;&lt;wsp:rsid wsp:val=&quot;00B27C5C&quot;/&gt;&lt;wsp:rsid wsp:val=&quot;00B32B7A&quot;/&gt;&lt;wsp:rsid wsp:val=&quot;00B52532&quot;/&gt;&lt;wsp:rsid wsp:val=&quot;00B87726&quot;/&gt;&lt;wsp:rsid wsp:val=&quot;00B97606&quot;/&gt;&lt;wsp:rsid wsp:val=&quot;00BA0E00&quot;/&gt;&lt;wsp:rsid wsp:val=&quot;00BA132A&quot;/&gt;&lt;wsp:rsid wsp:val=&quot;00BA6E40&quot;/&gt;&lt;wsp:rsid wsp:val=&quot;00BB0471&quot;/&gt;&lt;wsp:rsid wsp:val=&quot;00BB3FA8&quot;/&gt;&lt;wsp:rsid wsp:val=&quot;00BB5876&quot;/&gt;&lt;wsp:rsid wsp:val=&quot;00BD14F8&quot;/&gt;&lt;wsp:rsid wsp:val=&quot;00BD2679&quot;/&gt;&lt;wsp:rsid wsp:val=&quot;00BE57ED&quot;/&gt;&lt;wsp:rsid wsp:val=&quot;00BF2401&quot;/&gt;&lt;wsp:rsid wsp:val=&quot;00C16580&quot;/&gt;&lt;wsp:rsid wsp:val=&quot;00C27D80&quot;/&gt;&lt;wsp:rsid wsp:val=&quot;00C27E4A&quot;/&gt;&lt;wsp:rsid wsp:val=&quot;00C450F5&quot;/&gt;&lt;wsp:rsid wsp:val=&quot;00C45FA5&quot;/&gt;&lt;wsp:rsid wsp:val=&quot;00C57F55&quot;/&gt;&lt;wsp:rsid wsp:val=&quot;00C754BA&quot;/&gt;&lt;wsp:rsid wsp:val=&quot;00C85E61&quot;/&gt;&lt;wsp:rsid wsp:val=&quot;00C913BC&quot;/&gt;&lt;wsp:rsid wsp:val=&quot;00C91FE0&quot;/&gt;&lt;wsp:rsid wsp:val=&quot;00C9460C&quot;/&gt;&lt;wsp:rsid wsp:val=&quot;00CA309D&quot;/&gt;&lt;wsp:rsid wsp:val=&quot;00CA4068&quot;/&gt;&lt;wsp:rsid wsp:val=&quot;00CD101F&quot;/&gt;&lt;wsp:rsid wsp:val=&quot;00D05047&quot;/&gt;&lt;wsp:rsid wsp:val=&quot;00D15BA1&quot;/&gt;&lt;wsp:rsid wsp:val=&quot;00D2499D&quot;/&gt;&lt;wsp:rsid wsp:val=&quot;00D32D3D&quot;/&gt;&lt;wsp:rsid wsp:val=&quot;00D45F84&quot;/&gt;&lt;wsp:rsid wsp:val=&quot;00D4741C&quot;/&gt;&lt;wsp:rsid wsp:val=&quot;00D65285&quot;/&gt;&lt;wsp:rsid wsp:val=&quot;00D7607B&quot;/&gt;&lt;wsp:rsid wsp:val=&quot;00D845EC&quot;/&gt;&lt;wsp:rsid wsp:val=&quot;00D859BB&quot;/&gt;&lt;wsp:rsid wsp:val=&quot;00D938DB&quot;/&gt;&lt;wsp:rsid wsp:val=&quot;00D96B56&quot;/&gt;&lt;wsp:rsid wsp:val=&quot;00DA2BA5&quot;/&gt;&lt;wsp:rsid wsp:val=&quot;00DB3DA8&quot;/&gt;&lt;wsp:rsid wsp:val=&quot;00DD3C31&quot;/&gt;&lt;wsp:rsid wsp:val=&quot;00E04B0F&quot;/&gt;&lt;wsp:rsid wsp:val=&quot;00E0675A&quot;/&gt;&lt;wsp:rsid wsp:val=&quot;00E06A87&quot;/&gt;&lt;wsp:rsid wsp:val=&quot;00E0725A&quot;/&gt;&lt;wsp:rsid wsp:val=&quot;00E13E8F&quot;/&gt;&lt;wsp:rsid wsp:val=&quot;00E14059&quot;/&gt;&lt;wsp:rsid wsp:val=&quot;00E20AF2&quot;/&gt;&lt;wsp:rsid wsp:val=&quot;00E30513&quot;/&gt;&lt;wsp:rsid wsp:val=&quot;00E35ED9&quot;/&gt;&lt;wsp:rsid wsp:val=&quot;00E5393E&quot;/&gt;&lt;wsp:rsid wsp:val=&quot;00E610D3&quot;/&gt;&lt;wsp:rsid wsp:val=&quot;00E617C3&quot;/&gt;&lt;wsp:rsid wsp:val=&quot;00E758F1&quot;/&gt;&lt;wsp:rsid wsp:val=&quot;00E9213D&quot;/&gt;&lt;wsp:rsid wsp:val=&quot;00E947B0&quot;/&gt;&lt;wsp:rsid wsp:val=&quot;00EA1529&quot;/&gt;&lt;wsp:rsid wsp:val=&quot;00EB1051&quot;/&gt;&lt;wsp:rsid wsp:val=&quot;00EB698E&quot;/&gt;&lt;wsp:rsid wsp:val=&quot;00EC5E7C&quot;/&gt;&lt;wsp:rsid wsp:val=&quot;00EE3BC1&quot;/&gt;&lt;wsp:rsid wsp:val=&quot;00EF21AD&quot;/&gt;&lt;wsp:rsid wsp:val=&quot;00F02A9F&quot;/&gt;&lt;wsp:rsid wsp:val=&quot;00F07EBF&quot;/&gt;&lt;wsp:rsid wsp:val=&quot;00F45F62&quot;/&gt;&lt;wsp:rsid wsp:val=&quot;00F918C0&quot;/&gt;&lt;wsp:rsid wsp:val=&quot;00F94099&quot;/&gt;&lt;wsp:rsid wsp:val=&quot;00FB5C9E&quot;/&gt;&lt;wsp:rsid wsp:val=&quot;00FB6F3A&quot;/&gt;&lt;wsp:rsid wsp:val=&quot;00FC5717&quot;/&gt;&lt;wsp:rsid wsp:val=&quot;00FD6A91&quot;/&gt;&lt;wsp:rsid wsp:val=&quot;00FE506C&quot;/&gt;&lt;/wsp:rsids&gt;&lt;/w:docPr&gt;&lt;w:body&gt;&lt;wx:sect&gt;&lt;w:p wsp:rsidR=&quot;00000000&quot; wsp:rsidRPr=&quot;00EC5E7C&quot; wsp:rsidRDefault=&quot;00EC5E7C&quot; wsp:rsidP=&quot;00EC5E7C&quot;&gt;&lt;m:oMathPara&gt;&lt;m:oMath&gt;&lt;m:sSub&gt;&lt;m:sSubPr&gt;&lt;m:ctrlPr&gt;&lt;w:rPr&gt;&lt;w:rFonts w:ascii=&quot;Cambria Math&quot; w:h-ansi=&quot;Cambria Math&quot;/&gt;&lt;wx:font wx:val=&quot;Cambria Math&quot;/&gt;&lt;w:i/&gt;&lt;w:sz w:val=&quot;28&quot;/&gt;&lt;w:sz-cs w:val=&quot;28&quot;/&gt;&lt;w:shd w:val=&quot;clear&quot; w:color=&quot;auto&quot; w:fill=&quot;FFFFFF&quot;/&gt;&lt;/w:rPr&gt;&lt;/m:ctrlPr&gt;&lt;/m:sSubPr&gt;&lt;m:e&gt;&lt;m:r&gt;&lt;w:rPr&gt;&lt;w:rFonts w:ascii=&quot;Cambria Math&quot; w:h-ansi=&quot;Cambria Math&quot;/&gt;&lt;wx:font wx:val=&quot;Cambria Math&quot;/&gt;&lt;w:i/&gt;&lt;w:sz w:val=&quot;28&quot;/&gt;&lt;w:sz-cs w:val=&quot;28&quot;/&gt;&lt;w:shd w:val=&quot;clear&quot; w:color=&quot;auto&quot; w:fill=&quot;FFFFFF&quot;/&gt;&lt;/w:rPr&gt;&lt;m:t&gt;О»&lt;/m:t&gt;&lt;/m:r&gt;&lt;/m:e&gt;&lt;m:sub&gt;&lt;m:r&gt;&lt;w:rPr&gt;&lt;w:rFonts w:ascii=&quot;Cambria Math&quot; w:h-ansi=&quot;Cambria Math&quot;/&gt;&lt;wx:font wx:val=&quot;Cambria Math&quot;/&gt;&lt;w:i/&gt;&lt;w:sz w:val=&quot;28&quot;/&gt;&lt;w:sz-cs w:val=&quot;28&quot;/&gt;&lt;w:shd w:val=&quot;clear&quot; w:color=&quot;auto&quot; w:fill=&quot;FFFFFF&quot;/&gt;&lt;/w:rPr&gt;&lt;m:t&gt;РІ&lt;/m:t&gt;&lt;/m:r&gt;&lt;/m:sub&gt;&lt;/m:sSub&gt;&lt;m:r&gt;&lt;w:rPr&gt;&lt;w:rFonts w:ascii=&quot;Cambria Math&quot; w:h-ansi=&quot;Cambria Math&quot;/&gt;&lt;wx:font wx:val=&quot;Cambria Math&quot;/&gt;&lt;w:i/&gt;&lt;w:sz w:val=&quot;28&quot;/&gt;&lt;w:sz-cs w:val=&quot;28&quot;/&gt;&lt;w:shd w:val=&quot;clear&quot; w:color=&quot;auto&quot; w:fill=&quot;FFFFFF&quot;/&gt;&lt;/w:rPr&gt;&lt;m:t&gt;=0,1в€™(1,46Р•+&lt;/m:t&gt;&lt;/m:r&gt;&lt;m:f&gt;&lt;m:fPr&gt;&lt;m:ctrlPr&gt;&lt;w:rPr&gt;&lt;w:rFonts w:ascii=&quot;Cambria Math&quot; w:h-ansi=&quot;Cambria Math&quot;/&gt;&lt;wx:font wx:val=&quot;Cambria Math&quot;/&gt;&lt;w:i/&gt;&lt;w:sz w:val=&quot;28&quot;/&gt;&lt;w:sz-cs w:val=&quot;28&quot;/&gt;&lt;w:shd w:val=&quot;clear&quot; w:color=&quot;auto&quot; w:fill=&quot;FFFFFF&quot;/&gt;&lt;/w:rPr&gt;&lt;/m:ctrlPr&gt;&lt;/m:fPr&gt;&lt;m:num&gt;&lt;m:r&gt;&lt;w:rPr&gt;&lt;w:rFonts w:ascii=&quot;Cambria Math&quot; w:h-ansi=&quot;Cambria Math&quot;/&gt;&lt;wx:font wx:val=&quot;Cambria Math&quot;/&gt;&lt;w:i/&gt;&lt;w:sz w:val=&quot;28&quot;/&gt;&lt;w:sz-cs w:val=&quot;28&quot;/&gt;&lt;w:shd w:val=&quot;clear&quot; w:color=&quot;auto&quot; w:fill=&quot;FFFFFF&quot;/&gt;&lt;/w:rPr&gt;&lt;m:t&gt;100&lt;/m:t&gt;&lt;/m:r&gt;&lt;/m:num&gt;&lt;m:den&gt;&lt;m:sSub&gt;&lt;m:sSubPr&gt;&lt;m:ctrlPr&gt;&lt;w:rPr&gt;&lt;w:rFonts w:ascii=&quot;Cambria Math&quot; w:h-ansi=&quot;Cambria Math&quot;/&gt;&lt;wx:font wx:val=&quot;Cambria Math&quot;/&gt;&lt;w:i/&gt;&lt;w:sz w:val=&quot;28&quot;/&gt;&lt;w:sz-cs w:val=&quot;28&quot;/&gt;&lt;w:shd w:val=&quot;clear&quot; w:color=&quot;auto&quot; w:fill=&quot;FFFFFF&quot;/&gt;&lt;/w:rPr&gt;&lt;/m:ctrlPr&gt;&lt;/m:sSubPr&gt;&lt;m:e&gt;&lt;m:r&gt;&lt;w:rPr&gt;&lt;w:rFonts w:ascii=&quot;Cambria Math&quot; w:h-ansi=&quot;Cambria Math&quot;/&gt;&lt;wx:font wx:val=&quot;Cambria Math&quot;/&gt;&lt;w:i/&gt;&lt;w:sz w:val=&quot;28&quot;/&gt;&lt;w:sz-cs w:val=&quot;28&quot;/&gt;&lt;w:shd w:val=&quot;clear&quot; w:color=&quot;auto&quot; w:fill=&quot;FFFFFF&quot;/&gt;&lt;w:lang w:val=&quot;EN-US&quot;/&gt;&lt;/w:rPr&gt;&lt;m:t&gt;R&lt;/m:t&gt;&lt;/m:r&gt;&lt;/m:e&gt;&lt;m:sub&gt;&lt;m:r&gt;&lt;w:rPr&gt;&lt;w:rFonts w:ascii=&quot;Cambria Math&quot; w:h-ansi=&quot;Cambria Math&quot;/&gt;&lt;wx:font wx:val=&quot;Cambria Math&quot;/&gt;&lt;w:i/&gt;&lt;w:sz w:val=&quot;28&quot;/&gt;&lt;w:sz-cs w:val=&quot;28&quot;/&gt;&lt;w:shd w:val=&quot;clear&quot; w:color=&quot;auto&quot; w:fill=&quot;FFFFFF&quot;/&gt;&lt;/w:rPr&gt;&lt;m:t&gt;e&lt;/m:t&gt;&lt;/m:r&gt;&lt;/m:sub&gt;&lt;/m:sSub&gt;&lt;/m:den&gt;&lt;/m:f&gt;&lt;m:sSup&gt;&lt;m:sSupPr&gt;&lt;m:ctrlPr&gt;&lt;w:rPr&gt;&lt;w:rFonts w:ascii=&quot;Cambria Math&quot; w:h-ansi=&quot;Cambria Math&quot;/&gt;&lt;wx:font wx:val=&quot;Cambria Math&quot;/&gt;&lt;w:i/&gt;&lt;w:sz w:val=&quot;28&quot;/&gt;&lt;w:sz-cs w:val=&quot;28&quot;/&gt;&lt;w:shd w:val=&quot;clear&quot; w:color=&quot;auto&quot; w:fill=&quot;FFFFFF&quot;/&gt;&lt;/w:rPr&gt;&lt;/m:ctrlPr&gt;&lt;/m:sSupPr&gt;&lt;m:e&gt;&lt;m:r&gt;&lt;w:rPr&gt;&lt;w:rFonts w:ascii=&quot;Cambria Math&quot; w:h-ansi=&quot;Cambria Math&quot;/&gt;&lt;wx:font wx:val=&quot;Cambria Math&quot;/&gt;&lt;w:i/&gt;&lt;w:sz w:val=&quot;28&quot;/&gt;&lt;w:sz-cs w:val=&quot;28&quot;/&gt;&lt;w:shd w:val=&quot;clear&quot; w:color=&quot;auto&quot; w:fill=&quot;FFFFFF&quot;/&gt;&lt;/w:rPr&gt;&lt;m:t&gt;)&lt;/m:t&gt;&lt;/m:r&gt;&lt;/m:e&gt;&lt;m:sup&gt;&lt;m:r&gt;&lt;w:rPr&gt;&lt;w:rFonts w:ascii=&quot;Cambria Math&quot; w:h-ansi=&quot;Cambria Math&quot;/&gt;&lt;wx:font wx:val=&quot;Cambria Math&quot;/&gt;&lt;w:i/&gt;&lt;w:sz w:val=&quot;28&quot;/&gt;&lt;w:sz-cs w:val=&quot;28&quot;/&gt;&lt;w:shd w:val=&quot;clear&quot; w:color=&quot;auto&quot; w:fill=&quot;FFFFFF&quot;/&gt;&lt;/w:rPr&gt;&lt;m:t&gt;0,25&lt;/m:t&gt;&lt;/m:r&gt;&lt;/m:sup&gt;&lt;/m:sSup&gt;&lt;m:r&gt;&lt;w:rPr&gt;&lt;w:rFonts w:ascii=&quot;Cambria Math&quot; w:h-ansi=&quot;Cambria Math&quot;/&gt;&lt;wx:font wx:val=&quot;Cambria Math&quot;/&gt;&lt;w:i/&gt;&lt;w:sz w:val=&quot;28&quot;/&gt;&lt;w:sz-cs w:val=&quot;28&quot;/&gt;&lt;w:shd w:val=&quot;clear&quot; w:color=&quot;auto&quot; w:fill=&quot;FFFFFF&quot;/&gt;&lt;/w:rPr&gt;&lt;m:t&gt;,&lt;/m:t&gt;&lt;/m:r&gt;&lt;/m:oMath&gt;&lt;/m:oMathPara&gt;&lt;/w:p&gt;&lt;w:sectPr wsp:rsidR=&quot;00000000&quot; wsp:rsidRPr=&quot;00EC5E7C&quot;&gt;&lt;w:pgSz w:w=&quot;12240&quot; w:h=&quot;15840&quot;/&gt;&lt;w:pgMar w:top=&quot;1134&quot; w:right=&quot;850&quot; w:bottom=&quot;1134&quot; w:left=&quot;1701&quot; w:header=&quot;720&quot; w:footer=&quot;720&quot; w:gutter=&quot;0&quot;/&gt;&lt;w:cols w:space=&quot;720&quot;/&gt;&lt;/w:sectPr&gt;&lt;/wx:sect&gt;&lt;/w:body&gt;&lt;/w:wordDocument&gt;">
                  <v:imagedata r:id="rId61" o:title="" chromakey="white"/>
                </v:shape>
              </w:pict>
            </w:r>
          </w:p>
        </w:tc>
        <w:tc>
          <w:tcPr>
            <w:tcW w:w="817" w:type="dxa"/>
          </w:tcPr>
          <w:p w:rsidR="00DF6FF5" w:rsidRPr="0049520D" w:rsidRDefault="00DF6FF5" w:rsidP="00B4580C">
            <w:pPr>
              <w:spacing w:line="360" w:lineRule="auto"/>
              <w:jc w:val="both"/>
              <w:rPr>
                <w:rFonts w:ascii="Times New Roman" w:hAnsi="Times New Roman"/>
                <w:sz w:val="28"/>
                <w:szCs w:val="28"/>
                <w:shd w:val="clear" w:color="auto" w:fill="FFFFFF"/>
              </w:rPr>
            </w:pPr>
            <w:r w:rsidRPr="0049520D">
              <w:rPr>
                <w:rFonts w:ascii="Times New Roman" w:hAnsi="Times New Roman"/>
                <w:sz w:val="28"/>
                <w:szCs w:val="28"/>
                <w:shd w:val="clear" w:color="auto" w:fill="FFFFFF"/>
              </w:rPr>
              <w:t>(16)</w:t>
            </w:r>
          </w:p>
        </w:tc>
      </w:tr>
    </w:tbl>
    <w:p w:rsidR="00DF6FF5" w:rsidRDefault="00DF6FF5" w:rsidP="00B4580C">
      <w:pPr>
        <w:spacing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где </w:t>
      </w:r>
      <w:r w:rsidRPr="0049520D">
        <w:rPr>
          <w:rFonts w:ascii="Times New Roman" w:hAnsi="Times New Roman" w:cs="Times New Roman"/>
          <w:sz w:val="28"/>
          <w:szCs w:val="28"/>
          <w:shd w:val="clear" w:color="auto" w:fill="FFFFFF"/>
        </w:rPr>
        <w:fldChar w:fldCharType="begin"/>
      </w:r>
      <w:r w:rsidRPr="0049520D">
        <w:rPr>
          <w:rFonts w:ascii="Times New Roman" w:hAnsi="Times New Roman" w:cs="Times New Roman"/>
          <w:sz w:val="28"/>
          <w:szCs w:val="28"/>
          <w:shd w:val="clear" w:color="auto" w:fill="FFFFFF"/>
        </w:rPr>
        <w:instrText xml:space="preserve"> QUOTE </w:instrText>
      </w:r>
      <w:r w:rsidRPr="0049520D">
        <w:rPr>
          <w:position w:val="-6"/>
        </w:rPr>
        <w:pict>
          <v:shape id="_x0000_i1126" type="#_x0000_t75" style="width:15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stylePaneFormatFilter w:val=&quot;3F01&quot;/&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7967&quot;/&gt;&lt;wsp:rsid wsp:val=&quot;000029D6&quot;/&gt;&lt;wsp:rsid wsp:val=&quot;00002C4D&quot;/&gt;&lt;wsp:rsid wsp:val=&quot;00017571&quot;/&gt;&lt;wsp:rsid wsp:val=&quot;00027105&quot;/&gt;&lt;wsp:rsid wsp:val=&quot;00033732&quot;/&gt;&lt;wsp:rsid wsp:val=&quot;00033F33&quot;/&gt;&lt;wsp:rsid wsp:val=&quot;000474BF&quot;/&gt;&lt;wsp:rsid wsp:val=&quot;00051CF3&quot;/&gt;&lt;wsp:rsid wsp:val=&quot;00060869&quot;/&gt;&lt;wsp:rsid wsp:val=&quot;000625C0&quot;/&gt;&lt;wsp:rsid wsp:val=&quot;00073578&quot;/&gt;&lt;wsp:rsid wsp:val=&quot;0007381A&quot;/&gt;&lt;wsp:rsid wsp:val=&quot;00076D95&quot;/&gt;&lt;wsp:rsid wsp:val=&quot;00080AC8&quot;/&gt;&lt;wsp:rsid wsp:val=&quot;00085754&quot;/&gt;&lt;wsp:rsid wsp:val=&quot;00086DEE&quot;/&gt;&lt;wsp:rsid wsp:val=&quot;00090228&quot;/&gt;&lt;wsp:rsid wsp:val=&quot;00094FC2&quot;/&gt;&lt;wsp:rsid wsp:val=&quot;000A0A94&quot;/&gt;&lt;wsp:rsid wsp:val=&quot;000B1DCA&quot;/&gt;&lt;wsp:rsid wsp:val=&quot;000B69E2&quot;/&gt;&lt;wsp:rsid wsp:val=&quot;000D4124&quot;/&gt;&lt;wsp:rsid wsp:val=&quot;000D6D2E&quot;/&gt;&lt;wsp:rsid wsp:val=&quot;000E0B24&quot;/&gt;&lt;wsp:rsid wsp:val=&quot;000E587C&quot;/&gt;&lt;wsp:rsid wsp:val=&quot;0015407B&quot;/&gt;&lt;wsp:rsid wsp:val=&quot;001556AA&quot;/&gt;&lt;wsp:rsid wsp:val=&quot;00173065&quot;/&gt;&lt;wsp:rsid wsp:val=&quot;00177F55&quot;/&gt;&lt;wsp:rsid wsp:val=&quot;00181CB6&quot;/&gt;&lt;wsp:rsid wsp:val=&quot;00195939&quot;/&gt;&lt;wsp:rsid wsp:val=&quot;001A0271&quot;/&gt;&lt;wsp:rsid wsp:val=&quot;001A3F32&quot;/&gt;&lt;wsp:rsid wsp:val=&quot;001A4AE0&quot;/&gt;&lt;wsp:rsid wsp:val=&quot;001B3810&quot;/&gt;&lt;wsp:rsid wsp:val=&quot;001B5BDD&quot;/&gt;&lt;wsp:rsid wsp:val=&quot;001C7C77&quot;/&gt;&lt;wsp:rsid wsp:val=&quot;001D6FF2&quot;/&gt;&lt;wsp:rsid wsp:val=&quot;001E08B2&quot;/&gt;&lt;wsp:rsid wsp:val=&quot;001E0A17&quot;/&gt;&lt;wsp:rsid wsp:val=&quot;002040FD&quot;/&gt;&lt;wsp:rsid wsp:val=&quot;00205FE0&quot;/&gt;&lt;wsp:rsid wsp:val=&quot;00206D1B&quot;/&gt;&lt;wsp:rsid wsp:val=&quot;0021372E&quot;/&gt;&lt;wsp:rsid wsp:val=&quot;002155CA&quot;/&gt;&lt;wsp:rsid wsp:val=&quot;00230FA3&quot;/&gt;&lt;wsp:rsid wsp:val=&quot;00242A24&quot;/&gt;&lt;wsp:rsid wsp:val=&quot;00246F22&quot;/&gt;&lt;wsp:rsid wsp:val=&quot;00251DB5&quot;/&gt;&lt;wsp:rsid wsp:val=&quot;00255836&quot;/&gt;&lt;wsp:rsid wsp:val=&quot;00273425&quot;/&gt;&lt;wsp:rsid wsp:val=&quot;00280B08&quot;/&gt;&lt;wsp:rsid wsp:val=&quot;00283806&quot;/&gt;&lt;wsp:rsid wsp:val=&quot;00287A81&quot;/&gt;&lt;wsp:rsid wsp:val=&quot;00293113&quot;/&gt;&lt;wsp:rsid wsp:val=&quot;002A2466&quot;/&gt;&lt;wsp:rsid wsp:val=&quot;002A5C24&quot;/&gt;&lt;wsp:rsid wsp:val=&quot;002B46DF&quot;/&gt;&lt;wsp:rsid wsp:val=&quot;002B5456&quot;/&gt;&lt;wsp:rsid wsp:val=&quot;002E407E&quot;/&gt;&lt;wsp:rsid wsp:val=&quot;00306714&quot;/&gt;&lt;wsp:rsid wsp:val=&quot;0036029F&quot;/&gt;&lt;wsp:rsid wsp:val=&quot;00363F07&quot;/&gt;&lt;wsp:rsid wsp:val=&quot;003644EE&quot;/&gt;&lt;wsp:rsid wsp:val=&quot;00372256&quot;/&gt;&lt;wsp:rsid wsp:val=&quot;00373D04&quot;/&gt;&lt;wsp:rsid wsp:val=&quot;00381C9D&quot;/&gt;&lt;wsp:rsid wsp:val=&quot;00381D49&quot;/&gt;&lt;wsp:rsid wsp:val=&quot;003874E0&quot;/&gt;&lt;wsp:rsid wsp:val=&quot;003963DE&quot;/&gt;&lt;wsp:rsid wsp:val=&quot;003B41A7&quot;/&gt;&lt;wsp:rsid wsp:val=&quot;003C472E&quot;/&gt;&lt;wsp:rsid wsp:val=&quot;003D0D3C&quot;/&gt;&lt;wsp:rsid wsp:val=&quot;003D1F8C&quot;/&gt;&lt;wsp:rsid wsp:val=&quot;00405D96&quot;/&gt;&lt;wsp:rsid wsp:val=&quot;00406458&quot;/&gt;&lt;wsp:rsid wsp:val=&quot;00411DF4&quot;/&gt;&lt;wsp:rsid wsp:val=&quot;00414304&quot;/&gt;&lt;wsp:rsid wsp:val=&quot;00420762&quot;/&gt;&lt;wsp:rsid wsp:val=&quot;00451827&quot;/&gt;&lt;wsp:rsid wsp:val=&quot;00467F24&quot;/&gt;&lt;wsp:rsid wsp:val=&quot;00475886&quot;/&gt;&lt;wsp:rsid wsp:val=&quot;0048362D&quot;/&gt;&lt;wsp:rsid wsp:val=&quot;0049520D&quot;/&gt;&lt;wsp:rsid wsp:val=&quot;004A21E0&quot;/&gt;&lt;wsp:rsid wsp:val=&quot;004A722A&quot;/&gt;&lt;wsp:rsid wsp:val=&quot;004D4ACD&quot;/&gt;&lt;wsp:rsid wsp:val=&quot;00510687&quot;/&gt;&lt;wsp:rsid wsp:val=&quot;00537744&quot;/&gt;&lt;wsp:rsid wsp:val=&quot;005402BE&quot;/&gt;&lt;wsp:rsid wsp:val=&quot;0057003C&quot;/&gt;&lt;wsp:rsid wsp:val=&quot;00577FF7&quot;/&gt;&lt;wsp:rsid wsp:val=&quot;00592609&quot;/&gt;&lt;wsp:rsid wsp:val=&quot;005B0060&quot;/&gt;&lt;wsp:rsid wsp:val=&quot;005D634F&quot;/&gt;&lt;wsp:rsid wsp:val=&quot;005E0BB9&quot;/&gt;&lt;wsp:rsid wsp:val=&quot;005E7967&quot;/&gt;&lt;wsp:rsid wsp:val=&quot;006003FA&quot;/&gt;&lt;wsp:rsid wsp:val=&quot;00613EE0&quot;/&gt;&lt;wsp:rsid wsp:val=&quot;0061571C&quot;/&gt;&lt;wsp:rsid wsp:val=&quot;006230FC&quot;/&gt;&lt;wsp:rsid wsp:val=&quot;0063638F&quot;/&gt;&lt;wsp:rsid wsp:val=&quot;00640E53&quot;/&gt;&lt;wsp:rsid wsp:val=&quot;006678CB&quot;/&gt;&lt;wsp:rsid wsp:val=&quot;006928ED&quot;/&gt;&lt;wsp:rsid wsp:val=&quot;006A3994&quot;/&gt;&lt;wsp:rsid wsp:val=&quot;006B2D90&quot;/&gt;&lt;wsp:rsid wsp:val=&quot;006B345C&quot;/&gt;&lt;wsp:rsid wsp:val=&quot;006B6E40&quot;/&gt;&lt;wsp:rsid wsp:val=&quot;006C626F&quot;/&gt;&lt;wsp:rsid wsp:val=&quot;006E19E2&quot;/&gt;&lt;wsp:rsid wsp:val=&quot;00705012&quot;/&gt;&lt;wsp:rsid wsp:val=&quot;00715F3C&quot;/&gt;&lt;wsp:rsid wsp:val=&quot;00724CB8&quot;/&gt;&lt;wsp:rsid wsp:val=&quot;007335C2&quot;/&gt;&lt;wsp:rsid wsp:val=&quot;00734329&quot;/&gt;&lt;wsp:rsid wsp:val=&quot;007620A1&quot;/&gt;&lt;wsp:rsid wsp:val=&quot;00772C38&quot;/&gt;&lt;wsp:rsid wsp:val=&quot;007947FA&quot;/&gt;&lt;wsp:rsid wsp:val=&quot;007C72DD&quot;/&gt;&lt;wsp:rsid wsp:val=&quot;007E7304&quot;/&gt;&lt;wsp:rsid wsp:val=&quot;008038BC&quot;/&gt;&lt;wsp:rsid wsp:val=&quot;0081351E&quot;/&gt;&lt;wsp:rsid wsp:val=&quot;00842133&quot;/&gt;&lt;wsp:rsid wsp:val=&quot;00853250&quot;/&gt;&lt;wsp:rsid wsp:val=&quot;008533EE&quot;/&gt;&lt;wsp:rsid wsp:val=&quot;008869F0&quot;/&gt;&lt;wsp:rsid wsp:val=&quot;00891F55&quot;/&gt;&lt;wsp:rsid wsp:val=&quot;008A1A49&quot;/&gt;&lt;wsp:rsid wsp:val=&quot;008C0D75&quot;/&gt;&lt;wsp:rsid wsp:val=&quot;008C0EE6&quot;/&gt;&lt;wsp:rsid wsp:val=&quot;008E2629&quot;/&gt;&lt;wsp:rsid wsp:val=&quot;00901CDF&quot;/&gt;&lt;wsp:rsid wsp:val=&quot;00906E72&quot;/&gt;&lt;wsp:rsid wsp:val=&quot;00936388&quot;/&gt;&lt;wsp:rsid wsp:val=&quot;00950E9A&quot;/&gt;&lt;wsp:rsid wsp:val=&quot;009611D4&quot;/&gt;&lt;wsp:rsid wsp:val=&quot;00973E08&quot;/&gt;&lt;wsp:rsid wsp:val=&quot;00985B8D&quot;/&gt;&lt;wsp:rsid wsp:val=&quot;009C1638&quot;/&gt;&lt;wsp:rsid wsp:val=&quot;009D077F&quot;/&gt;&lt;wsp:rsid wsp:val=&quot;009E2920&quot;/&gt;&lt;wsp:rsid wsp:val=&quot;009E6654&quot;/&gt;&lt;wsp:rsid wsp:val=&quot;00A026FC&quot;/&gt;&lt;wsp:rsid wsp:val=&quot;00A06D7A&quot;/&gt;&lt;wsp:rsid wsp:val=&quot;00A2375C&quot;/&gt;&lt;wsp:rsid wsp:val=&quot;00A3675F&quot;/&gt;&lt;wsp:rsid wsp:val=&quot;00A45515&quot;/&gt;&lt;wsp:rsid wsp:val=&quot;00A51BE7&quot;/&gt;&lt;wsp:rsid wsp:val=&quot;00A53B14&quot;/&gt;&lt;wsp:rsid wsp:val=&quot;00A62C12&quot;/&gt;&lt;wsp:rsid wsp:val=&quot;00A64A58&quot;/&gt;&lt;wsp:rsid wsp:val=&quot;00A654D8&quot;/&gt;&lt;wsp:rsid wsp:val=&quot;00A81CF7&quot;/&gt;&lt;wsp:rsid wsp:val=&quot;00A861DB&quot;/&gt;&lt;wsp:rsid wsp:val=&quot;00A956D4&quot;/&gt;&lt;wsp:rsid wsp:val=&quot;00AB0E64&quot;/&gt;&lt;wsp:rsid wsp:val=&quot;00AF2326&quot;/&gt;&lt;wsp:rsid wsp:val=&quot;00AF76E0&quot;/&gt;&lt;wsp:rsid wsp:val=&quot;00B03AFB&quot;/&gt;&lt;wsp:rsid wsp:val=&quot;00B136B1&quot;/&gt;&lt;wsp:rsid wsp:val=&quot;00B13FFB&quot;/&gt;&lt;wsp:rsid wsp:val=&quot;00B145CA&quot;/&gt;&lt;wsp:rsid wsp:val=&quot;00B2509D&quot;/&gt;&lt;wsp:rsid wsp:val=&quot;00B254F8&quot;/&gt;&lt;wsp:rsid wsp:val=&quot;00B27C5C&quot;/&gt;&lt;wsp:rsid wsp:val=&quot;00B32B7A&quot;/&gt;&lt;wsp:rsid wsp:val=&quot;00B52532&quot;/&gt;&lt;wsp:rsid wsp:val=&quot;00B87726&quot;/&gt;&lt;wsp:rsid wsp:val=&quot;00B97606&quot;/&gt;&lt;wsp:rsid wsp:val=&quot;00BA0E00&quot;/&gt;&lt;wsp:rsid wsp:val=&quot;00BA132A&quot;/&gt;&lt;wsp:rsid wsp:val=&quot;00BA6E40&quot;/&gt;&lt;wsp:rsid wsp:val=&quot;00BB0471&quot;/&gt;&lt;wsp:rsid wsp:val=&quot;00BB3FA8&quot;/&gt;&lt;wsp:rsid wsp:val=&quot;00BB5876&quot;/&gt;&lt;wsp:rsid wsp:val=&quot;00BD14F8&quot;/&gt;&lt;wsp:rsid wsp:val=&quot;00BD2679&quot;/&gt;&lt;wsp:rsid wsp:val=&quot;00BE57ED&quot;/&gt;&lt;wsp:rsid wsp:val=&quot;00BF2401&quot;/&gt;&lt;wsp:rsid wsp:val=&quot;00C16580&quot;/&gt;&lt;wsp:rsid wsp:val=&quot;00C27D80&quot;/&gt;&lt;wsp:rsid wsp:val=&quot;00C27E4A&quot;/&gt;&lt;wsp:rsid wsp:val=&quot;00C450F5&quot;/&gt;&lt;wsp:rsid wsp:val=&quot;00C45FA5&quot;/&gt;&lt;wsp:rsid wsp:val=&quot;00C57F55&quot;/&gt;&lt;wsp:rsid wsp:val=&quot;00C754BA&quot;/&gt;&lt;wsp:rsid wsp:val=&quot;00C85E61&quot;/&gt;&lt;wsp:rsid wsp:val=&quot;00C913BC&quot;/&gt;&lt;wsp:rsid wsp:val=&quot;00C91FE0&quot;/&gt;&lt;wsp:rsid wsp:val=&quot;00C9460C&quot;/&gt;&lt;wsp:rsid wsp:val=&quot;00CA309D&quot;/&gt;&lt;wsp:rsid wsp:val=&quot;00CA4068&quot;/&gt;&lt;wsp:rsid wsp:val=&quot;00CD101F&quot;/&gt;&lt;wsp:rsid wsp:val=&quot;00D05047&quot;/&gt;&lt;wsp:rsid wsp:val=&quot;00D15BA1&quot;/&gt;&lt;wsp:rsid wsp:val=&quot;00D2499D&quot;/&gt;&lt;wsp:rsid wsp:val=&quot;00D32D3D&quot;/&gt;&lt;wsp:rsid wsp:val=&quot;00D45F84&quot;/&gt;&lt;wsp:rsid wsp:val=&quot;00D4741C&quot;/&gt;&lt;wsp:rsid wsp:val=&quot;00D65285&quot;/&gt;&lt;wsp:rsid wsp:val=&quot;00D7607B&quot;/&gt;&lt;wsp:rsid wsp:val=&quot;00D845EC&quot;/&gt;&lt;wsp:rsid wsp:val=&quot;00D859BB&quot;/&gt;&lt;wsp:rsid wsp:val=&quot;00D938DB&quot;/&gt;&lt;wsp:rsid wsp:val=&quot;00D96B56&quot;/&gt;&lt;wsp:rsid wsp:val=&quot;00DA2BA5&quot;/&gt;&lt;wsp:rsid wsp:val=&quot;00DB3DA8&quot;/&gt;&lt;wsp:rsid wsp:val=&quot;00DD3C31&quot;/&gt;&lt;wsp:rsid wsp:val=&quot;00E04B0F&quot;/&gt;&lt;wsp:rsid wsp:val=&quot;00E0675A&quot;/&gt;&lt;wsp:rsid wsp:val=&quot;00E06A87&quot;/&gt;&lt;wsp:rsid wsp:val=&quot;00E0725A&quot;/&gt;&lt;wsp:rsid wsp:val=&quot;00E13E8F&quot;/&gt;&lt;wsp:rsid wsp:val=&quot;00E14059&quot;/&gt;&lt;wsp:rsid wsp:val=&quot;00E20AF2&quot;/&gt;&lt;wsp:rsid wsp:val=&quot;00E30513&quot;/&gt;&lt;wsp:rsid wsp:val=&quot;00E35ED9&quot;/&gt;&lt;wsp:rsid wsp:val=&quot;00E5393E&quot;/&gt;&lt;wsp:rsid wsp:val=&quot;00E610D3&quot;/&gt;&lt;wsp:rsid wsp:val=&quot;00E617C3&quot;/&gt;&lt;wsp:rsid wsp:val=&quot;00E758F1&quot;/&gt;&lt;wsp:rsid wsp:val=&quot;00E9213D&quot;/&gt;&lt;wsp:rsid wsp:val=&quot;00E947B0&quot;/&gt;&lt;wsp:rsid wsp:val=&quot;00EA1529&quot;/&gt;&lt;wsp:rsid wsp:val=&quot;00EB1051&quot;/&gt;&lt;wsp:rsid wsp:val=&quot;00EB698E&quot;/&gt;&lt;wsp:rsid wsp:val=&quot;00EE3BC1&quot;/&gt;&lt;wsp:rsid wsp:val=&quot;00EF21AD&quot;/&gt;&lt;wsp:rsid wsp:val=&quot;00F02A9F&quot;/&gt;&lt;wsp:rsid wsp:val=&quot;00F07EBF&quot;/&gt;&lt;wsp:rsid wsp:val=&quot;00F166CE&quot;/&gt;&lt;wsp:rsid wsp:val=&quot;00F45F62&quot;/&gt;&lt;wsp:rsid wsp:val=&quot;00F918C0&quot;/&gt;&lt;wsp:rsid wsp:val=&quot;00F94099&quot;/&gt;&lt;wsp:rsid wsp:val=&quot;00FB5C9E&quot;/&gt;&lt;wsp:rsid wsp:val=&quot;00FB6F3A&quot;/&gt;&lt;wsp:rsid wsp:val=&quot;00FC5717&quot;/&gt;&lt;wsp:rsid wsp:val=&quot;00FD6A91&quot;/&gt;&lt;wsp:rsid wsp:val=&quot;00FE506C&quot;/&gt;&lt;/wsp:rsids&gt;&lt;/w:docPr&gt;&lt;w:body&gt;&lt;wx:sect&gt;&lt;w:p wsp:rsidR=&quot;00000000&quot; wsp:rsidRDefault=&quot;00F166CE&quot; wsp:rsidP=&quot;00F166CE&quot;&gt;&lt;m:oMathPara&gt;&lt;m:oMath&gt;&lt;m:sSub&gt;&lt;m:sSubPr&gt;&lt;m:ctrlPr&gt;&lt;w:rPr&gt;&lt;w:rFonts w:ascii=&quot;Cambria Math&quot; w:h-ansi=&quot;Cambria Math&quot; w:cs=&quot;Times New Roman&quot;/&gt;&lt;wx:font wx:val=&quot;Cambria Math&quot;/&gt;&lt;w:i/&gt;&lt;w:sz w:val=&quot;28&quot;/&gt;&lt;w:sz-cs w:val=&quot;28&quot;/&gt;&lt;w:shd w:val=&quot;clear&quot; w:color=&quot;auto&quot; w:fill=&quot;FFFFFF&quot;/&gt;&lt;/w:rPr&gt;&lt;/m:ctrlPr&gt;&lt;/m:sSubPr&gt;&lt;m:e&gt;&lt;m:r&gt;&lt;w:rPr&gt;&lt;w:rFonts w:ascii=&quot;Cambria Math&quot; w:h-ansi=&quot;Cambria Math&quot; w:cs=&quot;Times New Roman&quot;/&gt;&lt;wx:font wx:val=&quot;Cambria Math&quot;/&gt;&lt;w:i/&gt;&lt;w:sz w:val=&quot;28&quot;/&gt;&lt;w:sz-cs w:val=&quot;28&quot;/&gt;&lt;w:shd w:val=&quot;clear&quot; w:color=&quot;auto&quot; w:fill=&quot;FFFFFF&quot;/&gt;&lt;w:lang w:val=&quot;EN-US&quot;/&gt;&lt;/w:rPr&gt;&lt;m:t&gt;R&lt;/m:t&gt;&lt;/m:r&gt;&lt;/m:e&gt;&lt;m:sub&gt;&lt;m:r&gt;&lt;w:rPr&gt;&lt;w:rFonts w:ascii=&quot;Cambria Math&quot; w:h-ansi=&quot;Cambria Math&quot; w:cs=&quot;Times New Roman&quot;/&gt;&lt;wx:font wx:val=&quot;Cambria Math&quot;/&gt;&lt;w:i/&gt;&lt;w:sz w:val=&quot;28&quot;/&gt;&lt;w:sz-cs w:val=&quot;28&quot;/&gt;&lt;w:shd w:val=&quot;clear&quot; w:color=&quot;auto&quot; w:fill=&quot;FFFFFF&quot;/&gt;&lt;/w:rPr&gt;&lt;m:t&gt;e&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62" o:title="" chromakey="white"/>
          </v:shape>
        </w:pict>
      </w:r>
      <w:r w:rsidRPr="0049520D">
        <w:rPr>
          <w:rFonts w:ascii="Times New Roman" w:hAnsi="Times New Roman" w:cs="Times New Roman"/>
          <w:sz w:val="28"/>
          <w:szCs w:val="28"/>
          <w:shd w:val="clear" w:color="auto" w:fill="FFFFFF"/>
        </w:rPr>
        <w:instrText xml:space="preserve"> </w:instrText>
      </w:r>
      <w:r w:rsidRPr="0049520D">
        <w:rPr>
          <w:rFonts w:ascii="Times New Roman" w:hAnsi="Times New Roman" w:cs="Times New Roman"/>
          <w:sz w:val="28"/>
          <w:szCs w:val="28"/>
          <w:shd w:val="clear" w:color="auto" w:fill="FFFFFF"/>
        </w:rPr>
        <w:fldChar w:fldCharType="separate"/>
      </w:r>
      <w:r w:rsidRPr="0049520D">
        <w:rPr>
          <w:position w:val="-6"/>
        </w:rPr>
        <w:pict>
          <v:shape id="_x0000_i1127" type="#_x0000_t75" style="width:15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stylePaneFormatFilter w:val=&quot;3F01&quot;/&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7967&quot;/&gt;&lt;wsp:rsid wsp:val=&quot;000029D6&quot;/&gt;&lt;wsp:rsid wsp:val=&quot;00002C4D&quot;/&gt;&lt;wsp:rsid wsp:val=&quot;00017571&quot;/&gt;&lt;wsp:rsid wsp:val=&quot;00027105&quot;/&gt;&lt;wsp:rsid wsp:val=&quot;00033732&quot;/&gt;&lt;wsp:rsid wsp:val=&quot;00033F33&quot;/&gt;&lt;wsp:rsid wsp:val=&quot;000474BF&quot;/&gt;&lt;wsp:rsid wsp:val=&quot;00051CF3&quot;/&gt;&lt;wsp:rsid wsp:val=&quot;00060869&quot;/&gt;&lt;wsp:rsid wsp:val=&quot;000625C0&quot;/&gt;&lt;wsp:rsid wsp:val=&quot;00073578&quot;/&gt;&lt;wsp:rsid wsp:val=&quot;0007381A&quot;/&gt;&lt;wsp:rsid wsp:val=&quot;00076D95&quot;/&gt;&lt;wsp:rsid wsp:val=&quot;00080AC8&quot;/&gt;&lt;wsp:rsid wsp:val=&quot;00085754&quot;/&gt;&lt;wsp:rsid wsp:val=&quot;00086DEE&quot;/&gt;&lt;wsp:rsid wsp:val=&quot;00090228&quot;/&gt;&lt;wsp:rsid wsp:val=&quot;00094FC2&quot;/&gt;&lt;wsp:rsid wsp:val=&quot;000A0A94&quot;/&gt;&lt;wsp:rsid wsp:val=&quot;000B1DCA&quot;/&gt;&lt;wsp:rsid wsp:val=&quot;000B69E2&quot;/&gt;&lt;wsp:rsid wsp:val=&quot;000D4124&quot;/&gt;&lt;wsp:rsid wsp:val=&quot;000D6D2E&quot;/&gt;&lt;wsp:rsid wsp:val=&quot;000E0B24&quot;/&gt;&lt;wsp:rsid wsp:val=&quot;000E587C&quot;/&gt;&lt;wsp:rsid wsp:val=&quot;0015407B&quot;/&gt;&lt;wsp:rsid wsp:val=&quot;001556AA&quot;/&gt;&lt;wsp:rsid wsp:val=&quot;00173065&quot;/&gt;&lt;wsp:rsid wsp:val=&quot;00177F55&quot;/&gt;&lt;wsp:rsid wsp:val=&quot;00181CB6&quot;/&gt;&lt;wsp:rsid wsp:val=&quot;00195939&quot;/&gt;&lt;wsp:rsid wsp:val=&quot;001A0271&quot;/&gt;&lt;wsp:rsid wsp:val=&quot;001A3F32&quot;/&gt;&lt;wsp:rsid wsp:val=&quot;001A4AE0&quot;/&gt;&lt;wsp:rsid wsp:val=&quot;001B3810&quot;/&gt;&lt;wsp:rsid wsp:val=&quot;001B5BDD&quot;/&gt;&lt;wsp:rsid wsp:val=&quot;001C7C77&quot;/&gt;&lt;wsp:rsid wsp:val=&quot;001D6FF2&quot;/&gt;&lt;wsp:rsid wsp:val=&quot;001E08B2&quot;/&gt;&lt;wsp:rsid wsp:val=&quot;001E0A17&quot;/&gt;&lt;wsp:rsid wsp:val=&quot;002040FD&quot;/&gt;&lt;wsp:rsid wsp:val=&quot;00205FE0&quot;/&gt;&lt;wsp:rsid wsp:val=&quot;00206D1B&quot;/&gt;&lt;wsp:rsid wsp:val=&quot;0021372E&quot;/&gt;&lt;wsp:rsid wsp:val=&quot;002155CA&quot;/&gt;&lt;wsp:rsid wsp:val=&quot;00230FA3&quot;/&gt;&lt;wsp:rsid wsp:val=&quot;00242A24&quot;/&gt;&lt;wsp:rsid wsp:val=&quot;00246F22&quot;/&gt;&lt;wsp:rsid wsp:val=&quot;00251DB5&quot;/&gt;&lt;wsp:rsid wsp:val=&quot;00255836&quot;/&gt;&lt;wsp:rsid wsp:val=&quot;00273425&quot;/&gt;&lt;wsp:rsid wsp:val=&quot;00280B08&quot;/&gt;&lt;wsp:rsid wsp:val=&quot;00283806&quot;/&gt;&lt;wsp:rsid wsp:val=&quot;00287A81&quot;/&gt;&lt;wsp:rsid wsp:val=&quot;00293113&quot;/&gt;&lt;wsp:rsid wsp:val=&quot;002A2466&quot;/&gt;&lt;wsp:rsid wsp:val=&quot;002A5C24&quot;/&gt;&lt;wsp:rsid wsp:val=&quot;002B46DF&quot;/&gt;&lt;wsp:rsid wsp:val=&quot;002B5456&quot;/&gt;&lt;wsp:rsid wsp:val=&quot;002E407E&quot;/&gt;&lt;wsp:rsid wsp:val=&quot;00306714&quot;/&gt;&lt;wsp:rsid wsp:val=&quot;0036029F&quot;/&gt;&lt;wsp:rsid wsp:val=&quot;00363F07&quot;/&gt;&lt;wsp:rsid wsp:val=&quot;003644EE&quot;/&gt;&lt;wsp:rsid wsp:val=&quot;00372256&quot;/&gt;&lt;wsp:rsid wsp:val=&quot;00373D04&quot;/&gt;&lt;wsp:rsid wsp:val=&quot;00381C9D&quot;/&gt;&lt;wsp:rsid wsp:val=&quot;00381D49&quot;/&gt;&lt;wsp:rsid wsp:val=&quot;003874E0&quot;/&gt;&lt;wsp:rsid wsp:val=&quot;003963DE&quot;/&gt;&lt;wsp:rsid wsp:val=&quot;003B41A7&quot;/&gt;&lt;wsp:rsid wsp:val=&quot;003C472E&quot;/&gt;&lt;wsp:rsid wsp:val=&quot;003D0D3C&quot;/&gt;&lt;wsp:rsid wsp:val=&quot;003D1F8C&quot;/&gt;&lt;wsp:rsid wsp:val=&quot;00405D96&quot;/&gt;&lt;wsp:rsid wsp:val=&quot;00406458&quot;/&gt;&lt;wsp:rsid wsp:val=&quot;00411DF4&quot;/&gt;&lt;wsp:rsid wsp:val=&quot;00414304&quot;/&gt;&lt;wsp:rsid wsp:val=&quot;00420762&quot;/&gt;&lt;wsp:rsid wsp:val=&quot;00451827&quot;/&gt;&lt;wsp:rsid wsp:val=&quot;00467F24&quot;/&gt;&lt;wsp:rsid wsp:val=&quot;00475886&quot;/&gt;&lt;wsp:rsid wsp:val=&quot;0048362D&quot;/&gt;&lt;wsp:rsid wsp:val=&quot;0049520D&quot;/&gt;&lt;wsp:rsid wsp:val=&quot;004A21E0&quot;/&gt;&lt;wsp:rsid wsp:val=&quot;004A722A&quot;/&gt;&lt;wsp:rsid wsp:val=&quot;004D4ACD&quot;/&gt;&lt;wsp:rsid wsp:val=&quot;00510687&quot;/&gt;&lt;wsp:rsid wsp:val=&quot;00537744&quot;/&gt;&lt;wsp:rsid wsp:val=&quot;005402BE&quot;/&gt;&lt;wsp:rsid wsp:val=&quot;0057003C&quot;/&gt;&lt;wsp:rsid wsp:val=&quot;00577FF7&quot;/&gt;&lt;wsp:rsid wsp:val=&quot;00592609&quot;/&gt;&lt;wsp:rsid wsp:val=&quot;005B0060&quot;/&gt;&lt;wsp:rsid wsp:val=&quot;005D634F&quot;/&gt;&lt;wsp:rsid wsp:val=&quot;005E0BB9&quot;/&gt;&lt;wsp:rsid wsp:val=&quot;005E7967&quot;/&gt;&lt;wsp:rsid wsp:val=&quot;006003FA&quot;/&gt;&lt;wsp:rsid wsp:val=&quot;00613EE0&quot;/&gt;&lt;wsp:rsid wsp:val=&quot;0061571C&quot;/&gt;&lt;wsp:rsid wsp:val=&quot;006230FC&quot;/&gt;&lt;wsp:rsid wsp:val=&quot;0063638F&quot;/&gt;&lt;wsp:rsid wsp:val=&quot;00640E53&quot;/&gt;&lt;wsp:rsid wsp:val=&quot;006678CB&quot;/&gt;&lt;wsp:rsid wsp:val=&quot;006928ED&quot;/&gt;&lt;wsp:rsid wsp:val=&quot;006A3994&quot;/&gt;&lt;wsp:rsid wsp:val=&quot;006B2D90&quot;/&gt;&lt;wsp:rsid wsp:val=&quot;006B345C&quot;/&gt;&lt;wsp:rsid wsp:val=&quot;006B6E40&quot;/&gt;&lt;wsp:rsid wsp:val=&quot;006C626F&quot;/&gt;&lt;wsp:rsid wsp:val=&quot;006E19E2&quot;/&gt;&lt;wsp:rsid wsp:val=&quot;00705012&quot;/&gt;&lt;wsp:rsid wsp:val=&quot;00715F3C&quot;/&gt;&lt;wsp:rsid wsp:val=&quot;00724CB8&quot;/&gt;&lt;wsp:rsid wsp:val=&quot;007335C2&quot;/&gt;&lt;wsp:rsid wsp:val=&quot;00734329&quot;/&gt;&lt;wsp:rsid wsp:val=&quot;007620A1&quot;/&gt;&lt;wsp:rsid wsp:val=&quot;00772C38&quot;/&gt;&lt;wsp:rsid wsp:val=&quot;007947FA&quot;/&gt;&lt;wsp:rsid wsp:val=&quot;007C72DD&quot;/&gt;&lt;wsp:rsid wsp:val=&quot;007E7304&quot;/&gt;&lt;wsp:rsid wsp:val=&quot;008038BC&quot;/&gt;&lt;wsp:rsid wsp:val=&quot;0081351E&quot;/&gt;&lt;wsp:rsid wsp:val=&quot;00842133&quot;/&gt;&lt;wsp:rsid wsp:val=&quot;00853250&quot;/&gt;&lt;wsp:rsid wsp:val=&quot;008533EE&quot;/&gt;&lt;wsp:rsid wsp:val=&quot;008869F0&quot;/&gt;&lt;wsp:rsid wsp:val=&quot;00891F55&quot;/&gt;&lt;wsp:rsid wsp:val=&quot;008A1A49&quot;/&gt;&lt;wsp:rsid wsp:val=&quot;008C0D75&quot;/&gt;&lt;wsp:rsid wsp:val=&quot;008C0EE6&quot;/&gt;&lt;wsp:rsid wsp:val=&quot;008E2629&quot;/&gt;&lt;wsp:rsid wsp:val=&quot;00901CDF&quot;/&gt;&lt;wsp:rsid wsp:val=&quot;00906E72&quot;/&gt;&lt;wsp:rsid wsp:val=&quot;00936388&quot;/&gt;&lt;wsp:rsid wsp:val=&quot;00950E9A&quot;/&gt;&lt;wsp:rsid wsp:val=&quot;009611D4&quot;/&gt;&lt;wsp:rsid wsp:val=&quot;00973E08&quot;/&gt;&lt;wsp:rsid wsp:val=&quot;00985B8D&quot;/&gt;&lt;wsp:rsid wsp:val=&quot;009C1638&quot;/&gt;&lt;wsp:rsid wsp:val=&quot;009D077F&quot;/&gt;&lt;wsp:rsid wsp:val=&quot;009E2920&quot;/&gt;&lt;wsp:rsid wsp:val=&quot;009E6654&quot;/&gt;&lt;wsp:rsid wsp:val=&quot;00A026FC&quot;/&gt;&lt;wsp:rsid wsp:val=&quot;00A06D7A&quot;/&gt;&lt;wsp:rsid wsp:val=&quot;00A2375C&quot;/&gt;&lt;wsp:rsid wsp:val=&quot;00A3675F&quot;/&gt;&lt;wsp:rsid wsp:val=&quot;00A45515&quot;/&gt;&lt;wsp:rsid wsp:val=&quot;00A51BE7&quot;/&gt;&lt;wsp:rsid wsp:val=&quot;00A53B14&quot;/&gt;&lt;wsp:rsid wsp:val=&quot;00A62C12&quot;/&gt;&lt;wsp:rsid wsp:val=&quot;00A64A58&quot;/&gt;&lt;wsp:rsid wsp:val=&quot;00A654D8&quot;/&gt;&lt;wsp:rsid wsp:val=&quot;00A81CF7&quot;/&gt;&lt;wsp:rsid wsp:val=&quot;00A861DB&quot;/&gt;&lt;wsp:rsid wsp:val=&quot;00A956D4&quot;/&gt;&lt;wsp:rsid wsp:val=&quot;00AB0E64&quot;/&gt;&lt;wsp:rsid wsp:val=&quot;00AF2326&quot;/&gt;&lt;wsp:rsid wsp:val=&quot;00AF76E0&quot;/&gt;&lt;wsp:rsid wsp:val=&quot;00B03AFB&quot;/&gt;&lt;wsp:rsid wsp:val=&quot;00B136B1&quot;/&gt;&lt;wsp:rsid wsp:val=&quot;00B13FFB&quot;/&gt;&lt;wsp:rsid wsp:val=&quot;00B145CA&quot;/&gt;&lt;wsp:rsid wsp:val=&quot;00B2509D&quot;/&gt;&lt;wsp:rsid wsp:val=&quot;00B254F8&quot;/&gt;&lt;wsp:rsid wsp:val=&quot;00B27C5C&quot;/&gt;&lt;wsp:rsid wsp:val=&quot;00B32B7A&quot;/&gt;&lt;wsp:rsid wsp:val=&quot;00B52532&quot;/&gt;&lt;wsp:rsid wsp:val=&quot;00B87726&quot;/&gt;&lt;wsp:rsid wsp:val=&quot;00B97606&quot;/&gt;&lt;wsp:rsid wsp:val=&quot;00BA0E00&quot;/&gt;&lt;wsp:rsid wsp:val=&quot;00BA132A&quot;/&gt;&lt;wsp:rsid wsp:val=&quot;00BA6E40&quot;/&gt;&lt;wsp:rsid wsp:val=&quot;00BB0471&quot;/&gt;&lt;wsp:rsid wsp:val=&quot;00BB3FA8&quot;/&gt;&lt;wsp:rsid wsp:val=&quot;00BB5876&quot;/&gt;&lt;wsp:rsid wsp:val=&quot;00BD14F8&quot;/&gt;&lt;wsp:rsid wsp:val=&quot;00BD2679&quot;/&gt;&lt;wsp:rsid wsp:val=&quot;00BE57ED&quot;/&gt;&lt;wsp:rsid wsp:val=&quot;00BF2401&quot;/&gt;&lt;wsp:rsid wsp:val=&quot;00C16580&quot;/&gt;&lt;wsp:rsid wsp:val=&quot;00C27D80&quot;/&gt;&lt;wsp:rsid wsp:val=&quot;00C27E4A&quot;/&gt;&lt;wsp:rsid wsp:val=&quot;00C450F5&quot;/&gt;&lt;wsp:rsid wsp:val=&quot;00C45FA5&quot;/&gt;&lt;wsp:rsid wsp:val=&quot;00C57F55&quot;/&gt;&lt;wsp:rsid wsp:val=&quot;00C754BA&quot;/&gt;&lt;wsp:rsid wsp:val=&quot;00C85E61&quot;/&gt;&lt;wsp:rsid wsp:val=&quot;00C913BC&quot;/&gt;&lt;wsp:rsid wsp:val=&quot;00C91FE0&quot;/&gt;&lt;wsp:rsid wsp:val=&quot;00C9460C&quot;/&gt;&lt;wsp:rsid wsp:val=&quot;00CA309D&quot;/&gt;&lt;wsp:rsid wsp:val=&quot;00CA4068&quot;/&gt;&lt;wsp:rsid wsp:val=&quot;00CD101F&quot;/&gt;&lt;wsp:rsid wsp:val=&quot;00D05047&quot;/&gt;&lt;wsp:rsid wsp:val=&quot;00D15BA1&quot;/&gt;&lt;wsp:rsid wsp:val=&quot;00D2499D&quot;/&gt;&lt;wsp:rsid wsp:val=&quot;00D32D3D&quot;/&gt;&lt;wsp:rsid wsp:val=&quot;00D45F84&quot;/&gt;&lt;wsp:rsid wsp:val=&quot;00D4741C&quot;/&gt;&lt;wsp:rsid wsp:val=&quot;00D65285&quot;/&gt;&lt;wsp:rsid wsp:val=&quot;00D7607B&quot;/&gt;&lt;wsp:rsid wsp:val=&quot;00D845EC&quot;/&gt;&lt;wsp:rsid wsp:val=&quot;00D859BB&quot;/&gt;&lt;wsp:rsid wsp:val=&quot;00D938DB&quot;/&gt;&lt;wsp:rsid wsp:val=&quot;00D96B56&quot;/&gt;&lt;wsp:rsid wsp:val=&quot;00DA2BA5&quot;/&gt;&lt;wsp:rsid wsp:val=&quot;00DB3DA8&quot;/&gt;&lt;wsp:rsid wsp:val=&quot;00DD3C31&quot;/&gt;&lt;wsp:rsid wsp:val=&quot;00E04B0F&quot;/&gt;&lt;wsp:rsid wsp:val=&quot;00E0675A&quot;/&gt;&lt;wsp:rsid wsp:val=&quot;00E06A87&quot;/&gt;&lt;wsp:rsid wsp:val=&quot;00E0725A&quot;/&gt;&lt;wsp:rsid wsp:val=&quot;00E13E8F&quot;/&gt;&lt;wsp:rsid wsp:val=&quot;00E14059&quot;/&gt;&lt;wsp:rsid wsp:val=&quot;00E20AF2&quot;/&gt;&lt;wsp:rsid wsp:val=&quot;00E30513&quot;/&gt;&lt;wsp:rsid wsp:val=&quot;00E35ED9&quot;/&gt;&lt;wsp:rsid wsp:val=&quot;00E5393E&quot;/&gt;&lt;wsp:rsid wsp:val=&quot;00E610D3&quot;/&gt;&lt;wsp:rsid wsp:val=&quot;00E617C3&quot;/&gt;&lt;wsp:rsid wsp:val=&quot;00E758F1&quot;/&gt;&lt;wsp:rsid wsp:val=&quot;00E9213D&quot;/&gt;&lt;wsp:rsid wsp:val=&quot;00E947B0&quot;/&gt;&lt;wsp:rsid wsp:val=&quot;00EA1529&quot;/&gt;&lt;wsp:rsid wsp:val=&quot;00EB1051&quot;/&gt;&lt;wsp:rsid wsp:val=&quot;00EB698E&quot;/&gt;&lt;wsp:rsid wsp:val=&quot;00EE3BC1&quot;/&gt;&lt;wsp:rsid wsp:val=&quot;00EF21AD&quot;/&gt;&lt;wsp:rsid wsp:val=&quot;00F02A9F&quot;/&gt;&lt;wsp:rsid wsp:val=&quot;00F07EBF&quot;/&gt;&lt;wsp:rsid wsp:val=&quot;00F166CE&quot;/&gt;&lt;wsp:rsid wsp:val=&quot;00F45F62&quot;/&gt;&lt;wsp:rsid wsp:val=&quot;00F918C0&quot;/&gt;&lt;wsp:rsid wsp:val=&quot;00F94099&quot;/&gt;&lt;wsp:rsid wsp:val=&quot;00FB5C9E&quot;/&gt;&lt;wsp:rsid wsp:val=&quot;00FB6F3A&quot;/&gt;&lt;wsp:rsid wsp:val=&quot;00FC5717&quot;/&gt;&lt;wsp:rsid wsp:val=&quot;00FD6A91&quot;/&gt;&lt;wsp:rsid wsp:val=&quot;00FE506C&quot;/&gt;&lt;/wsp:rsids&gt;&lt;/w:docPr&gt;&lt;w:body&gt;&lt;wx:sect&gt;&lt;w:p wsp:rsidR=&quot;00000000&quot; wsp:rsidRDefault=&quot;00F166CE&quot; wsp:rsidP=&quot;00F166CE&quot;&gt;&lt;m:oMathPara&gt;&lt;m:oMath&gt;&lt;m:sSub&gt;&lt;m:sSubPr&gt;&lt;m:ctrlPr&gt;&lt;w:rPr&gt;&lt;w:rFonts w:ascii=&quot;Cambria Math&quot; w:h-ansi=&quot;Cambria Math&quot; w:cs=&quot;Times New Roman&quot;/&gt;&lt;wx:font wx:val=&quot;Cambria Math&quot;/&gt;&lt;w:i/&gt;&lt;w:sz w:val=&quot;28&quot;/&gt;&lt;w:sz-cs w:val=&quot;28&quot;/&gt;&lt;w:shd w:val=&quot;clear&quot; w:color=&quot;auto&quot; w:fill=&quot;FFFFFF&quot;/&gt;&lt;/w:rPr&gt;&lt;/m:ctrlPr&gt;&lt;/m:sSubPr&gt;&lt;m:e&gt;&lt;m:r&gt;&lt;w:rPr&gt;&lt;w:rFonts w:ascii=&quot;Cambria Math&quot; w:h-ansi=&quot;Cambria Math&quot; w:cs=&quot;Times New Roman&quot;/&gt;&lt;wx:font wx:val=&quot;Cambria Math&quot;/&gt;&lt;w:i/&gt;&lt;w:sz w:val=&quot;28&quot;/&gt;&lt;w:sz-cs w:val=&quot;28&quot;/&gt;&lt;w:shd w:val=&quot;clear&quot; w:color=&quot;auto&quot; w:fill=&quot;FFFFFF&quot;/&gt;&lt;w:lang w:val=&quot;EN-US&quot;/&gt;&lt;/w:rPr&gt;&lt;m:t&gt;R&lt;/m:t&gt;&lt;/m:r&gt;&lt;/m:e&gt;&lt;m:sub&gt;&lt;m:r&gt;&lt;w:rPr&gt;&lt;w:rFonts w:ascii=&quot;Cambria Math&quot; w:h-ansi=&quot;Cambria Math&quot; w:cs=&quot;Times New Roman&quot;/&gt;&lt;wx:font wx:val=&quot;Cambria Math&quot;/&gt;&lt;w:i/&gt;&lt;w:sz w:val=&quot;28&quot;/&gt;&lt;w:sz-cs w:val=&quot;28&quot;/&gt;&lt;w:shd w:val=&quot;clear&quot; w:color=&quot;auto&quot; w:fill=&quot;FFFFFF&quot;/&gt;&lt;/w:rPr&gt;&lt;m:t&gt;e&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62" o:title="" chromakey="white"/>
          </v:shape>
        </w:pict>
      </w:r>
      <w:r w:rsidRPr="0049520D">
        <w:rPr>
          <w:rFonts w:ascii="Times New Roman" w:hAnsi="Times New Roman" w:cs="Times New Roman"/>
          <w:sz w:val="28"/>
          <w:szCs w:val="28"/>
          <w:shd w:val="clear" w:color="auto" w:fill="FFFFFF"/>
        </w:rPr>
        <w:fldChar w:fldCharType="end"/>
      </w:r>
      <w:r w:rsidRPr="009804F2">
        <w:rPr>
          <w:rFonts w:ascii="Times New Roman" w:hAnsi="Times New Roman" w:cs="Times New Roman"/>
          <w:sz w:val="28"/>
          <w:szCs w:val="28"/>
          <w:shd w:val="clear" w:color="auto" w:fill="FFFFFF"/>
        </w:rPr>
        <w:t xml:space="preserve"> </w:t>
      </w:r>
      <w:r>
        <w:rPr>
          <w:rFonts w:ascii="Times New Roman" w:hAnsi="Times New Roman" w:cs="Times New Roman"/>
          <w:sz w:val="28"/>
          <w:szCs w:val="28"/>
          <w:shd w:val="clear" w:color="auto" w:fill="FFFFFF"/>
        </w:rPr>
        <w:t>–</w:t>
      </w:r>
      <w:r w:rsidRPr="009804F2">
        <w:rPr>
          <w:rFonts w:ascii="Times New Roman" w:hAnsi="Times New Roman" w:cs="Times New Roman"/>
          <w:sz w:val="28"/>
          <w:szCs w:val="28"/>
          <w:shd w:val="clear" w:color="auto" w:fill="FFFFFF"/>
        </w:rPr>
        <w:t xml:space="preserve"> число Рейнольдса.</w:t>
      </w:r>
    </w:p>
    <w:tbl>
      <w:tblPr>
        <w:tblW w:w="9606" w:type="dxa"/>
        <w:tblLook w:val="00A0"/>
      </w:tblPr>
      <w:tblGrid>
        <w:gridCol w:w="8789"/>
        <w:gridCol w:w="817"/>
      </w:tblGrid>
      <w:tr w:rsidR="00DF6FF5" w:rsidRPr="009804F2" w:rsidTr="00B4580C">
        <w:tc>
          <w:tcPr>
            <w:tcW w:w="8789" w:type="dxa"/>
          </w:tcPr>
          <w:p w:rsidR="00DF6FF5" w:rsidRPr="0049520D" w:rsidRDefault="00DF6FF5" w:rsidP="00B4580C">
            <w:pPr>
              <w:spacing w:line="360" w:lineRule="auto"/>
              <w:ind w:firstLine="709"/>
              <w:jc w:val="both"/>
              <w:rPr>
                <w:rFonts w:ascii="Times New Roman" w:hAnsi="Times New Roman"/>
                <w:sz w:val="28"/>
                <w:szCs w:val="28"/>
                <w:shd w:val="clear" w:color="auto" w:fill="FFFFFF"/>
              </w:rPr>
            </w:pPr>
            <w:r w:rsidRPr="0049520D">
              <w:pict>
                <v:shape id="_x0000_i1128" type="#_x0000_t75" style="width:69pt;height:34.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stylePaneFormatFilter w:val=&quot;3F01&quot;/&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7967&quot;/&gt;&lt;wsp:rsid wsp:val=&quot;000029D6&quot;/&gt;&lt;wsp:rsid wsp:val=&quot;00002C4D&quot;/&gt;&lt;wsp:rsid wsp:val=&quot;00017571&quot;/&gt;&lt;wsp:rsid wsp:val=&quot;00027105&quot;/&gt;&lt;wsp:rsid wsp:val=&quot;00033732&quot;/&gt;&lt;wsp:rsid wsp:val=&quot;00033F33&quot;/&gt;&lt;wsp:rsid wsp:val=&quot;000474BF&quot;/&gt;&lt;wsp:rsid wsp:val=&quot;00051CF3&quot;/&gt;&lt;wsp:rsid wsp:val=&quot;00060869&quot;/&gt;&lt;wsp:rsid wsp:val=&quot;000625C0&quot;/&gt;&lt;wsp:rsid wsp:val=&quot;00073578&quot;/&gt;&lt;wsp:rsid wsp:val=&quot;0007381A&quot;/&gt;&lt;wsp:rsid wsp:val=&quot;00076D95&quot;/&gt;&lt;wsp:rsid wsp:val=&quot;00080AC8&quot;/&gt;&lt;wsp:rsid wsp:val=&quot;00085754&quot;/&gt;&lt;wsp:rsid wsp:val=&quot;00086DEE&quot;/&gt;&lt;wsp:rsid wsp:val=&quot;00090228&quot;/&gt;&lt;wsp:rsid wsp:val=&quot;00094FC2&quot;/&gt;&lt;wsp:rsid wsp:val=&quot;000A0A94&quot;/&gt;&lt;wsp:rsid wsp:val=&quot;000B1DCA&quot;/&gt;&lt;wsp:rsid wsp:val=&quot;000B69E2&quot;/&gt;&lt;wsp:rsid wsp:val=&quot;000D4124&quot;/&gt;&lt;wsp:rsid wsp:val=&quot;000D6D2E&quot;/&gt;&lt;wsp:rsid wsp:val=&quot;000E0B24&quot;/&gt;&lt;wsp:rsid wsp:val=&quot;000E587C&quot;/&gt;&lt;wsp:rsid wsp:val=&quot;0015407B&quot;/&gt;&lt;wsp:rsid wsp:val=&quot;001556AA&quot;/&gt;&lt;wsp:rsid wsp:val=&quot;00173065&quot;/&gt;&lt;wsp:rsid wsp:val=&quot;00177F55&quot;/&gt;&lt;wsp:rsid wsp:val=&quot;00181CB6&quot;/&gt;&lt;wsp:rsid wsp:val=&quot;00195939&quot;/&gt;&lt;wsp:rsid wsp:val=&quot;001A0271&quot;/&gt;&lt;wsp:rsid wsp:val=&quot;001A3F32&quot;/&gt;&lt;wsp:rsid wsp:val=&quot;001A4AE0&quot;/&gt;&lt;wsp:rsid wsp:val=&quot;001B3810&quot;/&gt;&lt;wsp:rsid wsp:val=&quot;001B5BDD&quot;/&gt;&lt;wsp:rsid wsp:val=&quot;001C7C77&quot;/&gt;&lt;wsp:rsid wsp:val=&quot;001D6FF2&quot;/&gt;&lt;wsp:rsid wsp:val=&quot;001E08B2&quot;/&gt;&lt;wsp:rsid wsp:val=&quot;001E0A17&quot;/&gt;&lt;wsp:rsid wsp:val=&quot;002040FD&quot;/&gt;&lt;wsp:rsid wsp:val=&quot;00205FE0&quot;/&gt;&lt;wsp:rsid wsp:val=&quot;00206D1B&quot;/&gt;&lt;wsp:rsid wsp:val=&quot;0021372E&quot;/&gt;&lt;wsp:rsid wsp:val=&quot;002155CA&quot;/&gt;&lt;wsp:rsid wsp:val=&quot;00230FA3&quot;/&gt;&lt;wsp:rsid wsp:val=&quot;00242A24&quot;/&gt;&lt;wsp:rsid wsp:val=&quot;00246F22&quot;/&gt;&lt;wsp:rsid wsp:val=&quot;00251DB5&quot;/&gt;&lt;wsp:rsid wsp:val=&quot;00255836&quot;/&gt;&lt;wsp:rsid wsp:val=&quot;00273425&quot;/&gt;&lt;wsp:rsid wsp:val=&quot;00280B08&quot;/&gt;&lt;wsp:rsid wsp:val=&quot;00283806&quot;/&gt;&lt;wsp:rsid wsp:val=&quot;00287A81&quot;/&gt;&lt;wsp:rsid wsp:val=&quot;00293113&quot;/&gt;&lt;wsp:rsid wsp:val=&quot;002A2466&quot;/&gt;&lt;wsp:rsid wsp:val=&quot;002A5C24&quot;/&gt;&lt;wsp:rsid wsp:val=&quot;002B46DF&quot;/&gt;&lt;wsp:rsid wsp:val=&quot;002B5456&quot;/&gt;&lt;wsp:rsid wsp:val=&quot;002E407E&quot;/&gt;&lt;wsp:rsid wsp:val=&quot;00306714&quot;/&gt;&lt;wsp:rsid wsp:val=&quot;0036029F&quot;/&gt;&lt;wsp:rsid wsp:val=&quot;00363F07&quot;/&gt;&lt;wsp:rsid wsp:val=&quot;003644EE&quot;/&gt;&lt;wsp:rsid wsp:val=&quot;00372256&quot;/&gt;&lt;wsp:rsid wsp:val=&quot;00373D04&quot;/&gt;&lt;wsp:rsid wsp:val=&quot;00381C9D&quot;/&gt;&lt;wsp:rsid wsp:val=&quot;00381D49&quot;/&gt;&lt;wsp:rsid wsp:val=&quot;003874E0&quot;/&gt;&lt;wsp:rsid wsp:val=&quot;003963DE&quot;/&gt;&lt;wsp:rsid wsp:val=&quot;003B41A7&quot;/&gt;&lt;wsp:rsid wsp:val=&quot;003C472E&quot;/&gt;&lt;wsp:rsid wsp:val=&quot;003D0D3C&quot;/&gt;&lt;wsp:rsid wsp:val=&quot;003D1F8C&quot;/&gt;&lt;wsp:rsid wsp:val=&quot;00405D96&quot;/&gt;&lt;wsp:rsid wsp:val=&quot;00406458&quot;/&gt;&lt;wsp:rsid wsp:val=&quot;00411DF4&quot;/&gt;&lt;wsp:rsid wsp:val=&quot;00414304&quot;/&gt;&lt;wsp:rsid wsp:val=&quot;00420762&quot;/&gt;&lt;wsp:rsid wsp:val=&quot;00451827&quot;/&gt;&lt;wsp:rsid wsp:val=&quot;00467F24&quot;/&gt;&lt;wsp:rsid wsp:val=&quot;00475886&quot;/&gt;&lt;wsp:rsid wsp:val=&quot;0048362D&quot;/&gt;&lt;wsp:rsid wsp:val=&quot;0049520D&quot;/&gt;&lt;wsp:rsid wsp:val=&quot;004A21E0&quot;/&gt;&lt;wsp:rsid wsp:val=&quot;004A722A&quot;/&gt;&lt;wsp:rsid wsp:val=&quot;004D4ACD&quot;/&gt;&lt;wsp:rsid wsp:val=&quot;00510687&quot;/&gt;&lt;wsp:rsid wsp:val=&quot;00537744&quot;/&gt;&lt;wsp:rsid wsp:val=&quot;005402BE&quot;/&gt;&lt;wsp:rsid wsp:val=&quot;0057003C&quot;/&gt;&lt;wsp:rsid wsp:val=&quot;00577FF7&quot;/&gt;&lt;wsp:rsid wsp:val=&quot;00592609&quot;/&gt;&lt;wsp:rsid wsp:val=&quot;005B0060&quot;/&gt;&lt;wsp:rsid wsp:val=&quot;005D634F&quot;/&gt;&lt;wsp:rsid wsp:val=&quot;005E0BB9&quot;/&gt;&lt;wsp:rsid wsp:val=&quot;005E7967&quot;/&gt;&lt;wsp:rsid wsp:val=&quot;006003FA&quot;/&gt;&lt;wsp:rsid wsp:val=&quot;00613EE0&quot;/&gt;&lt;wsp:rsid wsp:val=&quot;0061571C&quot;/&gt;&lt;wsp:rsid wsp:val=&quot;006230FC&quot;/&gt;&lt;wsp:rsid wsp:val=&quot;0063638F&quot;/&gt;&lt;wsp:rsid wsp:val=&quot;00640E53&quot;/&gt;&lt;wsp:rsid wsp:val=&quot;006678CB&quot;/&gt;&lt;wsp:rsid wsp:val=&quot;006928ED&quot;/&gt;&lt;wsp:rsid wsp:val=&quot;006A3994&quot;/&gt;&lt;wsp:rsid wsp:val=&quot;006B2D90&quot;/&gt;&lt;wsp:rsid wsp:val=&quot;006B345C&quot;/&gt;&lt;wsp:rsid wsp:val=&quot;006B6E40&quot;/&gt;&lt;wsp:rsid wsp:val=&quot;006C626F&quot;/&gt;&lt;wsp:rsid wsp:val=&quot;006E19E2&quot;/&gt;&lt;wsp:rsid wsp:val=&quot;00705012&quot;/&gt;&lt;wsp:rsid wsp:val=&quot;00715F3C&quot;/&gt;&lt;wsp:rsid wsp:val=&quot;00724CB8&quot;/&gt;&lt;wsp:rsid wsp:val=&quot;007335C2&quot;/&gt;&lt;wsp:rsid wsp:val=&quot;00734329&quot;/&gt;&lt;wsp:rsid wsp:val=&quot;007620A1&quot;/&gt;&lt;wsp:rsid wsp:val=&quot;00772C38&quot;/&gt;&lt;wsp:rsid wsp:val=&quot;007947FA&quot;/&gt;&lt;wsp:rsid wsp:val=&quot;007C72DD&quot;/&gt;&lt;wsp:rsid wsp:val=&quot;007E7304&quot;/&gt;&lt;wsp:rsid wsp:val=&quot;008038BC&quot;/&gt;&lt;wsp:rsid wsp:val=&quot;0081351E&quot;/&gt;&lt;wsp:rsid wsp:val=&quot;00842133&quot;/&gt;&lt;wsp:rsid wsp:val=&quot;00853250&quot;/&gt;&lt;wsp:rsid wsp:val=&quot;008533EE&quot;/&gt;&lt;wsp:rsid wsp:val=&quot;008869F0&quot;/&gt;&lt;wsp:rsid wsp:val=&quot;00891F55&quot;/&gt;&lt;wsp:rsid wsp:val=&quot;008A1A49&quot;/&gt;&lt;wsp:rsid wsp:val=&quot;008C0D75&quot;/&gt;&lt;wsp:rsid wsp:val=&quot;008C0EE6&quot;/&gt;&lt;wsp:rsid wsp:val=&quot;008E2629&quot;/&gt;&lt;wsp:rsid wsp:val=&quot;00901CDF&quot;/&gt;&lt;wsp:rsid wsp:val=&quot;00906E72&quot;/&gt;&lt;wsp:rsid wsp:val=&quot;00936388&quot;/&gt;&lt;wsp:rsid wsp:val=&quot;00950E9A&quot;/&gt;&lt;wsp:rsid wsp:val=&quot;009611D4&quot;/&gt;&lt;wsp:rsid wsp:val=&quot;00973E08&quot;/&gt;&lt;wsp:rsid wsp:val=&quot;00985B8D&quot;/&gt;&lt;wsp:rsid wsp:val=&quot;009C1638&quot;/&gt;&lt;wsp:rsid wsp:val=&quot;009D077F&quot;/&gt;&lt;wsp:rsid wsp:val=&quot;009E2920&quot;/&gt;&lt;wsp:rsid wsp:val=&quot;009E6654&quot;/&gt;&lt;wsp:rsid wsp:val=&quot;00A026FC&quot;/&gt;&lt;wsp:rsid wsp:val=&quot;00A06D7A&quot;/&gt;&lt;wsp:rsid wsp:val=&quot;00A2375C&quot;/&gt;&lt;wsp:rsid wsp:val=&quot;00A3675F&quot;/&gt;&lt;wsp:rsid wsp:val=&quot;00A45515&quot;/&gt;&lt;wsp:rsid wsp:val=&quot;00A51BE7&quot;/&gt;&lt;wsp:rsid wsp:val=&quot;00A53B14&quot;/&gt;&lt;wsp:rsid wsp:val=&quot;00A62C12&quot;/&gt;&lt;wsp:rsid wsp:val=&quot;00A64A58&quot;/&gt;&lt;wsp:rsid wsp:val=&quot;00A654D8&quot;/&gt;&lt;wsp:rsid wsp:val=&quot;00A81CF7&quot;/&gt;&lt;wsp:rsid wsp:val=&quot;00A861DB&quot;/&gt;&lt;wsp:rsid wsp:val=&quot;00A956D4&quot;/&gt;&lt;wsp:rsid wsp:val=&quot;00AB0E64&quot;/&gt;&lt;wsp:rsid wsp:val=&quot;00AF2326&quot;/&gt;&lt;wsp:rsid wsp:val=&quot;00AF76E0&quot;/&gt;&lt;wsp:rsid wsp:val=&quot;00B03AFB&quot;/&gt;&lt;wsp:rsid wsp:val=&quot;00B136B1&quot;/&gt;&lt;wsp:rsid wsp:val=&quot;00B13FFB&quot;/&gt;&lt;wsp:rsid wsp:val=&quot;00B145CA&quot;/&gt;&lt;wsp:rsid wsp:val=&quot;00B2509D&quot;/&gt;&lt;wsp:rsid wsp:val=&quot;00B254F8&quot;/&gt;&lt;wsp:rsid wsp:val=&quot;00B27C5C&quot;/&gt;&lt;wsp:rsid wsp:val=&quot;00B32B7A&quot;/&gt;&lt;wsp:rsid wsp:val=&quot;00B52532&quot;/&gt;&lt;wsp:rsid wsp:val=&quot;00B80E4F&quot;/&gt;&lt;wsp:rsid wsp:val=&quot;00B87726&quot;/&gt;&lt;wsp:rsid wsp:val=&quot;00B97606&quot;/&gt;&lt;wsp:rsid wsp:val=&quot;00BA0E00&quot;/&gt;&lt;wsp:rsid wsp:val=&quot;00BA132A&quot;/&gt;&lt;wsp:rsid wsp:val=&quot;00BA6E40&quot;/&gt;&lt;wsp:rsid wsp:val=&quot;00BB0471&quot;/&gt;&lt;wsp:rsid wsp:val=&quot;00BB3FA8&quot;/&gt;&lt;wsp:rsid wsp:val=&quot;00BB5876&quot;/&gt;&lt;wsp:rsid wsp:val=&quot;00BD14F8&quot;/&gt;&lt;wsp:rsid wsp:val=&quot;00BD2679&quot;/&gt;&lt;wsp:rsid wsp:val=&quot;00BE57ED&quot;/&gt;&lt;wsp:rsid wsp:val=&quot;00BF2401&quot;/&gt;&lt;wsp:rsid wsp:val=&quot;00C16580&quot;/&gt;&lt;wsp:rsid wsp:val=&quot;00C27D80&quot;/&gt;&lt;wsp:rsid wsp:val=&quot;00C27E4A&quot;/&gt;&lt;wsp:rsid wsp:val=&quot;00C450F5&quot;/&gt;&lt;wsp:rsid wsp:val=&quot;00C45FA5&quot;/&gt;&lt;wsp:rsid wsp:val=&quot;00C57F55&quot;/&gt;&lt;wsp:rsid wsp:val=&quot;00C754BA&quot;/&gt;&lt;wsp:rsid wsp:val=&quot;00C85E61&quot;/&gt;&lt;wsp:rsid wsp:val=&quot;00C913BC&quot;/&gt;&lt;wsp:rsid wsp:val=&quot;00C91FE0&quot;/&gt;&lt;wsp:rsid wsp:val=&quot;00C9460C&quot;/&gt;&lt;wsp:rsid wsp:val=&quot;00CA309D&quot;/&gt;&lt;wsp:rsid wsp:val=&quot;00CA4068&quot;/&gt;&lt;wsp:rsid wsp:val=&quot;00CD101F&quot;/&gt;&lt;wsp:rsid wsp:val=&quot;00D05047&quot;/&gt;&lt;wsp:rsid wsp:val=&quot;00D15BA1&quot;/&gt;&lt;wsp:rsid wsp:val=&quot;00D2499D&quot;/&gt;&lt;wsp:rsid wsp:val=&quot;00D32D3D&quot;/&gt;&lt;wsp:rsid wsp:val=&quot;00D45F84&quot;/&gt;&lt;wsp:rsid wsp:val=&quot;00D4741C&quot;/&gt;&lt;wsp:rsid wsp:val=&quot;00D65285&quot;/&gt;&lt;wsp:rsid wsp:val=&quot;00D7607B&quot;/&gt;&lt;wsp:rsid wsp:val=&quot;00D845EC&quot;/&gt;&lt;wsp:rsid wsp:val=&quot;00D859BB&quot;/&gt;&lt;wsp:rsid wsp:val=&quot;00D938DB&quot;/&gt;&lt;wsp:rsid wsp:val=&quot;00D96B56&quot;/&gt;&lt;wsp:rsid wsp:val=&quot;00DA2BA5&quot;/&gt;&lt;wsp:rsid wsp:val=&quot;00DB3DA8&quot;/&gt;&lt;wsp:rsid wsp:val=&quot;00DD3C31&quot;/&gt;&lt;wsp:rsid wsp:val=&quot;00E04B0F&quot;/&gt;&lt;wsp:rsid wsp:val=&quot;00E0675A&quot;/&gt;&lt;wsp:rsid wsp:val=&quot;00E06A87&quot;/&gt;&lt;wsp:rsid wsp:val=&quot;00E0725A&quot;/&gt;&lt;wsp:rsid wsp:val=&quot;00E13E8F&quot;/&gt;&lt;wsp:rsid wsp:val=&quot;00E14059&quot;/&gt;&lt;wsp:rsid wsp:val=&quot;00E20AF2&quot;/&gt;&lt;wsp:rsid wsp:val=&quot;00E30513&quot;/&gt;&lt;wsp:rsid wsp:val=&quot;00E35ED9&quot;/&gt;&lt;wsp:rsid wsp:val=&quot;00E5393E&quot;/&gt;&lt;wsp:rsid wsp:val=&quot;00E610D3&quot;/&gt;&lt;wsp:rsid wsp:val=&quot;00E617C3&quot;/&gt;&lt;wsp:rsid wsp:val=&quot;00E758F1&quot;/&gt;&lt;wsp:rsid wsp:val=&quot;00E9213D&quot;/&gt;&lt;wsp:rsid wsp:val=&quot;00E947B0&quot;/&gt;&lt;wsp:rsid wsp:val=&quot;00EA1529&quot;/&gt;&lt;wsp:rsid wsp:val=&quot;00EB1051&quot;/&gt;&lt;wsp:rsid wsp:val=&quot;00EB698E&quot;/&gt;&lt;wsp:rsid wsp:val=&quot;00EE3BC1&quot;/&gt;&lt;wsp:rsid wsp:val=&quot;00EF21AD&quot;/&gt;&lt;wsp:rsid wsp:val=&quot;00F02A9F&quot;/&gt;&lt;wsp:rsid wsp:val=&quot;00F07EBF&quot;/&gt;&lt;wsp:rsid wsp:val=&quot;00F45F62&quot;/&gt;&lt;wsp:rsid wsp:val=&quot;00F918C0&quot;/&gt;&lt;wsp:rsid wsp:val=&quot;00F94099&quot;/&gt;&lt;wsp:rsid wsp:val=&quot;00FB5C9E&quot;/&gt;&lt;wsp:rsid wsp:val=&quot;00FB6F3A&quot;/&gt;&lt;wsp:rsid wsp:val=&quot;00FC5717&quot;/&gt;&lt;wsp:rsid wsp:val=&quot;00FD6A91&quot;/&gt;&lt;wsp:rsid wsp:val=&quot;00FE506C&quot;/&gt;&lt;/wsp:rsids&gt;&lt;/w:docPr&gt;&lt;w:body&gt;&lt;wx:sect&gt;&lt;w:p wsp:rsidR=&quot;00000000&quot; wsp:rsidRPr=&quot;00B80E4F&quot; wsp:rsidRDefault=&quot;00B80E4F&quot; wsp:rsidP=&quot;00B80E4F&quot;&gt;&lt;m:oMathPara&gt;&lt;m:oMath&gt;&lt;m:sSub&gt;&lt;m:sSubPr&gt;&lt;m:ctrlPr&gt;&lt;w:rPr&gt;&lt;w:rFonts w:ascii=&quot;Cambria Math&quot; w:h-ansi=&quot;Cambria Math&quot;/&gt;&lt;wx:font wx:val=&quot;Cambria Math&quot;/&gt;&lt;w:i/&gt;&lt;w:sz w:val=&quot;28&quot;/&gt;&lt;w:sz-cs w:val=&quot;28&quot;/&gt;&lt;w:shd w:val=&quot;clear&quot; w:color=&quot;auto&quot; w:fill=&quot;FFFFFF&quot;/&gt;&lt;/w:rPr&gt;&lt;/m:ctrlPr&gt;&lt;/m:sSubPr&gt;&lt;m:e&gt;&lt;m:r&gt;&lt;w:rPr&gt;&lt;w:rFonts w:ascii=&quot;Cambria Math&quot; w:h-ansi=&quot;Cambria Math&quot;/&gt;&lt;wx:font wx:val=&quot;Cambria Math&quot;/&gt;&lt;w:i/&gt;&lt;w:sz w:val=&quot;28&quot;/&gt;&lt;w:sz-cs w:val=&quot;28&quot;/&gt;&lt;w:shd w:val=&quot;clear&quot; w:color=&quot;auto&quot; w:fill=&quot;FFFFFF&quot;/&gt;&lt;w:lang w:val=&quot;EN-US&quot;/&gt;&lt;/w:rPr&gt;&lt;m:t&gt;R&lt;/m:t&gt;&lt;/m:r&gt;&lt;/m:e&gt;&lt;m:sub&gt;&lt;m:r&gt;&lt;w:rPr&gt;&lt;w:rFonts w:ascii=&quot;Cambria Math&quot; w:h-ansi=&quot;Cambria Math&quot;/&gt;&lt;wx:font wx:val=&quot;Cambria Math&quot;/&gt;&lt;w:i/&gt;&lt;w:sz w:val=&quot;28&quot;/&gt;&lt;w:sz-cs w:val=&quot;28&quot;/&gt;&lt;w:shd w:val=&quot;clear&quot; w:color=&quot;auto&quot; w:fill=&quot;FFFFFF&quot;/&gt;&lt;/w:rPr&gt;&lt;m:t&gt;e&lt;/m:t&gt;&lt;/m:r&gt;&lt;/m:sub&gt;&lt;/m:sSub&gt;&lt;m:r&gt;&lt;w:rPr&gt;&lt;w:rFonts w:ascii=&quot;Cambria Math&quot; w:h-ansi=&quot;Cambria Math&quot;/&gt;&lt;wx:font wx:val=&quot;Cambria Math&quot;/&gt;&lt;w:i/&gt;&lt;w:sz w:val=&quot;28&quot;/&gt;&lt;w:sz-cs w:val=&quot;28&quot;/&gt;&lt;w:shd w:val=&quot;clear&quot; w:color=&quot;auto&quot; w:fill=&quot;FFFFFF&quot;/&gt;&lt;/w:rPr&gt;&lt;m:t&gt;=&lt;/m:t&gt;&lt;/m:r&gt;&lt;m:f&gt;&lt;m:fPr&gt;&lt;m:ctrlPr&gt;&lt;w:rPr&gt;&lt;w:rFonts w:ascii=&quot;Cambria Math&quot; w:h-ansi=&quot;Cambria Math&quot;/&gt;&lt;wx:font wx:val=&quot;Cambria Math&quot;/&gt;&lt;w:i/&gt;&lt;w:sz w:val=&quot;28&quot;/&gt;&lt;w:sz-cs w:val=&quot;28&quot;/&gt;&lt;w:shd w:val=&quot;clear&quot; w:color=&quot;auto&quot; w:fill=&quot;FFFFFF&quot;/&gt;&lt;/w:rPr&gt;&lt;/m:ctrlPr&gt;&lt;/m:fPr&gt;&lt;m:num&gt;&lt;m:sSub&gt;&lt;m:sSubPr&gt;&lt;m:ctrlPr&gt;&lt;w:rPr&gt;&lt;w:rFonts w:ascii=&quot;Cambria Math&quot; w:h-ansi=&quot;Cambria Math&quot;/&gt;&lt;wx:font wx:val=&quot;Cambria Math&quot;/&gt;&lt;w:i/&gt;&lt;w:sz w:val=&quot;28&quot;/&gt;&lt;w:sz-cs w:val=&quot;28&quot;/&gt;&lt;w:shd w:val=&quot;clear&quot; w:color=&quot;auto&quot; w:fill=&quot;FFFFFF&quot;/&gt;&lt;/w:rPr&gt;&lt;/m:ctrlPr&gt;&lt;/m:sSubPr&gt;&lt;m:e&gt;&lt;m:r&gt;&lt;w:rPr&gt;&lt;w:rFonts w:ascii=&quot;Cambria Math&quot; w:h-ansi=&quot;Cambria Math&quot;/&gt;&lt;wx:font wx:val=&quot;Cambria Math&quot;/&gt;&lt;w:i/&gt;&lt;w:sz w:val=&quot;28&quot;/&gt;&lt;w:sz-cs w:val=&quot;28&quot;/&gt;&lt;w:shd w:val=&quot;clear&quot; w:color=&quot;auto&quot; w:fill=&quot;FFFFFF&quot;/&gt;&lt;/w:rPr&gt;&lt;m:t&gt;П…&lt;/m:t&gt;&lt;/m:r&gt;&lt;/m:e&gt;&lt;m:sub&gt;&lt;m:r&gt;&lt;w:rPr&gt;&lt;w:rFonts w:ascii=&quot;Cambria Math&quot; w:h-ansi=&quot;Cambria Math&quot;/&gt;&lt;wx:font wx:val=&quot;Cambria Math&quot;/&gt;&lt;w:i/&gt;&lt;w:sz w:val=&quot;28&quot;/&gt;&lt;w:sz-cs w:val=&quot;28&quot;/&gt;&lt;w:shd w:val=&quot;clear&quot; w:color=&quot;auto&quot; w:fill=&quot;FFFFFF&quot;/&gt;&lt;/w:rPr&gt;&lt;m:t&gt;РІ&lt;/m:t&gt;&lt;/m:r&gt;&lt;/m:sub&gt;&lt;/m:sSub&gt;&lt;m:r&gt;&lt;w:rPr&gt;&lt;w:rFonts w:ascii=&quot;Cambria Math&quot; w:h-ansi=&quot;Cambria Math&quot;/&gt;&lt;wx:font wx:val=&quot;Cambria Math&quot;/&gt;&lt;w:i/&gt;&lt;w:sz w:val=&quot;28&quot;/&gt;&lt;w:sz-cs w:val=&quot;28&quot;/&gt;&lt;w:shd w:val=&quot;clear&quot; w:color=&quot;auto&quot; w:fill=&quot;FFFFFF&quot;/&gt;&lt;/w:rPr&gt;&lt;m:t&gt;в€™&lt;/m:t&gt;&lt;/m:r&gt;&lt;m:sSub&gt;&lt;m:sSubPr&gt;&lt;m:ctrlPr&gt;&lt;w:rPr&gt;&lt;w:rFonts w:ascii=&quot;Cambria Math&quot; w:h-ansi=&quot;Cambria Math&quot;/&gt;&lt;wx:font wx:val=&quot;Cambria Math&quot;/&gt;&lt;w:i/&gt;&lt;w:sz w:val=&quot;28&quot;/&gt;&lt;w:sz-cs w:val=&quot;28&quot;/&gt;&lt;w:shd w:val=&quot;clear&quot; w:color=&quot;auto&quot; w:fill=&quot;FFFFFF&quot;/&gt;&lt;/w:rPr&gt;&lt;/m:ctrlPr&gt;&lt;/m:sSubPr&gt;&lt;m:e&gt;&lt;m:r&gt;&lt;w:rPr&gt;&lt;w:rFonts w:ascii=&quot;Cambria Math&quot; w:h-ansi=&quot;Cambria Math&quot;/&gt;&lt;wx:font wx:val=&quot;Cambria Math&quot;/&gt;&lt;w:i/&gt;&lt;w:sz w:val=&quot;28&quot;/&gt;&lt;w:sz-cs w:val=&quot;28&quot;/&gt;&lt;w:shd w:val=&quot;clear&quot; w:color=&quot;auto&quot; w:fill=&quot;FFFFFF&quot;/&gt;&lt;w:lang w:val=&quot;EN-US&quot;/&gt;&lt;/w:rPr&gt;&lt;m:t&gt;d&lt;/m:t&gt;&lt;/m:r&gt;&lt;/m:e&gt;&lt;m:sub&gt;&lt;m:r&gt;&lt;w:rPr&gt;&lt;w:rFonts w:ascii=&quot;Cambria Math&quot; w:h-ansi=&quot;Cambria Math&quot;/&gt;&lt;wx:font wx:val=&quot;Cambria Math&quot;/&gt;&lt;w:i/&gt;&lt;w:sz w:val=&quot;28&quot;/&gt;&lt;w:sz-cs w:val=&quot;28&quot;/&gt;&lt;w:shd w:val=&quot;clear&quot; w:color=&quot;auto&quot; w:fill=&quot;FFFFFF&quot;/&gt;&lt;/w:rPr&gt;&lt;m:t&gt;РІ&lt;/m:t&gt;&lt;/m:r&gt;&lt;/m:sub&gt;&lt;/m:sSub&gt;&lt;/m:num&gt;&lt;m:den&gt;&lt;m:sSub&gt;&lt;m:sSubPr&gt;&lt;m:ctrlPr&gt;&lt;w:rPr&gt;&lt;w:rFonts w:ascii=&quot;Cambria Math&quot; w:h-ansi=&quot;Cambria Math&quot;/&gt;&lt;wx:font wx:val=&quot;Cambria Math&quot;/&gt;&lt;w:i/&gt;&lt;w:sz w:val=&quot;28&quot;/&gt;&lt;w:sz-cs w:val=&quot;28&quot;/&gt;&lt;w:shd w:val=&quot;clear&quot; w:color=&quot;auto&quot; w:fill=&quot;FFFFFF&quot;/&gt;&lt;/w:rPr&gt;&lt;/m:ctrlPr&gt;&lt;/m:sSubPr&gt;&lt;m:e&gt;&lt;m:r&gt;&lt;w:rPr&gt;&lt;w:rFonts w:ascii=&quot;Cambria Math&quot; w:h-ansi=&quot;Cambria Math&quot;/&gt;&lt;wx:font wx:val=&quot;Cambria Math&quot;/&gt;&lt;w:i/&gt;&lt;w:sz w:val=&quot;28&quot;/&gt;&lt;w:sz-cs w:val=&quot;28&quot;/&gt;&lt;w:shd w:val=&quot;clear&quot; w:color=&quot;auto&quot; w:fill=&quot;FFFFFF&quot;/&gt;&lt;/w:rPr&gt;&lt;m:t&gt;ОЅ&lt;/m:t&gt;&lt;/m:r&gt;&lt;/m:e&gt;&lt;m:sub&gt;&lt;m:r&gt;&lt;w:rPr&gt;&lt;w:rFonts w:ascii=&quot;Cambria Math&quot; w:h-ansi=&quot;Cambria Math&quot;/&gt;&lt;wx:font wx:val=&quot;Cambria Math&quot;/&gt;&lt;w:i/&gt;&lt;w:sz w:val=&quot;28&quot;/&gt;&lt;w:sz-cs w:val=&quot;28&quot;/&gt;&lt;w:shd w:val=&quot;clear&quot; w:color=&quot;auto&quot; w:fill=&quot;FFFFFF&quot;/&gt;&lt;/w:rPr&gt;&lt;m:t&gt;РІ&lt;/m:t&gt;&lt;/m:r&gt;&lt;/m:sub&gt;&lt;/m:sSub&gt;&lt;/m:den&gt;&lt;/m:f&gt;&lt;/m:oMath&gt;&lt;/m:oMathPara&gt;&lt;/w:p&gt;&lt;w:sectPr wsp:rsidR=&quot;00000000&quot; wsp:rsidRPr=&quot;00B80E4F&quot;&gt;&lt;w:pgSz w:w=&quot;12240&quot; w:h=&quot;15840&quot;/&gt;&lt;w:pgMar w:top=&quot;1134&quot; w:right=&quot;850&quot; w:bottom=&quot;1134&quot; w:left=&quot;1701&quot; w:header=&quot;720&quot; w:footer=&quot;720&quot; w:gutter=&quot;0&quot;/&gt;&lt;w:cols w:space=&quot;720&quot;/&gt;&lt;/w:sectPr&gt;&lt;/wx:sect&gt;&lt;/w:body&gt;&lt;/w:wordDocument&gt;">
                  <v:imagedata r:id="rId63" o:title="" chromakey="white"/>
                </v:shape>
              </w:pict>
            </w:r>
          </w:p>
        </w:tc>
        <w:tc>
          <w:tcPr>
            <w:tcW w:w="817" w:type="dxa"/>
          </w:tcPr>
          <w:p w:rsidR="00DF6FF5" w:rsidRPr="0049520D" w:rsidRDefault="00DF6FF5" w:rsidP="00B4580C">
            <w:pPr>
              <w:spacing w:line="360" w:lineRule="auto"/>
              <w:jc w:val="both"/>
              <w:rPr>
                <w:rFonts w:ascii="Times New Roman" w:hAnsi="Times New Roman"/>
                <w:sz w:val="28"/>
                <w:szCs w:val="28"/>
                <w:shd w:val="clear" w:color="auto" w:fill="FFFFFF"/>
              </w:rPr>
            </w:pPr>
            <w:r w:rsidRPr="0049520D">
              <w:rPr>
                <w:rFonts w:ascii="Times New Roman" w:hAnsi="Times New Roman"/>
                <w:sz w:val="28"/>
                <w:szCs w:val="28"/>
                <w:shd w:val="clear" w:color="auto" w:fill="FFFFFF"/>
              </w:rPr>
              <w:t>(17)</w:t>
            </w:r>
          </w:p>
        </w:tc>
      </w:tr>
    </w:tbl>
    <w:p w:rsidR="00DF6FF5" w:rsidRPr="009804F2" w:rsidRDefault="00DF6FF5" w:rsidP="00B4580C">
      <w:pPr>
        <w:spacing w:line="360" w:lineRule="auto"/>
        <w:jc w:val="both"/>
        <w:rPr>
          <w:rFonts w:ascii="Times New Roman" w:hAnsi="Times New Roman" w:cs="Times New Roman"/>
          <w:sz w:val="28"/>
          <w:szCs w:val="28"/>
          <w:shd w:val="clear" w:color="auto" w:fill="FFFFFF"/>
        </w:rPr>
      </w:pPr>
      <w:r w:rsidRPr="009804F2">
        <w:rPr>
          <w:rFonts w:ascii="Times New Roman" w:hAnsi="Times New Roman" w:cs="Times New Roman"/>
          <w:sz w:val="28"/>
          <w:szCs w:val="28"/>
          <w:shd w:val="clear" w:color="auto" w:fill="FFFFFF"/>
        </w:rPr>
        <w:t xml:space="preserve">где </w:t>
      </w:r>
      <w:r w:rsidRPr="0049520D">
        <w:rPr>
          <w:rFonts w:ascii="Times New Roman" w:hAnsi="Times New Roman" w:cs="Times New Roman"/>
          <w:sz w:val="28"/>
          <w:szCs w:val="28"/>
          <w:shd w:val="clear" w:color="auto" w:fill="FFFFFF"/>
        </w:rPr>
        <w:fldChar w:fldCharType="begin"/>
      </w:r>
      <w:r w:rsidRPr="0049520D">
        <w:rPr>
          <w:rFonts w:ascii="Times New Roman" w:hAnsi="Times New Roman" w:cs="Times New Roman"/>
          <w:sz w:val="28"/>
          <w:szCs w:val="28"/>
          <w:shd w:val="clear" w:color="auto" w:fill="FFFFFF"/>
        </w:rPr>
        <w:instrText xml:space="preserve"> QUOTE </w:instrText>
      </w:r>
      <w:r w:rsidRPr="0049520D">
        <w:rPr>
          <w:position w:val="-6"/>
        </w:rPr>
        <w:pict>
          <v:shape id="_x0000_i1129" type="#_x0000_t75" style="width:12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stylePaneFormatFilter w:val=&quot;3F01&quot;/&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7967&quot;/&gt;&lt;wsp:rsid wsp:val=&quot;000029D6&quot;/&gt;&lt;wsp:rsid wsp:val=&quot;00002C4D&quot;/&gt;&lt;wsp:rsid wsp:val=&quot;00017571&quot;/&gt;&lt;wsp:rsid wsp:val=&quot;00027105&quot;/&gt;&lt;wsp:rsid wsp:val=&quot;00033732&quot;/&gt;&lt;wsp:rsid wsp:val=&quot;00033F33&quot;/&gt;&lt;wsp:rsid wsp:val=&quot;000474BF&quot;/&gt;&lt;wsp:rsid wsp:val=&quot;00051CF3&quot;/&gt;&lt;wsp:rsid wsp:val=&quot;00060869&quot;/&gt;&lt;wsp:rsid wsp:val=&quot;000625C0&quot;/&gt;&lt;wsp:rsid wsp:val=&quot;00073578&quot;/&gt;&lt;wsp:rsid wsp:val=&quot;0007381A&quot;/&gt;&lt;wsp:rsid wsp:val=&quot;00076D95&quot;/&gt;&lt;wsp:rsid wsp:val=&quot;00080AC8&quot;/&gt;&lt;wsp:rsid wsp:val=&quot;00085754&quot;/&gt;&lt;wsp:rsid wsp:val=&quot;00086DEE&quot;/&gt;&lt;wsp:rsid wsp:val=&quot;00090228&quot;/&gt;&lt;wsp:rsid wsp:val=&quot;00094FC2&quot;/&gt;&lt;wsp:rsid wsp:val=&quot;000A0A94&quot;/&gt;&lt;wsp:rsid wsp:val=&quot;000B1DCA&quot;/&gt;&lt;wsp:rsid wsp:val=&quot;000B69E2&quot;/&gt;&lt;wsp:rsid wsp:val=&quot;000D4124&quot;/&gt;&lt;wsp:rsid wsp:val=&quot;000D6D2E&quot;/&gt;&lt;wsp:rsid wsp:val=&quot;000E0B24&quot;/&gt;&lt;wsp:rsid wsp:val=&quot;000E587C&quot;/&gt;&lt;wsp:rsid wsp:val=&quot;0015407B&quot;/&gt;&lt;wsp:rsid wsp:val=&quot;001556AA&quot;/&gt;&lt;wsp:rsid wsp:val=&quot;00173065&quot;/&gt;&lt;wsp:rsid wsp:val=&quot;00177F55&quot;/&gt;&lt;wsp:rsid wsp:val=&quot;00181CB6&quot;/&gt;&lt;wsp:rsid wsp:val=&quot;00195939&quot;/&gt;&lt;wsp:rsid wsp:val=&quot;001A0271&quot;/&gt;&lt;wsp:rsid wsp:val=&quot;001A25DB&quot;/&gt;&lt;wsp:rsid wsp:val=&quot;001A3F32&quot;/&gt;&lt;wsp:rsid wsp:val=&quot;001A4AE0&quot;/&gt;&lt;wsp:rsid wsp:val=&quot;001B3810&quot;/&gt;&lt;wsp:rsid wsp:val=&quot;001B5BDD&quot;/&gt;&lt;wsp:rsid wsp:val=&quot;001C7C77&quot;/&gt;&lt;wsp:rsid wsp:val=&quot;001D6FF2&quot;/&gt;&lt;wsp:rsid wsp:val=&quot;001E08B2&quot;/&gt;&lt;wsp:rsid wsp:val=&quot;001E0A17&quot;/&gt;&lt;wsp:rsid wsp:val=&quot;002040FD&quot;/&gt;&lt;wsp:rsid wsp:val=&quot;00205FE0&quot;/&gt;&lt;wsp:rsid wsp:val=&quot;00206D1B&quot;/&gt;&lt;wsp:rsid wsp:val=&quot;0021372E&quot;/&gt;&lt;wsp:rsid wsp:val=&quot;002155CA&quot;/&gt;&lt;wsp:rsid wsp:val=&quot;00230FA3&quot;/&gt;&lt;wsp:rsid wsp:val=&quot;00242A24&quot;/&gt;&lt;wsp:rsid wsp:val=&quot;00246F22&quot;/&gt;&lt;wsp:rsid wsp:val=&quot;00251DB5&quot;/&gt;&lt;wsp:rsid wsp:val=&quot;00255836&quot;/&gt;&lt;wsp:rsid wsp:val=&quot;00273425&quot;/&gt;&lt;wsp:rsid wsp:val=&quot;00280B08&quot;/&gt;&lt;wsp:rsid wsp:val=&quot;00283806&quot;/&gt;&lt;wsp:rsid wsp:val=&quot;00287A81&quot;/&gt;&lt;wsp:rsid wsp:val=&quot;00293113&quot;/&gt;&lt;wsp:rsid wsp:val=&quot;002A2466&quot;/&gt;&lt;wsp:rsid wsp:val=&quot;002A5C24&quot;/&gt;&lt;wsp:rsid wsp:val=&quot;002B46DF&quot;/&gt;&lt;wsp:rsid wsp:val=&quot;002B5456&quot;/&gt;&lt;wsp:rsid wsp:val=&quot;002E407E&quot;/&gt;&lt;wsp:rsid wsp:val=&quot;00306714&quot;/&gt;&lt;wsp:rsid wsp:val=&quot;0036029F&quot;/&gt;&lt;wsp:rsid wsp:val=&quot;00363F07&quot;/&gt;&lt;wsp:rsid wsp:val=&quot;003644EE&quot;/&gt;&lt;wsp:rsid wsp:val=&quot;00372256&quot;/&gt;&lt;wsp:rsid wsp:val=&quot;00373D04&quot;/&gt;&lt;wsp:rsid wsp:val=&quot;00381C9D&quot;/&gt;&lt;wsp:rsid wsp:val=&quot;00381D49&quot;/&gt;&lt;wsp:rsid wsp:val=&quot;003874E0&quot;/&gt;&lt;wsp:rsid wsp:val=&quot;003963DE&quot;/&gt;&lt;wsp:rsid wsp:val=&quot;003B41A7&quot;/&gt;&lt;wsp:rsid wsp:val=&quot;003C472E&quot;/&gt;&lt;wsp:rsid wsp:val=&quot;003D0D3C&quot;/&gt;&lt;wsp:rsid wsp:val=&quot;003D1F8C&quot;/&gt;&lt;wsp:rsid wsp:val=&quot;00405D96&quot;/&gt;&lt;wsp:rsid wsp:val=&quot;00406458&quot;/&gt;&lt;wsp:rsid wsp:val=&quot;00411DF4&quot;/&gt;&lt;wsp:rsid wsp:val=&quot;00414304&quot;/&gt;&lt;wsp:rsid wsp:val=&quot;00420762&quot;/&gt;&lt;wsp:rsid wsp:val=&quot;00451827&quot;/&gt;&lt;wsp:rsid wsp:val=&quot;00467F24&quot;/&gt;&lt;wsp:rsid wsp:val=&quot;00475886&quot;/&gt;&lt;wsp:rsid wsp:val=&quot;0048362D&quot;/&gt;&lt;wsp:rsid wsp:val=&quot;0049520D&quot;/&gt;&lt;wsp:rsid wsp:val=&quot;004A21E0&quot;/&gt;&lt;wsp:rsid wsp:val=&quot;004A722A&quot;/&gt;&lt;wsp:rsid wsp:val=&quot;004D4ACD&quot;/&gt;&lt;wsp:rsid wsp:val=&quot;00510687&quot;/&gt;&lt;wsp:rsid wsp:val=&quot;00537744&quot;/&gt;&lt;wsp:rsid wsp:val=&quot;005402BE&quot;/&gt;&lt;wsp:rsid wsp:val=&quot;0057003C&quot;/&gt;&lt;wsp:rsid wsp:val=&quot;00577FF7&quot;/&gt;&lt;wsp:rsid wsp:val=&quot;00592609&quot;/&gt;&lt;wsp:rsid wsp:val=&quot;005B0060&quot;/&gt;&lt;wsp:rsid wsp:val=&quot;005D634F&quot;/&gt;&lt;wsp:rsid wsp:val=&quot;005E0BB9&quot;/&gt;&lt;wsp:rsid wsp:val=&quot;005E7967&quot;/&gt;&lt;wsp:rsid wsp:val=&quot;006003FA&quot;/&gt;&lt;wsp:rsid wsp:val=&quot;00613EE0&quot;/&gt;&lt;wsp:rsid wsp:val=&quot;0061571C&quot;/&gt;&lt;wsp:rsid wsp:val=&quot;006230FC&quot;/&gt;&lt;wsp:rsid wsp:val=&quot;0063638F&quot;/&gt;&lt;wsp:rsid wsp:val=&quot;00640E53&quot;/&gt;&lt;wsp:rsid wsp:val=&quot;006678CB&quot;/&gt;&lt;wsp:rsid wsp:val=&quot;006928ED&quot;/&gt;&lt;wsp:rsid wsp:val=&quot;006A3994&quot;/&gt;&lt;wsp:rsid wsp:val=&quot;006B2D90&quot;/&gt;&lt;wsp:rsid wsp:val=&quot;006B345C&quot;/&gt;&lt;wsp:rsid wsp:val=&quot;006B6E40&quot;/&gt;&lt;wsp:rsid wsp:val=&quot;006C626F&quot;/&gt;&lt;wsp:rsid wsp:val=&quot;006E19E2&quot;/&gt;&lt;wsp:rsid wsp:val=&quot;00705012&quot;/&gt;&lt;wsp:rsid wsp:val=&quot;00715F3C&quot;/&gt;&lt;wsp:rsid wsp:val=&quot;00724CB8&quot;/&gt;&lt;wsp:rsid wsp:val=&quot;007335C2&quot;/&gt;&lt;wsp:rsid wsp:val=&quot;00734329&quot;/&gt;&lt;wsp:rsid wsp:val=&quot;007620A1&quot;/&gt;&lt;wsp:rsid wsp:val=&quot;00772C38&quot;/&gt;&lt;wsp:rsid wsp:val=&quot;007947FA&quot;/&gt;&lt;wsp:rsid wsp:val=&quot;007C72DD&quot;/&gt;&lt;wsp:rsid wsp:val=&quot;007E7304&quot;/&gt;&lt;wsp:rsid wsp:val=&quot;008038BC&quot;/&gt;&lt;wsp:rsid wsp:val=&quot;0081351E&quot;/&gt;&lt;wsp:rsid wsp:val=&quot;00842133&quot;/&gt;&lt;wsp:rsid wsp:val=&quot;00853250&quot;/&gt;&lt;wsp:rsid wsp:val=&quot;008533EE&quot;/&gt;&lt;wsp:rsid wsp:val=&quot;008869F0&quot;/&gt;&lt;wsp:rsid wsp:val=&quot;00891F55&quot;/&gt;&lt;wsp:rsid wsp:val=&quot;008A1A49&quot;/&gt;&lt;wsp:rsid wsp:val=&quot;008C0D75&quot;/&gt;&lt;wsp:rsid wsp:val=&quot;008C0EE6&quot;/&gt;&lt;wsp:rsid wsp:val=&quot;008E2629&quot;/&gt;&lt;wsp:rsid wsp:val=&quot;00901CDF&quot;/&gt;&lt;wsp:rsid wsp:val=&quot;00906E72&quot;/&gt;&lt;wsp:rsid wsp:val=&quot;00936388&quot;/&gt;&lt;wsp:rsid wsp:val=&quot;00950E9A&quot;/&gt;&lt;wsp:rsid wsp:val=&quot;009611D4&quot;/&gt;&lt;wsp:rsid wsp:val=&quot;00973E08&quot;/&gt;&lt;wsp:rsid wsp:val=&quot;00985B8D&quot;/&gt;&lt;wsp:rsid wsp:val=&quot;009C1638&quot;/&gt;&lt;wsp:rsid wsp:val=&quot;009D077F&quot;/&gt;&lt;wsp:rsid wsp:val=&quot;009E2920&quot;/&gt;&lt;wsp:rsid wsp:val=&quot;009E6654&quot;/&gt;&lt;wsp:rsid wsp:val=&quot;00A026FC&quot;/&gt;&lt;wsp:rsid wsp:val=&quot;00A06D7A&quot;/&gt;&lt;wsp:rsid wsp:val=&quot;00A2375C&quot;/&gt;&lt;wsp:rsid wsp:val=&quot;00A3675F&quot;/&gt;&lt;wsp:rsid wsp:val=&quot;00A45515&quot;/&gt;&lt;wsp:rsid wsp:val=&quot;00A51BE7&quot;/&gt;&lt;wsp:rsid wsp:val=&quot;00A53B14&quot;/&gt;&lt;wsp:rsid wsp:val=&quot;00A62C12&quot;/&gt;&lt;wsp:rsid wsp:val=&quot;00A64A58&quot;/&gt;&lt;wsp:rsid wsp:val=&quot;00A654D8&quot;/&gt;&lt;wsp:rsid wsp:val=&quot;00A81CF7&quot;/&gt;&lt;wsp:rsid wsp:val=&quot;00A861DB&quot;/&gt;&lt;wsp:rsid wsp:val=&quot;00A956D4&quot;/&gt;&lt;wsp:rsid wsp:val=&quot;00AB0E64&quot;/&gt;&lt;wsp:rsid wsp:val=&quot;00AF2326&quot;/&gt;&lt;wsp:rsid wsp:val=&quot;00AF76E0&quot;/&gt;&lt;wsp:rsid wsp:val=&quot;00B03AFB&quot;/&gt;&lt;wsp:rsid wsp:val=&quot;00B136B1&quot;/&gt;&lt;wsp:rsid wsp:val=&quot;00B13FFB&quot;/&gt;&lt;wsp:rsid wsp:val=&quot;00B145CA&quot;/&gt;&lt;wsp:rsid wsp:val=&quot;00B2509D&quot;/&gt;&lt;wsp:rsid wsp:val=&quot;00B254F8&quot;/&gt;&lt;wsp:rsid wsp:val=&quot;00B27C5C&quot;/&gt;&lt;wsp:rsid wsp:val=&quot;00B32B7A&quot;/&gt;&lt;wsp:rsid wsp:val=&quot;00B52532&quot;/&gt;&lt;wsp:rsid wsp:val=&quot;00B87726&quot;/&gt;&lt;wsp:rsid wsp:val=&quot;00B97606&quot;/&gt;&lt;wsp:rsid wsp:val=&quot;00BA0E00&quot;/&gt;&lt;wsp:rsid wsp:val=&quot;00BA132A&quot;/&gt;&lt;wsp:rsid wsp:val=&quot;00BA6E40&quot;/&gt;&lt;wsp:rsid wsp:val=&quot;00BB0471&quot;/&gt;&lt;wsp:rsid wsp:val=&quot;00BB3FA8&quot;/&gt;&lt;wsp:rsid wsp:val=&quot;00BB5876&quot;/&gt;&lt;wsp:rsid wsp:val=&quot;00BD14F8&quot;/&gt;&lt;wsp:rsid wsp:val=&quot;00BD2679&quot;/&gt;&lt;wsp:rsid wsp:val=&quot;00BE57ED&quot;/&gt;&lt;wsp:rsid wsp:val=&quot;00BF2401&quot;/&gt;&lt;wsp:rsid wsp:val=&quot;00C16580&quot;/&gt;&lt;wsp:rsid wsp:val=&quot;00C27D80&quot;/&gt;&lt;wsp:rsid wsp:val=&quot;00C27E4A&quot;/&gt;&lt;wsp:rsid wsp:val=&quot;00C450F5&quot;/&gt;&lt;wsp:rsid wsp:val=&quot;00C45FA5&quot;/&gt;&lt;wsp:rsid wsp:val=&quot;00C57F55&quot;/&gt;&lt;wsp:rsid wsp:val=&quot;00C754BA&quot;/&gt;&lt;wsp:rsid wsp:val=&quot;00C85E61&quot;/&gt;&lt;wsp:rsid wsp:val=&quot;00C913BC&quot;/&gt;&lt;wsp:rsid wsp:val=&quot;00C91FE0&quot;/&gt;&lt;wsp:rsid wsp:val=&quot;00C9460C&quot;/&gt;&lt;wsp:rsid wsp:val=&quot;00CA309D&quot;/&gt;&lt;wsp:rsid wsp:val=&quot;00CA4068&quot;/&gt;&lt;wsp:rsid wsp:val=&quot;00CD101F&quot;/&gt;&lt;wsp:rsid wsp:val=&quot;00D05047&quot;/&gt;&lt;wsp:rsid wsp:val=&quot;00D15BA1&quot;/&gt;&lt;wsp:rsid wsp:val=&quot;00D2499D&quot;/&gt;&lt;wsp:rsid wsp:val=&quot;00D32D3D&quot;/&gt;&lt;wsp:rsid wsp:val=&quot;00D45F84&quot;/&gt;&lt;wsp:rsid wsp:val=&quot;00D4741C&quot;/&gt;&lt;wsp:rsid wsp:val=&quot;00D65285&quot;/&gt;&lt;wsp:rsid wsp:val=&quot;00D7607B&quot;/&gt;&lt;wsp:rsid wsp:val=&quot;00D845EC&quot;/&gt;&lt;wsp:rsid wsp:val=&quot;00D859BB&quot;/&gt;&lt;wsp:rsid wsp:val=&quot;00D938DB&quot;/&gt;&lt;wsp:rsid wsp:val=&quot;00D96B56&quot;/&gt;&lt;wsp:rsid wsp:val=&quot;00DA2BA5&quot;/&gt;&lt;wsp:rsid wsp:val=&quot;00DB3DA8&quot;/&gt;&lt;wsp:rsid wsp:val=&quot;00DD3C31&quot;/&gt;&lt;wsp:rsid wsp:val=&quot;00E04B0F&quot;/&gt;&lt;wsp:rsid wsp:val=&quot;00E0675A&quot;/&gt;&lt;wsp:rsid wsp:val=&quot;00E06A87&quot;/&gt;&lt;wsp:rsid wsp:val=&quot;00E0725A&quot;/&gt;&lt;wsp:rsid wsp:val=&quot;00E13E8F&quot;/&gt;&lt;wsp:rsid wsp:val=&quot;00E14059&quot;/&gt;&lt;wsp:rsid wsp:val=&quot;00E20AF2&quot;/&gt;&lt;wsp:rsid wsp:val=&quot;00E30513&quot;/&gt;&lt;wsp:rsid wsp:val=&quot;00E35ED9&quot;/&gt;&lt;wsp:rsid wsp:val=&quot;00E5393E&quot;/&gt;&lt;wsp:rsid wsp:val=&quot;00E610D3&quot;/&gt;&lt;wsp:rsid wsp:val=&quot;00E617C3&quot;/&gt;&lt;wsp:rsid wsp:val=&quot;00E758F1&quot;/&gt;&lt;wsp:rsid wsp:val=&quot;00E9213D&quot;/&gt;&lt;wsp:rsid wsp:val=&quot;00E947B0&quot;/&gt;&lt;wsp:rsid wsp:val=&quot;00EA1529&quot;/&gt;&lt;wsp:rsid wsp:val=&quot;00EB1051&quot;/&gt;&lt;wsp:rsid wsp:val=&quot;00EB698E&quot;/&gt;&lt;wsp:rsid wsp:val=&quot;00EE3BC1&quot;/&gt;&lt;wsp:rsid wsp:val=&quot;00EF21AD&quot;/&gt;&lt;wsp:rsid wsp:val=&quot;00F02A9F&quot;/&gt;&lt;wsp:rsid wsp:val=&quot;00F07EBF&quot;/&gt;&lt;wsp:rsid wsp:val=&quot;00F45F62&quot;/&gt;&lt;wsp:rsid wsp:val=&quot;00F918C0&quot;/&gt;&lt;wsp:rsid wsp:val=&quot;00F94099&quot;/&gt;&lt;wsp:rsid wsp:val=&quot;00FB5C9E&quot;/&gt;&lt;wsp:rsid wsp:val=&quot;00FB6F3A&quot;/&gt;&lt;wsp:rsid wsp:val=&quot;00FC5717&quot;/&gt;&lt;wsp:rsid wsp:val=&quot;00FD6A91&quot;/&gt;&lt;wsp:rsid wsp:val=&quot;00FE506C&quot;/&gt;&lt;/wsp:rsids&gt;&lt;/w:docPr&gt;&lt;w:body&gt;&lt;wx:sect&gt;&lt;w:p wsp:rsidR=&quot;00000000&quot; wsp:rsidRDefault=&quot;001A25DB&quot; wsp:rsidP=&quot;001A25DB&quot;&gt;&lt;m:oMathPara&gt;&lt;m:oMath&gt;&lt;m:sSub&gt;&lt;m:sSubPr&gt;&lt;m:ctrlPr&gt;&lt;w:rPr&gt;&lt;w:rFonts w:ascii=&quot;Cambria Math&quot; w:h-ansi=&quot;Cambria Math&quot; w:cs=&quot;Times New Roman&quot;/&gt;&lt;wx:font wx:val=&quot;Cambria Math&quot;/&gt;&lt;w:i/&gt;&lt;w:sz w:val=&quot;28&quot;/&gt;&lt;w:sz-cs w:val=&quot;28&quot;/&gt;&lt;w:shd w:val=&quot;clear&quot; w:color=&quot;auto&quot; w:fill=&quot;FFFFFF&quot;/&gt;&lt;/w:rPr&gt;&lt;/m:ctrlPr&gt;&lt;/m:sSubPr&gt;&lt;m:e&gt;&lt;m:r&gt;&lt;w:rPr&gt;&lt;w:rFonts w:ascii=&quot;Cambria Math&quot; w:h-ansi=&quot;Cambria Math&quot; w:cs=&quot;Times New Roman&quot;/&gt;&lt;wx:font wx:val=&quot;Cambria Math&quot;/&gt;&lt;w:i/&gt;&lt;w:sz w:val=&quot;28&quot;/&gt;&lt;w:sz-cs w:val=&quot;28&quot;/&gt;&lt;w:shd w:val=&quot;clear&quot; w:color=&quot;auto&quot; w:fill=&quot;FFFFFF&quot;/&gt;&lt;/w:rPr&gt;&lt;m:t&gt;П…&lt;/m:t&gt;&lt;/m:r&gt;&lt;/m:e&gt;&lt;m:sub&gt;&lt;m:r&gt;&lt;w:rPr&gt;&lt;w:rFonts w:ascii=&quot;Cambria Math&quot; w:h-ansi=&quot;Cambria Math&quot; w:cs=&quot;Times New Roman&quot;/&gt;&lt;wx:font wx:val=&quot;Cambria Math&quot;/&gt;&lt;w:i/&gt;&lt;w:sz w:val=&quot;28&quot;/&gt;&lt;w:sz-cs w:val=&quot;28&quot;/&gt;&lt;w:shd w:val=&quot;clear&quot; w:color=&quot;auto&quot; w:fill=&quot;FFFFFF&quot;/&gt;&lt;/w:rPr&gt;&lt;m:t&gt;РІ&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58" o:title="" chromakey="white"/>
          </v:shape>
        </w:pict>
      </w:r>
      <w:r w:rsidRPr="0049520D">
        <w:rPr>
          <w:rFonts w:ascii="Times New Roman" w:hAnsi="Times New Roman" w:cs="Times New Roman"/>
          <w:sz w:val="28"/>
          <w:szCs w:val="28"/>
          <w:shd w:val="clear" w:color="auto" w:fill="FFFFFF"/>
        </w:rPr>
        <w:instrText xml:space="preserve"> </w:instrText>
      </w:r>
      <w:r w:rsidRPr="0049520D">
        <w:rPr>
          <w:rFonts w:ascii="Times New Roman" w:hAnsi="Times New Roman" w:cs="Times New Roman"/>
          <w:sz w:val="28"/>
          <w:szCs w:val="28"/>
          <w:shd w:val="clear" w:color="auto" w:fill="FFFFFF"/>
        </w:rPr>
        <w:fldChar w:fldCharType="separate"/>
      </w:r>
      <w:r w:rsidRPr="0049520D">
        <w:rPr>
          <w:position w:val="-6"/>
        </w:rPr>
        <w:pict>
          <v:shape id="_x0000_i1130" type="#_x0000_t75" style="width:12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stylePaneFormatFilter w:val=&quot;3F01&quot;/&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7967&quot;/&gt;&lt;wsp:rsid wsp:val=&quot;000029D6&quot;/&gt;&lt;wsp:rsid wsp:val=&quot;00002C4D&quot;/&gt;&lt;wsp:rsid wsp:val=&quot;00017571&quot;/&gt;&lt;wsp:rsid wsp:val=&quot;00027105&quot;/&gt;&lt;wsp:rsid wsp:val=&quot;00033732&quot;/&gt;&lt;wsp:rsid wsp:val=&quot;00033F33&quot;/&gt;&lt;wsp:rsid wsp:val=&quot;000474BF&quot;/&gt;&lt;wsp:rsid wsp:val=&quot;00051CF3&quot;/&gt;&lt;wsp:rsid wsp:val=&quot;00060869&quot;/&gt;&lt;wsp:rsid wsp:val=&quot;000625C0&quot;/&gt;&lt;wsp:rsid wsp:val=&quot;00073578&quot;/&gt;&lt;wsp:rsid wsp:val=&quot;0007381A&quot;/&gt;&lt;wsp:rsid wsp:val=&quot;00076D95&quot;/&gt;&lt;wsp:rsid wsp:val=&quot;00080AC8&quot;/&gt;&lt;wsp:rsid wsp:val=&quot;00085754&quot;/&gt;&lt;wsp:rsid wsp:val=&quot;00086DEE&quot;/&gt;&lt;wsp:rsid wsp:val=&quot;00090228&quot;/&gt;&lt;wsp:rsid wsp:val=&quot;00094FC2&quot;/&gt;&lt;wsp:rsid wsp:val=&quot;000A0A94&quot;/&gt;&lt;wsp:rsid wsp:val=&quot;000B1DCA&quot;/&gt;&lt;wsp:rsid wsp:val=&quot;000B69E2&quot;/&gt;&lt;wsp:rsid wsp:val=&quot;000D4124&quot;/&gt;&lt;wsp:rsid wsp:val=&quot;000D6D2E&quot;/&gt;&lt;wsp:rsid wsp:val=&quot;000E0B24&quot;/&gt;&lt;wsp:rsid wsp:val=&quot;000E587C&quot;/&gt;&lt;wsp:rsid wsp:val=&quot;0015407B&quot;/&gt;&lt;wsp:rsid wsp:val=&quot;001556AA&quot;/&gt;&lt;wsp:rsid wsp:val=&quot;00173065&quot;/&gt;&lt;wsp:rsid wsp:val=&quot;00177F55&quot;/&gt;&lt;wsp:rsid wsp:val=&quot;00181CB6&quot;/&gt;&lt;wsp:rsid wsp:val=&quot;00195939&quot;/&gt;&lt;wsp:rsid wsp:val=&quot;001A0271&quot;/&gt;&lt;wsp:rsid wsp:val=&quot;001A25DB&quot;/&gt;&lt;wsp:rsid wsp:val=&quot;001A3F32&quot;/&gt;&lt;wsp:rsid wsp:val=&quot;001A4AE0&quot;/&gt;&lt;wsp:rsid wsp:val=&quot;001B3810&quot;/&gt;&lt;wsp:rsid wsp:val=&quot;001B5BDD&quot;/&gt;&lt;wsp:rsid wsp:val=&quot;001C7C77&quot;/&gt;&lt;wsp:rsid wsp:val=&quot;001D6FF2&quot;/&gt;&lt;wsp:rsid wsp:val=&quot;001E08B2&quot;/&gt;&lt;wsp:rsid wsp:val=&quot;001E0A17&quot;/&gt;&lt;wsp:rsid wsp:val=&quot;002040FD&quot;/&gt;&lt;wsp:rsid wsp:val=&quot;00205FE0&quot;/&gt;&lt;wsp:rsid wsp:val=&quot;00206D1B&quot;/&gt;&lt;wsp:rsid wsp:val=&quot;0021372E&quot;/&gt;&lt;wsp:rsid wsp:val=&quot;002155CA&quot;/&gt;&lt;wsp:rsid wsp:val=&quot;00230FA3&quot;/&gt;&lt;wsp:rsid wsp:val=&quot;00242A24&quot;/&gt;&lt;wsp:rsid wsp:val=&quot;00246F22&quot;/&gt;&lt;wsp:rsid wsp:val=&quot;00251DB5&quot;/&gt;&lt;wsp:rsid wsp:val=&quot;00255836&quot;/&gt;&lt;wsp:rsid wsp:val=&quot;00273425&quot;/&gt;&lt;wsp:rsid wsp:val=&quot;00280B08&quot;/&gt;&lt;wsp:rsid wsp:val=&quot;00283806&quot;/&gt;&lt;wsp:rsid wsp:val=&quot;00287A81&quot;/&gt;&lt;wsp:rsid wsp:val=&quot;00293113&quot;/&gt;&lt;wsp:rsid wsp:val=&quot;002A2466&quot;/&gt;&lt;wsp:rsid wsp:val=&quot;002A5C24&quot;/&gt;&lt;wsp:rsid wsp:val=&quot;002B46DF&quot;/&gt;&lt;wsp:rsid wsp:val=&quot;002B5456&quot;/&gt;&lt;wsp:rsid wsp:val=&quot;002E407E&quot;/&gt;&lt;wsp:rsid wsp:val=&quot;00306714&quot;/&gt;&lt;wsp:rsid wsp:val=&quot;0036029F&quot;/&gt;&lt;wsp:rsid wsp:val=&quot;00363F07&quot;/&gt;&lt;wsp:rsid wsp:val=&quot;003644EE&quot;/&gt;&lt;wsp:rsid wsp:val=&quot;00372256&quot;/&gt;&lt;wsp:rsid wsp:val=&quot;00373D04&quot;/&gt;&lt;wsp:rsid wsp:val=&quot;00381C9D&quot;/&gt;&lt;wsp:rsid wsp:val=&quot;00381D49&quot;/&gt;&lt;wsp:rsid wsp:val=&quot;003874E0&quot;/&gt;&lt;wsp:rsid wsp:val=&quot;003963DE&quot;/&gt;&lt;wsp:rsid wsp:val=&quot;003B41A7&quot;/&gt;&lt;wsp:rsid wsp:val=&quot;003C472E&quot;/&gt;&lt;wsp:rsid wsp:val=&quot;003D0D3C&quot;/&gt;&lt;wsp:rsid wsp:val=&quot;003D1F8C&quot;/&gt;&lt;wsp:rsid wsp:val=&quot;00405D96&quot;/&gt;&lt;wsp:rsid wsp:val=&quot;00406458&quot;/&gt;&lt;wsp:rsid wsp:val=&quot;00411DF4&quot;/&gt;&lt;wsp:rsid wsp:val=&quot;00414304&quot;/&gt;&lt;wsp:rsid wsp:val=&quot;00420762&quot;/&gt;&lt;wsp:rsid wsp:val=&quot;00451827&quot;/&gt;&lt;wsp:rsid wsp:val=&quot;00467F24&quot;/&gt;&lt;wsp:rsid wsp:val=&quot;00475886&quot;/&gt;&lt;wsp:rsid wsp:val=&quot;0048362D&quot;/&gt;&lt;wsp:rsid wsp:val=&quot;0049520D&quot;/&gt;&lt;wsp:rsid wsp:val=&quot;004A21E0&quot;/&gt;&lt;wsp:rsid wsp:val=&quot;004A722A&quot;/&gt;&lt;wsp:rsid wsp:val=&quot;004D4ACD&quot;/&gt;&lt;wsp:rsid wsp:val=&quot;00510687&quot;/&gt;&lt;wsp:rsid wsp:val=&quot;00537744&quot;/&gt;&lt;wsp:rsid wsp:val=&quot;005402BE&quot;/&gt;&lt;wsp:rsid wsp:val=&quot;0057003C&quot;/&gt;&lt;wsp:rsid wsp:val=&quot;00577FF7&quot;/&gt;&lt;wsp:rsid wsp:val=&quot;00592609&quot;/&gt;&lt;wsp:rsid wsp:val=&quot;005B0060&quot;/&gt;&lt;wsp:rsid wsp:val=&quot;005D634F&quot;/&gt;&lt;wsp:rsid wsp:val=&quot;005E0BB9&quot;/&gt;&lt;wsp:rsid wsp:val=&quot;005E7967&quot;/&gt;&lt;wsp:rsid wsp:val=&quot;006003FA&quot;/&gt;&lt;wsp:rsid wsp:val=&quot;00613EE0&quot;/&gt;&lt;wsp:rsid wsp:val=&quot;0061571C&quot;/&gt;&lt;wsp:rsid wsp:val=&quot;006230FC&quot;/&gt;&lt;wsp:rsid wsp:val=&quot;0063638F&quot;/&gt;&lt;wsp:rsid wsp:val=&quot;00640E53&quot;/&gt;&lt;wsp:rsid wsp:val=&quot;006678CB&quot;/&gt;&lt;wsp:rsid wsp:val=&quot;006928ED&quot;/&gt;&lt;wsp:rsid wsp:val=&quot;006A3994&quot;/&gt;&lt;wsp:rsid wsp:val=&quot;006B2D90&quot;/&gt;&lt;wsp:rsid wsp:val=&quot;006B345C&quot;/&gt;&lt;wsp:rsid wsp:val=&quot;006B6E40&quot;/&gt;&lt;wsp:rsid wsp:val=&quot;006C626F&quot;/&gt;&lt;wsp:rsid wsp:val=&quot;006E19E2&quot;/&gt;&lt;wsp:rsid wsp:val=&quot;00705012&quot;/&gt;&lt;wsp:rsid wsp:val=&quot;00715F3C&quot;/&gt;&lt;wsp:rsid wsp:val=&quot;00724CB8&quot;/&gt;&lt;wsp:rsid wsp:val=&quot;007335C2&quot;/&gt;&lt;wsp:rsid wsp:val=&quot;00734329&quot;/&gt;&lt;wsp:rsid wsp:val=&quot;007620A1&quot;/&gt;&lt;wsp:rsid wsp:val=&quot;00772C38&quot;/&gt;&lt;wsp:rsid wsp:val=&quot;007947FA&quot;/&gt;&lt;wsp:rsid wsp:val=&quot;007C72DD&quot;/&gt;&lt;wsp:rsid wsp:val=&quot;007E7304&quot;/&gt;&lt;wsp:rsid wsp:val=&quot;008038BC&quot;/&gt;&lt;wsp:rsid wsp:val=&quot;0081351E&quot;/&gt;&lt;wsp:rsid wsp:val=&quot;00842133&quot;/&gt;&lt;wsp:rsid wsp:val=&quot;00853250&quot;/&gt;&lt;wsp:rsid wsp:val=&quot;008533EE&quot;/&gt;&lt;wsp:rsid wsp:val=&quot;008869F0&quot;/&gt;&lt;wsp:rsid wsp:val=&quot;00891F55&quot;/&gt;&lt;wsp:rsid wsp:val=&quot;008A1A49&quot;/&gt;&lt;wsp:rsid wsp:val=&quot;008C0D75&quot;/&gt;&lt;wsp:rsid wsp:val=&quot;008C0EE6&quot;/&gt;&lt;wsp:rsid wsp:val=&quot;008E2629&quot;/&gt;&lt;wsp:rsid wsp:val=&quot;00901CDF&quot;/&gt;&lt;wsp:rsid wsp:val=&quot;00906E72&quot;/&gt;&lt;wsp:rsid wsp:val=&quot;00936388&quot;/&gt;&lt;wsp:rsid wsp:val=&quot;00950E9A&quot;/&gt;&lt;wsp:rsid wsp:val=&quot;009611D4&quot;/&gt;&lt;wsp:rsid wsp:val=&quot;00973E08&quot;/&gt;&lt;wsp:rsid wsp:val=&quot;00985B8D&quot;/&gt;&lt;wsp:rsid wsp:val=&quot;009C1638&quot;/&gt;&lt;wsp:rsid wsp:val=&quot;009D077F&quot;/&gt;&lt;wsp:rsid wsp:val=&quot;009E2920&quot;/&gt;&lt;wsp:rsid wsp:val=&quot;009E6654&quot;/&gt;&lt;wsp:rsid wsp:val=&quot;00A026FC&quot;/&gt;&lt;wsp:rsid wsp:val=&quot;00A06D7A&quot;/&gt;&lt;wsp:rsid wsp:val=&quot;00A2375C&quot;/&gt;&lt;wsp:rsid wsp:val=&quot;00A3675F&quot;/&gt;&lt;wsp:rsid wsp:val=&quot;00A45515&quot;/&gt;&lt;wsp:rsid wsp:val=&quot;00A51BE7&quot;/&gt;&lt;wsp:rsid wsp:val=&quot;00A53B14&quot;/&gt;&lt;wsp:rsid wsp:val=&quot;00A62C12&quot;/&gt;&lt;wsp:rsid wsp:val=&quot;00A64A58&quot;/&gt;&lt;wsp:rsid wsp:val=&quot;00A654D8&quot;/&gt;&lt;wsp:rsid wsp:val=&quot;00A81CF7&quot;/&gt;&lt;wsp:rsid wsp:val=&quot;00A861DB&quot;/&gt;&lt;wsp:rsid wsp:val=&quot;00A956D4&quot;/&gt;&lt;wsp:rsid wsp:val=&quot;00AB0E64&quot;/&gt;&lt;wsp:rsid wsp:val=&quot;00AF2326&quot;/&gt;&lt;wsp:rsid wsp:val=&quot;00AF76E0&quot;/&gt;&lt;wsp:rsid wsp:val=&quot;00B03AFB&quot;/&gt;&lt;wsp:rsid wsp:val=&quot;00B136B1&quot;/&gt;&lt;wsp:rsid wsp:val=&quot;00B13FFB&quot;/&gt;&lt;wsp:rsid wsp:val=&quot;00B145CA&quot;/&gt;&lt;wsp:rsid wsp:val=&quot;00B2509D&quot;/&gt;&lt;wsp:rsid wsp:val=&quot;00B254F8&quot;/&gt;&lt;wsp:rsid wsp:val=&quot;00B27C5C&quot;/&gt;&lt;wsp:rsid wsp:val=&quot;00B32B7A&quot;/&gt;&lt;wsp:rsid wsp:val=&quot;00B52532&quot;/&gt;&lt;wsp:rsid wsp:val=&quot;00B87726&quot;/&gt;&lt;wsp:rsid wsp:val=&quot;00B97606&quot;/&gt;&lt;wsp:rsid wsp:val=&quot;00BA0E00&quot;/&gt;&lt;wsp:rsid wsp:val=&quot;00BA132A&quot;/&gt;&lt;wsp:rsid wsp:val=&quot;00BA6E40&quot;/&gt;&lt;wsp:rsid wsp:val=&quot;00BB0471&quot;/&gt;&lt;wsp:rsid wsp:val=&quot;00BB3FA8&quot;/&gt;&lt;wsp:rsid wsp:val=&quot;00BB5876&quot;/&gt;&lt;wsp:rsid wsp:val=&quot;00BD14F8&quot;/&gt;&lt;wsp:rsid wsp:val=&quot;00BD2679&quot;/&gt;&lt;wsp:rsid wsp:val=&quot;00BE57ED&quot;/&gt;&lt;wsp:rsid wsp:val=&quot;00BF2401&quot;/&gt;&lt;wsp:rsid wsp:val=&quot;00C16580&quot;/&gt;&lt;wsp:rsid wsp:val=&quot;00C27D80&quot;/&gt;&lt;wsp:rsid wsp:val=&quot;00C27E4A&quot;/&gt;&lt;wsp:rsid wsp:val=&quot;00C450F5&quot;/&gt;&lt;wsp:rsid wsp:val=&quot;00C45FA5&quot;/&gt;&lt;wsp:rsid wsp:val=&quot;00C57F55&quot;/&gt;&lt;wsp:rsid wsp:val=&quot;00C754BA&quot;/&gt;&lt;wsp:rsid wsp:val=&quot;00C85E61&quot;/&gt;&lt;wsp:rsid wsp:val=&quot;00C913BC&quot;/&gt;&lt;wsp:rsid wsp:val=&quot;00C91FE0&quot;/&gt;&lt;wsp:rsid wsp:val=&quot;00C9460C&quot;/&gt;&lt;wsp:rsid wsp:val=&quot;00CA309D&quot;/&gt;&lt;wsp:rsid wsp:val=&quot;00CA4068&quot;/&gt;&lt;wsp:rsid wsp:val=&quot;00CD101F&quot;/&gt;&lt;wsp:rsid wsp:val=&quot;00D05047&quot;/&gt;&lt;wsp:rsid wsp:val=&quot;00D15BA1&quot;/&gt;&lt;wsp:rsid wsp:val=&quot;00D2499D&quot;/&gt;&lt;wsp:rsid wsp:val=&quot;00D32D3D&quot;/&gt;&lt;wsp:rsid wsp:val=&quot;00D45F84&quot;/&gt;&lt;wsp:rsid wsp:val=&quot;00D4741C&quot;/&gt;&lt;wsp:rsid wsp:val=&quot;00D65285&quot;/&gt;&lt;wsp:rsid wsp:val=&quot;00D7607B&quot;/&gt;&lt;wsp:rsid wsp:val=&quot;00D845EC&quot;/&gt;&lt;wsp:rsid wsp:val=&quot;00D859BB&quot;/&gt;&lt;wsp:rsid wsp:val=&quot;00D938DB&quot;/&gt;&lt;wsp:rsid wsp:val=&quot;00D96B56&quot;/&gt;&lt;wsp:rsid wsp:val=&quot;00DA2BA5&quot;/&gt;&lt;wsp:rsid wsp:val=&quot;00DB3DA8&quot;/&gt;&lt;wsp:rsid wsp:val=&quot;00DD3C31&quot;/&gt;&lt;wsp:rsid wsp:val=&quot;00E04B0F&quot;/&gt;&lt;wsp:rsid wsp:val=&quot;00E0675A&quot;/&gt;&lt;wsp:rsid wsp:val=&quot;00E06A87&quot;/&gt;&lt;wsp:rsid wsp:val=&quot;00E0725A&quot;/&gt;&lt;wsp:rsid wsp:val=&quot;00E13E8F&quot;/&gt;&lt;wsp:rsid wsp:val=&quot;00E14059&quot;/&gt;&lt;wsp:rsid wsp:val=&quot;00E20AF2&quot;/&gt;&lt;wsp:rsid wsp:val=&quot;00E30513&quot;/&gt;&lt;wsp:rsid wsp:val=&quot;00E35ED9&quot;/&gt;&lt;wsp:rsid wsp:val=&quot;00E5393E&quot;/&gt;&lt;wsp:rsid wsp:val=&quot;00E610D3&quot;/&gt;&lt;wsp:rsid wsp:val=&quot;00E617C3&quot;/&gt;&lt;wsp:rsid wsp:val=&quot;00E758F1&quot;/&gt;&lt;wsp:rsid wsp:val=&quot;00E9213D&quot;/&gt;&lt;wsp:rsid wsp:val=&quot;00E947B0&quot;/&gt;&lt;wsp:rsid wsp:val=&quot;00EA1529&quot;/&gt;&lt;wsp:rsid wsp:val=&quot;00EB1051&quot;/&gt;&lt;wsp:rsid wsp:val=&quot;00EB698E&quot;/&gt;&lt;wsp:rsid wsp:val=&quot;00EE3BC1&quot;/&gt;&lt;wsp:rsid wsp:val=&quot;00EF21AD&quot;/&gt;&lt;wsp:rsid wsp:val=&quot;00F02A9F&quot;/&gt;&lt;wsp:rsid wsp:val=&quot;00F07EBF&quot;/&gt;&lt;wsp:rsid wsp:val=&quot;00F45F62&quot;/&gt;&lt;wsp:rsid wsp:val=&quot;00F918C0&quot;/&gt;&lt;wsp:rsid wsp:val=&quot;00F94099&quot;/&gt;&lt;wsp:rsid wsp:val=&quot;00FB5C9E&quot;/&gt;&lt;wsp:rsid wsp:val=&quot;00FB6F3A&quot;/&gt;&lt;wsp:rsid wsp:val=&quot;00FC5717&quot;/&gt;&lt;wsp:rsid wsp:val=&quot;00FD6A91&quot;/&gt;&lt;wsp:rsid wsp:val=&quot;00FE506C&quot;/&gt;&lt;/wsp:rsids&gt;&lt;/w:docPr&gt;&lt;w:body&gt;&lt;wx:sect&gt;&lt;w:p wsp:rsidR=&quot;00000000&quot; wsp:rsidRDefault=&quot;001A25DB&quot; wsp:rsidP=&quot;001A25DB&quot;&gt;&lt;m:oMathPara&gt;&lt;m:oMath&gt;&lt;m:sSub&gt;&lt;m:sSubPr&gt;&lt;m:ctrlPr&gt;&lt;w:rPr&gt;&lt;w:rFonts w:ascii=&quot;Cambria Math&quot; w:h-ansi=&quot;Cambria Math&quot; w:cs=&quot;Times New Roman&quot;/&gt;&lt;wx:font wx:val=&quot;Cambria Math&quot;/&gt;&lt;w:i/&gt;&lt;w:sz w:val=&quot;28&quot;/&gt;&lt;w:sz-cs w:val=&quot;28&quot;/&gt;&lt;w:shd w:val=&quot;clear&quot; w:color=&quot;auto&quot; w:fill=&quot;FFFFFF&quot;/&gt;&lt;/w:rPr&gt;&lt;/m:ctrlPr&gt;&lt;/m:sSubPr&gt;&lt;m:e&gt;&lt;m:r&gt;&lt;w:rPr&gt;&lt;w:rFonts w:ascii=&quot;Cambria Math&quot; w:h-ansi=&quot;Cambria Math&quot; w:cs=&quot;Times New Roman&quot;/&gt;&lt;wx:font wx:val=&quot;Cambria Math&quot;/&gt;&lt;w:i/&gt;&lt;w:sz w:val=&quot;28&quot;/&gt;&lt;w:sz-cs w:val=&quot;28&quot;/&gt;&lt;w:shd w:val=&quot;clear&quot; w:color=&quot;auto&quot; w:fill=&quot;FFFFFF&quot;/&gt;&lt;/w:rPr&gt;&lt;m:t&gt;П…&lt;/m:t&gt;&lt;/m:r&gt;&lt;/m:e&gt;&lt;m:sub&gt;&lt;m:r&gt;&lt;w:rPr&gt;&lt;w:rFonts w:ascii=&quot;Cambria Math&quot; w:h-ansi=&quot;Cambria Math&quot; w:cs=&quot;Times New Roman&quot;/&gt;&lt;wx:font wx:val=&quot;Cambria Math&quot;/&gt;&lt;w:i/&gt;&lt;w:sz w:val=&quot;28&quot;/&gt;&lt;w:sz-cs w:val=&quot;28&quot;/&gt;&lt;w:shd w:val=&quot;clear&quot; w:color=&quot;auto&quot; w:fill=&quot;FFFFFF&quot;/&gt;&lt;/w:rPr&gt;&lt;m:t&gt;РІ&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58" o:title="" chromakey="white"/>
          </v:shape>
        </w:pict>
      </w:r>
      <w:r w:rsidRPr="0049520D">
        <w:rPr>
          <w:rFonts w:ascii="Times New Roman" w:hAnsi="Times New Roman" w:cs="Times New Roman"/>
          <w:sz w:val="28"/>
          <w:szCs w:val="28"/>
          <w:shd w:val="clear" w:color="auto" w:fill="FFFFFF"/>
        </w:rPr>
        <w:fldChar w:fldCharType="end"/>
      </w:r>
      <w:r w:rsidRPr="009804F2">
        <w:rPr>
          <w:rFonts w:ascii="Times New Roman" w:hAnsi="Times New Roman" w:cs="Times New Roman"/>
          <w:sz w:val="28"/>
          <w:szCs w:val="28"/>
          <w:shd w:val="clear" w:color="auto" w:fill="FFFFFF"/>
        </w:rPr>
        <w:t xml:space="preserve"> </w:t>
      </w:r>
      <w:r>
        <w:rPr>
          <w:rFonts w:ascii="Times New Roman" w:hAnsi="Times New Roman" w:cs="Times New Roman"/>
          <w:sz w:val="28"/>
          <w:szCs w:val="28"/>
          <w:shd w:val="clear" w:color="auto" w:fill="FFFFFF"/>
        </w:rPr>
        <w:t>–</w:t>
      </w:r>
      <w:r w:rsidRPr="009804F2">
        <w:rPr>
          <w:rFonts w:ascii="Times New Roman" w:hAnsi="Times New Roman" w:cs="Times New Roman"/>
          <w:sz w:val="28"/>
          <w:szCs w:val="28"/>
          <w:shd w:val="clear" w:color="auto" w:fill="FFFFFF"/>
        </w:rPr>
        <w:t xml:space="preserve"> скорость воздуха, м/с;</w:t>
      </w:r>
    </w:p>
    <w:p w:rsidR="00DF6FF5" w:rsidRDefault="00DF6FF5" w:rsidP="00B4580C">
      <w:pPr>
        <w:spacing w:line="360" w:lineRule="auto"/>
        <w:ind w:firstLine="426"/>
        <w:jc w:val="both"/>
        <w:rPr>
          <w:rFonts w:ascii="Times New Roman" w:hAnsi="Times New Roman" w:cs="Times New Roman"/>
          <w:sz w:val="28"/>
          <w:szCs w:val="28"/>
          <w:shd w:val="clear" w:color="auto" w:fill="FFFFFF"/>
        </w:rPr>
      </w:pPr>
      <w:r w:rsidRPr="0049520D">
        <w:rPr>
          <w:rFonts w:ascii="Times New Roman" w:hAnsi="Times New Roman" w:cs="Times New Roman"/>
          <w:sz w:val="28"/>
          <w:szCs w:val="28"/>
          <w:shd w:val="clear" w:color="auto" w:fill="FFFFFF"/>
        </w:rPr>
        <w:fldChar w:fldCharType="begin"/>
      </w:r>
      <w:r w:rsidRPr="0049520D">
        <w:rPr>
          <w:rFonts w:ascii="Times New Roman" w:hAnsi="Times New Roman" w:cs="Times New Roman"/>
          <w:sz w:val="28"/>
          <w:szCs w:val="28"/>
          <w:shd w:val="clear" w:color="auto" w:fill="FFFFFF"/>
        </w:rPr>
        <w:instrText xml:space="preserve"> QUOTE </w:instrText>
      </w:r>
      <w:r w:rsidRPr="0049520D">
        <w:rPr>
          <w:position w:val="-6"/>
        </w:rPr>
        <w:pict>
          <v:shape id="_x0000_i1131" type="#_x0000_t75" style="width:14.4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stylePaneFormatFilter w:val=&quot;3F01&quot;/&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7967&quot;/&gt;&lt;wsp:rsid wsp:val=&quot;000029D6&quot;/&gt;&lt;wsp:rsid wsp:val=&quot;00002C4D&quot;/&gt;&lt;wsp:rsid wsp:val=&quot;00017571&quot;/&gt;&lt;wsp:rsid wsp:val=&quot;00027105&quot;/&gt;&lt;wsp:rsid wsp:val=&quot;00033732&quot;/&gt;&lt;wsp:rsid wsp:val=&quot;00033F33&quot;/&gt;&lt;wsp:rsid wsp:val=&quot;000474BF&quot;/&gt;&lt;wsp:rsid wsp:val=&quot;00051CF3&quot;/&gt;&lt;wsp:rsid wsp:val=&quot;00060869&quot;/&gt;&lt;wsp:rsid wsp:val=&quot;000625C0&quot;/&gt;&lt;wsp:rsid wsp:val=&quot;00073578&quot;/&gt;&lt;wsp:rsid wsp:val=&quot;0007381A&quot;/&gt;&lt;wsp:rsid wsp:val=&quot;00076D95&quot;/&gt;&lt;wsp:rsid wsp:val=&quot;00080AC8&quot;/&gt;&lt;wsp:rsid wsp:val=&quot;00085754&quot;/&gt;&lt;wsp:rsid wsp:val=&quot;00086DEE&quot;/&gt;&lt;wsp:rsid wsp:val=&quot;00090228&quot;/&gt;&lt;wsp:rsid wsp:val=&quot;00094FC2&quot;/&gt;&lt;wsp:rsid wsp:val=&quot;000A0A94&quot;/&gt;&lt;wsp:rsid wsp:val=&quot;000B1DCA&quot;/&gt;&lt;wsp:rsid wsp:val=&quot;000B69E2&quot;/&gt;&lt;wsp:rsid wsp:val=&quot;000D4124&quot;/&gt;&lt;wsp:rsid wsp:val=&quot;000D6D2E&quot;/&gt;&lt;wsp:rsid wsp:val=&quot;000E0B24&quot;/&gt;&lt;wsp:rsid wsp:val=&quot;000E587C&quot;/&gt;&lt;wsp:rsid wsp:val=&quot;0015407B&quot;/&gt;&lt;wsp:rsid wsp:val=&quot;001556AA&quot;/&gt;&lt;wsp:rsid wsp:val=&quot;00173065&quot;/&gt;&lt;wsp:rsid wsp:val=&quot;00177F55&quot;/&gt;&lt;wsp:rsid wsp:val=&quot;00181CB6&quot;/&gt;&lt;wsp:rsid wsp:val=&quot;00195939&quot;/&gt;&lt;wsp:rsid wsp:val=&quot;001A0271&quot;/&gt;&lt;wsp:rsid wsp:val=&quot;001A3F32&quot;/&gt;&lt;wsp:rsid wsp:val=&quot;001A4AE0&quot;/&gt;&lt;wsp:rsid wsp:val=&quot;001A5E56&quot;/&gt;&lt;wsp:rsid wsp:val=&quot;001B3810&quot;/&gt;&lt;wsp:rsid wsp:val=&quot;001B5BDD&quot;/&gt;&lt;wsp:rsid wsp:val=&quot;001C7C77&quot;/&gt;&lt;wsp:rsid wsp:val=&quot;001D6FF2&quot;/&gt;&lt;wsp:rsid wsp:val=&quot;001E08B2&quot;/&gt;&lt;wsp:rsid wsp:val=&quot;001E0A17&quot;/&gt;&lt;wsp:rsid wsp:val=&quot;002040FD&quot;/&gt;&lt;wsp:rsid wsp:val=&quot;00205FE0&quot;/&gt;&lt;wsp:rsid wsp:val=&quot;00206D1B&quot;/&gt;&lt;wsp:rsid wsp:val=&quot;0021372E&quot;/&gt;&lt;wsp:rsid wsp:val=&quot;002155CA&quot;/&gt;&lt;wsp:rsid wsp:val=&quot;00230FA3&quot;/&gt;&lt;wsp:rsid wsp:val=&quot;00242A24&quot;/&gt;&lt;wsp:rsid wsp:val=&quot;00246F22&quot;/&gt;&lt;wsp:rsid wsp:val=&quot;00251DB5&quot;/&gt;&lt;wsp:rsid wsp:val=&quot;00255836&quot;/&gt;&lt;wsp:rsid wsp:val=&quot;00273425&quot;/&gt;&lt;wsp:rsid wsp:val=&quot;00280B08&quot;/&gt;&lt;wsp:rsid wsp:val=&quot;00283806&quot;/&gt;&lt;wsp:rsid wsp:val=&quot;00287A81&quot;/&gt;&lt;wsp:rsid wsp:val=&quot;00293113&quot;/&gt;&lt;wsp:rsid wsp:val=&quot;002A2466&quot;/&gt;&lt;wsp:rsid wsp:val=&quot;002A5C24&quot;/&gt;&lt;wsp:rsid wsp:val=&quot;002B46DF&quot;/&gt;&lt;wsp:rsid wsp:val=&quot;002B5456&quot;/&gt;&lt;wsp:rsid wsp:val=&quot;002E407E&quot;/&gt;&lt;wsp:rsid wsp:val=&quot;00306714&quot;/&gt;&lt;wsp:rsid wsp:val=&quot;0036029F&quot;/&gt;&lt;wsp:rsid wsp:val=&quot;00363F07&quot;/&gt;&lt;wsp:rsid wsp:val=&quot;003644EE&quot;/&gt;&lt;wsp:rsid wsp:val=&quot;00372256&quot;/&gt;&lt;wsp:rsid wsp:val=&quot;00373D04&quot;/&gt;&lt;wsp:rsid wsp:val=&quot;00381C9D&quot;/&gt;&lt;wsp:rsid wsp:val=&quot;00381D49&quot;/&gt;&lt;wsp:rsid wsp:val=&quot;003874E0&quot;/&gt;&lt;wsp:rsid wsp:val=&quot;003963DE&quot;/&gt;&lt;wsp:rsid wsp:val=&quot;003B41A7&quot;/&gt;&lt;wsp:rsid wsp:val=&quot;003C472E&quot;/&gt;&lt;wsp:rsid wsp:val=&quot;003D0D3C&quot;/&gt;&lt;wsp:rsid wsp:val=&quot;003D1F8C&quot;/&gt;&lt;wsp:rsid wsp:val=&quot;00405D96&quot;/&gt;&lt;wsp:rsid wsp:val=&quot;00406458&quot;/&gt;&lt;wsp:rsid wsp:val=&quot;00411DF4&quot;/&gt;&lt;wsp:rsid wsp:val=&quot;00414304&quot;/&gt;&lt;wsp:rsid wsp:val=&quot;00420762&quot;/&gt;&lt;wsp:rsid wsp:val=&quot;00451827&quot;/&gt;&lt;wsp:rsid wsp:val=&quot;00467F24&quot;/&gt;&lt;wsp:rsid wsp:val=&quot;00475886&quot;/&gt;&lt;wsp:rsid wsp:val=&quot;0048362D&quot;/&gt;&lt;wsp:rsid wsp:val=&quot;0049520D&quot;/&gt;&lt;wsp:rsid wsp:val=&quot;004A21E0&quot;/&gt;&lt;wsp:rsid wsp:val=&quot;004A722A&quot;/&gt;&lt;wsp:rsid wsp:val=&quot;004D4ACD&quot;/&gt;&lt;wsp:rsid wsp:val=&quot;00510687&quot;/&gt;&lt;wsp:rsid wsp:val=&quot;00537744&quot;/&gt;&lt;wsp:rsid wsp:val=&quot;005402BE&quot;/&gt;&lt;wsp:rsid wsp:val=&quot;0057003C&quot;/&gt;&lt;wsp:rsid wsp:val=&quot;00577FF7&quot;/&gt;&lt;wsp:rsid wsp:val=&quot;00592609&quot;/&gt;&lt;wsp:rsid wsp:val=&quot;005B0060&quot;/&gt;&lt;wsp:rsid wsp:val=&quot;005D634F&quot;/&gt;&lt;wsp:rsid wsp:val=&quot;005E0BB9&quot;/&gt;&lt;wsp:rsid wsp:val=&quot;005E7967&quot;/&gt;&lt;wsp:rsid wsp:val=&quot;006003FA&quot;/&gt;&lt;wsp:rsid wsp:val=&quot;00613EE0&quot;/&gt;&lt;wsp:rsid wsp:val=&quot;0061571C&quot;/&gt;&lt;wsp:rsid wsp:val=&quot;006230FC&quot;/&gt;&lt;wsp:rsid wsp:val=&quot;0063638F&quot;/&gt;&lt;wsp:rsid wsp:val=&quot;00640E53&quot;/&gt;&lt;wsp:rsid wsp:val=&quot;006678CB&quot;/&gt;&lt;wsp:rsid wsp:val=&quot;006928ED&quot;/&gt;&lt;wsp:rsid wsp:val=&quot;006A3994&quot;/&gt;&lt;wsp:rsid wsp:val=&quot;006B2D90&quot;/&gt;&lt;wsp:rsid wsp:val=&quot;006B345C&quot;/&gt;&lt;wsp:rsid wsp:val=&quot;006B6E40&quot;/&gt;&lt;wsp:rsid wsp:val=&quot;006C626F&quot;/&gt;&lt;wsp:rsid wsp:val=&quot;006E19E2&quot;/&gt;&lt;wsp:rsid wsp:val=&quot;00705012&quot;/&gt;&lt;wsp:rsid wsp:val=&quot;00715F3C&quot;/&gt;&lt;wsp:rsid wsp:val=&quot;00724CB8&quot;/&gt;&lt;wsp:rsid wsp:val=&quot;007335C2&quot;/&gt;&lt;wsp:rsid wsp:val=&quot;00734329&quot;/&gt;&lt;wsp:rsid wsp:val=&quot;007620A1&quot;/&gt;&lt;wsp:rsid wsp:val=&quot;00772C38&quot;/&gt;&lt;wsp:rsid wsp:val=&quot;007947FA&quot;/&gt;&lt;wsp:rsid wsp:val=&quot;007C72DD&quot;/&gt;&lt;wsp:rsid wsp:val=&quot;007E7304&quot;/&gt;&lt;wsp:rsid wsp:val=&quot;008038BC&quot;/&gt;&lt;wsp:rsid wsp:val=&quot;0081351E&quot;/&gt;&lt;wsp:rsid wsp:val=&quot;00842133&quot;/&gt;&lt;wsp:rsid wsp:val=&quot;00853250&quot;/&gt;&lt;wsp:rsid wsp:val=&quot;008533EE&quot;/&gt;&lt;wsp:rsid wsp:val=&quot;008869F0&quot;/&gt;&lt;wsp:rsid wsp:val=&quot;00891F55&quot;/&gt;&lt;wsp:rsid wsp:val=&quot;008A1A49&quot;/&gt;&lt;wsp:rsid wsp:val=&quot;008C0D75&quot;/&gt;&lt;wsp:rsid wsp:val=&quot;008C0EE6&quot;/&gt;&lt;wsp:rsid wsp:val=&quot;008E2629&quot;/&gt;&lt;wsp:rsid wsp:val=&quot;00901CDF&quot;/&gt;&lt;wsp:rsid wsp:val=&quot;00906E72&quot;/&gt;&lt;wsp:rsid wsp:val=&quot;00936388&quot;/&gt;&lt;wsp:rsid wsp:val=&quot;00950E9A&quot;/&gt;&lt;wsp:rsid wsp:val=&quot;009611D4&quot;/&gt;&lt;wsp:rsid wsp:val=&quot;00973E08&quot;/&gt;&lt;wsp:rsid wsp:val=&quot;00985B8D&quot;/&gt;&lt;wsp:rsid wsp:val=&quot;009C1638&quot;/&gt;&lt;wsp:rsid wsp:val=&quot;009D077F&quot;/&gt;&lt;wsp:rsid wsp:val=&quot;009E2920&quot;/&gt;&lt;wsp:rsid wsp:val=&quot;009E6654&quot;/&gt;&lt;wsp:rsid wsp:val=&quot;00A026FC&quot;/&gt;&lt;wsp:rsid wsp:val=&quot;00A06D7A&quot;/&gt;&lt;wsp:rsid wsp:val=&quot;00A2375C&quot;/&gt;&lt;wsp:rsid wsp:val=&quot;00A3675F&quot;/&gt;&lt;wsp:rsid wsp:val=&quot;00A45515&quot;/&gt;&lt;wsp:rsid wsp:val=&quot;00A51BE7&quot;/&gt;&lt;wsp:rsid wsp:val=&quot;00A53B14&quot;/&gt;&lt;wsp:rsid wsp:val=&quot;00A62C12&quot;/&gt;&lt;wsp:rsid wsp:val=&quot;00A64A58&quot;/&gt;&lt;wsp:rsid wsp:val=&quot;00A654D8&quot;/&gt;&lt;wsp:rsid wsp:val=&quot;00A81CF7&quot;/&gt;&lt;wsp:rsid wsp:val=&quot;00A861DB&quot;/&gt;&lt;wsp:rsid wsp:val=&quot;00A956D4&quot;/&gt;&lt;wsp:rsid wsp:val=&quot;00AB0E64&quot;/&gt;&lt;wsp:rsid wsp:val=&quot;00AF2326&quot;/&gt;&lt;wsp:rsid wsp:val=&quot;00AF76E0&quot;/&gt;&lt;wsp:rsid wsp:val=&quot;00B03AFB&quot;/&gt;&lt;wsp:rsid wsp:val=&quot;00B136B1&quot;/&gt;&lt;wsp:rsid wsp:val=&quot;00B13FFB&quot;/&gt;&lt;wsp:rsid wsp:val=&quot;00B145CA&quot;/&gt;&lt;wsp:rsid wsp:val=&quot;00B2509D&quot;/&gt;&lt;wsp:rsid wsp:val=&quot;00B254F8&quot;/&gt;&lt;wsp:rsid wsp:val=&quot;00B27C5C&quot;/&gt;&lt;wsp:rsid wsp:val=&quot;00B32B7A&quot;/&gt;&lt;wsp:rsid wsp:val=&quot;00B52532&quot;/&gt;&lt;wsp:rsid wsp:val=&quot;00B87726&quot;/&gt;&lt;wsp:rsid wsp:val=&quot;00B97606&quot;/&gt;&lt;wsp:rsid wsp:val=&quot;00BA0E00&quot;/&gt;&lt;wsp:rsid wsp:val=&quot;00BA132A&quot;/&gt;&lt;wsp:rsid wsp:val=&quot;00BA6E40&quot;/&gt;&lt;wsp:rsid wsp:val=&quot;00BB0471&quot;/&gt;&lt;wsp:rsid wsp:val=&quot;00BB3FA8&quot;/&gt;&lt;wsp:rsid wsp:val=&quot;00BB5876&quot;/&gt;&lt;wsp:rsid wsp:val=&quot;00BD14F8&quot;/&gt;&lt;wsp:rsid wsp:val=&quot;00BD2679&quot;/&gt;&lt;wsp:rsid wsp:val=&quot;00BE57ED&quot;/&gt;&lt;wsp:rsid wsp:val=&quot;00BF2401&quot;/&gt;&lt;wsp:rsid wsp:val=&quot;00C16580&quot;/&gt;&lt;wsp:rsid wsp:val=&quot;00C27D80&quot;/&gt;&lt;wsp:rsid wsp:val=&quot;00C27E4A&quot;/&gt;&lt;wsp:rsid wsp:val=&quot;00C450F5&quot;/&gt;&lt;wsp:rsid wsp:val=&quot;00C45FA5&quot;/&gt;&lt;wsp:rsid wsp:val=&quot;00C57F55&quot;/&gt;&lt;wsp:rsid wsp:val=&quot;00C754BA&quot;/&gt;&lt;wsp:rsid wsp:val=&quot;00C85E61&quot;/&gt;&lt;wsp:rsid wsp:val=&quot;00C913BC&quot;/&gt;&lt;wsp:rsid wsp:val=&quot;00C91FE0&quot;/&gt;&lt;wsp:rsid wsp:val=&quot;00C9460C&quot;/&gt;&lt;wsp:rsid wsp:val=&quot;00CA309D&quot;/&gt;&lt;wsp:rsid wsp:val=&quot;00CA4068&quot;/&gt;&lt;wsp:rsid wsp:val=&quot;00CD101F&quot;/&gt;&lt;wsp:rsid wsp:val=&quot;00D05047&quot;/&gt;&lt;wsp:rsid wsp:val=&quot;00D15BA1&quot;/&gt;&lt;wsp:rsid wsp:val=&quot;00D2499D&quot;/&gt;&lt;wsp:rsid wsp:val=&quot;00D32D3D&quot;/&gt;&lt;wsp:rsid wsp:val=&quot;00D45F84&quot;/&gt;&lt;wsp:rsid wsp:val=&quot;00D4741C&quot;/&gt;&lt;wsp:rsid wsp:val=&quot;00D65285&quot;/&gt;&lt;wsp:rsid wsp:val=&quot;00D7607B&quot;/&gt;&lt;wsp:rsid wsp:val=&quot;00D845EC&quot;/&gt;&lt;wsp:rsid wsp:val=&quot;00D859BB&quot;/&gt;&lt;wsp:rsid wsp:val=&quot;00D938DB&quot;/&gt;&lt;wsp:rsid wsp:val=&quot;00D96B56&quot;/&gt;&lt;wsp:rsid wsp:val=&quot;00DA2BA5&quot;/&gt;&lt;wsp:rsid wsp:val=&quot;00DB3DA8&quot;/&gt;&lt;wsp:rsid wsp:val=&quot;00DD3C31&quot;/&gt;&lt;wsp:rsid wsp:val=&quot;00E04B0F&quot;/&gt;&lt;wsp:rsid wsp:val=&quot;00E0675A&quot;/&gt;&lt;wsp:rsid wsp:val=&quot;00E06A87&quot;/&gt;&lt;wsp:rsid wsp:val=&quot;00E0725A&quot;/&gt;&lt;wsp:rsid wsp:val=&quot;00E13E8F&quot;/&gt;&lt;wsp:rsid wsp:val=&quot;00E14059&quot;/&gt;&lt;wsp:rsid wsp:val=&quot;00E20AF2&quot;/&gt;&lt;wsp:rsid wsp:val=&quot;00E30513&quot;/&gt;&lt;wsp:rsid wsp:val=&quot;00E35ED9&quot;/&gt;&lt;wsp:rsid wsp:val=&quot;00E5393E&quot;/&gt;&lt;wsp:rsid wsp:val=&quot;00E610D3&quot;/&gt;&lt;wsp:rsid wsp:val=&quot;00E617C3&quot;/&gt;&lt;wsp:rsid wsp:val=&quot;00E758F1&quot;/&gt;&lt;wsp:rsid wsp:val=&quot;00E9213D&quot;/&gt;&lt;wsp:rsid wsp:val=&quot;00E947B0&quot;/&gt;&lt;wsp:rsid wsp:val=&quot;00EA1529&quot;/&gt;&lt;wsp:rsid wsp:val=&quot;00EB1051&quot;/&gt;&lt;wsp:rsid wsp:val=&quot;00EB698E&quot;/&gt;&lt;wsp:rsid wsp:val=&quot;00EE3BC1&quot;/&gt;&lt;wsp:rsid wsp:val=&quot;00EF21AD&quot;/&gt;&lt;wsp:rsid wsp:val=&quot;00F02A9F&quot;/&gt;&lt;wsp:rsid wsp:val=&quot;00F07EBF&quot;/&gt;&lt;wsp:rsid wsp:val=&quot;00F45F62&quot;/&gt;&lt;wsp:rsid wsp:val=&quot;00F918C0&quot;/&gt;&lt;wsp:rsid wsp:val=&quot;00F94099&quot;/&gt;&lt;wsp:rsid wsp:val=&quot;00FB5C9E&quot;/&gt;&lt;wsp:rsid wsp:val=&quot;00FB6F3A&quot;/&gt;&lt;wsp:rsid wsp:val=&quot;00FC5717&quot;/&gt;&lt;wsp:rsid wsp:val=&quot;00FD6A91&quot;/&gt;&lt;wsp:rsid wsp:val=&quot;00FE506C&quot;/&gt;&lt;/wsp:rsids&gt;&lt;/w:docPr&gt;&lt;w:body&gt;&lt;wx:sect&gt;&lt;w:p wsp:rsidR=&quot;00000000&quot; wsp:rsidRDefault=&quot;001A5E56&quot; wsp:rsidP=&quot;001A5E56&quot;&gt;&lt;m:oMathPara&gt;&lt;m:oMath&gt;&lt;m:sSub&gt;&lt;m:sSubPr&gt;&lt;m:ctrlPr&gt;&lt;w:rPr&gt;&lt;w:rFonts w:ascii=&quot;Cambria Math&quot; w:h-ansi=&quot;Cambria Math&quot; w:cs=&quot;Times New Roman&quot;/&gt;&lt;wx:font wx:val=&quot;Cambria Math&quot;/&gt;&lt;w:i/&gt;&lt;w:sz w:val=&quot;28&quot;/&gt;&lt;w:sz-cs w:val=&quot;28&quot;/&gt;&lt;w:shd w:val=&quot;clear&quot; w:color=&quot;auto&quot; w:fill=&quot;FFFFFF&quot;/&gt;&lt;/w:rPr&gt;&lt;/m:ctrlPr&gt;&lt;/m:sSubPr&gt;&lt;m:e&gt;&lt;m:r&gt;&lt;w:rPr&gt;&lt;w:rFonts w:ascii=&quot;Cambria Math&quot; w:h-ansi=&quot;Cambria Math&quot; w:cs=&quot;Times New Roman&quot;/&gt;&lt;wx:font wx:val=&quot;Cambria Math&quot;/&gt;&lt;w:i/&gt;&lt;w:sz w:val=&quot;28&quot;/&gt;&lt;w:sz-cs w:val=&quot;28&quot;/&gt;&lt;w:shd w:val=&quot;clear&quot; w:color=&quot;auto&quot; w:fill=&quot;FFFFFF&quot;/&gt;&lt;w:lang w:val=&quot;EN-US&quot;/&gt;&lt;/w:rPr&gt;&lt;m:t&gt;d&lt;/m:t&gt;&lt;/m:r&gt;&lt;/m:e&gt;&lt;m:sub&gt;&lt;m:r&gt;&lt;w:rPr&gt;&lt;w:rFonts w:ascii=&quot;Cambria Math&quot; w:h-ansi=&quot;Cambria Math&quot; w:cs=&quot;Times New Roman&quot;/&gt;&lt;wx:font wx:val=&quot;Cambria Math&quot;/&gt;&lt;w:i/&gt;&lt;w:sz w:val=&quot;28&quot;/&gt;&lt;w:sz-cs w:val=&quot;28&quot;/&gt;&lt;w:shd w:val=&quot;clear&quot; w:color=&quot;auto&quot; w:fill=&quot;FFFFFF&quot;/&gt;&lt;/w:rPr&gt;&lt;m:t&gt;РІ&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56" o:title="" chromakey="white"/>
          </v:shape>
        </w:pict>
      </w:r>
      <w:r w:rsidRPr="0049520D">
        <w:rPr>
          <w:rFonts w:ascii="Times New Roman" w:hAnsi="Times New Roman" w:cs="Times New Roman"/>
          <w:sz w:val="28"/>
          <w:szCs w:val="28"/>
          <w:shd w:val="clear" w:color="auto" w:fill="FFFFFF"/>
        </w:rPr>
        <w:instrText xml:space="preserve"> </w:instrText>
      </w:r>
      <w:r w:rsidRPr="0049520D">
        <w:rPr>
          <w:rFonts w:ascii="Times New Roman" w:hAnsi="Times New Roman" w:cs="Times New Roman"/>
          <w:sz w:val="28"/>
          <w:szCs w:val="28"/>
          <w:shd w:val="clear" w:color="auto" w:fill="FFFFFF"/>
        </w:rPr>
        <w:fldChar w:fldCharType="separate"/>
      </w:r>
      <w:r w:rsidRPr="0049520D">
        <w:rPr>
          <w:position w:val="-6"/>
        </w:rPr>
        <w:pict>
          <v:shape id="_x0000_i1132" type="#_x0000_t75" style="width:14.4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stylePaneFormatFilter w:val=&quot;3F01&quot;/&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7967&quot;/&gt;&lt;wsp:rsid wsp:val=&quot;000029D6&quot;/&gt;&lt;wsp:rsid wsp:val=&quot;00002C4D&quot;/&gt;&lt;wsp:rsid wsp:val=&quot;00017571&quot;/&gt;&lt;wsp:rsid wsp:val=&quot;00027105&quot;/&gt;&lt;wsp:rsid wsp:val=&quot;00033732&quot;/&gt;&lt;wsp:rsid wsp:val=&quot;00033F33&quot;/&gt;&lt;wsp:rsid wsp:val=&quot;000474BF&quot;/&gt;&lt;wsp:rsid wsp:val=&quot;00051CF3&quot;/&gt;&lt;wsp:rsid wsp:val=&quot;00060869&quot;/&gt;&lt;wsp:rsid wsp:val=&quot;000625C0&quot;/&gt;&lt;wsp:rsid wsp:val=&quot;00073578&quot;/&gt;&lt;wsp:rsid wsp:val=&quot;0007381A&quot;/&gt;&lt;wsp:rsid wsp:val=&quot;00076D95&quot;/&gt;&lt;wsp:rsid wsp:val=&quot;00080AC8&quot;/&gt;&lt;wsp:rsid wsp:val=&quot;00085754&quot;/&gt;&lt;wsp:rsid wsp:val=&quot;00086DEE&quot;/&gt;&lt;wsp:rsid wsp:val=&quot;00090228&quot;/&gt;&lt;wsp:rsid wsp:val=&quot;00094FC2&quot;/&gt;&lt;wsp:rsid wsp:val=&quot;000A0A94&quot;/&gt;&lt;wsp:rsid wsp:val=&quot;000B1DCA&quot;/&gt;&lt;wsp:rsid wsp:val=&quot;000B69E2&quot;/&gt;&lt;wsp:rsid wsp:val=&quot;000D4124&quot;/&gt;&lt;wsp:rsid wsp:val=&quot;000D6D2E&quot;/&gt;&lt;wsp:rsid wsp:val=&quot;000E0B24&quot;/&gt;&lt;wsp:rsid wsp:val=&quot;000E587C&quot;/&gt;&lt;wsp:rsid wsp:val=&quot;0015407B&quot;/&gt;&lt;wsp:rsid wsp:val=&quot;001556AA&quot;/&gt;&lt;wsp:rsid wsp:val=&quot;00173065&quot;/&gt;&lt;wsp:rsid wsp:val=&quot;00177F55&quot;/&gt;&lt;wsp:rsid wsp:val=&quot;00181CB6&quot;/&gt;&lt;wsp:rsid wsp:val=&quot;00195939&quot;/&gt;&lt;wsp:rsid wsp:val=&quot;001A0271&quot;/&gt;&lt;wsp:rsid wsp:val=&quot;001A3F32&quot;/&gt;&lt;wsp:rsid wsp:val=&quot;001A4AE0&quot;/&gt;&lt;wsp:rsid wsp:val=&quot;001A5E56&quot;/&gt;&lt;wsp:rsid wsp:val=&quot;001B3810&quot;/&gt;&lt;wsp:rsid wsp:val=&quot;001B5BDD&quot;/&gt;&lt;wsp:rsid wsp:val=&quot;001C7C77&quot;/&gt;&lt;wsp:rsid wsp:val=&quot;001D6FF2&quot;/&gt;&lt;wsp:rsid wsp:val=&quot;001E08B2&quot;/&gt;&lt;wsp:rsid wsp:val=&quot;001E0A17&quot;/&gt;&lt;wsp:rsid wsp:val=&quot;002040FD&quot;/&gt;&lt;wsp:rsid wsp:val=&quot;00205FE0&quot;/&gt;&lt;wsp:rsid wsp:val=&quot;00206D1B&quot;/&gt;&lt;wsp:rsid wsp:val=&quot;0021372E&quot;/&gt;&lt;wsp:rsid wsp:val=&quot;002155CA&quot;/&gt;&lt;wsp:rsid wsp:val=&quot;00230FA3&quot;/&gt;&lt;wsp:rsid wsp:val=&quot;00242A24&quot;/&gt;&lt;wsp:rsid wsp:val=&quot;00246F22&quot;/&gt;&lt;wsp:rsid wsp:val=&quot;00251DB5&quot;/&gt;&lt;wsp:rsid wsp:val=&quot;00255836&quot;/&gt;&lt;wsp:rsid wsp:val=&quot;00273425&quot;/&gt;&lt;wsp:rsid wsp:val=&quot;00280B08&quot;/&gt;&lt;wsp:rsid wsp:val=&quot;00283806&quot;/&gt;&lt;wsp:rsid wsp:val=&quot;00287A81&quot;/&gt;&lt;wsp:rsid wsp:val=&quot;00293113&quot;/&gt;&lt;wsp:rsid wsp:val=&quot;002A2466&quot;/&gt;&lt;wsp:rsid wsp:val=&quot;002A5C24&quot;/&gt;&lt;wsp:rsid wsp:val=&quot;002B46DF&quot;/&gt;&lt;wsp:rsid wsp:val=&quot;002B5456&quot;/&gt;&lt;wsp:rsid wsp:val=&quot;002E407E&quot;/&gt;&lt;wsp:rsid wsp:val=&quot;00306714&quot;/&gt;&lt;wsp:rsid wsp:val=&quot;0036029F&quot;/&gt;&lt;wsp:rsid wsp:val=&quot;00363F07&quot;/&gt;&lt;wsp:rsid wsp:val=&quot;003644EE&quot;/&gt;&lt;wsp:rsid wsp:val=&quot;00372256&quot;/&gt;&lt;wsp:rsid wsp:val=&quot;00373D04&quot;/&gt;&lt;wsp:rsid wsp:val=&quot;00381C9D&quot;/&gt;&lt;wsp:rsid wsp:val=&quot;00381D49&quot;/&gt;&lt;wsp:rsid wsp:val=&quot;003874E0&quot;/&gt;&lt;wsp:rsid wsp:val=&quot;003963DE&quot;/&gt;&lt;wsp:rsid wsp:val=&quot;003B41A7&quot;/&gt;&lt;wsp:rsid wsp:val=&quot;003C472E&quot;/&gt;&lt;wsp:rsid wsp:val=&quot;003D0D3C&quot;/&gt;&lt;wsp:rsid wsp:val=&quot;003D1F8C&quot;/&gt;&lt;wsp:rsid wsp:val=&quot;00405D96&quot;/&gt;&lt;wsp:rsid wsp:val=&quot;00406458&quot;/&gt;&lt;wsp:rsid wsp:val=&quot;00411DF4&quot;/&gt;&lt;wsp:rsid wsp:val=&quot;00414304&quot;/&gt;&lt;wsp:rsid wsp:val=&quot;00420762&quot;/&gt;&lt;wsp:rsid wsp:val=&quot;00451827&quot;/&gt;&lt;wsp:rsid wsp:val=&quot;00467F24&quot;/&gt;&lt;wsp:rsid wsp:val=&quot;00475886&quot;/&gt;&lt;wsp:rsid wsp:val=&quot;0048362D&quot;/&gt;&lt;wsp:rsid wsp:val=&quot;0049520D&quot;/&gt;&lt;wsp:rsid wsp:val=&quot;004A21E0&quot;/&gt;&lt;wsp:rsid wsp:val=&quot;004A722A&quot;/&gt;&lt;wsp:rsid wsp:val=&quot;004D4ACD&quot;/&gt;&lt;wsp:rsid wsp:val=&quot;00510687&quot;/&gt;&lt;wsp:rsid wsp:val=&quot;00537744&quot;/&gt;&lt;wsp:rsid wsp:val=&quot;005402BE&quot;/&gt;&lt;wsp:rsid wsp:val=&quot;0057003C&quot;/&gt;&lt;wsp:rsid wsp:val=&quot;00577FF7&quot;/&gt;&lt;wsp:rsid wsp:val=&quot;00592609&quot;/&gt;&lt;wsp:rsid wsp:val=&quot;005B0060&quot;/&gt;&lt;wsp:rsid wsp:val=&quot;005D634F&quot;/&gt;&lt;wsp:rsid wsp:val=&quot;005E0BB9&quot;/&gt;&lt;wsp:rsid wsp:val=&quot;005E7967&quot;/&gt;&lt;wsp:rsid wsp:val=&quot;006003FA&quot;/&gt;&lt;wsp:rsid wsp:val=&quot;00613EE0&quot;/&gt;&lt;wsp:rsid wsp:val=&quot;0061571C&quot;/&gt;&lt;wsp:rsid wsp:val=&quot;006230FC&quot;/&gt;&lt;wsp:rsid wsp:val=&quot;0063638F&quot;/&gt;&lt;wsp:rsid wsp:val=&quot;00640E53&quot;/&gt;&lt;wsp:rsid wsp:val=&quot;006678CB&quot;/&gt;&lt;wsp:rsid wsp:val=&quot;006928ED&quot;/&gt;&lt;wsp:rsid wsp:val=&quot;006A3994&quot;/&gt;&lt;wsp:rsid wsp:val=&quot;006B2D90&quot;/&gt;&lt;wsp:rsid wsp:val=&quot;006B345C&quot;/&gt;&lt;wsp:rsid wsp:val=&quot;006B6E40&quot;/&gt;&lt;wsp:rsid wsp:val=&quot;006C626F&quot;/&gt;&lt;wsp:rsid wsp:val=&quot;006E19E2&quot;/&gt;&lt;wsp:rsid wsp:val=&quot;00705012&quot;/&gt;&lt;wsp:rsid wsp:val=&quot;00715F3C&quot;/&gt;&lt;wsp:rsid wsp:val=&quot;00724CB8&quot;/&gt;&lt;wsp:rsid wsp:val=&quot;007335C2&quot;/&gt;&lt;wsp:rsid wsp:val=&quot;00734329&quot;/&gt;&lt;wsp:rsid wsp:val=&quot;007620A1&quot;/&gt;&lt;wsp:rsid wsp:val=&quot;00772C38&quot;/&gt;&lt;wsp:rsid wsp:val=&quot;007947FA&quot;/&gt;&lt;wsp:rsid wsp:val=&quot;007C72DD&quot;/&gt;&lt;wsp:rsid wsp:val=&quot;007E7304&quot;/&gt;&lt;wsp:rsid wsp:val=&quot;008038BC&quot;/&gt;&lt;wsp:rsid wsp:val=&quot;0081351E&quot;/&gt;&lt;wsp:rsid wsp:val=&quot;00842133&quot;/&gt;&lt;wsp:rsid wsp:val=&quot;00853250&quot;/&gt;&lt;wsp:rsid wsp:val=&quot;008533EE&quot;/&gt;&lt;wsp:rsid wsp:val=&quot;008869F0&quot;/&gt;&lt;wsp:rsid wsp:val=&quot;00891F55&quot;/&gt;&lt;wsp:rsid wsp:val=&quot;008A1A49&quot;/&gt;&lt;wsp:rsid wsp:val=&quot;008C0D75&quot;/&gt;&lt;wsp:rsid wsp:val=&quot;008C0EE6&quot;/&gt;&lt;wsp:rsid wsp:val=&quot;008E2629&quot;/&gt;&lt;wsp:rsid wsp:val=&quot;00901CDF&quot;/&gt;&lt;wsp:rsid wsp:val=&quot;00906E72&quot;/&gt;&lt;wsp:rsid wsp:val=&quot;00936388&quot;/&gt;&lt;wsp:rsid wsp:val=&quot;00950E9A&quot;/&gt;&lt;wsp:rsid wsp:val=&quot;009611D4&quot;/&gt;&lt;wsp:rsid wsp:val=&quot;00973E08&quot;/&gt;&lt;wsp:rsid wsp:val=&quot;00985B8D&quot;/&gt;&lt;wsp:rsid wsp:val=&quot;009C1638&quot;/&gt;&lt;wsp:rsid wsp:val=&quot;009D077F&quot;/&gt;&lt;wsp:rsid wsp:val=&quot;009E2920&quot;/&gt;&lt;wsp:rsid wsp:val=&quot;009E6654&quot;/&gt;&lt;wsp:rsid wsp:val=&quot;00A026FC&quot;/&gt;&lt;wsp:rsid wsp:val=&quot;00A06D7A&quot;/&gt;&lt;wsp:rsid wsp:val=&quot;00A2375C&quot;/&gt;&lt;wsp:rsid wsp:val=&quot;00A3675F&quot;/&gt;&lt;wsp:rsid wsp:val=&quot;00A45515&quot;/&gt;&lt;wsp:rsid wsp:val=&quot;00A51BE7&quot;/&gt;&lt;wsp:rsid wsp:val=&quot;00A53B14&quot;/&gt;&lt;wsp:rsid wsp:val=&quot;00A62C12&quot;/&gt;&lt;wsp:rsid wsp:val=&quot;00A64A58&quot;/&gt;&lt;wsp:rsid wsp:val=&quot;00A654D8&quot;/&gt;&lt;wsp:rsid wsp:val=&quot;00A81CF7&quot;/&gt;&lt;wsp:rsid wsp:val=&quot;00A861DB&quot;/&gt;&lt;wsp:rsid wsp:val=&quot;00A956D4&quot;/&gt;&lt;wsp:rsid wsp:val=&quot;00AB0E64&quot;/&gt;&lt;wsp:rsid wsp:val=&quot;00AF2326&quot;/&gt;&lt;wsp:rsid wsp:val=&quot;00AF76E0&quot;/&gt;&lt;wsp:rsid wsp:val=&quot;00B03AFB&quot;/&gt;&lt;wsp:rsid wsp:val=&quot;00B136B1&quot;/&gt;&lt;wsp:rsid wsp:val=&quot;00B13FFB&quot;/&gt;&lt;wsp:rsid wsp:val=&quot;00B145CA&quot;/&gt;&lt;wsp:rsid wsp:val=&quot;00B2509D&quot;/&gt;&lt;wsp:rsid wsp:val=&quot;00B254F8&quot;/&gt;&lt;wsp:rsid wsp:val=&quot;00B27C5C&quot;/&gt;&lt;wsp:rsid wsp:val=&quot;00B32B7A&quot;/&gt;&lt;wsp:rsid wsp:val=&quot;00B52532&quot;/&gt;&lt;wsp:rsid wsp:val=&quot;00B87726&quot;/&gt;&lt;wsp:rsid wsp:val=&quot;00B97606&quot;/&gt;&lt;wsp:rsid wsp:val=&quot;00BA0E00&quot;/&gt;&lt;wsp:rsid wsp:val=&quot;00BA132A&quot;/&gt;&lt;wsp:rsid wsp:val=&quot;00BA6E40&quot;/&gt;&lt;wsp:rsid wsp:val=&quot;00BB0471&quot;/&gt;&lt;wsp:rsid wsp:val=&quot;00BB3FA8&quot;/&gt;&lt;wsp:rsid wsp:val=&quot;00BB5876&quot;/&gt;&lt;wsp:rsid wsp:val=&quot;00BD14F8&quot;/&gt;&lt;wsp:rsid wsp:val=&quot;00BD2679&quot;/&gt;&lt;wsp:rsid wsp:val=&quot;00BE57ED&quot;/&gt;&lt;wsp:rsid wsp:val=&quot;00BF2401&quot;/&gt;&lt;wsp:rsid wsp:val=&quot;00C16580&quot;/&gt;&lt;wsp:rsid wsp:val=&quot;00C27D80&quot;/&gt;&lt;wsp:rsid wsp:val=&quot;00C27E4A&quot;/&gt;&lt;wsp:rsid wsp:val=&quot;00C450F5&quot;/&gt;&lt;wsp:rsid wsp:val=&quot;00C45FA5&quot;/&gt;&lt;wsp:rsid wsp:val=&quot;00C57F55&quot;/&gt;&lt;wsp:rsid wsp:val=&quot;00C754BA&quot;/&gt;&lt;wsp:rsid wsp:val=&quot;00C85E61&quot;/&gt;&lt;wsp:rsid wsp:val=&quot;00C913BC&quot;/&gt;&lt;wsp:rsid wsp:val=&quot;00C91FE0&quot;/&gt;&lt;wsp:rsid wsp:val=&quot;00C9460C&quot;/&gt;&lt;wsp:rsid wsp:val=&quot;00CA309D&quot;/&gt;&lt;wsp:rsid wsp:val=&quot;00CA4068&quot;/&gt;&lt;wsp:rsid wsp:val=&quot;00CD101F&quot;/&gt;&lt;wsp:rsid wsp:val=&quot;00D05047&quot;/&gt;&lt;wsp:rsid wsp:val=&quot;00D15BA1&quot;/&gt;&lt;wsp:rsid wsp:val=&quot;00D2499D&quot;/&gt;&lt;wsp:rsid wsp:val=&quot;00D32D3D&quot;/&gt;&lt;wsp:rsid wsp:val=&quot;00D45F84&quot;/&gt;&lt;wsp:rsid wsp:val=&quot;00D4741C&quot;/&gt;&lt;wsp:rsid wsp:val=&quot;00D65285&quot;/&gt;&lt;wsp:rsid wsp:val=&quot;00D7607B&quot;/&gt;&lt;wsp:rsid wsp:val=&quot;00D845EC&quot;/&gt;&lt;wsp:rsid wsp:val=&quot;00D859BB&quot;/&gt;&lt;wsp:rsid wsp:val=&quot;00D938DB&quot;/&gt;&lt;wsp:rsid wsp:val=&quot;00D96B56&quot;/&gt;&lt;wsp:rsid wsp:val=&quot;00DA2BA5&quot;/&gt;&lt;wsp:rsid wsp:val=&quot;00DB3DA8&quot;/&gt;&lt;wsp:rsid wsp:val=&quot;00DD3C31&quot;/&gt;&lt;wsp:rsid wsp:val=&quot;00E04B0F&quot;/&gt;&lt;wsp:rsid wsp:val=&quot;00E0675A&quot;/&gt;&lt;wsp:rsid wsp:val=&quot;00E06A87&quot;/&gt;&lt;wsp:rsid wsp:val=&quot;00E0725A&quot;/&gt;&lt;wsp:rsid wsp:val=&quot;00E13E8F&quot;/&gt;&lt;wsp:rsid wsp:val=&quot;00E14059&quot;/&gt;&lt;wsp:rsid wsp:val=&quot;00E20AF2&quot;/&gt;&lt;wsp:rsid wsp:val=&quot;00E30513&quot;/&gt;&lt;wsp:rsid wsp:val=&quot;00E35ED9&quot;/&gt;&lt;wsp:rsid wsp:val=&quot;00E5393E&quot;/&gt;&lt;wsp:rsid wsp:val=&quot;00E610D3&quot;/&gt;&lt;wsp:rsid wsp:val=&quot;00E617C3&quot;/&gt;&lt;wsp:rsid wsp:val=&quot;00E758F1&quot;/&gt;&lt;wsp:rsid wsp:val=&quot;00E9213D&quot;/&gt;&lt;wsp:rsid wsp:val=&quot;00E947B0&quot;/&gt;&lt;wsp:rsid wsp:val=&quot;00EA1529&quot;/&gt;&lt;wsp:rsid wsp:val=&quot;00EB1051&quot;/&gt;&lt;wsp:rsid wsp:val=&quot;00EB698E&quot;/&gt;&lt;wsp:rsid wsp:val=&quot;00EE3BC1&quot;/&gt;&lt;wsp:rsid wsp:val=&quot;00EF21AD&quot;/&gt;&lt;wsp:rsid wsp:val=&quot;00F02A9F&quot;/&gt;&lt;wsp:rsid wsp:val=&quot;00F07EBF&quot;/&gt;&lt;wsp:rsid wsp:val=&quot;00F45F62&quot;/&gt;&lt;wsp:rsid wsp:val=&quot;00F918C0&quot;/&gt;&lt;wsp:rsid wsp:val=&quot;00F94099&quot;/&gt;&lt;wsp:rsid wsp:val=&quot;00FB5C9E&quot;/&gt;&lt;wsp:rsid wsp:val=&quot;00FB6F3A&quot;/&gt;&lt;wsp:rsid wsp:val=&quot;00FC5717&quot;/&gt;&lt;wsp:rsid wsp:val=&quot;00FD6A91&quot;/&gt;&lt;wsp:rsid wsp:val=&quot;00FE506C&quot;/&gt;&lt;/wsp:rsids&gt;&lt;/w:docPr&gt;&lt;w:body&gt;&lt;wx:sect&gt;&lt;w:p wsp:rsidR=&quot;00000000&quot; wsp:rsidRDefault=&quot;001A5E56&quot; wsp:rsidP=&quot;001A5E56&quot;&gt;&lt;m:oMathPara&gt;&lt;m:oMath&gt;&lt;m:sSub&gt;&lt;m:sSubPr&gt;&lt;m:ctrlPr&gt;&lt;w:rPr&gt;&lt;w:rFonts w:ascii=&quot;Cambria Math&quot; w:h-ansi=&quot;Cambria Math&quot; w:cs=&quot;Times New Roman&quot;/&gt;&lt;wx:font wx:val=&quot;Cambria Math&quot;/&gt;&lt;w:i/&gt;&lt;w:sz w:val=&quot;28&quot;/&gt;&lt;w:sz-cs w:val=&quot;28&quot;/&gt;&lt;w:shd w:val=&quot;clear&quot; w:color=&quot;auto&quot; w:fill=&quot;FFFFFF&quot;/&gt;&lt;/w:rPr&gt;&lt;/m:ctrlPr&gt;&lt;/m:sSubPr&gt;&lt;m:e&gt;&lt;m:r&gt;&lt;w:rPr&gt;&lt;w:rFonts w:ascii=&quot;Cambria Math&quot; w:h-ansi=&quot;Cambria Math&quot; w:cs=&quot;Times New Roman&quot;/&gt;&lt;wx:font wx:val=&quot;Cambria Math&quot;/&gt;&lt;w:i/&gt;&lt;w:sz w:val=&quot;28&quot;/&gt;&lt;w:sz-cs w:val=&quot;28&quot;/&gt;&lt;w:shd w:val=&quot;clear&quot; w:color=&quot;auto&quot; w:fill=&quot;FFFFFF&quot;/&gt;&lt;w:lang w:val=&quot;EN-US&quot;/&gt;&lt;/w:rPr&gt;&lt;m:t&gt;d&lt;/m:t&gt;&lt;/m:r&gt;&lt;/m:e&gt;&lt;m:sub&gt;&lt;m:r&gt;&lt;w:rPr&gt;&lt;w:rFonts w:ascii=&quot;Cambria Math&quot; w:h-ansi=&quot;Cambria Math&quot; w:cs=&quot;Times New Roman&quot;/&gt;&lt;wx:font wx:val=&quot;Cambria Math&quot;/&gt;&lt;w:i/&gt;&lt;w:sz w:val=&quot;28&quot;/&gt;&lt;w:sz-cs w:val=&quot;28&quot;/&gt;&lt;w:shd w:val=&quot;clear&quot; w:color=&quot;auto&quot; w:fill=&quot;FFFFFF&quot;/&gt;&lt;/w:rPr&gt;&lt;m:t&gt;РІ&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56" o:title="" chromakey="white"/>
          </v:shape>
        </w:pict>
      </w:r>
      <w:r w:rsidRPr="0049520D">
        <w:rPr>
          <w:rFonts w:ascii="Times New Roman" w:hAnsi="Times New Roman" w:cs="Times New Roman"/>
          <w:sz w:val="28"/>
          <w:szCs w:val="28"/>
          <w:shd w:val="clear" w:color="auto" w:fill="FFFFFF"/>
        </w:rPr>
        <w:fldChar w:fldCharType="end"/>
      </w:r>
      <w:r>
        <w:rPr>
          <w:rFonts w:ascii="Times New Roman" w:hAnsi="Times New Roman" w:cs="Times New Roman"/>
          <w:sz w:val="28"/>
          <w:szCs w:val="28"/>
          <w:shd w:val="clear" w:color="auto" w:fill="FFFFFF"/>
        </w:rPr>
        <w:t xml:space="preserve"> – диаметр трубопровода, м;</w:t>
      </w:r>
    </w:p>
    <w:p w:rsidR="00DF6FF5" w:rsidRPr="009804F2" w:rsidRDefault="00DF6FF5" w:rsidP="00B4580C">
      <w:pPr>
        <w:spacing w:line="360" w:lineRule="auto"/>
        <w:ind w:firstLine="426"/>
        <w:jc w:val="both"/>
        <w:rPr>
          <w:rFonts w:ascii="Times New Roman" w:hAnsi="Times New Roman" w:cs="Times New Roman"/>
          <w:sz w:val="28"/>
          <w:szCs w:val="28"/>
          <w:shd w:val="clear" w:color="auto" w:fill="FFFFFF"/>
        </w:rPr>
      </w:pPr>
      <w:r w:rsidRPr="0049520D">
        <w:rPr>
          <w:rFonts w:ascii="Times New Roman" w:hAnsi="Times New Roman" w:cs="Times New Roman"/>
          <w:sz w:val="28"/>
          <w:szCs w:val="28"/>
          <w:shd w:val="clear" w:color="auto" w:fill="FFFFFF"/>
        </w:rPr>
        <w:fldChar w:fldCharType="begin"/>
      </w:r>
      <w:r w:rsidRPr="0049520D">
        <w:rPr>
          <w:rFonts w:ascii="Times New Roman" w:hAnsi="Times New Roman" w:cs="Times New Roman"/>
          <w:sz w:val="28"/>
          <w:szCs w:val="28"/>
          <w:shd w:val="clear" w:color="auto" w:fill="FFFFFF"/>
        </w:rPr>
        <w:instrText xml:space="preserve"> QUOTE </w:instrText>
      </w:r>
      <w:r w:rsidRPr="0049520D">
        <w:rPr>
          <w:position w:val="-6"/>
        </w:rPr>
        <w:pict>
          <v:shape id="_x0000_i1133" type="#_x0000_t75" style="width:12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stylePaneFormatFilter w:val=&quot;3F01&quot;/&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7967&quot;/&gt;&lt;wsp:rsid wsp:val=&quot;000029D6&quot;/&gt;&lt;wsp:rsid wsp:val=&quot;00002C4D&quot;/&gt;&lt;wsp:rsid wsp:val=&quot;00017571&quot;/&gt;&lt;wsp:rsid wsp:val=&quot;00027105&quot;/&gt;&lt;wsp:rsid wsp:val=&quot;00033732&quot;/&gt;&lt;wsp:rsid wsp:val=&quot;00033F33&quot;/&gt;&lt;wsp:rsid wsp:val=&quot;000474BF&quot;/&gt;&lt;wsp:rsid wsp:val=&quot;00051CF3&quot;/&gt;&lt;wsp:rsid wsp:val=&quot;00060869&quot;/&gt;&lt;wsp:rsid wsp:val=&quot;000625C0&quot;/&gt;&lt;wsp:rsid wsp:val=&quot;00073578&quot;/&gt;&lt;wsp:rsid wsp:val=&quot;0007381A&quot;/&gt;&lt;wsp:rsid wsp:val=&quot;00076D95&quot;/&gt;&lt;wsp:rsid wsp:val=&quot;00080AC8&quot;/&gt;&lt;wsp:rsid wsp:val=&quot;00085754&quot;/&gt;&lt;wsp:rsid wsp:val=&quot;00086DEE&quot;/&gt;&lt;wsp:rsid wsp:val=&quot;00090228&quot;/&gt;&lt;wsp:rsid wsp:val=&quot;00094FC2&quot;/&gt;&lt;wsp:rsid wsp:val=&quot;000A0A94&quot;/&gt;&lt;wsp:rsid wsp:val=&quot;000B1DCA&quot;/&gt;&lt;wsp:rsid wsp:val=&quot;000B69E2&quot;/&gt;&lt;wsp:rsid wsp:val=&quot;000D4124&quot;/&gt;&lt;wsp:rsid wsp:val=&quot;000D6D2E&quot;/&gt;&lt;wsp:rsid wsp:val=&quot;000E0B24&quot;/&gt;&lt;wsp:rsid wsp:val=&quot;000E587C&quot;/&gt;&lt;wsp:rsid wsp:val=&quot;0015407B&quot;/&gt;&lt;wsp:rsid wsp:val=&quot;001556AA&quot;/&gt;&lt;wsp:rsid wsp:val=&quot;00173065&quot;/&gt;&lt;wsp:rsid wsp:val=&quot;00177F55&quot;/&gt;&lt;wsp:rsid wsp:val=&quot;00181CB6&quot;/&gt;&lt;wsp:rsid wsp:val=&quot;00195939&quot;/&gt;&lt;wsp:rsid wsp:val=&quot;001A0271&quot;/&gt;&lt;wsp:rsid wsp:val=&quot;001A3F32&quot;/&gt;&lt;wsp:rsid wsp:val=&quot;001A4AE0&quot;/&gt;&lt;wsp:rsid wsp:val=&quot;001B3810&quot;/&gt;&lt;wsp:rsid wsp:val=&quot;001B5BDD&quot;/&gt;&lt;wsp:rsid wsp:val=&quot;001C7C77&quot;/&gt;&lt;wsp:rsid wsp:val=&quot;001D6FF2&quot;/&gt;&lt;wsp:rsid wsp:val=&quot;001E08B2&quot;/&gt;&lt;wsp:rsid wsp:val=&quot;001E0A17&quot;/&gt;&lt;wsp:rsid wsp:val=&quot;002040FD&quot;/&gt;&lt;wsp:rsid wsp:val=&quot;00205FE0&quot;/&gt;&lt;wsp:rsid wsp:val=&quot;00206D1B&quot;/&gt;&lt;wsp:rsid wsp:val=&quot;0021372E&quot;/&gt;&lt;wsp:rsid wsp:val=&quot;002155CA&quot;/&gt;&lt;wsp:rsid wsp:val=&quot;00230FA3&quot;/&gt;&lt;wsp:rsid wsp:val=&quot;00242A24&quot;/&gt;&lt;wsp:rsid wsp:val=&quot;00246F22&quot;/&gt;&lt;wsp:rsid wsp:val=&quot;00251DB5&quot;/&gt;&lt;wsp:rsid wsp:val=&quot;00255836&quot;/&gt;&lt;wsp:rsid wsp:val=&quot;00273425&quot;/&gt;&lt;wsp:rsid wsp:val=&quot;00280B08&quot;/&gt;&lt;wsp:rsid wsp:val=&quot;00283806&quot;/&gt;&lt;wsp:rsid wsp:val=&quot;00287A81&quot;/&gt;&lt;wsp:rsid wsp:val=&quot;00293113&quot;/&gt;&lt;wsp:rsid wsp:val=&quot;002A2466&quot;/&gt;&lt;wsp:rsid wsp:val=&quot;002A5C24&quot;/&gt;&lt;wsp:rsid wsp:val=&quot;002B46DF&quot;/&gt;&lt;wsp:rsid wsp:val=&quot;002B5456&quot;/&gt;&lt;wsp:rsid wsp:val=&quot;002E407E&quot;/&gt;&lt;wsp:rsid wsp:val=&quot;00306714&quot;/&gt;&lt;wsp:rsid wsp:val=&quot;0036029F&quot;/&gt;&lt;wsp:rsid wsp:val=&quot;00363F07&quot;/&gt;&lt;wsp:rsid wsp:val=&quot;003644EE&quot;/&gt;&lt;wsp:rsid wsp:val=&quot;00372256&quot;/&gt;&lt;wsp:rsid wsp:val=&quot;00373D04&quot;/&gt;&lt;wsp:rsid wsp:val=&quot;00381C9D&quot;/&gt;&lt;wsp:rsid wsp:val=&quot;00381D49&quot;/&gt;&lt;wsp:rsid wsp:val=&quot;003874E0&quot;/&gt;&lt;wsp:rsid wsp:val=&quot;003963DE&quot;/&gt;&lt;wsp:rsid wsp:val=&quot;003B41A7&quot;/&gt;&lt;wsp:rsid wsp:val=&quot;003C472E&quot;/&gt;&lt;wsp:rsid wsp:val=&quot;003D0D3C&quot;/&gt;&lt;wsp:rsid wsp:val=&quot;003D1F8C&quot;/&gt;&lt;wsp:rsid wsp:val=&quot;00405D96&quot;/&gt;&lt;wsp:rsid wsp:val=&quot;00406458&quot;/&gt;&lt;wsp:rsid wsp:val=&quot;00411DF4&quot;/&gt;&lt;wsp:rsid wsp:val=&quot;00414304&quot;/&gt;&lt;wsp:rsid wsp:val=&quot;00420762&quot;/&gt;&lt;wsp:rsid wsp:val=&quot;00451827&quot;/&gt;&lt;wsp:rsid wsp:val=&quot;00467F24&quot;/&gt;&lt;wsp:rsid wsp:val=&quot;00475886&quot;/&gt;&lt;wsp:rsid wsp:val=&quot;0048362D&quot;/&gt;&lt;wsp:rsid wsp:val=&quot;0049520D&quot;/&gt;&lt;wsp:rsid wsp:val=&quot;004A21E0&quot;/&gt;&lt;wsp:rsid wsp:val=&quot;004A722A&quot;/&gt;&lt;wsp:rsid wsp:val=&quot;004D4ACD&quot;/&gt;&lt;wsp:rsid wsp:val=&quot;00510687&quot;/&gt;&lt;wsp:rsid wsp:val=&quot;00537744&quot;/&gt;&lt;wsp:rsid wsp:val=&quot;005402BE&quot;/&gt;&lt;wsp:rsid wsp:val=&quot;0057003C&quot;/&gt;&lt;wsp:rsid wsp:val=&quot;00577FF7&quot;/&gt;&lt;wsp:rsid wsp:val=&quot;00592609&quot;/&gt;&lt;wsp:rsid wsp:val=&quot;005B0060&quot;/&gt;&lt;wsp:rsid wsp:val=&quot;005D634F&quot;/&gt;&lt;wsp:rsid wsp:val=&quot;005E0BB9&quot;/&gt;&lt;wsp:rsid wsp:val=&quot;005E7967&quot;/&gt;&lt;wsp:rsid wsp:val=&quot;006003FA&quot;/&gt;&lt;wsp:rsid wsp:val=&quot;00613EE0&quot;/&gt;&lt;wsp:rsid wsp:val=&quot;0061571C&quot;/&gt;&lt;wsp:rsid wsp:val=&quot;006230FC&quot;/&gt;&lt;wsp:rsid wsp:val=&quot;0063638F&quot;/&gt;&lt;wsp:rsid wsp:val=&quot;00636785&quot;/&gt;&lt;wsp:rsid wsp:val=&quot;00640E53&quot;/&gt;&lt;wsp:rsid wsp:val=&quot;006678CB&quot;/&gt;&lt;wsp:rsid wsp:val=&quot;006928ED&quot;/&gt;&lt;wsp:rsid wsp:val=&quot;006A3994&quot;/&gt;&lt;wsp:rsid wsp:val=&quot;006B2D90&quot;/&gt;&lt;wsp:rsid wsp:val=&quot;006B345C&quot;/&gt;&lt;wsp:rsid wsp:val=&quot;006B6E40&quot;/&gt;&lt;wsp:rsid wsp:val=&quot;006C626F&quot;/&gt;&lt;wsp:rsid wsp:val=&quot;006E19E2&quot;/&gt;&lt;wsp:rsid wsp:val=&quot;00705012&quot;/&gt;&lt;wsp:rsid wsp:val=&quot;00715F3C&quot;/&gt;&lt;wsp:rsid wsp:val=&quot;00724CB8&quot;/&gt;&lt;wsp:rsid wsp:val=&quot;007335C2&quot;/&gt;&lt;wsp:rsid wsp:val=&quot;00734329&quot;/&gt;&lt;wsp:rsid wsp:val=&quot;007620A1&quot;/&gt;&lt;wsp:rsid wsp:val=&quot;00772C38&quot;/&gt;&lt;wsp:rsid wsp:val=&quot;007947FA&quot;/&gt;&lt;wsp:rsid wsp:val=&quot;007C72DD&quot;/&gt;&lt;wsp:rsid wsp:val=&quot;007E7304&quot;/&gt;&lt;wsp:rsid wsp:val=&quot;008038BC&quot;/&gt;&lt;wsp:rsid wsp:val=&quot;0081351E&quot;/&gt;&lt;wsp:rsid wsp:val=&quot;00842133&quot;/&gt;&lt;wsp:rsid wsp:val=&quot;00853250&quot;/&gt;&lt;wsp:rsid wsp:val=&quot;008533EE&quot;/&gt;&lt;wsp:rsid wsp:val=&quot;008869F0&quot;/&gt;&lt;wsp:rsid wsp:val=&quot;00891F55&quot;/&gt;&lt;wsp:rsid wsp:val=&quot;008A1A49&quot;/&gt;&lt;wsp:rsid wsp:val=&quot;008C0D75&quot;/&gt;&lt;wsp:rsid wsp:val=&quot;008C0EE6&quot;/&gt;&lt;wsp:rsid wsp:val=&quot;008E2629&quot;/&gt;&lt;wsp:rsid wsp:val=&quot;00901CDF&quot;/&gt;&lt;wsp:rsid wsp:val=&quot;00906E72&quot;/&gt;&lt;wsp:rsid wsp:val=&quot;00936388&quot;/&gt;&lt;wsp:rsid wsp:val=&quot;00950E9A&quot;/&gt;&lt;wsp:rsid wsp:val=&quot;009611D4&quot;/&gt;&lt;wsp:rsid wsp:val=&quot;00973E08&quot;/&gt;&lt;wsp:rsid wsp:val=&quot;00985B8D&quot;/&gt;&lt;wsp:rsid wsp:val=&quot;009C1638&quot;/&gt;&lt;wsp:rsid wsp:val=&quot;009D077F&quot;/&gt;&lt;wsp:rsid wsp:val=&quot;009E2920&quot;/&gt;&lt;wsp:rsid wsp:val=&quot;009E6654&quot;/&gt;&lt;wsp:rsid wsp:val=&quot;00A026FC&quot;/&gt;&lt;wsp:rsid wsp:val=&quot;00A06D7A&quot;/&gt;&lt;wsp:rsid wsp:val=&quot;00A2375C&quot;/&gt;&lt;wsp:rsid wsp:val=&quot;00A3675F&quot;/&gt;&lt;wsp:rsid wsp:val=&quot;00A45515&quot;/&gt;&lt;wsp:rsid wsp:val=&quot;00A51BE7&quot;/&gt;&lt;wsp:rsid wsp:val=&quot;00A53B14&quot;/&gt;&lt;wsp:rsid wsp:val=&quot;00A62C12&quot;/&gt;&lt;wsp:rsid wsp:val=&quot;00A64A58&quot;/&gt;&lt;wsp:rsid wsp:val=&quot;00A654D8&quot;/&gt;&lt;wsp:rsid wsp:val=&quot;00A81CF7&quot;/&gt;&lt;wsp:rsid wsp:val=&quot;00A861DB&quot;/&gt;&lt;wsp:rsid wsp:val=&quot;00A956D4&quot;/&gt;&lt;wsp:rsid wsp:val=&quot;00AB0E64&quot;/&gt;&lt;wsp:rsid wsp:val=&quot;00AF2326&quot;/&gt;&lt;wsp:rsid wsp:val=&quot;00AF76E0&quot;/&gt;&lt;wsp:rsid wsp:val=&quot;00B03AFB&quot;/&gt;&lt;wsp:rsid wsp:val=&quot;00B136B1&quot;/&gt;&lt;wsp:rsid wsp:val=&quot;00B13FFB&quot;/&gt;&lt;wsp:rsid wsp:val=&quot;00B145CA&quot;/&gt;&lt;wsp:rsid wsp:val=&quot;00B2509D&quot;/&gt;&lt;wsp:rsid wsp:val=&quot;00B254F8&quot;/&gt;&lt;wsp:rsid wsp:val=&quot;00B27C5C&quot;/&gt;&lt;wsp:rsid wsp:val=&quot;00B32B7A&quot;/&gt;&lt;wsp:rsid wsp:val=&quot;00B52532&quot;/&gt;&lt;wsp:rsid wsp:val=&quot;00B87726&quot;/&gt;&lt;wsp:rsid wsp:val=&quot;00B97606&quot;/&gt;&lt;wsp:rsid wsp:val=&quot;00BA0E00&quot;/&gt;&lt;wsp:rsid wsp:val=&quot;00BA132A&quot;/&gt;&lt;wsp:rsid wsp:val=&quot;00BA6E40&quot;/&gt;&lt;wsp:rsid wsp:val=&quot;00BB0471&quot;/&gt;&lt;wsp:rsid wsp:val=&quot;00BB3FA8&quot;/&gt;&lt;wsp:rsid wsp:val=&quot;00BB5876&quot;/&gt;&lt;wsp:rsid wsp:val=&quot;00BD14F8&quot;/&gt;&lt;wsp:rsid wsp:val=&quot;00BD2679&quot;/&gt;&lt;wsp:rsid wsp:val=&quot;00BE57ED&quot;/&gt;&lt;wsp:rsid wsp:val=&quot;00BF2401&quot;/&gt;&lt;wsp:rsid wsp:val=&quot;00C16580&quot;/&gt;&lt;wsp:rsid wsp:val=&quot;00C27D80&quot;/&gt;&lt;wsp:rsid wsp:val=&quot;00C27E4A&quot;/&gt;&lt;wsp:rsid wsp:val=&quot;00C450F5&quot;/&gt;&lt;wsp:rsid wsp:val=&quot;00C45FA5&quot;/&gt;&lt;wsp:rsid wsp:val=&quot;00C57F55&quot;/&gt;&lt;wsp:rsid wsp:val=&quot;00C754BA&quot;/&gt;&lt;wsp:rsid wsp:val=&quot;00C85E61&quot;/&gt;&lt;wsp:rsid wsp:val=&quot;00C913BC&quot;/&gt;&lt;wsp:rsid wsp:val=&quot;00C91FE0&quot;/&gt;&lt;wsp:rsid wsp:val=&quot;00C9460C&quot;/&gt;&lt;wsp:rsid wsp:val=&quot;00CA309D&quot;/&gt;&lt;wsp:rsid wsp:val=&quot;00CA4068&quot;/&gt;&lt;wsp:rsid wsp:val=&quot;00CD101F&quot;/&gt;&lt;wsp:rsid wsp:val=&quot;00D05047&quot;/&gt;&lt;wsp:rsid wsp:val=&quot;00D15BA1&quot;/&gt;&lt;wsp:rsid wsp:val=&quot;00D2499D&quot;/&gt;&lt;wsp:rsid wsp:val=&quot;00D32D3D&quot;/&gt;&lt;wsp:rsid wsp:val=&quot;00D45F84&quot;/&gt;&lt;wsp:rsid wsp:val=&quot;00D4741C&quot;/&gt;&lt;wsp:rsid wsp:val=&quot;00D65285&quot;/&gt;&lt;wsp:rsid wsp:val=&quot;00D7607B&quot;/&gt;&lt;wsp:rsid wsp:val=&quot;00D845EC&quot;/&gt;&lt;wsp:rsid wsp:val=&quot;00D859BB&quot;/&gt;&lt;wsp:rsid wsp:val=&quot;00D938DB&quot;/&gt;&lt;wsp:rsid wsp:val=&quot;00D96B56&quot;/&gt;&lt;wsp:rsid wsp:val=&quot;00DA2BA5&quot;/&gt;&lt;wsp:rsid wsp:val=&quot;00DB3DA8&quot;/&gt;&lt;wsp:rsid wsp:val=&quot;00DD3C31&quot;/&gt;&lt;wsp:rsid wsp:val=&quot;00E04B0F&quot;/&gt;&lt;wsp:rsid wsp:val=&quot;00E0675A&quot;/&gt;&lt;wsp:rsid wsp:val=&quot;00E06A87&quot;/&gt;&lt;wsp:rsid wsp:val=&quot;00E0725A&quot;/&gt;&lt;wsp:rsid wsp:val=&quot;00E13E8F&quot;/&gt;&lt;wsp:rsid wsp:val=&quot;00E14059&quot;/&gt;&lt;wsp:rsid wsp:val=&quot;00E20AF2&quot;/&gt;&lt;wsp:rsid wsp:val=&quot;00E30513&quot;/&gt;&lt;wsp:rsid wsp:val=&quot;00E35ED9&quot;/&gt;&lt;wsp:rsid wsp:val=&quot;00E5393E&quot;/&gt;&lt;wsp:rsid wsp:val=&quot;00E610D3&quot;/&gt;&lt;wsp:rsid wsp:val=&quot;00E617C3&quot;/&gt;&lt;wsp:rsid wsp:val=&quot;00E758F1&quot;/&gt;&lt;wsp:rsid wsp:val=&quot;00E9213D&quot;/&gt;&lt;wsp:rsid wsp:val=&quot;00E947B0&quot;/&gt;&lt;wsp:rsid wsp:val=&quot;00EA1529&quot;/&gt;&lt;wsp:rsid wsp:val=&quot;00EB1051&quot;/&gt;&lt;wsp:rsid wsp:val=&quot;00EB698E&quot;/&gt;&lt;wsp:rsid wsp:val=&quot;00EE3BC1&quot;/&gt;&lt;wsp:rsid wsp:val=&quot;00EF21AD&quot;/&gt;&lt;wsp:rsid wsp:val=&quot;00F02A9F&quot;/&gt;&lt;wsp:rsid wsp:val=&quot;00F07EBF&quot;/&gt;&lt;wsp:rsid wsp:val=&quot;00F45F62&quot;/&gt;&lt;wsp:rsid wsp:val=&quot;00F918C0&quot;/&gt;&lt;wsp:rsid wsp:val=&quot;00F94099&quot;/&gt;&lt;wsp:rsid wsp:val=&quot;00FB5C9E&quot;/&gt;&lt;wsp:rsid wsp:val=&quot;00FB6F3A&quot;/&gt;&lt;wsp:rsid wsp:val=&quot;00FC5717&quot;/&gt;&lt;wsp:rsid wsp:val=&quot;00FD6A91&quot;/&gt;&lt;wsp:rsid wsp:val=&quot;00FE506C&quot;/&gt;&lt;/wsp:rsids&gt;&lt;/w:docPr&gt;&lt;w:body&gt;&lt;wx:sect&gt;&lt;w:p wsp:rsidR=&quot;00000000&quot; wsp:rsidRDefault=&quot;00636785&quot; wsp:rsidP=&quot;00636785&quot;&gt;&lt;m:oMathPara&gt;&lt;m:oMath&gt;&lt;m:sSub&gt;&lt;m:sSubPr&gt;&lt;m:ctrlPr&gt;&lt;w:rPr&gt;&lt;w:rFonts w:ascii=&quot;Cambria Math&quot; w:h-ansi=&quot;Cambria Math&quot; w:cs=&quot;Times New Roman&quot;/&gt;&lt;wx:font wx:val=&quot;Cambria Math&quot;/&gt;&lt;w:i/&gt;&lt;w:sz w:val=&quot;28&quot;/&gt;&lt;w:sz-cs w:val=&quot;28&quot;/&gt;&lt;w:shd w:val=&quot;clear&quot; w:color=&quot;auto&quot; w:fill=&quot;FFFFFF&quot;/&gt;&lt;/w:rPr&gt;&lt;/m:ctrlPr&gt;&lt;/m:sSubPr&gt;&lt;m:e&gt;&lt;m:r&gt;&lt;w:rPr&gt;&lt;w:rFonts w:ascii=&quot;Cambria Math&quot; w:h-ansi=&quot;Cambria Math&quot; w:cs=&quot;Times New Roman&quot;/&gt;&lt;wx:font wx:val=&quot;Cambria Math&quot;/&gt;&lt;w:i/&gt;&lt;w:sz w:val=&quot;28&quot;/&gt;&lt;w:sz-cs w:val=&quot;28&quot;/&gt;&lt;w:shd w:val=&quot;clear&quot; w:color=&quot;auto&quot; w:fill=&quot;FFFFFF&quot;/&gt;&lt;/w:rPr&gt;&lt;m:t&gt;ОЅ&lt;/m:t&gt;&lt;/m:r&gt;&lt;/m:e&gt;&lt;m:sub&gt;&lt;m:r&gt;&lt;w:rPr&gt;&lt;w:rFonts w:ascii=&quot;Cambria Math&quot; w:h-ansi=&quot;Cambria Math&quot; w:cs=&quot;Times New Roman&quot;/&gt;&lt;wx:font wx:val=&quot;Cambria Math&quot;/&gt;&lt;w:i/&gt;&lt;w:sz w:val=&quot;28&quot;/&gt;&lt;w:sz-cs w:val=&quot;28&quot;/&gt;&lt;w:shd w:val=&quot;clear&quot; w:color=&quot;auto&quot; w:fill=&quot;FFFFFF&quot;/&gt;&lt;/w:rPr&gt;&lt;m:t&gt;РІ&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64" o:title="" chromakey="white"/>
          </v:shape>
        </w:pict>
      </w:r>
      <w:r w:rsidRPr="0049520D">
        <w:rPr>
          <w:rFonts w:ascii="Times New Roman" w:hAnsi="Times New Roman" w:cs="Times New Roman"/>
          <w:sz w:val="28"/>
          <w:szCs w:val="28"/>
          <w:shd w:val="clear" w:color="auto" w:fill="FFFFFF"/>
        </w:rPr>
        <w:instrText xml:space="preserve"> </w:instrText>
      </w:r>
      <w:r w:rsidRPr="0049520D">
        <w:rPr>
          <w:rFonts w:ascii="Times New Roman" w:hAnsi="Times New Roman" w:cs="Times New Roman"/>
          <w:sz w:val="28"/>
          <w:szCs w:val="28"/>
          <w:shd w:val="clear" w:color="auto" w:fill="FFFFFF"/>
        </w:rPr>
        <w:fldChar w:fldCharType="separate"/>
      </w:r>
      <w:r w:rsidRPr="0049520D">
        <w:rPr>
          <w:position w:val="-6"/>
        </w:rPr>
        <w:pict>
          <v:shape id="_x0000_i1134" type="#_x0000_t75" style="width:12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stylePaneFormatFilter w:val=&quot;3F01&quot;/&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7967&quot;/&gt;&lt;wsp:rsid wsp:val=&quot;000029D6&quot;/&gt;&lt;wsp:rsid wsp:val=&quot;00002C4D&quot;/&gt;&lt;wsp:rsid wsp:val=&quot;00017571&quot;/&gt;&lt;wsp:rsid wsp:val=&quot;00027105&quot;/&gt;&lt;wsp:rsid wsp:val=&quot;00033732&quot;/&gt;&lt;wsp:rsid wsp:val=&quot;00033F33&quot;/&gt;&lt;wsp:rsid wsp:val=&quot;000474BF&quot;/&gt;&lt;wsp:rsid wsp:val=&quot;00051CF3&quot;/&gt;&lt;wsp:rsid wsp:val=&quot;00060869&quot;/&gt;&lt;wsp:rsid wsp:val=&quot;000625C0&quot;/&gt;&lt;wsp:rsid wsp:val=&quot;00073578&quot;/&gt;&lt;wsp:rsid wsp:val=&quot;0007381A&quot;/&gt;&lt;wsp:rsid wsp:val=&quot;00076D95&quot;/&gt;&lt;wsp:rsid wsp:val=&quot;00080AC8&quot;/&gt;&lt;wsp:rsid wsp:val=&quot;00085754&quot;/&gt;&lt;wsp:rsid wsp:val=&quot;00086DEE&quot;/&gt;&lt;wsp:rsid wsp:val=&quot;00090228&quot;/&gt;&lt;wsp:rsid wsp:val=&quot;00094FC2&quot;/&gt;&lt;wsp:rsid wsp:val=&quot;000A0A94&quot;/&gt;&lt;wsp:rsid wsp:val=&quot;000B1DCA&quot;/&gt;&lt;wsp:rsid wsp:val=&quot;000B69E2&quot;/&gt;&lt;wsp:rsid wsp:val=&quot;000D4124&quot;/&gt;&lt;wsp:rsid wsp:val=&quot;000D6D2E&quot;/&gt;&lt;wsp:rsid wsp:val=&quot;000E0B24&quot;/&gt;&lt;wsp:rsid wsp:val=&quot;000E587C&quot;/&gt;&lt;wsp:rsid wsp:val=&quot;0015407B&quot;/&gt;&lt;wsp:rsid wsp:val=&quot;001556AA&quot;/&gt;&lt;wsp:rsid wsp:val=&quot;00173065&quot;/&gt;&lt;wsp:rsid wsp:val=&quot;00177F55&quot;/&gt;&lt;wsp:rsid wsp:val=&quot;00181CB6&quot;/&gt;&lt;wsp:rsid wsp:val=&quot;00195939&quot;/&gt;&lt;wsp:rsid wsp:val=&quot;001A0271&quot;/&gt;&lt;wsp:rsid wsp:val=&quot;001A3F32&quot;/&gt;&lt;wsp:rsid wsp:val=&quot;001A4AE0&quot;/&gt;&lt;wsp:rsid wsp:val=&quot;001B3810&quot;/&gt;&lt;wsp:rsid wsp:val=&quot;001B5BDD&quot;/&gt;&lt;wsp:rsid wsp:val=&quot;001C7C77&quot;/&gt;&lt;wsp:rsid wsp:val=&quot;001D6FF2&quot;/&gt;&lt;wsp:rsid wsp:val=&quot;001E08B2&quot;/&gt;&lt;wsp:rsid wsp:val=&quot;001E0A17&quot;/&gt;&lt;wsp:rsid wsp:val=&quot;002040FD&quot;/&gt;&lt;wsp:rsid wsp:val=&quot;00205FE0&quot;/&gt;&lt;wsp:rsid wsp:val=&quot;00206D1B&quot;/&gt;&lt;wsp:rsid wsp:val=&quot;0021372E&quot;/&gt;&lt;wsp:rsid wsp:val=&quot;002155CA&quot;/&gt;&lt;wsp:rsid wsp:val=&quot;00230FA3&quot;/&gt;&lt;wsp:rsid wsp:val=&quot;00242A24&quot;/&gt;&lt;wsp:rsid wsp:val=&quot;00246F22&quot;/&gt;&lt;wsp:rsid wsp:val=&quot;00251DB5&quot;/&gt;&lt;wsp:rsid wsp:val=&quot;00255836&quot;/&gt;&lt;wsp:rsid wsp:val=&quot;00273425&quot;/&gt;&lt;wsp:rsid wsp:val=&quot;00280B08&quot;/&gt;&lt;wsp:rsid wsp:val=&quot;00283806&quot;/&gt;&lt;wsp:rsid wsp:val=&quot;00287A81&quot;/&gt;&lt;wsp:rsid wsp:val=&quot;00293113&quot;/&gt;&lt;wsp:rsid wsp:val=&quot;002A2466&quot;/&gt;&lt;wsp:rsid wsp:val=&quot;002A5C24&quot;/&gt;&lt;wsp:rsid wsp:val=&quot;002B46DF&quot;/&gt;&lt;wsp:rsid wsp:val=&quot;002B5456&quot;/&gt;&lt;wsp:rsid wsp:val=&quot;002E407E&quot;/&gt;&lt;wsp:rsid wsp:val=&quot;00306714&quot;/&gt;&lt;wsp:rsid wsp:val=&quot;0036029F&quot;/&gt;&lt;wsp:rsid wsp:val=&quot;00363F07&quot;/&gt;&lt;wsp:rsid wsp:val=&quot;003644EE&quot;/&gt;&lt;wsp:rsid wsp:val=&quot;00372256&quot;/&gt;&lt;wsp:rsid wsp:val=&quot;00373D04&quot;/&gt;&lt;wsp:rsid wsp:val=&quot;00381C9D&quot;/&gt;&lt;wsp:rsid wsp:val=&quot;00381D49&quot;/&gt;&lt;wsp:rsid wsp:val=&quot;003874E0&quot;/&gt;&lt;wsp:rsid wsp:val=&quot;003963DE&quot;/&gt;&lt;wsp:rsid wsp:val=&quot;003B41A7&quot;/&gt;&lt;wsp:rsid wsp:val=&quot;003C472E&quot;/&gt;&lt;wsp:rsid wsp:val=&quot;003D0D3C&quot;/&gt;&lt;wsp:rsid wsp:val=&quot;003D1F8C&quot;/&gt;&lt;wsp:rsid wsp:val=&quot;00405D96&quot;/&gt;&lt;wsp:rsid wsp:val=&quot;00406458&quot;/&gt;&lt;wsp:rsid wsp:val=&quot;00411DF4&quot;/&gt;&lt;wsp:rsid wsp:val=&quot;00414304&quot;/&gt;&lt;wsp:rsid wsp:val=&quot;00420762&quot;/&gt;&lt;wsp:rsid wsp:val=&quot;00451827&quot;/&gt;&lt;wsp:rsid wsp:val=&quot;00467F24&quot;/&gt;&lt;wsp:rsid wsp:val=&quot;00475886&quot;/&gt;&lt;wsp:rsid wsp:val=&quot;0048362D&quot;/&gt;&lt;wsp:rsid wsp:val=&quot;0049520D&quot;/&gt;&lt;wsp:rsid wsp:val=&quot;004A21E0&quot;/&gt;&lt;wsp:rsid wsp:val=&quot;004A722A&quot;/&gt;&lt;wsp:rsid wsp:val=&quot;004D4ACD&quot;/&gt;&lt;wsp:rsid wsp:val=&quot;00510687&quot;/&gt;&lt;wsp:rsid wsp:val=&quot;00537744&quot;/&gt;&lt;wsp:rsid wsp:val=&quot;005402BE&quot;/&gt;&lt;wsp:rsid wsp:val=&quot;0057003C&quot;/&gt;&lt;wsp:rsid wsp:val=&quot;00577FF7&quot;/&gt;&lt;wsp:rsid wsp:val=&quot;00592609&quot;/&gt;&lt;wsp:rsid wsp:val=&quot;005B0060&quot;/&gt;&lt;wsp:rsid wsp:val=&quot;005D634F&quot;/&gt;&lt;wsp:rsid wsp:val=&quot;005E0BB9&quot;/&gt;&lt;wsp:rsid wsp:val=&quot;005E7967&quot;/&gt;&lt;wsp:rsid wsp:val=&quot;006003FA&quot;/&gt;&lt;wsp:rsid wsp:val=&quot;00613EE0&quot;/&gt;&lt;wsp:rsid wsp:val=&quot;0061571C&quot;/&gt;&lt;wsp:rsid wsp:val=&quot;006230FC&quot;/&gt;&lt;wsp:rsid wsp:val=&quot;0063638F&quot;/&gt;&lt;wsp:rsid wsp:val=&quot;00636785&quot;/&gt;&lt;wsp:rsid wsp:val=&quot;00640E53&quot;/&gt;&lt;wsp:rsid wsp:val=&quot;006678CB&quot;/&gt;&lt;wsp:rsid wsp:val=&quot;006928ED&quot;/&gt;&lt;wsp:rsid wsp:val=&quot;006A3994&quot;/&gt;&lt;wsp:rsid wsp:val=&quot;006B2D90&quot;/&gt;&lt;wsp:rsid wsp:val=&quot;006B345C&quot;/&gt;&lt;wsp:rsid wsp:val=&quot;006B6E40&quot;/&gt;&lt;wsp:rsid wsp:val=&quot;006C626F&quot;/&gt;&lt;wsp:rsid wsp:val=&quot;006E19E2&quot;/&gt;&lt;wsp:rsid wsp:val=&quot;00705012&quot;/&gt;&lt;wsp:rsid wsp:val=&quot;00715F3C&quot;/&gt;&lt;wsp:rsid wsp:val=&quot;00724CB8&quot;/&gt;&lt;wsp:rsid wsp:val=&quot;007335C2&quot;/&gt;&lt;wsp:rsid wsp:val=&quot;00734329&quot;/&gt;&lt;wsp:rsid wsp:val=&quot;007620A1&quot;/&gt;&lt;wsp:rsid wsp:val=&quot;00772C38&quot;/&gt;&lt;wsp:rsid wsp:val=&quot;007947FA&quot;/&gt;&lt;wsp:rsid wsp:val=&quot;007C72DD&quot;/&gt;&lt;wsp:rsid wsp:val=&quot;007E7304&quot;/&gt;&lt;wsp:rsid wsp:val=&quot;008038BC&quot;/&gt;&lt;wsp:rsid wsp:val=&quot;0081351E&quot;/&gt;&lt;wsp:rsid wsp:val=&quot;00842133&quot;/&gt;&lt;wsp:rsid wsp:val=&quot;00853250&quot;/&gt;&lt;wsp:rsid wsp:val=&quot;008533EE&quot;/&gt;&lt;wsp:rsid wsp:val=&quot;008869F0&quot;/&gt;&lt;wsp:rsid wsp:val=&quot;00891F55&quot;/&gt;&lt;wsp:rsid wsp:val=&quot;008A1A49&quot;/&gt;&lt;wsp:rsid wsp:val=&quot;008C0D75&quot;/&gt;&lt;wsp:rsid wsp:val=&quot;008C0EE6&quot;/&gt;&lt;wsp:rsid wsp:val=&quot;008E2629&quot;/&gt;&lt;wsp:rsid wsp:val=&quot;00901CDF&quot;/&gt;&lt;wsp:rsid wsp:val=&quot;00906E72&quot;/&gt;&lt;wsp:rsid wsp:val=&quot;00936388&quot;/&gt;&lt;wsp:rsid wsp:val=&quot;00950E9A&quot;/&gt;&lt;wsp:rsid wsp:val=&quot;009611D4&quot;/&gt;&lt;wsp:rsid wsp:val=&quot;00973E08&quot;/&gt;&lt;wsp:rsid wsp:val=&quot;00985B8D&quot;/&gt;&lt;wsp:rsid wsp:val=&quot;009C1638&quot;/&gt;&lt;wsp:rsid wsp:val=&quot;009D077F&quot;/&gt;&lt;wsp:rsid wsp:val=&quot;009E2920&quot;/&gt;&lt;wsp:rsid wsp:val=&quot;009E6654&quot;/&gt;&lt;wsp:rsid wsp:val=&quot;00A026FC&quot;/&gt;&lt;wsp:rsid wsp:val=&quot;00A06D7A&quot;/&gt;&lt;wsp:rsid wsp:val=&quot;00A2375C&quot;/&gt;&lt;wsp:rsid wsp:val=&quot;00A3675F&quot;/&gt;&lt;wsp:rsid wsp:val=&quot;00A45515&quot;/&gt;&lt;wsp:rsid wsp:val=&quot;00A51BE7&quot;/&gt;&lt;wsp:rsid wsp:val=&quot;00A53B14&quot;/&gt;&lt;wsp:rsid wsp:val=&quot;00A62C12&quot;/&gt;&lt;wsp:rsid wsp:val=&quot;00A64A58&quot;/&gt;&lt;wsp:rsid wsp:val=&quot;00A654D8&quot;/&gt;&lt;wsp:rsid wsp:val=&quot;00A81CF7&quot;/&gt;&lt;wsp:rsid wsp:val=&quot;00A861DB&quot;/&gt;&lt;wsp:rsid wsp:val=&quot;00A956D4&quot;/&gt;&lt;wsp:rsid wsp:val=&quot;00AB0E64&quot;/&gt;&lt;wsp:rsid wsp:val=&quot;00AF2326&quot;/&gt;&lt;wsp:rsid wsp:val=&quot;00AF76E0&quot;/&gt;&lt;wsp:rsid wsp:val=&quot;00B03AFB&quot;/&gt;&lt;wsp:rsid wsp:val=&quot;00B136B1&quot;/&gt;&lt;wsp:rsid wsp:val=&quot;00B13FFB&quot;/&gt;&lt;wsp:rsid wsp:val=&quot;00B145CA&quot;/&gt;&lt;wsp:rsid wsp:val=&quot;00B2509D&quot;/&gt;&lt;wsp:rsid wsp:val=&quot;00B254F8&quot;/&gt;&lt;wsp:rsid wsp:val=&quot;00B27C5C&quot;/&gt;&lt;wsp:rsid wsp:val=&quot;00B32B7A&quot;/&gt;&lt;wsp:rsid wsp:val=&quot;00B52532&quot;/&gt;&lt;wsp:rsid wsp:val=&quot;00B87726&quot;/&gt;&lt;wsp:rsid wsp:val=&quot;00B97606&quot;/&gt;&lt;wsp:rsid wsp:val=&quot;00BA0E00&quot;/&gt;&lt;wsp:rsid wsp:val=&quot;00BA132A&quot;/&gt;&lt;wsp:rsid wsp:val=&quot;00BA6E40&quot;/&gt;&lt;wsp:rsid wsp:val=&quot;00BB0471&quot;/&gt;&lt;wsp:rsid wsp:val=&quot;00BB3FA8&quot;/&gt;&lt;wsp:rsid wsp:val=&quot;00BB5876&quot;/&gt;&lt;wsp:rsid wsp:val=&quot;00BD14F8&quot;/&gt;&lt;wsp:rsid wsp:val=&quot;00BD2679&quot;/&gt;&lt;wsp:rsid wsp:val=&quot;00BE57ED&quot;/&gt;&lt;wsp:rsid wsp:val=&quot;00BF2401&quot;/&gt;&lt;wsp:rsid wsp:val=&quot;00C16580&quot;/&gt;&lt;wsp:rsid wsp:val=&quot;00C27D80&quot;/&gt;&lt;wsp:rsid wsp:val=&quot;00C27E4A&quot;/&gt;&lt;wsp:rsid wsp:val=&quot;00C450F5&quot;/&gt;&lt;wsp:rsid wsp:val=&quot;00C45FA5&quot;/&gt;&lt;wsp:rsid wsp:val=&quot;00C57F55&quot;/&gt;&lt;wsp:rsid wsp:val=&quot;00C754BA&quot;/&gt;&lt;wsp:rsid wsp:val=&quot;00C85E61&quot;/&gt;&lt;wsp:rsid wsp:val=&quot;00C913BC&quot;/&gt;&lt;wsp:rsid wsp:val=&quot;00C91FE0&quot;/&gt;&lt;wsp:rsid wsp:val=&quot;00C9460C&quot;/&gt;&lt;wsp:rsid wsp:val=&quot;00CA309D&quot;/&gt;&lt;wsp:rsid wsp:val=&quot;00CA4068&quot;/&gt;&lt;wsp:rsid wsp:val=&quot;00CD101F&quot;/&gt;&lt;wsp:rsid wsp:val=&quot;00D05047&quot;/&gt;&lt;wsp:rsid wsp:val=&quot;00D15BA1&quot;/&gt;&lt;wsp:rsid wsp:val=&quot;00D2499D&quot;/&gt;&lt;wsp:rsid wsp:val=&quot;00D32D3D&quot;/&gt;&lt;wsp:rsid wsp:val=&quot;00D45F84&quot;/&gt;&lt;wsp:rsid wsp:val=&quot;00D4741C&quot;/&gt;&lt;wsp:rsid wsp:val=&quot;00D65285&quot;/&gt;&lt;wsp:rsid wsp:val=&quot;00D7607B&quot;/&gt;&lt;wsp:rsid wsp:val=&quot;00D845EC&quot;/&gt;&lt;wsp:rsid wsp:val=&quot;00D859BB&quot;/&gt;&lt;wsp:rsid wsp:val=&quot;00D938DB&quot;/&gt;&lt;wsp:rsid wsp:val=&quot;00D96B56&quot;/&gt;&lt;wsp:rsid wsp:val=&quot;00DA2BA5&quot;/&gt;&lt;wsp:rsid wsp:val=&quot;00DB3DA8&quot;/&gt;&lt;wsp:rsid wsp:val=&quot;00DD3C31&quot;/&gt;&lt;wsp:rsid wsp:val=&quot;00E04B0F&quot;/&gt;&lt;wsp:rsid wsp:val=&quot;00E0675A&quot;/&gt;&lt;wsp:rsid wsp:val=&quot;00E06A87&quot;/&gt;&lt;wsp:rsid wsp:val=&quot;00E0725A&quot;/&gt;&lt;wsp:rsid wsp:val=&quot;00E13E8F&quot;/&gt;&lt;wsp:rsid wsp:val=&quot;00E14059&quot;/&gt;&lt;wsp:rsid wsp:val=&quot;00E20AF2&quot;/&gt;&lt;wsp:rsid wsp:val=&quot;00E30513&quot;/&gt;&lt;wsp:rsid wsp:val=&quot;00E35ED9&quot;/&gt;&lt;wsp:rsid wsp:val=&quot;00E5393E&quot;/&gt;&lt;wsp:rsid wsp:val=&quot;00E610D3&quot;/&gt;&lt;wsp:rsid wsp:val=&quot;00E617C3&quot;/&gt;&lt;wsp:rsid wsp:val=&quot;00E758F1&quot;/&gt;&lt;wsp:rsid wsp:val=&quot;00E9213D&quot;/&gt;&lt;wsp:rsid wsp:val=&quot;00E947B0&quot;/&gt;&lt;wsp:rsid wsp:val=&quot;00EA1529&quot;/&gt;&lt;wsp:rsid wsp:val=&quot;00EB1051&quot;/&gt;&lt;wsp:rsid wsp:val=&quot;00EB698E&quot;/&gt;&lt;wsp:rsid wsp:val=&quot;00EE3BC1&quot;/&gt;&lt;wsp:rsid wsp:val=&quot;00EF21AD&quot;/&gt;&lt;wsp:rsid wsp:val=&quot;00F02A9F&quot;/&gt;&lt;wsp:rsid wsp:val=&quot;00F07EBF&quot;/&gt;&lt;wsp:rsid wsp:val=&quot;00F45F62&quot;/&gt;&lt;wsp:rsid wsp:val=&quot;00F918C0&quot;/&gt;&lt;wsp:rsid wsp:val=&quot;00F94099&quot;/&gt;&lt;wsp:rsid wsp:val=&quot;00FB5C9E&quot;/&gt;&lt;wsp:rsid wsp:val=&quot;00FB6F3A&quot;/&gt;&lt;wsp:rsid wsp:val=&quot;00FC5717&quot;/&gt;&lt;wsp:rsid wsp:val=&quot;00FD6A91&quot;/&gt;&lt;wsp:rsid wsp:val=&quot;00FE506C&quot;/&gt;&lt;/wsp:rsids&gt;&lt;/w:docPr&gt;&lt;w:body&gt;&lt;wx:sect&gt;&lt;w:p wsp:rsidR=&quot;00000000&quot; wsp:rsidRDefault=&quot;00636785&quot; wsp:rsidP=&quot;00636785&quot;&gt;&lt;m:oMathPara&gt;&lt;m:oMath&gt;&lt;m:sSub&gt;&lt;m:sSubPr&gt;&lt;m:ctrlPr&gt;&lt;w:rPr&gt;&lt;w:rFonts w:ascii=&quot;Cambria Math&quot; w:h-ansi=&quot;Cambria Math&quot; w:cs=&quot;Times New Roman&quot;/&gt;&lt;wx:font wx:val=&quot;Cambria Math&quot;/&gt;&lt;w:i/&gt;&lt;w:sz w:val=&quot;28&quot;/&gt;&lt;w:sz-cs w:val=&quot;28&quot;/&gt;&lt;w:shd w:val=&quot;clear&quot; w:color=&quot;auto&quot; w:fill=&quot;FFFFFF&quot;/&gt;&lt;/w:rPr&gt;&lt;/m:ctrlPr&gt;&lt;/m:sSubPr&gt;&lt;m:e&gt;&lt;m:r&gt;&lt;w:rPr&gt;&lt;w:rFonts w:ascii=&quot;Cambria Math&quot; w:h-ansi=&quot;Cambria Math&quot; w:cs=&quot;Times New Roman&quot;/&gt;&lt;wx:font wx:val=&quot;Cambria Math&quot;/&gt;&lt;w:i/&gt;&lt;w:sz w:val=&quot;28&quot;/&gt;&lt;w:sz-cs w:val=&quot;28&quot;/&gt;&lt;w:shd w:val=&quot;clear&quot; w:color=&quot;auto&quot; w:fill=&quot;FFFFFF&quot;/&gt;&lt;/w:rPr&gt;&lt;m:t&gt;ОЅ&lt;/m:t&gt;&lt;/m:r&gt;&lt;/m:e&gt;&lt;m:sub&gt;&lt;m:r&gt;&lt;w:rPr&gt;&lt;w:rFonts w:ascii=&quot;Cambria Math&quot; w:h-ansi=&quot;Cambria Math&quot; w:cs=&quot;Times New Roman&quot;/&gt;&lt;wx:font wx:val=&quot;Cambria Math&quot;/&gt;&lt;w:i/&gt;&lt;w:sz w:val=&quot;28&quot;/&gt;&lt;w:sz-cs w:val=&quot;28&quot;/&gt;&lt;w:shd w:val=&quot;clear&quot; w:color=&quot;auto&quot; w:fill=&quot;FFFFFF&quot;/&gt;&lt;/w:rPr&gt;&lt;m:t&gt;РІ&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64" o:title="" chromakey="white"/>
          </v:shape>
        </w:pict>
      </w:r>
      <w:r w:rsidRPr="0049520D">
        <w:rPr>
          <w:rFonts w:ascii="Times New Roman" w:hAnsi="Times New Roman" w:cs="Times New Roman"/>
          <w:sz w:val="28"/>
          <w:szCs w:val="28"/>
          <w:shd w:val="clear" w:color="auto" w:fill="FFFFFF"/>
        </w:rPr>
        <w:fldChar w:fldCharType="end"/>
      </w:r>
      <w:r w:rsidRPr="009804F2">
        <w:rPr>
          <w:rFonts w:ascii="Times New Roman" w:hAnsi="Times New Roman" w:cs="Times New Roman"/>
          <w:sz w:val="28"/>
          <w:szCs w:val="28"/>
          <w:shd w:val="clear" w:color="auto" w:fill="FFFFFF"/>
        </w:rPr>
        <w:t xml:space="preserve"> </w:t>
      </w:r>
      <w:r>
        <w:rPr>
          <w:rFonts w:ascii="Times New Roman" w:hAnsi="Times New Roman" w:cs="Times New Roman"/>
          <w:sz w:val="28"/>
          <w:szCs w:val="28"/>
          <w:shd w:val="clear" w:color="auto" w:fill="FFFFFF"/>
        </w:rPr>
        <w:t>–</w:t>
      </w:r>
      <w:r w:rsidRPr="009804F2">
        <w:rPr>
          <w:rFonts w:ascii="Times New Roman" w:hAnsi="Times New Roman" w:cs="Times New Roman"/>
          <w:sz w:val="28"/>
          <w:szCs w:val="28"/>
          <w:shd w:val="clear" w:color="auto" w:fill="FFFFFF"/>
        </w:rPr>
        <w:t xml:space="preserve"> кинематический коэффициент вязкости воздуха, м</w:t>
      </w:r>
      <w:r w:rsidRPr="009804F2">
        <w:rPr>
          <w:rFonts w:ascii="Times New Roman" w:hAnsi="Times New Roman" w:cs="Times New Roman"/>
          <w:sz w:val="28"/>
          <w:szCs w:val="28"/>
          <w:shd w:val="clear" w:color="auto" w:fill="FFFFFF"/>
          <w:vertAlign w:val="superscript"/>
        </w:rPr>
        <w:t>2</w:t>
      </w:r>
      <w:r w:rsidRPr="009804F2">
        <w:rPr>
          <w:rFonts w:ascii="Times New Roman" w:hAnsi="Times New Roman" w:cs="Times New Roman"/>
          <w:sz w:val="28"/>
          <w:szCs w:val="28"/>
          <w:shd w:val="clear" w:color="auto" w:fill="FFFFFF"/>
        </w:rPr>
        <w:t xml:space="preserve">/с </w:t>
      </w:r>
    </w:p>
    <w:p w:rsidR="00DF6FF5" w:rsidRDefault="00DF6FF5" w:rsidP="00B4580C">
      <w:pPr>
        <w:spacing w:line="360" w:lineRule="auto"/>
        <w:ind w:firstLine="426"/>
        <w:jc w:val="both"/>
        <w:rPr>
          <w:rFonts w:ascii="Times New Roman" w:hAnsi="Times New Roman" w:cs="Times New Roman"/>
          <w:sz w:val="28"/>
          <w:szCs w:val="28"/>
          <w:shd w:val="clear" w:color="auto" w:fill="FFFFFF"/>
        </w:rPr>
      </w:pPr>
      <w:r w:rsidRPr="0049520D">
        <w:rPr>
          <w:rFonts w:ascii="Times New Roman" w:hAnsi="Times New Roman" w:cs="Times New Roman"/>
          <w:sz w:val="28"/>
          <w:szCs w:val="28"/>
          <w:shd w:val="clear" w:color="auto" w:fill="FFFFFF"/>
        </w:rPr>
        <w:fldChar w:fldCharType="begin"/>
      </w:r>
      <w:r w:rsidRPr="0049520D">
        <w:rPr>
          <w:rFonts w:ascii="Times New Roman" w:hAnsi="Times New Roman" w:cs="Times New Roman"/>
          <w:sz w:val="28"/>
          <w:szCs w:val="28"/>
          <w:shd w:val="clear" w:color="auto" w:fill="FFFFFF"/>
        </w:rPr>
        <w:instrText xml:space="preserve"> QUOTE </w:instrText>
      </w:r>
      <w:r w:rsidRPr="0049520D">
        <w:rPr>
          <w:position w:val="-6"/>
        </w:rPr>
        <w:pict>
          <v:shape id="_x0000_i1135" type="#_x0000_t75" style="width:11.4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stylePaneFormatFilter w:val=&quot;3F01&quot;/&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7967&quot;/&gt;&lt;wsp:rsid wsp:val=&quot;000029D6&quot;/&gt;&lt;wsp:rsid wsp:val=&quot;00002C4D&quot;/&gt;&lt;wsp:rsid wsp:val=&quot;00017571&quot;/&gt;&lt;wsp:rsid wsp:val=&quot;00027105&quot;/&gt;&lt;wsp:rsid wsp:val=&quot;00033732&quot;/&gt;&lt;wsp:rsid wsp:val=&quot;00033F33&quot;/&gt;&lt;wsp:rsid wsp:val=&quot;000474BF&quot;/&gt;&lt;wsp:rsid wsp:val=&quot;00051CF3&quot;/&gt;&lt;wsp:rsid wsp:val=&quot;00060869&quot;/&gt;&lt;wsp:rsid wsp:val=&quot;000625C0&quot;/&gt;&lt;wsp:rsid wsp:val=&quot;00073578&quot;/&gt;&lt;wsp:rsid wsp:val=&quot;0007381A&quot;/&gt;&lt;wsp:rsid wsp:val=&quot;00076D95&quot;/&gt;&lt;wsp:rsid wsp:val=&quot;00080AC8&quot;/&gt;&lt;wsp:rsid wsp:val=&quot;00085754&quot;/&gt;&lt;wsp:rsid wsp:val=&quot;00086DEE&quot;/&gt;&lt;wsp:rsid wsp:val=&quot;00090228&quot;/&gt;&lt;wsp:rsid wsp:val=&quot;00094FC2&quot;/&gt;&lt;wsp:rsid wsp:val=&quot;000A0A94&quot;/&gt;&lt;wsp:rsid wsp:val=&quot;000B1DCA&quot;/&gt;&lt;wsp:rsid wsp:val=&quot;000B69E2&quot;/&gt;&lt;wsp:rsid wsp:val=&quot;000D4124&quot;/&gt;&lt;wsp:rsid wsp:val=&quot;000D6D2E&quot;/&gt;&lt;wsp:rsid wsp:val=&quot;000E0B24&quot;/&gt;&lt;wsp:rsid wsp:val=&quot;000E587C&quot;/&gt;&lt;wsp:rsid wsp:val=&quot;0015407B&quot;/&gt;&lt;wsp:rsid wsp:val=&quot;001556AA&quot;/&gt;&lt;wsp:rsid wsp:val=&quot;00165963&quot;/&gt;&lt;wsp:rsid wsp:val=&quot;00173065&quot;/&gt;&lt;wsp:rsid wsp:val=&quot;00177F55&quot;/&gt;&lt;wsp:rsid wsp:val=&quot;00181CB6&quot;/&gt;&lt;wsp:rsid wsp:val=&quot;00195939&quot;/&gt;&lt;wsp:rsid wsp:val=&quot;001A0271&quot;/&gt;&lt;wsp:rsid wsp:val=&quot;001A3F32&quot;/&gt;&lt;wsp:rsid wsp:val=&quot;001A4AE0&quot;/&gt;&lt;wsp:rsid wsp:val=&quot;001B3810&quot;/&gt;&lt;wsp:rsid wsp:val=&quot;001B5BDD&quot;/&gt;&lt;wsp:rsid wsp:val=&quot;001C7C77&quot;/&gt;&lt;wsp:rsid wsp:val=&quot;001D6FF2&quot;/&gt;&lt;wsp:rsid wsp:val=&quot;001E08B2&quot;/&gt;&lt;wsp:rsid wsp:val=&quot;001E0A17&quot;/&gt;&lt;wsp:rsid wsp:val=&quot;002040FD&quot;/&gt;&lt;wsp:rsid wsp:val=&quot;00205FE0&quot;/&gt;&lt;wsp:rsid wsp:val=&quot;00206D1B&quot;/&gt;&lt;wsp:rsid wsp:val=&quot;0021372E&quot;/&gt;&lt;wsp:rsid wsp:val=&quot;002155CA&quot;/&gt;&lt;wsp:rsid wsp:val=&quot;00230FA3&quot;/&gt;&lt;wsp:rsid wsp:val=&quot;00242A24&quot;/&gt;&lt;wsp:rsid wsp:val=&quot;00246F22&quot;/&gt;&lt;wsp:rsid wsp:val=&quot;00251DB5&quot;/&gt;&lt;wsp:rsid wsp:val=&quot;00255836&quot;/&gt;&lt;wsp:rsid wsp:val=&quot;00273425&quot;/&gt;&lt;wsp:rsid wsp:val=&quot;00280B08&quot;/&gt;&lt;wsp:rsid wsp:val=&quot;00283806&quot;/&gt;&lt;wsp:rsid wsp:val=&quot;00287A81&quot;/&gt;&lt;wsp:rsid wsp:val=&quot;00293113&quot;/&gt;&lt;wsp:rsid wsp:val=&quot;002A2466&quot;/&gt;&lt;wsp:rsid wsp:val=&quot;002A5C24&quot;/&gt;&lt;wsp:rsid wsp:val=&quot;002B46DF&quot;/&gt;&lt;wsp:rsid wsp:val=&quot;002B5456&quot;/&gt;&lt;wsp:rsid wsp:val=&quot;002E407E&quot;/&gt;&lt;wsp:rsid wsp:val=&quot;00306714&quot;/&gt;&lt;wsp:rsid wsp:val=&quot;0036029F&quot;/&gt;&lt;wsp:rsid wsp:val=&quot;00363F07&quot;/&gt;&lt;wsp:rsid wsp:val=&quot;003644EE&quot;/&gt;&lt;wsp:rsid wsp:val=&quot;00372256&quot;/&gt;&lt;wsp:rsid wsp:val=&quot;00373D04&quot;/&gt;&lt;wsp:rsid wsp:val=&quot;00381C9D&quot;/&gt;&lt;wsp:rsid wsp:val=&quot;00381D49&quot;/&gt;&lt;wsp:rsid wsp:val=&quot;003874E0&quot;/&gt;&lt;wsp:rsid wsp:val=&quot;003963DE&quot;/&gt;&lt;wsp:rsid wsp:val=&quot;003B41A7&quot;/&gt;&lt;wsp:rsid wsp:val=&quot;003C472E&quot;/&gt;&lt;wsp:rsid wsp:val=&quot;003D0D3C&quot;/&gt;&lt;wsp:rsid wsp:val=&quot;003D1F8C&quot;/&gt;&lt;wsp:rsid wsp:val=&quot;00405D96&quot;/&gt;&lt;wsp:rsid wsp:val=&quot;00406458&quot;/&gt;&lt;wsp:rsid wsp:val=&quot;00411DF4&quot;/&gt;&lt;wsp:rsid wsp:val=&quot;00414304&quot;/&gt;&lt;wsp:rsid wsp:val=&quot;00420762&quot;/&gt;&lt;wsp:rsid wsp:val=&quot;00451827&quot;/&gt;&lt;wsp:rsid wsp:val=&quot;00467F24&quot;/&gt;&lt;wsp:rsid wsp:val=&quot;00475886&quot;/&gt;&lt;wsp:rsid wsp:val=&quot;0048362D&quot;/&gt;&lt;wsp:rsid wsp:val=&quot;0049520D&quot;/&gt;&lt;wsp:rsid wsp:val=&quot;004A21E0&quot;/&gt;&lt;wsp:rsid wsp:val=&quot;004A722A&quot;/&gt;&lt;wsp:rsid wsp:val=&quot;004D4ACD&quot;/&gt;&lt;wsp:rsid wsp:val=&quot;00510687&quot;/&gt;&lt;wsp:rsid wsp:val=&quot;00537744&quot;/&gt;&lt;wsp:rsid wsp:val=&quot;005402BE&quot;/&gt;&lt;wsp:rsid wsp:val=&quot;0057003C&quot;/&gt;&lt;wsp:rsid wsp:val=&quot;00577FF7&quot;/&gt;&lt;wsp:rsid wsp:val=&quot;00592609&quot;/&gt;&lt;wsp:rsid wsp:val=&quot;005B0060&quot;/&gt;&lt;wsp:rsid wsp:val=&quot;005D634F&quot;/&gt;&lt;wsp:rsid wsp:val=&quot;005E0BB9&quot;/&gt;&lt;wsp:rsid wsp:val=&quot;005E7967&quot;/&gt;&lt;wsp:rsid wsp:val=&quot;006003FA&quot;/&gt;&lt;wsp:rsid wsp:val=&quot;00613EE0&quot;/&gt;&lt;wsp:rsid wsp:val=&quot;0061571C&quot;/&gt;&lt;wsp:rsid wsp:val=&quot;006230FC&quot;/&gt;&lt;wsp:rsid wsp:val=&quot;0063638F&quot;/&gt;&lt;wsp:rsid wsp:val=&quot;00640E53&quot;/&gt;&lt;wsp:rsid wsp:val=&quot;006678CB&quot;/&gt;&lt;wsp:rsid wsp:val=&quot;006928ED&quot;/&gt;&lt;wsp:rsid wsp:val=&quot;006A3994&quot;/&gt;&lt;wsp:rsid wsp:val=&quot;006B2D90&quot;/&gt;&lt;wsp:rsid wsp:val=&quot;006B345C&quot;/&gt;&lt;wsp:rsid wsp:val=&quot;006B6E40&quot;/&gt;&lt;wsp:rsid wsp:val=&quot;006C626F&quot;/&gt;&lt;wsp:rsid wsp:val=&quot;006E19E2&quot;/&gt;&lt;wsp:rsid wsp:val=&quot;00705012&quot;/&gt;&lt;wsp:rsid wsp:val=&quot;00715F3C&quot;/&gt;&lt;wsp:rsid wsp:val=&quot;00724CB8&quot;/&gt;&lt;wsp:rsid wsp:val=&quot;007335C2&quot;/&gt;&lt;wsp:rsid wsp:val=&quot;00734329&quot;/&gt;&lt;wsp:rsid wsp:val=&quot;007620A1&quot;/&gt;&lt;wsp:rsid wsp:val=&quot;00772C38&quot;/&gt;&lt;wsp:rsid wsp:val=&quot;007947FA&quot;/&gt;&lt;wsp:rsid wsp:val=&quot;007C72DD&quot;/&gt;&lt;wsp:rsid wsp:val=&quot;007E7304&quot;/&gt;&lt;wsp:rsid wsp:val=&quot;008038BC&quot;/&gt;&lt;wsp:rsid wsp:val=&quot;0081351E&quot;/&gt;&lt;wsp:rsid wsp:val=&quot;00842133&quot;/&gt;&lt;wsp:rsid wsp:val=&quot;00853250&quot;/&gt;&lt;wsp:rsid wsp:val=&quot;008533EE&quot;/&gt;&lt;wsp:rsid wsp:val=&quot;008869F0&quot;/&gt;&lt;wsp:rsid wsp:val=&quot;00891F55&quot;/&gt;&lt;wsp:rsid wsp:val=&quot;008A1A49&quot;/&gt;&lt;wsp:rsid wsp:val=&quot;008C0D75&quot;/&gt;&lt;wsp:rsid wsp:val=&quot;008C0EE6&quot;/&gt;&lt;wsp:rsid wsp:val=&quot;008E2629&quot;/&gt;&lt;wsp:rsid wsp:val=&quot;00901CDF&quot;/&gt;&lt;wsp:rsid wsp:val=&quot;00906E72&quot;/&gt;&lt;wsp:rsid wsp:val=&quot;00936388&quot;/&gt;&lt;wsp:rsid wsp:val=&quot;00950E9A&quot;/&gt;&lt;wsp:rsid wsp:val=&quot;009611D4&quot;/&gt;&lt;wsp:rsid wsp:val=&quot;00973E08&quot;/&gt;&lt;wsp:rsid wsp:val=&quot;00985B8D&quot;/&gt;&lt;wsp:rsid wsp:val=&quot;009C1638&quot;/&gt;&lt;wsp:rsid wsp:val=&quot;009D077F&quot;/&gt;&lt;wsp:rsid wsp:val=&quot;009E2920&quot;/&gt;&lt;wsp:rsid wsp:val=&quot;009E6654&quot;/&gt;&lt;wsp:rsid wsp:val=&quot;00A026FC&quot;/&gt;&lt;wsp:rsid wsp:val=&quot;00A06D7A&quot;/&gt;&lt;wsp:rsid wsp:val=&quot;00A2375C&quot;/&gt;&lt;wsp:rsid wsp:val=&quot;00A3675F&quot;/&gt;&lt;wsp:rsid wsp:val=&quot;00A45515&quot;/&gt;&lt;wsp:rsid wsp:val=&quot;00A51BE7&quot;/&gt;&lt;wsp:rsid wsp:val=&quot;00A53B14&quot;/&gt;&lt;wsp:rsid wsp:val=&quot;00A62C12&quot;/&gt;&lt;wsp:rsid wsp:val=&quot;00A64A58&quot;/&gt;&lt;wsp:rsid wsp:val=&quot;00A654D8&quot;/&gt;&lt;wsp:rsid wsp:val=&quot;00A81CF7&quot;/&gt;&lt;wsp:rsid wsp:val=&quot;00A861DB&quot;/&gt;&lt;wsp:rsid wsp:val=&quot;00A956D4&quot;/&gt;&lt;wsp:rsid wsp:val=&quot;00AB0E64&quot;/&gt;&lt;wsp:rsid wsp:val=&quot;00AF2326&quot;/&gt;&lt;wsp:rsid wsp:val=&quot;00AF76E0&quot;/&gt;&lt;wsp:rsid wsp:val=&quot;00B03AFB&quot;/&gt;&lt;wsp:rsid wsp:val=&quot;00B136B1&quot;/&gt;&lt;wsp:rsid wsp:val=&quot;00B13FFB&quot;/&gt;&lt;wsp:rsid wsp:val=&quot;00B145CA&quot;/&gt;&lt;wsp:rsid wsp:val=&quot;00B2509D&quot;/&gt;&lt;wsp:rsid wsp:val=&quot;00B254F8&quot;/&gt;&lt;wsp:rsid wsp:val=&quot;00B27C5C&quot;/&gt;&lt;wsp:rsid wsp:val=&quot;00B32B7A&quot;/&gt;&lt;wsp:rsid wsp:val=&quot;00B52532&quot;/&gt;&lt;wsp:rsid wsp:val=&quot;00B87726&quot;/&gt;&lt;wsp:rsid wsp:val=&quot;00B97606&quot;/&gt;&lt;wsp:rsid wsp:val=&quot;00BA0E00&quot;/&gt;&lt;wsp:rsid wsp:val=&quot;00BA132A&quot;/&gt;&lt;wsp:rsid wsp:val=&quot;00BA6E40&quot;/&gt;&lt;wsp:rsid wsp:val=&quot;00BB0471&quot;/&gt;&lt;wsp:rsid wsp:val=&quot;00BB3FA8&quot;/&gt;&lt;wsp:rsid wsp:val=&quot;00BB5876&quot;/&gt;&lt;wsp:rsid wsp:val=&quot;00BD14F8&quot;/&gt;&lt;wsp:rsid wsp:val=&quot;00BD2679&quot;/&gt;&lt;wsp:rsid wsp:val=&quot;00BE57ED&quot;/&gt;&lt;wsp:rsid wsp:val=&quot;00BF2401&quot;/&gt;&lt;wsp:rsid wsp:val=&quot;00C16580&quot;/&gt;&lt;wsp:rsid wsp:val=&quot;00C27D80&quot;/&gt;&lt;wsp:rsid wsp:val=&quot;00C27E4A&quot;/&gt;&lt;wsp:rsid wsp:val=&quot;00C450F5&quot;/&gt;&lt;wsp:rsid wsp:val=&quot;00C45FA5&quot;/&gt;&lt;wsp:rsid wsp:val=&quot;00C57F55&quot;/&gt;&lt;wsp:rsid wsp:val=&quot;00C754BA&quot;/&gt;&lt;wsp:rsid wsp:val=&quot;00C85E61&quot;/&gt;&lt;wsp:rsid wsp:val=&quot;00C913BC&quot;/&gt;&lt;wsp:rsid wsp:val=&quot;00C91FE0&quot;/&gt;&lt;wsp:rsid wsp:val=&quot;00C9460C&quot;/&gt;&lt;wsp:rsid wsp:val=&quot;00CA309D&quot;/&gt;&lt;wsp:rsid wsp:val=&quot;00CA4068&quot;/&gt;&lt;wsp:rsid wsp:val=&quot;00CD101F&quot;/&gt;&lt;wsp:rsid wsp:val=&quot;00D05047&quot;/&gt;&lt;wsp:rsid wsp:val=&quot;00D15BA1&quot;/&gt;&lt;wsp:rsid wsp:val=&quot;00D2499D&quot;/&gt;&lt;wsp:rsid wsp:val=&quot;00D32D3D&quot;/&gt;&lt;wsp:rsid wsp:val=&quot;00D45F84&quot;/&gt;&lt;wsp:rsid wsp:val=&quot;00D4741C&quot;/&gt;&lt;wsp:rsid wsp:val=&quot;00D65285&quot;/&gt;&lt;wsp:rsid wsp:val=&quot;00D7607B&quot;/&gt;&lt;wsp:rsid wsp:val=&quot;00D845EC&quot;/&gt;&lt;wsp:rsid wsp:val=&quot;00D859BB&quot;/&gt;&lt;wsp:rsid wsp:val=&quot;00D938DB&quot;/&gt;&lt;wsp:rsid wsp:val=&quot;00D96B56&quot;/&gt;&lt;wsp:rsid wsp:val=&quot;00DA2BA5&quot;/&gt;&lt;wsp:rsid wsp:val=&quot;00DB3DA8&quot;/&gt;&lt;wsp:rsid wsp:val=&quot;00DD3C31&quot;/&gt;&lt;wsp:rsid wsp:val=&quot;00E04B0F&quot;/&gt;&lt;wsp:rsid wsp:val=&quot;00E0675A&quot;/&gt;&lt;wsp:rsid wsp:val=&quot;00E06A87&quot;/&gt;&lt;wsp:rsid wsp:val=&quot;00E0725A&quot;/&gt;&lt;wsp:rsid wsp:val=&quot;00E13E8F&quot;/&gt;&lt;wsp:rsid wsp:val=&quot;00E14059&quot;/&gt;&lt;wsp:rsid wsp:val=&quot;00E20AF2&quot;/&gt;&lt;wsp:rsid wsp:val=&quot;00E30513&quot;/&gt;&lt;wsp:rsid wsp:val=&quot;00E35ED9&quot;/&gt;&lt;wsp:rsid wsp:val=&quot;00E5393E&quot;/&gt;&lt;wsp:rsid wsp:val=&quot;00E610D3&quot;/&gt;&lt;wsp:rsid wsp:val=&quot;00E617C3&quot;/&gt;&lt;wsp:rsid wsp:val=&quot;00E758F1&quot;/&gt;&lt;wsp:rsid wsp:val=&quot;00E9213D&quot;/&gt;&lt;wsp:rsid wsp:val=&quot;00E947B0&quot;/&gt;&lt;wsp:rsid wsp:val=&quot;00EA1529&quot;/&gt;&lt;wsp:rsid wsp:val=&quot;00EB1051&quot;/&gt;&lt;wsp:rsid wsp:val=&quot;00EB698E&quot;/&gt;&lt;wsp:rsid wsp:val=&quot;00EE3BC1&quot;/&gt;&lt;wsp:rsid wsp:val=&quot;00EF21AD&quot;/&gt;&lt;wsp:rsid wsp:val=&quot;00F02A9F&quot;/&gt;&lt;wsp:rsid wsp:val=&quot;00F07EBF&quot;/&gt;&lt;wsp:rsid wsp:val=&quot;00F45F62&quot;/&gt;&lt;wsp:rsid wsp:val=&quot;00F918C0&quot;/&gt;&lt;wsp:rsid wsp:val=&quot;00F94099&quot;/&gt;&lt;wsp:rsid wsp:val=&quot;00FB5C9E&quot;/&gt;&lt;wsp:rsid wsp:val=&quot;00FB6F3A&quot;/&gt;&lt;wsp:rsid wsp:val=&quot;00FC5717&quot;/&gt;&lt;wsp:rsid wsp:val=&quot;00FD6A91&quot;/&gt;&lt;wsp:rsid wsp:val=&quot;00FE506C&quot;/&gt;&lt;/wsp:rsids&gt;&lt;/w:docPr&gt;&lt;w:body&gt;&lt;wx:sect&gt;&lt;w:p wsp:rsidR=&quot;00000000&quot; wsp:rsidRDefault=&quot;00165963&quot; wsp:rsidP=&quot;00165963&quot;&gt;&lt;m:oMathPara&gt;&lt;m:oMath&gt;&lt;m:r&gt;&lt;w:rPr&gt;&lt;w:rFonts w:ascii=&quot;Cambria Math&quot; w:h-ansi=&quot;Cambria Math&quot; w:cs=&quot;Times New Roman&quot;/&gt;&lt;wx:font wx:val=&quot;Cambria Math&quot;/&gt;&lt;w:i/&gt;&lt;w:sz w:val=&quot;28&quot;/&gt;&lt;w:sz-cs w:val=&quot;28&quot;/&gt;&lt;w:shd w:val=&quot;clear&quot; w:color=&quot;auto&quot; w:fill=&quot;FFFFFF&quot;/&gt;&lt;/w:rPr&gt;&lt;m:t&gt;Р•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65" o:title="" chromakey="white"/>
          </v:shape>
        </w:pict>
      </w:r>
      <w:r w:rsidRPr="0049520D">
        <w:rPr>
          <w:rFonts w:ascii="Times New Roman" w:hAnsi="Times New Roman" w:cs="Times New Roman"/>
          <w:sz w:val="28"/>
          <w:szCs w:val="28"/>
          <w:shd w:val="clear" w:color="auto" w:fill="FFFFFF"/>
        </w:rPr>
        <w:instrText xml:space="preserve"> </w:instrText>
      </w:r>
      <w:r w:rsidRPr="0049520D">
        <w:rPr>
          <w:rFonts w:ascii="Times New Roman" w:hAnsi="Times New Roman" w:cs="Times New Roman"/>
          <w:sz w:val="28"/>
          <w:szCs w:val="28"/>
          <w:shd w:val="clear" w:color="auto" w:fill="FFFFFF"/>
        </w:rPr>
        <w:fldChar w:fldCharType="separate"/>
      </w:r>
      <w:r w:rsidRPr="0049520D">
        <w:rPr>
          <w:position w:val="-6"/>
        </w:rPr>
        <w:pict>
          <v:shape id="_x0000_i1136" type="#_x0000_t75" style="width:11.4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stylePaneFormatFilter w:val=&quot;3F01&quot;/&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7967&quot;/&gt;&lt;wsp:rsid wsp:val=&quot;000029D6&quot;/&gt;&lt;wsp:rsid wsp:val=&quot;00002C4D&quot;/&gt;&lt;wsp:rsid wsp:val=&quot;00017571&quot;/&gt;&lt;wsp:rsid wsp:val=&quot;00027105&quot;/&gt;&lt;wsp:rsid wsp:val=&quot;00033732&quot;/&gt;&lt;wsp:rsid wsp:val=&quot;00033F33&quot;/&gt;&lt;wsp:rsid wsp:val=&quot;000474BF&quot;/&gt;&lt;wsp:rsid wsp:val=&quot;00051CF3&quot;/&gt;&lt;wsp:rsid wsp:val=&quot;00060869&quot;/&gt;&lt;wsp:rsid wsp:val=&quot;000625C0&quot;/&gt;&lt;wsp:rsid wsp:val=&quot;00073578&quot;/&gt;&lt;wsp:rsid wsp:val=&quot;0007381A&quot;/&gt;&lt;wsp:rsid wsp:val=&quot;00076D95&quot;/&gt;&lt;wsp:rsid wsp:val=&quot;00080AC8&quot;/&gt;&lt;wsp:rsid wsp:val=&quot;00085754&quot;/&gt;&lt;wsp:rsid wsp:val=&quot;00086DEE&quot;/&gt;&lt;wsp:rsid wsp:val=&quot;00090228&quot;/&gt;&lt;wsp:rsid wsp:val=&quot;00094FC2&quot;/&gt;&lt;wsp:rsid wsp:val=&quot;000A0A94&quot;/&gt;&lt;wsp:rsid wsp:val=&quot;000B1DCA&quot;/&gt;&lt;wsp:rsid wsp:val=&quot;000B69E2&quot;/&gt;&lt;wsp:rsid wsp:val=&quot;000D4124&quot;/&gt;&lt;wsp:rsid wsp:val=&quot;000D6D2E&quot;/&gt;&lt;wsp:rsid wsp:val=&quot;000E0B24&quot;/&gt;&lt;wsp:rsid wsp:val=&quot;000E587C&quot;/&gt;&lt;wsp:rsid wsp:val=&quot;0015407B&quot;/&gt;&lt;wsp:rsid wsp:val=&quot;001556AA&quot;/&gt;&lt;wsp:rsid wsp:val=&quot;00165963&quot;/&gt;&lt;wsp:rsid wsp:val=&quot;00173065&quot;/&gt;&lt;wsp:rsid wsp:val=&quot;00177F55&quot;/&gt;&lt;wsp:rsid wsp:val=&quot;00181CB6&quot;/&gt;&lt;wsp:rsid wsp:val=&quot;00195939&quot;/&gt;&lt;wsp:rsid wsp:val=&quot;001A0271&quot;/&gt;&lt;wsp:rsid wsp:val=&quot;001A3F32&quot;/&gt;&lt;wsp:rsid wsp:val=&quot;001A4AE0&quot;/&gt;&lt;wsp:rsid wsp:val=&quot;001B3810&quot;/&gt;&lt;wsp:rsid wsp:val=&quot;001B5BDD&quot;/&gt;&lt;wsp:rsid wsp:val=&quot;001C7C77&quot;/&gt;&lt;wsp:rsid wsp:val=&quot;001D6FF2&quot;/&gt;&lt;wsp:rsid wsp:val=&quot;001E08B2&quot;/&gt;&lt;wsp:rsid wsp:val=&quot;001E0A17&quot;/&gt;&lt;wsp:rsid wsp:val=&quot;002040FD&quot;/&gt;&lt;wsp:rsid wsp:val=&quot;00205FE0&quot;/&gt;&lt;wsp:rsid wsp:val=&quot;00206D1B&quot;/&gt;&lt;wsp:rsid wsp:val=&quot;0021372E&quot;/&gt;&lt;wsp:rsid wsp:val=&quot;002155CA&quot;/&gt;&lt;wsp:rsid wsp:val=&quot;00230FA3&quot;/&gt;&lt;wsp:rsid wsp:val=&quot;00242A24&quot;/&gt;&lt;wsp:rsid wsp:val=&quot;00246F22&quot;/&gt;&lt;wsp:rsid wsp:val=&quot;00251DB5&quot;/&gt;&lt;wsp:rsid wsp:val=&quot;00255836&quot;/&gt;&lt;wsp:rsid wsp:val=&quot;00273425&quot;/&gt;&lt;wsp:rsid wsp:val=&quot;00280B08&quot;/&gt;&lt;wsp:rsid wsp:val=&quot;00283806&quot;/&gt;&lt;wsp:rsid wsp:val=&quot;00287A81&quot;/&gt;&lt;wsp:rsid wsp:val=&quot;00293113&quot;/&gt;&lt;wsp:rsid wsp:val=&quot;002A2466&quot;/&gt;&lt;wsp:rsid wsp:val=&quot;002A5C24&quot;/&gt;&lt;wsp:rsid wsp:val=&quot;002B46DF&quot;/&gt;&lt;wsp:rsid wsp:val=&quot;002B5456&quot;/&gt;&lt;wsp:rsid wsp:val=&quot;002E407E&quot;/&gt;&lt;wsp:rsid wsp:val=&quot;00306714&quot;/&gt;&lt;wsp:rsid wsp:val=&quot;0036029F&quot;/&gt;&lt;wsp:rsid wsp:val=&quot;00363F07&quot;/&gt;&lt;wsp:rsid wsp:val=&quot;003644EE&quot;/&gt;&lt;wsp:rsid wsp:val=&quot;00372256&quot;/&gt;&lt;wsp:rsid wsp:val=&quot;00373D04&quot;/&gt;&lt;wsp:rsid wsp:val=&quot;00381C9D&quot;/&gt;&lt;wsp:rsid wsp:val=&quot;00381D49&quot;/&gt;&lt;wsp:rsid wsp:val=&quot;003874E0&quot;/&gt;&lt;wsp:rsid wsp:val=&quot;003963DE&quot;/&gt;&lt;wsp:rsid wsp:val=&quot;003B41A7&quot;/&gt;&lt;wsp:rsid wsp:val=&quot;003C472E&quot;/&gt;&lt;wsp:rsid wsp:val=&quot;003D0D3C&quot;/&gt;&lt;wsp:rsid wsp:val=&quot;003D1F8C&quot;/&gt;&lt;wsp:rsid wsp:val=&quot;00405D96&quot;/&gt;&lt;wsp:rsid wsp:val=&quot;00406458&quot;/&gt;&lt;wsp:rsid wsp:val=&quot;00411DF4&quot;/&gt;&lt;wsp:rsid wsp:val=&quot;00414304&quot;/&gt;&lt;wsp:rsid wsp:val=&quot;00420762&quot;/&gt;&lt;wsp:rsid wsp:val=&quot;00451827&quot;/&gt;&lt;wsp:rsid wsp:val=&quot;00467F24&quot;/&gt;&lt;wsp:rsid wsp:val=&quot;00475886&quot;/&gt;&lt;wsp:rsid wsp:val=&quot;0048362D&quot;/&gt;&lt;wsp:rsid wsp:val=&quot;0049520D&quot;/&gt;&lt;wsp:rsid wsp:val=&quot;004A21E0&quot;/&gt;&lt;wsp:rsid wsp:val=&quot;004A722A&quot;/&gt;&lt;wsp:rsid wsp:val=&quot;004D4ACD&quot;/&gt;&lt;wsp:rsid wsp:val=&quot;00510687&quot;/&gt;&lt;wsp:rsid wsp:val=&quot;00537744&quot;/&gt;&lt;wsp:rsid wsp:val=&quot;005402BE&quot;/&gt;&lt;wsp:rsid wsp:val=&quot;0057003C&quot;/&gt;&lt;wsp:rsid wsp:val=&quot;00577FF7&quot;/&gt;&lt;wsp:rsid wsp:val=&quot;00592609&quot;/&gt;&lt;wsp:rsid wsp:val=&quot;005B0060&quot;/&gt;&lt;wsp:rsid wsp:val=&quot;005D634F&quot;/&gt;&lt;wsp:rsid wsp:val=&quot;005E0BB9&quot;/&gt;&lt;wsp:rsid wsp:val=&quot;005E7967&quot;/&gt;&lt;wsp:rsid wsp:val=&quot;006003FA&quot;/&gt;&lt;wsp:rsid wsp:val=&quot;00613EE0&quot;/&gt;&lt;wsp:rsid wsp:val=&quot;0061571C&quot;/&gt;&lt;wsp:rsid wsp:val=&quot;006230FC&quot;/&gt;&lt;wsp:rsid wsp:val=&quot;0063638F&quot;/&gt;&lt;wsp:rsid wsp:val=&quot;00640E53&quot;/&gt;&lt;wsp:rsid wsp:val=&quot;006678CB&quot;/&gt;&lt;wsp:rsid wsp:val=&quot;006928ED&quot;/&gt;&lt;wsp:rsid wsp:val=&quot;006A3994&quot;/&gt;&lt;wsp:rsid wsp:val=&quot;006B2D90&quot;/&gt;&lt;wsp:rsid wsp:val=&quot;006B345C&quot;/&gt;&lt;wsp:rsid wsp:val=&quot;006B6E40&quot;/&gt;&lt;wsp:rsid wsp:val=&quot;006C626F&quot;/&gt;&lt;wsp:rsid wsp:val=&quot;006E19E2&quot;/&gt;&lt;wsp:rsid wsp:val=&quot;00705012&quot;/&gt;&lt;wsp:rsid wsp:val=&quot;00715F3C&quot;/&gt;&lt;wsp:rsid wsp:val=&quot;00724CB8&quot;/&gt;&lt;wsp:rsid wsp:val=&quot;007335C2&quot;/&gt;&lt;wsp:rsid wsp:val=&quot;00734329&quot;/&gt;&lt;wsp:rsid wsp:val=&quot;007620A1&quot;/&gt;&lt;wsp:rsid wsp:val=&quot;00772C38&quot;/&gt;&lt;wsp:rsid wsp:val=&quot;007947FA&quot;/&gt;&lt;wsp:rsid wsp:val=&quot;007C72DD&quot;/&gt;&lt;wsp:rsid wsp:val=&quot;007E7304&quot;/&gt;&lt;wsp:rsid wsp:val=&quot;008038BC&quot;/&gt;&lt;wsp:rsid wsp:val=&quot;0081351E&quot;/&gt;&lt;wsp:rsid wsp:val=&quot;00842133&quot;/&gt;&lt;wsp:rsid wsp:val=&quot;00853250&quot;/&gt;&lt;wsp:rsid wsp:val=&quot;008533EE&quot;/&gt;&lt;wsp:rsid wsp:val=&quot;008869F0&quot;/&gt;&lt;wsp:rsid wsp:val=&quot;00891F55&quot;/&gt;&lt;wsp:rsid wsp:val=&quot;008A1A49&quot;/&gt;&lt;wsp:rsid wsp:val=&quot;008C0D75&quot;/&gt;&lt;wsp:rsid wsp:val=&quot;008C0EE6&quot;/&gt;&lt;wsp:rsid wsp:val=&quot;008E2629&quot;/&gt;&lt;wsp:rsid wsp:val=&quot;00901CDF&quot;/&gt;&lt;wsp:rsid wsp:val=&quot;00906E72&quot;/&gt;&lt;wsp:rsid wsp:val=&quot;00936388&quot;/&gt;&lt;wsp:rsid wsp:val=&quot;00950E9A&quot;/&gt;&lt;wsp:rsid wsp:val=&quot;009611D4&quot;/&gt;&lt;wsp:rsid wsp:val=&quot;00973E08&quot;/&gt;&lt;wsp:rsid wsp:val=&quot;00985B8D&quot;/&gt;&lt;wsp:rsid wsp:val=&quot;009C1638&quot;/&gt;&lt;wsp:rsid wsp:val=&quot;009D077F&quot;/&gt;&lt;wsp:rsid wsp:val=&quot;009E2920&quot;/&gt;&lt;wsp:rsid wsp:val=&quot;009E6654&quot;/&gt;&lt;wsp:rsid wsp:val=&quot;00A026FC&quot;/&gt;&lt;wsp:rsid wsp:val=&quot;00A06D7A&quot;/&gt;&lt;wsp:rsid wsp:val=&quot;00A2375C&quot;/&gt;&lt;wsp:rsid wsp:val=&quot;00A3675F&quot;/&gt;&lt;wsp:rsid wsp:val=&quot;00A45515&quot;/&gt;&lt;wsp:rsid wsp:val=&quot;00A51BE7&quot;/&gt;&lt;wsp:rsid wsp:val=&quot;00A53B14&quot;/&gt;&lt;wsp:rsid wsp:val=&quot;00A62C12&quot;/&gt;&lt;wsp:rsid wsp:val=&quot;00A64A58&quot;/&gt;&lt;wsp:rsid wsp:val=&quot;00A654D8&quot;/&gt;&lt;wsp:rsid wsp:val=&quot;00A81CF7&quot;/&gt;&lt;wsp:rsid wsp:val=&quot;00A861DB&quot;/&gt;&lt;wsp:rsid wsp:val=&quot;00A956D4&quot;/&gt;&lt;wsp:rsid wsp:val=&quot;00AB0E64&quot;/&gt;&lt;wsp:rsid wsp:val=&quot;00AF2326&quot;/&gt;&lt;wsp:rsid wsp:val=&quot;00AF76E0&quot;/&gt;&lt;wsp:rsid wsp:val=&quot;00B03AFB&quot;/&gt;&lt;wsp:rsid wsp:val=&quot;00B136B1&quot;/&gt;&lt;wsp:rsid wsp:val=&quot;00B13FFB&quot;/&gt;&lt;wsp:rsid wsp:val=&quot;00B145CA&quot;/&gt;&lt;wsp:rsid wsp:val=&quot;00B2509D&quot;/&gt;&lt;wsp:rsid wsp:val=&quot;00B254F8&quot;/&gt;&lt;wsp:rsid wsp:val=&quot;00B27C5C&quot;/&gt;&lt;wsp:rsid wsp:val=&quot;00B32B7A&quot;/&gt;&lt;wsp:rsid wsp:val=&quot;00B52532&quot;/&gt;&lt;wsp:rsid wsp:val=&quot;00B87726&quot;/&gt;&lt;wsp:rsid wsp:val=&quot;00B97606&quot;/&gt;&lt;wsp:rsid wsp:val=&quot;00BA0E00&quot;/&gt;&lt;wsp:rsid wsp:val=&quot;00BA132A&quot;/&gt;&lt;wsp:rsid wsp:val=&quot;00BA6E40&quot;/&gt;&lt;wsp:rsid wsp:val=&quot;00BB0471&quot;/&gt;&lt;wsp:rsid wsp:val=&quot;00BB3FA8&quot;/&gt;&lt;wsp:rsid wsp:val=&quot;00BB5876&quot;/&gt;&lt;wsp:rsid wsp:val=&quot;00BD14F8&quot;/&gt;&lt;wsp:rsid wsp:val=&quot;00BD2679&quot;/&gt;&lt;wsp:rsid wsp:val=&quot;00BE57ED&quot;/&gt;&lt;wsp:rsid wsp:val=&quot;00BF2401&quot;/&gt;&lt;wsp:rsid wsp:val=&quot;00C16580&quot;/&gt;&lt;wsp:rsid wsp:val=&quot;00C27D80&quot;/&gt;&lt;wsp:rsid wsp:val=&quot;00C27E4A&quot;/&gt;&lt;wsp:rsid wsp:val=&quot;00C450F5&quot;/&gt;&lt;wsp:rsid wsp:val=&quot;00C45FA5&quot;/&gt;&lt;wsp:rsid wsp:val=&quot;00C57F55&quot;/&gt;&lt;wsp:rsid wsp:val=&quot;00C754BA&quot;/&gt;&lt;wsp:rsid wsp:val=&quot;00C85E61&quot;/&gt;&lt;wsp:rsid wsp:val=&quot;00C913BC&quot;/&gt;&lt;wsp:rsid wsp:val=&quot;00C91FE0&quot;/&gt;&lt;wsp:rsid wsp:val=&quot;00C9460C&quot;/&gt;&lt;wsp:rsid wsp:val=&quot;00CA309D&quot;/&gt;&lt;wsp:rsid wsp:val=&quot;00CA4068&quot;/&gt;&lt;wsp:rsid wsp:val=&quot;00CD101F&quot;/&gt;&lt;wsp:rsid wsp:val=&quot;00D05047&quot;/&gt;&lt;wsp:rsid wsp:val=&quot;00D15BA1&quot;/&gt;&lt;wsp:rsid wsp:val=&quot;00D2499D&quot;/&gt;&lt;wsp:rsid wsp:val=&quot;00D32D3D&quot;/&gt;&lt;wsp:rsid wsp:val=&quot;00D45F84&quot;/&gt;&lt;wsp:rsid wsp:val=&quot;00D4741C&quot;/&gt;&lt;wsp:rsid wsp:val=&quot;00D65285&quot;/&gt;&lt;wsp:rsid wsp:val=&quot;00D7607B&quot;/&gt;&lt;wsp:rsid wsp:val=&quot;00D845EC&quot;/&gt;&lt;wsp:rsid wsp:val=&quot;00D859BB&quot;/&gt;&lt;wsp:rsid wsp:val=&quot;00D938DB&quot;/&gt;&lt;wsp:rsid wsp:val=&quot;00D96B56&quot;/&gt;&lt;wsp:rsid wsp:val=&quot;00DA2BA5&quot;/&gt;&lt;wsp:rsid wsp:val=&quot;00DB3DA8&quot;/&gt;&lt;wsp:rsid wsp:val=&quot;00DD3C31&quot;/&gt;&lt;wsp:rsid wsp:val=&quot;00E04B0F&quot;/&gt;&lt;wsp:rsid wsp:val=&quot;00E0675A&quot;/&gt;&lt;wsp:rsid wsp:val=&quot;00E06A87&quot;/&gt;&lt;wsp:rsid wsp:val=&quot;00E0725A&quot;/&gt;&lt;wsp:rsid wsp:val=&quot;00E13E8F&quot;/&gt;&lt;wsp:rsid wsp:val=&quot;00E14059&quot;/&gt;&lt;wsp:rsid wsp:val=&quot;00E20AF2&quot;/&gt;&lt;wsp:rsid wsp:val=&quot;00E30513&quot;/&gt;&lt;wsp:rsid wsp:val=&quot;00E35ED9&quot;/&gt;&lt;wsp:rsid wsp:val=&quot;00E5393E&quot;/&gt;&lt;wsp:rsid wsp:val=&quot;00E610D3&quot;/&gt;&lt;wsp:rsid wsp:val=&quot;00E617C3&quot;/&gt;&lt;wsp:rsid wsp:val=&quot;00E758F1&quot;/&gt;&lt;wsp:rsid wsp:val=&quot;00E9213D&quot;/&gt;&lt;wsp:rsid wsp:val=&quot;00E947B0&quot;/&gt;&lt;wsp:rsid wsp:val=&quot;00EA1529&quot;/&gt;&lt;wsp:rsid wsp:val=&quot;00EB1051&quot;/&gt;&lt;wsp:rsid wsp:val=&quot;00EB698E&quot;/&gt;&lt;wsp:rsid wsp:val=&quot;00EE3BC1&quot;/&gt;&lt;wsp:rsid wsp:val=&quot;00EF21AD&quot;/&gt;&lt;wsp:rsid wsp:val=&quot;00F02A9F&quot;/&gt;&lt;wsp:rsid wsp:val=&quot;00F07EBF&quot;/&gt;&lt;wsp:rsid wsp:val=&quot;00F45F62&quot;/&gt;&lt;wsp:rsid wsp:val=&quot;00F918C0&quot;/&gt;&lt;wsp:rsid wsp:val=&quot;00F94099&quot;/&gt;&lt;wsp:rsid wsp:val=&quot;00FB5C9E&quot;/&gt;&lt;wsp:rsid wsp:val=&quot;00FB6F3A&quot;/&gt;&lt;wsp:rsid wsp:val=&quot;00FC5717&quot;/&gt;&lt;wsp:rsid wsp:val=&quot;00FD6A91&quot;/&gt;&lt;wsp:rsid wsp:val=&quot;00FE506C&quot;/&gt;&lt;/wsp:rsids&gt;&lt;/w:docPr&gt;&lt;w:body&gt;&lt;wx:sect&gt;&lt;w:p wsp:rsidR=&quot;00000000&quot; wsp:rsidRDefault=&quot;00165963&quot; wsp:rsidP=&quot;00165963&quot;&gt;&lt;m:oMathPara&gt;&lt;m:oMath&gt;&lt;m:r&gt;&lt;w:rPr&gt;&lt;w:rFonts w:ascii=&quot;Cambria Math&quot; w:h-ansi=&quot;Cambria Math&quot; w:cs=&quot;Times New Roman&quot;/&gt;&lt;wx:font wx:val=&quot;Cambria Math&quot;/&gt;&lt;w:i/&gt;&lt;w:sz w:val=&quot;28&quot;/&gt;&lt;w:sz-cs w:val=&quot;28&quot;/&gt;&lt;w:shd w:val=&quot;clear&quot; w:color=&quot;auto&quot; w:fill=&quot;FFFFFF&quot;/&gt;&lt;/w:rPr&gt;&lt;m:t&gt;Р•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65" o:title="" chromakey="white"/>
          </v:shape>
        </w:pict>
      </w:r>
      <w:r w:rsidRPr="0049520D">
        <w:rPr>
          <w:rFonts w:ascii="Times New Roman" w:hAnsi="Times New Roman" w:cs="Times New Roman"/>
          <w:sz w:val="28"/>
          <w:szCs w:val="28"/>
          <w:shd w:val="clear" w:color="auto" w:fill="FFFFFF"/>
        </w:rPr>
        <w:fldChar w:fldCharType="end"/>
      </w:r>
      <w:r>
        <w:rPr>
          <w:rFonts w:ascii="Times New Roman" w:hAnsi="Times New Roman" w:cs="Times New Roman"/>
          <w:sz w:val="28"/>
          <w:szCs w:val="28"/>
          <w:shd w:val="clear" w:color="auto" w:fill="FFFFFF"/>
        </w:rPr>
        <w:t>–</w:t>
      </w:r>
      <w:r w:rsidRPr="009804F2">
        <w:rPr>
          <w:rFonts w:ascii="Times New Roman" w:hAnsi="Times New Roman" w:cs="Times New Roman"/>
          <w:sz w:val="28"/>
          <w:szCs w:val="28"/>
          <w:shd w:val="clear" w:color="auto" w:fill="FFFFFF"/>
        </w:rPr>
        <w:t xml:space="preserve"> относительная шероховатость</w:t>
      </w:r>
      <w:r w:rsidRPr="0049520D">
        <w:rPr>
          <w:rFonts w:ascii="Times New Roman" w:hAnsi="Times New Roman" w:cs="Times New Roman"/>
          <w:sz w:val="28"/>
          <w:szCs w:val="28"/>
          <w:shd w:val="clear" w:color="auto" w:fill="FFFFFF"/>
        </w:rPr>
        <w:fldChar w:fldCharType="begin"/>
      </w:r>
      <w:r w:rsidRPr="0049520D">
        <w:rPr>
          <w:rFonts w:ascii="Times New Roman" w:hAnsi="Times New Roman" w:cs="Times New Roman"/>
          <w:sz w:val="28"/>
          <w:szCs w:val="28"/>
          <w:shd w:val="clear" w:color="auto" w:fill="FFFFFF"/>
        </w:rPr>
        <w:instrText xml:space="preserve"> QUOTE </w:instrText>
      </w:r>
      <w:r w:rsidRPr="0049520D">
        <w:rPr>
          <w:position w:val="-20"/>
        </w:rPr>
        <w:pict>
          <v:shape id="_x0000_i1137" type="#_x0000_t75" style="width:40.8pt;height:2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stylePaneFormatFilter w:val=&quot;3F01&quot;/&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7967&quot;/&gt;&lt;wsp:rsid wsp:val=&quot;000029D6&quot;/&gt;&lt;wsp:rsid wsp:val=&quot;00002C4D&quot;/&gt;&lt;wsp:rsid wsp:val=&quot;00017571&quot;/&gt;&lt;wsp:rsid wsp:val=&quot;00027105&quot;/&gt;&lt;wsp:rsid wsp:val=&quot;00033732&quot;/&gt;&lt;wsp:rsid wsp:val=&quot;00033F33&quot;/&gt;&lt;wsp:rsid wsp:val=&quot;000474BF&quot;/&gt;&lt;wsp:rsid wsp:val=&quot;00051CF3&quot;/&gt;&lt;wsp:rsid wsp:val=&quot;00060869&quot;/&gt;&lt;wsp:rsid wsp:val=&quot;000625C0&quot;/&gt;&lt;wsp:rsid wsp:val=&quot;00073578&quot;/&gt;&lt;wsp:rsid wsp:val=&quot;0007381A&quot;/&gt;&lt;wsp:rsid wsp:val=&quot;00076D95&quot;/&gt;&lt;wsp:rsid wsp:val=&quot;00080AC8&quot;/&gt;&lt;wsp:rsid wsp:val=&quot;00085754&quot;/&gt;&lt;wsp:rsid wsp:val=&quot;00086DEE&quot;/&gt;&lt;wsp:rsid wsp:val=&quot;00090228&quot;/&gt;&lt;wsp:rsid wsp:val=&quot;00094FC2&quot;/&gt;&lt;wsp:rsid wsp:val=&quot;000A0A94&quot;/&gt;&lt;wsp:rsid wsp:val=&quot;000B1DCA&quot;/&gt;&lt;wsp:rsid wsp:val=&quot;000B69E2&quot;/&gt;&lt;wsp:rsid wsp:val=&quot;000D4124&quot;/&gt;&lt;wsp:rsid wsp:val=&quot;000D6D2E&quot;/&gt;&lt;wsp:rsid wsp:val=&quot;000E0B24&quot;/&gt;&lt;wsp:rsid wsp:val=&quot;000E587C&quot;/&gt;&lt;wsp:rsid wsp:val=&quot;0015407B&quot;/&gt;&lt;wsp:rsid wsp:val=&quot;001556AA&quot;/&gt;&lt;wsp:rsid wsp:val=&quot;00173065&quot;/&gt;&lt;wsp:rsid wsp:val=&quot;00177F55&quot;/&gt;&lt;wsp:rsid wsp:val=&quot;00181CB6&quot;/&gt;&lt;wsp:rsid wsp:val=&quot;00195939&quot;/&gt;&lt;wsp:rsid wsp:val=&quot;001A0271&quot;/&gt;&lt;wsp:rsid wsp:val=&quot;001A3F32&quot;/&gt;&lt;wsp:rsid wsp:val=&quot;001A4AE0&quot;/&gt;&lt;wsp:rsid wsp:val=&quot;001B3810&quot;/&gt;&lt;wsp:rsid wsp:val=&quot;001B5BDD&quot;/&gt;&lt;wsp:rsid wsp:val=&quot;001C7C77&quot;/&gt;&lt;wsp:rsid wsp:val=&quot;001D6FF2&quot;/&gt;&lt;wsp:rsid wsp:val=&quot;001E08B2&quot;/&gt;&lt;wsp:rsid wsp:val=&quot;001E0A17&quot;/&gt;&lt;wsp:rsid wsp:val=&quot;002040FD&quot;/&gt;&lt;wsp:rsid wsp:val=&quot;00205FE0&quot;/&gt;&lt;wsp:rsid wsp:val=&quot;00206D1B&quot;/&gt;&lt;wsp:rsid wsp:val=&quot;0021372E&quot;/&gt;&lt;wsp:rsid wsp:val=&quot;002155CA&quot;/&gt;&lt;wsp:rsid wsp:val=&quot;00230FA3&quot;/&gt;&lt;wsp:rsid wsp:val=&quot;00242A24&quot;/&gt;&lt;wsp:rsid wsp:val=&quot;00246F22&quot;/&gt;&lt;wsp:rsid wsp:val=&quot;00251DB5&quot;/&gt;&lt;wsp:rsid wsp:val=&quot;00255836&quot;/&gt;&lt;wsp:rsid wsp:val=&quot;00273425&quot;/&gt;&lt;wsp:rsid wsp:val=&quot;00280B08&quot;/&gt;&lt;wsp:rsid wsp:val=&quot;00283806&quot;/&gt;&lt;wsp:rsid wsp:val=&quot;00287A81&quot;/&gt;&lt;wsp:rsid wsp:val=&quot;00293113&quot;/&gt;&lt;wsp:rsid wsp:val=&quot;002A2466&quot;/&gt;&lt;wsp:rsid wsp:val=&quot;002A5C24&quot;/&gt;&lt;wsp:rsid wsp:val=&quot;002B46DF&quot;/&gt;&lt;wsp:rsid wsp:val=&quot;002B5456&quot;/&gt;&lt;wsp:rsid wsp:val=&quot;002E407E&quot;/&gt;&lt;wsp:rsid wsp:val=&quot;00306714&quot;/&gt;&lt;wsp:rsid wsp:val=&quot;0036029F&quot;/&gt;&lt;wsp:rsid wsp:val=&quot;00363F07&quot;/&gt;&lt;wsp:rsid wsp:val=&quot;003644EE&quot;/&gt;&lt;wsp:rsid wsp:val=&quot;00372256&quot;/&gt;&lt;wsp:rsid wsp:val=&quot;00373D04&quot;/&gt;&lt;wsp:rsid wsp:val=&quot;00381C9D&quot;/&gt;&lt;wsp:rsid wsp:val=&quot;00381D49&quot;/&gt;&lt;wsp:rsid wsp:val=&quot;003874E0&quot;/&gt;&lt;wsp:rsid wsp:val=&quot;003963DE&quot;/&gt;&lt;wsp:rsid wsp:val=&quot;003B41A7&quot;/&gt;&lt;wsp:rsid wsp:val=&quot;003C472E&quot;/&gt;&lt;wsp:rsid wsp:val=&quot;003D0D3C&quot;/&gt;&lt;wsp:rsid wsp:val=&quot;003D1F8C&quot;/&gt;&lt;wsp:rsid wsp:val=&quot;00405D96&quot;/&gt;&lt;wsp:rsid wsp:val=&quot;00406458&quot;/&gt;&lt;wsp:rsid wsp:val=&quot;00411DF4&quot;/&gt;&lt;wsp:rsid wsp:val=&quot;00414304&quot;/&gt;&lt;wsp:rsid wsp:val=&quot;00420762&quot;/&gt;&lt;wsp:rsid wsp:val=&quot;00451827&quot;/&gt;&lt;wsp:rsid wsp:val=&quot;00467F24&quot;/&gt;&lt;wsp:rsid wsp:val=&quot;00475886&quot;/&gt;&lt;wsp:rsid wsp:val=&quot;0048362D&quot;/&gt;&lt;wsp:rsid wsp:val=&quot;0049520D&quot;/&gt;&lt;wsp:rsid wsp:val=&quot;004A21E0&quot;/&gt;&lt;wsp:rsid wsp:val=&quot;004A722A&quot;/&gt;&lt;wsp:rsid wsp:val=&quot;004D4ACD&quot;/&gt;&lt;wsp:rsid wsp:val=&quot;00510687&quot;/&gt;&lt;wsp:rsid wsp:val=&quot;00537744&quot;/&gt;&lt;wsp:rsid wsp:val=&quot;005402BE&quot;/&gt;&lt;wsp:rsid wsp:val=&quot;0057003C&quot;/&gt;&lt;wsp:rsid wsp:val=&quot;00577FF7&quot;/&gt;&lt;wsp:rsid wsp:val=&quot;00592609&quot;/&gt;&lt;wsp:rsid wsp:val=&quot;005B0060&quot;/&gt;&lt;wsp:rsid wsp:val=&quot;005D634F&quot;/&gt;&lt;wsp:rsid wsp:val=&quot;005E0BB9&quot;/&gt;&lt;wsp:rsid wsp:val=&quot;005E7967&quot;/&gt;&lt;wsp:rsid wsp:val=&quot;006003FA&quot;/&gt;&lt;wsp:rsid wsp:val=&quot;00613EE0&quot;/&gt;&lt;wsp:rsid wsp:val=&quot;0061571C&quot;/&gt;&lt;wsp:rsid wsp:val=&quot;006230FC&quot;/&gt;&lt;wsp:rsid wsp:val=&quot;0063638F&quot;/&gt;&lt;wsp:rsid wsp:val=&quot;00640E53&quot;/&gt;&lt;wsp:rsid wsp:val=&quot;006678CB&quot;/&gt;&lt;wsp:rsid wsp:val=&quot;006928ED&quot;/&gt;&lt;wsp:rsid wsp:val=&quot;006A3994&quot;/&gt;&lt;wsp:rsid wsp:val=&quot;006B2D90&quot;/&gt;&lt;wsp:rsid wsp:val=&quot;006B345C&quot;/&gt;&lt;wsp:rsid wsp:val=&quot;006B6E40&quot;/&gt;&lt;wsp:rsid wsp:val=&quot;006C626F&quot;/&gt;&lt;wsp:rsid wsp:val=&quot;006E19E2&quot;/&gt;&lt;wsp:rsid wsp:val=&quot;00705012&quot;/&gt;&lt;wsp:rsid wsp:val=&quot;00715F3C&quot;/&gt;&lt;wsp:rsid wsp:val=&quot;00724CB8&quot;/&gt;&lt;wsp:rsid wsp:val=&quot;007335C2&quot;/&gt;&lt;wsp:rsid wsp:val=&quot;00734329&quot;/&gt;&lt;wsp:rsid wsp:val=&quot;007620A1&quot;/&gt;&lt;wsp:rsid wsp:val=&quot;00772C38&quot;/&gt;&lt;wsp:rsid wsp:val=&quot;007947FA&quot;/&gt;&lt;wsp:rsid wsp:val=&quot;007C72DD&quot;/&gt;&lt;wsp:rsid wsp:val=&quot;007E7304&quot;/&gt;&lt;wsp:rsid wsp:val=&quot;008038BC&quot;/&gt;&lt;wsp:rsid wsp:val=&quot;0081351E&quot;/&gt;&lt;wsp:rsid wsp:val=&quot;00842133&quot;/&gt;&lt;wsp:rsid wsp:val=&quot;00853250&quot;/&gt;&lt;wsp:rsid wsp:val=&quot;008533EE&quot;/&gt;&lt;wsp:rsid wsp:val=&quot;008869F0&quot;/&gt;&lt;wsp:rsid wsp:val=&quot;00891F55&quot;/&gt;&lt;wsp:rsid wsp:val=&quot;008A1A49&quot;/&gt;&lt;wsp:rsid wsp:val=&quot;008C0D75&quot;/&gt;&lt;wsp:rsid wsp:val=&quot;008C0EE6&quot;/&gt;&lt;wsp:rsid wsp:val=&quot;008E2629&quot;/&gt;&lt;wsp:rsid wsp:val=&quot;00901CDF&quot;/&gt;&lt;wsp:rsid wsp:val=&quot;00906E72&quot;/&gt;&lt;wsp:rsid wsp:val=&quot;00936388&quot;/&gt;&lt;wsp:rsid wsp:val=&quot;00950E9A&quot;/&gt;&lt;wsp:rsid wsp:val=&quot;009611D4&quot;/&gt;&lt;wsp:rsid wsp:val=&quot;00973E08&quot;/&gt;&lt;wsp:rsid wsp:val=&quot;00985B8D&quot;/&gt;&lt;wsp:rsid wsp:val=&quot;009C1638&quot;/&gt;&lt;wsp:rsid wsp:val=&quot;009D077F&quot;/&gt;&lt;wsp:rsid wsp:val=&quot;009E2920&quot;/&gt;&lt;wsp:rsid wsp:val=&quot;009E6654&quot;/&gt;&lt;wsp:rsid wsp:val=&quot;00A026FC&quot;/&gt;&lt;wsp:rsid wsp:val=&quot;00A06D7A&quot;/&gt;&lt;wsp:rsid wsp:val=&quot;00A2375C&quot;/&gt;&lt;wsp:rsid wsp:val=&quot;00A3675F&quot;/&gt;&lt;wsp:rsid wsp:val=&quot;00A45515&quot;/&gt;&lt;wsp:rsid wsp:val=&quot;00A51BE7&quot;/&gt;&lt;wsp:rsid wsp:val=&quot;00A53B14&quot;/&gt;&lt;wsp:rsid wsp:val=&quot;00A62C12&quot;/&gt;&lt;wsp:rsid wsp:val=&quot;00A64A58&quot;/&gt;&lt;wsp:rsid wsp:val=&quot;00A654D8&quot;/&gt;&lt;wsp:rsid wsp:val=&quot;00A81CF7&quot;/&gt;&lt;wsp:rsid wsp:val=&quot;00A861DB&quot;/&gt;&lt;wsp:rsid wsp:val=&quot;00A956D4&quot;/&gt;&lt;wsp:rsid wsp:val=&quot;00AB0E64&quot;/&gt;&lt;wsp:rsid wsp:val=&quot;00AF2326&quot;/&gt;&lt;wsp:rsid wsp:val=&quot;00AF76E0&quot;/&gt;&lt;wsp:rsid wsp:val=&quot;00B03AFB&quot;/&gt;&lt;wsp:rsid wsp:val=&quot;00B136B1&quot;/&gt;&lt;wsp:rsid wsp:val=&quot;00B13FFB&quot;/&gt;&lt;wsp:rsid wsp:val=&quot;00B145CA&quot;/&gt;&lt;wsp:rsid wsp:val=&quot;00B2509D&quot;/&gt;&lt;wsp:rsid wsp:val=&quot;00B254F8&quot;/&gt;&lt;wsp:rsid wsp:val=&quot;00B27C5C&quot;/&gt;&lt;wsp:rsid wsp:val=&quot;00B32B7A&quot;/&gt;&lt;wsp:rsid wsp:val=&quot;00B52532&quot;/&gt;&lt;wsp:rsid wsp:val=&quot;00B87726&quot;/&gt;&lt;wsp:rsid wsp:val=&quot;00B97606&quot;/&gt;&lt;wsp:rsid wsp:val=&quot;00BA0E00&quot;/&gt;&lt;wsp:rsid wsp:val=&quot;00BA132A&quot;/&gt;&lt;wsp:rsid wsp:val=&quot;00BA6E40&quot;/&gt;&lt;wsp:rsid wsp:val=&quot;00BB0471&quot;/&gt;&lt;wsp:rsid wsp:val=&quot;00BB3FA8&quot;/&gt;&lt;wsp:rsid wsp:val=&quot;00BB5876&quot;/&gt;&lt;wsp:rsid wsp:val=&quot;00BD14F8&quot;/&gt;&lt;wsp:rsid wsp:val=&quot;00BD2679&quot;/&gt;&lt;wsp:rsid wsp:val=&quot;00BE57ED&quot;/&gt;&lt;wsp:rsid wsp:val=&quot;00BF2401&quot;/&gt;&lt;wsp:rsid wsp:val=&quot;00C16580&quot;/&gt;&lt;wsp:rsid wsp:val=&quot;00C27D80&quot;/&gt;&lt;wsp:rsid wsp:val=&quot;00C27E4A&quot;/&gt;&lt;wsp:rsid wsp:val=&quot;00C450F5&quot;/&gt;&lt;wsp:rsid wsp:val=&quot;00C45FA5&quot;/&gt;&lt;wsp:rsid wsp:val=&quot;00C57F55&quot;/&gt;&lt;wsp:rsid wsp:val=&quot;00C754BA&quot;/&gt;&lt;wsp:rsid wsp:val=&quot;00C85E61&quot;/&gt;&lt;wsp:rsid wsp:val=&quot;00C913BC&quot;/&gt;&lt;wsp:rsid wsp:val=&quot;00C91FE0&quot;/&gt;&lt;wsp:rsid wsp:val=&quot;00C9460C&quot;/&gt;&lt;wsp:rsid wsp:val=&quot;00CA309D&quot;/&gt;&lt;wsp:rsid wsp:val=&quot;00CA4068&quot;/&gt;&lt;wsp:rsid wsp:val=&quot;00CD101F&quot;/&gt;&lt;wsp:rsid wsp:val=&quot;00CD49EC&quot;/&gt;&lt;wsp:rsid wsp:val=&quot;00D05047&quot;/&gt;&lt;wsp:rsid wsp:val=&quot;00D15BA1&quot;/&gt;&lt;wsp:rsid wsp:val=&quot;00D2499D&quot;/&gt;&lt;wsp:rsid wsp:val=&quot;00D32D3D&quot;/&gt;&lt;wsp:rsid wsp:val=&quot;00D45F84&quot;/&gt;&lt;wsp:rsid wsp:val=&quot;00D4741C&quot;/&gt;&lt;wsp:rsid wsp:val=&quot;00D65285&quot;/&gt;&lt;wsp:rsid wsp:val=&quot;00D7607B&quot;/&gt;&lt;wsp:rsid wsp:val=&quot;00D845EC&quot;/&gt;&lt;wsp:rsid wsp:val=&quot;00D859BB&quot;/&gt;&lt;wsp:rsid wsp:val=&quot;00D938DB&quot;/&gt;&lt;wsp:rsid wsp:val=&quot;00D96B56&quot;/&gt;&lt;wsp:rsid wsp:val=&quot;00DA2BA5&quot;/&gt;&lt;wsp:rsid wsp:val=&quot;00DB3DA8&quot;/&gt;&lt;wsp:rsid wsp:val=&quot;00DD3C31&quot;/&gt;&lt;wsp:rsid wsp:val=&quot;00E04B0F&quot;/&gt;&lt;wsp:rsid wsp:val=&quot;00E0675A&quot;/&gt;&lt;wsp:rsid wsp:val=&quot;00E06A87&quot;/&gt;&lt;wsp:rsid wsp:val=&quot;00E0725A&quot;/&gt;&lt;wsp:rsid wsp:val=&quot;00E13E8F&quot;/&gt;&lt;wsp:rsid wsp:val=&quot;00E14059&quot;/&gt;&lt;wsp:rsid wsp:val=&quot;00E20AF2&quot;/&gt;&lt;wsp:rsid wsp:val=&quot;00E30513&quot;/&gt;&lt;wsp:rsid wsp:val=&quot;00E35ED9&quot;/&gt;&lt;wsp:rsid wsp:val=&quot;00E5393E&quot;/&gt;&lt;wsp:rsid wsp:val=&quot;00E610D3&quot;/&gt;&lt;wsp:rsid wsp:val=&quot;00E617C3&quot;/&gt;&lt;wsp:rsid wsp:val=&quot;00E758F1&quot;/&gt;&lt;wsp:rsid wsp:val=&quot;00E9213D&quot;/&gt;&lt;wsp:rsid wsp:val=&quot;00E947B0&quot;/&gt;&lt;wsp:rsid wsp:val=&quot;00EA1529&quot;/&gt;&lt;wsp:rsid wsp:val=&quot;00EB1051&quot;/&gt;&lt;wsp:rsid wsp:val=&quot;00EB698E&quot;/&gt;&lt;wsp:rsid wsp:val=&quot;00EE3BC1&quot;/&gt;&lt;wsp:rsid wsp:val=&quot;00EF21AD&quot;/&gt;&lt;wsp:rsid wsp:val=&quot;00F02A9F&quot;/&gt;&lt;wsp:rsid wsp:val=&quot;00F07EBF&quot;/&gt;&lt;wsp:rsid wsp:val=&quot;00F45F62&quot;/&gt;&lt;wsp:rsid wsp:val=&quot;00F918C0&quot;/&gt;&lt;wsp:rsid wsp:val=&quot;00F94099&quot;/&gt;&lt;wsp:rsid wsp:val=&quot;00FB5C9E&quot;/&gt;&lt;wsp:rsid wsp:val=&quot;00FB6F3A&quot;/&gt;&lt;wsp:rsid wsp:val=&quot;00FC5717&quot;/&gt;&lt;wsp:rsid wsp:val=&quot;00FD6A91&quot;/&gt;&lt;wsp:rsid wsp:val=&quot;00FE506C&quot;/&gt;&lt;/wsp:rsids&gt;&lt;/w:docPr&gt;&lt;w:body&gt;&lt;wx:sect&gt;&lt;w:p wsp:rsidR=&quot;00000000&quot; wsp:rsidRDefault=&quot;00CD49EC&quot; wsp:rsidP=&quot;00CD49EC&quot;&gt;&lt;m:oMathPara&gt;&lt;m:oMath&gt;&lt;m:r&gt;&lt;w:rPr&gt;&lt;w:rFonts w:ascii=&quot;Cambria Math&quot; w:h-ansi=&quot;Cambria Math&quot; w:cs=&quot;Times New Roman&quot;/&gt;&lt;wx:font wx:val=&quot;Cambria Math&quot;/&gt;&lt;w:i/&gt;&lt;w:sz w:val=&quot;28&quot;/&gt;&lt;w:sz-cs w:val=&quot;28&quot;/&gt;&lt;w:shd w:val=&quot;clear&quot; w:color=&quot;auto&quot; w:fill=&quot;FFFFFF&quot;/&gt;&lt;/w:rPr&gt;&lt;m:t&gt; Р•=&lt;/m:t&gt;&lt;/m:r&gt;&lt;m:f&gt;&lt;m:fPr&gt;&lt;m:ctrlPr&gt;&lt;w:rPr&gt;&lt;w:rFonts w:ascii=&quot;Cambria Math&quot; w:h-ansi=&quot;Cambria Math&quot; w:cs=&quot;Times New Roman&quot;/&gt;&lt;wx:font wx:val=&quot;Cambria Math&quot;/&gt;&lt;w:i/&gt;&lt;w:sz w:val=&quot;28&quot;/&gt;&lt;w:sz-cs w:val=&quot;28&quot;/&gt;&lt;w:shd w:val=&quot;clear&quot; w:color=&quot;auto&quot; w:fill=&quot;FFFFFF&quot;/&gt;&lt;/w:rPr&gt;&lt;/m:ctrlPr&gt;&lt;/m:fPr&gt;&lt;m:num&gt;&lt;m:r&gt;&lt;w:rPr&gt;&lt;w:rFonts w:ascii=&quot;Cambria Math&quot; w:h-ansi=&quot;Cambria Math&quot; w:cs=&quot;Times New Roman&quot;/&gt;&lt;wx:font wx:val=&quot;Cambria Math&quot;/&gt;&lt;w:i/&gt;&lt;w:sz w:val=&quot;28&quot;/&gt;&lt;w:sz-cs w:val=&quot;28&quot;/&gt;&lt;w:shd w:val=&quot;clear&quot; w:color=&quot;auto&quot; w:fill=&quot;FFFFFF&quot;/&gt;&lt;w:lang w:val=&quot;EN-US&quot;/&gt;&lt;/w:rPr&gt;&lt;m:t&gt;m&lt;/m:t&gt;&lt;/m:r&gt;&lt;/m:num&gt;&lt;m:den&gt;&lt;m:sSub&gt;&lt;m:sSubPr&gt;&lt;m:ctrlPr&gt;&lt;w:rPr&gt;&lt;w:rFonts w:ascii=&quot;Cambria Math&quot; w:h-ansi=&quot;Cambria Math&quot; w:cs=&quot;Times New Roman&quot;/&gt;&lt;wx:font wx:val=&quot;Cambria Math&quot;/&gt;&lt;w:i/&gt;&lt;w:sz w:val=&quot;28&quot;/&gt;&lt;w:sz-cs w:val=&quot;28&quot;/&gt;&lt;w:shd w:val=&quot;clear&quot; w:color=&quot;auto&quot; w:fill=&quot;FFFFFF&quot;/&gt;&lt;/w:rPr&gt;&lt;/m:ctrlPr&gt;&lt;/m:sSubPr&gt;&lt;m:e&gt;&lt;m:r&gt;&lt;w:rPr&gt;&lt;w:rFonts w:ascii=&quot;Cambria Math&quot; w:h-ansi=&quot;Cambria Math&quot; w:cs=&quot;Times New Roman&quot;/&gt;&lt;wx:font wx:val=&quot;Cambria Math&quot;/&gt;&lt;w:i/&gt;&lt;w:sz w:val=&quot;28&quot;/&gt;&lt;w:sz-cs w:val=&quot;28&quot;/&gt;&lt;w:shd w:val=&quot;clear&quot; w:color=&quot;auto&quot; w:fill=&quot;FFFFFF&quot;/&gt;&lt;/w:rPr&gt;&lt;m:t&gt;d&lt;/m:t&gt;&lt;/m:r&gt;&lt;/m:e&gt;&lt;m:sub&gt;&lt;m:r&gt;&lt;w:rPr&gt;&lt;w:rFonts w:ascii=&quot;Cambria Math&quot; w:h-ansi=&quot;Cambria Math&quot; w:cs=&quot;Times New Roman&quot;/&gt;&lt;wx:font wx:val=&quot;Cambria Math&quot;/&gt;&lt;w:i/&gt;&lt;w:sz w:val=&quot;28&quot;/&gt;&lt;w:sz-cs w:val=&quot;28&quot;/&gt;&lt;w:shd w:val=&quot;clear&quot; w:color=&quot;auto&quot; w:fill=&quot;FFFFFF&quot;/&gt;&lt;/w:rPr&gt;&lt;m:t&gt;РІ&lt;/m:t&gt;&lt;/m:r&gt;&lt;/m:sub&gt;&lt;/m:sSub&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66" o:title="" chromakey="white"/>
          </v:shape>
        </w:pict>
      </w:r>
      <w:r w:rsidRPr="0049520D">
        <w:rPr>
          <w:rFonts w:ascii="Times New Roman" w:hAnsi="Times New Roman" w:cs="Times New Roman"/>
          <w:sz w:val="28"/>
          <w:szCs w:val="28"/>
          <w:shd w:val="clear" w:color="auto" w:fill="FFFFFF"/>
        </w:rPr>
        <w:instrText xml:space="preserve"> </w:instrText>
      </w:r>
      <w:r w:rsidRPr="0049520D">
        <w:rPr>
          <w:rFonts w:ascii="Times New Roman" w:hAnsi="Times New Roman" w:cs="Times New Roman"/>
          <w:sz w:val="28"/>
          <w:szCs w:val="28"/>
          <w:shd w:val="clear" w:color="auto" w:fill="FFFFFF"/>
        </w:rPr>
        <w:fldChar w:fldCharType="separate"/>
      </w:r>
      <w:r w:rsidRPr="0049520D">
        <w:rPr>
          <w:position w:val="-20"/>
        </w:rPr>
        <w:pict>
          <v:shape id="_x0000_i1138" type="#_x0000_t75" style="width:40.8pt;height:2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stylePaneFormatFilter w:val=&quot;3F01&quot;/&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7967&quot;/&gt;&lt;wsp:rsid wsp:val=&quot;000029D6&quot;/&gt;&lt;wsp:rsid wsp:val=&quot;00002C4D&quot;/&gt;&lt;wsp:rsid wsp:val=&quot;00017571&quot;/&gt;&lt;wsp:rsid wsp:val=&quot;00027105&quot;/&gt;&lt;wsp:rsid wsp:val=&quot;00033732&quot;/&gt;&lt;wsp:rsid wsp:val=&quot;00033F33&quot;/&gt;&lt;wsp:rsid wsp:val=&quot;000474BF&quot;/&gt;&lt;wsp:rsid wsp:val=&quot;00051CF3&quot;/&gt;&lt;wsp:rsid wsp:val=&quot;00060869&quot;/&gt;&lt;wsp:rsid wsp:val=&quot;000625C0&quot;/&gt;&lt;wsp:rsid wsp:val=&quot;00073578&quot;/&gt;&lt;wsp:rsid wsp:val=&quot;0007381A&quot;/&gt;&lt;wsp:rsid wsp:val=&quot;00076D95&quot;/&gt;&lt;wsp:rsid wsp:val=&quot;00080AC8&quot;/&gt;&lt;wsp:rsid wsp:val=&quot;00085754&quot;/&gt;&lt;wsp:rsid wsp:val=&quot;00086DEE&quot;/&gt;&lt;wsp:rsid wsp:val=&quot;00090228&quot;/&gt;&lt;wsp:rsid wsp:val=&quot;00094FC2&quot;/&gt;&lt;wsp:rsid wsp:val=&quot;000A0A94&quot;/&gt;&lt;wsp:rsid wsp:val=&quot;000B1DCA&quot;/&gt;&lt;wsp:rsid wsp:val=&quot;000B69E2&quot;/&gt;&lt;wsp:rsid wsp:val=&quot;000D4124&quot;/&gt;&lt;wsp:rsid wsp:val=&quot;000D6D2E&quot;/&gt;&lt;wsp:rsid wsp:val=&quot;000E0B24&quot;/&gt;&lt;wsp:rsid wsp:val=&quot;000E587C&quot;/&gt;&lt;wsp:rsid wsp:val=&quot;0015407B&quot;/&gt;&lt;wsp:rsid wsp:val=&quot;001556AA&quot;/&gt;&lt;wsp:rsid wsp:val=&quot;00173065&quot;/&gt;&lt;wsp:rsid wsp:val=&quot;00177F55&quot;/&gt;&lt;wsp:rsid wsp:val=&quot;00181CB6&quot;/&gt;&lt;wsp:rsid wsp:val=&quot;00195939&quot;/&gt;&lt;wsp:rsid wsp:val=&quot;001A0271&quot;/&gt;&lt;wsp:rsid wsp:val=&quot;001A3F32&quot;/&gt;&lt;wsp:rsid wsp:val=&quot;001A4AE0&quot;/&gt;&lt;wsp:rsid wsp:val=&quot;001B3810&quot;/&gt;&lt;wsp:rsid wsp:val=&quot;001B5BDD&quot;/&gt;&lt;wsp:rsid wsp:val=&quot;001C7C77&quot;/&gt;&lt;wsp:rsid wsp:val=&quot;001D6FF2&quot;/&gt;&lt;wsp:rsid wsp:val=&quot;001E08B2&quot;/&gt;&lt;wsp:rsid wsp:val=&quot;001E0A17&quot;/&gt;&lt;wsp:rsid wsp:val=&quot;002040FD&quot;/&gt;&lt;wsp:rsid wsp:val=&quot;00205FE0&quot;/&gt;&lt;wsp:rsid wsp:val=&quot;00206D1B&quot;/&gt;&lt;wsp:rsid wsp:val=&quot;0021372E&quot;/&gt;&lt;wsp:rsid wsp:val=&quot;002155CA&quot;/&gt;&lt;wsp:rsid wsp:val=&quot;00230FA3&quot;/&gt;&lt;wsp:rsid wsp:val=&quot;00242A24&quot;/&gt;&lt;wsp:rsid wsp:val=&quot;00246F22&quot;/&gt;&lt;wsp:rsid wsp:val=&quot;00251DB5&quot;/&gt;&lt;wsp:rsid wsp:val=&quot;00255836&quot;/&gt;&lt;wsp:rsid wsp:val=&quot;00273425&quot;/&gt;&lt;wsp:rsid wsp:val=&quot;00280B08&quot;/&gt;&lt;wsp:rsid wsp:val=&quot;00283806&quot;/&gt;&lt;wsp:rsid wsp:val=&quot;00287A81&quot;/&gt;&lt;wsp:rsid wsp:val=&quot;00293113&quot;/&gt;&lt;wsp:rsid wsp:val=&quot;002A2466&quot;/&gt;&lt;wsp:rsid wsp:val=&quot;002A5C24&quot;/&gt;&lt;wsp:rsid wsp:val=&quot;002B46DF&quot;/&gt;&lt;wsp:rsid wsp:val=&quot;002B5456&quot;/&gt;&lt;wsp:rsid wsp:val=&quot;002E407E&quot;/&gt;&lt;wsp:rsid wsp:val=&quot;00306714&quot;/&gt;&lt;wsp:rsid wsp:val=&quot;0036029F&quot;/&gt;&lt;wsp:rsid wsp:val=&quot;00363F07&quot;/&gt;&lt;wsp:rsid wsp:val=&quot;003644EE&quot;/&gt;&lt;wsp:rsid wsp:val=&quot;00372256&quot;/&gt;&lt;wsp:rsid wsp:val=&quot;00373D04&quot;/&gt;&lt;wsp:rsid wsp:val=&quot;00381C9D&quot;/&gt;&lt;wsp:rsid wsp:val=&quot;00381D49&quot;/&gt;&lt;wsp:rsid wsp:val=&quot;003874E0&quot;/&gt;&lt;wsp:rsid wsp:val=&quot;003963DE&quot;/&gt;&lt;wsp:rsid wsp:val=&quot;003B41A7&quot;/&gt;&lt;wsp:rsid wsp:val=&quot;003C472E&quot;/&gt;&lt;wsp:rsid wsp:val=&quot;003D0D3C&quot;/&gt;&lt;wsp:rsid wsp:val=&quot;003D1F8C&quot;/&gt;&lt;wsp:rsid wsp:val=&quot;00405D96&quot;/&gt;&lt;wsp:rsid wsp:val=&quot;00406458&quot;/&gt;&lt;wsp:rsid wsp:val=&quot;00411DF4&quot;/&gt;&lt;wsp:rsid wsp:val=&quot;00414304&quot;/&gt;&lt;wsp:rsid wsp:val=&quot;00420762&quot;/&gt;&lt;wsp:rsid wsp:val=&quot;00451827&quot;/&gt;&lt;wsp:rsid wsp:val=&quot;00467F24&quot;/&gt;&lt;wsp:rsid wsp:val=&quot;00475886&quot;/&gt;&lt;wsp:rsid wsp:val=&quot;0048362D&quot;/&gt;&lt;wsp:rsid wsp:val=&quot;0049520D&quot;/&gt;&lt;wsp:rsid wsp:val=&quot;004A21E0&quot;/&gt;&lt;wsp:rsid wsp:val=&quot;004A722A&quot;/&gt;&lt;wsp:rsid wsp:val=&quot;004D4ACD&quot;/&gt;&lt;wsp:rsid wsp:val=&quot;00510687&quot;/&gt;&lt;wsp:rsid wsp:val=&quot;00537744&quot;/&gt;&lt;wsp:rsid wsp:val=&quot;005402BE&quot;/&gt;&lt;wsp:rsid wsp:val=&quot;0057003C&quot;/&gt;&lt;wsp:rsid wsp:val=&quot;00577FF7&quot;/&gt;&lt;wsp:rsid wsp:val=&quot;00592609&quot;/&gt;&lt;wsp:rsid wsp:val=&quot;005B0060&quot;/&gt;&lt;wsp:rsid wsp:val=&quot;005D634F&quot;/&gt;&lt;wsp:rsid wsp:val=&quot;005E0BB9&quot;/&gt;&lt;wsp:rsid wsp:val=&quot;005E7967&quot;/&gt;&lt;wsp:rsid wsp:val=&quot;006003FA&quot;/&gt;&lt;wsp:rsid wsp:val=&quot;00613EE0&quot;/&gt;&lt;wsp:rsid wsp:val=&quot;0061571C&quot;/&gt;&lt;wsp:rsid wsp:val=&quot;006230FC&quot;/&gt;&lt;wsp:rsid wsp:val=&quot;0063638F&quot;/&gt;&lt;wsp:rsid wsp:val=&quot;00640E53&quot;/&gt;&lt;wsp:rsid wsp:val=&quot;006678CB&quot;/&gt;&lt;wsp:rsid wsp:val=&quot;006928ED&quot;/&gt;&lt;wsp:rsid wsp:val=&quot;006A3994&quot;/&gt;&lt;wsp:rsid wsp:val=&quot;006B2D90&quot;/&gt;&lt;wsp:rsid wsp:val=&quot;006B345C&quot;/&gt;&lt;wsp:rsid wsp:val=&quot;006B6E40&quot;/&gt;&lt;wsp:rsid wsp:val=&quot;006C626F&quot;/&gt;&lt;wsp:rsid wsp:val=&quot;006E19E2&quot;/&gt;&lt;wsp:rsid wsp:val=&quot;00705012&quot;/&gt;&lt;wsp:rsid wsp:val=&quot;00715F3C&quot;/&gt;&lt;wsp:rsid wsp:val=&quot;00724CB8&quot;/&gt;&lt;wsp:rsid wsp:val=&quot;007335C2&quot;/&gt;&lt;wsp:rsid wsp:val=&quot;00734329&quot;/&gt;&lt;wsp:rsid wsp:val=&quot;007620A1&quot;/&gt;&lt;wsp:rsid wsp:val=&quot;00772C38&quot;/&gt;&lt;wsp:rsid wsp:val=&quot;007947FA&quot;/&gt;&lt;wsp:rsid wsp:val=&quot;007C72DD&quot;/&gt;&lt;wsp:rsid wsp:val=&quot;007E7304&quot;/&gt;&lt;wsp:rsid wsp:val=&quot;008038BC&quot;/&gt;&lt;wsp:rsid wsp:val=&quot;0081351E&quot;/&gt;&lt;wsp:rsid wsp:val=&quot;00842133&quot;/&gt;&lt;wsp:rsid wsp:val=&quot;00853250&quot;/&gt;&lt;wsp:rsid wsp:val=&quot;008533EE&quot;/&gt;&lt;wsp:rsid wsp:val=&quot;008869F0&quot;/&gt;&lt;wsp:rsid wsp:val=&quot;00891F55&quot;/&gt;&lt;wsp:rsid wsp:val=&quot;008A1A49&quot;/&gt;&lt;wsp:rsid wsp:val=&quot;008C0D75&quot;/&gt;&lt;wsp:rsid wsp:val=&quot;008C0EE6&quot;/&gt;&lt;wsp:rsid wsp:val=&quot;008E2629&quot;/&gt;&lt;wsp:rsid wsp:val=&quot;00901CDF&quot;/&gt;&lt;wsp:rsid wsp:val=&quot;00906E72&quot;/&gt;&lt;wsp:rsid wsp:val=&quot;00936388&quot;/&gt;&lt;wsp:rsid wsp:val=&quot;00950E9A&quot;/&gt;&lt;wsp:rsid wsp:val=&quot;009611D4&quot;/&gt;&lt;wsp:rsid wsp:val=&quot;00973E08&quot;/&gt;&lt;wsp:rsid wsp:val=&quot;00985B8D&quot;/&gt;&lt;wsp:rsid wsp:val=&quot;009C1638&quot;/&gt;&lt;wsp:rsid wsp:val=&quot;009D077F&quot;/&gt;&lt;wsp:rsid wsp:val=&quot;009E2920&quot;/&gt;&lt;wsp:rsid wsp:val=&quot;009E6654&quot;/&gt;&lt;wsp:rsid wsp:val=&quot;00A026FC&quot;/&gt;&lt;wsp:rsid wsp:val=&quot;00A06D7A&quot;/&gt;&lt;wsp:rsid wsp:val=&quot;00A2375C&quot;/&gt;&lt;wsp:rsid wsp:val=&quot;00A3675F&quot;/&gt;&lt;wsp:rsid wsp:val=&quot;00A45515&quot;/&gt;&lt;wsp:rsid wsp:val=&quot;00A51BE7&quot;/&gt;&lt;wsp:rsid wsp:val=&quot;00A53B14&quot;/&gt;&lt;wsp:rsid wsp:val=&quot;00A62C12&quot;/&gt;&lt;wsp:rsid wsp:val=&quot;00A64A58&quot;/&gt;&lt;wsp:rsid wsp:val=&quot;00A654D8&quot;/&gt;&lt;wsp:rsid wsp:val=&quot;00A81CF7&quot;/&gt;&lt;wsp:rsid wsp:val=&quot;00A861DB&quot;/&gt;&lt;wsp:rsid wsp:val=&quot;00A956D4&quot;/&gt;&lt;wsp:rsid wsp:val=&quot;00AB0E64&quot;/&gt;&lt;wsp:rsid wsp:val=&quot;00AF2326&quot;/&gt;&lt;wsp:rsid wsp:val=&quot;00AF76E0&quot;/&gt;&lt;wsp:rsid wsp:val=&quot;00B03AFB&quot;/&gt;&lt;wsp:rsid wsp:val=&quot;00B136B1&quot;/&gt;&lt;wsp:rsid wsp:val=&quot;00B13FFB&quot;/&gt;&lt;wsp:rsid wsp:val=&quot;00B145CA&quot;/&gt;&lt;wsp:rsid wsp:val=&quot;00B2509D&quot;/&gt;&lt;wsp:rsid wsp:val=&quot;00B254F8&quot;/&gt;&lt;wsp:rsid wsp:val=&quot;00B27C5C&quot;/&gt;&lt;wsp:rsid wsp:val=&quot;00B32B7A&quot;/&gt;&lt;wsp:rsid wsp:val=&quot;00B52532&quot;/&gt;&lt;wsp:rsid wsp:val=&quot;00B87726&quot;/&gt;&lt;wsp:rsid wsp:val=&quot;00B97606&quot;/&gt;&lt;wsp:rsid wsp:val=&quot;00BA0E00&quot;/&gt;&lt;wsp:rsid wsp:val=&quot;00BA132A&quot;/&gt;&lt;wsp:rsid wsp:val=&quot;00BA6E40&quot;/&gt;&lt;wsp:rsid wsp:val=&quot;00BB0471&quot;/&gt;&lt;wsp:rsid wsp:val=&quot;00BB3FA8&quot;/&gt;&lt;wsp:rsid wsp:val=&quot;00BB5876&quot;/&gt;&lt;wsp:rsid wsp:val=&quot;00BD14F8&quot;/&gt;&lt;wsp:rsid wsp:val=&quot;00BD2679&quot;/&gt;&lt;wsp:rsid wsp:val=&quot;00BE57ED&quot;/&gt;&lt;wsp:rsid wsp:val=&quot;00BF2401&quot;/&gt;&lt;wsp:rsid wsp:val=&quot;00C16580&quot;/&gt;&lt;wsp:rsid wsp:val=&quot;00C27D80&quot;/&gt;&lt;wsp:rsid wsp:val=&quot;00C27E4A&quot;/&gt;&lt;wsp:rsid wsp:val=&quot;00C450F5&quot;/&gt;&lt;wsp:rsid wsp:val=&quot;00C45FA5&quot;/&gt;&lt;wsp:rsid wsp:val=&quot;00C57F55&quot;/&gt;&lt;wsp:rsid wsp:val=&quot;00C754BA&quot;/&gt;&lt;wsp:rsid wsp:val=&quot;00C85E61&quot;/&gt;&lt;wsp:rsid wsp:val=&quot;00C913BC&quot;/&gt;&lt;wsp:rsid wsp:val=&quot;00C91FE0&quot;/&gt;&lt;wsp:rsid wsp:val=&quot;00C9460C&quot;/&gt;&lt;wsp:rsid wsp:val=&quot;00CA309D&quot;/&gt;&lt;wsp:rsid wsp:val=&quot;00CA4068&quot;/&gt;&lt;wsp:rsid wsp:val=&quot;00CD101F&quot;/&gt;&lt;wsp:rsid wsp:val=&quot;00CD49EC&quot;/&gt;&lt;wsp:rsid wsp:val=&quot;00D05047&quot;/&gt;&lt;wsp:rsid wsp:val=&quot;00D15BA1&quot;/&gt;&lt;wsp:rsid wsp:val=&quot;00D2499D&quot;/&gt;&lt;wsp:rsid wsp:val=&quot;00D32D3D&quot;/&gt;&lt;wsp:rsid wsp:val=&quot;00D45F84&quot;/&gt;&lt;wsp:rsid wsp:val=&quot;00D4741C&quot;/&gt;&lt;wsp:rsid wsp:val=&quot;00D65285&quot;/&gt;&lt;wsp:rsid wsp:val=&quot;00D7607B&quot;/&gt;&lt;wsp:rsid wsp:val=&quot;00D845EC&quot;/&gt;&lt;wsp:rsid wsp:val=&quot;00D859BB&quot;/&gt;&lt;wsp:rsid wsp:val=&quot;00D938DB&quot;/&gt;&lt;wsp:rsid wsp:val=&quot;00D96B56&quot;/&gt;&lt;wsp:rsid wsp:val=&quot;00DA2BA5&quot;/&gt;&lt;wsp:rsid wsp:val=&quot;00DB3DA8&quot;/&gt;&lt;wsp:rsid wsp:val=&quot;00DD3C31&quot;/&gt;&lt;wsp:rsid wsp:val=&quot;00E04B0F&quot;/&gt;&lt;wsp:rsid wsp:val=&quot;00E0675A&quot;/&gt;&lt;wsp:rsid wsp:val=&quot;00E06A87&quot;/&gt;&lt;wsp:rsid wsp:val=&quot;00E0725A&quot;/&gt;&lt;wsp:rsid wsp:val=&quot;00E13E8F&quot;/&gt;&lt;wsp:rsid wsp:val=&quot;00E14059&quot;/&gt;&lt;wsp:rsid wsp:val=&quot;00E20AF2&quot;/&gt;&lt;wsp:rsid wsp:val=&quot;00E30513&quot;/&gt;&lt;wsp:rsid wsp:val=&quot;00E35ED9&quot;/&gt;&lt;wsp:rsid wsp:val=&quot;00E5393E&quot;/&gt;&lt;wsp:rsid wsp:val=&quot;00E610D3&quot;/&gt;&lt;wsp:rsid wsp:val=&quot;00E617C3&quot;/&gt;&lt;wsp:rsid wsp:val=&quot;00E758F1&quot;/&gt;&lt;wsp:rsid wsp:val=&quot;00E9213D&quot;/&gt;&lt;wsp:rsid wsp:val=&quot;00E947B0&quot;/&gt;&lt;wsp:rsid wsp:val=&quot;00EA1529&quot;/&gt;&lt;wsp:rsid wsp:val=&quot;00EB1051&quot;/&gt;&lt;wsp:rsid wsp:val=&quot;00EB698E&quot;/&gt;&lt;wsp:rsid wsp:val=&quot;00EE3BC1&quot;/&gt;&lt;wsp:rsid wsp:val=&quot;00EF21AD&quot;/&gt;&lt;wsp:rsid wsp:val=&quot;00F02A9F&quot;/&gt;&lt;wsp:rsid wsp:val=&quot;00F07EBF&quot;/&gt;&lt;wsp:rsid wsp:val=&quot;00F45F62&quot;/&gt;&lt;wsp:rsid wsp:val=&quot;00F918C0&quot;/&gt;&lt;wsp:rsid wsp:val=&quot;00F94099&quot;/&gt;&lt;wsp:rsid wsp:val=&quot;00FB5C9E&quot;/&gt;&lt;wsp:rsid wsp:val=&quot;00FB6F3A&quot;/&gt;&lt;wsp:rsid wsp:val=&quot;00FC5717&quot;/&gt;&lt;wsp:rsid wsp:val=&quot;00FD6A91&quot;/&gt;&lt;wsp:rsid wsp:val=&quot;00FE506C&quot;/&gt;&lt;/wsp:rsids&gt;&lt;/w:docPr&gt;&lt;w:body&gt;&lt;wx:sect&gt;&lt;w:p wsp:rsidR=&quot;00000000&quot; wsp:rsidRDefault=&quot;00CD49EC&quot; wsp:rsidP=&quot;00CD49EC&quot;&gt;&lt;m:oMathPara&gt;&lt;m:oMath&gt;&lt;m:r&gt;&lt;w:rPr&gt;&lt;w:rFonts w:ascii=&quot;Cambria Math&quot; w:h-ansi=&quot;Cambria Math&quot; w:cs=&quot;Times New Roman&quot;/&gt;&lt;wx:font wx:val=&quot;Cambria Math&quot;/&gt;&lt;w:i/&gt;&lt;w:sz w:val=&quot;28&quot;/&gt;&lt;w:sz-cs w:val=&quot;28&quot;/&gt;&lt;w:shd w:val=&quot;clear&quot; w:color=&quot;auto&quot; w:fill=&quot;FFFFFF&quot;/&gt;&lt;/w:rPr&gt;&lt;m:t&gt; Р•=&lt;/m:t&gt;&lt;/m:r&gt;&lt;m:f&gt;&lt;m:fPr&gt;&lt;m:ctrlPr&gt;&lt;w:rPr&gt;&lt;w:rFonts w:ascii=&quot;Cambria Math&quot; w:h-ansi=&quot;Cambria Math&quot; w:cs=&quot;Times New Roman&quot;/&gt;&lt;wx:font wx:val=&quot;Cambria Math&quot;/&gt;&lt;w:i/&gt;&lt;w:sz w:val=&quot;28&quot;/&gt;&lt;w:sz-cs w:val=&quot;28&quot;/&gt;&lt;w:shd w:val=&quot;clear&quot; w:color=&quot;auto&quot; w:fill=&quot;FFFFFF&quot;/&gt;&lt;/w:rPr&gt;&lt;/m:ctrlPr&gt;&lt;/m:fPr&gt;&lt;m:num&gt;&lt;m:r&gt;&lt;w:rPr&gt;&lt;w:rFonts w:ascii=&quot;Cambria Math&quot; w:h-ansi=&quot;Cambria Math&quot; w:cs=&quot;Times New Roman&quot;/&gt;&lt;wx:font wx:val=&quot;Cambria Math&quot;/&gt;&lt;w:i/&gt;&lt;w:sz w:val=&quot;28&quot;/&gt;&lt;w:sz-cs w:val=&quot;28&quot;/&gt;&lt;w:shd w:val=&quot;clear&quot; w:color=&quot;auto&quot; w:fill=&quot;FFFFFF&quot;/&gt;&lt;w:lang w:val=&quot;EN-US&quot;/&gt;&lt;/w:rPr&gt;&lt;m:t&gt;m&lt;/m:t&gt;&lt;/m:r&gt;&lt;/m:num&gt;&lt;m:den&gt;&lt;m:sSub&gt;&lt;m:sSubPr&gt;&lt;m:ctrlPr&gt;&lt;w:rPr&gt;&lt;w:rFonts w:ascii=&quot;Cambria Math&quot; w:h-ansi=&quot;Cambria Math&quot; w:cs=&quot;Times New Roman&quot;/&gt;&lt;wx:font wx:val=&quot;Cambria Math&quot;/&gt;&lt;w:i/&gt;&lt;w:sz w:val=&quot;28&quot;/&gt;&lt;w:sz-cs w:val=&quot;28&quot;/&gt;&lt;w:shd w:val=&quot;clear&quot; w:color=&quot;auto&quot; w:fill=&quot;FFFFFF&quot;/&gt;&lt;/w:rPr&gt;&lt;/m:ctrlPr&gt;&lt;/m:sSubPr&gt;&lt;m:e&gt;&lt;m:r&gt;&lt;w:rPr&gt;&lt;w:rFonts w:ascii=&quot;Cambria Math&quot; w:h-ansi=&quot;Cambria Math&quot; w:cs=&quot;Times New Roman&quot;/&gt;&lt;wx:font wx:val=&quot;Cambria Math&quot;/&gt;&lt;w:i/&gt;&lt;w:sz w:val=&quot;28&quot;/&gt;&lt;w:sz-cs w:val=&quot;28&quot;/&gt;&lt;w:shd w:val=&quot;clear&quot; w:color=&quot;auto&quot; w:fill=&quot;FFFFFF&quot;/&gt;&lt;/w:rPr&gt;&lt;m:t&gt;d&lt;/m:t&gt;&lt;/m:r&gt;&lt;/m:e&gt;&lt;m:sub&gt;&lt;m:r&gt;&lt;w:rPr&gt;&lt;w:rFonts w:ascii=&quot;Cambria Math&quot; w:h-ansi=&quot;Cambria Math&quot; w:cs=&quot;Times New Roman&quot;/&gt;&lt;wx:font wx:val=&quot;Cambria Math&quot;/&gt;&lt;w:i/&gt;&lt;w:sz w:val=&quot;28&quot;/&gt;&lt;w:sz-cs w:val=&quot;28&quot;/&gt;&lt;w:shd w:val=&quot;clear&quot; w:color=&quot;auto&quot; w:fill=&quot;FFFFFF&quot;/&gt;&lt;/w:rPr&gt;&lt;m:t&gt;РІ&lt;/m:t&gt;&lt;/m:r&gt;&lt;/m:sub&gt;&lt;/m:sSub&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66" o:title="" chromakey="white"/>
          </v:shape>
        </w:pict>
      </w:r>
      <w:r w:rsidRPr="0049520D">
        <w:rPr>
          <w:rFonts w:ascii="Times New Roman" w:hAnsi="Times New Roman" w:cs="Times New Roman"/>
          <w:sz w:val="28"/>
          <w:szCs w:val="28"/>
          <w:shd w:val="clear" w:color="auto" w:fill="FFFFFF"/>
        </w:rPr>
        <w:fldChar w:fldCharType="end"/>
      </w:r>
      <w:r w:rsidRPr="009804F2">
        <w:rPr>
          <w:rFonts w:ascii="Times New Roman" w:hAnsi="Times New Roman" w:cs="Times New Roman"/>
          <w:sz w:val="28"/>
          <w:szCs w:val="28"/>
          <w:shd w:val="clear" w:color="auto" w:fill="FFFFFF"/>
        </w:rPr>
        <w:t>;</w:t>
      </w:r>
    </w:p>
    <w:p w:rsidR="00DF6FF5" w:rsidRPr="009804F2" w:rsidRDefault="00DF6FF5" w:rsidP="00B4580C">
      <w:pPr>
        <w:spacing w:line="360" w:lineRule="auto"/>
        <w:ind w:firstLine="426"/>
        <w:jc w:val="both"/>
        <w:rPr>
          <w:rFonts w:ascii="Times New Roman" w:hAnsi="Times New Roman" w:cs="Times New Roman"/>
          <w:sz w:val="28"/>
          <w:szCs w:val="28"/>
          <w:shd w:val="clear" w:color="auto" w:fill="FFFFFF"/>
        </w:rPr>
      </w:pPr>
      <w:r w:rsidRPr="0049520D">
        <w:rPr>
          <w:rFonts w:ascii="Times New Roman" w:hAnsi="Times New Roman" w:cs="Times New Roman"/>
          <w:sz w:val="28"/>
          <w:szCs w:val="28"/>
          <w:shd w:val="clear" w:color="auto" w:fill="FFFFFF"/>
        </w:rPr>
        <w:fldChar w:fldCharType="begin"/>
      </w:r>
      <w:r w:rsidRPr="0049520D">
        <w:rPr>
          <w:rFonts w:ascii="Times New Roman" w:hAnsi="Times New Roman" w:cs="Times New Roman"/>
          <w:sz w:val="28"/>
          <w:szCs w:val="28"/>
          <w:shd w:val="clear" w:color="auto" w:fill="FFFFFF"/>
        </w:rPr>
        <w:instrText xml:space="preserve"> QUOTE </w:instrText>
      </w:r>
      <w:r w:rsidRPr="0049520D">
        <w:rPr>
          <w:position w:val="-6"/>
        </w:rPr>
        <w:pict>
          <v:shape id="_x0000_i1139" type="#_x0000_t75" style="width:12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stylePaneFormatFilter w:val=&quot;3F01&quot;/&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7967&quot;/&gt;&lt;wsp:rsid wsp:val=&quot;000029D6&quot;/&gt;&lt;wsp:rsid wsp:val=&quot;00002C4D&quot;/&gt;&lt;wsp:rsid wsp:val=&quot;00017571&quot;/&gt;&lt;wsp:rsid wsp:val=&quot;00027105&quot;/&gt;&lt;wsp:rsid wsp:val=&quot;00033732&quot;/&gt;&lt;wsp:rsid wsp:val=&quot;00033F33&quot;/&gt;&lt;wsp:rsid wsp:val=&quot;000474BF&quot;/&gt;&lt;wsp:rsid wsp:val=&quot;00051CF3&quot;/&gt;&lt;wsp:rsid wsp:val=&quot;00060869&quot;/&gt;&lt;wsp:rsid wsp:val=&quot;000625C0&quot;/&gt;&lt;wsp:rsid wsp:val=&quot;00073578&quot;/&gt;&lt;wsp:rsid wsp:val=&quot;0007381A&quot;/&gt;&lt;wsp:rsid wsp:val=&quot;00076D95&quot;/&gt;&lt;wsp:rsid wsp:val=&quot;00080AC8&quot;/&gt;&lt;wsp:rsid wsp:val=&quot;00085754&quot;/&gt;&lt;wsp:rsid wsp:val=&quot;00086DEE&quot;/&gt;&lt;wsp:rsid wsp:val=&quot;00090228&quot;/&gt;&lt;wsp:rsid wsp:val=&quot;00094FC2&quot;/&gt;&lt;wsp:rsid wsp:val=&quot;000A0A94&quot;/&gt;&lt;wsp:rsid wsp:val=&quot;000B1DCA&quot;/&gt;&lt;wsp:rsid wsp:val=&quot;000B69E2&quot;/&gt;&lt;wsp:rsid wsp:val=&quot;000D4124&quot;/&gt;&lt;wsp:rsid wsp:val=&quot;000D6D2E&quot;/&gt;&lt;wsp:rsid wsp:val=&quot;000E0B24&quot;/&gt;&lt;wsp:rsid wsp:val=&quot;000E587C&quot;/&gt;&lt;wsp:rsid wsp:val=&quot;0015407B&quot;/&gt;&lt;wsp:rsid wsp:val=&quot;001556AA&quot;/&gt;&lt;wsp:rsid wsp:val=&quot;00173065&quot;/&gt;&lt;wsp:rsid wsp:val=&quot;00177F55&quot;/&gt;&lt;wsp:rsid wsp:val=&quot;00181CB6&quot;/&gt;&lt;wsp:rsid wsp:val=&quot;00195939&quot;/&gt;&lt;wsp:rsid wsp:val=&quot;001A0271&quot;/&gt;&lt;wsp:rsid wsp:val=&quot;001A3F32&quot;/&gt;&lt;wsp:rsid wsp:val=&quot;001A4AE0&quot;/&gt;&lt;wsp:rsid wsp:val=&quot;001B3810&quot;/&gt;&lt;wsp:rsid wsp:val=&quot;001B5BDD&quot;/&gt;&lt;wsp:rsid wsp:val=&quot;001C7C77&quot;/&gt;&lt;wsp:rsid wsp:val=&quot;001D6FF2&quot;/&gt;&lt;wsp:rsid wsp:val=&quot;001E08B2&quot;/&gt;&lt;wsp:rsid wsp:val=&quot;001E0A17&quot;/&gt;&lt;wsp:rsid wsp:val=&quot;002040FD&quot;/&gt;&lt;wsp:rsid wsp:val=&quot;00205FE0&quot;/&gt;&lt;wsp:rsid wsp:val=&quot;00206D1B&quot;/&gt;&lt;wsp:rsid wsp:val=&quot;002106DC&quot;/&gt;&lt;wsp:rsid wsp:val=&quot;0021372E&quot;/&gt;&lt;wsp:rsid wsp:val=&quot;002155CA&quot;/&gt;&lt;wsp:rsid wsp:val=&quot;00230FA3&quot;/&gt;&lt;wsp:rsid wsp:val=&quot;00242A24&quot;/&gt;&lt;wsp:rsid wsp:val=&quot;00246F22&quot;/&gt;&lt;wsp:rsid wsp:val=&quot;00251DB5&quot;/&gt;&lt;wsp:rsid wsp:val=&quot;00255836&quot;/&gt;&lt;wsp:rsid wsp:val=&quot;00273425&quot;/&gt;&lt;wsp:rsid wsp:val=&quot;00280B08&quot;/&gt;&lt;wsp:rsid wsp:val=&quot;00283806&quot;/&gt;&lt;wsp:rsid wsp:val=&quot;00287A81&quot;/&gt;&lt;wsp:rsid wsp:val=&quot;00293113&quot;/&gt;&lt;wsp:rsid wsp:val=&quot;002A2466&quot;/&gt;&lt;wsp:rsid wsp:val=&quot;002A5C24&quot;/&gt;&lt;wsp:rsid wsp:val=&quot;002B46DF&quot;/&gt;&lt;wsp:rsid wsp:val=&quot;002B5456&quot;/&gt;&lt;wsp:rsid wsp:val=&quot;002E407E&quot;/&gt;&lt;wsp:rsid wsp:val=&quot;00306714&quot;/&gt;&lt;wsp:rsid wsp:val=&quot;0036029F&quot;/&gt;&lt;wsp:rsid wsp:val=&quot;00363F07&quot;/&gt;&lt;wsp:rsid wsp:val=&quot;003644EE&quot;/&gt;&lt;wsp:rsid wsp:val=&quot;00372256&quot;/&gt;&lt;wsp:rsid wsp:val=&quot;00373D04&quot;/&gt;&lt;wsp:rsid wsp:val=&quot;00381C9D&quot;/&gt;&lt;wsp:rsid wsp:val=&quot;00381D49&quot;/&gt;&lt;wsp:rsid wsp:val=&quot;003874E0&quot;/&gt;&lt;wsp:rsid wsp:val=&quot;003963DE&quot;/&gt;&lt;wsp:rsid wsp:val=&quot;003B41A7&quot;/&gt;&lt;wsp:rsid wsp:val=&quot;003C472E&quot;/&gt;&lt;wsp:rsid wsp:val=&quot;003D0D3C&quot;/&gt;&lt;wsp:rsid wsp:val=&quot;003D1F8C&quot;/&gt;&lt;wsp:rsid wsp:val=&quot;00405D96&quot;/&gt;&lt;wsp:rsid wsp:val=&quot;00406458&quot;/&gt;&lt;wsp:rsid wsp:val=&quot;00411DF4&quot;/&gt;&lt;wsp:rsid wsp:val=&quot;00414304&quot;/&gt;&lt;wsp:rsid wsp:val=&quot;00420762&quot;/&gt;&lt;wsp:rsid wsp:val=&quot;00451827&quot;/&gt;&lt;wsp:rsid wsp:val=&quot;00467F24&quot;/&gt;&lt;wsp:rsid wsp:val=&quot;00475886&quot;/&gt;&lt;wsp:rsid wsp:val=&quot;0048362D&quot;/&gt;&lt;wsp:rsid wsp:val=&quot;0049520D&quot;/&gt;&lt;wsp:rsid wsp:val=&quot;004A21E0&quot;/&gt;&lt;wsp:rsid wsp:val=&quot;004A722A&quot;/&gt;&lt;wsp:rsid wsp:val=&quot;004D4ACD&quot;/&gt;&lt;wsp:rsid wsp:val=&quot;00510687&quot;/&gt;&lt;wsp:rsid wsp:val=&quot;00537744&quot;/&gt;&lt;wsp:rsid wsp:val=&quot;005402BE&quot;/&gt;&lt;wsp:rsid wsp:val=&quot;0057003C&quot;/&gt;&lt;wsp:rsid wsp:val=&quot;00577FF7&quot;/&gt;&lt;wsp:rsid wsp:val=&quot;00592609&quot;/&gt;&lt;wsp:rsid wsp:val=&quot;005B0060&quot;/&gt;&lt;wsp:rsid wsp:val=&quot;005D634F&quot;/&gt;&lt;wsp:rsid wsp:val=&quot;005E0BB9&quot;/&gt;&lt;wsp:rsid wsp:val=&quot;005E7967&quot;/&gt;&lt;wsp:rsid wsp:val=&quot;006003FA&quot;/&gt;&lt;wsp:rsid wsp:val=&quot;00613EE0&quot;/&gt;&lt;wsp:rsid wsp:val=&quot;0061571C&quot;/&gt;&lt;wsp:rsid wsp:val=&quot;006230FC&quot;/&gt;&lt;wsp:rsid wsp:val=&quot;0063638F&quot;/&gt;&lt;wsp:rsid wsp:val=&quot;00640E53&quot;/&gt;&lt;wsp:rsid wsp:val=&quot;006678CB&quot;/&gt;&lt;wsp:rsid wsp:val=&quot;006928ED&quot;/&gt;&lt;wsp:rsid wsp:val=&quot;006A3994&quot;/&gt;&lt;wsp:rsid wsp:val=&quot;006B2D90&quot;/&gt;&lt;wsp:rsid wsp:val=&quot;006B345C&quot;/&gt;&lt;wsp:rsid wsp:val=&quot;006B6E40&quot;/&gt;&lt;wsp:rsid wsp:val=&quot;006C626F&quot;/&gt;&lt;wsp:rsid wsp:val=&quot;006E19E2&quot;/&gt;&lt;wsp:rsid wsp:val=&quot;00705012&quot;/&gt;&lt;wsp:rsid wsp:val=&quot;00715F3C&quot;/&gt;&lt;wsp:rsid wsp:val=&quot;00724CB8&quot;/&gt;&lt;wsp:rsid wsp:val=&quot;007335C2&quot;/&gt;&lt;wsp:rsid wsp:val=&quot;00734329&quot;/&gt;&lt;wsp:rsid wsp:val=&quot;007620A1&quot;/&gt;&lt;wsp:rsid wsp:val=&quot;00772C38&quot;/&gt;&lt;wsp:rsid wsp:val=&quot;007947FA&quot;/&gt;&lt;wsp:rsid wsp:val=&quot;007C72DD&quot;/&gt;&lt;wsp:rsid wsp:val=&quot;007E7304&quot;/&gt;&lt;wsp:rsid wsp:val=&quot;008038BC&quot;/&gt;&lt;wsp:rsid wsp:val=&quot;0081351E&quot;/&gt;&lt;wsp:rsid wsp:val=&quot;00842133&quot;/&gt;&lt;wsp:rsid wsp:val=&quot;00853250&quot;/&gt;&lt;wsp:rsid wsp:val=&quot;008533EE&quot;/&gt;&lt;wsp:rsid wsp:val=&quot;008869F0&quot;/&gt;&lt;wsp:rsid wsp:val=&quot;00891F55&quot;/&gt;&lt;wsp:rsid wsp:val=&quot;008A1A49&quot;/&gt;&lt;wsp:rsid wsp:val=&quot;008C0D75&quot;/&gt;&lt;wsp:rsid wsp:val=&quot;008C0EE6&quot;/&gt;&lt;wsp:rsid wsp:val=&quot;008E2629&quot;/&gt;&lt;wsp:rsid wsp:val=&quot;00901CDF&quot;/&gt;&lt;wsp:rsid wsp:val=&quot;00906E72&quot;/&gt;&lt;wsp:rsid wsp:val=&quot;00936388&quot;/&gt;&lt;wsp:rsid wsp:val=&quot;00950E9A&quot;/&gt;&lt;wsp:rsid wsp:val=&quot;009611D4&quot;/&gt;&lt;wsp:rsid wsp:val=&quot;00973E08&quot;/&gt;&lt;wsp:rsid wsp:val=&quot;00985B8D&quot;/&gt;&lt;wsp:rsid wsp:val=&quot;009C1638&quot;/&gt;&lt;wsp:rsid wsp:val=&quot;009D077F&quot;/&gt;&lt;wsp:rsid wsp:val=&quot;009E2920&quot;/&gt;&lt;wsp:rsid wsp:val=&quot;009E6654&quot;/&gt;&lt;wsp:rsid wsp:val=&quot;00A026FC&quot;/&gt;&lt;wsp:rsid wsp:val=&quot;00A06D7A&quot;/&gt;&lt;wsp:rsid wsp:val=&quot;00A2375C&quot;/&gt;&lt;wsp:rsid wsp:val=&quot;00A3675F&quot;/&gt;&lt;wsp:rsid wsp:val=&quot;00A45515&quot;/&gt;&lt;wsp:rsid wsp:val=&quot;00A51BE7&quot;/&gt;&lt;wsp:rsid wsp:val=&quot;00A53B14&quot;/&gt;&lt;wsp:rsid wsp:val=&quot;00A62C12&quot;/&gt;&lt;wsp:rsid wsp:val=&quot;00A64A58&quot;/&gt;&lt;wsp:rsid wsp:val=&quot;00A654D8&quot;/&gt;&lt;wsp:rsid wsp:val=&quot;00A81CF7&quot;/&gt;&lt;wsp:rsid wsp:val=&quot;00A861DB&quot;/&gt;&lt;wsp:rsid wsp:val=&quot;00A956D4&quot;/&gt;&lt;wsp:rsid wsp:val=&quot;00AB0E64&quot;/&gt;&lt;wsp:rsid wsp:val=&quot;00AF2326&quot;/&gt;&lt;wsp:rsid wsp:val=&quot;00AF76E0&quot;/&gt;&lt;wsp:rsid wsp:val=&quot;00B03AFB&quot;/&gt;&lt;wsp:rsid wsp:val=&quot;00B136B1&quot;/&gt;&lt;wsp:rsid wsp:val=&quot;00B13FFB&quot;/&gt;&lt;wsp:rsid wsp:val=&quot;00B145CA&quot;/&gt;&lt;wsp:rsid wsp:val=&quot;00B2509D&quot;/&gt;&lt;wsp:rsid wsp:val=&quot;00B254F8&quot;/&gt;&lt;wsp:rsid wsp:val=&quot;00B27C5C&quot;/&gt;&lt;wsp:rsid wsp:val=&quot;00B32B7A&quot;/&gt;&lt;wsp:rsid wsp:val=&quot;00B52532&quot;/&gt;&lt;wsp:rsid wsp:val=&quot;00B87726&quot;/&gt;&lt;wsp:rsid wsp:val=&quot;00B97606&quot;/&gt;&lt;wsp:rsid wsp:val=&quot;00BA0E00&quot;/&gt;&lt;wsp:rsid wsp:val=&quot;00BA132A&quot;/&gt;&lt;wsp:rsid wsp:val=&quot;00BA6E40&quot;/&gt;&lt;wsp:rsid wsp:val=&quot;00BB0471&quot;/&gt;&lt;wsp:rsid wsp:val=&quot;00BB3FA8&quot;/&gt;&lt;wsp:rsid wsp:val=&quot;00BB5876&quot;/&gt;&lt;wsp:rsid wsp:val=&quot;00BD14F8&quot;/&gt;&lt;wsp:rsid wsp:val=&quot;00BD2679&quot;/&gt;&lt;wsp:rsid wsp:val=&quot;00BE57ED&quot;/&gt;&lt;wsp:rsid wsp:val=&quot;00BF2401&quot;/&gt;&lt;wsp:rsid wsp:val=&quot;00C16580&quot;/&gt;&lt;wsp:rsid wsp:val=&quot;00C27D80&quot;/&gt;&lt;wsp:rsid wsp:val=&quot;00C27E4A&quot;/&gt;&lt;wsp:rsid wsp:val=&quot;00C450F5&quot;/&gt;&lt;wsp:rsid wsp:val=&quot;00C45FA5&quot;/&gt;&lt;wsp:rsid wsp:val=&quot;00C57F55&quot;/&gt;&lt;wsp:rsid wsp:val=&quot;00C754BA&quot;/&gt;&lt;wsp:rsid wsp:val=&quot;00C85E61&quot;/&gt;&lt;wsp:rsid wsp:val=&quot;00C913BC&quot;/&gt;&lt;wsp:rsid wsp:val=&quot;00C91FE0&quot;/&gt;&lt;wsp:rsid wsp:val=&quot;00C9460C&quot;/&gt;&lt;wsp:rsid wsp:val=&quot;00CA309D&quot;/&gt;&lt;wsp:rsid wsp:val=&quot;00CA4068&quot;/&gt;&lt;wsp:rsid wsp:val=&quot;00CD101F&quot;/&gt;&lt;wsp:rsid wsp:val=&quot;00D05047&quot;/&gt;&lt;wsp:rsid wsp:val=&quot;00D15BA1&quot;/&gt;&lt;wsp:rsid wsp:val=&quot;00D2499D&quot;/&gt;&lt;wsp:rsid wsp:val=&quot;00D32D3D&quot;/&gt;&lt;wsp:rsid wsp:val=&quot;00D45F84&quot;/&gt;&lt;wsp:rsid wsp:val=&quot;00D4741C&quot;/&gt;&lt;wsp:rsid wsp:val=&quot;00D65285&quot;/&gt;&lt;wsp:rsid wsp:val=&quot;00D7607B&quot;/&gt;&lt;wsp:rsid wsp:val=&quot;00D845EC&quot;/&gt;&lt;wsp:rsid wsp:val=&quot;00D859BB&quot;/&gt;&lt;wsp:rsid wsp:val=&quot;00D938DB&quot;/&gt;&lt;wsp:rsid wsp:val=&quot;00D96B56&quot;/&gt;&lt;wsp:rsid wsp:val=&quot;00DA2BA5&quot;/&gt;&lt;wsp:rsid wsp:val=&quot;00DB3DA8&quot;/&gt;&lt;wsp:rsid wsp:val=&quot;00DD3C31&quot;/&gt;&lt;wsp:rsid wsp:val=&quot;00E04B0F&quot;/&gt;&lt;wsp:rsid wsp:val=&quot;00E0675A&quot;/&gt;&lt;wsp:rsid wsp:val=&quot;00E06A87&quot;/&gt;&lt;wsp:rsid wsp:val=&quot;00E0725A&quot;/&gt;&lt;wsp:rsid wsp:val=&quot;00E13E8F&quot;/&gt;&lt;wsp:rsid wsp:val=&quot;00E14059&quot;/&gt;&lt;wsp:rsid wsp:val=&quot;00E20AF2&quot;/&gt;&lt;wsp:rsid wsp:val=&quot;00E30513&quot;/&gt;&lt;wsp:rsid wsp:val=&quot;00E35ED9&quot;/&gt;&lt;wsp:rsid wsp:val=&quot;00E5393E&quot;/&gt;&lt;wsp:rsid wsp:val=&quot;00E610D3&quot;/&gt;&lt;wsp:rsid wsp:val=&quot;00E617C3&quot;/&gt;&lt;wsp:rsid wsp:val=&quot;00E758F1&quot;/&gt;&lt;wsp:rsid wsp:val=&quot;00E9213D&quot;/&gt;&lt;wsp:rsid wsp:val=&quot;00E947B0&quot;/&gt;&lt;wsp:rsid wsp:val=&quot;00EA1529&quot;/&gt;&lt;wsp:rsid wsp:val=&quot;00EB1051&quot;/&gt;&lt;wsp:rsid wsp:val=&quot;00EB698E&quot;/&gt;&lt;wsp:rsid wsp:val=&quot;00EE3BC1&quot;/&gt;&lt;wsp:rsid wsp:val=&quot;00EF21AD&quot;/&gt;&lt;wsp:rsid wsp:val=&quot;00F02A9F&quot;/&gt;&lt;wsp:rsid wsp:val=&quot;00F07EBF&quot;/&gt;&lt;wsp:rsid wsp:val=&quot;00F45F62&quot;/&gt;&lt;wsp:rsid wsp:val=&quot;00F918C0&quot;/&gt;&lt;wsp:rsid wsp:val=&quot;00F94099&quot;/&gt;&lt;wsp:rsid wsp:val=&quot;00FB5C9E&quot;/&gt;&lt;wsp:rsid wsp:val=&quot;00FB6F3A&quot;/&gt;&lt;wsp:rsid wsp:val=&quot;00FC5717&quot;/&gt;&lt;wsp:rsid wsp:val=&quot;00FD6A91&quot;/&gt;&lt;wsp:rsid wsp:val=&quot;00FE506C&quot;/&gt;&lt;/wsp:rsids&gt;&lt;/w:docPr&gt;&lt;w:body&gt;&lt;wx:sect&gt;&lt;w:p wsp:rsidR=&quot;00000000&quot; wsp:rsidRDefault=&quot;002106DC&quot; wsp:rsidP=&quot;002106DC&quot;&gt;&lt;m:oMathPara&gt;&lt;m:oMath&gt;&lt;m:r&gt;&lt;w:rPr&gt;&lt;w:rFonts w:ascii=&quot;Cambria Math&quot; w:h-ansi=&quot;Cambria Math&quot; w:cs=&quot;Times New Roman&quot;/&gt;&lt;wx:font wx:val=&quot;Cambria Math&quot;/&gt;&lt;w:i/&gt;&lt;w:sz w:val=&quot;28&quot;/&gt;&lt;w:sz-cs w:val=&quot;28&quot;/&gt;&lt;w:shd w:val=&quot;clear&quot; w:color=&quot;auto&quot; w:fill=&quot;FFFFFF&quot;/&gt;&lt;w:lang w:val=&quot;EN-US&quot;/&gt;&lt;/w:rPr&gt;&lt;m:t&gt;m&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67" o:title="" chromakey="white"/>
          </v:shape>
        </w:pict>
      </w:r>
      <w:r w:rsidRPr="0049520D">
        <w:rPr>
          <w:rFonts w:ascii="Times New Roman" w:hAnsi="Times New Roman" w:cs="Times New Roman"/>
          <w:sz w:val="28"/>
          <w:szCs w:val="28"/>
          <w:shd w:val="clear" w:color="auto" w:fill="FFFFFF"/>
        </w:rPr>
        <w:instrText xml:space="preserve"> </w:instrText>
      </w:r>
      <w:r w:rsidRPr="0049520D">
        <w:rPr>
          <w:rFonts w:ascii="Times New Roman" w:hAnsi="Times New Roman" w:cs="Times New Roman"/>
          <w:sz w:val="28"/>
          <w:szCs w:val="28"/>
          <w:shd w:val="clear" w:color="auto" w:fill="FFFFFF"/>
        </w:rPr>
        <w:fldChar w:fldCharType="separate"/>
      </w:r>
      <w:r w:rsidRPr="0049520D">
        <w:rPr>
          <w:position w:val="-6"/>
        </w:rPr>
        <w:pict>
          <v:shape id="_x0000_i1140" type="#_x0000_t75" style="width:12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stylePaneFormatFilter w:val=&quot;3F01&quot;/&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7967&quot;/&gt;&lt;wsp:rsid wsp:val=&quot;000029D6&quot;/&gt;&lt;wsp:rsid wsp:val=&quot;00002C4D&quot;/&gt;&lt;wsp:rsid wsp:val=&quot;00017571&quot;/&gt;&lt;wsp:rsid wsp:val=&quot;00027105&quot;/&gt;&lt;wsp:rsid wsp:val=&quot;00033732&quot;/&gt;&lt;wsp:rsid wsp:val=&quot;00033F33&quot;/&gt;&lt;wsp:rsid wsp:val=&quot;000474BF&quot;/&gt;&lt;wsp:rsid wsp:val=&quot;00051CF3&quot;/&gt;&lt;wsp:rsid wsp:val=&quot;00060869&quot;/&gt;&lt;wsp:rsid wsp:val=&quot;000625C0&quot;/&gt;&lt;wsp:rsid wsp:val=&quot;00073578&quot;/&gt;&lt;wsp:rsid wsp:val=&quot;0007381A&quot;/&gt;&lt;wsp:rsid wsp:val=&quot;00076D95&quot;/&gt;&lt;wsp:rsid wsp:val=&quot;00080AC8&quot;/&gt;&lt;wsp:rsid wsp:val=&quot;00085754&quot;/&gt;&lt;wsp:rsid wsp:val=&quot;00086DEE&quot;/&gt;&lt;wsp:rsid wsp:val=&quot;00090228&quot;/&gt;&lt;wsp:rsid wsp:val=&quot;00094FC2&quot;/&gt;&lt;wsp:rsid wsp:val=&quot;000A0A94&quot;/&gt;&lt;wsp:rsid wsp:val=&quot;000B1DCA&quot;/&gt;&lt;wsp:rsid wsp:val=&quot;000B69E2&quot;/&gt;&lt;wsp:rsid wsp:val=&quot;000D4124&quot;/&gt;&lt;wsp:rsid wsp:val=&quot;000D6D2E&quot;/&gt;&lt;wsp:rsid wsp:val=&quot;000E0B24&quot;/&gt;&lt;wsp:rsid wsp:val=&quot;000E587C&quot;/&gt;&lt;wsp:rsid wsp:val=&quot;0015407B&quot;/&gt;&lt;wsp:rsid wsp:val=&quot;001556AA&quot;/&gt;&lt;wsp:rsid wsp:val=&quot;00173065&quot;/&gt;&lt;wsp:rsid wsp:val=&quot;00177F55&quot;/&gt;&lt;wsp:rsid wsp:val=&quot;00181CB6&quot;/&gt;&lt;wsp:rsid wsp:val=&quot;00195939&quot;/&gt;&lt;wsp:rsid wsp:val=&quot;001A0271&quot;/&gt;&lt;wsp:rsid wsp:val=&quot;001A3F32&quot;/&gt;&lt;wsp:rsid wsp:val=&quot;001A4AE0&quot;/&gt;&lt;wsp:rsid wsp:val=&quot;001B3810&quot;/&gt;&lt;wsp:rsid wsp:val=&quot;001B5BDD&quot;/&gt;&lt;wsp:rsid wsp:val=&quot;001C7C77&quot;/&gt;&lt;wsp:rsid wsp:val=&quot;001D6FF2&quot;/&gt;&lt;wsp:rsid wsp:val=&quot;001E08B2&quot;/&gt;&lt;wsp:rsid wsp:val=&quot;001E0A17&quot;/&gt;&lt;wsp:rsid wsp:val=&quot;002040FD&quot;/&gt;&lt;wsp:rsid wsp:val=&quot;00205FE0&quot;/&gt;&lt;wsp:rsid wsp:val=&quot;00206D1B&quot;/&gt;&lt;wsp:rsid wsp:val=&quot;002106DC&quot;/&gt;&lt;wsp:rsid wsp:val=&quot;0021372E&quot;/&gt;&lt;wsp:rsid wsp:val=&quot;002155CA&quot;/&gt;&lt;wsp:rsid wsp:val=&quot;00230FA3&quot;/&gt;&lt;wsp:rsid wsp:val=&quot;00242A24&quot;/&gt;&lt;wsp:rsid wsp:val=&quot;00246F22&quot;/&gt;&lt;wsp:rsid wsp:val=&quot;00251DB5&quot;/&gt;&lt;wsp:rsid wsp:val=&quot;00255836&quot;/&gt;&lt;wsp:rsid wsp:val=&quot;00273425&quot;/&gt;&lt;wsp:rsid wsp:val=&quot;00280B08&quot;/&gt;&lt;wsp:rsid wsp:val=&quot;00283806&quot;/&gt;&lt;wsp:rsid wsp:val=&quot;00287A81&quot;/&gt;&lt;wsp:rsid wsp:val=&quot;00293113&quot;/&gt;&lt;wsp:rsid wsp:val=&quot;002A2466&quot;/&gt;&lt;wsp:rsid wsp:val=&quot;002A5C24&quot;/&gt;&lt;wsp:rsid wsp:val=&quot;002B46DF&quot;/&gt;&lt;wsp:rsid wsp:val=&quot;002B5456&quot;/&gt;&lt;wsp:rsid wsp:val=&quot;002E407E&quot;/&gt;&lt;wsp:rsid wsp:val=&quot;00306714&quot;/&gt;&lt;wsp:rsid wsp:val=&quot;0036029F&quot;/&gt;&lt;wsp:rsid wsp:val=&quot;00363F07&quot;/&gt;&lt;wsp:rsid wsp:val=&quot;003644EE&quot;/&gt;&lt;wsp:rsid wsp:val=&quot;00372256&quot;/&gt;&lt;wsp:rsid wsp:val=&quot;00373D04&quot;/&gt;&lt;wsp:rsid wsp:val=&quot;00381C9D&quot;/&gt;&lt;wsp:rsid wsp:val=&quot;00381D49&quot;/&gt;&lt;wsp:rsid wsp:val=&quot;003874E0&quot;/&gt;&lt;wsp:rsid wsp:val=&quot;003963DE&quot;/&gt;&lt;wsp:rsid wsp:val=&quot;003B41A7&quot;/&gt;&lt;wsp:rsid wsp:val=&quot;003C472E&quot;/&gt;&lt;wsp:rsid wsp:val=&quot;003D0D3C&quot;/&gt;&lt;wsp:rsid wsp:val=&quot;003D1F8C&quot;/&gt;&lt;wsp:rsid wsp:val=&quot;00405D96&quot;/&gt;&lt;wsp:rsid wsp:val=&quot;00406458&quot;/&gt;&lt;wsp:rsid wsp:val=&quot;00411DF4&quot;/&gt;&lt;wsp:rsid wsp:val=&quot;00414304&quot;/&gt;&lt;wsp:rsid wsp:val=&quot;00420762&quot;/&gt;&lt;wsp:rsid wsp:val=&quot;00451827&quot;/&gt;&lt;wsp:rsid wsp:val=&quot;00467F24&quot;/&gt;&lt;wsp:rsid wsp:val=&quot;00475886&quot;/&gt;&lt;wsp:rsid wsp:val=&quot;0048362D&quot;/&gt;&lt;wsp:rsid wsp:val=&quot;0049520D&quot;/&gt;&lt;wsp:rsid wsp:val=&quot;004A21E0&quot;/&gt;&lt;wsp:rsid wsp:val=&quot;004A722A&quot;/&gt;&lt;wsp:rsid wsp:val=&quot;004D4ACD&quot;/&gt;&lt;wsp:rsid wsp:val=&quot;00510687&quot;/&gt;&lt;wsp:rsid wsp:val=&quot;00537744&quot;/&gt;&lt;wsp:rsid wsp:val=&quot;005402BE&quot;/&gt;&lt;wsp:rsid wsp:val=&quot;0057003C&quot;/&gt;&lt;wsp:rsid wsp:val=&quot;00577FF7&quot;/&gt;&lt;wsp:rsid wsp:val=&quot;00592609&quot;/&gt;&lt;wsp:rsid wsp:val=&quot;005B0060&quot;/&gt;&lt;wsp:rsid wsp:val=&quot;005D634F&quot;/&gt;&lt;wsp:rsid wsp:val=&quot;005E0BB9&quot;/&gt;&lt;wsp:rsid wsp:val=&quot;005E7967&quot;/&gt;&lt;wsp:rsid wsp:val=&quot;006003FA&quot;/&gt;&lt;wsp:rsid wsp:val=&quot;00613EE0&quot;/&gt;&lt;wsp:rsid wsp:val=&quot;0061571C&quot;/&gt;&lt;wsp:rsid wsp:val=&quot;006230FC&quot;/&gt;&lt;wsp:rsid wsp:val=&quot;0063638F&quot;/&gt;&lt;wsp:rsid wsp:val=&quot;00640E53&quot;/&gt;&lt;wsp:rsid wsp:val=&quot;006678CB&quot;/&gt;&lt;wsp:rsid wsp:val=&quot;006928ED&quot;/&gt;&lt;wsp:rsid wsp:val=&quot;006A3994&quot;/&gt;&lt;wsp:rsid wsp:val=&quot;006B2D90&quot;/&gt;&lt;wsp:rsid wsp:val=&quot;006B345C&quot;/&gt;&lt;wsp:rsid wsp:val=&quot;006B6E40&quot;/&gt;&lt;wsp:rsid wsp:val=&quot;006C626F&quot;/&gt;&lt;wsp:rsid wsp:val=&quot;006E19E2&quot;/&gt;&lt;wsp:rsid wsp:val=&quot;00705012&quot;/&gt;&lt;wsp:rsid wsp:val=&quot;00715F3C&quot;/&gt;&lt;wsp:rsid wsp:val=&quot;00724CB8&quot;/&gt;&lt;wsp:rsid wsp:val=&quot;007335C2&quot;/&gt;&lt;wsp:rsid wsp:val=&quot;00734329&quot;/&gt;&lt;wsp:rsid wsp:val=&quot;007620A1&quot;/&gt;&lt;wsp:rsid wsp:val=&quot;00772C38&quot;/&gt;&lt;wsp:rsid wsp:val=&quot;007947FA&quot;/&gt;&lt;wsp:rsid wsp:val=&quot;007C72DD&quot;/&gt;&lt;wsp:rsid wsp:val=&quot;007E7304&quot;/&gt;&lt;wsp:rsid wsp:val=&quot;008038BC&quot;/&gt;&lt;wsp:rsid wsp:val=&quot;0081351E&quot;/&gt;&lt;wsp:rsid wsp:val=&quot;00842133&quot;/&gt;&lt;wsp:rsid wsp:val=&quot;00853250&quot;/&gt;&lt;wsp:rsid wsp:val=&quot;008533EE&quot;/&gt;&lt;wsp:rsid wsp:val=&quot;008869F0&quot;/&gt;&lt;wsp:rsid wsp:val=&quot;00891F55&quot;/&gt;&lt;wsp:rsid wsp:val=&quot;008A1A49&quot;/&gt;&lt;wsp:rsid wsp:val=&quot;008C0D75&quot;/&gt;&lt;wsp:rsid wsp:val=&quot;008C0EE6&quot;/&gt;&lt;wsp:rsid wsp:val=&quot;008E2629&quot;/&gt;&lt;wsp:rsid wsp:val=&quot;00901CDF&quot;/&gt;&lt;wsp:rsid wsp:val=&quot;00906E72&quot;/&gt;&lt;wsp:rsid wsp:val=&quot;00936388&quot;/&gt;&lt;wsp:rsid wsp:val=&quot;00950E9A&quot;/&gt;&lt;wsp:rsid wsp:val=&quot;009611D4&quot;/&gt;&lt;wsp:rsid wsp:val=&quot;00973E08&quot;/&gt;&lt;wsp:rsid wsp:val=&quot;00985B8D&quot;/&gt;&lt;wsp:rsid wsp:val=&quot;009C1638&quot;/&gt;&lt;wsp:rsid wsp:val=&quot;009D077F&quot;/&gt;&lt;wsp:rsid wsp:val=&quot;009E2920&quot;/&gt;&lt;wsp:rsid wsp:val=&quot;009E6654&quot;/&gt;&lt;wsp:rsid wsp:val=&quot;00A026FC&quot;/&gt;&lt;wsp:rsid wsp:val=&quot;00A06D7A&quot;/&gt;&lt;wsp:rsid wsp:val=&quot;00A2375C&quot;/&gt;&lt;wsp:rsid wsp:val=&quot;00A3675F&quot;/&gt;&lt;wsp:rsid wsp:val=&quot;00A45515&quot;/&gt;&lt;wsp:rsid wsp:val=&quot;00A51BE7&quot;/&gt;&lt;wsp:rsid wsp:val=&quot;00A53B14&quot;/&gt;&lt;wsp:rsid wsp:val=&quot;00A62C12&quot;/&gt;&lt;wsp:rsid wsp:val=&quot;00A64A58&quot;/&gt;&lt;wsp:rsid wsp:val=&quot;00A654D8&quot;/&gt;&lt;wsp:rsid wsp:val=&quot;00A81CF7&quot;/&gt;&lt;wsp:rsid wsp:val=&quot;00A861DB&quot;/&gt;&lt;wsp:rsid wsp:val=&quot;00A956D4&quot;/&gt;&lt;wsp:rsid wsp:val=&quot;00AB0E64&quot;/&gt;&lt;wsp:rsid wsp:val=&quot;00AF2326&quot;/&gt;&lt;wsp:rsid wsp:val=&quot;00AF76E0&quot;/&gt;&lt;wsp:rsid wsp:val=&quot;00B03AFB&quot;/&gt;&lt;wsp:rsid wsp:val=&quot;00B136B1&quot;/&gt;&lt;wsp:rsid wsp:val=&quot;00B13FFB&quot;/&gt;&lt;wsp:rsid wsp:val=&quot;00B145CA&quot;/&gt;&lt;wsp:rsid wsp:val=&quot;00B2509D&quot;/&gt;&lt;wsp:rsid wsp:val=&quot;00B254F8&quot;/&gt;&lt;wsp:rsid wsp:val=&quot;00B27C5C&quot;/&gt;&lt;wsp:rsid wsp:val=&quot;00B32B7A&quot;/&gt;&lt;wsp:rsid wsp:val=&quot;00B52532&quot;/&gt;&lt;wsp:rsid wsp:val=&quot;00B87726&quot;/&gt;&lt;wsp:rsid wsp:val=&quot;00B97606&quot;/&gt;&lt;wsp:rsid wsp:val=&quot;00BA0E00&quot;/&gt;&lt;wsp:rsid wsp:val=&quot;00BA132A&quot;/&gt;&lt;wsp:rsid wsp:val=&quot;00BA6E40&quot;/&gt;&lt;wsp:rsid wsp:val=&quot;00BB0471&quot;/&gt;&lt;wsp:rsid wsp:val=&quot;00BB3FA8&quot;/&gt;&lt;wsp:rsid wsp:val=&quot;00BB5876&quot;/&gt;&lt;wsp:rsid wsp:val=&quot;00BD14F8&quot;/&gt;&lt;wsp:rsid wsp:val=&quot;00BD2679&quot;/&gt;&lt;wsp:rsid wsp:val=&quot;00BE57ED&quot;/&gt;&lt;wsp:rsid wsp:val=&quot;00BF2401&quot;/&gt;&lt;wsp:rsid wsp:val=&quot;00C16580&quot;/&gt;&lt;wsp:rsid wsp:val=&quot;00C27D80&quot;/&gt;&lt;wsp:rsid wsp:val=&quot;00C27E4A&quot;/&gt;&lt;wsp:rsid wsp:val=&quot;00C450F5&quot;/&gt;&lt;wsp:rsid wsp:val=&quot;00C45FA5&quot;/&gt;&lt;wsp:rsid wsp:val=&quot;00C57F55&quot;/&gt;&lt;wsp:rsid wsp:val=&quot;00C754BA&quot;/&gt;&lt;wsp:rsid wsp:val=&quot;00C85E61&quot;/&gt;&lt;wsp:rsid wsp:val=&quot;00C913BC&quot;/&gt;&lt;wsp:rsid wsp:val=&quot;00C91FE0&quot;/&gt;&lt;wsp:rsid wsp:val=&quot;00C9460C&quot;/&gt;&lt;wsp:rsid wsp:val=&quot;00CA309D&quot;/&gt;&lt;wsp:rsid wsp:val=&quot;00CA4068&quot;/&gt;&lt;wsp:rsid wsp:val=&quot;00CD101F&quot;/&gt;&lt;wsp:rsid wsp:val=&quot;00D05047&quot;/&gt;&lt;wsp:rsid wsp:val=&quot;00D15BA1&quot;/&gt;&lt;wsp:rsid wsp:val=&quot;00D2499D&quot;/&gt;&lt;wsp:rsid wsp:val=&quot;00D32D3D&quot;/&gt;&lt;wsp:rsid wsp:val=&quot;00D45F84&quot;/&gt;&lt;wsp:rsid wsp:val=&quot;00D4741C&quot;/&gt;&lt;wsp:rsid wsp:val=&quot;00D65285&quot;/&gt;&lt;wsp:rsid wsp:val=&quot;00D7607B&quot;/&gt;&lt;wsp:rsid wsp:val=&quot;00D845EC&quot;/&gt;&lt;wsp:rsid wsp:val=&quot;00D859BB&quot;/&gt;&lt;wsp:rsid wsp:val=&quot;00D938DB&quot;/&gt;&lt;wsp:rsid wsp:val=&quot;00D96B56&quot;/&gt;&lt;wsp:rsid wsp:val=&quot;00DA2BA5&quot;/&gt;&lt;wsp:rsid wsp:val=&quot;00DB3DA8&quot;/&gt;&lt;wsp:rsid wsp:val=&quot;00DD3C31&quot;/&gt;&lt;wsp:rsid wsp:val=&quot;00E04B0F&quot;/&gt;&lt;wsp:rsid wsp:val=&quot;00E0675A&quot;/&gt;&lt;wsp:rsid wsp:val=&quot;00E06A87&quot;/&gt;&lt;wsp:rsid wsp:val=&quot;00E0725A&quot;/&gt;&lt;wsp:rsid wsp:val=&quot;00E13E8F&quot;/&gt;&lt;wsp:rsid wsp:val=&quot;00E14059&quot;/&gt;&lt;wsp:rsid wsp:val=&quot;00E20AF2&quot;/&gt;&lt;wsp:rsid wsp:val=&quot;00E30513&quot;/&gt;&lt;wsp:rsid wsp:val=&quot;00E35ED9&quot;/&gt;&lt;wsp:rsid wsp:val=&quot;00E5393E&quot;/&gt;&lt;wsp:rsid wsp:val=&quot;00E610D3&quot;/&gt;&lt;wsp:rsid wsp:val=&quot;00E617C3&quot;/&gt;&lt;wsp:rsid wsp:val=&quot;00E758F1&quot;/&gt;&lt;wsp:rsid wsp:val=&quot;00E9213D&quot;/&gt;&lt;wsp:rsid wsp:val=&quot;00E947B0&quot;/&gt;&lt;wsp:rsid wsp:val=&quot;00EA1529&quot;/&gt;&lt;wsp:rsid wsp:val=&quot;00EB1051&quot;/&gt;&lt;wsp:rsid wsp:val=&quot;00EB698E&quot;/&gt;&lt;wsp:rsid wsp:val=&quot;00EE3BC1&quot;/&gt;&lt;wsp:rsid wsp:val=&quot;00EF21AD&quot;/&gt;&lt;wsp:rsid wsp:val=&quot;00F02A9F&quot;/&gt;&lt;wsp:rsid wsp:val=&quot;00F07EBF&quot;/&gt;&lt;wsp:rsid wsp:val=&quot;00F45F62&quot;/&gt;&lt;wsp:rsid wsp:val=&quot;00F918C0&quot;/&gt;&lt;wsp:rsid wsp:val=&quot;00F94099&quot;/&gt;&lt;wsp:rsid wsp:val=&quot;00FB5C9E&quot;/&gt;&lt;wsp:rsid wsp:val=&quot;00FB6F3A&quot;/&gt;&lt;wsp:rsid wsp:val=&quot;00FC5717&quot;/&gt;&lt;wsp:rsid wsp:val=&quot;00FD6A91&quot;/&gt;&lt;wsp:rsid wsp:val=&quot;00FE506C&quot;/&gt;&lt;/wsp:rsids&gt;&lt;/w:docPr&gt;&lt;w:body&gt;&lt;wx:sect&gt;&lt;w:p wsp:rsidR=&quot;00000000&quot; wsp:rsidRDefault=&quot;002106DC&quot; wsp:rsidP=&quot;002106DC&quot;&gt;&lt;m:oMathPara&gt;&lt;m:oMath&gt;&lt;m:r&gt;&lt;w:rPr&gt;&lt;w:rFonts w:ascii=&quot;Cambria Math&quot; w:h-ansi=&quot;Cambria Math&quot; w:cs=&quot;Times New Roman&quot;/&gt;&lt;wx:font wx:val=&quot;Cambria Math&quot;/&gt;&lt;w:i/&gt;&lt;w:sz w:val=&quot;28&quot;/&gt;&lt;w:sz-cs w:val=&quot;28&quot;/&gt;&lt;w:shd w:val=&quot;clear&quot; w:color=&quot;auto&quot; w:fill=&quot;FFFFFF&quot;/&gt;&lt;w:lang w:val=&quot;EN-US&quot;/&gt;&lt;/w:rPr&gt;&lt;m:t&gt;m&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67" o:title="" chromakey="white"/>
          </v:shape>
        </w:pict>
      </w:r>
      <w:r w:rsidRPr="0049520D">
        <w:rPr>
          <w:rFonts w:ascii="Times New Roman" w:hAnsi="Times New Roman" w:cs="Times New Roman"/>
          <w:sz w:val="28"/>
          <w:szCs w:val="28"/>
          <w:shd w:val="clear" w:color="auto" w:fill="FFFFFF"/>
        </w:rPr>
        <w:fldChar w:fldCharType="end"/>
      </w:r>
      <w:r w:rsidRPr="009804F2">
        <w:rPr>
          <w:rFonts w:ascii="Times New Roman" w:hAnsi="Times New Roman" w:cs="Times New Roman"/>
          <w:sz w:val="28"/>
          <w:szCs w:val="28"/>
          <w:shd w:val="clear" w:color="auto" w:fill="FFFFFF"/>
        </w:rPr>
        <w:t xml:space="preserve"> </w:t>
      </w:r>
      <w:r>
        <w:rPr>
          <w:rFonts w:ascii="Times New Roman" w:hAnsi="Times New Roman" w:cs="Times New Roman"/>
          <w:sz w:val="28"/>
          <w:szCs w:val="28"/>
          <w:shd w:val="clear" w:color="auto" w:fill="FFFFFF"/>
        </w:rPr>
        <w:t>–</w:t>
      </w:r>
      <w:r w:rsidRPr="009804F2">
        <w:rPr>
          <w:rFonts w:ascii="Times New Roman" w:hAnsi="Times New Roman" w:cs="Times New Roman"/>
          <w:sz w:val="28"/>
          <w:szCs w:val="28"/>
          <w:shd w:val="clear" w:color="auto" w:fill="FFFFFF"/>
        </w:rPr>
        <w:t xml:space="preserve"> абсолютная шеро</w:t>
      </w:r>
      <w:r>
        <w:rPr>
          <w:rFonts w:ascii="Times New Roman" w:hAnsi="Times New Roman" w:cs="Times New Roman"/>
          <w:sz w:val="28"/>
          <w:szCs w:val="28"/>
          <w:shd w:val="clear" w:color="auto" w:fill="FFFFFF"/>
        </w:rPr>
        <w:t>ховатость, мм.</w:t>
      </w:r>
    </w:p>
    <w:p w:rsidR="00DF6FF5" w:rsidRPr="009804F2" w:rsidRDefault="00DF6FF5" w:rsidP="00B4580C">
      <w:pPr>
        <w:tabs>
          <w:tab w:val="left" w:pos="9355"/>
        </w:tabs>
        <w:spacing w:after="389" w:line="360" w:lineRule="auto"/>
        <w:ind w:firstLine="709"/>
        <w:jc w:val="both"/>
        <w:rPr>
          <w:rFonts w:ascii="Times New Roman" w:hAnsi="Times New Roman" w:cs="Times New Roman"/>
          <w:sz w:val="28"/>
          <w:szCs w:val="28"/>
          <w:shd w:val="clear" w:color="auto" w:fill="FFFFFF"/>
        </w:rPr>
      </w:pPr>
      <w:r w:rsidRPr="009804F2">
        <w:rPr>
          <w:rFonts w:ascii="Times New Roman" w:hAnsi="Times New Roman" w:cs="Times New Roman"/>
          <w:sz w:val="28"/>
          <w:szCs w:val="28"/>
          <w:shd w:val="clear" w:color="auto" w:fill="FFFFFF"/>
        </w:rPr>
        <w:t>Местные потери давления в воздухопроводе, или потери давления в результате сопротивлений от местных фасонных частей пневмолинии м</w:t>
      </w:r>
      <w:r w:rsidRPr="009804F2">
        <w:rPr>
          <w:rFonts w:ascii="Times New Roman" w:hAnsi="Times New Roman" w:cs="Times New Roman"/>
          <w:sz w:val="28"/>
          <w:szCs w:val="28"/>
          <w:shd w:val="clear" w:color="auto" w:fill="FFFFFF"/>
        </w:rPr>
        <w:t>о</w:t>
      </w:r>
      <w:r w:rsidRPr="009804F2">
        <w:rPr>
          <w:rFonts w:ascii="Times New Roman" w:hAnsi="Times New Roman" w:cs="Times New Roman"/>
          <w:sz w:val="28"/>
          <w:szCs w:val="28"/>
          <w:shd w:val="clear" w:color="auto" w:fill="FFFFFF"/>
        </w:rPr>
        <w:t>гут быть выражены так:</w:t>
      </w:r>
    </w:p>
    <w:tbl>
      <w:tblPr>
        <w:tblW w:w="9464" w:type="dxa"/>
        <w:tblLayout w:type="fixed"/>
        <w:tblLook w:val="00A0"/>
      </w:tblPr>
      <w:tblGrid>
        <w:gridCol w:w="8673"/>
        <w:gridCol w:w="791"/>
      </w:tblGrid>
      <w:tr w:rsidR="00DF6FF5" w:rsidRPr="009804F2" w:rsidTr="00B4580C">
        <w:trPr>
          <w:trHeight w:val="547"/>
        </w:trPr>
        <w:tc>
          <w:tcPr>
            <w:tcW w:w="8673" w:type="dxa"/>
          </w:tcPr>
          <w:p w:rsidR="00DF6FF5" w:rsidRPr="0049520D" w:rsidRDefault="00DF6FF5" w:rsidP="00B4580C">
            <w:pPr>
              <w:tabs>
                <w:tab w:val="left" w:pos="9355"/>
              </w:tabs>
              <w:spacing w:after="389"/>
              <w:ind w:firstLine="709"/>
              <w:jc w:val="both"/>
              <w:rPr>
                <w:rFonts w:ascii="Times New Roman" w:hAnsi="Times New Roman"/>
                <w:sz w:val="28"/>
                <w:szCs w:val="28"/>
                <w:shd w:val="clear" w:color="auto" w:fill="FFFFFF"/>
              </w:rPr>
            </w:pPr>
            <w:r w:rsidRPr="0049520D">
              <w:pict>
                <v:shape id="_x0000_i1141" type="#_x0000_t75" style="width:126pt;height:33.6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stylePaneFormatFilter w:val=&quot;3F01&quot;/&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7967&quot;/&gt;&lt;wsp:rsid wsp:val=&quot;000029D6&quot;/&gt;&lt;wsp:rsid wsp:val=&quot;00002C4D&quot;/&gt;&lt;wsp:rsid wsp:val=&quot;00017571&quot;/&gt;&lt;wsp:rsid wsp:val=&quot;00027105&quot;/&gt;&lt;wsp:rsid wsp:val=&quot;00033732&quot;/&gt;&lt;wsp:rsid wsp:val=&quot;00033F33&quot;/&gt;&lt;wsp:rsid wsp:val=&quot;000474BF&quot;/&gt;&lt;wsp:rsid wsp:val=&quot;00051CF3&quot;/&gt;&lt;wsp:rsid wsp:val=&quot;00060869&quot;/&gt;&lt;wsp:rsid wsp:val=&quot;000625C0&quot;/&gt;&lt;wsp:rsid wsp:val=&quot;00073578&quot;/&gt;&lt;wsp:rsid wsp:val=&quot;0007381A&quot;/&gt;&lt;wsp:rsid wsp:val=&quot;00076D95&quot;/&gt;&lt;wsp:rsid wsp:val=&quot;00080AC8&quot;/&gt;&lt;wsp:rsid wsp:val=&quot;00085754&quot;/&gt;&lt;wsp:rsid wsp:val=&quot;00086DEE&quot;/&gt;&lt;wsp:rsid wsp:val=&quot;00090228&quot;/&gt;&lt;wsp:rsid wsp:val=&quot;00094FC2&quot;/&gt;&lt;wsp:rsid wsp:val=&quot;000A0A94&quot;/&gt;&lt;wsp:rsid wsp:val=&quot;000B1DCA&quot;/&gt;&lt;wsp:rsid wsp:val=&quot;000B69E2&quot;/&gt;&lt;wsp:rsid wsp:val=&quot;000D4124&quot;/&gt;&lt;wsp:rsid wsp:val=&quot;000D6D2E&quot;/&gt;&lt;wsp:rsid wsp:val=&quot;000E0B24&quot;/&gt;&lt;wsp:rsid wsp:val=&quot;000E587C&quot;/&gt;&lt;wsp:rsid wsp:val=&quot;0015407B&quot;/&gt;&lt;wsp:rsid wsp:val=&quot;001556AA&quot;/&gt;&lt;wsp:rsid wsp:val=&quot;00173065&quot;/&gt;&lt;wsp:rsid wsp:val=&quot;00177F55&quot;/&gt;&lt;wsp:rsid wsp:val=&quot;00181CB6&quot;/&gt;&lt;wsp:rsid wsp:val=&quot;00195939&quot;/&gt;&lt;wsp:rsid wsp:val=&quot;001A0271&quot;/&gt;&lt;wsp:rsid wsp:val=&quot;001A3F32&quot;/&gt;&lt;wsp:rsid wsp:val=&quot;001A4AE0&quot;/&gt;&lt;wsp:rsid wsp:val=&quot;001B3810&quot;/&gt;&lt;wsp:rsid wsp:val=&quot;001B5BDD&quot;/&gt;&lt;wsp:rsid wsp:val=&quot;001C7C77&quot;/&gt;&lt;wsp:rsid wsp:val=&quot;001D6FF2&quot;/&gt;&lt;wsp:rsid wsp:val=&quot;001E08B2&quot;/&gt;&lt;wsp:rsid wsp:val=&quot;001E0A17&quot;/&gt;&lt;wsp:rsid wsp:val=&quot;002040FD&quot;/&gt;&lt;wsp:rsid wsp:val=&quot;00205FE0&quot;/&gt;&lt;wsp:rsid wsp:val=&quot;00206D1B&quot;/&gt;&lt;wsp:rsid wsp:val=&quot;0021372E&quot;/&gt;&lt;wsp:rsid wsp:val=&quot;002155CA&quot;/&gt;&lt;wsp:rsid wsp:val=&quot;00230FA3&quot;/&gt;&lt;wsp:rsid wsp:val=&quot;00242A24&quot;/&gt;&lt;wsp:rsid wsp:val=&quot;00246F22&quot;/&gt;&lt;wsp:rsid wsp:val=&quot;00251DB5&quot;/&gt;&lt;wsp:rsid wsp:val=&quot;00255836&quot;/&gt;&lt;wsp:rsid wsp:val=&quot;00273425&quot;/&gt;&lt;wsp:rsid wsp:val=&quot;00280B08&quot;/&gt;&lt;wsp:rsid wsp:val=&quot;00283806&quot;/&gt;&lt;wsp:rsid wsp:val=&quot;00287A81&quot;/&gt;&lt;wsp:rsid wsp:val=&quot;00293113&quot;/&gt;&lt;wsp:rsid wsp:val=&quot;002A2466&quot;/&gt;&lt;wsp:rsid wsp:val=&quot;002A5C24&quot;/&gt;&lt;wsp:rsid wsp:val=&quot;002B46DF&quot;/&gt;&lt;wsp:rsid wsp:val=&quot;002B5456&quot;/&gt;&lt;wsp:rsid wsp:val=&quot;002E407E&quot;/&gt;&lt;wsp:rsid wsp:val=&quot;00306714&quot;/&gt;&lt;wsp:rsid wsp:val=&quot;0036029F&quot;/&gt;&lt;wsp:rsid wsp:val=&quot;00363F07&quot;/&gt;&lt;wsp:rsid wsp:val=&quot;003644EE&quot;/&gt;&lt;wsp:rsid wsp:val=&quot;00372256&quot;/&gt;&lt;wsp:rsid wsp:val=&quot;00373D04&quot;/&gt;&lt;wsp:rsid wsp:val=&quot;00381C9D&quot;/&gt;&lt;wsp:rsid wsp:val=&quot;00381D49&quot;/&gt;&lt;wsp:rsid wsp:val=&quot;003874E0&quot;/&gt;&lt;wsp:rsid wsp:val=&quot;003963DE&quot;/&gt;&lt;wsp:rsid wsp:val=&quot;003B41A7&quot;/&gt;&lt;wsp:rsid wsp:val=&quot;003C472E&quot;/&gt;&lt;wsp:rsid wsp:val=&quot;003D0D3C&quot;/&gt;&lt;wsp:rsid wsp:val=&quot;003D1F8C&quot;/&gt;&lt;wsp:rsid wsp:val=&quot;00405D96&quot;/&gt;&lt;wsp:rsid wsp:val=&quot;00406458&quot;/&gt;&lt;wsp:rsid wsp:val=&quot;00411DF4&quot;/&gt;&lt;wsp:rsid wsp:val=&quot;00414304&quot;/&gt;&lt;wsp:rsid wsp:val=&quot;00420762&quot;/&gt;&lt;wsp:rsid wsp:val=&quot;00451827&quot;/&gt;&lt;wsp:rsid wsp:val=&quot;00467F24&quot;/&gt;&lt;wsp:rsid wsp:val=&quot;00475886&quot;/&gt;&lt;wsp:rsid wsp:val=&quot;0048362D&quot;/&gt;&lt;wsp:rsid wsp:val=&quot;0049520D&quot;/&gt;&lt;wsp:rsid wsp:val=&quot;004A21E0&quot;/&gt;&lt;wsp:rsid wsp:val=&quot;004A722A&quot;/&gt;&lt;wsp:rsid wsp:val=&quot;004D4ACD&quot;/&gt;&lt;wsp:rsid wsp:val=&quot;00510687&quot;/&gt;&lt;wsp:rsid wsp:val=&quot;00537744&quot;/&gt;&lt;wsp:rsid wsp:val=&quot;005402BE&quot;/&gt;&lt;wsp:rsid wsp:val=&quot;0057003C&quot;/&gt;&lt;wsp:rsid wsp:val=&quot;00577FF7&quot;/&gt;&lt;wsp:rsid wsp:val=&quot;00592609&quot;/&gt;&lt;wsp:rsid wsp:val=&quot;005B0060&quot;/&gt;&lt;wsp:rsid wsp:val=&quot;005D634F&quot;/&gt;&lt;wsp:rsid wsp:val=&quot;005E0BB9&quot;/&gt;&lt;wsp:rsid wsp:val=&quot;005E7967&quot;/&gt;&lt;wsp:rsid wsp:val=&quot;006003FA&quot;/&gt;&lt;wsp:rsid wsp:val=&quot;00613EE0&quot;/&gt;&lt;wsp:rsid wsp:val=&quot;0061571C&quot;/&gt;&lt;wsp:rsid wsp:val=&quot;006230FC&quot;/&gt;&lt;wsp:rsid wsp:val=&quot;0063638F&quot;/&gt;&lt;wsp:rsid wsp:val=&quot;00640E53&quot;/&gt;&lt;wsp:rsid wsp:val=&quot;006678CB&quot;/&gt;&lt;wsp:rsid wsp:val=&quot;006928ED&quot;/&gt;&lt;wsp:rsid wsp:val=&quot;006A3994&quot;/&gt;&lt;wsp:rsid wsp:val=&quot;006B2D90&quot;/&gt;&lt;wsp:rsid wsp:val=&quot;006B345C&quot;/&gt;&lt;wsp:rsid wsp:val=&quot;006B6E40&quot;/&gt;&lt;wsp:rsid wsp:val=&quot;006C626F&quot;/&gt;&lt;wsp:rsid wsp:val=&quot;006E19E2&quot;/&gt;&lt;wsp:rsid wsp:val=&quot;00705012&quot;/&gt;&lt;wsp:rsid wsp:val=&quot;00715F3C&quot;/&gt;&lt;wsp:rsid wsp:val=&quot;00724CB8&quot;/&gt;&lt;wsp:rsid wsp:val=&quot;007335C2&quot;/&gt;&lt;wsp:rsid wsp:val=&quot;00734329&quot;/&gt;&lt;wsp:rsid wsp:val=&quot;007620A1&quot;/&gt;&lt;wsp:rsid wsp:val=&quot;00772C38&quot;/&gt;&lt;wsp:rsid wsp:val=&quot;007947FA&quot;/&gt;&lt;wsp:rsid wsp:val=&quot;007C72DD&quot;/&gt;&lt;wsp:rsid wsp:val=&quot;007E7304&quot;/&gt;&lt;wsp:rsid wsp:val=&quot;008038BC&quot;/&gt;&lt;wsp:rsid wsp:val=&quot;0081351E&quot;/&gt;&lt;wsp:rsid wsp:val=&quot;00842133&quot;/&gt;&lt;wsp:rsid wsp:val=&quot;00853250&quot;/&gt;&lt;wsp:rsid wsp:val=&quot;008533EE&quot;/&gt;&lt;wsp:rsid wsp:val=&quot;008869F0&quot;/&gt;&lt;wsp:rsid wsp:val=&quot;00891F55&quot;/&gt;&lt;wsp:rsid wsp:val=&quot;008A1A49&quot;/&gt;&lt;wsp:rsid wsp:val=&quot;008C0D75&quot;/&gt;&lt;wsp:rsid wsp:val=&quot;008C0EE6&quot;/&gt;&lt;wsp:rsid wsp:val=&quot;008E2629&quot;/&gt;&lt;wsp:rsid wsp:val=&quot;00901CDF&quot;/&gt;&lt;wsp:rsid wsp:val=&quot;00906E72&quot;/&gt;&lt;wsp:rsid wsp:val=&quot;00936388&quot;/&gt;&lt;wsp:rsid wsp:val=&quot;00950E9A&quot;/&gt;&lt;wsp:rsid wsp:val=&quot;009611D4&quot;/&gt;&lt;wsp:rsid wsp:val=&quot;00973E08&quot;/&gt;&lt;wsp:rsid wsp:val=&quot;00985B8D&quot;/&gt;&lt;wsp:rsid wsp:val=&quot;009C1638&quot;/&gt;&lt;wsp:rsid wsp:val=&quot;009D077F&quot;/&gt;&lt;wsp:rsid wsp:val=&quot;009E2920&quot;/&gt;&lt;wsp:rsid wsp:val=&quot;009E6654&quot;/&gt;&lt;wsp:rsid wsp:val=&quot;00A026FC&quot;/&gt;&lt;wsp:rsid wsp:val=&quot;00A06D7A&quot;/&gt;&lt;wsp:rsid wsp:val=&quot;00A2375C&quot;/&gt;&lt;wsp:rsid wsp:val=&quot;00A3675F&quot;/&gt;&lt;wsp:rsid wsp:val=&quot;00A45515&quot;/&gt;&lt;wsp:rsid wsp:val=&quot;00A51BE7&quot;/&gt;&lt;wsp:rsid wsp:val=&quot;00A53B14&quot;/&gt;&lt;wsp:rsid wsp:val=&quot;00A62C12&quot;/&gt;&lt;wsp:rsid wsp:val=&quot;00A64A58&quot;/&gt;&lt;wsp:rsid wsp:val=&quot;00A654D8&quot;/&gt;&lt;wsp:rsid wsp:val=&quot;00A81CF7&quot;/&gt;&lt;wsp:rsid wsp:val=&quot;00A861DB&quot;/&gt;&lt;wsp:rsid wsp:val=&quot;00A956D4&quot;/&gt;&lt;wsp:rsid wsp:val=&quot;00AB0E64&quot;/&gt;&lt;wsp:rsid wsp:val=&quot;00AF2326&quot;/&gt;&lt;wsp:rsid wsp:val=&quot;00AF76E0&quot;/&gt;&lt;wsp:rsid wsp:val=&quot;00B03AFB&quot;/&gt;&lt;wsp:rsid wsp:val=&quot;00B136B1&quot;/&gt;&lt;wsp:rsid wsp:val=&quot;00B13FFB&quot;/&gt;&lt;wsp:rsid wsp:val=&quot;00B145CA&quot;/&gt;&lt;wsp:rsid wsp:val=&quot;00B2509D&quot;/&gt;&lt;wsp:rsid wsp:val=&quot;00B254F8&quot;/&gt;&lt;wsp:rsid wsp:val=&quot;00B27C5C&quot;/&gt;&lt;wsp:rsid wsp:val=&quot;00B32B7A&quot;/&gt;&lt;wsp:rsid wsp:val=&quot;00B52532&quot;/&gt;&lt;wsp:rsid wsp:val=&quot;00B87726&quot;/&gt;&lt;wsp:rsid wsp:val=&quot;00B97606&quot;/&gt;&lt;wsp:rsid wsp:val=&quot;00BA0E00&quot;/&gt;&lt;wsp:rsid wsp:val=&quot;00BA132A&quot;/&gt;&lt;wsp:rsid wsp:val=&quot;00BA6E40&quot;/&gt;&lt;wsp:rsid wsp:val=&quot;00BB0471&quot;/&gt;&lt;wsp:rsid wsp:val=&quot;00BB3FA8&quot;/&gt;&lt;wsp:rsid wsp:val=&quot;00BB5876&quot;/&gt;&lt;wsp:rsid wsp:val=&quot;00BD14F8&quot;/&gt;&lt;wsp:rsid wsp:val=&quot;00BD2679&quot;/&gt;&lt;wsp:rsid wsp:val=&quot;00BE57ED&quot;/&gt;&lt;wsp:rsid wsp:val=&quot;00BF2401&quot;/&gt;&lt;wsp:rsid wsp:val=&quot;00C16580&quot;/&gt;&lt;wsp:rsid wsp:val=&quot;00C27D80&quot;/&gt;&lt;wsp:rsid wsp:val=&quot;00C27E4A&quot;/&gt;&lt;wsp:rsid wsp:val=&quot;00C450F5&quot;/&gt;&lt;wsp:rsid wsp:val=&quot;00C45FA5&quot;/&gt;&lt;wsp:rsid wsp:val=&quot;00C57F55&quot;/&gt;&lt;wsp:rsid wsp:val=&quot;00C754BA&quot;/&gt;&lt;wsp:rsid wsp:val=&quot;00C85E61&quot;/&gt;&lt;wsp:rsid wsp:val=&quot;00C913BC&quot;/&gt;&lt;wsp:rsid wsp:val=&quot;00C91FE0&quot;/&gt;&lt;wsp:rsid wsp:val=&quot;00C9460C&quot;/&gt;&lt;wsp:rsid wsp:val=&quot;00CA309D&quot;/&gt;&lt;wsp:rsid wsp:val=&quot;00CA4068&quot;/&gt;&lt;wsp:rsid wsp:val=&quot;00CD101F&quot;/&gt;&lt;wsp:rsid wsp:val=&quot;00D05047&quot;/&gt;&lt;wsp:rsid wsp:val=&quot;00D15BA1&quot;/&gt;&lt;wsp:rsid wsp:val=&quot;00D2499D&quot;/&gt;&lt;wsp:rsid wsp:val=&quot;00D32D3D&quot;/&gt;&lt;wsp:rsid wsp:val=&quot;00D45F84&quot;/&gt;&lt;wsp:rsid wsp:val=&quot;00D4741C&quot;/&gt;&lt;wsp:rsid wsp:val=&quot;00D65285&quot;/&gt;&lt;wsp:rsid wsp:val=&quot;00D7607B&quot;/&gt;&lt;wsp:rsid wsp:val=&quot;00D845EC&quot;/&gt;&lt;wsp:rsid wsp:val=&quot;00D859BB&quot;/&gt;&lt;wsp:rsid wsp:val=&quot;00D938DB&quot;/&gt;&lt;wsp:rsid wsp:val=&quot;00D96B56&quot;/&gt;&lt;wsp:rsid wsp:val=&quot;00DA2BA5&quot;/&gt;&lt;wsp:rsid wsp:val=&quot;00DB3DA8&quot;/&gt;&lt;wsp:rsid wsp:val=&quot;00DD3C31&quot;/&gt;&lt;wsp:rsid wsp:val=&quot;00E04B0F&quot;/&gt;&lt;wsp:rsid wsp:val=&quot;00E0675A&quot;/&gt;&lt;wsp:rsid wsp:val=&quot;00E06A87&quot;/&gt;&lt;wsp:rsid wsp:val=&quot;00E0725A&quot;/&gt;&lt;wsp:rsid wsp:val=&quot;00E13E8F&quot;/&gt;&lt;wsp:rsid wsp:val=&quot;00E14059&quot;/&gt;&lt;wsp:rsid wsp:val=&quot;00E20AF2&quot;/&gt;&lt;wsp:rsid wsp:val=&quot;00E30513&quot;/&gt;&lt;wsp:rsid wsp:val=&quot;00E35ED9&quot;/&gt;&lt;wsp:rsid wsp:val=&quot;00E5393E&quot;/&gt;&lt;wsp:rsid wsp:val=&quot;00E610D3&quot;/&gt;&lt;wsp:rsid wsp:val=&quot;00E617C3&quot;/&gt;&lt;wsp:rsid wsp:val=&quot;00E758F1&quot;/&gt;&lt;wsp:rsid wsp:val=&quot;00E9213D&quot;/&gt;&lt;wsp:rsid wsp:val=&quot;00E947B0&quot;/&gt;&lt;wsp:rsid wsp:val=&quot;00EA1529&quot;/&gt;&lt;wsp:rsid wsp:val=&quot;00EB1051&quot;/&gt;&lt;wsp:rsid wsp:val=&quot;00EB698E&quot;/&gt;&lt;wsp:rsid wsp:val=&quot;00EE3BC1&quot;/&gt;&lt;wsp:rsid wsp:val=&quot;00EF21AD&quot;/&gt;&lt;wsp:rsid wsp:val=&quot;00F02A9F&quot;/&gt;&lt;wsp:rsid wsp:val=&quot;00F07EBF&quot;/&gt;&lt;wsp:rsid wsp:val=&quot;00F13969&quot;/&gt;&lt;wsp:rsid wsp:val=&quot;00F45F62&quot;/&gt;&lt;wsp:rsid wsp:val=&quot;00F918C0&quot;/&gt;&lt;wsp:rsid wsp:val=&quot;00F94099&quot;/&gt;&lt;wsp:rsid wsp:val=&quot;00FB5C9E&quot;/&gt;&lt;wsp:rsid wsp:val=&quot;00FB6F3A&quot;/&gt;&lt;wsp:rsid wsp:val=&quot;00FC5717&quot;/&gt;&lt;wsp:rsid wsp:val=&quot;00FD6A91&quot;/&gt;&lt;wsp:rsid wsp:val=&quot;00FE506C&quot;/&gt;&lt;/wsp:rsids&gt;&lt;/w:docPr&gt;&lt;w:body&gt;&lt;wx:sect&gt;&lt;w:p wsp:rsidR=&quot;00000000&quot; wsp:rsidRPr=&quot;00F13969&quot; wsp:rsidRDefault=&quot;00F13969&quot; wsp:rsidP=&quot;00F13969&quot;&gt;&lt;m:oMathPara&gt;&lt;m:oMath&gt;&lt;m:r&gt;&lt;w:rPr&gt;&lt;w:rFonts w:ascii=&quot;Cambria Math&quot; w:h-ansi=&quot;Cambria Math&quot;/&gt;&lt;wx:font wx:val=&quot;Cambria Math&quot;/&gt;&lt;w:i/&gt;&lt;w:sz w:val=&quot;28&quot;/&gt;&lt;w:sz-cs w:val=&quot;28&quot;/&gt;&lt;/w:rPr&gt;&lt;m:t&gt;в€†&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lang w:val=&quot;EN-US&quot;/&gt;&lt;/w:rPr&gt;&lt;m:t&gt;H&lt;/m:t&gt;&lt;/m:r&gt;&lt;/m:e&gt;&lt;m:sub&gt;&lt;m:r&gt;&lt;w:rPr&gt;&lt;w:rFonts w:ascii=&quot;Cambria Math&quot; w:h-ansi=&quot;Cambria Math&quot;/&gt;&lt;wx:font wx:val=&quot;Cambria Math&quot;/&gt;&lt;w:i/&gt;&lt;w:sz w:val=&quot;28&quot;/&gt;&lt;w:sz-cs w:val=&quot;28&quot;/&gt;&lt;/w:rPr&gt;&lt;m:t&gt;РІРј&lt;/m:t&gt;&lt;/m:r&gt;&lt;/m:sub&gt;&lt;/m:sSub&gt;&lt;m:r&gt;&lt;w:rPr&gt;&lt;w:rFonts w:ascii=&quot;Cambria Math&quot; w:h-ansi=&quot;Cambria Math&quot;/&gt;&lt;wx:font wx:val=&quot;Cambria Math&quot;/&gt;&lt;w:i/&gt;&lt;w:sz w:val=&quot;28&quot;/&gt;&lt;w:sz-cs w:val=&quot;28&quot;/&gt;&lt;/w:rPr&gt;&lt;m:t&gt;=ОЈв€™&lt;/m:t&gt;&lt;/m:r&gt;&lt;m:sSub&gt;&lt;m:sSubPr&gt;&lt;m:ctrlPr&gt;&lt;w:rPr&gt;&lt;w:rFonts w:ascii=&quot;Cambria Math&quot; w:h-ansi=&quot;Cambria Math&quot;/&gt;&lt;wx:font wx:val=&quot;Cambria Math&quot;/&gt;&lt;w:b-cs/&gt;&lt;w:i/&gt;&lt;w:sz w:val=&quot;28&quot;/&gt;&lt;w:sz-cs w:val=&quot;28&quot;/&gt;&lt;/w:rPr&gt;&lt;/m:ctrlPr&gt;&lt;/m:sSubPr&gt;&lt;m:e&gt;&lt;m:r&gt;&lt;w:rPr&gt;&lt;w:rFonts w:ascii=&quot;Cambria Math&quot; w:h-ansi=&quot;Cambria Math&quot;/&gt;&lt;wx:font wx:val=&quot;Cambria Math&quot;/&gt;&lt;w:i/&gt;&lt;w:sz w:val=&quot;28&quot;/&gt;&lt;w:sz-cs w:val=&quot;28&quot;/&gt;&lt;/w:rPr&gt;&lt;m:t&gt;Оѕ&lt;/m:t&gt;&lt;/m:r&gt;&lt;/m:e&gt;&lt;m:sub&gt;&lt;m:r&gt;&lt;w:rPr&gt;&lt;w:rFonts w:ascii=&quot;Cambria Math&quot; w:h-ansi=&quot;Cambria Math&quot;/&gt;&lt;wx:font wx:val=&quot;Cambria Math&quot;/&gt;&lt;w:i/&gt;&lt;w:sz w:val=&quot;28&quot;/&gt;&lt;w:sz-cs w:val=&quot;28&quot;/&gt;&lt;/w:rPr&gt;&lt;m:t&gt;РІ&lt;/m:t&gt;&lt;/m:r&gt;&lt;/m:sub&gt;&lt;/m:sSub&gt;&lt;m:r&gt;&lt;w:rPr&gt;&lt;w:rFonts w:ascii=&quot;Cambria Math&quot; w:h-ansi=&quot;Cambria Math&quot;/&gt;&lt;wx:font wx:val=&quot;Cambria Math&quot;/&gt;&lt;w:i/&gt;&lt;w:sz w:val=&quot;28&quot;/&gt;&lt;w:sz-cs w:val=&quot;28&quot;/&gt;&lt;/w:rPr&gt;&lt;m:t&gt;в€™&lt;/m:t&gt;&lt;/m:r&gt;&lt;m:sSub&gt;&lt;m:sSubPr&gt;&lt;m:ctrlPr&gt;&lt;w:rPr&gt;&lt;w:rFonts w:ascii=&quot;Cambria Math&quot; w:h-ansi=&quot;Cambria Math&quot;/&gt;&lt;wx:font wx:val=&quot;Cambria Math&quot;/&gt;&lt;w:b-cs/&gt;&lt;w:i/&gt;&lt;w:sz w:val=&quot;28&quot;/&gt;&lt;w:sz-cs w:val=&quot;28&quot;/&gt;&lt;/w:rPr&gt;&lt;/m:ctrlPr&gt;&lt;/m:sSubPr&gt;&lt;m:e&gt;&lt;m:r&gt;&lt;w:rPr&gt;&lt;w:rFonts w:ascii=&quot;Cambria Math&quot; w:h-ansi=&quot;Cambria Math&quot;/&gt;&lt;wx:font wx:val=&quot;Cambria Math&quot;/&gt;&lt;w:i/&gt;&lt;w:sz w:val=&quot;28&quot;/&gt;&lt;w:sz-cs w:val=&quot;28&quot;/&gt;&lt;/w:rPr&gt;&lt;m:t&gt;ПЃ&lt;/m:t&gt;&lt;/m:r&gt;&lt;/m:e&gt;&lt;m:sub&gt;&lt;m:r&gt;&lt;w:rPr&gt;&lt;w:rFonts w:ascii=&quot;Cambria Math&quot; w:h-ansi=&quot;Cambria Math&quot;/&gt;&lt;wx:font wx:val=&quot;Cambria Math&quot;/&gt;&lt;w:i/&gt;&lt;w:sz w:val=&quot;28&quot;/&gt;&lt;w:sz-cs w:val=&quot;28&quot;/&gt;&lt;/w:rPr&gt;&lt;m:t&gt;РІ&lt;/m:t&gt;&lt;/m:r&gt;&lt;/m:sub&gt;&lt;/m:sSub&gt;&lt;m:r&gt;&lt;w:rPr&gt;&lt;w:rFonts w:ascii=&quot;Cambria Math&quot; w:h-ansi=&quot;Cambria Math&quot;/&gt;&lt;wx:font wx:val=&quot;Cambria Math&quot;/&gt;&lt;w:i/&gt;&lt;w:sz w:val=&quot;28&quot;/&gt;&lt;w:sz-cs w:val=&quot;28&quot;/&gt;&lt;/w:rPr&gt;&lt;m:t&gt;в€™&lt;/m:t&gt;&lt;/m:r&gt;&lt;m:f&gt;&lt;m:fPr&gt;&lt;m:ctrlPr&gt;&lt;w:rPr&gt;&lt;w:rFonts w:ascii=&quot;Cambria Math&quot; w:h-ansi=&quot;Cambria Math&quot;/&gt;&lt;wx:font wx:val=&quot;Cambria Math&quot;/&gt;&lt;w:b-cs/&gt;&lt;w:i/&gt;&lt;w:sz w:val=&quot;28&quot;/&gt;&lt;w:sz-cs w:val=&quot;28&quot;/&gt;&lt;/w:rPr&gt;&lt;/m:ctrlPr&gt;&lt;/m:fPr&gt;&lt;m:num&gt;&lt;m:sSubSup&gt;&lt;m:sSubSupPr&gt;&lt;m:ctrlPr&gt;&lt;w:rPr&gt;&lt;w:rFonts w:ascii=&quot;Cambria Math&quot; w:h-ansi=&quot;Cambria Math&quot;/&gt;&lt;wx:font wx:val=&quot;Cambria Math&quot;/&gt;&lt;w:b-cs/&gt;&lt;w:i/&gt;&lt;w:sz w:val=&quot;28&quot;/&gt;&lt;w:sz-cs w:val=&quot;28&quot;/&gt;&lt;/w:rPr&gt;&lt;/m:ctrlPr&gt;&lt;/m:sSubSupPr&gt;&lt;m:e&gt;&lt;m:r&gt;&lt;w:rPr&gt;&lt;w:rFonts w:ascii=&quot;Cambria Math&quot; w:h-ansi=&quot;Cambria Math&quot;/&gt;&lt;wx:font wx:val=&quot;Cambria Math&quot;/&gt;&lt;w:i/&gt;&lt;w:sz w:val=&quot;28&quot;/&gt;&lt;w:sz-cs w:val=&quot;28&quot;/&gt;&lt;/w:rPr&gt;&lt;m:t&gt;П…&lt;/m:t&gt;&lt;/m:r&gt;&lt;/m:e&gt;&lt;m:sub&gt;&lt;m:r&gt;&lt;w:rPr&gt;&lt;w:rFonts w:ascii=&quot;Cambria Math&quot; w:h-ansi=&quot;Cambria Math&quot;/&gt;&lt;wx:font wx:val=&quot;Cambria Math&quot;/&gt;&lt;w:i/&gt;&lt;w:sz w:val=&quot;28&quot;/&gt;&lt;w:sz-cs w:val=&quot;28&quot;/&gt;&lt;/w:rPr&gt;&lt;m:t&gt;РІ&lt;/m:t&gt;&lt;/m:r&gt;&lt;/m:sub&gt;&lt;m:sup&gt;&lt;m:r&gt;&lt;w:rPr&gt;&lt;w:rFonts w:ascii=&quot;Cambria Math&quot; w:h-ansi=&quot;Cambria Math&quot;/&gt;&lt;wx:font wx:val=&quot;Cambria Math&quot;/&gt;&lt;w:i/&gt;&lt;w:sz w:val=&quot;28&quot;/&gt;&lt;w:sz-cs w:val=&quot;28&quot;/&gt;&lt;/w:rPr&gt;&lt;m:t&gt;2&lt;/m:t&gt;&lt;/m:r&gt;&lt;/m:sup&gt;&lt;/m:sSubSup&gt;&lt;/m:num&gt;&lt;m:den&gt;&lt;m:r&gt;&lt;w:rPr&gt;&lt;w:rFonts w:ascii=&quot;Cambria Math&quot; w:h-ansi=&quot;Cambria Math&quot;/&gt;&lt;wx:font wx:val=&quot;Cambria Math&quot;/&gt;&lt;w:i/&gt;&lt;w:sz w:val=&quot;28&quot;/&gt;&lt;w:sz-cs w:val=&quot;28&quot;/&gt;&lt;/w:rPr&gt;&lt;m:t&gt;2&lt;/m:t&gt;&lt;/m:r&gt;&lt;/m:den&gt;&lt;/m:f&gt;&lt;/m:oMath&gt;&lt;/m:oMathPara&gt;&lt;/w:p&gt;&lt;w:sectPr wsp:rsidR=&quot;00000000&quot; wsp:rsidRPr=&quot;00F13969&quot;&gt;&lt;w:pgSz w:w=&quot;12240&quot; w:h=&quot;15840&quot;/&gt;&lt;w:pgMar w:top=&quot;1134&quot; w:right=&quot;850&quot; w:bottom=&quot;1134&quot; w:left=&quot;1701&quot; w:header=&quot;720&quot; w:footer=&quot;720&quot; w:gutter=&quot;0&quot;/&gt;&lt;w:cols w:space=&quot;720&quot;/&gt;&lt;/w:sectPr&gt;&lt;/wx:sect&gt;&lt;/w:body&gt;&lt;/w:wordDocument&gt;">
                  <v:imagedata r:id="rId68" o:title="" chromakey="white"/>
                </v:shape>
              </w:pict>
            </w:r>
          </w:p>
        </w:tc>
        <w:tc>
          <w:tcPr>
            <w:tcW w:w="791" w:type="dxa"/>
          </w:tcPr>
          <w:p w:rsidR="00DF6FF5" w:rsidRPr="0049520D" w:rsidRDefault="00DF6FF5" w:rsidP="00B4580C">
            <w:pPr>
              <w:tabs>
                <w:tab w:val="left" w:pos="9355"/>
              </w:tabs>
              <w:spacing w:after="389"/>
              <w:jc w:val="both"/>
              <w:rPr>
                <w:rFonts w:ascii="Times New Roman" w:hAnsi="Times New Roman"/>
                <w:sz w:val="28"/>
                <w:szCs w:val="28"/>
                <w:shd w:val="clear" w:color="auto" w:fill="FFFFFF"/>
              </w:rPr>
            </w:pPr>
            <w:r w:rsidRPr="0049520D">
              <w:rPr>
                <w:rFonts w:ascii="Times New Roman" w:hAnsi="Times New Roman"/>
                <w:sz w:val="28"/>
                <w:szCs w:val="28"/>
                <w:shd w:val="clear" w:color="auto" w:fill="FFFFFF"/>
              </w:rPr>
              <w:t>(18)</w:t>
            </w:r>
          </w:p>
        </w:tc>
      </w:tr>
    </w:tbl>
    <w:p w:rsidR="00DF6FF5" w:rsidRDefault="00DF6FF5" w:rsidP="00B4580C">
      <w:pPr>
        <w:tabs>
          <w:tab w:val="left" w:pos="9355"/>
        </w:tabs>
        <w:spacing w:line="360" w:lineRule="auto"/>
        <w:jc w:val="both"/>
        <w:rPr>
          <w:rFonts w:ascii="Times New Roman" w:hAnsi="Times New Roman" w:cs="Times New Roman"/>
          <w:bCs/>
          <w:sz w:val="28"/>
          <w:szCs w:val="28"/>
        </w:rPr>
      </w:pPr>
      <w:r>
        <w:rPr>
          <w:rFonts w:ascii="Times New Roman" w:hAnsi="Times New Roman" w:cs="Times New Roman"/>
          <w:bCs/>
          <w:sz w:val="28"/>
          <w:szCs w:val="28"/>
        </w:rPr>
        <w:t xml:space="preserve">где </w:t>
      </w:r>
      <w:r w:rsidRPr="0049520D">
        <w:rPr>
          <w:rFonts w:ascii="Times New Roman" w:hAnsi="Times New Roman" w:cs="Times New Roman"/>
          <w:bCs/>
          <w:sz w:val="28"/>
          <w:szCs w:val="28"/>
        </w:rPr>
        <w:fldChar w:fldCharType="begin"/>
      </w:r>
      <w:r w:rsidRPr="0049520D">
        <w:rPr>
          <w:rFonts w:ascii="Times New Roman" w:hAnsi="Times New Roman" w:cs="Times New Roman"/>
          <w:bCs/>
          <w:sz w:val="28"/>
          <w:szCs w:val="28"/>
        </w:rPr>
        <w:instrText xml:space="preserve"> QUOTE </w:instrText>
      </w:r>
      <w:r w:rsidRPr="0049520D">
        <w:rPr>
          <w:position w:val="-6"/>
        </w:rPr>
        <w:pict>
          <v:shape id="_x0000_i1142" type="#_x0000_t75" style="width:12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stylePaneFormatFilter w:val=&quot;3F01&quot;/&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7967&quot;/&gt;&lt;wsp:rsid wsp:val=&quot;000029D6&quot;/&gt;&lt;wsp:rsid wsp:val=&quot;00002C4D&quot;/&gt;&lt;wsp:rsid wsp:val=&quot;00017571&quot;/&gt;&lt;wsp:rsid wsp:val=&quot;00027105&quot;/&gt;&lt;wsp:rsid wsp:val=&quot;00033732&quot;/&gt;&lt;wsp:rsid wsp:val=&quot;00033F33&quot;/&gt;&lt;wsp:rsid wsp:val=&quot;000474BF&quot;/&gt;&lt;wsp:rsid wsp:val=&quot;00051CF3&quot;/&gt;&lt;wsp:rsid wsp:val=&quot;00060869&quot;/&gt;&lt;wsp:rsid wsp:val=&quot;000625C0&quot;/&gt;&lt;wsp:rsid wsp:val=&quot;00073578&quot;/&gt;&lt;wsp:rsid wsp:val=&quot;0007381A&quot;/&gt;&lt;wsp:rsid wsp:val=&quot;00076D95&quot;/&gt;&lt;wsp:rsid wsp:val=&quot;00080AC8&quot;/&gt;&lt;wsp:rsid wsp:val=&quot;00085754&quot;/&gt;&lt;wsp:rsid wsp:val=&quot;00086DEE&quot;/&gt;&lt;wsp:rsid wsp:val=&quot;00090228&quot;/&gt;&lt;wsp:rsid wsp:val=&quot;00094FC2&quot;/&gt;&lt;wsp:rsid wsp:val=&quot;000A0A94&quot;/&gt;&lt;wsp:rsid wsp:val=&quot;000B1DCA&quot;/&gt;&lt;wsp:rsid wsp:val=&quot;000B69E2&quot;/&gt;&lt;wsp:rsid wsp:val=&quot;000D4124&quot;/&gt;&lt;wsp:rsid wsp:val=&quot;000D6D2E&quot;/&gt;&lt;wsp:rsid wsp:val=&quot;000E0B24&quot;/&gt;&lt;wsp:rsid wsp:val=&quot;000E587C&quot;/&gt;&lt;wsp:rsid wsp:val=&quot;0015407B&quot;/&gt;&lt;wsp:rsid wsp:val=&quot;001556AA&quot;/&gt;&lt;wsp:rsid wsp:val=&quot;00173065&quot;/&gt;&lt;wsp:rsid wsp:val=&quot;00177F55&quot;/&gt;&lt;wsp:rsid wsp:val=&quot;00181CB6&quot;/&gt;&lt;wsp:rsid wsp:val=&quot;00195939&quot;/&gt;&lt;wsp:rsid wsp:val=&quot;001A0271&quot;/&gt;&lt;wsp:rsid wsp:val=&quot;001A3F32&quot;/&gt;&lt;wsp:rsid wsp:val=&quot;001A4AE0&quot;/&gt;&lt;wsp:rsid wsp:val=&quot;001B3810&quot;/&gt;&lt;wsp:rsid wsp:val=&quot;001B5BDD&quot;/&gt;&lt;wsp:rsid wsp:val=&quot;001C7C77&quot;/&gt;&lt;wsp:rsid wsp:val=&quot;001D6FF2&quot;/&gt;&lt;wsp:rsid wsp:val=&quot;001E08B2&quot;/&gt;&lt;wsp:rsid wsp:val=&quot;001E0A17&quot;/&gt;&lt;wsp:rsid wsp:val=&quot;002040FD&quot;/&gt;&lt;wsp:rsid wsp:val=&quot;00205FE0&quot;/&gt;&lt;wsp:rsid wsp:val=&quot;00206D1B&quot;/&gt;&lt;wsp:rsid wsp:val=&quot;0021372E&quot;/&gt;&lt;wsp:rsid wsp:val=&quot;002155CA&quot;/&gt;&lt;wsp:rsid wsp:val=&quot;00230FA3&quot;/&gt;&lt;wsp:rsid wsp:val=&quot;00242A24&quot;/&gt;&lt;wsp:rsid wsp:val=&quot;00246F22&quot;/&gt;&lt;wsp:rsid wsp:val=&quot;00251DB5&quot;/&gt;&lt;wsp:rsid wsp:val=&quot;00255836&quot;/&gt;&lt;wsp:rsid wsp:val=&quot;00273425&quot;/&gt;&lt;wsp:rsid wsp:val=&quot;00280B08&quot;/&gt;&lt;wsp:rsid wsp:val=&quot;00283806&quot;/&gt;&lt;wsp:rsid wsp:val=&quot;00287A81&quot;/&gt;&lt;wsp:rsid wsp:val=&quot;00293113&quot;/&gt;&lt;wsp:rsid wsp:val=&quot;002A2466&quot;/&gt;&lt;wsp:rsid wsp:val=&quot;002A5C24&quot;/&gt;&lt;wsp:rsid wsp:val=&quot;002B46DF&quot;/&gt;&lt;wsp:rsid wsp:val=&quot;002B5456&quot;/&gt;&lt;wsp:rsid wsp:val=&quot;002E407E&quot;/&gt;&lt;wsp:rsid wsp:val=&quot;00306714&quot;/&gt;&lt;wsp:rsid wsp:val=&quot;0036029F&quot;/&gt;&lt;wsp:rsid wsp:val=&quot;00363F07&quot;/&gt;&lt;wsp:rsid wsp:val=&quot;003644EE&quot;/&gt;&lt;wsp:rsid wsp:val=&quot;00372256&quot;/&gt;&lt;wsp:rsid wsp:val=&quot;00373D04&quot;/&gt;&lt;wsp:rsid wsp:val=&quot;00381C9D&quot;/&gt;&lt;wsp:rsid wsp:val=&quot;00381D49&quot;/&gt;&lt;wsp:rsid wsp:val=&quot;003874E0&quot;/&gt;&lt;wsp:rsid wsp:val=&quot;003963DE&quot;/&gt;&lt;wsp:rsid wsp:val=&quot;003B41A7&quot;/&gt;&lt;wsp:rsid wsp:val=&quot;003C472E&quot;/&gt;&lt;wsp:rsid wsp:val=&quot;003D0D3C&quot;/&gt;&lt;wsp:rsid wsp:val=&quot;003D1F8C&quot;/&gt;&lt;wsp:rsid wsp:val=&quot;00405D96&quot;/&gt;&lt;wsp:rsid wsp:val=&quot;00406458&quot;/&gt;&lt;wsp:rsid wsp:val=&quot;00411DF4&quot;/&gt;&lt;wsp:rsid wsp:val=&quot;00414304&quot;/&gt;&lt;wsp:rsid wsp:val=&quot;00420762&quot;/&gt;&lt;wsp:rsid wsp:val=&quot;00451827&quot;/&gt;&lt;wsp:rsid wsp:val=&quot;00467F24&quot;/&gt;&lt;wsp:rsid wsp:val=&quot;00475886&quot;/&gt;&lt;wsp:rsid wsp:val=&quot;0048362D&quot;/&gt;&lt;wsp:rsid wsp:val=&quot;0049520D&quot;/&gt;&lt;wsp:rsid wsp:val=&quot;004A21E0&quot;/&gt;&lt;wsp:rsid wsp:val=&quot;004A722A&quot;/&gt;&lt;wsp:rsid wsp:val=&quot;004D4ACD&quot;/&gt;&lt;wsp:rsid wsp:val=&quot;00510687&quot;/&gt;&lt;wsp:rsid wsp:val=&quot;00537744&quot;/&gt;&lt;wsp:rsid wsp:val=&quot;005402BE&quot;/&gt;&lt;wsp:rsid wsp:val=&quot;0057003C&quot;/&gt;&lt;wsp:rsid wsp:val=&quot;00577FF7&quot;/&gt;&lt;wsp:rsid wsp:val=&quot;00592609&quot;/&gt;&lt;wsp:rsid wsp:val=&quot;005B0060&quot;/&gt;&lt;wsp:rsid wsp:val=&quot;005D634F&quot;/&gt;&lt;wsp:rsid wsp:val=&quot;005E0BB9&quot;/&gt;&lt;wsp:rsid wsp:val=&quot;005E7967&quot;/&gt;&lt;wsp:rsid wsp:val=&quot;006003FA&quot;/&gt;&lt;wsp:rsid wsp:val=&quot;00613EE0&quot;/&gt;&lt;wsp:rsid wsp:val=&quot;0061571C&quot;/&gt;&lt;wsp:rsid wsp:val=&quot;006230FC&quot;/&gt;&lt;wsp:rsid wsp:val=&quot;0063638F&quot;/&gt;&lt;wsp:rsid wsp:val=&quot;00640E53&quot;/&gt;&lt;wsp:rsid wsp:val=&quot;006678CB&quot;/&gt;&lt;wsp:rsid wsp:val=&quot;006928ED&quot;/&gt;&lt;wsp:rsid wsp:val=&quot;006A3994&quot;/&gt;&lt;wsp:rsid wsp:val=&quot;006B2D90&quot;/&gt;&lt;wsp:rsid wsp:val=&quot;006B345C&quot;/&gt;&lt;wsp:rsid wsp:val=&quot;006B6E40&quot;/&gt;&lt;wsp:rsid wsp:val=&quot;006C626F&quot;/&gt;&lt;wsp:rsid wsp:val=&quot;006E19E2&quot;/&gt;&lt;wsp:rsid wsp:val=&quot;00705012&quot;/&gt;&lt;wsp:rsid wsp:val=&quot;00715F3C&quot;/&gt;&lt;wsp:rsid wsp:val=&quot;00724CB8&quot;/&gt;&lt;wsp:rsid wsp:val=&quot;007335C2&quot;/&gt;&lt;wsp:rsid wsp:val=&quot;00734329&quot;/&gt;&lt;wsp:rsid wsp:val=&quot;007620A1&quot;/&gt;&lt;wsp:rsid wsp:val=&quot;00772C38&quot;/&gt;&lt;wsp:rsid wsp:val=&quot;007947FA&quot;/&gt;&lt;wsp:rsid wsp:val=&quot;007C72DD&quot;/&gt;&lt;wsp:rsid wsp:val=&quot;007E7304&quot;/&gt;&lt;wsp:rsid wsp:val=&quot;008038BC&quot;/&gt;&lt;wsp:rsid wsp:val=&quot;0081351E&quot;/&gt;&lt;wsp:rsid wsp:val=&quot;00842133&quot;/&gt;&lt;wsp:rsid wsp:val=&quot;00853250&quot;/&gt;&lt;wsp:rsid wsp:val=&quot;008533EE&quot;/&gt;&lt;wsp:rsid wsp:val=&quot;008869F0&quot;/&gt;&lt;wsp:rsid wsp:val=&quot;00891F55&quot;/&gt;&lt;wsp:rsid wsp:val=&quot;008A1A49&quot;/&gt;&lt;wsp:rsid wsp:val=&quot;008C0D75&quot;/&gt;&lt;wsp:rsid wsp:val=&quot;008C0EE6&quot;/&gt;&lt;wsp:rsid wsp:val=&quot;008E2629&quot;/&gt;&lt;wsp:rsid wsp:val=&quot;00901CDF&quot;/&gt;&lt;wsp:rsid wsp:val=&quot;00906E72&quot;/&gt;&lt;wsp:rsid wsp:val=&quot;00936388&quot;/&gt;&lt;wsp:rsid wsp:val=&quot;00950E9A&quot;/&gt;&lt;wsp:rsid wsp:val=&quot;009611D4&quot;/&gt;&lt;wsp:rsid wsp:val=&quot;00973E08&quot;/&gt;&lt;wsp:rsid wsp:val=&quot;00985B8D&quot;/&gt;&lt;wsp:rsid wsp:val=&quot;009C1638&quot;/&gt;&lt;wsp:rsid wsp:val=&quot;009D077F&quot;/&gt;&lt;wsp:rsid wsp:val=&quot;009E2920&quot;/&gt;&lt;wsp:rsid wsp:val=&quot;009E6654&quot;/&gt;&lt;wsp:rsid wsp:val=&quot;00A026FC&quot;/&gt;&lt;wsp:rsid wsp:val=&quot;00A06D7A&quot;/&gt;&lt;wsp:rsid wsp:val=&quot;00A2375C&quot;/&gt;&lt;wsp:rsid wsp:val=&quot;00A3675F&quot;/&gt;&lt;wsp:rsid wsp:val=&quot;00A45515&quot;/&gt;&lt;wsp:rsid wsp:val=&quot;00A51BE7&quot;/&gt;&lt;wsp:rsid wsp:val=&quot;00A53B14&quot;/&gt;&lt;wsp:rsid wsp:val=&quot;00A62C12&quot;/&gt;&lt;wsp:rsid wsp:val=&quot;00A64A58&quot;/&gt;&lt;wsp:rsid wsp:val=&quot;00A654D8&quot;/&gt;&lt;wsp:rsid wsp:val=&quot;00A81CF7&quot;/&gt;&lt;wsp:rsid wsp:val=&quot;00A861DB&quot;/&gt;&lt;wsp:rsid wsp:val=&quot;00A956D4&quot;/&gt;&lt;wsp:rsid wsp:val=&quot;00AB0E64&quot;/&gt;&lt;wsp:rsid wsp:val=&quot;00AF2326&quot;/&gt;&lt;wsp:rsid wsp:val=&quot;00AF76E0&quot;/&gt;&lt;wsp:rsid wsp:val=&quot;00B03AFB&quot;/&gt;&lt;wsp:rsid wsp:val=&quot;00B136B1&quot;/&gt;&lt;wsp:rsid wsp:val=&quot;00B13FFB&quot;/&gt;&lt;wsp:rsid wsp:val=&quot;00B145CA&quot;/&gt;&lt;wsp:rsid wsp:val=&quot;00B2509D&quot;/&gt;&lt;wsp:rsid wsp:val=&quot;00B254F8&quot;/&gt;&lt;wsp:rsid wsp:val=&quot;00B27C5C&quot;/&gt;&lt;wsp:rsid wsp:val=&quot;00B32B7A&quot;/&gt;&lt;wsp:rsid wsp:val=&quot;00B52532&quot;/&gt;&lt;wsp:rsid wsp:val=&quot;00B87726&quot;/&gt;&lt;wsp:rsid wsp:val=&quot;00B97606&quot;/&gt;&lt;wsp:rsid wsp:val=&quot;00BA0E00&quot;/&gt;&lt;wsp:rsid wsp:val=&quot;00BA132A&quot;/&gt;&lt;wsp:rsid wsp:val=&quot;00BA6E40&quot;/&gt;&lt;wsp:rsid wsp:val=&quot;00BB0471&quot;/&gt;&lt;wsp:rsid wsp:val=&quot;00BB3FA8&quot;/&gt;&lt;wsp:rsid wsp:val=&quot;00BB5876&quot;/&gt;&lt;wsp:rsid wsp:val=&quot;00BD14F8&quot;/&gt;&lt;wsp:rsid wsp:val=&quot;00BD2679&quot;/&gt;&lt;wsp:rsid wsp:val=&quot;00BE57ED&quot;/&gt;&lt;wsp:rsid wsp:val=&quot;00BF2401&quot;/&gt;&lt;wsp:rsid wsp:val=&quot;00C16580&quot;/&gt;&lt;wsp:rsid wsp:val=&quot;00C27D80&quot;/&gt;&lt;wsp:rsid wsp:val=&quot;00C27E4A&quot;/&gt;&lt;wsp:rsid wsp:val=&quot;00C450F5&quot;/&gt;&lt;wsp:rsid wsp:val=&quot;00C45FA5&quot;/&gt;&lt;wsp:rsid wsp:val=&quot;00C57F55&quot;/&gt;&lt;wsp:rsid wsp:val=&quot;00C754BA&quot;/&gt;&lt;wsp:rsid wsp:val=&quot;00C85E61&quot;/&gt;&lt;wsp:rsid wsp:val=&quot;00C913BC&quot;/&gt;&lt;wsp:rsid wsp:val=&quot;00C91FE0&quot;/&gt;&lt;wsp:rsid wsp:val=&quot;00C9460C&quot;/&gt;&lt;wsp:rsid wsp:val=&quot;00CA309D&quot;/&gt;&lt;wsp:rsid wsp:val=&quot;00CA4068&quot;/&gt;&lt;wsp:rsid wsp:val=&quot;00CD101F&quot;/&gt;&lt;wsp:rsid wsp:val=&quot;00D05047&quot;/&gt;&lt;wsp:rsid wsp:val=&quot;00D15BA1&quot;/&gt;&lt;wsp:rsid wsp:val=&quot;00D2499D&quot;/&gt;&lt;wsp:rsid wsp:val=&quot;00D32D3D&quot;/&gt;&lt;wsp:rsid wsp:val=&quot;00D45F84&quot;/&gt;&lt;wsp:rsid wsp:val=&quot;00D4741C&quot;/&gt;&lt;wsp:rsid wsp:val=&quot;00D65285&quot;/&gt;&lt;wsp:rsid wsp:val=&quot;00D7607B&quot;/&gt;&lt;wsp:rsid wsp:val=&quot;00D845EC&quot;/&gt;&lt;wsp:rsid wsp:val=&quot;00D859BB&quot;/&gt;&lt;wsp:rsid wsp:val=&quot;00D938DB&quot;/&gt;&lt;wsp:rsid wsp:val=&quot;00D96B56&quot;/&gt;&lt;wsp:rsid wsp:val=&quot;00DA2BA5&quot;/&gt;&lt;wsp:rsid wsp:val=&quot;00DB3DA8&quot;/&gt;&lt;wsp:rsid wsp:val=&quot;00DD3C31&quot;/&gt;&lt;wsp:rsid wsp:val=&quot;00E04B0F&quot;/&gt;&lt;wsp:rsid wsp:val=&quot;00E0675A&quot;/&gt;&lt;wsp:rsid wsp:val=&quot;00E06A87&quot;/&gt;&lt;wsp:rsid wsp:val=&quot;00E0725A&quot;/&gt;&lt;wsp:rsid wsp:val=&quot;00E13E8F&quot;/&gt;&lt;wsp:rsid wsp:val=&quot;00E14059&quot;/&gt;&lt;wsp:rsid wsp:val=&quot;00E20AF2&quot;/&gt;&lt;wsp:rsid wsp:val=&quot;00E30513&quot;/&gt;&lt;wsp:rsid wsp:val=&quot;00E35ED9&quot;/&gt;&lt;wsp:rsid wsp:val=&quot;00E5393E&quot;/&gt;&lt;wsp:rsid wsp:val=&quot;00E610D3&quot;/&gt;&lt;wsp:rsid wsp:val=&quot;00E617C3&quot;/&gt;&lt;wsp:rsid wsp:val=&quot;00E758F1&quot;/&gt;&lt;wsp:rsid wsp:val=&quot;00E9213D&quot;/&gt;&lt;wsp:rsid wsp:val=&quot;00E947B0&quot;/&gt;&lt;wsp:rsid wsp:val=&quot;00EA1529&quot;/&gt;&lt;wsp:rsid wsp:val=&quot;00EB1051&quot;/&gt;&lt;wsp:rsid wsp:val=&quot;00EB698E&quot;/&gt;&lt;wsp:rsid wsp:val=&quot;00EE2863&quot;/&gt;&lt;wsp:rsid wsp:val=&quot;00EE3BC1&quot;/&gt;&lt;wsp:rsid wsp:val=&quot;00EF21AD&quot;/&gt;&lt;wsp:rsid wsp:val=&quot;00F02A9F&quot;/&gt;&lt;wsp:rsid wsp:val=&quot;00F07EBF&quot;/&gt;&lt;wsp:rsid wsp:val=&quot;00F45F62&quot;/&gt;&lt;wsp:rsid wsp:val=&quot;00F918C0&quot;/&gt;&lt;wsp:rsid wsp:val=&quot;00F94099&quot;/&gt;&lt;wsp:rsid wsp:val=&quot;00FB5C9E&quot;/&gt;&lt;wsp:rsid wsp:val=&quot;00FB6F3A&quot;/&gt;&lt;wsp:rsid wsp:val=&quot;00FC5717&quot;/&gt;&lt;wsp:rsid wsp:val=&quot;00FD6A91&quot;/&gt;&lt;wsp:rsid wsp:val=&quot;00FE506C&quot;/&gt;&lt;/wsp:rsids&gt;&lt;/w:docPr&gt;&lt;w:body&gt;&lt;wx:sect&gt;&lt;w:p wsp:rsidR=&quot;00000000&quot; wsp:rsidRDefault=&quot;00EE2863&quot; wsp:rsidP=&quot;00EE2863&quot;&gt;&lt;m:oMathPara&gt;&lt;m:oMath&gt;&lt;m:sSub&gt;&lt;m:sSubPr&gt;&lt;m:ctrlPr&gt;&lt;w:rPr&gt;&lt;w:rFonts w:ascii=&quot;Cambria Math&quot; w:h-ansi=&quot;Cambria Math&quot; w:cs=&quot;Times New Roman&quot;/&gt;&lt;wx:font wx:val=&quot;Cambria Math&quot;/&gt;&lt;w:b-cs/&gt;&lt;w:i/&gt;&lt;w:sz w:val=&quot;28&quot;/&gt;&lt;w:sz-cs w:val=&quot;28&quot;/&gt;&lt;/w:rPr&gt;&lt;/m:ctrlPr&gt;&lt;/m:sSubPr&gt;&lt;m:e&gt;&lt;m:r&gt;&lt;w:rPr&gt;&lt;w:rFonts w:ascii=&quot;Cambria Math&quot; w:h-ansi=&quot;Cambria Math&quot; w:cs=&quot;Times New Roman&quot;/&gt;&lt;wx:font wx:val=&quot;Cambria Math&quot;/&gt;&lt;w:i/&gt;&lt;w:sz w:val=&quot;28&quot;/&gt;&lt;w:sz-cs w:val=&quot;28&quot;/&gt;&lt;/w:rPr&gt;&lt;m:t&gt;Оѕ&lt;/m:t&gt;&lt;/m:r&gt;&lt;/m:e&gt;&lt;m:sub&gt;&lt;m:r&gt;&lt;w:rPr&gt;&lt;w:rFonts w:ascii=&quot;Cambria Math&quot; w:h-ansi=&quot;Cambria Math&quot; w:cs=&quot;Times New Roman&quot;/&gt;&lt;wx:font wx:val=&quot;Cambria Math&quot;/&gt;&lt;w:i/&gt;&lt;w:sz w:val=&quot;28&quot;/&gt;&lt;w:sz-cs w:val=&quot;28&quot;/&gt;&lt;/w:rPr&gt;&lt;m:t&gt;РІ&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69" o:title="" chromakey="white"/>
          </v:shape>
        </w:pict>
      </w:r>
      <w:r w:rsidRPr="0049520D">
        <w:rPr>
          <w:rFonts w:ascii="Times New Roman" w:hAnsi="Times New Roman" w:cs="Times New Roman"/>
          <w:bCs/>
          <w:sz w:val="28"/>
          <w:szCs w:val="28"/>
        </w:rPr>
        <w:instrText xml:space="preserve"> </w:instrText>
      </w:r>
      <w:r w:rsidRPr="0049520D">
        <w:rPr>
          <w:rFonts w:ascii="Times New Roman" w:hAnsi="Times New Roman" w:cs="Times New Roman"/>
          <w:bCs/>
          <w:sz w:val="28"/>
          <w:szCs w:val="28"/>
        </w:rPr>
        <w:fldChar w:fldCharType="separate"/>
      </w:r>
      <w:r w:rsidRPr="0049520D">
        <w:rPr>
          <w:position w:val="-6"/>
        </w:rPr>
        <w:pict>
          <v:shape id="_x0000_i1143" type="#_x0000_t75" style="width:12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stylePaneFormatFilter w:val=&quot;3F01&quot;/&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7967&quot;/&gt;&lt;wsp:rsid wsp:val=&quot;000029D6&quot;/&gt;&lt;wsp:rsid wsp:val=&quot;00002C4D&quot;/&gt;&lt;wsp:rsid wsp:val=&quot;00017571&quot;/&gt;&lt;wsp:rsid wsp:val=&quot;00027105&quot;/&gt;&lt;wsp:rsid wsp:val=&quot;00033732&quot;/&gt;&lt;wsp:rsid wsp:val=&quot;00033F33&quot;/&gt;&lt;wsp:rsid wsp:val=&quot;000474BF&quot;/&gt;&lt;wsp:rsid wsp:val=&quot;00051CF3&quot;/&gt;&lt;wsp:rsid wsp:val=&quot;00060869&quot;/&gt;&lt;wsp:rsid wsp:val=&quot;000625C0&quot;/&gt;&lt;wsp:rsid wsp:val=&quot;00073578&quot;/&gt;&lt;wsp:rsid wsp:val=&quot;0007381A&quot;/&gt;&lt;wsp:rsid wsp:val=&quot;00076D95&quot;/&gt;&lt;wsp:rsid wsp:val=&quot;00080AC8&quot;/&gt;&lt;wsp:rsid wsp:val=&quot;00085754&quot;/&gt;&lt;wsp:rsid wsp:val=&quot;00086DEE&quot;/&gt;&lt;wsp:rsid wsp:val=&quot;00090228&quot;/&gt;&lt;wsp:rsid wsp:val=&quot;00094FC2&quot;/&gt;&lt;wsp:rsid wsp:val=&quot;000A0A94&quot;/&gt;&lt;wsp:rsid wsp:val=&quot;000B1DCA&quot;/&gt;&lt;wsp:rsid wsp:val=&quot;000B69E2&quot;/&gt;&lt;wsp:rsid wsp:val=&quot;000D4124&quot;/&gt;&lt;wsp:rsid wsp:val=&quot;000D6D2E&quot;/&gt;&lt;wsp:rsid wsp:val=&quot;000E0B24&quot;/&gt;&lt;wsp:rsid wsp:val=&quot;000E587C&quot;/&gt;&lt;wsp:rsid wsp:val=&quot;0015407B&quot;/&gt;&lt;wsp:rsid wsp:val=&quot;001556AA&quot;/&gt;&lt;wsp:rsid wsp:val=&quot;00173065&quot;/&gt;&lt;wsp:rsid wsp:val=&quot;00177F55&quot;/&gt;&lt;wsp:rsid wsp:val=&quot;00181CB6&quot;/&gt;&lt;wsp:rsid wsp:val=&quot;00195939&quot;/&gt;&lt;wsp:rsid wsp:val=&quot;001A0271&quot;/&gt;&lt;wsp:rsid wsp:val=&quot;001A3F32&quot;/&gt;&lt;wsp:rsid wsp:val=&quot;001A4AE0&quot;/&gt;&lt;wsp:rsid wsp:val=&quot;001B3810&quot;/&gt;&lt;wsp:rsid wsp:val=&quot;001B5BDD&quot;/&gt;&lt;wsp:rsid wsp:val=&quot;001C7C77&quot;/&gt;&lt;wsp:rsid wsp:val=&quot;001D6FF2&quot;/&gt;&lt;wsp:rsid wsp:val=&quot;001E08B2&quot;/&gt;&lt;wsp:rsid wsp:val=&quot;001E0A17&quot;/&gt;&lt;wsp:rsid wsp:val=&quot;002040FD&quot;/&gt;&lt;wsp:rsid wsp:val=&quot;00205FE0&quot;/&gt;&lt;wsp:rsid wsp:val=&quot;00206D1B&quot;/&gt;&lt;wsp:rsid wsp:val=&quot;0021372E&quot;/&gt;&lt;wsp:rsid wsp:val=&quot;002155CA&quot;/&gt;&lt;wsp:rsid wsp:val=&quot;00230FA3&quot;/&gt;&lt;wsp:rsid wsp:val=&quot;00242A24&quot;/&gt;&lt;wsp:rsid wsp:val=&quot;00246F22&quot;/&gt;&lt;wsp:rsid wsp:val=&quot;00251DB5&quot;/&gt;&lt;wsp:rsid wsp:val=&quot;00255836&quot;/&gt;&lt;wsp:rsid wsp:val=&quot;00273425&quot;/&gt;&lt;wsp:rsid wsp:val=&quot;00280B08&quot;/&gt;&lt;wsp:rsid wsp:val=&quot;00283806&quot;/&gt;&lt;wsp:rsid wsp:val=&quot;00287A81&quot;/&gt;&lt;wsp:rsid wsp:val=&quot;00293113&quot;/&gt;&lt;wsp:rsid wsp:val=&quot;002A2466&quot;/&gt;&lt;wsp:rsid wsp:val=&quot;002A5C24&quot;/&gt;&lt;wsp:rsid wsp:val=&quot;002B46DF&quot;/&gt;&lt;wsp:rsid wsp:val=&quot;002B5456&quot;/&gt;&lt;wsp:rsid wsp:val=&quot;002E407E&quot;/&gt;&lt;wsp:rsid wsp:val=&quot;00306714&quot;/&gt;&lt;wsp:rsid wsp:val=&quot;0036029F&quot;/&gt;&lt;wsp:rsid wsp:val=&quot;00363F07&quot;/&gt;&lt;wsp:rsid wsp:val=&quot;003644EE&quot;/&gt;&lt;wsp:rsid wsp:val=&quot;00372256&quot;/&gt;&lt;wsp:rsid wsp:val=&quot;00373D04&quot;/&gt;&lt;wsp:rsid wsp:val=&quot;00381C9D&quot;/&gt;&lt;wsp:rsid wsp:val=&quot;00381D49&quot;/&gt;&lt;wsp:rsid wsp:val=&quot;003874E0&quot;/&gt;&lt;wsp:rsid wsp:val=&quot;003963DE&quot;/&gt;&lt;wsp:rsid wsp:val=&quot;003B41A7&quot;/&gt;&lt;wsp:rsid wsp:val=&quot;003C472E&quot;/&gt;&lt;wsp:rsid wsp:val=&quot;003D0D3C&quot;/&gt;&lt;wsp:rsid wsp:val=&quot;003D1F8C&quot;/&gt;&lt;wsp:rsid wsp:val=&quot;00405D96&quot;/&gt;&lt;wsp:rsid wsp:val=&quot;00406458&quot;/&gt;&lt;wsp:rsid wsp:val=&quot;00411DF4&quot;/&gt;&lt;wsp:rsid wsp:val=&quot;00414304&quot;/&gt;&lt;wsp:rsid wsp:val=&quot;00420762&quot;/&gt;&lt;wsp:rsid wsp:val=&quot;00451827&quot;/&gt;&lt;wsp:rsid wsp:val=&quot;00467F24&quot;/&gt;&lt;wsp:rsid wsp:val=&quot;00475886&quot;/&gt;&lt;wsp:rsid wsp:val=&quot;0048362D&quot;/&gt;&lt;wsp:rsid wsp:val=&quot;0049520D&quot;/&gt;&lt;wsp:rsid wsp:val=&quot;004A21E0&quot;/&gt;&lt;wsp:rsid wsp:val=&quot;004A722A&quot;/&gt;&lt;wsp:rsid wsp:val=&quot;004D4ACD&quot;/&gt;&lt;wsp:rsid wsp:val=&quot;00510687&quot;/&gt;&lt;wsp:rsid wsp:val=&quot;00537744&quot;/&gt;&lt;wsp:rsid wsp:val=&quot;005402BE&quot;/&gt;&lt;wsp:rsid wsp:val=&quot;0057003C&quot;/&gt;&lt;wsp:rsid wsp:val=&quot;00577FF7&quot;/&gt;&lt;wsp:rsid wsp:val=&quot;00592609&quot;/&gt;&lt;wsp:rsid wsp:val=&quot;005B0060&quot;/&gt;&lt;wsp:rsid wsp:val=&quot;005D634F&quot;/&gt;&lt;wsp:rsid wsp:val=&quot;005E0BB9&quot;/&gt;&lt;wsp:rsid wsp:val=&quot;005E7967&quot;/&gt;&lt;wsp:rsid wsp:val=&quot;006003FA&quot;/&gt;&lt;wsp:rsid wsp:val=&quot;00613EE0&quot;/&gt;&lt;wsp:rsid wsp:val=&quot;0061571C&quot;/&gt;&lt;wsp:rsid wsp:val=&quot;006230FC&quot;/&gt;&lt;wsp:rsid wsp:val=&quot;0063638F&quot;/&gt;&lt;wsp:rsid wsp:val=&quot;00640E53&quot;/&gt;&lt;wsp:rsid wsp:val=&quot;006678CB&quot;/&gt;&lt;wsp:rsid wsp:val=&quot;006928ED&quot;/&gt;&lt;wsp:rsid wsp:val=&quot;006A3994&quot;/&gt;&lt;wsp:rsid wsp:val=&quot;006B2D90&quot;/&gt;&lt;wsp:rsid wsp:val=&quot;006B345C&quot;/&gt;&lt;wsp:rsid wsp:val=&quot;006B6E40&quot;/&gt;&lt;wsp:rsid wsp:val=&quot;006C626F&quot;/&gt;&lt;wsp:rsid wsp:val=&quot;006E19E2&quot;/&gt;&lt;wsp:rsid wsp:val=&quot;00705012&quot;/&gt;&lt;wsp:rsid wsp:val=&quot;00715F3C&quot;/&gt;&lt;wsp:rsid wsp:val=&quot;00724CB8&quot;/&gt;&lt;wsp:rsid wsp:val=&quot;007335C2&quot;/&gt;&lt;wsp:rsid wsp:val=&quot;00734329&quot;/&gt;&lt;wsp:rsid wsp:val=&quot;007620A1&quot;/&gt;&lt;wsp:rsid wsp:val=&quot;00772C38&quot;/&gt;&lt;wsp:rsid wsp:val=&quot;007947FA&quot;/&gt;&lt;wsp:rsid wsp:val=&quot;007C72DD&quot;/&gt;&lt;wsp:rsid wsp:val=&quot;007E7304&quot;/&gt;&lt;wsp:rsid wsp:val=&quot;008038BC&quot;/&gt;&lt;wsp:rsid wsp:val=&quot;0081351E&quot;/&gt;&lt;wsp:rsid wsp:val=&quot;00842133&quot;/&gt;&lt;wsp:rsid wsp:val=&quot;00853250&quot;/&gt;&lt;wsp:rsid wsp:val=&quot;008533EE&quot;/&gt;&lt;wsp:rsid wsp:val=&quot;008869F0&quot;/&gt;&lt;wsp:rsid wsp:val=&quot;00891F55&quot;/&gt;&lt;wsp:rsid wsp:val=&quot;008A1A49&quot;/&gt;&lt;wsp:rsid wsp:val=&quot;008C0D75&quot;/&gt;&lt;wsp:rsid wsp:val=&quot;008C0EE6&quot;/&gt;&lt;wsp:rsid wsp:val=&quot;008E2629&quot;/&gt;&lt;wsp:rsid wsp:val=&quot;00901CDF&quot;/&gt;&lt;wsp:rsid wsp:val=&quot;00906E72&quot;/&gt;&lt;wsp:rsid wsp:val=&quot;00936388&quot;/&gt;&lt;wsp:rsid wsp:val=&quot;00950E9A&quot;/&gt;&lt;wsp:rsid wsp:val=&quot;009611D4&quot;/&gt;&lt;wsp:rsid wsp:val=&quot;00973E08&quot;/&gt;&lt;wsp:rsid wsp:val=&quot;00985B8D&quot;/&gt;&lt;wsp:rsid wsp:val=&quot;009C1638&quot;/&gt;&lt;wsp:rsid wsp:val=&quot;009D077F&quot;/&gt;&lt;wsp:rsid wsp:val=&quot;009E2920&quot;/&gt;&lt;wsp:rsid wsp:val=&quot;009E6654&quot;/&gt;&lt;wsp:rsid wsp:val=&quot;00A026FC&quot;/&gt;&lt;wsp:rsid wsp:val=&quot;00A06D7A&quot;/&gt;&lt;wsp:rsid wsp:val=&quot;00A2375C&quot;/&gt;&lt;wsp:rsid wsp:val=&quot;00A3675F&quot;/&gt;&lt;wsp:rsid wsp:val=&quot;00A45515&quot;/&gt;&lt;wsp:rsid wsp:val=&quot;00A51BE7&quot;/&gt;&lt;wsp:rsid wsp:val=&quot;00A53B14&quot;/&gt;&lt;wsp:rsid wsp:val=&quot;00A62C12&quot;/&gt;&lt;wsp:rsid wsp:val=&quot;00A64A58&quot;/&gt;&lt;wsp:rsid wsp:val=&quot;00A654D8&quot;/&gt;&lt;wsp:rsid wsp:val=&quot;00A81CF7&quot;/&gt;&lt;wsp:rsid wsp:val=&quot;00A861DB&quot;/&gt;&lt;wsp:rsid wsp:val=&quot;00A956D4&quot;/&gt;&lt;wsp:rsid wsp:val=&quot;00AB0E64&quot;/&gt;&lt;wsp:rsid wsp:val=&quot;00AF2326&quot;/&gt;&lt;wsp:rsid wsp:val=&quot;00AF76E0&quot;/&gt;&lt;wsp:rsid wsp:val=&quot;00B03AFB&quot;/&gt;&lt;wsp:rsid wsp:val=&quot;00B136B1&quot;/&gt;&lt;wsp:rsid wsp:val=&quot;00B13FFB&quot;/&gt;&lt;wsp:rsid wsp:val=&quot;00B145CA&quot;/&gt;&lt;wsp:rsid wsp:val=&quot;00B2509D&quot;/&gt;&lt;wsp:rsid wsp:val=&quot;00B254F8&quot;/&gt;&lt;wsp:rsid wsp:val=&quot;00B27C5C&quot;/&gt;&lt;wsp:rsid wsp:val=&quot;00B32B7A&quot;/&gt;&lt;wsp:rsid wsp:val=&quot;00B52532&quot;/&gt;&lt;wsp:rsid wsp:val=&quot;00B87726&quot;/&gt;&lt;wsp:rsid wsp:val=&quot;00B97606&quot;/&gt;&lt;wsp:rsid wsp:val=&quot;00BA0E00&quot;/&gt;&lt;wsp:rsid wsp:val=&quot;00BA132A&quot;/&gt;&lt;wsp:rsid wsp:val=&quot;00BA6E40&quot;/&gt;&lt;wsp:rsid wsp:val=&quot;00BB0471&quot;/&gt;&lt;wsp:rsid wsp:val=&quot;00BB3FA8&quot;/&gt;&lt;wsp:rsid wsp:val=&quot;00BB5876&quot;/&gt;&lt;wsp:rsid wsp:val=&quot;00BD14F8&quot;/&gt;&lt;wsp:rsid wsp:val=&quot;00BD2679&quot;/&gt;&lt;wsp:rsid wsp:val=&quot;00BE57ED&quot;/&gt;&lt;wsp:rsid wsp:val=&quot;00BF2401&quot;/&gt;&lt;wsp:rsid wsp:val=&quot;00C16580&quot;/&gt;&lt;wsp:rsid wsp:val=&quot;00C27D80&quot;/&gt;&lt;wsp:rsid wsp:val=&quot;00C27E4A&quot;/&gt;&lt;wsp:rsid wsp:val=&quot;00C450F5&quot;/&gt;&lt;wsp:rsid wsp:val=&quot;00C45FA5&quot;/&gt;&lt;wsp:rsid wsp:val=&quot;00C57F55&quot;/&gt;&lt;wsp:rsid wsp:val=&quot;00C754BA&quot;/&gt;&lt;wsp:rsid wsp:val=&quot;00C85E61&quot;/&gt;&lt;wsp:rsid wsp:val=&quot;00C913BC&quot;/&gt;&lt;wsp:rsid wsp:val=&quot;00C91FE0&quot;/&gt;&lt;wsp:rsid wsp:val=&quot;00C9460C&quot;/&gt;&lt;wsp:rsid wsp:val=&quot;00CA309D&quot;/&gt;&lt;wsp:rsid wsp:val=&quot;00CA4068&quot;/&gt;&lt;wsp:rsid wsp:val=&quot;00CD101F&quot;/&gt;&lt;wsp:rsid wsp:val=&quot;00D05047&quot;/&gt;&lt;wsp:rsid wsp:val=&quot;00D15BA1&quot;/&gt;&lt;wsp:rsid wsp:val=&quot;00D2499D&quot;/&gt;&lt;wsp:rsid wsp:val=&quot;00D32D3D&quot;/&gt;&lt;wsp:rsid wsp:val=&quot;00D45F84&quot;/&gt;&lt;wsp:rsid wsp:val=&quot;00D4741C&quot;/&gt;&lt;wsp:rsid wsp:val=&quot;00D65285&quot;/&gt;&lt;wsp:rsid wsp:val=&quot;00D7607B&quot;/&gt;&lt;wsp:rsid wsp:val=&quot;00D845EC&quot;/&gt;&lt;wsp:rsid wsp:val=&quot;00D859BB&quot;/&gt;&lt;wsp:rsid wsp:val=&quot;00D938DB&quot;/&gt;&lt;wsp:rsid wsp:val=&quot;00D96B56&quot;/&gt;&lt;wsp:rsid wsp:val=&quot;00DA2BA5&quot;/&gt;&lt;wsp:rsid wsp:val=&quot;00DB3DA8&quot;/&gt;&lt;wsp:rsid wsp:val=&quot;00DD3C31&quot;/&gt;&lt;wsp:rsid wsp:val=&quot;00E04B0F&quot;/&gt;&lt;wsp:rsid wsp:val=&quot;00E0675A&quot;/&gt;&lt;wsp:rsid wsp:val=&quot;00E06A87&quot;/&gt;&lt;wsp:rsid wsp:val=&quot;00E0725A&quot;/&gt;&lt;wsp:rsid wsp:val=&quot;00E13E8F&quot;/&gt;&lt;wsp:rsid wsp:val=&quot;00E14059&quot;/&gt;&lt;wsp:rsid wsp:val=&quot;00E20AF2&quot;/&gt;&lt;wsp:rsid wsp:val=&quot;00E30513&quot;/&gt;&lt;wsp:rsid wsp:val=&quot;00E35ED9&quot;/&gt;&lt;wsp:rsid wsp:val=&quot;00E5393E&quot;/&gt;&lt;wsp:rsid wsp:val=&quot;00E610D3&quot;/&gt;&lt;wsp:rsid wsp:val=&quot;00E617C3&quot;/&gt;&lt;wsp:rsid wsp:val=&quot;00E758F1&quot;/&gt;&lt;wsp:rsid wsp:val=&quot;00E9213D&quot;/&gt;&lt;wsp:rsid wsp:val=&quot;00E947B0&quot;/&gt;&lt;wsp:rsid wsp:val=&quot;00EA1529&quot;/&gt;&lt;wsp:rsid wsp:val=&quot;00EB1051&quot;/&gt;&lt;wsp:rsid wsp:val=&quot;00EB698E&quot;/&gt;&lt;wsp:rsid wsp:val=&quot;00EE2863&quot;/&gt;&lt;wsp:rsid wsp:val=&quot;00EE3BC1&quot;/&gt;&lt;wsp:rsid wsp:val=&quot;00EF21AD&quot;/&gt;&lt;wsp:rsid wsp:val=&quot;00F02A9F&quot;/&gt;&lt;wsp:rsid wsp:val=&quot;00F07EBF&quot;/&gt;&lt;wsp:rsid wsp:val=&quot;00F45F62&quot;/&gt;&lt;wsp:rsid wsp:val=&quot;00F918C0&quot;/&gt;&lt;wsp:rsid wsp:val=&quot;00F94099&quot;/&gt;&lt;wsp:rsid wsp:val=&quot;00FB5C9E&quot;/&gt;&lt;wsp:rsid wsp:val=&quot;00FB6F3A&quot;/&gt;&lt;wsp:rsid wsp:val=&quot;00FC5717&quot;/&gt;&lt;wsp:rsid wsp:val=&quot;00FD6A91&quot;/&gt;&lt;wsp:rsid wsp:val=&quot;00FE506C&quot;/&gt;&lt;/wsp:rsids&gt;&lt;/w:docPr&gt;&lt;w:body&gt;&lt;wx:sect&gt;&lt;w:p wsp:rsidR=&quot;00000000&quot; wsp:rsidRDefault=&quot;00EE2863&quot; wsp:rsidP=&quot;00EE2863&quot;&gt;&lt;m:oMathPara&gt;&lt;m:oMath&gt;&lt;m:sSub&gt;&lt;m:sSubPr&gt;&lt;m:ctrlPr&gt;&lt;w:rPr&gt;&lt;w:rFonts w:ascii=&quot;Cambria Math&quot; w:h-ansi=&quot;Cambria Math&quot; w:cs=&quot;Times New Roman&quot;/&gt;&lt;wx:font wx:val=&quot;Cambria Math&quot;/&gt;&lt;w:b-cs/&gt;&lt;w:i/&gt;&lt;w:sz w:val=&quot;28&quot;/&gt;&lt;w:sz-cs w:val=&quot;28&quot;/&gt;&lt;/w:rPr&gt;&lt;/m:ctrlPr&gt;&lt;/m:sSubPr&gt;&lt;m:e&gt;&lt;m:r&gt;&lt;w:rPr&gt;&lt;w:rFonts w:ascii=&quot;Cambria Math&quot; w:h-ansi=&quot;Cambria Math&quot; w:cs=&quot;Times New Roman&quot;/&gt;&lt;wx:font wx:val=&quot;Cambria Math&quot;/&gt;&lt;w:i/&gt;&lt;w:sz w:val=&quot;28&quot;/&gt;&lt;w:sz-cs w:val=&quot;28&quot;/&gt;&lt;/w:rPr&gt;&lt;m:t&gt;Оѕ&lt;/m:t&gt;&lt;/m:r&gt;&lt;/m:e&gt;&lt;m:sub&gt;&lt;m:r&gt;&lt;w:rPr&gt;&lt;w:rFonts w:ascii=&quot;Cambria Math&quot; w:h-ansi=&quot;Cambria Math&quot; w:cs=&quot;Times New Roman&quot;/&gt;&lt;wx:font wx:val=&quot;Cambria Math&quot;/&gt;&lt;w:i/&gt;&lt;w:sz w:val=&quot;28&quot;/&gt;&lt;w:sz-cs w:val=&quot;28&quot;/&gt;&lt;/w:rPr&gt;&lt;m:t&gt;РІ&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69" o:title="" chromakey="white"/>
          </v:shape>
        </w:pict>
      </w:r>
      <w:r w:rsidRPr="0049520D">
        <w:rPr>
          <w:rFonts w:ascii="Times New Roman" w:hAnsi="Times New Roman" w:cs="Times New Roman"/>
          <w:bCs/>
          <w:sz w:val="28"/>
          <w:szCs w:val="28"/>
        </w:rPr>
        <w:fldChar w:fldCharType="end"/>
      </w:r>
      <w:r w:rsidRPr="009804F2">
        <w:rPr>
          <w:rFonts w:ascii="Times New Roman" w:hAnsi="Times New Roman" w:cs="Times New Roman"/>
          <w:bCs/>
          <w:sz w:val="28"/>
          <w:szCs w:val="28"/>
        </w:rPr>
        <w:t xml:space="preserve"> – коэффициен</w:t>
      </w:r>
      <w:r>
        <w:rPr>
          <w:rFonts w:ascii="Times New Roman" w:hAnsi="Times New Roman" w:cs="Times New Roman"/>
          <w:bCs/>
          <w:sz w:val="28"/>
          <w:szCs w:val="28"/>
        </w:rPr>
        <w:t>т, определяемый опытным путём.</w:t>
      </w:r>
    </w:p>
    <w:p w:rsidR="00DF6FF5" w:rsidRPr="009804F2" w:rsidRDefault="00DF6FF5" w:rsidP="00B4580C">
      <w:pPr>
        <w:spacing w:line="360" w:lineRule="auto"/>
        <w:ind w:firstLine="709"/>
        <w:jc w:val="both"/>
        <w:rPr>
          <w:rFonts w:ascii="Times New Roman" w:hAnsi="Times New Roman" w:cs="Times New Roman"/>
          <w:sz w:val="28"/>
          <w:szCs w:val="28"/>
          <w:shd w:val="clear" w:color="auto" w:fill="FFFFFF"/>
        </w:rPr>
      </w:pPr>
      <w:r w:rsidRPr="009804F2">
        <w:rPr>
          <w:rFonts w:ascii="Times New Roman" w:hAnsi="Times New Roman" w:cs="Times New Roman"/>
          <w:sz w:val="28"/>
          <w:szCs w:val="28"/>
          <w:shd w:val="clear" w:color="auto" w:fill="FFFFFF"/>
        </w:rPr>
        <w:t xml:space="preserve">Если воздухопроводы имеют небольшую длину, значением </w:t>
      </w:r>
      <w:r w:rsidRPr="0049520D">
        <w:rPr>
          <w:rFonts w:ascii="Times New Roman" w:hAnsi="Times New Roman" w:cs="Times New Roman"/>
          <w:sz w:val="28"/>
          <w:szCs w:val="28"/>
          <w:shd w:val="clear" w:color="auto" w:fill="FFFFFF"/>
        </w:rPr>
        <w:fldChar w:fldCharType="begin"/>
      </w:r>
      <w:r w:rsidRPr="0049520D">
        <w:rPr>
          <w:rFonts w:ascii="Times New Roman" w:hAnsi="Times New Roman" w:cs="Times New Roman"/>
          <w:sz w:val="28"/>
          <w:szCs w:val="28"/>
          <w:shd w:val="clear" w:color="auto" w:fill="FFFFFF"/>
        </w:rPr>
        <w:instrText xml:space="preserve"> QUOTE </w:instrText>
      </w:r>
      <w:r w:rsidRPr="0049520D">
        <w:rPr>
          <w:position w:val="-6"/>
        </w:rPr>
        <w:pict>
          <v:shape id="_x0000_i1144" type="#_x0000_t75" style="width:26.4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stylePaneFormatFilter w:val=&quot;3F01&quot;/&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7967&quot;/&gt;&lt;wsp:rsid wsp:val=&quot;000029D6&quot;/&gt;&lt;wsp:rsid wsp:val=&quot;00002C4D&quot;/&gt;&lt;wsp:rsid wsp:val=&quot;00017571&quot;/&gt;&lt;wsp:rsid wsp:val=&quot;00027105&quot;/&gt;&lt;wsp:rsid wsp:val=&quot;00033732&quot;/&gt;&lt;wsp:rsid wsp:val=&quot;00033F33&quot;/&gt;&lt;wsp:rsid wsp:val=&quot;000474BF&quot;/&gt;&lt;wsp:rsid wsp:val=&quot;00051CF3&quot;/&gt;&lt;wsp:rsid wsp:val=&quot;00060869&quot;/&gt;&lt;wsp:rsid wsp:val=&quot;000625C0&quot;/&gt;&lt;wsp:rsid wsp:val=&quot;00073578&quot;/&gt;&lt;wsp:rsid wsp:val=&quot;0007381A&quot;/&gt;&lt;wsp:rsid wsp:val=&quot;00076D95&quot;/&gt;&lt;wsp:rsid wsp:val=&quot;00080AC8&quot;/&gt;&lt;wsp:rsid wsp:val=&quot;00085754&quot;/&gt;&lt;wsp:rsid wsp:val=&quot;00086DEE&quot;/&gt;&lt;wsp:rsid wsp:val=&quot;00090228&quot;/&gt;&lt;wsp:rsid wsp:val=&quot;00094FC2&quot;/&gt;&lt;wsp:rsid wsp:val=&quot;000A0A94&quot;/&gt;&lt;wsp:rsid wsp:val=&quot;000B1DCA&quot;/&gt;&lt;wsp:rsid wsp:val=&quot;000B69E2&quot;/&gt;&lt;wsp:rsid wsp:val=&quot;000D4124&quot;/&gt;&lt;wsp:rsid wsp:val=&quot;000D6D2E&quot;/&gt;&lt;wsp:rsid wsp:val=&quot;000E0B24&quot;/&gt;&lt;wsp:rsid wsp:val=&quot;000E587C&quot;/&gt;&lt;wsp:rsid wsp:val=&quot;0015407B&quot;/&gt;&lt;wsp:rsid wsp:val=&quot;001556AA&quot;/&gt;&lt;wsp:rsid wsp:val=&quot;00173065&quot;/&gt;&lt;wsp:rsid wsp:val=&quot;00177F55&quot;/&gt;&lt;wsp:rsid wsp:val=&quot;00181CB6&quot;/&gt;&lt;wsp:rsid wsp:val=&quot;00195939&quot;/&gt;&lt;wsp:rsid wsp:val=&quot;001A0271&quot;/&gt;&lt;wsp:rsid wsp:val=&quot;001A3F32&quot;/&gt;&lt;wsp:rsid wsp:val=&quot;001A4AE0&quot;/&gt;&lt;wsp:rsid wsp:val=&quot;001B3810&quot;/&gt;&lt;wsp:rsid wsp:val=&quot;001B5BDD&quot;/&gt;&lt;wsp:rsid wsp:val=&quot;001C7C77&quot;/&gt;&lt;wsp:rsid wsp:val=&quot;001D6FF2&quot;/&gt;&lt;wsp:rsid wsp:val=&quot;001E08B2&quot;/&gt;&lt;wsp:rsid wsp:val=&quot;001E0A17&quot;/&gt;&lt;wsp:rsid wsp:val=&quot;002040FD&quot;/&gt;&lt;wsp:rsid wsp:val=&quot;00205FE0&quot;/&gt;&lt;wsp:rsid wsp:val=&quot;00206D1B&quot;/&gt;&lt;wsp:rsid wsp:val=&quot;0021372E&quot;/&gt;&lt;wsp:rsid wsp:val=&quot;002155CA&quot;/&gt;&lt;wsp:rsid wsp:val=&quot;00230FA3&quot;/&gt;&lt;wsp:rsid wsp:val=&quot;00242A24&quot;/&gt;&lt;wsp:rsid wsp:val=&quot;00246F22&quot;/&gt;&lt;wsp:rsid wsp:val=&quot;00251DB5&quot;/&gt;&lt;wsp:rsid wsp:val=&quot;00255836&quot;/&gt;&lt;wsp:rsid wsp:val=&quot;00273425&quot;/&gt;&lt;wsp:rsid wsp:val=&quot;00280B08&quot;/&gt;&lt;wsp:rsid wsp:val=&quot;00283806&quot;/&gt;&lt;wsp:rsid wsp:val=&quot;00287A81&quot;/&gt;&lt;wsp:rsid wsp:val=&quot;00293113&quot;/&gt;&lt;wsp:rsid wsp:val=&quot;002A2466&quot;/&gt;&lt;wsp:rsid wsp:val=&quot;002A5C24&quot;/&gt;&lt;wsp:rsid wsp:val=&quot;002B46DF&quot;/&gt;&lt;wsp:rsid wsp:val=&quot;002B5456&quot;/&gt;&lt;wsp:rsid wsp:val=&quot;002E407E&quot;/&gt;&lt;wsp:rsid wsp:val=&quot;00306714&quot;/&gt;&lt;wsp:rsid wsp:val=&quot;0036029F&quot;/&gt;&lt;wsp:rsid wsp:val=&quot;00363F07&quot;/&gt;&lt;wsp:rsid wsp:val=&quot;003644EE&quot;/&gt;&lt;wsp:rsid wsp:val=&quot;00372256&quot;/&gt;&lt;wsp:rsid wsp:val=&quot;00373D04&quot;/&gt;&lt;wsp:rsid wsp:val=&quot;00381C9D&quot;/&gt;&lt;wsp:rsid wsp:val=&quot;00381D49&quot;/&gt;&lt;wsp:rsid wsp:val=&quot;003874E0&quot;/&gt;&lt;wsp:rsid wsp:val=&quot;003963DE&quot;/&gt;&lt;wsp:rsid wsp:val=&quot;003B41A7&quot;/&gt;&lt;wsp:rsid wsp:val=&quot;003C472E&quot;/&gt;&lt;wsp:rsid wsp:val=&quot;003D0D3C&quot;/&gt;&lt;wsp:rsid wsp:val=&quot;003D1F8C&quot;/&gt;&lt;wsp:rsid wsp:val=&quot;00405D96&quot;/&gt;&lt;wsp:rsid wsp:val=&quot;00406458&quot;/&gt;&lt;wsp:rsid wsp:val=&quot;00411DF4&quot;/&gt;&lt;wsp:rsid wsp:val=&quot;00414304&quot;/&gt;&lt;wsp:rsid wsp:val=&quot;00420762&quot;/&gt;&lt;wsp:rsid wsp:val=&quot;00451827&quot;/&gt;&lt;wsp:rsid wsp:val=&quot;00467F24&quot;/&gt;&lt;wsp:rsid wsp:val=&quot;00475886&quot;/&gt;&lt;wsp:rsid wsp:val=&quot;0048362D&quot;/&gt;&lt;wsp:rsid wsp:val=&quot;0049520D&quot;/&gt;&lt;wsp:rsid wsp:val=&quot;004A21E0&quot;/&gt;&lt;wsp:rsid wsp:val=&quot;004A722A&quot;/&gt;&lt;wsp:rsid wsp:val=&quot;004D4ACD&quot;/&gt;&lt;wsp:rsid wsp:val=&quot;00510687&quot;/&gt;&lt;wsp:rsid wsp:val=&quot;00524363&quot;/&gt;&lt;wsp:rsid wsp:val=&quot;00537744&quot;/&gt;&lt;wsp:rsid wsp:val=&quot;005402BE&quot;/&gt;&lt;wsp:rsid wsp:val=&quot;0057003C&quot;/&gt;&lt;wsp:rsid wsp:val=&quot;00577FF7&quot;/&gt;&lt;wsp:rsid wsp:val=&quot;00592609&quot;/&gt;&lt;wsp:rsid wsp:val=&quot;005B0060&quot;/&gt;&lt;wsp:rsid wsp:val=&quot;005D634F&quot;/&gt;&lt;wsp:rsid wsp:val=&quot;005E0BB9&quot;/&gt;&lt;wsp:rsid wsp:val=&quot;005E7967&quot;/&gt;&lt;wsp:rsid wsp:val=&quot;006003FA&quot;/&gt;&lt;wsp:rsid wsp:val=&quot;00613EE0&quot;/&gt;&lt;wsp:rsid wsp:val=&quot;0061571C&quot;/&gt;&lt;wsp:rsid wsp:val=&quot;006230FC&quot;/&gt;&lt;wsp:rsid wsp:val=&quot;0063638F&quot;/&gt;&lt;wsp:rsid wsp:val=&quot;00640E53&quot;/&gt;&lt;wsp:rsid wsp:val=&quot;006678CB&quot;/&gt;&lt;wsp:rsid wsp:val=&quot;006928ED&quot;/&gt;&lt;wsp:rsid wsp:val=&quot;006A3994&quot;/&gt;&lt;wsp:rsid wsp:val=&quot;006B2D90&quot;/&gt;&lt;wsp:rsid wsp:val=&quot;006B345C&quot;/&gt;&lt;wsp:rsid wsp:val=&quot;006B6E40&quot;/&gt;&lt;wsp:rsid wsp:val=&quot;006C626F&quot;/&gt;&lt;wsp:rsid wsp:val=&quot;006E19E2&quot;/&gt;&lt;wsp:rsid wsp:val=&quot;00705012&quot;/&gt;&lt;wsp:rsid wsp:val=&quot;00715F3C&quot;/&gt;&lt;wsp:rsid wsp:val=&quot;00724CB8&quot;/&gt;&lt;wsp:rsid wsp:val=&quot;007335C2&quot;/&gt;&lt;wsp:rsid wsp:val=&quot;00734329&quot;/&gt;&lt;wsp:rsid wsp:val=&quot;007620A1&quot;/&gt;&lt;wsp:rsid wsp:val=&quot;00772C38&quot;/&gt;&lt;wsp:rsid wsp:val=&quot;007947FA&quot;/&gt;&lt;wsp:rsid wsp:val=&quot;007C72DD&quot;/&gt;&lt;wsp:rsid wsp:val=&quot;007E7304&quot;/&gt;&lt;wsp:rsid wsp:val=&quot;008038BC&quot;/&gt;&lt;wsp:rsid wsp:val=&quot;0081351E&quot;/&gt;&lt;wsp:rsid wsp:val=&quot;00842133&quot;/&gt;&lt;wsp:rsid wsp:val=&quot;00853250&quot;/&gt;&lt;wsp:rsid wsp:val=&quot;008533EE&quot;/&gt;&lt;wsp:rsid wsp:val=&quot;008869F0&quot;/&gt;&lt;wsp:rsid wsp:val=&quot;00891F55&quot;/&gt;&lt;wsp:rsid wsp:val=&quot;008A1A49&quot;/&gt;&lt;wsp:rsid wsp:val=&quot;008C0D75&quot;/&gt;&lt;wsp:rsid wsp:val=&quot;008C0EE6&quot;/&gt;&lt;wsp:rsid wsp:val=&quot;008E2629&quot;/&gt;&lt;wsp:rsid wsp:val=&quot;00901CDF&quot;/&gt;&lt;wsp:rsid wsp:val=&quot;00906E72&quot;/&gt;&lt;wsp:rsid wsp:val=&quot;00936388&quot;/&gt;&lt;wsp:rsid wsp:val=&quot;00950E9A&quot;/&gt;&lt;wsp:rsid wsp:val=&quot;009611D4&quot;/&gt;&lt;wsp:rsid wsp:val=&quot;00973E08&quot;/&gt;&lt;wsp:rsid wsp:val=&quot;00985B8D&quot;/&gt;&lt;wsp:rsid wsp:val=&quot;009C1638&quot;/&gt;&lt;wsp:rsid wsp:val=&quot;009D077F&quot;/&gt;&lt;wsp:rsid wsp:val=&quot;009E2920&quot;/&gt;&lt;wsp:rsid wsp:val=&quot;009E6654&quot;/&gt;&lt;wsp:rsid wsp:val=&quot;00A026FC&quot;/&gt;&lt;wsp:rsid wsp:val=&quot;00A06D7A&quot;/&gt;&lt;wsp:rsid wsp:val=&quot;00A2375C&quot;/&gt;&lt;wsp:rsid wsp:val=&quot;00A3675F&quot;/&gt;&lt;wsp:rsid wsp:val=&quot;00A45515&quot;/&gt;&lt;wsp:rsid wsp:val=&quot;00A51BE7&quot;/&gt;&lt;wsp:rsid wsp:val=&quot;00A53B14&quot;/&gt;&lt;wsp:rsid wsp:val=&quot;00A62C12&quot;/&gt;&lt;wsp:rsid wsp:val=&quot;00A64A58&quot;/&gt;&lt;wsp:rsid wsp:val=&quot;00A654D8&quot;/&gt;&lt;wsp:rsid wsp:val=&quot;00A81CF7&quot;/&gt;&lt;wsp:rsid wsp:val=&quot;00A861DB&quot;/&gt;&lt;wsp:rsid wsp:val=&quot;00A956D4&quot;/&gt;&lt;wsp:rsid wsp:val=&quot;00AB0E64&quot;/&gt;&lt;wsp:rsid wsp:val=&quot;00AF2326&quot;/&gt;&lt;wsp:rsid wsp:val=&quot;00AF76E0&quot;/&gt;&lt;wsp:rsid wsp:val=&quot;00B03AFB&quot;/&gt;&lt;wsp:rsid wsp:val=&quot;00B136B1&quot;/&gt;&lt;wsp:rsid wsp:val=&quot;00B13FFB&quot;/&gt;&lt;wsp:rsid wsp:val=&quot;00B145CA&quot;/&gt;&lt;wsp:rsid wsp:val=&quot;00B2509D&quot;/&gt;&lt;wsp:rsid wsp:val=&quot;00B254F8&quot;/&gt;&lt;wsp:rsid wsp:val=&quot;00B27C5C&quot;/&gt;&lt;wsp:rsid wsp:val=&quot;00B32B7A&quot;/&gt;&lt;wsp:rsid wsp:val=&quot;00B52532&quot;/&gt;&lt;wsp:rsid wsp:val=&quot;00B87726&quot;/&gt;&lt;wsp:rsid wsp:val=&quot;00B97606&quot;/&gt;&lt;wsp:rsid wsp:val=&quot;00BA0E00&quot;/&gt;&lt;wsp:rsid wsp:val=&quot;00BA132A&quot;/&gt;&lt;wsp:rsid wsp:val=&quot;00BA6E40&quot;/&gt;&lt;wsp:rsid wsp:val=&quot;00BB0471&quot;/&gt;&lt;wsp:rsid wsp:val=&quot;00BB3FA8&quot;/&gt;&lt;wsp:rsid wsp:val=&quot;00BB5876&quot;/&gt;&lt;wsp:rsid wsp:val=&quot;00BD14F8&quot;/&gt;&lt;wsp:rsid wsp:val=&quot;00BD2679&quot;/&gt;&lt;wsp:rsid wsp:val=&quot;00BE57ED&quot;/&gt;&lt;wsp:rsid wsp:val=&quot;00BF2401&quot;/&gt;&lt;wsp:rsid wsp:val=&quot;00C16580&quot;/&gt;&lt;wsp:rsid wsp:val=&quot;00C27D80&quot;/&gt;&lt;wsp:rsid wsp:val=&quot;00C27E4A&quot;/&gt;&lt;wsp:rsid wsp:val=&quot;00C450F5&quot;/&gt;&lt;wsp:rsid wsp:val=&quot;00C45FA5&quot;/&gt;&lt;wsp:rsid wsp:val=&quot;00C57F55&quot;/&gt;&lt;wsp:rsid wsp:val=&quot;00C754BA&quot;/&gt;&lt;wsp:rsid wsp:val=&quot;00C85E61&quot;/&gt;&lt;wsp:rsid wsp:val=&quot;00C913BC&quot;/&gt;&lt;wsp:rsid wsp:val=&quot;00C91FE0&quot;/&gt;&lt;wsp:rsid wsp:val=&quot;00C9460C&quot;/&gt;&lt;wsp:rsid wsp:val=&quot;00CA309D&quot;/&gt;&lt;wsp:rsid wsp:val=&quot;00CA4068&quot;/&gt;&lt;wsp:rsid wsp:val=&quot;00CD101F&quot;/&gt;&lt;wsp:rsid wsp:val=&quot;00D05047&quot;/&gt;&lt;wsp:rsid wsp:val=&quot;00D15BA1&quot;/&gt;&lt;wsp:rsid wsp:val=&quot;00D2499D&quot;/&gt;&lt;wsp:rsid wsp:val=&quot;00D32D3D&quot;/&gt;&lt;wsp:rsid wsp:val=&quot;00D45F84&quot;/&gt;&lt;wsp:rsid wsp:val=&quot;00D4741C&quot;/&gt;&lt;wsp:rsid wsp:val=&quot;00D65285&quot;/&gt;&lt;wsp:rsid wsp:val=&quot;00D7607B&quot;/&gt;&lt;wsp:rsid wsp:val=&quot;00D845EC&quot;/&gt;&lt;wsp:rsid wsp:val=&quot;00D859BB&quot;/&gt;&lt;wsp:rsid wsp:val=&quot;00D938DB&quot;/&gt;&lt;wsp:rsid wsp:val=&quot;00D96B56&quot;/&gt;&lt;wsp:rsid wsp:val=&quot;00DA2BA5&quot;/&gt;&lt;wsp:rsid wsp:val=&quot;00DB3DA8&quot;/&gt;&lt;wsp:rsid wsp:val=&quot;00DD3C31&quot;/&gt;&lt;wsp:rsid wsp:val=&quot;00E04B0F&quot;/&gt;&lt;wsp:rsid wsp:val=&quot;00E0675A&quot;/&gt;&lt;wsp:rsid wsp:val=&quot;00E06A87&quot;/&gt;&lt;wsp:rsid wsp:val=&quot;00E0725A&quot;/&gt;&lt;wsp:rsid wsp:val=&quot;00E13E8F&quot;/&gt;&lt;wsp:rsid wsp:val=&quot;00E14059&quot;/&gt;&lt;wsp:rsid wsp:val=&quot;00E20AF2&quot;/&gt;&lt;wsp:rsid wsp:val=&quot;00E30513&quot;/&gt;&lt;wsp:rsid wsp:val=&quot;00E35ED9&quot;/&gt;&lt;wsp:rsid wsp:val=&quot;00E5393E&quot;/&gt;&lt;wsp:rsid wsp:val=&quot;00E610D3&quot;/&gt;&lt;wsp:rsid wsp:val=&quot;00E617C3&quot;/&gt;&lt;wsp:rsid wsp:val=&quot;00E758F1&quot;/&gt;&lt;wsp:rsid wsp:val=&quot;00E9213D&quot;/&gt;&lt;wsp:rsid wsp:val=&quot;00E947B0&quot;/&gt;&lt;wsp:rsid wsp:val=&quot;00EA1529&quot;/&gt;&lt;wsp:rsid wsp:val=&quot;00EB1051&quot;/&gt;&lt;wsp:rsid wsp:val=&quot;00EB698E&quot;/&gt;&lt;wsp:rsid wsp:val=&quot;00EE3BC1&quot;/&gt;&lt;wsp:rsid wsp:val=&quot;00EF21AD&quot;/&gt;&lt;wsp:rsid wsp:val=&quot;00F02A9F&quot;/&gt;&lt;wsp:rsid wsp:val=&quot;00F07EBF&quot;/&gt;&lt;wsp:rsid wsp:val=&quot;00F45F62&quot;/&gt;&lt;wsp:rsid wsp:val=&quot;00F918C0&quot;/&gt;&lt;wsp:rsid wsp:val=&quot;00F94099&quot;/&gt;&lt;wsp:rsid wsp:val=&quot;00FB5C9E&quot;/&gt;&lt;wsp:rsid wsp:val=&quot;00FB6F3A&quot;/&gt;&lt;wsp:rsid wsp:val=&quot;00FC5717&quot;/&gt;&lt;wsp:rsid wsp:val=&quot;00FD6A91&quot;/&gt;&lt;wsp:rsid wsp:val=&quot;00FE506C&quot;/&gt;&lt;/wsp:rsids&gt;&lt;/w:docPr&gt;&lt;w:body&gt;&lt;wx:sect&gt;&lt;w:p wsp:rsidR=&quot;00000000&quot; wsp:rsidRDefault=&quot;00524363&quot; wsp:rsidP=&quot;00524363&quot;&gt;&lt;m:oMathPara&gt;&lt;m:oMath&gt;&lt;m:r&gt;&lt;w:rPr&gt;&lt;w:rFonts w:ascii=&quot;Cambria Math&quot; w:h-ansi=&quot;Cambria Math&quot; w:cs=&quot;Times New Roman&quot;/&gt;&lt;wx:font wx:val=&quot;Cambria Math&quot;/&gt;&lt;w:i/&gt;&lt;w:sz w:val=&quot;28&quot;/&gt;&lt;w:sz-cs w:val=&quot;28&quot;/&gt;&lt;/w:rPr&gt;&lt;m:t&gt;в€†&lt;/m:t&gt;&lt;/m:r&gt;&lt;m:sSub&gt;&lt;m:sSubPr&gt;&lt;m:ctrlPr&gt;&lt;w:rPr&gt;&lt;w:rFonts w:ascii=&quot;Cambria Math&quot; w:h-ansi=&quot;Cambria Math&quot; w:cs=&quot;Times New Roman&quot;/&gt;&lt;wx:font wx:val=&quot;Cambria Math&quot;/&gt;&lt;w:i/&gt;&lt;w:sz w:val=&quot;28&quot;/&gt;&lt;w:sz-cs w:val=&quot;28&quot;/&gt;&lt;/w:rPr&gt;&lt;/m:ctrlPr&gt;&lt;/m:sSubPr&gt;&lt;m:e&gt;&lt;m:r&gt;&lt;w:rPr&gt;&lt;w:rFonts w:ascii=&quot;Cambria Math&quot; w:h-ansi=&quot;Cambria Math&quot; w:cs=&quot;Times New Roman&quot;/&gt;&lt;wx:font wx:val=&quot;Cambria Math&quot;/&gt;&lt;w:i/&gt;&lt;w:sz w:val=&quot;28&quot;/&gt;&lt;w:sz-cs w:val=&quot;28&quot;/&gt;&lt;w:lang w:val=&quot;EN-US&quot;/&gt;&lt;/w:rPr&gt;&lt;m:t&gt;H&lt;/m:t&gt;&lt;/m:r&gt;&lt;/m:e&gt;&lt;m:sub&gt;&lt;m:r&gt;&lt;w:rPr&gt;&lt;w:rFonts w:ascii=&quot;Cambria Math&quot; w:h-ansi=&quot;Cambria Math&quot; w:cs=&quot;Times New Roman&quot;/&gt;&lt;wx:font wx:val=&quot;Cambria Math&quot;/&gt;&lt;w:i/&gt;&lt;w:sz w:val=&quot;28&quot;/&gt;&lt;w:sz-cs w:val=&quot;28&quot;/&gt;&lt;/w:rPr&gt;&lt;m:t&gt;РІ&lt;/m:t&gt;&lt;/m:r&gt;&lt;/m:sub&gt;&lt;/m:sSub&gt;&lt;m:r&gt;&lt;w:rPr&gt;&lt;w:rFonts w:ascii=&quot;Cambria Math&quot; w:h-ansi=&quot;Cambria Math&quot; w:cs=&quot;Times New Roman&quot;/&gt;&lt;wx:font wx:val=&quot;Cambria Math&quot;/&gt;&lt;w:i/&gt;&lt;w:sz w:val=&quot;28&quot;/&gt;&lt;w:sz-cs w:val=&quot;28&quot;/&gt;&lt;/w:rPr&gt;&lt;m:t&gt;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70" o:title="" chromakey="white"/>
          </v:shape>
        </w:pict>
      </w:r>
      <w:r w:rsidRPr="0049520D">
        <w:rPr>
          <w:rFonts w:ascii="Times New Roman" w:hAnsi="Times New Roman" w:cs="Times New Roman"/>
          <w:sz w:val="28"/>
          <w:szCs w:val="28"/>
          <w:shd w:val="clear" w:color="auto" w:fill="FFFFFF"/>
        </w:rPr>
        <w:instrText xml:space="preserve"> </w:instrText>
      </w:r>
      <w:r w:rsidRPr="0049520D">
        <w:rPr>
          <w:rFonts w:ascii="Times New Roman" w:hAnsi="Times New Roman" w:cs="Times New Roman"/>
          <w:sz w:val="28"/>
          <w:szCs w:val="28"/>
          <w:shd w:val="clear" w:color="auto" w:fill="FFFFFF"/>
        </w:rPr>
        <w:fldChar w:fldCharType="separate"/>
      </w:r>
      <w:r w:rsidRPr="0049520D">
        <w:rPr>
          <w:position w:val="-6"/>
        </w:rPr>
        <w:pict>
          <v:shape id="_x0000_i1145" type="#_x0000_t75" style="width:26.4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stylePaneFormatFilter w:val=&quot;3F01&quot;/&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7967&quot;/&gt;&lt;wsp:rsid wsp:val=&quot;000029D6&quot;/&gt;&lt;wsp:rsid wsp:val=&quot;00002C4D&quot;/&gt;&lt;wsp:rsid wsp:val=&quot;00017571&quot;/&gt;&lt;wsp:rsid wsp:val=&quot;00027105&quot;/&gt;&lt;wsp:rsid wsp:val=&quot;00033732&quot;/&gt;&lt;wsp:rsid wsp:val=&quot;00033F33&quot;/&gt;&lt;wsp:rsid wsp:val=&quot;000474BF&quot;/&gt;&lt;wsp:rsid wsp:val=&quot;00051CF3&quot;/&gt;&lt;wsp:rsid wsp:val=&quot;00060869&quot;/&gt;&lt;wsp:rsid wsp:val=&quot;000625C0&quot;/&gt;&lt;wsp:rsid wsp:val=&quot;00073578&quot;/&gt;&lt;wsp:rsid wsp:val=&quot;0007381A&quot;/&gt;&lt;wsp:rsid wsp:val=&quot;00076D95&quot;/&gt;&lt;wsp:rsid wsp:val=&quot;00080AC8&quot;/&gt;&lt;wsp:rsid wsp:val=&quot;00085754&quot;/&gt;&lt;wsp:rsid wsp:val=&quot;00086DEE&quot;/&gt;&lt;wsp:rsid wsp:val=&quot;00090228&quot;/&gt;&lt;wsp:rsid wsp:val=&quot;00094FC2&quot;/&gt;&lt;wsp:rsid wsp:val=&quot;000A0A94&quot;/&gt;&lt;wsp:rsid wsp:val=&quot;000B1DCA&quot;/&gt;&lt;wsp:rsid wsp:val=&quot;000B69E2&quot;/&gt;&lt;wsp:rsid wsp:val=&quot;000D4124&quot;/&gt;&lt;wsp:rsid wsp:val=&quot;000D6D2E&quot;/&gt;&lt;wsp:rsid wsp:val=&quot;000E0B24&quot;/&gt;&lt;wsp:rsid wsp:val=&quot;000E587C&quot;/&gt;&lt;wsp:rsid wsp:val=&quot;0015407B&quot;/&gt;&lt;wsp:rsid wsp:val=&quot;001556AA&quot;/&gt;&lt;wsp:rsid wsp:val=&quot;00173065&quot;/&gt;&lt;wsp:rsid wsp:val=&quot;00177F55&quot;/&gt;&lt;wsp:rsid wsp:val=&quot;00181CB6&quot;/&gt;&lt;wsp:rsid wsp:val=&quot;00195939&quot;/&gt;&lt;wsp:rsid wsp:val=&quot;001A0271&quot;/&gt;&lt;wsp:rsid wsp:val=&quot;001A3F32&quot;/&gt;&lt;wsp:rsid wsp:val=&quot;001A4AE0&quot;/&gt;&lt;wsp:rsid wsp:val=&quot;001B3810&quot;/&gt;&lt;wsp:rsid wsp:val=&quot;001B5BDD&quot;/&gt;&lt;wsp:rsid wsp:val=&quot;001C7C77&quot;/&gt;&lt;wsp:rsid wsp:val=&quot;001D6FF2&quot;/&gt;&lt;wsp:rsid wsp:val=&quot;001E08B2&quot;/&gt;&lt;wsp:rsid wsp:val=&quot;001E0A17&quot;/&gt;&lt;wsp:rsid wsp:val=&quot;002040FD&quot;/&gt;&lt;wsp:rsid wsp:val=&quot;00205FE0&quot;/&gt;&lt;wsp:rsid wsp:val=&quot;00206D1B&quot;/&gt;&lt;wsp:rsid wsp:val=&quot;0021372E&quot;/&gt;&lt;wsp:rsid wsp:val=&quot;002155CA&quot;/&gt;&lt;wsp:rsid wsp:val=&quot;00230FA3&quot;/&gt;&lt;wsp:rsid wsp:val=&quot;00242A24&quot;/&gt;&lt;wsp:rsid wsp:val=&quot;00246F22&quot;/&gt;&lt;wsp:rsid wsp:val=&quot;00251DB5&quot;/&gt;&lt;wsp:rsid wsp:val=&quot;00255836&quot;/&gt;&lt;wsp:rsid wsp:val=&quot;00273425&quot;/&gt;&lt;wsp:rsid wsp:val=&quot;00280B08&quot;/&gt;&lt;wsp:rsid wsp:val=&quot;00283806&quot;/&gt;&lt;wsp:rsid wsp:val=&quot;00287A81&quot;/&gt;&lt;wsp:rsid wsp:val=&quot;00293113&quot;/&gt;&lt;wsp:rsid wsp:val=&quot;002A2466&quot;/&gt;&lt;wsp:rsid wsp:val=&quot;002A5C24&quot;/&gt;&lt;wsp:rsid wsp:val=&quot;002B46DF&quot;/&gt;&lt;wsp:rsid wsp:val=&quot;002B5456&quot;/&gt;&lt;wsp:rsid wsp:val=&quot;002E407E&quot;/&gt;&lt;wsp:rsid wsp:val=&quot;00306714&quot;/&gt;&lt;wsp:rsid wsp:val=&quot;0036029F&quot;/&gt;&lt;wsp:rsid wsp:val=&quot;00363F07&quot;/&gt;&lt;wsp:rsid wsp:val=&quot;003644EE&quot;/&gt;&lt;wsp:rsid wsp:val=&quot;00372256&quot;/&gt;&lt;wsp:rsid wsp:val=&quot;00373D04&quot;/&gt;&lt;wsp:rsid wsp:val=&quot;00381C9D&quot;/&gt;&lt;wsp:rsid wsp:val=&quot;00381D49&quot;/&gt;&lt;wsp:rsid wsp:val=&quot;003874E0&quot;/&gt;&lt;wsp:rsid wsp:val=&quot;003963DE&quot;/&gt;&lt;wsp:rsid wsp:val=&quot;003B41A7&quot;/&gt;&lt;wsp:rsid wsp:val=&quot;003C472E&quot;/&gt;&lt;wsp:rsid wsp:val=&quot;003D0D3C&quot;/&gt;&lt;wsp:rsid wsp:val=&quot;003D1F8C&quot;/&gt;&lt;wsp:rsid wsp:val=&quot;00405D96&quot;/&gt;&lt;wsp:rsid wsp:val=&quot;00406458&quot;/&gt;&lt;wsp:rsid wsp:val=&quot;00411DF4&quot;/&gt;&lt;wsp:rsid wsp:val=&quot;00414304&quot;/&gt;&lt;wsp:rsid wsp:val=&quot;00420762&quot;/&gt;&lt;wsp:rsid wsp:val=&quot;00451827&quot;/&gt;&lt;wsp:rsid wsp:val=&quot;00467F24&quot;/&gt;&lt;wsp:rsid wsp:val=&quot;00475886&quot;/&gt;&lt;wsp:rsid wsp:val=&quot;0048362D&quot;/&gt;&lt;wsp:rsid wsp:val=&quot;0049520D&quot;/&gt;&lt;wsp:rsid wsp:val=&quot;004A21E0&quot;/&gt;&lt;wsp:rsid wsp:val=&quot;004A722A&quot;/&gt;&lt;wsp:rsid wsp:val=&quot;004D4ACD&quot;/&gt;&lt;wsp:rsid wsp:val=&quot;00510687&quot;/&gt;&lt;wsp:rsid wsp:val=&quot;00524363&quot;/&gt;&lt;wsp:rsid wsp:val=&quot;00537744&quot;/&gt;&lt;wsp:rsid wsp:val=&quot;005402BE&quot;/&gt;&lt;wsp:rsid wsp:val=&quot;0057003C&quot;/&gt;&lt;wsp:rsid wsp:val=&quot;00577FF7&quot;/&gt;&lt;wsp:rsid wsp:val=&quot;00592609&quot;/&gt;&lt;wsp:rsid wsp:val=&quot;005B0060&quot;/&gt;&lt;wsp:rsid wsp:val=&quot;005D634F&quot;/&gt;&lt;wsp:rsid wsp:val=&quot;005E0BB9&quot;/&gt;&lt;wsp:rsid wsp:val=&quot;005E7967&quot;/&gt;&lt;wsp:rsid wsp:val=&quot;006003FA&quot;/&gt;&lt;wsp:rsid wsp:val=&quot;00613EE0&quot;/&gt;&lt;wsp:rsid wsp:val=&quot;0061571C&quot;/&gt;&lt;wsp:rsid wsp:val=&quot;006230FC&quot;/&gt;&lt;wsp:rsid wsp:val=&quot;0063638F&quot;/&gt;&lt;wsp:rsid wsp:val=&quot;00640E53&quot;/&gt;&lt;wsp:rsid wsp:val=&quot;006678CB&quot;/&gt;&lt;wsp:rsid wsp:val=&quot;006928ED&quot;/&gt;&lt;wsp:rsid wsp:val=&quot;006A3994&quot;/&gt;&lt;wsp:rsid wsp:val=&quot;006B2D90&quot;/&gt;&lt;wsp:rsid wsp:val=&quot;006B345C&quot;/&gt;&lt;wsp:rsid wsp:val=&quot;006B6E40&quot;/&gt;&lt;wsp:rsid wsp:val=&quot;006C626F&quot;/&gt;&lt;wsp:rsid wsp:val=&quot;006E19E2&quot;/&gt;&lt;wsp:rsid wsp:val=&quot;00705012&quot;/&gt;&lt;wsp:rsid wsp:val=&quot;00715F3C&quot;/&gt;&lt;wsp:rsid wsp:val=&quot;00724CB8&quot;/&gt;&lt;wsp:rsid wsp:val=&quot;007335C2&quot;/&gt;&lt;wsp:rsid wsp:val=&quot;00734329&quot;/&gt;&lt;wsp:rsid wsp:val=&quot;007620A1&quot;/&gt;&lt;wsp:rsid wsp:val=&quot;00772C38&quot;/&gt;&lt;wsp:rsid wsp:val=&quot;007947FA&quot;/&gt;&lt;wsp:rsid wsp:val=&quot;007C72DD&quot;/&gt;&lt;wsp:rsid wsp:val=&quot;007E7304&quot;/&gt;&lt;wsp:rsid wsp:val=&quot;008038BC&quot;/&gt;&lt;wsp:rsid wsp:val=&quot;0081351E&quot;/&gt;&lt;wsp:rsid wsp:val=&quot;00842133&quot;/&gt;&lt;wsp:rsid wsp:val=&quot;00853250&quot;/&gt;&lt;wsp:rsid wsp:val=&quot;008533EE&quot;/&gt;&lt;wsp:rsid wsp:val=&quot;008869F0&quot;/&gt;&lt;wsp:rsid wsp:val=&quot;00891F55&quot;/&gt;&lt;wsp:rsid wsp:val=&quot;008A1A49&quot;/&gt;&lt;wsp:rsid wsp:val=&quot;008C0D75&quot;/&gt;&lt;wsp:rsid wsp:val=&quot;008C0EE6&quot;/&gt;&lt;wsp:rsid wsp:val=&quot;008E2629&quot;/&gt;&lt;wsp:rsid wsp:val=&quot;00901CDF&quot;/&gt;&lt;wsp:rsid wsp:val=&quot;00906E72&quot;/&gt;&lt;wsp:rsid wsp:val=&quot;00936388&quot;/&gt;&lt;wsp:rsid wsp:val=&quot;00950E9A&quot;/&gt;&lt;wsp:rsid wsp:val=&quot;009611D4&quot;/&gt;&lt;wsp:rsid wsp:val=&quot;00973E08&quot;/&gt;&lt;wsp:rsid wsp:val=&quot;00985B8D&quot;/&gt;&lt;wsp:rsid wsp:val=&quot;009C1638&quot;/&gt;&lt;wsp:rsid wsp:val=&quot;009D077F&quot;/&gt;&lt;wsp:rsid wsp:val=&quot;009E2920&quot;/&gt;&lt;wsp:rsid wsp:val=&quot;009E6654&quot;/&gt;&lt;wsp:rsid wsp:val=&quot;00A026FC&quot;/&gt;&lt;wsp:rsid wsp:val=&quot;00A06D7A&quot;/&gt;&lt;wsp:rsid wsp:val=&quot;00A2375C&quot;/&gt;&lt;wsp:rsid wsp:val=&quot;00A3675F&quot;/&gt;&lt;wsp:rsid wsp:val=&quot;00A45515&quot;/&gt;&lt;wsp:rsid wsp:val=&quot;00A51BE7&quot;/&gt;&lt;wsp:rsid wsp:val=&quot;00A53B14&quot;/&gt;&lt;wsp:rsid wsp:val=&quot;00A62C12&quot;/&gt;&lt;wsp:rsid wsp:val=&quot;00A64A58&quot;/&gt;&lt;wsp:rsid wsp:val=&quot;00A654D8&quot;/&gt;&lt;wsp:rsid wsp:val=&quot;00A81CF7&quot;/&gt;&lt;wsp:rsid wsp:val=&quot;00A861DB&quot;/&gt;&lt;wsp:rsid wsp:val=&quot;00A956D4&quot;/&gt;&lt;wsp:rsid wsp:val=&quot;00AB0E64&quot;/&gt;&lt;wsp:rsid wsp:val=&quot;00AF2326&quot;/&gt;&lt;wsp:rsid wsp:val=&quot;00AF76E0&quot;/&gt;&lt;wsp:rsid wsp:val=&quot;00B03AFB&quot;/&gt;&lt;wsp:rsid wsp:val=&quot;00B136B1&quot;/&gt;&lt;wsp:rsid wsp:val=&quot;00B13FFB&quot;/&gt;&lt;wsp:rsid wsp:val=&quot;00B145CA&quot;/&gt;&lt;wsp:rsid wsp:val=&quot;00B2509D&quot;/&gt;&lt;wsp:rsid wsp:val=&quot;00B254F8&quot;/&gt;&lt;wsp:rsid wsp:val=&quot;00B27C5C&quot;/&gt;&lt;wsp:rsid wsp:val=&quot;00B32B7A&quot;/&gt;&lt;wsp:rsid wsp:val=&quot;00B52532&quot;/&gt;&lt;wsp:rsid wsp:val=&quot;00B87726&quot;/&gt;&lt;wsp:rsid wsp:val=&quot;00B97606&quot;/&gt;&lt;wsp:rsid wsp:val=&quot;00BA0E00&quot;/&gt;&lt;wsp:rsid wsp:val=&quot;00BA132A&quot;/&gt;&lt;wsp:rsid wsp:val=&quot;00BA6E40&quot;/&gt;&lt;wsp:rsid wsp:val=&quot;00BB0471&quot;/&gt;&lt;wsp:rsid wsp:val=&quot;00BB3FA8&quot;/&gt;&lt;wsp:rsid wsp:val=&quot;00BB5876&quot;/&gt;&lt;wsp:rsid wsp:val=&quot;00BD14F8&quot;/&gt;&lt;wsp:rsid wsp:val=&quot;00BD2679&quot;/&gt;&lt;wsp:rsid wsp:val=&quot;00BE57ED&quot;/&gt;&lt;wsp:rsid wsp:val=&quot;00BF2401&quot;/&gt;&lt;wsp:rsid wsp:val=&quot;00C16580&quot;/&gt;&lt;wsp:rsid wsp:val=&quot;00C27D80&quot;/&gt;&lt;wsp:rsid wsp:val=&quot;00C27E4A&quot;/&gt;&lt;wsp:rsid wsp:val=&quot;00C450F5&quot;/&gt;&lt;wsp:rsid wsp:val=&quot;00C45FA5&quot;/&gt;&lt;wsp:rsid wsp:val=&quot;00C57F55&quot;/&gt;&lt;wsp:rsid wsp:val=&quot;00C754BA&quot;/&gt;&lt;wsp:rsid wsp:val=&quot;00C85E61&quot;/&gt;&lt;wsp:rsid wsp:val=&quot;00C913BC&quot;/&gt;&lt;wsp:rsid wsp:val=&quot;00C91FE0&quot;/&gt;&lt;wsp:rsid wsp:val=&quot;00C9460C&quot;/&gt;&lt;wsp:rsid wsp:val=&quot;00CA309D&quot;/&gt;&lt;wsp:rsid wsp:val=&quot;00CA4068&quot;/&gt;&lt;wsp:rsid wsp:val=&quot;00CD101F&quot;/&gt;&lt;wsp:rsid wsp:val=&quot;00D05047&quot;/&gt;&lt;wsp:rsid wsp:val=&quot;00D15BA1&quot;/&gt;&lt;wsp:rsid wsp:val=&quot;00D2499D&quot;/&gt;&lt;wsp:rsid wsp:val=&quot;00D32D3D&quot;/&gt;&lt;wsp:rsid wsp:val=&quot;00D45F84&quot;/&gt;&lt;wsp:rsid wsp:val=&quot;00D4741C&quot;/&gt;&lt;wsp:rsid wsp:val=&quot;00D65285&quot;/&gt;&lt;wsp:rsid wsp:val=&quot;00D7607B&quot;/&gt;&lt;wsp:rsid wsp:val=&quot;00D845EC&quot;/&gt;&lt;wsp:rsid wsp:val=&quot;00D859BB&quot;/&gt;&lt;wsp:rsid wsp:val=&quot;00D938DB&quot;/&gt;&lt;wsp:rsid wsp:val=&quot;00D96B56&quot;/&gt;&lt;wsp:rsid wsp:val=&quot;00DA2BA5&quot;/&gt;&lt;wsp:rsid wsp:val=&quot;00DB3DA8&quot;/&gt;&lt;wsp:rsid wsp:val=&quot;00DD3C31&quot;/&gt;&lt;wsp:rsid wsp:val=&quot;00E04B0F&quot;/&gt;&lt;wsp:rsid wsp:val=&quot;00E0675A&quot;/&gt;&lt;wsp:rsid wsp:val=&quot;00E06A87&quot;/&gt;&lt;wsp:rsid wsp:val=&quot;00E0725A&quot;/&gt;&lt;wsp:rsid wsp:val=&quot;00E13E8F&quot;/&gt;&lt;wsp:rsid wsp:val=&quot;00E14059&quot;/&gt;&lt;wsp:rsid wsp:val=&quot;00E20AF2&quot;/&gt;&lt;wsp:rsid wsp:val=&quot;00E30513&quot;/&gt;&lt;wsp:rsid wsp:val=&quot;00E35ED9&quot;/&gt;&lt;wsp:rsid wsp:val=&quot;00E5393E&quot;/&gt;&lt;wsp:rsid wsp:val=&quot;00E610D3&quot;/&gt;&lt;wsp:rsid wsp:val=&quot;00E617C3&quot;/&gt;&lt;wsp:rsid wsp:val=&quot;00E758F1&quot;/&gt;&lt;wsp:rsid wsp:val=&quot;00E9213D&quot;/&gt;&lt;wsp:rsid wsp:val=&quot;00E947B0&quot;/&gt;&lt;wsp:rsid wsp:val=&quot;00EA1529&quot;/&gt;&lt;wsp:rsid wsp:val=&quot;00EB1051&quot;/&gt;&lt;wsp:rsid wsp:val=&quot;00EB698E&quot;/&gt;&lt;wsp:rsid wsp:val=&quot;00EE3BC1&quot;/&gt;&lt;wsp:rsid wsp:val=&quot;00EF21AD&quot;/&gt;&lt;wsp:rsid wsp:val=&quot;00F02A9F&quot;/&gt;&lt;wsp:rsid wsp:val=&quot;00F07EBF&quot;/&gt;&lt;wsp:rsid wsp:val=&quot;00F45F62&quot;/&gt;&lt;wsp:rsid wsp:val=&quot;00F918C0&quot;/&gt;&lt;wsp:rsid wsp:val=&quot;00F94099&quot;/&gt;&lt;wsp:rsid wsp:val=&quot;00FB5C9E&quot;/&gt;&lt;wsp:rsid wsp:val=&quot;00FB6F3A&quot;/&gt;&lt;wsp:rsid wsp:val=&quot;00FC5717&quot;/&gt;&lt;wsp:rsid wsp:val=&quot;00FD6A91&quot;/&gt;&lt;wsp:rsid wsp:val=&quot;00FE506C&quot;/&gt;&lt;/wsp:rsids&gt;&lt;/w:docPr&gt;&lt;w:body&gt;&lt;wx:sect&gt;&lt;w:p wsp:rsidR=&quot;00000000&quot; wsp:rsidRDefault=&quot;00524363&quot; wsp:rsidP=&quot;00524363&quot;&gt;&lt;m:oMathPara&gt;&lt;m:oMath&gt;&lt;m:r&gt;&lt;w:rPr&gt;&lt;w:rFonts w:ascii=&quot;Cambria Math&quot; w:h-ansi=&quot;Cambria Math&quot; w:cs=&quot;Times New Roman&quot;/&gt;&lt;wx:font wx:val=&quot;Cambria Math&quot;/&gt;&lt;w:i/&gt;&lt;w:sz w:val=&quot;28&quot;/&gt;&lt;w:sz-cs w:val=&quot;28&quot;/&gt;&lt;/w:rPr&gt;&lt;m:t&gt;в€†&lt;/m:t&gt;&lt;/m:r&gt;&lt;m:sSub&gt;&lt;m:sSubPr&gt;&lt;m:ctrlPr&gt;&lt;w:rPr&gt;&lt;w:rFonts w:ascii=&quot;Cambria Math&quot; w:h-ansi=&quot;Cambria Math&quot; w:cs=&quot;Times New Roman&quot;/&gt;&lt;wx:font wx:val=&quot;Cambria Math&quot;/&gt;&lt;w:i/&gt;&lt;w:sz w:val=&quot;28&quot;/&gt;&lt;w:sz-cs w:val=&quot;28&quot;/&gt;&lt;/w:rPr&gt;&lt;/m:ctrlPr&gt;&lt;/m:sSubPr&gt;&lt;m:e&gt;&lt;m:r&gt;&lt;w:rPr&gt;&lt;w:rFonts w:ascii=&quot;Cambria Math&quot; w:h-ansi=&quot;Cambria Math&quot; w:cs=&quot;Times New Roman&quot;/&gt;&lt;wx:font wx:val=&quot;Cambria Math&quot;/&gt;&lt;w:i/&gt;&lt;w:sz w:val=&quot;28&quot;/&gt;&lt;w:sz-cs w:val=&quot;28&quot;/&gt;&lt;w:lang w:val=&quot;EN-US&quot;/&gt;&lt;/w:rPr&gt;&lt;m:t&gt;H&lt;/m:t&gt;&lt;/m:r&gt;&lt;/m:e&gt;&lt;m:sub&gt;&lt;m:r&gt;&lt;w:rPr&gt;&lt;w:rFonts w:ascii=&quot;Cambria Math&quot; w:h-ansi=&quot;Cambria Math&quot; w:cs=&quot;Times New Roman&quot;/&gt;&lt;wx:font wx:val=&quot;Cambria Math&quot;/&gt;&lt;w:i/&gt;&lt;w:sz w:val=&quot;28&quot;/&gt;&lt;w:sz-cs w:val=&quot;28&quot;/&gt;&lt;/w:rPr&gt;&lt;m:t&gt;РІ&lt;/m:t&gt;&lt;/m:r&gt;&lt;/m:sub&gt;&lt;/m:sSub&gt;&lt;m:r&gt;&lt;w:rPr&gt;&lt;w:rFonts w:ascii=&quot;Cambria Math&quot; w:h-ansi=&quot;Cambria Math&quot; w:cs=&quot;Times New Roman&quot;/&gt;&lt;wx:font wx:val=&quot;Cambria Math&quot;/&gt;&lt;w:i/&gt;&lt;w:sz w:val=&quot;28&quot;/&gt;&lt;w:sz-cs w:val=&quot;28&quot;/&gt;&lt;/w:rPr&gt;&lt;m:t&gt;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70" o:title="" chromakey="white"/>
          </v:shape>
        </w:pict>
      </w:r>
      <w:r w:rsidRPr="0049520D">
        <w:rPr>
          <w:rFonts w:ascii="Times New Roman" w:hAnsi="Times New Roman" w:cs="Times New Roman"/>
          <w:sz w:val="28"/>
          <w:szCs w:val="28"/>
          <w:shd w:val="clear" w:color="auto" w:fill="FFFFFF"/>
        </w:rPr>
        <w:fldChar w:fldCharType="end"/>
      </w:r>
      <w:r w:rsidRPr="009804F2">
        <w:rPr>
          <w:rFonts w:ascii="Times New Roman" w:hAnsi="Times New Roman" w:cs="Times New Roman"/>
          <w:sz w:val="28"/>
          <w:szCs w:val="28"/>
          <w:shd w:val="clear" w:color="auto" w:fill="FFFFFF"/>
        </w:rPr>
        <w:t>можно пренебречь.</w:t>
      </w:r>
    </w:p>
    <w:p w:rsidR="00DF6FF5" w:rsidRDefault="00DF6FF5" w:rsidP="00B4580C">
      <w:pPr>
        <w:spacing w:line="360" w:lineRule="auto"/>
        <w:ind w:firstLine="709"/>
        <w:jc w:val="both"/>
        <w:rPr>
          <w:rFonts w:ascii="Times New Roman" w:hAnsi="Times New Roman" w:cs="Times New Roman"/>
          <w:sz w:val="28"/>
          <w:szCs w:val="28"/>
        </w:rPr>
      </w:pPr>
      <w:r w:rsidRPr="009804F2">
        <w:rPr>
          <w:rFonts w:ascii="Times New Roman" w:hAnsi="Times New Roman" w:cs="Times New Roman"/>
          <w:sz w:val="28"/>
          <w:szCs w:val="28"/>
          <w:shd w:val="clear" w:color="auto" w:fill="FFFFFF"/>
        </w:rPr>
        <w:t xml:space="preserve">Для определения составляющих </w:t>
      </w:r>
      <w:r w:rsidRPr="0049520D">
        <w:rPr>
          <w:rFonts w:ascii="Times New Roman" w:hAnsi="Times New Roman" w:cs="Times New Roman"/>
          <w:sz w:val="28"/>
          <w:szCs w:val="28"/>
        </w:rPr>
        <w:fldChar w:fldCharType="begin"/>
      </w:r>
      <w:r w:rsidRPr="0049520D">
        <w:rPr>
          <w:rFonts w:ascii="Times New Roman" w:hAnsi="Times New Roman" w:cs="Times New Roman"/>
          <w:sz w:val="28"/>
          <w:szCs w:val="28"/>
        </w:rPr>
        <w:instrText xml:space="preserve"> QUOTE </w:instrText>
      </w:r>
      <w:r w:rsidRPr="0049520D">
        <w:rPr>
          <w:position w:val="-11"/>
        </w:rPr>
        <w:pict>
          <v:shape id="_x0000_i1146" type="#_x0000_t75" style="width:24.6pt;height: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stylePaneFormatFilter w:val=&quot;3F01&quot;/&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7967&quot;/&gt;&lt;wsp:rsid wsp:val=&quot;000029D6&quot;/&gt;&lt;wsp:rsid wsp:val=&quot;00002C4D&quot;/&gt;&lt;wsp:rsid wsp:val=&quot;00017571&quot;/&gt;&lt;wsp:rsid wsp:val=&quot;00027105&quot;/&gt;&lt;wsp:rsid wsp:val=&quot;00033732&quot;/&gt;&lt;wsp:rsid wsp:val=&quot;00033F33&quot;/&gt;&lt;wsp:rsid wsp:val=&quot;000474BF&quot;/&gt;&lt;wsp:rsid wsp:val=&quot;00051CF3&quot;/&gt;&lt;wsp:rsid wsp:val=&quot;00060869&quot;/&gt;&lt;wsp:rsid wsp:val=&quot;000625C0&quot;/&gt;&lt;wsp:rsid wsp:val=&quot;00073578&quot;/&gt;&lt;wsp:rsid wsp:val=&quot;0007381A&quot;/&gt;&lt;wsp:rsid wsp:val=&quot;00076D95&quot;/&gt;&lt;wsp:rsid wsp:val=&quot;00080AC8&quot;/&gt;&lt;wsp:rsid wsp:val=&quot;00085754&quot;/&gt;&lt;wsp:rsid wsp:val=&quot;00086DEE&quot;/&gt;&lt;wsp:rsid wsp:val=&quot;00090228&quot;/&gt;&lt;wsp:rsid wsp:val=&quot;00094FC2&quot;/&gt;&lt;wsp:rsid wsp:val=&quot;000A0A94&quot;/&gt;&lt;wsp:rsid wsp:val=&quot;000B1DCA&quot;/&gt;&lt;wsp:rsid wsp:val=&quot;000B69E2&quot;/&gt;&lt;wsp:rsid wsp:val=&quot;000D4124&quot;/&gt;&lt;wsp:rsid wsp:val=&quot;000D6D2E&quot;/&gt;&lt;wsp:rsid wsp:val=&quot;000E0B24&quot;/&gt;&lt;wsp:rsid wsp:val=&quot;000E587C&quot;/&gt;&lt;wsp:rsid wsp:val=&quot;0015407B&quot;/&gt;&lt;wsp:rsid wsp:val=&quot;001556AA&quot;/&gt;&lt;wsp:rsid wsp:val=&quot;00173065&quot;/&gt;&lt;wsp:rsid wsp:val=&quot;00177F55&quot;/&gt;&lt;wsp:rsid wsp:val=&quot;00181CB6&quot;/&gt;&lt;wsp:rsid wsp:val=&quot;00195939&quot;/&gt;&lt;wsp:rsid wsp:val=&quot;001A0271&quot;/&gt;&lt;wsp:rsid wsp:val=&quot;001A3F32&quot;/&gt;&lt;wsp:rsid wsp:val=&quot;001A4AE0&quot;/&gt;&lt;wsp:rsid wsp:val=&quot;001B3810&quot;/&gt;&lt;wsp:rsid wsp:val=&quot;001B5BDD&quot;/&gt;&lt;wsp:rsid wsp:val=&quot;001C7C77&quot;/&gt;&lt;wsp:rsid wsp:val=&quot;001D6FF2&quot;/&gt;&lt;wsp:rsid wsp:val=&quot;001E08B2&quot;/&gt;&lt;wsp:rsid wsp:val=&quot;001E0A17&quot;/&gt;&lt;wsp:rsid wsp:val=&quot;002040FD&quot;/&gt;&lt;wsp:rsid wsp:val=&quot;00205FE0&quot;/&gt;&lt;wsp:rsid wsp:val=&quot;00206D1B&quot;/&gt;&lt;wsp:rsid wsp:val=&quot;0021372E&quot;/&gt;&lt;wsp:rsid wsp:val=&quot;002155CA&quot;/&gt;&lt;wsp:rsid wsp:val=&quot;00230FA3&quot;/&gt;&lt;wsp:rsid wsp:val=&quot;00242A24&quot;/&gt;&lt;wsp:rsid wsp:val=&quot;00246F22&quot;/&gt;&lt;wsp:rsid wsp:val=&quot;00251DB5&quot;/&gt;&lt;wsp:rsid wsp:val=&quot;00255836&quot;/&gt;&lt;wsp:rsid wsp:val=&quot;00273425&quot;/&gt;&lt;wsp:rsid wsp:val=&quot;00280B08&quot;/&gt;&lt;wsp:rsid wsp:val=&quot;00283806&quot;/&gt;&lt;wsp:rsid wsp:val=&quot;00287A81&quot;/&gt;&lt;wsp:rsid wsp:val=&quot;00293113&quot;/&gt;&lt;wsp:rsid wsp:val=&quot;002A2466&quot;/&gt;&lt;wsp:rsid wsp:val=&quot;002A5C24&quot;/&gt;&lt;wsp:rsid wsp:val=&quot;002B46DF&quot;/&gt;&lt;wsp:rsid wsp:val=&quot;002B5456&quot;/&gt;&lt;wsp:rsid wsp:val=&quot;002E407E&quot;/&gt;&lt;wsp:rsid wsp:val=&quot;00306714&quot;/&gt;&lt;wsp:rsid wsp:val=&quot;0036029F&quot;/&gt;&lt;wsp:rsid wsp:val=&quot;00363F07&quot;/&gt;&lt;wsp:rsid wsp:val=&quot;003644EE&quot;/&gt;&lt;wsp:rsid wsp:val=&quot;00372256&quot;/&gt;&lt;wsp:rsid wsp:val=&quot;00373D04&quot;/&gt;&lt;wsp:rsid wsp:val=&quot;00381C9D&quot;/&gt;&lt;wsp:rsid wsp:val=&quot;00381D49&quot;/&gt;&lt;wsp:rsid wsp:val=&quot;003874E0&quot;/&gt;&lt;wsp:rsid wsp:val=&quot;003963DE&quot;/&gt;&lt;wsp:rsid wsp:val=&quot;003B41A7&quot;/&gt;&lt;wsp:rsid wsp:val=&quot;003C472E&quot;/&gt;&lt;wsp:rsid wsp:val=&quot;003D0D3C&quot;/&gt;&lt;wsp:rsid wsp:val=&quot;003D1F8C&quot;/&gt;&lt;wsp:rsid wsp:val=&quot;00405D96&quot;/&gt;&lt;wsp:rsid wsp:val=&quot;00406458&quot;/&gt;&lt;wsp:rsid wsp:val=&quot;00411DF4&quot;/&gt;&lt;wsp:rsid wsp:val=&quot;00414304&quot;/&gt;&lt;wsp:rsid wsp:val=&quot;00420762&quot;/&gt;&lt;wsp:rsid wsp:val=&quot;00451827&quot;/&gt;&lt;wsp:rsid wsp:val=&quot;00467F24&quot;/&gt;&lt;wsp:rsid wsp:val=&quot;00475886&quot;/&gt;&lt;wsp:rsid wsp:val=&quot;0048362D&quot;/&gt;&lt;wsp:rsid wsp:val=&quot;0049520D&quot;/&gt;&lt;wsp:rsid wsp:val=&quot;004A21E0&quot;/&gt;&lt;wsp:rsid wsp:val=&quot;004A722A&quot;/&gt;&lt;wsp:rsid wsp:val=&quot;004D4ACD&quot;/&gt;&lt;wsp:rsid wsp:val=&quot;00510687&quot;/&gt;&lt;wsp:rsid wsp:val=&quot;00537744&quot;/&gt;&lt;wsp:rsid wsp:val=&quot;005402BE&quot;/&gt;&lt;wsp:rsid wsp:val=&quot;0057003C&quot;/&gt;&lt;wsp:rsid wsp:val=&quot;00577FF7&quot;/&gt;&lt;wsp:rsid wsp:val=&quot;00592609&quot;/&gt;&lt;wsp:rsid wsp:val=&quot;005B0060&quot;/&gt;&lt;wsp:rsid wsp:val=&quot;005D634F&quot;/&gt;&lt;wsp:rsid wsp:val=&quot;005E0BB9&quot;/&gt;&lt;wsp:rsid wsp:val=&quot;005E7967&quot;/&gt;&lt;wsp:rsid wsp:val=&quot;006003FA&quot;/&gt;&lt;wsp:rsid wsp:val=&quot;00613EE0&quot;/&gt;&lt;wsp:rsid wsp:val=&quot;0061571C&quot;/&gt;&lt;wsp:rsid wsp:val=&quot;006230FC&quot;/&gt;&lt;wsp:rsid wsp:val=&quot;0063638F&quot;/&gt;&lt;wsp:rsid wsp:val=&quot;00640E53&quot;/&gt;&lt;wsp:rsid wsp:val=&quot;006678CB&quot;/&gt;&lt;wsp:rsid wsp:val=&quot;006928ED&quot;/&gt;&lt;wsp:rsid wsp:val=&quot;006A3994&quot;/&gt;&lt;wsp:rsid wsp:val=&quot;006B2D90&quot;/&gt;&lt;wsp:rsid wsp:val=&quot;006B345C&quot;/&gt;&lt;wsp:rsid wsp:val=&quot;006B6E40&quot;/&gt;&lt;wsp:rsid wsp:val=&quot;006C626F&quot;/&gt;&lt;wsp:rsid wsp:val=&quot;006E19E2&quot;/&gt;&lt;wsp:rsid wsp:val=&quot;00705012&quot;/&gt;&lt;wsp:rsid wsp:val=&quot;00715F3C&quot;/&gt;&lt;wsp:rsid wsp:val=&quot;00724CB8&quot;/&gt;&lt;wsp:rsid wsp:val=&quot;007335C2&quot;/&gt;&lt;wsp:rsid wsp:val=&quot;00734329&quot;/&gt;&lt;wsp:rsid wsp:val=&quot;007620A1&quot;/&gt;&lt;wsp:rsid wsp:val=&quot;00772C38&quot;/&gt;&lt;wsp:rsid wsp:val=&quot;007947FA&quot;/&gt;&lt;wsp:rsid wsp:val=&quot;007B463C&quot;/&gt;&lt;wsp:rsid wsp:val=&quot;007C72DD&quot;/&gt;&lt;wsp:rsid wsp:val=&quot;007E7304&quot;/&gt;&lt;wsp:rsid wsp:val=&quot;008038BC&quot;/&gt;&lt;wsp:rsid wsp:val=&quot;0081351E&quot;/&gt;&lt;wsp:rsid wsp:val=&quot;00842133&quot;/&gt;&lt;wsp:rsid wsp:val=&quot;00853250&quot;/&gt;&lt;wsp:rsid wsp:val=&quot;008533EE&quot;/&gt;&lt;wsp:rsid wsp:val=&quot;008869F0&quot;/&gt;&lt;wsp:rsid wsp:val=&quot;00891F55&quot;/&gt;&lt;wsp:rsid wsp:val=&quot;008A1A49&quot;/&gt;&lt;wsp:rsid wsp:val=&quot;008C0D75&quot;/&gt;&lt;wsp:rsid wsp:val=&quot;008C0EE6&quot;/&gt;&lt;wsp:rsid wsp:val=&quot;008E2629&quot;/&gt;&lt;wsp:rsid wsp:val=&quot;00901CDF&quot;/&gt;&lt;wsp:rsid wsp:val=&quot;00906E72&quot;/&gt;&lt;wsp:rsid wsp:val=&quot;00936388&quot;/&gt;&lt;wsp:rsid wsp:val=&quot;00950E9A&quot;/&gt;&lt;wsp:rsid wsp:val=&quot;009611D4&quot;/&gt;&lt;wsp:rsid wsp:val=&quot;00973E08&quot;/&gt;&lt;wsp:rsid wsp:val=&quot;00985B8D&quot;/&gt;&lt;wsp:rsid wsp:val=&quot;009C1638&quot;/&gt;&lt;wsp:rsid wsp:val=&quot;009D077F&quot;/&gt;&lt;wsp:rsid wsp:val=&quot;009E2920&quot;/&gt;&lt;wsp:rsid wsp:val=&quot;009E6654&quot;/&gt;&lt;wsp:rsid wsp:val=&quot;00A026FC&quot;/&gt;&lt;wsp:rsid wsp:val=&quot;00A06D7A&quot;/&gt;&lt;wsp:rsid wsp:val=&quot;00A2375C&quot;/&gt;&lt;wsp:rsid wsp:val=&quot;00A3675F&quot;/&gt;&lt;wsp:rsid wsp:val=&quot;00A45515&quot;/&gt;&lt;wsp:rsid wsp:val=&quot;00A51BE7&quot;/&gt;&lt;wsp:rsid wsp:val=&quot;00A53B14&quot;/&gt;&lt;wsp:rsid wsp:val=&quot;00A62C12&quot;/&gt;&lt;wsp:rsid wsp:val=&quot;00A64A58&quot;/&gt;&lt;wsp:rsid wsp:val=&quot;00A654D8&quot;/&gt;&lt;wsp:rsid wsp:val=&quot;00A81CF7&quot;/&gt;&lt;wsp:rsid wsp:val=&quot;00A861DB&quot;/&gt;&lt;wsp:rsid wsp:val=&quot;00A956D4&quot;/&gt;&lt;wsp:rsid wsp:val=&quot;00AB0E64&quot;/&gt;&lt;wsp:rsid wsp:val=&quot;00AF2326&quot;/&gt;&lt;wsp:rsid wsp:val=&quot;00AF76E0&quot;/&gt;&lt;wsp:rsid wsp:val=&quot;00B03AFB&quot;/&gt;&lt;wsp:rsid wsp:val=&quot;00B136B1&quot;/&gt;&lt;wsp:rsid wsp:val=&quot;00B13FFB&quot;/&gt;&lt;wsp:rsid wsp:val=&quot;00B145CA&quot;/&gt;&lt;wsp:rsid wsp:val=&quot;00B2509D&quot;/&gt;&lt;wsp:rsid wsp:val=&quot;00B254F8&quot;/&gt;&lt;wsp:rsid wsp:val=&quot;00B27C5C&quot;/&gt;&lt;wsp:rsid wsp:val=&quot;00B32B7A&quot;/&gt;&lt;wsp:rsid wsp:val=&quot;00B52532&quot;/&gt;&lt;wsp:rsid wsp:val=&quot;00B87726&quot;/&gt;&lt;wsp:rsid wsp:val=&quot;00B97606&quot;/&gt;&lt;wsp:rsid wsp:val=&quot;00BA0E00&quot;/&gt;&lt;wsp:rsid wsp:val=&quot;00BA132A&quot;/&gt;&lt;wsp:rsid wsp:val=&quot;00BA6E40&quot;/&gt;&lt;wsp:rsid wsp:val=&quot;00BB0471&quot;/&gt;&lt;wsp:rsid wsp:val=&quot;00BB3FA8&quot;/&gt;&lt;wsp:rsid wsp:val=&quot;00BB5876&quot;/&gt;&lt;wsp:rsid wsp:val=&quot;00BD14F8&quot;/&gt;&lt;wsp:rsid wsp:val=&quot;00BD2679&quot;/&gt;&lt;wsp:rsid wsp:val=&quot;00BE57ED&quot;/&gt;&lt;wsp:rsid wsp:val=&quot;00BF2401&quot;/&gt;&lt;wsp:rsid wsp:val=&quot;00C16580&quot;/&gt;&lt;wsp:rsid wsp:val=&quot;00C27D80&quot;/&gt;&lt;wsp:rsid wsp:val=&quot;00C27E4A&quot;/&gt;&lt;wsp:rsid wsp:val=&quot;00C450F5&quot;/&gt;&lt;wsp:rsid wsp:val=&quot;00C45FA5&quot;/&gt;&lt;wsp:rsid wsp:val=&quot;00C57F55&quot;/&gt;&lt;wsp:rsid wsp:val=&quot;00C754BA&quot;/&gt;&lt;wsp:rsid wsp:val=&quot;00C85E61&quot;/&gt;&lt;wsp:rsid wsp:val=&quot;00C913BC&quot;/&gt;&lt;wsp:rsid wsp:val=&quot;00C91FE0&quot;/&gt;&lt;wsp:rsid wsp:val=&quot;00C9460C&quot;/&gt;&lt;wsp:rsid wsp:val=&quot;00CA309D&quot;/&gt;&lt;wsp:rsid wsp:val=&quot;00CA4068&quot;/&gt;&lt;wsp:rsid wsp:val=&quot;00CD101F&quot;/&gt;&lt;wsp:rsid wsp:val=&quot;00D05047&quot;/&gt;&lt;wsp:rsid wsp:val=&quot;00D15BA1&quot;/&gt;&lt;wsp:rsid wsp:val=&quot;00D2499D&quot;/&gt;&lt;wsp:rsid wsp:val=&quot;00D32D3D&quot;/&gt;&lt;wsp:rsid wsp:val=&quot;00D45F84&quot;/&gt;&lt;wsp:rsid wsp:val=&quot;00D4741C&quot;/&gt;&lt;wsp:rsid wsp:val=&quot;00D65285&quot;/&gt;&lt;wsp:rsid wsp:val=&quot;00D7607B&quot;/&gt;&lt;wsp:rsid wsp:val=&quot;00D845EC&quot;/&gt;&lt;wsp:rsid wsp:val=&quot;00D859BB&quot;/&gt;&lt;wsp:rsid wsp:val=&quot;00D938DB&quot;/&gt;&lt;wsp:rsid wsp:val=&quot;00D96B56&quot;/&gt;&lt;wsp:rsid wsp:val=&quot;00DA2BA5&quot;/&gt;&lt;wsp:rsid wsp:val=&quot;00DB3DA8&quot;/&gt;&lt;wsp:rsid wsp:val=&quot;00DD3C31&quot;/&gt;&lt;wsp:rsid wsp:val=&quot;00E04B0F&quot;/&gt;&lt;wsp:rsid wsp:val=&quot;00E0675A&quot;/&gt;&lt;wsp:rsid wsp:val=&quot;00E06A87&quot;/&gt;&lt;wsp:rsid wsp:val=&quot;00E0725A&quot;/&gt;&lt;wsp:rsid wsp:val=&quot;00E13E8F&quot;/&gt;&lt;wsp:rsid wsp:val=&quot;00E14059&quot;/&gt;&lt;wsp:rsid wsp:val=&quot;00E20AF2&quot;/&gt;&lt;wsp:rsid wsp:val=&quot;00E30513&quot;/&gt;&lt;wsp:rsid wsp:val=&quot;00E35ED9&quot;/&gt;&lt;wsp:rsid wsp:val=&quot;00E5393E&quot;/&gt;&lt;wsp:rsid wsp:val=&quot;00E610D3&quot;/&gt;&lt;wsp:rsid wsp:val=&quot;00E617C3&quot;/&gt;&lt;wsp:rsid wsp:val=&quot;00E758F1&quot;/&gt;&lt;wsp:rsid wsp:val=&quot;00E9213D&quot;/&gt;&lt;wsp:rsid wsp:val=&quot;00E947B0&quot;/&gt;&lt;wsp:rsid wsp:val=&quot;00EA1529&quot;/&gt;&lt;wsp:rsid wsp:val=&quot;00EB1051&quot;/&gt;&lt;wsp:rsid wsp:val=&quot;00EB698E&quot;/&gt;&lt;wsp:rsid wsp:val=&quot;00EE3BC1&quot;/&gt;&lt;wsp:rsid wsp:val=&quot;00EF21AD&quot;/&gt;&lt;wsp:rsid wsp:val=&quot;00F02A9F&quot;/&gt;&lt;wsp:rsid wsp:val=&quot;00F07EBF&quot;/&gt;&lt;wsp:rsid wsp:val=&quot;00F45F62&quot;/&gt;&lt;wsp:rsid wsp:val=&quot;00F918C0&quot;/&gt;&lt;wsp:rsid wsp:val=&quot;00F94099&quot;/&gt;&lt;wsp:rsid wsp:val=&quot;00FB5C9E&quot;/&gt;&lt;wsp:rsid wsp:val=&quot;00FB6F3A&quot;/&gt;&lt;wsp:rsid wsp:val=&quot;00FC5717&quot;/&gt;&lt;wsp:rsid wsp:val=&quot;00FD6A91&quot;/&gt;&lt;wsp:rsid wsp:val=&quot;00FE506C&quot;/&gt;&lt;/wsp:rsids&gt;&lt;/w:docPr&gt;&lt;w:body&gt;&lt;wx:sect&gt;&lt;w:p wsp:rsidR=&quot;00000000&quot; wsp:rsidRDefault=&quot;007B463C&quot; wsp:rsidP=&quot;007B463C&quot;&gt;&lt;m:oMathPara&gt;&lt;m:oMath&gt;&lt;m:r&gt;&lt;w:rPr&gt;&lt;w:rFonts w:ascii=&quot;Cambria Math&quot; w:h-ansi=&quot;Cambria Math&quot; w:cs=&quot;Times New Roman&quot;/&gt;&lt;wx:font wx:val=&quot;Cambria Math&quot;/&gt;&lt;w:i/&gt;&lt;w:sz w:val=&quot;28&quot;/&gt;&lt;w:sz-cs w:val=&quot;28&quot;/&gt;&lt;/w:rPr&gt;&lt;m:t&gt;в€†&lt;/m:t&gt;&lt;/m:r&gt;&lt;m:sSub&gt;&lt;m:sSubPr&gt;&lt;m:ctrlPr&gt;&lt;w:rPr&gt;&lt;w:rFonts w:ascii=&quot;Cambria Math&quot; w:h-ansi=&quot;Cambria Math&quot; w:cs=&quot;Times New Roman&quot;/&gt;&lt;wx:font wx:val=&quot;Cambria Math&quot;/&gt;&lt;w:i/&gt;&lt;w:sz w:val=&quot;28&quot;/&gt;&lt;w:sz-cs w:val=&quot;28&quot;/&gt;&lt;/w:rPr&gt;&lt;/m:ctrlPr&gt;&lt;/m:sSubPr&gt;&lt;m:e&gt;&lt;m:r&gt;&lt;w:rPr&gt;&lt;w:rFonts w:ascii=&quot;Cambria Math&quot; w:h-ansi=&quot;Cambria Math&quot; w:cs=&quot;Times New Roman&quot;/&gt;&lt;wx:font wx:val=&quot;Cambria Math&quot;/&gt;&lt;w:i/&gt;&lt;w:sz w:val=&quot;28&quot;/&gt;&lt;w:sz-cs w:val=&quot;28&quot;/&gt;&lt;w:lang w:val=&quot;EN-US&quot;/&gt;&lt;/w:rPr&gt;&lt;m:t&gt;H&lt;/m:t&gt;&lt;/m:r&gt;&lt;/m:e&gt;&lt;m:sub&gt;&lt;m:r&gt;&lt;w:rPr&gt;&lt;w:rFonts w:ascii=&quot;Cambria Math&quot; w:h-ansi=&quot;Cambria Math&quot; w:cs=&quot;Times New Roman&quot;/&gt;&lt;wx:font wx:val=&quot;Cambria Math&quot;/&gt;&lt;w:i/&gt;&lt;w:sz w:val=&quot;28&quot;/&gt;&lt;w:sz-cs w:val=&quot;28&quot;/&gt;&lt;w:lang w:val=&quot;EN-US&quot;/&gt;&lt;/w:rPr&gt;&lt;m:t&gt;p&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45" o:title="" chromakey="white"/>
          </v:shape>
        </w:pict>
      </w:r>
      <w:r w:rsidRPr="0049520D">
        <w:rPr>
          <w:rFonts w:ascii="Times New Roman" w:hAnsi="Times New Roman" w:cs="Times New Roman"/>
          <w:sz w:val="28"/>
          <w:szCs w:val="28"/>
        </w:rPr>
        <w:instrText xml:space="preserve"> </w:instrText>
      </w:r>
      <w:r w:rsidRPr="0049520D">
        <w:rPr>
          <w:rFonts w:ascii="Times New Roman" w:hAnsi="Times New Roman" w:cs="Times New Roman"/>
          <w:sz w:val="28"/>
          <w:szCs w:val="28"/>
        </w:rPr>
        <w:fldChar w:fldCharType="separate"/>
      </w:r>
      <w:r w:rsidRPr="0049520D">
        <w:rPr>
          <w:position w:val="-11"/>
        </w:rPr>
        <w:pict>
          <v:shape id="_x0000_i1147" type="#_x0000_t75" style="width:24.6pt;height: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stylePaneFormatFilter w:val=&quot;3F01&quot;/&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7967&quot;/&gt;&lt;wsp:rsid wsp:val=&quot;000029D6&quot;/&gt;&lt;wsp:rsid wsp:val=&quot;00002C4D&quot;/&gt;&lt;wsp:rsid wsp:val=&quot;00017571&quot;/&gt;&lt;wsp:rsid wsp:val=&quot;00027105&quot;/&gt;&lt;wsp:rsid wsp:val=&quot;00033732&quot;/&gt;&lt;wsp:rsid wsp:val=&quot;00033F33&quot;/&gt;&lt;wsp:rsid wsp:val=&quot;000474BF&quot;/&gt;&lt;wsp:rsid wsp:val=&quot;00051CF3&quot;/&gt;&lt;wsp:rsid wsp:val=&quot;00060869&quot;/&gt;&lt;wsp:rsid wsp:val=&quot;000625C0&quot;/&gt;&lt;wsp:rsid wsp:val=&quot;00073578&quot;/&gt;&lt;wsp:rsid wsp:val=&quot;0007381A&quot;/&gt;&lt;wsp:rsid wsp:val=&quot;00076D95&quot;/&gt;&lt;wsp:rsid wsp:val=&quot;00080AC8&quot;/&gt;&lt;wsp:rsid wsp:val=&quot;00085754&quot;/&gt;&lt;wsp:rsid wsp:val=&quot;00086DEE&quot;/&gt;&lt;wsp:rsid wsp:val=&quot;00090228&quot;/&gt;&lt;wsp:rsid wsp:val=&quot;00094FC2&quot;/&gt;&lt;wsp:rsid wsp:val=&quot;000A0A94&quot;/&gt;&lt;wsp:rsid wsp:val=&quot;000B1DCA&quot;/&gt;&lt;wsp:rsid wsp:val=&quot;000B69E2&quot;/&gt;&lt;wsp:rsid wsp:val=&quot;000D4124&quot;/&gt;&lt;wsp:rsid wsp:val=&quot;000D6D2E&quot;/&gt;&lt;wsp:rsid wsp:val=&quot;000E0B24&quot;/&gt;&lt;wsp:rsid wsp:val=&quot;000E587C&quot;/&gt;&lt;wsp:rsid wsp:val=&quot;0015407B&quot;/&gt;&lt;wsp:rsid wsp:val=&quot;001556AA&quot;/&gt;&lt;wsp:rsid wsp:val=&quot;00173065&quot;/&gt;&lt;wsp:rsid wsp:val=&quot;00177F55&quot;/&gt;&lt;wsp:rsid wsp:val=&quot;00181CB6&quot;/&gt;&lt;wsp:rsid wsp:val=&quot;00195939&quot;/&gt;&lt;wsp:rsid wsp:val=&quot;001A0271&quot;/&gt;&lt;wsp:rsid wsp:val=&quot;001A3F32&quot;/&gt;&lt;wsp:rsid wsp:val=&quot;001A4AE0&quot;/&gt;&lt;wsp:rsid wsp:val=&quot;001B3810&quot;/&gt;&lt;wsp:rsid wsp:val=&quot;001B5BDD&quot;/&gt;&lt;wsp:rsid wsp:val=&quot;001C7C77&quot;/&gt;&lt;wsp:rsid wsp:val=&quot;001D6FF2&quot;/&gt;&lt;wsp:rsid wsp:val=&quot;001E08B2&quot;/&gt;&lt;wsp:rsid wsp:val=&quot;001E0A17&quot;/&gt;&lt;wsp:rsid wsp:val=&quot;002040FD&quot;/&gt;&lt;wsp:rsid wsp:val=&quot;00205FE0&quot;/&gt;&lt;wsp:rsid wsp:val=&quot;00206D1B&quot;/&gt;&lt;wsp:rsid wsp:val=&quot;0021372E&quot;/&gt;&lt;wsp:rsid wsp:val=&quot;002155CA&quot;/&gt;&lt;wsp:rsid wsp:val=&quot;00230FA3&quot;/&gt;&lt;wsp:rsid wsp:val=&quot;00242A24&quot;/&gt;&lt;wsp:rsid wsp:val=&quot;00246F22&quot;/&gt;&lt;wsp:rsid wsp:val=&quot;00251DB5&quot;/&gt;&lt;wsp:rsid wsp:val=&quot;00255836&quot;/&gt;&lt;wsp:rsid wsp:val=&quot;00273425&quot;/&gt;&lt;wsp:rsid wsp:val=&quot;00280B08&quot;/&gt;&lt;wsp:rsid wsp:val=&quot;00283806&quot;/&gt;&lt;wsp:rsid wsp:val=&quot;00287A81&quot;/&gt;&lt;wsp:rsid wsp:val=&quot;00293113&quot;/&gt;&lt;wsp:rsid wsp:val=&quot;002A2466&quot;/&gt;&lt;wsp:rsid wsp:val=&quot;002A5C24&quot;/&gt;&lt;wsp:rsid wsp:val=&quot;002B46DF&quot;/&gt;&lt;wsp:rsid wsp:val=&quot;002B5456&quot;/&gt;&lt;wsp:rsid wsp:val=&quot;002E407E&quot;/&gt;&lt;wsp:rsid wsp:val=&quot;00306714&quot;/&gt;&lt;wsp:rsid wsp:val=&quot;0036029F&quot;/&gt;&lt;wsp:rsid wsp:val=&quot;00363F07&quot;/&gt;&lt;wsp:rsid wsp:val=&quot;003644EE&quot;/&gt;&lt;wsp:rsid wsp:val=&quot;00372256&quot;/&gt;&lt;wsp:rsid wsp:val=&quot;00373D04&quot;/&gt;&lt;wsp:rsid wsp:val=&quot;00381C9D&quot;/&gt;&lt;wsp:rsid wsp:val=&quot;00381D49&quot;/&gt;&lt;wsp:rsid wsp:val=&quot;003874E0&quot;/&gt;&lt;wsp:rsid wsp:val=&quot;003963DE&quot;/&gt;&lt;wsp:rsid wsp:val=&quot;003B41A7&quot;/&gt;&lt;wsp:rsid wsp:val=&quot;003C472E&quot;/&gt;&lt;wsp:rsid wsp:val=&quot;003D0D3C&quot;/&gt;&lt;wsp:rsid wsp:val=&quot;003D1F8C&quot;/&gt;&lt;wsp:rsid wsp:val=&quot;00405D96&quot;/&gt;&lt;wsp:rsid wsp:val=&quot;00406458&quot;/&gt;&lt;wsp:rsid wsp:val=&quot;00411DF4&quot;/&gt;&lt;wsp:rsid wsp:val=&quot;00414304&quot;/&gt;&lt;wsp:rsid wsp:val=&quot;00420762&quot;/&gt;&lt;wsp:rsid wsp:val=&quot;00451827&quot;/&gt;&lt;wsp:rsid wsp:val=&quot;00467F24&quot;/&gt;&lt;wsp:rsid wsp:val=&quot;00475886&quot;/&gt;&lt;wsp:rsid wsp:val=&quot;0048362D&quot;/&gt;&lt;wsp:rsid wsp:val=&quot;0049520D&quot;/&gt;&lt;wsp:rsid wsp:val=&quot;004A21E0&quot;/&gt;&lt;wsp:rsid wsp:val=&quot;004A722A&quot;/&gt;&lt;wsp:rsid wsp:val=&quot;004D4ACD&quot;/&gt;&lt;wsp:rsid wsp:val=&quot;00510687&quot;/&gt;&lt;wsp:rsid wsp:val=&quot;00537744&quot;/&gt;&lt;wsp:rsid wsp:val=&quot;005402BE&quot;/&gt;&lt;wsp:rsid wsp:val=&quot;0057003C&quot;/&gt;&lt;wsp:rsid wsp:val=&quot;00577FF7&quot;/&gt;&lt;wsp:rsid wsp:val=&quot;00592609&quot;/&gt;&lt;wsp:rsid wsp:val=&quot;005B0060&quot;/&gt;&lt;wsp:rsid wsp:val=&quot;005D634F&quot;/&gt;&lt;wsp:rsid wsp:val=&quot;005E0BB9&quot;/&gt;&lt;wsp:rsid wsp:val=&quot;005E7967&quot;/&gt;&lt;wsp:rsid wsp:val=&quot;006003FA&quot;/&gt;&lt;wsp:rsid wsp:val=&quot;00613EE0&quot;/&gt;&lt;wsp:rsid wsp:val=&quot;0061571C&quot;/&gt;&lt;wsp:rsid wsp:val=&quot;006230FC&quot;/&gt;&lt;wsp:rsid wsp:val=&quot;0063638F&quot;/&gt;&lt;wsp:rsid wsp:val=&quot;00640E53&quot;/&gt;&lt;wsp:rsid wsp:val=&quot;006678CB&quot;/&gt;&lt;wsp:rsid wsp:val=&quot;006928ED&quot;/&gt;&lt;wsp:rsid wsp:val=&quot;006A3994&quot;/&gt;&lt;wsp:rsid wsp:val=&quot;006B2D90&quot;/&gt;&lt;wsp:rsid wsp:val=&quot;006B345C&quot;/&gt;&lt;wsp:rsid wsp:val=&quot;006B6E40&quot;/&gt;&lt;wsp:rsid wsp:val=&quot;006C626F&quot;/&gt;&lt;wsp:rsid wsp:val=&quot;006E19E2&quot;/&gt;&lt;wsp:rsid wsp:val=&quot;00705012&quot;/&gt;&lt;wsp:rsid wsp:val=&quot;00715F3C&quot;/&gt;&lt;wsp:rsid wsp:val=&quot;00724CB8&quot;/&gt;&lt;wsp:rsid wsp:val=&quot;007335C2&quot;/&gt;&lt;wsp:rsid wsp:val=&quot;00734329&quot;/&gt;&lt;wsp:rsid wsp:val=&quot;007620A1&quot;/&gt;&lt;wsp:rsid wsp:val=&quot;00772C38&quot;/&gt;&lt;wsp:rsid wsp:val=&quot;007947FA&quot;/&gt;&lt;wsp:rsid wsp:val=&quot;007B463C&quot;/&gt;&lt;wsp:rsid wsp:val=&quot;007C72DD&quot;/&gt;&lt;wsp:rsid wsp:val=&quot;007E7304&quot;/&gt;&lt;wsp:rsid wsp:val=&quot;008038BC&quot;/&gt;&lt;wsp:rsid wsp:val=&quot;0081351E&quot;/&gt;&lt;wsp:rsid wsp:val=&quot;00842133&quot;/&gt;&lt;wsp:rsid wsp:val=&quot;00853250&quot;/&gt;&lt;wsp:rsid wsp:val=&quot;008533EE&quot;/&gt;&lt;wsp:rsid wsp:val=&quot;008869F0&quot;/&gt;&lt;wsp:rsid wsp:val=&quot;00891F55&quot;/&gt;&lt;wsp:rsid wsp:val=&quot;008A1A49&quot;/&gt;&lt;wsp:rsid wsp:val=&quot;008C0D75&quot;/&gt;&lt;wsp:rsid wsp:val=&quot;008C0EE6&quot;/&gt;&lt;wsp:rsid wsp:val=&quot;008E2629&quot;/&gt;&lt;wsp:rsid wsp:val=&quot;00901CDF&quot;/&gt;&lt;wsp:rsid wsp:val=&quot;00906E72&quot;/&gt;&lt;wsp:rsid wsp:val=&quot;00936388&quot;/&gt;&lt;wsp:rsid wsp:val=&quot;00950E9A&quot;/&gt;&lt;wsp:rsid wsp:val=&quot;009611D4&quot;/&gt;&lt;wsp:rsid wsp:val=&quot;00973E08&quot;/&gt;&lt;wsp:rsid wsp:val=&quot;00985B8D&quot;/&gt;&lt;wsp:rsid wsp:val=&quot;009C1638&quot;/&gt;&lt;wsp:rsid wsp:val=&quot;009D077F&quot;/&gt;&lt;wsp:rsid wsp:val=&quot;009E2920&quot;/&gt;&lt;wsp:rsid wsp:val=&quot;009E6654&quot;/&gt;&lt;wsp:rsid wsp:val=&quot;00A026FC&quot;/&gt;&lt;wsp:rsid wsp:val=&quot;00A06D7A&quot;/&gt;&lt;wsp:rsid wsp:val=&quot;00A2375C&quot;/&gt;&lt;wsp:rsid wsp:val=&quot;00A3675F&quot;/&gt;&lt;wsp:rsid wsp:val=&quot;00A45515&quot;/&gt;&lt;wsp:rsid wsp:val=&quot;00A51BE7&quot;/&gt;&lt;wsp:rsid wsp:val=&quot;00A53B14&quot;/&gt;&lt;wsp:rsid wsp:val=&quot;00A62C12&quot;/&gt;&lt;wsp:rsid wsp:val=&quot;00A64A58&quot;/&gt;&lt;wsp:rsid wsp:val=&quot;00A654D8&quot;/&gt;&lt;wsp:rsid wsp:val=&quot;00A81CF7&quot;/&gt;&lt;wsp:rsid wsp:val=&quot;00A861DB&quot;/&gt;&lt;wsp:rsid wsp:val=&quot;00A956D4&quot;/&gt;&lt;wsp:rsid wsp:val=&quot;00AB0E64&quot;/&gt;&lt;wsp:rsid wsp:val=&quot;00AF2326&quot;/&gt;&lt;wsp:rsid wsp:val=&quot;00AF76E0&quot;/&gt;&lt;wsp:rsid wsp:val=&quot;00B03AFB&quot;/&gt;&lt;wsp:rsid wsp:val=&quot;00B136B1&quot;/&gt;&lt;wsp:rsid wsp:val=&quot;00B13FFB&quot;/&gt;&lt;wsp:rsid wsp:val=&quot;00B145CA&quot;/&gt;&lt;wsp:rsid wsp:val=&quot;00B2509D&quot;/&gt;&lt;wsp:rsid wsp:val=&quot;00B254F8&quot;/&gt;&lt;wsp:rsid wsp:val=&quot;00B27C5C&quot;/&gt;&lt;wsp:rsid wsp:val=&quot;00B32B7A&quot;/&gt;&lt;wsp:rsid wsp:val=&quot;00B52532&quot;/&gt;&lt;wsp:rsid wsp:val=&quot;00B87726&quot;/&gt;&lt;wsp:rsid wsp:val=&quot;00B97606&quot;/&gt;&lt;wsp:rsid wsp:val=&quot;00BA0E00&quot;/&gt;&lt;wsp:rsid wsp:val=&quot;00BA132A&quot;/&gt;&lt;wsp:rsid wsp:val=&quot;00BA6E40&quot;/&gt;&lt;wsp:rsid wsp:val=&quot;00BB0471&quot;/&gt;&lt;wsp:rsid wsp:val=&quot;00BB3FA8&quot;/&gt;&lt;wsp:rsid wsp:val=&quot;00BB5876&quot;/&gt;&lt;wsp:rsid wsp:val=&quot;00BD14F8&quot;/&gt;&lt;wsp:rsid wsp:val=&quot;00BD2679&quot;/&gt;&lt;wsp:rsid wsp:val=&quot;00BE57ED&quot;/&gt;&lt;wsp:rsid wsp:val=&quot;00BF2401&quot;/&gt;&lt;wsp:rsid wsp:val=&quot;00C16580&quot;/&gt;&lt;wsp:rsid wsp:val=&quot;00C27D80&quot;/&gt;&lt;wsp:rsid wsp:val=&quot;00C27E4A&quot;/&gt;&lt;wsp:rsid wsp:val=&quot;00C450F5&quot;/&gt;&lt;wsp:rsid wsp:val=&quot;00C45FA5&quot;/&gt;&lt;wsp:rsid wsp:val=&quot;00C57F55&quot;/&gt;&lt;wsp:rsid wsp:val=&quot;00C754BA&quot;/&gt;&lt;wsp:rsid wsp:val=&quot;00C85E61&quot;/&gt;&lt;wsp:rsid wsp:val=&quot;00C913BC&quot;/&gt;&lt;wsp:rsid wsp:val=&quot;00C91FE0&quot;/&gt;&lt;wsp:rsid wsp:val=&quot;00C9460C&quot;/&gt;&lt;wsp:rsid wsp:val=&quot;00CA309D&quot;/&gt;&lt;wsp:rsid wsp:val=&quot;00CA4068&quot;/&gt;&lt;wsp:rsid wsp:val=&quot;00CD101F&quot;/&gt;&lt;wsp:rsid wsp:val=&quot;00D05047&quot;/&gt;&lt;wsp:rsid wsp:val=&quot;00D15BA1&quot;/&gt;&lt;wsp:rsid wsp:val=&quot;00D2499D&quot;/&gt;&lt;wsp:rsid wsp:val=&quot;00D32D3D&quot;/&gt;&lt;wsp:rsid wsp:val=&quot;00D45F84&quot;/&gt;&lt;wsp:rsid wsp:val=&quot;00D4741C&quot;/&gt;&lt;wsp:rsid wsp:val=&quot;00D65285&quot;/&gt;&lt;wsp:rsid wsp:val=&quot;00D7607B&quot;/&gt;&lt;wsp:rsid wsp:val=&quot;00D845EC&quot;/&gt;&lt;wsp:rsid wsp:val=&quot;00D859BB&quot;/&gt;&lt;wsp:rsid wsp:val=&quot;00D938DB&quot;/&gt;&lt;wsp:rsid wsp:val=&quot;00D96B56&quot;/&gt;&lt;wsp:rsid wsp:val=&quot;00DA2BA5&quot;/&gt;&lt;wsp:rsid wsp:val=&quot;00DB3DA8&quot;/&gt;&lt;wsp:rsid wsp:val=&quot;00DD3C31&quot;/&gt;&lt;wsp:rsid wsp:val=&quot;00E04B0F&quot;/&gt;&lt;wsp:rsid wsp:val=&quot;00E0675A&quot;/&gt;&lt;wsp:rsid wsp:val=&quot;00E06A87&quot;/&gt;&lt;wsp:rsid wsp:val=&quot;00E0725A&quot;/&gt;&lt;wsp:rsid wsp:val=&quot;00E13E8F&quot;/&gt;&lt;wsp:rsid wsp:val=&quot;00E14059&quot;/&gt;&lt;wsp:rsid wsp:val=&quot;00E20AF2&quot;/&gt;&lt;wsp:rsid wsp:val=&quot;00E30513&quot;/&gt;&lt;wsp:rsid wsp:val=&quot;00E35ED9&quot;/&gt;&lt;wsp:rsid wsp:val=&quot;00E5393E&quot;/&gt;&lt;wsp:rsid wsp:val=&quot;00E610D3&quot;/&gt;&lt;wsp:rsid wsp:val=&quot;00E617C3&quot;/&gt;&lt;wsp:rsid wsp:val=&quot;00E758F1&quot;/&gt;&lt;wsp:rsid wsp:val=&quot;00E9213D&quot;/&gt;&lt;wsp:rsid wsp:val=&quot;00E947B0&quot;/&gt;&lt;wsp:rsid wsp:val=&quot;00EA1529&quot;/&gt;&lt;wsp:rsid wsp:val=&quot;00EB1051&quot;/&gt;&lt;wsp:rsid wsp:val=&quot;00EB698E&quot;/&gt;&lt;wsp:rsid wsp:val=&quot;00EE3BC1&quot;/&gt;&lt;wsp:rsid wsp:val=&quot;00EF21AD&quot;/&gt;&lt;wsp:rsid wsp:val=&quot;00F02A9F&quot;/&gt;&lt;wsp:rsid wsp:val=&quot;00F07EBF&quot;/&gt;&lt;wsp:rsid wsp:val=&quot;00F45F62&quot;/&gt;&lt;wsp:rsid wsp:val=&quot;00F918C0&quot;/&gt;&lt;wsp:rsid wsp:val=&quot;00F94099&quot;/&gt;&lt;wsp:rsid wsp:val=&quot;00FB5C9E&quot;/&gt;&lt;wsp:rsid wsp:val=&quot;00FB6F3A&quot;/&gt;&lt;wsp:rsid wsp:val=&quot;00FC5717&quot;/&gt;&lt;wsp:rsid wsp:val=&quot;00FD6A91&quot;/&gt;&lt;wsp:rsid wsp:val=&quot;00FE506C&quot;/&gt;&lt;/wsp:rsids&gt;&lt;/w:docPr&gt;&lt;w:body&gt;&lt;wx:sect&gt;&lt;w:p wsp:rsidR=&quot;00000000&quot; wsp:rsidRDefault=&quot;007B463C&quot; wsp:rsidP=&quot;007B463C&quot;&gt;&lt;m:oMathPara&gt;&lt;m:oMath&gt;&lt;m:r&gt;&lt;w:rPr&gt;&lt;w:rFonts w:ascii=&quot;Cambria Math&quot; w:h-ansi=&quot;Cambria Math&quot; w:cs=&quot;Times New Roman&quot;/&gt;&lt;wx:font wx:val=&quot;Cambria Math&quot;/&gt;&lt;w:i/&gt;&lt;w:sz w:val=&quot;28&quot;/&gt;&lt;w:sz-cs w:val=&quot;28&quot;/&gt;&lt;/w:rPr&gt;&lt;m:t&gt;в€†&lt;/m:t&gt;&lt;/m:r&gt;&lt;m:sSub&gt;&lt;m:sSubPr&gt;&lt;m:ctrlPr&gt;&lt;w:rPr&gt;&lt;w:rFonts w:ascii=&quot;Cambria Math&quot; w:h-ansi=&quot;Cambria Math&quot; w:cs=&quot;Times New Roman&quot;/&gt;&lt;wx:font wx:val=&quot;Cambria Math&quot;/&gt;&lt;w:i/&gt;&lt;w:sz w:val=&quot;28&quot;/&gt;&lt;w:sz-cs w:val=&quot;28&quot;/&gt;&lt;/w:rPr&gt;&lt;/m:ctrlPr&gt;&lt;/m:sSubPr&gt;&lt;m:e&gt;&lt;m:r&gt;&lt;w:rPr&gt;&lt;w:rFonts w:ascii=&quot;Cambria Math&quot; w:h-ansi=&quot;Cambria Math&quot; w:cs=&quot;Times New Roman&quot;/&gt;&lt;wx:font wx:val=&quot;Cambria Math&quot;/&gt;&lt;w:i/&gt;&lt;w:sz w:val=&quot;28&quot;/&gt;&lt;w:sz-cs w:val=&quot;28&quot;/&gt;&lt;w:lang w:val=&quot;EN-US&quot;/&gt;&lt;/w:rPr&gt;&lt;m:t&gt;H&lt;/m:t&gt;&lt;/m:r&gt;&lt;/m:e&gt;&lt;m:sub&gt;&lt;m:r&gt;&lt;w:rPr&gt;&lt;w:rFonts w:ascii=&quot;Cambria Math&quot; w:h-ansi=&quot;Cambria Math&quot; w:cs=&quot;Times New Roman&quot;/&gt;&lt;wx:font wx:val=&quot;Cambria Math&quot;/&gt;&lt;w:i/&gt;&lt;w:sz w:val=&quot;28&quot;/&gt;&lt;w:sz-cs w:val=&quot;28&quot;/&gt;&lt;w:lang w:val=&quot;EN-US&quot;/&gt;&lt;/w:rPr&gt;&lt;m:t&gt;p&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45" o:title="" chromakey="white"/>
          </v:shape>
        </w:pict>
      </w:r>
      <w:r w:rsidRPr="0049520D">
        <w:rPr>
          <w:rFonts w:ascii="Times New Roman" w:hAnsi="Times New Roman" w:cs="Times New Roman"/>
          <w:sz w:val="28"/>
          <w:szCs w:val="28"/>
        </w:rPr>
        <w:fldChar w:fldCharType="end"/>
      </w:r>
      <w:r w:rsidRPr="009804F2">
        <w:rPr>
          <w:rFonts w:ascii="Times New Roman" w:hAnsi="Times New Roman" w:cs="Times New Roman"/>
          <w:sz w:val="28"/>
          <w:szCs w:val="28"/>
        </w:rPr>
        <w:t>,</w:t>
      </w:r>
      <w:r w:rsidRPr="0049520D">
        <w:rPr>
          <w:rFonts w:ascii="Times New Roman" w:hAnsi="Times New Roman" w:cs="Times New Roman"/>
          <w:sz w:val="28"/>
          <w:szCs w:val="28"/>
        </w:rPr>
        <w:fldChar w:fldCharType="begin"/>
      </w:r>
      <w:r w:rsidRPr="0049520D">
        <w:rPr>
          <w:rFonts w:ascii="Times New Roman" w:hAnsi="Times New Roman" w:cs="Times New Roman"/>
          <w:sz w:val="28"/>
          <w:szCs w:val="28"/>
        </w:rPr>
        <w:instrText xml:space="preserve"> QUOTE </w:instrText>
      </w:r>
      <w:r w:rsidRPr="0049520D">
        <w:rPr>
          <w:position w:val="-6"/>
        </w:rPr>
        <w:pict>
          <v:shape id="_x0000_i1148" type="#_x0000_t75" style="width:63.6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stylePaneFormatFilter w:val=&quot;3F01&quot;/&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7967&quot;/&gt;&lt;wsp:rsid wsp:val=&quot;000029D6&quot;/&gt;&lt;wsp:rsid wsp:val=&quot;00002C4D&quot;/&gt;&lt;wsp:rsid wsp:val=&quot;00017571&quot;/&gt;&lt;wsp:rsid wsp:val=&quot;00027105&quot;/&gt;&lt;wsp:rsid wsp:val=&quot;00033732&quot;/&gt;&lt;wsp:rsid wsp:val=&quot;00033F33&quot;/&gt;&lt;wsp:rsid wsp:val=&quot;000474BF&quot;/&gt;&lt;wsp:rsid wsp:val=&quot;00051CF3&quot;/&gt;&lt;wsp:rsid wsp:val=&quot;00060869&quot;/&gt;&lt;wsp:rsid wsp:val=&quot;000625C0&quot;/&gt;&lt;wsp:rsid wsp:val=&quot;00073578&quot;/&gt;&lt;wsp:rsid wsp:val=&quot;0007381A&quot;/&gt;&lt;wsp:rsid wsp:val=&quot;00076D95&quot;/&gt;&lt;wsp:rsid wsp:val=&quot;00080AC8&quot;/&gt;&lt;wsp:rsid wsp:val=&quot;00085754&quot;/&gt;&lt;wsp:rsid wsp:val=&quot;00086DEE&quot;/&gt;&lt;wsp:rsid wsp:val=&quot;00090228&quot;/&gt;&lt;wsp:rsid wsp:val=&quot;00094FC2&quot;/&gt;&lt;wsp:rsid wsp:val=&quot;000A0A94&quot;/&gt;&lt;wsp:rsid wsp:val=&quot;000B1DCA&quot;/&gt;&lt;wsp:rsid wsp:val=&quot;000B69E2&quot;/&gt;&lt;wsp:rsid wsp:val=&quot;000D4124&quot;/&gt;&lt;wsp:rsid wsp:val=&quot;000D6D2E&quot;/&gt;&lt;wsp:rsid wsp:val=&quot;000E0B24&quot;/&gt;&lt;wsp:rsid wsp:val=&quot;000E587C&quot;/&gt;&lt;wsp:rsid wsp:val=&quot;0015407B&quot;/&gt;&lt;wsp:rsid wsp:val=&quot;001556AA&quot;/&gt;&lt;wsp:rsid wsp:val=&quot;00173065&quot;/&gt;&lt;wsp:rsid wsp:val=&quot;00177F55&quot;/&gt;&lt;wsp:rsid wsp:val=&quot;00181CB6&quot;/&gt;&lt;wsp:rsid wsp:val=&quot;00195939&quot;/&gt;&lt;wsp:rsid wsp:val=&quot;001A0271&quot;/&gt;&lt;wsp:rsid wsp:val=&quot;001A3F32&quot;/&gt;&lt;wsp:rsid wsp:val=&quot;001A4AE0&quot;/&gt;&lt;wsp:rsid wsp:val=&quot;001B3810&quot;/&gt;&lt;wsp:rsid wsp:val=&quot;001B5BDD&quot;/&gt;&lt;wsp:rsid wsp:val=&quot;001C7C77&quot;/&gt;&lt;wsp:rsid wsp:val=&quot;001D6FF2&quot;/&gt;&lt;wsp:rsid wsp:val=&quot;001E08B2&quot;/&gt;&lt;wsp:rsid wsp:val=&quot;001E0A17&quot;/&gt;&lt;wsp:rsid wsp:val=&quot;002040FD&quot;/&gt;&lt;wsp:rsid wsp:val=&quot;00205FE0&quot;/&gt;&lt;wsp:rsid wsp:val=&quot;00206D1B&quot;/&gt;&lt;wsp:rsid wsp:val=&quot;0021372E&quot;/&gt;&lt;wsp:rsid wsp:val=&quot;002155CA&quot;/&gt;&lt;wsp:rsid wsp:val=&quot;00230FA3&quot;/&gt;&lt;wsp:rsid wsp:val=&quot;00242A24&quot;/&gt;&lt;wsp:rsid wsp:val=&quot;00246F22&quot;/&gt;&lt;wsp:rsid wsp:val=&quot;00251DB5&quot;/&gt;&lt;wsp:rsid wsp:val=&quot;00255836&quot;/&gt;&lt;wsp:rsid wsp:val=&quot;00273425&quot;/&gt;&lt;wsp:rsid wsp:val=&quot;00280B08&quot;/&gt;&lt;wsp:rsid wsp:val=&quot;00283806&quot;/&gt;&lt;wsp:rsid wsp:val=&quot;00287A81&quot;/&gt;&lt;wsp:rsid wsp:val=&quot;00293113&quot;/&gt;&lt;wsp:rsid wsp:val=&quot;002A2466&quot;/&gt;&lt;wsp:rsid wsp:val=&quot;002A5C24&quot;/&gt;&lt;wsp:rsid wsp:val=&quot;002B46DF&quot;/&gt;&lt;wsp:rsid wsp:val=&quot;002B5456&quot;/&gt;&lt;wsp:rsid wsp:val=&quot;002E407E&quot;/&gt;&lt;wsp:rsid wsp:val=&quot;00306714&quot;/&gt;&lt;wsp:rsid wsp:val=&quot;0036029F&quot;/&gt;&lt;wsp:rsid wsp:val=&quot;00363F07&quot;/&gt;&lt;wsp:rsid wsp:val=&quot;003644EE&quot;/&gt;&lt;wsp:rsid wsp:val=&quot;00372256&quot;/&gt;&lt;wsp:rsid wsp:val=&quot;00373D04&quot;/&gt;&lt;wsp:rsid wsp:val=&quot;00381C9D&quot;/&gt;&lt;wsp:rsid wsp:val=&quot;00381D49&quot;/&gt;&lt;wsp:rsid wsp:val=&quot;003874E0&quot;/&gt;&lt;wsp:rsid wsp:val=&quot;003963DE&quot;/&gt;&lt;wsp:rsid wsp:val=&quot;003B41A7&quot;/&gt;&lt;wsp:rsid wsp:val=&quot;003C472E&quot;/&gt;&lt;wsp:rsid wsp:val=&quot;003D0D3C&quot;/&gt;&lt;wsp:rsid wsp:val=&quot;003D1F8C&quot;/&gt;&lt;wsp:rsid wsp:val=&quot;00405D96&quot;/&gt;&lt;wsp:rsid wsp:val=&quot;00406458&quot;/&gt;&lt;wsp:rsid wsp:val=&quot;00411DF4&quot;/&gt;&lt;wsp:rsid wsp:val=&quot;00414304&quot;/&gt;&lt;wsp:rsid wsp:val=&quot;00420762&quot;/&gt;&lt;wsp:rsid wsp:val=&quot;00451827&quot;/&gt;&lt;wsp:rsid wsp:val=&quot;00467F24&quot;/&gt;&lt;wsp:rsid wsp:val=&quot;00475886&quot;/&gt;&lt;wsp:rsid wsp:val=&quot;0048362D&quot;/&gt;&lt;wsp:rsid wsp:val=&quot;0049520D&quot;/&gt;&lt;wsp:rsid wsp:val=&quot;004A21E0&quot;/&gt;&lt;wsp:rsid wsp:val=&quot;004A722A&quot;/&gt;&lt;wsp:rsid wsp:val=&quot;004D4ACD&quot;/&gt;&lt;wsp:rsid wsp:val=&quot;00510687&quot;/&gt;&lt;wsp:rsid wsp:val=&quot;00537744&quot;/&gt;&lt;wsp:rsid wsp:val=&quot;005402BE&quot;/&gt;&lt;wsp:rsid wsp:val=&quot;0057003C&quot;/&gt;&lt;wsp:rsid wsp:val=&quot;00577FF7&quot;/&gt;&lt;wsp:rsid wsp:val=&quot;00592609&quot;/&gt;&lt;wsp:rsid wsp:val=&quot;005B0060&quot;/&gt;&lt;wsp:rsid wsp:val=&quot;005D634F&quot;/&gt;&lt;wsp:rsid wsp:val=&quot;005E0BB9&quot;/&gt;&lt;wsp:rsid wsp:val=&quot;005E7967&quot;/&gt;&lt;wsp:rsid wsp:val=&quot;006003FA&quot;/&gt;&lt;wsp:rsid wsp:val=&quot;00613EE0&quot;/&gt;&lt;wsp:rsid wsp:val=&quot;0061571C&quot;/&gt;&lt;wsp:rsid wsp:val=&quot;006230FC&quot;/&gt;&lt;wsp:rsid wsp:val=&quot;0063638F&quot;/&gt;&lt;wsp:rsid wsp:val=&quot;00640E53&quot;/&gt;&lt;wsp:rsid wsp:val=&quot;006678CB&quot;/&gt;&lt;wsp:rsid wsp:val=&quot;006928ED&quot;/&gt;&lt;wsp:rsid wsp:val=&quot;006A3994&quot;/&gt;&lt;wsp:rsid wsp:val=&quot;006B2D90&quot;/&gt;&lt;wsp:rsid wsp:val=&quot;006B345C&quot;/&gt;&lt;wsp:rsid wsp:val=&quot;006B6E40&quot;/&gt;&lt;wsp:rsid wsp:val=&quot;006C626F&quot;/&gt;&lt;wsp:rsid wsp:val=&quot;006E19E2&quot;/&gt;&lt;wsp:rsid wsp:val=&quot;00705012&quot;/&gt;&lt;wsp:rsid wsp:val=&quot;00715F3C&quot;/&gt;&lt;wsp:rsid wsp:val=&quot;00724CB8&quot;/&gt;&lt;wsp:rsid wsp:val=&quot;007335C2&quot;/&gt;&lt;wsp:rsid wsp:val=&quot;00734329&quot;/&gt;&lt;wsp:rsid wsp:val=&quot;007620A1&quot;/&gt;&lt;wsp:rsid wsp:val=&quot;00772C38&quot;/&gt;&lt;wsp:rsid wsp:val=&quot;007947FA&quot;/&gt;&lt;wsp:rsid wsp:val=&quot;007C72DD&quot;/&gt;&lt;wsp:rsid wsp:val=&quot;007E7304&quot;/&gt;&lt;wsp:rsid wsp:val=&quot;008038BC&quot;/&gt;&lt;wsp:rsid wsp:val=&quot;0081351E&quot;/&gt;&lt;wsp:rsid wsp:val=&quot;00842133&quot;/&gt;&lt;wsp:rsid wsp:val=&quot;00853250&quot;/&gt;&lt;wsp:rsid wsp:val=&quot;008533EE&quot;/&gt;&lt;wsp:rsid wsp:val=&quot;008869F0&quot;/&gt;&lt;wsp:rsid wsp:val=&quot;00891F55&quot;/&gt;&lt;wsp:rsid wsp:val=&quot;008A1A49&quot;/&gt;&lt;wsp:rsid wsp:val=&quot;008C0D75&quot;/&gt;&lt;wsp:rsid wsp:val=&quot;008C0EE6&quot;/&gt;&lt;wsp:rsid wsp:val=&quot;008E2629&quot;/&gt;&lt;wsp:rsid wsp:val=&quot;00901CDF&quot;/&gt;&lt;wsp:rsid wsp:val=&quot;00906E72&quot;/&gt;&lt;wsp:rsid wsp:val=&quot;00936388&quot;/&gt;&lt;wsp:rsid wsp:val=&quot;00950E9A&quot;/&gt;&lt;wsp:rsid wsp:val=&quot;009611D4&quot;/&gt;&lt;wsp:rsid wsp:val=&quot;00973E08&quot;/&gt;&lt;wsp:rsid wsp:val=&quot;00985B8D&quot;/&gt;&lt;wsp:rsid wsp:val=&quot;009C1638&quot;/&gt;&lt;wsp:rsid wsp:val=&quot;009D077F&quot;/&gt;&lt;wsp:rsid wsp:val=&quot;009E2920&quot;/&gt;&lt;wsp:rsid wsp:val=&quot;009E6654&quot;/&gt;&lt;wsp:rsid wsp:val=&quot;00A026FC&quot;/&gt;&lt;wsp:rsid wsp:val=&quot;00A06D7A&quot;/&gt;&lt;wsp:rsid wsp:val=&quot;00A2375C&quot;/&gt;&lt;wsp:rsid wsp:val=&quot;00A3675F&quot;/&gt;&lt;wsp:rsid wsp:val=&quot;00A45515&quot;/&gt;&lt;wsp:rsid wsp:val=&quot;00A51BE7&quot;/&gt;&lt;wsp:rsid wsp:val=&quot;00A53B14&quot;/&gt;&lt;wsp:rsid wsp:val=&quot;00A62C12&quot;/&gt;&lt;wsp:rsid wsp:val=&quot;00A64A58&quot;/&gt;&lt;wsp:rsid wsp:val=&quot;00A654D8&quot;/&gt;&lt;wsp:rsid wsp:val=&quot;00A81CF7&quot;/&gt;&lt;wsp:rsid wsp:val=&quot;00A861DB&quot;/&gt;&lt;wsp:rsid wsp:val=&quot;00A956D4&quot;/&gt;&lt;wsp:rsid wsp:val=&quot;00AB0E64&quot;/&gt;&lt;wsp:rsid wsp:val=&quot;00AF2326&quot;/&gt;&lt;wsp:rsid wsp:val=&quot;00AF76E0&quot;/&gt;&lt;wsp:rsid wsp:val=&quot;00B03AFB&quot;/&gt;&lt;wsp:rsid wsp:val=&quot;00B136B1&quot;/&gt;&lt;wsp:rsid wsp:val=&quot;00B13FFB&quot;/&gt;&lt;wsp:rsid wsp:val=&quot;00B145CA&quot;/&gt;&lt;wsp:rsid wsp:val=&quot;00B2509D&quot;/&gt;&lt;wsp:rsid wsp:val=&quot;00B254F8&quot;/&gt;&lt;wsp:rsid wsp:val=&quot;00B27C5C&quot;/&gt;&lt;wsp:rsid wsp:val=&quot;00B32B7A&quot;/&gt;&lt;wsp:rsid wsp:val=&quot;00B52532&quot;/&gt;&lt;wsp:rsid wsp:val=&quot;00B87726&quot;/&gt;&lt;wsp:rsid wsp:val=&quot;00B97606&quot;/&gt;&lt;wsp:rsid wsp:val=&quot;00BA0E00&quot;/&gt;&lt;wsp:rsid wsp:val=&quot;00BA132A&quot;/&gt;&lt;wsp:rsid wsp:val=&quot;00BA6E40&quot;/&gt;&lt;wsp:rsid wsp:val=&quot;00BB0471&quot;/&gt;&lt;wsp:rsid wsp:val=&quot;00BB3FA8&quot;/&gt;&lt;wsp:rsid wsp:val=&quot;00BB5876&quot;/&gt;&lt;wsp:rsid wsp:val=&quot;00BD14F8&quot;/&gt;&lt;wsp:rsid wsp:val=&quot;00BD2679&quot;/&gt;&lt;wsp:rsid wsp:val=&quot;00BE57ED&quot;/&gt;&lt;wsp:rsid wsp:val=&quot;00BF2401&quot;/&gt;&lt;wsp:rsid wsp:val=&quot;00C16580&quot;/&gt;&lt;wsp:rsid wsp:val=&quot;00C27D80&quot;/&gt;&lt;wsp:rsid wsp:val=&quot;00C27E4A&quot;/&gt;&lt;wsp:rsid wsp:val=&quot;00C450F5&quot;/&gt;&lt;wsp:rsid wsp:val=&quot;00C45FA5&quot;/&gt;&lt;wsp:rsid wsp:val=&quot;00C57F55&quot;/&gt;&lt;wsp:rsid wsp:val=&quot;00C754BA&quot;/&gt;&lt;wsp:rsid wsp:val=&quot;00C85E61&quot;/&gt;&lt;wsp:rsid wsp:val=&quot;00C913BC&quot;/&gt;&lt;wsp:rsid wsp:val=&quot;00C91FE0&quot;/&gt;&lt;wsp:rsid wsp:val=&quot;00C9460C&quot;/&gt;&lt;wsp:rsid wsp:val=&quot;00CA309D&quot;/&gt;&lt;wsp:rsid wsp:val=&quot;00CA4068&quot;/&gt;&lt;wsp:rsid wsp:val=&quot;00CD101F&quot;/&gt;&lt;wsp:rsid wsp:val=&quot;00D05047&quot;/&gt;&lt;wsp:rsid wsp:val=&quot;00D15BA1&quot;/&gt;&lt;wsp:rsid wsp:val=&quot;00D2499D&quot;/&gt;&lt;wsp:rsid wsp:val=&quot;00D32D3D&quot;/&gt;&lt;wsp:rsid wsp:val=&quot;00D45F84&quot;/&gt;&lt;wsp:rsid wsp:val=&quot;00D4741C&quot;/&gt;&lt;wsp:rsid wsp:val=&quot;00D65285&quot;/&gt;&lt;wsp:rsid wsp:val=&quot;00D7607B&quot;/&gt;&lt;wsp:rsid wsp:val=&quot;00D845EC&quot;/&gt;&lt;wsp:rsid wsp:val=&quot;00D859BB&quot;/&gt;&lt;wsp:rsid wsp:val=&quot;00D938DB&quot;/&gt;&lt;wsp:rsid wsp:val=&quot;00D96B56&quot;/&gt;&lt;wsp:rsid wsp:val=&quot;00DA2BA5&quot;/&gt;&lt;wsp:rsid wsp:val=&quot;00DB3DA8&quot;/&gt;&lt;wsp:rsid wsp:val=&quot;00DD3C31&quot;/&gt;&lt;wsp:rsid wsp:val=&quot;00DF7A84&quot;/&gt;&lt;wsp:rsid wsp:val=&quot;00E04B0F&quot;/&gt;&lt;wsp:rsid wsp:val=&quot;00E0675A&quot;/&gt;&lt;wsp:rsid wsp:val=&quot;00E06A87&quot;/&gt;&lt;wsp:rsid wsp:val=&quot;00E0725A&quot;/&gt;&lt;wsp:rsid wsp:val=&quot;00E13E8F&quot;/&gt;&lt;wsp:rsid wsp:val=&quot;00E14059&quot;/&gt;&lt;wsp:rsid wsp:val=&quot;00E20AF2&quot;/&gt;&lt;wsp:rsid wsp:val=&quot;00E30513&quot;/&gt;&lt;wsp:rsid wsp:val=&quot;00E35ED9&quot;/&gt;&lt;wsp:rsid wsp:val=&quot;00E5393E&quot;/&gt;&lt;wsp:rsid wsp:val=&quot;00E610D3&quot;/&gt;&lt;wsp:rsid wsp:val=&quot;00E617C3&quot;/&gt;&lt;wsp:rsid wsp:val=&quot;00E758F1&quot;/&gt;&lt;wsp:rsid wsp:val=&quot;00E9213D&quot;/&gt;&lt;wsp:rsid wsp:val=&quot;00E947B0&quot;/&gt;&lt;wsp:rsid wsp:val=&quot;00EA1529&quot;/&gt;&lt;wsp:rsid wsp:val=&quot;00EB1051&quot;/&gt;&lt;wsp:rsid wsp:val=&quot;00EB698E&quot;/&gt;&lt;wsp:rsid wsp:val=&quot;00EE3BC1&quot;/&gt;&lt;wsp:rsid wsp:val=&quot;00EF21AD&quot;/&gt;&lt;wsp:rsid wsp:val=&quot;00F02A9F&quot;/&gt;&lt;wsp:rsid wsp:val=&quot;00F07EBF&quot;/&gt;&lt;wsp:rsid wsp:val=&quot;00F45F62&quot;/&gt;&lt;wsp:rsid wsp:val=&quot;00F918C0&quot;/&gt;&lt;wsp:rsid wsp:val=&quot;00F94099&quot;/&gt;&lt;wsp:rsid wsp:val=&quot;00FB5C9E&quot;/&gt;&lt;wsp:rsid wsp:val=&quot;00FB6F3A&quot;/&gt;&lt;wsp:rsid wsp:val=&quot;00FC5717&quot;/&gt;&lt;wsp:rsid wsp:val=&quot;00FD6A91&quot;/&gt;&lt;wsp:rsid wsp:val=&quot;00FE506C&quot;/&gt;&lt;/wsp:rsids&gt;&lt;/w:docPr&gt;&lt;w:body&gt;&lt;wx:sect&gt;&lt;w:p wsp:rsidR=&quot;00000000&quot; wsp:rsidRDefault=&quot;00DF7A84&quot; wsp:rsidP=&quot;00DF7A84&quot;&gt;&lt;m:oMathPara&gt;&lt;m:oMath&gt;&lt;m:r&gt;&lt;w:rPr&gt;&lt;w:rFonts w:ascii=&quot;Cambria Math&quot; w:h-ansi=&quot;Cambria Math&quot; w:cs=&quot;Times New Roman&quot;/&gt;&lt;wx:font wx:val=&quot;Cambria Math&quot;/&gt;&lt;w:i/&gt;&lt;w:sz w:val=&quot;28&quot;/&gt;&lt;w:sz-cs w:val=&quot;28&quot;/&gt;&lt;/w:rPr&gt;&lt;m:t&gt; в€†&lt;/m:t&gt;&lt;/m:r&gt;&lt;m:sSub&gt;&lt;m:sSubPr&gt;&lt;m:ctrlPr&gt;&lt;w:rPr&gt;&lt;w:rFonts w:ascii=&quot;Cambria Math&quot; w:h-ansi=&quot;Cambria Math&quot; w:cs=&quot;Times New Roman&quot;/&gt;&lt;wx:font wx:val=&quot;Cambria Math&quot;/&gt;&lt;w:i/&gt;&lt;w:sz w:val=&quot;28&quot;/&gt;&lt;w:sz-cs w:val=&quot;28&quot;/&gt;&lt;/w:rPr&gt;&lt;/m:ctrlPr&gt;&lt;/m:sSubPr&gt;&lt;m:e&gt;&lt;m:r&gt;&lt;w:rPr&gt;&lt;w:rFonts w:ascii=&quot;Cambria Math&quot; w:h-ansi=&quot;Cambria Math&quot; w:cs=&quot;Times New Roman&quot;/&gt;&lt;wx:font wx:val=&quot;Cambria Math&quot;/&gt;&lt;w:i/&gt;&lt;w:sz w:val=&quot;28&quot;/&gt;&lt;w:sz-cs w:val=&quot;28&quot;/&gt;&lt;w:lang w:val=&quot;EN-US&quot;/&gt;&lt;/w:rPr&gt;&lt;m:t&gt;H&lt;/m:t&gt;&lt;/m:r&gt;&lt;/m:e&gt;&lt;m:sub&gt;&lt;m:r&gt;&lt;w:rPr&gt;&lt;w:rFonts w:ascii=&quot;Cambria Math&quot; w:h-ansi=&quot;Cambria Math&quot; w:cs=&quot;Times New Roman&quot;/&gt;&lt;wx:font wx:val=&quot;Cambria Math&quot;/&gt;&lt;w:i/&gt;&lt;w:sz w:val=&quot;28&quot;/&gt;&lt;w:sz-cs w:val=&quot;28&quot;/&gt;&lt;/w:rPr&gt;&lt;m:t&gt;Р» &lt;/m:t&gt;&lt;/m:r&gt;&lt;/m:sub&gt;&lt;/m:sSub&gt;&lt;m:r&gt;&lt;w:rPr&gt;&lt;w:rFonts w:ascii=&quot;Cambria Math&quot; w:h-ansi=&quot;Cambria Math&quot; w:cs=&quot;Times New Roman&quot;/&gt;&lt;wx:font wx:val=&quot;Cambria Math&quot;/&gt;&lt;w:i/&gt;&lt;w:sz w:val=&quot;28&quot;/&gt;&lt;w:sz-cs w:val=&quot;28&quot;/&gt;&lt;/w:rPr&gt;&lt;m:t&gt;,  в€†&lt;/m:t&gt;&lt;/m:r&gt;&lt;m:sSub&gt;&lt;m:sSubPr&gt;&lt;m:ctrlPr&gt;&lt;w:rPr&gt;&lt;w:rFonts w:ascii=&quot;Cambria Math&quot; w:h-ansi=&quot;Cambria Math&quot; w:cs=&quot;Times New Roman&quot;/&gt;&lt;wx:font wx:val=&quot;Cambria Math&quot;/&gt;&lt;w:i/&gt;&lt;w:sz w:val=&quot;28&quot;/&gt;&lt;w:sz-cs w:val=&quot;28&quot;/&gt;&lt;/w:rPr&gt;&lt;/m:ctrlPr&gt;&lt;/m:sSubPr&gt;&lt;m:e&gt;&lt;m:r&gt;&lt;w:rPr&gt;&lt;w:rFonts w:ascii=&quot;Cambria Math&quot; w:h-ansi=&quot;Cambria Math&quot; w:cs=&quot;Times New Roman&quot;/&gt;&lt;wx:font wx:val=&quot;Cambria Math&quot;/&gt;&lt;w:i/&gt;&lt;w:sz w:val=&quot;28&quot;/&gt;&lt;w:sz-cs w:val=&quot;28&quot;/&gt;&lt;w:lang w:val=&quot;EN-US&quot;/&gt;&lt;/w:rPr&gt;&lt;m:t&gt;H&lt;/m:t&gt;&lt;/m:r&gt;&lt;/m:e&gt;&lt;m:sub&gt;&lt;m:r&gt;&lt;w:rPr&gt;&lt;w:rFonts w:ascii=&quot;Cambria Math&quot; w:h-ansi=&quot;Cambria Math&quot; w:cs=&quot;Times New Roman&quot;/&gt;&lt;wx:font wx:val=&quot;Cambria Math&quot;/&gt;&lt;w:i/&gt;&lt;w:sz w:val=&quot;28&quot;/&gt;&lt;w:sz-cs w:val=&quot;28&quot;/&gt;&lt;/w:rPr&gt;&lt;m:t&gt;Рј&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71" o:title="" chromakey="white"/>
          </v:shape>
        </w:pict>
      </w:r>
      <w:r w:rsidRPr="0049520D">
        <w:rPr>
          <w:rFonts w:ascii="Times New Roman" w:hAnsi="Times New Roman" w:cs="Times New Roman"/>
          <w:sz w:val="28"/>
          <w:szCs w:val="28"/>
        </w:rPr>
        <w:instrText xml:space="preserve"> </w:instrText>
      </w:r>
      <w:r w:rsidRPr="0049520D">
        <w:rPr>
          <w:rFonts w:ascii="Times New Roman" w:hAnsi="Times New Roman" w:cs="Times New Roman"/>
          <w:sz w:val="28"/>
          <w:szCs w:val="28"/>
        </w:rPr>
        <w:fldChar w:fldCharType="separate"/>
      </w:r>
      <w:r w:rsidRPr="0049520D">
        <w:rPr>
          <w:position w:val="-6"/>
        </w:rPr>
        <w:pict>
          <v:shape id="_x0000_i1149" type="#_x0000_t75" style="width:63.6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stylePaneFormatFilter w:val=&quot;3F01&quot;/&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7967&quot;/&gt;&lt;wsp:rsid wsp:val=&quot;000029D6&quot;/&gt;&lt;wsp:rsid wsp:val=&quot;00002C4D&quot;/&gt;&lt;wsp:rsid wsp:val=&quot;00017571&quot;/&gt;&lt;wsp:rsid wsp:val=&quot;00027105&quot;/&gt;&lt;wsp:rsid wsp:val=&quot;00033732&quot;/&gt;&lt;wsp:rsid wsp:val=&quot;00033F33&quot;/&gt;&lt;wsp:rsid wsp:val=&quot;000474BF&quot;/&gt;&lt;wsp:rsid wsp:val=&quot;00051CF3&quot;/&gt;&lt;wsp:rsid wsp:val=&quot;00060869&quot;/&gt;&lt;wsp:rsid wsp:val=&quot;000625C0&quot;/&gt;&lt;wsp:rsid wsp:val=&quot;00073578&quot;/&gt;&lt;wsp:rsid wsp:val=&quot;0007381A&quot;/&gt;&lt;wsp:rsid wsp:val=&quot;00076D95&quot;/&gt;&lt;wsp:rsid wsp:val=&quot;00080AC8&quot;/&gt;&lt;wsp:rsid wsp:val=&quot;00085754&quot;/&gt;&lt;wsp:rsid wsp:val=&quot;00086DEE&quot;/&gt;&lt;wsp:rsid wsp:val=&quot;00090228&quot;/&gt;&lt;wsp:rsid wsp:val=&quot;00094FC2&quot;/&gt;&lt;wsp:rsid wsp:val=&quot;000A0A94&quot;/&gt;&lt;wsp:rsid wsp:val=&quot;000B1DCA&quot;/&gt;&lt;wsp:rsid wsp:val=&quot;000B69E2&quot;/&gt;&lt;wsp:rsid wsp:val=&quot;000D4124&quot;/&gt;&lt;wsp:rsid wsp:val=&quot;000D6D2E&quot;/&gt;&lt;wsp:rsid wsp:val=&quot;000E0B24&quot;/&gt;&lt;wsp:rsid wsp:val=&quot;000E587C&quot;/&gt;&lt;wsp:rsid wsp:val=&quot;0015407B&quot;/&gt;&lt;wsp:rsid wsp:val=&quot;001556AA&quot;/&gt;&lt;wsp:rsid wsp:val=&quot;00173065&quot;/&gt;&lt;wsp:rsid wsp:val=&quot;00177F55&quot;/&gt;&lt;wsp:rsid wsp:val=&quot;00181CB6&quot;/&gt;&lt;wsp:rsid wsp:val=&quot;00195939&quot;/&gt;&lt;wsp:rsid wsp:val=&quot;001A0271&quot;/&gt;&lt;wsp:rsid wsp:val=&quot;001A3F32&quot;/&gt;&lt;wsp:rsid wsp:val=&quot;001A4AE0&quot;/&gt;&lt;wsp:rsid wsp:val=&quot;001B3810&quot;/&gt;&lt;wsp:rsid wsp:val=&quot;001B5BDD&quot;/&gt;&lt;wsp:rsid wsp:val=&quot;001C7C77&quot;/&gt;&lt;wsp:rsid wsp:val=&quot;001D6FF2&quot;/&gt;&lt;wsp:rsid wsp:val=&quot;001E08B2&quot;/&gt;&lt;wsp:rsid wsp:val=&quot;001E0A17&quot;/&gt;&lt;wsp:rsid wsp:val=&quot;002040FD&quot;/&gt;&lt;wsp:rsid wsp:val=&quot;00205FE0&quot;/&gt;&lt;wsp:rsid wsp:val=&quot;00206D1B&quot;/&gt;&lt;wsp:rsid wsp:val=&quot;0021372E&quot;/&gt;&lt;wsp:rsid wsp:val=&quot;002155CA&quot;/&gt;&lt;wsp:rsid wsp:val=&quot;00230FA3&quot;/&gt;&lt;wsp:rsid wsp:val=&quot;00242A24&quot;/&gt;&lt;wsp:rsid wsp:val=&quot;00246F22&quot;/&gt;&lt;wsp:rsid wsp:val=&quot;00251DB5&quot;/&gt;&lt;wsp:rsid wsp:val=&quot;00255836&quot;/&gt;&lt;wsp:rsid wsp:val=&quot;00273425&quot;/&gt;&lt;wsp:rsid wsp:val=&quot;00280B08&quot;/&gt;&lt;wsp:rsid wsp:val=&quot;00283806&quot;/&gt;&lt;wsp:rsid wsp:val=&quot;00287A81&quot;/&gt;&lt;wsp:rsid wsp:val=&quot;00293113&quot;/&gt;&lt;wsp:rsid wsp:val=&quot;002A2466&quot;/&gt;&lt;wsp:rsid wsp:val=&quot;002A5C24&quot;/&gt;&lt;wsp:rsid wsp:val=&quot;002B46DF&quot;/&gt;&lt;wsp:rsid wsp:val=&quot;002B5456&quot;/&gt;&lt;wsp:rsid wsp:val=&quot;002E407E&quot;/&gt;&lt;wsp:rsid wsp:val=&quot;00306714&quot;/&gt;&lt;wsp:rsid wsp:val=&quot;0036029F&quot;/&gt;&lt;wsp:rsid wsp:val=&quot;00363F07&quot;/&gt;&lt;wsp:rsid wsp:val=&quot;003644EE&quot;/&gt;&lt;wsp:rsid wsp:val=&quot;00372256&quot;/&gt;&lt;wsp:rsid wsp:val=&quot;00373D04&quot;/&gt;&lt;wsp:rsid wsp:val=&quot;00381C9D&quot;/&gt;&lt;wsp:rsid wsp:val=&quot;00381D49&quot;/&gt;&lt;wsp:rsid wsp:val=&quot;003874E0&quot;/&gt;&lt;wsp:rsid wsp:val=&quot;003963DE&quot;/&gt;&lt;wsp:rsid wsp:val=&quot;003B41A7&quot;/&gt;&lt;wsp:rsid wsp:val=&quot;003C472E&quot;/&gt;&lt;wsp:rsid wsp:val=&quot;003D0D3C&quot;/&gt;&lt;wsp:rsid wsp:val=&quot;003D1F8C&quot;/&gt;&lt;wsp:rsid wsp:val=&quot;00405D96&quot;/&gt;&lt;wsp:rsid wsp:val=&quot;00406458&quot;/&gt;&lt;wsp:rsid wsp:val=&quot;00411DF4&quot;/&gt;&lt;wsp:rsid wsp:val=&quot;00414304&quot;/&gt;&lt;wsp:rsid wsp:val=&quot;00420762&quot;/&gt;&lt;wsp:rsid wsp:val=&quot;00451827&quot;/&gt;&lt;wsp:rsid wsp:val=&quot;00467F24&quot;/&gt;&lt;wsp:rsid wsp:val=&quot;00475886&quot;/&gt;&lt;wsp:rsid wsp:val=&quot;0048362D&quot;/&gt;&lt;wsp:rsid wsp:val=&quot;0049520D&quot;/&gt;&lt;wsp:rsid wsp:val=&quot;004A21E0&quot;/&gt;&lt;wsp:rsid wsp:val=&quot;004A722A&quot;/&gt;&lt;wsp:rsid wsp:val=&quot;004D4ACD&quot;/&gt;&lt;wsp:rsid wsp:val=&quot;00510687&quot;/&gt;&lt;wsp:rsid wsp:val=&quot;00537744&quot;/&gt;&lt;wsp:rsid wsp:val=&quot;005402BE&quot;/&gt;&lt;wsp:rsid wsp:val=&quot;0057003C&quot;/&gt;&lt;wsp:rsid wsp:val=&quot;00577FF7&quot;/&gt;&lt;wsp:rsid wsp:val=&quot;00592609&quot;/&gt;&lt;wsp:rsid wsp:val=&quot;005B0060&quot;/&gt;&lt;wsp:rsid wsp:val=&quot;005D634F&quot;/&gt;&lt;wsp:rsid wsp:val=&quot;005E0BB9&quot;/&gt;&lt;wsp:rsid wsp:val=&quot;005E7967&quot;/&gt;&lt;wsp:rsid wsp:val=&quot;006003FA&quot;/&gt;&lt;wsp:rsid wsp:val=&quot;00613EE0&quot;/&gt;&lt;wsp:rsid wsp:val=&quot;0061571C&quot;/&gt;&lt;wsp:rsid wsp:val=&quot;006230FC&quot;/&gt;&lt;wsp:rsid wsp:val=&quot;0063638F&quot;/&gt;&lt;wsp:rsid wsp:val=&quot;00640E53&quot;/&gt;&lt;wsp:rsid wsp:val=&quot;006678CB&quot;/&gt;&lt;wsp:rsid wsp:val=&quot;006928ED&quot;/&gt;&lt;wsp:rsid wsp:val=&quot;006A3994&quot;/&gt;&lt;wsp:rsid wsp:val=&quot;006B2D90&quot;/&gt;&lt;wsp:rsid wsp:val=&quot;006B345C&quot;/&gt;&lt;wsp:rsid wsp:val=&quot;006B6E40&quot;/&gt;&lt;wsp:rsid wsp:val=&quot;006C626F&quot;/&gt;&lt;wsp:rsid wsp:val=&quot;006E19E2&quot;/&gt;&lt;wsp:rsid wsp:val=&quot;00705012&quot;/&gt;&lt;wsp:rsid wsp:val=&quot;00715F3C&quot;/&gt;&lt;wsp:rsid wsp:val=&quot;00724CB8&quot;/&gt;&lt;wsp:rsid wsp:val=&quot;007335C2&quot;/&gt;&lt;wsp:rsid wsp:val=&quot;00734329&quot;/&gt;&lt;wsp:rsid wsp:val=&quot;007620A1&quot;/&gt;&lt;wsp:rsid wsp:val=&quot;00772C38&quot;/&gt;&lt;wsp:rsid wsp:val=&quot;007947FA&quot;/&gt;&lt;wsp:rsid wsp:val=&quot;007C72DD&quot;/&gt;&lt;wsp:rsid wsp:val=&quot;007E7304&quot;/&gt;&lt;wsp:rsid wsp:val=&quot;008038BC&quot;/&gt;&lt;wsp:rsid wsp:val=&quot;0081351E&quot;/&gt;&lt;wsp:rsid wsp:val=&quot;00842133&quot;/&gt;&lt;wsp:rsid wsp:val=&quot;00853250&quot;/&gt;&lt;wsp:rsid wsp:val=&quot;008533EE&quot;/&gt;&lt;wsp:rsid wsp:val=&quot;008869F0&quot;/&gt;&lt;wsp:rsid wsp:val=&quot;00891F55&quot;/&gt;&lt;wsp:rsid wsp:val=&quot;008A1A49&quot;/&gt;&lt;wsp:rsid wsp:val=&quot;008C0D75&quot;/&gt;&lt;wsp:rsid wsp:val=&quot;008C0EE6&quot;/&gt;&lt;wsp:rsid wsp:val=&quot;008E2629&quot;/&gt;&lt;wsp:rsid wsp:val=&quot;00901CDF&quot;/&gt;&lt;wsp:rsid wsp:val=&quot;00906E72&quot;/&gt;&lt;wsp:rsid wsp:val=&quot;00936388&quot;/&gt;&lt;wsp:rsid wsp:val=&quot;00950E9A&quot;/&gt;&lt;wsp:rsid wsp:val=&quot;009611D4&quot;/&gt;&lt;wsp:rsid wsp:val=&quot;00973E08&quot;/&gt;&lt;wsp:rsid wsp:val=&quot;00985B8D&quot;/&gt;&lt;wsp:rsid wsp:val=&quot;009C1638&quot;/&gt;&lt;wsp:rsid wsp:val=&quot;009D077F&quot;/&gt;&lt;wsp:rsid wsp:val=&quot;009E2920&quot;/&gt;&lt;wsp:rsid wsp:val=&quot;009E6654&quot;/&gt;&lt;wsp:rsid wsp:val=&quot;00A026FC&quot;/&gt;&lt;wsp:rsid wsp:val=&quot;00A06D7A&quot;/&gt;&lt;wsp:rsid wsp:val=&quot;00A2375C&quot;/&gt;&lt;wsp:rsid wsp:val=&quot;00A3675F&quot;/&gt;&lt;wsp:rsid wsp:val=&quot;00A45515&quot;/&gt;&lt;wsp:rsid wsp:val=&quot;00A51BE7&quot;/&gt;&lt;wsp:rsid wsp:val=&quot;00A53B14&quot;/&gt;&lt;wsp:rsid wsp:val=&quot;00A62C12&quot;/&gt;&lt;wsp:rsid wsp:val=&quot;00A64A58&quot;/&gt;&lt;wsp:rsid wsp:val=&quot;00A654D8&quot;/&gt;&lt;wsp:rsid wsp:val=&quot;00A81CF7&quot;/&gt;&lt;wsp:rsid wsp:val=&quot;00A861DB&quot;/&gt;&lt;wsp:rsid wsp:val=&quot;00A956D4&quot;/&gt;&lt;wsp:rsid wsp:val=&quot;00AB0E64&quot;/&gt;&lt;wsp:rsid wsp:val=&quot;00AF2326&quot;/&gt;&lt;wsp:rsid wsp:val=&quot;00AF76E0&quot;/&gt;&lt;wsp:rsid wsp:val=&quot;00B03AFB&quot;/&gt;&lt;wsp:rsid wsp:val=&quot;00B136B1&quot;/&gt;&lt;wsp:rsid wsp:val=&quot;00B13FFB&quot;/&gt;&lt;wsp:rsid wsp:val=&quot;00B145CA&quot;/&gt;&lt;wsp:rsid wsp:val=&quot;00B2509D&quot;/&gt;&lt;wsp:rsid wsp:val=&quot;00B254F8&quot;/&gt;&lt;wsp:rsid wsp:val=&quot;00B27C5C&quot;/&gt;&lt;wsp:rsid wsp:val=&quot;00B32B7A&quot;/&gt;&lt;wsp:rsid wsp:val=&quot;00B52532&quot;/&gt;&lt;wsp:rsid wsp:val=&quot;00B87726&quot;/&gt;&lt;wsp:rsid wsp:val=&quot;00B97606&quot;/&gt;&lt;wsp:rsid wsp:val=&quot;00BA0E00&quot;/&gt;&lt;wsp:rsid wsp:val=&quot;00BA132A&quot;/&gt;&lt;wsp:rsid wsp:val=&quot;00BA6E40&quot;/&gt;&lt;wsp:rsid wsp:val=&quot;00BB0471&quot;/&gt;&lt;wsp:rsid wsp:val=&quot;00BB3FA8&quot;/&gt;&lt;wsp:rsid wsp:val=&quot;00BB5876&quot;/&gt;&lt;wsp:rsid wsp:val=&quot;00BD14F8&quot;/&gt;&lt;wsp:rsid wsp:val=&quot;00BD2679&quot;/&gt;&lt;wsp:rsid wsp:val=&quot;00BE57ED&quot;/&gt;&lt;wsp:rsid wsp:val=&quot;00BF2401&quot;/&gt;&lt;wsp:rsid wsp:val=&quot;00C16580&quot;/&gt;&lt;wsp:rsid wsp:val=&quot;00C27D80&quot;/&gt;&lt;wsp:rsid wsp:val=&quot;00C27E4A&quot;/&gt;&lt;wsp:rsid wsp:val=&quot;00C450F5&quot;/&gt;&lt;wsp:rsid wsp:val=&quot;00C45FA5&quot;/&gt;&lt;wsp:rsid wsp:val=&quot;00C57F55&quot;/&gt;&lt;wsp:rsid wsp:val=&quot;00C754BA&quot;/&gt;&lt;wsp:rsid wsp:val=&quot;00C85E61&quot;/&gt;&lt;wsp:rsid wsp:val=&quot;00C913BC&quot;/&gt;&lt;wsp:rsid wsp:val=&quot;00C91FE0&quot;/&gt;&lt;wsp:rsid wsp:val=&quot;00C9460C&quot;/&gt;&lt;wsp:rsid wsp:val=&quot;00CA309D&quot;/&gt;&lt;wsp:rsid wsp:val=&quot;00CA4068&quot;/&gt;&lt;wsp:rsid wsp:val=&quot;00CD101F&quot;/&gt;&lt;wsp:rsid wsp:val=&quot;00D05047&quot;/&gt;&lt;wsp:rsid wsp:val=&quot;00D15BA1&quot;/&gt;&lt;wsp:rsid wsp:val=&quot;00D2499D&quot;/&gt;&lt;wsp:rsid wsp:val=&quot;00D32D3D&quot;/&gt;&lt;wsp:rsid wsp:val=&quot;00D45F84&quot;/&gt;&lt;wsp:rsid wsp:val=&quot;00D4741C&quot;/&gt;&lt;wsp:rsid wsp:val=&quot;00D65285&quot;/&gt;&lt;wsp:rsid wsp:val=&quot;00D7607B&quot;/&gt;&lt;wsp:rsid wsp:val=&quot;00D845EC&quot;/&gt;&lt;wsp:rsid wsp:val=&quot;00D859BB&quot;/&gt;&lt;wsp:rsid wsp:val=&quot;00D938DB&quot;/&gt;&lt;wsp:rsid wsp:val=&quot;00D96B56&quot;/&gt;&lt;wsp:rsid wsp:val=&quot;00DA2BA5&quot;/&gt;&lt;wsp:rsid wsp:val=&quot;00DB3DA8&quot;/&gt;&lt;wsp:rsid wsp:val=&quot;00DD3C31&quot;/&gt;&lt;wsp:rsid wsp:val=&quot;00DF7A84&quot;/&gt;&lt;wsp:rsid wsp:val=&quot;00E04B0F&quot;/&gt;&lt;wsp:rsid wsp:val=&quot;00E0675A&quot;/&gt;&lt;wsp:rsid wsp:val=&quot;00E06A87&quot;/&gt;&lt;wsp:rsid wsp:val=&quot;00E0725A&quot;/&gt;&lt;wsp:rsid wsp:val=&quot;00E13E8F&quot;/&gt;&lt;wsp:rsid wsp:val=&quot;00E14059&quot;/&gt;&lt;wsp:rsid wsp:val=&quot;00E20AF2&quot;/&gt;&lt;wsp:rsid wsp:val=&quot;00E30513&quot;/&gt;&lt;wsp:rsid wsp:val=&quot;00E35ED9&quot;/&gt;&lt;wsp:rsid wsp:val=&quot;00E5393E&quot;/&gt;&lt;wsp:rsid wsp:val=&quot;00E610D3&quot;/&gt;&lt;wsp:rsid wsp:val=&quot;00E617C3&quot;/&gt;&lt;wsp:rsid wsp:val=&quot;00E758F1&quot;/&gt;&lt;wsp:rsid wsp:val=&quot;00E9213D&quot;/&gt;&lt;wsp:rsid wsp:val=&quot;00E947B0&quot;/&gt;&lt;wsp:rsid wsp:val=&quot;00EA1529&quot;/&gt;&lt;wsp:rsid wsp:val=&quot;00EB1051&quot;/&gt;&lt;wsp:rsid wsp:val=&quot;00EB698E&quot;/&gt;&lt;wsp:rsid wsp:val=&quot;00EE3BC1&quot;/&gt;&lt;wsp:rsid wsp:val=&quot;00EF21AD&quot;/&gt;&lt;wsp:rsid wsp:val=&quot;00F02A9F&quot;/&gt;&lt;wsp:rsid wsp:val=&quot;00F07EBF&quot;/&gt;&lt;wsp:rsid wsp:val=&quot;00F45F62&quot;/&gt;&lt;wsp:rsid wsp:val=&quot;00F918C0&quot;/&gt;&lt;wsp:rsid wsp:val=&quot;00F94099&quot;/&gt;&lt;wsp:rsid wsp:val=&quot;00FB5C9E&quot;/&gt;&lt;wsp:rsid wsp:val=&quot;00FB6F3A&quot;/&gt;&lt;wsp:rsid wsp:val=&quot;00FC5717&quot;/&gt;&lt;wsp:rsid wsp:val=&quot;00FD6A91&quot;/&gt;&lt;wsp:rsid wsp:val=&quot;00FE506C&quot;/&gt;&lt;/wsp:rsids&gt;&lt;/w:docPr&gt;&lt;w:body&gt;&lt;wx:sect&gt;&lt;w:p wsp:rsidR=&quot;00000000&quot; wsp:rsidRDefault=&quot;00DF7A84&quot; wsp:rsidP=&quot;00DF7A84&quot;&gt;&lt;m:oMathPara&gt;&lt;m:oMath&gt;&lt;m:r&gt;&lt;w:rPr&gt;&lt;w:rFonts w:ascii=&quot;Cambria Math&quot; w:h-ansi=&quot;Cambria Math&quot; w:cs=&quot;Times New Roman&quot;/&gt;&lt;wx:font wx:val=&quot;Cambria Math&quot;/&gt;&lt;w:i/&gt;&lt;w:sz w:val=&quot;28&quot;/&gt;&lt;w:sz-cs w:val=&quot;28&quot;/&gt;&lt;/w:rPr&gt;&lt;m:t&gt; в€†&lt;/m:t&gt;&lt;/m:r&gt;&lt;m:sSub&gt;&lt;m:sSubPr&gt;&lt;m:ctrlPr&gt;&lt;w:rPr&gt;&lt;w:rFonts w:ascii=&quot;Cambria Math&quot; w:h-ansi=&quot;Cambria Math&quot; w:cs=&quot;Times New Roman&quot;/&gt;&lt;wx:font wx:val=&quot;Cambria Math&quot;/&gt;&lt;w:i/&gt;&lt;w:sz w:val=&quot;28&quot;/&gt;&lt;w:sz-cs w:val=&quot;28&quot;/&gt;&lt;/w:rPr&gt;&lt;/m:ctrlPr&gt;&lt;/m:sSubPr&gt;&lt;m:e&gt;&lt;m:r&gt;&lt;w:rPr&gt;&lt;w:rFonts w:ascii=&quot;Cambria Math&quot; w:h-ansi=&quot;Cambria Math&quot; w:cs=&quot;Times New Roman&quot;/&gt;&lt;wx:font wx:val=&quot;Cambria Math&quot;/&gt;&lt;w:i/&gt;&lt;w:sz w:val=&quot;28&quot;/&gt;&lt;w:sz-cs w:val=&quot;28&quot;/&gt;&lt;w:lang w:val=&quot;EN-US&quot;/&gt;&lt;/w:rPr&gt;&lt;m:t&gt;H&lt;/m:t&gt;&lt;/m:r&gt;&lt;/m:e&gt;&lt;m:sub&gt;&lt;m:r&gt;&lt;w:rPr&gt;&lt;w:rFonts w:ascii=&quot;Cambria Math&quot; w:h-ansi=&quot;Cambria Math&quot; w:cs=&quot;Times New Roman&quot;/&gt;&lt;wx:font wx:val=&quot;Cambria Math&quot;/&gt;&lt;w:i/&gt;&lt;w:sz w:val=&quot;28&quot;/&gt;&lt;w:sz-cs w:val=&quot;28&quot;/&gt;&lt;/w:rPr&gt;&lt;m:t&gt;Р» &lt;/m:t&gt;&lt;/m:r&gt;&lt;/m:sub&gt;&lt;/m:sSub&gt;&lt;m:r&gt;&lt;w:rPr&gt;&lt;w:rFonts w:ascii=&quot;Cambria Math&quot; w:h-ansi=&quot;Cambria Math&quot; w:cs=&quot;Times New Roman&quot;/&gt;&lt;wx:font wx:val=&quot;Cambria Math&quot;/&gt;&lt;w:i/&gt;&lt;w:sz w:val=&quot;28&quot;/&gt;&lt;w:sz-cs w:val=&quot;28&quot;/&gt;&lt;/w:rPr&gt;&lt;m:t&gt;,  в€†&lt;/m:t&gt;&lt;/m:r&gt;&lt;m:sSub&gt;&lt;m:sSubPr&gt;&lt;m:ctrlPr&gt;&lt;w:rPr&gt;&lt;w:rFonts w:ascii=&quot;Cambria Math&quot; w:h-ansi=&quot;Cambria Math&quot; w:cs=&quot;Times New Roman&quot;/&gt;&lt;wx:font wx:val=&quot;Cambria Math&quot;/&gt;&lt;w:i/&gt;&lt;w:sz w:val=&quot;28&quot;/&gt;&lt;w:sz-cs w:val=&quot;28&quot;/&gt;&lt;/w:rPr&gt;&lt;/m:ctrlPr&gt;&lt;/m:sSubPr&gt;&lt;m:e&gt;&lt;m:r&gt;&lt;w:rPr&gt;&lt;w:rFonts w:ascii=&quot;Cambria Math&quot; w:h-ansi=&quot;Cambria Math&quot; w:cs=&quot;Times New Roman&quot;/&gt;&lt;wx:font wx:val=&quot;Cambria Math&quot;/&gt;&lt;w:i/&gt;&lt;w:sz w:val=&quot;28&quot;/&gt;&lt;w:sz-cs w:val=&quot;28&quot;/&gt;&lt;w:lang w:val=&quot;EN-US&quot;/&gt;&lt;/w:rPr&gt;&lt;m:t&gt;H&lt;/m:t&gt;&lt;/m:r&gt;&lt;/m:e&gt;&lt;m:sub&gt;&lt;m:r&gt;&lt;w:rPr&gt;&lt;w:rFonts w:ascii=&quot;Cambria Math&quot; w:h-ansi=&quot;Cambria Math&quot; w:cs=&quot;Times New Roman&quot;/&gt;&lt;wx:font wx:val=&quot;Cambria Math&quot;/&gt;&lt;w:i/&gt;&lt;w:sz w:val=&quot;28&quot;/&gt;&lt;w:sz-cs w:val=&quot;28&quot;/&gt;&lt;/w:rPr&gt;&lt;m:t&gt;Рј&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71" o:title="" chromakey="white"/>
          </v:shape>
        </w:pict>
      </w:r>
      <w:r w:rsidRPr="0049520D">
        <w:rPr>
          <w:rFonts w:ascii="Times New Roman" w:hAnsi="Times New Roman" w:cs="Times New Roman"/>
          <w:sz w:val="28"/>
          <w:szCs w:val="28"/>
        </w:rPr>
        <w:fldChar w:fldCharType="end"/>
      </w:r>
      <w:r w:rsidRPr="009804F2">
        <w:rPr>
          <w:rFonts w:ascii="Times New Roman" w:hAnsi="Times New Roman" w:cs="Times New Roman"/>
          <w:sz w:val="28"/>
          <w:szCs w:val="28"/>
        </w:rPr>
        <w:t xml:space="preserve"> и </w:t>
      </w:r>
      <w:r w:rsidRPr="0049520D">
        <w:rPr>
          <w:rFonts w:ascii="Times New Roman" w:hAnsi="Times New Roman" w:cs="Times New Roman"/>
          <w:sz w:val="28"/>
          <w:szCs w:val="28"/>
        </w:rPr>
        <w:fldChar w:fldCharType="begin"/>
      </w:r>
      <w:r w:rsidRPr="0049520D">
        <w:rPr>
          <w:rFonts w:ascii="Times New Roman" w:hAnsi="Times New Roman" w:cs="Times New Roman"/>
          <w:sz w:val="28"/>
          <w:szCs w:val="28"/>
        </w:rPr>
        <w:instrText xml:space="preserve"> QUOTE </w:instrText>
      </w:r>
      <w:r w:rsidRPr="0049520D">
        <w:rPr>
          <w:position w:val="-6"/>
        </w:rPr>
        <w:pict>
          <v:shape id="_x0000_i1150" type="#_x0000_t75" style="width:24.6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stylePaneFormatFilter w:val=&quot;3F01&quot;/&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7967&quot;/&gt;&lt;wsp:rsid wsp:val=&quot;000029D6&quot;/&gt;&lt;wsp:rsid wsp:val=&quot;00002C4D&quot;/&gt;&lt;wsp:rsid wsp:val=&quot;00017571&quot;/&gt;&lt;wsp:rsid wsp:val=&quot;00027105&quot;/&gt;&lt;wsp:rsid wsp:val=&quot;00033732&quot;/&gt;&lt;wsp:rsid wsp:val=&quot;00033F33&quot;/&gt;&lt;wsp:rsid wsp:val=&quot;000474BF&quot;/&gt;&lt;wsp:rsid wsp:val=&quot;00051CF3&quot;/&gt;&lt;wsp:rsid wsp:val=&quot;00060869&quot;/&gt;&lt;wsp:rsid wsp:val=&quot;000625C0&quot;/&gt;&lt;wsp:rsid wsp:val=&quot;00073578&quot;/&gt;&lt;wsp:rsid wsp:val=&quot;0007381A&quot;/&gt;&lt;wsp:rsid wsp:val=&quot;00076D95&quot;/&gt;&lt;wsp:rsid wsp:val=&quot;00080AC8&quot;/&gt;&lt;wsp:rsid wsp:val=&quot;00085754&quot;/&gt;&lt;wsp:rsid wsp:val=&quot;00086DEE&quot;/&gt;&lt;wsp:rsid wsp:val=&quot;00090228&quot;/&gt;&lt;wsp:rsid wsp:val=&quot;00094FC2&quot;/&gt;&lt;wsp:rsid wsp:val=&quot;000A0A94&quot;/&gt;&lt;wsp:rsid wsp:val=&quot;000B1DCA&quot;/&gt;&lt;wsp:rsid wsp:val=&quot;000B69E2&quot;/&gt;&lt;wsp:rsid wsp:val=&quot;000D4124&quot;/&gt;&lt;wsp:rsid wsp:val=&quot;000D6D2E&quot;/&gt;&lt;wsp:rsid wsp:val=&quot;000E0B24&quot;/&gt;&lt;wsp:rsid wsp:val=&quot;000E587C&quot;/&gt;&lt;wsp:rsid wsp:val=&quot;0015407B&quot;/&gt;&lt;wsp:rsid wsp:val=&quot;001556AA&quot;/&gt;&lt;wsp:rsid wsp:val=&quot;00173065&quot;/&gt;&lt;wsp:rsid wsp:val=&quot;00177F55&quot;/&gt;&lt;wsp:rsid wsp:val=&quot;00181CB6&quot;/&gt;&lt;wsp:rsid wsp:val=&quot;00195939&quot;/&gt;&lt;wsp:rsid wsp:val=&quot;001A0271&quot;/&gt;&lt;wsp:rsid wsp:val=&quot;001A3F32&quot;/&gt;&lt;wsp:rsid wsp:val=&quot;001A4AE0&quot;/&gt;&lt;wsp:rsid wsp:val=&quot;001B3810&quot;/&gt;&lt;wsp:rsid wsp:val=&quot;001B5BDD&quot;/&gt;&lt;wsp:rsid wsp:val=&quot;001C7C77&quot;/&gt;&lt;wsp:rsid wsp:val=&quot;001D6FF2&quot;/&gt;&lt;wsp:rsid wsp:val=&quot;001E08B2&quot;/&gt;&lt;wsp:rsid wsp:val=&quot;001E0A17&quot;/&gt;&lt;wsp:rsid wsp:val=&quot;002040FD&quot;/&gt;&lt;wsp:rsid wsp:val=&quot;00205FE0&quot;/&gt;&lt;wsp:rsid wsp:val=&quot;00206D1B&quot;/&gt;&lt;wsp:rsid wsp:val=&quot;0021372E&quot;/&gt;&lt;wsp:rsid wsp:val=&quot;002155CA&quot;/&gt;&lt;wsp:rsid wsp:val=&quot;00230FA3&quot;/&gt;&lt;wsp:rsid wsp:val=&quot;00242A24&quot;/&gt;&lt;wsp:rsid wsp:val=&quot;00246F22&quot;/&gt;&lt;wsp:rsid wsp:val=&quot;00251DB5&quot;/&gt;&lt;wsp:rsid wsp:val=&quot;00255836&quot;/&gt;&lt;wsp:rsid wsp:val=&quot;00273425&quot;/&gt;&lt;wsp:rsid wsp:val=&quot;00280B08&quot;/&gt;&lt;wsp:rsid wsp:val=&quot;00283806&quot;/&gt;&lt;wsp:rsid wsp:val=&quot;00287A81&quot;/&gt;&lt;wsp:rsid wsp:val=&quot;00293113&quot;/&gt;&lt;wsp:rsid wsp:val=&quot;002A2466&quot;/&gt;&lt;wsp:rsid wsp:val=&quot;002A5C24&quot;/&gt;&lt;wsp:rsid wsp:val=&quot;002B46DF&quot;/&gt;&lt;wsp:rsid wsp:val=&quot;002B5456&quot;/&gt;&lt;wsp:rsid wsp:val=&quot;002E407E&quot;/&gt;&lt;wsp:rsid wsp:val=&quot;00306714&quot;/&gt;&lt;wsp:rsid wsp:val=&quot;0036029F&quot;/&gt;&lt;wsp:rsid wsp:val=&quot;00363F07&quot;/&gt;&lt;wsp:rsid wsp:val=&quot;003644EE&quot;/&gt;&lt;wsp:rsid wsp:val=&quot;00372256&quot;/&gt;&lt;wsp:rsid wsp:val=&quot;00373D04&quot;/&gt;&lt;wsp:rsid wsp:val=&quot;00381C9D&quot;/&gt;&lt;wsp:rsid wsp:val=&quot;00381D49&quot;/&gt;&lt;wsp:rsid wsp:val=&quot;003874E0&quot;/&gt;&lt;wsp:rsid wsp:val=&quot;003963DE&quot;/&gt;&lt;wsp:rsid wsp:val=&quot;003B41A7&quot;/&gt;&lt;wsp:rsid wsp:val=&quot;003C472E&quot;/&gt;&lt;wsp:rsid wsp:val=&quot;003D0D3C&quot;/&gt;&lt;wsp:rsid wsp:val=&quot;003D1F8C&quot;/&gt;&lt;wsp:rsid wsp:val=&quot;00405D96&quot;/&gt;&lt;wsp:rsid wsp:val=&quot;00406458&quot;/&gt;&lt;wsp:rsid wsp:val=&quot;00411DF4&quot;/&gt;&lt;wsp:rsid wsp:val=&quot;00414304&quot;/&gt;&lt;wsp:rsid wsp:val=&quot;00420762&quot;/&gt;&lt;wsp:rsid wsp:val=&quot;00451827&quot;/&gt;&lt;wsp:rsid wsp:val=&quot;00467F24&quot;/&gt;&lt;wsp:rsid wsp:val=&quot;00475886&quot;/&gt;&lt;wsp:rsid wsp:val=&quot;0048362D&quot;/&gt;&lt;wsp:rsid wsp:val=&quot;0049520D&quot;/&gt;&lt;wsp:rsid wsp:val=&quot;004A21E0&quot;/&gt;&lt;wsp:rsid wsp:val=&quot;004A722A&quot;/&gt;&lt;wsp:rsid wsp:val=&quot;004D4ACD&quot;/&gt;&lt;wsp:rsid wsp:val=&quot;00510687&quot;/&gt;&lt;wsp:rsid wsp:val=&quot;00537744&quot;/&gt;&lt;wsp:rsid wsp:val=&quot;005402BE&quot;/&gt;&lt;wsp:rsid wsp:val=&quot;0057003C&quot;/&gt;&lt;wsp:rsid wsp:val=&quot;00577FF7&quot;/&gt;&lt;wsp:rsid wsp:val=&quot;00592609&quot;/&gt;&lt;wsp:rsid wsp:val=&quot;005B0060&quot;/&gt;&lt;wsp:rsid wsp:val=&quot;005D634F&quot;/&gt;&lt;wsp:rsid wsp:val=&quot;005E0BB9&quot;/&gt;&lt;wsp:rsid wsp:val=&quot;005E7967&quot;/&gt;&lt;wsp:rsid wsp:val=&quot;006003FA&quot;/&gt;&lt;wsp:rsid wsp:val=&quot;00613EE0&quot;/&gt;&lt;wsp:rsid wsp:val=&quot;0061571C&quot;/&gt;&lt;wsp:rsid wsp:val=&quot;006230FC&quot;/&gt;&lt;wsp:rsid wsp:val=&quot;0063638F&quot;/&gt;&lt;wsp:rsid wsp:val=&quot;00640E53&quot;/&gt;&lt;wsp:rsid wsp:val=&quot;006678CB&quot;/&gt;&lt;wsp:rsid wsp:val=&quot;006928ED&quot;/&gt;&lt;wsp:rsid wsp:val=&quot;006A3994&quot;/&gt;&lt;wsp:rsid wsp:val=&quot;006B2D90&quot;/&gt;&lt;wsp:rsid wsp:val=&quot;006B345C&quot;/&gt;&lt;wsp:rsid wsp:val=&quot;006B6E40&quot;/&gt;&lt;wsp:rsid wsp:val=&quot;006C626F&quot;/&gt;&lt;wsp:rsid wsp:val=&quot;006E19E2&quot;/&gt;&lt;wsp:rsid wsp:val=&quot;00705012&quot;/&gt;&lt;wsp:rsid wsp:val=&quot;00715F3C&quot;/&gt;&lt;wsp:rsid wsp:val=&quot;00724CB8&quot;/&gt;&lt;wsp:rsid wsp:val=&quot;007335C2&quot;/&gt;&lt;wsp:rsid wsp:val=&quot;00734329&quot;/&gt;&lt;wsp:rsid wsp:val=&quot;007620A1&quot;/&gt;&lt;wsp:rsid wsp:val=&quot;00772C38&quot;/&gt;&lt;wsp:rsid wsp:val=&quot;007947FA&quot;/&gt;&lt;wsp:rsid wsp:val=&quot;007C72DD&quot;/&gt;&lt;wsp:rsid wsp:val=&quot;007E7304&quot;/&gt;&lt;wsp:rsid wsp:val=&quot;008038BC&quot;/&gt;&lt;wsp:rsid wsp:val=&quot;0081351E&quot;/&gt;&lt;wsp:rsid wsp:val=&quot;00842133&quot;/&gt;&lt;wsp:rsid wsp:val=&quot;00853250&quot;/&gt;&lt;wsp:rsid wsp:val=&quot;008533EE&quot;/&gt;&lt;wsp:rsid wsp:val=&quot;008869F0&quot;/&gt;&lt;wsp:rsid wsp:val=&quot;00891F55&quot;/&gt;&lt;wsp:rsid wsp:val=&quot;008A1A49&quot;/&gt;&lt;wsp:rsid wsp:val=&quot;008C0D75&quot;/&gt;&lt;wsp:rsid wsp:val=&quot;008C0EE6&quot;/&gt;&lt;wsp:rsid wsp:val=&quot;008E2629&quot;/&gt;&lt;wsp:rsid wsp:val=&quot;00901CDF&quot;/&gt;&lt;wsp:rsid wsp:val=&quot;00906E72&quot;/&gt;&lt;wsp:rsid wsp:val=&quot;00936388&quot;/&gt;&lt;wsp:rsid wsp:val=&quot;00950E9A&quot;/&gt;&lt;wsp:rsid wsp:val=&quot;009611D4&quot;/&gt;&lt;wsp:rsid wsp:val=&quot;00973E08&quot;/&gt;&lt;wsp:rsid wsp:val=&quot;00985503&quot;/&gt;&lt;wsp:rsid wsp:val=&quot;00985B8D&quot;/&gt;&lt;wsp:rsid wsp:val=&quot;009C1638&quot;/&gt;&lt;wsp:rsid wsp:val=&quot;009D077F&quot;/&gt;&lt;wsp:rsid wsp:val=&quot;009E2920&quot;/&gt;&lt;wsp:rsid wsp:val=&quot;009E6654&quot;/&gt;&lt;wsp:rsid wsp:val=&quot;00A026FC&quot;/&gt;&lt;wsp:rsid wsp:val=&quot;00A06D7A&quot;/&gt;&lt;wsp:rsid wsp:val=&quot;00A2375C&quot;/&gt;&lt;wsp:rsid wsp:val=&quot;00A3675F&quot;/&gt;&lt;wsp:rsid wsp:val=&quot;00A45515&quot;/&gt;&lt;wsp:rsid wsp:val=&quot;00A51BE7&quot;/&gt;&lt;wsp:rsid wsp:val=&quot;00A53B14&quot;/&gt;&lt;wsp:rsid wsp:val=&quot;00A62C12&quot;/&gt;&lt;wsp:rsid wsp:val=&quot;00A64A58&quot;/&gt;&lt;wsp:rsid wsp:val=&quot;00A654D8&quot;/&gt;&lt;wsp:rsid wsp:val=&quot;00A81CF7&quot;/&gt;&lt;wsp:rsid wsp:val=&quot;00A861DB&quot;/&gt;&lt;wsp:rsid wsp:val=&quot;00A956D4&quot;/&gt;&lt;wsp:rsid wsp:val=&quot;00AB0E64&quot;/&gt;&lt;wsp:rsid wsp:val=&quot;00AF2326&quot;/&gt;&lt;wsp:rsid wsp:val=&quot;00AF76E0&quot;/&gt;&lt;wsp:rsid wsp:val=&quot;00B03AFB&quot;/&gt;&lt;wsp:rsid wsp:val=&quot;00B136B1&quot;/&gt;&lt;wsp:rsid wsp:val=&quot;00B13FFB&quot;/&gt;&lt;wsp:rsid wsp:val=&quot;00B145CA&quot;/&gt;&lt;wsp:rsid wsp:val=&quot;00B2509D&quot;/&gt;&lt;wsp:rsid wsp:val=&quot;00B254F8&quot;/&gt;&lt;wsp:rsid wsp:val=&quot;00B27C5C&quot;/&gt;&lt;wsp:rsid wsp:val=&quot;00B32B7A&quot;/&gt;&lt;wsp:rsid wsp:val=&quot;00B52532&quot;/&gt;&lt;wsp:rsid wsp:val=&quot;00B87726&quot;/&gt;&lt;wsp:rsid wsp:val=&quot;00B97606&quot;/&gt;&lt;wsp:rsid wsp:val=&quot;00BA0E00&quot;/&gt;&lt;wsp:rsid wsp:val=&quot;00BA132A&quot;/&gt;&lt;wsp:rsid wsp:val=&quot;00BA6E40&quot;/&gt;&lt;wsp:rsid wsp:val=&quot;00BB0471&quot;/&gt;&lt;wsp:rsid wsp:val=&quot;00BB3FA8&quot;/&gt;&lt;wsp:rsid wsp:val=&quot;00BB5876&quot;/&gt;&lt;wsp:rsid wsp:val=&quot;00BD14F8&quot;/&gt;&lt;wsp:rsid wsp:val=&quot;00BD2679&quot;/&gt;&lt;wsp:rsid wsp:val=&quot;00BE57ED&quot;/&gt;&lt;wsp:rsid wsp:val=&quot;00BF2401&quot;/&gt;&lt;wsp:rsid wsp:val=&quot;00C16580&quot;/&gt;&lt;wsp:rsid wsp:val=&quot;00C27D80&quot;/&gt;&lt;wsp:rsid wsp:val=&quot;00C27E4A&quot;/&gt;&lt;wsp:rsid wsp:val=&quot;00C450F5&quot;/&gt;&lt;wsp:rsid wsp:val=&quot;00C45FA5&quot;/&gt;&lt;wsp:rsid wsp:val=&quot;00C57F55&quot;/&gt;&lt;wsp:rsid wsp:val=&quot;00C754BA&quot;/&gt;&lt;wsp:rsid wsp:val=&quot;00C85E61&quot;/&gt;&lt;wsp:rsid wsp:val=&quot;00C913BC&quot;/&gt;&lt;wsp:rsid wsp:val=&quot;00C91FE0&quot;/&gt;&lt;wsp:rsid wsp:val=&quot;00C9460C&quot;/&gt;&lt;wsp:rsid wsp:val=&quot;00CA309D&quot;/&gt;&lt;wsp:rsid wsp:val=&quot;00CA4068&quot;/&gt;&lt;wsp:rsid wsp:val=&quot;00CD101F&quot;/&gt;&lt;wsp:rsid wsp:val=&quot;00D05047&quot;/&gt;&lt;wsp:rsid wsp:val=&quot;00D15BA1&quot;/&gt;&lt;wsp:rsid wsp:val=&quot;00D2499D&quot;/&gt;&lt;wsp:rsid wsp:val=&quot;00D32D3D&quot;/&gt;&lt;wsp:rsid wsp:val=&quot;00D45F84&quot;/&gt;&lt;wsp:rsid wsp:val=&quot;00D4741C&quot;/&gt;&lt;wsp:rsid wsp:val=&quot;00D65285&quot;/&gt;&lt;wsp:rsid wsp:val=&quot;00D7607B&quot;/&gt;&lt;wsp:rsid wsp:val=&quot;00D845EC&quot;/&gt;&lt;wsp:rsid wsp:val=&quot;00D859BB&quot;/&gt;&lt;wsp:rsid wsp:val=&quot;00D938DB&quot;/&gt;&lt;wsp:rsid wsp:val=&quot;00D96B56&quot;/&gt;&lt;wsp:rsid wsp:val=&quot;00DA2BA5&quot;/&gt;&lt;wsp:rsid wsp:val=&quot;00DB3DA8&quot;/&gt;&lt;wsp:rsid wsp:val=&quot;00DD3C31&quot;/&gt;&lt;wsp:rsid wsp:val=&quot;00E04B0F&quot;/&gt;&lt;wsp:rsid wsp:val=&quot;00E0675A&quot;/&gt;&lt;wsp:rsid wsp:val=&quot;00E06A87&quot;/&gt;&lt;wsp:rsid wsp:val=&quot;00E0725A&quot;/&gt;&lt;wsp:rsid wsp:val=&quot;00E13E8F&quot;/&gt;&lt;wsp:rsid wsp:val=&quot;00E14059&quot;/&gt;&lt;wsp:rsid wsp:val=&quot;00E20AF2&quot;/&gt;&lt;wsp:rsid wsp:val=&quot;00E30513&quot;/&gt;&lt;wsp:rsid wsp:val=&quot;00E35ED9&quot;/&gt;&lt;wsp:rsid wsp:val=&quot;00E5393E&quot;/&gt;&lt;wsp:rsid wsp:val=&quot;00E610D3&quot;/&gt;&lt;wsp:rsid wsp:val=&quot;00E617C3&quot;/&gt;&lt;wsp:rsid wsp:val=&quot;00E758F1&quot;/&gt;&lt;wsp:rsid wsp:val=&quot;00E9213D&quot;/&gt;&lt;wsp:rsid wsp:val=&quot;00E947B0&quot;/&gt;&lt;wsp:rsid wsp:val=&quot;00EA1529&quot;/&gt;&lt;wsp:rsid wsp:val=&quot;00EB1051&quot;/&gt;&lt;wsp:rsid wsp:val=&quot;00EB698E&quot;/&gt;&lt;wsp:rsid wsp:val=&quot;00EE3BC1&quot;/&gt;&lt;wsp:rsid wsp:val=&quot;00EF21AD&quot;/&gt;&lt;wsp:rsid wsp:val=&quot;00F02A9F&quot;/&gt;&lt;wsp:rsid wsp:val=&quot;00F07EBF&quot;/&gt;&lt;wsp:rsid wsp:val=&quot;00F45F62&quot;/&gt;&lt;wsp:rsid wsp:val=&quot;00F918C0&quot;/&gt;&lt;wsp:rsid wsp:val=&quot;00F94099&quot;/&gt;&lt;wsp:rsid wsp:val=&quot;00FB5C9E&quot;/&gt;&lt;wsp:rsid wsp:val=&quot;00FB6F3A&quot;/&gt;&lt;wsp:rsid wsp:val=&quot;00FC5717&quot;/&gt;&lt;wsp:rsid wsp:val=&quot;00FD6A91&quot;/&gt;&lt;wsp:rsid wsp:val=&quot;00FE506C&quot;/&gt;&lt;/wsp:rsids&gt;&lt;/w:docPr&gt;&lt;w:body&gt;&lt;wx:sect&gt;&lt;w:p wsp:rsidR=&quot;00000000&quot; wsp:rsidRDefault=&quot;00985503&quot; wsp:rsidP=&quot;00985503&quot;&gt;&lt;m:oMathPara&gt;&lt;m:oMath&gt;&lt;m:r&gt;&lt;w:rPr&gt;&lt;w:rFonts w:ascii=&quot;Cambria Math&quot; w:h-ansi=&quot;Cambria Math&quot; w:cs=&quot;Times New Roman&quot;/&gt;&lt;wx:font wx:val=&quot;Cambria Math&quot;/&gt;&lt;w:i/&gt;&lt;w:sz w:val=&quot;28&quot;/&gt;&lt;w:sz-cs w:val=&quot;28&quot;/&gt;&lt;/w:rPr&gt;&lt;m:t&gt;в€†&lt;/m:t&gt;&lt;/m:r&gt;&lt;m:sSub&gt;&lt;m:sSubPr&gt;&lt;m:ctrlPr&gt;&lt;w:rPr&gt;&lt;w:rFonts w:ascii=&quot;Cambria Math&quot; w:h-ansi=&quot;Cambria Math&quot; w:cs=&quot;Times New Roman&quot;/&gt;&lt;wx:font wx:val=&quot;Cambria Math&quot;/&gt;&lt;w:i/&gt;&lt;w:sz w:val=&quot;28&quot;/&gt;&lt;w:sz-cs w:val=&quot;28&quot;/&gt;&lt;/w:rPr&gt;&lt;/m:ctrlPr&gt;&lt;/m:sSubPr&gt;&lt;m:e&gt;&lt;m:r&gt;&lt;w:rPr&gt;&lt;w:rFonts w:ascii=&quot;Cambria Math&quot; w:h-ansi=&quot;Cambria Math&quot; w:cs=&quot;Times New Roman&quot;/&gt;&lt;wx:font wx:val=&quot;Cambria Math&quot;/&gt;&lt;w:i/&gt;&lt;w:sz w:val=&quot;28&quot;/&gt;&lt;w:sz-cs w:val=&quot;28&quot;/&gt;&lt;w:lang w:val=&quot;EN-US&quot;/&gt;&lt;/w:rPr&gt;&lt;m:t&gt;H&lt;/m:t&gt;&lt;/m:r&gt;&lt;/m:e&gt;&lt;m:sub&gt;&lt;m:r&gt;&lt;w:rPr&gt;&lt;w:rFonts w:ascii=&quot;Cambria Math&quot; w:h-ansi=&quot;Cambria Math&quot; w:cs=&quot;Times New Roman&quot;/&gt;&lt;wx:font wx:val=&quot;Cambria Math&quot;/&gt;&lt;w:i/&gt;&lt;w:sz w:val=&quot;28&quot;/&gt;&lt;w:sz-cs w:val=&quot;28&quot;/&gt;&lt;/w:rPr&gt;&lt;m:t&gt;Рі &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72" o:title="" chromakey="white"/>
          </v:shape>
        </w:pict>
      </w:r>
      <w:r w:rsidRPr="0049520D">
        <w:rPr>
          <w:rFonts w:ascii="Times New Roman" w:hAnsi="Times New Roman" w:cs="Times New Roman"/>
          <w:sz w:val="28"/>
          <w:szCs w:val="28"/>
        </w:rPr>
        <w:instrText xml:space="preserve"> </w:instrText>
      </w:r>
      <w:r w:rsidRPr="0049520D">
        <w:rPr>
          <w:rFonts w:ascii="Times New Roman" w:hAnsi="Times New Roman" w:cs="Times New Roman"/>
          <w:sz w:val="28"/>
          <w:szCs w:val="28"/>
        </w:rPr>
        <w:fldChar w:fldCharType="separate"/>
      </w:r>
      <w:r w:rsidRPr="0049520D">
        <w:rPr>
          <w:position w:val="-6"/>
        </w:rPr>
        <w:pict>
          <v:shape id="_x0000_i1151" type="#_x0000_t75" style="width:24.6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stylePaneFormatFilter w:val=&quot;3F01&quot;/&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7967&quot;/&gt;&lt;wsp:rsid wsp:val=&quot;000029D6&quot;/&gt;&lt;wsp:rsid wsp:val=&quot;00002C4D&quot;/&gt;&lt;wsp:rsid wsp:val=&quot;00017571&quot;/&gt;&lt;wsp:rsid wsp:val=&quot;00027105&quot;/&gt;&lt;wsp:rsid wsp:val=&quot;00033732&quot;/&gt;&lt;wsp:rsid wsp:val=&quot;00033F33&quot;/&gt;&lt;wsp:rsid wsp:val=&quot;000474BF&quot;/&gt;&lt;wsp:rsid wsp:val=&quot;00051CF3&quot;/&gt;&lt;wsp:rsid wsp:val=&quot;00060869&quot;/&gt;&lt;wsp:rsid wsp:val=&quot;000625C0&quot;/&gt;&lt;wsp:rsid wsp:val=&quot;00073578&quot;/&gt;&lt;wsp:rsid wsp:val=&quot;0007381A&quot;/&gt;&lt;wsp:rsid wsp:val=&quot;00076D95&quot;/&gt;&lt;wsp:rsid wsp:val=&quot;00080AC8&quot;/&gt;&lt;wsp:rsid wsp:val=&quot;00085754&quot;/&gt;&lt;wsp:rsid wsp:val=&quot;00086DEE&quot;/&gt;&lt;wsp:rsid wsp:val=&quot;00090228&quot;/&gt;&lt;wsp:rsid wsp:val=&quot;00094FC2&quot;/&gt;&lt;wsp:rsid wsp:val=&quot;000A0A94&quot;/&gt;&lt;wsp:rsid wsp:val=&quot;000B1DCA&quot;/&gt;&lt;wsp:rsid wsp:val=&quot;000B69E2&quot;/&gt;&lt;wsp:rsid wsp:val=&quot;000D4124&quot;/&gt;&lt;wsp:rsid wsp:val=&quot;000D6D2E&quot;/&gt;&lt;wsp:rsid wsp:val=&quot;000E0B24&quot;/&gt;&lt;wsp:rsid wsp:val=&quot;000E587C&quot;/&gt;&lt;wsp:rsid wsp:val=&quot;0015407B&quot;/&gt;&lt;wsp:rsid wsp:val=&quot;001556AA&quot;/&gt;&lt;wsp:rsid wsp:val=&quot;00173065&quot;/&gt;&lt;wsp:rsid wsp:val=&quot;00177F55&quot;/&gt;&lt;wsp:rsid wsp:val=&quot;00181CB6&quot;/&gt;&lt;wsp:rsid wsp:val=&quot;00195939&quot;/&gt;&lt;wsp:rsid wsp:val=&quot;001A0271&quot;/&gt;&lt;wsp:rsid wsp:val=&quot;001A3F32&quot;/&gt;&lt;wsp:rsid wsp:val=&quot;001A4AE0&quot;/&gt;&lt;wsp:rsid wsp:val=&quot;001B3810&quot;/&gt;&lt;wsp:rsid wsp:val=&quot;001B5BDD&quot;/&gt;&lt;wsp:rsid wsp:val=&quot;001C7C77&quot;/&gt;&lt;wsp:rsid wsp:val=&quot;001D6FF2&quot;/&gt;&lt;wsp:rsid wsp:val=&quot;001E08B2&quot;/&gt;&lt;wsp:rsid wsp:val=&quot;001E0A17&quot;/&gt;&lt;wsp:rsid wsp:val=&quot;002040FD&quot;/&gt;&lt;wsp:rsid wsp:val=&quot;00205FE0&quot;/&gt;&lt;wsp:rsid wsp:val=&quot;00206D1B&quot;/&gt;&lt;wsp:rsid wsp:val=&quot;0021372E&quot;/&gt;&lt;wsp:rsid wsp:val=&quot;002155CA&quot;/&gt;&lt;wsp:rsid wsp:val=&quot;00230FA3&quot;/&gt;&lt;wsp:rsid wsp:val=&quot;00242A24&quot;/&gt;&lt;wsp:rsid wsp:val=&quot;00246F22&quot;/&gt;&lt;wsp:rsid wsp:val=&quot;00251DB5&quot;/&gt;&lt;wsp:rsid wsp:val=&quot;00255836&quot;/&gt;&lt;wsp:rsid wsp:val=&quot;00273425&quot;/&gt;&lt;wsp:rsid wsp:val=&quot;00280B08&quot;/&gt;&lt;wsp:rsid wsp:val=&quot;00283806&quot;/&gt;&lt;wsp:rsid wsp:val=&quot;00287A81&quot;/&gt;&lt;wsp:rsid wsp:val=&quot;00293113&quot;/&gt;&lt;wsp:rsid wsp:val=&quot;002A2466&quot;/&gt;&lt;wsp:rsid wsp:val=&quot;002A5C24&quot;/&gt;&lt;wsp:rsid wsp:val=&quot;002B46DF&quot;/&gt;&lt;wsp:rsid wsp:val=&quot;002B5456&quot;/&gt;&lt;wsp:rsid wsp:val=&quot;002E407E&quot;/&gt;&lt;wsp:rsid wsp:val=&quot;00306714&quot;/&gt;&lt;wsp:rsid wsp:val=&quot;0036029F&quot;/&gt;&lt;wsp:rsid wsp:val=&quot;00363F07&quot;/&gt;&lt;wsp:rsid wsp:val=&quot;003644EE&quot;/&gt;&lt;wsp:rsid wsp:val=&quot;00372256&quot;/&gt;&lt;wsp:rsid wsp:val=&quot;00373D04&quot;/&gt;&lt;wsp:rsid wsp:val=&quot;00381C9D&quot;/&gt;&lt;wsp:rsid wsp:val=&quot;00381D49&quot;/&gt;&lt;wsp:rsid wsp:val=&quot;003874E0&quot;/&gt;&lt;wsp:rsid wsp:val=&quot;003963DE&quot;/&gt;&lt;wsp:rsid wsp:val=&quot;003B41A7&quot;/&gt;&lt;wsp:rsid wsp:val=&quot;003C472E&quot;/&gt;&lt;wsp:rsid wsp:val=&quot;003D0D3C&quot;/&gt;&lt;wsp:rsid wsp:val=&quot;003D1F8C&quot;/&gt;&lt;wsp:rsid wsp:val=&quot;00405D96&quot;/&gt;&lt;wsp:rsid wsp:val=&quot;00406458&quot;/&gt;&lt;wsp:rsid wsp:val=&quot;00411DF4&quot;/&gt;&lt;wsp:rsid wsp:val=&quot;00414304&quot;/&gt;&lt;wsp:rsid wsp:val=&quot;00420762&quot;/&gt;&lt;wsp:rsid wsp:val=&quot;00451827&quot;/&gt;&lt;wsp:rsid wsp:val=&quot;00467F24&quot;/&gt;&lt;wsp:rsid wsp:val=&quot;00475886&quot;/&gt;&lt;wsp:rsid wsp:val=&quot;0048362D&quot;/&gt;&lt;wsp:rsid wsp:val=&quot;0049520D&quot;/&gt;&lt;wsp:rsid wsp:val=&quot;004A21E0&quot;/&gt;&lt;wsp:rsid wsp:val=&quot;004A722A&quot;/&gt;&lt;wsp:rsid wsp:val=&quot;004D4ACD&quot;/&gt;&lt;wsp:rsid wsp:val=&quot;00510687&quot;/&gt;&lt;wsp:rsid wsp:val=&quot;00537744&quot;/&gt;&lt;wsp:rsid wsp:val=&quot;005402BE&quot;/&gt;&lt;wsp:rsid wsp:val=&quot;0057003C&quot;/&gt;&lt;wsp:rsid wsp:val=&quot;00577FF7&quot;/&gt;&lt;wsp:rsid wsp:val=&quot;00592609&quot;/&gt;&lt;wsp:rsid wsp:val=&quot;005B0060&quot;/&gt;&lt;wsp:rsid wsp:val=&quot;005D634F&quot;/&gt;&lt;wsp:rsid wsp:val=&quot;005E0BB9&quot;/&gt;&lt;wsp:rsid wsp:val=&quot;005E7967&quot;/&gt;&lt;wsp:rsid wsp:val=&quot;006003FA&quot;/&gt;&lt;wsp:rsid wsp:val=&quot;00613EE0&quot;/&gt;&lt;wsp:rsid wsp:val=&quot;0061571C&quot;/&gt;&lt;wsp:rsid wsp:val=&quot;006230FC&quot;/&gt;&lt;wsp:rsid wsp:val=&quot;0063638F&quot;/&gt;&lt;wsp:rsid wsp:val=&quot;00640E53&quot;/&gt;&lt;wsp:rsid wsp:val=&quot;006678CB&quot;/&gt;&lt;wsp:rsid wsp:val=&quot;006928ED&quot;/&gt;&lt;wsp:rsid wsp:val=&quot;006A3994&quot;/&gt;&lt;wsp:rsid wsp:val=&quot;006B2D90&quot;/&gt;&lt;wsp:rsid wsp:val=&quot;006B345C&quot;/&gt;&lt;wsp:rsid wsp:val=&quot;006B6E40&quot;/&gt;&lt;wsp:rsid wsp:val=&quot;006C626F&quot;/&gt;&lt;wsp:rsid wsp:val=&quot;006E19E2&quot;/&gt;&lt;wsp:rsid wsp:val=&quot;00705012&quot;/&gt;&lt;wsp:rsid wsp:val=&quot;00715F3C&quot;/&gt;&lt;wsp:rsid wsp:val=&quot;00724CB8&quot;/&gt;&lt;wsp:rsid wsp:val=&quot;007335C2&quot;/&gt;&lt;wsp:rsid wsp:val=&quot;00734329&quot;/&gt;&lt;wsp:rsid wsp:val=&quot;007620A1&quot;/&gt;&lt;wsp:rsid wsp:val=&quot;00772C38&quot;/&gt;&lt;wsp:rsid wsp:val=&quot;007947FA&quot;/&gt;&lt;wsp:rsid wsp:val=&quot;007C72DD&quot;/&gt;&lt;wsp:rsid wsp:val=&quot;007E7304&quot;/&gt;&lt;wsp:rsid wsp:val=&quot;008038BC&quot;/&gt;&lt;wsp:rsid wsp:val=&quot;0081351E&quot;/&gt;&lt;wsp:rsid wsp:val=&quot;00842133&quot;/&gt;&lt;wsp:rsid wsp:val=&quot;00853250&quot;/&gt;&lt;wsp:rsid wsp:val=&quot;008533EE&quot;/&gt;&lt;wsp:rsid wsp:val=&quot;008869F0&quot;/&gt;&lt;wsp:rsid wsp:val=&quot;00891F55&quot;/&gt;&lt;wsp:rsid wsp:val=&quot;008A1A49&quot;/&gt;&lt;wsp:rsid wsp:val=&quot;008C0D75&quot;/&gt;&lt;wsp:rsid wsp:val=&quot;008C0EE6&quot;/&gt;&lt;wsp:rsid wsp:val=&quot;008E2629&quot;/&gt;&lt;wsp:rsid wsp:val=&quot;00901CDF&quot;/&gt;&lt;wsp:rsid wsp:val=&quot;00906E72&quot;/&gt;&lt;wsp:rsid wsp:val=&quot;00936388&quot;/&gt;&lt;wsp:rsid wsp:val=&quot;00950E9A&quot;/&gt;&lt;wsp:rsid wsp:val=&quot;009611D4&quot;/&gt;&lt;wsp:rsid wsp:val=&quot;00973E08&quot;/&gt;&lt;wsp:rsid wsp:val=&quot;00985503&quot;/&gt;&lt;wsp:rsid wsp:val=&quot;00985B8D&quot;/&gt;&lt;wsp:rsid wsp:val=&quot;009C1638&quot;/&gt;&lt;wsp:rsid wsp:val=&quot;009D077F&quot;/&gt;&lt;wsp:rsid wsp:val=&quot;009E2920&quot;/&gt;&lt;wsp:rsid wsp:val=&quot;009E6654&quot;/&gt;&lt;wsp:rsid wsp:val=&quot;00A026FC&quot;/&gt;&lt;wsp:rsid wsp:val=&quot;00A06D7A&quot;/&gt;&lt;wsp:rsid wsp:val=&quot;00A2375C&quot;/&gt;&lt;wsp:rsid wsp:val=&quot;00A3675F&quot;/&gt;&lt;wsp:rsid wsp:val=&quot;00A45515&quot;/&gt;&lt;wsp:rsid wsp:val=&quot;00A51BE7&quot;/&gt;&lt;wsp:rsid wsp:val=&quot;00A53B14&quot;/&gt;&lt;wsp:rsid wsp:val=&quot;00A62C12&quot;/&gt;&lt;wsp:rsid wsp:val=&quot;00A64A58&quot;/&gt;&lt;wsp:rsid wsp:val=&quot;00A654D8&quot;/&gt;&lt;wsp:rsid wsp:val=&quot;00A81CF7&quot;/&gt;&lt;wsp:rsid wsp:val=&quot;00A861DB&quot;/&gt;&lt;wsp:rsid wsp:val=&quot;00A956D4&quot;/&gt;&lt;wsp:rsid wsp:val=&quot;00AB0E64&quot;/&gt;&lt;wsp:rsid wsp:val=&quot;00AF2326&quot;/&gt;&lt;wsp:rsid wsp:val=&quot;00AF76E0&quot;/&gt;&lt;wsp:rsid wsp:val=&quot;00B03AFB&quot;/&gt;&lt;wsp:rsid wsp:val=&quot;00B136B1&quot;/&gt;&lt;wsp:rsid wsp:val=&quot;00B13FFB&quot;/&gt;&lt;wsp:rsid wsp:val=&quot;00B145CA&quot;/&gt;&lt;wsp:rsid wsp:val=&quot;00B2509D&quot;/&gt;&lt;wsp:rsid wsp:val=&quot;00B254F8&quot;/&gt;&lt;wsp:rsid wsp:val=&quot;00B27C5C&quot;/&gt;&lt;wsp:rsid wsp:val=&quot;00B32B7A&quot;/&gt;&lt;wsp:rsid wsp:val=&quot;00B52532&quot;/&gt;&lt;wsp:rsid wsp:val=&quot;00B87726&quot;/&gt;&lt;wsp:rsid wsp:val=&quot;00B97606&quot;/&gt;&lt;wsp:rsid wsp:val=&quot;00BA0E00&quot;/&gt;&lt;wsp:rsid wsp:val=&quot;00BA132A&quot;/&gt;&lt;wsp:rsid wsp:val=&quot;00BA6E40&quot;/&gt;&lt;wsp:rsid wsp:val=&quot;00BB0471&quot;/&gt;&lt;wsp:rsid wsp:val=&quot;00BB3FA8&quot;/&gt;&lt;wsp:rsid wsp:val=&quot;00BB5876&quot;/&gt;&lt;wsp:rsid wsp:val=&quot;00BD14F8&quot;/&gt;&lt;wsp:rsid wsp:val=&quot;00BD2679&quot;/&gt;&lt;wsp:rsid wsp:val=&quot;00BE57ED&quot;/&gt;&lt;wsp:rsid wsp:val=&quot;00BF2401&quot;/&gt;&lt;wsp:rsid wsp:val=&quot;00C16580&quot;/&gt;&lt;wsp:rsid wsp:val=&quot;00C27D80&quot;/&gt;&lt;wsp:rsid wsp:val=&quot;00C27E4A&quot;/&gt;&lt;wsp:rsid wsp:val=&quot;00C450F5&quot;/&gt;&lt;wsp:rsid wsp:val=&quot;00C45FA5&quot;/&gt;&lt;wsp:rsid wsp:val=&quot;00C57F55&quot;/&gt;&lt;wsp:rsid wsp:val=&quot;00C754BA&quot;/&gt;&lt;wsp:rsid wsp:val=&quot;00C85E61&quot;/&gt;&lt;wsp:rsid wsp:val=&quot;00C913BC&quot;/&gt;&lt;wsp:rsid wsp:val=&quot;00C91FE0&quot;/&gt;&lt;wsp:rsid wsp:val=&quot;00C9460C&quot;/&gt;&lt;wsp:rsid wsp:val=&quot;00CA309D&quot;/&gt;&lt;wsp:rsid wsp:val=&quot;00CA4068&quot;/&gt;&lt;wsp:rsid wsp:val=&quot;00CD101F&quot;/&gt;&lt;wsp:rsid wsp:val=&quot;00D05047&quot;/&gt;&lt;wsp:rsid wsp:val=&quot;00D15BA1&quot;/&gt;&lt;wsp:rsid wsp:val=&quot;00D2499D&quot;/&gt;&lt;wsp:rsid wsp:val=&quot;00D32D3D&quot;/&gt;&lt;wsp:rsid wsp:val=&quot;00D45F84&quot;/&gt;&lt;wsp:rsid wsp:val=&quot;00D4741C&quot;/&gt;&lt;wsp:rsid wsp:val=&quot;00D65285&quot;/&gt;&lt;wsp:rsid wsp:val=&quot;00D7607B&quot;/&gt;&lt;wsp:rsid wsp:val=&quot;00D845EC&quot;/&gt;&lt;wsp:rsid wsp:val=&quot;00D859BB&quot;/&gt;&lt;wsp:rsid wsp:val=&quot;00D938DB&quot;/&gt;&lt;wsp:rsid wsp:val=&quot;00D96B56&quot;/&gt;&lt;wsp:rsid wsp:val=&quot;00DA2BA5&quot;/&gt;&lt;wsp:rsid wsp:val=&quot;00DB3DA8&quot;/&gt;&lt;wsp:rsid wsp:val=&quot;00DD3C31&quot;/&gt;&lt;wsp:rsid wsp:val=&quot;00E04B0F&quot;/&gt;&lt;wsp:rsid wsp:val=&quot;00E0675A&quot;/&gt;&lt;wsp:rsid wsp:val=&quot;00E06A87&quot;/&gt;&lt;wsp:rsid wsp:val=&quot;00E0725A&quot;/&gt;&lt;wsp:rsid wsp:val=&quot;00E13E8F&quot;/&gt;&lt;wsp:rsid wsp:val=&quot;00E14059&quot;/&gt;&lt;wsp:rsid wsp:val=&quot;00E20AF2&quot;/&gt;&lt;wsp:rsid wsp:val=&quot;00E30513&quot;/&gt;&lt;wsp:rsid wsp:val=&quot;00E35ED9&quot;/&gt;&lt;wsp:rsid wsp:val=&quot;00E5393E&quot;/&gt;&lt;wsp:rsid wsp:val=&quot;00E610D3&quot;/&gt;&lt;wsp:rsid wsp:val=&quot;00E617C3&quot;/&gt;&lt;wsp:rsid wsp:val=&quot;00E758F1&quot;/&gt;&lt;wsp:rsid wsp:val=&quot;00E9213D&quot;/&gt;&lt;wsp:rsid wsp:val=&quot;00E947B0&quot;/&gt;&lt;wsp:rsid wsp:val=&quot;00EA1529&quot;/&gt;&lt;wsp:rsid wsp:val=&quot;00EB1051&quot;/&gt;&lt;wsp:rsid wsp:val=&quot;00EB698E&quot;/&gt;&lt;wsp:rsid wsp:val=&quot;00EE3BC1&quot;/&gt;&lt;wsp:rsid wsp:val=&quot;00EF21AD&quot;/&gt;&lt;wsp:rsid wsp:val=&quot;00F02A9F&quot;/&gt;&lt;wsp:rsid wsp:val=&quot;00F07EBF&quot;/&gt;&lt;wsp:rsid wsp:val=&quot;00F45F62&quot;/&gt;&lt;wsp:rsid wsp:val=&quot;00F918C0&quot;/&gt;&lt;wsp:rsid wsp:val=&quot;00F94099&quot;/&gt;&lt;wsp:rsid wsp:val=&quot;00FB5C9E&quot;/&gt;&lt;wsp:rsid wsp:val=&quot;00FB6F3A&quot;/&gt;&lt;wsp:rsid wsp:val=&quot;00FC5717&quot;/&gt;&lt;wsp:rsid wsp:val=&quot;00FD6A91&quot;/&gt;&lt;wsp:rsid wsp:val=&quot;00FE506C&quot;/&gt;&lt;/wsp:rsids&gt;&lt;/w:docPr&gt;&lt;w:body&gt;&lt;wx:sect&gt;&lt;w:p wsp:rsidR=&quot;00000000&quot; wsp:rsidRDefault=&quot;00985503&quot; wsp:rsidP=&quot;00985503&quot;&gt;&lt;m:oMathPara&gt;&lt;m:oMath&gt;&lt;m:r&gt;&lt;w:rPr&gt;&lt;w:rFonts w:ascii=&quot;Cambria Math&quot; w:h-ansi=&quot;Cambria Math&quot; w:cs=&quot;Times New Roman&quot;/&gt;&lt;wx:font wx:val=&quot;Cambria Math&quot;/&gt;&lt;w:i/&gt;&lt;w:sz w:val=&quot;28&quot;/&gt;&lt;w:sz-cs w:val=&quot;28&quot;/&gt;&lt;/w:rPr&gt;&lt;m:t&gt;в€†&lt;/m:t&gt;&lt;/m:r&gt;&lt;m:sSub&gt;&lt;m:sSubPr&gt;&lt;m:ctrlPr&gt;&lt;w:rPr&gt;&lt;w:rFonts w:ascii=&quot;Cambria Math&quot; w:h-ansi=&quot;Cambria Math&quot; w:cs=&quot;Times New Roman&quot;/&gt;&lt;wx:font wx:val=&quot;Cambria Math&quot;/&gt;&lt;w:i/&gt;&lt;w:sz w:val=&quot;28&quot;/&gt;&lt;w:sz-cs w:val=&quot;28&quot;/&gt;&lt;/w:rPr&gt;&lt;/m:ctrlPr&gt;&lt;/m:sSubPr&gt;&lt;m:e&gt;&lt;m:r&gt;&lt;w:rPr&gt;&lt;w:rFonts w:ascii=&quot;Cambria Math&quot; w:h-ansi=&quot;Cambria Math&quot; w:cs=&quot;Times New Roman&quot;/&gt;&lt;wx:font wx:val=&quot;Cambria Math&quot;/&gt;&lt;w:i/&gt;&lt;w:sz w:val=&quot;28&quot;/&gt;&lt;w:sz-cs w:val=&quot;28&quot;/&gt;&lt;w:lang w:val=&quot;EN-US&quot;/&gt;&lt;/w:rPr&gt;&lt;m:t&gt;H&lt;/m:t&gt;&lt;/m:r&gt;&lt;/m:e&gt;&lt;m:sub&gt;&lt;m:r&gt;&lt;w:rPr&gt;&lt;w:rFonts w:ascii=&quot;Cambria Math&quot; w:h-ansi=&quot;Cambria Math&quot; w:cs=&quot;Times New Roman&quot;/&gt;&lt;wx:font wx:val=&quot;Cambria Math&quot;/&gt;&lt;w:i/&gt;&lt;w:sz w:val=&quot;28&quot;/&gt;&lt;w:sz-cs w:val=&quot;28&quot;/&gt;&lt;/w:rPr&gt;&lt;m:t&gt;Рі &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72" o:title="" chromakey="white"/>
          </v:shape>
        </w:pict>
      </w:r>
      <w:r w:rsidRPr="0049520D">
        <w:rPr>
          <w:rFonts w:ascii="Times New Roman" w:hAnsi="Times New Roman" w:cs="Times New Roman"/>
          <w:sz w:val="28"/>
          <w:szCs w:val="28"/>
        </w:rPr>
        <w:fldChar w:fldCharType="end"/>
      </w:r>
      <w:r w:rsidRPr="009804F2">
        <w:rPr>
          <w:rFonts w:ascii="Times New Roman" w:hAnsi="Times New Roman" w:cs="Times New Roman"/>
          <w:sz w:val="28"/>
          <w:szCs w:val="28"/>
        </w:rPr>
        <w:t xml:space="preserve"> в Па рек</w:t>
      </w:r>
      <w:r w:rsidRPr="009804F2">
        <w:rPr>
          <w:rFonts w:ascii="Times New Roman" w:hAnsi="Times New Roman" w:cs="Times New Roman"/>
          <w:sz w:val="28"/>
          <w:szCs w:val="28"/>
        </w:rPr>
        <w:t>о</w:t>
      </w:r>
      <w:r w:rsidRPr="009804F2">
        <w:rPr>
          <w:rFonts w:ascii="Times New Roman" w:hAnsi="Times New Roman" w:cs="Times New Roman"/>
          <w:sz w:val="28"/>
          <w:szCs w:val="28"/>
        </w:rPr>
        <w:t>мендуют применять следующие выражения:</w:t>
      </w:r>
    </w:p>
    <w:tbl>
      <w:tblPr>
        <w:tblW w:w="9464" w:type="dxa"/>
        <w:tblLook w:val="00A0"/>
      </w:tblPr>
      <w:tblGrid>
        <w:gridCol w:w="8647"/>
        <w:gridCol w:w="817"/>
      </w:tblGrid>
      <w:tr w:rsidR="00DF6FF5" w:rsidRPr="009804F2" w:rsidTr="00B4580C">
        <w:tc>
          <w:tcPr>
            <w:tcW w:w="8647" w:type="dxa"/>
          </w:tcPr>
          <w:p w:rsidR="00DF6FF5" w:rsidRPr="0049520D" w:rsidRDefault="00DF6FF5" w:rsidP="00B4580C">
            <w:pPr>
              <w:spacing w:line="360" w:lineRule="auto"/>
              <w:ind w:firstLine="709"/>
              <w:jc w:val="center"/>
              <w:rPr>
                <w:rFonts w:ascii="Times New Roman" w:hAnsi="Times New Roman"/>
                <w:sz w:val="28"/>
                <w:szCs w:val="28"/>
              </w:rPr>
            </w:pPr>
            <w:r w:rsidRPr="0049520D">
              <w:rPr>
                <w:rFonts w:ascii="Times New Roman" w:hAnsi="Times New Roman"/>
                <w:sz w:val="28"/>
                <w:szCs w:val="28"/>
              </w:rPr>
              <w:fldChar w:fldCharType="begin"/>
            </w:r>
            <w:r w:rsidRPr="0049520D">
              <w:rPr>
                <w:rFonts w:ascii="Times New Roman" w:hAnsi="Times New Roman"/>
                <w:sz w:val="28"/>
                <w:szCs w:val="28"/>
              </w:rPr>
              <w:instrText xml:space="preserve"> QUOTE </w:instrText>
            </w:r>
            <w:r w:rsidRPr="0049520D">
              <w:rPr>
                <w:position w:val="-15"/>
              </w:rPr>
              <w:pict>
                <v:shape id="_x0000_i1152" type="#_x0000_t75" style="width:59.4pt;height:25.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stylePaneFormatFilter w:val=&quot;3F01&quot;/&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7967&quot;/&gt;&lt;wsp:rsid wsp:val=&quot;000029D6&quot;/&gt;&lt;wsp:rsid wsp:val=&quot;00002C4D&quot;/&gt;&lt;wsp:rsid wsp:val=&quot;00017571&quot;/&gt;&lt;wsp:rsid wsp:val=&quot;00027105&quot;/&gt;&lt;wsp:rsid wsp:val=&quot;00033732&quot;/&gt;&lt;wsp:rsid wsp:val=&quot;00033F33&quot;/&gt;&lt;wsp:rsid wsp:val=&quot;000474BF&quot;/&gt;&lt;wsp:rsid wsp:val=&quot;00051CF3&quot;/&gt;&lt;wsp:rsid wsp:val=&quot;00060869&quot;/&gt;&lt;wsp:rsid wsp:val=&quot;000625C0&quot;/&gt;&lt;wsp:rsid wsp:val=&quot;00073578&quot;/&gt;&lt;wsp:rsid wsp:val=&quot;0007381A&quot;/&gt;&lt;wsp:rsid wsp:val=&quot;00076D95&quot;/&gt;&lt;wsp:rsid wsp:val=&quot;00080AC8&quot;/&gt;&lt;wsp:rsid wsp:val=&quot;00085754&quot;/&gt;&lt;wsp:rsid wsp:val=&quot;00086DEE&quot;/&gt;&lt;wsp:rsid wsp:val=&quot;00090228&quot;/&gt;&lt;wsp:rsid wsp:val=&quot;00094FC2&quot;/&gt;&lt;wsp:rsid wsp:val=&quot;000A0A94&quot;/&gt;&lt;wsp:rsid wsp:val=&quot;000B1DCA&quot;/&gt;&lt;wsp:rsid wsp:val=&quot;000B69E2&quot;/&gt;&lt;wsp:rsid wsp:val=&quot;000D4124&quot;/&gt;&lt;wsp:rsid wsp:val=&quot;000D6D2E&quot;/&gt;&lt;wsp:rsid wsp:val=&quot;000E0B24&quot;/&gt;&lt;wsp:rsid wsp:val=&quot;000E587C&quot;/&gt;&lt;wsp:rsid wsp:val=&quot;0015407B&quot;/&gt;&lt;wsp:rsid wsp:val=&quot;001556AA&quot;/&gt;&lt;wsp:rsid wsp:val=&quot;00173065&quot;/&gt;&lt;wsp:rsid wsp:val=&quot;00177F55&quot;/&gt;&lt;wsp:rsid wsp:val=&quot;00181CB6&quot;/&gt;&lt;wsp:rsid wsp:val=&quot;00195939&quot;/&gt;&lt;wsp:rsid wsp:val=&quot;001A0271&quot;/&gt;&lt;wsp:rsid wsp:val=&quot;001A3F32&quot;/&gt;&lt;wsp:rsid wsp:val=&quot;001A4AE0&quot;/&gt;&lt;wsp:rsid wsp:val=&quot;001B3810&quot;/&gt;&lt;wsp:rsid wsp:val=&quot;001B5BDD&quot;/&gt;&lt;wsp:rsid wsp:val=&quot;001C7C77&quot;/&gt;&lt;wsp:rsid wsp:val=&quot;001D6FF2&quot;/&gt;&lt;wsp:rsid wsp:val=&quot;001E08B2&quot;/&gt;&lt;wsp:rsid wsp:val=&quot;001E0A17&quot;/&gt;&lt;wsp:rsid wsp:val=&quot;002040FD&quot;/&gt;&lt;wsp:rsid wsp:val=&quot;00205FE0&quot;/&gt;&lt;wsp:rsid wsp:val=&quot;00206D1B&quot;/&gt;&lt;wsp:rsid wsp:val=&quot;0021372E&quot;/&gt;&lt;wsp:rsid wsp:val=&quot;002155CA&quot;/&gt;&lt;wsp:rsid wsp:val=&quot;00230FA3&quot;/&gt;&lt;wsp:rsid wsp:val=&quot;00242A24&quot;/&gt;&lt;wsp:rsid wsp:val=&quot;00246F22&quot;/&gt;&lt;wsp:rsid wsp:val=&quot;00251DB5&quot;/&gt;&lt;wsp:rsid wsp:val=&quot;00255836&quot;/&gt;&lt;wsp:rsid wsp:val=&quot;00273425&quot;/&gt;&lt;wsp:rsid wsp:val=&quot;00280B08&quot;/&gt;&lt;wsp:rsid wsp:val=&quot;00283806&quot;/&gt;&lt;wsp:rsid wsp:val=&quot;00287A81&quot;/&gt;&lt;wsp:rsid wsp:val=&quot;00293113&quot;/&gt;&lt;wsp:rsid wsp:val=&quot;002A2466&quot;/&gt;&lt;wsp:rsid wsp:val=&quot;002A5C24&quot;/&gt;&lt;wsp:rsid wsp:val=&quot;002B46DF&quot;/&gt;&lt;wsp:rsid wsp:val=&quot;002B5456&quot;/&gt;&lt;wsp:rsid wsp:val=&quot;002E407E&quot;/&gt;&lt;wsp:rsid wsp:val=&quot;00306714&quot;/&gt;&lt;wsp:rsid wsp:val=&quot;0036029F&quot;/&gt;&lt;wsp:rsid wsp:val=&quot;00363F07&quot;/&gt;&lt;wsp:rsid wsp:val=&quot;003644EE&quot;/&gt;&lt;wsp:rsid wsp:val=&quot;00372256&quot;/&gt;&lt;wsp:rsid wsp:val=&quot;00373D04&quot;/&gt;&lt;wsp:rsid wsp:val=&quot;00381C9D&quot;/&gt;&lt;wsp:rsid wsp:val=&quot;00381D49&quot;/&gt;&lt;wsp:rsid wsp:val=&quot;003874E0&quot;/&gt;&lt;wsp:rsid wsp:val=&quot;003963DE&quot;/&gt;&lt;wsp:rsid wsp:val=&quot;003B41A7&quot;/&gt;&lt;wsp:rsid wsp:val=&quot;003C472E&quot;/&gt;&lt;wsp:rsid wsp:val=&quot;003D0D3C&quot;/&gt;&lt;wsp:rsid wsp:val=&quot;003D1F8C&quot;/&gt;&lt;wsp:rsid wsp:val=&quot;00405D96&quot;/&gt;&lt;wsp:rsid wsp:val=&quot;00406458&quot;/&gt;&lt;wsp:rsid wsp:val=&quot;00411DF4&quot;/&gt;&lt;wsp:rsid wsp:val=&quot;00414304&quot;/&gt;&lt;wsp:rsid wsp:val=&quot;00420762&quot;/&gt;&lt;wsp:rsid wsp:val=&quot;00451827&quot;/&gt;&lt;wsp:rsid wsp:val=&quot;00467F24&quot;/&gt;&lt;wsp:rsid wsp:val=&quot;00475886&quot;/&gt;&lt;wsp:rsid wsp:val=&quot;0048362D&quot;/&gt;&lt;wsp:rsid wsp:val=&quot;0049520D&quot;/&gt;&lt;wsp:rsid wsp:val=&quot;004A21E0&quot;/&gt;&lt;wsp:rsid wsp:val=&quot;004A722A&quot;/&gt;&lt;wsp:rsid wsp:val=&quot;004D4ACD&quot;/&gt;&lt;wsp:rsid wsp:val=&quot;00510687&quot;/&gt;&lt;wsp:rsid wsp:val=&quot;00537744&quot;/&gt;&lt;wsp:rsid wsp:val=&quot;005402BE&quot;/&gt;&lt;wsp:rsid wsp:val=&quot;0057003C&quot;/&gt;&lt;wsp:rsid wsp:val=&quot;00576D32&quot;/&gt;&lt;wsp:rsid wsp:val=&quot;00577FF7&quot;/&gt;&lt;wsp:rsid wsp:val=&quot;00592609&quot;/&gt;&lt;wsp:rsid wsp:val=&quot;005B0060&quot;/&gt;&lt;wsp:rsid wsp:val=&quot;005D634F&quot;/&gt;&lt;wsp:rsid wsp:val=&quot;005E0BB9&quot;/&gt;&lt;wsp:rsid wsp:val=&quot;005E7967&quot;/&gt;&lt;wsp:rsid wsp:val=&quot;006003FA&quot;/&gt;&lt;wsp:rsid wsp:val=&quot;00613EE0&quot;/&gt;&lt;wsp:rsid wsp:val=&quot;0061571C&quot;/&gt;&lt;wsp:rsid wsp:val=&quot;006230FC&quot;/&gt;&lt;wsp:rsid wsp:val=&quot;0063638F&quot;/&gt;&lt;wsp:rsid wsp:val=&quot;00640E53&quot;/&gt;&lt;wsp:rsid wsp:val=&quot;006678CB&quot;/&gt;&lt;wsp:rsid wsp:val=&quot;006928ED&quot;/&gt;&lt;wsp:rsid wsp:val=&quot;006A3994&quot;/&gt;&lt;wsp:rsid wsp:val=&quot;006B2D90&quot;/&gt;&lt;wsp:rsid wsp:val=&quot;006B345C&quot;/&gt;&lt;wsp:rsid wsp:val=&quot;006B6E40&quot;/&gt;&lt;wsp:rsid wsp:val=&quot;006C626F&quot;/&gt;&lt;wsp:rsid wsp:val=&quot;006E19E2&quot;/&gt;&lt;wsp:rsid wsp:val=&quot;00705012&quot;/&gt;&lt;wsp:rsid wsp:val=&quot;00715F3C&quot;/&gt;&lt;wsp:rsid wsp:val=&quot;00724CB8&quot;/&gt;&lt;wsp:rsid wsp:val=&quot;007335C2&quot;/&gt;&lt;wsp:rsid wsp:val=&quot;00734329&quot;/&gt;&lt;wsp:rsid wsp:val=&quot;007620A1&quot;/&gt;&lt;wsp:rsid wsp:val=&quot;00772C38&quot;/&gt;&lt;wsp:rsid wsp:val=&quot;007947FA&quot;/&gt;&lt;wsp:rsid wsp:val=&quot;007C72DD&quot;/&gt;&lt;wsp:rsid wsp:val=&quot;007E7304&quot;/&gt;&lt;wsp:rsid wsp:val=&quot;008038BC&quot;/&gt;&lt;wsp:rsid wsp:val=&quot;0081351E&quot;/&gt;&lt;wsp:rsid wsp:val=&quot;00842133&quot;/&gt;&lt;wsp:rsid wsp:val=&quot;00853250&quot;/&gt;&lt;wsp:rsid wsp:val=&quot;008533EE&quot;/&gt;&lt;wsp:rsid wsp:val=&quot;008869F0&quot;/&gt;&lt;wsp:rsid wsp:val=&quot;00891F55&quot;/&gt;&lt;wsp:rsid wsp:val=&quot;008A1A49&quot;/&gt;&lt;wsp:rsid wsp:val=&quot;008C0D75&quot;/&gt;&lt;wsp:rsid wsp:val=&quot;008C0EE6&quot;/&gt;&lt;wsp:rsid wsp:val=&quot;008E2629&quot;/&gt;&lt;wsp:rsid wsp:val=&quot;00901CDF&quot;/&gt;&lt;wsp:rsid wsp:val=&quot;00906E72&quot;/&gt;&lt;wsp:rsid wsp:val=&quot;00936388&quot;/&gt;&lt;wsp:rsid wsp:val=&quot;00950E9A&quot;/&gt;&lt;wsp:rsid wsp:val=&quot;009611D4&quot;/&gt;&lt;wsp:rsid wsp:val=&quot;00973E08&quot;/&gt;&lt;wsp:rsid wsp:val=&quot;00985B8D&quot;/&gt;&lt;wsp:rsid wsp:val=&quot;009C1638&quot;/&gt;&lt;wsp:rsid wsp:val=&quot;009D077F&quot;/&gt;&lt;wsp:rsid wsp:val=&quot;009E2920&quot;/&gt;&lt;wsp:rsid wsp:val=&quot;009E6654&quot;/&gt;&lt;wsp:rsid wsp:val=&quot;00A026FC&quot;/&gt;&lt;wsp:rsid wsp:val=&quot;00A06D7A&quot;/&gt;&lt;wsp:rsid wsp:val=&quot;00A2375C&quot;/&gt;&lt;wsp:rsid wsp:val=&quot;00A3675F&quot;/&gt;&lt;wsp:rsid wsp:val=&quot;00A45515&quot;/&gt;&lt;wsp:rsid wsp:val=&quot;00A51BE7&quot;/&gt;&lt;wsp:rsid wsp:val=&quot;00A53B14&quot;/&gt;&lt;wsp:rsid wsp:val=&quot;00A62C12&quot;/&gt;&lt;wsp:rsid wsp:val=&quot;00A64A58&quot;/&gt;&lt;wsp:rsid wsp:val=&quot;00A654D8&quot;/&gt;&lt;wsp:rsid wsp:val=&quot;00A81CF7&quot;/&gt;&lt;wsp:rsid wsp:val=&quot;00A861DB&quot;/&gt;&lt;wsp:rsid wsp:val=&quot;00A956D4&quot;/&gt;&lt;wsp:rsid wsp:val=&quot;00AB0E64&quot;/&gt;&lt;wsp:rsid wsp:val=&quot;00AF2326&quot;/&gt;&lt;wsp:rsid wsp:val=&quot;00AF76E0&quot;/&gt;&lt;wsp:rsid wsp:val=&quot;00B03AFB&quot;/&gt;&lt;wsp:rsid wsp:val=&quot;00B136B1&quot;/&gt;&lt;wsp:rsid wsp:val=&quot;00B13FFB&quot;/&gt;&lt;wsp:rsid wsp:val=&quot;00B145CA&quot;/&gt;&lt;wsp:rsid wsp:val=&quot;00B2509D&quot;/&gt;&lt;wsp:rsid wsp:val=&quot;00B254F8&quot;/&gt;&lt;wsp:rsid wsp:val=&quot;00B27C5C&quot;/&gt;&lt;wsp:rsid wsp:val=&quot;00B32B7A&quot;/&gt;&lt;wsp:rsid wsp:val=&quot;00B52532&quot;/&gt;&lt;wsp:rsid wsp:val=&quot;00B87726&quot;/&gt;&lt;wsp:rsid wsp:val=&quot;00B97606&quot;/&gt;&lt;wsp:rsid wsp:val=&quot;00BA0E00&quot;/&gt;&lt;wsp:rsid wsp:val=&quot;00BA132A&quot;/&gt;&lt;wsp:rsid wsp:val=&quot;00BA6E40&quot;/&gt;&lt;wsp:rsid wsp:val=&quot;00BB0471&quot;/&gt;&lt;wsp:rsid wsp:val=&quot;00BB3FA8&quot;/&gt;&lt;wsp:rsid wsp:val=&quot;00BB5876&quot;/&gt;&lt;wsp:rsid wsp:val=&quot;00BD14F8&quot;/&gt;&lt;wsp:rsid wsp:val=&quot;00BD2679&quot;/&gt;&lt;wsp:rsid wsp:val=&quot;00BE57ED&quot;/&gt;&lt;wsp:rsid wsp:val=&quot;00BF2401&quot;/&gt;&lt;wsp:rsid wsp:val=&quot;00C16580&quot;/&gt;&lt;wsp:rsid wsp:val=&quot;00C27D80&quot;/&gt;&lt;wsp:rsid wsp:val=&quot;00C27E4A&quot;/&gt;&lt;wsp:rsid wsp:val=&quot;00C450F5&quot;/&gt;&lt;wsp:rsid wsp:val=&quot;00C45FA5&quot;/&gt;&lt;wsp:rsid wsp:val=&quot;00C57F55&quot;/&gt;&lt;wsp:rsid wsp:val=&quot;00C754BA&quot;/&gt;&lt;wsp:rsid wsp:val=&quot;00C85E61&quot;/&gt;&lt;wsp:rsid wsp:val=&quot;00C913BC&quot;/&gt;&lt;wsp:rsid wsp:val=&quot;00C91FE0&quot;/&gt;&lt;wsp:rsid wsp:val=&quot;00C9460C&quot;/&gt;&lt;wsp:rsid wsp:val=&quot;00CA309D&quot;/&gt;&lt;wsp:rsid wsp:val=&quot;00CA4068&quot;/&gt;&lt;wsp:rsid wsp:val=&quot;00CD101F&quot;/&gt;&lt;wsp:rsid wsp:val=&quot;00D05047&quot;/&gt;&lt;wsp:rsid wsp:val=&quot;00D15BA1&quot;/&gt;&lt;wsp:rsid wsp:val=&quot;00D2499D&quot;/&gt;&lt;wsp:rsid wsp:val=&quot;00D32D3D&quot;/&gt;&lt;wsp:rsid wsp:val=&quot;00D45F84&quot;/&gt;&lt;wsp:rsid wsp:val=&quot;00D4741C&quot;/&gt;&lt;wsp:rsid wsp:val=&quot;00D65285&quot;/&gt;&lt;wsp:rsid wsp:val=&quot;00D7607B&quot;/&gt;&lt;wsp:rsid wsp:val=&quot;00D845EC&quot;/&gt;&lt;wsp:rsid wsp:val=&quot;00D859BB&quot;/&gt;&lt;wsp:rsid wsp:val=&quot;00D938DB&quot;/&gt;&lt;wsp:rsid wsp:val=&quot;00D96B56&quot;/&gt;&lt;wsp:rsid wsp:val=&quot;00DA2BA5&quot;/&gt;&lt;wsp:rsid wsp:val=&quot;00DB3DA8&quot;/&gt;&lt;wsp:rsid wsp:val=&quot;00DD3C31&quot;/&gt;&lt;wsp:rsid wsp:val=&quot;00E04B0F&quot;/&gt;&lt;wsp:rsid wsp:val=&quot;00E0675A&quot;/&gt;&lt;wsp:rsid wsp:val=&quot;00E06A87&quot;/&gt;&lt;wsp:rsid wsp:val=&quot;00E0725A&quot;/&gt;&lt;wsp:rsid wsp:val=&quot;00E13E8F&quot;/&gt;&lt;wsp:rsid wsp:val=&quot;00E14059&quot;/&gt;&lt;wsp:rsid wsp:val=&quot;00E20AF2&quot;/&gt;&lt;wsp:rsid wsp:val=&quot;00E30513&quot;/&gt;&lt;wsp:rsid wsp:val=&quot;00E35ED9&quot;/&gt;&lt;wsp:rsid wsp:val=&quot;00E5393E&quot;/&gt;&lt;wsp:rsid wsp:val=&quot;00E610D3&quot;/&gt;&lt;wsp:rsid wsp:val=&quot;00E617C3&quot;/&gt;&lt;wsp:rsid wsp:val=&quot;00E758F1&quot;/&gt;&lt;wsp:rsid wsp:val=&quot;00E9213D&quot;/&gt;&lt;wsp:rsid wsp:val=&quot;00E947B0&quot;/&gt;&lt;wsp:rsid wsp:val=&quot;00EA1529&quot;/&gt;&lt;wsp:rsid wsp:val=&quot;00EB1051&quot;/&gt;&lt;wsp:rsid wsp:val=&quot;00EB698E&quot;/&gt;&lt;wsp:rsid wsp:val=&quot;00EE3BC1&quot;/&gt;&lt;wsp:rsid wsp:val=&quot;00EF21AD&quot;/&gt;&lt;wsp:rsid wsp:val=&quot;00F02A9F&quot;/&gt;&lt;wsp:rsid wsp:val=&quot;00F07EBF&quot;/&gt;&lt;wsp:rsid wsp:val=&quot;00F45F62&quot;/&gt;&lt;wsp:rsid wsp:val=&quot;00F918C0&quot;/&gt;&lt;wsp:rsid wsp:val=&quot;00F94099&quot;/&gt;&lt;wsp:rsid wsp:val=&quot;00FB5C9E&quot;/&gt;&lt;wsp:rsid wsp:val=&quot;00FB6F3A&quot;/&gt;&lt;wsp:rsid wsp:val=&quot;00FC5717&quot;/&gt;&lt;wsp:rsid wsp:val=&quot;00FD6A91&quot;/&gt;&lt;wsp:rsid wsp:val=&quot;00FE506C&quot;/&gt;&lt;/wsp:rsids&gt;&lt;/w:docPr&gt;&lt;w:body&gt;&lt;wx:sect&gt;&lt;w:p wsp:rsidR=&quot;00000000&quot; wsp:rsidRDefault=&quot;00576D32&quot; wsp:rsidP=&quot;00576D32&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lang w:val=&quot;EN-US&quot;/&gt;&lt;/w:rPr&gt;&lt;m:t&gt;H&lt;/m:t&gt;&lt;/m:r&gt;&lt;/m:e&gt;&lt;m:sub&gt;&lt;m:r&gt;&lt;w:rPr&gt;&lt;w:rFonts w:ascii=&quot;Cambria Math&quot; w:h-ansi=&quot;Cambria Math&quot;/&gt;&lt;wx:font wx:val=&quot;Cambria Math&quot;/&gt;&lt;w:i/&gt;&lt;w:sz w:val=&quot;28&quot;/&gt;&lt;w:sz-cs w:val=&quot;28&quot;/&gt;&lt;w:lang w:val=&quot;EN-US&quot;/&gt;&lt;/w:rPr&gt;&lt;m:t&gt;p&lt;/m:t&gt;&lt;/m:r&gt;&lt;/m:sub&gt;&lt;/m:sSub&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ПЃ&lt;/m:t&gt;&lt;/m:r&gt;&lt;/m:e&gt;&lt;m:sub&gt;&lt;m:r&gt;&lt;w:rPr&gt;&lt;w:rFonts w:ascii=&quot;Cambria Math&quot; w:h-ansi=&quot;Cambria Math&quot;/&gt;&lt;wx:font wx:val=&quot;Cambria Math&quot;/&gt;&lt;w:i/&gt;&lt;w:sz w:val=&quot;28&quot;/&gt;&lt;w:sz-cs w:val=&quot;28&quot;/&gt;&lt;/w:rPr&gt;&lt;m:t&gt;РЅ&lt;/m:t&gt;&lt;/m:r&gt;&lt;/m:sub&gt;&lt;/m:sSub&gt;&lt;m:r&gt;&lt;w:rPr&gt;&lt;w:rFonts w:ascii=&quot;Cambria Math&quot; w:h-ansi=&quot;Cambria Math&quot;/&gt;&lt;wx:font wx:val=&quot;Cambria Math&quot;/&gt;&lt;w:i/&gt;&lt;w:sz w:val=&quot;28&quot;/&gt;&lt;w:sz-cs w:val=&quot;28&quot;/&gt;&lt;/w:rPr&gt;&lt;m:t&gt;в€™&lt;/m:t&gt;&lt;/m:r&gt;&lt;m:sSubSup&gt;&lt;m:sSubSupPr&gt;&lt;m:ctrlPr&gt;&lt;w:rPr&gt;&lt;w:rFonts w:ascii=&quot;Cambria Math&quot; w:h-ansi=&quot;Cambria Math&quot;/&gt;&lt;wx:font wx:val=&quot;Cambria Math&quot;/&gt;&lt;w:i/&gt;&lt;w:sz w:val=&quot;28&quot;/&gt;&lt;w:sz-cs w:val=&quot;28&quot;/&gt;&lt;/w:rPr&gt;&lt;/m:ctrlPr&gt;&lt;/m:sSubSupPr&gt;&lt;m:e&gt;&lt;m:r&gt;&lt;w:rPr&gt;&lt;w:rFonts w:ascii=&quot;Cambria Math&quot; w:h-ansi=&quot;Cambria Math&quot;/&gt;&lt;wx:font wx:val=&quot;Cambria Math&quot;/&gt;&lt;w:i/&gt;&lt;w:sz w:val=&quot;28&quot;/&gt;&lt;w:sz-cs w:val=&quot;28&quot;/&gt;&lt;/w:rPr&gt;&lt;m:t&gt;П…&lt;/m:t&gt;&lt;/m:r&gt;&lt;/m:e&gt;&lt;m:sub&gt;&lt;m:r&gt;&lt;w:rPr&gt;&lt;w:rFonts w:ascii=&quot;Cambria Math&quot; w:h-ansi=&quot;Cambria Math&quot;/&gt;&lt;wx:font wx:val=&quot;Cambria Math&quot;/&gt;&lt;w:i/&gt;&lt;w:sz w:val=&quot;28&quot;/&gt;&lt;w:sz-cs w:val=&quot;28&quot;/&gt;&lt;/w:rPr&gt;&lt;m:t&gt;РЅ&lt;/m:t&gt;&lt;/m:r&gt;&lt;/m:sub&gt;&lt;m:sup&gt;&lt;m:r&gt;&lt;w:rPr&gt;&lt;w:rFonts w:ascii=&quot;Cambria Math&quot; w:h-ansi=&quot;Cambria Math&quot;/&gt;&lt;wx:font wx:val=&quot;Cambria Math&quot;/&gt;&lt;w:i/&gt;&lt;w:sz w:val=&quot;28&quot;/&gt;&lt;w:sz-cs w:val=&quot;28&quot;/&gt;&lt;/w:rPr&gt;&lt;m:t&gt;2&lt;/m:t&gt;&lt;/m:r&gt;&lt;/m:sup&gt;&lt;/m:sSubSup&gt;&lt;/m:num&gt;&lt;m:den&gt;&lt;m:r&gt;&lt;w:rPr&gt;&lt;w:rFonts w:ascii=&quot;Cambria Math&quot; w:h-ansi=&quot;Cambria Math&quot;/&gt;&lt;wx:font wx:val=&quot;Cambria Math&quot;/&gt;&lt;w:i/&gt;&lt;w:sz w:val=&quot;28&quot;/&gt;&lt;w:sz-cs w:val=&quot;28&quot;/&gt;&lt;/w:rPr&gt;&lt;m:t&gt;2&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73" o:title="" chromakey="white"/>
                </v:shape>
              </w:pict>
            </w:r>
            <w:r w:rsidRPr="0049520D">
              <w:rPr>
                <w:rFonts w:ascii="Times New Roman" w:hAnsi="Times New Roman"/>
                <w:sz w:val="28"/>
                <w:szCs w:val="28"/>
              </w:rPr>
              <w:instrText xml:space="preserve"> </w:instrText>
            </w:r>
            <w:r w:rsidRPr="0049520D">
              <w:rPr>
                <w:rFonts w:ascii="Times New Roman" w:hAnsi="Times New Roman"/>
                <w:sz w:val="28"/>
                <w:szCs w:val="28"/>
              </w:rPr>
              <w:fldChar w:fldCharType="separate"/>
            </w:r>
            <w:r w:rsidRPr="0049520D">
              <w:rPr>
                <w:position w:val="-15"/>
              </w:rPr>
              <w:pict>
                <v:shape id="_x0000_i1153" type="#_x0000_t75" style="width:59.4pt;height:25.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stylePaneFormatFilter w:val=&quot;3F01&quot;/&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7967&quot;/&gt;&lt;wsp:rsid wsp:val=&quot;000029D6&quot;/&gt;&lt;wsp:rsid wsp:val=&quot;00002C4D&quot;/&gt;&lt;wsp:rsid wsp:val=&quot;00017571&quot;/&gt;&lt;wsp:rsid wsp:val=&quot;00027105&quot;/&gt;&lt;wsp:rsid wsp:val=&quot;00033732&quot;/&gt;&lt;wsp:rsid wsp:val=&quot;00033F33&quot;/&gt;&lt;wsp:rsid wsp:val=&quot;000474BF&quot;/&gt;&lt;wsp:rsid wsp:val=&quot;00051CF3&quot;/&gt;&lt;wsp:rsid wsp:val=&quot;00060869&quot;/&gt;&lt;wsp:rsid wsp:val=&quot;000625C0&quot;/&gt;&lt;wsp:rsid wsp:val=&quot;00073578&quot;/&gt;&lt;wsp:rsid wsp:val=&quot;0007381A&quot;/&gt;&lt;wsp:rsid wsp:val=&quot;00076D95&quot;/&gt;&lt;wsp:rsid wsp:val=&quot;00080AC8&quot;/&gt;&lt;wsp:rsid wsp:val=&quot;00085754&quot;/&gt;&lt;wsp:rsid wsp:val=&quot;00086DEE&quot;/&gt;&lt;wsp:rsid wsp:val=&quot;00090228&quot;/&gt;&lt;wsp:rsid wsp:val=&quot;00094FC2&quot;/&gt;&lt;wsp:rsid wsp:val=&quot;000A0A94&quot;/&gt;&lt;wsp:rsid wsp:val=&quot;000B1DCA&quot;/&gt;&lt;wsp:rsid wsp:val=&quot;000B69E2&quot;/&gt;&lt;wsp:rsid wsp:val=&quot;000D4124&quot;/&gt;&lt;wsp:rsid wsp:val=&quot;000D6D2E&quot;/&gt;&lt;wsp:rsid wsp:val=&quot;000E0B24&quot;/&gt;&lt;wsp:rsid wsp:val=&quot;000E587C&quot;/&gt;&lt;wsp:rsid wsp:val=&quot;0015407B&quot;/&gt;&lt;wsp:rsid wsp:val=&quot;001556AA&quot;/&gt;&lt;wsp:rsid wsp:val=&quot;00173065&quot;/&gt;&lt;wsp:rsid wsp:val=&quot;00177F55&quot;/&gt;&lt;wsp:rsid wsp:val=&quot;00181CB6&quot;/&gt;&lt;wsp:rsid wsp:val=&quot;00195939&quot;/&gt;&lt;wsp:rsid wsp:val=&quot;001A0271&quot;/&gt;&lt;wsp:rsid wsp:val=&quot;001A3F32&quot;/&gt;&lt;wsp:rsid wsp:val=&quot;001A4AE0&quot;/&gt;&lt;wsp:rsid wsp:val=&quot;001B3810&quot;/&gt;&lt;wsp:rsid wsp:val=&quot;001B5BDD&quot;/&gt;&lt;wsp:rsid wsp:val=&quot;001C7C77&quot;/&gt;&lt;wsp:rsid wsp:val=&quot;001D6FF2&quot;/&gt;&lt;wsp:rsid wsp:val=&quot;001E08B2&quot;/&gt;&lt;wsp:rsid wsp:val=&quot;001E0A17&quot;/&gt;&lt;wsp:rsid wsp:val=&quot;002040FD&quot;/&gt;&lt;wsp:rsid wsp:val=&quot;00205FE0&quot;/&gt;&lt;wsp:rsid wsp:val=&quot;00206D1B&quot;/&gt;&lt;wsp:rsid wsp:val=&quot;0021372E&quot;/&gt;&lt;wsp:rsid wsp:val=&quot;002155CA&quot;/&gt;&lt;wsp:rsid wsp:val=&quot;00230FA3&quot;/&gt;&lt;wsp:rsid wsp:val=&quot;00242A24&quot;/&gt;&lt;wsp:rsid wsp:val=&quot;00246F22&quot;/&gt;&lt;wsp:rsid wsp:val=&quot;00251DB5&quot;/&gt;&lt;wsp:rsid wsp:val=&quot;00255836&quot;/&gt;&lt;wsp:rsid wsp:val=&quot;00273425&quot;/&gt;&lt;wsp:rsid wsp:val=&quot;00280B08&quot;/&gt;&lt;wsp:rsid wsp:val=&quot;00283806&quot;/&gt;&lt;wsp:rsid wsp:val=&quot;00287A81&quot;/&gt;&lt;wsp:rsid wsp:val=&quot;00293113&quot;/&gt;&lt;wsp:rsid wsp:val=&quot;002A2466&quot;/&gt;&lt;wsp:rsid wsp:val=&quot;002A5C24&quot;/&gt;&lt;wsp:rsid wsp:val=&quot;002B46DF&quot;/&gt;&lt;wsp:rsid wsp:val=&quot;002B5456&quot;/&gt;&lt;wsp:rsid wsp:val=&quot;002E407E&quot;/&gt;&lt;wsp:rsid wsp:val=&quot;00306714&quot;/&gt;&lt;wsp:rsid wsp:val=&quot;0036029F&quot;/&gt;&lt;wsp:rsid wsp:val=&quot;00363F07&quot;/&gt;&lt;wsp:rsid wsp:val=&quot;003644EE&quot;/&gt;&lt;wsp:rsid wsp:val=&quot;00372256&quot;/&gt;&lt;wsp:rsid wsp:val=&quot;00373D04&quot;/&gt;&lt;wsp:rsid wsp:val=&quot;00381C9D&quot;/&gt;&lt;wsp:rsid wsp:val=&quot;00381D49&quot;/&gt;&lt;wsp:rsid wsp:val=&quot;003874E0&quot;/&gt;&lt;wsp:rsid wsp:val=&quot;003963DE&quot;/&gt;&lt;wsp:rsid wsp:val=&quot;003B41A7&quot;/&gt;&lt;wsp:rsid wsp:val=&quot;003C472E&quot;/&gt;&lt;wsp:rsid wsp:val=&quot;003D0D3C&quot;/&gt;&lt;wsp:rsid wsp:val=&quot;003D1F8C&quot;/&gt;&lt;wsp:rsid wsp:val=&quot;00405D96&quot;/&gt;&lt;wsp:rsid wsp:val=&quot;00406458&quot;/&gt;&lt;wsp:rsid wsp:val=&quot;00411DF4&quot;/&gt;&lt;wsp:rsid wsp:val=&quot;00414304&quot;/&gt;&lt;wsp:rsid wsp:val=&quot;00420762&quot;/&gt;&lt;wsp:rsid wsp:val=&quot;00451827&quot;/&gt;&lt;wsp:rsid wsp:val=&quot;00467F24&quot;/&gt;&lt;wsp:rsid wsp:val=&quot;00475886&quot;/&gt;&lt;wsp:rsid wsp:val=&quot;0048362D&quot;/&gt;&lt;wsp:rsid wsp:val=&quot;0049520D&quot;/&gt;&lt;wsp:rsid wsp:val=&quot;004A21E0&quot;/&gt;&lt;wsp:rsid wsp:val=&quot;004A722A&quot;/&gt;&lt;wsp:rsid wsp:val=&quot;004D4ACD&quot;/&gt;&lt;wsp:rsid wsp:val=&quot;00510687&quot;/&gt;&lt;wsp:rsid wsp:val=&quot;00537744&quot;/&gt;&lt;wsp:rsid wsp:val=&quot;005402BE&quot;/&gt;&lt;wsp:rsid wsp:val=&quot;0057003C&quot;/&gt;&lt;wsp:rsid wsp:val=&quot;00576D32&quot;/&gt;&lt;wsp:rsid wsp:val=&quot;00577FF7&quot;/&gt;&lt;wsp:rsid wsp:val=&quot;00592609&quot;/&gt;&lt;wsp:rsid wsp:val=&quot;005B0060&quot;/&gt;&lt;wsp:rsid wsp:val=&quot;005D634F&quot;/&gt;&lt;wsp:rsid wsp:val=&quot;005E0BB9&quot;/&gt;&lt;wsp:rsid wsp:val=&quot;005E7967&quot;/&gt;&lt;wsp:rsid wsp:val=&quot;006003FA&quot;/&gt;&lt;wsp:rsid wsp:val=&quot;00613EE0&quot;/&gt;&lt;wsp:rsid wsp:val=&quot;0061571C&quot;/&gt;&lt;wsp:rsid wsp:val=&quot;006230FC&quot;/&gt;&lt;wsp:rsid wsp:val=&quot;0063638F&quot;/&gt;&lt;wsp:rsid wsp:val=&quot;00640E53&quot;/&gt;&lt;wsp:rsid wsp:val=&quot;006678CB&quot;/&gt;&lt;wsp:rsid wsp:val=&quot;006928ED&quot;/&gt;&lt;wsp:rsid wsp:val=&quot;006A3994&quot;/&gt;&lt;wsp:rsid wsp:val=&quot;006B2D90&quot;/&gt;&lt;wsp:rsid wsp:val=&quot;006B345C&quot;/&gt;&lt;wsp:rsid wsp:val=&quot;006B6E40&quot;/&gt;&lt;wsp:rsid wsp:val=&quot;006C626F&quot;/&gt;&lt;wsp:rsid wsp:val=&quot;006E19E2&quot;/&gt;&lt;wsp:rsid wsp:val=&quot;00705012&quot;/&gt;&lt;wsp:rsid wsp:val=&quot;00715F3C&quot;/&gt;&lt;wsp:rsid wsp:val=&quot;00724CB8&quot;/&gt;&lt;wsp:rsid wsp:val=&quot;007335C2&quot;/&gt;&lt;wsp:rsid wsp:val=&quot;00734329&quot;/&gt;&lt;wsp:rsid wsp:val=&quot;007620A1&quot;/&gt;&lt;wsp:rsid wsp:val=&quot;00772C38&quot;/&gt;&lt;wsp:rsid wsp:val=&quot;007947FA&quot;/&gt;&lt;wsp:rsid wsp:val=&quot;007C72DD&quot;/&gt;&lt;wsp:rsid wsp:val=&quot;007E7304&quot;/&gt;&lt;wsp:rsid wsp:val=&quot;008038BC&quot;/&gt;&lt;wsp:rsid wsp:val=&quot;0081351E&quot;/&gt;&lt;wsp:rsid wsp:val=&quot;00842133&quot;/&gt;&lt;wsp:rsid wsp:val=&quot;00853250&quot;/&gt;&lt;wsp:rsid wsp:val=&quot;008533EE&quot;/&gt;&lt;wsp:rsid wsp:val=&quot;008869F0&quot;/&gt;&lt;wsp:rsid wsp:val=&quot;00891F55&quot;/&gt;&lt;wsp:rsid wsp:val=&quot;008A1A49&quot;/&gt;&lt;wsp:rsid wsp:val=&quot;008C0D75&quot;/&gt;&lt;wsp:rsid wsp:val=&quot;008C0EE6&quot;/&gt;&lt;wsp:rsid wsp:val=&quot;008E2629&quot;/&gt;&lt;wsp:rsid wsp:val=&quot;00901CDF&quot;/&gt;&lt;wsp:rsid wsp:val=&quot;00906E72&quot;/&gt;&lt;wsp:rsid wsp:val=&quot;00936388&quot;/&gt;&lt;wsp:rsid wsp:val=&quot;00950E9A&quot;/&gt;&lt;wsp:rsid wsp:val=&quot;009611D4&quot;/&gt;&lt;wsp:rsid wsp:val=&quot;00973E08&quot;/&gt;&lt;wsp:rsid wsp:val=&quot;00985B8D&quot;/&gt;&lt;wsp:rsid wsp:val=&quot;009C1638&quot;/&gt;&lt;wsp:rsid wsp:val=&quot;009D077F&quot;/&gt;&lt;wsp:rsid wsp:val=&quot;009E2920&quot;/&gt;&lt;wsp:rsid wsp:val=&quot;009E6654&quot;/&gt;&lt;wsp:rsid wsp:val=&quot;00A026FC&quot;/&gt;&lt;wsp:rsid wsp:val=&quot;00A06D7A&quot;/&gt;&lt;wsp:rsid wsp:val=&quot;00A2375C&quot;/&gt;&lt;wsp:rsid wsp:val=&quot;00A3675F&quot;/&gt;&lt;wsp:rsid wsp:val=&quot;00A45515&quot;/&gt;&lt;wsp:rsid wsp:val=&quot;00A51BE7&quot;/&gt;&lt;wsp:rsid wsp:val=&quot;00A53B14&quot;/&gt;&lt;wsp:rsid wsp:val=&quot;00A62C12&quot;/&gt;&lt;wsp:rsid wsp:val=&quot;00A64A58&quot;/&gt;&lt;wsp:rsid wsp:val=&quot;00A654D8&quot;/&gt;&lt;wsp:rsid wsp:val=&quot;00A81CF7&quot;/&gt;&lt;wsp:rsid wsp:val=&quot;00A861DB&quot;/&gt;&lt;wsp:rsid wsp:val=&quot;00A956D4&quot;/&gt;&lt;wsp:rsid wsp:val=&quot;00AB0E64&quot;/&gt;&lt;wsp:rsid wsp:val=&quot;00AF2326&quot;/&gt;&lt;wsp:rsid wsp:val=&quot;00AF76E0&quot;/&gt;&lt;wsp:rsid wsp:val=&quot;00B03AFB&quot;/&gt;&lt;wsp:rsid wsp:val=&quot;00B136B1&quot;/&gt;&lt;wsp:rsid wsp:val=&quot;00B13FFB&quot;/&gt;&lt;wsp:rsid wsp:val=&quot;00B145CA&quot;/&gt;&lt;wsp:rsid wsp:val=&quot;00B2509D&quot;/&gt;&lt;wsp:rsid wsp:val=&quot;00B254F8&quot;/&gt;&lt;wsp:rsid wsp:val=&quot;00B27C5C&quot;/&gt;&lt;wsp:rsid wsp:val=&quot;00B32B7A&quot;/&gt;&lt;wsp:rsid wsp:val=&quot;00B52532&quot;/&gt;&lt;wsp:rsid wsp:val=&quot;00B87726&quot;/&gt;&lt;wsp:rsid wsp:val=&quot;00B97606&quot;/&gt;&lt;wsp:rsid wsp:val=&quot;00BA0E00&quot;/&gt;&lt;wsp:rsid wsp:val=&quot;00BA132A&quot;/&gt;&lt;wsp:rsid wsp:val=&quot;00BA6E40&quot;/&gt;&lt;wsp:rsid wsp:val=&quot;00BB0471&quot;/&gt;&lt;wsp:rsid wsp:val=&quot;00BB3FA8&quot;/&gt;&lt;wsp:rsid wsp:val=&quot;00BB5876&quot;/&gt;&lt;wsp:rsid wsp:val=&quot;00BD14F8&quot;/&gt;&lt;wsp:rsid wsp:val=&quot;00BD2679&quot;/&gt;&lt;wsp:rsid wsp:val=&quot;00BE57ED&quot;/&gt;&lt;wsp:rsid wsp:val=&quot;00BF2401&quot;/&gt;&lt;wsp:rsid wsp:val=&quot;00C16580&quot;/&gt;&lt;wsp:rsid wsp:val=&quot;00C27D80&quot;/&gt;&lt;wsp:rsid wsp:val=&quot;00C27E4A&quot;/&gt;&lt;wsp:rsid wsp:val=&quot;00C450F5&quot;/&gt;&lt;wsp:rsid wsp:val=&quot;00C45FA5&quot;/&gt;&lt;wsp:rsid wsp:val=&quot;00C57F55&quot;/&gt;&lt;wsp:rsid wsp:val=&quot;00C754BA&quot;/&gt;&lt;wsp:rsid wsp:val=&quot;00C85E61&quot;/&gt;&lt;wsp:rsid wsp:val=&quot;00C913BC&quot;/&gt;&lt;wsp:rsid wsp:val=&quot;00C91FE0&quot;/&gt;&lt;wsp:rsid wsp:val=&quot;00C9460C&quot;/&gt;&lt;wsp:rsid wsp:val=&quot;00CA309D&quot;/&gt;&lt;wsp:rsid wsp:val=&quot;00CA4068&quot;/&gt;&lt;wsp:rsid wsp:val=&quot;00CD101F&quot;/&gt;&lt;wsp:rsid wsp:val=&quot;00D05047&quot;/&gt;&lt;wsp:rsid wsp:val=&quot;00D15BA1&quot;/&gt;&lt;wsp:rsid wsp:val=&quot;00D2499D&quot;/&gt;&lt;wsp:rsid wsp:val=&quot;00D32D3D&quot;/&gt;&lt;wsp:rsid wsp:val=&quot;00D45F84&quot;/&gt;&lt;wsp:rsid wsp:val=&quot;00D4741C&quot;/&gt;&lt;wsp:rsid wsp:val=&quot;00D65285&quot;/&gt;&lt;wsp:rsid wsp:val=&quot;00D7607B&quot;/&gt;&lt;wsp:rsid wsp:val=&quot;00D845EC&quot;/&gt;&lt;wsp:rsid wsp:val=&quot;00D859BB&quot;/&gt;&lt;wsp:rsid wsp:val=&quot;00D938DB&quot;/&gt;&lt;wsp:rsid wsp:val=&quot;00D96B56&quot;/&gt;&lt;wsp:rsid wsp:val=&quot;00DA2BA5&quot;/&gt;&lt;wsp:rsid wsp:val=&quot;00DB3DA8&quot;/&gt;&lt;wsp:rsid wsp:val=&quot;00DD3C31&quot;/&gt;&lt;wsp:rsid wsp:val=&quot;00E04B0F&quot;/&gt;&lt;wsp:rsid wsp:val=&quot;00E0675A&quot;/&gt;&lt;wsp:rsid wsp:val=&quot;00E06A87&quot;/&gt;&lt;wsp:rsid wsp:val=&quot;00E0725A&quot;/&gt;&lt;wsp:rsid wsp:val=&quot;00E13E8F&quot;/&gt;&lt;wsp:rsid wsp:val=&quot;00E14059&quot;/&gt;&lt;wsp:rsid wsp:val=&quot;00E20AF2&quot;/&gt;&lt;wsp:rsid wsp:val=&quot;00E30513&quot;/&gt;&lt;wsp:rsid wsp:val=&quot;00E35ED9&quot;/&gt;&lt;wsp:rsid wsp:val=&quot;00E5393E&quot;/&gt;&lt;wsp:rsid wsp:val=&quot;00E610D3&quot;/&gt;&lt;wsp:rsid wsp:val=&quot;00E617C3&quot;/&gt;&lt;wsp:rsid wsp:val=&quot;00E758F1&quot;/&gt;&lt;wsp:rsid wsp:val=&quot;00E9213D&quot;/&gt;&lt;wsp:rsid wsp:val=&quot;00E947B0&quot;/&gt;&lt;wsp:rsid wsp:val=&quot;00EA1529&quot;/&gt;&lt;wsp:rsid wsp:val=&quot;00EB1051&quot;/&gt;&lt;wsp:rsid wsp:val=&quot;00EB698E&quot;/&gt;&lt;wsp:rsid wsp:val=&quot;00EE3BC1&quot;/&gt;&lt;wsp:rsid wsp:val=&quot;00EF21AD&quot;/&gt;&lt;wsp:rsid wsp:val=&quot;00F02A9F&quot;/&gt;&lt;wsp:rsid wsp:val=&quot;00F07EBF&quot;/&gt;&lt;wsp:rsid wsp:val=&quot;00F45F62&quot;/&gt;&lt;wsp:rsid wsp:val=&quot;00F918C0&quot;/&gt;&lt;wsp:rsid wsp:val=&quot;00F94099&quot;/&gt;&lt;wsp:rsid wsp:val=&quot;00FB5C9E&quot;/&gt;&lt;wsp:rsid wsp:val=&quot;00FB6F3A&quot;/&gt;&lt;wsp:rsid wsp:val=&quot;00FC5717&quot;/&gt;&lt;wsp:rsid wsp:val=&quot;00FD6A91&quot;/&gt;&lt;wsp:rsid wsp:val=&quot;00FE506C&quot;/&gt;&lt;/wsp:rsids&gt;&lt;/w:docPr&gt;&lt;w:body&gt;&lt;wx:sect&gt;&lt;w:p wsp:rsidR=&quot;00000000&quot; wsp:rsidRDefault=&quot;00576D32&quot; wsp:rsidP=&quot;00576D32&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lang w:val=&quot;EN-US&quot;/&gt;&lt;/w:rPr&gt;&lt;m:t&gt;H&lt;/m:t&gt;&lt;/m:r&gt;&lt;/m:e&gt;&lt;m:sub&gt;&lt;m:r&gt;&lt;w:rPr&gt;&lt;w:rFonts w:ascii=&quot;Cambria Math&quot; w:h-ansi=&quot;Cambria Math&quot;/&gt;&lt;wx:font wx:val=&quot;Cambria Math&quot;/&gt;&lt;w:i/&gt;&lt;w:sz w:val=&quot;28&quot;/&gt;&lt;w:sz-cs w:val=&quot;28&quot;/&gt;&lt;w:lang w:val=&quot;EN-US&quot;/&gt;&lt;/w:rPr&gt;&lt;m:t&gt;p&lt;/m:t&gt;&lt;/m:r&gt;&lt;/m:sub&gt;&lt;/m:sSub&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ПЃ&lt;/m:t&gt;&lt;/m:r&gt;&lt;/m:e&gt;&lt;m:sub&gt;&lt;m:r&gt;&lt;w:rPr&gt;&lt;w:rFonts w:ascii=&quot;Cambria Math&quot; w:h-ansi=&quot;Cambria Math&quot;/&gt;&lt;wx:font wx:val=&quot;Cambria Math&quot;/&gt;&lt;w:i/&gt;&lt;w:sz w:val=&quot;28&quot;/&gt;&lt;w:sz-cs w:val=&quot;28&quot;/&gt;&lt;/w:rPr&gt;&lt;m:t&gt;РЅ&lt;/m:t&gt;&lt;/m:r&gt;&lt;/m:sub&gt;&lt;/m:sSub&gt;&lt;m:r&gt;&lt;w:rPr&gt;&lt;w:rFonts w:ascii=&quot;Cambria Math&quot; w:h-ansi=&quot;Cambria Math&quot;/&gt;&lt;wx:font wx:val=&quot;Cambria Math&quot;/&gt;&lt;w:i/&gt;&lt;w:sz w:val=&quot;28&quot;/&gt;&lt;w:sz-cs w:val=&quot;28&quot;/&gt;&lt;/w:rPr&gt;&lt;m:t&gt;в€™&lt;/m:t&gt;&lt;/m:r&gt;&lt;m:sSubSup&gt;&lt;m:sSubSupPr&gt;&lt;m:ctrlPr&gt;&lt;w:rPr&gt;&lt;w:rFonts w:ascii=&quot;Cambria Math&quot; w:h-ansi=&quot;Cambria Math&quot;/&gt;&lt;wx:font wx:val=&quot;Cambria Math&quot;/&gt;&lt;w:i/&gt;&lt;w:sz w:val=&quot;28&quot;/&gt;&lt;w:sz-cs w:val=&quot;28&quot;/&gt;&lt;/w:rPr&gt;&lt;/m:ctrlPr&gt;&lt;/m:sSubSupPr&gt;&lt;m:e&gt;&lt;m:r&gt;&lt;w:rPr&gt;&lt;w:rFonts w:ascii=&quot;Cambria Math&quot; w:h-ansi=&quot;Cambria Math&quot;/&gt;&lt;wx:font wx:val=&quot;Cambria Math&quot;/&gt;&lt;w:i/&gt;&lt;w:sz w:val=&quot;28&quot;/&gt;&lt;w:sz-cs w:val=&quot;28&quot;/&gt;&lt;/w:rPr&gt;&lt;m:t&gt;П…&lt;/m:t&gt;&lt;/m:r&gt;&lt;/m:e&gt;&lt;m:sub&gt;&lt;m:r&gt;&lt;w:rPr&gt;&lt;w:rFonts w:ascii=&quot;Cambria Math&quot; w:h-ansi=&quot;Cambria Math&quot;/&gt;&lt;wx:font wx:val=&quot;Cambria Math&quot;/&gt;&lt;w:i/&gt;&lt;w:sz w:val=&quot;28&quot;/&gt;&lt;w:sz-cs w:val=&quot;28&quot;/&gt;&lt;/w:rPr&gt;&lt;m:t&gt;РЅ&lt;/m:t&gt;&lt;/m:r&gt;&lt;/m:sub&gt;&lt;m:sup&gt;&lt;m:r&gt;&lt;w:rPr&gt;&lt;w:rFonts w:ascii=&quot;Cambria Math&quot; w:h-ansi=&quot;Cambria Math&quot;/&gt;&lt;wx:font wx:val=&quot;Cambria Math&quot;/&gt;&lt;w:i/&gt;&lt;w:sz w:val=&quot;28&quot;/&gt;&lt;w:sz-cs w:val=&quot;28&quot;/&gt;&lt;/w:rPr&gt;&lt;m:t&gt;2&lt;/m:t&gt;&lt;/m:r&gt;&lt;/m:sup&gt;&lt;/m:sSubSup&gt;&lt;/m:num&gt;&lt;m:den&gt;&lt;m:r&gt;&lt;w:rPr&gt;&lt;w:rFonts w:ascii=&quot;Cambria Math&quot; w:h-ansi=&quot;Cambria Math&quot;/&gt;&lt;wx:font wx:val=&quot;Cambria Math&quot;/&gt;&lt;w:i/&gt;&lt;w:sz w:val=&quot;28&quot;/&gt;&lt;w:sz-cs w:val=&quot;28&quot;/&gt;&lt;/w:rPr&gt;&lt;m:t&gt;2&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73" o:title="" chromakey="white"/>
                </v:shape>
              </w:pict>
            </w:r>
            <w:r w:rsidRPr="0049520D">
              <w:rPr>
                <w:rFonts w:ascii="Times New Roman" w:hAnsi="Times New Roman"/>
                <w:sz w:val="28"/>
                <w:szCs w:val="28"/>
              </w:rPr>
              <w:fldChar w:fldCharType="end"/>
            </w:r>
            <w:r w:rsidRPr="0049520D">
              <w:rPr>
                <w:rFonts w:ascii="Times New Roman" w:hAnsi="Times New Roman"/>
                <w:sz w:val="28"/>
                <w:szCs w:val="28"/>
              </w:rPr>
              <w:t>,</w:t>
            </w:r>
          </w:p>
        </w:tc>
        <w:tc>
          <w:tcPr>
            <w:tcW w:w="817" w:type="dxa"/>
          </w:tcPr>
          <w:p w:rsidR="00DF6FF5" w:rsidRPr="0049520D" w:rsidRDefault="00DF6FF5" w:rsidP="00B4580C">
            <w:pPr>
              <w:spacing w:line="360" w:lineRule="auto"/>
              <w:jc w:val="both"/>
              <w:rPr>
                <w:rFonts w:ascii="Times New Roman" w:hAnsi="Times New Roman"/>
                <w:sz w:val="28"/>
                <w:szCs w:val="28"/>
              </w:rPr>
            </w:pPr>
            <w:r w:rsidRPr="0049520D">
              <w:rPr>
                <w:rFonts w:ascii="Times New Roman" w:hAnsi="Times New Roman"/>
                <w:sz w:val="28"/>
                <w:szCs w:val="28"/>
              </w:rPr>
              <w:t>(19)</w:t>
            </w:r>
          </w:p>
        </w:tc>
      </w:tr>
      <w:tr w:rsidR="00DF6FF5" w:rsidRPr="009804F2" w:rsidTr="00B4580C">
        <w:tc>
          <w:tcPr>
            <w:tcW w:w="8647" w:type="dxa"/>
          </w:tcPr>
          <w:p w:rsidR="00DF6FF5" w:rsidRPr="0049520D" w:rsidRDefault="00DF6FF5" w:rsidP="00B4580C">
            <w:pPr>
              <w:spacing w:line="360" w:lineRule="auto"/>
              <w:ind w:firstLine="709"/>
              <w:jc w:val="both"/>
              <w:rPr>
                <w:rFonts w:ascii="Times New Roman" w:hAnsi="Times New Roman"/>
                <w:sz w:val="28"/>
                <w:szCs w:val="28"/>
              </w:rPr>
            </w:pPr>
            <w:r w:rsidRPr="0049520D">
              <w:pict>
                <v:shape id="_x0000_i1154" type="#_x0000_t75" style="width:120.6pt;height:33.6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stylePaneFormatFilter w:val=&quot;3F01&quot;/&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7967&quot;/&gt;&lt;wsp:rsid wsp:val=&quot;000029D6&quot;/&gt;&lt;wsp:rsid wsp:val=&quot;00002C4D&quot;/&gt;&lt;wsp:rsid wsp:val=&quot;00017571&quot;/&gt;&lt;wsp:rsid wsp:val=&quot;00027105&quot;/&gt;&lt;wsp:rsid wsp:val=&quot;00033732&quot;/&gt;&lt;wsp:rsid wsp:val=&quot;00033F33&quot;/&gt;&lt;wsp:rsid wsp:val=&quot;000474BF&quot;/&gt;&lt;wsp:rsid wsp:val=&quot;00051CF3&quot;/&gt;&lt;wsp:rsid wsp:val=&quot;00060869&quot;/&gt;&lt;wsp:rsid wsp:val=&quot;000625C0&quot;/&gt;&lt;wsp:rsid wsp:val=&quot;00073578&quot;/&gt;&lt;wsp:rsid wsp:val=&quot;0007381A&quot;/&gt;&lt;wsp:rsid wsp:val=&quot;00076D95&quot;/&gt;&lt;wsp:rsid wsp:val=&quot;00080AC8&quot;/&gt;&lt;wsp:rsid wsp:val=&quot;00085754&quot;/&gt;&lt;wsp:rsid wsp:val=&quot;00086DEE&quot;/&gt;&lt;wsp:rsid wsp:val=&quot;00090228&quot;/&gt;&lt;wsp:rsid wsp:val=&quot;00094FC2&quot;/&gt;&lt;wsp:rsid wsp:val=&quot;000A0A94&quot;/&gt;&lt;wsp:rsid wsp:val=&quot;000B1DCA&quot;/&gt;&lt;wsp:rsid wsp:val=&quot;000B69E2&quot;/&gt;&lt;wsp:rsid wsp:val=&quot;000D4124&quot;/&gt;&lt;wsp:rsid wsp:val=&quot;000D6D2E&quot;/&gt;&lt;wsp:rsid wsp:val=&quot;000E0B24&quot;/&gt;&lt;wsp:rsid wsp:val=&quot;000E587C&quot;/&gt;&lt;wsp:rsid wsp:val=&quot;0015407B&quot;/&gt;&lt;wsp:rsid wsp:val=&quot;001556AA&quot;/&gt;&lt;wsp:rsid wsp:val=&quot;00173065&quot;/&gt;&lt;wsp:rsid wsp:val=&quot;00177F55&quot;/&gt;&lt;wsp:rsid wsp:val=&quot;00181CB6&quot;/&gt;&lt;wsp:rsid wsp:val=&quot;00195939&quot;/&gt;&lt;wsp:rsid wsp:val=&quot;001A0271&quot;/&gt;&lt;wsp:rsid wsp:val=&quot;001A3F32&quot;/&gt;&lt;wsp:rsid wsp:val=&quot;001A4AE0&quot;/&gt;&lt;wsp:rsid wsp:val=&quot;001B3810&quot;/&gt;&lt;wsp:rsid wsp:val=&quot;001B5BDD&quot;/&gt;&lt;wsp:rsid wsp:val=&quot;001C7C77&quot;/&gt;&lt;wsp:rsid wsp:val=&quot;001D6FF2&quot;/&gt;&lt;wsp:rsid wsp:val=&quot;001E08B2&quot;/&gt;&lt;wsp:rsid wsp:val=&quot;001E0A17&quot;/&gt;&lt;wsp:rsid wsp:val=&quot;002040FD&quot;/&gt;&lt;wsp:rsid wsp:val=&quot;00205FE0&quot;/&gt;&lt;wsp:rsid wsp:val=&quot;00206D1B&quot;/&gt;&lt;wsp:rsid wsp:val=&quot;0021372E&quot;/&gt;&lt;wsp:rsid wsp:val=&quot;002155CA&quot;/&gt;&lt;wsp:rsid wsp:val=&quot;00230FA3&quot;/&gt;&lt;wsp:rsid wsp:val=&quot;00242A24&quot;/&gt;&lt;wsp:rsid wsp:val=&quot;00246F22&quot;/&gt;&lt;wsp:rsid wsp:val=&quot;00251DB5&quot;/&gt;&lt;wsp:rsid wsp:val=&quot;00255836&quot;/&gt;&lt;wsp:rsid wsp:val=&quot;00273425&quot;/&gt;&lt;wsp:rsid wsp:val=&quot;00280B08&quot;/&gt;&lt;wsp:rsid wsp:val=&quot;00283806&quot;/&gt;&lt;wsp:rsid wsp:val=&quot;00287A81&quot;/&gt;&lt;wsp:rsid wsp:val=&quot;00293113&quot;/&gt;&lt;wsp:rsid wsp:val=&quot;002A2466&quot;/&gt;&lt;wsp:rsid wsp:val=&quot;002A5C24&quot;/&gt;&lt;wsp:rsid wsp:val=&quot;002B46DF&quot;/&gt;&lt;wsp:rsid wsp:val=&quot;002B5456&quot;/&gt;&lt;wsp:rsid wsp:val=&quot;002E407E&quot;/&gt;&lt;wsp:rsid wsp:val=&quot;00306714&quot;/&gt;&lt;wsp:rsid wsp:val=&quot;0036029F&quot;/&gt;&lt;wsp:rsid wsp:val=&quot;00363F07&quot;/&gt;&lt;wsp:rsid wsp:val=&quot;003644EE&quot;/&gt;&lt;wsp:rsid wsp:val=&quot;00372256&quot;/&gt;&lt;wsp:rsid wsp:val=&quot;00373D04&quot;/&gt;&lt;wsp:rsid wsp:val=&quot;00381C9D&quot;/&gt;&lt;wsp:rsid wsp:val=&quot;00381D49&quot;/&gt;&lt;wsp:rsid wsp:val=&quot;003874E0&quot;/&gt;&lt;wsp:rsid wsp:val=&quot;003963DE&quot;/&gt;&lt;wsp:rsid wsp:val=&quot;003B41A7&quot;/&gt;&lt;wsp:rsid wsp:val=&quot;003C472E&quot;/&gt;&lt;wsp:rsid wsp:val=&quot;003D0D3C&quot;/&gt;&lt;wsp:rsid wsp:val=&quot;003D1F8C&quot;/&gt;&lt;wsp:rsid wsp:val=&quot;00405D96&quot;/&gt;&lt;wsp:rsid wsp:val=&quot;00406458&quot;/&gt;&lt;wsp:rsid wsp:val=&quot;00411DF4&quot;/&gt;&lt;wsp:rsid wsp:val=&quot;00414304&quot;/&gt;&lt;wsp:rsid wsp:val=&quot;00420762&quot;/&gt;&lt;wsp:rsid wsp:val=&quot;00451827&quot;/&gt;&lt;wsp:rsid wsp:val=&quot;00467F24&quot;/&gt;&lt;wsp:rsid wsp:val=&quot;00475886&quot;/&gt;&lt;wsp:rsid wsp:val=&quot;0048362D&quot;/&gt;&lt;wsp:rsid wsp:val=&quot;0049520D&quot;/&gt;&lt;wsp:rsid wsp:val=&quot;004A21E0&quot;/&gt;&lt;wsp:rsid wsp:val=&quot;004A722A&quot;/&gt;&lt;wsp:rsid wsp:val=&quot;004D4ACD&quot;/&gt;&lt;wsp:rsid wsp:val=&quot;00510687&quot;/&gt;&lt;wsp:rsid wsp:val=&quot;00537744&quot;/&gt;&lt;wsp:rsid wsp:val=&quot;005402BE&quot;/&gt;&lt;wsp:rsid wsp:val=&quot;005576AF&quot;/&gt;&lt;wsp:rsid wsp:val=&quot;0057003C&quot;/&gt;&lt;wsp:rsid wsp:val=&quot;00577FF7&quot;/&gt;&lt;wsp:rsid wsp:val=&quot;00592609&quot;/&gt;&lt;wsp:rsid wsp:val=&quot;005B0060&quot;/&gt;&lt;wsp:rsid wsp:val=&quot;005D634F&quot;/&gt;&lt;wsp:rsid wsp:val=&quot;005E0BB9&quot;/&gt;&lt;wsp:rsid wsp:val=&quot;005E7967&quot;/&gt;&lt;wsp:rsid wsp:val=&quot;006003FA&quot;/&gt;&lt;wsp:rsid wsp:val=&quot;00613EE0&quot;/&gt;&lt;wsp:rsid wsp:val=&quot;0061571C&quot;/&gt;&lt;wsp:rsid wsp:val=&quot;006230FC&quot;/&gt;&lt;wsp:rsid wsp:val=&quot;0063638F&quot;/&gt;&lt;wsp:rsid wsp:val=&quot;00640E53&quot;/&gt;&lt;wsp:rsid wsp:val=&quot;006678CB&quot;/&gt;&lt;wsp:rsid wsp:val=&quot;006928ED&quot;/&gt;&lt;wsp:rsid wsp:val=&quot;006A3994&quot;/&gt;&lt;wsp:rsid wsp:val=&quot;006B2D90&quot;/&gt;&lt;wsp:rsid wsp:val=&quot;006B345C&quot;/&gt;&lt;wsp:rsid wsp:val=&quot;006B6E40&quot;/&gt;&lt;wsp:rsid wsp:val=&quot;006C626F&quot;/&gt;&lt;wsp:rsid wsp:val=&quot;006E19E2&quot;/&gt;&lt;wsp:rsid wsp:val=&quot;00705012&quot;/&gt;&lt;wsp:rsid wsp:val=&quot;00715F3C&quot;/&gt;&lt;wsp:rsid wsp:val=&quot;00724CB8&quot;/&gt;&lt;wsp:rsid wsp:val=&quot;007335C2&quot;/&gt;&lt;wsp:rsid wsp:val=&quot;00734329&quot;/&gt;&lt;wsp:rsid wsp:val=&quot;007620A1&quot;/&gt;&lt;wsp:rsid wsp:val=&quot;00772C38&quot;/&gt;&lt;wsp:rsid wsp:val=&quot;007947FA&quot;/&gt;&lt;wsp:rsid wsp:val=&quot;007C72DD&quot;/&gt;&lt;wsp:rsid wsp:val=&quot;007E7304&quot;/&gt;&lt;wsp:rsid wsp:val=&quot;008038BC&quot;/&gt;&lt;wsp:rsid wsp:val=&quot;0081351E&quot;/&gt;&lt;wsp:rsid wsp:val=&quot;00842133&quot;/&gt;&lt;wsp:rsid wsp:val=&quot;00853250&quot;/&gt;&lt;wsp:rsid wsp:val=&quot;008533EE&quot;/&gt;&lt;wsp:rsid wsp:val=&quot;008869F0&quot;/&gt;&lt;wsp:rsid wsp:val=&quot;00891F55&quot;/&gt;&lt;wsp:rsid wsp:val=&quot;008A1A49&quot;/&gt;&lt;wsp:rsid wsp:val=&quot;008C0D75&quot;/&gt;&lt;wsp:rsid wsp:val=&quot;008C0EE6&quot;/&gt;&lt;wsp:rsid wsp:val=&quot;008E2629&quot;/&gt;&lt;wsp:rsid wsp:val=&quot;00901CDF&quot;/&gt;&lt;wsp:rsid wsp:val=&quot;00906E72&quot;/&gt;&lt;wsp:rsid wsp:val=&quot;00936388&quot;/&gt;&lt;wsp:rsid wsp:val=&quot;00950E9A&quot;/&gt;&lt;wsp:rsid wsp:val=&quot;009611D4&quot;/&gt;&lt;wsp:rsid wsp:val=&quot;00973E08&quot;/&gt;&lt;wsp:rsid wsp:val=&quot;00985B8D&quot;/&gt;&lt;wsp:rsid wsp:val=&quot;009C1638&quot;/&gt;&lt;wsp:rsid wsp:val=&quot;009D077F&quot;/&gt;&lt;wsp:rsid wsp:val=&quot;009E2920&quot;/&gt;&lt;wsp:rsid wsp:val=&quot;009E6654&quot;/&gt;&lt;wsp:rsid wsp:val=&quot;00A026FC&quot;/&gt;&lt;wsp:rsid wsp:val=&quot;00A06D7A&quot;/&gt;&lt;wsp:rsid wsp:val=&quot;00A2375C&quot;/&gt;&lt;wsp:rsid wsp:val=&quot;00A3675F&quot;/&gt;&lt;wsp:rsid wsp:val=&quot;00A45515&quot;/&gt;&lt;wsp:rsid wsp:val=&quot;00A51BE7&quot;/&gt;&lt;wsp:rsid wsp:val=&quot;00A53B14&quot;/&gt;&lt;wsp:rsid wsp:val=&quot;00A62C12&quot;/&gt;&lt;wsp:rsid wsp:val=&quot;00A64A58&quot;/&gt;&lt;wsp:rsid wsp:val=&quot;00A654D8&quot;/&gt;&lt;wsp:rsid wsp:val=&quot;00A81CF7&quot;/&gt;&lt;wsp:rsid wsp:val=&quot;00A861DB&quot;/&gt;&lt;wsp:rsid wsp:val=&quot;00A956D4&quot;/&gt;&lt;wsp:rsid wsp:val=&quot;00AB0E64&quot;/&gt;&lt;wsp:rsid wsp:val=&quot;00AF2326&quot;/&gt;&lt;wsp:rsid wsp:val=&quot;00AF76E0&quot;/&gt;&lt;wsp:rsid wsp:val=&quot;00B03AFB&quot;/&gt;&lt;wsp:rsid wsp:val=&quot;00B136B1&quot;/&gt;&lt;wsp:rsid wsp:val=&quot;00B13FFB&quot;/&gt;&lt;wsp:rsid wsp:val=&quot;00B145CA&quot;/&gt;&lt;wsp:rsid wsp:val=&quot;00B2509D&quot;/&gt;&lt;wsp:rsid wsp:val=&quot;00B254F8&quot;/&gt;&lt;wsp:rsid wsp:val=&quot;00B27C5C&quot;/&gt;&lt;wsp:rsid wsp:val=&quot;00B32B7A&quot;/&gt;&lt;wsp:rsid wsp:val=&quot;00B52532&quot;/&gt;&lt;wsp:rsid wsp:val=&quot;00B87726&quot;/&gt;&lt;wsp:rsid wsp:val=&quot;00B97606&quot;/&gt;&lt;wsp:rsid wsp:val=&quot;00BA0E00&quot;/&gt;&lt;wsp:rsid wsp:val=&quot;00BA132A&quot;/&gt;&lt;wsp:rsid wsp:val=&quot;00BA6E40&quot;/&gt;&lt;wsp:rsid wsp:val=&quot;00BB0471&quot;/&gt;&lt;wsp:rsid wsp:val=&quot;00BB3FA8&quot;/&gt;&lt;wsp:rsid wsp:val=&quot;00BB5876&quot;/&gt;&lt;wsp:rsid wsp:val=&quot;00BD14F8&quot;/&gt;&lt;wsp:rsid wsp:val=&quot;00BD2679&quot;/&gt;&lt;wsp:rsid wsp:val=&quot;00BE57ED&quot;/&gt;&lt;wsp:rsid wsp:val=&quot;00BF2401&quot;/&gt;&lt;wsp:rsid wsp:val=&quot;00C16580&quot;/&gt;&lt;wsp:rsid wsp:val=&quot;00C27D80&quot;/&gt;&lt;wsp:rsid wsp:val=&quot;00C27E4A&quot;/&gt;&lt;wsp:rsid wsp:val=&quot;00C450F5&quot;/&gt;&lt;wsp:rsid wsp:val=&quot;00C45FA5&quot;/&gt;&lt;wsp:rsid wsp:val=&quot;00C57F55&quot;/&gt;&lt;wsp:rsid wsp:val=&quot;00C754BA&quot;/&gt;&lt;wsp:rsid wsp:val=&quot;00C85E61&quot;/&gt;&lt;wsp:rsid wsp:val=&quot;00C913BC&quot;/&gt;&lt;wsp:rsid wsp:val=&quot;00C91FE0&quot;/&gt;&lt;wsp:rsid wsp:val=&quot;00C9460C&quot;/&gt;&lt;wsp:rsid wsp:val=&quot;00CA309D&quot;/&gt;&lt;wsp:rsid wsp:val=&quot;00CA4068&quot;/&gt;&lt;wsp:rsid wsp:val=&quot;00CD101F&quot;/&gt;&lt;wsp:rsid wsp:val=&quot;00D05047&quot;/&gt;&lt;wsp:rsid wsp:val=&quot;00D15BA1&quot;/&gt;&lt;wsp:rsid wsp:val=&quot;00D2499D&quot;/&gt;&lt;wsp:rsid wsp:val=&quot;00D32D3D&quot;/&gt;&lt;wsp:rsid wsp:val=&quot;00D45F84&quot;/&gt;&lt;wsp:rsid wsp:val=&quot;00D4741C&quot;/&gt;&lt;wsp:rsid wsp:val=&quot;00D65285&quot;/&gt;&lt;wsp:rsid wsp:val=&quot;00D7607B&quot;/&gt;&lt;wsp:rsid wsp:val=&quot;00D845EC&quot;/&gt;&lt;wsp:rsid wsp:val=&quot;00D859BB&quot;/&gt;&lt;wsp:rsid wsp:val=&quot;00D938DB&quot;/&gt;&lt;wsp:rsid wsp:val=&quot;00D96B56&quot;/&gt;&lt;wsp:rsid wsp:val=&quot;00DA2BA5&quot;/&gt;&lt;wsp:rsid wsp:val=&quot;00DB3DA8&quot;/&gt;&lt;wsp:rsid wsp:val=&quot;00DD3C31&quot;/&gt;&lt;wsp:rsid wsp:val=&quot;00E04B0F&quot;/&gt;&lt;wsp:rsid wsp:val=&quot;00E0675A&quot;/&gt;&lt;wsp:rsid wsp:val=&quot;00E06A87&quot;/&gt;&lt;wsp:rsid wsp:val=&quot;00E0725A&quot;/&gt;&lt;wsp:rsid wsp:val=&quot;00E13E8F&quot;/&gt;&lt;wsp:rsid wsp:val=&quot;00E14059&quot;/&gt;&lt;wsp:rsid wsp:val=&quot;00E20AF2&quot;/&gt;&lt;wsp:rsid wsp:val=&quot;00E30513&quot;/&gt;&lt;wsp:rsid wsp:val=&quot;00E35ED9&quot;/&gt;&lt;wsp:rsid wsp:val=&quot;00E5393E&quot;/&gt;&lt;wsp:rsid wsp:val=&quot;00E610D3&quot;/&gt;&lt;wsp:rsid wsp:val=&quot;00E617C3&quot;/&gt;&lt;wsp:rsid wsp:val=&quot;00E758F1&quot;/&gt;&lt;wsp:rsid wsp:val=&quot;00E9213D&quot;/&gt;&lt;wsp:rsid wsp:val=&quot;00E947B0&quot;/&gt;&lt;wsp:rsid wsp:val=&quot;00EA1529&quot;/&gt;&lt;wsp:rsid wsp:val=&quot;00EB1051&quot;/&gt;&lt;wsp:rsid wsp:val=&quot;00EB698E&quot;/&gt;&lt;wsp:rsid wsp:val=&quot;00EE3BC1&quot;/&gt;&lt;wsp:rsid wsp:val=&quot;00EF21AD&quot;/&gt;&lt;wsp:rsid wsp:val=&quot;00F02A9F&quot;/&gt;&lt;wsp:rsid wsp:val=&quot;00F07EBF&quot;/&gt;&lt;wsp:rsid wsp:val=&quot;00F45F62&quot;/&gt;&lt;wsp:rsid wsp:val=&quot;00F918C0&quot;/&gt;&lt;wsp:rsid wsp:val=&quot;00F94099&quot;/&gt;&lt;wsp:rsid wsp:val=&quot;00FB5C9E&quot;/&gt;&lt;wsp:rsid wsp:val=&quot;00FB6F3A&quot;/&gt;&lt;wsp:rsid wsp:val=&quot;00FC5717&quot;/&gt;&lt;wsp:rsid wsp:val=&quot;00FD6A91&quot;/&gt;&lt;wsp:rsid wsp:val=&quot;00FE506C&quot;/&gt;&lt;/wsp:rsids&gt;&lt;/w:docPr&gt;&lt;w:body&gt;&lt;wx:sect&gt;&lt;w:p wsp:rsidR=&quot;00000000&quot; wsp:rsidRPr=&quot;005576AF&quot; wsp:rsidRDefault=&quot;005576AF&quot; wsp:rsidP=&quot;005576AF&quot;&gt;&lt;m:oMathPara&gt;&lt;m:oMathParaPr&gt;&lt;m:jc m:val=&quot;center&quot;/&gt;&lt;/m:oMathParaPr&gt;&lt;m:oMath&gt;&lt;m:r&gt;&lt;w:rPr&gt;&lt;w:rFonts w:ascii=&quot;Cambria Math&quot; w:h-ansi=&quot;Cambria Math&quot;/&gt;&lt;wx:font wx:val=&quot;Cambria Math&quot;/&gt;&lt;w:i/&gt;&lt;w:sz w:val=&quot;28&quot;/&gt;&lt;w:sz-cs w:val=&quot;28&quot;/&gt;&lt;/w:rPr&gt;&lt;m:t&gt;в€†&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lang w:val=&quot;EN-US&quot;/&gt;&lt;/w:rPr&gt;&lt;m:t&gt;H&lt;/m:t&gt;&lt;/m:r&gt;&lt;/m:e&gt;&lt;m:sub&gt;&lt;m:r&gt;&lt;w:rPr&gt;&lt;w:rFonts w:ascii=&quot;Cambria Math&quot; w:h-ansi=&quot;Cambria Math&quot;/&gt;&lt;wx:font wx:val=&quot;Cambria Math&quot;/&gt;&lt;w:i/&gt;&lt;w:sz w:val=&quot;28&quot;/&gt;&lt;w:sz-cs w:val=&quot;28&quot;/&gt;&lt;/w:rPr&gt;&lt;m:t&gt;Р»&lt;/m:t&gt;&lt;/m:r&gt;&lt;/m:sub&gt;&lt;/m:sSub&gt;&lt;m:r&gt;&lt;w:rPr&gt;&lt;w:rFonts w:ascii=&quot;Cambria Math&quot; w:h-ansi=&quot;Cambria Math&quot;/&gt;&lt;wx:font wx:val=&quot;Cambria Math&quot;/&gt;&lt;w:i/&gt;&lt;w:sz w:val=&quot;28&quot;/&gt;&lt;w:sz-cs w:val=&quot;28&quot;/&gt;&lt;/w:rPr&gt;&lt;m:t&gt;= О»в€™&lt;/m:t&gt;&lt;/m:r&gt;&lt;m:f&gt;&lt;m:fPr&gt;&lt;m:ctrlPr&gt;&lt;w:rPr&gt;&lt;w:rFonts w:ascii=&quot;Cambria Math&quot; w:h-ansi=&quot;Cambria Math&quot;/&gt;&lt;wx:font wx:val=&quot;Cambria Math&quot;/&gt;&lt;w:b-cs/&gt;&lt;w:i/&gt;&lt;w:sz w:val=&quot;28&quot;/&gt;&lt;w:sz-cs w:val=&quot;28&quot;/&gt;&lt;/w:rPr&gt;&lt;/m:ctrlPr&gt;&lt;/m:fPr&gt;&lt;m:num&gt;&lt;m:r&gt;&lt;w:rPr&gt;&lt;w:rFonts w:ascii=&quot;Cambria Math&quot; w:h-ansi=&quot;Cambria Math&quot;/&gt;&lt;wx:font wx:val=&quot;Cambria Math&quot;/&gt;&lt;w:i/&gt;&lt;w:sz w:val=&quot;28&quot;/&gt;&lt;w:sz-cs w:val=&quot;28&quot;/&gt;&lt;/w:rPr&gt;&lt;m:t&gt;L&lt;/m:t&gt;&lt;/m:r&gt;&lt;/m:num&gt;&lt;m:den&gt;&lt;m:r&gt;&lt;w:rPr&gt;&lt;w:rFonts w:ascii=&quot;Cambria Math&quot; w:h-ansi=&quot;Cambria Math&quot;/&gt;&lt;wx:font wx:val=&quot;Cambria Math&quot;/&gt;&lt;w:i/&gt;&lt;w:sz w:val=&quot;28&quot;/&gt;&lt;w:sz-cs w:val=&quot;28&quot;/&gt;&lt;/w:rPr&gt;&lt;m:t&gt;d&lt;/m:t&gt;&lt;/m:r&gt;&lt;/m:den&gt;&lt;/m:f&gt;&lt;m:r&gt;&lt;w:rPr&gt;&lt;w:rFonts w:ascii=&quot;Cambria Math&quot; w:h-ansi=&quot;Cambria Math&quot;/&gt;&lt;wx:font wx:val=&quot;Cambria Math&quot;/&gt;&lt;w:i/&gt;&lt;w:sz w:val=&quot;28&quot;/&gt;&lt;w:sz-cs w:val=&quot;28&quot;/&gt;&lt;/w:rPr&gt;&lt;m:t&gt;в€™&lt;/m:t&gt;&lt;/m:r&gt;&lt;m:f&gt;&lt;m:fPr&gt;&lt;m:ctrlPr&gt;&lt;w:rPr&gt;&lt;w:rFonts w:ascii=&quot;Cambria Math&quot; w:h-ansi=&quot;Cambria Math&quot;/&gt;&lt;wx:font wx:val=&quot;Cambria Math&quot;/&gt;&lt;w:b-cs/&gt;&lt;w:i/&gt;&lt;w:sz w:val=&quot;28&quot;/&gt;&lt;w:sz-cs w:val=&quot;28&quot;/&gt;&lt;/w:rPr&gt;&lt;/m:ctrlPr&gt;&lt;/m:fPr&gt;&lt;m:num&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ПЃ&lt;/m:t&gt;&lt;/m:r&gt;&lt;/m:e&gt;&lt;m:sub&gt;&lt;m:r&gt;&lt;w:rPr&gt;&lt;w:rFonts w:ascii=&quot;Cambria Math&quot; w:h-ansi=&quot;Cambria Math&quot;/&gt;&lt;wx:font wx:val=&quot;Cambria Math&quot;/&gt;&lt;w:i/&gt;&lt;w:sz w:val=&quot;28&quot;/&gt;&lt;w:sz-cs w:val=&quot;28&quot;/&gt;&lt;/w:rPr&gt;&lt;m:t&gt;РЅ&lt;/m:t&gt;&lt;/m:r&gt;&lt;/m:sub&gt;&lt;/m:sSub&gt;&lt;m:r&gt;&lt;w:rPr&gt;&lt;w:rFonts w:ascii=&quot;Cambria Math&quot; w:h-ansi=&quot;Cambria Math&quot;/&gt;&lt;wx:font wx:val=&quot;Cambria Math&quot;/&gt;&lt;w:i/&gt;&lt;w:sz w:val=&quot;28&quot;/&gt;&lt;w:sz-cs w:val=&quot;28&quot;/&gt;&lt;/w:rPr&gt;&lt;m:t&gt;в€™&lt;/m:t&gt;&lt;/m:r&gt;&lt;m:sSubSup&gt;&lt;m:sSubSupPr&gt;&lt;m:ctrlPr&gt;&lt;w:rPr&gt;&lt;w:rFonts w:ascii=&quot;Cambria Math&quot; w:h-ansi=&quot;Cambria Math&quot;/&gt;&lt;wx:font wx:val=&quot;Cambria Math&quot;/&gt;&lt;w:i/&gt;&lt;w:sz w:val=&quot;28&quot;/&gt;&lt;w:sz-cs w:val=&quot;28&quot;/&gt;&lt;/w:rPr&gt;&lt;/m:ctrlPr&gt;&lt;/m:sSubSupPr&gt;&lt;m:e&gt;&lt;m:r&gt;&lt;w:rPr&gt;&lt;w:rFonts w:ascii=&quot;Cambria Math&quot; w:h-ansi=&quot;Cambria Math&quot;/&gt;&lt;wx:font wx:val=&quot;Cambria Math&quot;/&gt;&lt;w:i/&gt;&lt;w:sz w:val=&quot;28&quot;/&gt;&lt;w:sz-cs w:val=&quot;28&quot;/&gt;&lt;/w:rPr&gt;&lt;m:t&gt;П…&lt;/m:t&gt;&lt;/m:r&gt;&lt;/m:e&gt;&lt;m:sub&gt;&lt;m:r&gt;&lt;w:rPr&gt;&lt;w:rFonts w:ascii=&quot;Cambria Math&quot; w:h-ansi=&quot;Cambria Math&quot;/&gt;&lt;wx:font wx:val=&quot;Cambria Math&quot;/&gt;&lt;w:i/&gt;&lt;w:sz w:val=&quot;28&quot;/&gt;&lt;w:sz-cs w:val=&quot;28&quot;/&gt;&lt;/w:rPr&gt;&lt;m:t&gt;РЅ&lt;/m:t&gt;&lt;/m:r&gt;&lt;/m:sub&gt;&lt;m:sup&gt;&lt;m:r&gt;&lt;w:rPr&gt;&lt;w:rFonts w:ascii=&quot;Cambria Math&quot; w:h-ansi=&quot;Cambria Math&quot;/&gt;&lt;wx:font wx:val=&quot;Cambria Math&quot;/&gt;&lt;w:i/&gt;&lt;w:sz w:val=&quot;28&quot;/&gt;&lt;w:sz-cs w:val=&quot;28&quot;/&gt;&lt;/w:rPr&gt;&lt;m:t&gt;2&lt;/m:t&gt;&lt;/m:r&gt;&lt;/m:sup&gt;&lt;/m:sSubSup&gt;&lt;/m:num&gt;&lt;m:den&gt;&lt;m:r&gt;&lt;w:rPr&gt;&lt;w:rFonts w:ascii=&quot;Cambria Math&quot; w:h-ansi=&quot;Cambria Math&quot;/&gt;&lt;wx:font wx:val=&quot;Cambria Math&quot;/&gt;&lt;w:i/&gt;&lt;w:sz w:val=&quot;28&quot;/&gt;&lt;w:sz-cs w:val=&quot;28&quot;/&gt;&lt;/w:rPr&gt;&lt;m:t&gt;2&lt;/m:t&gt;&lt;/m:r&gt;&lt;/m:den&gt;&lt;/m:f&gt;&lt;m:r&gt;&lt;w:rPr&gt;&lt;w:rFonts w:ascii=&quot;Cambria Math&quot; w:h-ansi=&quot;Cambria Math&quot;/&gt;&lt;wx:font wx:val=&quot;Cambria Math&quot;/&gt;&lt;w:i/&gt;&lt;w:sz w:val=&quot;28&quot;/&gt;&lt;w:sz-cs w:val=&quot;28&quot;/&gt;&lt;/w:rPr&gt;&lt;m:t&gt;,&lt;/m:t&gt;&lt;/m:r&gt;&lt;/m:oMath&gt;&lt;/m:oMathPara&gt;&lt;/w:p&gt;&lt;w:sectPr wsp:rsidR=&quot;00000000&quot; wsp:rsidRPr=&quot;005576AF&quot;&gt;&lt;w:pgSz w:w=&quot;12240&quot; w:h=&quot;15840&quot;/&gt;&lt;w:pgMar w:top=&quot;1134&quot; w:right=&quot;850&quot; w:bottom=&quot;1134&quot; w:left=&quot;1701&quot; w:header=&quot;720&quot; w:footer=&quot;720&quot; w:gutter=&quot;0&quot;/&gt;&lt;w:cols w:space=&quot;720&quot;/&gt;&lt;/w:sectPr&gt;&lt;/wx:sect&gt;&lt;/w:body&gt;&lt;/w:wordDocument&gt;">
                  <v:imagedata r:id="rId74" o:title="" chromakey="white"/>
                </v:shape>
              </w:pict>
            </w:r>
          </w:p>
        </w:tc>
        <w:tc>
          <w:tcPr>
            <w:tcW w:w="817" w:type="dxa"/>
          </w:tcPr>
          <w:p w:rsidR="00DF6FF5" w:rsidRPr="0049520D" w:rsidRDefault="00DF6FF5" w:rsidP="00B4580C">
            <w:pPr>
              <w:spacing w:line="360" w:lineRule="auto"/>
              <w:jc w:val="both"/>
              <w:rPr>
                <w:rFonts w:ascii="Times New Roman" w:hAnsi="Times New Roman"/>
                <w:sz w:val="28"/>
                <w:szCs w:val="28"/>
              </w:rPr>
            </w:pPr>
            <w:r w:rsidRPr="0049520D">
              <w:rPr>
                <w:rFonts w:ascii="Times New Roman" w:hAnsi="Times New Roman"/>
                <w:sz w:val="28"/>
                <w:szCs w:val="28"/>
              </w:rPr>
              <w:t>(20)</w:t>
            </w:r>
          </w:p>
        </w:tc>
      </w:tr>
      <w:tr w:rsidR="00DF6FF5" w:rsidRPr="009804F2" w:rsidTr="00B4580C">
        <w:tc>
          <w:tcPr>
            <w:tcW w:w="8647" w:type="dxa"/>
          </w:tcPr>
          <w:p w:rsidR="00DF6FF5" w:rsidRPr="0049520D" w:rsidRDefault="00DF6FF5" w:rsidP="00B4580C">
            <w:pPr>
              <w:tabs>
                <w:tab w:val="left" w:pos="1215"/>
              </w:tabs>
              <w:spacing w:line="360" w:lineRule="auto"/>
              <w:ind w:firstLine="709"/>
              <w:jc w:val="center"/>
              <w:rPr>
                <w:rFonts w:ascii="Times New Roman" w:hAnsi="Times New Roman"/>
                <w:sz w:val="28"/>
                <w:szCs w:val="28"/>
              </w:rPr>
            </w:pPr>
            <w:r w:rsidRPr="0049520D">
              <w:rPr>
                <w:rFonts w:ascii="Times New Roman" w:hAnsi="Times New Roman"/>
                <w:bCs/>
                <w:sz w:val="28"/>
                <w:szCs w:val="28"/>
              </w:rPr>
              <w:fldChar w:fldCharType="begin"/>
            </w:r>
            <w:r w:rsidRPr="0049520D">
              <w:rPr>
                <w:rFonts w:ascii="Times New Roman" w:hAnsi="Times New Roman"/>
                <w:bCs/>
                <w:sz w:val="28"/>
                <w:szCs w:val="28"/>
              </w:rPr>
              <w:instrText xml:space="preserve"> QUOTE </w:instrText>
            </w:r>
            <w:r w:rsidRPr="0049520D">
              <w:rPr>
                <w:position w:val="-15"/>
              </w:rPr>
              <w:pict>
                <v:shape id="_x0000_i1155" type="#_x0000_t75" style="width:119.4pt;height:26.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stylePaneFormatFilter w:val=&quot;3F01&quot;/&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7967&quot;/&gt;&lt;wsp:rsid wsp:val=&quot;000029D6&quot;/&gt;&lt;wsp:rsid wsp:val=&quot;00002C4D&quot;/&gt;&lt;wsp:rsid wsp:val=&quot;00017571&quot;/&gt;&lt;wsp:rsid wsp:val=&quot;00027105&quot;/&gt;&lt;wsp:rsid wsp:val=&quot;00033732&quot;/&gt;&lt;wsp:rsid wsp:val=&quot;00033F33&quot;/&gt;&lt;wsp:rsid wsp:val=&quot;000474BF&quot;/&gt;&lt;wsp:rsid wsp:val=&quot;00051CF3&quot;/&gt;&lt;wsp:rsid wsp:val=&quot;00060869&quot;/&gt;&lt;wsp:rsid wsp:val=&quot;000625C0&quot;/&gt;&lt;wsp:rsid wsp:val=&quot;00073578&quot;/&gt;&lt;wsp:rsid wsp:val=&quot;0007381A&quot;/&gt;&lt;wsp:rsid wsp:val=&quot;00076D95&quot;/&gt;&lt;wsp:rsid wsp:val=&quot;00080AC8&quot;/&gt;&lt;wsp:rsid wsp:val=&quot;00085754&quot;/&gt;&lt;wsp:rsid wsp:val=&quot;00086DEE&quot;/&gt;&lt;wsp:rsid wsp:val=&quot;00090228&quot;/&gt;&lt;wsp:rsid wsp:val=&quot;00094FC2&quot;/&gt;&lt;wsp:rsid wsp:val=&quot;000A0A94&quot;/&gt;&lt;wsp:rsid wsp:val=&quot;000B1DCA&quot;/&gt;&lt;wsp:rsid wsp:val=&quot;000B69E2&quot;/&gt;&lt;wsp:rsid wsp:val=&quot;000D4124&quot;/&gt;&lt;wsp:rsid wsp:val=&quot;000D6D2E&quot;/&gt;&lt;wsp:rsid wsp:val=&quot;000E0B24&quot;/&gt;&lt;wsp:rsid wsp:val=&quot;000E587C&quot;/&gt;&lt;wsp:rsid wsp:val=&quot;0015407B&quot;/&gt;&lt;wsp:rsid wsp:val=&quot;001556AA&quot;/&gt;&lt;wsp:rsid wsp:val=&quot;00173065&quot;/&gt;&lt;wsp:rsid wsp:val=&quot;00177F55&quot;/&gt;&lt;wsp:rsid wsp:val=&quot;00181CB6&quot;/&gt;&lt;wsp:rsid wsp:val=&quot;00195939&quot;/&gt;&lt;wsp:rsid wsp:val=&quot;001A0271&quot;/&gt;&lt;wsp:rsid wsp:val=&quot;001A3F32&quot;/&gt;&lt;wsp:rsid wsp:val=&quot;001A4AE0&quot;/&gt;&lt;wsp:rsid wsp:val=&quot;001B3810&quot;/&gt;&lt;wsp:rsid wsp:val=&quot;001B5BDD&quot;/&gt;&lt;wsp:rsid wsp:val=&quot;001C7C77&quot;/&gt;&lt;wsp:rsid wsp:val=&quot;001D6FF2&quot;/&gt;&lt;wsp:rsid wsp:val=&quot;001E08B2&quot;/&gt;&lt;wsp:rsid wsp:val=&quot;001E0A17&quot;/&gt;&lt;wsp:rsid wsp:val=&quot;002040FD&quot;/&gt;&lt;wsp:rsid wsp:val=&quot;00205FE0&quot;/&gt;&lt;wsp:rsid wsp:val=&quot;00206D1B&quot;/&gt;&lt;wsp:rsid wsp:val=&quot;0021372E&quot;/&gt;&lt;wsp:rsid wsp:val=&quot;002155CA&quot;/&gt;&lt;wsp:rsid wsp:val=&quot;00230FA3&quot;/&gt;&lt;wsp:rsid wsp:val=&quot;00242A24&quot;/&gt;&lt;wsp:rsid wsp:val=&quot;00246F22&quot;/&gt;&lt;wsp:rsid wsp:val=&quot;00251DB5&quot;/&gt;&lt;wsp:rsid wsp:val=&quot;00255836&quot;/&gt;&lt;wsp:rsid wsp:val=&quot;00273425&quot;/&gt;&lt;wsp:rsid wsp:val=&quot;00280B08&quot;/&gt;&lt;wsp:rsid wsp:val=&quot;00283806&quot;/&gt;&lt;wsp:rsid wsp:val=&quot;00287A81&quot;/&gt;&lt;wsp:rsid wsp:val=&quot;00293113&quot;/&gt;&lt;wsp:rsid wsp:val=&quot;002A2466&quot;/&gt;&lt;wsp:rsid wsp:val=&quot;002A5C24&quot;/&gt;&lt;wsp:rsid wsp:val=&quot;002B46DF&quot;/&gt;&lt;wsp:rsid wsp:val=&quot;002B5456&quot;/&gt;&lt;wsp:rsid wsp:val=&quot;002E407E&quot;/&gt;&lt;wsp:rsid wsp:val=&quot;00306714&quot;/&gt;&lt;wsp:rsid wsp:val=&quot;0036029F&quot;/&gt;&lt;wsp:rsid wsp:val=&quot;00363F07&quot;/&gt;&lt;wsp:rsid wsp:val=&quot;003644EE&quot;/&gt;&lt;wsp:rsid wsp:val=&quot;00372256&quot;/&gt;&lt;wsp:rsid wsp:val=&quot;00373D04&quot;/&gt;&lt;wsp:rsid wsp:val=&quot;00381C9D&quot;/&gt;&lt;wsp:rsid wsp:val=&quot;00381D49&quot;/&gt;&lt;wsp:rsid wsp:val=&quot;003874E0&quot;/&gt;&lt;wsp:rsid wsp:val=&quot;003963DE&quot;/&gt;&lt;wsp:rsid wsp:val=&quot;003B41A7&quot;/&gt;&lt;wsp:rsid wsp:val=&quot;003C472E&quot;/&gt;&lt;wsp:rsid wsp:val=&quot;003D0D3C&quot;/&gt;&lt;wsp:rsid wsp:val=&quot;003D1F8C&quot;/&gt;&lt;wsp:rsid wsp:val=&quot;00405D96&quot;/&gt;&lt;wsp:rsid wsp:val=&quot;00406458&quot;/&gt;&lt;wsp:rsid wsp:val=&quot;00411DF4&quot;/&gt;&lt;wsp:rsid wsp:val=&quot;00414304&quot;/&gt;&lt;wsp:rsid wsp:val=&quot;00420762&quot;/&gt;&lt;wsp:rsid wsp:val=&quot;00451827&quot;/&gt;&lt;wsp:rsid wsp:val=&quot;00467F24&quot;/&gt;&lt;wsp:rsid wsp:val=&quot;00475886&quot;/&gt;&lt;wsp:rsid wsp:val=&quot;0048362D&quot;/&gt;&lt;wsp:rsid wsp:val=&quot;0049520D&quot;/&gt;&lt;wsp:rsid wsp:val=&quot;004A21E0&quot;/&gt;&lt;wsp:rsid wsp:val=&quot;004A722A&quot;/&gt;&lt;wsp:rsid wsp:val=&quot;004D4ACD&quot;/&gt;&lt;wsp:rsid wsp:val=&quot;00510687&quot;/&gt;&lt;wsp:rsid wsp:val=&quot;00537744&quot;/&gt;&lt;wsp:rsid wsp:val=&quot;005402BE&quot;/&gt;&lt;wsp:rsid wsp:val=&quot;0057003C&quot;/&gt;&lt;wsp:rsid wsp:val=&quot;00577FF7&quot;/&gt;&lt;wsp:rsid wsp:val=&quot;00592609&quot;/&gt;&lt;wsp:rsid wsp:val=&quot;005B0060&quot;/&gt;&lt;wsp:rsid wsp:val=&quot;005D634F&quot;/&gt;&lt;wsp:rsid wsp:val=&quot;005E0BB9&quot;/&gt;&lt;wsp:rsid wsp:val=&quot;005E7967&quot;/&gt;&lt;wsp:rsid wsp:val=&quot;006003FA&quot;/&gt;&lt;wsp:rsid wsp:val=&quot;00613EE0&quot;/&gt;&lt;wsp:rsid wsp:val=&quot;0061571C&quot;/&gt;&lt;wsp:rsid wsp:val=&quot;006230FC&quot;/&gt;&lt;wsp:rsid wsp:val=&quot;0063638F&quot;/&gt;&lt;wsp:rsid wsp:val=&quot;00640E53&quot;/&gt;&lt;wsp:rsid wsp:val=&quot;006678CB&quot;/&gt;&lt;wsp:rsid wsp:val=&quot;006928ED&quot;/&gt;&lt;wsp:rsid wsp:val=&quot;006A3994&quot;/&gt;&lt;wsp:rsid wsp:val=&quot;006B2D90&quot;/&gt;&lt;wsp:rsid wsp:val=&quot;006B345C&quot;/&gt;&lt;wsp:rsid wsp:val=&quot;006B6E40&quot;/&gt;&lt;wsp:rsid wsp:val=&quot;006C626F&quot;/&gt;&lt;wsp:rsid wsp:val=&quot;006E19E2&quot;/&gt;&lt;wsp:rsid wsp:val=&quot;00705012&quot;/&gt;&lt;wsp:rsid wsp:val=&quot;00715F3C&quot;/&gt;&lt;wsp:rsid wsp:val=&quot;00724CB8&quot;/&gt;&lt;wsp:rsid wsp:val=&quot;007335C2&quot;/&gt;&lt;wsp:rsid wsp:val=&quot;00734329&quot;/&gt;&lt;wsp:rsid wsp:val=&quot;007620A1&quot;/&gt;&lt;wsp:rsid wsp:val=&quot;00772C38&quot;/&gt;&lt;wsp:rsid wsp:val=&quot;007947FA&quot;/&gt;&lt;wsp:rsid wsp:val=&quot;007C72DD&quot;/&gt;&lt;wsp:rsid wsp:val=&quot;007E7304&quot;/&gt;&lt;wsp:rsid wsp:val=&quot;008038BC&quot;/&gt;&lt;wsp:rsid wsp:val=&quot;0081351E&quot;/&gt;&lt;wsp:rsid wsp:val=&quot;00842133&quot;/&gt;&lt;wsp:rsid wsp:val=&quot;00853250&quot;/&gt;&lt;wsp:rsid wsp:val=&quot;008533EE&quot;/&gt;&lt;wsp:rsid wsp:val=&quot;00881B00&quot;/&gt;&lt;wsp:rsid wsp:val=&quot;008869F0&quot;/&gt;&lt;wsp:rsid wsp:val=&quot;00891F55&quot;/&gt;&lt;wsp:rsid wsp:val=&quot;008A1A49&quot;/&gt;&lt;wsp:rsid wsp:val=&quot;008C0D75&quot;/&gt;&lt;wsp:rsid wsp:val=&quot;008C0EE6&quot;/&gt;&lt;wsp:rsid wsp:val=&quot;008E2629&quot;/&gt;&lt;wsp:rsid wsp:val=&quot;00901CDF&quot;/&gt;&lt;wsp:rsid wsp:val=&quot;00906E72&quot;/&gt;&lt;wsp:rsid wsp:val=&quot;00936388&quot;/&gt;&lt;wsp:rsid wsp:val=&quot;00950E9A&quot;/&gt;&lt;wsp:rsid wsp:val=&quot;009611D4&quot;/&gt;&lt;wsp:rsid wsp:val=&quot;00973E08&quot;/&gt;&lt;wsp:rsid wsp:val=&quot;00985B8D&quot;/&gt;&lt;wsp:rsid wsp:val=&quot;009C1638&quot;/&gt;&lt;wsp:rsid wsp:val=&quot;009D077F&quot;/&gt;&lt;wsp:rsid wsp:val=&quot;009E2920&quot;/&gt;&lt;wsp:rsid wsp:val=&quot;009E6654&quot;/&gt;&lt;wsp:rsid wsp:val=&quot;00A026FC&quot;/&gt;&lt;wsp:rsid wsp:val=&quot;00A06D7A&quot;/&gt;&lt;wsp:rsid wsp:val=&quot;00A2375C&quot;/&gt;&lt;wsp:rsid wsp:val=&quot;00A3675F&quot;/&gt;&lt;wsp:rsid wsp:val=&quot;00A45515&quot;/&gt;&lt;wsp:rsid wsp:val=&quot;00A51BE7&quot;/&gt;&lt;wsp:rsid wsp:val=&quot;00A53B14&quot;/&gt;&lt;wsp:rsid wsp:val=&quot;00A62C12&quot;/&gt;&lt;wsp:rsid wsp:val=&quot;00A64A58&quot;/&gt;&lt;wsp:rsid wsp:val=&quot;00A654D8&quot;/&gt;&lt;wsp:rsid wsp:val=&quot;00A81CF7&quot;/&gt;&lt;wsp:rsid wsp:val=&quot;00A861DB&quot;/&gt;&lt;wsp:rsid wsp:val=&quot;00A956D4&quot;/&gt;&lt;wsp:rsid wsp:val=&quot;00AB0E64&quot;/&gt;&lt;wsp:rsid wsp:val=&quot;00AF2326&quot;/&gt;&lt;wsp:rsid wsp:val=&quot;00AF76E0&quot;/&gt;&lt;wsp:rsid wsp:val=&quot;00B03AFB&quot;/&gt;&lt;wsp:rsid wsp:val=&quot;00B136B1&quot;/&gt;&lt;wsp:rsid wsp:val=&quot;00B13FFB&quot;/&gt;&lt;wsp:rsid wsp:val=&quot;00B145CA&quot;/&gt;&lt;wsp:rsid wsp:val=&quot;00B2509D&quot;/&gt;&lt;wsp:rsid wsp:val=&quot;00B254F8&quot;/&gt;&lt;wsp:rsid wsp:val=&quot;00B27C5C&quot;/&gt;&lt;wsp:rsid wsp:val=&quot;00B32B7A&quot;/&gt;&lt;wsp:rsid wsp:val=&quot;00B52532&quot;/&gt;&lt;wsp:rsid wsp:val=&quot;00B87726&quot;/&gt;&lt;wsp:rsid wsp:val=&quot;00B97606&quot;/&gt;&lt;wsp:rsid wsp:val=&quot;00BA0E00&quot;/&gt;&lt;wsp:rsid wsp:val=&quot;00BA132A&quot;/&gt;&lt;wsp:rsid wsp:val=&quot;00BA6E40&quot;/&gt;&lt;wsp:rsid wsp:val=&quot;00BB0471&quot;/&gt;&lt;wsp:rsid wsp:val=&quot;00BB3FA8&quot;/&gt;&lt;wsp:rsid wsp:val=&quot;00BB5876&quot;/&gt;&lt;wsp:rsid wsp:val=&quot;00BD14F8&quot;/&gt;&lt;wsp:rsid wsp:val=&quot;00BD2679&quot;/&gt;&lt;wsp:rsid wsp:val=&quot;00BE57ED&quot;/&gt;&lt;wsp:rsid wsp:val=&quot;00BF2401&quot;/&gt;&lt;wsp:rsid wsp:val=&quot;00C16580&quot;/&gt;&lt;wsp:rsid wsp:val=&quot;00C27D80&quot;/&gt;&lt;wsp:rsid wsp:val=&quot;00C27E4A&quot;/&gt;&lt;wsp:rsid wsp:val=&quot;00C450F5&quot;/&gt;&lt;wsp:rsid wsp:val=&quot;00C45FA5&quot;/&gt;&lt;wsp:rsid wsp:val=&quot;00C57F55&quot;/&gt;&lt;wsp:rsid wsp:val=&quot;00C754BA&quot;/&gt;&lt;wsp:rsid wsp:val=&quot;00C85E61&quot;/&gt;&lt;wsp:rsid wsp:val=&quot;00C913BC&quot;/&gt;&lt;wsp:rsid wsp:val=&quot;00C91FE0&quot;/&gt;&lt;wsp:rsid wsp:val=&quot;00C9460C&quot;/&gt;&lt;wsp:rsid wsp:val=&quot;00CA309D&quot;/&gt;&lt;wsp:rsid wsp:val=&quot;00CA4068&quot;/&gt;&lt;wsp:rsid wsp:val=&quot;00CD101F&quot;/&gt;&lt;wsp:rsid wsp:val=&quot;00D05047&quot;/&gt;&lt;wsp:rsid wsp:val=&quot;00D15BA1&quot;/&gt;&lt;wsp:rsid wsp:val=&quot;00D2499D&quot;/&gt;&lt;wsp:rsid wsp:val=&quot;00D32D3D&quot;/&gt;&lt;wsp:rsid wsp:val=&quot;00D45F84&quot;/&gt;&lt;wsp:rsid wsp:val=&quot;00D4741C&quot;/&gt;&lt;wsp:rsid wsp:val=&quot;00D65285&quot;/&gt;&lt;wsp:rsid wsp:val=&quot;00D7607B&quot;/&gt;&lt;wsp:rsid wsp:val=&quot;00D845EC&quot;/&gt;&lt;wsp:rsid wsp:val=&quot;00D859BB&quot;/&gt;&lt;wsp:rsid wsp:val=&quot;00D938DB&quot;/&gt;&lt;wsp:rsid wsp:val=&quot;00D96B56&quot;/&gt;&lt;wsp:rsid wsp:val=&quot;00DA2BA5&quot;/&gt;&lt;wsp:rsid wsp:val=&quot;00DB3DA8&quot;/&gt;&lt;wsp:rsid wsp:val=&quot;00DD3C31&quot;/&gt;&lt;wsp:rsid wsp:val=&quot;00E04B0F&quot;/&gt;&lt;wsp:rsid wsp:val=&quot;00E0675A&quot;/&gt;&lt;wsp:rsid wsp:val=&quot;00E06A87&quot;/&gt;&lt;wsp:rsid wsp:val=&quot;00E0725A&quot;/&gt;&lt;wsp:rsid wsp:val=&quot;00E13E8F&quot;/&gt;&lt;wsp:rsid wsp:val=&quot;00E14059&quot;/&gt;&lt;wsp:rsid wsp:val=&quot;00E20AF2&quot;/&gt;&lt;wsp:rsid wsp:val=&quot;00E30513&quot;/&gt;&lt;wsp:rsid wsp:val=&quot;00E35ED9&quot;/&gt;&lt;wsp:rsid wsp:val=&quot;00E5393E&quot;/&gt;&lt;wsp:rsid wsp:val=&quot;00E610D3&quot;/&gt;&lt;wsp:rsid wsp:val=&quot;00E617C3&quot;/&gt;&lt;wsp:rsid wsp:val=&quot;00E758F1&quot;/&gt;&lt;wsp:rsid wsp:val=&quot;00E9213D&quot;/&gt;&lt;wsp:rsid wsp:val=&quot;00E947B0&quot;/&gt;&lt;wsp:rsid wsp:val=&quot;00EA1529&quot;/&gt;&lt;wsp:rsid wsp:val=&quot;00EB1051&quot;/&gt;&lt;wsp:rsid wsp:val=&quot;00EB698E&quot;/&gt;&lt;wsp:rsid wsp:val=&quot;00EE3BC1&quot;/&gt;&lt;wsp:rsid wsp:val=&quot;00EF21AD&quot;/&gt;&lt;wsp:rsid wsp:val=&quot;00F02A9F&quot;/&gt;&lt;wsp:rsid wsp:val=&quot;00F07EBF&quot;/&gt;&lt;wsp:rsid wsp:val=&quot;00F45F62&quot;/&gt;&lt;wsp:rsid wsp:val=&quot;00F918C0&quot;/&gt;&lt;wsp:rsid wsp:val=&quot;00F94099&quot;/&gt;&lt;wsp:rsid wsp:val=&quot;00FB5C9E&quot;/&gt;&lt;wsp:rsid wsp:val=&quot;00FB6F3A&quot;/&gt;&lt;wsp:rsid wsp:val=&quot;00FC5717&quot;/&gt;&lt;wsp:rsid wsp:val=&quot;00FD6A91&quot;/&gt;&lt;wsp:rsid wsp:val=&quot;00FE506C&quot;/&gt;&lt;/wsp:rsids&gt;&lt;/w:docPr&gt;&lt;w:body&gt;&lt;wx:sect&gt;&lt;w:p wsp:rsidR=&quot;00000000&quot; wsp:rsidRDefault=&quot;00881B00&quot; wsp:rsidP=&quot;00881B00&quot;&gt;&lt;m:oMathPara&gt;&lt;m:oMath&gt;&lt;m:r&gt;&lt;w:rPr&gt;&lt;w:rFonts w:ascii=&quot;Cambria Math&quot; w:h-ansi=&quot;Cambria Math&quot;/&gt;&lt;wx:font wx:val=&quot;Cambria Math&quot;/&gt;&lt;w:i/&gt;&lt;w:sz w:val=&quot;28&quot;/&gt;&lt;w:sz-cs w:val=&quot;28&quot;/&gt;&lt;/w:rPr&gt;&lt;m:t&gt;в€†&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lang w:val=&quot;EN-US&quot;/&gt;&lt;/w:rPr&gt;&lt;m:t&gt;H&lt;/m:t&gt;&lt;/m:r&gt;&lt;/m:e&gt;&lt;m:sub&gt;&lt;m:r&gt;&lt;w:rPr&gt;&lt;w:rFonts w:ascii=&quot;Cambria Math&quot; w:h-ansi=&quot;Cambria Math&quot;/&gt;&lt;wx:font wx:val=&quot;Cambria Math&quot;/&gt;&lt;w:i/&gt;&lt;w:sz w:val=&quot;28&quot;/&gt;&lt;w:sz-cs w:val=&quot;28&quot;/&gt;&lt;/w:rPr&gt;&lt;m:t&gt;Р»&lt;/m:t&gt;&lt;/m:r&gt;&lt;/m:sub&gt;&lt;/m:sSub&gt;&lt;m:r&gt;&lt;w:rPr&gt;&lt;w:rFonts w:ascii=&quot;Cambria Math&quot; w:h-ansi=&quot;Cambria Math&quot;/&gt;&lt;wx:font wx:val=&quot;Cambria Math&quot;/&gt;&lt;w:i/&gt;&lt;w:sz w:val=&quot;28&quot;/&gt;&lt;w:sz-cs w:val=&quot;28&quot;/&gt;&lt;/w:rPr&gt;&lt;m:t&gt;=О»в€™&lt;/m:t&gt;&lt;/m:r&gt;&lt;m:f&gt;&lt;m:fPr&gt;&lt;m:ctrlPr&gt;&lt;w:rPr&gt;&lt;w:rFonts w:ascii=&quot;Cambria Math&quot; w:h-ansi=&quot;Cambria Math&quot;/&gt;&lt;wx:font wx:val=&quot;Cambria Math&quot;/&gt;&lt;w:b-cs/&gt;&lt;w:i/&gt;&lt;w:sz w:val=&quot;28&quot;/&gt;&lt;w:sz-cs w:val=&quot;28&quot;/&gt;&lt;/w:rPr&gt;&lt;/m:ctrlPr&gt;&lt;/m:fPr&gt;&lt;m:num&gt;&lt;m:r&gt;&lt;w:rPr&gt;&lt;w:rFonts w:ascii=&quot;Cambria Math&quot; w:h-ansi=&quot;Cambria Math&quot;/&gt;&lt;wx:font wx:val=&quot;Cambria Math&quot;/&gt;&lt;w:i/&gt;&lt;w:sz w:val=&quot;28&quot;/&gt;&lt;w:sz-cs w:val=&quot;28&quot;/&gt;&lt;/w:rPr&gt;&lt;m:t&gt;ОЈв€™&lt;/m:t&gt;&lt;/m:r&gt;&lt;m:sSub&gt;&lt;m:sSubPr&gt;&lt;m:ctrlPr&gt;&lt;w:rPr&gt;&lt;w:rFonts w:ascii=&quot;Cambria Math&quot; w:h-ansi=&quot;Cambria Math&quot;/&gt;&lt;wx:font wx:val=&quot;Cambria Math&quot;/&gt;&lt;w:b-cs/&gt;&lt;w:i/&gt;&lt;w:sz w:val=&quot;28&quot;/&gt;&lt;w:sz-cs w:val=&quot;28&quot;/&gt;&lt;/w:rPr&gt;&lt;/m:ctrlPr&gt;&lt;/m:sSubPr&gt;&lt;m:e&gt;&lt;m:r&gt;&lt;w:rPr&gt;&lt;w:rFonts w:ascii=&quot;Cambria Math&quot; w:h-ansi=&quot;Cambria Math&quot;/&gt;&lt;wx:font wx:val=&quot;Cambria Math&quot;/&gt;&lt;w:i/&gt;&lt;w:sz w:val=&quot;28&quot;/&gt;&lt;w:sz-cs w:val=&quot;28&quot;/&gt;&lt;w:lang w:val=&quot;EN-US&quot;/&gt;&lt;/w:rPr&gt;&lt;m:t&gt;l&lt;/m:t&gt;&lt;/m:r&gt;&lt;/m:e&gt;&lt;m:sub&gt;&lt;m:r&gt;&lt;w:rPr&gt;&lt;w:rFonts w:ascii=&quot;Cambria Math&quot; w:h-ansi=&quot;Cambria Math&quot;/&gt;&lt;wx:font wx:val=&quot;Cambria Math&quot;/&gt;&lt;w:i/&gt;&lt;w:sz w:val=&quot;28&quot;/&gt;&lt;w:sz-cs w:val=&quot;28&quot;/&gt;&lt;/w:rPr&gt;&lt;m:t&gt;СЌРєРІ&lt;/m:t&gt;&lt;/m:r&gt;&lt;/m:sub&gt;&lt;/m:sSub&gt;&lt;/m:num&gt;&lt;m:den&gt;&lt;m:r&gt;&lt;w:rPr&gt;&lt;w:rFonts w:ascii=&quot;Cambria Math&quot; w:h-ansi=&quot;Cambria Math&quot;/&gt;&lt;wx:font wx:val=&quot;Cambria Math&quot;/&gt;&lt;w:i/&gt;&lt;w:sz w:val=&quot;28&quot;/&gt;&lt;w:sz-cs w:val=&quot;28&quot;/&gt;&lt;w:lang w:val=&quot;EN-US&quot;/&gt;&lt;/w:rPr&gt;&lt;m:t&gt;d&lt;/m:t&gt;&lt;/m:r&gt;&lt;/m:den&gt;&lt;/m:f&gt;&lt;m:r&gt;&lt;w:rPr&gt;&lt;w:rFonts w:ascii=&quot;Cambria Math&quot; w:h-ansi=&quot;Cambria Math&quot;/&gt;&lt;wx:font wx:val=&quot;Cambria Math&quot;/&gt;&lt;w:i/&gt;&lt;w:sz w:val=&quot;28&quot;/&gt;&lt;w:sz-cs w:val=&quot;28&quot;/&gt;&lt;/w:rPr&gt;&lt;m:t&gt;в€™&lt;/m:t&gt;&lt;/m:r&gt;&lt;m:f&gt;&lt;m:fPr&gt;&lt;m:ctrlPr&gt;&lt;w:rPr&gt;&lt;w:rFonts w:ascii=&quot;Cambria Math&quot; w:h-ansi=&quot;Cambria Math&quot;/&gt;&lt;wx:font wx:val=&quot;Cambria Math&quot;/&gt;&lt;w:b-cs/&gt;&lt;w:i/&gt;&lt;w:sz w:val=&quot;28&quot;/&gt;&lt;w:sz-cs w:val=&quot;28&quot;/&gt;&lt;/w:rPr&gt;&lt;/m:ctrlPr&gt;&lt;/m:fPr&gt;&lt;m:num&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ПЃ&lt;/m:t&gt;&lt;/m:r&gt;&lt;/m:e&gt;&lt;m:sub&gt;&lt;m:r&gt;&lt;w:rPr&gt;&lt;w:rFonts w:ascii=&quot;Cambria Math&quot; w:h-ansi=&quot;Cambria Math&quot;/&gt;&lt;wx:font wx:val=&quot;Cambria Math&quot;/&gt;&lt;w:i/&gt;&lt;w:sz w:val=&quot;28&quot;/&gt;&lt;w:sz-cs w:val=&quot;28&quot;/&gt;&lt;/w:rPr&gt;&lt;m:t&gt;РЅ&lt;/m:t&gt;&lt;/m:r&gt;&lt;/m:sub&gt;&lt;/m:sSub&gt;&lt;m:r&gt;&lt;w:rPr&gt;&lt;w:rFonts w:ascii=&quot;Cambria Math&quot; w:h-ansi=&quot;Cambria Math&quot;/&gt;&lt;wx:font wx:val=&quot;Cambria Math&quot;/&gt;&lt;w:i/&gt;&lt;w:sz w:val=&quot;28&quot;/&gt;&lt;w:sz-cs w:val=&quot;28&quot;/&gt;&lt;/w:rPr&gt;&lt;m:t&gt;в€™&lt;/m:t&gt;&lt;/m:r&gt;&lt;m:sSubSup&gt;&lt;m:sSubSupPr&gt;&lt;m:ctrlPr&gt;&lt;w:rPr&gt;&lt;w:rFonts w:ascii=&quot;Cambria Math&quot; w:h-ansi=&quot;Cambria Math&quot;/&gt;&lt;wx:font wx:val=&quot;Cambria Math&quot;/&gt;&lt;w:i/&gt;&lt;w:sz w:val=&quot;28&quot;/&gt;&lt;w:sz-cs w:val=&quot;28&quot;/&gt;&lt;/w:rPr&gt;&lt;/m:ctrlPr&gt;&lt;/m:sSubSupPr&gt;&lt;m:e&gt;&lt;m:r&gt;&lt;w:rPr&gt;&lt;w:rFonts w:ascii=&quot;Cambria Math&quot; w:h-ansi=&quot;Cambria Math&quot;/&gt;&lt;wx:font wx:val=&quot;Cambria Math&quot;/&gt;&lt;w:i/&gt;&lt;w:sz w:val=&quot;28&quot;/&gt;&lt;w:sz-cs w:val=&quot;28&quot;/&gt;&lt;/w:rPr&gt;&lt;m:t&gt;П…&lt;/m:t&gt;&lt;/m:r&gt;&lt;/m:e&gt;&lt;m:sub&gt;&lt;m:r&gt;&lt;w:rPr&gt;&lt;w:rFonts w:ascii=&quot;Cambria Math&quot; w:h-ansi=&quot;Cambria Math&quot;/&gt;&lt;wx:font wx:val=&quot;Cambria Math&quot;/&gt;&lt;w:i/&gt;&lt;w:sz w:val=&quot;28&quot;/&gt;&lt;w:sz-cs w:val=&quot;28&quot;/&gt;&lt;/w:rPr&gt;&lt;m:t&gt;РЅ&lt;/m:t&gt;&lt;/m:r&gt;&lt;/m:sub&gt;&lt;m:sup&gt;&lt;m:r&gt;&lt;w:rPr&gt;&lt;w:rFonts w:ascii=&quot;Cambria Math&quot; w:h-ansi=&quot;Cambria Math&quot;/&gt;&lt;wx:font wx:val=&quot;Cambria Math&quot;/&gt;&lt;w:i/&gt;&lt;w:sz w:val=&quot;28&quot;/&gt;&lt;w:sz-cs w:val=&quot;28&quot;/&gt;&lt;/w:rPr&gt;&lt;m:t&gt;2&lt;/m:t&gt;&lt;/m:r&gt;&lt;/m:sup&gt;&lt;/m:sSubSup&gt;&lt;/m:num&gt;&lt;m:den&gt;&lt;m:r&gt;&lt;w:rPr&gt;&lt;w:rFonts w:ascii=&quot;Cambria Math&quot; w:h-ansi=&quot;Cambria Math&quot;/&gt;&lt;wx:font wx:val=&quot;Cambria Math&quot;/&gt;&lt;w:i/&gt;&lt;w:sz w:val=&quot;28&quot;/&gt;&lt;w:sz-cs w:val=&quot;28&quot;/&gt;&lt;/w:rPr&gt;&lt;m:t&gt;2&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75" o:title="" chromakey="white"/>
                </v:shape>
              </w:pict>
            </w:r>
            <w:r w:rsidRPr="0049520D">
              <w:rPr>
                <w:rFonts w:ascii="Times New Roman" w:hAnsi="Times New Roman"/>
                <w:bCs/>
                <w:sz w:val="28"/>
                <w:szCs w:val="28"/>
              </w:rPr>
              <w:instrText xml:space="preserve"> </w:instrText>
            </w:r>
            <w:r w:rsidRPr="0049520D">
              <w:rPr>
                <w:rFonts w:ascii="Times New Roman" w:hAnsi="Times New Roman"/>
                <w:bCs/>
                <w:sz w:val="28"/>
                <w:szCs w:val="28"/>
              </w:rPr>
              <w:fldChar w:fldCharType="separate"/>
            </w:r>
            <w:r w:rsidRPr="0049520D">
              <w:rPr>
                <w:position w:val="-15"/>
              </w:rPr>
              <w:pict>
                <v:shape id="_x0000_i1156" type="#_x0000_t75" style="width:119.4pt;height:26.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stylePaneFormatFilter w:val=&quot;3F01&quot;/&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7967&quot;/&gt;&lt;wsp:rsid wsp:val=&quot;000029D6&quot;/&gt;&lt;wsp:rsid wsp:val=&quot;00002C4D&quot;/&gt;&lt;wsp:rsid wsp:val=&quot;00017571&quot;/&gt;&lt;wsp:rsid wsp:val=&quot;00027105&quot;/&gt;&lt;wsp:rsid wsp:val=&quot;00033732&quot;/&gt;&lt;wsp:rsid wsp:val=&quot;00033F33&quot;/&gt;&lt;wsp:rsid wsp:val=&quot;000474BF&quot;/&gt;&lt;wsp:rsid wsp:val=&quot;00051CF3&quot;/&gt;&lt;wsp:rsid wsp:val=&quot;00060869&quot;/&gt;&lt;wsp:rsid wsp:val=&quot;000625C0&quot;/&gt;&lt;wsp:rsid wsp:val=&quot;00073578&quot;/&gt;&lt;wsp:rsid wsp:val=&quot;0007381A&quot;/&gt;&lt;wsp:rsid wsp:val=&quot;00076D95&quot;/&gt;&lt;wsp:rsid wsp:val=&quot;00080AC8&quot;/&gt;&lt;wsp:rsid wsp:val=&quot;00085754&quot;/&gt;&lt;wsp:rsid wsp:val=&quot;00086DEE&quot;/&gt;&lt;wsp:rsid wsp:val=&quot;00090228&quot;/&gt;&lt;wsp:rsid wsp:val=&quot;00094FC2&quot;/&gt;&lt;wsp:rsid wsp:val=&quot;000A0A94&quot;/&gt;&lt;wsp:rsid wsp:val=&quot;000B1DCA&quot;/&gt;&lt;wsp:rsid wsp:val=&quot;000B69E2&quot;/&gt;&lt;wsp:rsid wsp:val=&quot;000D4124&quot;/&gt;&lt;wsp:rsid wsp:val=&quot;000D6D2E&quot;/&gt;&lt;wsp:rsid wsp:val=&quot;000E0B24&quot;/&gt;&lt;wsp:rsid wsp:val=&quot;000E587C&quot;/&gt;&lt;wsp:rsid wsp:val=&quot;0015407B&quot;/&gt;&lt;wsp:rsid wsp:val=&quot;001556AA&quot;/&gt;&lt;wsp:rsid wsp:val=&quot;00173065&quot;/&gt;&lt;wsp:rsid wsp:val=&quot;00177F55&quot;/&gt;&lt;wsp:rsid wsp:val=&quot;00181CB6&quot;/&gt;&lt;wsp:rsid wsp:val=&quot;00195939&quot;/&gt;&lt;wsp:rsid wsp:val=&quot;001A0271&quot;/&gt;&lt;wsp:rsid wsp:val=&quot;001A3F32&quot;/&gt;&lt;wsp:rsid wsp:val=&quot;001A4AE0&quot;/&gt;&lt;wsp:rsid wsp:val=&quot;001B3810&quot;/&gt;&lt;wsp:rsid wsp:val=&quot;001B5BDD&quot;/&gt;&lt;wsp:rsid wsp:val=&quot;001C7C77&quot;/&gt;&lt;wsp:rsid wsp:val=&quot;001D6FF2&quot;/&gt;&lt;wsp:rsid wsp:val=&quot;001E08B2&quot;/&gt;&lt;wsp:rsid wsp:val=&quot;001E0A17&quot;/&gt;&lt;wsp:rsid wsp:val=&quot;002040FD&quot;/&gt;&lt;wsp:rsid wsp:val=&quot;00205FE0&quot;/&gt;&lt;wsp:rsid wsp:val=&quot;00206D1B&quot;/&gt;&lt;wsp:rsid wsp:val=&quot;0021372E&quot;/&gt;&lt;wsp:rsid wsp:val=&quot;002155CA&quot;/&gt;&lt;wsp:rsid wsp:val=&quot;00230FA3&quot;/&gt;&lt;wsp:rsid wsp:val=&quot;00242A24&quot;/&gt;&lt;wsp:rsid wsp:val=&quot;00246F22&quot;/&gt;&lt;wsp:rsid wsp:val=&quot;00251DB5&quot;/&gt;&lt;wsp:rsid wsp:val=&quot;00255836&quot;/&gt;&lt;wsp:rsid wsp:val=&quot;00273425&quot;/&gt;&lt;wsp:rsid wsp:val=&quot;00280B08&quot;/&gt;&lt;wsp:rsid wsp:val=&quot;00283806&quot;/&gt;&lt;wsp:rsid wsp:val=&quot;00287A81&quot;/&gt;&lt;wsp:rsid wsp:val=&quot;00293113&quot;/&gt;&lt;wsp:rsid wsp:val=&quot;002A2466&quot;/&gt;&lt;wsp:rsid wsp:val=&quot;002A5C24&quot;/&gt;&lt;wsp:rsid wsp:val=&quot;002B46DF&quot;/&gt;&lt;wsp:rsid wsp:val=&quot;002B5456&quot;/&gt;&lt;wsp:rsid wsp:val=&quot;002E407E&quot;/&gt;&lt;wsp:rsid wsp:val=&quot;00306714&quot;/&gt;&lt;wsp:rsid wsp:val=&quot;0036029F&quot;/&gt;&lt;wsp:rsid wsp:val=&quot;00363F07&quot;/&gt;&lt;wsp:rsid wsp:val=&quot;003644EE&quot;/&gt;&lt;wsp:rsid wsp:val=&quot;00372256&quot;/&gt;&lt;wsp:rsid wsp:val=&quot;00373D04&quot;/&gt;&lt;wsp:rsid wsp:val=&quot;00381C9D&quot;/&gt;&lt;wsp:rsid wsp:val=&quot;00381D49&quot;/&gt;&lt;wsp:rsid wsp:val=&quot;003874E0&quot;/&gt;&lt;wsp:rsid wsp:val=&quot;003963DE&quot;/&gt;&lt;wsp:rsid wsp:val=&quot;003B41A7&quot;/&gt;&lt;wsp:rsid wsp:val=&quot;003C472E&quot;/&gt;&lt;wsp:rsid wsp:val=&quot;003D0D3C&quot;/&gt;&lt;wsp:rsid wsp:val=&quot;003D1F8C&quot;/&gt;&lt;wsp:rsid wsp:val=&quot;00405D96&quot;/&gt;&lt;wsp:rsid wsp:val=&quot;00406458&quot;/&gt;&lt;wsp:rsid wsp:val=&quot;00411DF4&quot;/&gt;&lt;wsp:rsid wsp:val=&quot;00414304&quot;/&gt;&lt;wsp:rsid wsp:val=&quot;00420762&quot;/&gt;&lt;wsp:rsid wsp:val=&quot;00451827&quot;/&gt;&lt;wsp:rsid wsp:val=&quot;00467F24&quot;/&gt;&lt;wsp:rsid wsp:val=&quot;00475886&quot;/&gt;&lt;wsp:rsid wsp:val=&quot;0048362D&quot;/&gt;&lt;wsp:rsid wsp:val=&quot;0049520D&quot;/&gt;&lt;wsp:rsid wsp:val=&quot;004A21E0&quot;/&gt;&lt;wsp:rsid wsp:val=&quot;004A722A&quot;/&gt;&lt;wsp:rsid wsp:val=&quot;004D4ACD&quot;/&gt;&lt;wsp:rsid wsp:val=&quot;00510687&quot;/&gt;&lt;wsp:rsid wsp:val=&quot;00537744&quot;/&gt;&lt;wsp:rsid wsp:val=&quot;005402BE&quot;/&gt;&lt;wsp:rsid wsp:val=&quot;0057003C&quot;/&gt;&lt;wsp:rsid wsp:val=&quot;00577FF7&quot;/&gt;&lt;wsp:rsid wsp:val=&quot;00592609&quot;/&gt;&lt;wsp:rsid wsp:val=&quot;005B0060&quot;/&gt;&lt;wsp:rsid wsp:val=&quot;005D634F&quot;/&gt;&lt;wsp:rsid wsp:val=&quot;005E0BB9&quot;/&gt;&lt;wsp:rsid wsp:val=&quot;005E7967&quot;/&gt;&lt;wsp:rsid wsp:val=&quot;006003FA&quot;/&gt;&lt;wsp:rsid wsp:val=&quot;00613EE0&quot;/&gt;&lt;wsp:rsid wsp:val=&quot;0061571C&quot;/&gt;&lt;wsp:rsid wsp:val=&quot;006230FC&quot;/&gt;&lt;wsp:rsid wsp:val=&quot;0063638F&quot;/&gt;&lt;wsp:rsid wsp:val=&quot;00640E53&quot;/&gt;&lt;wsp:rsid wsp:val=&quot;006678CB&quot;/&gt;&lt;wsp:rsid wsp:val=&quot;006928ED&quot;/&gt;&lt;wsp:rsid wsp:val=&quot;006A3994&quot;/&gt;&lt;wsp:rsid wsp:val=&quot;006B2D90&quot;/&gt;&lt;wsp:rsid wsp:val=&quot;006B345C&quot;/&gt;&lt;wsp:rsid wsp:val=&quot;006B6E40&quot;/&gt;&lt;wsp:rsid wsp:val=&quot;006C626F&quot;/&gt;&lt;wsp:rsid wsp:val=&quot;006E19E2&quot;/&gt;&lt;wsp:rsid wsp:val=&quot;00705012&quot;/&gt;&lt;wsp:rsid wsp:val=&quot;00715F3C&quot;/&gt;&lt;wsp:rsid wsp:val=&quot;00724CB8&quot;/&gt;&lt;wsp:rsid wsp:val=&quot;007335C2&quot;/&gt;&lt;wsp:rsid wsp:val=&quot;00734329&quot;/&gt;&lt;wsp:rsid wsp:val=&quot;007620A1&quot;/&gt;&lt;wsp:rsid wsp:val=&quot;00772C38&quot;/&gt;&lt;wsp:rsid wsp:val=&quot;007947FA&quot;/&gt;&lt;wsp:rsid wsp:val=&quot;007C72DD&quot;/&gt;&lt;wsp:rsid wsp:val=&quot;007E7304&quot;/&gt;&lt;wsp:rsid wsp:val=&quot;008038BC&quot;/&gt;&lt;wsp:rsid wsp:val=&quot;0081351E&quot;/&gt;&lt;wsp:rsid wsp:val=&quot;00842133&quot;/&gt;&lt;wsp:rsid wsp:val=&quot;00853250&quot;/&gt;&lt;wsp:rsid wsp:val=&quot;008533EE&quot;/&gt;&lt;wsp:rsid wsp:val=&quot;00881B00&quot;/&gt;&lt;wsp:rsid wsp:val=&quot;008869F0&quot;/&gt;&lt;wsp:rsid wsp:val=&quot;00891F55&quot;/&gt;&lt;wsp:rsid wsp:val=&quot;008A1A49&quot;/&gt;&lt;wsp:rsid wsp:val=&quot;008C0D75&quot;/&gt;&lt;wsp:rsid wsp:val=&quot;008C0EE6&quot;/&gt;&lt;wsp:rsid wsp:val=&quot;008E2629&quot;/&gt;&lt;wsp:rsid wsp:val=&quot;00901CDF&quot;/&gt;&lt;wsp:rsid wsp:val=&quot;00906E72&quot;/&gt;&lt;wsp:rsid wsp:val=&quot;00936388&quot;/&gt;&lt;wsp:rsid wsp:val=&quot;00950E9A&quot;/&gt;&lt;wsp:rsid wsp:val=&quot;009611D4&quot;/&gt;&lt;wsp:rsid wsp:val=&quot;00973E08&quot;/&gt;&lt;wsp:rsid wsp:val=&quot;00985B8D&quot;/&gt;&lt;wsp:rsid wsp:val=&quot;009C1638&quot;/&gt;&lt;wsp:rsid wsp:val=&quot;009D077F&quot;/&gt;&lt;wsp:rsid wsp:val=&quot;009E2920&quot;/&gt;&lt;wsp:rsid wsp:val=&quot;009E6654&quot;/&gt;&lt;wsp:rsid wsp:val=&quot;00A026FC&quot;/&gt;&lt;wsp:rsid wsp:val=&quot;00A06D7A&quot;/&gt;&lt;wsp:rsid wsp:val=&quot;00A2375C&quot;/&gt;&lt;wsp:rsid wsp:val=&quot;00A3675F&quot;/&gt;&lt;wsp:rsid wsp:val=&quot;00A45515&quot;/&gt;&lt;wsp:rsid wsp:val=&quot;00A51BE7&quot;/&gt;&lt;wsp:rsid wsp:val=&quot;00A53B14&quot;/&gt;&lt;wsp:rsid wsp:val=&quot;00A62C12&quot;/&gt;&lt;wsp:rsid wsp:val=&quot;00A64A58&quot;/&gt;&lt;wsp:rsid wsp:val=&quot;00A654D8&quot;/&gt;&lt;wsp:rsid wsp:val=&quot;00A81CF7&quot;/&gt;&lt;wsp:rsid wsp:val=&quot;00A861DB&quot;/&gt;&lt;wsp:rsid wsp:val=&quot;00A956D4&quot;/&gt;&lt;wsp:rsid wsp:val=&quot;00AB0E64&quot;/&gt;&lt;wsp:rsid wsp:val=&quot;00AF2326&quot;/&gt;&lt;wsp:rsid wsp:val=&quot;00AF76E0&quot;/&gt;&lt;wsp:rsid wsp:val=&quot;00B03AFB&quot;/&gt;&lt;wsp:rsid wsp:val=&quot;00B136B1&quot;/&gt;&lt;wsp:rsid wsp:val=&quot;00B13FFB&quot;/&gt;&lt;wsp:rsid wsp:val=&quot;00B145CA&quot;/&gt;&lt;wsp:rsid wsp:val=&quot;00B2509D&quot;/&gt;&lt;wsp:rsid wsp:val=&quot;00B254F8&quot;/&gt;&lt;wsp:rsid wsp:val=&quot;00B27C5C&quot;/&gt;&lt;wsp:rsid wsp:val=&quot;00B32B7A&quot;/&gt;&lt;wsp:rsid wsp:val=&quot;00B52532&quot;/&gt;&lt;wsp:rsid wsp:val=&quot;00B87726&quot;/&gt;&lt;wsp:rsid wsp:val=&quot;00B97606&quot;/&gt;&lt;wsp:rsid wsp:val=&quot;00BA0E00&quot;/&gt;&lt;wsp:rsid wsp:val=&quot;00BA132A&quot;/&gt;&lt;wsp:rsid wsp:val=&quot;00BA6E40&quot;/&gt;&lt;wsp:rsid wsp:val=&quot;00BB0471&quot;/&gt;&lt;wsp:rsid wsp:val=&quot;00BB3FA8&quot;/&gt;&lt;wsp:rsid wsp:val=&quot;00BB5876&quot;/&gt;&lt;wsp:rsid wsp:val=&quot;00BD14F8&quot;/&gt;&lt;wsp:rsid wsp:val=&quot;00BD2679&quot;/&gt;&lt;wsp:rsid wsp:val=&quot;00BE57ED&quot;/&gt;&lt;wsp:rsid wsp:val=&quot;00BF2401&quot;/&gt;&lt;wsp:rsid wsp:val=&quot;00C16580&quot;/&gt;&lt;wsp:rsid wsp:val=&quot;00C27D80&quot;/&gt;&lt;wsp:rsid wsp:val=&quot;00C27E4A&quot;/&gt;&lt;wsp:rsid wsp:val=&quot;00C450F5&quot;/&gt;&lt;wsp:rsid wsp:val=&quot;00C45FA5&quot;/&gt;&lt;wsp:rsid wsp:val=&quot;00C57F55&quot;/&gt;&lt;wsp:rsid wsp:val=&quot;00C754BA&quot;/&gt;&lt;wsp:rsid wsp:val=&quot;00C85E61&quot;/&gt;&lt;wsp:rsid wsp:val=&quot;00C913BC&quot;/&gt;&lt;wsp:rsid wsp:val=&quot;00C91FE0&quot;/&gt;&lt;wsp:rsid wsp:val=&quot;00C9460C&quot;/&gt;&lt;wsp:rsid wsp:val=&quot;00CA309D&quot;/&gt;&lt;wsp:rsid wsp:val=&quot;00CA4068&quot;/&gt;&lt;wsp:rsid wsp:val=&quot;00CD101F&quot;/&gt;&lt;wsp:rsid wsp:val=&quot;00D05047&quot;/&gt;&lt;wsp:rsid wsp:val=&quot;00D15BA1&quot;/&gt;&lt;wsp:rsid wsp:val=&quot;00D2499D&quot;/&gt;&lt;wsp:rsid wsp:val=&quot;00D32D3D&quot;/&gt;&lt;wsp:rsid wsp:val=&quot;00D45F84&quot;/&gt;&lt;wsp:rsid wsp:val=&quot;00D4741C&quot;/&gt;&lt;wsp:rsid wsp:val=&quot;00D65285&quot;/&gt;&lt;wsp:rsid wsp:val=&quot;00D7607B&quot;/&gt;&lt;wsp:rsid wsp:val=&quot;00D845EC&quot;/&gt;&lt;wsp:rsid wsp:val=&quot;00D859BB&quot;/&gt;&lt;wsp:rsid wsp:val=&quot;00D938DB&quot;/&gt;&lt;wsp:rsid wsp:val=&quot;00D96B56&quot;/&gt;&lt;wsp:rsid wsp:val=&quot;00DA2BA5&quot;/&gt;&lt;wsp:rsid wsp:val=&quot;00DB3DA8&quot;/&gt;&lt;wsp:rsid wsp:val=&quot;00DD3C31&quot;/&gt;&lt;wsp:rsid wsp:val=&quot;00E04B0F&quot;/&gt;&lt;wsp:rsid wsp:val=&quot;00E0675A&quot;/&gt;&lt;wsp:rsid wsp:val=&quot;00E06A87&quot;/&gt;&lt;wsp:rsid wsp:val=&quot;00E0725A&quot;/&gt;&lt;wsp:rsid wsp:val=&quot;00E13E8F&quot;/&gt;&lt;wsp:rsid wsp:val=&quot;00E14059&quot;/&gt;&lt;wsp:rsid wsp:val=&quot;00E20AF2&quot;/&gt;&lt;wsp:rsid wsp:val=&quot;00E30513&quot;/&gt;&lt;wsp:rsid wsp:val=&quot;00E35ED9&quot;/&gt;&lt;wsp:rsid wsp:val=&quot;00E5393E&quot;/&gt;&lt;wsp:rsid wsp:val=&quot;00E610D3&quot;/&gt;&lt;wsp:rsid wsp:val=&quot;00E617C3&quot;/&gt;&lt;wsp:rsid wsp:val=&quot;00E758F1&quot;/&gt;&lt;wsp:rsid wsp:val=&quot;00E9213D&quot;/&gt;&lt;wsp:rsid wsp:val=&quot;00E947B0&quot;/&gt;&lt;wsp:rsid wsp:val=&quot;00EA1529&quot;/&gt;&lt;wsp:rsid wsp:val=&quot;00EB1051&quot;/&gt;&lt;wsp:rsid wsp:val=&quot;00EB698E&quot;/&gt;&lt;wsp:rsid wsp:val=&quot;00EE3BC1&quot;/&gt;&lt;wsp:rsid wsp:val=&quot;00EF21AD&quot;/&gt;&lt;wsp:rsid wsp:val=&quot;00F02A9F&quot;/&gt;&lt;wsp:rsid wsp:val=&quot;00F07EBF&quot;/&gt;&lt;wsp:rsid wsp:val=&quot;00F45F62&quot;/&gt;&lt;wsp:rsid wsp:val=&quot;00F918C0&quot;/&gt;&lt;wsp:rsid wsp:val=&quot;00F94099&quot;/&gt;&lt;wsp:rsid wsp:val=&quot;00FB5C9E&quot;/&gt;&lt;wsp:rsid wsp:val=&quot;00FB6F3A&quot;/&gt;&lt;wsp:rsid wsp:val=&quot;00FC5717&quot;/&gt;&lt;wsp:rsid wsp:val=&quot;00FD6A91&quot;/&gt;&lt;wsp:rsid wsp:val=&quot;00FE506C&quot;/&gt;&lt;/wsp:rsids&gt;&lt;/w:docPr&gt;&lt;w:body&gt;&lt;wx:sect&gt;&lt;w:p wsp:rsidR=&quot;00000000&quot; wsp:rsidRDefault=&quot;00881B00&quot; wsp:rsidP=&quot;00881B00&quot;&gt;&lt;m:oMathPara&gt;&lt;m:oMath&gt;&lt;m:r&gt;&lt;w:rPr&gt;&lt;w:rFonts w:ascii=&quot;Cambria Math&quot; w:h-ansi=&quot;Cambria Math&quot;/&gt;&lt;wx:font wx:val=&quot;Cambria Math&quot;/&gt;&lt;w:i/&gt;&lt;w:sz w:val=&quot;28&quot;/&gt;&lt;w:sz-cs w:val=&quot;28&quot;/&gt;&lt;/w:rPr&gt;&lt;m:t&gt;в€†&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lang w:val=&quot;EN-US&quot;/&gt;&lt;/w:rPr&gt;&lt;m:t&gt;H&lt;/m:t&gt;&lt;/m:r&gt;&lt;/m:e&gt;&lt;m:sub&gt;&lt;m:r&gt;&lt;w:rPr&gt;&lt;w:rFonts w:ascii=&quot;Cambria Math&quot; w:h-ansi=&quot;Cambria Math&quot;/&gt;&lt;wx:font wx:val=&quot;Cambria Math&quot;/&gt;&lt;w:i/&gt;&lt;w:sz w:val=&quot;28&quot;/&gt;&lt;w:sz-cs w:val=&quot;28&quot;/&gt;&lt;/w:rPr&gt;&lt;m:t&gt;Р»&lt;/m:t&gt;&lt;/m:r&gt;&lt;/m:sub&gt;&lt;/m:sSub&gt;&lt;m:r&gt;&lt;w:rPr&gt;&lt;w:rFonts w:ascii=&quot;Cambria Math&quot; w:h-ansi=&quot;Cambria Math&quot;/&gt;&lt;wx:font wx:val=&quot;Cambria Math&quot;/&gt;&lt;w:i/&gt;&lt;w:sz w:val=&quot;28&quot;/&gt;&lt;w:sz-cs w:val=&quot;28&quot;/&gt;&lt;/w:rPr&gt;&lt;m:t&gt;=О»в€™&lt;/m:t&gt;&lt;/m:r&gt;&lt;m:f&gt;&lt;m:fPr&gt;&lt;m:ctrlPr&gt;&lt;w:rPr&gt;&lt;w:rFonts w:ascii=&quot;Cambria Math&quot; w:h-ansi=&quot;Cambria Math&quot;/&gt;&lt;wx:font wx:val=&quot;Cambria Math&quot;/&gt;&lt;w:b-cs/&gt;&lt;w:i/&gt;&lt;w:sz w:val=&quot;28&quot;/&gt;&lt;w:sz-cs w:val=&quot;28&quot;/&gt;&lt;/w:rPr&gt;&lt;/m:ctrlPr&gt;&lt;/m:fPr&gt;&lt;m:num&gt;&lt;m:r&gt;&lt;w:rPr&gt;&lt;w:rFonts w:ascii=&quot;Cambria Math&quot; w:h-ansi=&quot;Cambria Math&quot;/&gt;&lt;wx:font wx:val=&quot;Cambria Math&quot;/&gt;&lt;w:i/&gt;&lt;w:sz w:val=&quot;28&quot;/&gt;&lt;w:sz-cs w:val=&quot;28&quot;/&gt;&lt;/w:rPr&gt;&lt;m:t&gt;ОЈв€™&lt;/m:t&gt;&lt;/m:r&gt;&lt;m:sSub&gt;&lt;m:sSubPr&gt;&lt;m:ctrlPr&gt;&lt;w:rPr&gt;&lt;w:rFonts w:ascii=&quot;Cambria Math&quot; w:h-ansi=&quot;Cambria Math&quot;/&gt;&lt;wx:font wx:val=&quot;Cambria Math&quot;/&gt;&lt;w:b-cs/&gt;&lt;w:i/&gt;&lt;w:sz w:val=&quot;28&quot;/&gt;&lt;w:sz-cs w:val=&quot;28&quot;/&gt;&lt;/w:rPr&gt;&lt;/m:ctrlPr&gt;&lt;/m:sSubPr&gt;&lt;m:e&gt;&lt;m:r&gt;&lt;w:rPr&gt;&lt;w:rFonts w:ascii=&quot;Cambria Math&quot; w:h-ansi=&quot;Cambria Math&quot;/&gt;&lt;wx:font wx:val=&quot;Cambria Math&quot;/&gt;&lt;w:i/&gt;&lt;w:sz w:val=&quot;28&quot;/&gt;&lt;w:sz-cs w:val=&quot;28&quot;/&gt;&lt;w:lang w:val=&quot;EN-US&quot;/&gt;&lt;/w:rPr&gt;&lt;m:t&gt;l&lt;/m:t&gt;&lt;/m:r&gt;&lt;/m:e&gt;&lt;m:sub&gt;&lt;m:r&gt;&lt;w:rPr&gt;&lt;w:rFonts w:ascii=&quot;Cambria Math&quot; w:h-ansi=&quot;Cambria Math&quot;/&gt;&lt;wx:font wx:val=&quot;Cambria Math&quot;/&gt;&lt;w:i/&gt;&lt;w:sz w:val=&quot;28&quot;/&gt;&lt;w:sz-cs w:val=&quot;28&quot;/&gt;&lt;/w:rPr&gt;&lt;m:t&gt;СЌРєРІ&lt;/m:t&gt;&lt;/m:r&gt;&lt;/m:sub&gt;&lt;/m:sSub&gt;&lt;/m:num&gt;&lt;m:den&gt;&lt;m:r&gt;&lt;w:rPr&gt;&lt;w:rFonts w:ascii=&quot;Cambria Math&quot; w:h-ansi=&quot;Cambria Math&quot;/&gt;&lt;wx:font wx:val=&quot;Cambria Math&quot;/&gt;&lt;w:i/&gt;&lt;w:sz w:val=&quot;28&quot;/&gt;&lt;w:sz-cs w:val=&quot;28&quot;/&gt;&lt;w:lang w:val=&quot;EN-US&quot;/&gt;&lt;/w:rPr&gt;&lt;m:t&gt;d&lt;/m:t&gt;&lt;/m:r&gt;&lt;/m:den&gt;&lt;/m:f&gt;&lt;m:r&gt;&lt;w:rPr&gt;&lt;w:rFonts w:ascii=&quot;Cambria Math&quot; w:h-ansi=&quot;Cambria Math&quot;/&gt;&lt;wx:font wx:val=&quot;Cambria Math&quot;/&gt;&lt;w:i/&gt;&lt;w:sz w:val=&quot;28&quot;/&gt;&lt;w:sz-cs w:val=&quot;28&quot;/&gt;&lt;/w:rPr&gt;&lt;m:t&gt;в€™&lt;/m:t&gt;&lt;/m:r&gt;&lt;m:f&gt;&lt;m:fPr&gt;&lt;m:ctrlPr&gt;&lt;w:rPr&gt;&lt;w:rFonts w:ascii=&quot;Cambria Math&quot; w:h-ansi=&quot;Cambria Math&quot;/&gt;&lt;wx:font wx:val=&quot;Cambria Math&quot;/&gt;&lt;w:b-cs/&gt;&lt;w:i/&gt;&lt;w:sz w:val=&quot;28&quot;/&gt;&lt;w:sz-cs w:val=&quot;28&quot;/&gt;&lt;/w:rPr&gt;&lt;/m:ctrlPr&gt;&lt;/m:fPr&gt;&lt;m:num&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ПЃ&lt;/m:t&gt;&lt;/m:r&gt;&lt;/m:e&gt;&lt;m:sub&gt;&lt;m:r&gt;&lt;w:rPr&gt;&lt;w:rFonts w:ascii=&quot;Cambria Math&quot; w:h-ansi=&quot;Cambria Math&quot;/&gt;&lt;wx:font wx:val=&quot;Cambria Math&quot;/&gt;&lt;w:i/&gt;&lt;w:sz w:val=&quot;28&quot;/&gt;&lt;w:sz-cs w:val=&quot;28&quot;/&gt;&lt;/w:rPr&gt;&lt;m:t&gt;РЅ&lt;/m:t&gt;&lt;/m:r&gt;&lt;/m:sub&gt;&lt;/m:sSub&gt;&lt;m:r&gt;&lt;w:rPr&gt;&lt;w:rFonts w:ascii=&quot;Cambria Math&quot; w:h-ansi=&quot;Cambria Math&quot;/&gt;&lt;wx:font wx:val=&quot;Cambria Math&quot;/&gt;&lt;w:i/&gt;&lt;w:sz w:val=&quot;28&quot;/&gt;&lt;w:sz-cs w:val=&quot;28&quot;/&gt;&lt;/w:rPr&gt;&lt;m:t&gt;в€™&lt;/m:t&gt;&lt;/m:r&gt;&lt;m:sSubSup&gt;&lt;m:sSubSupPr&gt;&lt;m:ctrlPr&gt;&lt;w:rPr&gt;&lt;w:rFonts w:ascii=&quot;Cambria Math&quot; w:h-ansi=&quot;Cambria Math&quot;/&gt;&lt;wx:font wx:val=&quot;Cambria Math&quot;/&gt;&lt;w:i/&gt;&lt;w:sz w:val=&quot;28&quot;/&gt;&lt;w:sz-cs w:val=&quot;28&quot;/&gt;&lt;/w:rPr&gt;&lt;/m:ctrlPr&gt;&lt;/m:sSubSupPr&gt;&lt;m:e&gt;&lt;m:r&gt;&lt;w:rPr&gt;&lt;w:rFonts w:ascii=&quot;Cambria Math&quot; w:h-ansi=&quot;Cambria Math&quot;/&gt;&lt;wx:font wx:val=&quot;Cambria Math&quot;/&gt;&lt;w:i/&gt;&lt;w:sz w:val=&quot;28&quot;/&gt;&lt;w:sz-cs w:val=&quot;28&quot;/&gt;&lt;/w:rPr&gt;&lt;m:t&gt;П…&lt;/m:t&gt;&lt;/m:r&gt;&lt;/m:e&gt;&lt;m:sub&gt;&lt;m:r&gt;&lt;w:rPr&gt;&lt;w:rFonts w:ascii=&quot;Cambria Math&quot; w:h-ansi=&quot;Cambria Math&quot;/&gt;&lt;wx:font wx:val=&quot;Cambria Math&quot;/&gt;&lt;w:i/&gt;&lt;w:sz w:val=&quot;28&quot;/&gt;&lt;w:sz-cs w:val=&quot;28&quot;/&gt;&lt;/w:rPr&gt;&lt;m:t&gt;РЅ&lt;/m:t&gt;&lt;/m:r&gt;&lt;/m:sub&gt;&lt;m:sup&gt;&lt;m:r&gt;&lt;w:rPr&gt;&lt;w:rFonts w:ascii=&quot;Cambria Math&quot; w:h-ansi=&quot;Cambria Math&quot;/&gt;&lt;wx:font wx:val=&quot;Cambria Math&quot;/&gt;&lt;w:i/&gt;&lt;w:sz w:val=&quot;28&quot;/&gt;&lt;w:sz-cs w:val=&quot;28&quot;/&gt;&lt;/w:rPr&gt;&lt;m:t&gt;2&lt;/m:t&gt;&lt;/m:r&gt;&lt;/m:sup&gt;&lt;/m:sSubSup&gt;&lt;/m:num&gt;&lt;m:den&gt;&lt;m:r&gt;&lt;w:rPr&gt;&lt;w:rFonts w:ascii=&quot;Cambria Math&quot; w:h-ansi=&quot;Cambria Math&quot;/&gt;&lt;wx:font wx:val=&quot;Cambria Math&quot;/&gt;&lt;w:i/&gt;&lt;w:sz w:val=&quot;28&quot;/&gt;&lt;w:sz-cs w:val=&quot;28&quot;/&gt;&lt;/w:rPr&gt;&lt;m:t&gt;2&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75" o:title="" chromakey="white"/>
                </v:shape>
              </w:pict>
            </w:r>
            <w:r w:rsidRPr="0049520D">
              <w:rPr>
                <w:rFonts w:ascii="Times New Roman" w:hAnsi="Times New Roman"/>
                <w:bCs/>
                <w:sz w:val="28"/>
                <w:szCs w:val="28"/>
              </w:rPr>
              <w:fldChar w:fldCharType="end"/>
            </w:r>
            <w:r w:rsidRPr="0049520D">
              <w:rPr>
                <w:rFonts w:ascii="Times New Roman" w:hAnsi="Times New Roman"/>
                <w:bCs/>
                <w:sz w:val="28"/>
                <w:szCs w:val="28"/>
              </w:rPr>
              <w:t>,</w:t>
            </w:r>
          </w:p>
        </w:tc>
        <w:tc>
          <w:tcPr>
            <w:tcW w:w="817" w:type="dxa"/>
          </w:tcPr>
          <w:p w:rsidR="00DF6FF5" w:rsidRPr="0049520D" w:rsidRDefault="00DF6FF5" w:rsidP="00B4580C">
            <w:pPr>
              <w:spacing w:line="360" w:lineRule="auto"/>
              <w:jc w:val="both"/>
              <w:rPr>
                <w:rFonts w:ascii="Times New Roman" w:hAnsi="Times New Roman"/>
                <w:sz w:val="28"/>
                <w:szCs w:val="28"/>
              </w:rPr>
            </w:pPr>
            <w:r w:rsidRPr="0049520D">
              <w:rPr>
                <w:rFonts w:ascii="Times New Roman" w:hAnsi="Times New Roman"/>
                <w:sz w:val="28"/>
                <w:szCs w:val="28"/>
              </w:rPr>
              <w:t>(21)</w:t>
            </w:r>
          </w:p>
        </w:tc>
      </w:tr>
      <w:tr w:rsidR="00DF6FF5" w:rsidRPr="009804F2" w:rsidTr="00B4580C">
        <w:tc>
          <w:tcPr>
            <w:tcW w:w="8647" w:type="dxa"/>
          </w:tcPr>
          <w:p w:rsidR="00DF6FF5" w:rsidRPr="0049520D" w:rsidRDefault="00DF6FF5" w:rsidP="00B4580C">
            <w:pPr>
              <w:spacing w:line="360" w:lineRule="auto"/>
              <w:ind w:firstLine="709"/>
              <w:jc w:val="both"/>
              <w:rPr>
                <w:rFonts w:ascii="Times New Roman" w:hAnsi="Times New Roman"/>
                <w:sz w:val="28"/>
                <w:szCs w:val="28"/>
              </w:rPr>
            </w:pPr>
            <w:r w:rsidRPr="0049520D">
              <w:pict>
                <v:shape id="_x0000_i1157" type="#_x0000_t75" style="width:93.6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stylePaneFormatFilter w:val=&quot;3F01&quot;/&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7967&quot;/&gt;&lt;wsp:rsid wsp:val=&quot;000029D6&quot;/&gt;&lt;wsp:rsid wsp:val=&quot;00002C4D&quot;/&gt;&lt;wsp:rsid wsp:val=&quot;00017571&quot;/&gt;&lt;wsp:rsid wsp:val=&quot;00027105&quot;/&gt;&lt;wsp:rsid wsp:val=&quot;00033732&quot;/&gt;&lt;wsp:rsid wsp:val=&quot;00033F33&quot;/&gt;&lt;wsp:rsid wsp:val=&quot;000474BF&quot;/&gt;&lt;wsp:rsid wsp:val=&quot;00051CF3&quot;/&gt;&lt;wsp:rsid wsp:val=&quot;00060869&quot;/&gt;&lt;wsp:rsid wsp:val=&quot;000625C0&quot;/&gt;&lt;wsp:rsid wsp:val=&quot;00073578&quot;/&gt;&lt;wsp:rsid wsp:val=&quot;0007381A&quot;/&gt;&lt;wsp:rsid wsp:val=&quot;00076D95&quot;/&gt;&lt;wsp:rsid wsp:val=&quot;00080AC8&quot;/&gt;&lt;wsp:rsid wsp:val=&quot;00085754&quot;/&gt;&lt;wsp:rsid wsp:val=&quot;00086DEE&quot;/&gt;&lt;wsp:rsid wsp:val=&quot;00090228&quot;/&gt;&lt;wsp:rsid wsp:val=&quot;00094FC2&quot;/&gt;&lt;wsp:rsid wsp:val=&quot;000A0A94&quot;/&gt;&lt;wsp:rsid wsp:val=&quot;000B1DCA&quot;/&gt;&lt;wsp:rsid wsp:val=&quot;000B69E2&quot;/&gt;&lt;wsp:rsid wsp:val=&quot;000D4124&quot;/&gt;&lt;wsp:rsid wsp:val=&quot;000D6D2E&quot;/&gt;&lt;wsp:rsid wsp:val=&quot;000E0B24&quot;/&gt;&lt;wsp:rsid wsp:val=&quot;000E587C&quot;/&gt;&lt;wsp:rsid wsp:val=&quot;0015407B&quot;/&gt;&lt;wsp:rsid wsp:val=&quot;001556AA&quot;/&gt;&lt;wsp:rsid wsp:val=&quot;00173065&quot;/&gt;&lt;wsp:rsid wsp:val=&quot;00177F55&quot;/&gt;&lt;wsp:rsid wsp:val=&quot;00181CB6&quot;/&gt;&lt;wsp:rsid wsp:val=&quot;00195939&quot;/&gt;&lt;wsp:rsid wsp:val=&quot;001A0271&quot;/&gt;&lt;wsp:rsid wsp:val=&quot;001A3F32&quot;/&gt;&lt;wsp:rsid wsp:val=&quot;001A4AE0&quot;/&gt;&lt;wsp:rsid wsp:val=&quot;001B3810&quot;/&gt;&lt;wsp:rsid wsp:val=&quot;001B5BDD&quot;/&gt;&lt;wsp:rsid wsp:val=&quot;001C7C77&quot;/&gt;&lt;wsp:rsid wsp:val=&quot;001D6FF2&quot;/&gt;&lt;wsp:rsid wsp:val=&quot;001E08B2&quot;/&gt;&lt;wsp:rsid wsp:val=&quot;001E0A17&quot;/&gt;&lt;wsp:rsid wsp:val=&quot;002040FD&quot;/&gt;&lt;wsp:rsid wsp:val=&quot;00205FE0&quot;/&gt;&lt;wsp:rsid wsp:val=&quot;00206D1B&quot;/&gt;&lt;wsp:rsid wsp:val=&quot;0021372E&quot;/&gt;&lt;wsp:rsid wsp:val=&quot;002155CA&quot;/&gt;&lt;wsp:rsid wsp:val=&quot;00230FA3&quot;/&gt;&lt;wsp:rsid wsp:val=&quot;00242A24&quot;/&gt;&lt;wsp:rsid wsp:val=&quot;00246F22&quot;/&gt;&lt;wsp:rsid wsp:val=&quot;00251DB5&quot;/&gt;&lt;wsp:rsid wsp:val=&quot;00255836&quot;/&gt;&lt;wsp:rsid wsp:val=&quot;00273425&quot;/&gt;&lt;wsp:rsid wsp:val=&quot;00280B08&quot;/&gt;&lt;wsp:rsid wsp:val=&quot;00283806&quot;/&gt;&lt;wsp:rsid wsp:val=&quot;00287A81&quot;/&gt;&lt;wsp:rsid wsp:val=&quot;00293113&quot;/&gt;&lt;wsp:rsid wsp:val=&quot;002A2466&quot;/&gt;&lt;wsp:rsid wsp:val=&quot;002A5C24&quot;/&gt;&lt;wsp:rsid wsp:val=&quot;002B46DF&quot;/&gt;&lt;wsp:rsid wsp:val=&quot;002B5456&quot;/&gt;&lt;wsp:rsid wsp:val=&quot;002E407E&quot;/&gt;&lt;wsp:rsid wsp:val=&quot;00306714&quot;/&gt;&lt;wsp:rsid wsp:val=&quot;0036029F&quot;/&gt;&lt;wsp:rsid wsp:val=&quot;00363F07&quot;/&gt;&lt;wsp:rsid wsp:val=&quot;003644EE&quot;/&gt;&lt;wsp:rsid wsp:val=&quot;00372256&quot;/&gt;&lt;wsp:rsid wsp:val=&quot;00373D04&quot;/&gt;&lt;wsp:rsid wsp:val=&quot;00381C9D&quot;/&gt;&lt;wsp:rsid wsp:val=&quot;00381D49&quot;/&gt;&lt;wsp:rsid wsp:val=&quot;003874E0&quot;/&gt;&lt;wsp:rsid wsp:val=&quot;003963DE&quot;/&gt;&lt;wsp:rsid wsp:val=&quot;003B41A7&quot;/&gt;&lt;wsp:rsid wsp:val=&quot;003C472E&quot;/&gt;&lt;wsp:rsid wsp:val=&quot;003D0D3C&quot;/&gt;&lt;wsp:rsid wsp:val=&quot;003D1F8C&quot;/&gt;&lt;wsp:rsid wsp:val=&quot;00405D96&quot;/&gt;&lt;wsp:rsid wsp:val=&quot;00406458&quot;/&gt;&lt;wsp:rsid wsp:val=&quot;00411DF4&quot;/&gt;&lt;wsp:rsid wsp:val=&quot;00414304&quot;/&gt;&lt;wsp:rsid wsp:val=&quot;00420762&quot;/&gt;&lt;wsp:rsid wsp:val=&quot;00451827&quot;/&gt;&lt;wsp:rsid wsp:val=&quot;00467F24&quot;/&gt;&lt;wsp:rsid wsp:val=&quot;00475886&quot;/&gt;&lt;wsp:rsid wsp:val=&quot;0048362D&quot;/&gt;&lt;wsp:rsid wsp:val=&quot;0049520D&quot;/&gt;&lt;wsp:rsid wsp:val=&quot;004A21E0&quot;/&gt;&lt;wsp:rsid wsp:val=&quot;004A722A&quot;/&gt;&lt;wsp:rsid wsp:val=&quot;004D4ACD&quot;/&gt;&lt;wsp:rsid wsp:val=&quot;00510687&quot;/&gt;&lt;wsp:rsid wsp:val=&quot;00537744&quot;/&gt;&lt;wsp:rsid wsp:val=&quot;005402BE&quot;/&gt;&lt;wsp:rsid wsp:val=&quot;0057003C&quot;/&gt;&lt;wsp:rsid wsp:val=&quot;00577FF7&quot;/&gt;&lt;wsp:rsid wsp:val=&quot;00592609&quot;/&gt;&lt;wsp:rsid wsp:val=&quot;005B0060&quot;/&gt;&lt;wsp:rsid wsp:val=&quot;005D634F&quot;/&gt;&lt;wsp:rsid wsp:val=&quot;005E0BB9&quot;/&gt;&lt;wsp:rsid wsp:val=&quot;005E7967&quot;/&gt;&lt;wsp:rsid wsp:val=&quot;006003FA&quot;/&gt;&lt;wsp:rsid wsp:val=&quot;00602BE9&quot;/&gt;&lt;wsp:rsid wsp:val=&quot;00613EE0&quot;/&gt;&lt;wsp:rsid wsp:val=&quot;0061571C&quot;/&gt;&lt;wsp:rsid wsp:val=&quot;006230FC&quot;/&gt;&lt;wsp:rsid wsp:val=&quot;0063638F&quot;/&gt;&lt;wsp:rsid wsp:val=&quot;00640E53&quot;/&gt;&lt;wsp:rsid wsp:val=&quot;006678CB&quot;/&gt;&lt;wsp:rsid wsp:val=&quot;006928ED&quot;/&gt;&lt;wsp:rsid wsp:val=&quot;006A3994&quot;/&gt;&lt;wsp:rsid wsp:val=&quot;006B2D90&quot;/&gt;&lt;wsp:rsid wsp:val=&quot;006B345C&quot;/&gt;&lt;wsp:rsid wsp:val=&quot;006B6E40&quot;/&gt;&lt;wsp:rsid wsp:val=&quot;006C626F&quot;/&gt;&lt;wsp:rsid wsp:val=&quot;006E19E2&quot;/&gt;&lt;wsp:rsid wsp:val=&quot;00705012&quot;/&gt;&lt;wsp:rsid wsp:val=&quot;00715F3C&quot;/&gt;&lt;wsp:rsid wsp:val=&quot;00724CB8&quot;/&gt;&lt;wsp:rsid wsp:val=&quot;007335C2&quot;/&gt;&lt;wsp:rsid wsp:val=&quot;00734329&quot;/&gt;&lt;wsp:rsid wsp:val=&quot;007620A1&quot;/&gt;&lt;wsp:rsid wsp:val=&quot;00772C38&quot;/&gt;&lt;wsp:rsid wsp:val=&quot;007947FA&quot;/&gt;&lt;wsp:rsid wsp:val=&quot;007C72DD&quot;/&gt;&lt;wsp:rsid wsp:val=&quot;007E7304&quot;/&gt;&lt;wsp:rsid wsp:val=&quot;008038BC&quot;/&gt;&lt;wsp:rsid wsp:val=&quot;0081351E&quot;/&gt;&lt;wsp:rsid wsp:val=&quot;00842133&quot;/&gt;&lt;wsp:rsid wsp:val=&quot;00853250&quot;/&gt;&lt;wsp:rsid wsp:val=&quot;008533EE&quot;/&gt;&lt;wsp:rsid wsp:val=&quot;008869F0&quot;/&gt;&lt;wsp:rsid wsp:val=&quot;00891F55&quot;/&gt;&lt;wsp:rsid wsp:val=&quot;008A1A49&quot;/&gt;&lt;wsp:rsid wsp:val=&quot;008C0D75&quot;/&gt;&lt;wsp:rsid wsp:val=&quot;008C0EE6&quot;/&gt;&lt;wsp:rsid wsp:val=&quot;008E2629&quot;/&gt;&lt;wsp:rsid wsp:val=&quot;00901CDF&quot;/&gt;&lt;wsp:rsid wsp:val=&quot;00906E72&quot;/&gt;&lt;wsp:rsid wsp:val=&quot;00936388&quot;/&gt;&lt;wsp:rsid wsp:val=&quot;00950E9A&quot;/&gt;&lt;wsp:rsid wsp:val=&quot;009611D4&quot;/&gt;&lt;wsp:rsid wsp:val=&quot;00973E08&quot;/&gt;&lt;wsp:rsid wsp:val=&quot;00985B8D&quot;/&gt;&lt;wsp:rsid wsp:val=&quot;009C1638&quot;/&gt;&lt;wsp:rsid wsp:val=&quot;009D077F&quot;/&gt;&lt;wsp:rsid wsp:val=&quot;009E2920&quot;/&gt;&lt;wsp:rsid wsp:val=&quot;009E6654&quot;/&gt;&lt;wsp:rsid wsp:val=&quot;00A026FC&quot;/&gt;&lt;wsp:rsid wsp:val=&quot;00A06D7A&quot;/&gt;&lt;wsp:rsid wsp:val=&quot;00A2375C&quot;/&gt;&lt;wsp:rsid wsp:val=&quot;00A3675F&quot;/&gt;&lt;wsp:rsid wsp:val=&quot;00A45515&quot;/&gt;&lt;wsp:rsid wsp:val=&quot;00A51BE7&quot;/&gt;&lt;wsp:rsid wsp:val=&quot;00A53B14&quot;/&gt;&lt;wsp:rsid wsp:val=&quot;00A62C12&quot;/&gt;&lt;wsp:rsid wsp:val=&quot;00A64A58&quot;/&gt;&lt;wsp:rsid wsp:val=&quot;00A654D8&quot;/&gt;&lt;wsp:rsid wsp:val=&quot;00A81CF7&quot;/&gt;&lt;wsp:rsid wsp:val=&quot;00A861DB&quot;/&gt;&lt;wsp:rsid wsp:val=&quot;00A956D4&quot;/&gt;&lt;wsp:rsid wsp:val=&quot;00AB0E64&quot;/&gt;&lt;wsp:rsid wsp:val=&quot;00AF2326&quot;/&gt;&lt;wsp:rsid wsp:val=&quot;00AF76E0&quot;/&gt;&lt;wsp:rsid wsp:val=&quot;00B03AFB&quot;/&gt;&lt;wsp:rsid wsp:val=&quot;00B136B1&quot;/&gt;&lt;wsp:rsid wsp:val=&quot;00B13FFB&quot;/&gt;&lt;wsp:rsid wsp:val=&quot;00B145CA&quot;/&gt;&lt;wsp:rsid wsp:val=&quot;00B2509D&quot;/&gt;&lt;wsp:rsid wsp:val=&quot;00B254F8&quot;/&gt;&lt;wsp:rsid wsp:val=&quot;00B27C5C&quot;/&gt;&lt;wsp:rsid wsp:val=&quot;00B32B7A&quot;/&gt;&lt;wsp:rsid wsp:val=&quot;00B52532&quot;/&gt;&lt;wsp:rsid wsp:val=&quot;00B87726&quot;/&gt;&lt;wsp:rsid wsp:val=&quot;00B97606&quot;/&gt;&lt;wsp:rsid wsp:val=&quot;00BA0E00&quot;/&gt;&lt;wsp:rsid wsp:val=&quot;00BA132A&quot;/&gt;&lt;wsp:rsid wsp:val=&quot;00BA6E40&quot;/&gt;&lt;wsp:rsid wsp:val=&quot;00BB0471&quot;/&gt;&lt;wsp:rsid wsp:val=&quot;00BB3FA8&quot;/&gt;&lt;wsp:rsid wsp:val=&quot;00BB5876&quot;/&gt;&lt;wsp:rsid wsp:val=&quot;00BD14F8&quot;/&gt;&lt;wsp:rsid wsp:val=&quot;00BD2679&quot;/&gt;&lt;wsp:rsid wsp:val=&quot;00BE57ED&quot;/&gt;&lt;wsp:rsid wsp:val=&quot;00BF2401&quot;/&gt;&lt;wsp:rsid wsp:val=&quot;00C16580&quot;/&gt;&lt;wsp:rsid wsp:val=&quot;00C27D80&quot;/&gt;&lt;wsp:rsid wsp:val=&quot;00C27E4A&quot;/&gt;&lt;wsp:rsid wsp:val=&quot;00C450F5&quot;/&gt;&lt;wsp:rsid wsp:val=&quot;00C45FA5&quot;/&gt;&lt;wsp:rsid wsp:val=&quot;00C57F55&quot;/&gt;&lt;wsp:rsid wsp:val=&quot;00C754BA&quot;/&gt;&lt;wsp:rsid wsp:val=&quot;00C85E61&quot;/&gt;&lt;wsp:rsid wsp:val=&quot;00C913BC&quot;/&gt;&lt;wsp:rsid wsp:val=&quot;00C91FE0&quot;/&gt;&lt;wsp:rsid wsp:val=&quot;00C9460C&quot;/&gt;&lt;wsp:rsid wsp:val=&quot;00CA309D&quot;/&gt;&lt;wsp:rsid wsp:val=&quot;00CA4068&quot;/&gt;&lt;wsp:rsid wsp:val=&quot;00CD101F&quot;/&gt;&lt;wsp:rsid wsp:val=&quot;00D05047&quot;/&gt;&lt;wsp:rsid wsp:val=&quot;00D15BA1&quot;/&gt;&lt;wsp:rsid wsp:val=&quot;00D2499D&quot;/&gt;&lt;wsp:rsid wsp:val=&quot;00D32D3D&quot;/&gt;&lt;wsp:rsid wsp:val=&quot;00D45F84&quot;/&gt;&lt;wsp:rsid wsp:val=&quot;00D4741C&quot;/&gt;&lt;wsp:rsid wsp:val=&quot;00D65285&quot;/&gt;&lt;wsp:rsid wsp:val=&quot;00D7607B&quot;/&gt;&lt;wsp:rsid wsp:val=&quot;00D845EC&quot;/&gt;&lt;wsp:rsid wsp:val=&quot;00D859BB&quot;/&gt;&lt;wsp:rsid wsp:val=&quot;00D938DB&quot;/&gt;&lt;wsp:rsid wsp:val=&quot;00D96B56&quot;/&gt;&lt;wsp:rsid wsp:val=&quot;00DA2BA5&quot;/&gt;&lt;wsp:rsid wsp:val=&quot;00DB3DA8&quot;/&gt;&lt;wsp:rsid wsp:val=&quot;00DD3C31&quot;/&gt;&lt;wsp:rsid wsp:val=&quot;00E04B0F&quot;/&gt;&lt;wsp:rsid wsp:val=&quot;00E0675A&quot;/&gt;&lt;wsp:rsid wsp:val=&quot;00E06A87&quot;/&gt;&lt;wsp:rsid wsp:val=&quot;00E0725A&quot;/&gt;&lt;wsp:rsid wsp:val=&quot;00E13E8F&quot;/&gt;&lt;wsp:rsid wsp:val=&quot;00E14059&quot;/&gt;&lt;wsp:rsid wsp:val=&quot;00E20AF2&quot;/&gt;&lt;wsp:rsid wsp:val=&quot;00E30513&quot;/&gt;&lt;wsp:rsid wsp:val=&quot;00E35ED9&quot;/&gt;&lt;wsp:rsid wsp:val=&quot;00E5393E&quot;/&gt;&lt;wsp:rsid wsp:val=&quot;00E610D3&quot;/&gt;&lt;wsp:rsid wsp:val=&quot;00E617C3&quot;/&gt;&lt;wsp:rsid wsp:val=&quot;00E758F1&quot;/&gt;&lt;wsp:rsid wsp:val=&quot;00E9213D&quot;/&gt;&lt;wsp:rsid wsp:val=&quot;00E947B0&quot;/&gt;&lt;wsp:rsid wsp:val=&quot;00EA1529&quot;/&gt;&lt;wsp:rsid wsp:val=&quot;00EB1051&quot;/&gt;&lt;wsp:rsid wsp:val=&quot;00EB698E&quot;/&gt;&lt;wsp:rsid wsp:val=&quot;00EE3BC1&quot;/&gt;&lt;wsp:rsid wsp:val=&quot;00EF21AD&quot;/&gt;&lt;wsp:rsid wsp:val=&quot;00F02A9F&quot;/&gt;&lt;wsp:rsid wsp:val=&quot;00F07EBF&quot;/&gt;&lt;wsp:rsid wsp:val=&quot;00F45F62&quot;/&gt;&lt;wsp:rsid wsp:val=&quot;00F918C0&quot;/&gt;&lt;wsp:rsid wsp:val=&quot;00F94099&quot;/&gt;&lt;wsp:rsid wsp:val=&quot;00FB5C9E&quot;/&gt;&lt;wsp:rsid wsp:val=&quot;00FB6F3A&quot;/&gt;&lt;wsp:rsid wsp:val=&quot;00FC5717&quot;/&gt;&lt;wsp:rsid wsp:val=&quot;00FD6A91&quot;/&gt;&lt;wsp:rsid wsp:val=&quot;00FE506C&quot;/&gt;&lt;/wsp:rsids&gt;&lt;/w:docPr&gt;&lt;w:body&gt;&lt;wx:sect&gt;&lt;w:p wsp:rsidR=&quot;00000000&quot; wsp:rsidRPr=&quot;00602BE9&quot; wsp:rsidRDefault=&quot;00602BE9&quot; wsp:rsidP=&quot;00602BE9&quot;&gt;&lt;m:oMathPara&gt;&lt;m:oMath&gt;&lt;m:r&gt;&lt;w:rPr&gt;&lt;w:rFonts w:ascii=&quot;Cambria Math&quot; w:h-ansi=&quot;Cambria Math&quot;/&gt;&lt;wx:font wx:val=&quot;Cambria Math&quot;/&gt;&lt;w:i/&gt;&lt;w:sz w:val=&quot;28&quot;/&gt;&lt;w:sz-cs w:val=&quot;28&quot;/&gt;&lt;/w:rPr&gt;&lt;m:t&gt;в€†&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lang w:val=&quot;EN-US&quot;/&gt;&lt;/w:rPr&gt;&lt;m:t&gt;H&lt;/m:t&gt;&lt;/m:r&gt;&lt;/m:e&gt;&lt;m:sub&gt;&lt;m:r&gt;&lt;w:rPr&gt;&lt;w:rFonts w:ascii=&quot;Cambria Math&quot; w:h-ansi=&quot;Cambria Math&quot;/&gt;&lt;wx:font wx:val=&quot;Cambria Math&quot;/&gt;&lt;w:i/&gt;&lt;w:sz w:val=&quot;28&quot;/&gt;&lt;w:sz-cs w:val=&quot;28&quot;/&gt;&lt;/w:rPr&gt;&lt;m:t&gt;Р»&lt;/m:t&gt;&lt;/m:r&gt;&lt;/m:sub&gt;&lt;/m:sSub&gt;&lt;m:r&gt;&lt;w:rPr&gt;&lt;w:rFonts w:ascii=&quot;Cambria Math&quot; w:h-ansi=&quot;Cambria Math&quot;/&gt;&lt;wx:font wx:val=&quot;Cambria Math&quot;/&gt;&lt;w:i/&gt;&lt;w:sz w:val=&quot;28&quot;/&gt;&lt;w:sz-cs w:val=&quot;28&quot;/&gt;&lt;/w:rPr&gt;&lt;m:t&gt;=10&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h&lt;/m:t&gt;&lt;/m:r&gt;&lt;/m:e&gt;&lt;m:sub&gt;&lt;m:r&gt;&lt;w:rPr&gt;&lt;w:rFonts w:ascii=&quot;Cambria Math&quot; w:h-ansi=&quot;Cambria Math&quot;/&gt;&lt;wx:font wx:val=&quot;Cambria Math&quot;/&gt;&lt;w:i/&gt;&lt;w:sz w:val=&quot;28&quot;/&gt;&lt;w:sz-cs w:val=&quot;28&quot;/&gt;&lt;/w:rPr&gt;&lt;m:t&gt;Рі&lt;/m:t&gt;&lt;/m:r&gt;&lt;/m:sub&gt;&lt;/m:sSub&gt;&lt;m:r&gt;&lt;w:rPr&gt;&lt;w:rFonts w:ascii=&quot;Cambria Math&quot; w:h-ansi=&quot;Cambria Math&quot;/&gt;&lt;wx:font wx:val=&quot;Cambria Math&quot;/&gt;&lt;w:i/&gt;&lt;w:sz w:val=&quot;28&quot;/&gt;&lt;w:sz-cs w:val=&quot;28&quot;/&gt;&lt;/w:rPr&gt;&lt;m:t&gt;в€™&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ПЃ&lt;/m:t&gt;&lt;/m:r&gt;&lt;/m:e&gt;&lt;m:sub&gt;&lt;m:r&gt;&lt;w:rPr&gt;&lt;w:rFonts w:ascii=&quot;Cambria Math&quot; w:h-ansi=&quot;Cambria Math&quot;/&gt;&lt;wx:font wx:val=&quot;Cambria Math&quot;/&gt;&lt;w:i/&gt;&lt;w:sz w:val=&quot;28&quot;/&gt;&lt;w:sz-cs w:val=&quot;28&quot;/&gt;&lt;/w:rPr&gt;&lt;m:t&gt;РЅ&lt;/m:t&gt;&lt;/m:r&gt;&lt;/m:sub&gt;&lt;/m:sSub&gt;&lt;/m:oMath&gt;&lt;/m:oMathPara&gt;&lt;/w:p&gt;&lt;w:sectPr wsp:rsidR=&quot;00000000&quot; wsp:rsidRPr=&quot;00602BE9&quot;&gt;&lt;w:pgSz w:w=&quot;12240&quot; w:h=&quot;15840&quot;/&gt;&lt;w:pgMar w:top=&quot;1134&quot; w:right=&quot;850&quot; w:bottom=&quot;1134&quot; w:left=&quot;1701&quot; w:header=&quot;720&quot; w:footer=&quot;720&quot; w:gutter=&quot;0&quot;/&gt;&lt;w:cols w:space=&quot;720&quot;/&gt;&lt;/w:sectPr&gt;&lt;/wx:sect&gt;&lt;/w:body&gt;&lt;/w:wordDocument&gt;">
                  <v:imagedata r:id="rId76" o:title="" chromakey="white"/>
                </v:shape>
              </w:pict>
            </w:r>
          </w:p>
        </w:tc>
        <w:tc>
          <w:tcPr>
            <w:tcW w:w="817" w:type="dxa"/>
          </w:tcPr>
          <w:p w:rsidR="00DF6FF5" w:rsidRPr="0049520D" w:rsidRDefault="00DF6FF5" w:rsidP="00B4580C">
            <w:pPr>
              <w:spacing w:line="360" w:lineRule="auto"/>
              <w:rPr>
                <w:rFonts w:ascii="Times New Roman" w:hAnsi="Times New Roman"/>
                <w:sz w:val="28"/>
                <w:szCs w:val="28"/>
              </w:rPr>
            </w:pPr>
            <w:r w:rsidRPr="0049520D">
              <w:rPr>
                <w:rFonts w:ascii="Times New Roman" w:hAnsi="Times New Roman"/>
                <w:sz w:val="28"/>
                <w:szCs w:val="28"/>
              </w:rPr>
              <w:t>(22)</w:t>
            </w:r>
          </w:p>
        </w:tc>
      </w:tr>
    </w:tbl>
    <w:p w:rsidR="00DF6FF5" w:rsidRPr="00282F1D" w:rsidRDefault="00DF6FF5" w:rsidP="00B4580C">
      <w:pPr>
        <w:spacing w:line="360" w:lineRule="auto"/>
        <w:jc w:val="both"/>
        <w:rPr>
          <w:rFonts w:ascii="Times New Roman" w:hAnsi="Times New Roman" w:cs="Times New Roman"/>
          <w:sz w:val="28"/>
          <w:szCs w:val="28"/>
          <w:shd w:val="clear" w:color="auto" w:fill="FFFFFF"/>
        </w:rPr>
      </w:pPr>
      <w:r w:rsidRPr="009804F2">
        <w:rPr>
          <w:rFonts w:ascii="Times New Roman" w:hAnsi="Times New Roman" w:cs="Times New Roman"/>
          <w:sz w:val="28"/>
          <w:szCs w:val="28"/>
        </w:rPr>
        <w:t xml:space="preserve">где </w:t>
      </w:r>
      <w:r w:rsidRPr="0049520D">
        <w:rPr>
          <w:rFonts w:ascii="Times New Roman" w:hAnsi="Times New Roman" w:cs="Times New Roman"/>
          <w:sz w:val="28"/>
          <w:szCs w:val="28"/>
        </w:rPr>
        <w:fldChar w:fldCharType="begin"/>
      </w:r>
      <w:r w:rsidRPr="0049520D">
        <w:rPr>
          <w:rFonts w:ascii="Times New Roman" w:hAnsi="Times New Roman" w:cs="Times New Roman"/>
          <w:sz w:val="28"/>
          <w:szCs w:val="28"/>
        </w:rPr>
        <w:instrText xml:space="preserve"> QUOTE </w:instrText>
      </w:r>
      <w:r w:rsidRPr="0049520D">
        <w:rPr>
          <w:position w:val="-6"/>
        </w:rPr>
        <w:pict>
          <v:shape id="_x0000_i1158" type="#_x0000_t75" style="width:13.8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stylePaneFormatFilter w:val=&quot;3F01&quot;/&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7967&quot;/&gt;&lt;wsp:rsid wsp:val=&quot;000029D6&quot;/&gt;&lt;wsp:rsid wsp:val=&quot;00002C4D&quot;/&gt;&lt;wsp:rsid wsp:val=&quot;00017571&quot;/&gt;&lt;wsp:rsid wsp:val=&quot;00027105&quot;/&gt;&lt;wsp:rsid wsp:val=&quot;00033732&quot;/&gt;&lt;wsp:rsid wsp:val=&quot;00033F33&quot;/&gt;&lt;wsp:rsid wsp:val=&quot;000474BF&quot;/&gt;&lt;wsp:rsid wsp:val=&quot;00051CF3&quot;/&gt;&lt;wsp:rsid wsp:val=&quot;00060869&quot;/&gt;&lt;wsp:rsid wsp:val=&quot;000625C0&quot;/&gt;&lt;wsp:rsid wsp:val=&quot;00073578&quot;/&gt;&lt;wsp:rsid wsp:val=&quot;0007381A&quot;/&gt;&lt;wsp:rsid wsp:val=&quot;00076D95&quot;/&gt;&lt;wsp:rsid wsp:val=&quot;00080AC8&quot;/&gt;&lt;wsp:rsid wsp:val=&quot;00085754&quot;/&gt;&lt;wsp:rsid wsp:val=&quot;00086DEE&quot;/&gt;&lt;wsp:rsid wsp:val=&quot;00090228&quot;/&gt;&lt;wsp:rsid wsp:val=&quot;00094FC2&quot;/&gt;&lt;wsp:rsid wsp:val=&quot;000A0A94&quot;/&gt;&lt;wsp:rsid wsp:val=&quot;000B1DCA&quot;/&gt;&lt;wsp:rsid wsp:val=&quot;000B69E2&quot;/&gt;&lt;wsp:rsid wsp:val=&quot;000D4124&quot;/&gt;&lt;wsp:rsid wsp:val=&quot;000D6D2E&quot;/&gt;&lt;wsp:rsid wsp:val=&quot;000E0B24&quot;/&gt;&lt;wsp:rsid wsp:val=&quot;000E587C&quot;/&gt;&lt;wsp:rsid wsp:val=&quot;0015407B&quot;/&gt;&lt;wsp:rsid wsp:val=&quot;001556AA&quot;/&gt;&lt;wsp:rsid wsp:val=&quot;00173065&quot;/&gt;&lt;wsp:rsid wsp:val=&quot;00177F55&quot;/&gt;&lt;wsp:rsid wsp:val=&quot;00181CB6&quot;/&gt;&lt;wsp:rsid wsp:val=&quot;00195939&quot;/&gt;&lt;wsp:rsid wsp:val=&quot;001A0271&quot;/&gt;&lt;wsp:rsid wsp:val=&quot;001A3F32&quot;/&gt;&lt;wsp:rsid wsp:val=&quot;001A4AE0&quot;/&gt;&lt;wsp:rsid wsp:val=&quot;001B3810&quot;/&gt;&lt;wsp:rsid wsp:val=&quot;001B5BDD&quot;/&gt;&lt;wsp:rsid wsp:val=&quot;001C7C77&quot;/&gt;&lt;wsp:rsid wsp:val=&quot;001D6FF2&quot;/&gt;&lt;wsp:rsid wsp:val=&quot;001E08B2&quot;/&gt;&lt;wsp:rsid wsp:val=&quot;001E0A17&quot;/&gt;&lt;wsp:rsid wsp:val=&quot;002040FD&quot;/&gt;&lt;wsp:rsid wsp:val=&quot;00205FE0&quot;/&gt;&lt;wsp:rsid wsp:val=&quot;00206D1B&quot;/&gt;&lt;wsp:rsid wsp:val=&quot;0021372E&quot;/&gt;&lt;wsp:rsid wsp:val=&quot;002155CA&quot;/&gt;&lt;wsp:rsid wsp:val=&quot;00230FA3&quot;/&gt;&lt;wsp:rsid wsp:val=&quot;00242A24&quot;/&gt;&lt;wsp:rsid wsp:val=&quot;00246F22&quot;/&gt;&lt;wsp:rsid wsp:val=&quot;00251DB5&quot;/&gt;&lt;wsp:rsid wsp:val=&quot;00255836&quot;/&gt;&lt;wsp:rsid wsp:val=&quot;00273425&quot;/&gt;&lt;wsp:rsid wsp:val=&quot;00280B08&quot;/&gt;&lt;wsp:rsid wsp:val=&quot;00283806&quot;/&gt;&lt;wsp:rsid wsp:val=&quot;00287A81&quot;/&gt;&lt;wsp:rsid wsp:val=&quot;00293113&quot;/&gt;&lt;wsp:rsid wsp:val=&quot;002A2466&quot;/&gt;&lt;wsp:rsid wsp:val=&quot;002A5C24&quot;/&gt;&lt;wsp:rsid wsp:val=&quot;002B46DF&quot;/&gt;&lt;wsp:rsid wsp:val=&quot;002B5456&quot;/&gt;&lt;wsp:rsid wsp:val=&quot;002E407E&quot;/&gt;&lt;wsp:rsid wsp:val=&quot;00302818&quot;/&gt;&lt;wsp:rsid wsp:val=&quot;00306714&quot;/&gt;&lt;wsp:rsid wsp:val=&quot;0036029F&quot;/&gt;&lt;wsp:rsid wsp:val=&quot;00363F07&quot;/&gt;&lt;wsp:rsid wsp:val=&quot;003644EE&quot;/&gt;&lt;wsp:rsid wsp:val=&quot;00372256&quot;/&gt;&lt;wsp:rsid wsp:val=&quot;00373D04&quot;/&gt;&lt;wsp:rsid wsp:val=&quot;00381C9D&quot;/&gt;&lt;wsp:rsid wsp:val=&quot;00381D49&quot;/&gt;&lt;wsp:rsid wsp:val=&quot;003874E0&quot;/&gt;&lt;wsp:rsid wsp:val=&quot;003963DE&quot;/&gt;&lt;wsp:rsid wsp:val=&quot;003B41A7&quot;/&gt;&lt;wsp:rsid wsp:val=&quot;003C472E&quot;/&gt;&lt;wsp:rsid wsp:val=&quot;003D0D3C&quot;/&gt;&lt;wsp:rsid wsp:val=&quot;003D1F8C&quot;/&gt;&lt;wsp:rsid wsp:val=&quot;00405D96&quot;/&gt;&lt;wsp:rsid wsp:val=&quot;00406458&quot;/&gt;&lt;wsp:rsid wsp:val=&quot;00411DF4&quot;/&gt;&lt;wsp:rsid wsp:val=&quot;00414304&quot;/&gt;&lt;wsp:rsid wsp:val=&quot;00420762&quot;/&gt;&lt;wsp:rsid wsp:val=&quot;00451827&quot;/&gt;&lt;wsp:rsid wsp:val=&quot;00467F24&quot;/&gt;&lt;wsp:rsid wsp:val=&quot;00475886&quot;/&gt;&lt;wsp:rsid wsp:val=&quot;0048362D&quot;/&gt;&lt;wsp:rsid wsp:val=&quot;0049520D&quot;/&gt;&lt;wsp:rsid wsp:val=&quot;004A21E0&quot;/&gt;&lt;wsp:rsid wsp:val=&quot;004A722A&quot;/&gt;&lt;wsp:rsid wsp:val=&quot;004D4ACD&quot;/&gt;&lt;wsp:rsid wsp:val=&quot;00510687&quot;/&gt;&lt;wsp:rsid wsp:val=&quot;00537744&quot;/&gt;&lt;wsp:rsid wsp:val=&quot;005402BE&quot;/&gt;&lt;wsp:rsid wsp:val=&quot;0057003C&quot;/&gt;&lt;wsp:rsid wsp:val=&quot;00577FF7&quot;/&gt;&lt;wsp:rsid wsp:val=&quot;00592609&quot;/&gt;&lt;wsp:rsid wsp:val=&quot;005B0060&quot;/&gt;&lt;wsp:rsid wsp:val=&quot;005D634F&quot;/&gt;&lt;wsp:rsid wsp:val=&quot;005E0BB9&quot;/&gt;&lt;wsp:rsid wsp:val=&quot;005E7967&quot;/&gt;&lt;wsp:rsid wsp:val=&quot;006003FA&quot;/&gt;&lt;wsp:rsid wsp:val=&quot;00613EE0&quot;/&gt;&lt;wsp:rsid wsp:val=&quot;0061571C&quot;/&gt;&lt;wsp:rsid wsp:val=&quot;006230FC&quot;/&gt;&lt;wsp:rsid wsp:val=&quot;0063638F&quot;/&gt;&lt;wsp:rsid wsp:val=&quot;00640E53&quot;/&gt;&lt;wsp:rsid wsp:val=&quot;006678CB&quot;/&gt;&lt;wsp:rsid wsp:val=&quot;006928ED&quot;/&gt;&lt;wsp:rsid wsp:val=&quot;006A3994&quot;/&gt;&lt;wsp:rsid wsp:val=&quot;006B2D90&quot;/&gt;&lt;wsp:rsid wsp:val=&quot;006B345C&quot;/&gt;&lt;wsp:rsid wsp:val=&quot;006B6E40&quot;/&gt;&lt;wsp:rsid wsp:val=&quot;006C626F&quot;/&gt;&lt;wsp:rsid wsp:val=&quot;006E19E2&quot;/&gt;&lt;wsp:rsid wsp:val=&quot;00705012&quot;/&gt;&lt;wsp:rsid wsp:val=&quot;00715F3C&quot;/&gt;&lt;wsp:rsid wsp:val=&quot;00724CB8&quot;/&gt;&lt;wsp:rsid wsp:val=&quot;007335C2&quot;/&gt;&lt;wsp:rsid wsp:val=&quot;00734329&quot;/&gt;&lt;wsp:rsid wsp:val=&quot;007620A1&quot;/&gt;&lt;wsp:rsid wsp:val=&quot;00772C38&quot;/&gt;&lt;wsp:rsid wsp:val=&quot;007947FA&quot;/&gt;&lt;wsp:rsid wsp:val=&quot;007C72DD&quot;/&gt;&lt;wsp:rsid wsp:val=&quot;007E7304&quot;/&gt;&lt;wsp:rsid wsp:val=&quot;008038BC&quot;/&gt;&lt;wsp:rsid wsp:val=&quot;0081351E&quot;/&gt;&lt;wsp:rsid wsp:val=&quot;00842133&quot;/&gt;&lt;wsp:rsid wsp:val=&quot;00853250&quot;/&gt;&lt;wsp:rsid wsp:val=&quot;008533EE&quot;/&gt;&lt;wsp:rsid wsp:val=&quot;008869F0&quot;/&gt;&lt;wsp:rsid wsp:val=&quot;00891F55&quot;/&gt;&lt;wsp:rsid wsp:val=&quot;008A1A49&quot;/&gt;&lt;wsp:rsid wsp:val=&quot;008C0D75&quot;/&gt;&lt;wsp:rsid wsp:val=&quot;008C0EE6&quot;/&gt;&lt;wsp:rsid wsp:val=&quot;008E2629&quot;/&gt;&lt;wsp:rsid wsp:val=&quot;00901CDF&quot;/&gt;&lt;wsp:rsid wsp:val=&quot;00906E72&quot;/&gt;&lt;wsp:rsid wsp:val=&quot;00936388&quot;/&gt;&lt;wsp:rsid wsp:val=&quot;00950E9A&quot;/&gt;&lt;wsp:rsid wsp:val=&quot;009611D4&quot;/&gt;&lt;wsp:rsid wsp:val=&quot;00973E08&quot;/&gt;&lt;wsp:rsid wsp:val=&quot;00985B8D&quot;/&gt;&lt;wsp:rsid wsp:val=&quot;009C1638&quot;/&gt;&lt;wsp:rsid wsp:val=&quot;009D077F&quot;/&gt;&lt;wsp:rsid wsp:val=&quot;009E2920&quot;/&gt;&lt;wsp:rsid wsp:val=&quot;009E6654&quot;/&gt;&lt;wsp:rsid wsp:val=&quot;00A026FC&quot;/&gt;&lt;wsp:rsid wsp:val=&quot;00A06D7A&quot;/&gt;&lt;wsp:rsid wsp:val=&quot;00A2375C&quot;/&gt;&lt;wsp:rsid wsp:val=&quot;00A3675F&quot;/&gt;&lt;wsp:rsid wsp:val=&quot;00A45515&quot;/&gt;&lt;wsp:rsid wsp:val=&quot;00A51BE7&quot;/&gt;&lt;wsp:rsid wsp:val=&quot;00A53B14&quot;/&gt;&lt;wsp:rsid wsp:val=&quot;00A62C12&quot;/&gt;&lt;wsp:rsid wsp:val=&quot;00A64A58&quot;/&gt;&lt;wsp:rsid wsp:val=&quot;00A654D8&quot;/&gt;&lt;wsp:rsid wsp:val=&quot;00A81CF7&quot;/&gt;&lt;wsp:rsid wsp:val=&quot;00A861DB&quot;/&gt;&lt;wsp:rsid wsp:val=&quot;00A956D4&quot;/&gt;&lt;wsp:rsid wsp:val=&quot;00AB0E64&quot;/&gt;&lt;wsp:rsid wsp:val=&quot;00AF2326&quot;/&gt;&lt;wsp:rsid wsp:val=&quot;00AF76E0&quot;/&gt;&lt;wsp:rsid wsp:val=&quot;00B03AFB&quot;/&gt;&lt;wsp:rsid wsp:val=&quot;00B136B1&quot;/&gt;&lt;wsp:rsid wsp:val=&quot;00B13FFB&quot;/&gt;&lt;wsp:rsid wsp:val=&quot;00B145CA&quot;/&gt;&lt;wsp:rsid wsp:val=&quot;00B2509D&quot;/&gt;&lt;wsp:rsid wsp:val=&quot;00B254F8&quot;/&gt;&lt;wsp:rsid wsp:val=&quot;00B27C5C&quot;/&gt;&lt;wsp:rsid wsp:val=&quot;00B32B7A&quot;/&gt;&lt;wsp:rsid wsp:val=&quot;00B52532&quot;/&gt;&lt;wsp:rsid wsp:val=&quot;00B87726&quot;/&gt;&lt;wsp:rsid wsp:val=&quot;00B97606&quot;/&gt;&lt;wsp:rsid wsp:val=&quot;00BA0E00&quot;/&gt;&lt;wsp:rsid wsp:val=&quot;00BA132A&quot;/&gt;&lt;wsp:rsid wsp:val=&quot;00BA6E40&quot;/&gt;&lt;wsp:rsid wsp:val=&quot;00BB0471&quot;/&gt;&lt;wsp:rsid wsp:val=&quot;00BB3FA8&quot;/&gt;&lt;wsp:rsid wsp:val=&quot;00BB5876&quot;/&gt;&lt;wsp:rsid wsp:val=&quot;00BD14F8&quot;/&gt;&lt;wsp:rsid wsp:val=&quot;00BD2679&quot;/&gt;&lt;wsp:rsid wsp:val=&quot;00BE57ED&quot;/&gt;&lt;wsp:rsid wsp:val=&quot;00BF2401&quot;/&gt;&lt;wsp:rsid wsp:val=&quot;00C16580&quot;/&gt;&lt;wsp:rsid wsp:val=&quot;00C27D80&quot;/&gt;&lt;wsp:rsid wsp:val=&quot;00C27E4A&quot;/&gt;&lt;wsp:rsid wsp:val=&quot;00C450F5&quot;/&gt;&lt;wsp:rsid wsp:val=&quot;00C45FA5&quot;/&gt;&lt;wsp:rsid wsp:val=&quot;00C57F55&quot;/&gt;&lt;wsp:rsid wsp:val=&quot;00C754BA&quot;/&gt;&lt;wsp:rsid wsp:val=&quot;00C85E61&quot;/&gt;&lt;wsp:rsid wsp:val=&quot;00C913BC&quot;/&gt;&lt;wsp:rsid wsp:val=&quot;00C91FE0&quot;/&gt;&lt;wsp:rsid wsp:val=&quot;00C9460C&quot;/&gt;&lt;wsp:rsid wsp:val=&quot;00CA309D&quot;/&gt;&lt;wsp:rsid wsp:val=&quot;00CA4068&quot;/&gt;&lt;wsp:rsid wsp:val=&quot;00CD101F&quot;/&gt;&lt;wsp:rsid wsp:val=&quot;00D05047&quot;/&gt;&lt;wsp:rsid wsp:val=&quot;00D15BA1&quot;/&gt;&lt;wsp:rsid wsp:val=&quot;00D2499D&quot;/&gt;&lt;wsp:rsid wsp:val=&quot;00D32D3D&quot;/&gt;&lt;wsp:rsid wsp:val=&quot;00D45F84&quot;/&gt;&lt;wsp:rsid wsp:val=&quot;00D4741C&quot;/&gt;&lt;wsp:rsid wsp:val=&quot;00D65285&quot;/&gt;&lt;wsp:rsid wsp:val=&quot;00D7607B&quot;/&gt;&lt;wsp:rsid wsp:val=&quot;00D845EC&quot;/&gt;&lt;wsp:rsid wsp:val=&quot;00D859BB&quot;/&gt;&lt;wsp:rsid wsp:val=&quot;00D938DB&quot;/&gt;&lt;wsp:rsid wsp:val=&quot;00D96B56&quot;/&gt;&lt;wsp:rsid wsp:val=&quot;00DA2BA5&quot;/&gt;&lt;wsp:rsid wsp:val=&quot;00DB3DA8&quot;/&gt;&lt;wsp:rsid wsp:val=&quot;00DD3C31&quot;/&gt;&lt;wsp:rsid wsp:val=&quot;00E04B0F&quot;/&gt;&lt;wsp:rsid wsp:val=&quot;00E0675A&quot;/&gt;&lt;wsp:rsid wsp:val=&quot;00E06A87&quot;/&gt;&lt;wsp:rsid wsp:val=&quot;00E0725A&quot;/&gt;&lt;wsp:rsid wsp:val=&quot;00E13E8F&quot;/&gt;&lt;wsp:rsid wsp:val=&quot;00E14059&quot;/&gt;&lt;wsp:rsid wsp:val=&quot;00E20AF2&quot;/&gt;&lt;wsp:rsid wsp:val=&quot;00E30513&quot;/&gt;&lt;wsp:rsid wsp:val=&quot;00E35ED9&quot;/&gt;&lt;wsp:rsid wsp:val=&quot;00E5393E&quot;/&gt;&lt;wsp:rsid wsp:val=&quot;00E610D3&quot;/&gt;&lt;wsp:rsid wsp:val=&quot;00E617C3&quot;/&gt;&lt;wsp:rsid wsp:val=&quot;00E758F1&quot;/&gt;&lt;wsp:rsid wsp:val=&quot;00E9213D&quot;/&gt;&lt;wsp:rsid wsp:val=&quot;00E947B0&quot;/&gt;&lt;wsp:rsid wsp:val=&quot;00EA1529&quot;/&gt;&lt;wsp:rsid wsp:val=&quot;00EB1051&quot;/&gt;&lt;wsp:rsid wsp:val=&quot;00EB698E&quot;/&gt;&lt;wsp:rsid wsp:val=&quot;00EE3BC1&quot;/&gt;&lt;wsp:rsid wsp:val=&quot;00EF21AD&quot;/&gt;&lt;wsp:rsid wsp:val=&quot;00F02A9F&quot;/&gt;&lt;wsp:rsid wsp:val=&quot;00F07EBF&quot;/&gt;&lt;wsp:rsid wsp:val=&quot;00F45F62&quot;/&gt;&lt;wsp:rsid wsp:val=&quot;00F918C0&quot;/&gt;&lt;wsp:rsid wsp:val=&quot;00F94099&quot;/&gt;&lt;wsp:rsid wsp:val=&quot;00FB5C9E&quot;/&gt;&lt;wsp:rsid wsp:val=&quot;00FB6F3A&quot;/&gt;&lt;wsp:rsid wsp:val=&quot;00FC5717&quot;/&gt;&lt;wsp:rsid wsp:val=&quot;00FD6A91&quot;/&gt;&lt;wsp:rsid wsp:val=&quot;00FE506C&quot;/&gt;&lt;/wsp:rsids&gt;&lt;/w:docPr&gt;&lt;w:body&gt;&lt;wx:sect&gt;&lt;w:p wsp:rsidR=&quot;00000000&quot; wsp:rsidRDefault=&quot;00302818&quot; wsp:rsidP=&quot;00302818&quot;&gt;&lt;m:oMathPara&gt;&lt;m:oMath&gt;&lt;m:sSub&gt;&lt;m:sSubPr&gt;&lt;m:ctrlPr&gt;&lt;w:rPr&gt;&lt;w:rFonts w:ascii=&quot;Cambria Math&quot; w:h-ansi=&quot;Cambria Math&quot; w:cs=&quot;Times New Roman&quot;/&gt;&lt;wx:font wx:val=&quot;Cambria Math&quot;/&gt;&lt;w:i/&gt;&lt;w:sz w:val=&quot;28&quot;/&gt;&lt;w:sz-cs w:val=&quot;28&quot;/&gt;&lt;/w:rPr&gt;&lt;/m:ctrlPr&gt;&lt;/m:sSubPr&gt;&lt;m:e&gt;&lt;m:r&gt;&lt;w:rPr&gt;&lt;w:rFonts w:ascii=&quot;Cambria Math&quot; w:h-ansi=&quot;Cambria Math&quot; w:cs=&quot;Times New Roman&quot;/&gt;&lt;wx:font wx:val=&quot;Cambria Math&quot;/&gt;&lt;w:i/&gt;&lt;w:sz w:val=&quot;28&quot;/&gt;&lt;w:sz-cs w:val=&quot;28&quot;/&gt;&lt;/w:rPr&gt;&lt;m:t&gt;ПЃ&lt;/m:t&gt;&lt;/m:r&gt;&lt;/m:e&gt;&lt;m:sub&gt;&lt;m:r&gt;&lt;w:rPr&gt;&lt;w:rFonts w:ascii=&quot;Cambria Math&quot; w:h-ansi=&quot;Cambria Math&quot; w:cs=&quot;Times New Roman&quot;/&gt;&lt;wx:font wx:val=&quot;Cambria Math&quot;/&gt;&lt;w:i/&gt;&lt;w:sz w:val=&quot;28&quot;/&gt;&lt;w:sz-cs w:val=&quot;28&quot;/&gt;&lt;/w:rPr&gt;&lt;m:t&gt;РЅ&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4" o:title="" chromakey="white"/>
          </v:shape>
        </w:pict>
      </w:r>
      <w:r w:rsidRPr="0049520D">
        <w:rPr>
          <w:rFonts w:ascii="Times New Roman" w:hAnsi="Times New Roman" w:cs="Times New Roman"/>
          <w:sz w:val="28"/>
          <w:szCs w:val="28"/>
        </w:rPr>
        <w:instrText xml:space="preserve"> </w:instrText>
      </w:r>
      <w:r w:rsidRPr="0049520D">
        <w:rPr>
          <w:rFonts w:ascii="Times New Roman" w:hAnsi="Times New Roman" w:cs="Times New Roman"/>
          <w:sz w:val="28"/>
          <w:szCs w:val="28"/>
        </w:rPr>
        <w:fldChar w:fldCharType="separate"/>
      </w:r>
      <w:r w:rsidRPr="0049520D">
        <w:rPr>
          <w:position w:val="-6"/>
        </w:rPr>
        <w:pict>
          <v:shape id="_x0000_i1159" type="#_x0000_t75" style="width:13.8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stylePaneFormatFilter w:val=&quot;3F01&quot;/&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7967&quot;/&gt;&lt;wsp:rsid wsp:val=&quot;000029D6&quot;/&gt;&lt;wsp:rsid wsp:val=&quot;00002C4D&quot;/&gt;&lt;wsp:rsid wsp:val=&quot;00017571&quot;/&gt;&lt;wsp:rsid wsp:val=&quot;00027105&quot;/&gt;&lt;wsp:rsid wsp:val=&quot;00033732&quot;/&gt;&lt;wsp:rsid wsp:val=&quot;00033F33&quot;/&gt;&lt;wsp:rsid wsp:val=&quot;000474BF&quot;/&gt;&lt;wsp:rsid wsp:val=&quot;00051CF3&quot;/&gt;&lt;wsp:rsid wsp:val=&quot;00060869&quot;/&gt;&lt;wsp:rsid wsp:val=&quot;000625C0&quot;/&gt;&lt;wsp:rsid wsp:val=&quot;00073578&quot;/&gt;&lt;wsp:rsid wsp:val=&quot;0007381A&quot;/&gt;&lt;wsp:rsid wsp:val=&quot;00076D95&quot;/&gt;&lt;wsp:rsid wsp:val=&quot;00080AC8&quot;/&gt;&lt;wsp:rsid wsp:val=&quot;00085754&quot;/&gt;&lt;wsp:rsid wsp:val=&quot;00086DEE&quot;/&gt;&lt;wsp:rsid wsp:val=&quot;00090228&quot;/&gt;&lt;wsp:rsid wsp:val=&quot;00094FC2&quot;/&gt;&lt;wsp:rsid wsp:val=&quot;000A0A94&quot;/&gt;&lt;wsp:rsid wsp:val=&quot;000B1DCA&quot;/&gt;&lt;wsp:rsid wsp:val=&quot;000B69E2&quot;/&gt;&lt;wsp:rsid wsp:val=&quot;000D4124&quot;/&gt;&lt;wsp:rsid wsp:val=&quot;000D6D2E&quot;/&gt;&lt;wsp:rsid wsp:val=&quot;000E0B24&quot;/&gt;&lt;wsp:rsid wsp:val=&quot;000E587C&quot;/&gt;&lt;wsp:rsid wsp:val=&quot;0015407B&quot;/&gt;&lt;wsp:rsid wsp:val=&quot;001556AA&quot;/&gt;&lt;wsp:rsid wsp:val=&quot;00173065&quot;/&gt;&lt;wsp:rsid wsp:val=&quot;00177F55&quot;/&gt;&lt;wsp:rsid wsp:val=&quot;00181CB6&quot;/&gt;&lt;wsp:rsid wsp:val=&quot;00195939&quot;/&gt;&lt;wsp:rsid wsp:val=&quot;001A0271&quot;/&gt;&lt;wsp:rsid wsp:val=&quot;001A3F32&quot;/&gt;&lt;wsp:rsid wsp:val=&quot;001A4AE0&quot;/&gt;&lt;wsp:rsid wsp:val=&quot;001B3810&quot;/&gt;&lt;wsp:rsid wsp:val=&quot;001B5BDD&quot;/&gt;&lt;wsp:rsid wsp:val=&quot;001C7C77&quot;/&gt;&lt;wsp:rsid wsp:val=&quot;001D6FF2&quot;/&gt;&lt;wsp:rsid wsp:val=&quot;001E08B2&quot;/&gt;&lt;wsp:rsid wsp:val=&quot;001E0A17&quot;/&gt;&lt;wsp:rsid wsp:val=&quot;002040FD&quot;/&gt;&lt;wsp:rsid wsp:val=&quot;00205FE0&quot;/&gt;&lt;wsp:rsid wsp:val=&quot;00206D1B&quot;/&gt;&lt;wsp:rsid wsp:val=&quot;0021372E&quot;/&gt;&lt;wsp:rsid wsp:val=&quot;002155CA&quot;/&gt;&lt;wsp:rsid wsp:val=&quot;00230FA3&quot;/&gt;&lt;wsp:rsid wsp:val=&quot;00242A24&quot;/&gt;&lt;wsp:rsid wsp:val=&quot;00246F22&quot;/&gt;&lt;wsp:rsid wsp:val=&quot;00251DB5&quot;/&gt;&lt;wsp:rsid wsp:val=&quot;00255836&quot;/&gt;&lt;wsp:rsid wsp:val=&quot;00273425&quot;/&gt;&lt;wsp:rsid wsp:val=&quot;00280B08&quot;/&gt;&lt;wsp:rsid wsp:val=&quot;00283806&quot;/&gt;&lt;wsp:rsid wsp:val=&quot;00287A81&quot;/&gt;&lt;wsp:rsid wsp:val=&quot;00293113&quot;/&gt;&lt;wsp:rsid wsp:val=&quot;002A2466&quot;/&gt;&lt;wsp:rsid wsp:val=&quot;002A5C24&quot;/&gt;&lt;wsp:rsid wsp:val=&quot;002B46DF&quot;/&gt;&lt;wsp:rsid wsp:val=&quot;002B5456&quot;/&gt;&lt;wsp:rsid wsp:val=&quot;002E407E&quot;/&gt;&lt;wsp:rsid wsp:val=&quot;00302818&quot;/&gt;&lt;wsp:rsid wsp:val=&quot;00306714&quot;/&gt;&lt;wsp:rsid wsp:val=&quot;0036029F&quot;/&gt;&lt;wsp:rsid wsp:val=&quot;00363F07&quot;/&gt;&lt;wsp:rsid wsp:val=&quot;003644EE&quot;/&gt;&lt;wsp:rsid wsp:val=&quot;00372256&quot;/&gt;&lt;wsp:rsid wsp:val=&quot;00373D04&quot;/&gt;&lt;wsp:rsid wsp:val=&quot;00381C9D&quot;/&gt;&lt;wsp:rsid wsp:val=&quot;00381D49&quot;/&gt;&lt;wsp:rsid wsp:val=&quot;003874E0&quot;/&gt;&lt;wsp:rsid wsp:val=&quot;003963DE&quot;/&gt;&lt;wsp:rsid wsp:val=&quot;003B41A7&quot;/&gt;&lt;wsp:rsid wsp:val=&quot;003C472E&quot;/&gt;&lt;wsp:rsid wsp:val=&quot;003D0D3C&quot;/&gt;&lt;wsp:rsid wsp:val=&quot;003D1F8C&quot;/&gt;&lt;wsp:rsid wsp:val=&quot;00405D96&quot;/&gt;&lt;wsp:rsid wsp:val=&quot;00406458&quot;/&gt;&lt;wsp:rsid wsp:val=&quot;00411DF4&quot;/&gt;&lt;wsp:rsid wsp:val=&quot;00414304&quot;/&gt;&lt;wsp:rsid wsp:val=&quot;00420762&quot;/&gt;&lt;wsp:rsid wsp:val=&quot;00451827&quot;/&gt;&lt;wsp:rsid wsp:val=&quot;00467F24&quot;/&gt;&lt;wsp:rsid wsp:val=&quot;00475886&quot;/&gt;&lt;wsp:rsid wsp:val=&quot;0048362D&quot;/&gt;&lt;wsp:rsid wsp:val=&quot;0049520D&quot;/&gt;&lt;wsp:rsid wsp:val=&quot;004A21E0&quot;/&gt;&lt;wsp:rsid wsp:val=&quot;004A722A&quot;/&gt;&lt;wsp:rsid wsp:val=&quot;004D4ACD&quot;/&gt;&lt;wsp:rsid wsp:val=&quot;00510687&quot;/&gt;&lt;wsp:rsid wsp:val=&quot;00537744&quot;/&gt;&lt;wsp:rsid wsp:val=&quot;005402BE&quot;/&gt;&lt;wsp:rsid wsp:val=&quot;0057003C&quot;/&gt;&lt;wsp:rsid wsp:val=&quot;00577FF7&quot;/&gt;&lt;wsp:rsid wsp:val=&quot;00592609&quot;/&gt;&lt;wsp:rsid wsp:val=&quot;005B0060&quot;/&gt;&lt;wsp:rsid wsp:val=&quot;005D634F&quot;/&gt;&lt;wsp:rsid wsp:val=&quot;005E0BB9&quot;/&gt;&lt;wsp:rsid wsp:val=&quot;005E7967&quot;/&gt;&lt;wsp:rsid wsp:val=&quot;006003FA&quot;/&gt;&lt;wsp:rsid wsp:val=&quot;00613EE0&quot;/&gt;&lt;wsp:rsid wsp:val=&quot;0061571C&quot;/&gt;&lt;wsp:rsid wsp:val=&quot;006230FC&quot;/&gt;&lt;wsp:rsid wsp:val=&quot;0063638F&quot;/&gt;&lt;wsp:rsid wsp:val=&quot;00640E53&quot;/&gt;&lt;wsp:rsid wsp:val=&quot;006678CB&quot;/&gt;&lt;wsp:rsid wsp:val=&quot;006928ED&quot;/&gt;&lt;wsp:rsid wsp:val=&quot;006A3994&quot;/&gt;&lt;wsp:rsid wsp:val=&quot;006B2D90&quot;/&gt;&lt;wsp:rsid wsp:val=&quot;006B345C&quot;/&gt;&lt;wsp:rsid wsp:val=&quot;006B6E40&quot;/&gt;&lt;wsp:rsid wsp:val=&quot;006C626F&quot;/&gt;&lt;wsp:rsid wsp:val=&quot;006E19E2&quot;/&gt;&lt;wsp:rsid wsp:val=&quot;00705012&quot;/&gt;&lt;wsp:rsid wsp:val=&quot;00715F3C&quot;/&gt;&lt;wsp:rsid wsp:val=&quot;00724CB8&quot;/&gt;&lt;wsp:rsid wsp:val=&quot;007335C2&quot;/&gt;&lt;wsp:rsid wsp:val=&quot;00734329&quot;/&gt;&lt;wsp:rsid wsp:val=&quot;007620A1&quot;/&gt;&lt;wsp:rsid wsp:val=&quot;00772C38&quot;/&gt;&lt;wsp:rsid wsp:val=&quot;007947FA&quot;/&gt;&lt;wsp:rsid wsp:val=&quot;007C72DD&quot;/&gt;&lt;wsp:rsid wsp:val=&quot;007E7304&quot;/&gt;&lt;wsp:rsid wsp:val=&quot;008038BC&quot;/&gt;&lt;wsp:rsid wsp:val=&quot;0081351E&quot;/&gt;&lt;wsp:rsid wsp:val=&quot;00842133&quot;/&gt;&lt;wsp:rsid wsp:val=&quot;00853250&quot;/&gt;&lt;wsp:rsid wsp:val=&quot;008533EE&quot;/&gt;&lt;wsp:rsid wsp:val=&quot;008869F0&quot;/&gt;&lt;wsp:rsid wsp:val=&quot;00891F55&quot;/&gt;&lt;wsp:rsid wsp:val=&quot;008A1A49&quot;/&gt;&lt;wsp:rsid wsp:val=&quot;008C0D75&quot;/&gt;&lt;wsp:rsid wsp:val=&quot;008C0EE6&quot;/&gt;&lt;wsp:rsid wsp:val=&quot;008E2629&quot;/&gt;&lt;wsp:rsid wsp:val=&quot;00901CDF&quot;/&gt;&lt;wsp:rsid wsp:val=&quot;00906E72&quot;/&gt;&lt;wsp:rsid wsp:val=&quot;00936388&quot;/&gt;&lt;wsp:rsid wsp:val=&quot;00950E9A&quot;/&gt;&lt;wsp:rsid wsp:val=&quot;009611D4&quot;/&gt;&lt;wsp:rsid wsp:val=&quot;00973E08&quot;/&gt;&lt;wsp:rsid wsp:val=&quot;00985B8D&quot;/&gt;&lt;wsp:rsid wsp:val=&quot;009C1638&quot;/&gt;&lt;wsp:rsid wsp:val=&quot;009D077F&quot;/&gt;&lt;wsp:rsid wsp:val=&quot;009E2920&quot;/&gt;&lt;wsp:rsid wsp:val=&quot;009E6654&quot;/&gt;&lt;wsp:rsid wsp:val=&quot;00A026FC&quot;/&gt;&lt;wsp:rsid wsp:val=&quot;00A06D7A&quot;/&gt;&lt;wsp:rsid wsp:val=&quot;00A2375C&quot;/&gt;&lt;wsp:rsid wsp:val=&quot;00A3675F&quot;/&gt;&lt;wsp:rsid wsp:val=&quot;00A45515&quot;/&gt;&lt;wsp:rsid wsp:val=&quot;00A51BE7&quot;/&gt;&lt;wsp:rsid wsp:val=&quot;00A53B14&quot;/&gt;&lt;wsp:rsid wsp:val=&quot;00A62C12&quot;/&gt;&lt;wsp:rsid wsp:val=&quot;00A64A58&quot;/&gt;&lt;wsp:rsid wsp:val=&quot;00A654D8&quot;/&gt;&lt;wsp:rsid wsp:val=&quot;00A81CF7&quot;/&gt;&lt;wsp:rsid wsp:val=&quot;00A861DB&quot;/&gt;&lt;wsp:rsid wsp:val=&quot;00A956D4&quot;/&gt;&lt;wsp:rsid wsp:val=&quot;00AB0E64&quot;/&gt;&lt;wsp:rsid wsp:val=&quot;00AF2326&quot;/&gt;&lt;wsp:rsid wsp:val=&quot;00AF76E0&quot;/&gt;&lt;wsp:rsid wsp:val=&quot;00B03AFB&quot;/&gt;&lt;wsp:rsid wsp:val=&quot;00B136B1&quot;/&gt;&lt;wsp:rsid wsp:val=&quot;00B13FFB&quot;/&gt;&lt;wsp:rsid wsp:val=&quot;00B145CA&quot;/&gt;&lt;wsp:rsid wsp:val=&quot;00B2509D&quot;/&gt;&lt;wsp:rsid wsp:val=&quot;00B254F8&quot;/&gt;&lt;wsp:rsid wsp:val=&quot;00B27C5C&quot;/&gt;&lt;wsp:rsid wsp:val=&quot;00B32B7A&quot;/&gt;&lt;wsp:rsid wsp:val=&quot;00B52532&quot;/&gt;&lt;wsp:rsid wsp:val=&quot;00B87726&quot;/&gt;&lt;wsp:rsid wsp:val=&quot;00B97606&quot;/&gt;&lt;wsp:rsid wsp:val=&quot;00BA0E00&quot;/&gt;&lt;wsp:rsid wsp:val=&quot;00BA132A&quot;/&gt;&lt;wsp:rsid wsp:val=&quot;00BA6E40&quot;/&gt;&lt;wsp:rsid wsp:val=&quot;00BB0471&quot;/&gt;&lt;wsp:rsid wsp:val=&quot;00BB3FA8&quot;/&gt;&lt;wsp:rsid wsp:val=&quot;00BB5876&quot;/&gt;&lt;wsp:rsid wsp:val=&quot;00BD14F8&quot;/&gt;&lt;wsp:rsid wsp:val=&quot;00BD2679&quot;/&gt;&lt;wsp:rsid wsp:val=&quot;00BE57ED&quot;/&gt;&lt;wsp:rsid wsp:val=&quot;00BF2401&quot;/&gt;&lt;wsp:rsid wsp:val=&quot;00C16580&quot;/&gt;&lt;wsp:rsid wsp:val=&quot;00C27D80&quot;/&gt;&lt;wsp:rsid wsp:val=&quot;00C27E4A&quot;/&gt;&lt;wsp:rsid wsp:val=&quot;00C450F5&quot;/&gt;&lt;wsp:rsid wsp:val=&quot;00C45FA5&quot;/&gt;&lt;wsp:rsid wsp:val=&quot;00C57F55&quot;/&gt;&lt;wsp:rsid wsp:val=&quot;00C754BA&quot;/&gt;&lt;wsp:rsid wsp:val=&quot;00C85E61&quot;/&gt;&lt;wsp:rsid wsp:val=&quot;00C913BC&quot;/&gt;&lt;wsp:rsid wsp:val=&quot;00C91FE0&quot;/&gt;&lt;wsp:rsid wsp:val=&quot;00C9460C&quot;/&gt;&lt;wsp:rsid wsp:val=&quot;00CA309D&quot;/&gt;&lt;wsp:rsid wsp:val=&quot;00CA4068&quot;/&gt;&lt;wsp:rsid wsp:val=&quot;00CD101F&quot;/&gt;&lt;wsp:rsid wsp:val=&quot;00D05047&quot;/&gt;&lt;wsp:rsid wsp:val=&quot;00D15BA1&quot;/&gt;&lt;wsp:rsid wsp:val=&quot;00D2499D&quot;/&gt;&lt;wsp:rsid wsp:val=&quot;00D32D3D&quot;/&gt;&lt;wsp:rsid wsp:val=&quot;00D45F84&quot;/&gt;&lt;wsp:rsid wsp:val=&quot;00D4741C&quot;/&gt;&lt;wsp:rsid wsp:val=&quot;00D65285&quot;/&gt;&lt;wsp:rsid wsp:val=&quot;00D7607B&quot;/&gt;&lt;wsp:rsid wsp:val=&quot;00D845EC&quot;/&gt;&lt;wsp:rsid wsp:val=&quot;00D859BB&quot;/&gt;&lt;wsp:rsid wsp:val=&quot;00D938DB&quot;/&gt;&lt;wsp:rsid wsp:val=&quot;00D96B56&quot;/&gt;&lt;wsp:rsid wsp:val=&quot;00DA2BA5&quot;/&gt;&lt;wsp:rsid wsp:val=&quot;00DB3DA8&quot;/&gt;&lt;wsp:rsid wsp:val=&quot;00DD3C31&quot;/&gt;&lt;wsp:rsid wsp:val=&quot;00E04B0F&quot;/&gt;&lt;wsp:rsid wsp:val=&quot;00E0675A&quot;/&gt;&lt;wsp:rsid wsp:val=&quot;00E06A87&quot;/&gt;&lt;wsp:rsid wsp:val=&quot;00E0725A&quot;/&gt;&lt;wsp:rsid wsp:val=&quot;00E13E8F&quot;/&gt;&lt;wsp:rsid wsp:val=&quot;00E14059&quot;/&gt;&lt;wsp:rsid wsp:val=&quot;00E20AF2&quot;/&gt;&lt;wsp:rsid wsp:val=&quot;00E30513&quot;/&gt;&lt;wsp:rsid wsp:val=&quot;00E35ED9&quot;/&gt;&lt;wsp:rsid wsp:val=&quot;00E5393E&quot;/&gt;&lt;wsp:rsid wsp:val=&quot;00E610D3&quot;/&gt;&lt;wsp:rsid wsp:val=&quot;00E617C3&quot;/&gt;&lt;wsp:rsid wsp:val=&quot;00E758F1&quot;/&gt;&lt;wsp:rsid wsp:val=&quot;00E9213D&quot;/&gt;&lt;wsp:rsid wsp:val=&quot;00E947B0&quot;/&gt;&lt;wsp:rsid wsp:val=&quot;00EA1529&quot;/&gt;&lt;wsp:rsid wsp:val=&quot;00EB1051&quot;/&gt;&lt;wsp:rsid wsp:val=&quot;00EB698E&quot;/&gt;&lt;wsp:rsid wsp:val=&quot;00EE3BC1&quot;/&gt;&lt;wsp:rsid wsp:val=&quot;00EF21AD&quot;/&gt;&lt;wsp:rsid wsp:val=&quot;00F02A9F&quot;/&gt;&lt;wsp:rsid wsp:val=&quot;00F07EBF&quot;/&gt;&lt;wsp:rsid wsp:val=&quot;00F45F62&quot;/&gt;&lt;wsp:rsid wsp:val=&quot;00F918C0&quot;/&gt;&lt;wsp:rsid wsp:val=&quot;00F94099&quot;/&gt;&lt;wsp:rsid wsp:val=&quot;00FB5C9E&quot;/&gt;&lt;wsp:rsid wsp:val=&quot;00FB6F3A&quot;/&gt;&lt;wsp:rsid wsp:val=&quot;00FC5717&quot;/&gt;&lt;wsp:rsid wsp:val=&quot;00FD6A91&quot;/&gt;&lt;wsp:rsid wsp:val=&quot;00FE506C&quot;/&gt;&lt;/wsp:rsids&gt;&lt;/w:docPr&gt;&lt;w:body&gt;&lt;wx:sect&gt;&lt;w:p wsp:rsidR=&quot;00000000&quot; wsp:rsidRDefault=&quot;00302818&quot; wsp:rsidP=&quot;00302818&quot;&gt;&lt;m:oMathPara&gt;&lt;m:oMath&gt;&lt;m:sSub&gt;&lt;m:sSubPr&gt;&lt;m:ctrlPr&gt;&lt;w:rPr&gt;&lt;w:rFonts w:ascii=&quot;Cambria Math&quot; w:h-ansi=&quot;Cambria Math&quot; w:cs=&quot;Times New Roman&quot;/&gt;&lt;wx:font wx:val=&quot;Cambria Math&quot;/&gt;&lt;w:i/&gt;&lt;w:sz w:val=&quot;28&quot;/&gt;&lt;w:sz-cs w:val=&quot;28&quot;/&gt;&lt;/w:rPr&gt;&lt;/m:ctrlPr&gt;&lt;/m:sSubPr&gt;&lt;m:e&gt;&lt;m:r&gt;&lt;w:rPr&gt;&lt;w:rFonts w:ascii=&quot;Cambria Math&quot; w:h-ansi=&quot;Cambria Math&quot; w:cs=&quot;Times New Roman&quot;/&gt;&lt;wx:font wx:val=&quot;Cambria Math&quot;/&gt;&lt;w:i/&gt;&lt;w:sz w:val=&quot;28&quot;/&gt;&lt;w:sz-cs w:val=&quot;28&quot;/&gt;&lt;/w:rPr&gt;&lt;m:t&gt;ПЃ&lt;/m:t&gt;&lt;/m:r&gt;&lt;/m:e&gt;&lt;m:sub&gt;&lt;m:r&gt;&lt;w:rPr&gt;&lt;w:rFonts w:ascii=&quot;Cambria Math&quot; w:h-ansi=&quot;Cambria Math&quot; w:cs=&quot;Times New Roman&quot;/&gt;&lt;wx:font wx:val=&quot;Cambria Math&quot;/&gt;&lt;w:i/&gt;&lt;w:sz w:val=&quot;28&quot;/&gt;&lt;w:sz-cs w:val=&quot;28&quot;/&gt;&lt;/w:rPr&gt;&lt;m:t&gt;РЅ&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4" o:title="" chromakey="white"/>
          </v:shape>
        </w:pict>
      </w:r>
      <w:r w:rsidRPr="0049520D">
        <w:rPr>
          <w:rFonts w:ascii="Times New Roman" w:hAnsi="Times New Roman" w:cs="Times New Roman"/>
          <w:sz w:val="28"/>
          <w:szCs w:val="28"/>
        </w:rPr>
        <w:fldChar w:fldCharType="end"/>
      </w:r>
      <w:r w:rsidRPr="009804F2">
        <w:rPr>
          <w:rFonts w:ascii="Times New Roman" w:hAnsi="Times New Roman" w:cs="Times New Roman"/>
          <w:sz w:val="28"/>
          <w:szCs w:val="28"/>
        </w:rPr>
        <w:t xml:space="preserve"> </w:t>
      </w:r>
      <w:r w:rsidRPr="009804F2">
        <w:rPr>
          <w:rFonts w:ascii="Times New Roman" w:hAnsi="Times New Roman" w:cs="Times New Roman"/>
          <w:bCs/>
          <w:sz w:val="28"/>
          <w:szCs w:val="28"/>
        </w:rPr>
        <w:t>–</w:t>
      </w:r>
      <w:r>
        <w:rPr>
          <w:rFonts w:ascii="Times New Roman" w:hAnsi="Times New Roman" w:cs="Times New Roman"/>
          <w:bCs/>
          <w:sz w:val="28"/>
          <w:szCs w:val="28"/>
        </w:rPr>
        <w:t xml:space="preserve"> </w:t>
      </w:r>
      <w:r w:rsidRPr="009804F2">
        <w:rPr>
          <w:rFonts w:ascii="Times New Roman" w:hAnsi="Times New Roman" w:cs="Times New Roman"/>
          <w:sz w:val="28"/>
          <w:szCs w:val="28"/>
          <w:shd w:val="clear" w:color="auto" w:fill="FFFFFF"/>
        </w:rPr>
        <w:t xml:space="preserve">плотность </w:t>
      </w:r>
      <w:r w:rsidRPr="00282F1D">
        <w:rPr>
          <w:rFonts w:ascii="Times New Roman" w:hAnsi="Times New Roman" w:cs="Times New Roman"/>
          <w:sz w:val="28"/>
          <w:szCs w:val="28"/>
          <w:shd w:val="clear" w:color="auto" w:fill="FFFFFF"/>
        </w:rPr>
        <w:t>помёта</w:t>
      </w:r>
      <w:r w:rsidRPr="009804F2">
        <w:rPr>
          <w:rFonts w:ascii="Times New Roman" w:hAnsi="Times New Roman" w:cs="Times New Roman"/>
          <w:sz w:val="28"/>
          <w:szCs w:val="28"/>
          <w:shd w:val="clear" w:color="auto" w:fill="FFFFFF"/>
        </w:rPr>
        <w:t>, кг/м</w:t>
      </w:r>
      <w:r w:rsidRPr="009804F2">
        <w:rPr>
          <w:rFonts w:ascii="Times New Roman" w:hAnsi="Times New Roman" w:cs="Times New Roman"/>
          <w:sz w:val="28"/>
          <w:szCs w:val="28"/>
          <w:shd w:val="clear" w:color="auto" w:fill="FFFFFF"/>
          <w:vertAlign w:val="superscript"/>
        </w:rPr>
        <w:t xml:space="preserve"> 3</w:t>
      </w:r>
      <w:r>
        <w:rPr>
          <w:rFonts w:ascii="Times New Roman" w:hAnsi="Times New Roman" w:cs="Times New Roman"/>
          <w:sz w:val="28"/>
          <w:szCs w:val="28"/>
          <w:shd w:val="clear" w:color="auto" w:fill="FFFFFF"/>
        </w:rPr>
        <w:t>;</w:t>
      </w:r>
    </w:p>
    <w:p w:rsidR="00DF6FF5" w:rsidRPr="00080AC8" w:rsidRDefault="00DF6FF5" w:rsidP="00B4580C">
      <w:pPr>
        <w:spacing w:line="360" w:lineRule="auto"/>
        <w:ind w:firstLine="426"/>
        <w:jc w:val="both"/>
        <w:rPr>
          <w:rFonts w:ascii="Times New Roman" w:hAnsi="Times New Roman" w:cs="Times New Roman"/>
          <w:bCs/>
          <w:sz w:val="28"/>
          <w:szCs w:val="28"/>
        </w:rPr>
      </w:pPr>
      <w:r w:rsidRPr="000D1AF6">
        <w:rPr>
          <w:rFonts w:ascii="Cambria Math" w:hAnsi="Cambria Math" w:cs="Cambria Math"/>
          <w:sz w:val="36"/>
          <w:szCs w:val="36"/>
          <w:shd w:val="clear" w:color="auto" w:fill="FFFFFF"/>
          <w:vertAlign w:val="superscript"/>
        </w:rPr>
        <w:t>𝝊</w:t>
      </w:r>
      <w:r w:rsidRPr="000D1AF6">
        <w:rPr>
          <w:rFonts w:ascii="Times New Roman" w:hAnsi="Times New Roman" w:cs="Times New Roman"/>
          <w:sz w:val="36"/>
          <w:szCs w:val="36"/>
          <w:shd w:val="clear" w:color="auto" w:fill="FFFFFF"/>
          <w:vertAlign w:val="subscript"/>
        </w:rPr>
        <w:t>н</w:t>
      </w:r>
      <w:r>
        <w:rPr>
          <w:rFonts w:ascii="Times New Roman" w:hAnsi="Times New Roman" w:cs="Times New Roman"/>
          <w:sz w:val="32"/>
          <w:szCs w:val="32"/>
          <w:shd w:val="clear" w:color="auto" w:fill="FFFFFF"/>
        </w:rPr>
        <w:t xml:space="preserve"> </w:t>
      </w:r>
      <w:r w:rsidRPr="009804F2">
        <w:rPr>
          <w:rFonts w:ascii="Times New Roman" w:hAnsi="Times New Roman" w:cs="Times New Roman"/>
          <w:bCs/>
          <w:sz w:val="28"/>
          <w:szCs w:val="28"/>
        </w:rPr>
        <w:t>–</w:t>
      </w:r>
      <w:r w:rsidRPr="00080AC8">
        <w:rPr>
          <w:rFonts w:ascii="Times New Roman" w:hAnsi="Times New Roman" w:cs="Times New Roman"/>
          <w:bCs/>
          <w:sz w:val="28"/>
          <w:szCs w:val="28"/>
        </w:rPr>
        <w:t xml:space="preserve"> скорость движения помёта в трубах, м/с;</w:t>
      </w:r>
    </w:p>
    <w:p w:rsidR="00DF6FF5" w:rsidRPr="009804F2" w:rsidRDefault="00DF6FF5" w:rsidP="00B4580C">
      <w:pPr>
        <w:spacing w:line="360" w:lineRule="auto"/>
        <w:ind w:firstLine="426"/>
        <w:jc w:val="both"/>
        <w:rPr>
          <w:rFonts w:ascii="Times New Roman" w:hAnsi="Times New Roman" w:cs="Times New Roman"/>
          <w:bCs/>
          <w:sz w:val="28"/>
          <w:szCs w:val="28"/>
        </w:rPr>
      </w:pPr>
      <w:r w:rsidRPr="0049520D">
        <w:rPr>
          <w:rFonts w:ascii="Times New Roman" w:hAnsi="Times New Roman" w:cs="Times New Roman"/>
          <w:bCs/>
          <w:sz w:val="28"/>
          <w:szCs w:val="28"/>
        </w:rPr>
        <w:fldChar w:fldCharType="begin"/>
      </w:r>
      <w:r w:rsidRPr="0049520D">
        <w:rPr>
          <w:rFonts w:ascii="Times New Roman" w:hAnsi="Times New Roman" w:cs="Times New Roman"/>
          <w:bCs/>
          <w:sz w:val="28"/>
          <w:szCs w:val="28"/>
        </w:rPr>
        <w:instrText xml:space="preserve"> QUOTE </w:instrText>
      </w:r>
      <w:r w:rsidRPr="0049520D">
        <w:rPr>
          <w:position w:val="-6"/>
        </w:rPr>
        <w:pict>
          <v:shape id="_x0000_i1160" type="#_x0000_t75" style="width:10.8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stylePaneFormatFilter w:val=&quot;3F01&quot;/&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7967&quot;/&gt;&lt;wsp:rsid wsp:val=&quot;000029D6&quot;/&gt;&lt;wsp:rsid wsp:val=&quot;00002C4D&quot;/&gt;&lt;wsp:rsid wsp:val=&quot;00017571&quot;/&gt;&lt;wsp:rsid wsp:val=&quot;00027105&quot;/&gt;&lt;wsp:rsid wsp:val=&quot;00033732&quot;/&gt;&lt;wsp:rsid wsp:val=&quot;00033F33&quot;/&gt;&lt;wsp:rsid wsp:val=&quot;000474BF&quot;/&gt;&lt;wsp:rsid wsp:val=&quot;00051CF3&quot;/&gt;&lt;wsp:rsid wsp:val=&quot;00060869&quot;/&gt;&lt;wsp:rsid wsp:val=&quot;000625C0&quot;/&gt;&lt;wsp:rsid wsp:val=&quot;00073578&quot;/&gt;&lt;wsp:rsid wsp:val=&quot;0007381A&quot;/&gt;&lt;wsp:rsid wsp:val=&quot;00076D95&quot;/&gt;&lt;wsp:rsid wsp:val=&quot;00080AC8&quot;/&gt;&lt;wsp:rsid wsp:val=&quot;00085754&quot;/&gt;&lt;wsp:rsid wsp:val=&quot;00086DEE&quot;/&gt;&lt;wsp:rsid wsp:val=&quot;00090228&quot;/&gt;&lt;wsp:rsid wsp:val=&quot;00094FC2&quot;/&gt;&lt;wsp:rsid wsp:val=&quot;000A0A94&quot;/&gt;&lt;wsp:rsid wsp:val=&quot;000B1DCA&quot;/&gt;&lt;wsp:rsid wsp:val=&quot;000B69E2&quot;/&gt;&lt;wsp:rsid wsp:val=&quot;000D4124&quot;/&gt;&lt;wsp:rsid wsp:val=&quot;000D6D2E&quot;/&gt;&lt;wsp:rsid wsp:val=&quot;000E0B24&quot;/&gt;&lt;wsp:rsid wsp:val=&quot;000E587C&quot;/&gt;&lt;wsp:rsid wsp:val=&quot;0015407B&quot;/&gt;&lt;wsp:rsid wsp:val=&quot;001556AA&quot;/&gt;&lt;wsp:rsid wsp:val=&quot;00173065&quot;/&gt;&lt;wsp:rsid wsp:val=&quot;00177F55&quot;/&gt;&lt;wsp:rsid wsp:val=&quot;00181CB6&quot;/&gt;&lt;wsp:rsid wsp:val=&quot;00195939&quot;/&gt;&lt;wsp:rsid wsp:val=&quot;001A0271&quot;/&gt;&lt;wsp:rsid wsp:val=&quot;001A3F32&quot;/&gt;&lt;wsp:rsid wsp:val=&quot;001A4AE0&quot;/&gt;&lt;wsp:rsid wsp:val=&quot;001B3810&quot;/&gt;&lt;wsp:rsid wsp:val=&quot;001B5BDD&quot;/&gt;&lt;wsp:rsid wsp:val=&quot;001C7C77&quot;/&gt;&lt;wsp:rsid wsp:val=&quot;001D6FF2&quot;/&gt;&lt;wsp:rsid wsp:val=&quot;001E08B2&quot;/&gt;&lt;wsp:rsid wsp:val=&quot;001E0A17&quot;/&gt;&lt;wsp:rsid wsp:val=&quot;002040FD&quot;/&gt;&lt;wsp:rsid wsp:val=&quot;00205FE0&quot;/&gt;&lt;wsp:rsid wsp:val=&quot;00206D1B&quot;/&gt;&lt;wsp:rsid wsp:val=&quot;0021372E&quot;/&gt;&lt;wsp:rsid wsp:val=&quot;002155CA&quot;/&gt;&lt;wsp:rsid wsp:val=&quot;00230FA3&quot;/&gt;&lt;wsp:rsid wsp:val=&quot;00242A24&quot;/&gt;&lt;wsp:rsid wsp:val=&quot;00246F22&quot;/&gt;&lt;wsp:rsid wsp:val=&quot;00251DB5&quot;/&gt;&lt;wsp:rsid wsp:val=&quot;00255836&quot;/&gt;&lt;wsp:rsid wsp:val=&quot;00273425&quot;/&gt;&lt;wsp:rsid wsp:val=&quot;00280B08&quot;/&gt;&lt;wsp:rsid wsp:val=&quot;00283806&quot;/&gt;&lt;wsp:rsid wsp:val=&quot;00287A81&quot;/&gt;&lt;wsp:rsid wsp:val=&quot;00293113&quot;/&gt;&lt;wsp:rsid wsp:val=&quot;002A2466&quot;/&gt;&lt;wsp:rsid wsp:val=&quot;002A5C24&quot;/&gt;&lt;wsp:rsid wsp:val=&quot;002B46DF&quot;/&gt;&lt;wsp:rsid wsp:val=&quot;002B5456&quot;/&gt;&lt;wsp:rsid wsp:val=&quot;002E407E&quot;/&gt;&lt;wsp:rsid wsp:val=&quot;00306714&quot;/&gt;&lt;wsp:rsid wsp:val=&quot;0036029F&quot;/&gt;&lt;wsp:rsid wsp:val=&quot;00363F07&quot;/&gt;&lt;wsp:rsid wsp:val=&quot;003644EE&quot;/&gt;&lt;wsp:rsid wsp:val=&quot;00372256&quot;/&gt;&lt;wsp:rsid wsp:val=&quot;00373D04&quot;/&gt;&lt;wsp:rsid wsp:val=&quot;00381C9D&quot;/&gt;&lt;wsp:rsid wsp:val=&quot;00381D49&quot;/&gt;&lt;wsp:rsid wsp:val=&quot;003874E0&quot;/&gt;&lt;wsp:rsid wsp:val=&quot;003963DE&quot;/&gt;&lt;wsp:rsid wsp:val=&quot;003B41A7&quot;/&gt;&lt;wsp:rsid wsp:val=&quot;003C472E&quot;/&gt;&lt;wsp:rsid wsp:val=&quot;003D0D3C&quot;/&gt;&lt;wsp:rsid wsp:val=&quot;003D1F8C&quot;/&gt;&lt;wsp:rsid wsp:val=&quot;00405D96&quot;/&gt;&lt;wsp:rsid wsp:val=&quot;00406458&quot;/&gt;&lt;wsp:rsid wsp:val=&quot;00411DF4&quot;/&gt;&lt;wsp:rsid wsp:val=&quot;00414304&quot;/&gt;&lt;wsp:rsid wsp:val=&quot;00420762&quot;/&gt;&lt;wsp:rsid wsp:val=&quot;00451827&quot;/&gt;&lt;wsp:rsid wsp:val=&quot;00467F24&quot;/&gt;&lt;wsp:rsid wsp:val=&quot;00475886&quot;/&gt;&lt;wsp:rsid wsp:val=&quot;0048362D&quot;/&gt;&lt;wsp:rsid wsp:val=&quot;0049520D&quot;/&gt;&lt;wsp:rsid wsp:val=&quot;004A21E0&quot;/&gt;&lt;wsp:rsid wsp:val=&quot;004A722A&quot;/&gt;&lt;wsp:rsid wsp:val=&quot;004D4ACD&quot;/&gt;&lt;wsp:rsid wsp:val=&quot;00510687&quot;/&gt;&lt;wsp:rsid wsp:val=&quot;00537744&quot;/&gt;&lt;wsp:rsid wsp:val=&quot;005402BE&quot;/&gt;&lt;wsp:rsid wsp:val=&quot;0057003C&quot;/&gt;&lt;wsp:rsid wsp:val=&quot;00577FF7&quot;/&gt;&lt;wsp:rsid wsp:val=&quot;00592609&quot;/&gt;&lt;wsp:rsid wsp:val=&quot;005B0060&quot;/&gt;&lt;wsp:rsid wsp:val=&quot;005D634F&quot;/&gt;&lt;wsp:rsid wsp:val=&quot;005E0BB9&quot;/&gt;&lt;wsp:rsid wsp:val=&quot;005E7967&quot;/&gt;&lt;wsp:rsid wsp:val=&quot;006003FA&quot;/&gt;&lt;wsp:rsid wsp:val=&quot;00613EE0&quot;/&gt;&lt;wsp:rsid wsp:val=&quot;0061571C&quot;/&gt;&lt;wsp:rsid wsp:val=&quot;006230FC&quot;/&gt;&lt;wsp:rsid wsp:val=&quot;0063638F&quot;/&gt;&lt;wsp:rsid wsp:val=&quot;00640E53&quot;/&gt;&lt;wsp:rsid wsp:val=&quot;006678CB&quot;/&gt;&lt;wsp:rsid wsp:val=&quot;006928ED&quot;/&gt;&lt;wsp:rsid wsp:val=&quot;006A3994&quot;/&gt;&lt;wsp:rsid wsp:val=&quot;006B2D90&quot;/&gt;&lt;wsp:rsid wsp:val=&quot;006B345C&quot;/&gt;&lt;wsp:rsid wsp:val=&quot;006B6E40&quot;/&gt;&lt;wsp:rsid wsp:val=&quot;006C626F&quot;/&gt;&lt;wsp:rsid wsp:val=&quot;006E19E2&quot;/&gt;&lt;wsp:rsid wsp:val=&quot;00705012&quot;/&gt;&lt;wsp:rsid wsp:val=&quot;00715F3C&quot;/&gt;&lt;wsp:rsid wsp:val=&quot;00724CB8&quot;/&gt;&lt;wsp:rsid wsp:val=&quot;007335C2&quot;/&gt;&lt;wsp:rsid wsp:val=&quot;00734329&quot;/&gt;&lt;wsp:rsid wsp:val=&quot;007620A1&quot;/&gt;&lt;wsp:rsid wsp:val=&quot;00772C38&quot;/&gt;&lt;wsp:rsid wsp:val=&quot;007947FA&quot;/&gt;&lt;wsp:rsid wsp:val=&quot;007C72DD&quot;/&gt;&lt;wsp:rsid wsp:val=&quot;007E7304&quot;/&gt;&lt;wsp:rsid wsp:val=&quot;008038BC&quot;/&gt;&lt;wsp:rsid wsp:val=&quot;0081351E&quot;/&gt;&lt;wsp:rsid wsp:val=&quot;00842133&quot;/&gt;&lt;wsp:rsid wsp:val=&quot;00853250&quot;/&gt;&lt;wsp:rsid wsp:val=&quot;008533EE&quot;/&gt;&lt;wsp:rsid wsp:val=&quot;008869F0&quot;/&gt;&lt;wsp:rsid wsp:val=&quot;00891F55&quot;/&gt;&lt;wsp:rsid wsp:val=&quot;008A1A49&quot;/&gt;&lt;wsp:rsid wsp:val=&quot;008C0D75&quot;/&gt;&lt;wsp:rsid wsp:val=&quot;008C0EE6&quot;/&gt;&lt;wsp:rsid wsp:val=&quot;008E2629&quot;/&gt;&lt;wsp:rsid wsp:val=&quot;00901CDF&quot;/&gt;&lt;wsp:rsid wsp:val=&quot;00906E72&quot;/&gt;&lt;wsp:rsid wsp:val=&quot;00936388&quot;/&gt;&lt;wsp:rsid wsp:val=&quot;00950E9A&quot;/&gt;&lt;wsp:rsid wsp:val=&quot;009611D4&quot;/&gt;&lt;wsp:rsid wsp:val=&quot;00973E08&quot;/&gt;&lt;wsp:rsid wsp:val=&quot;00985B8D&quot;/&gt;&lt;wsp:rsid wsp:val=&quot;009C1638&quot;/&gt;&lt;wsp:rsid wsp:val=&quot;009D077F&quot;/&gt;&lt;wsp:rsid wsp:val=&quot;009E2920&quot;/&gt;&lt;wsp:rsid wsp:val=&quot;009E6654&quot;/&gt;&lt;wsp:rsid wsp:val=&quot;00A026FC&quot;/&gt;&lt;wsp:rsid wsp:val=&quot;00A06D7A&quot;/&gt;&lt;wsp:rsid wsp:val=&quot;00A2375C&quot;/&gt;&lt;wsp:rsid wsp:val=&quot;00A3675F&quot;/&gt;&lt;wsp:rsid wsp:val=&quot;00A45515&quot;/&gt;&lt;wsp:rsid wsp:val=&quot;00A51BE7&quot;/&gt;&lt;wsp:rsid wsp:val=&quot;00A53B14&quot;/&gt;&lt;wsp:rsid wsp:val=&quot;00A62C12&quot;/&gt;&lt;wsp:rsid wsp:val=&quot;00A64A58&quot;/&gt;&lt;wsp:rsid wsp:val=&quot;00A654D8&quot;/&gt;&lt;wsp:rsid wsp:val=&quot;00A81CF7&quot;/&gt;&lt;wsp:rsid wsp:val=&quot;00A861DB&quot;/&gt;&lt;wsp:rsid wsp:val=&quot;00A956D4&quot;/&gt;&lt;wsp:rsid wsp:val=&quot;00AB0E64&quot;/&gt;&lt;wsp:rsid wsp:val=&quot;00AF2326&quot;/&gt;&lt;wsp:rsid wsp:val=&quot;00AF76E0&quot;/&gt;&lt;wsp:rsid wsp:val=&quot;00B03AFB&quot;/&gt;&lt;wsp:rsid wsp:val=&quot;00B136B1&quot;/&gt;&lt;wsp:rsid wsp:val=&quot;00B13FFB&quot;/&gt;&lt;wsp:rsid wsp:val=&quot;00B145CA&quot;/&gt;&lt;wsp:rsid wsp:val=&quot;00B2509D&quot;/&gt;&lt;wsp:rsid wsp:val=&quot;00B254F8&quot;/&gt;&lt;wsp:rsid wsp:val=&quot;00B27C5C&quot;/&gt;&lt;wsp:rsid wsp:val=&quot;00B32B7A&quot;/&gt;&lt;wsp:rsid wsp:val=&quot;00B52532&quot;/&gt;&lt;wsp:rsid wsp:val=&quot;00B87726&quot;/&gt;&lt;wsp:rsid wsp:val=&quot;00B97606&quot;/&gt;&lt;wsp:rsid wsp:val=&quot;00BA0E00&quot;/&gt;&lt;wsp:rsid wsp:val=&quot;00BA132A&quot;/&gt;&lt;wsp:rsid wsp:val=&quot;00BA6E40&quot;/&gt;&lt;wsp:rsid wsp:val=&quot;00BB0471&quot;/&gt;&lt;wsp:rsid wsp:val=&quot;00BB3FA8&quot;/&gt;&lt;wsp:rsid wsp:val=&quot;00BB5876&quot;/&gt;&lt;wsp:rsid wsp:val=&quot;00BD14F8&quot;/&gt;&lt;wsp:rsid wsp:val=&quot;00BD2679&quot;/&gt;&lt;wsp:rsid wsp:val=&quot;00BE57ED&quot;/&gt;&lt;wsp:rsid wsp:val=&quot;00BF2401&quot;/&gt;&lt;wsp:rsid wsp:val=&quot;00C16580&quot;/&gt;&lt;wsp:rsid wsp:val=&quot;00C27D80&quot;/&gt;&lt;wsp:rsid wsp:val=&quot;00C27E4A&quot;/&gt;&lt;wsp:rsid wsp:val=&quot;00C450F5&quot;/&gt;&lt;wsp:rsid wsp:val=&quot;00C45FA5&quot;/&gt;&lt;wsp:rsid wsp:val=&quot;00C57F55&quot;/&gt;&lt;wsp:rsid wsp:val=&quot;00C754BA&quot;/&gt;&lt;wsp:rsid wsp:val=&quot;00C85E61&quot;/&gt;&lt;wsp:rsid wsp:val=&quot;00C913BC&quot;/&gt;&lt;wsp:rsid wsp:val=&quot;00C91FE0&quot;/&gt;&lt;wsp:rsid wsp:val=&quot;00C9460C&quot;/&gt;&lt;wsp:rsid wsp:val=&quot;00CA309D&quot;/&gt;&lt;wsp:rsid wsp:val=&quot;00CA4068&quot;/&gt;&lt;wsp:rsid wsp:val=&quot;00CD101F&quot;/&gt;&lt;wsp:rsid wsp:val=&quot;00D05047&quot;/&gt;&lt;wsp:rsid wsp:val=&quot;00D15BA1&quot;/&gt;&lt;wsp:rsid wsp:val=&quot;00D2499D&quot;/&gt;&lt;wsp:rsid wsp:val=&quot;00D31486&quot;/&gt;&lt;wsp:rsid wsp:val=&quot;00D32D3D&quot;/&gt;&lt;wsp:rsid wsp:val=&quot;00D45F84&quot;/&gt;&lt;wsp:rsid wsp:val=&quot;00D4741C&quot;/&gt;&lt;wsp:rsid wsp:val=&quot;00D65285&quot;/&gt;&lt;wsp:rsid wsp:val=&quot;00D7607B&quot;/&gt;&lt;wsp:rsid wsp:val=&quot;00D845EC&quot;/&gt;&lt;wsp:rsid wsp:val=&quot;00D859BB&quot;/&gt;&lt;wsp:rsid wsp:val=&quot;00D938DB&quot;/&gt;&lt;wsp:rsid wsp:val=&quot;00D96B56&quot;/&gt;&lt;wsp:rsid wsp:val=&quot;00DA2BA5&quot;/&gt;&lt;wsp:rsid wsp:val=&quot;00DB3DA8&quot;/&gt;&lt;wsp:rsid wsp:val=&quot;00DD3C31&quot;/&gt;&lt;wsp:rsid wsp:val=&quot;00E04B0F&quot;/&gt;&lt;wsp:rsid wsp:val=&quot;00E0675A&quot;/&gt;&lt;wsp:rsid wsp:val=&quot;00E06A87&quot;/&gt;&lt;wsp:rsid wsp:val=&quot;00E0725A&quot;/&gt;&lt;wsp:rsid wsp:val=&quot;00E13E8F&quot;/&gt;&lt;wsp:rsid wsp:val=&quot;00E14059&quot;/&gt;&lt;wsp:rsid wsp:val=&quot;00E20AF2&quot;/&gt;&lt;wsp:rsid wsp:val=&quot;00E30513&quot;/&gt;&lt;wsp:rsid wsp:val=&quot;00E35ED9&quot;/&gt;&lt;wsp:rsid wsp:val=&quot;00E5393E&quot;/&gt;&lt;wsp:rsid wsp:val=&quot;00E610D3&quot;/&gt;&lt;wsp:rsid wsp:val=&quot;00E617C3&quot;/&gt;&lt;wsp:rsid wsp:val=&quot;00E758F1&quot;/&gt;&lt;wsp:rsid wsp:val=&quot;00E9213D&quot;/&gt;&lt;wsp:rsid wsp:val=&quot;00E947B0&quot;/&gt;&lt;wsp:rsid wsp:val=&quot;00EA1529&quot;/&gt;&lt;wsp:rsid wsp:val=&quot;00EB1051&quot;/&gt;&lt;wsp:rsid wsp:val=&quot;00EB698E&quot;/&gt;&lt;wsp:rsid wsp:val=&quot;00EE3BC1&quot;/&gt;&lt;wsp:rsid wsp:val=&quot;00EF21AD&quot;/&gt;&lt;wsp:rsid wsp:val=&quot;00F02A9F&quot;/&gt;&lt;wsp:rsid wsp:val=&quot;00F07EBF&quot;/&gt;&lt;wsp:rsid wsp:val=&quot;00F45F62&quot;/&gt;&lt;wsp:rsid wsp:val=&quot;00F918C0&quot;/&gt;&lt;wsp:rsid wsp:val=&quot;00F94099&quot;/&gt;&lt;wsp:rsid wsp:val=&quot;00FB5C9E&quot;/&gt;&lt;wsp:rsid wsp:val=&quot;00FB6F3A&quot;/&gt;&lt;wsp:rsid wsp:val=&quot;00FC5717&quot;/&gt;&lt;wsp:rsid wsp:val=&quot;00FD6A91&quot;/&gt;&lt;wsp:rsid wsp:val=&quot;00FE506C&quot;/&gt;&lt;/wsp:rsids&gt;&lt;/w:docPr&gt;&lt;w:body&gt;&lt;wx:sect&gt;&lt;w:p wsp:rsidR=&quot;00000000&quot; wsp:rsidRDefault=&quot;00D31486&quot; wsp:rsidP=&quot;00D31486&quot;&gt;&lt;m:oMathPara&gt;&lt;m:oMath&gt;&lt;m:r&gt;&lt;w:rPr&gt;&lt;w:rFonts w:ascii=&quot;Cambria Math&quot; w:h-ansi=&quot;Cambria Math&quot; w:cs=&quot;Times New Roman&quot;/&gt;&lt;wx:font wx:val=&quot;Cambria Math&quot;/&gt;&lt;w:i/&gt;&lt;w:sz w:val=&quot;28&quot;/&gt;&lt;w:sz-cs w:val=&quot;28&quot;/&gt;&lt;/w:rPr&gt;&lt;m:t&gt;О»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77" o:title="" chromakey="white"/>
          </v:shape>
        </w:pict>
      </w:r>
      <w:r w:rsidRPr="0049520D">
        <w:rPr>
          <w:rFonts w:ascii="Times New Roman" w:hAnsi="Times New Roman" w:cs="Times New Roman"/>
          <w:bCs/>
          <w:sz w:val="28"/>
          <w:szCs w:val="28"/>
        </w:rPr>
        <w:instrText xml:space="preserve"> </w:instrText>
      </w:r>
      <w:r w:rsidRPr="0049520D">
        <w:rPr>
          <w:rFonts w:ascii="Times New Roman" w:hAnsi="Times New Roman" w:cs="Times New Roman"/>
          <w:bCs/>
          <w:sz w:val="28"/>
          <w:szCs w:val="28"/>
        </w:rPr>
        <w:fldChar w:fldCharType="separate"/>
      </w:r>
      <w:r w:rsidRPr="0049520D">
        <w:rPr>
          <w:position w:val="-6"/>
        </w:rPr>
        <w:pict>
          <v:shape id="_x0000_i1161" type="#_x0000_t75" style="width:10.8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stylePaneFormatFilter w:val=&quot;3F01&quot;/&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7967&quot;/&gt;&lt;wsp:rsid wsp:val=&quot;000029D6&quot;/&gt;&lt;wsp:rsid wsp:val=&quot;00002C4D&quot;/&gt;&lt;wsp:rsid wsp:val=&quot;00017571&quot;/&gt;&lt;wsp:rsid wsp:val=&quot;00027105&quot;/&gt;&lt;wsp:rsid wsp:val=&quot;00033732&quot;/&gt;&lt;wsp:rsid wsp:val=&quot;00033F33&quot;/&gt;&lt;wsp:rsid wsp:val=&quot;000474BF&quot;/&gt;&lt;wsp:rsid wsp:val=&quot;00051CF3&quot;/&gt;&lt;wsp:rsid wsp:val=&quot;00060869&quot;/&gt;&lt;wsp:rsid wsp:val=&quot;000625C0&quot;/&gt;&lt;wsp:rsid wsp:val=&quot;00073578&quot;/&gt;&lt;wsp:rsid wsp:val=&quot;0007381A&quot;/&gt;&lt;wsp:rsid wsp:val=&quot;00076D95&quot;/&gt;&lt;wsp:rsid wsp:val=&quot;00080AC8&quot;/&gt;&lt;wsp:rsid wsp:val=&quot;00085754&quot;/&gt;&lt;wsp:rsid wsp:val=&quot;00086DEE&quot;/&gt;&lt;wsp:rsid wsp:val=&quot;00090228&quot;/&gt;&lt;wsp:rsid wsp:val=&quot;00094FC2&quot;/&gt;&lt;wsp:rsid wsp:val=&quot;000A0A94&quot;/&gt;&lt;wsp:rsid wsp:val=&quot;000B1DCA&quot;/&gt;&lt;wsp:rsid wsp:val=&quot;000B69E2&quot;/&gt;&lt;wsp:rsid wsp:val=&quot;000D4124&quot;/&gt;&lt;wsp:rsid wsp:val=&quot;000D6D2E&quot;/&gt;&lt;wsp:rsid wsp:val=&quot;000E0B24&quot;/&gt;&lt;wsp:rsid wsp:val=&quot;000E587C&quot;/&gt;&lt;wsp:rsid wsp:val=&quot;0015407B&quot;/&gt;&lt;wsp:rsid wsp:val=&quot;001556AA&quot;/&gt;&lt;wsp:rsid wsp:val=&quot;00173065&quot;/&gt;&lt;wsp:rsid wsp:val=&quot;00177F55&quot;/&gt;&lt;wsp:rsid wsp:val=&quot;00181CB6&quot;/&gt;&lt;wsp:rsid wsp:val=&quot;00195939&quot;/&gt;&lt;wsp:rsid wsp:val=&quot;001A0271&quot;/&gt;&lt;wsp:rsid wsp:val=&quot;001A3F32&quot;/&gt;&lt;wsp:rsid wsp:val=&quot;001A4AE0&quot;/&gt;&lt;wsp:rsid wsp:val=&quot;001B3810&quot;/&gt;&lt;wsp:rsid wsp:val=&quot;001B5BDD&quot;/&gt;&lt;wsp:rsid wsp:val=&quot;001C7C77&quot;/&gt;&lt;wsp:rsid wsp:val=&quot;001D6FF2&quot;/&gt;&lt;wsp:rsid wsp:val=&quot;001E08B2&quot;/&gt;&lt;wsp:rsid wsp:val=&quot;001E0A17&quot;/&gt;&lt;wsp:rsid wsp:val=&quot;002040FD&quot;/&gt;&lt;wsp:rsid wsp:val=&quot;00205FE0&quot;/&gt;&lt;wsp:rsid wsp:val=&quot;00206D1B&quot;/&gt;&lt;wsp:rsid wsp:val=&quot;0021372E&quot;/&gt;&lt;wsp:rsid wsp:val=&quot;002155CA&quot;/&gt;&lt;wsp:rsid wsp:val=&quot;00230FA3&quot;/&gt;&lt;wsp:rsid wsp:val=&quot;00242A24&quot;/&gt;&lt;wsp:rsid wsp:val=&quot;00246F22&quot;/&gt;&lt;wsp:rsid wsp:val=&quot;00251DB5&quot;/&gt;&lt;wsp:rsid wsp:val=&quot;00255836&quot;/&gt;&lt;wsp:rsid wsp:val=&quot;00273425&quot;/&gt;&lt;wsp:rsid wsp:val=&quot;00280B08&quot;/&gt;&lt;wsp:rsid wsp:val=&quot;00283806&quot;/&gt;&lt;wsp:rsid wsp:val=&quot;00287A81&quot;/&gt;&lt;wsp:rsid wsp:val=&quot;00293113&quot;/&gt;&lt;wsp:rsid wsp:val=&quot;002A2466&quot;/&gt;&lt;wsp:rsid wsp:val=&quot;002A5C24&quot;/&gt;&lt;wsp:rsid wsp:val=&quot;002B46DF&quot;/&gt;&lt;wsp:rsid wsp:val=&quot;002B5456&quot;/&gt;&lt;wsp:rsid wsp:val=&quot;002E407E&quot;/&gt;&lt;wsp:rsid wsp:val=&quot;00306714&quot;/&gt;&lt;wsp:rsid wsp:val=&quot;0036029F&quot;/&gt;&lt;wsp:rsid wsp:val=&quot;00363F07&quot;/&gt;&lt;wsp:rsid wsp:val=&quot;003644EE&quot;/&gt;&lt;wsp:rsid wsp:val=&quot;00372256&quot;/&gt;&lt;wsp:rsid wsp:val=&quot;00373D04&quot;/&gt;&lt;wsp:rsid wsp:val=&quot;00381C9D&quot;/&gt;&lt;wsp:rsid wsp:val=&quot;00381D49&quot;/&gt;&lt;wsp:rsid wsp:val=&quot;003874E0&quot;/&gt;&lt;wsp:rsid wsp:val=&quot;003963DE&quot;/&gt;&lt;wsp:rsid wsp:val=&quot;003B41A7&quot;/&gt;&lt;wsp:rsid wsp:val=&quot;003C472E&quot;/&gt;&lt;wsp:rsid wsp:val=&quot;003D0D3C&quot;/&gt;&lt;wsp:rsid wsp:val=&quot;003D1F8C&quot;/&gt;&lt;wsp:rsid wsp:val=&quot;00405D96&quot;/&gt;&lt;wsp:rsid wsp:val=&quot;00406458&quot;/&gt;&lt;wsp:rsid wsp:val=&quot;00411DF4&quot;/&gt;&lt;wsp:rsid wsp:val=&quot;00414304&quot;/&gt;&lt;wsp:rsid wsp:val=&quot;00420762&quot;/&gt;&lt;wsp:rsid wsp:val=&quot;00451827&quot;/&gt;&lt;wsp:rsid wsp:val=&quot;00467F24&quot;/&gt;&lt;wsp:rsid wsp:val=&quot;00475886&quot;/&gt;&lt;wsp:rsid wsp:val=&quot;0048362D&quot;/&gt;&lt;wsp:rsid wsp:val=&quot;0049520D&quot;/&gt;&lt;wsp:rsid wsp:val=&quot;004A21E0&quot;/&gt;&lt;wsp:rsid wsp:val=&quot;004A722A&quot;/&gt;&lt;wsp:rsid wsp:val=&quot;004D4ACD&quot;/&gt;&lt;wsp:rsid wsp:val=&quot;00510687&quot;/&gt;&lt;wsp:rsid wsp:val=&quot;00537744&quot;/&gt;&lt;wsp:rsid wsp:val=&quot;005402BE&quot;/&gt;&lt;wsp:rsid wsp:val=&quot;0057003C&quot;/&gt;&lt;wsp:rsid wsp:val=&quot;00577FF7&quot;/&gt;&lt;wsp:rsid wsp:val=&quot;00592609&quot;/&gt;&lt;wsp:rsid wsp:val=&quot;005B0060&quot;/&gt;&lt;wsp:rsid wsp:val=&quot;005D634F&quot;/&gt;&lt;wsp:rsid wsp:val=&quot;005E0BB9&quot;/&gt;&lt;wsp:rsid wsp:val=&quot;005E7967&quot;/&gt;&lt;wsp:rsid wsp:val=&quot;006003FA&quot;/&gt;&lt;wsp:rsid wsp:val=&quot;00613EE0&quot;/&gt;&lt;wsp:rsid wsp:val=&quot;0061571C&quot;/&gt;&lt;wsp:rsid wsp:val=&quot;006230FC&quot;/&gt;&lt;wsp:rsid wsp:val=&quot;0063638F&quot;/&gt;&lt;wsp:rsid wsp:val=&quot;00640E53&quot;/&gt;&lt;wsp:rsid wsp:val=&quot;006678CB&quot;/&gt;&lt;wsp:rsid wsp:val=&quot;006928ED&quot;/&gt;&lt;wsp:rsid wsp:val=&quot;006A3994&quot;/&gt;&lt;wsp:rsid wsp:val=&quot;006B2D90&quot;/&gt;&lt;wsp:rsid wsp:val=&quot;006B345C&quot;/&gt;&lt;wsp:rsid wsp:val=&quot;006B6E40&quot;/&gt;&lt;wsp:rsid wsp:val=&quot;006C626F&quot;/&gt;&lt;wsp:rsid wsp:val=&quot;006E19E2&quot;/&gt;&lt;wsp:rsid wsp:val=&quot;00705012&quot;/&gt;&lt;wsp:rsid wsp:val=&quot;00715F3C&quot;/&gt;&lt;wsp:rsid wsp:val=&quot;00724CB8&quot;/&gt;&lt;wsp:rsid wsp:val=&quot;007335C2&quot;/&gt;&lt;wsp:rsid wsp:val=&quot;00734329&quot;/&gt;&lt;wsp:rsid wsp:val=&quot;007620A1&quot;/&gt;&lt;wsp:rsid wsp:val=&quot;00772C38&quot;/&gt;&lt;wsp:rsid wsp:val=&quot;007947FA&quot;/&gt;&lt;wsp:rsid wsp:val=&quot;007C72DD&quot;/&gt;&lt;wsp:rsid wsp:val=&quot;007E7304&quot;/&gt;&lt;wsp:rsid wsp:val=&quot;008038BC&quot;/&gt;&lt;wsp:rsid wsp:val=&quot;0081351E&quot;/&gt;&lt;wsp:rsid wsp:val=&quot;00842133&quot;/&gt;&lt;wsp:rsid wsp:val=&quot;00853250&quot;/&gt;&lt;wsp:rsid wsp:val=&quot;008533EE&quot;/&gt;&lt;wsp:rsid wsp:val=&quot;008869F0&quot;/&gt;&lt;wsp:rsid wsp:val=&quot;00891F55&quot;/&gt;&lt;wsp:rsid wsp:val=&quot;008A1A49&quot;/&gt;&lt;wsp:rsid wsp:val=&quot;008C0D75&quot;/&gt;&lt;wsp:rsid wsp:val=&quot;008C0EE6&quot;/&gt;&lt;wsp:rsid wsp:val=&quot;008E2629&quot;/&gt;&lt;wsp:rsid wsp:val=&quot;00901CDF&quot;/&gt;&lt;wsp:rsid wsp:val=&quot;00906E72&quot;/&gt;&lt;wsp:rsid wsp:val=&quot;00936388&quot;/&gt;&lt;wsp:rsid wsp:val=&quot;00950E9A&quot;/&gt;&lt;wsp:rsid wsp:val=&quot;009611D4&quot;/&gt;&lt;wsp:rsid wsp:val=&quot;00973E08&quot;/&gt;&lt;wsp:rsid wsp:val=&quot;00985B8D&quot;/&gt;&lt;wsp:rsid wsp:val=&quot;009C1638&quot;/&gt;&lt;wsp:rsid wsp:val=&quot;009D077F&quot;/&gt;&lt;wsp:rsid wsp:val=&quot;009E2920&quot;/&gt;&lt;wsp:rsid wsp:val=&quot;009E6654&quot;/&gt;&lt;wsp:rsid wsp:val=&quot;00A026FC&quot;/&gt;&lt;wsp:rsid wsp:val=&quot;00A06D7A&quot;/&gt;&lt;wsp:rsid wsp:val=&quot;00A2375C&quot;/&gt;&lt;wsp:rsid wsp:val=&quot;00A3675F&quot;/&gt;&lt;wsp:rsid wsp:val=&quot;00A45515&quot;/&gt;&lt;wsp:rsid wsp:val=&quot;00A51BE7&quot;/&gt;&lt;wsp:rsid wsp:val=&quot;00A53B14&quot;/&gt;&lt;wsp:rsid wsp:val=&quot;00A62C12&quot;/&gt;&lt;wsp:rsid wsp:val=&quot;00A64A58&quot;/&gt;&lt;wsp:rsid wsp:val=&quot;00A654D8&quot;/&gt;&lt;wsp:rsid wsp:val=&quot;00A81CF7&quot;/&gt;&lt;wsp:rsid wsp:val=&quot;00A861DB&quot;/&gt;&lt;wsp:rsid wsp:val=&quot;00A956D4&quot;/&gt;&lt;wsp:rsid wsp:val=&quot;00AB0E64&quot;/&gt;&lt;wsp:rsid wsp:val=&quot;00AF2326&quot;/&gt;&lt;wsp:rsid wsp:val=&quot;00AF76E0&quot;/&gt;&lt;wsp:rsid wsp:val=&quot;00B03AFB&quot;/&gt;&lt;wsp:rsid wsp:val=&quot;00B136B1&quot;/&gt;&lt;wsp:rsid wsp:val=&quot;00B13FFB&quot;/&gt;&lt;wsp:rsid wsp:val=&quot;00B145CA&quot;/&gt;&lt;wsp:rsid wsp:val=&quot;00B2509D&quot;/&gt;&lt;wsp:rsid wsp:val=&quot;00B254F8&quot;/&gt;&lt;wsp:rsid wsp:val=&quot;00B27C5C&quot;/&gt;&lt;wsp:rsid wsp:val=&quot;00B32B7A&quot;/&gt;&lt;wsp:rsid wsp:val=&quot;00B52532&quot;/&gt;&lt;wsp:rsid wsp:val=&quot;00B87726&quot;/&gt;&lt;wsp:rsid wsp:val=&quot;00B97606&quot;/&gt;&lt;wsp:rsid wsp:val=&quot;00BA0E00&quot;/&gt;&lt;wsp:rsid wsp:val=&quot;00BA132A&quot;/&gt;&lt;wsp:rsid wsp:val=&quot;00BA6E40&quot;/&gt;&lt;wsp:rsid wsp:val=&quot;00BB0471&quot;/&gt;&lt;wsp:rsid wsp:val=&quot;00BB3FA8&quot;/&gt;&lt;wsp:rsid wsp:val=&quot;00BB5876&quot;/&gt;&lt;wsp:rsid wsp:val=&quot;00BD14F8&quot;/&gt;&lt;wsp:rsid wsp:val=&quot;00BD2679&quot;/&gt;&lt;wsp:rsid wsp:val=&quot;00BE57ED&quot;/&gt;&lt;wsp:rsid wsp:val=&quot;00BF2401&quot;/&gt;&lt;wsp:rsid wsp:val=&quot;00C16580&quot;/&gt;&lt;wsp:rsid wsp:val=&quot;00C27D80&quot;/&gt;&lt;wsp:rsid wsp:val=&quot;00C27E4A&quot;/&gt;&lt;wsp:rsid wsp:val=&quot;00C450F5&quot;/&gt;&lt;wsp:rsid wsp:val=&quot;00C45FA5&quot;/&gt;&lt;wsp:rsid wsp:val=&quot;00C57F55&quot;/&gt;&lt;wsp:rsid wsp:val=&quot;00C754BA&quot;/&gt;&lt;wsp:rsid wsp:val=&quot;00C85E61&quot;/&gt;&lt;wsp:rsid wsp:val=&quot;00C913BC&quot;/&gt;&lt;wsp:rsid wsp:val=&quot;00C91FE0&quot;/&gt;&lt;wsp:rsid wsp:val=&quot;00C9460C&quot;/&gt;&lt;wsp:rsid wsp:val=&quot;00CA309D&quot;/&gt;&lt;wsp:rsid wsp:val=&quot;00CA4068&quot;/&gt;&lt;wsp:rsid wsp:val=&quot;00CD101F&quot;/&gt;&lt;wsp:rsid wsp:val=&quot;00D05047&quot;/&gt;&lt;wsp:rsid wsp:val=&quot;00D15BA1&quot;/&gt;&lt;wsp:rsid wsp:val=&quot;00D2499D&quot;/&gt;&lt;wsp:rsid wsp:val=&quot;00D31486&quot;/&gt;&lt;wsp:rsid wsp:val=&quot;00D32D3D&quot;/&gt;&lt;wsp:rsid wsp:val=&quot;00D45F84&quot;/&gt;&lt;wsp:rsid wsp:val=&quot;00D4741C&quot;/&gt;&lt;wsp:rsid wsp:val=&quot;00D65285&quot;/&gt;&lt;wsp:rsid wsp:val=&quot;00D7607B&quot;/&gt;&lt;wsp:rsid wsp:val=&quot;00D845EC&quot;/&gt;&lt;wsp:rsid wsp:val=&quot;00D859BB&quot;/&gt;&lt;wsp:rsid wsp:val=&quot;00D938DB&quot;/&gt;&lt;wsp:rsid wsp:val=&quot;00D96B56&quot;/&gt;&lt;wsp:rsid wsp:val=&quot;00DA2BA5&quot;/&gt;&lt;wsp:rsid wsp:val=&quot;00DB3DA8&quot;/&gt;&lt;wsp:rsid wsp:val=&quot;00DD3C31&quot;/&gt;&lt;wsp:rsid wsp:val=&quot;00E04B0F&quot;/&gt;&lt;wsp:rsid wsp:val=&quot;00E0675A&quot;/&gt;&lt;wsp:rsid wsp:val=&quot;00E06A87&quot;/&gt;&lt;wsp:rsid wsp:val=&quot;00E0725A&quot;/&gt;&lt;wsp:rsid wsp:val=&quot;00E13E8F&quot;/&gt;&lt;wsp:rsid wsp:val=&quot;00E14059&quot;/&gt;&lt;wsp:rsid wsp:val=&quot;00E20AF2&quot;/&gt;&lt;wsp:rsid wsp:val=&quot;00E30513&quot;/&gt;&lt;wsp:rsid wsp:val=&quot;00E35ED9&quot;/&gt;&lt;wsp:rsid wsp:val=&quot;00E5393E&quot;/&gt;&lt;wsp:rsid wsp:val=&quot;00E610D3&quot;/&gt;&lt;wsp:rsid wsp:val=&quot;00E617C3&quot;/&gt;&lt;wsp:rsid wsp:val=&quot;00E758F1&quot;/&gt;&lt;wsp:rsid wsp:val=&quot;00E9213D&quot;/&gt;&lt;wsp:rsid wsp:val=&quot;00E947B0&quot;/&gt;&lt;wsp:rsid wsp:val=&quot;00EA1529&quot;/&gt;&lt;wsp:rsid wsp:val=&quot;00EB1051&quot;/&gt;&lt;wsp:rsid wsp:val=&quot;00EB698E&quot;/&gt;&lt;wsp:rsid wsp:val=&quot;00EE3BC1&quot;/&gt;&lt;wsp:rsid wsp:val=&quot;00EF21AD&quot;/&gt;&lt;wsp:rsid wsp:val=&quot;00F02A9F&quot;/&gt;&lt;wsp:rsid wsp:val=&quot;00F07EBF&quot;/&gt;&lt;wsp:rsid wsp:val=&quot;00F45F62&quot;/&gt;&lt;wsp:rsid wsp:val=&quot;00F918C0&quot;/&gt;&lt;wsp:rsid wsp:val=&quot;00F94099&quot;/&gt;&lt;wsp:rsid wsp:val=&quot;00FB5C9E&quot;/&gt;&lt;wsp:rsid wsp:val=&quot;00FB6F3A&quot;/&gt;&lt;wsp:rsid wsp:val=&quot;00FC5717&quot;/&gt;&lt;wsp:rsid wsp:val=&quot;00FD6A91&quot;/&gt;&lt;wsp:rsid wsp:val=&quot;00FE506C&quot;/&gt;&lt;/wsp:rsids&gt;&lt;/w:docPr&gt;&lt;w:body&gt;&lt;wx:sect&gt;&lt;w:p wsp:rsidR=&quot;00000000&quot; wsp:rsidRDefault=&quot;00D31486&quot; wsp:rsidP=&quot;00D31486&quot;&gt;&lt;m:oMathPara&gt;&lt;m:oMath&gt;&lt;m:r&gt;&lt;w:rPr&gt;&lt;w:rFonts w:ascii=&quot;Cambria Math&quot; w:h-ansi=&quot;Cambria Math&quot; w:cs=&quot;Times New Roman&quot;/&gt;&lt;wx:font wx:val=&quot;Cambria Math&quot;/&gt;&lt;w:i/&gt;&lt;w:sz w:val=&quot;28&quot;/&gt;&lt;w:sz-cs w:val=&quot;28&quot;/&gt;&lt;/w:rPr&gt;&lt;m:t&gt;О»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77" o:title="" chromakey="white"/>
          </v:shape>
        </w:pict>
      </w:r>
      <w:r w:rsidRPr="0049520D">
        <w:rPr>
          <w:rFonts w:ascii="Times New Roman" w:hAnsi="Times New Roman" w:cs="Times New Roman"/>
          <w:bCs/>
          <w:sz w:val="28"/>
          <w:szCs w:val="28"/>
        </w:rPr>
        <w:fldChar w:fldCharType="end"/>
      </w:r>
      <w:r>
        <w:rPr>
          <w:rFonts w:ascii="Times New Roman" w:hAnsi="Times New Roman" w:cs="Times New Roman"/>
          <w:bCs/>
          <w:sz w:val="28"/>
          <w:szCs w:val="28"/>
        </w:rPr>
        <w:t xml:space="preserve"> </w:t>
      </w:r>
      <w:r w:rsidRPr="009804F2">
        <w:rPr>
          <w:rFonts w:ascii="Times New Roman" w:hAnsi="Times New Roman" w:cs="Times New Roman"/>
          <w:bCs/>
          <w:sz w:val="28"/>
          <w:szCs w:val="28"/>
        </w:rPr>
        <w:t>–</w:t>
      </w:r>
      <w:r>
        <w:rPr>
          <w:rFonts w:ascii="Times New Roman" w:hAnsi="Times New Roman" w:cs="Times New Roman"/>
          <w:bCs/>
          <w:sz w:val="28"/>
          <w:szCs w:val="28"/>
        </w:rPr>
        <w:t xml:space="preserve"> л</w:t>
      </w:r>
      <w:r w:rsidRPr="009804F2">
        <w:rPr>
          <w:rFonts w:ascii="Times New Roman" w:hAnsi="Times New Roman" w:cs="Times New Roman"/>
          <w:bCs/>
          <w:sz w:val="28"/>
          <w:szCs w:val="28"/>
        </w:rPr>
        <w:t>инейный коэффиц</w:t>
      </w:r>
      <w:r w:rsidRPr="009804F2">
        <w:rPr>
          <w:rFonts w:ascii="Times New Roman" w:hAnsi="Times New Roman" w:cs="Times New Roman"/>
          <w:bCs/>
          <w:sz w:val="28"/>
          <w:szCs w:val="28"/>
        </w:rPr>
        <w:t>и</w:t>
      </w:r>
      <w:r w:rsidRPr="009804F2">
        <w:rPr>
          <w:rFonts w:ascii="Times New Roman" w:hAnsi="Times New Roman" w:cs="Times New Roman"/>
          <w:bCs/>
          <w:sz w:val="28"/>
          <w:szCs w:val="28"/>
        </w:rPr>
        <w:t>ент гидравлического сопротивления;</w:t>
      </w:r>
    </w:p>
    <w:p w:rsidR="00DF6FF5" w:rsidRPr="009804F2" w:rsidRDefault="00DF6FF5" w:rsidP="00B4580C">
      <w:pPr>
        <w:spacing w:line="360" w:lineRule="auto"/>
        <w:ind w:firstLine="426"/>
        <w:jc w:val="both"/>
        <w:rPr>
          <w:rFonts w:ascii="Times New Roman" w:hAnsi="Times New Roman" w:cs="Times New Roman"/>
          <w:sz w:val="28"/>
          <w:szCs w:val="28"/>
          <w:shd w:val="clear" w:color="auto" w:fill="FFFFFF"/>
        </w:rPr>
      </w:pPr>
      <w:r w:rsidRPr="009804F2">
        <w:rPr>
          <w:rFonts w:ascii="Times New Roman" w:hAnsi="Times New Roman" w:cs="Times New Roman"/>
          <w:bCs/>
          <w:i/>
          <w:sz w:val="28"/>
          <w:szCs w:val="28"/>
          <w:lang w:val="en-US"/>
        </w:rPr>
        <w:t>L</w:t>
      </w:r>
      <w:r w:rsidRPr="009804F2">
        <w:rPr>
          <w:rFonts w:ascii="Times New Roman" w:hAnsi="Times New Roman" w:cs="Times New Roman"/>
          <w:bCs/>
          <w:sz w:val="28"/>
          <w:szCs w:val="28"/>
        </w:rPr>
        <w:t xml:space="preserve"> – </w:t>
      </w:r>
      <w:r w:rsidRPr="009804F2">
        <w:rPr>
          <w:rFonts w:ascii="Times New Roman" w:hAnsi="Times New Roman" w:cs="Times New Roman"/>
          <w:sz w:val="28"/>
          <w:szCs w:val="28"/>
          <w:shd w:val="clear" w:color="auto" w:fill="FFFFFF"/>
        </w:rPr>
        <w:t>длина трубопровода, м;</w:t>
      </w:r>
    </w:p>
    <w:p w:rsidR="00DF6FF5" w:rsidRPr="009804F2" w:rsidRDefault="00DF6FF5" w:rsidP="00B4580C">
      <w:pPr>
        <w:spacing w:line="360" w:lineRule="auto"/>
        <w:ind w:firstLine="426"/>
        <w:jc w:val="both"/>
        <w:rPr>
          <w:rFonts w:ascii="Times New Roman" w:hAnsi="Times New Roman" w:cs="Times New Roman"/>
          <w:sz w:val="28"/>
          <w:szCs w:val="28"/>
          <w:shd w:val="clear" w:color="auto" w:fill="FFFFFF"/>
        </w:rPr>
      </w:pPr>
      <w:r>
        <w:rPr>
          <w:rFonts w:ascii="Times New Roman" w:hAnsi="Times New Roman" w:cs="Times New Roman"/>
          <w:i/>
          <w:sz w:val="28"/>
          <w:szCs w:val="28"/>
          <w:shd w:val="clear" w:color="auto" w:fill="FFFFFF"/>
          <w:lang w:val="en-US"/>
        </w:rPr>
        <w:t>d</w:t>
      </w:r>
      <w:r>
        <w:rPr>
          <w:rFonts w:ascii="Times New Roman" w:hAnsi="Times New Roman" w:cs="Times New Roman"/>
          <w:i/>
          <w:sz w:val="28"/>
          <w:szCs w:val="28"/>
          <w:shd w:val="clear" w:color="auto" w:fill="FFFFFF"/>
        </w:rPr>
        <w:t xml:space="preserve"> </w:t>
      </w:r>
      <w:r w:rsidRPr="009804F2">
        <w:rPr>
          <w:rFonts w:ascii="Times New Roman" w:hAnsi="Times New Roman" w:cs="Times New Roman"/>
          <w:bCs/>
          <w:sz w:val="28"/>
          <w:szCs w:val="28"/>
        </w:rPr>
        <w:t>–</w:t>
      </w:r>
      <w:r w:rsidRPr="009804F2">
        <w:rPr>
          <w:rFonts w:ascii="Times New Roman" w:hAnsi="Times New Roman" w:cs="Times New Roman"/>
          <w:sz w:val="28"/>
          <w:szCs w:val="28"/>
          <w:shd w:val="clear" w:color="auto" w:fill="FFFFFF"/>
        </w:rPr>
        <w:t xml:space="preserve"> внутренний диаметр трубопровода, м;</w:t>
      </w:r>
    </w:p>
    <w:p w:rsidR="00DF6FF5" w:rsidRDefault="00DF6FF5" w:rsidP="00B4580C">
      <w:pPr>
        <w:spacing w:line="360" w:lineRule="auto"/>
        <w:ind w:left="426"/>
        <w:jc w:val="both"/>
        <w:rPr>
          <w:rFonts w:ascii="Times New Roman" w:hAnsi="Times New Roman" w:cs="Times New Roman"/>
          <w:sz w:val="28"/>
          <w:szCs w:val="28"/>
          <w:shd w:val="clear" w:color="auto" w:fill="FFFFFF"/>
        </w:rPr>
      </w:pPr>
      <w:r w:rsidRPr="0049520D">
        <w:rPr>
          <w:rFonts w:ascii="Times New Roman" w:hAnsi="Times New Roman" w:cs="Times New Roman"/>
          <w:sz w:val="28"/>
          <w:szCs w:val="28"/>
          <w:shd w:val="clear" w:color="auto" w:fill="FFFFFF"/>
        </w:rPr>
        <w:fldChar w:fldCharType="begin"/>
      </w:r>
      <w:r w:rsidRPr="0049520D">
        <w:rPr>
          <w:rFonts w:ascii="Times New Roman" w:hAnsi="Times New Roman" w:cs="Times New Roman"/>
          <w:sz w:val="28"/>
          <w:szCs w:val="28"/>
          <w:shd w:val="clear" w:color="auto" w:fill="FFFFFF"/>
        </w:rPr>
        <w:instrText xml:space="preserve"> QUOTE </w:instrText>
      </w:r>
      <w:r w:rsidRPr="0049520D">
        <w:rPr>
          <w:position w:val="-6"/>
        </w:rPr>
        <w:pict>
          <v:shape id="_x0000_i1162" type="#_x0000_t75" style="width:20.4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stylePaneFormatFilter w:val=&quot;3F01&quot;/&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7967&quot;/&gt;&lt;wsp:rsid wsp:val=&quot;000029D6&quot;/&gt;&lt;wsp:rsid wsp:val=&quot;00002C4D&quot;/&gt;&lt;wsp:rsid wsp:val=&quot;00017571&quot;/&gt;&lt;wsp:rsid wsp:val=&quot;00027105&quot;/&gt;&lt;wsp:rsid wsp:val=&quot;00033732&quot;/&gt;&lt;wsp:rsid wsp:val=&quot;00033F33&quot;/&gt;&lt;wsp:rsid wsp:val=&quot;000474BF&quot;/&gt;&lt;wsp:rsid wsp:val=&quot;00051CF3&quot;/&gt;&lt;wsp:rsid wsp:val=&quot;00060869&quot;/&gt;&lt;wsp:rsid wsp:val=&quot;000625C0&quot;/&gt;&lt;wsp:rsid wsp:val=&quot;00073578&quot;/&gt;&lt;wsp:rsid wsp:val=&quot;0007381A&quot;/&gt;&lt;wsp:rsid wsp:val=&quot;00076D95&quot;/&gt;&lt;wsp:rsid wsp:val=&quot;00080AC8&quot;/&gt;&lt;wsp:rsid wsp:val=&quot;00085754&quot;/&gt;&lt;wsp:rsid wsp:val=&quot;00086DEE&quot;/&gt;&lt;wsp:rsid wsp:val=&quot;00090228&quot;/&gt;&lt;wsp:rsid wsp:val=&quot;00094FC2&quot;/&gt;&lt;wsp:rsid wsp:val=&quot;000A0A94&quot;/&gt;&lt;wsp:rsid wsp:val=&quot;000B1DCA&quot;/&gt;&lt;wsp:rsid wsp:val=&quot;000B69E2&quot;/&gt;&lt;wsp:rsid wsp:val=&quot;000D4124&quot;/&gt;&lt;wsp:rsid wsp:val=&quot;000D6D2E&quot;/&gt;&lt;wsp:rsid wsp:val=&quot;000E0B24&quot;/&gt;&lt;wsp:rsid wsp:val=&quot;000E495D&quot;/&gt;&lt;wsp:rsid wsp:val=&quot;000E587C&quot;/&gt;&lt;wsp:rsid wsp:val=&quot;0015407B&quot;/&gt;&lt;wsp:rsid wsp:val=&quot;001556AA&quot;/&gt;&lt;wsp:rsid wsp:val=&quot;00173065&quot;/&gt;&lt;wsp:rsid wsp:val=&quot;00177F55&quot;/&gt;&lt;wsp:rsid wsp:val=&quot;00181CB6&quot;/&gt;&lt;wsp:rsid wsp:val=&quot;00195939&quot;/&gt;&lt;wsp:rsid wsp:val=&quot;001A0271&quot;/&gt;&lt;wsp:rsid wsp:val=&quot;001A3F32&quot;/&gt;&lt;wsp:rsid wsp:val=&quot;001A4AE0&quot;/&gt;&lt;wsp:rsid wsp:val=&quot;001B3810&quot;/&gt;&lt;wsp:rsid wsp:val=&quot;001B5BDD&quot;/&gt;&lt;wsp:rsid wsp:val=&quot;001C7C77&quot;/&gt;&lt;wsp:rsid wsp:val=&quot;001D6FF2&quot;/&gt;&lt;wsp:rsid wsp:val=&quot;001E08B2&quot;/&gt;&lt;wsp:rsid wsp:val=&quot;001E0A17&quot;/&gt;&lt;wsp:rsid wsp:val=&quot;002040FD&quot;/&gt;&lt;wsp:rsid wsp:val=&quot;00205FE0&quot;/&gt;&lt;wsp:rsid wsp:val=&quot;00206D1B&quot;/&gt;&lt;wsp:rsid wsp:val=&quot;0021372E&quot;/&gt;&lt;wsp:rsid wsp:val=&quot;002155CA&quot;/&gt;&lt;wsp:rsid wsp:val=&quot;00230FA3&quot;/&gt;&lt;wsp:rsid wsp:val=&quot;00242A24&quot;/&gt;&lt;wsp:rsid wsp:val=&quot;00246F22&quot;/&gt;&lt;wsp:rsid wsp:val=&quot;00251DB5&quot;/&gt;&lt;wsp:rsid wsp:val=&quot;00255836&quot;/&gt;&lt;wsp:rsid wsp:val=&quot;00273425&quot;/&gt;&lt;wsp:rsid wsp:val=&quot;00280B08&quot;/&gt;&lt;wsp:rsid wsp:val=&quot;00283806&quot;/&gt;&lt;wsp:rsid wsp:val=&quot;00287A81&quot;/&gt;&lt;wsp:rsid wsp:val=&quot;00293113&quot;/&gt;&lt;wsp:rsid wsp:val=&quot;002A2466&quot;/&gt;&lt;wsp:rsid wsp:val=&quot;002A5C24&quot;/&gt;&lt;wsp:rsid wsp:val=&quot;002B46DF&quot;/&gt;&lt;wsp:rsid wsp:val=&quot;002B5456&quot;/&gt;&lt;wsp:rsid wsp:val=&quot;002E407E&quot;/&gt;&lt;wsp:rsid wsp:val=&quot;00306714&quot;/&gt;&lt;wsp:rsid wsp:val=&quot;0036029F&quot;/&gt;&lt;wsp:rsid wsp:val=&quot;00363F07&quot;/&gt;&lt;wsp:rsid wsp:val=&quot;003644EE&quot;/&gt;&lt;wsp:rsid wsp:val=&quot;00372256&quot;/&gt;&lt;wsp:rsid wsp:val=&quot;00373D04&quot;/&gt;&lt;wsp:rsid wsp:val=&quot;00381C9D&quot;/&gt;&lt;wsp:rsid wsp:val=&quot;00381D49&quot;/&gt;&lt;wsp:rsid wsp:val=&quot;003874E0&quot;/&gt;&lt;wsp:rsid wsp:val=&quot;003963DE&quot;/&gt;&lt;wsp:rsid wsp:val=&quot;003B41A7&quot;/&gt;&lt;wsp:rsid wsp:val=&quot;003C472E&quot;/&gt;&lt;wsp:rsid wsp:val=&quot;003D0D3C&quot;/&gt;&lt;wsp:rsid wsp:val=&quot;003D1F8C&quot;/&gt;&lt;wsp:rsid wsp:val=&quot;00405D96&quot;/&gt;&lt;wsp:rsid wsp:val=&quot;00406458&quot;/&gt;&lt;wsp:rsid wsp:val=&quot;00411DF4&quot;/&gt;&lt;wsp:rsid wsp:val=&quot;00414304&quot;/&gt;&lt;wsp:rsid wsp:val=&quot;00420762&quot;/&gt;&lt;wsp:rsid wsp:val=&quot;00451827&quot;/&gt;&lt;wsp:rsid wsp:val=&quot;00467F24&quot;/&gt;&lt;wsp:rsid wsp:val=&quot;00475886&quot;/&gt;&lt;wsp:rsid wsp:val=&quot;0048362D&quot;/&gt;&lt;wsp:rsid wsp:val=&quot;0049520D&quot;/&gt;&lt;wsp:rsid wsp:val=&quot;004A21E0&quot;/&gt;&lt;wsp:rsid wsp:val=&quot;004A722A&quot;/&gt;&lt;wsp:rsid wsp:val=&quot;004D4ACD&quot;/&gt;&lt;wsp:rsid wsp:val=&quot;00510687&quot;/&gt;&lt;wsp:rsid wsp:val=&quot;00537744&quot;/&gt;&lt;wsp:rsid wsp:val=&quot;005402BE&quot;/&gt;&lt;wsp:rsid wsp:val=&quot;0057003C&quot;/&gt;&lt;wsp:rsid wsp:val=&quot;00577FF7&quot;/&gt;&lt;wsp:rsid wsp:val=&quot;00592609&quot;/&gt;&lt;wsp:rsid wsp:val=&quot;005B0060&quot;/&gt;&lt;wsp:rsid wsp:val=&quot;005D634F&quot;/&gt;&lt;wsp:rsid wsp:val=&quot;005E0BB9&quot;/&gt;&lt;wsp:rsid wsp:val=&quot;005E7967&quot;/&gt;&lt;wsp:rsid wsp:val=&quot;006003FA&quot;/&gt;&lt;wsp:rsid wsp:val=&quot;00613EE0&quot;/&gt;&lt;wsp:rsid wsp:val=&quot;0061571C&quot;/&gt;&lt;wsp:rsid wsp:val=&quot;006230FC&quot;/&gt;&lt;wsp:rsid wsp:val=&quot;0063638F&quot;/&gt;&lt;wsp:rsid wsp:val=&quot;00640E53&quot;/&gt;&lt;wsp:rsid wsp:val=&quot;006678CB&quot;/&gt;&lt;wsp:rsid wsp:val=&quot;006928ED&quot;/&gt;&lt;wsp:rsid wsp:val=&quot;006A3994&quot;/&gt;&lt;wsp:rsid wsp:val=&quot;006B2D90&quot;/&gt;&lt;wsp:rsid wsp:val=&quot;006B345C&quot;/&gt;&lt;wsp:rsid wsp:val=&quot;006B6E40&quot;/&gt;&lt;wsp:rsid wsp:val=&quot;006C626F&quot;/&gt;&lt;wsp:rsid wsp:val=&quot;006E19E2&quot;/&gt;&lt;wsp:rsid wsp:val=&quot;00705012&quot;/&gt;&lt;wsp:rsid wsp:val=&quot;00715F3C&quot;/&gt;&lt;wsp:rsid wsp:val=&quot;00724CB8&quot;/&gt;&lt;wsp:rsid wsp:val=&quot;007335C2&quot;/&gt;&lt;wsp:rsid wsp:val=&quot;00734329&quot;/&gt;&lt;wsp:rsid wsp:val=&quot;007620A1&quot;/&gt;&lt;wsp:rsid wsp:val=&quot;00772C38&quot;/&gt;&lt;wsp:rsid wsp:val=&quot;007947FA&quot;/&gt;&lt;wsp:rsid wsp:val=&quot;007C72DD&quot;/&gt;&lt;wsp:rsid wsp:val=&quot;007E7304&quot;/&gt;&lt;wsp:rsid wsp:val=&quot;008038BC&quot;/&gt;&lt;wsp:rsid wsp:val=&quot;0081351E&quot;/&gt;&lt;wsp:rsid wsp:val=&quot;00842133&quot;/&gt;&lt;wsp:rsid wsp:val=&quot;00853250&quot;/&gt;&lt;wsp:rsid wsp:val=&quot;008533EE&quot;/&gt;&lt;wsp:rsid wsp:val=&quot;008869F0&quot;/&gt;&lt;wsp:rsid wsp:val=&quot;00891F55&quot;/&gt;&lt;wsp:rsid wsp:val=&quot;008A1A49&quot;/&gt;&lt;wsp:rsid wsp:val=&quot;008C0D75&quot;/&gt;&lt;wsp:rsid wsp:val=&quot;008C0EE6&quot;/&gt;&lt;wsp:rsid wsp:val=&quot;008E2629&quot;/&gt;&lt;wsp:rsid wsp:val=&quot;00901CDF&quot;/&gt;&lt;wsp:rsid wsp:val=&quot;00906E72&quot;/&gt;&lt;wsp:rsid wsp:val=&quot;00936388&quot;/&gt;&lt;wsp:rsid wsp:val=&quot;00950E9A&quot;/&gt;&lt;wsp:rsid wsp:val=&quot;009611D4&quot;/&gt;&lt;wsp:rsid wsp:val=&quot;00973E08&quot;/&gt;&lt;wsp:rsid wsp:val=&quot;00985B8D&quot;/&gt;&lt;wsp:rsid wsp:val=&quot;009C1638&quot;/&gt;&lt;wsp:rsid wsp:val=&quot;009D077F&quot;/&gt;&lt;wsp:rsid wsp:val=&quot;009E2920&quot;/&gt;&lt;wsp:rsid wsp:val=&quot;009E6654&quot;/&gt;&lt;wsp:rsid wsp:val=&quot;00A026FC&quot;/&gt;&lt;wsp:rsid wsp:val=&quot;00A06D7A&quot;/&gt;&lt;wsp:rsid wsp:val=&quot;00A2375C&quot;/&gt;&lt;wsp:rsid wsp:val=&quot;00A3675F&quot;/&gt;&lt;wsp:rsid wsp:val=&quot;00A45515&quot;/&gt;&lt;wsp:rsid wsp:val=&quot;00A51BE7&quot;/&gt;&lt;wsp:rsid wsp:val=&quot;00A53B14&quot;/&gt;&lt;wsp:rsid wsp:val=&quot;00A62C12&quot;/&gt;&lt;wsp:rsid wsp:val=&quot;00A64A58&quot;/&gt;&lt;wsp:rsid wsp:val=&quot;00A654D8&quot;/&gt;&lt;wsp:rsid wsp:val=&quot;00A81CF7&quot;/&gt;&lt;wsp:rsid wsp:val=&quot;00A861DB&quot;/&gt;&lt;wsp:rsid wsp:val=&quot;00A956D4&quot;/&gt;&lt;wsp:rsid wsp:val=&quot;00AB0E64&quot;/&gt;&lt;wsp:rsid wsp:val=&quot;00AF2326&quot;/&gt;&lt;wsp:rsid wsp:val=&quot;00AF76E0&quot;/&gt;&lt;wsp:rsid wsp:val=&quot;00B03AFB&quot;/&gt;&lt;wsp:rsid wsp:val=&quot;00B136B1&quot;/&gt;&lt;wsp:rsid wsp:val=&quot;00B13FFB&quot;/&gt;&lt;wsp:rsid wsp:val=&quot;00B145CA&quot;/&gt;&lt;wsp:rsid wsp:val=&quot;00B2509D&quot;/&gt;&lt;wsp:rsid wsp:val=&quot;00B254F8&quot;/&gt;&lt;wsp:rsid wsp:val=&quot;00B27C5C&quot;/&gt;&lt;wsp:rsid wsp:val=&quot;00B32B7A&quot;/&gt;&lt;wsp:rsid wsp:val=&quot;00B52532&quot;/&gt;&lt;wsp:rsid wsp:val=&quot;00B87726&quot;/&gt;&lt;wsp:rsid wsp:val=&quot;00B97606&quot;/&gt;&lt;wsp:rsid wsp:val=&quot;00BA0E00&quot;/&gt;&lt;wsp:rsid wsp:val=&quot;00BA132A&quot;/&gt;&lt;wsp:rsid wsp:val=&quot;00BA6E40&quot;/&gt;&lt;wsp:rsid wsp:val=&quot;00BB0471&quot;/&gt;&lt;wsp:rsid wsp:val=&quot;00BB3FA8&quot;/&gt;&lt;wsp:rsid wsp:val=&quot;00BB5876&quot;/&gt;&lt;wsp:rsid wsp:val=&quot;00BD14F8&quot;/&gt;&lt;wsp:rsid wsp:val=&quot;00BD2679&quot;/&gt;&lt;wsp:rsid wsp:val=&quot;00BE57ED&quot;/&gt;&lt;wsp:rsid wsp:val=&quot;00BF2401&quot;/&gt;&lt;wsp:rsid wsp:val=&quot;00C16580&quot;/&gt;&lt;wsp:rsid wsp:val=&quot;00C27D80&quot;/&gt;&lt;wsp:rsid wsp:val=&quot;00C27E4A&quot;/&gt;&lt;wsp:rsid wsp:val=&quot;00C450F5&quot;/&gt;&lt;wsp:rsid wsp:val=&quot;00C45FA5&quot;/&gt;&lt;wsp:rsid wsp:val=&quot;00C57F55&quot;/&gt;&lt;wsp:rsid wsp:val=&quot;00C754BA&quot;/&gt;&lt;wsp:rsid wsp:val=&quot;00C85E61&quot;/&gt;&lt;wsp:rsid wsp:val=&quot;00C913BC&quot;/&gt;&lt;wsp:rsid wsp:val=&quot;00C91FE0&quot;/&gt;&lt;wsp:rsid wsp:val=&quot;00C9460C&quot;/&gt;&lt;wsp:rsid wsp:val=&quot;00CA309D&quot;/&gt;&lt;wsp:rsid wsp:val=&quot;00CA4068&quot;/&gt;&lt;wsp:rsid wsp:val=&quot;00CD101F&quot;/&gt;&lt;wsp:rsid wsp:val=&quot;00D05047&quot;/&gt;&lt;wsp:rsid wsp:val=&quot;00D15BA1&quot;/&gt;&lt;wsp:rsid wsp:val=&quot;00D2499D&quot;/&gt;&lt;wsp:rsid wsp:val=&quot;00D32D3D&quot;/&gt;&lt;wsp:rsid wsp:val=&quot;00D45F84&quot;/&gt;&lt;wsp:rsid wsp:val=&quot;00D4741C&quot;/&gt;&lt;wsp:rsid wsp:val=&quot;00D65285&quot;/&gt;&lt;wsp:rsid wsp:val=&quot;00D7607B&quot;/&gt;&lt;wsp:rsid wsp:val=&quot;00D845EC&quot;/&gt;&lt;wsp:rsid wsp:val=&quot;00D859BB&quot;/&gt;&lt;wsp:rsid wsp:val=&quot;00D938DB&quot;/&gt;&lt;wsp:rsid wsp:val=&quot;00D96B56&quot;/&gt;&lt;wsp:rsid wsp:val=&quot;00DA2BA5&quot;/&gt;&lt;wsp:rsid wsp:val=&quot;00DB3DA8&quot;/&gt;&lt;wsp:rsid wsp:val=&quot;00DD3C31&quot;/&gt;&lt;wsp:rsid wsp:val=&quot;00E04B0F&quot;/&gt;&lt;wsp:rsid wsp:val=&quot;00E0675A&quot;/&gt;&lt;wsp:rsid wsp:val=&quot;00E06A87&quot;/&gt;&lt;wsp:rsid wsp:val=&quot;00E0725A&quot;/&gt;&lt;wsp:rsid wsp:val=&quot;00E13E8F&quot;/&gt;&lt;wsp:rsid wsp:val=&quot;00E14059&quot;/&gt;&lt;wsp:rsid wsp:val=&quot;00E20AF2&quot;/&gt;&lt;wsp:rsid wsp:val=&quot;00E30513&quot;/&gt;&lt;wsp:rsid wsp:val=&quot;00E35ED9&quot;/&gt;&lt;wsp:rsid wsp:val=&quot;00E5393E&quot;/&gt;&lt;wsp:rsid wsp:val=&quot;00E610D3&quot;/&gt;&lt;wsp:rsid wsp:val=&quot;00E617C3&quot;/&gt;&lt;wsp:rsid wsp:val=&quot;00E758F1&quot;/&gt;&lt;wsp:rsid wsp:val=&quot;00E9213D&quot;/&gt;&lt;wsp:rsid wsp:val=&quot;00E947B0&quot;/&gt;&lt;wsp:rsid wsp:val=&quot;00EA1529&quot;/&gt;&lt;wsp:rsid wsp:val=&quot;00EB1051&quot;/&gt;&lt;wsp:rsid wsp:val=&quot;00EB698E&quot;/&gt;&lt;wsp:rsid wsp:val=&quot;00EE3BC1&quot;/&gt;&lt;wsp:rsid wsp:val=&quot;00EF21AD&quot;/&gt;&lt;wsp:rsid wsp:val=&quot;00F02A9F&quot;/&gt;&lt;wsp:rsid wsp:val=&quot;00F07EBF&quot;/&gt;&lt;wsp:rsid wsp:val=&quot;00F45F62&quot;/&gt;&lt;wsp:rsid wsp:val=&quot;00F918C0&quot;/&gt;&lt;wsp:rsid wsp:val=&quot;00F94099&quot;/&gt;&lt;wsp:rsid wsp:val=&quot;00FB5C9E&quot;/&gt;&lt;wsp:rsid wsp:val=&quot;00FB6F3A&quot;/&gt;&lt;wsp:rsid wsp:val=&quot;00FC5717&quot;/&gt;&lt;wsp:rsid wsp:val=&quot;00FD6A91&quot;/&gt;&lt;wsp:rsid wsp:val=&quot;00FE506C&quot;/&gt;&lt;/wsp:rsids&gt;&lt;/w:docPr&gt;&lt;w:body&gt;&lt;wx:sect&gt;&lt;w:p wsp:rsidR=&quot;00000000&quot; wsp:rsidRDefault=&quot;000E495D&quot; wsp:rsidP=&quot;000E495D&quot;&gt;&lt;m:oMathPara&gt;&lt;m:oMath&gt;&lt;m:sSub&gt;&lt;m:sSubPr&gt;&lt;m:ctrlPr&gt;&lt;w:rPr&gt;&lt;w:rFonts w:ascii=&quot;Cambria Math&quot; w:h-ansi=&quot;Cambria Math&quot; w:cs=&quot;Times New Roman&quot;/&gt;&lt;wx:font wx:val=&quot;Cambria Math&quot;/&gt;&lt;w:i/&gt;&lt;w:sz w:val=&quot;28&quot;/&gt;&lt;w:sz-cs w:val=&quot;28&quot;/&gt;&lt;w:shd w:val=&quot;clear&quot; w:color=&quot;auto&quot; w:fill=&quot;FFFFFF&quot;/&gt;&lt;w:lang w:val=&quot;EN-US&quot;/&gt;&lt;/w:rPr&gt;&lt;/m:ctrlPr&gt;&lt;/m:sSubPr&gt;&lt;m:e&gt;&lt;m:r&gt;&lt;w:rPr&gt;&lt;w:rFonts w:ascii=&quot;Cambria Math&quot; w:h-ansi=&quot;Cambria Math&quot; w:cs=&quot;Times New Roman&quot;/&gt;&lt;wx:font wx:val=&quot;Cambria Math&quot;/&gt;&lt;w:i/&gt;&lt;w:sz w:val=&quot;28&quot;/&gt;&lt;w:sz-cs w:val=&quot;28&quot;/&gt;&lt;w:shd w:val=&quot;clear&quot; w:color=&quot;auto&quot; w:fill=&quot;FFFFFF&quot;/&gt;&lt;w:lang w:val=&quot;EN-US&quot;/&gt;&lt;/w:rPr&gt;&lt;m:t&gt;l&lt;/m:t&gt;&lt;/m:r&gt;&lt;/m:e&gt;&lt;m:sub&gt;&lt;m:r&gt;&lt;w:rPr&gt;&lt;w:rFonts w:ascii=&quot;Cambria Math&quot; w:h-ansi=&quot;Cambria Math&quot; w:cs=&quot;Times New Roman&quot;/&gt;&lt;wx:font wx:val=&quot;Cambria Math&quot;/&gt;&lt;w:i/&gt;&lt;w:sz w:val=&quot;28&quot;/&gt;&lt;w:sz-cs w:val=&quot;28&quot;/&gt;&lt;w:shd w:val=&quot;clear&quot; w:color=&quot;auto&quot; w:fill=&quot;FFFFFF&quot;/&gt;&lt;/w:rPr&gt;&lt;m:t&gt;СЌРєРІ&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78" o:title="" chromakey="white"/>
          </v:shape>
        </w:pict>
      </w:r>
      <w:r w:rsidRPr="0049520D">
        <w:rPr>
          <w:rFonts w:ascii="Times New Roman" w:hAnsi="Times New Roman" w:cs="Times New Roman"/>
          <w:sz w:val="28"/>
          <w:szCs w:val="28"/>
          <w:shd w:val="clear" w:color="auto" w:fill="FFFFFF"/>
        </w:rPr>
        <w:instrText xml:space="preserve"> </w:instrText>
      </w:r>
      <w:r w:rsidRPr="0049520D">
        <w:rPr>
          <w:rFonts w:ascii="Times New Roman" w:hAnsi="Times New Roman" w:cs="Times New Roman"/>
          <w:sz w:val="28"/>
          <w:szCs w:val="28"/>
          <w:shd w:val="clear" w:color="auto" w:fill="FFFFFF"/>
        </w:rPr>
        <w:fldChar w:fldCharType="separate"/>
      </w:r>
      <w:r w:rsidRPr="0049520D">
        <w:rPr>
          <w:position w:val="-6"/>
        </w:rPr>
        <w:pict>
          <v:shape id="_x0000_i1163" type="#_x0000_t75" style="width:20.4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stylePaneFormatFilter w:val=&quot;3F01&quot;/&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7967&quot;/&gt;&lt;wsp:rsid wsp:val=&quot;000029D6&quot;/&gt;&lt;wsp:rsid wsp:val=&quot;00002C4D&quot;/&gt;&lt;wsp:rsid wsp:val=&quot;00017571&quot;/&gt;&lt;wsp:rsid wsp:val=&quot;00027105&quot;/&gt;&lt;wsp:rsid wsp:val=&quot;00033732&quot;/&gt;&lt;wsp:rsid wsp:val=&quot;00033F33&quot;/&gt;&lt;wsp:rsid wsp:val=&quot;000474BF&quot;/&gt;&lt;wsp:rsid wsp:val=&quot;00051CF3&quot;/&gt;&lt;wsp:rsid wsp:val=&quot;00060869&quot;/&gt;&lt;wsp:rsid wsp:val=&quot;000625C0&quot;/&gt;&lt;wsp:rsid wsp:val=&quot;00073578&quot;/&gt;&lt;wsp:rsid wsp:val=&quot;0007381A&quot;/&gt;&lt;wsp:rsid wsp:val=&quot;00076D95&quot;/&gt;&lt;wsp:rsid wsp:val=&quot;00080AC8&quot;/&gt;&lt;wsp:rsid wsp:val=&quot;00085754&quot;/&gt;&lt;wsp:rsid wsp:val=&quot;00086DEE&quot;/&gt;&lt;wsp:rsid wsp:val=&quot;00090228&quot;/&gt;&lt;wsp:rsid wsp:val=&quot;00094FC2&quot;/&gt;&lt;wsp:rsid wsp:val=&quot;000A0A94&quot;/&gt;&lt;wsp:rsid wsp:val=&quot;000B1DCA&quot;/&gt;&lt;wsp:rsid wsp:val=&quot;000B69E2&quot;/&gt;&lt;wsp:rsid wsp:val=&quot;000D4124&quot;/&gt;&lt;wsp:rsid wsp:val=&quot;000D6D2E&quot;/&gt;&lt;wsp:rsid wsp:val=&quot;000E0B24&quot;/&gt;&lt;wsp:rsid wsp:val=&quot;000E495D&quot;/&gt;&lt;wsp:rsid wsp:val=&quot;000E587C&quot;/&gt;&lt;wsp:rsid wsp:val=&quot;0015407B&quot;/&gt;&lt;wsp:rsid wsp:val=&quot;001556AA&quot;/&gt;&lt;wsp:rsid wsp:val=&quot;00173065&quot;/&gt;&lt;wsp:rsid wsp:val=&quot;00177F55&quot;/&gt;&lt;wsp:rsid wsp:val=&quot;00181CB6&quot;/&gt;&lt;wsp:rsid wsp:val=&quot;00195939&quot;/&gt;&lt;wsp:rsid wsp:val=&quot;001A0271&quot;/&gt;&lt;wsp:rsid wsp:val=&quot;001A3F32&quot;/&gt;&lt;wsp:rsid wsp:val=&quot;001A4AE0&quot;/&gt;&lt;wsp:rsid wsp:val=&quot;001B3810&quot;/&gt;&lt;wsp:rsid wsp:val=&quot;001B5BDD&quot;/&gt;&lt;wsp:rsid wsp:val=&quot;001C7C77&quot;/&gt;&lt;wsp:rsid wsp:val=&quot;001D6FF2&quot;/&gt;&lt;wsp:rsid wsp:val=&quot;001E08B2&quot;/&gt;&lt;wsp:rsid wsp:val=&quot;001E0A17&quot;/&gt;&lt;wsp:rsid wsp:val=&quot;002040FD&quot;/&gt;&lt;wsp:rsid wsp:val=&quot;00205FE0&quot;/&gt;&lt;wsp:rsid wsp:val=&quot;00206D1B&quot;/&gt;&lt;wsp:rsid wsp:val=&quot;0021372E&quot;/&gt;&lt;wsp:rsid wsp:val=&quot;002155CA&quot;/&gt;&lt;wsp:rsid wsp:val=&quot;00230FA3&quot;/&gt;&lt;wsp:rsid wsp:val=&quot;00242A24&quot;/&gt;&lt;wsp:rsid wsp:val=&quot;00246F22&quot;/&gt;&lt;wsp:rsid wsp:val=&quot;00251DB5&quot;/&gt;&lt;wsp:rsid wsp:val=&quot;00255836&quot;/&gt;&lt;wsp:rsid wsp:val=&quot;00273425&quot;/&gt;&lt;wsp:rsid wsp:val=&quot;00280B08&quot;/&gt;&lt;wsp:rsid wsp:val=&quot;00283806&quot;/&gt;&lt;wsp:rsid wsp:val=&quot;00287A81&quot;/&gt;&lt;wsp:rsid wsp:val=&quot;00293113&quot;/&gt;&lt;wsp:rsid wsp:val=&quot;002A2466&quot;/&gt;&lt;wsp:rsid wsp:val=&quot;002A5C24&quot;/&gt;&lt;wsp:rsid wsp:val=&quot;002B46DF&quot;/&gt;&lt;wsp:rsid wsp:val=&quot;002B5456&quot;/&gt;&lt;wsp:rsid wsp:val=&quot;002E407E&quot;/&gt;&lt;wsp:rsid wsp:val=&quot;00306714&quot;/&gt;&lt;wsp:rsid wsp:val=&quot;0036029F&quot;/&gt;&lt;wsp:rsid wsp:val=&quot;00363F07&quot;/&gt;&lt;wsp:rsid wsp:val=&quot;003644EE&quot;/&gt;&lt;wsp:rsid wsp:val=&quot;00372256&quot;/&gt;&lt;wsp:rsid wsp:val=&quot;00373D04&quot;/&gt;&lt;wsp:rsid wsp:val=&quot;00381C9D&quot;/&gt;&lt;wsp:rsid wsp:val=&quot;00381D49&quot;/&gt;&lt;wsp:rsid wsp:val=&quot;003874E0&quot;/&gt;&lt;wsp:rsid wsp:val=&quot;003963DE&quot;/&gt;&lt;wsp:rsid wsp:val=&quot;003B41A7&quot;/&gt;&lt;wsp:rsid wsp:val=&quot;003C472E&quot;/&gt;&lt;wsp:rsid wsp:val=&quot;003D0D3C&quot;/&gt;&lt;wsp:rsid wsp:val=&quot;003D1F8C&quot;/&gt;&lt;wsp:rsid wsp:val=&quot;00405D96&quot;/&gt;&lt;wsp:rsid wsp:val=&quot;00406458&quot;/&gt;&lt;wsp:rsid wsp:val=&quot;00411DF4&quot;/&gt;&lt;wsp:rsid wsp:val=&quot;00414304&quot;/&gt;&lt;wsp:rsid wsp:val=&quot;00420762&quot;/&gt;&lt;wsp:rsid wsp:val=&quot;00451827&quot;/&gt;&lt;wsp:rsid wsp:val=&quot;00467F24&quot;/&gt;&lt;wsp:rsid wsp:val=&quot;00475886&quot;/&gt;&lt;wsp:rsid wsp:val=&quot;0048362D&quot;/&gt;&lt;wsp:rsid wsp:val=&quot;0049520D&quot;/&gt;&lt;wsp:rsid wsp:val=&quot;004A21E0&quot;/&gt;&lt;wsp:rsid wsp:val=&quot;004A722A&quot;/&gt;&lt;wsp:rsid wsp:val=&quot;004D4ACD&quot;/&gt;&lt;wsp:rsid wsp:val=&quot;00510687&quot;/&gt;&lt;wsp:rsid wsp:val=&quot;00537744&quot;/&gt;&lt;wsp:rsid wsp:val=&quot;005402BE&quot;/&gt;&lt;wsp:rsid wsp:val=&quot;0057003C&quot;/&gt;&lt;wsp:rsid wsp:val=&quot;00577FF7&quot;/&gt;&lt;wsp:rsid wsp:val=&quot;00592609&quot;/&gt;&lt;wsp:rsid wsp:val=&quot;005B0060&quot;/&gt;&lt;wsp:rsid wsp:val=&quot;005D634F&quot;/&gt;&lt;wsp:rsid wsp:val=&quot;005E0BB9&quot;/&gt;&lt;wsp:rsid wsp:val=&quot;005E7967&quot;/&gt;&lt;wsp:rsid wsp:val=&quot;006003FA&quot;/&gt;&lt;wsp:rsid wsp:val=&quot;00613EE0&quot;/&gt;&lt;wsp:rsid wsp:val=&quot;0061571C&quot;/&gt;&lt;wsp:rsid wsp:val=&quot;006230FC&quot;/&gt;&lt;wsp:rsid wsp:val=&quot;0063638F&quot;/&gt;&lt;wsp:rsid wsp:val=&quot;00640E53&quot;/&gt;&lt;wsp:rsid wsp:val=&quot;006678CB&quot;/&gt;&lt;wsp:rsid wsp:val=&quot;006928ED&quot;/&gt;&lt;wsp:rsid wsp:val=&quot;006A3994&quot;/&gt;&lt;wsp:rsid wsp:val=&quot;006B2D90&quot;/&gt;&lt;wsp:rsid wsp:val=&quot;006B345C&quot;/&gt;&lt;wsp:rsid wsp:val=&quot;006B6E40&quot;/&gt;&lt;wsp:rsid wsp:val=&quot;006C626F&quot;/&gt;&lt;wsp:rsid wsp:val=&quot;006E19E2&quot;/&gt;&lt;wsp:rsid wsp:val=&quot;00705012&quot;/&gt;&lt;wsp:rsid wsp:val=&quot;00715F3C&quot;/&gt;&lt;wsp:rsid wsp:val=&quot;00724CB8&quot;/&gt;&lt;wsp:rsid wsp:val=&quot;007335C2&quot;/&gt;&lt;wsp:rsid wsp:val=&quot;00734329&quot;/&gt;&lt;wsp:rsid wsp:val=&quot;007620A1&quot;/&gt;&lt;wsp:rsid wsp:val=&quot;00772C38&quot;/&gt;&lt;wsp:rsid wsp:val=&quot;007947FA&quot;/&gt;&lt;wsp:rsid wsp:val=&quot;007C72DD&quot;/&gt;&lt;wsp:rsid wsp:val=&quot;007E7304&quot;/&gt;&lt;wsp:rsid wsp:val=&quot;008038BC&quot;/&gt;&lt;wsp:rsid wsp:val=&quot;0081351E&quot;/&gt;&lt;wsp:rsid wsp:val=&quot;00842133&quot;/&gt;&lt;wsp:rsid wsp:val=&quot;00853250&quot;/&gt;&lt;wsp:rsid wsp:val=&quot;008533EE&quot;/&gt;&lt;wsp:rsid wsp:val=&quot;008869F0&quot;/&gt;&lt;wsp:rsid wsp:val=&quot;00891F55&quot;/&gt;&lt;wsp:rsid wsp:val=&quot;008A1A49&quot;/&gt;&lt;wsp:rsid wsp:val=&quot;008C0D75&quot;/&gt;&lt;wsp:rsid wsp:val=&quot;008C0EE6&quot;/&gt;&lt;wsp:rsid wsp:val=&quot;008E2629&quot;/&gt;&lt;wsp:rsid wsp:val=&quot;00901CDF&quot;/&gt;&lt;wsp:rsid wsp:val=&quot;00906E72&quot;/&gt;&lt;wsp:rsid wsp:val=&quot;00936388&quot;/&gt;&lt;wsp:rsid wsp:val=&quot;00950E9A&quot;/&gt;&lt;wsp:rsid wsp:val=&quot;009611D4&quot;/&gt;&lt;wsp:rsid wsp:val=&quot;00973E08&quot;/&gt;&lt;wsp:rsid wsp:val=&quot;00985B8D&quot;/&gt;&lt;wsp:rsid wsp:val=&quot;009C1638&quot;/&gt;&lt;wsp:rsid wsp:val=&quot;009D077F&quot;/&gt;&lt;wsp:rsid wsp:val=&quot;009E2920&quot;/&gt;&lt;wsp:rsid wsp:val=&quot;009E6654&quot;/&gt;&lt;wsp:rsid wsp:val=&quot;00A026FC&quot;/&gt;&lt;wsp:rsid wsp:val=&quot;00A06D7A&quot;/&gt;&lt;wsp:rsid wsp:val=&quot;00A2375C&quot;/&gt;&lt;wsp:rsid wsp:val=&quot;00A3675F&quot;/&gt;&lt;wsp:rsid wsp:val=&quot;00A45515&quot;/&gt;&lt;wsp:rsid wsp:val=&quot;00A51BE7&quot;/&gt;&lt;wsp:rsid wsp:val=&quot;00A53B14&quot;/&gt;&lt;wsp:rsid wsp:val=&quot;00A62C12&quot;/&gt;&lt;wsp:rsid wsp:val=&quot;00A64A58&quot;/&gt;&lt;wsp:rsid wsp:val=&quot;00A654D8&quot;/&gt;&lt;wsp:rsid wsp:val=&quot;00A81CF7&quot;/&gt;&lt;wsp:rsid wsp:val=&quot;00A861DB&quot;/&gt;&lt;wsp:rsid wsp:val=&quot;00A956D4&quot;/&gt;&lt;wsp:rsid wsp:val=&quot;00AB0E64&quot;/&gt;&lt;wsp:rsid wsp:val=&quot;00AF2326&quot;/&gt;&lt;wsp:rsid wsp:val=&quot;00AF76E0&quot;/&gt;&lt;wsp:rsid wsp:val=&quot;00B03AFB&quot;/&gt;&lt;wsp:rsid wsp:val=&quot;00B136B1&quot;/&gt;&lt;wsp:rsid wsp:val=&quot;00B13FFB&quot;/&gt;&lt;wsp:rsid wsp:val=&quot;00B145CA&quot;/&gt;&lt;wsp:rsid wsp:val=&quot;00B2509D&quot;/&gt;&lt;wsp:rsid wsp:val=&quot;00B254F8&quot;/&gt;&lt;wsp:rsid wsp:val=&quot;00B27C5C&quot;/&gt;&lt;wsp:rsid wsp:val=&quot;00B32B7A&quot;/&gt;&lt;wsp:rsid wsp:val=&quot;00B52532&quot;/&gt;&lt;wsp:rsid wsp:val=&quot;00B87726&quot;/&gt;&lt;wsp:rsid wsp:val=&quot;00B97606&quot;/&gt;&lt;wsp:rsid wsp:val=&quot;00BA0E00&quot;/&gt;&lt;wsp:rsid wsp:val=&quot;00BA132A&quot;/&gt;&lt;wsp:rsid wsp:val=&quot;00BA6E40&quot;/&gt;&lt;wsp:rsid wsp:val=&quot;00BB0471&quot;/&gt;&lt;wsp:rsid wsp:val=&quot;00BB3FA8&quot;/&gt;&lt;wsp:rsid wsp:val=&quot;00BB5876&quot;/&gt;&lt;wsp:rsid wsp:val=&quot;00BD14F8&quot;/&gt;&lt;wsp:rsid wsp:val=&quot;00BD2679&quot;/&gt;&lt;wsp:rsid wsp:val=&quot;00BE57ED&quot;/&gt;&lt;wsp:rsid wsp:val=&quot;00BF2401&quot;/&gt;&lt;wsp:rsid wsp:val=&quot;00C16580&quot;/&gt;&lt;wsp:rsid wsp:val=&quot;00C27D80&quot;/&gt;&lt;wsp:rsid wsp:val=&quot;00C27E4A&quot;/&gt;&lt;wsp:rsid wsp:val=&quot;00C450F5&quot;/&gt;&lt;wsp:rsid wsp:val=&quot;00C45FA5&quot;/&gt;&lt;wsp:rsid wsp:val=&quot;00C57F55&quot;/&gt;&lt;wsp:rsid wsp:val=&quot;00C754BA&quot;/&gt;&lt;wsp:rsid wsp:val=&quot;00C85E61&quot;/&gt;&lt;wsp:rsid wsp:val=&quot;00C913BC&quot;/&gt;&lt;wsp:rsid wsp:val=&quot;00C91FE0&quot;/&gt;&lt;wsp:rsid wsp:val=&quot;00C9460C&quot;/&gt;&lt;wsp:rsid wsp:val=&quot;00CA309D&quot;/&gt;&lt;wsp:rsid wsp:val=&quot;00CA4068&quot;/&gt;&lt;wsp:rsid wsp:val=&quot;00CD101F&quot;/&gt;&lt;wsp:rsid wsp:val=&quot;00D05047&quot;/&gt;&lt;wsp:rsid wsp:val=&quot;00D15BA1&quot;/&gt;&lt;wsp:rsid wsp:val=&quot;00D2499D&quot;/&gt;&lt;wsp:rsid wsp:val=&quot;00D32D3D&quot;/&gt;&lt;wsp:rsid wsp:val=&quot;00D45F84&quot;/&gt;&lt;wsp:rsid wsp:val=&quot;00D4741C&quot;/&gt;&lt;wsp:rsid wsp:val=&quot;00D65285&quot;/&gt;&lt;wsp:rsid wsp:val=&quot;00D7607B&quot;/&gt;&lt;wsp:rsid wsp:val=&quot;00D845EC&quot;/&gt;&lt;wsp:rsid wsp:val=&quot;00D859BB&quot;/&gt;&lt;wsp:rsid wsp:val=&quot;00D938DB&quot;/&gt;&lt;wsp:rsid wsp:val=&quot;00D96B56&quot;/&gt;&lt;wsp:rsid wsp:val=&quot;00DA2BA5&quot;/&gt;&lt;wsp:rsid wsp:val=&quot;00DB3DA8&quot;/&gt;&lt;wsp:rsid wsp:val=&quot;00DD3C31&quot;/&gt;&lt;wsp:rsid wsp:val=&quot;00E04B0F&quot;/&gt;&lt;wsp:rsid wsp:val=&quot;00E0675A&quot;/&gt;&lt;wsp:rsid wsp:val=&quot;00E06A87&quot;/&gt;&lt;wsp:rsid wsp:val=&quot;00E0725A&quot;/&gt;&lt;wsp:rsid wsp:val=&quot;00E13E8F&quot;/&gt;&lt;wsp:rsid wsp:val=&quot;00E14059&quot;/&gt;&lt;wsp:rsid wsp:val=&quot;00E20AF2&quot;/&gt;&lt;wsp:rsid wsp:val=&quot;00E30513&quot;/&gt;&lt;wsp:rsid wsp:val=&quot;00E35ED9&quot;/&gt;&lt;wsp:rsid wsp:val=&quot;00E5393E&quot;/&gt;&lt;wsp:rsid wsp:val=&quot;00E610D3&quot;/&gt;&lt;wsp:rsid wsp:val=&quot;00E617C3&quot;/&gt;&lt;wsp:rsid wsp:val=&quot;00E758F1&quot;/&gt;&lt;wsp:rsid wsp:val=&quot;00E9213D&quot;/&gt;&lt;wsp:rsid wsp:val=&quot;00E947B0&quot;/&gt;&lt;wsp:rsid wsp:val=&quot;00EA1529&quot;/&gt;&lt;wsp:rsid wsp:val=&quot;00EB1051&quot;/&gt;&lt;wsp:rsid wsp:val=&quot;00EB698E&quot;/&gt;&lt;wsp:rsid wsp:val=&quot;00EE3BC1&quot;/&gt;&lt;wsp:rsid wsp:val=&quot;00EF21AD&quot;/&gt;&lt;wsp:rsid wsp:val=&quot;00F02A9F&quot;/&gt;&lt;wsp:rsid wsp:val=&quot;00F07EBF&quot;/&gt;&lt;wsp:rsid wsp:val=&quot;00F45F62&quot;/&gt;&lt;wsp:rsid wsp:val=&quot;00F918C0&quot;/&gt;&lt;wsp:rsid wsp:val=&quot;00F94099&quot;/&gt;&lt;wsp:rsid wsp:val=&quot;00FB5C9E&quot;/&gt;&lt;wsp:rsid wsp:val=&quot;00FB6F3A&quot;/&gt;&lt;wsp:rsid wsp:val=&quot;00FC5717&quot;/&gt;&lt;wsp:rsid wsp:val=&quot;00FD6A91&quot;/&gt;&lt;wsp:rsid wsp:val=&quot;00FE506C&quot;/&gt;&lt;/wsp:rsids&gt;&lt;/w:docPr&gt;&lt;w:body&gt;&lt;wx:sect&gt;&lt;w:p wsp:rsidR=&quot;00000000&quot; wsp:rsidRDefault=&quot;000E495D&quot; wsp:rsidP=&quot;000E495D&quot;&gt;&lt;m:oMathPara&gt;&lt;m:oMath&gt;&lt;m:sSub&gt;&lt;m:sSubPr&gt;&lt;m:ctrlPr&gt;&lt;w:rPr&gt;&lt;w:rFonts w:ascii=&quot;Cambria Math&quot; w:h-ansi=&quot;Cambria Math&quot; w:cs=&quot;Times New Roman&quot;/&gt;&lt;wx:font wx:val=&quot;Cambria Math&quot;/&gt;&lt;w:i/&gt;&lt;w:sz w:val=&quot;28&quot;/&gt;&lt;w:sz-cs w:val=&quot;28&quot;/&gt;&lt;w:shd w:val=&quot;clear&quot; w:color=&quot;auto&quot; w:fill=&quot;FFFFFF&quot;/&gt;&lt;w:lang w:val=&quot;EN-US&quot;/&gt;&lt;/w:rPr&gt;&lt;/m:ctrlPr&gt;&lt;/m:sSubPr&gt;&lt;m:e&gt;&lt;m:r&gt;&lt;w:rPr&gt;&lt;w:rFonts w:ascii=&quot;Cambria Math&quot; w:h-ansi=&quot;Cambria Math&quot; w:cs=&quot;Times New Roman&quot;/&gt;&lt;wx:font wx:val=&quot;Cambria Math&quot;/&gt;&lt;w:i/&gt;&lt;w:sz w:val=&quot;28&quot;/&gt;&lt;w:sz-cs w:val=&quot;28&quot;/&gt;&lt;w:shd w:val=&quot;clear&quot; w:color=&quot;auto&quot; w:fill=&quot;FFFFFF&quot;/&gt;&lt;w:lang w:val=&quot;EN-US&quot;/&gt;&lt;/w:rPr&gt;&lt;m:t&gt;l&lt;/m:t&gt;&lt;/m:r&gt;&lt;/m:e&gt;&lt;m:sub&gt;&lt;m:r&gt;&lt;w:rPr&gt;&lt;w:rFonts w:ascii=&quot;Cambria Math&quot; w:h-ansi=&quot;Cambria Math&quot; w:cs=&quot;Times New Roman&quot;/&gt;&lt;wx:font wx:val=&quot;Cambria Math&quot;/&gt;&lt;w:i/&gt;&lt;w:sz w:val=&quot;28&quot;/&gt;&lt;w:sz-cs w:val=&quot;28&quot;/&gt;&lt;w:shd w:val=&quot;clear&quot; w:color=&quot;auto&quot; w:fill=&quot;FFFFFF&quot;/&gt;&lt;/w:rPr&gt;&lt;m:t&gt;СЌРєРІ&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78" o:title="" chromakey="white"/>
          </v:shape>
        </w:pict>
      </w:r>
      <w:r w:rsidRPr="0049520D">
        <w:rPr>
          <w:rFonts w:ascii="Times New Roman" w:hAnsi="Times New Roman" w:cs="Times New Roman"/>
          <w:sz w:val="28"/>
          <w:szCs w:val="28"/>
          <w:shd w:val="clear" w:color="auto" w:fill="FFFFFF"/>
        </w:rPr>
        <w:fldChar w:fldCharType="end"/>
      </w:r>
      <w:r w:rsidRPr="009804F2">
        <w:rPr>
          <w:rFonts w:ascii="Times New Roman" w:hAnsi="Times New Roman" w:cs="Times New Roman"/>
          <w:sz w:val="28"/>
          <w:szCs w:val="28"/>
          <w:shd w:val="clear" w:color="auto" w:fill="FFFFFF"/>
        </w:rPr>
        <w:t xml:space="preserve"> </w:t>
      </w:r>
      <w:r w:rsidRPr="009804F2">
        <w:rPr>
          <w:rFonts w:ascii="Times New Roman" w:hAnsi="Times New Roman" w:cs="Times New Roman"/>
          <w:bCs/>
          <w:sz w:val="28"/>
          <w:szCs w:val="28"/>
        </w:rPr>
        <w:t>–</w:t>
      </w:r>
      <w:r w:rsidRPr="009804F2">
        <w:rPr>
          <w:rFonts w:ascii="Times New Roman" w:hAnsi="Times New Roman" w:cs="Times New Roman"/>
          <w:sz w:val="28"/>
          <w:szCs w:val="28"/>
          <w:shd w:val="clear" w:color="auto" w:fill="FFFFFF"/>
        </w:rPr>
        <w:t xml:space="preserve"> длина пр</w:t>
      </w:r>
      <w:r>
        <w:rPr>
          <w:rFonts w:ascii="Times New Roman" w:hAnsi="Times New Roman" w:cs="Times New Roman"/>
          <w:sz w:val="28"/>
          <w:szCs w:val="28"/>
          <w:shd w:val="clear" w:color="auto" w:fill="FFFFFF"/>
        </w:rPr>
        <w:t>ямолинейного трубопровода, экви</w:t>
      </w:r>
      <w:r w:rsidRPr="009804F2">
        <w:rPr>
          <w:rFonts w:ascii="Times New Roman" w:hAnsi="Times New Roman" w:cs="Times New Roman"/>
          <w:sz w:val="28"/>
          <w:szCs w:val="28"/>
          <w:shd w:val="clear" w:color="auto" w:fill="FFFFFF"/>
        </w:rPr>
        <w:t>валентная соответст</w:t>
      </w:r>
      <w:r>
        <w:rPr>
          <w:rFonts w:ascii="Times New Roman" w:hAnsi="Times New Roman" w:cs="Times New Roman"/>
          <w:sz w:val="28"/>
          <w:szCs w:val="28"/>
          <w:shd w:val="clear" w:color="auto" w:fill="FFFFFF"/>
        </w:rPr>
        <w:t>-</w:t>
      </w:r>
    </w:p>
    <w:p w:rsidR="00DF6FF5" w:rsidRPr="009804F2" w:rsidRDefault="00DF6FF5" w:rsidP="00B4580C">
      <w:pPr>
        <w:spacing w:line="360" w:lineRule="auto"/>
        <w:ind w:left="426"/>
        <w:jc w:val="both"/>
        <w:rPr>
          <w:rFonts w:ascii="Times New Roman" w:hAnsi="Times New Roman" w:cs="Times New Roman"/>
          <w:sz w:val="28"/>
          <w:szCs w:val="28"/>
        </w:rPr>
      </w:pPr>
      <w:r>
        <w:rPr>
          <w:rFonts w:ascii="Times New Roman" w:hAnsi="Times New Roman" w:cs="Times New Roman"/>
          <w:sz w:val="28"/>
          <w:szCs w:val="28"/>
          <w:shd w:val="clear" w:color="auto" w:fill="FFFFFF"/>
        </w:rPr>
        <w:t xml:space="preserve">        </w:t>
      </w:r>
      <w:r w:rsidRPr="009804F2">
        <w:rPr>
          <w:rFonts w:ascii="Times New Roman" w:hAnsi="Times New Roman" w:cs="Times New Roman"/>
          <w:sz w:val="28"/>
          <w:szCs w:val="28"/>
          <w:shd w:val="clear" w:color="auto" w:fill="FFFFFF"/>
        </w:rPr>
        <w:t>вующему м</w:t>
      </w:r>
      <w:r>
        <w:rPr>
          <w:rFonts w:ascii="Times New Roman" w:hAnsi="Times New Roman" w:cs="Times New Roman"/>
          <w:sz w:val="28"/>
          <w:szCs w:val="28"/>
          <w:shd w:val="clear" w:color="auto" w:fill="FFFFFF"/>
        </w:rPr>
        <w:t>естному сопротивлению</w:t>
      </w:r>
      <w:r w:rsidRPr="009804F2">
        <w:rPr>
          <w:rFonts w:ascii="Times New Roman" w:hAnsi="Times New Roman" w:cs="Times New Roman"/>
          <w:sz w:val="28"/>
          <w:szCs w:val="28"/>
          <w:shd w:val="clear" w:color="auto" w:fill="FFFFFF"/>
        </w:rPr>
        <w:t>, м;</w:t>
      </w:r>
    </w:p>
    <w:p w:rsidR="00DF6FF5" w:rsidRPr="009804F2" w:rsidRDefault="00DF6FF5" w:rsidP="00B4580C">
      <w:pPr>
        <w:spacing w:line="360" w:lineRule="auto"/>
        <w:ind w:firstLine="426"/>
        <w:jc w:val="both"/>
        <w:rPr>
          <w:rFonts w:ascii="Times New Roman" w:hAnsi="Times New Roman" w:cs="Times New Roman"/>
          <w:sz w:val="28"/>
          <w:szCs w:val="28"/>
          <w:shd w:val="clear" w:color="auto" w:fill="FFFFFF"/>
        </w:rPr>
      </w:pPr>
      <w:r w:rsidRPr="0049520D">
        <w:rPr>
          <w:rFonts w:ascii="Times New Roman" w:hAnsi="Times New Roman" w:cs="Times New Roman"/>
          <w:sz w:val="28"/>
          <w:szCs w:val="28"/>
          <w:shd w:val="clear" w:color="auto" w:fill="FFFFFF"/>
        </w:rPr>
        <w:fldChar w:fldCharType="begin"/>
      </w:r>
      <w:r w:rsidRPr="0049520D">
        <w:rPr>
          <w:rFonts w:ascii="Times New Roman" w:hAnsi="Times New Roman" w:cs="Times New Roman"/>
          <w:sz w:val="28"/>
          <w:szCs w:val="28"/>
          <w:shd w:val="clear" w:color="auto" w:fill="FFFFFF"/>
        </w:rPr>
        <w:instrText xml:space="preserve"> QUOTE </w:instrText>
      </w:r>
      <w:r w:rsidRPr="0049520D">
        <w:rPr>
          <w:position w:val="-6"/>
        </w:rPr>
        <w:pict>
          <v:shape id="_x0000_i1164" type="#_x0000_t75" style="width:12.6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stylePaneFormatFilter w:val=&quot;3F01&quot;/&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7967&quot;/&gt;&lt;wsp:rsid wsp:val=&quot;000029D6&quot;/&gt;&lt;wsp:rsid wsp:val=&quot;00002C4D&quot;/&gt;&lt;wsp:rsid wsp:val=&quot;00017571&quot;/&gt;&lt;wsp:rsid wsp:val=&quot;00027105&quot;/&gt;&lt;wsp:rsid wsp:val=&quot;00033732&quot;/&gt;&lt;wsp:rsid wsp:val=&quot;00033F33&quot;/&gt;&lt;wsp:rsid wsp:val=&quot;000474BF&quot;/&gt;&lt;wsp:rsid wsp:val=&quot;00051CF3&quot;/&gt;&lt;wsp:rsid wsp:val=&quot;00060869&quot;/&gt;&lt;wsp:rsid wsp:val=&quot;000625C0&quot;/&gt;&lt;wsp:rsid wsp:val=&quot;00073578&quot;/&gt;&lt;wsp:rsid wsp:val=&quot;0007381A&quot;/&gt;&lt;wsp:rsid wsp:val=&quot;00076D95&quot;/&gt;&lt;wsp:rsid wsp:val=&quot;00080AC8&quot;/&gt;&lt;wsp:rsid wsp:val=&quot;00085754&quot;/&gt;&lt;wsp:rsid wsp:val=&quot;00086DEE&quot;/&gt;&lt;wsp:rsid wsp:val=&quot;00090228&quot;/&gt;&lt;wsp:rsid wsp:val=&quot;00094FC2&quot;/&gt;&lt;wsp:rsid wsp:val=&quot;000A0A94&quot;/&gt;&lt;wsp:rsid wsp:val=&quot;000B1DCA&quot;/&gt;&lt;wsp:rsid wsp:val=&quot;000B69E2&quot;/&gt;&lt;wsp:rsid wsp:val=&quot;000D4124&quot;/&gt;&lt;wsp:rsid wsp:val=&quot;000D6D2E&quot;/&gt;&lt;wsp:rsid wsp:val=&quot;000E0B24&quot;/&gt;&lt;wsp:rsid wsp:val=&quot;000E587C&quot;/&gt;&lt;wsp:rsid wsp:val=&quot;0015407B&quot;/&gt;&lt;wsp:rsid wsp:val=&quot;001556AA&quot;/&gt;&lt;wsp:rsid wsp:val=&quot;00173065&quot;/&gt;&lt;wsp:rsid wsp:val=&quot;00177F55&quot;/&gt;&lt;wsp:rsid wsp:val=&quot;00181CB6&quot;/&gt;&lt;wsp:rsid wsp:val=&quot;00195939&quot;/&gt;&lt;wsp:rsid wsp:val=&quot;001A0271&quot;/&gt;&lt;wsp:rsid wsp:val=&quot;001A3F32&quot;/&gt;&lt;wsp:rsid wsp:val=&quot;001A4AE0&quot;/&gt;&lt;wsp:rsid wsp:val=&quot;001B3810&quot;/&gt;&lt;wsp:rsid wsp:val=&quot;001B5BDD&quot;/&gt;&lt;wsp:rsid wsp:val=&quot;001C7C77&quot;/&gt;&lt;wsp:rsid wsp:val=&quot;001D6FF2&quot;/&gt;&lt;wsp:rsid wsp:val=&quot;001E08B2&quot;/&gt;&lt;wsp:rsid wsp:val=&quot;001E0A17&quot;/&gt;&lt;wsp:rsid wsp:val=&quot;002040FD&quot;/&gt;&lt;wsp:rsid wsp:val=&quot;00205FE0&quot;/&gt;&lt;wsp:rsid wsp:val=&quot;00206D1B&quot;/&gt;&lt;wsp:rsid wsp:val=&quot;0021372E&quot;/&gt;&lt;wsp:rsid wsp:val=&quot;002155CA&quot;/&gt;&lt;wsp:rsid wsp:val=&quot;00230FA3&quot;/&gt;&lt;wsp:rsid wsp:val=&quot;00242A24&quot;/&gt;&lt;wsp:rsid wsp:val=&quot;00246F22&quot;/&gt;&lt;wsp:rsid wsp:val=&quot;00251DB5&quot;/&gt;&lt;wsp:rsid wsp:val=&quot;00255836&quot;/&gt;&lt;wsp:rsid wsp:val=&quot;00273425&quot;/&gt;&lt;wsp:rsid wsp:val=&quot;00280B08&quot;/&gt;&lt;wsp:rsid wsp:val=&quot;00283806&quot;/&gt;&lt;wsp:rsid wsp:val=&quot;00287A81&quot;/&gt;&lt;wsp:rsid wsp:val=&quot;00293113&quot;/&gt;&lt;wsp:rsid wsp:val=&quot;002A2466&quot;/&gt;&lt;wsp:rsid wsp:val=&quot;002A5C24&quot;/&gt;&lt;wsp:rsid wsp:val=&quot;002B46DF&quot;/&gt;&lt;wsp:rsid wsp:val=&quot;002B5456&quot;/&gt;&lt;wsp:rsid wsp:val=&quot;002E407E&quot;/&gt;&lt;wsp:rsid wsp:val=&quot;00306714&quot;/&gt;&lt;wsp:rsid wsp:val=&quot;0036029F&quot;/&gt;&lt;wsp:rsid wsp:val=&quot;00363F07&quot;/&gt;&lt;wsp:rsid wsp:val=&quot;003644EE&quot;/&gt;&lt;wsp:rsid wsp:val=&quot;00372256&quot;/&gt;&lt;wsp:rsid wsp:val=&quot;00373D04&quot;/&gt;&lt;wsp:rsid wsp:val=&quot;00381C9D&quot;/&gt;&lt;wsp:rsid wsp:val=&quot;00381D49&quot;/&gt;&lt;wsp:rsid wsp:val=&quot;003874E0&quot;/&gt;&lt;wsp:rsid wsp:val=&quot;003963DE&quot;/&gt;&lt;wsp:rsid wsp:val=&quot;003B41A7&quot;/&gt;&lt;wsp:rsid wsp:val=&quot;003C472E&quot;/&gt;&lt;wsp:rsid wsp:val=&quot;003D0D3C&quot;/&gt;&lt;wsp:rsid wsp:val=&quot;003D1F8C&quot;/&gt;&lt;wsp:rsid wsp:val=&quot;00405D96&quot;/&gt;&lt;wsp:rsid wsp:val=&quot;00406458&quot;/&gt;&lt;wsp:rsid wsp:val=&quot;00411DF4&quot;/&gt;&lt;wsp:rsid wsp:val=&quot;00414304&quot;/&gt;&lt;wsp:rsid wsp:val=&quot;00420762&quot;/&gt;&lt;wsp:rsid wsp:val=&quot;00451827&quot;/&gt;&lt;wsp:rsid wsp:val=&quot;00467F24&quot;/&gt;&lt;wsp:rsid wsp:val=&quot;00475886&quot;/&gt;&lt;wsp:rsid wsp:val=&quot;0048362D&quot;/&gt;&lt;wsp:rsid wsp:val=&quot;0049520D&quot;/&gt;&lt;wsp:rsid wsp:val=&quot;004A21E0&quot;/&gt;&lt;wsp:rsid wsp:val=&quot;004A4082&quot;/&gt;&lt;wsp:rsid wsp:val=&quot;004A722A&quot;/&gt;&lt;wsp:rsid wsp:val=&quot;004D4ACD&quot;/&gt;&lt;wsp:rsid wsp:val=&quot;00510687&quot;/&gt;&lt;wsp:rsid wsp:val=&quot;00537744&quot;/&gt;&lt;wsp:rsid wsp:val=&quot;005402BE&quot;/&gt;&lt;wsp:rsid wsp:val=&quot;0057003C&quot;/&gt;&lt;wsp:rsid wsp:val=&quot;00577FF7&quot;/&gt;&lt;wsp:rsid wsp:val=&quot;00592609&quot;/&gt;&lt;wsp:rsid wsp:val=&quot;005B0060&quot;/&gt;&lt;wsp:rsid wsp:val=&quot;005D634F&quot;/&gt;&lt;wsp:rsid wsp:val=&quot;005E0BB9&quot;/&gt;&lt;wsp:rsid wsp:val=&quot;005E7967&quot;/&gt;&lt;wsp:rsid wsp:val=&quot;006003FA&quot;/&gt;&lt;wsp:rsid wsp:val=&quot;00613EE0&quot;/&gt;&lt;wsp:rsid wsp:val=&quot;0061571C&quot;/&gt;&lt;wsp:rsid wsp:val=&quot;006230FC&quot;/&gt;&lt;wsp:rsid wsp:val=&quot;0063638F&quot;/&gt;&lt;wsp:rsid wsp:val=&quot;00640E53&quot;/&gt;&lt;wsp:rsid wsp:val=&quot;006678CB&quot;/&gt;&lt;wsp:rsid wsp:val=&quot;006928ED&quot;/&gt;&lt;wsp:rsid wsp:val=&quot;006A3994&quot;/&gt;&lt;wsp:rsid wsp:val=&quot;006B2D90&quot;/&gt;&lt;wsp:rsid wsp:val=&quot;006B345C&quot;/&gt;&lt;wsp:rsid wsp:val=&quot;006B6E40&quot;/&gt;&lt;wsp:rsid wsp:val=&quot;006C626F&quot;/&gt;&lt;wsp:rsid wsp:val=&quot;006E19E2&quot;/&gt;&lt;wsp:rsid wsp:val=&quot;00705012&quot;/&gt;&lt;wsp:rsid wsp:val=&quot;00715F3C&quot;/&gt;&lt;wsp:rsid wsp:val=&quot;00724CB8&quot;/&gt;&lt;wsp:rsid wsp:val=&quot;007335C2&quot;/&gt;&lt;wsp:rsid wsp:val=&quot;00734329&quot;/&gt;&lt;wsp:rsid wsp:val=&quot;007620A1&quot;/&gt;&lt;wsp:rsid wsp:val=&quot;00772C38&quot;/&gt;&lt;wsp:rsid wsp:val=&quot;007947FA&quot;/&gt;&lt;wsp:rsid wsp:val=&quot;007C72DD&quot;/&gt;&lt;wsp:rsid wsp:val=&quot;007E7304&quot;/&gt;&lt;wsp:rsid wsp:val=&quot;008038BC&quot;/&gt;&lt;wsp:rsid wsp:val=&quot;0081351E&quot;/&gt;&lt;wsp:rsid wsp:val=&quot;00842133&quot;/&gt;&lt;wsp:rsid wsp:val=&quot;00853250&quot;/&gt;&lt;wsp:rsid wsp:val=&quot;008533EE&quot;/&gt;&lt;wsp:rsid wsp:val=&quot;008869F0&quot;/&gt;&lt;wsp:rsid wsp:val=&quot;00891F55&quot;/&gt;&lt;wsp:rsid wsp:val=&quot;008A1A49&quot;/&gt;&lt;wsp:rsid wsp:val=&quot;008C0D75&quot;/&gt;&lt;wsp:rsid wsp:val=&quot;008C0EE6&quot;/&gt;&lt;wsp:rsid wsp:val=&quot;008E2629&quot;/&gt;&lt;wsp:rsid wsp:val=&quot;00901CDF&quot;/&gt;&lt;wsp:rsid wsp:val=&quot;00906E72&quot;/&gt;&lt;wsp:rsid wsp:val=&quot;00936388&quot;/&gt;&lt;wsp:rsid wsp:val=&quot;00950E9A&quot;/&gt;&lt;wsp:rsid wsp:val=&quot;009611D4&quot;/&gt;&lt;wsp:rsid wsp:val=&quot;00973E08&quot;/&gt;&lt;wsp:rsid wsp:val=&quot;00985B8D&quot;/&gt;&lt;wsp:rsid wsp:val=&quot;009C1638&quot;/&gt;&lt;wsp:rsid wsp:val=&quot;009D077F&quot;/&gt;&lt;wsp:rsid wsp:val=&quot;009E2920&quot;/&gt;&lt;wsp:rsid wsp:val=&quot;009E6654&quot;/&gt;&lt;wsp:rsid wsp:val=&quot;00A026FC&quot;/&gt;&lt;wsp:rsid wsp:val=&quot;00A06D7A&quot;/&gt;&lt;wsp:rsid wsp:val=&quot;00A2375C&quot;/&gt;&lt;wsp:rsid wsp:val=&quot;00A3675F&quot;/&gt;&lt;wsp:rsid wsp:val=&quot;00A45515&quot;/&gt;&lt;wsp:rsid wsp:val=&quot;00A51BE7&quot;/&gt;&lt;wsp:rsid wsp:val=&quot;00A53B14&quot;/&gt;&lt;wsp:rsid wsp:val=&quot;00A62C12&quot;/&gt;&lt;wsp:rsid wsp:val=&quot;00A64A58&quot;/&gt;&lt;wsp:rsid wsp:val=&quot;00A654D8&quot;/&gt;&lt;wsp:rsid wsp:val=&quot;00A81CF7&quot;/&gt;&lt;wsp:rsid wsp:val=&quot;00A861DB&quot;/&gt;&lt;wsp:rsid wsp:val=&quot;00A956D4&quot;/&gt;&lt;wsp:rsid wsp:val=&quot;00AB0E64&quot;/&gt;&lt;wsp:rsid wsp:val=&quot;00AF2326&quot;/&gt;&lt;wsp:rsid wsp:val=&quot;00AF76E0&quot;/&gt;&lt;wsp:rsid wsp:val=&quot;00B03AFB&quot;/&gt;&lt;wsp:rsid wsp:val=&quot;00B136B1&quot;/&gt;&lt;wsp:rsid wsp:val=&quot;00B13FFB&quot;/&gt;&lt;wsp:rsid wsp:val=&quot;00B145CA&quot;/&gt;&lt;wsp:rsid wsp:val=&quot;00B2509D&quot;/&gt;&lt;wsp:rsid wsp:val=&quot;00B254F8&quot;/&gt;&lt;wsp:rsid wsp:val=&quot;00B27C5C&quot;/&gt;&lt;wsp:rsid wsp:val=&quot;00B32B7A&quot;/&gt;&lt;wsp:rsid wsp:val=&quot;00B52532&quot;/&gt;&lt;wsp:rsid wsp:val=&quot;00B87726&quot;/&gt;&lt;wsp:rsid wsp:val=&quot;00B97606&quot;/&gt;&lt;wsp:rsid wsp:val=&quot;00BA0E00&quot;/&gt;&lt;wsp:rsid wsp:val=&quot;00BA132A&quot;/&gt;&lt;wsp:rsid wsp:val=&quot;00BA6E40&quot;/&gt;&lt;wsp:rsid wsp:val=&quot;00BB0471&quot;/&gt;&lt;wsp:rsid wsp:val=&quot;00BB3FA8&quot;/&gt;&lt;wsp:rsid wsp:val=&quot;00BB5876&quot;/&gt;&lt;wsp:rsid wsp:val=&quot;00BD14F8&quot;/&gt;&lt;wsp:rsid wsp:val=&quot;00BD2679&quot;/&gt;&lt;wsp:rsid wsp:val=&quot;00BE57ED&quot;/&gt;&lt;wsp:rsid wsp:val=&quot;00BF2401&quot;/&gt;&lt;wsp:rsid wsp:val=&quot;00C16580&quot;/&gt;&lt;wsp:rsid wsp:val=&quot;00C27D80&quot;/&gt;&lt;wsp:rsid wsp:val=&quot;00C27E4A&quot;/&gt;&lt;wsp:rsid wsp:val=&quot;00C450F5&quot;/&gt;&lt;wsp:rsid wsp:val=&quot;00C45FA5&quot;/&gt;&lt;wsp:rsid wsp:val=&quot;00C57F55&quot;/&gt;&lt;wsp:rsid wsp:val=&quot;00C754BA&quot;/&gt;&lt;wsp:rsid wsp:val=&quot;00C85E61&quot;/&gt;&lt;wsp:rsid wsp:val=&quot;00C913BC&quot;/&gt;&lt;wsp:rsid wsp:val=&quot;00C91FE0&quot;/&gt;&lt;wsp:rsid wsp:val=&quot;00C9460C&quot;/&gt;&lt;wsp:rsid wsp:val=&quot;00CA309D&quot;/&gt;&lt;wsp:rsid wsp:val=&quot;00CA4068&quot;/&gt;&lt;wsp:rsid wsp:val=&quot;00CD101F&quot;/&gt;&lt;wsp:rsid wsp:val=&quot;00D05047&quot;/&gt;&lt;wsp:rsid wsp:val=&quot;00D15BA1&quot;/&gt;&lt;wsp:rsid wsp:val=&quot;00D2499D&quot;/&gt;&lt;wsp:rsid wsp:val=&quot;00D32D3D&quot;/&gt;&lt;wsp:rsid wsp:val=&quot;00D45F84&quot;/&gt;&lt;wsp:rsid wsp:val=&quot;00D4741C&quot;/&gt;&lt;wsp:rsid wsp:val=&quot;00D65285&quot;/&gt;&lt;wsp:rsid wsp:val=&quot;00D7607B&quot;/&gt;&lt;wsp:rsid wsp:val=&quot;00D845EC&quot;/&gt;&lt;wsp:rsid wsp:val=&quot;00D859BB&quot;/&gt;&lt;wsp:rsid wsp:val=&quot;00D938DB&quot;/&gt;&lt;wsp:rsid wsp:val=&quot;00D96B56&quot;/&gt;&lt;wsp:rsid wsp:val=&quot;00DA2BA5&quot;/&gt;&lt;wsp:rsid wsp:val=&quot;00DB3DA8&quot;/&gt;&lt;wsp:rsid wsp:val=&quot;00DD3C31&quot;/&gt;&lt;wsp:rsid wsp:val=&quot;00E04B0F&quot;/&gt;&lt;wsp:rsid wsp:val=&quot;00E0675A&quot;/&gt;&lt;wsp:rsid wsp:val=&quot;00E06A87&quot;/&gt;&lt;wsp:rsid wsp:val=&quot;00E0725A&quot;/&gt;&lt;wsp:rsid wsp:val=&quot;00E13E8F&quot;/&gt;&lt;wsp:rsid wsp:val=&quot;00E14059&quot;/&gt;&lt;wsp:rsid wsp:val=&quot;00E20AF2&quot;/&gt;&lt;wsp:rsid wsp:val=&quot;00E30513&quot;/&gt;&lt;wsp:rsid wsp:val=&quot;00E35ED9&quot;/&gt;&lt;wsp:rsid wsp:val=&quot;00E5393E&quot;/&gt;&lt;wsp:rsid wsp:val=&quot;00E610D3&quot;/&gt;&lt;wsp:rsid wsp:val=&quot;00E617C3&quot;/&gt;&lt;wsp:rsid wsp:val=&quot;00E758F1&quot;/&gt;&lt;wsp:rsid wsp:val=&quot;00E9213D&quot;/&gt;&lt;wsp:rsid wsp:val=&quot;00E947B0&quot;/&gt;&lt;wsp:rsid wsp:val=&quot;00EA1529&quot;/&gt;&lt;wsp:rsid wsp:val=&quot;00EB1051&quot;/&gt;&lt;wsp:rsid wsp:val=&quot;00EB698E&quot;/&gt;&lt;wsp:rsid wsp:val=&quot;00EE3BC1&quot;/&gt;&lt;wsp:rsid wsp:val=&quot;00EF21AD&quot;/&gt;&lt;wsp:rsid wsp:val=&quot;00F02A9F&quot;/&gt;&lt;wsp:rsid wsp:val=&quot;00F07EBF&quot;/&gt;&lt;wsp:rsid wsp:val=&quot;00F45F62&quot;/&gt;&lt;wsp:rsid wsp:val=&quot;00F918C0&quot;/&gt;&lt;wsp:rsid wsp:val=&quot;00F94099&quot;/&gt;&lt;wsp:rsid wsp:val=&quot;00FB5C9E&quot;/&gt;&lt;wsp:rsid wsp:val=&quot;00FB6F3A&quot;/&gt;&lt;wsp:rsid wsp:val=&quot;00FC5717&quot;/&gt;&lt;wsp:rsid wsp:val=&quot;00FD6A91&quot;/&gt;&lt;wsp:rsid wsp:val=&quot;00FE506C&quot;/&gt;&lt;/wsp:rsids&gt;&lt;/w:docPr&gt;&lt;w:body&gt;&lt;wx:sect&gt;&lt;w:p wsp:rsidR=&quot;00000000&quot; wsp:rsidRDefault=&quot;004A4082&quot; wsp:rsidP=&quot;004A4082&quot;&gt;&lt;m:oMathPara&gt;&lt;m:oMath&gt;&lt;m:sSub&gt;&lt;m:sSubPr&gt;&lt;m:ctrlPr&gt;&lt;w:rPr&gt;&lt;w:rFonts w:ascii=&quot;Cambria Math&quot; w:h-ansi=&quot;Cambria Math&quot; w:cs=&quot;Times New Roman&quot;/&gt;&lt;wx:font wx:val=&quot;Cambria Math&quot;/&gt;&lt;w:i/&gt;&lt;w:sz w:val=&quot;28&quot;/&gt;&lt;w:sz-cs w:val=&quot;28&quot;/&gt;&lt;w:shd w:val=&quot;clear&quot; w:color=&quot;auto&quot; w:fill=&quot;FFFFFF&quot;/&gt;&lt;w:lang w:val=&quot;EN-US&quot;/&gt;&lt;/w:rPr&gt;&lt;/m:ctrlPr&gt;&lt;/m:sSubPr&gt;&lt;m:e&gt;&lt;m:r&gt;&lt;w:rPr&gt;&lt;w:rFonts w:ascii=&quot;Cambria Math&quot; w:h-ansi=&quot;Cambria Math&quot; w:cs=&quot;Times New Roman&quot;/&gt;&lt;wx:font wx:val=&quot;Cambria Math&quot;/&gt;&lt;w:i/&gt;&lt;w:sz w:val=&quot;28&quot;/&gt;&lt;w:sz-cs w:val=&quot;28&quot;/&gt;&lt;w:shd w:val=&quot;clear&quot; w:color=&quot;auto&quot; w:fill=&quot;FFFFFF&quot;/&gt;&lt;/w:rPr&gt;&lt;m:t&gt;h&lt;/m:t&gt;&lt;/m:r&gt;&lt;/m:e&gt;&lt;m:sub&gt;&lt;m:r&gt;&lt;w:rPr&gt;&lt;w:rFonts w:ascii=&quot;Cambria Math&quot; w:h-ansi=&quot;Cambria Math&quot; w:cs=&quot;Times New Roman&quot;/&gt;&lt;wx:font wx:val=&quot;Cambria Math&quot;/&gt;&lt;w:i/&gt;&lt;w:sz w:val=&quot;28&quot;/&gt;&lt;w:sz-cs w:val=&quot;28&quot;/&gt;&lt;w:shd w:val=&quot;clear&quot; w:color=&quot;auto&quot; w:fill=&quot;FFFFFF&quot;/&gt;&lt;/w:rPr&gt;&lt;m:t&gt;Рі&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79" o:title="" chromakey="white"/>
          </v:shape>
        </w:pict>
      </w:r>
      <w:r w:rsidRPr="0049520D">
        <w:rPr>
          <w:rFonts w:ascii="Times New Roman" w:hAnsi="Times New Roman" w:cs="Times New Roman"/>
          <w:sz w:val="28"/>
          <w:szCs w:val="28"/>
          <w:shd w:val="clear" w:color="auto" w:fill="FFFFFF"/>
        </w:rPr>
        <w:instrText xml:space="preserve"> </w:instrText>
      </w:r>
      <w:r w:rsidRPr="0049520D">
        <w:rPr>
          <w:rFonts w:ascii="Times New Roman" w:hAnsi="Times New Roman" w:cs="Times New Roman"/>
          <w:sz w:val="28"/>
          <w:szCs w:val="28"/>
          <w:shd w:val="clear" w:color="auto" w:fill="FFFFFF"/>
        </w:rPr>
        <w:fldChar w:fldCharType="separate"/>
      </w:r>
      <w:r w:rsidRPr="0049520D">
        <w:rPr>
          <w:position w:val="-6"/>
        </w:rPr>
        <w:pict>
          <v:shape id="_x0000_i1165" type="#_x0000_t75" style="width:12.6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stylePaneFormatFilter w:val=&quot;3F01&quot;/&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7967&quot;/&gt;&lt;wsp:rsid wsp:val=&quot;000029D6&quot;/&gt;&lt;wsp:rsid wsp:val=&quot;00002C4D&quot;/&gt;&lt;wsp:rsid wsp:val=&quot;00017571&quot;/&gt;&lt;wsp:rsid wsp:val=&quot;00027105&quot;/&gt;&lt;wsp:rsid wsp:val=&quot;00033732&quot;/&gt;&lt;wsp:rsid wsp:val=&quot;00033F33&quot;/&gt;&lt;wsp:rsid wsp:val=&quot;000474BF&quot;/&gt;&lt;wsp:rsid wsp:val=&quot;00051CF3&quot;/&gt;&lt;wsp:rsid wsp:val=&quot;00060869&quot;/&gt;&lt;wsp:rsid wsp:val=&quot;000625C0&quot;/&gt;&lt;wsp:rsid wsp:val=&quot;00073578&quot;/&gt;&lt;wsp:rsid wsp:val=&quot;0007381A&quot;/&gt;&lt;wsp:rsid wsp:val=&quot;00076D95&quot;/&gt;&lt;wsp:rsid wsp:val=&quot;00080AC8&quot;/&gt;&lt;wsp:rsid wsp:val=&quot;00085754&quot;/&gt;&lt;wsp:rsid wsp:val=&quot;00086DEE&quot;/&gt;&lt;wsp:rsid wsp:val=&quot;00090228&quot;/&gt;&lt;wsp:rsid wsp:val=&quot;00094FC2&quot;/&gt;&lt;wsp:rsid wsp:val=&quot;000A0A94&quot;/&gt;&lt;wsp:rsid wsp:val=&quot;000B1DCA&quot;/&gt;&lt;wsp:rsid wsp:val=&quot;000B69E2&quot;/&gt;&lt;wsp:rsid wsp:val=&quot;000D4124&quot;/&gt;&lt;wsp:rsid wsp:val=&quot;000D6D2E&quot;/&gt;&lt;wsp:rsid wsp:val=&quot;000E0B24&quot;/&gt;&lt;wsp:rsid wsp:val=&quot;000E587C&quot;/&gt;&lt;wsp:rsid wsp:val=&quot;0015407B&quot;/&gt;&lt;wsp:rsid wsp:val=&quot;001556AA&quot;/&gt;&lt;wsp:rsid wsp:val=&quot;00173065&quot;/&gt;&lt;wsp:rsid wsp:val=&quot;00177F55&quot;/&gt;&lt;wsp:rsid wsp:val=&quot;00181CB6&quot;/&gt;&lt;wsp:rsid wsp:val=&quot;00195939&quot;/&gt;&lt;wsp:rsid wsp:val=&quot;001A0271&quot;/&gt;&lt;wsp:rsid wsp:val=&quot;001A3F32&quot;/&gt;&lt;wsp:rsid wsp:val=&quot;001A4AE0&quot;/&gt;&lt;wsp:rsid wsp:val=&quot;001B3810&quot;/&gt;&lt;wsp:rsid wsp:val=&quot;001B5BDD&quot;/&gt;&lt;wsp:rsid wsp:val=&quot;001C7C77&quot;/&gt;&lt;wsp:rsid wsp:val=&quot;001D6FF2&quot;/&gt;&lt;wsp:rsid wsp:val=&quot;001E08B2&quot;/&gt;&lt;wsp:rsid wsp:val=&quot;001E0A17&quot;/&gt;&lt;wsp:rsid wsp:val=&quot;002040FD&quot;/&gt;&lt;wsp:rsid wsp:val=&quot;00205FE0&quot;/&gt;&lt;wsp:rsid wsp:val=&quot;00206D1B&quot;/&gt;&lt;wsp:rsid wsp:val=&quot;0021372E&quot;/&gt;&lt;wsp:rsid wsp:val=&quot;002155CA&quot;/&gt;&lt;wsp:rsid wsp:val=&quot;00230FA3&quot;/&gt;&lt;wsp:rsid wsp:val=&quot;00242A24&quot;/&gt;&lt;wsp:rsid wsp:val=&quot;00246F22&quot;/&gt;&lt;wsp:rsid wsp:val=&quot;00251DB5&quot;/&gt;&lt;wsp:rsid wsp:val=&quot;00255836&quot;/&gt;&lt;wsp:rsid wsp:val=&quot;00273425&quot;/&gt;&lt;wsp:rsid wsp:val=&quot;00280B08&quot;/&gt;&lt;wsp:rsid wsp:val=&quot;00283806&quot;/&gt;&lt;wsp:rsid wsp:val=&quot;00287A81&quot;/&gt;&lt;wsp:rsid wsp:val=&quot;00293113&quot;/&gt;&lt;wsp:rsid wsp:val=&quot;002A2466&quot;/&gt;&lt;wsp:rsid wsp:val=&quot;002A5C24&quot;/&gt;&lt;wsp:rsid wsp:val=&quot;002B46DF&quot;/&gt;&lt;wsp:rsid wsp:val=&quot;002B5456&quot;/&gt;&lt;wsp:rsid wsp:val=&quot;002E407E&quot;/&gt;&lt;wsp:rsid wsp:val=&quot;00306714&quot;/&gt;&lt;wsp:rsid wsp:val=&quot;0036029F&quot;/&gt;&lt;wsp:rsid wsp:val=&quot;00363F07&quot;/&gt;&lt;wsp:rsid wsp:val=&quot;003644EE&quot;/&gt;&lt;wsp:rsid wsp:val=&quot;00372256&quot;/&gt;&lt;wsp:rsid wsp:val=&quot;00373D04&quot;/&gt;&lt;wsp:rsid wsp:val=&quot;00381C9D&quot;/&gt;&lt;wsp:rsid wsp:val=&quot;00381D49&quot;/&gt;&lt;wsp:rsid wsp:val=&quot;003874E0&quot;/&gt;&lt;wsp:rsid wsp:val=&quot;003963DE&quot;/&gt;&lt;wsp:rsid wsp:val=&quot;003B41A7&quot;/&gt;&lt;wsp:rsid wsp:val=&quot;003C472E&quot;/&gt;&lt;wsp:rsid wsp:val=&quot;003D0D3C&quot;/&gt;&lt;wsp:rsid wsp:val=&quot;003D1F8C&quot;/&gt;&lt;wsp:rsid wsp:val=&quot;00405D96&quot;/&gt;&lt;wsp:rsid wsp:val=&quot;00406458&quot;/&gt;&lt;wsp:rsid wsp:val=&quot;00411DF4&quot;/&gt;&lt;wsp:rsid wsp:val=&quot;00414304&quot;/&gt;&lt;wsp:rsid wsp:val=&quot;00420762&quot;/&gt;&lt;wsp:rsid wsp:val=&quot;00451827&quot;/&gt;&lt;wsp:rsid wsp:val=&quot;00467F24&quot;/&gt;&lt;wsp:rsid wsp:val=&quot;00475886&quot;/&gt;&lt;wsp:rsid wsp:val=&quot;0048362D&quot;/&gt;&lt;wsp:rsid wsp:val=&quot;0049520D&quot;/&gt;&lt;wsp:rsid wsp:val=&quot;004A21E0&quot;/&gt;&lt;wsp:rsid wsp:val=&quot;004A4082&quot;/&gt;&lt;wsp:rsid wsp:val=&quot;004A722A&quot;/&gt;&lt;wsp:rsid wsp:val=&quot;004D4ACD&quot;/&gt;&lt;wsp:rsid wsp:val=&quot;00510687&quot;/&gt;&lt;wsp:rsid wsp:val=&quot;00537744&quot;/&gt;&lt;wsp:rsid wsp:val=&quot;005402BE&quot;/&gt;&lt;wsp:rsid wsp:val=&quot;0057003C&quot;/&gt;&lt;wsp:rsid wsp:val=&quot;00577FF7&quot;/&gt;&lt;wsp:rsid wsp:val=&quot;00592609&quot;/&gt;&lt;wsp:rsid wsp:val=&quot;005B0060&quot;/&gt;&lt;wsp:rsid wsp:val=&quot;005D634F&quot;/&gt;&lt;wsp:rsid wsp:val=&quot;005E0BB9&quot;/&gt;&lt;wsp:rsid wsp:val=&quot;005E7967&quot;/&gt;&lt;wsp:rsid wsp:val=&quot;006003FA&quot;/&gt;&lt;wsp:rsid wsp:val=&quot;00613EE0&quot;/&gt;&lt;wsp:rsid wsp:val=&quot;0061571C&quot;/&gt;&lt;wsp:rsid wsp:val=&quot;006230FC&quot;/&gt;&lt;wsp:rsid wsp:val=&quot;0063638F&quot;/&gt;&lt;wsp:rsid wsp:val=&quot;00640E53&quot;/&gt;&lt;wsp:rsid wsp:val=&quot;006678CB&quot;/&gt;&lt;wsp:rsid wsp:val=&quot;006928ED&quot;/&gt;&lt;wsp:rsid wsp:val=&quot;006A3994&quot;/&gt;&lt;wsp:rsid wsp:val=&quot;006B2D90&quot;/&gt;&lt;wsp:rsid wsp:val=&quot;006B345C&quot;/&gt;&lt;wsp:rsid wsp:val=&quot;006B6E40&quot;/&gt;&lt;wsp:rsid wsp:val=&quot;006C626F&quot;/&gt;&lt;wsp:rsid wsp:val=&quot;006E19E2&quot;/&gt;&lt;wsp:rsid wsp:val=&quot;00705012&quot;/&gt;&lt;wsp:rsid wsp:val=&quot;00715F3C&quot;/&gt;&lt;wsp:rsid wsp:val=&quot;00724CB8&quot;/&gt;&lt;wsp:rsid wsp:val=&quot;007335C2&quot;/&gt;&lt;wsp:rsid wsp:val=&quot;00734329&quot;/&gt;&lt;wsp:rsid wsp:val=&quot;007620A1&quot;/&gt;&lt;wsp:rsid wsp:val=&quot;00772C38&quot;/&gt;&lt;wsp:rsid wsp:val=&quot;007947FA&quot;/&gt;&lt;wsp:rsid wsp:val=&quot;007C72DD&quot;/&gt;&lt;wsp:rsid wsp:val=&quot;007E7304&quot;/&gt;&lt;wsp:rsid wsp:val=&quot;008038BC&quot;/&gt;&lt;wsp:rsid wsp:val=&quot;0081351E&quot;/&gt;&lt;wsp:rsid wsp:val=&quot;00842133&quot;/&gt;&lt;wsp:rsid wsp:val=&quot;00853250&quot;/&gt;&lt;wsp:rsid wsp:val=&quot;008533EE&quot;/&gt;&lt;wsp:rsid wsp:val=&quot;008869F0&quot;/&gt;&lt;wsp:rsid wsp:val=&quot;00891F55&quot;/&gt;&lt;wsp:rsid wsp:val=&quot;008A1A49&quot;/&gt;&lt;wsp:rsid wsp:val=&quot;008C0D75&quot;/&gt;&lt;wsp:rsid wsp:val=&quot;008C0EE6&quot;/&gt;&lt;wsp:rsid wsp:val=&quot;008E2629&quot;/&gt;&lt;wsp:rsid wsp:val=&quot;00901CDF&quot;/&gt;&lt;wsp:rsid wsp:val=&quot;00906E72&quot;/&gt;&lt;wsp:rsid wsp:val=&quot;00936388&quot;/&gt;&lt;wsp:rsid wsp:val=&quot;00950E9A&quot;/&gt;&lt;wsp:rsid wsp:val=&quot;009611D4&quot;/&gt;&lt;wsp:rsid wsp:val=&quot;00973E08&quot;/&gt;&lt;wsp:rsid wsp:val=&quot;00985B8D&quot;/&gt;&lt;wsp:rsid wsp:val=&quot;009C1638&quot;/&gt;&lt;wsp:rsid wsp:val=&quot;009D077F&quot;/&gt;&lt;wsp:rsid wsp:val=&quot;009E2920&quot;/&gt;&lt;wsp:rsid wsp:val=&quot;009E6654&quot;/&gt;&lt;wsp:rsid wsp:val=&quot;00A026FC&quot;/&gt;&lt;wsp:rsid wsp:val=&quot;00A06D7A&quot;/&gt;&lt;wsp:rsid wsp:val=&quot;00A2375C&quot;/&gt;&lt;wsp:rsid wsp:val=&quot;00A3675F&quot;/&gt;&lt;wsp:rsid wsp:val=&quot;00A45515&quot;/&gt;&lt;wsp:rsid wsp:val=&quot;00A51BE7&quot;/&gt;&lt;wsp:rsid wsp:val=&quot;00A53B14&quot;/&gt;&lt;wsp:rsid wsp:val=&quot;00A62C12&quot;/&gt;&lt;wsp:rsid wsp:val=&quot;00A64A58&quot;/&gt;&lt;wsp:rsid wsp:val=&quot;00A654D8&quot;/&gt;&lt;wsp:rsid wsp:val=&quot;00A81CF7&quot;/&gt;&lt;wsp:rsid wsp:val=&quot;00A861DB&quot;/&gt;&lt;wsp:rsid wsp:val=&quot;00A956D4&quot;/&gt;&lt;wsp:rsid wsp:val=&quot;00AB0E64&quot;/&gt;&lt;wsp:rsid wsp:val=&quot;00AF2326&quot;/&gt;&lt;wsp:rsid wsp:val=&quot;00AF76E0&quot;/&gt;&lt;wsp:rsid wsp:val=&quot;00B03AFB&quot;/&gt;&lt;wsp:rsid wsp:val=&quot;00B136B1&quot;/&gt;&lt;wsp:rsid wsp:val=&quot;00B13FFB&quot;/&gt;&lt;wsp:rsid wsp:val=&quot;00B145CA&quot;/&gt;&lt;wsp:rsid wsp:val=&quot;00B2509D&quot;/&gt;&lt;wsp:rsid wsp:val=&quot;00B254F8&quot;/&gt;&lt;wsp:rsid wsp:val=&quot;00B27C5C&quot;/&gt;&lt;wsp:rsid wsp:val=&quot;00B32B7A&quot;/&gt;&lt;wsp:rsid wsp:val=&quot;00B52532&quot;/&gt;&lt;wsp:rsid wsp:val=&quot;00B87726&quot;/&gt;&lt;wsp:rsid wsp:val=&quot;00B97606&quot;/&gt;&lt;wsp:rsid wsp:val=&quot;00BA0E00&quot;/&gt;&lt;wsp:rsid wsp:val=&quot;00BA132A&quot;/&gt;&lt;wsp:rsid wsp:val=&quot;00BA6E40&quot;/&gt;&lt;wsp:rsid wsp:val=&quot;00BB0471&quot;/&gt;&lt;wsp:rsid wsp:val=&quot;00BB3FA8&quot;/&gt;&lt;wsp:rsid wsp:val=&quot;00BB5876&quot;/&gt;&lt;wsp:rsid wsp:val=&quot;00BD14F8&quot;/&gt;&lt;wsp:rsid wsp:val=&quot;00BD2679&quot;/&gt;&lt;wsp:rsid wsp:val=&quot;00BE57ED&quot;/&gt;&lt;wsp:rsid wsp:val=&quot;00BF2401&quot;/&gt;&lt;wsp:rsid wsp:val=&quot;00C16580&quot;/&gt;&lt;wsp:rsid wsp:val=&quot;00C27D80&quot;/&gt;&lt;wsp:rsid wsp:val=&quot;00C27E4A&quot;/&gt;&lt;wsp:rsid wsp:val=&quot;00C450F5&quot;/&gt;&lt;wsp:rsid wsp:val=&quot;00C45FA5&quot;/&gt;&lt;wsp:rsid wsp:val=&quot;00C57F55&quot;/&gt;&lt;wsp:rsid wsp:val=&quot;00C754BA&quot;/&gt;&lt;wsp:rsid wsp:val=&quot;00C85E61&quot;/&gt;&lt;wsp:rsid wsp:val=&quot;00C913BC&quot;/&gt;&lt;wsp:rsid wsp:val=&quot;00C91FE0&quot;/&gt;&lt;wsp:rsid wsp:val=&quot;00C9460C&quot;/&gt;&lt;wsp:rsid wsp:val=&quot;00CA309D&quot;/&gt;&lt;wsp:rsid wsp:val=&quot;00CA4068&quot;/&gt;&lt;wsp:rsid wsp:val=&quot;00CD101F&quot;/&gt;&lt;wsp:rsid wsp:val=&quot;00D05047&quot;/&gt;&lt;wsp:rsid wsp:val=&quot;00D15BA1&quot;/&gt;&lt;wsp:rsid wsp:val=&quot;00D2499D&quot;/&gt;&lt;wsp:rsid wsp:val=&quot;00D32D3D&quot;/&gt;&lt;wsp:rsid wsp:val=&quot;00D45F84&quot;/&gt;&lt;wsp:rsid wsp:val=&quot;00D4741C&quot;/&gt;&lt;wsp:rsid wsp:val=&quot;00D65285&quot;/&gt;&lt;wsp:rsid wsp:val=&quot;00D7607B&quot;/&gt;&lt;wsp:rsid wsp:val=&quot;00D845EC&quot;/&gt;&lt;wsp:rsid wsp:val=&quot;00D859BB&quot;/&gt;&lt;wsp:rsid wsp:val=&quot;00D938DB&quot;/&gt;&lt;wsp:rsid wsp:val=&quot;00D96B56&quot;/&gt;&lt;wsp:rsid wsp:val=&quot;00DA2BA5&quot;/&gt;&lt;wsp:rsid wsp:val=&quot;00DB3DA8&quot;/&gt;&lt;wsp:rsid wsp:val=&quot;00DD3C31&quot;/&gt;&lt;wsp:rsid wsp:val=&quot;00E04B0F&quot;/&gt;&lt;wsp:rsid wsp:val=&quot;00E0675A&quot;/&gt;&lt;wsp:rsid wsp:val=&quot;00E06A87&quot;/&gt;&lt;wsp:rsid wsp:val=&quot;00E0725A&quot;/&gt;&lt;wsp:rsid wsp:val=&quot;00E13E8F&quot;/&gt;&lt;wsp:rsid wsp:val=&quot;00E14059&quot;/&gt;&lt;wsp:rsid wsp:val=&quot;00E20AF2&quot;/&gt;&lt;wsp:rsid wsp:val=&quot;00E30513&quot;/&gt;&lt;wsp:rsid wsp:val=&quot;00E35ED9&quot;/&gt;&lt;wsp:rsid wsp:val=&quot;00E5393E&quot;/&gt;&lt;wsp:rsid wsp:val=&quot;00E610D3&quot;/&gt;&lt;wsp:rsid wsp:val=&quot;00E617C3&quot;/&gt;&lt;wsp:rsid wsp:val=&quot;00E758F1&quot;/&gt;&lt;wsp:rsid wsp:val=&quot;00E9213D&quot;/&gt;&lt;wsp:rsid wsp:val=&quot;00E947B0&quot;/&gt;&lt;wsp:rsid wsp:val=&quot;00EA1529&quot;/&gt;&lt;wsp:rsid wsp:val=&quot;00EB1051&quot;/&gt;&lt;wsp:rsid wsp:val=&quot;00EB698E&quot;/&gt;&lt;wsp:rsid wsp:val=&quot;00EE3BC1&quot;/&gt;&lt;wsp:rsid wsp:val=&quot;00EF21AD&quot;/&gt;&lt;wsp:rsid wsp:val=&quot;00F02A9F&quot;/&gt;&lt;wsp:rsid wsp:val=&quot;00F07EBF&quot;/&gt;&lt;wsp:rsid wsp:val=&quot;00F45F62&quot;/&gt;&lt;wsp:rsid wsp:val=&quot;00F918C0&quot;/&gt;&lt;wsp:rsid wsp:val=&quot;00F94099&quot;/&gt;&lt;wsp:rsid wsp:val=&quot;00FB5C9E&quot;/&gt;&lt;wsp:rsid wsp:val=&quot;00FB6F3A&quot;/&gt;&lt;wsp:rsid wsp:val=&quot;00FC5717&quot;/&gt;&lt;wsp:rsid wsp:val=&quot;00FD6A91&quot;/&gt;&lt;wsp:rsid wsp:val=&quot;00FE506C&quot;/&gt;&lt;/wsp:rsids&gt;&lt;/w:docPr&gt;&lt;w:body&gt;&lt;wx:sect&gt;&lt;w:p wsp:rsidR=&quot;00000000&quot; wsp:rsidRDefault=&quot;004A4082&quot; wsp:rsidP=&quot;004A4082&quot;&gt;&lt;m:oMathPara&gt;&lt;m:oMath&gt;&lt;m:sSub&gt;&lt;m:sSubPr&gt;&lt;m:ctrlPr&gt;&lt;w:rPr&gt;&lt;w:rFonts w:ascii=&quot;Cambria Math&quot; w:h-ansi=&quot;Cambria Math&quot; w:cs=&quot;Times New Roman&quot;/&gt;&lt;wx:font wx:val=&quot;Cambria Math&quot;/&gt;&lt;w:i/&gt;&lt;w:sz w:val=&quot;28&quot;/&gt;&lt;w:sz-cs w:val=&quot;28&quot;/&gt;&lt;w:shd w:val=&quot;clear&quot; w:color=&quot;auto&quot; w:fill=&quot;FFFFFF&quot;/&gt;&lt;w:lang w:val=&quot;EN-US&quot;/&gt;&lt;/w:rPr&gt;&lt;/m:ctrlPr&gt;&lt;/m:sSubPr&gt;&lt;m:e&gt;&lt;m:r&gt;&lt;w:rPr&gt;&lt;w:rFonts w:ascii=&quot;Cambria Math&quot; w:h-ansi=&quot;Cambria Math&quot; w:cs=&quot;Times New Roman&quot;/&gt;&lt;wx:font wx:val=&quot;Cambria Math&quot;/&gt;&lt;w:i/&gt;&lt;w:sz w:val=&quot;28&quot;/&gt;&lt;w:sz-cs w:val=&quot;28&quot;/&gt;&lt;w:shd w:val=&quot;clear&quot; w:color=&quot;auto&quot; w:fill=&quot;FFFFFF&quot;/&gt;&lt;/w:rPr&gt;&lt;m:t&gt;h&lt;/m:t&gt;&lt;/m:r&gt;&lt;/m:e&gt;&lt;m:sub&gt;&lt;m:r&gt;&lt;w:rPr&gt;&lt;w:rFonts w:ascii=&quot;Cambria Math&quot; w:h-ansi=&quot;Cambria Math&quot; w:cs=&quot;Times New Roman&quot;/&gt;&lt;wx:font wx:val=&quot;Cambria Math&quot;/&gt;&lt;w:i/&gt;&lt;w:sz w:val=&quot;28&quot;/&gt;&lt;w:sz-cs w:val=&quot;28&quot;/&gt;&lt;w:shd w:val=&quot;clear&quot; w:color=&quot;auto&quot; w:fill=&quot;FFFFFF&quot;/&gt;&lt;/w:rPr&gt;&lt;m:t&gt;Рі&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79" o:title="" chromakey="white"/>
          </v:shape>
        </w:pict>
      </w:r>
      <w:r w:rsidRPr="0049520D">
        <w:rPr>
          <w:rFonts w:ascii="Times New Roman" w:hAnsi="Times New Roman" w:cs="Times New Roman"/>
          <w:sz w:val="28"/>
          <w:szCs w:val="28"/>
          <w:shd w:val="clear" w:color="auto" w:fill="FFFFFF"/>
        </w:rPr>
        <w:fldChar w:fldCharType="end"/>
      </w:r>
      <w:r>
        <w:rPr>
          <w:rFonts w:ascii="Times New Roman" w:hAnsi="Times New Roman" w:cs="Times New Roman"/>
          <w:sz w:val="28"/>
          <w:szCs w:val="28"/>
          <w:shd w:val="clear" w:color="auto" w:fill="FFFFFF"/>
        </w:rPr>
        <w:t xml:space="preserve"> </w:t>
      </w:r>
      <w:r w:rsidRPr="009804F2">
        <w:rPr>
          <w:rFonts w:ascii="Times New Roman" w:hAnsi="Times New Roman" w:cs="Times New Roman"/>
          <w:bCs/>
          <w:sz w:val="28"/>
          <w:szCs w:val="28"/>
        </w:rPr>
        <w:t>–</w:t>
      </w:r>
      <w:r>
        <w:rPr>
          <w:rFonts w:ascii="Times New Roman" w:hAnsi="Times New Roman" w:cs="Times New Roman"/>
          <w:sz w:val="28"/>
          <w:szCs w:val="28"/>
          <w:shd w:val="clear" w:color="auto" w:fill="FFFFFF"/>
        </w:rPr>
        <w:t xml:space="preserve"> высота подачи помёта, м.</w:t>
      </w:r>
    </w:p>
    <w:p w:rsidR="00DF6FF5" w:rsidRPr="009804F2" w:rsidRDefault="00DF6FF5" w:rsidP="00B4580C">
      <w:pPr>
        <w:spacing w:after="86" w:line="360" w:lineRule="auto"/>
        <w:ind w:firstLine="709"/>
        <w:jc w:val="both"/>
        <w:rPr>
          <w:rFonts w:ascii="Times New Roman" w:hAnsi="Times New Roman" w:cs="Times New Roman"/>
          <w:sz w:val="28"/>
          <w:szCs w:val="28"/>
          <w:shd w:val="clear" w:color="auto" w:fill="FFFFFF"/>
        </w:rPr>
      </w:pPr>
      <w:r w:rsidRPr="009804F2">
        <w:rPr>
          <w:rFonts w:ascii="Times New Roman" w:hAnsi="Times New Roman" w:cs="Times New Roman"/>
          <w:sz w:val="28"/>
          <w:szCs w:val="28"/>
          <w:shd w:val="clear" w:color="auto" w:fill="FFFFFF"/>
        </w:rPr>
        <w:t>В эти выражения подставляют обобщенное число Рейнольдса:</w:t>
      </w:r>
    </w:p>
    <w:tbl>
      <w:tblPr>
        <w:tblW w:w="9384" w:type="dxa"/>
        <w:tblInd w:w="80" w:type="dxa"/>
        <w:tblLook w:val="00A0"/>
      </w:tblPr>
      <w:tblGrid>
        <w:gridCol w:w="8567"/>
        <w:gridCol w:w="817"/>
      </w:tblGrid>
      <w:tr w:rsidR="00DF6FF5" w:rsidRPr="009804F2" w:rsidTr="00B4580C">
        <w:tc>
          <w:tcPr>
            <w:tcW w:w="8567" w:type="dxa"/>
          </w:tcPr>
          <w:p w:rsidR="00DF6FF5" w:rsidRPr="0049520D" w:rsidRDefault="00DF6FF5" w:rsidP="00B4580C">
            <w:pPr>
              <w:spacing w:after="86" w:line="360" w:lineRule="auto"/>
              <w:ind w:firstLine="709"/>
              <w:jc w:val="both"/>
              <w:rPr>
                <w:rFonts w:ascii="Times New Roman" w:hAnsi="Times New Roman"/>
                <w:sz w:val="28"/>
                <w:szCs w:val="28"/>
              </w:rPr>
            </w:pPr>
            <w:r w:rsidRPr="0049520D">
              <w:pict>
                <v:shape id="_x0000_i1166" type="#_x0000_t75" style="width:155.4pt;height:44.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stylePaneFormatFilter w:val=&quot;3F01&quot;/&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7967&quot;/&gt;&lt;wsp:rsid wsp:val=&quot;000029D6&quot;/&gt;&lt;wsp:rsid wsp:val=&quot;00002C4D&quot;/&gt;&lt;wsp:rsid wsp:val=&quot;00017571&quot;/&gt;&lt;wsp:rsid wsp:val=&quot;00027105&quot;/&gt;&lt;wsp:rsid wsp:val=&quot;00033732&quot;/&gt;&lt;wsp:rsid wsp:val=&quot;00033F33&quot;/&gt;&lt;wsp:rsid wsp:val=&quot;000474BF&quot;/&gt;&lt;wsp:rsid wsp:val=&quot;00051CF3&quot;/&gt;&lt;wsp:rsid wsp:val=&quot;00060869&quot;/&gt;&lt;wsp:rsid wsp:val=&quot;000625C0&quot;/&gt;&lt;wsp:rsid wsp:val=&quot;00073578&quot;/&gt;&lt;wsp:rsid wsp:val=&quot;0007381A&quot;/&gt;&lt;wsp:rsid wsp:val=&quot;00076D95&quot;/&gt;&lt;wsp:rsid wsp:val=&quot;00080AC8&quot;/&gt;&lt;wsp:rsid wsp:val=&quot;00085754&quot;/&gt;&lt;wsp:rsid wsp:val=&quot;00086DEE&quot;/&gt;&lt;wsp:rsid wsp:val=&quot;00090228&quot;/&gt;&lt;wsp:rsid wsp:val=&quot;00094FC2&quot;/&gt;&lt;wsp:rsid wsp:val=&quot;000A0A94&quot;/&gt;&lt;wsp:rsid wsp:val=&quot;000B1DCA&quot;/&gt;&lt;wsp:rsid wsp:val=&quot;000B69E2&quot;/&gt;&lt;wsp:rsid wsp:val=&quot;000D4124&quot;/&gt;&lt;wsp:rsid wsp:val=&quot;000D6D2E&quot;/&gt;&lt;wsp:rsid wsp:val=&quot;000E0B24&quot;/&gt;&lt;wsp:rsid wsp:val=&quot;000E587C&quot;/&gt;&lt;wsp:rsid wsp:val=&quot;0015407B&quot;/&gt;&lt;wsp:rsid wsp:val=&quot;001556AA&quot;/&gt;&lt;wsp:rsid wsp:val=&quot;00173065&quot;/&gt;&lt;wsp:rsid wsp:val=&quot;00177F55&quot;/&gt;&lt;wsp:rsid wsp:val=&quot;00181CB6&quot;/&gt;&lt;wsp:rsid wsp:val=&quot;00195939&quot;/&gt;&lt;wsp:rsid wsp:val=&quot;001A0271&quot;/&gt;&lt;wsp:rsid wsp:val=&quot;001A3F32&quot;/&gt;&lt;wsp:rsid wsp:val=&quot;001A4AE0&quot;/&gt;&lt;wsp:rsid wsp:val=&quot;001B3810&quot;/&gt;&lt;wsp:rsid wsp:val=&quot;001B5BDD&quot;/&gt;&lt;wsp:rsid wsp:val=&quot;001C7C77&quot;/&gt;&lt;wsp:rsid wsp:val=&quot;001D6FF2&quot;/&gt;&lt;wsp:rsid wsp:val=&quot;001E08B2&quot;/&gt;&lt;wsp:rsid wsp:val=&quot;001E0A17&quot;/&gt;&lt;wsp:rsid wsp:val=&quot;002040FD&quot;/&gt;&lt;wsp:rsid wsp:val=&quot;00205FE0&quot;/&gt;&lt;wsp:rsid wsp:val=&quot;00206D1B&quot;/&gt;&lt;wsp:rsid wsp:val=&quot;0021372E&quot;/&gt;&lt;wsp:rsid wsp:val=&quot;002155CA&quot;/&gt;&lt;wsp:rsid wsp:val=&quot;00230FA3&quot;/&gt;&lt;wsp:rsid wsp:val=&quot;00242A24&quot;/&gt;&lt;wsp:rsid wsp:val=&quot;00246F22&quot;/&gt;&lt;wsp:rsid wsp:val=&quot;00251DB5&quot;/&gt;&lt;wsp:rsid wsp:val=&quot;00255836&quot;/&gt;&lt;wsp:rsid wsp:val=&quot;00273425&quot;/&gt;&lt;wsp:rsid wsp:val=&quot;00280B08&quot;/&gt;&lt;wsp:rsid wsp:val=&quot;00283806&quot;/&gt;&lt;wsp:rsid wsp:val=&quot;00287A81&quot;/&gt;&lt;wsp:rsid wsp:val=&quot;00293113&quot;/&gt;&lt;wsp:rsid wsp:val=&quot;002A2466&quot;/&gt;&lt;wsp:rsid wsp:val=&quot;002A5C24&quot;/&gt;&lt;wsp:rsid wsp:val=&quot;002B46DF&quot;/&gt;&lt;wsp:rsid wsp:val=&quot;002B5456&quot;/&gt;&lt;wsp:rsid wsp:val=&quot;002E407E&quot;/&gt;&lt;wsp:rsid wsp:val=&quot;00306714&quot;/&gt;&lt;wsp:rsid wsp:val=&quot;0036029F&quot;/&gt;&lt;wsp:rsid wsp:val=&quot;00363F07&quot;/&gt;&lt;wsp:rsid wsp:val=&quot;003644EE&quot;/&gt;&lt;wsp:rsid wsp:val=&quot;00372256&quot;/&gt;&lt;wsp:rsid wsp:val=&quot;00373D04&quot;/&gt;&lt;wsp:rsid wsp:val=&quot;00381656&quot;/&gt;&lt;wsp:rsid wsp:val=&quot;00381C9D&quot;/&gt;&lt;wsp:rsid wsp:val=&quot;00381D49&quot;/&gt;&lt;wsp:rsid wsp:val=&quot;003874E0&quot;/&gt;&lt;wsp:rsid wsp:val=&quot;003963DE&quot;/&gt;&lt;wsp:rsid wsp:val=&quot;003B41A7&quot;/&gt;&lt;wsp:rsid wsp:val=&quot;003C472E&quot;/&gt;&lt;wsp:rsid wsp:val=&quot;003D0D3C&quot;/&gt;&lt;wsp:rsid wsp:val=&quot;003D1F8C&quot;/&gt;&lt;wsp:rsid wsp:val=&quot;00405D96&quot;/&gt;&lt;wsp:rsid wsp:val=&quot;00406458&quot;/&gt;&lt;wsp:rsid wsp:val=&quot;00411DF4&quot;/&gt;&lt;wsp:rsid wsp:val=&quot;00414304&quot;/&gt;&lt;wsp:rsid wsp:val=&quot;00420762&quot;/&gt;&lt;wsp:rsid wsp:val=&quot;00451827&quot;/&gt;&lt;wsp:rsid wsp:val=&quot;00467F24&quot;/&gt;&lt;wsp:rsid wsp:val=&quot;00475886&quot;/&gt;&lt;wsp:rsid wsp:val=&quot;0048362D&quot;/&gt;&lt;wsp:rsid wsp:val=&quot;0049520D&quot;/&gt;&lt;wsp:rsid wsp:val=&quot;004A21E0&quot;/&gt;&lt;wsp:rsid wsp:val=&quot;004A722A&quot;/&gt;&lt;wsp:rsid wsp:val=&quot;004D4ACD&quot;/&gt;&lt;wsp:rsid wsp:val=&quot;00510687&quot;/&gt;&lt;wsp:rsid wsp:val=&quot;00537744&quot;/&gt;&lt;wsp:rsid wsp:val=&quot;005402BE&quot;/&gt;&lt;wsp:rsid wsp:val=&quot;0057003C&quot;/&gt;&lt;wsp:rsid wsp:val=&quot;00577FF7&quot;/&gt;&lt;wsp:rsid wsp:val=&quot;00592609&quot;/&gt;&lt;wsp:rsid wsp:val=&quot;005B0060&quot;/&gt;&lt;wsp:rsid wsp:val=&quot;005D634F&quot;/&gt;&lt;wsp:rsid wsp:val=&quot;005E0BB9&quot;/&gt;&lt;wsp:rsid wsp:val=&quot;005E7967&quot;/&gt;&lt;wsp:rsid wsp:val=&quot;006003FA&quot;/&gt;&lt;wsp:rsid wsp:val=&quot;00613EE0&quot;/&gt;&lt;wsp:rsid wsp:val=&quot;0061571C&quot;/&gt;&lt;wsp:rsid wsp:val=&quot;006230FC&quot;/&gt;&lt;wsp:rsid wsp:val=&quot;0063638F&quot;/&gt;&lt;wsp:rsid wsp:val=&quot;00640E53&quot;/&gt;&lt;wsp:rsid wsp:val=&quot;006678CB&quot;/&gt;&lt;wsp:rsid wsp:val=&quot;006928ED&quot;/&gt;&lt;wsp:rsid wsp:val=&quot;006A3994&quot;/&gt;&lt;wsp:rsid wsp:val=&quot;006B2D90&quot;/&gt;&lt;wsp:rsid wsp:val=&quot;006B345C&quot;/&gt;&lt;wsp:rsid wsp:val=&quot;006B6E40&quot;/&gt;&lt;wsp:rsid wsp:val=&quot;006C626F&quot;/&gt;&lt;wsp:rsid wsp:val=&quot;006E19E2&quot;/&gt;&lt;wsp:rsid wsp:val=&quot;00705012&quot;/&gt;&lt;wsp:rsid wsp:val=&quot;00715F3C&quot;/&gt;&lt;wsp:rsid wsp:val=&quot;00724CB8&quot;/&gt;&lt;wsp:rsid wsp:val=&quot;007335C2&quot;/&gt;&lt;wsp:rsid wsp:val=&quot;00734329&quot;/&gt;&lt;wsp:rsid wsp:val=&quot;007620A1&quot;/&gt;&lt;wsp:rsid wsp:val=&quot;00772C38&quot;/&gt;&lt;wsp:rsid wsp:val=&quot;007947FA&quot;/&gt;&lt;wsp:rsid wsp:val=&quot;007C72DD&quot;/&gt;&lt;wsp:rsid wsp:val=&quot;007E7304&quot;/&gt;&lt;wsp:rsid wsp:val=&quot;008038BC&quot;/&gt;&lt;wsp:rsid wsp:val=&quot;0081351E&quot;/&gt;&lt;wsp:rsid wsp:val=&quot;00842133&quot;/&gt;&lt;wsp:rsid wsp:val=&quot;00853250&quot;/&gt;&lt;wsp:rsid wsp:val=&quot;008533EE&quot;/&gt;&lt;wsp:rsid wsp:val=&quot;008869F0&quot;/&gt;&lt;wsp:rsid wsp:val=&quot;00891F55&quot;/&gt;&lt;wsp:rsid wsp:val=&quot;008A1A49&quot;/&gt;&lt;wsp:rsid wsp:val=&quot;008C0D75&quot;/&gt;&lt;wsp:rsid wsp:val=&quot;008C0EE6&quot;/&gt;&lt;wsp:rsid wsp:val=&quot;008E2629&quot;/&gt;&lt;wsp:rsid wsp:val=&quot;00901CDF&quot;/&gt;&lt;wsp:rsid wsp:val=&quot;00906E72&quot;/&gt;&lt;wsp:rsid wsp:val=&quot;00936388&quot;/&gt;&lt;wsp:rsid wsp:val=&quot;00950E9A&quot;/&gt;&lt;wsp:rsid wsp:val=&quot;009611D4&quot;/&gt;&lt;wsp:rsid wsp:val=&quot;00973E08&quot;/&gt;&lt;wsp:rsid wsp:val=&quot;00985B8D&quot;/&gt;&lt;wsp:rsid wsp:val=&quot;009C1638&quot;/&gt;&lt;wsp:rsid wsp:val=&quot;009D077F&quot;/&gt;&lt;wsp:rsid wsp:val=&quot;009E2920&quot;/&gt;&lt;wsp:rsid wsp:val=&quot;009E6654&quot;/&gt;&lt;wsp:rsid wsp:val=&quot;00A026FC&quot;/&gt;&lt;wsp:rsid wsp:val=&quot;00A06D7A&quot;/&gt;&lt;wsp:rsid wsp:val=&quot;00A2375C&quot;/&gt;&lt;wsp:rsid wsp:val=&quot;00A3675F&quot;/&gt;&lt;wsp:rsid wsp:val=&quot;00A45515&quot;/&gt;&lt;wsp:rsid wsp:val=&quot;00A51BE7&quot;/&gt;&lt;wsp:rsid wsp:val=&quot;00A53B14&quot;/&gt;&lt;wsp:rsid wsp:val=&quot;00A62C12&quot;/&gt;&lt;wsp:rsid wsp:val=&quot;00A64A58&quot;/&gt;&lt;wsp:rsid wsp:val=&quot;00A654D8&quot;/&gt;&lt;wsp:rsid wsp:val=&quot;00A81CF7&quot;/&gt;&lt;wsp:rsid wsp:val=&quot;00A861DB&quot;/&gt;&lt;wsp:rsid wsp:val=&quot;00A956D4&quot;/&gt;&lt;wsp:rsid wsp:val=&quot;00AB0E64&quot;/&gt;&lt;wsp:rsid wsp:val=&quot;00AF2326&quot;/&gt;&lt;wsp:rsid wsp:val=&quot;00AF76E0&quot;/&gt;&lt;wsp:rsid wsp:val=&quot;00B03AFB&quot;/&gt;&lt;wsp:rsid wsp:val=&quot;00B136B1&quot;/&gt;&lt;wsp:rsid wsp:val=&quot;00B13FFB&quot;/&gt;&lt;wsp:rsid wsp:val=&quot;00B145CA&quot;/&gt;&lt;wsp:rsid wsp:val=&quot;00B2509D&quot;/&gt;&lt;wsp:rsid wsp:val=&quot;00B254F8&quot;/&gt;&lt;wsp:rsid wsp:val=&quot;00B27C5C&quot;/&gt;&lt;wsp:rsid wsp:val=&quot;00B32B7A&quot;/&gt;&lt;wsp:rsid wsp:val=&quot;00B52532&quot;/&gt;&lt;wsp:rsid wsp:val=&quot;00B87726&quot;/&gt;&lt;wsp:rsid wsp:val=&quot;00B97606&quot;/&gt;&lt;wsp:rsid wsp:val=&quot;00BA0E00&quot;/&gt;&lt;wsp:rsid wsp:val=&quot;00BA132A&quot;/&gt;&lt;wsp:rsid wsp:val=&quot;00BA6E40&quot;/&gt;&lt;wsp:rsid wsp:val=&quot;00BB0471&quot;/&gt;&lt;wsp:rsid wsp:val=&quot;00BB3FA8&quot;/&gt;&lt;wsp:rsid wsp:val=&quot;00BB5876&quot;/&gt;&lt;wsp:rsid wsp:val=&quot;00BD14F8&quot;/&gt;&lt;wsp:rsid wsp:val=&quot;00BD2679&quot;/&gt;&lt;wsp:rsid wsp:val=&quot;00BE57ED&quot;/&gt;&lt;wsp:rsid wsp:val=&quot;00BF2401&quot;/&gt;&lt;wsp:rsid wsp:val=&quot;00C16580&quot;/&gt;&lt;wsp:rsid wsp:val=&quot;00C27D80&quot;/&gt;&lt;wsp:rsid wsp:val=&quot;00C27E4A&quot;/&gt;&lt;wsp:rsid wsp:val=&quot;00C450F5&quot;/&gt;&lt;wsp:rsid wsp:val=&quot;00C45FA5&quot;/&gt;&lt;wsp:rsid wsp:val=&quot;00C57F55&quot;/&gt;&lt;wsp:rsid wsp:val=&quot;00C754BA&quot;/&gt;&lt;wsp:rsid wsp:val=&quot;00C85E61&quot;/&gt;&lt;wsp:rsid wsp:val=&quot;00C913BC&quot;/&gt;&lt;wsp:rsid wsp:val=&quot;00C91FE0&quot;/&gt;&lt;wsp:rsid wsp:val=&quot;00C9460C&quot;/&gt;&lt;wsp:rsid wsp:val=&quot;00CA309D&quot;/&gt;&lt;wsp:rsid wsp:val=&quot;00CA4068&quot;/&gt;&lt;wsp:rsid wsp:val=&quot;00CD101F&quot;/&gt;&lt;wsp:rsid wsp:val=&quot;00D05047&quot;/&gt;&lt;wsp:rsid wsp:val=&quot;00D15BA1&quot;/&gt;&lt;wsp:rsid wsp:val=&quot;00D2499D&quot;/&gt;&lt;wsp:rsid wsp:val=&quot;00D32D3D&quot;/&gt;&lt;wsp:rsid wsp:val=&quot;00D45F84&quot;/&gt;&lt;wsp:rsid wsp:val=&quot;00D4741C&quot;/&gt;&lt;wsp:rsid wsp:val=&quot;00D65285&quot;/&gt;&lt;wsp:rsid wsp:val=&quot;00D7607B&quot;/&gt;&lt;wsp:rsid wsp:val=&quot;00D845EC&quot;/&gt;&lt;wsp:rsid wsp:val=&quot;00D859BB&quot;/&gt;&lt;wsp:rsid wsp:val=&quot;00D938DB&quot;/&gt;&lt;wsp:rsid wsp:val=&quot;00D96B56&quot;/&gt;&lt;wsp:rsid wsp:val=&quot;00DA2BA5&quot;/&gt;&lt;wsp:rsid wsp:val=&quot;00DB3DA8&quot;/&gt;&lt;wsp:rsid wsp:val=&quot;00DD3C31&quot;/&gt;&lt;wsp:rsid wsp:val=&quot;00E04B0F&quot;/&gt;&lt;wsp:rsid wsp:val=&quot;00E0675A&quot;/&gt;&lt;wsp:rsid wsp:val=&quot;00E06A87&quot;/&gt;&lt;wsp:rsid wsp:val=&quot;00E0725A&quot;/&gt;&lt;wsp:rsid wsp:val=&quot;00E13E8F&quot;/&gt;&lt;wsp:rsid wsp:val=&quot;00E14059&quot;/&gt;&lt;wsp:rsid wsp:val=&quot;00E20AF2&quot;/&gt;&lt;wsp:rsid wsp:val=&quot;00E30513&quot;/&gt;&lt;wsp:rsid wsp:val=&quot;00E35ED9&quot;/&gt;&lt;wsp:rsid wsp:val=&quot;00E5393E&quot;/&gt;&lt;wsp:rsid wsp:val=&quot;00E610D3&quot;/&gt;&lt;wsp:rsid wsp:val=&quot;00E617C3&quot;/&gt;&lt;wsp:rsid wsp:val=&quot;00E758F1&quot;/&gt;&lt;wsp:rsid wsp:val=&quot;00E9213D&quot;/&gt;&lt;wsp:rsid wsp:val=&quot;00E947B0&quot;/&gt;&lt;wsp:rsid wsp:val=&quot;00EA1529&quot;/&gt;&lt;wsp:rsid wsp:val=&quot;00EB1051&quot;/&gt;&lt;wsp:rsid wsp:val=&quot;00EB698E&quot;/&gt;&lt;wsp:rsid wsp:val=&quot;00EE3BC1&quot;/&gt;&lt;wsp:rsid wsp:val=&quot;00EF21AD&quot;/&gt;&lt;wsp:rsid wsp:val=&quot;00F02A9F&quot;/&gt;&lt;wsp:rsid wsp:val=&quot;00F07EBF&quot;/&gt;&lt;wsp:rsid wsp:val=&quot;00F45F62&quot;/&gt;&lt;wsp:rsid wsp:val=&quot;00F918C0&quot;/&gt;&lt;wsp:rsid wsp:val=&quot;00F94099&quot;/&gt;&lt;wsp:rsid wsp:val=&quot;00FB5C9E&quot;/&gt;&lt;wsp:rsid wsp:val=&quot;00FB6F3A&quot;/&gt;&lt;wsp:rsid wsp:val=&quot;00FC5717&quot;/&gt;&lt;wsp:rsid wsp:val=&quot;00FD6A91&quot;/&gt;&lt;wsp:rsid wsp:val=&quot;00FE506C&quot;/&gt;&lt;/wsp:rsids&gt;&lt;/w:docPr&gt;&lt;w:body&gt;&lt;wx:sect&gt;&lt;w:p wsp:rsidR=&quot;00000000&quot; wsp:rsidRPr=&quot;00381656&quot; wsp:rsidRDefault=&quot;00381656&quot; wsp:rsidP=&quot;00381656&quot;&gt;&lt;m:oMathPara&gt;&lt;m:oMath&gt;&lt;m:sSubSup&gt;&lt;m:sSubSupPr&gt;&lt;m:ctrlPr&gt;&lt;w:rPr&gt;&lt;w:rFonts w:ascii=&quot;Cambria Math&quot; w:h-ansi=&quot;Cambria Math&quot;/&gt;&lt;wx:font wx:val=&quot;Cambria Math&quot;/&gt;&lt;w:i/&gt;&lt;w:sz w:val=&quot;28&quot;/&gt;&lt;w:sz-cs w:val=&quot;28&quot;/&gt;&lt;/w:rPr&gt;&lt;/m:ctrlPr&gt;&lt;/m:sSubSupPr&gt;&lt;m:e&gt;&lt;m:r&gt;&lt;w:rPr&gt;&lt;w:rFonts w:ascii=&quot;Cambria Math&quot; w:h-ansi=&quot;Cambria Math&quot;/&gt;&lt;wx:font wx:val=&quot;Cambria Math&quot;/&gt;&lt;w:i/&gt;&lt;w:sz w:val=&quot;28&quot;/&gt;&lt;w:sz-cs w:val=&quot;28&quot;/&gt;&lt;w:lang w:val=&quot;EN-US&quot;/&gt;&lt;/w:rPr&gt;&lt;m:t&gt;R&lt;/m:t&gt;&lt;/m:r&gt;&lt;/m:e&gt;&lt;m:sub&gt;&lt;m:r&gt;&lt;w:rPr&gt;&lt;w:rFonts w:ascii=&quot;Cambria Math&quot; w:h-ansi=&quot;Cambria Math&quot;/&gt;&lt;wx:font wx:val=&quot;Cambria Math&quot;/&gt;&lt;w:i/&gt;&lt;w:sz w:val=&quot;28&quot;/&gt;&lt;w:sz-cs w:val=&quot;28&quot;/&gt;&lt;/w:rPr&gt;&lt;m:t&gt;Рµ&lt;/m:t&gt;&lt;/m:r&gt;&lt;/m:sub&gt;&lt;m:sup&gt;&lt;m:r&gt;&lt;w:rPr&gt;&lt;w:rFonts w:ascii=&quot;Cambria Math&quot; w:h-ansi=&quot;Cambria Math&quot; w:cs=&quot;Cambria Math&quot;/&gt;&lt;wx:font wx:val=&quot;Cambria Math&quot;/&gt;&lt;w:i/&gt;&lt;w:sz w:val=&quot;28&quot;/&gt;&lt;w:sz-cs w:val=&quot;28&quot;/&gt;&lt;/w:rPr&gt;&lt;m:t&gt;К№&lt;/m:t&gt;&lt;/m:r&gt;&lt;/m:sup&gt;&lt;/m:sSubSup&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Е‹&lt;/m:t&gt;&lt;/m:r&gt;&lt;/m:num&gt;&lt;m:den&gt;&lt;m:r&gt;&lt;w:rPr&gt;&lt;w:rFonts w:ascii=&quot;Cambria Math&quot; w:h-ansi=&quot;Cambria Math&quot;/&gt;&lt;wx:font wx:val=&quot;Cambria Math&quot;/&gt;&lt;w:i/&gt;&lt;w:sz w:val=&quot;28&quot;/&gt;&lt;w:sz-cs w:val=&quot;28&quot;/&gt;&lt;/w:rPr&gt;&lt;m:t&gt;10&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ПЃ&lt;/m:t&gt;&lt;/m:r&gt;&lt;/m:e&gt;&lt;m:sub&gt;&lt;m:r&gt;&lt;w:rPr&gt;&lt;w:rFonts w:ascii=&quot;Cambria Math&quot; w:h-ansi=&quot;Cambria Math&quot;/&gt;&lt;wx:font wx:val=&quot;Cambria Math&quot;/&gt;&lt;w:i/&gt;&lt;w:sz w:val=&quot;28&quot;/&gt;&lt;w:sz-cs w:val=&quot;28&quot;/&gt;&lt;/w:rPr&gt;&lt;m:t&gt;РЅ&lt;/m:t&gt;&lt;/m:r&gt;&lt;/m:sub&gt;&lt;/m:sSub&gt;&lt;m:r&gt;&lt;w:rPr&gt;&lt;w:rFonts w:ascii=&quot;Cambria Math&quot; w:h-ansi=&quot;Cambria Math&quot;/&gt;&lt;wx:font wx:val=&quot;Cambria Math&quot;/&gt;&lt;w:i/&gt;&lt;w:sz w:val=&quot;28&quot;/&gt;&lt;w:sz-cs w:val=&quot;28&quot;/&gt;&lt;/w:rPr&gt;&lt;m:t&gt;в€™&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 П…&lt;/m:t&gt;&lt;/m:r&gt;&lt;/m:e&gt;&lt;m:sub&gt;&lt;m:r&gt;&lt;w:rPr&gt;&lt;w:rFonts w:ascii=&quot;Cambria Math&quot; w:h-ansi=&quot;Cambria Math&quot;/&gt;&lt;wx:font wx:val=&quot;Cambria Math&quot;/&gt;&lt;w:i/&gt;&lt;w:sz w:val=&quot;28&quot;/&gt;&lt;w:sz-cs w:val=&quot;28&quot;/&gt;&lt;/w:rPr&gt;&lt;m:t&gt;РЅ&lt;/m:t&gt;&lt;/m:r&gt;&lt;/m:sub&gt;&lt;/m:sSub&gt;&lt;m:r&gt;&lt;w:rPr&gt;&lt;w:rFonts w:ascii=&quot;Cambria Math&quot; w:h-ansi=&quot;Cambria Math&quot;/&gt;&lt;wx:font wx:val=&quot;Cambria Math&quot;/&gt;&lt;w:i/&gt;&lt;w:sz w:val=&quot;28&quot;/&gt;&lt;w:sz-cs w:val=&quot;28&quot;/&gt;&lt;/w:rPr&gt;&lt;m:t&gt;в€™ &lt;/m:t&gt;&lt;/m:r&gt;&lt;m:r&gt;&lt;w:rPr&gt;&lt;w:rFonts w:ascii=&quot;Cambria Math&quot; w:h-ansi=&quot;Cambria Math&quot;/&gt;&lt;wx:font wx:val=&quot;Cambria Math&quot;/&gt;&lt;w:i/&gt;&lt;w:sz w:val=&quot;28&quot;/&gt;&lt;w:sz-cs w:val=&quot;28&quot;/&gt;&lt;w:lang w:val=&quot;EN-US&quot;/&gt;&lt;/w:rPr&gt;&lt;m:t&gt;d&lt;/m:t&gt;&lt;/m:r&gt;&lt;/m:den&gt;&lt;/m:f&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80&lt;/m:t&gt;&lt;/m:r&gt;&lt;/m:den&gt;&lt;/m:f&gt;&lt;m:r&gt;&lt;w:rPr&gt;&lt;w:rFonts w:ascii=&quot;Cambria Math&quot; w:h-ansi=&quot;Cambria Math&quot;/&gt;&lt;wx:font wx:val=&quot;Cambria Math&quot;/&gt;&lt;w:i/&gt;&lt;w:sz w:val=&quot;28&quot;/&gt;&lt;w:sz-cs w:val=&quot;28&quot;/&gt;&lt;/w:rPr&gt;&lt;m:t&gt; в€™ &lt;/m:t&gt;&lt;/m:r&gt;&lt;m:f&gt;&lt;m:fPr&gt;&lt;m:ctrlPr&gt;&lt;w:rPr&gt;&lt;w:rFonts w:ascii=&quot;Cambria Math&quot; w:h-ansi=&quot;Cambria Math&quot;/&gt;&lt;wx:font wx:val=&quot;Cambria Math&quot;/&gt;&lt;w:i/&gt;&lt;w:sz w:val=&quot;28&quot;/&gt;&lt;w:sz-cs w:val=&quot;28&quot;/&gt;&lt;/w:rPr&gt;&lt;/m:ctrlPr&gt;&lt;/m:fPr&gt;&lt;m:num&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П„&lt;/m:t&gt;&lt;/m:r&gt;&lt;/m:e&gt;&lt;m:sub&gt;&lt;m:r&gt;&lt;w:rPr&gt;&lt;w:rFonts w:ascii=&quot;Cambria Math&quot; w:h-ansi=&quot;Cambria Math&quot;/&gt;&lt;wx:font wx:val=&quot;Cambria Math&quot;/&gt;&lt;w:i/&gt;&lt;w:sz w:val=&quot;28&quot;/&gt;&lt;w:sz-cs w:val=&quot;28&quot;/&gt;&lt;/w:rPr&gt;&lt;m:t&gt;0&lt;/m:t&gt;&lt;/m:r&gt;&lt;/m:sub&gt;&lt;/m:sSub&gt;&lt;/m:num&gt;&lt;m:den&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ПЃ&lt;/m:t&gt;&lt;/m:r&gt;&lt;/m:e&gt;&lt;m:sub&gt;&lt;m:r&gt;&lt;w:rPr&gt;&lt;w:rFonts w:ascii=&quot;Cambria Math&quot; w:h-ansi=&quot;Cambria Math&quot;/&gt;&lt;wx:font wx:val=&quot;Cambria Math&quot;/&gt;&lt;w:i/&gt;&lt;w:sz w:val=&quot;28&quot;/&gt;&lt;w:sz-cs w:val=&quot;28&quot;/&gt;&lt;/w:rPr&gt;&lt;m:t&gt;РЅ&lt;/m:t&gt;&lt;/m:r&gt;&lt;/m:sub&gt;&lt;/m:sSub&gt;&lt;m:r&gt;&lt;w:rPr&gt;&lt;w:rFonts w:ascii=&quot;Cambria Math&quot; w:h-ansi=&quot;Cambria Math&quot;/&gt;&lt;wx:font wx:val=&quot;Cambria Math&quot;/&gt;&lt;w:i/&gt;&lt;w:sz w:val=&quot;28&quot;/&gt;&lt;w:sz-cs w:val=&quot;28&quot;/&gt;&lt;/w:rPr&gt;&lt;m:t&gt; в€™ &lt;/m:t&gt;&lt;/m:r&gt;&lt;m:sSubSup&gt;&lt;m:sSubSupPr&gt;&lt;m:ctrlPr&gt;&lt;w:rPr&gt;&lt;w:rFonts w:ascii=&quot;Cambria Math&quot; w:h-ansi=&quot;Cambria Math&quot;/&gt;&lt;wx:font wx:val=&quot;Cambria Math&quot;/&gt;&lt;w:i/&gt;&lt;w:sz w:val=&quot;28&quot;/&gt;&lt;w:sz-cs w:val=&quot;28&quot;/&gt;&lt;/w:rPr&gt;&lt;/m:ctrlPr&gt;&lt;/m:sSubSupPr&gt;&lt;m:e&gt;&lt;m:r&gt;&lt;w:rPr&gt;&lt;w:rFonts w:ascii=&quot;Cambria Math&quot; w:h-ansi=&quot;Cambria Math&quot;/&gt;&lt;wx:font wx:val=&quot;Cambria Math&quot;/&gt;&lt;w:i/&gt;&lt;w:sz w:val=&quot;28&quot;/&gt;&lt;w:sz-cs w:val=&quot;28&quot;/&gt;&lt;/w:rPr&gt;&lt;m:t&gt;П…&lt;/m:t&gt;&lt;/m:r&gt;&lt;/m:e&gt;&lt;m:sub&gt;&lt;m:r&gt;&lt;w:rPr&gt;&lt;w:rFonts w:ascii=&quot;Cambria Math&quot; w:h-ansi=&quot;Cambria Math&quot;/&gt;&lt;wx:font wx:val=&quot;Cambria Math&quot;/&gt;&lt;w:i/&gt;&lt;w:sz w:val=&quot;28&quot;/&gt;&lt;w:sz-cs w:val=&quot;28&quot;/&gt;&lt;/w:rPr&gt;&lt;m:t&gt;РЅ&lt;/m:t&gt;&lt;/m:r&gt;&lt;/m:sub&gt;&lt;m:sup&gt;&lt;m:r&gt;&lt;w:rPr&gt;&lt;w:rFonts w:ascii=&quot;Cambria Math&quot; w:h-ansi=&quot;Cambria Math&quot;/&gt;&lt;wx:font wx:val=&quot;Cambria Math&quot;/&gt;&lt;w:i/&gt;&lt;w:sz w:val=&quot;28&quot;/&gt;&lt;w:sz-cs w:val=&quot;28&quot;/&gt;&lt;/w:rPr&gt;&lt;m:t&gt;2&lt;/m:t&gt;&lt;/m:r&gt;&lt;/m:sup&gt;&lt;/m:sSubSup&gt;&lt;/m:den&gt;&lt;/m:f&gt;&lt;/m:den&gt;&lt;/m:f&gt;&lt;/m:oMath&gt;&lt;/m:oMathPara&gt;&lt;/w:p&gt;&lt;w:sectPr wsp:rsidR=&quot;00000000&quot; wsp:rsidRPr=&quot;00381656&quot;&gt;&lt;w:pgSz w:w=&quot;12240&quot; w:h=&quot;15840&quot;/&gt;&lt;w:pgMar w:top=&quot;1134&quot; w:right=&quot;850&quot; w:bottom=&quot;1134&quot; w:left=&quot;1701&quot; w:header=&quot;720&quot; w:footer=&quot;720&quot; w:gutter=&quot;0&quot;/&gt;&lt;w:cols w:space=&quot;720&quot;/&gt;&lt;/w:sectPr&gt;&lt;/wx:sect&gt;&lt;/w:body&gt;&lt;/w:wordDocument&gt;">
                  <v:imagedata r:id="rId80" o:title="" chromakey="white"/>
                </v:shape>
              </w:pict>
            </w:r>
          </w:p>
        </w:tc>
        <w:tc>
          <w:tcPr>
            <w:tcW w:w="817" w:type="dxa"/>
          </w:tcPr>
          <w:p w:rsidR="00DF6FF5" w:rsidRPr="0049520D" w:rsidRDefault="00DF6FF5" w:rsidP="00B4580C">
            <w:pPr>
              <w:spacing w:after="86" w:line="360" w:lineRule="auto"/>
              <w:jc w:val="both"/>
              <w:rPr>
                <w:rFonts w:ascii="Times New Roman" w:hAnsi="Times New Roman"/>
                <w:sz w:val="28"/>
                <w:szCs w:val="28"/>
              </w:rPr>
            </w:pPr>
            <w:r w:rsidRPr="0049520D">
              <w:rPr>
                <w:rFonts w:ascii="Times New Roman" w:hAnsi="Times New Roman"/>
                <w:sz w:val="28"/>
                <w:szCs w:val="28"/>
                <w:lang w:val="en-US"/>
              </w:rPr>
              <w:t>(</w:t>
            </w:r>
            <w:r w:rsidRPr="0049520D">
              <w:rPr>
                <w:rFonts w:ascii="Times New Roman" w:hAnsi="Times New Roman"/>
                <w:sz w:val="28"/>
                <w:szCs w:val="28"/>
              </w:rPr>
              <w:t>23)</w:t>
            </w:r>
          </w:p>
        </w:tc>
      </w:tr>
    </w:tbl>
    <w:p w:rsidR="00DF6FF5" w:rsidRPr="009804F2" w:rsidRDefault="00DF6FF5" w:rsidP="00B4580C">
      <w:pPr>
        <w:spacing w:line="360" w:lineRule="auto"/>
        <w:jc w:val="both"/>
        <w:rPr>
          <w:rFonts w:ascii="Times New Roman" w:hAnsi="Times New Roman" w:cs="Times New Roman"/>
          <w:sz w:val="32"/>
          <w:szCs w:val="32"/>
        </w:rPr>
      </w:pPr>
      <w:r w:rsidRPr="009804F2">
        <w:rPr>
          <w:rFonts w:ascii="Times New Roman" w:hAnsi="Times New Roman" w:cs="Times New Roman"/>
          <w:sz w:val="32"/>
          <w:szCs w:val="32"/>
        </w:rPr>
        <w:t xml:space="preserve">где </w:t>
      </w:r>
      <w:r w:rsidRPr="0049520D">
        <w:rPr>
          <w:rFonts w:ascii="Times New Roman" w:hAnsi="Times New Roman" w:cs="Times New Roman"/>
          <w:sz w:val="32"/>
          <w:szCs w:val="32"/>
        </w:rPr>
        <w:fldChar w:fldCharType="begin"/>
      </w:r>
      <w:r w:rsidRPr="0049520D">
        <w:rPr>
          <w:rFonts w:ascii="Times New Roman" w:hAnsi="Times New Roman" w:cs="Times New Roman"/>
          <w:sz w:val="32"/>
          <w:szCs w:val="32"/>
        </w:rPr>
        <w:instrText xml:space="preserve"> QUOTE </w:instrText>
      </w:r>
      <w:r w:rsidRPr="0049520D">
        <w:rPr>
          <w:position w:val="-8"/>
        </w:rPr>
        <w:pict>
          <v:shape id="_x0000_i1167" type="#_x0000_t75" style="width:9pt;height:18.6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stylePaneFormatFilter w:val=&quot;3F01&quot;/&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7967&quot;/&gt;&lt;wsp:rsid wsp:val=&quot;000029D6&quot;/&gt;&lt;wsp:rsid wsp:val=&quot;00002C4D&quot;/&gt;&lt;wsp:rsid wsp:val=&quot;00017571&quot;/&gt;&lt;wsp:rsid wsp:val=&quot;00027105&quot;/&gt;&lt;wsp:rsid wsp:val=&quot;00033732&quot;/&gt;&lt;wsp:rsid wsp:val=&quot;00033F33&quot;/&gt;&lt;wsp:rsid wsp:val=&quot;000474BF&quot;/&gt;&lt;wsp:rsid wsp:val=&quot;00051CF3&quot;/&gt;&lt;wsp:rsid wsp:val=&quot;00060869&quot;/&gt;&lt;wsp:rsid wsp:val=&quot;000625C0&quot;/&gt;&lt;wsp:rsid wsp:val=&quot;00073578&quot;/&gt;&lt;wsp:rsid wsp:val=&quot;0007381A&quot;/&gt;&lt;wsp:rsid wsp:val=&quot;00076D95&quot;/&gt;&lt;wsp:rsid wsp:val=&quot;00080AC8&quot;/&gt;&lt;wsp:rsid wsp:val=&quot;00085754&quot;/&gt;&lt;wsp:rsid wsp:val=&quot;00086DEE&quot;/&gt;&lt;wsp:rsid wsp:val=&quot;00090228&quot;/&gt;&lt;wsp:rsid wsp:val=&quot;00094FC2&quot;/&gt;&lt;wsp:rsid wsp:val=&quot;000A0A94&quot;/&gt;&lt;wsp:rsid wsp:val=&quot;000B1DCA&quot;/&gt;&lt;wsp:rsid wsp:val=&quot;000B69E2&quot;/&gt;&lt;wsp:rsid wsp:val=&quot;000D4124&quot;/&gt;&lt;wsp:rsid wsp:val=&quot;000D6D2E&quot;/&gt;&lt;wsp:rsid wsp:val=&quot;000E0B24&quot;/&gt;&lt;wsp:rsid wsp:val=&quot;000E587C&quot;/&gt;&lt;wsp:rsid wsp:val=&quot;0015407B&quot;/&gt;&lt;wsp:rsid wsp:val=&quot;001556AA&quot;/&gt;&lt;wsp:rsid wsp:val=&quot;00173065&quot;/&gt;&lt;wsp:rsid wsp:val=&quot;00177F55&quot;/&gt;&lt;wsp:rsid wsp:val=&quot;00181CB6&quot;/&gt;&lt;wsp:rsid wsp:val=&quot;00195939&quot;/&gt;&lt;wsp:rsid wsp:val=&quot;001A0271&quot;/&gt;&lt;wsp:rsid wsp:val=&quot;001A3F32&quot;/&gt;&lt;wsp:rsid wsp:val=&quot;001A4AE0&quot;/&gt;&lt;wsp:rsid wsp:val=&quot;001B3810&quot;/&gt;&lt;wsp:rsid wsp:val=&quot;001B5BDD&quot;/&gt;&lt;wsp:rsid wsp:val=&quot;001C7C77&quot;/&gt;&lt;wsp:rsid wsp:val=&quot;001D6FF2&quot;/&gt;&lt;wsp:rsid wsp:val=&quot;001E08B2&quot;/&gt;&lt;wsp:rsid wsp:val=&quot;001E0A17&quot;/&gt;&lt;wsp:rsid wsp:val=&quot;002040FD&quot;/&gt;&lt;wsp:rsid wsp:val=&quot;00205FE0&quot;/&gt;&lt;wsp:rsid wsp:val=&quot;00206D1B&quot;/&gt;&lt;wsp:rsid wsp:val=&quot;0021372E&quot;/&gt;&lt;wsp:rsid wsp:val=&quot;002155CA&quot;/&gt;&lt;wsp:rsid wsp:val=&quot;00230FA3&quot;/&gt;&lt;wsp:rsid wsp:val=&quot;00242A24&quot;/&gt;&lt;wsp:rsid wsp:val=&quot;00246F22&quot;/&gt;&lt;wsp:rsid wsp:val=&quot;00251DB5&quot;/&gt;&lt;wsp:rsid wsp:val=&quot;00255836&quot;/&gt;&lt;wsp:rsid wsp:val=&quot;00273425&quot;/&gt;&lt;wsp:rsid wsp:val=&quot;00280B08&quot;/&gt;&lt;wsp:rsid wsp:val=&quot;00283806&quot;/&gt;&lt;wsp:rsid wsp:val=&quot;00287A81&quot;/&gt;&lt;wsp:rsid wsp:val=&quot;00293113&quot;/&gt;&lt;wsp:rsid wsp:val=&quot;002A2466&quot;/&gt;&lt;wsp:rsid wsp:val=&quot;002A5C24&quot;/&gt;&lt;wsp:rsid wsp:val=&quot;002B46DF&quot;/&gt;&lt;wsp:rsid wsp:val=&quot;002B5456&quot;/&gt;&lt;wsp:rsid wsp:val=&quot;002E407E&quot;/&gt;&lt;wsp:rsid wsp:val=&quot;00306714&quot;/&gt;&lt;wsp:rsid wsp:val=&quot;0036029F&quot;/&gt;&lt;wsp:rsid wsp:val=&quot;00363F07&quot;/&gt;&lt;wsp:rsid wsp:val=&quot;003644EE&quot;/&gt;&lt;wsp:rsid wsp:val=&quot;00372256&quot;/&gt;&lt;wsp:rsid wsp:val=&quot;00373D04&quot;/&gt;&lt;wsp:rsid wsp:val=&quot;00381C9D&quot;/&gt;&lt;wsp:rsid wsp:val=&quot;00381D49&quot;/&gt;&lt;wsp:rsid wsp:val=&quot;003874E0&quot;/&gt;&lt;wsp:rsid wsp:val=&quot;003963DE&quot;/&gt;&lt;wsp:rsid wsp:val=&quot;003B41A7&quot;/&gt;&lt;wsp:rsid wsp:val=&quot;003C472E&quot;/&gt;&lt;wsp:rsid wsp:val=&quot;003D0D3C&quot;/&gt;&lt;wsp:rsid wsp:val=&quot;003D1F8C&quot;/&gt;&lt;wsp:rsid wsp:val=&quot;00405D96&quot;/&gt;&lt;wsp:rsid wsp:val=&quot;00406458&quot;/&gt;&lt;wsp:rsid wsp:val=&quot;00411DF4&quot;/&gt;&lt;wsp:rsid wsp:val=&quot;00414304&quot;/&gt;&lt;wsp:rsid wsp:val=&quot;00420762&quot;/&gt;&lt;wsp:rsid wsp:val=&quot;00451827&quot;/&gt;&lt;wsp:rsid wsp:val=&quot;00467F24&quot;/&gt;&lt;wsp:rsid wsp:val=&quot;00475886&quot;/&gt;&lt;wsp:rsid wsp:val=&quot;0048362D&quot;/&gt;&lt;wsp:rsid wsp:val=&quot;0049520D&quot;/&gt;&lt;wsp:rsid wsp:val=&quot;004A21E0&quot;/&gt;&lt;wsp:rsid wsp:val=&quot;004A722A&quot;/&gt;&lt;wsp:rsid wsp:val=&quot;004D4ACD&quot;/&gt;&lt;wsp:rsid wsp:val=&quot;00510687&quot;/&gt;&lt;wsp:rsid wsp:val=&quot;00537744&quot;/&gt;&lt;wsp:rsid wsp:val=&quot;005402BE&quot;/&gt;&lt;wsp:rsid wsp:val=&quot;0057003C&quot;/&gt;&lt;wsp:rsid wsp:val=&quot;00577FF7&quot;/&gt;&lt;wsp:rsid wsp:val=&quot;00592609&quot;/&gt;&lt;wsp:rsid wsp:val=&quot;005B0060&quot;/&gt;&lt;wsp:rsid wsp:val=&quot;005D634F&quot;/&gt;&lt;wsp:rsid wsp:val=&quot;005E0BB9&quot;/&gt;&lt;wsp:rsid wsp:val=&quot;005E7967&quot;/&gt;&lt;wsp:rsid wsp:val=&quot;006003FA&quot;/&gt;&lt;wsp:rsid wsp:val=&quot;00613EE0&quot;/&gt;&lt;wsp:rsid wsp:val=&quot;0061571C&quot;/&gt;&lt;wsp:rsid wsp:val=&quot;006230FC&quot;/&gt;&lt;wsp:rsid wsp:val=&quot;0063638F&quot;/&gt;&lt;wsp:rsid wsp:val=&quot;00640E53&quot;/&gt;&lt;wsp:rsid wsp:val=&quot;006678CB&quot;/&gt;&lt;wsp:rsid wsp:val=&quot;006928ED&quot;/&gt;&lt;wsp:rsid wsp:val=&quot;006A3994&quot;/&gt;&lt;wsp:rsid wsp:val=&quot;006B2D90&quot;/&gt;&lt;wsp:rsid wsp:val=&quot;006B345C&quot;/&gt;&lt;wsp:rsid wsp:val=&quot;006B6E40&quot;/&gt;&lt;wsp:rsid wsp:val=&quot;006C626F&quot;/&gt;&lt;wsp:rsid wsp:val=&quot;006E19E2&quot;/&gt;&lt;wsp:rsid wsp:val=&quot;00705012&quot;/&gt;&lt;wsp:rsid wsp:val=&quot;00715F3C&quot;/&gt;&lt;wsp:rsid wsp:val=&quot;00724CB8&quot;/&gt;&lt;wsp:rsid wsp:val=&quot;007335C2&quot;/&gt;&lt;wsp:rsid wsp:val=&quot;00734329&quot;/&gt;&lt;wsp:rsid wsp:val=&quot;007620A1&quot;/&gt;&lt;wsp:rsid wsp:val=&quot;00772C38&quot;/&gt;&lt;wsp:rsid wsp:val=&quot;007947FA&quot;/&gt;&lt;wsp:rsid wsp:val=&quot;007C72DD&quot;/&gt;&lt;wsp:rsid wsp:val=&quot;007E7304&quot;/&gt;&lt;wsp:rsid wsp:val=&quot;008038BC&quot;/&gt;&lt;wsp:rsid wsp:val=&quot;0081351E&quot;/&gt;&lt;wsp:rsid wsp:val=&quot;00842133&quot;/&gt;&lt;wsp:rsid wsp:val=&quot;00853250&quot;/&gt;&lt;wsp:rsid wsp:val=&quot;008533EE&quot;/&gt;&lt;wsp:rsid wsp:val=&quot;008869F0&quot;/&gt;&lt;wsp:rsid wsp:val=&quot;00891F55&quot;/&gt;&lt;wsp:rsid wsp:val=&quot;008A1A49&quot;/&gt;&lt;wsp:rsid wsp:val=&quot;008C0D75&quot;/&gt;&lt;wsp:rsid wsp:val=&quot;008C0EE6&quot;/&gt;&lt;wsp:rsid wsp:val=&quot;008E2629&quot;/&gt;&lt;wsp:rsid wsp:val=&quot;00901CDF&quot;/&gt;&lt;wsp:rsid wsp:val=&quot;00906E72&quot;/&gt;&lt;wsp:rsid wsp:val=&quot;00936388&quot;/&gt;&lt;wsp:rsid wsp:val=&quot;00950E9A&quot;/&gt;&lt;wsp:rsid wsp:val=&quot;009611D4&quot;/&gt;&lt;wsp:rsid wsp:val=&quot;00973E08&quot;/&gt;&lt;wsp:rsid wsp:val=&quot;00985B8D&quot;/&gt;&lt;wsp:rsid wsp:val=&quot;009C1638&quot;/&gt;&lt;wsp:rsid wsp:val=&quot;009D077F&quot;/&gt;&lt;wsp:rsid wsp:val=&quot;009D7888&quot;/&gt;&lt;wsp:rsid wsp:val=&quot;009E2920&quot;/&gt;&lt;wsp:rsid wsp:val=&quot;009E6654&quot;/&gt;&lt;wsp:rsid wsp:val=&quot;00A026FC&quot;/&gt;&lt;wsp:rsid wsp:val=&quot;00A06D7A&quot;/&gt;&lt;wsp:rsid wsp:val=&quot;00A2375C&quot;/&gt;&lt;wsp:rsid wsp:val=&quot;00A3675F&quot;/&gt;&lt;wsp:rsid wsp:val=&quot;00A45515&quot;/&gt;&lt;wsp:rsid wsp:val=&quot;00A51BE7&quot;/&gt;&lt;wsp:rsid wsp:val=&quot;00A53B14&quot;/&gt;&lt;wsp:rsid wsp:val=&quot;00A62C12&quot;/&gt;&lt;wsp:rsid wsp:val=&quot;00A64A58&quot;/&gt;&lt;wsp:rsid wsp:val=&quot;00A654D8&quot;/&gt;&lt;wsp:rsid wsp:val=&quot;00A81CF7&quot;/&gt;&lt;wsp:rsid wsp:val=&quot;00A861DB&quot;/&gt;&lt;wsp:rsid wsp:val=&quot;00A956D4&quot;/&gt;&lt;wsp:rsid wsp:val=&quot;00AB0E64&quot;/&gt;&lt;wsp:rsid wsp:val=&quot;00AF2326&quot;/&gt;&lt;wsp:rsid wsp:val=&quot;00AF76E0&quot;/&gt;&lt;wsp:rsid wsp:val=&quot;00B03AFB&quot;/&gt;&lt;wsp:rsid wsp:val=&quot;00B136B1&quot;/&gt;&lt;wsp:rsid wsp:val=&quot;00B13FFB&quot;/&gt;&lt;wsp:rsid wsp:val=&quot;00B145CA&quot;/&gt;&lt;wsp:rsid wsp:val=&quot;00B2509D&quot;/&gt;&lt;wsp:rsid wsp:val=&quot;00B254F8&quot;/&gt;&lt;wsp:rsid wsp:val=&quot;00B27C5C&quot;/&gt;&lt;wsp:rsid wsp:val=&quot;00B32B7A&quot;/&gt;&lt;wsp:rsid wsp:val=&quot;00B52532&quot;/&gt;&lt;wsp:rsid wsp:val=&quot;00B87726&quot;/&gt;&lt;wsp:rsid wsp:val=&quot;00B97606&quot;/&gt;&lt;wsp:rsid wsp:val=&quot;00BA0E00&quot;/&gt;&lt;wsp:rsid wsp:val=&quot;00BA132A&quot;/&gt;&lt;wsp:rsid wsp:val=&quot;00BA6E40&quot;/&gt;&lt;wsp:rsid wsp:val=&quot;00BB0471&quot;/&gt;&lt;wsp:rsid wsp:val=&quot;00BB3FA8&quot;/&gt;&lt;wsp:rsid wsp:val=&quot;00BB5876&quot;/&gt;&lt;wsp:rsid wsp:val=&quot;00BD14F8&quot;/&gt;&lt;wsp:rsid wsp:val=&quot;00BD2679&quot;/&gt;&lt;wsp:rsid wsp:val=&quot;00BE57ED&quot;/&gt;&lt;wsp:rsid wsp:val=&quot;00BF2401&quot;/&gt;&lt;wsp:rsid wsp:val=&quot;00C16580&quot;/&gt;&lt;wsp:rsid wsp:val=&quot;00C27D80&quot;/&gt;&lt;wsp:rsid wsp:val=&quot;00C27E4A&quot;/&gt;&lt;wsp:rsid wsp:val=&quot;00C450F5&quot;/&gt;&lt;wsp:rsid wsp:val=&quot;00C45FA5&quot;/&gt;&lt;wsp:rsid wsp:val=&quot;00C57F55&quot;/&gt;&lt;wsp:rsid wsp:val=&quot;00C754BA&quot;/&gt;&lt;wsp:rsid wsp:val=&quot;00C85E61&quot;/&gt;&lt;wsp:rsid wsp:val=&quot;00C913BC&quot;/&gt;&lt;wsp:rsid wsp:val=&quot;00C91FE0&quot;/&gt;&lt;wsp:rsid wsp:val=&quot;00C9460C&quot;/&gt;&lt;wsp:rsid wsp:val=&quot;00CA309D&quot;/&gt;&lt;wsp:rsid wsp:val=&quot;00CA4068&quot;/&gt;&lt;wsp:rsid wsp:val=&quot;00CD101F&quot;/&gt;&lt;wsp:rsid wsp:val=&quot;00D05047&quot;/&gt;&lt;wsp:rsid wsp:val=&quot;00D15BA1&quot;/&gt;&lt;wsp:rsid wsp:val=&quot;00D2499D&quot;/&gt;&lt;wsp:rsid wsp:val=&quot;00D32D3D&quot;/&gt;&lt;wsp:rsid wsp:val=&quot;00D45F84&quot;/&gt;&lt;wsp:rsid wsp:val=&quot;00D4741C&quot;/&gt;&lt;wsp:rsid wsp:val=&quot;00D65285&quot;/&gt;&lt;wsp:rsid wsp:val=&quot;00D7607B&quot;/&gt;&lt;wsp:rsid wsp:val=&quot;00D845EC&quot;/&gt;&lt;wsp:rsid wsp:val=&quot;00D859BB&quot;/&gt;&lt;wsp:rsid wsp:val=&quot;00D938DB&quot;/&gt;&lt;wsp:rsid wsp:val=&quot;00D96B56&quot;/&gt;&lt;wsp:rsid wsp:val=&quot;00DA2BA5&quot;/&gt;&lt;wsp:rsid wsp:val=&quot;00DB3DA8&quot;/&gt;&lt;wsp:rsid wsp:val=&quot;00DD3C31&quot;/&gt;&lt;wsp:rsid wsp:val=&quot;00E04B0F&quot;/&gt;&lt;wsp:rsid wsp:val=&quot;00E0675A&quot;/&gt;&lt;wsp:rsid wsp:val=&quot;00E06A87&quot;/&gt;&lt;wsp:rsid wsp:val=&quot;00E0725A&quot;/&gt;&lt;wsp:rsid wsp:val=&quot;00E13E8F&quot;/&gt;&lt;wsp:rsid wsp:val=&quot;00E14059&quot;/&gt;&lt;wsp:rsid wsp:val=&quot;00E20AF2&quot;/&gt;&lt;wsp:rsid wsp:val=&quot;00E30513&quot;/&gt;&lt;wsp:rsid wsp:val=&quot;00E35ED9&quot;/&gt;&lt;wsp:rsid wsp:val=&quot;00E5393E&quot;/&gt;&lt;wsp:rsid wsp:val=&quot;00E610D3&quot;/&gt;&lt;wsp:rsid wsp:val=&quot;00E617C3&quot;/&gt;&lt;wsp:rsid wsp:val=&quot;00E758F1&quot;/&gt;&lt;wsp:rsid wsp:val=&quot;00E9213D&quot;/&gt;&lt;wsp:rsid wsp:val=&quot;00E947B0&quot;/&gt;&lt;wsp:rsid wsp:val=&quot;00EA1529&quot;/&gt;&lt;wsp:rsid wsp:val=&quot;00EB1051&quot;/&gt;&lt;wsp:rsid wsp:val=&quot;00EB698E&quot;/&gt;&lt;wsp:rsid wsp:val=&quot;00EE3BC1&quot;/&gt;&lt;wsp:rsid wsp:val=&quot;00EF21AD&quot;/&gt;&lt;wsp:rsid wsp:val=&quot;00F02A9F&quot;/&gt;&lt;wsp:rsid wsp:val=&quot;00F07EBF&quot;/&gt;&lt;wsp:rsid wsp:val=&quot;00F45F62&quot;/&gt;&lt;wsp:rsid wsp:val=&quot;00F918C0&quot;/&gt;&lt;wsp:rsid wsp:val=&quot;00F94099&quot;/&gt;&lt;wsp:rsid wsp:val=&quot;00FB5C9E&quot;/&gt;&lt;wsp:rsid wsp:val=&quot;00FB6F3A&quot;/&gt;&lt;wsp:rsid wsp:val=&quot;00FC5717&quot;/&gt;&lt;wsp:rsid wsp:val=&quot;00FD6A91&quot;/&gt;&lt;wsp:rsid wsp:val=&quot;00FE506C&quot;/&gt;&lt;/wsp:rsids&gt;&lt;/w:docPr&gt;&lt;w:body&gt;&lt;wx:sect&gt;&lt;w:p wsp:rsidR=&quot;00000000&quot; wsp:rsidRDefault=&quot;009D7888&quot; wsp:rsidP=&quot;009D7888&quot;&gt;&lt;m:oMathPara&gt;&lt;m:oMath&gt;&lt;m:r&gt;&lt;w:rPr&gt;&lt;w:rFonts w:ascii=&quot;Cambria Math&quot; w:h-ansi=&quot;Cambria Math&quot; w:cs=&quot;Times New Roman&quot;/&gt;&lt;wx:font wx:val=&quot;Cambria Math&quot;/&gt;&lt;w:i/&gt;&lt;w:sz w:val=&quot;32&quot;/&gt;&lt;w:sz-cs w:val=&quot;32&quot;/&gt;&lt;/w:rPr&gt;&lt;m:t&gt;Е‹&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81" o:title="" chromakey="white"/>
          </v:shape>
        </w:pict>
      </w:r>
      <w:r w:rsidRPr="0049520D">
        <w:rPr>
          <w:rFonts w:ascii="Times New Roman" w:hAnsi="Times New Roman" w:cs="Times New Roman"/>
          <w:sz w:val="32"/>
          <w:szCs w:val="32"/>
        </w:rPr>
        <w:instrText xml:space="preserve"> </w:instrText>
      </w:r>
      <w:r w:rsidRPr="0049520D">
        <w:rPr>
          <w:rFonts w:ascii="Times New Roman" w:hAnsi="Times New Roman" w:cs="Times New Roman"/>
          <w:sz w:val="32"/>
          <w:szCs w:val="32"/>
        </w:rPr>
        <w:fldChar w:fldCharType="separate"/>
      </w:r>
      <w:r w:rsidRPr="0049520D">
        <w:rPr>
          <w:position w:val="-8"/>
        </w:rPr>
        <w:pict>
          <v:shape id="_x0000_i1168" type="#_x0000_t75" style="width:9pt;height:18.6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stylePaneFormatFilter w:val=&quot;3F01&quot;/&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7967&quot;/&gt;&lt;wsp:rsid wsp:val=&quot;000029D6&quot;/&gt;&lt;wsp:rsid wsp:val=&quot;00002C4D&quot;/&gt;&lt;wsp:rsid wsp:val=&quot;00017571&quot;/&gt;&lt;wsp:rsid wsp:val=&quot;00027105&quot;/&gt;&lt;wsp:rsid wsp:val=&quot;00033732&quot;/&gt;&lt;wsp:rsid wsp:val=&quot;00033F33&quot;/&gt;&lt;wsp:rsid wsp:val=&quot;000474BF&quot;/&gt;&lt;wsp:rsid wsp:val=&quot;00051CF3&quot;/&gt;&lt;wsp:rsid wsp:val=&quot;00060869&quot;/&gt;&lt;wsp:rsid wsp:val=&quot;000625C0&quot;/&gt;&lt;wsp:rsid wsp:val=&quot;00073578&quot;/&gt;&lt;wsp:rsid wsp:val=&quot;0007381A&quot;/&gt;&lt;wsp:rsid wsp:val=&quot;00076D95&quot;/&gt;&lt;wsp:rsid wsp:val=&quot;00080AC8&quot;/&gt;&lt;wsp:rsid wsp:val=&quot;00085754&quot;/&gt;&lt;wsp:rsid wsp:val=&quot;00086DEE&quot;/&gt;&lt;wsp:rsid wsp:val=&quot;00090228&quot;/&gt;&lt;wsp:rsid wsp:val=&quot;00094FC2&quot;/&gt;&lt;wsp:rsid wsp:val=&quot;000A0A94&quot;/&gt;&lt;wsp:rsid wsp:val=&quot;000B1DCA&quot;/&gt;&lt;wsp:rsid wsp:val=&quot;000B69E2&quot;/&gt;&lt;wsp:rsid wsp:val=&quot;000D4124&quot;/&gt;&lt;wsp:rsid wsp:val=&quot;000D6D2E&quot;/&gt;&lt;wsp:rsid wsp:val=&quot;000E0B24&quot;/&gt;&lt;wsp:rsid wsp:val=&quot;000E587C&quot;/&gt;&lt;wsp:rsid wsp:val=&quot;0015407B&quot;/&gt;&lt;wsp:rsid wsp:val=&quot;001556AA&quot;/&gt;&lt;wsp:rsid wsp:val=&quot;00173065&quot;/&gt;&lt;wsp:rsid wsp:val=&quot;00177F55&quot;/&gt;&lt;wsp:rsid wsp:val=&quot;00181CB6&quot;/&gt;&lt;wsp:rsid wsp:val=&quot;00195939&quot;/&gt;&lt;wsp:rsid wsp:val=&quot;001A0271&quot;/&gt;&lt;wsp:rsid wsp:val=&quot;001A3F32&quot;/&gt;&lt;wsp:rsid wsp:val=&quot;001A4AE0&quot;/&gt;&lt;wsp:rsid wsp:val=&quot;001B3810&quot;/&gt;&lt;wsp:rsid wsp:val=&quot;001B5BDD&quot;/&gt;&lt;wsp:rsid wsp:val=&quot;001C7C77&quot;/&gt;&lt;wsp:rsid wsp:val=&quot;001D6FF2&quot;/&gt;&lt;wsp:rsid wsp:val=&quot;001E08B2&quot;/&gt;&lt;wsp:rsid wsp:val=&quot;001E0A17&quot;/&gt;&lt;wsp:rsid wsp:val=&quot;002040FD&quot;/&gt;&lt;wsp:rsid wsp:val=&quot;00205FE0&quot;/&gt;&lt;wsp:rsid wsp:val=&quot;00206D1B&quot;/&gt;&lt;wsp:rsid wsp:val=&quot;0021372E&quot;/&gt;&lt;wsp:rsid wsp:val=&quot;002155CA&quot;/&gt;&lt;wsp:rsid wsp:val=&quot;00230FA3&quot;/&gt;&lt;wsp:rsid wsp:val=&quot;00242A24&quot;/&gt;&lt;wsp:rsid wsp:val=&quot;00246F22&quot;/&gt;&lt;wsp:rsid wsp:val=&quot;00251DB5&quot;/&gt;&lt;wsp:rsid wsp:val=&quot;00255836&quot;/&gt;&lt;wsp:rsid wsp:val=&quot;00273425&quot;/&gt;&lt;wsp:rsid wsp:val=&quot;00280B08&quot;/&gt;&lt;wsp:rsid wsp:val=&quot;00283806&quot;/&gt;&lt;wsp:rsid wsp:val=&quot;00287A81&quot;/&gt;&lt;wsp:rsid wsp:val=&quot;00293113&quot;/&gt;&lt;wsp:rsid wsp:val=&quot;002A2466&quot;/&gt;&lt;wsp:rsid wsp:val=&quot;002A5C24&quot;/&gt;&lt;wsp:rsid wsp:val=&quot;002B46DF&quot;/&gt;&lt;wsp:rsid wsp:val=&quot;002B5456&quot;/&gt;&lt;wsp:rsid wsp:val=&quot;002E407E&quot;/&gt;&lt;wsp:rsid wsp:val=&quot;00306714&quot;/&gt;&lt;wsp:rsid wsp:val=&quot;0036029F&quot;/&gt;&lt;wsp:rsid wsp:val=&quot;00363F07&quot;/&gt;&lt;wsp:rsid wsp:val=&quot;003644EE&quot;/&gt;&lt;wsp:rsid wsp:val=&quot;00372256&quot;/&gt;&lt;wsp:rsid wsp:val=&quot;00373D04&quot;/&gt;&lt;wsp:rsid wsp:val=&quot;00381C9D&quot;/&gt;&lt;wsp:rsid wsp:val=&quot;00381D49&quot;/&gt;&lt;wsp:rsid wsp:val=&quot;003874E0&quot;/&gt;&lt;wsp:rsid wsp:val=&quot;003963DE&quot;/&gt;&lt;wsp:rsid wsp:val=&quot;003B41A7&quot;/&gt;&lt;wsp:rsid wsp:val=&quot;003C472E&quot;/&gt;&lt;wsp:rsid wsp:val=&quot;003D0D3C&quot;/&gt;&lt;wsp:rsid wsp:val=&quot;003D1F8C&quot;/&gt;&lt;wsp:rsid wsp:val=&quot;00405D96&quot;/&gt;&lt;wsp:rsid wsp:val=&quot;00406458&quot;/&gt;&lt;wsp:rsid wsp:val=&quot;00411DF4&quot;/&gt;&lt;wsp:rsid wsp:val=&quot;00414304&quot;/&gt;&lt;wsp:rsid wsp:val=&quot;00420762&quot;/&gt;&lt;wsp:rsid wsp:val=&quot;00451827&quot;/&gt;&lt;wsp:rsid wsp:val=&quot;00467F24&quot;/&gt;&lt;wsp:rsid wsp:val=&quot;00475886&quot;/&gt;&lt;wsp:rsid wsp:val=&quot;0048362D&quot;/&gt;&lt;wsp:rsid wsp:val=&quot;0049520D&quot;/&gt;&lt;wsp:rsid wsp:val=&quot;004A21E0&quot;/&gt;&lt;wsp:rsid wsp:val=&quot;004A722A&quot;/&gt;&lt;wsp:rsid wsp:val=&quot;004D4ACD&quot;/&gt;&lt;wsp:rsid wsp:val=&quot;00510687&quot;/&gt;&lt;wsp:rsid wsp:val=&quot;00537744&quot;/&gt;&lt;wsp:rsid wsp:val=&quot;005402BE&quot;/&gt;&lt;wsp:rsid wsp:val=&quot;0057003C&quot;/&gt;&lt;wsp:rsid wsp:val=&quot;00577FF7&quot;/&gt;&lt;wsp:rsid wsp:val=&quot;00592609&quot;/&gt;&lt;wsp:rsid wsp:val=&quot;005B0060&quot;/&gt;&lt;wsp:rsid wsp:val=&quot;005D634F&quot;/&gt;&lt;wsp:rsid wsp:val=&quot;005E0BB9&quot;/&gt;&lt;wsp:rsid wsp:val=&quot;005E7967&quot;/&gt;&lt;wsp:rsid wsp:val=&quot;006003FA&quot;/&gt;&lt;wsp:rsid wsp:val=&quot;00613EE0&quot;/&gt;&lt;wsp:rsid wsp:val=&quot;0061571C&quot;/&gt;&lt;wsp:rsid wsp:val=&quot;006230FC&quot;/&gt;&lt;wsp:rsid wsp:val=&quot;0063638F&quot;/&gt;&lt;wsp:rsid wsp:val=&quot;00640E53&quot;/&gt;&lt;wsp:rsid wsp:val=&quot;006678CB&quot;/&gt;&lt;wsp:rsid wsp:val=&quot;006928ED&quot;/&gt;&lt;wsp:rsid wsp:val=&quot;006A3994&quot;/&gt;&lt;wsp:rsid wsp:val=&quot;006B2D90&quot;/&gt;&lt;wsp:rsid wsp:val=&quot;006B345C&quot;/&gt;&lt;wsp:rsid wsp:val=&quot;006B6E40&quot;/&gt;&lt;wsp:rsid wsp:val=&quot;006C626F&quot;/&gt;&lt;wsp:rsid wsp:val=&quot;006E19E2&quot;/&gt;&lt;wsp:rsid wsp:val=&quot;00705012&quot;/&gt;&lt;wsp:rsid wsp:val=&quot;00715F3C&quot;/&gt;&lt;wsp:rsid wsp:val=&quot;00724CB8&quot;/&gt;&lt;wsp:rsid wsp:val=&quot;007335C2&quot;/&gt;&lt;wsp:rsid wsp:val=&quot;00734329&quot;/&gt;&lt;wsp:rsid wsp:val=&quot;007620A1&quot;/&gt;&lt;wsp:rsid wsp:val=&quot;00772C38&quot;/&gt;&lt;wsp:rsid wsp:val=&quot;007947FA&quot;/&gt;&lt;wsp:rsid wsp:val=&quot;007C72DD&quot;/&gt;&lt;wsp:rsid wsp:val=&quot;007E7304&quot;/&gt;&lt;wsp:rsid wsp:val=&quot;008038BC&quot;/&gt;&lt;wsp:rsid wsp:val=&quot;0081351E&quot;/&gt;&lt;wsp:rsid wsp:val=&quot;00842133&quot;/&gt;&lt;wsp:rsid wsp:val=&quot;00853250&quot;/&gt;&lt;wsp:rsid wsp:val=&quot;008533EE&quot;/&gt;&lt;wsp:rsid wsp:val=&quot;008869F0&quot;/&gt;&lt;wsp:rsid wsp:val=&quot;00891F55&quot;/&gt;&lt;wsp:rsid wsp:val=&quot;008A1A49&quot;/&gt;&lt;wsp:rsid wsp:val=&quot;008C0D75&quot;/&gt;&lt;wsp:rsid wsp:val=&quot;008C0EE6&quot;/&gt;&lt;wsp:rsid wsp:val=&quot;008E2629&quot;/&gt;&lt;wsp:rsid wsp:val=&quot;00901CDF&quot;/&gt;&lt;wsp:rsid wsp:val=&quot;00906E72&quot;/&gt;&lt;wsp:rsid wsp:val=&quot;00936388&quot;/&gt;&lt;wsp:rsid wsp:val=&quot;00950E9A&quot;/&gt;&lt;wsp:rsid wsp:val=&quot;009611D4&quot;/&gt;&lt;wsp:rsid wsp:val=&quot;00973E08&quot;/&gt;&lt;wsp:rsid wsp:val=&quot;00985B8D&quot;/&gt;&lt;wsp:rsid wsp:val=&quot;009C1638&quot;/&gt;&lt;wsp:rsid wsp:val=&quot;009D077F&quot;/&gt;&lt;wsp:rsid wsp:val=&quot;009D7888&quot;/&gt;&lt;wsp:rsid wsp:val=&quot;009E2920&quot;/&gt;&lt;wsp:rsid wsp:val=&quot;009E6654&quot;/&gt;&lt;wsp:rsid wsp:val=&quot;00A026FC&quot;/&gt;&lt;wsp:rsid wsp:val=&quot;00A06D7A&quot;/&gt;&lt;wsp:rsid wsp:val=&quot;00A2375C&quot;/&gt;&lt;wsp:rsid wsp:val=&quot;00A3675F&quot;/&gt;&lt;wsp:rsid wsp:val=&quot;00A45515&quot;/&gt;&lt;wsp:rsid wsp:val=&quot;00A51BE7&quot;/&gt;&lt;wsp:rsid wsp:val=&quot;00A53B14&quot;/&gt;&lt;wsp:rsid wsp:val=&quot;00A62C12&quot;/&gt;&lt;wsp:rsid wsp:val=&quot;00A64A58&quot;/&gt;&lt;wsp:rsid wsp:val=&quot;00A654D8&quot;/&gt;&lt;wsp:rsid wsp:val=&quot;00A81CF7&quot;/&gt;&lt;wsp:rsid wsp:val=&quot;00A861DB&quot;/&gt;&lt;wsp:rsid wsp:val=&quot;00A956D4&quot;/&gt;&lt;wsp:rsid wsp:val=&quot;00AB0E64&quot;/&gt;&lt;wsp:rsid wsp:val=&quot;00AF2326&quot;/&gt;&lt;wsp:rsid wsp:val=&quot;00AF76E0&quot;/&gt;&lt;wsp:rsid wsp:val=&quot;00B03AFB&quot;/&gt;&lt;wsp:rsid wsp:val=&quot;00B136B1&quot;/&gt;&lt;wsp:rsid wsp:val=&quot;00B13FFB&quot;/&gt;&lt;wsp:rsid wsp:val=&quot;00B145CA&quot;/&gt;&lt;wsp:rsid wsp:val=&quot;00B2509D&quot;/&gt;&lt;wsp:rsid wsp:val=&quot;00B254F8&quot;/&gt;&lt;wsp:rsid wsp:val=&quot;00B27C5C&quot;/&gt;&lt;wsp:rsid wsp:val=&quot;00B32B7A&quot;/&gt;&lt;wsp:rsid wsp:val=&quot;00B52532&quot;/&gt;&lt;wsp:rsid wsp:val=&quot;00B87726&quot;/&gt;&lt;wsp:rsid wsp:val=&quot;00B97606&quot;/&gt;&lt;wsp:rsid wsp:val=&quot;00BA0E00&quot;/&gt;&lt;wsp:rsid wsp:val=&quot;00BA132A&quot;/&gt;&lt;wsp:rsid wsp:val=&quot;00BA6E40&quot;/&gt;&lt;wsp:rsid wsp:val=&quot;00BB0471&quot;/&gt;&lt;wsp:rsid wsp:val=&quot;00BB3FA8&quot;/&gt;&lt;wsp:rsid wsp:val=&quot;00BB5876&quot;/&gt;&lt;wsp:rsid wsp:val=&quot;00BD14F8&quot;/&gt;&lt;wsp:rsid wsp:val=&quot;00BD2679&quot;/&gt;&lt;wsp:rsid wsp:val=&quot;00BE57ED&quot;/&gt;&lt;wsp:rsid wsp:val=&quot;00BF2401&quot;/&gt;&lt;wsp:rsid wsp:val=&quot;00C16580&quot;/&gt;&lt;wsp:rsid wsp:val=&quot;00C27D80&quot;/&gt;&lt;wsp:rsid wsp:val=&quot;00C27E4A&quot;/&gt;&lt;wsp:rsid wsp:val=&quot;00C450F5&quot;/&gt;&lt;wsp:rsid wsp:val=&quot;00C45FA5&quot;/&gt;&lt;wsp:rsid wsp:val=&quot;00C57F55&quot;/&gt;&lt;wsp:rsid wsp:val=&quot;00C754BA&quot;/&gt;&lt;wsp:rsid wsp:val=&quot;00C85E61&quot;/&gt;&lt;wsp:rsid wsp:val=&quot;00C913BC&quot;/&gt;&lt;wsp:rsid wsp:val=&quot;00C91FE0&quot;/&gt;&lt;wsp:rsid wsp:val=&quot;00C9460C&quot;/&gt;&lt;wsp:rsid wsp:val=&quot;00CA309D&quot;/&gt;&lt;wsp:rsid wsp:val=&quot;00CA4068&quot;/&gt;&lt;wsp:rsid wsp:val=&quot;00CD101F&quot;/&gt;&lt;wsp:rsid wsp:val=&quot;00D05047&quot;/&gt;&lt;wsp:rsid wsp:val=&quot;00D15BA1&quot;/&gt;&lt;wsp:rsid wsp:val=&quot;00D2499D&quot;/&gt;&lt;wsp:rsid wsp:val=&quot;00D32D3D&quot;/&gt;&lt;wsp:rsid wsp:val=&quot;00D45F84&quot;/&gt;&lt;wsp:rsid wsp:val=&quot;00D4741C&quot;/&gt;&lt;wsp:rsid wsp:val=&quot;00D65285&quot;/&gt;&lt;wsp:rsid wsp:val=&quot;00D7607B&quot;/&gt;&lt;wsp:rsid wsp:val=&quot;00D845EC&quot;/&gt;&lt;wsp:rsid wsp:val=&quot;00D859BB&quot;/&gt;&lt;wsp:rsid wsp:val=&quot;00D938DB&quot;/&gt;&lt;wsp:rsid wsp:val=&quot;00D96B56&quot;/&gt;&lt;wsp:rsid wsp:val=&quot;00DA2BA5&quot;/&gt;&lt;wsp:rsid wsp:val=&quot;00DB3DA8&quot;/&gt;&lt;wsp:rsid wsp:val=&quot;00DD3C31&quot;/&gt;&lt;wsp:rsid wsp:val=&quot;00E04B0F&quot;/&gt;&lt;wsp:rsid wsp:val=&quot;00E0675A&quot;/&gt;&lt;wsp:rsid wsp:val=&quot;00E06A87&quot;/&gt;&lt;wsp:rsid wsp:val=&quot;00E0725A&quot;/&gt;&lt;wsp:rsid wsp:val=&quot;00E13E8F&quot;/&gt;&lt;wsp:rsid wsp:val=&quot;00E14059&quot;/&gt;&lt;wsp:rsid wsp:val=&quot;00E20AF2&quot;/&gt;&lt;wsp:rsid wsp:val=&quot;00E30513&quot;/&gt;&lt;wsp:rsid wsp:val=&quot;00E35ED9&quot;/&gt;&lt;wsp:rsid wsp:val=&quot;00E5393E&quot;/&gt;&lt;wsp:rsid wsp:val=&quot;00E610D3&quot;/&gt;&lt;wsp:rsid wsp:val=&quot;00E617C3&quot;/&gt;&lt;wsp:rsid wsp:val=&quot;00E758F1&quot;/&gt;&lt;wsp:rsid wsp:val=&quot;00E9213D&quot;/&gt;&lt;wsp:rsid wsp:val=&quot;00E947B0&quot;/&gt;&lt;wsp:rsid wsp:val=&quot;00EA1529&quot;/&gt;&lt;wsp:rsid wsp:val=&quot;00EB1051&quot;/&gt;&lt;wsp:rsid wsp:val=&quot;00EB698E&quot;/&gt;&lt;wsp:rsid wsp:val=&quot;00EE3BC1&quot;/&gt;&lt;wsp:rsid wsp:val=&quot;00EF21AD&quot;/&gt;&lt;wsp:rsid wsp:val=&quot;00F02A9F&quot;/&gt;&lt;wsp:rsid wsp:val=&quot;00F07EBF&quot;/&gt;&lt;wsp:rsid wsp:val=&quot;00F45F62&quot;/&gt;&lt;wsp:rsid wsp:val=&quot;00F918C0&quot;/&gt;&lt;wsp:rsid wsp:val=&quot;00F94099&quot;/&gt;&lt;wsp:rsid wsp:val=&quot;00FB5C9E&quot;/&gt;&lt;wsp:rsid wsp:val=&quot;00FB6F3A&quot;/&gt;&lt;wsp:rsid wsp:val=&quot;00FC5717&quot;/&gt;&lt;wsp:rsid wsp:val=&quot;00FD6A91&quot;/&gt;&lt;wsp:rsid wsp:val=&quot;00FE506C&quot;/&gt;&lt;/wsp:rsids&gt;&lt;/w:docPr&gt;&lt;w:body&gt;&lt;wx:sect&gt;&lt;w:p wsp:rsidR=&quot;00000000&quot; wsp:rsidRDefault=&quot;009D7888&quot; wsp:rsidP=&quot;009D7888&quot;&gt;&lt;m:oMathPara&gt;&lt;m:oMath&gt;&lt;m:r&gt;&lt;w:rPr&gt;&lt;w:rFonts w:ascii=&quot;Cambria Math&quot; w:h-ansi=&quot;Cambria Math&quot; w:cs=&quot;Times New Roman&quot;/&gt;&lt;wx:font wx:val=&quot;Cambria Math&quot;/&gt;&lt;w:i/&gt;&lt;w:sz w:val=&quot;32&quot;/&gt;&lt;w:sz-cs w:val=&quot;32&quot;/&gt;&lt;/w:rPr&gt;&lt;m:t&gt;Е‹&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81" o:title="" chromakey="white"/>
          </v:shape>
        </w:pict>
      </w:r>
      <w:r w:rsidRPr="0049520D">
        <w:rPr>
          <w:rFonts w:ascii="Times New Roman" w:hAnsi="Times New Roman" w:cs="Times New Roman"/>
          <w:sz w:val="32"/>
          <w:szCs w:val="32"/>
        </w:rPr>
        <w:fldChar w:fldCharType="end"/>
      </w:r>
      <w:r w:rsidRPr="009804F2">
        <w:rPr>
          <w:rFonts w:ascii="Times New Roman" w:hAnsi="Times New Roman" w:cs="Times New Roman"/>
          <w:sz w:val="32"/>
          <w:szCs w:val="32"/>
        </w:rPr>
        <w:t xml:space="preserve"> </w:t>
      </w:r>
      <w:r w:rsidRPr="009804F2">
        <w:rPr>
          <w:rFonts w:ascii="Times New Roman" w:hAnsi="Times New Roman" w:cs="Times New Roman"/>
          <w:bCs/>
          <w:sz w:val="28"/>
          <w:szCs w:val="28"/>
        </w:rPr>
        <w:t>–</w:t>
      </w:r>
      <w:r>
        <w:rPr>
          <w:rFonts w:ascii="Times New Roman" w:hAnsi="Times New Roman" w:cs="Times New Roman"/>
          <w:bCs/>
          <w:sz w:val="28"/>
          <w:szCs w:val="28"/>
        </w:rPr>
        <w:t xml:space="preserve"> </w:t>
      </w:r>
      <w:r w:rsidRPr="009804F2">
        <w:rPr>
          <w:rFonts w:ascii="Times New Roman" w:hAnsi="Times New Roman" w:cs="Times New Roman"/>
          <w:sz w:val="28"/>
          <w:szCs w:val="28"/>
          <w:shd w:val="clear" w:color="auto" w:fill="FFFFFF"/>
        </w:rPr>
        <w:t>пластическая вязкость, Н</w:t>
      </w:r>
      <w:r w:rsidRPr="0049520D">
        <w:rPr>
          <w:rFonts w:ascii="Times New Roman" w:hAnsi="Times New Roman" w:cs="Times New Roman"/>
          <w:sz w:val="28"/>
          <w:szCs w:val="28"/>
          <w:shd w:val="clear" w:color="auto" w:fill="FFFFFF"/>
        </w:rPr>
        <w:fldChar w:fldCharType="begin"/>
      </w:r>
      <w:r w:rsidRPr="0049520D">
        <w:rPr>
          <w:rFonts w:ascii="Times New Roman" w:hAnsi="Times New Roman" w:cs="Times New Roman"/>
          <w:sz w:val="28"/>
          <w:szCs w:val="28"/>
          <w:shd w:val="clear" w:color="auto" w:fill="FFFFFF"/>
        </w:rPr>
        <w:instrText xml:space="preserve"> QUOTE </w:instrText>
      </w:r>
      <w:r w:rsidRPr="0049520D">
        <w:rPr>
          <w:position w:val="-6"/>
        </w:rPr>
        <w:pict>
          <v:shape id="_x0000_i1169" type="#_x0000_t75" style="width:6.6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stylePaneFormatFilter w:val=&quot;3F01&quot;/&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7967&quot;/&gt;&lt;wsp:rsid wsp:val=&quot;000029D6&quot;/&gt;&lt;wsp:rsid wsp:val=&quot;00002C4D&quot;/&gt;&lt;wsp:rsid wsp:val=&quot;00017571&quot;/&gt;&lt;wsp:rsid wsp:val=&quot;00027105&quot;/&gt;&lt;wsp:rsid wsp:val=&quot;00033732&quot;/&gt;&lt;wsp:rsid wsp:val=&quot;00033F33&quot;/&gt;&lt;wsp:rsid wsp:val=&quot;000474BF&quot;/&gt;&lt;wsp:rsid wsp:val=&quot;00051CF3&quot;/&gt;&lt;wsp:rsid wsp:val=&quot;00060869&quot;/&gt;&lt;wsp:rsid wsp:val=&quot;000625C0&quot;/&gt;&lt;wsp:rsid wsp:val=&quot;00073578&quot;/&gt;&lt;wsp:rsid wsp:val=&quot;0007381A&quot;/&gt;&lt;wsp:rsid wsp:val=&quot;00076D95&quot;/&gt;&lt;wsp:rsid wsp:val=&quot;00080AC8&quot;/&gt;&lt;wsp:rsid wsp:val=&quot;00085754&quot;/&gt;&lt;wsp:rsid wsp:val=&quot;00086DEE&quot;/&gt;&lt;wsp:rsid wsp:val=&quot;00090228&quot;/&gt;&lt;wsp:rsid wsp:val=&quot;00094FC2&quot;/&gt;&lt;wsp:rsid wsp:val=&quot;000A0A94&quot;/&gt;&lt;wsp:rsid wsp:val=&quot;000B1DCA&quot;/&gt;&lt;wsp:rsid wsp:val=&quot;000B69E2&quot;/&gt;&lt;wsp:rsid wsp:val=&quot;000D4124&quot;/&gt;&lt;wsp:rsid wsp:val=&quot;000D6D2E&quot;/&gt;&lt;wsp:rsid wsp:val=&quot;000E0B24&quot;/&gt;&lt;wsp:rsid wsp:val=&quot;000E587C&quot;/&gt;&lt;wsp:rsid wsp:val=&quot;0015407B&quot;/&gt;&lt;wsp:rsid wsp:val=&quot;001556AA&quot;/&gt;&lt;wsp:rsid wsp:val=&quot;00173065&quot;/&gt;&lt;wsp:rsid wsp:val=&quot;00177F55&quot;/&gt;&lt;wsp:rsid wsp:val=&quot;00181CB6&quot;/&gt;&lt;wsp:rsid wsp:val=&quot;00195939&quot;/&gt;&lt;wsp:rsid wsp:val=&quot;001A0271&quot;/&gt;&lt;wsp:rsid wsp:val=&quot;001A3F32&quot;/&gt;&lt;wsp:rsid wsp:val=&quot;001A4AE0&quot;/&gt;&lt;wsp:rsid wsp:val=&quot;001B3810&quot;/&gt;&lt;wsp:rsid wsp:val=&quot;001B5BDD&quot;/&gt;&lt;wsp:rsid wsp:val=&quot;001C7C77&quot;/&gt;&lt;wsp:rsid wsp:val=&quot;001D6FF2&quot;/&gt;&lt;wsp:rsid wsp:val=&quot;001E08B2&quot;/&gt;&lt;wsp:rsid wsp:val=&quot;001E0A17&quot;/&gt;&lt;wsp:rsid wsp:val=&quot;002040FD&quot;/&gt;&lt;wsp:rsid wsp:val=&quot;00205FE0&quot;/&gt;&lt;wsp:rsid wsp:val=&quot;00206D1B&quot;/&gt;&lt;wsp:rsid wsp:val=&quot;0021372E&quot;/&gt;&lt;wsp:rsid wsp:val=&quot;002155CA&quot;/&gt;&lt;wsp:rsid wsp:val=&quot;00230FA3&quot;/&gt;&lt;wsp:rsid wsp:val=&quot;00242A24&quot;/&gt;&lt;wsp:rsid wsp:val=&quot;00246F22&quot;/&gt;&lt;wsp:rsid wsp:val=&quot;00251DB5&quot;/&gt;&lt;wsp:rsid wsp:val=&quot;00255836&quot;/&gt;&lt;wsp:rsid wsp:val=&quot;00273425&quot;/&gt;&lt;wsp:rsid wsp:val=&quot;00280B08&quot;/&gt;&lt;wsp:rsid wsp:val=&quot;002828B7&quot;/&gt;&lt;wsp:rsid wsp:val=&quot;00283806&quot;/&gt;&lt;wsp:rsid wsp:val=&quot;00287A81&quot;/&gt;&lt;wsp:rsid wsp:val=&quot;00293113&quot;/&gt;&lt;wsp:rsid wsp:val=&quot;002A2466&quot;/&gt;&lt;wsp:rsid wsp:val=&quot;002A5C24&quot;/&gt;&lt;wsp:rsid wsp:val=&quot;002B46DF&quot;/&gt;&lt;wsp:rsid wsp:val=&quot;002B5456&quot;/&gt;&lt;wsp:rsid wsp:val=&quot;002E407E&quot;/&gt;&lt;wsp:rsid wsp:val=&quot;00306714&quot;/&gt;&lt;wsp:rsid wsp:val=&quot;0036029F&quot;/&gt;&lt;wsp:rsid wsp:val=&quot;00363F07&quot;/&gt;&lt;wsp:rsid wsp:val=&quot;003644EE&quot;/&gt;&lt;wsp:rsid wsp:val=&quot;00372256&quot;/&gt;&lt;wsp:rsid wsp:val=&quot;00373D04&quot;/&gt;&lt;wsp:rsid wsp:val=&quot;00381C9D&quot;/&gt;&lt;wsp:rsid wsp:val=&quot;00381D49&quot;/&gt;&lt;wsp:rsid wsp:val=&quot;003874E0&quot;/&gt;&lt;wsp:rsid wsp:val=&quot;003963DE&quot;/&gt;&lt;wsp:rsid wsp:val=&quot;003B41A7&quot;/&gt;&lt;wsp:rsid wsp:val=&quot;003C472E&quot;/&gt;&lt;wsp:rsid wsp:val=&quot;003D0D3C&quot;/&gt;&lt;wsp:rsid wsp:val=&quot;003D1F8C&quot;/&gt;&lt;wsp:rsid wsp:val=&quot;00405D96&quot;/&gt;&lt;wsp:rsid wsp:val=&quot;00406458&quot;/&gt;&lt;wsp:rsid wsp:val=&quot;00411DF4&quot;/&gt;&lt;wsp:rsid wsp:val=&quot;00414304&quot;/&gt;&lt;wsp:rsid wsp:val=&quot;00420762&quot;/&gt;&lt;wsp:rsid wsp:val=&quot;00451827&quot;/&gt;&lt;wsp:rsid wsp:val=&quot;00467F24&quot;/&gt;&lt;wsp:rsid wsp:val=&quot;00475886&quot;/&gt;&lt;wsp:rsid wsp:val=&quot;0048362D&quot;/&gt;&lt;wsp:rsid wsp:val=&quot;0049520D&quot;/&gt;&lt;wsp:rsid wsp:val=&quot;004A21E0&quot;/&gt;&lt;wsp:rsid wsp:val=&quot;004A722A&quot;/&gt;&lt;wsp:rsid wsp:val=&quot;004D4ACD&quot;/&gt;&lt;wsp:rsid wsp:val=&quot;00510687&quot;/&gt;&lt;wsp:rsid wsp:val=&quot;00537744&quot;/&gt;&lt;wsp:rsid wsp:val=&quot;005402BE&quot;/&gt;&lt;wsp:rsid wsp:val=&quot;0057003C&quot;/&gt;&lt;wsp:rsid wsp:val=&quot;00577FF7&quot;/&gt;&lt;wsp:rsid wsp:val=&quot;00592609&quot;/&gt;&lt;wsp:rsid wsp:val=&quot;005B0060&quot;/&gt;&lt;wsp:rsid wsp:val=&quot;005D634F&quot;/&gt;&lt;wsp:rsid wsp:val=&quot;005E0BB9&quot;/&gt;&lt;wsp:rsid wsp:val=&quot;005E7967&quot;/&gt;&lt;wsp:rsid wsp:val=&quot;006003FA&quot;/&gt;&lt;wsp:rsid wsp:val=&quot;00613EE0&quot;/&gt;&lt;wsp:rsid wsp:val=&quot;0061571C&quot;/&gt;&lt;wsp:rsid wsp:val=&quot;006230FC&quot;/&gt;&lt;wsp:rsid wsp:val=&quot;0063638F&quot;/&gt;&lt;wsp:rsid wsp:val=&quot;00640E53&quot;/&gt;&lt;wsp:rsid wsp:val=&quot;006678CB&quot;/&gt;&lt;wsp:rsid wsp:val=&quot;006928ED&quot;/&gt;&lt;wsp:rsid wsp:val=&quot;006A3994&quot;/&gt;&lt;wsp:rsid wsp:val=&quot;006B2D90&quot;/&gt;&lt;wsp:rsid wsp:val=&quot;006B345C&quot;/&gt;&lt;wsp:rsid wsp:val=&quot;006B6E40&quot;/&gt;&lt;wsp:rsid wsp:val=&quot;006C626F&quot;/&gt;&lt;wsp:rsid wsp:val=&quot;006E19E2&quot;/&gt;&lt;wsp:rsid wsp:val=&quot;00705012&quot;/&gt;&lt;wsp:rsid wsp:val=&quot;00715F3C&quot;/&gt;&lt;wsp:rsid wsp:val=&quot;00724CB8&quot;/&gt;&lt;wsp:rsid wsp:val=&quot;007335C2&quot;/&gt;&lt;wsp:rsid wsp:val=&quot;00734329&quot;/&gt;&lt;wsp:rsid wsp:val=&quot;007620A1&quot;/&gt;&lt;wsp:rsid wsp:val=&quot;00772C38&quot;/&gt;&lt;wsp:rsid wsp:val=&quot;007947FA&quot;/&gt;&lt;wsp:rsid wsp:val=&quot;007C72DD&quot;/&gt;&lt;wsp:rsid wsp:val=&quot;007E7304&quot;/&gt;&lt;wsp:rsid wsp:val=&quot;008038BC&quot;/&gt;&lt;wsp:rsid wsp:val=&quot;0081351E&quot;/&gt;&lt;wsp:rsid wsp:val=&quot;00842133&quot;/&gt;&lt;wsp:rsid wsp:val=&quot;00853250&quot;/&gt;&lt;wsp:rsid wsp:val=&quot;008533EE&quot;/&gt;&lt;wsp:rsid wsp:val=&quot;008869F0&quot;/&gt;&lt;wsp:rsid wsp:val=&quot;00891F55&quot;/&gt;&lt;wsp:rsid wsp:val=&quot;008A1A49&quot;/&gt;&lt;wsp:rsid wsp:val=&quot;008C0D75&quot;/&gt;&lt;wsp:rsid wsp:val=&quot;008C0EE6&quot;/&gt;&lt;wsp:rsid wsp:val=&quot;008E2629&quot;/&gt;&lt;wsp:rsid wsp:val=&quot;00901CDF&quot;/&gt;&lt;wsp:rsid wsp:val=&quot;00906E72&quot;/&gt;&lt;wsp:rsid wsp:val=&quot;00936388&quot;/&gt;&lt;wsp:rsid wsp:val=&quot;00950E9A&quot;/&gt;&lt;wsp:rsid wsp:val=&quot;009611D4&quot;/&gt;&lt;wsp:rsid wsp:val=&quot;00973E08&quot;/&gt;&lt;wsp:rsid wsp:val=&quot;00985B8D&quot;/&gt;&lt;wsp:rsid wsp:val=&quot;009C1638&quot;/&gt;&lt;wsp:rsid wsp:val=&quot;009D077F&quot;/&gt;&lt;wsp:rsid wsp:val=&quot;009E2920&quot;/&gt;&lt;wsp:rsid wsp:val=&quot;009E6654&quot;/&gt;&lt;wsp:rsid wsp:val=&quot;00A026FC&quot;/&gt;&lt;wsp:rsid wsp:val=&quot;00A06D7A&quot;/&gt;&lt;wsp:rsid wsp:val=&quot;00A2375C&quot;/&gt;&lt;wsp:rsid wsp:val=&quot;00A3675F&quot;/&gt;&lt;wsp:rsid wsp:val=&quot;00A45515&quot;/&gt;&lt;wsp:rsid wsp:val=&quot;00A51BE7&quot;/&gt;&lt;wsp:rsid wsp:val=&quot;00A53B14&quot;/&gt;&lt;wsp:rsid wsp:val=&quot;00A62C12&quot;/&gt;&lt;wsp:rsid wsp:val=&quot;00A64A58&quot;/&gt;&lt;wsp:rsid wsp:val=&quot;00A654D8&quot;/&gt;&lt;wsp:rsid wsp:val=&quot;00A81CF7&quot;/&gt;&lt;wsp:rsid wsp:val=&quot;00A861DB&quot;/&gt;&lt;wsp:rsid wsp:val=&quot;00A956D4&quot;/&gt;&lt;wsp:rsid wsp:val=&quot;00AB0E64&quot;/&gt;&lt;wsp:rsid wsp:val=&quot;00AF2326&quot;/&gt;&lt;wsp:rsid wsp:val=&quot;00AF76E0&quot;/&gt;&lt;wsp:rsid wsp:val=&quot;00B03AFB&quot;/&gt;&lt;wsp:rsid wsp:val=&quot;00B136B1&quot;/&gt;&lt;wsp:rsid wsp:val=&quot;00B13FFB&quot;/&gt;&lt;wsp:rsid wsp:val=&quot;00B145CA&quot;/&gt;&lt;wsp:rsid wsp:val=&quot;00B2509D&quot;/&gt;&lt;wsp:rsid wsp:val=&quot;00B254F8&quot;/&gt;&lt;wsp:rsid wsp:val=&quot;00B27C5C&quot;/&gt;&lt;wsp:rsid wsp:val=&quot;00B32B7A&quot;/&gt;&lt;wsp:rsid wsp:val=&quot;00B52532&quot;/&gt;&lt;wsp:rsid wsp:val=&quot;00B87726&quot;/&gt;&lt;wsp:rsid wsp:val=&quot;00B97606&quot;/&gt;&lt;wsp:rsid wsp:val=&quot;00BA0E00&quot;/&gt;&lt;wsp:rsid wsp:val=&quot;00BA132A&quot;/&gt;&lt;wsp:rsid wsp:val=&quot;00BA6E40&quot;/&gt;&lt;wsp:rsid wsp:val=&quot;00BB0471&quot;/&gt;&lt;wsp:rsid wsp:val=&quot;00BB3FA8&quot;/&gt;&lt;wsp:rsid wsp:val=&quot;00BB5876&quot;/&gt;&lt;wsp:rsid wsp:val=&quot;00BD14F8&quot;/&gt;&lt;wsp:rsid wsp:val=&quot;00BD2679&quot;/&gt;&lt;wsp:rsid wsp:val=&quot;00BE57ED&quot;/&gt;&lt;wsp:rsid wsp:val=&quot;00BF2401&quot;/&gt;&lt;wsp:rsid wsp:val=&quot;00C16580&quot;/&gt;&lt;wsp:rsid wsp:val=&quot;00C27D80&quot;/&gt;&lt;wsp:rsid wsp:val=&quot;00C27E4A&quot;/&gt;&lt;wsp:rsid wsp:val=&quot;00C450F5&quot;/&gt;&lt;wsp:rsid wsp:val=&quot;00C45FA5&quot;/&gt;&lt;wsp:rsid wsp:val=&quot;00C57F55&quot;/&gt;&lt;wsp:rsid wsp:val=&quot;00C754BA&quot;/&gt;&lt;wsp:rsid wsp:val=&quot;00C85E61&quot;/&gt;&lt;wsp:rsid wsp:val=&quot;00C913BC&quot;/&gt;&lt;wsp:rsid wsp:val=&quot;00C91FE0&quot;/&gt;&lt;wsp:rsid wsp:val=&quot;00C9460C&quot;/&gt;&lt;wsp:rsid wsp:val=&quot;00CA309D&quot;/&gt;&lt;wsp:rsid wsp:val=&quot;00CA4068&quot;/&gt;&lt;wsp:rsid wsp:val=&quot;00CD101F&quot;/&gt;&lt;wsp:rsid wsp:val=&quot;00D05047&quot;/&gt;&lt;wsp:rsid wsp:val=&quot;00D15BA1&quot;/&gt;&lt;wsp:rsid wsp:val=&quot;00D2499D&quot;/&gt;&lt;wsp:rsid wsp:val=&quot;00D32D3D&quot;/&gt;&lt;wsp:rsid wsp:val=&quot;00D45F84&quot;/&gt;&lt;wsp:rsid wsp:val=&quot;00D4741C&quot;/&gt;&lt;wsp:rsid wsp:val=&quot;00D65285&quot;/&gt;&lt;wsp:rsid wsp:val=&quot;00D7607B&quot;/&gt;&lt;wsp:rsid wsp:val=&quot;00D845EC&quot;/&gt;&lt;wsp:rsid wsp:val=&quot;00D859BB&quot;/&gt;&lt;wsp:rsid wsp:val=&quot;00D938DB&quot;/&gt;&lt;wsp:rsid wsp:val=&quot;00D96B56&quot;/&gt;&lt;wsp:rsid wsp:val=&quot;00DA2BA5&quot;/&gt;&lt;wsp:rsid wsp:val=&quot;00DB3DA8&quot;/&gt;&lt;wsp:rsid wsp:val=&quot;00DD3C31&quot;/&gt;&lt;wsp:rsid wsp:val=&quot;00E04B0F&quot;/&gt;&lt;wsp:rsid wsp:val=&quot;00E0675A&quot;/&gt;&lt;wsp:rsid wsp:val=&quot;00E06A87&quot;/&gt;&lt;wsp:rsid wsp:val=&quot;00E0725A&quot;/&gt;&lt;wsp:rsid wsp:val=&quot;00E13E8F&quot;/&gt;&lt;wsp:rsid wsp:val=&quot;00E14059&quot;/&gt;&lt;wsp:rsid wsp:val=&quot;00E20AF2&quot;/&gt;&lt;wsp:rsid wsp:val=&quot;00E30513&quot;/&gt;&lt;wsp:rsid wsp:val=&quot;00E35ED9&quot;/&gt;&lt;wsp:rsid wsp:val=&quot;00E5393E&quot;/&gt;&lt;wsp:rsid wsp:val=&quot;00E610D3&quot;/&gt;&lt;wsp:rsid wsp:val=&quot;00E617C3&quot;/&gt;&lt;wsp:rsid wsp:val=&quot;00E758F1&quot;/&gt;&lt;wsp:rsid wsp:val=&quot;00E9213D&quot;/&gt;&lt;wsp:rsid wsp:val=&quot;00E947B0&quot;/&gt;&lt;wsp:rsid wsp:val=&quot;00EA1529&quot;/&gt;&lt;wsp:rsid wsp:val=&quot;00EB1051&quot;/&gt;&lt;wsp:rsid wsp:val=&quot;00EB698E&quot;/&gt;&lt;wsp:rsid wsp:val=&quot;00EE3BC1&quot;/&gt;&lt;wsp:rsid wsp:val=&quot;00EF21AD&quot;/&gt;&lt;wsp:rsid wsp:val=&quot;00F02A9F&quot;/&gt;&lt;wsp:rsid wsp:val=&quot;00F07EBF&quot;/&gt;&lt;wsp:rsid wsp:val=&quot;00F45F62&quot;/&gt;&lt;wsp:rsid wsp:val=&quot;00F918C0&quot;/&gt;&lt;wsp:rsid wsp:val=&quot;00F94099&quot;/&gt;&lt;wsp:rsid wsp:val=&quot;00FB5C9E&quot;/&gt;&lt;wsp:rsid wsp:val=&quot;00FB6F3A&quot;/&gt;&lt;wsp:rsid wsp:val=&quot;00FC5717&quot;/&gt;&lt;wsp:rsid wsp:val=&quot;00FD6A91&quot;/&gt;&lt;wsp:rsid wsp:val=&quot;00FE506C&quot;/&gt;&lt;/wsp:rsids&gt;&lt;/w:docPr&gt;&lt;w:body&gt;&lt;wx:sect&gt;&lt;w:p wsp:rsidR=&quot;00000000&quot; wsp:rsidRDefault=&quot;002828B7&quot; wsp:rsidP=&quot;002828B7&quot;&gt;&lt;m:oMathPara&gt;&lt;m:oMath&gt;&lt;m:r&gt;&lt;w:rPr&gt;&lt;w:rFonts w:ascii=&quot;Cambria Math&quot; w:h-ansi=&quot;Cambria Math&quot; w:cs=&quot;Times New Roman&quot;/&gt;&lt;wx:font wx:val=&quot;Cambria Math&quot;/&gt;&lt;w:i/&gt;&lt;w:sz w:val=&quot;28&quot;/&gt;&lt;w:sz-cs w:val=&quot;28&quot;/&gt;&lt;w:shd w:val=&quot;clear&quot; w:color=&quot;auto&quot; w:fill=&quot;FFFFFF&quot;/&gt;&lt;/w:rPr&gt;&lt;m:t&gt; 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82" o:title="" chromakey="white"/>
          </v:shape>
        </w:pict>
      </w:r>
      <w:r w:rsidRPr="0049520D">
        <w:rPr>
          <w:rFonts w:ascii="Times New Roman" w:hAnsi="Times New Roman" w:cs="Times New Roman"/>
          <w:sz w:val="28"/>
          <w:szCs w:val="28"/>
          <w:shd w:val="clear" w:color="auto" w:fill="FFFFFF"/>
        </w:rPr>
        <w:instrText xml:space="preserve"> </w:instrText>
      </w:r>
      <w:r w:rsidRPr="0049520D">
        <w:rPr>
          <w:rFonts w:ascii="Times New Roman" w:hAnsi="Times New Roman" w:cs="Times New Roman"/>
          <w:sz w:val="28"/>
          <w:szCs w:val="28"/>
          <w:shd w:val="clear" w:color="auto" w:fill="FFFFFF"/>
        </w:rPr>
        <w:fldChar w:fldCharType="separate"/>
      </w:r>
      <w:r w:rsidRPr="0049520D">
        <w:rPr>
          <w:position w:val="-6"/>
        </w:rPr>
        <w:pict>
          <v:shape id="_x0000_i1170" type="#_x0000_t75" style="width:6.6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stylePaneFormatFilter w:val=&quot;3F01&quot;/&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7967&quot;/&gt;&lt;wsp:rsid wsp:val=&quot;000029D6&quot;/&gt;&lt;wsp:rsid wsp:val=&quot;00002C4D&quot;/&gt;&lt;wsp:rsid wsp:val=&quot;00017571&quot;/&gt;&lt;wsp:rsid wsp:val=&quot;00027105&quot;/&gt;&lt;wsp:rsid wsp:val=&quot;00033732&quot;/&gt;&lt;wsp:rsid wsp:val=&quot;00033F33&quot;/&gt;&lt;wsp:rsid wsp:val=&quot;000474BF&quot;/&gt;&lt;wsp:rsid wsp:val=&quot;00051CF3&quot;/&gt;&lt;wsp:rsid wsp:val=&quot;00060869&quot;/&gt;&lt;wsp:rsid wsp:val=&quot;000625C0&quot;/&gt;&lt;wsp:rsid wsp:val=&quot;00073578&quot;/&gt;&lt;wsp:rsid wsp:val=&quot;0007381A&quot;/&gt;&lt;wsp:rsid wsp:val=&quot;00076D95&quot;/&gt;&lt;wsp:rsid wsp:val=&quot;00080AC8&quot;/&gt;&lt;wsp:rsid wsp:val=&quot;00085754&quot;/&gt;&lt;wsp:rsid wsp:val=&quot;00086DEE&quot;/&gt;&lt;wsp:rsid wsp:val=&quot;00090228&quot;/&gt;&lt;wsp:rsid wsp:val=&quot;00094FC2&quot;/&gt;&lt;wsp:rsid wsp:val=&quot;000A0A94&quot;/&gt;&lt;wsp:rsid wsp:val=&quot;000B1DCA&quot;/&gt;&lt;wsp:rsid wsp:val=&quot;000B69E2&quot;/&gt;&lt;wsp:rsid wsp:val=&quot;000D4124&quot;/&gt;&lt;wsp:rsid wsp:val=&quot;000D6D2E&quot;/&gt;&lt;wsp:rsid wsp:val=&quot;000E0B24&quot;/&gt;&lt;wsp:rsid wsp:val=&quot;000E587C&quot;/&gt;&lt;wsp:rsid wsp:val=&quot;0015407B&quot;/&gt;&lt;wsp:rsid wsp:val=&quot;001556AA&quot;/&gt;&lt;wsp:rsid wsp:val=&quot;00173065&quot;/&gt;&lt;wsp:rsid wsp:val=&quot;00177F55&quot;/&gt;&lt;wsp:rsid wsp:val=&quot;00181CB6&quot;/&gt;&lt;wsp:rsid wsp:val=&quot;00195939&quot;/&gt;&lt;wsp:rsid wsp:val=&quot;001A0271&quot;/&gt;&lt;wsp:rsid wsp:val=&quot;001A3F32&quot;/&gt;&lt;wsp:rsid wsp:val=&quot;001A4AE0&quot;/&gt;&lt;wsp:rsid wsp:val=&quot;001B3810&quot;/&gt;&lt;wsp:rsid wsp:val=&quot;001B5BDD&quot;/&gt;&lt;wsp:rsid wsp:val=&quot;001C7C77&quot;/&gt;&lt;wsp:rsid wsp:val=&quot;001D6FF2&quot;/&gt;&lt;wsp:rsid wsp:val=&quot;001E08B2&quot;/&gt;&lt;wsp:rsid wsp:val=&quot;001E0A17&quot;/&gt;&lt;wsp:rsid wsp:val=&quot;002040FD&quot;/&gt;&lt;wsp:rsid wsp:val=&quot;00205FE0&quot;/&gt;&lt;wsp:rsid wsp:val=&quot;00206D1B&quot;/&gt;&lt;wsp:rsid wsp:val=&quot;0021372E&quot;/&gt;&lt;wsp:rsid wsp:val=&quot;002155CA&quot;/&gt;&lt;wsp:rsid wsp:val=&quot;00230FA3&quot;/&gt;&lt;wsp:rsid wsp:val=&quot;00242A24&quot;/&gt;&lt;wsp:rsid wsp:val=&quot;00246F22&quot;/&gt;&lt;wsp:rsid wsp:val=&quot;00251DB5&quot;/&gt;&lt;wsp:rsid wsp:val=&quot;00255836&quot;/&gt;&lt;wsp:rsid wsp:val=&quot;00273425&quot;/&gt;&lt;wsp:rsid wsp:val=&quot;00280B08&quot;/&gt;&lt;wsp:rsid wsp:val=&quot;002828B7&quot;/&gt;&lt;wsp:rsid wsp:val=&quot;00283806&quot;/&gt;&lt;wsp:rsid wsp:val=&quot;00287A81&quot;/&gt;&lt;wsp:rsid wsp:val=&quot;00293113&quot;/&gt;&lt;wsp:rsid wsp:val=&quot;002A2466&quot;/&gt;&lt;wsp:rsid wsp:val=&quot;002A5C24&quot;/&gt;&lt;wsp:rsid wsp:val=&quot;002B46DF&quot;/&gt;&lt;wsp:rsid wsp:val=&quot;002B5456&quot;/&gt;&lt;wsp:rsid wsp:val=&quot;002E407E&quot;/&gt;&lt;wsp:rsid wsp:val=&quot;00306714&quot;/&gt;&lt;wsp:rsid wsp:val=&quot;0036029F&quot;/&gt;&lt;wsp:rsid wsp:val=&quot;00363F07&quot;/&gt;&lt;wsp:rsid wsp:val=&quot;003644EE&quot;/&gt;&lt;wsp:rsid wsp:val=&quot;00372256&quot;/&gt;&lt;wsp:rsid wsp:val=&quot;00373D04&quot;/&gt;&lt;wsp:rsid wsp:val=&quot;00381C9D&quot;/&gt;&lt;wsp:rsid wsp:val=&quot;00381D49&quot;/&gt;&lt;wsp:rsid wsp:val=&quot;003874E0&quot;/&gt;&lt;wsp:rsid wsp:val=&quot;003963DE&quot;/&gt;&lt;wsp:rsid wsp:val=&quot;003B41A7&quot;/&gt;&lt;wsp:rsid wsp:val=&quot;003C472E&quot;/&gt;&lt;wsp:rsid wsp:val=&quot;003D0D3C&quot;/&gt;&lt;wsp:rsid wsp:val=&quot;003D1F8C&quot;/&gt;&lt;wsp:rsid wsp:val=&quot;00405D96&quot;/&gt;&lt;wsp:rsid wsp:val=&quot;00406458&quot;/&gt;&lt;wsp:rsid wsp:val=&quot;00411DF4&quot;/&gt;&lt;wsp:rsid wsp:val=&quot;00414304&quot;/&gt;&lt;wsp:rsid wsp:val=&quot;00420762&quot;/&gt;&lt;wsp:rsid wsp:val=&quot;00451827&quot;/&gt;&lt;wsp:rsid wsp:val=&quot;00467F24&quot;/&gt;&lt;wsp:rsid wsp:val=&quot;00475886&quot;/&gt;&lt;wsp:rsid wsp:val=&quot;0048362D&quot;/&gt;&lt;wsp:rsid wsp:val=&quot;0049520D&quot;/&gt;&lt;wsp:rsid wsp:val=&quot;004A21E0&quot;/&gt;&lt;wsp:rsid wsp:val=&quot;004A722A&quot;/&gt;&lt;wsp:rsid wsp:val=&quot;004D4ACD&quot;/&gt;&lt;wsp:rsid wsp:val=&quot;00510687&quot;/&gt;&lt;wsp:rsid wsp:val=&quot;00537744&quot;/&gt;&lt;wsp:rsid wsp:val=&quot;005402BE&quot;/&gt;&lt;wsp:rsid wsp:val=&quot;0057003C&quot;/&gt;&lt;wsp:rsid wsp:val=&quot;00577FF7&quot;/&gt;&lt;wsp:rsid wsp:val=&quot;00592609&quot;/&gt;&lt;wsp:rsid wsp:val=&quot;005B0060&quot;/&gt;&lt;wsp:rsid wsp:val=&quot;005D634F&quot;/&gt;&lt;wsp:rsid wsp:val=&quot;005E0BB9&quot;/&gt;&lt;wsp:rsid wsp:val=&quot;005E7967&quot;/&gt;&lt;wsp:rsid wsp:val=&quot;006003FA&quot;/&gt;&lt;wsp:rsid wsp:val=&quot;00613EE0&quot;/&gt;&lt;wsp:rsid wsp:val=&quot;0061571C&quot;/&gt;&lt;wsp:rsid wsp:val=&quot;006230FC&quot;/&gt;&lt;wsp:rsid wsp:val=&quot;0063638F&quot;/&gt;&lt;wsp:rsid wsp:val=&quot;00640E53&quot;/&gt;&lt;wsp:rsid wsp:val=&quot;006678CB&quot;/&gt;&lt;wsp:rsid wsp:val=&quot;006928ED&quot;/&gt;&lt;wsp:rsid wsp:val=&quot;006A3994&quot;/&gt;&lt;wsp:rsid wsp:val=&quot;006B2D90&quot;/&gt;&lt;wsp:rsid wsp:val=&quot;006B345C&quot;/&gt;&lt;wsp:rsid wsp:val=&quot;006B6E40&quot;/&gt;&lt;wsp:rsid wsp:val=&quot;006C626F&quot;/&gt;&lt;wsp:rsid wsp:val=&quot;006E19E2&quot;/&gt;&lt;wsp:rsid wsp:val=&quot;00705012&quot;/&gt;&lt;wsp:rsid wsp:val=&quot;00715F3C&quot;/&gt;&lt;wsp:rsid wsp:val=&quot;00724CB8&quot;/&gt;&lt;wsp:rsid wsp:val=&quot;007335C2&quot;/&gt;&lt;wsp:rsid wsp:val=&quot;00734329&quot;/&gt;&lt;wsp:rsid wsp:val=&quot;007620A1&quot;/&gt;&lt;wsp:rsid wsp:val=&quot;00772C38&quot;/&gt;&lt;wsp:rsid wsp:val=&quot;007947FA&quot;/&gt;&lt;wsp:rsid wsp:val=&quot;007C72DD&quot;/&gt;&lt;wsp:rsid wsp:val=&quot;007E7304&quot;/&gt;&lt;wsp:rsid wsp:val=&quot;008038BC&quot;/&gt;&lt;wsp:rsid wsp:val=&quot;0081351E&quot;/&gt;&lt;wsp:rsid wsp:val=&quot;00842133&quot;/&gt;&lt;wsp:rsid wsp:val=&quot;00853250&quot;/&gt;&lt;wsp:rsid wsp:val=&quot;008533EE&quot;/&gt;&lt;wsp:rsid wsp:val=&quot;008869F0&quot;/&gt;&lt;wsp:rsid wsp:val=&quot;00891F55&quot;/&gt;&lt;wsp:rsid wsp:val=&quot;008A1A49&quot;/&gt;&lt;wsp:rsid wsp:val=&quot;008C0D75&quot;/&gt;&lt;wsp:rsid wsp:val=&quot;008C0EE6&quot;/&gt;&lt;wsp:rsid wsp:val=&quot;008E2629&quot;/&gt;&lt;wsp:rsid wsp:val=&quot;00901CDF&quot;/&gt;&lt;wsp:rsid wsp:val=&quot;00906E72&quot;/&gt;&lt;wsp:rsid wsp:val=&quot;00936388&quot;/&gt;&lt;wsp:rsid wsp:val=&quot;00950E9A&quot;/&gt;&lt;wsp:rsid wsp:val=&quot;009611D4&quot;/&gt;&lt;wsp:rsid wsp:val=&quot;00973E08&quot;/&gt;&lt;wsp:rsid wsp:val=&quot;00985B8D&quot;/&gt;&lt;wsp:rsid wsp:val=&quot;009C1638&quot;/&gt;&lt;wsp:rsid wsp:val=&quot;009D077F&quot;/&gt;&lt;wsp:rsid wsp:val=&quot;009E2920&quot;/&gt;&lt;wsp:rsid wsp:val=&quot;009E6654&quot;/&gt;&lt;wsp:rsid wsp:val=&quot;00A026FC&quot;/&gt;&lt;wsp:rsid wsp:val=&quot;00A06D7A&quot;/&gt;&lt;wsp:rsid wsp:val=&quot;00A2375C&quot;/&gt;&lt;wsp:rsid wsp:val=&quot;00A3675F&quot;/&gt;&lt;wsp:rsid wsp:val=&quot;00A45515&quot;/&gt;&lt;wsp:rsid wsp:val=&quot;00A51BE7&quot;/&gt;&lt;wsp:rsid wsp:val=&quot;00A53B14&quot;/&gt;&lt;wsp:rsid wsp:val=&quot;00A62C12&quot;/&gt;&lt;wsp:rsid wsp:val=&quot;00A64A58&quot;/&gt;&lt;wsp:rsid wsp:val=&quot;00A654D8&quot;/&gt;&lt;wsp:rsid wsp:val=&quot;00A81CF7&quot;/&gt;&lt;wsp:rsid wsp:val=&quot;00A861DB&quot;/&gt;&lt;wsp:rsid wsp:val=&quot;00A956D4&quot;/&gt;&lt;wsp:rsid wsp:val=&quot;00AB0E64&quot;/&gt;&lt;wsp:rsid wsp:val=&quot;00AF2326&quot;/&gt;&lt;wsp:rsid wsp:val=&quot;00AF76E0&quot;/&gt;&lt;wsp:rsid wsp:val=&quot;00B03AFB&quot;/&gt;&lt;wsp:rsid wsp:val=&quot;00B136B1&quot;/&gt;&lt;wsp:rsid wsp:val=&quot;00B13FFB&quot;/&gt;&lt;wsp:rsid wsp:val=&quot;00B145CA&quot;/&gt;&lt;wsp:rsid wsp:val=&quot;00B2509D&quot;/&gt;&lt;wsp:rsid wsp:val=&quot;00B254F8&quot;/&gt;&lt;wsp:rsid wsp:val=&quot;00B27C5C&quot;/&gt;&lt;wsp:rsid wsp:val=&quot;00B32B7A&quot;/&gt;&lt;wsp:rsid wsp:val=&quot;00B52532&quot;/&gt;&lt;wsp:rsid wsp:val=&quot;00B87726&quot;/&gt;&lt;wsp:rsid wsp:val=&quot;00B97606&quot;/&gt;&lt;wsp:rsid wsp:val=&quot;00BA0E00&quot;/&gt;&lt;wsp:rsid wsp:val=&quot;00BA132A&quot;/&gt;&lt;wsp:rsid wsp:val=&quot;00BA6E40&quot;/&gt;&lt;wsp:rsid wsp:val=&quot;00BB0471&quot;/&gt;&lt;wsp:rsid wsp:val=&quot;00BB3FA8&quot;/&gt;&lt;wsp:rsid wsp:val=&quot;00BB5876&quot;/&gt;&lt;wsp:rsid wsp:val=&quot;00BD14F8&quot;/&gt;&lt;wsp:rsid wsp:val=&quot;00BD2679&quot;/&gt;&lt;wsp:rsid wsp:val=&quot;00BE57ED&quot;/&gt;&lt;wsp:rsid wsp:val=&quot;00BF2401&quot;/&gt;&lt;wsp:rsid wsp:val=&quot;00C16580&quot;/&gt;&lt;wsp:rsid wsp:val=&quot;00C27D80&quot;/&gt;&lt;wsp:rsid wsp:val=&quot;00C27E4A&quot;/&gt;&lt;wsp:rsid wsp:val=&quot;00C450F5&quot;/&gt;&lt;wsp:rsid wsp:val=&quot;00C45FA5&quot;/&gt;&lt;wsp:rsid wsp:val=&quot;00C57F55&quot;/&gt;&lt;wsp:rsid wsp:val=&quot;00C754BA&quot;/&gt;&lt;wsp:rsid wsp:val=&quot;00C85E61&quot;/&gt;&lt;wsp:rsid wsp:val=&quot;00C913BC&quot;/&gt;&lt;wsp:rsid wsp:val=&quot;00C91FE0&quot;/&gt;&lt;wsp:rsid wsp:val=&quot;00C9460C&quot;/&gt;&lt;wsp:rsid wsp:val=&quot;00CA309D&quot;/&gt;&lt;wsp:rsid wsp:val=&quot;00CA4068&quot;/&gt;&lt;wsp:rsid wsp:val=&quot;00CD101F&quot;/&gt;&lt;wsp:rsid wsp:val=&quot;00D05047&quot;/&gt;&lt;wsp:rsid wsp:val=&quot;00D15BA1&quot;/&gt;&lt;wsp:rsid wsp:val=&quot;00D2499D&quot;/&gt;&lt;wsp:rsid wsp:val=&quot;00D32D3D&quot;/&gt;&lt;wsp:rsid wsp:val=&quot;00D45F84&quot;/&gt;&lt;wsp:rsid wsp:val=&quot;00D4741C&quot;/&gt;&lt;wsp:rsid wsp:val=&quot;00D65285&quot;/&gt;&lt;wsp:rsid wsp:val=&quot;00D7607B&quot;/&gt;&lt;wsp:rsid wsp:val=&quot;00D845EC&quot;/&gt;&lt;wsp:rsid wsp:val=&quot;00D859BB&quot;/&gt;&lt;wsp:rsid wsp:val=&quot;00D938DB&quot;/&gt;&lt;wsp:rsid wsp:val=&quot;00D96B56&quot;/&gt;&lt;wsp:rsid wsp:val=&quot;00DA2BA5&quot;/&gt;&lt;wsp:rsid wsp:val=&quot;00DB3DA8&quot;/&gt;&lt;wsp:rsid wsp:val=&quot;00DD3C31&quot;/&gt;&lt;wsp:rsid wsp:val=&quot;00E04B0F&quot;/&gt;&lt;wsp:rsid wsp:val=&quot;00E0675A&quot;/&gt;&lt;wsp:rsid wsp:val=&quot;00E06A87&quot;/&gt;&lt;wsp:rsid wsp:val=&quot;00E0725A&quot;/&gt;&lt;wsp:rsid wsp:val=&quot;00E13E8F&quot;/&gt;&lt;wsp:rsid wsp:val=&quot;00E14059&quot;/&gt;&lt;wsp:rsid wsp:val=&quot;00E20AF2&quot;/&gt;&lt;wsp:rsid wsp:val=&quot;00E30513&quot;/&gt;&lt;wsp:rsid wsp:val=&quot;00E35ED9&quot;/&gt;&lt;wsp:rsid wsp:val=&quot;00E5393E&quot;/&gt;&lt;wsp:rsid wsp:val=&quot;00E610D3&quot;/&gt;&lt;wsp:rsid wsp:val=&quot;00E617C3&quot;/&gt;&lt;wsp:rsid wsp:val=&quot;00E758F1&quot;/&gt;&lt;wsp:rsid wsp:val=&quot;00E9213D&quot;/&gt;&lt;wsp:rsid wsp:val=&quot;00E947B0&quot;/&gt;&lt;wsp:rsid wsp:val=&quot;00EA1529&quot;/&gt;&lt;wsp:rsid wsp:val=&quot;00EB1051&quot;/&gt;&lt;wsp:rsid wsp:val=&quot;00EB698E&quot;/&gt;&lt;wsp:rsid wsp:val=&quot;00EE3BC1&quot;/&gt;&lt;wsp:rsid wsp:val=&quot;00EF21AD&quot;/&gt;&lt;wsp:rsid wsp:val=&quot;00F02A9F&quot;/&gt;&lt;wsp:rsid wsp:val=&quot;00F07EBF&quot;/&gt;&lt;wsp:rsid wsp:val=&quot;00F45F62&quot;/&gt;&lt;wsp:rsid wsp:val=&quot;00F918C0&quot;/&gt;&lt;wsp:rsid wsp:val=&quot;00F94099&quot;/&gt;&lt;wsp:rsid wsp:val=&quot;00FB5C9E&quot;/&gt;&lt;wsp:rsid wsp:val=&quot;00FB6F3A&quot;/&gt;&lt;wsp:rsid wsp:val=&quot;00FC5717&quot;/&gt;&lt;wsp:rsid wsp:val=&quot;00FD6A91&quot;/&gt;&lt;wsp:rsid wsp:val=&quot;00FE506C&quot;/&gt;&lt;/wsp:rsids&gt;&lt;/w:docPr&gt;&lt;w:body&gt;&lt;wx:sect&gt;&lt;w:p wsp:rsidR=&quot;00000000&quot; wsp:rsidRDefault=&quot;002828B7&quot; wsp:rsidP=&quot;002828B7&quot;&gt;&lt;m:oMathPara&gt;&lt;m:oMath&gt;&lt;m:r&gt;&lt;w:rPr&gt;&lt;w:rFonts w:ascii=&quot;Cambria Math&quot; w:h-ansi=&quot;Cambria Math&quot; w:cs=&quot;Times New Roman&quot;/&gt;&lt;wx:font wx:val=&quot;Cambria Math&quot;/&gt;&lt;w:i/&gt;&lt;w:sz w:val=&quot;28&quot;/&gt;&lt;w:sz-cs w:val=&quot;28&quot;/&gt;&lt;w:shd w:val=&quot;clear&quot; w:color=&quot;auto&quot; w:fill=&quot;FFFFFF&quot;/&gt;&lt;/w:rPr&gt;&lt;m:t&gt; 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82" o:title="" chromakey="white"/>
          </v:shape>
        </w:pict>
      </w:r>
      <w:r w:rsidRPr="0049520D">
        <w:rPr>
          <w:rFonts w:ascii="Times New Roman" w:hAnsi="Times New Roman" w:cs="Times New Roman"/>
          <w:sz w:val="28"/>
          <w:szCs w:val="28"/>
          <w:shd w:val="clear" w:color="auto" w:fill="FFFFFF"/>
        </w:rPr>
        <w:fldChar w:fldCharType="end"/>
      </w:r>
      <w:r w:rsidRPr="009804F2">
        <w:rPr>
          <w:rFonts w:ascii="Times New Roman" w:hAnsi="Times New Roman" w:cs="Times New Roman"/>
          <w:sz w:val="28"/>
          <w:szCs w:val="28"/>
          <w:shd w:val="clear" w:color="auto" w:fill="FFFFFF"/>
        </w:rPr>
        <w:t>с/м</w:t>
      </w:r>
      <w:r w:rsidRPr="009804F2">
        <w:rPr>
          <w:rFonts w:ascii="Times New Roman" w:hAnsi="Times New Roman" w:cs="Times New Roman"/>
          <w:sz w:val="28"/>
          <w:szCs w:val="28"/>
          <w:shd w:val="clear" w:color="auto" w:fill="FFFFFF"/>
          <w:vertAlign w:val="superscript"/>
        </w:rPr>
        <w:t>2</w:t>
      </w:r>
      <w:r w:rsidRPr="009804F2">
        <w:rPr>
          <w:rFonts w:ascii="Times New Roman" w:hAnsi="Times New Roman" w:cs="Times New Roman"/>
          <w:sz w:val="28"/>
          <w:szCs w:val="28"/>
          <w:shd w:val="clear" w:color="auto" w:fill="FFFFFF"/>
        </w:rPr>
        <w:t>;</w:t>
      </w:r>
    </w:p>
    <w:p w:rsidR="00DF6FF5" w:rsidRDefault="00DF6FF5" w:rsidP="00B4580C">
      <w:pPr>
        <w:spacing w:line="360" w:lineRule="auto"/>
        <w:ind w:firstLine="567"/>
        <w:jc w:val="both"/>
        <w:rPr>
          <w:rFonts w:ascii="Times New Roman" w:hAnsi="Times New Roman" w:cs="Times New Roman"/>
          <w:sz w:val="28"/>
          <w:szCs w:val="28"/>
          <w:shd w:val="clear" w:color="auto" w:fill="FFFFFF"/>
        </w:rPr>
      </w:pPr>
      <w:r w:rsidRPr="0049520D">
        <w:rPr>
          <w:rFonts w:ascii="Times New Roman" w:hAnsi="Times New Roman" w:cs="Times New Roman"/>
          <w:sz w:val="32"/>
          <w:szCs w:val="32"/>
        </w:rPr>
        <w:fldChar w:fldCharType="begin"/>
      </w:r>
      <w:r w:rsidRPr="0049520D">
        <w:rPr>
          <w:rFonts w:ascii="Times New Roman" w:hAnsi="Times New Roman" w:cs="Times New Roman"/>
          <w:sz w:val="32"/>
          <w:szCs w:val="32"/>
        </w:rPr>
        <w:instrText xml:space="preserve"> QUOTE </w:instrText>
      </w:r>
      <w:r w:rsidRPr="0049520D">
        <w:rPr>
          <w:position w:val="-8"/>
        </w:rPr>
        <w:pict>
          <v:shape id="_x0000_i1171" type="#_x0000_t75" style="width:15pt;height:18.6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stylePaneFormatFilter w:val=&quot;3F01&quot;/&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7967&quot;/&gt;&lt;wsp:rsid wsp:val=&quot;000029D6&quot;/&gt;&lt;wsp:rsid wsp:val=&quot;00002C4D&quot;/&gt;&lt;wsp:rsid wsp:val=&quot;00017571&quot;/&gt;&lt;wsp:rsid wsp:val=&quot;00027105&quot;/&gt;&lt;wsp:rsid wsp:val=&quot;00033732&quot;/&gt;&lt;wsp:rsid wsp:val=&quot;00033F33&quot;/&gt;&lt;wsp:rsid wsp:val=&quot;000474BF&quot;/&gt;&lt;wsp:rsid wsp:val=&quot;00051CF3&quot;/&gt;&lt;wsp:rsid wsp:val=&quot;00060869&quot;/&gt;&lt;wsp:rsid wsp:val=&quot;000625C0&quot;/&gt;&lt;wsp:rsid wsp:val=&quot;00073578&quot;/&gt;&lt;wsp:rsid wsp:val=&quot;0007381A&quot;/&gt;&lt;wsp:rsid wsp:val=&quot;00076D95&quot;/&gt;&lt;wsp:rsid wsp:val=&quot;00080AC8&quot;/&gt;&lt;wsp:rsid wsp:val=&quot;00085754&quot;/&gt;&lt;wsp:rsid wsp:val=&quot;00086DEE&quot;/&gt;&lt;wsp:rsid wsp:val=&quot;00090228&quot;/&gt;&lt;wsp:rsid wsp:val=&quot;00094FC2&quot;/&gt;&lt;wsp:rsid wsp:val=&quot;000A0A94&quot;/&gt;&lt;wsp:rsid wsp:val=&quot;000B1DCA&quot;/&gt;&lt;wsp:rsid wsp:val=&quot;000B69E2&quot;/&gt;&lt;wsp:rsid wsp:val=&quot;000D4124&quot;/&gt;&lt;wsp:rsid wsp:val=&quot;000D6D2E&quot;/&gt;&lt;wsp:rsid wsp:val=&quot;000E0B24&quot;/&gt;&lt;wsp:rsid wsp:val=&quot;000E587C&quot;/&gt;&lt;wsp:rsid wsp:val=&quot;0015407B&quot;/&gt;&lt;wsp:rsid wsp:val=&quot;001556AA&quot;/&gt;&lt;wsp:rsid wsp:val=&quot;00173065&quot;/&gt;&lt;wsp:rsid wsp:val=&quot;00177F55&quot;/&gt;&lt;wsp:rsid wsp:val=&quot;00181CB6&quot;/&gt;&lt;wsp:rsid wsp:val=&quot;00195939&quot;/&gt;&lt;wsp:rsid wsp:val=&quot;001A0271&quot;/&gt;&lt;wsp:rsid wsp:val=&quot;001A3F32&quot;/&gt;&lt;wsp:rsid wsp:val=&quot;001A4AE0&quot;/&gt;&lt;wsp:rsid wsp:val=&quot;001B3810&quot;/&gt;&lt;wsp:rsid wsp:val=&quot;001B5BDD&quot;/&gt;&lt;wsp:rsid wsp:val=&quot;001C7C77&quot;/&gt;&lt;wsp:rsid wsp:val=&quot;001D6FF2&quot;/&gt;&lt;wsp:rsid wsp:val=&quot;001E08B2&quot;/&gt;&lt;wsp:rsid wsp:val=&quot;001E0A17&quot;/&gt;&lt;wsp:rsid wsp:val=&quot;002040FD&quot;/&gt;&lt;wsp:rsid wsp:val=&quot;00205FE0&quot;/&gt;&lt;wsp:rsid wsp:val=&quot;00206D1B&quot;/&gt;&lt;wsp:rsid wsp:val=&quot;0021372E&quot;/&gt;&lt;wsp:rsid wsp:val=&quot;002155CA&quot;/&gt;&lt;wsp:rsid wsp:val=&quot;00230FA3&quot;/&gt;&lt;wsp:rsid wsp:val=&quot;00242A24&quot;/&gt;&lt;wsp:rsid wsp:val=&quot;00246F22&quot;/&gt;&lt;wsp:rsid wsp:val=&quot;00251DB5&quot;/&gt;&lt;wsp:rsid wsp:val=&quot;00255836&quot;/&gt;&lt;wsp:rsid wsp:val=&quot;00273425&quot;/&gt;&lt;wsp:rsid wsp:val=&quot;00280B08&quot;/&gt;&lt;wsp:rsid wsp:val=&quot;00283806&quot;/&gt;&lt;wsp:rsid wsp:val=&quot;00287A81&quot;/&gt;&lt;wsp:rsid wsp:val=&quot;00293113&quot;/&gt;&lt;wsp:rsid wsp:val=&quot;002A2466&quot;/&gt;&lt;wsp:rsid wsp:val=&quot;002A5C24&quot;/&gt;&lt;wsp:rsid wsp:val=&quot;002B46DF&quot;/&gt;&lt;wsp:rsid wsp:val=&quot;002B5456&quot;/&gt;&lt;wsp:rsid wsp:val=&quot;002E407E&quot;/&gt;&lt;wsp:rsid wsp:val=&quot;00306714&quot;/&gt;&lt;wsp:rsid wsp:val=&quot;0036029F&quot;/&gt;&lt;wsp:rsid wsp:val=&quot;00363F07&quot;/&gt;&lt;wsp:rsid wsp:val=&quot;003644EE&quot;/&gt;&lt;wsp:rsid wsp:val=&quot;00372256&quot;/&gt;&lt;wsp:rsid wsp:val=&quot;00373D04&quot;/&gt;&lt;wsp:rsid wsp:val=&quot;00381C9D&quot;/&gt;&lt;wsp:rsid wsp:val=&quot;00381D49&quot;/&gt;&lt;wsp:rsid wsp:val=&quot;003874E0&quot;/&gt;&lt;wsp:rsid wsp:val=&quot;003963DE&quot;/&gt;&lt;wsp:rsid wsp:val=&quot;003B41A7&quot;/&gt;&lt;wsp:rsid wsp:val=&quot;003C472E&quot;/&gt;&lt;wsp:rsid wsp:val=&quot;003D0D3C&quot;/&gt;&lt;wsp:rsid wsp:val=&quot;003D1F8C&quot;/&gt;&lt;wsp:rsid wsp:val=&quot;00405D96&quot;/&gt;&lt;wsp:rsid wsp:val=&quot;00406458&quot;/&gt;&lt;wsp:rsid wsp:val=&quot;00411DF4&quot;/&gt;&lt;wsp:rsid wsp:val=&quot;00414304&quot;/&gt;&lt;wsp:rsid wsp:val=&quot;00420762&quot;/&gt;&lt;wsp:rsid wsp:val=&quot;00451827&quot;/&gt;&lt;wsp:rsid wsp:val=&quot;00467F24&quot;/&gt;&lt;wsp:rsid wsp:val=&quot;00475886&quot;/&gt;&lt;wsp:rsid wsp:val=&quot;0048362D&quot;/&gt;&lt;wsp:rsid wsp:val=&quot;0049520D&quot;/&gt;&lt;wsp:rsid wsp:val=&quot;004A21E0&quot;/&gt;&lt;wsp:rsid wsp:val=&quot;004A722A&quot;/&gt;&lt;wsp:rsid wsp:val=&quot;004D4ACD&quot;/&gt;&lt;wsp:rsid wsp:val=&quot;00510687&quot;/&gt;&lt;wsp:rsid wsp:val=&quot;00537744&quot;/&gt;&lt;wsp:rsid wsp:val=&quot;005402BE&quot;/&gt;&lt;wsp:rsid wsp:val=&quot;0057003C&quot;/&gt;&lt;wsp:rsid wsp:val=&quot;00577FF7&quot;/&gt;&lt;wsp:rsid wsp:val=&quot;00592609&quot;/&gt;&lt;wsp:rsid wsp:val=&quot;005B0060&quot;/&gt;&lt;wsp:rsid wsp:val=&quot;005D634F&quot;/&gt;&lt;wsp:rsid wsp:val=&quot;005E0BB9&quot;/&gt;&lt;wsp:rsid wsp:val=&quot;005E7967&quot;/&gt;&lt;wsp:rsid wsp:val=&quot;006003FA&quot;/&gt;&lt;wsp:rsid wsp:val=&quot;00613EE0&quot;/&gt;&lt;wsp:rsid wsp:val=&quot;0061571C&quot;/&gt;&lt;wsp:rsid wsp:val=&quot;006230FC&quot;/&gt;&lt;wsp:rsid wsp:val=&quot;0063638F&quot;/&gt;&lt;wsp:rsid wsp:val=&quot;00640E53&quot;/&gt;&lt;wsp:rsid wsp:val=&quot;006678CB&quot;/&gt;&lt;wsp:rsid wsp:val=&quot;006928ED&quot;/&gt;&lt;wsp:rsid wsp:val=&quot;006A3994&quot;/&gt;&lt;wsp:rsid wsp:val=&quot;006B2D90&quot;/&gt;&lt;wsp:rsid wsp:val=&quot;006B345C&quot;/&gt;&lt;wsp:rsid wsp:val=&quot;006B6E40&quot;/&gt;&lt;wsp:rsid wsp:val=&quot;006C626F&quot;/&gt;&lt;wsp:rsid wsp:val=&quot;006E19E2&quot;/&gt;&lt;wsp:rsid wsp:val=&quot;00705012&quot;/&gt;&lt;wsp:rsid wsp:val=&quot;00715F3C&quot;/&gt;&lt;wsp:rsid wsp:val=&quot;00724CB8&quot;/&gt;&lt;wsp:rsid wsp:val=&quot;007335C2&quot;/&gt;&lt;wsp:rsid wsp:val=&quot;00734329&quot;/&gt;&lt;wsp:rsid wsp:val=&quot;007620A1&quot;/&gt;&lt;wsp:rsid wsp:val=&quot;00772C38&quot;/&gt;&lt;wsp:rsid wsp:val=&quot;007947FA&quot;/&gt;&lt;wsp:rsid wsp:val=&quot;007C72DD&quot;/&gt;&lt;wsp:rsid wsp:val=&quot;007E7304&quot;/&gt;&lt;wsp:rsid wsp:val=&quot;008038BC&quot;/&gt;&lt;wsp:rsid wsp:val=&quot;0081351E&quot;/&gt;&lt;wsp:rsid wsp:val=&quot;00842133&quot;/&gt;&lt;wsp:rsid wsp:val=&quot;00853250&quot;/&gt;&lt;wsp:rsid wsp:val=&quot;008533EE&quot;/&gt;&lt;wsp:rsid wsp:val=&quot;008869F0&quot;/&gt;&lt;wsp:rsid wsp:val=&quot;00891F55&quot;/&gt;&lt;wsp:rsid wsp:val=&quot;008A1A49&quot;/&gt;&lt;wsp:rsid wsp:val=&quot;008C0D75&quot;/&gt;&lt;wsp:rsid wsp:val=&quot;008C0EE6&quot;/&gt;&lt;wsp:rsid wsp:val=&quot;008E2629&quot;/&gt;&lt;wsp:rsid wsp:val=&quot;00901CDF&quot;/&gt;&lt;wsp:rsid wsp:val=&quot;00906E72&quot;/&gt;&lt;wsp:rsid wsp:val=&quot;00936388&quot;/&gt;&lt;wsp:rsid wsp:val=&quot;00950E9A&quot;/&gt;&lt;wsp:rsid wsp:val=&quot;009611D4&quot;/&gt;&lt;wsp:rsid wsp:val=&quot;00973E08&quot;/&gt;&lt;wsp:rsid wsp:val=&quot;00985B8D&quot;/&gt;&lt;wsp:rsid wsp:val=&quot;009C1638&quot;/&gt;&lt;wsp:rsid wsp:val=&quot;009D077F&quot;/&gt;&lt;wsp:rsid wsp:val=&quot;009E2920&quot;/&gt;&lt;wsp:rsid wsp:val=&quot;009E6654&quot;/&gt;&lt;wsp:rsid wsp:val=&quot;00A026FC&quot;/&gt;&lt;wsp:rsid wsp:val=&quot;00A06D7A&quot;/&gt;&lt;wsp:rsid wsp:val=&quot;00A2375C&quot;/&gt;&lt;wsp:rsid wsp:val=&quot;00A3675F&quot;/&gt;&lt;wsp:rsid wsp:val=&quot;00A45515&quot;/&gt;&lt;wsp:rsid wsp:val=&quot;00A51BE7&quot;/&gt;&lt;wsp:rsid wsp:val=&quot;00A53B14&quot;/&gt;&lt;wsp:rsid wsp:val=&quot;00A62C12&quot;/&gt;&lt;wsp:rsid wsp:val=&quot;00A64A58&quot;/&gt;&lt;wsp:rsid wsp:val=&quot;00A654D8&quot;/&gt;&lt;wsp:rsid wsp:val=&quot;00A81CF7&quot;/&gt;&lt;wsp:rsid wsp:val=&quot;00A861DB&quot;/&gt;&lt;wsp:rsid wsp:val=&quot;00A956D4&quot;/&gt;&lt;wsp:rsid wsp:val=&quot;00AB0E64&quot;/&gt;&lt;wsp:rsid wsp:val=&quot;00AF2326&quot;/&gt;&lt;wsp:rsid wsp:val=&quot;00AF76E0&quot;/&gt;&lt;wsp:rsid wsp:val=&quot;00B03AFB&quot;/&gt;&lt;wsp:rsid wsp:val=&quot;00B136B1&quot;/&gt;&lt;wsp:rsid wsp:val=&quot;00B13FFB&quot;/&gt;&lt;wsp:rsid wsp:val=&quot;00B145CA&quot;/&gt;&lt;wsp:rsid wsp:val=&quot;00B2509D&quot;/&gt;&lt;wsp:rsid wsp:val=&quot;00B254F8&quot;/&gt;&lt;wsp:rsid wsp:val=&quot;00B27C5C&quot;/&gt;&lt;wsp:rsid wsp:val=&quot;00B32B7A&quot;/&gt;&lt;wsp:rsid wsp:val=&quot;00B52532&quot;/&gt;&lt;wsp:rsid wsp:val=&quot;00B87726&quot;/&gt;&lt;wsp:rsid wsp:val=&quot;00B97606&quot;/&gt;&lt;wsp:rsid wsp:val=&quot;00BA0E00&quot;/&gt;&lt;wsp:rsid wsp:val=&quot;00BA132A&quot;/&gt;&lt;wsp:rsid wsp:val=&quot;00BA6E40&quot;/&gt;&lt;wsp:rsid wsp:val=&quot;00BB0471&quot;/&gt;&lt;wsp:rsid wsp:val=&quot;00BB3FA8&quot;/&gt;&lt;wsp:rsid wsp:val=&quot;00BB5876&quot;/&gt;&lt;wsp:rsid wsp:val=&quot;00BD14F8&quot;/&gt;&lt;wsp:rsid wsp:val=&quot;00BD2679&quot;/&gt;&lt;wsp:rsid wsp:val=&quot;00BE57ED&quot;/&gt;&lt;wsp:rsid wsp:val=&quot;00BF2401&quot;/&gt;&lt;wsp:rsid wsp:val=&quot;00C00A89&quot;/&gt;&lt;wsp:rsid wsp:val=&quot;00C16580&quot;/&gt;&lt;wsp:rsid wsp:val=&quot;00C27D80&quot;/&gt;&lt;wsp:rsid wsp:val=&quot;00C27E4A&quot;/&gt;&lt;wsp:rsid wsp:val=&quot;00C450F5&quot;/&gt;&lt;wsp:rsid wsp:val=&quot;00C45FA5&quot;/&gt;&lt;wsp:rsid wsp:val=&quot;00C57F55&quot;/&gt;&lt;wsp:rsid wsp:val=&quot;00C754BA&quot;/&gt;&lt;wsp:rsid wsp:val=&quot;00C85E61&quot;/&gt;&lt;wsp:rsid wsp:val=&quot;00C913BC&quot;/&gt;&lt;wsp:rsid wsp:val=&quot;00C91FE0&quot;/&gt;&lt;wsp:rsid wsp:val=&quot;00C9460C&quot;/&gt;&lt;wsp:rsid wsp:val=&quot;00CA309D&quot;/&gt;&lt;wsp:rsid wsp:val=&quot;00CA4068&quot;/&gt;&lt;wsp:rsid wsp:val=&quot;00CD101F&quot;/&gt;&lt;wsp:rsid wsp:val=&quot;00D05047&quot;/&gt;&lt;wsp:rsid wsp:val=&quot;00D15BA1&quot;/&gt;&lt;wsp:rsid wsp:val=&quot;00D2499D&quot;/&gt;&lt;wsp:rsid wsp:val=&quot;00D32D3D&quot;/&gt;&lt;wsp:rsid wsp:val=&quot;00D45F84&quot;/&gt;&lt;wsp:rsid wsp:val=&quot;00D4741C&quot;/&gt;&lt;wsp:rsid wsp:val=&quot;00D65285&quot;/&gt;&lt;wsp:rsid wsp:val=&quot;00D7607B&quot;/&gt;&lt;wsp:rsid wsp:val=&quot;00D845EC&quot;/&gt;&lt;wsp:rsid wsp:val=&quot;00D859BB&quot;/&gt;&lt;wsp:rsid wsp:val=&quot;00D938DB&quot;/&gt;&lt;wsp:rsid wsp:val=&quot;00D96B56&quot;/&gt;&lt;wsp:rsid wsp:val=&quot;00DA2BA5&quot;/&gt;&lt;wsp:rsid wsp:val=&quot;00DB3DA8&quot;/&gt;&lt;wsp:rsid wsp:val=&quot;00DD3C31&quot;/&gt;&lt;wsp:rsid wsp:val=&quot;00E04B0F&quot;/&gt;&lt;wsp:rsid wsp:val=&quot;00E0675A&quot;/&gt;&lt;wsp:rsid wsp:val=&quot;00E06A87&quot;/&gt;&lt;wsp:rsid wsp:val=&quot;00E0725A&quot;/&gt;&lt;wsp:rsid wsp:val=&quot;00E13E8F&quot;/&gt;&lt;wsp:rsid wsp:val=&quot;00E14059&quot;/&gt;&lt;wsp:rsid wsp:val=&quot;00E20AF2&quot;/&gt;&lt;wsp:rsid wsp:val=&quot;00E30513&quot;/&gt;&lt;wsp:rsid wsp:val=&quot;00E35ED9&quot;/&gt;&lt;wsp:rsid wsp:val=&quot;00E5393E&quot;/&gt;&lt;wsp:rsid wsp:val=&quot;00E610D3&quot;/&gt;&lt;wsp:rsid wsp:val=&quot;00E617C3&quot;/&gt;&lt;wsp:rsid wsp:val=&quot;00E758F1&quot;/&gt;&lt;wsp:rsid wsp:val=&quot;00E9213D&quot;/&gt;&lt;wsp:rsid wsp:val=&quot;00E947B0&quot;/&gt;&lt;wsp:rsid wsp:val=&quot;00EA1529&quot;/&gt;&lt;wsp:rsid wsp:val=&quot;00EB1051&quot;/&gt;&lt;wsp:rsid wsp:val=&quot;00EB698E&quot;/&gt;&lt;wsp:rsid wsp:val=&quot;00EE3BC1&quot;/&gt;&lt;wsp:rsid wsp:val=&quot;00EF21AD&quot;/&gt;&lt;wsp:rsid wsp:val=&quot;00F02A9F&quot;/&gt;&lt;wsp:rsid wsp:val=&quot;00F07EBF&quot;/&gt;&lt;wsp:rsid wsp:val=&quot;00F45F62&quot;/&gt;&lt;wsp:rsid wsp:val=&quot;00F918C0&quot;/&gt;&lt;wsp:rsid wsp:val=&quot;00F94099&quot;/&gt;&lt;wsp:rsid wsp:val=&quot;00FB5C9E&quot;/&gt;&lt;wsp:rsid wsp:val=&quot;00FB6F3A&quot;/&gt;&lt;wsp:rsid wsp:val=&quot;00FC5717&quot;/&gt;&lt;wsp:rsid wsp:val=&quot;00FD6A91&quot;/&gt;&lt;wsp:rsid wsp:val=&quot;00FE506C&quot;/&gt;&lt;/wsp:rsids&gt;&lt;/w:docPr&gt;&lt;w:body&gt;&lt;wx:sect&gt;&lt;w:p wsp:rsidR=&quot;00000000&quot; wsp:rsidRDefault=&quot;00C00A89&quot; wsp:rsidP=&quot;00C00A89&quot;&gt;&lt;m:oMathPara&gt;&lt;m:oMath&gt;&lt;m:sSub&gt;&lt;m:sSubPr&gt;&lt;m:ctrlPr&gt;&lt;w:rPr&gt;&lt;w:rFonts w:ascii=&quot;Cambria Math&quot; w:h-ansi=&quot;Cambria Math&quot; w:cs=&quot;Times New Roman&quot;/&gt;&lt;wx:font wx:val=&quot;Cambria Math&quot;/&gt;&lt;w:i/&gt;&lt;w:sz w:val=&quot;32&quot;/&gt;&lt;w:sz-cs w:val=&quot;32&quot;/&gt;&lt;/w:rPr&gt;&lt;/m:ctrlPr&gt;&lt;/m:sSubPr&gt;&lt;m:e&gt;&lt;m:r&gt;&lt;w:rPr&gt;&lt;w:rFonts w:ascii=&quot;Cambria Math&quot; w:h-ansi=&quot;Cambria Math&quot; w:cs=&quot;Times New Roman&quot;/&gt;&lt;wx:font wx:val=&quot;Cambria Math&quot;/&gt;&lt;w:i/&gt;&lt;w:sz w:val=&quot;32&quot;/&gt;&lt;w:sz-cs w:val=&quot;32&quot;/&gt;&lt;/w:rPr&gt;&lt;m:t&gt;П„&lt;/m:t&gt;&lt;/m:r&gt;&lt;/m:e&gt;&lt;m:sub&gt;&lt;m:r&gt;&lt;w:rPr&gt;&lt;w:rFonts w:ascii=&quot;Cambria Math&quot; w:h-ansi=&quot;Cambria Math&quot; w:cs=&quot;Times New Roman&quot;/&gt;&lt;wx:font wx:val=&quot;Cambria Math&quot;/&gt;&lt;w:i/&gt;&lt;w:sz w:val=&quot;32&quot;/&gt;&lt;w:sz-cs w:val=&quot;32&quot;/&gt;&lt;/w:rPr&gt;&lt;m:t&gt;0&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83" o:title="" chromakey="white"/>
          </v:shape>
        </w:pict>
      </w:r>
      <w:r w:rsidRPr="0049520D">
        <w:rPr>
          <w:rFonts w:ascii="Times New Roman" w:hAnsi="Times New Roman" w:cs="Times New Roman"/>
          <w:sz w:val="32"/>
          <w:szCs w:val="32"/>
        </w:rPr>
        <w:instrText xml:space="preserve"> </w:instrText>
      </w:r>
      <w:r w:rsidRPr="0049520D">
        <w:rPr>
          <w:rFonts w:ascii="Times New Roman" w:hAnsi="Times New Roman" w:cs="Times New Roman"/>
          <w:sz w:val="32"/>
          <w:szCs w:val="32"/>
        </w:rPr>
        <w:fldChar w:fldCharType="separate"/>
      </w:r>
      <w:r w:rsidRPr="0049520D">
        <w:rPr>
          <w:position w:val="-8"/>
        </w:rPr>
        <w:pict>
          <v:shape id="_x0000_i1172" type="#_x0000_t75" style="width:15pt;height:18.6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stylePaneFormatFilter w:val=&quot;3F01&quot;/&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7967&quot;/&gt;&lt;wsp:rsid wsp:val=&quot;000029D6&quot;/&gt;&lt;wsp:rsid wsp:val=&quot;00002C4D&quot;/&gt;&lt;wsp:rsid wsp:val=&quot;00017571&quot;/&gt;&lt;wsp:rsid wsp:val=&quot;00027105&quot;/&gt;&lt;wsp:rsid wsp:val=&quot;00033732&quot;/&gt;&lt;wsp:rsid wsp:val=&quot;00033F33&quot;/&gt;&lt;wsp:rsid wsp:val=&quot;000474BF&quot;/&gt;&lt;wsp:rsid wsp:val=&quot;00051CF3&quot;/&gt;&lt;wsp:rsid wsp:val=&quot;00060869&quot;/&gt;&lt;wsp:rsid wsp:val=&quot;000625C0&quot;/&gt;&lt;wsp:rsid wsp:val=&quot;00073578&quot;/&gt;&lt;wsp:rsid wsp:val=&quot;0007381A&quot;/&gt;&lt;wsp:rsid wsp:val=&quot;00076D95&quot;/&gt;&lt;wsp:rsid wsp:val=&quot;00080AC8&quot;/&gt;&lt;wsp:rsid wsp:val=&quot;00085754&quot;/&gt;&lt;wsp:rsid wsp:val=&quot;00086DEE&quot;/&gt;&lt;wsp:rsid wsp:val=&quot;00090228&quot;/&gt;&lt;wsp:rsid wsp:val=&quot;00094FC2&quot;/&gt;&lt;wsp:rsid wsp:val=&quot;000A0A94&quot;/&gt;&lt;wsp:rsid wsp:val=&quot;000B1DCA&quot;/&gt;&lt;wsp:rsid wsp:val=&quot;000B69E2&quot;/&gt;&lt;wsp:rsid wsp:val=&quot;000D4124&quot;/&gt;&lt;wsp:rsid wsp:val=&quot;000D6D2E&quot;/&gt;&lt;wsp:rsid wsp:val=&quot;000E0B24&quot;/&gt;&lt;wsp:rsid wsp:val=&quot;000E587C&quot;/&gt;&lt;wsp:rsid wsp:val=&quot;0015407B&quot;/&gt;&lt;wsp:rsid wsp:val=&quot;001556AA&quot;/&gt;&lt;wsp:rsid wsp:val=&quot;00173065&quot;/&gt;&lt;wsp:rsid wsp:val=&quot;00177F55&quot;/&gt;&lt;wsp:rsid wsp:val=&quot;00181CB6&quot;/&gt;&lt;wsp:rsid wsp:val=&quot;00195939&quot;/&gt;&lt;wsp:rsid wsp:val=&quot;001A0271&quot;/&gt;&lt;wsp:rsid wsp:val=&quot;001A3F32&quot;/&gt;&lt;wsp:rsid wsp:val=&quot;001A4AE0&quot;/&gt;&lt;wsp:rsid wsp:val=&quot;001B3810&quot;/&gt;&lt;wsp:rsid wsp:val=&quot;001B5BDD&quot;/&gt;&lt;wsp:rsid wsp:val=&quot;001C7C77&quot;/&gt;&lt;wsp:rsid wsp:val=&quot;001D6FF2&quot;/&gt;&lt;wsp:rsid wsp:val=&quot;001E08B2&quot;/&gt;&lt;wsp:rsid wsp:val=&quot;001E0A17&quot;/&gt;&lt;wsp:rsid wsp:val=&quot;002040FD&quot;/&gt;&lt;wsp:rsid wsp:val=&quot;00205FE0&quot;/&gt;&lt;wsp:rsid wsp:val=&quot;00206D1B&quot;/&gt;&lt;wsp:rsid wsp:val=&quot;0021372E&quot;/&gt;&lt;wsp:rsid wsp:val=&quot;002155CA&quot;/&gt;&lt;wsp:rsid wsp:val=&quot;00230FA3&quot;/&gt;&lt;wsp:rsid wsp:val=&quot;00242A24&quot;/&gt;&lt;wsp:rsid wsp:val=&quot;00246F22&quot;/&gt;&lt;wsp:rsid wsp:val=&quot;00251DB5&quot;/&gt;&lt;wsp:rsid wsp:val=&quot;00255836&quot;/&gt;&lt;wsp:rsid wsp:val=&quot;00273425&quot;/&gt;&lt;wsp:rsid wsp:val=&quot;00280B08&quot;/&gt;&lt;wsp:rsid wsp:val=&quot;00283806&quot;/&gt;&lt;wsp:rsid wsp:val=&quot;00287A81&quot;/&gt;&lt;wsp:rsid wsp:val=&quot;00293113&quot;/&gt;&lt;wsp:rsid wsp:val=&quot;002A2466&quot;/&gt;&lt;wsp:rsid wsp:val=&quot;002A5C24&quot;/&gt;&lt;wsp:rsid wsp:val=&quot;002B46DF&quot;/&gt;&lt;wsp:rsid wsp:val=&quot;002B5456&quot;/&gt;&lt;wsp:rsid wsp:val=&quot;002E407E&quot;/&gt;&lt;wsp:rsid wsp:val=&quot;00306714&quot;/&gt;&lt;wsp:rsid wsp:val=&quot;0036029F&quot;/&gt;&lt;wsp:rsid wsp:val=&quot;00363F07&quot;/&gt;&lt;wsp:rsid wsp:val=&quot;003644EE&quot;/&gt;&lt;wsp:rsid wsp:val=&quot;00372256&quot;/&gt;&lt;wsp:rsid wsp:val=&quot;00373D04&quot;/&gt;&lt;wsp:rsid wsp:val=&quot;00381C9D&quot;/&gt;&lt;wsp:rsid wsp:val=&quot;00381D49&quot;/&gt;&lt;wsp:rsid wsp:val=&quot;003874E0&quot;/&gt;&lt;wsp:rsid wsp:val=&quot;003963DE&quot;/&gt;&lt;wsp:rsid wsp:val=&quot;003B41A7&quot;/&gt;&lt;wsp:rsid wsp:val=&quot;003C472E&quot;/&gt;&lt;wsp:rsid wsp:val=&quot;003D0D3C&quot;/&gt;&lt;wsp:rsid wsp:val=&quot;003D1F8C&quot;/&gt;&lt;wsp:rsid wsp:val=&quot;00405D96&quot;/&gt;&lt;wsp:rsid wsp:val=&quot;00406458&quot;/&gt;&lt;wsp:rsid wsp:val=&quot;00411DF4&quot;/&gt;&lt;wsp:rsid wsp:val=&quot;00414304&quot;/&gt;&lt;wsp:rsid wsp:val=&quot;00420762&quot;/&gt;&lt;wsp:rsid wsp:val=&quot;00451827&quot;/&gt;&lt;wsp:rsid wsp:val=&quot;00467F24&quot;/&gt;&lt;wsp:rsid wsp:val=&quot;00475886&quot;/&gt;&lt;wsp:rsid wsp:val=&quot;0048362D&quot;/&gt;&lt;wsp:rsid wsp:val=&quot;0049520D&quot;/&gt;&lt;wsp:rsid wsp:val=&quot;004A21E0&quot;/&gt;&lt;wsp:rsid wsp:val=&quot;004A722A&quot;/&gt;&lt;wsp:rsid wsp:val=&quot;004D4ACD&quot;/&gt;&lt;wsp:rsid wsp:val=&quot;00510687&quot;/&gt;&lt;wsp:rsid wsp:val=&quot;00537744&quot;/&gt;&lt;wsp:rsid wsp:val=&quot;005402BE&quot;/&gt;&lt;wsp:rsid wsp:val=&quot;0057003C&quot;/&gt;&lt;wsp:rsid wsp:val=&quot;00577FF7&quot;/&gt;&lt;wsp:rsid wsp:val=&quot;00592609&quot;/&gt;&lt;wsp:rsid wsp:val=&quot;005B0060&quot;/&gt;&lt;wsp:rsid wsp:val=&quot;005D634F&quot;/&gt;&lt;wsp:rsid wsp:val=&quot;005E0BB9&quot;/&gt;&lt;wsp:rsid wsp:val=&quot;005E7967&quot;/&gt;&lt;wsp:rsid wsp:val=&quot;006003FA&quot;/&gt;&lt;wsp:rsid wsp:val=&quot;00613EE0&quot;/&gt;&lt;wsp:rsid wsp:val=&quot;0061571C&quot;/&gt;&lt;wsp:rsid wsp:val=&quot;006230FC&quot;/&gt;&lt;wsp:rsid wsp:val=&quot;0063638F&quot;/&gt;&lt;wsp:rsid wsp:val=&quot;00640E53&quot;/&gt;&lt;wsp:rsid wsp:val=&quot;006678CB&quot;/&gt;&lt;wsp:rsid wsp:val=&quot;006928ED&quot;/&gt;&lt;wsp:rsid wsp:val=&quot;006A3994&quot;/&gt;&lt;wsp:rsid wsp:val=&quot;006B2D90&quot;/&gt;&lt;wsp:rsid wsp:val=&quot;006B345C&quot;/&gt;&lt;wsp:rsid wsp:val=&quot;006B6E40&quot;/&gt;&lt;wsp:rsid wsp:val=&quot;006C626F&quot;/&gt;&lt;wsp:rsid wsp:val=&quot;006E19E2&quot;/&gt;&lt;wsp:rsid wsp:val=&quot;00705012&quot;/&gt;&lt;wsp:rsid wsp:val=&quot;00715F3C&quot;/&gt;&lt;wsp:rsid wsp:val=&quot;00724CB8&quot;/&gt;&lt;wsp:rsid wsp:val=&quot;007335C2&quot;/&gt;&lt;wsp:rsid wsp:val=&quot;00734329&quot;/&gt;&lt;wsp:rsid wsp:val=&quot;007620A1&quot;/&gt;&lt;wsp:rsid wsp:val=&quot;00772C38&quot;/&gt;&lt;wsp:rsid wsp:val=&quot;007947FA&quot;/&gt;&lt;wsp:rsid wsp:val=&quot;007C72DD&quot;/&gt;&lt;wsp:rsid wsp:val=&quot;007E7304&quot;/&gt;&lt;wsp:rsid wsp:val=&quot;008038BC&quot;/&gt;&lt;wsp:rsid wsp:val=&quot;0081351E&quot;/&gt;&lt;wsp:rsid wsp:val=&quot;00842133&quot;/&gt;&lt;wsp:rsid wsp:val=&quot;00853250&quot;/&gt;&lt;wsp:rsid wsp:val=&quot;008533EE&quot;/&gt;&lt;wsp:rsid wsp:val=&quot;008869F0&quot;/&gt;&lt;wsp:rsid wsp:val=&quot;00891F55&quot;/&gt;&lt;wsp:rsid wsp:val=&quot;008A1A49&quot;/&gt;&lt;wsp:rsid wsp:val=&quot;008C0D75&quot;/&gt;&lt;wsp:rsid wsp:val=&quot;008C0EE6&quot;/&gt;&lt;wsp:rsid wsp:val=&quot;008E2629&quot;/&gt;&lt;wsp:rsid wsp:val=&quot;00901CDF&quot;/&gt;&lt;wsp:rsid wsp:val=&quot;00906E72&quot;/&gt;&lt;wsp:rsid wsp:val=&quot;00936388&quot;/&gt;&lt;wsp:rsid wsp:val=&quot;00950E9A&quot;/&gt;&lt;wsp:rsid wsp:val=&quot;009611D4&quot;/&gt;&lt;wsp:rsid wsp:val=&quot;00973E08&quot;/&gt;&lt;wsp:rsid wsp:val=&quot;00985B8D&quot;/&gt;&lt;wsp:rsid wsp:val=&quot;009C1638&quot;/&gt;&lt;wsp:rsid wsp:val=&quot;009D077F&quot;/&gt;&lt;wsp:rsid wsp:val=&quot;009E2920&quot;/&gt;&lt;wsp:rsid wsp:val=&quot;009E6654&quot;/&gt;&lt;wsp:rsid wsp:val=&quot;00A026FC&quot;/&gt;&lt;wsp:rsid wsp:val=&quot;00A06D7A&quot;/&gt;&lt;wsp:rsid wsp:val=&quot;00A2375C&quot;/&gt;&lt;wsp:rsid wsp:val=&quot;00A3675F&quot;/&gt;&lt;wsp:rsid wsp:val=&quot;00A45515&quot;/&gt;&lt;wsp:rsid wsp:val=&quot;00A51BE7&quot;/&gt;&lt;wsp:rsid wsp:val=&quot;00A53B14&quot;/&gt;&lt;wsp:rsid wsp:val=&quot;00A62C12&quot;/&gt;&lt;wsp:rsid wsp:val=&quot;00A64A58&quot;/&gt;&lt;wsp:rsid wsp:val=&quot;00A654D8&quot;/&gt;&lt;wsp:rsid wsp:val=&quot;00A81CF7&quot;/&gt;&lt;wsp:rsid wsp:val=&quot;00A861DB&quot;/&gt;&lt;wsp:rsid wsp:val=&quot;00A956D4&quot;/&gt;&lt;wsp:rsid wsp:val=&quot;00AB0E64&quot;/&gt;&lt;wsp:rsid wsp:val=&quot;00AF2326&quot;/&gt;&lt;wsp:rsid wsp:val=&quot;00AF76E0&quot;/&gt;&lt;wsp:rsid wsp:val=&quot;00B03AFB&quot;/&gt;&lt;wsp:rsid wsp:val=&quot;00B136B1&quot;/&gt;&lt;wsp:rsid wsp:val=&quot;00B13FFB&quot;/&gt;&lt;wsp:rsid wsp:val=&quot;00B145CA&quot;/&gt;&lt;wsp:rsid wsp:val=&quot;00B2509D&quot;/&gt;&lt;wsp:rsid wsp:val=&quot;00B254F8&quot;/&gt;&lt;wsp:rsid wsp:val=&quot;00B27C5C&quot;/&gt;&lt;wsp:rsid wsp:val=&quot;00B32B7A&quot;/&gt;&lt;wsp:rsid wsp:val=&quot;00B52532&quot;/&gt;&lt;wsp:rsid wsp:val=&quot;00B87726&quot;/&gt;&lt;wsp:rsid wsp:val=&quot;00B97606&quot;/&gt;&lt;wsp:rsid wsp:val=&quot;00BA0E00&quot;/&gt;&lt;wsp:rsid wsp:val=&quot;00BA132A&quot;/&gt;&lt;wsp:rsid wsp:val=&quot;00BA6E40&quot;/&gt;&lt;wsp:rsid wsp:val=&quot;00BB0471&quot;/&gt;&lt;wsp:rsid wsp:val=&quot;00BB3FA8&quot;/&gt;&lt;wsp:rsid wsp:val=&quot;00BB5876&quot;/&gt;&lt;wsp:rsid wsp:val=&quot;00BD14F8&quot;/&gt;&lt;wsp:rsid wsp:val=&quot;00BD2679&quot;/&gt;&lt;wsp:rsid wsp:val=&quot;00BE57ED&quot;/&gt;&lt;wsp:rsid wsp:val=&quot;00BF2401&quot;/&gt;&lt;wsp:rsid wsp:val=&quot;00C00A89&quot;/&gt;&lt;wsp:rsid wsp:val=&quot;00C16580&quot;/&gt;&lt;wsp:rsid wsp:val=&quot;00C27D80&quot;/&gt;&lt;wsp:rsid wsp:val=&quot;00C27E4A&quot;/&gt;&lt;wsp:rsid wsp:val=&quot;00C450F5&quot;/&gt;&lt;wsp:rsid wsp:val=&quot;00C45FA5&quot;/&gt;&lt;wsp:rsid wsp:val=&quot;00C57F55&quot;/&gt;&lt;wsp:rsid wsp:val=&quot;00C754BA&quot;/&gt;&lt;wsp:rsid wsp:val=&quot;00C85E61&quot;/&gt;&lt;wsp:rsid wsp:val=&quot;00C913BC&quot;/&gt;&lt;wsp:rsid wsp:val=&quot;00C91FE0&quot;/&gt;&lt;wsp:rsid wsp:val=&quot;00C9460C&quot;/&gt;&lt;wsp:rsid wsp:val=&quot;00CA309D&quot;/&gt;&lt;wsp:rsid wsp:val=&quot;00CA4068&quot;/&gt;&lt;wsp:rsid wsp:val=&quot;00CD101F&quot;/&gt;&lt;wsp:rsid wsp:val=&quot;00D05047&quot;/&gt;&lt;wsp:rsid wsp:val=&quot;00D15BA1&quot;/&gt;&lt;wsp:rsid wsp:val=&quot;00D2499D&quot;/&gt;&lt;wsp:rsid wsp:val=&quot;00D32D3D&quot;/&gt;&lt;wsp:rsid wsp:val=&quot;00D45F84&quot;/&gt;&lt;wsp:rsid wsp:val=&quot;00D4741C&quot;/&gt;&lt;wsp:rsid wsp:val=&quot;00D65285&quot;/&gt;&lt;wsp:rsid wsp:val=&quot;00D7607B&quot;/&gt;&lt;wsp:rsid wsp:val=&quot;00D845EC&quot;/&gt;&lt;wsp:rsid wsp:val=&quot;00D859BB&quot;/&gt;&lt;wsp:rsid wsp:val=&quot;00D938DB&quot;/&gt;&lt;wsp:rsid wsp:val=&quot;00D96B56&quot;/&gt;&lt;wsp:rsid wsp:val=&quot;00DA2BA5&quot;/&gt;&lt;wsp:rsid wsp:val=&quot;00DB3DA8&quot;/&gt;&lt;wsp:rsid wsp:val=&quot;00DD3C31&quot;/&gt;&lt;wsp:rsid wsp:val=&quot;00E04B0F&quot;/&gt;&lt;wsp:rsid wsp:val=&quot;00E0675A&quot;/&gt;&lt;wsp:rsid wsp:val=&quot;00E06A87&quot;/&gt;&lt;wsp:rsid wsp:val=&quot;00E0725A&quot;/&gt;&lt;wsp:rsid wsp:val=&quot;00E13E8F&quot;/&gt;&lt;wsp:rsid wsp:val=&quot;00E14059&quot;/&gt;&lt;wsp:rsid wsp:val=&quot;00E20AF2&quot;/&gt;&lt;wsp:rsid wsp:val=&quot;00E30513&quot;/&gt;&lt;wsp:rsid wsp:val=&quot;00E35ED9&quot;/&gt;&lt;wsp:rsid wsp:val=&quot;00E5393E&quot;/&gt;&lt;wsp:rsid wsp:val=&quot;00E610D3&quot;/&gt;&lt;wsp:rsid wsp:val=&quot;00E617C3&quot;/&gt;&lt;wsp:rsid wsp:val=&quot;00E758F1&quot;/&gt;&lt;wsp:rsid wsp:val=&quot;00E9213D&quot;/&gt;&lt;wsp:rsid wsp:val=&quot;00E947B0&quot;/&gt;&lt;wsp:rsid wsp:val=&quot;00EA1529&quot;/&gt;&lt;wsp:rsid wsp:val=&quot;00EB1051&quot;/&gt;&lt;wsp:rsid wsp:val=&quot;00EB698E&quot;/&gt;&lt;wsp:rsid wsp:val=&quot;00EE3BC1&quot;/&gt;&lt;wsp:rsid wsp:val=&quot;00EF21AD&quot;/&gt;&lt;wsp:rsid wsp:val=&quot;00F02A9F&quot;/&gt;&lt;wsp:rsid wsp:val=&quot;00F07EBF&quot;/&gt;&lt;wsp:rsid wsp:val=&quot;00F45F62&quot;/&gt;&lt;wsp:rsid wsp:val=&quot;00F918C0&quot;/&gt;&lt;wsp:rsid wsp:val=&quot;00F94099&quot;/&gt;&lt;wsp:rsid wsp:val=&quot;00FB5C9E&quot;/&gt;&lt;wsp:rsid wsp:val=&quot;00FB6F3A&quot;/&gt;&lt;wsp:rsid wsp:val=&quot;00FC5717&quot;/&gt;&lt;wsp:rsid wsp:val=&quot;00FD6A91&quot;/&gt;&lt;wsp:rsid wsp:val=&quot;00FE506C&quot;/&gt;&lt;/wsp:rsids&gt;&lt;/w:docPr&gt;&lt;w:body&gt;&lt;wx:sect&gt;&lt;w:p wsp:rsidR=&quot;00000000&quot; wsp:rsidRDefault=&quot;00C00A89&quot; wsp:rsidP=&quot;00C00A89&quot;&gt;&lt;m:oMathPara&gt;&lt;m:oMath&gt;&lt;m:sSub&gt;&lt;m:sSubPr&gt;&lt;m:ctrlPr&gt;&lt;w:rPr&gt;&lt;w:rFonts w:ascii=&quot;Cambria Math&quot; w:h-ansi=&quot;Cambria Math&quot; w:cs=&quot;Times New Roman&quot;/&gt;&lt;wx:font wx:val=&quot;Cambria Math&quot;/&gt;&lt;w:i/&gt;&lt;w:sz w:val=&quot;32&quot;/&gt;&lt;w:sz-cs w:val=&quot;32&quot;/&gt;&lt;/w:rPr&gt;&lt;/m:ctrlPr&gt;&lt;/m:sSubPr&gt;&lt;m:e&gt;&lt;m:r&gt;&lt;w:rPr&gt;&lt;w:rFonts w:ascii=&quot;Cambria Math&quot; w:h-ansi=&quot;Cambria Math&quot; w:cs=&quot;Times New Roman&quot;/&gt;&lt;wx:font wx:val=&quot;Cambria Math&quot;/&gt;&lt;w:i/&gt;&lt;w:sz w:val=&quot;32&quot;/&gt;&lt;w:sz-cs w:val=&quot;32&quot;/&gt;&lt;/w:rPr&gt;&lt;m:t&gt;П„&lt;/m:t&gt;&lt;/m:r&gt;&lt;/m:e&gt;&lt;m:sub&gt;&lt;m:r&gt;&lt;w:rPr&gt;&lt;w:rFonts w:ascii=&quot;Cambria Math&quot; w:h-ansi=&quot;Cambria Math&quot; w:cs=&quot;Times New Roman&quot;/&gt;&lt;wx:font wx:val=&quot;Cambria Math&quot;/&gt;&lt;w:i/&gt;&lt;w:sz w:val=&quot;32&quot;/&gt;&lt;w:sz-cs w:val=&quot;32&quot;/&gt;&lt;/w:rPr&gt;&lt;m:t&gt;0&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83" o:title="" chromakey="white"/>
          </v:shape>
        </w:pict>
      </w:r>
      <w:r w:rsidRPr="0049520D">
        <w:rPr>
          <w:rFonts w:ascii="Times New Roman" w:hAnsi="Times New Roman" w:cs="Times New Roman"/>
          <w:sz w:val="32"/>
          <w:szCs w:val="32"/>
        </w:rPr>
        <w:fldChar w:fldCharType="end"/>
      </w:r>
      <w:r w:rsidRPr="009804F2">
        <w:rPr>
          <w:rFonts w:ascii="Times New Roman" w:hAnsi="Times New Roman" w:cs="Times New Roman"/>
          <w:sz w:val="32"/>
          <w:szCs w:val="32"/>
        </w:rPr>
        <w:t xml:space="preserve"> </w:t>
      </w:r>
      <w:r w:rsidRPr="009804F2">
        <w:rPr>
          <w:rFonts w:ascii="Times New Roman" w:hAnsi="Times New Roman" w:cs="Times New Roman"/>
          <w:bCs/>
          <w:sz w:val="28"/>
          <w:szCs w:val="28"/>
        </w:rPr>
        <w:t>–</w:t>
      </w:r>
      <w:r w:rsidRPr="009804F2">
        <w:rPr>
          <w:rFonts w:ascii="Times New Roman" w:hAnsi="Times New Roman" w:cs="Times New Roman"/>
          <w:sz w:val="32"/>
          <w:szCs w:val="32"/>
        </w:rPr>
        <w:t xml:space="preserve"> </w:t>
      </w:r>
      <w:r w:rsidRPr="009804F2">
        <w:rPr>
          <w:rFonts w:ascii="Times New Roman" w:hAnsi="Times New Roman" w:cs="Times New Roman"/>
          <w:sz w:val="28"/>
          <w:szCs w:val="28"/>
          <w:shd w:val="clear" w:color="auto" w:fill="FFFFFF"/>
        </w:rPr>
        <w:t>предельное сопротивление сдвигу, Н/м</w:t>
      </w:r>
      <w:r w:rsidRPr="009804F2">
        <w:rPr>
          <w:rFonts w:ascii="Times New Roman" w:hAnsi="Times New Roman" w:cs="Times New Roman"/>
          <w:sz w:val="28"/>
          <w:szCs w:val="28"/>
          <w:shd w:val="clear" w:color="auto" w:fill="FFFFFF"/>
          <w:vertAlign w:val="superscript"/>
        </w:rPr>
        <w:t>2</w:t>
      </w:r>
      <w:r>
        <w:rPr>
          <w:rFonts w:ascii="Times New Roman" w:hAnsi="Times New Roman" w:cs="Times New Roman"/>
          <w:sz w:val="28"/>
          <w:szCs w:val="28"/>
          <w:shd w:val="clear" w:color="auto" w:fill="FFFFFF"/>
        </w:rPr>
        <w:t>.</w:t>
      </w:r>
    </w:p>
    <w:p w:rsidR="00DF6FF5" w:rsidRDefault="00DF6FF5" w:rsidP="00B4580C">
      <w:pPr>
        <w:spacing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Можно определять удельные потери напора, Па/м, в трубопроводе следующим образом:</w:t>
      </w:r>
    </w:p>
    <w:tbl>
      <w:tblPr>
        <w:tblW w:w="9464" w:type="dxa"/>
        <w:tblInd w:w="-142" w:type="dxa"/>
        <w:tblLayout w:type="fixed"/>
        <w:tblLook w:val="00A0"/>
      </w:tblPr>
      <w:tblGrid>
        <w:gridCol w:w="8755"/>
        <w:gridCol w:w="709"/>
      </w:tblGrid>
      <w:tr w:rsidR="00DF6FF5" w:rsidRPr="009804F2" w:rsidTr="00B4580C">
        <w:tc>
          <w:tcPr>
            <w:tcW w:w="8755" w:type="dxa"/>
          </w:tcPr>
          <w:p w:rsidR="00DF6FF5" w:rsidRPr="0049520D" w:rsidRDefault="00DF6FF5" w:rsidP="00B4580C">
            <w:pPr>
              <w:spacing w:line="360" w:lineRule="auto"/>
              <w:ind w:firstLine="709"/>
              <w:jc w:val="both"/>
              <w:rPr>
                <w:rFonts w:ascii="Times New Roman" w:hAnsi="Times New Roman"/>
                <w:color w:val="000000"/>
                <w:sz w:val="28"/>
                <w:szCs w:val="28"/>
              </w:rPr>
            </w:pPr>
            <w:r w:rsidRPr="0049520D">
              <w:pict>
                <v:shape id="_x0000_i1173" type="#_x0000_t75" style="width:159pt;height:34.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stylePaneFormatFilter w:val=&quot;3F01&quot;/&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7967&quot;/&gt;&lt;wsp:rsid wsp:val=&quot;000029D6&quot;/&gt;&lt;wsp:rsid wsp:val=&quot;00002C4D&quot;/&gt;&lt;wsp:rsid wsp:val=&quot;00017571&quot;/&gt;&lt;wsp:rsid wsp:val=&quot;00027105&quot;/&gt;&lt;wsp:rsid wsp:val=&quot;00033732&quot;/&gt;&lt;wsp:rsid wsp:val=&quot;00033F33&quot;/&gt;&lt;wsp:rsid wsp:val=&quot;000474BF&quot;/&gt;&lt;wsp:rsid wsp:val=&quot;00051CF3&quot;/&gt;&lt;wsp:rsid wsp:val=&quot;00060869&quot;/&gt;&lt;wsp:rsid wsp:val=&quot;000625C0&quot;/&gt;&lt;wsp:rsid wsp:val=&quot;00073578&quot;/&gt;&lt;wsp:rsid wsp:val=&quot;0007381A&quot;/&gt;&lt;wsp:rsid wsp:val=&quot;00076D95&quot;/&gt;&lt;wsp:rsid wsp:val=&quot;00080AC8&quot;/&gt;&lt;wsp:rsid wsp:val=&quot;00085754&quot;/&gt;&lt;wsp:rsid wsp:val=&quot;00086DEE&quot;/&gt;&lt;wsp:rsid wsp:val=&quot;00090228&quot;/&gt;&lt;wsp:rsid wsp:val=&quot;00094FC2&quot;/&gt;&lt;wsp:rsid wsp:val=&quot;000A0A94&quot;/&gt;&lt;wsp:rsid wsp:val=&quot;000B1DCA&quot;/&gt;&lt;wsp:rsid wsp:val=&quot;000B69E2&quot;/&gt;&lt;wsp:rsid wsp:val=&quot;000D4124&quot;/&gt;&lt;wsp:rsid wsp:val=&quot;000D6D2E&quot;/&gt;&lt;wsp:rsid wsp:val=&quot;000E0B24&quot;/&gt;&lt;wsp:rsid wsp:val=&quot;000E587C&quot;/&gt;&lt;wsp:rsid wsp:val=&quot;0015407B&quot;/&gt;&lt;wsp:rsid wsp:val=&quot;001556AA&quot;/&gt;&lt;wsp:rsid wsp:val=&quot;00173065&quot;/&gt;&lt;wsp:rsid wsp:val=&quot;00177F55&quot;/&gt;&lt;wsp:rsid wsp:val=&quot;00181CB6&quot;/&gt;&lt;wsp:rsid wsp:val=&quot;00195939&quot;/&gt;&lt;wsp:rsid wsp:val=&quot;001A0271&quot;/&gt;&lt;wsp:rsid wsp:val=&quot;001A3F32&quot;/&gt;&lt;wsp:rsid wsp:val=&quot;001A4AE0&quot;/&gt;&lt;wsp:rsid wsp:val=&quot;001B3810&quot;/&gt;&lt;wsp:rsid wsp:val=&quot;001B5BDD&quot;/&gt;&lt;wsp:rsid wsp:val=&quot;001C7C77&quot;/&gt;&lt;wsp:rsid wsp:val=&quot;001D6FF2&quot;/&gt;&lt;wsp:rsid wsp:val=&quot;001E08B2&quot;/&gt;&lt;wsp:rsid wsp:val=&quot;001E0A17&quot;/&gt;&lt;wsp:rsid wsp:val=&quot;002040FD&quot;/&gt;&lt;wsp:rsid wsp:val=&quot;00205FE0&quot;/&gt;&lt;wsp:rsid wsp:val=&quot;00206D1B&quot;/&gt;&lt;wsp:rsid wsp:val=&quot;0021372E&quot;/&gt;&lt;wsp:rsid wsp:val=&quot;002155CA&quot;/&gt;&lt;wsp:rsid wsp:val=&quot;00230FA3&quot;/&gt;&lt;wsp:rsid wsp:val=&quot;00242A24&quot;/&gt;&lt;wsp:rsid wsp:val=&quot;00246F22&quot;/&gt;&lt;wsp:rsid wsp:val=&quot;00251DB5&quot;/&gt;&lt;wsp:rsid wsp:val=&quot;00255836&quot;/&gt;&lt;wsp:rsid wsp:val=&quot;00273425&quot;/&gt;&lt;wsp:rsid wsp:val=&quot;00280B08&quot;/&gt;&lt;wsp:rsid wsp:val=&quot;00283806&quot;/&gt;&lt;wsp:rsid wsp:val=&quot;00287A81&quot;/&gt;&lt;wsp:rsid wsp:val=&quot;00293113&quot;/&gt;&lt;wsp:rsid wsp:val=&quot;002A2466&quot;/&gt;&lt;wsp:rsid wsp:val=&quot;002A5C24&quot;/&gt;&lt;wsp:rsid wsp:val=&quot;002B46DF&quot;/&gt;&lt;wsp:rsid wsp:val=&quot;002B5456&quot;/&gt;&lt;wsp:rsid wsp:val=&quot;002E407E&quot;/&gt;&lt;wsp:rsid wsp:val=&quot;00306714&quot;/&gt;&lt;wsp:rsid wsp:val=&quot;0036029F&quot;/&gt;&lt;wsp:rsid wsp:val=&quot;00363F07&quot;/&gt;&lt;wsp:rsid wsp:val=&quot;003644EE&quot;/&gt;&lt;wsp:rsid wsp:val=&quot;00372256&quot;/&gt;&lt;wsp:rsid wsp:val=&quot;00373D04&quot;/&gt;&lt;wsp:rsid wsp:val=&quot;00381C9D&quot;/&gt;&lt;wsp:rsid wsp:val=&quot;00381D49&quot;/&gt;&lt;wsp:rsid wsp:val=&quot;003874E0&quot;/&gt;&lt;wsp:rsid wsp:val=&quot;003963DE&quot;/&gt;&lt;wsp:rsid wsp:val=&quot;003B41A7&quot;/&gt;&lt;wsp:rsid wsp:val=&quot;003C472E&quot;/&gt;&lt;wsp:rsid wsp:val=&quot;003D0D3C&quot;/&gt;&lt;wsp:rsid wsp:val=&quot;003D1F8C&quot;/&gt;&lt;wsp:rsid wsp:val=&quot;00405D96&quot;/&gt;&lt;wsp:rsid wsp:val=&quot;00406458&quot;/&gt;&lt;wsp:rsid wsp:val=&quot;00411DF4&quot;/&gt;&lt;wsp:rsid wsp:val=&quot;00414304&quot;/&gt;&lt;wsp:rsid wsp:val=&quot;00420762&quot;/&gt;&lt;wsp:rsid wsp:val=&quot;00451827&quot;/&gt;&lt;wsp:rsid wsp:val=&quot;00467F24&quot;/&gt;&lt;wsp:rsid wsp:val=&quot;00475886&quot;/&gt;&lt;wsp:rsid wsp:val=&quot;0048362D&quot;/&gt;&lt;wsp:rsid wsp:val=&quot;0049520D&quot;/&gt;&lt;wsp:rsid wsp:val=&quot;004A21E0&quot;/&gt;&lt;wsp:rsid wsp:val=&quot;004A722A&quot;/&gt;&lt;wsp:rsid wsp:val=&quot;004D4ACD&quot;/&gt;&lt;wsp:rsid wsp:val=&quot;00510687&quot;/&gt;&lt;wsp:rsid wsp:val=&quot;00537744&quot;/&gt;&lt;wsp:rsid wsp:val=&quot;005402BE&quot;/&gt;&lt;wsp:rsid wsp:val=&quot;0057003C&quot;/&gt;&lt;wsp:rsid wsp:val=&quot;00577FF7&quot;/&gt;&lt;wsp:rsid wsp:val=&quot;00592609&quot;/&gt;&lt;wsp:rsid wsp:val=&quot;005B0060&quot;/&gt;&lt;wsp:rsid wsp:val=&quot;005D634F&quot;/&gt;&lt;wsp:rsid wsp:val=&quot;005E0BB9&quot;/&gt;&lt;wsp:rsid wsp:val=&quot;005E7967&quot;/&gt;&lt;wsp:rsid wsp:val=&quot;006003FA&quot;/&gt;&lt;wsp:rsid wsp:val=&quot;00613EE0&quot;/&gt;&lt;wsp:rsid wsp:val=&quot;0061571C&quot;/&gt;&lt;wsp:rsid wsp:val=&quot;006230FC&quot;/&gt;&lt;wsp:rsid wsp:val=&quot;0063638F&quot;/&gt;&lt;wsp:rsid wsp:val=&quot;00640E53&quot;/&gt;&lt;wsp:rsid wsp:val=&quot;006678CB&quot;/&gt;&lt;wsp:rsid wsp:val=&quot;006928ED&quot;/&gt;&lt;wsp:rsid wsp:val=&quot;006A3994&quot;/&gt;&lt;wsp:rsid wsp:val=&quot;006B2D90&quot;/&gt;&lt;wsp:rsid wsp:val=&quot;006B345C&quot;/&gt;&lt;wsp:rsid wsp:val=&quot;006B6E40&quot;/&gt;&lt;wsp:rsid wsp:val=&quot;006C626F&quot;/&gt;&lt;wsp:rsid wsp:val=&quot;006E19E2&quot;/&gt;&lt;wsp:rsid wsp:val=&quot;00705012&quot;/&gt;&lt;wsp:rsid wsp:val=&quot;00715F3C&quot;/&gt;&lt;wsp:rsid wsp:val=&quot;00724CB8&quot;/&gt;&lt;wsp:rsid wsp:val=&quot;00731BA5&quot;/&gt;&lt;wsp:rsid wsp:val=&quot;007335C2&quot;/&gt;&lt;wsp:rsid wsp:val=&quot;00734329&quot;/&gt;&lt;wsp:rsid wsp:val=&quot;007620A1&quot;/&gt;&lt;wsp:rsid wsp:val=&quot;00772C38&quot;/&gt;&lt;wsp:rsid wsp:val=&quot;007947FA&quot;/&gt;&lt;wsp:rsid wsp:val=&quot;007C72DD&quot;/&gt;&lt;wsp:rsid wsp:val=&quot;007E7304&quot;/&gt;&lt;wsp:rsid wsp:val=&quot;008038BC&quot;/&gt;&lt;wsp:rsid wsp:val=&quot;0081351E&quot;/&gt;&lt;wsp:rsid wsp:val=&quot;00842133&quot;/&gt;&lt;wsp:rsid wsp:val=&quot;00853250&quot;/&gt;&lt;wsp:rsid wsp:val=&quot;008533EE&quot;/&gt;&lt;wsp:rsid wsp:val=&quot;008869F0&quot;/&gt;&lt;wsp:rsid wsp:val=&quot;00891F55&quot;/&gt;&lt;wsp:rsid wsp:val=&quot;008A1A49&quot;/&gt;&lt;wsp:rsid wsp:val=&quot;008C0D75&quot;/&gt;&lt;wsp:rsid wsp:val=&quot;008C0EE6&quot;/&gt;&lt;wsp:rsid wsp:val=&quot;008E2629&quot;/&gt;&lt;wsp:rsid wsp:val=&quot;00901CDF&quot;/&gt;&lt;wsp:rsid wsp:val=&quot;00906E72&quot;/&gt;&lt;wsp:rsid wsp:val=&quot;00936388&quot;/&gt;&lt;wsp:rsid wsp:val=&quot;00950E9A&quot;/&gt;&lt;wsp:rsid wsp:val=&quot;009611D4&quot;/&gt;&lt;wsp:rsid wsp:val=&quot;00973E08&quot;/&gt;&lt;wsp:rsid wsp:val=&quot;00985B8D&quot;/&gt;&lt;wsp:rsid wsp:val=&quot;009C1638&quot;/&gt;&lt;wsp:rsid wsp:val=&quot;009D077F&quot;/&gt;&lt;wsp:rsid wsp:val=&quot;009E2920&quot;/&gt;&lt;wsp:rsid wsp:val=&quot;009E6654&quot;/&gt;&lt;wsp:rsid wsp:val=&quot;00A026FC&quot;/&gt;&lt;wsp:rsid wsp:val=&quot;00A06D7A&quot;/&gt;&lt;wsp:rsid wsp:val=&quot;00A2375C&quot;/&gt;&lt;wsp:rsid wsp:val=&quot;00A3675F&quot;/&gt;&lt;wsp:rsid wsp:val=&quot;00A45515&quot;/&gt;&lt;wsp:rsid wsp:val=&quot;00A51BE7&quot;/&gt;&lt;wsp:rsid wsp:val=&quot;00A53B14&quot;/&gt;&lt;wsp:rsid wsp:val=&quot;00A62C12&quot;/&gt;&lt;wsp:rsid wsp:val=&quot;00A64A58&quot;/&gt;&lt;wsp:rsid wsp:val=&quot;00A654D8&quot;/&gt;&lt;wsp:rsid wsp:val=&quot;00A81CF7&quot;/&gt;&lt;wsp:rsid wsp:val=&quot;00A861DB&quot;/&gt;&lt;wsp:rsid wsp:val=&quot;00A956D4&quot;/&gt;&lt;wsp:rsid wsp:val=&quot;00AB0E64&quot;/&gt;&lt;wsp:rsid wsp:val=&quot;00AF2326&quot;/&gt;&lt;wsp:rsid wsp:val=&quot;00AF76E0&quot;/&gt;&lt;wsp:rsid wsp:val=&quot;00B03AFB&quot;/&gt;&lt;wsp:rsid wsp:val=&quot;00B136B1&quot;/&gt;&lt;wsp:rsid wsp:val=&quot;00B13FFB&quot;/&gt;&lt;wsp:rsid wsp:val=&quot;00B145CA&quot;/&gt;&lt;wsp:rsid wsp:val=&quot;00B2509D&quot;/&gt;&lt;wsp:rsid wsp:val=&quot;00B254F8&quot;/&gt;&lt;wsp:rsid wsp:val=&quot;00B27C5C&quot;/&gt;&lt;wsp:rsid wsp:val=&quot;00B32B7A&quot;/&gt;&lt;wsp:rsid wsp:val=&quot;00B52532&quot;/&gt;&lt;wsp:rsid wsp:val=&quot;00B87726&quot;/&gt;&lt;wsp:rsid wsp:val=&quot;00B97606&quot;/&gt;&lt;wsp:rsid wsp:val=&quot;00BA0E00&quot;/&gt;&lt;wsp:rsid wsp:val=&quot;00BA132A&quot;/&gt;&lt;wsp:rsid wsp:val=&quot;00BA6E40&quot;/&gt;&lt;wsp:rsid wsp:val=&quot;00BB0471&quot;/&gt;&lt;wsp:rsid wsp:val=&quot;00BB3FA8&quot;/&gt;&lt;wsp:rsid wsp:val=&quot;00BB5876&quot;/&gt;&lt;wsp:rsid wsp:val=&quot;00BD14F8&quot;/&gt;&lt;wsp:rsid wsp:val=&quot;00BD2679&quot;/&gt;&lt;wsp:rsid wsp:val=&quot;00BE57ED&quot;/&gt;&lt;wsp:rsid wsp:val=&quot;00BF2401&quot;/&gt;&lt;wsp:rsid wsp:val=&quot;00C16580&quot;/&gt;&lt;wsp:rsid wsp:val=&quot;00C27D80&quot;/&gt;&lt;wsp:rsid wsp:val=&quot;00C27E4A&quot;/&gt;&lt;wsp:rsid wsp:val=&quot;00C450F5&quot;/&gt;&lt;wsp:rsid wsp:val=&quot;00C45FA5&quot;/&gt;&lt;wsp:rsid wsp:val=&quot;00C57F55&quot;/&gt;&lt;wsp:rsid wsp:val=&quot;00C754BA&quot;/&gt;&lt;wsp:rsid wsp:val=&quot;00C85E61&quot;/&gt;&lt;wsp:rsid wsp:val=&quot;00C913BC&quot;/&gt;&lt;wsp:rsid wsp:val=&quot;00C91FE0&quot;/&gt;&lt;wsp:rsid wsp:val=&quot;00C9460C&quot;/&gt;&lt;wsp:rsid wsp:val=&quot;00CA309D&quot;/&gt;&lt;wsp:rsid wsp:val=&quot;00CA4068&quot;/&gt;&lt;wsp:rsid wsp:val=&quot;00CD101F&quot;/&gt;&lt;wsp:rsid wsp:val=&quot;00D05047&quot;/&gt;&lt;wsp:rsid wsp:val=&quot;00D15BA1&quot;/&gt;&lt;wsp:rsid wsp:val=&quot;00D2499D&quot;/&gt;&lt;wsp:rsid wsp:val=&quot;00D32D3D&quot;/&gt;&lt;wsp:rsid wsp:val=&quot;00D45F84&quot;/&gt;&lt;wsp:rsid wsp:val=&quot;00D4741C&quot;/&gt;&lt;wsp:rsid wsp:val=&quot;00D65285&quot;/&gt;&lt;wsp:rsid wsp:val=&quot;00D7607B&quot;/&gt;&lt;wsp:rsid wsp:val=&quot;00D845EC&quot;/&gt;&lt;wsp:rsid wsp:val=&quot;00D859BB&quot;/&gt;&lt;wsp:rsid wsp:val=&quot;00D938DB&quot;/&gt;&lt;wsp:rsid wsp:val=&quot;00D96B56&quot;/&gt;&lt;wsp:rsid wsp:val=&quot;00DA2BA5&quot;/&gt;&lt;wsp:rsid wsp:val=&quot;00DB3DA8&quot;/&gt;&lt;wsp:rsid wsp:val=&quot;00DD3C31&quot;/&gt;&lt;wsp:rsid wsp:val=&quot;00E04B0F&quot;/&gt;&lt;wsp:rsid wsp:val=&quot;00E0675A&quot;/&gt;&lt;wsp:rsid wsp:val=&quot;00E06A87&quot;/&gt;&lt;wsp:rsid wsp:val=&quot;00E0725A&quot;/&gt;&lt;wsp:rsid wsp:val=&quot;00E13E8F&quot;/&gt;&lt;wsp:rsid wsp:val=&quot;00E14059&quot;/&gt;&lt;wsp:rsid wsp:val=&quot;00E20AF2&quot;/&gt;&lt;wsp:rsid wsp:val=&quot;00E30513&quot;/&gt;&lt;wsp:rsid wsp:val=&quot;00E35ED9&quot;/&gt;&lt;wsp:rsid wsp:val=&quot;00E5393E&quot;/&gt;&lt;wsp:rsid wsp:val=&quot;00E610D3&quot;/&gt;&lt;wsp:rsid wsp:val=&quot;00E617C3&quot;/&gt;&lt;wsp:rsid wsp:val=&quot;00E758F1&quot;/&gt;&lt;wsp:rsid wsp:val=&quot;00E9213D&quot;/&gt;&lt;wsp:rsid wsp:val=&quot;00E947B0&quot;/&gt;&lt;wsp:rsid wsp:val=&quot;00EA1529&quot;/&gt;&lt;wsp:rsid wsp:val=&quot;00EB1051&quot;/&gt;&lt;wsp:rsid wsp:val=&quot;00EB698E&quot;/&gt;&lt;wsp:rsid wsp:val=&quot;00EE3BC1&quot;/&gt;&lt;wsp:rsid wsp:val=&quot;00EF21AD&quot;/&gt;&lt;wsp:rsid wsp:val=&quot;00F02A9F&quot;/&gt;&lt;wsp:rsid wsp:val=&quot;00F07EBF&quot;/&gt;&lt;wsp:rsid wsp:val=&quot;00F45F62&quot;/&gt;&lt;wsp:rsid wsp:val=&quot;00F918C0&quot;/&gt;&lt;wsp:rsid wsp:val=&quot;00F94099&quot;/&gt;&lt;wsp:rsid wsp:val=&quot;00FB5C9E&quot;/&gt;&lt;wsp:rsid wsp:val=&quot;00FB6F3A&quot;/&gt;&lt;wsp:rsid wsp:val=&quot;00FC5717&quot;/&gt;&lt;wsp:rsid wsp:val=&quot;00FD6A91&quot;/&gt;&lt;wsp:rsid wsp:val=&quot;00FE506C&quot;/&gt;&lt;/wsp:rsids&gt;&lt;/w:docPr&gt;&lt;w:body&gt;&lt;wx:sect&gt;&lt;w:p wsp:rsidR=&quot;00000000&quot; wsp:rsidRPr=&quot;00731BA5&quot; wsp:rsidRDefault=&quot;00731BA5&quot; wsp:rsidP=&quot;00731BA5&quot;&gt;&lt;m:oMathPara&gt;&lt;m:oMath&gt;&lt;m:r&gt;&lt;w:rPr&gt;&lt;w:rFonts w:ascii=&quot;Cambria Math&quot; w:h-ansi=&quot;Cambria Math&quot;/&gt;&lt;wx:font wx:val=&quot;Cambria Math&quot;/&gt;&lt;w:i/&gt;&lt;w:color w:val=&quot;000000&quot;/&gt;&lt;w:sz w:val=&quot;28&quot;/&gt;&lt;w:sz-cs w:val=&quot;28&quot;/&gt;&lt;/w:rPr&gt;&lt;m:t&gt;i=&lt;/m:t&gt;&lt;/m:r&gt;&lt;m:f&gt;&lt;m:fPr&gt;&lt;m:ctrlPr&gt;&lt;w:rPr&gt;&lt;w:rFonts w:ascii=&quot;Cambria Math&quot; w:h-ansi=&quot;Cambria Math&quot;/&gt;&lt;wx:font wx:val=&quot;Cambria Math&quot;/&gt;&lt;w:i/&gt;&lt;w:color w:val=&quot;000000&quot;/&gt;&lt;w:sz w:val=&quot;28&quot;/&gt;&lt;w:sz-cs w:val=&quot;28&quot;/&gt;&lt;/w:rPr&gt;&lt;/m:ctrlPr&gt;&lt;/m:fPr&gt;&lt;m:num&gt;&lt;m:r&gt;&lt;w:rPr&gt;&lt;w:rFonts w:ascii=&quot;Cambria Math&quot; w:h-ansi=&quot;Cambria Math&quot;/&gt;&lt;wx:font wx:val=&quot;Cambria Math&quot;/&gt;&lt;w:i/&gt;&lt;w:color w:val=&quot;000000&quot;/&gt;&lt;w:sz w:val=&quot;28&quot;/&gt;&lt;w:sz-cs w:val=&quot;28&quot;/&gt;&lt;/w:rPr&gt;&lt;m:t&gt;3,2в€™&lt;/m:t&gt;&lt;/m:r&gt;&lt;m:r&gt;&lt;w:rPr&gt;&lt;w:rFonts w:ascii=&quot;Cambria Math&quot; w:h-ansi=&quot;Cambria Math&quot;/&gt;&lt;wx:font wx:val=&quot;Cambria Math&quot;/&gt;&lt;w:i/&gt;&lt;w:color w:val=&quot;000000&quot;/&gt;&lt;w:sz w:val=&quot;28&quot;/&gt;&lt;w:sz-cs w:val=&quot;28&quot;/&gt;&lt;w:lang w:val=&quot;EN-US&quot;/&gt;&lt;/w:rPr&gt;&lt;m:t&gt;О·&lt;/m:t&gt;&lt;/m:r&gt;&lt;m:r&gt;&lt;w:rPr&gt;&lt;w:rFonts w:ascii=&quot;Cambria Math&quot; w:h-ansi=&quot;Cambria Math&quot;/&gt;&lt;wx:font wx:val=&quot;Cambria Math&quot;/&gt;&lt;w:i/&gt;&lt;w:color w:val=&quot;000000&quot;/&gt;&lt;w:sz w:val=&quot;28&quot;/&gt;&lt;w:sz-cs w:val=&quot;28&quot;/&gt;&lt;/w:rPr&gt;&lt;m:t&gt;в€™&lt;/m:t&gt;&lt;/m:r&gt;&lt;m:r&gt;&lt;w:rPr&gt;&lt;w:rFonts w:ascii=&quot;Cambria Math&quot; w:h-ansi=&quot;Cambria Math&quot;/&gt;&lt;wx:font wx:val=&quot;Cambria Math&quot;/&gt;&lt;w:i/&gt;&lt;w:color w:val=&quot;000000&quot;/&gt;&lt;w:sz w:val=&quot;28&quot;/&gt;&lt;w:sz-cs w:val=&quot;28&quot;/&gt;&lt;w:lang w:val=&quot;EN-US&quot;/&gt;&lt;/w:rPr&gt;&lt;m:t&gt;П…&lt;/m:t&gt;&lt;/m:r&gt;&lt;/m:num&gt;&lt;m:den&gt;&lt;m:r&gt;&lt;w:rPr&gt;&lt;w:rFonts w:ascii=&quot;Cambria Math&quot; w:h-ansi=&quot;Cambria Math&quot;/&gt;&lt;wx:font wx:val=&quot;Cambria Math&quot;/&gt;&lt;w:i/&gt;&lt;w:color w:val=&quot;000000&quot;/&gt;&lt;w:sz w:val=&quot;28&quot;/&gt;&lt;w:sz-cs w:val=&quot;28&quot;/&gt;&lt;/w:rPr&gt;&lt;m:t&gt;ПЃв€™&lt;/m:t&gt;&lt;/m:r&gt;&lt;m:sSup&gt;&lt;m:sSupPr&gt;&lt;m:ctrlPr&gt;&lt;w:rPr&gt;&lt;w:rFonts w:ascii=&quot;Cambria Math&quot; w:h-ansi=&quot;Cambria Math&quot;/&gt;&lt;wx:font wx:val=&quot;Cambria Math&quot;/&gt;&lt;w:i/&gt;&lt;w:color w:val=&quot;000000&quot;/&gt;&lt;w:sz w:val=&quot;28&quot;/&gt;&lt;w:sz-cs w:val=&quot;28&quot;/&gt;&lt;/w:rPr&gt;&lt;/m:ctrlPr&gt;&lt;/m:sSupPr&gt;&lt;m:e&gt;&lt;m:r&gt;&lt;w:rPr&gt;&lt;w:rFonts w:ascii=&quot;Cambria Math&quot; w:h-ansi=&quot;Cambria Math&quot;/&gt;&lt;wx:font wx:val=&quot;Cambria Math&quot;/&gt;&lt;w:i/&gt;&lt;w:color w:val=&quot;000000&quot;/&gt;&lt;w:sz w:val=&quot;28&quot;/&gt;&lt;w:sz-cs w:val=&quot;28&quot;/&gt;&lt;/w:rPr&gt;&lt;m:t&gt;d&lt;/m:t&gt;&lt;/m:r&gt;&lt;/m:e&gt;&lt;m:sup&gt;&lt;m:r&gt;&lt;w:rPr&gt;&lt;w:rFonts w:ascii=&quot;Cambria Math&quot; w:h-ansi=&quot;Cambria Math&quot;/&gt;&lt;wx:font wx:val=&quot;Cambria Math&quot;/&gt;&lt;w:i/&gt;&lt;w:color w:val=&quot;000000&quot;/&gt;&lt;w:sz w:val=&quot;28&quot;/&gt;&lt;w:sz-cs w:val=&quot;28&quot;/&gt;&lt;/w:rPr&gt;&lt;m:t&gt;2&lt;/m:t&gt;&lt;/m:r&gt;&lt;/m:sup&gt;&lt;/m:sSup&gt;&lt;/m:den&gt;&lt;/m:f&gt;&lt;m:r&gt;&lt;w:rPr&gt;&lt;w:rFonts w:ascii=&quot;Cambria Math&quot; w:h-ansi=&quot;Cambria Math&quot;/&gt;&lt;wx:font wx:val=&quot;Cambria Math&quot;/&gt;&lt;w:i/&gt;&lt;w:color w:val=&quot;000000&quot;/&gt;&lt;w:sz w:val=&quot;28&quot;/&gt;&lt;w:sz-cs w:val=&quot;28&quot;/&gt;&lt;/w:rPr&gt;&lt;m:t&gt;+0,4 в€™ &lt;/m:t&gt;&lt;/m:r&gt;&lt;m:f&gt;&lt;m:fPr&gt;&lt;m:ctrlPr&gt;&lt;w:rPr&gt;&lt;w:rFonts w:ascii=&quot;Cambria Math&quot; w:h-ansi=&quot;Cambria Math&quot;/&gt;&lt;wx:font wx:val=&quot;Cambria Math&quot;/&gt;&lt;w:i/&gt;&lt;w:color w:val=&quot;000000&quot;/&gt;&lt;w:sz w:val=&quot;28&quot;/&gt;&lt;w:sz-cs w:val=&quot;28&quot;/&gt;&lt;/w:rPr&gt;&lt;/m:ctrlPr&gt;&lt;/m:fPr&gt;&lt;m:num&gt;&lt;m:sSub&gt;&lt;m:sSubPr&gt;&lt;m:ctrlPr&gt;&lt;w:rPr&gt;&lt;w:rFonts w:ascii=&quot;Cambria Math&quot; w:h-ansi=&quot;Cambria Math&quot;/&gt;&lt;wx:font wx:val=&quot;Cambria Math&quot;/&gt;&lt;w:i/&gt;&lt;w:color w:val=&quot;000000&quot;/&gt;&lt;w:sz w:val=&quot;28&quot;/&gt;&lt;w:sz-cs w:val=&quot;28&quot;/&gt;&lt;/w:rPr&gt;&lt;/m:ctrlPr&gt;&lt;/m:sSubPr&gt;&lt;m:e&gt;&lt;m:r&gt;&lt;w:rPr&gt;&lt;w:rFonts w:ascii=&quot;Cambria Math&quot; w:h-ansi=&quot;Cambria Math&quot;/&gt;&lt;wx:font wx:val=&quot;Cambria Math&quot;/&gt;&lt;w:i/&gt;&lt;w:color w:val=&quot;000000&quot;/&gt;&lt;w:sz w:val=&quot;28&quot;/&gt;&lt;w:sz-cs w:val=&quot;28&quot;/&gt;&lt;/w:rPr&gt;&lt;m:t&gt;П„&lt;/m:t&gt;&lt;/m:r&gt;&lt;/m:e&gt;&lt;m:sub&gt;&lt;m:r&gt;&lt;w:rPr&gt;&lt;w:rFonts w:ascii=&quot;Cambria Math&quot; w:h-ansi=&quot;Cambria Math&quot;/&gt;&lt;wx:font wx:val=&quot;Cambria Math&quot;/&gt;&lt;w:i/&gt;&lt;w:color w:val=&quot;000000&quot;/&gt;&lt;w:sz w:val=&quot;28&quot;/&gt;&lt;w:sz-cs w:val=&quot;28&quot;/&gt;&lt;/w:rPr&gt;&lt;m:t&gt;0&lt;/m:t&gt;&lt;/m:r&gt;&lt;/m:sub&gt;&lt;/m:sSub&gt;&lt;/m:num&gt;&lt;m:den&gt;&lt;m:r&gt;&lt;w:rPr&gt;&lt;w:rFonts w:ascii=&quot;Cambria Math&quot; w:h-ansi=&quot;Cambria Math&quot;/&gt;&lt;wx:font wx:val=&quot;Cambria Math&quot;/&gt;&lt;w:i/&gt;&lt;w:color w:val=&quot;000000&quot;/&gt;&lt;w:sz w:val=&quot;28&quot;/&gt;&lt;w:sz-cs w:val=&quot;28&quot;/&gt;&lt;/w:rPr&gt;&lt;m:t&gt;ПЃ в€™&lt;/m:t&gt;&lt;/m:r&gt;&lt;m:r&gt;&lt;w:rPr&gt;&lt;w:rFonts w:ascii=&quot;Cambria Math&quot; w:h-ansi=&quot;Cambria Math&quot;/&gt;&lt;wx:font wx:val=&quot;Cambria Math&quot;/&gt;&lt;w:i/&gt;&lt;w:color w:val=&quot;000000&quot;/&gt;&lt;w:sz w:val=&quot;28&quot;/&gt;&lt;w:sz-cs w:val=&quot;28&quot;/&gt;&lt;w:lang w:val=&quot;EN-US&quot;/&gt;&lt;/w:rPr&gt;&lt;m:t&gt;d&lt;/m:t&gt;&lt;/m:r&gt;&lt;/m:den&gt;&lt;/m:f&gt;&lt;m:r&gt;&lt;w:rPr&gt;&lt;w:rFonts w:ascii=&quot;Cambria Math&quot; w:h-ansi=&quot;Cambria Math&quot;/&gt;&lt;wx:font wx:val=&quot;Cambria Math&quot;/&gt;&lt;w:i/&gt;&lt;w:color w:val=&quot;000000&quot;/&gt;&lt;w:sz w:val=&quot;28&quot;/&gt;&lt;w:sz-cs w:val=&quot;28&quot;/&gt;&lt;/w:rPr&gt;&lt;m:t&gt;,&lt;/m:t&gt;&lt;/m:r&gt;&lt;/m:oMath&gt;&lt;/m:oMathPara&gt;&lt;/w:p&gt;&lt;w:sectPr wsp:rsidR=&quot;00000000&quot; wsp:rsidRPr=&quot;00731BA5&quot;&gt;&lt;w:pgSz w:w=&quot;12240&quot; w:h=&quot;15840&quot;/&gt;&lt;w:pgMar w:top=&quot;1134&quot; w:right=&quot;850&quot; w:bottom=&quot;1134&quot; w:left=&quot;1701&quot; w:header=&quot;720&quot; w:footer=&quot;720&quot; w:gutter=&quot;0&quot;/&gt;&lt;w:cols w:space=&quot;720&quot;/&gt;&lt;/w:sectPr&gt;&lt;/wx:sect&gt;&lt;/w:body&gt;&lt;/w:wordDocument&gt;">
                  <v:imagedata r:id="rId84" o:title="" chromakey="white"/>
                </v:shape>
              </w:pict>
            </w:r>
          </w:p>
        </w:tc>
        <w:tc>
          <w:tcPr>
            <w:tcW w:w="709" w:type="dxa"/>
          </w:tcPr>
          <w:p w:rsidR="00DF6FF5" w:rsidRPr="0049520D" w:rsidRDefault="00DF6FF5" w:rsidP="00B4580C">
            <w:pPr>
              <w:spacing w:line="360" w:lineRule="auto"/>
              <w:jc w:val="both"/>
              <w:rPr>
                <w:rFonts w:ascii="Times New Roman" w:hAnsi="Times New Roman"/>
                <w:color w:val="000000"/>
                <w:sz w:val="28"/>
                <w:szCs w:val="28"/>
              </w:rPr>
            </w:pPr>
            <w:r w:rsidRPr="0049520D">
              <w:rPr>
                <w:rFonts w:ascii="Times New Roman" w:hAnsi="Times New Roman"/>
                <w:color w:val="000000"/>
                <w:sz w:val="28"/>
                <w:szCs w:val="28"/>
              </w:rPr>
              <w:t>(24)</w:t>
            </w:r>
          </w:p>
        </w:tc>
      </w:tr>
    </w:tbl>
    <w:p w:rsidR="00DF6FF5" w:rsidRPr="009804F2" w:rsidRDefault="00DF6FF5" w:rsidP="00B4580C">
      <w:pPr>
        <w:tabs>
          <w:tab w:val="left" w:pos="3808"/>
        </w:tabs>
        <w:spacing w:line="360" w:lineRule="auto"/>
        <w:ind w:firstLine="709"/>
        <w:jc w:val="both"/>
        <w:rPr>
          <w:rFonts w:ascii="Times New Roman" w:hAnsi="Times New Roman" w:cs="Times New Roman"/>
          <w:color w:val="000000"/>
          <w:sz w:val="28"/>
          <w:szCs w:val="28"/>
        </w:rPr>
      </w:pPr>
      <w:r w:rsidRPr="009804F2">
        <w:rPr>
          <w:rFonts w:ascii="Times New Roman" w:hAnsi="Times New Roman" w:cs="Times New Roman"/>
          <w:color w:val="000000"/>
          <w:sz w:val="28"/>
          <w:szCs w:val="28"/>
        </w:rPr>
        <w:t>Переход к турбулентно</w:t>
      </w:r>
      <w:r>
        <w:rPr>
          <w:rFonts w:ascii="Times New Roman" w:hAnsi="Times New Roman" w:cs="Times New Roman"/>
          <w:color w:val="000000"/>
          <w:sz w:val="28"/>
          <w:szCs w:val="28"/>
        </w:rPr>
        <w:t>му режиму движения помёта в тру</w:t>
      </w:r>
      <w:r w:rsidRPr="009804F2">
        <w:rPr>
          <w:rFonts w:ascii="Times New Roman" w:hAnsi="Times New Roman" w:cs="Times New Roman"/>
          <w:color w:val="000000"/>
          <w:sz w:val="28"/>
          <w:szCs w:val="28"/>
        </w:rPr>
        <w:t>бах нач</w:t>
      </w:r>
      <w:r w:rsidRPr="009804F2">
        <w:rPr>
          <w:rFonts w:ascii="Times New Roman" w:hAnsi="Times New Roman" w:cs="Times New Roman"/>
          <w:color w:val="000000"/>
          <w:sz w:val="28"/>
          <w:szCs w:val="28"/>
        </w:rPr>
        <w:t>и</w:t>
      </w:r>
      <w:r w:rsidRPr="009804F2">
        <w:rPr>
          <w:rFonts w:ascii="Times New Roman" w:hAnsi="Times New Roman" w:cs="Times New Roman"/>
          <w:color w:val="000000"/>
          <w:sz w:val="28"/>
          <w:szCs w:val="28"/>
        </w:rPr>
        <w:t>нается при</w:t>
      </w:r>
      <w:r w:rsidRPr="0049520D">
        <w:rPr>
          <w:rFonts w:ascii="Times New Roman" w:hAnsi="Times New Roman" w:cs="Times New Roman"/>
          <w:color w:val="000000"/>
          <w:sz w:val="28"/>
          <w:szCs w:val="28"/>
        </w:rPr>
        <w:fldChar w:fldCharType="begin"/>
      </w:r>
      <w:r w:rsidRPr="0049520D">
        <w:rPr>
          <w:rFonts w:ascii="Times New Roman" w:hAnsi="Times New Roman" w:cs="Times New Roman"/>
          <w:color w:val="000000"/>
          <w:sz w:val="28"/>
          <w:szCs w:val="28"/>
        </w:rPr>
        <w:instrText xml:space="preserve"> QUOTE </w:instrText>
      </w:r>
      <w:r w:rsidRPr="0049520D">
        <w:rPr>
          <w:position w:val="-6"/>
        </w:rPr>
        <w:pict>
          <v:shape id="_x0000_i1174" type="#_x0000_t75" style="width:18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stylePaneFormatFilter w:val=&quot;3F01&quot;/&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7967&quot;/&gt;&lt;wsp:rsid wsp:val=&quot;000029D6&quot;/&gt;&lt;wsp:rsid wsp:val=&quot;00002C4D&quot;/&gt;&lt;wsp:rsid wsp:val=&quot;00017571&quot;/&gt;&lt;wsp:rsid wsp:val=&quot;00027105&quot;/&gt;&lt;wsp:rsid wsp:val=&quot;00033732&quot;/&gt;&lt;wsp:rsid wsp:val=&quot;00033F33&quot;/&gt;&lt;wsp:rsid wsp:val=&quot;000474BF&quot;/&gt;&lt;wsp:rsid wsp:val=&quot;00051CF3&quot;/&gt;&lt;wsp:rsid wsp:val=&quot;00060869&quot;/&gt;&lt;wsp:rsid wsp:val=&quot;000625C0&quot;/&gt;&lt;wsp:rsid wsp:val=&quot;00073578&quot;/&gt;&lt;wsp:rsid wsp:val=&quot;0007381A&quot;/&gt;&lt;wsp:rsid wsp:val=&quot;00076D95&quot;/&gt;&lt;wsp:rsid wsp:val=&quot;00080AC8&quot;/&gt;&lt;wsp:rsid wsp:val=&quot;00085754&quot;/&gt;&lt;wsp:rsid wsp:val=&quot;00086DEE&quot;/&gt;&lt;wsp:rsid wsp:val=&quot;00090228&quot;/&gt;&lt;wsp:rsid wsp:val=&quot;00094FC2&quot;/&gt;&lt;wsp:rsid wsp:val=&quot;000A0A94&quot;/&gt;&lt;wsp:rsid wsp:val=&quot;000B1DCA&quot;/&gt;&lt;wsp:rsid wsp:val=&quot;000B69E2&quot;/&gt;&lt;wsp:rsid wsp:val=&quot;000D4124&quot;/&gt;&lt;wsp:rsid wsp:val=&quot;000D6D2E&quot;/&gt;&lt;wsp:rsid wsp:val=&quot;000E0B24&quot;/&gt;&lt;wsp:rsid wsp:val=&quot;000E587C&quot;/&gt;&lt;wsp:rsid wsp:val=&quot;000E73EE&quot;/&gt;&lt;wsp:rsid wsp:val=&quot;0015407B&quot;/&gt;&lt;wsp:rsid wsp:val=&quot;001556AA&quot;/&gt;&lt;wsp:rsid wsp:val=&quot;00173065&quot;/&gt;&lt;wsp:rsid wsp:val=&quot;00177F55&quot;/&gt;&lt;wsp:rsid wsp:val=&quot;00181CB6&quot;/&gt;&lt;wsp:rsid wsp:val=&quot;00195939&quot;/&gt;&lt;wsp:rsid wsp:val=&quot;001A0271&quot;/&gt;&lt;wsp:rsid wsp:val=&quot;001A3F32&quot;/&gt;&lt;wsp:rsid wsp:val=&quot;001A4AE0&quot;/&gt;&lt;wsp:rsid wsp:val=&quot;001B3810&quot;/&gt;&lt;wsp:rsid wsp:val=&quot;001B5BDD&quot;/&gt;&lt;wsp:rsid wsp:val=&quot;001C7C77&quot;/&gt;&lt;wsp:rsid wsp:val=&quot;001D6FF2&quot;/&gt;&lt;wsp:rsid wsp:val=&quot;001E08B2&quot;/&gt;&lt;wsp:rsid wsp:val=&quot;001E0A17&quot;/&gt;&lt;wsp:rsid wsp:val=&quot;002040FD&quot;/&gt;&lt;wsp:rsid wsp:val=&quot;00205FE0&quot;/&gt;&lt;wsp:rsid wsp:val=&quot;00206D1B&quot;/&gt;&lt;wsp:rsid wsp:val=&quot;0021372E&quot;/&gt;&lt;wsp:rsid wsp:val=&quot;002155CA&quot;/&gt;&lt;wsp:rsid wsp:val=&quot;00230FA3&quot;/&gt;&lt;wsp:rsid wsp:val=&quot;00242A24&quot;/&gt;&lt;wsp:rsid wsp:val=&quot;00246F22&quot;/&gt;&lt;wsp:rsid wsp:val=&quot;00251DB5&quot;/&gt;&lt;wsp:rsid wsp:val=&quot;00255836&quot;/&gt;&lt;wsp:rsid wsp:val=&quot;00273425&quot;/&gt;&lt;wsp:rsid wsp:val=&quot;00280B08&quot;/&gt;&lt;wsp:rsid wsp:val=&quot;00283806&quot;/&gt;&lt;wsp:rsid wsp:val=&quot;00287A81&quot;/&gt;&lt;wsp:rsid wsp:val=&quot;00293113&quot;/&gt;&lt;wsp:rsid wsp:val=&quot;002A2466&quot;/&gt;&lt;wsp:rsid wsp:val=&quot;002A5C24&quot;/&gt;&lt;wsp:rsid wsp:val=&quot;002B46DF&quot;/&gt;&lt;wsp:rsid wsp:val=&quot;002B5456&quot;/&gt;&lt;wsp:rsid wsp:val=&quot;002E407E&quot;/&gt;&lt;wsp:rsid wsp:val=&quot;00306714&quot;/&gt;&lt;wsp:rsid wsp:val=&quot;0036029F&quot;/&gt;&lt;wsp:rsid wsp:val=&quot;00363F07&quot;/&gt;&lt;wsp:rsid wsp:val=&quot;003644EE&quot;/&gt;&lt;wsp:rsid wsp:val=&quot;00372256&quot;/&gt;&lt;wsp:rsid wsp:val=&quot;00373D04&quot;/&gt;&lt;wsp:rsid wsp:val=&quot;00381C9D&quot;/&gt;&lt;wsp:rsid wsp:val=&quot;00381D49&quot;/&gt;&lt;wsp:rsid wsp:val=&quot;003874E0&quot;/&gt;&lt;wsp:rsid wsp:val=&quot;003963DE&quot;/&gt;&lt;wsp:rsid wsp:val=&quot;003B41A7&quot;/&gt;&lt;wsp:rsid wsp:val=&quot;003C472E&quot;/&gt;&lt;wsp:rsid wsp:val=&quot;003D0D3C&quot;/&gt;&lt;wsp:rsid wsp:val=&quot;003D1F8C&quot;/&gt;&lt;wsp:rsid wsp:val=&quot;00405D96&quot;/&gt;&lt;wsp:rsid wsp:val=&quot;00406458&quot;/&gt;&lt;wsp:rsid wsp:val=&quot;00411DF4&quot;/&gt;&lt;wsp:rsid wsp:val=&quot;00414304&quot;/&gt;&lt;wsp:rsid wsp:val=&quot;00420762&quot;/&gt;&lt;wsp:rsid wsp:val=&quot;00451827&quot;/&gt;&lt;wsp:rsid wsp:val=&quot;00467F24&quot;/&gt;&lt;wsp:rsid wsp:val=&quot;00475886&quot;/&gt;&lt;wsp:rsid wsp:val=&quot;0048362D&quot;/&gt;&lt;wsp:rsid wsp:val=&quot;0049520D&quot;/&gt;&lt;wsp:rsid wsp:val=&quot;004A21E0&quot;/&gt;&lt;wsp:rsid wsp:val=&quot;004A722A&quot;/&gt;&lt;wsp:rsid wsp:val=&quot;004D4ACD&quot;/&gt;&lt;wsp:rsid wsp:val=&quot;00510687&quot;/&gt;&lt;wsp:rsid wsp:val=&quot;00537744&quot;/&gt;&lt;wsp:rsid wsp:val=&quot;005402BE&quot;/&gt;&lt;wsp:rsid wsp:val=&quot;0057003C&quot;/&gt;&lt;wsp:rsid wsp:val=&quot;00577FF7&quot;/&gt;&lt;wsp:rsid wsp:val=&quot;00592609&quot;/&gt;&lt;wsp:rsid wsp:val=&quot;005B0060&quot;/&gt;&lt;wsp:rsid wsp:val=&quot;005D634F&quot;/&gt;&lt;wsp:rsid wsp:val=&quot;005E0BB9&quot;/&gt;&lt;wsp:rsid wsp:val=&quot;005E7967&quot;/&gt;&lt;wsp:rsid wsp:val=&quot;006003FA&quot;/&gt;&lt;wsp:rsid wsp:val=&quot;00613EE0&quot;/&gt;&lt;wsp:rsid wsp:val=&quot;0061571C&quot;/&gt;&lt;wsp:rsid wsp:val=&quot;006230FC&quot;/&gt;&lt;wsp:rsid wsp:val=&quot;0063638F&quot;/&gt;&lt;wsp:rsid wsp:val=&quot;00640E53&quot;/&gt;&lt;wsp:rsid wsp:val=&quot;006678CB&quot;/&gt;&lt;wsp:rsid wsp:val=&quot;006928ED&quot;/&gt;&lt;wsp:rsid wsp:val=&quot;006A3994&quot;/&gt;&lt;wsp:rsid wsp:val=&quot;006B2D90&quot;/&gt;&lt;wsp:rsid wsp:val=&quot;006B345C&quot;/&gt;&lt;wsp:rsid wsp:val=&quot;006B6E40&quot;/&gt;&lt;wsp:rsid wsp:val=&quot;006C626F&quot;/&gt;&lt;wsp:rsid wsp:val=&quot;006E19E2&quot;/&gt;&lt;wsp:rsid wsp:val=&quot;00705012&quot;/&gt;&lt;wsp:rsid wsp:val=&quot;00715F3C&quot;/&gt;&lt;wsp:rsid wsp:val=&quot;00724CB8&quot;/&gt;&lt;wsp:rsid wsp:val=&quot;007335C2&quot;/&gt;&lt;wsp:rsid wsp:val=&quot;00734329&quot;/&gt;&lt;wsp:rsid wsp:val=&quot;007620A1&quot;/&gt;&lt;wsp:rsid wsp:val=&quot;00772C38&quot;/&gt;&lt;wsp:rsid wsp:val=&quot;007947FA&quot;/&gt;&lt;wsp:rsid wsp:val=&quot;007C72DD&quot;/&gt;&lt;wsp:rsid wsp:val=&quot;007E7304&quot;/&gt;&lt;wsp:rsid wsp:val=&quot;008038BC&quot;/&gt;&lt;wsp:rsid wsp:val=&quot;0081351E&quot;/&gt;&lt;wsp:rsid wsp:val=&quot;00842133&quot;/&gt;&lt;wsp:rsid wsp:val=&quot;00853250&quot;/&gt;&lt;wsp:rsid wsp:val=&quot;008533EE&quot;/&gt;&lt;wsp:rsid wsp:val=&quot;008869F0&quot;/&gt;&lt;wsp:rsid wsp:val=&quot;00891F55&quot;/&gt;&lt;wsp:rsid wsp:val=&quot;008A1A49&quot;/&gt;&lt;wsp:rsid wsp:val=&quot;008C0D75&quot;/&gt;&lt;wsp:rsid wsp:val=&quot;008C0EE6&quot;/&gt;&lt;wsp:rsid wsp:val=&quot;008E2629&quot;/&gt;&lt;wsp:rsid wsp:val=&quot;00901CDF&quot;/&gt;&lt;wsp:rsid wsp:val=&quot;00906E72&quot;/&gt;&lt;wsp:rsid wsp:val=&quot;00936388&quot;/&gt;&lt;wsp:rsid wsp:val=&quot;00950E9A&quot;/&gt;&lt;wsp:rsid wsp:val=&quot;009611D4&quot;/&gt;&lt;wsp:rsid wsp:val=&quot;00973E08&quot;/&gt;&lt;wsp:rsid wsp:val=&quot;00985B8D&quot;/&gt;&lt;wsp:rsid wsp:val=&quot;009C1638&quot;/&gt;&lt;wsp:rsid wsp:val=&quot;009D077F&quot;/&gt;&lt;wsp:rsid wsp:val=&quot;009E2920&quot;/&gt;&lt;wsp:rsid wsp:val=&quot;009E6654&quot;/&gt;&lt;wsp:rsid wsp:val=&quot;00A026FC&quot;/&gt;&lt;wsp:rsid wsp:val=&quot;00A06D7A&quot;/&gt;&lt;wsp:rsid wsp:val=&quot;00A2375C&quot;/&gt;&lt;wsp:rsid wsp:val=&quot;00A3675F&quot;/&gt;&lt;wsp:rsid wsp:val=&quot;00A45515&quot;/&gt;&lt;wsp:rsid wsp:val=&quot;00A51BE7&quot;/&gt;&lt;wsp:rsid wsp:val=&quot;00A53B14&quot;/&gt;&lt;wsp:rsid wsp:val=&quot;00A62C12&quot;/&gt;&lt;wsp:rsid wsp:val=&quot;00A64A58&quot;/&gt;&lt;wsp:rsid wsp:val=&quot;00A654D8&quot;/&gt;&lt;wsp:rsid wsp:val=&quot;00A81CF7&quot;/&gt;&lt;wsp:rsid wsp:val=&quot;00A861DB&quot;/&gt;&lt;wsp:rsid wsp:val=&quot;00A956D4&quot;/&gt;&lt;wsp:rsid wsp:val=&quot;00AB0E64&quot;/&gt;&lt;wsp:rsid wsp:val=&quot;00AF2326&quot;/&gt;&lt;wsp:rsid wsp:val=&quot;00AF76E0&quot;/&gt;&lt;wsp:rsid wsp:val=&quot;00B03AFB&quot;/&gt;&lt;wsp:rsid wsp:val=&quot;00B136B1&quot;/&gt;&lt;wsp:rsid wsp:val=&quot;00B13FFB&quot;/&gt;&lt;wsp:rsid wsp:val=&quot;00B145CA&quot;/&gt;&lt;wsp:rsid wsp:val=&quot;00B2509D&quot;/&gt;&lt;wsp:rsid wsp:val=&quot;00B254F8&quot;/&gt;&lt;wsp:rsid wsp:val=&quot;00B27C5C&quot;/&gt;&lt;wsp:rsid wsp:val=&quot;00B32B7A&quot;/&gt;&lt;wsp:rsid wsp:val=&quot;00B52532&quot;/&gt;&lt;wsp:rsid wsp:val=&quot;00B87726&quot;/&gt;&lt;wsp:rsid wsp:val=&quot;00B97606&quot;/&gt;&lt;wsp:rsid wsp:val=&quot;00BA0E00&quot;/&gt;&lt;wsp:rsid wsp:val=&quot;00BA132A&quot;/&gt;&lt;wsp:rsid wsp:val=&quot;00BA6E40&quot;/&gt;&lt;wsp:rsid wsp:val=&quot;00BB0471&quot;/&gt;&lt;wsp:rsid wsp:val=&quot;00BB3FA8&quot;/&gt;&lt;wsp:rsid wsp:val=&quot;00BB5876&quot;/&gt;&lt;wsp:rsid wsp:val=&quot;00BD14F8&quot;/&gt;&lt;wsp:rsid wsp:val=&quot;00BD2679&quot;/&gt;&lt;wsp:rsid wsp:val=&quot;00BE57ED&quot;/&gt;&lt;wsp:rsid wsp:val=&quot;00BF2401&quot;/&gt;&lt;wsp:rsid wsp:val=&quot;00C16580&quot;/&gt;&lt;wsp:rsid wsp:val=&quot;00C27D80&quot;/&gt;&lt;wsp:rsid wsp:val=&quot;00C27E4A&quot;/&gt;&lt;wsp:rsid wsp:val=&quot;00C450F5&quot;/&gt;&lt;wsp:rsid wsp:val=&quot;00C45FA5&quot;/&gt;&lt;wsp:rsid wsp:val=&quot;00C57F55&quot;/&gt;&lt;wsp:rsid wsp:val=&quot;00C754BA&quot;/&gt;&lt;wsp:rsid wsp:val=&quot;00C85E61&quot;/&gt;&lt;wsp:rsid wsp:val=&quot;00C913BC&quot;/&gt;&lt;wsp:rsid wsp:val=&quot;00C91FE0&quot;/&gt;&lt;wsp:rsid wsp:val=&quot;00C9460C&quot;/&gt;&lt;wsp:rsid wsp:val=&quot;00CA309D&quot;/&gt;&lt;wsp:rsid wsp:val=&quot;00CA4068&quot;/&gt;&lt;wsp:rsid wsp:val=&quot;00CD101F&quot;/&gt;&lt;wsp:rsid wsp:val=&quot;00D05047&quot;/&gt;&lt;wsp:rsid wsp:val=&quot;00D15BA1&quot;/&gt;&lt;wsp:rsid wsp:val=&quot;00D2499D&quot;/&gt;&lt;wsp:rsid wsp:val=&quot;00D32D3D&quot;/&gt;&lt;wsp:rsid wsp:val=&quot;00D45F84&quot;/&gt;&lt;wsp:rsid wsp:val=&quot;00D4741C&quot;/&gt;&lt;wsp:rsid wsp:val=&quot;00D65285&quot;/&gt;&lt;wsp:rsid wsp:val=&quot;00D7607B&quot;/&gt;&lt;wsp:rsid wsp:val=&quot;00D845EC&quot;/&gt;&lt;wsp:rsid wsp:val=&quot;00D859BB&quot;/&gt;&lt;wsp:rsid wsp:val=&quot;00D938DB&quot;/&gt;&lt;wsp:rsid wsp:val=&quot;00D96B56&quot;/&gt;&lt;wsp:rsid wsp:val=&quot;00DA2BA5&quot;/&gt;&lt;wsp:rsid wsp:val=&quot;00DB3DA8&quot;/&gt;&lt;wsp:rsid wsp:val=&quot;00DD3C31&quot;/&gt;&lt;wsp:rsid wsp:val=&quot;00E04B0F&quot;/&gt;&lt;wsp:rsid wsp:val=&quot;00E0675A&quot;/&gt;&lt;wsp:rsid wsp:val=&quot;00E06A87&quot;/&gt;&lt;wsp:rsid wsp:val=&quot;00E0725A&quot;/&gt;&lt;wsp:rsid wsp:val=&quot;00E13E8F&quot;/&gt;&lt;wsp:rsid wsp:val=&quot;00E14059&quot;/&gt;&lt;wsp:rsid wsp:val=&quot;00E20AF2&quot;/&gt;&lt;wsp:rsid wsp:val=&quot;00E30513&quot;/&gt;&lt;wsp:rsid wsp:val=&quot;00E35ED9&quot;/&gt;&lt;wsp:rsid wsp:val=&quot;00E5393E&quot;/&gt;&lt;wsp:rsid wsp:val=&quot;00E610D3&quot;/&gt;&lt;wsp:rsid wsp:val=&quot;00E617C3&quot;/&gt;&lt;wsp:rsid wsp:val=&quot;00E758F1&quot;/&gt;&lt;wsp:rsid wsp:val=&quot;00E9213D&quot;/&gt;&lt;wsp:rsid wsp:val=&quot;00E947B0&quot;/&gt;&lt;wsp:rsid wsp:val=&quot;00EA1529&quot;/&gt;&lt;wsp:rsid wsp:val=&quot;00EB1051&quot;/&gt;&lt;wsp:rsid wsp:val=&quot;00EB698E&quot;/&gt;&lt;wsp:rsid wsp:val=&quot;00EE3BC1&quot;/&gt;&lt;wsp:rsid wsp:val=&quot;00EF21AD&quot;/&gt;&lt;wsp:rsid wsp:val=&quot;00F02A9F&quot;/&gt;&lt;wsp:rsid wsp:val=&quot;00F07EBF&quot;/&gt;&lt;wsp:rsid wsp:val=&quot;00F45F62&quot;/&gt;&lt;wsp:rsid wsp:val=&quot;00F918C0&quot;/&gt;&lt;wsp:rsid wsp:val=&quot;00F94099&quot;/&gt;&lt;wsp:rsid wsp:val=&quot;00FB5C9E&quot;/&gt;&lt;wsp:rsid wsp:val=&quot;00FB6F3A&quot;/&gt;&lt;wsp:rsid wsp:val=&quot;00FC5717&quot;/&gt;&lt;wsp:rsid wsp:val=&quot;00FD6A91&quot;/&gt;&lt;wsp:rsid wsp:val=&quot;00FE506C&quot;/&gt;&lt;/wsp:rsids&gt;&lt;/w:docPr&gt;&lt;w:body&gt;&lt;wx:sect&gt;&lt;w:p wsp:rsidR=&quot;00000000&quot; wsp:rsidRDefault=&quot;000E73EE&quot; wsp:rsidP=&quot;000E73EE&quot;&gt;&lt;m:oMathPara&gt;&lt;m:oMath&gt;&lt;m:sSubSup&gt;&lt;m:sSubSupPr&gt;&lt;m:ctrlPr&gt;&lt;w:rPr&gt;&lt;w:rFonts w:ascii=&quot;Cambria Math&quot; w:h-ansi=&quot;Cambria Math&quot; w:cs=&quot;Times New Roman&quot;/&gt;&lt;wx:font wx:val=&quot;Cambria Math&quot;/&gt;&lt;w:i/&gt;&lt;w:color w:val=&quot;000000&quot;/&gt;&lt;w:sz w:val=&quot;28&quot;/&gt;&lt;w:sz-cs w:val=&quot;28&quot;/&gt;&lt;/w:rPr&gt;&lt;/m:ctrlPr&gt;&lt;/m:sSubSupPr&gt;&lt;m:e&gt;&lt;m:r&gt;&lt;w:rPr&gt;&lt;w:rFonts w:ascii=&quot;Cambria Math&quot; w:h-ansi=&quot;Cambria Math&quot; w:cs=&quot;Times New Roman&quot;/&gt;&lt;wx:font wx:val=&quot;Cambria Math&quot;/&gt;&lt;w:i/&gt;&lt;w:color w:val=&quot;000000&quot;/&gt;&lt;w:sz w:val=&quot;28&quot;/&gt;&lt;w:sz-cs w:val=&quot;28&quot;/&gt;&lt;/w:rPr&gt;&lt;m:t&gt; &lt;/m:t&gt;&lt;/m:r&gt;&lt;m:r&gt;&lt;w:rPr&gt;&lt;w:rFonts w:ascii=&quot;Cambria Math&quot; w:h-ansi=&quot;Cambria Math&quot; w:cs=&quot;Times New Roman&quot;/&gt;&lt;wx:font wx:val=&quot;Cambria Math&quot;/&gt;&lt;w:i/&gt;&lt;w:color w:val=&quot;000000&quot;/&gt;&lt;w:sz w:val=&quot;28&quot;/&gt;&lt;w:sz-cs w:val=&quot;28&quot;/&gt;&lt;w:lang w:val=&quot;EN-US&quot;/&gt;&lt;/w:rPr&gt;&lt;m:t&gt;R&lt;/m:t&gt;&lt;/m:r&gt;&lt;/m:e&gt;&lt;m:sub&gt;&lt;m:r&gt;&lt;w:rPr&gt;&lt;w:rFonts w:ascii=&quot;Cambria Math&quot; w:h-ansi=&quot;Cambria Math&quot; w:cs=&quot;Times New Roman&quot;/&gt;&lt;wx:font wx:val=&quot;Cambria Math&quot;/&gt;&lt;w:i/&gt;&lt;w:color w:val=&quot;000000&quot;/&gt;&lt;w:sz w:val=&quot;28&quot;/&gt;&lt;w:sz-cs w:val=&quot;28&quot;/&gt;&lt;/w:rPr&gt;&lt;m:t&gt;e&lt;/m:t&gt;&lt;/m:r&gt;&lt;/m:sub&gt;&lt;m:sup&gt;&lt;m:r&gt;&lt;w:rPr&gt;&lt;w:rFonts w:ascii=&quot;Cambria Math&quot; w:h-ansi=&quot;Cambria Math&quot; w:cs=&quot;Times New Roman&quot;/&gt;&lt;wx:font wx:val=&quot;Cambria Math&quot;/&gt;&lt;w:i/&gt;&lt;w:color w:val=&quot;000000&quot;/&gt;&lt;w:sz w:val=&quot;28&quot;/&gt;&lt;w:sz-cs w:val=&quot;28&quot;/&gt;&lt;/w:rPr&gt;&lt;m:t&gt;'&lt;/m:t&gt;&lt;/m:r&gt;&lt;/m:sup&gt;&lt;/m:sSub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85" o:title="" chromakey="white"/>
          </v:shape>
        </w:pict>
      </w:r>
      <w:r w:rsidRPr="0049520D">
        <w:rPr>
          <w:rFonts w:ascii="Times New Roman" w:hAnsi="Times New Roman" w:cs="Times New Roman"/>
          <w:color w:val="000000"/>
          <w:sz w:val="28"/>
          <w:szCs w:val="28"/>
        </w:rPr>
        <w:instrText xml:space="preserve"> </w:instrText>
      </w:r>
      <w:r w:rsidRPr="0049520D">
        <w:rPr>
          <w:rFonts w:ascii="Times New Roman" w:hAnsi="Times New Roman" w:cs="Times New Roman"/>
          <w:color w:val="000000"/>
          <w:sz w:val="28"/>
          <w:szCs w:val="28"/>
        </w:rPr>
        <w:fldChar w:fldCharType="separate"/>
      </w:r>
      <w:r w:rsidRPr="0049520D">
        <w:rPr>
          <w:position w:val="-6"/>
        </w:rPr>
        <w:pict>
          <v:shape id="_x0000_i1175" type="#_x0000_t75" style="width:18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stylePaneFormatFilter w:val=&quot;3F01&quot;/&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7967&quot;/&gt;&lt;wsp:rsid wsp:val=&quot;000029D6&quot;/&gt;&lt;wsp:rsid wsp:val=&quot;00002C4D&quot;/&gt;&lt;wsp:rsid wsp:val=&quot;00017571&quot;/&gt;&lt;wsp:rsid wsp:val=&quot;00027105&quot;/&gt;&lt;wsp:rsid wsp:val=&quot;00033732&quot;/&gt;&lt;wsp:rsid wsp:val=&quot;00033F33&quot;/&gt;&lt;wsp:rsid wsp:val=&quot;000474BF&quot;/&gt;&lt;wsp:rsid wsp:val=&quot;00051CF3&quot;/&gt;&lt;wsp:rsid wsp:val=&quot;00060869&quot;/&gt;&lt;wsp:rsid wsp:val=&quot;000625C0&quot;/&gt;&lt;wsp:rsid wsp:val=&quot;00073578&quot;/&gt;&lt;wsp:rsid wsp:val=&quot;0007381A&quot;/&gt;&lt;wsp:rsid wsp:val=&quot;00076D95&quot;/&gt;&lt;wsp:rsid wsp:val=&quot;00080AC8&quot;/&gt;&lt;wsp:rsid wsp:val=&quot;00085754&quot;/&gt;&lt;wsp:rsid wsp:val=&quot;00086DEE&quot;/&gt;&lt;wsp:rsid wsp:val=&quot;00090228&quot;/&gt;&lt;wsp:rsid wsp:val=&quot;00094FC2&quot;/&gt;&lt;wsp:rsid wsp:val=&quot;000A0A94&quot;/&gt;&lt;wsp:rsid wsp:val=&quot;000B1DCA&quot;/&gt;&lt;wsp:rsid wsp:val=&quot;000B69E2&quot;/&gt;&lt;wsp:rsid wsp:val=&quot;000D4124&quot;/&gt;&lt;wsp:rsid wsp:val=&quot;000D6D2E&quot;/&gt;&lt;wsp:rsid wsp:val=&quot;000E0B24&quot;/&gt;&lt;wsp:rsid wsp:val=&quot;000E587C&quot;/&gt;&lt;wsp:rsid wsp:val=&quot;000E73EE&quot;/&gt;&lt;wsp:rsid wsp:val=&quot;0015407B&quot;/&gt;&lt;wsp:rsid wsp:val=&quot;001556AA&quot;/&gt;&lt;wsp:rsid wsp:val=&quot;00173065&quot;/&gt;&lt;wsp:rsid wsp:val=&quot;00177F55&quot;/&gt;&lt;wsp:rsid wsp:val=&quot;00181CB6&quot;/&gt;&lt;wsp:rsid wsp:val=&quot;00195939&quot;/&gt;&lt;wsp:rsid wsp:val=&quot;001A0271&quot;/&gt;&lt;wsp:rsid wsp:val=&quot;001A3F32&quot;/&gt;&lt;wsp:rsid wsp:val=&quot;001A4AE0&quot;/&gt;&lt;wsp:rsid wsp:val=&quot;001B3810&quot;/&gt;&lt;wsp:rsid wsp:val=&quot;001B5BDD&quot;/&gt;&lt;wsp:rsid wsp:val=&quot;001C7C77&quot;/&gt;&lt;wsp:rsid wsp:val=&quot;001D6FF2&quot;/&gt;&lt;wsp:rsid wsp:val=&quot;001E08B2&quot;/&gt;&lt;wsp:rsid wsp:val=&quot;001E0A17&quot;/&gt;&lt;wsp:rsid wsp:val=&quot;002040FD&quot;/&gt;&lt;wsp:rsid wsp:val=&quot;00205FE0&quot;/&gt;&lt;wsp:rsid wsp:val=&quot;00206D1B&quot;/&gt;&lt;wsp:rsid wsp:val=&quot;0021372E&quot;/&gt;&lt;wsp:rsid wsp:val=&quot;002155CA&quot;/&gt;&lt;wsp:rsid wsp:val=&quot;00230FA3&quot;/&gt;&lt;wsp:rsid wsp:val=&quot;00242A24&quot;/&gt;&lt;wsp:rsid wsp:val=&quot;00246F22&quot;/&gt;&lt;wsp:rsid wsp:val=&quot;00251DB5&quot;/&gt;&lt;wsp:rsid wsp:val=&quot;00255836&quot;/&gt;&lt;wsp:rsid wsp:val=&quot;00273425&quot;/&gt;&lt;wsp:rsid wsp:val=&quot;00280B08&quot;/&gt;&lt;wsp:rsid wsp:val=&quot;00283806&quot;/&gt;&lt;wsp:rsid wsp:val=&quot;00287A81&quot;/&gt;&lt;wsp:rsid wsp:val=&quot;00293113&quot;/&gt;&lt;wsp:rsid wsp:val=&quot;002A2466&quot;/&gt;&lt;wsp:rsid wsp:val=&quot;002A5C24&quot;/&gt;&lt;wsp:rsid wsp:val=&quot;002B46DF&quot;/&gt;&lt;wsp:rsid wsp:val=&quot;002B5456&quot;/&gt;&lt;wsp:rsid wsp:val=&quot;002E407E&quot;/&gt;&lt;wsp:rsid wsp:val=&quot;00306714&quot;/&gt;&lt;wsp:rsid wsp:val=&quot;0036029F&quot;/&gt;&lt;wsp:rsid wsp:val=&quot;00363F07&quot;/&gt;&lt;wsp:rsid wsp:val=&quot;003644EE&quot;/&gt;&lt;wsp:rsid wsp:val=&quot;00372256&quot;/&gt;&lt;wsp:rsid wsp:val=&quot;00373D04&quot;/&gt;&lt;wsp:rsid wsp:val=&quot;00381C9D&quot;/&gt;&lt;wsp:rsid wsp:val=&quot;00381D49&quot;/&gt;&lt;wsp:rsid wsp:val=&quot;003874E0&quot;/&gt;&lt;wsp:rsid wsp:val=&quot;003963DE&quot;/&gt;&lt;wsp:rsid wsp:val=&quot;003B41A7&quot;/&gt;&lt;wsp:rsid wsp:val=&quot;003C472E&quot;/&gt;&lt;wsp:rsid wsp:val=&quot;003D0D3C&quot;/&gt;&lt;wsp:rsid wsp:val=&quot;003D1F8C&quot;/&gt;&lt;wsp:rsid wsp:val=&quot;00405D96&quot;/&gt;&lt;wsp:rsid wsp:val=&quot;00406458&quot;/&gt;&lt;wsp:rsid wsp:val=&quot;00411DF4&quot;/&gt;&lt;wsp:rsid wsp:val=&quot;00414304&quot;/&gt;&lt;wsp:rsid wsp:val=&quot;00420762&quot;/&gt;&lt;wsp:rsid wsp:val=&quot;00451827&quot;/&gt;&lt;wsp:rsid wsp:val=&quot;00467F24&quot;/&gt;&lt;wsp:rsid wsp:val=&quot;00475886&quot;/&gt;&lt;wsp:rsid wsp:val=&quot;0048362D&quot;/&gt;&lt;wsp:rsid wsp:val=&quot;0049520D&quot;/&gt;&lt;wsp:rsid wsp:val=&quot;004A21E0&quot;/&gt;&lt;wsp:rsid wsp:val=&quot;004A722A&quot;/&gt;&lt;wsp:rsid wsp:val=&quot;004D4ACD&quot;/&gt;&lt;wsp:rsid wsp:val=&quot;00510687&quot;/&gt;&lt;wsp:rsid wsp:val=&quot;00537744&quot;/&gt;&lt;wsp:rsid wsp:val=&quot;005402BE&quot;/&gt;&lt;wsp:rsid wsp:val=&quot;0057003C&quot;/&gt;&lt;wsp:rsid wsp:val=&quot;00577FF7&quot;/&gt;&lt;wsp:rsid wsp:val=&quot;00592609&quot;/&gt;&lt;wsp:rsid wsp:val=&quot;005B0060&quot;/&gt;&lt;wsp:rsid wsp:val=&quot;005D634F&quot;/&gt;&lt;wsp:rsid wsp:val=&quot;005E0BB9&quot;/&gt;&lt;wsp:rsid wsp:val=&quot;005E7967&quot;/&gt;&lt;wsp:rsid wsp:val=&quot;006003FA&quot;/&gt;&lt;wsp:rsid wsp:val=&quot;00613EE0&quot;/&gt;&lt;wsp:rsid wsp:val=&quot;0061571C&quot;/&gt;&lt;wsp:rsid wsp:val=&quot;006230FC&quot;/&gt;&lt;wsp:rsid wsp:val=&quot;0063638F&quot;/&gt;&lt;wsp:rsid wsp:val=&quot;00640E53&quot;/&gt;&lt;wsp:rsid wsp:val=&quot;006678CB&quot;/&gt;&lt;wsp:rsid wsp:val=&quot;006928ED&quot;/&gt;&lt;wsp:rsid wsp:val=&quot;006A3994&quot;/&gt;&lt;wsp:rsid wsp:val=&quot;006B2D90&quot;/&gt;&lt;wsp:rsid wsp:val=&quot;006B345C&quot;/&gt;&lt;wsp:rsid wsp:val=&quot;006B6E40&quot;/&gt;&lt;wsp:rsid wsp:val=&quot;006C626F&quot;/&gt;&lt;wsp:rsid wsp:val=&quot;006E19E2&quot;/&gt;&lt;wsp:rsid wsp:val=&quot;00705012&quot;/&gt;&lt;wsp:rsid wsp:val=&quot;00715F3C&quot;/&gt;&lt;wsp:rsid wsp:val=&quot;00724CB8&quot;/&gt;&lt;wsp:rsid wsp:val=&quot;007335C2&quot;/&gt;&lt;wsp:rsid wsp:val=&quot;00734329&quot;/&gt;&lt;wsp:rsid wsp:val=&quot;007620A1&quot;/&gt;&lt;wsp:rsid wsp:val=&quot;00772C38&quot;/&gt;&lt;wsp:rsid wsp:val=&quot;007947FA&quot;/&gt;&lt;wsp:rsid wsp:val=&quot;007C72DD&quot;/&gt;&lt;wsp:rsid wsp:val=&quot;007E7304&quot;/&gt;&lt;wsp:rsid wsp:val=&quot;008038BC&quot;/&gt;&lt;wsp:rsid wsp:val=&quot;0081351E&quot;/&gt;&lt;wsp:rsid wsp:val=&quot;00842133&quot;/&gt;&lt;wsp:rsid wsp:val=&quot;00853250&quot;/&gt;&lt;wsp:rsid wsp:val=&quot;008533EE&quot;/&gt;&lt;wsp:rsid wsp:val=&quot;008869F0&quot;/&gt;&lt;wsp:rsid wsp:val=&quot;00891F55&quot;/&gt;&lt;wsp:rsid wsp:val=&quot;008A1A49&quot;/&gt;&lt;wsp:rsid wsp:val=&quot;008C0D75&quot;/&gt;&lt;wsp:rsid wsp:val=&quot;008C0EE6&quot;/&gt;&lt;wsp:rsid wsp:val=&quot;008E2629&quot;/&gt;&lt;wsp:rsid wsp:val=&quot;00901CDF&quot;/&gt;&lt;wsp:rsid wsp:val=&quot;00906E72&quot;/&gt;&lt;wsp:rsid wsp:val=&quot;00936388&quot;/&gt;&lt;wsp:rsid wsp:val=&quot;00950E9A&quot;/&gt;&lt;wsp:rsid wsp:val=&quot;009611D4&quot;/&gt;&lt;wsp:rsid wsp:val=&quot;00973E08&quot;/&gt;&lt;wsp:rsid wsp:val=&quot;00985B8D&quot;/&gt;&lt;wsp:rsid wsp:val=&quot;009C1638&quot;/&gt;&lt;wsp:rsid wsp:val=&quot;009D077F&quot;/&gt;&lt;wsp:rsid wsp:val=&quot;009E2920&quot;/&gt;&lt;wsp:rsid wsp:val=&quot;009E6654&quot;/&gt;&lt;wsp:rsid wsp:val=&quot;00A026FC&quot;/&gt;&lt;wsp:rsid wsp:val=&quot;00A06D7A&quot;/&gt;&lt;wsp:rsid wsp:val=&quot;00A2375C&quot;/&gt;&lt;wsp:rsid wsp:val=&quot;00A3675F&quot;/&gt;&lt;wsp:rsid wsp:val=&quot;00A45515&quot;/&gt;&lt;wsp:rsid wsp:val=&quot;00A51BE7&quot;/&gt;&lt;wsp:rsid wsp:val=&quot;00A53B14&quot;/&gt;&lt;wsp:rsid wsp:val=&quot;00A62C12&quot;/&gt;&lt;wsp:rsid wsp:val=&quot;00A64A58&quot;/&gt;&lt;wsp:rsid wsp:val=&quot;00A654D8&quot;/&gt;&lt;wsp:rsid wsp:val=&quot;00A81CF7&quot;/&gt;&lt;wsp:rsid wsp:val=&quot;00A861DB&quot;/&gt;&lt;wsp:rsid wsp:val=&quot;00A956D4&quot;/&gt;&lt;wsp:rsid wsp:val=&quot;00AB0E64&quot;/&gt;&lt;wsp:rsid wsp:val=&quot;00AF2326&quot;/&gt;&lt;wsp:rsid wsp:val=&quot;00AF76E0&quot;/&gt;&lt;wsp:rsid wsp:val=&quot;00B03AFB&quot;/&gt;&lt;wsp:rsid wsp:val=&quot;00B136B1&quot;/&gt;&lt;wsp:rsid wsp:val=&quot;00B13FFB&quot;/&gt;&lt;wsp:rsid wsp:val=&quot;00B145CA&quot;/&gt;&lt;wsp:rsid wsp:val=&quot;00B2509D&quot;/&gt;&lt;wsp:rsid wsp:val=&quot;00B254F8&quot;/&gt;&lt;wsp:rsid wsp:val=&quot;00B27C5C&quot;/&gt;&lt;wsp:rsid wsp:val=&quot;00B32B7A&quot;/&gt;&lt;wsp:rsid wsp:val=&quot;00B52532&quot;/&gt;&lt;wsp:rsid wsp:val=&quot;00B87726&quot;/&gt;&lt;wsp:rsid wsp:val=&quot;00B97606&quot;/&gt;&lt;wsp:rsid wsp:val=&quot;00BA0E00&quot;/&gt;&lt;wsp:rsid wsp:val=&quot;00BA132A&quot;/&gt;&lt;wsp:rsid wsp:val=&quot;00BA6E40&quot;/&gt;&lt;wsp:rsid wsp:val=&quot;00BB0471&quot;/&gt;&lt;wsp:rsid wsp:val=&quot;00BB3FA8&quot;/&gt;&lt;wsp:rsid wsp:val=&quot;00BB5876&quot;/&gt;&lt;wsp:rsid wsp:val=&quot;00BD14F8&quot;/&gt;&lt;wsp:rsid wsp:val=&quot;00BD2679&quot;/&gt;&lt;wsp:rsid wsp:val=&quot;00BE57ED&quot;/&gt;&lt;wsp:rsid wsp:val=&quot;00BF2401&quot;/&gt;&lt;wsp:rsid wsp:val=&quot;00C16580&quot;/&gt;&lt;wsp:rsid wsp:val=&quot;00C27D80&quot;/&gt;&lt;wsp:rsid wsp:val=&quot;00C27E4A&quot;/&gt;&lt;wsp:rsid wsp:val=&quot;00C450F5&quot;/&gt;&lt;wsp:rsid wsp:val=&quot;00C45FA5&quot;/&gt;&lt;wsp:rsid wsp:val=&quot;00C57F55&quot;/&gt;&lt;wsp:rsid wsp:val=&quot;00C754BA&quot;/&gt;&lt;wsp:rsid wsp:val=&quot;00C85E61&quot;/&gt;&lt;wsp:rsid wsp:val=&quot;00C913BC&quot;/&gt;&lt;wsp:rsid wsp:val=&quot;00C91FE0&quot;/&gt;&lt;wsp:rsid wsp:val=&quot;00C9460C&quot;/&gt;&lt;wsp:rsid wsp:val=&quot;00CA309D&quot;/&gt;&lt;wsp:rsid wsp:val=&quot;00CA4068&quot;/&gt;&lt;wsp:rsid wsp:val=&quot;00CD101F&quot;/&gt;&lt;wsp:rsid wsp:val=&quot;00D05047&quot;/&gt;&lt;wsp:rsid wsp:val=&quot;00D15BA1&quot;/&gt;&lt;wsp:rsid wsp:val=&quot;00D2499D&quot;/&gt;&lt;wsp:rsid wsp:val=&quot;00D32D3D&quot;/&gt;&lt;wsp:rsid wsp:val=&quot;00D45F84&quot;/&gt;&lt;wsp:rsid wsp:val=&quot;00D4741C&quot;/&gt;&lt;wsp:rsid wsp:val=&quot;00D65285&quot;/&gt;&lt;wsp:rsid wsp:val=&quot;00D7607B&quot;/&gt;&lt;wsp:rsid wsp:val=&quot;00D845EC&quot;/&gt;&lt;wsp:rsid wsp:val=&quot;00D859BB&quot;/&gt;&lt;wsp:rsid wsp:val=&quot;00D938DB&quot;/&gt;&lt;wsp:rsid wsp:val=&quot;00D96B56&quot;/&gt;&lt;wsp:rsid wsp:val=&quot;00DA2BA5&quot;/&gt;&lt;wsp:rsid wsp:val=&quot;00DB3DA8&quot;/&gt;&lt;wsp:rsid wsp:val=&quot;00DD3C31&quot;/&gt;&lt;wsp:rsid wsp:val=&quot;00E04B0F&quot;/&gt;&lt;wsp:rsid wsp:val=&quot;00E0675A&quot;/&gt;&lt;wsp:rsid wsp:val=&quot;00E06A87&quot;/&gt;&lt;wsp:rsid wsp:val=&quot;00E0725A&quot;/&gt;&lt;wsp:rsid wsp:val=&quot;00E13E8F&quot;/&gt;&lt;wsp:rsid wsp:val=&quot;00E14059&quot;/&gt;&lt;wsp:rsid wsp:val=&quot;00E20AF2&quot;/&gt;&lt;wsp:rsid wsp:val=&quot;00E30513&quot;/&gt;&lt;wsp:rsid wsp:val=&quot;00E35ED9&quot;/&gt;&lt;wsp:rsid wsp:val=&quot;00E5393E&quot;/&gt;&lt;wsp:rsid wsp:val=&quot;00E610D3&quot;/&gt;&lt;wsp:rsid wsp:val=&quot;00E617C3&quot;/&gt;&lt;wsp:rsid wsp:val=&quot;00E758F1&quot;/&gt;&lt;wsp:rsid wsp:val=&quot;00E9213D&quot;/&gt;&lt;wsp:rsid wsp:val=&quot;00E947B0&quot;/&gt;&lt;wsp:rsid wsp:val=&quot;00EA1529&quot;/&gt;&lt;wsp:rsid wsp:val=&quot;00EB1051&quot;/&gt;&lt;wsp:rsid wsp:val=&quot;00EB698E&quot;/&gt;&lt;wsp:rsid wsp:val=&quot;00EE3BC1&quot;/&gt;&lt;wsp:rsid wsp:val=&quot;00EF21AD&quot;/&gt;&lt;wsp:rsid wsp:val=&quot;00F02A9F&quot;/&gt;&lt;wsp:rsid wsp:val=&quot;00F07EBF&quot;/&gt;&lt;wsp:rsid wsp:val=&quot;00F45F62&quot;/&gt;&lt;wsp:rsid wsp:val=&quot;00F918C0&quot;/&gt;&lt;wsp:rsid wsp:val=&quot;00F94099&quot;/&gt;&lt;wsp:rsid wsp:val=&quot;00FB5C9E&quot;/&gt;&lt;wsp:rsid wsp:val=&quot;00FB6F3A&quot;/&gt;&lt;wsp:rsid wsp:val=&quot;00FC5717&quot;/&gt;&lt;wsp:rsid wsp:val=&quot;00FD6A91&quot;/&gt;&lt;wsp:rsid wsp:val=&quot;00FE506C&quot;/&gt;&lt;/wsp:rsids&gt;&lt;/w:docPr&gt;&lt;w:body&gt;&lt;wx:sect&gt;&lt;w:p wsp:rsidR=&quot;00000000&quot; wsp:rsidRDefault=&quot;000E73EE&quot; wsp:rsidP=&quot;000E73EE&quot;&gt;&lt;m:oMathPara&gt;&lt;m:oMath&gt;&lt;m:sSubSup&gt;&lt;m:sSubSupPr&gt;&lt;m:ctrlPr&gt;&lt;w:rPr&gt;&lt;w:rFonts w:ascii=&quot;Cambria Math&quot; w:h-ansi=&quot;Cambria Math&quot; w:cs=&quot;Times New Roman&quot;/&gt;&lt;wx:font wx:val=&quot;Cambria Math&quot;/&gt;&lt;w:i/&gt;&lt;w:color w:val=&quot;000000&quot;/&gt;&lt;w:sz w:val=&quot;28&quot;/&gt;&lt;w:sz-cs w:val=&quot;28&quot;/&gt;&lt;/w:rPr&gt;&lt;/m:ctrlPr&gt;&lt;/m:sSubSupPr&gt;&lt;m:e&gt;&lt;m:r&gt;&lt;w:rPr&gt;&lt;w:rFonts w:ascii=&quot;Cambria Math&quot; w:h-ansi=&quot;Cambria Math&quot; w:cs=&quot;Times New Roman&quot;/&gt;&lt;wx:font wx:val=&quot;Cambria Math&quot;/&gt;&lt;w:i/&gt;&lt;w:color w:val=&quot;000000&quot;/&gt;&lt;w:sz w:val=&quot;28&quot;/&gt;&lt;w:sz-cs w:val=&quot;28&quot;/&gt;&lt;/w:rPr&gt;&lt;m:t&gt; &lt;/m:t&gt;&lt;/m:r&gt;&lt;m:r&gt;&lt;w:rPr&gt;&lt;w:rFonts w:ascii=&quot;Cambria Math&quot; w:h-ansi=&quot;Cambria Math&quot; w:cs=&quot;Times New Roman&quot;/&gt;&lt;wx:font wx:val=&quot;Cambria Math&quot;/&gt;&lt;w:i/&gt;&lt;w:color w:val=&quot;000000&quot;/&gt;&lt;w:sz w:val=&quot;28&quot;/&gt;&lt;w:sz-cs w:val=&quot;28&quot;/&gt;&lt;w:lang w:val=&quot;EN-US&quot;/&gt;&lt;/w:rPr&gt;&lt;m:t&gt;R&lt;/m:t&gt;&lt;/m:r&gt;&lt;/m:e&gt;&lt;m:sub&gt;&lt;m:r&gt;&lt;w:rPr&gt;&lt;w:rFonts w:ascii=&quot;Cambria Math&quot; w:h-ansi=&quot;Cambria Math&quot; w:cs=&quot;Times New Roman&quot;/&gt;&lt;wx:font wx:val=&quot;Cambria Math&quot;/&gt;&lt;w:i/&gt;&lt;w:color w:val=&quot;000000&quot;/&gt;&lt;w:sz w:val=&quot;28&quot;/&gt;&lt;w:sz-cs w:val=&quot;28&quot;/&gt;&lt;/w:rPr&gt;&lt;m:t&gt;e&lt;/m:t&gt;&lt;/m:r&gt;&lt;/m:sub&gt;&lt;m:sup&gt;&lt;m:r&gt;&lt;w:rPr&gt;&lt;w:rFonts w:ascii=&quot;Cambria Math&quot; w:h-ansi=&quot;Cambria Math&quot; w:cs=&quot;Times New Roman&quot;/&gt;&lt;wx:font wx:val=&quot;Cambria Math&quot;/&gt;&lt;w:i/&gt;&lt;w:color w:val=&quot;000000&quot;/&gt;&lt;w:sz w:val=&quot;28&quot;/&gt;&lt;w:sz-cs w:val=&quot;28&quot;/&gt;&lt;/w:rPr&gt;&lt;m:t&gt;'&lt;/m:t&gt;&lt;/m:r&gt;&lt;/m:sup&gt;&lt;/m:sSub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85" o:title="" chromakey="white"/>
          </v:shape>
        </w:pict>
      </w:r>
      <w:r w:rsidRPr="0049520D">
        <w:rPr>
          <w:rFonts w:ascii="Times New Roman" w:hAnsi="Times New Roman" w:cs="Times New Roman"/>
          <w:color w:val="000000"/>
          <w:sz w:val="28"/>
          <w:szCs w:val="28"/>
        </w:rPr>
        <w:fldChar w:fldCharType="end"/>
      </w:r>
      <w:r>
        <w:rPr>
          <w:rFonts w:ascii="Times New Roman" w:hAnsi="Times New Roman" w:cs="Times New Roman"/>
          <w:color w:val="000000"/>
          <w:sz w:val="28"/>
          <w:szCs w:val="28"/>
        </w:rPr>
        <w:t>= 1200…</w:t>
      </w:r>
      <w:r w:rsidRPr="009804F2">
        <w:rPr>
          <w:rFonts w:ascii="Times New Roman" w:hAnsi="Times New Roman" w:cs="Times New Roman"/>
          <w:color w:val="000000"/>
          <w:sz w:val="28"/>
          <w:szCs w:val="28"/>
        </w:rPr>
        <w:t>1800. Для имеющихся в настоящее время установок это</w:t>
      </w:r>
      <w:r>
        <w:rPr>
          <w:rFonts w:ascii="Times New Roman" w:hAnsi="Times New Roman" w:cs="Times New Roman"/>
          <w:color w:val="000000"/>
          <w:sz w:val="28"/>
          <w:szCs w:val="28"/>
        </w:rPr>
        <w:t>т переход начинается при скорос</w:t>
      </w:r>
      <w:r w:rsidRPr="009804F2">
        <w:rPr>
          <w:rFonts w:ascii="Times New Roman" w:hAnsi="Times New Roman" w:cs="Times New Roman"/>
          <w:color w:val="000000"/>
          <w:sz w:val="28"/>
          <w:szCs w:val="28"/>
        </w:rPr>
        <w:t>ти помёта 3…4 м/с</w:t>
      </w:r>
      <w:r>
        <w:rPr>
          <w:rFonts w:ascii="Times New Roman" w:hAnsi="Times New Roman" w:cs="Times New Roman"/>
          <w:color w:val="000000"/>
          <w:sz w:val="28"/>
          <w:szCs w:val="28"/>
        </w:rPr>
        <w:t xml:space="preserve"> [5]</w:t>
      </w:r>
      <w:r w:rsidRPr="009804F2">
        <w:rPr>
          <w:rFonts w:ascii="Times New Roman" w:hAnsi="Times New Roman" w:cs="Times New Roman"/>
          <w:color w:val="000000"/>
          <w:sz w:val="28"/>
          <w:szCs w:val="28"/>
        </w:rPr>
        <w:t>.</w:t>
      </w:r>
    </w:p>
    <w:p w:rsidR="00DF6FF5" w:rsidRDefault="00DF6FF5" w:rsidP="00B4580C">
      <w:pPr>
        <w:spacing w:line="360" w:lineRule="auto"/>
        <w:ind w:firstLine="709"/>
        <w:jc w:val="both"/>
        <w:rPr>
          <w:rFonts w:ascii="Times New Roman" w:hAnsi="Times New Roman" w:cs="Times New Roman"/>
          <w:color w:val="000000"/>
          <w:sz w:val="28"/>
          <w:szCs w:val="28"/>
        </w:rPr>
      </w:pPr>
      <w:r w:rsidRPr="009804F2">
        <w:rPr>
          <w:rFonts w:ascii="Times New Roman" w:hAnsi="Times New Roman" w:cs="Times New Roman"/>
          <w:color w:val="000000"/>
          <w:sz w:val="28"/>
          <w:szCs w:val="28"/>
        </w:rPr>
        <w:t xml:space="preserve">Если подставить в уравнение для определения давления вместо </w:t>
      </w:r>
      <w:r w:rsidRPr="009804F2">
        <w:rPr>
          <w:rFonts w:ascii="Times New Roman" w:hAnsi="Times New Roman" w:cs="Times New Roman"/>
          <w:bCs/>
          <w:i/>
          <w:iCs/>
          <w:color w:val="000000"/>
          <w:sz w:val="28"/>
          <w:szCs w:val="28"/>
        </w:rPr>
        <w:t>Р</w:t>
      </w:r>
      <w:r w:rsidRPr="009804F2">
        <w:rPr>
          <w:rFonts w:ascii="Times New Roman" w:hAnsi="Times New Roman" w:cs="Times New Roman"/>
          <w:bCs/>
          <w:i/>
          <w:iCs/>
          <w:color w:val="000000"/>
          <w:sz w:val="28"/>
          <w:szCs w:val="28"/>
          <w:vertAlign w:val="subscript"/>
        </w:rPr>
        <w:t>доп</w:t>
      </w:r>
      <w:r w:rsidRPr="009804F2">
        <w:rPr>
          <w:rFonts w:ascii="Times New Roman" w:hAnsi="Times New Roman" w:cs="Times New Roman"/>
          <w:color w:val="000000"/>
          <w:sz w:val="28"/>
          <w:szCs w:val="28"/>
        </w:rPr>
        <w:t xml:space="preserve"> (обычно его принимают не выше 6</w:t>
      </w:r>
      <w:r>
        <w:rPr>
          <w:rFonts w:ascii="Times New Roman" w:hAnsi="Times New Roman" w:cs="Times New Roman"/>
          <w:color w:val="000000"/>
          <w:sz w:val="28"/>
          <w:szCs w:val="28"/>
        </w:rPr>
        <w:t>∙</w:t>
      </w:r>
      <w:r w:rsidRPr="009804F2">
        <w:rPr>
          <w:rFonts w:ascii="Times New Roman" w:hAnsi="Times New Roman" w:cs="Times New Roman"/>
          <w:color w:val="000000"/>
          <w:sz w:val="28"/>
          <w:szCs w:val="28"/>
        </w:rPr>
        <w:t>10</w:t>
      </w:r>
      <w:r w:rsidRPr="009804F2">
        <w:rPr>
          <w:rFonts w:ascii="Times New Roman" w:hAnsi="Times New Roman" w:cs="Times New Roman"/>
          <w:color w:val="000000"/>
          <w:sz w:val="28"/>
          <w:szCs w:val="28"/>
          <w:vertAlign w:val="superscript"/>
        </w:rPr>
        <w:t xml:space="preserve">5 </w:t>
      </w:r>
      <w:r w:rsidRPr="009804F2">
        <w:rPr>
          <w:rFonts w:ascii="Times New Roman" w:hAnsi="Times New Roman" w:cs="Times New Roman"/>
          <w:color w:val="000000"/>
          <w:sz w:val="28"/>
          <w:szCs w:val="28"/>
        </w:rPr>
        <w:t>Па) и значения остальных соста</w:t>
      </w:r>
      <w:r w:rsidRPr="009804F2">
        <w:rPr>
          <w:rFonts w:ascii="Times New Roman" w:hAnsi="Times New Roman" w:cs="Times New Roman"/>
          <w:color w:val="000000"/>
          <w:sz w:val="28"/>
          <w:szCs w:val="28"/>
        </w:rPr>
        <w:t>в</w:t>
      </w:r>
      <w:r>
        <w:rPr>
          <w:rFonts w:ascii="Times New Roman" w:hAnsi="Times New Roman" w:cs="Times New Roman"/>
          <w:color w:val="000000"/>
          <w:sz w:val="28"/>
          <w:szCs w:val="28"/>
        </w:rPr>
        <w:t>ляющих его, определённых как из</w:t>
      </w:r>
      <w:r w:rsidRPr="009804F2">
        <w:rPr>
          <w:rFonts w:ascii="Times New Roman" w:hAnsi="Times New Roman" w:cs="Times New Roman"/>
          <w:color w:val="000000"/>
          <w:sz w:val="28"/>
          <w:szCs w:val="28"/>
        </w:rPr>
        <w:t>ложено выше, то пользуясь эт</w:t>
      </w:r>
      <w:r>
        <w:rPr>
          <w:rFonts w:ascii="Times New Roman" w:hAnsi="Times New Roman" w:cs="Times New Roman"/>
          <w:color w:val="000000"/>
          <w:sz w:val="28"/>
          <w:szCs w:val="28"/>
        </w:rPr>
        <w:t>им уравн</w:t>
      </w:r>
      <w:r>
        <w:rPr>
          <w:rFonts w:ascii="Times New Roman" w:hAnsi="Times New Roman" w:cs="Times New Roman"/>
          <w:color w:val="000000"/>
          <w:sz w:val="28"/>
          <w:szCs w:val="28"/>
        </w:rPr>
        <w:t>е</w:t>
      </w:r>
      <w:r>
        <w:rPr>
          <w:rFonts w:ascii="Times New Roman" w:hAnsi="Times New Roman" w:cs="Times New Roman"/>
          <w:color w:val="000000"/>
          <w:sz w:val="28"/>
          <w:szCs w:val="28"/>
        </w:rPr>
        <w:t>нием можно методом под</w:t>
      </w:r>
      <w:r w:rsidRPr="009804F2">
        <w:rPr>
          <w:rFonts w:ascii="Times New Roman" w:hAnsi="Times New Roman" w:cs="Times New Roman"/>
          <w:color w:val="000000"/>
          <w:sz w:val="28"/>
          <w:szCs w:val="28"/>
        </w:rPr>
        <w:t>бора определить диаметр помётопровода с уч</w:t>
      </w:r>
      <w:r w:rsidRPr="009804F2">
        <w:rPr>
          <w:rFonts w:ascii="Times New Roman" w:hAnsi="Times New Roman" w:cs="Times New Roman"/>
          <w:color w:val="000000"/>
          <w:sz w:val="28"/>
          <w:szCs w:val="28"/>
        </w:rPr>
        <w:t>ё</w:t>
      </w:r>
      <w:r w:rsidRPr="009804F2">
        <w:rPr>
          <w:rFonts w:ascii="Times New Roman" w:hAnsi="Times New Roman" w:cs="Times New Roman"/>
          <w:color w:val="000000"/>
          <w:sz w:val="28"/>
          <w:szCs w:val="28"/>
        </w:rPr>
        <w:t>том физико-механических свойств помёта и режимов транспортирования.</w:t>
      </w:r>
    </w:p>
    <w:p w:rsidR="00DF6FF5" w:rsidRDefault="00DF6FF5" w:rsidP="00B4580C">
      <w:pPr>
        <w:spacing w:line="360" w:lineRule="auto"/>
        <w:ind w:firstLine="709"/>
        <w:jc w:val="center"/>
        <w:rPr>
          <w:rFonts w:ascii="Times New Roman" w:hAnsi="Times New Roman" w:cs="Times New Roman"/>
          <w:color w:val="000000"/>
          <w:sz w:val="28"/>
          <w:szCs w:val="28"/>
        </w:rPr>
      </w:pPr>
      <w:r w:rsidRPr="00D45F84">
        <w:rPr>
          <w:rFonts w:ascii="Times New Roman" w:hAnsi="Times New Roman" w:cs="Times New Roman"/>
          <w:b/>
          <w:color w:val="000000"/>
          <w:sz w:val="28"/>
          <w:szCs w:val="28"/>
        </w:rPr>
        <w:t>Выводы</w:t>
      </w:r>
      <w:r>
        <w:rPr>
          <w:rFonts w:ascii="Times New Roman" w:hAnsi="Times New Roman" w:cs="Times New Roman"/>
          <w:color w:val="000000"/>
          <w:sz w:val="28"/>
          <w:szCs w:val="28"/>
        </w:rPr>
        <w:t>:</w:t>
      </w:r>
    </w:p>
    <w:p w:rsidR="00DF6FF5" w:rsidRDefault="00DF6FF5" w:rsidP="00B4580C">
      <w:pPr>
        <w:spacing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 П</w:t>
      </w:r>
      <w:r w:rsidRPr="00B267AD">
        <w:rPr>
          <w:rFonts w:ascii="Times New Roman" w:hAnsi="Times New Roman" w:cs="Times New Roman"/>
          <w:color w:val="000000"/>
          <w:sz w:val="28"/>
          <w:szCs w:val="28"/>
        </w:rPr>
        <w:t xml:space="preserve">ри </w:t>
      </w:r>
      <w:r>
        <w:rPr>
          <w:rFonts w:ascii="Times New Roman" w:hAnsi="Times New Roman" w:cs="Times New Roman"/>
          <w:color w:val="000000"/>
          <w:sz w:val="28"/>
          <w:szCs w:val="28"/>
        </w:rPr>
        <w:t>проектировании средств транспортирования</w:t>
      </w:r>
      <w:r w:rsidRPr="00B267AD">
        <w:rPr>
          <w:rFonts w:ascii="Times New Roman" w:hAnsi="Times New Roman" w:cs="Times New Roman"/>
          <w:color w:val="000000"/>
          <w:sz w:val="28"/>
          <w:szCs w:val="28"/>
        </w:rPr>
        <w:t xml:space="preserve"> </w:t>
      </w:r>
      <w:r>
        <w:rPr>
          <w:rFonts w:ascii="Times New Roman" w:hAnsi="Times New Roman" w:cs="Times New Roman"/>
          <w:color w:val="000000"/>
          <w:sz w:val="28"/>
          <w:szCs w:val="28"/>
        </w:rPr>
        <w:t>помета</w:t>
      </w:r>
      <w:r w:rsidRPr="00B267AD">
        <w:rPr>
          <w:rFonts w:ascii="Times New Roman" w:hAnsi="Times New Roman" w:cs="Times New Roman"/>
          <w:color w:val="000000"/>
          <w:sz w:val="28"/>
          <w:szCs w:val="28"/>
        </w:rPr>
        <w:t xml:space="preserve"> необх</w:t>
      </w:r>
      <w:r w:rsidRPr="00B267AD">
        <w:rPr>
          <w:rFonts w:ascii="Times New Roman" w:hAnsi="Times New Roman" w:cs="Times New Roman"/>
          <w:color w:val="000000"/>
          <w:sz w:val="28"/>
          <w:szCs w:val="28"/>
        </w:rPr>
        <w:t>о</w:t>
      </w:r>
      <w:r w:rsidRPr="00B267AD">
        <w:rPr>
          <w:rFonts w:ascii="Times New Roman" w:hAnsi="Times New Roman" w:cs="Times New Roman"/>
          <w:color w:val="000000"/>
          <w:sz w:val="28"/>
          <w:szCs w:val="28"/>
        </w:rPr>
        <w:t>димо учитывать физико-</w:t>
      </w:r>
      <w:r>
        <w:rPr>
          <w:rFonts w:ascii="Times New Roman" w:hAnsi="Times New Roman" w:cs="Times New Roman"/>
          <w:color w:val="000000"/>
          <w:sz w:val="28"/>
          <w:szCs w:val="28"/>
        </w:rPr>
        <w:t>механические</w:t>
      </w:r>
      <w:r w:rsidRPr="00B267AD">
        <w:rPr>
          <w:rFonts w:ascii="Times New Roman" w:hAnsi="Times New Roman" w:cs="Times New Roman"/>
          <w:color w:val="000000"/>
          <w:sz w:val="28"/>
          <w:szCs w:val="28"/>
        </w:rPr>
        <w:t xml:space="preserve"> свойства</w:t>
      </w:r>
      <w:r>
        <w:rPr>
          <w:rFonts w:ascii="Times New Roman" w:hAnsi="Times New Roman" w:cs="Times New Roman"/>
          <w:color w:val="000000"/>
          <w:sz w:val="28"/>
          <w:szCs w:val="28"/>
        </w:rPr>
        <w:t xml:space="preserve"> исходного материала, а также факторы, влияющие на технологические параметры установки.</w:t>
      </w:r>
    </w:p>
    <w:p w:rsidR="00DF6FF5" w:rsidRDefault="00DF6FF5" w:rsidP="00B4580C">
      <w:pPr>
        <w:spacing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 Эффективная работа установки  определяется рабочим давлением, создаваемым компрессором, позволяющим нагнетать необходимое для транспортирования количество воздуха в ресивер.</w:t>
      </w:r>
    </w:p>
    <w:p w:rsidR="00DF6FF5" w:rsidRPr="00B267AD" w:rsidRDefault="00DF6FF5" w:rsidP="00B4580C">
      <w:pPr>
        <w:spacing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3. Оптимальная конструкция трубопровода предотвращает налип</w:t>
      </w:r>
      <w:r>
        <w:rPr>
          <w:rFonts w:ascii="Times New Roman" w:hAnsi="Times New Roman" w:cs="Times New Roman"/>
          <w:color w:val="000000"/>
          <w:sz w:val="28"/>
          <w:szCs w:val="28"/>
        </w:rPr>
        <w:t>а</w:t>
      </w:r>
      <w:r>
        <w:rPr>
          <w:rFonts w:ascii="Times New Roman" w:hAnsi="Times New Roman" w:cs="Times New Roman"/>
          <w:color w:val="000000"/>
          <w:sz w:val="28"/>
          <w:szCs w:val="28"/>
        </w:rPr>
        <w:t>ние материала на стенки, а также закупоривание трубопровода налипа</w:t>
      </w:r>
      <w:r>
        <w:rPr>
          <w:rFonts w:ascii="Times New Roman" w:hAnsi="Times New Roman" w:cs="Times New Roman"/>
          <w:color w:val="000000"/>
          <w:sz w:val="28"/>
          <w:szCs w:val="28"/>
        </w:rPr>
        <w:t>ю</w:t>
      </w:r>
      <w:r>
        <w:rPr>
          <w:rFonts w:ascii="Times New Roman" w:hAnsi="Times New Roman" w:cs="Times New Roman"/>
          <w:color w:val="000000"/>
          <w:sz w:val="28"/>
          <w:szCs w:val="28"/>
        </w:rPr>
        <w:t>щими остатками.</w:t>
      </w:r>
    </w:p>
    <w:p w:rsidR="00DF6FF5" w:rsidRPr="00D45F84" w:rsidRDefault="00DF6FF5" w:rsidP="00B4580C">
      <w:pPr>
        <w:ind w:firstLine="709"/>
        <w:jc w:val="center"/>
        <w:rPr>
          <w:rFonts w:ascii="Times New Roman" w:hAnsi="Times New Roman" w:cs="Times New Roman"/>
          <w:b/>
          <w:sz w:val="28"/>
          <w:szCs w:val="28"/>
        </w:rPr>
      </w:pPr>
      <w:r w:rsidRPr="00D45F84">
        <w:rPr>
          <w:rFonts w:ascii="Times New Roman" w:hAnsi="Times New Roman" w:cs="Times New Roman"/>
          <w:b/>
          <w:sz w:val="28"/>
          <w:szCs w:val="28"/>
        </w:rPr>
        <w:t>Литература</w:t>
      </w:r>
    </w:p>
    <w:p w:rsidR="00DF6FF5" w:rsidRPr="00280B08" w:rsidRDefault="00DF6FF5" w:rsidP="00B4580C">
      <w:pPr>
        <w:ind w:firstLine="720"/>
        <w:jc w:val="both"/>
        <w:rPr>
          <w:rFonts w:ascii="Times New Roman" w:hAnsi="Times New Roman" w:cs="Times New Roman"/>
        </w:rPr>
      </w:pPr>
      <w:r>
        <w:rPr>
          <w:rFonts w:ascii="Times New Roman" w:hAnsi="Times New Roman" w:cs="Times New Roman"/>
        </w:rPr>
        <w:t xml:space="preserve">1. </w:t>
      </w:r>
      <w:r w:rsidRPr="00280B08">
        <w:rPr>
          <w:rFonts w:ascii="Times New Roman" w:hAnsi="Times New Roman" w:cs="Times New Roman"/>
        </w:rPr>
        <w:t xml:space="preserve">Сторожук Т.А. Патент № 2199199  Российская Федерация, МПК7А01С3/00. </w:t>
      </w:r>
      <w:hyperlink r:id="rId86" w:history="1">
        <w:r w:rsidRPr="00280B08">
          <w:rPr>
            <w:rFonts w:ascii="Times New Roman" w:hAnsi="Times New Roman" w:cs="Times New Roman"/>
          </w:rPr>
          <w:t>Устройство для обеззараживания навозных стоков</w:t>
        </w:r>
      </w:hyperlink>
      <w:r w:rsidRPr="00280B08">
        <w:rPr>
          <w:rFonts w:ascii="Times New Roman" w:hAnsi="Times New Roman" w:cs="Times New Roman"/>
        </w:rPr>
        <w:t xml:space="preserve"> [Текст] / Т.А. Сторожук, А.Л. Кул</w:t>
      </w:r>
      <w:r w:rsidRPr="00280B08">
        <w:rPr>
          <w:rFonts w:ascii="Times New Roman" w:hAnsi="Times New Roman" w:cs="Times New Roman"/>
        </w:rPr>
        <w:t>а</w:t>
      </w:r>
      <w:r w:rsidRPr="00280B08">
        <w:rPr>
          <w:rFonts w:ascii="Times New Roman" w:hAnsi="Times New Roman" w:cs="Times New Roman"/>
        </w:rPr>
        <w:t>кова, И.А. Потапенко, Ю.С. Сторожук // заявитель и патентообладатель Кубанский г</w:t>
      </w:r>
      <w:r w:rsidRPr="00280B08">
        <w:rPr>
          <w:rFonts w:ascii="Times New Roman" w:hAnsi="Times New Roman" w:cs="Times New Roman"/>
        </w:rPr>
        <w:t>о</w:t>
      </w:r>
      <w:r w:rsidRPr="00280B08">
        <w:rPr>
          <w:rFonts w:ascii="Times New Roman" w:hAnsi="Times New Roman" w:cs="Times New Roman"/>
        </w:rPr>
        <w:t>сударственный аграрный университет (RU) – № 2001100329/13; заявл.04.01.2001;  опубл. 27.02.2003–3 с. : ил. 1.</w:t>
      </w:r>
    </w:p>
    <w:p w:rsidR="00DF6FF5" w:rsidRPr="00280B08" w:rsidRDefault="00DF6FF5" w:rsidP="00B4580C">
      <w:pPr>
        <w:ind w:firstLine="720"/>
        <w:jc w:val="both"/>
        <w:rPr>
          <w:rFonts w:ascii="Times New Roman" w:hAnsi="Times New Roman" w:cs="Times New Roman"/>
        </w:rPr>
      </w:pPr>
      <w:r w:rsidRPr="00280B08">
        <w:rPr>
          <w:rFonts w:ascii="Times New Roman" w:hAnsi="Times New Roman" w:cs="Times New Roman"/>
        </w:rPr>
        <w:t xml:space="preserve">2. Сторожук Т.А. Патент № 2248112  Российская Федерация, МПК7А01С3/00. </w:t>
      </w:r>
      <w:hyperlink r:id="rId87" w:history="1">
        <w:r w:rsidRPr="00280B08">
          <w:rPr>
            <w:rFonts w:ascii="Times New Roman" w:hAnsi="Times New Roman" w:cs="Times New Roman"/>
          </w:rPr>
          <w:t>Устройство для обеззараживания навозных стоков</w:t>
        </w:r>
      </w:hyperlink>
      <w:r w:rsidRPr="00280B08">
        <w:rPr>
          <w:rFonts w:ascii="Times New Roman" w:hAnsi="Times New Roman" w:cs="Times New Roman"/>
        </w:rPr>
        <w:t xml:space="preserve"> [Текст] / Т.А. Сторожук, И.А. Пот</w:t>
      </w:r>
      <w:r w:rsidRPr="00280B08">
        <w:rPr>
          <w:rFonts w:ascii="Times New Roman" w:hAnsi="Times New Roman" w:cs="Times New Roman"/>
        </w:rPr>
        <w:t>а</w:t>
      </w:r>
      <w:r w:rsidRPr="00280B08">
        <w:rPr>
          <w:rFonts w:ascii="Times New Roman" w:hAnsi="Times New Roman" w:cs="Times New Roman"/>
        </w:rPr>
        <w:t>пенко, С.В. Сторожук, А.Л. Кулакова // заявитель и патентообладатель Кубанский г</w:t>
      </w:r>
      <w:r w:rsidRPr="00280B08">
        <w:rPr>
          <w:rFonts w:ascii="Times New Roman" w:hAnsi="Times New Roman" w:cs="Times New Roman"/>
        </w:rPr>
        <w:t>о</w:t>
      </w:r>
      <w:r w:rsidRPr="00280B08">
        <w:rPr>
          <w:rFonts w:ascii="Times New Roman" w:hAnsi="Times New Roman" w:cs="Times New Roman"/>
        </w:rPr>
        <w:t>сударственный аграрный университет (RU) – № 2000128866/12; заявл.17.11.2000;  опубл. 20.03.2005 –3 с.: ил. 1.</w:t>
      </w:r>
    </w:p>
    <w:p w:rsidR="00DF6FF5" w:rsidRPr="00280B08" w:rsidRDefault="00DF6FF5" w:rsidP="00B4580C">
      <w:pPr>
        <w:ind w:firstLine="720"/>
        <w:jc w:val="both"/>
        <w:rPr>
          <w:rFonts w:ascii="Times New Roman" w:hAnsi="Times New Roman" w:cs="Times New Roman"/>
        </w:rPr>
      </w:pPr>
      <w:r w:rsidRPr="00280B08">
        <w:rPr>
          <w:rFonts w:ascii="Times New Roman" w:hAnsi="Times New Roman" w:cs="Times New Roman"/>
        </w:rPr>
        <w:t>3. Сторожук Т.А. Методика исследования пневматических систем транспорт</w:t>
      </w:r>
      <w:r w:rsidRPr="00280B08">
        <w:rPr>
          <w:rFonts w:ascii="Times New Roman" w:hAnsi="Times New Roman" w:cs="Times New Roman"/>
        </w:rPr>
        <w:t>и</w:t>
      </w:r>
      <w:r w:rsidRPr="00280B08">
        <w:rPr>
          <w:rFonts w:ascii="Times New Roman" w:hAnsi="Times New Roman" w:cs="Times New Roman"/>
        </w:rPr>
        <w:t xml:space="preserve">рования биологических отходов птицеводства [Текст] / Сторожук Т.А. // В сборнике: </w:t>
      </w:r>
      <w:hyperlink r:id="rId88" w:history="1">
        <w:r w:rsidRPr="00280B08">
          <w:rPr>
            <w:rFonts w:ascii="Times New Roman" w:hAnsi="Times New Roman" w:cs="Times New Roman"/>
          </w:rPr>
          <w:t>Научное обеспечение агропромышленного комплекса</w:t>
        </w:r>
      </w:hyperlink>
      <w:r w:rsidRPr="00280B08">
        <w:rPr>
          <w:rFonts w:ascii="Times New Roman" w:hAnsi="Times New Roman" w:cs="Times New Roman"/>
        </w:rPr>
        <w:t>. Сборник статей по материалам 72-й научно-практической конференции преподавателей по итогам НИР за 2016 г..2017 г., с.325-326.</w:t>
      </w:r>
    </w:p>
    <w:p w:rsidR="00DF6FF5" w:rsidRDefault="00DF6FF5" w:rsidP="00B4580C">
      <w:pPr>
        <w:ind w:firstLine="720"/>
        <w:jc w:val="both"/>
        <w:rPr>
          <w:rFonts w:ascii="Times New Roman" w:hAnsi="Times New Roman" w:cs="Times New Roman"/>
        </w:rPr>
      </w:pPr>
      <w:r w:rsidRPr="00280B08">
        <w:rPr>
          <w:rFonts w:ascii="Times New Roman" w:hAnsi="Times New Roman" w:cs="Times New Roman"/>
        </w:rPr>
        <w:t>4. Применение программного обеспечения для проектирования линии транспо</w:t>
      </w:r>
      <w:r w:rsidRPr="00280B08">
        <w:rPr>
          <w:rFonts w:ascii="Times New Roman" w:hAnsi="Times New Roman" w:cs="Times New Roman"/>
        </w:rPr>
        <w:t>р</w:t>
      </w:r>
      <w:r w:rsidRPr="00280B08">
        <w:rPr>
          <w:rFonts w:ascii="Times New Roman" w:hAnsi="Times New Roman" w:cs="Times New Roman"/>
        </w:rPr>
        <w:t>тирования биологических отходов животноводческих ферм / Сторожук Т.А.// В книге: Аграрная наука – сельскому хозяйству Сборник статей : в 3 книгах. Алтайский гос</w:t>
      </w:r>
      <w:r w:rsidRPr="00280B08">
        <w:rPr>
          <w:rFonts w:ascii="Times New Roman" w:hAnsi="Times New Roman" w:cs="Times New Roman"/>
        </w:rPr>
        <w:t>у</w:t>
      </w:r>
      <w:r w:rsidRPr="00280B08">
        <w:rPr>
          <w:rFonts w:ascii="Times New Roman" w:hAnsi="Times New Roman" w:cs="Times New Roman"/>
        </w:rPr>
        <w:t>дарственный аграрный университет. 2017.</w:t>
      </w:r>
      <w:r>
        <w:rPr>
          <w:rFonts w:ascii="Times New Roman" w:hAnsi="Times New Roman" w:cs="Times New Roman"/>
        </w:rPr>
        <w:t xml:space="preserve"> </w:t>
      </w:r>
      <w:r w:rsidRPr="00280B08">
        <w:rPr>
          <w:rFonts w:ascii="Times New Roman" w:hAnsi="Times New Roman" w:cs="Times New Roman"/>
        </w:rPr>
        <w:t>С.49-50.</w:t>
      </w:r>
    </w:p>
    <w:p w:rsidR="00DF6FF5" w:rsidRDefault="00DF6FF5" w:rsidP="00B4580C">
      <w:pPr>
        <w:ind w:firstLine="720"/>
        <w:jc w:val="both"/>
        <w:rPr>
          <w:rFonts w:ascii="Times New Roman" w:hAnsi="Times New Roman" w:cs="Times New Roman"/>
        </w:rPr>
      </w:pPr>
      <w:r w:rsidRPr="00891F55">
        <w:rPr>
          <w:rFonts w:ascii="Times New Roman" w:hAnsi="Times New Roman" w:cs="Times New Roman"/>
        </w:rPr>
        <w:t>5. Сторожук Т.А. Методика исследования пневматических систем транспорт</w:t>
      </w:r>
      <w:r w:rsidRPr="00891F55">
        <w:rPr>
          <w:rFonts w:ascii="Times New Roman" w:hAnsi="Times New Roman" w:cs="Times New Roman"/>
        </w:rPr>
        <w:t>и</w:t>
      </w:r>
      <w:r w:rsidRPr="00891F55">
        <w:rPr>
          <w:rFonts w:ascii="Times New Roman" w:hAnsi="Times New Roman" w:cs="Times New Roman"/>
        </w:rPr>
        <w:t xml:space="preserve">рования биологических отходов птицеводства [Текст] // В сборнике: </w:t>
      </w:r>
      <w:hyperlink r:id="rId89" w:history="1">
        <w:r w:rsidRPr="00891F55">
          <w:rPr>
            <w:rFonts w:ascii="Times New Roman" w:hAnsi="Times New Roman" w:cs="Times New Roman"/>
          </w:rPr>
          <w:t>Научное</w:t>
        </w:r>
      </w:hyperlink>
      <w:r w:rsidRPr="00891F55">
        <w:rPr>
          <w:rFonts w:ascii="Times New Roman" w:hAnsi="Times New Roman" w:cs="Times New Roman"/>
        </w:rPr>
        <w:t xml:space="preserve"> обесп</w:t>
      </w:r>
      <w:r w:rsidRPr="00891F55">
        <w:rPr>
          <w:rFonts w:ascii="Times New Roman" w:hAnsi="Times New Roman" w:cs="Times New Roman"/>
        </w:rPr>
        <w:t>е</w:t>
      </w:r>
      <w:r w:rsidRPr="00891F55">
        <w:rPr>
          <w:rFonts w:ascii="Times New Roman" w:hAnsi="Times New Roman" w:cs="Times New Roman"/>
        </w:rPr>
        <w:t>чение агропромышленного комплекса. Сборник статей по материалам 72-й научно-практической конференции преподавателей по итогам НИР за 2016 г., 2017. С. 325-326.</w:t>
      </w:r>
    </w:p>
    <w:p w:rsidR="00DF6FF5" w:rsidRDefault="00DF6FF5" w:rsidP="00B4580C">
      <w:pPr>
        <w:ind w:firstLine="720"/>
        <w:jc w:val="both"/>
        <w:rPr>
          <w:rFonts w:ascii="Times New Roman" w:hAnsi="Times New Roman" w:cs="Times New Roman"/>
        </w:rPr>
      </w:pPr>
    </w:p>
    <w:p w:rsidR="00DF6FF5" w:rsidRPr="00B4580C" w:rsidRDefault="00DF6FF5" w:rsidP="00B4580C">
      <w:pPr>
        <w:jc w:val="center"/>
        <w:rPr>
          <w:rFonts w:ascii="Times New Roman" w:hAnsi="Times New Roman" w:cs="Times New Roman"/>
          <w:b/>
          <w:sz w:val="28"/>
          <w:szCs w:val="28"/>
          <w:lang w:val="en-US"/>
        </w:rPr>
      </w:pPr>
      <w:r w:rsidRPr="00293113">
        <w:rPr>
          <w:rFonts w:ascii="Times New Roman" w:hAnsi="Times New Roman" w:cs="Times New Roman"/>
          <w:b/>
          <w:sz w:val="28"/>
          <w:szCs w:val="28"/>
          <w:lang w:val="en-US"/>
        </w:rPr>
        <w:t>References</w:t>
      </w:r>
    </w:p>
    <w:p w:rsidR="00DF6FF5" w:rsidRPr="0049520D" w:rsidRDefault="00DF6FF5" w:rsidP="00B4580C">
      <w:pPr>
        <w:ind w:firstLine="720"/>
        <w:jc w:val="both"/>
        <w:rPr>
          <w:rFonts w:ascii="Times New Roman" w:hAnsi="Times New Roman" w:cs="Times New Roman"/>
          <w:lang w:val="en-US"/>
        </w:rPr>
      </w:pPr>
      <w:r w:rsidRPr="0049520D">
        <w:rPr>
          <w:rFonts w:ascii="Times New Roman" w:hAnsi="Times New Roman" w:cs="Times New Roman"/>
          <w:lang w:val="en-US"/>
        </w:rPr>
        <w:t xml:space="preserve">1. </w:t>
      </w:r>
      <w:r w:rsidRPr="00293113">
        <w:rPr>
          <w:rFonts w:ascii="Times New Roman" w:hAnsi="Times New Roman" w:cs="Times New Roman"/>
          <w:lang w:val="en-US"/>
        </w:rPr>
        <w:t>Storozhuk</w:t>
      </w:r>
      <w:r w:rsidRPr="0049520D">
        <w:rPr>
          <w:rFonts w:ascii="Times New Roman" w:hAnsi="Times New Roman" w:cs="Times New Roman"/>
          <w:lang w:val="en-US"/>
        </w:rPr>
        <w:t xml:space="preserve"> </w:t>
      </w:r>
      <w:r w:rsidRPr="00293113">
        <w:rPr>
          <w:rFonts w:ascii="Times New Roman" w:hAnsi="Times New Roman" w:cs="Times New Roman"/>
          <w:lang w:val="en-US"/>
        </w:rPr>
        <w:t>T</w:t>
      </w:r>
      <w:r w:rsidRPr="0049520D">
        <w:rPr>
          <w:rFonts w:ascii="Times New Roman" w:hAnsi="Times New Roman" w:cs="Times New Roman"/>
          <w:lang w:val="en-US"/>
        </w:rPr>
        <w:t>.</w:t>
      </w:r>
      <w:r w:rsidRPr="00293113">
        <w:rPr>
          <w:rFonts w:ascii="Times New Roman" w:hAnsi="Times New Roman" w:cs="Times New Roman"/>
          <w:lang w:val="en-US"/>
        </w:rPr>
        <w:t>A</w:t>
      </w:r>
      <w:r w:rsidRPr="0049520D">
        <w:rPr>
          <w:rFonts w:ascii="Times New Roman" w:hAnsi="Times New Roman" w:cs="Times New Roman"/>
          <w:lang w:val="en-US"/>
        </w:rPr>
        <w:t xml:space="preserve">. </w:t>
      </w:r>
      <w:r w:rsidRPr="00293113">
        <w:rPr>
          <w:rFonts w:ascii="Times New Roman" w:hAnsi="Times New Roman" w:cs="Times New Roman"/>
          <w:lang w:val="en-US"/>
        </w:rPr>
        <w:t>Patent</w:t>
      </w:r>
      <w:r w:rsidRPr="0049520D">
        <w:rPr>
          <w:rFonts w:ascii="Times New Roman" w:hAnsi="Times New Roman" w:cs="Times New Roman"/>
          <w:lang w:val="en-US"/>
        </w:rPr>
        <w:t xml:space="preserve"> № 2199199  </w:t>
      </w:r>
      <w:r w:rsidRPr="00293113">
        <w:rPr>
          <w:rFonts w:ascii="Times New Roman" w:hAnsi="Times New Roman" w:cs="Times New Roman"/>
          <w:lang w:val="en-US"/>
        </w:rPr>
        <w:t>Rossijskaja</w:t>
      </w:r>
      <w:r w:rsidRPr="0049520D">
        <w:rPr>
          <w:rFonts w:ascii="Times New Roman" w:hAnsi="Times New Roman" w:cs="Times New Roman"/>
          <w:lang w:val="en-US"/>
        </w:rPr>
        <w:t xml:space="preserve"> </w:t>
      </w:r>
      <w:r w:rsidRPr="00293113">
        <w:rPr>
          <w:rFonts w:ascii="Times New Roman" w:hAnsi="Times New Roman" w:cs="Times New Roman"/>
          <w:lang w:val="en-US"/>
        </w:rPr>
        <w:t>Federacija</w:t>
      </w:r>
      <w:r w:rsidRPr="0049520D">
        <w:rPr>
          <w:rFonts w:ascii="Times New Roman" w:hAnsi="Times New Roman" w:cs="Times New Roman"/>
          <w:lang w:val="en-US"/>
        </w:rPr>
        <w:t xml:space="preserve">, </w:t>
      </w:r>
      <w:r w:rsidRPr="00293113">
        <w:rPr>
          <w:rFonts w:ascii="Times New Roman" w:hAnsi="Times New Roman" w:cs="Times New Roman"/>
          <w:lang w:val="en-US"/>
        </w:rPr>
        <w:t>MPK</w:t>
      </w:r>
      <w:r w:rsidRPr="0049520D">
        <w:rPr>
          <w:rFonts w:ascii="Times New Roman" w:hAnsi="Times New Roman" w:cs="Times New Roman"/>
          <w:lang w:val="en-US"/>
        </w:rPr>
        <w:t>7</w:t>
      </w:r>
      <w:r w:rsidRPr="00293113">
        <w:rPr>
          <w:rFonts w:ascii="Times New Roman" w:hAnsi="Times New Roman" w:cs="Times New Roman"/>
          <w:lang w:val="en-US"/>
        </w:rPr>
        <w:t>A</w:t>
      </w:r>
      <w:r w:rsidRPr="0049520D">
        <w:rPr>
          <w:rFonts w:ascii="Times New Roman" w:hAnsi="Times New Roman" w:cs="Times New Roman"/>
          <w:lang w:val="en-US"/>
        </w:rPr>
        <w:t>01</w:t>
      </w:r>
      <w:r w:rsidRPr="00293113">
        <w:rPr>
          <w:rFonts w:ascii="Times New Roman" w:hAnsi="Times New Roman" w:cs="Times New Roman"/>
          <w:lang w:val="en-US"/>
        </w:rPr>
        <w:t>S</w:t>
      </w:r>
      <w:r w:rsidRPr="0049520D">
        <w:rPr>
          <w:rFonts w:ascii="Times New Roman" w:hAnsi="Times New Roman" w:cs="Times New Roman"/>
          <w:lang w:val="en-US"/>
        </w:rPr>
        <w:t xml:space="preserve">3/00. </w:t>
      </w:r>
      <w:r w:rsidRPr="00293113">
        <w:rPr>
          <w:rFonts w:ascii="Times New Roman" w:hAnsi="Times New Roman" w:cs="Times New Roman"/>
          <w:lang w:val="en-US"/>
        </w:rPr>
        <w:t>Ustr</w:t>
      </w:r>
      <w:r w:rsidRPr="00293113">
        <w:rPr>
          <w:rFonts w:ascii="Times New Roman" w:hAnsi="Times New Roman" w:cs="Times New Roman"/>
          <w:lang w:val="en-US"/>
        </w:rPr>
        <w:t>o</w:t>
      </w:r>
      <w:r w:rsidRPr="00293113">
        <w:rPr>
          <w:rFonts w:ascii="Times New Roman" w:hAnsi="Times New Roman" w:cs="Times New Roman"/>
          <w:lang w:val="en-US"/>
        </w:rPr>
        <w:t>jstvo</w:t>
      </w:r>
      <w:r w:rsidRPr="0049520D">
        <w:rPr>
          <w:rFonts w:ascii="Times New Roman" w:hAnsi="Times New Roman" w:cs="Times New Roman"/>
          <w:lang w:val="en-US"/>
        </w:rPr>
        <w:t xml:space="preserve"> </w:t>
      </w:r>
      <w:r w:rsidRPr="00293113">
        <w:rPr>
          <w:rFonts w:ascii="Times New Roman" w:hAnsi="Times New Roman" w:cs="Times New Roman"/>
          <w:lang w:val="en-US"/>
        </w:rPr>
        <w:t>dlja</w:t>
      </w:r>
      <w:r w:rsidRPr="0049520D">
        <w:rPr>
          <w:rFonts w:ascii="Times New Roman" w:hAnsi="Times New Roman" w:cs="Times New Roman"/>
          <w:lang w:val="en-US"/>
        </w:rPr>
        <w:t xml:space="preserve"> </w:t>
      </w:r>
      <w:r w:rsidRPr="00293113">
        <w:rPr>
          <w:rFonts w:ascii="Times New Roman" w:hAnsi="Times New Roman" w:cs="Times New Roman"/>
          <w:lang w:val="en-US"/>
        </w:rPr>
        <w:t>obezzarazhivanija</w:t>
      </w:r>
      <w:r w:rsidRPr="0049520D">
        <w:rPr>
          <w:rFonts w:ascii="Times New Roman" w:hAnsi="Times New Roman" w:cs="Times New Roman"/>
          <w:lang w:val="en-US"/>
        </w:rPr>
        <w:t xml:space="preserve"> </w:t>
      </w:r>
      <w:r w:rsidRPr="00293113">
        <w:rPr>
          <w:rFonts w:ascii="Times New Roman" w:hAnsi="Times New Roman" w:cs="Times New Roman"/>
          <w:lang w:val="en-US"/>
        </w:rPr>
        <w:t>navoznyh</w:t>
      </w:r>
      <w:r w:rsidRPr="0049520D">
        <w:rPr>
          <w:rFonts w:ascii="Times New Roman" w:hAnsi="Times New Roman" w:cs="Times New Roman"/>
          <w:lang w:val="en-US"/>
        </w:rPr>
        <w:t xml:space="preserve"> </w:t>
      </w:r>
      <w:r w:rsidRPr="00293113">
        <w:rPr>
          <w:rFonts w:ascii="Times New Roman" w:hAnsi="Times New Roman" w:cs="Times New Roman"/>
          <w:lang w:val="en-US"/>
        </w:rPr>
        <w:t>stokov</w:t>
      </w:r>
      <w:r w:rsidRPr="0049520D">
        <w:rPr>
          <w:rFonts w:ascii="Times New Roman" w:hAnsi="Times New Roman" w:cs="Times New Roman"/>
          <w:lang w:val="en-US"/>
        </w:rPr>
        <w:t xml:space="preserve"> [</w:t>
      </w:r>
      <w:r w:rsidRPr="00293113">
        <w:rPr>
          <w:rFonts w:ascii="Times New Roman" w:hAnsi="Times New Roman" w:cs="Times New Roman"/>
          <w:lang w:val="en-US"/>
        </w:rPr>
        <w:t>Tekst</w:t>
      </w:r>
      <w:r w:rsidRPr="0049520D">
        <w:rPr>
          <w:rFonts w:ascii="Times New Roman" w:hAnsi="Times New Roman" w:cs="Times New Roman"/>
          <w:lang w:val="en-US"/>
        </w:rPr>
        <w:t xml:space="preserve">] / </w:t>
      </w:r>
      <w:r w:rsidRPr="00293113">
        <w:rPr>
          <w:rFonts w:ascii="Times New Roman" w:hAnsi="Times New Roman" w:cs="Times New Roman"/>
          <w:lang w:val="en-US"/>
        </w:rPr>
        <w:t>T</w:t>
      </w:r>
      <w:r w:rsidRPr="0049520D">
        <w:rPr>
          <w:rFonts w:ascii="Times New Roman" w:hAnsi="Times New Roman" w:cs="Times New Roman"/>
          <w:lang w:val="en-US"/>
        </w:rPr>
        <w:t>.</w:t>
      </w:r>
      <w:r w:rsidRPr="00293113">
        <w:rPr>
          <w:rFonts w:ascii="Times New Roman" w:hAnsi="Times New Roman" w:cs="Times New Roman"/>
          <w:lang w:val="en-US"/>
        </w:rPr>
        <w:t>A</w:t>
      </w:r>
      <w:r w:rsidRPr="0049520D">
        <w:rPr>
          <w:rFonts w:ascii="Times New Roman" w:hAnsi="Times New Roman" w:cs="Times New Roman"/>
          <w:lang w:val="en-US"/>
        </w:rPr>
        <w:t xml:space="preserve">. </w:t>
      </w:r>
      <w:r w:rsidRPr="00293113">
        <w:rPr>
          <w:rFonts w:ascii="Times New Roman" w:hAnsi="Times New Roman" w:cs="Times New Roman"/>
          <w:lang w:val="en-US"/>
        </w:rPr>
        <w:t>Storozhuk</w:t>
      </w:r>
      <w:r w:rsidRPr="0049520D">
        <w:rPr>
          <w:rFonts w:ascii="Times New Roman" w:hAnsi="Times New Roman" w:cs="Times New Roman"/>
          <w:lang w:val="en-US"/>
        </w:rPr>
        <w:t xml:space="preserve">, </w:t>
      </w:r>
      <w:r w:rsidRPr="00293113">
        <w:rPr>
          <w:rFonts w:ascii="Times New Roman" w:hAnsi="Times New Roman" w:cs="Times New Roman"/>
          <w:lang w:val="en-US"/>
        </w:rPr>
        <w:t>A</w:t>
      </w:r>
      <w:r w:rsidRPr="0049520D">
        <w:rPr>
          <w:rFonts w:ascii="Times New Roman" w:hAnsi="Times New Roman" w:cs="Times New Roman"/>
          <w:lang w:val="en-US"/>
        </w:rPr>
        <w:t>.</w:t>
      </w:r>
      <w:r w:rsidRPr="00293113">
        <w:rPr>
          <w:rFonts w:ascii="Times New Roman" w:hAnsi="Times New Roman" w:cs="Times New Roman"/>
          <w:lang w:val="en-US"/>
        </w:rPr>
        <w:t>L</w:t>
      </w:r>
      <w:r w:rsidRPr="0049520D">
        <w:rPr>
          <w:rFonts w:ascii="Times New Roman" w:hAnsi="Times New Roman" w:cs="Times New Roman"/>
          <w:lang w:val="en-US"/>
        </w:rPr>
        <w:t xml:space="preserve">. </w:t>
      </w:r>
      <w:r w:rsidRPr="00293113">
        <w:rPr>
          <w:rFonts w:ascii="Times New Roman" w:hAnsi="Times New Roman" w:cs="Times New Roman"/>
          <w:lang w:val="en-US"/>
        </w:rPr>
        <w:t>Kula</w:t>
      </w:r>
      <w:r w:rsidRPr="0049520D">
        <w:rPr>
          <w:rFonts w:ascii="Times New Roman" w:hAnsi="Times New Roman" w:cs="Times New Roman"/>
          <w:lang w:val="en-US"/>
        </w:rPr>
        <w:t>-</w:t>
      </w:r>
      <w:r w:rsidRPr="00293113">
        <w:rPr>
          <w:rFonts w:ascii="Times New Roman" w:hAnsi="Times New Roman" w:cs="Times New Roman"/>
          <w:lang w:val="en-US"/>
        </w:rPr>
        <w:t>kova</w:t>
      </w:r>
      <w:r w:rsidRPr="0049520D">
        <w:rPr>
          <w:rFonts w:ascii="Times New Roman" w:hAnsi="Times New Roman" w:cs="Times New Roman"/>
          <w:lang w:val="en-US"/>
        </w:rPr>
        <w:t xml:space="preserve">, </w:t>
      </w:r>
      <w:r w:rsidRPr="00293113">
        <w:rPr>
          <w:rFonts w:ascii="Times New Roman" w:hAnsi="Times New Roman" w:cs="Times New Roman"/>
          <w:lang w:val="en-US"/>
        </w:rPr>
        <w:t>I</w:t>
      </w:r>
      <w:r w:rsidRPr="0049520D">
        <w:rPr>
          <w:rFonts w:ascii="Times New Roman" w:hAnsi="Times New Roman" w:cs="Times New Roman"/>
          <w:lang w:val="en-US"/>
        </w:rPr>
        <w:t>.</w:t>
      </w:r>
      <w:r w:rsidRPr="00293113">
        <w:rPr>
          <w:rFonts w:ascii="Times New Roman" w:hAnsi="Times New Roman" w:cs="Times New Roman"/>
          <w:lang w:val="en-US"/>
        </w:rPr>
        <w:t>A</w:t>
      </w:r>
      <w:r w:rsidRPr="0049520D">
        <w:rPr>
          <w:rFonts w:ascii="Times New Roman" w:hAnsi="Times New Roman" w:cs="Times New Roman"/>
          <w:lang w:val="en-US"/>
        </w:rPr>
        <w:t xml:space="preserve">. </w:t>
      </w:r>
      <w:r w:rsidRPr="00293113">
        <w:rPr>
          <w:rFonts w:ascii="Times New Roman" w:hAnsi="Times New Roman" w:cs="Times New Roman"/>
          <w:lang w:val="en-US"/>
        </w:rPr>
        <w:t>Potapenko</w:t>
      </w:r>
      <w:r w:rsidRPr="0049520D">
        <w:rPr>
          <w:rFonts w:ascii="Times New Roman" w:hAnsi="Times New Roman" w:cs="Times New Roman"/>
          <w:lang w:val="en-US"/>
        </w:rPr>
        <w:t xml:space="preserve">, </w:t>
      </w:r>
      <w:r w:rsidRPr="00293113">
        <w:rPr>
          <w:rFonts w:ascii="Times New Roman" w:hAnsi="Times New Roman" w:cs="Times New Roman"/>
          <w:lang w:val="en-US"/>
        </w:rPr>
        <w:t>Ju</w:t>
      </w:r>
      <w:r w:rsidRPr="0049520D">
        <w:rPr>
          <w:rFonts w:ascii="Times New Roman" w:hAnsi="Times New Roman" w:cs="Times New Roman"/>
          <w:lang w:val="en-US"/>
        </w:rPr>
        <w:t>.</w:t>
      </w:r>
      <w:r w:rsidRPr="00293113">
        <w:rPr>
          <w:rFonts w:ascii="Times New Roman" w:hAnsi="Times New Roman" w:cs="Times New Roman"/>
          <w:lang w:val="en-US"/>
        </w:rPr>
        <w:t>S</w:t>
      </w:r>
      <w:r w:rsidRPr="0049520D">
        <w:rPr>
          <w:rFonts w:ascii="Times New Roman" w:hAnsi="Times New Roman" w:cs="Times New Roman"/>
          <w:lang w:val="en-US"/>
        </w:rPr>
        <w:t xml:space="preserve">. </w:t>
      </w:r>
      <w:r w:rsidRPr="00293113">
        <w:rPr>
          <w:rFonts w:ascii="Times New Roman" w:hAnsi="Times New Roman" w:cs="Times New Roman"/>
          <w:lang w:val="en-US"/>
        </w:rPr>
        <w:t>Storozhuk</w:t>
      </w:r>
      <w:r w:rsidRPr="0049520D">
        <w:rPr>
          <w:rFonts w:ascii="Times New Roman" w:hAnsi="Times New Roman" w:cs="Times New Roman"/>
          <w:lang w:val="en-US"/>
        </w:rPr>
        <w:t xml:space="preserve"> // </w:t>
      </w:r>
      <w:r w:rsidRPr="00293113">
        <w:rPr>
          <w:rFonts w:ascii="Times New Roman" w:hAnsi="Times New Roman" w:cs="Times New Roman"/>
          <w:lang w:val="en-US"/>
        </w:rPr>
        <w:t>zajavitel</w:t>
      </w:r>
      <w:r w:rsidRPr="0049520D">
        <w:rPr>
          <w:rFonts w:ascii="Times New Roman" w:hAnsi="Times New Roman" w:cs="Times New Roman"/>
          <w:lang w:val="en-US"/>
        </w:rPr>
        <w:t xml:space="preserve">' </w:t>
      </w:r>
      <w:r w:rsidRPr="00293113">
        <w:rPr>
          <w:rFonts w:ascii="Times New Roman" w:hAnsi="Times New Roman" w:cs="Times New Roman"/>
          <w:lang w:val="en-US"/>
        </w:rPr>
        <w:t>i</w:t>
      </w:r>
      <w:r w:rsidRPr="0049520D">
        <w:rPr>
          <w:rFonts w:ascii="Times New Roman" w:hAnsi="Times New Roman" w:cs="Times New Roman"/>
          <w:lang w:val="en-US"/>
        </w:rPr>
        <w:t xml:space="preserve"> </w:t>
      </w:r>
      <w:r w:rsidRPr="00293113">
        <w:rPr>
          <w:rFonts w:ascii="Times New Roman" w:hAnsi="Times New Roman" w:cs="Times New Roman"/>
          <w:lang w:val="en-US"/>
        </w:rPr>
        <w:t>patentoobladatel</w:t>
      </w:r>
      <w:r w:rsidRPr="0049520D">
        <w:rPr>
          <w:rFonts w:ascii="Times New Roman" w:hAnsi="Times New Roman" w:cs="Times New Roman"/>
          <w:lang w:val="en-US"/>
        </w:rPr>
        <w:t xml:space="preserve">' </w:t>
      </w:r>
      <w:r w:rsidRPr="00293113">
        <w:rPr>
          <w:rFonts w:ascii="Times New Roman" w:hAnsi="Times New Roman" w:cs="Times New Roman"/>
          <w:lang w:val="en-US"/>
        </w:rPr>
        <w:t>Kubanskij</w:t>
      </w:r>
      <w:r w:rsidRPr="0049520D">
        <w:rPr>
          <w:rFonts w:ascii="Times New Roman" w:hAnsi="Times New Roman" w:cs="Times New Roman"/>
          <w:lang w:val="en-US"/>
        </w:rPr>
        <w:t xml:space="preserve"> </w:t>
      </w:r>
      <w:r w:rsidRPr="00293113">
        <w:rPr>
          <w:rFonts w:ascii="Times New Roman" w:hAnsi="Times New Roman" w:cs="Times New Roman"/>
          <w:lang w:val="en-US"/>
        </w:rPr>
        <w:t>go</w:t>
      </w:r>
      <w:r w:rsidRPr="0049520D">
        <w:rPr>
          <w:rFonts w:ascii="Times New Roman" w:hAnsi="Times New Roman" w:cs="Times New Roman"/>
          <w:lang w:val="en-US"/>
        </w:rPr>
        <w:t>-</w:t>
      </w:r>
      <w:r w:rsidRPr="00293113">
        <w:rPr>
          <w:rFonts w:ascii="Times New Roman" w:hAnsi="Times New Roman" w:cs="Times New Roman"/>
          <w:lang w:val="en-US"/>
        </w:rPr>
        <w:t>sudarstvennyj</w:t>
      </w:r>
      <w:r w:rsidRPr="0049520D">
        <w:rPr>
          <w:rFonts w:ascii="Times New Roman" w:hAnsi="Times New Roman" w:cs="Times New Roman"/>
          <w:lang w:val="en-US"/>
        </w:rPr>
        <w:t xml:space="preserve"> </w:t>
      </w:r>
      <w:r w:rsidRPr="00293113">
        <w:rPr>
          <w:rFonts w:ascii="Times New Roman" w:hAnsi="Times New Roman" w:cs="Times New Roman"/>
          <w:lang w:val="en-US"/>
        </w:rPr>
        <w:t>agra</w:t>
      </w:r>
      <w:r w:rsidRPr="00293113">
        <w:rPr>
          <w:rFonts w:ascii="Times New Roman" w:hAnsi="Times New Roman" w:cs="Times New Roman"/>
          <w:lang w:val="en-US"/>
        </w:rPr>
        <w:t>r</w:t>
      </w:r>
      <w:r w:rsidRPr="00293113">
        <w:rPr>
          <w:rFonts w:ascii="Times New Roman" w:hAnsi="Times New Roman" w:cs="Times New Roman"/>
          <w:lang w:val="en-US"/>
        </w:rPr>
        <w:t>nyj</w:t>
      </w:r>
      <w:r w:rsidRPr="0049520D">
        <w:rPr>
          <w:rFonts w:ascii="Times New Roman" w:hAnsi="Times New Roman" w:cs="Times New Roman"/>
          <w:lang w:val="en-US"/>
        </w:rPr>
        <w:t xml:space="preserve"> </w:t>
      </w:r>
      <w:r w:rsidRPr="00293113">
        <w:rPr>
          <w:rFonts w:ascii="Times New Roman" w:hAnsi="Times New Roman" w:cs="Times New Roman"/>
          <w:lang w:val="en-US"/>
        </w:rPr>
        <w:t>universitet</w:t>
      </w:r>
      <w:r w:rsidRPr="0049520D">
        <w:rPr>
          <w:rFonts w:ascii="Times New Roman" w:hAnsi="Times New Roman" w:cs="Times New Roman"/>
          <w:lang w:val="en-US"/>
        </w:rPr>
        <w:t xml:space="preserve"> (</w:t>
      </w:r>
      <w:r w:rsidRPr="00293113">
        <w:rPr>
          <w:rFonts w:ascii="Times New Roman" w:hAnsi="Times New Roman" w:cs="Times New Roman"/>
          <w:lang w:val="en-US"/>
        </w:rPr>
        <w:t>RU</w:t>
      </w:r>
      <w:r w:rsidRPr="0049520D">
        <w:rPr>
          <w:rFonts w:ascii="Times New Roman" w:hAnsi="Times New Roman" w:cs="Times New Roman"/>
          <w:lang w:val="en-US"/>
        </w:rPr>
        <w:t xml:space="preserve">) – № 2001100329/13; </w:t>
      </w:r>
      <w:r w:rsidRPr="00293113">
        <w:rPr>
          <w:rFonts w:ascii="Times New Roman" w:hAnsi="Times New Roman" w:cs="Times New Roman"/>
          <w:lang w:val="en-US"/>
        </w:rPr>
        <w:t>zajavl</w:t>
      </w:r>
      <w:r w:rsidRPr="0049520D">
        <w:rPr>
          <w:rFonts w:ascii="Times New Roman" w:hAnsi="Times New Roman" w:cs="Times New Roman"/>
          <w:lang w:val="en-US"/>
        </w:rPr>
        <w:t xml:space="preserve">.04.01.2001;  </w:t>
      </w:r>
      <w:r w:rsidRPr="00293113">
        <w:rPr>
          <w:rFonts w:ascii="Times New Roman" w:hAnsi="Times New Roman" w:cs="Times New Roman"/>
          <w:lang w:val="en-US"/>
        </w:rPr>
        <w:t>opubl</w:t>
      </w:r>
      <w:r w:rsidRPr="0049520D">
        <w:rPr>
          <w:rFonts w:ascii="Times New Roman" w:hAnsi="Times New Roman" w:cs="Times New Roman"/>
          <w:lang w:val="en-US"/>
        </w:rPr>
        <w:t xml:space="preserve">. 27.02.2003–3 </w:t>
      </w:r>
      <w:r w:rsidRPr="00293113">
        <w:rPr>
          <w:rFonts w:ascii="Times New Roman" w:hAnsi="Times New Roman" w:cs="Times New Roman"/>
          <w:lang w:val="en-US"/>
        </w:rPr>
        <w:t>s</w:t>
      </w:r>
      <w:r w:rsidRPr="0049520D">
        <w:rPr>
          <w:rFonts w:ascii="Times New Roman" w:hAnsi="Times New Roman" w:cs="Times New Roman"/>
          <w:lang w:val="en-US"/>
        </w:rPr>
        <w:t xml:space="preserve">. : </w:t>
      </w:r>
      <w:r w:rsidRPr="00293113">
        <w:rPr>
          <w:rFonts w:ascii="Times New Roman" w:hAnsi="Times New Roman" w:cs="Times New Roman"/>
          <w:lang w:val="en-US"/>
        </w:rPr>
        <w:t>il</w:t>
      </w:r>
      <w:r w:rsidRPr="0049520D">
        <w:rPr>
          <w:rFonts w:ascii="Times New Roman" w:hAnsi="Times New Roman" w:cs="Times New Roman"/>
          <w:lang w:val="en-US"/>
        </w:rPr>
        <w:t>. 1.</w:t>
      </w:r>
    </w:p>
    <w:p w:rsidR="00DF6FF5" w:rsidRPr="00B4580C" w:rsidRDefault="00DF6FF5" w:rsidP="00B4580C">
      <w:pPr>
        <w:ind w:firstLine="720"/>
        <w:jc w:val="both"/>
        <w:rPr>
          <w:rFonts w:ascii="Times New Roman" w:hAnsi="Times New Roman" w:cs="Times New Roman"/>
          <w:lang w:val="en-US"/>
        </w:rPr>
      </w:pPr>
      <w:r w:rsidRPr="0049520D">
        <w:rPr>
          <w:rFonts w:ascii="Times New Roman" w:hAnsi="Times New Roman" w:cs="Times New Roman"/>
          <w:lang w:val="en-US"/>
        </w:rPr>
        <w:t xml:space="preserve">2. </w:t>
      </w:r>
      <w:r w:rsidRPr="00293113">
        <w:rPr>
          <w:rFonts w:ascii="Times New Roman" w:hAnsi="Times New Roman" w:cs="Times New Roman"/>
          <w:lang w:val="en-US"/>
        </w:rPr>
        <w:t>Storozhuk</w:t>
      </w:r>
      <w:r w:rsidRPr="0049520D">
        <w:rPr>
          <w:rFonts w:ascii="Times New Roman" w:hAnsi="Times New Roman" w:cs="Times New Roman"/>
          <w:lang w:val="en-US"/>
        </w:rPr>
        <w:t xml:space="preserve"> </w:t>
      </w:r>
      <w:r w:rsidRPr="00293113">
        <w:rPr>
          <w:rFonts w:ascii="Times New Roman" w:hAnsi="Times New Roman" w:cs="Times New Roman"/>
          <w:lang w:val="en-US"/>
        </w:rPr>
        <w:t>T</w:t>
      </w:r>
      <w:r w:rsidRPr="0049520D">
        <w:rPr>
          <w:rFonts w:ascii="Times New Roman" w:hAnsi="Times New Roman" w:cs="Times New Roman"/>
          <w:lang w:val="en-US"/>
        </w:rPr>
        <w:t>.</w:t>
      </w:r>
      <w:r w:rsidRPr="00293113">
        <w:rPr>
          <w:rFonts w:ascii="Times New Roman" w:hAnsi="Times New Roman" w:cs="Times New Roman"/>
          <w:lang w:val="en-US"/>
        </w:rPr>
        <w:t>A</w:t>
      </w:r>
      <w:r w:rsidRPr="0049520D">
        <w:rPr>
          <w:rFonts w:ascii="Times New Roman" w:hAnsi="Times New Roman" w:cs="Times New Roman"/>
          <w:lang w:val="en-US"/>
        </w:rPr>
        <w:t xml:space="preserve">. </w:t>
      </w:r>
      <w:r w:rsidRPr="00293113">
        <w:rPr>
          <w:rFonts w:ascii="Times New Roman" w:hAnsi="Times New Roman" w:cs="Times New Roman"/>
          <w:lang w:val="en-US"/>
        </w:rPr>
        <w:t>Patent</w:t>
      </w:r>
      <w:r w:rsidRPr="0049520D">
        <w:rPr>
          <w:rFonts w:ascii="Times New Roman" w:hAnsi="Times New Roman" w:cs="Times New Roman"/>
          <w:lang w:val="en-US"/>
        </w:rPr>
        <w:t xml:space="preserve"> № 2248112  </w:t>
      </w:r>
      <w:r w:rsidRPr="00293113">
        <w:rPr>
          <w:rFonts w:ascii="Times New Roman" w:hAnsi="Times New Roman" w:cs="Times New Roman"/>
          <w:lang w:val="en-US"/>
        </w:rPr>
        <w:t>Rossijskaja</w:t>
      </w:r>
      <w:r w:rsidRPr="0049520D">
        <w:rPr>
          <w:rFonts w:ascii="Times New Roman" w:hAnsi="Times New Roman" w:cs="Times New Roman"/>
          <w:lang w:val="en-US"/>
        </w:rPr>
        <w:t xml:space="preserve"> </w:t>
      </w:r>
      <w:r w:rsidRPr="00293113">
        <w:rPr>
          <w:rFonts w:ascii="Times New Roman" w:hAnsi="Times New Roman" w:cs="Times New Roman"/>
          <w:lang w:val="en-US"/>
        </w:rPr>
        <w:t>Federacija</w:t>
      </w:r>
      <w:r w:rsidRPr="0049520D">
        <w:rPr>
          <w:rFonts w:ascii="Times New Roman" w:hAnsi="Times New Roman" w:cs="Times New Roman"/>
          <w:lang w:val="en-US"/>
        </w:rPr>
        <w:t xml:space="preserve">, </w:t>
      </w:r>
      <w:r w:rsidRPr="00293113">
        <w:rPr>
          <w:rFonts w:ascii="Times New Roman" w:hAnsi="Times New Roman" w:cs="Times New Roman"/>
          <w:lang w:val="en-US"/>
        </w:rPr>
        <w:t>MPK</w:t>
      </w:r>
      <w:r w:rsidRPr="0049520D">
        <w:rPr>
          <w:rFonts w:ascii="Times New Roman" w:hAnsi="Times New Roman" w:cs="Times New Roman"/>
          <w:lang w:val="en-US"/>
        </w:rPr>
        <w:t>7</w:t>
      </w:r>
      <w:r w:rsidRPr="00293113">
        <w:rPr>
          <w:rFonts w:ascii="Times New Roman" w:hAnsi="Times New Roman" w:cs="Times New Roman"/>
          <w:lang w:val="en-US"/>
        </w:rPr>
        <w:t>A</w:t>
      </w:r>
      <w:r w:rsidRPr="0049520D">
        <w:rPr>
          <w:rFonts w:ascii="Times New Roman" w:hAnsi="Times New Roman" w:cs="Times New Roman"/>
          <w:lang w:val="en-US"/>
        </w:rPr>
        <w:t>01</w:t>
      </w:r>
      <w:r w:rsidRPr="00293113">
        <w:rPr>
          <w:rFonts w:ascii="Times New Roman" w:hAnsi="Times New Roman" w:cs="Times New Roman"/>
          <w:lang w:val="en-US"/>
        </w:rPr>
        <w:t>S</w:t>
      </w:r>
      <w:r w:rsidRPr="0049520D">
        <w:rPr>
          <w:rFonts w:ascii="Times New Roman" w:hAnsi="Times New Roman" w:cs="Times New Roman"/>
          <w:lang w:val="en-US"/>
        </w:rPr>
        <w:t xml:space="preserve">3/00. </w:t>
      </w:r>
      <w:r w:rsidRPr="00293113">
        <w:rPr>
          <w:rFonts w:ascii="Times New Roman" w:hAnsi="Times New Roman" w:cs="Times New Roman"/>
          <w:lang w:val="en-US"/>
        </w:rPr>
        <w:t>Ustr</w:t>
      </w:r>
      <w:r w:rsidRPr="00293113">
        <w:rPr>
          <w:rFonts w:ascii="Times New Roman" w:hAnsi="Times New Roman" w:cs="Times New Roman"/>
          <w:lang w:val="en-US"/>
        </w:rPr>
        <w:t>o</w:t>
      </w:r>
      <w:r w:rsidRPr="00293113">
        <w:rPr>
          <w:rFonts w:ascii="Times New Roman" w:hAnsi="Times New Roman" w:cs="Times New Roman"/>
          <w:lang w:val="en-US"/>
        </w:rPr>
        <w:t>jstvo</w:t>
      </w:r>
      <w:r w:rsidRPr="0049520D">
        <w:rPr>
          <w:rFonts w:ascii="Times New Roman" w:hAnsi="Times New Roman" w:cs="Times New Roman"/>
          <w:lang w:val="en-US"/>
        </w:rPr>
        <w:t xml:space="preserve"> </w:t>
      </w:r>
      <w:r w:rsidRPr="00293113">
        <w:rPr>
          <w:rFonts w:ascii="Times New Roman" w:hAnsi="Times New Roman" w:cs="Times New Roman"/>
          <w:lang w:val="en-US"/>
        </w:rPr>
        <w:t>dlja</w:t>
      </w:r>
      <w:r w:rsidRPr="0049520D">
        <w:rPr>
          <w:rFonts w:ascii="Times New Roman" w:hAnsi="Times New Roman" w:cs="Times New Roman"/>
          <w:lang w:val="en-US"/>
        </w:rPr>
        <w:t xml:space="preserve"> </w:t>
      </w:r>
      <w:r w:rsidRPr="00293113">
        <w:rPr>
          <w:rFonts w:ascii="Times New Roman" w:hAnsi="Times New Roman" w:cs="Times New Roman"/>
          <w:lang w:val="en-US"/>
        </w:rPr>
        <w:t>obezzarazhivanija</w:t>
      </w:r>
      <w:r w:rsidRPr="0049520D">
        <w:rPr>
          <w:rFonts w:ascii="Times New Roman" w:hAnsi="Times New Roman" w:cs="Times New Roman"/>
          <w:lang w:val="en-US"/>
        </w:rPr>
        <w:t xml:space="preserve"> </w:t>
      </w:r>
      <w:r w:rsidRPr="00293113">
        <w:rPr>
          <w:rFonts w:ascii="Times New Roman" w:hAnsi="Times New Roman" w:cs="Times New Roman"/>
          <w:lang w:val="en-US"/>
        </w:rPr>
        <w:t>navoznyh</w:t>
      </w:r>
      <w:r w:rsidRPr="0049520D">
        <w:rPr>
          <w:rFonts w:ascii="Times New Roman" w:hAnsi="Times New Roman" w:cs="Times New Roman"/>
          <w:lang w:val="en-US"/>
        </w:rPr>
        <w:t xml:space="preserve"> </w:t>
      </w:r>
      <w:r w:rsidRPr="00293113">
        <w:rPr>
          <w:rFonts w:ascii="Times New Roman" w:hAnsi="Times New Roman" w:cs="Times New Roman"/>
          <w:lang w:val="en-US"/>
        </w:rPr>
        <w:t>stokov</w:t>
      </w:r>
      <w:r w:rsidRPr="0049520D">
        <w:rPr>
          <w:rFonts w:ascii="Times New Roman" w:hAnsi="Times New Roman" w:cs="Times New Roman"/>
          <w:lang w:val="en-US"/>
        </w:rPr>
        <w:t xml:space="preserve"> [</w:t>
      </w:r>
      <w:r w:rsidRPr="00293113">
        <w:rPr>
          <w:rFonts w:ascii="Times New Roman" w:hAnsi="Times New Roman" w:cs="Times New Roman"/>
          <w:lang w:val="en-US"/>
        </w:rPr>
        <w:t>Tekst</w:t>
      </w:r>
      <w:r w:rsidRPr="0049520D">
        <w:rPr>
          <w:rFonts w:ascii="Times New Roman" w:hAnsi="Times New Roman" w:cs="Times New Roman"/>
          <w:lang w:val="en-US"/>
        </w:rPr>
        <w:t xml:space="preserve">] / </w:t>
      </w:r>
      <w:r w:rsidRPr="00293113">
        <w:rPr>
          <w:rFonts w:ascii="Times New Roman" w:hAnsi="Times New Roman" w:cs="Times New Roman"/>
          <w:lang w:val="en-US"/>
        </w:rPr>
        <w:t>T</w:t>
      </w:r>
      <w:r w:rsidRPr="0049520D">
        <w:rPr>
          <w:rFonts w:ascii="Times New Roman" w:hAnsi="Times New Roman" w:cs="Times New Roman"/>
          <w:lang w:val="en-US"/>
        </w:rPr>
        <w:t>.</w:t>
      </w:r>
      <w:r w:rsidRPr="00293113">
        <w:rPr>
          <w:rFonts w:ascii="Times New Roman" w:hAnsi="Times New Roman" w:cs="Times New Roman"/>
          <w:lang w:val="en-US"/>
        </w:rPr>
        <w:t>A</w:t>
      </w:r>
      <w:r w:rsidRPr="0049520D">
        <w:rPr>
          <w:rFonts w:ascii="Times New Roman" w:hAnsi="Times New Roman" w:cs="Times New Roman"/>
          <w:lang w:val="en-US"/>
        </w:rPr>
        <w:t xml:space="preserve">. </w:t>
      </w:r>
      <w:r w:rsidRPr="00293113">
        <w:rPr>
          <w:rFonts w:ascii="Times New Roman" w:hAnsi="Times New Roman" w:cs="Times New Roman"/>
          <w:lang w:val="en-US"/>
        </w:rPr>
        <w:t>Storozhuk</w:t>
      </w:r>
      <w:r w:rsidRPr="0049520D">
        <w:rPr>
          <w:rFonts w:ascii="Times New Roman" w:hAnsi="Times New Roman" w:cs="Times New Roman"/>
          <w:lang w:val="en-US"/>
        </w:rPr>
        <w:t xml:space="preserve">, </w:t>
      </w:r>
      <w:r w:rsidRPr="00293113">
        <w:rPr>
          <w:rFonts w:ascii="Times New Roman" w:hAnsi="Times New Roman" w:cs="Times New Roman"/>
          <w:lang w:val="en-US"/>
        </w:rPr>
        <w:t>I</w:t>
      </w:r>
      <w:r w:rsidRPr="0049520D">
        <w:rPr>
          <w:rFonts w:ascii="Times New Roman" w:hAnsi="Times New Roman" w:cs="Times New Roman"/>
          <w:lang w:val="en-US"/>
        </w:rPr>
        <w:t>.</w:t>
      </w:r>
      <w:r w:rsidRPr="00293113">
        <w:rPr>
          <w:rFonts w:ascii="Times New Roman" w:hAnsi="Times New Roman" w:cs="Times New Roman"/>
          <w:lang w:val="en-US"/>
        </w:rPr>
        <w:t>A</w:t>
      </w:r>
      <w:r w:rsidRPr="0049520D">
        <w:rPr>
          <w:rFonts w:ascii="Times New Roman" w:hAnsi="Times New Roman" w:cs="Times New Roman"/>
          <w:lang w:val="en-US"/>
        </w:rPr>
        <w:t xml:space="preserve">. </w:t>
      </w:r>
      <w:r w:rsidRPr="00293113">
        <w:rPr>
          <w:rFonts w:ascii="Times New Roman" w:hAnsi="Times New Roman" w:cs="Times New Roman"/>
          <w:lang w:val="en-US"/>
        </w:rPr>
        <w:t>Pota</w:t>
      </w:r>
      <w:r w:rsidRPr="0049520D">
        <w:rPr>
          <w:rFonts w:ascii="Times New Roman" w:hAnsi="Times New Roman" w:cs="Times New Roman"/>
          <w:lang w:val="en-US"/>
        </w:rPr>
        <w:t>-</w:t>
      </w:r>
      <w:r w:rsidRPr="00293113">
        <w:rPr>
          <w:rFonts w:ascii="Times New Roman" w:hAnsi="Times New Roman" w:cs="Times New Roman"/>
          <w:lang w:val="en-US"/>
        </w:rPr>
        <w:t>penko</w:t>
      </w:r>
      <w:r w:rsidRPr="0049520D">
        <w:rPr>
          <w:rFonts w:ascii="Times New Roman" w:hAnsi="Times New Roman" w:cs="Times New Roman"/>
          <w:lang w:val="en-US"/>
        </w:rPr>
        <w:t xml:space="preserve">, </w:t>
      </w:r>
      <w:r w:rsidRPr="00293113">
        <w:rPr>
          <w:rFonts w:ascii="Times New Roman" w:hAnsi="Times New Roman" w:cs="Times New Roman"/>
          <w:lang w:val="en-US"/>
        </w:rPr>
        <w:t>S</w:t>
      </w:r>
      <w:r w:rsidRPr="0049520D">
        <w:rPr>
          <w:rFonts w:ascii="Times New Roman" w:hAnsi="Times New Roman" w:cs="Times New Roman"/>
          <w:lang w:val="en-US"/>
        </w:rPr>
        <w:t>.</w:t>
      </w:r>
      <w:r w:rsidRPr="00293113">
        <w:rPr>
          <w:rFonts w:ascii="Times New Roman" w:hAnsi="Times New Roman" w:cs="Times New Roman"/>
          <w:lang w:val="en-US"/>
        </w:rPr>
        <w:t>V</w:t>
      </w:r>
      <w:r w:rsidRPr="0049520D">
        <w:rPr>
          <w:rFonts w:ascii="Times New Roman" w:hAnsi="Times New Roman" w:cs="Times New Roman"/>
          <w:lang w:val="en-US"/>
        </w:rPr>
        <w:t xml:space="preserve">. </w:t>
      </w:r>
      <w:r w:rsidRPr="00293113">
        <w:rPr>
          <w:rFonts w:ascii="Times New Roman" w:hAnsi="Times New Roman" w:cs="Times New Roman"/>
          <w:lang w:val="en-US"/>
        </w:rPr>
        <w:t>Storozhuk</w:t>
      </w:r>
      <w:r w:rsidRPr="0049520D">
        <w:rPr>
          <w:rFonts w:ascii="Times New Roman" w:hAnsi="Times New Roman" w:cs="Times New Roman"/>
          <w:lang w:val="en-US"/>
        </w:rPr>
        <w:t xml:space="preserve">, </w:t>
      </w:r>
      <w:r w:rsidRPr="00293113">
        <w:rPr>
          <w:rFonts w:ascii="Times New Roman" w:hAnsi="Times New Roman" w:cs="Times New Roman"/>
          <w:lang w:val="en-US"/>
        </w:rPr>
        <w:t>A</w:t>
      </w:r>
      <w:r w:rsidRPr="0049520D">
        <w:rPr>
          <w:rFonts w:ascii="Times New Roman" w:hAnsi="Times New Roman" w:cs="Times New Roman"/>
          <w:lang w:val="en-US"/>
        </w:rPr>
        <w:t>.</w:t>
      </w:r>
      <w:r w:rsidRPr="00293113">
        <w:rPr>
          <w:rFonts w:ascii="Times New Roman" w:hAnsi="Times New Roman" w:cs="Times New Roman"/>
          <w:lang w:val="en-US"/>
        </w:rPr>
        <w:t>L</w:t>
      </w:r>
      <w:r w:rsidRPr="0049520D">
        <w:rPr>
          <w:rFonts w:ascii="Times New Roman" w:hAnsi="Times New Roman" w:cs="Times New Roman"/>
          <w:lang w:val="en-US"/>
        </w:rPr>
        <w:t xml:space="preserve">. </w:t>
      </w:r>
      <w:r w:rsidRPr="00293113">
        <w:rPr>
          <w:rFonts w:ascii="Times New Roman" w:hAnsi="Times New Roman" w:cs="Times New Roman"/>
          <w:lang w:val="en-US"/>
        </w:rPr>
        <w:t>Kulakova</w:t>
      </w:r>
      <w:r w:rsidRPr="0049520D">
        <w:rPr>
          <w:rFonts w:ascii="Times New Roman" w:hAnsi="Times New Roman" w:cs="Times New Roman"/>
          <w:lang w:val="en-US"/>
        </w:rPr>
        <w:t xml:space="preserve"> // </w:t>
      </w:r>
      <w:r w:rsidRPr="00293113">
        <w:rPr>
          <w:rFonts w:ascii="Times New Roman" w:hAnsi="Times New Roman" w:cs="Times New Roman"/>
          <w:lang w:val="en-US"/>
        </w:rPr>
        <w:t>zajavitel</w:t>
      </w:r>
      <w:r w:rsidRPr="0049520D">
        <w:rPr>
          <w:rFonts w:ascii="Times New Roman" w:hAnsi="Times New Roman" w:cs="Times New Roman"/>
          <w:lang w:val="en-US"/>
        </w:rPr>
        <w:t xml:space="preserve">' </w:t>
      </w:r>
      <w:r w:rsidRPr="00293113">
        <w:rPr>
          <w:rFonts w:ascii="Times New Roman" w:hAnsi="Times New Roman" w:cs="Times New Roman"/>
          <w:lang w:val="en-US"/>
        </w:rPr>
        <w:t>i</w:t>
      </w:r>
      <w:r w:rsidRPr="0049520D">
        <w:rPr>
          <w:rFonts w:ascii="Times New Roman" w:hAnsi="Times New Roman" w:cs="Times New Roman"/>
          <w:lang w:val="en-US"/>
        </w:rPr>
        <w:t xml:space="preserve"> </w:t>
      </w:r>
      <w:r w:rsidRPr="00293113">
        <w:rPr>
          <w:rFonts w:ascii="Times New Roman" w:hAnsi="Times New Roman" w:cs="Times New Roman"/>
          <w:lang w:val="en-US"/>
        </w:rPr>
        <w:t>patentoobladatel</w:t>
      </w:r>
      <w:r w:rsidRPr="0049520D">
        <w:rPr>
          <w:rFonts w:ascii="Times New Roman" w:hAnsi="Times New Roman" w:cs="Times New Roman"/>
          <w:lang w:val="en-US"/>
        </w:rPr>
        <w:t xml:space="preserve">' </w:t>
      </w:r>
      <w:r w:rsidRPr="00293113">
        <w:rPr>
          <w:rFonts w:ascii="Times New Roman" w:hAnsi="Times New Roman" w:cs="Times New Roman"/>
          <w:lang w:val="en-US"/>
        </w:rPr>
        <w:t>Kubanskij</w:t>
      </w:r>
      <w:r w:rsidRPr="0049520D">
        <w:rPr>
          <w:rFonts w:ascii="Times New Roman" w:hAnsi="Times New Roman" w:cs="Times New Roman"/>
          <w:lang w:val="en-US"/>
        </w:rPr>
        <w:t xml:space="preserve"> </w:t>
      </w:r>
      <w:r w:rsidRPr="00293113">
        <w:rPr>
          <w:rFonts w:ascii="Times New Roman" w:hAnsi="Times New Roman" w:cs="Times New Roman"/>
          <w:lang w:val="en-US"/>
        </w:rPr>
        <w:t>go</w:t>
      </w:r>
      <w:r w:rsidRPr="0049520D">
        <w:rPr>
          <w:rFonts w:ascii="Times New Roman" w:hAnsi="Times New Roman" w:cs="Times New Roman"/>
          <w:lang w:val="en-US"/>
        </w:rPr>
        <w:t>-</w:t>
      </w:r>
      <w:r w:rsidRPr="00293113">
        <w:rPr>
          <w:rFonts w:ascii="Times New Roman" w:hAnsi="Times New Roman" w:cs="Times New Roman"/>
          <w:lang w:val="en-US"/>
        </w:rPr>
        <w:t>sudarstvennyj</w:t>
      </w:r>
      <w:r w:rsidRPr="0049520D">
        <w:rPr>
          <w:rFonts w:ascii="Times New Roman" w:hAnsi="Times New Roman" w:cs="Times New Roman"/>
          <w:lang w:val="en-US"/>
        </w:rPr>
        <w:t xml:space="preserve"> </w:t>
      </w:r>
      <w:r w:rsidRPr="00293113">
        <w:rPr>
          <w:rFonts w:ascii="Times New Roman" w:hAnsi="Times New Roman" w:cs="Times New Roman"/>
          <w:lang w:val="en-US"/>
        </w:rPr>
        <w:t>agra</w:t>
      </w:r>
      <w:r w:rsidRPr="00293113">
        <w:rPr>
          <w:rFonts w:ascii="Times New Roman" w:hAnsi="Times New Roman" w:cs="Times New Roman"/>
          <w:lang w:val="en-US"/>
        </w:rPr>
        <w:t>r</w:t>
      </w:r>
      <w:r w:rsidRPr="00293113">
        <w:rPr>
          <w:rFonts w:ascii="Times New Roman" w:hAnsi="Times New Roman" w:cs="Times New Roman"/>
          <w:lang w:val="en-US"/>
        </w:rPr>
        <w:t>nyj</w:t>
      </w:r>
      <w:r w:rsidRPr="0049520D">
        <w:rPr>
          <w:rFonts w:ascii="Times New Roman" w:hAnsi="Times New Roman" w:cs="Times New Roman"/>
          <w:lang w:val="en-US"/>
        </w:rPr>
        <w:t xml:space="preserve"> </w:t>
      </w:r>
      <w:r w:rsidRPr="00293113">
        <w:rPr>
          <w:rFonts w:ascii="Times New Roman" w:hAnsi="Times New Roman" w:cs="Times New Roman"/>
          <w:lang w:val="en-US"/>
        </w:rPr>
        <w:t>universitet</w:t>
      </w:r>
      <w:r w:rsidRPr="0049520D">
        <w:rPr>
          <w:rFonts w:ascii="Times New Roman" w:hAnsi="Times New Roman" w:cs="Times New Roman"/>
          <w:lang w:val="en-US"/>
        </w:rPr>
        <w:t xml:space="preserve"> (</w:t>
      </w:r>
      <w:r w:rsidRPr="00293113">
        <w:rPr>
          <w:rFonts w:ascii="Times New Roman" w:hAnsi="Times New Roman" w:cs="Times New Roman"/>
          <w:lang w:val="en-US"/>
        </w:rPr>
        <w:t>RU</w:t>
      </w:r>
      <w:r w:rsidRPr="0049520D">
        <w:rPr>
          <w:rFonts w:ascii="Times New Roman" w:hAnsi="Times New Roman" w:cs="Times New Roman"/>
          <w:lang w:val="en-US"/>
        </w:rPr>
        <w:t xml:space="preserve">) – № 2000128866/12; </w:t>
      </w:r>
      <w:r w:rsidRPr="00293113">
        <w:rPr>
          <w:rFonts w:ascii="Times New Roman" w:hAnsi="Times New Roman" w:cs="Times New Roman"/>
          <w:lang w:val="en-US"/>
        </w:rPr>
        <w:t>zajavl</w:t>
      </w:r>
      <w:r w:rsidRPr="0049520D">
        <w:rPr>
          <w:rFonts w:ascii="Times New Roman" w:hAnsi="Times New Roman" w:cs="Times New Roman"/>
          <w:lang w:val="en-US"/>
        </w:rPr>
        <w:t xml:space="preserve">.17.11.2000;  </w:t>
      </w:r>
      <w:r w:rsidRPr="00293113">
        <w:rPr>
          <w:rFonts w:ascii="Times New Roman" w:hAnsi="Times New Roman" w:cs="Times New Roman"/>
          <w:lang w:val="en-US"/>
        </w:rPr>
        <w:t>opubl</w:t>
      </w:r>
      <w:r w:rsidRPr="0049520D">
        <w:rPr>
          <w:rFonts w:ascii="Times New Roman" w:hAnsi="Times New Roman" w:cs="Times New Roman"/>
          <w:lang w:val="en-US"/>
        </w:rPr>
        <w:t xml:space="preserve">. </w:t>
      </w:r>
      <w:r w:rsidRPr="00B4580C">
        <w:rPr>
          <w:rFonts w:ascii="Times New Roman" w:hAnsi="Times New Roman" w:cs="Times New Roman"/>
          <w:lang w:val="en-US"/>
        </w:rPr>
        <w:t xml:space="preserve">20.03.2005 –3 </w:t>
      </w:r>
      <w:r w:rsidRPr="00293113">
        <w:rPr>
          <w:rFonts w:ascii="Times New Roman" w:hAnsi="Times New Roman" w:cs="Times New Roman"/>
          <w:lang w:val="en-US"/>
        </w:rPr>
        <w:t>s</w:t>
      </w:r>
      <w:r w:rsidRPr="00B4580C">
        <w:rPr>
          <w:rFonts w:ascii="Times New Roman" w:hAnsi="Times New Roman" w:cs="Times New Roman"/>
          <w:lang w:val="en-US"/>
        </w:rPr>
        <w:t xml:space="preserve">.: </w:t>
      </w:r>
      <w:r w:rsidRPr="00293113">
        <w:rPr>
          <w:rFonts w:ascii="Times New Roman" w:hAnsi="Times New Roman" w:cs="Times New Roman"/>
          <w:lang w:val="en-US"/>
        </w:rPr>
        <w:t>il</w:t>
      </w:r>
      <w:r w:rsidRPr="00B4580C">
        <w:rPr>
          <w:rFonts w:ascii="Times New Roman" w:hAnsi="Times New Roman" w:cs="Times New Roman"/>
          <w:lang w:val="en-US"/>
        </w:rPr>
        <w:t>. 1.</w:t>
      </w:r>
    </w:p>
    <w:p w:rsidR="00DF6FF5" w:rsidRPr="00293113" w:rsidRDefault="00DF6FF5" w:rsidP="00B4580C">
      <w:pPr>
        <w:ind w:firstLine="720"/>
        <w:jc w:val="both"/>
        <w:rPr>
          <w:rFonts w:ascii="Times New Roman" w:hAnsi="Times New Roman" w:cs="Times New Roman"/>
          <w:lang w:val="en-US"/>
        </w:rPr>
      </w:pPr>
      <w:r w:rsidRPr="00B4580C">
        <w:rPr>
          <w:rFonts w:ascii="Times New Roman" w:hAnsi="Times New Roman" w:cs="Times New Roman"/>
          <w:lang w:val="en-US"/>
        </w:rPr>
        <w:t xml:space="preserve">3. </w:t>
      </w:r>
      <w:r w:rsidRPr="00293113">
        <w:rPr>
          <w:rFonts w:ascii="Times New Roman" w:hAnsi="Times New Roman" w:cs="Times New Roman"/>
          <w:lang w:val="en-US"/>
        </w:rPr>
        <w:t>Storozhuk</w:t>
      </w:r>
      <w:r w:rsidRPr="00B4580C">
        <w:rPr>
          <w:rFonts w:ascii="Times New Roman" w:hAnsi="Times New Roman" w:cs="Times New Roman"/>
          <w:lang w:val="en-US"/>
        </w:rPr>
        <w:t xml:space="preserve"> </w:t>
      </w:r>
      <w:r w:rsidRPr="00293113">
        <w:rPr>
          <w:rFonts w:ascii="Times New Roman" w:hAnsi="Times New Roman" w:cs="Times New Roman"/>
          <w:lang w:val="en-US"/>
        </w:rPr>
        <w:t>T</w:t>
      </w:r>
      <w:r w:rsidRPr="00B4580C">
        <w:rPr>
          <w:rFonts w:ascii="Times New Roman" w:hAnsi="Times New Roman" w:cs="Times New Roman"/>
          <w:lang w:val="en-US"/>
        </w:rPr>
        <w:t>.</w:t>
      </w:r>
      <w:r w:rsidRPr="00293113">
        <w:rPr>
          <w:rFonts w:ascii="Times New Roman" w:hAnsi="Times New Roman" w:cs="Times New Roman"/>
          <w:lang w:val="en-US"/>
        </w:rPr>
        <w:t>A</w:t>
      </w:r>
      <w:r w:rsidRPr="00B4580C">
        <w:rPr>
          <w:rFonts w:ascii="Times New Roman" w:hAnsi="Times New Roman" w:cs="Times New Roman"/>
          <w:lang w:val="en-US"/>
        </w:rPr>
        <w:t xml:space="preserve">. </w:t>
      </w:r>
      <w:r w:rsidRPr="00293113">
        <w:rPr>
          <w:rFonts w:ascii="Times New Roman" w:hAnsi="Times New Roman" w:cs="Times New Roman"/>
          <w:lang w:val="en-US"/>
        </w:rPr>
        <w:t>Metodika</w:t>
      </w:r>
      <w:r w:rsidRPr="00B4580C">
        <w:rPr>
          <w:rFonts w:ascii="Times New Roman" w:hAnsi="Times New Roman" w:cs="Times New Roman"/>
          <w:lang w:val="en-US"/>
        </w:rPr>
        <w:t xml:space="preserve"> </w:t>
      </w:r>
      <w:r w:rsidRPr="00293113">
        <w:rPr>
          <w:rFonts w:ascii="Times New Roman" w:hAnsi="Times New Roman" w:cs="Times New Roman"/>
          <w:lang w:val="en-US"/>
        </w:rPr>
        <w:t>issledovanija</w:t>
      </w:r>
      <w:r w:rsidRPr="00B4580C">
        <w:rPr>
          <w:rFonts w:ascii="Times New Roman" w:hAnsi="Times New Roman" w:cs="Times New Roman"/>
          <w:lang w:val="en-US"/>
        </w:rPr>
        <w:t xml:space="preserve"> </w:t>
      </w:r>
      <w:r w:rsidRPr="00293113">
        <w:rPr>
          <w:rFonts w:ascii="Times New Roman" w:hAnsi="Times New Roman" w:cs="Times New Roman"/>
          <w:lang w:val="en-US"/>
        </w:rPr>
        <w:t>pnevmaticheskih</w:t>
      </w:r>
      <w:r w:rsidRPr="00B4580C">
        <w:rPr>
          <w:rFonts w:ascii="Times New Roman" w:hAnsi="Times New Roman" w:cs="Times New Roman"/>
          <w:lang w:val="en-US"/>
        </w:rPr>
        <w:t xml:space="preserve"> </w:t>
      </w:r>
      <w:r w:rsidRPr="00293113">
        <w:rPr>
          <w:rFonts w:ascii="Times New Roman" w:hAnsi="Times New Roman" w:cs="Times New Roman"/>
          <w:lang w:val="en-US"/>
        </w:rPr>
        <w:t>sistem</w:t>
      </w:r>
      <w:r w:rsidRPr="00B4580C">
        <w:rPr>
          <w:rFonts w:ascii="Times New Roman" w:hAnsi="Times New Roman" w:cs="Times New Roman"/>
          <w:lang w:val="en-US"/>
        </w:rPr>
        <w:t xml:space="preserve"> </w:t>
      </w:r>
      <w:r w:rsidRPr="00293113">
        <w:rPr>
          <w:rFonts w:ascii="Times New Roman" w:hAnsi="Times New Roman" w:cs="Times New Roman"/>
          <w:lang w:val="en-US"/>
        </w:rPr>
        <w:t>transporti</w:t>
      </w:r>
      <w:r w:rsidRPr="00B4580C">
        <w:rPr>
          <w:rFonts w:ascii="Times New Roman" w:hAnsi="Times New Roman" w:cs="Times New Roman"/>
          <w:lang w:val="en-US"/>
        </w:rPr>
        <w:t>-</w:t>
      </w:r>
      <w:r w:rsidRPr="00293113">
        <w:rPr>
          <w:rFonts w:ascii="Times New Roman" w:hAnsi="Times New Roman" w:cs="Times New Roman"/>
          <w:lang w:val="en-US"/>
        </w:rPr>
        <w:t>rovanija</w:t>
      </w:r>
      <w:r w:rsidRPr="00B4580C">
        <w:rPr>
          <w:rFonts w:ascii="Times New Roman" w:hAnsi="Times New Roman" w:cs="Times New Roman"/>
          <w:lang w:val="en-US"/>
        </w:rPr>
        <w:t xml:space="preserve"> </w:t>
      </w:r>
      <w:r w:rsidRPr="00293113">
        <w:rPr>
          <w:rFonts w:ascii="Times New Roman" w:hAnsi="Times New Roman" w:cs="Times New Roman"/>
          <w:lang w:val="en-US"/>
        </w:rPr>
        <w:t>biologicheskih</w:t>
      </w:r>
      <w:r w:rsidRPr="00B4580C">
        <w:rPr>
          <w:rFonts w:ascii="Times New Roman" w:hAnsi="Times New Roman" w:cs="Times New Roman"/>
          <w:lang w:val="en-US"/>
        </w:rPr>
        <w:t xml:space="preserve"> </w:t>
      </w:r>
      <w:r w:rsidRPr="00293113">
        <w:rPr>
          <w:rFonts w:ascii="Times New Roman" w:hAnsi="Times New Roman" w:cs="Times New Roman"/>
          <w:lang w:val="en-US"/>
        </w:rPr>
        <w:t>othodov</w:t>
      </w:r>
      <w:r w:rsidRPr="00B4580C">
        <w:rPr>
          <w:rFonts w:ascii="Times New Roman" w:hAnsi="Times New Roman" w:cs="Times New Roman"/>
          <w:lang w:val="en-US"/>
        </w:rPr>
        <w:t xml:space="preserve"> </w:t>
      </w:r>
      <w:r w:rsidRPr="00293113">
        <w:rPr>
          <w:rFonts w:ascii="Times New Roman" w:hAnsi="Times New Roman" w:cs="Times New Roman"/>
          <w:lang w:val="en-US"/>
        </w:rPr>
        <w:t>pticevodstva</w:t>
      </w:r>
      <w:r w:rsidRPr="00B4580C">
        <w:rPr>
          <w:rFonts w:ascii="Times New Roman" w:hAnsi="Times New Roman" w:cs="Times New Roman"/>
          <w:lang w:val="en-US"/>
        </w:rPr>
        <w:t xml:space="preserve"> [</w:t>
      </w:r>
      <w:r w:rsidRPr="00293113">
        <w:rPr>
          <w:rFonts w:ascii="Times New Roman" w:hAnsi="Times New Roman" w:cs="Times New Roman"/>
          <w:lang w:val="en-US"/>
        </w:rPr>
        <w:t>Tekst</w:t>
      </w:r>
      <w:r w:rsidRPr="00B4580C">
        <w:rPr>
          <w:rFonts w:ascii="Times New Roman" w:hAnsi="Times New Roman" w:cs="Times New Roman"/>
          <w:lang w:val="en-US"/>
        </w:rPr>
        <w:t xml:space="preserve">] / </w:t>
      </w:r>
      <w:r w:rsidRPr="00293113">
        <w:rPr>
          <w:rFonts w:ascii="Times New Roman" w:hAnsi="Times New Roman" w:cs="Times New Roman"/>
          <w:lang w:val="en-US"/>
        </w:rPr>
        <w:t>Storozhuk</w:t>
      </w:r>
      <w:r w:rsidRPr="00B4580C">
        <w:rPr>
          <w:rFonts w:ascii="Times New Roman" w:hAnsi="Times New Roman" w:cs="Times New Roman"/>
          <w:lang w:val="en-US"/>
        </w:rPr>
        <w:t xml:space="preserve"> </w:t>
      </w:r>
      <w:r w:rsidRPr="00293113">
        <w:rPr>
          <w:rFonts w:ascii="Times New Roman" w:hAnsi="Times New Roman" w:cs="Times New Roman"/>
          <w:lang w:val="en-US"/>
        </w:rPr>
        <w:t>T</w:t>
      </w:r>
      <w:r w:rsidRPr="00B4580C">
        <w:rPr>
          <w:rFonts w:ascii="Times New Roman" w:hAnsi="Times New Roman" w:cs="Times New Roman"/>
          <w:lang w:val="en-US"/>
        </w:rPr>
        <w:t>.</w:t>
      </w:r>
      <w:r w:rsidRPr="00293113">
        <w:rPr>
          <w:rFonts w:ascii="Times New Roman" w:hAnsi="Times New Roman" w:cs="Times New Roman"/>
          <w:lang w:val="en-US"/>
        </w:rPr>
        <w:t>A</w:t>
      </w:r>
      <w:r w:rsidRPr="00B4580C">
        <w:rPr>
          <w:rFonts w:ascii="Times New Roman" w:hAnsi="Times New Roman" w:cs="Times New Roman"/>
          <w:lang w:val="en-US"/>
        </w:rPr>
        <w:t xml:space="preserve">. // </w:t>
      </w:r>
      <w:r w:rsidRPr="00293113">
        <w:rPr>
          <w:rFonts w:ascii="Times New Roman" w:hAnsi="Times New Roman" w:cs="Times New Roman"/>
          <w:lang w:val="en-US"/>
        </w:rPr>
        <w:t>V</w:t>
      </w:r>
      <w:r w:rsidRPr="00B4580C">
        <w:rPr>
          <w:rFonts w:ascii="Times New Roman" w:hAnsi="Times New Roman" w:cs="Times New Roman"/>
          <w:lang w:val="en-US"/>
        </w:rPr>
        <w:t xml:space="preserve"> </w:t>
      </w:r>
      <w:r w:rsidRPr="00293113">
        <w:rPr>
          <w:rFonts w:ascii="Times New Roman" w:hAnsi="Times New Roman" w:cs="Times New Roman"/>
          <w:lang w:val="en-US"/>
        </w:rPr>
        <w:t>sbornike</w:t>
      </w:r>
      <w:r w:rsidRPr="00B4580C">
        <w:rPr>
          <w:rFonts w:ascii="Times New Roman" w:hAnsi="Times New Roman" w:cs="Times New Roman"/>
          <w:lang w:val="en-US"/>
        </w:rPr>
        <w:t xml:space="preserve">: </w:t>
      </w:r>
      <w:r w:rsidRPr="00293113">
        <w:rPr>
          <w:rFonts w:ascii="Times New Roman" w:hAnsi="Times New Roman" w:cs="Times New Roman"/>
          <w:lang w:val="en-US"/>
        </w:rPr>
        <w:t>Nauchnoe</w:t>
      </w:r>
      <w:r w:rsidRPr="00B4580C">
        <w:rPr>
          <w:rFonts w:ascii="Times New Roman" w:hAnsi="Times New Roman" w:cs="Times New Roman"/>
          <w:lang w:val="en-US"/>
        </w:rPr>
        <w:t xml:space="preserve"> </w:t>
      </w:r>
      <w:r w:rsidRPr="00293113">
        <w:rPr>
          <w:rFonts w:ascii="Times New Roman" w:hAnsi="Times New Roman" w:cs="Times New Roman"/>
          <w:lang w:val="en-US"/>
        </w:rPr>
        <w:t>ob</w:t>
      </w:r>
      <w:r w:rsidRPr="00293113">
        <w:rPr>
          <w:rFonts w:ascii="Times New Roman" w:hAnsi="Times New Roman" w:cs="Times New Roman"/>
          <w:lang w:val="en-US"/>
        </w:rPr>
        <w:t>e</w:t>
      </w:r>
      <w:r w:rsidRPr="00293113">
        <w:rPr>
          <w:rFonts w:ascii="Times New Roman" w:hAnsi="Times New Roman" w:cs="Times New Roman"/>
          <w:lang w:val="en-US"/>
        </w:rPr>
        <w:t>spechenie</w:t>
      </w:r>
      <w:r w:rsidRPr="00B4580C">
        <w:rPr>
          <w:rFonts w:ascii="Times New Roman" w:hAnsi="Times New Roman" w:cs="Times New Roman"/>
          <w:lang w:val="en-US"/>
        </w:rPr>
        <w:t xml:space="preserve"> </w:t>
      </w:r>
      <w:r w:rsidRPr="00293113">
        <w:rPr>
          <w:rFonts w:ascii="Times New Roman" w:hAnsi="Times New Roman" w:cs="Times New Roman"/>
          <w:lang w:val="en-US"/>
        </w:rPr>
        <w:t>agropromyshlennogo</w:t>
      </w:r>
      <w:r w:rsidRPr="00B4580C">
        <w:rPr>
          <w:rFonts w:ascii="Times New Roman" w:hAnsi="Times New Roman" w:cs="Times New Roman"/>
          <w:lang w:val="en-US"/>
        </w:rPr>
        <w:t xml:space="preserve"> </w:t>
      </w:r>
      <w:r w:rsidRPr="00293113">
        <w:rPr>
          <w:rFonts w:ascii="Times New Roman" w:hAnsi="Times New Roman" w:cs="Times New Roman"/>
          <w:lang w:val="en-US"/>
        </w:rPr>
        <w:t>kompleksa</w:t>
      </w:r>
      <w:r w:rsidRPr="00B4580C">
        <w:rPr>
          <w:rFonts w:ascii="Times New Roman" w:hAnsi="Times New Roman" w:cs="Times New Roman"/>
          <w:lang w:val="en-US"/>
        </w:rPr>
        <w:t xml:space="preserve">. </w:t>
      </w:r>
      <w:r w:rsidRPr="00293113">
        <w:rPr>
          <w:rFonts w:ascii="Times New Roman" w:hAnsi="Times New Roman" w:cs="Times New Roman"/>
          <w:lang w:val="en-US"/>
        </w:rPr>
        <w:t>Sbornik statej po materialam 72-j nauchno-prakticheskoj konferencii prepodavatelej po itogam NIR za 2016 g..2017 g., s.325-326.</w:t>
      </w:r>
    </w:p>
    <w:p w:rsidR="00DF6FF5" w:rsidRPr="00B4580C" w:rsidRDefault="00DF6FF5" w:rsidP="00B4580C">
      <w:pPr>
        <w:ind w:firstLine="720"/>
        <w:jc w:val="both"/>
        <w:rPr>
          <w:rFonts w:ascii="Times New Roman" w:hAnsi="Times New Roman" w:cs="Times New Roman"/>
          <w:lang w:val="en-US"/>
        </w:rPr>
      </w:pPr>
      <w:r w:rsidRPr="00293113">
        <w:rPr>
          <w:rFonts w:ascii="Times New Roman" w:hAnsi="Times New Roman" w:cs="Times New Roman"/>
          <w:lang w:val="en-US"/>
        </w:rPr>
        <w:t>4. Primenenie programmnogo obespechenija dlja proektirovanija linii transportir</w:t>
      </w:r>
      <w:r w:rsidRPr="00293113">
        <w:rPr>
          <w:rFonts w:ascii="Times New Roman" w:hAnsi="Times New Roman" w:cs="Times New Roman"/>
          <w:lang w:val="en-US"/>
        </w:rPr>
        <w:t>o</w:t>
      </w:r>
      <w:r w:rsidRPr="00293113">
        <w:rPr>
          <w:rFonts w:ascii="Times New Roman" w:hAnsi="Times New Roman" w:cs="Times New Roman"/>
          <w:lang w:val="en-US"/>
        </w:rPr>
        <w:t>vanija biologicheskih othodov zhivotnovodcheskih ferm / Storozhuk T.A.// V knige: Agra</w:t>
      </w:r>
      <w:r w:rsidRPr="00293113">
        <w:rPr>
          <w:rFonts w:ascii="Times New Roman" w:hAnsi="Times New Roman" w:cs="Times New Roman"/>
          <w:lang w:val="en-US"/>
        </w:rPr>
        <w:t>r</w:t>
      </w:r>
      <w:r w:rsidRPr="00293113">
        <w:rPr>
          <w:rFonts w:ascii="Times New Roman" w:hAnsi="Times New Roman" w:cs="Times New Roman"/>
          <w:lang w:val="en-US"/>
        </w:rPr>
        <w:t xml:space="preserve">naja nauka – sel'skomu hozjajstvu Sbornik statej : v 3 knigah. </w:t>
      </w:r>
      <w:r w:rsidRPr="00B4580C">
        <w:rPr>
          <w:rFonts w:ascii="Times New Roman" w:hAnsi="Times New Roman" w:cs="Times New Roman"/>
          <w:lang w:val="en-US"/>
        </w:rPr>
        <w:t>Altajskij gosudarstvennyj agrarnyj universitet. 2017. S.49-50.</w:t>
      </w:r>
    </w:p>
    <w:p w:rsidR="00DF6FF5" w:rsidRPr="00293113" w:rsidRDefault="00DF6FF5" w:rsidP="00B4580C">
      <w:pPr>
        <w:ind w:firstLine="720"/>
        <w:jc w:val="both"/>
        <w:rPr>
          <w:rFonts w:ascii="Times New Roman" w:hAnsi="Times New Roman" w:cs="Times New Roman"/>
          <w:lang w:val="en-US"/>
        </w:rPr>
      </w:pPr>
      <w:r w:rsidRPr="00B4580C">
        <w:rPr>
          <w:rFonts w:ascii="Times New Roman" w:hAnsi="Times New Roman" w:cs="Times New Roman"/>
          <w:lang w:val="en-US"/>
        </w:rPr>
        <w:t>5. Storozhuk T.A. Metodika issledovanija pnevmaticheskih sistem transporti-rovanija biologicheskih othodov pticevodstva [Tekst] // V sbornike: Nauchnoe obespe-chenie agr</w:t>
      </w:r>
      <w:r w:rsidRPr="00B4580C">
        <w:rPr>
          <w:rFonts w:ascii="Times New Roman" w:hAnsi="Times New Roman" w:cs="Times New Roman"/>
          <w:lang w:val="en-US"/>
        </w:rPr>
        <w:t>o</w:t>
      </w:r>
      <w:r w:rsidRPr="00B4580C">
        <w:rPr>
          <w:rFonts w:ascii="Times New Roman" w:hAnsi="Times New Roman" w:cs="Times New Roman"/>
          <w:lang w:val="en-US"/>
        </w:rPr>
        <w:t xml:space="preserve">promyshlennogo kompleksa. </w:t>
      </w:r>
      <w:r w:rsidRPr="00293113">
        <w:rPr>
          <w:rFonts w:ascii="Times New Roman" w:hAnsi="Times New Roman" w:cs="Times New Roman"/>
          <w:lang w:val="en-US"/>
        </w:rPr>
        <w:t>Sbornik statej po materialam 72-j nauchno-prakticheskoj ko</w:t>
      </w:r>
      <w:r w:rsidRPr="00293113">
        <w:rPr>
          <w:rFonts w:ascii="Times New Roman" w:hAnsi="Times New Roman" w:cs="Times New Roman"/>
          <w:lang w:val="en-US"/>
        </w:rPr>
        <w:t>n</w:t>
      </w:r>
      <w:r w:rsidRPr="00293113">
        <w:rPr>
          <w:rFonts w:ascii="Times New Roman" w:hAnsi="Times New Roman" w:cs="Times New Roman"/>
          <w:lang w:val="en-US"/>
        </w:rPr>
        <w:t>ferencii prepodavatelej po itogam NIR za 2016 g., 2017. S. 325-326.</w:t>
      </w:r>
    </w:p>
    <w:p w:rsidR="00DF6FF5" w:rsidRDefault="00DF6FF5" w:rsidP="00936388">
      <w:pPr>
        <w:shd w:val="clear" w:color="auto" w:fill="FFFFFF"/>
        <w:spacing w:line="360" w:lineRule="auto"/>
        <w:ind w:firstLine="709"/>
        <w:contextualSpacing/>
        <w:jc w:val="both"/>
        <w:rPr>
          <w:rFonts w:ascii="Times New Roman" w:hAnsi="Times New Roman" w:cs="Times New Roman"/>
          <w:b/>
          <w:szCs w:val="28"/>
        </w:rPr>
      </w:pPr>
    </w:p>
    <w:p w:rsidR="00DF6FF5" w:rsidRDefault="00DF6FF5" w:rsidP="00936388">
      <w:pPr>
        <w:shd w:val="clear" w:color="auto" w:fill="FFFFFF"/>
        <w:spacing w:line="360" w:lineRule="auto"/>
        <w:ind w:firstLine="709"/>
        <w:contextualSpacing/>
        <w:jc w:val="both"/>
        <w:rPr>
          <w:rFonts w:ascii="Times New Roman" w:hAnsi="Times New Roman" w:cs="Times New Roman"/>
          <w:b/>
          <w:szCs w:val="28"/>
        </w:rPr>
      </w:pPr>
    </w:p>
    <w:sectPr w:rsidR="00DF6FF5" w:rsidSect="00E0725A">
      <w:headerReference w:type="even" r:id="rId90"/>
      <w:headerReference w:type="default" r:id="rId91"/>
      <w:footerReference w:type="default" r:id="rId92"/>
      <w:pgSz w:w="11906" w:h="16838" w:code="9"/>
      <w:pgMar w:top="1418" w:right="1418" w:bottom="1418" w:left="1418"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6FF5" w:rsidRDefault="00DF6FF5" w:rsidP="000E0B24">
      <w:r>
        <w:separator/>
      </w:r>
    </w:p>
  </w:endnote>
  <w:endnote w:type="continuationSeparator" w:id="0">
    <w:p w:rsidR="00DF6FF5" w:rsidRDefault="00DF6FF5" w:rsidP="000E0B2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CC"/>
    <w:family w:val="roman"/>
    <w:pitch w:val="variable"/>
    <w:sig w:usb0="E00002FF" w:usb1="42002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MingLiU_HKSCS">
    <w:altName w:val="Arial Unicode MS"/>
    <w:panose1 w:val="02020500000000000000"/>
    <w:charset w:val="88"/>
    <w:family w:val="roman"/>
    <w:pitch w:val="variable"/>
    <w:sig w:usb0="A00002FF" w:usb1="38CFFCFA" w:usb2="00000016" w:usb3="00000000" w:csb0="00100001" w:csb1="00000000"/>
  </w:font>
  <w:font w:name="Franklin Gothic Book">
    <w:panose1 w:val="00000000000000000000"/>
    <w:charset w:val="CC"/>
    <w:family w:val="swiss"/>
    <w:notTrueType/>
    <w:pitch w:val="variable"/>
    <w:sig w:usb0="00000203" w:usb1="00000000" w:usb2="00000000" w:usb3="00000000" w:csb0="00000005" w:csb1="00000000"/>
  </w:font>
  <w:font w:name="Century Schoolbook">
    <w:panose1 w:val="00000000000000000000"/>
    <w:charset w:val="CC"/>
    <w:family w:val="roman"/>
    <w:notTrueType/>
    <w:pitch w:val="variable"/>
    <w:sig w:usb0="00000203" w:usb1="00000000" w:usb2="00000000" w:usb3="00000000" w:csb0="00000005" w:csb1="00000000"/>
  </w:font>
  <w:font w:name="Arial Narrow">
    <w:panose1 w:val="020B0606020202030204"/>
    <w:charset w:val="CC"/>
    <w:family w:val="swiss"/>
    <w:pitch w:val="variable"/>
    <w:sig w:usb0="00000287" w:usb1="00000800"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Gulim">
    <w:altName w:val="Ўѕ?¬Ч?"/>
    <w:panose1 w:val="020B0600000101010101"/>
    <w:charset w:val="81"/>
    <w:family w:val="swiss"/>
    <w:pitch w:val="variable"/>
    <w:sig w:usb0="B00002AF" w:usb1="69D77CFB" w:usb2="00000030" w:usb3="00000000" w:csb0="0008009F" w:csb1="00000000"/>
  </w:font>
  <w:font w:name="Franklin Gothic Medium Cond">
    <w:panose1 w:val="00000000000000000000"/>
    <w:charset w:val="CC"/>
    <w:family w:val="swiss"/>
    <w:notTrueType/>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6FF5" w:rsidRPr="00AF3EC1" w:rsidRDefault="00DF6FF5">
    <w:pPr>
      <w:pStyle w:val="Footer"/>
      <w:rPr>
        <w:rFonts w:ascii="Times New Roman" w:hAnsi="Times New Roman" w:cs="Times New Roman"/>
      </w:rPr>
    </w:pPr>
    <w:r w:rsidRPr="00AF3EC1">
      <w:rPr>
        <w:rFonts w:ascii="Times New Roman" w:hAnsi="Times New Roman" w:cs="Times New Roman"/>
      </w:rPr>
      <w:t>http://ej.kubagro.ru/201</w:t>
    </w:r>
    <w:r w:rsidRPr="00AF3EC1">
      <w:rPr>
        <w:rFonts w:ascii="Times New Roman" w:hAnsi="Times New Roman" w:cs="Times New Roman"/>
        <w:lang w:val="en-US"/>
      </w:rPr>
      <w:t>8</w:t>
    </w:r>
    <w:r w:rsidRPr="00AF3EC1">
      <w:rPr>
        <w:rFonts w:ascii="Times New Roman" w:hAnsi="Times New Roman" w:cs="Times New Roman"/>
      </w:rPr>
      <w:t>/</w:t>
    </w:r>
    <w:r w:rsidRPr="00AF3EC1">
      <w:rPr>
        <w:rFonts w:ascii="Times New Roman" w:hAnsi="Times New Roman" w:cs="Times New Roman"/>
        <w:lang w:val="en-US"/>
      </w:rPr>
      <w:t>0</w:t>
    </w:r>
    <w:r w:rsidRPr="00AF3EC1">
      <w:rPr>
        <w:rFonts w:ascii="Times New Roman" w:hAnsi="Times New Roman" w:cs="Times New Roman"/>
      </w:rPr>
      <w:t>3/pdf/</w:t>
    </w:r>
    <w:r>
      <w:rPr>
        <w:rFonts w:ascii="Times New Roman" w:hAnsi="Times New Roman" w:cs="Times New Roman"/>
        <w:lang w:val="en-US"/>
      </w:rPr>
      <w:t>03</w:t>
    </w:r>
    <w:r w:rsidRPr="00AF3EC1">
      <w:rPr>
        <w:rFonts w:ascii="Times New Roman" w:hAnsi="Times New Roman" w:cs="Times New Roman"/>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6FF5" w:rsidRDefault="00DF6FF5" w:rsidP="000E0B24">
      <w:r>
        <w:separator/>
      </w:r>
    </w:p>
  </w:footnote>
  <w:footnote w:type="continuationSeparator" w:id="0">
    <w:p w:rsidR="00DF6FF5" w:rsidRDefault="00DF6FF5" w:rsidP="000E0B2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6FF5" w:rsidRDefault="00DF6FF5" w:rsidP="00B4580C">
    <w:pPr>
      <w:pStyle w:val="Header"/>
      <w:framePr w:wrap="around" w:vAnchor="text" w:hAnchor="margin" w:xAlign="right" w:y="1"/>
      <w:rPr>
        <w:rStyle w:val="PageNumber"/>
        <w:rFonts w:cs="Arial"/>
      </w:rPr>
    </w:pPr>
    <w:r>
      <w:rPr>
        <w:rStyle w:val="PageNumber"/>
        <w:rFonts w:cs="Arial"/>
      </w:rPr>
      <w:fldChar w:fldCharType="begin"/>
    </w:r>
    <w:r>
      <w:rPr>
        <w:rStyle w:val="PageNumber"/>
        <w:rFonts w:cs="Arial"/>
      </w:rPr>
      <w:instrText xml:space="preserve">PAGE  </w:instrText>
    </w:r>
    <w:r>
      <w:rPr>
        <w:rStyle w:val="PageNumber"/>
        <w:rFonts w:cs="Arial"/>
      </w:rPr>
      <w:fldChar w:fldCharType="end"/>
    </w:r>
  </w:p>
  <w:p w:rsidR="00DF6FF5" w:rsidRDefault="00DF6FF5" w:rsidP="00AF3EC1">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6FF5" w:rsidRPr="00AF3EC1" w:rsidRDefault="00DF6FF5" w:rsidP="00B4580C">
    <w:pPr>
      <w:pStyle w:val="Header"/>
      <w:framePr w:wrap="around" w:vAnchor="text" w:hAnchor="margin" w:xAlign="right" w:y="1"/>
      <w:rPr>
        <w:rStyle w:val="PageNumber"/>
        <w:rFonts w:ascii="Times New Roman" w:hAnsi="Times New Roman"/>
        <w:sz w:val="28"/>
        <w:szCs w:val="28"/>
      </w:rPr>
    </w:pPr>
    <w:r w:rsidRPr="00AF3EC1">
      <w:rPr>
        <w:rStyle w:val="PageNumber"/>
        <w:rFonts w:ascii="Times New Roman" w:hAnsi="Times New Roman"/>
        <w:sz w:val="28"/>
        <w:szCs w:val="28"/>
      </w:rPr>
      <w:fldChar w:fldCharType="begin"/>
    </w:r>
    <w:r w:rsidRPr="00AF3EC1">
      <w:rPr>
        <w:rStyle w:val="PageNumber"/>
        <w:rFonts w:ascii="Times New Roman" w:hAnsi="Times New Roman"/>
        <w:sz w:val="28"/>
        <w:szCs w:val="28"/>
      </w:rPr>
      <w:instrText xml:space="preserve">PAGE  </w:instrText>
    </w:r>
    <w:r w:rsidRPr="00AF3EC1">
      <w:rPr>
        <w:rStyle w:val="PageNumber"/>
        <w:rFonts w:ascii="Times New Roman" w:hAnsi="Times New Roman"/>
        <w:sz w:val="28"/>
        <w:szCs w:val="28"/>
      </w:rPr>
      <w:fldChar w:fldCharType="separate"/>
    </w:r>
    <w:r>
      <w:rPr>
        <w:rStyle w:val="PageNumber"/>
        <w:rFonts w:ascii="Times New Roman" w:hAnsi="Times New Roman"/>
        <w:noProof/>
        <w:sz w:val="28"/>
        <w:szCs w:val="28"/>
      </w:rPr>
      <w:t>1</w:t>
    </w:r>
    <w:r w:rsidRPr="00AF3EC1">
      <w:rPr>
        <w:rStyle w:val="PageNumber"/>
        <w:rFonts w:ascii="Times New Roman" w:hAnsi="Times New Roman"/>
        <w:sz w:val="28"/>
        <w:szCs w:val="28"/>
      </w:rPr>
      <w:fldChar w:fldCharType="end"/>
    </w:r>
  </w:p>
  <w:p w:rsidR="00DF6FF5" w:rsidRPr="00AF3EC1" w:rsidRDefault="00DF6FF5" w:rsidP="00AF3EC1">
    <w:pPr>
      <w:pStyle w:val="Header"/>
      <w:ind w:right="360"/>
      <w:rPr>
        <w:rFonts w:ascii="Times New Roman" w:hAnsi="Times New Roman" w:cs="Times New Roman"/>
        <w:lang w:val="en-US"/>
      </w:rPr>
    </w:pPr>
    <w:r w:rsidRPr="00AF3EC1">
      <w:rPr>
        <w:rFonts w:ascii="Times New Roman" w:hAnsi="Times New Roman" w:cs="Times New Roman"/>
      </w:rPr>
      <w:t>Научный журнал КубГАУ, №</w:t>
    </w:r>
    <w:r w:rsidRPr="00AF3EC1">
      <w:rPr>
        <w:rFonts w:ascii="Times New Roman" w:hAnsi="Times New Roman" w:cs="Times New Roman"/>
        <w:lang w:val="en-US"/>
      </w:rPr>
      <w:t>13</w:t>
    </w:r>
    <w:r w:rsidRPr="00AF3EC1">
      <w:rPr>
        <w:rFonts w:ascii="Times New Roman" w:hAnsi="Times New Roman" w:cs="Times New Roman"/>
      </w:rPr>
      <w:t>7(</w:t>
    </w:r>
    <w:r w:rsidRPr="00AF3EC1">
      <w:rPr>
        <w:rFonts w:ascii="Times New Roman" w:hAnsi="Times New Roman" w:cs="Times New Roman"/>
        <w:lang w:val="en-US"/>
      </w:rPr>
      <w:t>0</w:t>
    </w:r>
    <w:r w:rsidRPr="00AF3EC1">
      <w:rPr>
        <w:rFonts w:ascii="Times New Roman" w:hAnsi="Times New Roman" w:cs="Times New Roman"/>
      </w:rPr>
      <w:t>3), 201</w:t>
    </w:r>
    <w:r w:rsidRPr="00AF3EC1">
      <w:rPr>
        <w:rFonts w:ascii="Times New Roman" w:hAnsi="Times New Roman" w:cs="Times New Roman"/>
        <w:lang w:val="en-US"/>
      </w:rPr>
      <w:t>8</w:t>
    </w:r>
    <w:r w:rsidRPr="00AF3EC1">
      <w:rPr>
        <w:rFonts w:ascii="Times New Roman" w:hAnsi="Times New Roman" w:cs="Times New Roman"/>
      </w:rPr>
      <w:t xml:space="preserve"> года</w:t>
    </w:r>
  </w:p>
  <w:p w:rsidR="00DF6FF5" w:rsidRDefault="00DF6FF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05AF4BA"/>
    <w:lvl w:ilvl="0">
      <w:numFmt w:val="bullet"/>
      <w:lvlText w:val="*"/>
      <w:lvlJc w:val="left"/>
    </w:lvl>
  </w:abstractNum>
  <w:abstractNum w:abstractNumId="1">
    <w:nsid w:val="18EB2F95"/>
    <w:multiLevelType w:val="hybridMultilevel"/>
    <w:tmpl w:val="2B1A0EC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2506045B"/>
    <w:multiLevelType w:val="hybridMultilevel"/>
    <w:tmpl w:val="AEE288B8"/>
    <w:lvl w:ilvl="0" w:tplc="BD70E3DE">
      <w:numFmt w:val="bullet"/>
      <w:lvlText w:val="‒"/>
      <w:lvlJc w:val="left"/>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6E2563E"/>
    <w:multiLevelType w:val="multilevel"/>
    <w:tmpl w:val="BD18DCAC"/>
    <w:lvl w:ilvl="0">
      <w:start w:val="1"/>
      <w:numFmt w:val="decimal"/>
      <w:lvlText w:val="%1"/>
      <w:lvlJc w:val="left"/>
      <w:pPr>
        <w:ind w:left="375" w:hanging="375"/>
      </w:pPr>
      <w:rPr>
        <w:rFonts w:cs="Times New Roman" w:hint="default"/>
      </w:rPr>
    </w:lvl>
    <w:lvl w:ilvl="1">
      <w:start w:val="1"/>
      <w:numFmt w:val="decimal"/>
      <w:lvlText w:val="%1.%2"/>
      <w:lvlJc w:val="left"/>
      <w:pPr>
        <w:ind w:left="943" w:hanging="375"/>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780" w:hanging="108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940" w:hanging="144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8100" w:hanging="1800"/>
      </w:pPr>
      <w:rPr>
        <w:rFonts w:cs="Times New Roman" w:hint="default"/>
      </w:rPr>
    </w:lvl>
    <w:lvl w:ilvl="8">
      <w:start w:val="1"/>
      <w:numFmt w:val="decimal"/>
      <w:lvlText w:val="%1.%2.%3.%4.%5.%6.%7.%8.%9"/>
      <w:lvlJc w:val="left"/>
      <w:pPr>
        <w:ind w:left="9360" w:hanging="2160"/>
      </w:pPr>
      <w:rPr>
        <w:rFonts w:cs="Times New Roman" w:hint="default"/>
      </w:rPr>
    </w:lvl>
  </w:abstractNum>
  <w:abstractNum w:abstractNumId="4">
    <w:nsid w:val="2ED303A0"/>
    <w:multiLevelType w:val="hybridMultilevel"/>
    <w:tmpl w:val="7DAEEC24"/>
    <w:lvl w:ilvl="0" w:tplc="459621F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
    <w:nsid w:val="36342953"/>
    <w:multiLevelType w:val="hybridMultilevel"/>
    <w:tmpl w:val="3C5855BC"/>
    <w:lvl w:ilvl="0" w:tplc="C06EC83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6">
    <w:nsid w:val="37062B04"/>
    <w:multiLevelType w:val="hybridMultilevel"/>
    <w:tmpl w:val="8CEA89D6"/>
    <w:lvl w:ilvl="0" w:tplc="277870A2">
      <w:start w:val="13"/>
      <w:numFmt w:val="decimal"/>
      <w:lvlText w:val="%1"/>
      <w:lvlJc w:val="left"/>
      <w:pPr>
        <w:ind w:left="644" w:hanging="360"/>
      </w:pPr>
      <w:rPr>
        <w:rFonts w:eastAsia="Times New Roman" w:cs="Times New Roman" w:hint="default"/>
        <w:color w:val="auto"/>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7">
    <w:nsid w:val="49BB567F"/>
    <w:multiLevelType w:val="hybridMultilevel"/>
    <w:tmpl w:val="53F2FD24"/>
    <w:lvl w:ilvl="0" w:tplc="BAC24556">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nsid w:val="505C1FF0"/>
    <w:multiLevelType w:val="hybridMultilevel"/>
    <w:tmpl w:val="744890F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60ED37FF"/>
    <w:multiLevelType w:val="hybridMultilevel"/>
    <w:tmpl w:val="46F0EC64"/>
    <w:lvl w:ilvl="0" w:tplc="D08E82B2">
      <w:start w:val="1"/>
      <w:numFmt w:val="decimal"/>
      <w:lvlText w:val="%1."/>
      <w:lvlJc w:val="left"/>
      <w:pPr>
        <w:ind w:left="2344" w:hanging="360"/>
      </w:pPr>
      <w:rPr>
        <w:rFonts w:cs="Times New Roman" w:hint="default"/>
      </w:rPr>
    </w:lvl>
    <w:lvl w:ilvl="1" w:tplc="04190019" w:tentative="1">
      <w:start w:val="1"/>
      <w:numFmt w:val="lowerLetter"/>
      <w:lvlText w:val="%2."/>
      <w:lvlJc w:val="left"/>
      <w:pPr>
        <w:ind w:left="3064" w:hanging="360"/>
      </w:pPr>
      <w:rPr>
        <w:rFonts w:cs="Times New Roman"/>
      </w:rPr>
    </w:lvl>
    <w:lvl w:ilvl="2" w:tplc="0419001B" w:tentative="1">
      <w:start w:val="1"/>
      <w:numFmt w:val="lowerRoman"/>
      <w:lvlText w:val="%3."/>
      <w:lvlJc w:val="right"/>
      <w:pPr>
        <w:ind w:left="3784" w:hanging="180"/>
      </w:pPr>
      <w:rPr>
        <w:rFonts w:cs="Times New Roman"/>
      </w:rPr>
    </w:lvl>
    <w:lvl w:ilvl="3" w:tplc="0419000F" w:tentative="1">
      <w:start w:val="1"/>
      <w:numFmt w:val="decimal"/>
      <w:lvlText w:val="%4."/>
      <w:lvlJc w:val="left"/>
      <w:pPr>
        <w:ind w:left="4504" w:hanging="360"/>
      </w:pPr>
      <w:rPr>
        <w:rFonts w:cs="Times New Roman"/>
      </w:rPr>
    </w:lvl>
    <w:lvl w:ilvl="4" w:tplc="04190019" w:tentative="1">
      <w:start w:val="1"/>
      <w:numFmt w:val="lowerLetter"/>
      <w:lvlText w:val="%5."/>
      <w:lvlJc w:val="left"/>
      <w:pPr>
        <w:ind w:left="5224" w:hanging="360"/>
      </w:pPr>
      <w:rPr>
        <w:rFonts w:cs="Times New Roman"/>
      </w:rPr>
    </w:lvl>
    <w:lvl w:ilvl="5" w:tplc="0419001B" w:tentative="1">
      <w:start w:val="1"/>
      <w:numFmt w:val="lowerRoman"/>
      <w:lvlText w:val="%6."/>
      <w:lvlJc w:val="right"/>
      <w:pPr>
        <w:ind w:left="5944" w:hanging="180"/>
      </w:pPr>
      <w:rPr>
        <w:rFonts w:cs="Times New Roman"/>
      </w:rPr>
    </w:lvl>
    <w:lvl w:ilvl="6" w:tplc="0419000F" w:tentative="1">
      <w:start w:val="1"/>
      <w:numFmt w:val="decimal"/>
      <w:lvlText w:val="%7."/>
      <w:lvlJc w:val="left"/>
      <w:pPr>
        <w:ind w:left="6664" w:hanging="360"/>
      </w:pPr>
      <w:rPr>
        <w:rFonts w:cs="Times New Roman"/>
      </w:rPr>
    </w:lvl>
    <w:lvl w:ilvl="7" w:tplc="04190019" w:tentative="1">
      <w:start w:val="1"/>
      <w:numFmt w:val="lowerLetter"/>
      <w:lvlText w:val="%8."/>
      <w:lvlJc w:val="left"/>
      <w:pPr>
        <w:ind w:left="7384" w:hanging="360"/>
      </w:pPr>
      <w:rPr>
        <w:rFonts w:cs="Times New Roman"/>
      </w:rPr>
    </w:lvl>
    <w:lvl w:ilvl="8" w:tplc="0419001B" w:tentative="1">
      <w:start w:val="1"/>
      <w:numFmt w:val="lowerRoman"/>
      <w:lvlText w:val="%9."/>
      <w:lvlJc w:val="right"/>
      <w:pPr>
        <w:ind w:left="8104" w:hanging="180"/>
      </w:pPr>
      <w:rPr>
        <w:rFonts w:cs="Times New Roman"/>
      </w:rPr>
    </w:lvl>
  </w:abstractNum>
  <w:abstractNum w:abstractNumId="10">
    <w:nsid w:val="61AA079A"/>
    <w:multiLevelType w:val="hybridMultilevel"/>
    <w:tmpl w:val="F46672BA"/>
    <w:lvl w:ilvl="0" w:tplc="D0107BE0">
      <w:start w:val="1"/>
      <w:numFmt w:val="decimal"/>
      <w:lvlText w:val="%1."/>
      <w:lvlJc w:val="left"/>
      <w:pPr>
        <w:ind w:left="928" w:hanging="360"/>
      </w:pPr>
      <w:rPr>
        <w:rFonts w:ascii="Times New Roman" w:eastAsia="Times New Roman" w:hAnsi="Times New Roman" w:cs="Times New Roman"/>
        <w:color w:val="auto"/>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nsid w:val="64695ABC"/>
    <w:multiLevelType w:val="hybridMultilevel"/>
    <w:tmpl w:val="177EAFF6"/>
    <w:lvl w:ilvl="0" w:tplc="7AB878FE">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12">
    <w:nsid w:val="6537334F"/>
    <w:multiLevelType w:val="hybridMultilevel"/>
    <w:tmpl w:val="064CFB18"/>
    <w:lvl w:ilvl="0" w:tplc="5DC02B2A">
      <w:start w:val="1"/>
      <w:numFmt w:val="decimal"/>
      <w:lvlText w:val="%1."/>
      <w:lvlJc w:val="left"/>
      <w:pPr>
        <w:ind w:left="360" w:hanging="360"/>
      </w:pPr>
      <w:rPr>
        <w:rFonts w:ascii="Cambria Math" w:hAnsi="Cambria Math"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3">
    <w:nsid w:val="7C0F2836"/>
    <w:multiLevelType w:val="hybridMultilevel"/>
    <w:tmpl w:val="E7C02C98"/>
    <w:lvl w:ilvl="0" w:tplc="04190011">
      <w:start w:val="4"/>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7C825B77"/>
    <w:multiLevelType w:val="multilevel"/>
    <w:tmpl w:val="6DE42776"/>
    <w:lvl w:ilvl="0">
      <w:start w:val="1"/>
      <w:numFmt w:val="decimal"/>
      <w:lvlText w:val="%1."/>
      <w:lvlJc w:val="left"/>
      <w:pPr>
        <w:ind w:left="630" w:hanging="450"/>
      </w:pPr>
      <w:rPr>
        <w:rFonts w:cs="Times New Roman" w:hint="default"/>
      </w:rPr>
    </w:lvl>
    <w:lvl w:ilvl="1">
      <w:start w:val="1"/>
      <w:numFmt w:val="decimal"/>
      <w:lvlText w:val="%1.%2."/>
      <w:lvlJc w:val="left"/>
      <w:pPr>
        <w:ind w:left="900" w:hanging="720"/>
      </w:pPr>
      <w:rPr>
        <w:rFonts w:cs="Times New Roman" w:hint="default"/>
      </w:rPr>
    </w:lvl>
    <w:lvl w:ilvl="2">
      <w:start w:val="1"/>
      <w:numFmt w:val="decimal"/>
      <w:lvlText w:val="%1.%2.%3."/>
      <w:lvlJc w:val="left"/>
      <w:pPr>
        <w:ind w:left="900" w:hanging="720"/>
      </w:pPr>
      <w:rPr>
        <w:rFonts w:cs="Times New Roman" w:hint="default"/>
      </w:rPr>
    </w:lvl>
    <w:lvl w:ilvl="3">
      <w:start w:val="1"/>
      <w:numFmt w:val="decimal"/>
      <w:lvlText w:val="%1.%2.%3.%4."/>
      <w:lvlJc w:val="left"/>
      <w:pPr>
        <w:ind w:left="1260" w:hanging="1080"/>
      </w:pPr>
      <w:rPr>
        <w:rFonts w:cs="Times New Roman" w:hint="default"/>
      </w:rPr>
    </w:lvl>
    <w:lvl w:ilvl="4">
      <w:start w:val="1"/>
      <w:numFmt w:val="decimal"/>
      <w:lvlText w:val="%1.%2.%3.%4.%5."/>
      <w:lvlJc w:val="left"/>
      <w:pPr>
        <w:ind w:left="1260" w:hanging="1080"/>
      </w:pPr>
      <w:rPr>
        <w:rFonts w:cs="Times New Roman" w:hint="default"/>
      </w:rPr>
    </w:lvl>
    <w:lvl w:ilvl="5">
      <w:start w:val="1"/>
      <w:numFmt w:val="decimal"/>
      <w:lvlText w:val="%1.%2.%3.%4.%5.%6."/>
      <w:lvlJc w:val="left"/>
      <w:pPr>
        <w:ind w:left="1620" w:hanging="1440"/>
      </w:pPr>
      <w:rPr>
        <w:rFonts w:cs="Times New Roman" w:hint="default"/>
      </w:rPr>
    </w:lvl>
    <w:lvl w:ilvl="6">
      <w:start w:val="1"/>
      <w:numFmt w:val="decimal"/>
      <w:lvlText w:val="%1.%2.%3.%4.%5.%6.%7."/>
      <w:lvlJc w:val="left"/>
      <w:pPr>
        <w:ind w:left="1980" w:hanging="1800"/>
      </w:pPr>
      <w:rPr>
        <w:rFonts w:cs="Times New Roman" w:hint="default"/>
      </w:rPr>
    </w:lvl>
    <w:lvl w:ilvl="7">
      <w:start w:val="1"/>
      <w:numFmt w:val="decimal"/>
      <w:lvlText w:val="%1.%2.%3.%4.%5.%6.%7.%8."/>
      <w:lvlJc w:val="left"/>
      <w:pPr>
        <w:ind w:left="1980" w:hanging="1800"/>
      </w:pPr>
      <w:rPr>
        <w:rFonts w:cs="Times New Roman" w:hint="default"/>
      </w:rPr>
    </w:lvl>
    <w:lvl w:ilvl="8">
      <w:start w:val="1"/>
      <w:numFmt w:val="decimal"/>
      <w:lvlText w:val="%1.%2.%3.%4.%5.%6.%7.%8.%9."/>
      <w:lvlJc w:val="left"/>
      <w:pPr>
        <w:ind w:left="2340" w:hanging="2160"/>
      </w:pPr>
      <w:rPr>
        <w:rFonts w:cs="Times New Roman"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4"/>
  </w:num>
  <w:num w:numId="3">
    <w:abstractNumId w:val="1"/>
  </w:num>
  <w:num w:numId="4">
    <w:abstractNumId w:val="14"/>
  </w:num>
  <w:num w:numId="5">
    <w:abstractNumId w:val="7"/>
  </w:num>
  <w:num w:numId="6">
    <w:abstractNumId w:val="12"/>
  </w:num>
  <w:num w:numId="7">
    <w:abstractNumId w:val="3"/>
  </w:num>
  <w:num w:numId="8">
    <w:abstractNumId w:val="13"/>
  </w:num>
  <w:num w:numId="9">
    <w:abstractNumId w:val="9"/>
  </w:num>
  <w:num w:numId="10">
    <w:abstractNumId w:val="10"/>
  </w:num>
  <w:num w:numId="11">
    <w:abstractNumId w:val="6"/>
  </w:num>
  <w:num w:numId="12">
    <w:abstractNumId w:val="5"/>
  </w:num>
  <w:num w:numId="13">
    <w:abstractNumId w:val="11"/>
  </w:num>
  <w:num w:numId="14">
    <w:abstractNumId w:val="2"/>
  </w:num>
  <w:num w:numId="15">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stylePaneFormatFilter w:val="3F01"/>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E7967"/>
    <w:rsid w:val="000029D6"/>
    <w:rsid w:val="00002C4D"/>
    <w:rsid w:val="00017571"/>
    <w:rsid w:val="00027105"/>
    <w:rsid w:val="00030F61"/>
    <w:rsid w:val="00033732"/>
    <w:rsid w:val="00033F33"/>
    <w:rsid w:val="000474BF"/>
    <w:rsid w:val="00051CF3"/>
    <w:rsid w:val="00060869"/>
    <w:rsid w:val="000625C0"/>
    <w:rsid w:val="00073578"/>
    <w:rsid w:val="0007381A"/>
    <w:rsid w:val="00076D95"/>
    <w:rsid w:val="00080AC8"/>
    <w:rsid w:val="00085754"/>
    <w:rsid w:val="00086DEE"/>
    <w:rsid w:val="00090228"/>
    <w:rsid w:val="00094FC2"/>
    <w:rsid w:val="000A0A94"/>
    <w:rsid w:val="000B1DCA"/>
    <w:rsid w:val="000B69E2"/>
    <w:rsid w:val="000D1AF6"/>
    <w:rsid w:val="000D4124"/>
    <w:rsid w:val="000D6D2E"/>
    <w:rsid w:val="000E0B24"/>
    <w:rsid w:val="000E587C"/>
    <w:rsid w:val="0012393A"/>
    <w:rsid w:val="00140578"/>
    <w:rsid w:val="0015407B"/>
    <w:rsid w:val="001556AA"/>
    <w:rsid w:val="00173065"/>
    <w:rsid w:val="00177F55"/>
    <w:rsid w:val="00181CB6"/>
    <w:rsid w:val="00195939"/>
    <w:rsid w:val="001A0271"/>
    <w:rsid w:val="001A3F32"/>
    <w:rsid w:val="001A4AE0"/>
    <w:rsid w:val="001B3810"/>
    <w:rsid w:val="001B5BDD"/>
    <w:rsid w:val="001C7C77"/>
    <w:rsid w:val="001D6FF2"/>
    <w:rsid w:val="001E08B2"/>
    <w:rsid w:val="001E0A17"/>
    <w:rsid w:val="001F1318"/>
    <w:rsid w:val="002038B7"/>
    <w:rsid w:val="002040FD"/>
    <w:rsid w:val="00205FE0"/>
    <w:rsid w:val="00206D1B"/>
    <w:rsid w:val="0021372E"/>
    <w:rsid w:val="002155CA"/>
    <w:rsid w:val="00230FA3"/>
    <w:rsid w:val="00242A24"/>
    <w:rsid w:val="00246F22"/>
    <w:rsid w:val="00251DB5"/>
    <w:rsid w:val="00255836"/>
    <w:rsid w:val="00273425"/>
    <w:rsid w:val="00280B08"/>
    <w:rsid w:val="00282F1D"/>
    <w:rsid w:val="00283806"/>
    <w:rsid w:val="00287A81"/>
    <w:rsid w:val="00293113"/>
    <w:rsid w:val="002A2466"/>
    <w:rsid w:val="002A5C24"/>
    <w:rsid w:val="002B46DF"/>
    <w:rsid w:val="002B5456"/>
    <w:rsid w:val="002E407E"/>
    <w:rsid w:val="00306714"/>
    <w:rsid w:val="0036029F"/>
    <w:rsid w:val="00363F07"/>
    <w:rsid w:val="003644EE"/>
    <w:rsid w:val="00372256"/>
    <w:rsid w:val="00373D04"/>
    <w:rsid w:val="00381C9D"/>
    <w:rsid w:val="00381D49"/>
    <w:rsid w:val="003874E0"/>
    <w:rsid w:val="003963DE"/>
    <w:rsid w:val="003B41A7"/>
    <w:rsid w:val="003C46B6"/>
    <w:rsid w:val="003C472E"/>
    <w:rsid w:val="003D0D3C"/>
    <w:rsid w:val="003D1F8C"/>
    <w:rsid w:val="00405D96"/>
    <w:rsid w:val="00406458"/>
    <w:rsid w:val="00411DF4"/>
    <w:rsid w:val="00414304"/>
    <w:rsid w:val="00420762"/>
    <w:rsid w:val="00441B1D"/>
    <w:rsid w:val="00451827"/>
    <w:rsid w:val="00467F24"/>
    <w:rsid w:val="00475886"/>
    <w:rsid w:val="0048362D"/>
    <w:rsid w:val="0049520D"/>
    <w:rsid w:val="004A21E0"/>
    <w:rsid w:val="004A722A"/>
    <w:rsid w:val="004D2BB9"/>
    <w:rsid w:val="004D4ACD"/>
    <w:rsid w:val="00510687"/>
    <w:rsid w:val="00532140"/>
    <w:rsid w:val="00537744"/>
    <w:rsid w:val="005402BE"/>
    <w:rsid w:val="005667DE"/>
    <w:rsid w:val="0057003C"/>
    <w:rsid w:val="00577FF7"/>
    <w:rsid w:val="00592609"/>
    <w:rsid w:val="005B0060"/>
    <w:rsid w:val="005D634F"/>
    <w:rsid w:val="005E0BB9"/>
    <w:rsid w:val="005E7967"/>
    <w:rsid w:val="006003FA"/>
    <w:rsid w:val="00613EE0"/>
    <w:rsid w:val="0061571C"/>
    <w:rsid w:val="006230FC"/>
    <w:rsid w:val="0063638F"/>
    <w:rsid w:val="00640E53"/>
    <w:rsid w:val="006678CB"/>
    <w:rsid w:val="006928ED"/>
    <w:rsid w:val="006A3994"/>
    <w:rsid w:val="006B2D90"/>
    <w:rsid w:val="006B345C"/>
    <w:rsid w:val="006B6E40"/>
    <w:rsid w:val="006C626F"/>
    <w:rsid w:val="006E19E2"/>
    <w:rsid w:val="00705012"/>
    <w:rsid w:val="00715F3C"/>
    <w:rsid w:val="00724CB8"/>
    <w:rsid w:val="007335C2"/>
    <w:rsid w:val="00734329"/>
    <w:rsid w:val="007620A1"/>
    <w:rsid w:val="00772C38"/>
    <w:rsid w:val="007947FA"/>
    <w:rsid w:val="00794A99"/>
    <w:rsid w:val="007B3125"/>
    <w:rsid w:val="007C72DD"/>
    <w:rsid w:val="007E6A76"/>
    <w:rsid w:val="007E7304"/>
    <w:rsid w:val="008038BC"/>
    <w:rsid w:val="0081351E"/>
    <w:rsid w:val="00842133"/>
    <w:rsid w:val="00853250"/>
    <w:rsid w:val="008533EE"/>
    <w:rsid w:val="008869F0"/>
    <w:rsid w:val="00890B06"/>
    <w:rsid w:val="00891F55"/>
    <w:rsid w:val="008A1A49"/>
    <w:rsid w:val="008C0D75"/>
    <w:rsid w:val="008C0EE6"/>
    <w:rsid w:val="008E2629"/>
    <w:rsid w:val="00901CDF"/>
    <w:rsid w:val="00906E72"/>
    <w:rsid w:val="00936388"/>
    <w:rsid w:val="00950E9A"/>
    <w:rsid w:val="009611D4"/>
    <w:rsid w:val="00973E08"/>
    <w:rsid w:val="009804F2"/>
    <w:rsid w:val="00985B8D"/>
    <w:rsid w:val="009C1638"/>
    <w:rsid w:val="009C5EE4"/>
    <w:rsid w:val="009D077F"/>
    <w:rsid w:val="009E2920"/>
    <w:rsid w:val="009E6654"/>
    <w:rsid w:val="00A026FC"/>
    <w:rsid w:val="00A06D7A"/>
    <w:rsid w:val="00A2375C"/>
    <w:rsid w:val="00A3675F"/>
    <w:rsid w:val="00A45515"/>
    <w:rsid w:val="00A51BE7"/>
    <w:rsid w:val="00A53B14"/>
    <w:rsid w:val="00A61711"/>
    <w:rsid w:val="00A62C12"/>
    <w:rsid w:val="00A64A58"/>
    <w:rsid w:val="00A654D8"/>
    <w:rsid w:val="00A665C3"/>
    <w:rsid w:val="00A81CF7"/>
    <w:rsid w:val="00A861DB"/>
    <w:rsid w:val="00A956D4"/>
    <w:rsid w:val="00AB0E64"/>
    <w:rsid w:val="00AB6675"/>
    <w:rsid w:val="00AB6AD2"/>
    <w:rsid w:val="00AF2326"/>
    <w:rsid w:val="00AF3EC1"/>
    <w:rsid w:val="00AF76E0"/>
    <w:rsid w:val="00B03AFB"/>
    <w:rsid w:val="00B136B1"/>
    <w:rsid w:val="00B13FFB"/>
    <w:rsid w:val="00B145CA"/>
    <w:rsid w:val="00B2509D"/>
    <w:rsid w:val="00B254F8"/>
    <w:rsid w:val="00B267AD"/>
    <w:rsid w:val="00B27C5C"/>
    <w:rsid w:val="00B32B7A"/>
    <w:rsid w:val="00B4580C"/>
    <w:rsid w:val="00B52532"/>
    <w:rsid w:val="00B87726"/>
    <w:rsid w:val="00B97606"/>
    <w:rsid w:val="00BA0E00"/>
    <w:rsid w:val="00BA132A"/>
    <w:rsid w:val="00BA6E40"/>
    <w:rsid w:val="00BB0471"/>
    <w:rsid w:val="00BB3FA8"/>
    <w:rsid w:val="00BB5876"/>
    <w:rsid w:val="00BD14F8"/>
    <w:rsid w:val="00BD2679"/>
    <w:rsid w:val="00BE57ED"/>
    <w:rsid w:val="00BF2401"/>
    <w:rsid w:val="00C16580"/>
    <w:rsid w:val="00C27D80"/>
    <w:rsid w:val="00C27E4A"/>
    <w:rsid w:val="00C450F5"/>
    <w:rsid w:val="00C45FA5"/>
    <w:rsid w:val="00C57F55"/>
    <w:rsid w:val="00C754BA"/>
    <w:rsid w:val="00C85E61"/>
    <w:rsid w:val="00C913BC"/>
    <w:rsid w:val="00C91FE0"/>
    <w:rsid w:val="00C9460C"/>
    <w:rsid w:val="00CA309D"/>
    <w:rsid w:val="00CA4068"/>
    <w:rsid w:val="00CD101F"/>
    <w:rsid w:val="00D05047"/>
    <w:rsid w:val="00D15BA1"/>
    <w:rsid w:val="00D2499D"/>
    <w:rsid w:val="00D32D3D"/>
    <w:rsid w:val="00D40B68"/>
    <w:rsid w:val="00D45F84"/>
    <w:rsid w:val="00D4741C"/>
    <w:rsid w:val="00D65285"/>
    <w:rsid w:val="00D7607B"/>
    <w:rsid w:val="00D845EC"/>
    <w:rsid w:val="00D84F65"/>
    <w:rsid w:val="00D859BB"/>
    <w:rsid w:val="00D938DB"/>
    <w:rsid w:val="00D96B56"/>
    <w:rsid w:val="00DA2BA5"/>
    <w:rsid w:val="00DB3DA8"/>
    <w:rsid w:val="00DD3C31"/>
    <w:rsid w:val="00DD5EE7"/>
    <w:rsid w:val="00DF6FF5"/>
    <w:rsid w:val="00E04B0F"/>
    <w:rsid w:val="00E0675A"/>
    <w:rsid w:val="00E06A87"/>
    <w:rsid w:val="00E0725A"/>
    <w:rsid w:val="00E13E8F"/>
    <w:rsid w:val="00E14059"/>
    <w:rsid w:val="00E20AF2"/>
    <w:rsid w:val="00E30513"/>
    <w:rsid w:val="00E35ED9"/>
    <w:rsid w:val="00E5393E"/>
    <w:rsid w:val="00E60593"/>
    <w:rsid w:val="00E610D3"/>
    <w:rsid w:val="00E617C3"/>
    <w:rsid w:val="00E758F1"/>
    <w:rsid w:val="00E75D20"/>
    <w:rsid w:val="00E9213D"/>
    <w:rsid w:val="00E947B0"/>
    <w:rsid w:val="00EA1529"/>
    <w:rsid w:val="00EB1051"/>
    <w:rsid w:val="00EB698E"/>
    <w:rsid w:val="00EE3BC1"/>
    <w:rsid w:val="00EF21AD"/>
    <w:rsid w:val="00F02A9F"/>
    <w:rsid w:val="00F07EBF"/>
    <w:rsid w:val="00F45F62"/>
    <w:rsid w:val="00F918C0"/>
    <w:rsid w:val="00F94099"/>
    <w:rsid w:val="00FB5AAE"/>
    <w:rsid w:val="00FB5C9E"/>
    <w:rsid w:val="00FB6F3A"/>
    <w:rsid w:val="00FC5717"/>
    <w:rsid w:val="00FD6A91"/>
    <w:rsid w:val="00FE506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locked="1" w:uiPriority="0"/>
    <w:lsdException w:name="List Bullet 3" w:locked="1" w:uiPriority="0"/>
    <w:lsdException w:name="List Bullet 4" w:locked="1" w:uiPriority="0"/>
    <w:lsdException w:name="List Bullet 5" w:locked="1" w:uiPriority="0"/>
    <w:lsdException w:name="List Number 2" w:locked="1" w:uiPriority="0"/>
    <w:lsdException w:name="List Number 3" w:locked="1" w:uiPriority="0"/>
    <w:lsdException w:name="List Number 4" w:locked="1" w:uiPriority="0"/>
    <w:lsdException w:name="List Number 5" w:locked="1" w:uiPriority="0"/>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locked="1" w:uiPriority="0"/>
    <w:lsdException w:name="Block Text" w:locked="1" w:uiPriority="0"/>
    <w:lsdException w:name="Hyperlink" w:locked="1" w:uiPriority="0"/>
    <w:lsdException w:name="FollowedHyperlink" w:locked="1" w:uiPriority="0"/>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2D90"/>
    <w:pPr>
      <w:widowControl w:val="0"/>
      <w:autoSpaceDE w:val="0"/>
      <w:autoSpaceDN w:val="0"/>
      <w:adjustRightInd w:val="0"/>
    </w:pPr>
    <w:rPr>
      <w:rFonts w:ascii="Arial" w:hAnsi="Arial" w:cs="Arial"/>
      <w:sz w:val="24"/>
      <w:szCs w:val="24"/>
    </w:rPr>
  </w:style>
  <w:style w:type="paragraph" w:styleId="Heading1">
    <w:name w:val="heading 1"/>
    <w:basedOn w:val="Normal"/>
    <w:link w:val="Heading1Char"/>
    <w:uiPriority w:val="99"/>
    <w:qFormat/>
    <w:rsid w:val="00936388"/>
    <w:pPr>
      <w:widowControl/>
      <w:autoSpaceDE/>
      <w:autoSpaceDN/>
      <w:adjustRightInd/>
      <w:spacing w:before="100" w:beforeAutospacing="1" w:after="100" w:afterAutospacing="1"/>
      <w:outlineLvl w:val="0"/>
    </w:pPr>
    <w:rPr>
      <w:rFonts w:ascii="Times New Roman" w:hAnsi="Times New Roman" w:cs="Times New Roman"/>
      <w:b/>
      <w:bCs/>
      <w:kern w:val="36"/>
      <w:sz w:val="48"/>
      <w:szCs w:val="4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36388"/>
    <w:rPr>
      <w:rFonts w:cs="Times New Roman"/>
      <w:b/>
      <w:bCs/>
      <w:kern w:val="36"/>
      <w:sz w:val="48"/>
      <w:szCs w:val="48"/>
    </w:rPr>
  </w:style>
  <w:style w:type="paragraph" w:customStyle="1" w:styleId="FR1">
    <w:name w:val="FR1"/>
    <w:uiPriority w:val="99"/>
    <w:rsid w:val="00B52532"/>
    <w:pPr>
      <w:widowControl w:val="0"/>
    </w:pPr>
    <w:rPr>
      <w:sz w:val="28"/>
      <w:szCs w:val="20"/>
    </w:rPr>
  </w:style>
  <w:style w:type="character" w:styleId="Hyperlink">
    <w:name w:val="Hyperlink"/>
    <w:basedOn w:val="DefaultParagraphFont"/>
    <w:uiPriority w:val="99"/>
    <w:rsid w:val="00B52532"/>
    <w:rPr>
      <w:rFonts w:cs="Times New Roman"/>
      <w:color w:val="0000FF"/>
      <w:u w:val="single"/>
    </w:rPr>
  </w:style>
  <w:style w:type="paragraph" w:customStyle="1" w:styleId="FR2">
    <w:name w:val="FR2"/>
    <w:uiPriority w:val="99"/>
    <w:rsid w:val="00D845EC"/>
    <w:pPr>
      <w:widowControl w:val="0"/>
    </w:pPr>
    <w:rPr>
      <w:rFonts w:ascii="Courier New" w:hAnsi="Courier New"/>
      <w:sz w:val="24"/>
      <w:szCs w:val="20"/>
    </w:rPr>
  </w:style>
  <w:style w:type="paragraph" w:styleId="BalloonText">
    <w:name w:val="Balloon Text"/>
    <w:basedOn w:val="Normal"/>
    <w:link w:val="BalloonTextChar"/>
    <w:uiPriority w:val="99"/>
    <w:rsid w:val="00BB5876"/>
    <w:rPr>
      <w:rFonts w:ascii="Tahoma" w:hAnsi="Tahoma" w:cs="Tahoma"/>
      <w:sz w:val="16"/>
      <w:szCs w:val="16"/>
    </w:rPr>
  </w:style>
  <w:style w:type="character" w:customStyle="1" w:styleId="BalloonTextChar">
    <w:name w:val="Balloon Text Char"/>
    <w:basedOn w:val="DefaultParagraphFont"/>
    <w:link w:val="BalloonText"/>
    <w:uiPriority w:val="99"/>
    <w:locked/>
    <w:rsid w:val="00BB5876"/>
    <w:rPr>
      <w:rFonts w:ascii="Tahoma" w:hAnsi="Tahoma" w:cs="Tahoma"/>
      <w:sz w:val="16"/>
      <w:szCs w:val="16"/>
    </w:rPr>
  </w:style>
  <w:style w:type="character" w:customStyle="1" w:styleId="hps">
    <w:name w:val="hps"/>
    <w:uiPriority w:val="99"/>
    <w:rsid w:val="00F94099"/>
  </w:style>
  <w:style w:type="paragraph" w:styleId="NormalWeb">
    <w:name w:val="Normal (Web)"/>
    <w:basedOn w:val="Normal"/>
    <w:uiPriority w:val="99"/>
    <w:rsid w:val="00F94099"/>
    <w:pPr>
      <w:widowControl/>
      <w:autoSpaceDE/>
      <w:autoSpaceDN/>
      <w:adjustRightInd/>
      <w:spacing w:before="100" w:beforeAutospacing="1" w:after="100" w:afterAutospacing="1"/>
    </w:pPr>
    <w:rPr>
      <w:rFonts w:ascii="Times New Roman" w:hAnsi="Times New Roman" w:cs="Times New Roman"/>
    </w:rPr>
  </w:style>
  <w:style w:type="character" w:styleId="FollowedHyperlink">
    <w:name w:val="FollowedHyperlink"/>
    <w:basedOn w:val="DefaultParagraphFont"/>
    <w:uiPriority w:val="99"/>
    <w:rsid w:val="001E0A17"/>
    <w:rPr>
      <w:rFonts w:cs="Times New Roman"/>
      <w:color w:val="800080"/>
      <w:u w:val="single"/>
    </w:rPr>
  </w:style>
  <w:style w:type="character" w:styleId="PlaceholderText">
    <w:name w:val="Placeholder Text"/>
    <w:basedOn w:val="DefaultParagraphFont"/>
    <w:uiPriority w:val="99"/>
    <w:semiHidden/>
    <w:rsid w:val="00205FE0"/>
    <w:rPr>
      <w:rFonts w:cs="Times New Roman"/>
      <w:color w:val="808080"/>
    </w:rPr>
  </w:style>
  <w:style w:type="character" w:customStyle="1" w:styleId="atn">
    <w:name w:val="atn"/>
    <w:uiPriority w:val="99"/>
    <w:rsid w:val="00A956D4"/>
  </w:style>
  <w:style w:type="paragraph" w:styleId="Header">
    <w:name w:val="header"/>
    <w:basedOn w:val="Normal"/>
    <w:link w:val="HeaderChar"/>
    <w:uiPriority w:val="99"/>
    <w:rsid w:val="000E0B24"/>
    <w:pPr>
      <w:tabs>
        <w:tab w:val="center" w:pos="4677"/>
        <w:tab w:val="right" w:pos="9355"/>
      </w:tabs>
    </w:pPr>
  </w:style>
  <w:style w:type="character" w:customStyle="1" w:styleId="HeaderChar">
    <w:name w:val="Header Char"/>
    <w:basedOn w:val="DefaultParagraphFont"/>
    <w:link w:val="Header"/>
    <w:uiPriority w:val="99"/>
    <w:locked/>
    <w:rsid w:val="000E0B24"/>
    <w:rPr>
      <w:rFonts w:ascii="Arial" w:hAnsi="Arial" w:cs="Arial"/>
      <w:sz w:val="24"/>
      <w:szCs w:val="24"/>
    </w:rPr>
  </w:style>
  <w:style w:type="paragraph" w:styleId="Footer">
    <w:name w:val="footer"/>
    <w:basedOn w:val="Normal"/>
    <w:link w:val="FooterChar"/>
    <w:uiPriority w:val="99"/>
    <w:rsid w:val="000E0B24"/>
    <w:pPr>
      <w:tabs>
        <w:tab w:val="center" w:pos="4677"/>
        <w:tab w:val="right" w:pos="9355"/>
      </w:tabs>
    </w:pPr>
  </w:style>
  <w:style w:type="character" w:customStyle="1" w:styleId="FooterChar">
    <w:name w:val="Footer Char"/>
    <w:basedOn w:val="DefaultParagraphFont"/>
    <w:link w:val="Footer"/>
    <w:uiPriority w:val="99"/>
    <w:locked/>
    <w:rsid w:val="000E0B24"/>
    <w:rPr>
      <w:rFonts w:ascii="Arial" w:hAnsi="Arial" w:cs="Arial"/>
      <w:sz w:val="24"/>
      <w:szCs w:val="24"/>
    </w:rPr>
  </w:style>
  <w:style w:type="character" w:customStyle="1" w:styleId="apple-converted-space">
    <w:name w:val="apple-converted-space"/>
    <w:basedOn w:val="DefaultParagraphFont"/>
    <w:uiPriority w:val="99"/>
    <w:rsid w:val="0048362D"/>
    <w:rPr>
      <w:rFonts w:cs="Times New Roman"/>
    </w:rPr>
  </w:style>
  <w:style w:type="table" w:styleId="TableGrid">
    <w:name w:val="Table Grid"/>
    <w:basedOn w:val="TableNormal"/>
    <w:uiPriority w:val="99"/>
    <w:rsid w:val="00936388"/>
    <w:rPr>
      <w:rFonts w:ascii="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uiPriority w:val="99"/>
    <w:rsid w:val="00936388"/>
    <w:rPr>
      <w:rFonts w:ascii="Calibri" w:hAnsi="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
    <w:name w:val="Сетка таблицы2"/>
    <w:uiPriority w:val="99"/>
    <w:rsid w:val="00936388"/>
    <w:rPr>
      <w:rFonts w:ascii="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
    <w:name w:val="Основной текст_"/>
    <w:basedOn w:val="DefaultParagraphFont"/>
    <w:link w:val="3"/>
    <w:uiPriority w:val="99"/>
    <w:locked/>
    <w:rsid w:val="00936388"/>
    <w:rPr>
      <w:rFonts w:cs="Times New Roman"/>
      <w:sz w:val="19"/>
      <w:szCs w:val="19"/>
      <w:shd w:val="clear" w:color="auto" w:fill="FFFFFF"/>
    </w:rPr>
  </w:style>
  <w:style w:type="paragraph" w:customStyle="1" w:styleId="3">
    <w:name w:val="Основной текст3"/>
    <w:basedOn w:val="Normal"/>
    <w:link w:val="a"/>
    <w:uiPriority w:val="99"/>
    <w:rsid w:val="00936388"/>
    <w:pPr>
      <w:widowControl/>
      <w:shd w:val="clear" w:color="auto" w:fill="FFFFFF"/>
      <w:autoSpaceDE/>
      <w:autoSpaceDN/>
      <w:adjustRightInd/>
      <w:spacing w:after="240" w:line="240" w:lineRule="atLeast"/>
    </w:pPr>
    <w:rPr>
      <w:rFonts w:ascii="Times New Roman" w:hAnsi="Times New Roman" w:cs="Times New Roman"/>
      <w:sz w:val="19"/>
      <w:szCs w:val="19"/>
    </w:rPr>
  </w:style>
  <w:style w:type="table" w:customStyle="1" w:styleId="30">
    <w:name w:val="Сетка таблицы3"/>
    <w:uiPriority w:val="99"/>
    <w:rsid w:val="00936388"/>
    <w:rPr>
      <w:rFonts w:ascii="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1"/>
    <w:uiPriority w:val="99"/>
    <w:rsid w:val="00936388"/>
    <w:rPr>
      <w:rFonts w:ascii="Calibri" w:hAnsi="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
    <w:name w:val="Сетка таблицы21"/>
    <w:uiPriority w:val="99"/>
    <w:rsid w:val="00936388"/>
    <w:rPr>
      <w:rFonts w:ascii="Calibri" w:hAnsi="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Strong">
    <w:name w:val="Strong"/>
    <w:basedOn w:val="DefaultParagraphFont"/>
    <w:uiPriority w:val="99"/>
    <w:qFormat/>
    <w:rsid w:val="00936388"/>
    <w:rPr>
      <w:rFonts w:cs="Times New Roman"/>
      <w:b/>
      <w:bCs/>
    </w:rPr>
  </w:style>
  <w:style w:type="paragraph" w:styleId="ListParagraph">
    <w:name w:val="List Paragraph"/>
    <w:basedOn w:val="Normal"/>
    <w:uiPriority w:val="99"/>
    <w:qFormat/>
    <w:rsid w:val="00936388"/>
    <w:pPr>
      <w:widowControl/>
      <w:autoSpaceDE/>
      <w:autoSpaceDN/>
      <w:adjustRightInd/>
      <w:spacing w:after="160" w:line="259" w:lineRule="auto"/>
      <w:ind w:left="720"/>
      <w:contextualSpacing/>
    </w:pPr>
    <w:rPr>
      <w:rFonts w:ascii="Calibri" w:hAnsi="Calibri" w:cs="Times New Roman"/>
      <w:sz w:val="22"/>
      <w:szCs w:val="22"/>
      <w:lang w:eastAsia="en-US"/>
    </w:rPr>
  </w:style>
  <w:style w:type="paragraph" w:styleId="Caption">
    <w:name w:val="caption"/>
    <w:basedOn w:val="Normal"/>
    <w:next w:val="Normal"/>
    <w:uiPriority w:val="99"/>
    <w:qFormat/>
    <w:rsid w:val="00936388"/>
    <w:pPr>
      <w:widowControl/>
      <w:autoSpaceDE/>
      <w:autoSpaceDN/>
      <w:adjustRightInd/>
      <w:spacing w:after="200"/>
    </w:pPr>
    <w:rPr>
      <w:rFonts w:ascii="Calibri" w:hAnsi="Calibri" w:cs="Times New Roman"/>
      <w:i/>
      <w:iCs/>
      <w:color w:val="1F497D"/>
      <w:sz w:val="18"/>
      <w:szCs w:val="18"/>
      <w:lang w:eastAsia="en-US"/>
    </w:rPr>
  </w:style>
  <w:style w:type="paragraph" w:styleId="BodyText">
    <w:name w:val="Body Text"/>
    <w:basedOn w:val="Normal"/>
    <w:link w:val="BodyTextChar"/>
    <w:uiPriority w:val="99"/>
    <w:rsid w:val="00936388"/>
    <w:pPr>
      <w:widowControl/>
      <w:shd w:val="clear" w:color="auto" w:fill="FFFFFF"/>
      <w:autoSpaceDE/>
      <w:autoSpaceDN/>
      <w:adjustRightInd/>
      <w:spacing w:before="1680" w:after="180" w:line="240" w:lineRule="atLeast"/>
      <w:ind w:hanging="3380"/>
    </w:pPr>
    <w:rPr>
      <w:rFonts w:ascii="Times New Roman" w:eastAsia="MingLiU_HKSCS" w:hAnsi="Times New Roman" w:cs="Times New Roman"/>
      <w:sz w:val="27"/>
      <w:szCs w:val="27"/>
    </w:rPr>
  </w:style>
  <w:style w:type="character" w:customStyle="1" w:styleId="BodyTextChar">
    <w:name w:val="Body Text Char"/>
    <w:basedOn w:val="DefaultParagraphFont"/>
    <w:link w:val="BodyText"/>
    <w:uiPriority w:val="99"/>
    <w:locked/>
    <w:rsid w:val="00936388"/>
    <w:rPr>
      <w:rFonts w:eastAsia="MingLiU_HKSCS"/>
      <w:sz w:val="27"/>
      <w:shd w:val="clear" w:color="auto" w:fill="FFFFFF"/>
    </w:rPr>
  </w:style>
  <w:style w:type="character" w:customStyle="1" w:styleId="a0">
    <w:name w:val="Основной текст Знак"/>
    <w:basedOn w:val="DefaultParagraphFont"/>
    <w:uiPriority w:val="99"/>
    <w:rsid w:val="00936388"/>
    <w:rPr>
      <w:rFonts w:ascii="Arial" w:hAnsi="Arial" w:cs="Arial"/>
      <w:sz w:val="24"/>
      <w:szCs w:val="24"/>
    </w:rPr>
  </w:style>
  <w:style w:type="character" w:styleId="Emphasis">
    <w:name w:val="Emphasis"/>
    <w:basedOn w:val="DefaultParagraphFont"/>
    <w:uiPriority w:val="99"/>
    <w:qFormat/>
    <w:rsid w:val="00936388"/>
    <w:rPr>
      <w:rFonts w:cs="Times New Roman"/>
      <w:i/>
      <w:iCs/>
    </w:rPr>
  </w:style>
  <w:style w:type="paragraph" w:customStyle="1" w:styleId="10">
    <w:name w:val="Основной текст10"/>
    <w:basedOn w:val="Normal"/>
    <w:uiPriority w:val="99"/>
    <w:rsid w:val="00936388"/>
    <w:pPr>
      <w:widowControl/>
      <w:shd w:val="clear" w:color="auto" w:fill="FFFFFF"/>
      <w:autoSpaceDE/>
      <w:autoSpaceDN/>
      <w:adjustRightInd/>
      <w:spacing w:after="240" w:line="240" w:lineRule="exact"/>
      <w:ind w:hanging="1160"/>
    </w:pPr>
    <w:rPr>
      <w:rFonts w:ascii="Times New Roman" w:hAnsi="Times New Roman" w:cs="Times New Roman"/>
      <w:sz w:val="18"/>
      <w:szCs w:val="18"/>
      <w:lang w:eastAsia="en-US"/>
    </w:rPr>
  </w:style>
  <w:style w:type="character" w:customStyle="1" w:styleId="10pt">
    <w:name w:val="Основной текст + 10 pt"/>
    <w:aliases w:val="Курсив,Интервал 0 pt"/>
    <w:basedOn w:val="a"/>
    <w:uiPriority w:val="99"/>
    <w:rsid w:val="00936388"/>
    <w:rPr>
      <w:i/>
      <w:iCs/>
      <w:spacing w:val="10"/>
      <w:sz w:val="20"/>
      <w:szCs w:val="20"/>
      <w:lang w:val="en-US"/>
    </w:rPr>
  </w:style>
  <w:style w:type="character" w:customStyle="1" w:styleId="20">
    <w:name w:val="Основной текст (2)_"/>
    <w:basedOn w:val="DefaultParagraphFont"/>
    <w:link w:val="22"/>
    <w:uiPriority w:val="99"/>
    <w:locked/>
    <w:rsid w:val="00936388"/>
    <w:rPr>
      <w:rFonts w:cs="Times New Roman"/>
      <w:sz w:val="15"/>
      <w:szCs w:val="15"/>
      <w:shd w:val="clear" w:color="auto" w:fill="FFFFFF"/>
    </w:rPr>
  </w:style>
  <w:style w:type="paragraph" w:customStyle="1" w:styleId="22">
    <w:name w:val="Основной текст (2)"/>
    <w:basedOn w:val="Normal"/>
    <w:link w:val="20"/>
    <w:uiPriority w:val="99"/>
    <w:rsid w:val="00936388"/>
    <w:pPr>
      <w:widowControl/>
      <w:shd w:val="clear" w:color="auto" w:fill="FFFFFF"/>
      <w:autoSpaceDE/>
      <w:autoSpaceDN/>
      <w:adjustRightInd/>
      <w:spacing w:line="110" w:lineRule="exact"/>
    </w:pPr>
    <w:rPr>
      <w:rFonts w:ascii="Times New Roman" w:hAnsi="Times New Roman" w:cs="Times New Roman"/>
      <w:sz w:val="15"/>
      <w:szCs w:val="15"/>
    </w:rPr>
  </w:style>
  <w:style w:type="character" w:customStyle="1" w:styleId="12">
    <w:name w:val="Основной текст1"/>
    <w:basedOn w:val="a"/>
    <w:uiPriority w:val="99"/>
    <w:rsid w:val="00936388"/>
    <w:rPr>
      <w:spacing w:val="0"/>
      <w:sz w:val="18"/>
      <w:szCs w:val="18"/>
      <w:lang w:val="en-US"/>
    </w:rPr>
  </w:style>
  <w:style w:type="character" w:customStyle="1" w:styleId="11pt">
    <w:name w:val="Основной текст + 11 pt"/>
    <w:aliases w:val="Полужирный,Курсив5,Интервал -1 pt"/>
    <w:basedOn w:val="a"/>
    <w:uiPriority w:val="99"/>
    <w:rsid w:val="00936388"/>
    <w:rPr>
      <w:b/>
      <w:bCs/>
      <w:i/>
      <w:iCs/>
      <w:spacing w:val="-20"/>
      <w:sz w:val="22"/>
      <w:szCs w:val="22"/>
      <w:lang w:val="en-US"/>
    </w:rPr>
  </w:style>
  <w:style w:type="character" w:customStyle="1" w:styleId="5">
    <w:name w:val="Основной текст (5)_"/>
    <w:basedOn w:val="DefaultParagraphFont"/>
    <w:link w:val="50"/>
    <w:uiPriority w:val="99"/>
    <w:locked/>
    <w:rsid w:val="00936388"/>
    <w:rPr>
      <w:rFonts w:cs="Times New Roman"/>
      <w:sz w:val="17"/>
      <w:szCs w:val="17"/>
      <w:shd w:val="clear" w:color="auto" w:fill="FFFFFF"/>
    </w:rPr>
  </w:style>
  <w:style w:type="character" w:customStyle="1" w:styleId="510pt">
    <w:name w:val="Основной текст (5) + 10 pt"/>
    <w:aliases w:val="Курсив4,Интервал 1 pt"/>
    <w:basedOn w:val="5"/>
    <w:uiPriority w:val="99"/>
    <w:rsid w:val="00936388"/>
    <w:rPr>
      <w:i/>
      <w:iCs/>
      <w:spacing w:val="30"/>
      <w:sz w:val="20"/>
      <w:szCs w:val="20"/>
      <w:lang w:val="en-US"/>
    </w:rPr>
  </w:style>
  <w:style w:type="paragraph" w:customStyle="1" w:styleId="50">
    <w:name w:val="Основной текст (5)"/>
    <w:basedOn w:val="Normal"/>
    <w:link w:val="5"/>
    <w:uiPriority w:val="99"/>
    <w:rsid w:val="00936388"/>
    <w:pPr>
      <w:widowControl/>
      <w:shd w:val="clear" w:color="auto" w:fill="FFFFFF"/>
      <w:autoSpaceDE/>
      <w:autoSpaceDN/>
      <w:adjustRightInd/>
      <w:spacing w:after="360" w:line="240" w:lineRule="atLeast"/>
      <w:ind w:hanging="1340"/>
    </w:pPr>
    <w:rPr>
      <w:rFonts w:ascii="Times New Roman" w:hAnsi="Times New Roman" w:cs="Times New Roman"/>
      <w:sz w:val="17"/>
      <w:szCs w:val="17"/>
    </w:rPr>
  </w:style>
  <w:style w:type="character" w:customStyle="1" w:styleId="5-1pt">
    <w:name w:val="Основной текст (5) + Интервал -1 pt"/>
    <w:basedOn w:val="5"/>
    <w:uiPriority w:val="99"/>
    <w:rsid w:val="00936388"/>
    <w:rPr>
      <w:spacing w:val="-20"/>
    </w:rPr>
  </w:style>
  <w:style w:type="character" w:customStyle="1" w:styleId="2pt">
    <w:name w:val="Основной текст + Интервал 2 pt"/>
    <w:basedOn w:val="a"/>
    <w:uiPriority w:val="99"/>
    <w:rsid w:val="00936388"/>
    <w:rPr>
      <w:spacing w:val="40"/>
      <w:sz w:val="18"/>
      <w:szCs w:val="18"/>
      <w:lang w:val="en-US"/>
    </w:rPr>
  </w:style>
  <w:style w:type="character" w:customStyle="1" w:styleId="23">
    <w:name w:val="Основной текст2"/>
    <w:basedOn w:val="a"/>
    <w:uiPriority w:val="99"/>
    <w:rsid w:val="00936388"/>
    <w:rPr>
      <w:spacing w:val="0"/>
      <w:sz w:val="18"/>
      <w:szCs w:val="18"/>
    </w:rPr>
  </w:style>
  <w:style w:type="character" w:customStyle="1" w:styleId="FranklinGothicBook">
    <w:name w:val="Основной текст + Franklin Gothic Book"/>
    <w:aliases w:val="9,5 pt,Полужирный3,Курсив3,Интервал 1 pt1"/>
    <w:basedOn w:val="a"/>
    <w:uiPriority w:val="99"/>
    <w:rsid w:val="00936388"/>
    <w:rPr>
      <w:rFonts w:ascii="Franklin Gothic Book" w:eastAsia="Times New Roman" w:hAnsi="Franklin Gothic Book" w:cs="Franklin Gothic Book"/>
      <w:b/>
      <w:bCs/>
      <w:i/>
      <w:iCs/>
      <w:spacing w:val="20"/>
    </w:rPr>
  </w:style>
  <w:style w:type="character" w:customStyle="1" w:styleId="a1">
    <w:name w:val="Сноска"/>
    <w:basedOn w:val="DefaultParagraphFont"/>
    <w:uiPriority w:val="99"/>
    <w:rsid w:val="00936388"/>
    <w:rPr>
      <w:rFonts w:ascii="Times New Roman" w:hAnsi="Times New Roman" w:cs="Times New Roman"/>
      <w:spacing w:val="0"/>
      <w:sz w:val="18"/>
      <w:szCs w:val="18"/>
    </w:rPr>
  </w:style>
  <w:style w:type="character" w:customStyle="1" w:styleId="1pt">
    <w:name w:val="Основной текст + Интервал 1 pt"/>
    <w:basedOn w:val="a"/>
    <w:uiPriority w:val="99"/>
    <w:rsid w:val="00936388"/>
    <w:rPr>
      <w:spacing w:val="30"/>
      <w:sz w:val="18"/>
      <w:szCs w:val="18"/>
    </w:rPr>
  </w:style>
  <w:style w:type="character" w:customStyle="1" w:styleId="FranklinGothicBook1">
    <w:name w:val="Основной текст + Franklin Gothic Book1"/>
    <w:aliases w:val="10 pt,Полужирный2"/>
    <w:basedOn w:val="a"/>
    <w:uiPriority w:val="99"/>
    <w:rsid w:val="00936388"/>
    <w:rPr>
      <w:rFonts w:ascii="Franklin Gothic Book" w:eastAsia="Times New Roman" w:hAnsi="Franklin Gothic Book" w:cs="Franklin Gothic Book"/>
      <w:b/>
      <w:bCs/>
      <w:spacing w:val="0"/>
      <w:sz w:val="20"/>
      <w:szCs w:val="20"/>
    </w:rPr>
  </w:style>
  <w:style w:type="character" w:customStyle="1" w:styleId="Exact">
    <w:name w:val="Подпись к картинке Exact"/>
    <w:basedOn w:val="DefaultParagraphFont"/>
    <w:link w:val="a2"/>
    <w:uiPriority w:val="99"/>
    <w:locked/>
    <w:rsid w:val="00936388"/>
    <w:rPr>
      <w:rFonts w:ascii="Century Schoolbook" w:eastAsia="Times New Roman" w:hAnsi="Century Schoolbook" w:cs="Century Schoolbook"/>
      <w:sz w:val="32"/>
      <w:szCs w:val="32"/>
      <w:shd w:val="clear" w:color="auto" w:fill="FFFFFF"/>
    </w:rPr>
  </w:style>
  <w:style w:type="character" w:customStyle="1" w:styleId="ArialNarrow">
    <w:name w:val="Подпись к картинке + Arial Narrow"/>
    <w:aliases w:val="20 pt,Курсив Exact"/>
    <w:basedOn w:val="Exact"/>
    <w:uiPriority w:val="99"/>
    <w:rsid w:val="00936388"/>
    <w:rPr>
      <w:rFonts w:ascii="Arial Narrow" w:hAnsi="Arial Narrow" w:cs="Arial Narrow"/>
      <w:i/>
      <w:iCs/>
      <w:color w:val="000000"/>
      <w:spacing w:val="0"/>
      <w:w w:val="100"/>
      <w:position w:val="0"/>
      <w:sz w:val="40"/>
      <w:szCs w:val="40"/>
      <w:lang w:val="en-US" w:eastAsia="en-US"/>
    </w:rPr>
  </w:style>
  <w:style w:type="character" w:customStyle="1" w:styleId="ArialNarrow3">
    <w:name w:val="Подпись к картинке + Arial Narrow3"/>
    <w:aliases w:val="20 pt1,Полужирный Exact"/>
    <w:basedOn w:val="Exact"/>
    <w:uiPriority w:val="99"/>
    <w:rsid w:val="00936388"/>
    <w:rPr>
      <w:rFonts w:ascii="Arial Narrow" w:hAnsi="Arial Narrow" w:cs="Arial Narrow"/>
      <w:b/>
      <w:bCs/>
      <w:color w:val="000000"/>
      <w:spacing w:val="0"/>
      <w:w w:val="100"/>
      <w:position w:val="0"/>
      <w:sz w:val="40"/>
      <w:szCs w:val="40"/>
      <w:lang w:val="ru-RU" w:eastAsia="ru-RU"/>
    </w:rPr>
  </w:style>
  <w:style w:type="character" w:customStyle="1" w:styleId="22ptExact">
    <w:name w:val="Подпись к картинке + 22 pt Exact"/>
    <w:basedOn w:val="Exact"/>
    <w:uiPriority w:val="99"/>
    <w:rsid w:val="00936388"/>
    <w:rPr>
      <w:color w:val="000000"/>
      <w:spacing w:val="0"/>
      <w:w w:val="100"/>
      <w:position w:val="0"/>
      <w:sz w:val="44"/>
      <w:szCs w:val="44"/>
      <w:lang w:val="ru-RU" w:eastAsia="ru-RU"/>
    </w:rPr>
  </w:style>
  <w:style w:type="character" w:customStyle="1" w:styleId="Exact0">
    <w:name w:val="Подпись к картинке + Малые прописные Exact"/>
    <w:basedOn w:val="Exact"/>
    <w:uiPriority w:val="99"/>
    <w:rsid w:val="00936388"/>
    <w:rPr>
      <w:smallCaps/>
      <w:color w:val="000000"/>
      <w:spacing w:val="0"/>
      <w:w w:val="100"/>
      <w:position w:val="0"/>
      <w:lang w:val="ru-RU" w:eastAsia="ru-RU"/>
    </w:rPr>
  </w:style>
  <w:style w:type="character" w:customStyle="1" w:styleId="ArialNarrow2">
    <w:name w:val="Подпись к картинке + Arial Narrow2"/>
    <w:aliases w:val="19 pt,Интервал 1 pt Exact"/>
    <w:basedOn w:val="Exact"/>
    <w:uiPriority w:val="99"/>
    <w:rsid w:val="00936388"/>
    <w:rPr>
      <w:rFonts w:ascii="Arial Narrow" w:hAnsi="Arial Narrow" w:cs="Arial Narrow"/>
      <w:color w:val="000000"/>
      <w:spacing w:val="20"/>
      <w:w w:val="100"/>
      <w:position w:val="0"/>
      <w:sz w:val="38"/>
      <w:szCs w:val="38"/>
      <w:lang w:val="ru-RU" w:eastAsia="ru-RU"/>
    </w:rPr>
  </w:style>
  <w:style w:type="character" w:customStyle="1" w:styleId="ArialNarrow1">
    <w:name w:val="Подпись к картинке + Arial Narrow1"/>
    <w:aliases w:val="19 pt1,Полужирный1,Курсив Exact1"/>
    <w:basedOn w:val="Exact"/>
    <w:uiPriority w:val="99"/>
    <w:rsid w:val="00936388"/>
    <w:rPr>
      <w:rFonts w:ascii="Arial Narrow" w:hAnsi="Arial Narrow" w:cs="Arial Narrow"/>
      <w:b/>
      <w:bCs/>
      <w:i/>
      <w:iCs/>
      <w:color w:val="000000"/>
      <w:spacing w:val="0"/>
      <w:w w:val="100"/>
      <w:position w:val="0"/>
      <w:sz w:val="38"/>
      <w:szCs w:val="38"/>
      <w:lang w:val="ru-RU" w:eastAsia="ru-RU"/>
    </w:rPr>
  </w:style>
  <w:style w:type="paragraph" w:customStyle="1" w:styleId="a2">
    <w:name w:val="Подпись к картинке"/>
    <w:basedOn w:val="Normal"/>
    <w:link w:val="Exact"/>
    <w:uiPriority w:val="99"/>
    <w:rsid w:val="00936388"/>
    <w:pPr>
      <w:shd w:val="clear" w:color="auto" w:fill="FFFFFF"/>
      <w:autoSpaceDE/>
      <w:autoSpaceDN/>
      <w:adjustRightInd/>
      <w:spacing w:line="408" w:lineRule="exact"/>
    </w:pPr>
    <w:rPr>
      <w:rFonts w:ascii="Century Schoolbook" w:hAnsi="Century Schoolbook" w:cs="Century Schoolbook"/>
      <w:sz w:val="32"/>
      <w:szCs w:val="32"/>
    </w:rPr>
  </w:style>
  <w:style w:type="character" w:customStyle="1" w:styleId="3Exact">
    <w:name w:val="Основной текст (3) Exact"/>
    <w:basedOn w:val="DefaultParagraphFont"/>
    <w:link w:val="31"/>
    <w:uiPriority w:val="99"/>
    <w:locked/>
    <w:rsid w:val="00936388"/>
    <w:rPr>
      <w:rFonts w:cs="Times New Roman"/>
      <w:sz w:val="17"/>
      <w:szCs w:val="17"/>
      <w:shd w:val="clear" w:color="auto" w:fill="FFFFFF"/>
    </w:rPr>
  </w:style>
  <w:style w:type="character" w:customStyle="1" w:styleId="2Exact">
    <w:name w:val="Основной текст (2) Exact"/>
    <w:basedOn w:val="DefaultParagraphFont"/>
    <w:uiPriority w:val="99"/>
    <w:rsid w:val="00936388"/>
    <w:rPr>
      <w:rFonts w:ascii="Times New Roman" w:hAnsi="Times New Roman" w:cs="Times New Roman"/>
      <w:sz w:val="22"/>
      <w:szCs w:val="22"/>
      <w:u w:val="none"/>
    </w:rPr>
  </w:style>
  <w:style w:type="character" w:customStyle="1" w:styleId="28ptExact">
    <w:name w:val="Основной текст (2) + 8 pt Exact"/>
    <w:basedOn w:val="20"/>
    <w:uiPriority w:val="99"/>
    <w:rsid w:val="00936388"/>
    <w:rPr>
      <w:sz w:val="16"/>
      <w:szCs w:val="16"/>
    </w:rPr>
  </w:style>
  <w:style w:type="character" w:customStyle="1" w:styleId="4Exact">
    <w:name w:val="Основной текст (4) Exact"/>
    <w:basedOn w:val="DefaultParagraphFont"/>
    <w:link w:val="4"/>
    <w:uiPriority w:val="99"/>
    <w:locked/>
    <w:rsid w:val="00936388"/>
    <w:rPr>
      <w:rFonts w:ascii="Century Schoolbook" w:eastAsia="Times New Roman" w:hAnsi="Century Schoolbook" w:cs="Century Schoolbook"/>
      <w:spacing w:val="10"/>
      <w:sz w:val="8"/>
      <w:szCs w:val="8"/>
      <w:shd w:val="clear" w:color="auto" w:fill="FFFFFF"/>
    </w:rPr>
  </w:style>
  <w:style w:type="character" w:customStyle="1" w:styleId="5Exact">
    <w:name w:val="Основной текст (5) Exact"/>
    <w:basedOn w:val="DefaultParagraphFont"/>
    <w:uiPriority w:val="99"/>
    <w:rsid w:val="00936388"/>
    <w:rPr>
      <w:rFonts w:ascii="Trebuchet MS" w:eastAsia="Times New Roman" w:hAnsi="Trebuchet MS" w:cs="Trebuchet MS"/>
      <w:sz w:val="10"/>
      <w:szCs w:val="10"/>
      <w:shd w:val="clear" w:color="auto" w:fill="FFFFFF"/>
    </w:rPr>
  </w:style>
  <w:style w:type="paragraph" w:customStyle="1" w:styleId="31">
    <w:name w:val="Основной текст (3)"/>
    <w:basedOn w:val="Normal"/>
    <w:link w:val="3Exact"/>
    <w:uiPriority w:val="99"/>
    <w:rsid w:val="00936388"/>
    <w:pPr>
      <w:shd w:val="clear" w:color="auto" w:fill="FFFFFF"/>
      <w:autoSpaceDE/>
      <w:autoSpaceDN/>
      <w:adjustRightInd/>
      <w:spacing w:line="120" w:lineRule="exact"/>
    </w:pPr>
    <w:rPr>
      <w:rFonts w:ascii="Times New Roman" w:hAnsi="Times New Roman" w:cs="Times New Roman"/>
      <w:sz w:val="17"/>
      <w:szCs w:val="17"/>
    </w:rPr>
  </w:style>
  <w:style w:type="paragraph" w:customStyle="1" w:styleId="4">
    <w:name w:val="Основной текст (4)"/>
    <w:basedOn w:val="Normal"/>
    <w:link w:val="4Exact"/>
    <w:uiPriority w:val="99"/>
    <w:rsid w:val="00936388"/>
    <w:pPr>
      <w:shd w:val="clear" w:color="auto" w:fill="FFFFFF"/>
      <w:autoSpaceDE/>
      <w:autoSpaceDN/>
      <w:adjustRightInd/>
      <w:spacing w:line="120" w:lineRule="exact"/>
    </w:pPr>
    <w:rPr>
      <w:rFonts w:ascii="Century Schoolbook" w:hAnsi="Century Schoolbook" w:cs="Century Schoolbook"/>
      <w:spacing w:val="10"/>
      <w:sz w:val="8"/>
      <w:szCs w:val="8"/>
    </w:rPr>
  </w:style>
  <w:style w:type="character" w:customStyle="1" w:styleId="2Exact0">
    <w:name w:val="Подпись к картинке (2) Exact"/>
    <w:basedOn w:val="DefaultParagraphFont"/>
    <w:link w:val="24"/>
    <w:uiPriority w:val="99"/>
    <w:locked/>
    <w:rsid w:val="00936388"/>
    <w:rPr>
      <w:rFonts w:cs="Times New Roman"/>
      <w:b/>
      <w:bCs/>
      <w:i/>
      <w:iCs/>
      <w:spacing w:val="10"/>
      <w:shd w:val="clear" w:color="auto" w:fill="FFFFFF"/>
      <w:lang w:val="en-US"/>
    </w:rPr>
  </w:style>
  <w:style w:type="character" w:customStyle="1" w:styleId="9pt">
    <w:name w:val="Подпись к картинке + 9 pt"/>
    <w:aliases w:val="Курсив2,Интервал 2 pt Exact"/>
    <w:basedOn w:val="Exact"/>
    <w:uiPriority w:val="99"/>
    <w:rsid w:val="00936388"/>
    <w:rPr>
      <w:rFonts w:ascii="Times New Roman" w:hAnsi="Times New Roman" w:cs="Times New Roman"/>
      <w:b/>
      <w:bCs/>
      <w:i/>
      <w:iCs/>
      <w:color w:val="000000"/>
      <w:spacing w:val="40"/>
      <w:w w:val="100"/>
      <w:position w:val="0"/>
      <w:sz w:val="18"/>
      <w:szCs w:val="18"/>
      <w:lang w:val="en-US" w:eastAsia="en-US"/>
    </w:rPr>
  </w:style>
  <w:style w:type="character" w:customStyle="1" w:styleId="3Exact0">
    <w:name w:val="Подпись к картинке (3) Exact"/>
    <w:basedOn w:val="DefaultParagraphFont"/>
    <w:link w:val="32"/>
    <w:uiPriority w:val="99"/>
    <w:locked/>
    <w:rsid w:val="00936388"/>
    <w:rPr>
      <w:rFonts w:ascii="Gulim" w:eastAsia="Gulim" w:hAnsi="Gulim" w:cs="Gulim"/>
      <w:b/>
      <w:bCs/>
      <w:sz w:val="13"/>
      <w:szCs w:val="13"/>
      <w:shd w:val="clear" w:color="auto" w:fill="FFFFFF"/>
    </w:rPr>
  </w:style>
  <w:style w:type="character" w:customStyle="1" w:styleId="3TimesNewRoman">
    <w:name w:val="Подпись к картинке (3) + Times New Roman"/>
    <w:aliases w:val="7 pt,Не полужирный,Курсив1,Интервал 1 pt Exact1"/>
    <w:basedOn w:val="3Exact0"/>
    <w:uiPriority w:val="99"/>
    <w:rsid w:val="00936388"/>
    <w:rPr>
      <w:rFonts w:ascii="Times New Roman" w:hAnsi="Times New Roman" w:cs="Times New Roman"/>
      <w:i/>
      <w:iCs/>
      <w:color w:val="000000"/>
      <w:spacing w:val="30"/>
      <w:w w:val="100"/>
      <w:position w:val="0"/>
      <w:sz w:val="14"/>
      <w:szCs w:val="14"/>
      <w:lang w:val="ru-RU" w:eastAsia="ru-RU"/>
    </w:rPr>
  </w:style>
  <w:style w:type="character" w:customStyle="1" w:styleId="3TimesNewRoman1">
    <w:name w:val="Подпись к картинке (3) + Times New Roman1"/>
    <w:aliases w:val="7 pt1,Не полужирный Exact"/>
    <w:basedOn w:val="3Exact0"/>
    <w:uiPriority w:val="99"/>
    <w:rsid w:val="00936388"/>
    <w:rPr>
      <w:rFonts w:ascii="Times New Roman" w:hAnsi="Times New Roman" w:cs="Times New Roman"/>
      <w:color w:val="000000"/>
      <w:spacing w:val="0"/>
      <w:w w:val="100"/>
      <w:position w:val="0"/>
      <w:sz w:val="14"/>
      <w:szCs w:val="14"/>
      <w:lang w:val="ru-RU" w:eastAsia="ru-RU"/>
    </w:rPr>
  </w:style>
  <w:style w:type="paragraph" w:customStyle="1" w:styleId="24">
    <w:name w:val="Подпись к картинке (2)"/>
    <w:basedOn w:val="Normal"/>
    <w:link w:val="2Exact0"/>
    <w:uiPriority w:val="99"/>
    <w:rsid w:val="00936388"/>
    <w:pPr>
      <w:shd w:val="clear" w:color="auto" w:fill="FFFFFF"/>
      <w:autoSpaceDE/>
      <w:autoSpaceDN/>
      <w:adjustRightInd/>
      <w:spacing w:line="240" w:lineRule="atLeast"/>
    </w:pPr>
    <w:rPr>
      <w:rFonts w:ascii="Times New Roman" w:hAnsi="Times New Roman" w:cs="Times New Roman"/>
      <w:b/>
      <w:bCs/>
      <w:i/>
      <w:iCs/>
      <w:spacing w:val="10"/>
      <w:sz w:val="20"/>
      <w:szCs w:val="20"/>
      <w:lang w:val="en-US"/>
    </w:rPr>
  </w:style>
  <w:style w:type="paragraph" w:customStyle="1" w:styleId="32">
    <w:name w:val="Подпись к картинке (3)"/>
    <w:basedOn w:val="Normal"/>
    <w:link w:val="3Exact0"/>
    <w:uiPriority w:val="99"/>
    <w:rsid w:val="00936388"/>
    <w:pPr>
      <w:shd w:val="clear" w:color="auto" w:fill="FFFFFF"/>
      <w:autoSpaceDE/>
      <w:autoSpaceDN/>
      <w:adjustRightInd/>
      <w:spacing w:line="130" w:lineRule="exact"/>
      <w:jc w:val="both"/>
    </w:pPr>
    <w:rPr>
      <w:rFonts w:ascii="Gulim" w:eastAsia="Gulim" w:hAnsi="Gulim" w:cs="Gulim"/>
      <w:b/>
      <w:bCs/>
      <w:sz w:val="13"/>
      <w:szCs w:val="13"/>
    </w:rPr>
  </w:style>
  <w:style w:type="character" w:customStyle="1" w:styleId="6Exact">
    <w:name w:val="Основной текст (6) Exact"/>
    <w:basedOn w:val="DefaultParagraphFont"/>
    <w:link w:val="6"/>
    <w:uiPriority w:val="99"/>
    <w:locked/>
    <w:rsid w:val="00936388"/>
    <w:rPr>
      <w:rFonts w:ascii="Franklin Gothic Medium Cond" w:eastAsia="Times New Roman" w:hAnsi="Franklin Gothic Medium Cond" w:cs="Franklin Gothic Medium Cond"/>
      <w:sz w:val="21"/>
      <w:szCs w:val="21"/>
      <w:shd w:val="clear" w:color="auto" w:fill="FFFFFF"/>
    </w:rPr>
  </w:style>
  <w:style w:type="character" w:customStyle="1" w:styleId="7Exact">
    <w:name w:val="Основной текст (7) Exact"/>
    <w:basedOn w:val="DefaultParagraphFont"/>
    <w:link w:val="7"/>
    <w:uiPriority w:val="99"/>
    <w:locked/>
    <w:rsid w:val="00936388"/>
    <w:rPr>
      <w:rFonts w:ascii="Calibri" w:eastAsia="Times New Roman" w:hAnsi="Calibri" w:cs="Calibri"/>
      <w:sz w:val="17"/>
      <w:szCs w:val="17"/>
      <w:shd w:val="clear" w:color="auto" w:fill="FFFFFF"/>
    </w:rPr>
  </w:style>
  <w:style w:type="paragraph" w:customStyle="1" w:styleId="6">
    <w:name w:val="Основной текст (6)"/>
    <w:basedOn w:val="Normal"/>
    <w:link w:val="6Exact"/>
    <w:uiPriority w:val="99"/>
    <w:rsid w:val="00936388"/>
    <w:pPr>
      <w:shd w:val="clear" w:color="auto" w:fill="FFFFFF"/>
      <w:autoSpaceDE/>
      <w:autoSpaceDN/>
      <w:adjustRightInd/>
      <w:spacing w:line="240" w:lineRule="atLeast"/>
    </w:pPr>
    <w:rPr>
      <w:rFonts w:ascii="Franklin Gothic Medium Cond" w:hAnsi="Franklin Gothic Medium Cond" w:cs="Franklin Gothic Medium Cond"/>
      <w:sz w:val="21"/>
      <w:szCs w:val="21"/>
    </w:rPr>
  </w:style>
  <w:style w:type="paragraph" w:customStyle="1" w:styleId="7">
    <w:name w:val="Основной текст (7)"/>
    <w:basedOn w:val="Normal"/>
    <w:link w:val="7Exact"/>
    <w:uiPriority w:val="99"/>
    <w:rsid w:val="00936388"/>
    <w:pPr>
      <w:shd w:val="clear" w:color="auto" w:fill="FFFFFF"/>
      <w:autoSpaceDE/>
      <w:autoSpaceDN/>
      <w:adjustRightInd/>
      <w:spacing w:after="60" w:line="240" w:lineRule="atLeast"/>
    </w:pPr>
    <w:rPr>
      <w:rFonts w:ascii="Calibri" w:hAnsi="Calibri" w:cs="Calibri"/>
      <w:sz w:val="17"/>
      <w:szCs w:val="17"/>
    </w:rPr>
  </w:style>
  <w:style w:type="paragraph" w:styleId="HTMLPreformatted">
    <w:name w:val="HTML Preformatted"/>
    <w:basedOn w:val="Normal"/>
    <w:link w:val="HTMLPreformattedChar"/>
    <w:uiPriority w:val="99"/>
    <w:rsid w:val="008C0D7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locked/>
    <w:rsid w:val="008C0D75"/>
    <w:rPr>
      <w:rFonts w:ascii="Courier New" w:hAnsi="Courier New" w:cs="Courier New"/>
    </w:rPr>
  </w:style>
  <w:style w:type="character" w:styleId="PageNumber">
    <w:name w:val="page number"/>
    <w:basedOn w:val="DefaultParagraphFont"/>
    <w:uiPriority w:val="99"/>
    <w:rsid w:val="00AF3EC1"/>
    <w:rPr>
      <w:rFonts w:cs="Times New Roman"/>
    </w:rPr>
  </w:style>
  <w:style w:type="character" w:customStyle="1" w:styleId="40">
    <w:name w:val="Знак Знак4"/>
    <w:uiPriority w:val="99"/>
    <w:rsid w:val="00B4580C"/>
    <w:rPr>
      <w:rFonts w:ascii="Tahoma" w:hAnsi="Tahoma"/>
      <w:sz w:val="16"/>
      <w:lang w:val="ru-RU" w:eastAsia="ru-RU"/>
    </w:rPr>
  </w:style>
  <w:style w:type="character" w:customStyle="1" w:styleId="a3">
    <w:name w:val="Замещающий текст"/>
    <w:uiPriority w:val="99"/>
    <w:semiHidden/>
    <w:rsid w:val="00B4580C"/>
    <w:rPr>
      <w:color w:val="808080"/>
    </w:rPr>
  </w:style>
  <w:style w:type="character" w:customStyle="1" w:styleId="33">
    <w:name w:val="Знак Знак3"/>
    <w:uiPriority w:val="99"/>
    <w:rsid w:val="00B4580C"/>
    <w:rPr>
      <w:rFonts w:ascii="Arial" w:hAnsi="Arial"/>
      <w:sz w:val="24"/>
      <w:lang w:val="ru-RU" w:eastAsia="ru-RU"/>
    </w:rPr>
  </w:style>
  <w:style w:type="character" w:customStyle="1" w:styleId="25">
    <w:name w:val="Знак Знак2"/>
    <w:uiPriority w:val="99"/>
    <w:rsid w:val="00B4580C"/>
    <w:rPr>
      <w:rFonts w:ascii="Arial" w:hAnsi="Arial"/>
      <w:sz w:val="24"/>
      <w:lang w:val="ru-RU" w:eastAsia="ru-RU"/>
    </w:rPr>
  </w:style>
  <w:style w:type="character" w:customStyle="1" w:styleId="51">
    <w:name w:val="Знак Знак5"/>
    <w:uiPriority w:val="99"/>
    <w:rsid w:val="00B4580C"/>
    <w:rPr>
      <w:b/>
      <w:kern w:val="36"/>
      <w:sz w:val="48"/>
      <w:lang w:val="ru-RU" w:eastAsia="ru-RU"/>
    </w:rPr>
  </w:style>
  <w:style w:type="paragraph" w:customStyle="1" w:styleId="a4">
    <w:name w:val="Абзац списка"/>
    <w:basedOn w:val="Normal"/>
    <w:uiPriority w:val="99"/>
    <w:rsid w:val="00B4580C"/>
    <w:pPr>
      <w:widowControl/>
      <w:autoSpaceDE/>
      <w:autoSpaceDN/>
      <w:adjustRightInd/>
      <w:spacing w:after="160" w:line="259" w:lineRule="auto"/>
      <w:ind w:left="720"/>
      <w:contextualSpacing/>
    </w:pPr>
    <w:rPr>
      <w:rFonts w:ascii="Calibri" w:hAnsi="Calibri" w:cs="Times New Roman"/>
      <w:sz w:val="22"/>
      <w:szCs w:val="22"/>
      <w:lang w:eastAsia="en-US"/>
    </w:rPr>
  </w:style>
  <w:style w:type="character" w:customStyle="1" w:styleId="13">
    <w:name w:val="Знак Знак1"/>
    <w:uiPriority w:val="99"/>
    <w:locked/>
    <w:rsid w:val="00B4580C"/>
    <w:rPr>
      <w:rFonts w:eastAsia="MingLiU_HKSCS"/>
      <w:sz w:val="27"/>
      <w:lang w:val="ru-RU" w:eastAsia="ru-RU"/>
    </w:rPr>
  </w:style>
  <w:style w:type="character" w:customStyle="1" w:styleId="10pt1">
    <w:name w:val="Основной текст + 10 pt1"/>
    <w:aliases w:val="Курсив11,Интервал 0 pt1"/>
    <w:uiPriority w:val="99"/>
    <w:rsid w:val="00B4580C"/>
    <w:rPr>
      <w:i/>
      <w:spacing w:val="10"/>
      <w:sz w:val="20"/>
      <w:shd w:val="clear" w:color="auto" w:fill="FFFFFF"/>
      <w:lang w:val="en-US"/>
    </w:rPr>
  </w:style>
  <w:style w:type="character" w:customStyle="1" w:styleId="11pt1">
    <w:name w:val="Основной текст + 11 pt1"/>
    <w:aliases w:val="Полужирный7,Курсив10,Интервал -1 pt1"/>
    <w:uiPriority w:val="99"/>
    <w:rsid w:val="00B4580C"/>
    <w:rPr>
      <w:b/>
      <w:i/>
      <w:spacing w:val="-20"/>
      <w:sz w:val="22"/>
      <w:shd w:val="clear" w:color="auto" w:fill="FFFFFF"/>
      <w:lang w:val="en-US"/>
    </w:rPr>
  </w:style>
  <w:style w:type="character" w:customStyle="1" w:styleId="510pt1">
    <w:name w:val="Основной текст (5) + 10 pt1"/>
    <w:aliases w:val="Курсив9,Интервал 1 pt3"/>
    <w:uiPriority w:val="99"/>
    <w:rsid w:val="00B4580C"/>
    <w:rPr>
      <w:i/>
      <w:spacing w:val="30"/>
      <w:sz w:val="20"/>
      <w:shd w:val="clear" w:color="auto" w:fill="FFFFFF"/>
      <w:lang w:val="en-US"/>
    </w:rPr>
  </w:style>
  <w:style w:type="character" w:customStyle="1" w:styleId="FranklinGothicBook3">
    <w:name w:val="Основной текст + Franklin Gothic Book3"/>
    <w:aliases w:val="91,5 pt1,Полужирный6,Курсив8,Интервал 1 pt2"/>
    <w:uiPriority w:val="99"/>
    <w:rsid w:val="00B4580C"/>
    <w:rPr>
      <w:rFonts w:ascii="Franklin Gothic Book" w:eastAsia="Times New Roman" w:hAnsi="Franklin Gothic Book"/>
      <w:b/>
      <w:i/>
      <w:spacing w:val="20"/>
      <w:sz w:val="19"/>
      <w:shd w:val="clear" w:color="auto" w:fill="FFFFFF"/>
    </w:rPr>
  </w:style>
  <w:style w:type="character" w:customStyle="1" w:styleId="FranklinGothicBook2">
    <w:name w:val="Основной текст + Franklin Gothic Book2"/>
    <w:aliases w:val="10 pt1,Полужирный5"/>
    <w:uiPriority w:val="99"/>
    <w:rsid w:val="00B4580C"/>
    <w:rPr>
      <w:rFonts w:ascii="Franklin Gothic Book" w:eastAsia="Times New Roman" w:hAnsi="Franklin Gothic Book"/>
      <w:b/>
      <w:spacing w:val="0"/>
      <w:sz w:val="20"/>
      <w:shd w:val="clear" w:color="auto" w:fill="FFFFFF"/>
    </w:rPr>
  </w:style>
  <w:style w:type="character" w:customStyle="1" w:styleId="ArialNarrow7">
    <w:name w:val="Подпись к картинке + Arial Narrow7"/>
    <w:aliases w:val="20 pt3,Курсив Exact3"/>
    <w:uiPriority w:val="99"/>
    <w:rsid w:val="00B4580C"/>
    <w:rPr>
      <w:rFonts w:ascii="Arial Narrow" w:eastAsia="Times New Roman" w:hAnsi="Arial Narrow"/>
      <w:i/>
      <w:color w:val="000000"/>
      <w:spacing w:val="0"/>
      <w:w w:val="100"/>
      <w:position w:val="0"/>
      <w:sz w:val="40"/>
      <w:shd w:val="clear" w:color="auto" w:fill="FFFFFF"/>
      <w:lang w:val="en-US" w:eastAsia="en-US"/>
    </w:rPr>
  </w:style>
  <w:style w:type="character" w:customStyle="1" w:styleId="ArialNarrow6">
    <w:name w:val="Подпись к картинке + Arial Narrow6"/>
    <w:aliases w:val="20 pt2,Полужирный Exact1"/>
    <w:uiPriority w:val="99"/>
    <w:rsid w:val="00B4580C"/>
    <w:rPr>
      <w:rFonts w:ascii="Arial Narrow" w:eastAsia="Times New Roman" w:hAnsi="Arial Narrow"/>
      <w:b/>
      <w:color w:val="000000"/>
      <w:spacing w:val="0"/>
      <w:w w:val="100"/>
      <w:position w:val="0"/>
      <w:sz w:val="40"/>
      <w:shd w:val="clear" w:color="auto" w:fill="FFFFFF"/>
      <w:lang w:val="ru-RU" w:eastAsia="ru-RU"/>
    </w:rPr>
  </w:style>
  <w:style w:type="character" w:customStyle="1" w:styleId="ArialNarrow5">
    <w:name w:val="Подпись к картинке + Arial Narrow5"/>
    <w:aliases w:val="19 pt3,Интервал 1 pt Exact3"/>
    <w:uiPriority w:val="99"/>
    <w:rsid w:val="00B4580C"/>
    <w:rPr>
      <w:rFonts w:ascii="Arial Narrow" w:eastAsia="Times New Roman" w:hAnsi="Arial Narrow"/>
      <w:color w:val="000000"/>
      <w:spacing w:val="20"/>
      <w:w w:val="100"/>
      <w:position w:val="0"/>
      <w:sz w:val="38"/>
      <w:shd w:val="clear" w:color="auto" w:fill="FFFFFF"/>
      <w:lang w:val="ru-RU" w:eastAsia="ru-RU"/>
    </w:rPr>
  </w:style>
  <w:style w:type="character" w:customStyle="1" w:styleId="ArialNarrow4">
    <w:name w:val="Подпись к картинке + Arial Narrow4"/>
    <w:aliases w:val="19 pt2,Полужирный4,Курсив Exact2"/>
    <w:uiPriority w:val="99"/>
    <w:rsid w:val="00B4580C"/>
    <w:rPr>
      <w:rFonts w:ascii="Arial Narrow" w:eastAsia="Times New Roman" w:hAnsi="Arial Narrow"/>
      <w:b/>
      <w:i/>
      <w:color w:val="000000"/>
      <w:spacing w:val="0"/>
      <w:w w:val="100"/>
      <w:position w:val="0"/>
      <w:sz w:val="38"/>
      <w:shd w:val="clear" w:color="auto" w:fill="FFFFFF"/>
      <w:lang w:val="ru-RU" w:eastAsia="ru-RU"/>
    </w:rPr>
  </w:style>
  <w:style w:type="character" w:customStyle="1" w:styleId="9pt1">
    <w:name w:val="Подпись к картинке + 9 pt1"/>
    <w:aliases w:val="Курсив7,Интервал 2 pt Exact1"/>
    <w:uiPriority w:val="99"/>
    <w:rsid w:val="00B4580C"/>
    <w:rPr>
      <w:rFonts w:ascii="Times New Roman" w:eastAsia="Times New Roman" w:hAnsi="Times New Roman"/>
      <w:b/>
      <w:i/>
      <w:color w:val="000000"/>
      <w:spacing w:val="40"/>
      <w:w w:val="100"/>
      <w:position w:val="0"/>
      <w:sz w:val="18"/>
      <w:shd w:val="clear" w:color="auto" w:fill="FFFFFF"/>
      <w:lang w:val="en-US" w:eastAsia="en-US"/>
    </w:rPr>
  </w:style>
  <w:style w:type="character" w:customStyle="1" w:styleId="3TimesNewRoman3">
    <w:name w:val="Подпись к картинке (3) + Times New Roman3"/>
    <w:aliases w:val="7 pt3,Не полужирный1,Курсив6,Интервал 1 pt Exact2"/>
    <w:uiPriority w:val="99"/>
    <w:rsid w:val="00B4580C"/>
    <w:rPr>
      <w:rFonts w:ascii="Times New Roman" w:eastAsia="Times New Roman" w:hAnsi="Times New Roman"/>
      <w:b/>
      <w:i/>
      <w:color w:val="000000"/>
      <w:spacing w:val="30"/>
      <w:w w:val="100"/>
      <w:position w:val="0"/>
      <w:sz w:val="14"/>
      <w:shd w:val="clear" w:color="auto" w:fill="FFFFFF"/>
      <w:lang w:val="ru-RU" w:eastAsia="ru-RU"/>
    </w:rPr>
  </w:style>
  <w:style w:type="character" w:customStyle="1" w:styleId="3TimesNewRoman2">
    <w:name w:val="Подпись к картинке (3) + Times New Roman2"/>
    <w:aliases w:val="7 pt2,Не полужирный Exact1"/>
    <w:uiPriority w:val="99"/>
    <w:rsid w:val="00B4580C"/>
    <w:rPr>
      <w:rFonts w:ascii="Times New Roman" w:eastAsia="Times New Roman" w:hAnsi="Times New Roman"/>
      <w:b/>
      <w:color w:val="000000"/>
      <w:spacing w:val="0"/>
      <w:w w:val="100"/>
      <w:position w:val="0"/>
      <w:sz w:val="14"/>
      <w:shd w:val="clear" w:color="auto" w:fill="FFFFFF"/>
      <w:lang w:val="ru-RU" w:eastAsia="ru-RU"/>
    </w:rPr>
  </w:style>
  <w:style w:type="character" w:customStyle="1" w:styleId="a5">
    <w:name w:val="Знак Знак"/>
    <w:uiPriority w:val="99"/>
    <w:rsid w:val="00B4580C"/>
    <w:rPr>
      <w:rFonts w:ascii="Courier New" w:hAnsi="Courier New"/>
      <w:lang w:val="ru-RU" w:eastAsia="ru-RU"/>
    </w:rPr>
  </w:style>
</w:styles>
</file>

<file path=word/webSettings.xml><?xml version="1.0" encoding="utf-8"?>
<w:webSettings xmlns:r="http://schemas.openxmlformats.org/officeDocument/2006/relationships" xmlns:w="http://schemas.openxmlformats.org/wordprocessingml/2006/main">
  <w:divs>
    <w:div w:id="1225292713">
      <w:marLeft w:val="0"/>
      <w:marRight w:val="0"/>
      <w:marTop w:val="0"/>
      <w:marBottom w:val="0"/>
      <w:divBdr>
        <w:top w:val="none" w:sz="0" w:space="0" w:color="auto"/>
        <w:left w:val="none" w:sz="0" w:space="0" w:color="auto"/>
        <w:bottom w:val="none" w:sz="0" w:space="0" w:color="auto"/>
        <w:right w:val="none" w:sz="0" w:space="0" w:color="auto"/>
      </w:divBdr>
    </w:div>
    <w:div w:id="1225292714">
      <w:marLeft w:val="0"/>
      <w:marRight w:val="0"/>
      <w:marTop w:val="0"/>
      <w:marBottom w:val="0"/>
      <w:divBdr>
        <w:top w:val="none" w:sz="0" w:space="0" w:color="auto"/>
        <w:left w:val="none" w:sz="0" w:space="0" w:color="auto"/>
        <w:bottom w:val="none" w:sz="0" w:space="0" w:color="auto"/>
        <w:right w:val="none" w:sz="0" w:space="0" w:color="auto"/>
      </w:divBdr>
    </w:div>
    <w:div w:id="1225292715">
      <w:marLeft w:val="0"/>
      <w:marRight w:val="0"/>
      <w:marTop w:val="0"/>
      <w:marBottom w:val="0"/>
      <w:divBdr>
        <w:top w:val="none" w:sz="0" w:space="0" w:color="auto"/>
        <w:left w:val="none" w:sz="0" w:space="0" w:color="auto"/>
        <w:bottom w:val="none" w:sz="0" w:space="0" w:color="auto"/>
        <w:right w:val="none" w:sz="0" w:space="0" w:color="auto"/>
      </w:divBdr>
    </w:div>
    <w:div w:id="1225292716">
      <w:marLeft w:val="0"/>
      <w:marRight w:val="0"/>
      <w:marTop w:val="0"/>
      <w:marBottom w:val="0"/>
      <w:divBdr>
        <w:top w:val="none" w:sz="0" w:space="0" w:color="auto"/>
        <w:left w:val="none" w:sz="0" w:space="0" w:color="auto"/>
        <w:bottom w:val="none" w:sz="0" w:space="0" w:color="auto"/>
        <w:right w:val="none" w:sz="0" w:space="0" w:color="auto"/>
      </w:divBdr>
    </w:div>
    <w:div w:id="1225292717">
      <w:marLeft w:val="0"/>
      <w:marRight w:val="0"/>
      <w:marTop w:val="0"/>
      <w:marBottom w:val="0"/>
      <w:divBdr>
        <w:top w:val="none" w:sz="0" w:space="0" w:color="auto"/>
        <w:left w:val="none" w:sz="0" w:space="0" w:color="auto"/>
        <w:bottom w:val="none" w:sz="0" w:space="0" w:color="auto"/>
        <w:right w:val="none" w:sz="0" w:space="0" w:color="auto"/>
      </w:divBdr>
    </w:div>
    <w:div w:id="1225292718">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image" Target="media/image32.png"/><Relationship Id="rId21" Type="http://schemas.openxmlformats.org/officeDocument/2006/relationships/image" Target="media/image14.png"/><Relationship Id="rId34" Type="http://schemas.openxmlformats.org/officeDocument/2006/relationships/image" Target="media/image27.png"/><Relationship Id="rId42" Type="http://schemas.openxmlformats.org/officeDocument/2006/relationships/image" Target="media/image35.png"/><Relationship Id="rId47" Type="http://schemas.openxmlformats.org/officeDocument/2006/relationships/image" Target="media/image40.png"/><Relationship Id="rId50" Type="http://schemas.openxmlformats.org/officeDocument/2006/relationships/image" Target="media/image43.png"/><Relationship Id="rId55" Type="http://schemas.openxmlformats.org/officeDocument/2006/relationships/image" Target="media/image48.png"/><Relationship Id="rId63" Type="http://schemas.openxmlformats.org/officeDocument/2006/relationships/image" Target="media/image56.png"/><Relationship Id="rId68" Type="http://schemas.openxmlformats.org/officeDocument/2006/relationships/image" Target="media/image61.png"/><Relationship Id="rId76" Type="http://schemas.openxmlformats.org/officeDocument/2006/relationships/image" Target="media/image69.png"/><Relationship Id="rId84" Type="http://schemas.openxmlformats.org/officeDocument/2006/relationships/image" Target="media/image77.png"/><Relationship Id="rId89" Type="http://schemas.openxmlformats.org/officeDocument/2006/relationships/hyperlink" Target="https://elibrary.ru/item.asp?id=28940455" TargetMode="External"/><Relationship Id="rId7" Type="http://schemas.openxmlformats.org/officeDocument/2006/relationships/hyperlink" Target="mailto:storojuk.t.a@gmail.com" TargetMode="External"/><Relationship Id="rId71" Type="http://schemas.openxmlformats.org/officeDocument/2006/relationships/image" Target="media/image64.png"/><Relationship Id="rId92"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9.png"/><Relationship Id="rId29" Type="http://schemas.openxmlformats.org/officeDocument/2006/relationships/image" Target="media/image22.png"/><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image" Target="media/image33.png"/><Relationship Id="rId45" Type="http://schemas.openxmlformats.org/officeDocument/2006/relationships/image" Target="media/image38.png"/><Relationship Id="rId53" Type="http://schemas.openxmlformats.org/officeDocument/2006/relationships/image" Target="media/image46.png"/><Relationship Id="rId58" Type="http://schemas.openxmlformats.org/officeDocument/2006/relationships/image" Target="media/image51.png"/><Relationship Id="rId66" Type="http://schemas.openxmlformats.org/officeDocument/2006/relationships/image" Target="media/image59.png"/><Relationship Id="rId74" Type="http://schemas.openxmlformats.org/officeDocument/2006/relationships/image" Target="media/image67.png"/><Relationship Id="rId79" Type="http://schemas.openxmlformats.org/officeDocument/2006/relationships/image" Target="media/image72.png"/><Relationship Id="rId87" Type="http://schemas.openxmlformats.org/officeDocument/2006/relationships/hyperlink" Target="http://elibrary.ru/item.asp?id=17442385" TargetMode="External"/><Relationship Id="rId5" Type="http://schemas.openxmlformats.org/officeDocument/2006/relationships/footnotes" Target="footnotes.xml"/><Relationship Id="rId61" Type="http://schemas.openxmlformats.org/officeDocument/2006/relationships/image" Target="media/image54.png"/><Relationship Id="rId82" Type="http://schemas.openxmlformats.org/officeDocument/2006/relationships/image" Target="media/image75.png"/><Relationship Id="rId90" Type="http://schemas.openxmlformats.org/officeDocument/2006/relationships/header" Target="header1.xml"/><Relationship Id="rId19" Type="http://schemas.openxmlformats.org/officeDocument/2006/relationships/image" Target="media/image1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 Id="rId43" Type="http://schemas.openxmlformats.org/officeDocument/2006/relationships/image" Target="media/image36.png"/><Relationship Id="rId48" Type="http://schemas.openxmlformats.org/officeDocument/2006/relationships/image" Target="media/image41.png"/><Relationship Id="rId56" Type="http://schemas.openxmlformats.org/officeDocument/2006/relationships/image" Target="media/image49.png"/><Relationship Id="rId64" Type="http://schemas.openxmlformats.org/officeDocument/2006/relationships/image" Target="media/image57.png"/><Relationship Id="rId69" Type="http://schemas.openxmlformats.org/officeDocument/2006/relationships/image" Target="media/image62.png"/><Relationship Id="rId77" Type="http://schemas.openxmlformats.org/officeDocument/2006/relationships/image" Target="media/image70.png"/><Relationship Id="rId8" Type="http://schemas.openxmlformats.org/officeDocument/2006/relationships/image" Target="media/image1.jpeg"/><Relationship Id="rId51" Type="http://schemas.openxmlformats.org/officeDocument/2006/relationships/image" Target="media/image44.png"/><Relationship Id="rId72" Type="http://schemas.openxmlformats.org/officeDocument/2006/relationships/image" Target="media/image65.png"/><Relationship Id="rId80" Type="http://schemas.openxmlformats.org/officeDocument/2006/relationships/image" Target="media/image73.png"/><Relationship Id="rId85" Type="http://schemas.openxmlformats.org/officeDocument/2006/relationships/image" Target="media/image78.png"/><Relationship Id="rId93"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1.jpeg"/><Relationship Id="rId46" Type="http://schemas.openxmlformats.org/officeDocument/2006/relationships/image" Target="media/image39.png"/><Relationship Id="rId59" Type="http://schemas.openxmlformats.org/officeDocument/2006/relationships/image" Target="media/image52.png"/><Relationship Id="rId67" Type="http://schemas.openxmlformats.org/officeDocument/2006/relationships/image" Target="media/image60.png"/><Relationship Id="rId20" Type="http://schemas.openxmlformats.org/officeDocument/2006/relationships/image" Target="media/image13.png"/><Relationship Id="rId41" Type="http://schemas.openxmlformats.org/officeDocument/2006/relationships/image" Target="media/image34.png"/><Relationship Id="rId54" Type="http://schemas.openxmlformats.org/officeDocument/2006/relationships/image" Target="media/image47.png"/><Relationship Id="rId62" Type="http://schemas.openxmlformats.org/officeDocument/2006/relationships/image" Target="media/image55.png"/><Relationship Id="rId70" Type="http://schemas.openxmlformats.org/officeDocument/2006/relationships/image" Target="media/image63.png"/><Relationship Id="rId75" Type="http://schemas.openxmlformats.org/officeDocument/2006/relationships/image" Target="media/image68.png"/><Relationship Id="rId83" Type="http://schemas.openxmlformats.org/officeDocument/2006/relationships/image" Target="media/image76.png"/><Relationship Id="rId88" Type="http://schemas.openxmlformats.org/officeDocument/2006/relationships/hyperlink" Target="http://elibrary.ru/item.asp?id=25859319" TargetMode="External"/><Relationship Id="rId91"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49" Type="http://schemas.openxmlformats.org/officeDocument/2006/relationships/image" Target="media/image42.png"/><Relationship Id="rId57" Type="http://schemas.openxmlformats.org/officeDocument/2006/relationships/image" Target="media/image50.png"/><Relationship Id="rId10" Type="http://schemas.openxmlformats.org/officeDocument/2006/relationships/image" Target="media/image3.png"/><Relationship Id="rId31" Type="http://schemas.openxmlformats.org/officeDocument/2006/relationships/image" Target="media/image24.png"/><Relationship Id="rId44" Type="http://schemas.openxmlformats.org/officeDocument/2006/relationships/image" Target="media/image37.png"/><Relationship Id="rId52" Type="http://schemas.openxmlformats.org/officeDocument/2006/relationships/image" Target="media/image45.png"/><Relationship Id="rId60" Type="http://schemas.openxmlformats.org/officeDocument/2006/relationships/image" Target="media/image53.png"/><Relationship Id="rId65" Type="http://schemas.openxmlformats.org/officeDocument/2006/relationships/image" Target="media/image58.png"/><Relationship Id="rId73" Type="http://schemas.openxmlformats.org/officeDocument/2006/relationships/image" Target="media/image66.png"/><Relationship Id="rId78" Type="http://schemas.openxmlformats.org/officeDocument/2006/relationships/image" Target="media/image71.png"/><Relationship Id="rId81" Type="http://schemas.openxmlformats.org/officeDocument/2006/relationships/image" Target="media/image74.png"/><Relationship Id="rId86" Type="http://schemas.openxmlformats.org/officeDocument/2006/relationships/hyperlink" Target="http://elibrary.ru/item.asp?id=17442385" TargetMode="External"/><Relationship Id="rId9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43</TotalTime>
  <Pages>12</Pages>
  <Words>2856</Words>
  <Characters>16283</Characters>
  <Application>Microsoft Office Outlook</Application>
  <DocSecurity>0</DocSecurity>
  <Lines>0</Lines>
  <Paragraphs>0</Paragraphs>
  <ScaleCrop>false</ScaleCrop>
  <Company>HP</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Кафедра МЖ и БЖД</dc:creator>
  <cp:keywords/>
  <dc:description/>
  <cp:lastModifiedBy>Sergey</cp:lastModifiedBy>
  <cp:revision>11</cp:revision>
  <cp:lastPrinted>2014-11-28T07:06:00Z</cp:lastPrinted>
  <dcterms:created xsi:type="dcterms:W3CDTF">2018-02-05T05:47:00Z</dcterms:created>
  <dcterms:modified xsi:type="dcterms:W3CDTF">2018-03-01T18:17:00Z</dcterms:modified>
</cp:coreProperties>
</file>