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321208" w:rsidRPr="004D7919" w:rsidTr="00881430">
        <w:trPr>
          <w:trHeight w:val="238"/>
        </w:trPr>
        <w:tc>
          <w:tcPr>
            <w:tcW w:w="4643" w:type="dxa"/>
          </w:tcPr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D7919">
              <w:rPr>
                <w:rFonts w:ascii="Times New Roman" w:hAnsi="Times New Roman"/>
                <w:sz w:val="20"/>
                <w:szCs w:val="20"/>
              </w:rPr>
              <w:t>УДК 631.353.73</w:t>
            </w:r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D7919">
              <w:rPr>
                <w:rFonts w:ascii="Times New Roman" w:hAnsi="Times New Roman"/>
                <w:sz w:val="20"/>
                <w:szCs w:val="20"/>
                <w:lang w:val="en-US"/>
              </w:rPr>
              <w:t>UDC</w:t>
            </w:r>
            <w:r w:rsidRPr="004D7919">
              <w:rPr>
                <w:rFonts w:ascii="Times New Roman" w:hAnsi="Times New Roman"/>
                <w:sz w:val="20"/>
                <w:szCs w:val="20"/>
              </w:rPr>
              <w:t xml:space="preserve"> 631.353.73</w:t>
            </w:r>
          </w:p>
        </w:tc>
      </w:tr>
      <w:tr w:rsidR="00321208" w:rsidRPr="004D7919" w:rsidTr="00142DF8">
        <w:tc>
          <w:tcPr>
            <w:tcW w:w="4643" w:type="dxa"/>
          </w:tcPr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D7919">
              <w:rPr>
                <w:rFonts w:ascii="Times New Roman" w:hAnsi="Times New Roman"/>
                <w:sz w:val="20"/>
                <w:szCs w:val="20"/>
              </w:rPr>
              <w:t>05.00.00 Технические науки</w:t>
            </w:r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4643" w:type="dxa"/>
          </w:tcPr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4D7919">
              <w:rPr>
                <w:rFonts w:ascii="Times New Roman" w:hAnsi="Times New Roman"/>
                <w:sz w:val="20"/>
                <w:szCs w:val="20"/>
              </w:rPr>
              <w:t>Technical sciences</w:t>
            </w:r>
          </w:p>
        </w:tc>
      </w:tr>
      <w:tr w:rsidR="00321208" w:rsidRPr="004D7919" w:rsidTr="00142DF8">
        <w:tc>
          <w:tcPr>
            <w:tcW w:w="4643" w:type="dxa"/>
          </w:tcPr>
          <w:p w:rsidR="00321208" w:rsidRPr="004D7919" w:rsidRDefault="00321208" w:rsidP="004D79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_GoBack"/>
            <w:r w:rsidRPr="004D7919">
              <w:rPr>
                <w:rFonts w:ascii="Times New Roman" w:hAnsi="Times New Roman"/>
                <w:b/>
                <w:sz w:val="20"/>
                <w:szCs w:val="20"/>
              </w:rPr>
              <w:t>УТИЛИЗАЦИЯ РИСОВОЙ СОЛОМЫ ПУТЁМ ИЗМЕЛЬЧЕНИЯ И РАСЩЕПЛЕНИЯ  ШТИФТОВО-НОЖЕВЫМ БАРАБАНОМ</w:t>
            </w:r>
          </w:p>
          <w:bookmarkEnd w:id="0"/>
          <w:p w:rsidR="00321208" w:rsidRPr="004D7919" w:rsidRDefault="00321208" w:rsidP="004D791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3" w:type="dxa"/>
          </w:tcPr>
          <w:p w:rsidR="00321208" w:rsidRPr="004D7919" w:rsidRDefault="00321208" w:rsidP="004D791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  <w:lang w:val="en-US"/>
              </w:rPr>
            </w:pPr>
            <w:r w:rsidRPr="004D7919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  <w:lang w:val="en-US"/>
              </w:rPr>
              <w:t>UTILIZATION OF RICE STRAW BY CHO</w:t>
            </w:r>
            <w:r w:rsidRPr="004D7919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  <w:lang w:val="en-US"/>
              </w:rPr>
              <w:t>P</w:t>
            </w:r>
            <w:r w:rsidRPr="004D7919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  <w:lang w:val="en-US"/>
              </w:rPr>
              <w:t xml:space="preserve">PING AND SPLITTING WITH A </w:t>
            </w:r>
            <w:r w:rsidRPr="00E65A42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  <w:lang w:val="en-US"/>
              </w:rPr>
              <w:t>POST-BLADE CY</w:t>
            </w:r>
            <w:r w:rsidRPr="00E65A42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  <w:lang w:val="en-US"/>
              </w:rPr>
              <w:t>L</w:t>
            </w:r>
            <w:r w:rsidRPr="00E65A42">
              <w:rPr>
                <w:rFonts w:ascii="Times New Roman" w:hAnsi="Times New Roman"/>
                <w:b/>
                <w:color w:val="000000"/>
                <w:spacing w:val="-1"/>
                <w:sz w:val="20"/>
                <w:szCs w:val="20"/>
                <w:lang w:val="en-US"/>
              </w:rPr>
              <w:t>INDER</w:t>
            </w:r>
          </w:p>
        </w:tc>
      </w:tr>
      <w:tr w:rsidR="00321208" w:rsidRPr="004D7919" w:rsidTr="00142DF8">
        <w:tc>
          <w:tcPr>
            <w:tcW w:w="4643" w:type="dxa"/>
          </w:tcPr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D7919">
              <w:rPr>
                <w:rFonts w:ascii="Times New Roman" w:hAnsi="Times New Roman"/>
                <w:sz w:val="20"/>
                <w:szCs w:val="20"/>
              </w:rPr>
              <w:t>Чеботарёв Михаил Иванович</w:t>
            </w:r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D7919">
              <w:rPr>
                <w:rFonts w:ascii="Times New Roman" w:hAnsi="Times New Roman"/>
                <w:sz w:val="20"/>
                <w:szCs w:val="20"/>
              </w:rPr>
              <w:t>д.т.н., профессор факультета механизации</w:t>
            </w:r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791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SPIN – </w:t>
            </w:r>
            <w:r w:rsidRPr="004D7919"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4D7919">
              <w:rPr>
                <w:rFonts w:ascii="Times New Roman" w:hAnsi="Times New Roman"/>
                <w:sz w:val="20"/>
                <w:szCs w:val="20"/>
                <w:lang w:val="en-US"/>
              </w:rPr>
              <w:t>:9399-4280</w:t>
            </w:r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7" w:history="1">
              <w:r w:rsidRPr="004D7919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mikhail.chebotarev.2017@mail.ru</w:t>
              </w:r>
            </w:hyperlink>
          </w:p>
          <w:p w:rsidR="00321208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D7919">
              <w:rPr>
                <w:rFonts w:ascii="Times New Roman" w:hAnsi="Times New Roman"/>
                <w:sz w:val="20"/>
                <w:szCs w:val="20"/>
              </w:rPr>
              <w:t>Масиенко Иван Викторович</w:t>
            </w:r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D7919">
              <w:rPr>
                <w:rFonts w:ascii="Times New Roman" w:hAnsi="Times New Roman"/>
                <w:sz w:val="20"/>
                <w:szCs w:val="20"/>
              </w:rPr>
              <w:t xml:space="preserve">старший преподаватель факультета механизации </w:t>
            </w:r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791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SPIN – </w:t>
            </w:r>
            <w:r w:rsidRPr="004D7919"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4D7919">
              <w:rPr>
                <w:rFonts w:ascii="Times New Roman" w:hAnsi="Times New Roman"/>
                <w:sz w:val="20"/>
                <w:szCs w:val="20"/>
                <w:lang w:val="en-US"/>
              </w:rPr>
              <w:t>: 9171-0495</w:t>
            </w:r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Style w:val="Hyperlink"/>
                <w:rFonts w:ascii="Times New Roman" w:hAnsi="Times New Roman"/>
                <w:color w:val="auto"/>
                <w:sz w:val="20"/>
                <w:szCs w:val="20"/>
                <w:u w:val="none"/>
                <w:shd w:val="clear" w:color="auto" w:fill="FFFFFF"/>
                <w:lang w:val="en-US"/>
              </w:rPr>
            </w:pPr>
            <w:hyperlink r:id="rId8" w:history="1">
              <w:r w:rsidRPr="004D7919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  <w:shd w:val="clear" w:color="auto" w:fill="FFFFFF"/>
                  <w:lang w:val="en-US"/>
                </w:rPr>
                <w:t>ivan.masienko@yandex.ru</w:t>
              </w:r>
            </w:hyperlink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4D79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Масиенко Владимир Викторович</w:t>
            </w:r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D79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студент</w:t>
            </w:r>
            <w:r w:rsidRPr="004D7919">
              <w:rPr>
                <w:rFonts w:ascii="Times New Roman" w:hAnsi="Times New Roman"/>
                <w:sz w:val="20"/>
                <w:szCs w:val="20"/>
              </w:rPr>
              <w:t xml:space="preserve"> факультета механизации</w:t>
            </w:r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hyperlink r:id="rId9" w:history="1">
              <w:r w:rsidRPr="004D7919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vovamasienko</w:t>
              </w:r>
              <w:r w:rsidRPr="004D7919">
                <w:rPr>
                  <w:rStyle w:val="Hyperlink"/>
                  <w:rFonts w:ascii="Times New Roman" w:hAnsi="Times New Roman"/>
                  <w:sz w:val="20"/>
                  <w:szCs w:val="20"/>
                </w:rPr>
                <w:t>@</w:t>
              </w:r>
              <w:r w:rsidRPr="004D7919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yandex</w:t>
              </w:r>
              <w:r w:rsidRPr="004D7919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4D7919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4D79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Григорян Гарик Артурович</w:t>
            </w:r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D79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студент</w:t>
            </w:r>
            <w:r w:rsidRPr="004D7919">
              <w:rPr>
                <w:rFonts w:ascii="Times New Roman" w:hAnsi="Times New Roman"/>
                <w:sz w:val="20"/>
                <w:szCs w:val="20"/>
              </w:rPr>
              <w:t xml:space="preserve"> факультета механизации</w:t>
            </w:r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hyperlink r:id="rId10" w:history="1">
              <w:r w:rsidRPr="004D7919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Garik</w:t>
              </w:r>
              <w:r w:rsidRPr="004D7919">
                <w:rPr>
                  <w:rStyle w:val="Hyperlink"/>
                  <w:rFonts w:ascii="Times New Roman" w:hAnsi="Times New Roman"/>
                  <w:sz w:val="20"/>
                  <w:szCs w:val="20"/>
                </w:rPr>
                <w:t>679992@</w:t>
              </w:r>
              <w:r w:rsidRPr="004D7919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gmail</w:t>
              </w:r>
              <w:r w:rsidRPr="004D7919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4D7919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com</w:t>
              </w:r>
            </w:hyperlink>
          </w:p>
        </w:tc>
        <w:tc>
          <w:tcPr>
            <w:tcW w:w="4643" w:type="dxa"/>
          </w:tcPr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7919">
              <w:rPr>
                <w:rFonts w:ascii="Times New Roman" w:hAnsi="Times New Roman"/>
                <w:sz w:val="20"/>
                <w:szCs w:val="20"/>
                <w:lang w:val="en-US"/>
              </w:rPr>
              <w:t>Chebotarev Mikhail Ivanovich</w:t>
            </w:r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7919">
              <w:rPr>
                <w:rFonts w:ascii="Times New Roman" w:hAnsi="Times New Roman"/>
                <w:sz w:val="20"/>
                <w:szCs w:val="20"/>
                <w:lang w:val="en-US"/>
              </w:rPr>
              <w:t>Doctor of Technical Sciences, Professor of the faculty of mechanization</w:t>
            </w:r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7919">
              <w:rPr>
                <w:rFonts w:ascii="Times New Roman" w:hAnsi="Times New Roman"/>
                <w:sz w:val="20"/>
                <w:szCs w:val="20"/>
                <w:lang w:val="en-US"/>
              </w:rPr>
              <w:t>SPIN-code: 9399-4280</w:t>
            </w:r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11" w:history="1">
              <w:r w:rsidRPr="004D7919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mikhail.chebotarev.2017@mail.ru</w:t>
              </w:r>
            </w:hyperlink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Masienko Ivan Viktorovich</w:t>
            </w:r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7919">
              <w:rPr>
                <w:rFonts w:ascii="Times New Roman" w:hAnsi="Times New Roman"/>
                <w:sz w:val="20"/>
                <w:szCs w:val="20"/>
                <w:lang w:val="en-US"/>
              </w:rPr>
              <w:t>senior lecturer at the Faculty of mechanization</w:t>
            </w:r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7919">
              <w:rPr>
                <w:rFonts w:ascii="Times New Roman" w:hAnsi="Times New Roman"/>
                <w:sz w:val="20"/>
                <w:szCs w:val="20"/>
                <w:lang w:val="en-US"/>
              </w:rPr>
              <w:t>SPIN-code: 9171-0495</w:t>
            </w:r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Style w:val="Hyperlink"/>
                <w:rFonts w:ascii="Times New Roman" w:hAnsi="Times New Roman"/>
                <w:color w:val="auto"/>
                <w:sz w:val="20"/>
                <w:szCs w:val="20"/>
                <w:u w:val="none"/>
                <w:shd w:val="clear" w:color="auto" w:fill="FFFFFF"/>
                <w:lang w:val="en-US"/>
              </w:rPr>
            </w:pPr>
            <w:hyperlink r:id="rId12" w:history="1">
              <w:r w:rsidRPr="004D7919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  <w:u w:val="none"/>
                  <w:shd w:val="clear" w:color="auto" w:fill="FFFFFF"/>
                  <w:lang w:val="en-US"/>
                </w:rPr>
                <w:t>ivan.masienko@yandex.ru</w:t>
              </w:r>
            </w:hyperlink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</w:pPr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Masienko Vladimir Viktorovich</w:t>
            </w:r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7919">
              <w:rPr>
                <w:rFonts w:ascii="Times New Roman" w:hAnsi="Times New Roman"/>
                <w:sz w:val="20"/>
                <w:szCs w:val="20"/>
                <w:lang w:val="en-US"/>
              </w:rPr>
              <w:t>student of the Faculty of mechanization</w:t>
            </w:r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13" w:history="1">
              <w:r w:rsidRPr="004D7919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vovamasienko@yandex.ru</w:t>
              </w:r>
            </w:hyperlink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Grigoryan Garik Arturovich</w:t>
            </w:r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7919">
              <w:rPr>
                <w:rFonts w:ascii="Times New Roman" w:hAnsi="Times New Roman"/>
                <w:sz w:val="20"/>
                <w:szCs w:val="20"/>
                <w:lang w:val="en-US"/>
              </w:rPr>
              <w:t>student of the Faculty of mechanization</w:t>
            </w:r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7919">
              <w:rPr>
                <w:rFonts w:ascii="Times New Roman" w:hAnsi="Times New Roman"/>
                <w:sz w:val="20"/>
                <w:szCs w:val="20"/>
                <w:lang w:val="en-US"/>
              </w:rPr>
              <w:t>Garik679992@gmail.com</w:t>
            </w:r>
          </w:p>
        </w:tc>
      </w:tr>
      <w:tr w:rsidR="00321208" w:rsidRPr="004D7919" w:rsidTr="00142DF8">
        <w:tc>
          <w:tcPr>
            <w:tcW w:w="4643" w:type="dxa"/>
          </w:tcPr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4D7919">
              <w:rPr>
                <w:rFonts w:ascii="Times New Roman" w:hAnsi="Times New Roman"/>
                <w:i/>
                <w:iCs/>
                <w:sz w:val="20"/>
                <w:szCs w:val="20"/>
              </w:rPr>
              <w:t>Кубанский государственный Аграрный Универс</w:t>
            </w:r>
            <w:r w:rsidRPr="004D7919">
              <w:rPr>
                <w:rFonts w:ascii="Times New Roman" w:hAnsi="Times New Roman"/>
                <w:i/>
                <w:iCs/>
                <w:sz w:val="20"/>
                <w:szCs w:val="20"/>
              </w:rPr>
              <w:t>и</w:t>
            </w:r>
            <w:r w:rsidRPr="004D7919">
              <w:rPr>
                <w:rFonts w:ascii="Times New Roman" w:hAnsi="Times New Roman"/>
                <w:i/>
                <w:iCs/>
                <w:sz w:val="20"/>
                <w:szCs w:val="20"/>
              </w:rPr>
              <w:t>тет, Краснодар, Россия</w:t>
            </w:r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4643" w:type="dxa"/>
          </w:tcPr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4D7919">
              <w:rPr>
                <w:rFonts w:ascii="Times New Roman" w:hAnsi="Times New Roman"/>
                <w:i/>
                <w:color w:val="000000"/>
                <w:sz w:val="20"/>
                <w:szCs w:val="20"/>
                <w:shd w:val="clear" w:color="auto" w:fill="FFFFFF"/>
                <w:lang w:val="en-US"/>
              </w:rPr>
              <w:t>Kuban state Agrarian University, Krasnodar, Russia</w:t>
            </w:r>
          </w:p>
        </w:tc>
      </w:tr>
      <w:tr w:rsidR="00321208" w:rsidRPr="00E65A42" w:rsidTr="00142DF8">
        <w:tc>
          <w:tcPr>
            <w:tcW w:w="4643" w:type="dxa"/>
          </w:tcPr>
          <w:p w:rsidR="00321208" w:rsidRPr="004D7919" w:rsidRDefault="00321208" w:rsidP="004D791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D7919">
              <w:rPr>
                <w:rFonts w:ascii="Times New Roman" w:hAnsi="Times New Roman"/>
                <w:sz w:val="20"/>
                <w:szCs w:val="20"/>
              </w:rPr>
              <w:t>Статья посвящена утилизации рисовой соломы путем измельчения и расщепления штифтово-ножевым барабаном. В статье указан объём прои</w:t>
            </w:r>
            <w:r w:rsidRPr="004D7919">
              <w:rPr>
                <w:rFonts w:ascii="Times New Roman" w:hAnsi="Times New Roman"/>
                <w:sz w:val="20"/>
                <w:szCs w:val="20"/>
              </w:rPr>
              <w:t>з</w:t>
            </w:r>
            <w:r w:rsidRPr="004D7919">
              <w:rPr>
                <w:rFonts w:ascii="Times New Roman" w:hAnsi="Times New Roman"/>
                <w:sz w:val="20"/>
                <w:szCs w:val="20"/>
              </w:rPr>
              <w:t>водство риса и рисовой соломы в Краснодарском крае, а также способы утилизации незерновой ча</w:t>
            </w:r>
            <w:r w:rsidRPr="004D7919">
              <w:rPr>
                <w:rFonts w:ascii="Times New Roman" w:hAnsi="Times New Roman"/>
                <w:sz w:val="20"/>
                <w:szCs w:val="20"/>
              </w:rPr>
              <w:t>с</w:t>
            </w:r>
            <w:r w:rsidRPr="004D7919">
              <w:rPr>
                <w:rFonts w:ascii="Times New Roman" w:hAnsi="Times New Roman"/>
                <w:sz w:val="20"/>
                <w:szCs w:val="20"/>
              </w:rPr>
              <w:t>ти урожая риса, а именно сжигание в поле и и</w:t>
            </w:r>
            <w:r w:rsidRPr="004D7919">
              <w:rPr>
                <w:rFonts w:ascii="Times New Roman" w:hAnsi="Times New Roman"/>
                <w:sz w:val="20"/>
                <w:szCs w:val="20"/>
              </w:rPr>
              <w:t>с</w:t>
            </w:r>
            <w:r w:rsidRPr="004D7919">
              <w:rPr>
                <w:rFonts w:ascii="Times New Roman" w:hAnsi="Times New Roman"/>
                <w:sz w:val="20"/>
                <w:szCs w:val="20"/>
              </w:rPr>
              <w:t>пользования рисовой соломы в качестве органич</w:t>
            </w:r>
            <w:r w:rsidRPr="004D7919">
              <w:rPr>
                <w:rFonts w:ascii="Times New Roman" w:hAnsi="Times New Roman"/>
                <w:sz w:val="20"/>
                <w:szCs w:val="20"/>
              </w:rPr>
              <w:t>е</w:t>
            </w:r>
            <w:r w:rsidRPr="004D7919">
              <w:rPr>
                <w:rFonts w:ascii="Times New Roman" w:hAnsi="Times New Roman"/>
                <w:sz w:val="20"/>
                <w:szCs w:val="20"/>
              </w:rPr>
              <w:t>ского удобрения.</w:t>
            </w:r>
            <w:r w:rsidRPr="004D791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статье описано проведённое исследование по определению степени гумифик</w:t>
            </w:r>
            <w:r w:rsidRPr="004D7919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4D7919">
              <w:rPr>
                <w:rFonts w:ascii="Times New Roman" w:hAnsi="Times New Roman"/>
                <w:color w:val="000000"/>
                <w:sz w:val="20"/>
                <w:szCs w:val="20"/>
              </w:rPr>
              <w:t>ции рисовой соломы</w:t>
            </w:r>
            <w:r w:rsidRPr="004D791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в естественных условиях при различных параметрах её измельчения и заделки.</w:t>
            </w:r>
            <w:r w:rsidRPr="004D7919">
              <w:rPr>
                <w:rFonts w:ascii="Times New Roman" w:hAnsi="Times New Roman"/>
                <w:sz w:val="20"/>
                <w:szCs w:val="20"/>
              </w:rPr>
              <w:t xml:space="preserve"> По полученным экспериментальным результатам был построен график зависимости степени гум</w:t>
            </w:r>
            <w:r w:rsidRPr="004D7919">
              <w:rPr>
                <w:rFonts w:ascii="Times New Roman" w:hAnsi="Times New Roman"/>
                <w:sz w:val="20"/>
                <w:szCs w:val="20"/>
              </w:rPr>
              <w:t>и</w:t>
            </w:r>
            <w:r w:rsidRPr="004D7919">
              <w:rPr>
                <w:rFonts w:ascii="Times New Roman" w:hAnsi="Times New Roman"/>
                <w:sz w:val="20"/>
                <w:szCs w:val="20"/>
              </w:rPr>
              <w:t>фикации рисовой соломы по вариантам экспер</w:t>
            </w:r>
            <w:r w:rsidRPr="004D7919">
              <w:rPr>
                <w:rFonts w:ascii="Times New Roman" w:hAnsi="Times New Roman"/>
                <w:sz w:val="20"/>
                <w:szCs w:val="20"/>
              </w:rPr>
              <w:t>и</w:t>
            </w:r>
            <w:r w:rsidRPr="004D7919">
              <w:rPr>
                <w:rFonts w:ascii="Times New Roman" w:hAnsi="Times New Roman"/>
                <w:sz w:val="20"/>
                <w:szCs w:val="20"/>
              </w:rPr>
              <w:t>мента. В статье нами предложена спроектирова</w:t>
            </w:r>
            <w:r w:rsidRPr="004D7919">
              <w:rPr>
                <w:rFonts w:ascii="Times New Roman" w:hAnsi="Times New Roman"/>
                <w:sz w:val="20"/>
                <w:szCs w:val="20"/>
              </w:rPr>
              <w:t>н</w:t>
            </w:r>
            <w:r w:rsidRPr="004D7919">
              <w:rPr>
                <w:rFonts w:ascii="Times New Roman" w:hAnsi="Times New Roman"/>
                <w:sz w:val="20"/>
                <w:szCs w:val="20"/>
              </w:rPr>
              <w:t>ная конструктивная схема мобильного прицепного измельчителя рисовой соломы из валков.</w:t>
            </w:r>
            <w:r w:rsidRPr="004D791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выв</w:t>
            </w:r>
            <w:r w:rsidRPr="004D7919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4D7919">
              <w:rPr>
                <w:rFonts w:ascii="Times New Roman" w:hAnsi="Times New Roman"/>
                <w:color w:val="000000"/>
                <w:sz w:val="20"/>
                <w:szCs w:val="20"/>
              </w:rPr>
              <w:t>дах приводятся основные результаты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,</w:t>
            </w:r>
            <w:r w:rsidRPr="004D791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достигнутые к настоящему времени</w:t>
            </w:r>
          </w:p>
          <w:p w:rsidR="00321208" w:rsidRPr="004D7919" w:rsidRDefault="00321208" w:rsidP="004D7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321208" w:rsidRPr="00E65A42" w:rsidRDefault="00321208" w:rsidP="004D79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82CB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article focuses on the utilization of rice straw by chopping and splitting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with a post-blade cylinder. T</w:t>
            </w:r>
            <w:r w:rsidRPr="00582CB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he amount of rice production and rice straw in the </w:t>
            </w:r>
            <w:smartTag w:uri="urn:schemas-microsoft-com:office:smarttags" w:element="City">
              <w:smartTag w:uri="urn:schemas-microsoft-com:office:smarttags" w:element="place">
                <w:r w:rsidRPr="00582CB7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Kra</w:t>
                </w:r>
                <w:r w:rsidRPr="00582CB7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s</w:t>
                </w:r>
                <w:r w:rsidRPr="00582CB7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nodar</w:t>
                </w:r>
              </w:smartTag>
            </w:smartTag>
            <w:r w:rsidRPr="00582CB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region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are specified in the article</w:t>
            </w:r>
            <w:r w:rsidRPr="00582CB7">
              <w:rPr>
                <w:rFonts w:ascii="Times New Roman" w:hAnsi="Times New Roman"/>
                <w:sz w:val="20"/>
                <w:szCs w:val="20"/>
                <w:lang w:val="en-US"/>
              </w:rPr>
              <w:t>, as well as me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thods of utilization of non-grain part of rice </w:t>
            </w:r>
            <w:r w:rsidRPr="00582CB7">
              <w:rPr>
                <w:rFonts w:ascii="Times New Roman" w:hAnsi="Times New Roman"/>
                <w:sz w:val="20"/>
                <w:szCs w:val="20"/>
                <w:lang w:val="en-US"/>
              </w:rPr>
              <w:t>harvest of rice, namely, burn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ing in the field and </w:t>
            </w:r>
            <w:r w:rsidRPr="00582CB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use of rice straw as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an </w:t>
            </w:r>
            <w:r w:rsidRPr="00582CB7">
              <w:rPr>
                <w:rFonts w:ascii="Times New Roman" w:hAnsi="Times New Roman"/>
                <w:sz w:val="20"/>
                <w:szCs w:val="20"/>
                <w:lang w:val="en-US"/>
              </w:rPr>
              <w:t>organic fertiliz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er</w:t>
            </w:r>
            <w:r w:rsidRPr="00582CB7">
              <w:rPr>
                <w:rFonts w:ascii="Times New Roman" w:hAnsi="Times New Roman"/>
                <w:sz w:val="20"/>
                <w:szCs w:val="20"/>
                <w:lang w:val="en-US"/>
              </w:rPr>
              <w:t>. The article de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scribes a research on</w:t>
            </w:r>
            <w:r w:rsidRPr="00582CB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deter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mination of the degree of </w:t>
            </w:r>
            <w:r w:rsidRPr="00582CB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rice straw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humification </w:t>
            </w:r>
            <w:r w:rsidRPr="00582CB7">
              <w:rPr>
                <w:rFonts w:ascii="Times New Roman" w:hAnsi="Times New Roman"/>
                <w:sz w:val="20"/>
                <w:szCs w:val="20"/>
                <w:lang w:val="en-US"/>
              </w:rPr>
              <w:t>under natural conditions at different p</w:t>
            </w:r>
            <w:r w:rsidRPr="00582CB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582CB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rameters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its </w:t>
            </w:r>
            <w:r w:rsidRPr="00582CB7">
              <w:rPr>
                <w:rFonts w:ascii="Times New Roman" w:hAnsi="Times New Roman"/>
                <w:sz w:val="20"/>
                <w:szCs w:val="20"/>
                <w:lang w:val="en-US"/>
              </w:rPr>
              <w:t>crush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ing and patching</w:t>
            </w:r>
            <w:r w:rsidRPr="00582CB7">
              <w:rPr>
                <w:rFonts w:ascii="Times New Roman" w:hAnsi="Times New Roman"/>
                <w:sz w:val="20"/>
                <w:szCs w:val="20"/>
                <w:lang w:val="en-US"/>
              </w:rPr>
              <w:t>. According to the experime</w:t>
            </w:r>
            <w:r w:rsidRPr="00582CB7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582CB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tal results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there </w:t>
            </w:r>
            <w:r w:rsidRPr="00582CB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was constructed a graph of the degree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rice straw humification </w:t>
            </w:r>
            <w:r w:rsidRPr="00582CB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by variants of the experiment.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There was offered the projected constru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tive scheme of mobile trailer rice straw crusher from </w:t>
            </w:r>
            <w:r w:rsidRPr="00582CB7">
              <w:rPr>
                <w:rFonts w:ascii="Times New Roman" w:hAnsi="Times New Roman"/>
                <w:sz w:val="20"/>
                <w:szCs w:val="20"/>
                <w:lang w:val="en-US"/>
              </w:rPr>
              <w:t>rolls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 the article</w:t>
            </w:r>
            <w:r w:rsidRPr="00582CB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main results which were o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tained to the present moment were shown i</w:t>
            </w:r>
            <w:r w:rsidRPr="006626EF">
              <w:rPr>
                <w:rFonts w:ascii="Times New Roman" w:hAnsi="Times New Roman"/>
                <w:sz w:val="20"/>
                <w:szCs w:val="20"/>
                <w:lang w:val="en-US"/>
              </w:rPr>
              <w:t>n concl</w:t>
            </w:r>
            <w:r w:rsidRPr="006626EF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6626EF">
              <w:rPr>
                <w:rFonts w:ascii="Times New Roman" w:hAnsi="Times New Roman"/>
                <w:sz w:val="20"/>
                <w:szCs w:val="20"/>
                <w:lang w:val="en-US"/>
              </w:rPr>
              <w:t>sion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</w:p>
        </w:tc>
      </w:tr>
      <w:tr w:rsidR="00321208" w:rsidRPr="004D7919" w:rsidTr="00142DF8">
        <w:tc>
          <w:tcPr>
            <w:tcW w:w="4643" w:type="dxa"/>
          </w:tcPr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D7919">
              <w:rPr>
                <w:rFonts w:ascii="Times New Roman" w:hAnsi="Times New Roman"/>
                <w:sz w:val="20"/>
                <w:szCs w:val="20"/>
              </w:rPr>
              <w:t>Ключевые слова: РИСОВАЯ СОЛОМА, М</w:t>
            </w:r>
            <w:r w:rsidRPr="004D7919">
              <w:rPr>
                <w:rFonts w:ascii="Times New Roman" w:hAnsi="Times New Roman"/>
                <w:sz w:val="20"/>
                <w:szCs w:val="20"/>
              </w:rPr>
              <w:t>О</w:t>
            </w:r>
            <w:r w:rsidRPr="004D7919">
              <w:rPr>
                <w:rFonts w:ascii="Times New Roman" w:hAnsi="Times New Roman"/>
                <w:sz w:val="20"/>
                <w:szCs w:val="20"/>
              </w:rPr>
              <w:t>БИЛЬНЫЕ ИЗМЕЛЬЧИТЕЛИ, ШТИФТОВО-НОЖЕВОЙ БАРАБАН, П-ОБРАЗНЫЕ НОЖИ ОБЪЁМНОГО РЕЗАНИЯ, РАСЩЕПЛЕНИЕ, П</w:t>
            </w:r>
            <w:r w:rsidRPr="004D7919">
              <w:rPr>
                <w:rFonts w:ascii="Times New Roman" w:hAnsi="Times New Roman"/>
                <w:sz w:val="20"/>
                <w:szCs w:val="20"/>
              </w:rPr>
              <w:t>О</w:t>
            </w:r>
            <w:r w:rsidRPr="004D7919">
              <w:rPr>
                <w:rFonts w:ascii="Times New Roman" w:hAnsi="Times New Roman"/>
                <w:sz w:val="20"/>
                <w:szCs w:val="20"/>
              </w:rPr>
              <w:t>ВЫШЕНИЕ ПОЧВЕННОГО ПЛОДОРОДИЯ</w:t>
            </w:r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321208" w:rsidRPr="004D7919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C60B3">
              <w:rPr>
                <w:rFonts w:ascii="Arial" w:hAnsi="Arial" w:cs="Arial"/>
                <w:b/>
                <w:sz w:val="20"/>
                <w:szCs w:val="20"/>
              </w:rPr>
              <w:t>Doi: 10.21515/1990-4665-133-0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38</w:t>
            </w:r>
          </w:p>
        </w:tc>
        <w:tc>
          <w:tcPr>
            <w:tcW w:w="4643" w:type="dxa"/>
          </w:tcPr>
          <w:p w:rsidR="00321208" w:rsidRPr="000239AF" w:rsidRDefault="00321208" w:rsidP="004D791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D791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</w:t>
            </w:r>
            <w:r w:rsidRPr="00582CB7">
              <w:rPr>
                <w:rFonts w:ascii="Times New Roman" w:hAnsi="Times New Roman"/>
                <w:sz w:val="20"/>
                <w:szCs w:val="20"/>
                <w:lang w:val="en-US"/>
              </w:rPr>
              <w:t>RICE STRAW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r>
                <w:rPr>
                  <w:rFonts w:ascii="Times New Roman" w:hAnsi="Times New Roman"/>
                  <w:sz w:val="20"/>
                  <w:szCs w:val="20"/>
                  <w:lang w:val="en-US"/>
                </w:rPr>
                <w:t>MOBILE</w:t>
              </w:r>
            </w:smartTag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CUTTING BLADES OF VOLUME CUT, SPLITTING, 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CREASE OF SOIL FERTILITY</w:t>
            </w:r>
          </w:p>
        </w:tc>
      </w:tr>
    </w:tbl>
    <w:p w:rsidR="00321208" w:rsidRDefault="00321208" w:rsidP="003451D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321208" w:rsidRPr="00142DF8" w:rsidRDefault="00321208" w:rsidP="003451D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42DF8">
        <w:rPr>
          <w:rFonts w:ascii="Times New Roman" w:hAnsi="Times New Roman"/>
          <w:b/>
          <w:sz w:val="28"/>
          <w:szCs w:val="28"/>
        </w:rPr>
        <w:t>Утилизация рисовой соломы путём измельчения и расщепления  штифтово-ножевым барабаном</w:t>
      </w:r>
    </w:p>
    <w:p w:rsidR="00321208" w:rsidRDefault="00321208" w:rsidP="003451DA">
      <w:pPr>
        <w:shd w:val="clear" w:color="auto" w:fill="FFFFFF"/>
        <w:spacing w:after="0" w:line="36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21208" w:rsidRDefault="00321208" w:rsidP="00C42C1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 регионом по производству риса в России является Красн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дарский край, общая площадь под посевами которого на Кубани занимает более 120 тыс. га.</w:t>
      </w:r>
      <w:r w:rsidRPr="00CE77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Это связано с благоприятными почвенно-климатическими условиями для возделывания этой культуры, что позвол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ет получать в производственных условиях при соответствующей технол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гии урожай до 10 т/га зерна, а по теоретическим подсчётам - 14,0-16,0 т/га.</w:t>
      </w:r>
    </w:p>
    <w:p w:rsidR="00321208" w:rsidRDefault="00321208" w:rsidP="00C42C1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реализации программ стабилизации продуктов питания в связи с антироссийскими санкциями и с учётом развития агропромышленного комплекса Российской Федерации в ближайшей перспективе неизбежно встанет вопрос об увеличении площадей риса, его урожайности и, нес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мненно, в полном использовании всех элементов его урожая, включая 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совую солому </w:t>
      </w:r>
      <w:r w:rsidRPr="001A7A26">
        <w:rPr>
          <w:rFonts w:ascii="Times New Roman" w:hAnsi="Times New Roman"/>
          <w:sz w:val="28"/>
          <w:szCs w:val="28"/>
        </w:rPr>
        <w:t>[1</w:t>
      </w:r>
      <w:r>
        <w:rPr>
          <w:rFonts w:ascii="Times New Roman" w:hAnsi="Times New Roman"/>
          <w:sz w:val="28"/>
          <w:szCs w:val="28"/>
        </w:rPr>
        <w:t>,2</w:t>
      </w:r>
      <w:r w:rsidRPr="001A7A26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321208" w:rsidRPr="00CE7730" w:rsidRDefault="00321208" w:rsidP="00C42C1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CE7730">
        <w:rPr>
          <w:rFonts w:ascii="Times New Roman" w:hAnsi="Times New Roman"/>
          <w:sz w:val="28"/>
          <w:szCs w:val="28"/>
        </w:rPr>
        <w:t xml:space="preserve">величение объёмов производства рисоводческой продукции </w:t>
      </w:r>
      <w:r>
        <w:rPr>
          <w:rFonts w:ascii="Times New Roman" w:hAnsi="Times New Roman"/>
          <w:sz w:val="28"/>
          <w:szCs w:val="28"/>
        </w:rPr>
        <w:t>в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стоящее время </w:t>
      </w:r>
      <w:r w:rsidRPr="00CE7730">
        <w:rPr>
          <w:rFonts w:ascii="Times New Roman" w:hAnsi="Times New Roman"/>
          <w:sz w:val="28"/>
          <w:szCs w:val="28"/>
        </w:rPr>
        <w:t>имеет и негативные последствия, которые препятствуют успешному развитию отрасли. А именно после уборки риса на полях Кра</w:t>
      </w:r>
      <w:r w:rsidRPr="00CE7730">
        <w:rPr>
          <w:rFonts w:ascii="Times New Roman" w:hAnsi="Times New Roman"/>
          <w:sz w:val="28"/>
          <w:szCs w:val="28"/>
        </w:rPr>
        <w:t>с</w:t>
      </w:r>
      <w:r w:rsidRPr="00CE7730">
        <w:rPr>
          <w:rFonts w:ascii="Times New Roman" w:hAnsi="Times New Roman"/>
          <w:sz w:val="28"/>
          <w:szCs w:val="28"/>
        </w:rPr>
        <w:t>нодарского края остаётся огромное количество незерновой части урожая риса.</w:t>
      </w:r>
    </w:p>
    <w:p w:rsidR="00321208" w:rsidRPr="00CE7730" w:rsidRDefault="00321208" w:rsidP="00C42C1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E7730">
        <w:rPr>
          <w:rFonts w:ascii="Times New Roman" w:hAnsi="Times New Roman"/>
          <w:sz w:val="28"/>
          <w:szCs w:val="28"/>
        </w:rPr>
        <w:t>На Кубани в течение длительного времени пожнивные остатки риса (солома, стерня) выжигаются на значительных площадях. Принято сч</w:t>
      </w:r>
      <w:r w:rsidRPr="00CE7730">
        <w:rPr>
          <w:rFonts w:ascii="Times New Roman" w:hAnsi="Times New Roman"/>
          <w:sz w:val="28"/>
          <w:szCs w:val="28"/>
        </w:rPr>
        <w:t>и</w:t>
      </w:r>
      <w:r w:rsidRPr="00CE7730">
        <w:rPr>
          <w:rFonts w:ascii="Times New Roman" w:hAnsi="Times New Roman"/>
          <w:sz w:val="28"/>
          <w:szCs w:val="28"/>
        </w:rPr>
        <w:t>тать, что этот приём является наиболее быстрым и дешёвым способом о</w:t>
      </w:r>
      <w:r w:rsidRPr="00CE7730">
        <w:rPr>
          <w:rFonts w:ascii="Times New Roman" w:hAnsi="Times New Roman"/>
          <w:sz w:val="28"/>
          <w:szCs w:val="28"/>
        </w:rPr>
        <w:t>с</w:t>
      </w:r>
      <w:r w:rsidRPr="00CE7730">
        <w:rPr>
          <w:rFonts w:ascii="Times New Roman" w:hAnsi="Times New Roman"/>
          <w:sz w:val="28"/>
          <w:szCs w:val="28"/>
        </w:rPr>
        <w:t xml:space="preserve">вобождения чеков для проведения последующих агротехнических работ. Исследования последних лет, проведённые учёными </w:t>
      </w:r>
      <w:r>
        <w:rPr>
          <w:rFonts w:ascii="Times New Roman" w:hAnsi="Times New Roman"/>
          <w:sz w:val="28"/>
          <w:szCs w:val="28"/>
        </w:rPr>
        <w:t xml:space="preserve">ВНИИриса, </w:t>
      </w:r>
      <w:r w:rsidRPr="00CE7730">
        <w:rPr>
          <w:rFonts w:ascii="Times New Roman" w:hAnsi="Times New Roman"/>
          <w:sz w:val="28"/>
          <w:szCs w:val="28"/>
        </w:rPr>
        <w:t>Куба</w:t>
      </w:r>
      <w:r w:rsidRPr="00CE7730">
        <w:rPr>
          <w:rFonts w:ascii="Times New Roman" w:hAnsi="Times New Roman"/>
          <w:sz w:val="28"/>
          <w:szCs w:val="28"/>
        </w:rPr>
        <w:t>н</w:t>
      </w:r>
      <w:r w:rsidRPr="00CE7730">
        <w:rPr>
          <w:rFonts w:ascii="Times New Roman" w:hAnsi="Times New Roman"/>
          <w:sz w:val="28"/>
          <w:szCs w:val="28"/>
        </w:rPr>
        <w:t>ского госагроуниверситета и других научных учреждений, показали, что при сжигании рисовой соломы и стерни наносится непоправимый экол</w:t>
      </w:r>
      <w:r w:rsidRPr="00CE7730">
        <w:rPr>
          <w:rFonts w:ascii="Times New Roman" w:hAnsi="Times New Roman"/>
          <w:sz w:val="28"/>
          <w:szCs w:val="28"/>
        </w:rPr>
        <w:t>о</w:t>
      </w:r>
      <w:r w:rsidRPr="00CE7730">
        <w:rPr>
          <w:rFonts w:ascii="Times New Roman" w:hAnsi="Times New Roman"/>
          <w:sz w:val="28"/>
          <w:szCs w:val="28"/>
        </w:rPr>
        <w:t>гический урон природе: усиливается процесс дегумификации почв, изм</w:t>
      </w:r>
      <w:r w:rsidRPr="00CE7730">
        <w:rPr>
          <w:rFonts w:ascii="Times New Roman" w:hAnsi="Times New Roman"/>
          <w:sz w:val="28"/>
          <w:szCs w:val="28"/>
        </w:rPr>
        <w:t>е</w:t>
      </w:r>
      <w:r w:rsidRPr="00CE7730">
        <w:rPr>
          <w:rFonts w:ascii="Times New Roman" w:hAnsi="Times New Roman"/>
          <w:sz w:val="28"/>
          <w:szCs w:val="28"/>
        </w:rPr>
        <w:t>няется агробиоценоз и состав почвенной биоты, уничтожается ценная о</w:t>
      </w:r>
      <w:r w:rsidRPr="00CE7730">
        <w:rPr>
          <w:rFonts w:ascii="Times New Roman" w:hAnsi="Times New Roman"/>
          <w:sz w:val="28"/>
          <w:szCs w:val="28"/>
        </w:rPr>
        <w:t>р</w:t>
      </w:r>
      <w:r w:rsidRPr="00CE7730">
        <w:rPr>
          <w:rFonts w:ascii="Times New Roman" w:hAnsi="Times New Roman"/>
          <w:sz w:val="28"/>
          <w:szCs w:val="28"/>
        </w:rPr>
        <w:t>ганическая масса, загрязняется воздушный бассейн. Интенсивное выжиг</w:t>
      </w:r>
      <w:r w:rsidRPr="00CE7730">
        <w:rPr>
          <w:rFonts w:ascii="Times New Roman" w:hAnsi="Times New Roman"/>
          <w:sz w:val="28"/>
          <w:szCs w:val="28"/>
        </w:rPr>
        <w:t>а</w:t>
      </w:r>
      <w:r w:rsidRPr="00CE7730">
        <w:rPr>
          <w:rFonts w:ascii="Times New Roman" w:hAnsi="Times New Roman"/>
          <w:sz w:val="28"/>
          <w:szCs w:val="28"/>
        </w:rPr>
        <w:t>ние рисовой соломы и стерни, особенно в последние годы, привело к нег</w:t>
      </w:r>
      <w:r w:rsidRPr="00CE7730">
        <w:rPr>
          <w:rFonts w:ascii="Times New Roman" w:hAnsi="Times New Roman"/>
          <w:sz w:val="28"/>
          <w:szCs w:val="28"/>
        </w:rPr>
        <w:t>а</w:t>
      </w:r>
      <w:r w:rsidRPr="00CE7730">
        <w:rPr>
          <w:rFonts w:ascii="Times New Roman" w:hAnsi="Times New Roman"/>
          <w:sz w:val="28"/>
          <w:szCs w:val="28"/>
        </w:rPr>
        <w:t>тивным явлениям не только в сельском хозяйстве, но и в здравоохранении.</w:t>
      </w:r>
    </w:p>
    <w:p w:rsidR="00321208" w:rsidRPr="001A7A26" w:rsidRDefault="00321208" w:rsidP="00C42C1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E7730">
        <w:rPr>
          <w:rFonts w:ascii="Times New Roman" w:hAnsi="Times New Roman"/>
          <w:sz w:val="28"/>
          <w:szCs w:val="28"/>
        </w:rPr>
        <w:t>Альтернативой сжиганию может быть природоохранный приём и</w:t>
      </w:r>
      <w:r w:rsidRPr="00CE7730">
        <w:rPr>
          <w:rFonts w:ascii="Times New Roman" w:hAnsi="Times New Roman"/>
          <w:sz w:val="28"/>
          <w:szCs w:val="28"/>
        </w:rPr>
        <w:t>с</w:t>
      </w:r>
      <w:r w:rsidRPr="00CE7730">
        <w:rPr>
          <w:rFonts w:ascii="Times New Roman" w:hAnsi="Times New Roman"/>
          <w:sz w:val="28"/>
          <w:szCs w:val="28"/>
        </w:rPr>
        <w:t>пользования рисовой соломы в качестве органического удобрения, разр</w:t>
      </w:r>
      <w:r w:rsidRPr="00CE7730">
        <w:rPr>
          <w:rFonts w:ascii="Times New Roman" w:hAnsi="Times New Roman"/>
          <w:sz w:val="28"/>
          <w:szCs w:val="28"/>
        </w:rPr>
        <w:t>а</w:t>
      </w:r>
      <w:r w:rsidRPr="00CE7730">
        <w:rPr>
          <w:rFonts w:ascii="Times New Roman" w:hAnsi="Times New Roman"/>
          <w:sz w:val="28"/>
          <w:szCs w:val="28"/>
        </w:rPr>
        <w:t>ботанный наукой ещё в 80-ые годы</w:t>
      </w:r>
      <w:r w:rsidRPr="001A7A26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3-7</w:t>
      </w:r>
      <w:r w:rsidRPr="001A7A26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321208" w:rsidRDefault="00321208" w:rsidP="00C42C1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Следует заметить, что использование рисовой соломы в качестве 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ганического источника повышения почвенного плодородия широко 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меняется в рисоводстве большинства стран Юго - Восточной Азии, Афр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ки, Латинской Америки, Европы. Так в Индии, Вьетнаме и других странах основная часть рисовой соломы после обмолота, вновь возвращается на рисовой поле, где производится её заделка в жидко - пластичную почву, что позволяет даже без минеральных удобрений получать урожайность 3,0-3,5 т/га, что делает рис высококонкурентным на мировом рынке.</w:t>
      </w:r>
    </w:p>
    <w:p w:rsidR="00321208" w:rsidRPr="001A7A26" w:rsidRDefault="00321208" w:rsidP="00C42C1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E7730">
        <w:rPr>
          <w:rFonts w:ascii="Times New Roman" w:hAnsi="Times New Roman"/>
          <w:sz w:val="28"/>
          <w:szCs w:val="28"/>
        </w:rPr>
        <w:t xml:space="preserve">Однако </w:t>
      </w:r>
      <w:r>
        <w:rPr>
          <w:rFonts w:ascii="Times New Roman" w:hAnsi="Times New Roman"/>
          <w:sz w:val="28"/>
          <w:szCs w:val="28"/>
        </w:rPr>
        <w:t>в условиях Краснодарского края использование рисовой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ломы в качестве средства повышения плодородия рисовых почв</w:t>
      </w:r>
      <w:r w:rsidRPr="00CE7730">
        <w:rPr>
          <w:rFonts w:ascii="Times New Roman" w:hAnsi="Times New Roman"/>
          <w:sz w:val="28"/>
          <w:szCs w:val="28"/>
        </w:rPr>
        <w:t xml:space="preserve"> требует изменения существующей технологии уборки риса - переход с валковой технологии на технологию с измельчением и разбрасыванием рисовой с</w:t>
      </w:r>
      <w:r w:rsidRPr="00CE7730">
        <w:rPr>
          <w:rFonts w:ascii="Times New Roman" w:hAnsi="Times New Roman"/>
          <w:sz w:val="28"/>
          <w:szCs w:val="28"/>
        </w:rPr>
        <w:t>о</w:t>
      </w:r>
      <w:r w:rsidRPr="00CE7730">
        <w:rPr>
          <w:rFonts w:ascii="Times New Roman" w:hAnsi="Times New Roman"/>
          <w:sz w:val="28"/>
          <w:szCs w:val="28"/>
        </w:rPr>
        <w:t>ломы по чеку. Этот способ впоследствии может решить вопросы использ</w:t>
      </w:r>
      <w:r w:rsidRPr="00CE7730">
        <w:rPr>
          <w:rFonts w:ascii="Times New Roman" w:hAnsi="Times New Roman"/>
          <w:sz w:val="28"/>
          <w:szCs w:val="28"/>
        </w:rPr>
        <w:t>о</w:t>
      </w:r>
      <w:r w:rsidRPr="00CE7730">
        <w:rPr>
          <w:rFonts w:ascii="Times New Roman" w:hAnsi="Times New Roman"/>
          <w:sz w:val="28"/>
          <w:szCs w:val="28"/>
        </w:rPr>
        <w:t>вания рисовой соломы в качестве органического удобрения или в качестве мульчирующего материала, что в сочетании с минимальной обработкой почвы (мульчирующей обработкой почвы) решит комплексную задачу р</w:t>
      </w:r>
      <w:r w:rsidRPr="00CE7730">
        <w:rPr>
          <w:rFonts w:ascii="Times New Roman" w:hAnsi="Times New Roman"/>
          <w:sz w:val="28"/>
          <w:szCs w:val="28"/>
        </w:rPr>
        <w:t>и</w:t>
      </w:r>
      <w:r w:rsidRPr="00CE7730">
        <w:rPr>
          <w:rFonts w:ascii="Times New Roman" w:hAnsi="Times New Roman"/>
          <w:sz w:val="28"/>
          <w:szCs w:val="28"/>
        </w:rPr>
        <w:t>соводства - обеспечение экологической безопасности и повышение плод</w:t>
      </w:r>
      <w:r w:rsidRPr="00CE7730">
        <w:rPr>
          <w:rFonts w:ascii="Times New Roman" w:hAnsi="Times New Roman"/>
          <w:sz w:val="28"/>
          <w:szCs w:val="28"/>
        </w:rPr>
        <w:t>о</w:t>
      </w:r>
      <w:r w:rsidRPr="00CE7730">
        <w:rPr>
          <w:rFonts w:ascii="Times New Roman" w:hAnsi="Times New Roman"/>
          <w:sz w:val="28"/>
          <w:szCs w:val="28"/>
        </w:rPr>
        <w:t>родия почвы, а следовательно, увеличение урожайности и валовых сборов риса</w:t>
      </w:r>
      <w:r w:rsidRPr="001A7A26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8-9</w:t>
      </w:r>
      <w:r w:rsidRPr="001A7A26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321208" w:rsidRDefault="00321208" w:rsidP="00C42C1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E7730">
        <w:rPr>
          <w:rFonts w:ascii="Times New Roman" w:hAnsi="Times New Roman"/>
          <w:sz w:val="28"/>
          <w:szCs w:val="28"/>
        </w:rPr>
        <w:t>Сдерживающим фактором при этом является измельчение и разбр</w:t>
      </w:r>
      <w:r w:rsidRPr="00CE7730">
        <w:rPr>
          <w:rFonts w:ascii="Times New Roman" w:hAnsi="Times New Roman"/>
          <w:sz w:val="28"/>
          <w:szCs w:val="28"/>
        </w:rPr>
        <w:t>а</w:t>
      </w:r>
      <w:r w:rsidRPr="00CE7730">
        <w:rPr>
          <w:rFonts w:ascii="Times New Roman" w:hAnsi="Times New Roman"/>
          <w:sz w:val="28"/>
          <w:szCs w:val="28"/>
        </w:rPr>
        <w:t xml:space="preserve">сывание рисовой соломы, </w:t>
      </w:r>
      <w:r>
        <w:rPr>
          <w:rFonts w:ascii="Times New Roman" w:hAnsi="Times New Roman"/>
          <w:sz w:val="28"/>
          <w:szCs w:val="28"/>
        </w:rPr>
        <w:t>из-за</w:t>
      </w:r>
      <w:r w:rsidRPr="00CE7730">
        <w:rPr>
          <w:rFonts w:ascii="Times New Roman" w:hAnsi="Times New Roman"/>
          <w:sz w:val="28"/>
          <w:szCs w:val="28"/>
        </w:rPr>
        <w:t xml:space="preserve"> отсутств</w:t>
      </w:r>
      <w:r>
        <w:rPr>
          <w:rFonts w:ascii="Times New Roman" w:hAnsi="Times New Roman"/>
          <w:sz w:val="28"/>
          <w:szCs w:val="28"/>
        </w:rPr>
        <w:t>ия</w:t>
      </w:r>
      <w:r w:rsidRPr="00CE7730">
        <w:rPr>
          <w:rFonts w:ascii="Times New Roman" w:hAnsi="Times New Roman"/>
          <w:sz w:val="28"/>
          <w:szCs w:val="28"/>
        </w:rPr>
        <w:t xml:space="preserve"> эффективно работающи</w:t>
      </w:r>
      <w:r>
        <w:rPr>
          <w:rFonts w:ascii="Times New Roman" w:hAnsi="Times New Roman"/>
          <w:sz w:val="28"/>
          <w:szCs w:val="28"/>
        </w:rPr>
        <w:t>х</w:t>
      </w:r>
      <w:r w:rsidRPr="00CE7730">
        <w:rPr>
          <w:rFonts w:ascii="Times New Roman" w:hAnsi="Times New Roman"/>
          <w:sz w:val="28"/>
          <w:szCs w:val="28"/>
        </w:rPr>
        <w:t xml:space="preserve"> и</w:t>
      </w:r>
      <w:r w:rsidRPr="00CE7730">
        <w:rPr>
          <w:rFonts w:ascii="Times New Roman" w:hAnsi="Times New Roman"/>
          <w:sz w:val="28"/>
          <w:szCs w:val="28"/>
        </w:rPr>
        <w:t>з</w:t>
      </w:r>
      <w:r w:rsidRPr="00CE7730">
        <w:rPr>
          <w:rFonts w:ascii="Times New Roman" w:hAnsi="Times New Roman"/>
          <w:sz w:val="28"/>
          <w:szCs w:val="28"/>
        </w:rPr>
        <w:t>мельчител</w:t>
      </w:r>
      <w:r>
        <w:rPr>
          <w:rFonts w:ascii="Times New Roman" w:hAnsi="Times New Roman"/>
          <w:sz w:val="28"/>
          <w:szCs w:val="28"/>
        </w:rPr>
        <w:t>ей. Использование измельчителей соломы зерновых колосовых культур на измельчении рисовой соломы затруднительно ввиду специф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ческих особенностей  строения стебля риса, высокого содержания в нём кремния. Наличие кремния в стеблях риса  затрудняет также процесс 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ложения частиц  соломы в почве после их заделки.</w:t>
      </w:r>
    </w:p>
    <w:p w:rsidR="00321208" w:rsidRDefault="00321208" w:rsidP="003451DA">
      <w:pPr>
        <w:shd w:val="clear" w:color="auto" w:fill="FFFFFF"/>
        <w:spacing w:after="0" w:line="36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Поэтому первоначальным этапом наших исследований было опред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ление степени гумификации рисовой соломы</w:t>
      </w:r>
      <w:r w:rsidRPr="006C6CE8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8603A9">
        <w:rPr>
          <w:rFonts w:ascii="Times New Roman" w:hAnsi="Times New Roman"/>
          <w:color w:val="000000"/>
          <w:spacing w:val="-2"/>
          <w:sz w:val="28"/>
          <w:szCs w:val="28"/>
        </w:rPr>
        <w:t>в естественных условиях или приближённых к ним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.</w:t>
      </w:r>
    </w:p>
    <w:p w:rsidR="00321208" w:rsidRPr="00045D79" w:rsidRDefault="00321208" w:rsidP="00C42C10">
      <w:pPr>
        <w:shd w:val="clear" w:color="auto" w:fill="FFFFFF"/>
        <w:spacing w:after="0" w:line="360" w:lineRule="auto"/>
        <w:ind w:firstLine="540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>Степень</w:t>
      </w:r>
      <w:r w:rsidRPr="008603A9">
        <w:rPr>
          <w:rFonts w:ascii="Times New Roman" w:hAnsi="Times New Roman"/>
          <w:color w:val="000000"/>
          <w:spacing w:val="-2"/>
          <w:sz w:val="28"/>
          <w:szCs w:val="28"/>
        </w:rPr>
        <w:t xml:space="preserve"> гумификации рисовой соломы при различных параметрах её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измельчения и </w:t>
      </w:r>
      <w:r w:rsidRPr="008603A9">
        <w:rPr>
          <w:rFonts w:ascii="Times New Roman" w:hAnsi="Times New Roman"/>
          <w:color w:val="000000"/>
          <w:spacing w:val="-2"/>
          <w:sz w:val="28"/>
          <w:szCs w:val="28"/>
        </w:rPr>
        <w:t>заделки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, а именно длине резки, степени расщёплённости и обработки гумифицирующим</w:t>
      </w:r>
      <w:r w:rsidRPr="008603A9">
        <w:rPr>
          <w:rFonts w:ascii="Times New Roman" w:hAnsi="Times New Roman"/>
          <w:color w:val="000000"/>
          <w:spacing w:val="-2"/>
          <w:sz w:val="28"/>
          <w:szCs w:val="28"/>
        </w:rPr>
        <w:t xml:space="preserve"> раствором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,</w:t>
      </w:r>
      <w:r w:rsidRPr="008603A9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проводилась </w:t>
      </w:r>
      <w:r w:rsidRPr="008603A9">
        <w:rPr>
          <w:rFonts w:ascii="Times New Roman" w:hAnsi="Times New Roman"/>
          <w:color w:val="000000"/>
          <w:sz w:val="28"/>
          <w:szCs w:val="28"/>
        </w:rPr>
        <w:t>на базе ботаническ</w:t>
      </w:r>
      <w:r w:rsidRPr="008603A9">
        <w:rPr>
          <w:rFonts w:ascii="Times New Roman" w:hAnsi="Times New Roman"/>
          <w:color w:val="000000"/>
          <w:sz w:val="28"/>
          <w:szCs w:val="28"/>
        </w:rPr>
        <w:t>о</w:t>
      </w:r>
      <w:r w:rsidRPr="008603A9">
        <w:rPr>
          <w:rFonts w:ascii="Times New Roman" w:hAnsi="Times New Roman"/>
          <w:color w:val="000000"/>
          <w:sz w:val="28"/>
          <w:szCs w:val="28"/>
        </w:rPr>
        <w:t>го сада Кубанского ГАУ в опытных рисовых лизиметрах</w:t>
      </w:r>
      <w:r>
        <w:rPr>
          <w:rFonts w:ascii="Times New Roman" w:hAnsi="Times New Roman"/>
          <w:color w:val="000000"/>
          <w:sz w:val="28"/>
          <w:szCs w:val="28"/>
        </w:rPr>
        <w:t xml:space="preserve"> в осеннее зимний период 2016-2017 гг.</w:t>
      </w:r>
    </w:p>
    <w:p w:rsidR="00321208" w:rsidRDefault="00321208" w:rsidP="00C42C10">
      <w:pPr>
        <w:shd w:val="clear" w:color="auto" w:fill="FFFFFF"/>
        <w:spacing w:after="0" w:line="36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процессе проведения эксперимента нами использовалась подготовленная измельчённая солома одного из распространённых сортов риса «Рапан», который занимает более 40% от общей площади посевов риса в Краснодарском крае. Эксперимент  был заложен в осенний период  через два дня после окончания уборочных работ в трех лизиметрах, разделённых на 3 равные части: в 1-ый лизиметр заделана рисовая солома, измельченная на фракции </w:t>
      </w:r>
      <w:smartTag w:uri="urn:schemas-microsoft-com:office:smarttags" w:element="metricconverter">
        <w:smartTagPr>
          <w:attr w:name="ProductID" w:val="50 мм"/>
        </w:smartTagPr>
        <w:r>
          <w:rPr>
            <w:rFonts w:ascii="Times New Roman" w:hAnsi="Times New Roman"/>
            <w:color w:val="000000"/>
            <w:sz w:val="28"/>
            <w:szCs w:val="28"/>
          </w:rPr>
          <w:t>50 мм</w:t>
        </w:r>
      </w:smartTag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100 мм"/>
        </w:smartTagPr>
        <w:r>
          <w:rPr>
            <w:rFonts w:ascii="Times New Roman" w:hAnsi="Times New Roman"/>
            <w:color w:val="000000"/>
            <w:sz w:val="28"/>
            <w:szCs w:val="28"/>
          </w:rPr>
          <w:t>100 мм</w:t>
        </w:r>
      </w:smartTag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150 мм"/>
        </w:smartTagPr>
        <w:r>
          <w:rPr>
            <w:rFonts w:ascii="Times New Roman" w:hAnsi="Times New Roman"/>
            <w:color w:val="000000"/>
            <w:sz w:val="28"/>
            <w:szCs w:val="28"/>
          </w:rPr>
          <w:t>150 мм</w:t>
        </w:r>
      </w:smartTag>
      <w:r>
        <w:rPr>
          <w:rFonts w:ascii="Times New Roman" w:hAnsi="Times New Roman"/>
          <w:color w:val="000000"/>
          <w:sz w:val="28"/>
          <w:szCs w:val="28"/>
        </w:rPr>
        <w:t>; во 2-ой -  заделана рисовая солома, измельченная на фракции 50 мм, 100 мм, 150 мм с расщеплением вдоль волокон; в 3-ой -  заделана рисовая солома, измельченная на фракции 50 мм, 100 мм, 150 мм и обработанная раствором водного аммиака из расчёта 5 кг. действующего вещества на 1 га. Перед заделкой соломы в почву проводилось ее взвешивание, также были отобраны пробы и выполнен анализ её химического состава. Подготовленная измельчённая и обработанная рисовая солома была заделана в почву на глубину 0,15-0,18 м и находилось в ней до апреля месяца следующего года, т.е. до начала предпосевных обработок. 20 апреля 2017 г. были отобраны образцы почвы на глубину до 0,2 м и сделан анализ ее химического состава.</w:t>
      </w:r>
    </w:p>
    <w:p w:rsidR="00321208" w:rsidRDefault="00321208" w:rsidP="00A25056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sz w:val="28"/>
        </w:rPr>
        <w:t>По полученным экспериментальным результатам</w:t>
      </w:r>
      <w:r w:rsidRPr="008603A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был построен гр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фик зависимости степени гумификации рисовой соломы по вариантам эк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перимента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(рисунок 1)</w:t>
      </w:r>
      <w:r>
        <w:rPr>
          <w:rFonts w:ascii="Times New Roman" w:hAnsi="Times New Roman"/>
          <w:sz w:val="28"/>
        </w:rPr>
        <w:t>. Степень гумификации оценивали отношением ма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сы извлечённой из почвы соломы к общей ее массе перед заделкой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в 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ы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сушенном состоянии.</w:t>
      </w:r>
    </w:p>
    <w:p w:rsidR="00321208" w:rsidRPr="008603A9" w:rsidRDefault="00321208" w:rsidP="00F67166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s1026" type="#_x0000_t75" style="position:absolute;margin-left:27.6pt;margin-top:-.45pt;width:282.25pt;height:214.1pt;z-index:251658240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">
            <v:imagedata r:id="rId14" o:title=""/>
            <o:lock v:ext="edit" aspectratio="f"/>
            <w10:wrap type="square"/>
          </v:shape>
        </w:pict>
      </w:r>
    </w:p>
    <w:p w:rsidR="00321208" w:rsidRDefault="00321208" w:rsidP="00F67166">
      <w:pPr>
        <w:spacing w:after="0" w:line="360" w:lineRule="auto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Рисунок 1 - </w:t>
      </w:r>
      <w:r>
        <w:rPr>
          <w:rFonts w:ascii="Times New Roman" w:hAnsi="Times New Roman"/>
          <w:sz w:val="28"/>
        </w:rPr>
        <w:t xml:space="preserve">Степень гумификации рисовой соломы в зависимости от </w:t>
      </w:r>
      <w:r w:rsidRPr="008603A9">
        <w:rPr>
          <w:rFonts w:ascii="Times New Roman" w:hAnsi="Times New Roman"/>
          <w:color w:val="000000"/>
          <w:spacing w:val="-2"/>
          <w:sz w:val="28"/>
          <w:szCs w:val="28"/>
        </w:rPr>
        <w:t>параметр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ов ее</w:t>
      </w:r>
      <w:r w:rsidRPr="008603A9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измельчения и расщепления</w:t>
      </w:r>
    </w:p>
    <w:p w:rsidR="00321208" w:rsidRDefault="00321208" w:rsidP="00C42C10">
      <w:pPr>
        <w:spacing w:after="0" w:line="360" w:lineRule="auto"/>
        <w:ind w:firstLine="567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321208" w:rsidRDefault="00321208" w:rsidP="00C42C1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21208" w:rsidRDefault="00321208" w:rsidP="00C42C1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Полученные результаты показывают, что длина резки на степень г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мификации оказывает незначительное влияние, хотя с увеличением ее 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личины степень гумификации снижается.</w:t>
      </w:r>
    </w:p>
    <w:p w:rsidR="00321208" w:rsidRDefault="00321208" w:rsidP="00C42C1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Наилучшие показатели степени гумификации отмечены на варианте с  измельчением и обработкой рисовой соломы раствором водного аммиака, но отличие ее от измельченной и расщепленной рисовой соломы незнач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тельны ( 4 - 7%).</w:t>
      </w:r>
    </w:p>
    <w:p w:rsidR="00321208" w:rsidRDefault="00321208" w:rsidP="00C42C1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Гумификация измельченной рисовой соломы проходит значительно медленнее чем гумификация измельченной и расщеплённой и измельчё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и обработанной гумифицирующим раствором.</w:t>
      </w:r>
    </w:p>
    <w:p w:rsidR="00321208" w:rsidRDefault="00321208" w:rsidP="00C42C1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анализа построенной гистограммы можно сделать вывод, что для ускорения процесса гумификации рисовой соломы её необходимо измел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чать и расщеплять вдоль волокон или же дополнительно обрабатывать г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мифицирующим раствором. Длина резки на процесс гумификации влияет незначительно, но рисовая солома с длиной частиц более 80 мм приводит к налипанию и забиванию рабочих органов почвообрабатывающих машин, осуществляющих её заделку в почву. </w:t>
      </w:r>
    </w:p>
    <w:p w:rsidR="00321208" w:rsidRDefault="00321208" w:rsidP="00010D3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учетом результатов проведённых исследований, при разработке 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вых измельчителей необходимо, чтобы в их конструкции наряду с измел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чающими элементами присутствовали и элементы, позволяющие качес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венно и с минимальными затратами энергии расщеплять рисовую солому вдоль волокон.</w:t>
      </w:r>
    </w:p>
    <w:p w:rsidR="00321208" w:rsidRDefault="00321208" w:rsidP="003451DA">
      <w:pPr>
        <w:pStyle w:val="BodyText"/>
        <w:shd w:val="clear" w:color="auto" w:fill="auto"/>
        <w:spacing w:after="0" w:line="360" w:lineRule="auto"/>
        <w:ind w:left="20" w:right="60" w:firstLine="547"/>
        <w:jc w:val="both"/>
      </w:pPr>
      <w:r>
        <w:t>Анализ измельчителей соломы, технологий уборки риса и условий, в которых проходит уборка, показывает, что наибольший интерес для пр</w:t>
      </w:r>
      <w:r>
        <w:t>о</w:t>
      </w:r>
      <w:r>
        <w:t>ведения работ по созданию агрегата для измельчения соломы предста</w:t>
      </w:r>
      <w:r>
        <w:t>в</w:t>
      </w:r>
      <w:r>
        <w:t>ляют прицепные мобильные агрегаты, измельчающие аппараты которых снабжены ножевыми рабочими органами. Они превосходят агрегаты с м</w:t>
      </w:r>
      <w:r>
        <w:t>о</w:t>
      </w:r>
      <w:r>
        <w:t>лотковыми рабочими органами по энергоёмкости процесса измельчения. Устройства для распределения измельчённых частиц по поверхности поля комбинированного типа являются более перспективными, так как испол</w:t>
      </w:r>
      <w:r>
        <w:t>ь</w:t>
      </w:r>
      <w:r>
        <w:t>зуют механический и пневматический эффекты разбрасывания.</w:t>
      </w:r>
    </w:p>
    <w:p w:rsidR="00321208" w:rsidRDefault="00321208" w:rsidP="003451DA">
      <w:pPr>
        <w:pStyle w:val="BodyText"/>
        <w:shd w:val="clear" w:color="auto" w:fill="auto"/>
        <w:spacing w:after="0" w:line="360" w:lineRule="auto"/>
        <w:ind w:left="20" w:right="60" w:firstLine="547"/>
        <w:jc w:val="both"/>
      </w:pPr>
      <w:r>
        <w:t>С учётом этого, для измельчения рисовой соломы из валков нами б</w:t>
      </w:r>
      <w:r>
        <w:t>ы</w:t>
      </w:r>
      <w:r>
        <w:t>ла выбрана конструктивная схема агрегата, за основу в которой принята совмещённая схема подборщика-измельчителя соломы ЗИС-2 и разраб</w:t>
      </w:r>
      <w:r>
        <w:t>о</w:t>
      </w:r>
      <w:r>
        <w:t xml:space="preserve">танного Бузиковым Ш.В. подборщика-измельчителя соломы </w:t>
      </w:r>
      <w:r w:rsidRPr="001A7A26">
        <w:t>[1</w:t>
      </w:r>
      <w:r>
        <w:t>0-12</w:t>
      </w:r>
      <w:r w:rsidRPr="001A7A26">
        <w:t>]</w:t>
      </w:r>
      <w:r>
        <w:t xml:space="preserve">. </w:t>
      </w:r>
    </w:p>
    <w:p w:rsidR="00321208" w:rsidRDefault="00321208" w:rsidP="003451DA">
      <w:pPr>
        <w:pStyle w:val="BodyText"/>
        <w:shd w:val="clear" w:color="auto" w:fill="auto"/>
        <w:spacing w:after="0" w:line="360" w:lineRule="auto"/>
        <w:ind w:left="20" w:right="60" w:firstLine="547"/>
        <w:jc w:val="both"/>
      </w:pPr>
      <w:r>
        <w:t>Подобный подборщик измельчитель проходил государственные и</w:t>
      </w:r>
      <w:r>
        <w:t>с</w:t>
      </w:r>
      <w:r>
        <w:t xml:space="preserve">пытания на уборке риса в 2008 г. на опытном производственном участке ВНИИриса. </w:t>
      </w:r>
      <w:r>
        <w:rPr>
          <w:rFonts w:eastAsia="TimesNewRoman"/>
        </w:rPr>
        <w:t>В</w:t>
      </w:r>
      <w:r w:rsidRPr="00B17462">
        <w:rPr>
          <w:rFonts w:eastAsia="TimesNewRoman"/>
        </w:rPr>
        <w:t xml:space="preserve"> ходе испытаний пропускная способность измельчителя </w:t>
      </w:r>
      <w:r>
        <w:rPr>
          <w:rFonts w:eastAsia="TimesNewRoman"/>
        </w:rPr>
        <w:t>б</w:t>
      </w:r>
      <w:r>
        <w:rPr>
          <w:rFonts w:eastAsia="TimesNewRoman"/>
        </w:rPr>
        <w:t>ы</w:t>
      </w:r>
      <w:r>
        <w:rPr>
          <w:rFonts w:eastAsia="TimesNewRoman"/>
        </w:rPr>
        <w:t>ла</w:t>
      </w:r>
      <w:r w:rsidRPr="00B17462">
        <w:rPr>
          <w:rFonts w:eastAsia="TimesNewRoman"/>
        </w:rPr>
        <w:t xml:space="preserve"> </w:t>
      </w:r>
      <w:r w:rsidRPr="00B17462">
        <w:t xml:space="preserve">1,8–2,1 </w:t>
      </w:r>
      <w:r w:rsidRPr="00B17462">
        <w:rPr>
          <w:rFonts w:eastAsia="TimesNewRoman"/>
        </w:rPr>
        <w:t>кг</w:t>
      </w:r>
      <w:r w:rsidRPr="00B17462">
        <w:t>/</w:t>
      </w:r>
      <w:r w:rsidRPr="00B17462">
        <w:rPr>
          <w:rFonts w:eastAsia="TimesNewRoman"/>
        </w:rPr>
        <w:t xml:space="preserve">с </w:t>
      </w:r>
      <w:r w:rsidRPr="00B17462">
        <w:t>(</w:t>
      </w:r>
      <w:r w:rsidRPr="00B17462">
        <w:rPr>
          <w:rFonts w:eastAsia="TimesNewRoman"/>
        </w:rPr>
        <w:t xml:space="preserve">по </w:t>
      </w:r>
      <w:r>
        <w:rPr>
          <w:rFonts w:eastAsia="TimesNewRoman"/>
        </w:rPr>
        <w:t>техническому заданию (</w:t>
      </w:r>
      <w:r w:rsidRPr="00B17462">
        <w:t>ТЗ</w:t>
      </w:r>
      <w:r>
        <w:t>)</w:t>
      </w:r>
      <w:r w:rsidRPr="00B17462">
        <w:t xml:space="preserve"> – 2,5 – 3,0 </w:t>
      </w:r>
      <w:r w:rsidRPr="00B17462">
        <w:rPr>
          <w:rFonts w:eastAsia="TimesNewRoman"/>
        </w:rPr>
        <w:t>кг</w:t>
      </w:r>
      <w:r w:rsidRPr="00B17462">
        <w:t>/</w:t>
      </w:r>
      <w:r w:rsidRPr="00B17462">
        <w:rPr>
          <w:rFonts w:eastAsia="TimesNewRoman"/>
        </w:rPr>
        <w:t>с</w:t>
      </w:r>
      <w:r w:rsidRPr="00B17462">
        <w:t>).</w:t>
      </w:r>
      <w:r w:rsidRPr="00B17462">
        <w:rPr>
          <w:rFonts w:eastAsia="TimesNewRoman"/>
        </w:rPr>
        <w:t xml:space="preserve"> Полнота подбора массы из валка составила </w:t>
      </w:r>
      <w:r w:rsidRPr="00B17462">
        <w:t xml:space="preserve">89,4-89,6%, </w:t>
      </w:r>
      <w:r w:rsidRPr="00B17462">
        <w:rPr>
          <w:rFonts w:eastAsia="TimesNewRoman"/>
        </w:rPr>
        <w:t>что не отвечало агротреб</w:t>
      </w:r>
      <w:r w:rsidRPr="00B17462">
        <w:rPr>
          <w:rFonts w:eastAsia="TimesNewRoman"/>
        </w:rPr>
        <w:t>о</w:t>
      </w:r>
      <w:r w:rsidRPr="00B17462">
        <w:rPr>
          <w:rFonts w:eastAsia="TimesNewRoman"/>
        </w:rPr>
        <w:t xml:space="preserve">ваниям </w:t>
      </w:r>
      <w:r w:rsidRPr="00B17462">
        <w:t>(</w:t>
      </w:r>
      <w:r w:rsidRPr="00B17462">
        <w:rPr>
          <w:rFonts w:eastAsia="TimesNewRoman"/>
        </w:rPr>
        <w:t xml:space="preserve">не менее </w:t>
      </w:r>
      <w:r>
        <w:t>98%)</w:t>
      </w:r>
      <w:r w:rsidRPr="00B17462">
        <w:rPr>
          <w:rFonts w:eastAsia="TimesNewRoman"/>
        </w:rPr>
        <w:t>.</w:t>
      </w:r>
      <w:r>
        <w:t xml:space="preserve"> Результаты испытаний свидетельствовали также о том, что ряд показателей не соответствовал агротехническим требован</w:t>
      </w:r>
      <w:r>
        <w:t>и</w:t>
      </w:r>
      <w:r>
        <w:t>ям, предъявляемым к данной технологической операции. Так размер соло</w:t>
      </w:r>
      <w:r>
        <w:softHyphen/>
        <w:t>менной резки находился в пределах 0,002...0,475 м, средневзвешенный размер частиц составил 0,196...0,203 м, при этом более половины  измел</w:t>
      </w:r>
      <w:r>
        <w:t>ь</w:t>
      </w:r>
      <w:r>
        <w:t>чённой массы (57,68-62,15%) имел размер свыше 0,120 м, неравноме</w:t>
      </w:r>
      <w:r>
        <w:t>р</w:t>
      </w:r>
      <w:r>
        <w:t>ность разброса из</w:t>
      </w:r>
      <w:r>
        <w:softHyphen/>
        <w:t>мельчённой соломы на рабочую ширину составила 80,3-82,9% , практически не происходило расщепления рисовой соломы вдоль волокон. Данные обстоятельства указывают на необходимость дальне</w:t>
      </w:r>
      <w:r>
        <w:t>й</w:t>
      </w:r>
      <w:r>
        <w:t>шего совершенствования данной конструктивной схемы.</w:t>
      </w:r>
    </w:p>
    <w:p w:rsidR="00321208" w:rsidRDefault="00321208" w:rsidP="003451DA">
      <w:pPr>
        <w:pStyle w:val="BodyText"/>
        <w:shd w:val="clear" w:color="auto" w:fill="auto"/>
        <w:spacing w:after="0" w:line="360" w:lineRule="auto"/>
        <w:ind w:left="20" w:right="60" w:firstLine="547"/>
        <w:jc w:val="both"/>
      </w:pPr>
      <w:r>
        <w:t>Кроме этого как показал анализ, к недостаткам конструкции прице</w:t>
      </w:r>
      <w:r>
        <w:t>п</w:t>
      </w:r>
      <w:r>
        <w:t>ного измельчителя соломы из валков следует отнести:</w:t>
      </w:r>
    </w:p>
    <w:p w:rsidR="00321208" w:rsidRDefault="00321208" w:rsidP="003451DA">
      <w:pPr>
        <w:pStyle w:val="BodyText"/>
        <w:numPr>
          <w:ilvl w:val="0"/>
          <w:numId w:val="16"/>
        </w:numPr>
        <w:shd w:val="clear" w:color="auto" w:fill="auto"/>
        <w:tabs>
          <w:tab w:val="left" w:pos="980"/>
        </w:tabs>
        <w:spacing w:after="0" w:line="360" w:lineRule="auto"/>
        <w:ind w:left="20" w:right="60" w:firstLine="547"/>
        <w:jc w:val="both"/>
      </w:pPr>
      <w:r>
        <w:t>измельчающий аппарат производит измельчение исходного мат</w:t>
      </w:r>
      <w:r>
        <w:t>е</w:t>
      </w:r>
      <w:r>
        <w:t>риала только в одной плоскости, тем самым не учитывается хаотичное распределение стеблей соломы в валке, что приводит к неравномерности гранулометрического состава продуктов измельчения.</w:t>
      </w:r>
    </w:p>
    <w:p w:rsidR="00321208" w:rsidRDefault="00321208" w:rsidP="003451DA">
      <w:pPr>
        <w:pStyle w:val="BodyText"/>
        <w:numPr>
          <w:ilvl w:val="0"/>
          <w:numId w:val="16"/>
        </w:numPr>
        <w:shd w:val="clear" w:color="auto" w:fill="auto"/>
        <w:tabs>
          <w:tab w:val="left" w:pos="980"/>
        </w:tabs>
        <w:spacing w:after="0" w:line="360" w:lineRule="auto"/>
        <w:ind w:left="20" w:right="60" w:firstLine="547"/>
        <w:jc w:val="both"/>
      </w:pPr>
      <w:r>
        <w:t>в конструкции измельчителя не предусмотрено технических р</w:t>
      </w:r>
      <w:r>
        <w:t>е</w:t>
      </w:r>
      <w:r>
        <w:t>шений для расщепления или перетирания стебля.</w:t>
      </w:r>
    </w:p>
    <w:p w:rsidR="00321208" w:rsidRDefault="00321208" w:rsidP="003451DA">
      <w:pPr>
        <w:pStyle w:val="BodyText"/>
        <w:shd w:val="clear" w:color="auto" w:fill="auto"/>
        <w:spacing w:after="0" w:line="360" w:lineRule="auto"/>
        <w:ind w:left="20" w:right="60" w:firstLine="547"/>
        <w:jc w:val="both"/>
      </w:pPr>
      <w:r>
        <w:t>Перечисленных недостатков лишена предложенная и спроектирова</w:t>
      </w:r>
      <w:r>
        <w:t>н</w:t>
      </w:r>
      <w:r>
        <w:t>ная нами конструктивная схема мобильного прицепного измельчителя р</w:t>
      </w:r>
      <w:r>
        <w:t>и</w:t>
      </w:r>
      <w:r>
        <w:t>совой соломы из валков (рисунок 2).</w:t>
      </w:r>
    </w:p>
    <w:p w:rsidR="00321208" w:rsidRDefault="00321208" w:rsidP="00630277">
      <w:pPr>
        <w:pStyle w:val="BodyText"/>
        <w:shd w:val="clear" w:color="auto" w:fill="auto"/>
        <w:spacing w:after="0" w:line="360" w:lineRule="auto"/>
        <w:ind w:left="20" w:right="60" w:firstLine="547"/>
        <w:jc w:val="both"/>
      </w:pPr>
      <w:r>
        <w:t>Мобильный прицепной измельчитель рисовой соломы, содержит раму 10, на которой после</w:t>
      </w:r>
      <w:r>
        <w:softHyphen/>
        <w:t xml:space="preserve">довательно смонтированы роторный подбирающий аппарат 2, противорежущий горизонтальный брус 4, </w:t>
      </w:r>
      <w:r>
        <w:rPr>
          <w:rStyle w:val="35"/>
        </w:rPr>
        <w:t>противорежущая вертикальная пластина</w:t>
      </w:r>
      <w:r>
        <w:t xml:space="preserve"> в виде сегмента 5, </w:t>
      </w:r>
      <w:r>
        <w:rPr>
          <w:rStyle w:val="35"/>
        </w:rPr>
        <w:t>дека штифтовая</w:t>
      </w:r>
      <w:r>
        <w:t xml:space="preserve"> 6, измельчающий </w:t>
      </w:r>
      <w:r>
        <w:rPr>
          <w:rStyle w:val="35"/>
        </w:rPr>
        <w:t>штифтово-ножевой барабан</w:t>
      </w:r>
      <w:r>
        <w:t xml:space="preserve"> 7 с жёстко закреплёнными П - образными ножами объёмного резания и расщепляющими штифтами,  выгрузной дефлектор 8 с расположенными в нём направляющими . Все элементы измельчителя смонтированы на раме 10 с пневматическим колёсным ходом 9, привод рабочих органов осуществляется от ВОМ трактора 1 посредством редуктора 3.</w:t>
      </w:r>
    </w:p>
    <w:p w:rsidR="00321208" w:rsidRDefault="00321208" w:rsidP="00D41AAC">
      <w:pPr>
        <w:pStyle w:val="BodyText"/>
        <w:shd w:val="clear" w:color="auto" w:fill="auto"/>
        <w:spacing w:after="0" w:line="360" w:lineRule="auto"/>
        <w:ind w:left="20" w:right="60" w:firstLine="547"/>
        <w:jc w:val="both"/>
      </w:pPr>
      <w:r>
        <w:t>Мобильный прицепной измельчитель рисовой соломы работает сл</w:t>
      </w:r>
      <w:r>
        <w:t>е</w:t>
      </w:r>
      <w:r>
        <w:t>дующим образом.</w:t>
      </w:r>
    </w:p>
    <w:p w:rsidR="00321208" w:rsidRDefault="00321208" w:rsidP="00D41AAC">
      <w:pPr>
        <w:pStyle w:val="BodyText"/>
        <w:shd w:val="clear" w:color="auto" w:fill="auto"/>
        <w:spacing w:after="0" w:line="360" w:lineRule="auto"/>
        <w:ind w:left="20" w:right="60" w:firstLine="547"/>
        <w:jc w:val="both"/>
      </w:pPr>
      <w:r>
        <w:t>При движении агрегата по рисовому валку соломистая масса при п</w:t>
      </w:r>
      <w:r>
        <w:t>о</w:t>
      </w:r>
      <w:r>
        <w:t xml:space="preserve">мощи роторного подбирающего аппарата 2 подаётся к  противорежущему горизонтальному брусу 5, где вращающимся </w:t>
      </w:r>
      <w:r>
        <w:rPr>
          <w:rStyle w:val="35"/>
        </w:rPr>
        <w:t>штифтово-ножевым бараб</w:t>
      </w:r>
      <w:r>
        <w:rPr>
          <w:rStyle w:val="35"/>
        </w:rPr>
        <w:t>а</w:t>
      </w:r>
      <w:r>
        <w:rPr>
          <w:rStyle w:val="35"/>
        </w:rPr>
        <w:t>ном</w:t>
      </w:r>
      <w:r>
        <w:t xml:space="preserve"> 7 с помощью П - образных ножей объёмного резания и расщепля</w:t>
      </w:r>
      <w:r>
        <w:t>ю</w:t>
      </w:r>
      <w:r>
        <w:t xml:space="preserve">щих штифтов при прохождении через </w:t>
      </w:r>
      <w:r>
        <w:rPr>
          <w:rStyle w:val="35"/>
        </w:rPr>
        <w:t xml:space="preserve">противорежущую вертикальную пластину-сегмент и штифтовую деку </w:t>
      </w:r>
      <w:r>
        <w:t>интенсивно измельчается и расще</w:t>
      </w:r>
      <w:r>
        <w:t>п</w:t>
      </w:r>
      <w:r>
        <w:t>ляется вдоль стебля. Далее измельченная рисовая соломенная резка п</w:t>
      </w:r>
      <w:r>
        <w:t>о</w:t>
      </w:r>
      <w:r>
        <w:t>ступает в выгрузной дефлектор 8, где, двигаясь по направляющим, равн</w:t>
      </w:r>
      <w:r>
        <w:t>о</w:t>
      </w:r>
      <w:r>
        <w:t>мерно распределяется по поверхности поля.</w:t>
      </w:r>
    </w:p>
    <w:p w:rsidR="00321208" w:rsidRDefault="00321208" w:rsidP="003451DA">
      <w:pPr>
        <w:pStyle w:val="BodyText"/>
        <w:shd w:val="clear" w:color="auto" w:fill="auto"/>
        <w:spacing w:after="0" w:line="360" w:lineRule="auto"/>
        <w:ind w:left="20" w:right="60" w:hanging="20"/>
        <w:jc w:val="both"/>
        <w:rPr>
          <w:rStyle w:val="35"/>
        </w:rPr>
      </w:pPr>
      <w:r w:rsidRPr="00F62E07">
        <w:rPr>
          <w:noProof/>
          <w:shd w:val="clear" w:color="auto" w:fill="FFFFFF"/>
          <w:lang w:eastAsia="ru-RU"/>
        </w:rPr>
        <w:pict>
          <v:shape id="Рисунок 17" o:spid="_x0000_i1025" type="#_x0000_t75" alt="Измелчитель ЗИС-21.jpg" style="width:456.6pt;height:250.8pt;visibility:visible">
            <v:imagedata r:id="rId15" o:title="" croptop="14839f" cropbottom="16703f" cropleft="9993f" cropright="11820f"/>
          </v:shape>
        </w:pict>
      </w:r>
    </w:p>
    <w:p w:rsidR="00321208" w:rsidRDefault="00321208" w:rsidP="003451DA">
      <w:pPr>
        <w:pStyle w:val="BodyText"/>
        <w:shd w:val="clear" w:color="auto" w:fill="auto"/>
        <w:spacing w:after="0" w:line="360" w:lineRule="auto"/>
        <w:ind w:left="20" w:right="60" w:hanging="20"/>
        <w:rPr>
          <w:rStyle w:val="35"/>
        </w:rPr>
      </w:pPr>
      <w:r>
        <w:rPr>
          <w:rStyle w:val="35"/>
        </w:rPr>
        <w:t>1 - привод от ВОМ трактора; 2 - роторный подбирающий аппарат; 3 - р</w:t>
      </w:r>
      <w:r>
        <w:rPr>
          <w:rStyle w:val="35"/>
        </w:rPr>
        <w:t>е</w:t>
      </w:r>
      <w:r>
        <w:rPr>
          <w:rStyle w:val="35"/>
        </w:rPr>
        <w:t>дуктор привода рабочих органов; 4 - противорежущий горизонтальный брус; 5 - противорежущая вертикальная пластина в виде сегмента; 6 - дека штифтовая; 7 - измельчающий штифтово-ножевой барабан; 8 - дефлектор; 9 -пневматическое опорное колесо; 10 - рама прицепного измельчителя.</w:t>
      </w:r>
    </w:p>
    <w:p w:rsidR="00321208" w:rsidRDefault="00321208" w:rsidP="003451DA">
      <w:pPr>
        <w:pStyle w:val="BodyText"/>
        <w:shd w:val="clear" w:color="auto" w:fill="auto"/>
        <w:spacing w:after="0" w:line="360" w:lineRule="auto"/>
        <w:ind w:left="20" w:right="60" w:hanging="20"/>
      </w:pPr>
      <w:r>
        <w:rPr>
          <w:rStyle w:val="35"/>
        </w:rPr>
        <w:t xml:space="preserve">Рисунок 2 </w:t>
      </w:r>
      <w:r>
        <w:rPr>
          <w:rStyle w:val="34"/>
        </w:rPr>
        <w:t xml:space="preserve">- </w:t>
      </w:r>
      <w:r>
        <w:rPr>
          <w:rStyle w:val="35"/>
        </w:rPr>
        <w:t>Конструктивная схема мобильного прицепного измельчителя рисовой соломы из валков</w:t>
      </w:r>
    </w:p>
    <w:p w:rsidR="00321208" w:rsidRDefault="00321208" w:rsidP="003451DA">
      <w:pPr>
        <w:pStyle w:val="BodyText"/>
        <w:shd w:val="clear" w:color="auto" w:fill="auto"/>
        <w:spacing w:after="0" w:line="360" w:lineRule="auto"/>
        <w:ind w:left="20" w:right="60" w:firstLine="547"/>
        <w:jc w:val="both"/>
      </w:pPr>
    </w:p>
    <w:p w:rsidR="00321208" w:rsidRDefault="00321208" w:rsidP="003451DA">
      <w:pPr>
        <w:pStyle w:val="BodyText"/>
        <w:shd w:val="clear" w:color="auto" w:fill="auto"/>
        <w:spacing w:after="0" w:line="360" w:lineRule="auto"/>
        <w:ind w:left="20" w:right="60" w:firstLine="547"/>
        <w:jc w:val="both"/>
      </w:pPr>
      <w:r>
        <w:t>Использование в измельчающем аппарате мобильного прицепного измельчителя П - образных ножей объёмного резания, наклонённых отн</w:t>
      </w:r>
      <w:r>
        <w:t>о</w:t>
      </w:r>
      <w:r>
        <w:t>сительно радиуса-вектора, проходящего через ось вращения, позволяет измельчать исходный материал с меньшей энерго</w:t>
      </w:r>
      <w:r>
        <w:softHyphen/>
        <w:t>ёмкостью в двух взаи</w:t>
      </w:r>
      <w:r>
        <w:t>м</w:t>
      </w:r>
      <w:r>
        <w:t>ноперпендикулярных плоскостях, что должно обкспечивать получение более выровненного гранулометрического состава продуктов измельч</w:t>
      </w:r>
      <w:r>
        <w:t>е</w:t>
      </w:r>
      <w:r>
        <w:t>ния, а дополнение конструкции штифтами позволит производить полн</w:t>
      </w:r>
      <w:r>
        <w:t>о</w:t>
      </w:r>
      <w:r>
        <w:t>объёмное расщепление рисовой соломы вдоль стебля.</w:t>
      </w:r>
    </w:p>
    <w:p w:rsidR="00321208" w:rsidRDefault="00321208" w:rsidP="003D50FE">
      <w:pPr>
        <w:shd w:val="clear" w:color="auto" w:fill="FFFFFF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Затраты мощности в процессе работы</w:t>
      </w:r>
      <w:r w:rsidRPr="007A5C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штифтово-ножевого измел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чающего барабана мощность расходуются на измельчение и перетирание (расщепление) рисовой соломы и можно записать в следующем виде:</w:t>
      </w:r>
    </w:p>
    <w:p w:rsidR="00321208" w:rsidRDefault="00321208" w:rsidP="003D50FE">
      <w:pPr>
        <w:shd w:val="clear" w:color="auto" w:fill="FFFFFF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21208" w:rsidRPr="00AB2E32" w:rsidRDefault="00321208" w:rsidP="003D50FE">
      <w:pPr>
        <w:shd w:val="clear" w:color="auto" w:fill="FFFFFF"/>
        <w:spacing w:after="0" w:line="36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 w:rsidRPr="000239AF">
        <w:rPr>
          <w:rFonts w:ascii="Times New Roman" w:hAnsi="Times New Roman"/>
          <w:sz w:val="28"/>
          <w:szCs w:val="28"/>
        </w:rPr>
        <w:fldChar w:fldCharType="begin"/>
      </w:r>
      <w:r w:rsidRPr="000239AF">
        <w:rPr>
          <w:rFonts w:ascii="Times New Roman" w:hAnsi="Times New Roman"/>
          <w:sz w:val="28"/>
          <w:szCs w:val="28"/>
        </w:rPr>
        <w:instrText xml:space="preserve"> QUOTE </w:instrText>
      </w:r>
      <w:r w:rsidRPr="000239AF">
        <w:pict>
          <v:shape id="_x0000_i1026" type="#_x0000_t75" style="width:69pt;height:15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27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7015F&quot;/&gt;&lt;wsp:rsid wsp:val=&quot;00000329&quot;/&gt;&lt;wsp:rsid wsp:val=&quot;00010D3C&quot;/&gt;&lt;wsp:rsid wsp:val=&quot;0001236D&quot;/&gt;&lt;wsp:rsid wsp:val=&quot;000123B4&quot;/&gt;&lt;wsp:rsid wsp:val=&quot;000131D2&quot;/&gt;&lt;wsp:rsid wsp:val=&quot;000239AF&quot;/&gt;&lt;wsp:rsid wsp:val=&quot;00025CB4&quot;/&gt;&lt;wsp:rsid wsp:val=&quot;0003661A&quot;/&gt;&lt;wsp:rsid wsp:val=&quot;00043F6F&quot;/&gt;&lt;wsp:rsid wsp:val=&quot;00044799&quot;/&gt;&lt;wsp:rsid wsp:val=&quot;0005240C&quot;/&gt;&lt;wsp:rsid wsp:val=&quot;00057861&quot;/&gt;&lt;wsp:rsid wsp:val=&quot;000601F6&quot;/&gt;&lt;wsp:rsid wsp:val=&quot;00066C13&quot;/&gt;&lt;wsp:rsid wsp:val=&quot;000677D9&quot;/&gt;&lt;wsp:rsid wsp:val=&quot;0007052F&quot;/&gt;&lt;wsp:rsid wsp:val=&quot;00070E87&quot;/&gt;&lt;wsp:rsid wsp:val=&quot;000715E2&quot;/&gt;&lt;wsp:rsid wsp:val=&quot;00074F10&quot;/&gt;&lt;wsp:rsid wsp:val=&quot;000977B3&quot;/&gt;&lt;wsp:rsid wsp:val=&quot;000A0849&quot;/&gt;&lt;wsp:rsid wsp:val=&quot;000A3513&quot;/&gt;&lt;wsp:rsid wsp:val=&quot;000B7361&quot;/&gt;&lt;wsp:rsid wsp:val=&quot;000C0B98&quot;/&gt;&lt;wsp:rsid wsp:val=&quot;000C1882&quot;/&gt;&lt;wsp:rsid wsp:val=&quot;000C20C5&quot;/&gt;&lt;wsp:rsid wsp:val=&quot;000C29FC&quot;/&gt;&lt;wsp:rsid wsp:val=&quot;000D3622&quot;/&gt;&lt;wsp:rsid wsp:val=&quot;000D7996&quot;/&gt;&lt;wsp:rsid wsp:val=&quot;000E33D1&quot;/&gt;&lt;wsp:rsid wsp:val=&quot;000E6828&quot;/&gt;&lt;wsp:rsid wsp:val=&quot;000F045A&quot;/&gt;&lt;wsp:rsid wsp:val=&quot;000F0C4E&quot;/&gt;&lt;wsp:rsid wsp:val=&quot;000F111D&quot;/&gt;&lt;wsp:rsid wsp:val=&quot;000F3001&quot;/&gt;&lt;wsp:rsid wsp:val=&quot;00104FD5&quot;/&gt;&lt;wsp:rsid wsp:val=&quot;0010559C&quot;/&gt;&lt;wsp:rsid wsp:val=&quot;00111AD7&quot;/&gt;&lt;wsp:rsid wsp:val=&quot;00123FF5&quot;/&gt;&lt;wsp:rsid wsp:val=&quot;001332FF&quot;/&gt;&lt;wsp:rsid wsp:val=&quot;00133B44&quot;/&gt;&lt;wsp:rsid wsp:val=&quot;00136A5B&quot;/&gt;&lt;wsp:rsid wsp:val=&quot;00142DF8&quot;/&gt;&lt;wsp:rsid wsp:val=&quot;001450AE&quot;/&gt;&lt;wsp:rsid wsp:val=&quot;00147738&quot;/&gt;&lt;wsp:rsid wsp:val=&quot;001527AB&quot;/&gt;&lt;wsp:rsid wsp:val=&quot;00157261&quot;/&gt;&lt;wsp:rsid wsp:val=&quot;00161055&quot;/&gt;&lt;wsp:rsid wsp:val=&quot;00165B64&quot;/&gt;&lt;wsp:rsid wsp:val=&quot;0017137C&quot;/&gt;&lt;wsp:rsid wsp:val=&quot;0017557F&quot;/&gt;&lt;wsp:rsid wsp:val=&quot;00191393&quot;/&gt;&lt;wsp:rsid wsp:val=&quot;00194C67&quot;/&gt;&lt;wsp:rsid wsp:val=&quot;00194FBA&quot;/&gt;&lt;wsp:rsid wsp:val=&quot;0019542E&quot;/&gt;&lt;wsp:rsid wsp:val=&quot;0019560D&quot;/&gt;&lt;wsp:rsid wsp:val=&quot;00196AEA&quot;/&gt;&lt;wsp:rsid wsp:val=&quot;001A0CD7&quot;/&gt;&lt;wsp:rsid wsp:val=&quot;001A54D2&quot;/&gt;&lt;wsp:rsid wsp:val=&quot;001A7A26&quot;/&gt;&lt;wsp:rsid wsp:val=&quot;001B1E94&quot;/&gt;&lt;wsp:rsid wsp:val=&quot;001B53BF&quot;/&gt;&lt;wsp:rsid wsp:val=&quot;001B6317&quot;/&gt;&lt;wsp:rsid wsp:val=&quot;001C2599&quot;/&gt;&lt;wsp:rsid wsp:val=&quot;001C2EB2&quot;/&gt;&lt;wsp:rsid wsp:val=&quot;001C53ED&quot;/&gt;&lt;wsp:rsid wsp:val=&quot;001D7950&quot;/&gt;&lt;wsp:rsid wsp:val=&quot;001E104E&quot;/&gt;&lt;wsp:rsid wsp:val=&quot;001E123A&quot;/&gt;&lt;wsp:rsid wsp:val=&quot;001F1A34&quot;/&gt;&lt;wsp:rsid wsp:val=&quot;001F1EF8&quot;/&gt;&lt;wsp:rsid wsp:val=&quot;001F6F2B&quot;/&gt;&lt;wsp:rsid wsp:val=&quot;00204D4A&quot;/&gt;&lt;wsp:rsid wsp:val=&quot;00205B1E&quot;/&gt;&lt;wsp:rsid wsp:val=&quot;00216C14&quot;/&gt;&lt;wsp:rsid wsp:val=&quot;0022531B&quot;/&gt;&lt;wsp:rsid wsp:val=&quot;00233FA0&quot;/&gt;&lt;wsp:rsid wsp:val=&quot;002578E1&quot;/&gt;&lt;wsp:rsid wsp:val=&quot;002616C3&quot;/&gt;&lt;wsp:rsid wsp:val=&quot;00261DE3&quot;/&gt;&lt;wsp:rsid wsp:val=&quot;0026759C&quot;/&gt;&lt;wsp:rsid wsp:val=&quot;00271955&quot;/&gt;&lt;wsp:rsid wsp:val=&quot;002758A8&quot;/&gt;&lt;wsp:rsid wsp:val=&quot;002774EF&quot;/&gt;&lt;wsp:rsid wsp:val=&quot;00287936&quot;/&gt;&lt;wsp:rsid wsp:val=&quot;00290B64&quot;/&gt;&lt;wsp:rsid wsp:val=&quot;002968BF&quot;/&gt;&lt;wsp:rsid wsp:val=&quot;00297E1F&quot;/&gt;&lt;wsp:rsid wsp:val=&quot;002A001C&quot;/&gt;&lt;wsp:rsid wsp:val=&quot;002A2678&quot;/&gt;&lt;wsp:rsid wsp:val=&quot;002A4424&quot;/&gt;&lt;wsp:rsid wsp:val=&quot;002A52E2&quot;/&gt;&lt;wsp:rsid wsp:val=&quot;002A688D&quot;/&gt;&lt;wsp:rsid wsp:val=&quot;002B328C&quot;/&gt;&lt;wsp:rsid wsp:val=&quot;002B7187&quot;/&gt;&lt;wsp:rsid wsp:val=&quot;002C638B&quot;/&gt;&lt;wsp:rsid wsp:val=&quot;002D7262&quot;/&gt;&lt;wsp:rsid wsp:val=&quot;002E7BA0&quot;/&gt;&lt;wsp:rsid wsp:val=&quot;0030179B&quot;/&gt;&lt;wsp:rsid wsp:val=&quot;003046F5&quot;/&gt;&lt;wsp:rsid wsp:val=&quot;00315034&quot;/&gt;&lt;wsp:rsid wsp:val=&quot;00323922&quot;/&gt;&lt;wsp:rsid wsp:val=&quot;00324CDC&quot;/&gt;&lt;wsp:rsid wsp:val=&quot;00333633&quot;/&gt;&lt;wsp:rsid wsp:val=&quot;003358C7&quot;/&gt;&lt;wsp:rsid wsp:val=&quot;003376B7&quot;/&gt;&lt;wsp:rsid wsp:val=&quot;00340130&quot;/&gt;&lt;wsp:rsid wsp:val=&quot;00342F66&quot;/&gt;&lt;wsp:rsid wsp:val=&quot;003451DA&quot;/&gt;&lt;wsp:rsid wsp:val=&quot;003469B1&quot;/&gt;&lt;wsp:rsid wsp:val=&quot;00351157&quot;/&gt;&lt;wsp:rsid wsp:val=&quot;00351FA0&quot;/&gt;&lt;wsp:rsid wsp:val=&quot;0035394F&quot;/&gt;&lt;wsp:rsid wsp:val=&quot;00357816&quot;/&gt;&lt;wsp:rsid wsp:val=&quot;00361702&quot;/&gt;&lt;wsp:rsid wsp:val=&quot;00361C22&quot;/&gt;&lt;wsp:rsid wsp:val=&quot;00374C69&quot;/&gt;&lt;wsp:rsid wsp:val=&quot;0037592B&quot;/&gt;&lt;wsp:rsid wsp:val=&quot;00381A03&quot;/&gt;&lt;wsp:rsid wsp:val=&quot;00386937&quot;/&gt;&lt;wsp:rsid wsp:val=&quot;0038762B&quot;/&gt;&lt;wsp:rsid wsp:val=&quot;003909F1&quot;/&gt;&lt;wsp:rsid wsp:val=&quot;0039250C&quot;/&gt;&lt;wsp:rsid wsp:val=&quot;003B1230&quot;/&gt;&lt;wsp:rsid wsp:val=&quot;003B5100&quot;/&gt;&lt;wsp:rsid wsp:val=&quot;003B5A84&quot;/&gt;&lt;wsp:rsid wsp:val=&quot;003C2B25&quot;/&gt;&lt;wsp:rsid wsp:val=&quot;003D1BD8&quot;/&gt;&lt;wsp:rsid wsp:val=&quot;003D29D3&quot;/&gt;&lt;wsp:rsid wsp:val=&quot;003D50FE&quot;/&gt;&lt;wsp:rsid wsp:val=&quot;003E53B3&quot;/&gt;&lt;wsp:rsid wsp:val=&quot;003E59B2&quot;/&gt;&lt;wsp:rsid wsp:val=&quot;003E6B25&quot;/&gt;&lt;wsp:rsid wsp:val=&quot;003F229C&quot;/&gt;&lt;wsp:rsid wsp:val=&quot;00400D41&quot;/&gt;&lt;wsp:rsid wsp:val=&quot;00400D94&quot;/&gt;&lt;wsp:rsid wsp:val=&quot;00410175&quot;/&gt;&lt;wsp:rsid wsp:val=&quot;0042344C&quot;/&gt;&lt;wsp:rsid wsp:val=&quot;004375D7&quot;/&gt;&lt;wsp:rsid wsp:val=&quot;00440A4A&quot;/&gt;&lt;wsp:rsid wsp:val=&quot;00445253&quot;/&gt;&lt;wsp:rsid wsp:val=&quot;00445CE5&quot;/&gt;&lt;wsp:rsid wsp:val=&quot;00446121&quot;/&gt;&lt;wsp:rsid wsp:val=&quot;00446738&quot;/&gt;&lt;wsp:rsid wsp:val=&quot;00447560&quot;/&gt;&lt;wsp:rsid wsp:val=&quot;0045176C&quot;/&gt;&lt;wsp:rsid wsp:val=&quot;004522B4&quot;/&gt;&lt;wsp:rsid wsp:val=&quot;00461B54&quot;/&gt;&lt;wsp:rsid wsp:val=&quot;004631E5&quot;/&gt;&lt;wsp:rsid wsp:val=&quot;00466615&quot;/&gt;&lt;wsp:rsid wsp:val=&quot;004668CF&quot;/&gt;&lt;wsp:rsid wsp:val=&quot;00486D54&quot;/&gt;&lt;wsp:rsid wsp:val=&quot;0049187D&quot;/&gt;&lt;wsp:rsid wsp:val=&quot;00492FA5&quot;/&gt;&lt;wsp:rsid wsp:val=&quot;00493455&quot;/&gt;&lt;wsp:rsid wsp:val=&quot;00494FBC&quot;/&gt;&lt;wsp:rsid wsp:val=&quot;00497F37&quot;/&gt;&lt;wsp:rsid wsp:val=&quot;004A017A&quot;/&gt;&lt;wsp:rsid wsp:val=&quot;004A39E5&quot;/&gt;&lt;wsp:rsid wsp:val=&quot;004B22EA&quot;/&gt;&lt;wsp:rsid wsp:val=&quot;004D2D36&quot;/&gt;&lt;wsp:rsid wsp:val=&quot;004D6C75&quot;/&gt;&lt;wsp:rsid wsp:val=&quot;004E1E03&quot;/&gt;&lt;wsp:rsid wsp:val=&quot;004E43E3&quot;/&gt;&lt;wsp:rsid wsp:val=&quot;004E5723&quot;/&gt;&lt;wsp:rsid wsp:val=&quot;004E688E&quot;/&gt;&lt;wsp:rsid wsp:val=&quot;004F4487&quot;/&gt;&lt;wsp:rsid wsp:val=&quot;004F600F&quot;/&gt;&lt;wsp:rsid wsp:val=&quot;005030FE&quot;/&gt;&lt;wsp:rsid wsp:val=&quot;0050573D&quot;/&gt;&lt;wsp:rsid wsp:val=&quot;00505BFE&quot;/&gt;&lt;wsp:rsid wsp:val=&quot;00506326&quot;/&gt;&lt;wsp:rsid wsp:val=&quot;005069E2&quot;/&gt;&lt;wsp:rsid wsp:val=&quot;00506DB6&quot;/&gt;&lt;wsp:rsid wsp:val=&quot;00511BFF&quot;/&gt;&lt;wsp:rsid wsp:val=&quot;00526491&quot;/&gt;&lt;wsp:rsid wsp:val=&quot;0053196D&quot;/&gt;&lt;wsp:rsid wsp:val=&quot;00532EE8&quot;/&gt;&lt;wsp:rsid wsp:val=&quot;00541066&quot;/&gt;&lt;wsp:rsid wsp:val=&quot;00544112&quot;/&gt;&lt;wsp:rsid wsp:val=&quot;0054666E&quot;/&gt;&lt;wsp:rsid wsp:val=&quot;0055480A&quot;/&gt;&lt;wsp:rsid wsp:val=&quot;00555A70&quot;/&gt;&lt;wsp:rsid wsp:val=&quot;00560342&quot;/&gt;&lt;wsp:rsid wsp:val=&quot;00564FAB&quot;/&gt;&lt;wsp:rsid wsp:val=&quot;0058187F&quot;/&gt;&lt;wsp:rsid wsp:val=&quot;00583E2F&quot;/&gt;&lt;wsp:rsid wsp:val=&quot;00585D9F&quot;/&gt;&lt;wsp:rsid wsp:val=&quot;0059679B&quot;/&gt;&lt;wsp:rsid wsp:val=&quot;005A1346&quot;/&gt;&lt;wsp:rsid wsp:val=&quot;005B1E32&quot;/&gt;&lt;wsp:rsid wsp:val=&quot;005C14B4&quot;/&gt;&lt;wsp:rsid wsp:val=&quot;005C153F&quot;/&gt;&lt;wsp:rsid wsp:val=&quot;005C1812&quot;/&gt;&lt;wsp:rsid wsp:val=&quot;005C6010&quot;/&gt;&lt;wsp:rsid wsp:val=&quot;005D3131&quot;/&gt;&lt;wsp:rsid wsp:val=&quot;005D72CF&quot;/&gt;&lt;wsp:rsid wsp:val=&quot;005E0BBD&quot;/&gt;&lt;wsp:rsid wsp:val=&quot;005F07AB&quot;/&gt;&lt;wsp:rsid wsp:val=&quot;00600C59&quot;/&gt;&lt;wsp:rsid wsp:val=&quot;00604FF2&quot;/&gt;&lt;wsp:rsid wsp:val=&quot;00607897&quot;/&gt;&lt;wsp:rsid wsp:val=&quot;0062267A&quot;/&gt;&lt;wsp:rsid wsp:val=&quot;006227B1&quot;/&gt;&lt;wsp:rsid wsp:val=&quot;006229F8&quot;/&gt;&lt;wsp:rsid wsp:val=&quot;00624488&quot;/&gt;&lt;wsp:rsid wsp:val=&quot;00624883&quot;/&gt;&lt;wsp:rsid wsp:val=&quot;00624D65&quot;/&gt;&lt;wsp:rsid wsp:val=&quot;0062530B&quot;/&gt;&lt;wsp:rsid wsp:val=&quot;00630277&quot;/&gt;&lt;wsp:rsid wsp:val=&quot;00634499&quot;/&gt;&lt;wsp:rsid wsp:val=&quot;006514E5&quot;/&gt;&lt;wsp:rsid wsp:val=&quot;00664651&quot;/&gt;&lt;wsp:rsid wsp:val=&quot;00666B5B&quot;/&gt;&lt;wsp:rsid wsp:val=&quot;0066740E&quot;/&gt;&lt;wsp:rsid wsp:val=&quot;00670081&quot;/&gt;&lt;wsp:rsid wsp:val=&quot;0068193C&quot;/&gt;&lt;wsp:rsid wsp:val=&quot;0068307F&quot;/&gt;&lt;wsp:rsid wsp:val=&quot;00686603&quot;/&gt;&lt;wsp:rsid wsp:val=&quot;00694706&quot;/&gt;&lt;wsp:rsid wsp:val=&quot;006963A2&quot;/&gt;&lt;wsp:rsid wsp:val=&quot;006A5183&quot;/&gt;&lt;wsp:rsid wsp:val=&quot;006B0F8B&quot;/&gt;&lt;wsp:rsid wsp:val=&quot;006B5B23&quot;/&gt;&lt;wsp:rsid wsp:val=&quot;006C5120&quot;/&gt;&lt;wsp:rsid wsp:val=&quot;006C6CE8&quot;/&gt;&lt;wsp:rsid wsp:val=&quot;006D372B&quot;/&gt;&lt;wsp:rsid wsp:val=&quot;006D7C02&quot;/&gt;&lt;wsp:rsid wsp:val=&quot;006E46BA&quot;/&gt;&lt;wsp:rsid wsp:val=&quot;006E4737&quot;/&gt;&lt;wsp:rsid wsp:val=&quot;006E7A2B&quot;/&gt;&lt;wsp:rsid wsp:val=&quot;006F248E&quot;/&gt;&lt;wsp:rsid wsp:val=&quot;006F5D19&quot;/&gt;&lt;wsp:rsid wsp:val=&quot;00700588&quot;/&gt;&lt;wsp:rsid wsp:val=&quot;00704F93&quot;/&gt;&lt;wsp:rsid wsp:val=&quot;00711C4A&quot;/&gt;&lt;wsp:rsid wsp:val=&quot;00725692&quot;/&gt;&lt;wsp:rsid wsp:val=&quot;007300A9&quot;/&gt;&lt;wsp:rsid wsp:val=&quot;007410D6&quot;/&gt;&lt;wsp:rsid wsp:val=&quot;00752641&quot;/&gt;&lt;wsp:rsid wsp:val=&quot;00770611&quot;/&gt;&lt;wsp:rsid wsp:val=&quot;007711D4&quot;/&gt;&lt;wsp:rsid wsp:val=&quot;00781761&quot;/&gt;&lt;wsp:rsid wsp:val=&quot;0078184E&quot;/&gt;&lt;wsp:rsid wsp:val=&quot;00790F45&quot;/&gt;&lt;wsp:rsid wsp:val=&quot;00796DF8&quot;/&gt;&lt;wsp:rsid wsp:val=&quot;007975AC&quot;/&gt;&lt;wsp:rsid wsp:val=&quot;007978F2&quot;/&gt;&lt;wsp:rsid wsp:val=&quot;007A3565&quot;/&gt;&lt;wsp:rsid wsp:val=&quot;007A3933&quot;/&gt;&lt;wsp:rsid wsp:val=&quot;007A660E&quot;/&gt;&lt;wsp:rsid wsp:val=&quot;007A7E8A&quot;/&gt;&lt;wsp:rsid wsp:val=&quot;007B1555&quot;/&gt;&lt;wsp:rsid wsp:val=&quot;007B5D2D&quot;/&gt;&lt;wsp:rsid wsp:val=&quot;007D0814&quot;/&gt;&lt;wsp:rsid wsp:val=&quot;007D1DCF&quot;/&gt;&lt;wsp:rsid wsp:val=&quot;007D3A90&quot;/&gt;&lt;wsp:rsid wsp:val=&quot;008002A3&quot;/&gt;&lt;wsp:rsid wsp:val=&quot;00800808&quot;/&gt;&lt;wsp:rsid wsp:val=&quot;00806CD9&quot;/&gt;&lt;wsp:rsid wsp:val=&quot;008135E1&quot;/&gt;&lt;wsp:rsid wsp:val=&quot;00813930&quot;/&gt;&lt;wsp:rsid wsp:val=&quot;008335D2&quot;/&gt;&lt;wsp:rsid wsp:val=&quot;00841681&quot;/&gt;&lt;wsp:rsid wsp:val=&quot;0084593A&quot;/&gt;&lt;wsp:rsid wsp:val=&quot;00846865&quot;/&gt;&lt;wsp:rsid wsp:val=&quot;00851A96&quot;/&gt;&lt;wsp:rsid wsp:val=&quot;00854CBA&quot;/&gt;&lt;wsp:rsid wsp:val=&quot;00874BDA&quot;/&gt;&lt;wsp:rsid wsp:val=&quot;00875FD4&quot;/&gt;&lt;wsp:rsid wsp:val=&quot;00881430&quot;/&gt;&lt;wsp:rsid wsp:val=&quot;00885DD7&quot;/&gt;&lt;wsp:rsid wsp:val=&quot;00890712&quot;/&gt;&lt;wsp:rsid wsp:val=&quot;00891FE5&quot;/&gt;&lt;wsp:rsid wsp:val=&quot;00894FD9&quot;/&gt;&lt;wsp:rsid wsp:val=&quot;008A5B41&quot;/&gt;&lt;wsp:rsid wsp:val=&quot;008B03F4&quot;/&gt;&lt;wsp:rsid wsp:val=&quot;008B2168&quot;/&gt;&lt;wsp:rsid wsp:val=&quot;008B48FE&quot;/&gt;&lt;wsp:rsid wsp:val=&quot;008B5745&quot;/&gt;&lt;wsp:rsid wsp:val=&quot;008B661F&quot;/&gt;&lt;wsp:rsid wsp:val=&quot;008B78C4&quot;/&gt;&lt;wsp:rsid wsp:val=&quot;008B7A4C&quot;/&gt;&lt;wsp:rsid wsp:val=&quot;008C0E82&quot;/&gt;&lt;wsp:rsid wsp:val=&quot;008D0902&quot;/&gt;&lt;wsp:rsid wsp:val=&quot;008D0D95&quot;/&gt;&lt;wsp:rsid wsp:val=&quot;008E09CD&quot;/&gt;&lt;wsp:rsid wsp:val=&quot;008E4E7C&quot;/&gt;&lt;wsp:rsid wsp:val=&quot;008F7A8C&quot;/&gt;&lt;wsp:rsid wsp:val=&quot;00901D06&quot;/&gt;&lt;wsp:rsid wsp:val=&quot;00914EAF&quot;/&gt;&lt;wsp:rsid wsp:val=&quot;00915459&quot;/&gt;&lt;wsp:rsid wsp:val=&quot;00915BC5&quot;/&gt;&lt;wsp:rsid wsp:val=&quot;009205F3&quot;/&gt;&lt;wsp:rsid wsp:val=&quot;00921AE5&quot;/&gt;&lt;wsp:rsid wsp:val=&quot;00924835&quot;/&gt;&lt;wsp:rsid wsp:val=&quot;00927296&quot;/&gt;&lt;wsp:rsid wsp:val=&quot;00927C40&quot;/&gt;&lt;wsp:rsid wsp:val=&quot;00933048&quot;/&gt;&lt;wsp:rsid wsp:val=&quot;00934604&quot;/&gt;&lt;wsp:rsid wsp:val=&quot;00952504&quot;/&gt;&lt;wsp:rsid wsp:val=&quot;00954956&quot;/&gt;&lt;wsp:rsid wsp:val=&quot;0096101F&quot;/&gt;&lt;wsp:rsid wsp:val=&quot;00961488&quot;/&gt;&lt;wsp:rsid wsp:val=&quot;00981D4B&quot;/&gt;&lt;wsp:rsid wsp:val=&quot;009933E0&quot;/&gt;&lt;wsp:rsid wsp:val=&quot;0099669D&quot;/&gt;&lt;wsp:rsid wsp:val=&quot;009A3536&quot;/&gt;&lt;wsp:rsid wsp:val=&quot;009A3C5C&quot;/&gt;&lt;wsp:rsid wsp:val=&quot;009A6AA6&quot;/&gt;&lt;wsp:rsid wsp:val=&quot;009B1A32&quot;/&gt;&lt;wsp:rsid wsp:val=&quot;009B5398&quot;/&gt;&lt;wsp:rsid wsp:val=&quot;009C1396&quot;/&gt;&lt;wsp:rsid wsp:val=&quot;009D227C&quot;/&gt;&lt;wsp:rsid wsp:val=&quot;009D2F05&quot;/&gt;&lt;wsp:rsid wsp:val=&quot;009D633C&quot;/&gt;&lt;wsp:rsid wsp:val=&quot;009E0DB8&quot;/&gt;&lt;wsp:rsid wsp:val=&quot;009E2589&quot;/&gt;&lt;wsp:rsid wsp:val=&quot;009E3130&quot;/&gt;&lt;wsp:rsid wsp:val=&quot;009E5EA6&quot;/&gt;&lt;wsp:rsid wsp:val=&quot;009E737C&quot;/&gt;&lt;wsp:rsid wsp:val=&quot;009F0753&quot;/&gt;&lt;wsp:rsid wsp:val=&quot;009F15BA&quot;/&gt;&lt;wsp:rsid wsp:val=&quot;009F44B8&quot;/&gt;&lt;wsp:rsid wsp:val=&quot;009F4C4B&quot;/&gt;&lt;wsp:rsid wsp:val=&quot;009F6DAB&quot;/&gt;&lt;wsp:rsid wsp:val=&quot;00A011A9&quot;/&gt;&lt;wsp:rsid wsp:val=&quot;00A01828&quot;/&gt;&lt;wsp:rsid wsp:val=&quot;00A05347&quot;/&gt;&lt;wsp:rsid wsp:val=&quot;00A05368&quot;/&gt;&lt;wsp:rsid wsp:val=&quot;00A10625&quot;/&gt;&lt;wsp:rsid wsp:val=&quot;00A13979&quot;/&gt;&lt;wsp:rsid wsp:val=&quot;00A14DAA&quot;/&gt;&lt;wsp:rsid wsp:val=&quot;00A177B5&quot;/&gt;&lt;wsp:rsid wsp:val=&quot;00A22A67&quot;/&gt;&lt;wsp:rsid wsp:val=&quot;00A25056&quot;/&gt;&lt;wsp:rsid wsp:val=&quot;00A26010&quot;/&gt;&lt;wsp:rsid wsp:val=&quot;00A31FED&quot;/&gt;&lt;wsp:rsid wsp:val=&quot;00A513BC&quot;/&gt;&lt;wsp:rsid wsp:val=&quot;00A53A99&quot;/&gt;&lt;wsp:rsid wsp:val=&quot;00A5634B&quot;/&gt;&lt;wsp:rsid wsp:val=&quot;00A56DE6&quot;/&gt;&lt;wsp:rsid wsp:val=&quot;00A61D87&quot;/&gt;&lt;wsp:rsid wsp:val=&quot;00A65135&quot;/&gt;&lt;wsp:rsid wsp:val=&quot;00A67544&quot;/&gt;&lt;wsp:rsid wsp:val=&quot;00A7015F&quot;/&gt;&lt;wsp:rsid wsp:val=&quot;00A75CDB&quot;/&gt;&lt;wsp:rsid wsp:val=&quot;00A8068C&quot;/&gt;&lt;wsp:rsid wsp:val=&quot;00A83D00&quot;/&gt;&lt;wsp:rsid wsp:val=&quot;00A8472A&quot;/&gt;&lt;wsp:rsid wsp:val=&quot;00A84D30&quot;/&gt;&lt;wsp:rsid wsp:val=&quot;00A8746D&quot;/&gt;&lt;wsp:rsid wsp:val=&quot;00A9095F&quot;/&gt;&lt;wsp:rsid wsp:val=&quot;00A941B7&quot;/&gt;&lt;wsp:rsid wsp:val=&quot;00A97660&quot;/&gt;&lt;wsp:rsid wsp:val=&quot;00AA66FA&quot;/&gt;&lt;wsp:rsid wsp:val=&quot;00AB08DE&quot;/&gt;&lt;wsp:rsid wsp:val=&quot;00AB2837&quot;/&gt;&lt;wsp:rsid wsp:val=&quot;00AB53DB&quot;/&gt;&lt;wsp:rsid wsp:val=&quot;00AC250E&quot;/&gt;&lt;wsp:rsid wsp:val=&quot;00AC318B&quot;/&gt;&lt;wsp:rsid wsp:val=&quot;00AC7418&quot;/&gt;&lt;wsp:rsid wsp:val=&quot;00AD3BC5&quot;/&gt;&lt;wsp:rsid wsp:val=&quot;00AE7350&quot;/&gt;&lt;wsp:rsid wsp:val=&quot;00AE75CD&quot;/&gt;&lt;wsp:rsid wsp:val=&quot;00B06DE9&quot;/&gt;&lt;wsp:rsid wsp:val=&quot;00B11620&quot;/&gt;&lt;wsp:rsid wsp:val=&quot;00B13E89&quot;/&gt;&lt;wsp:rsid wsp:val=&quot;00B14BA2&quot;/&gt;&lt;wsp:rsid wsp:val=&quot;00B17CA7&quot;/&gt;&lt;wsp:rsid wsp:val=&quot;00B222FA&quot;/&gt;&lt;wsp:rsid wsp:val=&quot;00B27256&quot;/&gt;&lt;wsp:rsid wsp:val=&quot;00B3456E&quot;/&gt;&lt;wsp:rsid wsp:val=&quot;00B521B3&quot;/&gt;&lt;wsp:rsid wsp:val=&quot;00B523AA&quot;/&gt;&lt;wsp:rsid wsp:val=&quot;00B567DC&quot;/&gt;&lt;wsp:rsid wsp:val=&quot;00B62C43&quot;/&gt;&lt;wsp:rsid wsp:val=&quot;00B63883&quot;/&gt;&lt;wsp:rsid wsp:val=&quot;00B658C1&quot;/&gt;&lt;wsp:rsid wsp:val=&quot;00B6679E&quot;/&gt;&lt;wsp:rsid wsp:val=&quot;00B66C33&quot;/&gt;&lt;wsp:rsid wsp:val=&quot;00B7291A&quot;/&gt;&lt;wsp:rsid wsp:val=&quot;00B74701&quot;/&gt;&lt;wsp:rsid wsp:val=&quot;00B8332B&quot;/&gt;&lt;wsp:rsid wsp:val=&quot;00B84B03&quot;/&gt;&lt;wsp:rsid wsp:val=&quot;00B8651B&quot;/&gt;&lt;wsp:rsid wsp:val=&quot;00B87F40&quot;/&gt;&lt;wsp:rsid wsp:val=&quot;00B95426&quot;/&gt;&lt;wsp:rsid wsp:val=&quot;00B97A1F&quot;/&gt;&lt;wsp:rsid wsp:val=&quot;00BA4923&quot;/&gt;&lt;wsp:rsid wsp:val=&quot;00BA6FFB&quot;/&gt;&lt;wsp:rsid wsp:val=&quot;00BB2601&quot;/&gt;&lt;wsp:rsid wsp:val=&quot;00BB3AE9&quot;/&gt;&lt;wsp:rsid wsp:val=&quot;00BB55F6&quot;/&gt;&lt;wsp:rsid wsp:val=&quot;00BB6583&quot;/&gt;&lt;wsp:rsid wsp:val=&quot;00BC75D2&quot;/&gt;&lt;wsp:rsid wsp:val=&quot;00BD49FA&quot;/&gt;&lt;wsp:rsid wsp:val=&quot;00BD6785&quot;/&gt;&lt;wsp:rsid wsp:val=&quot;00BF0CCB&quot;/&gt;&lt;wsp:rsid wsp:val=&quot;00C02DB8&quot;/&gt;&lt;wsp:rsid wsp:val=&quot;00C06240&quot;/&gt;&lt;wsp:rsid wsp:val=&quot;00C117D4&quot;/&gt;&lt;wsp:rsid wsp:val=&quot;00C14596&quot;/&gt;&lt;wsp:rsid wsp:val=&quot;00C22888&quot;/&gt;&lt;wsp:rsid wsp:val=&quot;00C267A0&quot;/&gt;&lt;wsp:rsid wsp:val=&quot;00C30067&quot;/&gt;&lt;wsp:rsid wsp:val=&quot;00C32E6D&quot;/&gt;&lt;wsp:rsid wsp:val=&quot;00C35B11&quot;/&gt;&lt;wsp:rsid wsp:val=&quot;00C42C10&quot;/&gt;&lt;wsp:rsid wsp:val=&quot;00C47497&quot;/&gt;&lt;wsp:rsid wsp:val=&quot;00C47813&quot;/&gt;&lt;wsp:rsid wsp:val=&quot;00C50579&quot;/&gt;&lt;wsp:rsid wsp:val=&quot;00C60974&quot;/&gt;&lt;wsp:rsid wsp:val=&quot;00C64C55&quot;/&gt;&lt;wsp:rsid wsp:val=&quot;00C6575F&quot;/&gt;&lt;wsp:rsid wsp:val=&quot;00C6795F&quot;/&gt;&lt;wsp:rsid wsp:val=&quot;00C70C0E&quot;/&gt;&lt;wsp:rsid wsp:val=&quot;00C73F8B&quot;/&gt;&lt;wsp:rsid wsp:val=&quot;00C74005&quot;/&gt;&lt;wsp:rsid wsp:val=&quot;00C752F3&quot;/&gt;&lt;wsp:rsid wsp:val=&quot;00C80ED6&quot;/&gt;&lt;wsp:rsid wsp:val=&quot;00C82821&quot;/&gt;&lt;wsp:rsid wsp:val=&quot;00C8470F&quot;/&gt;&lt;wsp:rsid wsp:val=&quot;00C858E5&quot;/&gt;&lt;wsp:rsid wsp:val=&quot;00C9244F&quot;/&gt;&lt;wsp:rsid wsp:val=&quot;00C9375C&quot;/&gt;&lt;wsp:rsid wsp:val=&quot;00C94204&quot;/&gt;&lt;wsp:rsid wsp:val=&quot;00C9663D&quot;/&gt;&lt;wsp:rsid wsp:val=&quot;00C97227&quot;/&gt;&lt;wsp:rsid wsp:val=&quot;00C97567&quot;/&gt;&lt;wsp:rsid wsp:val=&quot;00CA3F0E&quot;/&gt;&lt;wsp:rsid wsp:val=&quot;00CA7A87&quot;/&gt;&lt;wsp:rsid wsp:val=&quot;00CB733F&quot;/&gt;&lt;wsp:rsid wsp:val=&quot;00CB78EE&quot;/&gt;&lt;wsp:rsid wsp:val=&quot;00CC27CA&quot;/&gt;&lt;wsp:rsid wsp:val=&quot;00CC3C26&quot;/&gt;&lt;wsp:rsid wsp:val=&quot;00CD6F70&quot;/&gt;&lt;wsp:rsid wsp:val=&quot;00CE2213&quot;/&gt;&lt;wsp:rsid wsp:val=&quot;00D03663&quot;/&gt;&lt;wsp:rsid wsp:val=&quot;00D17DC2&quot;/&gt;&lt;wsp:rsid wsp:val=&quot;00D2377E&quot;/&gt;&lt;wsp:rsid wsp:val=&quot;00D260F9&quot;/&gt;&lt;wsp:rsid wsp:val=&quot;00D33B7F&quot;/&gt;&lt;wsp:rsid wsp:val=&quot;00D36E77&quot;/&gt;&lt;wsp:rsid wsp:val=&quot;00D41AAC&quot;/&gt;&lt;wsp:rsid wsp:val=&quot;00D51E0A&quot;/&gt;&lt;wsp:rsid wsp:val=&quot;00D563B1&quot;/&gt;&lt;wsp:rsid wsp:val=&quot;00D577AA&quot;/&gt;&lt;wsp:rsid wsp:val=&quot;00D6087E&quot;/&gt;&lt;wsp:rsid wsp:val=&quot;00D618E0&quot;/&gt;&lt;wsp:rsid wsp:val=&quot;00D61A2A&quot;/&gt;&lt;wsp:rsid wsp:val=&quot;00D6351D&quot;/&gt;&lt;wsp:rsid wsp:val=&quot;00D7179E&quot;/&gt;&lt;wsp:rsid wsp:val=&quot;00D73416&quot;/&gt;&lt;wsp:rsid wsp:val=&quot;00D814D8&quot;/&gt;&lt;wsp:rsid wsp:val=&quot;00D82EE5&quot;/&gt;&lt;wsp:rsid wsp:val=&quot;00D84187&quot;/&gt;&lt;wsp:rsid wsp:val=&quot;00D9005E&quot;/&gt;&lt;wsp:rsid wsp:val=&quot;00D90CC2&quot;/&gt;&lt;wsp:rsid wsp:val=&quot;00D91031&quot;/&gt;&lt;wsp:rsid wsp:val=&quot;00DA4294&quot;/&gt;&lt;wsp:rsid wsp:val=&quot;00DA4514&quot;/&gt;&lt;wsp:rsid wsp:val=&quot;00DB5C3D&quot;/&gt;&lt;wsp:rsid wsp:val=&quot;00DB75C3&quot;/&gt;&lt;wsp:rsid wsp:val=&quot;00DC21DD&quot;/&gt;&lt;wsp:rsid wsp:val=&quot;00DC52B2&quot;/&gt;&lt;wsp:rsid wsp:val=&quot;00DE0128&quot;/&gt;&lt;wsp:rsid wsp:val=&quot;00DE1F5A&quot;/&gt;&lt;wsp:rsid wsp:val=&quot;00DE597B&quot;/&gt;&lt;wsp:rsid wsp:val=&quot;00DF12CC&quot;/&gt;&lt;wsp:rsid wsp:val=&quot;00DF6AEE&quot;/&gt;&lt;wsp:rsid wsp:val=&quot;00E0096B&quot;/&gt;&lt;wsp:rsid wsp:val=&quot;00E01939&quot;/&gt;&lt;wsp:rsid wsp:val=&quot;00E02389&quot;/&gt;&lt;wsp:rsid wsp:val=&quot;00E100F0&quot;/&gt;&lt;wsp:rsid wsp:val=&quot;00E10CD8&quot;/&gt;&lt;wsp:rsid wsp:val=&quot;00E11F28&quot;/&gt;&lt;wsp:rsid wsp:val=&quot;00E12E9A&quot;/&gt;&lt;wsp:rsid wsp:val=&quot;00E1493F&quot;/&gt;&lt;wsp:rsid wsp:val=&quot;00E15901&quot;/&gt;&lt;wsp:rsid wsp:val=&quot;00E20280&quot;/&gt;&lt;wsp:rsid wsp:val=&quot;00E209BE&quot;/&gt;&lt;wsp:rsid wsp:val=&quot;00E22FAD&quot;/&gt;&lt;wsp:rsid wsp:val=&quot;00E25A27&quot;/&gt;&lt;wsp:rsid wsp:val=&quot;00E3437A&quot;/&gt;&lt;wsp:rsid wsp:val=&quot;00E36BCE&quot;/&gt;&lt;wsp:rsid wsp:val=&quot;00E36FE8&quot;/&gt;&lt;wsp:rsid wsp:val=&quot;00E43A64&quot;/&gt;&lt;wsp:rsid wsp:val=&quot;00E45A9C&quot;/&gt;&lt;wsp:rsid wsp:val=&quot;00E527CC&quot;/&gt;&lt;wsp:rsid wsp:val=&quot;00E52D22&quot;/&gt;&lt;wsp:rsid wsp:val=&quot;00E5357F&quot;/&gt;&lt;wsp:rsid wsp:val=&quot;00E54B9B&quot;/&gt;&lt;wsp:rsid wsp:val=&quot;00E54CA5&quot;/&gt;&lt;wsp:rsid wsp:val=&quot;00E55D3B&quot;/&gt;&lt;wsp:rsid wsp:val=&quot;00E64AE6&quot;/&gt;&lt;wsp:rsid wsp:val=&quot;00E72CC7&quot;/&gt;&lt;wsp:rsid wsp:val=&quot;00E741E9&quot;/&gt;&lt;wsp:rsid wsp:val=&quot;00E74F76&quot;/&gt;&lt;wsp:rsid wsp:val=&quot;00E75209&quot;/&gt;&lt;wsp:rsid wsp:val=&quot;00E84E68&quot;/&gt;&lt;wsp:rsid wsp:val=&quot;00E92C32&quot;/&gt;&lt;wsp:rsid wsp:val=&quot;00E95D17&quot;/&gt;&lt;wsp:rsid wsp:val=&quot;00EB431B&quot;/&gt;&lt;wsp:rsid wsp:val=&quot;00EB6B58&quot;/&gt;&lt;wsp:rsid wsp:val=&quot;00EB7B3A&quot;/&gt;&lt;wsp:rsid wsp:val=&quot;00EC094B&quot;/&gt;&lt;wsp:rsid wsp:val=&quot;00EC2F11&quot;/&gt;&lt;wsp:rsid wsp:val=&quot;00ED36AC&quot;/&gt;&lt;wsp:rsid wsp:val=&quot;00ED3900&quot;/&gt;&lt;wsp:rsid wsp:val=&quot;00ED5B25&quot;/&gt;&lt;wsp:rsid wsp:val=&quot;00ED6212&quot;/&gt;&lt;wsp:rsid wsp:val=&quot;00EE1833&quot;/&gt;&lt;wsp:rsid wsp:val=&quot;00EE1B4F&quot;/&gt;&lt;wsp:rsid wsp:val=&quot;00EE5E77&quot;/&gt;&lt;wsp:rsid wsp:val=&quot;00EF17C8&quot;/&gt;&lt;wsp:rsid wsp:val=&quot;00EF461C&quot;/&gt;&lt;wsp:rsid wsp:val=&quot;00F04E53&quot;/&gt;&lt;wsp:rsid wsp:val=&quot;00F06FDD&quot;/&gt;&lt;wsp:rsid wsp:val=&quot;00F119AA&quot;/&gt;&lt;wsp:rsid wsp:val=&quot;00F206C6&quot;/&gt;&lt;wsp:rsid wsp:val=&quot;00F23093&quot;/&gt;&lt;wsp:rsid wsp:val=&quot;00F23F50&quot;/&gt;&lt;wsp:rsid wsp:val=&quot;00F30037&quot;/&gt;&lt;wsp:rsid wsp:val=&quot;00F30B8F&quot;/&gt;&lt;wsp:rsid wsp:val=&quot;00F31CC7&quot;/&gt;&lt;wsp:rsid wsp:val=&quot;00F35A6B&quot;/&gt;&lt;wsp:rsid wsp:val=&quot;00F452B4&quot;/&gt;&lt;wsp:rsid wsp:val=&quot;00F464B0&quot;/&gt;&lt;wsp:rsid wsp:val=&quot;00F47E21&quot;/&gt;&lt;wsp:rsid wsp:val=&quot;00F5426B&quot;/&gt;&lt;wsp:rsid wsp:val=&quot;00F54C34&quot;/&gt;&lt;wsp:rsid wsp:val=&quot;00F56012&quot;/&gt;&lt;wsp:rsid wsp:val=&quot;00F574F2&quot;/&gt;&lt;wsp:rsid wsp:val=&quot;00F57F60&quot;/&gt;&lt;wsp:rsid wsp:val=&quot;00F67166&quot;/&gt;&lt;wsp:rsid wsp:val=&quot;00F80CBD&quot;/&gt;&lt;wsp:rsid wsp:val=&quot;00F80D54&quot;/&gt;&lt;wsp:rsid wsp:val=&quot;00F816E5&quot;/&gt;&lt;wsp:rsid wsp:val=&quot;00F81F60&quot;/&gt;&lt;wsp:rsid wsp:val=&quot;00F850F3&quot;/&gt;&lt;wsp:rsid wsp:val=&quot;00F874EB&quot;/&gt;&lt;wsp:rsid wsp:val=&quot;00F92611&quot;/&gt;&lt;wsp:rsid wsp:val=&quot;00F9270F&quot;/&gt;&lt;wsp:rsid wsp:val=&quot;00FA31BA&quot;/&gt;&lt;wsp:rsid wsp:val=&quot;00FB1706&quot;/&gt;&lt;wsp:rsid wsp:val=&quot;00FB2558&quot;/&gt;&lt;wsp:rsid wsp:val=&quot;00FB3A38&quot;/&gt;&lt;wsp:rsid wsp:val=&quot;00FB4E44&quot;/&gt;&lt;wsp:rsid wsp:val=&quot;00FB6C29&quot;/&gt;&lt;wsp:rsid wsp:val=&quot;00FC2377&quot;/&gt;&lt;wsp:rsid wsp:val=&quot;00FC4A88&quot;/&gt;&lt;wsp:rsid wsp:val=&quot;00FC7BC2&quot;/&gt;&lt;wsp:rsid wsp:val=&quot;00FD0602&quot;/&gt;&lt;wsp:rsid wsp:val=&quot;00FD7F11&quot;/&gt;&lt;wsp:rsid wsp:val=&quot;00FE3C7B&quot;/&gt;&lt;wsp:rsid wsp:val=&quot;00FE6FF9&quot;/&gt;&lt;wsp:rsid wsp:val=&quot;00FF009E&quot;/&gt;&lt;/wsp:rsids&gt;&lt;/w:docPr&gt;&lt;w:body&gt;&lt;w:p wsp:rsidR=&quot;00000000&quot; wsp:rsidRDefault=&quot;00DC21D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ї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0239AF">
        <w:rPr>
          <w:rFonts w:ascii="Times New Roman" w:hAnsi="Times New Roman"/>
          <w:sz w:val="28"/>
          <w:szCs w:val="28"/>
        </w:rPr>
        <w:instrText xml:space="preserve"> </w:instrText>
      </w:r>
      <w:r w:rsidRPr="000239AF">
        <w:rPr>
          <w:rFonts w:ascii="Times New Roman" w:hAnsi="Times New Roman"/>
          <w:sz w:val="28"/>
          <w:szCs w:val="28"/>
        </w:rPr>
        <w:fldChar w:fldCharType="separate"/>
      </w:r>
      <w:r w:rsidRPr="000239AF">
        <w:pict>
          <v:shape id="_x0000_i1027" type="#_x0000_t75" style="width:69pt;height:15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27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7015F&quot;/&gt;&lt;wsp:rsid wsp:val=&quot;00000329&quot;/&gt;&lt;wsp:rsid wsp:val=&quot;00010D3C&quot;/&gt;&lt;wsp:rsid wsp:val=&quot;0001236D&quot;/&gt;&lt;wsp:rsid wsp:val=&quot;000123B4&quot;/&gt;&lt;wsp:rsid wsp:val=&quot;000131D2&quot;/&gt;&lt;wsp:rsid wsp:val=&quot;000239AF&quot;/&gt;&lt;wsp:rsid wsp:val=&quot;00025CB4&quot;/&gt;&lt;wsp:rsid wsp:val=&quot;0003661A&quot;/&gt;&lt;wsp:rsid wsp:val=&quot;00043F6F&quot;/&gt;&lt;wsp:rsid wsp:val=&quot;00044799&quot;/&gt;&lt;wsp:rsid wsp:val=&quot;0005240C&quot;/&gt;&lt;wsp:rsid wsp:val=&quot;00057861&quot;/&gt;&lt;wsp:rsid wsp:val=&quot;000601F6&quot;/&gt;&lt;wsp:rsid wsp:val=&quot;00066C13&quot;/&gt;&lt;wsp:rsid wsp:val=&quot;000677D9&quot;/&gt;&lt;wsp:rsid wsp:val=&quot;0007052F&quot;/&gt;&lt;wsp:rsid wsp:val=&quot;00070E87&quot;/&gt;&lt;wsp:rsid wsp:val=&quot;000715E2&quot;/&gt;&lt;wsp:rsid wsp:val=&quot;00074F10&quot;/&gt;&lt;wsp:rsid wsp:val=&quot;000977B3&quot;/&gt;&lt;wsp:rsid wsp:val=&quot;000A0849&quot;/&gt;&lt;wsp:rsid wsp:val=&quot;000A3513&quot;/&gt;&lt;wsp:rsid wsp:val=&quot;000B7361&quot;/&gt;&lt;wsp:rsid wsp:val=&quot;000C0B98&quot;/&gt;&lt;wsp:rsid wsp:val=&quot;000C1882&quot;/&gt;&lt;wsp:rsid wsp:val=&quot;000C20C5&quot;/&gt;&lt;wsp:rsid wsp:val=&quot;000C29FC&quot;/&gt;&lt;wsp:rsid wsp:val=&quot;000D3622&quot;/&gt;&lt;wsp:rsid wsp:val=&quot;000D7996&quot;/&gt;&lt;wsp:rsid wsp:val=&quot;000E33D1&quot;/&gt;&lt;wsp:rsid wsp:val=&quot;000E6828&quot;/&gt;&lt;wsp:rsid wsp:val=&quot;000F045A&quot;/&gt;&lt;wsp:rsid wsp:val=&quot;000F0C4E&quot;/&gt;&lt;wsp:rsid wsp:val=&quot;000F111D&quot;/&gt;&lt;wsp:rsid wsp:val=&quot;000F3001&quot;/&gt;&lt;wsp:rsid wsp:val=&quot;00104FD5&quot;/&gt;&lt;wsp:rsid wsp:val=&quot;0010559C&quot;/&gt;&lt;wsp:rsid wsp:val=&quot;00111AD7&quot;/&gt;&lt;wsp:rsid wsp:val=&quot;00123FF5&quot;/&gt;&lt;wsp:rsid wsp:val=&quot;001332FF&quot;/&gt;&lt;wsp:rsid wsp:val=&quot;00133B44&quot;/&gt;&lt;wsp:rsid wsp:val=&quot;00136A5B&quot;/&gt;&lt;wsp:rsid wsp:val=&quot;00142DF8&quot;/&gt;&lt;wsp:rsid wsp:val=&quot;001450AE&quot;/&gt;&lt;wsp:rsid wsp:val=&quot;00147738&quot;/&gt;&lt;wsp:rsid wsp:val=&quot;001527AB&quot;/&gt;&lt;wsp:rsid wsp:val=&quot;00157261&quot;/&gt;&lt;wsp:rsid wsp:val=&quot;00161055&quot;/&gt;&lt;wsp:rsid wsp:val=&quot;00165B64&quot;/&gt;&lt;wsp:rsid wsp:val=&quot;0017137C&quot;/&gt;&lt;wsp:rsid wsp:val=&quot;0017557F&quot;/&gt;&lt;wsp:rsid wsp:val=&quot;00191393&quot;/&gt;&lt;wsp:rsid wsp:val=&quot;00194C67&quot;/&gt;&lt;wsp:rsid wsp:val=&quot;00194FBA&quot;/&gt;&lt;wsp:rsid wsp:val=&quot;0019542E&quot;/&gt;&lt;wsp:rsid wsp:val=&quot;0019560D&quot;/&gt;&lt;wsp:rsid wsp:val=&quot;00196AEA&quot;/&gt;&lt;wsp:rsid wsp:val=&quot;001A0CD7&quot;/&gt;&lt;wsp:rsid wsp:val=&quot;001A54D2&quot;/&gt;&lt;wsp:rsid wsp:val=&quot;001A7A26&quot;/&gt;&lt;wsp:rsid wsp:val=&quot;001B1E94&quot;/&gt;&lt;wsp:rsid wsp:val=&quot;001B53BF&quot;/&gt;&lt;wsp:rsid wsp:val=&quot;001B6317&quot;/&gt;&lt;wsp:rsid wsp:val=&quot;001C2599&quot;/&gt;&lt;wsp:rsid wsp:val=&quot;001C2EB2&quot;/&gt;&lt;wsp:rsid wsp:val=&quot;001C53ED&quot;/&gt;&lt;wsp:rsid wsp:val=&quot;001D7950&quot;/&gt;&lt;wsp:rsid wsp:val=&quot;001E104E&quot;/&gt;&lt;wsp:rsid wsp:val=&quot;001E123A&quot;/&gt;&lt;wsp:rsid wsp:val=&quot;001F1A34&quot;/&gt;&lt;wsp:rsid wsp:val=&quot;001F1EF8&quot;/&gt;&lt;wsp:rsid wsp:val=&quot;001F6F2B&quot;/&gt;&lt;wsp:rsid wsp:val=&quot;00204D4A&quot;/&gt;&lt;wsp:rsid wsp:val=&quot;00205B1E&quot;/&gt;&lt;wsp:rsid wsp:val=&quot;00216C14&quot;/&gt;&lt;wsp:rsid wsp:val=&quot;0022531B&quot;/&gt;&lt;wsp:rsid wsp:val=&quot;00233FA0&quot;/&gt;&lt;wsp:rsid wsp:val=&quot;002578E1&quot;/&gt;&lt;wsp:rsid wsp:val=&quot;002616C3&quot;/&gt;&lt;wsp:rsid wsp:val=&quot;00261DE3&quot;/&gt;&lt;wsp:rsid wsp:val=&quot;0026759C&quot;/&gt;&lt;wsp:rsid wsp:val=&quot;00271955&quot;/&gt;&lt;wsp:rsid wsp:val=&quot;002758A8&quot;/&gt;&lt;wsp:rsid wsp:val=&quot;002774EF&quot;/&gt;&lt;wsp:rsid wsp:val=&quot;00287936&quot;/&gt;&lt;wsp:rsid wsp:val=&quot;00290B64&quot;/&gt;&lt;wsp:rsid wsp:val=&quot;002968BF&quot;/&gt;&lt;wsp:rsid wsp:val=&quot;00297E1F&quot;/&gt;&lt;wsp:rsid wsp:val=&quot;002A001C&quot;/&gt;&lt;wsp:rsid wsp:val=&quot;002A2678&quot;/&gt;&lt;wsp:rsid wsp:val=&quot;002A4424&quot;/&gt;&lt;wsp:rsid wsp:val=&quot;002A52E2&quot;/&gt;&lt;wsp:rsid wsp:val=&quot;002A688D&quot;/&gt;&lt;wsp:rsid wsp:val=&quot;002B328C&quot;/&gt;&lt;wsp:rsid wsp:val=&quot;002B7187&quot;/&gt;&lt;wsp:rsid wsp:val=&quot;002C638B&quot;/&gt;&lt;wsp:rsid wsp:val=&quot;002D7262&quot;/&gt;&lt;wsp:rsid wsp:val=&quot;002E7BA0&quot;/&gt;&lt;wsp:rsid wsp:val=&quot;0030179B&quot;/&gt;&lt;wsp:rsid wsp:val=&quot;003046F5&quot;/&gt;&lt;wsp:rsid wsp:val=&quot;00315034&quot;/&gt;&lt;wsp:rsid wsp:val=&quot;00323922&quot;/&gt;&lt;wsp:rsid wsp:val=&quot;00324CDC&quot;/&gt;&lt;wsp:rsid wsp:val=&quot;00333633&quot;/&gt;&lt;wsp:rsid wsp:val=&quot;003358C7&quot;/&gt;&lt;wsp:rsid wsp:val=&quot;003376B7&quot;/&gt;&lt;wsp:rsid wsp:val=&quot;00340130&quot;/&gt;&lt;wsp:rsid wsp:val=&quot;00342F66&quot;/&gt;&lt;wsp:rsid wsp:val=&quot;003451DA&quot;/&gt;&lt;wsp:rsid wsp:val=&quot;003469B1&quot;/&gt;&lt;wsp:rsid wsp:val=&quot;00351157&quot;/&gt;&lt;wsp:rsid wsp:val=&quot;00351FA0&quot;/&gt;&lt;wsp:rsid wsp:val=&quot;0035394F&quot;/&gt;&lt;wsp:rsid wsp:val=&quot;00357816&quot;/&gt;&lt;wsp:rsid wsp:val=&quot;00361702&quot;/&gt;&lt;wsp:rsid wsp:val=&quot;00361C22&quot;/&gt;&lt;wsp:rsid wsp:val=&quot;00374C69&quot;/&gt;&lt;wsp:rsid wsp:val=&quot;0037592B&quot;/&gt;&lt;wsp:rsid wsp:val=&quot;00381A03&quot;/&gt;&lt;wsp:rsid wsp:val=&quot;00386937&quot;/&gt;&lt;wsp:rsid wsp:val=&quot;0038762B&quot;/&gt;&lt;wsp:rsid wsp:val=&quot;003909F1&quot;/&gt;&lt;wsp:rsid wsp:val=&quot;0039250C&quot;/&gt;&lt;wsp:rsid wsp:val=&quot;003B1230&quot;/&gt;&lt;wsp:rsid wsp:val=&quot;003B5100&quot;/&gt;&lt;wsp:rsid wsp:val=&quot;003B5A84&quot;/&gt;&lt;wsp:rsid wsp:val=&quot;003C2B25&quot;/&gt;&lt;wsp:rsid wsp:val=&quot;003D1BD8&quot;/&gt;&lt;wsp:rsid wsp:val=&quot;003D29D3&quot;/&gt;&lt;wsp:rsid wsp:val=&quot;003D50FE&quot;/&gt;&lt;wsp:rsid wsp:val=&quot;003E53B3&quot;/&gt;&lt;wsp:rsid wsp:val=&quot;003E59B2&quot;/&gt;&lt;wsp:rsid wsp:val=&quot;003E6B25&quot;/&gt;&lt;wsp:rsid wsp:val=&quot;003F229C&quot;/&gt;&lt;wsp:rsid wsp:val=&quot;00400D41&quot;/&gt;&lt;wsp:rsid wsp:val=&quot;00400D94&quot;/&gt;&lt;wsp:rsid wsp:val=&quot;00410175&quot;/&gt;&lt;wsp:rsid wsp:val=&quot;0042344C&quot;/&gt;&lt;wsp:rsid wsp:val=&quot;004375D7&quot;/&gt;&lt;wsp:rsid wsp:val=&quot;00440A4A&quot;/&gt;&lt;wsp:rsid wsp:val=&quot;00445253&quot;/&gt;&lt;wsp:rsid wsp:val=&quot;00445CE5&quot;/&gt;&lt;wsp:rsid wsp:val=&quot;00446121&quot;/&gt;&lt;wsp:rsid wsp:val=&quot;00446738&quot;/&gt;&lt;wsp:rsid wsp:val=&quot;00447560&quot;/&gt;&lt;wsp:rsid wsp:val=&quot;0045176C&quot;/&gt;&lt;wsp:rsid wsp:val=&quot;004522B4&quot;/&gt;&lt;wsp:rsid wsp:val=&quot;00461B54&quot;/&gt;&lt;wsp:rsid wsp:val=&quot;004631E5&quot;/&gt;&lt;wsp:rsid wsp:val=&quot;00466615&quot;/&gt;&lt;wsp:rsid wsp:val=&quot;004668CF&quot;/&gt;&lt;wsp:rsid wsp:val=&quot;00486D54&quot;/&gt;&lt;wsp:rsid wsp:val=&quot;0049187D&quot;/&gt;&lt;wsp:rsid wsp:val=&quot;00492FA5&quot;/&gt;&lt;wsp:rsid wsp:val=&quot;00493455&quot;/&gt;&lt;wsp:rsid wsp:val=&quot;00494FBC&quot;/&gt;&lt;wsp:rsid wsp:val=&quot;00497F37&quot;/&gt;&lt;wsp:rsid wsp:val=&quot;004A017A&quot;/&gt;&lt;wsp:rsid wsp:val=&quot;004A39E5&quot;/&gt;&lt;wsp:rsid wsp:val=&quot;004B22EA&quot;/&gt;&lt;wsp:rsid wsp:val=&quot;004D2D36&quot;/&gt;&lt;wsp:rsid wsp:val=&quot;004D6C75&quot;/&gt;&lt;wsp:rsid wsp:val=&quot;004E1E03&quot;/&gt;&lt;wsp:rsid wsp:val=&quot;004E43E3&quot;/&gt;&lt;wsp:rsid wsp:val=&quot;004E5723&quot;/&gt;&lt;wsp:rsid wsp:val=&quot;004E688E&quot;/&gt;&lt;wsp:rsid wsp:val=&quot;004F4487&quot;/&gt;&lt;wsp:rsid wsp:val=&quot;004F600F&quot;/&gt;&lt;wsp:rsid wsp:val=&quot;005030FE&quot;/&gt;&lt;wsp:rsid wsp:val=&quot;0050573D&quot;/&gt;&lt;wsp:rsid wsp:val=&quot;00505BFE&quot;/&gt;&lt;wsp:rsid wsp:val=&quot;00506326&quot;/&gt;&lt;wsp:rsid wsp:val=&quot;005069E2&quot;/&gt;&lt;wsp:rsid wsp:val=&quot;00506DB6&quot;/&gt;&lt;wsp:rsid wsp:val=&quot;00511BFF&quot;/&gt;&lt;wsp:rsid wsp:val=&quot;00526491&quot;/&gt;&lt;wsp:rsid wsp:val=&quot;0053196D&quot;/&gt;&lt;wsp:rsid wsp:val=&quot;00532EE8&quot;/&gt;&lt;wsp:rsid wsp:val=&quot;00541066&quot;/&gt;&lt;wsp:rsid wsp:val=&quot;00544112&quot;/&gt;&lt;wsp:rsid wsp:val=&quot;0054666E&quot;/&gt;&lt;wsp:rsid wsp:val=&quot;0055480A&quot;/&gt;&lt;wsp:rsid wsp:val=&quot;00555A70&quot;/&gt;&lt;wsp:rsid wsp:val=&quot;00560342&quot;/&gt;&lt;wsp:rsid wsp:val=&quot;00564FAB&quot;/&gt;&lt;wsp:rsid wsp:val=&quot;0058187F&quot;/&gt;&lt;wsp:rsid wsp:val=&quot;00583E2F&quot;/&gt;&lt;wsp:rsid wsp:val=&quot;00585D9F&quot;/&gt;&lt;wsp:rsid wsp:val=&quot;0059679B&quot;/&gt;&lt;wsp:rsid wsp:val=&quot;005A1346&quot;/&gt;&lt;wsp:rsid wsp:val=&quot;005B1E32&quot;/&gt;&lt;wsp:rsid wsp:val=&quot;005C14B4&quot;/&gt;&lt;wsp:rsid wsp:val=&quot;005C153F&quot;/&gt;&lt;wsp:rsid wsp:val=&quot;005C1812&quot;/&gt;&lt;wsp:rsid wsp:val=&quot;005C6010&quot;/&gt;&lt;wsp:rsid wsp:val=&quot;005D3131&quot;/&gt;&lt;wsp:rsid wsp:val=&quot;005D72CF&quot;/&gt;&lt;wsp:rsid wsp:val=&quot;005E0BBD&quot;/&gt;&lt;wsp:rsid wsp:val=&quot;005F07AB&quot;/&gt;&lt;wsp:rsid wsp:val=&quot;00600C59&quot;/&gt;&lt;wsp:rsid wsp:val=&quot;00604FF2&quot;/&gt;&lt;wsp:rsid wsp:val=&quot;00607897&quot;/&gt;&lt;wsp:rsid wsp:val=&quot;0062267A&quot;/&gt;&lt;wsp:rsid wsp:val=&quot;006227B1&quot;/&gt;&lt;wsp:rsid wsp:val=&quot;006229F8&quot;/&gt;&lt;wsp:rsid wsp:val=&quot;00624488&quot;/&gt;&lt;wsp:rsid wsp:val=&quot;00624883&quot;/&gt;&lt;wsp:rsid wsp:val=&quot;00624D65&quot;/&gt;&lt;wsp:rsid wsp:val=&quot;0062530B&quot;/&gt;&lt;wsp:rsid wsp:val=&quot;00630277&quot;/&gt;&lt;wsp:rsid wsp:val=&quot;00634499&quot;/&gt;&lt;wsp:rsid wsp:val=&quot;006514E5&quot;/&gt;&lt;wsp:rsid wsp:val=&quot;00664651&quot;/&gt;&lt;wsp:rsid wsp:val=&quot;00666B5B&quot;/&gt;&lt;wsp:rsid wsp:val=&quot;0066740E&quot;/&gt;&lt;wsp:rsid wsp:val=&quot;00670081&quot;/&gt;&lt;wsp:rsid wsp:val=&quot;0068193C&quot;/&gt;&lt;wsp:rsid wsp:val=&quot;0068307F&quot;/&gt;&lt;wsp:rsid wsp:val=&quot;00686603&quot;/&gt;&lt;wsp:rsid wsp:val=&quot;00694706&quot;/&gt;&lt;wsp:rsid wsp:val=&quot;006963A2&quot;/&gt;&lt;wsp:rsid wsp:val=&quot;006A5183&quot;/&gt;&lt;wsp:rsid wsp:val=&quot;006B0F8B&quot;/&gt;&lt;wsp:rsid wsp:val=&quot;006B5B23&quot;/&gt;&lt;wsp:rsid wsp:val=&quot;006C5120&quot;/&gt;&lt;wsp:rsid wsp:val=&quot;006C6CE8&quot;/&gt;&lt;wsp:rsid wsp:val=&quot;006D372B&quot;/&gt;&lt;wsp:rsid wsp:val=&quot;006D7C02&quot;/&gt;&lt;wsp:rsid wsp:val=&quot;006E46BA&quot;/&gt;&lt;wsp:rsid wsp:val=&quot;006E4737&quot;/&gt;&lt;wsp:rsid wsp:val=&quot;006E7A2B&quot;/&gt;&lt;wsp:rsid wsp:val=&quot;006F248E&quot;/&gt;&lt;wsp:rsid wsp:val=&quot;006F5D19&quot;/&gt;&lt;wsp:rsid wsp:val=&quot;00700588&quot;/&gt;&lt;wsp:rsid wsp:val=&quot;00704F93&quot;/&gt;&lt;wsp:rsid wsp:val=&quot;00711C4A&quot;/&gt;&lt;wsp:rsid wsp:val=&quot;00725692&quot;/&gt;&lt;wsp:rsid wsp:val=&quot;007300A9&quot;/&gt;&lt;wsp:rsid wsp:val=&quot;007410D6&quot;/&gt;&lt;wsp:rsid wsp:val=&quot;00752641&quot;/&gt;&lt;wsp:rsid wsp:val=&quot;00770611&quot;/&gt;&lt;wsp:rsid wsp:val=&quot;007711D4&quot;/&gt;&lt;wsp:rsid wsp:val=&quot;00781761&quot;/&gt;&lt;wsp:rsid wsp:val=&quot;0078184E&quot;/&gt;&lt;wsp:rsid wsp:val=&quot;00790F45&quot;/&gt;&lt;wsp:rsid wsp:val=&quot;00796DF8&quot;/&gt;&lt;wsp:rsid wsp:val=&quot;007975AC&quot;/&gt;&lt;wsp:rsid wsp:val=&quot;007978F2&quot;/&gt;&lt;wsp:rsid wsp:val=&quot;007A3565&quot;/&gt;&lt;wsp:rsid wsp:val=&quot;007A3933&quot;/&gt;&lt;wsp:rsid wsp:val=&quot;007A660E&quot;/&gt;&lt;wsp:rsid wsp:val=&quot;007A7E8A&quot;/&gt;&lt;wsp:rsid wsp:val=&quot;007B1555&quot;/&gt;&lt;wsp:rsid wsp:val=&quot;007B5D2D&quot;/&gt;&lt;wsp:rsid wsp:val=&quot;007D0814&quot;/&gt;&lt;wsp:rsid wsp:val=&quot;007D1DCF&quot;/&gt;&lt;wsp:rsid wsp:val=&quot;007D3A90&quot;/&gt;&lt;wsp:rsid wsp:val=&quot;008002A3&quot;/&gt;&lt;wsp:rsid wsp:val=&quot;00800808&quot;/&gt;&lt;wsp:rsid wsp:val=&quot;00806CD9&quot;/&gt;&lt;wsp:rsid wsp:val=&quot;008135E1&quot;/&gt;&lt;wsp:rsid wsp:val=&quot;00813930&quot;/&gt;&lt;wsp:rsid wsp:val=&quot;008335D2&quot;/&gt;&lt;wsp:rsid wsp:val=&quot;00841681&quot;/&gt;&lt;wsp:rsid wsp:val=&quot;0084593A&quot;/&gt;&lt;wsp:rsid wsp:val=&quot;00846865&quot;/&gt;&lt;wsp:rsid wsp:val=&quot;00851A96&quot;/&gt;&lt;wsp:rsid wsp:val=&quot;00854CBA&quot;/&gt;&lt;wsp:rsid wsp:val=&quot;00874BDA&quot;/&gt;&lt;wsp:rsid wsp:val=&quot;00875FD4&quot;/&gt;&lt;wsp:rsid wsp:val=&quot;00881430&quot;/&gt;&lt;wsp:rsid wsp:val=&quot;00885DD7&quot;/&gt;&lt;wsp:rsid wsp:val=&quot;00890712&quot;/&gt;&lt;wsp:rsid wsp:val=&quot;00891FE5&quot;/&gt;&lt;wsp:rsid wsp:val=&quot;00894FD9&quot;/&gt;&lt;wsp:rsid wsp:val=&quot;008A5B41&quot;/&gt;&lt;wsp:rsid wsp:val=&quot;008B03F4&quot;/&gt;&lt;wsp:rsid wsp:val=&quot;008B2168&quot;/&gt;&lt;wsp:rsid wsp:val=&quot;008B48FE&quot;/&gt;&lt;wsp:rsid wsp:val=&quot;008B5745&quot;/&gt;&lt;wsp:rsid wsp:val=&quot;008B661F&quot;/&gt;&lt;wsp:rsid wsp:val=&quot;008B78C4&quot;/&gt;&lt;wsp:rsid wsp:val=&quot;008B7A4C&quot;/&gt;&lt;wsp:rsid wsp:val=&quot;008C0E82&quot;/&gt;&lt;wsp:rsid wsp:val=&quot;008D0902&quot;/&gt;&lt;wsp:rsid wsp:val=&quot;008D0D95&quot;/&gt;&lt;wsp:rsid wsp:val=&quot;008E09CD&quot;/&gt;&lt;wsp:rsid wsp:val=&quot;008E4E7C&quot;/&gt;&lt;wsp:rsid wsp:val=&quot;008F7A8C&quot;/&gt;&lt;wsp:rsid wsp:val=&quot;00901D06&quot;/&gt;&lt;wsp:rsid wsp:val=&quot;00914EAF&quot;/&gt;&lt;wsp:rsid wsp:val=&quot;00915459&quot;/&gt;&lt;wsp:rsid wsp:val=&quot;00915BC5&quot;/&gt;&lt;wsp:rsid wsp:val=&quot;009205F3&quot;/&gt;&lt;wsp:rsid wsp:val=&quot;00921AE5&quot;/&gt;&lt;wsp:rsid wsp:val=&quot;00924835&quot;/&gt;&lt;wsp:rsid wsp:val=&quot;00927296&quot;/&gt;&lt;wsp:rsid wsp:val=&quot;00927C40&quot;/&gt;&lt;wsp:rsid wsp:val=&quot;00933048&quot;/&gt;&lt;wsp:rsid wsp:val=&quot;00934604&quot;/&gt;&lt;wsp:rsid wsp:val=&quot;00952504&quot;/&gt;&lt;wsp:rsid wsp:val=&quot;00954956&quot;/&gt;&lt;wsp:rsid wsp:val=&quot;0096101F&quot;/&gt;&lt;wsp:rsid wsp:val=&quot;00961488&quot;/&gt;&lt;wsp:rsid wsp:val=&quot;00981D4B&quot;/&gt;&lt;wsp:rsid wsp:val=&quot;009933E0&quot;/&gt;&lt;wsp:rsid wsp:val=&quot;0099669D&quot;/&gt;&lt;wsp:rsid wsp:val=&quot;009A3536&quot;/&gt;&lt;wsp:rsid wsp:val=&quot;009A3C5C&quot;/&gt;&lt;wsp:rsid wsp:val=&quot;009A6AA6&quot;/&gt;&lt;wsp:rsid wsp:val=&quot;009B1A32&quot;/&gt;&lt;wsp:rsid wsp:val=&quot;009B5398&quot;/&gt;&lt;wsp:rsid wsp:val=&quot;009C1396&quot;/&gt;&lt;wsp:rsid wsp:val=&quot;009D227C&quot;/&gt;&lt;wsp:rsid wsp:val=&quot;009D2F05&quot;/&gt;&lt;wsp:rsid wsp:val=&quot;009D633C&quot;/&gt;&lt;wsp:rsid wsp:val=&quot;009E0DB8&quot;/&gt;&lt;wsp:rsid wsp:val=&quot;009E2589&quot;/&gt;&lt;wsp:rsid wsp:val=&quot;009E3130&quot;/&gt;&lt;wsp:rsid wsp:val=&quot;009E5EA6&quot;/&gt;&lt;wsp:rsid wsp:val=&quot;009E737C&quot;/&gt;&lt;wsp:rsid wsp:val=&quot;009F0753&quot;/&gt;&lt;wsp:rsid wsp:val=&quot;009F15BA&quot;/&gt;&lt;wsp:rsid wsp:val=&quot;009F44B8&quot;/&gt;&lt;wsp:rsid wsp:val=&quot;009F4C4B&quot;/&gt;&lt;wsp:rsid wsp:val=&quot;009F6DAB&quot;/&gt;&lt;wsp:rsid wsp:val=&quot;00A011A9&quot;/&gt;&lt;wsp:rsid wsp:val=&quot;00A01828&quot;/&gt;&lt;wsp:rsid wsp:val=&quot;00A05347&quot;/&gt;&lt;wsp:rsid wsp:val=&quot;00A05368&quot;/&gt;&lt;wsp:rsid wsp:val=&quot;00A10625&quot;/&gt;&lt;wsp:rsid wsp:val=&quot;00A13979&quot;/&gt;&lt;wsp:rsid wsp:val=&quot;00A14DAA&quot;/&gt;&lt;wsp:rsid wsp:val=&quot;00A177B5&quot;/&gt;&lt;wsp:rsid wsp:val=&quot;00A22A67&quot;/&gt;&lt;wsp:rsid wsp:val=&quot;00A25056&quot;/&gt;&lt;wsp:rsid wsp:val=&quot;00A26010&quot;/&gt;&lt;wsp:rsid wsp:val=&quot;00A31FED&quot;/&gt;&lt;wsp:rsid wsp:val=&quot;00A513BC&quot;/&gt;&lt;wsp:rsid wsp:val=&quot;00A53A99&quot;/&gt;&lt;wsp:rsid wsp:val=&quot;00A5634B&quot;/&gt;&lt;wsp:rsid wsp:val=&quot;00A56DE6&quot;/&gt;&lt;wsp:rsid wsp:val=&quot;00A61D87&quot;/&gt;&lt;wsp:rsid wsp:val=&quot;00A65135&quot;/&gt;&lt;wsp:rsid wsp:val=&quot;00A67544&quot;/&gt;&lt;wsp:rsid wsp:val=&quot;00A7015F&quot;/&gt;&lt;wsp:rsid wsp:val=&quot;00A75CDB&quot;/&gt;&lt;wsp:rsid wsp:val=&quot;00A8068C&quot;/&gt;&lt;wsp:rsid wsp:val=&quot;00A83D00&quot;/&gt;&lt;wsp:rsid wsp:val=&quot;00A8472A&quot;/&gt;&lt;wsp:rsid wsp:val=&quot;00A84D30&quot;/&gt;&lt;wsp:rsid wsp:val=&quot;00A8746D&quot;/&gt;&lt;wsp:rsid wsp:val=&quot;00A9095F&quot;/&gt;&lt;wsp:rsid wsp:val=&quot;00A941B7&quot;/&gt;&lt;wsp:rsid wsp:val=&quot;00A97660&quot;/&gt;&lt;wsp:rsid wsp:val=&quot;00AA66FA&quot;/&gt;&lt;wsp:rsid wsp:val=&quot;00AB08DE&quot;/&gt;&lt;wsp:rsid wsp:val=&quot;00AB2837&quot;/&gt;&lt;wsp:rsid wsp:val=&quot;00AB53DB&quot;/&gt;&lt;wsp:rsid wsp:val=&quot;00AC250E&quot;/&gt;&lt;wsp:rsid wsp:val=&quot;00AC318B&quot;/&gt;&lt;wsp:rsid wsp:val=&quot;00AC7418&quot;/&gt;&lt;wsp:rsid wsp:val=&quot;00AD3BC5&quot;/&gt;&lt;wsp:rsid wsp:val=&quot;00AE7350&quot;/&gt;&lt;wsp:rsid wsp:val=&quot;00AE75CD&quot;/&gt;&lt;wsp:rsid wsp:val=&quot;00B06DE9&quot;/&gt;&lt;wsp:rsid wsp:val=&quot;00B11620&quot;/&gt;&lt;wsp:rsid wsp:val=&quot;00B13E89&quot;/&gt;&lt;wsp:rsid wsp:val=&quot;00B14BA2&quot;/&gt;&lt;wsp:rsid wsp:val=&quot;00B17CA7&quot;/&gt;&lt;wsp:rsid wsp:val=&quot;00B222FA&quot;/&gt;&lt;wsp:rsid wsp:val=&quot;00B27256&quot;/&gt;&lt;wsp:rsid wsp:val=&quot;00B3456E&quot;/&gt;&lt;wsp:rsid wsp:val=&quot;00B521B3&quot;/&gt;&lt;wsp:rsid wsp:val=&quot;00B523AA&quot;/&gt;&lt;wsp:rsid wsp:val=&quot;00B567DC&quot;/&gt;&lt;wsp:rsid wsp:val=&quot;00B62C43&quot;/&gt;&lt;wsp:rsid wsp:val=&quot;00B63883&quot;/&gt;&lt;wsp:rsid wsp:val=&quot;00B658C1&quot;/&gt;&lt;wsp:rsid wsp:val=&quot;00B6679E&quot;/&gt;&lt;wsp:rsid wsp:val=&quot;00B66C33&quot;/&gt;&lt;wsp:rsid wsp:val=&quot;00B7291A&quot;/&gt;&lt;wsp:rsid wsp:val=&quot;00B74701&quot;/&gt;&lt;wsp:rsid wsp:val=&quot;00B8332B&quot;/&gt;&lt;wsp:rsid wsp:val=&quot;00B84B03&quot;/&gt;&lt;wsp:rsid wsp:val=&quot;00B8651B&quot;/&gt;&lt;wsp:rsid wsp:val=&quot;00B87F40&quot;/&gt;&lt;wsp:rsid wsp:val=&quot;00B95426&quot;/&gt;&lt;wsp:rsid wsp:val=&quot;00B97A1F&quot;/&gt;&lt;wsp:rsid wsp:val=&quot;00BA4923&quot;/&gt;&lt;wsp:rsid wsp:val=&quot;00BA6FFB&quot;/&gt;&lt;wsp:rsid wsp:val=&quot;00BB2601&quot;/&gt;&lt;wsp:rsid wsp:val=&quot;00BB3AE9&quot;/&gt;&lt;wsp:rsid wsp:val=&quot;00BB55F6&quot;/&gt;&lt;wsp:rsid wsp:val=&quot;00BB6583&quot;/&gt;&lt;wsp:rsid wsp:val=&quot;00BC75D2&quot;/&gt;&lt;wsp:rsid wsp:val=&quot;00BD49FA&quot;/&gt;&lt;wsp:rsid wsp:val=&quot;00BD6785&quot;/&gt;&lt;wsp:rsid wsp:val=&quot;00BF0CCB&quot;/&gt;&lt;wsp:rsid wsp:val=&quot;00C02DB8&quot;/&gt;&lt;wsp:rsid wsp:val=&quot;00C06240&quot;/&gt;&lt;wsp:rsid wsp:val=&quot;00C117D4&quot;/&gt;&lt;wsp:rsid wsp:val=&quot;00C14596&quot;/&gt;&lt;wsp:rsid wsp:val=&quot;00C22888&quot;/&gt;&lt;wsp:rsid wsp:val=&quot;00C267A0&quot;/&gt;&lt;wsp:rsid wsp:val=&quot;00C30067&quot;/&gt;&lt;wsp:rsid wsp:val=&quot;00C32E6D&quot;/&gt;&lt;wsp:rsid wsp:val=&quot;00C35B11&quot;/&gt;&lt;wsp:rsid wsp:val=&quot;00C42C10&quot;/&gt;&lt;wsp:rsid wsp:val=&quot;00C47497&quot;/&gt;&lt;wsp:rsid wsp:val=&quot;00C47813&quot;/&gt;&lt;wsp:rsid wsp:val=&quot;00C50579&quot;/&gt;&lt;wsp:rsid wsp:val=&quot;00C60974&quot;/&gt;&lt;wsp:rsid wsp:val=&quot;00C64C55&quot;/&gt;&lt;wsp:rsid wsp:val=&quot;00C6575F&quot;/&gt;&lt;wsp:rsid wsp:val=&quot;00C6795F&quot;/&gt;&lt;wsp:rsid wsp:val=&quot;00C70C0E&quot;/&gt;&lt;wsp:rsid wsp:val=&quot;00C73F8B&quot;/&gt;&lt;wsp:rsid wsp:val=&quot;00C74005&quot;/&gt;&lt;wsp:rsid wsp:val=&quot;00C752F3&quot;/&gt;&lt;wsp:rsid wsp:val=&quot;00C80ED6&quot;/&gt;&lt;wsp:rsid wsp:val=&quot;00C82821&quot;/&gt;&lt;wsp:rsid wsp:val=&quot;00C8470F&quot;/&gt;&lt;wsp:rsid wsp:val=&quot;00C858E5&quot;/&gt;&lt;wsp:rsid wsp:val=&quot;00C9244F&quot;/&gt;&lt;wsp:rsid wsp:val=&quot;00C9375C&quot;/&gt;&lt;wsp:rsid wsp:val=&quot;00C94204&quot;/&gt;&lt;wsp:rsid wsp:val=&quot;00C9663D&quot;/&gt;&lt;wsp:rsid wsp:val=&quot;00C97227&quot;/&gt;&lt;wsp:rsid wsp:val=&quot;00C97567&quot;/&gt;&lt;wsp:rsid wsp:val=&quot;00CA3F0E&quot;/&gt;&lt;wsp:rsid wsp:val=&quot;00CA7A87&quot;/&gt;&lt;wsp:rsid wsp:val=&quot;00CB733F&quot;/&gt;&lt;wsp:rsid wsp:val=&quot;00CB78EE&quot;/&gt;&lt;wsp:rsid wsp:val=&quot;00CC27CA&quot;/&gt;&lt;wsp:rsid wsp:val=&quot;00CC3C26&quot;/&gt;&lt;wsp:rsid wsp:val=&quot;00CD6F70&quot;/&gt;&lt;wsp:rsid wsp:val=&quot;00CE2213&quot;/&gt;&lt;wsp:rsid wsp:val=&quot;00D03663&quot;/&gt;&lt;wsp:rsid wsp:val=&quot;00D17DC2&quot;/&gt;&lt;wsp:rsid wsp:val=&quot;00D2377E&quot;/&gt;&lt;wsp:rsid wsp:val=&quot;00D260F9&quot;/&gt;&lt;wsp:rsid wsp:val=&quot;00D33B7F&quot;/&gt;&lt;wsp:rsid wsp:val=&quot;00D36E77&quot;/&gt;&lt;wsp:rsid wsp:val=&quot;00D41AAC&quot;/&gt;&lt;wsp:rsid wsp:val=&quot;00D51E0A&quot;/&gt;&lt;wsp:rsid wsp:val=&quot;00D563B1&quot;/&gt;&lt;wsp:rsid wsp:val=&quot;00D577AA&quot;/&gt;&lt;wsp:rsid wsp:val=&quot;00D6087E&quot;/&gt;&lt;wsp:rsid wsp:val=&quot;00D618E0&quot;/&gt;&lt;wsp:rsid wsp:val=&quot;00D61A2A&quot;/&gt;&lt;wsp:rsid wsp:val=&quot;00D6351D&quot;/&gt;&lt;wsp:rsid wsp:val=&quot;00D7179E&quot;/&gt;&lt;wsp:rsid wsp:val=&quot;00D73416&quot;/&gt;&lt;wsp:rsid wsp:val=&quot;00D814D8&quot;/&gt;&lt;wsp:rsid wsp:val=&quot;00D82EE5&quot;/&gt;&lt;wsp:rsid wsp:val=&quot;00D84187&quot;/&gt;&lt;wsp:rsid wsp:val=&quot;00D9005E&quot;/&gt;&lt;wsp:rsid wsp:val=&quot;00D90CC2&quot;/&gt;&lt;wsp:rsid wsp:val=&quot;00D91031&quot;/&gt;&lt;wsp:rsid wsp:val=&quot;00DA4294&quot;/&gt;&lt;wsp:rsid wsp:val=&quot;00DA4514&quot;/&gt;&lt;wsp:rsid wsp:val=&quot;00DB5C3D&quot;/&gt;&lt;wsp:rsid wsp:val=&quot;00DB75C3&quot;/&gt;&lt;wsp:rsid wsp:val=&quot;00DC21DD&quot;/&gt;&lt;wsp:rsid wsp:val=&quot;00DC52B2&quot;/&gt;&lt;wsp:rsid wsp:val=&quot;00DE0128&quot;/&gt;&lt;wsp:rsid wsp:val=&quot;00DE1F5A&quot;/&gt;&lt;wsp:rsid wsp:val=&quot;00DE597B&quot;/&gt;&lt;wsp:rsid wsp:val=&quot;00DF12CC&quot;/&gt;&lt;wsp:rsid wsp:val=&quot;00DF6AEE&quot;/&gt;&lt;wsp:rsid wsp:val=&quot;00E0096B&quot;/&gt;&lt;wsp:rsid wsp:val=&quot;00E01939&quot;/&gt;&lt;wsp:rsid wsp:val=&quot;00E02389&quot;/&gt;&lt;wsp:rsid wsp:val=&quot;00E100F0&quot;/&gt;&lt;wsp:rsid wsp:val=&quot;00E10CD8&quot;/&gt;&lt;wsp:rsid wsp:val=&quot;00E11F28&quot;/&gt;&lt;wsp:rsid wsp:val=&quot;00E12E9A&quot;/&gt;&lt;wsp:rsid wsp:val=&quot;00E1493F&quot;/&gt;&lt;wsp:rsid wsp:val=&quot;00E15901&quot;/&gt;&lt;wsp:rsid wsp:val=&quot;00E20280&quot;/&gt;&lt;wsp:rsid wsp:val=&quot;00E209BE&quot;/&gt;&lt;wsp:rsid wsp:val=&quot;00E22FAD&quot;/&gt;&lt;wsp:rsid wsp:val=&quot;00E25A27&quot;/&gt;&lt;wsp:rsid wsp:val=&quot;00E3437A&quot;/&gt;&lt;wsp:rsid wsp:val=&quot;00E36BCE&quot;/&gt;&lt;wsp:rsid wsp:val=&quot;00E36FE8&quot;/&gt;&lt;wsp:rsid wsp:val=&quot;00E43A64&quot;/&gt;&lt;wsp:rsid wsp:val=&quot;00E45A9C&quot;/&gt;&lt;wsp:rsid wsp:val=&quot;00E527CC&quot;/&gt;&lt;wsp:rsid wsp:val=&quot;00E52D22&quot;/&gt;&lt;wsp:rsid wsp:val=&quot;00E5357F&quot;/&gt;&lt;wsp:rsid wsp:val=&quot;00E54B9B&quot;/&gt;&lt;wsp:rsid wsp:val=&quot;00E54CA5&quot;/&gt;&lt;wsp:rsid wsp:val=&quot;00E55D3B&quot;/&gt;&lt;wsp:rsid wsp:val=&quot;00E64AE6&quot;/&gt;&lt;wsp:rsid wsp:val=&quot;00E72CC7&quot;/&gt;&lt;wsp:rsid wsp:val=&quot;00E741E9&quot;/&gt;&lt;wsp:rsid wsp:val=&quot;00E74F76&quot;/&gt;&lt;wsp:rsid wsp:val=&quot;00E75209&quot;/&gt;&lt;wsp:rsid wsp:val=&quot;00E84E68&quot;/&gt;&lt;wsp:rsid wsp:val=&quot;00E92C32&quot;/&gt;&lt;wsp:rsid wsp:val=&quot;00E95D17&quot;/&gt;&lt;wsp:rsid wsp:val=&quot;00EB431B&quot;/&gt;&lt;wsp:rsid wsp:val=&quot;00EB6B58&quot;/&gt;&lt;wsp:rsid wsp:val=&quot;00EB7B3A&quot;/&gt;&lt;wsp:rsid wsp:val=&quot;00EC094B&quot;/&gt;&lt;wsp:rsid wsp:val=&quot;00EC2F11&quot;/&gt;&lt;wsp:rsid wsp:val=&quot;00ED36AC&quot;/&gt;&lt;wsp:rsid wsp:val=&quot;00ED3900&quot;/&gt;&lt;wsp:rsid wsp:val=&quot;00ED5B25&quot;/&gt;&lt;wsp:rsid wsp:val=&quot;00ED6212&quot;/&gt;&lt;wsp:rsid wsp:val=&quot;00EE1833&quot;/&gt;&lt;wsp:rsid wsp:val=&quot;00EE1B4F&quot;/&gt;&lt;wsp:rsid wsp:val=&quot;00EE5E77&quot;/&gt;&lt;wsp:rsid wsp:val=&quot;00EF17C8&quot;/&gt;&lt;wsp:rsid wsp:val=&quot;00EF461C&quot;/&gt;&lt;wsp:rsid wsp:val=&quot;00F04E53&quot;/&gt;&lt;wsp:rsid wsp:val=&quot;00F06FDD&quot;/&gt;&lt;wsp:rsid wsp:val=&quot;00F119AA&quot;/&gt;&lt;wsp:rsid wsp:val=&quot;00F206C6&quot;/&gt;&lt;wsp:rsid wsp:val=&quot;00F23093&quot;/&gt;&lt;wsp:rsid wsp:val=&quot;00F23F50&quot;/&gt;&lt;wsp:rsid wsp:val=&quot;00F30037&quot;/&gt;&lt;wsp:rsid wsp:val=&quot;00F30B8F&quot;/&gt;&lt;wsp:rsid wsp:val=&quot;00F31CC7&quot;/&gt;&lt;wsp:rsid wsp:val=&quot;00F35A6B&quot;/&gt;&lt;wsp:rsid wsp:val=&quot;00F452B4&quot;/&gt;&lt;wsp:rsid wsp:val=&quot;00F464B0&quot;/&gt;&lt;wsp:rsid wsp:val=&quot;00F47E21&quot;/&gt;&lt;wsp:rsid wsp:val=&quot;00F5426B&quot;/&gt;&lt;wsp:rsid wsp:val=&quot;00F54C34&quot;/&gt;&lt;wsp:rsid wsp:val=&quot;00F56012&quot;/&gt;&lt;wsp:rsid wsp:val=&quot;00F574F2&quot;/&gt;&lt;wsp:rsid wsp:val=&quot;00F57F60&quot;/&gt;&lt;wsp:rsid wsp:val=&quot;00F67166&quot;/&gt;&lt;wsp:rsid wsp:val=&quot;00F80CBD&quot;/&gt;&lt;wsp:rsid wsp:val=&quot;00F80D54&quot;/&gt;&lt;wsp:rsid wsp:val=&quot;00F816E5&quot;/&gt;&lt;wsp:rsid wsp:val=&quot;00F81F60&quot;/&gt;&lt;wsp:rsid wsp:val=&quot;00F850F3&quot;/&gt;&lt;wsp:rsid wsp:val=&quot;00F874EB&quot;/&gt;&lt;wsp:rsid wsp:val=&quot;00F92611&quot;/&gt;&lt;wsp:rsid wsp:val=&quot;00F9270F&quot;/&gt;&lt;wsp:rsid wsp:val=&quot;00FA31BA&quot;/&gt;&lt;wsp:rsid wsp:val=&quot;00FB1706&quot;/&gt;&lt;wsp:rsid wsp:val=&quot;00FB2558&quot;/&gt;&lt;wsp:rsid wsp:val=&quot;00FB3A38&quot;/&gt;&lt;wsp:rsid wsp:val=&quot;00FB4E44&quot;/&gt;&lt;wsp:rsid wsp:val=&quot;00FB6C29&quot;/&gt;&lt;wsp:rsid wsp:val=&quot;00FC2377&quot;/&gt;&lt;wsp:rsid wsp:val=&quot;00FC4A88&quot;/&gt;&lt;wsp:rsid wsp:val=&quot;00FC7BC2&quot;/&gt;&lt;wsp:rsid wsp:val=&quot;00FD0602&quot;/&gt;&lt;wsp:rsid wsp:val=&quot;00FD7F11&quot;/&gt;&lt;wsp:rsid wsp:val=&quot;00FE3C7B&quot;/&gt;&lt;wsp:rsid wsp:val=&quot;00FE6FF9&quot;/&gt;&lt;wsp:rsid wsp:val=&quot;00FF009E&quot;/&gt;&lt;/wsp:rsids&gt;&lt;/w:docPr&gt;&lt;w:body&gt;&lt;w:p wsp:rsidR=&quot;00000000&quot; wsp:rsidRDefault=&quot;00DC21D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=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ї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0239AF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,                                      (1)</w:t>
      </w:r>
    </w:p>
    <w:p w:rsidR="00321208" w:rsidRDefault="00321208" w:rsidP="003D50FE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где </w:t>
      </w:r>
      <w:r w:rsidRPr="000239AF">
        <w:rPr>
          <w:rFonts w:ascii="Times New Roman" w:hAnsi="Times New Roman"/>
          <w:sz w:val="28"/>
          <w:szCs w:val="28"/>
        </w:rPr>
        <w:fldChar w:fldCharType="begin"/>
      </w:r>
      <w:r w:rsidRPr="000239AF">
        <w:rPr>
          <w:rFonts w:ascii="Times New Roman" w:hAnsi="Times New Roman"/>
          <w:sz w:val="28"/>
          <w:szCs w:val="28"/>
        </w:rPr>
        <w:instrText xml:space="preserve"> QUOTE </w:instrText>
      </w:r>
      <w:r w:rsidRPr="000239AF">
        <w:pict>
          <v:shape id="_x0000_i1028" type="#_x0000_t75" style="width:15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27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7015F&quot;/&gt;&lt;wsp:rsid wsp:val=&quot;00000329&quot;/&gt;&lt;wsp:rsid wsp:val=&quot;00010D3C&quot;/&gt;&lt;wsp:rsid wsp:val=&quot;0001236D&quot;/&gt;&lt;wsp:rsid wsp:val=&quot;000123B4&quot;/&gt;&lt;wsp:rsid wsp:val=&quot;000131D2&quot;/&gt;&lt;wsp:rsid wsp:val=&quot;000239AF&quot;/&gt;&lt;wsp:rsid wsp:val=&quot;00025CB4&quot;/&gt;&lt;wsp:rsid wsp:val=&quot;0003661A&quot;/&gt;&lt;wsp:rsid wsp:val=&quot;00043F6F&quot;/&gt;&lt;wsp:rsid wsp:val=&quot;00044799&quot;/&gt;&lt;wsp:rsid wsp:val=&quot;0005240C&quot;/&gt;&lt;wsp:rsid wsp:val=&quot;00057861&quot;/&gt;&lt;wsp:rsid wsp:val=&quot;000601F6&quot;/&gt;&lt;wsp:rsid wsp:val=&quot;00066C13&quot;/&gt;&lt;wsp:rsid wsp:val=&quot;000677D9&quot;/&gt;&lt;wsp:rsid wsp:val=&quot;0007052F&quot;/&gt;&lt;wsp:rsid wsp:val=&quot;00070E87&quot;/&gt;&lt;wsp:rsid wsp:val=&quot;000715E2&quot;/&gt;&lt;wsp:rsid wsp:val=&quot;00074F10&quot;/&gt;&lt;wsp:rsid wsp:val=&quot;000977B3&quot;/&gt;&lt;wsp:rsid wsp:val=&quot;000A0849&quot;/&gt;&lt;wsp:rsid wsp:val=&quot;000A3513&quot;/&gt;&lt;wsp:rsid wsp:val=&quot;000B7361&quot;/&gt;&lt;wsp:rsid wsp:val=&quot;000C0B98&quot;/&gt;&lt;wsp:rsid wsp:val=&quot;000C1882&quot;/&gt;&lt;wsp:rsid wsp:val=&quot;000C20C5&quot;/&gt;&lt;wsp:rsid wsp:val=&quot;000C29FC&quot;/&gt;&lt;wsp:rsid wsp:val=&quot;000D3622&quot;/&gt;&lt;wsp:rsid wsp:val=&quot;000D7996&quot;/&gt;&lt;wsp:rsid wsp:val=&quot;000E33D1&quot;/&gt;&lt;wsp:rsid wsp:val=&quot;000E6828&quot;/&gt;&lt;wsp:rsid wsp:val=&quot;000F045A&quot;/&gt;&lt;wsp:rsid wsp:val=&quot;000F0C4E&quot;/&gt;&lt;wsp:rsid wsp:val=&quot;000F111D&quot;/&gt;&lt;wsp:rsid wsp:val=&quot;000F3001&quot;/&gt;&lt;wsp:rsid wsp:val=&quot;00104FD5&quot;/&gt;&lt;wsp:rsid wsp:val=&quot;0010559C&quot;/&gt;&lt;wsp:rsid wsp:val=&quot;00111AD7&quot;/&gt;&lt;wsp:rsid wsp:val=&quot;00123FF5&quot;/&gt;&lt;wsp:rsid wsp:val=&quot;001332FF&quot;/&gt;&lt;wsp:rsid wsp:val=&quot;00133B44&quot;/&gt;&lt;wsp:rsid wsp:val=&quot;00136A5B&quot;/&gt;&lt;wsp:rsid wsp:val=&quot;00142DF8&quot;/&gt;&lt;wsp:rsid wsp:val=&quot;001450AE&quot;/&gt;&lt;wsp:rsid wsp:val=&quot;00147738&quot;/&gt;&lt;wsp:rsid wsp:val=&quot;001527AB&quot;/&gt;&lt;wsp:rsid wsp:val=&quot;00157261&quot;/&gt;&lt;wsp:rsid wsp:val=&quot;00161055&quot;/&gt;&lt;wsp:rsid wsp:val=&quot;00165B64&quot;/&gt;&lt;wsp:rsid wsp:val=&quot;0017137C&quot;/&gt;&lt;wsp:rsid wsp:val=&quot;0017557F&quot;/&gt;&lt;wsp:rsid wsp:val=&quot;00191393&quot;/&gt;&lt;wsp:rsid wsp:val=&quot;00194C67&quot;/&gt;&lt;wsp:rsid wsp:val=&quot;00194FBA&quot;/&gt;&lt;wsp:rsid wsp:val=&quot;0019542E&quot;/&gt;&lt;wsp:rsid wsp:val=&quot;0019560D&quot;/&gt;&lt;wsp:rsid wsp:val=&quot;00196AEA&quot;/&gt;&lt;wsp:rsid wsp:val=&quot;001A0CD7&quot;/&gt;&lt;wsp:rsid wsp:val=&quot;001A54D2&quot;/&gt;&lt;wsp:rsid wsp:val=&quot;001A7A26&quot;/&gt;&lt;wsp:rsid wsp:val=&quot;001B1E94&quot;/&gt;&lt;wsp:rsid wsp:val=&quot;001B53BF&quot;/&gt;&lt;wsp:rsid wsp:val=&quot;001B6317&quot;/&gt;&lt;wsp:rsid wsp:val=&quot;001C2599&quot;/&gt;&lt;wsp:rsid wsp:val=&quot;001C2EB2&quot;/&gt;&lt;wsp:rsid wsp:val=&quot;001C53ED&quot;/&gt;&lt;wsp:rsid wsp:val=&quot;001D7950&quot;/&gt;&lt;wsp:rsid wsp:val=&quot;001E104E&quot;/&gt;&lt;wsp:rsid wsp:val=&quot;001E123A&quot;/&gt;&lt;wsp:rsid wsp:val=&quot;001F1A34&quot;/&gt;&lt;wsp:rsid wsp:val=&quot;001F1EF8&quot;/&gt;&lt;wsp:rsid wsp:val=&quot;001F6F2B&quot;/&gt;&lt;wsp:rsid wsp:val=&quot;00204D4A&quot;/&gt;&lt;wsp:rsid wsp:val=&quot;00205B1E&quot;/&gt;&lt;wsp:rsid wsp:val=&quot;00216C14&quot;/&gt;&lt;wsp:rsid wsp:val=&quot;0022531B&quot;/&gt;&lt;wsp:rsid wsp:val=&quot;00233FA0&quot;/&gt;&lt;wsp:rsid wsp:val=&quot;002578E1&quot;/&gt;&lt;wsp:rsid wsp:val=&quot;002616C3&quot;/&gt;&lt;wsp:rsid wsp:val=&quot;00261DE3&quot;/&gt;&lt;wsp:rsid wsp:val=&quot;0026759C&quot;/&gt;&lt;wsp:rsid wsp:val=&quot;00271955&quot;/&gt;&lt;wsp:rsid wsp:val=&quot;002758A8&quot;/&gt;&lt;wsp:rsid wsp:val=&quot;002774EF&quot;/&gt;&lt;wsp:rsid wsp:val=&quot;00287936&quot;/&gt;&lt;wsp:rsid wsp:val=&quot;00290B64&quot;/&gt;&lt;wsp:rsid wsp:val=&quot;002968BF&quot;/&gt;&lt;wsp:rsid wsp:val=&quot;00297E1F&quot;/&gt;&lt;wsp:rsid wsp:val=&quot;002A001C&quot;/&gt;&lt;wsp:rsid wsp:val=&quot;002A2678&quot;/&gt;&lt;wsp:rsid wsp:val=&quot;002A4424&quot;/&gt;&lt;wsp:rsid wsp:val=&quot;002A52E2&quot;/&gt;&lt;wsp:rsid wsp:val=&quot;002A688D&quot;/&gt;&lt;wsp:rsid wsp:val=&quot;002B328C&quot;/&gt;&lt;wsp:rsid wsp:val=&quot;002B7187&quot;/&gt;&lt;wsp:rsid wsp:val=&quot;002C638B&quot;/&gt;&lt;wsp:rsid wsp:val=&quot;002D7262&quot;/&gt;&lt;wsp:rsid wsp:val=&quot;002E7BA0&quot;/&gt;&lt;wsp:rsid wsp:val=&quot;0030179B&quot;/&gt;&lt;wsp:rsid wsp:val=&quot;003046F5&quot;/&gt;&lt;wsp:rsid wsp:val=&quot;00315034&quot;/&gt;&lt;wsp:rsid wsp:val=&quot;00323922&quot;/&gt;&lt;wsp:rsid wsp:val=&quot;00324CDC&quot;/&gt;&lt;wsp:rsid wsp:val=&quot;00333633&quot;/&gt;&lt;wsp:rsid wsp:val=&quot;003358C7&quot;/&gt;&lt;wsp:rsid wsp:val=&quot;003376B7&quot;/&gt;&lt;wsp:rsid wsp:val=&quot;00340130&quot;/&gt;&lt;wsp:rsid wsp:val=&quot;00342F66&quot;/&gt;&lt;wsp:rsid wsp:val=&quot;003451DA&quot;/&gt;&lt;wsp:rsid wsp:val=&quot;003469B1&quot;/&gt;&lt;wsp:rsid wsp:val=&quot;00351157&quot;/&gt;&lt;wsp:rsid wsp:val=&quot;00351FA0&quot;/&gt;&lt;wsp:rsid wsp:val=&quot;0035394F&quot;/&gt;&lt;wsp:rsid wsp:val=&quot;00357816&quot;/&gt;&lt;wsp:rsid wsp:val=&quot;00361702&quot;/&gt;&lt;wsp:rsid wsp:val=&quot;00361C22&quot;/&gt;&lt;wsp:rsid wsp:val=&quot;00374C69&quot;/&gt;&lt;wsp:rsid wsp:val=&quot;0037592B&quot;/&gt;&lt;wsp:rsid wsp:val=&quot;00381A03&quot;/&gt;&lt;wsp:rsid wsp:val=&quot;00386937&quot;/&gt;&lt;wsp:rsid wsp:val=&quot;0038762B&quot;/&gt;&lt;wsp:rsid wsp:val=&quot;003909F1&quot;/&gt;&lt;wsp:rsid wsp:val=&quot;0039250C&quot;/&gt;&lt;wsp:rsid wsp:val=&quot;003B1230&quot;/&gt;&lt;wsp:rsid wsp:val=&quot;003B5100&quot;/&gt;&lt;wsp:rsid wsp:val=&quot;003B5A84&quot;/&gt;&lt;wsp:rsid wsp:val=&quot;003C2B25&quot;/&gt;&lt;wsp:rsid wsp:val=&quot;003D1BD8&quot;/&gt;&lt;wsp:rsid wsp:val=&quot;003D29D3&quot;/&gt;&lt;wsp:rsid wsp:val=&quot;003D50FE&quot;/&gt;&lt;wsp:rsid wsp:val=&quot;003E3BAB&quot;/&gt;&lt;wsp:rsid wsp:val=&quot;003E53B3&quot;/&gt;&lt;wsp:rsid wsp:val=&quot;003E59B2&quot;/&gt;&lt;wsp:rsid wsp:val=&quot;003E6B25&quot;/&gt;&lt;wsp:rsid wsp:val=&quot;003F229C&quot;/&gt;&lt;wsp:rsid wsp:val=&quot;00400D41&quot;/&gt;&lt;wsp:rsid wsp:val=&quot;00400D94&quot;/&gt;&lt;wsp:rsid wsp:val=&quot;00410175&quot;/&gt;&lt;wsp:rsid wsp:val=&quot;0042344C&quot;/&gt;&lt;wsp:rsid wsp:val=&quot;004375D7&quot;/&gt;&lt;wsp:rsid wsp:val=&quot;00440A4A&quot;/&gt;&lt;wsp:rsid wsp:val=&quot;00445253&quot;/&gt;&lt;wsp:rsid wsp:val=&quot;00445CE5&quot;/&gt;&lt;wsp:rsid wsp:val=&quot;00446121&quot;/&gt;&lt;wsp:rsid wsp:val=&quot;00446738&quot;/&gt;&lt;wsp:rsid wsp:val=&quot;00447560&quot;/&gt;&lt;wsp:rsid wsp:val=&quot;0045176C&quot;/&gt;&lt;wsp:rsid wsp:val=&quot;004522B4&quot;/&gt;&lt;wsp:rsid wsp:val=&quot;00461B54&quot;/&gt;&lt;wsp:rsid wsp:val=&quot;004631E5&quot;/&gt;&lt;wsp:rsid wsp:val=&quot;00466615&quot;/&gt;&lt;wsp:rsid wsp:val=&quot;004668CF&quot;/&gt;&lt;wsp:rsid wsp:val=&quot;00486D54&quot;/&gt;&lt;wsp:rsid wsp:val=&quot;0049187D&quot;/&gt;&lt;wsp:rsid wsp:val=&quot;00492FA5&quot;/&gt;&lt;wsp:rsid wsp:val=&quot;00493455&quot;/&gt;&lt;wsp:rsid wsp:val=&quot;00494FBC&quot;/&gt;&lt;wsp:rsid wsp:val=&quot;00497F37&quot;/&gt;&lt;wsp:rsid wsp:val=&quot;004A017A&quot;/&gt;&lt;wsp:rsid wsp:val=&quot;004A39E5&quot;/&gt;&lt;wsp:rsid wsp:val=&quot;004B22EA&quot;/&gt;&lt;wsp:rsid wsp:val=&quot;004D2D36&quot;/&gt;&lt;wsp:rsid wsp:val=&quot;004D6C75&quot;/&gt;&lt;wsp:rsid wsp:val=&quot;004E1E03&quot;/&gt;&lt;wsp:rsid wsp:val=&quot;004E43E3&quot;/&gt;&lt;wsp:rsid wsp:val=&quot;004E5723&quot;/&gt;&lt;wsp:rsid wsp:val=&quot;004E688E&quot;/&gt;&lt;wsp:rsid wsp:val=&quot;004F4487&quot;/&gt;&lt;wsp:rsid wsp:val=&quot;004F600F&quot;/&gt;&lt;wsp:rsid wsp:val=&quot;005030FE&quot;/&gt;&lt;wsp:rsid wsp:val=&quot;0050573D&quot;/&gt;&lt;wsp:rsid wsp:val=&quot;00505BFE&quot;/&gt;&lt;wsp:rsid wsp:val=&quot;00506326&quot;/&gt;&lt;wsp:rsid wsp:val=&quot;005069E2&quot;/&gt;&lt;wsp:rsid wsp:val=&quot;00506DB6&quot;/&gt;&lt;wsp:rsid wsp:val=&quot;00511BFF&quot;/&gt;&lt;wsp:rsid wsp:val=&quot;00526491&quot;/&gt;&lt;wsp:rsid wsp:val=&quot;0053196D&quot;/&gt;&lt;wsp:rsid wsp:val=&quot;00532EE8&quot;/&gt;&lt;wsp:rsid wsp:val=&quot;00541066&quot;/&gt;&lt;wsp:rsid wsp:val=&quot;00544112&quot;/&gt;&lt;wsp:rsid wsp:val=&quot;0054666E&quot;/&gt;&lt;wsp:rsid wsp:val=&quot;0055480A&quot;/&gt;&lt;wsp:rsid wsp:val=&quot;00555A70&quot;/&gt;&lt;wsp:rsid wsp:val=&quot;00560342&quot;/&gt;&lt;wsp:rsid wsp:val=&quot;00564FAB&quot;/&gt;&lt;wsp:rsid wsp:val=&quot;0058187F&quot;/&gt;&lt;wsp:rsid wsp:val=&quot;00583E2F&quot;/&gt;&lt;wsp:rsid wsp:val=&quot;00585D9F&quot;/&gt;&lt;wsp:rsid wsp:val=&quot;0059679B&quot;/&gt;&lt;wsp:rsid wsp:val=&quot;005A1346&quot;/&gt;&lt;wsp:rsid wsp:val=&quot;005B1E32&quot;/&gt;&lt;wsp:rsid wsp:val=&quot;005C14B4&quot;/&gt;&lt;wsp:rsid wsp:val=&quot;005C153F&quot;/&gt;&lt;wsp:rsid wsp:val=&quot;005C1812&quot;/&gt;&lt;wsp:rsid wsp:val=&quot;005C6010&quot;/&gt;&lt;wsp:rsid wsp:val=&quot;005D3131&quot;/&gt;&lt;wsp:rsid wsp:val=&quot;005D72CF&quot;/&gt;&lt;wsp:rsid wsp:val=&quot;005E0BBD&quot;/&gt;&lt;wsp:rsid wsp:val=&quot;005F07AB&quot;/&gt;&lt;wsp:rsid wsp:val=&quot;00600C59&quot;/&gt;&lt;wsp:rsid wsp:val=&quot;00604FF2&quot;/&gt;&lt;wsp:rsid wsp:val=&quot;00607897&quot;/&gt;&lt;wsp:rsid wsp:val=&quot;0062267A&quot;/&gt;&lt;wsp:rsid wsp:val=&quot;006227B1&quot;/&gt;&lt;wsp:rsid wsp:val=&quot;006229F8&quot;/&gt;&lt;wsp:rsid wsp:val=&quot;00624488&quot;/&gt;&lt;wsp:rsid wsp:val=&quot;00624883&quot;/&gt;&lt;wsp:rsid wsp:val=&quot;00624D65&quot;/&gt;&lt;wsp:rsid wsp:val=&quot;0062530B&quot;/&gt;&lt;wsp:rsid wsp:val=&quot;00630277&quot;/&gt;&lt;wsp:rsid wsp:val=&quot;00634499&quot;/&gt;&lt;wsp:rsid wsp:val=&quot;006514E5&quot;/&gt;&lt;wsp:rsid wsp:val=&quot;00664651&quot;/&gt;&lt;wsp:rsid wsp:val=&quot;00666B5B&quot;/&gt;&lt;wsp:rsid wsp:val=&quot;0066740E&quot;/&gt;&lt;wsp:rsid wsp:val=&quot;00670081&quot;/&gt;&lt;wsp:rsid wsp:val=&quot;0068193C&quot;/&gt;&lt;wsp:rsid wsp:val=&quot;0068307F&quot;/&gt;&lt;wsp:rsid wsp:val=&quot;00686603&quot;/&gt;&lt;wsp:rsid wsp:val=&quot;00694706&quot;/&gt;&lt;wsp:rsid wsp:val=&quot;006963A2&quot;/&gt;&lt;wsp:rsid wsp:val=&quot;006A5183&quot;/&gt;&lt;wsp:rsid wsp:val=&quot;006B0F8B&quot;/&gt;&lt;wsp:rsid wsp:val=&quot;006B5B23&quot;/&gt;&lt;wsp:rsid wsp:val=&quot;006C5120&quot;/&gt;&lt;wsp:rsid wsp:val=&quot;006C6CE8&quot;/&gt;&lt;wsp:rsid wsp:val=&quot;006D372B&quot;/&gt;&lt;wsp:rsid wsp:val=&quot;006D7C02&quot;/&gt;&lt;wsp:rsid wsp:val=&quot;006E46BA&quot;/&gt;&lt;wsp:rsid wsp:val=&quot;006E4737&quot;/&gt;&lt;wsp:rsid wsp:val=&quot;006E7A2B&quot;/&gt;&lt;wsp:rsid wsp:val=&quot;006F248E&quot;/&gt;&lt;wsp:rsid wsp:val=&quot;006F5D19&quot;/&gt;&lt;wsp:rsid wsp:val=&quot;00700588&quot;/&gt;&lt;wsp:rsid wsp:val=&quot;00704F93&quot;/&gt;&lt;wsp:rsid wsp:val=&quot;00711C4A&quot;/&gt;&lt;wsp:rsid wsp:val=&quot;00725692&quot;/&gt;&lt;wsp:rsid wsp:val=&quot;007300A9&quot;/&gt;&lt;wsp:rsid wsp:val=&quot;007410D6&quot;/&gt;&lt;wsp:rsid wsp:val=&quot;00752641&quot;/&gt;&lt;wsp:rsid wsp:val=&quot;00770611&quot;/&gt;&lt;wsp:rsid wsp:val=&quot;007711D4&quot;/&gt;&lt;wsp:rsid wsp:val=&quot;00781761&quot;/&gt;&lt;wsp:rsid wsp:val=&quot;0078184E&quot;/&gt;&lt;wsp:rsid wsp:val=&quot;00790F45&quot;/&gt;&lt;wsp:rsid wsp:val=&quot;00796DF8&quot;/&gt;&lt;wsp:rsid wsp:val=&quot;007975AC&quot;/&gt;&lt;wsp:rsid wsp:val=&quot;007978F2&quot;/&gt;&lt;wsp:rsid wsp:val=&quot;007A3565&quot;/&gt;&lt;wsp:rsid wsp:val=&quot;007A3933&quot;/&gt;&lt;wsp:rsid wsp:val=&quot;007A660E&quot;/&gt;&lt;wsp:rsid wsp:val=&quot;007A7E8A&quot;/&gt;&lt;wsp:rsid wsp:val=&quot;007B1555&quot;/&gt;&lt;wsp:rsid wsp:val=&quot;007B5D2D&quot;/&gt;&lt;wsp:rsid wsp:val=&quot;007D0814&quot;/&gt;&lt;wsp:rsid wsp:val=&quot;007D1DCF&quot;/&gt;&lt;wsp:rsid wsp:val=&quot;007D3A90&quot;/&gt;&lt;wsp:rsid wsp:val=&quot;008002A3&quot;/&gt;&lt;wsp:rsid wsp:val=&quot;00800808&quot;/&gt;&lt;wsp:rsid wsp:val=&quot;00806CD9&quot;/&gt;&lt;wsp:rsid wsp:val=&quot;008135E1&quot;/&gt;&lt;wsp:rsid wsp:val=&quot;00813930&quot;/&gt;&lt;wsp:rsid wsp:val=&quot;008335D2&quot;/&gt;&lt;wsp:rsid wsp:val=&quot;00841681&quot;/&gt;&lt;wsp:rsid wsp:val=&quot;0084593A&quot;/&gt;&lt;wsp:rsid wsp:val=&quot;00846865&quot;/&gt;&lt;wsp:rsid wsp:val=&quot;00851A96&quot;/&gt;&lt;wsp:rsid wsp:val=&quot;00854CBA&quot;/&gt;&lt;wsp:rsid wsp:val=&quot;00874BDA&quot;/&gt;&lt;wsp:rsid wsp:val=&quot;00875FD4&quot;/&gt;&lt;wsp:rsid wsp:val=&quot;00881430&quot;/&gt;&lt;wsp:rsid wsp:val=&quot;00885DD7&quot;/&gt;&lt;wsp:rsid wsp:val=&quot;00890712&quot;/&gt;&lt;wsp:rsid wsp:val=&quot;00891FE5&quot;/&gt;&lt;wsp:rsid wsp:val=&quot;00894FD9&quot;/&gt;&lt;wsp:rsid wsp:val=&quot;008A5B41&quot;/&gt;&lt;wsp:rsid wsp:val=&quot;008B03F4&quot;/&gt;&lt;wsp:rsid wsp:val=&quot;008B2168&quot;/&gt;&lt;wsp:rsid wsp:val=&quot;008B48FE&quot;/&gt;&lt;wsp:rsid wsp:val=&quot;008B5745&quot;/&gt;&lt;wsp:rsid wsp:val=&quot;008B661F&quot;/&gt;&lt;wsp:rsid wsp:val=&quot;008B78C4&quot;/&gt;&lt;wsp:rsid wsp:val=&quot;008B7A4C&quot;/&gt;&lt;wsp:rsid wsp:val=&quot;008C0E82&quot;/&gt;&lt;wsp:rsid wsp:val=&quot;008D0902&quot;/&gt;&lt;wsp:rsid wsp:val=&quot;008D0D95&quot;/&gt;&lt;wsp:rsid wsp:val=&quot;008E09CD&quot;/&gt;&lt;wsp:rsid wsp:val=&quot;008E4E7C&quot;/&gt;&lt;wsp:rsid wsp:val=&quot;008F7A8C&quot;/&gt;&lt;wsp:rsid wsp:val=&quot;00901D06&quot;/&gt;&lt;wsp:rsid wsp:val=&quot;00914EAF&quot;/&gt;&lt;wsp:rsid wsp:val=&quot;00915459&quot;/&gt;&lt;wsp:rsid wsp:val=&quot;00915BC5&quot;/&gt;&lt;wsp:rsid wsp:val=&quot;009205F3&quot;/&gt;&lt;wsp:rsid wsp:val=&quot;00921AE5&quot;/&gt;&lt;wsp:rsid wsp:val=&quot;00924835&quot;/&gt;&lt;wsp:rsid wsp:val=&quot;00927296&quot;/&gt;&lt;wsp:rsid wsp:val=&quot;00927C40&quot;/&gt;&lt;wsp:rsid wsp:val=&quot;00933048&quot;/&gt;&lt;wsp:rsid wsp:val=&quot;00934604&quot;/&gt;&lt;wsp:rsid wsp:val=&quot;00952504&quot;/&gt;&lt;wsp:rsid wsp:val=&quot;00954956&quot;/&gt;&lt;wsp:rsid wsp:val=&quot;0096101F&quot;/&gt;&lt;wsp:rsid wsp:val=&quot;00961488&quot;/&gt;&lt;wsp:rsid wsp:val=&quot;00981D4B&quot;/&gt;&lt;wsp:rsid wsp:val=&quot;009933E0&quot;/&gt;&lt;wsp:rsid wsp:val=&quot;0099669D&quot;/&gt;&lt;wsp:rsid wsp:val=&quot;009A3536&quot;/&gt;&lt;wsp:rsid wsp:val=&quot;009A3C5C&quot;/&gt;&lt;wsp:rsid wsp:val=&quot;009A6AA6&quot;/&gt;&lt;wsp:rsid wsp:val=&quot;009B1A32&quot;/&gt;&lt;wsp:rsid wsp:val=&quot;009B5398&quot;/&gt;&lt;wsp:rsid wsp:val=&quot;009C1396&quot;/&gt;&lt;wsp:rsid wsp:val=&quot;009D227C&quot;/&gt;&lt;wsp:rsid wsp:val=&quot;009D2F05&quot;/&gt;&lt;wsp:rsid wsp:val=&quot;009D633C&quot;/&gt;&lt;wsp:rsid wsp:val=&quot;009E0DB8&quot;/&gt;&lt;wsp:rsid wsp:val=&quot;009E2589&quot;/&gt;&lt;wsp:rsid wsp:val=&quot;009E3130&quot;/&gt;&lt;wsp:rsid wsp:val=&quot;009E5EA6&quot;/&gt;&lt;wsp:rsid wsp:val=&quot;009E737C&quot;/&gt;&lt;wsp:rsid wsp:val=&quot;009F0753&quot;/&gt;&lt;wsp:rsid wsp:val=&quot;009F15BA&quot;/&gt;&lt;wsp:rsid wsp:val=&quot;009F44B8&quot;/&gt;&lt;wsp:rsid wsp:val=&quot;009F4C4B&quot;/&gt;&lt;wsp:rsid wsp:val=&quot;009F6DAB&quot;/&gt;&lt;wsp:rsid wsp:val=&quot;00A011A9&quot;/&gt;&lt;wsp:rsid wsp:val=&quot;00A01828&quot;/&gt;&lt;wsp:rsid wsp:val=&quot;00A05347&quot;/&gt;&lt;wsp:rsid wsp:val=&quot;00A05368&quot;/&gt;&lt;wsp:rsid wsp:val=&quot;00A10625&quot;/&gt;&lt;wsp:rsid wsp:val=&quot;00A13979&quot;/&gt;&lt;wsp:rsid wsp:val=&quot;00A14DAA&quot;/&gt;&lt;wsp:rsid wsp:val=&quot;00A177B5&quot;/&gt;&lt;wsp:rsid wsp:val=&quot;00A22A67&quot;/&gt;&lt;wsp:rsid wsp:val=&quot;00A25056&quot;/&gt;&lt;wsp:rsid wsp:val=&quot;00A26010&quot;/&gt;&lt;wsp:rsid wsp:val=&quot;00A31FED&quot;/&gt;&lt;wsp:rsid wsp:val=&quot;00A513BC&quot;/&gt;&lt;wsp:rsid wsp:val=&quot;00A53A99&quot;/&gt;&lt;wsp:rsid wsp:val=&quot;00A5634B&quot;/&gt;&lt;wsp:rsid wsp:val=&quot;00A56DE6&quot;/&gt;&lt;wsp:rsid wsp:val=&quot;00A61D87&quot;/&gt;&lt;wsp:rsid wsp:val=&quot;00A65135&quot;/&gt;&lt;wsp:rsid wsp:val=&quot;00A67544&quot;/&gt;&lt;wsp:rsid wsp:val=&quot;00A7015F&quot;/&gt;&lt;wsp:rsid wsp:val=&quot;00A75CDB&quot;/&gt;&lt;wsp:rsid wsp:val=&quot;00A8068C&quot;/&gt;&lt;wsp:rsid wsp:val=&quot;00A83D00&quot;/&gt;&lt;wsp:rsid wsp:val=&quot;00A8472A&quot;/&gt;&lt;wsp:rsid wsp:val=&quot;00A84D30&quot;/&gt;&lt;wsp:rsid wsp:val=&quot;00A8746D&quot;/&gt;&lt;wsp:rsid wsp:val=&quot;00A9095F&quot;/&gt;&lt;wsp:rsid wsp:val=&quot;00A941B7&quot;/&gt;&lt;wsp:rsid wsp:val=&quot;00A97660&quot;/&gt;&lt;wsp:rsid wsp:val=&quot;00AA66FA&quot;/&gt;&lt;wsp:rsid wsp:val=&quot;00AB08DE&quot;/&gt;&lt;wsp:rsid wsp:val=&quot;00AB2837&quot;/&gt;&lt;wsp:rsid wsp:val=&quot;00AB53DB&quot;/&gt;&lt;wsp:rsid wsp:val=&quot;00AC250E&quot;/&gt;&lt;wsp:rsid wsp:val=&quot;00AC318B&quot;/&gt;&lt;wsp:rsid wsp:val=&quot;00AC7418&quot;/&gt;&lt;wsp:rsid wsp:val=&quot;00AD3BC5&quot;/&gt;&lt;wsp:rsid wsp:val=&quot;00AE7350&quot;/&gt;&lt;wsp:rsid wsp:val=&quot;00AE75CD&quot;/&gt;&lt;wsp:rsid wsp:val=&quot;00B06DE9&quot;/&gt;&lt;wsp:rsid wsp:val=&quot;00B11620&quot;/&gt;&lt;wsp:rsid wsp:val=&quot;00B13E89&quot;/&gt;&lt;wsp:rsid wsp:val=&quot;00B14BA2&quot;/&gt;&lt;wsp:rsid wsp:val=&quot;00B17CA7&quot;/&gt;&lt;wsp:rsid wsp:val=&quot;00B222FA&quot;/&gt;&lt;wsp:rsid wsp:val=&quot;00B27256&quot;/&gt;&lt;wsp:rsid wsp:val=&quot;00B3456E&quot;/&gt;&lt;wsp:rsid wsp:val=&quot;00B521B3&quot;/&gt;&lt;wsp:rsid wsp:val=&quot;00B523AA&quot;/&gt;&lt;wsp:rsid wsp:val=&quot;00B567DC&quot;/&gt;&lt;wsp:rsid wsp:val=&quot;00B62C43&quot;/&gt;&lt;wsp:rsid wsp:val=&quot;00B63883&quot;/&gt;&lt;wsp:rsid wsp:val=&quot;00B658C1&quot;/&gt;&lt;wsp:rsid wsp:val=&quot;00B6679E&quot;/&gt;&lt;wsp:rsid wsp:val=&quot;00B66C33&quot;/&gt;&lt;wsp:rsid wsp:val=&quot;00B7291A&quot;/&gt;&lt;wsp:rsid wsp:val=&quot;00B74701&quot;/&gt;&lt;wsp:rsid wsp:val=&quot;00B8332B&quot;/&gt;&lt;wsp:rsid wsp:val=&quot;00B84B03&quot;/&gt;&lt;wsp:rsid wsp:val=&quot;00B8651B&quot;/&gt;&lt;wsp:rsid wsp:val=&quot;00B87F40&quot;/&gt;&lt;wsp:rsid wsp:val=&quot;00B95426&quot;/&gt;&lt;wsp:rsid wsp:val=&quot;00B97A1F&quot;/&gt;&lt;wsp:rsid wsp:val=&quot;00BA4923&quot;/&gt;&lt;wsp:rsid wsp:val=&quot;00BA6FFB&quot;/&gt;&lt;wsp:rsid wsp:val=&quot;00BB2601&quot;/&gt;&lt;wsp:rsid wsp:val=&quot;00BB3AE9&quot;/&gt;&lt;wsp:rsid wsp:val=&quot;00BB55F6&quot;/&gt;&lt;wsp:rsid wsp:val=&quot;00BB6583&quot;/&gt;&lt;wsp:rsid wsp:val=&quot;00BC75D2&quot;/&gt;&lt;wsp:rsid wsp:val=&quot;00BD49FA&quot;/&gt;&lt;wsp:rsid wsp:val=&quot;00BD6785&quot;/&gt;&lt;wsp:rsid wsp:val=&quot;00BF0CCB&quot;/&gt;&lt;wsp:rsid wsp:val=&quot;00C02DB8&quot;/&gt;&lt;wsp:rsid wsp:val=&quot;00C06240&quot;/&gt;&lt;wsp:rsid wsp:val=&quot;00C117D4&quot;/&gt;&lt;wsp:rsid wsp:val=&quot;00C14596&quot;/&gt;&lt;wsp:rsid wsp:val=&quot;00C22888&quot;/&gt;&lt;wsp:rsid wsp:val=&quot;00C267A0&quot;/&gt;&lt;wsp:rsid wsp:val=&quot;00C30067&quot;/&gt;&lt;wsp:rsid wsp:val=&quot;00C32E6D&quot;/&gt;&lt;wsp:rsid wsp:val=&quot;00C35B11&quot;/&gt;&lt;wsp:rsid wsp:val=&quot;00C42C10&quot;/&gt;&lt;wsp:rsid wsp:val=&quot;00C47497&quot;/&gt;&lt;wsp:rsid wsp:val=&quot;00C47813&quot;/&gt;&lt;wsp:rsid wsp:val=&quot;00C50579&quot;/&gt;&lt;wsp:rsid wsp:val=&quot;00C60974&quot;/&gt;&lt;wsp:rsid wsp:val=&quot;00C64C55&quot;/&gt;&lt;wsp:rsid wsp:val=&quot;00C6575F&quot;/&gt;&lt;wsp:rsid wsp:val=&quot;00C6795F&quot;/&gt;&lt;wsp:rsid wsp:val=&quot;00C70C0E&quot;/&gt;&lt;wsp:rsid wsp:val=&quot;00C73F8B&quot;/&gt;&lt;wsp:rsid wsp:val=&quot;00C74005&quot;/&gt;&lt;wsp:rsid wsp:val=&quot;00C752F3&quot;/&gt;&lt;wsp:rsid wsp:val=&quot;00C80ED6&quot;/&gt;&lt;wsp:rsid wsp:val=&quot;00C82821&quot;/&gt;&lt;wsp:rsid wsp:val=&quot;00C8470F&quot;/&gt;&lt;wsp:rsid wsp:val=&quot;00C858E5&quot;/&gt;&lt;wsp:rsid wsp:val=&quot;00C9244F&quot;/&gt;&lt;wsp:rsid wsp:val=&quot;00C9375C&quot;/&gt;&lt;wsp:rsid wsp:val=&quot;00C94204&quot;/&gt;&lt;wsp:rsid wsp:val=&quot;00C9663D&quot;/&gt;&lt;wsp:rsid wsp:val=&quot;00C97227&quot;/&gt;&lt;wsp:rsid wsp:val=&quot;00C97567&quot;/&gt;&lt;wsp:rsid wsp:val=&quot;00CA3F0E&quot;/&gt;&lt;wsp:rsid wsp:val=&quot;00CA7A87&quot;/&gt;&lt;wsp:rsid wsp:val=&quot;00CB733F&quot;/&gt;&lt;wsp:rsid wsp:val=&quot;00CB78EE&quot;/&gt;&lt;wsp:rsid wsp:val=&quot;00CC27CA&quot;/&gt;&lt;wsp:rsid wsp:val=&quot;00CC3C26&quot;/&gt;&lt;wsp:rsid wsp:val=&quot;00CD6F70&quot;/&gt;&lt;wsp:rsid wsp:val=&quot;00CE2213&quot;/&gt;&lt;wsp:rsid wsp:val=&quot;00D03663&quot;/&gt;&lt;wsp:rsid wsp:val=&quot;00D17DC2&quot;/&gt;&lt;wsp:rsid wsp:val=&quot;00D2377E&quot;/&gt;&lt;wsp:rsid wsp:val=&quot;00D260F9&quot;/&gt;&lt;wsp:rsid wsp:val=&quot;00D33B7F&quot;/&gt;&lt;wsp:rsid wsp:val=&quot;00D36E77&quot;/&gt;&lt;wsp:rsid wsp:val=&quot;00D41AAC&quot;/&gt;&lt;wsp:rsid wsp:val=&quot;00D51E0A&quot;/&gt;&lt;wsp:rsid wsp:val=&quot;00D563B1&quot;/&gt;&lt;wsp:rsid wsp:val=&quot;00D577AA&quot;/&gt;&lt;wsp:rsid wsp:val=&quot;00D6087E&quot;/&gt;&lt;wsp:rsid wsp:val=&quot;00D618E0&quot;/&gt;&lt;wsp:rsid wsp:val=&quot;00D61A2A&quot;/&gt;&lt;wsp:rsid wsp:val=&quot;00D6351D&quot;/&gt;&lt;wsp:rsid wsp:val=&quot;00D7179E&quot;/&gt;&lt;wsp:rsid wsp:val=&quot;00D73416&quot;/&gt;&lt;wsp:rsid wsp:val=&quot;00D814D8&quot;/&gt;&lt;wsp:rsid wsp:val=&quot;00D82EE5&quot;/&gt;&lt;wsp:rsid wsp:val=&quot;00D84187&quot;/&gt;&lt;wsp:rsid wsp:val=&quot;00D9005E&quot;/&gt;&lt;wsp:rsid wsp:val=&quot;00D90CC2&quot;/&gt;&lt;wsp:rsid wsp:val=&quot;00D91031&quot;/&gt;&lt;wsp:rsid wsp:val=&quot;00DA4294&quot;/&gt;&lt;wsp:rsid wsp:val=&quot;00DA4514&quot;/&gt;&lt;wsp:rsid wsp:val=&quot;00DB5C3D&quot;/&gt;&lt;wsp:rsid wsp:val=&quot;00DB75C3&quot;/&gt;&lt;wsp:rsid wsp:val=&quot;00DC52B2&quot;/&gt;&lt;wsp:rsid wsp:val=&quot;00DE0128&quot;/&gt;&lt;wsp:rsid wsp:val=&quot;00DE1F5A&quot;/&gt;&lt;wsp:rsid wsp:val=&quot;00DE597B&quot;/&gt;&lt;wsp:rsid wsp:val=&quot;00DF12CC&quot;/&gt;&lt;wsp:rsid wsp:val=&quot;00DF6AEE&quot;/&gt;&lt;wsp:rsid wsp:val=&quot;00E0096B&quot;/&gt;&lt;wsp:rsid wsp:val=&quot;00E01939&quot;/&gt;&lt;wsp:rsid wsp:val=&quot;00E02389&quot;/&gt;&lt;wsp:rsid wsp:val=&quot;00E100F0&quot;/&gt;&lt;wsp:rsid wsp:val=&quot;00E10CD8&quot;/&gt;&lt;wsp:rsid wsp:val=&quot;00E11F28&quot;/&gt;&lt;wsp:rsid wsp:val=&quot;00E12E9A&quot;/&gt;&lt;wsp:rsid wsp:val=&quot;00E1493F&quot;/&gt;&lt;wsp:rsid wsp:val=&quot;00E15901&quot;/&gt;&lt;wsp:rsid wsp:val=&quot;00E20280&quot;/&gt;&lt;wsp:rsid wsp:val=&quot;00E209BE&quot;/&gt;&lt;wsp:rsid wsp:val=&quot;00E22FAD&quot;/&gt;&lt;wsp:rsid wsp:val=&quot;00E25A27&quot;/&gt;&lt;wsp:rsid wsp:val=&quot;00E3437A&quot;/&gt;&lt;wsp:rsid wsp:val=&quot;00E36BCE&quot;/&gt;&lt;wsp:rsid wsp:val=&quot;00E36FE8&quot;/&gt;&lt;wsp:rsid wsp:val=&quot;00E43A64&quot;/&gt;&lt;wsp:rsid wsp:val=&quot;00E45A9C&quot;/&gt;&lt;wsp:rsid wsp:val=&quot;00E527CC&quot;/&gt;&lt;wsp:rsid wsp:val=&quot;00E52D22&quot;/&gt;&lt;wsp:rsid wsp:val=&quot;00E5357F&quot;/&gt;&lt;wsp:rsid wsp:val=&quot;00E54B9B&quot;/&gt;&lt;wsp:rsid wsp:val=&quot;00E54CA5&quot;/&gt;&lt;wsp:rsid wsp:val=&quot;00E55D3B&quot;/&gt;&lt;wsp:rsid wsp:val=&quot;00E64AE6&quot;/&gt;&lt;wsp:rsid wsp:val=&quot;00E72CC7&quot;/&gt;&lt;wsp:rsid wsp:val=&quot;00E741E9&quot;/&gt;&lt;wsp:rsid wsp:val=&quot;00E74F76&quot;/&gt;&lt;wsp:rsid wsp:val=&quot;00E75209&quot;/&gt;&lt;wsp:rsid wsp:val=&quot;00E84E68&quot;/&gt;&lt;wsp:rsid wsp:val=&quot;00E92C32&quot;/&gt;&lt;wsp:rsid wsp:val=&quot;00E95D17&quot;/&gt;&lt;wsp:rsid wsp:val=&quot;00EB431B&quot;/&gt;&lt;wsp:rsid wsp:val=&quot;00EB6B58&quot;/&gt;&lt;wsp:rsid wsp:val=&quot;00EB7B3A&quot;/&gt;&lt;wsp:rsid wsp:val=&quot;00EC094B&quot;/&gt;&lt;wsp:rsid wsp:val=&quot;00EC2F11&quot;/&gt;&lt;wsp:rsid wsp:val=&quot;00ED36AC&quot;/&gt;&lt;wsp:rsid wsp:val=&quot;00ED3900&quot;/&gt;&lt;wsp:rsid wsp:val=&quot;00ED5B25&quot;/&gt;&lt;wsp:rsid wsp:val=&quot;00ED6212&quot;/&gt;&lt;wsp:rsid wsp:val=&quot;00EE1833&quot;/&gt;&lt;wsp:rsid wsp:val=&quot;00EE1B4F&quot;/&gt;&lt;wsp:rsid wsp:val=&quot;00EE5E77&quot;/&gt;&lt;wsp:rsid wsp:val=&quot;00EF17C8&quot;/&gt;&lt;wsp:rsid wsp:val=&quot;00EF461C&quot;/&gt;&lt;wsp:rsid wsp:val=&quot;00F04E53&quot;/&gt;&lt;wsp:rsid wsp:val=&quot;00F06FDD&quot;/&gt;&lt;wsp:rsid wsp:val=&quot;00F119AA&quot;/&gt;&lt;wsp:rsid wsp:val=&quot;00F206C6&quot;/&gt;&lt;wsp:rsid wsp:val=&quot;00F23093&quot;/&gt;&lt;wsp:rsid wsp:val=&quot;00F23F50&quot;/&gt;&lt;wsp:rsid wsp:val=&quot;00F30037&quot;/&gt;&lt;wsp:rsid wsp:val=&quot;00F30B8F&quot;/&gt;&lt;wsp:rsid wsp:val=&quot;00F31CC7&quot;/&gt;&lt;wsp:rsid wsp:val=&quot;00F35A6B&quot;/&gt;&lt;wsp:rsid wsp:val=&quot;00F452B4&quot;/&gt;&lt;wsp:rsid wsp:val=&quot;00F464B0&quot;/&gt;&lt;wsp:rsid wsp:val=&quot;00F47E21&quot;/&gt;&lt;wsp:rsid wsp:val=&quot;00F5426B&quot;/&gt;&lt;wsp:rsid wsp:val=&quot;00F54C34&quot;/&gt;&lt;wsp:rsid wsp:val=&quot;00F56012&quot;/&gt;&lt;wsp:rsid wsp:val=&quot;00F574F2&quot;/&gt;&lt;wsp:rsid wsp:val=&quot;00F57F60&quot;/&gt;&lt;wsp:rsid wsp:val=&quot;00F67166&quot;/&gt;&lt;wsp:rsid wsp:val=&quot;00F80CBD&quot;/&gt;&lt;wsp:rsid wsp:val=&quot;00F80D54&quot;/&gt;&lt;wsp:rsid wsp:val=&quot;00F816E5&quot;/&gt;&lt;wsp:rsid wsp:val=&quot;00F81F60&quot;/&gt;&lt;wsp:rsid wsp:val=&quot;00F850F3&quot;/&gt;&lt;wsp:rsid wsp:val=&quot;00F874EB&quot;/&gt;&lt;wsp:rsid wsp:val=&quot;00F92611&quot;/&gt;&lt;wsp:rsid wsp:val=&quot;00F9270F&quot;/&gt;&lt;wsp:rsid wsp:val=&quot;00FA31BA&quot;/&gt;&lt;wsp:rsid wsp:val=&quot;00FB1706&quot;/&gt;&lt;wsp:rsid wsp:val=&quot;00FB2558&quot;/&gt;&lt;wsp:rsid wsp:val=&quot;00FB3A38&quot;/&gt;&lt;wsp:rsid wsp:val=&quot;00FB4E44&quot;/&gt;&lt;wsp:rsid wsp:val=&quot;00FB6C29&quot;/&gt;&lt;wsp:rsid wsp:val=&quot;00FC2377&quot;/&gt;&lt;wsp:rsid wsp:val=&quot;00FC4A88&quot;/&gt;&lt;wsp:rsid wsp:val=&quot;00FC7BC2&quot;/&gt;&lt;wsp:rsid wsp:val=&quot;00FD0602&quot;/&gt;&lt;wsp:rsid wsp:val=&quot;00FD7F11&quot;/&gt;&lt;wsp:rsid wsp:val=&quot;00FE3C7B&quot;/&gt;&lt;wsp:rsid wsp:val=&quot;00FE6FF9&quot;/&gt;&lt;wsp:rsid wsp:val=&quot;00FF009E&quot;/&gt;&lt;/wsp:rsids&gt;&lt;/w:docPr&gt;&lt;w:body&gt;&lt;w:p wsp:rsidR=&quot;00000000&quot; wsp:rsidRDefault=&quot;003E3BAB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0239AF">
        <w:rPr>
          <w:rFonts w:ascii="Times New Roman" w:hAnsi="Times New Roman"/>
          <w:sz w:val="28"/>
          <w:szCs w:val="28"/>
        </w:rPr>
        <w:instrText xml:space="preserve"> </w:instrText>
      </w:r>
      <w:r w:rsidRPr="000239AF">
        <w:rPr>
          <w:rFonts w:ascii="Times New Roman" w:hAnsi="Times New Roman"/>
          <w:sz w:val="28"/>
          <w:szCs w:val="28"/>
        </w:rPr>
        <w:fldChar w:fldCharType="separate"/>
      </w:r>
      <w:r w:rsidRPr="000239AF">
        <w:pict>
          <v:shape id="_x0000_i1029" type="#_x0000_t75" style="width:15pt;height:16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27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7015F&quot;/&gt;&lt;wsp:rsid wsp:val=&quot;00000329&quot;/&gt;&lt;wsp:rsid wsp:val=&quot;00010D3C&quot;/&gt;&lt;wsp:rsid wsp:val=&quot;0001236D&quot;/&gt;&lt;wsp:rsid wsp:val=&quot;000123B4&quot;/&gt;&lt;wsp:rsid wsp:val=&quot;000131D2&quot;/&gt;&lt;wsp:rsid wsp:val=&quot;000239AF&quot;/&gt;&lt;wsp:rsid wsp:val=&quot;00025CB4&quot;/&gt;&lt;wsp:rsid wsp:val=&quot;0003661A&quot;/&gt;&lt;wsp:rsid wsp:val=&quot;00043F6F&quot;/&gt;&lt;wsp:rsid wsp:val=&quot;00044799&quot;/&gt;&lt;wsp:rsid wsp:val=&quot;0005240C&quot;/&gt;&lt;wsp:rsid wsp:val=&quot;00057861&quot;/&gt;&lt;wsp:rsid wsp:val=&quot;000601F6&quot;/&gt;&lt;wsp:rsid wsp:val=&quot;00066C13&quot;/&gt;&lt;wsp:rsid wsp:val=&quot;000677D9&quot;/&gt;&lt;wsp:rsid wsp:val=&quot;0007052F&quot;/&gt;&lt;wsp:rsid wsp:val=&quot;00070E87&quot;/&gt;&lt;wsp:rsid wsp:val=&quot;000715E2&quot;/&gt;&lt;wsp:rsid wsp:val=&quot;00074F10&quot;/&gt;&lt;wsp:rsid wsp:val=&quot;000977B3&quot;/&gt;&lt;wsp:rsid wsp:val=&quot;000A0849&quot;/&gt;&lt;wsp:rsid wsp:val=&quot;000A3513&quot;/&gt;&lt;wsp:rsid wsp:val=&quot;000B7361&quot;/&gt;&lt;wsp:rsid wsp:val=&quot;000C0B98&quot;/&gt;&lt;wsp:rsid wsp:val=&quot;000C1882&quot;/&gt;&lt;wsp:rsid wsp:val=&quot;000C20C5&quot;/&gt;&lt;wsp:rsid wsp:val=&quot;000C29FC&quot;/&gt;&lt;wsp:rsid wsp:val=&quot;000D3622&quot;/&gt;&lt;wsp:rsid wsp:val=&quot;000D7996&quot;/&gt;&lt;wsp:rsid wsp:val=&quot;000E33D1&quot;/&gt;&lt;wsp:rsid wsp:val=&quot;000E6828&quot;/&gt;&lt;wsp:rsid wsp:val=&quot;000F045A&quot;/&gt;&lt;wsp:rsid wsp:val=&quot;000F0C4E&quot;/&gt;&lt;wsp:rsid wsp:val=&quot;000F111D&quot;/&gt;&lt;wsp:rsid wsp:val=&quot;000F3001&quot;/&gt;&lt;wsp:rsid wsp:val=&quot;00104FD5&quot;/&gt;&lt;wsp:rsid wsp:val=&quot;0010559C&quot;/&gt;&lt;wsp:rsid wsp:val=&quot;00111AD7&quot;/&gt;&lt;wsp:rsid wsp:val=&quot;00123FF5&quot;/&gt;&lt;wsp:rsid wsp:val=&quot;001332FF&quot;/&gt;&lt;wsp:rsid wsp:val=&quot;00133B44&quot;/&gt;&lt;wsp:rsid wsp:val=&quot;00136A5B&quot;/&gt;&lt;wsp:rsid wsp:val=&quot;00142DF8&quot;/&gt;&lt;wsp:rsid wsp:val=&quot;001450AE&quot;/&gt;&lt;wsp:rsid wsp:val=&quot;00147738&quot;/&gt;&lt;wsp:rsid wsp:val=&quot;001527AB&quot;/&gt;&lt;wsp:rsid wsp:val=&quot;00157261&quot;/&gt;&lt;wsp:rsid wsp:val=&quot;00161055&quot;/&gt;&lt;wsp:rsid wsp:val=&quot;00165B64&quot;/&gt;&lt;wsp:rsid wsp:val=&quot;0017137C&quot;/&gt;&lt;wsp:rsid wsp:val=&quot;0017557F&quot;/&gt;&lt;wsp:rsid wsp:val=&quot;00191393&quot;/&gt;&lt;wsp:rsid wsp:val=&quot;00194C67&quot;/&gt;&lt;wsp:rsid wsp:val=&quot;00194FBA&quot;/&gt;&lt;wsp:rsid wsp:val=&quot;0019542E&quot;/&gt;&lt;wsp:rsid wsp:val=&quot;0019560D&quot;/&gt;&lt;wsp:rsid wsp:val=&quot;00196AEA&quot;/&gt;&lt;wsp:rsid wsp:val=&quot;001A0CD7&quot;/&gt;&lt;wsp:rsid wsp:val=&quot;001A54D2&quot;/&gt;&lt;wsp:rsid wsp:val=&quot;001A7A26&quot;/&gt;&lt;wsp:rsid wsp:val=&quot;001B1E94&quot;/&gt;&lt;wsp:rsid wsp:val=&quot;001B53BF&quot;/&gt;&lt;wsp:rsid wsp:val=&quot;001B6317&quot;/&gt;&lt;wsp:rsid wsp:val=&quot;001C2599&quot;/&gt;&lt;wsp:rsid wsp:val=&quot;001C2EB2&quot;/&gt;&lt;wsp:rsid wsp:val=&quot;001C53ED&quot;/&gt;&lt;wsp:rsid wsp:val=&quot;001D7950&quot;/&gt;&lt;wsp:rsid wsp:val=&quot;001E104E&quot;/&gt;&lt;wsp:rsid wsp:val=&quot;001E123A&quot;/&gt;&lt;wsp:rsid wsp:val=&quot;001F1A34&quot;/&gt;&lt;wsp:rsid wsp:val=&quot;001F1EF8&quot;/&gt;&lt;wsp:rsid wsp:val=&quot;001F6F2B&quot;/&gt;&lt;wsp:rsid wsp:val=&quot;00204D4A&quot;/&gt;&lt;wsp:rsid wsp:val=&quot;00205B1E&quot;/&gt;&lt;wsp:rsid wsp:val=&quot;00216C14&quot;/&gt;&lt;wsp:rsid wsp:val=&quot;0022531B&quot;/&gt;&lt;wsp:rsid wsp:val=&quot;00233FA0&quot;/&gt;&lt;wsp:rsid wsp:val=&quot;002578E1&quot;/&gt;&lt;wsp:rsid wsp:val=&quot;002616C3&quot;/&gt;&lt;wsp:rsid wsp:val=&quot;00261DE3&quot;/&gt;&lt;wsp:rsid wsp:val=&quot;0026759C&quot;/&gt;&lt;wsp:rsid wsp:val=&quot;00271955&quot;/&gt;&lt;wsp:rsid wsp:val=&quot;002758A8&quot;/&gt;&lt;wsp:rsid wsp:val=&quot;002774EF&quot;/&gt;&lt;wsp:rsid wsp:val=&quot;00287936&quot;/&gt;&lt;wsp:rsid wsp:val=&quot;00290B64&quot;/&gt;&lt;wsp:rsid wsp:val=&quot;002968BF&quot;/&gt;&lt;wsp:rsid wsp:val=&quot;00297E1F&quot;/&gt;&lt;wsp:rsid wsp:val=&quot;002A001C&quot;/&gt;&lt;wsp:rsid wsp:val=&quot;002A2678&quot;/&gt;&lt;wsp:rsid wsp:val=&quot;002A4424&quot;/&gt;&lt;wsp:rsid wsp:val=&quot;002A52E2&quot;/&gt;&lt;wsp:rsid wsp:val=&quot;002A688D&quot;/&gt;&lt;wsp:rsid wsp:val=&quot;002B328C&quot;/&gt;&lt;wsp:rsid wsp:val=&quot;002B7187&quot;/&gt;&lt;wsp:rsid wsp:val=&quot;002C638B&quot;/&gt;&lt;wsp:rsid wsp:val=&quot;002D7262&quot;/&gt;&lt;wsp:rsid wsp:val=&quot;002E7BA0&quot;/&gt;&lt;wsp:rsid wsp:val=&quot;0030179B&quot;/&gt;&lt;wsp:rsid wsp:val=&quot;003046F5&quot;/&gt;&lt;wsp:rsid wsp:val=&quot;00315034&quot;/&gt;&lt;wsp:rsid wsp:val=&quot;00323922&quot;/&gt;&lt;wsp:rsid wsp:val=&quot;00324CDC&quot;/&gt;&lt;wsp:rsid wsp:val=&quot;00333633&quot;/&gt;&lt;wsp:rsid wsp:val=&quot;003358C7&quot;/&gt;&lt;wsp:rsid wsp:val=&quot;003376B7&quot;/&gt;&lt;wsp:rsid wsp:val=&quot;00340130&quot;/&gt;&lt;wsp:rsid wsp:val=&quot;00342F66&quot;/&gt;&lt;wsp:rsid wsp:val=&quot;003451DA&quot;/&gt;&lt;wsp:rsid wsp:val=&quot;003469B1&quot;/&gt;&lt;wsp:rsid wsp:val=&quot;00351157&quot;/&gt;&lt;wsp:rsid wsp:val=&quot;00351FA0&quot;/&gt;&lt;wsp:rsid wsp:val=&quot;0035394F&quot;/&gt;&lt;wsp:rsid wsp:val=&quot;00357816&quot;/&gt;&lt;wsp:rsid wsp:val=&quot;00361702&quot;/&gt;&lt;wsp:rsid wsp:val=&quot;00361C22&quot;/&gt;&lt;wsp:rsid wsp:val=&quot;00374C69&quot;/&gt;&lt;wsp:rsid wsp:val=&quot;0037592B&quot;/&gt;&lt;wsp:rsid wsp:val=&quot;00381A03&quot;/&gt;&lt;wsp:rsid wsp:val=&quot;00386937&quot;/&gt;&lt;wsp:rsid wsp:val=&quot;0038762B&quot;/&gt;&lt;wsp:rsid wsp:val=&quot;003909F1&quot;/&gt;&lt;wsp:rsid wsp:val=&quot;0039250C&quot;/&gt;&lt;wsp:rsid wsp:val=&quot;003B1230&quot;/&gt;&lt;wsp:rsid wsp:val=&quot;003B5100&quot;/&gt;&lt;wsp:rsid wsp:val=&quot;003B5A84&quot;/&gt;&lt;wsp:rsid wsp:val=&quot;003C2B25&quot;/&gt;&lt;wsp:rsid wsp:val=&quot;003D1BD8&quot;/&gt;&lt;wsp:rsid wsp:val=&quot;003D29D3&quot;/&gt;&lt;wsp:rsid wsp:val=&quot;003D50FE&quot;/&gt;&lt;wsp:rsid wsp:val=&quot;003E3BAB&quot;/&gt;&lt;wsp:rsid wsp:val=&quot;003E53B3&quot;/&gt;&lt;wsp:rsid wsp:val=&quot;003E59B2&quot;/&gt;&lt;wsp:rsid wsp:val=&quot;003E6B25&quot;/&gt;&lt;wsp:rsid wsp:val=&quot;003F229C&quot;/&gt;&lt;wsp:rsid wsp:val=&quot;00400D41&quot;/&gt;&lt;wsp:rsid wsp:val=&quot;00400D94&quot;/&gt;&lt;wsp:rsid wsp:val=&quot;00410175&quot;/&gt;&lt;wsp:rsid wsp:val=&quot;0042344C&quot;/&gt;&lt;wsp:rsid wsp:val=&quot;004375D7&quot;/&gt;&lt;wsp:rsid wsp:val=&quot;00440A4A&quot;/&gt;&lt;wsp:rsid wsp:val=&quot;00445253&quot;/&gt;&lt;wsp:rsid wsp:val=&quot;00445CE5&quot;/&gt;&lt;wsp:rsid wsp:val=&quot;00446121&quot;/&gt;&lt;wsp:rsid wsp:val=&quot;00446738&quot;/&gt;&lt;wsp:rsid wsp:val=&quot;00447560&quot;/&gt;&lt;wsp:rsid wsp:val=&quot;0045176C&quot;/&gt;&lt;wsp:rsid wsp:val=&quot;004522B4&quot;/&gt;&lt;wsp:rsid wsp:val=&quot;00461B54&quot;/&gt;&lt;wsp:rsid wsp:val=&quot;004631E5&quot;/&gt;&lt;wsp:rsid wsp:val=&quot;00466615&quot;/&gt;&lt;wsp:rsid wsp:val=&quot;004668CF&quot;/&gt;&lt;wsp:rsid wsp:val=&quot;00486D54&quot;/&gt;&lt;wsp:rsid wsp:val=&quot;0049187D&quot;/&gt;&lt;wsp:rsid wsp:val=&quot;00492FA5&quot;/&gt;&lt;wsp:rsid wsp:val=&quot;00493455&quot;/&gt;&lt;wsp:rsid wsp:val=&quot;00494FBC&quot;/&gt;&lt;wsp:rsid wsp:val=&quot;00497F37&quot;/&gt;&lt;wsp:rsid wsp:val=&quot;004A017A&quot;/&gt;&lt;wsp:rsid wsp:val=&quot;004A39E5&quot;/&gt;&lt;wsp:rsid wsp:val=&quot;004B22EA&quot;/&gt;&lt;wsp:rsid wsp:val=&quot;004D2D36&quot;/&gt;&lt;wsp:rsid wsp:val=&quot;004D6C75&quot;/&gt;&lt;wsp:rsid wsp:val=&quot;004E1E03&quot;/&gt;&lt;wsp:rsid wsp:val=&quot;004E43E3&quot;/&gt;&lt;wsp:rsid wsp:val=&quot;004E5723&quot;/&gt;&lt;wsp:rsid wsp:val=&quot;004E688E&quot;/&gt;&lt;wsp:rsid wsp:val=&quot;004F4487&quot;/&gt;&lt;wsp:rsid wsp:val=&quot;004F600F&quot;/&gt;&lt;wsp:rsid wsp:val=&quot;005030FE&quot;/&gt;&lt;wsp:rsid wsp:val=&quot;0050573D&quot;/&gt;&lt;wsp:rsid wsp:val=&quot;00505BFE&quot;/&gt;&lt;wsp:rsid wsp:val=&quot;00506326&quot;/&gt;&lt;wsp:rsid wsp:val=&quot;005069E2&quot;/&gt;&lt;wsp:rsid wsp:val=&quot;00506DB6&quot;/&gt;&lt;wsp:rsid wsp:val=&quot;00511BFF&quot;/&gt;&lt;wsp:rsid wsp:val=&quot;00526491&quot;/&gt;&lt;wsp:rsid wsp:val=&quot;0053196D&quot;/&gt;&lt;wsp:rsid wsp:val=&quot;00532EE8&quot;/&gt;&lt;wsp:rsid wsp:val=&quot;00541066&quot;/&gt;&lt;wsp:rsid wsp:val=&quot;00544112&quot;/&gt;&lt;wsp:rsid wsp:val=&quot;0054666E&quot;/&gt;&lt;wsp:rsid wsp:val=&quot;0055480A&quot;/&gt;&lt;wsp:rsid wsp:val=&quot;00555A70&quot;/&gt;&lt;wsp:rsid wsp:val=&quot;00560342&quot;/&gt;&lt;wsp:rsid wsp:val=&quot;00564FAB&quot;/&gt;&lt;wsp:rsid wsp:val=&quot;0058187F&quot;/&gt;&lt;wsp:rsid wsp:val=&quot;00583E2F&quot;/&gt;&lt;wsp:rsid wsp:val=&quot;00585D9F&quot;/&gt;&lt;wsp:rsid wsp:val=&quot;0059679B&quot;/&gt;&lt;wsp:rsid wsp:val=&quot;005A1346&quot;/&gt;&lt;wsp:rsid wsp:val=&quot;005B1E32&quot;/&gt;&lt;wsp:rsid wsp:val=&quot;005C14B4&quot;/&gt;&lt;wsp:rsid wsp:val=&quot;005C153F&quot;/&gt;&lt;wsp:rsid wsp:val=&quot;005C1812&quot;/&gt;&lt;wsp:rsid wsp:val=&quot;005C6010&quot;/&gt;&lt;wsp:rsid wsp:val=&quot;005D3131&quot;/&gt;&lt;wsp:rsid wsp:val=&quot;005D72CF&quot;/&gt;&lt;wsp:rsid wsp:val=&quot;005E0BBD&quot;/&gt;&lt;wsp:rsid wsp:val=&quot;005F07AB&quot;/&gt;&lt;wsp:rsid wsp:val=&quot;00600C59&quot;/&gt;&lt;wsp:rsid wsp:val=&quot;00604FF2&quot;/&gt;&lt;wsp:rsid wsp:val=&quot;00607897&quot;/&gt;&lt;wsp:rsid wsp:val=&quot;0062267A&quot;/&gt;&lt;wsp:rsid wsp:val=&quot;006227B1&quot;/&gt;&lt;wsp:rsid wsp:val=&quot;006229F8&quot;/&gt;&lt;wsp:rsid wsp:val=&quot;00624488&quot;/&gt;&lt;wsp:rsid wsp:val=&quot;00624883&quot;/&gt;&lt;wsp:rsid wsp:val=&quot;00624D65&quot;/&gt;&lt;wsp:rsid wsp:val=&quot;0062530B&quot;/&gt;&lt;wsp:rsid wsp:val=&quot;00630277&quot;/&gt;&lt;wsp:rsid wsp:val=&quot;00634499&quot;/&gt;&lt;wsp:rsid wsp:val=&quot;006514E5&quot;/&gt;&lt;wsp:rsid wsp:val=&quot;00664651&quot;/&gt;&lt;wsp:rsid wsp:val=&quot;00666B5B&quot;/&gt;&lt;wsp:rsid wsp:val=&quot;0066740E&quot;/&gt;&lt;wsp:rsid wsp:val=&quot;00670081&quot;/&gt;&lt;wsp:rsid wsp:val=&quot;0068193C&quot;/&gt;&lt;wsp:rsid wsp:val=&quot;0068307F&quot;/&gt;&lt;wsp:rsid wsp:val=&quot;00686603&quot;/&gt;&lt;wsp:rsid wsp:val=&quot;00694706&quot;/&gt;&lt;wsp:rsid wsp:val=&quot;006963A2&quot;/&gt;&lt;wsp:rsid wsp:val=&quot;006A5183&quot;/&gt;&lt;wsp:rsid wsp:val=&quot;006B0F8B&quot;/&gt;&lt;wsp:rsid wsp:val=&quot;006B5B23&quot;/&gt;&lt;wsp:rsid wsp:val=&quot;006C5120&quot;/&gt;&lt;wsp:rsid wsp:val=&quot;006C6CE8&quot;/&gt;&lt;wsp:rsid wsp:val=&quot;006D372B&quot;/&gt;&lt;wsp:rsid wsp:val=&quot;006D7C02&quot;/&gt;&lt;wsp:rsid wsp:val=&quot;006E46BA&quot;/&gt;&lt;wsp:rsid wsp:val=&quot;006E4737&quot;/&gt;&lt;wsp:rsid wsp:val=&quot;006E7A2B&quot;/&gt;&lt;wsp:rsid wsp:val=&quot;006F248E&quot;/&gt;&lt;wsp:rsid wsp:val=&quot;006F5D19&quot;/&gt;&lt;wsp:rsid wsp:val=&quot;00700588&quot;/&gt;&lt;wsp:rsid wsp:val=&quot;00704F93&quot;/&gt;&lt;wsp:rsid wsp:val=&quot;00711C4A&quot;/&gt;&lt;wsp:rsid wsp:val=&quot;00725692&quot;/&gt;&lt;wsp:rsid wsp:val=&quot;007300A9&quot;/&gt;&lt;wsp:rsid wsp:val=&quot;007410D6&quot;/&gt;&lt;wsp:rsid wsp:val=&quot;00752641&quot;/&gt;&lt;wsp:rsid wsp:val=&quot;00770611&quot;/&gt;&lt;wsp:rsid wsp:val=&quot;007711D4&quot;/&gt;&lt;wsp:rsid wsp:val=&quot;00781761&quot;/&gt;&lt;wsp:rsid wsp:val=&quot;0078184E&quot;/&gt;&lt;wsp:rsid wsp:val=&quot;00790F45&quot;/&gt;&lt;wsp:rsid wsp:val=&quot;00796DF8&quot;/&gt;&lt;wsp:rsid wsp:val=&quot;007975AC&quot;/&gt;&lt;wsp:rsid wsp:val=&quot;007978F2&quot;/&gt;&lt;wsp:rsid wsp:val=&quot;007A3565&quot;/&gt;&lt;wsp:rsid wsp:val=&quot;007A3933&quot;/&gt;&lt;wsp:rsid wsp:val=&quot;007A660E&quot;/&gt;&lt;wsp:rsid wsp:val=&quot;007A7E8A&quot;/&gt;&lt;wsp:rsid wsp:val=&quot;007B1555&quot;/&gt;&lt;wsp:rsid wsp:val=&quot;007B5D2D&quot;/&gt;&lt;wsp:rsid wsp:val=&quot;007D0814&quot;/&gt;&lt;wsp:rsid wsp:val=&quot;007D1DCF&quot;/&gt;&lt;wsp:rsid wsp:val=&quot;007D3A90&quot;/&gt;&lt;wsp:rsid wsp:val=&quot;008002A3&quot;/&gt;&lt;wsp:rsid wsp:val=&quot;00800808&quot;/&gt;&lt;wsp:rsid wsp:val=&quot;00806CD9&quot;/&gt;&lt;wsp:rsid wsp:val=&quot;008135E1&quot;/&gt;&lt;wsp:rsid wsp:val=&quot;00813930&quot;/&gt;&lt;wsp:rsid wsp:val=&quot;008335D2&quot;/&gt;&lt;wsp:rsid wsp:val=&quot;00841681&quot;/&gt;&lt;wsp:rsid wsp:val=&quot;0084593A&quot;/&gt;&lt;wsp:rsid wsp:val=&quot;00846865&quot;/&gt;&lt;wsp:rsid wsp:val=&quot;00851A96&quot;/&gt;&lt;wsp:rsid wsp:val=&quot;00854CBA&quot;/&gt;&lt;wsp:rsid wsp:val=&quot;00874BDA&quot;/&gt;&lt;wsp:rsid wsp:val=&quot;00875FD4&quot;/&gt;&lt;wsp:rsid wsp:val=&quot;00881430&quot;/&gt;&lt;wsp:rsid wsp:val=&quot;00885DD7&quot;/&gt;&lt;wsp:rsid wsp:val=&quot;00890712&quot;/&gt;&lt;wsp:rsid wsp:val=&quot;00891FE5&quot;/&gt;&lt;wsp:rsid wsp:val=&quot;00894FD9&quot;/&gt;&lt;wsp:rsid wsp:val=&quot;008A5B41&quot;/&gt;&lt;wsp:rsid wsp:val=&quot;008B03F4&quot;/&gt;&lt;wsp:rsid wsp:val=&quot;008B2168&quot;/&gt;&lt;wsp:rsid wsp:val=&quot;008B48FE&quot;/&gt;&lt;wsp:rsid wsp:val=&quot;008B5745&quot;/&gt;&lt;wsp:rsid wsp:val=&quot;008B661F&quot;/&gt;&lt;wsp:rsid wsp:val=&quot;008B78C4&quot;/&gt;&lt;wsp:rsid wsp:val=&quot;008B7A4C&quot;/&gt;&lt;wsp:rsid wsp:val=&quot;008C0E82&quot;/&gt;&lt;wsp:rsid wsp:val=&quot;008D0902&quot;/&gt;&lt;wsp:rsid wsp:val=&quot;008D0D95&quot;/&gt;&lt;wsp:rsid wsp:val=&quot;008E09CD&quot;/&gt;&lt;wsp:rsid wsp:val=&quot;008E4E7C&quot;/&gt;&lt;wsp:rsid wsp:val=&quot;008F7A8C&quot;/&gt;&lt;wsp:rsid wsp:val=&quot;00901D06&quot;/&gt;&lt;wsp:rsid wsp:val=&quot;00914EAF&quot;/&gt;&lt;wsp:rsid wsp:val=&quot;00915459&quot;/&gt;&lt;wsp:rsid wsp:val=&quot;00915BC5&quot;/&gt;&lt;wsp:rsid wsp:val=&quot;009205F3&quot;/&gt;&lt;wsp:rsid wsp:val=&quot;00921AE5&quot;/&gt;&lt;wsp:rsid wsp:val=&quot;00924835&quot;/&gt;&lt;wsp:rsid wsp:val=&quot;00927296&quot;/&gt;&lt;wsp:rsid wsp:val=&quot;00927C40&quot;/&gt;&lt;wsp:rsid wsp:val=&quot;00933048&quot;/&gt;&lt;wsp:rsid wsp:val=&quot;00934604&quot;/&gt;&lt;wsp:rsid wsp:val=&quot;00952504&quot;/&gt;&lt;wsp:rsid wsp:val=&quot;00954956&quot;/&gt;&lt;wsp:rsid wsp:val=&quot;0096101F&quot;/&gt;&lt;wsp:rsid wsp:val=&quot;00961488&quot;/&gt;&lt;wsp:rsid wsp:val=&quot;00981D4B&quot;/&gt;&lt;wsp:rsid wsp:val=&quot;009933E0&quot;/&gt;&lt;wsp:rsid wsp:val=&quot;0099669D&quot;/&gt;&lt;wsp:rsid wsp:val=&quot;009A3536&quot;/&gt;&lt;wsp:rsid wsp:val=&quot;009A3C5C&quot;/&gt;&lt;wsp:rsid wsp:val=&quot;009A6AA6&quot;/&gt;&lt;wsp:rsid wsp:val=&quot;009B1A32&quot;/&gt;&lt;wsp:rsid wsp:val=&quot;009B5398&quot;/&gt;&lt;wsp:rsid wsp:val=&quot;009C1396&quot;/&gt;&lt;wsp:rsid wsp:val=&quot;009D227C&quot;/&gt;&lt;wsp:rsid wsp:val=&quot;009D2F05&quot;/&gt;&lt;wsp:rsid wsp:val=&quot;009D633C&quot;/&gt;&lt;wsp:rsid wsp:val=&quot;009E0DB8&quot;/&gt;&lt;wsp:rsid wsp:val=&quot;009E2589&quot;/&gt;&lt;wsp:rsid wsp:val=&quot;009E3130&quot;/&gt;&lt;wsp:rsid wsp:val=&quot;009E5EA6&quot;/&gt;&lt;wsp:rsid wsp:val=&quot;009E737C&quot;/&gt;&lt;wsp:rsid wsp:val=&quot;009F0753&quot;/&gt;&lt;wsp:rsid wsp:val=&quot;009F15BA&quot;/&gt;&lt;wsp:rsid wsp:val=&quot;009F44B8&quot;/&gt;&lt;wsp:rsid wsp:val=&quot;009F4C4B&quot;/&gt;&lt;wsp:rsid wsp:val=&quot;009F6DAB&quot;/&gt;&lt;wsp:rsid wsp:val=&quot;00A011A9&quot;/&gt;&lt;wsp:rsid wsp:val=&quot;00A01828&quot;/&gt;&lt;wsp:rsid wsp:val=&quot;00A05347&quot;/&gt;&lt;wsp:rsid wsp:val=&quot;00A05368&quot;/&gt;&lt;wsp:rsid wsp:val=&quot;00A10625&quot;/&gt;&lt;wsp:rsid wsp:val=&quot;00A13979&quot;/&gt;&lt;wsp:rsid wsp:val=&quot;00A14DAA&quot;/&gt;&lt;wsp:rsid wsp:val=&quot;00A177B5&quot;/&gt;&lt;wsp:rsid wsp:val=&quot;00A22A67&quot;/&gt;&lt;wsp:rsid wsp:val=&quot;00A25056&quot;/&gt;&lt;wsp:rsid wsp:val=&quot;00A26010&quot;/&gt;&lt;wsp:rsid wsp:val=&quot;00A31FED&quot;/&gt;&lt;wsp:rsid wsp:val=&quot;00A513BC&quot;/&gt;&lt;wsp:rsid wsp:val=&quot;00A53A99&quot;/&gt;&lt;wsp:rsid wsp:val=&quot;00A5634B&quot;/&gt;&lt;wsp:rsid wsp:val=&quot;00A56DE6&quot;/&gt;&lt;wsp:rsid wsp:val=&quot;00A61D87&quot;/&gt;&lt;wsp:rsid wsp:val=&quot;00A65135&quot;/&gt;&lt;wsp:rsid wsp:val=&quot;00A67544&quot;/&gt;&lt;wsp:rsid wsp:val=&quot;00A7015F&quot;/&gt;&lt;wsp:rsid wsp:val=&quot;00A75CDB&quot;/&gt;&lt;wsp:rsid wsp:val=&quot;00A8068C&quot;/&gt;&lt;wsp:rsid wsp:val=&quot;00A83D00&quot;/&gt;&lt;wsp:rsid wsp:val=&quot;00A8472A&quot;/&gt;&lt;wsp:rsid wsp:val=&quot;00A84D30&quot;/&gt;&lt;wsp:rsid wsp:val=&quot;00A8746D&quot;/&gt;&lt;wsp:rsid wsp:val=&quot;00A9095F&quot;/&gt;&lt;wsp:rsid wsp:val=&quot;00A941B7&quot;/&gt;&lt;wsp:rsid wsp:val=&quot;00A97660&quot;/&gt;&lt;wsp:rsid wsp:val=&quot;00AA66FA&quot;/&gt;&lt;wsp:rsid wsp:val=&quot;00AB08DE&quot;/&gt;&lt;wsp:rsid wsp:val=&quot;00AB2837&quot;/&gt;&lt;wsp:rsid wsp:val=&quot;00AB53DB&quot;/&gt;&lt;wsp:rsid wsp:val=&quot;00AC250E&quot;/&gt;&lt;wsp:rsid wsp:val=&quot;00AC318B&quot;/&gt;&lt;wsp:rsid wsp:val=&quot;00AC7418&quot;/&gt;&lt;wsp:rsid wsp:val=&quot;00AD3BC5&quot;/&gt;&lt;wsp:rsid wsp:val=&quot;00AE7350&quot;/&gt;&lt;wsp:rsid wsp:val=&quot;00AE75CD&quot;/&gt;&lt;wsp:rsid wsp:val=&quot;00B06DE9&quot;/&gt;&lt;wsp:rsid wsp:val=&quot;00B11620&quot;/&gt;&lt;wsp:rsid wsp:val=&quot;00B13E89&quot;/&gt;&lt;wsp:rsid wsp:val=&quot;00B14BA2&quot;/&gt;&lt;wsp:rsid wsp:val=&quot;00B17CA7&quot;/&gt;&lt;wsp:rsid wsp:val=&quot;00B222FA&quot;/&gt;&lt;wsp:rsid wsp:val=&quot;00B27256&quot;/&gt;&lt;wsp:rsid wsp:val=&quot;00B3456E&quot;/&gt;&lt;wsp:rsid wsp:val=&quot;00B521B3&quot;/&gt;&lt;wsp:rsid wsp:val=&quot;00B523AA&quot;/&gt;&lt;wsp:rsid wsp:val=&quot;00B567DC&quot;/&gt;&lt;wsp:rsid wsp:val=&quot;00B62C43&quot;/&gt;&lt;wsp:rsid wsp:val=&quot;00B63883&quot;/&gt;&lt;wsp:rsid wsp:val=&quot;00B658C1&quot;/&gt;&lt;wsp:rsid wsp:val=&quot;00B6679E&quot;/&gt;&lt;wsp:rsid wsp:val=&quot;00B66C33&quot;/&gt;&lt;wsp:rsid wsp:val=&quot;00B7291A&quot;/&gt;&lt;wsp:rsid wsp:val=&quot;00B74701&quot;/&gt;&lt;wsp:rsid wsp:val=&quot;00B8332B&quot;/&gt;&lt;wsp:rsid wsp:val=&quot;00B84B03&quot;/&gt;&lt;wsp:rsid wsp:val=&quot;00B8651B&quot;/&gt;&lt;wsp:rsid wsp:val=&quot;00B87F40&quot;/&gt;&lt;wsp:rsid wsp:val=&quot;00B95426&quot;/&gt;&lt;wsp:rsid wsp:val=&quot;00B97A1F&quot;/&gt;&lt;wsp:rsid wsp:val=&quot;00BA4923&quot;/&gt;&lt;wsp:rsid wsp:val=&quot;00BA6FFB&quot;/&gt;&lt;wsp:rsid wsp:val=&quot;00BB2601&quot;/&gt;&lt;wsp:rsid wsp:val=&quot;00BB3AE9&quot;/&gt;&lt;wsp:rsid wsp:val=&quot;00BB55F6&quot;/&gt;&lt;wsp:rsid wsp:val=&quot;00BB6583&quot;/&gt;&lt;wsp:rsid wsp:val=&quot;00BC75D2&quot;/&gt;&lt;wsp:rsid wsp:val=&quot;00BD49FA&quot;/&gt;&lt;wsp:rsid wsp:val=&quot;00BD6785&quot;/&gt;&lt;wsp:rsid wsp:val=&quot;00BF0CCB&quot;/&gt;&lt;wsp:rsid wsp:val=&quot;00C02DB8&quot;/&gt;&lt;wsp:rsid wsp:val=&quot;00C06240&quot;/&gt;&lt;wsp:rsid wsp:val=&quot;00C117D4&quot;/&gt;&lt;wsp:rsid wsp:val=&quot;00C14596&quot;/&gt;&lt;wsp:rsid wsp:val=&quot;00C22888&quot;/&gt;&lt;wsp:rsid wsp:val=&quot;00C267A0&quot;/&gt;&lt;wsp:rsid wsp:val=&quot;00C30067&quot;/&gt;&lt;wsp:rsid wsp:val=&quot;00C32E6D&quot;/&gt;&lt;wsp:rsid wsp:val=&quot;00C35B11&quot;/&gt;&lt;wsp:rsid wsp:val=&quot;00C42C10&quot;/&gt;&lt;wsp:rsid wsp:val=&quot;00C47497&quot;/&gt;&lt;wsp:rsid wsp:val=&quot;00C47813&quot;/&gt;&lt;wsp:rsid wsp:val=&quot;00C50579&quot;/&gt;&lt;wsp:rsid wsp:val=&quot;00C60974&quot;/&gt;&lt;wsp:rsid wsp:val=&quot;00C64C55&quot;/&gt;&lt;wsp:rsid wsp:val=&quot;00C6575F&quot;/&gt;&lt;wsp:rsid wsp:val=&quot;00C6795F&quot;/&gt;&lt;wsp:rsid wsp:val=&quot;00C70C0E&quot;/&gt;&lt;wsp:rsid wsp:val=&quot;00C73F8B&quot;/&gt;&lt;wsp:rsid wsp:val=&quot;00C74005&quot;/&gt;&lt;wsp:rsid wsp:val=&quot;00C752F3&quot;/&gt;&lt;wsp:rsid wsp:val=&quot;00C80ED6&quot;/&gt;&lt;wsp:rsid wsp:val=&quot;00C82821&quot;/&gt;&lt;wsp:rsid wsp:val=&quot;00C8470F&quot;/&gt;&lt;wsp:rsid wsp:val=&quot;00C858E5&quot;/&gt;&lt;wsp:rsid wsp:val=&quot;00C9244F&quot;/&gt;&lt;wsp:rsid wsp:val=&quot;00C9375C&quot;/&gt;&lt;wsp:rsid wsp:val=&quot;00C94204&quot;/&gt;&lt;wsp:rsid wsp:val=&quot;00C9663D&quot;/&gt;&lt;wsp:rsid wsp:val=&quot;00C97227&quot;/&gt;&lt;wsp:rsid wsp:val=&quot;00C97567&quot;/&gt;&lt;wsp:rsid wsp:val=&quot;00CA3F0E&quot;/&gt;&lt;wsp:rsid wsp:val=&quot;00CA7A87&quot;/&gt;&lt;wsp:rsid wsp:val=&quot;00CB733F&quot;/&gt;&lt;wsp:rsid wsp:val=&quot;00CB78EE&quot;/&gt;&lt;wsp:rsid wsp:val=&quot;00CC27CA&quot;/&gt;&lt;wsp:rsid wsp:val=&quot;00CC3C26&quot;/&gt;&lt;wsp:rsid wsp:val=&quot;00CD6F70&quot;/&gt;&lt;wsp:rsid wsp:val=&quot;00CE2213&quot;/&gt;&lt;wsp:rsid wsp:val=&quot;00D03663&quot;/&gt;&lt;wsp:rsid wsp:val=&quot;00D17DC2&quot;/&gt;&lt;wsp:rsid wsp:val=&quot;00D2377E&quot;/&gt;&lt;wsp:rsid wsp:val=&quot;00D260F9&quot;/&gt;&lt;wsp:rsid wsp:val=&quot;00D33B7F&quot;/&gt;&lt;wsp:rsid wsp:val=&quot;00D36E77&quot;/&gt;&lt;wsp:rsid wsp:val=&quot;00D41AAC&quot;/&gt;&lt;wsp:rsid wsp:val=&quot;00D51E0A&quot;/&gt;&lt;wsp:rsid wsp:val=&quot;00D563B1&quot;/&gt;&lt;wsp:rsid wsp:val=&quot;00D577AA&quot;/&gt;&lt;wsp:rsid wsp:val=&quot;00D6087E&quot;/&gt;&lt;wsp:rsid wsp:val=&quot;00D618E0&quot;/&gt;&lt;wsp:rsid wsp:val=&quot;00D61A2A&quot;/&gt;&lt;wsp:rsid wsp:val=&quot;00D6351D&quot;/&gt;&lt;wsp:rsid wsp:val=&quot;00D7179E&quot;/&gt;&lt;wsp:rsid wsp:val=&quot;00D73416&quot;/&gt;&lt;wsp:rsid wsp:val=&quot;00D814D8&quot;/&gt;&lt;wsp:rsid wsp:val=&quot;00D82EE5&quot;/&gt;&lt;wsp:rsid wsp:val=&quot;00D84187&quot;/&gt;&lt;wsp:rsid wsp:val=&quot;00D9005E&quot;/&gt;&lt;wsp:rsid wsp:val=&quot;00D90CC2&quot;/&gt;&lt;wsp:rsid wsp:val=&quot;00D91031&quot;/&gt;&lt;wsp:rsid wsp:val=&quot;00DA4294&quot;/&gt;&lt;wsp:rsid wsp:val=&quot;00DA4514&quot;/&gt;&lt;wsp:rsid wsp:val=&quot;00DB5C3D&quot;/&gt;&lt;wsp:rsid wsp:val=&quot;00DB75C3&quot;/&gt;&lt;wsp:rsid wsp:val=&quot;00DC52B2&quot;/&gt;&lt;wsp:rsid wsp:val=&quot;00DE0128&quot;/&gt;&lt;wsp:rsid wsp:val=&quot;00DE1F5A&quot;/&gt;&lt;wsp:rsid wsp:val=&quot;00DE597B&quot;/&gt;&lt;wsp:rsid wsp:val=&quot;00DF12CC&quot;/&gt;&lt;wsp:rsid wsp:val=&quot;00DF6AEE&quot;/&gt;&lt;wsp:rsid wsp:val=&quot;00E0096B&quot;/&gt;&lt;wsp:rsid wsp:val=&quot;00E01939&quot;/&gt;&lt;wsp:rsid wsp:val=&quot;00E02389&quot;/&gt;&lt;wsp:rsid wsp:val=&quot;00E100F0&quot;/&gt;&lt;wsp:rsid wsp:val=&quot;00E10CD8&quot;/&gt;&lt;wsp:rsid wsp:val=&quot;00E11F28&quot;/&gt;&lt;wsp:rsid wsp:val=&quot;00E12E9A&quot;/&gt;&lt;wsp:rsid wsp:val=&quot;00E1493F&quot;/&gt;&lt;wsp:rsid wsp:val=&quot;00E15901&quot;/&gt;&lt;wsp:rsid wsp:val=&quot;00E20280&quot;/&gt;&lt;wsp:rsid wsp:val=&quot;00E209BE&quot;/&gt;&lt;wsp:rsid wsp:val=&quot;00E22FAD&quot;/&gt;&lt;wsp:rsid wsp:val=&quot;00E25A27&quot;/&gt;&lt;wsp:rsid wsp:val=&quot;00E3437A&quot;/&gt;&lt;wsp:rsid wsp:val=&quot;00E36BCE&quot;/&gt;&lt;wsp:rsid wsp:val=&quot;00E36FE8&quot;/&gt;&lt;wsp:rsid wsp:val=&quot;00E43A64&quot;/&gt;&lt;wsp:rsid wsp:val=&quot;00E45A9C&quot;/&gt;&lt;wsp:rsid wsp:val=&quot;00E527CC&quot;/&gt;&lt;wsp:rsid wsp:val=&quot;00E52D22&quot;/&gt;&lt;wsp:rsid wsp:val=&quot;00E5357F&quot;/&gt;&lt;wsp:rsid wsp:val=&quot;00E54B9B&quot;/&gt;&lt;wsp:rsid wsp:val=&quot;00E54CA5&quot;/&gt;&lt;wsp:rsid wsp:val=&quot;00E55D3B&quot;/&gt;&lt;wsp:rsid wsp:val=&quot;00E64AE6&quot;/&gt;&lt;wsp:rsid wsp:val=&quot;00E72CC7&quot;/&gt;&lt;wsp:rsid wsp:val=&quot;00E741E9&quot;/&gt;&lt;wsp:rsid wsp:val=&quot;00E74F76&quot;/&gt;&lt;wsp:rsid wsp:val=&quot;00E75209&quot;/&gt;&lt;wsp:rsid wsp:val=&quot;00E84E68&quot;/&gt;&lt;wsp:rsid wsp:val=&quot;00E92C32&quot;/&gt;&lt;wsp:rsid wsp:val=&quot;00E95D17&quot;/&gt;&lt;wsp:rsid wsp:val=&quot;00EB431B&quot;/&gt;&lt;wsp:rsid wsp:val=&quot;00EB6B58&quot;/&gt;&lt;wsp:rsid wsp:val=&quot;00EB7B3A&quot;/&gt;&lt;wsp:rsid wsp:val=&quot;00EC094B&quot;/&gt;&lt;wsp:rsid wsp:val=&quot;00EC2F11&quot;/&gt;&lt;wsp:rsid wsp:val=&quot;00ED36AC&quot;/&gt;&lt;wsp:rsid wsp:val=&quot;00ED3900&quot;/&gt;&lt;wsp:rsid wsp:val=&quot;00ED5B25&quot;/&gt;&lt;wsp:rsid wsp:val=&quot;00ED6212&quot;/&gt;&lt;wsp:rsid wsp:val=&quot;00EE1833&quot;/&gt;&lt;wsp:rsid wsp:val=&quot;00EE1B4F&quot;/&gt;&lt;wsp:rsid wsp:val=&quot;00EE5E77&quot;/&gt;&lt;wsp:rsid wsp:val=&quot;00EF17C8&quot;/&gt;&lt;wsp:rsid wsp:val=&quot;00EF461C&quot;/&gt;&lt;wsp:rsid wsp:val=&quot;00F04E53&quot;/&gt;&lt;wsp:rsid wsp:val=&quot;00F06FDD&quot;/&gt;&lt;wsp:rsid wsp:val=&quot;00F119AA&quot;/&gt;&lt;wsp:rsid wsp:val=&quot;00F206C6&quot;/&gt;&lt;wsp:rsid wsp:val=&quot;00F23093&quot;/&gt;&lt;wsp:rsid wsp:val=&quot;00F23F50&quot;/&gt;&lt;wsp:rsid wsp:val=&quot;00F30037&quot;/&gt;&lt;wsp:rsid wsp:val=&quot;00F30B8F&quot;/&gt;&lt;wsp:rsid wsp:val=&quot;00F31CC7&quot;/&gt;&lt;wsp:rsid wsp:val=&quot;00F35A6B&quot;/&gt;&lt;wsp:rsid wsp:val=&quot;00F452B4&quot;/&gt;&lt;wsp:rsid wsp:val=&quot;00F464B0&quot;/&gt;&lt;wsp:rsid wsp:val=&quot;00F47E21&quot;/&gt;&lt;wsp:rsid wsp:val=&quot;00F5426B&quot;/&gt;&lt;wsp:rsid wsp:val=&quot;00F54C34&quot;/&gt;&lt;wsp:rsid wsp:val=&quot;00F56012&quot;/&gt;&lt;wsp:rsid wsp:val=&quot;00F574F2&quot;/&gt;&lt;wsp:rsid wsp:val=&quot;00F57F60&quot;/&gt;&lt;wsp:rsid wsp:val=&quot;00F67166&quot;/&gt;&lt;wsp:rsid wsp:val=&quot;00F80CBD&quot;/&gt;&lt;wsp:rsid wsp:val=&quot;00F80D54&quot;/&gt;&lt;wsp:rsid wsp:val=&quot;00F816E5&quot;/&gt;&lt;wsp:rsid wsp:val=&quot;00F81F60&quot;/&gt;&lt;wsp:rsid wsp:val=&quot;00F850F3&quot;/&gt;&lt;wsp:rsid wsp:val=&quot;00F874EB&quot;/&gt;&lt;wsp:rsid wsp:val=&quot;00F92611&quot;/&gt;&lt;wsp:rsid wsp:val=&quot;00F9270F&quot;/&gt;&lt;wsp:rsid wsp:val=&quot;00FA31BA&quot;/&gt;&lt;wsp:rsid wsp:val=&quot;00FB1706&quot;/&gt;&lt;wsp:rsid wsp:val=&quot;00FB2558&quot;/&gt;&lt;wsp:rsid wsp:val=&quot;00FB3A38&quot;/&gt;&lt;wsp:rsid wsp:val=&quot;00FB4E44&quot;/&gt;&lt;wsp:rsid wsp:val=&quot;00FB6C29&quot;/&gt;&lt;wsp:rsid wsp:val=&quot;00FC2377&quot;/&gt;&lt;wsp:rsid wsp:val=&quot;00FC4A88&quot;/&gt;&lt;wsp:rsid wsp:val=&quot;00FC7BC2&quot;/&gt;&lt;wsp:rsid wsp:val=&quot;00FD0602&quot;/&gt;&lt;wsp:rsid wsp:val=&quot;00FD7F11&quot;/&gt;&lt;wsp:rsid wsp:val=&quot;00FE3C7B&quot;/&gt;&lt;wsp:rsid wsp:val=&quot;00FE6FF9&quot;/&gt;&lt;wsp:rsid wsp:val=&quot;00FF009E&quot;/&gt;&lt;/wsp:rsids&gt;&lt;/w:docPr&gt;&lt;w:body&gt;&lt;w:p wsp:rsidR=&quot;00000000&quot; wsp:rsidRDefault=&quot;003E3BAB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0239AF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-суммарная  мощность на работу измельчающего барабана, кВт;</w:t>
      </w:r>
    </w:p>
    <w:p w:rsidR="00321208" w:rsidRDefault="00321208" w:rsidP="003D50FE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0239AF">
        <w:rPr>
          <w:rFonts w:ascii="Times New Roman" w:hAnsi="Times New Roman"/>
          <w:sz w:val="28"/>
          <w:szCs w:val="28"/>
        </w:rPr>
        <w:fldChar w:fldCharType="begin"/>
      </w:r>
      <w:r w:rsidRPr="000239AF">
        <w:rPr>
          <w:rFonts w:ascii="Times New Roman" w:hAnsi="Times New Roman"/>
          <w:sz w:val="28"/>
          <w:szCs w:val="28"/>
        </w:rPr>
        <w:instrText xml:space="preserve"> QUOTE </w:instrText>
      </w:r>
      <w:r w:rsidRPr="000239AF">
        <w:pict>
          <v:shape id="_x0000_i1030" type="#_x0000_t75" style="width:16.8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27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7015F&quot;/&gt;&lt;wsp:rsid wsp:val=&quot;00000329&quot;/&gt;&lt;wsp:rsid wsp:val=&quot;00010D3C&quot;/&gt;&lt;wsp:rsid wsp:val=&quot;0001236D&quot;/&gt;&lt;wsp:rsid wsp:val=&quot;000123B4&quot;/&gt;&lt;wsp:rsid wsp:val=&quot;000131D2&quot;/&gt;&lt;wsp:rsid wsp:val=&quot;000239AF&quot;/&gt;&lt;wsp:rsid wsp:val=&quot;00025CB4&quot;/&gt;&lt;wsp:rsid wsp:val=&quot;0003661A&quot;/&gt;&lt;wsp:rsid wsp:val=&quot;00043F6F&quot;/&gt;&lt;wsp:rsid wsp:val=&quot;00044799&quot;/&gt;&lt;wsp:rsid wsp:val=&quot;0005240C&quot;/&gt;&lt;wsp:rsid wsp:val=&quot;00057861&quot;/&gt;&lt;wsp:rsid wsp:val=&quot;000601F6&quot;/&gt;&lt;wsp:rsid wsp:val=&quot;00066C13&quot;/&gt;&lt;wsp:rsid wsp:val=&quot;000677D9&quot;/&gt;&lt;wsp:rsid wsp:val=&quot;0007052F&quot;/&gt;&lt;wsp:rsid wsp:val=&quot;00070E87&quot;/&gt;&lt;wsp:rsid wsp:val=&quot;000715E2&quot;/&gt;&lt;wsp:rsid wsp:val=&quot;00074F10&quot;/&gt;&lt;wsp:rsid wsp:val=&quot;000977B3&quot;/&gt;&lt;wsp:rsid wsp:val=&quot;000A0849&quot;/&gt;&lt;wsp:rsid wsp:val=&quot;000A3513&quot;/&gt;&lt;wsp:rsid wsp:val=&quot;000B7361&quot;/&gt;&lt;wsp:rsid wsp:val=&quot;000C0B98&quot;/&gt;&lt;wsp:rsid wsp:val=&quot;000C1882&quot;/&gt;&lt;wsp:rsid wsp:val=&quot;000C20C5&quot;/&gt;&lt;wsp:rsid wsp:val=&quot;000C29FC&quot;/&gt;&lt;wsp:rsid wsp:val=&quot;000D3622&quot;/&gt;&lt;wsp:rsid wsp:val=&quot;000D7996&quot;/&gt;&lt;wsp:rsid wsp:val=&quot;000E33D1&quot;/&gt;&lt;wsp:rsid wsp:val=&quot;000E6828&quot;/&gt;&lt;wsp:rsid wsp:val=&quot;000F045A&quot;/&gt;&lt;wsp:rsid wsp:val=&quot;000F0C4E&quot;/&gt;&lt;wsp:rsid wsp:val=&quot;000F111D&quot;/&gt;&lt;wsp:rsid wsp:val=&quot;000F3001&quot;/&gt;&lt;wsp:rsid wsp:val=&quot;00104FD5&quot;/&gt;&lt;wsp:rsid wsp:val=&quot;0010559C&quot;/&gt;&lt;wsp:rsid wsp:val=&quot;00111AD7&quot;/&gt;&lt;wsp:rsid wsp:val=&quot;00123FF5&quot;/&gt;&lt;wsp:rsid wsp:val=&quot;001332FF&quot;/&gt;&lt;wsp:rsid wsp:val=&quot;00133B44&quot;/&gt;&lt;wsp:rsid wsp:val=&quot;00136A5B&quot;/&gt;&lt;wsp:rsid wsp:val=&quot;00142DF8&quot;/&gt;&lt;wsp:rsid wsp:val=&quot;001450AE&quot;/&gt;&lt;wsp:rsid wsp:val=&quot;00147738&quot;/&gt;&lt;wsp:rsid wsp:val=&quot;001527AB&quot;/&gt;&lt;wsp:rsid wsp:val=&quot;00157261&quot;/&gt;&lt;wsp:rsid wsp:val=&quot;00161055&quot;/&gt;&lt;wsp:rsid wsp:val=&quot;00165B64&quot;/&gt;&lt;wsp:rsid wsp:val=&quot;0017137C&quot;/&gt;&lt;wsp:rsid wsp:val=&quot;0017557F&quot;/&gt;&lt;wsp:rsid wsp:val=&quot;00191393&quot;/&gt;&lt;wsp:rsid wsp:val=&quot;00194C67&quot;/&gt;&lt;wsp:rsid wsp:val=&quot;00194FBA&quot;/&gt;&lt;wsp:rsid wsp:val=&quot;0019542E&quot;/&gt;&lt;wsp:rsid wsp:val=&quot;0019560D&quot;/&gt;&lt;wsp:rsid wsp:val=&quot;00196AEA&quot;/&gt;&lt;wsp:rsid wsp:val=&quot;001A0CD7&quot;/&gt;&lt;wsp:rsid wsp:val=&quot;001A54D2&quot;/&gt;&lt;wsp:rsid wsp:val=&quot;001A7A26&quot;/&gt;&lt;wsp:rsid wsp:val=&quot;001B1E94&quot;/&gt;&lt;wsp:rsid wsp:val=&quot;001B53BF&quot;/&gt;&lt;wsp:rsid wsp:val=&quot;001B6317&quot;/&gt;&lt;wsp:rsid wsp:val=&quot;001C2599&quot;/&gt;&lt;wsp:rsid wsp:val=&quot;001C2EB2&quot;/&gt;&lt;wsp:rsid wsp:val=&quot;001C53ED&quot;/&gt;&lt;wsp:rsid wsp:val=&quot;001D7950&quot;/&gt;&lt;wsp:rsid wsp:val=&quot;001E104E&quot;/&gt;&lt;wsp:rsid wsp:val=&quot;001E123A&quot;/&gt;&lt;wsp:rsid wsp:val=&quot;001F1A34&quot;/&gt;&lt;wsp:rsid wsp:val=&quot;001F1EF8&quot;/&gt;&lt;wsp:rsid wsp:val=&quot;001F6F2B&quot;/&gt;&lt;wsp:rsid wsp:val=&quot;00204D4A&quot;/&gt;&lt;wsp:rsid wsp:val=&quot;00205B1E&quot;/&gt;&lt;wsp:rsid wsp:val=&quot;00216C14&quot;/&gt;&lt;wsp:rsid wsp:val=&quot;0022531B&quot;/&gt;&lt;wsp:rsid wsp:val=&quot;00233FA0&quot;/&gt;&lt;wsp:rsid wsp:val=&quot;002578E1&quot;/&gt;&lt;wsp:rsid wsp:val=&quot;002616C3&quot;/&gt;&lt;wsp:rsid wsp:val=&quot;00261DE3&quot;/&gt;&lt;wsp:rsid wsp:val=&quot;0026759C&quot;/&gt;&lt;wsp:rsid wsp:val=&quot;00271955&quot;/&gt;&lt;wsp:rsid wsp:val=&quot;002758A8&quot;/&gt;&lt;wsp:rsid wsp:val=&quot;002774EF&quot;/&gt;&lt;wsp:rsid wsp:val=&quot;00287936&quot;/&gt;&lt;wsp:rsid wsp:val=&quot;00290B64&quot;/&gt;&lt;wsp:rsid wsp:val=&quot;002968BF&quot;/&gt;&lt;wsp:rsid wsp:val=&quot;00297E1F&quot;/&gt;&lt;wsp:rsid wsp:val=&quot;002A001C&quot;/&gt;&lt;wsp:rsid wsp:val=&quot;002A2678&quot;/&gt;&lt;wsp:rsid wsp:val=&quot;002A4424&quot;/&gt;&lt;wsp:rsid wsp:val=&quot;002A52E2&quot;/&gt;&lt;wsp:rsid wsp:val=&quot;002A688D&quot;/&gt;&lt;wsp:rsid wsp:val=&quot;002B328C&quot;/&gt;&lt;wsp:rsid wsp:val=&quot;002B7187&quot;/&gt;&lt;wsp:rsid wsp:val=&quot;002C638B&quot;/&gt;&lt;wsp:rsid wsp:val=&quot;002D7262&quot;/&gt;&lt;wsp:rsid wsp:val=&quot;002E7BA0&quot;/&gt;&lt;wsp:rsid wsp:val=&quot;0030179B&quot;/&gt;&lt;wsp:rsid wsp:val=&quot;003046F5&quot;/&gt;&lt;wsp:rsid wsp:val=&quot;00315034&quot;/&gt;&lt;wsp:rsid wsp:val=&quot;00323922&quot;/&gt;&lt;wsp:rsid wsp:val=&quot;00324CDC&quot;/&gt;&lt;wsp:rsid wsp:val=&quot;00333633&quot;/&gt;&lt;wsp:rsid wsp:val=&quot;003358C7&quot;/&gt;&lt;wsp:rsid wsp:val=&quot;003376B7&quot;/&gt;&lt;wsp:rsid wsp:val=&quot;00340130&quot;/&gt;&lt;wsp:rsid wsp:val=&quot;00342F66&quot;/&gt;&lt;wsp:rsid wsp:val=&quot;003451DA&quot;/&gt;&lt;wsp:rsid wsp:val=&quot;003469B1&quot;/&gt;&lt;wsp:rsid wsp:val=&quot;00351157&quot;/&gt;&lt;wsp:rsid wsp:val=&quot;00351FA0&quot;/&gt;&lt;wsp:rsid wsp:val=&quot;0035394F&quot;/&gt;&lt;wsp:rsid wsp:val=&quot;00357816&quot;/&gt;&lt;wsp:rsid wsp:val=&quot;00361702&quot;/&gt;&lt;wsp:rsid wsp:val=&quot;00361C22&quot;/&gt;&lt;wsp:rsid wsp:val=&quot;00374C69&quot;/&gt;&lt;wsp:rsid wsp:val=&quot;0037592B&quot;/&gt;&lt;wsp:rsid wsp:val=&quot;00381A03&quot;/&gt;&lt;wsp:rsid wsp:val=&quot;00386937&quot;/&gt;&lt;wsp:rsid wsp:val=&quot;0038762B&quot;/&gt;&lt;wsp:rsid wsp:val=&quot;003909F1&quot;/&gt;&lt;wsp:rsid wsp:val=&quot;0039250C&quot;/&gt;&lt;wsp:rsid wsp:val=&quot;003B1230&quot;/&gt;&lt;wsp:rsid wsp:val=&quot;003B5100&quot;/&gt;&lt;wsp:rsid wsp:val=&quot;003B5A84&quot;/&gt;&lt;wsp:rsid wsp:val=&quot;003C2B25&quot;/&gt;&lt;wsp:rsid wsp:val=&quot;003D1BD8&quot;/&gt;&lt;wsp:rsid wsp:val=&quot;003D29D3&quot;/&gt;&lt;wsp:rsid wsp:val=&quot;003D50FE&quot;/&gt;&lt;wsp:rsid wsp:val=&quot;003E53B3&quot;/&gt;&lt;wsp:rsid wsp:val=&quot;003E59B2&quot;/&gt;&lt;wsp:rsid wsp:val=&quot;003E6B25&quot;/&gt;&lt;wsp:rsid wsp:val=&quot;003F229C&quot;/&gt;&lt;wsp:rsid wsp:val=&quot;00400D41&quot;/&gt;&lt;wsp:rsid wsp:val=&quot;00400D94&quot;/&gt;&lt;wsp:rsid wsp:val=&quot;00410175&quot;/&gt;&lt;wsp:rsid wsp:val=&quot;0042344C&quot;/&gt;&lt;wsp:rsid wsp:val=&quot;004375D7&quot;/&gt;&lt;wsp:rsid wsp:val=&quot;00440A4A&quot;/&gt;&lt;wsp:rsid wsp:val=&quot;00445253&quot;/&gt;&lt;wsp:rsid wsp:val=&quot;00445CE5&quot;/&gt;&lt;wsp:rsid wsp:val=&quot;00446121&quot;/&gt;&lt;wsp:rsid wsp:val=&quot;00446738&quot;/&gt;&lt;wsp:rsid wsp:val=&quot;00447560&quot;/&gt;&lt;wsp:rsid wsp:val=&quot;0045176C&quot;/&gt;&lt;wsp:rsid wsp:val=&quot;004522B4&quot;/&gt;&lt;wsp:rsid wsp:val=&quot;00461B54&quot;/&gt;&lt;wsp:rsid wsp:val=&quot;004631E5&quot;/&gt;&lt;wsp:rsid wsp:val=&quot;00466615&quot;/&gt;&lt;wsp:rsid wsp:val=&quot;004668CF&quot;/&gt;&lt;wsp:rsid wsp:val=&quot;00486D54&quot;/&gt;&lt;wsp:rsid wsp:val=&quot;0049187D&quot;/&gt;&lt;wsp:rsid wsp:val=&quot;00492FA5&quot;/&gt;&lt;wsp:rsid wsp:val=&quot;00493455&quot;/&gt;&lt;wsp:rsid wsp:val=&quot;00494FBC&quot;/&gt;&lt;wsp:rsid wsp:val=&quot;00497F37&quot;/&gt;&lt;wsp:rsid wsp:val=&quot;004A017A&quot;/&gt;&lt;wsp:rsid wsp:val=&quot;004A39E5&quot;/&gt;&lt;wsp:rsid wsp:val=&quot;004B22EA&quot;/&gt;&lt;wsp:rsid wsp:val=&quot;004D2D36&quot;/&gt;&lt;wsp:rsid wsp:val=&quot;004D6C75&quot;/&gt;&lt;wsp:rsid wsp:val=&quot;004E1E03&quot;/&gt;&lt;wsp:rsid wsp:val=&quot;004E43E3&quot;/&gt;&lt;wsp:rsid wsp:val=&quot;004E5723&quot;/&gt;&lt;wsp:rsid wsp:val=&quot;004E688E&quot;/&gt;&lt;wsp:rsid wsp:val=&quot;004F4487&quot;/&gt;&lt;wsp:rsid wsp:val=&quot;004F600F&quot;/&gt;&lt;wsp:rsid wsp:val=&quot;005030FE&quot;/&gt;&lt;wsp:rsid wsp:val=&quot;0050573D&quot;/&gt;&lt;wsp:rsid wsp:val=&quot;00505BFE&quot;/&gt;&lt;wsp:rsid wsp:val=&quot;00506326&quot;/&gt;&lt;wsp:rsid wsp:val=&quot;005069E2&quot;/&gt;&lt;wsp:rsid wsp:val=&quot;00506DB6&quot;/&gt;&lt;wsp:rsid wsp:val=&quot;00511BFF&quot;/&gt;&lt;wsp:rsid wsp:val=&quot;00526491&quot;/&gt;&lt;wsp:rsid wsp:val=&quot;0053196D&quot;/&gt;&lt;wsp:rsid wsp:val=&quot;00532EE8&quot;/&gt;&lt;wsp:rsid wsp:val=&quot;00541066&quot;/&gt;&lt;wsp:rsid wsp:val=&quot;00544112&quot;/&gt;&lt;wsp:rsid wsp:val=&quot;0054666E&quot;/&gt;&lt;wsp:rsid wsp:val=&quot;0055480A&quot;/&gt;&lt;wsp:rsid wsp:val=&quot;00555A70&quot;/&gt;&lt;wsp:rsid wsp:val=&quot;00560342&quot;/&gt;&lt;wsp:rsid wsp:val=&quot;00564FAB&quot;/&gt;&lt;wsp:rsid wsp:val=&quot;0058187F&quot;/&gt;&lt;wsp:rsid wsp:val=&quot;00583E2F&quot;/&gt;&lt;wsp:rsid wsp:val=&quot;00585D9F&quot;/&gt;&lt;wsp:rsid wsp:val=&quot;0059679B&quot;/&gt;&lt;wsp:rsid wsp:val=&quot;005A1346&quot;/&gt;&lt;wsp:rsid wsp:val=&quot;005B1E32&quot;/&gt;&lt;wsp:rsid wsp:val=&quot;005C14B4&quot;/&gt;&lt;wsp:rsid wsp:val=&quot;005C153F&quot;/&gt;&lt;wsp:rsid wsp:val=&quot;005C1812&quot;/&gt;&lt;wsp:rsid wsp:val=&quot;005C6010&quot;/&gt;&lt;wsp:rsid wsp:val=&quot;005D3131&quot;/&gt;&lt;wsp:rsid wsp:val=&quot;005D72CF&quot;/&gt;&lt;wsp:rsid wsp:val=&quot;005E0BBD&quot;/&gt;&lt;wsp:rsid wsp:val=&quot;005F07AB&quot;/&gt;&lt;wsp:rsid wsp:val=&quot;00600C59&quot;/&gt;&lt;wsp:rsid wsp:val=&quot;00604FF2&quot;/&gt;&lt;wsp:rsid wsp:val=&quot;00607897&quot;/&gt;&lt;wsp:rsid wsp:val=&quot;0062267A&quot;/&gt;&lt;wsp:rsid wsp:val=&quot;006227B1&quot;/&gt;&lt;wsp:rsid wsp:val=&quot;006229F8&quot;/&gt;&lt;wsp:rsid wsp:val=&quot;00624488&quot;/&gt;&lt;wsp:rsid wsp:val=&quot;00624883&quot;/&gt;&lt;wsp:rsid wsp:val=&quot;00624D65&quot;/&gt;&lt;wsp:rsid wsp:val=&quot;0062530B&quot;/&gt;&lt;wsp:rsid wsp:val=&quot;00630277&quot;/&gt;&lt;wsp:rsid wsp:val=&quot;00634499&quot;/&gt;&lt;wsp:rsid wsp:val=&quot;006514E5&quot;/&gt;&lt;wsp:rsid wsp:val=&quot;00664651&quot;/&gt;&lt;wsp:rsid wsp:val=&quot;00666B5B&quot;/&gt;&lt;wsp:rsid wsp:val=&quot;0066740E&quot;/&gt;&lt;wsp:rsid wsp:val=&quot;00670081&quot;/&gt;&lt;wsp:rsid wsp:val=&quot;0068193C&quot;/&gt;&lt;wsp:rsid wsp:val=&quot;0068307F&quot;/&gt;&lt;wsp:rsid wsp:val=&quot;00686603&quot;/&gt;&lt;wsp:rsid wsp:val=&quot;00694706&quot;/&gt;&lt;wsp:rsid wsp:val=&quot;006963A2&quot;/&gt;&lt;wsp:rsid wsp:val=&quot;006A5183&quot;/&gt;&lt;wsp:rsid wsp:val=&quot;006B0F8B&quot;/&gt;&lt;wsp:rsid wsp:val=&quot;006B5B23&quot;/&gt;&lt;wsp:rsid wsp:val=&quot;006C5120&quot;/&gt;&lt;wsp:rsid wsp:val=&quot;006C6CE8&quot;/&gt;&lt;wsp:rsid wsp:val=&quot;006D372B&quot;/&gt;&lt;wsp:rsid wsp:val=&quot;006D7C02&quot;/&gt;&lt;wsp:rsid wsp:val=&quot;006E46BA&quot;/&gt;&lt;wsp:rsid wsp:val=&quot;006E4737&quot;/&gt;&lt;wsp:rsid wsp:val=&quot;006E7A2B&quot;/&gt;&lt;wsp:rsid wsp:val=&quot;006F248E&quot;/&gt;&lt;wsp:rsid wsp:val=&quot;006F5D19&quot;/&gt;&lt;wsp:rsid wsp:val=&quot;00700588&quot;/&gt;&lt;wsp:rsid wsp:val=&quot;00704F93&quot;/&gt;&lt;wsp:rsid wsp:val=&quot;00711C4A&quot;/&gt;&lt;wsp:rsid wsp:val=&quot;00725692&quot;/&gt;&lt;wsp:rsid wsp:val=&quot;007300A9&quot;/&gt;&lt;wsp:rsid wsp:val=&quot;007410D6&quot;/&gt;&lt;wsp:rsid wsp:val=&quot;00752641&quot;/&gt;&lt;wsp:rsid wsp:val=&quot;00770611&quot;/&gt;&lt;wsp:rsid wsp:val=&quot;007711D4&quot;/&gt;&lt;wsp:rsid wsp:val=&quot;00781761&quot;/&gt;&lt;wsp:rsid wsp:val=&quot;0078184E&quot;/&gt;&lt;wsp:rsid wsp:val=&quot;00790F45&quot;/&gt;&lt;wsp:rsid wsp:val=&quot;00796DF8&quot;/&gt;&lt;wsp:rsid wsp:val=&quot;007975AC&quot;/&gt;&lt;wsp:rsid wsp:val=&quot;007978F2&quot;/&gt;&lt;wsp:rsid wsp:val=&quot;007A3565&quot;/&gt;&lt;wsp:rsid wsp:val=&quot;007A3933&quot;/&gt;&lt;wsp:rsid wsp:val=&quot;007A660E&quot;/&gt;&lt;wsp:rsid wsp:val=&quot;007A7E8A&quot;/&gt;&lt;wsp:rsid wsp:val=&quot;007B1555&quot;/&gt;&lt;wsp:rsid wsp:val=&quot;007B5D2D&quot;/&gt;&lt;wsp:rsid wsp:val=&quot;007D0814&quot;/&gt;&lt;wsp:rsid wsp:val=&quot;007D1DCF&quot;/&gt;&lt;wsp:rsid wsp:val=&quot;007D3A90&quot;/&gt;&lt;wsp:rsid wsp:val=&quot;008002A3&quot;/&gt;&lt;wsp:rsid wsp:val=&quot;00800808&quot;/&gt;&lt;wsp:rsid wsp:val=&quot;00806CD9&quot;/&gt;&lt;wsp:rsid wsp:val=&quot;008135E1&quot;/&gt;&lt;wsp:rsid wsp:val=&quot;00813930&quot;/&gt;&lt;wsp:rsid wsp:val=&quot;008335D2&quot;/&gt;&lt;wsp:rsid wsp:val=&quot;00841681&quot;/&gt;&lt;wsp:rsid wsp:val=&quot;0084593A&quot;/&gt;&lt;wsp:rsid wsp:val=&quot;00846865&quot;/&gt;&lt;wsp:rsid wsp:val=&quot;00851A96&quot;/&gt;&lt;wsp:rsid wsp:val=&quot;00854CBA&quot;/&gt;&lt;wsp:rsid wsp:val=&quot;00862F05&quot;/&gt;&lt;wsp:rsid wsp:val=&quot;00874BDA&quot;/&gt;&lt;wsp:rsid wsp:val=&quot;00875FD4&quot;/&gt;&lt;wsp:rsid wsp:val=&quot;00881430&quot;/&gt;&lt;wsp:rsid wsp:val=&quot;00885DD7&quot;/&gt;&lt;wsp:rsid wsp:val=&quot;00890712&quot;/&gt;&lt;wsp:rsid wsp:val=&quot;00891FE5&quot;/&gt;&lt;wsp:rsid wsp:val=&quot;00894FD9&quot;/&gt;&lt;wsp:rsid wsp:val=&quot;008A5B41&quot;/&gt;&lt;wsp:rsid wsp:val=&quot;008B03F4&quot;/&gt;&lt;wsp:rsid wsp:val=&quot;008B2168&quot;/&gt;&lt;wsp:rsid wsp:val=&quot;008B48FE&quot;/&gt;&lt;wsp:rsid wsp:val=&quot;008B5745&quot;/&gt;&lt;wsp:rsid wsp:val=&quot;008B661F&quot;/&gt;&lt;wsp:rsid wsp:val=&quot;008B78C4&quot;/&gt;&lt;wsp:rsid wsp:val=&quot;008B7A4C&quot;/&gt;&lt;wsp:rsid wsp:val=&quot;008C0E82&quot;/&gt;&lt;wsp:rsid wsp:val=&quot;008D0902&quot;/&gt;&lt;wsp:rsid wsp:val=&quot;008D0D95&quot;/&gt;&lt;wsp:rsid wsp:val=&quot;008E09CD&quot;/&gt;&lt;wsp:rsid wsp:val=&quot;008E4E7C&quot;/&gt;&lt;wsp:rsid wsp:val=&quot;008F7A8C&quot;/&gt;&lt;wsp:rsid wsp:val=&quot;00901D06&quot;/&gt;&lt;wsp:rsid wsp:val=&quot;00914EAF&quot;/&gt;&lt;wsp:rsid wsp:val=&quot;00915459&quot;/&gt;&lt;wsp:rsid wsp:val=&quot;00915BC5&quot;/&gt;&lt;wsp:rsid wsp:val=&quot;009205F3&quot;/&gt;&lt;wsp:rsid wsp:val=&quot;00921AE5&quot;/&gt;&lt;wsp:rsid wsp:val=&quot;00924835&quot;/&gt;&lt;wsp:rsid wsp:val=&quot;00927296&quot;/&gt;&lt;wsp:rsid wsp:val=&quot;00927C40&quot;/&gt;&lt;wsp:rsid wsp:val=&quot;00933048&quot;/&gt;&lt;wsp:rsid wsp:val=&quot;00934604&quot;/&gt;&lt;wsp:rsid wsp:val=&quot;00952504&quot;/&gt;&lt;wsp:rsid wsp:val=&quot;00954956&quot;/&gt;&lt;wsp:rsid wsp:val=&quot;0096101F&quot;/&gt;&lt;wsp:rsid wsp:val=&quot;00961488&quot;/&gt;&lt;wsp:rsid wsp:val=&quot;00981D4B&quot;/&gt;&lt;wsp:rsid wsp:val=&quot;009933E0&quot;/&gt;&lt;wsp:rsid wsp:val=&quot;0099669D&quot;/&gt;&lt;wsp:rsid wsp:val=&quot;009A3536&quot;/&gt;&lt;wsp:rsid wsp:val=&quot;009A3C5C&quot;/&gt;&lt;wsp:rsid wsp:val=&quot;009A6AA6&quot;/&gt;&lt;wsp:rsid wsp:val=&quot;009B1A32&quot;/&gt;&lt;wsp:rsid wsp:val=&quot;009B5398&quot;/&gt;&lt;wsp:rsid wsp:val=&quot;009C1396&quot;/&gt;&lt;wsp:rsid wsp:val=&quot;009D227C&quot;/&gt;&lt;wsp:rsid wsp:val=&quot;009D2F05&quot;/&gt;&lt;wsp:rsid wsp:val=&quot;009D633C&quot;/&gt;&lt;wsp:rsid wsp:val=&quot;009E0DB8&quot;/&gt;&lt;wsp:rsid wsp:val=&quot;009E2589&quot;/&gt;&lt;wsp:rsid wsp:val=&quot;009E3130&quot;/&gt;&lt;wsp:rsid wsp:val=&quot;009E5EA6&quot;/&gt;&lt;wsp:rsid wsp:val=&quot;009E737C&quot;/&gt;&lt;wsp:rsid wsp:val=&quot;009F0753&quot;/&gt;&lt;wsp:rsid wsp:val=&quot;009F15BA&quot;/&gt;&lt;wsp:rsid wsp:val=&quot;009F44B8&quot;/&gt;&lt;wsp:rsid wsp:val=&quot;009F4C4B&quot;/&gt;&lt;wsp:rsid wsp:val=&quot;009F6DAB&quot;/&gt;&lt;wsp:rsid wsp:val=&quot;00A011A9&quot;/&gt;&lt;wsp:rsid wsp:val=&quot;00A01828&quot;/&gt;&lt;wsp:rsid wsp:val=&quot;00A05347&quot;/&gt;&lt;wsp:rsid wsp:val=&quot;00A05368&quot;/&gt;&lt;wsp:rsid wsp:val=&quot;00A10625&quot;/&gt;&lt;wsp:rsid wsp:val=&quot;00A13979&quot;/&gt;&lt;wsp:rsid wsp:val=&quot;00A14DAA&quot;/&gt;&lt;wsp:rsid wsp:val=&quot;00A177B5&quot;/&gt;&lt;wsp:rsid wsp:val=&quot;00A22A67&quot;/&gt;&lt;wsp:rsid wsp:val=&quot;00A25056&quot;/&gt;&lt;wsp:rsid wsp:val=&quot;00A26010&quot;/&gt;&lt;wsp:rsid wsp:val=&quot;00A31FED&quot;/&gt;&lt;wsp:rsid wsp:val=&quot;00A513BC&quot;/&gt;&lt;wsp:rsid wsp:val=&quot;00A53A99&quot;/&gt;&lt;wsp:rsid wsp:val=&quot;00A5634B&quot;/&gt;&lt;wsp:rsid wsp:val=&quot;00A56DE6&quot;/&gt;&lt;wsp:rsid wsp:val=&quot;00A61D87&quot;/&gt;&lt;wsp:rsid wsp:val=&quot;00A65135&quot;/&gt;&lt;wsp:rsid wsp:val=&quot;00A67544&quot;/&gt;&lt;wsp:rsid wsp:val=&quot;00A7015F&quot;/&gt;&lt;wsp:rsid wsp:val=&quot;00A75CDB&quot;/&gt;&lt;wsp:rsid wsp:val=&quot;00A8068C&quot;/&gt;&lt;wsp:rsid wsp:val=&quot;00A83D00&quot;/&gt;&lt;wsp:rsid wsp:val=&quot;00A8472A&quot;/&gt;&lt;wsp:rsid wsp:val=&quot;00A84D30&quot;/&gt;&lt;wsp:rsid wsp:val=&quot;00A8746D&quot;/&gt;&lt;wsp:rsid wsp:val=&quot;00A9095F&quot;/&gt;&lt;wsp:rsid wsp:val=&quot;00A941B7&quot;/&gt;&lt;wsp:rsid wsp:val=&quot;00A97660&quot;/&gt;&lt;wsp:rsid wsp:val=&quot;00AA66FA&quot;/&gt;&lt;wsp:rsid wsp:val=&quot;00AB08DE&quot;/&gt;&lt;wsp:rsid wsp:val=&quot;00AB2837&quot;/&gt;&lt;wsp:rsid wsp:val=&quot;00AB53DB&quot;/&gt;&lt;wsp:rsid wsp:val=&quot;00AC250E&quot;/&gt;&lt;wsp:rsid wsp:val=&quot;00AC318B&quot;/&gt;&lt;wsp:rsid wsp:val=&quot;00AC7418&quot;/&gt;&lt;wsp:rsid wsp:val=&quot;00AD3BC5&quot;/&gt;&lt;wsp:rsid wsp:val=&quot;00AE7350&quot;/&gt;&lt;wsp:rsid wsp:val=&quot;00AE75CD&quot;/&gt;&lt;wsp:rsid wsp:val=&quot;00B06DE9&quot;/&gt;&lt;wsp:rsid wsp:val=&quot;00B11620&quot;/&gt;&lt;wsp:rsid wsp:val=&quot;00B13E89&quot;/&gt;&lt;wsp:rsid wsp:val=&quot;00B14BA2&quot;/&gt;&lt;wsp:rsid wsp:val=&quot;00B17CA7&quot;/&gt;&lt;wsp:rsid wsp:val=&quot;00B222FA&quot;/&gt;&lt;wsp:rsid wsp:val=&quot;00B27256&quot;/&gt;&lt;wsp:rsid wsp:val=&quot;00B3456E&quot;/&gt;&lt;wsp:rsid wsp:val=&quot;00B521B3&quot;/&gt;&lt;wsp:rsid wsp:val=&quot;00B523AA&quot;/&gt;&lt;wsp:rsid wsp:val=&quot;00B567DC&quot;/&gt;&lt;wsp:rsid wsp:val=&quot;00B62C43&quot;/&gt;&lt;wsp:rsid wsp:val=&quot;00B63883&quot;/&gt;&lt;wsp:rsid wsp:val=&quot;00B658C1&quot;/&gt;&lt;wsp:rsid wsp:val=&quot;00B6679E&quot;/&gt;&lt;wsp:rsid wsp:val=&quot;00B66C33&quot;/&gt;&lt;wsp:rsid wsp:val=&quot;00B7291A&quot;/&gt;&lt;wsp:rsid wsp:val=&quot;00B74701&quot;/&gt;&lt;wsp:rsid wsp:val=&quot;00B8332B&quot;/&gt;&lt;wsp:rsid wsp:val=&quot;00B84B03&quot;/&gt;&lt;wsp:rsid wsp:val=&quot;00B8651B&quot;/&gt;&lt;wsp:rsid wsp:val=&quot;00B87F40&quot;/&gt;&lt;wsp:rsid wsp:val=&quot;00B95426&quot;/&gt;&lt;wsp:rsid wsp:val=&quot;00B97A1F&quot;/&gt;&lt;wsp:rsid wsp:val=&quot;00BA4923&quot;/&gt;&lt;wsp:rsid wsp:val=&quot;00BA6FFB&quot;/&gt;&lt;wsp:rsid wsp:val=&quot;00BB2601&quot;/&gt;&lt;wsp:rsid wsp:val=&quot;00BB3AE9&quot;/&gt;&lt;wsp:rsid wsp:val=&quot;00BB55F6&quot;/&gt;&lt;wsp:rsid wsp:val=&quot;00BB6583&quot;/&gt;&lt;wsp:rsid wsp:val=&quot;00BC75D2&quot;/&gt;&lt;wsp:rsid wsp:val=&quot;00BD49FA&quot;/&gt;&lt;wsp:rsid wsp:val=&quot;00BD6785&quot;/&gt;&lt;wsp:rsid wsp:val=&quot;00BF0CCB&quot;/&gt;&lt;wsp:rsid wsp:val=&quot;00C02DB8&quot;/&gt;&lt;wsp:rsid wsp:val=&quot;00C06240&quot;/&gt;&lt;wsp:rsid wsp:val=&quot;00C117D4&quot;/&gt;&lt;wsp:rsid wsp:val=&quot;00C14596&quot;/&gt;&lt;wsp:rsid wsp:val=&quot;00C22888&quot;/&gt;&lt;wsp:rsid wsp:val=&quot;00C267A0&quot;/&gt;&lt;wsp:rsid wsp:val=&quot;00C30067&quot;/&gt;&lt;wsp:rsid wsp:val=&quot;00C32E6D&quot;/&gt;&lt;wsp:rsid wsp:val=&quot;00C35B11&quot;/&gt;&lt;wsp:rsid wsp:val=&quot;00C42C10&quot;/&gt;&lt;wsp:rsid wsp:val=&quot;00C47497&quot;/&gt;&lt;wsp:rsid wsp:val=&quot;00C47813&quot;/&gt;&lt;wsp:rsid wsp:val=&quot;00C50579&quot;/&gt;&lt;wsp:rsid wsp:val=&quot;00C60974&quot;/&gt;&lt;wsp:rsid wsp:val=&quot;00C64C55&quot;/&gt;&lt;wsp:rsid wsp:val=&quot;00C6575F&quot;/&gt;&lt;wsp:rsid wsp:val=&quot;00C6795F&quot;/&gt;&lt;wsp:rsid wsp:val=&quot;00C70C0E&quot;/&gt;&lt;wsp:rsid wsp:val=&quot;00C73F8B&quot;/&gt;&lt;wsp:rsid wsp:val=&quot;00C74005&quot;/&gt;&lt;wsp:rsid wsp:val=&quot;00C752F3&quot;/&gt;&lt;wsp:rsid wsp:val=&quot;00C80ED6&quot;/&gt;&lt;wsp:rsid wsp:val=&quot;00C82821&quot;/&gt;&lt;wsp:rsid wsp:val=&quot;00C8470F&quot;/&gt;&lt;wsp:rsid wsp:val=&quot;00C858E5&quot;/&gt;&lt;wsp:rsid wsp:val=&quot;00C9244F&quot;/&gt;&lt;wsp:rsid wsp:val=&quot;00C9375C&quot;/&gt;&lt;wsp:rsid wsp:val=&quot;00C94204&quot;/&gt;&lt;wsp:rsid wsp:val=&quot;00C9663D&quot;/&gt;&lt;wsp:rsid wsp:val=&quot;00C97227&quot;/&gt;&lt;wsp:rsid wsp:val=&quot;00C97567&quot;/&gt;&lt;wsp:rsid wsp:val=&quot;00CA3F0E&quot;/&gt;&lt;wsp:rsid wsp:val=&quot;00CA7A87&quot;/&gt;&lt;wsp:rsid wsp:val=&quot;00CB733F&quot;/&gt;&lt;wsp:rsid wsp:val=&quot;00CB78EE&quot;/&gt;&lt;wsp:rsid wsp:val=&quot;00CC27CA&quot;/&gt;&lt;wsp:rsid wsp:val=&quot;00CC3C26&quot;/&gt;&lt;wsp:rsid wsp:val=&quot;00CD6F70&quot;/&gt;&lt;wsp:rsid wsp:val=&quot;00CE2213&quot;/&gt;&lt;wsp:rsid wsp:val=&quot;00D03663&quot;/&gt;&lt;wsp:rsid wsp:val=&quot;00D17DC2&quot;/&gt;&lt;wsp:rsid wsp:val=&quot;00D2377E&quot;/&gt;&lt;wsp:rsid wsp:val=&quot;00D260F9&quot;/&gt;&lt;wsp:rsid wsp:val=&quot;00D33B7F&quot;/&gt;&lt;wsp:rsid wsp:val=&quot;00D36E77&quot;/&gt;&lt;wsp:rsid wsp:val=&quot;00D41AAC&quot;/&gt;&lt;wsp:rsid wsp:val=&quot;00D51E0A&quot;/&gt;&lt;wsp:rsid wsp:val=&quot;00D563B1&quot;/&gt;&lt;wsp:rsid wsp:val=&quot;00D577AA&quot;/&gt;&lt;wsp:rsid wsp:val=&quot;00D6087E&quot;/&gt;&lt;wsp:rsid wsp:val=&quot;00D618E0&quot;/&gt;&lt;wsp:rsid wsp:val=&quot;00D61A2A&quot;/&gt;&lt;wsp:rsid wsp:val=&quot;00D6351D&quot;/&gt;&lt;wsp:rsid wsp:val=&quot;00D7179E&quot;/&gt;&lt;wsp:rsid wsp:val=&quot;00D73416&quot;/&gt;&lt;wsp:rsid wsp:val=&quot;00D814D8&quot;/&gt;&lt;wsp:rsid wsp:val=&quot;00D82EE5&quot;/&gt;&lt;wsp:rsid wsp:val=&quot;00D84187&quot;/&gt;&lt;wsp:rsid wsp:val=&quot;00D9005E&quot;/&gt;&lt;wsp:rsid wsp:val=&quot;00D90CC2&quot;/&gt;&lt;wsp:rsid wsp:val=&quot;00D91031&quot;/&gt;&lt;wsp:rsid wsp:val=&quot;00DA4294&quot;/&gt;&lt;wsp:rsid wsp:val=&quot;00DA4514&quot;/&gt;&lt;wsp:rsid wsp:val=&quot;00DB5C3D&quot;/&gt;&lt;wsp:rsid wsp:val=&quot;00DB75C3&quot;/&gt;&lt;wsp:rsid wsp:val=&quot;00DC52B2&quot;/&gt;&lt;wsp:rsid wsp:val=&quot;00DE0128&quot;/&gt;&lt;wsp:rsid wsp:val=&quot;00DE1F5A&quot;/&gt;&lt;wsp:rsid wsp:val=&quot;00DE597B&quot;/&gt;&lt;wsp:rsid wsp:val=&quot;00DF12CC&quot;/&gt;&lt;wsp:rsid wsp:val=&quot;00DF6AEE&quot;/&gt;&lt;wsp:rsid wsp:val=&quot;00E0096B&quot;/&gt;&lt;wsp:rsid wsp:val=&quot;00E01939&quot;/&gt;&lt;wsp:rsid wsp:val=&quot;00E02389&quot;/&gt;&lt;wsp:rsid wsp:val=&quot;00E100F0&quot;/&gt;&lt;wsp:rsid wsp:val=&quot;00E10CD8&quot;/&gt;&lt;wsp:rsid wsp:val=&quot;00E11F28&quot;/&gt;&lt;wsp:rsid wsp:val=&quot;00E12E9A&quot;/&gt;&lt;wsp:rsid wsp:val=&quot;00E1493F&quot;/&gt;&lt;wsp:rsid wsp:val=&quot;00E15901&quot;/&gt;&lt;wsp:rsid wsp:val=&quot;00E20280&quot;/&gt;&lt;wsp:rsid wsp:val=&quot;00E209BE&quot;/&gt;&lt;wsp:rsid wsp:val=&quot;00E22FAD&quot;/&gt;&lt;wsp:rsid wsp:val=&quot;00E25A27&quot;/&gt;&lt;wsp:rsid wsp:val=&quot;00E3437A&quot;/&gt;&lt;wsp:rsid wsp:val=&quot;00E36BCE&quot;/&gt;&lt;wsp:rsid wsp:val=&quot;00E36FE8&quot;/&gt;&lt;wsp:rsid wsp:val=&quot;00E43A64&quot;/&gt;&lt;wsp:rsid wsp:val=&quot;00E45A9C&quot;/&gt;&lt;wsp:rsid wsp:val=&quot;00E527CC&quot;/&gt;&lt;wsp:rsid wsp:val=&quot;00E52D22&quot;/&gt;&lt;wsp:rsid wsp:val=&quot;00E5357F&quot;/&gt;&lt;wsp:rsid wsp:val=&quot;00E54B9B&quot;/&gt;&lt;wsp:rsid wsp:val=&quot;00E54CA5&quot;/&gt;&lt;wsp:rsid wsp:val=&quot;00E55D3B&quot;/&gt;&lt;wsp:rsid wsp:val=&quot;00E64AE6&quot;/&gt;&lt;wsp:rsid wsp:val=&quot;00E72CC7&quot;/&gt;&lt;wsp:rsid wsp:val=&quot;00E741E9&quot;/&gt;&lt;wsp:rsid wsp:val=&quot;00E74F76&quot;/&gt;&lt;wsp:rsid wsp:val=&quot;00E75209&quot;/&gt;&lt;wsp:rsid wsp:val=&quot;00E84E68&quot;/&gt;&lt;wsp:rsid wsp:val=&quot;00E92C32&quot;/&gt;&lt;wsp:rsid wsp:val=&quot;00E95D17&quot;/&gt;&lt;wsp:rsid wsp:val=&quot;00EB431B&quot;/&gt;&lt;wsp:rsid wsp:val=&quot;00EB6B58&quot;/&gt;&lt;wsp:rsid wsp:val=&quot;00EB7B3A&quot;/&gt;&lt;wsp:rsid wsp:val=&quot;00EC094B&quot;/&gt;&lt;wsp:rsid wsp:val=&quot;00EC2F11&quot;/&gt;&lt;wsp:rsid wsp:val=&quot;00ED36AC&quot;/&gt;&lt;wsp:rsid wsp:val=&quot;00ED3900&quot;/&gt;&lt;wsp:rsid wsp:val=&quot;00ED5B25&quot;/&gt;&lt;wsp:rsid wsp:val=&quot;00ED6212&quot;/&gt;&lt;wsp:rsid wsp:val=&quot;00EE1833&quot;/&gt;&lt;wsp:rsid wsp:val=&quot;00EE1B4F&quot;/&gt;&lt;wsp:rsid wsp:val=&quot;00EE5E77&quot;/&gt;&lt;wsp:rsid wsp:val=&quot;00EF17C8&quot;/&gt;&lt;wsp:rsid wsp:val=&quot;00EF461C&quot;/&gt;&lt;wsp:rsid wsp:val=&quot;00F04E53&quot;/&gt;&lt;wsp:rsid wsp:val=&quot;00F06FDD&quot;/&gt;&lt;wsp:rsid wsp:val=&quot;00F119AA&quot;/&gt;&lt;wsp:rsid wsp:val=&quot;00F206C6&quot;/&gt;&lt;wsp:rsid wsp:val=&quot;00F23093&quot;/&gt;&lt;wsp:rsid wsp:val=&quot;00F23F50&quot;/&gt;&lt;wsp:rsid wsp:val=&quot;00F30037&quot;/&gt;&lt;wsp:rsid wsp:val=&quot;00F30B8F&quot;/&gt;&lt;wsp:rsid wsp:val=&quot;00F31CC7&quot;/&gt;&lt;wsp:rsid wsp:val=&quot;00F35A6B&quot;/&gt;&lt;wsp:rsid wsp:val=&quot;00F452B4&quot;/&gt;&lt;wsp:rsid wsp:val=&quot;00F464B0&quot;/&gt;&lt;wsp:rsid wsp:val=&quot;00F47E21&quot;/&gt;&lt;wsp:rsid wsp:val=&quot;00F5426B&quot;/&gt;&lt;wsp:rsid wsp:val=&quot;00F54C34&quot;/&gt;&lt;wsp:rsid wsp:val=&quot;00F56012&quot;/&gt;&lt;wsp:rsid wsp:val=&quot;00F574F2&quot;/&gt;&lt;wsp:rsid wsp:val=&quot;00F57F60&quot;/&gt;&lt;wsp:rsid wsp:val=&quot;00F67166&quot;/&gt;&lt;wsp:rsid wsp:val=&quot;00F80CBD&quot;/&gt;&lt;wsp:rsid wsp:val=&quot;00F80D54&quot;/&gt;&lt;wsp:rsid wsp:val=&quot;00F816E5&quot;/&gt;&lt;wsp:rsid wsp:val=&quot;00F81F60&quot;/&gt;&lt;wsp:rsid wsp:val=&quot;00F850F3&quot;/&gt;&lt;wsp:rsid wsp:val=&quot;00F874EB&quot;/&gt;&lt;wsp:rsid wsp:val=&quot;00F92611&quot;/&gt;&lt;wsp:rsid wsp:val=&quot;00F9270F&quot;/&gt;&lt;wsp:rsid wsp:val=&quot;00FA31BA&quot;/&gt;&lt;wsp:rsid wsp:val=&quot;00FB1706&quot;/&gt;&lt;wsp:rsid wsp:val=&quot;00FB2558&quot;/&gt;&lt;wsp:rsid wsp:val=&quot;00FB3A38&quot;/&gt;&lt;wsp:rsid wsp:val=&quot;00FB4E44&quot;/&gt;&lt;wsp:rsid wsp:val=&quot;00FB6C29&quot;/&gt;&lt;wsp:rsid wsp:val=&quot;00FC2377&quot;/&gt;&lt;wsp:rsid wsp:val=&quot;00FC4A88&quot;/&gt;&lt;wsp:rsid wsp:val=&quot;00FC7BC2&quot;/&gt;&lt;wsp:rsid wsp:val=&quot;00FD0602&quot;/&gt;&lt;wsp:rsid wsp:val=&quot;00FD7F11&quot;/&gt;&lt;wsp:rsid wsp:val=&quot;00FE3C7B&quot;/&gt;&lt;wsp:rsid wsp:val=&quot;00FE6FF9&quot;/&gt;&lt;wsp:rsid wsp:val=&quot;00FF009E&quot;/&gt;&lt;/wsp:rsids&gt;&lt;/w:docPr&gt;&lt;w:body&gt;&lt;w:p wsp:rsidR=&quot;00000000&quot; wsp:rsidRDefault=&quot;00862F0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  <w:r w:rsidRPr="000239AF">
        <w:rPr>
          <w:rFonts w:ascii="Times New Roman" w:hAnsi="Times New Roman"/>
          <w:sz w:val="28"/>
          <w:szCs w:val="28"/>
        </w:rPr>
        <w:instrText xml:space="preserve"> </w:instrText>
      </w:r>
      <w:r w:rsidRPr="000239AF">
        <w:rPr>
          <w:rFonts w:ascii="Times New Roman" w:hAnsi="Times New Roman"/>
          <w:sz w:val="28"/>
          <w:szCs w:val="28"/>
        </w:rPr>
        <w:fldChar w:fldCharType="separate"/>
      </w:r>
      <w:r w:rsidRPr="000239AF">
        <w:pict>
          <v:shape id="_x0000_i1031" type="#_x0000_t75" style="width:16.8pt;height:12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27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7015F&quot;/&gt;&lt;wsp:rsid wsp:val=&quot;00000329&quot;/&gt;&lt;wsp:rsid wsp:val=&quot;00010D3C&quot;/&gt;&lt;wsp:rsid wsp:val=&quot;0001236D&quot;/&gt;&lt;wsp:rsid wsp:val=&quot;000123B4&quot;/&gt;&lt;wsp:rsid wsp:val=&quot;000131D2&quot;/&gt;&lt;wsp:rsid wsp:val=&quot;000239AF&quot;/&gt;&lt;wsp:rsid wsp:val=&quot;00025CB4&quot;/&gt;&lt;wsp:rsid wsp:val=&quot;0003661A&quot;/&gt;&lt;wsp:rsid wsp:val=&quot;00043F6F&quot;/&gt;&lt;wsp:rsid wsp:val=&quot;00044799&quot;/&gt;&lt;wsp:rsid wsp:val=&quot;0005240C&quot;/&gt;&lt;wsp:rsid wsp:val=&quot;00057861&quot;/&gt;&lt;wsp:rsid wsp:val=&quot;000601F6&quot;/&gt;&lt;wsp:rsid wsp:val=&quot;00066C13&quot;/&gt;&lt;wsp:rsid wsp:val=&quot;000677D9&quot;/&gt;&lt;wsp:rsid wsp:val=&quot;0007052F&quot;/&gt;&lt;wsp:rsid wsp:val=&quot;00070E87&quot;/&gt;&lt;wsp:rsid wsp:val=&quot;000715E2&quot;/&gt;&lt;wsp:rsid wsp:val=&quot;00074F10&quot;/&gt;&lt;wsp:rsid wsp:val=&quot;000977B3&quot;/&gt;&lt;wsp:rsid wsp:val=&quot;000A0849&quot;/&gt;&lt;wsp:rsid wsp:val=&quot;000A3513&quot;/&gt;&lt;wsp:rsid wsp:val=&quot;000B7361&quot;/&gt;&lt;wsp:rsid wsp:val=&quot;000C0B98&quot;/&gt;&lt;wsp:rsid wsp:val=&quot;000C1882&quot;/&gt;&lt;wsp:rsid wsp:val=&quot;000C20C5&quot;/&gt;&lt;wsp:rsid wsp:val=&quot;000C29FC&quot;/&gt;&lt;wsp:rsid wsp:val=&quot;000D3622&quot;/&gt;&lt;wsp:rsid wsp:val=&quot;000D7996&quot;/&gt;&lt;wsp:rsid wsp:val=&quot;000E33D1&quot;/&gt;&lt;wsp:rsid wsp:val=&quot;000E6828&quot;/&gt;&lt;wsp:rsid wsp:val=&quot;000F045A&quot;/&gt;&lt;wsp:rsid wsp:val=&quot;000F0C4E&quot;/&gt;&lt;wsp:rsid wsp:val=&quot;000F111D&quot;/&gt;&lt;wsp:rsid wsp:val=&quot;000F3001&quot;/&gt;&lt;wsp:rsid wsp:val=&quot;00104FD5&quot;/&gt;&lt;wsp:rsid wsp:val=&quot;0010559C&quot;/&gt;&lt;wsp:rsid wsp:val=&quot;00111AD7&quot;/&gt;&lt;wsp:rsid wsp:val=&quot;00123FF5&quot;/&gt;&lt;wsp:rsid wsp:val=&quot;001332FF&quot;/&gt;&lt;wsp:rsid wsp:val=&quot;00133B44&quot;/&gt;&lt;wsp:rsid wsp:val=&quot;00136A5B&quot;/&gt;&lt;wsp:rsid wsp:val=&quot;00142DF8&quot;/&gt;&lt;wsp:rsid wsp:val=&quot;001450AE&quot;/&gt;&lt;wsp:rsid wsp:val=&quot;00147738&quot;/&gt;&lt;wsp:rsid wsp:val=&quot;001527AB&quot;/&gt;&lt;wsp:rsid wsp:val=&quot;00157261&quot;/&gt;&lt;wsp:rsid wsp:val=&quot;00161055&quot;/&gt;&lt;wsp:rsid wsp:val=&quot;00165B64&quot;/&gt;&lt;wsp:rsid wsp:val=&quot;0017137C&quot;/&gt;&lt;wsp:rsid wsp:val=&quot;0017557F&quot;/&gt;&lt;wsp:rsid wsp:val=&quot;00191393&quot;/&gt;&lt;wsp:rsid wsp:val=&quot;00194C67&quot;/&gt;&lt;wsp:rsid wsp:val=&quot;00194FBA&quot;/&gt;&lt;wsp:rsid wsp:val=&quot;0019542E&quot;/&gt;&lt;wsp:rsid wsp:val=&quot;0019560D&quot;/&gt;&lt;wsp:rsid wsp:val=&quot;00196AEA&quot;/&gt;&lt;wsp:rsid wsp:val=&quot;001A0CD7&quot;/&gt;&lt;wsp:rsid wsp:val=&quot;001A54D2&quot;/&gt;&lt;wsp:rsid wsp:val=&quot;001A7A26&quot;/&gt;&lt;wsp:rsid wsp:val=&quot;001B1E94&quot;/&gt;&lt;wsp:rsid wsp:val=&quot;001B53BF&quot;/&gt;&lt;wsp:rsid wsp:val=&quot;001B6317&quot;/&gt;&lt;wsp:rsid wsp:val=&quot;001C2599&quot;/&gt;&lt;wsp:rsid wsp:val=&quot;001C2EB2&quot;/&gt;&lt;wsp:rsid wsp:val=&quot;001C53ED&quot;/&gt;&lt;wsp:rsid wsp:val=&quot;001D7950&quot;/&gt;&lt;wsp:rsid wsp:val=&quot;001E104E&quot;/&gt;&lt;wsp:rsid wsp:val=&quot;001E123A&quot;/&gt;&lt;wsp:rsid wsp:val=&quot;001F1A34&quot;/&gt;&lt;wsp:rsid wsp:val=&quot;001F1EF8&quot;/&gt;&lt;wsp:rsid wsp:val=&quot;001F6F2B&quot;/&gt;&lt;wsp:rsid wsp:val=&quot;00204D4A&quot;/&gt;&lt;wsp:rsid wsp:val=&quot;00205B1E&quot;/&gt;&lt;wsp:rsid wsp:val=&quot;00216C14&quot;/&gt;&lt;wsp:rsid wsp:val=&quot;0022531B&quot;/&gt;&lt;wsp:rsid wsp:val=&quot;00233FA0&quot;/&gt;&lt;wsp:rsid wsp:val=&quot;002578E1&quot;/&gt;&lt;wsp:rsid wsp:val=&quot;002616C3&quot;/&gt;&lt;wsp:rsid wsp:val=&quot;00261DE3&quot;/&gt;&lt;wsp:rsid wsp:val=&quot;0026759C&quot;/&gt;&lt;wsp:rsid wsp:val=&quot;00271955&quot;/&gt;&lt;wsp:rsid wsp:val=&quot;002758A8&quot;/&gt;&lt;wsp:rsid wsp:val=&quot;002774EF&quot;/&gt;&lt;wsp:rsid wsp:val=&quot;00287936&quot;/&gt;&lt;wsp:rsid wsp:val=&quot;00290B64&quot;/&gt;&lt;wsp:rsid wsp:val=&quot;002968BF&quot;/&gt;&lt;wsp:rsid wsp:val=&quot;00297E1F&quot;/&gt;&lt;wsp:rsid wsp:val=&quot;002A001C&quot;/&gt;&lt;wsp:rsid wsp:val=&quot;002A2678&quot;/&gt;&lt;wsp:rsid wsp:val=&quot;002A4424&quot;/&gt;&lt;wsp:rsid wsp:val=&quot;002A52E2&quot;/&gt;&lt;wsp:rsid wsp:val=&quot;002A688D&quot;/&gt;&lt;wsp:rsid wsp:val=&quot;002B328C&quot;/&gt;&lt;wsp:rsid wsp:val=&quot;002B7187&quot;/&gt;&lt;wsp:rsid wsp:val=&quot;002C638B&quot;/&gt;&lt;wsp:rsid wsp:val=&quot;002D7262&quot;/&gt;&lt;wsp:rsid wsp:val=&quot;002E7BA0&quot;/&gt;&lt;wsp:rsid wsp:val=&quot;0030179B&quot;/&gt;&lt;wsp:rsid wsp:val=&quot;003046F5&quot;/&gt;&lt;wsp:rsid wsp:val=&quot;00315034&quot;/&gt;&lt;wsp:rsid wsp:val=&quot;00323922&quot;/&gt;&lt;wsp:rsid wsp:val=&quot;00324CDC&quot;/&gt;&lt;wsp:rsid wsp:val=&quot;00333633&quot;/&gt;&lt;wsp:rsid wsp:val=&quot;003358C7&quot;/&gt;&lt;wsp:rsid wsp:val=&quot;003376B7&quot;/&gt;&lt;wsp:rsid wsp:val=&quot;00340130&quot;/&gt;&lt;wsp:rsid wsp:val=&quot;00342F66&quot;/&gt;&lt;wsp:rsid wsp:val=&quot;003451DA&quot;/&gt;&lt;wsp:rsid wsp:val=&quot;003469B1&quot;/&gt;&lt;wsp:rsid wsp:val=&quot;00351157&quot;/&gt;&lt;wsp:rsid wsp:val=&quot;00351FA0&quot;/&gt;&lt;wsp:rsid wsp:val=&quot;0035394F&quot;/&gt;&lt;wsp:rsid wsp:val=&quot;00357816&quot;/&gt;&lt;wsp:rsid wsp:val=&quot;00361702&quot;/&gt;&lt;wsp:rsid wsp:val=&quot;00361C22&quot;/&gt;&lt;wsp:rsid wsp:val=&quot;00374C69&quot;/&gt;&lt;wsp:rsid wsp:val=&quot;0037592B&quot;/&gt;&lt;wsp:rsid wsp:val=&quot;00381A03&quot;/&gt;&lt;wsp:rsid wsp:val=&quot;00386937&quot;/&gt;&lt;wsp:rsid wsp:val=&quot;0038762B&quot;/&gt;&lt;wsp:rsid wsp:val=&quot;003909F1&quot;/&gt;&lt;wsp:rsid wsp:val=&quot;0039250C&quot;/&gt;&lt;wsp:rsid wsp:val=&quot;003B1230&quot;/&gt;&lt;wsp:rsid wsp:val=&quot;003B5100&quot;/&gt;&lt;wsp:rsid wsp:val=&quot;003B5A84&quot;/&gt;&lt;wsp:rsid wsp:val=&quot;003C2B25&quot;/&gt;&lt;wsp:rsid wsp:val=&quot;003D1BD8&quot;/&gt;&lt;wsp:rsid wsp:val=&quot;003D29D3&quot;/&gt;&lt;wsp:rsid wsp:val=&quot;003D50FE&quot;/&gt;&lt;wsp:rsid wsp:val=&quot;003E53B3&quot;/&gt;&lt;wsp:rsid wsp:val=&quot;003E59B2&quot;/&gt;&lt;wsp:rsid wsp:val=&quot;003E6B25&quot;/&gt;&lt;wsp:rsid wsp:val=&quot;003F229C&quot;/&gt;&lt;wsp:rsid wsp:val=&quot;00400D41&quot;/&gt;&lt;wsp:rsid wsp:val=&quot;00400D94&quot;/&gt;&lt;wsp:rsid wsp:val=&quot;00410175&quot;/&gt;&lt;wsp:rsid wsp:val=&quot;0042344C&quot;/&gt;&lt;wsp:rsid wsp:val=&quot;004375D7&quot;/&gt;&lt;wsp:rsid wsp:val=&quot;00440A4A&quot;/&gt;&lt;wsp:rsid wsp:val=&quot;00445253&quot;/&gt;&lt;wsp:rsid wsp:val=&quot;00445CE5&quot;/&gt;&lt;wsp:rsid wsp:val=&quot;00446121&quot;/&gt;&lt;wsp:rsid wsp:val=&quot;00446738&quot;/&gt;&lt;wsp:rsid wsp:val=&quot;00447560&quot;/&gt;&lt;wsp:rsid wsp:val=&quot;0045176C&quot;/&gt;&lt;wsp:rsid wsp:val=&quot;004522B4&quot;/&gt;&lt;wsp:rsid wsp:val=&quot;00461B54&quot;/&gt;&lt;wsp:rsid wsp:val=&quot;004631E5&quot;/&gt;&lt;wsp:rsid wsp:val=&quot;00466615&quot;/&gt;&lt;wsp:rsid wsp:val=&quot;004668CF&quot;/&gt;&lt;wsp:rsid wsp:val=&quot;00486D54&quot;/&gt;&lt;wsp:rsid wsp:val=&quot;0049187D&quot;/&gt;&lt;wsp:rsid wsp:val=&quot;00492FA5&quot;/&gt;&lt;wsp:rsid wsp:val=&quot;00493455&quot;/&gt;&lt;wsp:rsid wsp:val=&quot;00494FBC&quot;/&gt;&lt;wsp:rsid wsp:val=&quot;00497F37&quot;/&gt;&lt;wsp:rsid wsp:val=&quot;004A017A&quot;/&gt;&lt;wsp:rsid wsp:val=&quot;004A39E5&quot;/&gt;&lt;wsp:rsid wsp:val=&quot;004B22EA&quot;/&gt;&lt;wsp:rsid wsp:val=&quot;004D2D36&quot;/&gt;&lt;wsp:rsid wsp:val=&quot;004D6C75&quot;/&gt;&lt;wsp:rsid wsp:val=&quot;004E1E03&quot;/&gt;&lt;wsp:rsid wsp:val=&quot;004E43E3&quot;/&gt;&lt;wsp:rsid wsp:val=&quot;004E5723&quot;/&gt;&lt;wsp:rsid wsp:val=&quot;004E688E&quot;/&gt;&lt;wsp:rsid wsp:val=&quot;004F4487&quot;/&gt;&lt;wsp:rsid wsp:val=&quot;004F600F&quot;/&gt;&lt;wsp:rsid wsp:val=&quot;005030FE&quot;/&gt;&lt;wsp:rsid wsp:val=&quot;0050573D&quot;/&gt;&lt;wsp:rsid wsp:val=&quot;00505BFE&quot;/&gt;&lt;wsp:rsid wsp:val=&quot;00506326&quot;/&gt;&lt;wsp:rsid wsp:val=&quot;005069E2&quot;/&gt;&lt;wsp:rsid wsp:val=&quot;00506DB6&quot;/&gt;&lt;wsp:rsid wsp:val=&quot;00511BFF&quot;/&gt;&lt;wsp:rsid wsp:val=&quot;00526491&quot;/&gt;&lt;wsp:rsid wsp:val=&quot;0053196D&quot;/&gt;&lt;wsp:rsid wsp:val=&quot;00532EE8&quot;/&gt;&lt;wsp:rsid wsp:val=&quot;00541066&quot;/&gt;&lt;wsp:rsid wsp:val=&quot;00544112&quot;/&gt;&lt;wsp:rsid wsp:val=&quot;0054666E&quot;/&gt;&lt;wsp:rsid wsp:val=&quot;0055480A&quot;/&gt;&lt;wsp:rsid wsp:val=&quot;00555A70&quot;/&gt;&lt;wsp:rsid wsp:val=&quot;00560342&quot;/&gt;&lt;wsp:rsid wsp:val=&quot;00564FAB&quot;/&gt;&lt;wsp:rsid wsp:val=&quot;0058187F&quot;/&gt;&lt;wsp:rsid wsp:val=&quot;00583E2F&quot;/&gt;&lt;wsp:rsid wsp:val=&quot;00585D9F&quot;/&gt;&lt;wsp:rsid wsp:val=&quot;0059679B&quot;/&gt;&lt;wsp:rsid wsp:val=&quot;005A1346&quot;/&gt;&lt;wsp:rsid wsp:val=&quot;005B1E32&quot;/&gt;&lt;wsp:rsid wsp:val=&quot;005C14B4&quot;/&gt;&lt;wsp:rsid wsp:val=&quot;005C153F&quot;/&gt;&lt;wsp:rsid wsp:val=&quot;005C1812&quot;/&gt;&lt;wsp:rsid wsp:val=&quot;005C6010&quot;/&gt;&lt;wsp:rsid wsp:val=&quot;005D3131&quot;/&gt;&lt;wsp:rsid wsp:val=&quot;005D72CF&quot;/&gt;&lt;wsp:rsid wsp:val=&quot;005E0BBD&quot;/&gt;&lt;wsp:rsid wsp:val=&quot;005F07AB&quot;/&gt;&lt;wsp:rsid wsp:val=&quot;00600C59&quot;/&gt;&lt;wsp:rsid wsp:val=&quot;00604FF2&quot;/&gt;&lt;wsp:rsid wsp:val=&quot;00607897&quot;/&gt;&lt;wsp:rsid wsp:val=&quot;0062267A&quot;/&gt;&lt;wsp:rsid wsp:val=&quot;006227B1&quot;/&gt;&lt;wsp:rsid wsp:val=&quot;006229F8&quot;/&gt;&lt;wsp:rsid wsp:val=&quot;00624488&quot;/&gt;&lt;wsp:rsid wsp:val=&quot;00624883&quot;/&gt;&lt;wsp:rsid wsp:val=&quot;00624D65&quot;/&gt;&lt;wsp:rsid wsp:val=&quot;0062530B&quot;/&gt;&lt;wsp:rsid wsp:val=&quot;00630277&quot;/&gt;&lt;wsp:rsid wsp:val=&quot;00634499&quot;/&gt;&lt;wsp:rsid wsp:val=&quot;006514E5&quot;/&gt;&lt;wsp:rsid wsp:val=&quot;00664651&quot;/&gt;&lt;wsp:rsid wsp:val=&quot;00666B5B&quot;/&gt;&lt;wsp:rsid wsp:val=&quot;0066740E&quot;/&gt;&lt;wsp:rsid wsp:val=&quot;00670081&quot;/&gt;&lt;wsp:rsid wsp:val=&quot;0068193C&quot;/&gt;&lt;wsp:rsid wsp:val=&quot;0068307F&quot;/&gt;&lt;wsp:rsid wsp:val=&quot;00686603&quot;/&gt;&lt;wsp:rsid wsp:val=&quot;00694706&quot;/&gt;&lt;wsp:rsid wsp:val=&quot;006963A2&quot;/&gt;&lt;wsp:rsid wsp:val=&quot;006A5183&quot;/&gt;&lt;wsp:rsid wsp:val=&quot;006B0F8B&quot;/&gt;&lt;wsp:rsid wsp:val=&quot;006B5B23&quot;/&gt;&lt;wsp:rsid wsp:val=&quot;006C5120&quot;/&gt;&lt;wsp:rsid wsp:val=&quot;006C6CE8&quot;/&gt;&lt;wsp:rsid wsp:val=&quot;006D372B&quot;/&gt;&lt;wsp:rsid wsp:val=&quot;006D7C02&quot;/&gt;&lt;wsp:rsid wsp:val=&quot;006E46BA&quot;/&gt;&lt;wsp:rsid wsp:val=&quot;006E4737&quot;/&gt;&lt;wsp:rsid wsp:val=&quot;006E7A2B&quot;/&gt;&lt;wsp:rsid wsp:val=&quot;006F248E&quot;/&gt;&lt;wsp:rsid wsp:val=&quot;006F5D19&quot;/&gt;&lt;wsp:rsid wsp:val=&quot;00700588&quot;/&gt;&lt;wsp:rsid wsp:val=&quot;00704F93&quot;/&gt;&lt;wsp:rsid wsp:val=&quot;00711C4A&quot;/&gt;&lt;wsp:rsid wsp:val=&quot;00725692&quot;/&gt;&lt;wsp:rsid wsp:val=&quot;007300A9&quot;/&gt;&lt;wsp:rsid wsp:val=&quot;007410D6&quot;/&gt;&lt;wsp:rsid wsp:val=&quot;00752641&quot;/&gt;&lt;wsp:rsid wsp:val=&quot;00770611&quot;/&gt;&lt;wsp:rsid wsp:val=&quot;007711D4&quot;/&gt;&lt;wsp:rsid wsp:val=&quot;00781761&quot;/&gt;&lt;wsp:rsid wsp:val=&quot;0078184E&quot;/&gt;&lt;wsp:rsid wsp:val=&quot;00790F45&quot;/&gt;&lt;wsp:rsid wsp:val=&quot;00796DF8&quot;/&gt;&lt;wsp:rsid wsp:val=&quot;007975AC&quot;/&gt;&lt;wsp:rsid wsp:val=&quot;007978F2&quot;/&gt;&lt;wsp:rsid wsp:val=&quot;007A3565&quot;/&gt;&lt;wsp:rsid wsp:val=&quot;007A3933&quot;/&gt;&lt;wsp:rsid wsp:val=&quot;007A660E&quot;/&gt;&lt;wsp:rsid wsp:val=&quot;007A7E8A&quot;/&gt;&lt;wsp:rsid wsp:val=&quot;007B1555&quot;/&gt;&lt;wsp:rsid wsp:val=&quot;007B5D2D&quot;/&gt;&lt;wsp:rsid wsp:val=&quot;007D0814&quot;/&gt;&lt;wsp:rsid wsp:val=&quot;007D1DCF&quot;/&gt;&lt;wsp:rsid wsp:val=&quot;007D3A90&quot;/&gt;&lt;wsp:rsid wsp:val=&quot;008002A3&quot;/&gt;&lt;wsp:rsid wsp:val=&quot;00800808&quot;/&gt;&lt;wsp:rsid wsp:val=&quot;00806CD9&quot;/&gt;&lt;wsp:rsid wsp:val=&quot;008135E1&quot;/&gt;&lt;wsp:rsid wsp:val=&quot;00813930&quot;/&gt;&lt;wsp:rsid wsp:val=&quot;008335D2&quot;/&gt;&lt;wsp:rsid wsp:val=&quot;00841681&quot;/&gt;&lt;wsp:rsid wsp:val=&quot;0084593A&quot;/&gt;&lt;wsp:rsid wsp:val=&quot;00846865&quot;/&gt;&lt;wsp:rsid wsp:val=&quot;00851A96&quot;/&gt;&lt;wsp:rsid wsp:val=&quot;00854CBA&quot;/&gt;&lt;wsp:rsid wsp:val=&quot;00862F05&quot;/&gt;&lt;wsp:rsid wsp:val=&quot;00874BDA&quot;/&gt;&lt;wsp:rsid wsp:val=&quot;00875FD4&quot;/&gt;&lt;wsp:rsid wsp:val=&quot;00881430&quot;/&gt;&lt;wsp:rsid wsp:val=&quot;00885DD7&quot;/&gt;&lt;wsp:rsid wsp:val=&quot;00890712&quot;/&gt;&lt;wsp:rsid wsp:val=&quot;00891FE5&quot;/&gt;&lt;wsp:rsid wsp:val=&quot;00894FD9&quot;/&gt;&lt;wsp:rsid wsp:val=&quot;008A5B41&quot;/&gt;&lt;wsp:rsid wsp:val=&quot;008B03F4&quot;/&gt;&lt;wsp:rsid wsp:val=&quot;008B2168&quot;/&gt;&lt;wsp:rsid wsp:val=&quot;008B48FE&quot;/&gt;&lt;wsp:rsid wsp:val=&quot;008B5745&quot;/&gt;&lt;wsp:rsid wsp:val=&quot;008B661F&quot;/&gt;&lt;wsp:rsid wsp:val=&quot;008B78C4&quot;/&gt;&lt;wsp:rsid wsp:val=&quot;008B7A4C&quot;/&gt;&lt;wsp:rsid wsp:val=&quot;008C0E82&quot;/&gt;&lt;wsp:rsid wsp:val=&quot;008D0902&quot;/&gt;&lt;wsp:rsid wsp:val=&quot;008D0D95&quot;/&gt;&lt;wsp:rsid wsp:val=&quot;008E09CD&quot;/&gt;&lt;wsp:rsid wsp:val=&quot;008E4E7C&quot;/&gt;&lt;wsp:rsid wsp:val=&quot;008F7A8C&quot;/&gt;&lt;wsp:rsid wsp:val=&quot;00901D06&quot;/&gt;&lt;wsp:rsid wsp:val=&quot;00914EAF&quot;/&gt;&lt;wsp:rsid wsp:val=&quot;00915459&quot;/&gt;&lt;wsp:rsid wsp:val=&quot;00915BC5&quot;/&gt;&lt;wsp:rsid wsp:val=&quot;009205F3&quot;/&gt;&lt;wsp:rsid wsp:val=&quot;00921AE5&quot;/&gt;&lt;wsp:rsid wsp:val=&quot;00924835&quot;/&gt;&lt;wsp:rsid wsp:val=&quot;00927296&quot;/&gt;&lt;wsp:rsid wsp:val=&quot;00927C40&quot;/&gt;&lt;wsp:rsid wsp:val=&quot;00933048&quot;/&gt;&lt;wsp:rsid wsp:val=&quot;00934604&quot;/&gt;&lt;wsp:rsid wsp:val=&quot;00952504&quot;/&gt;&lt;wsp:rsid wsp:val=&quot;00954956&quot;/&gt;&lt;wsp:rsid wsp:val=&quot;0096101F&quot;/&gt;&lt;wsp:rsid wsp:val=&quot;00961488&quot;/&gt;&lt;wsp:rsid wsp:val=&quot;00981D4B&quot;/&gt;&lt;wsp:rsid wsp:val=&quot;009933E0&quot;/&gt;&lt;wsp:rsid wsp:val=&quot;0099669D&quot;/&gt;&lt;wsp:rsid wsp:val=&quot;009A3536&quot;/&gt;&lt;wsp:rsid wsp:val=&quot;009A3C5C&quot;/&gt;&lt;wsp:rsid wsp:val=&quot;009A6AA6&quot;/&gt;&lt;wsp:rsid wsp:val=&quot;009B1A32&quot;/&gt;&lt;wsp:rsid wsp:val=&quot;009B5398&quot;/&gt;&lt;wsp:rsid wsp:val=&quot;009C1396&quot;/&gt;&lt;wsp:rsid wsp:val=&quot;009D227C&quot;/&gt;&lt;wsp:rsid wsp:val=&quot;009D2F05&quot;/&gt;&lt;wsp:rsid wsp:val=&quot;009D633C&quot;/&gt;&lt;wsp:rsid wsp:val=&quot;009E0DB8&quot;/&gt;&lt;wsp:rsid wsp:val=&quot;009E2589&quot;/&gt;&lt;wsp:rsid wsp:val=&quot;009E3130&quot;/&gt;&lt;wsp:rsid wsp:val=&quot;009E5EA6&quot;/&gt;&lt;wsp:rsid wsp:val=&quot;009E737C&quot;/&gt;&lt;wsp:rsid wsp:val=&quot;009F0753&quot;/&gt;&lt;wsp:rsid wsp:val=&quot;009F15BA&quot;/&gt;&lt;wsp:rsid wsp:val=&quot;009F44B8&quot;/&gt;&lt;wsp:rsid wsp:val=&quot;009F4C4B&quot;/&gt;&lt;wsp:rsid wsp:val=&quot;009F6DAB&quot;/&gt;&lt;wsp:rsid wsp:val=&quot;00A011A9&quot;/&gt;&lt;wsp:rsid wsp:val=&quot;00A01828&quot;/&gt;&lt;wsp:rsid wsp:val=&quot;00A05347&quot;/&gt;&lt;wsp:rsid wsp:val=&quot;00A05368&quot;/&gt;&lt;wsp:rsid wsp:val=&quot;00A10625&quot;/&gt;&lt;wsp:rsid wsp:val=&quot;00A13979&quot;/&gt;&lt;wsp:rsid wsp:val=&quot;00A14DAA&quot;/&gt;&lt;wsp:rsid wsp:val=&quot;00A177B5&quot;/&gt;&lt;wsp:rsid wsp:val=&quot;00A22A67&quot;/&gt;&lt;wsp:rsid wsp:val=&quot;00A25056&quot;/&gt;&lt;wsp:rsid wsp:val=&quot;00A26010&quot;/&gt;&lt;wsp:rsid wsp:val=&quot;00A31FED&quot;/&gt;&lt;wsp:rsid wsp:val=&quot;00A513BC&quot;/&gt;&lt;wsp:rsid wsp:val=&quot;00A53A99&quot;/&gt;&lt;wsp:rsid wsp:val=&quot;00A5634B&quot;/&gt;&lt;wsp:rsid wsp:val=&quot;00A56DE6&quot;/&gt;&lt;wsp:rsid wsp:val=&quot;00A61D87&quot;/&gt;&lt;wsp:rsid wsp:val=&quot;00A65135&quot;/&gt;&lt;wsp:rsid wsp:val=&quot;00A67544&quot;/&gt;&lt;wsp:rsid wsp:val=&quot;00A7015F&quot;/&gt;&lt;wsp:rsid wsp:val=&quot;00A75CDB&quot;/&gt;&lt;wsp:rsid wsp:val=&quot;00A8068C&quot;/&gt;&lt;wsp:rsid wsp:val=&quot;00A83D00&quot;/&gt;&lt;wsp:rsid wsp:val=&quot;00A8472A&quot;/&gt;&lt;wsp:rsid wsp:val=&quot;00A84D30&quot;/&gt;&lt;wsp:rsid wsp:val=&quot;00A8746D&quot;/&gt;&lt;wsp:rsid wsp:val=&quot;00A9095F&quot;/&gt;&lt;wsp:rsid wsp:val=&quot;00A941B7&quot;/&gt;&lt;wsp:rsid wsp:val=&quot;00A97660&quot;/&gt;&lt;wsp:rsid wsp:val=&quot;00AA66FA&quot;/&gt;&lt;wsp:rsid wsp:val=&quot;00AB08DE&quot;/&gt;&lt;wsp:rsid wsp:val=&quot;00AB2837&quot;/&gt;&lt;wsp:rsid wsp:val=&quot;00AB53DB&quot;/&gt;&lt;wsp:rsid wsp:val=&quot;00AC250E&quot;/&gt;&lt;wsp:rsid wsp:val=&quot;00AC318B&quot;/&gt;&lt;wsp:rsid wsp:val=&quot;00AC7418&quot;/&gt;&lt;wsp:rsid wsp:val=&quot;00AD3BC5&quot;/&gt;&lt;wsp:rsid wsp:val=&quot;00AE7350&quot;/&gt;&lt;wsp:rsid wsp:val=&quot;00AE75CD&quot;/&gt;&lt;wsp:rsid wsp:val=&quot;00B06DE9&quot;/&gt;&lt;wsp:rsid wsp:val=&quot;00B11620&quot;/&gt;&lt;wsp:rsid wsp:val=&quot;00B13E89&quot;/&gt;&lt;wsp:rsid wsp:val=&quot;00B14BA2&quot;/&gt;&lt;wsp:rsid wsp:val=&quot;00B17CA7&quot;/&gt;&lt;wsp:rsid wsp:val=&quot;00B222FA&quot;/&gt;&lt;wsp:rsid wsp:val=&quot;00B27256&quot;/&gt;&lt;wsp:rsid wsp:val=&quot;00B3456E&quot;/&gt;&lt;wsp:rsid wsp:val=&quot;00B521B3&quot;/&gt;&lt;wsp:rsid wsp:val=&quot;00B523AA&quot;/&gt;&lt;wsp:rsid wsp:val=&quot;00B567DC&quot;/&gt;&lt;wsp:rsid wsp:val=&quot;00B62C43&quot;/&gt;&lt;wsp:rsid wsp:val=&quot;00B63883&quot;/&gt;&lt;wsp:rsid wsp:val=&quot;00B658C1&quot;/&gt;&lt;wsp:rsid wsp:val=&quot;00B6679E&quot;/&gt;&lt;wsp:rsid wsp:val=&quot;00B66C33&quot;/&gt;&lt;wsp:rsid wsp:val=&quot;00B7291A&quot;/&gt;&lt;wsp:rsid wsp:val=&quot;00B74701&quot;/&gt;&lt;wsp:rsid wsp:val=&quot;00B8332B&quot;/&gt;&lt;wsp:rsid wsp:val=&quot;00B84B03&quot;/&gt;&lt;wsp:rsid wsp:val=&quot;00B8651B&quot;/&gt;&lt;wsp:rsid wsp:val=&quot;00B87F40&quot;/&gt;&lt;wsp:rsid wsp:val=&quot;00B95426&quot;/&gt;&lt;wsp:rsid wsp:val=&quot;00B97A1F&quot;/&gt;&lt;wsp:rsid wsp:val=&quot;00BA4923&quot;/&gt;&lt;wsp:rsid wsp:val=&quot;00BA6FFB&quot;/&gt;&lt;wsp:rsid wsp:val=&quot;00BB2601&quot;/&gt;&lt;wsp:rsid wsp:val=&quot;00BB3AE9&quot;/&gt;&lt;wsp:rsid wsp:val=&quot;00BB55F6&quot;/&gt;&lt;wsp:rsid wsp:val=&quot;00BB6583&quot;/&gt;&lt;wsp:rsid wsp:val=&quot;00BC75D2&quot;/&gt;&lt;wsp:rsid wsp:val=&quot;00BD49FA&quot;/&gt;&lt;wsp:rsid wsp:val=&quot;00BD6785&quot;/&gt;&lt;wsp:rsid wsp:val=&quot;00BF0CCB&quot;/&gt;&lt;wsp:rsid wsp:val=&quot;00C02DB8&quot;/&gt;&lt;wsp:rsid wsp:val=&quot;00C06240&quot;/&gt;&lt;wsp:rsid wsp:val=&quot;00C117D4&quot;/&gt;&lt;wsp:rsid wsp:val=&quot;00C14596&quot;/&gt;&lt;wsp:rsid wsp:val=&quot;00C22888&quot;/&gt;&lt;wsp:rsid wsp:val=&quot;00C267A0&quot;/&gt;&lt;wsp:rsid wsp:val=&quot;00C30067&quot;/&gt;&lt;wsp:rsid wsp:val=&quot;00C32E6D&quot;/&gt;&lt;wsp:rsid wsp:val=&quot;00C35B11&quot;/&gt;&lt;wsp:rsid wsp:val=&quot;00C42C10&quot;/&gt;&lt;wsp:rsid wsp:val=&quot;00C47497&quot;/&gt;&lt;wsp:rsid wsp:val=&quot;00C47813&quot;/&gt;&lt;wsp:rsid wsp:val=&quot;00C50579&quot;/&gt;&lt;wsp:rsid wsp:val=&quot;00C60974&quot;/&gt;&lt;wsp:rsid wsp:val=&quot;00C64C55&quot;/&gt;&lt;wsp:rsid wsp:val=&quot;00C6575F&quot;/&gt;&lt;wsp:rsid wsp:val=&quot;00C6795F&quot;/&gt;&lt;wsp:rsid wsp:val=&quot;00C70C0E&quot;/&gt;&lt;wsp:rsid wsp:val=&quot;00C73F8B&quot;/&gt;&lt;wsp:rsid wsp:val=&quot;00C74005&quot;/&gt;&lt;wsp:rsid wsp:val=&quot;00C752F3&quot;/&gt;&lt;wsp:rsid wsp:val=&quot;00C80ED6&quot;/&gt;&lt;wsp:rsid wsp:val=&quot;00C82821&quot;/&gt;&lt;wsp:rsid wsp:val=&quot;00C8470F&quot;/&gt;&lt;wsp:rsid wsp:val=&quot;00C858E5&quot;/&gt;&lt;wsp:rsid wsp:val=&quot;00C9244F&quot;/&gt;&lt;wsp:rsid wsp:val=&quot;00C9375C&quot;/&gt;&lt;wsp:rsid wsp:val=&quot;00C94204&quot;/&gt;&lt;wsp:rsid wsp:val=&quot;00C9663D&quot;/&gt;&lt;wsp:rsid wsp:val=&quot;00C97227&quot;/&gt;&lt;wsp:rsid wsp:val=&quot;00C97567&quot;/&gt;&lt;wsp:rsid wsp:val=&quot;00CA3F0E&quot;/&gt;&lt;wsp:rsid wsp:val=&quot;00CA7A87&quot;/&gt;&lt;wsp:rsid wsp:val=&quot;00CB733F&quot;/&gt;&lt;wsp:rsid wsp:val=&quot;00CB78EE&quot;/&gt;&lt;wsp:rsid wsp:val=&quot;00CC27CA&quot;/&gt;&lt;wsp:rsid wsp:val=&quot;00CC3C26&quot;/&gt;&lt;wsp:rsid wsp:val=&quot;00CD6F70&quot;/&gt;&lt;wsp:rsid wsp:val=&quot;00CE2213&quot;/&gt;&lt;wsp:rsid wsp:val=&quot;00D03663&quot;/&gt;&lt;wsp:rsid wsp:val=&quot;00D17DC2&quot;/&gt;&lt;wsp:rsid wsp:val=&quot;00D2377E&quot;/&gt;&lt;wsp:rsid wsp:val=&quot;00D260F9&quot;/&gt;&lt;wsp:rsid wsp:val=&quot;00D33B7F&quot;/&gt;&lt;wsp:rsid wsp:val=&quot;00D36E77&quot;/&gt;&lt;wsp:rsid wsp:val=&quot;00D41AAC&quot;/&gt;&lt;wsp:rsid wsp:val=&quot;00D51E0A&quot;/&gt;&lt;wsp:rsid wsp:val=&quot;00D563B1&quot;/&gt;&lt;wsp:rsid wsp:val=&quot;00D577AA&quot;/&gt;&lt;wsp:rsid wsp:val=&quot;00D6087E&quot;/&gt;&lt;wsp:rsid wsp:val=&quot;00D618E0&quot;/&gt;&lt;wsp:rsid wsp:val=&quot;00D61A2A&quot;/&gt;&lt;wsp:rsid wsp:val=&quot;00D6351D&quot;/&gt;&lt;wsp:rsid wsp:val=&quot;00D7179E&quot;/&gt;&lt;wsp:rsid wsp:val=&quot;00D73416&quot;/&gt;&lt;wsp:rsid wsp:val=&quot;00D814D8&quot;/&gt;&lt;wsp:rsid wsp:val=&quot;00D82EE5&quot;/&gt;&lt;wsp:rsid wsp:val=&quot;00D84187&quot;/&gt;&lt;wsp:rsid wsp:val=&quot;00D9005E&quot;/&gt;&lt;wsp:rsid wsp:val=&quot;00D90CC2&quot;/&gt;&lt;wsp:rsid wsp:val=&quot;00D91031&quot;/&gt;&lt;wsp:rsid wsp:val=&quot;00DA4294&quot;/&gt;&lt;wsp:rsid wsp:val=&quot;00DA4514&quot;/&gt;&lt;wsp:rsid wsp:val=&quot;00DB5C3D&quot;/&gt;&lt;wsp:rsid wsp:val=&quot;00DB75C3&quot;/&gt;&lt;wsp:rsid wsp:val=&quot;00DC52B2&quot;/&gt;&lt;wsp:rsid wsp:val=&quot;00DE0128&quot;/&gt;&lt;wsp:rsid wsp:val=&quot;00DE1F5A&quot;/&gt;&lt;wsp:rsid wsp:val=&quot;00DE597B&quot;/&gt;&lt;wsp:rsid wsp:val=&quot;00DF12CC&quot;/&gt;&lt;wsp:rsid wsp:val=&quot;00DF6AEE&quot;/&gt;&lt;wsp:rsid wsp:val=&quot;00E0096B&quot;/&gt;&lt;wsp:rsid wsp:val=&quot;00E01939&quot;/&gt;&lt;wsp:rsid wsp:val=&quot;00E02389&quot;/&gt;&lt;wsp:rsid wsp:val=&quot;00E100F0&quot;/&gt;&lt;wsp:rsid wsp:val=&quot;00E10CD8&quot;/&gt;&lt;wsp:rsid wsp:val=&quot;00E11F28&quot;/&gt;&lt;wsp:rsid wsp:val=&quot;00E12E9A&quot;/&gt;&lt;wsp:rsid wsp:val=&quot;00E1493F&quot;/&gt;&lt;wsp:rsid wsp:val=&quot;00E15901&quot;/&gt;&lt;wsp:rsid wsp:val=&quot;00E20280&quot;/&gt;&lt;wsp:rsid wsp:val=&quot;00E209BE&quot;/&gt;&lt;wsp:rsid wsp:val=&quot;00E22FAD&quot;/&gt;&lt;wsp:rsid wsp:val=&quot;00E25A27&quot;/&gt;&lt;wsp:rsid wsp:val=&quot;00E3437A&quot;/&gt;&lt;wsp:rsid wsp:val=&quot;00E36BCE&quot;/&gt;&lt;wsp:rsid wsp:val=&quot;00E36FE8&quot;/&gt;&lt;wsp:rsid wsp:val=&quot;00E43A64&quot;/&gt;&lt;wsp:rsid wsp:val=&quot;00E45A9C&quot;/&gt;&lt;wsp:rsid wsp:val=&quot;00E527CC&quot;/&gt;&lt;wsp:rsid wsp:val=&quot;00E52D22&quot;/&gt;&lt;wsp:rsid wsp:val=&quot;00E5357F&quot;/&gt;&lt;wsp:rsid wsp:val=&quot;00E54B9B&quot;/&gt;&lt;wsp:rsid wsp:val=&quot;00E54CA5&quot;/&gt;&lt;wsp:rsid wsp:val=&quot;00E55D3B&quot;/&gt;&lt;wsp:rsid wsp:val=&quot;00E64AE6&quot;/&gt;&lt;wsp:rsid wsp:val=&quot;00E72CC7&quot;/&gt;&lt;wsp:rsid wsp:val=&quot;00E741E9&quot;/&gt;&lt;wsp:rsid wsp:val=&quot;00E74F76&quot;/&gt;&lt;wsp:rsid wsp:val=&quot;00E75209&quot;/&gt;&lt;wsp:rsid wsp:val=&quot;00E84E68&quot;/&gt;&lt;wsp:rsid wsp:val=&quot;00E92C32&quot;/&gt;&lt;wsp:rsid wsp:val=&quot;00E95D17&quot;/&gt;&lt;wsp:rsid wsp:val=&quot;00EB431B&quot;/&gt;&lt;wsp:rsid wsp:val=&quot;00EB6B58&quot;/&gt;&lt;wsp:rsid wsp:val=&quot;00EB7B3A&quot;/&gt;&lt;wsp:rsid wsp:val=&quot;00EC094B&quot;/&gt;&lt;wsp:rsid wsp:val=&quot;00EC2F11&quot;/&gt;&lt;wsp:rsid wsp:val=&quot;00ED36AC&quot;/&gt;&lt;wsp:rsid wsp:val=&quot;00ED3900&quot;/&gt;&lt;wsp:rsid wsp:val=&quot;00ED5B25&quot;/&gt;&lt;wsp:rsid wsp:val=&quot;00ED6212&quot;/&gt;&lt;wsp:rsid wsp:val=&quot;00EE1833&quot;/&gt;&lt;wsp:rsid wsp:val=&quot;00EE1B4F&quot;/&gt;&lt;wsp:rsid wsp:val=&quot;00EE5E77&quot;/&gt;&lt;wsp:rsid wsp:val=&quot;00EF17C8&quot;/&gt;&lt;wsp:rsid wsp:val=&quot;00EF461C&quot;/&gt;&lt;wsp:rsid wsp:val=&quot;00F04E53&quot;/&gt;&lt;wsp:rsid wsp:val=&quot;00F06FDD&quot;/&gt;&lt;wsp:rsid wsp:val=&quot;00F119AA&quot;/&gt;&lt;wsp:rsid wsp:val=&quot;00F206C6&quot;/&gt;&lt;wsp:rsid wsp:val=&quot;00F23093&quot;/&gt;&lt;wsp:rsid wsp:val=&quot;00F23F50&quot;/&gt;&lt;wsp:rsid wsp:val=&quot;00F30037&quot;/&gt;&lt;wsp:rsid wsp:val=&quot;00F30B8F&quot;/&gt;&lt;wsp:rsid wsp:val=&quot;00F31CC7&quot;/&gt;&lt;wsp:rsid wsp:val=&quot;00F35A6B&quot;/&gt;&lt;wsp:rsid wsp:val=&quot;00F452B4&quot;/&gt;&lt;wsp:rsid wsp:val=&quot;00F464B0&quot;/&gt;&lt;wsp:rsid wsp:val=&quot;00F47E21&quot;/&gt;&lt;wsp:rsid wsp:val=&quot;00F5426B&quot;/&gt;&lt;wsp:rsid wsp:val=&quot;00F54C34&quot;/&gt;&lt;wsp:rsid wsp:val=&quot;00F56012&quot;/&gt;&lt;wsp:rsid wsp:val=&quot;00F574F2&quot;/&gt;&lt;wsp:rsid wsp:val=&quot;00F57F60&quot;/&gt;&lt;wsp:rsid wsp:val=&quot;00F67166&quot;/&gt;&lt;wsp:rsid wsp:val=&quot;00F80CBD&quot;/&gt;&lt;wsp:rsid wsp:val=&quot;00F80D54&quot;/&gt;&lt;wsp:rsid wsp:val=&quot;00F816E5&quot;/&gt;&lt;wsp:rsid wsp:val=&quot;00F81F60&quot;/&gt;&lt;wsp:rsid wsp:val=&quot;00F850F3&quot;/&gt;&lt;wsp:rsid wsp:val=&quot;00F874EB&quot;/&gt;&lt;wsp:rsid wsp:val=&quot;00F92611&quot;/&gt;&lt;wsp:rsid wsp:val=&quot;00F9270F&quot;/&gt;&lt;wsp:rsid wsp:val=&quot;00FA31BA&quot;/&gt;&lt;wsp:rsid wsp:val=&quot;00FB1706&quot;/&gt;&lt;wsp:rsid wsp:val=&quot;00FB2558&quot;/&gt;&lt;wsp:rsid wsp:val=&quot;00FB3A38&quot;/&gt;&lt;wsp:rsid wsp:val=&quot;00FB4E44&quot;/&gt;&lt;wsp:rsid wsp:val=&quot;00FB6C29&quot;/&gt;&lt;wsp:rsid wsp:val=&quot;00FC2377&quot;/&gt;&lt;wsp:rsid wsp:val=&quot;00FC4A88&quot;/&gt;&lt;wsp:rsid wsp:val=&quot;00FC7BC2&quot;/&gt;&lt;wsp:rsid wsp:val=&quot;00FD0602&quot;/&gt;&lt;wsp:rsid wsp:val=&quot;00FD7F11&quot;/&gt;&lt;wsp:rsid wsp:val=&quot;00FE3C7B&quot;/&gt;&lt;wsp:rsid wsp:val=&quot;00FE6FF9&quot;/&gt;&lt;wsp:rsid wsp:val=&quot;00FF009E&quot;/&gt;&lt;/wsp:rsids&gt;&lt;/w:docPr&gt;&lt;w:body&gt;&lt;w:p wsp:rsidR=&quot;00000000&quot; wsp:rsidRDefault=&quot;00862F0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c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  <w:r w:rsidRPr="000239AF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- мощность, затрачиваемая на измельчение рисовой соломы, кВт;</w:t>
      </w:r>
    </w:p>
    <w:p w:rsidR="00321208" w:rsidRDefault="00321208" w:rsidP="003D50FE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0239AF">
        <w:rPr>
          <w:rFonts w:ascii="Times New Roman" w:hAnsi="Times New Roman"/>
          <w:sz w:val="28"/>
          <w:szCs w:val="28"/>
        </w:rPr>
        <w:fldChar w:fldCharType="begin"/>
      </w:r>
      <w:r w:rsidRPr="000239AF">
        <w:rPr>
          <w:rFonts w:ascii="Times New Roman" w:hAnsi="Times New Roman"/>
          <w:sz w:val="28"/>
          <w:szCs w:val="28"/>
        </w:rPr>
        <w:instrText xml:space="preserve"> QUOTE </w:instrText>
      </w:r>
      <w:r w:rsidRPr="000239AF">
        <w:pict>
          <v:shape id="_x0000_i1032" type="#_x0000_t75" style="width:16.8pt;height:15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27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7015F&quot;/&gt;&lt;wsp:rsid wsp:val=&quot;00000329&quot;/&gt;&lt;wsp:rsid wsp:val=&quot;00010D3C&quot;/&gt;&lt;wsp:rsid wsp:val=&quot;0001236D&quot;/&gt;&lt;wsp:rsid wsp:val=&quot;000123B4&quot;/&gt;&lt;wsp:rsid wsp:val=&quot;000131D2&quot;/&gt;&lt;wsp:rsid wsp:val=&quot;000239AF&quot;/&gt;&lt;wsp:rsid wsp:val=&quot;00025CB4&quot;/&gt;&lt;wsp:rsid wsp:val=&quot;0003661A&quot;/&gt;&lt;wsp:rsid wsp:val=&quot;00043F6F&quot;/&gt;&lt;wsp:rsid wsp:val=&quot;00044799&quot;/&gt;&lt;wsp:rsid wsp:val=&quot;0005240C&quot;/&gt;&lt;wsp:rsid wsp:val=&quot;00057861&quot;/&gt;&lt;wsp:rsid wsp:val=&quot;000601F6&quot;/&gt;&lt;wsp:rsid wsp:val=&quot;00066C13&quot;/&gt;&lt;wsp:rsid wsp:val=&quot;000677D9&quot;/&gt;&lt;wsp:rsid wsp:val=&quot;0007052F&quot;/&gt;&lt;wsp:rsid wsp:val=&quot;00070E87&quot;/&gt;&lt;wsp:rsid wsp:val=&quot;000715E2&quot;/&gt;&lt;wsp:rsid wsp:val=&quot;00074F10&quot;/&gt;&lt;wsp:rsid wsp:val=&quot;000977B3&quot;/&gt;&lt;wsp:rsid wsp:val=&quot;000A0849&quot;/&gt;&lt;wsp:rsid wsp:val=&quot;000A3513&quot;/&gt;&lt;wsp:rsid wsp:val=&quot;000B7361&quot;/&gt;&lt;wsp:rsid wsp:val=&quot;000C0B98&quot;/&gt;&lt;wsp:rsid wsp:val=&quot;000C1882&quot;/&gt;&lt;wsp:rsid wsp:val=&quot;000C20C5&quot;/&gt;&lt;wsp:rsid wsp:val=&quot;000C29FC&quot;/&gt;&lt;wsp:rsid wsp:val=&quot;000D3622&quot;/&gt;&lt;wsp:rsid wsp:val=&quot;000D7996&quot;/&gt;&lt;wsp:rsid wsp:val=&quot;000E33D1&quot;/&gt;&lt;wsp:rsid wsp:val=&quot;000E6828&quot;/&gt;&lt;wsp:rsid wsp:val=&quot;000F045A&quot;/&gt;&lt;wsp:rsid wsp:val=&quot;000F0C4E&quot;/&gt;&lt;wsp:rsid wsp:val=&quot;000F111D&quot;/&gt;&lt;wsp:rsid wsp:val=&quot;000F3001&quot;/&gt;&lt;wsp:rsid wsp:val=&quot;00104FD5&quot;/&gt;&lt;wsp:rsid wsp:val=&quot;0010559C&quot;/&gt;&lt;wsp:rsid wsp:val=&quot;00111AD7&quot;/&gt;&lt;wsp:rsid wsp:val=&quot;00123FF5&quot;/&gt;&lt;wsp:rsid wsp:val=&quot;001332FF&quot;/&gt;&lt;wsp:rsid wsp:val=&quot;00133B44&quot;/&gt;&lt;wsp:rsid wsp:val=&quot;00136A5B&quot;/&gt;&lt;wsp:rsid wsp:val=&quot;00142DF8&quot;/&gt;&lt;wsp:rsid wsp:val=&quot;001450AE&quot;/&gt;&lt;wsp:rsid wsp:val=&quot;00147738&quot;/&gt;&lt;wsp:rsid wsp:val=&quot;001527AB&quot;/&gt;&lt;wsp:rsid wsp:val=&quot;00157261&quot;/&gt;&lt;wsp:rsid wsp:val=&quot;00161055&quot;/&gt;&lt;wsp:rsid wsp:val=&quot;00165B64&quot;/&gt;&lt;wsp:rsid wsp:val=&quot;0017137C&quot;/&gt;&lt;wsp:rsid wsp:val=&quot;0017557F&quot;/&gt;&lt;wsp:rsid wsp:val=&quot;00191393&quot;/&gt;&lt;wsp:rsid wsp:val=&quot;00194C67&quot;/&gt;&lt;wsp:rsid wsp:val=&quot;00194FBA&quot;/&gt;&lt;wsp:rsid wsp:val=&quot;0019542E&quot;/&gt;&lt;wsp:rsid wsp:val=&quot;0019560D&quot;/&gt;&lt;wsp:rsid wsp:val=&quot;00196AEA&quot;/&gt;&lt;wsp:rsid wsp:val=&quot;001A0CD7&quot;/&gt;&lt;wsp:rsid wsp:val=&quot;001A54D2&quot;/&gt;&lt;wsp:rsid wsp:val=&quot;001A7A26&quot;/&gt;&lt;wsp:rsid wsp:val=&quot;001B1E94&quot;/&gt;&lt;wsp:rsid wsp:val=&quot;001B53BF&quot;/&gt;&lt;wsp:rsid wsp:val=&quot;001B6317&quot;/&gt;&lt;wsp:rsid wsp:val=&quot;001C2599&quot;/&gt;&lt;wsp:rsid wsp:val=&quot;001C2EB2&quot;/&gt;&lt;wsp:rsid wsp:val=&quot;001C53ED&quot;/&gt;&lt;wsp:rsid wsp:val=&quot;001D7950&quot;/&gt;&lt;wsp:rsid wsp:val=&quot;001E104E&quot;/&gt;&lt;wsp:rsid wsp:val=&quot;001E123A&quot;/&gt;&lt;wsp:rsid wsp:val=&quot;001F1A34&quot;/&gt;&lt;wsp:rsid wsp:val=&quot;001F1EF8&quot;/&gt;&lt;wsp:rsid wsp:val=&quot;001F6F2B&quot;/&gt;&lt;wsp:rsid wsp:val=&quot;00204D4A&quot;/&gt;&lt;wsp:rsid wsp:val=&quot;00205B1E&quot;/&gt;&lt;wsp:rsid wsp:val=&quot;00216C14&quot;/&gt;&lt;wsp:rsid wsp:val=&quot;0022531B&quot;/&gt;&lt;wsp:rsid wsp:val=&quot;00233FA0&quot;/&gt;&lt;wsp:rsid wsp:val=&quot;002578E1&quot;/&gt;&lt;wsp:rsid wsp:val=&quot;002616C3&quot;/&gt;&lt;wsp:rsid wsp:val=&quot;00261DE3&quot;/&gt;&lt;wsp:rsid wsp:val=&quot;0026759C&quot;/&gt;&lt;wsp:rsid wsp:val=&quot;00271955&quot;/&gt;&lt;wsp:rsid wsp:val=&quot;002758A8&quot;/&gt;&lt;wsp:rsid wsp:val=&quot;002774EF&quot;/&gt;&lt;wsp:rsid wsp:val=&quot;00287936&quot;/&gt;&lt;wsp:rsid wsp:val=&quot;00290B64&quot;/&gt;&lt;wsp:rsid wsp:val=&quot;002968BF&quot;/&gt;&lt;wsp:rsid wsp:val=&quot;00297E1F&quot;/&gt;&lt;wsp:rsid wsp:val=&quot;002A001C&quot;/&gt;&lt;wsp:rsid wsp:val=&quot;002A2678&quot;/&gt;&lt;wsp:rsid wsp:val=&quot;002A4424&quot;/&gt;&lt;wsp:rsid wsp:val=&quot;002A52E2&quot;/&gt;&lt;wsp:rsid wsp:val=&quot;002A688D&quot;/&gt;&lt;wsp:rsid wsp:val=&quot;002B328C&quot;/&gt;&lt;wsp:rsid wsp:val=&quot;002B7187&quot;/&gt;&lt;wsp:rsid wsp:val=&quot;002C638B&quot;/&gt;&lt;wsp:rsid wsp:val=&quot;002D7262&quot;/&gt;&lt;wsp:rsid wsp:val=&quot;002E7BA0&quot;/&gt;&lt;wsp:rsid wsp:val=&quot;0030179B&quot;/&gt;&lt;wsp:rsid wsp:val=&quot;003046F5&quot;/&gt;&lt;wsp:rsid wsp:val=&quot;00315034&quot;/&gt;&lt;wsp:rsid wsp:val=&quot;00323922&quot;/&gt;&lt;wsp:rsid wsp:val=&quot;00324CDC&quot;/&gt;&lt;wsp:rsid wsp:val=&quot;00333633&quot;/&gt;&lt;wsp:rsid wsp:val=&quot;003358C7&quot;/&gt;&lt;wsp:rsid wsp:val=&quot;003376B7&quot;/&gt;&lt;wsp:rsid wsp:val=&quot;00340130&quot;/&gt;&lt;wsp:rsid wsp:val=&quot;00342F66&quot;/&gt;&lt;wsp:rsid wsp:val=&quot;003451DA&quot;/&gt;&lt;wsp:rsid wsp:val=&quot;003469B1&quot;/&gt;&lt;wsp:rsid wsp:val=&quot;00351157&quot;/&gt;&lt;wsp:rsid wsp:val=&quot;00351FA0&quot;/&gt;&lt;wsp:rsid wsp:val=&quot;0035394F&quot;/&gt;&lt;wsp:rsid wsp:val=&quot;00357816&quot;/&gt;&lt;wsp:rsid wsp:val=&quot;00361702&quot;/&gt;&lt;wsp:rsid wsp:val=&quot;00361C22&quot;/&gt;&lt;wsp:rsid wsp:val=&quot;00374C69&quot;/&gt;&lt;wsp:rsid wsp:val=&quot;0037592B&quot;/&gt;&lt;wsp:rsid wsp:val=&quot;00381A03&quot;/&gt;&lt;wsp:rsid wsp:val=&quot;00386937&quot;/&gt;&lt;wsp:rsid wsp:val=&quot;0038762B&quot;/&gt;&lt;wsp:rsid wsp:val=&quot;003909F1&quot;/&gt;&lt;wsp:rsid wsp:val=&quot;0039250C&quot;/&gt;&lt;wsp:rsid wsp:val=&quot;003B1230&quot;/&gt;&lt;wsp:rsid wsp:val=&quot;003B5100&quot;/&gt;&lt;wsp:rsid wsp:val=&quot;003B5A84&quot;/&gt;&lt;wsp:rsid wsp:val=&quot;003C2B25&quot;/&gt;&lt;wsp:rsid wsp:val=&quot;003D1BD8&quot;/&gt;&lt;wsp:rsid wsp:val=&quot;003D29D3&quot;/&gt;&lt;wsp:rsid wsp:val=&quot;003D50FE&quot;/&gt;&lt;wsp:rsid wsp:val=&quot;003E53B3&quot;/&gt;&lt;wsp:rsid wsp:val=&quot;003E59B2&quot;/&gt;&lt;wsp:rsid wsp:val=&quot;003E6B25&quot;/&gt;&lt;wsp:rsid wsp:val=&quot;003F229C&quot;/&gt;&lt;wsp:rsid wsp:val=&quot;00400D41&quot;/&gt;&lt;wsp:rsid wsp:val=&quot;00400D94&quot;/&gt;&lt;wsp:rsid wsp:val=&quot;00410175&quot;/&gt;&lt;wsp:rsid wsp:val=&quot;0042344C&quot;/&gt;&lt;wsp:rsid wsp:val=&quot;004375D7&quot;/&gt;&lt;wsp:rsid wsp:val=&quot;00440A4A&quot;/&gt;&lt;wsp:rsid wsp:val=&quot;00445253&quot;/&gt;&lt;wsp:rsid wsp:val=&quot;00445CE5&quot;/&gt;&lt;wsp:rsid wsp:val=&quot;00446121&quot;/&gt;&lt;wsp:rsid wsp:val=&quot;00446738&quot;/&gt;&lt;wsp:rsid wsp:val=&quot;00447560&quot;/&gt;&lt;wsp:rsid wsp:val=&quot;0045176C&quot;/&gt;&lt;wsp:rsid wsp:val=&quot;004522B4&quot;/&gt;&lt;wsp:rsid wsp:val=&quot;00461B54&quot;/&gt;&lt;wsp:rsid wsp:val=&quot;004631E5&quot;/&gt;&lt;wsp:rsid wsp:val=&quot;00466615&quot;/&gt;&lt;wsp:rsid wsp:val=&quot;004668CF&quot;/&gt;&lt;wsp:rsid wsp:val=&quot;00486D54&quot;/&gt;&lt;wsp:rsid wsp:val=&quot;0049187D&quot;/&gt;&lt;wsp:rsid wsp:val=&quot;00492FA5&quot;/&gt;&lt;wsp:rsid wsp:val=&quot;00493455&quot;/&gt;&lt;wsp:rsid wsp:val=&quot;00494FBC&quot;/&gt;&lt;wsp:rsid wsp:val=&quot;00497F37&quot;/&gt;&lt;wsp:rsid wsp:val=&quot;004A017A&quot;/&gt;&lt;wsp:rsid wsp:val=&quot;004A39E5&quot;/&gt;&lt;wsp:rsid wsp:val=&quot;004B22EA&quot;/&gt;&lt;wsp:rsid wsp:val=&quot;004D2D36&quot;/&gt;&lt;wsp:rsid wsp:val=&quot;004D6C75&quot;/&gt;&lt;wsp:rsid wsp:val=&quot;004E1E03&quot;/&gt;&lt;wsp:rsid wsp:val=&quot;004E43E3&quot;/&gt;&lt;wsp:rsid wsp:val=&quot;004E5723&quot;/&gt;&lt;wsp:rsid wsp:val=&quot;004E688E&quot;/&gt;&lt;wsp:rsid wsp:val=&quot;004F4487&quot;/&gt;&lt;wsp:rsid wsp:val=&quot;004F600F&quot;/&gt;&lt;wsp:rsid wsp:val=&quot;005030FE&quot;/&gt;&lt;wsp:rsid wsp:val=&quot;0050573D&quot;/&gt;&lt;wsp:rsid wsp:val=&quot;00505BFE&quot;/&gt;&lt;wsp:rsid wsp:val=&quot;00506326&quot;/&gt;&lt;wsp:rsid wsp:val=&quot;005069E2&quot;/&gt;&lt;wsp:rsid wsp:val=&quot;00506DB6&quot;/&gt;&lt;wsp:rsid wsp:val=&quot;00511BFF&quot;/&gt;&lt;wsp:rsid wsp:val=&quot;00526491&quot;/&gt;&lt;wsp:rsid wsp:val=&quot;0053196D&quot;/&gt;&lt;wsp:rsid wsp:val=&quot;00532EE8&quot;/&gt;&lt;wsp:rsid wsp:val=&quot;00541066&quot;/&gt;&lt;wsp:rsid wsp:val=&quot;00544112&quot;/&gt;&lt;wsp:rsid wsp:val=&quot;0054666E&quot;/&gt;&lt;wsp:rsid wsp:val=&quot;0055480A&quot;/&gt;&lt;wsp:rsid wsp:val=&quot;00555A70&quot;/&gt;&lt;wsp:rsid wsp:val=&quot;00560342&quot;/&gt;&lt;wsp:rsid wsp:val=&quot;00564FAB&quot;/&gt;&lt;wsp:rsid wsp:val=&quot;0058187F&quot;/&gt;&lt;wsp:rsid wsp:val=&quot;00583E2F&quot;/&gt;&lt;wsp:rsid wsp:val=&quot;00585D9F&quot;/&gt;&lt;wsp:rsid wsp:val=&quot;0059679B&quot;/&gt;&lt;wsp:rsid wsp:val=&quot;005A1346&quot;/&gt;&lt;wsp:rsid wsp:val=&quot;005B1E32&quot;/&gt;&lt;wsp:rsid wsp:val=&quot;005C14B4&quot;/&gt;&lt;wsp:rsid wsp:val=&quot;005C153F&quot;/&gt;&lt;wsp:rsid wsp:val=&quot;005C1812&quot;/&gt;&lt;wsp:rsid wsp:val=&quot;005C6010&quot;/&gt;&lt;wsp:rsid wsp:val=&quot;005D3131&quot;/&gt;&lt;wsp:rsid wsp:val=&quot;005D72CF&quot;/&gt;&lt;wsp:rsid wsp:val=&quot;005E0BBD&quot;/&gt;&lt;wsp:rsid wsp:val=&quot;005F07AB&quot;/&gt;&lt;wsp:rsid wsp:val=&quot;00600C59&quot;/&gt;&lt;wsp:rsid wsp:val=&quot;00604FF2&quot;/&gt;&lt;wsp:rsid wsp:val=&quot;00607897&quot;/&gt;&lt;wsp:rsid wsp:val=&quot;0062267A&quot;/&gt;&lt;wsp:rsid wsp:val=&quot;006227B1&quot;/&gt;&lt;wsp:rsid wsp:val=&quot;006229F8&quot;/&gt;&lt;wsp:rsid wsp:val=&quot;00624488&quot;/&gt;&lt;wsp:rsid wsp:val=&quot;00624883&quot;/&gt;&lt;wsp:rsid wsp:val=&quot;00624D65&quot;/&gt;&lt;wsp:rsid wsp:val=&quot;0062530B&quot;/&gt;&lt;wsp:rsid wsp:val=&quot;00630277&quot;/&gt;&lt;wsp:rsid wsp:val=&quot;00634499&quot;/&gt;&lt;wsp:rsid wsp:val=&quot;006514E5&quot;/&gt;&lt;wsp:rsid wsp:val=&quot;00664651&quot;/&gt;&lt;wsp:rsid wsp:val=&quot;00666B5B&quot;/&gt;&lt;wsp:rsid wsp:val=&quot;0066740E&quot;/&gt;&lt;wsp:rsid wsp:val=&quot;00670081&quot;/&gt;&lt;wsp:rsid wsp:val=&quot;0068193C&quot;/&gt;&lt;wsp:rsid wsp:val=&quot;0068307F&quot;/&gt;&lt;wsp:rsid wsp:val=&quot;00686603&quot;/&gt;&lt;wsp:rsid wsp:val=&quot;00694706&quot;/&gt;&lt;wsp:rsid wsp:val=&quot;006963A2&quot;/&gt;&lt;wsp:rsid wsp:val=&quot;006A5183&quot;/&gt;&lt;wsp:rsid wsp:val=&quot;006B0F8B&quot;/&gt;&lt;wsp:rsid wsp:val=&quot;006B5B23&quot;/&gt;&lt;wsp:rsid wsp:val=&quot;006C5120&quot;/&gt;&lt;wsp:rsid wsp:val=&quot;006C6CE8&quot;/&gt;&lt;wsp:rsid wsp:val=&quot;006D372B&quot;/&gt;&lt;wsp:rsid wsp:val=&quot;006D7C02&quot;/&gt;&lt;wsp:rsid wsp:val=&quot;006E46BA&quot;/&gt;&lt;wsp:rsid wsp:val=&quot;006E4737&quot;/&gt;&lt;wsp:rsid wsp:val=&quot;006E7A2B&quot;/&gt;&lt;wsp:rsid wsp:val=&quot;006F248E&quot;/&gt;&lt;wsp:rsid wsp:val=&quot;006F5D19&quot;/&gt;&lt;wsp:rsid wsp:val=&quot;00700588&quot;/&gt;&lt;wsp:rsid wsp:val=&quot;00704F93&quot;/&gt;&lt;wsp:rsid wsp:val=&quot;00711C4A&quot;/&gt;&lt;wsp:rsid wsp:val=&quot;00725692&quot;/&gt;&lt;wsp:rsid wsp:val=&quot;007300A9&quot;/&gt;&lt;wsp:rsid wsp:val=&quot;007410D6&quot;/&gt;&lt;wsp:rsid wsp:val=&quot;00752641&quot;/&gt;&lt;wsp:rsid wsp:val=&quot;00770611&quot;/&gt;&lt;wsp:rsid wsp:val=&quot;007711D4&quot;/&gt;&lt;wsp:rsid wsp:val=&quot;00781761&quot;/&gt;&lt;wsp:rsid wsp:val=&quot;0078184E&quot;/&gt;&lt;wsp:rsid wsp:val=&quot;00790F45&quot;/&gt;&lt;wsp:rsid wsp:val=&quot;00796DF8&quot;/&gt;&lt;wsp:rsid wsp:val=&quot;007975AC&quot;/&gt;&lt;wsp:rsid wsp:val=&quot;007978F2&quot;/&gt;&lt;wsp:rsid wsp:val=&quot;007A3565&quot;/&gt;&lt;wsp:rsid wsp:val=&quot;007A3933&quot;/&gt;&lt;wsp:rsid wsp:val=&quot;007A660E&quot;/&gt;&lt;wsp:rsid wsp:val=&quot;007A7E8A&quot;/&gt;&lt;wsp:rsid wsp:val=&quot;007B1555&quot;/&gt;&lt;wsp:rsid wsp:val=&quot;007B5D2D&quot;/&gt;&lt;wsp:rsid wsp:val=&quot;007D0814&quot;/&gt;&lt;wsp:rsid wsp:val=&quot;007D1DCF&quot;/&gt;&lt;wsp:rsid wsp:val=&quot;007D3A90&quot;/&gt;&lt;wsp:rsid wsp:val=&quot;008002A3&quot;/&gt;&lt;wsp:rsid wsp:val=&quot;00800808&quot;/&gt;&lt;wsp:rsid wsp:val=&quot;00806CD9&quot;/&gt;&lt;wsp:rsid wsp:val=&quot;008135E1&quot;/&gt;&lt;wsp:rsid wsp:val=&quot;00813930&quot;/&gt;&lt;wsp:rsid wsp:val=&quot;008335D2&quot;/&gt;&lt;wsp:rsid wsp:val=&quot;00841681&quot;/&gt;&lt;wsp:rsid wsp:val=&quot;0084593A&quot;/&gt;&lt;wsp:rsid wsp:val=&quot;00846865&quot;/&gt;&lt;wsp:rsid wsp:val=&quot;00851A96&quot;/&gt;&lt;wsp:rsid wsp:val=&quot;00854CBA&quot;/&gt;&lt;wsp:rsid wsp:val=&quot;00874BDA&quot;/&gt;&lt;wsp:rsid wsp:val=&quot;00875FD4&quot;/&gt;&lt;wsp:rsid wsp:val=&quot;00881430&quot;/&gt;&lt;wsp:rsid wsp:val=&quot;00885DD7&quot;/&gt;&lt;wsp:rsid wsp:val=&quot;00890712&quot;/&gt;&lt;wsp:rsid wsp:val=&quot;00891FE5&quot;/&gt;&lt;wsp:rsid wsp:val=&quot;00894FD9&quot;/&gt;&lt;wsp:rsid wsp:val=&quot;008A5B41&quot;/&gt;&lt;wsp:rsid wsp:val=&quot;008B03F4&quot;/&gt;&lt;wsp:rsid wsp:val=&quot;008B2168&quot;/&gt;&lt;wsp:rsid wsp:val=&quot;008B48FE&quot;/&gt;&lt;wsp:rsid wsp:val=&quot;008B5745&quot;/&gt;&lt;wsp:rsid wsp:val=&quot;008B661F&quot;/&gt;&lt;wsp:rsid wsp:val=&quot;008B78C4&quot;/&gt;&lt;wsp:rsid wsp:val=&quot;008B7A4C&quot;/&gt;&lt;wsp:rsid wsp:val=&quot;008C0E82&quot;/&gt;&lt;wsp:rsid wsp:val=&quot;008D0902&quot;/&gt;&lt;wsp:rsid wsp:val=&quot;008D0D95&quot;/&gt;&lt;wsp:rsid wsp:val=&quot;008E09CD&quot;/&gt;&lt;wsp:rsid wsp:val=&quot;008E4E7C&quot;/&gt;&lt;wsp:rsid wsp:val=&quot;008F7A8C&quot;/&gt;&lt;wsp:rsid wsp:val=&quot;00901D06&quot;/&gt;&lt;wsp:rsid wsp:val=&quot;00914EAF&quot;/&gt;&lt;wsp:rsid wsp:val=&quot;00915459&quot;/&gt;&lt;wsp:rsid wsp:val=&quot;00915BC5&quot;/&gt;&lt;wsp:rsid wsp:val=&quot;009205F3&quot;/&gt;&lt;wsp:rsid wsp:val=&quot;00921AE5&quot;/&gt;&lt;wsp:rsid wsp:val=&quot;00924835&quot;/&gt;&lt;wsp:rsid wsp:val=&quot;00927296&quot;/&gt;&lt;wsp:rsid wsp:val=&quot;00927C40&quot;/&gt;&lt;wsp:rsid wsp:val=&quot;00933048&quot;/&gt;&lt;wsp:rsid wsp:val=&quot;00934604&quot;/&gt;&lt;wsp:rsid wsp:val=&quot;00952504&quot;/&gt;&lt;wsp:rsid wsp:val=&quot;00954956&quot;/&gt;&lt;wsp:rsid wsp:val=&quot;0096101F&quot;/&gt;&lt;wsp:rsid wsp:val=&quot;00961488&quot;/&gt;&lt;wsp:rsid wsp:val=&quot;00981D4B&quot;/&gt;&lt;wsp:rsid wsp:val=&quot;009933E0&quot;/&gt;&lt;wsp:rsid wsp:val=&quot;0099669D&quot;/&gt;&lt;wsp:rsid wsp:val=&quot;009A3536&quot;/&gt;&lt;wsp:rsid wsp:val=&quot;009A3C5C&quot;/&gt;&lt;wsp:rsid wsp:val=&quot;009A6AA6&quot;/&gt;&lt;wsp:rsid wsp:val=&quot;009B1A32&quot;/&gt;&lt;wsp:rsid wsp:val=&quot;009B5398&quot;/&gt;&lt;wsp:rsid wsp:val=&quot;009C1396&quot;/&gt;&lt;wsp:rsid wsp:val=&quot;009D227C&quot;/&gt;&lt;wsp:rsid wsp:val=&quot;009D2F05&quot;/&gt;&lt;wsp:rsid wsp:val=&quot;009D633C&quot;/&gt;&lt;wsp:rsid wsp:val=&quot;009E0DB8&quot;/&gt;&lt;wsp:rsid wsp:val=&quot;009E2589&quot;/&gt;&lt;wsp:rsid wsp:val=&quot;009E3130&quot;/&gt;&lt;wsp:rsid wsp:val=&quot;009E5EA6&quot;/&gt;&lt;wsp:rsid wsp:val=&quot;009E737C&quot;/&gt;&lt;wsp:rsid wsp:val=&quot;009F0753&quot;/&gt;&lt;wsp:rsid wsp:val=&quot;009F15BA&quot;/&gt;&lt;wsp:rsid wsp:val=&quot;009F44B8&quot;/&gt;&lt;wsp:rsid wsp:val=&quot;009F4C4B&quot;/&gt;&lt;wsp:rsid wsp:val=&quot;009F6DAB&quot;/&gt;&lt;wsp:rsid wsp:val=&quot;00A011A9&quot;/&gt;&lt;wsp:rsid wsp:val=&quot;00A01828&quot;/&gt;&lt;wsp:rsid wsp:val=&quot;00A05347&quot;/&gt;&lt;wsp:rsid wsp:val=&quot;00A05368&quot;/&gt;&lt;wsp:rsid wsp:val=&quot;00A10625&quot;/&gt;&lt;wsp:rsid wsp:val=&quot;00A13979&quot;/&gt;&lt;wsp:rsid wsp:val=&quot;00A14DAA&quot;/&gt;&lt;wsp:rsid wsp:val=&quot;00A177B5&quot;/&gt;&lt;wsp:rsid wsp:val=&quot;00A22A67&quot;/&gt;&lt;wsp:rsid wsp:val=&quot;00A25056&quot;/&gt;&lt;wsp:rsid wsp:val=&quot;00A26010&quot;/&gt;&lt;wsp:rsid wsp:val=&quot;00A31FED&quot;/&gt;&lt;wsp:rsid wsp:val=&quot;00A513BC&quot;/&gt;&lt;wsp:rsid wsp:val=&quot;00A53A99&quot;/&gt;&lt;wsp:rsid wsp:val=&quot;00A5634B&quot;/&gt;&lt;wsp:rsid wsp:val=&quot;00A56DE6&quot;/&gt;&lt;wsp:rsid wsp:val=&quot;00A61D87&quot;/&gt;&lt;wsp:rsid wsp:val=&quot;00A65135&quot;/&gt;&lt;wsp:rsid wsp:val=&quot;00A67544&quot;/&gt;&lt;wsp:rsid wsp:val=&quot;00A7015F&quot;/&gt;&lt;wsp:rsid wsp:val=&quot;00A75CDB&quot;/&gt;&lt;wsp:rsid wsp:val=&quot;00A8068C&quot;/&gt;&lt;wsp:rsid wsp:val=&quot;00A83D00&quot;/&gt;&lt;wsp:rsid wsp:val=&quot;00A8472A&quot;/&gt;&lt;wsp:rsid wsp:val=&quot;00A84D30&quot;/&gt;&lt;wsp:rsid wsp:val=&quot;00A8746D&quot;/&gt;&lt;wsp:rsid wsp:val=&quot;00A9095F&quot;/&gt;&lt;wsp:rsid wsp:val=&quot;00A941B7&quot;/&gt;&lt;wsp:rsid wsp:val=&quot;00A97660&quot;/&gt;&lt;wsp:rsid wsp:val=&quot;00AA66FA&quot;/&gt;&lt;wsp:rsid wsp:val=&quot;00AB08DE&quot;/&gt;&lt;wsp:rsid wsp:val=&quot;00AB2837&quot;/&gt;&lt;wsp:rsid wsp:val=&quot;00AB53DB&quot;/&gt;&lt;wsp:rsid wsp:val=&quot;00AC250E&quot;/&gt;&lt;wsp:rsid wsp:val=&quot;00AC318B&quot;/&gt;&lt;wsp:rsid wsp:val=&quot;00AC7418&quot;/&gt;&lt;wsp:rsid wsp:val=&quot;00AD3BC5&quot;/&gt;&lt;wsp:rsid wsp:val=&quot;00AE7350&quot;/&gt;&lt;wsp:rsid wsp:val=&quot;00AE75CD&quot;/&gt;&lt;wsp:rsid wsp:val=&quot;00B06DE9&quot;/&gt;&lt;wsp:rsid wsp:val=&quot;00B11620&quot;/&gt;&lt;wsp:rsid wsp:val=&quot;00B13E89&quot;/&gt;&lt;wsp:rsid wsp:val=&quot;00B14BA2&quot;/&gt;&lt;wsp:rsid wsp:val=&quot;00B17CA7&quot;/&gt;&lt;wsp:rsid wsp:val=&quot;00B222FA&quot;/&gt;&lt;wsp:rsid wsp:val=&quot;00B27256&quot;/&gt;&lt;wsp:rsid wsp:val=&quot;00B3456E&quot;/&gt;&lt;wsp:rsid wsp:val=&quot;00B501D8&quot;/&gt;&lt;wsp:rsid wsp:val=&quot;00B521B3&quot;/&gt;&lt;wsp:rsid wsp:val=&quot;00B523AA&quot;/&gt;&lt;wsp:rsid wsp:val=&quot;00B567DC&quot;/&gt;&lt;wsp:rsid wsp:val=&quot;00B62C43&quot;/&gt;&lt;wsp:rsid wsp:val=&quot;00B63883&quot;/&gt;&lt;wsp:rsid wsp:val=&quot;00B658C1&quot;/&gt;&lt;wsp:rsid wsp:val=&quot;00B6679E&quot;/&gt;&lt;wsp:rsid wsp:val=&quot;00B66C33&quot;/&gt;&lt;wsp:rsid wsp:val=&quot;00B7291A&quot;/&gt;&lt;wsp:rsid wsp:val=&quot;00B74701&quot;/&gt;&lt;wsp:rsid wsp:val=&quot;00B8332B&quot;/&gt;&lt;wsp:rsid wsp:val=&quot;00B84B03&quot;/&gt;&lt;wsp:rsid wsp:val=&quot;00B8651B&quot;/&gt;&lt;wsp:rsid wsp:val=&quot;00B87F40&quot;/&gt;&lt;wsp:rsid wsp:val=&quot;00B95426&quot;/&gt;&lt;wsp:rsid wsp:val=&quot;00B97A1F&quot;/&gt;&lt;wsp:rsid wsp:val=&quot;00BA4923&quot;/&gt;&lt;wsp:rsid wsp:val=&quot;00BA6FFB&quot;/&gt;&lt;wsp:rsid wsp:val=&quot;00BB2601&quot;/&gt;&lt;wsp:rsid wsp:val=&quot;00BB3AE9&quot;/&gt;&lt;wsp:rsid wsp:val=&quot;00BB55F6&quot;/&gt;&lt;wsp:rsid wsp:val=&quot;00BB6583&quot;/&gt;&lt;wsp:rsid wsp:val=&quot;00BC75D2&quot;/&gt;&lt;wsp:rsid wsp:val=&quot;00BD49FA&quot;/&gt;&lt;wsp:rsid wsp:val=&quot;00BD6785&quot;/&gt;&lt;wsp:rsid wsp:val=&quot;00BF0CCB&quot;/&gt;&lt;wsp:rsid wsp:val=&quot;00C02DB8&quot;/&gt;&lt;wsp:rsid wsp:val=&quot;00C06240&quot;/&gt;&lt;wsp:rsid wsp:val=&quot;00C117D4&quot;/&gt;&lt;wsp:rsid wsp:val=&quot;00C14596&quot;/&gt;&lt;wsp:rsid wsp:val=&quot;00C22888&quot;/&gt;&lt;wsp:rsid wsp:val=&quot;00C267A0&quot;/&gt;&lt;wsp:rsid wsp:val=&quot;00C30067&quot;/&gt;&lt;wsp:rsid wsp:val=&quot;00C32E6D&quot;/&gt;&lt;wsp:rsid wsp:val=&quot;00C35B11&quot;/&gt;&lt;wsp:rsid wsp:val=&quot;00C42C10&quot;/&gt;&lt;wsp:rsid wsp:val=&quot;00C47497&quot;/&gt;&lt;wsp:rsid wsp:val=&quot;00C47813&quot;/&gt;&lt;wsp:rsid wsp:val=&quot;00C50579&quot;/&gt;&lt;wsp:rsid wsp:val=&quot;00C60974&quot;/&gt;&lt;wsp:rsid wsp:val=&quot;00C64C55&quot;/&gt;&lt;wsp:rsid wsp:val=&quot;00C6575F&quot;/&gt;&lt;wsp:rsid wsp:val=&quot;00C6795F&quot;/&gt;&lt;wsp:rsid wsp:val=&quot;00C70C0E&quot;/&gt;&lt;wsp:rsid wsp:val=&quot;00C73F8B&quot;/&gt;&lt;wsp:rsid wsp:val=&quot;00C74005&quot;/&gt;&lt;wsp:rsid wsp:val=&quot;00C752F3&quot;/&gt;&lt;wsp:rsid wsp:val=&quot;00C80ED6&quot;/&gt;&lt;wsp:rsid wsp:val=&quot;00C82821&quot;/&gt;&lt;wsp:rsid wsp:val=&quot;00C8470F&quot;/&gt;&lt;wsp:rsid wsp:val=&quot;00C858E5&quot;/&gt;&lt;wsp:rsid wsp:val=&quot;00C9244F&quot;/&gt;&lt;wsp:rsid wsp:val=&quot;00C9375C&quot;/&gt;&lt;wsp:rsid wsp:val=&quot;00C94204&quot;/&gt;&lt;wsp:rsid wsp:val=&quot;00C9663D&quot;/&gt;&lt;wsp:rsid wsp:val=&quot;00C97227&quot;/&gt;&lt;wsp:rsid wsp:val=&quot;00C97567&quot;/&gt;&lt;wsp:rsid wsp:val=&quot;00CA3F0E&quot;/&gt;&lt;wsp:rsid wsp:val=&quot;00CA7A87&quot;/&gt;&lt;wsp:rsid wsp:val=&quot;00CB733F&quot;/&gt;&lt;wsp:rsid wsp:val=&quot;00CB78EE&quot;/&gt;&lt;wsp:rsid wsp:val=&quot;00CC27CA&quot;/&gt;&lt;wsp:rsid wsp:val=&quot;00CC3C26&quot;/&gt;&lt;wsp:rsid wsp:val=&quot;00CD6F70&quot;/&gt;&lt;wsp:rsid wsp:val=&quot;00CE2213&quot;/&gt;&lt;wsp:rsid wsp:val=&quot;00D03663&quot;/&gt;&lt;wsp:rsid wsp:val=&quot;00D17DC2&quot;/&gt;&lt;wsp:rsid wsp:val=&quot;00D2377E&quot;/&gt;&lt;wsp:rsid wsp:val=&quot;00D260F9&quot;/&gt;&lt;wsp:rsid wsp:val=&quot;00D33B7F&quot;/&gt;&lt;wsp:rsid wsp:val=&quot;00D36E77&quot;/&gt;&lt;wsp:rsid wsp:val=&quot;00D41AAC&quot;/&gt;&lt;wsp:rsid wsp:val=&quot;00D51E0A&quot;/&gt;&lt;wsp:rsid wsp:val=&quot;00D563B1&quot;/&gt;&lt;wsp:rsid wsp:val=&quot;00D577AA&quot;/&gt;&lt;wsp:rsid wsp:val=&quot;00D6087E&quot;/&gt;&lt;wsp:rsid wsp:val=&quot;00D618E0&quot;/&gt;&lt;wsp:rsid wsp:val=&quot;00D61A2A&quot;/&gt;&lt;wsp:rsid wsp:val=&quot;00D6351D&quot;/&gt;&lt;wsp:rsid wsp:val=&quot;00D7179E&quot;/&gt;&lt;wsp:rsid wsp:val=&quot;00D73416&quot;/&gt;&lt;wsp:rsid wsp:val=&quot;00D814D8&quot;/&gt;&lt;wsp:rsid wsp:val=&quot;00D82EE5&quot;/&gt;&lt;wsp:rsid wsp:val=&quot;00D84187&quot;/&gt;&lt;wsp:rsid wsp:val=&quot;00D9005E&quot;/&gt;&lt;wsp:rsid wsp:val=&quot;00D90CC2&quot;/&gt;&lt;wsp:rsid wsp:val=&quot;00D91031&quot;/&gt;&lt;wsp:rsid wsp:val=&quot;00DA4294&quot;/&gt;&lt;wsp:rsid wsp:val=&quot;00DA4514&quot;/&gt;&lt;wsp:rsid wsp:val=&quot;00DB5C3D&quot;/&gt;&lt;wsp:rsid wsp:val=&quot;00DB75C3&quot;/&gt;&lt;wsp:rsid wsp:val=&quot;00DC52B2&quot;/&gt;&lt;wsp:rsid wsp:val=&quot;00DE0128&quot;/&gt;&lt;wsp:rsid wsp:val=&quot;00DE1F5A&quot;/&gt;&lt;wsp:rsid wsp:val=&quot;00DE597B&quot;/&gt;&lt;wsp:rsid wsp:val=&quot;00DF12CC&quot;/&gt;&lt;wsp:rsid wsp:val=&quot;00DF6AEE&quot;/&gt;&lt;wsp:rsid wsp:val=&quot;00E0096B&quot;/&gt;&lt;wsp:rsid wsp:val=&quot;00E01939&quot;/&gt;&lt;wsp:rsid wsp:val=&quot;00E02389&quot;/&gt;&lt;wsp:rsid wsp:val=&quot;00E100F0&quot;/&gt;&lt;wsp:rsid wsp:val=&quot;00E10CD8&quot;/&gt;&lt;wsp:rsid wsp:val=&quot;00E11F28&quot;/&gt;&lt;wsp:rsid wsp:val=&quot;00E12E9A&quot;/&gt;&lt;wsp:rsid wsp:val=&quot;00E1493F&quot;/&gt;&lt;wsp:rsid wsp:val=&quot;00E15901&quot;/&gt;&lt;wsp:rsid wsp:val=&quot;00E20280&quot;/&gt;&lt;wsp:rsid wsp:val=&quot;00E209BE&quot;/&gt;&lt;wsp:rsid wsp:val=&quot;00E22FAD&quot;/&gt;&lt;wsp:rsid wsp:val=&quot;00E25A27&quot;/&gt;&lt;wsp:rsid wsp:val=&quot;00E3437A&quot;/&gt;&lt;wsp:rsid wsp:val=&quot;00E36BCE&quot;/&gt;&lt;wsp:rsid wsp:val=&quot;00E36FE8&quot;/&gt;&lt;wsp:rsid wsp:val=&quot;00E43A64&quot;/&gt;&lt;wsp:rsid wsp:val=&quot;00E45A9C&quot;/&gt;&lt;wsp:rsid wsp:val=&quot;00E527CC&quot;/&gt;&lt;wsp:rsid wsp:val=&quot;00E52D22&quot;/&gt;&lt;wsp:rsid wsp:val=&quot;00E5357F&quot;/&gt;&lt;wsp:rsid wsp:val=&quot;00E54B9B&quot;/&gt;&lt;wsp:rsid wsp:val=&quot;00E54CA5&quot;/&gt;&lt;wsp:rsid wsp:val=&quot;00E55D3B&quot;/&gt;&lt;wsp:rsid wsp:val=&quot;00E64AE6&quot;/&gt;&lt;wsp:rsid wsp:val=&quot;00E72CC7&quot;/&gt;&lt;wsp:rsid wsp:val=&quot;00E741E9&quot;/&gt;&lt;wsp:rsid wsp:val=&quot;00E74F76&quot;/&gt;&lt;wsp:rsid wsp:val=&quot;00E75209&quot;/&gt;&lt;wsp:rsid wsp:val=&quot;00E84E68&quot;/&gt;&lt;wsp:rsid wsp:val=&quot;00E92C32&quot;/&gt;&lt;wsp:rsid wsp:val=&quot;00E95D17&quot;/&gt;&lt;wsp:rsid wsp:val=&quot;00EB431B&quot;/&gt;&lt;wsp:rsid wsp:val=&quot;00EB6B58&quot;/&gt;&lt;wsp:rsid wsp:val=&quot;00EB7B3A&quot;/&gt;&lt;wsp:rsid wsp:val=&quot;00EC094B&quot;/&gt;&lt;wsp:rsid wsp:val=&quot;00EC2F11&quot;/&gt;&lt;wsp:rsid wsp:val=&quot;00ED36AC&quot;/&gt;&lt;wsp:rsid wsp:val=&quot;00ED3900&quot;/&gt;&lt;wsp:rsid wsp:val=&quot;00ED5B25&quot;/&gt;&lt;wsp:rsid wsp:val=&quot;00ED6212&quot;/&gt;&lt;wsp:rsid wsp:val=&quot;00EE1833&quot;/&gt;&lt;wsp:rsid wsp:val=&quot;00EE1B4F&quot;/&gt;&lt;wsp:rsid wsp:val=&quot;00EE5E77&quot;/&gt;&lt;wsp:rsid wsp:val=&quot;00EF17C8&quot;/&gt;&lt;wsp:rsid wsp:val=&quot;00EF461C&quot;/&gt;&lt;wsp:rsid wsp:val=&quot;00F04E53&quot;/&gt;&lt;wsp:rsid wsp:val=&quot;00F06FDD&quot;/&gt;&lt;wsp:rsid wsp:val=&quot;00F119AA&quot;/&gt;&lt;wsp:rsid wsp:val=&quot;00F206C6&quot;/&gt;&lt;wsp:rsid wsp:val=&quot;00F23093&quot;/&gt;&lt;wsp:rsid wsp:val=&quot;00F23F50&quot;/&gt;&lt;wsp:rsid wsp:val=&quot;00F30037&quot;/&gt;&lt;wsp:rsid wsp:val=&quot;00F30B8F&quot;/&gt;&lt;wsp:rsid wsp:val=&quot;00F31CC7&quot;/&gt;&lt;wsp:rsid wsp:val=&quot;00F35A6B&quot;/&gt;&lt;wsp:rsid wsp:val=&quot;00F452B4&quot;/&gt;&lt;wsp:rsid wsp:val=&quot;00F464B0&quot;/&gt;&lt;wsp:rsid wsp:val=&quot;00F47E21&quot;/&gt;&lt;wsp:rsid wsp:val=&quot;00F5426B&quot;/&gt;&lt;wsp:rsid wsp:val=&quot;00F54C34&quot;/&gt;&lt;wsp:rsid wsp:val=&quot;00F56012&quot;/&gt;&lt;wsp:rsid wsp:val=&quot;00F574F2&quot;/&gt;&lt;wsp:rsid wsp:val=&quot;00F57F60&quot;/&gt;&lt;wsp:rsid wsp:val=&quot;00F67166&quot;/&gt;&lt;wsp:rsid wsp:val=&quot;00F80CBD&quot;/&gt;&lt;wsp:rsid wsp:val=&quot;00F80D54&quot;/&gt;&lt;wsp:rsid wsp:val=&quot;00F816E5&quot;/&gt;&lt;wsp:rsid wsp:val=&quot;00F81F60&quot;/&gt;&lt;wsp:rsid wsp:val=&quot;00F850F3&quot;/&gt;&lt;wsp:rsid wsp:val=&quot;00F874EB&quot;/&gt;&lt;wsp:rsid wsp:val=&quot;00F92611&quot;/&gt;&lt;wsp:rsid wsp:val=&quot;00F9270F&quot;/&gt;&lt;wsp:rsid wsp:val=&quot;00FA31BA&quot;/&gt;&lt;wsp:rsid wsp:val=&quot;00FB1706&quot;/&gt;&lt;wsp:rsid wsp:val=&quot;00FB2558&quot;/&gt;&lt;wsp:rsid wsp:val=&quot;00FB3A38&quot;/&gt;&lt;wsp:rsid wsp:val=&quot;00FB4E44&quot;/&gt;&lt;wsp:rsid wsp:val=&quot;00FB6C29&quot;/&gt;&lt;wsp:rsid wsp:val=&quot;00FC2377&quot;/&gt;&lt;wsp:rsid wsp:val=&quot;00FC4A88&quot;/&gt;&lt;wsp:rsid wsp:val=&quot;00FC7BC2&quot;/&gt;&lt;wsp:rsid wsp:val=&quot;00FD0602&quot;/&gt;&lt;wsp:rsid wsp:val=&quot;00FD7F11&quot;/&gt;&lt;wsp:rsid wsp:val=&quot;00FE3C7B&quot;/&gt;&lt;wsp:rsid wsp:val=&quot;00FE6FF9&quot;/&gt;&lt;wsp:rsid wsp:val=&quot;00FF009E&quot;/&gt;&lt;/wsp:rsids&gt;&lt;/w:docPr&gt;&lt;w:body&gt;&lt;w:p wsp:rsidR=&quot;00000000&quot; wsp:rsidRDefault=&quot;00B501D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ї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0239AF">
        <w:rPr>
          <w:rFonts w:ascii="Times New Roman" w:hAnsi="Times New Roman"/>
          <w:sz w:val="28"/>
          <w:szCs w:val="28"/>
        </w:rPr>
        <w:instrText xml:space="preserve"> </w:instrText>
      </w:r>
      <w:r w:rsidRPr="000239AF">
        <w:rPr>
          <w:rFonts w:ascii="Times New Roman" w:hAnsi="Times New Roman"/>
          <w:sz w:val="28"/>
          <w:szCs w:val="28"/>
        </w:rPr>
        <w:fldChar w:fldCharType="separate"/>
      </w:r>
      <w:r w:rsidRPr="000239AF">
        <w:pict>
          <v:shape id="_x0000_i1033" type="#_x0000_t75" style="width:16.8pt;height:15.6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27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7015F&quot;/&gt;&lt;wsp:rsid wsp:val=&quot;00000329&quot;/&gt;&lt;wsp:rsid wsp:val=&quot;00010D3C&quot;/&gt;&lt;wsp:rsid wsp:val=&quot;0001236D&quot;/&gt;&lt;wsp:rsid wsp:val=&quot;000123B4&quot;/&gt;&lt;wsp:rsid wsp:val=&quot;000131D2&quot;/&gt;&lt;wsp:rsid wsp:val=&quot;000239AF&quot;/&gt;&lt;wsp:rsid wsp:val=&quot;00025CB4&quot;/&gt;&lt;wsp:rsid wsp:val=&quot;0003661A&quot;/&gt;&lt;wsp:rsid wsp:val=&quot;00043F6F&quot;/&gt;&lt;wsp:rsid wsp:val=&quot;00044799&quot;/&gt;&lt;wsp:rsid wsp:val=&quot;0005240C&quot;/&gt;&lt;wsp:rsid wsp:val=&quot;00057861&quot;/&gt;&lt;wsp:rsid wsp:val=&quot;000601F6&quot;/&gt;&lt;wsp:rsid wsp:val=&quot;00066C13&quot;/&gt;&lt;wsp:rsid wsp:val=&quot;000677D9&quot;/&gt;&lt;wsp:rsid wsp:val=&quot;0007052F&quot;/&gt;&lt;wsp:rsid wsp:val=&quot;00070E87&quot;/&gt;&lt;wsp:rsid wsp:val=&quot;000715E2&quot;/&gt;&lt;wsp:rsid wsp:val=&quot;00074F10&quot;/&gt;&lt;wsp:rsid wsp:val=&quot;000977B3&quot;/&gt;&lt;wsp:rsid wsp:val=&quot;000A0849&quot;/&gt;&lt;wsp:rsid wsp:val=&quot;000A3513&quot;/&gt;&lt;wsp:rsid wsp:val=&quot;000B7361&quot;/&gt;&lt;wsp:rsid wsp:val=&quot;000C0B98&quot;/&gt;&lt;wsp:rsid wsp:val=&quot;000C1882&quot;/&gt;&lt;wsp:rsid wsp:val=&quot;000C20C5&quot;/&gt;&lt;wsp:rsid wsp:val=&quot;000C29FC&quot;/&gt;&lt;wsp:rsid wsp:val=&quot;000D3622&quot;/&gt;&lt;wsp:rsid wsp:val=&quot;000D7996&quot;/&gt;&lt;wsp:rsid wsp:val=&quot;000E33D1&quot;/&gt;&lt;wsp:rsid wsp:val=&quot;000E6828&quot;/&gt;&lt;wsp:rsid wsp:val=&quot;000F045A&quot;/&gt;&lt;wsp:rsid wsp:val=&quot;000F0C4E&quot;/&gt;&lt;wsp:rsid wsp:val=&quot;000F111D&quot;/&gt;&lt;wsp:rsid wsp:val=&quot;000F3001&quot;/&gt;&lt;wsp:rsid wsp:val=&quot;00104FD5&quot;/&gt;&lt;wsp:rsid wsp:val=&quot;0010559C&quot;/&gt;&lt;wsp:rsid wsp:val=&quot;00111AD7&quot;/&gt;&lt;wsp:rsid wsp:val=&quot;00123FF5&quot;/&gt;&lt;wsp:rsid wsp:val=&quot;001332FF&quot;/&gt;&lt;wsp:rsid wsp:val=&quot;00133B44&quot;/&gt;&lt;wsp:rsid wsp:val=&quot;00136A5B&quot;/&gt;&lt;wsp:rsid wsp:val=&quot;00142DF8&quot;/&gt;&lt;wsp:rsid wsp:val=&quot;001450AE&quot;/&gt;&lt;wsp:rsid wsp:val=&quot;00147738&quot;/&gt;&lt;wsp:rsid wsp:val=&quot;001527AB&quot;/&gt;&lt;wsp:rsid wsp:val=&quot;00157261&quot;/&gt;&lt;wsp:rsid wsp:val=&quot;00161055&quot;/&gt;&lt;wsp:rsid wsp:val=&quot;00165B64&quot;/&gt;&lt;wsp:rsid wsp:val=&quot;0017137C&quot;/&gt;&lt;wsp:rsid wsp:val=&quot;0017557F&quot;/&gt;&lt;wsp:rsid wsp:val=&quot;00191393&quot;/&gt;&lt;wsp:rsid wsp:val=&quot;00194C67&quot;/&gt;&lt;wsp:rsid wsp:val=&quot;00194FBA&quot;/&gt;&lt;wsp:rsid wsp:val=&quot;0019542E&quot;/&gt;&lt;wsp:rsid wsp:val=&quot;0019560D&quot;/&gt;&lt;wsp:rsid wsp:val=&quot;00196AEA&quot;/&gt;&lt;wsp:rsid wsp:val=&quot;001A0CD7&quot;/&gt;&lt;wsp:rsid wsp:val=&quot;001A54D2&quot;/&gt;&lt;wsp:rsid wsp:val=&quot;001A7A26&quot;/&gt;&lt;wsp:rsid wsp:val=&quot;001B1E94&quot;/&gt;&lt;wsp:rsid wsp:val=&quot;001B53BF&quot;/&gt;&lt;wsp:rsid wsp:val=&quot;001B6317&quot;/&gt;&lt;wsp:rsid wsp:val=&quot;001C2599&quot;/&gt;&lt;wsp:rsid wsp:val=&quot;001C2EB2&quot;/&gt;&lt;wsp:rsid wsp:val=&quot;001C53ED&quot;/&gt;&lt;wsp:rsid wsp:val=&quot;001D7950&quot;/&gt;&lt;wsp:rsid wsp:val=&quot;001E104E&quot;/&gt;&lt;wsp:rsid wsp:val=&quot;001E123A&quot;/&gt;&lt;wsp:rsid wsp:val=&quot;001F1A34&quot;/&gt;&lt;wsp:rsid wsp:val=&quot;001F1EF8&quot;/&gt;&lt;wsp:rsid wsp:val=&quot;001F6F2B&quot;/&gt;&lt;wsp:rsid wsp:val=&quot;00204D4A&quot;/&gt;&lt;wsp:rsid wsp:val=&quot;00205B1E&quot;/&gt;&lt;wsp:rsid wsp:val=&quot;00216C14&quot;/&gt;&lt;wsp:rsid wsp:val=&quot;0022531B&quot;/&gt;&lt;wsp:rsid wsp:val=&quot;00233FA0&quot;/&gt;&lt;wsp:rsid wsp:val=&quot;002578E1&quot;/&gt;&lt;wsp:rsid wsp:val=&quot;002616C3&quot;/&gt;&lt;wsp:rsid wsp:val=&quot;00261DE3&quot;/&gt;&lt;wsp:rsid wsp:val=&quot;0026759C&quot;/&gt;&lt;wsp:rsid wsp:val=&quot;00271955&quot;/&gt;&lt;wsp:rsid wsp:val=&quot;002758A8&quot;/&gt;&lt;wsp:rsid wsp:val=&quot;002774EF&quot;/&gt;&lt;wsp:rsid wsp:val=&quot;00287936&quot;/&gt;&lt;wsp:rsid wsp:val=&quot;00290B64&quot;/&gt;&lt;wsp:rsid wsp:val=&quot;002968BF&quot;/&gt;&lt;wsp:rsid wsp:val=&quot;00297E1F&quot;/&gt;&lt;wsp:rsid wsp:val=&quot;002A001C&quot;/&gt;&lt;wsp:rsid wsp:val=&quot;002A2678&quot;/&gt;&lt;wsp:rsid wsp:val=&quot;002A4424&quot;/&gt;&lt;wsp:rsid wsp:val=&quot;002A52E2&quot;/&gt;&lt;wsp:rsid wsp:val=&quot;002A688D&quot;/&gt;&lt;wsp:rsid wsp:val=&quot;002B328C&quot;/&gt;&lt;wsp:rsid wsp:val=&quot;002B7187&quot;/&gt;&lt;wsp:rsid wsp:val=&quot;002C638B&quot;/&gt;&lt;wsp:rsid wsp:val=&quot;002D7262&quot;/&gt;&lt;wsp:rsid wsp:val=&quot;002E7BA0&quot;/&gt;&lt;wsp:rsid wsp:val=&quot;0030179B&quot;/&gt;&lt;wsp:rsid wsp:val=&quot;003046F5&quot;/&gt;&lt;wsp:rsid wsp:val=&quot;00315034&quot;/&gt;&lt;wsp:rsid wsp:val=&quot;00323922&quot;/&gt;&lt;wsp:rsid wsp:val=&quot;00324CDC&quot;/&gt;&lt;wsp:rsid wsp:val=&quot;00333633&quot;/&gt;&lt;wsp:rsid wsp:val=&quot;003358C7&quot;/&gt;&lt;wsp:rsid wsp:val=&quot;003376B7&quot;/&gt;&lt;wsp:rsid wsp:val=&quot;00340130&quot;/&gt;&lt;wsp:rsid wsp:val=&quot;00342F66&quot;/&gt;&lt;wsp:rsid wsp:val=&quot;003451DA&quot;/&gt;&lt;wsp:rsid wsp:val=&quot;003469B1&quot;/&gt;&lt;wsp:rsid wsp:val=&quot;00351157&quot;/&gt;&lt;wsp:rsid wsp:val=&quot;00351FA0&quot;/&gt;&lt;wsp:rsid wsp:val=&quot;0035394F&quot;/&gt;&lt;wsp:rsid wsp:val=&quot;00357816&quot;/&gt;&lt;wsp:rsid wsp:val=&quot;00361702&quot;/&gt;&lt;wsp:rsid wsp:val=&quot;00361C22&quot;/&gt;&lt;wsp:rsid wsp:val=&quot;00374C69&quot;/&gt;&lt;wsp:rsid wsp:val=&quot;0037592B&quot;/&gt;&lt;wsp:rsid wsp:val=&quot;00381A03&quot;/&gt;&lt;wsp:rsid wsp:val=&quot;00386937&quot;/&gt;&lt;wsp:rsid wsp:val=&quot;0038762B&quot;/&gt;&lt;wsp:rsid wsp:val=&quot;003909F1&quot;/&gt;&lt;wsp:rsid wsp:val=&quot;0039250C&quot;/&gt;&lt;wsp:rsid wsp:val=&quot;003B1230&quot;/&gt;&lt;wsp:rsid wsp:val=&quot;003B5100&quot;/&gt;&lt;wsp:rsid wsp:val=&quot;003B5A84&quot;/&gt;&lt;wsp:rsid wsp:val=&quot;003C2B25&quot;/&gt;&lt;wsp:rsid wsp:val=&quot;003D1BD8&quot;/&gt;&lt;wsp:rsid wsp:val=&quot;003D29D3&quot;/&gt;&lt;wsp:rsid wsp:val=&quot;003D50FE&quot;/&gt;&lt;wsp:rsid wsp:val=&quot;003E53B3&quot;/&gt;&lt;wsp:rsid wsp:val=&quot;003E59B2&quot;/&gt;&lt;wsp:rsid wsp:val=&quot;003E6B25&quot;/&gt;&lt;wsp:rsid wsp:val=&quot;003F229C&quot;/&gt;&lt;wsp:rsid wsp:val=&quot;00400D41&quot;/&gt;&lt;wsp:rsid wsp:val=&quot;00400D94&quot;/&gt;&lt;wsp:rsid wsp:val=&quot;00410175&quot;/&gt;&lt;wsp:rsid wsp:val=&quot;0042344C&quot;/&gt;&lt;wsp:rsid wsp:val=&quot;004375D7&quot;/&gt;&lt;wsp:rsid wsp:val=&quot;00440A4A&quot;/&gt;&lt;wsp:rsid wsp:val=&quot;00445253&quot;/&gt;&lt;wsp:rsid wsp:val=&quot;00445CE5&quot;/&gt;&lt;wsp:rsid wsp:val=&quot;00446121&quot;/&gt;&lt;wsp:rsid wsp:val=&quot;00446738&quot;/&gt;&lt;wsp:rsid wsp:val=&quot;00447560&quot;/&gt;&lt;wsp:rsid wsp:val=&quot;0045176C&quot;/&gt;&lt;wsp:rsid wsp:val=&quot;004522B4&quot;/&gt;&lt;wsp:rsid wsp:val=&quot;00461B54&quot;/&gt;&lt;wsp:rsid wsp:val=&quot;004631E5&quot;/&gt;&lt;wsp:rsid wsp:val=&quot;00466615&quot;/&gt;&lt;wsp:rsid wsp:val=&quot;004668CF&quot;/&gt;&lt;wsp:rsid wsp:val=&quot;00486D54&quot;/&gt;&lt;wsp:rsid wsp:val=&quot;0049187D&quot;/&gt;&lt;wsp:rsid wsp:val=&quot;00492FA5&quot;/&gt;&lt;wsp:rsid wsp:val=&quot;00493455&quot;/&gt;&lt;wsp:rsid wsp:val=&quot;00494FBC&quot;/&gt;&lt;wsp:rsid wsp:val=&quot;00497F37&quot;/&gt;&lt;wsp:rsid wsp:val=&quot;004A017A&quot;/&gt;&lt;wsp:rsid wsp:val=&quot;004A39E5&quot;/&gt;&lt;wsp:rsid wsp:val=&quot;004B22EA&quot;/&gt;&lt;wsp:rsid wsp:val=&quot;004D2D36&quot;/&gt;&lt;wsp:rsid wsp:val=&quot;004D6C75&quot;/&gt;&lt;wsp:rsid wsp:val=&quot;004E1E03&quot;/&gt;&lt;wsp:rsid wsp:val=&quot;004E43E3&quot;/&gt;&lt;wsp:rsid wsp:val=&quot;004E5723&quot;/&gt;&lt;wsp:rsid wsp:val=&quot;004E688E&quot;/&gt;&lt;wsp:rsid wsp:val=&quot;004F4487&quot;/&gt;&lt;wsp:rsid wsp:val=&quot;004F600F&quot;/&gt;&lt;wsp:rsid wsp:val=&quot;005030FE&quot;/&gt;&lt;wsp:rsid wsp:val=&quot;0050573D&quot;/&gt;&lt;wsp:rsid wsp:val=&quot;00505BFE&quot;/&gt;&lt;wsp:rsid wsp:val=&quot;00506326&quot;/&gt;&lt;wsp:rsid wsp:val=&quot;005069E2&quot;/&gt;&lt;wsp:rsid wsp:val=&quot;00506DB6&quot;/&gt;&lt;wsp:rsid wsp:val=&quot;00511BFF&quot;/&gt;&lt;wsp:rsid wsp:val=&quot;00526491&quot;/&gt;&lt;wsp:rsid wsp:val=&quot;0053196D&quot;/&gt;&lt;wsp:rsid wsp:val=&quot;00532EE8&quot;/&gt;&lt;wsp:rsid wsp:val=&quot;00541066&quot;/&gt;&lt;wsp:rsid wsp:val=&quot;00544112&quot;/&gt;&lt;wsp:rsid wsp:val=&quot;0054666E&quot;/&gt;&lt;wsp:rsid wsp:val=&quot;0055480A&quot;/&gt;&lt;wsp:rsid wsp:val=&quot;00555A70&quot;/&gt;&lt;wsp:rsid wsp:val=&quot;00560342&quot;/&gt;&lt;wsp:rsid wsp:val=&quot;00564FAB&quot;/&gt;&lt;wsp:rsid wsp:val=&quot;0058187F&quot;/&gt;&lt;wsp:rsid wsp:val=&quot;00583E2F&quot;/&gt;&lt;wsp:rsid wsp:val=&quot;00585D9F&quot;/&gt;&lt;wsp:rsid wsp:val=&quot;0059679B&quot;/&gt;&lt;wsp:rsid wsp:val=&quot;005A1346&quot;/&gt;&lt;wsp:rsid wsp:val=&quot;005B1E32&quot;/&gt;&lt;wsp:rsid wsp:val=&quot;005C14B4&quot;/&gt;&lt;wsp:rsid wsp:val=&quot;005C153F&quot;/&gt;&lt;wsp:rsid wsp:val=&quot;005C1812&quot;/&gt;&lt;wsp:rsid wsp:val=&quot;005C6010&quot;/&gt;&lt;wsp:rsid wsp:val=&quot;005D3131&quot;/&gt;&lt;wsp:rsid wsp:val=&quot;005D72CF&quot;/&gt;&lt;wsp:rsid wsp:val=&quot;005E0BBD&quot;/&gt;&lt;wsp:rsid wsp:val=&quot;005F07AB&quot;/&gt;&lt;wsp:rsid wsp:val=&quot;00600C59&quot;/&gt;&lt;wsp:rsid wsp:val=&quot;00604FF2&quot;/&gt;&lt;wsp:rsid wsp:val=&quot;00607897&quot;/&gt;&lt;wsp:rsid wsp:val=&quot;0062267A&quot;/&gt;&lt;wsp:rsid wsp:val=&quot;006227B1&quot;/&gt;&lt;wsp:rsid wsp:val=&quot;006229F8&quot;/&gt;&lt;wsp:rsid wsp:val=&quot;00624488&quot;/&gt;&lt;wsp:rsid wsp:val=&quot;00624883&quot;/&gt;&lt;wsp:rsid wsp:val=&quot;00624D65&quot;/&gt;&lt;wsp:rsid wsp:val=&quot;0062530B&quot;/&gt;&lt;wsp:rsid wsp:val=&quot;00630277&quot;/&gt;&lt;wsp:rsid wsp:val=&quot;00634499&quot;/&gt;&lt;wsp:rsid wsp:val=&quot;006514E5&quot;/&gt;&lt;wsp:rsid wsp:val=&quot;00664651&quot;/&gt;&lt;wsp:rsid wsp:val=&quot;00666B5B&quot;/&gt;&lt;wsp:rsid wsp:val=&quot;0066740E&quot;/&gt;&lt;wsp:rsid wsp:val=&quot;00670081&quot;/&gt;&lt;wsp:rsid wsp:val=&quot;0068193C&quot;/&gt;&lt;wsp:rsid wsp:val=&quot;0068307F&quot;/&gt;&lt;wsp:rsid wsp:val=&quot;00686603&quot;/&gt;&lt;wsp:rsid wsp:val=&quot;00694706&quot;/&gt;&lt;wsp:rsid wsp:val=&quot;006963A2&quot;/&gt;&lt;wsp:rsid wsp:val=&quot;006A5183&quot;/&gt;&lt;wsp:rsid wsp:val=&quot;006B0F8B&quot;/&gt;&lt;wsp:rsid wsp:val=&quot;006B5B23&quot;/&gt;&lt;wsp:rsid wsp:val=&quot;006C5120&quot;/&gt;&lt;wsp:rsid wsp:val=&quot;006C6CE8&quot;/&gt;&lt;wsp:rsid wsp:val=&quot;006D372B&quot;/&gt;&lt;wsp:rsid wsp:val=&quot;006D7C02&quot;/&gt;&lt;wsp:rsid wsp:val=&quot;006E46BA&quot;/&gt;&lt;wsp:rsid wsp:val=&quot;006E4737&quot;/&gt;&lt;wsp:rsid wsp:val=&quot;006E7A2B&quot;/&gt;&lt;wsp:rsid wsp:val=&quot;006F248E&quot;/&gt;&lt;wsp:rsid wsp:val=&quot;006F5D19&quot;/&gt;&lt;wsp:rsid wsp:val=&quot;00700588&quot;/&gt;&lt;wsp:rsid wsp:val=&quot;00704F93&quot;/&gt;&lt;wsp:rsid wsp:val=&quot;00711C4A&quot;/&gt;&lt;wsp:rsid wsp:val=&quot;00725692&quot;/&gt;&lt;wsp:rsid wsp:val=&quot;007300A9&quot;/&gt;&lt;wsp:rsid wsp:val=&quot;007410D6&quot;/&gt;&lt;wsp:rsid wsp:val=&quot;00752641&quot;/&gt;&lt;wsp:rsid wsp:val=&quot;00770611&quot;/&gt;&lt;wsp:rsid wsp:val=&quot;007711D4&quot;/&gt;&lt;wsp:rsid wsp:val=&quot;00781761&quot;/&gt;&lt;wsp:rsid wsp:val=&quot;0078184E&quot;/&gt;&lt;wsp:rsid wsp:val=&quot;00790F45&quot;/&gt;&lt;wsp:rsid wsp:val=&quot;00796DF8&quot;/&gt;&lt;wsp:rsid wsp:val=&quot;007975AC&quot;/&gt;&lt;wsp:rsid wsp:val=&quot;007978F2&quot;/&gt;&lt;wsp:rsid wsp:val=&quot;007A3565&quot;/&gt;&lt;wsp:rsid wsp:val=&quot;007A3933&quot;/&gt;&lt;wsp:rsid wsp:val=&quot;007A660E&quot;/&gt;&lt;wsp:rsid wsp:val=&quot;007A7E8A&quot;/&gt;&lt;wsp:rsid wsp:val=&quot;007B1555&quot;/&gt;&lt;wsp:rsid wsp:val=&quot;007B5D2D&quot;/&gt;&lt;wsp:rsid wsp:val=&quot;007D0814&quot;/&gt;&lt;wsp:rsid wsp:val=&quot;007D1DCF&quot;/&gt;&lt;wsp:rsid wsp:val=&quot;007D3A90&quot;/&gt;&lt;wsp:rsid wsp:val=&quot;008002A3&quot;/&gt;&lt;wsp:rsid wsp:val=&quot;00800808&quot;/&gt;&lt;wsp:rsid wsp:val=&quot;00806CD9&quot;/&gt;&lt;wsp:rsid wsp:val=&quot;008135E1&quot;/&gt;&lt;wsp:rsid wsp:val=&quot;00813930&quot;/&gt;&lt;wsp:rsid wsp:val=&quot;008335D2&quot;/&gt;&lt;wsp:rsid wsp:val=&quot;00841681&quot;/&gt;&lt;wsp:rsid wsp:val=&quot;0084593A&quot;/&gt;&lt;wsp:rsid wsp:val=&quot;00846865&quot;/&gt;&lt;wsp:rsid wsp:val=&quot;00851A96&quot;/&gt;&lt;wsp:rsid wsp:val=&quot;00854CBA&quot;/&gt;&lt;wsp:rsid wsp:val=&quot;00874BDA&quot;/&gt;&lt;wsp:rsid wsp:val=&quot;00875FD4&quot;/&gt;&lt;wsp:rsid wsp:val=&quot;00881430&quot;/&gt;&lt;wsp:rsid wsp:val=&quot;00885DD7&quot;/&gt;&lt;wsp:rsid wsp:val=&quot;00890712&quot;/&gt;&lt;wsp:rsid wsp:val=&quot;00891FE5&quot;/&gt;&lt;wsp:rsid wsp:val=&quot;00894FD9&quot;/&gt;&lt;wsp:rsid wsp:val=&quot;008A5B41&quot;/&gt;&lt;wsp:rsid wsp:val=&quot;008B03F4&quot;/&gt;&lt;wsp:rsid wsp:val=&quot;008B2168&quot;/&gt;&lt;wsp:rsid wsp:val=&quot;008B48FE&quot;/&gt;&lt;wsp:rsid wsp:val=&quot;008B5745&quot;/&gt;&lt;wsp:rsid wsp:val=&quot;008B661F&quot;/&gt;&lt;wsp:rsid wsp:val=&quot;008B78C4&quot;/&gt;&lt;wsp:rsid wsp:val=&quot;008B7A4C&quot;/&gt;&lt;wsp:rsid wsp:val=&quot;008C0E82&quot;/&gt;&lt;wsp:rsid wsp:val=&quot;008D0902&quot;/&gt;&lt;wsp:rsid wsp:val=&quot;008D0D95&quot;/&gt;&lt;wsp:rsid wsp:val=&quot;008E09CD&quot;/&gt;&lt;wsp:rsid wsp:val=&quot;008E4E7C&quot;/&gt;&lt;wsp:rsid wsp:val=&quot;008F7A8C&quot;/&gt;&lt;wsp:rsid wsp:val=&quot;00901D06&quot;/&gt;&lt;wsp:rsid wsp:val=&quot;00914EAF&quot;/&gt;&lt;wsp:rsid wsp:val=&quot;00915459&quot;/&gt;&lt;wsp:rsid wsp:val=&quot;00915BC5&quot;/&gt;&lt;wsp:rsid wsp:val=&quot;009205F3&quot;/&gt;&lt;wsp:rsid wsp:val=&quot;00921AE5&quot;/&gt;&lt;wsp:rsid wsp:val=&quot;00924835&quot;/&gt;&lt;wsp:rsid wsp:val=&quot;00927296&quot;/&gt;&lt;wsp:rsid wsp:val=&quot;00927C40&quot;/&gt;&lt;wsp:rsid wsp:val=&quot;00933048&quot;/&gt;&lt;wsp:rsid wsp:val=&quot;00934604&quot;/&gt;&lt;wsp:rsid wsp:val=&quot;00952504&quot;/&gt;&lt;wsp:rsid wsp:val=&quot;00954956&quot;/&gt;&lt;wsp:rsid wsp:val=&quot;0096101F&quot;/&gt;&lt;wsp:rsid wsp:val=&quot;00961488&quot;/&gt;&lt;wsp:rsid wsp:val=&quot;00981D4B&quot;/&gt;&lt;wsp:rsid wsp:val=&quot;009933E0&quot;/&gt;&lt;wsp:rsid wsp:val=&quot;0099669D&quot;/&gt;&lt;wsp:rsid wsp:val=&quot;009A3536&quot;/&gt;&lt;wsp:rsid wsp:val=&quot;009A3C5C&quot;/&gt;&lt;wsp:rsid wsp:val=&quot;009A6AA6&quot;/&gt;&lt;wsp:rsid wsp:val=&quot;009B1A32&quot;/&gt;&lt;wsp:rsid wsp:val=&quot;009B5398&quot;/&gt;&lt;wsp:rsid wsp:val=&quot;009C1396&quot;/&gt;&lt;wsp:rsid wsp:val=&quot;009D227C&quot;/&gt;&lt;wsp:rsid wsp:val=&quot;009D2F05&quot;/&gt;&lt;wsp:rsid wsp:val=&quot;009D633C&quot;/&gt;&lt;wsp:rsid wsp:val=&quot;009E0DB8&quot;/&gt;&lt;wsp:rsid wsp:val=&quot;009E2589&quot;/&gt;&lt;wsp:rsid wsp:val=&quot;009E3130&quot;/&gt;&lt;wsp:rsid wsp:val=&quot;009E5EA6&quot;/&gt;&lt;wsp:rsid wsp:val=&quot;009E737C&quot;/&gt;&lt;wsp:rsid wsp:val=&quot;009F0753&quot;/&gt;&lt;wsp:rsid wsp:val=&quot;009F15BA&quot;/&gt;&lt;wsp:rsid wsp:val=&quot;009F44B8&quot;/&gt;&lt;wsp:rsid wsp:val=&quot;009F4C4B&quot;/&gt;&lt;wsp:rsid wsp:val=&quot;009F6DAB&quot;/&gt;&lt;wsp:rsid wsp:val=&quot;00A011A9&quot;/&gt;&lt;wsp:rsid wsp:val=&quot;00A01828&quot;/&gt;&lt;wsp:rsid wsp:val=&quot;00A05347&quot;/&gt;&lt;wsp:rsid wsp:val=&quot;00A05368&quot;/&gt;&lt;wsp:rsid wsp:val=&quot;00A10625&quot;/&gt;&lt;wsp:rsid wsp:val=&quot;00A13979&quot;/&gt;&lt;wsp:rsid wsp:val=&quot;00A14DAA&quot;/&gt;&lt;wsp:rsid wsp:val=&quot;00A177B5&quot;/&gt;&lt;wsp:rsid wsp:val=&quot;00A22A67&quot;/&gt;&lt;wsp:rsid wsp:val=&quot;00A25056&quot;/&gt;&lt;wsp:rsid wsp:val=&quot;00A26010&quot;/&gt;&lt;wsp:rsid wsp:val=&quot;00A31FED&quot;/&gt;&lt;wsp:rsid wsp:val=&quot;00A513BC&quot;/&gt;&lt;wsp:rsid wsp:val=&quot;00A53A99&quot;/&gt;&lt;wsp:rsid wsp:val=&quot;00A5634B&quot;/&gt;&lt;wsp:rsid wsp:val=&quot;00A56DE6&quot;/&gt;&lt;wsp:rsid wsp:val=&quot;00A61D87&quot;/&gt;&lt;wsp:rsid wsp:val=&quot;00A65135&quot;/&gt;&lt;wsp:rsid wsp:val=&quot;00A67544&quot;/&gt;&lt;wsp:rsid wsp:val=&quot;00A7015F&quot;/&gt;&lt;wsp:rsid wsp:val=&quot;00A75CDB&quot;/&gt;&lt;wsp:rsid wsp:val=&quot;00A8068C&quot;/&gt;&lt;wsp:rsid wsp:val=&quot;00A83D00&quot;/&gt;&lt;wsp:rsid wsp:val=&quot;00A8472A&quot;/&gt;&lt;wsp:rsid wsp:val=&quot;00A84D30&quot;/&gt;&lt;wsp:rsid wsp:val=&quot;00A8746D&quot;/&gt;&lt;wsp:rsid wsp:val=&quot;00A9095F&quot;/&gt;&lt;wsp:rsid wsp:val=&quot;00A941B7&quot;/&gt;&lt;wsp:rsid wsp:val=&quot;00A97660&quot;/&gt;&lt;wsp:rsid wsp:val=&quot;00AA66FA&quot;/&gt;&lt;wsp:rsid wsp:val=&quot;00AB08DE&quot;/&gt;&lt;wsp:rsid wsp:val=&quot;00AB2837&quot;/&gt;&lt;wsp:rsid wsp:val=&quot;00AB53DB&quot;/&gt;&lt;wsp:rsid wsp:val=&quot;00AC250E&quot;/&gt;&lt;wsp:rsid wsp:val=&quot;00AC318B&quot;/&gt;&lt;wsp:rsid wsp:val=&quot;00AC7418&quot;/&gt;&lt;wsp:rsid wsp:val=&quot;00AD3BC5&quot;/&gt;&lt;wsp:rsid wsp:val=&quot;00AE7350&quot;/&gt;&lt;wsp:rsid wsp:val=&quot;00AE75CD&quot;/&gt;&lt;wsp:rsid wsp:val=&quot;00B06DE9&quot;/&gt;&lt;wsp:rsid wsp:val=&quot;00B11620&quot;/&gt;&lt;wsp:rsid wsp:val=&quot;00B13E89&quot;/&gt;&lt;wsp:rsid wsp:val=&quot;00B14BA2&quot;/&gt;&lt;wsp:rsid wsp:val=&quot;00B17CA7&quot;/&gt;&lt;wsp:rsid wsp:val=&quot;00B222FA&quot;/&gt;&lt;wsp:rsid wsp:val=&quot;00B27256&quot;/&gt;&lt;wsp:rsid wsp:val=&quot;00B3456E&quot;/&gt;&lt;wsp:rsid wsp:val=&quot;00B501D8&quot;/&gt;&lt;wsp:rsid wsp:val=&quot;00B521B3&quot;/&gt;&lt;wsp:rsid wsp:val=&quot;00B523AA&quot;/&gt;&lt;wsp:rsid wsp:val=&quot;00B567DC&quot;/&gt;&lt;wsp:rsid wsp:val=&quot;00B62C43&quot;/&gt;&lt;wsp:rsid wsp:val=&quot;00B63883&quot;/&gt;&lt;wsp:rsid wsp:val=&quot;00B658C1&quot;/&gt;&lt;wsp:rsid wsp:val=&quot;00B6679E&quot;/&gt;&lt;wsp:rsid wsp:val=&quot;00B66C33&quot;/&gt;&lt;wsp:rsid wsp:val=&quot;00B7291A&quot;/&gt;&lt;wsp:rsid wsp:val=&quot;00B74701&quot;/&gt;&lt;wsp:rsid wsp:val=&quot;00B8332B&quot;/&gt;&lt;wsp:rsid wsp:val=&quot;00B84B03&quot;/&gt;&lt;wsp:rsid wsp:val=&quot;00B8651B&quot;/&gt;&lt;wsp:rsid wsp:val=&quot;00B87F40&quot;/&gt;&lt;wsp:rsid wsp:val=&quot;00B95426&quot;/&gt;&lt;wsp:rsid wsp:val=&quot;00B97A1F&quot;/&gt;&lt;wsp:rsid wsp:val=&quot;00BA4923&quot;/&gt;&lt;wsp:rsid wsp:val=&quot;00BA6FFB&quot;/&gt;&lt;wsp:rsid wsp:val=&quot;00BB2601&quot;/&gt;&lt;wsp:rsid wsp:val=&quot;00BB3AE9&quot;/&gt;&lt;wsp:rsid wsp:val=&quot;00BB55F6&quot;/&gt;&lt;wsp:rsid wsp:val=&quot;00BB6583&quot;/&gt;&lt;wsp:rsid wsp:val=&quot;00BC75D2&quot;/&gt;&lt;wsp:rsid wsp:val=&quot;00BD49FA&quot;/&gt;&lt;wsp:rsid wsp:val=&quot;00BD6785&quot;/&gt;&lt;wsp:rsid wsp:val=&quot;00BF0CCB&quot;/&gt;&lt;wsp:rsid wsp:val=&quot;00C02DB8&quot;/&gt;&lt;wsp:rsid wsp:val=&quot;00C06240&quot;/&gt;&lt;wsp:rsid wsp:val=&quot;00C117D4&quot;/&gt;&lt;wsp:rsid wsp:val=&quot;00C14596&quot;/&gt;&lt;wsp:rsid wsp:val=&quot;00C22888&quot;/&gt;&lt;wsp:rsid wsp:val=&quot;00C267A0&quot;/&gt;&lt;wsp:rsid wsp:val=&quot;00C30067&quot;/&gt;&lt;wsp:rsid wsp:val=&quot;00C32E6D&quot;/&gt;&lt;wsp:rsid wsp:val=&quot;00C35B11&quot;/&gt;&lt;wsp:rsid wsp:val=&quot;00C42C10&quot;/&gt;&lt;wsp:rsid wsp:val=&quot;00C47497&quot;/&gt;&lt;wsp:rsid wsp:val=&quot;00C47813&quot;/&gt;&lt;wsp:rsid wsp:val=&quot;00C50579&quot;/&gt;&lt;wsp:rsid wsp:val=&quot;00C60974&quot;/&gt;&lt;wsp:rsid wsp:val=&quot;00C64C55&quot;/&gt;&lt;wsp:rsid wsp:val=&quot;00C6575F&quot;/&gt;&lt;wsp:rsid wsp:val=&quot;00C6795F&quot;/&gt;&lt;wsp:rsid wsp:val=&quot;00C70C0E&quot;/&gt;&lt;wsp:rsid wsp:val=&quot;00C73F8B&quot;/&gt;&lt;wsp:rsid wsp:val=&quot;00C74005&quot;/&gt;&lt;wsp:rsid wsp:val=&quot;00C752F3&quot;/&gt;&lt;wsp:rsid wsp:val=&quot;00C80ED6&quot;/&gt;&lt;wsp:rsid wsp:val=&quot;00C82821&quot;/&gt;&lt;wsp:rsid wsp:val=&quot;00C8470F&quot;/&gt;&lt;wsp:rsid wsp:val=&quot;00C858E5&quot;/&gt;&lt;wsp:rsid wsp:val=&quot;00C9244F&quot;/&gt;&lt;wsp:rsid wsp:val=&quot;00C9375C&quot;/&gt;&lt;wsp:rsid wsp:val=&quot;00C94204&quot;/&gt;&lt;wsp:rsid wsp:val=&quot;00C9663D&quot;/&gt;&lt;wsp:rsid wsp:val=&quot;00C97227&quot;/&gt;&lt;wsp:rsid wsp:val=&quot;00C97567&quot;/&gt;&lt;wsp:rsid wsp:val=&quot;00CA3F0E&quot;/&gt;&lt;wsp:rsid wsp:val=&quot;00CA7A87&quot;/&gt;&lt;wsp:rsid wsp:val=&quot;00CB733F&quot;/&gt;&lt;wsp:rsid wsp:val=&quot;00CB78EE&quot;/&gt;&lt;wsp:rsid wsp:val=&quot;00CC27CA&quot;/&gt;&lt;wsp:rsid wsp:val=&quot;00CC3C26&quot;/&gt;&lt;wsp:rsid wsp:val=&quot;00CD6F70&quot;/&gt;&lt;wsp:rsid wsp:val=&quot;00CE2213&quot;/&gt;&lt;wsp:rsid wsp:val=&quot;00D03663&quot;/&gt;&lt;wsp:rsid wsp:val=&quot;00D17DC2&quot;/&gt;&lt;wsp:rsid wsp:val=&quot;00D2377E&quot;/&gt;&lt;wsp:rsid wsp:val=&quot;00D260F9&quot;/&gt;&lt;wsp:rsid wsp:val=&quot;00D33B7F&quot;/&gt;&lt;wsp:rsid wsp:val=&quot;00D36E77&quot;/&gt;&lt;wsp:rsid wsp:val=&quot;00D41AAC&quot;/&gt;&lt;wsp:rsid wsp:val=&quot;00D51E0A&quot;/&gt;&lt;wsp:rsid wsp:val=&quot;00D563B1&quot;/&gt;&lt;wsp:rsid wsp:val=&quot;00D577AA&quot;/&gt;&lt;wsp:rsid wsp:val=&quot;00D6087E&quot;/&gt;&lt;wsp:rsid wsp:val=&quot;00D618E0&quot;/&gt;&lt;wsp:rsid wsp:val=&quot;00D61A2A&quot;/&gt;&lt;wsp:rsid wsp:val=&quot;00D6351D&quot;/&gt;&lt;wsp:rsid wsp:val=&quot;00D7179E&quot;/&gt;&lt;wsp:rsid wsp:val=&quot;00D73416&quot;/&gt;&lt;wsp:rsid wsp:val=&quot;00D814D8&quot;/&gt;&lt;wsp:rsid wsp:val=&quot;00D82EE5&quot;/&gt;&lt;wsp:rsid wsp:val=&quot;00D84187&quot;/&gt;&lt;wsp:rsid wsp:val=&quot;00D9005E&quot;/&gt;&lt;wsp:rsid wsp:val=&quot;00D90CC2&quot;/&gt;&lt;wsp:rsid wsp:val=&quot;00D91031&quot;/&gt;&lt;wsp:rsid wsp:val=&quot;00DA4294&quot;/&gt;&lt;wsp:rsid wsp:val=&quot;00DA4514&quot;/&gt;&lt;wsp:rsid wsp:val=&quot;00DB5C3D&quot;/&gt;&lt;wsp:rsid wsp:val=&quot;00DB75C3&quot;/&gt;&lt;wsp:rsid wsp:val=&quot;00DC52B2&quot;/&gt;&lt;wsp:rsid wsp:val=&quot;00DE0128&quot;/&gt;&lt;wsp:rsid wsp:val=&quot;00DE1F5A&quot;/&gt;&lt;wsp:rsid wsp:val=&quot;00DE597B&quot;/&gt;&lt;wsp:rsid wsp:val=&quot;00DF12CC&quot;/&gt;&lt;wsp:rsid wsp:val=&quot;00DF6AEE&quot;/&gt;&lt;wsp:rsid wsp:val=&quot;00E0096B&quot;/&gt;&lt;wsp:rsid wsp:val=&quot;00E01939&quot;/&gt;&lt;wsp:rsid wsp:val=&quot;00E02389&quot;/&gt;&lt;wsp:rsid wsp:val=&quot;00E100F0&quot;/&gt;&lt;wsp:rsid wsp:val=&quot;00E10CD8&quot;/&gt;&lt;wsp:rsid wsp:val=&quot;00E11F28&quot;/&gt;&lt;wsp:rsid wsp:val=&quot;00E12E9A&quot;/&gt;&lt;wsp:rsid wsp:val=&quot;00E1493F&quot;/&gt;&lt;wsp:rsid wsp:val=&quot;00E15901&quot;/&gt;&lt;wsp:rsid wsp:val=&quot;00E20280&quot;/&gt;&lt;wsp:rsid wsp:val=&quot;00E209BE&quot;/&gt;&lt;wsp:rsid wsp:val=&quot;00E22FAD&quot;/&gt;&lt;wsp:rsid wsp:val=&quot;00E25A27&quot;/&gt;&lt;wsp:rsid wsp:val=&quot;00E3437A&quot;/&gt;&lt;wsp:rsid wsp:val=&quot;00E36BCE&quot;/&gt;&lt;wsp:rsid wsp:val=&quot;00E36FE8&quot;/&gt;&lt;wsp:rsid wsp:val=&quot;00E43A64&quot;/&gt;&lt;wsp:rsid wsp:val=&quot;00E45A9C&quot;/&gt;&lt;wsp:rsid wsp:val=&quot;00E527CC&quot;/&gt;&lt;wsp:rsid wsp:val=&quot;00E52D22&quot;/&gt;&lt;wsp:rsid wsp:val=&quot;00E5357F&quot;/&gt;&lt;wsp:rsid wsp:val=&quot;00E54B9B&quot;/&gt;&lt;wsp:rsid wsp:val=&quot;00E54CA5&quot;/&gt;&lt;wsp:rsid wsp:val=&quot;00E55D3B&quot;/&gt;&lt;wsp:rsid wsp:val=&quot;00E64AE6&quot;/&gt;&lt;wsp:rsid wsp:val=&quot;00E72CC7&quot;/&gt;&lt;wsp:rsid wsp:val=&quot;00E741E9&quot;/&gt;&lt;wsp:rsid wsp:val=&quot;00E74F76&quot;/&gt;&lt;wsp:rsid wsp:val=&quot;00E75209&quot;/&gt;&lt;wsp:rsid wsp:val=&quot;00E84E68&quot;/&gt;&lt;wsp:rsid wsp:val=&quot;00E92C32&quot;/&gt;&lt;wsp:rsid wsp:val=&quot;00E95D17&quot;/&gt;&lt;wsp:rsid wsp:val=&quot;00EB431B&quot;/&gt;&lt;wsp:rsid wsp:val=&quot;00EB6B58&quot;/&gt;&lt;wsp:rsid wsp:val=&quot;00EB7B3A&quot;/&gt;&lt;wsp:rsid wsp:val=&quot;00EC094B&quot;/&gt;&lt;wsp:rsid wsp:val=&quot;00EC2F11&quot;/&gt;&lt;wsp:rsid wsp:val=&quot;00ED36AC&quot;/&gt;&lt;wsp:rsid wsp:val=&quot;00ED3900&quot;/&gt;&lt;wsp:rsid wsp:val=&quot;00ED5B25&quot;/&gt;&lt;wsp:rsid wsp:val=&quot;00ED6212&quot;/&gt;&lt;wsp:rsid wsp:val=&quot;00EE1833&quot;/&gt;&lt;wsp:rsid wsp:val=&quot;00EE1B4F&quot;/&gt;&lt;wsp:rsid wsp:val=&quot;00EE5E77&quot;/&gt;&lt;wsp:rsid wsp:val=&quot;00EF17C8&quot;/&gt;&lt;wsp:rsid wsp:val=&quot;00EF461C&quot;/&gt;&lt;wsp:rsid wsp:val=&quot;00F04E53&quot;/&gt;&lt;wsp:rsid wsp:val=&quot;00F06FDD&quot;/&gt;&lt;wsp:rsid wsp:val=&quot;00F119AA&quot;/&gt;&lt;wsp:rsid wsp:val=&quot;00F206C6&quot;/&gt;&lt;wsp:rsid wsp:val=&quot;00F23093&quot;/&gt;&lt;wsp:rsid wsp:val=&quot;00F23F50&quot;/&gt;&lt;wsp:rsid wsp:val=&quot;00F30037&quot;/&gt;&lt;wsp:rsid wsp:val=&quot;00F30B8F&quot;/&gt;&lt;wsp:rsid wsp:val=&quot;00F31CC7&quot;/&gt;&lt;wsp:rsid wsp:val=&quot;00F35A6B&quot;/&gt;&lt;wsp:rsid wsp:val=&quot;00F452B4&quot;/&gt;&lt;wsp:rsid wsp:val=&quot;00F464B0&quot;/&gt;&lt;wsp:rsid wsp:val=&quot;00F47E21&quot;/&gt;&lt;wsp:rsid wsp:val=&quot;00F5426B&quot;/&gt;&lt;wsp:rsid wsp:val=&quot;00F54C34&quot;/&gt;&lt;wsp:rsid wsp:val=&quot;00F56012&quot;/&gt;&lt;wsp:rsid wsp:val=&quot;00F574F2&quot;/&gt;&lt;wsp:rsid wsp:val=&quot;00F57F60&quot;/&gt;&lt;wsp:rsid wsp:val=&quot;00F67166&quot;/&gt;&lt;wsp:rsid wsp:val=&quot;00F80CBD&quot;/&gt;&lt;wsp:rsid wsp:val=&quot;00F80D54&quot;/&gt;&lt;wsp:rsid wsp:val=&quot;00F816E5&quot;/&gt;&lt;wsp:rsid wsp:val=&quot;00F81F60&quot;/&gt;&lt;wsp:rsid wsp:val=&quot;00F850F3&quot;/&gt;&lt;wsp:rsid wsp:val=&quot;00F874EB&quot;/&gt;&lt;wsp:rsid wsp:val=&quot;00F92611&quot;/&gt;&lt;wsp:rsid wsp:val=&quot;00F9270F&quot;/&gt;&lt;wsp:rsid wsp:val=&quot;00FA31BA&quot;/&gt;&lt;wsp:rsid wsp:val=&quot;00FB1706&quot;/&gt;&lt;wsp:rsid wsp:val=&quot;00FB2558&quot;/&gt;&lt;wsp:rsid wsp:val=&quot;00FB3A38&quot;/&gt;&lt;wsp:rsid wsp:val=&quot;00FB4E44&quot;/&gt;&lt;wsp:rsid wsp:val=&quot;00FB6C29&quot;/&gt;&lt;wsp:rsid wsp:val=&quot;00FC2377&quot;/&gt;&lt;wsp:rsid wsp:val=&quot;00FC4A88&quot;/&gt;&lt;wsp:rsid wsp:val=&quot;00FC7BC2&quot;/&gt;&lt;wsp:rsid wsp:val=&quot;00FD0602&quot;/&gt;&lt;wsp:rsid wsp:val=&quot;00FD7F11&quot;/&gt;&lt;wsp:rsid wsp:val=&quot;00FE3C7B&quot;/&gt;&lt;wsp:rsid wsp:val=&quot;00FE6FF9&quot;/&gt;&lt;wsp:rsid wsp:val=&quot;00FF009E&quot;/&gt;&lt;/wsp:rsids&gt;&lt;/w:docPr&gt;&lt;w:body&gt;&lt;w:p wsp:rsidR=&quot;00000000&quot; wsp:rsidRDefault=&quot;00B501D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Рї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0239AF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- мощность, затрачиваемая на перетирание (расщепление) рисовой </w:t>
      </w:r>
    </w:p>
    <w:p w:rsidR="00321208" w:rsidRPr="00AB2E32" w:rsidRDefault="00321208" w:rsidP="003D50FE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соломы, кВт;</w:t>
      </w:r>
    </w:p>
    <w:p w:rsidR="00321208" w:rsidRDefault="00321208" w:rsidP="003451DA">
      <w:pPr>
        <w:pStyle w:val="BodyText"/>
        <w:shd w:val="clear" w:color="auto" w:fill="auto"/>
        <w:spacing w:after="0" w:line="360" w:lineRule="auto"/>
        <w:ind w:left="20" w:right="60" w:firstLine="547"/>
        <w:jc w:val="both"/>
      </w:pPr>
      <w:r>
        <w:t>Таким образом, предложенная схема мобильного прицепного измельчителя рисовой соломы устранит недостатки, присущие измельчителям, разработанным для измельчения соломы зерновых культур, снизить энергоём</w:t>
      </w:r>
      <w:r>
        <w:softHyphen/>
        <w:t>кость процесса измельчения и обеспечить улучшение качества агротехнических показателей по длине резки и расщепляемости стеблей. Его применение позволит решить проблему утилизации рисовой соломы, обеспечить условия для пополнения почвы рисовых систем свежим органическим веществом, что в конечном итоге приведёт к повышению почвенного плодородия. Освобождение рисоуборочного комбайна от функции измельчения соломы обеспечит увеличение производительности уборочных работ, сокращения парка уборочных машин, снижение затрат на производство риса.</w:t>
      </w:r>
    </w:p>
    <w:p w:rsidR="00321208" w:rsidRPr="00440A4A" w:rsidRDefault="00321208" w:rsidP="00497F3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40A4A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321208" w:rsidRPr="00440A4A" w:rsidRDefault="00321208" w:rsidP="00497F37">
      <w:pPr>
        <w:pStyle w:val="2"/>
        <w:widowControl w:val="0"/>
        <w:shd w:val="clear" w:color="auto" w:fill="auto"/>
        <w:tabs>
          <w:tab w:val="left" w:pos="1182"/>
        </w:tabs>
        <w:spacing w:before="0" w:after="0" w:line="240" w:lineRule="auto"/>
        <w:ind w:right="-2" w:firstLine="709"/>
        <w:contextualSpacing/>
        <w:jc w:val="center"/>
        <w:rPr>
          <w:rFonts w:ascii="Times New Roman" w:hAnsi="Times New Roman"/>
          <w:spacing w:val="0"/>
          <w:lang/>
        </w:rPr>
      </w:pPr>
    </w:p>
    <w:p w:rsidR="00321208" w:rsidRDefault="00321208" w:rsidP="00D17DC2">
      <w:pPr>
        <w:pStyle w:val="2"/>
        <w:widowControl w:val="0"/>
        <w:tabs>
          <w:tab w:val="left" w:pos="1182"/>
        </w:tabs>
        <w:spacing w:before="0" w:after="0" w:line="240" w:lineRule="auto"/>
        <w:ind w:right="-2" w:firstLine="540"/>
        <w:contextualSpacing/>
        <w:rPr>
          <w:rFonts w:ascii="Times New Roman" w:hAnsi="Times New Roman"/>
          <w:spacing w:val="0"/>
          <w:lang/>
        </w:rPr>
      </w:pPr>
      <w:r>
        <w:rPr>
          <w:rFonts w:ascii="Times New Roman" w:hAnsi="Times New Roman"/>
          <w:spacing w:val="0"/>
          <w:lang/>
        </w:rPr>
        <w:t xml:space="preserve">1. </w:t>
      </w:r>
      <w:r w:rsidRPr="00440A4A">
        <w:rPr>
          <w:rFonts w:ascii="Times New Roman" w:hAnsi="Times New Roman"/>
          <w:spacing w:val="0"/>
          <w:lang/>
        </w:rPr>
        <w:t>Кузнецов Е.В.</w:t>
      </w:r>
      <w:r>
        <w:rPr>
          <w:rFonts w:ascii="Times New Roman" w:hAnsi="Times New Roman"/>
          <w:spacing w:val="0"/>
          <w:lang/>
        </w:rPr>
        <w:t xml:space="preserve"> </w:t>
      </w:r>
      <w:r w:rsidRPr="00440A4A">
        <w:rPr>
          <w:rFonts w:ascii="Times New Roman" w:hAnsi="Times New Roman"/>
          <w:spacing w:val="0"/>
          <w:lang/>
        </w:rPr>
        <w:t>Оценка эффективности севооборотов на существующих и восстановленных рисовых полях для разработки сбалансированной рисовой оросительной системы</w:t>
      </w:r>
      <w:r>
        <w:rPr>
          <w:rFonts w:ascii="Times New Roman" w:hAnsi="Times New Roman"/>
          <w:spacing w:val="0"/>
          <w:lang/>
        </w:rPr>
        <w:t xml:space="preserve">// </w:t>
      </w:r>
      <w:r w:rsidRPr="00440A4A">
        <w:rPr>
          <w:rFonts w:ascii="Times New Roman" w:hAnsi="Times New Roman"/>
          <w:spacing w:val="0"/>
          <w:lang/>
        </w:rPr>
        <w:t>Кузнецов Е.В., Чеботарев М.И., Приходько И.А.</w:t>
      </w:r>
      <w:r>
        <w:rPr>
          <w:rFonts w:ascii="Times New Roman" w:hAnsi="Times New Roman"/>
          <w:spacing w:val="0"/>
          <w:lang/>
        </w:rPr>
        <w:t xml:space="preserve">// </w:t>
      </w:r>
      <w:r w:rsidRPr="00440A4A">
        <w:rPr>
          <w:rFonts w:ascii="Times New Roman" w:hAnsi="Times New Roman"/>
          <w:spacing w:val="0"/>
          <w:lang/>
        </w:rPr>
        <w:t>Труды Кубанского государственного аграрного университета. 2011. № 28. С. 149-152.</w:t>
      </w:r>
    </w:p>
    <w:p w:rsidR="00321208" w:rsidRDefault="00321208" w:rsidP="00C35B11">
      <w:pPr>
        <w:pStyle w:val="2"/>
        <w:widowControl w:val="0"/>
        <w:tabs>
          <w:tab w:val="left" w:pos="1182"/>
        </w:tabs>
        <w:spacing w:after="0" w:line="240" w:lineRule="auto"/>
        <w:ind w:right="-2" w:firstLine="540"/>
        <w:contextualSpacing/>
        <w:rPr>
          <w:rFonts w:ascii="Times New Roman" w:hAnsi="Times New Roman"/>
          <w:spacing w:val="0"/>
          <w:lang/>
        </w:rPr>
      </w:pPr>
      <w:r>
        <w:rPr>
          <w:rFonts w:ascii="Times New Roman" w:hAnsi="Times New Roman"/>
          <w:spacing w:val="0"/>
          <w:lang/>
        </w:rPr>
        <w:t xml:space="preserve">2. </w:t>
      </w:r>
      <w:r w:rsidRPr="00440A4A">
        <w:rPr>
          <w:rFonts w:ascii="Times New Roman" w:hAnsi="Times New Roman"/>
          <w:spacing w:val="0"/>
          <w:lang/>
        </w:rPr>
        <w:t xml:space="preserve">Организация инженерно-технической инфраструктуры регионального </w:t>
      </w:r>
      <w:r>
        <w:rPr>
          <w:rFonts w:ascii="Times New Roman" w:hAnsi="Times New Roman"/>
          <w:spacing w:val="0"/>
          <w:lang/>
        </w:rPr>
        <w:t xml:space="preserve">АПК/ </w:t>
      </w:r>
      <w:r w:rsidRPr="00440A4A">
        <w:rPr>
          <w:rFonts w:ascii="Times New Roman" w:hAnsi="Times New Roman"/>
          <w:spacing w:val="0"/>
          <w:lang/>
        </w:rPr>
        <w:t>Савин И.Г., Чеботарев М.И., Андр</w:t>
      </w:r>
      <w:r>
        <w:rPr>
          <w:rFonts w:ascii="Times New Roman" w:hAnsi="Times New Roman"/>
          <w:spacing w:val="0"/>
          <w:lang/>
        </w:rPr>
        <w:t xml:space="preserve">еев А.В. и др.// </w:t>
      </w:r>
      <w:r w:rsidRPr="00440A4A">
        <w:rPr>
          <w:rFonts w:ascii="Times New Roman" w:hAnsi="Times New Roman"/>
          <w:spacing w:val="0"/>
          <w:lang/>
        </w:rPr>
        <w:t>Краснодар, 2017.</w:t>
      </w:r>
    </w:p>
    <w:p w:rsidR="00321208" w:rsidRDefault="00321208" w:rsidP="00C35B11">
      <w:pPr>
        <w:pStyle w:val="2"/>
        <w:widowControl w:val="0"/>
        <w:tabs>
          <w:tab w:val="left" w:pos="1182"/>
        </w:tabs>
        <w:spacing w:after="0" w:line="240" w:lineRule="auto"/>
        <w:ind w:right="-2" w:firstLine="540"/>
        <w:contextualSpacing/>
        <w:rPr>
          <w:rFonts w:ascii="Times New Roman" w:hAnsi="Times New Roman"/>
          <w:spacing w:val="0"/>
          <w:lang/>
        </w:rPr>
      </w:pPr>
      <w:r>
        <w:rPr>
          <w:rFonts w:ascii="Times New Roman" w:hAnsi="Times New Roman"/>
          <w:spacing w:val="0"/>
          <w:lang/>
        </w:rPr>
        <w:t xml:space="preserve">3. </w:t>
      </w:r>
      <w:r w:rsidRPr="00440A4A">
        <w:rPr>
          <w:rFonts w:ascii="Times New Roman" w:hAnsi="Times New Roman"/>
          <w:spacing w:val="0"/>
          <w:lang/>
        </w:rPr>
        <w:t>Масиенко И.В.</w:t>
      </w:r>
      <w:r>
        <w:rPr>
          <w:rFonts w:ascii="Times New Roman" w:hAnsi="Times New Roman"/>
          <w:spacing w:val="0"/>
          <w:lang/>
        </w:rPr>
        <w:t xml:space="preserve"> </w:t>
      </w:r>
      <w:r w:rsidRPr="00440A4A">
        <w:rPr>
          <w:rFonts w:ascii="Times New Roman" w:hAnsi="Times New Roman"/>
          <w:spacing w:val="0"/>
          <w:lang/>
        </w:rPr>
        <w:t>Качественные показатели измельчения рисовой соломы роторными комбайнами</w:t>
      </w:r>
      <w:r>
        <w:rPr>
          <w:rFonts w:ascii="Times New Roman" w:hAnsi="Times New Roman"/>
          <w:spacing w:val="0"/>
          <w:lang/>
        </w:rPr>
        <w:t xml:space="preserve">/ </w:t>
      </w:r>
      <w:r w:rsidRPr="00440A4A">
        <w:rPr>
          <w:rFonts w:ascii="Times New Roman" w:hAnsi="Times New Roman"/>
          <w:spacing w:val="0"/>
          <w:lang/>
        </w:rPr>
        <w:t>Масиенко И.В., Чеботарёв М.И.</w:t>
      </w:r>
      <w:r>
        <w:rPr>
          <w:rFonts w:ascii="Times New Roman" w:hAnsi="Times New Roman"/>
          <w:spacing w:val="0"/>
          <w:lang/>
        </w:rPr>
        <w:t xml:space="preserve">// </w:t>
      </w:r>
      <w:r w:rsidRPr="00440A4A">
        <w:rPr>
          <w:rFonts w:ascii="Times New Roman" w:hAnsi="Times New Roman"/>
          <w:spacing w:val="0"/>
          <w:lang/>
        </w:rPr>
        <w:t>В сборнике: Н</w:t>
      </w:r>
      <w:r w:rsidRPr="00C35B11">
        <w:rPr>
          <w:rFonts w:ascii="Times New Roman" w:hAnsi="Times New Roman"/>
          <w:spacing w:val="0"/>
          <w:lang/>
        </w:rPr>
        <w:t>аучное обеспечение агропромышленного комплекса</w:t>
      </w:r>
      <w:r>
        <w:rPr>
          <w:rFonts w:ascii="Times New Roman" w:hAnsi="Times New Roman"/>
          <w:spacing w:val="0"/>
          <w:lang/>
        </w:rPr>
        <w:t>.</w:t>
      </w:r>
      <w:r w:rsidRPr="00C35B11">
        <w:rPr>
          <w:rFonts w:ascii="Times New Roman" w:hAnsi="Times New Roman"/>
          <w:spacing w:val="0"/>
          <w:lang/>
        </w:rPr>
        <w:t xml:space="preserve"> </w:t>
      </w:r>
      <w:r w:rsidRPr="00440A4A">
        <w:rPr>
          <w:rFonts w:ascii="Times New Roman" w:hAnsi="Times New Roman"/>
          <w:spacing w:val="0"/>
          <w:lang/>
        </w:rPr>
        <w:t>Сборник статей по материалам Х Всероссийской конференции молодых ученых, посвященной 120-летию И. С. Косенко. Отв. за вып. А. Г. Кощаев. 2017. С. 580-581.</w:t>
      </w:r>
    </w:p>
    <w:p w:rsidR="00321208" w:rsidRDefault="00321208" w:rsidP="00C35B11">
      <w:pPr>
        <w:pStyle w:val="2"/>
        <w:widowControl w:val="0"/>
        <w:tabs>
          <w:tab w:val="left" w:pos="1182"/>
        </w:tabs>
        <w:spacing w:after="0" w:line="240" w:lineRule="auto"/>
        <w:ind w:right="-2" w:firstLine="540"/>
        <w:contextualSpacing/>
        <w:rPr>
          <w:rFonts w:ascii="Times New Roman" w:hAnsi="Times New Roman"/>
          <w:spacing w:val="0"/>
          <w:lang/>
        </w:rPr>
      </w:pPr>
      <w:r>
        <w:rPr>
          <w:rFonts w:ascii="Times New Roman" w:hAnsi="Times New Roman"/>
          <w:spacing w:val="0"/>
          <w:lang/>
        </w:rPr>
        <w:t xml:space="preserve">4. </w:t>
      </w:r>
      <w:r w:rsidRPr="00440A4A">
        <w:rPr>
          <w:rFonts w:ascii="Times New Roman" w:hAnsi="Times New Roman"/>
          <w:spacing w:val="0"/>
          <w:lang/>
        </w:rPr>
        <w:t>Погодин В.Р.</w:t>
      </w:r>
      <w:r>
        <w:rPr>
          <w:rFonts w:ascii="Times New Roman" w:hAnsi="Times New Roman"/>
          <w:spacing w:val="0"/>
          <w:lang/>
        </w:rPr>
        <w:t xml:space="preserve"> </w:t>
      </w:r>
      <w:r w:rsidRPr="00440A4A">
        <w:rPr>
          <w:rFonts w:ascii="Times New Roman" w:hAnsi="Times New Roman"/>
          <w:spacing w:val="0"/>
          <w:lang/>
        </w:rPr>
        <w:t>Разработка конструкции многофункционального плуга</w:t>
      </w:r>
      <w:r>
        <w:rPr>
          <w:rFonts w:ascii="Times New Roman" w:hAnsi="Times New Roman"/>
          <w:spacing w:val="0"/>
          <w:lang/>
        </w:rPr>
        <w:t xml:space="preserve">/ </w:t>
      </w:r>
      <w:r w:rsidRPr="00440A4A">
        <w:rPr>
          <w:rFonts w:ascii="Times New Roman" w:hAnsi="Times New Roman"/>
          <w:spacing w:val="0"/>
          <w:lang/>
        </w:rPr>
        <w:t>Погодин В.Р., Масиенко И.В.</w:t>
      </w:r>
      <w:r>
        <w:rPr>
          <w:rFonts w:ascii="Times New Roman" w:hAnsi="Times New Roman"/>
          <w:spacing w:val="0"/>
          <w:lang/>
        </w:rPr>
        <w:t xml:space="preserve">// </w:t>
      </w:r>
      <w:r w:rsidRPr="00440A4A">
        <w:rPr>
          <w:rFonts w:ascii="Times New Roman" w:hAnsi="Times New Roman"/>
          <w:spacing w:val="0"/>
          <w:lang/>
        </w:rPr>
        <w:t>В сборнике: Р</w:t>
      </w:r>
      <w:r w:rsidRPr="00C35B11">
        <w:rPr>
          <w:rFonts w:ascii="Times New Roman" w:hAnsi="Times New Roman"/>
          <w:spacing w:val="0"/>
          <w:lang/>
        </w:rPr>
        <w:t xml:space="preserve">азвитие науки в современном мире </w:t>
      </w:r>
      <w:r w:rsidRPr="00440A4A">
        <w:rPr>
          <w:rFonts w:ascii="Times New Roman" w:hAnsi="Times New Roman"/>
          <w:spacing w:val="0"/>
          <w:lang/>
        </w:rPr>
        <w:t>Материалы Международной (заочной) научно-практической конференции. Под общей редакцией А.И. Вострецова. 2017. С. 64-68.</w:t>
      </w:r>
    </w:p>
    <w:p w:rsidR="00321208" w:rsidRDefault="00321208" w:rsidP="00C35B11">
      <w:pPr>
        <w:pStyle w:val="2"/>
        <w:widowControl w:val="0"/>
        <w:tabs>
          <w:tab w:val="left" w:pos="1182"/>
        </w:tabs>
        <w:spacing w:after="0" w:line="240" w:lineRule="auto"/>
        <w:ind w:right="-2" w:firstLine="540"/>
        <w:contextualSpacing/>
        <w:rPr>
          <w:rFonts w:ascii="Times New Roman" w:hAnsi="Times New Roman"/>
          <w:spacing w:val="0"/>
          <w:lang/>
        </w:rPr>
      </w:pPr>
      <w:r>
        <w:rPr>
          <w:rFonts w:ascii="Times New Roman" w:hAnsi="Times New Roman"/>
          <w:spacing w:val="0"/>
          <w:lang/>
        </w:rPr>
        <w:t xml:space="preserve">5. </w:t>
      </w:r>
      <w:r w:rsidRPr="00440A4A">
        <w:rPr>
          <w:rFonts w:ascii="Times New Roman" w:hAnsi="Times New Roman"/>
          <w:spacing w:val="0"/>
          <w:lang/>
        </w:rPr>
        <w:t>Павлов С.Н.</w:t>
      </w:r>
      <w:r>
        <w:rPr>
          <w:rFonts w:ascii="Times New Roman" w:hAnsi="Times New Roman"/>
          <w:spacing w:val="0"/>
          <w:lang/>
        </w:rPr>
        <w:t xml:space="preserve"> </w:t>
      </w:r>
      <w:r w:rsidRPr="00440A4A">
        <w:rPr>
          <w:rFonts w:ascii="Times New Roman" w:hAnsi="Times New Roman"/>
          <w:spacing w:val="0"/>
          <w:lang/>
        </w:rPr>
        <w:t>Разработка модернизированной конструкции жатки для зерноуборочных комбайнах</w:t>
      </w:r>
      <w:r>
        <w:rPr>
          <w:rFonts w:ascii="Times New Roman" w:hAnsi="Times New Roman"/>
          <w:spacing w:val="0"/>
          <w:lang/>
        </w:rPr>
        <w:t xml:space="preserve">/ </w:t>
      </w:r>
      <w:r w:rsidRPr="00440A4A">
        <w:rPr>
          <w:rFonts w:ascii="Times New Roman" w:hAnsi="Times New Roman"/>
          <w:spacing w:val="0"/>
          <w:lang/>
        </w:rPr>
        <w:t>Павлов С.Н., Масиенко И.В.</w:t>
      </w:r>
      <w:r>
        <w:rPr>
          <w:rFonts w:ascii="Times New Roman" w:hAnsi="Times New Roman"/>
          <w:spacing w:val="0"/>
          <w:lang/>
        </w:rPr>
        <w:t xml:space="preserve">// </w:t>
      </w:r>
      <w:r w:rsidRPr="00440A4A">
        <w:rPr>
          <w:rFonts w:ascii="Times New Roman" w:hAnsi="Times New Roman"/>
          <w:spacing w:val="0"/>
          <w:lang/>
        </w:rPr>
        <w:t>В сборнике: П</w:t>
      </w:r>
      <w:r w:rsidRPr="00C35B11">
        <w:rPr>
          <w:rFonts w:ascii="Times New Roman" w:hAnsi="Times New Roman"/>
          <w:spacing w:val="0"/>
          <w:lang/>
        </w:rPr>
        <w:t>роблемы и перспективы развития науки и образования</w:t>
      </w:r>
      <w:r>
        <w:rPr>
          <w:rFonts w:ascii="Times New Roman" w:hAnsi="Times New Roman"/>
          <w:spacing w:val="0"/>
          <w:lang/>
        </w:rPr>
        <w:t xml:space="preserve"> </w:t>
      </w:r>
      <w:r w:rsidRPr="00440A4A">
        <w:rPr>
          <w:rFonts w:ascii="Times New Roman" w:hAnsi="Times New Roman"/>
          <w:spacing w:val="0"/>
          <w:lang/>
        </w:rPr>
        <w:t>материалы Международной (заочной) научно-практической конференции. 2017. С. 67-70.</w:t>
      </w:r>
    </w:p>
    <w:p w:rsidR="00321208" w:rsidRDefault="00321208" w:rsidP="00AE7350">
      <w:pPr>
        <w:pStyle w:val="2"/>
        <w:widowControl w:val="0"/>
        <w:tabs>
          <w:tab w:val="left" w:pos="1182"/>
        </w:tabs>
        <w:spacing w:after="0" w:line="240" w:lineRule="auto"/>
        <w:ind w:right="-2" w:firstLine="540"/>
        <w:contextualSpacing/>
        <w:rPr>
          <w:rFonts w:ascii="Times New Roman" w:hAnsi="Times New Roman"/>
          <w:spacing w:val="0"/>
          <w:lang/>
        </w:rPr>
      </w:pPr>
      <w:r>
        <w:rPr>
          <w:rFonts w:ascii="Times New Roman" w:hAnsi="Times New Roman"/>
          <w:spacing w:val="0"/>
          <w:lang/>
        </w:rPr>
        <w:t xml:space="preserve">6. </w:t>
      </w:r>
      <w:r w:rsidRPr="00440A4A">
        <w:rPr>
          <w:rFonts w:ascii="Times New Roman" w:hAnsi="Times New Roman"/>
          <w:spacing w:val="0"/>
          <w:lang/>
        </w:rPr>
        <w:t>Масиенко И.В.</w:t>
      </w:r>
      <w:r>
        <w:rPr>
          <w:rFonts w:ascii="Times New Roman" w:hAnsi="Times New Roman"/>
          <w:spacing w:val="0"/>
          <w:lang/>
        </w:rPr>
        <w:t xml:space="preserve"> </w:t>
      </w:r>
      <w:r w:rsidRPr="00440A4A">
        <w:rPr>
          <w:rFonts w:ascii="Times New Roman" w:hAnsi="Times New Roman"/>
          <w:spacing w:val="0"/>
          <w:lang/>
        </w:rPr>
        <w:t>Р</w:t>
      </w:r>
      <w:r w:rsidRPr="00AE7350">
        <w:rPr>
          <w:rFonts w:ascii="Times New Roman" w:hAnsi="Times New Roman"/>
          <w:spacing w:val="0"/>
          <w:lang/>
        </w:rPr>
        <w:t>азработка модернизированной конструкции навесного плуга с поворотным брусом</w:t>
      </w:r>
      <w:r>
        <w:rPr>
          <w:rFonts w:ascii="Times New Roman" w:hAnsi="Times New Roman"/>
          <w:spacing w:val="0"/>
          <w:lang/>
        </w:rPr>
        <w:t xml:space="preserve">/ </w:t>
      </w:r>
      <w:r w:rsidRPr="00440A4A">
        <w:rPr>
          <w:rFonts w:ascii="Times New Roman" w:hAnsi="Times New Roman"/>
          <w:spacing w:val="0"/>
          <w:lang/>
        </w:rPr>
        <w:t>Масиенко И.В., Погодин В.Р.</w:t>
      </w:r>
      <w:r>
        <w:rPr>
          <w:rFonts w:ascii="Times New Roman" w:hAnsi="Times New Roman"/>
          <w:spacing w:val="0"/>
          <w:lang/>
        </w:rPr>
        <w:t xml:space="preserve">// </w:t>
      </w:r>
      <w:r w:rsidRPr="00440A4A">
        <w:rPr>
          <w:rFonts w:ascii="Times New Roman" w:hAnsi="Times New Roman"/>
          <w:spacing w:val="0"/>
          <w:lang/>
        </w:rPr>
        <w:t>В сборнике: Роль инноваций в трансформации современной науки сборник статей Международной научно-практической конференции: в 6 частях. 2017. С. 87-90.</w:t>
      </w:r>
    </w:p>
    <w:p w:rsidR="00321208" w:rsidRDefault="00321208" w:rsidP="00D260F9">
      <w:pPr>
        <w:pStyle w:val="2"/>
        <w:widowControl w:val="0"/>
        <w:tabs>
          <w:tab w:val="left" w:pos="1182"/>
        </w:tabs>
        <w:spacing w:after="0" w:line="240" w:lineRule="auto"/>
        <w:ind w:right="-2" w:firstLine="540"/>
        <w:contextualSpacing/>
        <w:rPr>
          <w:rFonts w:ascii="Times New Roman" w:hAnsi="Times New Roman"/>
          <w:spacing w:val="0"/>
          <w:lang/>
        </w:rPr>
      </w:pPr>
      <w:r>
        <w:rPr>
          <w:rFonts w:ascii="Times New Roman" w:hAnsi="Times New Roman"/>
          <w:spacing w:val="0"/>
          <w:lang/>
        </w:rPr>
        <w:t xml:space="preserve">7. </w:t>
      </w:r>
      <w:r w:rsidRPr="00440A4A">
        <w:rPr>
          <w:rFonts w:ascii="Times New Roman" w:hAnsi="Times New Roman"/>
          <w:spacing w:val="0"/>
          <w:lang/>
        </w:rPr>
        <w:t>Масиенко И.В.</w:t>
      </w:r>
      <w:r>
        <w:rPr>
          <w:rFonts w:ascii="Times New Roman" w:hAnsi="Times New Roman"/>
          <w:spacing w:val="0"/>
          <w:lang/>
        </w:rPr>
        <w:t xml:space="preserve"> </w:t>
      </w:r>
      <w:r w:rsidRPr="00440A4A">
        <w:rPr>
          <w:rFonts w:ascii="Times New Roman" w:hAnsi="Times New Roman"/>
          <w:spacing w:val="0"/>
          <w:lang/>
        </w:rPr>
        <w:t>Разработка модернизированной конструкции комбайна "ТОRUМ - 740"</w:t>
      </w:r>
      <w:r>
        <w:rPr>
          <w:rFonts w:ascii="Times New Roman" w:hAnsi="Times New Roman"/>
          <w:spacing w:val="0"/>
          <w:lang/>
        </w:rPr>
        <w:t xml:space="preserve">/ </w:t>
      </w:r>
      <w:r w:rsidRPr="00440A4A">
        <w:rPr>
          <w:rFonts w:ascii="Times New Roman" w:hAnsi="Times New Roman"/>
          <w:spacing w:val="0"/>
          <w:lang/>
        </w:rPr>
        <w:t>Масиенко И.В., Павлов С.Н.</w:t>
      </w:r>
      <w:r>
        <w:rPr>
          <w:rFonts w:ascii="Times New Roman" w:hAnsi="Times New Roman"/>
          <w:spacing w:val="0"/>
          <w:lang/>
        </w:rPr>
        <w:t xml:space="preserve">// </w:t>
      </w:r>
      <w:r w:rsidRPr="00440A4A">
        <w:rPr>
          <w:rFonts w:ascii="Times New Roman" w:hAnsi="Times New Roman"/>
          <w:spacing w:val="0"/>
          <w:lang/>
        </w:rPr>
        <w:t>В сборнике: Роль инноваций в трансформации современной науки сборник статей Международной научно-практической конференции: в 6 частях. 2017. С. 90-92.</w:t>
      </w:r>
    </w:p>
    <w:p w:rsidR="00321208" w:rsidRDefault="00321208" w:rsidP="00B66C33">
      <w:pPr>
        <w:pStyle w:val="2"/>
        <w:widowControl w:val="0"/>
        <w:tabs>
          <w:tab w:val="left" w:pos="1182"/>
        </w:tabs>
        <w:spacing w:after="0" w:line="240" w:lineRule="auto"/>
        <w:ind w:right="-2" w:firstLine="540"/>
        <w:contextualSpacing/>
        <w:rPr>
          <w:rFonts w:ascii="Times New Roman" w:hAnsi="Times New Roman"/>
          <w:spacing w:val="0"/>
          <w:lang/>
        </w:rPr>
      </w:pPr>
      <w:r>
        <w:rPr>
          <w:rFonts w:ascii="Times New Roman" w:hAnsi="Times New Roman"/>
          <w:spacing w:val="0"/>
          <w:lang/>
        </w:rPr>
        <w:t xml:space="preserve">8. </w:t>
      </w:r>
      <w:r w:rsidRPr="00440A4A">
        <w:rPr>
          <w:rFonts w:ascii="Times New Roman" w:hAnsi="Times New Roman"/>
          <w:spacing w:val="0"/>
          <w:lang/>
        </w:rPr>
        <w:t>Чеботарёв М.И.</w:t>
      </w:r>
      <w:r>
        <w:rPr>
          <w:rFonts w:ascii="Times New Roman" w:hAnsi="Times New Roman"/>
          <w:spacing w:val="0"/>
          <w:lang/>
        </w:rPr>
        <w:t xml:space="preserve"> </w:t>
      </w:r>
      <w:r w:rsidRPr="00440A4A">
        <w:rPr>
          <w:rFonts w:ascii="Times New Roman" w:hAnsi="Times New Roman"/>
          <w:spacing w:val="0"/>
          <w:lang/>
        </w:rPr>
        <w:t>Мобильный измельчитель рисовой соломы</w:t>
      </w:r>
      <w:r>
        <w:rPr>
          <w:rFonts w:ascii="Times New Roman" w:hAnsi="Times New Roman"/>
          <w:spacing w:val="0"/>
          <w:lang/>
        </w:rPr>
        <w:t xml:space="preserve">/ </w:t>
      </w:r>
      <w:r w:rsidRPr="00440A4A">
        <w:rPr>
          <w:rFonts w:ascii="Times New Roman" w:hAnsi="Times New Roman"/>
          <w:spacing w:val="0"/>
          <w:lang/>
        </w:rPr>
        <w:t>Чеботарёв М.И., Масиенко И.В.</w:t>
      </w:r>
      <w:r>
        <w:rPr>
          <w:rFonts w:ascii="Times New Roman" w:hAnsi="Times New Roman"/>
          <w:spacing w:val="0"/>
          <w:lang/>
        </w:rPr>
        <w:t xml:space="preserve">// </w:t>
      </w:r>
      <w:r w:rsidRPr="00440A4A">
        <w:rPr>
          <w:rFonts w:ascii="Times New Roman" w:hAnsi="Times New Roman"/>
          <w:spacing w:val="0"/>
          <w:lang/>
        </w:rPr>
        <w:t>В сборнике: Научное обеспечение производства сельскохозяйственных культур в современных условиях Международная научно-практическая конференция. 2016. С. 233-238.</w:t>
      </w:r>
    </w:p>
    <w:p w:rsidR="00321208" w:rsidRDefault="00321208" w:rsidP="00B66C33">
      <w:pPr>
        <w:pStyle w:val="2"/>
        <w:widowControl w:val="0"/>
        <w:tabs>
          <w:tab w:val="left" w:pos="1182"/>
        </w:tabs>
        <w:spacing w:after="0" w:line="240" w:lineRule="auto"/>
        <w:ind w:right="-2" w:firstLine="540"/>
        <w:contextualSpacing/>
        <w:rPr>
          <w:rFonts w:ascii="Times New Roman" w:hAnsi="Times New Roman"/>
          <w:spacing w:val="0"/>
          <w:lang/>
        </w:rPr>
      </w:pPr>
      <w:r>
        <w:rPr>
          <w:rFonts w:ascii="Times New Roman" w:hAnsi="Times New Roman"/>
          <w:spacing w:val="0"/>
          <w:lang/>
        </w:rPr>
        <w:t xml:space="preserve">9. </w:t>
      </w:r>
      <w:r w:rsidRPr="00440A4A">
        <w:rPr>
          <w:rFonts w:ascii="Times New Roman" w:hAnsi="Times New Roman"/>
          <w:spacing w:val="0"/>
          <w:lang/>
        </w:rPr>
        <w:t>Чеботарев М.И.</w:t>
      </w:r>
      <w:r>
        <w:rPr>
          <w:rFonts w:ascii="Times New Roman" w:hAnsi="Times New Roman"/>
          <w:spacing w:val="0"/>
          <w:lang/>
        </w:rPr>
        <w:t xml:space="preserve"> </w:t>
      </w:r>
      <w:r w:rsidRPr="00440A4A">
        <w:rPr>
          <w:rFonts w:ascii="Times New Roman" w:hAnsi="Times New Roman"/>
          <w:spacing w:val="0"/>
          <w:lang/>
        </w:rPr>
        <w:t>Эффективность различных способов утилизации рисовой соломы</w:t>
      </w:r>
      <w:r>
        <w:rPr>
          <w:rFonts w:ascii="Times New Roman" w:hAnsi="Times New Roman"/>
          <w:spacing w:val="0"/>
          <w:lang/>
        </w:rPr>
        <w:t xml:space="preserve">/ </w:t>
      </w:r>
      <w:r w:rsidRPr="00440A4A">
        <w:rPr>
          <w:rFonts w:ascii="Times New Roman" w:hAnsi="Times New Roman"/>
          <w:spacing w:val="0"/>
          <w:lang/>
        </w:rPr>
        <w:t>Чеботарев М.И., Масиенко И.В., Масиенко В.В.</w:t>
      </w:r>
      <w:r>
        <w:rPr>
          <w:rFonts w:ascii="Times New Roman" w:hAnsi="Times New Roman"/>
          <w:spacing w:val="0"/>
          <w:lang/>
        </w:rPr>
        <w:t xml:space="preserve">// </w:t>
      </w:r>
      <w:r w:rsidRPr="00440A4A">
        <w:rPr>
          <w:rFonts w:ascii="Times New Roman" w:hAnsi="Times New Roman"/>
          <w:spacing w:val="0"/>
          <w:lang/>
        </w:rPr>
        <w:t>В сборнике: Актуальные проблемы научно-технического прогресса в АПК Сборник научных статей XII Международной научно-практической конференции, в рамках XVIII Международной агропромышленной выставки "Агроуниверсал - 2016". 2016. С. 304-311.</w:t>
      </w:r>
    </w:p>
    <w:p w:rsidR="00321208" w:rsidRDefault="00321208" w:rsidP="00B66C33">
      <w:pPr>
        <w:pStyle w:val="2"/>
        <w:widowControl w:val="0"/>
        <w:tabs>
          <w:tab w:val="left" w:pos="1182"/>
        </w:tabs>
        <w:spacing w:after="0" w:line="240" w:lineRule="auto"/>
        <w:ind w:right="-2" w:firstLine="540"/>
        <w:contextualSpacing/>
        <w:rPr>
          <w:rFonts w:ascii="Times New Roman" w:hAnsi="Times New Roman"/>
          <w:spacing w:val="0"/>
          <w:lang/>
        </w:rPr>
      </w:pPr>
      <w:r>
        <w:rPr>
          <w:rFonts w:ascii="Times New Roman" w:hAnsi="Times New Roman"/>
          <w:spacing w:val="0"/>
          <w:lang/>
        </w:rPr>
        <w:t xml:space="preserve">10. </w:t>
      </w:r>
      <w:r w:rsidRPr="00440A4A">
        <w:rPr>
          <w:rFonts w:ascii="Times New Roman" w:hAnsi="Times New Roman"/>
          <w:spacing w:val="0"/>
          <w:lang/>
        </w:rPr>
        <w:t>Масиенко И.В.</w:t>
      </w:r>
      <w:r>
        <w:rPr>
          <w:rFonts w:ascii="Times New Roman" w:hAnsi="Times New Roman"/>
          <w:spacing w:val="0"/>
          <w:lang/>
        </w:rPr>
        <w:t xml:space="preserve"> </w:t>
      </w:r>
      <w:r w:rsidRPr="00440A4A">
        <w:rPr>
          <w:rFonts w:ascii="Times New Roman" w:hAnsi="Times New Roman"/>
          <w:spacing w:val="0"/>
          <w:lang/>
        </w:rPr>
        <w:t>Технологические аспекты утилизации рисовой соломы в рисоводстве краснодарского края</w:t>
      </w:r>
      <w:r>
        <w:rPr>
          <w:rFonts w:ascii="Times New Roman" w:hAnsi="Times New Roman"/>
          <w:spacing w:val="0"/>
          <w:lang/>
        </w:rPr>
        <w:t xml:space="preserve">/ </w:t>
      </w:r>
      <w:r w:rsidRPr="00440A4A">
        <w:rPr>
          <w:rFonts w:ascii="Times New Roman" w:hAnsi="Times New Roman"/>
          <w:spacing w:val="0"/>
          <w:lang/>
        </w:rPr>
        <w:t>Масиенко И.В., Павлов С.Н.</w:t>
      </w:r>
      <w:r>
        <w:rPr>
          <w:rFonts w:ascii="Times New Roman" w:hAnsi="Times New Roman"/>
          <w:spacing w:val="0"/>
          <w:lang/>
        </w:rPr>
        <w:t xml:space="preserve">// </w:t>
      </w:r>
      <w:r w:rsidRPr="00440A4A">
        <w:rPr>
          <w:rFonts w:ascii="Times New Roman" w:hAnsi="Times New Roman"/>
          <w:spacing w:val="0"/>
          <w:lang/>
        </w:rPr>
        <w:t>В сборнике: В мире науки и инноваций сборник статей Международной научно-практической конференции: в 3-х частях. 2016. С. 53-58.</w:t>
      </w:r>
    </w:p>
    <w:p w:rsidR="00321208" w:rsidRDefault="00321208" w:rsidP="005E0BBD">
      <w:pPr>
        <w:pStyle w:val="2"/>
        <w:widowControl w:val="0"/>
        <w:tabs>
          <w:tab w:val="left" w:pos="1182"/>
        </w:tabs>
        <w:spacing w:after="0" w:line="240" w:lineRule="auto"/>
        <w:ind w:right="-2" w:firstLine="540"/>
        <w:contextualSpacing/>
        <w:rPr>
          <w:rFonts w:ascii="Times New Roman" w:hAnsi="Times New Roman"/>
          <w:spacing w:val="0"/>
          <w:lang/>
        </w:rPr>
      </w:pPr>
      <w:r>
        <w:rPr>
          <w:rFonts w:ascii="Times New Roman" w:hAnsi="Times New Roman"/>
          <w:spacing w:val="0"/>
          <w:lang/>
        </w:rPr>
        <w:t xml:space="preserve">11. </w:t>
      </w:r>
      <w:r w:rsidRPr="00440A4A">
        <w:rPr>
          <w:rFonts w:ascii="Times New Roman" w:hAnsi="Times New Roman"/>
          <w:spacing w:val="0"/>
          <w:lang/>
        </w:rPr>
        <w:t>Чеботарёв М.И.</w:t>
      </w:r>
      <w:r>
        <w:rPr>
          <w:rFonts w:ascii="Times New Roman" w:hAnsi="Times New Roman"/>
          <w:spacing w:val="0"/>
          <w:lang/>
        </w:rPr>
        <w:t xml:space="preserve"> </w:t>
      </w:r>
      <w:r w:rsidRPr="00440A4A">
        <w:rPr>
          <w:rFonts w:ascii="Times New Roman" w:hAnsi="Times New Roman"/>
          <w:spacing w:val="0"/>
          <w:lang/>
        </w:rPr>
        <w:t>Выбор рационального способа измельчения рисовой соломы</w:t>
      </w:r>
      <w:r>
        <w:rPr>
          <w:rFonts w:ascii="Times New Roman" w:hAnsi="Times New Roman"/>
          <w:spacing w:val="0"/>
          <w:lang/>
        </w:rPr>
        <w:t xml:space="preserve">/ </w:t>
      </w:r>
      <w:r w:rsidRPr="00440A4A">
        <w:rPr>
          <w:rFonts w:ascii="Times New Roman" w:hAnsi="Times New Roman"/>
          <w:spacing w:val="0"/>
          <w:lang/>
        </w:rPr>
        <w:t>Чеботарёв М.И., Масиенко И.В., Метлев И.В.</w:t>
      </w:r>
      <w:r>
        <w:rPr>
          <w:rFonts w:ascii="Times New Roman" w:hAnsi="Times New Roman"/>
          <w:spacing w:val="0"/>
          <w:lang/>
        </w:rPr>
        <w:t xml:space="preserve">// </w:t>
      </w:r>
      <w:r w:rsidRPr="00440A4A">
        <w:rPr>
          <w:rFonts w:ascii="Times New Roman" w:hAnsi="Times New Roman"/>
          <w:spacing w:val="0"/>
          <w:lang/>
        </w:rPr>
        <w:t>В сборнике: Актуальные проблемы научно-технического прогресса в АПК XI Международная научно-практическая конференция, посвященная 65-летию факультета механизации сельского хозяйства, в рамках XVII Международной агропромышленной выставки "Агроуниверсал-2015". 2015. С. 53-56.</w:t>
      </w:r>
    </w:p>
    <w:p w:rsidR="00321208" w:rsidRPr="009B1A32" w:rsidRDefault="00321208" w:rsidP="008D0D95">
      <w:pPr>
        <w:pStyle w:val="2"/>
        <w:widowControl w:val="0"/>
        <w:tabs>
          <w:tab w:val="left" w:pos="1182"/>
        </w:tabs>
        <w:spacing w:after="0" w:line="240" w:lineRule="auto"/>
        <w:ind w:right="-2" w:firstLine="540"/>
        <w:contextualSpacing/>
        <w:rPr>
          <w:rFonts w:ascii="Times New Roman" w:hAnsi="Times New Roman"/>
          <w:spacing w:val="0"/>
          <w:lang w:val="en-US"/>
        </w:rPr>
      </w:pPr>
      <w:r>
        <w:rPr>
          <w:rFonts w:ascii="Times New Roman" w:hAnsi="Times New Roman"/>
          <w:spacing w:val="0"/>
          <w:lang/>
        </w:rPr>
        <w:t xml:space="preserve">12. </w:t>
      </w:r>
      <w:r w:rsidRPr="00440A4A">
        <w:rPr>
          <w:rFonts w:ascii="Times New Roman" w:hAnsi="Times New Roman"/>
          <w:spacing w:val="0"/>
          <w:lang/>
        </w:rPr>
        <w:t>Чеботарёв М.И.</w:t>
      </w:r>
      <w:r>
        <w:rPr>
          <w:rFonts w:ascii="Times New Roman" w:hAnsi="Times New Roman"/>
          <w:spacing w:val="0"/>
          <w:lang/>
        </w:rPr>
        <w:t xml:space="preserve"> </w:t>
      </w:r>
      <w:r w:rsidRPr="00440A4A">
        <w:rPr>
          <w:rFonts w:ascii="Times New Roman" w:hAnsi="Times New Roman"/>
          <w:spacing w:val="0"/>
          <w:lang/>
        </w:rPr>
        <w:t>Проблемы утилизации рисовой соломы</w:t>
      </w:r>
      <w:r>
        <w:rPr>
          <w:rFonts w:ascii="Times New Roman" w:hAnsi="Times New Roman"/>
          <w:spacing w:val="0"/>
          <w:lang/>
        </w:rPr>
        <w:t xml:space="preserve">/ </w:t>
      </w:r>
      <w:r w:rsidRPr="00440A4A">
        <w:rPr>
          <w:rFonts w:ascii="Times New Roman" w:hAnsi="Times New Roman"/>
          <w:spacing w:val="0"/>
          <w:lang/>
        </w:rPr>
        <w:t>Чеботарёв М.И., Масиенко И.В.</w:t>
      </w:r>
      <w:r>
        <w:rPr>
          <w:rFonts w:ascii="Times New Roman" w:hAnsi="Times New Roman"/>
          <w:spacing w:val="0"/>
          <w:lang/>
        </w:rPr>
        <w:t xml:space="preserve">// </w:t>
      </w:r>
      <w:r w:rsidRPr="00440A4A">
        <w:rPr>
          <w:rFonts w:ascii="Times New Roman" w:hAnsi="Times New Roman"/>
          <w:spacing w:val="0"/>
          <w:lang/>
        </w:rPr>
        <w:t xml:space="preserve">Сельский механизатор. </w:t>
      </w:r>
      <w:r w:rsidRPr="009B1A32">
        <w:rPr>
          <w:rFonts w:ascii="Times New Roman" w:hAnsi="Times New Roman"/>
          <w:spacing w:val="0"/>
          <w:lang w:val="en-US"/>
        </w:rPr>
        <w:t xml:space="preserve">2015. № 2. </w:t>
      </w:r>
      <w:r w:rsidRPr="00440A4A">
        <w:rPr>
          <w:rFonts w:ascii="Times New Roman" w:hAnsi="Times New Roman"/>
          <w:spacing w:val="0"/>
          <w:lang/>
        </w:rPr>
        <w:t>С</w:t>
      </w:r>
      <w:r w:rsidRPr="009B1A32">
        <w:rPr>
          <w:rFonts w:ascii="Times New Roman" w:hAnsi="Times New Roman"/>
          <w:spacing w:val="0"/>
          <w:lang w:val="en-US"/>
        </w:rPr>
        <w:t>. 18-19.</w:t>
      </w:r>
    </w:p>
    <w:p w:rsidR="00321208" w:rsidRPr="009B1A32" w:rsidRDefault="00321208" w:rsidP="008D0D95">
      <w:pPr>
        <w:pStyle w:val="2"/>
        <w:widowControl w:val="0"/>
        <w:shd w:val="clear" w:color="auto" w:fill="auto"/>
        <w:tabs>
          <w:tab w:val="left" w:pos="1182"/>
        </w:tabs>
        <w:spacing w:before="0" w:after="0" w:line="240" w:lineRule="auto"/>
        <w:ind w:right="-2" w:firstLine="540"/>
        <w:contextualSpacing/>
        <w:rPr>
          <w:rFonts w:ascii="Times New Roman" w:hAnsi="Times New Roman"/>
          <w:spacing w:val="0"/>
          <w:lang w:val="en-US"/>
        </w:rPr>
      </w:pPr>
    </w:p>
    <w:p w:rsidR="00321208" w:rsidRPr="004D7919" w:rsidRDefault="00321208" w:rsidP="008D0D95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3D1BD8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321208" w:rsidRPr="00090C16" w:rsidRDefault="00321208" w:rsidP="00090C1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321208" w:rsidRPr="00090C16" w:rsidRDefault="00321208" w:rsidP="00090C16">
      <w:pPr>
        <w:tabs>
          <w:tab w:val="left" w:pos="900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090C16">
        <w:rPr>
          <w:rFonts w:ascii="Times New Roman" w:hAnsi="Times New Roman"/>
          <w:sz w:val="24"/>
          <w:szCs w:val="24"/>
          <w:lang w:val="en-US"/>
        </w:rPr>
        <w:t>1. Kuznecov E.V. Ocenka jeffektivnosti sevooborotov na sushhestvujushhih i vosstanovle</w:t>
      </w:r>
      <w:r w:rsidRPr="00090C16">
        <w:rPr>
          <w:rFonts w:ascii="Times New Roman" w:hAnsi="Times New Roman"/>
          <w:sz w:val="24"/>
          <w:szCs w:val="24"/>
          <w:lang w:val="en-US"/>
        </w:rPr>
        <w:t>n</w:t>
      </w:r>
      <w:r w:rsidRPr="00090C16">
        <w:rPr>
          <w:rFonts w:ascii="Times New Roman" w:hAnsi="Times New Roman"/>
          <w:sz w:val="24"/>
          <w:szCs w:val="24"/>
          <w:lang w:val="en-US"/>
        </w:rPr>
        <w:t>nyh risovyh poljah dlja razrabotki sbalansirovannoj risovoj orositel'noj sistemy// Kuznecov E.V., Chebotarev M.I., Prihod'ko I.A.// Trudy Kubanskogo gosudarstvennogo agrarnogo un</w:t>
      </w:r>
      <w:r w:rsidRPr="00090C16">
        <w:rPr>
          <w:rFonts w:ascii="Times New Roman" w:hAnsi="Times New Roman"/>
          <w:sz w:val="24"/>
          <w:szCs w:val="24"/>
          <w:lang w:val="en-US"/>
        </w:rPr>
        <w:t>i</w:t>
      </w:r>
      <w:r w:rsidRPr="00090C16">
        <w:rPr>
          <w:rFonts w:ascii="Times New Roman" w:hAnsi="Times New Roman"/>
          <w:sz w:val="24"/>
          <w:szCs w:val="24"/>
          <w:lang w:val="en-US"/>
        </w:rPr>
        <w:t>versiteta. 2011. № 28. S. 149-152.</w:t>
      </w:r>
    </w:p>
    <w:p w:rsidR="00321208" w:rsidRPr="00090C16" w:rsidRDefault="00321208" w:rsidP="00090C16">
      <w:pPr>
        <w:tabs>
          <w:tab w:val="left" w:pos="900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090C16">
        <w:rPr>
          <w:rFonts w:ascii="Times New Roman" w:hAnsi="Times New Roman"/>
          <w:sz w:val="24"/>
          <w:szCs w:val="24"/>
          <w:lang w:val="en-US"/>
        </w:rPr>
        <w:t>2. Organizacija inzhenerno-tehnicheskoj infrastruktury regional'nogo APK/ Savin I.G., Ch</w:t>
      </w:r>
      <w:r w:rsidRPr="00090C16">
        <w:rPr>
          <w:rFonts w:ascii="Times New Roman" w:hAnsi="Times New Roman"/>
          <w:sz w:val="24"/>
          <w:szCs w:val="24"/>
          <w:lang w:val="en-US"/>
        </w:rPr>
        <w:t>e</w:t>
      </w:r>
      <w:r w:rsidRPr="00090C16">
        <w:rPr>
          <w:rFonts w:ascii="Times New Roman" w:hAnsi="Times New Roman"/>
          <w:sz w:val="24"/>
          <w:szCs w:val="24"/>
          <w:lang w:val="en-US"/>
        </w:rPr>
        <w:t>botarev M.I., Andreev A.V. i dr.// Krasnodar, 2017.</w:t>
      </w:r>
    </w:p>
    <w:p w:rsidR="00321208" w:rsidRPr="00090C16" w:rsidRDefault="00321208" w:rsidP="00090C16">
      <w:pPr>
        <w:tabs>
          <w:tab w:val="left" w:pos="900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090C16">
        <w:rPr>
          <w:rFonts w:ascii="Times New Roman" w:hAnsi="Times New Roman"/>
          <w:sz w:val="24"/>
          <w:szCs w:val="24"/>
          <w:lang w:val="en-US"/>
        </w:rPr>
        <w:t>3. Masienko I.V. Kachestvennye pokazateli izmel'chenija risovoj solomy rotornymi kombajnami/ Masienko I.V., Chebotarjov M.I.// V sbornike: Nauchnoe obespechenie agr</w:t>
      </w:r>
      <w:r w:rsidRPr="00090C16">
        <w:rPr>
          <w:rFonts w:ascii="Times New Roman" w:hAnsi="Times New Roman"/>
          <w:sz w:val="24"/>
          <w:szCs w:val="24"/>
          <w:lang w:val="en-US"/>
        </w:rPr>
        <w:t>o</w:t>
      </w:r>
      <w:r w:rsidRPr="00090C16">
        <w:rPr>
          <w:rFonts w:ascii="Times New Roman" w:hAnsi="Times New Roman"/>
          <w:sz w:val="24"/>
          <w:szCs w:val="24"/>
          <w:lang w:val="en-US"/>
        </w:rPr>
        <w:t>promyshlennogo kompleksa. Sbornik statej po materialam H Vserossijskoj konferencii mol</w:t>
      </w:r>
      <w:r w:rsidRPr="00090C16">
        <w:rPr>
          <w:rFonts w:ascii="Times New Roman" w:hAnsi="Times New Roman"/>
          <w:sz w:val="24"/>
          <w:szCs w:val="24"/>
          <w:lang w:val="en-US"/>
        </w:rPr>
        <w:t>o</w:t>
      </w:r>
      <w:r w:rsidRPr="00090C16">
        <w:rPr>
          <w:rFonts w:ascii="Times New Roman" w:hAnsi="Times New Roman"/>
          <w:sz w:val="24"/>
          <w:szCs w:val="24"/>
          <w:lang w:val="en-US"/>
        </w:rPr>
        <w:t>dyh uchenyh, posvjashhennoj 120-letiju I. S. Kosenko. Otv. za vyp. A. G. Koshhaev. 2017. S. 580-581.</w:t>
      </w:r>
    </w:p>
    <w:p w:rsidR="00321208" w:rsidRPr="00090C16" w:rsidRDefault="00321208" w:rsidP="00090C16">
      <w:pPr>
        <w:tabs>
          <w:tab w:val="left" w:pos="900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090C16">
        <w:rPr>
          <w:rFonts w:ascii="Times New Roman" w:hAnsi="Times New Roman"/>
          <w:sz w:val="24"/>
          <w:szCs w:val="24"/>
          <w:lang w:val="en-US"/>
        </w:rPr>
        <w:t>4. Pogodin V.R. Razrabotka konstrukcii mnogofunkcional'nogo pluga/ Pogodin V.R., Masienko I.V.// V sbornike: Razvitie nauki v sovremennom mire Materialy Mezhd</w:t>
      </w:r>
      <w:r w:rsidRPr="00090C16">
        <w:rPr>
          <w:rFonts w:ascii="Times New Roman" w:hAnsi="Times New Roman"/>
          <w:sz w:val="24"/>
          <w:szCs w:val="24"/>
          <w:lang w:val="en-US"/>
        </w:rPr>
        <w:t>u</w:t>
      </w:r>
      <w:r w:rsidRPr="00090C16">
        <w:rPr>
          <w:rFonts w:ascii="Times New Roman" w:hAnsi="Times New Roman"/>
          <w:sz w:val="24"/>
          <w:szCs w:val="24"/>
          <w:lang w:val="en-US"/>
        </w:rPr>
        <w:t>narodnoj (zaochnoj) nauchno-prakticheskoj konferencii. Pod obshhej redakciej A.I. Vostrecova. 2017. S. 64-68.</w:t>
      </w:r>
    </w:p>
    <w:p w:rsidR="00321208" w:rsidRPr="00090C16" w:rsidRDefault="00321208" w:rsidP="00090C16">
      <w:pPr>
        <w:tabs>
          <w:tab w:val="left" w:pos="900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090C16">
        <w:rPr>
          <w:rFonts w:ascii="Times New Roman" w:hAnsi="Times New Roman"/>
          <w:sz w:val="24"/>
          <w:szCs w:val="24"/>
          <w:lang w:val="en-US"/>
        </w:rPr>
        <w:t>5. Pavlov S.N. Razrabotka modernizirovannoj konstrukcii zhatki dlja zernouborochnyh ko</w:t>
      </w:r>
      <w:r w:rsidRPr="00090C16">
        <w:rPr>
          <w:rFonts w:ascii="Times New Roman" w:hAnsi="Times New Roman"/>
          <w:sz w:val="24"/>
          <w:szCs w:val="24"/>
          <w:lang w:val="en-US"/>
        </w:rPr>
        <w:t>m</w:t>
      </w:r>
      <w:r w:rsidRPr="00090C16">
        <w:rPr>
          <w:rFonts w:ascii="Times New Roman" w:hAnsi="Times New Roman"/>
          <w:sz w:val="24"/>
          <w:szCs w:val="24"/>
          <w:lang w:val="en-US"/>
        </w:rPr>
        <w:t>bajnah/ Pavlov S.N., Masienko I.V.// V sbornike: Problemy i perspektivy razvitija nauki i obrazovanija materialy Mezhdunarodnoj (zaochnoj) nauchno-prakticheskoj konferencii. 2017. S. 67-70.</w:t>
      </w:r>
    </w:p>
    <w:p w:rsidR="00321208" w:rsidRPr="00090C16" w:rsidRDefault="00321208" w:rsidP="00090C16">
      <w:pPr>
        <w:tabs>
          <w:tab w:val="left" w:pos="900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090C16">
        <w:rPr>
          <w:rFonts w:ascii="Times New Roman" w:hAnsi="Times New Roman"/>
          <w:sz w:val="24"/>
          <w:szCs w:val="24"/>
          <w:lang w:val="en-US"/>
        </w:rPr>
        <w:t>6. Masienko I.V. Razrabotka modernizirovannoj konstrukcii navesnogo pluga s pov</w:t>
      </w:r>
      <w:r w:rsidRPr="00090C16">
        <w:rPr>
          <w:rFonts w:ascii="Times New Roman" w:hAnsi="Times New Roman"/>
          <w:sz w:val="24"/>
          <w:szCs w:val="24"/>
          <w:lang w:val="en-US"/>
        </w:rPr>
        <w:t>o</w:t>
      </w:r>
      <w:r w:rsidRPr="00090C16">
        <w:rPr>
          <w:rFonts w:ascii="Times New Roman" w:hAnsi="Times New Roman"/>
          <w:sz w:val="24"/>
          <w:szCs w:val="24"/>
          <w:lang w:val="en-US"/>
        </w:rPr>
        <w:t>rotnym brusom/ Masienko I.V., Pogodin V.R.// V sbornike: Rol' innovacij v transformacii sovremennoj nauki sbornik statej Mezhdunarodnoj nauchno-prakticheskoj konfe</w:t>
      </w:r>
      <w:r w:rsidRPr="00090C16">
        <w:rPr>
          <w:rFonts w:ascii="Times New Roman" w:hAnsi="Times New Roman"/>
          <w:sz w:val="24"/>
          <w:szCs w:val="24"/>
          <w:lang w:val="en-US"/>
        </w:rPr>
        <w:t>r</w:t>
      </w:r>
      <w:r w:rsidRPr="00090C16">
        <w:rPr>
          <w:rFonts w:ascii="Times New Roman" w:hAnsi="Times New Roman"/>
          <w:sz w:val="24"/>
          <w:szCs w:val="24"/>
          <w:lang w:val="en-US"/>
        </w:rPr>
        <w:t>encii: v 6 chastjah. 2017. S. 87-90.</w:t>
      </w:r>
    </w:p>
    <w:p w:rsidR="00321208" w:rsidRPr="00090C16" w:rsidRDefault="00321208" w:rsidP="00090C16">
      <w:pPr>
        <w:tabs>
          <w:tab w:val="left" w:pos="900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090C16">
        <w:rPr>
          <w:rFonts w:ascii="Times New Roman" w:hAnsi="Times New Roman"/>
          <w:sz w:val="24"/>
          <w:szCs w:val="24"/>
          <w:lang w:val="en-US"/>
        </w:rPr>
        <w:t>7. Masienko I.V. Razrabotka modernizirovannoj konstrukcii kombajna "TORUM - 740"/ Masienko I.V., Pavlov S.N.// V sbornike: Rol' innovacij v transformacii sovr</w:t>
      </w:r>
      <w:r w:rsidRPr="00090C16">
        <w:rPr>
          <w:rFonts w:ascii="Times New Roman" w:hAnsi="Times New Roman"/>
          <w:sz w:val="24"/>
          <w:szCs w:val="24"/>
          <w:lang w:val="en-US"/>
        </w:rPr>
        <w:t>e</w:t>
      </w:r>
      <w:r w:rsidRPr="00090C16">
        <w:rPr>
          <w:rFonts w:ascii="Times New Roman" w:hAnsi="Times New Roman"/>
          <w:sz w:val="24"/>
          <w:szCs w:val="24"/>
          <w:lang w:val="en-US"/>
        </w:rPr>
        <w:t>mennoj nauki sbornik statej Mezhdunarodnoj nauchno-prakticheskoj konferencii: v 6 chastjah. 2017. S. 90-92.</w:t>
      </w:r>
    </w:p>
    <w:p w:rsidR="00321208" w:rsidRPr="00090C16" w:rsidRDefault="00321208" w:rsidP="00090C16">
      <w:pPr>
        <w:tabs>
          <w:tab w:val="left" w:pos="900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090C16">
        <w:rPr>
          <w:rFonts w:ascii="Times New Roman" w:hAnsi="Times New Roman"/>
          <w:sz w:val="24"/>
          <w:szCs w:val="24"/>
          <w:lang w:val="en-US"/>
        </w:rPr>
        <w:t>8. Chebotarjov M.I. Mobil'nyj izmel'chitel' risovoj solomy/ Chebotarjov M.I., Masienko I.V.// V sbornike: Nauchnoe obespechenie proizvodstva sel'skohozjajstvennyh kul'tur v sovreme</w:t>
      </w:r>
      <w:r w:rsidRPr="00090C16">
        <w:rPr>
          <w:rFonts w:ascii="Times New Roman" w:hAnsi="Times New Roman"/>
          <w:sz w:val="24"/>
          <w:szCs w:val="24"/>
          <w:lang w:val="en-US"/>
        </w:rPr>
        <w:t>n</w:t>
      </w:r>
      <w:r w:rsidRPr="00090C16">
        <w:rPr>
          <w:rFonts w:ascii="Times New Roman" w:hAnsi="Times New Roman"/>
          <w:sz w:val="24"/>
          <w:szCs w:val="24"/>
          <w:lang w:val="en-US"/>
        </w:rPr>
        <w:t>nyh uslovijah Mezhdunarodnaja nauchno-prakticheskaja konferencija. 2016. S. 233-238.</w:t>
      </w:r>
    </w:p>
    <w:p w:rsidR="00321208" w:rsidRPr="00090C16" w:rsidRDefault="00321208" w:rsidP="00090C16">
      <w:pPr>
        <w:tabs>
          <w:tab w:val="left" w:pos="900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090C16">
        <w:rPr>
          <w:rFonts w:ascii="Times New Roman" w:hAnsi="Times New Roman"/>
          <w:sz w:val="24"/>
          <w:szCs w:val="24"/>
          <w:lang w:val="en-US"/>
        </w:rPr>
        <w:t>9. Chebotarev M.I. Jeffektivnost' razlichnyh sposobov utilizacii risovoj solomy/ Cheb</w:t>
      </w:r>
      <w:r w:rsidRPr="00090C16">
        <w:rPr>
          <w:rFonts w:ascii="Times New Roman" w:hAnsi="Times New Roman"/>
          <w:sz w:val="24"/>
          <w:szCs w:val="24"/>
          <w:lang w:val="en-US"/>
        </w:rPr>
        <w:t>o</w:t>
      </w:r>
      <w:r w:rsidRPr="00090C16">
        <w:rPr>
          <w:rFonts w:ascii="Times New Roman" w:hAnsi="Times New Roman"/>
          <w:sz w:val="24"/>
          <w:szCs w:val="24"/>
          <w:lang w:val="en-US"/>
        </w:rPr>
        <w:t>tarev M.I., Masienko I.V., Masienko V.V.// V sbornike: Aktual'nye problemy nauchno-tehnicheskogo progressa v APK Sbornik nauchnyh statej XII Mezhdunarodnoj nauchno-prakticheskoj konferencii, v ramkah XVIII Mezhdunarodnoj agropr</w:t>
      </w:r>
      <w:r w:rsidRPr="00090C16">
        <w:rPr>
          <w:rFonts w:ascii="Times New Roman" w:hAnsi="Times New Roman"/>
          <w:sz w:val="24"/>
          <w:szCs w:val="24"/>
          <w:lang w:val="en-US"/>
        </w:rPr>
        <w:t>o</w:t>
      </w:r>
      <w:r w:rsidRPr="00090C16">
        <w:rPr>
          <w:rFonts w:ascii="Times New Roman" w:hAnsi="Times New Roman"/>
          <w:sz w:val="24"/>
          <w:szCs w:val="24"/>
          <w:lang w:val="en-US"/>
        </w:rPr>
        <w:t>myshlennoj vystavki "Agrouniversal - 2016". 2016. S. 304-311.</w:t>
      </w:r>
    </w:p>
    <w:p w:rsidR="00321208" w:rsidRPr="00090C16" w:rsidRDefault="00321208" w:rsidP="00090C16">
      <w:pPr>
        <w:tabs>
          <w:tab w:val="left" w:pos="900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090C16">
        <w:rPr>
          <w:rFonts w:ascii="Times New Roman" w:hAnsi="Times New Roman"/>
          <w:sz w:val="24"/>
          <w:szCs w:val="24"/>
          <w:lang w:val="en-US"/>
        </w:rPr>
        <w:t>10. Masienko I.V. Tehnologicheskie aspekty utilizacii risovoj solomy v risovodstve krasn</w:t>
      </w:r>
      <w:r w:rsidRPr="00090C16">
        <w:rPr>
          <w:rFonts w:ascii="Times New Roman" w:hAnsi="Times New Roman"/>
          <w:sz w:val="24"/>
          <w:szCs w:val="24"/>
          <w:lang w:val="en-US"/>
        </w:rPr>
        <w:t>o</w:t>
      </w:r>
      <w:r w:rsidRPr="00090C16">
        <w:rPr>
          <w:rFonts w:ascii="Times New Roman" w:hAnsi="Times New Roman"/>
          <w:sz w:val="24"/>
          <w:szCs w:val="24"/>
          <w:lang w:val="en-US"/>
        </w:rPr>
        <w:t>darskogo kraja/ Masienko I.V., Pavlov S.N.// V sbornike: V mire nauki i innovacij sbornik statej Mezhdunarodnoj nauchno-prakticheskoj konferencii: v 3-h chastjah. 2016. S. 53-58.</w:t>
      </w:r>
    </w:p>
    <w:p w:rsidR="00321208" w:rsidRPr="00090C16" w:rsidRDefault="00321208" w:rsidP="00090C16">
      <w:pPr>
        <w:tabs>
          <w:tab w:val="left" w:pos="900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090C16">
        <w:rPr>
          <w:rFonts w:ascii="Times New Roman" w:hAnsi="Times New Roman"/>
          <w:sz w:val="24"/>
          <w:szCs w:val="24"/>
          <w:lang w:val="en-US"/>
        </w:rPr>
        <w:t>11. Chebotarjov M.I. Vybor racional'nogo sposoba izmel'chenija risovoj solomy/ Ch</w:t>
      </w:r>
      <w:r w:rsidRPr="00090C16">
        <w:rPr>
          <w:rFonts w:ascii="Times New Roman" w:hAnsi="Times New Roman"/>
          <w:sz w:val="24"/>
          <w:szCs w:val="24"/>
          <w:lang w:val="en-US"/>
        </w:rPr>
        <w:t>e</w:t>
      </w:r>
      <w:r w:rsidRPr="00090C16">
        <w:rPr>
          <w:rFonts w:ascii="Times New Roman" w:hAnsi="Times New Roman"/>
          <w:sz w:val="24"/>
          <w:szCs w:val="24"/>
          <w:lang w:val="en-US"/>
        </w:rPr>
        <w:t>botarjov M.I., Masienko I.V., Metlev I.V.// V sbornike: Aktual'nye problemy nauchno-tehnicheskogo progressa v APK XI Mezhdunarodnaja nauchno-prakticheskaja konfe</w:t>
      </w:r>
      <w:r w:rsidRPr="00090C16">
        <w:rPr>
          <w:rFonts w:ascii="Times New Roman" w:hAnsi="Times New Roman"/>
          <w:sz w:val="24"/>
          <w:szCs w:val="24"/>
          <w:lang w:val="en-US"/>
        </w:rPr>
        <w:t>r</w:t>
      </w:r>
      <w:r w:rsidRPr="00090C16">
        <w:rPr>
          <w:rFonts w:ascii="Times New Roman" w:hAnsi="Times New Roman"/>
          <w:sz w:val="24"/>
          <w:szCs w:val="24"/>
          <w:lang w:val="en-US"/>
        </w:rPr>
        <w:t>encija, posvjashhennaja 65-letiju fakul'teta mehanizacii sel'skogo hozjajstva, v ramkah XVII Mezhdunarodnoj agr</w:t>
      </w:r>
      <w:r w:rsidRPr="00090C16">
        <w:rPr>
          <w:rFonts w:ascii="Times New Roman" w:hAnsi="Times New Roman"/>
          <w:sz w:val="24"/>
          <w:szCs w:val="24"/>
          <w:lang w:val="en-US"/>
        </w:rPr>
        <w:t>o</w:t>
      </w:r>
      <w:r w:rsidRPr="00090C16">
        <w:rPr>
          <w:rFonts w:ascii="Times New Roman" w:hAnsi="Times New Roman"/>
          <w:sz w:val="24"/>
          <w:szCs w:val="24"/>
          <w:lang w:val="en-US"/>
        </w:rPr>
        <w:t>promyshlennoj vystavki "Agrouniversal-2015". 2015. S. 53-56.</w:t>
      </w:r>
    </w:p>
    <w:p w:rsidR="00321208" w:rsidRPr="00090C16" w:rsidRDefault="00321208" w:rsidP="00090C16">
      <w:pPr>
        <w:tabs>
          <w:tab w:val="left" w:pos="900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090C16">
        <w:rPr>
          <w:rFonts w:ascii="Times New Roman" w:hAnsi="Times New Roman"/>
          <w:sz w:val="24"/>
          <w:szCs w:val="24"/>
          <w:lang w:val="en-US"/>
        </w:rPr>
        <w:t>12. Chebotarjov M.I. Problemy utilizacii risovoj solomy/ Chebotarjov M.I., Masienko I.V.// Sel'skij mehanizator. 2015. № 2. S. 18-19.</w:t>
      </w:r>
    </w:p>
    <w:sectPr w:rsidR="00321208" w:rsidRPr="00090C16" w:rsidSect="007410D6">
      <w:headerReference w:type="even" r:id="rId20"/>
      <w:headerReference w:type="default" r:id="rId21"/>
      <w:footerReference w:type="default" r:id="rId2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208" w:rsidRDefault="00321208" w:rsidP="007410D6">
      <w:pPr>
        <w:spacing w:after="0" w:line="240" w:lineRule="auto"/>
      </w:pPr>
      <w:r>
        <w:separator/>
      </w:r>
    </w:p>
  </w:endnote>
  <w:endnote w:type="continuationSeparator" w:id="0">
    <w:p w:rsidR="00321208" w:rsidRDefault="00321208" w:rsidP="00741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ranklin Gothic Demi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208" w:rsidRDefault="00321208">
    <w:pPr>
      <w:pStyle w:val="Footer"/>
    </w:pPr>
    <w:r w:rsidRPr="00836A62">
      <w:t>http://ej.kubagro.ru/2017/0</w:t>
    </w:r>
    <w:r>
      <w:rPr>
        <w:lang/>
      </w:rPr>
      <w:t>9</w:t>
    </w:r>
    <w:r w:rsidRPr="00836A62">
      <w:t>/pdf/3</w:t>
    </w:r>
    <w:r>
      <w:rPr>
        <w:lang w:val="en-US"/>
      </w:rPr>
      <w:t>8</w:t>
    </w:r>
    <w:r w:rsidRPr="00836A62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208" w:rsidRDefault="00321208" w:rsidP="007410D6">
      <w:pPr>
        <w:spacing w:after="0" w:line="240" w:lineRule="auto"/>
      </w:pPr>
      <w:r>
        <w:separator/>
      </w:r>
    </w:p>
  </w:footnote>
  <w:footnote w:type="continuationSeparator" w:id="0">
    <w:p w:rsidR="00321208" w:rsidRDefault="00321208" w:rsidP="007410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208" w:rsidRDefault="00321208" w:rsidP="00AA6DC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21208" w:rsidRDefault="00321208" w:rsidP="004D791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208" w:rsidRPr="004D7919" w:rsidRDefault="00321208" w:rsidP="00AA6DCC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4D7919">
      <w:rPr>
        <w:rStyle w:val="PageNumber"/>
        <w:sz w:val="28"/>
        <w:szCs w:val="28"/>
      </w:rPr>
      <w:fldChar w:fldCharType="begin"/>
    </w:r>
    <w:r w:rsidRPr="004D7919">
      <w:rPr>
        <w:rStyle w:val="PageNumber"/>
        <w:sz w:val="28"/>
        <w:szCs w:val="28"/>
      </w:rPr>
      <w:instrText xml:space="preserve">PAGE  </w:instrText>
    </w:r>
    <w:r w:rsidRPr="004D7919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11</w:t>
    </w:r>
    <w:r w:rsidRPr="004D7919">
      <w:rPr>
        <w:rStyle w:val="PageNumber"/>
        <w:sz w:val="28"/>
        <w:szCs w:val="28"/>
      </w:rPr>
      <w:fldChar w:fldCharType="end"/>
    </w:r>
  </w:p>
  <w:p w:rsidR="00321208" w:rsidRPr="004D7919" w:rsidRDefault="00321208" w:rsidP="004D7919">
    <w:pPr>
      <w:pStyle w:val="Header"/>
      <w:ind w:right="360"/>
      <w:rPr>
        <w:lang w:val="en-US"/>
      </w:rPr>
    </w:pPr>
    <w:r w:rsidRPr="00946D78">
      <w:t>Научный журнал КубГАУ, №13</w:t>
    </w:r>
    <w:r>
      <w:t>3</w:t>
    </w:r>
    <w:r w:rsidRPr="00946D78">
      <w:t>(0</w:t>
    </w:r>
    <w:r>
      <w:t>9</w:t>
    </w:r>
    <w:r w:rsidRPr="00946D78">
      <w:t>), 2017 года</w:t>
    </w:r>
  </w:p>
  <w:p w:rsidR="00321208" w:rsidRDefault="003212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1">
    <w:nsid w:val="0000001D"/>
    <w:multiLevelType w:val="multilevel"/>
    <w:tmpl w:val="0000001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80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80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80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80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80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80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334824"/>
    <w:multiLevelType w:val="hybridMultilevel"/>
    <w:tmpl w:val="ACBC5162"/>
    <w:lvl w:ilvl="0" w:tplc="79065300">
      <w:start w:val="16"/>
      <w:numFmt w:val="decimal"/>
      <w:lvlText w:val="%1"/>
      <w:lvlJc w:val="left"/>
      <w:pPr>
        <w:ind w:left="1069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33D4F3E"/>
    <w:multiLevelType w:val="hybridMultilevel"/>
    <w:tmpl w:val="664E2844"/>
    <w:lvl w:ilvl="0" w:tplc="15A829D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1D53035"/>
    <w:multiLevelType w:val="hybridMultilevel"/>
    <w:tmpl w:val="3DD6B3EE"/>
    <w:lvl w:ilvl="0" w:tplc="961AFED8">
      <w:start w:val="1"/>
      <w:numFmt w:val="decimal"/>
      <w:lvlText w:val="%1-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45C28CC"/>
    <w:multiLevelType w:val="multilevel"/>
    <w:tmpl w:val="C97AF170"/>
    <w:lvl w:ilvl="0">
      <w:start w:val="1"/>
      <w:numFmt w:val="decimal"/>
      <w:lvlText w:val="9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4A9132B"/>
    <w:multiLevelType w:val="multilevel"/>
    <w:tmpl w:val="135E641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258F1FC6"/>
    <w:multiLevelType w:val="hybridMultilevel"/>
    <w:tmpl w:val="6638D9B0"/>
    <w:lvl w:ilvl="0" w:tplc="CDBA0CDA">
      <w:start w:val="22"/>
      <w:numFmt w:val="bullet"/>
      <w:lvlText w:val=""/>
      <w:lvlJc w:val="left"/>
      <w:pPr>
        <w:ind w:left="1287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B330B8E"/>
    <w:multiLevelType w:val="hybridMultilevel"/>
    <w:tmpl w:val="EAE2670E"/>
    <w:lvl w:ilvl="0" w:tplc="44D86ED2">
      <w:start w:val="1"/>
      <w:numFmt w:val="bullet"/>
      <w:lvlText w:val=""/>
      <w:lvlJc w:val="left"/>
      <w:pPr>
        <w:ind w:left="1287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905247"/>
    <w:multiLevelType w:val="hybridMultilevel"/>
    <w:tmpl w:val="CC58CB82"/>
    <w:lvl w:ilvl="0" w:tplc="EAC8B72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43D20E40"/>
    <w:multiLevelType w:val="hybridMultilevel"/>
    <w:tmpl w:val="CC58CB82"/>
    <w:lvl w:ilvl="0" w:tplc="EAC8B72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4EF00CB6"/>
    <w:multiLevelType w:val="hybridMultilevel"/>
    <w:tmpl w:val="22A44B64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  <w:rPr>
        <w:rFonts w:cs="Times New Roman"/>
      </w:rPr>
    </w:lvl>
  </w:abstractNum>
  <w:abstractNum w:abstractNumId="12">
    <w:nsid w:val="522E6CA1"/>
    <w:multiLevelType w:val="multilevel"/>
    <w:tmpl w:val="365A791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5F811D3D"/>
    <w:multiLevelType w:val="hybridMultilevel"/>
    <w:tmpl w:val="598825BA"/>
    <w:lvl w:ilvl="0" w:tplc="6324C07E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>
    <w:nsid w:val="66301C30"/>
    <w:multiLevelType w:val="hybridMultilevel"/>
    <w:tmpl w:val="67D4C3A0"/>
    <w:lvl w:ilvl="0" w:tplc="851283F8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63C6618"/>
    <w:multiLevelType w:val="hybridMultilevel"/>
    <w:tmpl w:val="751ADC74"/>
    <w:lvl w:ilvl="0" w:tplc="1BF257EC">
      <w:start w:val="1"/>
      <w:numFmt w:val="decimal"/>
      <w:lvlText w:val="%1-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710463EE"/>
    <w:multiLevelType w:val="multilevel"/>
    <w:tmpl w:val="CECCE9EA"/>
    <w:lvl w:ilvl="0">
      <w:numFmt w:val="decimal"/>
      <w:lvlText w:val="7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2"/>
  </w:num>
  <w:num w:numId="5">
    <w:abstractNumId w:val="4"/>
  </w:num>
  <w:num w:numId="6">
    <w:abstractNumId w:val="3"/>
  </w:num>
  <w:num w:numId="7">
    <w:abstractNumId w:val="15"/>
  </w:num>
  <w:num w:numId="8">
    <w:abstractNumId w:val="13"/>
  </w:num>
  <w:num w:numId="9">
    <w:abstractNumId w:val="12"/>
  </w:num>
  <w:num w:numId="10">
    <w:abstractNumId w:val="7"/>
  </w:num>
  <w:num w:numId="11">
    <w:abstractNumId w:val="14"/>
  </w:num>
  <w:num w:numId="12">
    <w:abstractNumId w:val="8"/>
  </w:num>
  <w:num w:numId="13">
    <w:abstractNumId w:val="6"/>
  </w:num>
  <w:num w:numId="14">
    <w:abstractNumId w:val="16"/>
  </w:num>
  <w:num w:numId="15">
    <w:abstractNumId w:val="5"/>
  </w:num>
  <w:num w:numId="16">
    <w:abstractNumId w:val="0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015F"/>
    <w:rsid w:val="00000329"/>
    <w:rsid w:val="00010D3C"/>
    <w:rsid w:val="0001236D"/>
    <w:rsid w:val="000123B4"/>
    <w:rsid w:val="000131D2"/>
    <w:rsid w:val="000239AF"/>
    <w:rsid w:val="00025CB4"/>
    <w:rsid w:val="0003661A"/>
    <w:rsid w:val="00043F6F"/>
    <w:rsid w:val="00044799"/>
    <w:rsid w:val="00045D79"/>
    <w:rsid w:val="0005240C"/>
    <w:rsid w:val="00057861"/>
    <w:rsid w:val="000601F6"/>
    <w:rsid w:val="00066C13"/>
    <w:rsid w:val="000677D9"/>
    <w:rsid w:val="0007052F"/>
    <w:rsid w:val="00070E87"/>
    <w:rsid w:val="000715E2"/>
    <w:rsid w:val="00074F10"/>
    <w:rsid w:val="00090C16"/>
    <w:rsid w:val="000977B3"/>
    <w:rsid w:val="000A0849"/>
    <w:rsid w:val="000A3513"/>
    <w:rsid w:val="000B7361"/>
    <w:rsid w:val="000C0B98"/>
    <w:rsid w:val="000C1882"/>
    <w:rsid w:val="000C20C5"/>
    <w:rsid w:val="000C29FC"/>
    <w:rsid w:val="000D3622"/>
    <w:rsid w:val="000D7996"/>
    <w:rsid w:val="000E33D1"/>
    <w:rsid w:val="000E6828"/>
    <w:rsid w:val="000F045A"/>
    <w:rsid w:val="000F0C4E"/>
    <w:rsid w:val="000F111D"/>
    <w:rsid w:val="000F3001"/>
    <w:rsid w:val="00104FD5"/>
    <w:rsid w:val="0010559C"/>
    <w:rsid w:val="00111AD7"/>
    <w:rsid w:val="00123FF5"/>
    <w:rsid w:val="001332FF"/>
    <w:rsid w:val="00133B44"/>
    <w:rsid w:val="00136A5B"/>
    <w:rsid w:val="00142DF8"/>
    <w:rsid w:val="001450AE"/>
    <w:rsid w:val="00147738"/>
    <w:rsid w:val="001527AB"/>
    <w:rsid w:val="00157261"/>
    <w:rsid w:val="00161055"/>
    <w:rsid w:val="00165B64"/>
    <w:rsid w:val="0017137C"/>
    <w:rsid w:val="0017557F"/>
    <w:rsid w:val="00191393"/>
    <w:rsid w:val="00194C67"/>
    <w:rsid w:val="00194FBA"/>
    <w:rsid w:val="0019542E"/>
    <w:rsid w:val="0019560D"/>
    <w:rsid w:val="00196AEA"/>
    <w:rsid w:val="001A0CD7"/>
    <w:rsid w:val="001A54D2"/>
    <w:rsid w:val="001A7A26"/>
    <w:rsid w:val="001B1E94"/>
    <w:rsid w:val="001B53BF"/>
    <w:rsid w:val="001B6317"/>
    <w:rsid w:val="001C2599"/>
    <w:rsid w:val="001C2EB2"/>
    <w:rsid w:val="001C53ED"/>
    <w:rsid w:val="001D7950"/>
    <w:rsid w:val="001E104E"/>
    <w:rsid w:val="001E123A"/>
    <w:rsid w:val="001F1A34"/>
    <w:rsid w:val="001F1EF8"/>
    <w:rsid w:val="001F6F2B"/>
    <w:rsid w:val="00204D4A"/>
    <w:rsid w:val="00205B1E"/>
    <w:rsid w:val="00216C14"/>
    <w:rsid w:val="0022531B"/>
    <w:rsid w:val="00233FA0"/>
    <w:rsid w:val="002578E1"/>
    <w:rsid w:val="002616C3"/>
    <w:rsid w:val="00261DE3"/>
    <w:rsid w:val="0026759C"/>
    <w:rsid w:val="00271955"/>
    <w:rsid w:val="002758A8"/>
    <w:rsid w:val="002774EF"/>
    <w:rsid w:val="00287936"/>
    <w:rsid w:val="00290B64"/>
    <w:rsid w:val="002968BF"/>
    <w:rsid w:val="00297E1F"/>
    <w:rsid w:val="002A001C"/>
    <w:rsid w:val="002A2678"/>
    <w:rsid w:val="002A4424"/>
    <w:rsid w:val="002A52E2"/>
    <w:rsid w:val="002A688D"/>
    <w:rsid w:val="002B328C"/>
    <w:rsid w:val="002B7187"/>
    <w:rsid w:val="002C638B"/>
    <w:rsid w:val="002D7262"/>
    <w:rsid w:val="002E7BA0"/>
    <w:rsid w:val="0030179B"/>
    <w:rsid w:val="003046F5"/>
    <w:rsid w:val="00315034"/>
    <w:rsid w:val="00321208"/>
    <w:rsid w:val="00323922"/>
    <w:rsid w:val="00324CDC"/>
    <w:rsid w:val="00333633"/>
    <w:rsid w:val="003358C7"/>
    <w:rsid w:val="003376B7"/>
    <w:rsid w:val="00340130"/>
    <w:rsid w:val="00342F66"/>
    <w:rsid w:val="003451DA"/>
    <w:rsid w:val="003469B1"/>
    <w:rsid w:val="00351157"/>
    <w:rsid w:val="00351FA0"/>
    <w:rsid w:val="0035394F"/>
    <w:rsid w:val="00357816"/>
    <w:rsid w:val="00361702"/>
    <w:rsid w:val="00361C22"/>
    <w:rsid w:val="00374C69"/>
    <w:rsid w:val="0037592B"/>
    <w:rsid w:val="00381A03"/>
    <w:rsid w:val="00386937"/>
    <w:rsid w:val="0038762B"/>
    <w:rsid w:val="003909F1"/>
    <w:rsid w:val="0039250C"/>
    <w:rsid w:val="003B1230"/>
    <w:rsid w:val="003B5100"/>
    <w:rsid w:val="003B5A84"/>
    <w:rsid w:val="003C2B25"/>
    <w:rsid w:val="003D1BD8"/>
    <w:rsid w:val="003D29D3"/>
    <w:rsid w:val="003D50FE"/>
    <w:rsid w:val="003E53B3"/>
    <w:rsid w:val="003E59B2"/>
    <w:rsid w:val="003E6B25"/>
    <w:rsid w:val="003F229C"/>
    <w:rsid w:val="00400D41"/>
    <w:rsid w:val="00400D94"/>
    <w:rsid w:val="00410175"/>
    <w:rsid w:val="0042344C"/>
    <w:rsid w:val="004375D7"/>
    <w:rsid w:val="00440A4A"/>
    <w:rsid w:val="00445253"/>
    <w:rsid w:val="00445CE5"/>
    <w:rsid w:val="00446121"/>
    <w:rsid w:val="00446738"/>
    <w:rsid w:val="00447560"/>
    <w:rsid w:val="0045176C"/>
    <w:rsid w:val="004522B4"/>
    <w:rsid w:val="00461B54"/>
    <w:rsid w:val="004631E5"/>
    <w:rsid w:val="00466615"/>
    <w:rsid w:val="004668CF"/>
    <w:rsid w:val="00486D54"/>
    <w:rsid w:val="0049187D"/>
    <w:rsid w:val="00492FA5"/>
    <w:rsid w:val="00493455"/>
    <w:rsid w:val="00494FBC"/>
    <w:rsid w:val="00497F37"/>
    <w:rsid w:val="004A017A"/>
    <w:rsid w:val="004A39E5"/>
    <w:rsid w:val="004B22EA"/>
    <w:rsid w:val="004D2D36"/>
    <w:rsid w:val="004D6C75"/>
    <w:rsid w:val="004D7919"/>
    <w:rsid w:val="004E1E03"/>
    <w:rsid w:val="004E43E3"/>
    <w:rsid w:val="004E5723"/>
    <w:rsid w:val="004E688E"/>
    <w:rsid w:val="004F4487"/>
    <w:rsid w:val="004F600F"/>
    <w:rsid w:val="005030FE"/>
    <w:rsid w:val="0050573D"/>
    <w:rsid w:val="00505BFE"/>
    <w:rsid w:val="00506326"/>
    <w:rsid w:val="005069E2"/>
    <w:rsid w:val="00506DB6"/>
    <w:rsid w:val="00511BFF"/>
    <w:rsid w:val="00526491"/>
    <w:rsid w:val="0053196D"/>
    <w:rsid w:val="00532EE8"/>
    <w:rsid w:val="00541066"/>
    <w:rsid w:val="00544112"/>
    <w:rsid w:val="0054666E"/>
    <w:rsid w:val="0055480A"/>
    <w:rsid w:val="00555A70"/>
    <w:rsid w:val="00560342"/>
    <w:rsid w:val="00564FAB"/>
    <w:rsid w:val="0058187F"/>
    <w:rsid w:val="00582CB7"/>
    <w:rsid w:val="00583E2F"/>
    <w:rsid w:val="00585D9F"/>
    <w:rsid w:val="0059679B"/>
    <w:rsid w:val="005A1346"/>
    <w:rsid w:val="005B1E32"/>
    <w:rsid w:val="005C14B4"/>
    <w:rsid w:val="005C153F"/>
    <w:rsid w:val="005C1812"/>
    <w:rsid w:val="005C6010"/>
    <w:rsid w:val="005D3131"/>
    <w:rsid w:val="005D72CF"/>
    <w:rsid w:val="005E0BBD"/>
    <w:rsid w:val="005F07AB"/>
    <w:rsid w:val="00600C59"/>
    <w:rsid w:val="00604FF2"/>
    <w:rsid w:val="00607897"/>
    <w:rsid w:val="0062267A"/>
    <w:rsid w:val="006227B1"/>
    <w:rsid w:val="006229F8"/>
    <w:rsid w:val="00624488"/>
    <w:rsid w:val="00624883"/>
    <w:rsid w:val="00624D65"/>
    <w:rsid w:val="0062530B"/>
    <w:rsid w:val="00630277"/>
    <w:rsid w:val="00634499"/>
    <w:rsid w:val="006514E5"/>
    <w:rsid w:val="006626EF"/>
    <w:rsid w:val="00664651"/>
    <w:rsid w:val="00666B5B"/>
    <w:rsid w:val="0066740E"/>
    <w:rsid w:val="00670081"/>
    <w:rsid w:val="0068193C"/>
    <w:rsid w:val="0068307F"/>
    <w:rsid w:val="00686603"/>
    <w:rsid w:val="00694706"/>
    <w:rsid w:val="006963A2"/>
    <w:rsid w:val="006A5183"/>
    <w:rsid w:val="006B0F8B"/>
    <w:rsid w:val="006B5B23"/>
    <w:rsid w:val="006C5120"/>
    <w:rsid w:val="006C6CE8"/>
    <w:rsid w:val="006D372B"/>
    <w:rsid w:val="006D7C02"/>
    <w:rsid w:val="006E46BA"/>
    <w:rsid w:val="006E4737"/>
    <w:rsid w:val="006E7A2B"/>
    <w:rsid w:val="006F248E"/>
    <w:rsid w:val="006F5D19"/>
    <w:rsid w:val="00700588"/>
    <w:rsid w:val="00704F93"/>
    <w:rsid w:val="00711C4A"/>
    <w:rsid w:val="00725692"/>
    <w:rsid w:val="007300A9"/>
    <w:rsid w:val="007410D6"/>
    <w:rsid w:val="00752641"/>
    <w:rsid w:val="00770611"/>
    <w:rsid w:val="007711D4"/>
    <w:rsid w:val="00781761"/>
    <w:rsid w:val="0078184E"/>
    <w:rsid w:val="00790F45"/>
    <w:rsid w:val="00796DF8"/>
    <w:rsid w:val="007975AC"/>
    <w:rsid w:val="007978F2"/>
    <w:rsid w:val="007A3565"/>
    <w:rsid w:val="007A3933"/>
    <w:rsid w:val="007A5CD1"/>
    <w:rsid w:val="007A660E"/>
    <w:rsid w:val="007A7E8A"/>
    <w:rsid w:val="007B1555"/>
    <w:rsid w:val="007B5D2D"/>
    <w:rsid w:val="007D0814"/>
    <w:rsid w:val="007D1DCF"/>
    <w:rsid w:val="007D3A90"/>
    <w:rsid w:val="008002A3"/>
    <w:rsid w:val="00800808"/>
    <w:rsid w:val="00806CD9"/>
    <w:rsid w:val="008135E1"/>
    <w:rsid w:val="00813930"/>
    <w:rsid w:val="008335D2"/>
    <w:rsid w:val="00836A62"/>
    <w:rsid w:val="00841681"/>
    <w:rsid w:val="0084593A"/>
    <w:rsid w:val="00846865"/>
    <w:rsid w:val="00851A96"/>
    <w:rsid w:val="00854CBA"/>
    <w:rsid w:val="008603A9"/>
    <w:rsid w:val="00874BDA"/>
    <w:rsid w:val="00875FD4"/>
    <w:rsid w:val="00881430"/>
    <w:rsid w:val="00885DD7"/>
    <w:rsid w:val="00890712"/>
    <w:rsid w:val="00891FE5"/>
    <w:rsid w:val="00894FD9"/>
    <w:rsid w:val="008A5B41"/>
    <w:rsid w:val="008B03F4"/>
    <w:rsid w:val="008B2168"/>
    <w:rsid w:val="008B48FE"/>
    <w:rsid w:val="008B5745"/>
    <w:rsid w:val="008B661F"/>
    <w:rsid w:val="008B78C4"/>
    <w:rsid w:val="008B7A4C"/>
    <w:rsid w:val="008C0E82"/>
    <w:rsid w:val="008D0902"/>
    <w:rsid w:val="008D0D95"/>
    <w:rsid w:val="008E09CD"/>
    <w:rsid w:val="008E4E7C"/>
    <w:rsid w:val="008F7A8C"/>
    <w:rsid w:val="00901D06"/>
    <w:rsid w:val="00914EAF"/>
    <w:rsid w:val="00915459"/>
    <w:rsid w:val="00915BC5"/>
    <w:rsid w:val="009205F3"/>
    <w:rsid w:val="00921AE5"/>
    <w:rsid w:val="00924835"/>
    <w:rsid w:val="00927296"/>
    <w:rsid w:val="00927C40"/>
    <w:rsid w:val="00933048"/>
    <w:rsid w:val="00934604"/>
    <w:rsid w:val="00946D78"/>
    <w:rsid w:val="00952504"/>
    <w:rsid w:val="00954956"/>
    <w:rsid w:val="0096101F"/>
    <w:rsid w:val="00961488"/>
    <w:rsid w:val="00981D4B"/>
    <w:rsid w:val="009933E0"/>
    <w:rsid w:val="0099669D"/>
    <w:rsid w:val="009A3536"/>
    <w:rsid w:val="009A3C5C"/>
    <w:rsid w:val="009A6AA6"/>
    <w:rsid w:val="009B1A32"/>
    <w:rsid w:val="009B5398"/>
    <w:rsid w:val="009C1396"/>
    <w:rsid w:val="009D227C"/>
    <w:rsid w:val="009D2F05"/>
    <w:rsid w:val="009D633C"/>
    <w:rsid w:val="009E0DB8"/>
    <w:rsid w:val="009E2589"/>
    <w:rsid w:val="009E3130"/>
    <w:rsid w:val="009E5EA6"/>
    <w:rsid w:val="009E737C"/>
    <w:rsid w:val="009F0753"/>
    <w:rsid w:val="009F15BA"/>
    <w:rsid w:val="009F44B8"/>
    <w:rsid w:val="009F4C4B"/>
    <w:rsid w:val="009F6DAB"/>
    <w:rsid w:val="00A011A9"/>
    <w:rsid w:val="00A01828"/>
    <w:rsid w:val="00A05347"/>
    <w:rsid w:val="00A05368"/>
    <w:rsid w:val="00A10625"/>
    <w:rsid w:val="00A13979"/>
    <w:rsid w:val="00A14DAA"/>
    <w:rsid w:val="00A177B5"/>
    <w:rsid w:val="00A22A67"/>
    <w:rsid w:val="00A25056"/>
    <w:rsid w:val="00A26010"/>
    <w:rsid w:val="00A31FED"/>
    <w:rsid w:val="00A513BC"/>
    <w:rsid w:val="00A53A99"/>
    <w:rsid w:val="00A5634B"/>
    <w:rsid w:val="00A56DE6"/>
    <w:rsid w:val="00A61D87"/>
    <w:rsid w:val="00A65135"/>
    <w:rsid w:val="00A67544"/>
    <w:rsid w:val="00A7015F"/>
    <w:rsid w:val="00A75CDB"/>
    <w:rsid w:val="00A8068C"/>
    <w:rsid w:val="00A83D00"/>
    <w:rsid w:val="00A8472A"/>
    <w:rsid w:val="00A84D30"/>
    <w:rsid w:val="00A8746D"/>
    <w:rsid w:val="00A9095F"/>
    <w:rsid w:val="00A941B7"/>
    <w:rsid w:val="00A97660"/>
    <w:rsid w:val="00AA66FA"/>
    <w:rsid w:val="00AA6DCC"/>
    <w:rsid w:val="00AB08DE"/>
    <w:rsid w:val="00AB2837"/>
    <w:rsid w:val="00AB2E32"/>
    <w:rsid w:val="00AB53DB"/>
    <w:rsid w:val="00AC250E"/>
    <w:rsid w:val="00AC318B"/>
    <w:rsid w:val="00AC60B3"/>
    <w:rsid w:val="00AC7418"/>
    <w:rsid w:val="00AD3BC5"/>
    <w:rsid w:val="00AE7350"/>
    <w:rsid w:val="00AE75CD"/>
    <w:rsid w:val="00B06DE9"/>
    <w:rsid w:val="00B11620"/>
    <w:rsid w:val="00B13E89"/>
    <w:rsid w:val="00B14BA2"/>
    <w:rsid w:val="00B17462"/>
    <w:rsid w:val="00B17CA7"/>
    <w:rsid w:val="00B222FA"/>
    <w:rsid w:val="00B27256"/>
    <w:rsid w:val="00B3456E"/>
    <w:rsid w:val="00B41F00"/>
    <w:rsid w:val="00B521B3"/>
    <w:rsid w:val="00B523AA"/>
    <w:rsid w:val="00B567DC"/>
    <w:rsid w:val="00B62C43"/>
    <w:rsid w:val="00B63883"/>
    <w:rsid w:val="00B658C1"/>
    <w:rsid w:val="00B6679E"/>
    <w:rsid w:val="00B66C33"/>
    <w:rsid w:val="00B7291A"/>
    <w:rsid w:val="00B74701"/>
    <w:rsid w:val="00B8332B"/>
    <w:rsid w:val="00B84B03"/>
    <w:rsid w:val="00B8651B"/>
    <w:rsid w:val="00B87F40"/>
    <w:rsid w:val="00B95426"/>
    <w:rsid w:val="00B97A1F"/>
    <w:rsid w:val="00BA4923"/>
    <w:rsid w:val="00BA6FFB"/>
    <w:rsid w:val="00BB2601"/>
    <w:rsid w:val="00BB3AE9"/>
    <w:rsid w:val="00BB55F6"/>
    <w:rsid w:val="00BB6583"/>
    <w:rsid w:val="00BC75D2"/>
    <w:rsid w:val="00BD49FA"/>
    <w:rsid w:val="00BD6785"/>
    <w:rsid w:val="00BF0CCB"/>
    <w:rsid w:val="00C02DB8"/>
    <w:rsid w:val="00C06240"/>
    <w:rsid w:val="00C117D4"/>
    <w:rsid w:val="00C14596"/>
    <w:rsid w:val="00C22888"/>
    <w:rsid w:val="00C267A0"/>
    <w:rsid w:val="00C30067"/>
    <w:rsid w:val="00C32E6D"/>
    <w:rsid w:val="00C35B11"/>
    <w:rsid w:val="00C42C10"/>
    <w:rsid w:val="00C47497"/>
    <w:rsid w:val="00C47813"/>
    <w:rsid w:val="00C50579"/>
    <w:rsid w:val="00C60974"/>
    <w:rsid w:val="00C64C55"/>
    <w:rsid w:val="00C6575F"/>
    <w:rsid w:val="00C6795F"/>
    <w:rsid w:val="00C70C0E"/>
    <w:rsid w:val="00C73F8B"/>
    <w:rsid w:val="00C74005"/>
    <w:rsid w:val="00C752F3"/>
    <w:rsid w:val="00C762ED"/>
    <w:rsid w:val="00C80ED6"/>
    <w:rsid w:val="00C82821"/>
    <w:rsid w:val="00C8470F"/>
    <w:rsid w:val="00C858E5"/>
    <w:rsid w:val="00C9244F"/>
    <w:rsid w:val="00C9375C"/>
    <w:rsid w:val="00C94204"/>
    <w:rsid w:val="00C9663D"/>
    <w:rsid w:val="00C97227"/>
    <w:rsid w:val="00C97567"/>
    <w:rsid w:val="00CA3F0E"/>
    <w:rsid w:val="00CA7A87"/>
    <w:rsid w:val="00CB733F"/>
    <w:rsid w:val="00CB78EE"/>
    <w:rsid w:val="00CC27CA"/>
    <w:rsid w:val="00CC3C26"/>
    <w:rsid w:val="00CD6F70"/>
    <w:rsid w:val="00CE2213"/>
    <w:rsid w:val="00CE7730"/>
    <w:rsid w:val="00D03663"/>
    <w:rsid w:val="00D17DC2"/>
    <w:rsid w:val="00D2377E"/>
    <w:rsid w:val="00D260F9"/>
    <w:rsid w:val="00D32E6A"/>
    <w:rsid w:val="00D33B7F"/>
    <w:rsid w:val="00D36E77"/>
    <w:rsid w:val="00D41AAC"/>
    <w:rsid w:val="00D51E0A"/>
    <w:rsid w:val="00D563B1"/>
    <w:rsid w:val="00D577AA"/>
    <w:rsid w:val="00D6087E"/>
    <w:rsid w:val="00D618E0"/>
    <w:rsid w:val="00D61A2A"/>
    <w:rsid w:val="00D6351D"/>
    <w:rsid w:val="00D7179E"/>
    <w:rsid w:val="00D73416"/>
    <w:rsid w:val="00D814D8"/>
    <w:rsid w:val="00D82EE5"/>
    <w:rsid w:val="00D84187"/>
    <w:rsid w:val="00D9005E"/>
    <w:rsid w:val="00D90CC2"/>
    <w:rsid w:val="00D91031"/>
    <w:rsid w:val="00DA4294"/>
    <w:rsid w:val="00DA4514"/>
    <w:rsid w:val="00DB5C3D"/>
    <w:rsid w:val="00DB75C3"/>
    <w:rsid w:val="00DC52B2"/>
    <w:rsid w:val="00DE0128"/>
    <w:rsid w:val="00DE1F5A"/>
    <w:rsid w:val="00DE597B"/>
    <w:rsid w:val="00DF12CC"/>
    <w:rsid w:val="00DF6AEE"/>
    <w:rsid w:val="00E0096B"/>
    <w:rsid w:val="00E01939"/>
    <w:rsid w:val="00E02389"/>
    <w:rsid w:val="00E100F0"/>
    <w:rsid w:val="00E10CD8"/>
    <w:rsid w:val="00E11F28"/>
    <w:rsid w:val="00E12E9A"/>
    <w:rsid w:val="00E1493F"/>
    <w:rsid w:val="00E15901"/>
    <w:rsid w:val="00E20280"/>
    <w:rsid w:val="00E209BE"/>
    <w:rsid w:val="00E22FAD"/>
    <w:rsid w:val="00E25A27"/>
    <w:rsid w:val="00E3437A"/>
    <w:rsid w:val="00E36BCE"/>
    <w:rsid w:val="00E36FE8"/>
    <w:rsid w:val="00E43A64"/>
    <w:rsid w:val="00E45A9C"/>
    <w:rsid w:val="00E527CC"/>
    <w:rsid w:val="00E52D22"/>
    <w:rsid w:val="00E5357F"/>
    <w:rsid w:val="00E54B9B"/>
    <w:rsid w:val="00E54CA5"/>
    <w:rsid w:val="00E55D3B"/>
    <w:rsid w:val="00E64AE6"/>
    <w:rsid w:val="00E65A42"/>
    <w:rsid w:val="00E72CC7"/>
    <w:rsid w:val="00E741E9"/>
    <w:rsid w:val="00E74F76"/>
    <w:rsid w:val="00E75209"/>
    <w:rsid w:val="00E84E68"/>
    <w:rsid w:val="00E92C32"/>
    <w:rsid w:val="00E95D17"/>
    <w:rsid w:val="00EB431B"/>
    <w:rsid w:val="00EB6B58"/>
    <w:rsid w:val="00EB7B3A"/>
    <w:rsid w:val="00EC094B"/>
    <w:rsid w:val="00EC2F11"/>
    <w:rsid w:val="00ED173E"/>
    <w:rsid w:val="00ED36AC"/>
    <w:rsid w:val="00ED3900"/>
    <w:rsid w:val="00ED5B25"/>
    <w:rsid w:val="00ED6212"/>
    <w:rsid w:val="00EE1833"/>
    <w:rsid w:val="00EE1B4F"/>
    <w:rsid w:val="00EE5E77"/>
    <w:rsid w:val="00EF17C8"/>
    <w:rsid w:val="00EF461C"/>
    <w:rsid w:val="00F04E53"/>
    <w:rsid w:val="00F06FDD"/>
    <w:rsid w:val="00F119AA"/>
    <w:rsid w:val="00F206C6"/>
    <w:rsid w:val="00F23093"/>
    <w:rsid w:val="00F23F50"/>
    <w:rsid w:val="00F30037"/>
    <w:rsid w:val="00F30B8F"/>
    <w:rsid w:val="00F31CC7"/>
    <w:rsid w:val="00F35A6B"/>
    <w:rsid w:val="00F452B4"/>
    <w:rsid w:val="00F464B0"/>
    <w:rsid w:val="00F47E21"/>
    <w:rsid w:val="00F5426B"/>
    <w:rsid w:val="00F54C34"/>
    <w:rsid w:val="00F56012"/>
    <w:rsid w:val="00F574F2"/>
    <w:rsid w:val="00F57F60"/>
    <w:rsid w:val="00F62E07"/>
    <w:rsid w:val="00F67166"/>
    <w:rsid w:val="00F80CBD"/>
    <w:rsid w:val="00F80D54"/>
    <w:rsid w:val="00F816E5"/>
    <w:rsid w:val="00F81F60"/>
    <w:rsid w:val="00F850F3"/>
    <w:rsid w:val="00F874EB"/>
    <w:rsid w:val="00F92611"/>
    <w:rsid w:val="00F9270F"/>
    <w:rsid w:val="00FA31BA"/>
    <w:rsid w:val="00FB1706"/>
    <w:rsid w:val="00FB2558"/>
    <w:rsid w:val="00FB3A38"/>
    <w:rsid w:val="00FB4E44"/>
    <w:rsid w:val="00FB6C29"/>
    <w:rsid w:val="00FC2377"/>
    <w:rsid w:val="00FC4A88"/>
    <w:rsid w:val="00FC7BC2"/>
    <w:rsid w:val="00FD0602"/>
    <w:rsid w:val="00FD7F11"/>
    <w:rsid w:val="00FE3C7B"/>
    <w:rsid w:val="00FE6FF9"/>
    <w:rsid w:val="00FF0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place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9AA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7410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410D6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table" w:styleId="TableGrid">
    <w:name w:val="Table Grid"/>
    <w:basedOn w:val="TableNormal"/>
    <w:uiPriority w:val="99"/>
    <w:rsid w:val="00564FA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64FAB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8B57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574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3304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933048"/>
    <w:rPr>
      <w:rFonts w:cs="Times New Roman"/>
    </w:rPr>
  </w:style>
  <w:style w:type="paragraph" w:customStyle="1" w:styleId="ptx2">
    <w:name w:val="ptx2"/>
    <w:basedOn w:val="Normal"/>
    <w:uiPriority w:val="99"/>
    <w:rsid w:val="009330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921AE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0F11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F111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a"/>
    <w:basedOn w:val="Normal"/>
    <w:uiPriority w:val="99"/>
    <w:rsid w:val="005967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2">
    <w:name w:val="Подпись к картинке (2) + 12"/>
    <w:aliases w:val="5 pt"/>
    <w:uiPriority w:val="99"/>
    <w:rsid w:val="008135E1"/>
    <w:rPr>
      <w:rFonts w:ascii="Times New Roman" w:hAnsi="Times New Roman"/>
      <w:spacing w:val="6"/>
      <w:sz w:val="24"/>
    </w:rPr>
  </w:style>
  <w:style w:type="character" w:customStyle="1" w:styleId="a0">
    <w:name w:val="Основной текст_"/>
    <w:link w:val="2"/>
    <w:uiPriority w:val="99"/>
    <w:locked/>
    <w:rsid w:val="008135E1"/>
    <w:rPr>
      <w:spacing w:val="6"/>
      <w:sz w:val="24"/>
      <w:shd w:val="clear" w:color="auto" w:fill="FFFFFF"/>
    </w:rPr>
  </w:style>
  <w:style w:type="paragraph" w:customStyle="1" w:styleId="2">
    <w:name w:val="Основной текст2"/>
    <w:basedOn w:val="Normal"/>
    <w:link w:val="a0"/>
    <w:uiPriority w:val="99"/>
    <w:rsid w:val="008135E1"/>
    <w:pPr>
      <w:shd w:val="clear" w:color="auto" w:fill="FFFFFF"/>
      <w:spacing w:before="420" w:after="300" w:line="331" w:lineRule="exact"/>
      <w:jc w:val="both"/>
    </w:pPr>
    <w:rPr>
      <w:spacing w:val="6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8135E1"/>
    <w:pPr>
      <w:widowControl w:val="0"/>
      <w:shd w:val="clear" w:color="auto" w:fill="FFFFFF"/>
      <w:autoSpaceDE w:val="0"/>
      <w:autoSpaceDN w:val="0"/>
      <w:adjustRightInd w:val="0"/>
      <w:spacing w:after="0" w:line="360" w:lineRule="auto"/>
      <w:ind w:right="10" w:firstLine="708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135E1"/>
    <w:rPr>
      <w:rFonts w:ascii="Times New Roman" w:hAnsi="Times New Roman" w:cs="Times New Roman"/>
      <w:sz w:val="20"/>
      <w:szCs w:val="20"/>
      <w:shd w:val="clear" w:color="auto" w:fill="FFFFFF"/>
      <w:lang w:eastAsia="ru-RU"/>
    </w:rPr>
  </w:style>
  <w:style w:type="character" w:customStyle="1" w:styleId="apple-style-span">
    <w:name w:val="apple-style-span"/>
    <w:basedOn w:val="DefaultParagraphFont"/>
    <w:uiPriority w:val="99"/>
    <w:rsid w:val="007410D6"/>
    <w:rPr>
      <w:rFonts w:cs="Times New Roman"/>
    </w:rPr>
  </w:style>
  <w:style w:type="character" w:styleId="PageNumber">
    <w:name w:val="page number"/>
    <w:basedOn w:val="DefaultParagraphFont"/>
    <w:uiPriority w:val="99"/>
    <w:rsid w:val="007410D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410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410D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1">
    <w:name w:val="Колонтитул_"/>
    <w:basedOn w:val="DefaultParagraphFont"/>
    <w:uiPriority w:val="99"/>
    <w:rsid w:val="007410D6"/>
    <w:rPr>
      <w:rFonts w:ascii="Times New Roman" w:hAnsi="Times New Roman" w:cs="Times New Roman"/>
      <w:spacing w:val="10"/>
      <w:sz w:val="14"/>
      <w:szCs w:val="14"/>
      <w:u w:val="none"/>
    </w:rPr>
  </w:style>
  <w:style w:type="character" w:customStyle="1" w:styleId="a2">
    <w:name w:val="Колонтитул"/>
    <w:basedOn w:val="a1"/>
    <w:uiPriority w:val="99"/>
    <w:rsid w:val="007410D6"/>
    <w:rPr>
      <w:color w:val="000000"/>
      <w:w w:val="100"/>
      <w:position w:val="0"/>
      <w:lang w:val="ru-RU" w:eastAsia="ru-RU"/>
    </w:rPr>
  </w:style>
  <w:style w:type="character" w:customStyle="1" w:styleId="a3">
    <w:name w:val="Подпись к таблице_"/>
    <w:basedOn w:val="DefaultParagraphFont"/>
    <w:link w:val="a4"/>
    <w:uiPriority w:val="99"/>
    <w:locked/>
    <w:rsid w:val="007410D6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a4">
    <w:name w:val="Подпись к таблице"/>
    <w:basedOn w:val="Normal"/>
    <w:link w:val="a3"/>
    <w:uiPriority w:val="99"/>
    <w:rsid w:val="007410D6"/>
    <w:pPr>
      <w:widowControl w:val="0"/>
      <w:shd w:val="clear" w:color="auto" w:fill="FFFFFF"/>
      <w:spacing w:after="0" w:line="230" w:lineRule="exact"/>
      <w:ind w:firstLine="600"/>
    </w:pPr>
    <w:rPr>
      <w:rFonts w:ascii="Times New Roman" w:eastAsia="Times New Roman" w:hAnsi="Times New Roman"/>
      <w:sz w:val="18"/>
      <w:szCs w:val="18"/>
    </w:rPr>
  </w:style>
  <w:style w:type="character" w:customStyle="1" w:styleId="8">
    <w:name w:val="Основной текст + 8"/>
    <w:aliases w:val="5 pt7,Полужирный"/>
    <w:basedOn w:val="a0"/>
    <w:uiPriority w:val="99"/>
    <w:rsid w:val="007410D6"/>
    <w:rPr>
      <w:rFonts w:ascii="Times New Roman" w:hAnsi="Times New Roman" w:cs="Times New Roman"/>
      <w:b/>
      <w:bCs/>
      <w:color w:val="000000"/>
      <w:spacing w:val="0"/>
      <w:w w:val="100"/>
      <w:position w:val="0"/>
      <w:sz w:val="17"/>
      <w:szCs w:val="17"/>
      <w:lang w:val="ru-RU" w:eastAsia="ru-RU"/>
    </w:rPr>
  </w:style>
  <w:style w:type="character" w:customStyle="1" w:styleId="LucidaSansUnicode">
    <w:name w:val="Основной текст + Lucida Sans Unicode"/>
    <w:aliases w:val="8,5 pt6"/>
    <w:basedOn w:val="a0"/>
    <w:uiPriority w:val="99"/>
    <w:rsid w:val="007410D6"/>
    <w:rPr>
      <w:rFonts w:ascii="Lucida Sans Unicode" w:eastAsia="Times New Roman" w:hAnsi="Lucida Sans Unicode" w:cs="Lucida Sans Unicode"/>
      <w:color w:val="000000"/>
      <w:spacing w:val="0"/>
      <w:w w:val="100"/>
      <w:position w:val="0"/>
      <w:sz w:val="17"/>
      <w:szCs w:val="17"/>
      <w:lang w:val="ru-RU" w:eastAsia="ru-RU"/>
    </w:rPr>
  </w:style>
  <w:style w:type="character" w:customStyle="1" w:styleId="LucidaSansUnicode1">
    <w:name w:val="Основной текст + Lucida Sans Unicode1"/>
    <w:aliases w:val="6 pt"/>
    <w:basedOn w:val="a0"/>
    <w:uiPriority w:val="99"/>
    <w:rsid w:val="007410D6"/>
    <w:rPr>
      <w:rFonts w:ascii="Lucida Sans Unicode" w:eastAsia="Times New Roman" w:hAnsi="Lucida Sans Unicode" w:cs="Lucida Sans Unicode"/>
      <w:color w:val="000000"/>
      <w:spacing w:val="0"/>
      <w:w w:val="100"/>
      <w:position w:val="0"/>
      <w:sz w:val="12"/>
      <w:szCs w:val="12"/>
      <w:lang w:val="ru-RU" w:eastAsia="ru-RU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7410D6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Normal"/>
    <w:link w:val="3"/>
    <w:uiPriority w:val="99"/>
    <w:rsid w:val="007410D6"/>
    <w:pPr>
      <w:widowControl w:val="0"/>
      <w:shd w:val="clear" w:color="auto" w:fill="FFFFFF"/>
      <w:spacing w:after="0" w:line="240" w:lineRule="exact"/>
      <w:ind w:firstLine="560"/>
      <w:jc w:val="both"/>
    </w:pPr>
    <w:rPr>
      <w:rFonts w:ascii="Times New Roman" w:eastAsia="Times New Roman" w:hAnsi="Times New Roman"/>
      <w:b/>
      <w:bCs/>
      <w:sz w:val="17"/>
      <w:szCs w:val="17"/>
    </w:rPr>
  </w:style>
  <w:style w:type="paragraph" w:customStyle="1" w:styleId="1">
    <w:name w:val="Основной текст1"/>
    <w:basedOn w:val="Normal"/>
    <w:uiPriority w:val="99"/>
    <w:rsid w:val="007410D6"/>
    <w:pPr>
      <w:widowControl w:val="0"/>
      <w:shd w:val="clear" w:color="auto" w:fill="FFFFFF"/>
      <w:spacing w:after="240" w:line="235" w:lineRule="exact"/>
      <w:jc w:val="both"/>
    </w:pPr>
    <w:rPr>
      <w:rFonts w:ascii="Times New Roman" w:eastAsia="Times New Roman" w:hAnsi="Times New Roman"/>
      <w:sz w:val="18"/>
      <w:szCs w:val="18"/>
    </w:rPr>
  </w:style>
  <w:style w:type="paragraph" w:customStyle="1" w:styleId="Style1">
    <w:name w:val="Style1"/>
    <w:basedOn w:val="Normal"/>
    <w:uiPriority w:val="99"/>
    <w:rsid w:val="007410D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" w:eastAsia="Times New Roman" w:hAnsi="Franklin Gothic Demi"/>
      <w:sz w:val="24"/>
      <w:szCs w:val="24"/>
      <w:lang w:eastAsia="ru-RU"/>
    </w:rPr>
  </w:style>
  <w:style w:type="paragraph" w:customStyle="1" w:styleId="Style2">
    <w:name w:val="Style2"/>
    <w:basedOn w:val="Normal"/>
    <w:uiPriority w:val="99"/>
    <w:rsid w:val="007410D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" w:eastAsia="Times New Roman" w:hAnsi="Franklin Gothic Demi"/>
      <w:sz w:val="24"/>
      <w:szCs w:val="24"/>
      <w:lang w:eastAsia="ru-RU"/>
    </w:rPr>
  </w:style>
  <w:style w:type="paragraph" w:customStyle="1" w:styleId="Style4">
    <w:name w:val="Style4"/>
    <w:basedOn w:val="Normal"/>
    <w:uiPriority w:val="99"/>
    <w:rsid w:val="007410D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" w:eastAsia="Times New Roman" w:hAnsi="Franklin Gothic Demi"/>
      <w:sz w:val="24"/>
      <w:szCs w:val="24"/>
      <w:lang w:eastAsia="ru-RU"/>
    </w:rPr>
  </w:style>
  <w:style w:type="paragraph" w:customStyle="1" w:styleId="Style5">
    <w:name w:val="Style5"/>
    <w:basedOn w:val="Normal"/>
    <w:uiPriority w:val="99"/>
    <w:rsid w:val="007410D6"/>
    <w:pPr>
      <w:widowControl w:val="0"/>
      <w:autoSpaceDE w:val="0"/>
      <w:autoSpaceDN w:val="0"/>
      <w:adjustRightInd w:val="0"/>
      <w:spacing w:after="0" w:line="218" w:lineRule="exact"/>
      <w:ind w:firstLine="365"/>
      <w:jc w:val="both"/>
    </w:pPr>
    <w:rPr>
      <w:rFonts w:ascii="Franklin Gothic Demi" w:eastAsia="Times New Roman" w:hAnsi="Franklin Gothic Demi"/>
      <w:sz w:val="24"/>
      <w:szCs w:val="24"/>
      <w:lang w:eastAsia="ru-RU"/>
    </w:rPr>
  </w:style>
  <w:style w:type="character" w:customStyle="1" w:styleId="FontStyle11">
    <w:name w:val="Font Style11"/>
    <w:uiPriority w:val="99"/>
    <w:rsid w:val="007410D6"/>
    <w:rPr>
      <w:rFonts w:ascii="Franklin Gothic Demi" w:hAnsi="Franklin Gothic Demi"/>
      <w:b/>
      <w:sz w:val="8"/>
    </w:rPr>
  </w:style>
  <w:style w:type="character" w:customStyle="1" w:styleId="FontStyle12">
    <w:name w:val="Font Style12"/>
    <w:uiPriority w:val="99"/>
    <w:rsid w:val="007410D6"/>
    <w:rPr>
      <w:rFonts w:ascii="Times New Roman" w:hAnsi="Times New Roman"/>
      <w:b/>
      <w:spacing w:val="-10"/>
      <w:sz w:val="22"/>
    </w:rPr>
  </w:style>
  <w:style w:type="character" w:customStyle="1" w:styleId="FontStyle13">
    <w:name w:val="Font Style13"/>
    <w:uiPriority w:val="99"/>
    <w:rsid w:val="007410D6"/>
    <w:rPr>
      <w:rFonts w:ascii="Times New Roman" w:hAnsi="Times New Roman"/>
      <w:i/>
      <w:spacing w:val="-30"/>
      <w:sz w:val="30"/>
    </w:rPr>
  </w:style>
  <w:style w:type="character" w:customStyle="1" w:styleId="FontStyle14">
    <w:name w:val="Font Style14"/>
    <w:uiPriority w:val="99"/>
    <w:rsid w:val="007410D6"/>
    <w:rPr>
      <w:rFonts w:ascii="Courier New" w:hAnsi="Courier New"/>
      <w:i/>
      <w:spacing w:val="-30"/>
      <w:sz w:val="28"/>
    </w:rPr>
  </w:style>
  <w:style w:type="character" w:customStyle="1" w:styleId="FontStyle15">
    <w:name w:val="Font Style15"/>
    <w:uiPriority w:val="99"/>
    <w:rsid w:val="007410D6"/>
    <w:rPr>
      <w:rFonts w:ascii="Times New Roman" w:hAnsi="Times New Roman"/>
      <w:sz w:val="18"/>
    </w:rPr>
  </w:style>
  <w:style w:type="paragraph" w:customStyle="1" w:styleId="Style10">
    <w:name w:val="Style10"/>
    <w:basedOn w:val="Normal"/>
    <w:uiPriority w:val="99"/>
    <w:rsid w:val="007410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7410D6"/>
    <w:pPr>
      <w:widowControl w:val="0"/>
      <w:autoSpaceDE w:val="0"/>
      <w:autoSpaceDN w:val="0"/>
      <w:adjustRightInd w:val="0"/>
    </w:pPr>
    <w:rPr>
      <w:rFonts w:ascii="Franklin Gothic Demi" w:eastAsia="Times New Roman" w:hAnsi="Franklin Gothic Demi"/>
      <w:sz w:val="24"/>
      <w:szCs w:val="24"/>
    </w:rPr>
  </w:style>
  <w:style w:type="character" w:customStyle="1" w:styleId="9pt">
    <w:name w:val="Основной текст + 9 pt"/>
    <w:aliases w:val="Полужирный3"/>
    <w:basedOn w:val="a0"/>
    <w:uiPriority w:val="99"/>
    <w:rsid w:val="007410D6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11">
    <w:name w:val="Основной текст + 11"/>
    <w:aliases w:val="5 pt5,Полужирный2,Курсив"/>
    <w:basedOn w:val="a0"/>
    <w:uiPriority w:val="99"/>
    <w:rsid w:val="007410D6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8pt">
    <w:name w:val="Основной текст + 8 pt"/>
    <w:aliases w:val="Полужирный1"/>
    <w:basedOn w:val="a0"/>
    <w:uiPriority w:val="99"/>
    <w:rsid w:val="007410D6"/>
    <w:rPr>
      <w:rFonts w:ascii="Times New Roman" w:hAnsi="Times New Roman" w:cs="Times New Roman"/>
      <w:b/>
      <w:bCs/>
      <w:color w:val="000000"/>
      <w:spacing w:val="0"/>
      <w:w w:val="100"/>
      <w:position w:val="0"/>
      <w:sz w:val="16"/>
      <w:szCs w:val="16"/>
      <w:u w:val="none"/>
      <w:lang w:val="ru-RU" w:eastAsia="ru-RU"/>
    </w:rPr>
  </w:style>
  <w:style w:type="character" w:customStyle="1" w:styleId="8pt1">
    <w:name w:val="Основной текст + 8 pt1"/>
    <w:aliases w:val="Курсив1"/>
    <w:basedOn w:val="a0"/>
    <w:uiPriority w:val="99"/>
    <w:rsid w:val="007410D6"/>
    <w:rPr>
      <w:rFonts w:ascii="Times New Roman" w:hAnsi="Times New Roman" w:cs="Times New Roman"/>
      <w:i/>
      <w:iCs/>
      <w:color w:val="000000"/>
      <w:spacing w:val="0"/>
      <w:w w:val="100"/>
      <w:position w:val="0"/>
      <w:sz w:val="16"/>
      <w:szCs w:val="16"/>
      <w:u w:val="none"/>
      <w:lang w:val="ru-RU" w:eastAsia="ru-RU"/>
    </w:rPr>
  </w:style>
  <w:style w:type="character" w:customStyle="1" w:styleId="6">
    <w:name w:val="Основной текст + 6"/>
    <w:aliases w:val="5 pt4"/>
    <w:basedOn w:val="a0"/>
    <w:uiPriority w:val="99"/>
    <w:rsid w:val="007410D6"/>
    <w:rPr>
      <w:rFonts w:ascii="Times New Roman" w:hAnsi="Times New Roman" w:cs="Times New Roman"/>
      <w:color w:val="000000"/>
      <w:spacing w:val="0"/>
      <w:w w:val="100"/>
      <w:position w:val="0"/>
      <w:sz w:val="13"/>
      <w:szCs w:val="13"/>
      <w:u w:val="none"/>
      <w:lang w:val="en-US" w:eastAsia="en-US"/>
    </w:rPr>
  </w:style>
  <w:style w:type="character" w:customStyle="1" w:styleId="20">
    <w:name w:val="Основной текст (2)_"/>
    <w:basedOn w:val="DefaultParagraphFont"/>
    <w:link w:val="21"/>
    <w:uiPriority w:val="99"/>
    <w:locked/>
    <w:rsid w:val="007410D6"/>
    <w:rPr>
      <w:rFonts w:ascii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paragraph" w:customStyle="1" w:styleId="21">
    <w:name w:val="Основной текст (2)"/>
    <w:basedOn w:val="Normal"/>
    <w:link w:val="20"/>
    <w:uiPriority w:val="99"/>
    <w:rsid w:val="007410D6"/>
    <w:pPr>
      <w:widowControl w:val="0"/>
      <w:shd w:val="clear" w:color="auto" w:fill="FFFFFF"/>
      <w:spacing w:before="180" w:after="0" w:line="240" w:lineRule="exact"/>
      <w:ind w:firstLine="560"/>
      <w:jc w:val="both"/>
    </w:pPr>
    <w:rPr>
      <w:rFonts w:ascii="Times New Roman" w:eastAsia="Times New Roman" w:hAnsi="Times New Roman"/>
      <w:b/>
      <w:bCs/>
      <w:i/>
      <w:iCs/>
      <w:sz w:val="20"/>
      <w:szCs w:val="20"/>
    </w:rPr>
  </w:style>
  <w:style w:type="character" w:customStyle="1" w:styleId="a5">
    <w:name w:val="Основной текст + Курсив"/>
    <w:basedOn w:val="a0"/>
    <w:uiPriority w:val="99"/>
    <w:rsid w:val="007410D6"/>
    <w:rPr>
      <w:rFonts w:ascii="Times New Roman" w:hAnsi="Times New Roman" w:cs="Times New Roman"/>
      <w:i/>
      <w:iCs/>
      <w:color w:val="000000"/>
      <w:spacing w:val="0"/>
      <w:w w:val="100"/>
      <w:position w:val="0"/>
      <w:sz w:val="19"/>
      <w:szCs w:val="19"/>
      <w:u w:val="none"/>
      <w:lang w:val="en-US" w:eastAsia="en-US"/>
    </w:rPr>
  </w:style>
  <w:style w:type="character" w:customStyle="1" w:styleId="a6">
    <w:name w:val="Основной текст + Полужирный"/>
    <w:basedOn w:val="a0"/>
    <w:uiPriority w:val="99"/>
    <w:rsid w:val="007410D6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Georgia">
    <w:name w:val="Основной текст + Georgia"/>
    <w:aliases w:val="6,5 pt3"/>
    <w:basedOn w:val="a0"/>
    <w:uiPriority w:val="99"/>
    <w:rsid w:val="007410D6"/>
    <w:rPr>
      <w:rFonts w:ascii="Georgia" w:eastAsia="Times New Roman" w:hAnsi="Georgia" w:cs="Georgia"/>
      <w:color w:val="000000"/>
      <w:spacing w:val="0"/>
      <w:w w:val="100"/>
      <w:position w:val="0"/>
      <w:sz w:val="13"/>
      <w:szCs w:val="13"/>
      <w:u w:val="none"/>
      <w:lang w:val="en-US" w:eastAsia="en-US"/>
    </w:rPr>
  </w:style>
  <w:style w:type="character" w:customStyle="1" w:styleId="22">
    <w:name w:val="Заголовок №2_"/>
    <w:basedOn w:val="DefaultParagraphFont"/>
    <w:link w:val="23"/>
    <w:uiPriority w:val="99"/>
    <w:locked/>
    <w:rsid w:val="007410D6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3">
    <w:name w:val="Заголовок №2"/>
    <w:basedOn w:val="Normal"/>
    <w:link w:val="22"/>
    <w:uiPriority w:val="99"/>
    <w:rsid w:val="007410D6"/>
    <w:pPr>
      <w:widowControl w:val="0"/>
      <w:shd w:val="clear" w:color="auto" w:fill="FFFFFF"/>
      <w:spacing w:before="180" w:after="0" w:line="235" w:lineRule="exact"/>
      <w:ind w:firstLine="560"/>
      <w:jc w:val="both"/>
      <w:outlineLvl w:val="1"/>
    </w:pPr>
    <w:rPr>
      <w:rFonts w:ascii="Times New Roman" w:eastAsia="Times New Roman" w:hAnsi="Times New Roman"/>
      <w:b/>
      <w:bCs/>
      <w:sz w:val="19"/>
      <w:szCs w:val="19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7410D6"/>
    <w:rPr>
      <w:rFonts w:ascii="Georgia" w:eastAsia="Times New Roman" w:hAnsi="Georgia" w:cs="Georgia"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Normal"/>
    <w:link w:val="4"/>
    <w:uiPriority w:val="99"/>
    <w:rsid w:val="007410D6"/>
    <w:pPr>
      <w:widowControl w:val="0"/>
      <w:shd w:val="clear" w:color="auto" w:fill="FFFFFF"/>
      <w:spacing w:after="0" w:line="240" w:lineRule="exact"/>
      <w:ind w:firstLine="560"/>
      <w:jc w:val="both"/>
    </w:pPr>
    <w:rPr>
      <w:rFonts w:ascii="Georgia" w:hAnsi="Georgia" w:cs="Georgia"/>
      <w:sz w:val="18"/>
      <w:szCs w:val="18"/>
    </w:rPr>
  </w:style>
  <w:style w:type="character" w:customStyle="1" w:styleId="1pt">
    <w:name w:val="Основной текст + Интервал 1 pt"/>
    <w:basedOn w:val="a0"/>
    <w:uiPriority w:val="99"/>
    <w:rsid w:val="007410D6"/>
    <w:rPr>
      <w:rFonts w:ascii="Times New Roman" w:hAnsi="Times New Roman" w:cs="Times New Roman"/>
      <w:color w:val="000000"/>
      <w:spacing w:val="30"/>
      <w:w w:val="100"/>
      <w:position w:val="0"/>
      <w:sz w:val="19"/>
      <w:szCs w:val="19"/>
      <w:u w:val="none"/>
      <w:lang w:val="ru-RU" w:eastAsia="ru-RU"/>
    </w:rPr>
  </w:style>
  <w:style w:type="character" w:customStyle="1" w:styleId="60">
    <w:name w:val="Основной текст (6)_"/>
    <w:basedOn w:val="DefaultParagraphFont"/>
    <w:link w:val="61"/>
    <w:uiPriority w:val="99"/>
    <w:locked/>
    <w:rsid w:val="007410D6"/>
    <w:rPr>
      <w:rFonts w:ascii="Georgia" w:eastAsia="Times New Roman" w:hAnsi="Georgia" w:cs="Georgia"/>
      <w:sz w:val="17"/>
      <w:szCs w:val="17"/>
      <w:shd w:val="clear" w:color="auto" w:fill="FFFFFF"/>
    </w:rPr>
  </w:style>
  <w:style w:type="paragraph" w:customStyle="1" w:styleId="61">
    <w:name w:val="Основной текст (6)"/>
    <w:basedOn w:val="Normal"/>
    <w:link w:val="60"/>
    <w:uiPriority w:val="99"/>
    <w:rsid w:val="007410D6"/>
    <w:pPr>
      <w:widowControl w:val="0"/>
      <w:shd w:val="clear" w:color="auto" w:fill="FFFFFF"/>
      <w:spacing w:after="180" w:line="240" w:lineRule="exact"/>
      <w:jc w:val="both"/>
    </w:pPr>
    <w:rPr>
      <w:rFonts w:ascii="Georgia" w:hAnsi="Georgia" w:cs="Georgia"/>
      <w:sz w:val="17"/>
      <w:szCs w:val="17"/>
    </w:rPr>
  </w:style>
  <w:style w:type="character" w:customStyle="1" w:styleId="Georgia1">
    <w:name w:val="Основной текст + Georgia1"/>
    <w:aliases w:val="7 pt"/>
    <w:basedOn w:val="a0"/>
    <w:uiPriority w:val="99"/>
    <w:rsid w:val="007410D6"/>
    <w:rPr>
      <w:rFonts w:ascii="Georgia" w:eastAsia="Times New Roman" w:hAnsi="Georgia" w:cs="Georgia"/>
      <w:color w:val="000000"/>
      <w:spacing w:val="0"/>
      <w:w w:val="100"/>
      <w:position w:val="0"/>
      <w:sz w:val="14"/>
      <w:szCs w:val="14"/>
      <w:u w:val="none"/>
      <w:lang w:val="ru-RU" w:eastAsia="ru-RU"/>
    </w:rPr>
  </w:style>
  <w:style w:type="character" w:customStyle="1" w:styleId="7">
    <w:name w:val="Основной текст (7)_"/>
    <w:basedOn w:val="DefaultParagraphFont"/>
    <w:link w:val="70"/>
    <w:uiPriority w:val="99"/>
    <w:locked/>
    <w:rsid w:val="007410D6"/>
    <w:rPr>
      <w:rFonts w:ascii="Georgia" w:eastAsia="Times New Roman" w:hAnsi="Georgia" w:cs="Georgia"/>
      <w:sz w:val="13"/>
      <w:szCs w:val="13"/>
      <w:shd w:val="clear" w:color="auto" w:fill="FFFFFF"/>
    </w:rPr>
  </w:style>
  <w:style w:type="paragraph" w:customStyle="1" w:styleId="70">
    <w:name w:val="Основной текст (7)"/>
    <w:basedOn w:val="Normal"/>
    <w:link w:val="7"/>
    <w:uiPriority w:val="99"/>
    <w:rsid w:val="007410D6"/>
    <w:pPr>
      <w:widowControl w:val="0"/>
      <w:shd w:val="clear" w:color="auto" w:fill="FFFFFF"/>
      <w:spacing w:after="0" w:line="240" w:lineRule="exact"/>
      <w:ind w:firstLine="560"/>
      <w:jc w:val="both"/>
    </w:pPr>
    <w:rPr>
      <w:rFonts w:ascii="Georgia" w:hAnsi="Georgia" w:cs="Georgia"/>
      <w:sz w:val="13"/>
      <w:szCs w:val="13"/>
    </w:rPr>
  </w:style>
  <w:style w:type="character" w:customStyle="1" w:styleId="7TimesNewRoman">
    <w:name w:val="Основной текст (7) + Times New Roman"/>
    <w:aliases w:val="9,5 pt2"/>
    <w:basedOn w:val="7"/>
    <w:uiPriority w:val="99"/>
    <w:rsid w:val="007410D6"/>
    <w:rPr>
      <w:rFonts w:ascii="Times New Roman" w:hAnsi="Times New Roman" w:cs="Times New Roman"/>
      <w:color w:val="000000"/>
      <w:spacing w:val="0"/>
      <w:w w:val="100"/>
      <w:position w:val="0"/>
      <w:sz w:val="19"/>
      <w:szCs w:val="19"/>
      <w:lang w:val="en-US" w:eastAsia="en-US"/>
    </w:rPr>
  </w:style>
  <w:style w:type="character" w:customStyle="1" w:styleId="71">
    <w:name w:val="Основной текст + 7"/>
    <w:aliases w:val="5 pt1"/>
    <w:basedOn w:val="a0"/>
    <w:uiPriority w:val="99"/>
    <w:rsid w:val="007410D6"/>
    <w:rPr>
      <w:rFonts w:ascii="Times New Roman" w:hAnsi="Times New Roman" w:cs="Times New Roman"/>
      <w:color w:val="000000"/>
      <w:spacing w:val="0"/>
      <w:w w:val="100"/>
      <w:position w:val="0"/>
      <w:sz w:val="15"/>
      <w:szCs w:val="15"/>
      <w:u w:val="none"/>
      <w:lang w:val="en-US" w:eastAsia="en-US"/>
    </w:rPr>
  </w:style>
  <w:style w:type="character" w:customStyle="1" w:styleId="80">
    <w:name w:val="Основной текст (8)_"/>
    <w:basedOn w:val="DefaultParagraphFont"/>
    <w:link w:val="81"/>
    <w:uiPriority w:val="99"/>
    <w:locked/>
    <w:rsid w:val="007410D6"/>
    <w:rPr>
      <w:rFonts w:ascii="Georgia" w:eastAsia="Times New Roman" w:hAnsi="Georgia" w:cs="Georgia"/>
      <w:sz w:val="17"/>
      <w:szCs w:val="17"/>
      <w:shd w:val="clear" w:color="auto" w:fill="FFFFFF"/>
    </w:rPr>
  </w:style>
  <w:style w:type="paragraph" w:customStyle="1" w:styleId="81">
    <w:name w:val="Основной текст (8)"/>
    <w:basedOn w:val="Normal"/>
    <w:link w:val="80"/>
    <w:uiPriority w:val="99"/>
    <w:rsid w:val="007410D6"/>
    <w:pPr>
      <w:widowControl w:val="0"/>
      <w:shd w:val="clear" w:color="auto" w:fill="FFFFFF"/>
      <w:spacing w:after="0" w:line="240" w:lineRule="exact"/>
      <w:ind w:firstLine="560"/>
      <w:jc w:val="both"/>
    </w:pPr>
    <w:rPr>
      <w:rFonts w:ascii="Georgia" w:hAnsi="Georgia" w:cs="Georgia"/>
      <w:sz w:val="17"/>
      <w:szCs w:val="17"/>
    </w:rPr>
  </w:style>
  <w:style w:type="character" w:customStyle="1" w:styleId="9">
    <w:name w:val="Основной текст (9)_"/>
    <w:basedOn w:val="DefaultParagraphFont"/>
    <w:link w:val="90"/>
    <w:uiPriority w:val="99"/>
    <w:locked/>
    <w:rsid w:val="007410D6"/>
    <w:rPr>
      <w:rFonts w:ascii="Georgia" w:eastAsia="Times New Roman" w:hAnsi="Georgia" w:cs="Georgia"/>
      <w:sz w:val="15"/>
      <w:szCs w:val="15"/>
      <w:shd w:val="clear" w:color="auto" w:fill="FFFFFF"/>
    </w:rPr>
  </w:style>
  <w:style w:type="paragraph" w:customStyle="1" w:styleId="90">
    <w:name w:val="Основной текст (9)"/>
    <w:basedOn w:val="Normal"/>
    <w:link w:val="9"/>
    <w:uiPriority w:val="99"/>
    <w:rsid w:val="007410D6"/>
    <w:pPr>
      <w:widowControl w:val="0"/>
      <w:shd w:val="clear" w:color="auto" w:fill="FFFFFF"/>
      <w:spacing w:after="0" w:line="250" w:lineRule="exact"/>
      <w:ind w:firstLine="560"/>
      <w:jc w:val="both"/>
    </w:pPr>
    <w:rPr>
      <w:rFonts w:ascii="Georgia" w:hAnsi="Georgia" w:cs="Georgia"/>
      <w:sz w:val="15"/>
      <w:szCs w:val="15"/>
    </w:rPr>
  </w:style>
  <w:style w:type="character" w:customStyle="1" w:styleId="hl">
    <w:name w:val="hl"/>
    <w:basedOn w:val="DefaultParagraphFont"/>
    <w:uiPriority w:val="99"/>
    <w:rsid w:val="007410D6"/>
    <w:rPr>
      <w:rFonts w:cs="Times New Roman"/>
    </w:rPr>
  </w:style>
  <w:style w:type="paragraph" w:customStyle="1" w:styleId="Default">
    <w:name w:val="Default"/>
    <w:uiPriority w:val="99"/>
    <w:rsid w:val="007410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410D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BodyText">
    <w:name w:val="Body Text"/>
    <w:basedOn w:val="Normal"/>
    <w:link w:val="BodyTextChar"/>
    <w:uiPriority w:val="99"/>
    <w:rsid w:val="007410D6"/>
    <w:pPr>
      <w:shd w:val="clear" w:color="auto" w:fill="FFFFFF"/>
      <w:spacing w:after="1680" w:line="322" w:lineRule="exact"/>
      <w:ind w:hanging="860"/>
      <w:jc w:val="center"/>
    </w:pPr>
    <w:rPr>
      <w:rFonts w:ascii="Times New Roman" w:hAnsi="Times New Roman"/>
      <w:sz w:val="28"/>
      <w:szCs w:val="28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134F21"/>
    <w:rPr>
      <w:lang w:eastAsia="en-US"/>
    </w:rPr>
  </w:style>
  <w:style w:type="character" w:customStyle="1" w:styleId="a7">
    <w:name w:val="Основной текст Знак"/>
    <w:basedOn w:val="DefaultParagraphFont"/>
    <w:uiPriority w:val="99"/>
    <w:semiHidden/>
    <w:rsid w:val="007410D6"/>
    <w:rPr>
      <w:rFonts w:cs="Times New Roman"/>
    </w:rPr>
  </w:style>
  <w:style w:type="character" w:customStyle="1" w:styleId="a8">
    <w:name w:val="Подпись к картинке_"/>
    <w:basedOn w:val="DefaultParagraphFont"/>
    <w:link w:val="10"/>
    <w:uiPriority w:val="99"/>
    <w:locked/>
    <w:rsid w:val="007410D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Подпись к картинке1"/>
    <w:basedOn w:val="Normal"/>
    <w:link w:val="a8"/>
    <w:uiPriority w:val="99"/>
    <w:rsid w:val="007410D6"/>
    <w:pPr>
      <w:shd w:val="clear" w:color="auto" w:fill="FFFFFF"/>
      <w:spacing w:after="0" w:line="240" w:lineRule="atLeast"/>
    </w:pPr>
    <w:rPr>
      <w:rFonts w:ascii="Times New Roman" w:hAnsi="Times New Roman"/>
      <w:sz w:val="28"/>
      <w:szCs w:val="28"/>
    </w:rPr>
  </w:style>
  <w:style w:type="character" w:customStyle="1" w:styleId="72">
    <w:name w:val="Заголовок №7_"/>
    <w:basedOn w:val="DefaultParagraphFont"/>
    <w:link w:val="710"/>
    <w:uiPriority w:val="99"/>
    <w:locked/>
    <w:rsid w:val="007410D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710">
    <w:name w:val="Заголовок №71"/>
    <w:basedOn w:val="Normal"/>
    <w:link w:val="72"/>
    <w:uiPriority w:val="99"/>
    <w:rsid w:val="007410D6"/>
    <w:pPr>
      <w:shd w:val="clear" w:color="auto" w:fill="FFFFFF"/>
      <w:spacing w:after="0" w:line="240" w:lineRule="atLeast"/>
      <w:outlineLvl w:val="6"/>
    </w:pPr>
    <w:rPr>
      <w:rFonts w:ascii="Times New Roman" w:hAnsi="Times New Roman"/>
      <w:sz w:val="28"/>
      <w:szCs w:val="28"/>
    </w:rPr>
  </w:style>
  <w:style w:type="character" w:customStyle="1" w:styleId="744pt">
    <w:name w:val="Заголовок №7 + Интервал 44 pt"/>
    <w:basedOn w:val="72"/>
    <w:uiPriority w:val="99"/>
    <w:rsid w:val="007410D6"/>
    <w:rPr>
      <w:spacing w:val="890"/>
    </w:rPr>
  </w:style>
  <w:style w:type="character" w:customStyle="1" w:styleId="732pt">
    <w:name w:val="Заголовок №7 + Интервал 32 pt"/>
    <w:basedOn w:val="72"/>
    <w:uiPriority w:val="99"/>
    <w:rsid w:val="007410D6"/>
    <w:rPr>
      <w:spacing w:val="640"/>
    </w:rPr>
  </w:style>
  <w:style w:type="character" w:customStyle="1" w:styleId="35">
    <w:name w:val="Подпись к картинке35"/>
    <w:basedOn w:val="a8"/>
    <w:uiPriority w:val="99"/>
    <w:rsid w:val="007410D6"/>
  </w:style>
  <w:style w:type="character" w:customStyle="1" w:styleId="34">
    <w:name w:val="Подпись к картинке34"/>
    <w:basedOn w:val="a8"/>
    <w:uiPriority w:val="99"/>
    <w:rsid w:val="007410D6"/>
  </w:style>
  <w:style w:type="character" w:customStyle="1" w:styleId="33">
    <w:name w:val="Подпись к картинке33"/>
    <w:basedOn w:val="a8"/>
    <w:uiPriority w:val="99"/>
    <w:rsid w:val="007410D6"/>
    <w:rPr>
      <w:noProof/>
    </w:rPr>
  </w:style>
  <w:style w:type="character" w:customStyle="1" w:styleId="13">
    <w:name w:val="Основной текст (13)_"/>
    <w:basedOn w:val="DefaultParagraphFont"/>
    <w:link w:val="131"/>
    <w:uiPriority w:val="99"/>
    <w:locked/>
    <w:rsid w:val="007410D6"/>
    <w:rPr>
      <w:rFonts w:ascii="Times New Roman" w:hAnsi="Times New Roman" w:cs="Times New Roman"/>
      <w:i/>
      <w:iCs/>
      <w:spacing w:val="10"/>
      <w:sz w:val="28"/>
      <w:szCs w:val="28"/>
      <w:shd w:val="clear" w:color="auto" w:fill="FFFFFF"/>
    </w:rPr>
  </w:style>
  <w:style w:type="paragraph" w:customStyle="1" w:styleId="131">
    <w:name w:val="Основной текст (13)1"/>
    <w:basedOn w:val="Normal"/>
    <w:link w:val="13"/>
    <w:uiPriority w:val="99"/>
    <w:rsid w:val="007410D6"/>
    <w:pPr>
      <w:shd w:val="clear" w:color="auto" w:fill="FFFFFF"/>
      <w:spacing w:after="240" w:line="240" w:lineRule="atLeast"/>
    </w:pPr>
    <w:rPr>
      <w:rFonts w:ascii="Times New Roman" w:hAnsi="Times New Roman"/>
      <w:i/>
      <w:iCs/>
      <w:spacing w:val="10"/>
      <w:sz w:val="28"/>
      <w:szCs w:val="28"/>
    </w:rPr>
  </w:style>
  <w:style w:type="character" w:customStyle="1" w:styleId="220">
    <w:name w:val="Основной текст (22)_"/>
    <w:basedOn w:val="DefaultParagraphFont"/>
    <w:link w:val="221"/>
    <w:uiPriority w:val="99"/>
    <w:locked/>
    <w:rsid w:val="007410D6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1">
    <w:name w:val="Основной текст (22)1"/>
    <w:basedOn w:val="Normal"/>
    <w:link w:val="220"/>
    <w:uiPriority w:val="99"/>
    <w:rsid w:val="007410D6"/>
    <w:pPr>
      <w:shd w:val="clear" w:color="auto" w:fill="FFFFFF"/>
      <w:spacing w:after="0" w:line="302" w:lineRule="exact"/>
    </w:pPr>
    <w:rPr>
      <w:rFonts w:ascii="Times New Roman" w:hAnsi="Times New Roman"/>
      <w:b/>
      <w:bCs/>
      <w:sz w:val="28"/>
      <w:szCs w:val="28"/>
    </w:rPr>
  </w:style>
  <w:style w:type="character" w:customStyle="1" w:styleId="222">
    <w:name w:val="Основной текст (22)"/>
    <w:basedOn w:val="220"/>
    <w:uiPriority w:val="99"/>
    <w:rsid w:val="007410D6"/>
    <w:rPr>
      <w:strike/>
    </w:rPr>
  </w:style>
  <w:style w:type="character" w:customStyle="1" w:styleId="132">
    <w:name w:val="Основной текст (13)2"/>
    <w:basedOn w:val="13"/>
    <w:uiPriority w:val="99"/>
    <w:rsid w:val="007410D6"/>
    <w:rPr>
      <w:strike/>
      <w:lang w:val="es-ES_tradnl" w:eastAsia="es-ES_tradnl"/>
    </w:rPr>
  </w:style>
  <w:style w:type="character" w:customStyle="1" w:styleId="82">
    <w:name w:val="Основной текст + Курсив8"/>
    <w:aliases w:val="Интервал 0 pt55"/>
    <w:basedOn w:val="BodyTextChar"/>
    <w:uiPriority w:val="99"/>
    <w:rsid w:val="007410D6"/>
    <w:rPr>
      <w:i/>
      <w:iCs/>
      <w:spacing w:val="10"/>
    </w:rPr>
  </w:style>
  <w:style w:type="character" w:customStyle="1" w:styleId="73">
    <w:name w:val="Основной текст + Курсив7"/>
    <w:aliases w:val="Интервал 0 pt54"/>
    <w:basedOn w:val="BodyTextChar"/>
    <w:uiPriority w:val="99"/>
    <w:rsid w:val="007410D6"/>
    <w:rPr>
      <w:i/>
      <w:iCs/>
      <w:strike/>
      <w:spacing w:val="10"/>
      <w:lang w:val="es-ES_tradnl" w:eastAsia="es-ES_tradnl"/>
    </w:rPr>
  </w:style>
  <w:style w:type="character" w:customStyle="1" w:styleId="1pt2">
    <w:name w:val="Основной текст + Интервал 1 pt2"/>
    <w:basedOn w:val="BodyTextChar"/>
    <w:uiPriority w:val="99"/>
    <w:rsid w:val="007410D6"/>
    <w:rPr>
      <w:spacing w:val="20"/>
      <w:lang w:val="es-ES_tradnl" w:eastAsia="es-ES_tradnl"/>
    </w:rPr>
  </w:style>
  <w:style w:type="character" w:customStyle="1" w:styleId="230">
    <w:name w:val="Основной текст (23)_"/>
    <w:basedOn w:val="DefaultParagraphFont"/>
    <w:link w:val="231"/>
    <w:uiPriority w:val="99"/>
    <w:locked/>
    <w:rsid w:val="007410D6"/>
    <w:rPr>
      <w:rFonts w:ascii="Times New Roman" w:hAnsi="Times New Roman" w:cs="Times New Roman"/>
      <w:i/>
      <w:iCs/>
      <w:spacing w:val="20"/>
      <w:sz w:val="28"/>
      <w:szCs w:val="28"/>
      <w:shd w:val="clear" w:color="auto" w:fill="FFFFFF"/>
    </w:rPr>
  </w:style>
  <w:style w:type="paragraph" w:customStyle="1" w:styleId="231">
    <w:name w:val="Основной текст (23)"/>
    <w:basedOn w:val="Normal"/>
    <w:link w:val="230"/>
    <w:uiPriority w:val="99"/>
    <w:rsid w:val="007410D6"/>
    <w:pPr>
      <w:shd w:val="clear" w:color="auto" w:fill="FFFFFF"/>
      <w:spacing w:after="0" w:line="216" w:lineRule="exact"/>
    </w:pPr>
    <w:rPr>
      <w:rFonts w:ascii="Times New Roman" w:hAnsi="Times New Roman"/>
      <w:i/>
      <w:iCs/>
      <w:spacing w:val="20"/>
      <w:sz w:val="28"/>
      <w:szCs w:val="28"/>
    </w:rPr>
  </w:style>
  <w:style w:type="character" w:customStyle="1" w:styleId="62">
    <w:name w:val="Основной текст + Курсив6"/>
    <w:basedOn w:val="BodyTextChar"/>
    <w:uiPriority w:val="99"/>
    <w:rsid w:val="007410D6"/>
    <w:rPr>
      <w:i/>
      <w:iCs/>
      <w:spacing w:val="0"/>
    </w:rPr>
  </w:style>
  <w:style w:type="character" w:customStyle="1" w:styleId="130pt">
    <w:name w:val="Основной текст (13) + Интервал 0 pt"/>
    <w:basedOn w:val="13"/>
    <w:uiPriority w:val="99"/>
    <w:rsid w:val="007410D6"/>
    <w:rPr>
      <w:spacing w:val="0"/>
    </w:rPr>
  </w:style>
  <w:style w:type="character" w:customStyle="1" w:styleId="132pt2">
    <w:name w:val="Основной текст (13) + Интервал 2 pt2"/>
    <w:basedOn w:val="13"/>
    <w:uiPriority w:val="99"/>
    <w:rsid w:val="007410D6"/>
    <w:rPr>
      <w:spacing w:val="50"/>
      <w:lang w:val="en-US" w:eastAsia="en-US"/>
    </w:rPr>
  </w:style>
  <w:style w:type="character" w:customStyle="1" w:styleId="24">
    <w:name w:val="Основной текст (24)_"/>
    <w:basedOn w:val="DefaultParagraphFont"/>
    <w:link w:val="241"/>
    <w:uiPriority w:val="99"/>
    <w:locked/>
    <w:rsid w:val="007410D6"/>
    <w:rPr>
      <w:rFonts w:ascii="Times New Roman" w:hAnsi="Times New Roman" w:cs="Times New Roman"/>
      <w:spacing w:val="20"/>
      <w:sz w:val="29"/>
      <w:szCs w:val="29"/>
      <w:shd w:val="clear" w:color="auto" w:fill="FFFFFF"/>
      <w:lang w:val="en-US"/>
    </w:rPr>
  </w:style>
  <w:style w:type="paragraph" w:customStyle="1" w:styleId="241">
    <w:name w:val="Основной текст (24)1"/>
    <w:basedOn w:val="Normal"/>
    <w:link w:val="24"/>
    <w:uiPriority w:val="99"/>
    <w:rsid w:val="007410D6"/>
    <w:pPr>
      <w:shd w:val="clear" w:color="auto" w:fill="FFFFFF"/>
      <w:spacing w:after="0" w:line="240" w:lineRule="atLeast"/>
    </w:pPr>
    <w:rPr>
      <w:rFonts w:ascii="Times New Roman" w:hAnsi="Times New Roman"/>
      <w:spacing w:val="20"/>
      <w:sz w:val="29"/>
      <w:szCs w:val="29"/>
      <w:lang w:val="en-US"/>
    </w:rPr>
  </w:style>
  <w:style w:type="character" w:customStyle="1" w:styleId="240pt">
    <w:name w:val="Основной текст (24) + Интервал 0 pt"/>
    <w:basedOn w:val="24"/>
    <w:uiPriority w:val="99"/>
    <w:rsid w:val="007410D6"/>
    <w:rPr>
      <w:spacing w:val="0"/>
    </w:rPr>
  </w:style>
  <w:style w:type="character" w:customStyle="1" w:styleId="10pt2">
    <w:name w:val="Основной текст + 10 pt2"/>
    <w:aliases w:val="Полужирный49,Курсив53"/>
    <w:basedOn w:val="BodyTextChar"/>
    <w:uiPriority w:val="99"/>
    <w:rsid w:val="007410D6"/>
    <w:rPr>
      <w:b/>
      <w:bCs/>
      <w:i/>
      <w:iCs/>
      <w:spacing w:val="0"/>
      <w:sz w:val="20"/>
      <w:szCs w:val="20"/>
    </w:rPr>
  </w:style>
  <w:style w:type="character" w:customStyle="1" w:styleId="2pt">
    <w:name w:val="Основной текст + Интервал 2 pt"/>
    <w:basedOn w:val="BodyTextChar"/>
    <w:uiPriority w:val="99"/>
    <w:rsid w:val="007410D6"/>
    <w:rPr>
      <w:spacing w:val="50"/>
    </w:rPr>
  </w:style>
  <w:style w:type="character" w:customStyle="1" w:styleId="95pt1">
    <w:name w:val="Основной текст + 9.5 pt1"/>
    <w:aliases w:val="Полужирный19"/>
    <w:basedOn w:val="BodyTextChar"/>
    <w:uiPriority w:val="99"/>
    <w:rsid w:val="007410D6"/>
    <w:rPr>
      <w:b/>
      <w:bCs/>
      <w:spacing w:val="0"/>
      <w:sz w:val="19"/>
      <w:szCs w:val="19"/>
    </w:rPr>
  </w:style>
  <w:style w:type="character" w:styleId="PlaceholderText">
    <w:name w:val="Placeholder Text"/>
    <w:basedOn w:val="DefaultParagraphFont"/>
    <w:uiPriority w:val="99"/>
    <w:semiHidden/>
    <w:rsid w:val="001C2EB2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85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van.masienko@yandex.ru" TargetMode="External"/><Relationship Id="rId13" Type="http://schemas.openxmlformats.org/officeDocument/2006/relationships/hyperlink" Target="mailto:vovamasienko@yandex.ru" TargetMode="External"/><Relationship Id="rId18" Type="http://schemas.openxmlformats.org/officeDocument/2006/relationships/image" Target="media/image5.png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mailto:mikhail.chebotarev.2017@mail.ru" TargetMode="External"/><Relationship Id="rId12" Type="http://schemas.openxmlformats.org/officeDocument/2006/relationships/hyperlink" Target="mailto:ivan.masienko@yandex.ru" TargetMode="External"/><Relationship Id="rId17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ikhail.chebotarev.2017@mail.r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2.jpeg"/><Relationship Id="rId23" Type="http://schemas.openxmlformats.org/officeDocument/2006/relationships/fontTable" Target="fontTable.xml"/><Relationship Id="rId10" Type="http://schemas.openxmlformats.org/officeDocument/2006/relationships/hyperlink" Target="mailto:Garik679992@gmail.com" TargetMode="External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hyperlink" Target="mailto:vovamasienko@yandex.ru" TargetMode="External"/><Relationship Id="rId14" Type="http://schemas.openxmlformats.org/officeDocument/2006/relationships/image" Target="media/image1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1614</TotalTime>
  <Pages>12</Pages>
  <Words>3449</Words>
  <Characters>19665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503</cp:revision>
  <cp:lastPrinted>2017-10-04T12:19:00Z</cp:lastPrinted>
  <dcterms:created xsi:type="dcterms:W3CDTF">2013-02-04T08:39:00Z</dcterms:created>
  <dcterms:modified xsi:type="dcterms:W3CDTF">2017-12-09T15:17:00Z</dcterms:modified>
</cp:coreProperties>
</file>