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4643"/>
        <w:gridCol w:w="4643"/>
      </w:tblGrid>
      <w:tr w:rsidR="00B53361" w:rsidRPr="004B77EF" w:rsidTr="00191228">
        <w:tc>
          <w:tcPr>
            <w:tcW w:w="4643" w:type="dxa"/>
          </w:tcPr>
          <w:p w:rsidR="00B53361" w:rsidRPr="004B77EF" w:rsidRDefault="00B53361" w:rsidP="004B77EF">
            <w:pPr>
              <w:pStyle w:val="PlainText"/>
              <w:pBdr>
                <w:top w:val="none" w:sz="0" w:space="0" w:color="auto"/>
                <w:left w:val="none" w:sz="0" w:space="0" w:color="auto"/>
                <w:bottom w:val="none" w:sz="0" w:space="0" w:color="auto"/>
                <w:right w:val="none" w:sz="0" w:space="0" w:color="auto"/>
                <w:bar w:val="none" w:sz="0" w:color="auto"/>
              </w:pBdr>
              <w:rPr>
                <w:rFonts w:ascii="Times New Roman" w:hAnsi="Times New Roman" w:cs="Times New Roman"/>
                <w:color w:val="auto"/>
                <w:sz w:val="20"/>
                <w:szCs w:val="20"/>
                <w:lang w:val="en-US"/>
              </w:rPr>
            </w:pPr>
            <w:r w:rsidRPr="004B77EF">
              <w:rPr>
                <w:rFonts w:ascii="Times New Roman" w:hAnsi="Times New Roman" w:cs="Times New Roman"/>
                <w:color w:val="auto"/>
                <w:sz w:val="20"/>
                <w:szCs w:val="20"/>
              </w:rPr>
              <w:t>УДК 338.43</w:t>
            </w:r>
            <w:r w:rsidRPr="004B77EF">
              <w:rPr>
                <w:rFonts w:ascii="Times New Roman" w:hAnsi="Times New Roman" w:cs="Times New Roman"/>
                <w:color w:val="auto"/>
                <w:sz w:val="20"/>
                <w:szCs w:val="20"/>
                <w:lang w:val="en-US"/>
              </w:rPr>
              <w:t>:664</w:t>
            </w:r>
          </w:p>
          <w:p w:rsidR="00B53361" w:rsidRPr="004B77EF" w:rsidRDefault="00B53361" w:rsidP="004B77EF">
            <w:pPr>
              <w:pStyle w:val="PlainText"/>
              <w:pBdr>
                <w:top w:val="none" w:sz="0" w:space="0" w:color="auto"/>
                <w:left w:val="none" w:sz="0" w:space="0" w:color="auto"/>
                <w:bottom w:val="none" w:sz="0" w:space="0" w:color="auto"/>
                <w:right w:val="none" w:sz="0" w:space="0" w:color="auto"/>
                <w:bar w:val="none" w:sz="0" w:color="auto"/>
              </w:pBdr>
              <w:rPr>
                <w:rFonts w:ascii="Times New Roman" w:hAnsi="Times New Roman" w:cs="Times New Roman"/>
                <w:color w:val="auto"/>
                <w:sz w:val="20"/>
                <w:szCs w:val="20"/>
              </w:rPr>
            </w:pPr>
          </w:p>
        </w:tc>
        <w:tc>
          <w:tcPr>
            <w:tcW w:w="4643" w:type="dxa"/>
          </w:tcPr>
          <w:p w:rsidR="00B53361" w:rsidRPr="004B77EF" w:rsidRDefault="00B53361" w:rsidP="004B77EF">
            <w:pPr>
              <w:pStyle w:val="PlainText"/>
              <w:pBdr>
                <w:top w:val="none" w:sz="0" w:space="0" w:color="auto"/>
                <w:left w:val="none" w:sz="0" w:space="0" w:color="auto"/>
                <w:bottom w:val="none" w:sz="0" w:space="0" w:color="auto"/>
                <w:right w:val="none" w:sz="0" w:space="0" w:color="auto"/>
                <w:bar w:val="none" w:sz="0" w:color="auto"/>
              </w:pBdr>
              <w:tabs>
                <w:tab w:val="center" w:pos="2210"/>
              </w:tabs>
              <w:rPr>
                <w:rFonts w:ascii="Times New Roman" w:hAnsi="Times New Roman" w:cs="Times New Roman"/>
                <w:b/>
                <w:bCs/>
                <w:color w:val="auto"/>
                <w:sz w:val="20"/>
                <w:szCs w:val="20"/>
                <w:lang w:val="en-US"/>
              </w:rPr>
            </w:pPr>
            <w:r w:rsidRPr="004B77EF">
              <w:rPr>
                <w:rFonts w:ascii="Times New Roman" w:hAnsi="Times New Roman" w:cs="Times New Roman"/>
                <w:color w:val="auto"/>
                <w:sz w:val="20"/>
                <w:szCs w:val="20"/>
              </w:rPr>
              <w:t>UDC</w:t>
            </w:r>
            <w:r w:rsidRPr="004B77EF">
              <w:rPr>
                <w:rFonts w:ascii="Times New Roman" w:hAnsi="Times New Roman" w:cs="Times New Roman"/>
                <w:color w:val="auto"/>
                <w:sz w:val="20"/>
                <w:szCs w:val="20"/>
                <w:lang w:val="en-US"/>
              </w:rPr>
              <w:t xml:space="preserve"> </w:t>
            </w:r>
            <w:r w:rsidRPr="004B77EF">
              <w:rPr>
                <w:rFonts w:ascii="Times New Roman" w:hAnsi="Times New Roman" w:cs="Times New Roman"/>
                <w:color w:val="auto"/>
                <w:sz w:val="20"/>
                <w:szCs w:val="20"/>
              </w:rPr>
              <w:t>338.43</w:t>
            </w:r>
            <w:r w:rsidRPr="004B77EF">
              <w:rPr>
                <w:rFonts w:ascii="Times New Roman" w:hAnsi="Times New Roman" w:cs="Times New Roman"/>
                <w:color w:val="auto"/>
                <w:sz w:val="20"/>
                <w:szCs w:val="20"/>
                <w:lang w:val="en-US"/>
              </w:rPr>
              <w:t>:664</w:t>
            </w:r>
          </w:p>
        </w:tc>
      </w:tr>
      <w:tr w:rsidR="00B53361" w:rsidRPr="004B77EF" w:rsidTr="00191228">
        <w:tc>
          <w:tcPr>
            <w:tcW w:w="4643" w:type="dxa"/>
          </w:tcPr>
          <w:p w:rsidR="00B53361" w:rsidRPr="004B77EF" w:rsidRDefault="00B53361" w:rsidP="004B77EF">
            <w:pPr>
              <w:spacing w:after="0" w:line="240" w:lineRule="auto"/>
              <w:rPr>
                <w:rFonts w:ascii="Times New Roman" w:hAnsi="Times New Roman"/>
                <w:sz w:val="20"/>
                <w:szCs w:val="20"/>
              </w:rPr>
            </w:pPr>
            <w:r w:rsidRPr="004B77EF">
              <w:rPr>
                <w:rFonts w:ascii="Times New Roman" w:hAnsi="Times New Roman"/>
                <w:sz w:val="20"/>
                <w:szCs w:val="20"/>
              </w:rPr>
              <w:t>08.00.00 Экономические науки</w:t>
            </w:r>
          </w:p>
          <w:p w:rsidR="00B53361" w:rsidRPr="004B77EF" w:rsidRDefault="00B53361" w:rsidP="004B77EF">
            <w:pPr>
              <w:spacing w:after="0" w:line="240" w:lineRule="auto"/>
              <w:rPr>
                <w:rFonts w:ascii="Times New Roman" w:hAnsi="Times New Roman"/>
                <w:sz w:val="20"/>
                <w:szCs w:val="20"/>
              </w:rPr>
            </w:pPr>
          </w:p>
        </w:tc>
        <w:tc>
          <w:tcPr>
            <w:tcW w:w="4643" w:type="dxa"/>
          </w:tcPr>
          <w:p w:rsidR="00B53361" w:rsidRPr="004B77EF" w:rsidRDefault="00B53361" w:rsidP="004B77EF">
            <w:pPr>
              <w:spacing w:after="0" w:line="240" w:lineRule="auto"/>
              <w:rPr>
                <w:rFonts w:ascii="Times New Roman" w:hAnsi="Times New Roman"/>
                <w:sz w:val="20"/>
                <w:szCs w:val="20"/>
                <w:lang w:val="en-US"/>
              </w:rPr>
            </w:pPr>
            <w:r w:rsidRPr="004B77EF">
              <w:rPr>
                <w:rFonts w:ascii="Times New Roman" w:hAnsi="Times New Roman"/>
                <w:sz w:val="20"/>
                <w:szCs w:val="20"/>
                <w:lang w:val="en-US"/>
              </w:rPr>
              <w:t>Economic Sciences</w:t>
            </w:r>
          </w:p>
        </w:tc>
      </w:tr>
      <w:tr w:rsidR="00B53361" w:rsidRPr="000102D9" w:rsidTr="00191228">
        <w:tc>
          <w:tcPr>
            <w:tcW w:w="4643" w:type="dxa"/>
          </w:tcPr>
          <w:p w:rsidR="00B53361" w:rsidRPr="004B77EF" w:rsidRDefault="00B53361" w:rsidP="004B77EF">
            <w:pPr>
              <w:widowControl w:val="0"/>
              <w:autoSpaceDE w:val="0"/>
              <w:autoSpaceDN w:val="0"/>
              <w:adjustRightInd w:val="0"/>
              <w:spacing w:after="0" w:line="240" w:lineRule="auto"/>
              <w:rPr>
                <w:rFonts w:ascii="Times New Roman" w:hAnsi="Times New Roman"/>
                <w:b/>
                <w:sz w:val="20"/>
                <w:szCs w:val="20"/>
              </w:rPr>
            </w:pPr>
            <w:r w:rsidRPr="004B77EF">
              <w:rPr>
                <w:rFonts w:ascii="Times New Roman" w:hAnsi="Times New Roman"/>
                <w:b/>
                <w:sz w:val="20"/>
                <w:szCs w:val="20"/>
              </w:rPr>
              <w:t>СОВЕРШЕНСТВОВАНИЕ МЕТОДИКИ ОЦЕНКИ ФИНАНСОВОЙ УСТОЙЧИВОСТИ ХЛЕБОПЕКАРНЫХ ОРГАНИЗАЦИЙ</w:t>
            </w:r>
          </w:p>
          <w:p w:rsidR="00B53361" w:rsidRPr="004B77EF" w:rsidRDefault="00B53361" w:rsidP="004B77EF">
            <w:pPr>
              <w:widowControl w:val="0"/>
              <w:autoSpaceDE w:val="0"/>
              <w:autoSpaceDN w:val="0"/>
              <w:adjustRightInd w:val="0"/>
              <w:spacing w:after="0" w:line="240" w:lineRule="auto"/>
              <w:rPr>
                <w:rFonts w:ascii="Times New Roman" w:hAnsi="Times New Roman"/>
                <w:b/>
                <w:sz w:val="20"/>
                <w:szCs w:val="20"/>
              </w:rPr>
            </w:pPr>
          </w:p>
        </w:tc>
        <w:tc>
          <w:tcPr>
            <w:tcW w:w="4643" w:type="dxa"/>
          </w:tcPr>
          <w:p w:rsidR="00B53361" w:rsidRPr="004B77EF" w:rsidRDefault="00B53361" w:rsidP="004B77EF">
            <w:pPr>
              <w:widowControl w:val="0"/>
              <w:autoSpaceDE w:val="0"/>
              <w:autoSpaceDN w:val="0"/>
              <w:adjustRightInd w:val="0"/>
              <w:spacing w:after="0" w:line="240" w:lineRule="auto"/>
              <w:rPr>
                <w:rFonts w:ascii="Times New Roman" w:hAnsi="Times New Roman"/>
                <w:b/>
                <w:sz w:val="20"/>
                <w:szCs w:val="20"/>
                <w:lang w:val="en-US"/>
              </w:rPr>
            </w:pPr>
            <w:r w:rsidRPr="004B77EF">
              <w:rPr>
                <w:rFonts w:ascii="Times New Roman" w:hAnsi="Times New Roman"/>
                <w:b/>
                <w:sz w:val="20"/>
                <w:szCs w:val="20"/>
                <w:lang w:val="en-US"/>
              </w:rPr>
              <w:t>IMPROVEMENT OF THE METHOD OF EVALUATING THE FINANCIAL STABILITY OF BAKERY ORGANIZATIONS</w:t>
            </w:r>
          </w:p>
        </w:tc>
      </w:tr>
      <w:tr w:rsidR="00B53361" w:rsidRPr="000102D9" w:rsidTr="00191228">
        <w:tc>
          <w:tcPr>
            <w:tcW w:w="4643" w:type="dxa"/>
          </w:tcPr>
          <w:p w:rsidR="00B53361" w:rsidRPr="004B77EF" w:rsidRDefault="00B53361" w:rsidP="004B77EF">
            <w:pPr>
              <w:spacing w:after="0" w:line="240" w:lineRule="auto"/>
              <w:rPr>
                <w:rFonts w:ascii="Times New Roman" w:hAnsi="Times New Roman"/>
                <w:sz w:val="20"/>
                <w:szCs w:val="20"/>
              </w:rPr>
            </w:pPr>
            <w:r w:rsidRPr="004B77EF">
              <w:rPr>
                <w:rFonts w:ascii="Times New Roman" w:hAnsi="Times New Roman"/>
                <w:sz w:val="20"/>
                <w:szCs w:val="20"/>
              </w:rPr>
              <w:t>Блохина Ирина Михайловна</w:t>
            </w:r>
          </w:p>
          <w:p w:rsidR="00B53361" w:rsidRPr="004B77EF" w:rsidRDefault="00B53361" w:rsidP="004B77EF">
            <w:pPr>
              <w:spacing w:after="0" w:line="240" w:lineRule="auto"/>
              <w:rPr>
                <w:rFonts w:ascii="Times New Roman" w:hAnsi="Times New Roman"/>
                <w:sz w:val="20"/>
                <w:szCs w:val="20"/>
              </w:rPr>
            </w:pPr>
            <w:r w:rsidRPr="004B77EF">
              <w:rPr>
                <w:rFonts w:ascii="Times New Roman" w:hAnsi="Times New Roman"/>
                <w:sz w:val="20"/>
                <w:szCs w:val="20"/>
              </w:rPr>
              <w:t xml:space="preserve">к.э.н., доцент </w:t>
            </w:r>
          </w:p>
        </w:tc>
        <w:tc>
          <w:tcPr>
            <w:tcW w:w="4643" w:type="dxa"/>
          </w:tcPr>
          <w:p w:rsidR="00B53361" w:rsidRPr="004B77EF" w:rsidRDefault="00B53361" w:rsidP="004B77EF">
            <w:pPr>
              <w:spacing w:after="0" w:line="240" w:lineRule="auto"/>
              <w:rPr>
                <w:rFonts w:ascii="Times New Roman" w:hAnsi="Times New Roman"/>
                <w:sz w:val="20"/>
                <w:szCs w:val="20"/>
                <w:lang w:val="en-US"/>
              </w:rPr>
            </w:pPr>
            <w:r w:rsidRPr="004B77EF">
              <w:rPr>
                <w:rFonts w:ascii="Times New Roman" w:hAnsi="Times New Roman"/>
                <w:sz w:val="20"/>
                <w:szCs w:val="20"/>
                <w:lang w:val="en-US"/>
              </w:rPr>
              <w:t>Blokhina Irina Mikhailovna</w:t>
            </w:r>
          </w:p>
          <w:p w:rsidR="00B53361" w:rsidRPr="004B77EF" w:rsidRDefault="00B53361" w:rsidP="004B77EF">
            <w:pPr>
              <w:spacing w:after="0" w:line="240" w:lineRule="auto"/>
              <w:rPr>
                <w:rFonts w:ascii="Times New Roman" w:hAnsi="Times New Roman"/>
                <w:sz w:val="20"/>
                <w:szCs w:val="20"/>
                <w:lang w:val="en-US"/>
              </w:rPr>
            </w:pPr>
            <w:r w:rsidRPr="004B77EF">
              <w:rPr>
                <w:rFonts w:ascii="Times New Roman" w:hAnsi="Times New Roman"/>
                <w:sz w:val="20"/>
                <w:szCs w:val="20"/>
                <w:lang w:val="en-US"/>
              </w:rPr>
              <w:t>Cand.Econ.Sci., assistant professor</w:t>
            </w:r>
          </w:p>
        </w:tc>
      </w:tr>
      <w:tr w:rsidR="00B53361" w:rsidRPr="004B77EF" w:rsidTr="00191228">
        <w:tc>
          <w:tcPr>
            <w:tcW w:w="4643" w:type="dxa"/>
          </w:tcPr>
          <w:p w:rsidR="00B53361" w:rsidRPr="004B77EF" w:rsidRDefault="00B53361" w:rsidP="004B77EF">
            <w:pPr>
              <w:spacing w:after="0" w:line="240" w:lineRule="auto"/>
              <w:rPr>
                <w:rFonts w:ascii="Times New Roman" w:hAnsi="Times New Roman"/>
                <w:sz w:val="20"/>
                <w:szCs w:val="20"/>
                <w:lang w:val="en-US"/>
              </w:rPr>
            </w:pPr>
            <w:r w:rsidRPr="004B77EF">
              <w:rPr>
                <w:rFonts w:ascii="Times New Roman" w:hAnsi="Times New Roman"/>
                <w:sz w:val="20"/>
                <w:szCs w:val="20"/>
              </w:rPr>
              <w:t>РИНЦ</w:t>
            </w:r>
            <w:r w:rsidRPr="004B77EF">
              <w:rPr>
                <w:rFonts w:ascii="Times New Roman" w:hAnsi="Times New Roman"/>
                <w:sz w:val="20"/>
                <w:szCs w:val="20"/>
                <w:lang w:val="en-US"/>
              </w:rPr>
              <w:t xml:space="preserve"> SPIN–</w:t>
            </w:r>
            <w:r w:rsidRPr="004B77EF">
              <w:rPr>
                <w:rFonts w:ascii="Times New Roman" w:hAnsi="Times New Roman"/>
                <w:sz w:val="20"/>
                <w:szCs w:val="20"/>
              </w:rPr>
              <w:t>код</w:t>
            </w:r>
            <w:r w:rsidRPr="004B77EF">
              <w:rPr>
                <w:rFonts w:ascii="Times New Roman" w:hAnsi="Times New Roman"/>
                <w:sz w:val="20"/>
                <w:szCs w:val="20"/>
                <w:lang w:val="en-US"/>
              </w:rPr>
              <w:t>:</w:t>
            </w:r>
            <w:r w:rsidRPr="004B77EF">
              <w:rPr>
                <w:rFonts w:ascii="Times New Roman" w:hAnsi="Times New Roman"/>
              </w:rPr>
              <w:t xml:space="preserve"> </w:t>
            </w:r>
            <w:r w:rsidRPr="004B77EF">
              <w:rPr>
                <w:rFonts w:ascii="Times New Roman" w:hAnsi="Times New Roman"/>
                <w:sz w:val="20"/>
                <w:szCs w:val="20"/>
                <w:lang w:val="en-US"/>
              </w:rPr>
              <w:t>2221-2389</w:t>
            </w:r>
          </w:p>
        </w:tc>
        <w:tc>
          <w:tcPr>
            <w:tcW w:w="4643" w:type="dxa"/>
          </w:tcPr>
          <w:p w:rsidR="00B53361" w:rsidRPr="004B77EF" w:rsidRDefault="00B53361" w:rsidP="004B77EF">
            <w:pPr>
              <w:spacing w:after="0" w:line="240" w:lineRule="auto"/>
              <w:rPr>
                <w:rFonts w:ascii="Times New Roman" w:hAnsi="Times New Roman"/>
                <w:sz w:val="20"/>
                <w:szCs w:val="20"/>
                <w:lang w:val="en-US"/>
              </w:rPr>
            </w:pPr>
            <w:r w:rsidRPr="004B77EF">
              <w:rPr>
                <w:rFonts w:ascii="Times New Roman" w:hAnsi="Times New Roman"/>
                <w:sz w:val="20"/>
                <w:szCs w:val="20"/>
                <w:lang w:val="en-US"/>
              </w:rPr>
              <w:t>RSCI SPIN–code: 2221-2389</w:t>
            </w:r>
          </w:p>
        </w:tc>
      </w:tr>
      <w:tr w:rsidR="00B53361" w:rsidRPr="000102D9" w:rsidTr="00191228">
        <w:tc>
          <w:tcPr>
            <w:tcW w:w="4643" w:type="dxa"/>
          </w:tcPr>
          <w:p w:rsidR="00B53361" w:rsidRPr="004B77EF" w:rsidRDefault="00B53361" w:rsidP="004B77EF">
            <w:pPr>
              <w:spacing w:after="0" w:line="240" w:lineRule="auto"/>
              <w:rPr>
                <w:rFonts w:ascii="Times New Roman" w:hAnsi="Times New Roman"/>
                <w:i/>
                <w:sz w:val="20"/>
                <w:szCs w:val="20"/>
              </w:rPr>
            </w:pPr>
            <w:r w:rsidRPr="004B77EF">
              <w:rPr>
                <w:rFonts w:ascii="Times New Roman" w:hAnsi="Times New Roman"/>
                <w:i/>
                <w:sz w:val="20"/>
                <w:szCs w:val="20"/>
              </w:rPr>
              <w:t>Кубанский государственный аграрный университет имени И.Т. Трубилина, Краснодар, Россия</w:t>
            </w:r>
          </w:p>
          <w:p w:rsidR="00B53361" w:rsidRPr="004B77EF" w:rsidRDefault="00B53361" w:rsidP="004B77EF">
            <w:pPr>
              <w:spacing w:after="0" w:line="240" w:lineRule="auto"/>
              <w:rPr>
                <w:rFonts w:ascii="Times New Roman" w:hAnsi="Times New Roman"/>
                <w:sz w:val="20"/>
                <w:szCs w:val="20"/>
              </w:rPr>
            </w:pPr>
          </w:p>
        </w:tc>
        <w:tc>
          <w:tcPr>
            <w:tcW w:w="4643" w:type="dxa"/>
          </w:tcPr>
          <w:p w:rsidR="00B53361" w:rsidRPr="004B77EF" w:rsidRDefault="00B53361" w:rsidP="004B77EF">
            <w:pPr>
              <w:spacing w:after="0" w:line="240" w:lineRule="auto"/>
              <w:rPr>
                <w:rFonts w:ascii="Times New Roman" w:hAnsi="Times New Roman"/>
                <w:i/>
                <w:sz w:val="20"/>
                <w:szCs w:val="20"/>
                <w:lang w:val="en-US"/>
              </w:rPr>
            </w:pPr>
            <w:r w:rsidRPr="004B77EF">
              <w:rPr>
                <w:rFonts w:ascii="Times New Roman" w:hAnsi="Times New Roman"/>
                <w:i/>
                <w:sz w:val="20"/>
                <w:szCs w:val="20"/>
                <w:lang w:val="en-US" w:eastAsia="ru-RU"/>
              </w:rPr>
              <w:t xml:space="preserve">Kuban State Agrarian University named after I.T. Trubilina, Krasnodar, </w:t>
            </w:r>
            <w:smartTag w:uri="urn:schemas-microsoft-com:office:smarttags" w:element="place">
              <w:smartTag w:uri="urn:schemas-microsoft-com:office:smarttags" w:element="country-region">
                <w:r w:rsidRPr="004B77EF">
                  <w:rPr>
                    <w:rFonts w:ascii="Times New Roman" w:hAnsi="Times New Roman"/>
                    <w:i/>
                    <w:sz w:val="20"/>
                    <w:szCs w:val="20"/>
                    <w:lang w:val="en-US" w:eastAsia="ru-RU"/>
                  </w:rPr>
                  <w:t>Russia</w:t>
                </w:r>
              </w:smartTag>
            </w:smartTag>
            <w:r w:rsidRPr="004B77EF">
              <w:rPr>
                <w:rFonts w:ascii="Times New Roman" w:hAnsi="Times New Roman"/>
                <w:i/>
                <w:sz w:val="20"/>
                <w:szCs w:val="20"/>
                <w:lang w:val="en-US" w:eastAsia="ru-RU"/>
              </w:rPr>
              <w:t xml:space="preserve"> </w:t>
            </w:r>
          </w:p>
        </w:tc>
      </w:tr>
      <w:tr w:rsidR="00B53361" w:rsidRPr="000102D9" w:rsidTr="00191228">
        <w:tc>
          <w:tcPr>
            <w:tcW w:w="4643" w:type="dxa"/>
          </w:tcPr>
          <w:p w:rsidR="00B53361" w:rsidRPr="008C390A" w:rsidRDefault="00B53361" w:rsidP="004B77EF">
            <w:pPr>
              <w:widowControl w:val="0"/>
              <w:autoSpaceDE w:val="0"/>
              <w:autoSpaceDN w:val="0"/>
              <w:adjustRightInd w:val="0"/>
              <w:spacing w:after="0" w:line="240" w:lineRule="auto"/>
              <w:rPr>
                <w:rFonts w:ascii="Times New Roman" w:hAnsi="Times New Roman"/>
                <w:sz w:val="20"/>
                <w:szCs w:val="20"/>
              </w:rPr>
            </w:pPr>
            <w:r w:rsidRPr="004B77EF">
              <w:rPr>
                <w:rFonts w:ascii="Times New Roman" w:hAnsi="Times New Roman"/>
                <w:sz w:val="20"/>
                <w:szCs w:val="20"/>
              </w:rPr>
              <w:t>В статье рассмотрены теоретические аспекты финансовой устойчивости организации, представлен авторский взгляд на определение финансовой устойчивости организации в современных условиях. Дана общая характеристика пищевой и перерабатывающей промышленности России. Выделены ведущие регионы по производству хлеба и хлебобулочной продукции. На основе существующих методик оценки финансовой устойчивости были рассчитаны показатели трех организаций Краснодарского края выпекающих хлеб и хлебобулочные изделия. В результате чего было рекомендовано организациям данной отрасли рассчитывать один из важных показателей оценки финансовой устойчивости организации – наличие собственных оборотных средств как разницу собственного капитала и внеоборотных активов. В экономической литературе можно встретить несколько вариантов расчета данного показателя. Также рассмотрено соотношение дебиторской и кредиторской задолженностей, как одного из показателей финансовой устойчивости организации. Дана оценка основным средствам хлебопекарных организаций и их изношенности. В результате этой оценки была выявлена значительная изношенность основных фондов и сделаны рекомендации по их обновлению. Определены особенности состава запасов организаций хлебопекарной промышленности, в связи с чем</w:t>
            </w:r>
            <w:r w:rsidRPr="008C390A">
              <w:rPr>
                <w:rFonts w:ascii="Times New Roman" w:hAnsi="Times New Roman"/>
                <w:sz w:val="20"/>
                <w:szCs w:val="20"/>
              </w:rPr>
              <w:t>,</w:t>
            </w:r>
            <w:r w:rsidRPr="004B77EF">
              <w:rPr>
                <w:rFonts w:ascii="Times New Roman" w:hAnsi="Times New Roman"/>
                <w:sz w:val="20"/>
                <w:szCs w:val="20"/>
              </w:rPr>
              <w:t xml:space="preserve"> были сделаны рекомендации в отношен</w:t>
            </w:r>
            <w:r>
              <w:rPr>
                <w:rFonts w:ascii="Times New Roman" w:hAnsi="Times New Roman"/>
                <w:sz w:val="20"/>
                <w:szCs w:val="20"/>
              </w:rPr>
              <w:t>ии политики управления запасами</w:t>
            </w:r>
          </w:p>
          <w:p w:rsidR="00B53361" w:rsidRPr="004B77EF" w:rsidRDefault="00B53361" w:rsidP="004B77EF">
            <w:pPr>
              <w:widowControl w:val="0"/>
              <w:autoSpaceDE w:val="0"/>
              <w:autoSpaceDN w:val="0"/>
              <w:adjustRightInd w:val="0"/>
              <w:spacing w:after="0" w:line="240" w:lineRule="auto"/>
              <w:rPr>
                <w:rFonts w:ascii="Times New Roman" w:hAnsi="Times New Roman"/>
                <w:sz w:val="20"/>
                <w:szCs w:val="20"/>
              </w:rPr>
            </w:pPr>
          </w:p>
        </w:tc>
        <w:tc>
          <w:tcPr>
            <w:tcW w:w="4643" w:type="dxa"/>
          </w:tcPr>
          <w:p w:rsidR="00B53361" w:rsidRPr="004B77EF" w:rsidRDefault="00B53361" w:rsidP="004B77EF">
            <w:pPr>
              <w:widowControl w:val="0"/>
              <w:autoSpaceDE w:val="0"/>
              <w:autoSpaceDN w:val="0"/>
              <w:adjustRightInd w:val="0"/>
              <w:spacing w:after="0" w:line="240" w:lineRule="auto"/>
              <w:rPr>
                <w:rFonts w:ascii="Times New Roman" w:hAnsi="Times New Roman"/>
                <w:sz w:val="20"/>
                <w:szCs w:val="20"/>
                <w:lang w:val="en-US"/>
              </w:rPr>
            </w:pPr>
            <w:r w:rsidRPr="004B77EF">
              <w:rPr>
                <w:rFonts w:ascii="Times New Roman" w:hAnsi="Times New Roman"/>
                <w:sz w:val="20"/>
                <w:szCs w:val="20"/>
                <w:lang w:val="en-US"/>
              </w:rPr>
              <w:t xml:space="preserve">The article considers theoretical aspects of financial stability of the organization, presents the author's view on the definition of financial stability of the organization in modern conditions. The general description of the food and processing industry of </w:t>
            </w:r>
            <w:smartTag w:uri="urn:schemas-microsoft-com:office:smarttags" w:element="place">
              <w:smartTag w:uri="urn:schemas-microsoft-com:office:smarttags" w:element="country-region">
                <w:r w:rsidRPr="004B77EF">
                  <w:rPr>
                    <w:rFonts w:ascii="Times New Roman" w:hAnsi="Times New Roman"/>
                    <w:sz w:val="20"/>
                    <w:szCs w:val="20"/>
                    <w:lang w:val="en-US"/>
                  </w:rPr>
                  <w:t>Russia</w:t>
                </w:r>
              </w:smartTag>
            </w:smartTag>
            <w:r w:rsidRPr="004B77EF">
              <w:rPr>
                <w:rFonts w:ascii="Times New Roman" w:hAnsi="Times New Roman"/>
                <w:sz w:val="20"/>
                <w:szCs w:val="20"/>
                <w:lang w:val="en-US"/>
              </w:rPr>
              <w:t xml:space="preserve"> is given. The leading regions for the production of bread and bakery products are identified. Based on the existing methods of assessing financial sustainability, the indicators of three organizations of the Krasnodar Region baking bread and bakery products were calculated. As a result, it was recommended that the organizations of this industry count one of the important indicators of the financial stability of the organization - the availability of its own working capital as a difference between equity and non-current assets. In the economic literature, you can find several options for calculating this indicator. Also considered is the ratio of accounts receivable and payable as one of the indicators of financial stability of the organization. The main means of baking organizations and their wear and tear are estimated. Because of this assessment, there was a significant deterioration in fixed assets and recommendations were made for their renewal. Specific features of the composition of stocks of organizations of the bakery industry were determined, and recommendations were made on the policy of stock management</w:t>
            </w:r>
          </w:p>
        </w:tc>
      </w:tr>
      <w:tr w:rsidR="00B53361" w:rsidRPr="000102D9" w:rsidTr="00191228">
        <w:tc>
          <w:tcPr>
            <w:tcW w:w="4643" w:type="dxa"/>
          </w:tcPr>
          <w:p w:rsidR="00B53361" w:rsidRPr="004B77EF" w:rsidRDefault="00B53361" w:rsidP="004B77EF">
            <w:pPr>
              <w:widowControl w:val="0"/>
              <w:autoSpaceDE w:val="0"/>
              <w:autoSpaceDN w:val="0"/>
              <w:adjustRightInd w:val="0"/>
              <w:spacing w:after="0" w:line="240" w:lineRule="auto"/>
              <w:rPr>
                <w:rFonts w:ascii="Times New Roman" w:hAnsi="Times New Roman"/>
                <w:sz w:val="20"/>
                <w:szCs w:val="20"/>
              </w:rPr>
            </w:pPr>
            <w:r w:rsidRPr="004B77EF">
              <w:rPr>
                <w:rFonts w:ascii="Times New Roman" w:hAnsi="Times New Roman"/>
                <w:sz w:val="20"/>
                <w:szCs w:val="20"/>
              </w:rPr>
              <w:t>Ключевые слова: ФИНАНСОВАЯ УСТОЙЧИВОСТЬ, ОРГАНИЗАЦИИ ХЛЕБОПЕКАРНОЙ ПРОМЫШЛЕННОСТИ, СОБСТВЕННЫЕ ОБОРОТНЫЕ СРЕДСТВА, ДЕБИТОРСКАЯ И КРЕДИТОРСКАЯ ЗАДОЛЖЕННОСТЬ, ОСНОВНЫЕ ФОНДЫ, ЗАПАСЫ</w:t>
            </w:r>
          </w:p>
          <w:p w:rsidR="00B53361" w:rsidRDefault="00B53361" w:rsidP="004B77EF">
            <w:pPr>
              <w:widowControl w:val="0"/>
              <w:autoSpaceDE w:val="0"/>
              <w:autoSpaceDN w:val="0"/>
              <w:adjustRightInd w:val="0"/>
              <w:spacing w:after="0" w:line="240" w:lineRule="auto"/>
              <w:rPr>
                <w:rFonts w:ascii="Times New Roman" w:hAnsi="Times New Roman"/>
                <w:sz w:val="20"/>
                <w:szCs w:val="20"/>
                <w:lang w:val="en-US"/>
              </w:rPr>
            </w:pPr>
          </w:p>
          <w:p w:rsidR="00B53361" w:rsidRPr="000102D9" w:rsidRDefault="00B53361" w:rsidP="004B77EF">
            <w:pPr>
              <w:widowControl w:val="0"/>
              <w:autoSpaceDE w:val="0"/>
              <w:autoSpaceDN w:val="0"/>
              <w:adjustRightInd w:val="0"/>
              <w:spacing w:after="0" w:line="240" w:lineRule="auto"/>
              <w:rPr>
                <w:rFonts w:ascii="Times New Roman" w:hAnsi="Times New Roman"/>
                <w:sz w:val="20"/>
                <w:szCs w:val="20"/>
                <w:lang w:val="en-US"/>
              </w:rPr>
            </w:pPr>
            <w:r w:rsidRPr="00091851">
              <w:rPr>
                <w:rFonts w:ascii="Arial" w:hAnsi="Arial" w:cs="Arial"/>
                <w:b/>
                <w:sz w:val="20"/>
                <w:szCs w:val="20"/>
              </w:rPr>
              <w:t>Doi: 10.21515/1990-4665-13</w:t>
            </w:r>
            <w:r>
              <w:rPr>
                <w:rFonts w:ascii="Arial" w:hAnsi="Arial" w:cs="Arial"/>
                <w:b/>
                <w:sz w:val="20"/>
                <w:szCs w:val="20"/>
                <w:lang w:val="en-US"/>
              </w:rPr>
              <w:t>2</w:t>
            </w:r>
            <w:r w:rsidRPr="00091851">
              <w:rPr>
                <w:rFonts w:ascii="Arial" w:hAnsi="Arial" w:cs="Arial"/>
                <w:b/>
                <w:sz w:val="20"/>
                <w:szCs w:val="20"/>
              </w:rPr>
              <w:t>-</w:t>
            </w:r>
            <w:r>
              <w:rPr>
                <w:rFonts w:ascii="Arial" w:hAnsi="Arial" w:cs="Arial"/>
                <w:b/>
                <w:sz w:val="20"/>
                <w:szCs w:val="20"/>
                <w:lang w:val="en-US"/>
              </w:rPr>
              <w:t>095</w:t>
            </w:r>
          </w:p>
        </w:tc>
        <w:tc>
          <w:tcPr>
            <w:tcW w:w="4643" w:type="dxa"/>
          </w:tcPr>
          <w:p w:rsidR="00B53361" w:rsidRPr="004B77EF" w:rsidRDefault="00B53361" w:rsidP="004B77EF">
            <w:pPr>
              <w:widowControl w:val="0"/>
              <w:autoSpaceDE w:val="0"/>
              <w:autoSpaceDN w:val="0"/>
              <w:adjustRightInd w:val="0"/>
              <w:spacing w:after="0" w:line="240" w:lineRule="auto"/>
              <w:rPr>
                <w:rFonts w:ascii="Times New Roman" w:hAnsi="Times New Roman"/>
                <w:sz w:val="20"/>
                <w:szCs w:val="20"/>
                <w:lang w:val="en-US"/>
              </w:rPr>
            </w:pPr>
            <w:r w:rsidRPr="004B77EF">
              <w:rPr>
                <w:rFonts w:ascii="Times New Roman" w:hAnsi="Times New Roman"/>
                <w:sz w:val="20"/>
                <w:szCs w:val="20"/>
                <w:lang w:val="en-US"/>
              </w:rPr>
              <w:t>Keywords: FINANCIAL STABILITY, ORGANIZATIONS OF THE BAKERY INDUSTRY, OWN WORKING CAPITALS, RECEIVABLES AND CREDITORIAL DEBTS, FIXED ASSETS, STOCKPILES</w:t>
            </w:r>
          </w:p>
        </w:tc>
      </w:tr>
      <w:tr w:rsidR="00B53361" w:rsidRPr="000102D9" w:rsidTr="00191228">
        <w:tc>
          <w:tcPr>
            <w:tcW w:w="4643" w:type="dxa"/>
          </w:tcPr>
          <w:p w:rsidR="00B53361" w:rsidRPr="000102D9" w:rsidRDefault="00B53361" w:rsidP="004B77EF">
            <w:pPr>
              <w:widowControl w:val="0"/>
              <w:autoSpaceDE w:val="0"/>
              <w:autoSpaceDN w:val="0"/>
              <w:adjustRightInd w:val="0"/>
              <w:spacing w:after="0" w:line="240" w:lineRule="auto"/>
              <w:rPr>
                <w:rFonts w:ascii="Times New Roman" w:hAnsi="Times New Roman"/>
                <w:sz w:val="20"/>
                <w:szCs w:val="20"/>
                <w:lang w:val="en-US"/>
              </w:rPr>
            </w:pPr>
          </w:p>
        </w:tc>
        <w:tc>
          <w:tcPr>
            <w:tcW w:w="4643" w:type="dxa"/>
          </w:tcPr>
          <w:p w:rsidR="00B53361" w:rsidRPr="000102D9" w:rsidRDefault="00B53361" w:rsidP="004B77EF">
            <w:pPr>
              <w:widowControl w:val="0"/>
              <w:autoSpaceDE w:val="0"/>
              <w:autoSpaceDN w:val="0"/>
              <w:adjustRightInd w:val="0"/>
              <w:spacing w:after="0" w:line="240" w:lineRule="auto"/>
              <w:rPr>
                <w:rFonts w:ascii="Times New Roman" w:hAnsi="Times New Roman"/>
                <w:sz w:val="28"/>
                <w:szCs w:val="28"/>
                <w:lang w:val="en-US"/>
              </w:rPr>
            </w:pPr>
          </w:p>
        </w:tc>
      </w:tr>
    </w:tbl>
    <w:p w:rsidR="00B53361" w:rsidRDefault="00B53361" w:rsidP="009373B7">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Современная экономика России базируется на рыночных отношениях, предусматривающих хозяйственную самостоятельность, самофинансирование, самоокупаемость затрат, наличие системы материальной ответственно и другие принципы финансов коммерческих организаций. При командно-административной системе управления экономикой ресурсы государства распределялись согласно государственного плана, поэтому многие экономические субъекты, успешно осуществлявшие свою деятельность до 90-х годов </w:t>
      </w:r>
      <w:r>
        <w:rPr>
          <w:rFonts w:ascii="Times New Roman" w:hAnsi="Times New Roman"/>
          <w:sz w:val="28"/>
          <w:szCs w:val="28"/>
          <w:lang w:val="en-US"/>
        </w:rPr>
        <w:t>XX</w:t>
      </w:r>
      <w:r>
        <w:rPr>
          <w:rFonts w:ascii="Times New Roman" w:hAnsi="Times New Roman"/>
          <w:sz w:val="28"/>
          <w:szCs w:val="28"/>
        </w:rPr>
        <w:t xml:space="preserve"> века не смогли приспособиться к новым условиям хозяйствования. Неспособность самостоятельно, без поддержки государства, осуществлять свою деятельность привела к падению эффективности используемого капитала, сокращению объемов производства неконкурентоспособной продукции, закрытию отдельных производств, и в конечном итоге, к банкротству. К сожалению, лишь немногие организации сразу смогли адаптироваться к рынку. В этой связи, стремление хозяйствующих субъектов сохранить достигнутый уровень деятельности, получить различные конкурентные преимущества перед прочими фирмами, укрепить свой экономический потенциал, приумножить благосостояние собственников организации прямо стало зависеть от способности организации противостоять негативному воздействию внешней среды бизнеса и эффективно использовать все ее ограниченные ресурсы.</w:t>
      </w:r>
      <w:r w:rsidRPr="00606BE2">
        <w:rPr>
          <w:rFonts w:ascii="Times New Roman" w:hAnsi="Times New Roman"/>
          <w:sz w:val="28"/>
          <w:szCs w:val="28"/>
        </w:rPr>
        <w:t>[</w:t>
      </w:r>
      <w:r>
        <w:rPr>
          <w:rFonts w:ascii="Times New Roman" w:hAnsi="Times New Roman"/>
          <w:sz w:val="28"/>
          <w:szCs w:val="28"/>
        </w:rPr>
        <w:t>1</w:t>
      </w:r>
      <w:r w:rsidRPr="00111AA5">
        <w:rPr>
          <w:rFonts w:ascii="Times New Roman" w:hAnsi="Times New Roman"/>
          <w:sz w:val="28"/>
          <w:szCs w:val="28"/>
        </w:rPr>
        <w:t>]</w:t>
      </w:r>
    </w:p>
    <w:p w:rsidR="00B53361" w:rsidRDefault="00B53361" w:rsidP="009373B7">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Устойчивость организации, функционирующей в рыночной экономике, является одним из важнейших факторов оценки ее конкурентоспособности.</w:t>
      </w:r>
    </w:p>
    <w:p w:rsidR="00B53361" w:rsidRDefault="00B53361" w:rsidP="009373B7">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sidRPr="009373B7">
        <w:rPr>
          <w:rFonts w:ascii="Times New Roman" w:hAnsi="Times New Roman"/>
          <w:sz w:val="28"/>
          <w:szCs w:val="28"/>
        </w:rPr>
        <w:t>Существует большое количество определений финансовой устойчивости</w:t>
      </w:r>
      <w:r>
        <w:rPr>
          <w:rFonts w:ascii="Times New Roman" w:hAnsi="Times New Roman"/>
          <w:sz w:val="28"/>
          <w:szCs w:val="28"/>
        </w:rPr>
        <w:t xml:space="preserve"> в экономической литературе. Однако, можно отметить, что все авторы сходятся в том, что финансово устойчивая организация имеет стабильную выручку, гарантирующую ее платежеспособность. </w:t>
      </w:r>
    </w:p>
    <w:p w:rsidR="00B53361" w:rsidRDefault="00B53361" w:rsidP="009373B7">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В современных условиях, при большом количестве партнеров у организации, денежные поступления за поставленную продукцию не всегда поступают в срок. Следовательно, и сама организация может несвоевременно погашать свои обязательства. От чего и страдают показатели финансовой устойчивости организации, что в свою очередь, негативно отражается на оценке ее кредитоспособности, инвестиционной привлекательности и т.д. </w:t>
      </w:r>
    </w:p>
    <w:p w:rsidR="00B53361" w:rsidRDefault="00B53361" w:rsidP="009373B7">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sidRPr="003B2D07">
        <w:rPr>
          <w:rFonts w:ascii="Times New Roman" w:hAnsi="Times New Roman"/>
          <w:sz w:val="28"/>
          <w:szCs w:val="28"/>
        </w:rPr>
        <w:t xml:space="preserve">Финансовая устойчивость организаций, по </w:t>
      </w:r>
      <w:r>
        <w:rPr>
          <w:rFonts w:ascii="Times New Roman" w:hAnsi="Times New Roman"/>
          <w:sz w:val="28"/>
          <w:szCs w:val="28"/>
        </w:rPr>
        <w:t xml:space="preserve">моему </w:t>
      </w:r>
      <w:r w:rsidRPr="003B2D07">
        <w:rPr>
          <w:rFonts w:ascii="Times New Roman" w:hAnsi="Times New Roman"/>
          <w:sz w:val="28"/>
          <w:szCs w:val="28"/>
        </w:rPr>
        <w:t>мнению, может быть определена как понятие, отражающее стабильную финансово-хозяйственную деятельность, характеризующуюся стабильным объемом заказов и продаж, своевременным поступлением выручки о</w:t>
      </w:r>
      <w:r>
        <w:rPr>
          <w:rFonts w:ascii="Times New Roman" w:hAnsi="Times New Roman"/>
          <w:sz w:val="28"/>
          <w:szCs w:val="28"/>
        </w:rPr>
        <w:t>т продажи продукции, дающей воз</w:t>
      </w:r>
      <w:r w:rsidRPr="003B2D07">
        <w:rPr>
          <w:rFonts w:ascii="Times New Roman" w:hAnsi="Times New Roman"/>
          <w:sz w:val="28"/>
          <w:szCs w:val="28"/>
        </w:rPr>
        <w:t>можность отвечать по своим обязательствам.</w:t>
      </w:r>
    </w:p>
    <w:p w:rsidR="00B53361" w:rsidRDefault="00B53361" w:rsidP="009373B7">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Также нет единства мнений авторов в финансово-экономической литературе о </w:t>
      </w:r>
      <w:r w:rsidRPr="00DF1137">
        <w:rPr>
          <w:rFonts w:ascii="Times New Roman" w:hAnsi="Times New Roman"/>
          <w:sz w:val="28"/>
          <w:szCs w:val="28"/>
        </w:rPr>
        <w:t>содержан</w:t>
      </w:r>
      <w:r>
        <w:rPr>
          <w:rFonts w:ascii="Times New Roman" w:hAnsi="Times New Roman"/>
          <w:sz w:val="28"/>
          <w:szCs w:val="28"/>
        </w:rPr>
        <w:t>ии и методике проведения оценки</w:t>
      </w:r>
      <w:r w:rsidRPr="00DF1137">
        <w:rPr>
          <w:rFonts w:ascii="Times New Roman" w:hAnsi="Times New Roman"/>
          <w:sz w:val="28"/>
          <w:szCs w:val="28"/>
        </w:rPr>
        <w:t xml:space="preserve"> финансовой устойчивости предприятия.</w:t>
      </w:r>
      <w:r>
        <w:rPr>
          <w:rFonts w:ascii="Times New Roman" w:hAnsi="Times New Roman"/>
          <w:sz w:val="28"/>
          <w:szCs w:val="28"/>
        </w:rPr>
        <w:t xml:space="preserve"> </w:t>
      </w:r>
      <w:r w:rsidRPr="00031027">
        <w:rPr>
          <w:rFonts w:ascii="Times New Roman" w:hAnsi="Times New Roman"/>
          <w:sz w:val="28"/>
          <w:szCs w:val="28"/>
        </w:rPr>
        <w:t>Кроме того, почти не существует каких-то единых норматив</w:t>
      </w:r>
      <w:r>
        <w:rPr>
          <w:rFonts w:ascii="Times New Roman" w:hAnsi="Times New Roman"/>
          <w:sz w:val="28"/>
          <w:szCs w:val="28"/>
        </w:rPr>
        <w:t xml:space="preserve">ных критериев для </w:t>
      </w:r>
      <w:r w:rsidRPr="00031027">
        <w:rPr>
          <w:rFonts w:ascii="Times New Roman" w:hAnsi="Times New Roman"/>
          <w:sz w:val="28"/>
          <w:szCs w:val="28"/>
        </w:rPr>
        <w:t>показателей</w:t>
      </w:r>
      <w:r>
        <w:rPr>
          <w:rFonts w:ascii="Times New Roman" w:hAnsi="Times New Roman"/>
          <w:sz w:val="28"/>
          <w:szCs w:val="28"/>
        </w:rPr>
        <w:t>, характеризующих финансовую устойчивость организации</w:t>
      </w:r>
      <w:r w:rsidRPr="00031027">
        <w:rPr>
          <w:rFonts w:ascii="Times New Roman" w:hAnsi="Times New Roman"/>
          <w:sz w:val="28"/>
          <w:szCs w:val="28"/>
        </w:rPr>
        <w:t xml:space="preserve">. Их </w:t>
      </w:r>
      <w:r>
        <w:rPr>
          <w:rFonts w:ascii="Times New Roman" w:hAnsi="Times New Roman"/>
          <w:sz w:val="28"/>
          <w:szCs w:val="28"/>
        </w:rPr>
        <w:t>приемлемый</w:t>
      </w:r>
      <w:r w:rsidRPr="00031027">
        <w:rPr>
          <w:rFonts w:ascii="Times New Roman" w:hAnsi="Times New Roman"/>
          <w:sz w:val="28"/>
          <w:szCs w:val="28"/>
        </w:rPr>
        <w:t xml:space="preserve"> уровень зависит от многих факторов: отраслевой принадлежнос</w:t>
      </w:r>
      <w:r>
        <w:rPr>
          <w:rFonts w:ascii="Times New Roman" w:hAnsi="Times New Roman"/>
          <w:sz w:val="28"/>
          <w:szCs w:val="28"/>
        </w:rPr>
        <w:t>ти организации, условий кредитования, с</w:t>
      </w:r>
      <w:r w:rsidRPr="00031027">
        <w:rPr>
          <w:rFonts w:ascii="Times New Roman" w:hAnsi="Times New Roman"/>
          <w:sz w:val="28"/>
          <w:szCs w:val="28"/>
        </w:rPr>
        <w:t xml:space="preserve">ложившейся структуры источников </w:t>
      </w:r>
      <w:r>
        <w:rPr>
          <w:rFonts w:ascii="Times New Roman" w:hAnsi="Times New Roman"/>
          <w:sz w:val="28"/>
          <w:szCs w:val="28"/>
        </w:rPr>
        <w:t>средств, оборачиваемости оборот</w:t>
      </w:r>
      <w:r w:rsidRPr="00031027">
        <w:rPr>
          <w:rFonts w:ascii="Times New Roman" w:hAnsi="Times New Roman"/>
          <w:sz w:val="28"/>
          <w:szCs w:val="28"/>
        </w:rPr>
        <w:t xml:space="preserve">ных активов, репутации организации и т.д. Поэтому </w:t>
      </w:r>
      <w:r>
        <w:rPr>
          <w:rFonts w:ascii="Times New Roman" w:hAnsi="Times New Roman"/>
          <w:sz w:val="28"/>
          <w:szCs w:val="28"/>
        </w:rPr>
        <w:t>нормативный уровень</w:t>
      </w:r>
      <w:r w:rsidRPr="00031027">
        <w:rPr>
          <w:rFonts w:ascii="Times New Roman" w:hAnsi="Times New Roman"/>
          <w:sz w:val="28"/>
          <w:szCs w:val="28"/>
        </w:rPr>
        <w:t xml:space="preserve"> значений коэффициентов, оценка их динамики и напр</w:t>
      </w:r>
      <w:r>
        <w:rPr>
          <w:rFonts w:ascii="Times New Roman" w:hAnsi="Times New Roman"/>
          <w:sz w:val="28"/>
          <w:szCs w:val="28"/>
        </w:rPr>
        <w:t>авлений изменения могут быть ус</w:t>
      </w:r>
      <w:r w:rsidRPr="00031027">
        <w:rPr>
          <w:rFonts w:ascii="Times New Roman" w:hAnsi="Times New Roman"/>
          <w:sz w:val="28"/>
          <w:szCs w:val="28"/>
        </w:rPr>
        <w:t>тановлены только для конкретного предпр</w:t>
      </w:r>
      <w:r>
        <w:rPr>
          <w:rFonts w:ascii="Times New Roman" w:hAnsi="Times New Roman"/>
          <w:sz w:val="28"/>
          <w:szCs w:val="28"/>
        </w:rPr>
        <w:t>иятия. С учетом условий его деятельности в</w:t>
      </w:r>
      <w:r w:rsidRPr="008E1BE4">
        <w:rPr>
          <w:rFonts w:ascii="Times New Roman" w:hAnsi="Times New Roman"/>
          <w:sz w:val="28"/>
          <w:szCs w:val="28"/>
        </w:rPr>
        <w:t>озможны</w:t>
      </w:r>
      <w:r>
        <w:rPr>
          <w:rFonts w:ascii="Times New Roman" w:hAnsi="Times New Roman"/>
          <w:sz w:val="28"/>
          <w:szCs w:val="28"/>
        </w:rPr>
        <w:t xml:space="preserve"> </w:t>
      </w:r>
      <w:r w:rsidRPr="008E1BE4">
        <w:rPr>
          <w:rFonts w:ascii="Times New Roman" w:hAnsi="Times New Roman"/>
          <w:sz w:val="28"/>
          <w:szCs w:val="28"/>
        </w:rPr>
        <w:t xml:space="preserve">некоторые сопоставления по </w:t>
      </w:r>
      <w:r>
        <w:rPr>
          <w:rFonts w:ascii="Times New Roman" w:hAnsi="Times New Roman"/>
          <w:sz w:val="28"/>
          <w:szCs w:val="28"/>
        </w:rPr>
        <w:t>организациям одинаковой специализации.</w:t>
      </w:r>
    </w:p>
    <w:p w:rsidR="00B53361" w:rsidRPr="002C1298" w:rsidRDefault="00B53361" w:rsidP="002C1298">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sidRPr="002C1298">
        <w:rPr>
          <w:rFonts w:ascii="Times New Roman" w:hAnsi="Times New Roman"/>
          <w:sz w:val="28"/>
          <w:szCs w:val="28"/>
        </w:rPr>
        <w:t xml:space="preserve">Перерабатывающая и пищевая промышленность России является </w:t>
      </w:r>
      <w:r>
        <w:rPr>
          <w:rFonts w:ascii="Times New Roman" w:hAnsi="Times New Roman"/>
          <w:sz w:val="28"/>
          <w:szCs w:val="28"/>
        </w:rPr>
        <w:t xml:space="preserve">важной отраслью экономики страны. Она тесно связана с сельским хозяйством, так как является основным потребителем сельскохозяйственной продукции. Состояние и объемы производства перерабатывающей и пищевой промышленности определяют продовольственную безопасность в России, которой в последнее время государство уделяет особое внимание. </w:t>
      </w:r>
      <w:r w:rsidRPr="002C1298">
        <w:rPr>
          <w:rFonts w:ascii="Times New Roman" w:hAnsi="Times New Roman"/>
          <w:sz w:val="28"/>
          <w:szCs w:val="28"/>
        </w:rPr>
        <w:t>95 % всего потребляемого в России продовольствия</w:t>
      </w:r>
      <w:r>
        <w:rPr>
          <w:rFonts w:ascii="Times New Roman" w:hAnsi="Times New Roman"/>
          <w:sz w:val="28"/>
          <w:szCs w:val="28"/>
        </w:rPr>
        <w:t xml:space="preserve"> – это продукция пищевой и перерабатывающей промышленности</w:t>
      </w:r>
      <w:r w:rsidRPr="002C1298">
        <w:rPr>
          <w:rFonts w:ascii="Times New Roman" w:hAnsi="Times New Roman"/>
          <w:sz w:val="28"/>
          <w:szCs w:val="28"/>
        </w:rPr>
        <w:t xml:space="preserve">. Население же тратит на него примерно ¾ от своих доходов. </w:t>
      </w:r>
    </w:p>
    <w:p w:rsidR="00B53361" w:rsidRDefault="00B53361" w:rsidP="009373B7">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Предприятия по производству хлеба и мучных кондитерских изделий в 2016 году имели долю 7 % в общей выручке предприятий пищевой и перерабатывающей промышленность, которая составила 6,2 трлн руб. </w:t>
      </w:r>
    </w:p>
    <w:p w:rsidR="00B53361" w:rsidRDefault="00B53361" w:rsidP="009373B7">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Хлеб – это уникальный продукт, удовлетворяющий</w:t>
      </w:r>
      <w:r w:rsidRPr="001E1508">
        <w:rPr>
          <w:rFonts w:ascii="Times New Roman" w:hAnsi="Times New Roman"/>
          <w:sz w:val="28"/>
          <w:szCs w:val="28"/>
        </w:rPr>
        <w:t xml:space="preserve"> потребность человека в калориях на 30 %. </w:t>
      </w:r>
      <w:r>
        <w:rPr>
          <w:rFonts w:ascii="Times New Roman" w:hAnsi="Times New Roman"/>
          <w:sz w:val="28"/>
          <w:szCs w:val="28"/>
        </w:rPr>
        <w:t xml:space="preserve">Он также является социально значимым продуктом питания. Поэтому организации, производящие хлеб и хлебобулочные изделия – важная составляющая экономики страны, а цены на </w:t>
      </w:r>
      <w:r w:rsidRPr="00452684">
        <w:rPr>
          <w:rFonts w:ascii="Times New Roman" w:hAnsi="Times New Roman"/>
          <w:sz w:val="28"/>
          <w:szCs w:val="28"/>
        </w:rPr>
        <w:t>хлеб</w:t>
      </w:r>
      <w:r>
        <w:rPr>
          <w:rFonts w:ascii="Times New Roman" w:hAnsi="Times New Roman"/>
          <w:sz w:val="28"/>
          <w:szCs w:val="28"/>
        </w:rPr>
        <w:t xml:space="preserve">обулочную продукцию напрямую зависят от их стабильного устойчивого финансового состояния. </w:t>
      </w:r>
    </w:p>
    <w:p w:rsidR="00B53361" w:rsidRPr="002E488B" w:rsidRDefault="00B53361" w:rsidP="007B595D">
      <w:pPr>
        <w:spacing w:after="0" w:line="360" w:lineRule="auto"/>
        <w:ind w:firstLine="708"/>
        <w:jc w:val="both"/>
        <w:rPr>
          <w:rFonts w:ascii="Times New Roman" w:hAnsi="Times New Roman"/>
          <w:sz w:val="28"/>
          <w:szCs w:val="28"/>
        </w:rPr>
      </w:pPr>
      <w:r>
        <w:rPr>
          <w:rFonts w:ascii="Times New Roman" w:hAnsi="Times New Roman"/>
          <w:sz w:val="28"/>
          <w:szCs w:val="28"/>
        </w:rPr>
        <w:t>Для оценки финансовой устойчивости были взяты 3 организации хлебопекарной промышленности Краснодарского края, являющиеся крупными хлебозаводами с численностью работников</w:t>
      </w:r>
      <w:r w:rsidRPr="007B595D">
        <w:rPr>
          <w:rFonts w:ascii="Times New Roman" w:hAnsi="Times New Roman"/>
          <w:sz w:val="28"/>
          <w:szCs w:val="28"/>
        </w:rPr>
        <w:t xml:space="preserve"> </w:t>
      </w:r>
      <w:r w:rsidRPr="002E488B">
        <w:rPr>
          <w:rFonts w:ascii="Times New Roman" w:hAnsi="Times New Roman"/>
          <w:sz w:val="28"/>
          <w:szCs w:val="28"/>
        </w:rPr>
        <w:t xml:space="preserve">на конец </w:t>
      </w:r>
      <w:smartTag w:uri="urn:schemas-microsoft-com:office:smarttags" w:element="metricconverter">
        <w:smartTagPr>
          <w:attr w:name="ProductID" w:val="2015 г"/>
        </w:smartTagPr>
        <w:r w:rsidRPr="002E488B">
          <w:rPr>
            <w:rFonts w:ascii="Times New Roman" w:hAnsi="Times New Roman"/>
            <w:sz w:val="28"/>
            <w:szCs w:val="28"/>
          </w:rPr>
          <w:t>2015 г</w:t>
        </w:r>
      </w:smartTag>
      <w:r w:rsidRPr="002E488B">
        <w:rPr>
          <w:rFonts w:ascii="Times New Roman" w:hAnsi="Times New Roman"/>
          <w:sz w:val="28"/>
          <w:szCs w:val="28"/>
        </w:rPr>
        <w:t>.</w:t>
      </w:r>
      <w:r>
        <w:rPr>
          <w:rFonts w:ascii="Times New Roman" w:hAnsi="Times New Roman"/>
          <w:sz w:val="28"/>
          <w:szCs w:val="28"/>
        </w:rPr>
        <w:t xml:space="preserve">: </w:t>
      </w:r>
      <w:r w:rsidRPr="002E488B">
        <w:rPr>
          <w:rFonts w:ascii="Times New Roman" w:hAnsi="Times New Roman"/>
          <w:sz w:val="28"/>
          <w:szCs w:val="28"/>
        </w:rPr>
        <w:t xml:space="preserve">268 человек </w:t>
      </w:r>
      <w:r>
        <w:rPr>
          <w:rFonts w:ascii="Times New Roman" w:hAnsi="Times New Roman"/>
          <w:sz w:val="28"/>
          <w:szCs w:val="28"/>
        </w:rPr>
        <w:t xml:space="preserve">– </w:t>
      </w:r>
      <w:r w:rsidRPr="002E488B">
        <w:rPr>
          <w:rFonts w:ascii="Times New Roman" w:hAnsi="Times New Roman"/>
          <w:sz w:val="28"/>
          <w:szCs w:val="28"/>
        </w:rPr>
        <w:t>в ОАО «Хлеб</w:t>
      </w:r>
      <w:r>
        <w:rPr>
          <w:rFonts w:ascii="Times New Roman" w:hAnsi="Times New Roman"/>
          <w:sz w:val="28"/>
          <w:szCs w:val="28"/>
        </w:rPr>
        <w:t>озавод №3», 450 человек работало</w:t>
      </w:r>
      <w:r w:rsidRPr="002E488B">
        <w:rPr>
          <w:rFonts w:ascii="Times New Roman" w:hAnsi="Times New Roman"/>
          <w:sz w:val="28"/>
          <w:szCs w:val="28"/>
        </w:rPr>
        <w:t xml:space="preserve"> в ООО «Хлеб-Сервис» и 467 человек – в ОАО «Новоросхлебкондитер».</w:t>
      </w:r>
    </w:p>
    <w:p w:rsidR="00B53361" w:rsidRDefault="00B53361" w:rsidP="009373B7">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Краснодарский край является одним из ведущих регионов </w:t>
      </w:r>
      <w:r w:rsidRPr="00483344">
        <w:rPr>
          <w:rFonts w:ascii="Times New Roman" w:hAnsi="Times New Roman"/>
          <w:sz w:val="28"/>
          <w:szCs w:val="28"/>
        </w:rPr>
        <w:t>по производству продукции хлебопекарной промышленности (табл</w:t>
      </w:r>
      <w:r>
        <w:rPr>
          <w:rFonts w:ascii="Times New Roman" w:hAnsi="Times New Roman"/>
          <w:sz w:val="28"/>
          <w:szCs w:val="28"/>
        </w:rPr>
        <w:t>.</w:t>
      </w:r>
      <w:r w:rsidRPr="00483344">
        <w:rPr>
          <w:rFonts w:ascii="Times New Roman" w:hAnsi="Times New Roman"/>
          <w:sz w:val="28"/>
          <w:szCs w:val="28"/>
        </w:rPr>
        <w:t xml:space="preserve"> </w:t>
      </w:r>
      <w:r>
        <w:rPr>
          <w:rFonts w:ascii="Times New Roman" w:hAnsi="Times New Roman"/>
          <w:sz w:val="28"/>
          <w:szCs w:val="28"/>
        </w:rPr>
        <w:t>1</w:t>
      </w:r>
      <w:r w:rsidRPr="00483344">
        <w:rPr>
          <w:rFonts w:ascii="Times New Roman" w:hAnsi="Times New Roman"/>
          <w:sz w:val="28"/>
          <w:szCs w:val="28"/>
        </w:rPr>
        <w:t>)</w:t>
      </w:r>
      <w:r>
        <w:rPr>
          <w:rFonts w:ascii="Times New Roman" w:hAnsi="Times New Roman"/>
          <w:sz w:val="28"/>
          <w:szCs w:val="28"/>
        </w:rPr>
        <w:t xml:space="preserve">. </w:t>
      </w:r>
    </w:p>
    <w:p w:rsidR="00B53361" w:rsidRDefault="00B53361" w:rsidP="004E5BCB">
      <w:pPr>
        <w:widowControl w:val="0"/>
        <w:shd w:val="clear" w:color="auto" w:fill="FFFFFF"/>
        <w:autoSpaceDE w:val="0"/>
        <w:autoSpaceDN w:val="0"/>
        <w:adjustRightInd w:val="0"/>
        <w:spacing w:after="0" w:line="360" w:lineRule="auto"/>
        <w:jc w:val="both"/>
        <w:rPr>
          <w:rFonts w:ascii="Times New Roman" w:hAnsi="Times New Roman"/>
          <w:sz w:val="28"/>
          <w:szCs w:val="28"/>
        </w:rPr>
      </w:pPr>
      <w:r w:rsidRPr="004E5BCB">
        <w:rPr>
          <w:rFonts w:ascii="Times New Roman" w:hAnsi="Times New Roman"/>
          <w:sz w:val="28"/>
          <w:szCs w:val="28"/>
        </w:rPr>
        <w:t xml:space="preserve">Таблица </w:t>
      </w:r>
      <w:r>
        <w:rPr>
          <w:rFonts w:ascii="Times New Roman" w:hAnsi="Times New Roman"/>
          <w:sz w:val="28"/>
          <w:szCs w:val="28"/>
        </w:rPr>
        <w:t>1</w:t>
      </w:r>
      <w:r w:rsidRPr="004E5BCB">
        <w:rPr>
          <w:rFonts w:ascii="Times New Roman" w:hAnsi="Times New Roman"/>
          <w:sz w:val="28"/>
          <w:szCs w:val="28"/>
        </w:rPr>
        <w:t xml:space="preserve"> – Ведущие регионы</w:t>
      </w:r>
      <w:r>
        <w:rPr>
          <w:rFonts w:ascii="Times New Roman" w:hAnsi="Times New Roman"/>
          <w:sz w:val="28"/>
          <w:szCs w:val="28"/>
        </w:rPr>
        <w:t xml:space="preserve"> России</w:t>
      </w:r>
      <w:r w:rsidRPr="004E5BCB">
        <w:rPr>
          <w:rFonts w:ascii="Times New Roman" w:hAnsi="Times New Roman"/>
          <w:sz w:val="28"/>
          <w:szCs w:val="28"/>
        </w:rPr>
        <w:t xml:space="preserve"> по производству хлеба и хлебобулочных изделий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7"/>
        <w:gridCol w:w="5529"/>
        <w:gridCol w:w="1559"/>
        <w:gridCol w:w="1417"/>
      </w:tblGrid>
      <w:tr w:rsidR="00B53361" w:rsidRPr="004E5BCB" w:rsidTr="00191228">
        <w:tc>
          <w:tcPr>
            <w:tcW w:w="567" w:type="dxa"/>
          </w:tcPr>
          <w:p w:rsidR="00B53361" w:rsidRPr="00191228" w:rsidRDefault="00B53361" w:rsidP="00191228">
            <w:pPr>
              <w:spacing w:after="0"/>
              <w:contextualSpacing/>
              <w:rPr>
                <w:rFonts w:ascii="Times New Roman" w:hAnsi="Times New Roman"/>
                <w:sz w:val="24"/>
                <w:szCs w:val="24"/>
              </w:rPr>
            </w:pPr>
            <w:r w:rsidRPr="00191228">
              <w:rPr>
                <w:rFonts w:ascii="Times New Roman" w:hAnsi="Times New Roman"/>
                <w:sz w:val="24"/>
                <w:szCs w:val="24"/>
              </w:rPr>
              <w:t>№</w:t>
            </w:r>
          </w:p>
        </w:tc>
        <w:tc>
          <w:tcPr>
            <w:tcW w:w="5529" w:type="dxa"/>
          </w:tcPr>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bCs/>
              </w:rPr>
              <w:t>Ведущие регионы по производству хлеба и хлебобулочных изделий в 2016 г.</w:t>
            </w:r>
          </w:p>
        </w:tc>
        <w:tc>
          <w:tcPr>
            <w:tcW w:w="1559" w:type="dxa"/>
          </w:tcPr>
          <w:p w:rsidR="00B53361" w:rsidRPr="00191228" w:rsidRDefault="00B53361" w:rsidP="00191228">
            <w:pPr>
              <w:spacing w:after="0"/>
              <w:contextualSpacing/>
              <w:rPr>
                <w:rFonts w:ascii="Times New Roman" w:hAnsi="Times New Roman"/>
                <w:sz w:val="24"/>
                <w:szCs w:val="24"/>
              </w:rPr>
            </w:pPr>
            <w:r w:rsidRPr="00191228">
              <w:rPr>
                <w:rFonts w:ascii="Times New Roman" w:hAnsi="Times New Roman"/>
                <w:sz w:val="24"/>
                <w:szCs w:val="24"/>
              </w:rPr>
              <w:t>Тыс. тонн</w:t>
            </w:r>
          </w:p>
        </w:tc>
        <w:tc>
          <w:tcPr>
            <w:tcW w:w="1417" w:type="dxa"/>
          </w:tcPr>
          <w:p w:rsidR="00B53361" w:rsidRPr="00191228" w:rsidRDefault="00B53361" w:rsidP="00191228">
            <w:pPr>
              <w:spacing w:after="0"/>
              <w:contextualSpacing/>
              <w:rPr>
                <w:rFonts w:ascii="Times New Roman" w:hAnsi="Times New Roman"/>
                <w:sz w:val="24"/>
                <w:szCs w:val="24"/>
              </w:rPr>
            </w:pPr>
            <w:r w:rsidRPr="00191228">
              <w:rPr>
                <w:rFonts w:ascii="Times New Roman" w:hAnsi="Times New Roman"/>
                <w:sz w:val="24"/>
                <w:szCs w:val="24"/>
              </w:rPr>
              <w:t>Доля в РФ</w:t>
            </w:r>
          </w:p>
        </w:tc>
      </w:tr>
      <w:tr w:rsidR="00B53361" w:rsidRPr="004E5BCB" w:rsidTr="00191228">
        <w:tc>
          <w:tcPr>
            <w:tcW w:w="567" w:type="dxa"/>
          </w:tcPr>
          <w:p w:rsidR="00B53361" w:rsidRPr="00191228" w:rsidRDefault="00B53361" w:rsidP="00191228">
            <w:pPr>
              <w:spacing w:after="0"/>
              <w:contextualSpacing/>
              <w:jc w:val="both"/>
              <w:rPr>
                <w:rFonts w:ascii="Times New Roman" w:hAnsi="Times New Roman"/>
                <w:sz w:val="24"/>
                <w:szCs w:val="24"/>
              </w:rPr>
            </w:pPr>
            <w:r w:rsidRPr="00191228">
              <w:rPr>
                <w:rFonts w:ascii="Times New Roman" w:hAnsi="Times New Roman"/>
                <w:sz w:val="24"/>
                <w:szCs w:val="24"/>
              </w:rPr>
              <w:t>1</w:t>
            </w:r>
          </w:p>
        </w:tc>
        <w:tc>
          <w:tcPr>
            <w:tcW w:w="5529" w:type="dxa"/>
          </w:tcPr>
          <w:p w:rsidR="00B53361" w:rsidRPr="00191228" w:rsidRDefault="00B53361" w:rsidP="00191228">
            <w:pPr>
              <w:spacing w:after="0"/>
              <w:contextualSpacing/>
              <w:jc w:val="both"/>
              <w:rPr>
                <w:rFonts w:ascii="Times New Roman" w:hAnsi="Times New Roman"/>
                <w:sz w:val="24"/>
                <w:szCs w:val="24"/>
              </w:rPr>
            </w:pPr>
            <w:r w:rsidRPr="00191228">
              <w:rPr>
                <w:rFonts w:ascii="Times New Roman" w:hAnsi="Times New Roman"/>
                <w:sz w:val="24"/>
                <w:szCs w:val="24"/>
              </w:rPr>
              <w:t>г. Москва</w:t>
            </w:r>
          </w:p>
        </w:tc>
        <w:tc>
          <w:tcPr>
            <w:tcW w:w="1559" w:type="dxa"/>
          </w:tcPr>
          <w:p w:rsidR="00B53361" w:rsidRPr="00191228" w:rsidRDefault="00B53361" w:rsidP="00191228">
            <w:pPr>
              <w:spacing w:after="0"/>
              <w:contextualSpacing/>
              <w:rPr>
                <w:rFonts w:ascii="Times New Roman" w:hAnsi="Times New Roman"/>
                <w:sz w:val="24"/>
                <w:szCs w:val="24"/>
              </w:rPr>
            </w:pPr>
            <w:r w:rsidRPr="00191228">
              <w:rPr>
                <w:rFonts w:ascii="Times New Roman" w:hAnsi="Times New Roman"/>
                <w:sz w:val="24"/>
                <w:szCs w:val="24"/>
              </w:rPr>
              <w:t>435,3</w:t>
            </w:r>
          </w:p>
        </w:tc>
        <w:tc>
          <w:tcPr>
            <w:tcW w:w="1417" w:type="dxa"/>
          </w:tcPr>
          <w:p w:rsidR="00B53361" w:rsidRPr="00191228" w:rsidRDefault="00B53361" w:rsidP="00191228">
            <w:pPr>
              <w:spacing w:after="0"/>
              <w:contextualSpacing/>
              <w:rPr>
                <w:rFonts w:ascii="Times New Roman" w:hAnsi="Times New Roman"/>
                <w:sz w:val="24"/>
                <w:szCs w:val="24"/>
              </w:rPr>
            </w:pPr>
            <w:r w:rsidRPr="00191228">
              <w:rPr>
                <w:rFonts w:ascii="Times New Roman" w:hAnsi="Times New Roman"/>
                <w:sz w:val="24"/>
                <w:szCs w:val="24"/>
              </w:rPr>
              <w:t>6,6 %</w:t>
            </w:r>
          </w:p>
        </w:tc>
      </w:tr>
      <w:tr w:rsidR="00B53361" w:rsidRPr="004E5BCB" w:rsidTr="00191228">
        <w:tc>
          <w:tcPr>
            <w:tcW w:w="567" w:type="dxa"/>
          </w:tcPr>
          <w:p w:rsidR="00B53361" w:rsidRPr="00191228" w:rsidRDefault="00B53361" w:rsidP="00191228">
            <w:pPr>
              <w:spacing w:after="0"/>
              <w:contextualSpacing/>
              <w:jc w:val="both"/>
              <w:rPr>
                <w:rFonts w:ascii="Times New Roman" w:hAnsi="Times New Roman"/>
                <w:sz w:val="24"/>
                <w:szCs w:val="24"/>
              </w:rPr>
            </w:pPr>
            <w:r w:rsidRPr="00191228">
              <w:rPr>
                <w:rFonts w:ascii="Times New Roman" w:hAnsi="Times New Roman"/>
                <w:sz w:val="24"/>
                <w:szCs w:val="24"/>
              </w:rPr>
              <w:t>2</w:t>
            </w:r>
          </w:p>
        </w:tc>
        <w:tc>
          <w:tcPr>
            <w:tcW w:w="5529" w:type="dxa"/>
          </w:tcPr>
          <w:p w:rsidR="00B53361" w:rsidRPr="00191228" w:rsidRDefault="00B53361" w:rsidP="00191228">
            <w:pPr>
              <w:spacing w:after="0"/>
              <w:contextualSpacing/>
              <w:jc w:val="both"/>
              <w:rPr>
                <w:rFonts w:ascii="Times New Roman" w:hAnsi="Times New Roman"/>
                <w:sz w:val="24"/>
                <w:szCs w:val="24"/>
              </w:rPr>
            </w:pPr>
            <w:r w:rsidRPr="00191228">
              <w:rPr>
                <w:rFonts w:ascii="Times New Roman" w:hAnsi="Times New Roman"/>
                <w:sz w:val="24"/>
                <w:szCs w:val="24"/>
              </w:rPr>
              <w:t>Московская область</w:t>
            </w:r>
          </w:p>
        </w:tc>
        <w:tc>
          <w:tcPr>
            <w:tcW w:w="1559" w:type="dxa"/>
          </w:tcPr>
          <w:p w:rsidR="00B53361" w:rsidRPr="00191228" w:rsidRDefault="00B53361" w:rsidP="00191228">
            <w:pPr>
              <w:spacing w:after="0"/>
              <w:contextualSpacing/>
              <w:rPr>
                <w:rFonts w:ascii="Times New Roman" w:hAnsi="Times New Roman"/>
                <w:sz w:val="24"/>
                <w:szCs w:val="24"/>
              </w:rPr>
            </w:pPr>
            <w:r w:rsidRPr="00191228">
              <w:rPr>
                <w:rFonts w:ascii="Times New Roman" w:hAnsi="Times New Roman"/>
                <w:sz w:val="24"/>
                <w:szCs w:val="24"/>
              </w:rPr>
              <w:t>383,1</w:t>
            </w:r>
          </w:p>
        </w:tc>
        <w:tc>
          <w:tcPr>
            <w:tcW w:w="1417" w:type="dxa"/>
          </w:tcPr>
          <w:p w:rsidR="00B53361" w:rsidRPr="00191228" w:rsidRDefault="00B53361" w:rsidP="00191228">
            <w:pPr>
              <w:spacing w:after="0"/>
              <w:contextualSpacing/>
              <w:rPr>
                <w:rFonts w:ascii="Times New Roman" w:hAnsi="Times New Roman"/>
                <w:sz w:val="24"/>
                <w:szCs w:val="24"/>
              </w:rPr>
            </w:pPr>
            <w:r w:rsidRPr="00191228">
              <w:rPr>
                <w:rFonts w:ascii="Times New Roman" w:hAnsi="Times New Roman"/>
                <w:sz w:val="24"/>
                <w:szCs w:val="24"/>
              </w:rPr>
              <w:t>5,8 %</w:t>
            </w:r>
          </w:p>
        </w:tc>
      </w:tr>
      <w:tr w:rsidR="00B53361" w:rsidRPr="004E5BCB" w:rsidTr="00191228">
        <w:tc>
          <w:tcPr>
            <w:tcW w:w="567" w:type="dxa"/>
          </w:tcPr>
          <w:p w:rsidR="00B53361" w:rsidRPr="00191228" w:rsidRDefault="00B53361" w:rsidP="00191228">
            <w:pPr>
              <w:spacing w:after="0"/>
              <w:contextualSpacing/>
              <w:jc w:val="both"/>
              <w:rPr>
                <w:rFonts w:ascii="Times New Roman" w:hAnsi="Times New Roman"/>
                <w:sz w:val="24"/>
                <w:szCs w:val="24"/>
              </w:rPr>
            </w:pPr>
            <w:r w:rsidRPr="00191228">
              <w:rPr>
                <w:rFonts w:ascii="Times New Roman" w:hAnsi="Times New Roman"/>
                <w:sz w:val="24"/>
                <w:szCs w:val="24"/>
              </w:rPr>
              <w:t>3</w:t>
            </w:r>
          </w:p>
        </w:tc>
        <w:tc>
          <w:tcPr>
            <w:tcW w:w="5529" w:type="dxa"/>
          </w:tcPr>
          <w:p w:rsidR="00B53361" w:rsidRPr="00191228" w:rsidRDefault="00B53361" w:rsidP="00191228">
            <w:pPr>
              <w:spacing w:after="0"/>
              <w:contextualSpacing/>
              <w:jc w:val="both"/>
              <w:rPr>
                <w:rFonts w:ascii="Times New Roman" w:hAnsi="Times New Roman"/>
                <w:sz w:val="24"/>
                <w:szCs w:val="24"/>
              </w:rPr>
            </w:pPr>
            <w:r w:rsidRPr="00191228">
              <w:rPr>
                <w:rFonts w:ascii="Times New Roman" w:hAnsi="Times New Roman"/>
                <w:sz w:val="24"/>
                <w:szCs w:val="24"/>
              </w:rPr>
              <w:t>г. Санкт-Петербург</w:t>
            </w:r>
          </w:p>
        </w:tc>
        <w:tc>
          <w:tcPr>
            <w:tcW w:w="1559" w:type="dxa"/>
          </w:tcPr>
          <w:p w:rsidR="00B53361" w:rsidRPr="00191228" w:rsidRDefault="00B53361" w:rsidP="00191228">
            <w:pPr>
              <w:spacing w:after="0"/>
              <w:contextualSpacing/>
              <w:rPr>
                <w:rFonts w:ascii="Times New Roman" w:hAnsi="Times New Roman"/>
                <w:sz w:val="24"/>
                <w:szCs w:val="24"/>
              </w:rPr>
            </w:pPr>
            <w:r w:rsidRPr="00191228">
              <w:rPr>
                <w:rFonts w:ascii="Times New Roman" w:hAnsi="Times New Roman"/>
                <w:sz w:val="24"/>
                <w:szCs w:val="24"/>
              </w:rPr>
              <w:t>306,8</w:t>
            </w:r>
          </w:p>
        </w:tc>
        <w:tc>
          <w:tcPr>
            <w:tcW w:w="1417" w:type="dxa"/>
          </w:tcPr>
          <w:p w:rsidR="00B53361" w:rsidRPr="00191228" w:rsidRDefault="00B53361" w:rsidP="00191228">
            <w:pPr>
              <w:spacing w:after="0"/>
              <w:contextualSpacing/>
              <w:rPr>
                <w:rFonts w:ascii="Times New Roman" w:hAnsi="Times New Roman"/>
                <w:sz w:val="24"/>
                <w:szCs w:val="24"/>
              </w:rPr>
            </w:pPr>
            <w:r w:rsidRPr="00191228">
              <w:rPr>
                <w:rFonts w:ascii="Times New Roman" w:hAnsi="Times New Roman"/>
                <w:sz w:val="24"/>
                <w:szCs w:val="24"/>
              </w:rPr>
              <w:t>4,6 %</w:t>
            </w:r>
          </w:p>
        </w:tc>
      </w:tr>
      <w:tr w:rsidR="00B53361" w:rsidRPr="004E5BCB" w:rsidTr="00191228">
        <w:tc>
          <w:tcPr>
            <w:tcW w:w="567" w:type="dxa"/>
          </w:tcPr>
          <w:p w:rsidR="00B53361" w:rsidRPr="00191228" w:rsidRDefault="00B53361" w:rsidP="00191228">
            <w:pPr>
              <w:spacing w:after="0"/>
              <w:contextualSpacing/>
              <w:jc w:val="both"/>
              <w:rPr>
                <w:rFonts w:ascii="Times New Roman" w:hAnsi="Times New Roman"/>
                <w:sz w:val="24"/>
                <w:szCs w:val="24"/>
              </w:rPr>
            </w:pPr>
            <w:r w:rsidRPr="00191228">
              <w:rPr>
                <w:rFonts w:ascii="Times New Roman" w:hAnsi="Times New Roman"/>
                <w:sz w:val="24"/>
                <w:szCs w:val="24"/>
              </w:rPr>
              <w:t>4</w:t>
            </w:r>
          </w:p>
        </w:tc>
        <w:tc>
          <w:tcPr>
            <w:tcW w:w="5529" w:type="dxa"/>
          </w:tcPr>
          <w:p w:rsidR="00B53361" w:rsidRPr="00191228" w:rsidRDefault="00B53361" w:rsidP="00191228">
            <w:pPr>
              <w:spacing w:after="0"/>
              <w:contextualSpacing/>
              <w:jc w:val="both"/>
              <w:rPr>
                <w:rFonts w:ascii="Times New Roman" w:hAnsi="Times New Roman"/>
                <w:sz w:val="24"/>
                <w:szCs w:val="24"/>
              </w:rPr>
            </w:pPr>
            <w:r w:rsidRPr="00191228">
              <w:rPr>
                <w:rFonts w:ascii="Times New Roman" w:hAnsi="Times New Roman"/>
                <w:sz w:val="24"/>
                <w:szCs w:val="24"/>
              </w:rPr>
              <w:t>Краснодарский край</w:t>
            </w:r>
          </w:p>
        </w:tc>
        <w:tc>
          <w:tcPr>
            <w:tcW w:w="1559" w:type="dxa"/>
          </w:tcPr>
          <w:p w:rsidR="00B53361" w:rsidRPr="00191228" w:rsidRDefault="00B53361" w:rsidP="00191228">
            <w:pPr>
              <w:spacing w:after="0"/>
              <w:contextualSpacing/>
              <w:rPr>
                <w:rFonts w:ascii="Times New Roman" w:hAnsi="Times New Roman"/>
                <w:sz w:val="24"/>
                <w:szCs w:val="24"/>
              </w:rPr>
            </w:pPr>
            <w:r w:rsidRPr="00191228">
              <w:rPr>
                <w:rFonts w:ascii="Times New Roman" w:hAnsi="Times New Roman"/>
                <w:sz w:val="24"/>
                <w:szCs w:val="24"/>
              </w:rPr>
              <w:t>301,9</w:t>
            </w:r>
          </w:p>
        </w:tc>
        <w:tc>
          <w:tcPr>
            <w:tcW w:w="1417" w:type="dxa"/>
          </w:tcPr>
          <w:p w:rsidR="00B53361" w:rsidRPr="00191228" w:rsidRDefault="00B53361" w:rsidP="00191228">
            <w:pPr>
              <w:spacing w:after="0"/>
              <w:contextualSpacing/>
              <w:rPr>
                <w:rFonts w:ascii="Times New Roman" w:hAnsi="Times New Roman"/>
                <w:sz w:val="24"/>
                <w:szCs w:val="24"/>
              </w:rPr>
            </w:pPr>
            <w:r w:rsidRPr="00191228">
              <w:rPr>
                <w:rFonts w:ascii="Times New Roman" w:hAnsi="Times New Roman"/>
                <w:sz w:val="24"/>
                <w:szCs w:val="24"/>
              </w:rPr>
              <w:t>4,5 %</w:t>
            </w:r>
          </w:p>
        </w:tc>
      </w:tr>
      <w:tr w:rsidR="00B53361" w:rsidRPr="004E5BCB" w:rsidTr="00191228">
        <w:tc>
          <w:tcPr>
            <w:tcW w:w="567" w:type="dxa"/>
          </w:tcPr>
          <w:p w:rsidR="00B53361" w:rsidRPr="00191228" w:rsidRDefault="00B53361" w:rsidP="00191228">
            <w:pPr>
              <w:spacing w:after="0"/>
              <w:contextualSpacing/>
              <w:jc w:val="both"/>
              <w:rPr>
                <w:rFonts w:ascii="Times New Roman" w:hAnsi="Times New Roman"/>
                <w:sz w:val="24"/>
                <w:szCs w:val="24"/>
              </w:rPr>
            </w:pPr>
            <w:r w:rsidRPr="00191228">
              <w:rPr>
                <w:rFonts w:ascii="Times New Roman" w:hAnsi="Times New Roman"/>
                <w:sz w:val="24"/>
                <w:szCs w:val="24"/>
              </w:rPr>
              <w:t>5</w:t>
            </w:r>
          </w:p>
        </w:tc>
        <w:tc>
          <w:tcPr>
            <w:tcW w:w="5529" w:type="dxa"/>
          </w:tcPr>
          <w:p w:rsidR="00B53361" w:rsidRPr="00191228" w:rsidRDefault="00B53361" w:rsidP="00191228">
            <w:pPr>
              <w:spacing w:after="0"/>
              <w:contextualSpacing/>
              <w:jc w:val="both"/>
              <w:rPr>
                <w:rFonts w:ascii="Times New Roman" w:hAnsi="Times New Roman"/>
                <w:sz w:val="24"/>
                <w:szCs w:val="24"/>
              </w:rPr>
            </w:pPr>
            <w:r w:rsidRPr="00191228">
              <w:rPr>
                <w:rFonts w:ascii="Times New Roman" w:hAnsi="Times New Roman"/>
                <w:sz w:val="24"/>
                <w:szCs w:val="24"/>
              </w:rPr>
              <w:t>Ростовская область</w:t>
            </w:r>
          </w:p>
        </w:tc>
        <w:tc>
          <w:tcPr>
            <w:tcW w:w="1559" w:type="dxa"/>
          </w:tcPr>
          <w:p w:rsidR="00B53361" w:rsidRPr="00191228" w:rsidRDefault="00B53361" w:rsidP="00191228">
            <w:pPr>
              <w:spacing w:after="0"/>
              <w:contextualSpacing/>
              <w:rPr>
                <w:rFonts w:ascii="Times New Roman" w:hAnsi="Times New Roman"/>
                <w:sz w:val="24"/>
                <w:szCs w:val="24"/>
              </w:rPr>
            </w:pPr>
            <w:r w:rsidRPr="00191228">
              <w:rPr>
                <w:rFonts w:ascii="Times New Roman" w:hAnsi="Times New Roman"/>
                <w:sz w:val="24"/>
                <w:szCs w:val="24"/>
              </w:rPr>
              <w:t>213,1</w:t>
            </w:r>
          </w:p>
        </w:tc>
        <w:tc>
          <w:tcPr>
            <w:tcW w:w="1417" w:type="dxa"/>
          </w:tcPr>
          <w:p w:rsidR="00B53361" w:rsidRPr="00191228" w:rsidRDefault="00B53361" w:rsidP="00191228">
            <w:pPr>
              <w:spacing w:after="0"/>
              <w:contextualSpacing/>
              <w:rPr>
                <w:rFonts w:ascii="Times New Roman" w:hAnsi="Times New Roman"/>
                <w:sz w:val="24"/>
                <w:szCs w:val="24"/>
              </w:rPr>
            </w:pPr>
            <w:r w:rsidRPr="00191228">
              <w:rPr>
                <w:rFonts w:ascii="Times New Roman" w:hAnsi="Times New Roman"/>
                <w:sz w:val="24"/>
                <w:szCs w:val="24"/>
              </w:rPr>
              <w:t>3,2 %</w:t>
            </w:r>
          </w:p>
        </w:tc>
      </w:tr>
      <w:tr w:rsidR="00B53361" w:rsidRPr="004E5BCB" w:rsidTr="00191228">
        <w:tc>
          <w:tcPr>
            <w:tcW w:w="567" w:type="dxa"/>
          </w:tcPr>
          <w:p w:rsidR="00B53361" w:rsidRPr="00191228" w:rsidRDefault="00B53361" w:rsidP="00191228">
            <w:pPr>
              <w:spacing w:after="0"/>
              <w:contextualSpacing/>
              <w:jc w:val="both"/>
              <w:rPr>
                <w:rFonts w:ascii="Times New Roman" w:hAnsi="Times New Roman"/>
                <w:sz w:val="24"/>
                <w:szCs w:val="24"/>
              </w:rPr>
            </w:pPr>
          </w:p>
        </w:tc>
        <w:tc>
          <w:tcPr>
            <w:tcW w:w="5529" w:type="dxa"/>
          </w:tcPr>
          <w:p w:rsidR="00B53361" w:rsidRPr="00191228" w:rsidRDefault="00B53361" w:rsidP="00191228">
            <w:pPr>
              <w:spacing w:after="0"/>
              <w:contextualSpacing/>
              <w:jc w:val="both"/>
              <w:rPr>
                <w:rFonts w:ascii="Times New Roman" w:hAnsi="Times New Roman"/>
                <w:sz w:val="24"/>
                <w:szCs w:val="24"/>
              </w:rPr>
            </w:pPr>
            <w:r w:rsidRPr="00191228">
              <w:rPr>
                <w:rFonts w:ascii="Times New Roman" w:hAnsi="Times New Roman"/>
                <w:sz w:val="24"/>
                <w:szCs w:val="24"/>
              </w:rPr>
              <w:t>Итого по ведущим регионам</w:t>
            </w:r>
          </w:p>
        </w:tc>
        <w:tc>
          <w:tcPr>
            <w:tcW w:w="1559" w:type="dxa"/>
          </w:tcPr>
          <w:p w:rsidR="00B53361" w:rsidRPr="00191228" w:rsidRDefault="00B53361" w:rsidP="00191228">
            <w:pPr>
              <w:spacing w:after="0"/>
              <w:contextualSpacing/>
              <w:rPr>
                <w:rFonts w:ascii="Times New Roman" w:hAnsi="Times New Roman"/>
                <w:sz w:val="24"/>
                <w:szCs w:val="24"/>
              </w:rPr>
            </w:pPr>
            <w:r w:rsidRPr="00191228">
              <w:rPr>
                <w:rFonts w:ascii="Times New Roman" w:hAnsi="Times New Roman"/>
                <w:sz w:val="24"/>
                <w:szCs w:val="24"/>
              </w:rPr>
              <w:t>1 640,2</w:t>
            </w:r>
          </w:p>
        </w:tc>
        <w:tc>
          <w:tcPr>
            <w:tcW w:w="1417" w:type="dxa"/>
          </w:tcPr>
          <w:p w:rsidR="00B53361" w:rsidRPr="00191228" w:rsidRDefault="00B53361" w:rsidP="00191228">
            <w:pPr>
              <w:spacing w:after="0"/>
              <w:contextualSpacing/>
              <w:rPr>
                <w:rFonts w:ascii="Times New Roman" w:hAnsi="Times New Roman"/>
                <w:sz w:val="24"/>
                <w:szCs w:val="24"/>
              </w:rPr>
            </w:pPr>
            <w:r w:rsidRPr="00191228">
              <w:rPr>
                <w:rFonts w:ascii="Times New Roman" w:hAnsi="Times New Roman"/>
                <w:sz w:val="24"/>
                <w:szCs w:val="24"/>
              </w:rPr>
              <w:t>24,7 %</w:t>
            </w:r>
          </w:p>
        </w:tc>
      </w:tr>
    </w:tbl>
    <w:p w:rsidR="00B53361" w:rsidRDefault="00B53361" w:rsidP="004E5BCB">
      <w:pPr>
        <w:widowControl w:val="0"/>
        <w:shd w:val="clear" w:color="auto" w:fill="FFFFFF"/>
        <w:autoSpaceDE w:val="0"/>
        <w:autoSpaceDN w:val="0"/>
        <w:adjustRightInd w:val="0"/>
        <w:spacing w:after="0" w:line="360" w:lineRule="auto"/>
        <w:jc w:val="both"/>
        <w:rPr>
          <w:rFonts w:ascii="Times New Roman" w:hAnsi="Times New Roman"/>
          <w:sz w:val="28"/>
          <w:szCs w:val="28"/>
        </w:rPr>
      </w:pPr>
      <w:r w:rsidRPr="004E5BCB">
        <w:rPr>
          <w:rFonts w:ascii="Times New Roman" w:hAnsi="Times New Roman"/>
          <w:sz w:val="28"/>
          <w:szCs w:val="28"/>
        </w:rPr>
        <w:t>Источник: Министерство сельского хозяйства Российской Федерации [</w:t>
      </w:r>
      <w:r>
        <w:rPr>
          <w:rFonts w:ascii="Times New Roman" w:hAnsi="Times New Roman"/>
          <w:sz w:val="28"/>
          <w:szCs w:val="28"/>
        </w:rPr>
        <w:t>2</w:t>
      </w:r>
      <w:r w:rsidRPr="004E5BCB">
        <w:rPr>
          <w:rFonts w:ascii="Times New Roman" w:hAnsi="Times New Roman"/>
          <w:sz w:val="28"/>
          <w:szCs w:val="28"/>
        </w:rPr>
        <w:t>]</w:t>
      </w:r>
    </w:p>
    <w:p w:rsidR="00B53361" w:rsidRDefault="00B53361" w:rsidP="00036369">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sidRPr="00483344">
        <w:rPr>
          <w:rFonts w:ascii="Times New Roman" w:hAnsi="Times New Roman"/>
          <w:sz w:val="28"/>
          <w:szCs w:val="28"/>
        </w:rPr>
        <w:t xml:space="preserve">На долю Кубани </w:t>
      </w:r>
      <w:r>
        <w:rPr>
          <w:rFonts w:ascii="Times New Roman" w:hAnsi="Times New Roman"/>
          <w:sz w:val="28"/>
          <w:szCs w:val="28"/>
        </w:rPr>
        <w:t xml:space="preserve">в </w:t>
      </w:r>
      <w:r w:rsidRPr="00483344">
        <w:rPr>
          <w:rFonts w:ascii="Times New Roman" w:hAnsi="Times New Roman"/>
          <w:sz w:val="28"/>
          <w:szCs w:val="28"/>
        </w:rPr>
        <w:t xml:space="preserve">2016 г. </w:t>
      </w:r>
      <w:r>
        <w:rPr>
          <w:rFonts w:ascii="Times New Roman" w:hAnsi="Times New Roman"/>
          <w:sz w:val="28"/>
          <w:szCs w:val="28"/>
        </w:rPr>
        <w:t>приходилось</w:t>
      </w:r>
      <w:r w:rsidRPr="00483344">
        <w:rPr>
          <w:rFonts w:ascii="Times New Roman" w:hAnsi="Times New Roman"/>
          <w:sz w:val="28"/>
          <w:szCs w:val="28"/>
        </w:rPr>
        <w:t xml:space="preserve"> 301,9 тыс. тонн произведенной</w:t>
      </w:r>
      <w:r>
        <w:rPr>
          <w:rFonts w:ascii="Times New Roman" w:hAnsi="Times New Roman"/>
          <w:sz w:val="28"/>
          <w:szCs w:val="28"/>
        </w:rPr>
        <w:t xml:space="preserve"> российской</w:t>
      </w:r>
      <w:r w:rsidRPr="00483344">
        <w:rPr>
          <w:rFonts w:ascii="Times New Roman" w:hAnsi="Times New Roman"/>
          <w:sz w:val="28"/>
          <w:szCs w:val="28"/>
        </w:rPr>
        <w:t xml:space="preserve"> хлебобулочной продукции</w:t>
      </w:r>
      <w:r>
        <w:rPr>
          <w:rFonts w:ascii="Times New Roman" w:hAnsi="Times New Roman"/>
          <w:sz w:val="28"/>
          <w:szCs w:val="28"/>
        </w:rPr>
        <w:t>.</w:t>
      </w:r>
    </w:p>
    <w:p w:rsidR="00B53361" w:rsidRDefault="00B53361" w:rsidP="009373B7">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Спрос на хлеб и хлебобулочные изделия постоянен. Однако даже это не делает деятельность организаций рассматриваемой отрасли стабильной, а их финансовое состояние – устойчивым.</w:t>
      </w:r>
    </w:p>
    <w:p w:rsidR="00B53361" w:rsidRPr="002E488B" w:rsidRDefault="00B53361" w:rsidP="00494A0F">
      <w:pPr>
        <w:spacing w:after="0" w:line="360" w:lineRule="auto"/>
        <w:ind w:firstLine="708"/>
        <w:jc w:val="both"/>
        <w:rPr>
          <w:rFonts w:ascii="Times New Roman" w:hAnsi="Times New Roman"/>
          <w:sz w:val="28"/>
          <w:szCs w:val="28"/>
        </w:rPr>
      </w:pPr>
      <w:r>
        <w:rPr>
          <w:rFonts w:ascii="Times New Roman" w:hAnsi="Times New Roman"/>
          <w:sz w:val="28"/>
          <w:szCs w:val="28"/>
        </w:rPr>
        <w:t xml:space="preserve">Один из показателей оценки финансовой устойчивости организации, применяемый в различных методиках, это – величина </w:t>
      </w:r>
      <w:r w:rsidRPr="002E488B">
        <w:rPr>
          <w:rFonts w:ascii="Times New Roman" w:hAnsi="Times New Roman"/>
          <w:sz w:val="28"/>
          <w:szCs w:val="28"/>
        </w:rPr>
        <w:t>собственных оборотных средств</w:t>
      </w:r>
      <w:r>
        <w:rPr>
          <w:rFonts w:ascii="Times New Roman" w:hAnsi="Times New Roman"/>
          <w:sz w:val="28"/>
          <w:szCs w:val="28"/>
        </w:rPr>
        <w:t>,</w:t>
      </w:r>
      <w:r w:rsidRPr="002E488B">
        <w:rPr>
          <w:rFonts w:ascii="Times New Roman" w:hAnsi="Times New Roman"/>
          <w:sz w:val="28"/>
          <w:szCs w:val="28"/>
        </w:rPr>
        <w:t xml:space="preserve"> </w:t>
      </w:r>
      <w:r>
        <w:rPr>
          <w:rFonts w:ascii="Times New Roman" w:hAnsi="Times New Roman"/>
          <w:sz w:val="28"/>
          <w:szCs w:val="28"/>
        </w:rPr>
        <w:t>наличие которых является н</w:t>
      </w:r>
      <w:r w:rsidRPr="002E488B">
        <w:rPr>
          <w:rFonts w:ascii="Times New Roman" w:hAnsi="Times New Roman"/>
          <w:sz w:val="28"/>
          <w:szCs w:val="28"/>
        </w:rPr>
        <w:t>еобходимым условием успешной работы организации</w:t>
      </w:r>
      <w:r>
        <w:rPr>
          <w:rFonts w:ascii="Times New Roman" w:hAnsi="Times New Roman"/>
          <w:sz w:val="28"/>
          <w:szCs w:val="28"/>
        </w:rPr>
        <w:t xml:space="preserve">. Эти средства </w:t>
      </w:r>
      <w:r w:rsidRPr="002E488B">
        <w:rPr>
          <w:rFonts w:ascii="Times New Roman" w:hAnsi="Times New Roman"/>
          <w:sz w:val="28"/>
          <w:szCs w:val="28"/>
        </w:rPr>
        <w:t>могут быть использованы для приобретения материально-производственных запасов, поддержания незавершенного производства и на другие цели обеспечения производственно-хозяйственной и коммерческой деятельности организации.</w:t>
      </w:r>
    </w:p>
    <w:p w:rsidR="00B53361" w:rsidRPr="002E488B" w:rsidRDefault="00B53361" w:rsidP="00494A0F">
      <w:pPr>
        <w:spacing w:after="0" w:line="360" w:lineRule="auto"/>
        <w:ind w:firstLine="708"/>
        <w:jc w:val="both"/>
        <w:rPr>
          <w:rFonts w:ascii="Times New Roman" w:hAnsi="Times New Roman"/>
          <w:sz w:val="28"/>
          <w:szCs w:val="28"/>
        </w:rPr>
      </w:pPr>
      <w:r w:rsidRPr="002E488B">
        <w:rPr>
          <w:rFonts w:ascii="Times New Roman" w:hAnsi="Times New Roman"/>
          <w:sz w:val="28"/>
          <w:szCs w:val="28"/>
        </w:rPr>
        <w:t>Собственные оборотные средства предназначены для финансирования текущей деятельности предприятия и хара</w:t>
      </w:r>
      <w:r>
        <w:rPr>
          <w:rFonts w:ascii="Times New Roman" w:hAnsi="Times New Roman"/>
          <w:sz w:val="28"/>
          <w:szCs w:val="28"/>
        </w:rPr>
        <w:t>ктеризуют сумму средств, вложен</w:t>
      </w:r>
      <w:r w:rsidRPr="002E488B">
        <w:rPr>
          <w:rFonts w:ascii="Times New Roman" w:hAnsi="Times New Roman"/>
          <w:sz w:val="28"/>
          <w:szCs w:val="28"/>
        </w:rPr>
        <w:t>ных в оборотные активы. При отсутствии таких средств организация</w:t>
      </w:r>
      <w:r>
        <w:rPr>
          <w:rFonts w:ascii="Times New Roman" w:hAnsi="Times New Roman"/>
          <w:sz w:val="28"/>
          <w:szCs w:val="28"/>
        </w:rPr>
        <w:t xml:space="preserve"> обращает</w:t>
      </w:r>
      <w:r w:rsidRPr="002E488B">
        <w:rPr>
          <w:rFonts w:ascii="Times New Roman" w:hAnsi="Times New Roman"/>
          <w:sz w:val="28"/>
          <w:szCs w:val="28"/>
        </w:rPr>
        <w:t>ся к заемным источникам.</w:t>
      </w:r>
    </w:p>
    <w:p w:rsidR="00B53361" w:rsidRPr="002E488B" w:rsidRDefault="00B53361" w:rsidP="00494A0F">
      <w:pPr>
        <w:spacing w:after="0" w:line="360" w:lineRule="auto"/>
        <w:ind w:firstLine="708"/>
        <w:jc w:val="both"/>
        <w:rPr>
          <w:rFonts w:ascii="Times New Roman" w:hAnsi="Times New Roman"/>
          <w:sz w:val="28"/>
          <w:szCs w:val="28"/>
        </w:rPr>
      </w:pPr>
      <w:r w:rsidRPr="002E488B">
        <w:rPr>
          <w:rFonts w:ascii="Times New Roman" w:hAnsi="Times New Roman"/>
          <w:sz w:val="28"/>
          <w:szCs w:val="28"/>
        </w:rPr>
        <w:t>Наличие собственных оборотных с</w:t>
      </w:r>
      <w:r>
        <w:rPr>
          <w:rFonts w:ascii="Times New Roman" w:hAnsi="Times New Roman"/>
          <w:sz w:val="28"/>
          <w:szCs w:val="28"/>
        </w:rPr>
        <w:t>редств может быть определено не</w:t>
      </w:r>
      <w:r w:rsidRPr="002E488B">
        <w:rPr>
          <w:rFonts w:ascii="Times New Roman" w:hAnsi="Times New Roman"/>
          <w:sz w:val="28"/>
          <w:szCs w:val="28"/>
        </w:rPr>
        <w:t>сколькими вариантами.</w:t>
      </w:r>
    </w:p>
    <w:p w:rsidR="00B53361" w:rsidRPr="002E488B" w:rsidRDefault="00B53361" w:rsidP="00494A0F">
      <w:pPr>
        <w:spacing w:after="0" w:line="360" w:lineRule="auto"/>
        <w:ind w:firstLine="708"/>
        <w:jc w:val="both"/>
        <w:rPr>
          <w:rFonts w:ascii="Times New Roman" w:hAnsi="Times New Roman"/>
          <w:sz w:val="28"/>
          <w:szCs w:val="28"/>
        </w:rPr>
      </w:pPr>
      <w:r w:rsidRPr="002E488B">
        <w:rPr>
          <w:rFonts w:ascii="Times New Roman" w:hAnsi="Times New Roman"/>
          <w:sz w:val="28"/>
          <w:szCs w:val="28"/>
        </w:rPr>
        <w:t>При первом варианте расчета наличие собственных оборотных средств определяется как разность между суммой источников собственных средств и величиной внеоборотных активов:</w:t>
      </w:r>
    </w:p>
    <w:p w:rsidR="00B53361" w:rsidRPr="002E488B" w:rsidRDefault="00B53361" w:rsidP="00494A0F">
      <w:pPr>
        <w:spacing w:after="0" w:line="360" w:lineRule="auto"/>
        <w:jc w:val="both"/>
        <w:rPr>
          <w:rFonts w:ascii="Times New Roman" w:hAnsi="Times New Roman"/>
          <w:sz w:val="28"/>
          <w:szCs w:val="28"/>
        </w:rPr>
      </w:pPr>
      <w:r>
        <w:rPr>
          <w:rFonts w:ascii="Times New Roman" w:hAnsi="Times New Roman"/>
          <w:sz w:val="28"/>
          <w:szCs w:val="28"/>
        </w:rPr>
        <w:t xml:space="preserve">                                               </w:t>
      </w:r>
      <w:r w:rsidRPr="00191228">
        <w:rPr>
          <w:rFonts w:ascii="Times New Roman" w:hAnsi="Times New Roman"/>
          <w:sz w:val="28"/>
          <w:szCs w:val="28"/>
        </w:rPr>
        <w:fldChar w:fldCharType="begin"/>
      </w:r>
      <w:r w:rsidRPr="00191228">
        <w:rPr>
          <w:rFonts w:ascii="Times New Roman" w:hAnsi="Times New Roman"/>
          <w:sz w:val="28"/>
          <w:szCs w:val="28"/>
        </w:rPr>
        <w:instrText xml:space="preserve"> QUOTE </w:instrText>
      </w:r>
      <w:r w:rsidRPr="0019122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6pt;height:1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67&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373B7&quot;/&gt;&lt;wsp:rsid wsp:val=&quot;000003BF&quot;/&gt;&lt;wsp:rsid wsp:val=&quot;000007AC&quot;/&gt;&lt;wsp:rsid wsp:val=&quot;00000AB0&quot;/&gt;&lt;wsp:rsid wsp:val=&quot;00000BF6&quot;/&gt;&lt;wsp:rsid wsp:val=&quot;00001C3C&quot;/&gt;&lt;wsp:rsid wsp:val=&quot;00002099&quot;/&gt;&lt;wsp:rsid wsp:val=&quot;00002239&quot;/&gt;&lt;wsp:rsid wsp:val=&quot;00002400&quot;/&gt;&lt;wsp:rsid wsp:val=&quot;00002A14&quot;/&gt;&lt;wsp:rsid wsp:val=&quot;00002F45&quot;/&gt;&lt;wsp:rsid wsp:val=&quot;00003001&quot;/&gt;&lt;wsp:rsid wsp:val=&quot;000030C0&quot;/&gt;&lt;wsp:rsid wsp:val=&quot;00004750&quot;/&gt;&lt;wsp:rsid wsp:val=&quot;00004E7E&quot;/&gt;&lt;wsp:rsid wsp:val=&quot;00005961&quot;/&gt;&lt;wsp:rsid wsp:val=&quot;00005F7C&quot;/&gt;&lt;wsp:rsid wsp:val=&quot;00005F9E&quot;/&gt;&lt;wsp:rsid wsp:val=&quot;000068A2&quot;/&gt;&lt;wsp:rsid wsp:val=&quot;0000694B&quot;/&gt;&lt;wsp:rsid wsp:val=&quot;00006A96&quot;/&gt;&lt;wsp:rsid wsp:val=&quot;00006E82&quot;/&gt;&lt;wsp:rsid wsp:val=&quot;000072CD&quot;/&gt;&lt;wsp:rsid wsp:val=&quot;000074B7&quot;/&gt;&lt;wsp:rsid wsp:val=&quot;00007543&quot;/&gt;&lt;wsp:rsid wsp:val=&quot;00010FE6&quot;/&gt;&lt;wsp:rsid wsp:val=&quot;00011D5A&quot;/&gt;&lt;wsp:rsid wsp:val=&quot;00011F9E&quot;/&gt;&lt;wsp:rsid wsp:val=&quot;000120D8&quot;/&gt;&lt;wsp:rsid wsp:val=&quot;00012668&quot;/&gt;&lt;wsp:rsid wsp:val=&quot;00012843&quot;/&gt;&lt;wsp:rsid wsp:val=&quot;000129EF&quot;/&gt;&lt;wsp:rsid wsp:val=&quot;00012A4D&quot;/&gt;&lt;wsp:rsid wsp:val=&quot;0001310A&quot;/&gt;&lt;wsp:rsid wsp:val=&quot;00013838&quot;/&gt;&lt;wsp:rsid wsp:val=&quot;00013CE7&quot;/&gt;&lt;wsp:rsid wsp:val=&quot;000146A9&quot;/&gt;&lt;wsp:rsid wsp:val=&quot;000152D6&quot;/&gt;&lt;wsp:rsid wsp:val=&quot;000154D1&quot;/&gt;&lt;wsp:rsid wsp:val=&quot;000155CC&quot;/&gt;&lt;wsp:rsid wsp:val=&quot;000163BA&quot;/&gt;&lt;wsp:rsid wsp:val=&quot;0001649F&quot;/&gt;&lt;wsp:rsid wsp:val=&quot;00016504&quot;/&gt;&lt;wsp:rsid wsp:val=&quot;000167C0&quot;/&gt;&lt;wsp:rsid wsp:val=&quot;00016A09&quot;/&gt;&lt;wsp:rsid wsp:val=&quot;0002092C&quot;/&gt;&lt;wsp:rsid wsp:val=&quot;00020AB7&quot;/&gt;&lt;wsp:rsid wsp:val=&quot;00020E2A&quot;/&gt;&lt;wsp:rsid wsp:val=&quot;0002133B&quot;/&gt;&lt;wsp:rsid wsp:val=&quot;00021735&quot;/&gt;&lt;wsp:rsid wsp:val=&quot;00021EF0&quot;/&gt;&lt;wsp:rsid wsp:val=&quot;00022589&quot;/&gt;&lt;wsp:rsid wsp:val=&quot;00022602&quot;/&gt;&lt;wsp:rsid wsp:val=&quot;00022D55&quot;/&gt;&lt;wsp:rsid wsp:val=&quot;00022EF8&quot;/&gt;&lt;wsp:rsid wsp:val=&quot;0002340D&quot;/&gt;&lt;wsp:rsid wsp:val=&quot;000239F5&quot;/&gt;&lt;wsp:rsid wsp:val=&quot;00023E7A&quot;/&gt;&lt;wsp:rsid wsp:val=&quot;00023EC6&quot;/&gt;&lt;wsp:rsid wsp:val=&quot;00024379&quot;/&gt;&lt;wsp:rsid wsp:val=&quot;00024CA9&quot;/&gt;&lt;wsp:rsid wsp:val=&quot;0002509F&quot;/&gt;&lt;wsp:rsid wsp:val=&quot;00025A7A&quot;/&gt;&lt;wsp:rsid wsp:val=&quot;00025AC4&quot;/&gt;&lt;wsp:rsid wsp:val=&quot;00025D26&quot;/&gt;&lt;wsp:rsid wsp:val=&quot;00025FA4&quot;/&gt;&lt;wsp:rsid wsp:val=&quot;00026E6A&quot;/&gt;&lt;wsp:rsid wsp:val=&quot;000302D9&quot;/&gt;&lt;wsp:rsid wsp:val=&quot;00030A1B&quot;/&gt;&lt;wsp:rsid wsp:val=&quot;00031027&quot;/&gt;&lt;wsp:rsid wsp:val=&quot;00031177&quot;/&gt;&lt;wsp:rsid wsp:val=&quot;0003164E&quot;/&gt;&lt;wsp:rsid wsp:val=&quot;00032373&quot;/&gt;&lt;wsp:rsid wsp:val=&quot;00032C3D&quot;/&gt;&lt;wsp:rsid wsp:val=&quot;0003306D&quot;/&gt;&lt;wsp:rsid wsp:val=&quot;0003362C&quot;/&gt;&lt;wsp:rsid wsp:val=&quot;00033AAC&quot;/&gt;&lt;wsp:rsid wsp:val=&quot;000342C1&quot;/&gt;&lt;wsp:rsid wsp:val=&quot;000345F2&quot;/&gt;&lt;wsp:rsid wsp:val=&quot;00035423&quot;/&gt;&lt;wsp:rsid wsp:val=&quot;0003548C&quot;/&gt;&lt;wsp:rsid wsp:val=&quot;000354CF&quot;/&gt;&lt;wsp:rsid wsp:val=&quot;000360F9&quot;/&gt;&lt;wsp:rsid wsp:val=&quot;0003612B&quot;/&gt;&lt;wsp:rsid wsp:val=&quot;00036369&quot;/&gt;&lt;wsp:rsid wsp:val=&quot;00036494&quot;/&gt;&lt;wsp:rsid wsp:val=&quot;00037858&quot;/&gt;&lt;wsp:rsid wsp:val=&quot;0003792B&quot;/&gt;&lt;wsp:rsid wsp:val=&quot;00037A1D&quot;/&gt;&lt;wsp:rsid wsp:val=&quot;00037E3B&quot;/&gt;&lt;wsp:rsid wsp:val=&quot;0004094E&quot;/&gt;&lt;wsp:rsid wsp:val=&quot;00040D01&quot;/&gt;&lt;wsp:rsid wsp:val=&quot;00040D15&quot;/&gt;&lt;wsp:rsid wsp:val=&quot;0004185D&quot;/&gt;&lt;wsp:rsid wsp:val=&quot;00041DBF&quot;/&gt;&lt;wsp:rsid wsp:val=&quot;00042386&quot;/&gt;&lt;wsp:rsid wsp:val=&quot;000424D8&quot;/&gt;&lt;wsp:rsid wsp:val=&quot;00042B7A&quot;/&gt;&lt;wsp:rsid wsp:val=&quot;00042D4C&quot;/&gt;&lt;wsp:rsid wsp:val=&quot;00043769&quot;/&gt;&lt;wsp:rsid wsp:val=&quot;0004418B&quot;/&gt;&lt;wsp:rsid wsp:val=&quot;000445A1&quot;/&gt;&lt;wsp:rsid wsp:val=&quot;00044715&quot;/&gt;&lt;wsp:rsid wsp:val=&quot;00044A13&quot;/&gt;&lt;wsp:rsid wsp:val=&quot;00044A58&quot;/&gt;&lt;wsp:rsid wsp:val=&quot;00044A8E&quot;/&gt;&lt;wsp:rsid wsp:val=&quot;00044CCA&quot;/&gt;&lt;wsp:rsid wsp:val=&quot;0004545A&quot;/&gt;&lt;wsp:rsid wsp:val=&quot;000459BE&quot;/&gt;&lt;wsp:rsid wsp:val=&quot;00045EFE&quot;/&gt;&lt;wsp:rsid wsp:val=&quot;0004695F&quot;/&gt;&lt;wsp:rsid wsp:val=&quot;00046B1A&quot;/&gt;&lt;wsp:rsid wsp:val=&quot;000473CC&quot;/&gt;&lt;wsp:rsid wsp:val=&quot;000473D7&quot;/&gt;&lt;wsp:rsid wsp:val=&quot;00047487&quot;/&gt;&lt;wsp:rsid wsp:val=&quot;00047721&quot;/&gt;&lt;wsp:rsid wsp:val=&quot;000479C1&quot;/&gt;&lt;wsp:rsid wsp:val=&quot;0005016A&quot;/&gt;&lt;wsp:rsid wsp:val=&quot;00050263&quot;/&gt;&lt;wsp:rsid wsp:val=&quot;00050299&quot;/&gt;&lt;wsp:rsid wsp:val=&quot;00050FC1&quot;/&gt;&lt;wsp:rsid wsp:val=&quot;00051C40&quot;/&gt;&lt;wsp:rsid wsp:val=&quot;00051D49&quot;/&gt;&lt;wsp:rsid wsp:val=&quot;00051E52&quot;/&gt;&lt;wsp:rsid wsp:val=&quot;00052317&quot;/&gt;&lt;wsp:rsid wsp:val=&quot;00052B9C&quot;/&gt;&lt;wsp:rsid wsp:val=&quot;00052E19&quot;/&gt;&lt;wsp:rsid wsp:val=&quot;00052FFE&quot;/&gt;&lt;wsp:rsid wsp:val=&quot;000530BD&quot;/&gt;&lt;wsp:rsid wsp:val=&quot;00053401&quot;/&gt;&lt;wsp:rsid wsp:val=&quot;000542AC&quot;/&gt;&lt;wsp:rsid wsp:val=&quot;000543CD&quot;/&gt;&lt;wsp:rsid wsp:val=&quot;00054669&quot;/&gt;&lt;wsp:rsid wsp:val=&quot;000548EB&quot;/&gt;&lt;wsp:rsid wsp:val=&quot;00054A30&quot;/&gt;&lt;wsp:rsid wsp:val=&quot;000550D9&quot;/&gt;&lt;wsp:rsid wsp:val=&quot;00055850&quot;/&gt;&lt;wsp:rsid wsp:val=&quot;00055C6A&quot;/&gt;&lt;wsp:rsid wsp:val=&quot;00056199&quot;/&gt;&lt;wsp:rsid wsp:val=&quot;00056387&quot;/&gt;&lt;wsp:rsid wsp:val=&quot;000563B8&quot;/&gt;&lt;wsp:rsid wsp:val=&quot;000566FE&quot;/&gt;&lt;wsp:rsid wsp:val=&quot;00056A32&quot;/&gt;&lt;wsp:rsid wsp:val=&quot;00057007&quot;/&gt;&lt;wsp:rsid wsp:val=&quot;0005720E&quot;/&gt;&lt;wsp:rsid wsp:val=&quot;00057CFD&quot;/&gt;&lt;wsp:rsid wsp:val=&quot;00060916&quot;/&gt;&lt;wsp:rsid wsp:val=&quot;00060ADA&quot;/&gt;&lt;wsp:rsid wsp:val=&quot;00060D77&quot;/&gt;&lt;wsp:rsid wsp:val=&quot;00060ED0&quot;/&gt;&lt;wsp:rsid wsp:val=&quot;00060F49&quot;/&gt;&lt;wsp:rsid wsp:val=&quot;00061115&quot;/&gt;&lt;wsp:rsid wsp:val=&quot;000622F6&quot;/&gt;&lt;wsp:rsid wsp:val=&quot;00062893&quot;/&gt;&lt;wsp:rsid wsp:val=&quot;00062D00&quot;/&gt;&lt;wsp:rsid wsp:val=&quot;00063300&quot;/&gt;&lt;wsp:rsid wsp:val=&quot;00063DF1&quot;/&gt;&lt;wsp:rsid wsp:val=&quot;000642A1&quot;/&gt;&lt;wsp:rsid wsp:val=&quot;00064774&quot;/&gt;&lt;wsp:rsid wsp:val=&quot;000652C0&quot;/&gt;&lt;wsp:rsid wsp:val=&quot;00065BC1&quot;/&gt;&lt;wsp:rsid wsp:val=&quot;00066248&quot;/&gt;&lt;wsp:rsid wsp:val=&quot;000662F4&quot;/&gt;&lt;wsp:rsid wsp:val=&quot;000664F6&quot;/&gt;&lt;wsp:rsid wsp:val=&quot;00067353&quot;/&gt;&lt;wsp:rsid wsp:val=&quot;0006770C&quot;/&gt;&lt;wsp:rsid wsp:val=&quot;00067CE7&quot;/&gt;&lt;wsp:rsid wsp:val=&quot;00067F36&quot;/&gt;&lt;wsp:rsid wsp:val=&quot;00070198&quot;/&gt;&lt;wsp:rsid wsp:val=&quot;00070547&quot;/&gt;&lt;wsp:rsid wsp:val=&quot;00070CF8&quot;/&gt;&lt;wsp:rsid wsp:val=&quot;000711FA&quot;/&gt;&lt;wsp:rsid wsp:val=&quot;00071808&quot;/&gt;&lt;wsp:rsid wsp:val=&quot;00071EE9&quot;/&gt;&lt;wsp:rsid wsp:val=&quot;00072790&quot;/&gt;&lt;wsp:rsid wsp:val=&quot;00072ABD&quot;/&gt;&lt;wsp:rsid wsp:val=&quot;000733A1&quot;/&gt;&lt;wsp:rsid wsp:val=&quot;00073690&quot;/&gt;&lt;wsp:rsid wsp:val=&quot;00073841&quot;/&gt;&lt;wsp:rsid wsp:val=&quot;00073CB7&quot;/&gt;&lt;wsp:rsid wsp:val=&quot;000740D9&quot;/&gt;&lt;wsp:rsid wsp:val=&quot;00074E5C&quot;/&gt;&lt;wsp:rsid wsp:val=&quot;00074EF4&quot;/&gt;&lt;wsp:rsid wsp:val=&quot;000753F8&quot;/&gt;&lt;wsp:rsid wsp:val=&quot;000757A7&quot;/&gt;&lt;wsp:rsid wsp:val=&quot;00075A43&quot;/&gt;&lt;wsp:rsid wsp:val=&quot;00075EFC&quot;/&gt;&lt;wsp:rsid wsp:val=&quot;00075F15&quot;/&gt;&lt;wsp:rsid wsp:val=&quot;000761B1&quot;/&gt;&lt;wsp:rsid wsp:val=&quot;00076426&quot;/&gt;&lt;wsp:rsid wsp:val=&quot;00077158&quot;/&gt;&lt;wsp:rsid wsp:val=&quot;000772C9&quot;/&gt;&lt;wsp:rsid wsp:val=&quot;00077B97&quot;/&gt;&lt;wsp:rsid wsp:val=&quot;00077C14&quot;/&gt;&lt;wsp:rsid wsp:val=&quot;00077D29&quot;/&gt;&lt;wsp:rsid wsp:val=&quot;0008029C&quot;/&gt;&lt;wsp:rsid wsp:val=&quot;0008059A&quot;/&gt;&lt;wsp:rsid wsp:val=&quot;00080617&quot;/&gt;&lt;wsp:rsid wsp:val=&quot;000807BA&quot;/&gt;&lt;wsp:rsid wsp:val=&quot;00080A0F&quot;/&gt;&lt;wsp:rsid wsp:val=&quot;00080DF3&quot;/&gt;&lt;wsp:rsid wsp:val=&quot;00081442&quot;/&gt;&lt;wsp:rsid wsp:val=&quot;0008173A&quot;/&gt;&lt;wsp:rsid wsp:val=&quot;00082077&quot;/&gt;&lt;wsp:rsid wsp:val=&quot;0008216D&quot;/&gt;&lt;wsp:rsid wsp:val=&quot;00082238&quot;/&gt;&lt;wsp:rsid wsp:val=&quot;0008302A&quot;/&gt;&lt;wsp:rsid wsp:val=&quot;00083202&quot;/&gt;&lt;wsp:rsid wsp:val=&quot;00083792&quot;/&gt;&lt;wsp:rsid wsp:val=&quot;00083954&quot;/&gt;&lt;wsp:rsid wsp:val=&quot;00083C78&quot;/&gt;&lt;wsp:rsid wsp:val=&quot;000841F6&quot;/&gt;&lt;wsp:rsid wsp:val=&quot;000843B2&quot;/&gt;&lt;wsp:rsid wsp:val=&quot;0008441C&quot;/&gt;&lt;wsp:rsid wsp:val=&quot;00084707&quot;/&gt;&lt;wsp:rsid wsp:val=&quot;00084C36&quot;/&gt;&lt;wsp:rsid wsp:val=&quot;00084C6F&quot;/&gt;&lt;wsp:rsid wsp:val=&quot;000857C5&quot;/&gt;&lt;wsp:rsid wsp:val=&quot;00085994&quot;/&gt;&lt;wsp:rsid wsp:val=&quot;00085D2A&quot;/&gt;&lt;wsp:rsid wsp:val=&quot;000862CD&quot;/&gt;&lt;wsp:rsid wsp:val=&quot;0008658E&quot;/&gt;&lt;wsp:rsid wsp:val=&quot;00086865&quot;/&gt;&lt;wsp:rsid wsp:val=&quot;000869CB&quot;/&gt;&lt;wsp:rsid wsp:val=&quot;00086B80&quot;/&gt;&lt;wsp:rsid wsp:val=&quot;0008753E&quot;/&gt;&lt;wsp:rsid wsp:val=&quot;000875CF&quot;/&gt;&lt;wsp:rsid wsp:val=&quot;00087AA7&quot;/&gt;&lt;wsp:rsid wsp:val=&quot;00087D01&quot;/&gt;&lt;wsp:rsid wsp:val=&quot;000900B8&quot;/&gt;&lt;wsp:rsid wsp:val=&quot;0009018B&quot;/&gt;&lt;wsp:rsid wsp:val=&quot;000901E9&quot;/&gt;&lt;wsp:rsid wsp:val=&quot;00090296&quot;/&gt;&lt;wsp:rsid wsp:val=&quot;00090B04&quot;/&gt;&lt;wsp:rsid wsp:val=&quot;00090E33&quot;/&gt;&lt;wsp:rsid wsp:val=&quot;00091632&quot;/&gt;&lt;wsp:rsid wsp:val=&quot;0009191F&quot;/&gt;&lt;wsp:rsid wsp:val=&quot;00091A31&quot;/&gt;&lt;wsp:rsid wsp:val=&quot;00091ECA&quot;/&gt;&lt;wsp:rsid wsp:val=&quot;00092AAC&quot;/&gt;&lt;wsp:rsid wsp:val=&quot;00093252&quot;/&gt;&lt;wsp:rsid wsp:val=&quot;000941AA&quot;/&gt;&lt;wsp:rsid wsp:val=&quot;0009508C&quot;/&gt;&lt;wsp:rsid wsp:val=&quot;00095B78&quot;/&gt;&lt;wsp:rsid wsp:val=&quot;00096499&quot;/&gt;&lt;wsp:rsid wsp:val=&quot;00096BBF&quot;/&gt;&lt;wsp:rsid wsp:val=&quot;00097B1B&quot;/&gt;&lt;wsp:rsid wsp:val=&quot;000A0795&quot;/&gt;&lt;wsp:rsid wsp:val=&quot;000A0919&quot;/&gt;&lt;wsp:rsid wsp:val=&quot;000A0C87&quot;/&gt;&lt;wsp:rsid wsp:val=&quot;000A100E&quot;/&gt;&lt;wsp:rsid wsp:val=&quot;000A1855&quot;/&gt;&lt;wsp:rsid wsp:val=&quot;000A18A7&quot;/&gt;&lt;wsp:rsid wsp:val=&quot;000A19C5&quot;/&gt;&lt;wsp:rsid wsp:val=&quot;000A1EE4&quot;/&gt;&lt;wsp:rsid wsp:val=&quot;000A2BDE&quot;/&gt;&lt;wsp:rsid wsp:val=&quot;000A2F96&quot;/&gt;&lt;wsp:rsid wsp:val=&quot;000A2FA7&quot;/&gt;&lt;wsp:rsid wsp:val=&quot;000A30E3&quot;/&gt;&lt;wsp:rsid wsp:val=&quot;000A4B09&quot;/&gt;&lt;wsp:rsid wsp:val=&quot;000A4E44&quot;/&gt;&lt;wsp:rsid wsp:val=&quot;000A5249&quot;/&gt;&lt;wsp:rsid wsp:val=&quot;000A5529&quot;/&gt;&lt;wsp:rsid wsp:val=&quot;000A559B&quot;/&gt;&lt;wsp:rsid wsp:val=&quot;000A5627&quot;/&gt;&lt;wsp:rsid wsp:val=&quot;000A58EC&quot;/&gt;&lt;wsp:rsid wsp:val=&quot;000A5A12&quot;/&gt;&lt;wsp:rsid wsp:val=&quot;000A5EEA&quot;/&gt;&lt;wsp:rsid wsp:val=&quot;000A6685&quot;/&gt;&lt;wsp:rsid wsp:val=&quot;000A6953&quot;/&gt;&lt;wsp:rsid wsp:val=&quot;000A7038&quot;/&gt;&lt;wsp:rsid wsp:val=&quot;000A72F4&quot;/&gt;&lt;wsp:rsid wsp:val=&quot;000B0095&quot;/&gt;&lt;wsp:rsid wsp:val=&quot;000B0DEF&quot;/&gt;&lt;wsp:rsid wsp:val=&quot;000B0F56&quot;/&gt;&lt;wsp:rsid wsp:val=&quot;000B1201&quot;/&gt;&lt;wsp:rsid wsp:val=&quot;000B182B&quot;/&gt;&lt;wsp:rsid wsp:val=&quot;000B1962&quot;/&gt;&lt;wsp:rsid wsp:val=&quot;000B1C98&quot;/&gt;&lt;wsp:rsid wsp:val=&quot;000B26B0&quot;/&gt;&lt;wsp:rsid wsp:val=&quot;000B386E&quot;/&gt;&lt;wsp:rsid wsp:val=&quot;000B3966&quot;/&gt;&lt;wsp:rsid wsp:val=&quot;000B3D2F&quot;/&gt;&lt;wsp:rsid wsp:val=&quot;000B437B&quot;/&gt;&lt;wsp:rsid wsp:val=&quot;000B45C4&quot;/&gt;&lt;wsp:rsid wsp:val=&quot;000B4C3E&quot;/&gt;&lt;wsp:rsid wsp:val=&quot;000B509D&quot;/&gt;&lt;wsp:rsid wsp:val=&quot;000B50EF&quot;/&gt;&lt;wsp:rsid wsp:val=&quot;000B53C9&quot;/&gt;&lt;wsp:rsid wsp:val=&quot;000B5667&quot;/&gt;&lt;wsp:rsid wsp:val=&quot;000B5EE0&quot;/&gt;&lt;wsp:rsid wsp:val=&quot;000B6023&quot;/&gt;&lt;wsp:rsid wsp:val=&quot;000B62DF&quot;/&gt;&lt;wsp:rsid wsp:val=&quot;000B673A&quot;/&gt;&lt;wsp:rsid wsp:val=&quot;000B677B&quot;/&gt;&lt;wsp:rsid wsp:val=&quot;000B6807&quot;/&gt;&lt;wsp:rsid wsp:val=&quot;000B6D32&quot;/&gt;&lt;wsp:rsid wsp:val=&quot;000B7B19&quot;/&gt;&lt;wsp:rsid wsp:val=&quot;000C0545&quot;/&gt;&lt;wsp:rsid wsp:val=&quot;000C0648&quot;/&gt;&lt;wsp:rsid wsp:val=&quot;000C0FFB&quot;/&gt;&lt;wsp:rsid wsp:val=&quot;000C16E7&quot;/&gt;&lt;wsp:rsid wsp:val=&quot;000C1DEC&quot;/&gt;&lt;wsp:rsid wsp:val=&quot;000C1F4A&quot;/&gt;&lt;wsp:rsid wsp:val=&quot;000C27ED&quot;/&gt;&lt;wsp:rsid wsp:val=&quot;000C29C6&quot;/&gt;&lt;wsp:rsid wsp:val=&quot;000C3048&quot;/&gt;&lt;wsp:rsid wsp:val=&quot;000C3518&quot;/&gt;&lt;wsp:rsid wsp:val=&quot;000C3A35&quot;/&gt;&lt;wsp:rsid wsp:val=&quot;000C4323&quot;/&gt;&lt;wsp:rsid wsp:val=&quot;000C4505&quot;/&gt;&lt;wsp:rsid wsp:val=&quot;000C45A8&quot;/&gt;&lt;wsp:rsid wsp:val=&quot;000C463C&quot;/&gt;&lt;wsp:rsid wsp:val=&quot;000C4AB7&quot;/&gt;&lt;wsp:rsid wsp:val=&quot;000C5288&quot;/&gt;&lt;wsp:rsid wsp:val=&quot;000C57F6&quot;/&gt;&lt;wsp:rsid wsp:val=&quot;000C5E56&quot;/&gt;&lt;wsp:rsid wsp:val=&quot;000C6632&quot;/&gt;&lt;wsp:rsid wsp:val=&quot;000C6660&quot;/&gt;&lt;wsp:rsid wsp:val=&quot;000C700C&quot;/&gt;&lt;wsp:rsid wsp:val=&quot;000C724C&quot;/&gt;&lt;wsp:rsid wsp:val=&quot;000C7577&quot;/&gt;&lt;wsp:rsid wsp:val=&quot;000D08CE&quot;/&gt;&lt;wsp:rsid wsp:val=&quot;000D1371&quot;/&gt;&lt;wsp:rsid wsp:val=&quot;000D1962&quot;/&gt;&lt;wsp:rsid wsp:val=&quot;000D1B0B&quot;/&gt;&lt;wsp:rsid wsp:val=&quot;000D1B83&quot;/&gt;&lt;wsp:rsid wsp:val=&quot;000D21B3&quot;/&gt;&lt;wsp:rsid wsp:val=&quot;000D221E&quot;/&gt;&lt;wsp:rsid wsp:val=&quot;000D2338&quot;/&gt;&lt;wsp:rsid wsp:val=&quot;000D23A0&quot;/&gt;&lt;wsp:rsid wsp:val=&quot;000D26D1&quot;/&gt;&lt;wsp:rsid wsp:val=&quot;000D2AC9&quot;/&gt;&lt;wsp:rsid wsp:val=&quot;000D2B23&quot;/&gt;&lt;wsp:rsid wsp:val=&quot;000D3068&quot;/&gt;&lt;wsp:rsid wsp:val=&quot;000D30C0&quot;/&gt;&lt;wsp:rsid wsp:val=&quot;000D37BF&quot;/&gt;&lt;wsp:rsid wsp:val=&quot;000D3851&quot;/&gt;&lt;wsp:rsid wsp:val=&quot;000D3E5B&quot;/&gt;&lt;wsp:rsid wsp:val=&quot;000D42B8&quot;/&gt;&lt;wsp:rsid wsp:val=&quot;000D486E&quot;/&gt;&lt;wsp:rsid wsp:val=&quot;000D48C1&quot;/&gt;&lt;wsp:rsid wsp:val=&quot;000D5185&quot;/&gt;&lt;wsp:rsid wsp:val=&quot;000D529E&quot;/&gt;&lt;wsp:rsid wsp:val=&quot;000D5AE5&quot;/&gt;&lt;wsp:rsid wsp:val=&quot;000D5D4B&quot;/&gt;&lt;wsp:rsid wsp:val=&quot;000D76B2&quot;/&gt;&lt;wsp:rsid wsp:val=&quot;000D77A3&quot;/&gt;&lt;wsp:rsid wsp:val=&quot;000D79FB&quot;/&gt;&lt;wsp:rsid wsp:val=&quot;000D7B4D&quot;/&gt;&lt;wsp:rsid wsp:val=&quot;000E18B8&quot;/&gt;&lt;wsp:rsid wsp:val=&quot;000E1AF8&quot;/&gt;&lt;wsp:rsid wsp:val=&quot;000E1B0B&quot;/&gt;&lt;wsp:rsid wsp:val=&quot;000E1FC2&quot;/&gt;&lt;wsp:rsid wsp:val=&quot;000E2131&quot;/&gt;&lt;wsp:rsid wsp:val=&quot;000E2799&quot;/&gt;&lt;wsp:rsid wsp:val=&quot;000E27B2&quot;/&gt;&lt;wsp:rsid wsp:val=&quot;000E2B98&quot;/&gt;&lt;wsp:rsid wsp:val=&quot;000E2F41&quot;/&gt;&lt;wsp:rsid wsp:val=&quot;000E307E&quot;/&gt;&lt;wsp:rsid wsp:val=&quot;000E3686&quot;/&gt;&lt;wsp:rsid wsp:val=&quot;000E387E&quot;/&gt;&lt;wsp:rsid wsp:val=&quot;000E3DC3&quot;/&gt;&lt;wsp:rsid wsp:val=&quot;000E444D&quot;/&gt;&lt;wsp:rsid wsp:val=&quot;000E45AB&quot;/&gt;&lt;wsp:rsid wsp:val=&quot;000E484E&quot;/&gt;&lt;wsp:rsid wsp:val=&quot;000E507A&quot;/&gt;&lt;wsp:rsid wsp:val=&quot;000E62EB&quot;/&gt;&lt;wsp:rsid wsp:val=&quot;000E63A9&quot;/&gt;&lt;wsp:rsid wsp:val=&quot;000E67F6&quot;/&gt;&lt;wsp:rsid wsp:val=&quot;000E689D&quot;/&gt;&lt;wsp:rsid wsp:val=&quot;000E697A&quot;/&gt;&lt;wsp:rsid wsp:val=&quot;000E6CFA&quot;/&gt;&lt;wsp:rsid wsp:val=&quot;000E7480&quot;/&gt;&lt;wsp:rsid wsp:val=&quot;000F10D4&quot;/&gt;&lt;wsp:rsid wsp:val=&quot;000F1313&quot;/&gt;&lt;wsp:rsid wsp:val=&quot;000F1A26&quot;/&gt;&lt;wsp:rsid wsp:val=&quot;000F2B95&quot;/&gt;&lt;wsp:rsid wsp:val=&quot;000F309B&quot;/&gt;&lt;wsp:rsid wsp:val=&quot;000F3D75&quot;/&gt;&lt;wsp:rsid wsp:val=&quot;000F3EEF&quot;/&gt;&lt;wsp:rsid wsp:val=&quot;000F43FD&quot;/&gt;&lt;wsp:rsid wsp:val=&quot;000F521C&quot;/&gt;&lt;wsp:rsid wsp:val=&quot;000F62A6&quot;/&gt;&lt;wsp:rsid wsp:val=&quot;000F6B82&quot;/&gt;&lt;wsp:rsid wsp:val=&quot;000F6BBD&quot;/&gt;&lt;wsp:rsid wsp:val=&quot;000F6D5B&quot;/&gt;&lt;wsp:rsid wsp:val=&quot;000F6EAC&quot;/&gt;&lt;wsp:rsid wsp:val=&quot;000F7745&quot;/&gt;&lt;wsp:rsid wsp:val=&quot;000F7AA6&quot;/&gt;&lt;wsp:rsid wsp:val=&quot;0010021A&quot;/&gt;&lt;wsp:rsid wsp:val=&quot;001004A6&quot;/&gt;&lt;wsp:rsid wsp:val=&quot;00100614&quot;/&gt;&lt;wsp:rsid wsp:val=&quot;0010064D&quot;/&gt;&lt;wsp:rsid wsp:val=&quot;0010099A&quot;/&gt;&lt;wsp:rsid wsp:val=&quot;00100A04&quot;/&gt;&lt;wsp:rsid wsp:val=&quot;00100BFA&quot;/&gt;&lt;wsp:rsid wsp:val=&quot;00100D20&quot;/&gt;&lt;wsp:rsid wsp:val=&quot;0010103A&quot;/&gt;&lt;wsp:rsid wsp:val=&quot;001010A2&quot;/&gt;&lt;wsp:rsid wsp:val=&quot;0010112A&quot;/&gt;&lt;wsp:rsid wsp:val=&quot;00101253&quot;/&gt;&lt;wsp:rsid wsp:val=&quot;00101503&quot;/&gt;&lt;wsp:rsid wsp:val=&quot;00101557&quot;/&gt;&lt;wsp:rsid wsp:val=&quot;00101A7C&quot;/&gt;&lt;wsp:rsid wsp:val=&quot;00101ADE&quot;/&gt;&lt;wsp:rsid wsp:val=&quot;00101D36&quot;/&gt;&lt;wsp:rsid wsp:val=&quot;00101F1B&quot;/&gt;&lt;wsp:rsid wsp:val=&quot;00102093&quot;/&gt;&lt;wsp:rsid wsp:val=&quot;00102667&quot;/&gt;&lt;wsp:rsid wsp:val=&quot;00102847&quot;/&gt;&lt;wsp:rsid wsp:val=&quot;00102A1E&quot;/&gt;&lt;wsp:rsid wsp:val=&quot;001032A0&quot;/&gt;&lt;wsp:rsid wsp:val=&quot;0010393B&quot;/&gt;&lt;wsp:rsid wsp:val=&quot;00103E4C&quot;/&gt;&lt;wsp:rsid wsp:val=&quot;00103F7E&quot;/&gt;&lt;wsp:rsid wsp:val=&quot;00104C98&quot;/&gt;&lt;wsp:rsid wsp:val=&quot;00104DD0&quot;/&gt;&lt;wsp:rsid wsp:val=&quot;0010563E&quot;/&gt;&lt;wsp:rsid wsp:val=&quot;00105DE2&quot;/&gt;&lt;wsp:rsid wsp:val=&quot;00105F99&quot;/&gt;&lt;wsp:rsid wsp:val=&quot;001063ED&quot;/&gt;&lt;wsp:rsid wsp:val=&quot;0010659F&quot;/&gt;&lt;wsp:rsid wsp:val=&quot;00106918&quot;/&gt;&lt;wsp:rsid wsp:val=&quot;00106F5D&quot;/&gt;&lt;wsp:rsid wsp:val=&quot;00107687&quot;/&gt;&lt;wsp:rsid wsp:val=&quot;001077F8&quot;/&gt;&lt;wsp:rsid wsp:val=&quot;00107870&quot;/&gt;&lt;wsp:rsid wsp:val=&quot;00107C30&quot;/&gt;&lt;wsp:rsid wsp:val=&quot;00107DF9&quot;/&gt;&lt;wsp:rsid wsp:val=&quot;00110AA6&quot;/&gt;&lt;wsp:rsid wsp:val=&quot;00110DA9&quot;/&gt;&lt;wsp:rsid wsp:val=&quot;00110F73&quot;/&gt;&lt;wsp:rsid wsp:val=&quot;00110FA1&quot;/&gt;&lt;wsp:rsid wsp:val=&quot;00110FCF&quot;/&gt;&lt;wsp:rsid wsp:val=&quot;00111A01&quot;/&gt;&lt;wsp:rsid wsp:val=&quot;00111C45&quot;/&gt;&lt;wsp:rsid wsp:val=&quot;00112515&quot;/&gt;&lt;wsp:rsid wsp:val=&quot;0011296B&quot;/&gt;&lt;wsp:rsid wsp:val=&quot;00112A69&quot;/&gt;&lt;wsp:rsid wsp:val=&quot;0011364C&quot;/&gt;&lt;wsp:rsid wsp:val=&quot;001137F6&quot;/&gt;&lt;wsp:rsid wsp:val=&quot;00113E79&quot;/&gt;&lt;wsp:rsid wsp:val=&quot;0011419A&quot;/&gt;&lt;wsp:rsid wsp:val=&quot;00114430&quot;/&gt;&lt;wsp:rsid wsp:val=&quot;00114B83&quot;/&gt;&lt;wsp:rsid wsp:val=&quot;0011514C&quot;/&gt;&lt;wsp:rsid wsp:val=&quot;0011565D&quot;/&gt;&lt;wsp:rsid wsp:val=&quot;0011578F&quot;/&gt;&lt;wsp:rsid wsp:val=&quot;00116498&quot;/&gt;&lt;wsp:rsid wsp:val=&quot;00116776&quot;/&gt;&lt;wsp:rsid wsp:val=&quot;00116F23&quot;/&gt;&lt;wsp:rsid wsp:val=&quot;0011763A&quot;/&gt;&lt;wsp:rsid wsp:val=&quot;00117754&quot;/&gt;&lt;wsp:rsid wsp:val=&quot;0012049D&quot;/&gt;&lt;wsp:rsid wsp:val=&quot;00120AE4&quot;/&gt;&lt;wsp:rsid wsp:val=&quot;00121526&quot;/&gt;&lt;wsp:rsid wsp:val=&quot;001217CF&quot;/&gt;&lt;wsp:rsid wsp:val=&quot;00121826&quot;/&gt;&lt;wsp:rsid wsp:val=&quot;00121876&quot;/&gt;&lt;wsp:rsid wsp:val=&quot;001225AE&quot;/&gt;&lt;wsp:rsid wsp:val=&quot;00122737&quot;/&gt;&lt;wsp:rsid wsp:val=&quot;0012275A&quot;/&gt;&lt;wsp:rsid wsp:val=&quot;00122844&quot;/&gt;&lt;wsp:rsid wsp:val=&quot;00122848&quot;/&gt;&lt;wsp:rsid wsp:val=&quot;00122884&quot;/&gt;&lt;wsp:rsid wsp:val=&quot;001232BB&quot;/&gt;&lt;wsp:rsid wsp:val=&quot;00123ACF&quot;/&gt;&lt;wsp:rsid wsp:val=&quot;00123C0B&quot;/&gt;&lt;wsp:rsid wsp:val=&quot;00123E2C&quot;/&gt;&lt;wsp:rsid wsp:val=&quot;001240CE&quot;/&gt;&lt;wsp:rsid wsp:val=&quot;00124310&quot;/&gt;&lt;wsp:rsid wsp:val=&quot;001248BF&quot;/&gt;&lt;wsp:rsid wsp:val=&quot;00124DF8&quot;/&gt;&lt;wsp:rsid wsp:val=&quot;00124FDB&quot;/&gt;&lt;wsp:rsid wsp:val=&quot;001256FD&quot;/&gt;&lt;wsp:rsid wsp:val=&quot;00125A7F&quot;/&gt;&lt;wsp:rsid wsp:val=&quot;00126723&quot;/&gt;&lt;wsp:rsid wsp:val=&quot;00126926&quot;/&gt;&lt;wsp:rsid wsp:val=&quot;0012696F&quot;/&gt;&lt;wsp:rsid wsp:val=&quot;00130119&quot;/&gt;&lt;wsp:rsid wsp:val=&quot;0013092F&quot;/&gt;&lt;wsp:rsid wsp:val=&quot;00131B3A&quot;/&gt;&lt;wsp:rsid wsp:val=&quot;00131D0C&quot;/&gt;&lt;wsp:rsid wsp:val=&quot;00132245&quot;/&gt;&lt;wsp:rsid wsp:val=&quot;001324B1&quot;/&gt;&lt;wsp:rsid wsp:val=&quot;00132C0C&quot;/&gt;&lt;wsp:rsid wsp:val=&quot;00132CBA&quot;/&gt;&lt;wsp:rsid wsp:val=&quot;0013303B&quot;/&gt;&lt;wsp:rsid wsp:val=&quot;001337C8&quot;/&gt;&lt;wsp:rsid wsp:val=&quot;0013444E&quot;/&gt;&lt;wsp:rsid wsp:val=&quot;00134C71&quot;/&gt;&lt;wsp:rsid wsp:val=&quot;00135531&quot;/&gt;&lt;wsp:rsid wsp:val=&quot;00135B66&quot;/&gt;&lt;wsp:rsid wsp:val=&quot;001360FC&quot;/&gt;&lt;wsp:rsid wsp:val=&quot;00136833&quot;/&gt;&lt;wsp:rsid wsp:val=&quot;0013693B&quot;/&gt;&lt;wsp:rsid wsp:val=&quot;00136958&quot;/&gt;&lt;wsp:rsid wsp:val=&quot;001370BE&quot;/&gt;&lt;wsp:rsid wsp:val=&quot;001371FD&quot;/&gt;&lt;wsp:rsid wsp:val=&quot;0013733C&quot;/&gt;&lt;wsp:rsid wsp:val=&quot;001374F1&quot;/&gt;&lt;wsp:rsid wsp:val=&quot;0013773E&quot;/&gt;&lt;wsp:rsid wsp:val=&quot;00137CA5&quot;/&gt;&lt;wsp:rsid wsp:val=&quot;00137F9B&quot;/&gt;&lt;wsp:rsid wsp:val=&quot;00140C02&quot;/&gt;&lt;wsp:rsid wsp:val=&quot;00140C8E&quot;/&gt;&lt;wsp:rsid wsp:val=&quot;0014135A&quot;/&gt;&lt;wsp:rsid wsp:val=&quot;00142334&quot;/&gt;&lt;wsp:rsid wsp:val=&quot;001426FD&quot;/&gt;&lt;wsp:rsid wsp:val=&quot;00142D80&quot;/&gt;&lt;wsp:rsid wsp:val=&quot;00142E27&quot;/&gt;&lt;wsp:rsid wsp:val=&quot;00142E91&quot;/&gt;&lt;wsp:rsid wsp:val=&quot;00143609&quot;/&gt;&lt;wsp:rsid wsp:val=&quot;0014385E&quot;/&gt;&lt;wsp:rsid wsp:val=&quot;00143CB9&quot;/&gt;&lt;wsp:rsid wsp:val=&quot;001446FC&quot;/&gt;&lt;wsp:rsid wsp:val=&quot;0014495D&quot;/&gt;&lt;wsp:rsid wsp:val=&quot;00146385&quot;/&gt;&lt;wsp:rsid wsp:val=&quot;001469CC&quot;/&gt;&lt;wsp:rsid wsp:val=&quot;00146FA7&quot;/&gt;&lt;wsp:rsid wsp:val=&quot;00147088&quot;/&gt;&lt;wsp:rsid wsp:val=&quot;00147090&quot;/&gt;&lt;wsp:rsid wsp:val=&quot;001470D5&quot;/&gt;&lt;wsp:rsid wsp:val=&quot;001479F2&quot;/&gt;&lt;wsp:rsid wsp:val=&quot;001504F2&quot;/&gt;&lt;wsp:rsid wsp:val=&quot;00150CE8&quot;/&gt;&lt;wsp:rsid wsp:val=&quot;001513BD&quot;/&gt;&lt;wsp:rsid wsp:val=&quot;00151B0C&quot;/&gt;&lt;wsp:rsid wsp:val=&quot;00151C3B&quot;/&gt;&lt;wsp:rsid wsp:val=&quot;00152028&quot;/&gt;&lt;wsp:rsid wsp:val=&quot;0015302D&quot;/&gt;&lt;wsp:rsid wsp:val=&quot;0015307A&quot;/&gt;&lt;wsp:rsid wsp:val=&quot;0015312F&quot;/&gt;&lt;wsp:rsid wsp:val=&quot;00153468&quot;/&gt;&lt;wsp:rsid wsp:val=&quot;00153580&quot;/&gt;&lt;wsp:rsid wsp:val=&quot;0015372F&quot;/&gt;&lt;wsp:rsid wsp:val=&quot;001538D6&quot;/&gt;&lt;wsp:rsid wsp:val=&quot;00153B58&quot;/&gt;&lt;wsp:rsid wsp:val=&quot;00153C09&quot;/&gt;&lt;wsp:rsid wsp:val=&quot;00153C7E&quot;/&gt;&lt;wsp:rsid wsp:val=&quot;00153F76&quot;/&gt;&lt;wsp:rsid wsp:val=&quot;00154E0F&quot;/&gt;&lt;wsp:rsid wsp:val=&quot;001559A1&quot;/&gt;&lt;wsp:rsid wsp:val=&quot;001567FA&quot;/&gt;&lt;wsp:rsid wsp:val=&quot;00157B9E&quot;/&gt;&lt;wsp:rsid wsp:val=&quot;00157D84&quot;/&gt;&lt;wsp:rsid wsp:val=&quot;00157FBC&quot;/&gt;&lt;wsp:rsid wsp:val=&quot;001601EC&quot;/&gt;&lt;wsp:rsid wsp:val=&quot;001611BF&quot;/&gt;&lt;wsp:rsid wsp:val=&quot;0016134C&quot;/&gt;&lt;wsp:rsid wsp:val=&quot;001617A9&quot;/&gt;&lt;wsp:rsid wsp:val=&quot;00161FF3&quot;/&gt;&lt;wsp:rsid wsp:val=&quot;00162334&quot;/&gt;&lt;wsp:rsid wsp:val=&quot;00162894&quot;/&gt;&lt;wsp:rsid wsp:val=&quot;001629B4&quot;/&gt;&lt;wsp:rsid wsp:val=&quot;001632B0&quot;/&gt;&lt;wsp:rsid wsp:val=&quot;001634E0&quot;/&gt;&lt;wsp:rsid wsp:val=&quot;001634FA&quot;/&gt;&lt;wsp:rsid wsp:val=&quot;00163FBC&quot;/&gt;&lt;wsp:rsid wsp:val=&quot;00164762&quot;/&gt;&lt;wsp:rsid wsp:val=&quot;0016483B&quot;/&gt;&lt;wsp:rsid wsp:val=&quot;00164942&quot;/&gt;&lt;wsp:rsid wsp:val=&quot;00164C62&quot;/&gt;&lt;wsp:rsid wsp:val=&quot;00164F86&quot;/&gt;&lt;wsp:rsid wsp:val=&quot;00165E4A&quot;/&gt;&lt;wsp:rsid wsp:val=&quot;00166DFE&quot;/&gt;&lt;wsp:rsid wsp:val=&quot;001676E3&quot;/&gt;&lt;wsp:rsid wsp:val=&quot;00167951&quot;/&gt;&lt;wsp:rsid wsp:val=&quot;00170120&quot;/&gt;&lt;wsp:rsid wsp:val=&quot;00170A3C&quot;/&gt;&lt;wsp:rsid wsp:val=&quot;00170E7F&quot;/&gt;&lt;wsp:rsid wsp:val=&quot;0017113D&quot;/&gt;&lt;wsp:rsid wsp:val=&quot;00171AE2&quot;/&gt;&lt;wsp:rsid wsp:val=&quot;00171E60&quot;/&gt;&lt;wsp:rsid wsp:val=&quot;00173BCD&quot;/&gt;&lt;wsp:rsid wsp:val=&quot;00173DFD&quot;/&gt;&lt;wsp:rsid wsp:val=&quot;0017475D&quot;/&gt;&lt;wsp:rsid wsp:val=&quot;00174D04&quot;/&gt;&lt;wsp:rsid wsp:val=&quot;001755FA&quot;/&gt;&lt;wsp:rsid wsp:val=&quot;00175A29&quot;/&gt;&lt;wsp:rsid wsp:val=&quot;001762AC&quot;/&gt;&lt;wsp:rsid wsp:val=&quot;0017638B&quot;/&gt;&lt;wsp:rsid wsp:val=&quot;00176437&quot;/&gt;&lt;wsp:rsid wsp:val=&quot;00176513&quot;/&gt;&lt;wsp:rsid wsp:val=&quot;00176691&quot;/&gt;&lt;wsp:rsid wsp:val=&quot;001766F4&quot;/&gt;&lt;wsp:rsid wsp:val=&quot;00176725&quot;/&gt;&lt;wsp:rsid wsp:val=&quot;00176A8E&quot;/&gt;&lt;wsp:rsid wsp:val=&quot;0017709D&quot;/&gt;&lt;wsp:rsid wsp:val=&quot;00177C06&quot;/&gt;&lt;wsp:rsid wsp:val=&quot;00177DF2&quot;/&gt;&lt;wsp:rsid wsp:val=&quot;00180146&quot;/&gt;&lt;wsp:rsid wsp:val=&quot;00180750&quot;/&gt;&lt;wsp:rsid wsp:val=&quot;00181046&quot;/&gt;&lt;wsp:rsid wsp:val=&quot;0018135F&quot;/&gt;&lt;wsp:rsid wsp:val=&quot;00181C88&quot;/&gt;&lt;wsp:rsid wsp:val=&quot;00181EC5&quot;/&gt;&lt;wsp:rsid wsp:val=&quot;001821FD&quot;/&gt;&lt;wsp:rsid wsp:val=&quot;0018284C&quot;/&gt;&lt;wsp:rsid wsp:val=&quot;00182C31&quot;/&gt;&lt;wsp:rsid wsp:val=&quot;0018315E&quot;/&gt;&lt;wsp:rsid wsp:val=&quot;00183387&quot;/&gt;&lt;wsp:rsid wsp:val=&quot;00184E2C&quot;/&gt;&lt;wsp:rsid wsp:val=&quot;001853D6&quot;/&gt;&lt;wsp:rsid wsp:val=&quot;00186546&quot;/&gt;&lt;wsp:rsid wsp:val=&quot;001867A3&quot;/&gt;&lt;wsp:rsid wsp:val=&quot;00190523&quot;/&gt;&lt;wsp:rsid wsp:val=&quot;00191228&quot;/&gt;&lt;wsp:rsid wsp:val=&quot;00191789&quot;/&gt;&lt;wsp:rsid wsp:val=&quot;001917C0&quot;/&gt;&lt;wsp:rsid wsp:val=&quot;001918C8&quot;/&gt;&lt;wsp:rsid wsp:val=&quot;00191CD2&quot;/&gt;&lt;wsp:rsid wsp:val=&quot;00191F17&quot;/&gt;&lt;wsp:rsid wsp:val=&quot;0019208F&quot;/&gt;&lt;wsp:rsid wsp:val=&quot;00192157&quot;/&gt;&lt;wsp:rsid wsp:val=&quot;001921DD&quot;/&gt;&lt;wsp:rsid wsp:val=&quot;00192F76&quot;/&gt;&lt;wsp:rsid wsp:val=&quot;001932D3&quot;/&gt;&lt;wsp:rsid wsp:val=&quot;0019375A&quot;/&gt;&lt;wsp:rsid wsp:val=&quot;001940DB&quot;/&gt;&lt;wsp:rsid wsp:val=&quot;00194D21&quot;/&gt;&lt;wsp:rsid wsp:val=&quot;00194F65&quot;/&gt;&lt;wsp:rsid wsp:val=&quot;00194F7C&quot;/&gt;&lt;wsp:rsid wsp:val=&quot;00195117&quot;/&gt;&lt;wsp:rsid wsp:val=&quot;001952E4&quot;/&gt;&lt;wsp:rsid wsp:val=&quot;001955F0&quot;/&gt;&lt;wsp:rsid wsp:val=&quot;00196B36&quot;/&gt;&lt;wsp:rsid wsp:val=&quot;001970BB&quot;/&gt;&lt;wsp:rsid wsp:val=&quot;001979A8&quot;/&gt;&lt;wsp:rsid wsp:val=&quot;001A0480&quot;/&gt;&lt;wsp:rsid wsp:val=&quot;001A08A3&quot;/&gt;&lt;wsp:rsid wsp:val=&quot;001A1FDA&quot;/&gt;&lt;wsp:rsid wsp:val=&quot;001A3CE7&quot;/&gt;&lt;wsp:rsid wsp:val=&quot;001A3F16&quot;/&gt;&lt;wsp:rsid wsp:val=&quot;001A44D1&quot;/&gt;&lt;wsp:rsid wsp:val=&quot;001A4B09&quot;/&gt;&lt;wsp:rsid wsp:val=&quot;001A5189&quot;/&gt;&lt;wsp:rsid wsp:val=&quot;001A558D&quot;/&gt;&lt;wsp:rsid wsp:val=&quot;001A66FB&quot;/&gt;&lt;wsp:rsid wsp:val=&quot;001A6F29&quot;/&gt;&lt;wsp:rsid wsp:val=&quot;001A703A&quot;/&gt;&lt;wsp:rsid wsp:val=&quot;001A77D4&quot;/&gt;&lt;wsp:rsid wsp:val=&quot;001A7E12&quot;/&gt;&lt;wsp:rsid wsp:val=&quot;001B081D&quot;/&gt;&lt;wsp:rsid wsp:val=&quot;001B08A3&quot;/&gt;&lt;wsp:rsid wsp:val=&quot;001B0A57&quot;/&gt;&lt;wsp:rsid wsp:val=&quot;001B0E88&quot;/&gt;&lt;wsp:rsid wsp:val=&quot;001B13ED&quot;/&gt;&lt;wsp:rsid wsp:val=&quot;001B1508&quot;/&gt;&lt;wsp:rsid wsp:val=&quot;001B1DF3&quot;/&gt;&lt;wsp:rsid wsp:val=&quot;001B1FC0&quot;/&gt;&lt;wsp:rsid wsp:val=&quot;001B2889&quot;/&gt;&lt;wsp:rsid wsp:val=&quot;001B356C&quot;/&gt;&lt;wsp:rsid wsp:val=&quot;001B39A6&quot;/&gt;&lt;wsp:rsid wsp:val=&quot;001B3DBB&quot;/&gt;&lt;wsp:rsid wsp:val=&quot;001B42F2&quot;/&gt;&lt;wsp:rsid wsp:val=&quot;001B4457&quot;/&gt;&lt;wsp:rsid wsp:val=&quot;001B4B7D&quot;/&gt;&lt;wsp:rsid wsp:val=&quot;001B5079&quot;/&gt;&lt;wsp:rsid wsp:val=&quot;001B5185&quot;/&gt;&lt;wsp:rsid wsp:val=&quot;001B5492&quot;/&gt;&lt;wsp:rsid wsp:val=&quot;001B5836&quot;/&gt;&lt;wsp:rsid wsp:val=&quot;001B5837&quot;/&gt;&lt;wsp:rsid wsp:val=&quot;001B5AA2&quot;/&gt;&lt;wsp:rsid wsp:val=&quot;001B5B68&quot;/&gt;&lt;wsp:rsid wsp:val=&quot;001B5EC2&quot;/&gt;&lt;wsp:rsid wsp:val=&quot;001B6666&quot;/&gt;&lt;wsp:rsid wsp:val=&quot;001B67C9&quot;/&gt;&lt;wsp:rsid wsp:val=&quot;001B6C62&quot;/&gt;&lt;wsp:rsid wsp:val=&quot;001B6F37&quot;/&gt;&lt;wsp:rsid wsp:val=&quot;001B7453&quot;/&gt;&lt;wsp:rsid wsp:val=&quot;001B7F5F&quot;/&gt;&lt;wsp:rsid wsp:val=&quot;001C00C2&quot;/&gt;&lt;wsp:rsid wsp:val=&quot;001C0359&quot;/&gt;&lt;wsp:rsid wsp:val=&quot;001C0397&quot;/&gt;&lt;wsp:rsid wsp:val=&quot;001C065F&quot;/&gt;&lt;wsp:rsid wsp:val=&quot;001C0B7C&quot;/&gt;&lt;wsp:rsid wsp:val=&quot;001C0D6F&quot;/&gt;&lt;wsp:rsid wsp:val=&quot;001C1660&quot;/&gt;&lt;wsp:rsid wsp:val=&quot;001C1778&quot;/&gt;&lt;wsp:rsid wsp:val=&quot;001C17E4&quot;/&gt;&lt;wsp:rsid wsp:val=&quot;001C1DC9&quot;/&gt;&lt;wsp:rsid wsp:val=&quot;001C1E58&quot;/&gt;&lt;wsp:rsid wsp:val=&quot;001C293A&quot;/&gt;&lt;wsp:rsid wsp:val=&quot;001C30C6&quot;/&gt;&lt;wsp:rsid wsp:val=&quot;001C313A&quot;/&gt;&lt;wsp:rsid wsp:val=&quot;001C332D&quot;/&gt;&lt;wsp:rsid wsp:val=&quot;001C34C8&quot;/&gt;&lt;wsp:rsid wsp:val=&quot;001C39B4&quot;/&gt;&lt;wsp:rsid wsp:val=&quot;001C4519&quot;/&gt;&lt;wsp:rsid wsp:val=&quot;001C46BC&quot;/&gt;&lt;wsp:rsid wsp:val=&quot;001C57FD&quot;/&gt;&lt;wsp:rsid wsp:val=&quot;001C608D&quot;/&gt;&lt;wsp:rsid wsp:val=&quot;001C6C2A&quot;/&gt;&lt;wsp:rsid wsp:val=&quot;001C6F89&quot;/&gt;&lt;wsp:rsid wsp:val=&quot;001C70D4&quot;/&gt;&lt;wsp:rsid wsp:val=&quot;001C7CF2&quot;/&gt;&lt;wsp:rsid wsp:val=&quot;001D0055&quot;/&gt;&lt;wsp:rsid wsp:val=&quot;001D0301&quot;/&gt;&lt;wsp:rsid wsp:val=&quot;001D0696&quot;/&gt;&lt;wsp:rsid wsp:val=&quot;001D176E&quot;/&gt;&lt;wsp:rsid wsp:val=&quot;001D25DC&quot;/&gt;&lt;wsp:rsid wsp:val=&quot;001D2710&quot;/&gt;&lt;wsp:rsid wsp:val=&quot;001D2ECB&quot;/&gt;&lt;wsp:rsid wsp:val=&quot;001D308A&quot;/&gt;&lt;wsp:rsid wsp:val=&quot;001D3220&quot;/&gt;&lt;wsp:rsid wsp:val=&quot;001D3913&quot;/&gt;&lt;wsp:rsid wsp:val=&quot;001D46A1&quot;/&gt;&lt;wsp:rsid wsp:val=&quot;001D5794&quot;/&gt;&lt;wsp:rsid wsp:val=&quot;001D6158&quot;/&gt;&lt;wsp:rsid wsp:val=&quot;001D6286&quot;/&gt;&lt;wsp:rsid wsp:val=&quot;001D639E&quot;/&gt;&lt;wsp:rsid wsp:val=&quot;001D6A3A&quot;/&gt;&lt;wsp:rsid wsp:val=&quot;001D70E5&quot;/&gt;&lt;wsp:rsid wsp:val=&quot;001D749D&quot;/&gt;&lt;wsp:rsid wsp:val=&quot;001D766E&quot;/&gt;&lt;wsp:rsid wsp:val=&quot;001D7C7E&quot;/&gt;&lt;wsp:rsid wsp:val=&quot;001D7E12&quot;/&gt;&lt;wsp:rsid wsp:val=&quot;001E03C0&quot;/&gt;&lt;wsp:rsid wsp:val=&quot;001E0983&quot;/&gt;&lt;wsp:rsid wsp:val=&quot;001E0C97&quot;/&gt;&lt;wsp:rsid wsp:val=&quot;001E0E03&quot;/&gt;&lt;wsp:rsid wsp:val=&quot;001E1375&quot;/&gt;&lt;wsp:rsid wsp:val=&quot;001E1508&quot;/&gt;&lt;wsp:rsid wsp:val=&quot;001E1A6F&quot;/&gt;&lt;wsp:rsid wsp:val=&quot;001E1B82&quot;/&gt;&lt;wsp:rsid wsp:val=&quot;001E1D4D&quot;/&gt;&lt;wsp:rsid wsp:val=&quot;001E2DCE&quot;/&gt;&lt;wsp:rsid wsp:val=&quot;001E330D&quot;/&gt;&lt;wsp:rsid wsp:val=&quot;001E351A&quot;/&gt;&lt;wsp:rsid wsp:val=&quot;001E35F5&quot;/&gt;&lt;wsp:rsid wsp:val=&quot;001E41B9&quot;/&gt;&lt;wsp:rsid wsp:val=&quot;001E44C9&quot;/&gt;&lt;wsp:rsid wsp:val=&quot;001E4727&quot;/&gt;&lt;wsp:rsid wsp:val=&quot;001E4E02&quot;/&gt;&lt;wsp:rsid wsp:val=&quot;001E4EA8&quot;/&gt;&lt;wsp:rsid wsp:val=&quot;001E5109&quot;/&gt;&lt;wsp:rsid wsp:val=&quot;001E53A9&quot;/&gt;&lt;wsp:rsid wsp:val=&quot;001E66BC&quot;/&gt;&lt;wsp:rsid wsp:val=&quot;001E6EFD&quot;/&gt;&lt;wsp:rsid wsp:val=&quot;001E711A&quot;/&gt;&lt;wsp:rsid wsp:val=&quot;001E791D&quot;/&gt;&lt;wsp:rsid wsp:val=&quot;001F02B1&quot;/&gt;&lt;wsp:rsid wsp:val=&quot;001F02DB&quot;/&gt;&lt;wsp:rsid wsp:val=&quot;001F0DA8&quot;/&gt;&lt;wsp:rsid wsp:val=&quot;001F0FD9&quot;/&gt;&lt;wsp:rsid wsp:val=&quot;001F100D&quot;/&gt;&lt;wsp:rsid wsp:val=&quot;001F16C7&quot;/&gt;&lt;wsp:rsid wsp:val=&quot;001F1831&quot;/&gt;&lt;wsp:rsid wsp:val=&quot;001F1900&quot;/&gt;&lt;wsp:rsid wsp:val=&quot;001F1B54&quot;/&gt;&lt;wsp:rsid wsp:val=&quot;001F216A&quot;/&gt;&lt;wsp:rsid wsp:val=&quot;001F2AA6&quot;/&gt;&lt;wsp:rsid wsp:val=&quot;001F2D90&quot;/&gt;&lt;wsp:rsid wsp:val=&quot;001F2F86&quot;/&gt;&lt;wsp:rsid wsp:val=&quot;001F3093&quot;/&gt;&lt;wsp:rsid wsp:val=&quot;001F31F6&quot;/&gt;&lt;wsp:rsid wsp:val=&quot;001F3359&quot;/&gt;&lt;wsp:rsid wsp:val=&quot;001F349C&quot;/&gt;&lt;wsp:rsid wsp:val=&quot;001F3D75&quot;/&gt;&lt;wsp:rsid wsp:val=&quot;001F3F4C&quot;/&gt;&lt;wsp:rsid wsp:val=&quot;001F490C&quot;/&gt;&lt;wsp:rsid wsp:val=&quot;001F4A00&quot;/&gt;&lt;wsp:rsid wsp:val=&quot;001F5192&quot;/&gt;&lt;wsp:rsid wsp:val=&quot;001F52BE&quot;/&gt;&lt;wsp:rsid wsp:val=&quot;001F5AA9&quot;/&gt;&lt;wsp:rsid wsp:val=&quot;001F5BE1&quot;/&gt;&lt;wsp:rsid wsp:val=&quot;001F5D4D&quot;/&gt;&lt;wsp:rsid wsp:val=&quot;001F64CE&quot;/&gt;&lt;wsp:rsid wsp:val=&quot;001F6CFB&quot;/&gt;&lt;wsp:rsid wsp:val=&quot;001F7877&quot;/&gt;&lt;wsp:rsid wsp:val=&quot;002003CD&quot;/&gt;&lt;wsp:rsid wsp:val=&quot;002010CE&quot;/&gt;&lt;wsp:rsid wsp:val=&quot;0020128A&quot;/&gt;&lt;wsp:rsid wsp:val=&quot;00201A82&quot;/&gt;&lt;wsp:rsid wsp:val=&quot;002024C9&quot;/&gt;&lt;wsp:rsid wsp:val=&quot;0020252C&quot;/&gt;&lt;wsp:rsid wsp:val=&quot;002029E0&quot;/&gt;&lt;wsp:rsid wsp:val=&quot;00203693&quot;/&gt;&lt;wsp:rsid wsp:val=&quot;002036D8&quot;/&gt;&lt;wsp:rsid wsp:val=&quot;0020415E&quot;/&gt;&lt;wsp:rsid wsp:val=&quot;00204387&quot;/&gt;&lt;wsp:rsid wsp:val=&quot;002046A1&quot;/&gt;&lt;wsp:rsid wsp:val=&quot;002046D8&quot;/&gt;&lt;wsp:rsid wsp:val=&quot;00205B31&quot;/&gt;&lt;wsp:rsid wsp:val=&quot;00205DDE&quot;/&gt;&lt;wsp:rsid wsp:val=&quot;00206025&quot;/&gt;&lt;wsp:rsid wsp:val=&quot;00206EF3&quot;/&gt;&lt;wsp:rsid wsp:val=&quot;00207570&quot;/&gt;&lt;wsp:rsid wsp:val=&quot;0021030E&quot;/&gt;&lt;wsp:rsid wsp:val=&quot;00210905&quot;/&gt;&lt;wsp:rsid wsp:val=&quot;00210EE9&quot;/&gt;&lt;wsp:rsid wsp:val=&quot;0021140B&quot;/&gt;&lt;wsp:rsid wsp:val=&quot;00211F31&quot;/&gt;&lt;wsp:rsid wsp:val=&quot;00212021&quot;/&gt;&lt;wsp:rsid wsp:val=&quot;00212250&quot;/&gt;&lt;wsp:rsid wsp:val=&quot;0021281F&quot;/&gt;&lt;wsp:rsid wsp:val=&quot;00212BB6&quot;/&gt;&lt;wsp:rsid wsp:val=&quot;00213D04&quot;/&gt;&lt;wsp:rsid wsp:val=&quot;00213D63&quot;/&gt;&lt;wsp:rsid wsp:val=&quot;00213E54&quot;/&gt;&lt;wsp:rsid wsp:val=&quot;00214011&quot;/&gt;&lt;wsp:rsid wsp:val=&quot;002140AA&quot;/&gt;&lt;wsp:rsid wsp:val=&quot;002145E4&quot;/&gt;&lt;wsp:rsid wsp:val=&quot;0021482C&quot;/&gt;&lt;wsp:rsid wsp:val=&quot;00214A83&quot;/&gt;&lt;wsp:rsid wsp:val=&quot;00214E2B&quot;/&gt;&lt;wsp:rsid wsp:val=&quot;00215036&quot;/&gt;&lt;wsp:rsid wsp:val=&quot;0021506D&quot;/&gt;&lt;wsp:rsid wsp:val=&quot;0021520C&quot;/&gt;&lt;wsp:rsid wsp:val=&quot;00215604&quot;/&gt;&lt;wsp:rsid wsp:val=&quot;0021584E&quot;/&gt;&lt;wsp:rsid wsp:val=&quot;00215E92&quot;/&gt;&lt;wsp:rsid wsp:val=&quot;00215F0D&quot;/&gt;&lt;wsp:rsid wsp:val=&quot;002177B5&quot;/&gt;&lt;wsp:rsid wsp:val=&quot;00217CE7&quot;/&gt;&lt;wsp:rsid wsp:val=&quot;00217DAC&quot;/&gt;&lt;wsp:rsid wsp:val=&quot;00217EDA&quot;/&gt;&lt;wsp:rsid wsp:val=&quot;0022062B&quot;/&gt;&lt;wsp:rsid wsp:val=&quot;002208B1&quot;/&gt;&lt;wsp:rsid wsp:val=&quot;00220A40&quot;/&gt;&lt;wsp:rsid wsp:val=&quot;002212A5&quot;/&gt;&lt;wsp:rsid wsp:val=&quot;00221516&quot;/&gt;&lt;wsp:rsid wsp:val=&quot;002217ED&quot;/&gt;&lt;wsp:rsid wsp:val=&quot;00221A9D&quot;/&gt;&lt;wsp:rsid wsp:val=&quot;00221C7E&quot;/&gt;&lt;wsp:rsid wsp:val=&quot;00221EC5&quot;/&gt;&lt;wsp:rsid wsp:val=&quot;00222068&quot;/&gt;&lt;wsp:rsid wsp:val=&quot;00222616&quot;/&gt;&lt;wsp:rsid wsp:val=&quot;002228B6&quot;/&gt;&lt;wsp:rsid wsp:val=&quot;00222A57&quot;/&gt;&lt;wsp:rsid wsp:val=&quot;00222BC3&quot;/&gt;&lt;wsp:rsid wsp:val=&quot;00223282&quot;/&gt;&lt;wsp:rsid wsp:val=&quot;002235B4&quot;/&gt;&lt;wsp:rsid wsp:val=&quot;00223C3E&quot;/&gt;&lt;wsp:rsid wsp:val=&quot;0022441D&quot;/&gt;&lt;wsp:rsid wsp:val=&quot;00225193&quot;/&gt;&lt;wsp:rsid wsp:val=&quot;00225D6A&quot;/&gt;&lt;wsp:rsid wsp:val=&quot;00226321&quot;/&gt;&lt;wsp:rsid wsp:val=&quot;00227C49&quot;/&gt;&lt;wsp:rsid wsp:val=&quot;00227F57&quot;/&gt;&lt;wsp:rsid wsp:val=&quot;00227FB4&quot;/&gt;&lt;wsp:rsid wsp:val=&quot;00230179&quot;/&gt;&lt;wsp:rsid wsp:val=&quot;00230CFC&quot;/&gt;&lt;wsp:rsid wsp:val=&quot;0023127C&quot;/&gt;&lt;wsp:rsid wsp:val=&quot;002315E6&quot;/&gt;&lt;wsp:rsid wsp:val=&quot;002322A1&quot;/&gt;&lt;wsp:rsid wsp:val=&quot;002324EF&quot;/&gt;&lt;wsp:rsid wsp:val=&quot;00232679&quot;/&gt;&lt;wsp:rsid wsp:val=&quot;00232BF4&quot;/&gt;&lt;wsp:rsid wsp:val=&quot;00233427&quot;/&gt;&lt;wsp:rsid wsp:val=&quot;00233949&quot;/&gt;&lt;wsp:rsid wsp:val=&quot;00233A39&quot;/&gt;&lt;wsp:rsid wsp:val=&quot;00233C2B&quot;/&gt;&lt;wsp:rsid wsp:val=&quot;002350D4&quot;/&gt;&lt;wsp:rsid wsp:val=&quot;0023557A&quot;/&gt;&lt;wsp:rsid wsp:val=&quot;0023559B&quot;/&gt;&lt;wsp:rsid wsp:val=&quot;00235603&quot;/&gt;&lt;wsp:rsid wsp:val=&quot;002356D4&quot;/&gt;&lt;wsp:rsid wsp:val=&quot;00235DD7&quot;/&gt;&lt;wsp:rsid wsp:val=&quot;002361C5&quot;/&gt;&lt;wsp:rsid wsp:val=&quot;00236CDB&quot;/&gt;&lt;wsp:rsid wsp:val=&quot;00236FF1&quot;/&gt;&lt;wsp:rsid wsp:val=&quot;00237167&quot;/&gt;&lt;wsp:rsid wsp:val=&quot;002373DC&quot;/&gt;&lt;wsp:rsid wsp:val=&quot;00237B16&quot;/&gt;&lt;wsp:rsid wsp:val=&quot;00237C9F&quot;/&gt;&lt;wsp:rsid wsp:val=&quot;00237CA0&quot;/&gt;&lt;wsp:rsid wsp:val=&quot;00237E24&quot;/&gt;&lt;wsp:rsid wsp:val=&quot;00240160&quot;/&gt;&lt;wsp:rsid wsp:val=&quot;002401C8&quot;/&gt;&lt;wsp:rsid wsp:val=&quot;00240790&quot;/&gt;&lt;wsp:rsid wsp:val=&quot;00240D86&quot;/&gt;&lt;wsp:rsid wsp:val=&quot;00241C31&quot;/&gt;&lt;wsp:rsid wsp:val=&quot;002423CA&quot;/&gt;&lt;wsp:rsid wsp:val=&quot;00242F1D&quot;/&gt;&lt;wsp:rsid wsp:val=&quot;00244259&quot;/&gt;&lt;wsp:rsid wsp:val=&quot;002444C3&quot;/&gt;&lt;wsp:rsid wsp:val=&quot;00244C95&quot;/&gt;&lt;wsp:rsid wsp:val=&quot;00244DEE&quot;/&gt;&lt;wsp:rsid wsp:val=&quot;00245128&quot;/&gt;&lt;wsp:rsid wsp:val=&quot;0024551A&quot;/&gt;&lt;wsp:rsid wsp:val=&quot;002457BF&quot;/&gt;&lt;wsp:rsid wsp:val=&quot;0024659C&quot;/&gt;&lt;wsp:rsid wsp:val=&quot;0024661B&quot;/&gt;&lt;wsp:rsid wsp:val=&quot;0024668A&quot;/&gt;&lt;wsp:rsid wsp:val=&quot;0024673F&quot;/&gt;&lt;wsp:rsid wsp:val=&quot;00246BCB&quot;/&gt;&lt;wsp:rsid wsp:val=&quot;0025040B&quot;/&gt;&lt;wsp:rsid wsp:val=&quot;00250704&quot;/&gt;&lt;wsp:rsid wsp:val=&quot;00250A48&quot;/&gt;&lt;wsp:rsid wsp:val=&quot;00250E1A&quot;/&gt;&lt;wsp:rsid wsp:val=&quot;00251328&quot;/&gt;&lt;wsp:rsid wsp:val=&quot;00251776&quot;/&gt;&lt;wsp:rsid wsp:val=&quot;00251E9F&quot;/&gt;&lt;wsp:rsid wsp:val=&quot;00252383&quot;/&gt;&lt;wsp:rsid wsp:val=&quot;00252459&quot;/&gt;&lt;wsp:rsid wsp:val=&quot;00252F04&quot;/&gt;&lt;wsp:rsid wsp:val=&quot;002530FD&quot;/&gt;&lt;wsp:rsid wsp:val=&quot;00253237&quot;/&gt;&lt;wsp:rsid wsp:val=&quot;00253637&quot;/&gt;&lt;wsp:rsid wsp:val=&quot;00253905&quot;/&gt;&lt;wsp:rsid wsp:val=&quot;00253C2F&quot;/&gt;&lt;wsp:rsid wsp:val=&quot;00253F20&quot;/&gt;&lt;wsp:rsid wsp:val=&quot;0025471B&quot;/&gt;&lt;wsp:rsid wsp:val=&quot;00255697&quot;/&gt;&lt;wsp:rsid wsp:val=&quot;00255F7A&quot;/&gt;&lt;wsp:rsid wsp:val=&quot;00256375&quot;/&gt;&lt;wsp:rsid wsp:val=&quot;0025666C&quot;/&gt;&lt;wsp:rsid wsp:val=&quot;0025698A&quot;/&gt;&lt;wsp:rsid wsp:val=&quot;00256ADF&quot;/&gt;&lt;wsp:rsid wsp:val=&quot;00256E22&quot;/&gt;&lt;wsp:rsid wsp:val=&quot;002571E7&quot;/&gt;&lt;wsp:rsid wsp:val=&quot;002571FA&quot;/&gt;&lt;wsp:rsid wsp:val=&quot;0025762C&quot;/&gt;&lt;wsp:rsid wsp:val=&quot;00260578&quot;/&gt;&lt;wsp:rsid wsp:val=&quot;00260FB5&quot;/&gt;&lt;wsp:rsid wsp:val=&quot;002623CF&quot;/&gt;&lt;wsp:rsid wsp:val=&quot;002629D8&quot;/&gt;&lt;wsp:rsid wsp:val=&quot;00262B89&quot;/&gt;&lt;wsp:rsid wsp:val=&quot;00262CB2&quot;/&gt;&lt;wsp:rsid wsp:val=&quot;00263F11&quot;/&gt;&lt;wsp:rsid wsp:val=&quot;00264C69&quot;/&gt;&lt;wsp:rsid wsp:val=&quot;0026507D&quot;/&gt;&lt;wsp:rsid wsp:val=&quot;002651BE&quot;/&gt;&lt;wsp:rsid wsp:val=&quot;00265753&quot;/&gt;&lt;wsp:rsid wsp:val=&quot;0026648E&quot;/&gt;&lt;wsp:rsid wsp:val=&quot;0026695C&quot;/&gt;&lt;wsp:rsid wsp:val=&quot;00266B18&quot;/&gt;&lt;wsp:rsid wsp:val=&quot;002673AC&quot;/&gt;&lt;wsp:rsid wsp:val=&quot;00270896&quot;/&gt;&lt;wsp:rsid wsp:val=&quot;00270E6D&quot;/&gt;&lt;wsp:rsid wsp:val=&quot;002711AF&quot;/&gt;&lt;wsp:rsid wsp:val=&quot;00271520&quot;/&gt;&lt;wsp:rsid wsp:val=&quot;002715AE&quot;/&gt;&lt;wsp:rsid wsp:val=&quot;0027168E&quot;/&gt;&lt;wsp:rsid wsp:val=&quot;0027181B&quot;/&gt;&lt;wsp:rsid wsp:val=&quot;0027185E&quot;/&gt;&lt;wsp:rsid wsp:val=&quot;00272358&quot;/&gt;&lt;wsp:rsid wsp:val=&quot;00272616&quot;/&gt;&lt;wsp:rsid wsp:val=&quot;00272D82&quot;/&gt;&lt;wsp:rsid wsp:val=&quot;00272DEE&quot;/&gt;&lt;wsp:rsid wsp:val=&quot;00272E01&quot;/&gt;&lt;wsp:rsid wsp:val=&quot;002732C0&quot;/&gt;&lt;wsp:rsid wsp:val=&quot;00273F31&quot;/&gt;&lt;wsp:rsid wsp:val=&quot;00274816&quot;/&gt;&lt;wsp:rsid wsp:val=&quot;00274938&quot;/&gt;&lt;wsp:rsid wsp:val=&quot;002749B2&quot;/&gt;&lt;wsp:rsid wsp:val=&quot;0027515B&quot;/&gt;&lt;wsp:rsid wsp:val=&quot;002752B0&quot;/&gt;&lt;wsp:rsid wsp:val=&quot;002754C4&quot;/&gt;&lt;wsp:rsid wsp:val=&quot;002755A5&quot;/&gt;&lt;wsp:rsid wsp:val=&quot;0027570D&quot;/&gt;&lt;wsp:rsid wsp:val=&quot;00275BA6&quot;/&gt;&lt;wsp:rsid wsp:val=&quot;0027637B&quot;/&gt;&lt;wsp:rsid wsp:val=&quot;002767CC&quot;/&gt;&lt;wsp:rsid wsp:val=&quot;0027692C&quot;/&gt;&lt;wsp:rsid wsp:val=&quot;00276CE1&quot;/&gt;&lt;wsp:rsid wsp:val=&quot;00280D58&quot;/&gt;&lt;wsp:rsid wsp:val=&quot;002811A7&quot;/&gt;&lt;wsp:rsid wsp:val=&quot;00281AE9&quot;/&gt;&lt;wsp:rsid wsp:val=&quot;00281F22&quot;/&gt;&lt;wsp:rsid wsp:val=&quot;002822C2&quot;/&gt;&lt;wsp:rsid wsp:val=&quot;00282ACA&quot;/&gt;&lt;wsp:rsid wsp:val=&quot;002834D8&quot;/&gt;&lt;wsp:rsid wsp:val=&quot;00283531&quot;/&gt;&lt;wsp:rsid wsp:val=&quot;00283647&quot;/&gt;&lt;wsp:rsid wsp:val=&quot;00283AD7&quot;/&gt;&lt;wsp:rsid wsp:val=&quot;00283C7D&quot;/&gt;&lt;wsp:rsid wsp:val=&quot;00283CA2&quot;/&gt;&lt;wsp:rsid wsp:val=&quot;0028422F&quot;/&gt;&lt;wsp:rsid wsp:val=&quot;00284855&quot;/&gt;&lt;wsp:rsid wsp:val=&quot;00284870&quot;/&gt;&lt;wsp:rsid wsp:val=&quot;00284DC2&quot;/&gt;&lt;wsp:rsid wsp:val=&quot;002861D8&quot;/&gt;&lt;wsp:rsid wsp:val=&quot;00286200&quot;/&gt;&lt;wsp:rsid wsp:val=&quot;0028661B&quot;/&gt;&lt;wsp:rsid wsp:val=&quot;00287C3C&quot;/&gt;&lt;wsp:rsid wsp:val=&quot;00287DB3&quot;/&gt;&lt;wsp:rsid wsp:val=&quot;00290032&quot;/&gt;&lt;wsp:rsid wsp:val=&quot;00290392&quot;/&gt;&lt;wsp:rsid wsp:val=&quot;00290670&quot;/&gt;&lt;wsp:rsid wsp:val=&quot;00290E44&quot;/&gt;&lt;wsp:rsid wsp:val=&quot;0029122B&quot;/&gt;&lt;wsp:rsid wsp:val=&quot;00291807&quot;/&gt;&lt;wsp:rsid wsp:val=&quot;002921D5&quot;/&gt;&lt;wsp:rsid wsp:val=&quot;00292F85&quot;/&gt;&lt;wsp:rsid wsp:val=&quot;00292FA2&quot;/&gt;&lt;wsp:rsid wsp:val=&quot;0029329A&quot;/&gt;&lt;wsp:rsid wsp:val=&quot;00293934&quot;/&gt;&lt;wsp:rsid wsp:val=&quot;002939A1&quot;/&gt;&lt;wsp:rsid wsp:val=&quot;00294501&quot;/&gt;&lt;wsp:rsid wsp:val=&quot;0029492B&quot;/&gt;&lt;wsp:rsid wsp:val=&quot;002953B9&quot;/&gt;&lt;wsp:rsid wsp:val=&quot;002957E9&quot;/&gt;&lt;wsp:rsid wsp:val=&quot;00295B26&quot;/&gt;&lt;wsp:rsid wsp:val=&quot;0029607E&quot;/&gt;&lt;wsp:rsid wsp:val=&quot;00296832&quot;/&gt;&lt;wsp:rsid wsp:val=&quot;00296981&quot;/&gt;&lt;wsp:rsid wsp:val=&quot;002969D0&quot;/&gt;&lt;wsp:rsid wsp:val=&quot;00296A7F&quot;/&gt;&lt;wsp:rsid wsp:val=&quot;00296BC2&quot;/&gt;&lt;wsp:rsid wsp:val=&quot;002971BF&quot;/&gt;&lt;wsp:rsid wsp:val=&quot;002978A8&quot;/&gt;&lt;wsp:rsid wsp:val=&quot;00297F3C&quot;/&gt;&lt;wsp:rsid wsp:val=&quot;002A08F7&quot;/&gt;&lt;wsp:rsid wsp:val=&quot;002A14AE&quot;/&gt;&lt;wsp:rsid wsp:val=&quot;002A1696&quot;/&gt;&lt;wsp:rsid wsp:val=&quot;002A1889&quot;/&gt;&lt;wsp:rsid wsp:val=&quot;002A230E&quot;/&gt;&lt;wsp:rsid wsp:val=&quot;002A3E59&quot;/&gt;&lt;wsp:rsid wsp:val=&quot;002A40D4&quot;/&gt;&lt;wsp:rsid wsp:val=&quot;002A46B6&quot;/&gt;&lt;wsp:rsid wsp:val=&quot;002A4720&quot;/&gt;&lt;wsp:rsid wsp:val=&quot;002A47F4&quot;/&gt;&lt;wsp:rsid wsp:val=&quot;002A4BA5&quot;/&gt;&lt;wsp:rsid wsp:val=&quot;002A4F90&quot;/&gt;&lt;wsp:rsid wsp:val=&quot;002A5035&quot;/&gt;&lt;wsp:rsid wsp:val=&quot;002A517C&quot;/&gt;&lt;wsp:rsid wsp:val=&quot;002A55D2&quot;/&gt;&lt;wsp:rsid wsp:val=&quot;002A5681&quot;/&gt;&lt;wsp:rsid wsp:val=&quot;002A5A35&quot;/&gt;&lt;wsp:rsid wsp:val=&quot;002A600A&quot;/&gt;&lt;wsp:rsid wsp:val=&quot;002A6076&quot;/&gt;&lt;wsp:rsid wsp:val=&quot;002A60E8&quot;/&gt;&lt;wsp:rsid wsp:val=&quot;002A64B3&quot;/&gt;&lt;wsp:rsid wsp:val=&quot;002A6948&quot;/&gt;&lt;wsp:rsid wsp:val=&quot;002A6AEC&quot;/&gt;&lt;wsp:rsid wsp:val=&quot;002A746D&quot;/&gt;&lt;wsp:rsid wsp:val=&quot;002A76A6&quot;/&gt;&lt;wsp:rsid wsp:val=&quot;002A7B69&quot;/&gt;&lt;wsp:rsid wsp:val=&quot;002A7BEA&quot;/&gt;&lt;wsp:rsid wsp:val=&quot;002B140F&quot;/&gt;&lt;wsp:rsid wsp:val=&quot;002B1582&quot;/&gt;&lt;wsp:rsid wsp:val=&quot;002B15CF&quot;/&gt;&lt;wsp:rsid wsp:val=&quot;002B1C80&quot;/&gt;&lt;wsp:rsid wsp:val=&quot;002B1CB1&quot;/&gt;&lt;wsp:rsid wsp:val=&quot;002B22D1&quot;/&gt;&lt;wsp:rsid wsp:val=&quot;002B272C&quot;/&gt;&lt;wsp:rsid wsp:val=&quot;002B3092&quot;/&gt;&lt;wsp:rsid wsp:val=&quot;002B350C&quot;/&gt;&lt;wsp:rsid wsp:val=&quot;002B41DD&quot;/&gt;&lt;wsp:rsid wsp:val=&quot;002B4579&quot;/&gt;&lt;wsp:rsid wsp:val=&quot;002B4818&quot;/&gt;&lt;wsp:rsid wsp:val=&quot;002B4C3A&quot;/&gt;&lt;wsp:rsid wsp:val=&quot;002B50FC&quot;/&gt;&lt;wsp:rsid wsp:val=&quot;002B5200&quot;/&gt;&lt;wsp:rsid wsp:val=&quot;002B5240&quot;/&gt;&lt;wsp:rsid wsp:val=&quot;002B5288&quot;/&gt;&lt;wsp:rsid wsp:val=&quot;002B555B&quot;/&gt;&lt;wsp:rsid wsp:val=&quot;002B56C7&quot;/&gt;&lt;wsp:rsid wsp:val=&quot;002B5B65&quot;/&gt;&lt;wsp:rsid wsp:val=&quot;002B6C5F&quot;/&gt;&lt;wsp:rsid wsp:val=&quot;002B6DE8&quot;/&gt;&lt;wsp:rsid wsp:val=&quot;002B724F&quot;/&gt;&lt;wsp:rsid wsp:val=&quot;002C0211&quot;/&gt;&lt;wsp:rsid wsp:val=&quot;002C0590&quot;/&gt;&lt;wsp:rsid wsp:val=&quot;002C0623&quot;/&gt;&lt;wsp:rsid wsp:val=&quot;002C1298&quot;/&gt;&lt;wsp:rsid wsp:val=&quot;002C1B2A&quot;/&gt;&lt;wsp:rsid wsp:val=&quot;002C22F1&quot;/&gt;&lt;wsp:rsid wsp:val=&quot;002C27BD&quot;/&gt;&lt;wsp:rsid wsp:val=&quot;002C2FAE&quot;/&gt;&lt;wsp:rsid wsp:val=&quot;002C32BA&quot;/&gt;&lt;wsp:rsid wsp:val=&quot;002C3319&quot;/&gt;&lt;wsp:rsid wsp:val=&quot;002C34D4&quot;/&gt;&lt;wsp:rsid wsp:val=&quot;002C3552&quot;/&gt;&lt;wsp:rsid wsp:val=&quot;002C5140&quot;/&gt;&lt;wsp:rsid wsp:val=&quot;002C5176&quot;/&gt;&lt;wsp:rsid wsp:val=&quot;002C5532&quot;/&gt;&lt;wsp:rsid wsp:val=&quot;002C619D&quot;/&gt;&lt;wsp:rsid wsp:val=&quot;002C6A26&quot;/&gt;&lt;wsp:rsid wsp:val=&quot;002C6BC9&quot;/&gt;&lt;wsp:rsid wsp:val=&quot;002C716F&quot;/&gt;&lt;wsp:rsid wsp:val=&quot;002C78CD&quot;/&gt;&lt;wsp:rsid wsp:val=&quot;002C79F3&quot;/&gt;&lt;wsp:rsid wsp:val=&quot;002C7D0D&quot;/&gt;&lt;wsp:rsid wsp:val=&quot;002C7F8F&quot;/&gt;&lt;wsp:rsid wsp:val=&quot;002D00B9&quot;/&gt;&lt;wsp:rsid wsp:val=&quot;002D0314&quot;/&gt;&lt;wsp:rsid wsp:val=&quot;002D0454&quot;/&gt;&lt;wsp:rsid wsp:val=&quot;002D08AE&quot;/&gt;&lt;wsp:rsid wsp:val=&quot;002D0D4A&quot;/&gt;&lt;wsp:rsid wsp:val=&quot;002D1106&quot;/&gt;&lt;wsp:rsid wsp:val=&quot;002D11A8&quot;/&gt;&lt;wsp:rsid wsp:val=&quot;002D123C&quot;/&gt;&lt;wsp:rsid wsp:val=&quot;002D1428&quot;/&gt;&lt;wsp:rsid wsp:val=&quot;002D1BB9&quot;/&gt;&lt;wsp:rsid wsp:val=&quot;002D1F0E&quot;/&gt;&lt;wsp:rsid wsp:val=&quot;002D2FDB&quot;/&gt;&lt;wsp:rsid wsp:val=&quot;002D3752&quot;/&gt;&lt;wsp:rsid wsp:val=&quot;002D37D0&quot;/&gt;&lt;wsp:rsid wsp:val=&quot;002D3DC6&quot;/&gt;&lt;wsp:rsid wsp:val=&quot;002D3F35&quot;/&gt;&lt;wsp:rsid wsp:val=&quot;002D3FA2&quot;/&gt;&lt;wsp:rsid wsp:val=&quot;002D4067&quot;/&gt;&lt;wsp:rsid wsp:val=&quot;002D48A2&quot;/&gt;&lt;wsp:rsid wsp:val=&quot;002D573C&quot;/&gt;&lt;wsp:rsid wsp:val=&quot;002D607F&quot;/&gt;&lt;wsp:rsid wsp:val=&quot;002D6A15&quot;/&gt;&lt;wsp:rsid wsp:val=&quot;002D6A8D&quot;/&gt;&lt;wsp:rsid wsp:val=&quot;002D7114&quot;/&gt;&lt;wsp:rsid wsp:val=&quot;002D74BA&quot;/&gt;&lt;wsp:rsid wsp:val=&quot;002D759E&quot;/&gt;&lt;wsp:rsid wsp:val=&quot;002D7BE0&quot;/&gt;&lt;wsp:rsid wsp:val=&quot;002D7D14&quot;/&gt;&lt;wsp:rsid wsp:val=&quot;002E0252&quot;/&gt;&lt;wsp:rsid wsp:val=&quot;002E0CF1&quot;/&gt;&lt;wsp:rsid wsp:val=&quot;002E10DB&quot;/&gt;&lt;wsp:rsid wsp:val=&quot;002E112C&quot;/&gt;&lt;wsp:rsid wsp:val=&quot;002E1172&quot;/&gt;&lt;wsp:rsid wsp:val=&quot;002E154F&quot;/&gt;&lt;wsp:rsid wsp:val=&quot;002E16A0&quot;/&gt;&lt;wsp:rsid wsp:val=&quot;002E18D2&quot;/&gt;&lt;wsp:rsid wsp:val=&quot;002E1F53&quot;/&gt;&lt;wsp:rsid wsp:val=&quot;002E2125&quot;/&gt;&lt;wsp:rsid wsp:val=&quot;002E2149&quot;/&gt;&lt;wsp:rsid wsp:val=&quot;002E2329&quot;/&gt;&lt;wsp:rsid wsp:val=&quot;002E279F&quot;/&gt;&lt;wsp:rsid wsp:val=&quot;002E2BDF&quot;/&gt;&lt;wsp:rsid wsp:val=&quot;002E3AB5&quot;/&gt;&lt;wsp:rsid wsp:val=&quot;002E3D3C&quot;/&gt;&lt;wsp:rsid wsp:val=&quot;002E42FF&quot;/&gt;&lt;wsp:rsid wsp:val=&quot;002E458A&quot;/&gt;&lt;wsp:rsid wsp:val=&quot;002E46F9&quot;/&gt;&lt;wsp:rsid wsp:val=&quot;002E47E6&quot;/&gt;&lt;wsp:rsid wsp:val=&quot;002E5464&quot;/&gt;&lt;wsp:rsid wsp:val=&quot;002E5B98&quot;/&gt;&lt;wsp:rsid wsp:val=&quot;002E6013&quot;/&gt;&lt;wsp:rsid wsp:val=&quot;002E6322&quot;/&gt;&lt;wsp:rsid wsp:val=&quot;002E6840&quot;/&gt;&lt;wsp:rsid wsp:val=&quot;002E6A08&quot;/&gt;&lt;wsp:rsid wsp:val=&quot;002E6C8B&quot;/&gt;&lt;wsp:rsid wsp:val=&quot;002E75DB&quot;/&gt;&lt;wsp:rsid wsp:val=&quot;002E77D5&quot;/&gt;&lt;wsp:rsid wsp:val=&quot;002E7C93&quot;/&gt;&lt;wsp:rsid wsp:val=&quot;002E7DF4&quot;/&gt;&lt;wsp:rsid wsp:val=&quot;002F02B1&quot;/&gt;&lt;wsp:rsid wsp:val=&quot;002F0354&quot;/&gt;&lt;wsp:rsid wsp:val=&quot;002F0415&quot;/&gt;&lt;wsp:rsid wsp:val=&quot;002F0476&quot;/&gt;&lt;wsp:rsid wsp:val=&quot;002F0C3F&quot;/&gt;&lt;wsp:rsid wsp:val=&quot;002F15BA&quot;/&gt;&lt;wsp:rsid wsp:val=&quot;002F15D5&quot;/&gt;&lt;wsp:rsid wsp:val=&quot;002F1C61&quot;/&gt;&lt;wsp:rsid wsp:val=&quot;002F28E4&quot;/&gt;&lt;wsp:rsid wsp:val=&quot;002F2DD0&quot;/&gt;&lt;wsp:rsid wsp:val=&quot;002F35D7&quot;/&gt;&lt;wsp:rsid wsp:val=&quot;002F3E32&quot;/&gt;&lt;wsp:rsid wsp:val=&quot;002F4352&quot;/&gt;&lt;wsp:rsid wsp:val=&quot;002F464F&quot;/&gt;&lt;wsp:rsid wsp:val=&quot;002F492C&quot;/&gt;&lt;wsp:rsid wsp:val=&quot;002F4F17&quot;/&gt;&lt;wsp:rsid wsp:val=&quot;002F5797&quot;/&gt;&lt;wsp:rsid wsp:val=&quot;002F6043&quot;/&gt;&lt;wsp:rsid wsp:val=&quot;002F6C92&quot;/&gt;&lt;wsp:rsid wsp:val=&quot;002F710F&quot;/&gt;&lt;wsp:rsid wsp:val=&quot;002F73FE&quot;/&gt;&lt;wsp:rsid wsp:val=&quot;003001DC&quot;/&gt;&lt;wsp:rsid wsp:val=&quot;0030030E&quot;/&gt;&lt;wsp:rsid wsp:val=&quot;00300690&quot;/&gt;&lt;wsp:rsid wsp:val=&quot;00300F3A&quot;/&gt;&lt;wsp:rsid wsp:val=&quot;00301323&quot;/&gt;&lt;wsp:rsid wsp:val=&quot;00301880&quot;/&gt;&lt;wsp:rsid wsp:val=&quot;00301E5E&quot;/&gt;&lt;wsp:rsid wsp:val=&quot;00302312&quot;/&gt;&lt;wsp:rsid wsp:val=&quot;00302358&quot;/&gt;&lt;wsp:rsid wsp:val=&quot;003025C9&quot;/&gt;&lt;wsp:rsid wsp:val=&quot;003029D4&quot;/&gt;&lt;wsp:rsid wsp:val=&quot;0030394D&quot;/&gt;&lt;wsp:rsid wsp:val=&quot;0030397C&quot;/&gt;&lt;wsp:rsid wsp:val=&quot;00303995&quot;/&gt;&lt;wsp:rsid wsp:val=&quot;00304062&quot;/&gt;&lt;wsp:rsid wsp:val=&quot;00304C0F&quot;/&gt;&lt;wsp:rsid wsp:val=&quot;00305040&quot;/&gt;&lt;wsp:rsid wsp:val=&quot;00305274&quot;/&gt;&lt;wsp:rsid wsp:val=&quot;003054EA&quot;/&gt;&lt;wsp:rsid wsp:val=&quot;00306578&quot;/&gt;&lt;wsp:rsid wsp:val=&quot;00306606&quot;/&gt;&lt;wsp:rsid wsp:val=&quot;00306C2A&quot;/&gt;&lt;wsp:rsid wsp:val=&quot;00306FEC&quot;/&gt;&lt;wsp:rsid wsp:val=&quot;00307A43&quot;/&gt;&lt;wsp:rsid wsp:val=&quot;00307DFF&quot;/&gt;&lt;wsp:rsid wsp:val=&quot;0031018F&quot;/&gt;&lt;wsp:rsid wsp:val=&quot;003106B0&quot;/&gt;&lt;wsp:rsid wsp:val=&quot;003106F6&quot;/&gt;&lt;wsp:rsid wsp:val=&quot;00310A4B&quot;/&gt;&lt;wsp:rsid wsp:val=&quot;00310A7B&quot;/&gt;&lt;wsp:rsid wsp:val=&quot;00311509&quot;/&gt;&lt;wsp:rsid wsp:val=&quot;0031196A&quot;/&gt;&lt;wsp:rsid wsp:val=&quot;0031197E&quot;/&gt;&lt;wsp:rsid wsp:val=&quot;00312336&quot;/&gt;&lt;wsp:rsid wsp:val=&quot;00312832&quot;/&gt;&lt;wsp:rsid wsp:val=&quot;003136CD&quot;/&gt;&lt;wsp:rsid wsp:val=&quot;003139A2&quot;/&gt;&lt;wsp:rsid wsp:val=&quot;00314011&quot;/&gt;&lt;wsp:rsid wsp:val=&quot;00314301&quot;/&gt;&lt;wsp:rsid wsp:val=&quot;0031483B&quot;/&gt;&lt;wsp:rsid wsp:val=&quot;003152D8&quot;/&gt;&lt;wsp:rsid wsp:val=&quot;003152DE&quot;/&gt;&lt;wsp:rsid wsp:val=&quot;00315745&quot;/&gt;&lt;wsp:rsid wsp:val=&quot;00315A51&quot;/&gt;&lt;wsp:rsid wsp:val=&quot;00316152&quot;/&gt;&lt;wsp:rsid wsp:val=&quot;0031643E&quot;/&gt;&lt;wsp:rsid wsp:val=&quot;00316F8C&quot;/&gt;&lt;wsp:rsid wsp:val=&quot;00316FE5&quot;/&gt;&lt;wsp:rsid wsp:val=&quot;0031718B&quot;/&gt;&lt;wsp:rsid wsp:val=&quot;00317710&quot;/&gt;&lt;wsp:rsid wsp:val=&quot;003177DF&quot;/&gt;&lt;wsp:rsid wsp:val=&quot;00321880&quot;/&gt;&lt;wsp:rsid wsp:val=&quot;00321909&quot;/&gt;&lt;wsp:rsid wsp:val=&quot;00322410&quot;/&gt;&lt;wsp:rsid wsp:val=&quot;0032277D&quot;/&gt;&lt;wsp:rsid wsp:val=&quot;0032323C&quot;/&gt;&lt;wsp:rsid wsp:val=&quot;00323498&quot;/&gt;&lt;wsp:rsid wsp:val=&quot;0032373C&quot;/&gt;&lt;wsp:rsid wsp:val=&quot;00323895&quot;/&gt;&lt;wsp:rsid wsp:val=&quot;00323D2A&quot;/&gt;&lt;wsp:rsid wsp:val=&quot;0032422E&quot;/&gt;&lt;wsp:rsid wsp:val=&quot;00324C39&quot;/&gt;&lt;wsp:rsid wsp:val=&quot;0032519D&quot;/&gt;&lt;wsp:rsid wsp:val=&quot;003254C5&quot;/&gt;&lt;wsp:rsid wsp:val=&quot;00325AA2&quot;/&gt;&lt;wsp:rsid wsp:val=&quot;00326918&quot;/&gt;&lt;wsp:rsid wsp:val=&quot;00326994&quot;/&gt;&lt;wsp:rsid wsp:val=&quot;00326E64&quot;/&gt;&lt;wsp:rsid wsp:val=&quot;00327BDF&quot;/&gt;&lt;wsp:rsid wsp:val=&quot;00327C06&quot;/&gt;&lt;wsp:rsid wsp:val=&quot;00330141&quot;/&gt;&lt;wsp:rsid wsp:val=&quot;0033014F&quot;/&gt;&lt;wsp:rsid wsp:val=&quot;00330BEC&quot;/&gt;&lt;wsp:rsid wsp:val=&quot;00330D5E&quot;/&gt;&lt;wsp:rsid wsp:val=&quot;0033118A&quot;/&gt;&lt;wsp:rsid wsp:val=&quot;00331456&quot;/&gt;&lt;wsp:rsid wsp:val=&quot;003316C3&quot;/&gt;&lt;wsp:rsid wsp:val=&quot;00331E2B&quot;/&gt;&lt;wsp:rsid wsp:val=&quot;00332BFC&quot;/&gt;&lt;wsp:rsid wsp:val=&quot;00332E07&quot;/&gt;&lt;wsp:rsid wsp:val=&quot;00333052&quot;/&gt;&lt;wsp:rsid wsp:val=&quot;003332AD&quot;/&gt;&lt;wsp:rsid wsp:val=&quot;00333669&quot;/&gt;&lt;wsp:rsid wsp:val=&quot;003340D1&quot;/&gt;&lt;wsp:rsid wsp:val=&quot;00334174&quot;/&gt;&lt;wsp:rsid wsp:val=&quot;00335167&quot;/&gt;&lt;wsp:rsid wsp:val=&quot;003352AF&quot;/&gt;&lt;wsp:rsid wsp:val=&quot;00335ABC&quot;/&gt;&lt;wsp:rsid wsp:val=&quot;0033612C&quot;/&gt;&lt;wsp:rsid wsp:val=&quot;003363BF&quot;/&gt;&lt;wsp:rsid wsp:val=&quot;00336CB0&quot;/&gt;&lt;wsp:rsid wsp:val=&quot;00336D71&quot;/&gt;&lt;wsp:rsid wsp:val=&quot;00336EE8&quot;/&gt;&lt;wsp:rsid wsp:val=&quot;0033703E&quot;/&gt;&lt;wsp:rsid wsp:val=&quot;00337832&quot;/&gt;&lt;wsp:rsid wsp:val=&quot;00337875&quot;/&gt;&lt;wsp:rsid wsp:val=&quot;0033797B&quot;/&gt;&lt;wsp:rsid wsp:val=&quot;003407B8&quot;/&gt;&lt;wsp:rsid wsp:val=&quot;00340F50&quot;/&gt;&lt;wsp:rsid wsp:val=&quot;00340F65&quot;/&gt;&lt;wsp:rsid wsp:val=&quot;0034157D&quot;/&gt;&lt;wsp:rsid wsp:val=&quot;0034184B&quot;/&gt;&lt;wsp:rsid wsp:val=&quot;00342194&quot;/&gt;&lt;wsp:rsid wsp:val=&quot;00342A1E&quot;/&gt;&lt;wsp:rsid wsp:val=&quot;00343327&quot;/&gt;&lt;wsp:rsid wsp:val=&quot;003434CA&quot;/&gt;&lt;wsp:rsid wsp:val=&quot;003435AA&quot;/&gt;&lt;wsp:rsid wsp:val=&quot;00343A2F&quot;/&gt;&lt;wsp:rsid wsp:val=&quot;00344104&quot;/&gt;&lt;wsp:rsid wsp:val=&quot;00344538&quot;/&gt;&lt;wsp:rsid wsp:val=&quot;003448EF&quot;/&gt;&lt;wsp:rsid wsp:val=&quot;0034528D&quot;/&gt;&lt;wsp:rsid wsp:val=&quot;00345D54&quot;/&gt;&lt;wsp:rsid wsp:val=&quot;00346087&quot;/&gt;&lt;wsp:rsid wsp:val=&quot;003467C2&quot;/&gt;&lt;wsp:rsid wsp:val=&quot;00346BDA&quot;/&gt;&lt;wsp:rsid wsp:val=&quot;00347376&quot;/&gt;&lt;wsp:rsid wsp:val=&quot;003475FF&quot;/&gt;&lt;wsp:rsid wsp:val=&quot;003479A8&quot;/&gt;&lt;wsp:rsid wsp:val=&quot;00347F6E&quot;/&gt;&lt;wsp:rsid wsp:val=&quot;003502BE&quot;/&gt;&lt;wsp:rsid wsp:val=&quot;00350CAF&quot;/&gt;&lt;wsp:rsid wsp:val=&quot;00351302&quot;/&gt;&lt;wsp:rsid wsp:val=&quot;003515EF&quot;/&gt;&lt;wsp:rsid wsp:val=&quot;00351751&quot;/&gt;&lt;wsp:rsid wsp:val=&quot;0035254C&quot;/&gt;&lt;wsp:rsid wsp:val=&quot;00352B69&quot;/&gt;&lt;wsp:rsid wsp:val=&quot;00353292&quot;/&gt;&lt;wsp:rsid wsp:val=&quot;0035372B&quot;/&gt;&lt;wsp:rsid wsp:val=&quot;00353ACA&quot;/&gt;&lt;wsp:rsid wsp:val=&quot;00354BAC&quot;/&gt;&lt;wsp:rsid wsp:val=&quot;00354CFA&quot;/&gt;&lt;wsp:rsid wsp:val=&quot;0035549C&quot;/&gt;&lt;wsp:rsid wsp:val=&quot;00355F08&quot;/&gt;&lt;wsp:rsid wsp:val=&quot;003563E1&quot;/&gt;&lt;wsp:rsid wsp:val=&quot;00356637&quot;/&gt;&lt;wsp:rsid wsp:val=&quot;003568E6&quot;/&gt;&lt;wsp:rsid wsp:val=&quot;00357053&quot;/&gt;&lt;wsp:rsid wsp:val=&quot;003577EB&quot;/&gt;&lt;wsp:rsid wsp:val=&quot;003615B1&quot;/&gt;&lt;wsp:rsid wsp:val=&quot;0036192B&quot;/&gt;&lt;wsp:rsid wsp:val=&quot;00361CAF&quot;/&gt;&lt;wsp:rsid wsp:val=&quot;00361E12&quot;/&gt;&lt;wsp:rsid wsp:val=&quot;00362445&quot;/&gt;&lt;wsp:rsid wsp:val=&quot;00362497&quot;/&gt;&lt;wsp:rsid wsp:val=&quot;00362B3D&quot;/&gt;&lt;wsp:rsid wsp:val=&quot;00362C91&quot;/&gt;&lt;wsp:rsid wsp:val=&quot;00363177&quot;/&gt;&lt;wsp:rsid wsp:val=&quot;00363880&quot;/&gt;&lt;wsp:rsid wsp:val=&quot;00363A23&quot;/&gt;&lt;wsp:rsid wsp:val=&quot;00363B8B&quot;/&gt;&lt;wsp:rsid wsp:val=&quot;003640D1&quot;/&gt;&lt;wsp:rsid wsp:val=&quot;003647D6&quot;/&gt;&lt;wsp:rsid wsp:val=&quot;00364E51&quot;/&gt;&lt;wsp:rsid wsp:val=&quot;00365301&quot;/&gt;&lt;wsp:rsid wsp:val=&quot;003656D2&quot;/&gt;&lt;wsp:rsid wsp:val=&quot;00366166&quot;/&gt;&lt;wsp:rsid wsp:val=&quot;00366691&quot;/&gt;&lt;wsp:rsid wsp:val=&quot;00367165&quot;/&gt;&lt;wsp:rsid wsp:val=&quot;00367C6B&quot;/&gt;&lt;wsp:rsid wsp:val=&quot;003706A1&quot;/&gt;&lt;wsp:rsid wsp:val=&quot;00371244&quot;/&gt;&lt;wsp:rsid wsp:val=&quot;0037149F&quot;/&gt;&lt;wsp:rsid wsp:val=&quot;00371A98&quot;/&gt;&lt;wsp:rsid wsp:val=&quot;003740E3&quot;/&gt;&lt;wsp:rsid wsp:val=&quot;00374469&quot;/&gt;&lt;wsp:rsid wsp:val=&quot;0037510D&quot;/&gt;&lt;wsp:rsid wsp:val=&quot;00375AAC&quot;/&gt;&lt;wsp:rsid wsp:val=&quot;00375D38&quot;/&gt;&lt;wsp:rsid wsp:val=&quot;003761CC&quot;/&gt;&lt;wsp:rsid wsp:val=&quot;00376BF9&quot;/&gt;&lt;wsp:rsid wsp:val=&quot;00376DF6&quot;/&gt;&lt;wsp:rsid wsp:val=&quot;003772F7&quot;/&gt;&lt;wsp:rsid wsp:val=&quot;00377457&quot;/&gt;&lt;wsp:rsid wsp:val=&quot;00377CC9&quot;/&gt;&lt;wsp:rsid wsp:val=&quot;003800D9&quot;/&gt;&lt;wsp:rsid wsp:val=&quot;00380ED8&quot;/&gt;&lt;wsp:rsid wsp:val=&quot;00382372&quot;/&gt;&lt;wsp:rsid wsp:val=&quot;0038290F&quot;/&gt;&lt;wsp:rsid wsp:val=&quot;00382949&quot;/&gt;&lt;wsp:rsid wsp:val=&quot;003845C4&quot;/&gt;&lt;wsp:rsid wsp:val=&quot;00384AF7&quot;/&gt;&lt;wsp:rsid wsp:val=&quot;00385DA7&quot;/&gt;&lt;wsp:rsid wsp:val=&quot;00386965&quot;/&gt;&lt;wsp:rsid wsp:val=&quot;0038734A&quot;/&gt;&lt;wsp:rsid wsp:val=&quot;00387381&quot;/&gt;&lt;wsp:rsid wsp:val=&quot;00387480&quot;/&gt;&lt;wsp:rsid wsp:val=&quot;00387877&quot;/&gt;&lt;wsp:rsid wsp:val=&quot;00387905&quot;/&gt;&lt;wsp:rsid wsp:val=&quot;00387ACB&quot;/&gt;&lt;wsp:rsid wsp:val=&quot;00387CE8&quot;/&gt;&lt;wsp:rsid wsp:val=&quot;003900CA&quot;/&gt;&lt;wsp:rsid wsp:val=&quot;003906F6&quot;/&gt;&lt;wsp:rsid wsp:val=&quot;00390B06&quot;/&gt;&lt;wsp:rsid wsp:val=&quot;00391426&quot;/&gt;&lt;wsp:rsid wsp:val=&quot;003914CD&quot;/&gt;&lt;wsp:rsid wsp:val=&quot;00391B17&quot;/&gt;&lt;wsp:rsid wsp:val=&quot;00392028&quot;/&gt;&lt;wsp:rsid wsp:val=&quot;0039211E&quot;/&gt;&lt;wsp:rsid wsp:val=&quot;003929A5&quot;/&gt;&lt;wsp:rsid wsp:val=&quot;00392A74&quot;/&gt;&lt;wsp:rsid wsp:val=&quot;003930AE&quot;/&gt;&lt;wsp:rsid wsp:val=&quot;00394430&quot;/&gt;&lt;wsp:rsid wsp:val=&quot;00394687&quot;/&gt;&lt;wsp:rsid wsp:val=&quot;0039498E&quot;/&gt;&lt;wsp:rsid wsp:val=&quot;00394E7C&quot;/&gt;&lt;wsp:rsid wsp:val=&quot;003952C2&quot;/&gt;&lt;wsp:rsid wsp:val=&quot;00395F53&quot;/&gt;&lt;wsp:rsid wsp:val=&quot;00396169&quot;/&gt;&lt;wsp:rsid wsp:val=&quot;003964DB&quot;/&gt;&lt;wsp:rsid wsp:val=&quot;00396781&quot;/&gt;&lt;wsp:rsid wsp:val=&quot;00396865&quot;/&gt;&lt;wsp:rsid wsp:val=&quot;003968E7&quot;/&gt;&lt;wsp:rsid wsp:val=&quot;00396C7E&quot;/&gt;&lt;wsp:rsid wsp:val=&quot;003978A3&quot;/&gt;&lt;wsp:rsid wsp:val=&quot;00397E72&quot;/&gt;&lt;wsp:rsid wsp:val=&quot;003A13AB&quot;/&gt;&lt;wsp:rsid wsp:val=&quot;003A14E8&quot;/&gt;&lt;wsp:rsid wsp:val=&quot;003A1D6E&quot;/&gt;&lt;wsp:rsid wsp:val=&quot;003A26E3&quot;/&gt;&lt;wsp:rsid wsp:val=&quot;003A2710&quot;/&gt;&lt;wsp:rsid wsp:val=&quot;003A28CB&quot;/&gt;&lt;wsp:rsid wsp:val=&quot;003A2E81&quot;/&gt;&lt;wsp:rsid wsp:val=&quot;003A2FB7&quot;/&gt;&lt;wsp:rsid wsp:val=&quot;003A381B&quot;/&gt;&lt;wsp:rsid wsp:val=&quot;003A3835&quot;/&gt;&lt;wsp:rsid wsp:val=&quot;003A40BF&quot;/&gt;&lt;wsp:rsid wsp:val=&quot;003A498D&quot;/&gt;&lt;wsp:rsid wsp:val=&quot;003A4C77&quot;/&gt;&lt;wsp:rsid wsp:val=&quot;003A607E&quot;/&gt;&lt;wsp:rsid wsp:val=&quot;003A61C9&quot;/&gt;&lt;wsp:rsid wsp:val=&quot;003A6D0B&quot;/&gt;&lt;wsp:rsid wsp:val=&quot;003A7518&quot;/&gt;&lt;wsp:rsid wsp:val=&quot;003B051B&quot;/&gt;&lt;wsp:rsid wsp:val=&quot;003B0545&quot;/&gt;&lt;wsp:rsid wsp:val=&quot;003B0698&quot;/&gt;&lt;wsp:rsid wsp:val=&quot;003B0B02&quot;/&gt;&lt;wsp:rsid wsp:val=&quot;003B1458&quot;/&gt;&lt;wsp:rsid wsp:val=&quot;003B199F&quot;/&gt;&lt;wsp:rsid wsp:val=&quot;003B257D&quot;/&gt;&lt;wsp:rsid wsp:val=&quot;003B27BE&quot;/&gt;&lt;wsp:rsid wsp:val=&quot;003B2C05&quot;/&gt;&lt;wsp:rsid wsp:val=&quot;003B2D07&quot;/&gt;&lt;wsp:rsid wsp:val=&quot;003B32DA&quot;/&gt;&lt;wsp:rsid wsp:val=&quot;003B3306&quot;/&gt;&lt;wsp:rsid wsp:val=&quot;003B3327&quot;/&gt;&lt;wsp:rsid wsp:val=&quot;003B3477&quot;/&gt;&lt;wsp:rsid wsp:val=&quot;003B3C16&quot;/&gt;&lt;wsp:rsid wsp:val=&quot;003B453F&quot;/&gt;&lt;wsp:rsid wsp:val=&quot;003B458D&quot;/&gt;&lt;wsp:rsid wsp:val=&quot;003B4B8E&quot;/&gt;&lt;wsp:rsid wsp:val=&quot;003B4D4A&quot;/&gt;&lt;wsp:rsid wsp:val=&quot;003B5C24&quot;/&gt;&lt;wsp:rsid wsp:val=&quot;003B5C66&quot;/&gt;&lt;wsp:rsid wsp:val=&quot;003B5F66&quot;/&gt;&lt;wsp:rsid wsp:val=&quot;003B61F7&quot;/&gt;&lt;wsp:rsid wsp:val=&quot;003B6F02&quot;/&gt;&lt;wsp:rsid wsp:val=&quot;003B6F8E&quot;/&gt;&lt;wsp:rsid wsp:val=&quot;003B75A2&quot;/&gt;&lt;wsp:rsid wsp:val=&quot;003B787A&quot;/&gt;&lt;wsp:rsid wsp:val=&quot;003C0129&quot;/&gt;&lt;wsp:rsid wsp:val=&quot;003C0257&quot;/&gt;&lt;wsp:rsid wsp:val=&quot;003C05EA&quot;/&gt;&lt;wsp:rsid wsp:val=&quot;003C0F4B&quot;/&gt;&lt;wsp:rsid wsp:val=&quot;003C0F55&quot;/&gt;&lt;wsp:rsid wsp:val=&quot;003C1328&quot;/&gt;&lt;wsp:rsid wsp:val=&quot;003C134D&quot;/&gt;&lt;wsp:rsid wsp:val=&quot;003C1771&quot;/&gt;&lt;wsp:rsid wsp:val=&quot;003C20FB&quot;/&gt;&lt;wsp:rsid wsp:val=&quot;003C2EB3&quot;/&gt;&lt;wsp:rsid wsp:val=&quot;003C3361&quot;/&gt;&lt;wsp:rsid wsp:val=&quot;003C3955&quot;/&gt;&lt;wsp:rsid wsp:val=&quot;003C41E5&quot;/&gt;&lt;wsp:rsid wsp:val=&quot;003C44B5&quot;/&gt;&lt;wsp:rsid wsp:val=&quot;003C44D3&quot;/&gt;&lt;wsp:rsid wsp:val=&quot;003C4CD9&quot;/&gt;&lt;wsp:rsid wsp:val=&quot;003C4E98&quot;/&gt;&lt;wsp:rsid wsp:val=&quot;003C5974&quot;/&gt;&lt;wsp:rsid wsp:val=&quot;003C5AA5&quot;/&gt;&lt;wsp:rsid wsp:val=&quot;003C5BB4&quot;/&gt;&lt;wsp:rsid wsp:val=&quot;003C614E&quot;/&gt;&lt;wsp:rsid wsp:val=&quot;003C616E&quot;/&gt;&lt;wsp:rsid wsp:val=&quot;003C6310&quot;/&gt;&lt;wsp:rsid wsp:val=&quot;003C667A&quot;/&gt;&lt;wsp:rsid wsp:val=&quot;003C6EC9&quot;/&gt;&lt;wsp:rsid wsp:val=&quot;003C7229&quot;/&gt;&lt;wsp:rsid wsp:val=&quot;003C7B6F&quot;/&gt;&lt;wsp:rsid wsp:val=&quot;003D02B4&quot;/&gt;&lt;wsp:rsid wsp:val=&quot;003D0557&quot;/&gt;&lt;wsp:rsid wsp:val=&quot;003D0E3D&quot;/&gt;&lt;wsp:rsid wsp:val=&quot;003D15C5&quot;/&gt;&lt;wsp:rsid wsp:val=&quot;003D164C&quot;/&gt;&lt;wsp:rsid wsp:val=&quot;003D1A26&quot;/&gt;&lt;wsp:rsid wsp:val=&quot;003D1AE9&quot;/&gt;&lt;wsp:rsid wsp:val=&quot;003D1B7B&quot;/&gt;&lt;wsp:rsid wsp:val=&quot;003D1F14&quot;/&gt;&lt;wsp:rsid wsp:val=&quot;003D2115&quot;/&gt;&lt;wsp:rsid wsp:val=&quot;003D2B00&quot;/&gt;&lt;wsp:rsid wsp:val=&quot;003D2DBD&quot;/&gt;&lt;wsp:rsid wsp:val=&quot;003D2DF7&quot;/&gt;&lt;wsp:rsid wsp:val=&quot;003D3810&quot;/&gt;&lt;wsp:rsid wsp:val=&quot;003D3E22&quot;/&gt;&lt;wsp:rsid wsp:val=&quot;003D3E60&quot;/&gt;&lt;wsp:rsid wsp:val=&quot;003D3EF8&quot;/&gt;&lt;wsp:rsid wsp:val=&quot;003D3F4C&quot;/&gt;&lt;wsp:rsid wsp:val=&quot;003D3FDD&quot;/&gt;&lt;wsp:rsid wsp:val=&quot;003D40E3&quot;/&gt;&lt;wsp:rsid wsp:val=&quot;003D488C&quot;/&gt;&lt;wsp:rsid wsp:val=&quot;003D4B78&quot;/&gt;&lt;wsp:rsid wsp:val=&quot;003D5026&quot;/&gt;&lt;wsp:rsid wsp:val=&quot;003D64ED&quot;/&gt;&lt;wsp:rsid wsp:val=&quot;003D668E&quot;/&gt;&lt;wsp:rsid wsp:val=&quot;003D694B&quot;/&gt;&lt;wsp:rsid wsp:val=&quot;003D6B6E&quot;/&gt;&lt;wsp:rsid wsp:val=&quot;003D6DD7&quot;/&gt;&lt;wsp:rsid wsp:val=&quot;003D72FB&quot;/&gt;&lt;wsp:rsid wsp:val=&quot;003D7438&quot;/&gt;&lt;wsp:rsid wsp:val=&quot;003D7E83&quot;/&gt;&lt;wsp:rsid wsp:val=&quot;003E0215&quot;/&gt;&lt;wsp:rsid wsp:val=&quot;003E106F&quot;/&gt;&lt;wsp:rsid wsp:val=&quot;003E1386&quot;/&gt;&lt;wsp:rsid wsp:val=&quot;003E16A2&quot;/&gt;&lt;wsp:rsid wsp:val=&quot;003E19BC&quot;/&gt;&lt;wsp:rsid wsp:val=&quot;003E1BE1&quot;/&gt;&lt;wsp:rsid wsp:val=&quot;003E1CC9&quot;/&gt;&lt;wsp:rsid wsp:val=&quot;003E241D&quot;/&gt;&lt;wsp:rsid wsp:val=&quot;003E2755&quot;/&gt;&lt;wsp:rsid wsp:val=&quot;003E2D57&quot;/&gt;&lt;wsp:rsid wsp:val=&quot;003E3E70&quot;/&gt;&lt;wsp:rsid wsp:val=&quot;003E40C2&quot;/&gt;&lt;wsp:rsid wsp:val=&quot;003E4B5D&quot;/&gt;&lt;wsp:rsid wsp:val=&quot;003E5062&quot;/&gt;&lt;wsp:rsid wsp:val=&quot;003E5515&quot;/&gt;&lt;wsp:rsid wsp:val=&quot;003E5AE7&quot;/&gt;&lt;wsp:rsid wsp:val=&quot;003E5BD7&quot;/&gt;&lt;wsp:rsid wsp:val=&quot;003E6526&quot;/&gt;&lt;wsp:rsid wsp:val=&quot;003E6AF0&quot;/&gt;&lt;wsp:rsid wsp:val=&quot;003E7091&quot;/&gt;&lt;wsp:rsid wsp:val=&quot;003E73BD&quot;/&gt;&lt;wsp:rsid wsp:val=&quot;003E7422&quot;/&gt;&lt;wsp:rsid wsp:val=&quot;003E788E&quot;/&gt;&lt;wsp:rsid wsp:val=&quot;003E7FF3&quot;/&gt;&lt;wsp:rsid wsp:val=&quot;003F01B8&quot;/&gt;&lt;wsp:rsid wsp:val=&quot;003F0256&quot;/&gt;&lt;wsp:rsid wsp:val=&quot;003F1008&quot;/&gt;&lt;wsp:rsid wsp:val=&quot;003F105B&quot;/&gt;&lt;wsp:rsid wsp:val=&quot;003F157F&quot;/&gt;&lt;wsp:rsid wsp:val=&quot;003F1B15&quot;/&gt;&lt;wsp:rsid wsp:val=&quot;003F275B&quot;/&gt;&lt;wsp:rsid wsp:val=&quot;003F27CF&quot;/&gt;&lt;wsp:rsid wsp:val=&quot;003F28A9&quot;/&gt;&lt;wsp:rsid wsp:val=&quot;003F29A8&quot;/&gt;&lt;wsp:rsid wsp:val=&quot;003F2DB2&quot;/&gt;&lt;wsp:rsid wsp:val=&quot;003F2DD7&quot;/&gt;&lt;wsp:rsid wsp:val=&quot;003F2F00&quot;/&gt;&lt;wsp:rsid wsp:val=&quot;003F31FA&quot;/&gt;&lt;wsp:rsid wsp:val=&quot;003F3B60&quot;/&gt;&lt;wsp:rsid wsp:val=&quot;003F3C1A&quot;/&gt;&lt;wsp:rsid wsp:val=&quot;003F3E2A&quot;/&gt;&lt;wsp:rsid wsp:val=&quot;003F3E60&quot;/&gt;&lt;wsp:rsid wsp:val=&quot;003F3E7B&quot;/&gt;&lt;wsp:rsid wsp:val=&quot;003F3FC4&quot;/&gt;&lt;wsp:rsid wsp:val=&quot;003F4B4E&quot;/&gt;&lt;wsp:rsid wsp:val=&quot;003F4C75&quot;/&gt;&lt;wsp:rsid wsp:val=&quot;003F50F5&quot;/&gt;&lt;wsp:rsid wsp:val=&quot;003F51AB&quot;/&gt;&lt;wsp:rsid wsp:val=&quot;003F57EC&quot;/&gt;&lt;wsp:rsid wsp:val=&quot;003F5927&quot;/&gt;&lt;wsp:rsid wsp:val=&quot;003F5AC8&quot;/&gt;&lt;wsp:rsid wsp:val=&quot;003F5BEB&quot;/&gt;&lt;wsp:rsid wsp:val=&quot;003F622E&quot;/&gt;&lt;wsp:rsid wsp:val=&quot;003F6B14&quot;/&gt;&lt;wsp:rsid wsp:val=&quot;003F7157&quot;/&gt;&lt;wsp:rsid wsp:val=&quot;003F753D&quot;/&gt;&lt;wsp:rsid wsp:val=&quot;003F7B57&quot;/&gt;&lt;wsp:rsid wsp:val=&quot;003F7BFE&quot;/&gt;&lt;wsp:rsid wsp:val=&quot;003F7D27&quot;/&gt;&lt;wsp:rsid wsp:val=&quot;003F7F37&quot;/&gt;&lt;wsp:rsid wsp:val=&quot;004003BE&quot;/&gt;&lt;wsp:rsid wsp:val=&quot;0040076A&quot;/&gt;&lt;wsp:rsid wsp:val=&quot;004007DD&quot;/&gt;&lt;wsp:rsid wsp:val=&quot;00400B84&quot;/&gt;&lt;wsp:rsid wsp:val=&quot;004014FD&quot;/&gt;&lt;wsp:rsid wsp:val=&quot;0040163F&quot;/&gt;&lt;wsp:rsid wsp:val=&quot;004016DD&quot;/&gt;&lt;wsp:rsid wsp:val=&quot;00401934&quot;/&gt;&lt;wsp:rsid wsp:val=&quot;00401CCD&quot;/&gt;&lt;wsp:rsid wsp:val=&quot;00401EF6&quot;/&gt;&lt;wsp:rsid wsp:val=&quot;004020C8&quot;/&gt;&lt;wsp:rsid wsp:val=&quot;0040256C&quot;/&gt;&lt;wsp:rsid wsp:val=&quot;00402961&quot;/&gt;&lt;wsp:rsid wsp:val=&quot;00403363&quot;/&gt;&lt;wsp:rsid wsp:val=&quot;00403A91&quot;/&gt;&lt;wsp:rsid wsp:val=&quot;0040402B&quot;/&gt;&lt;wsp:rsid wsp:val=&quot;00404639&quot;/&gt;&lt;wsp:rsid wsp:val=&quot;00405673&quot;/&gt;&lt;wsp:rsid wsp:val=&quot;00405678&quot;/&gt;&lt;wsp:rsid wsp:val=&quot;0040620B&quot;/&gt;&lt;wsp:rsid wsp:val=&quot;004068BF&quot;/&gt;&lt;wsp:rsid wsp:val=&quot;00406C99&quot;/&gt;&lt;wsp:rsid wsp:val=&quot;00407010&quot;/&gt;&lt;wsp:rsid wsp:val=&quot;00407497&quot;/&gt;&lt;wsp:rsid wsp:val=&quot;00407885&quot;/&gt;&lt;wsp:rsid wsp:val=&quot;004078DD&quot;/&gt;&lt;wsp:rsid wsp:val=&quot;00407B83&quot;/&gt;&lt;wsp:rsid wsp:val=&quot;00407BD4&quot;/&gt;&lt;wsp:rsid wsp:val=&quot;00407E74&quot;/&gt;&lt;wsp:rsid wsp:val=&quot;0041082F&quot;/&gt;&lt;wsp:rsid wsp:val=&quot;00410D21&quot;/&gt;&lt;wsp:rsid wsp:val=&quot;00410D29&quot;/&gt;&lt;wsp:rsid wsp:val=&quot;00411060&quot;/&gt;&lt;wsp:rsid wsp:val=&quot;00412099&quot;/&gt;&lt;wsp:rsid wsp:val=&quot;00412DA1&quot;/&gt;&lt;wsp:rsid wsp:val=&quot;00413031&quot;/&gt;&lt;wsp:rsid wsp:val=&quot;0041304A&quot;/&gt;&lt;wsp:rsid wsp:val=&quot;00413362&quot;/&gt;&lt;wsp:rsid wsp:val=&quot;0041384D&quot;/&gt;&lt;wsp:rsid wsp:val=&quot;00413AF6&quot;/&gt;&lt;wsp:rsid wsp:val=&quot;00414A84&quot;/&gt;&lt;wsp:rsid wsp:val=&quot;00415974&quot;/&gt;&lt;wsp:rsid wsp:val=&quot;00415984&quot;/&gt;&lt;wsp:rsid wsp:val=&quot;00415BD6&quot;/&gt;&lt;wsp:rsid wsp:val=&quot;00415C58&quot;/&gt;&lt;wsp:rsid wsp:val=&quot;00416604&quot;/&gt;&lt;wsp:rsid wsp:val=&quot;0041660E&quot;/&gt;&lt;wsp:rsid wsp:val=&quot;00416D83&quot;/&gt;&lt;wsp:rsid wsp:val=&quot;00416E11&quot;/&gt;&lt;wsp:rsid wsp:val=&quot;0041731A&quot;/&gt;&lt;wsp:rsid wsp:val=&quot;0042007E&quot;/&gt;&lt;wsp:rsid wsp:val=&quot;004201FE&quot;/&gt;&lt;wsp:rsid wsp:val=&quot;00420215&quot;/&gt;&lt;wsp:rsid wsp:val=&quot;00420283&quot;/&gt;&lt;wsp:rsid wsp:val=&quot;00420597&quot;/&gt;&lt;wsp:rsid wsp:val=&quot;00420D58&quot;/&gt;&lt;wsp:rsid wsp:val=&quot;00421001&quot;/&gt;&lt;wsp:rsid wsp:val=&quot;004217E7&quot;/&gt;&lt;wsp:rsid wsp:val=&quot;00421A38&quot;/&gt;&lt;wsp:rsid wsp:val=&quot;00421F62&quot;/&gt;&lt;wsp:rsid wsp:val=&quot;0042240E&quot;/&gt;&lt;wsp:rsid wsp:val=&quot;00422690&quot;/&gt;&lt;wsp:rsid wsp:val=&quot;00422AD2&quot;/&gt;&lt;wsp:rsid wsp:val=&quot;0042309D&quot;/&gt;&lt;wsp:rsid wsp:val=&quot;00423162&quot;/&gt;&lt;wsp:rsid wsp:val=&quot;004246B7&quot;/&gt;&lt;wsp:rsid wsp:val=&quot;0042498B&quot;/&gt;&lt;wsp:rsid wsp:val=&quot;00424C01&quot;/&gt;&lt;wsp:rsid wsp:val=&quot;00424C26&quot;/&gt;&lt;wsp:rsid wsp:val=&quot;00424E09&quot;/&gt;&lt;wsp:rsid wsp:val=&quot;00425028&quot;/&gt;&lt;wsp:rsid wsp:val=&quot;004252FF&quot;/&gt;&lt;wsp:rsid wsp:val=&quot;00425C56&quot;/&gt;&lt;wsp:rsid wsp:val=&quot;004263B7&quot;/&gt;&lt;wsp:rsid wsp:val=&quot;00426654&quot;/&gt;&lt;wsp:rsid wsp:val=&quot;0042683B&quot;/&gt;&lt;wsp:rsid wsp:val=&quot;00426A34&quot;/&gt;&lt;wsp:rsid wsp:val=&quot;00426F1F&quot;/&gt;&lt;wsp:rsid wsp:val=&quot;0042704B&quot;/&gt;&lt;wsp:rsid wsp:val=&quot;00427094&quot;/&gt;&lt;wsp:rsid wsp:val=&quot;0042741A&quot;/&gt;&lt;wsp:rsid wsp:val=&quot;0042772A&quot;/&gt;&lt;wsp:rsid wsp:val=&quot;0042797D&quot;/&gt;&lt;wsp:rsid wsp:val=&quot;00427B31&quot;/&gt;&lt;wsp:rsid wsp:val=&quot;004307ED&quot;/&gt;&lt;wsp:rsid wsp:val=&quot;004308FE&quot;/&gt;&lt;wsp:rsid wsp:val=&quot;00431606&quot;/&gt;&lt;wsp:rsid wsp:val=&quot;00431721&quot;/&gt;&lt;wsp:rsid wsp:val=&quot;004317D3&quot;/&gt;&lt;wsp:rsid wsp:val=&quot;00432D2E&quot;/&gt;&lt;wsp:rsid wsp:val=&quot;00432D35&quot;/&gt;&lt;wsp:rsid wsp:val=&quot;00432DCB&quot;/&gt;&lt;wsp:rsid wsp:val=&quot;00433968&quot;/&gt;&lt;wsp:rsid wsp:val=&quot;00433AD1&quot;/&gt;&lt;wsp:rsid wsp:val=&quot;00434B26&quot;/&gt;&lt;wsp:rsid wsp:val=&quot;004350D2&quot;/&gt;&lt;wsp:rsid wsp:val=&quot;0043548C&quot;/&gt;&lt;wsp:rsid wsp:val=&quot;004359EE&quot;/&gt;&lt;wsp:rsid wsp:val=&quot;004360B7&quot;/&gt;&lt;wsp:rsid wsp:val=&quot;00436A8A&quot;/&gt;&lt;wsp:rsid wsp:val=&quot;0043705C&quot;/&gt;&lt;wsp:rsid wsp:val=&quot;0043728F&quot;/&gt;&lt;wsp:rsid wsp:val=&quot;004372D3&quot;/&gt;&lt;wsp:rsid wsp:val=&quot;00437DCC&quot;/&gt;&lt;wsp:rsid wsp:val=&quot;00440B3D&quot;/&gt;&lt;wsp:rsid wsp:val=&quot;00440C9B&quot;/&gt;&lt;wsp:rsid wsp:val=&quot;00440E3A&quot;/&gt;&lt;wsp:rsid wsp:val=&quot;00440F8E&quot;/&gt;&lt;wsp:rsid wsp:val=&quot;004414F6&quot;/&gt;&lt;wsp:rsid wsp:val=&quot;0044187B&quot;/&gt;&lt;wsp:rsid wsp:val=&quot;004418D6&quot;/&gt;&lt;wsp:rsid wsp:val=&quot;00441DB1&quot;/&gt;&lt;wsp:rsid wsp:val=&quot;00442C31&quot;/&gt;&lt;wsp:rsid wsp:val=&quot;00443100&quot;/&gt;&lt;wsp:rsid wsp:val=&quot;0044354A&quot;/&gt;&lt;wsp:rsid wsp:val=&quot;00444846&quot;/&gt;&lt;wsp:rsid wsp:val=&quot;004449B9&quot;/&gt;&lt;wsp:rsid wsp:val=&quot;00444A41&quot;/&gt;&lt;wsp:rsid wsp:val=&quot;0044545C&quot;/&gt;&lt;wsp:rsid wsp:val=&quot;00445850&quot;/&gt;&lt;wsp:rsid wsp:val=&quot;00445DFE&quot;/&gt;&lt;wsp:rsid wsp:val=&quot;00446429&quot;/&gt;&lt;wsp:rsid wsp:val=&quot;00446AE9&quot;/&gt;&lt;wsp:rsid wsp:val=&quot;00446E93&quot;/&gt;&lt;wsp:rsid wsp:val=&quot;004471D2&quot;/&gt;&lt;wsp:rsid wsp:val=&quot;004473BA&quot;/&gt;&lt;wsp:rsid wsp:val=&quot;0044766E&quot;/&gt;&lt;wsp:rsid wsp:val=&quot;0044797E&quot;/&gt;&lt;wsp:rsid wsp:val=&quot;00447BC6&quot;/&gt;&lt;wsp:rsid wsp:val=&quot;004500DD&quot;/&gt;&lt;wsp:rsid wsp:val=&quot;004504C4&quot;/&gt;&lt;wsp:rsid wsp:val=&quot;00450686&quot;/&gt;&lt;wsp:rsid wsp:val=&quot;00450975&quot;/&gt;&lt;wsp:rsid wsp:val=&quot;00450B67&quot;/&gt;&lt;wsp:rsid wsp:val=&quot;00450C87&quot;/&gt;&lt;wsp:rsid wsp:val=&quot;00451947&quot;/&gt;&lt;wsp:rsid wsp:val=&quot;004522D5&quot;/&gt;&lt;wsp:rsid wsp:val=&quot;004523C5&quot;/&gt;&lt;wsp:rsid wsp:val=&quot;00452684&quot;/&gt;&lt;wsp:rsid wsp:val=&quot;004545AC&quot;/&gt;&lt;wsp:rsid wsp:val=&quot;00454608&quot;/&gt;&lt;wsp:rsid wsp:val=&quot;0045490C&quot;/&gt;&lt;wsp:rsid wsp:val=&quot;00454A5E&quot;/&gt;&lt;wsp:rsid wsp:val=&quot;00454B1C&quot;/&gt;&lt;wsp:rsid wsp:val=&quot;00455CF9&quot;/&gt;&lt;wsp:rsid wsp:val=&quot;004561BA&quot;/&gt;&lt;wsp:rsid wsp:val=&quot;00456214&quot;/&gt;&lt;wsp:rsid wsp:val=&quot;0045650E&quot;/&gt;&lt;wsp:rsid wsp:val=&quot;004569E9&quot;/&gt;&lt;wsp:rsid wsp:val=&quot;00456ADC&quot;/&gt;&lt;wsp:rsid wsp:val=&quot;0045747D&quot;/&gt;&lt;wsp:rsid wsp:val=&quot;004576B3&quot;/&gt;&lt;wsp:rsid wsp:val=&quot;004579FC&quot;/&gt;&lt;wsp:rsid wsp:val=&quot;00460509&quot;/&gt;&lt;wsp:rsid wsp:val=&quot;004606E1&quot;/&gt;&lt;wsp:rsid wsp:val=&quot;00460763&quot;/&gt;&lt;wsp:rsid wsp:val=&quot;00460EA2&quot;/&gt;&lt;wsp:rsid wsp:val=&quot;00461857&quot;/&gt;&lt;wsp:rsid wsp:val=&quot;00461C1C&quot;/&gt;&lt;wsp:rsid wsp:val=&quot;00461C60&quot;/&gt;&lt;wsp:rsid wsp:val=&quot;00462FFA&quot;/&gt;&lt;wsp:rsid wsp:val=&quot;0046360A&quot;/&gt;&lt;wsp:rsid wsp:val=&quot;00464373&quot;/&gt;&lt;wsp:rsid wsp:val=&quot;004644C5&quot;/&gt;&lt;wsp:rsid wsp:val=&quot;00464891&quot;/&gt;&lt;wsp:rsid wsp:val=&quot;00464B78&quot;/&gt;&lt;wsp:rsid wsp:val=&quot;00465541&quot;/&gt;&lt;wsp:rsid wsp:val=&quot;0046576C&quot;/&gt;&lt;wsp:rsid wsp:val=&quot;00465B9E&quot;/&gt;&lt;wsp:rsid wsp:val=&quot;00466296&quot;/&gt;&lt;wsp:rsid wsp:val=&quot;0046683D&quot;/&gt;&lt;wsp:rsid wsp:val=&quot;00466FD4&quot;/&gt;&lt;wsp:rsid wsp:val=&quot;0046742D&quot;/&gt;&lt;wsp:rsid wsp:val=&quot;004704C6&quot;/&gt;&lt;wsp:rsid wsp:val=&quot;00471880&quot;/&gt;&lt;wsp:rsid wsp:val=&quot;00471B7D&quot;/&gt;&lt;wsp:rsid wsp:val=&quot;00471C1F&quot;/&gt;&lt;wsp:rsid wsp:val=&quot;00472DD1&quot;/&gt;&lt;wsp:rsid wsp:val=&quot;00472FAE&quot;/&gt;&lt;wsp:rsid wsp:val=&quot;0047305E&quot;/&gt;&lt;wsp:rsid wsp:val=&quot;0047318C&quot;/&gt;&lt;wsp:rsid wsp:val=&quot;00473884&quot;/&gt;&lt;wsp:rsid wsp:val=&quot;00473E2B&quot;/&gt;&lt;wsp:rsid wsp:val=&quot;004751F9&quot;/&gt;&lt;wsp:rsid wsp:val=&quot;004755FF&quot;/&gt;&lt;wsp:rsid wsp:val=&quot;00475FA8&quot;/&gt;&lt;wsp:rsid wsp:val=&quot;0047658D&quot;/&gt;&lt;wsp:rsid wsp:val=&quot;00476E36&quot;/&gt;&lt;wsp:rsid wsp:val=&quot;004775FA&quot;/&gt;&lt;wsp:rsid wsp:val=&quot;004776D9&quot;/&gt;&lt;wsp:rsid wsp:val=&quot;00477ACC&quot;/&gt;&lt;wsp:rsid wsp:val=&quot;00477C27&quot;/&gt;&lt;wsp:rsid wsp:val=&quot;00477F0F&quot;/&gt;&lt;wsp:rsid wsp:val=&quot;0048004C&quot;/&gt;&lt;wsp:rsid wsp:val=&quot;004805F7&quot;/&gt;&lt;wsp:rsid wsp:val=&quot;004805FB&quot;/&gt;&lt;wsp:rsid wsp:val=&quot;00480873&quot;/&gt;&lt;wsp:rsid wsp:val=&quot;00480A1E&quot;/&gt;&lt;wsp:rsid wsp:val=&quot;00480AC3&quot;/&gt;&lt;wsp:rsid wsp:val=&quot;00480BC3&quot;/&gt;&lt;wsp:rsid wsp:val=&quot;004812AE&quot;/&gt;&lt;wsp:rsid wsp:val=&quot;00481791&quot;/&gt;&lt;wsp:rsid wsp:val=&quot;00481A46&quot;/&gt;&lt;wsp:rsid wsp:val=&quot;00482103&quot;/&gt;&lt;wsp:rsid wsp:val=&quot;0048220E&quot;/&gt;&lt;wsp:rsid wsp:val=&quot;00482D18&quot;/&gt;&lt;wsp:rsid wsp:val=&quot;00483344&quot;/&gt;&lt;wsp:rsid wsp:val=&quot;004839A5&quot;/&gt;&lt;wsp:rsid wsp:val=&quot;00483D46&quot;/&gt;&lt;wsp:rsid wsp:val=&quot;00483FE8&quot;/&gt;&lt;wsp:rsid wsp:val=&quot;00484A43&quot;/&gt;&lt;wsp:rsid wsp:val=&quot;00484B2A&quot;/&gt;&lt;wsp:rsid wsp:val=&quot;00485A93&quot;/&gt;&lt;wsp:rsid wsp:val=&quot;00485C33&quot;/&gt;&lt;wsp:rsid wsp:val=&quot;00485DC8&quot;/&gt;&lt;wsp:rsid wsp:val=&quot;0048612B&quot;/&gt;&lt;wsp:rsid wsp:val=&quot;00486EEA&quot;/&gt;&lt;wsp:rsid wsp:val=&quot;00487251&quot;/&gt;&lt;wsp:rsid wsp:val=&quot;0048726F&quot;/&gt;&lt;wsp:rsid wsp:val=&quot;0048738F&quot;/&gt;&lt;wsp:rsid wsp:val=&quot;004873A9&quot;/&gt;&lt;wsp:rsid wsp:val=&quot;00487FEF&quot;/&gt;&lt;wsp:rsid wsp:val=&quot;00490211&quot;/&gt;&lt;wsp:rsid wsp:val=&quot;0049026F&quot;/&gt;&lt;wsp:rsid wsp:val=&quot;00490548&quot;/&gt;&lt;wsp:rsid wsp:val=&quot;0049062A&quot;/&gt;&lt;wsp:rsid wsp:val=&quot;00490630&quot;/&gt;&lt;wsp:rsid wsp:val=&quot;00490890&quot;/&gt;&lt;wsp:rsid wsp:val=&quot;00490FA2&quot;/&gt;&lt;wsp:rsid wsp:val=&quot;00491008&quot;/&gt;&lt;wsp:rsid wsp:val=&quot;00491FCF&quot;/&gt;&lt;wsp:rsid wsp:val=&quot;004920D9&quot;/&gt;&lt;wsp:rsid wsp:val=&quot;00492322&quot;/&gt;&lt;wsp:rsid wsp:val=&quot;00492387&quot;/&gt;&lt;wsp:rsid wsp:val=&quot;004928E9&quot;/&gt;&lt;wsp:rsid wsp:val=&quot;00492CD5&quot;/&gt;&lt;wsp:rsid wsp:val=&quot;00492E43&quot;/&gt;&lt;wsp:rsid wsp:val=&quot;00492E7C&quot;/&gt;&lt;wsp:rsid wsp:val=&quot;00493308&quot;/&gt;&lt;wsp:rsid wsp:val=&quot;00493983&quot;/&gt;&lt;wsp:rsid wsp:val=&quot;00494A0F&quot;/&gt;&lt;wsp:rsid wsp:val=&quot;00494A54&quot;/&gt;&lt;wsp:rsid wsp:val=&quot;00494D74&quot;/&gt;&lt;wsp:rsid wsp:val=&quot;00494F38&quot;/&gt;&lt;wsp:rsid wsp:val=&quot;00495108&quot;/&gt;&lt;wsp:rsid wsp:val=&quot;004951F9&quot;/&gt;&lt;wsp:rsid wsp:val=&quot;0049529D&quot;/&gt;&lt;wsp:rsid wsp:val=&quot;0049575E&quot;/&gt;&lt;wsp:rsid wsp:val=&quot;00495B9E&quot;/&gt;&lt;wsp:rsid wsp:val=&quot;00496619&quot;/&gt;&lt;wsp:rsid wsp:val=&quot;00497735&quot;/&gt;&lt;wsp:rsid wsp:val=&quot;004A06FE&quot;/&gt;&lt;wsp:rsid wsp:val=&quot;004A1739&quot;/&gt;&lt;wsp:rsid wsp:val=&quot;004A173D&quot;/&gt;&lt;wsp:rsid wsp:val=&quot;004A174A&quot;/&gt;&lt;wsp:rsid wsp:val=&quot;004A17D6&quot;/&gt;&lt;wsp:rsid wsp:val=&quot;004A1A52&quot;/&gt;&lt;wsp:rsid wsp:val=&quot;004A1B3B&quot;/&gt;&lt;wsp:rsid wsp:val=&quot;004A1C2D&quot;/&gt;&lt;wsp:rsid wsp:val=&quot;004A1CA1&quot;/&gt;&lt;wsp:rsid wsp:val=&quot;004A1CE8&quot;/&gt;&lt;wsp:rsid wsp:val=&quot;004A275A&quot;/&gt;&lt;wsp:rsid wsp:val=&quot;004A2857&quot;/&gt;&lt;wsp:rsid wsp:val=&quot;004A3A75&quot;/&gt;&lt;wsp:rsid wsp:val=&quot;004A44F7&quot;/&gt;&lt;wsp:rsid wsp:val=&quot;004A4909&quot;/&gt;&lt;wsp:rsid wsp:val=&quot;004A506A&quot;/&gt;&lt;wsp:rsid wsp:val=&quot;004A5308&quot;/&gt;&lt;wsp:rsid wsp:val=&quot;004A5579&quot;/&gt;&lt;wsp:rsid wsp:val=&quot;004A5CF1&quot;/&gt;&lt;wsp:rsid wsp:val=&quot;004A601E&quot;/&gt;&lt;wsp:rsid wsp:val=&quot;004A60AC&quot;/&gt;&lt;wsp:rsid wsp:val=&quot;004A63A5&quot;/&gt;&lt;wsp:rsid wsp:val=&quot;004A67B7&quot;/&gt;&lt;wsp:rsid wsp:val=&quot;004A6CEF&quot;/&gt;&lt;wsp:rsid wsp:val=&quot;004B0BC1&quot;/&gt;&lt;wsp:rsid wsp:val=&quot;004B103C&quot;/&gt;&lt;wsp:rsid wsp:val=&quot;004B1BFE&quot;/&gt;&lt;wsp:rsid wsp:val=&quot;004B21B7&quot;/&gt;&lt;wsp:rsid wsp:val=&quot;004B2546&quot;/&gt;&lt;wsp:rsid wsp:val=&quot;004B356C&quot;/&gt;&lt;wsp:rsid wsp:val=&quot;004B35E6&quot;/&gt;&lt;wsp:rsid wsp:val=&quot;004B3F47&quot;/&gt;&lt;wsp:rsid wsp:val=&quot;004B4A35&quot;/&gt;&lt;wsp:rsid wsp:val=&quot;004B515B&quot;/&gt;&lt;wsp:rsid wsp:val=&quot;004B5892&quot;/&gt;&lt;wsp:rsid wsp:val=&quot;004B5B49&quot;/&gt;&lt;wsp:rsid wsp:val=&quot;004B5DAE&quot;/&gt;&lt;wsp:rsid wsp:val=&quot;004B606E&quot;/&gt;&lt;wsp:rsid wsp:val=&quot;004B797F&quot;/&gt;&lt;wsp:rsid wsp:val=&quot;004B7BF1&quot;/&gt;&lt;wsp:rsid wsp:val=&quot;004C100A&quot;/&gt;&lt;wsp:rsid wsp:val=&quot;004C133F&quot;/&gt;&lt;wsp:rsid wsp:val=&quot;004C1639&quot;/&gt;&lt;wsp:rsid wsp:val=&quot;004C189C&quot;/&gt;&lt;wsp:rsid wsp:val=&quot;004C1D71&quot;/&gt;&lt;wsp:rsid wsp:val=&quot;004C2CA4&quot;/&gt;&lt;wsp:rsid wsp:val=&quot;004C3F97&quot;/&gt;&lt;wsp:rsid wsp:val=&quot;004C413E&quot;/&gt;&lt;wsp:rsid wsp:val=&quot;004C4193&quot;/&gt;&lt;wsp:rsid wsp:val=&quot;004C466C&quot;/&gt;&lt;wsp:rsid wsp:val=&quot;004C48FE&quot;/&gt;&lt;wsp:rsid wsp:val=&quot;004C5514&quot;/&gt;&lt;wsp:rsid wsp:val=&quot;004C556D&quot;/&gt;&lt;wsp:rsid wsp:val=&quot;004C57FA&quot;/&gt;&lt;wsp:rsid wsp:val=&quot;004C5B52&quot;/&gt;&lt;wsp:rsid wsp:val=&quot;004C6048&quot;/&gt;&lt;wsp:rsid wsp:val=&quot;004C686F&quot;/&gt;&lt;wsp:rsid wsp:val=&quot;004C69FB&quot;/&gt;&lt;wsp:rsid wsp:val=&quot;004C7AD0&quot;/&gt;&lt;wsp:rsid wsp:val=&quot;004C7FDC&quot;/&gt;&lt;wsp:rsid wsp:val=&quot;004D019E&quot;/&gt;&lt;wsp:rsid wsp:val=&quot;004D0728&quot;/&gt;&lt;wsp:rsid wsp:val=&quot;004D078D&quot;/&gt;&lt;wsp:rsid wsp:val=&quot;004D0CB6&quot;/&gt;&lt;wsp:rsid wsp:val=&quot;004D0FC6&quot;/&gt;&lt;wsp:rsid wsp:val=&quot;004D127D&quot;/&gt;&lt;wsp:rsid wsp:val=&quot;004D1470&quot;/&gt;&lt;wsp:rsid wsp:val=&quot;004D1478&quot;/&gt;&lt;wsp:rsid wsp:val=&quot;004D1E18&quot;/&gt;&lt;wsp:rsid wsp:val=&quot;004D1F1A&quot;/&gt;&lt;wsp:rsid wsp:val=&quot;004D24AB&quot;/&gt;&lt;wsp:rsid wsp:val=&quot;004D2C0F&quot;/&gt;&lt;wsp:rsid wsp:val=&quot;004D2E4A&quot;/&gt;&lt;wsp:rsid wsp:val=&quot;004D374B&quot;/&gt;&lt;wsp:rsid wsp:val=&quot;004D45BB&quot;/&gt;&lt;wsp:rsid wsp:val=&quot;004D46F5&quot;/&gt;&lt;wsp:rsid wsp:val=&quot;004D4858&quot;/&gt;&lt;wsp:rsid wsp:val=&quot;004D4910&quot;/&gt;&lt;wsp:rsid wsp:val=&quot;004D49FC&quot;/&gt;&lt;wsp:rsid wsp:val=&quot;004D4D00&quot;/&gt;&lt;wsp:rsid wsp:val=&quot;004D510C&quot;/&gt;&lt;wsp:rsid wsp:val=&quot;004D59C0&quot;/&gt;&lt;wsp:rsid wsp:val=&quot;004D5F39&quot;/&gt;&lt;wsp:rsid wsp:val=&quot;004D609A&quot;/&gt;&lt;wsp:rsid wsp:val=&quot;004D726F&quot;/&gt;&lt;wsp:rsid wsp:val=&quot;004D72DF&quot;/&gt;&lt;wsp:rsid wsp:val=&quot;004D72EA&quot;/&gt;&lt;wsp:rsid wsp:val=&quot;004D74CA&quot;/&gt;&lt;wsp:rsid wsp:val=&quot;004D7F04&quot;/&gt;&lt;wsp:rsid wsp:val=&quot;004E0199&quot;/&gt;&lt;wsp:rsid wsp:val=&quot;004E04AD&quot;/&gt;&lt;wsp:rsid wsp:val=&quot;004E05E5&quot;/&gt;&lt;wsp:rsid wsp:val=&quot;004E1062&quot;/&gt;&lt;wsp:rsid wsp:val=&quot;004E16B9&quot;/&gt;&lt;wsp:rsid wsp:val=&quot;004E172E&quot;/&gt;&lt;wsp:rsid wsp:val=&quot;004E1B99&quot;/&gt;&lt;wsp:rsid wsp:val=&quot;004E243A&quot;/&gt;&lt;wsp:rsid wsp:val=&quot;004E2646&quot;/&gt;&lt;wsp:rsid wsp:val=&quot;004E2AC7&quot;/&gt;&lt;wsp:rsid wsp:val=&quot;004E2B60&quot;/&gt;&lt;wsp:rsid wsp:val=&quot;004E2E4E&quot;/&gt;&lt;wsp:rsid wsp:val=&quot;004E32DE&quot;/&gt;&lt;wsp:rsid wsp:val=&quot;004E33BE&quot;/&gt;&lt;wsp:rsid wsp:val=&quot;004E4744&quot;/&gt;&lt;wsp:rsid wsp:val=&quot;004E492E&quot;/&gt;&lt;wsp:rsid wsp:val=&quot;004E5770&quot;/&gt;&lt;wsp:rsid wsp:val=&quot;004E5BCB&quot;/&gt;&lt;wsp:rsid wsp:val=&quot;004E5DA0&quot;/&gt;&lt;wsp:rsid wsp:val=&quot;004E62AF&quot;/&gt;&lt;wsp:rsid wsp:val=&quot;004E644D&quot;/&gt;&lt;wsp:rsid wsp:val=&quot;004E6BC4&quot;/&gt;&lt;wsp:rsid wsp:val=&quot;004E6E75&quot;/&gt;&lt;wsp:rsid wsp:val=&quot;004E779B&quot;/&gt;&lt;wsp:rsid wsp:val=&quot;004E7937&quot;/&gt;&lt;wsp:rsid wsp:val=&quot;004E7A8D&quot;/&gt;&lt;wsp:rsid wsp:val=&quot;004E7D36&quot;/&gt;&lt;wsp:rsid wsp:val=&quot;004F06EF&quot;/&gt;&lt;wsp:rsid wsp:val=&quot;004F08FF&quot;/&gt;&lt;wsp:rsid wsp:val=&quot;004F189E&quot;/&gt;&lt;wsp:rsid wsp:val=&quot;004F21A2&quot;/&gt;&lt;wsp:rsid wsp:val=&quot;004F2465&quot;/&gt;&lt;wsp:rsid wsp:val=&quot;004F2A39&quot;/&gt;&lt;wsp:rsid wsp:val=&quot;004F31F9&quot;/&gt;&lt;wsp:rsid wsp:val=&quot;004F3264&quot;/&gt;&lt;wsp:rsid wsp:val=&quot;004F3465&quot;/&gt;&lt;wsp:rsid wsp:val=&quot;004F3536&quot;/&gt;&lt;wsp:rsid wsp:val=&quot;004F4333&quot;/&gt;&lt;wsp:rsid wsp:val=&quot;004F490C&quot;/&gt;&lt;wsp:rsid wsp:val=&quot;004F492D&quot;/&gt;&lt;wsp:rsid wsp:val=&quot;004F5105&quot;/&gt;&lt;wsp:rsid wsp:val=&quot;004F5CD7&quot;/&gt;&lt;wsp:rsid wsp:val=&quot;004F5F3B&quot;/&gt;&lt;wsp:rsid wsp:val=&quot;004F6419&quot;/&gt;&lt;wsp:rsid wsp:val=&quot;004F6720&quot;/&gt;&lt;wsp:rsid wsp:val=&quot;004F68F9&quot;/&gt;&lt;wsp:rsid wsp:val=&quot;004F6B97&quot;/&gt;&lt;wsp:rsid wsp:val=&quot;004F78F8&quot;/&gt;&lt;wsp:rsid wsp:val=&quot;005001B2&quot;/&gt;&lt;wsp:rsid wsp:val=&quot;0050094B&quot;/&gt;&lt;wsp:rsid wsp:val=&quot;00500A87&quot;/&gt;&lt;wsp:rsid wsp:val=&quot;00501045&quot;/&gt;&lt;wsp:rsid wsp:val=&quot;005017BA&quot;/&gt;&lt;wsp:rsid wsp:val=&quot;00501A8A&quot;/&gt;&lt;wsp:rsid wsp:val=&quot;00502D90&quot;/&gt;&lt;wsp:rsid wsp:val=&quot;00503070&quot;/&gt;&lt;wsp:rsid wsp:val=&quot;00503202&quot;/&gt;&lt;wsp:rsid wsp:val=&quot;00503208&quot;/&gt;&lt;wsp:rsid wsp:val=&quot;0050324C&quot;/&gt;&lt;wsp:rsid wsp:val=&quot;005035EF&quot;/&gt;&lt;wsp:rsid wsp:val=&quot;00503600&quot;/&gt;&lt;wsp:rsid wsp:val=&quot;0050366A&quot;/&gt;&lt;wsp:rsid wsp:val=&quot;005036E8&quot;/&gt;&lt;wsp:rsid wsp:val=&quot;00503BCA&quot;/&gt;&lt;wsp:rsid wsp:val=&quot;00503C5A&quot;/&gt;&lt;wsp:rsid wsp:val=&quot;00503E3B&quot;/&gt;&lt;wsp:rsid wsp:val=&quot;00503F85&quot;/&gt;&lt;wsp:rsid wsp:val=&quot;00504261&quot;/&gt;&lt;wsp:rsid wsp:val=&quot;00504B56&quot;/&gt;&lt;wsp:rsid wsp:val=&quot;005066B0&quot;/&gt;&lt;wsp:rsid wsp:val=&quot;005067CA&quot;/&gt;&lt;wsp:rsid wsp:val=&quot;00506808&quot;/&gt;&lt;wsp:rsid wsp:val=&quot;00506EEA&quot;/&gt;&lt;wsp:rsid wsp:val=&quot;0050762C&quot;/&gt;&lt;wsp:rsid wsp:val=&quot;00510D3F&quot;/&gt;&lt;wsp:rsid wsp:val=&quot;0051151A&quot;/&gt;&lt;wsp:rsid wsp:val=&quot;005123CE&quot;/&gt;&lt;wsp:rsid wsp:val=&quot;00512647&quot;/&gt;&lt;wsp:rsid wsp:val=&quot;005127A6&quot;/&gt;&lt;wsp:rsid wsp:val=&quot;00512B66&quot;/&gt;&lt;wsp:rsid wsp:val=&quot;00514420&quot;/&gt;&lt;wsp:rsid wsp:val=&quot;00514591&quot;/&gt;&lt;wsp:rsid wsp:val=&quot;005147A6&quot;/&gt;&lt;wsp:rsid wsp:val=&quot;0051491B&quot;/&gt;&lt;wsp:rsid wsp:val=&quot;005157A2&quot;/&gt;&lt;wsp:rsid wsp:val=&quot;005160BA&quot;/&gt;&lt;wsp:rsid wsp:val=&quot;00516581&quot;/&gt;&lt;wsp:rsid wsp:val=&quot;005166D7&quot;/&gt;&lt;wsp:rsid wsp:val=&quot;0051684C&quot;/&gt;&lt;wsp:rsid wsp:val=&quot;00516F1D&quot;/&gt;&lt;wsp:rsid wsp:val=&quot;00517748&quot;/&gt;&lt;wsp:rsid wsp:val=&quot;00517AC1&quot;/&gt;&lt;wsp:rsid wsp:val=&quot;00517D96&quot;/&gt;&lt;wsp:rsid wsp:val=&quot;00520B80&quot;/&gt;&lt;wsp:rsid wsp:val=&quot;00520F29&quot;/&gt;&lt;wsp:rsid wsp:val=&quot;005210C5&quot;/&gt;&lt;wsp:rsid wsp:val=&quot;0052132E&quot;/&gt;&lt;wsp:rsid wsp:val=&quot;0052261F&quot;/&gt;&lt;wsp:rsid wsp:val=&quot;005233D7&quot;/&gt;&lt;wsp:rsid wsp:val=&quot;0052352A&quot;/&gt;&lt;wsp:rsid wsp:val=&quot;00523A7F&quot;/&gt;&lt;wsp:rsid wsp:val=&quot;00524187&quot;/&gt;&lt;wsp:rsid wsp:val=&quot;005241BD&quot;/&gt;&lt;wsp:rsid wsp:val=&quot;0052469C&quot;/&gt;&lt;wsp:rsid wsp:val=&quot;0052485F&quot;/&gt;&lt;wsp:rsid wsp:val=&quot;00524DE8&quot;/&gt;&lt;wsp:rsid wsp:val=&quot;005253BF&quot;/&gt;&lt;wsp:rsid wsp:val=&quot;00525E2E&quot;/&gt;&lt;wsp:rsid wsp:val=&quot;0052610C&quot;/&gt;&lt;wsp:rsid wsp:val=&quot;0052778F&quot;/&gt;&lt;wsp:rsid wsp:val=&quot;00527AB5&quot;/&gt;&lt;wsp:rsid wsp:val=&quot;00530189&quot;/&gt;&lt;wsp:rsid wsp:val=&quot;00530FA0&quot;/&gt;&lt;wsp:rsid wsp:val=&quot;00533048&quot;/&gt;&lt;wsp:rsid wsp:val=&quot;005331C8&quot;/&gt;&lt;wsp:rsid wsp:val=&quot;005334CD&quot;/&gt;&lt;wsp:rsid wsp:val=&quot;0053360F&quot;/&gt;&lt;wsp:rsid wsp:val=&quot;00534F72&quot;/&gt;&lt;wsp:rsid wsp:val=&quot;00535609&quot;/&gt;&lt;wsp:rsid wsp:val=&quot;00535C04&quot;/&gt;&lt;wsp:rsid wsp:val=&quot;00536886&quot;/&gt;&lt;wsp:rsid wsp:val=&quot;00536B46&quot;/&gt;&lt;wsp:rsid wsp:val=&quot;005373E9&quot;/&gt;&lt;wsp:rsid wsp:val=&quot;00537812&quot;/&gt;&lt;wsp:rsid wsp:val=&quot;00537A4A&quot;/&gt;&lt;wsp:rsid wsp:val=&quot;00537AE6&quot;/&gt;&lt;wsp:rsid wsp:val=&quot;005401D1&quot;/&gt;&lt;wsp:rsid wsp:val=&quot;005404F3&quot;/&gt;&lt;wsp:rsid wsp:val=&quot;00540508&quot;/&gt;&lt;wsp:rsid wsp:val=&quot;00540812&quot;/&gt;&lt;wsp:rsid wsp:val=&quot;00540FA3&quot;/&gt;&lt;wsp:rsid wsp:val=&quot;005410FA&quot;/&gt;&lt;wsp:rsid wsp:val=&quot;0054110D&quot;/&gt;&lt;wsp:rsid wsp:val=&quot;0054113E&quot;/&gt;&lt;wsp:rsid wsp:val=&quot;00541929&quot;/&gt;&lt;wsp:rsid wsp:val=&quot;00541C37&quot;/&gt;&lt;wsp:rsid wsp:val=&quot;00542D8D&quot;/&gt;&lt;wsp:rsid wsp:val=&quot;005430C0&quot;/&gt;&lt;wsp:rsid wsp:val=&quot;00544593&quot;/&gt;&lt;wsp:rsid wsp:val=&quot;005447E4&quot;/&gt;&lt;wsp:rsid wsp:val=&quot;005449EA&quot;/&gt;&lt;wsp:rsid wsp:val=&quot;00544DCA&quot;/&gt;&lt;wsp:rsid wsp:val=&quot;00545563&quot;/&gt;&lt;wsp:rsid wsp:val=&quot;00546FCC&quot;/&gt;&lt;wsp:rsid wsp:val=&quot;005479FE&quot;/&gt;&lt;wsp:rsid wsp:val=&quot;00547D45&quot;/&gt;&lt;wsp:rsid wsp:val=&quot;00547F1F&quot;/&gt;&lt;wsp:rsid wsp:val=&quot;005501A2&quot;/&gt;&lt;wsp:rsid wsp:val=&quot;0055055C&quot;/&gt;&lt;wsp:rsid wsp:val=&quot;00550F12&quot;/&gt;&lt;wsp:rsid wsp:val=&quot;005512FF&quot;/&gt;&lt;wsp:rsid wsp:val=&quot;00551808&quot;/&gt;&lt;wsp:rsid wsp:val=&quot;0055208E&quot;/&gt;&lt;wsp:rsid wsp:val=&quot;00552572&quot;/&gt;&lt;wsp:rsid wsp:val=&quot;0055336D&quot;/&gt;&lt;wsp:rsid wsp:val=&quot;00553818&quot;/&gt;&lt;wsp:rsid wsp:val=&quot;00553926&quot;/&gt;&lt;wsp:rsid wsp:val=&quot;00553940&quot;/&gt;&lt;wsp:rsid wsp:val=&quot;00553CC1&quot;/&gt;&lt;wsp:rsid wsp:val=&quot;00553F75&quot;/&gt;&lt;wsp:rsid wsp:val=&quot;00554581&quot;/&gt;&lt;wsp:rsid wsp:val=&quot;005548BA&quot;/&gt;&lt;wsp:rsid wsp:val=&quot;00554EE6&quot;/&gt;&lt;wsp:rsid wsp:val=&quot;005563C0&quot;/&gt;&lt;wsp:rsid wsp:val=&quot;0055700B&quot;/&gt;&lt;wsp:rsid wsp:val=&quot;005576AC&quot;/&gt;&lt;wsp:rsid wsp:val=&quot;00557C8A&quot;/&gt;&lt;wsp:rsid wsp:val=&quot;00557CB7&quot;/&gt;&lt;wsp:rsid wsp:val=&quot;00557E2C&quot;/&gt;&lt;wsp:rsid wsp:val=&quot;00560B49&quot;/&gt;&lt;wsp:rsid wsp:val=&quot;00560E2A&quot;/&gt;&lt;wsp:rsid wsp:val=&quot;00561048&quot;/&gt;&lt;wsp:rsid wsp:val=&quot;0056114F&quot;/&gt;&lt;wsp:rsid wsp:val=&quot;00561794&quot;/&gt;&lt;wsp:rsid wsp:val=&quot;00562333&quot;/&gt;&lt;wsp:rsid wsp:val=&quot;00562A4C&quot;/&gt;&lt;wsp:rsid wsp:val=&quot;0056315F&quot;/&gt;&lt;wsp:rsid wsp:val=&quot;0056338F&quot;/&gt;&lt;wsp:rsid wsp:val=&quot;00563C05&quot;/&gt;&lt;wsp:rsid wsp:val=&quot;00563DAE&quot;/&gt;&lt;wsp:rsid wsp:val=&quot;00563F1E&quot;/&gt;&lt;wsp:rsid wsp:val=&quot;0056553E&quot;/&gt;&lt;wsp:rsid wsp:val=&quot;00565CA4&quot;/&gt;&lt;wsp:rsid wsp:val=&quot;0056633D&quot;/&gt;&lt;wsp:rsid wsp:val=&quot;005668DD&quot;/&gt;&lt;wsp:rsid wsp:val=&quot;00566B7E&quot;/&gt;&lt;wsp:rsid wsp:val=&quot;00566E4A&quot;/&gt;&lt;wsp:rsid wsp:val=&quot;00567229&quot;/&gt;&lt;wsp:rsid wsp:val=&quot;0056759E&quot;/&gt;&lt;wsp:rsid wsp:val=&quot;0057030B&quot;/&gt;&lt;wsp:rsid wsp:val=&quot;005704B8&quot;/&gt;&lt;wsp:rsid wsp:val=&quot;00570937&quot;/&gt;&lt;wsp:rsid wsp:val=&quot;00570A1F&quot;/&gt;&lt;wsp:rsid wsp:val=&quot;00570DDB&quot;/&gt;&lt;wsp:rsid wsp:val=&quot;0057118E&quot;/&gt;&lt;wsp:rsid wsp:val=&quot;00571497&quot;/&gt;&lt;wsp:rsid wsp:val=&quot;00571810&quot;/&gt;&lt;wsp:rsid wsp:val=&quot;00572066&quot;/&gt;&lt;wsp:rsid wsp:val=&quot;005728B5&quot;/&gt;&lt;wsp:rsid wsp:val=&quot;00572CD3&quot;/&gt;&lt;wsp:rsid wsp:val=&quot;00573416&quot;/&gt;&lt;wsp:rsid wsp:val=&quot;00573E68&quot;/&gt;&lt;wsp:rsid wsp:val=&quot;00573FA2&quot;/&gt;&lt;wsp:rsid wsp:val=&quot;00574548&quot;/&gt;&lt;wsp:rsid wsp:val=&quot;00574AE4&quot;/&gt;&lt;wsp:rsid wsp:val=&quot;00574B15&quot;/&gt;&lt;wsp:rsid wsp:val=&quot;005754CE&quot;/&gt;&lt;wsp:rsid wsp:val=&quot;00575D1B&quot;/&gt;&lt;wsp:rsid wsp:val=&quot;00575E5D&quot;/&gt;&lt;wsp:rsid wsp:val=&quot;00575EB3&quot;/&gt;&lt;wsp:rsid wsp:val=&quot;0057620B&quot;/&gt;&lt;wsp:rsid wsp:val=&quot;0057628F&quot;/&gt;&lt;wsp:rsid wsp:val=&quot;00576C78&quot;/&gt;&lt;wsp:rsid wsp:val=&quot;00576E1E&quot;/&gt;&lt;wsp:rsid wsp:val=&quot;0057779D&quot;/&gt;&lt;wsp:rsid wsp:val=&quot;005779E9&quot;/&gt;&lt;wsp:rsid wsp:val=&quot;00580787&quot;/&gt;&lt;wsp:rsid wsp:val=&quot;00580AE1&quot;/&gt;&lt;wsp:rsid wsp:val=&quot;00581148&quot;/&gt;&lt;wsp:rsid wsp:val=&quot;00581280&quot;/&gt;&lt;wsp:rsid wsp:val=&quot;00581307&quot;/&gt;&lt;wsp:rsid wsp:val=&quot;00581D54&quot;/&gt;&lt;wsp:rsid wsp:val=&quot;00582639&quot;/&gt;&lt;wsp:rsid wsp:val=&quot;005828A1&quot;/&gt;&lt;wsp:rsid wsp:val=&quot;00582CD2&quot;/&gt;&lt;wsp:rsid wsp:val=&quot;005839DE&quot;/&gt;&lt;wsp:rsid wsp:val=&quot;00584629&quot;/&gt;&lt;wsp:rsid wsp:val=&quot;00584B7B&quot;/&gt;&lt;wsp:rsid wsp:val=&quot;00584FC2&quot;/&gt;&lt;wsp:rsid wsp:val=&quot;005854CA&quot;/&gt;&lt;wsp:rsid wsp:val=&quot;005856E4&quot;/&gt;&lt;wsp:rsid wsp:val=&quot;00585908&quot;/&gt;&lt;wsp:rsid wsp:val=&quot;00586026&quot;/&gt;&lt;wsp:rsid wsp:val=&quot;005863BC&quot;/&gt;&lt;wsp:rsid wsp:val=&quot;00587BF5&quot;/&gt;&lt;wsp:rsid wsp:val=&quot;00587EAE&quot;/&gt;&lt;wsp:rsid wsp:val=&quot;0059038E&quot;/&gt;&lt;wsp:rsid wsp:val=&quot;00591A99&quot;/&gt;&lt;wsp:rsid wsp:val=&quot;00591CAE&quot;/&gt;&lt;wsp:rsid wsp:val=&quot;00591DFF&quot;/&gt;&lt;wsp:rsid wsp:val=&quot;005924C8&quot;/&gt;&lt;wsp:rsid wsp:val=&quot;005932D6&quot;/&gt;&lt;wsp:rsid wsp:val=&quot;00593A5C&quot;/&gt;&lt;wsp:rsid wsp:val=&quot;00593C49&quot;/&gt;&lt;wsp:rsid wsp:val=&quot;00594A23&quot;/&gt;&lt;wsp:rsid wsp:val=&quot;00594B11&quot;/&gt;&lt;wsp:rsid wsp:val=&quot;0059618A&quot;/&gt;&lt;wsp:rsid wsp:val=&quot;005968B9&quot;/&gt;&lt;wsp:rsid wsp:val=&quot;00596B5D&quot;/&gt;&lt;wsp:rsid wsp:val=&quot;00596E05&quot;/&gt;&lt;wsp:rsid wsp:val=&quot;005971ED&quot;/&gt;&lt;wsp:rsid wsp:val=&quot;005972C7&quot;/&gt;&lt;wsp:rsid wsp:val=&quot;005A0787&quot;/&gt;&lt;wsp:rsid wsp:val=&quot;005A080F&quot;/&gt;&lt;wsp:rsid wsp:val=&quot;005A141B&quot;/&gt;&lt;wsp:rsid wsp:val=&quot;005A2304&quot;/&gt;&lt;wsp:rsid wsp:val=&quot;005A2E52&quot;/&gt;&lt;wsp:rsid wsp:val=&quot;005A2FED&quot;/&gt;&lt;wsp:rsid wsp:val=&quot;005A32F9&quot;/&gt;&lt;wsp:rsid wsp:val=&quot;005A3413&quot;/&gt;&lt;wsp:rsid wsp:val=&quot;005A3765&quot;/&gt;&lt;wsp:rsid wsp:val=&quot;005A3D7F&quot;/&gt;&lt;wsp:rsid wsp:val=&quot;005A3ECD&quot;/&gt;&lt;wsp:rsid wsp:val=&quot;005A4097&quot;/&gt;&lt;wsp:rsid wsp:val=&quot;005A4496&quot;/&gt;&lt;wsp:rsid wsp:val=&quot;005A4777&quot;/&gt;&lt;wsp:rsid wsp:val=&quot;005A48A7&quot;/&gt;&lt;wsp:rsid wsp:val=&quot;005A5E98&quot;/&gt;&lt;wsp:rsid wsp:val=&quot;005A643C&quot;/&gt;&lt;wsp:rsid wsp:val=&quot;005A6CD3&quot;/&gt;&lt;wsp:rsid wsp:val=&quot;005A6D24&quot;/&gt;&lt;wsp:rsid wsp:val=&quot;005A7487&quot;/&gt;&lt;wsp:rsid wsp:val=&quot;005A7551&quot;/&gt;&lt;wsp:rsid wsp:val=&quot;005A77AC&quot;/&gt;&lt;wsp:rsid wsp:val=&quot;005A7B97&quot;/&gt;&lt;wsp:rsid wsp:val=&quot;005A7CD8&quot;/&gt;&lt;wsp:rsid wsp:val=&quot;005B0651&quot;/&gt;&lt;wsp:rsid wsp:val=&quot;005B0CAA&quot;/&gt;&lt;wsp:rsid wsp:val=&quot;005B0FE5&quot;/&gt;&lt;wsp:rsid wsp:val=&quot;005B126B&quot;/&gt;&lt;wsp:rsid wsp:val=&quot;005B138A&quot;/&gt;&lt;wsp:rsid wsp:val=&quot;005B1C2D&quot;/&gt;&lt;wsp:rsid wsp:val=&quot;005B2537&quot;/&gt;&lt;wsp:rsid wsp:val=&quot;005B26EF&quot;/&gt;&lt;wsp:rsid wsp:val=&quot;005B2730&quot;/&gt;&lt;wsp:rsid wsp:val=&quot;005B2AF4&quot;/&gt;&lt;wsp:rsid wsp:val=&quot;005B43EE&quot;/&gt;&lt;wsp:rsid wsp:val=&quot;005B49E5&quot;/&gt;&lt;wsp:rsid wsp:val=&quot;005B4AEF&quot;/&gt;&lt;wsp:rsid wsp:val=&quot;005B5129&quot;/&gt;&lt;wsp:rsid wsp:val=&quot;005B5532&quot;/&gt;&lt;wsp:rsid wsp:val=&quot;005B59B1&quot;/&gt;&lt;wsp:rsid wsp:val=&quot;005B5BE4&quot;/&gt;&lt;wsp:rsid wsp:val=&quot;005B60EF&quot;/&gt;&lt;wsp:rsid wsp:val=&quot;005B672F&quot;/&gt;&lt;wsp:rsid wsp:val=&quot;005B6EC6&quot;/&gt;&lt;wsp:rsid wsp:val=&quot;005B6FC6&quot;/&gt;&lt;wsp:rsid wsp:val=&quot;005B701A&quot;/&gt;&lt;wsp:rsid wsp:val=&quot;005B727D&quot;/&gt;&lt;wsp:rsid wsp:val=&quot;005B7626&quot;/&gt;&lt;wsp:rsid wsp:val=&quot;005C124A&quot;/&gt;&lt;wsp:rsid wsp:val=&quot;005C1DE0&quot;/&gt;&lt;wsp:rsid wsp:val=&quot;005C1E8D&quot;/&gt;&lt;wsp:rsid wsp:val=&quot;005C223F&quot;/&gt;&lt;wsp:rsid wsp:val=&quot;005C24E6&quot;/&gt;&lt;wsp:rsid wsp:val=&quot;005C34EA&quot;/&gt;&lt;wsp:rsid wsp:val=&quot;005C3710&quot;/&gt;&lt;wsp:rsid wsp:val=&quot;005C3BF5&quot;/&gt;&lt;wsp:rsid wsp:val=&quot;005C3C92&quot;/&gt;&lt;wsp:rsid wsp:val=&quot;005C4156&quot;/&gt;&lt;wsp:rsid wsp:val=&quot;005C422B&quot;/&gt;&lt;wsp:rsid wsp:val=&quot;005C4259&quot;/&gt;&lt;wsp:rsid wsp:val=&quot;005C43FC&quot;/&gt;&lt;wsp:rsid wsp:val=&quot;005C4643&quot;/&gt;&lt;wsp:rsid wsp:val=&quot;005C4C66&quot;/&gt;&lt;wsp:rsid wsp:val=&quot;005C5027&quot;/&gt;&lt;wsp:rsid wsp:val=&quot;005C5252&quot;/&gt;&lt;wsp:rsid wsp:val=&quot;005C5B62&quot;/&gt;&lt;wsp:rsid wsp:val=&quot;005C6D1F&quot;/&gt;&lt;wsp:rsid wsp:val=&quot;005C6D8F&quot;/&gt;&lt;wsp:rsid wsp:val=&quot;005C6FB4&quot;/&gt;&lt;wsp:rsid wsp:val=&quot;005C70BA&quot;/&gt;&lt;wsp:rsid wsp:val=&quot;005C7111&quot;/&gt;&lt;wsp:rsid wsp:val=&quot;005C73AA&quot;/&gt;&lt;wsp:rsid wsp:val=&quot;005D07DA&quot;/&gt;&lt;wsp:rsid wsp:val=&quot;005D0923&quot;/&gt;&lt;wsp:rsid wsp:val=&quot;005D0978&quot;/&gt;&lt;wsp:rsid wsp:val=&quot;005D0E30&quot;/&gt;&lt;wsp:rsid wsp:val=&quot;005D0E78&quot;/&gt;&lt;wsp:rsid wsp:val=&quot;005D0EA2&quot;/&gt;&lt;wsp:rsid wsp:val=&quot;005D15C2&quot;/&gt;&lt;wsp:rsid wsp:val=&quot;005D1757&quot;/&gt;&lt;wsp:rsid wsp:val=&quot;005D1D94&quot;/&gt;&lt;wsp:rsid wsp:val=&quot;005D1DFF&quot;/&gt;&lt;wsp:rsid wsp:val=&quot;005D1E16&quot;/&gt;&lt;wsp:rsid wsp:val=&quot;005D1F0B&quot;/&gt;&lt;wsp:rsid wsp:val=&quot;005D3449&quot;/&gt;&lt;wsp:rsid wsp:val=&quot;005D3579&quot;/&gt;&lt;wsp:rsid wsp:val=&quot;005D36F9&quot;/&gt;&lt;wsp:rsid wsp:val=&quot;005D4308&quot;/&gt;&lt;wsp:rsid wsp:val=&quot;005D4458&quot;/&gt;&lt;wsp:rsid wsp:val=&quot;005D44AC&quot;/&gt;&lt;wsp:rsid wsp:val=&quot;005D48F2&quot;/&gt;&lt;wsp:rsid wsp:val=&quot;005D4B59&quot;/&gt;&lt;wsp:rsid wsp:val=&quot;005D55A7&quot;/&gt;&lt;wsp:rsid wsp:val=&quot;005D5CDB&quot;/&gt;&lt;wsp:rsid wsp:val=&quot;005D5EEB&quot;/&gt;&lt;wsp:rsid wsp:val=&quot;005D6CA3&quot;/&gt;&lt;wsp:rsid wsp:val=&quot;005D6F6B&quot;/&gt;&lt;wsp:rsid wsp:val=&quot;005D7181&quot;/&gt;&lt;wsp:rsid wsp:val=&quot;005D756F&quot;/&gt;&lt;wsp:rsid wsp:val=&quot;005D76A0&quot;/&gt;&lt;wsp:rsid wsp:val=&quot;005D7849&quot;/&gt;&lt;wsp:rsid wsp:val=&quot;005D7AA8&quot;/&gt;&lt;wsp:rsid wsp:val=&quot;005E089F&quot;/&gt;&lt;wsp:rsid wsp:val=&quot;005E0F20&quot;/&gt;&lt;wsp:rsid wsp:val=&quot;005E1203&quot;/&gt;&lt;wsp:rsid wsp:val=&quot;005E1740&quot;/&gt;&lt;wsp:rsid wsp:val=&quot;005E1E74&quot;/&gt;&lt;wsp:rsid wsp:val=&quot;005E2B32&quot;/&gt;&lt;wsp:rsid wsp:val=&quot;005E2D31&quot;/&gt;&lt;wsp:rsid wsp:val=&quot;005E2E04&quot;/&gt;&lt;wsp:rsid wsp:val=&quot;005E2E1D&quot;/&gt;&lt;wsp:rsid wsp:val=&quot;005E2E30&quot;/&gt;&lt;wsp:rsid wsp:val=&quot;005E33F3&quot;/&gt;&lt;wsp:rsid wsp:val=&quot;005E356E&quot;/&gt;&lt;wsp:rsid wsp:val=&quot;005E3DBA&quot;/&gt;&lt;wsp:rsid wsp:val=&quot;005E40F2&quot;/&gt;&lt;wsp:rsid wsp:val=&quot;005E4AE6&quot;/&gt;&lt;wsp:rsid wsp:val=&quot;005E4D0F&quot;/&gt;&lt;wsp:rsid wsp:val=&quot;005E6264&quot;/&gt;&lt;wsp:rsid wsp:val=&quot;005E699B&quot;/&gt;&lt;wsp:rsid wsp:val=&quot;005E6B50&quot;/&gt;&lt;wsp:rsid wsp:val=&quot;005E6C22&quot;/&gt;&lt;wsp:rsid wsp:val=&quot;005E6C71&quot;/&gt;&lt;wsp:rsid wsp:val=&quot;005E6E20&quot;/&gt;&lt;wsp:rsid wsp:val=&quot;005E6FD7&quot;/&gt;&lt;wsp:rsid wsp:val=&quot;005E71FF&quot;/&gt;&lt;wsp:rsid wsp:val=&quot;005E77B1&quot;/&gt;&lt;wsp:rsid wsp:val=&quot;005F0B2B&quot;/&gt;&lt;wsp:rsid wsp:val=&quot;005F12A1&quot;/&gt;&lt;wsp:rsid wsp:val=&quot;005F1A5B&quot;/&gt;&lt;wsp:rsid wsp:val=&quot;005F1FB0&quot;/&gt;&lt;wsp:rsid wsp:val=&quot;005F2C38&quot;/&gt;&lt;wsp:rsid wsp:val=&quot;005F2CC8&quot;/&gt;&lt;wsp:rsid wsp:val=&quot;005F3BA9&quot;/&gt;&lt;wsp:rsid wsp:val=&quot;005F3D54&quot;/&gt;&lt;wsp:rsid wsp:val=&quot;005F3E53&quot;/&gt;&lt;wsp:rsid wsp:val=&quot;005F3FAF&quot;/&gt;&lt;wsp:rsid wsp:val=&quot;005F4886&quot;/&gt;&lt;wsp:rsid wsp:val=&quot;005F5077&quot;/&gt;&lt;wsp:rsid wsp:val=&quot;005F53E6&quot;/&gt;&lt;wsp:rsid wsp:val=&quot;005F5655&quot;/&gt;&lt;wsp:rsid wsp:val=&quot;005F64E7&quot;/&gt;&lt;wsp:rsid wsp:val=&quot;005F65E7&quot;/&gt;&lt;wsp:rsid wsp:val=&quot;005F65FC&quot;/&gt;&lt;wsp:rsid wsp:val=&quot;005F6605&quot;/&gt;&lt;wsp:rsid wsp:val=&quot;005F6B46&quot;/&gt;&lt;wsp:rsid wsp:val=&quot;005F73FF&quot;/&gt;&lt;wsp:rsid wsp:val=&quot;00600C10&quot;/&gt;&lt;wsp:rsid wsp:val=&quot;00600D42&quot;/&gt;&lt;wsp:rsid wsp:val=&quot;00600D84&quot;/&gt;&lt;wsp:rsid wsp:val=&quot;00601C2A&quot;/&gt;&lt;wsp:rsid wsp:val=&quot;0060260D&quot;/&gt;&lt;wsp:rsid wsp:val=&quot;0060260F&quot;/&gt;&lt;wsp:rsid wsp:val=&quot;00602B2B&quot;/&gt;&lt;wsp:rsid wsp:val=&quot;0060325D&quot;/&gt;&lt;wsp:rsid wsp:val=&quot;0060452A&quot;/&gt;&lt;wsp:rsid wsp:val=&quot;00605182&quot;/&gt;&lt;wsp:rsid wsp:val=&quot;00605A76&quot;/&gt;&lt;wsp:rsid wsp:val=&quot;00605B61&quot;/&gt;&lt;wsp:rsid wsp:val=&quot;00605E56&quot;/&gt;&lt;wsp:rsid wsp:val=&quot;00606137&quot;/&gt;&lt;wsp:rsid wsp:val=&quot;006066E5&quot;/&gt;&lt;wsp:rsid wsp:val=&quot;00606A39&quot;/&gt;&lt;wsp:rsid wsp:val=&quot;0060715F&quot;/&gt;&lt;wsp:rsid wsp:val=&quot;006075C9&quot;/&gt;&lt;wsp:rsid wsp:val=&quot;006101D3&quot;/&gt;&lt;wsp:rsid wsp:val=&quot;006102A5&quot;/&gt;&lt;wsp:rsid wsp:val=&quot;0061063A&quot;/&gt;&lt;wsp:rsid wsp:val=&quot;006108F2&quot;/&gt;&lt;wsp:rsid wsp:val=&quot;006109D8&quot;/&gt;&lt;wsp:rsid wsp:val=&quot;006110AE&quot;/&gt;&lt;wsp:rsid wsp:val=&quot;00611708&quot;/&gt;&lt;wsp:rsid wsp:val=&quot;00611753&quot;/&gt;&lt;wsp:rsid wsp:val=&quot;00611AF7&quot;/&gt;&lt;wsp:rsid wsp:val=&quot;006124EC&quot;/&gt;&lt;wsp:rsid wsp:val=&quot;00613FF5&quot;/&gt;&lt;wsp:rsid wsp:val=&quot;006144EB&quot;/&gt;&lt;wsp:rsid wsp:val=&quot;00614DA1&quot;/&gt;&lt;wsp:rsid wsp:val=&quot;00615604&quot;/&gt;&lt;wsp:rsid wsp:val=&quot;0061567C&quot;/&gt;&lt;wsp:rsid wsp:val=&quot;00615BFD&quot;/&gt;&lt;wsp:rsid wsp:val=&quot;006160C0&quot;/&gt;&lt;wsp:rsid wsp:val=&quot;006161C3&quot;/&gt;&lt;wsp:rsid wsp:val=&quot;0061625B&quot;/&gt;&lt;wsp:rsid wsp:val=&quot;00616572&quot;/&gt;&lt;wsp:rsid wsp:val=&quot;006172FE&quot;/&gt;&lt;wsp:rsid wsp:val=&quot;00617F4F&quot;/&gt;&lt;wsp:rsid wsp:val=&quot;00620043&quot;/&gt;&lt;wsp:rsid wsp:val=&quot;006207A9&quot;/&gt;&lt;wsp:rsid wsp:val=&quot;00620ADB&quot;/&gt;&lt;wsp:rsid wsp:val=&quot;00620CE7&quot;/&gt;&lt;wsp:rsid wsp:val=&quot;00621032&quot;/&gt;&lt;wsp:rsid wsp:val=&quot;00621689&quot;/&gt;&lt;wsp:rsid wsp:val=&quot;0062188B&quot;/&gt;&lt;wsp:rsid wsp:val=&quot;0062235F&quot;/&gt;&lt;wsp:rsid wsp:val=&quot;0062246B&quot;/&gt;&lt;wsp:rsid wsp:val=&quot;006225CE&quot;/&gt;&lt;wsp:rsid wsp:val=&quot;0062322A&quot;/&gt;&lt;wsp:rsid wsp:val=&quot;00623606&quot;/&gt;&lt;wsp:rsid wsp:val=&quot;006237A8&quot;/&gt;&lt;wsp:rsid wsp:val=&quot;00623812&quot;/&gt;&lt;wsp:rsid wsp:val=&quot;0062381D&quot;/&gt;&lt;wsp:rsid wsp:val=&quot;00623C85&quot;/&gt;&lt;wsp:rsid wsp:val=&quot;00623D63&quot;/&gt;&lt;wsp:rsid wsp:val=&quot;0062412D&quot;/&gt;&lt;wsp:rsid wsp:val=&quot;00624760&quot;/&gt;&lt;wsp:rsid wsp:val=&quot;00624D4F&quot;/&gt;&lt;wsp:rsid wsp:val=&quot;00625A12&quot;/&gt;&lt;wsp:rsid wsp:val=&quot;0062611C&quot;/&gt;&lt;wsp:rsid wsp:val=&quot;0062622B&quot;/&gt;&lt;wsp:rsid wsp:val=&quot;006263C8&quot;/&gt;&lt;wsp:rsid wsp:val=&quot;00626AA8&quot;/&gt;&lt;wsp:rsid wsp:val=&quot;00626D04&quot;/&gt;&lt;wsp:rsid wsp:val=&quot;006271EA&quot;/&gt;&lt;wsp:rsid wsp:val=&quot;006273A9&quot;/&gt;&lt;wsp:rsid wsp:val=&quot;00627E79&quot;/&gt;&lt;wsp:rsid wsp:val=&quot;0063001F&quot;/&gt;&lt;wsp:rsid wsp:val=&quot;00630447&quot;/&gt;&lt;wsp:rsid wsp:val=&quot;00630629&quot;/&gt;&lt;wsp:rsid wsp:val=&quot;00630682&quot;/&gt;&lt;wsp:rsid wsp:val=&quot;006307CC&quot;/&gt;&lt;wsp:rsid wsp:val=&quot;00630C0D&quot;/&gt;&lt;wsp:rsid wsp:val=&quot;006320EB&quot;/&gt;&lt;wsp:rsid wsp:val=&quot;00632584&quot;/&gt;&lt;wsp:rsid wsp:val=&quot;00632A58&quot;/&gt;&lt;wsp:rsid wsp:val=&quot;00632AB1&quot;/&gt;&lt;wsp:rsid wsp:val=&quot;00632CF9&quot;/&gt;&lt;wsp:rsid wsp:val=&quot;00632E58&quot;/&gt;&lt;wsp:rsid wsp:val=&quot;0063363D&quot;/&gt;&lt;wsp:rsid wsp:val=&quot;00633B96&quot;/&gt;&lt;wsp:rsid wsp:val=&quot;006344BF&quot;/&gt;&lt;wsp:rsid wsp:val=&quot;00634A9D&quot;/&gt;&lt;wsp:rsid wsp:val=&quot;00634ACB&quot;/&gt;&lt;wsp:rsid wsp:val=&quot;00635335&quot;/&gt;&lt;wsp:rsid wsp:val=&quot;0063584D&quot;/&gt;&lt;wsp:rsid wsp:val=&quot;00635C49&quot;/&gt;&lt;wsp:rsid wsp:val=&quot;00635C74&quot;/&gt;&lt;wsp:rsid wsp:val=&quot;00637079&quot;/&gt;&lt;wsp:rsid wsp:val=&quot;0064051D&quot;/&gt;&lt;wsp:rsid wsp:val=&quot;00640FBA&quot;/&gt;&lt;wsp:rsid wsp:val=&quot;006414BF&quot;/&gt;&lt;wsp:rsid wsp:val=&quot;00641A9C&quot;/&gt;&lt;wsp:rsid wsp:val=&quot;00641C9C&quot;/&gt;&lt;wsp:rsid wsp:val=&quot;006421F9&quot;/&gt;&lt;wsp:rsid wsp:val=&quot;00642300&quot;/&gt;&lt;wsp:rsid wsp:val=&quot;00642F88&quot;/&gt;&lt;wsp:rsid wsp:val=&quot;006431B4&quot;/&gt;&lt;wsp:rsid wsp:val=&quot;00643226&quot;/&gt;&lt;wsp:rsid wsp:val=&quot;00643980&quot;/&gt;&lt;wsp:rsid wsp:val=&quot;00643E3B&quot;/&gt;&lt;wsp:rsid wsp:val=&quot;00643FE5&quot;/&gt;&lt;wsp:rsid wsp:val=&quot;006446D4&quot;/&gt;&lt;wsp:rsid wsp:val=&quot;0064523E&quot;/&gt;&lt;wsp:rsid wsp:val=&quot;006455C1&quot;/&gt;&lt;wsp:rsid wsp:val=&quot;00645880&quot;/&gt;&lt;wsp:rsid wsp:val=&quot;006458B5&quot;/&gt;&lt;wsp:rsid wsp:val=&quot;006459FB&quot;/&gt;&lt;wsp:rsid wsp:val=&quot;00645E8A&quot;/&gt;&lt;wsp:rsid wsp:val=&quot;0064619A&quot;/&gt;&lt;wsp:rsid wsp:val=&quot;00646321&quot;/&gt;&lt;wsp:rsid wsp:val=&quot;0064648B&quot;/&gt;&lt;wsp:rsid wsp:val=&quot;0064655D&quot;/&gt;&lt;wsp:rsid wsp:val=&quot;0064688B&quot;/&gt;&lt;wsp:rsid wsp:val=&quot;00646F5D&quot;/&gt;&lt;wsp:rsid wsp:val=&quot;0064724F&quot;/&gt;&lt;wsp:rsid wsp:val=&quot;00647338&quot;/&gt;&lt;wsp:rsid wsp:val=&quot;006473F6&quot;/&gt;&lt;wsp:rsid wsp:val=&quot;0064748C&quot;/&gt;&lt;wsp:rsid wsp:val=&quot;00650692&quot;/&gt;&lt;wsp:rsid wsp:val=&quot;006508C6&quot;/&gt;&lt;wsp:rsid wsp:val=&quot;00650E30&quot;/&gt;&lt;wsp:rsid wsp:val=&quot;00650F5D&quot;/&gt;&lt;wsp:rsid wsp:val=&quot;00651075&quot;/&gt;&lt;wsp:rsid wsp:val=&quot;00651619&quot;/&gt;&lt;wsp:rsid wsp:val=&quot;006518EA&quot;/&gt;&lt;wsp:rsid wsp:val=&quot;00651B48&quot;/&gt;&lt;wsp:rsid wsp:val=&quot;00651F64&quot;/&gt;&lt;wsp:rsid wsp:val=&quot;006522A5&quot;/&gt;&lt;wsp:rsid wsp:val=&quot;00652A70&quot;/&gt;&lt;wsp:rsid wsp:val=&quot;00652A79&quot;/&gt;&lt;wsp:rsid wsp:val=&quot;0065310D&quot;/&gt;&lt;wsp:rsid wsp:val=&quot;00653621&quot;/&gt;&lt;wsp:rsid wsp:val=&quot;006537C1&quot;/&gt;&lt;wsp:rsid wsp:val=&quot;0065384A&quot;/&gt;&lt;wsp:rsid wsp:val=&quot;00653C99&quot;/&gt;&lt;wsp:rsid wsp:val=&quot;00653CEA&quot;/&gt;&lt;wsp:rsid wsp:val=&quot;00654095&quot;/&gt;&lt;wsp:rsid wsp:val=&quot;0065442A&quot;/&gt;&lt;wsp:rsid wsp:val=&quot;006551DF&quot;/&gt;&lt;wsp:rsid wsp:val=&quot;00655282&quot;/&gt;&lt;wsp:rsid wsp:val=&quot;0065556D&quot;/&gt;&lt;wsp:rsid wsp:val=&quot;0065600B&quot;/&gt;&lt;wsp:rsid wsp:val=&quot;00656025&quot;/&gt;&lt;wsp:rsid wsp:val=&quot;006566F8&quot;/&gt;&lt;wsp:rsid wsp:val=&quot;006569D9&quot;/&gt;&lt;wsp:rsid wsp:val=&quot;00656D22&quot;/&gt;&lt;wsp:rsid wsp:val=&quot;00657066&quot;/&gt;&lt;wsp:rsid wsp:val=&quot;00657D35&quot;/&gt;&lt;wsp:rsid wsp:val=&quot;00657DEE&quot;/&gt;&lt;wsp:rsid wsp:val=&quot;0066002C&quot;/&gt;&lt;wsp:rsid wsp:val=&quot;0066049F&quot;/&gt;&lt;wsp:rsid wsp:val=&quot;00660DE2&quot;/&gt;&lt;wsp:rsid wsp:val=&quot;0066167B&quot;/&gt;&lt;wsp:rsid wsp:val=&quot;00661C1D&quot;/&gt;&lt;wsp:rsid wsp:val=&quot;00661DD0&quot;/&gt;&lt;wsp:rsid wsp:val=&quot;00662663&quot;/&gt;&lt;wsp:rsid wsp:val=&quot;00662BB6&quot;/&gt;&lt;wsp:rsid wsp:val=&quot;00662FEB&quot;/&gt;&lt;wsp:rsid wsp:val=&quot;006631FE&quot;/&gt;&lt;wsp:rsid wsp:val=&quot;0066383B&quot;/&gt;&lt;wsp:rsid wsp:val=&quot;00663F33&quot;/&gt;&lt;wsp:rsid wsp:val=&quot;00664179&quot;/&gt;&lt;wsp:rsid wsp:val=&quot;00664855&quot;/&gt;&lt;wsp:rsid wsp:val=&quot;0066498F&quot;/&gt;&lt;wsp:rsid wsp:val=&quot;00665618&quot;/&gt;&lt;wsp:rsid wsp:val=&quot;00665C85&quot;/&gt;&lt;wsp:rsid wsp:val=&quot;0066629F&quot;/&gt;&lt;wsp:rsid wsp:val=&quot;006664D3&quot;/&gt;&lt;wsp:rsid wsp:val=&quot;006666F4&quot;/&gt;&lt;wsp:rsid wsp:val=&quot;006678C8&quot;/&gt;&lt;wsp:rsid wsp:val=&quot;00667983&quot;/&gt;&lt;wsp:rsid wsp:val=&quot;00667CD4&quot;/&gt;&lt;wsp:rsid wsp:val=&quot;0067017C&quot;/&gt;&lt;wsp:rsid wsp:val=&quot;0067106D&quot;/&gt;&lt;wsp:rsid wsp:val=&quot;00671609&quot;/&gt;&lt;wsp:rsid wsp:val=&quot;006724BE&quot;/&gt;&lt;wsp:rsid wsp:val=&quot;00672EBD&quot;/&gt;&lt;wsp:rsid wsp:val=&quot;00673184&quot;/&gt;&lt;wsp:rsid wsp:val=&quot;00673F3F&quot;/&gt;&lt;wsp:rsid wsp:val=&quot;006749D6&quot;/&gt;&lt;wsp:rsid wsp:val=&quot;00674E7D&quot;/&gt;&lt;wsp:rsid wsp:val=&quot;006751C2&quot;/&gt;&lt;wsp:rsid wsp:val=&quot;00675268&quot;/&gt;&lt;wsp:rsid wsp:val=&quot;00675312&quot;/&gt;&lt;wsp:rsid wsp:val=&quot;00675B96&quot;/&gt;&lt;wsp:rsid wsp:val=&quot;00675DE7&quot;/&gt;&lt;wsp:rsid wsp:val=&quot;0067603A&quot;/&gt;&lt;wsp:rsid wsp:val=&quot;006767EC&quot;/&gt;&lt;wsp:rsid wsp:val=&quot;006773E1&quot;/&gt;&lt;wsp:rsid wsp:val=&quot;00680194&quot;/&gt;&lt;wsp:rsid wsp:val=&quot;006808CC&quot;/&gt;&lt;wsp:rsid wsp:val=&quot;0068111D&quot;/&gt;&lt;wsp:rsid wsp:val=&quot;00681361&quot;/&gt;&lt;wsp:rsid wsp:val=&quot;00681A2A&quot;/&gt;&lt;wsp:rsid wsp:val=&quot;00682B6B&quot;/&gt;&lt;wsp:rsid wsp:val=&quot;0068306F&quot;/&gt;&lt;wsp:rsid wsp:val=&quot;006835DA&quot;/&gt;&lt;wsp:rsid wsp:val=&quot;0068386A&quot;/&gt;&lt;wsp:rsid wsp:val=&quot;006842AA&quot;/&gt;&lt;wsp:rsid wsp:val=&quot;00684353&quot;/&gt;&lt;wsp:rsid wsp:val=&quot;00684C29&quot;/&gt;&lt;wsp:rsid wsp:val=&quot;00684C3F&quot;/&gt;&lt;wsp:rsid wsp:val=&quot;00685976&quot;/&gt;&lt;wsp:rsid wsp:val=&quot;00685A4A&quot;/&gt;&lt;wsp:rsid wsp:val=&quot;0068600A&quot;/&gt;&lt;wsp:rsid wsp:val=&quot;00686A91&quot;/&gt;&lt;wsp:rsid wsp:val=&quot;00686D8D&quot;/&gt;&lt;wsp:rsid wsp:val=&quot;00686F38&quot;/&gt;&lt;wsp:rsid wsp:val=&quot;00687C43&quot;/&gt;&lt;wsp:rsid wsp:val=&quot;00690380&quot;/&gt;&lt;wsp:rsid wsp:val=&quot;00691913&quot;/&gt;&lt;wsp:rsid wsp:val=&quot;00692351&quot;/&gt;&lt;wsp:rsid wsp:val=&quot;0069298A&quot;/&gt;&lt;wsp:rsid wsp:val=&quot;00692C7C&quot;/&gt;&lt;wsp:rsid wsp:val=&quot;006930B1&quot;/&gt;&lt;wsp:rsid wsp:val=&quot;00693127&quot;/&gt;&lt;wsp:rsid wsp:val=&quot;006931C8&quot;/&gt;&lt;wsp:rsid wsp:val=&quot;006938D2&quot;/&gt;&lt;wsp:rsid wsp:val=&quot;006939E6&quot;/&gt;&lt;wsp:rsid wsp:val=&quot;00693DA4&quot;/&gt;&lt;wsp:rsid wsp:val=&quot;00694734&quot;/&gt;&lt;wsp:rsid wsp:val=&quot;00694964&quot;/&gt;&lt;wsp:rsid wsp:val=&quot;00694E66&quot;/&gt;&lt;wsp:rsid wsp:val=&quot;00695237&quot;/&gt;&lt;wsp:rsid wsp:val=&quot;006954C8&quot;/&gt;&lt;wsp:rsid wsp:val=&quot;00695AA7&quot;/&gt;&lt;wsp:rsid wsp:val=&quot;00696126&quot;/&gt;&lt;wsp:rsid wsp:val=&quot;00696543&quot;/&gt;&lt;wsp:rsid wsp:val=&quot;00697367&quot;/&gt;&lt;wsp:rsid wsp:val=&quot;00697555&quot;/&gt;&lt;wsp:rsid wsp:val=&quot;006977FF&quot;/&gt;&lt;wsp:rsid wsp:val=&quot;006A017C&quot;/&gt;&lt;wsp:rsid wsp:val=&quot;006A061C&quot;/&gt;&lt;wsp:rsid wsp:val=&quot;006A0C75&quot;/&gt;&lt;wsp:rsid wsp:val=&quot;006A14DE&quot;/&gt;&lt;wsp:rsid wsp:val=&quot;006A19B3&quot;/&gt;&lt;wsp:rsid wsp:val=&quot;006A1EB8&quot;/&gt;&lt;wsp:rsid wsp:val=&quot;006A1F42&quot;/&gt;&lt;wsp:rsid wsp:val=&quot;006A1F5C&quot;/&gt;&lt;wsp:rsid wsp:val=&quot;006A2099&quot;/&gt;&lt;wsp:rsid wsp:val=&quot;006A29CC&quot;/&gt;&lt;wsp:rsid wsp:val=&quot;006A39DF&quot;/&gt;&lt;wsp:rsid wsp:val=&quot;006A3C61&quot;/&gt;&lt;wsp:rsid wsp:val=&quot;006A3ECD&quot;/&gt;&lt;wsp:rsid wsp:val=&quot;006A468F&quot;/&gt;&lt;wsp:rsid wsp:val=&quot;006A48E1&quot;/&gt;&lt;wsp:rsid wsp:val=&quot;006A4B13&quot;/&gt;&lt;wsp:rsid wsp:val=&quot;006A4DA2&quot;/&gt;&lt;wsp:rsid wsp:val=&quot;006A4DE7&quot;/&gt;&lt;wsp:rsid wsp:val=&quot;006A50F9&quot;/&gt;&lt;wsp:rsid wsp:val=&quot;006A51C0&quot;/&gt;&lt;wsp:rsid wsp:val=&quot;006A5F45&quot;/&gt;&lt;wsp:rsid wsp:val=&quot;006A6546&quot;/&gt;&lt;wsp:rsid wsp:val=&quot;006A67BB&quot;/&gt;&lt;wsp:rsid wsp:val=&quot;006A6CEE&quot;/&gt;&lt;wsp:rsid wsp:val=&quot;006A7B28&quot;/&gt;&lt;wsp:rsid wsp:val=&quot;006A7C04&quot;/&gt;&lt;wsp:rsid wsp:val=&quot;006A7E99&quot;/&gt;&lt;wsp:rsid wsp:val=&quot;006B017F&quot;/&gt;&lt;wsp:rsid wsp:val=&quot;006B0376&quot;/&gt;&lt;wsp:rsid wsp:val=&quot;006B0657&quot;/&gt;&lt;wsp:rsid wsp:val=&quot;006B0E97&quot;/&gt;&lt;wsp:rsid wsp:val=&quot;006B13A5&quot;/&gt;&lt;wsp:rsid wsp:val=&quot;006B2489&quot;/&gt;&lt;wsp:rsid wsp:val=&quot;006B2A9B&quot;/&gt;&lt;wsp:rsid wsp:val=&quot;006B2B0A&quot;/&gt;&lt;wsp:rsid wsp:val=&quot;006B2BB7&quot;/&gt;&lt;wsp:rsid wsp:val=&quot;006B2C88&quot;/&gt;&lt;wsp:rsid wsp:val=&quot;006B3967&quot;/&gt;&lt;wsp:rsid wsp:val=&quot;006B43B2&quot;/&gt;&lt;wsp:rsid wsp:val=&quot;006B47A9&quot;/&gt;&lt;wsp:rsid wsp:val=&quot;006B4CD2&quot;/&gt;&lt;wsp:rsid wsp:val=&quot;006B4D02&quot;/&gt;&lt;wsp:rsid wsp:val=&quot;006B4ECF&quot;/&gt;&lt;wsp:rsid wsp:val=&quot;006B5A1B&quot;/&gt;&lt;wsp:rsid wsp:val=&quot;006B5B97&quot;/&gt;&lt;wsp:rsid wsp:val=&quot;006B6A60&quot;/&gt;&lt;wsp:rsid wsp:val=&quot;006B6E1B&quot;/&gt;&lt;wsp:rsid wsp:val=&quot;006B6E99&quot;/&gt;&lt;wsp:rsid wsp:val=&quot;006B7127&quot;/&gt;&lt;wsp:rsid wsp:val=&quot;006B75AE&quot;/&gt;&lt;wsp:rsid wsp:val=&quot;006B79D2&quot;/&gt;&lt;wsp:rsid wsp:val=&quot;006B7B3B&quot;/&gt;&lt;wsp:rsid wsp:val=&quot;006C028B&quot;/&gt;&lt;wsp:rsid wsp:val=&quot;006C0729&quot;/&gt;&lt;wsp:rsid wsp:val=&quot;006C0731&quot;/&gt;&lt;wsp:rsid wsp:val=&quot;006C1614&quot;/&gt;&lt;wsp:rsid wsp:val=&quot;006C1AE0&quot;/&gt;&lt;wsp:rsid wsp:val=&quot;006C1F9D&quot;/&gt;&lt;wsp:rsid wsp:val=&quot;006C239C&quot;/&gt;&lt;wsp:rsid wsp:val=&quot;006C29B2&quot;/&gt;&lt;wsp:rsid wsp:val=&quot;006C3155&quot;/&gt;&lt;wsp:rsid wsp:val=&quot;006C3884&quot;/&gt;&lt;wsp:rsid wsp:val=&quot;006C391F&quot;/&gt;&lt;wsp:rsid wsp:val=&quot;006C42AB&quot;/&gt;&lt;wsp:rsid wsp:val=&quot;006C46D9&quot;/&gt;&lt;wsp:rsid wsp:val=&quot;006C4A73&quot;/&gt;&lt;wsp:rsid wsp:val=&quot;006C4C5E&quot;/&gt;&lt;wsp:rsid wsp:val=&quot;006C4F14&quot;/&gt;&lt;wsp:rsid wsp:val=&quot;006C506C&quot;/&gt;&lt;wsp:rsid wsp:val=&quot;006C5BB0&quot;/&gt;&lt;wsp:rsid wsp:val=&quot;006C5C3C&quot;/&gt;&lt;wsp:rsid wsp:val=&quot;006C5DA9&quot;/&gt;&lt;wsp:rsid wsp:val=&quot;006C620A&quot;/&gt;&lt;wsp:rsid wsp:val=&quot;006C6687&quot;/&gt;&lt;wsp:rsid wsp:val=&quot;006C685B&quot;/&gt;&lt;wsp:rsid wsp:val=&quot;006C6E2C&quot;/&gt;&lt;wsp:rsid wsp:val=&quot;006C7296&quot;/&gt;&lt;wsp:rsid wsp:val=&quot;006C769A&quot;/&gt;&lt;wsp:rsid wsp:val=&quot;006C7978&quot;/&gt;&lt;wsp:rsid wsp:val=&quot;006C7A35&quot;/&gt;&lt;wsp:rsid wsp:val=&quot;006C7AE6&quot;/&gt;&lt;wsp:rsid wsp:val=&quot;006D05D1&quot;/&gt;&lt;wsp:rsid wsp:val=&quot;006D0687&quot;/&gt;&lt;wsp:rsid wsp:val=&quot;006D0A62&quot;/&gt;&lt;wsp:rsid wsp:val=&quot;006D0D7D&quot;/&gt;&lt;wsp:rsid wsp:val=&quot;006D1362&quot;/&gt;&lt;wsp:rsid wsp:val=&quot;006D2257&quot;/&gt;&lt;wsp:rsid wsp:val=&quot;006D3028&quot;/&gt;&lt;wsp:rsid wsp:val=&quot;006D3303&quot;/&gt;&lt;wsp:rsid wsp:val=&quot;006D3716&quot;/&gt;&lt;wsp:rsid wsp:val=&quot;006D3A5E&quot;/&gt;&lt;wsp:rsid wsp:val=&quot;006D3F62&quot;/&gt;&lt;wsp:rsid wsp:val=&quot;006D3F98&quot;/&gt;&lt;wsp:rsid wsp:val=&quot;006D49A6&quot;/&gt;&lt;wsp:rsid wsp:val=&quot;006D52E7&quot;/&gt;&lt;wsp:rsid wsp:val=&quot;006D57AC&quot;/&gt;&lt;wsp:rsid wsp:val=&quot;006D5CC3&quot;/&gt;&lt;wsp:rsid wsp:val=&quot;006D7240&quot;/&gt;&lt;wsp:rsid wsp:val=&quot;006D7289&quot;/&gt;&lt;wsp:rsid wsp:val=&quot;006D7319&quot;/&gt;&lt;wsp:rsid wsp:val=&quot;006D76D5&quot;/&gt;&lt;wsp:rsid wsp:val=&quot;006D7793&quot;/&gt;&lt;wsp:rsid wsp:val=&quot;006D7F27&quot;/&gt;&lt;wsp:rsid wsp:val=&quot;006D7F28&quot;/&gt;&lt;wsp:rsid wsp:val=&quot;006E085B&quot;/&gt;&lt;wsp:rsid wsp:val=&quot;006E10FB&quot;/&gt;&lt;wsp:rsid wsp:val=&quot;006E2776&quot;/&gt;&lt;wsp:rsid wsp:val=&quot;006E2ECA&quot;/&gt;&lt;wsp:rsid wsp:val=&quot;006E42D4&quot;/&gt;&lt;wsp:rsid wsp:val=&quot;006E44CA&quot;/&gt;&lt;wsp:rsid wsp:val=&quot;006E450E&quot;/&gt;&lt;wsp:rsid wsp:val=&quot;006E475E&quot;/&gt;&lt;wsp:rsid wsp:val=&quot;006E47BB&quot;/&gt;&lt;wsp:rsid wsp:val=&quot;006E4C29&quot;/&gt;&lt;wsp:rsid wsp:val=&quot;006E4F6C&quot;/&gt;&lt;wsp:rsid wsp:val=&quot;006E5289&quot;/&gt;&lt;wsp:rsid wsp:val=&quot;006E529C&quot;/&gt;&lt;wsp:rsid wsp:val=&quot;006E5436&quot;/&gt;&lt;wsp:rsid wsp:val=&quot;006E594C&quot;/&gt;&lt;wsp:rsid wsp:val=&quot;006E6715&quot;/&gt;&lt;wsp:rsid wsp:val=&quot;006E6BAB&quot;/&gt;&lt;wsp:rsid wsp:val=&quot;006F1155&quot;/&gt;&lt;wsp:rsid wsp:val=&quot;006F1F92&quot;/&gt;&lt;wsp:rsid wsp:val=&quot;006F2076&quot;/&gt;&lt;wsp:rsid wsp:val=&quot;006F20D9&quot;/&gt;&lt;wsp:rsid wsp:val=&quot;006F24E9&quot;/&gt;&lt;wsp:rsid wsp:val=&quot;006F2847&quot;/&gt;&lt;wsp:rsid wsp:val=&quot;006F295E&quot;/&gt;&lt;wsp:rsid wsp:val=&quot;006F34CA&quot;/&gt;&lt;wsp:rsid wsp:val=&quot;006F36E0&quot;/&gt;&lt;wsp:rsid wsp:val=&quot;006F3921&quot;/&gt;&lt;wsp:rsid wsp:val=&quot;006F407F&quot;/&gt;&lt;wsp:rsid wsp:val=&quot;006F44A2&quot;/&gt;&lt;wsp:rsid wsp:val=&quot;006F49B4&quot;/&gt;&lt;wsp:rsid wsp:val=&quot;006F4FBE&quot;/&gt;&lt;wsp:rsid wsp:val=&quot;006F5D09&quot;/&gt;&lt;wsp:rsid wsp:val=&quot;006F601B&quot;/&gt;&lt;wsp:rsid wsp:val=&quot;006F61D1&quot;/&gt;&lt;wsp:rsid wsp:val=&quot;006F7626&quot;/&gt;&lt;wsp:rsid wsp:val=&quot;006F76B2&quot;/&gt;&lt;wsp:rsid wsp:val=&quot;006F7865&quot;/&gt;&lt;wsp:rsid wsp:val=&quot;006F7B36&quot;/&gt;&lt;wsp:rsid wsp:val=&quot;006F7D0C&quot;/&gt;&lt;wsp:rsid wsp:val=&quot;006F7F11&quot;/&gt;&lt;wsp:rsid wsp:val=&quot;00700C46&quot;/&gt;&lt;wsp:rsid wsp:val=&quot;00700E6B&quot;/&gt;&lt;wsp:rsid wsp:val=&quot;00701414&quot;/&gt;&lt;wsp:rsid wsp:val=&quot;00701D84&quot;/&gt;&lt;wsp:rsid wsp:val=&quot;00702734&quot;/&gt;&lt;wsp:rsid wsp:val=&quot;00703091&quot;/&gt;&lt;wsp:rsid wsp:val=&quot;00703563&quot;/&gt;&lt;wsp:rsid wsp:val=&quot;007035E0&quot;/&gt;&lt;wsp:rsid wsp:val=&quot;00704FF0&quot;/&gt;&lt;wsp:rsid wsp:val=&quot;00705584&quot;/&gt;&lt;wsp:rsid wsp:val=&quot;007056A8&quot;/&gt;&lt;wsp:rsid wsp:val=&quot;00706189&quot;/&gt;&lt;wsp:rsid wsp:val=&quot;0070678C&quot;/&gt;&lt;wsp:rsid wsp:val=&quot;0070683E&quot;/&gt;&lt;wsp:rsid wsp:val=&quot;0070699C&quot;/&gt;&lt;wsp:rsid wsp:val=&quot;00707805&quot;/&gt;&lt;wsp:rsid wsp:val=&quot;007100CF&quot;/&gt;&lt;wsp:rsid wsp:val=&quot;007103D7&quot;/&gt;&lt;wsp:rsid wsp:val=&quot;0071041E&quot;/&gt;&lt;wsp:rsid wsp:val=&quot;00710A75&quot;/&gt;&lt;wsp:rsid wsp:val=&quot;00710B3C&quot;/&gt;&lt;wsp:rsid wsp:val=&quot;00711325&quot;/&gt;&lt;wsp:rsid wsp:val=&quot;00711551&quot;/&gt;&lt;wsp:rsid wsp:val=&quot;00711E5C&quot;/&gt;&lt;wsp:rsid wsp:val=&quot;00711E88&quot;/&gt;&lt;wsp:rsid wsp:val=&quot;00711ED0&quot;/&gt;&lt;wsp:rsid wsp:val=&quot;00711F3C&quot;/&gt;&lt;wsp:rsid wsp:val=&quot;0071259B&quot;/&gt;&lt;wsp:rsid wsp:val=&quot;0071280E&quot;/&gt;&lt;wsp:rsid wsp:val=&quot;007129F0&quot;/&gt;&lt;wsp:rsid wsp:val=&quot;00713097&quot;/&gt;&lt;wsp:rsid wsp:val=&quot;007130AA&quot;/&gt;&lt;wsp:rsid wsp:val=&quot;007133D7&quot;/&gt;&lt;wsp:rsid wsp:val=&quot;00713765&quot;/&gt;&lt;wsp:rsid wsp:val=&quot;007138B1&quot;/&gt;&lt;wsp:rsid wsp:val=&quot;007139EE&quot;/&gt;&lt;wsp:rsid wsp:val=&quot;00713C5D&quot;/&gt;&lt;wsp:rsid wsp:val=&quot;007143DC&quot;/&gt;&lt;wsp:rsid wsp:val=&quot;007145B4&quot;/&gt;&lt;wsp:rsid wsp:val=&quot;00714624&quot;/&gt;&lt;wsp:rsid wsp:val=&quot;00714D62&quot;/&gt;&lt;wsp:rsid wsp:val=&quot;0071501D&quot;/&gt;&lt;wsp:rsid wsp:val=&quot;00715325&quot;/&gt;&lt;wsp:rsid wsp:val=&quot;00715442&quot;/&gt;&lt;wsp:rsid wsp:val=&quot;00715F88&quot;/&gt;&lt;wsp:rsid wsp:val=&quot;007161DE&quot;/&gt;&lt;wsp:rsid wsp:val=&quot;007163CC&quot;/&gt;&lt;wsp:rsid wsp:val=&quot;007165CD&quot;/&gt;&lt;wsp:rsid wsp:val=&quot;007166F2&quot;/&gt;&lt;wsp:rsid wsp:val=&quot;00716B66&quot;/&gt;&lt;wsp:rsid wsp:val=&quot;00716C51&quot;/&gt;&lt;wsp:rsid wsp:val=&quot;00717875&quot;/&gt;&lt;wsp:rsid wsp:val=&quot;007179FB&quot;/&gt;&lt;wsp:rsid wsp:val=&quot;00717E05&quot;/&gt;&lt;wsp:rsid wsp:val=&quot;00717E55&quot;/&gt;&lt;wsp:rsid wsp:val=&quot;007202E8&quot;/&gt;&lt;wsp:rsid wsp:val=&quot;00720AE9&quot;/&gt;&lt;wsp:rsid wsp:val=&quot;00720FFD&quot;/&gt;&lt;wsp:rsid wsp:val=&quot;007211C6&quot;/&gt;&lt;wsp:rsid wsp:val=&quot;007216B5&quot;/&gt;&lt;wsp:rsid wsp:val=&quot;00721ED0&quot;/&gt;&lt;wsp:rsid wsp:val=&quot;00721EEE&quot;/&gt;&lt;wsp:rsid wsp:val=&quot;00721F38&quot;/&gt;&lt;wsp:rsid wsp:val=&quot;0072258C&quot;/&gt;&lt;wsp:rsid wsp:val=&quot;00722669&quot;/&gt;&lt;wsp:rsid wsp:val=&quot;007228F9&quot;/&gt;&lt;wsp:rsid wsp:val=&quot;00722B0A&quot;/&gt;&lt;wsp:rsid wsp:val=&quot;007234B2&quot;/&gt;&lt;wsp:rsid wsp:val=&quot;0072383B&quot;/&gt;&lt;wsp:rsid wsp:val=&quot;007242D2&quot;/&gt;&lt;wsp:rsid wsp:val=&quot;007249E6&quot;/&gt;&lt;wsp:rsid wsp:val=&quot;00724D01&quot;/&gt;&lt;wsp:rsid wsp:val=&quot;00724D90&quot;/&gt;&lt;wsp:rsid wsp:val=&quot;007251FA&quot;/&gt;&lt;wsp:rsid wsp:val=&quot;00725879&quot;/&gt;&lt;wsp:rsid wsp:val=&quot;00725907&quot;/&gt;&lt;wsp:rsid wsp:val=&quot;00725A33&quot;/&gt;&lt;wsp:rsid wsp:val=&quot;00725C1B&quot;/&gt;&lt;wsp:rsid wsp:val=&quot;007266AD&quot;/&gt;&lt;wsp:rsid wsp:val=&quot;00727220&quot;/&gt;&lt;wsp:rsid wsp:val=&quot;007276D6&quot;/&gt;&lt;wsp:rsid wsp:val=&quot;0072776C&quot;/&gt;&lt;wsp:rsid wsp:val=&quot;00727FD7&quot;/&gt;&lt;wsp:rsid wsp:val=&quot;007309D0&quot;/&gt;&lt;wsp:rsid wsp:val=&quot;00730B3E&quot;/&gt;&lt;wsp:rsid wsp:val=&quot;0073167C&quot;/&gt;&lt;wsp:rsid wsp:val=&quot;007319FE&quot;/&gt;&lt;wsp:rsid wsp:val=&quot;00731A60&quot;/&gt;&lt;wsp:rsid wsp:val=&quot;00731CD3&quot;/&gt;&lt;wsp:rsid wsp:val=&quot;00731EE3&quot;/&gt;&lt;wsp:rsid wsp:val=&quot;00732EC0&quot;/&gt;&lt;wsp:rsid wsp:val=&quot;00732EE3&quot;/&gt;&lt;wsp:rsid wsp:val=&quot;00733107&quot;/&gt;&lt;wsp:rsid wsp:val=&quot;007331E5&quot;/&gt;&lt;wsp:rsid wsp:val=&quot;00733ADE&quot;/&gt;&lt;wsp:rsid wsp:val=&quot;007340E0&quot;/&gt;&lt;wsp:rsid wsp:val=&quot;007342C2&quot;/&gt;&lt;wsp:rsid wsp:val=&quot;00735ABB&quot;/&gt;&lt;wsp:rsid wsp:val=&quot;00735B50&quot;/&gt;&lt;wsp:rsid wsp:val=&quot;00735D9C&quot;/&gt;&lt;wsp:rsid wsp:val=&quot;0073601B&quot;/&gt;&lt;wsp:rsid wsp:val=&quot;007361ED&quot;/&gt;&lt;wsp:rsid wsp:val=&quot;0073655C&quot;/&gt;&lt;wsp:rsid wsp:val=&quot;00736C1C&quot;/&gt;&lt;wsp:rsid wsp:val=&quot;007370DD&quot;/&gt;&lt;wsp:rsid wsp:val=&quot;007375CA&quot;/&gt;&lt;wsp:rsid wsp:val=&quot;00737E92&quot;/&gt;&lt;wsp:rsid wsp:val=&quot;007404BB&quot;/&gt;&lt;wsp:rsid wsp:val=&quot;00740E3B&quot;/&gt;&lt;wsp:rsid wsp:val=&quot;00741F2D&quot;/&gt;&lt;wsp:rsid wsp:val=&quot;007428EB&quot;/&gt;&lt;wsp:rsid wsp:val=&quot;007429A6&quot;/&gt;&lt;wsp:rsid wsp:val=&quot;00742B77&quot;/&gt;&lt;wsp:rsid wsp:val=&quot;00742C4E&quot;/&gt;&lt;wsp:rsid wsp:val=&quot;0074448D&quot;/&gt;&lt;wsp:rsid wsp:val=&quot;00744958&quot;/&gt;&lt;wsp:rsid wsp:val=&quot;00745802&quot;/&gt;&lt;wsp:rsid wsp:val=&quot;007459A1&quot;/&gt;&lt;wsp:rsid wsp:val=&quot;0074629B&quot;/&gt;&lt;wsp:rsid wsp:val=&quot;00746527&quot;/&gt;&lt;wsp:rsid wsp:val=&quot;00747002&quot;/&gt;&lt;wsp:rsid wsp:val=&quot;00747620&quot;/&gt;&lt;wsp:rsid wsp:val=&quot;007505C1&quot;/&gt;&lt;wsp:rsid wsp:val=&quot;00750856&quot;/&gt;&lt;wsp:rsid wsp:val=&quot;00750AAC&quot;/&gt;&lt;wsp:rsid wsp:val=&quot;0075116C&quot;/&gt;&lt;wsp:rsid wsp:val=&quot;007511C9&quot;/&gt;&lt;wsp:rsid wsp:val=&quot;0075180A&quot;/&gt;&lt;wsp:rsid wsp:val=&quot;0075196B&quot;/&gt;&lt;wsp:rsid wsp:val=&quot;00751BC2&quot;/&gt;&lt;wsp:rsid wsp:val=&quot;00751DCE&quot;/&gt;&lt;wsp:rsid wsp:val=&quot;00751FAF&quot;/&gt;&lt;wsp:rsid wsp:val=&quot;007522CC&quot;/&gt;&lt;wsp:rsid wsp:val=&quot;00752490&quot;/&gt;&lt;wsp:rsid wsp:val=&quot;0075262F&quot;/&gt;&lt;wsp:rsid wsp:val=&quot;00752EE8&quot;/&gt;&lt;wsp:rsid wsp:val=&quot;00752EEF&quot;/&gt;&lt;wsp:rsid wsp:val=&quot;00752F2B&quot;/&gt;&lt;wsp:rsid wsp:val=&quot;007530F3&quot;/&gt;&lt;wsp:rsid wsp:val=&quot;00753B4F&quot;/&gt;&lt;wsp:rsid wsp:val=&quot;00753D60&quot;/&gt;&lt;wsp:rsid wsp:val=&quot;00753EAB&quot;/&gt;&lt;wsp:rsid wsp:val=&quot;00753FEF&quot;/&gt;&lt;wsp:rsid wsp:val=&quot;007543EA&quot;/&gt;&lt;wsp:rsid wsp:val=&quot;00755157&quot;/&gt;&lt;wsp:rsid wsp:val=&quot;007551D4&quot;/&gt;&lt;wsp:rsid wsp:val=&quot;0075570D&quot;/&gt;&lt;wsp:rsid wsp:val=&quot;00756B58&quot;/&gt;&lt;wsp:rsid wsp:val=&quot;00756D86&quot;/&gt;&lt;wsp:rsid wsp:val=&quot;00756FDD&quot;/&gt;&lt;wsp:rsid wsp:val=&quot;0075724F&quot;/&gt;&lt;wsp:rsid wsp:val=&quot;007579B8&quot;/&gt;&lt;wsp:rsid wsp:val=&quot;00757F3C&quot;/&gt;&lt;wsp:rsid wsp:val=&quot;00760480&quot;/&gt;&lt;wsp:rsid wsp:val=&quot;00760809&quot;/&gt;&lt;wsp:rsid wsp:val=&quot;00760855&quot;/&gt;&lt;wsp:rsid wsp:val=&quot;00760EAB&quot;/&gt;&lt;wsp:rsid wsp:val=&quot;00761DEA&quot;/&gt;&lt;wsp:rsid wsp:val=&quot;00761E02&quot;/&gt;&lt;wsp:rsid wsp:val=&quot;00762112&quot;/&gt;&lt;wsp:rsid wsp:val=&quot;00762CAD&quot;/&gt;&lt;wsp:rsid wsp:val=&quot;00763A59&quot;/&gt;&lt;wsp:rsid wsp:val=&quot;00763E81&quot;/&gt;&lt;wsp:rsid wsp:val=&quot;00764919&quot;/&gt;&lt;wsp:rsid wsp:val=&quot;00764C72&quot;/&gt;&lt;wsp:rsid wsp:val=&quot;00764D37&quot;/&gt;&lt;wsp:rsid wsp:val=&quot;00764F05&quot;/&gt;&lt;wsp:rsid wsp:val=&quot;00765011&quot;/&gt;&lt;wsp:rsid wsp:val=&quot;0076522C&quot;/&gt;&lt;wsp:rsid wsp:val=&quot;00765293&quot;/&gt;&lt;wsp:rsid wsp:val=&quot;00765624&quot;/&gt;&lt;wsp:rsid wsp:val=&quot;007658C7&quot;/&gt;&lt;wsp:rsid wsp:val=&quot;00765AF0&quot;/&gt;&lt;wsp:rsid wsp:val=&quot;00765DB3&quot;/&gt;&lt;wsp:rsid wsp:val=&quot;00766E6A&quot;/&gt;&lt;wsp:rsid wsp:val=&quot;00766F21&quot;/&gt;&lt;wsp:rsid wsp:val=&quot;007673DD&quot;/&gt;&lt;wsp:rsid wsp:val=&quot;00767984&quot;/&gt;&lt;wsp:rsid wsp:val=&quot;00767BAB&quot;/&gt;&lt;wsp:rsid wsp:val=&quot;00767D86&quot;/&gt;&lt;wsp:rsid wsp:val=&quot;007702A8&quot;/&gt;&lt;wsp:rsid wsp:val=&quot;007703FC&quot;/&gt;&lt;wsp:rsid wsp:val=&quot;00770A84&quot;/&gt;&lt;wsp:rsid wsp:val=&quot;00770DF8&quot;/&gt;&lt;wsp:rsid wsp:val=&quot;007710BA&quot;/&gt;&lt;wsp:rsid wsp:val=&quot;00772032&quot;/&gt;&lt;wsp:rsid wsp:val=&quot;007722B3&quot;/&gt;&lt;wsp:rsid wsp:val=&quot;00772644&quot;/&gt;&lt;wsp:rsid wsp:val=&quot;0077292B&quot;/&gt;&lt;wsp:rsid wsp:val=&quot;007730CF&quot;/&gt;&lt;wsp:rsid wsp:val=&quot;00773426&quot;/&gt;&lt;wsp:rsid wsp:val=&quot;0077344D&quot;/&gt;&lt;wsp:rsid wsp:val=&quot;00773B02&quot;/&gt;&lt;wsp:rsid wsp:val=&quot;00773D49&quot;/&gt;&lt;wsp:rsid wsp:val=&quot;00773FD6&quot;/&gt;&lt;wsp:rsid wsp:val=&quot;0077498D&quot;/&gt;&lt;wsp:rsid wsp:val=&quot;007749CC&quot;/&gt;&lt;wsp:rsid wsp:val=&quot;00774A0F&quot;/&gt;&lt;wsp:rsid wsp:val=&quot;0077536D&quot;/&gt;&lt;wsp:rsid wsp:val=&quot;007756A8&quot;/&gt;&lt;wsp:rsid wsp:val=&quot;0077679B&quot;/&gt;&lt;wsp:rsid wsp:val=&quot;00776C11&quot;/&gt;&lt;wsp:rsid wsp:val=&quot;00776EFB&quot;/&gt;&lt;wsp:rsid wsp:val=&quot;007770F9&quot;/&gt;&lt;wsp:rsid wsp:val=&quot;00777475&quot;/&gt;&lt;wsp:rsid wsp:val=&quot;00777651&quot;/&gt;&lt;wsp:rsid wsp:val=&quot;0077792C&quot;/&gt;&lt;wsp:rsid wsp:val=&quot;00780026&quot;/&gt;&lt;wsp:rsid wsp:val=&quot;007810F2&quot;/&gt;&lt;wsp:rsid wsp:val=&quot;007813D6&quot;/&gt;&lt;wsp:rsid wsp:val=&quot;00781DD7&quot;/&gt;&lt;wsp:rsid wsp:val=&quot;007828FB&quot;/&gt;&lt;wsp:rsid wsp:val=&quot;00782EE8&quot;/&gt;&lt;wsp:rsid wsp:val=&quot;00783711&quot;/&gt;&lt;wsp:rsid wsp:val=&quot;007838AD&quot;/&gt;&lt;wsp:rsid wsp:val=&quot;00784348&quot;/&gt;&lt;wsp:rsid wsp:val=&quot;00784C3E&quot;/&gt;&lt;wsp:rsid wsp:val=&quot;00784DFE&quot;/&gt;&lt;wsp:rsid wsp:val=&quot;00785101&quot;/&gt;&lt;wsp:rsid wsp:val=&quot;007861ED&quot;/&gt;&lt;wsp:rsid wsp:val=&quot;00786D68&quot;/&gt;&lt;wsp:rsid wsp:val=&quot;0078742B&quot;/&gt;&lt;wsp:rsid wsp:val=&quot;00787FF0&quot;/&gt;&lt;wsp:rsid wsp:val=&quot;00790963&quot;/&gt;&lt;wsp:rsid wsp:val=&quot;00790C43&quot;/&gt;&lt;wsp:rsid wsp:val=&quot;0079104C&quot;/&gt;&lt;wsp:rsid wsp:val=&quot;007913CC&quot;/&gt;&lt;wsp:rsid wsp:val=&quot;0079205A&quot;/&gt;&lt;wsp:rsid wsp:val=&quot;00792CD2&quot;/&gt;&lt;wsp:rsid wsp:val=&quot;00793A67&quot;/&gt;&lt;wsp:rsid wsp:val=&quot;007940E8&quot;/&gt;&lt;wsp:rsid wsp:val=&quot;00794231&quot;/&gt;&lt;wsp:rsid wsp:val=&quot;0079424B&quot;/&gt;&lt;wsp:rsid wsp:val=&quot;00794B9A&quot;/&gt;&lt;wsp:rsid wsp:val=&quot;00795140&quot;/&gt;&lt;wsp:rsid wsp:val=&quot;007955DC&quot;/&gt;&lt;wsp:rsid wsp:val=&quot;00795B11&quot;/&gt;&lt;wsp:rsid wsp:val=&quot;00795D0A&quot;/&gt;&lt;wsp:rsid wsp:val=&quot;00795D67&quot;/&gt;&lt;wsp:rsid wsp:val=&quot;00795F91&quot;/&gt;&lt;wsp:rsid wsp:val=&quot;0079639A&quot;/&gt;&lt;wsp:rsid wsp:val=&quot;00796D79&quot;/&gt;&lt;wsp:rsid wsp:val=&quot;00796EE7&quot;/&gt;&lt;wsp:rsid wsp:val=&quot;0079706D&quot;/&gt;&lt;wsp:rsid wsp:val=&quot;007974C2&quot;/&gt;&lt;wsp:rsid wsp:val=&quot;00797B5D&quot;/&gt;&lt;wsp:rsid wsp:val=&quot;007A0198&quot;/&gt;&lt;wsp:rsid wsp:val=&quot;007A019D&quot;/&gt;&lt;wsp:rsid wsp:val=&quot;007A0AE3&quot;/&gt;&lt;wsp:rsid wsp:val=&quot;007A19A4&quot;/&gt;&lt;wsp:rsid wsp:val=&quot;007A1BD6&quot;/&gt;&lt;wsp:rsid wsp:val=&quot;007A1FF1&quot;/&gt;&lt;wsp:rsid wsp:val=&quot;007A245E&quot;/&gt;&lt;wsp:rsid wsp:val=&quot;007A2C11&quot;/&gt;&lt;wsp:rsid wsp:val=&quot;007A2F2C&quot;/&gt;&lt;wsp:rsid wsp:val=&quot;007A3048&quot;/&gt;&lt;wsp:rsid wsp:val=&quot;007A4AF9&quot;/&gt;&lt;wsp:rsid wsp:val=&quot;007A4DCD&quot;/&gt;&lt;wsp:rsid wsp:val=&quot;007A4F7C&quot;/&gt;&lt;wsp:rsid wsp:val=&quot;007A54FD&quot;/&gt;&lt;wsp:rsid wsp:val=&quot;007A5676&quot;/&gt;&lt;wsp:rsid wsp:val=&quot;007A5B14&quot;/&gt;&lt;wsp:rsid wsp:val=&quot;007A5B7E&quot;/&gt;&lt;wsp:rsid wsp:val=&quot;007A64AB&quot;/&gt;&lt;wsp:rsid wsp:val=&quot;007A66CB&quot;/&gt;&lt;wsp:rsid wsp:val=&quot;007A6951&quot;/&gt;&lt;wsp:rsid wsp:val=&quot;007A6EF4&quot;/&gt;&lt;wsp:rsid wsp:val=&quot;007A6F67&quot;/&gt;&lt;wsp:rsid wsp:val=&quot;007A706D&quot;/&gt;&lt;wsp:rsid wsp:val=&quot;007A7541&quot;/&gt;&lt;wsp:rsid wsp:val=&quot;007A7544&quot;/&gt;&lt;wsp:rsid wsp:val=&quot;007A7564&quot;/&gt;&lt;wsp:rsid wsp:val=&quot;007A7754&quot;/&gt;&lt;wsp:rsid wsp:val=&quot;007A77CC&quot;/&gt;&lt;wsp:rsid wsp:val=&quot;007A7DCB&quot;/&gt;&lt;wsp:rsid wsp:val=&quot;007B07A5&quot;/&gt;&lt;wsp:rsid wsp:val=&quot;007B10C6&quot;/&gt;&lt;wsp:rsid wsp:val=&quot;007B1397&quot;/&gt;&lt;wsp:rsid wsp:val=&quot;007B13A9&quot;/&gt;&lt;wsp:rsid wsp:val=&quot;007B1BDF&quot;/&gt;&lt;wsp:rsid wsp:val=&quot;007B2161&quot;/&gt;&lt;wsp:rsid wsp:val=&quot;007B21D1&quot;/&gt;&lt;wsp:rsid wsp:val=&quot;007B2521&quot;/&gt;&lt;wsp:rsid wsp:val=&quot;007B2A7D&quot;/&gt;&lt;wsp:rsid wsp:val=&quot;007B2FEF&quot;/&gt;&lt;wsp:rsid wsp:val=&quot;007B3F7E&quot;/&gt;&lt;wsp:rsid wsp:val=&quot;007B3F89&quot;/&gt;&lt;wsp:rsid wsp:val=&quot;007B50B2&quot;/&gt;&lt;wsp:rsid wsp:val=&quot;007B5368&quot;/&gt;&lt;wsp:rsid wsp:val=&quot;007B58AE&quot;/&gt;&lt;wsp:rsid wsp:val=&quot;007B595D&quot;/&gt;&lt;wsp:rsid wsp:val=&quot;007B611F&quot;/&gt;&lt;wsp:rsid wsp:val=&quot;007B6602&quot;/&gt;&lt;wsp:rsid wsp:val=&quot;007B668C&quot;/&gt;&lt;wsp:rsid wsp:val=&quot;007B6A49&quot;/&gt;&lt;wsp:rsid wsp:val=&quot;007B6E23&quot;/&gt;&lt;wsp:rsid wsp:val=&quot;007B7222&quot;/&gt;&lt;wsp:rsid wsp:val=&quot;007B7A32&quot;/&gt;&lt;wsp:rsid wsp:val=&quot;007C0D18&quot;/&gt;&lt;wsp:rsid wsp:val=&quot;007C0DCA&quot;/&gt;&lt;wsp:rsid wsp:val=&quot;007C0FB7&quot;/&gt;&lt;wsp:rsid wsp:val=&quot;007C13E5&quot;/&gt;&lt;wsp:rsid wsp:val=&quot;007C1B79&quot;/&gt;&lt;wsp:rsid wsp:val=&quot;007C23D5&quot;/&gt;&lt;wsp:rsid wsp:val=&quot;007C2841&quot;/&gt;&lt;wsp:rsid wsp:val=&quot;007C2C6B&quot;/&gt;&lt;wsp:rsid wsp:val=&quot;007C303B&quot;/&gt;&lt;wsp:rsid wsp:val=&quot;007C34C6&quot;/&gt;&lt;wsp:rsid wsp:val=&quot;007C350C&quot;/&gt;&lt;wsp:rsid wsp:val=&quot;007C37E4&quot;/&gt;&lt;wsp:rsid wsp:val=&quot;007C3E55&quot;/&gt;&lt;wsp:rsid wsp:val=&quot;007C4D04&quot;/&gt;&lt;wsp:rsid wsp:val=&quot;007C5D49&quot;/&gt;&lt;wsp:rsid wsp:val=&quot;007C5F65&quot;/&gt;&lt;wsp:rsid wsp:val=&quot;007C5F8E&quot;/&gt;&lt;wsp:rsid wsp:val=&quot;007C6626&quot;/&gt;&lt;wsp:rsid wsp:val=&quot;007C75EE&quot;/&gt;&lt;wsp:rsid wsp:val=&quot;007C79DD&quot;/&gt;&lt;wsp:rsid wsp:val=&quot;007C7F62&quot;/&gt;&lt;wsp:rsid wsp:val=&quot;007D010E&quot;/&gt;&lt;wsp:rsid wsp:val=&quot;007D04F2&quot;/&gt;&lt;wsp:rsid wsp:val=&quot;007D067B&quot;/&gt;&lt;wsp:rsid wsp:val=&quot;007D06AC&quot;/&gt;&lt;wsp:rsid wsp:val=&quot;007D135A&quot;/&gt;&lt;wsp:rsid wsp:val=&quot;007D155B&quot;/&gt;&lt;wsp:rsid wsp:val=&quot;007D1BD1&quot;/&gt;&lt;wsp:rsid wsp:val=&quot;007D2863&quot;/&gt;&lt;wsp:rsid wsp:val=&quot;007D29D4&quot;/&gt;&lt;wsp:rsid wsp:val=&quot;007D3227&quot;/&gt;&lt;wsp:rsid wsp:val=&quot;007D32EF&quot;/&gt;&lt;wsp:rsid wsp:val=&quot;007D3814&quot;/&gt;&lt;wsp:rsid wsp:val=&quot;007D3AFB&quot;/&gt;&lt;wsp:rsid wsp:val=&quot;007D4250&quot;/&gt;&lt;wsp:rsid wsp:val=&quot;007D4540&quot;/&gt;&lt;wsp:rsid wsp:val=&quot;007D53BC&quot;/&gt;&lt;wsp:rsid wsp:val=&quot;007D5BDD&quot;/&gt;&lt;wsp:rsid wsp:val=&quot;007D5D98&quot;/&gt;&lt;wsp:rsid wsp:val=&quot;007D6212&quot;/&gt;&lt;wsp:rsid wsp:val=&quot;007D66A4&quot;/&gt;&lt;wsp:rsid wsp:val=&quot;007D6C8B&quot;/&gt;&lt;wsp:rsid wsp:val=&quot;007D7142&quot;/&gt;&lt;wsp:rsid wsp:val=&quot;007D7471&quot;/&gt;&lt;wsp:rsid wsp:val=&quot;007D75A4&quot;/&gt;&lt;wsp:rsid wsp:val=&quot;007D78A9&quot;/&gt;&lt;wsp:rsid wsp:val=&quot;007D7DC1&quot;/&gt;&lt;wsp:rsid wsp:val=&quot;007D7FC6&quot;/&gt;&lt;wsp:rsid wsp:val=&quot;007E0634&quot;/&gt;&lt;wsp:rsid wsp:val=&quot;007E087C&quot;/&gt;&lt;wsp:rsid wsp:val=&quot;007E1222&quot;/&gt;&lt;wsp:rsid wsp:val=&quot;007E1626&quot;/&gt;&lt;wsp:rsid wsp:val=&quot;007E18E2&quot;/&gt;&lt;wsp:rsid wsp:val=&quot;007E1A45&quot;/&gt;&lt;wsp:rsid wsp:val=&quot;007E2694&quot;/&gt;&lt;wsp:rsid wsp:val=&quot;007E2A8D&quot;/&gt;&lt;wsp:rsid wsp:val=&quot;007E36F9&quot;/&gt;&lt;wsp:rsid wsp:val=&quot;007E3911&quot;/&gt;&lt;wsp:rsid wsp:val=&quot;007E3B27&quot;/&gt;&lt;wsp:rsid wsp:val=&quot;007E3CF1&quot;/&gt;&lt;wsp:rsid wsp:val=&quot;007E41FA&quot;/&gt;&lt;wsp:rsid wsp:val=&quot;007E4D1D&quot;/&gt;&lt;wsp:rsid wsp:val=&quot;007E4F34&quot;/&gt;&lt;wsp:rsid wsp:val=&quot;007E4F7F&quot;/&gt;&lt;wsp:rsid wsp:val=&quot;007E5A3C&quot;/&gt;&lt;wsp:rsid wsp:val=&quot;007E6825&quot;/&gt;&lt;wsp:rsid wsp:val=&quot;007E6E00&quot;/&gt;&lt;wsp:rsid wsp:val=&quot;007E6E13&quot;/&gt;&lt;wsp:rsid wsp:val=&quot;007E6E2E&quot;/&gt;&lt;wsp:rsid wsp:val=&quot;007E7372&quot;/&gt;&lt;wsp:rsid wsp:val=&quot;007E74CF&quot;/&gt;&lt;wsp:rsid wsp:val=&quot;007E75D7&quot;/&gt;&lt;wsp:rsid wsp:val=&quot;007E7D87&quot;/&gt;&lt;wsp:rsid wsp:val=&quot;007E7EB4&quot;/&gt;&lt;wsp:rsid wsp:val=&quot;007F00C7&quot;/&gt;&lt;wsp:rsid wsp:val=&quot;007F057E&quot;/&gt;&lt;wsp:rsid wsp:val=&quot;007F101F&quot;/&gt;&lt;wsp:rsid wsp:val=&quot;007F1302&quot;/&gt;&lt;wsp:rsid wsp:val=&quot;007F17BE&quot;/&gt;&lt;wsp:rsid wsp:val=&quot;007F20E3&quot;/&gt;&lt;wsp:rsid wsp:val=&quot;007F269E&quot;/&gt;&lt;wsp:rsid wsp:val=&quot;007F2B44&quot;/&gt;&lt;wsp:rsid wsp:val=&quot;007F2B75&quot;/&gt;&lt;wsp:rsid wsp:val=&quot;007F2EE6&quot;/&gt;&lt;wsp:rsid wsp:val=&quot;007F3019&quot;/&gt;&lt;wsp:rsid wsp:val=&quot;007F3557&quot;/&gt;&lt;wsp:rsid wsp:val=&quot;007F3930&quot;/&gt;&lt;wsp:rsid wsp:val=&quot;007F3EFD&quot;/&gt;&lt;wsp:rsid wsp:val=&quot;007F4C7A&quot;/&gt;&lt;wsp:rsid wsp:val=&quot;007F5EF3&quot;/&gt;&lt;wsp:rsid wsp:val=&quot;007F60F7&quot;/&gt;&lt;wsp:rsid wsp:val=&quot;007F614C&quot;/&gt;&lt;wsp:rsid wsp:val=&quot;007F71B8&quot;/&gt;&lt;wsp:rsid wsp:val=&quot;007F721C&quot;/&gt;&lt;wsp:rsid wsp:val=&quot;007F754F&quot;/&gt;&lt;wsp:rsid wsp:val=&quot;007F783C&quot;/&gt;&lt;wsp:rsid wsp:val=&quot;007F7867&quot;/&gt;&lt;wsp:rsid wsp:val=&quot;00800014&quot;/&gt;&lt;wsp:rsid wsp:val=&quot;008001F3&quot;/&gt;&lt;wsp:rsid wsp:val=&quot;00800E02&quot;/&gt;&lt;wsp:rsid wsp:val=&quot;008015DB&quot;/&gt;&lt;wsp:rsid wsp:val=&quot;008018F3&quot;/&gt;&lt;wsp:rsid wsp:val=&quot;0080220D&quot;/&gt;&lt;wsp:rsid wsp:val=&quot;00802C10&quot;/&gt;&lt;wsp:rsid wsp:val=&quot;00802FBC&quot;/&gt;&lt;wsp:rsid wsp:val=&quot;00803316&quot;/&gt;&lt;wsp:rsid wsp:val=&quot;00803364&quot;/&gt;&lt;wsp:rsid wsp:val=&quot;00803534&quot;/&gt;&lt;wsp:rsid wsp:val=&quot;00803756&quot;/&gt;&lt;wsp:rsid wsp:val=&quot;00803E16&quot;/&gt;&lt;wsp:rsid wsp:val=&quot;008046E9&quot;/&gt;&lt;wsp:rsid wsp:val=&quot;0080486A&quot;/&gt;&lt;wsp:rsid wsp:val=&quot;00805570&quot;/&gt;&lt;wsp:rsid wsp:val=&quot;00805D09&quot;/&gt;&lt;wsp:rsid wsp:val=&quot;00805F50&quot;/&gt;&lt;wsp:rsid wsp:val=&quot;008066A7&quot;/&gt;&lt;wsp:rsid wsp:val=&quot;008066F0&quot;/&gt;&lt;wsp:rsid wsp:val=&quot;00806BB0&quot;/&gt;&lt;wsp:rsid wsp:val=&quot;00807AEA&quot;/&gt;&lt;wsp:rsid wsp:val=&quot;00807C0A&quot;/&gt;&lt;wsp:rsid wsp:val=&quot;0081031F&quot;/&gt;&lt;wsp:rsid wsp:val=&quot;00810360&quot;/&gt;&lt;wsp:rsid wsp:val=&quot;008104B5&quot;/&gt;&lt;wsp:rsid wsp:val=&quot;00810CFC&quot;/&gt;&lt;wsp:rsid wsp:val=&quot;00810D59&quot;/&gt;&lt;wsp:rsid wsp:val=&quot;00810E39&quot;/&gt;&lt;wsp:rsid wsp:val=&quot;0081179F&quot;/&gt;&lt;wsp:rsid wsp:val=&quot;00811CA4&quot;/&gt;&lt;wsp:rsid wsp:val=&quot;008120EB&quot;/&gt;&lt;wsp:rsid wsp:val=&quot;00812700&quot;/&gt;&lt;wsp:rsid wsp:val=&quot;008128D1&quot;/&gt;&lt;wsp:rsid wsp:val=&quot;008128E9&quot;/&gt;&lt;wsp:rsid wsp:val=&quot;00813DDF&quot;/&gt;&lt;wsp:rsid wsp:val=&quot;008144E1&quot;/&gt;&lt;wsp:rsid wsp:val=&quot;00814783&quot;/&gt;&lt;wsp:rsid wsp:val=&quot;008147FB&quot;/&gt;&lt;wsp:rsid wsp:val=&quot;00814B9A&quot;/&gt;&lt;wsp:rsid wsp:val=&quot;00814F91&quot;/&gt;&lt;wsp:rsid wsp:val=&quot;008162B6&quot;/&gt;&lt;wsp:rsid wsp:val=&quot;00816908&quot;/&gt;&lt;wsp:rsid wsp:val=&quot;00816B4B&quot;/&gt;&lt;wsp:rsid wsp:val=&quot;00816C50&quot;/&gt;&lt;wsp:rsid wsp:val=&quot;00816DB4&quot;/&gt;&lt;wsp:rsid wsp:val=&quot;00816F4D&quot;/&gt;&lt;wsp:rsid wsp:val=&quot;008172DC&quot;/&gt;&lt;wsp:rsid wsp:val=&quot;00817354&quot;/&gt;&lt;wsp:rsid wsp:val=&quot;00817378&quot;/&gt;&lt;wsp:rsid wsp:val=&quot;008213E4&quot;/&gt;&lt;wsp:rsid wsp:val=&quot;008215B5&quot;/&gt;&lt;wsp:rsid wsp:val=&quot;008217AB&quot;/&gt;&lt;wsp:rsid wsp:val=&quot;00821A44&quot;/&gt;&lt;wsp:rsid wsp:val=&quot;008220D2&quot;/&gt;&lt;wsp:rsid wsp:val=&quot;008222F1&quot;/&gt;&lt;wsp:rsid wsp:val=&quot;008225C9&quot;/&gt;&lt;wsp:rsid wsp:val=&quot;008225E0&quot;/&gt;&lt;wsp:rsid wsp:val=&quot;00822B07&quot;/&gt;&lt;wsp:rsid wsp:val=&quot;00822F66&quot;/&gt;&lt;wsp:rsid wsp:val=&quot;00823276&quot;/&gt;&lt;wsp:rsid wsp:val=&quot;0082329E&quot;/&gt;&lt;wsp:rsid wsp:val=&quot;00823E9D&quot;/&gt;&lt;wsp:rsid wsp:val=&quot;008248EE&quot;/&gt;&lt;wsp:rsid wsp:val=&quot;008255E6&quot;/&gt;&lt;wsp:rsid wsp:val=&quot;00825ABF&quot;/&gt;&lt;wsp:rsid wsp:val=&quot;00825AF0&quot;/&gt;&lt;wsp:rsid wsp:val=&quot;00825B9B&quot;/&gt;&lt;wsp:rsid wsp:val=&quot;00825C6D&quot;/&gt;&lt;wsp:rsid wsp:val=&quot;00825DC1&quot;/&gt;&lt;wsp:rsid wsp:val=&quot;00826379&quot;/&gt;&lt;wsp:rsid wsp:val=&quot;00827497&quot;/&gt;&lt;wsp:rsid wsp:val=&quot;00827A89&quot;/&gt;&lt;wsp:rsid wsp:val=&quot;00827E49&quot;/&gt;&lt;wsp:rsid wsp:val=&quot;00827F3A&quot;/&gt;&lt;wsp:rsid wsp:val=&quot;008301D5&quot;/&gt;&lt;wsp:rsid wsp:val=&quot;00830551&quot;/&gt;&lt;wsp:rsid wsp:val=&quot;00831728&quot;/&gt;&lt;wsp:rsid wsp:val=&quot;00831F04&quot;/&gt;&lt;wsp:rsid wsp:val=&quot;00831FE3&quot;/&gt;&lt;wsp:rsid wsp:val=&quot;008326F3&quot;/&gt;&lt;wsp:rsid wsp:val=&quot;0083314F&quot;/&gt;&lt;wsp:rsid wsp:val=&quot;008332A1&quot;/&gt;&lt;wsp:rsid wsp:val=&quot;008336BA&quot;/&gt;&lt;wsp:rsid wsp:val=&quot;00833BF8&quot;/&gt;&lt;wsp:rsid wsp:val=&quot;008350CD&quot;/&gt;&lt;wsp:rsid wsp:val=&quot;008357B2&quot;/&gt;&lt;wsp:rsid wsp:val=&quot;0083598A&quot;/&gt;&lt;wsp:rsid wsp:val=&quot;00835F0F&quot;/&gt;&lt;wsp:rsid wsp:val=&quot;008362DE&quot;/&gt;&lt;wsp:rsid wsp:val=&quot;008363A1&quot;/&gt;&lt;wsp:rsid wsp:val=&quot;008364A6&quot;/&gt;&lt;wsp:rsid wsp:val=&quot;008373C6&quot;/&gt;&lt;wsp:rsid wsp:val=&quot;00837FBD&quot;/&gt;&lt;wsp:rsid wsp:val=&quot;00840EBD&quot;/&gt;&lt;wsp:rsid wsp:val=&quot;00841054&quot;/&gt;&lt;wsp:rsid wsp:val=&quot;008410B4&quot;/&gt;&lt;wsp:rsid wsp:val=&quot;008417FB&quot;/&gt;&lt;wsp:rsid wsp:val=&quot;008418A2&quot;/&gt;&lt;wsp:rsid wsp:val=&quot;0084218D&quot;/&gt;&lt;wsp:rsid wsp:val=&quot;008421F0&quot;/&gt;&lt;wsp:rsid wsp:val=&quot;008436DC&quot;/&gt;&lt;wsp:rsid wsp:val=&quot;008437AE&quot;/&gt;&lt;wsp:rsid wsp:val=&quot;00843ECF&quot;/&gt;&lt;wsp:rsid wsp:val=&quot;00844E72&quot;/&gt;&lt;wsp:rsid wsp:val=&quot;008451EA&quot;/&gt;&lt;wsp:rsid wsp:val=&quot;0084599C&quot;/&gt;&lt;wsp:rsid wsp:val=&quot;00845BE0&quot;/&gt;&lt;wsp:rsid wsp:val=&quot;00845CE4&quot;/&gt;&lt;wsp:rsid wsp:val=&quot;00846519&quot;/&gt;&lt;wsp:rsid wsp:val=&quot;00846941&quot;/&gt;&lt;wsp:rsid wsp:val=&quot;00846ADD&quot;/&gt;&lt;wsp:rsid wsp:val=&quot;00846B52&quot;/&gt;&lt;wsp:rsid wsp:val=&quot;00846EC5&quot;/&gt;&lt;wsp:rsid wsp:val=&quot;00846FBC&quot;/&gt;&lt;wsp:rsid wsp:val=&quot;0084776C&quot;/&gt;&lt;wsp:rsid wsp:val=&quot;00850124&quot;/&gt;&lt;wsp:rsid wsp:val=&quot;00850427&quot;/&gt;&lt;wsp:rsid wsp:val=&quot;00850A1E&quot;/&gt;&lt;wsp:rsid wsp:val=&quot;00850BEC&quot;/&gt;&lt;wsp:rsid wsp:val=&quot;00850D00&quot;/&gt;&lt;wsp:rsid wsp:val=&quot;008513BD&quot;/&gt;&lt;wsp:rsid wsp:val=&quot;008515D4&quot;/&gt;&lt;wsp:rsid wsp:val=&quot;00851984&quot;/&gt;&lt;wsp:rsid wsp:val=&quot;00851FD6&quot;/&gt;&lt;wsp:rsid wsp:val=&quot;00852002&quot;/&gt;&lt;wsp:rsid wsp:val=&quot;00852561&quot;/&gt;&lt;wsp:rsid wsp:val=&quot;00852891&quot;/&gt;&lt;wsp:rsid wsp:val=&quot;008528EC&quot;/&gt;&lt;wsp:rsid wsp:val=&quot;00852D54&quot;/&gt;&lt;wsp:rsid wsp:val=&quot;00853008&quot;/&gt;&lt;wsp:rsid wsp:val=&quot;00853197&quot;/&gt;&lt;wsp:rsid wsp:val=&quot;0085325C&quot;/&gt;&lt;wsp:rsid wsp:val=&quot;00853286&quot;/&gt;&lt;wsp:rsid wsp:val=&quot;00853340&quot;/&gt;&lt;wsp:rsid wsp:val=&quot;0085353A&quot;/&gt;&lt;wsp:rsid wsp:val=&quot;00853C90&quot;/&gt;&lt;wsp:rsid wsp:val=&quot;008548BB&quot;/&gt;&lt;wsp:rsid wsp:val=&quot;008548D9&quot;/&gt;&lt;wsp:rsid wsp:val=&quot;0085534B&quot;/&gt;&lt;wsp:rsid wsp:val=&quot;008559E3&quot;/&gt;&lt;wsp:rsid wsp:val=&quot;00856255&quot;/&gt;&lt;wsp:rsid wsp:val=&quot;00857027&quot;/&gt;&lt;wsp:rsid wsp:val=&quot;0085744D&quot;/&gt;&lt;wsp:rsid wsp:val=&quot;00857953&quot;/&gt;&lt;wsp:rsid wsp:val=&quot;00857B83&quot;/&gt;&lt;wsp:rsid wsp:val=&quot;00857D4D&quot;/&gt;&lt;wsp:rsid wsp:val=&quot;008609EA&quot;/&gt;&lt;wsp:rsid wsp:val=&quot;00860A52&quot;/&gt;&lt;wsp:rsid wsp:val=&quot;00861BC6&quot;/&gt;&lt;wsp:rsid wsp:val=&quot;00862120&quot;/&gt;&lt;wsp:rsid wsp:val=&quot;00862589&quot;/&gt;&lt;wsp:rsid wsp:val=&quot;00862AEF&quot;/&gt;&lt;wsp:rsid wsp:val=&quot;00862E36&quot;/&gt;&lt;wsp:rsid wsp:val=&quot;008632BE&quot;/&gt;&lt;wsp:rsid wsp:val=&quot;00863653&quot;/&gt;&lt;wsp:rsid wsp:val=&quot;00863686&quot;/&gt;&lt;wsp:rsid wsp:val=&quot;008640DD&quot;/&gt;&lt;wsp:rsid wsp:val=&quot;00864DF3&quot;/&gt;&lt;wsp:rsid wsp:val=&quot;008650E6&quot;/&gt;&lt;wsp:rsid wsp:val=&quot;00865360&quot;/&gt;&lt;wsp:rsid wsp:val=&quot;00865473&quot;/&gt;&lt;wsp:rsid wsp:val=&quot;00865C17&quot;/&gt;&lt;wsp:rsid wsp:val=&quot;00865C42&quot;/&gt;&lt;wsp:rsid wsp:val=&quot;00865F7A&quot;/&gt;&lt;wsp:rsid wsp:val=&quot;00866A99&quot;/&gt;&lt;wsp:rsid wsp:val=&quot;00866E5E&quot;/&gt;&lt;wsp:rsid wsp:val=&quot;00866EEE&quot;/&gt;&lt;wsp:rsid wsp:val=&quot;008671E4&quot;/&gt;&lt;wsp:rsid wsp:val=&quot;00867236&quot;/&gt;&lt;wsp:rsid wsp:val=&quot;00867668&quot;/&gt;&lt;wsp:rsid wsp:val=&quot;00870303&quot;/&gt;&lt;wsp:rsid wsp:val=&quot;00870A1D&quot;/&gt;&lt;wsp:rsid wsp:val=&quot;0087218E&quot;/&gt;&lt;wsp:rsid wsp:val=&quot;008725F5&quot;/&gt;&lt;wsp:rsid wsp:val=&quot;00873293&quot;/&gt;&lt;wsp:rsid wsp:val=&quot;00873773&quot;/&gt;&lt;wsp:rsid wsp:val=&quot;00873F78&quot;/&gt;&lt;wsp:rsid wsp:val=&quot;008742A6&quot;/&gt;&lt;wsp:rsid wsp:val=&quot;0087470A&quot;/&gt;&lt;wsp:rsid wsp:val=&quot;00874D8C&quot;/&gt;&lt;wsp:rsid wsp:val=&quot;00875235&quot;/&gt;&lt;wsp:rsid wsp:val=&quot;0087539C&quot;/&gt;&lt;wsp:rsid wsp:val=&quot;0087589E&quot;/&gt;&lt;wsp:rsid wsp:val=&quot;0087640D&quot;/&gt;&lt;wsp:rsid wsp:val=&quot;00877885&quot;/&gt;&lt;wsp:rsid wsp:val=&quot;00877B4B&quot;/&gt;&lt;wsp:rsid wsp:val=&quot;00877C8D&quot;/&gt;&lt;wsp:rsid wsp:val=&quot;00877F74&quot;/&gt;&lt;wsp:rsid wsp:val=&quot;008804BD&quot;/&gt;&lt;wsp:rsid wsp:val=&quot;0088065D&quot;/&gt;&lt;wsp:rsid wsp:val=&quot;008806A7&quot;/&gt;&lt;wsp:rsid wsp:val=&quot;00880B31&quot;/&gt;&lt;wsp:rsid wsp:val=&quot;008811F1&quot;/&gt;&lt;wsp:rsid wsp:val=&quot;00882382&quot;/&gt;&lt;wsp:rsid wsp:val=&quot;008823EA&quot;/&gt;&lt;wsp:rsid wsp:val=&quot;00882645&quot;/&gt;&lt;wsp:rsid wsp:val=&quot;00882863&quot;/&gt;&lt;wsp:rsid wsp:val=&quot;00882ACD&quot;/&gt;&lt;wsp:rsid wsp:val=&quot;008832E7&quot;/&gt;&lt;wsp:rsid wsp:val=&quot;0088346A&quot;/&gt;&lt;wsp:rsid wsp:val=&quot;00883E91&quot;/&gt;&lt;wsp:rsid wsp:val=&quot;00884326&quot;/&gt;&lt;wsp:rsid wsp:val=&quot;0088434B&quot;/&gt;&lt;wsp:rsid wsp:val=&quot;00884402&quot;/&gt;&lt;wsp:rsid wsp:val=&quot;0088461C&quot;/&gt;&lt;wsp:rsid wsp:val=&quot;00885E61&quot;/&gt;&lt;wsp:rsid wsp:val=&quot;0088603D&quot;/&gt;&lt;wsp:rsid wsp:val=&quot;00886226&quot;/&gt;&lt;wsp:rsid wsp:val=&quot;00886386&quot;/&gt;&lt;wsp:rsid wsp:val=&quot;0088659A&quot;/&gt;&lt;wsp:rsid wsp:val=&quot;0088675A&quot;/&gt;&lt;wsp:rsid wsp:val=&quot;00886762&quot;/&gt;&lt;wsp:rsid wsp:val=&quot;008869C2&quot;/&gt;&lt;wsp:rsid wsp:val=&quot;0088730C&quot;/&gt;&lt;wsp:rsid wsp:val=&quot;0088764A&quot;/&gt;&lt;wsp:rsid wsp:val=&quot;008900DD&quot;/&gt;&lt;wsp:rsid wsp:val=&quot;0089043B&quot;/&gt;&lt;wsp:rsid wsp:val=&quot;008905D5&quot;/&gt;&lt;wsp:rsid wsp:val=&quot;008905FC&quot;/&gt;&lt;wsp:rsid wsp:val=&quot;00890B01&quot;/&gt;&lt;wsp:rsid wsp:val=&quot;008914CC&quot;/&gt;&lt;wsp:rsid wsp:val=&quot;00891CB6&quot;/&gt;&lt;wsp:rsid wsp:val=&quot;00891EFB&quot;/&gt;&lt;wsp:rsid wsp:val=&quot;008923F2&quot;/&gt;&lt;wsp:rsid wsp:val=&quot;00892520&quot;/&gt;&lt;wsp:rsid wsp:val=&quot;00892591&quot;/&gt;&lt;wsp:rsid wsp:val=&quot;00892F10&quot;/&gt;&lt;wsp:rsid wsp:val=&quot;00892F3B&quot;/&gt;&lt;wsp:rsid wsp:val=&quot;00892F67&quot;/&gt;&lt;wsp:rsid wsp:val=&quot;00893202&quot;/&gt;&lt;wsp:rsid wsp:val=&quot;00893988&quot;/&gt;&lt;wsp:rsid wsp:val=&quot;00893E6C&quot;/&gt;&lt;wsp:rsid wsp:val=&quot;00894273&quot;/&gt;&lt;wsp:rsid wsp:val=&quot;008965B8&quot;/&gt;&lt;wsp:rsid wsp:val=&quot;00896669&quot;/&gt;&lt;wsp:rsid wsp:val=&quot;00896BEC&quot;/&gt;&lt;wsp:rsid wsp:val=&quot;00896C81&quot;/&gt;&lt;wsp:rsid wsp:val=&quot;00897410&quot;/&gt;&lt;wsp:rsid wsp:val=&quot;00897A16&quot;/&gt;&lt;wsp:rsid wsp:val=&quot;008A0716&quot;/&gt;&lt;wsp:rsid wsp:val=&quot;008A0F52&quot;/&gt;&lt;wsp:rsid wsp:val=&quot;008A10B2&quot;/&gt;&lt;wsp:rsid wsp:val=&quot;008A17DA&quot;/&gt;&lt;wsp:rsid wsp:val=&quot;008A184C&quot;/&gt;&lt;wsp:rsid wsp:val=&quot;008A1D82&quot;/&gt;&lt;wsp:rsid wsp:val=&quot;008A2B5D&quot;/&gt;&lt;wsp:rsid wsp:val=&quot;008A3040&quot;/&gt;&lt;wsp:rsid wsp:val=&quot;008A343F&quot;/&gt;&lt;wsp:rsid wsp:val=&quot;008A35B3&quot;/&gt;&lt;wsp:rsid wsp:val=&quot;008A38AE&quot;/&gt;&lt;wsp:rsid wsp:val=&quot;008A3A5A&quot;/&gt;&lt;wsp:rsid wsp:val=&quot;008A3C6D&quot;/&gt;&lt;wsp:rsid wsp:val=&quot;008A3D67&quot;/&gt;&lt;wsp:rsid wsp:val=&quot;008A4605&quot;/&gt;&lt;wsp:rsid wsp:val=&quot;008A4E6B&quot;/&gt;&lt;wsp:rsid wsp:val=&quot;008A5BFF&quot;/&gt;&lt;wsp:rsid wsp:val=&quot;008A6564&quot;/&gt;&lt;wsp:rsid wsp:val=&quot;008A673C&quot;/&gt;&lt;wsp:rsid wsp:val=&quot;008A6CED&quot;/&gt;&lt;wsp:rsid wsp:val=&quot;008A7270&quot;/&gt;&lt;wsp:rsid wsp:val=&quot;008A75D5&quot;/&gt;&lt;wsp:rsid wsp:val=&quot;008A76CF&quot;/&gt;&lt;wsp:rsid wsp:val=&quot;008A7A4C&quot;/&gt;&lt;wsp:rsid wsp:val=&quot;008A7B91&quot;/&gt;&lt;wsp:rsid wsp:val=&quot;008B02D8&quot;/&gt;&lt;wsp:rsid wsp:val=&quot;008B0868&quot;/&gt;&lt;wsp:rsid wsp:val=&quot;008B09D6&quot;/&gt;&lt;wsp:rsid wsp:val=&quot;008B0AE2&quot;/&gt;&lt;wsp:rsid wsp:val=&quot;008B0C4D&quot;/&gt;&lt;wsp:rsid wsp:val=&quot;008B159B&quot;/&gt;&lt;wsp:rsid wsp:val=&quot;008B1829&quot;/&gt;&lt;wsp:rsid wsp:val=&quot;008B1E71&quot;/&gt;&lt;wsp:rsid wsp:val=&quot;008B22C6&quot;/&gt;&lt;wsp:rsid wsp:val=&quot;008B26CD&quot;/&gt;&lt;wsp:rsid wsp:val=&quot;008B2B40&quot;/&gt;&lt;wsp:rsid wsp:val=&quot;008B2FCB&quot;/&gt;&lt;wsp:rsid wsp:val=&quot;008B3748&quot;/&gt;&lt;wsp:rsid wsp:val=&quot;008B3C63&quot;/&gt;&lt;wsp:rsid wsp:val=&quot;008B4055&quot;/&gt;&lt;wsp:rsid wsp:val=&quot;008B4998&quot;/&gt;&lt;wsp:rsid wsp:val=&quot;008B4EB8&quot;/&gt;&lt;wsp:rsid wsp:val=&quot;008B5F1B&quot;/&gt;&lt;wsp:rsid wsp:val=&quot;008B5F46&quot;/&gt;&lt;wsp:rsid wsp:val=&quot;008B6259&quot;/&gt;&lt;wsp:rsid wsp:val=&quot;008B6683&quot;/&gt;&lt;wsp:rsid wsp:val=&quot;008B70A3&quot;/&gt;&lt;wsp:rsid wsp:val=&quot;008B760A&quot;/&gt;&lt;wsp:rsid wsp:val=&quot;008B7809&quot;/&gt;&lt;wsp:rsid wsp:val=&quot;008C0022&quot;/&gt;&lt;wsp:rsid wsp:val=&quot;008C01EC&quot;/&gt;&lt;wsp:rsid wsp:val=&quot;008C05CD&quot;/&gt;&lt;wsp:rsid wsp:val=&quot;008C0683&quot;/&gt;&lt;wsp:rsid wsp:val=&quot;008C0D1E&quot;/&gt;&lt;wsp:rsid wsp:val=&quot;008C0F3C&quot;/&gt;&lt;wsp:rsid wsp:val=&quot;008C2214&quot;/&gt;&lt;wsp:rsid wsp:val=&quot;008C2315&quot;/&gt;&lt;wsp:rsid wsp:val=&quot;008C2528&quot;/&gt;&lt;wsp:rsid wsp:val=&quot;008C28EC&quot;/&gt;&lt;wsp:rsid wsp:val=&quot;008C30CF&quot;/&gt;&lt;wsp:rsid wsp:val=&quot;008C404C&quot;/&gt;&lt;wsp:rsid wsp:val=&quot;008C4097&quot;/&gt;&lt;wsp:rsid wsp:val=&quot;008C418E&quot;/&gt;&lt;wsp:rsid wsp:val=&quot;008C453F&quot;/&gt;&lt;wsp:rsid wsp:val=&quot;008C495D&quot;/&gt;&lt;wsp:rsid wsp:val=&quot;008C5CDC&quot;/&gt;&lt;wsp:rsid wsp:val=&quot;008C6257&quot;/&gt;&lt;wsp:rsid wsp:val=&quot;008C63D0&quot;/&gt;&lt;wsp:rsid wsp:val=&quot;008C6756&quot;/&gt;&lt;wsp:rsid wsp:val=&quot;008C6D0C&quot;/&gt;&lt;wsp:rsid wsp:val=&quot;008C6E4A&quot;/&gt;&lt;wsp:rsid wsp:val=&quot;008C7780&quot;/&gt;&lt;wsp:rsid wsp:val=&quot;008C7BB4&quot;/&gt;&lt;wsp:rsid wsp:val=&quot;008C7D11&quot;/&gt;&lt;wsp:rsid wsp:val=&quot;008D00FD&quot;/&gt;&lt;wsp:rsid wsp:val=&quot;008D0381&quot;/&gt;&lt;wsp:rsid wsp:val=&quot;008D0BE3&quot;/&gt;&lt;wsp:rsid wsp:val=&quot;008D0CDA&quot;/&gt;&lt;wsp:rsid wsp:val=&quot;008D0D3D&quot;/&gt;&lt;wsp:rsid wsp:val=&quot;008D0F7E&quot;/&gt;&lt;wsp:rsid wsp:val=&quot;008D0FD1&quot;/&gt;&lt;wsp:rsid wsp:val=&quot;008D1D8D&quot;/&gt;&lt;wsp:rsid wsp:val=&quot;008D1FF2&quot;/&gt;&lt;wsp:rsid wsp:val=&quot;008D2174&quot;/&gt;&lt;wsp:rsid wsp:val=&quot;008D276E&quot;/&gt;&lt;wsp:rsid wsp:val=&quot;008D27D8&quot;/&gt;&lt;wsp:rsid wsp:val=&quot;008D2A3D&quot;/&gt;&lt;wsp:rsid wsp:val=&quot;008D2E07&quot;/&gt;&lt;wsp:rsid wsp:val=&quot;008D36F3&quot;/&gt;&lt;wsp:rsid wsp:val=&quot;008D4DDF&quot;/&gt;&lt;wsp:rsid wsp:val=&quot;008D4FD4&quot;/&gt;&lt;wsp:rsid wsp:val=&quot;008D50C8&quot;/&gt;&lt;wsp:rsid wsp:val=&quot;008D50CF&quot;/&gt;&lt;wsp:rsid wsp:val=&quot;008D5605&quot;/&gt;&lt;wsp:rsid wsp:val=&quot;008D581E&quot;/&gt;&lt;wsp:rsid wsp:val=&quot;008D5AFE&quot;/&gt;&lt;wsp:rsid wsp:val=&quot;008D5F42&quot;/&gt;&lt;wsp:rsid wsp:val=&quot;008D6EC1&quot;/&gt;&lt;wsp:rsid wsp:val=&quot;008D741A&quot;/&gt;&lt;wsp:rsid wsp:val=&quot;008D7486&quot;/&gt;&lt;wsp:rsid wsp:val=&quot;008D7BB2&quot;/&gt;&lt;wsp:rsid wsp:val=&quot;008E07A1&quot;/&gt;&lt;wsp:rsid wsp:val=&quot;008E0C7C&quot;/&gt;&lt;wsp:rsid wsp:val=&quot;008E0E10&quot;/&gt;&lt;wsp:rsid wsp:val=&quot;008E13F1&quot;/&gt;&lt;wsp:rsid wsp:val=&quot;008E14D6&quot;/&gt;&lt;wsp:rsid wsp:val=&quot;008E1635&quot;/&gt;&lt;wsp:rsid wsp:val=&quot;008E167D&quot;/&gt;&lt;wsp:rsid wsp:val=&quot;008E1785&quot;/&gt;&lt;wsp:rsid wsp:val=&quot;008E237B&quot;/&gt;&lt;wsp:rsid wsp:val=&quot;008E2F2A&quot;/&gt;&lt;wsp:rsid wsp:val=&quot;008E3494&quot;/&gt;&lt;wsp:rsid wsp:val=&quot;008E35ED&quot;/&gt;&lt;wsp:rsid wsp:val=&quot;008E43C0&quot;/&gt;&lt;wsp:rsid wsp:val=&quot;008E4430&quot;/&gt;&lt;wsp:rsid wsp:val=&quot;008E45D5&quot;/&gt;&lt;wsp:rsid wsp:val=&quot;008E5B5A&quot;/&gt;&lt;wsp:rsid wsp:val=&quot;008E5FC6&quot;/&gt;&lt;wsp:rsid wsp:val=&quot;008E65C4&quot;/&gt;&lt;wsp:rsid wsp:val=&quot;008E68E2&quot;/&gt;&lt;wsp:rsid wsp:val=&quot;008E70A5&quot;/&gt;&lt;wsp:rsid wsp:val=&quot;008E725E&quot;/&gt;&lt;wsp:rsid wsp:val=&quot;008E750A&quot;/&gt;&lt;wsp:rsid wsp:val=&quot;008E7BC6&quot;/&gt;&lt;wsp:rsid wsp:val=&quot;008F011D&quot;/&gt;&lt;wsp:rsid wsp:val=&quot;008F0F03&quot;/&gt;&lt;wsp:rsid wsp:val=&quot;008F0FFE&quot;/&gt;&lt;wsp:rsid wsp:val=&quot;008F1019&quot;/&gt;&lt;wsp:rsid wsp:val=&quot;008F1A82&quot;/&gt;&lt;wsp:rsid wsp:val=&quot;008F1BA8&quot;/&gt;&lt;wsp:rsid wsp:val=&quot;008F1D50&quot;/&gt;&lt;wsp:rsid wsp:val=&quot;008F21E5&quot;/&gt;&lt;wsp:rsid wsp:val=&quot;008F22DD&quot;/&gt;&lt;wsp:rsid wsp:val=&quot;008F2A17&quot;/&gt;&lt;wsp:rsid wsp:val=&quot;008F2AC1&quot;/&gt;&lt;wsp:rsid wsp:val=&quot;008F2E9E&quot;/&gt;&lt;wsp:rsid wsp:val=&quot;008F2F3C&quot;/&gt;&lt;wsp:rsid wsp:val=&quot;008F2FBA&quot;/&gt;&lt;wsp:rsid wsp:val=&quot;008F3904&quot;/&gt;&lt;wsp:rsid wsp:val=&quot;008F3913&quot;/&gt;&lt;wsp:rsid wsp:val=&quot;008F4496&quot;/&gt;&lt;wsp:rsid wsp:val=&quot;008F48C9&quot;/&gt;&lt;wsp:rsid wsp:val=&quot;008F57B9&quot;/&gt;&lt;wsp:rsid wsp:val=&quot;008F5B4C&quot;/&gt;&lt;wsp:rsid wsp:val=&quot;008F5BBD&quot;/&gt;&lt;wsp:rsid wsp:val=&quot;008F5BD1&quot;/&gt;&lt;wsp:rsid wsp:val=&quot;008F5CB9&quot;/&gt;&lt;wsp:rsid wsp:val=&quot;008F63C8&quot;/&gt;&lt;wsp:rsid wsp:val=&quot;008F6E01&quot;/&gt;&lt;wsp:rsid wsp:val=&quot;008F736A&quot;/&gt;&lt;wsp:rsid wsp:val=&quot;008F744C&quot;/&gt;&lt;wsp:rsid wsp:val=&quot;008F762D&quot;/&gt;&lt;wsp:rsid wsp:val=&quot;008F77A0&quot;/&gt;&lt;wsp:rsid wsp:val=&quot;008F77A9&quot;/&gt;&lt;wsp:rsid wsp:val=&quot;008F790C&quot;/&gt;&lt;wsp:rsid wsp:val=&quot;008F7E18&quot;/&gt;&lt;wsp:rsid wsp:val=&quot;0090051B&quot;/&gt;&lt;wsp:rsid wsp:val=&quot;00900A2D&quot;/&gt;&lt;wsp:rsid wsp:val=&quot;00901144&quot;/&gt;&lt;wsp:rsid wsp:val=&quot;00901359&quot;/&gt;&lt;wsp:rsid wsp:val=&quot;0090230A&quot;/&gt;&lt;wsp:rsid wsp:val=&quot;00902E8A&quot;/&gt;&lt;wsp:rsid wsp:val=&quot;00903180&quot;/&gt;&lt;wsp:rsid wsp:val=&quot;00903701&quot;/&gt;&lt;wsp:rsid wsp:val=&quot;0090445C&quot;/&gt;&lt;wsp:rsid wsp:val=&quot;00904C34&quot;/&gt;&lt;wsp:rsid wsp:val=&quot;00904D3F&quot;/&gt;&lt;wsp:rsid wsp:val=&quot;00905074&quot;/&gt;&lt;wsp:rsid wsp:val=&quot;00905369&quot;/&gt;&lt;wsp:rsid wsp:val=&quot;00905B59&quot;/&gt;&lt;wsp:rsid wsp:val=&quot;00906410&quot;/&gt;&lt;wsp:rsid wsp:val=&quot;00906D63&quot;/&gt;&lt;wsp:rsid wsp:val=&quot;00906E60&quot;/&gt;&lt;wsp:rsid wsp:val=&quot;009075A3&quot;/&gt;&lt;wsp:rsid wsp:val=&quot;0090765B&quot;/&gt;&lt;wsp:rsid wsp:val=&quot;00910A6C&quot;/&gt;&lt;wsp:rsid wsp:val=&quot;00910EFF&quot;/&gt;&lt;wsp:rsid wsp:val=&quot;0091103F&quot;/&gt;&lt;wsp:rsid wsp:val=&quot;00911814&quot;/&gt;&lt;wsp:rsid wsp:val=&quot;009120E5&quot;/&gt;&lt;wsp:rsid wsp:val=&quot;0091249E&quot;/&gt;&lt;wsp:rsid wsp:val=&quot;0091255E&quot;/&gt;&lt;wsp:rsid wsp:val=&quot;00912C0C&quot;/&gt;&lt;wsp:rsid wsp:val=&quot;009130DE&quot;/&gt;&lt;wsp:rsid wsp:val=&quot;009137E7&quot;/&gt;&lt;wsp:rsid wsp:val=&quot;00913CCD&quot;/&gt;&lt;wsp:rsid wsp:val=&quot;009146AD&quot;/&gt;&lt;wsp:rsid wsp:val=&quot;00914F15&quot;/&gt;&lt;wsp:rsid wsp:val=&quot;00915055&quot;/&gt;&lt;wsp:rsid wsp:val=&quot;00915073&quot;/&gt;&lt;wsp:rsid wsp:val=&quot;009150D3&quot;/&gt;&lt;wsp:rsid wsp:val=&quot;0091512A&quot;/&gt;&lt;wsp:rsid wsp:val=&quot;0091522E&quot;/&gt;&lt;wsp:rsid wsp:val=&quot;00915908&quot;/&gt;&lt;wsp:rsid wsp:val=&quot;009159FB&quot;/&gt;&lt;wsp:rsid wsp:val=&quot;00915A87&quot;/&gt;&lt;wsp:rsid wsp:val=&quot;00916DBB&quot;/&gt;&lt;wsp:rsid wsp:val=&quot;00916F9C&quot;/&gt;&lt;wsp:rsid wsp:val=&quot;00917E3F&quot;/&gt;&lt;wsp:rsid wsp:val=&quot;00917E46&quot;/&gt;&lt;wsp:rsid wsp:val=&quot;0092057E&quot;/&gt;&lt;wsp:rsid wsp:val=&quot;00920F13&quot;/&gt;&lt;wsp:rsid wsp:val=&quot;00921230&quot;/&gt;&lt;wsp:rsid wsp:val=&quot;0092171C&quot;/&gt;&lt;wsp:rsid wsp:val=&quot;0092175E&quot;/&gt;&lt;wsp:rsid wsp:val=&quot;00921B5D&quot;/&gt;&lt;wsp:rsid wsp:val=&quot;00921BFF&quot;/&gt;&lt;wsp:rsid wsp:val=&quot;009220CB&quot;/&gt;&lt;wsp:rsid wsp:val=&quot;00922A27&quot;/&gt;&lt;wsp:rsid wsp:val=&quot;00922A53&quot;/&gt;&lt;wsp:rsid wsp:val=&quot;00922B80&quot;/&gt;&lt;wsp:rsid wsp:val=&quot;00922E7B&quot;/&gt;&lt;wsp:rsid wsp:val=&quot;009232D0&quot;/&gt;&lt;wsp:rsid wsp:val=&quot;00923627&quot;/&gt;&lt;wsp:rsid wsp:val=&quot;00923D28&quot;/&gt;&lt;wsp:rsid wsp:val=&quot;00923EE4&quot;/&gt;&lt;wsp:rsid wsp:val=&quot;00924995&quot;/&gt;&lt;wsp:rsid wsp:val=&quot;00924FCF&quot;/&gt;&lt;wsp:rsid wsp:val=&quot;00925B31&quot;/&gt;&lt;wsp:rsid wsp:val=&quot;00925D2A&quot;/&gt;&lt;wsp:rsid wsp:val=&quot;00926572&quot;/&gt;&lt;wsp:rsid wsp:val=&quot;00927695&quot;/&gt;&lt;wsp:rsid wsp:val=&quot;00927BA2&quot;/&gt;&lt;wsp:rsid wsp:val=&quot;0093003F&quot;/&gt;&lt;wsp:rsid wsp:val=&quot;0093046F&quot;/&gt;&lt;wsp:rsid wsp:val=&quot;0093107B&quot;/&gt;&lt;wsp:rsid wsp:val=&quot;00931CC1&quot;/&gt;&lt;wsp:rsid wsp:val=&quot;00932131&quot;/&gt;&lt;wsp:rsid wsp:val=&quot;0093225C&quot;/&gt;&lt;wsp:rsid wsp:val=&quot;00933289&quot;/&gt;&lt;wsp:rsid wsp:val=&quot;0093329B&quot;/&gt;&lt;wsp:rsid wsp:val=&quot;00933DCF&quot;/&gt;&lt;wsp:rsid wsp:val=&quot;009340DA&quot;/&gt;&lt;wsp:rsid wsp:val=&quot;00934703&quot;/&gt;&lt;wsp:rsid wsp:val=&quot;009347F1&quot;/&gt;&lt;wsp:rsid wsp:val=&quot;0093484E&quot;/&gt;&lt;wsp:rsid wsp:val=&quot;00934F04&quot;/&gt;&lt;wsp:rsid wsp:val=&quot;00934FD7&quot;/&gt;&lt;wsp:rsid wsp:val=&quot;0093556F&quot;/&gt;&lt;wsp:rsid wsp:val=&quot;00935C46&quot;/&gt;&lt;wsp:rsid wsp:val=&quot;00935D57&quot;/&gt;&lt;wsp:rsid wsp:val=&quot;00935EE0&quot;/&gt;&lt;wsp:rsid wsp:val=&quot;009373B7&quot;/&gt;&lt;wsp:rsid wsp:val=&quot;00937843&quot;/&gt;&lt;wsp:rsid wsp:val=&quot;00937F22&quot;/&gt;&lt;wsp:rsid wsp:val=&quot;009405D5&quot;/&gt;&lt;wsp:rsid wsp:val=&quot;009406DD&quot;/&gt;&lt;wsp:rsid wsp:val=&quot;0094080C&quot;/&gt;&lt;wsp:rsid wsp:val=&quot;00940A34&quot;/&gt;&lt;wsp:rsid wsp:val=&quot;00941024&quot;/&gt;&lt;wsp:rsid wsp:val=&quot;009411A3&quot;/&gt;&lt;wsp:rsid wsp:val=&quot;00941432&quot;/&gt;&lt;wsp:rsid wsp:val=&quot;00941476&quot;/&gt;&lt;wsp:rsid wsp:val=&quot;00941BB9&quot;/&gt;&lt;wsp:rsid wsp:val=&quot;00942077&quot;/&gt;&lt;wsp:rsid wsp:val=&quot;0094274E&quot;/&gt;&lt;wsp:rsid wsp:val=&quot;009430D6&quot;/&gt;&lt;wsp:rsid wsp:val=&quot;0094330D&quot;/&gt;&lt;wsp:rsid wsp:val=&quot;00943517&quot;/&gt;&lt;wsp:rsid wsp:val=&quot;009445CB&quot;/&gt;&lt;wsp:rsid wsp:val=&quot;009445D5&quot;/&gt;&lt;wsp:rsid wsp:val=&quot;009449B5&quot;/&gt;&lt;wsp:rsid wsp:val=&quot;00944AB4&quot;/&gt;&lt;wsp:rsid wsp:val=&quot;00944B81&quot;/&gt;&lt;wsp:rsid wsp:val=&quot;009451B0&quot;/&gt;&lt;wsp:rsid wsp:val=&quot;00945516&quot;/&gt;&lt;wsp:rsid wsp:val=&quot;00945B8B&quot;/&gt;&lt;wsp:rsid wsp:val=&quot;00946172&quot;/&gt;&lt;wsp:rsid wsp:val=&quot;009462A2&quot;/&gt;&lt;wsp:rsid wsp:val=&quot;0094732D&quot;/&gt;&lt;wsp:rsid wsp:val=&quot;009474E2&quot;/&gt;&lt;wsp:rsid wsp:val=&quot;00947E5C&quot;/&gt;&lt;wsp:rsid wsp:val=&quot;0095046D&quot;/&gt;&lt;wsp:rsid wsp:val=&quot;00950A8A&quot;/&gt;&lt;wsp:rsid wsp:val=&quot;00950D3D&quot;/&gt;&lt;wsp:rsid wsp:val=&quot;0095130C&quot;/&gt;&lt;wsp:rsid wsp:val=&quot;009515A8&quot;/&gt;&lt;wsp:rsid wsp:val=&quot;009518D5&quot;/&gt;&lt;wsp:rsid wsp:val=&quot;00951D9D&quot;/&gt;&lt;wsp:rsid wsp:val=&quot;00952D7A&quot;/&gt;&lt;wsp:rsid wsp:val=&quot;00952F8D&quot;/&gt;&lt;wsp:rsid wsp:val=&quot;009530F5&quot;/&gt;&lt;wsp:rsid wsp:val=&quot;0095355E&quot;/&gt;&lt;wsp:rsid wsp:val=&quot;009537F3&quot;/&gt;&lt;wsp:rsid wsp:val=&quot;00953A4E&quot;/&gt;&lt;wsp:rsid wsp:val=&quot;00953CC3&quot;/&gt;&lt;wsp:rsid wsp:val=&quot;009541F9&quot;/&gt;&lt;wsp:rsid wsp:val=&quot;0095459A&quot;/&gt;&lt;wsp:rsid wsp:val=&quot;0095499C&quot;/&gt;&lt;wsp:rsid wsp:val=&quot;00955490&quot;/&gt;&lt;wsp:rsid wsp:val=&quot;00955578&quot;/&gt;&lt;wsp:rsid wsp:val=&quot;00955999&quot;/&gt;&lt;wsp:rsid wsp:val=&quot;00955BDD&quot;/&gt;&lt;wsp:rsid wsp:val=&quot;0095616B&quot;/&gt;&lt;wsp:rsid wsp:val=&quot;00956225&quot;/&gt;&lt;wsp:rsid wsp:val=&quot;0095697E&quot;/&gt;&lt;wsp:rsid wsp:val=&quot;00956CD4&quot;/&gt;&lt;wsp:rsid wsp:val=&quot;00956E95&quot;/&gt;&lt;wsp:rsid wsp:val=&quot;00956EDC&quot;/&gt;&lt;wsp:rsid wsp:val=&quot;00960594&quot;/&gt;&lt;wsp:rsid wsp:val=&quot;009616E8&quot;/&gt;&lt;wsp:rsid wsp:val=&quot;00963ABB&quot;/&gt;&lt;wsp:rsid wsp:val=&quot;00963F15&quot;/&gt;&lt;wsp:rsid wsp:val=&quot;00964E2A&quot;/&gt;&lt;wsp:rsid wsp:val=&quot;009654DE&quot;/&gt;&lt;wsp:rsid wsp:val=&quot;0096582C&quot;/&gt;&lt;wsp:rsid wsp:val=&quot;00965EED&quot;/&gt;&lt;wsp:rsid wsp:val=&quot;009667BC&quot;/&gt;&lt;wsp:rsid wsp:val=&quot;00966DAF&quot;/&gt;&lt;wsp:rsid wsp:val=&quot;00966FA9&quot;/&gt;&lt;wsp:rsid wsp:val=&quot;009673C8&quot;/&gt;&lt;wsp:rsid wsp:val=&quot;0096771D&quot;/&gt;&lt;wsp:rsid wsp:val=&quot;0096792E&quot;/&gt;&lt;wsp:rsid wsp:val=&quot;00967E2F&quot;/&gt;&lt;wsp:rsid wsp:val=&quot;00970732&quot;/&gt;&lt;wsp:rsid wsp:val=&quot;00970A86&quot;/&gt;&lt;wsp:rsid wsp:val=&quot;00971974&quot;/&gt;&lt;wsp:rsid wsp:val=&quot;00971B1C&quot;/&gt;&lt;wsp:rsid wsp:val=&quot;00971C53&quot;/&gt;&lt;wsp:rsid wsp:val=&quot;00972E85&quot;/&gt;&lt;wsp:rsid wsp:val=&quot;009739F3&quot;/&gt;&lt;wsp:rsid wsp:val=&quot;009742E5&quot;/&gt;&lt;wsp:rsid wsp:val=&quot;00974862&quot;/&gt;&lt;wsp:rsid wsp:val=&quot;00974C77&quot;/&gt;&lt;wsp:rsid wsp:val=&quot;00974E71&quot;/&gt;&lt;wsp:rsid wsp:val=&quot;009758C3&quot;/&gt;&lt;wsp:rsid wsp:val=&quot;00975EE8&quot;/&gt;&lt;wsp:rsid wsp:val=&quot;009772B0&quot;/&gt;&lt;wsp:rsid wsp:val=&quot;009774DD&quot;/&gt;&lt;wsp:rsid wsp:val=&quot;00977881&quot;/&gt;&lt;wsp:rsid wsp:val=&quot;00977E91&quot;/&gt;&lt;wsp:rsid wsp:val=&quot;00980107&quot;/&gt;&lt;wsp:rsid wsp:val=&quot;0098019E&quot;/&gt;&lt;wsp:rsid wsp:val=&quot;00980B1E&quot;/&gt;&lt;wsp:rsid wsp:val=&quot;00981BA7&quot;/&gt;&lt;wsp:rsid wsp:val=&quot;00981E04&quot;/&gt;&lt;wsp:rsid wsp:val=&quot;00982089&quot;/&gt;&lt;wsp:rsid wsp:val=&quot;0098235A&quot;/&gt;&lt;wsp:rsid wsp:val=&quot;009826CA&quot;/&gt;&lt;wsp:rsid wsp:val=&quot;009826DB&quot;/&gt;&lt;wsp:rsid wsp:val=&quot;00982797&quot;/&gt;&lt;wsp:rsid wsp:val=&quot;00982A80&quot;/&gt;&lt;wsp:rsid wsp:val=&quot;00982CCD&quot;/&gt;&lt;wsp:rsid wsp:val=&quot;0098327F&quot;/&gt;&lt;wsp:rsid wsp:val=&quot;009835D2&quot;/&gt;&lt;wsp:rsid wsp:val=&quot;00983A09&quot;/&gt;&lt;wsp:rsid wsp:val=&quot;00984054&quot;/&gt;&lt;wsp:rsid wsp:val=&quot;00984387&quot;/&gt;&lt;wsp:rsid wsp:val=&quot;009843E6&quot;/&gt;&lt;wsp:rsid wsp:val=&quot;009846D8&quot;/&gt;&lt;wsp:rsid wsp:val=&quot;00984A58&quot;/&gt;&lt;wsp:rsid wsp:val=&quot;00984A8D&quot;/&gt;&lt;wsp:rsid wsp:val=&quot;00985105&quot;/&gt;&lt;wsp:rsid wsp:val=&quot;0098523C&quot;/&gt;&lt;wsp:rsid wsp:val=&quot;0098524A&quot;/&gt;&lt;wsp:rsid wsp:val=&quot;009854BD&quot;/&gt;&lt;wsp:rsid wsp:val=&quot;00985BCA&quot;/&gt;&lt;wsp:rsid wsp:val=&quot;00985BCE&quot;/&gt;&lt;wsp:rsid wsp:val=&quot;0098605E&quot;/&gt;&lt;wsp:rsid wsp:val=&quot;009862DD&quot;/&gt;&lt;wsp:rsid wsp:val=&quot;00986360&quot;/&gt;&lt;wsp:rsid wsp:val=&quot;009864A3&quot;/&gt;&lt;wsp:rsid wsp:val=&quot;00986AFF&quot;/&gt;&lt;wsp:rsid wsp:val=&quot;00986DEA&quot;/&gt;&lt;wsp:rsid wsp:val=&quot;00987013&quot;/&gt;&lt;wsp:rsid wsp:val=&quot;0098749E&quot;/&gt;&lt;wsp:rsid wsp:val=&quot;009874CE&quot;/&gt;&lt;wsp:rsid wsp:val=&quot;00987564&quot;/&gt;&lt;wsp:rsid wsp:val=&quot;00990A06&quot;/&gt;&lt;wsp:rsid wsp:val=&quot;00990B23&quot;/&gt;&lt;wsp:rsid wsp:val=&quot;009918E1&quot;/&gt;&lt;wsp:rsid wsp:val=&quot;00991CC5&quot;/&gt;&lt;wsp:rsid wsp:val=&quot;00992611&quot;/&gt;&lt;wsp:rsid wsp:val=&quot;009933DA&quot;/&gt;&lt;wsp:rsid wsp:val=&quot;00993518&quot;/&gt;&lt;wsp:rsid wsp:val=&quot;00993627&quot;/&gt;&lt;wsp:rsid wsp:val=&quot;00993A62&quot;/&gt;&lt;wsp:rsid wsp:val=&quot;00994408&quot;/&gt;&lt;wsp:rsid wsp:val=&quot;0099491C&quot;/&gt;&lt;wsp:rsid wsp:val=&quot;00995C1B&quot;/&gt;&lt;wsp:rsid wsp:val=&quot;00996193&quot;/&gt;&lt;wsp:rsid wsp:val=&quot;009963E9&quot;/&gt;&lt;wsp:rsid wsp:val=&quot;009965E3&quot;/&gt;&lt;wsp:rsid wsp:val=&quot;00996A49&quot;/&gt;&lt;wsp:rsid wsp:val=&quot;00996CD2&quot;/&gt;&lt;wsp:rsid wsp:val=&quot;00996F6A&quot;/&gt;&lt;wsp:rsid wsp:val=&quot;00996F92&quot;/&gt;&lt;wsp:rsid wsp:val=&quot;00997028&quot;/&gt;&lt;wsp:rsid wsp:val=&quot;009A0006&quot;/&gt;&lt;wsp:rsid wsp:val=&quot;009A020B&quot;/&gt;&lt;wsp:rsid wsp:val=&quot;009A0420&quot;/&gt;&lt;wsp:rsid wsp:val=&quot;009A06DA&quot;/&gt;&lt;wsp:rsid wsp:val=&quot;009A13DB&quot;/&gt;&lt;wsp:rsid wsp:val=&quot;009A15C1&quot;/&gt;&lt;wsp:rsid wsp:val=&quot;009A17C0&quot;/&gt;&lt;wsp:rsid wsp:val=&quot;009A1873&quot;/&gt;&lt;wsp:rsid wsp:val=&quot;009A1DEB&quot;/&gt;&lt;wsp:rsid wsp:val=&quot;009A219C&quot;/&gt;&lt;wsp:rsid wsp:val=&quot;009A2F67&quot;/&gt;&lt;wsp:rsid wsp:val=&quot;009A3662&quot;/&gt;&lt;wsp:rsid wsp:val=&quot;009A377F&quot;/&gt;&lt;wsp:rsid wsp:val=&quot;009A41BD&quot;/&gt;&lt;wsp:rsid wsp:val=&quot;009A447F&quot;/&gt;&lt;wsp:rsid wsp:val=&quot;009A51D0&quot;/&gt;&lt;wsp:rsid wsp:val=&quot;009A5AEE&quot;/&gt;&lt;wsp:rsid wsp:val=&quot;009A6130&quot;/&gt;&lt;wsp:rsid wsp:val=&quot;009A6B35&quot;/&gt;&lt;wsp:rsid wsp:val=&quot;009A74FE&quot;/&gt;&lt;wsp:rsid wsp:val=&quot;009A7FCA&quot;/&gt;&lt;wsp:rsid wsp:val=&quot;009B03D1&quot;/&gt;&lt;wsp:rsid wsp:val=&quot;009B0460&quot;/&gt;&lt;wsp:rsid wsp:val=&quot;009B0EA7&quot;/&gt;&lt;wsp:rsid wsp:val=&quot;009B109C&quot;/&gt;&lt;wsp:rsid wsp:val=&quot;009B25FF&quot;/&gt;&lt;wsp:rsid wsp:val=&quot;009B2739&quot;/&gt;&lt;wsp:rsid wsp:val=&quot;009B36C3&quot;/&gt;&lt;wsp:rsid wsp:val=&quot;009B4456&quot;/&gt;&lt;wsp:rsid wsp:val=&quot;009B4C85&quot;/&gt;&lt;wsp:rsid wsp:val=&quot;009B4ECC&quot;/&gt;&lt;wsp:rsid wsp:val=&quot;009B5238&quot;/&gt;&lt;wsp:rsid wsp:val=&quot;009B5336&quot;/&gt;&lt;wsp:rsid wsp:val=&quot;009B557D&quot;/&gt;&lt;wsp:rsid wsp:val=&quot;009B56AA&quot;/&gt;&lt;wsp:rsid wsp:val=&quot;009B5FAE&quot;/&gt;&lt;wsp:rsid wsp:val=&quot;009B6342&quot;/&gt;&lt;wsp:rsid wsp:val=&quot;009B6344&quot;/&gt;&lt;wsp:rsid wsp:val=&quot;009B7230&quot;/&gt;&lt;wsp:rsid wsp:val=&quot;009B741C&quot;/&gt;&lt;wsp:rsid wsp:val=&quot;009C032E&quot;/&gt;&lt;wsp:rsid wsp:val=&quot;009C033F&quot;/&gt;&lt;wsp:rsid wsp:val=&quot;009C0FDF&quot;/&gt;&lt;wsp:rsid wsp:val=&quot;009C1632&quot;/&gt;&lt;wsp:rsid wsp:val=&quot;009C2083&quot;/&gt;&lt;wsp:rsid wsp:val=&quot;009C30B2&quot;/&gt;&lt;wsp:rsid wsp:val=&quot;009C3559&quot;/&gt;&lt;wsp:rsid wsp:val=&quot;009C3800&quot;/&gt;&lt;wsp:rsid wsp:val=&quot;009C3980&quot;/&gt;&lt;wsp:rsid wsp:val=&quot;009C39CF&quot;/&gt;&lt;wsp:rsid wsp:val=&quot;009C3CE0&quot;/&gt;&lt;wsp:rsid wsp:val=&quot;009C3CF7&quot;/&gt;&lt;wsp:rsid wsp:val=&quot;009C42B0&quot;/&gt;&lt;wsp:rsid wsp:val=&quot;009C4BCD&quot;/&gt;&lt;wsp:rsid wsp:val=&quot;009C53B1&quot;/&gt;&lt;wsp:rsid wsp:val=&quot;009C5ED5&quot;/&gt;&lt;wsp:rsid wsp:val=&quot;009C5EEC&quot;/&gt;&lt;wsp:rsid wsp:val=&quot;009C6092&quot;/&gt;&lt;wsp:rsid wsp:val=&quot;009C6425&quot;/&gt;&lt;wsp:rsid wsp:val=&quot;009C7D36&quot;/&gt;&lt;wsp:rsid wsp:val=&quot;009D0582&quot;/&gt;&lt;wsp:rsid wsp:val=&quot;009D0A87&quot;/&gt;&lt;wsp:rsid wsp:val=&quot;009D0B1E&quot;/&gt;&lt;wsp:rsid wsp:val=&quot;009D0B4A&quot;/&gt;&lt;wsp:rsid wsp:val=&quot;009D0E3A&quot;/&gt;&lt;wsp:rsid wsp:val=&quot;009D0E6E&quot;/&gt;&lt;wsp:rsid wsp:val=&quot;009D0FE7&quot;/&gt;&lt;wsp:rsid wsp:val=&quot;009D1296&quot;/&gt;&lt;wsp:rsid wsp:val=&quot;009D1792&quot;/&gt;&lt;wsp:rsid wsp:val=&quot;009D19FE&quot;/&gt;&lt;wsp:rsid wsp:val=&quot;009D1AE1&quot;/&gt;&lt;wsp:rsid wsp:val=&quot;009D1B1E&quot;/&gt;&lt;wsp:rsid wsp:val=&quot;009D1D58&quot;/&gt;&lt;wsp:rsid wsp:val=&quot;009D1D68&quot;/&gt;&lt;wsp:rsid wsp:val=&quot;009D2251&quot;/&gt;&lt;wsp:rsid wsp:val=&quot;009D2EF2&quot;/&gt;&lt;wsp:rsid wsp:val=&quot;009D3315&quot;/&gt;&lt;wsp:rsid wsp:val=&quot;009D3480&quot;/&gt;&lt;wsp:rsid wsp:val=&quot;009D3B3D&quot;/&gt;&lt;wsp:rsid wsp:val=&quot;009D3D18&quot;/&gt;&lt;wsp:rsid wsp:val=&quot;009D48B2&quot;/&gt;&lt;wsp:rsid wsp:val=&quot;009D4949&quot;/&gt;&lt;wsp:rsid wsp:val=&quot;009D591C&quot;/&gt;&lt;wsp:rsid wsp:val=&quot;009D5E29&quot;/&gt;&lt;wsp:rsid wsp:val=&quot;009D5ED9&quot;/&gt;&lt;wsp:rsid wsp:val=&quot;009D6A8B&quot;/&gt;&lt;wsp:rsid wsp:val=&quot;009D6BD1&quot;/&gt;&lt;wsp:rsid wsp:val=&quot;009D7250&quot;/&gt;&lt;wsp:rsid wsp:val=&quot;009D7498&quot;/&gt;&lt;wsp:rsid wsp:val=&quot;009D7660&quot;/&gt;&lt;wsp:rsid wsp:val=&quot;009D7FB2&quot;/&gt;&lt;wsp:rsid wsp:val=&quot;009E00CC&quot;/&gt;&lt;wsp:rsid wsp:val=&quot;009E04A1&quot;/&gt;&lt;wsp:rsid wsp:val=&quot;009E0AAC&quot;/&gt;&lt;wsp:rsid wsp:val=&quot;009E199C&quot;/&gt;&lt;wsp:rsid wsp:val=&quot;009E1C3C&quot;/&gt;&lt;wsp:rsid wsp:val=&quot;009E2024&quot;/&gt;&lt;wsp:rsid wsp:val=&quot;009E2325&quot;/&gt;&lt;wsp:rsid wsp:val=&quot;009E2805&quot;/&gt;&lt;wsp:rsid wsp:val=&quot;009E2A3C&quot;/&gt;&lt;wsp:rsid wsp:val=&quot;009E2A5D&quot;/&gt;&lt;wsp:rsid wsp:val=&quot;009E2C0C&quot;/&gt;&lt;wsp:rsid wsp:val=&quot;009E2C2C&quot;/&gt;&lt;wsp:rsid wsp:val=&quot;009E3325&quot;/&gt;&lt;wsp:rsid wsp:val=&quot;009E37C0&quot;/&gt;&lt;wsp:rsid wsp:val=&quot;009E39D8&quot;/&gt;&lt;wsp:rsid wsp:val=&quot;009E3E6E&quot;/&gt;&lt;wsp:rsid wsp:val=&quot;009E4120&quot;/&gt;&lt;wsp:rsid wsp:val=&quot;009E4133&quot;/&gt;&lt;wsp:rsid wsp:val=&quot;009E45D5&quot;/&gt;&lt;wsp:rsid wsp:val=&quot;009E479C&quot;/&gt;&lt;wsp:rsid wsp:val=&quot;009E4B70&quot;/&gt;&lt;wsp:rsid wsp:val=&quot;009E4E35&quot;/&gt;&lt;wsp:rsid wsp:val=&quot;009E5254&quot;/&gt;&lt;wsp:rsid wsp:val=&quot;009E5358&quot;/&gt;&lt;wsp:rsid wsp:val=&quot;009E53C5&quot;/&gt;&lt;wsp:rsid wsp:val=&quot;009E5527&quot;/&gt;&lt;wsp:rsid wsp:val=&quot;009E5C63&quot;/&gt;&lt;wsp:rsid wsp:val=&quot;009E6F86&quot;/&gt;&lt;wsp:rsid wsp:val=&quot;009E710B&quot;/&gt;&lt;wsp:rsid wsp:val=&quot;009E733E&quot;/&gt;&lt;wsp:rsid wsp:val=&quot;009E79D8&quot;/&gt;&lt;wsp:rsid wsp:val=&quot;009F0144&quot;/&gt;&lt;wsp:rsid wsp:val=&quot;009F0E0F&quot;/&gt;&lt;wsp:rsid wsp:val=&quot;009F0E83&quot;/&gt;&lt;wsp:rsid wsp:val=&quot;009F0F3A&quot;/&gt;&lt;wsp:rsid wsp:val=&quot;009F13FC&quot;/&gt;&lt;wsp:rsid wsp:val=&quot;009F17BC&quot;/&gt;&lt;wsp:rsid wsp:val=&quot;009F25F3&quot;/&gt;&lt;wsp:rsid wsp:val=&quot;009F3815&quot;/&gt;&lt;wsp:rsid wsp:val=&quot;009F4159&quot;/&gt;&lt;wsp:rsid wsp:val=&quot;009F43D8&quot;/&gt;&lt;wsp:rsid wsp:val=&quot;009F44F0&quot;/&gt;&lt;wsp:rsid wsp:val=&quot;009F4B3D&quot;/&gt;&lt;wsp:rsid wsp:val=&quot;009F5601&quot;/&gt;&lt;wsp:rsid wsp:val=&quot;009F5B4F&quot;/&gt;&lt;wsp:rsid wsp:val=&quot;009F5C88&quot;/&gt;&lt;wsp:rsid wsp:val=&quot;009F66BE&quot;/&gt;&lt;wsp:rsid wsp:val=&quot;009F713D&quot;/&gt;&lt;wsp:rsid wsp:val=&quot;009F7A2F&quot;/&gt;&lt;wsp:rsid wsp:val=&quot;009F7E10&quot;/&gt;&lt;wsp:rsid wsp:val=&quot;00A00E9C&quot;/&gt;&lt;wsp:rsid wsp:val=&quot;00A01227&quot;/&gt;&lt;wsp:rsid wsp:val=&quot;00A013D2&quot;/&gt;&lt;wsp:rsid wsp:val=&quot;00A01D49&quot;/&gt;&lt;wsp:rsid wsp:val=&quot;00A029C6&quot;/&gt;&lt;wsp:rsid wsp:val=&quot;00A03119&quot;/&gt;&lt;wsp:rsid wsp:val=&quot;00A03766&quot;/&gt;&lt;wsp:rsid wsp:val=&quot;00A03A5C&quot;/&gt;&lt;wsp:rsid wsp:val=&quot;00A03B3E&quot;/&gt;&lt;wsp:rsid wsp:val=&quot;00A04180&quot;/&gt;&lt;wsp:rsid wsp:val=&quot;00A04269&quot;/&gt;&lt;wsp:rsid wsp:val=&quot;00A04555&quot;/&gt;&lt;wsp:rsid wsp:val=&quot;00A04BCD&quot;/&gt;&lt;wsp:rsid wsp:val=&quot;00A05494&quot;/&gt;&lt;wsp:rsid wsp:val=&quot;00A05542&quot;/&gt;&lt;wsp:rsid wsp:val=&quot;00A05E45&quot;/&gt;&lt;wsp:rsid wsp:val=&quot;00A06DF7&quot;/&gt;&lt;wsp:rsid wsp:val=&quot;00A07250&quot;/&gt;&lt;wsp:rsid wsp:val=&quot;00A074E5&quot;/&gt;&lt;wsp:rsid wsp:val=&quot;00A101C9&quot;/&gt;&lt;wsp:rsid wsp:val=&quot;00A10378&quot;/&gt;&lt;wsp:rsid wsp:val=&quot;00A106E6&quot;/&gt;&lt;wsp:rsid wsp:val=&quot;00A10747&quot;/&gt;&lt;wsp:rsid wsp:val=&quot;00A10E53&quot;/&gt;&lt;wsp:rsid wsp:val=&quot;00A10E9A&quot;/&gt;&lt;wsp:rsid wsp:val=&quot;00A112A1&quot;/&gt;&lt;wsp:rsid wsp:val=&quot;00A114A6&quot;/&gt;&lt;wsp:rsid wsp:val=&quot;00A117D2&quot;/&gt;&lt;wsp:rsid wsp:val=&quot;00A12B87&quot;/&gt;&lt;wsp:rsid wsp:val=&quot;00A12B97&quot;/&gt;&lt;wsp:rsid wsp:val=&quot;00A12F76&quot;/&gt;&lt;wsp:rsid wsp:val=&quot;00A13059&quot;/&gt;&lt;wsp:rsid wsp:val=&quot;00A13120&quot;/&gt;&lt;wsp:rsid wsp:val=&quot;00A13B3D&quot;/&gt;&lt;wsp:rsid wsp:val=&quot;00A13D22&quot;/&gt;&lt;wsp:rsid wsp:val=&quot;00A13DFE&quot;/&gt;&lt;wsp:rsid wsp:val=&quot;00A141DF&quot;/&gt;&lt;wsp:rsid wsp:val=&quot;00A147D2&quot;/&gt;&lt;wsp:rsid wsp:val=&quot;00A14B46&quot;/&gt;&lt;wsp:rsid wsp:val=&quot;00A14C76&quot;/&gt;&lt;wsp:rsid wsp:val=&quot;00A15220&quot;/&gt;&lt;wsp:rsid wsp:val=&quot;00A1590A&quot;/&gt;&lt;wsp:rsid wsp:val=&quot;00A160F1&quot;/&gt;&lt;wsp:rsid wsp:val=&quot;00A1661F&quot;/&gt;&lt;wsp:rsid wsp:val=&quot;00A177D9&quot;/&gt;&lt;wsp:rsid wsp:val=&quot;00A203BE&quot;/&gt;&lt;wsp:rsid wsp:val=&quot;00A20F72&quot;/&gt;&lt;wsp:rsid wsp:val=&quot;00A21A08&quot;/&gt;&lt;wsp:rsid wsp:val=&quot;00A21C73&quot;/&gt;&lt;wsp:rsid wsp:val=&quot;00A22386&quot;/&gt;&lt;wsp:rsid wsp:val=&quot;00A226B7&quot;/&gt;&lt;wsp:rsid wsp:val=&quot;00A22972&quot;/&gt;&lt;wsp:rsid wsp:val=&quot;00A22EFA&quot;/&gt;&lt;wsp:rsid wsp:val=&quot;00A2382C&quot;/&gt;&lt;wsp:rsid wsp:val=&quot;00A23CCB&quot;/&gt;&lt;wsp:rsid wsp:val=&quot;00A2430F&quot;/&gt;&lt;wsp:rsid wsp:val=&quot;00A244B4&quot;/&gt;&lt;wsp:rsid wsp:val=&quot;00A245B7&quot;/&gt;&lt;wsp:rsid wsp:val=&quot;00A2533D&quot;/&gt;&lt;wsp:rsid wsp:val=&quot;00A25971&quot;/&gt;&lt;wsp:rsid wsp:val=&quot;00A25ABB&quot;/&gt;&lt;wsp:rsid wsp:val=&quot;00A25B8E&quot;/&gt;&lt;wsp:rsid wsp:val=&quot;00A26744&quot;/&gt;&lt;wsp:rsid wsp:val=&quot;00A272CB&quot;/&gt;&lt;wsp:rsid wsp:val=&quot;00A2788F&quot;/&gt;&lt;wsp:rsid wsp:val=&quot;00A27C46&quot;/&gt;&lt;wsp:rsid wsp:val=&quot;00A30672&quot;/&gt;&lt;wsp:rsid wsp:val=&quot;00A30E7E&quot;/&gt;&lt;wsp:rsid wsp:val=&quot;00A30FCC&quot;/&gt;&lt;wsp:rsid wsp:val=&quot;00A311C5&quot;/&gt;&lt;wsp:rsid wsp:val=&quot;00A314BE&quot;/&gt;&lt;wsp:rsid wsp:val=&quot;00A31728&quot;/&gt;&lt;wsp:rsid wsp:val=&quot;00A31E7E&quot;/&gt;&lt;wsp:rsid wsp:val=&quot;00A32247&quot;/&gt;&lt;wsp:rsid wsp:val=&quot;00A335FA&quot;/&gt;&lt;wsp:rsid wsp:val=&quot;00A340A7&quot;/&gt;&lt;wsp:rsid wsp:val=&quot;00A3478B&quot;/&gt;&lt;wsp:rsid wsp:val=&quot;00A34A3E&quot;/&gt;&lt;wsp:rsid wsp:val=&quot;00A35069&quot;/&gt;&lt;wsp:rsid wsp:val=&quot;00A3572F&quot;/&gt;&lt;wsp:rsid wsp:val=&quot;00A35819&quot;/&gt;&lt;wsp:rsid wsp:val=&quot;00A35F7A&quot;/&gt;&lt;wsp:rsid wsp:val=&quot;00A3628A&quot;/&gt;&lt;wsp:rsid wsp:val=&quot;00A36306&quot;/&gt;&lt;wsp:rsid wsp:val=&quot;00A36A2E&quot;/&gt;&lt;wsp:rsid wsp:val=&quot;00A36CF3&quot;/&gt;&lt;wsp:rsid wsp:val=&quot;00A37277&quot;/&gt;&lt;wsp:rsid wsp:val=&quot;00A37430&quot;/&gt;&lt;wsp:rsid wsp:val=&quot;00A37CAA&quot;/&gt;&lt;wsp:rsid wsp:val=&quot;00A37CBF&quot;/&gt;&lt;wsp:rsid wsp:val=&quot;00A37E90&quot;/&gt;&lt;wsp:rsid wsp:val=&quot;00A37FC6&quot;/&gt;&lt;wsp:rsid wsp:val=&quot;00A40423&quot;/&gt;&lt;wsp:rsid wsp:val=&quot;00A40A1B&quot;/&gt;&lt;wsp:rsid wsp:val=&quot;00A40A4B&quot;/&gt;&lt;wsp:rsid wsp:val=&quot;00A40F0C&quot;/&gt;&lt;wsp:rsid wsp:val=&quot;00A41DFF&quot;/&gt;&lt;wsp:rsid wsp:val=&quot;00A41E2F&quot;/&gt;&lt;wsp:rsid wsp:val=&quot;00A420BB&quot;/&gt;&lt;wsp:rsid wsp:val=&quot;00A42CE6&quot;/&gt;&lt;wsp:rsid wsp:val=&quot;00A4375C&quot;/&gt;&lt;wsp:rsid wsp:val=&quot;00A4380B&quot;/&gt;&lt;wsp:rsid wsp:val=&quot;00A44DFB&quot;/&gt;&lt;wsp:rsid wsp:val=&quot;00A451C1&quot;/&gt;&lt;wsp:rsid wsp:val=&quot;00A45471&quot;/&gt;&lt;wsp:rsid wsp:val=&quot;00A45C98&quot;/&gt;&lt;wsp:rsid wsp:val=&quot;00A45FA8&quot;/&gt;&lt;wsp:rsid wsp:val=&quot;00A4648F&quot;/&gt;&lt;wsp:rsid wsp:val=&quot;00A46629&quot;/&gt;&lt;wsp:rsid wsp:val=&quot;00A466EB&quot;/&gt;&lt;wsp:rsid wsp:val=&quot;00A4696E&quot;/&gt;&lt;wsp:rsid wsp:val=&quot;00A47192&quot;/&gt;&lt;wsp:rsid wsp:val=&quot;00A50270&quot;/&gt;&lt;wsp:rsid wsp:val=&quot;00A50478&quot;/&gt;&lt;wsp:rsid wsp:val=&quot;00A505DD&quot;/&gt;&lt;wsp:rsid wsp:val=&quot;00A5095D&quot;/&gt;&lt;wsp:rsid wsp:val=&quot;00A50A0E&quot;/&gt;&lt;wsp:rsid wsp:val=&quot;00A50E34&quot;/&gt;&lt;wsp:rsid wsp:val=&quot;00A513E6&quot;/&gt;&lt;wsp:rsid wsp:val=&quot;00A51C37&quot;/&gt;&lt;wsp:rsid wsp:val=&quot;00A520AC&quot;/&gt;&lt;wsp:rsid wsp:val=&quot;00A528E9&quot;/&gt;&lt;wsp:rsid wsp:val=&quot;00A52AAD&quot;/&gt;&lt;wsp:rsid wsp:val=&quot;00A52D92&quot;/&gt;&lt;wsp:rsid wsp:val=&quot;00A531D4&quot;/&gt;&lt;wsp:rsid wsp:val=&quot;00A53F2D&quot;/&gt;&lt;wsp:rsid wsp:val=&quot;00A54342&quot;/&gt;&lt;wsp:rsid wsp:val=&quot;00A54C65&quot;/&gt;&lt;wsp:rsid wsp:val=&quot;00A550AD&quot;/&gt;&lt;wsp:rsid wsp:val=&quot;00A555EF&quot;/&gt;&lt;wsp:rsid wsp:val=&quot;00A55C8C&quot;/&gt;&lt;wsp:rsid wsp:val=&quot;00A56835&quot;/&gt;&lt;wsp:rsid wsp:val=&quot;00A56AC1&quot;/&gt;&lt;wsp:rsid wsp:val=&quot;00A56CAE&quot;/&gt;&lt;wsp:rsid wsp:val=&quot;00A5725B&quot;/&gt;&lt;wsp:rsid wsp:val=&quot;00A5793B&quot;/&gt;&lt;wsp:rsid wsp:val=&quot;00A6006C&quot;/&gt;&lt;wsp:rsid wsp:val=&quot;00A60C14&quot;/&gt;&lt;wsp:rsid wsp:val=&quot;00A61308&quot;/&gt;&lt;wsp:rsid wsp:val=&quot;00A620EE&quot;/&gt;&lt;wsp:rsid wsp:val=&quot;00A62366&quot;/&gt;&lt;wsp:rsid wsp:val=&quot;00A62369&quot;/&gt;&lt;wsp:rsid wsp:val=&quot;00A6244A&quot;/&gt;&lt;wsp:rsid wsp:val=&quot;00A6269E&quot;/&gt;&lt;wsp:rsid wsp:val=&quot;00A6275D&quot;/&gt;&lt;wsp:rsid wsp:val=&quot;00A62E41&quot;/&gt;&lt;wsp:rsid wsp:val=&quot;00A6323C&quot;/&gt;&lt;wsp:rsid wsp:val=&quot;00A63D8D&quot;/&gt;&lt;wsp:rsid wsp:val=&quot;00A64C65&quot;/&gt;&lt;wsp:rsid wsp:val=&quot;00A65100&quot;/&gt;&lt;wsp:rsid wsp:val=&quot;00A65219&quot;/&gt;&lt;wsp:rsid wsp:val=&quot;00A65D00&quot;/&gt;&lt;wsp:rsid wsp:val=&quot;00A65FBF&quot;/&gt;&lt;wsp:rsid wsp:val=&quot;00A66231&quot;/&gt;&lt;wsp:rsid wsp:val=&quot;00A666C5&quot;/&gt;&lt;wsp:rsid wsp:val=&quot;00A66FA4&quot;/&gt;&lt;wsp:rsid wsp:val=&quot;00A67608&quot;/&gt;&lt;wsp:rsid wsp:val=&quot;00A67B15&quot;/&gt;&lt;wsp:rsid wsp:val=&quot;00A67C72&quot;/&gt;&lt;wsp:rsid wsp:val=&quot;00A67E45&quot;/&gt;&lt;wsp:rsid wsp:val=&quot;00A70016&quot;/&gt;&lt;wsp:rsid wsp:val=&quot;00A701A4&quot;/&gt;&lt;wsp:rsid wsp:val=&quot;00A701E5&quot;/&gt;&lt;wsp:rsid wsp:val=&quot;00A701E8&quot;/&gt;&lt;wsp:rsid wsp:val=&quot;00A707CB&quot;/&gt;&lt;wsp:rsid wsp:val=&quot;00A70A41&quot;/&gt;&lt;wsp:rsid wsp:val=&quot;00A70B3F&quot;/&gt;&lt;wsp:rsid wsp:val=&quot;00A70E4C&quot;/&gt;&lt;wsp:rsid wsp:val=&quot;00A71C63&quot;/&gt;&lt;wsp:rsid wsp:val=&quot;00A723C5&quot;/&gt;&lt;wsp:rsid wsp:val=&quot;00A725FF&quot;/&gt;&lt;wsp:rsid wsp:val=&quot;00A7261E&quot;/&gt;&lt;wsp:rsid wsp:val=&quot;00A727F2&quot;/&gt;&lt;wsp:rsid wsp:val=&quot;00A738EF&quot;/&gt;&lt;wsp:rsid wsp:val=&quot;00A73E43&quot;/&gt;&lt;wsp:rsid wsp:val=&quot;00A73F2A&quot;/&gt;&lt;wsp:rsid wsp:val=&quot;00A747DD&quot;/&gt;&lt;wsp:rsid wsp:val=&quot;00A74DE4&quot;/&gt;&lt;wsp:rsid wsp:val=&quot;00A75969&quot;/&gt;&lt;wsp:rsid wsp:val=&quot;00A75EE1&quot;/&gt;&lt;wsp:rsid wsp:val=&quot;00A76F89&quot;/&gt;&lt;wsp:rsid wsp:val=&quot;00A7763B&quot;/&gt;&lt;wsp:rsid wsp:val=&quot;00A7768E&quot;/&gt;&lt;wsp:rsid wsp:val=&quot;00A7769A&quot;/&gt;&lt;wsp:rsid wsp:val=&quot;00A77785&quot;/&gt;&lt;wsp:rsid wsp:val=&quot;00A77F49&quot;/&gt;&lt;wsp:rsid wsp:val=&quot;00A808DC&quot;/&gt;&lt;wsp:rsid wsp:val=&quot;00A8138D&quot;/&gt;&lt;wsp:rsid wsp:val=&quot;00A817CB&quot;/&gt;&lt;wsp:rsid wsp:val=&quot;00A81AF9&quot;/&gt;&lt;wsp:rsid wsp:val=&quot;00A82379&quot;/&gt;&lt;wsp:rsid wsp:val=&quot;00A82A13&quot;/&gt;&lt;wsp:rsid wsp:val=&quot;00A83381&quot;/&gt;&lt;wsp:rsid wsp:val=&quot;00A83726&quot;/&gt;&lt;wsp:rsid wsp:val=&quot;00A837BC&quot;/&gt;&lt;wsp:rsid wsp:val=&quot;00A8396A&quot;/&gt;&lt;wsp:rsid wsp:val=&quot;00A83EFC&quot;/&gt;&lt;wsp:rsid wsp:val=&quot;00A841D9&quot;/&gt;&lt;wsp:rsid wsp:val=&quot;00A8461C&quot;/&gt;&lt;wsp:rsid wsp:val=&quot;00A84CA2&quot;/&gt;&lt;wsp:rsid wsp:val=&quot;00A84E62&quot;/&gt;&lt;wsp:rsid wsp:val=&quot;00A85201&quot;/&gt;&lt;wsp:rsid wsp:val=&quot;00A8530B&quot;/&gt;&lt;wsp:rsid wsp:val=&quot;00A85A3B&quot;/&gt;&lt;wsp:rsid wsp:val=&quot;00A85AC0&quot;/&gt;&lt;wsp:rsid wsp:val=&quot;00A86973&quot;/&gt;&lt;wsp:rsid wsp:val=&quot;00A870B7&quot;/&gt;&lt;wsp:rsid wsp:val=&quot;00A876B0&quot;/&gt;&lt;wsp:rsid wsp:val=&quot;00A879BE&quot;/&gt;&lt;wsp:rsid wsp:val=&quot;00A87E15&quot;/&gt;&lt;wsp:rsid wsp:val=&quot;00A87FF2&quot;/&gt;&lt;wsp:rsid wsp:val=&quot;00A90DF1&quot;/&gt;&lt;wsp:rsid wsp:val=&quot;00A913E7&quot;/&gt;&lt;wsp:rsid wsp:val=&quot;00A91623&quot;/&gt;&lt;wsp:rsid wsp:val=&quot;00A91791&quot;/&gt;&lt;wsp:rsid wsp:val=&quot;00A919BB&quot;/&gt;&lt;wsp:rsid wsp:val=&quot;00A91A23&quot;/&gt;&lt;wsp:rsid wsp:val=&quot;00A928B4&quot;/&gt;&lt;wsp:rsid wsp:val=&quot;00A92C55&quot;/&gt;&lt;wsp:rsid wsp:val=&quot;00A9397C&quot;/&gt;&lt;wsp:rsid wsp:val=&quot;00A93DDD&quot;/&gt;&lt;wsp:rsid wsp:val=&quot;00A93FCE&quot;/&gt;&lt;wsp:rsid wsp:val=&quot;00A94085&quot;/&gt;&lt;wsp:rsid wsp:val=&quot;00A9463E&quot;/&gt;&lt;wsp:rsid wsp:val=&quot;00A9479F&quot;/&gt;&lt;wsp:rsid wsp:val=&quot;00A94E49&quot;/&gt;&lt;wsp:rsid wsp:val=&quot;00A95687&quot;/&gt;&lt;wsp:rsid wsp:val=&quot;00A958C8&quot;/&gt;&lt;wsp:rsid wsp:val=&quot;00A96781&quot;/&gt;&lt;wsp:rsid wsp:val=&quot;00A9717C&quot;/&gt;&lt;wsp:rsid wsp:val=&quot;00A977D1&quot;/&gt;&lt;wsp:rsid wsp:val=&quot;00A977DA&quot;/&gt;&lt;wsp:rsid wsp:val=&quot;00A97A17&quot;/&gt;&lt;wsp:rsid wsp:val=&quot;00A97C90&quot;/&gt;&lt;wsp:rsid wsp:val=&quot;00AA027B&quot;/&gt;&lt;wsp:rsid wsp:val=&quot;00AA0C45&quot;/&gt;&lt;wsp:rsid wsp:val=&quot;00AA0EC3&quot;/&gt;&lt;wsp:rsid wsp:val=&quot;00AA17C8&quot;/&gt;&lt;wsp:rsid wsp:val=&quot;00AA18AA&quot;/&gt;&lt;wsp:rsid wsp:val=&quot;00AA1961&quot;/&gt;&lt;wsp:rsid wsp:val=&quot;00AA20F1&quot;/&gt;&lt;wsp:rsid wsp:val=&quot;00AA217E&quot;/&gt;&lt;wsp:rsid wsp:val=&quot;00AA2423&quot;/&gt;&lt;wsp:rsid wsp:val=&quot;00AA26C1&quot;/&gt;&lt;wsp:rsid wsp:val=&quot;00AA3B30&quot;/&gt;&lt;wsp:rsid wsp:val=&quot;00AA4173&quot;/&gt;&lt;wsp:rsid wsp:val=&quot;00AA42E8&quot;/&gt;&lt;wsp:rsid wsp:val=&quot;00AA473F&quot;/&gt;&lt;wsp:rsid wsp:val=&quot;00AA4ACC&quot;/&gt;&lt;wsp:rsid wsp:val=&quot;00AA50DF&quot;/&gt;&lt;wsp:rsid wsp:val=&quot;00AA5115&quot;/&gt;&lt;wsp:rsid wsp:val=&quot;00AA59E1&quot;/&gt;&lt;wsp:rsid wsp:val=&quot;00AA5E96&quot;/&gt;&lt;wsp:rsid wsp:val=&quot;00AA6124&quot;/&gt;&lt;wsp:rsid wsp:val=&quot;00AA6144&quot;/&gt;&lt;wsp:rsid wsp:val=&quot;00AA6913&quot;/&gt;&lt;wsp:rsid wsp:val=&quot;00AA6BEC&quot;/&gt;&lt;wsp:rsid wsp:val=&quot;00AA7561&quot;/&gt;&lt;wsp:rsid wsp:val=&quot;00AA7801&quot;/&gt;&lt;wsp:rsid wsp:val=&quot;00AA78D1&quot;/&gt;&lt;wsp:rsid wsp:val=&quot;00AA7A27&quot;/&gt;&lt;wsp:rsid wsp:val=&quot;00AB07EB&quot;/&gt;&lt;wsp:rsid wsp:val=&quot;00AB082F&quot;/&gt;&lt;wsp:rsid wsp:val=&quot;00AB0EFA&quot;/&gt;&lt;wsp:rsid wsp:val=&quot;00AB0F1C&quot;/&gt;&lt;wsp:rsid wsp:val=&quot;00AB1CF3&quot;/&gt;&lt;wsp:rsid wsp:val=&quot;00AB21D9&quot;/&gt;&lt;wsp:rsid wsp:val=&quot;00AB3137&quot;/&gt;&lt;wsp:rsid wsp:val=&quot;00AB3505&quot;/&gt;&lt;wsp:rsid wsp:val=&quot;00AB3997&quot;/&gt;&lt;wsp:rsid wsp:val=&quot;00AB42F6&quot;/&gt;&lt;wsp:rsid wsp:val=&quot;00AB4466&quot;/&gt;&lt;wsp:rsid wsp:val=&quot;00AB57B1&quot;/&gt;&lt;wsp:rsid wsp:val=&quot;00AB5A5A&quot;/&gt;&lt;wsp:rsid wsp:val=&quot;00AB5E1D&quot;/&gt;&lt;wsp:rsid wsp:val=&quot;00AB626A&quot;/&gt;&lt;wsp:rsid wsp:val=&quot;00AB6301&quot;/&gt;&lt;wsp:rsid wsp:val=&quot;00AB6AFF&quot;/&gt;&lt;wsp:rsid wsp:val=&quot;00AB6E3F&quot;/&gt;&lt;wsp:rsid wsp:val=&quot;00AB7711&quot;/&gt;&lt;wsp:rsid wsp:val=&quot;00AB7C2C&quot;/&gt;&lt;wsp:rsid wsp:val=&quot;00AC0342&quot;/&gt;&lt;wsp:rsid wsp:val=&quot;00AC0D9B&quot;/&gt;&lt;wsp:rsid wsp:val=&quot;00AC1169&quot;/&gt;&lt;wsp:rsid wsp:val=&quot;00AC18A1&quot;/&gt;&lt;wsp:rsid wsp:val=&quot;00AC196E&quot;/&gt;&lt;wsp:rsid wsp:val=&quot;00AC1C74&quot;/&gt;&lt;wsp:rsid wsp:val=&quot;00AC200E&quot;/&gt;&lt;wsp:rsid wsp:val=&quot;00AC2363&quot;/&gt;&lt;wsp:rsid wsp:val=&quot;00AC2B42&quot;/&gt;&lt;wsp:rsid wsp:val=&quot;00AC3DE3&quot;/&gt;&lt;wsp:rsid wsp:val=&quot;00AC41DF&quot;/&gt;&lt;wsp:rsid wsp:val=&quot;00AC466F&quot;/&gt;&lt;wsp:rsid wsp:val=&quot;00AC4EB7&quot;/&gt;&lt;wsp:rsid wsp:val=&quot;00AC5CC6&quot;/&gt;&lt;wsp:rsid wsp:val=&quot;00AC64B9&quot;/&gt;&lt;wsp:rsid wsp:val=&quot;00AC661A&quot;/&gt;&lt;wsp:rsid wsp:val=&quot;00AC6848&quot;/&gt;&lt;wsp:rsid wsp:val=&quot;00AC6AEF&quot;/&gt;&lt;wsp:rsid wsp:val=&quot;00AC6B59&quot;/&gt;&lt;wsp:rsid wsp:val=&quot;00AC6F21&quot;/&gt;&lt;wsp:rsid wsp:val=&quot;00AC7DC3&quot;/&gt;&lt;wsp:rsid wsp:val=&quot;00AD02C5&quot;/&gt;&lt;wsp:rsid wsp:val=&quot;00AD0D72&quot;/&gt;&lt;wsp:rsid wsp:val=&quot;00AD125B&quot;/&gt;&lt;wsp:rsid wsp:val=&quot;00AD14EF&quot;/&gt;&lt;wsp:rsid wsp:val=&quot;00AD17B6&quot;/&gt;&lt;wsp:rsid wsp:val=&quot;00AD17EF&quot;/&gt;&lt;wsp:rsid wsp:val=&quot;00AD1994&quot;/&gt;&lt;wsp:rsid wsp:val=&quot;00AD1D84&quot;/&gt;&lt;wsp:rsid wsp:val=&quot;00AD1E67&quot;/&gt;&lt;wsp:rsid wsp:val=&quot;00AD2064&quot;/&gt;&lt;wsp:rsid wsp:val=&quot;00AD210A&quot;/&gt;&lt;wsp:rsid wsp:val=&quot;00AD2948&quot;/&gt;&lt;wsp:rsid wsp:val=&quot;00AD2B25&quot;/&gt;&lt;wsp:rsid wsp:val=&quot;00AD2CAF&quot;/&gt;&lt;wsp:rsid wsp:val=&quot;00AD33FC&quot;/&gt;&lt;wsp:rsid wsp:val=&quot;00AD3701&quot;/&gt;&lt;wsp:rsid wsp:val=&quot;00AD38AA&quot;/&gt;&lt;wsp:rsid wsp:val=&quot;00AD38C9&quot;/&gt;&lt;wsp:rsid wsp:val=&quot;00AD3B3F&quot;/&gt;&lt;wsp:rsid wsp:val=&quot;00AD3C69&quot;/&gt;&lt;wsp:rsid wsp:val=&quot;00AD3DBA&quot;/&gt;&lt;wsp:rsid wsp:val=&quot;00AD4075&quot;/&gt;&lt;wsp:rsid wsp:val=&quot;00AD4889&quot;/&gt;&lt;wsp:rsid wsp:val=&quot;00AD4B5E&quot;/&gt;&lt;wsp:rsid wsp:val=&quot;00AD4E05&quot;/&gt;&lt;wsp:rsid wsp:val=&quot;00AD5114&quot;/&gt;&lt;wsp:rsid wsp:val=&quot;00AD54C8&quot;/&gt;&lt;wsp:rsid wsp:val=&quot;00AD596A&quot;/&gt;&lt;wsp:rsid wsp:val=&quot;00AD59BC&quot;/&gt;&lt;wsp:rsid wsp:val=&quot;00AD71ED&quot;/&gt;&lt;wsp:rsid wsp:val=&quot;00AD7ABC&quot;/&gt;&lt;wsp:rsid wsp:val=&quot;00AD7D01&quot;/&gt;&lt;wsp:rsid wsp:val=&quot;00AE00C9&quot;/&gt;&lt;wsp:rsid wsp:val=&quot;00AE0ACA&quot;/&gt;&lt;wsp:rsid wsp:val=&quot;00AE0BD5&quot;/&gt;&lt;wsp:rsid wsp:val=&quot;00AE1218&quot;/&gt;&lt;wsp:rsid wsp:val=&quot;00AE16B0&quot;/&gt;&lt;wsp:rsid wsp:val=&quot;00AE1BA1&quot;/&gt;&lt;wsp:rsid wsp:val=&quot;00AE2685&quot;/&gt;&lt;wsp:rsid wsp:val=&quot;00AE3080&quot;/&gt;&lt;wsp:rsid wsp:val=&quot;00AE3C79&quot;/&gt;&lt;wsp:rsid wsp:val=&quot;00AE46EC&quot;/&gt;&lt;wsp:rsid wsp:val=&quot;00AE474B&quot;/&gt;&lt;wsp:rsid wsp:val=&quot;00AE489B&quot;/&gt;&lt;wsp:rsid wsp:val=&quot;00AE5AF8&quot;/&gt;&lt;wsp:rsid wsp:val=&quot;00AE70DC&quot;/&gt;&lt;wsp:rsid wsp:val=&quot;00AE75B9&quot;/&gt;&lt;wsp:rsid wsp:val=&quot;00AE78A5&quot;/&gt;&lt;wsp:rsid wsp:val=&quot;00AE78C2&quot;/&gt;&lt;wsp:rsid wsp:val=&quot;00AE7C33&quot;/&gt;&lt;wsp:rsid wsp:val=&quot;00AE7FA1&quot;/&gt;&lt;wsp:rsid wsp:val=&quot;00AF0246&quot;/&gt;&lt;wsp:rsid wsp:val=&quot;00AF0FF8&quot;/&gt;&lt;wsp:rsid wsp:val=&quot;00AF119C&quot;/&gt;&lt;wsp:rsid wsp:val=&quot;00AF11B1&quot;/&gt;&lt;wsp:rsid wsp:val=&quot;00AF1323&quot;/&gt;&lt;wsp:rsid wsp:val=&quot;00AF1E16&quot;/&gt;&lt;wsp:rsid wsp:val=&quot;00AF245C&quot;/&gt;&lt;wsp:rsid wsp:val=&quot;00AF250C&quot;/&gt;&lt;wsp:rsid wsp:val=&quot;00AF2839&quot;/&gt;&lt;wsp:rsid wsp:val=&quot;00AF30B5&quot;/&gt;&lt;wsp:rsid wsp:val=&quot;00AF375C&quot;/&gt;&lt;wsp:rsid wsp:val=&quot;00AF3802&quot;/&gt;&lt;wsp:rsid wsp:val=&quot;00AF3819&quot;/&gt;&lt;wsp:rsid wsp:val=&quot;00AF3A61&quot;/&gt;&lt;wsp:rsid wsp:val=&quot;00AF40B5&quot;/&gt;&lt;wsp:rsid wsp:val=&quot;00AF4253&quot;/&gt;&lt;wsp:rsid wsp:val=&quot;00AF444F&quot;/&gt;&lt;wsp:rsid wsp:val=&quot;00AF4B40&quot;/&gt;&lt;wsp:rsid wsp:val=&quot;00AF4B60&quot;/&gt;&lt;wsp:rsid wsp:val=&quot;00AF4FF4&quot;/&gt;&lt;wsp:rsid wsp:val=&quot;00AF5D32&quot;/&gt;&lt;wsp:rsid wsp:val=&quot;00AF6038&quot;/&gt;&lt;wsp:rsid wsp:val=&quot;00AF6505&quot;/&gt;&lt;wsp:rsid wsp:val=&quot;00AF653B&quot;/&gt;&lt;wsp:rsid wsp:val=&quot;00AF6861&quot;/&gt;&lt;wsp:rsid wsp:val=&quot;00AF72AB&quot;/&gt;&lt;wsp:rsid wsp:val=&quot;00AF7A38&quot;/&gt;&lt;wsp:rsid wsp:val=&quot;00AF7CA3&quot;/&gt;&lt;wsp:rsid wsp:val=&quot;00B006B3&quot;/&gt;&lt;wsp:rsid wsp:val=&quot;00B00948&quot;/&gt;&lt;wsp:rsid wsp:val=&quot;00B00B04&quot;/&gt;&lt;wsp:rsid wsp:val=&quot;00B00CFC&quot;/&gt;&lt;wsp:rsid wsp:val=&quot;00B012DE&quot;/&gt;&lt;wsp:rsid wsp:val=&quot;00B0186F&quot;/&gt;&lt;wsp:rsid wsp:val=&quot;00B020D6&quot;/&gt;&lt;wsp:rsid wsp:val=&quot;00B02146&quot;/&gt;&lt;wsp:rsid wsp:val=&quot;00B0214F&quot;/&gt;&lt;wsp:rsid wsp:val=&quot;00B02718&quot;/&gt;&lt;wsp:rsid wsp:val=&quot;00B02CED&quot;/&gt;&lt;wsp:rsid wsp:val=&quot;00B031FD&quot;/&gt;&lt;wsp:rsid wsp:val=&quot;00B03270&quot;/&gt;&lt;wsp:rsid wsp:val=&quot;00B03BE3&quot;/&gt;&lt;wsp:rsid wsp:val=&quot;00B040F7&quot;/&gt;&lt;wsp:rsid wsp:val=&quot;00B046D2&quot;/&gt;&lt;wsp:rsid wsp:val=&quot;00B056AC&quot;/&gt;&lt;wsp:rsid wsp:val=&quot;00B05CD4&quot;/&gt;&lt;wsp:rsid wsp:val=&quot;00B06B02&quot;/&gt;&lt;wsp:rsid wsp:val=&quot;00B06F60&quot;/&gt;&lt;wsp:rsid wsp:val=&quot;00B07586&quot;/&gt;&lt;wsp:rsid wsp:val=&quot;00B07684&quot;/&gt;&lt;wsp:rsid wsp:val=&quot;00B07809&quot;/&gt;&lt;wsp:rsid wsp:val=&quot;00B07A1B&quot;/&gt;&lt;wsp:rsid wsp:val=&quot;00B103D6&quot;/&gt;&lt;wsp:rsid wsp:val=&quot;00B10CE7&quot;/&gt;&lt;wsp:rsid wsp:val=&quot;00B10F37&quot;/&gt;&lt;wsp:rsid wsp:val=&quot;00B11051&quot;/&gt;&lt;wsp:rsid wsp:val=&quot;00B11A0F&quot;/&gt;&lt;wsp:rsid wsp:val=&quot;00B11A3C&quot;/&gt;&lt;wsp:rsid wsp:val=&quot;00B11D1E&quot;/&gt;&lt;wsp:rsid wsp:val=&quot;00B11F4A&quot;/&gt;&lt;wsp:rsid wsp:val=&quot;00B1255D&quot;/&gt;&lt;wsp:rsid wsp:val=&quot;00B13A8E&quot;/&gt;&lt;wsp:rsid wsp:val=&quot;00B15971&quot;/&gt;&lt;wsp:rsid wsp:val=&quot;00B15AB3&quot;/&gt;&lt;wsp:rsid wsp:val=&quot;00B15F65&quot;/&gt;&lt;wsp:rsid wsp:val=&quot;00B166DC&quot;/&gt;&lt;wsp:rsid wsp:val=&quot;00B168B1&quot;/&gt;&lt;wsp:rsid wsp:val=&quot;00B17351&quot;/&gt;&lt;wsp:rsid wsp:val=&quot;00B17D72&quot;/&gt;&lt;wsp:rsid wsp:val=&quot;00B217F5&quot;/&gt;&lt;wsp:rsid wsp:val=&quot;00B225D9&quot;/&gt;&lt;wsp:rsid wsp:val=&quot;00B22B5E&quot;/&gt;&lt;wsp:rsid wsp:val=&quot;00B234A3&quot;/&gt;&lt;wsp:rsid wsp:val=&quot;00B23772&quot;/&gt;&lt;wsp:rsid wsp:val=&quot;00B237A0&quot;/&gt;&lt;wsp:rsid wsp:val=&quot;00B23829&quot;/&gt;&lt;wsp:rsid wsp:val=&quot;00B239A9&quot;/&gt;&lt;wsp:rsid wsp:val=&quot;00B23C44&quot;/&gt;&lt;wsp:rsid wsp:val=&quot;00B23E43&quot;/&gt;&lt;wsp:rsid wsp:val=&quot;00B245A0&quot;/&gt;&lt;wsp:rsid wsp:val=&quot;00B245DB&quot;/&gt;&lt;wsp:rsid wsp:val=&quot;00B2489F&quot;/&gt;&lt;wsp:rsid wsp:val=&quot;00B24A27&quot;/&gt;&lt;wsp:rsid wsp:val=&quot;00B24B41&quot;/&gt;&lt;wsp:rsid wsp:val=&quot;00B24CE9&quot;/&gt;&lt;wsp:rsid wsp:val=&quot;00B24E76&quot;/&gt;&lt;wsp:rsid wsp:val=&quot;00B254E6&quot;/&gt;&lt;wsp:rsid wsp:val=&quot;00B256A6&quot;/&gt;&lt;wsp:rsid wsp:val=&quot;00B25DA4&quot;/&gt;&lt;wsp:rsid wsp:val=&quot;00B25EF7&quot;/&gt;&lt;wsp:rsid wsp:val=&quot;00B2615D&quot;/&gt;&lt;wsp:rsid wsp:val=&quot;00B2693D&quot;/&gt;&lt;wsp:rsid wsp:val=&quot;00B27765&quot;/&gt;&lt;wsp:rsid wsp:val=&quot;00B27AD4&quot;/&gt;&lt;wsp:rsid wsp:val=&quot;00B300EE&quot;/&gt;&lt;wsp:rsid wsp:val=&quot;00B3028C&quot;/&gt;&lt;wsp:rsid wsp:val=&quot;00B304F3&quot;/&gt;&lt;wsp:rsid wsp:val=&quot;00B30E71&quot;/&gt;&lt;wsp:rsid wsp:val=&quot;00B3169C&quot;/&gt;&lt;wsp:rsid wsp:val=&quot;00B31E2F&quot;/&gt;&lt;wsp:rsid wsp:val=&quot;00B3222D&quot;/&gt;&lt;wsp:rsid wsp:val=&quot;00B323CF&quot;/&gt;&lt;wsp:rsid wsp:val=&quot;00B3244B&quot;/&gt;&lt;wsp:rsid wsp:val=&quot;00B325A8&quot;/&gt;&lt;wsp:rsid wsp:val=&quot;00B329B8&quot;/&gt;&lt;wsp:rsid wsp:val=&quot;00B32FDC&quot;/&gt;&lt;wsp:rsid wsp:val=&quot;00B3344B&quot;/&gt;&lt;wsp:rsid wsp:val=&quot;00B337E0&quot;/&gt;&lt;wsp:rsid wsp:val=&quot;00B338A7&quot;/&gt;&lt;wsp:rsid wsp:val=&quot;00B338D7&quot;/&gt;&lt;wsp:rsid wsp:val=&quot;00B33EB5&quot;/&gt;&lt;wsp:rsid wsp:val=&quot;00B3435B&quot;/&gt;&lt;wsp:rsid wsp:val=&quot;00B34F26&quot;/&gt;&lt;wsp:rsid wsp:val=&quot;00B34F66&quot;/&gt;&lt;wsp:rsid wsp:val=&quot;00B35DB7&quot;/&gt;&lt;wsp:rsid wsp:val=&quot;00B35FA6&quot;/&gt;&lt;wsp:rsid wsp:val=&quot;00B368E1&quot;/&gt;&lt;wsp:rsid wsp:val=&quot;00B373C5&quot;/&gt;&lt;wsp:rsid wsp:val=&quot;00B374F2&quot;/&gt;&lt;wsp:rsid wsp:val=&quot;00B379FC&quot;/&gt;&lt;wsp:rsid wsp:val=&quot;00B37BA2&quot;/&gt;&lt;wsp:rsid wsp:val=&quot;00B37C2A&quot;/&gt;&lt;wsp:rsid wsp:val=&quot;00B37D7E&quot;/&gt;&lt;wsp:rsid wsp:val=&quot;00B37F75&quot;/&gt;&lt;wsp:rsid wsp:val=&quot;00B40D77&quot;/&gt;&lt;wsp:rsid wsp:val=&quot;00B4135A&quot;/&gt;&lt;wsp:rsid wsp:val=&quot;00B41580&quot;/&gt;&lt;wsp:rsid wsp:val=&quot;00B42064&quot;/&gt;&lt;wsp:rsid wsp:val=&quot;00B42272&quot;/&gt;&lt;wsp:rsid wsp:val=&quot;00B42725&quot;/&gt;&lt;wsp:rsid wsp:val=&quot;00B4273D&quot;/&gt;&lt;wsp:rsid wsp:val=&quot;00B42B04&quot;/&gt;&lt;wsp:rsid wsp:val=&quot;00B42DFE&quot;/&gt;&lt;wsp:rsid wsp:val=&quot;00B43404&quot;/&gt;&lt;wsp:rsid wsp:val=&quot;00B437E1&quot;/&gt;&lt;wsp:rsid wsp:val=&quot;00B43ABE&quot;/&gt;&lt;wsp:rsid wsp:val=&quot;00B4408D&quot;/&gt;&lt;wsp:rsid wsp:val=&quot;00B440DD&quot;/&gt;&lt;wsp:rsid wsp:val=&quot;00B464ED&quot;/&gt;&lt;wsp:rsid wsp:val=&quot;00B47052&quot;/&gt;&lt;wsp:rsid wsp:val=&quot;00B473C6&quot;/&gt;&lt;wsp:rsid wsp:val=&quot;00B504CC&quot;/&gt;&lt;wsp:rsid wsp:val=&quot;00B504E4&quot;/&gt;&lt;wsp:rsid wsp:val=&quot;00B505EC&quot;/&gt;&lt;wsp:rsid wsp:val=&quot;00B50AFD&quot;/&gt;&lt;wsp:rsid wsp:val=&quot;00B50CC2&quot;/&gt;&lt;wsp:rsid wsp:val=&quot;00B50DE0&quot;/&gt;&lt;wsp:rsid wsp:val=&quot;00B51350&quot;/&gt;&lt;wsp:rsid wsp:val=&quot;00B51372&quot;/&gt;&lt;wsp:rsid wsp:val=&quot;00B5182D&quot;/&gt;&lt;wsp:rsid wsp:val=&quot;00B51A69&quot;/&gt;&lt;wsp:rsid wsp:val=&quot;00B51DAA&quot;/&gt;&lt;wsp:rsid wsp:val=&quot;00B52DFF&quot;/&gt;&lt;wsp:rsid wsp:val=&quot;00B53368&quot;/&gt;&lt;wsp:rsid wsp:val=&quot;00B53839&quot;/&gt;&lt;wsp:rsid wsp:val=&quot;00B53E22&quot;/&gt;&lt;wsp:rsid wsp:val=&quot;00B53F09&quot;/&gt;&lt;wsp:rsid wsp:val=&quot;00B54760&quot;/&gt;&lt;wsp:rsid wsp:val=&quot;00B54764&quot;/&gt;&lt;wsp:rsid wsp:val=&quot;00B547CA&quot;/&gt;&lt;wsp:rsid wsp:val=&quot;00B55CEE&quot;/&gt;&lt;wsp:rsid wsp:val=&quot;00B56D09&quot;/&gt;&lt;wsp:rsid wsp:val=&quot;00B5770B&quot;/&gt;&lt;wsp:rsid wsp:val=&quot;00B5773C&quot;/&gt;&lt;wsp:rsid wsp:val=&quot;00B578C0&quot;/&gt;&lt;wsp:rsid wsp:val=&quot;00B57D2E&quot;/&gt;&lt;wsp:rsid wsp:val=&quot;00B6006B&quot;/&gt;&lt;wsp:rsid wsp:val=&quot;00B612C5&quot;/&gt;&lt;wsp:rsid wsp:val=&quot;00B62183&quot;/&gt;&lt;wsp:rsid wsp:val=&quot;00B622EE&quot;/&gt;&lt;wsp:rsid wsp:val=&quot;00B628C8&quot;/&gt;&lt;wsp:rsid wsp:val=&quot;00B62D2B&quot;/&gt;&lt;wsp:rsid wsp:val=&quot;00B63558&quot;/&gt;&lt;wsp:rsid wsp:val=&quot;00B63B05&quot;/&gt;&lt;wsp:rsid wsp:val=&quot;00B64766&quot;/&gt;&lt;wsp:rsid wsp:val=&quot;00B647EC&quot;/&gt;&lt;wsp:rsid wsp:val=&quot;00B64AA2&quot;/&gt;&lt;wsp:rsid wsp:val=&quot;00B64C6C&quot;/&gt;&lt;wsp:rsid wsp:val=&quot;00B6522B&quot;/&gt;&lt;wsp:rsid wsp:val=&quot;00B65434&quot;/&gt;&lt;wsp:rsid wsp:val=&quot;00B654E4&quot;/&gt;&lt;wsp:rsid wsp:val=&quot;00B6576D&quot;/&gt;&lt;wsp:rsid wsp:val=&quot;00B659EF&quot;/&gt;&lt;wsp:rsid wsp:val=&quot;00B65A6B&quot;/&gt;&lt;wsp:rsid wsp:val=&quot;00B65D50&quot;/&gt;&lt;wsp:rsid wsp:val=&quot;00B65E88&quot;/&gt;&lt;wsp:rsid wsp:val=&quot;00B662AF&quot;/&gt;&lt;wsp:rsid wsp:val=&quot;00B669BF&quot;/&gt;&lt;wsp:rsid wsp:val=&quot;00B66D4D&quot;/&gt;&lt;wsp:rsid wsp:val=&quot;00B671F5&quot;/&gt;&lt;wsp:rsid wsp:val=&quot;00B672BA&quot;/&gt;&lt;wsp:rsid wsp:val=&quot;00B673E1&quot;/&gt;&lt;wsp:rsid wsp:val=&quot;00B674D4&quot;/&gt;&lt;wsp:rsid wsp:val=&quot;00B67771&quot;/&gt;&lt;wsp:rsid wsp:val=&quot;00B677C0&quot;/&gt;&lt;wsp:rsid wsp:val=&quot;00B67BAA&quot;/&gt;&lt;wsp:rsid wsp:val=&quot;00B70DEC&quot;/&gt;&lt;wsp:rsid wsp:val=&quot;00B72B8D&quot;/&gt;&lt;wsp:rsid wsp:val=&quot;00B72F0C&quot;/&gt;&lt;wsp:rsid wsp:val=&quot;00B732B7&quot;/&gt;&lt;wsp:rsid wsp:val=&quot;00B7336B&quot;/&gt;&lt;wsp:rsid wsp:val=&quot;00B73AB9&quot;/&gt;&lt;wsp:rsid wsp:val=&quot;00B73C24&quot;/&gt;&lt;wsp:rsid wsp:val=&quot;00B74350&quot;/&gt;&lt;wsp:rsid wsp:val=&quot;00B74719&quot;/&gt;&lt;wsp:rsid wsp:val=&quot;00B74964&quot;/&gt;&lt;wsp:rsid wsp:val=&quot;00B755B5&quot;/&gt;&lt;wsp:rsid wsp:val=&quot;00B764B8&quot;/&gt;&lt;wsp:rsid wsp:val=&quot;00B76785&quot;/&gt;&lt;wsp:rsid wsp:val=&quot;00B772C3&quot;/&gt;&lt;wsp:rsid wsp:val=&quot;00B80131&quot;/&gt;&lt;wsp:rsid wsp:val=&quot;00B8028A&quot;/&gt;&lt;wsp:rsid wsp:val=&quot;00B80B30&quot;/&gt;&lt;wsp:rsid wsp:val=&quot;00B80E70&quot;/&gt;&lt;wsp:rsid wsp:val=&quot;00B812B5&quot;/&gt;&lt;wsp:rsid wsp:val=&quot;00B8187D&quot;/&gt;&lt;wsp:rsid wsp:val=&quot;00B81F85&quot;/&gt;&lt;wsp:rsid wsp:val=&quot;00B82197&quot;/&gt;&lt;wsp:rsid wsp:val=&quot;00B82617&quot;/&gt;&lt;wsp:rsid wsp:val=&quot;00B83000&quot;/&gt;&lt;wsp:rsid wsp:val=&quot;00B8340F&quot;/&gt;&lt;wsp:rsid wsp:val=&quot;00B8343B&quot;/&gt;&lt;wsp:rsid wsp:val=&quot;00B83471&quot;/&gt;&lt;wsp:rsid wsp:val=&quot;00B839C7&quot;/&gt;&lt;wsp:rsid wsp:val=&quot;00B83E51&quot;/&gt;&lt;wsp:rsid wsp:val=&quot;00B8453B&quot;/&gt;&lt;wsp:rsid wsp:val=&quot;00B84C6E&quot;/&gt;&lt;wsp:rsid wsp:val=&quot;00B84DB9&quot;/&gt;&lt;wsp:rsid wsp:val=&quot;00B8502C&quot;/&gt;&lt;wsp:rsid wsp:val=&quot;00B85811&quot;/&gt;&lt;wsp:rsid wsp:val=&quot;00B86860&quot;/&gt;&lt;wsp:rsid wsp:val=&quot;00B86888&quot;/&gt;&lt;wsp:rsid wsp:val=&quot;00B86A3E&quot;/&gt;&lt;wsp:rsid wsp:val=&quot;00B87069&quot;/&gt;&lt;wsp:rsid wsp:val=&quot;00B87137&quot;/&gt;&lt;wsp:rsid wsp:val=&quot;00B875AC&quot;/&gt;&lt;wsp:rsid wsp:val=&quot;00B87815&quot;/&gt;&lt;wsp:rsid wsp:val=&quot;00B9042E&quot;/&gt;&lt;wsp:rsid wsp:val=&quot;00B90A40&quot;/&gt;&lt;wsp:rsid wsp:val=&quot;00B90C2E&quot;/&gt;&lt;wsp:rsid wsp:val=&quot;00B91204&quot;/&gt;&lt;wsp:rsid wsp:val=&quot;00B91231&quot;/&gt;&lt;wsp:rsid wsp:val=&quot;00B912CA&quot;/&gt;&lt;wsp:rsid wsp:val=&quot;00B9161C&quot;/&gt;&lt;wsp:rsid wsp:val=&quot;00B91AF9&quot;/&gt;&lt;wsp:rsid wsp:val=&quot;00B91B09&quot;/&gt;&lt;wsp:rsid wsp:val=&quot;00B91DE8&quot;/&gt;&lt;wsp:rsid wsp:val=&quot;00B921E7&quot;/&gt;&lt;wsp:rsid wsp:val=&quot;00B922FE&quot;/&gt;&lt;wsp:rsid wsp:val=&quot;00B929A7&quot;/&gt;&lt;wsp:rsid wsp:val=&quot;00B92B04&quot;/&gt;&lt;wsp:rsid wsp:val=&quot;00B930AB&quot;/&gt;&lt;wsp:rsid wsp:val=&quot;00B9327C&quot;/&gt;&lt;wsp:rsid wsp:val=&quot;00B93786&quot;/&gt;&lt;wsp:rsid wsp:val=&quot;00B94931&quot;/&gt;&lt;wsp:rsid wsp:val=&quot;00B94F68&quot;/&gt;&lt;wsp:rsid wsp:val=&quot;00B95575&quot;/&gt;&lt;wsp:rsid wsp:val=&quot;00B956AC&quot;/&gt;&lt;wsp:rsid wsp:val=&quot;00B95F83&quot;/&gt;&lt;wsp:rsid wsp:val=&quot;00B962C6&quot;/&gt;&lt;wsp:rsid wsp:val=&quot;00B96F37&quot;/&gt;&lt;wsp:rsid wsp:val=&quot;00B971A4&quot;/&gt;&lt;wsp:rsid wsp:val=&quot;00B976A0&quot;/&gt;&lt;wsp:rsid wsp:val=&quot;00B977D7&quot;/&gt;&lt;wsp:rsid wsp:val=&quot;00B979F9&quot;/&gt;&lt;wsp:rsid wsp:val=&quot;00B97E2A&quot;/&gt;&lt;wsp:rsid wsp:val=&quot;00B97E41&quot;/&gt;&lt;wsp:rsid wsp:val=&quot;00BA040E&quot;/&gt;&lt;wsp:rsid wsp:val=&quot;00BA057D&quot;/&gt;&lt;wsp:rsid wsp:val=&quot;00BA0651&quot;/&gt;&lt;wsp:rsid wsp:val=&quot;00BA0C9F&quot;/&gt;&lt;wsp:rsid wsp:val=&quot;00BA14FF&quot;/&gt;&lt;wsp:rsid wsp:val=&quot;00BA19AF&quot;/&gt;&lt;wsp:rsid wsp:val=&quot;00BA1DD2&quot;/&gt;&lt;wsp:rsid wsp:val=&quot;00BA2440&quot;/&gt;&lt;wsp:rsid wsp:val=&quot;00BA3F9D&quot;/&gt;&lt;wsp:rsid wsp:val=&quot;00BA4356&quot;/&gt;&lt;wsp:rsid wsp:val=&quot;00BA445F&quot;/&gt;&lt;wsp:rsid wsp:val=&quot;00BA51BA&quot;/&gt;&lt;wsp:rsid wsp:val=&quot;00BA53C8&quot;/&gt;&lt;wsp:rsid wsp:val=&quot;00BA5608&quot;/&gt;&lt;wsp:rsid wsp:val=&quot;00BA582C&quot;/&gt;&lt;wsp:rsid wsp:val=&quot;00BA678E&quot;/&gt;&lt;wsp:rsid wsp:val=&quot;00BA6A6C&quot;/&gt;&lt;wsp:rsid wsp:val=&quot;00BA6A90&quot;/&gt;&lt;wsp:rsid wsp:val=&quot;00BA719B&quot;/&gt;&lt;wsp:rsid wsp:val=&quot;00BA7D63&quot;/&gt;&lt;wsp:rsid wsp:val=&quot;00BB0914&quot;/&gt;&lt;wsp:rsid wsp:val=&quot;00BB15C3&quot;/&gt;&lt;wsp:rsid wsp:val=&quot;00BB1D5E&quot;/&gt;&lt;wsp:rsid wsp:val=&quot;00BB2877&quot;/&gt;&lt;wsp:rsid wsp:val=&quot;00BB293D&quot;/&gt;&lt;wsp:rsid wsp:val=&quot;00BB34A0&quot;/&gt;&lt;wsp:rsid wsp:val=&quot;00BB3CA3&quot;/&gt;&lt;wsp:rsid wsp:val=&quot;00BB3CD1&quot;/&gt;&lt;wsp:rsid wsp:val=&quot;00BB4287&quot;/&gt;&lt;wsp:rsid wsp:val=&quot;00BB467E&quot;/&gt;&lt;wsp:rsid wsp:val=&quot;00BB51C7&quot;/&gt;&lt;wsp:rsid wsp:val=&quot;00BB5928&quot;/&gt;&lt;wsp:rsid wsp:val=&quot;00BB5B28&quot;/&gt;&lt;wsp:rsid wsp:val=&quot;00BB61A7&quot;/&gt;&lt;wsp:rsid wsp:val=&quot;00BB71A2&quot;/&gt;&lt;wsp:rsid wsp:val=&quot;00BB758F&quot;/&gt;&lt;wsp:rsid wsp:val=&quot;00BC0436&quot;/&gt;&lt;wsp:rsid wsp:val=&quot;00BC09AA&quot;/&gt;&lt;wsp:rsid wsp:val=&quot;00BC0D32&quot;/&gt;&lt;wsp:rsid wsp:val=&quot;00BC0DBE&quot;/&gt;&lt;wsp:rsid wsp:val=&quot;00BC1319&quot;/&gt;&lt;wsp:rsid wsp:val=&quot;00BC17DB&quot;/&gt;&lt;wsp:rsid wsp:val=&quot;00BC1B89&quot;/&gt;&lt;wsp:rsid wsp:val=&quot;00BC23E7&quot;/&gt;&lt;wsp:rsid wsp:val=&quot;00BC251D&quot;/&gt;&lt;wsp:rsid wsp:val=&quot;00BC2753&quot;/&gt;&lt;wsp:rsid wsp:val=&quot;00BC2EC7&quot;/&gt;&lt;wsp:rsid wsp:val=&quot;00BC3462&quot;/&gt;&lt;wsp:rsid wsp:val=&quot;00BC35A3&quot;/&gt;&lt;wsp:rsid wsp:val=&quot;00BC3682&quot;/&gt;&lt;wsp:rsid wsp:val=&quot;00BC3A33&quot;/&gt;&lt;wsp:rsid wsp:val=&quot;00BC3BB4&quot;/&gt;&lt;wsp:rsid wsp:val=&quot;00BC4580&quot;/&gt;&lt;wsp:rsid wsp:val=&quot;00BC48DE&quot;/&gt;&lt;wsp:rsid wsp:val=&quot;00BC53AD&quot;/&gt;&lt;wsp:rsid wsp:val=&quot;00BC5707&quot;/&gt;&lt;wsp:rsid wsp:val=&quot;00BC5719&quot;/&gt;&lt;wsp:rsid wsp:val=&quot;00BC5D25&quot;/&gt;&lt;wsp:rsid wsp:val=&quot;00BC5E42&quot;/&gt;&lt;wsp:rsid wsp:val=&quot;00BC6306&quot;/&gt;&lt;wsp:rsid wsp:val=&quot;00BC66F0&quot;/&gt;&lt;wsp:rsid wsp:val=&quot;00BC6810&quot;/&gt;&lt;wsp:rsid wsp:val=&quot;00BC6936&quot;/&gt;&lt;wsp:rsid wsp:val=&quot;00BC6D11&quot;/&gt;&lt;wsp:rsid wsp:val=&quot;00BC76F6&quot;/&gt;&lt;wsp:rsid wsp:val=&quot;00BC7920&quot;/&gt;&lt;wsp:rsid wsp:val=&quot;00BC7A61&quot;/&gt;&lt;wsp:rsid wsp:val=&quot;00BD04E3&quot;/&gt;&lt;wsp:rsid wsp:val=&quot;00BD07B6&quot;/&gt;&lt;wsp:rsid wsp:val=&quot;00BD092C&quot;/&gt;&lt;wsp:rsid wsp:val=&quot;00BD168E&quot;/&gt;&lt;wsp:rsid wsp:val=&quot;00BD198D&quot;/&gt;&lt;wsp:rsid wsp:val=&quot;00BD1C17&quot;/&gt;&lt;wsp:rsid wsp:val=&quot;00BD1F77&quot;/&gt;&lt;wsp:rsid wsp:val=&quot;00BD20FD&quot;/&gt;&lt;wsp:rsid wsp:val=&quot;00BD2576&quot;/&gt;&lt;wsp:rsid wsp:val=&quot;00BD2761&quot;/&gt;&lt;wsp:rsid wsp:val=&quot;00BD2EC3&quot;/&gt;&lt;wsp:rsid wsp:val=&quot;00BD37AB&quot;/&gt;&lt;wsp:rsid wsp:val=&quot;00BD3896&quot;/&gt;&lt;wsp:rsid wsp:val=&quot;00BD38E5&quot;/&gt;&lt;wsp:rsid wsp:val=&quot;00BD3F9E&quot;/&gt;&lt;wsp:rsid wsp:val=&quot;00BD4D55&quot;/&gt;&lt;wsp:rsid wsp:val=&quot;00BD4F8F&quot;/&gt;&lt;wsp:rsid wsp:val=&quot;00BD507E&quot;/&gt;&lt;wsp:rsid wsp:val=&quot;00BD5245&quot;/&gt;&lt;wsp:rsid wsp:val=&quot;00BD5386&quot;/&gt;&lt;wsp:rsid wsp:val=&quot;00BD5729&quot;/&gt;&lt;wsp:rsid wsp:val=&quot;00BD578D&quot;/&gt;&lt;wsp:rsid wsp:val=&quot;00BD5B5D&quot;/&gt;&lt;wsp:rsid wsp:val=&quot;00BD5C1A&quot;/&gt;&lt;wsp:rsid wsp:val=&quot;00BD7198&quot;/&gt;&lt;wsp:rsid wsp:val=&quot;00BD770A&quot;/&gt;&lt;wsp:rsid wsp:val=&quot;00BD7CB0&quot;/&gt;&lt;wsp:rsid wsp:val=&quot;00BE094A&quot;/&gt;&lt;wsp:rsid wsp:val=&quot;00BE0B5A&quot;/&gt;&lt;wsp:rsid wsp:val=&quot;00BE1670&quot;/&gt;&lt;wsp:rsid wsp:val=&quot;00BE2C14&quot;/&gt;&lt;wsp:rsid wsp:val=&quot;00BE2DF2&quot;/&gt;&lt;wsp:rsid wsp:val=&quot;00BE3C61&quot;/&gt;&lt;wsp:rsid wsp:val=&quot;00BE3EEC&quot;/&gt;&lt;wsp:rsid wsp:val=&quot;00BE4149&quot;/&gt;&lt;wsp:rsid wsp:val=&quot;00BE50B1&quot;/&gt;&lt;wsp:rsid wsp:val=&quot;00BE54D4&quot;/&gt;&lt;wsp:rsid wsp:val=&quot;00BE5BF2&quot;/&gt;&lt;wsp:rsid wsp:val=&quot;00BE6452&quot;/&gt;&lt;wsp:rsid wsp:val=&quot;00BE66FB&quot;/&gt;&lt;wsp:rsid wsp:val=&quot;00BE6C7F&quot;/&gt;&lt;wsp:rsid wsp:val=&quot;00BE6F03&quot;/&gt;&lt;wsp:rsid wsp:val=&quot;00BE7137&quot;/&gt;&lt;wsp:rsid wsp:val=&quot;00BE75EA&quot;/&gt;&lt;wsp:rsid wsp:val=&quot;00BE7815&quot;/&gt;&lt;wsp:rsid wsp:val=&quot;00BF02B0&quot;/&gt;&lt;wsp:rsid wsp:val=&quot;00BF02D4&quot;/&gt;&lt;wsp:rsid wsp:val=&quot;00BF0417&quot;/&gt;&lt;wsp:rsid wsp:val=&quot;00BF0549&quot;/&gt;&lt;wsp:rsid wsp:val=&quot;00BF06EB&quot;/&gt;&lt;wsp:rsid wsp:val=&quot;00BF0A09&quot;/&gt;&lt;wsp:rsid wsp:val=&quot;00BF0F08&quot;/&gt;&lt;wsp:rsid wsp:val=&quot;00BF1545&quot;/&gt;&lt;wsp:rsid wsp:val=&quot;00BF1A3C&quot;/&gt;&lt;wsp:rsid wsp:val=&quot;00BF2784&quot;/&gt;&lt;wsp:rsid wsp:val=&quot;00BF2B7E&quot;/&gt;&lt;wsp:rsid wsp:val=&quot;00BF40A5&quot;/&gt;&lt;wsp:rsid wsp:val=&quot;00BF4901&quot;/&gt;&lt;wsp:rsid wsp:val=&quot;00BF49B8&quot;/&gt;&lt;wsp:rsid wsp:val=&quot;00BF4D3D&quot;/&gt;&lt;wsp:rsid wsp:val=&quot;00BF4F5C&quot;/&gt;&lt;wsp:rsid wsp:val=&quot;00BF57D6&quot;/&gt;&lt;wsp:rsid wsp:val=&quot;00BF6DEF&quot;/&gt;&lt;wsp:rsid wsp:val=&quot;00BF73A4&quot;/&gt;&lt;wsp:rsid wsp:val=&quot;00BF78D5&quot;/&gt;&lt;wsp:rsid wsp:val=&quot;00BF7C4B&quot;/&gt;&lt;wsp:rsid wsp:val=&quot;00BF7DF1&quot;/&gt;&lt;wsp:rsid wsp:val=&quot;00C00310&quot;/&gt;&lt;wsp:rsid wsp:val=&quot;00C00775&quot;/&gt;&lt;wsp:rsid wsp:val=&quot;00C00BAB&quot;/&gt;&lt;wsp:rsid wsp:val=&quot;00C00EF7&quot;/&gt;&lt;wsp:rsid wsp:val=&quot;00C01385&quot;/&gt;&lt;wsp:rsid wsp:val=&quot;00C013DE&quot;/&gt;&lt;wsp:rsid wsp:val=&quot;00C0237C&quot;/&gt;&lt;wsp:rsid wsp:val=&quot;00C039FB&quot;/&gt;&lt;wsp:rsid wsp:val=&quot;00C043B5&quot;/&gt;&lt;wsp:rsid wsp:val=&quot;00C044C7&quot;/&gt;&lt;wsp:rsid wsp:val=&quot;00C050AA&quot;/&gt;&lt;wsp:rsid wsp:val=&quot;00C05583&quot;/&gt;&lt;wsp:rsid wsp:val=&quot;00C060F1&quot;/&gt;&lt;wsp:rsid wsp:val=&quot;00C0614D&quot;/&gt;&lt;wsp:rsid wsp:val=&quot;00C063CA&quot;/&gt;&lt;wsp:rsid wsp:val=&quot;00C064F5&quot;/&gt;&lt;wsp:rsid wsp:val=&quot;00C06B02&quot;/&gt;&lt;wsp:rsid wsp:val=&quot;00C06F10&quot;/&gt;&lt;wsp:rsid wsp:val=&quot;00C07A7F&quot;/&gt;&lt;wsp:rsid wsp:val=&quot;00C1041D&quot;/&gt;&lt;wsp:rsid wsp:val=&quot;00C1044C&quot;/&gt;&lt;wsp:rsid wsp:val=&quot;00C11C94&quot;/&gt;&lt;wsp:rsid wsp:val=&quot;00C11EB9&quot;/&gt;&lt;wsp:rsid wsp:val=&quot;00C12161&quot;/&gt;&lt;wsp:rsid wsp:val=&quot;00C13455&quot;/&gt;&lt;wsp:rsid wsp:val=&quot;00C134AE&quot;/&gt;&lt;wsp:rsid wsp:val=&quot;00C1384F&quot;/&gt;&lt;wsp:rsid wsp:val=&quot;00C14170&quot;/&gt;&lt;wsp:rsid wsp:val=&quot;00C1426C&quot;/&gt;&lt;wsp:rsid wsp:val=&quot;00C147AA&quot;/&gt;&lt;wsp:rsid wsp:val=&quot;00C14F14&quot;/&gt;&lt;wsp:rsid wsp:val=&quot;00C167B9&quot;/&gt;&lt;wsp:rsid wsp:val=&quot;00C16CE1&quot;/&gt;&lt;wsp:rsid wsp:val=&quot;00C16DA7&quot;/&gt;&lt;wsp:rsid wsp:val=&quot;00C1796E&quot;/&gt;&lt;wsp:rsid wsp:val=&quot;00C2151E&quot;/&gt;&lt;wsp:rsid wsp:val=&quot;00C21800&quot;/&gt;&lt;wsp:rsid wsp:val=&quot;00C2247F&quot;/&gt;&lt;wsp:rsid wsp:val=&quot;00C227CF&quot;/&gt;&lt;wsp:rsid wsp:val=&quot;00C22A05&quot;/&gt;&lt;wsp:rsid wsp:val=&quot;00C22E8A&quot;/&gt;&lt;wsp:rsid wsp:val=&quot;00C22F97&quot;/&gt;&lt;wsp:rsid wsp:val=&quot;00C234AE&quot;/&gt;&lt;wsp:rsid wsp:val=&quot;00C23699&quot;/&gt;&lt;wsp:rsid wsp:val=&quot;00C236D4&quot;/&gt;&lt;wsp:rsid wsp:val=&quot;00C2385C&quot;/&gt;&lt;wsp:rsid wsp:val=&quot;00C24337&quot;/&gt;&lt;wsp:rsid wsp:val=&quot;00C2466B&quot;/&gt;&lt;wsp:rsid wsp:val=&quot;00C24B9B&quot;/&gt;&lt;wsp:rsid wsp:val=&quot;00C24E16&quot;/&gt;&lt;wsp:rsid wsp:val=&quot;00C258E4&quot;/&gt;&lt;wsp:rsid wsp:val=&quot;00C25E1D&quot;/&gt;&lt;wsp:rsid wsp:val=&quot;00C26B4B&quot;/&gt;&lt;wsp:rsid wsp:val=&quot;00C27221&quot;/&gt;&lt;wsp:rsid wsp:val=&quot;00C2744E&quot;/&gt;&lt;wsp:rsid wsp:val=&quot;00C3091E&quot;/&gt;&lt;wsp:rsid wsp:val=&quot;00C30C3D&quot;/&gt;&lt;wsp:rsid wsp:val=&quot;00C31B62&quot;/&gt;&lt;wsp:rsid wsp:val=&quot;00C31BD1&quot;/&gt;&lt;wsp:rsid wsp:val=&quot;00C3257D&quot;/&gt;&lt;wsp:rsid wsp:val=&quot;00C32D02&quot;/&gt;&lt;wsp:rsid wsp:val=&quot;00C32DB9&quot;/&gt;&lt;wsp:rsid wsp:val=&quot;00C336F4&quot;/&gt;&lt;wsp:rsid wsp:val=&quot;00C33895&quot;/&gt;&lt;wsp:rsid wsp:val=&quot;00C33CB4&quot;/&gt;&lt;wsp:rsid wsp:val=&quot;00C33E71&quot;/&gt;&lt;wsp:rsid wsp:val=&quot;00C352F4&quot;/&gt;&lt;wsp:rsid wsp:val=&quot;00C3534B&quot;/&gt;&lt;wsp:rsid wsp:val=&quot;00C3592A&quot;/&gt;&lt;wsp:rsid wsp:val=&quot;00C35A48&quot;/&gt;&lt;wsp:rsid wsp:val=&quot;00C35B68&quot;/&gt;&lt;wsp:rsid wsp:val=&quot;00C36418&quot;/&gt;&lt;wsp:rsid wsp:val=&quot;00C36991&quot;/&gt;&lt;wsp:rsid wsp:val=&quot;00C373AC&quot;/&gt;&lt;wsp:rsid wsp:val=&quot;00C3751B&quot;/&gt;&lt;wsp:rsid wsp:val=&quot;00C37F1F&quot;/&gt;&lt;wsp:rsid wsp:val=&quot;00C37FD5&quot;/&gt;&lt;wsp:rsid wsp:val=&quot;00C40296&quot;/&gt;&lt;wsp:rsid wsp:val=&quot;00C40348&quot;/&gt;&lt;wsp:rsid wsp:val=&quot;00C40B93&quot;/&gt;&lt;wsp:rsid wsp:val=&quot;00C40CFF&quot;/&gt;&lt;wsp:rsid wsp:val=&quot;00C41E45&quot;/&gt;&lt;wsp:rsid wsp:val=&quot;00C4219F&quot;/&gt;&lt;wsp:rsid wsp:val=&quot;00C422FE&quot;/&gt;&lt;wsp:rsid wsp:val=&quot;00C43473&quot;/&gt;&lt;wsp:rsid wsp:val=&quot;00C43580&quot;/&gt;&lt;wsp:rsid wsp:val=&quot;00C43589&quot;/&gt;&lt;wsp:rsid wsp:val=&quot;00C43771&quot;/&gt;&lt;wsp:rsid wsp:val=&quot;00C442BA&quot;/&gt;&lt;wsp:rsid wsp:val=&quot;00C44349&quot;/&gt;&lt;wsp:rsid wsp:val=&quot;00C44557&quot;/&gt;&lt;wsp:rsid wsp:val=&quot;00C45BF1&quot;/&gt;&lt;wsp:rsid wsp:val=&quot;00C464D2&quot;/&gt;&lt;wsp:rsid wsp:val=&quot;00C470CE&quot;/&gt;&lt;wsp:rsid wsp:val=&quot;00C476F6&quot;/&gt;&lt;wsp:rsid wsp:val=&quot;00C47702&quot;/&gt;&lt;wsp:rsid wsp:val=&quot;00C500FF&quot;/&gt;&lt;wsp:rsid wsp:val=&quot;00C50439&quot;/&gt;&lt;wsp:rsid wsp:val=&quot;00C50639&quot;/&gt;&lt;wsp:rsid wsp:val=&quot;00C50CE9&quot;/&gt;&lt;wsp:rsid wsp:val=&quot;00C50E30&quot;/&gt;&lt;wsp:rsid wsp:val=&quot;00C50FCD&quot;/&gt;&lt;wsp:rsid wsp:val=&quot;00C5100A&quot;/&gt;&lt;wsp:rsid wsp:val=&quot;00C517F9&quot;/&gt;&lt;wsp:rsid wsp:val=&quot;00C51B0E&quot;/&gt;&lt;wsp:rsid wsp:val=&quot;00C52D3F&quot;/&gt;&lt;wsp:rsid wsp:val=&quot;00C52DDB&quot;/&gt;&lt;wsp:rsid wsp:val=&quot;00C5399D&quot;/&gt;&lt;wsp:rsid wsp:val=&quot;00C53DED&quot;/&gt;&lt;wsp:rsid wsp:val=&quot;00C54A08&quot;/&gt;&lt;wsp:rsid wsp:val=&quot;00C54FB3&quot;/&gt;&lt;wsp:rsid wsp:val=&quot;00C55FEC&quot;/&gt;&lt;wsp:rsid wsp:val=&quot;00C56F1C&quot;/&gt;&lt;wsp:rsid wsp:val=&quot;00C57D6C&quot;/&gt;&lt;wsp:rsid wsp:val=&quot;00C60E81&quot;/&gt;&lt;wsp:rsid wsp:val=&quot;00C610D1&quot;/&gt;&lt;wsp:rsid wsp:val=&quot;00C61C52&quot;/&gt;&lt;wsp:rsid wsp:val=&quot;00C6219C&quot;/&gt;&lt;wsp:rsid wsp:val=&quot;00C6229B&quot;/&gt;&lt;wsp:rsid wsp:val=&quot;00C629B2&quot;/&gt;&lt;wsp:rsid wsp:val=&quot;00C62A4E&quot;/&gt;&lt;wsp:rsid wsp:val=&quot;00C62F93&quot;/&gt;&lt;wsp:rsid wsp:val=&quot;00C62FE5&quot;/&gt;&lt;wsp:rsid wsp:val=&quot;00C63661&quot;/&gt;&lt;wsp:rsid wsp:val=&quot;00C63D6D&quot;/&gt;&lt;wsp:rsid wsp:val=&quot;00C63D76&quot;/&gt;&lt;wsp:rsid wsp:val=&quot;00C63E24&quot;/&gt;&lt;wsp:rsid wsp:val=&quot;00C641B2&quot;/&gt;&lt;wsp:rsid wsp:val=&quot;00C6443D&quot;/&gt;&lt;wsp:rsid wsp:val=&quot;00C6461A&quot;/&gt;&lt;wsp:rsid wsp:val=&quot;00C65550&quot;/&gt;&lt;wsp:rsid wsp:val=&quot;00C65763&quot;/&gt;&lt;wsp:rsid wsp:val=&quot;00C6609F&quot;/&gt;&lt;wsp:rsid wsp:val=&quot;00C66175&quot;/&gt;&lt;wsp:rsid wsp:val=&quot;00C66245&quot;/&gt;&lt;wsp:rsid wsp:val=&quot;00C66921&quot;/&gt;&lt;wsp:rsid wsp:val=&quot;00C67017&quot;/&gt;&lt;wsp:rsid wsp:val=&quot;00C672E2&quot;/&gt;&lt;wsp:rsid wsp:val=&quot;00C674E0&quot;/&gt;&lt;wsp:rsid wsp:val=&quot;00C676E2&quot;/&gt;&lt;wsp:rsid wsp:val=&quot;00C67821&quot;/&gt;&lt;wsp:rsid wsp:val=&quot;00C67B72&quot;/&gt;&lt;wsp:rsid wsp:val=&quot;00C70377&quot;/&gt;&lt;wsp:rsid wsp:val=&quot;00C7042C&quot;/&gt;&lt;wsp:rsid wsp:val=&quot;00C707A4&quot;/&gt;&lt;wsp:rsid wsp:val=&quot;00C70B44&quot;/&gt;&lt;wsp:rsid wsp:val=&quot;00C71340&quot;/&gt;&lt;wsp:rsid wsp:val=&quot;00C71536&quot;/&gt;&lt;wsp:rsid wsp:val=&quot;00C717ED&quot;/&gt;&lt;wsp:rsid wsp:val=&quot;00C71892&quot;/&gt;&lt;wsp:rsid wsp:val=&quot;00C71A1B&quot;/&gt;&lt;wsp:rsid wsp:val=&quot;00C71B24&quot;/&gt;&lt;wsp:rsid wsp:val=&quot;00C721C2&quot;/&gt;&lt;wsp:rsid wsp:val=&quot;00C7373A&quot;/&gt;&lt;wsp:rsid wsp:val=&quot;00C748FB&quot;/&gt;&lt;wsp:rsid wsp:val=&quot;00C75125&quot;/&gt;&lt;wsp:rsid wsp:val=&quot;00C756B2&quot;/&gt;&lt;wsp:rsid wsp:val=&quot;00C7581B&quot;/&gt;&lt;wsp:rsid wsp:val=&quot;00C759B0&quot;/&gt;&lt;wsp:rsid wsp:val=&quot;00C75CC8&quot;/&gt;&lt;wsp:rsid wsp:val=&quot;00C75CF3&quot;/&gt;&lt;wsp:rsid wsp:val=&quot;00C7621B&quot;/&gt;&lt;wsp:rsid wsp:val=&quot;00C76985&quot;/&gt;&lt;wsp:rsid wsp:val=&quot;00C76FF9&quot;/&gt;&lt;wsp:rsid wsp:val=&quot;00C770D5&quot;/&gt;&lt;wsp:rsid wsp:val=&quot;00C771A0&quot;/&gt;&lt;wsp:rsid wsp:val=&quot;00C77AC1&quot;/&gt;&lt;wsp:rsid wsp:val=&quot;00C77BD4&quot;/&gt;&lt;wsp:rsid wsp:val=&quot;00C77BF3&quot;/&gt;&lt;wsp:rsid wsp:val=&quot;00C77C8D&quot;/&gt;&lt;wsp:rsid wsp:val=&quot;00C8007F&quot;/&gt;&lt;wsp:rsid wsp:val=&quot;00C809E9&quot;/&gt;&lt;wsp:rsid wsp:val=&quot;00C81141&quot;/&gt;&lt;wsp:rsid wsp:val=&quot;00C81417&quot;/&gt;&lt;wsp:rsid wsp:val=&quot;00C81FE7&quot;/&gt;&lt;wsp:rsid wsp:val=&quot;00C8204F&quot;/&gt;&lt;wsp:rsid wsp:val=&quot;00C827C9&quot;/&gt;&lt;wsp:rsid wsp:val=&quot;00C82EE3&quot;/&gt;&lt;wsp:rsid wsp:val=&quot;00C83A8E&quot;/&gt;&lt;wsp:rsid wsp:val=&quot;00C83AAD&quot;/&gt;&lt;wsp:rsid wsp:val=&quot;00C83FB8&quot;/&gt;&lt;wsp:rsid wsp:val=&quot;00C84618&quot;/&gt;&lt;wsp:rsid wsp:val=&quot;00C84763&quot;/&gt;&lt;wsp:rsid wsp:val=&quot;00C84A6C&quot;/&gt;&lt;wsp:rsid wsp:val=&quot;00C85526&quot;/&gt;&lt;wsp:rsid wsp:val=&quot;00C85EB9&quot;/&gt;&lt;wsp:rsid wsp:val=&quot;00C860FA&quot;/&gt;&lt;wsp:rsid wsp:val=&quot;00C86CE4&quot;/&gt;&lt;wsp:rsid wsp:val=&quot;00C86D2C&quot;/&gt;&lt;wsp:rsid wsp:val=&quot;00C87582&quot;/&gt;&lt;wsp:rsid wsp:val=&quot;00C9135D&quot;/&gt;&lt;wsp:rsid wsp:val=&quot;00C915A0&quot;/&gt;&lt;wsp:rsid wsp:val=&quot;00C91716&quot;/&gt;&lt;wsp:rsid wsp:val=&quot;00C91D1E&quot;/&gt;&lt;wsp:rsid wsp:val=&quot;00C91E8A&quot;/&gt;&lt;wsp:rsid wsp:val=&quot;00C91F1B&quot;/&gt;&lt;wsp:rsid wsp:val=&quot;00C9205F&quot;/&gt;&lt;wsp:rsid wsp:val=&quot;00C92958&quot;/&gt;&lt;wsp:rsid wsp:val=&quot;00C93570&quot;/&gt;&lt;wsp:rsid wsp:val=&quot;00C93EB7&quot;/&gt;&lt;wsp:rsid wsp:val=&quot;00C94A4F&quot;/&gt;&lt;wsp:rsid wsp:val=&quot;00C94A73&quot;/&gt;&lt;wsp:rsid wsp:val=&quot;00C95479&quot;/&gt;&lt;wsp:rsid wsp:val=&quot;00C95AC6&quot;/&gt;&lt;wsp:rsid wsp:val=&quot;00C96707&quot;/&gt;&lt;wsp:rsid wsp:val=&quot;00C968D9&quot;/&gt;&lt;wsp:rsid wsp:val=&quot;00C968F4&quot;/&gt;&lt;wsp:rsid wsp:val=&quot;00C96952&quot;/&gt;&lt;wsp:rsid wsp:val=&quot;00C96F4B&quot;/&gt;&lt;wsp:rsid wsp:val=&quot;00C9717F&quot;/&gt;&lt;wsp:rsid wsp:val=&quot;00C971F9&quot;/&gt;&lt;wsp:rsid wsp:val=&quot;00CA01D4&quot;/&gt;&lt;wsp:rsid wsp:val=&quot;00CA052B&quot;/&gt;&lt;wsp:rsid wsp:val=&quot;00CA0772&quot;/&gt;&lt;wsp:rsid wsp:val=&quot;00CA100D&quot;/&gt;&lt;wsp:rsid wsp:val=&quot;00CA11BB&quot;/&gt;&lt;wsp:rsid wsp:val=&quot;00CA1B5C&quot;/&gt;&lt;wsp:rsid wsp:val=&quot;00CA1BBD&quot;/&gt;&lt;wsp:rsid wsp:val=&quot;00CA1F02&quot;/&gt;&lt;wsp:rsid wsp:val=&quot;00CA21AA&quot;/&gt;&lt;wsp:rsid wsp:val=&quot;00CA2AFF&quot;/&gt;&lt;wsp:rsid wsp:val=&quot;00CA3235&quot;/&gt;&lt;wsp:rsid wsp:val=&quot;00CA34E2&quot;/&gt;&lt;wsp:rsid wsp:val=&quot;00CA42E0&quot;/&gt;&lt;wsp:rsid wsp:val=&quot;00CA4973&quot;/&gt;&lt;wsp:rsid wsp:val=&quot;00CA4A36&quot;/&gt;&lt;wsp:rsid wsp:val=&quot;00CA4B95&quot;/&gt;&lt;wsp:rsid wsp:val=&quot;00CA4CCE&quot;/&gt;&lt;wsp:rsid wsp:val=&quot;00CA518C&quot;/&gt;&lt;wsp:rsid wsp:val=&quot;00CA53CE&quot;/&gt;&lt;wsp:rsid wsp:val=&quot;00CA57E4&quot;/&gt;&lt;wsp:rsid wsp:val=&quot;00CA5844&quot;/&gt;&lt;wsp:rsid wsp:val=&quot;00CA6ADA&quot;/&gt;&lt;wsp:rsid wsp:val=&quot;00CA6BC5&quot;/&gt;&lt;wsp:rsid wsp:val=&quot;00CA7005&quot;/&gt;&lt;wsp:rsid wsp:val=&quot;00CA719F&quot;/&gt;&lt;wsp:rsid wsp:val=&quot;00CA734A&quot;/&gt;&lt;wsp:rsid wsp:val=&quot;00CA74FA&quot;/&gt;&lt;wsp:rsid wsp:val=&quot;00CA7576&quot;/&gt;&lt;wsp:rsid wsp:val=&quot;00CB0858&quot;/&gt;&lt;wsp:rsid wsp:val=&quot;00CB0DE0&quot;/&gt;&lt;wsp:rsid wsp:val=&quot;00CB0EA9&quot;/&gt;&lt;wsp:rsid wsp:val=&quot;00CB1270&quot;/&gt;&lt;wsp:rsid wsp:val=&quot;00CB1467&quot;/&gt;&lt;wsp:rsid wsp:val=&quot;00CB168E&quot;/&gt;&lt;wsp:rsid wsp:val=&quot;00CB2152&quot;/&gt;&lt;wsp:rsid wsp:val=&quot;00CB2184&quot;/&gt;&lt;wsp:rsid wsp:val=&quot;00CB2191&quot;/&gt;&lt;wsp:rsid wsp:val=&quot;00CB2424&quot;/&gt;&lt;wsp:rsid wsp:val=&quot;00CB259C&quot;/&gt;&lt;wsp:rsid wsp:val=&quot;00CB2789&quot;/&gt;&lt;wsp:rsid wsp:val=&quot;00CB2C77&quot;/&gt;&lt;wsp:rsid wsp:val=&quot;00CB3658&quot;/&gt;&lt;wsp:rsid wsp:val=&quot;00CB42C1&quot;/&gt;&lt;wsp:rsid wsp:val=&quot;00CB5214&quot;/&gt;&lt;wsp:rsid wsp:val=&quot;00CB5AB6&quot;/&gt;&lt;wsp:rsid wsp:val=&quot;00CB5C4E&quot;/&gt;&lt;wsp:rsid wsp:val=&quot;00CB603D&quot;/&gt;&lt;wsp:rsid wsp:val=&quot;00CB631A&quot;/&gt;&lt;wsp:rsid wsp:val=&quot;00CB6689&quot;/&gt;&lt;wsp:rsid wsp:val=&quot;00CB6A68&quot;/&gt;&lt;wsp:rsid wsp:val=&quot;00CB6A69&quot;/&gt;&lt;wsp:rsid wsp:val=&quot;00CB7E72&quot;/&gt;&lt;wsp:rsid wsp:val=&quot;00CC04F9&quot;/&gt;&lt;wsp:rsid wsp:val=&quot;00CC0B22&quot;/&gt;&lt;wsp:rsid wsp:val=&quot;00CC0D9D&quot;/&gt;&lt;wsp:rsid wsp:val=&quot;00CC1B9A&quot;/&gt;&lt;wsp:rsid wsp:val=&quot;00CC2190&quot;/&gt;&lt;wsp:rsid wsp:val=&quot;00CC25E7&quot;/&gt;&lt;wsp:rsid wsp:val=&quot;00CC2674&quot;/&gt;&lt;wsp:rsid wsp:val=&quot;00CC26CF&quot;/&gt;&lt;wsp:rsid wsp:val=&quot;00CC2FF8&quot;/&gt;&lt;wsp:rsid wsp:val=&quot;00CC3116&quot;/&gt;&lt;wsp:rsid wsp:val=&quot;00CC34CB&quot;/&gt;&lt;wsp:rsid wsp:val=&quot;00CC3999&quot;/&gt;&lt;wsp:rsid wsp:val=&quot;00CC3A97&quot;/&gt;&lt;wsp:rsid wsp:val=&quot;00CC4558&quot;/&gt;&lt;wsp:rsid wsp:val=&quot;00CC49A8&quot;/&gt;&lt;wsp:rsid wsp:val=&quot;00CC4F69&quot;/&gt;&lt;wsp:rsid wsp:val=&quot;00CC503D&quot;/&gt;&lt;wsp:rsid wsp:val=&quot;00CC5091&quot;/&gt;&lt;wsp:rsid wsp:val=&quot;00CC50E7&quot;/&gt;&lt;wsp:rsid wsp:val=&quot;00CC582A&quot;/&gt;&lt;wsp:rsid wsp:val=&quot;00CC59D1&quot;/&gt;&lt;wsp:rsid wsp:val=&quot;00CC5DD2&quot;/&gt;&lt;wsp:rsid wsp:val=&quot;00CC5E80&quot;/&gt;&lt;wsp:rsid wsp:val=&quot;00CC6087&quot;/&gt;&lt;wsp:rsid wsp:val=&quot;00CC710D&quot;/&gt;&lt;wsp:rsid wsp:val=&quot;00CC74D2&quot;/&gt;&lt;wsp:rsid wsp:val=&quot;00CC7F0D&quot;/&gt;&lt;wsp:rsid wsp:val=&quot;00CD0689&quot;/&gt;&lt;wsp:rsid wsp:val=&quot;00CD0ACB&quot;/&gt;&lt;wsp:rsid wsp:val=&quot;00CD1A74&quot;/&gt;&lt;wsp:rsid wsp:val=&quot;00CD26A3&quot;/&gt;&lt;wsp:rsid wsp:val=&quot;00CD27B5&quot;/&gt;&lt;wsp:rsid wsp:val=&quot;00CD2B06&quot;/&gt;&lt;wsp:rsid wsp:val=&quot;00CD2F3F&quot;/&gt;&lt;wsp:rsid wsp:val=&quot;00CD339A&quot;/&gt;&lt;wsp:rsid wsp:val=&quot;00CD34A2&quot;/&gt;&lt;wsp:rsid wsp:val=&quot;00CD37C4&quot;/&gt;&lt;wsp:rsid wsp:val=&quot;00CD3BE3&quot;/&gt;&lt;wsp:rsid wsp:val=&quot;00CD3ECC&quot;/&gt;&lt;wsp:rsid wsp:val=&quot;00CD4056&quot;/&gt;&lt;wsp:rsid wsp:val=&quot;00CD43EF&quot;/&gt;&lt;wsp:rsid wsp:val=&quot;00CD4411&quot;/&gt;&lt;wsp:rsid wsp:val=&quot;00CD4485&quot;/&gt;&lt;wsp:rsid wsp:val=&quot;00CD44D9&quot;/&gt;&lt;wsp:rsid wsp:val=&quot;00CD565B&quot;/&gt;&lt;wsp:rsid wsp:val=&quot;00CD581B&quot;/&gt;&lt;wsp:rsid wsp:val=&quot;00CD5ECC&quot;/&gt;&lt;wsp:rsid wsp:val=&quot;00CD6193&quot;/&gt;&lt;wsp:rsid wsp:val=&quot;00CD67DE&quot;/&gt;&lt;wsp:rsid wsp:val=&quot;00CD6D69&quot;/&gt;&lt;wsp:rsid wsp:val=&quot;00CD6DC4&quot;/&gt;&lt;wsp:rsid wsp:val=&quot;00CD7727&quot;/&gt;&lt;wsp:rsid wsp:val=&quot;00CD7C39&quot;/&gt;&lt;wsp:rsid wsp:val=&quot;00CE0FF0&quot;/&gt;&lt;wsp:rsid wsp:val=&quot;00CE13B6&quot;/&gt;&lt;wsp:rsid wsp:val=&quot;00CE1797&quot;/&gt;&lt;wsp:rsid wsp:val=&quot;00CE25C6&quot;/&gt;&lt;wsp:rsid wsp:val=&quot;00CE2ACD&quot;/&gt;&lt;wsp:rsid wsp:val=&quot;00CE38F9&quot;/&gt;&lt;wsp:rsid wsp:val=&quot;00CE404E&quot;/&gt;&lt;wsp:rsid wsp:val=&quot;00CE4617&quot;/&gt;&lt;wsp:rsid wsp:val=&quot;00CE4FB3&quot;/&gt;&lt;wsp:rsid wsp:val=&quot;00CE5856&quot;/&gt;&lt;wsp:rsid wsp:val=&quot;00CE5F1B&quot;/&gt;&lt;wsp:rsid wsp:val=&quot;00CE662F&quot;/&gt;&lt;wsp:rsid wsp:val=&quot;00CE66AB&quot;/&gt;&lt;wsp:rsid wsp:val=&quot;00CE6C00&quot;/&gt;&lt;wsp:rsid wsp:val=&quot;00CE6C80&quot;/&gt;&lt;wsp:rsid wsp:val=&quot;00CE6D4D&quot;/&gt;&lt;wsp:rsid wsp:val=&quot;00CE7223&quot;/&gt;&lt;wsp:rsid wsp:val=&quot;00CE73D2&quot;/&gt;&lt;wsp:rsid wsp:val=&quot;00CE744F&quot;/&gt;&lt;wsp:rsid wsp:val=&quot;00CE7FBD&quot;/&gt;&lt;wsp:rsid wsp:val=&quot;00CF0757&quot;/&gt;&lt;wsp:rsid wsp:val=&quot;00CF1339&quot;/&gt;&lt;wsp:rsid wsp:val=&quot;00CF1554&quot;/&gt;&lt;wsp:rsid wsp:val=&quot;00CF15C2&quot;/&gt;&lt;wsp:rsid wsp:val=&quot;00CF2776&quot;/&gt;&lt;wsp:rsid wsp:val=&quot;00CF2F4C&quot;/&gt;&lt;wsp:rsid wsp:val=&quot;00CF33DA&quot;/&gt;&lt;wsp:rsid wsp:val=&quot;00CF35DA&quot;/&gt;&lt;wsp:rsid wsp:val=&quot;00CF36A9&quot;/&gt;&lt;wsp:rsid wsp:val=&quot;00CF36BA&quot;/&gt;&lt;wsp:rsid wsp:val=&quot;00CF36C2&quot;/&gt;&lt;wsp:rsid wsp:val=&quot;00CF37C4&quot;/&gt;&lt;wsp:rsid wsp:val=&quot;00CF3ACD&quot;/&gt;&lt;wsp:rsid wsp:val=&quot;00CF3B79&quot;/&gt;&lt;wsp:rsid wsp:val=&quot;00CF40D7&quot;/&gt;&lt;wsp:rsid wsp:val=&quot;00CF4203&quot;/&gt;&lt;wsp:rsid wsp:val=&quot;00CF4357&quot;/&gt;&lt;wsp:rsid wsp:val=&quot;00CF47EF&quot;/&gt;&lt;wsp:rsid wsp:val=&quot;00CF4FA4&quot;/&gt;&lt;wsp:rsid wsp:val=&quot;00CF5C23&quot;/&gt;&lt;wsp:rsid wsp:val=&quot;00CF5E37&quot;/&gt;&lt;wsp:rsid wsp:val=&quot;00CF5EB8&quot;/&gt;&lt;wsp:rsid wsp:val=&quot;00CF60E0&quot;/&gt;&lt;wsp:rsid wsp:val=&quot;00CF68F3&quot;/&gt;&lt;wsp:rsid wsp:val=&quot;00CF6BEC&quot;/&gt;&lt;wsp:rsid wsp:val=&quot;00CF6E07&quot;/&gt;&lt;wsp:rsid wsp:val=&quot;00CF6FF3&quot;/&gt;&lt;wsp:rsid wsp:val=&quot;00CF76BF&quot;/&gt;&lt;wsp:rsid wsp:val=&quot;00CF7947&quot;/&gt;&lt;wsp:rsid wsp:val=&quot;00CF7B9A&quot;/&gt;&lt;wsp:rsid wsp:val=&quot;00CF7E9F&quot;/&gt;&lt;wsp:rsid wsp:val=&quot;00D00100&quot;/&gt;&lt;wsp:rsid wsp:val=&quot;00D00788&quot;/&gt;&lt;wsp:rsid wsp:val=&quot;00D0142A&quot;/&gt;&lt;wsp:rsid wsp:val=&quot;00D01451&quot;/&gt;&lt;wsp:rsid wsp:val=&quot;00D01570&quot;/&gt;&lt;wsp:rsid wsp:val=&quot;00D015F9&quot;/&gt;&lt;wsp:rsid wsp:val=&quot;00D02098&quot;/&gt;&lt;wsp:rsid wsp:val=&quot;00D0268D&quot;/&gt;&lt;wsp:rsid wsp:val=&quot;00D02756&quot;/&gt;&lt;wsp:rsid wsp:val=&quot;00D02B01&quot;/&gt;&lt;wsp:rsid wsp:val=&quot;00D03002&quot;/&gt;&lt;wsp:rsid wsp:val=&quot;00D033A9&quot;/&gt;&lt;wsp:rsid wsp:val=&quot;00D03B4D&quot;/&gt;&lt;wsp:rsid wsp:val=&quot;00D0407A&quot;/&gt;&lt;wsp:rsid wsp:val=&quot;00D04497&quot;/&gt;&lt;wsp:rsid wsp:val=&quot;00D04997&quot;/&gt;&lt;wsp:rsid wsp:val=&quot;00D04E9D&quot;/&gt;&lt;wsp:rsid wsp:val=&quot;00D05237&quot;/&gt;&lt;wsp:rsid wsp:val=&quot;00D05500&quot;/&gt;&lt;wsp:rsid wsp:val=&quot;00D0571A&quot;/&gt;&lt;wsp:rsid wsp:val=&quot;00D06787&quot;/&gt;&lt;wsp:rsid wsp:val=&quot;00D06A90&quot;/&gt;&lt;wsp:rsid wsp:val=&quot;00D06A99&quot;/&gt;&lt;wsp:rsid wsp:val=&quot;00D070B7&quot;/&gt;&lt;wsp:rsid wsp:val=&quot;00D07248&quot;/&gt;&lt;wsp:rsid wsp:val=&quot;00D076AE&quot;/&gt;&lt;wsp:rsid wsp:val=&quot;00D077B9&quot;/&gt;&lt;wsp:rsid wsp:val=&quot;00D0784F&quot;/&gt;&lt;wsp:rsid wsp:val=&quot;00D07B41&quot;/&gt;&lt;wsp:rsid wsp:val=&quot;00D10C6A&quot;/&gt;&lt;wsp:rsid wsp:val=&quot;00D11475&quot;/&gt;&lt;wsp:rsid wsp:val=&quot;00D1204E&quot;/&gt;&lt;wsp:rsid wsp:val=&quot;00D12431&quot;/&gt;&lt;wsp:rsid wsp:val=&quot;00D12842&quot;/&gt;&lt;wsp:rsid wsp:val=&quot;00D14AC9&quot;/&gt;&lt;wsp:rsid wsp:val=&quot;00D14D40&quot;/&gt;&lt;wsp:rsid wsp:val=&quot;00D15370&quot;/&gt;&lt;wsp:rsid wsp:val=&quot;00D15CA8&quot;/&gt;&lt;wsp:rsid wsp:val=&quot;00D166AE&quot;/&gt;&lt;wsp:rsid wsp:val=&quot;00D16C17&quot;/&gt;&lt;wsp:rsid wsp:val=&quot;00D16D0E&quot;/&gt;&lt;wsp:rsid wsp:val=&quot;00D16F8C&quot;/&gt;&lt;wsp:rsid wsp:val=&quot;00D174AF&quot;/&gt;&lt;wsp:rsid wsp:val=&quot;00D1753F&quot;/&gt;&lt;wsp:rsid wsp:val=&quot;00D17764&quot;/&gt;&lt;wsp:rsid wsp:val=&quot;00D17EFA&quot;/&gt;&lt;wsp:rsid wsp:val=&quot;00D20051&quot;/&gt;&lt;wsp:rsid wsp:val=&quot;00D20F68&quot;/&gt;&lt;wsp:rsid wsp:val=&quot;00D21434&quot;/&gt;&lt;wsp:rsid wsp:val=&quot;00D2270A&quot;/&gt;&lt;wsp:rsid wsp:val=&quot;00D229B0&quot;/&gt;&lt;wsp:rsid wsp:val=&quot;00D236B0&quot;/&gt;&lt;wsp:rsid wsp:val=&quot;00D239C4&quot;/&gt;&lt;wsp:rsid wsp:val=&quot;00D23BD8&quot;/&gt;&lt;wsp:rsid wsp:val=&quot;00D23C27&quot;/&gt;&lt;wsp:rsid wsp:val=&quot;00D24524&quot;/&gt;&lt;wsp:rsid wsp:val=&quot;00D246FA&quot;/&gt;&lt;wsp:rsid wsp:val=&quot;00D24CC6&quot;/&gt;&lt;wsp:rsid wsp:val=&quot;00D25112&quot;/&gt;&lt;wsp:rsid wsp:val=&quot;00D253C5&quot;/&gt;&lt;wsp:rsid wsp:val=&quot;00D25850&quot;/&gt;&lt;wsp:rsid wsp:val=&quot;00D25E0F&quot;/&gt;&lt;wsp:rsid wsp:val=&quot;00D26548&quot;/&gt;&lt;wsp:rsid wsp:val=&quot;00D26CC6&quot;/&gt;&lt;wsp:rsid wsp:val=&quot;00D274F8&quot;/&gt;&lt;wsp:rsid wsp:val=&quot;00D275FE&quot;/&gt;&lt;wsp:rsid wsp:val=&quot;00D27EBB&quot;/&gt;&lt;wsp:rsid wsp:val=&quot;00D30743&quot;/&gt;&lt;wsp:rsid wsp:val=&quot;00D30877&quot;/&gt;&lt;wsp:rsid wsp:val=&quot;00D3096D&quot;/&gt;&lt;wsp:rsid wsp:val=&quot;00D30DD3&quot;/&gt;&lt;wsp:rsid wsp:val=&quot;00D32790&quot;/&gt;&lt;wsp:rsid wsp:val=&quot;00D32E56&quot;/&gt;&lt;wsp:rsid wsp:val=&quot;00D3303F&quot;/&gt;&lt;wsp:rsid wsp:val=&quot;00D330F0&quot;/&gt;&lt;wsp:rsid wsp:val=&quot;00D33551&quot;/&gt;&lt;wsp:rsid wsp:val=&quot;00D3380D&quot;/&gt;&lt;wsp:rsid wsp:val=&quot;00D33BE9&quot;/&gt;&lt;wsp:rsid wsp:val=&quot;00D33FA9&quot;/&gt;&lt;wsp:rsid wsp:val=&quot;00D34258&quot;/&gt;&lt;wsp:rsid wsp:val=&quot;00D34DBB&quot;/&gt;&lt;wsp:rsid wsp:val=&quot;00D35269&quot;/&gt;&lt;wsp:rsid wsp:val=&quot;00D353E0&quot;/&gt;&lt;wsp:rsid wsp:val=&quot;00D3556B&quot;/&gt;&lt;wsp:rsid wsp:val=&quot;00D35BEE&quot;/&gt;&lt;wsp:rsid wsp:val=&quot;00D36147&quot;/&gt;&lt;wsp:rsid wsp:val=&quot;00D361E7&quot;/&gt;&lt;wsp:rsid wsp:val=&quot;00D365BB&quot;/&gt;&lt;wsp:rsid wsp:val=&quot;00D37327&quot;/&gt;&lt;wsp:rsid wsp:val=&quot;00D37DC1&quot;/&gt;&lt;wsp:rsid wsp:val=&quot;00D37FDB&quot;/&gt;&lt;wsp:rsid wsp:val=&quot;00D4144E&quot;/&gt;&lt;wsp:rsid wsp:val=&quot;00D41605&quot;/&gt;&lt;wsp:rsid wsp:val=&quot;00D4160F&quot;/&gt;&lt;wsp:rsid wsp:val=&quot;00D4169F&quot;/&gt;&lt;wsp:rsid wsp:val=&quot;00D41998&quot;/&gt;&lt;wsp:rsid wsp:val=&quot;00D434D5&quot;/&gt;&lt;wsp:rsid wsp:val=&quot;00D43AC5&quot;/&gt;&lt;wsp:rsid wsp:val=&quot;00D43CFF&quot;/&gt;&lt;wsp:rsid wsp:val=&quot;00D43ECD&quot;/&gt;&lt;wsp:rsid wsp:val=&quot;00D4425B&quot;/&gt;&lt;wsp:rsid wsp:val=&quot;00D44790&quot;/&gt;&lt;wsp:rsid wsp:val=&quot;00D447C6&quot;/&gt;&lt;wsp:rsid wsp:val=&quot;00D45651&quot;/&gt;&lt;wsp:rsid wsp:val=&quot;00D45705&quot;/&gt;&lt;wsp:rsid wsp:val=&quot;00D45C7A&quot;/&gt;&lt;wsp:rsid wsp:val=&quot;00D466C0&quot;/&gt;&lt;wsp:rsid wsp:val=&quot;00D46E41&quot;/&gt;&lt;wsp:rsid wsp:val=&quot;00D46E77&quot;/&gt;&lt;wsp:rsid wsp:val=&quot;00D47A8C&quot;/&gt;&lt;wsp:rsid wsp:val=&quot;00D47F63&quot;/&gt;&lt;wsp:rsid wsp:val=&quot;00D50240&quot;/&gt;&lt;wsp:rsid wsp:val=&quot;00D50C9A&quot;/&gt;&lt;wsp:rsid wsp:val=&quot;00D50E5B&quot;/&gt;&lt;wsp:rsid wsp:val=&quot;00D513C8&quot;/&gt;&lt;wsp:rsid wsp:val=&quot;00D51571&quot;/&gt;&lt;wsp:rsid wsp:val=&quot;00D515B1&quot;/&gt;&lt;wsp:rsid wsp:val=&quot;00D517B4&quot;/&gt;&lt;wsp:rsid wsp:val=&quot;00D51DCD&quot;/&gt;&lt;wsp:rsid wsp:val=&quot;00D52A65&quot;/&gt;&lt;wsp:rsid wsp:val=&quot;00D536A6&quot;/&gt;&lt;wsp:rsid wsp:val=&quot;00D53D7B&quot;/&gt;&lt;wsp:rsid wsp:val=&quot;00D542EE&quot;/&gt;&lt;wsp:rsid wsp:val=&quot;00D54601&quot;/&gt;&lt;wsp:rsid wsp:val=&quot;00D5485E&quot;/&gt;&lt;wsp:rsid wsp:val=&quot;00D54D32&quot;/&gt;&lt;wsp:rsid wsp:val=&quot;00D54EF1&quot;/&gt;&lt;wsp:rsid wsp:val=&quot;00D55D11&quot;/&gt;&lt;wsp:rsid wsp:val=&quot;00D5627C&quot;/&gt;&lt;wsp:rsid wsp:val=&quot;00D564C1&quot;/&gt;&lt;wsp:rsid wsp:val=&quot;00D56568&quot;/&gt;&lt;wsp:rsid wsp:val=&quot;00D566EE&quot;/&gt;&lt;wsp:rsid wsp:val=&quot;00D56D42&quot;/&gt;&lt;wsp:rsid wsp:val=&quot;00D56DAF&quot;/&gt;&lt;wsp:rsid wsp:val=&quot;00D56F1E&quot;/&gt;&lt;wsp:rsid wsp:val=&quot;00D577E4&quot;/&gt;&lt;wsp:rsid wsp:val=&quot;00D57C8B&quot;/&gt;&lt;wsp:rsid wsp:val=&quot;00D602F7&quot;/&gt;&lt;wsp:rsid wsp:val=&quot;00D6082D&quot;/&gt;&lt;wsp:rsid wsp:val=&quot;00D60DF6&quot;/&gt;&lt;wsp:rsid wsp:val=&quot;00D6191C&quot;/&gt;&lt;wsp:rsid wsp:val=&quot;00D61C3A&quot;/&gt;&lt;wsp:rsid wsp:val=&quot;00D61F13&quot;/&gt;&lt;wsp:rsid wsp:val=&quot;00D62958&quot;/&gt;&lt;wsp:rsid wsp:val=&quot;00D630F4&quot;/&gt;&lt;wsp:rsid wsp:val=&quot;00D63172&quot;/&gt;&lt;wsp:rsid wsp:val=&quot;00D6366F&quot;/&gt;&lt;wsp:rsid wsp:val=&quot;00D63818&quot;/&gt;&lt;wsp:rsid wsp:val=&quot;00D63D0C&quot;/&gt;&lt;wsp:rsid wsp:val=&quot;00D63D79&quot;/&gt;&lt;wsp:rsid wsp:val=&quot;00D6435C&quot;/&gt;&lt;wsp:rsid wsp:val=&quot;00D6482A&quot;/&gt;&lt;wsp:rsid wsp:val=&quot;00D65808&quot;/&gt;&lt;wsp:rsid wsp:val=&quot;00D65893&quot;/&gt;&lt;wsp:rsid wsp:val=&quot;00D65A6A&quot;/&gt;&lt;wsp:rsid wsp:val=&quot;00D66403&quot;/&gt;&lt;wsp:rsid wsp:val=&quot;00D664EF&quot;/&gt;&lt;wsp:rsid wsp:val=&quot;00D66652&quot;/&gt;&lt;wsp:rsid wsp:val=&quot;00D667DF&quot;/&gt;&lt;wsp:rsid wsp:val=&quot;00D66BB0&quot;/&gt;&lt;wsp:rsid wsp:val=&quot;00D677BC&quot;/&gt;&lt;wsp:rsid wsp:val=&quot;00D679A6&quot;/&gt;&lt;wsp:rsid wsp:val=&quot;00D679AF&quot;/&gt;&lt;wsp:rsid wsp:val=&quot;00D67A7B&quot;/&gt;&lt;wsp:rsid wsp:val=&quot;00D67C61&quot;/&gt;&lt;wsp:rsid wsp:val=&quot;00D67D0C&quot;/&gt;&lt;wsp:rsid wsp:val=&quot;00D700D6&quot;/&gt;&lt;wsp:rsid wsp:val=&quot;00D70391&quot;/&gt;&lt;wsp:rsid wsp:val=&quot;00D706B4&quot;/&gt;&lt;wsp:rsid wsp:val=&quot;00D70C34&quot;/&gt;&lt;wsp:rsid wsp:val=&quot;00D71DD9&quot;/&gt;&lt;wsp:rsid wsp:val=&quot;00D727B8&quot;/&gt;&lt;wsp:rsid wsp:val=&quot;00D728DD&quot;/&gt;&lt;wsp:rsid wsp:val=&quot;00D731D4&quot;/&gt;&lt;wsp:rsid wsp:val=&quot;00D73505&quot;/&gt;&lt;wsp:rsid wsp:val=&quot;00D73661&quot;/&gt;&lt;wsp:rsid wsp:val=&quot;00D73967&quot;/&gt;&lt;wsp:rsid wsp:val=&quot;00D73A63&quot;/&gt;&lt;wsp:rsid wsp:val=&quot;00D7487B&quot;/&gt;&lt;wsp:rsid wsp:val=&quot;00D74E11&quot;/&gt;&lt;wsp:rsid wsp:val=&quot;00D74F09&quot;/&gt;&lt;wsp:rsid wsp:val=&quot;00D75024&quot;/&gt;&lt;wsp:rsid wsp:val=&quot;00D75055&quot;/&gt;&lt;wsp:rsid wsp:val=&quot;00D7516C&quot;/&gt;&lt;wsp:rsid wsp:val=&quot;00D75575&quot;/&gt;&lt;wsp:rsid wsp:val=&quot;00D766FC&quot;/&gt;&lt;wsp:rsid wsp:val=&quot;00D76A6B&quot;/&gt;&lt;wsp:rsid wsp:val=&quot;00D76CFA&quot;/&gt;&lt;wsp:rsid wsp:val=&quot;00D76E60&quot;/&gt;&lt;wsp:rsid wsp:val=&quot;00D77162&quot;/&gt;&lt;wsp:rsid wsp:val=&quot;00D774CF&quot;/&gt;&lt;wsp:rsid wsp:val=&quot;00D7781F&quot;/&gt;&lt;wsp:rsid wsp:val=&quot;00D778B3&quot;/&gt;&lt;wsp:rsid wsp:val=&quot;00D778FB&quot;/&gt;&lt;wsp:rsid wsp:val=&quot;00D7798E&quot;/&gt;&lt;wsp:rsid wsp:val=&quot;00D77A2A&quot;/&gt;&lt;wsp:rsid wsp:val=&quot;00D77CC1&quot;/&gt;&lt;wsp:rsid wsp:val=&quot;00D77E5F&quot;/&gt;&lt;wsp:rsid wsp:val=&quot;00D80244&quot;/&gt;&lt;wsp:rsid wsp:val=&quot;00D80597&quot;/&gt;&lt;wsp:rsid wsp:val=&quot;00D80A7A&quot;/&gt;&lt;wsp:rsid wsp:val=&quot;00D81D50&quot;/&gt;&lt;wsp:rsid wsp:val=&quot;00D82318&quot;/&gt;&lt;wsp:rsid wsp:val=&quot;00D82708&quot;/&gt;&lt;wsp:rsid wsp:val=&quot;00D82CF9&quot;/&gt;&lt;wsp:rsid wsp:val=&quot;00D82EB2&quot;/&gt;&lt;wsp:rsid wsp:val=&quot;00D83036&quot;/&gt;&lt;wsp:rsid wsp:val=&quot;00D833C8&quot;/&gt;&lt;wsp:rsid wsp:val=&quot;00D83BDE&quot;/&gt;&lt;wsp:rsid wsp:val=&quot;00D8454F&quot;/&gt;&lt;wsp:rsid wsp:val=&quot;00D8486C&quot;/&gt;&lt;wsp:rsid wsp:val=&quot;00D8497C&quot;/&gt;&lt;wsp:rsid wsp:val=&quot;00D84DAE&quot;/&gt;&lt;wsp:rsid wsp:val=&quot;00D84F8C&quot;/&gt;&lt;wsp:rsid wsp:val=&quot;00D853C5&quot;/&gt;&lt;wsp:rsid wsp:val=&quot;00D855CE&quot;/&gt;&lt;wsp:rsid wsp:val=&quot;00D85982&quot;/&gt;&lt;wsp:rsid wsp:val=&quot;00D85C41&quot;/&gt;&lt;wsp:rsid wsp:val=&quot;00D8619B&quot;/&gt;&lt;wsp:rsid wsp:val=&quot;00D866D0&quot;/&gt;&lt;wsp:rsid wsp:val=&quot;00D86706&quot;/&gt;&lt;wsp:rsid wsp:val=&quot;00D86A2B&quot;/&gt;&lt;wsp:rsid wsp:val=&quot;00D86BD8&quot;/&gt;&lt;wsp:rsid wsp:val=&quot;00D8757A&quot;/&gt;&lt;wsp:rsid wsp:val=&quot;00D87AAB&quot;/&gt;&lt;wsp:rsid wsp:val=&quot;00D907FB&quot;/&gt;&lt;wsp:rsid wsp:val=&quot;00D9093E&quot;/&gt;&lt;wsp:rsid wsp:val=&quot;00D90B63&quot;/&gt;&lt;wsp:rsid wsp:val=&quot;00D90F9C&quot;/&gt;&lt;wsp:rsid wsp:val=&quot;00D91553&quot;/&gt;&lt;wsp:rsid wsp:val=&quot;00D91566&quot;/&gt;&lt;wsp:rsid wsp:val=&quot;00D9179F&quot;/&gt;&lt;wsp:rsid wsp:val=&quot;00D91A8D&quot;/&gt;&lt;wsp:rsid wsp:val=&quot;00D91E2D&quot;/&gt;&lt;wsp:rsid wsp:val=&quot;00D91F46&quot;/&gt;&lt;wsp:rsid wsp:val=&quot;00D9243D&quot;/&gt;&lt;wsp:rsid wsp:val=&quot;00D92C4C&quot;/&gt;&lt;wsp:rsid wsp:val=&quot;00D92D2B&quot;/&gt;&lt;wsp:rsid wsp:val=&quot;00D92EBD&quot;/&gt;&lt;wsp:rsid wsp:val=&quot;00D93165&quot;/&gt;&lt;wsp:rsid wsp:val=&quot;00D936EF&quot;/&gt;&lt;wsp:rsid wsp:val=&quot;00D93A8A&quot;/&gt;&lt;wsp:rsid wsp:val=&quot;00D93EB0&quot;/&gt;&lt;wsp:rsid wsp:val=&quot;00D9419A&quot;/&gt;&lt;wsp:rsid wsp:val=&quot;00D9551D&quot;/&gt;&lt;wsp:rsid wsp:val=&quot;00D959E4&quot;/&gt;&lt;wsp:rsid wsp:val=&quot;00D95AEF&quot;/&gt;&lt;wsp:rsid wsp:val=&quot;00D95CC2&quot;/&gt;&lt;wsp:rsid wsp:val=&quot;00D95E4F&quot;/&gt;&lt;wsp:rsid wsp:val=&quot;00D96468&quot;/&gt;&lt;wsp:rsid wsp:val=&quot;00D96712&quot;/&gt;&lt;wsp:rsid wsp:val=&quot;00D96AF1&quot;/&gt;&lt;wsp:rsid wsp:val=&quot;00D974AE&quot;/&gt;&lt;wsp:rsid wsp:val=&quot;00D97B88&quot;/&gt;&lt;wsp:rsid wsp:val=&quot;00DA0485&quot;/&gt;&lt;wsp:rsid wsp:val=&quot;00DA05DB&quot;/&gt;&lt;wsp:rsid wsp:val=&quot;00DA1017&quot;/&gt;&lt;wsp:rsid wsp:val=&quot;00DA198D&quot;/&gt;&lt;wsp:rsid wsp:val=&quot;00DA257F&quot;/&gt;&lt;wsp:rsid wsp:val=&quot;00DA2779&quot;/&gt;&lt;wsp:rsid wsp:val=&quot;00DA2CB4&quot;/&gt;&lt;wsp:rsid wsp:val=&quot;00DA30A3&quot;/&gt;&lt;wsp:rsid wsp:val=&quot;00DA3562&quot;/&gt;&lt;wsp:rsid wsp:val=&quot;00DA379C&quot;/&gt;&lt;wsp:rsid wsp:val=&quot;00DA3CD4&quot;/&gt;&lt;wsp:rsid wsp:val=&quot;00DA440A&quot;/&gt;&lt;wsp:rsid wsp:val=&quot;00DA481D&quot;/&gt;&lt;wsp:rsid wsp:val=&quot;00DA4927&quot;/&gt;&lt;wsp:rsid wsp:val=&quot;00DA4B89&quot;/&gt;&lt;wsp:rsid wsp:val=&quot;00DA51E9&quot;/&gt;&lt;wsp:rsid wsp:val=&quot;00DA5289&quot;/&gt;&lt;wsp:rsid wsp:val=&quot;00DA5D47&quot;/&gt;&lt;wsp:rsid wsp:val=&quot;00DA6062&quot;/&gt;&lt;wsp:rsid wsp:val=&quot;00DA634B&quot;/&gt;&lt;wsp:rsid wsp:val=&quot;00DA6726&quot;/&gt;&lt;wsp:rsid wsp:val=&quot;00DA6883&quot;/&gt;&lt;wsp:rsid wsp:val=&quot;00DA6F6D&quot;/&gt;&lt;wsp:rsid wsp:val=&quot;00DA75CA&quot;/&gt;&lt;wsp:rsid wsp:val=&quot;00DA7B01&quot;/&gt;&lt;wsp:rsid wsp:val=&quot;00DA7B22&quot;/&gt;&lt;wsp:rsid wsp:val=&quot;00DB0ECF&quot;/&gt;&lt;wsp:rsid wsp:val=&quot;00DB1B83&quot;/&gt;&lt;wsp:rsid wsp:val=&quot;00DB1D65&quot;/&gt;&lt;wsp:rsid wsp:val=&quot;00DB1E7E&quot;/&gt;&lt;wsp:rsid wsp:val=&quot;00DB2630&quot;/&gt;&lt;wsp:rsid wsp:val=&quot;00DB3657&quot;/&gt;&lt;wsp:rsid wsp:val=&quot;00DB3E77&quot;/&gt;&lt;wsp:rsid wsp:val=&quot;00DB3F2E&quot;/&gt;&lt;wsp:rsid wsp:val=&quot;00DB44B3&quot;/&gt;&lt;wsp:rsid wsp:val=&quot;00DB4B56&quot;/&gt;&lt;wsp:rsid wsp:val=&quot;00DB506B&quot;/&gt;&lt;wsp:rsid wsp:val=&quot;00DB536C&quot;/&gt;&lt;wsp:rsid wsp:val=&quot;00DB5990&quot;/&gt;&lt;wsp:rsid wsp:val=&quot;00DB5D0A&quot;/&gt;&lt;wsp:rsid wsp:val=&quot;00DB5D32&quot;/&gt;&lt;wsp:rsid wsp:val=&quot;00DB5F5C&quot;/&gt;&lt;wsp:rsid wsp:val=&quot;00DB6264&quot;/&gt;&lt;wsp:rsid wsp:val=&quot;00DB6908&quot;/&gt;&lt;wsp:rsid wsp:val=&quot;00DB6BCA&quot;/&gt;&lt;wsp:rsid wsp:val=&quot;00DB6C48&quot;/&gt;&lt;wsp:rsid wsp:val=&quot;00DB71B5&quot;/&gt;&lt;wsp:rsid wsp:val=&quot;00DB7321&quot;/&gt;&lt;wsp:rsid wsp:val=&quot;00DB7483&quot;/&gt;&lt;wsp:rsid wsp:val=&quot;00DB79E6&quot;/&gt;&lt;wsp:rsid wsp:val=&quot;00DB7E66&quot;/&gt;&lt;wsp:rsid wsp:val=&quot;00DB7F8F&quot;/&gt;&lt;wsp:rsid wsp:val=&quot;00DC0410&quot;/&gt;&lt;wsp:rsid wsp:val=&quot;00DC09FF&quot;/&gt;&lt;wsp:rsid wsp:val=&quot;00DC0B95&quot;/&gt;&lt;wsp:rsid wsp:val=&quot;00DC181B&quot;/&gt;&lt;wsp:rsid wsp:val=&quot;00DC22DF&quot;/&gt;&lt;wsp:rsid wsp:val=&quot;00DC2C38&quot;/&gt;&lt;wsp:rsid wsp:val=&quot;00DC337A&quot;/&gt;&lt;wsp:rsid wsp:val=&quot;00DC3451&quot;/&gt;&lt;wsp:rsid wsp:val=&quot;00DC34DC&quot;/&gt;&lt;wsp:rsid wsp:val=&quot;00DC3718&quot;/&gt;&lt;wsp:rsid wsp:val=&quot;00DC38E1&quot;/&gt;&lt;wsp:rsid wsp:val=&quot;00DC3F43&quot;/&gt;&lt;wsp:rsid wsp:val=&quot;00DC4D78&quot;/&gt;&lt;wsp:rsid wsp:val=&quot;00DC4F00&quot;/&gt;&lt;wsp:rsid wsp:val=&quot;00DC519A&quot;/&gt;&lt;wsp:rsid wsp:val=&quot;00DC5387&quot;/&gt;&lt;wsp:rsid wsp:val=&quot;00DC5B12&quot;/&gt;&lt;wsp:rsid wsp:val=&quot;00DC6560&quot;/&gt;&lt;wsp:rsid wsp:val=&quot;00DC6769&quot;/&gt;&lt;wsp:rsid wsp:val=&quot;00DC690E&quot;/&gt;&lt;wsp:rsid wsp:val=&quot;00DC6D87&quot;/&gt;&lt;wsp:rsid wsp:val=&quot;00DC766E&quot;/&gt;&lt;wsp:rsid wsp:val=&quot;00DC799B&quot;/&gt;&lt;wsp:rsid wsp:val=&quot;00DC7E63&quot;/&gt;&lt;wsp:rsid wsp:val=&quot;00DD05CF&quot;/&gt;&lt;wsp:rsid wsp:val=&quot;00DD0942&quot;/&gt;&lt;wsp:rsid wsp:val=&quot;00DD0E00&quot;/&gt;&lt;wsp:rsid wsp:val=&quot;00DD13FD&quot;/&gt;&lt;wsp:rsid wsp:val=&quot;00DD1739&quot;/&gt;&lt;wsp:rsid wsp:val=&quot;00DD1AC9&quot;/&gt;&lt;wsp:rsid wsp:val=&quot;00DD1B4D&quot;/&gt;&lt;wsp:rsid wsp:val=&quot;00DD1CB0&quot;/&gt;&lt;wsp:rsid wsp:val=&quot;00DD2369&quot;/&gt;&lt;wsp:rsid wsp:val=&quot;00DD359C&quot;/&gt;&lt;wsp:rsid wsp:val=&quot;00DD3DE4&quot;/&gt;&lt;wsp:rsid wsp:val=&quot;00DD41B1&quot;/&gt;&lt;wsp:rsid wsp:val=&quot;00DD4B7E&quot;/&gt;&lt;wsp:rsid wsp:val=&quot;00DD4CF6&quot;/&gt;&lt;wsp:rsid wsp:val=&quot;00DD4D2F&quot;/&gt;&lt;wsp:rsid wsp:val=&quot;00DD5042&quot;/&gt;&lt;wsp:rsid wsp:val=&quot;00DD652D&quot;/&gt;&lt;wsp:rsid wsp:val=&quot;00DD666E&quot;/&gt;&lt;wsp:rsid wsp:val=&quot;00DD6754&quot;/&gt;&lt;wsp:rsid wsp:val=&quot;00DD7219&quot;/&gt;&lt;wsp:rsid wsp:val=&quot;00DD774C&quot;/&gt;&lt;wsp:rsid wsp:val=&quot;00DD7A93&quot;/&gt;&lt;wsp:rsid wsp:val=&quot;00DD7E24&quot;/&gt;&lt;wsp:rsid wsp:val=&quot;00DE0BC4&quot;/&gt;&lt;wsp:rsid wsp:val=&quot;00DE1402&quot;/&gt;&lt;wsp:rsid wsp:val=&quot;00DE339B&quot;/&gt;&lt;wsp:rsid wsp:val=&quot;00DE4808&quot;/&gt;&lt;wsp:rsid wsp:val=&quot;00DE736C&quot;/&gt;&lt;wsp:rsid wsp:val=&quot;00DE73AD&quot;/&gt;&lt;wsp:rsid wsp:val=&quot;00DE7BF1&quot;/&gt;&lt;wsp:rsid wsp:val=&quot;00DF0399&quot;/&gt;&lt;wsp:rsid wsp:val=&quot;00DF0D6A&quot;/&gt;&lt;wsp:rsid wsp:val=&quot;00DF0F4E&quot;/&gt;&lt;wsp:rsid wsp:val=&quot;00DF1408&quot;/&gt;&lt;wsp:rsid wsp:val=&quot;00DF1610&quot;/&gt;&lt;wsp:rsid wsp:val=&quot;00DF172B&quot;/&gt;&lt;wsp:rsid wsp:val=&quot;00DF1733&quot;/&gt;&lt;wsp:rsid wsp:val=&quot;00DF1BF2&quot;/&gt;&lt;wsp:rsid wsp:val=&quot;00DF1FAA&quot;/&gt;&lt;wsp:rsid wsp:val=&quot;00DF2B3B&quot;/&gt;&lt;wsp:rsid wsp:val=&quot;00DF2D6E&quot;/&gt;&lt;wsp:rsid wsp:val=&quot;00DF33BC&quot;/&gt;&lt;wsp:rsid wsp:val=&quot;00DF37AA&quot;/&gt;&lt;wsp:rsid wsp:val=&quot;00DF540E&quot;/&gt;&lt;wsp:rsid wsp:val=&quot;00DF560A&quot;/&gt;&lt;wsp:rsid wsp:val=&quot;00DF655F&quot;/&gt;&lt;wsp:rsid wsp:val=&quot;00DF69A8&quot;/&gt;&lt;wsp:rsid wsp:val=&quot;00DF6BEA&quot;/&gt;&lt;wsp:rsid wsp:val=&quot;00DF7490&quot;/&gt;&lt;wsp:rsid wsp:val=&quot;00DF7DC2&quot;/&gt;&lt;wsp:rsid wsp:val=&quot;00DF7F04&quot;/&gt;&lt;wsp:rsid wsp:val=&quot;00E00305&quot;/&gt;&lt;wsp:rsid wsp:val=&quot;00E003C3&quot;/&gt;&lt;wsp:rsid wsp:val=&quot;00E00687&quot;/&gt;&lt;wsp:rsid wsp:val=&quot;00E006F2&quot;/&gt;&lt;wsp:rsid wsp:val=&quot;00E01E5E&quot;/&gt;&lt;wsp:rsid wsp:val=&quot;00E01FCB&quot;/&gt;&lt;wsp:rsid wsp:val=&quot;00E0201E&quot;/&gt;&lt;wsp:rsid wsp:val=&quot;00E02555&quot;/&gt;&lt;wsp:rsid wsp:val=&quot;00E02C9E&quot;/&gt;&lt;wsp:rsid wsp:val=&quot;00E034C8&quot;/&gt;&lt;wsp:rsid wsp:val=&quot;00E0369A&quot;/&gt;&lt;wsp:rsid wsp:val=&quot;00E036C3&quot;/&gt;&lt;wsp:rsid wsp:val=&quot;00E04613&quot;/&gt;&lt;wsp:rsid wsp:val=&quot;00E046B3&quot;/&gt;&lt;wsp:rsid wsp:val=&quot;00E048CF&quot;/&gt;&lt;wsp:rsid wsp:val=&quot;00E048D1&quot;/&gt;&lt;wsp:rsid wsp:val=&quot;00E0499A&quot;/&gt;&lt;wsp:rsid wsp:val=&quot;00E0529A&quot;/&gt;&lt;wsp:rsid wsp:val=&quot;00E05E6E&quot;/&gt;&lt;wsp:rsid wsp:val=&quot;00E06AAF&quot;/&gt;&lt;wsp:rsid wsp:val=&quot;00E06C5B&quot;/&gt;&lt;wsp:rsid wsp:val=&quot;00E0716A&quot;/&gt;&lt;wsp:rsid wsp:val=&quot;00E07272&quot;/&gt;&lt;wsp:rsid wsp:val=&quot;00E07295&quot;/&gt;&lt;wsp:rsid wsp:val=&quot;00E07F07&quot;/&gt;&lt;wsp:rsid wsp:val=&quot;00E07FD1&quot;/&gt;&lt;wsp:rsid wsp:val=&quot;00E10474&quot;/&gt;&lt;wsp:rsid wsp:val=&quot;00E10A81&quot;/&gt;&lt;wsp:rsid wsp:val=&quot;00E10B40&quot;/&gt;&lt;wsp:rsid wsp:val=&quot;00E10B70&quot;/&gt;&lt;wsp:rsid wsp:val=&quot;00E11055&quot;/&gt;&lt;wsp:rsid wsp:val=&quot;00E120CB&quot;/&gt;&lt;wsp:rsid wsp:val=&quot;00E1264D&quot;/&gt;&lt;wsp:rsid wsp:val=&quot;00E126A7&quot;/&gt;&lt;wsp:rsid wsp:val=&quot;00E126C6&quot;/&gt;&lt;wsp:rsid wsp:val=&quot;00E1273D&quot;/&gt;&lt;wsp:rsid wsp:val=&quot;00E137F0&quot;/&gt;&lt;wsp:rsid wsp:val=&quot;00E13B11&quot;/&gt;&lt;wsp:rsid wsp:val=&quot;00E14115&quot;/&gt;&lt;wsp:rsid wsp:val=&quot;00E1442B&quot;/&gt;&lt;wsp:rsid wsp:val=&quot;00E14C5B&quot;/&gt;&lt;wsp:rsid wsp:val=&quot;00E162AB&quot;/&gt;&lt;wsp:rsid wsp:val=&quot;00E16504&quot;/&gt;&lt;wsp:rsid wsp:val=&quot;00E166D3&quot;/&gt;&lt;wsp:rsid wsp:val=&quot;00E167FC&quot;/&gt;&lt;wsp:rsid wsp:val=&quot;00E16B34&quot;/&gt;&lt;wsp:rsid wsp:val=&quot;00E172F5&quot;/&gt;&lt;wsp:rsid wsp:val=&quot;00E17338&quot;/&gt;&lt;wsp:rsid wsp:val=&quot;00E176E8&quot;/&gt;&lt;wsp:rsid wsp:val=&quot;00E17936&quot;/&gt;&lt;wsp:rsid wsp:val=&quot;00E17D1C&quot;/&gt;&lt;wsp:rsid wsp:val=&quot;00E21EB2&quot;/&gt;&lt;wsp:rsid wsp:val=&quot;00E21EC7&quot;/&gt;&lt;wsp:rsid wsp:val=&quot;00E223F2&quot;/&gt;&lt;wsp:rsid wsp:val=&quot;00E22554&quot;/&gt;&lt;wsp:rsid wsp:val=&quot;00E22FBE&quot;/&gt;&lt;wsp:rsid wsp:val=&quot;00E23778&quot;/&gt;&lt;wsp:rsid wsp:val=&quot;00E237A5&quot;/&gt;&lt;wsp:rsid wsp:val=&quot;00E23A6F&quot;/&gt;&lt;wsp:rsid wsp:val=&quot;00E23E8E&quot;/&gt;&lt;wsp:rsid wsp:val=&quot;00E23FBC&quot;/&gt;&lt;wsp:rsid wsp:val=&quot;00E24038&quot;/&gt;&lt;wsp:rsid wsp:val=&quot;00E24400&quot;/&gt;&lt;wsp:rsid wsp:val=&quot;00E24465&quot;/&gt;&lt;wsp:rsid wsp:val=&quot;00E2497A&quot;/&gt;&lt;wsp:rsid wsp:val=&quot;00E24A3A&quot;/&gt;&lt;wsp:rsid wsp:val=&quot;00E24C8D&quot;/&gt;&lt;wsp:rsid wsp:val=&quot;00E24EEA&quot;/&gt;&lt;wsp:rsid wsp:val=&quot;00E25026&quot;/&gt;&lt;wsp:rsid wsp:val=&quot;00E2557C&quot;/&gt;&lt;wsp:rsid wsp:val=&quot;00E255A2&quot;/&gt;&lt;wsp:rsid wsp:val=&quot;00E256FB&quot;/&gt;&lt;wsp:rsid wsp:val=&quot;00E25A2B&quot;/&gt;&lt;wsp:rsid wsp:val=&quot;00E25BB4&quot;/&gt;&lt;wsp:rsid wsp:val=&quot;00E2747C&quot;/&gt;&lt;wsp:rsid wsp:val=&quot;00E27711&quot;/&gt;&lt;wsp:rsid wsp:val=&quot;00E27DFC&quot;/&gt;&lt;wsp:rsid wsp:val=&quot;00E301D7&quot;/&gt;&lt;wsp:rsid wsp:val=&quot;00E301F3&quot;/&gt;&lt;wsp:rsid wsp:val=&quot;00E30C17&quot;/&gt;&lt;wsp:rsid wsp:val=&quot;00E30C56&quot;/&gt;&lt;wsp:rsid wsp:val=&quot;00E30D33&quot;/&gt;&lt;wsp:rsid wsp:val=&quot;00E3179A&quot;/&gt;&lt;wsp:rsid wsp:val=&quot;00E31F26&quot;/&gt;&lt;wsp:rsid wsp:val=&quot;00E32378&quot;/&gt;&lt;wsp:rsid wsp:val=&quot;00E32644&quot;/&gt;&lt;wsp:rsid wsp:val=&quot;00E32AE0&quot;/&gt;&lt;wsp:rsid wsp:val=&quot;00E32C8D&quot;/&gt;&lt;wsp:rsid wsp:val=&quot;00E3369A&quot;/&gt;&lt;wsp:rsid wsp:val=&quot;00E33E8E&quot;/&gt;&lt;wsp:rsid wsp:val=&quot;00E343DA&quot;/&gt;&lt;wsp:rsid wsp:val=&quot;00E345C5&quot;/&gt;&lt;wsp:rsid wsp:val=&quot;00E348D4&quot;/&gt;&lt;wsp:rsid wsp:val=&quot;00E34F76&quot;/&gt;&lt;wsp:rsid wsp:val=&quot;00E34FE2&quot;/&gt;&lt;wsp:rsid wsp:val=&quot;00E3656B&quot;/&gt;&lt;wsp:rsid wsp:val=&quot;00E3675C&quot;/&gt;&lt;wsp:rsid wsp:val=&quot;00E36887&quot;/&gt;&lt;wsp:rsid wsp:val=&quot;00E3701B&quot;/&gt;&lt;wsp:rsid wsp:val=&quot;00E37FFA&quot;/&gt;&lt;wsp:rsid wsp:val=&quot;00E401B9&quot;/&gt;&lt;wsp:rsid wsp:val=&quot;00E40D9F&quot;/&gt;&lt;wsp:rsid wsp:val=&quot;00E42582&quot;/&gt;&lt;wsp:rsid wsp:val=&quot;00E43133&quot;/&gt;&lt;wsp:rsid wsp:val=&quot;00E4324D&quot;/&gt;&lt;wsp:rsid wsp:val=&quot;00E43AE0&quot;/&gt;&lt;wsp:rsid wsp:val=&quot;00E43C30&quot;/&gt;&lt;wsp:rsid wsp:val=&quot;00E43C86&quot;/&gt;&lt;wsp:rsid wsp:val=&quot;00E4409E&quot;/&gt;&lt;wsp:rsid wsp:val=&quot;00E44C16&quot;/&gt;&lt;wsp:rsid wsp:val=&quot;00E45306&quot;/&gt;&lt;wsp:rsid wsp:val=&quot;00E45631&quot;/&gt;&lt;wsp:rsid wsp:val=&quot;00E45955&quot;/&gt;&lt;wsp:rsid wsp:val=&quot;00E45A46&quot;/&gt;&lt;wsp:rsid wsp:val=&quot;00E45D68&quot;/&gt;&lt;wsp:rsid wsp:val=&quot;00E460DA&quot;/&gt;&lt;wsp:rsid wsp:val=&quot;00E462E9&quot;/&gt;&lt;wsp:rsid wsp:val=&quot;00E469D6&quot;/&gt;&lt;wsp:rsid wsp:val=&quot;00E47073&quot;/&gt;&lt;wsp:rsid wsp:val=&quot;00E503BF&quot;/&gt;&lt;wsp:rsid wsp:val=&quot;00E504B4&quot;/&gt;&lt;wsp:rsid wsp:val=&quot;00E506D4&quot;/&gt;&lt;wsp:rsid wsp:val=&quot;00E50E2D&quot;/&gt;&lt;wsp:rsid wsp:val=&quot;00E511A1&quot;/&gt;&lt;wsp:rsid wsp:val=&quot;00E51437&quot;/&gt;&lt;wsp:rsid wsp:val=&quot;00E51B22&quot;/&gt;&lt;wsp:rsid wsp:val=&quot;00E5209D&quot;/&gt;&lt;wsp:rsid wsp:val=&quot;00E52E70&quot;/&gt;&lt;wsp:rsid wsp:val=&quot;00E53009&quot;/&gt;&lt;wsp:rsid wsp:val=&quot;00E531AE&quot;/&gt;&lt;wsp:rsid wsp:val=&quot;00E53520&quot;/&gt;&lt;wsp:rsid wsp:val=&quot;00E53723&quot;/&gt;&lt;wsp:rsid wsp:val=&quot;00E54148&quot;/&gt;&lt;wsp:rsid wsp:val=&quot;00E54984&quot;/&gt;&lt;wsp:rsid wsp:val=&quot;00E54B71&quot;/&gt;&lt;wsp:rsid wsp:val=&quot;00E55B46&quot;/&gt;&lt;wsp:rsid wsp:val=&quot;00E55B4B&quot;/&gt;&lt;wsp:rsid wsp:val=&quot;00E55C7A&quot;/&gt;&lt;wsp:rsid wsp:val=&quot;00E562F7&quot;/&gt;&lt;wsp:rsid wsp:val=&quot;00E5642F&quot;/&gt;&lt;wsp:rsid wsp:val=&quot;00E56B75&quot;/&gt;&lt;wsp:rsid wsp:val=&quot;00E57656&quot;/&gt;&lt;wsp:rsid wsp:val=&quot;00E57B13&quot;/&gt;&lt;wsp:rsid wsp:val=&quot;00E609C2&quot;/&gt;&lt;wsp:rsid wsp:val=&quot;00E60EDA&quot;/&gt;&lt;wsp:rsid wsp:val=&quot;00E60F8F&quot;/&gt;&lt;wsp:rsid wsp:val=&quot;00E61210&quot;/&gt;&lt;wsp:rsid wsp:val=&quot;00E6186F&quot;/&gt;&lt;wsp:rsid wsp:val=&quot;00E619F5&quot;/&gt;&lt;wsp:rsid wsp:val=&quot;00E61B17&quot;/&gt;&lt;wsp:rsid wsp:val=&quot;00E61CBB&quot;/&gt;&lt;wsp:rsid wsp:val=&quot;00E61DC3&quot;/&gt;&lt;wsp:rsid wsp:val=&quot;00E62375&quot;/&gt;&lt;wsp:rsid wsp:val=&quot;00E62FCF&quot;/&gt;&lt;wsp:rsid wsp:val=&quot;00E63162&quot;/&gt;&lt;wsp:rsid wsp:val=&quot;00E6362E&quot;/&gt;&lt;wsp:rsid wsp:val=&quot;00E63793&quot;/&gt;&lt;wsp:rsid wsp:val=&quot;00E63E5C&quot;/&gt;&lt;wsp:rsid wsp:val=&quot;00E64DB7&quot;/&gt;&lt;wsp:rsid wsp:val=&quot;00E64E11&quot;/&gt;&lt;wsp:rsid wsp:val=&quot;00E65877&quot;/&gt;&lt;wsp:rsid wsp:val=&quot;00E65933&quot;/&gt;&lt;wsp:rsid wsp:val=&quot;00E65B36&quot;/&gt;&lt;wsp:rsid wsp:val=&quot;00E6657E&quot;/&gt;&lt;wsp:rsid wsp:val=&quot;00E6671F&quot;/&gt;&lt;wsp:rsid wsp:val=&quot;00E66F96&quot;/&gt;&lt;wsp:rsid wsp:val=&quot;00E67118&quot;/&gt;&lt;wsp:rsid wsp:val=&quot;00E67609&quot;/&gt;&lt;wsp:rsid wsp:val=&quot;00E67940&quot;/&gt;&lt;wsp:rsid wsp:val=&quot;00E67B17&quot;/&gt;&lt;wsp:rsid wsp:val=&quot;00E703E0&quot;/&gt;&lt;wsp:rsid wsp:val=&quot;00E704A4&quot;/&gt;&lt;wsp:rsid wsp:val=&quot;00E710ED&quot;/&gt;&lt;wsp:rsid wsp:val=&quot;00E71A1B&quot;/&gt;&lt;wsp:rsid wsp:val=&quot;00E71C44&quot;/&gt;&lt;wsp:rsid wsp:val=&quot;00E723E6&quot;/&gt;&lt;wsp:rsid wsp:val=&quot;00E72591&quot;/&gt;&lt;wsp:rsid wsp:val=&quot;00E72C03&quot;/&gt;&lt;wsp:rsid wsp:val=&quot;00E72E1D&quot;/&gt;&lt;wsp:rsid wsp:val=&quot;00E73788&quot;/&gt;&lt;wsp:rsid wsp:val=&quot;00E73AE9&quot;/&gt;&lt;wsp:rsid wsp:val=&quot;00E73D24&quot;/&gt;&lt;wsp:rsid wsp:val=&quot;00E73E17&quot;/&gt;&lt;wsp:rsid wsp:val=&quot;00E73F01&quot;/&gt;&lt;wsp:rsid wsp:val=&quot;00E7411D&quot;/&gt;&lt;wsp:rsid wsp:val=&quot;00E74958&quot;/&gt;&lt;wsp:rsid wsp:val=&quot;00E74A5D&quot;/&gt;&lt;wsp:rsid wsp:val=&quot;00E75423&quot;/&gt;&lt;wsp:rsid wsp:val=&quot;00E75441&quot;/&gt;&lt;wsp:rsid wsp:val=&quot;00E75693&quot;/&gt;&lt;wsp:rsid wsp:val=&quot;00E75B86&quot;/&gt;&lt;wsp:rsid wsp:val=&quot;00E76977&quot;/&gt;&lt;wsp:rsid wsp:val=&quot;00E775AC&quot;/&gt;&lt;wsp:rsid wsp:val=&quot;00E77BCA&quot;/&gt;&lt;wsp:rsid wsp:val=&quot;00E77C38&quot;/&gt;&lt;wsp:rsid wsp:val=&quot;00E80039&quot;/&gt;&lt;wsp:rsid wsp:val=&quot;00E80177&quot;/&gt;&lt;wsp:rsid wsp:val=&quot;00E80DDC&quot;/&gt;&lt;wsp:rsid wsp:val=&quot;00E81B6C&quot;/&gt;&lt;wsp:rsid wsp:val=&quot;00E81BE0&quot;/&gt;&lt;wsp:rsid wsp:val=&quot;00E81D25&quot;/&gt;&lt;wsp:rsid wsp:val=&quot;00E81EB6&quot;/&gt;&lt;wsp:rsid wsp:val=&quot;00E82D94&quot;/&gt;&lt;wsp:rsid wsp:val=&quot;00E82E0F&quot;/&gt;&lt;wsp:rsid wsp:val=&quot;00E836B6&quot;/&gt;&lt;wsp:rsid wsp:val=&quot;00E83860&quot;/&gt;&lt;wsp:rsid wsp:val=&quot;00E83B06&quot;/&gt;&lt;wsp:rsid wsp:val=&quot;00E840C5&quot;/&gt;&lt;wsp:rsid wsp:val=&quot;00E8415C&quot;/&gt;&lt;wsp:rsid wsp:val=&quot;00E847BA&quot;/&gt;&lt;wsp:rsid wsp:val=&quot;00E852BA&quot;/&gt;&lt;wsp:rsid wsp:val=&quot;00E8532F&quot;/&gt;&lt;wsp:rsid wsp:val=&quot;00E85782&quot;/&gt;&lt;wsp:rsid wsp:val=&quot;00E8680F&quot;/&gt;&lt;wsp:rsid wsp:val=&quot;00E86887&quot;/&gt;&lt;wsp:rsid wsp:val=&quot;00E86E24&quot;/&gt;&lt;wsp:rsid wsp:val=&quot;00E86F77&quot;/&gt;&lt;wsp:rsid wsp:val=&quot;00E8705A&quot;/&gt;&lt;wsp:rsid wsp:val=&quot;00E87198&quot;/&gt;&lt;wsp:rsid wsp:val=&quot;00E8727A&quot;/&gt;&lt;wsp:rsid wsp:val=&quot;00E872D5&quot;/&gt;&lt;wsp:rsid wsp:val=&quot;00E8748D&quot;/&gt;&lt;wsp:rsid wsp:val=&quot;00E8782C&quot;/&gt;&lt;wsp:rsid wsp:val=&quot;00E87AFC&quot;/&gt;&lt;wsp:rsid wsp:val=&quot;00E87B8F&quot;/&gt;&lt;wsp:rsid wsp:val=&quot;00E87C20&quot;/&gt;&lt;wsp:rsid wsp:val=&quot;00E901CE&quot;/&gt;&lt;wsp:rsid wsp:val=&quot;00E91F27&quot;/&gt;&lt;wsp:rsid wsp:val=&quot;00E91FD2&quot;/&gt;&lt;wsp:rsid wsp:val=&quot;00E924D3&quot;/&gt;&lt;wsp:rsid wsp:val=&quot;00E92693&quot;/&gt;&lt;wsp:rsid wsp:val=&quot;00E9278A&quot;/&gt;&lt;wsp:rsid wsp:val=&quot;00E92FAE&quot;/&gt;&lt;wsp:rsid wsp:val=&quot;00E933C7&quot;/&gt;&lt;wsp:rsid wsp:val=&quot;00E93DF2&quot;/&gt;&lt;wsp:rsid wsp:val=&quot;00E93E18&quot;/&gt;&lt;wsp:rsid wsp:val=&quot;00E941AA&quot;/&gt;&lt;wsp:rsid wsp:val=&quot;00E94CA6&quot;/&gt;&lt;wsp:rsid wsp:val=&quot;00E951C9&quot;/&gt;&lt;wsp:rsid wsp:val=&quot;00E95482&quot;/&gt;&lt;wsp:rsid wsp:val=&quot;00E95E40&quot;/&gt;&lt;wsp:rsid wsp:val=&quot;00E9611D&quot;/&gt;&lt;wsp:rsid wsp:val=&quot;00E96480&quot;/&gt;&lt;wsp:rsid wsp:val=&quot;00E96D57&quot;/&gt;&lt;wsp:rsid wsp:val=&quot;00E96F8C&quot;/&gt;&lt;wsp:rsid wsp:val=&quot;00E97292&quot;/&gt;&lt;wsp:rsid wsp:val=&quot;00E9759E&quot;/&gt;&lt;wsp:rsid wsp:val=&quot;00EA0340&quot;/&gt;&lt;wsp:rsid wsp:val=&quot;00EA050D&quot;/&gt;&lt;wsp:rsid wsp:val=&quot;00EA0B26&quot;/&gt;&lt;wsp:rsid wsp:val=&quot;00EA1D10&quot;/&gt;&lt;wsp:rsid wsp:val=&quot;00EA1D27&quot;/&gt;&lt;wsp:rsid wsp:val=&quot;00EA2639&quot;/&gt;&lt;wsp:rsid wsp:val=&quot;00EA268D&quot;/&gt;&lt;wsp:rsid wsp:val=&quot;00EA36E1&quot;/&gt;&lt;wsp:rsid wsp:val=&quot;00EA3A06&quot;/&gt;&lt;wsp:rsid wsp:val=&quot;00EA3E3B&quot;/&gt;&lt;wsp:rsid wsp:val=&quot;00EA3ED8&quot;/&gt;&lt;wsp:rsid wsp:val=&quot;00EA4371&quot;/&gt;&lt;wsp:rsid wsp:val=&quot;00EA49EE&quot;/&gt;&lt;wsp:rsid wsp:val=&quot;00EA4F52&quot;/&gt;&lt;wsp:rsid wsp:val=&quot;00EA5502&quot;/&gt;&lt;wsp:rsid wsp:val=&quot;00EA5F5E&quot;/&gt;&lt;wsp:rsid wsp:val=&quot;00EA6A61&quot;/&gt;&lt;wsp:rsid wsp:val=&quot;00EA6AFD&quot;/&gt;&lt;wsp:rsid wsp:val=&quot;00EA7063&quot;/&gt;&lt;wsp:rsid wsp:val=&quot;00EA71A7&quot;/&gt;&lt;wsp:rsid wsp:val=&quot;00EA7E2B&quot;/&gt;&lt;wsp:rsid wsp:val=&quot;00EB046D&quot;/&gt;&lt;wsp:rsid wsp:val=&quot;00EB12F0&quot;/&gt;&lt;wsp:rsid wsp:val=&quot;00EB1677&quot;/&gt;&lt;wsp:rsid wsp:val=&quot;00EB1DEC&quot;/&gt;&lt;wsp:rsid wsp:val=&quot;00EB21A6&quot;/&gt;&lt;wsp:rsid wsp:val=&quot;00EB27B5&quot;/&gt;&lt;wsp:rsid wsp:val=&quot;00EB2B1B&quot;/&gt;&lt;wsp:rsid wsp:val=&quot;00EB2BF8&quot;/&gt;&lt;wsp:rsid wsp:val=&quot;00EB2F70&quot;/&gt;&lt;wsp:rsid wsp:val=&quot;00EB33A2&quot;/&gt;&lt;wsp:rsid wsp:val=&quot;00EB365A&quot;/&gt;&lt;wsp:rsid wsp:val=&quot;00EB3ED7&quot;/&gt;&lt;wsp:rsid wsp:val=&quot;00EB4F10&quot;/&gt;&lt;wsp:rsid wsp:val=&quot;00EB514D&quot;/&gt;&lt;wsp:rsid wsp:val=&quot;00EB55E8&quot;/&gt;&lt;wsp:rsid wsp:val=&quot;00EB5937&quot;/&gt;&lt;wsp:rsid wsp:val=&quot;00EB6141&quot;/&gt;&lt;wsp:rsid wsp:val=&quot;00EB67EF&quot;/&gt;&lt;wsp:rsid wsp:val=&quot;00EB6CFD&quot;/&gt;&lt;wsp:rsid wsp:val=&quot;00EB6DA9&quot;/&gt;&lt;wsp:rsid wsp:val=&quot;00EB6DF5&quot;/&gt;&lt;wsp:rsid wsp:val=&quot;00EB79AE&quot;/&gt;&lt;wsp:rsid wsp:val=&quot;00EB7C30&quot;/&gt;&lt;wsp:rsid wsp:val=&quot;00EB7FF5&quot;/&gt;&lt;wsp:rsid wsp:val=&quot;00EC06C3&quot;/&gt;&lt;wsp:rsid wsp:val=&quot;00EC07C3&quot;/&gt;&lt;wsp:rsid wsp:val=&quot;00EC0805&quot;/&gt;&lt;wsp:rsid wsp:val=&quot;00EC0AC8&quot;/&gt;&lt;wsp:rsid wsp:val=&quot;00EC15EA&quot;/&gt;&lt;wsp:rsid wsp:val=&quot;00EC17EB&quot;/&gt;&lt;wsp:rsid wsp:val=&quot;00EC1A40&quot;/&gt;&lt;wsp:rsid wsp:val=&quot;00EC222E&quot;/&gt;&lt;wsp:rsid wsp:val=&quot;00EC2315&quot;/&gt;&lt;wsp:rsid wsp:val=&quot;00EC2725&quot;/&gt;&lt;wsp:rsid wsp:val=&quot;00EC31FC&quot;/&gt;&lt;wsp:rsid wsp:val=&quot;00EC34CC&quot;/&gt;&lt;wsp:rsid wsp:val=&quot;00EC352F&quot;/&gt;&lt;wsp:rsid wsp:val=&quot;00EC364D&quot;/&gt;&lt;wsp:rsid wsp:val=&quot;00EC3CA7&quot;/&gt;&lt;wsp:rsid wsp:val=&quot;00EC3F5E&quot;/&gt;&lt;wsp:rsid wsp:val=&quot;00EC435A&quot;/&gt;&lt;wsp:rsid wsp:val=&quot;00EC4D4B&quot;/&gt;&lt;wsp:rsid wsp:val=&quot;00EC4F3B&quot;/&gt;&lt;wsp:rsid wsp:val=&quot;00EC59B0&quot;/&gt;&lt;wsp:rsid wsp:val=&quot;00EC5B5E&quot;/&gt;&lt;wsp:rsid wsp:val=&quot;00EC5CF1&quot;/&gt;&lt;wsp:rsid wsp:val=&quot;00EC6016&quot;/&gt;&lt;wsp:rsid wsp:val=&quot;00EC610F&quot;/&gt;&lt;wsp:rsid wsp:val=&quot;00EC635A&quot;/&gt;&lt;wsp:rsid wsp:val=&quot;00EC6385&quot;/&gt;&lt;wsp:rsid wsp:val=&quot;00EC647C&quot;/&gt;&lt;wsp:rsid wsp:val=&quot;00EC6807&quot;/&gt;&lt;wsp:rsid wsp:val=&quot;00EC68A0&quot;/&gt;&lt;wsp:rsid wsp:val=&quot;00EC6A8E&quot;/&gt;&lt;wsp:rsid wsp:val=&quot;00EC6D11&quot;/&gt;&lt;wsp:rsid wsp:val=&quot;00EC6F86&quot;/&gt;&lt;wsp:rsid wsp:val=&quot;00EC729B&quot;/&gt;&lt;wsp:rsid wsp:val=&quot;00EC7941&quot;/&gt;&lt;wsp:rsid wsp:val=&quot;00ED053E&quot;/&gt;&lt;wsp:rsid wsp:val=&quot;00ED0ED8&quot;/&gt;&lt;wsp:rsid wsp:val=&quot;00ED149C&quot;/&gt;&lt;wsp:rsid wsp:val=&quot;00ED1D32&quot;/&gt;&lt;wsp:rsid wsp:val=&quot;00ED25A0&quot;/&gt;&lt;wsp:rsid wsp:val=&quot;00ED2940&quot;/&gt;&lt;wsp:rsid wsp:val=&quot;00ED2DEA&quot;/&gt;&lt;wsp:rsid wsp:val=&quot;00ED2EB8&quot;/&gt;&lt;wsp:rsid wsp:val=&quot;00ED31F1&quot;/&gt;&lt;wsp:rsid wsp:val=&quot;00ED3302&quot;/&gt;&lt;wsp:rsid wsp:val=&quot;00ED349B&quot;/&gt;&lt;wsp:rsid wsp:val=&quot;00ED36F0&quot;/&gt;&lt;wsp:rsid wsp:val=&quot;00ED3A78&quot;/&gt;&lt;wsp:rsid wsp:val=&quot;00ED3AAF&quot;/&gt;&lt;wsp:rsid wsp:val=&quot;00ED3C82&quot;/&gt;&lt;wsp:rsid wsp:val=&quot;00ED434E&quot;/&gt;&lt;wsp:rsid wsp:val=&quot;00ED445A&quot;/&gt;&lt;wsp:rsid wsp:val=&quot;00ED4DEE&quot;/&gt;&lt;wsp:rsid wsp:val=&quot;00ED5004&quot;/&gt;&lt;wsp:rsid wsp:val=&quot;00ED52AE&quot;/&gt;&lt;wsp:rsid wsp:val=&quot;00ED5675&quot;/&gt;&lt;wsp:rsid wsp:val=&quot;00ED5975&quot;/&gt;&lt;wsp:rsid wsp:val=&quot;00ED5E8D&quot;/&gt;&lt;wsp:rsid wsp:val=&quot;00ED634B&quot;/&gt;&lt;wsp:rsid wsp:val=&quot;00ED6355&quot;/&gt;&lt;wsp:rsid wsp:val=&quot;00ED6C48&quot;/&gt;&lt;wsp:rsid wsp:val=&quot;00ED6D5D&quot;/&gt;&lt;wsp:rsid wsp:val=&quot;00ED7256&quot;/&gt;&lt;wsp:rsid wsp:val=&quot;00ED755D&quot;/&gt;&lt;wsp:rsid wsp:val=&quot;00ED7FC9&quot;/&gt;&lt;wsp:rsid wsp:val=&quot;00EE037E&quot;/&gt;&lt;wsp:rsid wsp:val=&quot;00EE112F&quot;/&gt;&lt;wsp:rsid wsp:val=&quot;00EE14C5&quot;/&gt;&lt;wsp:rsid wsp:val=&quot;00EE1D09&quot;/&gt;&lt;wsp:rsid wsp:val=&quot;00EE22BA&quot;/&gt;&lt;wsp:rsid wsp:val=&quot;00EE3664&quot;/&gt;&lt;wsp:rsid wsp:val=&quot;00EE374D&quot;/&gt;&lt;wsp:rsid wsp:val=&quot;00EE38B0&quot;/&gt;&lt;wsp:rsid wsp:val=&quot;00EE4B50&quot;/&gt;&lt;wsp:rsid wsp:val=&quot;00EE4DFB&quot;/&gt;&lt;wsp:rsid wsp:val=&quot;00EE4EDA&quot;/&gt;&lt;wsp:rsid wsp:val=&quot;00EE62EF&quot;/&gt;&lt;wsp:rsid wsp:val=&quot;00EE652F&quot;/&gt;&lt;wsp:rsid wsp:val=&quot;00EE675C&quot;/&gt;&lt;wsp:rsid wsp:val=&quot;00EE6E64&quot;/&gt;&lt;wsp:rsid wsp:val=&quot;00EE6EE2&quot;/&gt;&lt;wsp:rsid wsp:val=&quot;00EE6F7F&quot;/&gt;&lt;wsp:rsid wsp:val=&quot;00EE74BC&quot;/&gt;&lt;wsp:rsid wsp:val=&quot;00EE7E47&quot;/&gt;&lt;wsp:rsid wsp:val=&quot;00EE7FBB&quot;/&gt;&lt;wsp:rsid wsp:val=&quot;00EF0033&quot;/&gt;&lt;wsp:rsid wsp:val=&quot;00EF05D3&quot;/&gt;&lt;wsp:rsid wsp:val=&quot;00EF0965&quot;/&gt;&lt;wsp:rsid wsp:val=&quot;00EF0E84&quot;/&gt;&lt;wsp:rsid wsp:val=&quot;00EF17BB&quot;/&gt;&lt;wsp:rsid wsp:val=&quot;00EF1806&quot;/&gt;&lt;wsp:rsid wsp:val=&quot;00EF1AA5&quot;/&gt;&lt;wsp:rsid wsp:val=&quot;00EF1BBC&quot;/&gt;&lt;wsp:rsid wsp:val=&quot;00EF289A&quot;/&gt;&lt;wsp:rsid wsp:val=&quot;00EF30F0&quot;/&gt;&lt;wsp:rsid wsp:val=&quot;00EF3A04&quot;/&gt;&lt;wsp:rsid wsp:val=&quot;00EF3E82&quot;/&gt;&lt;wsp:rsid wsp:val=&quot;00EF409D&quot;/&gt;&lt;wsp:rsid wsp:val=&quot;00EF4399&quot;/&gt;&lt;wsp:rsid wsp:val=&quot;00EF4E80&quot;/&gt;&lt;wsp:rsid wsp:val=&quot;00EF4EA8&quot;/&gt;&lt;wsp:rsid wsp:val=&quot;00EF53E4&quot;/&gt;&lt;wsp:rsid wsp:val=&quot;00EF5852&quot;/&gt;&lt;wsp:rsid wsp:val=&quot;00EF61D4&quot;/&gt;&lt;wsp:rsid wsp:val=&quot;00EF6419&quot;/&gt;&lt;wsp:rsid wsp:val=&quot;00EF66DE&quot;/&gt;&lt;wsp:rsid wsp:val=&quot;00EF6FAC&quot;/&gt;&lt;wsp:rsid wsp:val=&quot;00EF7051&quot;/&gt;&lt;wsp:rsid wsp:val=&quot;00EF70FB&quot;/&gt;&lt;wsp:rsid wsp:val=&quot;00EF71EF&quot;/&gt;&lt;wsp:rsid wsp:val=&quot;00EF7614&quot;/&gt;&lt;wsp:rsid wsp:val=&quot;00EF77DB&quot;/&gt;&lt;wsp:rsid wsp:val=&quot;00EF7A46&quot;/&gt;&lt;wsp:rsid wsp:val=&quot;00F00048&quot;/&gt;&lt;wsp:rsid wsp:val=&quot;00F00068&quot;/&gt;&lt;wsp:rsid wsp:val=&quot;00F000A8&quot;/&gt;&lt;wsp:rsid wsp:val=&quot;00F00129&quot;/&gt;&lt;wsp:rsid wsp:val=&quot;00F005A4&quot;/&gt;&lt;wsp:rsid wsp:val=&quot;00F00709&quot;/&gt;&lt;wsp:rsid wsp:val=&quot;00F01604&quot;/&gt;&lt;wsp:rsid wsp:val=&quot;00F01A56&quot;/&gt;&lt;wsp:rsid wsp:val=&quot;00F01CED&quot;/&gt;&lt;wsp:rsid wsp:val=&quot;00F01ECD&quot;/&gt;&lt;wsp:rsid wsp:val=&quot;00F02545&quot;/&gt;&lt;wsp:rsid wsp:val=&quot;00F029E2&quot;/&gt;&lt;wsp:rsid wsp:val=&quot;00F02F67&quot;/&gt;&lt;wsp:rsid wsp:val=&quot;00F02FA4&quot;/&gt;&lt;wsp:rsid wsp:val=&quot;00F03048&quot;/&gt;&lt;wsp:rsid wsp:val=&quot;00F0412F&quot;/&gt;&lt;wsp:rsid wsp:val=&quot;00F041E2&quot;/&gt;&lt;wsp:rsid wsp:val=&quot;00F04AA3&quot;/&gt;&lt;wsp:rsid wsp:val=&quot;00F04ACD&quot;/&gt;&lt;wsp:rsid wsp:val=&quot;00F04BD3&quot;/&gt;&lt;wsp:rsid wsp:val=&quot;00F0523E&quot;/&gt;&lt;wsp:rsid wsp:val=&quot;00F055D2&quot;/&gt;&lt;wsp:rsid wsp:val=&quot;00F059A1&quot;/&gt;&lt;wsp:rsid wsp:val=&quot;00F05A93&quot;/&gt;&lt;wsp:rsid wsp:val=&quot;00F05EAE&quot;/&gt;&lt;wsp:rsid wsp:val=&quot;00F067D6&quot;/&gt;&lt;wsp:rsid wsp:val=&quot;00F06BDE&quot;/&gt;&lt;wsp:rsid wsp:val=&quot;00F06C6C&quot;/&gt;&lt;wsp:rsid wsp:val=&quot;00F06CA3&quot;/&gt;&lt;wsp:rsid wsp:val=&quot;00F073E3&quot;/&gt;&lt;wsp:rsid wsp:val=&quot;00F07B0F&quot;/&gt;&lt;wsp:rsid wsp:val=&quot;00F07B39&quot;/&gt;&lt;wsp:rsid wsp:val=&quot;00F07C35&quot;/&gt;&lt;wsp:rsid wsp:val=&quot;00F1038E&quot;/&gt;&lt;wsp:rsid wsp:val=&quot;00F1161D&quot;/&gt;&lt;wsp:rsid wsp:val=&quot;00F11762&quot;/&gt;&lt;wsp:rsid wsp:val=&quot;00F1212A&quot;/&gt;&lt;wsp:rsid wsp:val=&quot;00F136AC&quot;/&gt;&lt;wsp:rsid wsp:val=&quot;00F13EA3&quot;/&gt;&lt;wsp:rsid wsp:val=&quot;00F14B50&quot;/&gt;&lt;wsp:rsid wsp:val=&quot;00F15088&quot;/&gt;&lt;wsp:rsid wsp:val=&quot;00F15133&quot;/&gt;&lt;wsp:rsid wsp:val=&quot;00F1516D&quot;/&gt;&lt;wsp:rsid wsp:val=&quot;00F1553E&quot;/&gt;&lt;wsp:rsid wsp:val=&quot;00F1575F&quot;/&gt;&lt;wsp:rsid wsp:val=&quot;00F1597B&quot;/&gt;&lt;wsp:rsid wsp:val=&quot;00F15C5E&quot;/&gt;&lt;wsp:rsid wsp:val=&quot;00F16471&quot;/&gt;&lt;wsp:rsid wsp:val=&quot;00F1665F&quot;/&gt;&lt;wsp:rsid wsp:val=&quot;00F168FB&quot;/&gt;&lt;wsp:rsid wsp:val=&quot;00F17583&quot;/&gt;&lt;wsp:rsid wsp:val=&quot;00F175F9&quot;/&gt;&lt;wsp:rsid wsp:val=&quot;00F17730&quot;/&gt;&lt;wsp:rsid wsp:val=&quot;00F17915&quot;/&gt;&lt;wsp:rsid wsp:val=&quot;00F17B0B&quot;/&gt;&lt;wsp:rsid wsp:val=&quot;00F17FE4&quot;/&gt;&lt;wsp:rsid wsp:val=&quot;00F20B45&quot;/&gt;&lt;wsp:rsid wsp:val=&quot;00F223E2&quot;/&gt;&lt;wsp:rsid wsp:val=&quot;00F22878&quot;/&gt;&lt;wsp:rsid wsp:val=&quot;00F22E73&quot;/&gt;&lt;wsp:rsid wsp:val=&quot;00F2342D&quot;/&gt;&lt;wsp:rsid wsp:val=&quot;00F23F97&quot;/&gt;&lt;wsp:rsid wsp:val=&quot;00F241F1&quot;/&gt;&lt;wsp:rsid wsp:val=&quot;00F242A0&quot;/&gt;&lt;wsp:rsid wsp:val=&quot;00F24305&quot;/&gt;&lt;wsp:rsid wsp:val=&quot;00F247EE&quot;/&gt;&lt;wsp:rsid wsp:val=&quot;00F248D7&quot;/&gt;&lt;wsp:rsid wsp:val=&quot;00F2498A&quot;/&gt;&lt;wsp:rsid wsp:val=&quot;00F24C11&quot;/&gt;&lt;wsp:rsid wsp:val=&quot;00F24D8B&quot;/&gt;&lt;wsp:rsid wsp:val=&quot;00F25317&quot;/&gt;&lt;wsp:rsid wsp:val=&quot;00F2592E&quot;/&gt;&lt;wsp:rsid wsp:val=&quot;00F27007&quot;/&gt;&lt;wsp:rsid wsp:val=&quot;00F27D99&quot;/&gt;&lt;wsp:rsid wsp:val=&quot;00F30B73&quot;/&gt;&lt;wsp:rsid wsp:val=&quot;00F313DE&quot;/&gt;&lt;wsp:rsid wsp:val=&quot;00F319EE&quot;/&gt;&lt;wsp:rsid wsp:val=&quot;00F319F8&quot;/&gt;&lt;wsp:rsid wsp:val=&quot;00F32962&quot;/&gt;&lt;wsp:rsid wsp:val=&quot;00F32A3C&quot;/&gt;&lt;wsp:rsid wsp:val=&quot;00F32D4F&quot;/&gt;&lt;wsp:rsid wsp:val=&quot;00F32EEF&quot;/&gt;&lt;wsp:rsid wsp:val=&quot;00F33630&quot;/&gt;&lt;wsp:rsid wsp:val=&quot;00F33660&quot;/&gt;&lt;wsp:rsid wsp:val=&quot;00F336A8&quot;/&gt;&lt;wsp:rsid wsp:val=&quot;00F33778&quot;/&gt;&lt;wsp:rsid wsp:val=&quot;00F338B4&quot;/&gt;&lt;wsp:rsid wsp:val=&quot;00F34684&quot;/&gt;&lt;wsp:rsid wsp:val=&quot;00F348EF&quot;/&gt;&lt;wsp:rsid wsp:val=&quot;00F356FA&quot;/&gt;&lt;wsp:rsid wsp:val=&quot;00F3617A&quot;/&gt;&lt;wsp:rsid wsp:val=&quot;00F361BA&quot;/&gt;&lt;wsp:rsid wsp:val=&quot;00F364EA&quot;/&gt;&lt;wsp:rsid wsp:val=&quot;00F36503&quot;/&gt;&lt;wsp:rsid wsp:val=&quot;00F36645&quot;/&gt;&lt;wsp:rsid wsp:val=&quot;00F36FF5&quot;/&gt;&lt;wsp:rsid wsp:val=&quot;00F37EFA&quot;/&gt;&lt;wsp:rsid wsp:val=&quot;00F40C4E&quot;/&gt;&lt;wsp:rsid wsp:val=&quot;00F410D4&quot;/&gt;&lt;wsp:rsid wsp:val=&quot;00F415ED&quot;/&gt;&lt;wsp:rsid wsp:val=&quot;00F41DC5&quot;/&gt;&lt;wsp:rsid wsp:val=&quot;00F41EE9&quot;/&gt;&lt;wsp:rsid wsp:val=&quot;00F42F99&quot;/&gt;&lt;wsp:rsid wsp:val=&quot;00F43E22&quot;/&gt;&lt;wsp:rsid wsp:val=&quot;00F44655&quot;/&gt;&lt;wsp:rsid wsp:val=&quot;00F44732&quot;/&gt;&lt;wsp:rsid wsp:val=&quot;00F4473F&quot;/&gt;&lt;wsp:rsid wsp:val=&quot;00F454CE&quot;/&gt;&lt;wsp:rsid wsp:val=&quot;00F45C40&quot;/&gt;&lt;wsp:rsid wsp:val=&quot;00F45DA1&quot;/&gt;&lt;wsp:rsid wsp:val=&quot;00F46357&quot;/&gt;&lt;wsp:rsid wsp:val=&quot;00F46589&quot;/&gt;&lt;wsp:rsid wsp:val=&quot;00F4667B&quot;/&gt;&lt;wsp:rsid wsp:val=&quot;00F46725&quot;/&gt;&lt;wsp:rsid wsp:val=&quot;00F46CE1&quot;/&gt;&lt;wsp:rsid wsp:val=&quot;00F46E64&quot;/&gt;&lt;wsp:rsid wsp:val=&quot;00F46EC7&quot;/&gt;&lt;wsp:rsid wsp:val=&quot;00F5067B&quot;/&gt;&lt;wsp:rsid wsp:val=&quot;00F50884&quot;/&gt;&lt;wsp:rsid wsp:val=&quot;00F51237&quot;/&gt;&lt;wsp:rsid wsp:val=&quot;00F5171A&quot;/&gt;&lt;wsp:rsid wsp:val=&quot;00F518C3&quot;/&gt;&lt;wsp:rsid wsp:val=&quot;00F51AB0&quot;/&gt;&lt;wsp:rsid wsp:val=&quot;00F51ABB&quot;/&gt;&lt;wsp:rsid wsp:val=&quot;00F51E9C&quot;/&gt;&lt;wsp:rsid wsp:val=&quot;00F5207B&quot;/&gt;&lt;wsp:rsid wsp:val=&quot;00F5318B&quot;/&gt;&lt;wsp:rsid wsp:val=&quot;00F5444A&quot;/&gt;&lt;wsp:rsid wsp:val=&quot;00F55331&quot;/&gt;&lt;wsp:rsid wsp:val=&quot;00F55369&quot;/&gt;&lt;wsp:rsid wsp:val=&quot;00F55563&quot;/&gt;&lt;wsp:rsid wsp:val=&quot;00F55667&quot;/&gt;&lt;wsp:rsid wsp:val=&quot;00F557BC&quot;/&gt;&lt;wsp:rsid wsp:val=&quot;00F55880&quot;/&gt;&lt;wsp:rsid wsp:val=&quot;00F55FDA&quot;/&gt;&lt;wsp:rsid wsp:val=&quot;00F5610E&quot;/&gt;&lt;wsp:rsid wsp:val=&quot;00F56198&quot;/&gt;&lt;wsp:rsid wsp:val=&quot;00F56447&quot;/&gt;&lt;wsp:rsid wsp:val=&quot;00F5719E&quot;/&gt;&lt;wsp:rsid wsp:val=&quot;00F57639&quot;/&gt;&lt;wsp:rsid wsp:val=&quot;00F57984&quot;/&gt;&lt;wsp:rsid wsp:val=&quot;00F57E05&quot;/&gt;&lt;wsp:rsid wsp:val=&quot;00F60078&quot;/&gt;&lt;wsp:rsid wsp:val=&quot;00F6099D&quot;/&gt;&lt;wsp:rsid wsp:val=&quot;00F6133E&quot;/&gt;&lt;wsp:rsid wsp:val=&quot;00F61D70&quot;/&gt;&lt;wsp:rsid wsp:val=&quot;00F6268D&quot;/&gt;&lt;wsp:rsid wsp:val=&quot;00F62FE7&quot;/&gt;&lt;wsp:rsid wsp:val=&quot;00F6324F&quot;/&gt;&lt;wsp:rsid wsp:val=&quot;00F63CEE&quot;/&gt;&lt;wsp:rsid wsp:val=&quot;00F63FFE&quot;/&gt;&lt;wsp:rsid wsp:val=&quot;00F644DA&quot;/&gt;&lt;wsp:rsid wsp:val=&quot;00F645DE&quot;/&gt;&lt;wsp:rsid wsp:val=&quot;00F6492F&quot;/&gt;&lt;wsp:rsid wsp:val=&quot;00F64B6C&quot;/&gt;&lt;wsp:rsid wsp:val=&quot;00F656C0&quot;/&gt;&lt;wsp:rsid wsp:val=&quot;00F66039&quot;/&gt;&lt;wsp:rsid wsp:val=&quot;00F663A9&quot;/&gt;&lt;wsp:rsid wsp:val=&quot;00F66465&quot;/&gt;&lt;wsp:rsid wsp:val=&quot;00F66666&quot;/&gt;&lt;wsp:rsid wsp:val=&quot;00F668CA&quot;/&gt;&lt;wsp:rsid wsp:val=&quot;00F669C9&quot;/&gt;&lt;wsp:rsid wsp:val=&quot;00F66AB9&quot;/&gt;&lt;wsp:rsid wsp:val=&quot;00F66D87&quot;/&gt;&lt;wsp:rsid wsp:val=&quot;00F66E91&quot;/&gt;&lt;wsp:rsid wsp:val=&quot;00F67295&quot;/&gt;&lt;wsp:rsid wsp:val=&quot;00F67FFC&quot;/&gt;&lt;wsp:rsid wsp:val=&quot;00F702DD&quot;/&gt;&lt;wsp:rsid wsp:val=&quot;00F70639&quot;/&gt;&lt;wsp:rsid wsp:val=&quot;00F70963&quot;/&gt;&lt;wsp:rsid wsp:val=&quot;00F70D83&quot;/&gt;&lt;wsp:rsid wsp:val=&quot;00F712F6&quot;/&gt;&lt;wsp:rsid wsp:val=&quot;00F722ED&quot;/&gt;&lt;wsp:rsid wsp:val=&quot;00F7258F&quot;/&gt;&lt;wsp:rsid wsp:val=&quot;00F72EC1&quot;/&gt;&lt;wsp:rsid wsp:val=&quot;00F72F1A&quot;/&gt;&lt;wsp:rsid wsp:val=&quot;00F73F4B&quot;/&gt;&lt;wsp:rsid wsp:val=&quot;00F7423C&quot;/&gt;&lt;wsp:rsid wsp:val=&quot;00F745EB&quot;/&gt;&lt;wsp:rsid wsp:val=&quot;00F74898&quot;/&gt;&lt;wsp:rsid wsp:val=&quot;00F74904&quot;/&gt;&lt;wsp:rsid wsp:val=&quot;00F7493E&quot;/&gt;&lt;wsp:rsid wsp:val=&quot;00F75CC0&quot;/&gt;&lt;wsp:rsid wsp:val=&quot;00F75D51&quot;/&gt;&lt;wsp:rsid wsp:val=&quot;00F7636B&quot;/&gt;&lt;wsp:rsid wsp:val=&quot;00F769D5&quot;/&gt;&lt;wsp:rsid wsp:val=&quot;00F777FF&quot;/&gt;&lt;wsp:rsid wsp:val=&quot;00F77929&quot;/&gt;&lt;wsp:rsid wsp:val=&quot;00F77B5F&quot;/&gt;&lt;wsp:rsid wsp:val=&quot;00F8077E&quot;/&gt;&lt;wsp:rsid wsp:val=&quot;00F80B22&quot;/&gt;&lt;wsp:rsid wsp:val=&quot;00F80CDF&quot;/&gt;&lt;wsp:rsid wsp:val=&quot;00F80D53&quot;/&gt;&lt;wsp:rsid wsp:val=&quot;00F80E32&quot;/&gt;&lt;wsp:rsid wsp:val=&quot;00F81481&quot;/&gt;&lt;wsp:rsid wsp:val=&quot;00F8181B&quot;/&gt;&lt;wsp:rsid wsp:val=&quot;00F8196A&quot;/&gt;&lt;wsp:rsid wsp:val=&quot;00F8394A&quot;/&gt;&lt;wsp:rsid wsp:val=&quot;00F83A48&quot;/&gt;&lt;wsp:rsid wsp:val=&quot;00F83CD2&quot;/&gt;&lt;wsp:rsid wsp:val=&quot;00F847FA&quot;/&gt;&lt;wsp:rsid wsp:val=&quot;00F84BBE&quot;/&gt;&lt;wsp:rsid wsp:val=&quot;00F84C0A&quot;/&gt;&lt;wsp:rsid wsp:val=&quot;00F856F8&quot;/&gt;&lt;wsp:rsid wsp:val=&quot;00F8625C&quot;/&gt;&lt;wsp:rsid wsp:val=&quot;00F87AB5&quot;/&gt;&lt;wsp:rsid wsp:val=&quot;00F87D1B&quot;/&gt;&lt;wsp:rsid wsp:val=&quot;00F87EAE&quot;/&gt;&lt;wsp:rsid wsp:val=&quot;00F90B62&quot;/&gt;&lt;wsp:rsid wsp:val=&quot;00F90BDB&quot;/&gt;&lt;wsp:rsid wsp:val=&quot;00F9147C&quot;/&gt;&lt;wsp:rsid wsp:val=&quot;00F91A27&quot;/&gt;&lt;wsp:rsid wsp:val=&quot;00F91C83&quot;/&gt;&lt;wsp:rsid wsp:val=&quot;00F932E6&quot;/&gt;&lt;wsp:rsid wsp:val=&quot;00F93419&quot;/&gt;&lt;wsp:rsid wsp:val=&quot;00F93C92&quot;/&gt;&lt;wsp:rsid wsp:val=&quot;00F941E3&quot;/&gt;&lt;wsp:rsid wsp:val=&quot;00F95802&quot;/&gt;&lt;wsp:rsid wsp:val=&quot;00F95864&quot;/&gt;&lt;wsp:rsid wsp:val=&quot;00F95A03&quot;/&gt;&lt;wsp:rsid wsp:val=&quot;00F95A6E&quot;/&gt;&lt;wsp:rsid wsp:val=&quot;00F9638D&quot;/&gt;&lt;wsp:rsid wsp:val=&quot;00F9764A&quot;/&gt;&lt;wsp:rsid wsp:val=&quot;00F97818&quot;/&gt;&lt;wsp:rsid wsp:val=&quot;00F97CDE&quot;/&gt;&lt;wsp:rsid wsp:val=&quot;00FA00A5&quot;/&gt;&lt;wsp:rsid wsp:val=&quot;00FA02DB&quot;/&gt;&lt;wsp:rsid wsp:val=&quot;00FA066D&quot;/&gt;&lt;wsp:rsid wsp:val=&quot;00FA0937&quot;/&gt;&lt;wsp:rsid wsp:val=&quot;00FA0DB5&quot;/&gt;&lt;wsp:rsid wsp:val=&quot;00FA11AE&quot;/&gt;&lt;wsp:rsid wsp:val=&quot;00FA2AAE&quot;/&gt;&lt;wsp:rsid wsp:val=&quot;00FA2D1C&quot;/&gt;&lt;wsp:rsid wsp:val=&quot;00FA2DBC&quot;/&gt;&lt;wsp:rsid wsp:val=&quot;00FA2DBE&quot;/&gt;&lt;wsp:rsid wsp:val=&quot;00FA32F0&quot;/&gt;&lt;wsp:rsid wsp:val=&quot;00FA3F13&quot;/&gt;&lt;wsp:rsid wsp:val=&quot;00FA4C97&quot;/&gt;&lt;wsp:rsid wsp:val=&quot;00FA4D9D&quot;/&gt;&lt;wsp:rsid wsp:val=&quot;00FA4DC5&quot;/&gt;&lt;wsp:rsid wsp:val=&quot;00FA55B9&quot;/&gt;&lt;wsp:rsid wsp:val=&quot;00FA5DD8&quot;/&gt;&lt;wsp:rsid wsp:val=&quot;00FA603E&quot;/&gt;&lt;wsp:rsid wsp:val=&quot;00FA6081&quot;/&gt;&lt;wsp:rsid wsp:val=&quot;00FA60E4&quot;/&gt;&lt;wsp:rsid wsp:val=&quot;00FA6D04&quot;/&gt;&lt;wsp:rsid wsp:val=&quot;00FA7275&quot;/&gt;&lt;wsp:rsid wsp:val=&quot;00FA73E3&quot;/&gt;&lt;wsp:rsid wsp:val=&quot;00FA7945&quot;/&gt;&lt;wsp:rsid wsp:val=&quot;00FA7EA3&quot;/&gt;&lt;wsp:rsid wsp:val=&quot;00FB1242&quot;/&gt;&lt;wsp:rsid wsp:val=&quot;00FB12F9&quot;/&gt;&lt;wsp:rsid wsp:val=&quot;00FB13A1&quot;/&gt;&lt;wsp:rsid wsp:val=&quot;00FB2744&quot;/&gt;&lt;wsp:rsid wsp:val=&quot;00FB2DBF&quot;/&gt;&lt;wsp:rsid wsp:val=&quot;00FB3B16&quot;/&gt;&lt;wsp:rsid wsp:val=&quot;00FB44C0&quot;/&gt;&lt;wsp:rsid wsp:val=&quot;00FB503A&quot;/&gt;&lt;wsp:rsid wsp:val=&quot;00FB506D&quot;/&gt;&lt;wsp:rsid wsp:val=&quot;00FB5291&quot;/&gt;&lt;wsp:rsid wsp:val=&quot;00FB5C8F&quot;/&gt;&lt;wsp:rsid wsp:val=&quot;00FB5FE6&quot;/&gt;&lt;wsp:rsid wsp:val=&quot;00FB6073&quot;/&gt;&lt;wsp:rsid wsp:val=&quot;00FB6094&quot;/&gt;&lt;wsp:rsid wsp:val=&quot;00FB650C&quot;/&gt;&lt;wsp:rsid wsp:val=&quot;00FB7238&quot;/&gt;&lt;wsp:rsid wsp:val=&quot;00FB7E3E&quot;/&gt;&lt;wsp:rsid wsp:val=&quot;00FC0052&quot;/&gt;&lt;wsp:rsid wsp:val=&quot;00FC00D0&quot;/&gt;&lt;wsp:rsid wsp:val=&quot;00FC05B4&quot;/&gt;&lt;wsp:rsid wsp:val=&quot;00FC05E7&quot;/&gt;&lt;wsp:rsid wsp:val=&quot;00FC1332&quot;/&gt;&lt;wsp:rsid wsp:val=&quot;00FC2212&quot;/&gt;&lt;wsp:rsid wsp:val=&quot;00FC2288&quot;/&gt;&lt;wsp:rsid wsp:val=&quot;00FC2B19&quot;/&gt;&lt;wsp:rsid wsp:val=&quot;00FC2E11&quot;/&gt;&lt;wsp:rsid wsp:val=&quot;00FC2F96&quot;/&gt;&lt;wsp:rsid wsp:val=&quot;00FC3647&quot;/&gt;&lt;wsp:rsid wsp:val=&quot;00FC4A09&quot;/&gt;&lt;wsp:rsid wsp:val=&quot;00FC5603&quot;/&gt;&lt;wsp:rsid wsp:val=&quot;00FC5671&quot;/&gt;&lt;wsp:rsid wsp:val=&quot;00FC5B38&quot;/&gt;&lt;wsp:rsid wsp:val=&quot;00FC5E8E&quot;/&gt;&lt;wsp:rsid wsp:val=&quot;00FC6090&quot;/&gt;&lt;wsp:rsid wsp:val=&quot;00FC66A4&quot;/&gt;&lt;wsp:rsid wsp:val=&quot;00FD006B&quot;/&gt;&lt;wsp:rsid wsp:val=&quot;00FD0507&quot;/&gt;&lt;wsp:rsid wsp:val=&quot;00FD0838&quot;/&gt;&lt;wsp:rsid wsp:val=&quot;00FD0E99&quot;/&gt;&lt;wsp:rsid wsp:val=&quot;00FD0F56&quot;/&gt;&lt;wsp:rsid wsp:val=&quot;00FD18F5&quot;/&gt;&lt;wsp:rsid wsp:val=&quot;00FD196D&quot;/&gt;&lt;wsp:rsid wsp:val=&quot;00FD21A6&quot;/&gt;&lt;wsp:rsid wsp:val=&quot;00FD231C&quot;/&gt;&lt;wsp:rsid wsp:val=&quot;00FD255B&quot;/&gt;&lt;wsp:rsid wsp:val=&quot;00FD2894&quot;/&gt;&lt;wsp:rsid wsp:val=&quot;00FD3337&quot;/&gt;&lt;wsp:rsid wsp:val=&quot;00FD39DD&quot;/&gt;&lt;wsp:rsid wsp:val=&quot;00FD3AE8&quot;/&gt;&lt;wsp:rsid wsp:val=&quot;00FD3CCD&quot;/&gt;&lt;wsp:rsid wsp:val=&quot;00FD5E02&quot;/&gt;&lt;wsp:rsid wsp:val=&quot;00FD5ECB&quot;/&gt;&lt;wsp:rsid wsp:val=&quot;00FD6944&quot;/&gt;&lt;wsp:rsid wsp:val=&quot;00FD6D88&quot;/&gt;&lt;wsp:rsid wsp:val=&quot;00FD6E63&quot;/&gt;&lt;wsp:rsid wsp:val=&quot;00FD780C&quot;/&gt;&lt;wsp:rsid wsp:val=&quot;00FE0540&quot;/&gt;&lt;wsp:rsid wsp:val=&quot;00FE0971&quot;/&gt;&lt;wsp:rsid wsp:val=&quot;00FE0976&quot;/&gt;&lt;wsp:rsid wsp:val=&quot;00FE0BB4&quot;/&gt;&lt;wsp:rsid wsp:val=&quot;00FE1025&quot;/&gt;&lt;wsp:rsid wsp:val=&quot;00FE1E36&quot;/&gt;&lt;wsp:rsid wsp:val=&quot;00FE22F9&quot;/&gt;&lt;wsp:rsid wsp:val=&quot;00FE26D7&quot;/&gt;&lt;wsp:rsid wsp:val=&quot;00FE30BC&quot;/&gt;&lt;wsp:rsid wsp:val=&quot;00FE3173&quot;/&gt;&lt;wsp:rsid wsp:val=&quot;00FE3258&quot;/&gt;&lt;wsp:rsid wsp:val=&quot;00FE37D0&quot;/&gt;&lt;wsp:rsid wsp:val=&quot;00FE3B21&quot;/&gt;&lt;wsp:rsid wsp:val=&quot;00FE3BD8&quot;/&gt;&lt;wsp:rsid wsp:val=&quot;00FE43F6&quot;/&gt;&lt;wsp:rsid wsp:val=&quot;00FE443D&quot;/&gt;&lt;wsp:rsid wsp:val=&quot;00FE45BC&quot;/&gt;&lt;wsp:rsid wsp:val=&quot;00FE45D3&quot;/&gt;&lt;wsp:rsid wsp:val=&quot;00FE47BC&quot;/&gt;&lt;wsp:rsid wsp:val=&quot;00FE4940&quot;/&gt;&lt;wsp:rsid wsp:val=&quot;00FE4E32&quot;/&gt;&lt;wsp:rsid wsp:val=&quot;00FE5996&quot;/&gt;&lt;wsp:rsid wsp:val=&quot;00FE69A6&quot;/&gt;&lt;wsp:rsid wsp:val=&quot;00FE6A88&quot;/&gt;&lt;wsp:rsid wsp:val=&quot;00FE7180&quot;/&gt;&lt;wsp:rsid wsp:val=&quot;00FE7936&quot;/&gt;&lt;wsp:rsid wsp:val=&quot;00FE7BA1&quot;/&gt;&lt;wsp:rsid wsp:val=&quot;00FF0458&quot;/&gt;&lt;wsp:rsid wsp:val=&quot;00FF072C&quot;/&gt;&lt;wsp:rsid wsp:val=&quot;00FF099F&quot;/&gt;&lt;wsp:rsid wsp:val=&quot;00FF0C92&quot;/&gt;&lt;wsp:rsid wsp:val=&quot;00FF1218&quot;/&gt;&lt;wsp:rsid wsp:val=&quot;00FF148B&quot;/&gt;&lt;wsp:rsid wsp:val=&quot;00FF1B7A&quot;/&gt;&lt;wsp:rsid wsp:val=&quot;00FF1FE1&quot;/&gt;&lt;wsp:rsid wsp:val=&quot;00FF2E72&quot;/&gt;&lt;wsp:rsid wsp:val=&quot;00FF2FB9&quot;/&gt;&lt;wsp:rsid wsp:val=&quot;00FF3C8F&quot;/&gt;&lt;wsp:rsid wsp:val=&quot;00FF4084&quot;/&gt;&lt;wsp:rsid wsp:val=&quot;00FF53E6&quot;/&gt;&lt;wsp:rsid wsp:val=&quot;00FF5C45&quot;/&gt;&lt;wsp:rsid wsp:val=&quot;00FF60B0&quot;/&gt;&lt;wsp:rsid wsp:val=&quot;00FF7AAD&quot;/&gt;&lt;wsp:rsid wsp:val=&quot;00FF7B6B&quot;/&gt;&lt;wsp:rsid wsp:val=&quot;00FF7F2B&quot;/&gt;&lt;/wsp:rsids&gt;&lt;/w:docPr&gt;&lt;w:body&gt;&lt;w:p wsp:rsidR=&quot;00000000&quot; wsp:rsidRDefault=&quot;00825AF0&quot;&gt;&lt;m:oMathPara&gt;&lt;m:oMath&gt;&lt;m:r&gt;&lt;m:rPr&gt;&lt;m:sty m:val=&quot;p&quot;/&gt;&lt;/m:rPr&gt;&lt;w:rPr&gt;&lt;w:rFonts w:ascii=&quot;Cambria Math&quot; w:h-ansi=&quot;Cambria Math&quot;/&gt;&lt;wx:font wx:val=&quot;Cambria Math&quot;/&gt;&lt;w:sz w:val=&quot;28&quot;/&gt;&lt;w:sz-cs w:val=&quot;28&quot;/&gt;&lt;/w:rPr&gt;&lt;m:t&gt;РЎРћРЎ = РЎРљ вЂ“ Р’Р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191228">
        <w:rPr>
          <w:rFonts w:ascii="Times New Roman" w:hAnsi="Times New Roman"/>
          <w:sz w:val="28"/>
          <w:szCs w:val="28"/>
        </w:rPr>
        <w:instrText xml:space="preserve"> </w:instrText>
      </w:r>
      <w:r w:rsidRPr="00191228">
        <w:rPr>
          <w:rFonts w:ascii="Times New Roman" w:hAnsi="Times New Roman"/>
          <w:sz w:val="28"/>
          <w:szCs w:val="28"/>
        </w:rPr>
        <w:fldChar w:fldCharType="separate"/>
      </w:r>
      <w:r w:rsidRPr="00191228">
        <w:pict>
          <v:shape id="_x0000_i1026" type="#_x0000_t75" style="width:99.6pt;height:1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67&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373B7&quot;/&gt;&lt;wsp:rsid wsp:val=&quot;000003BF&quot;/&gt;&lt;wsp:rsid wsp:val=&quot;000007AC&quot;/&gt;&lt;wsp:rsid wsp:val=&quot;00000AB0&quot;/&gt;&lt;wsp:rsid wsp:val=&quot;00000BF6&quot;/&gt;&lt;wsp:rsid wsp:val=&quot;00001C3C&quot;/&gt;&lt;wsp:rsid wsp:val=&quot;00002099&quot;/&gt;&lt;wsp:rsid wsp:val=&quot;00002239&quot;/&gt;&lt;wsp:rsid wsp:val=&quot;00002400&quot;/&gt;&lt;wsp:rsid wsp:val=&quot;00002A14&quot;/&gt;&lt;wsp:rsid wsp:val=&quot;00002F45&quot;/&gt;&lt;wsp:rsid wsp:val=&quot;00003001&quot;/&gt;&lt;wsp:rsid wsp:val=&quot;000030C0&quot;/&gt;&lt;wsp:rsid wsp:val=&quot;00004750&quot;/&gt;&lt;wsp:rsid wsp:val=&quot;00004E7E&quot;/&gt;&lt;wsp:rsid wsp:val=&quot;00005961&quot;/&gt;&lt;wsp:rsid wsp:val=&quot;00005F7C&quot;/&gt;&lt;wsp:rsid wsp:val=&quot;00005F9E&quot;/&gt;&lt;wsp:rsid wsp:val=&quot;000068A2&quot;/&gt;&lt;wsp:rsid wsp:val=&quot;0000694B&quot;/&gt;&lt;wsp:rsid wsp:val=&quot;00006A96&quot;/&gt;&lt;wsp:rsid wsp:val=&quot;00006E82&quot;/&gt;&lt;wsp:rsid wsp:val=&quot;000072CD&quot;/&gt;&lt;wsp:rsid wsp:val=&quot;000074B7&quot;/&gt;&lt;wsp:rsid wsp:val=&quot;00007543&quot;/&gt;&lt;wsp:rsid wsp:val=&quot;00010FE6&quot;/&gt;&lt;wsp:rsid wsp:val=&quot;00011D5A&quot;/&gt;&lt;wsp:rsid wsp:val=&quot;00011F9E&quot;/&gt;&lt;wsp:rsid wsp:val=&quot;000120D8&quot;/&gt;&lt;wsp:rsid wsp:val=&quot;00012668&quot;/&gt;&lt;wsp:rsid wsp:val=&quot;00012843&quot;/&gt;&lt;wsp:rsid wsp:val=&quot;000129EF&quot;/&gt;&lt;wsp:rsid wsp:val=&quot;00012A4D&quot;/&gt;&lt;wsp:rsid wsp:val=&quot;0001310A&quot;/&gt;&lt;wsp:rsid wsp:val=&quot;00013838&quot;/&gt;&lt;wsp:rsid wsp:val=&quot;00013CE7&quot;/&gt;&lt;wsp:rsid wsp:val=&quot;000146A9&quot;/&gt;&lt;wsp:rsid wsp:val=&quot;000152D6&quot;/&gt;&lt;wsp:rsid wsp:val=&quot;000154D1&quot;/&gt;&lt;wsp:rsid wsp:val=&quot;000155CC&quot;/&gt;&lt;wsp:rsid wsp:val=&quot;000163BA&quot;/&gt;&lt;wsp:rsid wsp:val=&quot;0001649F&quot;/&gt;&lt;wsp:rsid wsp:val=&quot;00016504&quot;/&gt;&lt;wsp:rsid wsp:val=&quot;000167C0&quot;/&gt;&lt;wsp:rsid wsp:val=&quot;00016A09&quot;/&gt;&lt;wsp:rsid wsp:val=&quot;0002092C&quot;/&gt;&lt;wsp:rsid wsp:val=&quot;00020AB7&quot;/&gt;&lt;wsp:rsid wsp:val=&quot;00020E2A&quot;/&gt;&lt;wsp:rsid wsp:val=&quot;0002133B&quot;/&gt;&lt;wsp:rsid wsp:val=&quot;00021735&quot;/&gt;&lt;wsp:rsid wsp:val=&quot;00021EF0&quot;/&gt;&lt;wsp:rsid wsp:val=&quot;00022589&quot;/&gt;&lt;wsp:rsid wsp:val=&quot;00022602&quot;/&gt;&lt;wsp:rsid wsp:val=&quot;00022D55&quot;/&gt;&lt;wsp:rsid wsp:val=&quot;00022EF8&quot;/&gt;&lt;wsp:rsid wsp:val=&quot;0002340D&quot;/&gt;&lt;wsp:rsid wsp:val=&quot;000239F5&quot;/&gt;&lt;wsp:rsid wsp:val=&quot;00023E7A&quot;/&gt;&lt;wsp:rsid wsp:val=&quot;00023EC6&quot;/&gt;&lt;wsp:rsid wsp:val=&quot;00024379&quot;/&gt;&lt;wsp:rsid wsp:val=&quot;00024CA9&quot;/&gt;&lt;wsp:rsid wsp:val=&quot;0002509F&quot;/&gt;&lt;wsp:rsid wsp:val=&quot;00025A7A&quot;/&gt;&lt;wsp:rsid wsp:val=&quot;00025AC4&quot;/&gt;&lt;wsp:rsid wsp:val=&quot;00025D26&quot;/&gt;&lt;wsp:rsid wsp:val=&quot;00025FA4&quot;/&gt;&lt;wsp:rsid wsp:val=&quot;00026E6A&quot;/&gt;&lt;wsp:rsid wsp:val=&quot;000302D9&quot;/&gt;&lt;wsp:rsid wsp:val=&quot;00030A1B&quot;/&gt;&lt;wsp:rsid wsp:val=&quot;00031027&quot;/&gt;&lt;wsp:rsid wsp:val=&quot;00031177&quot;/&gt;&lt;wsp:rsid wsp:val=&quot;0003164E&quot;/&gt;&lt;wsp:rsid wsp:val=&quot;00032373&quot;/&gt;&lt;wsp:rsid wsp:val=&quot;00032C3D&quot;/&gt;&lt;wsp:rsid wsp:val=&quot;0003306D&quot;/&gt;&lt;wsp:rsid wsp:val=&quot;0003362C&quot;/&gt;&lt;wsp:rsid wsp:val=&quot;00033AAC&quot;/&gt;&lt;wsp:rsid wsp:val=&quot;000342C1&quot;/&gt;&lt;wsp:rsid wsp:val=&quot;000345F2&quot;/&gt;&lt;wsp:rsid wsp:val=&quot;00035423&quot;/&gt;&lt;wsp:rsid wsp:val=&quot;0003548C&quot;/&gt;&lt;wsp:rsid wsp:val=&quot;000354CF&quot;/&gt;&lt;wsp:rsid wsp:val=&quot;000360F9&quot;/&gt;&lt;wsp:rsid wsp:val=&quot;0003612B&quot;/&gt;&lt;wsp:rsid wsp:val=&quot;00036369&quot;/&gt;&lt;wsp:rsid wsp:val=&quot;00036494&quot;/&gt;&lt;wsp:rsid wsp:val=&quot;00037858&quot;/&gt;&lt;wsp:rsid wsp:val=&quot;0003792B&quot;/&gt;&lt;wsp:rsid wsp:val=&quot;00037A1D&quot;/&gt;&lt;wsp:rsid wsp:val=&quot;00037E3B&quot;/&gt;&lt;wsp:rsid wsp:val=&quot;0004094E&quot;/&gt;&lt;wsp:rsid wsp:val=&quot;00040D01&quot;/&gt;&lt;wsp:rsid wsp:val=&quot;00040D15&quot;/&gt;&lt;wsp:rsid wsp:val=&quot;0004185D&quot;/&gt;&lt;wsp:rsid wsp:val=&quot;00041DBF&quot;/&gt;&lt;wsp:rsid wsp:val=&quot;00042386&quot;/&gt;&lt;wsp:rsid wsp:val=&quot;000424D8&quot;/&gt;&lt;wsp:rsid wsp:val=&quot;00042B7A&quot;/&gt;&lt;wsp:rsid wsp:val=&quot;00042D4C&quot;/&gt;&lt;wsp:rsid wsp:val=&quot;00043769&quot;/&gt;&lt;wsp:rsid wsp:val=&quot;0004418B&quot;/&gt;&lt;wsp:rsid wsp:val=&quot;000445A1&quot;/&gt;&lt;wsp:rsid wsp:val=&quot;00044715&quot;/&gt;&lt;wsp:rsid wsp:val=&quot;00044A13&quot;/&gt;&lt;wsp:rsid wsp:val=&quot;00044A58&quot;/&gt;&lt;wsp:rsid wsp:val=&quot;00044A8E&quot;/&gt;&lt;wsp:rsid wsp:val=&quot;00044CCA&quot;/&gt;&lt;wsp:rsid wsp:val=&quot;0004545A&quot;/&gt;&lt;wsp:rsid wsp:val=&quot;000459BE&quot;/&gt;&lt;wsp:rsid wsp:val=&quot;00045EFE&quot;/&gt;&lt;wsp:rsid wsp:val=&quot;0004695F&quot;/&gt;&lt;wsp:rsid wsp:val=&quot;00046B1A&quot;/&gt;&lt;wsp:rsid wsp:val=&quot;000473CC&quot;/&gt;&lt;wsp:rsid wsp:val=&quot;000473D7&quot;/&gt;&lt;wsp:rsid wsp:val=&quot;00047487&quot;/&gt;&lt;wsp:rsid wsp:val=&quot;00047721&quot;/&gt;&lt;wsp:rsid wsp:val=&quot;000479C1&quot;/&gt;&lt;wsp:rsid wsp:val=&quot;0005016A&quot;/&gt;&lt;wsp:rsid wsp:val=&quot;00050263&quot;/&gt;&lt;wsp:rsid wsp:val=&quot;00050299&quot;/&gt;&lt;wsp:rsid wsp:val=&quot;00050FC1&quot;/&gt;&lt;wsp:rsid wsp:val=&quot;00051C40&quot;/&gt;&lt;wsp:rsid wsp:val=&quot;00051D49&quot;/&gt;&lt;wsp:rsid wsp:val=&quot;00051E52&quot;/&gt;&lt;wsp:rsid wsp:val=&quot;00052317&quot;/&gt;&lt;wsp:rsid wsp:val=&quot;00052B9C&quot;/&gt;&lt;wsp:rsid wsp:val=&quot;00052E19&quot;/&gt;&lt;wsp:rsid wsp:val=&quot;00052FFE&quot;/&gt;&lt;wsp:rsid wsp:val=&quot;000530BD&quot;/&gt;&lt;wsp:rsid wsp:val=&quot;00053401&quot;/&gt;&lt;wsp:rsid wsp:val=&quot;000542AC&quot;/&gt;&lt;wsp:rsid wsp:val=&quot;000543CD&quot;/&gt;&lt;wsp:rsid wsp:val=&quot;00054669&quot;/&gt;&lt;wsp:rsid wsp:val=&quot;000548EB&quot;/&gt;&lt;wsp:rsid wsp:val=&quot;00054A30&quot;/&gt;&lt;wsp:rsid wsp:val=&quot;000550D9&quot;/&gt;&lt;wsp:rsid wsp:val=&quot;00055850&quot;/&gt;&lt;wsp:rsid wsp:val=&quot;00055C6A&quot;/&gt;&lt;wsp:rsid wsp:val=&quot;00056199&quot;/&gt;&lt;wsp:rsid wsp:val=&quot;00056387&quot;/&gt;&lt;wsp:rsid wsp:val=&quot;000563B8&quot;/&gt;&lt;wsp:rsid wsp:val=&quot;000566FE&quot;/&gt;&lt;wsp:rsid wsp:val=&quot;00056A32&quot;/&gt;&lt;wsp:rsid wsp:val=&quot;00057007&quot;/&gt;&lt;wsp:rsid wsp:val=&quot;0005720E&quot;/&gt;&lt;wsp:rsid wsp:val=&quot;00057CFD&quot;/&gt;&lt;wsp:rsid wsp:val=&quot;00060916&quot;/&gt;&lt;wsp:rsid wsp:val=&quot;00060ADA&quot;/&gt;&lt;wsp:rsid wsp:val=&quot;00060D77&quot;/&gt;&lt;wsp:rsid wsp:val=&quot;00060ED0&quot;/&gt;&lt;wsp:rsid wsp:val=&quot;00060F49&quot;/&gt;&lt;wsp:rsid wsp:val=&quot;00061115&quot;/&gt;&lt;wsp:rsid wsp:val=&quot;000622F6&quot;/&gt;&lt;wsp:rsid wsp:val=&quot;00062893&quot;/&gt;&lt;wsp:rsid wsp:val=&quot;00062D00&quot;/&gt;&lt;wsp:rsid wsp:val=&quot;00063300&quot;/&gt;&lt;wsp:rsid wsp:val=&quot;00063DF1&quot;/&gt;&lt;wsp:rsid wsp:val=&quot;000642A1&quot;/&gt;&lt;wsp:rsid wsp:val=&quot;00064774&quot;/&gt;&lt;wsp:rsid wsp:val=&quot;000652C0&quot;/&gt;&lt;wsp:rsid wsp:val=&quot;00065BC1&quot;/&gt;&lt;wsp:rsid wsp:val=&quot;00066248&quot;/&gt;&lt;wsp:rsid wsp:val=&quot;000662F4&quot;/&gt;&lt;wsp:rsid wsp:val=&quot;000664F6&quot;/&gt;&lt;wsp:rsid wsp:val=&quot;00067353&quot;/&gt;&lt;wsp:rsid wsp:val=&quot;0006770C&quot;/&gt;&lt;wsp:rsid wsp:val=&quot;00067CE7&quot;/&gt;&lt;wsp:rsid wsp:val=&quot;00067F36&quot;/&gt;&lt;wsp:rsid wsp:val=&quot;00070198&quot;/&gt;&lt;wsp:rsid wsp:val=&quot;00070547&quot;/&gt;&lt;wsp:rsid wsp:val=&quot;00070CF8&quot;/&gt;&lt;wsp:rsid wsp:val=&quot;000711FA&quot;/&gt;&lt;wsp:rsid wsp:val=&quot;00071808&quot;/&gt;&lt;wsp:rsid wsp:val=&quot;00071EE9&quot;/&gt;&lt;wsp:rsid wsp:val=&quot;00072790&quot;/&gt;&lt;wsp:rsid wsp:val=&quot;00072ABD&quot;/&gt;&lt;wsp:rsid wsp:val=&quot;000733A1&quot;/&gt;&lt;wsp:rsid wsp:val=&quot;00073690&quot;/&gt;&lt;wsp:rsid wsp:val=&quot;00073841&quot;/&gt;&lt;wsp:rsid wsp:val=&quot;00073CB7&quot;/&gt;&lt;wsp:rsid wsp:val=&quot;000740D9&quot;/&gt;&lt;wsp:rsid wsp:val=&quot;00074E5C&quot;/&gt;&lt;wsp:rsid wsp:val=&quot;00074EF4&quot;/&gt;&lt;wsp:rsid wsp:val=&quot;000753F8&quot;/&gt;&lt;wsp:rsid wsp:val=&quot;000757A7&quot;/&gt;&lt;wsp:rsid wsp:val=&quot;00075A43&quot;/&gt;&lt;wsp:rsid wsp:val=&quot;00075EFC&quot;/&gt;&lt;wsp:rsid wsp:val=&quot;00075F15&quot;/&gt;&lt;wsp:rsid wsp:val=&quot;000761B1&quot;/&gt;&lt;wsp:rsid wsp:val=&quot;00076426&quot;/&gt;&lt;wsp:rsid wsp:val=&quot;00077158&quot;/&gt;&lt;wsp:rsid wsp:val=&quot;000772C9&quot;/&gt;&lt;wsp:rsid wsp:val=&quot;00077B97&quot;/&gt;&lt;wsp:rsid wsp:val=&quot;00077C14&quot;/&gt;&lt;wsp:rsid wsp:val=&quot;00077D29&quot;/&gt;&lt;wsp:rsid wsp:val=&quot;0008029C&quot;/&gt;&lt;wsp:rsid wsp:val=&quot;0008059A&quot;/&gt;&lt;wsp:rsid wsp:val=&quot;00080617&quot;/&gt;&lt;wsp:rsid wsp:val=&quot;000807BA&quot;/&gt;&lt;wsp:rsid wsp:val=&quot;00080A0F&quot;/&gt;&lt;wsp:rsid wsp:val=&quot;00080DF3&quot;/&gt;&lt;wsp:rsid wsp:val=&quot;00081442&quot;/&gt;&lt;wsp:rsid wsp:val=&quot;0008173A&quot;/&gt;&lt;wsp:rsid wsp:val=&quot;00082077&quot;/&gt;&lt;wsp:rsid wsp:val=&quot;0008216D&quot;/&gt;&lt;wsp:rsid wsp:val=&quot;00082238&quot;/&gt;&lt;wsp:rsid wsp:val=&quot;0008302A&quot;/&gt;&lt;wsp:rsid wsp:val=&quot;00083202&quot;/&gt;&lt;wsp:rsid wsp:val=&quot;00083792&quot;/&gt;&lt;wsp:rsid wsp:val=&quot;00083954&quot;/&gt;&lt;wsp:rsid wsp:val=&quot;00083C78&quot;/&gt;&lt;wsp:rsid wsp:val=&quot;000841F6&quot;/&gt;&lt;wsp:rsid wsp:val=&quot;000843B2&quot;/&gt;&lt;wsp:rsid wsp:val=&quot;0008441C&quot;/&gt;&lt;wsp:rsid wsp:val=&quot;00084707&quot;/&gt;&lt;wsp:rsid wsp:val=&quot;00084C36&quot;/&gt;&lt;wsp:rsid wsp:val=&quot;00084C6F&quot;/&gt;&lt;wsp:rsid wsp:val=&quot;000857C5&quot;/&gt;&lt;wsp:rsid wsp:val=&quot;00085994&quot;/&gt;&lt;wsp:rsid wsp:val=&quot;00085D2A&quot;/&gt;&lt;wsp:rsid wsp:val=&quot;000862CD&quot;/&gt;&lt;wsp:rsid wsp:val=&quot;0008658E&quot;/&gt;&lt;wsp:rsid wsp:val=&quot;00086865&quot;/&gt;&lt;wsp:rsid wsp:val=&quot;000869CB&quot;/&gt;&lt;wsp:rsid wsp:val=&quot;00086B80&quot;/&gt;&lt;wsp:rsid wsp:val=&quot;0008753E&quot;/&gt;&lt;wsp:rsid wsp:val=&quot;000875CF&quot;/&gt;&lt;wsp:rsid wsp:val=&quot;00087AA7&quot;/&gt;&lt;wsp:rsid wsp:val=&quot;00087D01&quot;/&gt;&lt;wsp:rsid wsp:val=&quot;000900B8&quot;/&gt;&lt;wsp:rsid wsp:val=&quot;0009018B&quot;/&gt;&lt;wsp:rsid wsp:val=&quot;000901E9&quot;/&gt;&lt;wsp:rsid wsp:val=&quot;00090296&quot;/&gt;&lt;wsp:rsid wsp:val=&quot;00090B04&quot;/&gt;&lt;wsp:rsid wsp:val=&quot;00090E33&quot;/&gt;&lt;wsp:rsid wsp:val=&quot;00091632&quot;/&gt;&lt;wsp:rsid wsp:val=&quot;0009191F&quot;/&gt;&lt;wsp:rsid wsp:val=&quot;00091A31&quot;/&gt;&lt;wsp:rsid wsp:val=&quot;00091ECA&quot;/&gt;&lt;wsp:rsid wsp:val=&quot;00092AAC&quot;/&gt;&lt;wsp:rsid wsp:val=&quot;00093252&quot;/&gt;&lt;wsp:rsid wsp:val=&quot;000941AA&quot;/&gt;&lt;wsp:rsid wsp:val=&quot;0009508C&quot;/&gt;&lt;wsp:rsid wsp:val=&quot;00095B78&quot;/&gt;&lt;wsp:rsid wsp:val=&quot;00096499&quot;/&gt;&lt;wsp:rsid wsp:val=&quot;00096BBF&quot;/&gt;&lt;wsp:rsid wsp:val=&quot;00097B1B&quot;/&gt;&lt;wsp:rsid wsp:val=&quot;000A0795&quot;/&gt;&lt;wsp:rsid wsp:val=&quot;000A0919&quot;/&gt;&lt;wsp:rsid wsp:val=&quot;000A0C87&quot;/&gt;&lt;wsp:rsid wsp:val=&quot;000A100E&quot;/&gt;&lt;wsp:rsid wsp:val=&quot;000A1855&quot;/&gt;&lt;wsp:rsid wsp:val=&quot;000A18A7&quot;/&gt;&lt;wsp:rsid wsp:val=&quot;000A19C5&quot;/&gt;&lt;wsp:rsid wsp:val=&quot;000A1EE4&quot;/&gt;&lt;wsp:rsid wsp:val=&quot;000A2BDE&quot;/&gt;&lt;wsp:rsid wsp:val=&quot;000A2F96&quot;/&gt;&lt;wsp:rsid wsp:val=&quot;000A2FA7&quot;/&gt;&lt;wsp:rsid wsp:val=&quot;000A30E3&quot;/&gt;&lt;wsp:rsid wsp:val=&quot;000A4B09&quot;/&gt;&lt;wsp:rsid wsp:val=&quot;000A4E44&quot;/&gt;&lt;wsp:rsid wsp:val=&quot;000A5249&quot;/&gt;&lt;wsp:rsid wsp:val=&quot;000A5529&quot;/&gt;&lt;wsp:rsid wsp:val=&quot;000A559B&quot;/&gt;&lt;wsp:rsid wsp:val=&quot;000A5627&quot;/&gt;&lt;wsp:rsid wsp:val=&quot;000A58EC&quot;/&gt;&lt;wsp:rsid wsp:val=&quot;000A5A12&quot;/&gt;&lt;wsp:rsid wsp:val=&quot;000A5EEA&quot;/&gt;&lt;wsp:rsid wsp:val=&quot;000A6685&quot;/&gt;&lt;wsp:rsid wsp:val=&quot;000A6953&quot;/&gt;&lt;wsp:rsid wsp:val=&quot;000A7038&quot;/&gt;&lt;wsp:rsid wsp:val=&quot;000A72F4&quot;/&gt;&lt;wsp:rsid wsp:val=&quot;000B0095&quot;/&gt;&lt;wsp:rsid wsp:val=&quot;000B0DEF&quot;/&gt;&lt;wsp:rsid wsp:val=&quot;000B0F56&quot;/&gt;&lt;wsp:rsid wsp:val=&quot;000B1201&quot;/&gt;&lt;wsp:rsid wsp:val=&quot;000B182B&quot;/&gt;&lt;wsp:rsid wsp:val=&quot;000B1962&quot;/&gt;&lt;wsp:rsid wsp:val=&quot;000B1C98&quot;/&gt;&lt;wsp:rsid wsp:val=&quot;000B26B0&quot;/&gt;&lt;wsp:rsid wsp:val=&quot;000B386E&quot;/&gt;&lt;wsp:rsid wsp:val=&quot;000B3966&quot;/&gt;&lt;wsp:rsid wsp:val=&quot;000B3D2F&quot;/&gt;&lt;wsp:rsid wsp:val=&quot;000B437B&quot;/&gt;&lt;wsp:rsid wsp:val=&quot;000B45C4&quot;/&gt;&lt;wsp:rsid wsp:val=&quot;000B4C3E&quot;/&gt;&lt;wsp:rsid wsp:val=&quot;000B509D&quot;/&gt;&lt;wsp:rsid wsp:val=&quot;000B50EF&quot;/&gt;&lt;wsp:rsid wsp:val=&quot;000B53C9&quot;/&gt;&lt;wsp:rsid wsp:val=&quot;000B5667&quot;/&gt;&lt;wsp:rsid wsp:val=&quot;000B5EE0&quot;/&gt;&lt;wsp:rsid wsp:val=&quot;000B6023&quot;/&gt;&lt;wsp:rsid wsp:val=&quot;000B62DF&quot;/&gt;&lt;wsp:rsid wsp:val=&quot;000B673A&quot;/&gt;&lt;wsp:rsid wsp:val=&quot;000B677B&quot;/&gt;&lt;wsp:rsid wsp:val=&quot;000B6807&quot;/&gt;&lt;wsp:rsid wsp:val=&quot;000B6D32&quot;/&gt;&lt;wsp:rsid wsp:val=&quot;000B7B19&quot;/&gt;&lt;wsp:rsid wsp:val=&quot;000C0545&quot;/&gt;&lt;wsp:rsid wsp:val=&quot;000C0648&quot;/&gt;&lt;wsp:rsid wsp:val=&quot;000C0FFB&quot;/&gt;&lt;wsp:rsid wsp:val=&quot;000C16E7&quot;/&gt;&lt;wsp:rsid wsp:val=&quot;000C1DEC&quot;/&gt;&lt;wsp:rsid wsp:val=&quot;000C1F4A&quot;/&gt;&lt;wsp:rsid wsp:val=&quot;000C27ED&quot;/&gt;&lt;wsp:rsid wsp:val=&quot;000C29C6&quot;/&gt;&lt;wsp:rsid wsp:val=&quot;000C3048&quot;/&gt;&lt;wsp:rsid wsp:val=&quot;000C3518&quot;/&gt;&lt;wsp:rsid wsp:val=&quot;000C3A35&quot;/&gt;&lt;wsp:rsid wsp:val=&quot;000C4323&quot;/&gt;&lt;wsp:rsid wsp:val=&quot;000C4505&quot;/&gt;&lt;wsp:rsid wsp:val=&quot;000C45A8&quot;/&gt;&lt;wsp:rsid wsp:val=&quot;000C463C&quot;/&gt;&lt;wsp:rsid wsp:val=&quot;000C4AB7&quot;/&gt;&lt;wsp:rsid wsp:val=&quot;000C5288&quot;/&gt;&lt;wsp:rsid wsp:val=&quot;000C57F6&quot;/&gt;&lt;wsp:rsid wsp:val=&quot;000C5E56&quot;/&gt;&lt;wsp:rsid wsp:val=&quot;000C6632&quot;/&gt;&lt;wsp:rsid wsp:val=&quot;000C6660&quot;/&gt;&lt;wsp:rsid wsp:val=&quot;000C700C&quot;/&gt;&lt;wsp:rsid wsp:val=&quot;000C724C&quot;/&gt;&lt;wsp:rsid wsp:val=&quot;000C7577&quot;/&gt;&lt;wsp:rsid wsp:val=&quot;000D08CE&quot;/&gt;&lt;wsp:rsid wsp:val=&quot;000D1371&quot;/&gt;&lt;wsp:rsid wsp:val=&quot;000D1962&quot;/&gt;&lt;wsp:rsid wsp:val=&quot;000D1B0B&quot;/&gt;&lt;wsp:rsid wsp:val=&quot;000D1B83&quot;/&gt;&lt;wsp:rsid wsp:val=&quot;000D21B3&quot;/&gt;&lt;wsp:rsid wsp:val=&quot;000D221E&quot;/&gt;&lt;wsp:rsid wsp:val=&quot;000D2338&quot;/&gt;&lt;wsp:rsid wsp:val=&quot;000D23A0&quot;/&gt;&lt;wsp:rsid wsp:val=&quot;000D26D1&quot;/&gt;&lt;wsp:rsid wsp:val=&quot;000D2AC9&quot;/&gt;&lt;wsp:rsid wsp:val=&quot;000D2B23&quot;/&gt;&lt;wsp:rsid wsp:val=&quot;000D3068&quot;/&gt;&lt;wsp:rsid wsp:val=&quot;000D30C0&quot;/&gt;&lt;wsp:rsid wsp:val=&quot;000D37BF&quot;/&gt;&lt;wsp:rsid wsp:val=&quot;000D3851&quot;/&gt;&lt;wsp:rsid wsp:val=&quot;000D3E5B&quot;/&gt;&lt;wsp:rsid wsp:val=&quot;000D42B8&quot;/&gt;&lt;wsp:rsid wsp:val=&quot;000D486E&quot;/&gt;&lt;wsp:rsid wsp:val=&quot;000D48C1&quot;/&gt;&lt;wsp:rsid wsp:val=&quot;000D5185&quot;/&gt;&lt;wsp:rsid wsp:val=&quot;000D529E&quot;/&gt;&lt;wsp:rsid wsp:val=&quot;000D5AE5&quot;/&gt;&lt;wsp:rsid wsp:val=&quot;000D5D4B&quot;/&gt;&lt;wsp:rsid wsp:val=&quot;000D76B2&quot;/&gt;&lt;wsp:rsid wsp:val=&quot;000D77A3&quot;/&gt;&lt;wsp:rsid wsp:val=&quot;000D79FB&quot;/&gt;&lt;wsp:rsid wsp:val=&quot;000D7B4D&quot;/&gt;&lt;wsp:rsid wsp:val=&quot;000E18B8&quot;/&gt;&lt;wsp:rsid wsp:val=&quot;000E1AF8&quot;/&gt;&lt;wsp:rsid wsp:val=&quot;000E1B0B&quot;/&gt;&lt;wsp:rsid wsp:val=&quot;000E1FC2&quot;/&gt;&lt;wsp:rsid wsp:val=&quot;000E2131&quot;/&gt;&lt;wsp:rsid wsp:val=&quot;000E2799&quot;/&gt;&lt;wsp:rsid wsp:val=&quot;000E27B2&quot;/&gt;&lt;wsp:rsid wsp:val=&quot;000E2B98&quot;/&gt;&lt;wsp:rsid wsp:val=&quot;000E2F41&quot;/&gt;&lt;wsp:rsid wsp:val=&quot;000E307E&quot;/&gt;&lt;wsp:rsid wsp:val=&quot;000E3686&quot;/&gt;&lt;wsp:rsid wsp:val=&quot;000E387E&quot;/&gt;&lt;wsp:rsid wsp:val=&quot;000E3DC3&quot;/&gt;&lt;wsp:rsid wsp:val=&quot;000E444D&quot;/&gt;&lt;wsp:rsid wsp:val=&quot;000E45AB&quot;/&gt;&lt;wsp:rsid wsp:val=&quot;000E484E&quot;/&gt;&lt;wsp:rsid wsp:val=&quot;000E507A&quot;/&gt;&lt;wsp:rsid wsp:val=&quot;000E62EB&quot;/&gt;&lt;wsp:rsid wsp:val=&quot;000E63A9&quot;/&gt;&lt;wsp:rsid wsp:val=&quot;000E67F6&quot;/&gt;&lt;wsp:rsid wsp:val=&quot;000E689D&quot;/&gt;&lt;wsp:rsid wsp:val=&quot;000E697A&quot;/&gt;&lt;wsp:rsid wsp:val=&quot;000E6CFA&quot;/&gt;&lt;wsp:rsid wsp:val=&quot;000E7480&quot;/&gt;&lt;wsp:rsid wsp:val=&quot;000F10D4&quot;/&gt;&lt;wsp:rsid wsp:val=&quot;000F1313&quot;/&gt;&lt;wsp:rsid wsp:val=&quot;000F1A26&quot;/&gt;&lt;wsp:rsid wsp:val=&quot;000F2B95&quot;/&gt;&lt;wsp:rsid wsp:val=&quot;000F309B&quot;/&gt;&lt;wsp:rsid wsp:val=&quot;000F3D75&quot;/&gt;&lt;wsp:rsid wsp:val=&quot;000F3EEF&quot;/&gt;&lt;wsp:rsid wsp:val=&quot;000F43FD&quot;/&gt;&lt;wsp:rsid wsp:val=&quot;000F521C&quot;/&gt;&lt;wsp:rsid wsp:val=&quot;000F62A6&quot;/&gt;&lt;wsp:rsid wsp:val=&quot;000F6B82&quot;/&gt;&lt;wsp:rsid wsp:val=&quot;000F6BBD&quot;/&gt;&lt;wsp:rsid wsp:val=&quot;000F6D5B&quot;/&gt;&lt;wsp:rsid wsp:val=&quot;000F6EAC&quot;/&gt;&lt;wsp:rsid wsp:val=&quot;000F7745&quot;/&gt;&lt;wsp:rsid wsp:val=&quot;000F7AA6&quot;/&gt;&lt;wsp:rsid wsp:val=&quot;0010021A&quot;/&gt;&lt;wsp:rsid wsp:val=&quot;001004A6&quot;/&gt;&lt;wsp:rsid wsp:val=&quot;00100614&quot;/&gt;&lt;wsp:rsid wsp:val=&quot;0010064D&quot;/&gt;&lt;wsp:rsid wsp:val=&quot;0010099A&quot;/&gt;&lt;wsp:rsid wsp:val=&quot;00100A04&quot;/&gt;&lt;wsp:rsid wsp:val=&quot;00100BFA&quot;/&gt;&lt;wsp:rsid wsp:val=&quot;00100D20&quot;/&gt;&lt;wsp:rsid wsp:val=&quot;0010103A&quot;/&gt;&lt;wsp:rsid wsp:val=&quot;001010A2&quot;/&gt;&lt;wsp:rsid wsp:val=&quot;0010112A&quot;/&gt;&lt;wsp:rsid wsp:val=&quot;00101253&quot;/&gt;&lt;wsp:rsid wsp:val=&quot;00101503&quot;/&gt;&lt;wsp:rsid wsp:val=&quot;00101557&quot;/&gt;&lt;wsp:rsid wsp:val=&quot;00101A7C&quot;/&gt;&lt;wsp:rsid wsp:val=&quot;00101ADE&quot;/&gt;&lt;wsp:rsid wsp:val=&quot;00101D36&quot;/&gt;&lt;wsp:rsid wsp:val=&quot;00101F1B&quot;/&gt;&lt;wsp:rsid wsp:val=&quot;00102093&quot;/&gt;&lt;wsp:rsid wsp:val=&quot;00102667&quot;/&gt;&lt;wsp:rsid wsp:val=&quot;00102847&quot;/&gt;&lt;wsp:rsid wsp:val=&quot;00102A1E&quot;/&gt;&lt;wsp:rsid wsp:val=&quot;001032A0&quot;/&gt;&lt;wsp:rsid wsp:val=&quot;0010393B&quot;/&gt;&lt;wsp:rsid wsp:val=&quot;00103E4C&quot;/&gt;&lt;wsp:rsid wsp:val=&quot;00103F7E&quot;/&gt;&lt;wsp:rsid wsp:val=&quot;00104C98&quot;/&gt;&lt;wsp:rsid wsp:val=&quot;00104DD0&quot;/&gt;&lt;wsp:rsid wsp:val=&quot;0010563E&quot;/&gt;&lt;wsp:rsid wsp:val=&quot;00105DE2&quot;/&gt;&lt;wsp:rsid wsp:val=&quot;00105F99&quot;/&gt;&lt;wsp:rsid wsp:val=&quot;001063ED&quot;/&gt;&lt;wsp:rsid wsp:val=&quot;0010659F&quot;/&gt;&lt;wsp:rsid wsp:val=&quot;00106918&quot;/&gt;&lt;wsp:rsid wsp:val=&quot;00106F5D&quot;/&gt;&lt;wsp:rsid wsp:val=&quot;00107687&quot;/&gt;&lt;wsp:rsid wsp:val=&quot;001077F8&quot;/&gt;&lt;wsp:rsid wsp:val=&quot;00107870&quot;/&gt;&lt;wsp:rsid wsp:val=&quot;00107C30&quot;/&gt;&lt;wsp:rsid wsp:val=&quot;00107DF9&quot;/&gt;&lt;wsp:rsid wsp:val=&quot;00110AA6&quot;/&gt;&lt;wsp:rsid wsp:val=&quot;00110DA9&quot;/&gt;&lt;wsp:rsid wsp:val=&quot;00110F73&quot;/&gt;&lt;wsp:rsid wsp:val=&quot;00110FA1&quot;/&gt;&lt;wsp:rsid wsp:val=&quot;00110FCF&quot;/&gt;&lt;wsp:rsid wsp:val=&quot;00111A01&quot;/&gt;&lt;wsp:rsid wsp:val=&quot;00111C45&quot;/&gt;&lt;wsp:rsid wsp:val=&quot;00112515&quot;/&gt;&lt;wsp:rsid wsp:val=&quot;0011296B&quot;/&gt;&lt;wsp:rsid wsp:val=&quot;00112A69&quot;/&gt;&lt;wsp:rsid wsp:val=&quot;0011364C&quot;/&gt;&lt;wsp:rsid wsp:val=&quot;001137F6&quot;/&gt;&lt;wsp:rsid wsp:val=&quot;00113E79&quot;/&gt;&lt;wsp:rsid wsp:val=&quot;0011419A&quot;/&gt;&lt;wsp:rsid wsp:val=&quot;00114430&quot;/&gt;&lt;wsp:rsid wsp:val=&quot;00114B83&quot;/&gt;&lt;wsp:rsid wsp:val=&quot;0011514C&quot;/&gt;&lt;wsp:rsid wsp:val=&quot;0011565D&quot;/&gt;&lt;wsp:rsid wsp:val=&quot;0011578F&quot;/&gt;&lt;wsp:rsid wsp:val=&quot;00116498&quot;/&gt;&lt;wsp:rsid wsp:val=&quot;00116776&quot;/&gt;&lt;wsp:rsid wsp:val=&quot;00116F23&quot;/&gt;&lt;wsp:rsid wsp:val=&quot;0011763A&quot;/&gt;&lt;wsp:rsid wsp:val=&quot;00117754&quot;/&gt;&lt;wsp:rsid wsp:val=&quot;0012049D&quot;/&gt;&lt;wsp:rsid wsp:val=&quot;00120AE4&quot;/&gt;&lt;wsp:rsid wsp:val=&quot;00121526&quot;/&gt;&lt;wsp:rsid wsp:val=&quot;001217CF&quot;/&gt;&lt;wsp:rsid wsp:val=&quot;00121826&quot;/&gt;&lt;wsp:rsid wsp:val=&quot;00121876&quot;/&gt;&lt;wsp:rsid wsp:val=&quot;001225AE&quot;/&gt;&lt;wsp:rsid wsp:val=&quot;00122737&quot;/&gt;&lt;wsp:rsid wsp:val=&quot;0012275A&quot;/&gt;&lt;wsp:rsid wsp:val=&quot;00122844&quot;/&gt;&lt;wsp:rsid wsp:val=&quot;00122848&quot;/&gt;&lt;wsp:rsid wsp:val=&quot;00122884&quot;/&gt;&lt;wsp:rsid wsp:val=&quot;001232BB&quot;/&gt;&lt;wsp:rsid wsp:val=&quot;00123ACF&quot;/&gt;&lt;wsp:rsid wsp:val=&quot;00123C0B&quot;/&gt;&lt;wsp:rsid wsp:val=&quot;00123E2C&quot;/&gt;&lt;wsp:rsid wsp:val=&quot;001240CE&quot;/&gt;&lt;wsp:rsid wsp:val=&quot;00124310&quot;/&gt;&lt;wsp:rsid wsp:val=&quot;001248BF&quot;/&gt;&lt;wsp:rsid wsp:val=&quot;00124DF8&quot;/&gt;&lt;wsp:rsid wsp:val=&quot;00124FDB&quot;/&gt;&lt;wsp:rsid wsp:val=&quot;001256FD&quot;/&gt;&lt;wsp:rsid wsp:val=&quot;00125A7F&quot;/&gt;&lt;wsp:rsid wsp:val=&quot;00126723&quot;/&gt;&lt;wsp:rsid wsp:val=&quot;00126926&quot;/&gt;&lt;wsp:rsid wsp:val=&quot;0012696F&quot;/&gt;&lt;wsp:rsid wsp:val=&quot;00130119&quot;/&gt;&lt;wsp:rsid wsp:val=&quot;0013092F&quot;/&gt;&lt;wsp:rsid wsp:val=&quot;00131B3A&quot;/&gt;&lt;wsp:rsid wsp:val=&quot;00131D0C&quot;/&gt;&lt;wsp:rsid wsp:val=&quot;00132245&quot;/&gt;&lt;wsp:rsid wsp:val=&quot;001324B1&quot;/&gt;&lt;wsp:rsid wsp:val=&quot;00132C0C&quot;/&gt;&lt;wsp:rsid wsp:val=&quot;00132CBA&quot;/&gt;&lt;wsp:rsid wsp:val=&quot;0013303B&quot;/&gt;&lt;wsp:rsid wsp:val=&quot;001337C8&quot;/&gt;&lt;wsp:rsid wsp:val=&quot;0013444E&quot;/&gt;&lt;wsp:rsid wsp:val=&quot;00134C71&quot;/&gt;&lt;wsp:rsid wsp:val=&quot;00135531&quot;/&gt;&lt;wsp:rsid wsp:val=&quot;00135B66&quot;/&gt;&lt;wsp:rsid wsp:val=&quot;001360FC&quot;/&gt;&lt;wsp:rsid wsp:val=&quot;00136833&quot;/&gt;&lt;wsp:rsid wsp:val=&quot;0013693B&quot;/&gt;&lt;wsp:rsid wsp:val=&quot;00136958&quot;/&gt;&lt;wsp:rsid wsp:val=&quot;001370BE&quot;/&gt;&lt;wsp:rsid wsp:val=&quot;001371FD&quot;/&gt;&lt;wsp:rsid wsp:val=&quot;0013733C&quot;/&gt;&lt;wsp:rsid wsp:val=&quot;001374F1&quot;/&gt;&lt;wsp:rsid wsp:val=&quot;0013773E&quot;/&gt;&lt;wsp:rsid wsp:val=&quot;00137CA5&quot;/&gt;&lt;wsp:rsid wsp:val=&quot;00137F9B&quot;/&gt;&lt;wsp:rsid wsp:val=&quot;00140C02&quot;/&gt;&lt;wsp:rsid wsp:val=&quot;00140C8E&quot;/&gt;&lt;wsp:rsid wsp:val=&quot;0014135A&quot;/&gt;&lt;wsp:rsid wsp:val=&quot;00142334&quot;/&gt;&lt;wsp:rsid wsp:val=&quot;001426FD&quot;/&gt;&lt;wsp:rsid wsp:val=&quot;00142D80&quot;/&gt;&lt;wsp:rsid wsp:val=&quot;00142E27&quot;/&gt;&lt;wsp:rsid wsp:val=&quot;00142E91&quot;/&gt;&lt;wsp:rsid wsp:val=&quot;00143609&quot;/&gt;&lt;wsp:rsid wsp:val=&quot;0014385E&quot;/&gt;&lt;wsp:rsid wsp:val=&quot;00143CB9&quot;/&gt;&lt;wsp:rsid wsp:val=&quot;001446FC&quot;/&gt;&lt;wsp:rsid wsp:val=&quot;0014495D&quot;/&gt;&lt;wsp:rsid wsp:val=&quot;00146385&quot;/&gt;&lt;wsp:rsid wsp:val=&quot;001469CC&quot;/&gt;&lt;wsp:rsid wsp:val=&quot;00146FA7&quot;/&gt;&lt;wsp:rsid wsp:val=&quot;00147088&quot;/&gt;&lt;wsp:rsid wsp:val=&quot;00147090&quot;/&gt;&lt;wsp:rsid wsp:val=&quot;001470D5&quot;/&gt;&lt;wsp:rsid wsp:val=&quot;001479F2&quot;/&gt;&lt;wsp:rsid wsp:val=&quot;001504F2&quot;/&gt;&lt;wsp:rsid wsp:val=&quot;00150CE8&quot;/&gt;&lt;wsp:rsid wsp:val=&quot;001513BD&quot;/&gt;&lt;wsp:rsid wsp:val=&quot;00151B0C&quot;/&gt;&lt;wsp:rsid wsp:val=&quot;00151C3B&quot;/&gt;&lt;wsp:rsid wsp:val=&quot;00152028&quot;/&gt;&lt;wsp:rsid wsp:val=&quot;0015302D&quot;/&gt;&lt;wsp:rsid wsp:val=&quot;0015307A&quot;/&gt;&lt;wsp:rsid wsp:val=&quot;0015312F&quot;/&gt;&lt;wsp:rsid wsp:val=&quot;00153468&quot;/&gt;&lt;wsp:rsid wsp:val=&quot;00153580&quot;/&gt;&lt;wsp:rsid wsp:val=&quot;0015372F&quot;/&gt;&lt;wsp:rsid wsp:val=&quot;001538D6&quot;/&gt;&lt;wsp:rsid wsp:val=&quot;00153B58&quot;/&gt;&lt;wsp:rsid wsp:val=&quot;00153C09&quot;/&gt;&lt;wsp:rsid wsp:val=&quot;00153C7E&quot;/&gt;&lt;wsp:rsid wsp:val=&quot;00153F76&quot;/&gt;&lt;wsp:rsid wsp:val=&quot;00154E0F&quot;/&gt;&lt;wsp:rsid wsp:val=&quot;001559A1&quot;/&gt;&lt;wsp:rsid wsp:val=&quot;001567FA&quot;/&gt;&lt;wsp:rsid wsp:val=&quot;00157B9E&quot;/&gt;&lt;wsp:rsid wsp:val=&quot;00157D84&quot;/&gt;&lt;wsp:rsid wsp:val=&quot;00157FBC&quot;/&gt;&lt;wsp:rsid wsp:val=&quot;001601EC&quot;/&gt;&lt;wsp:rsid wsp:val=&quot;001611BF&quot;/&gt;&lt;wsp:rsid wsp:val=&quot;0016134C&quot;/&gt;&lt;wsp:rsid wsp:val=&quot;001617A9&quot;/&gt;&lt;wsp:rsid wsp:val=&quot;00161FF3&quot;/&gt;&lt;wsp:rsid wsp:val=&quot;00162334&quot;/&gt;&lt;wsp:rsid wsp:val=&quot;00162894&quot;/&gt;&lt;wsp:rsid wsp:val=&quot;001629B4&quot;/&gt;&lt;wsp:rsid wsp:val=&quot;001632B0&quot;/&gt;&lt;wsp:rsid wsp:val=&quot;001634E0&quot;/&gt;&lt;wsp:rsid wsp:val=&quot;001634FA&quot;/&gt;&lt;wsp:rsid wsp:val=&quot;00163FBC&quot;/&gt;&lt;wsp:rsid wsp:val=&quot;00164762&quot;/&gt;&lt;wsp:rsid wsp:val=&quot;0016483B&quot;/&gt;&lt;wsp:rsid wsp:val=&quot;00164942&quot;/&gt;&lt;wsp:rsid wsp:val=&quot;00164C62&quot;/&gt;&lt;wsp:rsid wsp:val=&quot;00164F86&quot;/&gt;&lt;wsp:rsid wsp:val=&quot;00165E4A&quot;/&gt;&lt;wsp:rsid wsp:val=&quot;00166DFE&quot;/&gt;&lt;wsp:rsid wsp:val=&quot;001676E3&quot;/&gt;&lt;wsp:rsid wsp:val=&quot;00167951&quot;/&gt;&lt;wsp:rsid wsp:val=&quot;00170120&quot;/&gt;&lt;wsp:rsid wsp:val=&quot;00170A3C&quot;/&gt;&lt;wsp:rsid wsp:val=&quot;00170E7F&quot;/&gt;&lt;wsp:rsid wsp:val=&quot;0017113D&quot;/&gt;&lt;wsp:rsid wsp:val=&quot;00171AE2&quot;/&gt;&lt;wsp:rsid wsp:val=&quot;00171E60&quot;/&gt;&lt;wsp:rsid wsp:val=&quot;00173BCD&quot;/&gt;&lt;wsp:rsid wsp:val=&quot;00173DFD&quot;/&gt;&lt;wsp:rsid wsp:val=&quot;0017475D&quot;/&gt;&lt;wsp:rsid wsp:val=&quot;00174D04&quot;/&gt;&lt;wsp:rsid wsp:val=&quot;001755FA&quot;/&gt;&lt;wsp:rsid wsp:val=&quot;00175A29&quot;/&gt;&lt;wsp:rsid wsp:val=&quot;001762AC&quot;/&gt;&lt;wsp:rsid wsp:val=&quot;0017638B&quot;/&gt;&lt;wsp:rsid wsp:val=&quot;00176437&quot;/&gt;&lt;wsp:rsid wsp:val=&quot;00176513&quot;/&gt;&lt;wsp:rsid wsp:val=&quot;00176691&quot;/&gt;&lt;wsp:rsid wsp:val=&quot;001766F4&quot;/&gt;&lt;wsp:rsid wsp:val=&quot;00176725&quot;/&gt;&lt;wsp:rsid wsp:val=&quot;00176A8E&quot;/&gt;&lt;wsp:rsid wsp:val=&quot;0017709D&quot;/&gt;&lt;wsp:rsid wsp:val=&quot;00177C06&quot;/&gt;&lt;wsp:rsid wsp:val=&quot;00177DF2&quot;/&gt;&lt;wsp:rsid wsp:val=&quot;00180146&quot;/&gt;&lt;wsp:rsid wsp:val=&quot;00180750&quot;/&gt;&lt;wsp:rsid wsp:val=&quot;00181046&quot;/&gt;&lt;wsp:rsid wsp:val=&quot;0018135F&quot;/&gt;&lt;wsp:rsid wsp:val=&quot;00181C88&quot;/&gt;&lt;wsp:rsid wsp:val=&quot;00181EC5&quot;/&gt;&lt;wsp:rsid wsp:val=&quot;001821FD&quot;/&gt;&lt;wsp:rsid wsp:val=&quot;0018284C&quot;/&gt;&lt;wsp:rsid wsp:val=&quot;00182C31&quot;/&gt;&lt;wsp:rsid wsp:val=&quot;0018315E&quot;/&gt;&lt;wsp:rsid wsp:val=&quot;00183387&quot;/&gt;&lt;wsp:rsid wsp:val=&quot;00184E2C&quot;/&gt;&lt;wsp:rsid wsp:val=&quot;001853D6&quot;/&gt;&lt;wsp:rsid wsp:val=&quot;00186546&quot;/&gt;&lt;wsp:rsid wsp:val=&quot;001867A3&quot;/&gt;&lt;wsp:rsid wsp:val=&quot;00190523&quot;/&gt;&lt;wsp:rsid wsp:val=&quot;00191228&quot;/&gt;&lt;wsp:rsid wsp:val=&quot;00191789&quot;/&gt;&lt;wsp:rsid wsp:val=&quot;001917C0&quot;/&gt;&lt;wsp:rsid wsp:val=&quot;001918C8&quot;/&gt;&lt;wsp:rsid wsp:val=&quot;00191CD2&quot;/&gt;&lt;wsp:rsid wsp:val=&quot;00191F17&quot;/&gt;&lt;wsp:rsid wsp:val=&quot;0019208F&quot;/&gt;&lt;wsp:rsid wsp:val=&quot;00192157&quot;/&gt;&lt;wsp:rsid wsp:val=&quot;001921DD&quot;/&gt;&lt;wsp:rsid wsp:val=&quot;00192F76&quot;/&gt;&lt;wsp:rsid wsp:val=&quot;001932D3&quot;/&gt;&lt;wsp:rsid wsp:val=&quot;0019375A&quot;/&gt;&lt;wsp:rsid wsp:val=&quot;001940DB&quot;/&gt;&lt;wsp:rsid wsp:val=&quot;00194D21&quot;/&gt;&lt;wsp:rsid wsp:val=&quot;00194F65&quot;/&gt;&lt;wsp:rsid wsp:val=&quot;00194F7C&quot;/&gt;&lt;wsp:rsid wsp:val=&quot;00195117&quot;/&gt;&lt;wsp:rsid wsp:val=&quot;001952E4&quot;/&gt;&lt;wsp:rsid wsp:val=&quot;001955F0&quot;/&gt;&lt;wsp:rsid wsp:val=&quot;00196B36&quot;/&gt;&lt;wsp:rsid wsp:val=&quot;001970BB&quot;/&gt;&lt;wsp:rsid wsp:val=&quot;001979A8&quot;/&gt;&lt;wsp:rsid wsp:val=&quot;001A0480&quot;/&gt;&lt;wsp:rsid wsp:val=&quot;001A08A3&quot;/&gt;&lt;wsp:rsid wsp:val=&quot;001A1FDA&quot;/&gt;&lt;wsp:rsid wsp:val=&quot;001A3CE7&quot;/&gt;&lt;wsp:rsid wsp:val=&quot;001A3F16&quot;/&gt;&lt;wsp:rsid wsp:val=&quot;001A44D1&quot;/&gt;&lt;wsp:rsid wsp:val=&quot;001A4B09&quot;/&gt;&lt;wsp:rsid wsp:val=&quot;001A5189&quot;/&gt;&lt;wsp:rsid wsp:val=&quot;001A558D&quot;/&gt;&lt;wsp:rsid wsp:val=&quot;001A66FB&quot;/&gt;&lt;wsp:rsid wsp:val=&quot;001A6F29&quot;/&gt;&lt;wsp:rsid wsp:val=&quot;001A703A&quot;/&gt;&lt;wsp:rsid wsp:val=&quot;001A77D4&quot;/&gt;&lt;wsp:rsid wsp:val=&quot;001A7E12&quot;/&gt;&lt;wsp:rsid wsp:val=&quot;001B081D&quot;/&gt;&lt;wsp:rsid wsp:val=&quot;001B08A3&quot;/&gt;&lt;wsp:rsid wsp:val=&quot;001B0A57&quot;/&gt;&lt;wsp:rsid wsp:val=&quot;001B0E88&quot;/&gt;&lt;wsp:rsid wsp:val=&quot;001B13ED&quot;/&gt;&lt;wsp:rsid wsp:val=&quot;001B1508&quot;/&gt;&lt;wsp:rsid wsp:val=&quot;001B1DF3&quot;/&gt;&lt;wsp:rsid wsp:val=&quot;001B1FC0&quot;/&gt;&lt;wsp:rsid wsp:val=&quot;001B2889&quot;/&gt;&lt;wsp:rsid wsp:val=&quot;001B356C&quot;/&gt;&lt;wsp:rsid wsp:val=&quot;001B39A6&quot;/&gt;&lt;wsp:rsid wsp:val=&quot;001B3DBB&quot;/&gt;&lt;wsp:rsid wsp:val=&quot;001B42F2&quot;/&gt;&lt;wsp:rsid wsp:val=&quot;001B4457&quot;/&gt;&lt;wsp:rsid wsp:val=&quot;001B4B7D&quot;/&gt;&lt;wsp:rsid wsp:val=&quot;001B5079&quot;/&gt;&lt;wsp:rsid wsp:val=&quot;001B5185&quot;/&gt;&lt;wsp:rsid wsp:val=&quot;001B5492&quot;/&gt;&lt;wsp:rsid wsp:val=&quot;001B5836&quot;/&gt;&lt;wsp:rsid wsp:val=&quot;001B5837&quot;/&gt;&lt;wsp:rsid wsp:val=&quot;001B5AA2&quot;/&gt;&lt;wsp:rsid wsp:val=&quot;001B5B68&quot;/&gt;&lt;wsp:rsid wsp:val=&quot;001B5EC2&quot;/&gt;&lt;wsp:rsid wsp:val=&quot;001B6666&quot;/&gt;&lt;wsp:rsid wsp:val=&quot;001B67C9&quot;/&gt;&lt;wsp:rsid wsp:val=&quot;001B6C62&quot;/&gt;&lt;wsp:rsid wsp:val=&quot;001B6F37&quot;/&gt;&lt;wsp:rsid wsp:val=&quot;001B7453&quot;/&gt;&lt;wsp:rsid wsp:val=&quot;001B7F5F&quot;/&gt;&lt;wsp:rsid wsp:val=&quot;001C00C2&quot;/&gt;&lt;wsp:rsid wsp:val=&quot;001C0359&quot;/&gt;&lt;wsp:rsid wsp:val=&quot;001C0397&quot;/&gt;&lt;wsp:rsid wsp:val=&quot;001C065F&quot;/&gt;&lt;wsp:rsid wsp:val=&quot;001C0B7C&quot;/&gt;&lt;wsp:rsid wsp:val=&quot;001C0D6F&quot;/&gt;&lt;wsp:rsid wsp:val=&quot;001C1660&quot;/&gt;&lt;wsp:rsid wsp:val=&quot;001C1778&quot;/&gt;&lt;wsp:rsid wsp:val=&quot;001C17E4&quot;/&gt;&lt;wsp:rsid wsp:val=&quot;001C1DC9&quot;/&gt;&lt;wsp:rsid wsp:val=&quot;001C1E58&quot;/&gt;&lt;wsp:rsid wsp:val=&quot;001C293A&quot;/&gt;&lt;wsp:rsid wsp:val=&quot;001C30C6&quot;/&gt;&lt;wsp:rsid wsp:val=&quot;001C313A&quot;/&gt;&lt;wsp:rsid wsp:val=&quot;001C332D&quot;/&gt;&lt;wsp:rsid wsp:val=&quot;001C34C8&quot;/&gt;&lt;wsp:rsid wsp:val=&quot;001C39B4&quot;/&gt;&lt;wsp:rsid wsp:val=&quot;001C4519&quot;/&gt;&lt;wsp:rsid wsp:val=&quot;001C46BC&quot;/&gt;&lt;wsp:rsid wsp:val=&quot;001C57FD&quot;/&gt;&lt;wsp:rsid wsp:val=&quot;001C608D&quot;/&gt;&lt;wsp:rsid wsp:val=&quot;001C6C2A&quot;/&gt;&lt;wsp:rsid wsp:val=&quot;001C6F89&quot;/&gt;&lt;wsp:rsid wsp:val=&quot;001C70D4&quot;/&gt;&lt;wsp:rsid wsp:val=&quot;001C7CF2&quot;/&gt;&lt;wsp:rsid wsp:val=&quot;001D0055&quot;/&gt;&lt;wsp:rsid wsp:val=&quot;001D0301&quot;/&gt;&lt;wsp:rsid wsp:val=&quot;001D0696&quot;/&gt;&lt;wsp:rsid wsp:val=&quot;001D176E&quot;/&gt;&lt;wsp:rsid wsp:val=&quot;001D25DC&quot;/&gt;&lt;wsp:rsid wsp:val=&quot;001D2710&quot;/&gt;&lt;wsp:rsid wsp:val=&quot;001D2ECB&quot;/&gt;&lt;wsp:rsid wsp:val=&quot;001D308A&quot;/&gt;&lt;wsp:rsid wsp:val=&quot;001D3220&quot;/&gt;&lt;wsp:rsid wsp:val=&quot;001D3913&quot;/&gt;&lt;wsp:rsid wsp:val=&quot;001D46A1&quot;/&gt;&lt;wsp:rsid wsp:val=&quot;001D5794&quot;/&gt;&lt;wsp:rsid wsp:val=&quot;001D6158&quot;/&gt;&lt;wsp:rsid wsp:val=&quot;001D6286&quot;/&gt;&lt;wsp:rsid wsp:val=&quot;001D639E&quot;/&gt;&lt;wsp:rsid wsp:val=&quot;001D6A3A&quot;/&gt;&lt;wsp:rsid wsp:val=&quot;001D70E5&quot;/&gt;&lt;wsp:rsid wsp:val=&quot;001D749D&quot;/&gt;&lt;wsp:rsid wsp:val=&quot;001D766E&quot;/&gt;&lt;wsp:rsid wsp:val=&quot;001D7C7E&quot;/&gt;&lt;wsp:rsid wsp:val=&quot;001D7E12&quot;/&gt;&lt;wsp:rsid wsp:val=&quot;001E03C0&quot;/&gt;&lt;wsp:rsid wsp:val=&quot;001E0983&quot;/&gt;&lt;wsp:rsid wsp:val=&quot;001E0C97&quot;/&gt;&lt;wsp:rsid wsp:val=&quot;001E0E03&quot;/&gt;&lt;wsp:rsid wsp:val=&quot;001E1375&quot;/&gt;&lt;wsp:rsid wsp:val=&quot;001E1508&quot;/&gt;&lt;wsp:rsid wsp:val=&quot;001E1A6F&quot;/&gt;&lt;wsp:rsid wsp:val=&quot;001E1B82&quot;/&gt;&lt;wsp:rsid wsp:val=&quot;001E1D4D&quot;/&gt;&lt;wsp:rsid wsp:val=&quot;001E2DCE&quot;/&gt;&lt;wsp:rsid wsp:val=&quot;001E330D&quot;/&gt;&lt;wsp:rsid wsp:val=&quot;001E351A&quot;/&gt;&lt;wsp:rsid wsp:val=&quot;001E35F5&quot;/&gt;&lt;wsp:rsid wsp:val=&quot;001E41B9&quot;/&gt;&lt;wsp:rsid wsp:val=&quot;001E44C9&quot;/&gt;&lt;wsp:rsid wsp:val=&quot;001E4727&quot;/&gt;&lt;wsp:rsid wsp:val=&quot;001E4E02&quot;/&gt;&lt;wsp:rsid wsp:val=&quot;001E4EA8&quot;/&gt;&lt;wsp:rsid wsp:val=&quot;001E5109&quot;/&gt;&lt;wsp:rsid wsp:val=&quot;001E53A9&quot;/&gt;&lt;wsp:rsid wsp:val=&quot;001E66BC&quot;/&gt;&lt;wsp:rsid wsp:val=&quot;001E6EFD&quot;/&gt;&lt;wsp:rsid wsp:val=&quot;001E711A&quot;/&gt;&lt;wsp:rsid wsp:val=&quot;001E791D&quot;/&gt;&lt;wsp:rsid wsp:val=&quot;001F02B1&quot;/&gt;&lt;wsp:rsid wsp:val=&quot;001F02DB&quot;/&gt;&lt;wsp:rsid wsp:val=&quot;001F0DA8&quot;/&gt;&lt;wsp:rsid wsp:val=&quot;001F0FD9&quot;/&gt;&lt;wsp:rsid wsp:val=&quot;001F100D&quot;/&gt;&lt;wsp:rsid wsp:val=&quot;001F16C7&quot;/&gt;&lt;wsp:rsid wsp:val=&quot;001F1831&quot;/&gt;&lt;wsp:rsid wsp:val=&quot;001F1900&quot;/&gt;&lt;wsp:rsid wsp:val=&quot;001F1B54&quot;/&gt;&lt;wsp:rsid wsp:val=&quot;001F216A&quot;/&gt;&lt;wsp:rsid wsp:val=&quot;001F2AA6&quot;/&gt;&lt;wsp:rsid wsp:val=&quot;001F2D90&quot;/&gt;&lt;wsp:rsid wsp:val=&quot;001F2F86&quot;/&gt;&lt;wsp:rsid wsp:val=&quot;001F3093&quot;/&gt;&lt;wsp:rsid wsp:val=&quot;001F31F6&quot;/&gt;&lt;wsp:rsid wsp:val=&quot;001F3359&quot;/&gt;&lt;wsp:rsid wsp:val=&quot;001F349C&quot;/&gt;&lt;wsp:rsid wsp:val=&quot;001F3D75&quot;/&gt;&lt;wsp:rsid wsp:val=&quot;001F3F4C&quot;/&gt;&lt;wsp:rsid wsp:val=&quot;001F490C&quot;/&gt;&lt;wsp:rsid wsp:val=&quot;001F4A00&quot;/&gt;&lt;wsp:rsid wsp:val=&quot;001F5192&quot;/&gt;&lt;wsp:rsid wsp:val=&quot;001F52BE&quot;/&gt;&lt;wsp:rsid wsp:val=&quot;001F5AA9&quot;/&gt;&lt;wsp:rsid wsp:val=&quot;001F5BE1&quot;/&gt;&lt;wsp:rsid wsp:val=&quot;001F5D4D&quot;/&gt;&lt;wsp:rsid wsp:val=&quot;001F64CE&quot;/&gt;&lt;wsp:rsid wsp:val=&quot;001F6CFB&quot;/&gt;&lt;wsp:rsid wsp:val=&quot;001F7877&quot;/&gt;&lt;wsp:rsid wsp:val=&quot;002003CD&quot;/&gt;&lt;wsp:rsid wsp:val=&quot;002010CE&quot;/&gt;&lt;wsp:rsid wsp:val=&quot;0020128A&quot;/&gt;&lt;wsp:rsid wsp:val=&quot;00201A82&quot;/&gt;&lt;wsp:rsid wsp:val=&quot;002024C9&quot;/&gt;&lt;wsp:rsid wsp:val=&quot;0020252C&quot;/&gt;&lt;wsp:rsid wsp:val=&quot;002029E0&quot;/&gt;&lt;wsp:rsid wsp:val=&quot;00203693&quot;/&gt;&lt;wsp:rsid wsp:val=&quot;002036D8&quot;/&gt;&lt;wsp:rsid wsp:val=&quot;0020415E&quot;/&gt;&lt;wsp:rsid wsp:val=&quot;00204387&quot;/&gt;&lt;wsp:rsid wsp:val=&quot;002046A1&quot;/&gt;&lt;wsp:rsid wsp:val=&quot;002046D8&quot;/&gt;&lt;wsp:rsid wsp:val=&quot;00205B31&quot;/&gt;&lt;wsp:rsid wsp:val=&quot;00205DDE&quot;/&gt;&lt;wsp:rsid wsp:val=&quot;00206025&quot;/&gt;&lt;wsp:rsid wsp:val=&quot;00206EF3&quot;/&gt;&lt;wsp:rsid wsp:val=&quot;00207570&quot;/&gt;&lt;wsp:rsid wsp:val=&quot;0021030E&quot;/&gt;&lt;wsp:rsid wsp:val=&quot;00210905&quot;/&gt;&lt;wsp:rsid wsp:val=&quot;00210EE9&quot;/&gt;&lt;wsp:rsid wsp:val=&quot;0021140B&quot;/&gt;&lt;wsp:rsid wsp:val=&quot;00211F31&quot;/&gt;&lt;wsp:rsid wsp:val=&quot;00212021&quot;/&gt;&lt;wsp:rsid wsp:val=&quot;00212250&quot;/&gt;&lt;wsp:rsid wsp:val=&quot;0021281F&quot;/&gt;&lt;wsp:rsid wsp:val=&quot;00212BB6&quot;/&gt;&lt;wsp:rsid wsp:val=&quot;00213D04&quot;/&gt;&lt;wsp:rsid wsp:val=&quot;00213D63&quot;/&gt;&lt;wsp:rsid wsp:val=&quot;00213E54&quot;/&gt;&lt;wsp:rsid wsp:val=&quot;00214011&quot;/&gt;&lt;wsp:rsid wsp:val=&quot;002140AA&quot;/&gt;&lt;wsp:rsid wsp:val=&quot;002145E4&quot;/&gt;&lt;wsp:rsid wsp:val=&quot;0021482C&quot;/&gt;&lt;wsp:rsid wsp:val=&quot;00214A83&quot;/&gt;&lt;wsp:rsid wsp:val=&quot;00214E2B&quot;/&gt;&lt;wsp:rsid wsp:val=&quot;00215036&quot;/&gt;&lt;wsp:rsid wsp:val=&quot;0021506D&quot;/&gt;&lt;wsp:rsid wsp:val=&quot;0021520C&quot;/&gt;&lt;wsp:rsid wsp:val=&quot;00215604&quot;/&gt;&lt;wsp:rsid wsp:val=&quot;0021584E&quot;/&gt;&lt;wsp:rsid wsp:val=&quot;00215E92&quot;/&gt;&lt;wsp:rsid wsp:val=&quot;00215F0D&quot;/&gt;&lt;wsp:rsid wsp:val=&quot;002177B5&quot;/&gt;&lt;wsp:rsid wsp:val=&quot;00217CE7&quot;/&gt;&lt;wsp:rsid wsp:val=&quot;00217DAC&quot;/&gt;&lt;wsp:rsid wsp:val=&quot;00217EDA&quot;/&gt;&lt;wsp:rsid wsp:val=&quot;0022062B&quot;/&gt;&lt;wsp:rsid wsp:val=&quot;002208B1&quot;/&gt;&lt;wsp:rsid wsp:val=&quot;00220A40&quot;/&gt;&lt;wsp:rsid wsp:val=&quot;002212A5&quot;/&gt;&lt;wsp:rsid wsp:val=&quot;00221516&quot;/&gt;&lt;wsp:rsid wsp:val=&quot;002217ED&quot;/&gt;&lt;wsp:rsid wsp:val=&quot;00221A9D&quot;/&gt;&lt;wsp:rsid wsp:val=&quot;00221C7E&quot;/&gt;&lt;wsp:rsid wsp:val=&quot;00221EC5&quot;/&gt;&lt;wsp:rsid wsp:val=&quot;00222068&quot;/&gt;&lt;wsp:rsid wsp:val=&quot;00222616&quot;/&gt;&lt;wsp:rsid wsp:val=&quot;002228B6&quot;/&gt;&lt;wsp:rsid wsp:val=&quot;00222A57&quot;/&gt;&lt;wsp:rsid wsp:val=&quot;00222BC3&quot;/&gt;&lt;wsp:rsid wsp:val=&quot;00223282&quot;/&gt;&lt;wsp:rsid wsp:val=&quot;002235B4&quot;/&gt;&lt;wsp:rsid wsp:val=&quot;00223C3E&quot;/&gt;&lt;wsp:rsid wsp:val=&quot;0022441D&quot;/&gt;&lt;wsp:rsid wsp:val=&quot;00225193&quot;/&gt;&lt;wsp:rsid wsp:val=&quot;00225D6A&quot;/&gt;&lt;wsp:rsid wsp:val=&quot;00226321&quot;/&gt;&lt;wsp:rsid wsp:val=&quot;00227C49&quot;/&gt;&lt;wsp:rsid wsp:val=&quot;00227F57&quot;/&gt;&lt;wsp:rsid wsp:val=&quot;00227FB4&quot;/&gt;&lt;wsp:rsid wsp:val=&quot;00230179&quot;/&gt;&lt;wsp:rsid wsp:val=&quot;00230CFC&quot;/&gt;&lt;wsp:rsid wsp:val=&quot;0023127C&quot;/&gt;&lt;wsp:rsid wsp:val=&quot;002315E6&quot;/&gt;&lt;wsp:rsid wsp:val=&quot;002322A1&quot;/&gt;&lt;wsp:rsid wsp:val=&quot;002324EF&quot;/&gt;&lt;wsp:rsid wsp:val=&quot;00232679&quot;/&gt;&lt;wsp:rsid wsp:val=&quot;00232BF4&quot;/&gt;&lt;wsp:rsid wsp:val=&quot;00233427&quot;/&gt;&lt;wsp:rsid wsp:val=&quot;00233949&quot;/&gt;&lt;wsp:rsid wsp:val=&quot;00233A39&quot;/&gt;&lt;wsp:rsid wsp:val=&quot;00233C2B&quot;/&gt;&lt;wsp:rsid wsp:val=&quot;002350D4&quot;/&gt;&lt;wsp:rsid wsp:val=&quot;0023557A&quot;/&gt;&lt;wsp:rsid wsp:val=&quot;0023559B&quot;/&gt;&lt;wsp:rsid wsp:val=&quot;00235603&quot;/&gt;&lt;wsp:rsid wsp:val=&quot;002356D4&quot;/&gt;&lt;wsp:rsid wsp:val=&quot;00235DD7&quot;/&gt;&lt;wsp:rsid wsp:val=&quot;002361C5&quot;/&gt;&lt;wsp:rsid wsp:val=&quot;00236CDB&quot;/&gt;&lt;wsp:rsid wsp:val=&quot;00236FF1&quot;/&gt;&lt;wsp:rsid wsp:val=&quot;00237167&quot;/&gt;&lt;wsp:rsid wsp:val=&quot;002373DC&quot;/&gt;&lt;wsp:rsid wsp:val=&quot;00237B16&quot;/&gt;&lt;wsp:rsid wsp:val=&quot;00237C9F&quot;/&gt;&lt;wsp:rsid wsp:val=&quot;00237CA0&quot;/&gt;&lt;wsp:rsid wsp:val=&quot;00237E24&quot;/&gt;&lt;wsp:rsid wsp:val=&quot;00240160&quot;/&gt;&lt;wsp:rsid wsp:val=&quot;002401C8&quot;/&gt;&lt;wsp:rsid wsp:val=&quot;00240790&quot;/&gt;&lt;wsp:rsid wsp:val=&quot;00240D86&quot;/&gt;&lt;wsp:rsid wsp:val=&quot;00241C31&quot;/&gt;&lt;wsp:rsid wsp:val=&quot;002423CA&quot;/&gt;&lt;wsp:rsid wsp:val=&quot;00242F1D&quot;/&gt;&lt;wsp:rsid wsp:val=&quot;00244259&quot;/&gt;&lt;wsp:rsid wsp:val=&quot;002444C3&quot;/&gt;&lt;wsp:rsid wsp:val=&quot;00244C95&quot;/&gt;&lt;wsp:rsid wsp:val=&quot;00244DEE&quot;/&gt;&lt;wsp:rsid wsp:val=&quot;00245128&quot;/&gt;&lt;wsp:rsid wsp:val=&quot;0024551A&quot;/&gt;&lt;wsp:rsid wsp:val=&quot;002457BF&quot;/&gt;&lt;wsp:rsid wsp:val=&quot;0024659C&quot;/&gt;&lt;wsp:rsid wsp:val=&quot;0024661B&quot;/&gt;&lt;wsp:rsid wsp:val=&quot;0024668A&quot;/&gt;&lt;wsp:rsid wsp:val=&quot;0024673F&quot;/&gt;&lt;wsp:rsid wsp:val=&quot;00246BCB&quot;/&gt;&lt;wsp:rsid wsp:val=&quot;0025040B&quot;/&gt;&lt;wsp:rsid wsp:val=&quot;00250704&quot;/&gt;&lt;wsp:rsid wsp:val=&quot;00250A48&quot;/&gt;&lt;wsp:rsid wsp:val=&quot;00250E1A&quot;/&gt;&lt;wsp:rsid wsp:val=&quot;00251328&quot;/&gt;&lt;wsp:rsid wsp:val=&quot;00251776&quot;/&gt;&lt;wsp:rsid wsp:val=&quot;00251E9F&quot;/&gt;&lt;wsp:rsid wsp:val=&quot;00252383&quot;/&gt;&lt;wsp:rsid wsp:val=&quot;00252459&quot;/&gt;&lt;wsp:rsid wsp:val=&quot;00252F04&quot;/&gt;&lt;wsp:rsid wsp:val=&quot;002530FD&quot;/&gt;&lt;wsp:rsid wsp:val=&quot;00253237&quot;/&gt;&lt;wsp:rsid wsp:val=&quot;00253637&quot;/&gt;&lt;wsp:rsid wsp:val=&quot;00253905&quot;/&gt;&lt;wsp:rsid wsp:val=&quot;00253C2F&quot;/&gt;&lt;wsp:rsid wsp:val=&quot;00253F20&quot;/&gt;&lt;wsp:rsid wsp:val=&quot;0025471B&quot;/&gt;&lt;wsp:rsid wsp:val=&quot;00255697&quot;/&gt;&lt;wsp:rsid wsp:val=&quot;00255F7A&quot;/&gt;&lt;wsp:rsid wsp:val=&quot;00256375&quot;/&gt;&lt;wsp:rsid wsp:val=&quot;0025666C&quot;/&gt;&lt;wsp:rsid wsp:val=&quot;0025698A&quot;/&gt;&lt;wsp:rsid wsp:val=&quot;00256ADF&quot;/&gt;&lt;wsp:rsid wsp:val=&quot;00256E22&quot;/&gt;&lt;wsp:rsid wsp:val=&quot;002571E7&quot;/&gt;&lt;wsp:rsid wsp:val=&quot;002571FA&quot;/&gt;&lt;wsp:rsid wsp:val=&quot;0025762C&quot;/&gt;&lt;wsp:rsid wsp:val=&quot;00260578&quot;/&gt;&lt;wsp:rsid wsp:val=&quot;00260FB5&quot;/&gt;&lt;wsp:rsid wsp:val=&quot;002623CF&quot;/&gt;&lt;wsp:rsid wsp:val=&quot;002629D8&quot;/&gt;&lt;wsp:rsid wsp:val=&quot;00262B89&quot;/&gt;&lt;wsp:rsid wsp:val=&quot;00262CB2&quot;/&gt;&lt;wsp:rsid wsp:val=&quot;00263F11&quot;/&gt;&lt;wsp:rsid wsp:val=&quot;00264C69&quot;/&gt;&lt;wsp:rsid wsp:val=&quot;0026507D&quot;/&gt;&lt;wsp:rsid wsp:val=&quot;002651BE&quot;/&gt;&lt;wsp:rsid wsp:val=&quot;00265753&quot;/&gt;&lt;wsp:rsid wsp:val=&quot;0026648E&quot;/&gt;&lt;wsp:rsid wsp:val=&quot;0026695C&quot;/&gt;&lt;wsp:rsid wsp:val=&quot;00266B18&quot;/&gt;&lt;wsp:rsid wsp:val=&quot;002673AC&quot;/&gt;&lt;wsp:rsid wsp:val=&quot;00270896&quot;/&gt;&lt;wsp:rsid wsp:val=&quot;00270E6D&quot;/&gt;&lt;wsp:rsid wsp:val=&quot;002711AF&quot;/&gt;&lt;wsp:rsid wsp:val=&quot;00271520&quot;/&gt;&lt;wsp:rsid wsp:val=&quot;002715AE&quot;/&gt;&lt;wsp:rsid wsp:val=&quot;0027168E&quot;/&gt;&lt;wsp:rsid wsp:val=&quot;0027181B&quot;/&gt;&lt;wsp:rsid wsp:val=&quot;0027185E&quot;/&gt;&lt;wsp:rsid wsp:val=&quot;00272358&quot;/&gt;&lt;wsp:rsid wsp:val=&quot;00272616&quot;/&gt;&lt;wsp:rsid wsp:val=&quot;00272D82&quot;/&gt;&lt;wsp:rsid wsp:val=&quot;00272DEE&quot;/&gt;&lt;wsp:rsid wsp:val=&quot;00272E01&quot;/&gt;&lt;wsp:rsid wsp:val=&quot;002732C0&quot;/&gt;&lt;wsp:rsid wsp:val=&quot;00273F31&quot;/&gt;&lt;wsp:rsid wsp:val=&quot;00274816&quot;/&gt;&lt;wsp:rsid wsp:val=&quot;00274938&quot;/&gt;&lt;wsp:rsid wsp:val=&quot;002749B2&quot;/&gt;&lt;wsp:rsid wsp:val=&quot;0027515B&quot;/&gt;&lt;wsp:rsid wsp:val=&quot;002752B0&quot;/&gt;&lt;wsp:rsid wsp:val=&quot;002754C4&quot;/&gt;&lt;wsp:rsid wsp:val=&quot;002755A5&quot;/&gt;&lt;wsp:rsid wsp:val=&quot;0027570D&quot;/&gt;&lt;wsp:rsid wsp:val=&quot;00275BA6&quot;/&gt;&lt;wsp:rsid wsp:val=&quot;0027637B&quot;/&gt;&lt;wsp:rsid wsp:val=&quot;002767CC&quot;/&gt;&lt;wsp:rsid wsp:val=&quot;0027692C&quot;/&gt;&lt;wsp:rsid wsp:val=&quot;00276CE1&quot;/&gt;&lt;wsp:rsid wsp:val=&quot;00280D58&quot;/&gt;&lt;wsp:rsid wsp:val=&quot;002811A7&quot;/&gt;&lt;wsp:rsid wsp:val=&quot;00281AE9&quot;/&gt;&lt;wsp:rsid wsp:val=&quot;00281F22&quot;/&gt;&lt;wsp:rsid wsp:val=&quot;002822C2&quot;/&gt;&lt;wsp:rsid wsp:val=&quot;00282ACA&quot;/&gt;&lt;wsp:rsid wsp:val=&quot;002834D8&quot;/&gt;&lt;wsp:rsid wsp:val=&quot;00283531&quot;/&gt;&lt;wsp:rsid wsp:val=&quot;00283647&quot;/&gt;&lt;wsp:rsid wsp:val=&quot;00283AD7&quot;/&gt;&lt;wsp:rsid wsp:val=&quot;00283C7D&quot;/&gt;&lt;wsp:rsid wsp:val=&quot;00283CA2&quot;/&gt;&lt;wsp:rsid wsp:val=&quot;0028422F&quot;/&gt;&lt;wsp:rsid wsp:val=&quot;00284855&quot;/&gt;&lt;wsp:rsid wsp:val=&quot;00284870&quot;/&gt;&lt;wsp:rsid wsp:val=&quot;00284DC2&quot;/&gt;&lt;wsp:rsid wsp:val=&quot;002861D8&quot;/&gt;&lt;wsp:rsid wsp:val=&quot;00286200&quot;/&gt;&lt;wsp:rsid wsp:val=&quot;0028661B&quot;/&gt;&lt;wsp:rsid wsp:val=&quot;00287C3C&quot;/&gt;&lt;wsp:rsid wsp:val=&quot;00287DB3&quot;/&gt;&lt;wsp:rsid wsp:val=&quot;00290032&quot;/&gt;&lt;wsp:rsid wsp:val=&quot;00290392&quot;/&gt;&lt;wsp:rsid wsp:val=&quot;00290670&quot;/&gt;&lt;wsp:rsid wsp:val=&quot;00290E44&quot;/&gt;&lt;wsp:rsid wsp:val=&quot;0029122B&quot;/&gt;&lt;wsp:rsid wsp:val=&quot;00291807&quot;/&gt;&lt;wsp:rsid wsp:val=&quot;002921D5&quot;/&gt;&lt;wsp:rsid wsp:val=&quot;00292F85&quot;/&gt;&lt;wsp:rsid wsp:val=&quot;00292FA2&quot;/&gt;&lt;wsp:rsid wsp:val=&quot;0029329A&quot;/&gt;&lt;wsp:rsid wsp:val=&quot;00293934&quot;/&gt;&lt;wsp:rsid wsp:val=&quot;002939A1&quot;/&gt;&lt;wsp:rsid wsp:val=&quot;00294501&quot;/&gt;&lt;wsp:rsid wsp:val=&quot;0029492B&quot;/&gt;&lt;wsp:rsid wsp:val=&quot;002953B9&quot;/&gt;&lt;wsp:rsid wsp:val=&quot;002957E9&quot;/&gt;&lt;wsp:rsid wsp:val=&quot;00295B26&quot;/&gt;&lt;wsp:rsid wsp:val=&quot;0029607E&quot;/&gt;&lt;wsp:rsid wsp:val=&quot;00296832&quot;/&gt;&lt;wsp:rsid wsp:val=&quot;00296981&quot;/&gt;&lt;wsp:rsid wsp:val=&quot;002969D0&quot;/&gt;&lt;wsp:rsid wsp:val=&quot;00296A7F&quot;/&gt;&lt;wsp:rsid wsp:val=&quot;00296BC2&quot;/&gt;&lt;wsp:rsid wsp:val=&quot;002971BF&quot;/&gt;&lt;wsp:rsid wsp:val=&quot;002978A8&quot;/&gt;&lt;wsp:rsid wsp:val=&quot;00297F3C&quot;/&gt;&lt;wsp:rsid wsp:val=&quot;002A08F7&quot;/&gt;&lt;wsp:rsid wsp:val=&quot;002A14AE&quot;/&gt;&lt;wsp:rsid wsp:val=&quot;002A1696&quot;/&gt;&lt;wsp:rsid wsp:val=&quot;002A1889&quot;/&gt;&lt;wsp:rsid wsp:val=&quot;002A230E&quot;/&gt;&lt;wsp:rsid wsp:val=&quot;002A3E59&quot;/&gt;&lt;wsp:rsid wsp:val=&quot;002A40D4&quot;/&gt;&lt;wsp:rsid wsp:val=&quot;002A46B6&quot;/&gt;&lt;wsp:rsid wsp:val=&quot;002A4720&quot;/&gt;&lt;wsp:rsid wsp:val=&quot;002A47F4&quot;/&gt;&lt;wsp:rsid wsp:val=&quot;002A4BA5&quot;/&gt;&lt;wsp:rsid wsp:val=&quot;002A4F90&quot;/&gt;&lt;wsp:rsid wsp:val=&quot;002A5035&quot;/&gt;&lt;wsp:rsid wsp:val=&quot;002A517C&quot;/&gt;&lt;wsp:rsid wsp:val=&quot;002A55D2&quot;/&gt;&lt;wsp:rsid wsp:val=&quot;002A5681&quot;/&gt;&lt;wsp:rsid wsp:val=&quot;002A5A35&quot;/&gt;&lt;wsp:rsid wsp:val=&quot;002A600A&quot;/&gt;&lt;wsp:rsid wsp:val=&quot;002A6076&quot;/&gt;&lt;wsp:rsid wsp:val=&quot;002A60E8&quot;/&gt;&lt;wsp:rsid wsp:val=&quot;002A64B3&quot;/&gt;&lt;wsp:rsid wsp:val=&quot;002A6948&quot;/&gt;&lt;wsp:rsid wsp:val=&quot;002A6AEC&quot;/&gt;&lt;wsp:rsid wsp:val=&quot;002A746D&quot;/&gt;&lt;wsp:rsid wsp:val=&quot;002A76A6&quot;/&gt;&lt;wsp:rsid wsp:val=&quot;002A7B69&quot;/&gt;&lt;wsp:rsid wsp:val=&quot;002A7BEA&quot;/&gt;&lt;wsp:rsid wsp:val=&quot;002B140F&quot;/&gt;&lt;wsp:rsid wsp:val=&quot;002B1582&quot;/&gt;&lt;wsp:rsid wsp:val=&quot;002B15CF&quot;/&gt;&lt;wsp:rsid wsp:val=&quot;002B1C80&quot;/&gt;&lt;wsp:rsid wsp:val=&quot;002B1CB1&quot;/&gt;&lt;wsp:rsid wsp:val=&quot;002B22D1&quot;/&gt;&lt;wsp:rsid wsp:val=&quot;002B272C&quot;/&gt;&lt;wsp:rsid wsp:val=&quot;002B3092&quot;/&gt;&lt;wsp:rsid wsp:val=&quot;002B350C&quot;/&gt;&lt;wsp:rsid wsp:val=&quot;002B41DD&quot;/&gt;&lt;wsp:rsid wsp:val=&quot;002B4579&quot;/&gt;&lt;wsp:rsid wsp:val=&quot;002B4818&quot;/&gt;&lt;wsp:rsid wsp:val=&quot;002B4C3A&quot;/&gt;&lt;wsp:rsid wsp:val=&quot;002B50FC&quot;/&gt;&lt;wsp:rsid wsp:val=&quot;002B5200&quot;/&gt;&lt;wsp:rsid wsp:val=&quot;002B5240&quot;/&gt;&lt;wsp:rsid wsp:val=&quot;002B5288&quot;/&gt;&lt;wsp:rsid wsp:val=&quot;002B555B&quot;/&gt;&lt;wsp:rsid wsp:val=&quot;002B56C7&quot;/&gt;&lt;wsp:rsid wsp:val=&quot;002B5B65&quot;/&gt;&lt;wsp:rsid wsp:val=&quot;002B6C5F&quot;/&gt;&lt;wsp:rsid wsp:val=&quot;002B6DE8&quot;/&gt;&lt;wsp:rsid wsp:val=&quot;002B724F&quot;/&gt;&lt;wsp:rsid wsp:val=&quot;002C0211&quot;/&gt;&lt;wsp:rsid wsp:val=&quot;002C0590&quot;/&gt;&lt;wsp:rsid wsp:val=&quot;002C0623&quot;/&gt;&lt;wsp:rsid wsp:val=&quot;002C1298&quot;/&gt;&lt;wsp:rsid wsp:val=&quot;002C1B2A&quot;/&gt;&lt;wsp:rsid wsp:val=&quot;002C22F1&quot;/&gt;&lt;wsp:rsid wsp:val=&quot;002C27BD&quot;/&gt;&lt;wsp:rsid wsp:val=&quot;002C2FAE&quot;/&gt;&lt;wsp:rsid wsp:val=&quot;002C32BA&quot;/&gt;&lt;wsp:rsid wsp:val=&quot;002C3319&quot;/&gt;&lt;wsp:rsid wsp:val=&quot;002C34D4&quot;/&gt;&lt;wsp:rsid wsp:val=&quot;002C3552&quot;/&gt;&lt;wsp:rsid wsp:val=&quot;002C5140&quot;/&gt;&lt;wsp:rsid wsp:val=&quot;002C5176&quot;/&gt;&lt;wsp:rsid wsp:val=&quot;002C5532&quot;/&gt;&lt;wsp:rsid wsp:val=&quot;002C619D&quot;/&gt;&lt;wsp:rsid wsp:val=&quot;002C6A26&quot;/&gt;&lt;wsp:rsid wsp:val=&quot;002C6BC9&quot;/&gt;&lt;wsp:rsid wsp:val=&quot;002C716F&quot;/&gt;&lt;wsp:rsid wsp:val=&quot;002C78CD&quot;/&gt;&lt;wsp:rsid wsp:val=&quot;002C79F3&quot;/&gt;&lt;wsp:rsid wsp:val=&quot;002C7D0D&quot;/&gt;&lt;wsp:rsid wsp:val=&quot;002C7F8F&quot;/&gt;&lt;wsp:rsid wsp:val=&quot;002D00B9&quot;/&gt;&lt;wsp:rsid wsp:val=&quot;002D0314&quot;/&gt;&lt;wsp:rsid wsp:val=&quot;002D0454&quot;/&gt;&lt;wsp:rsid wsp:val=&quot;002D08AE&quot;/&gt;&lt;wsp:rsid wsp:val=&quot;002D0D4A&quot;/&gt;&lt;wsp:rsid wsp:val=&quot;002D1106&quot;/&gt;&lt;wsp:rsid wsp:val=&quot;002D11A8&quot;/&gt;&lt;wsp:rsid wsp:val=&quot;002D123C&quot;/&gt;&lt;wsp:rsid wsp:val=&quot;002D1428&quot;/&gt;&lt;wsp:rsid wsp:val=&quot;002D1BB9&quot;/&gt;&lt;wsp:rsid wsp:val=&quot;002D1F0E&quot;/&gt;&lt;wsp:rsid wsp:val=&quot;002D2FDB&quot;/&gt;&lt;wsp:rsid wsp:val=&quot;002D3752&quot;/&gt;&lt;wsp:rsid wsp:val=&quot;002D37D0&quot;/&gt;&lt;wsp:rsid wsp:val=&quot;002D3DC6&quot;/&gt;&lt;wsp:rsid wsp:val=&quot;002D3F35&quot;/&gt;&lt;wsp:rsid wsp:val=&quot;002D3FA2&quot;/&gt;&lt;wsp:rsid wsp:val=&quot;002D4067&quot;/&gt;&lt;wsp:rsid wsp:val=&quot;002D48A2&quot;/&gt;&lt;wsp:rsid wsp:val=&quot;002D573C&quot;/&gt;&lt;wsp:rsid wsp:val=&quot;002D607F&quot;/&gt;&lt;wsp:rsid wsp:val=&quot;002D6A15&quot;/&gt;&lt;wsp:rsid wsp:val=&quot;002D6A8D&quot;/&gt;&lt;wsp:rsid wsp:val=&quot;002D7114&quot;/&gt;&lt;wsp:rsid wsp:val=&quot;002D74BA&quot;/&gt;&lt;wsp:rsid wsp:val=&quot;002D759E&quot;/&gt;&lt;wsp:rsid wsp:val=&quot;002D7BE0&quot;/&gt;&lt;wsp:rsid wsp:val=&quot;002D7D14&quot;/&gt;&lt;wsp:rsid wsp:val=&quot;002E0252&quot;/&gt;&lt;wsp:rsid wsp:val=&quot;002E0CF1&quot;/&gt;&lt;wsp:rsid wsp:val=&quot;002E10DB&quot;/&gt;&lt;wsp:rsid wsp:val=&quot;002E112C&quot;/&gt;&lt;wsp:rsid wsp:val=&quot;002E1172&quot;/&gt;&lt;wsp:rsid wsp:val=&quot;002E154F&quot;/&gt;&lt;wsp:rsid wsp:val=&quot;002E16A0&quot;/&gt;&lt;wsp:rsid wsp:val=&quot;002E18D2&quot;/&gt;&lt;wsp:rsid wsp:val=&quot;002E1F53&quot;/&gt;&lt;wsp:rsid wsp:val=&quot;002E2125&quot;/&gt;&lt;wsp:rsid wsp:val=&quot;002E2149&quot;/&gt;&lt;wsp:rsid wsp:val=&quot;002E2329&quot;/&gt;&lt;wsp:rsid wsp:val=&quot;002E279F&quot;/&gt;&lt;wsp:rsid wsp:val=&quot;002E2BDF&quot;/&gt;&lt;wsp:rsid wsp:val=&quot;002E3AB5&quot;/&gt;&lt;wsp:rsid wsp:val=&quot;002E3D3C&quot;/&gt;&lt;wsp:rsid wsp:val=&quot;002E42FF&quot;/&gt;&lt;wsp:rsid wsp:val=&quot;002E458A&quot;/&gt;&lt;wsp:rsid wsp:val=&quot;002E46F9&quot;/&gt;&lt;wsp:rsid wsp:val=&quot;002E47E6&quot;/&gt;&lt;wsp:rsid wsp:val=&quot;002E5464&quot;/&gt;&lt;wsp:rsid wsp:val=&quot;002E5B98&quot;/&gt;&lt;wsp:rsid wsp:val=&quot;002E6013&quot;/&gt;&lt;wsp:rsid wsp:val=&quot;002E6322&quot;/&gt;&lt;wsp:rsid wsp:val=&quot;002E6840&quot;/&gt;&lt;wsp:rsid wsp:val=&quot;002E6A08&quot;/&gt;&lt;wsp:rsid wsp:val=&quot;002E6C8B&quot;/&gt;&lt;wsp:rsid wsp:val=&quot;002E75DB&quot;/&gt;&lt;wsp:rsid wsp:val=&quot;002E77D5&quot;/&gt;&lt;wsp:rsid wsp:val=&quot;002E7C93&quot;/&gt;&lt;wsp:rsid wsp:val=&quot;002E7DF4&quot;/&gt;&lt;wsp:rsid wsp:val=&quot;002F02B1&quot;/&gt;&lt;wsp:rsid wsp:val=&quot;002F0354&quot;/&gt;&lt;wsp:rsid wsp:val=&quot;002F0415&quot;/&gt;&lt;wsp:rsid wsp:val=&quot;002F0476&quot;/&gt;&lt;wsp:rsid wsp:val=&quot;002F0C3F&quot;/&gt;&lt;wsp:rsid wsp:val=&quot;002F15BA&quot;/&gt;&lt;wsp:rsid wsp:val=&quot;002F15D5&quot;/&gt;&lt;wsp:rsid wsp:val=&quot;002F1C61&quot;/&gt;&lt;wsp:rsid wsp:val=&quot;002F28E4&quot;/&gt;&lt;wsp:rsid wsp:val=&quot;002F2DD0&quot;/&gt;&lt;wsp:rsid wsp:val=&quot;002F35D7&quot;/&gt;&lt;wsp:rsid wsp:val=&quot;002F3E32&quot;/&gt;&lt;wsp:rsid wsp:val=&quot;002F4352&quot;/&gt;&lt;wsp:rsid wsp:val=&quot;002F464F&quot;/&gt;&lt;wsp:rsid wsp:val=&quot;002F492C&quot;/&gt;&lt;wsp:rsid wsp:val=&quot;002F4F17&quot;/&gt;&lt;wsp:rsid wsp:val=&quot;002F5797&quot;/&gt;&lt;wsp:rsid wsp:val=&quot;002F6043&quot;/&gt;&lt;wsp:rsid wsp:val=&quot;002F6C92&quot;/&gt;&lt;wsp:rsid wsp:val=&quot;002F710F&quot;/&gt;&lt;wsp:rsid wsp:val=&quot;002F73FE&quot;/&gt;&lt;wsp:rsid wsp:val=&quot;003001DC&quot;/&gt;&lt;wsp:rsid wsp:val=&quot;0030030E&quot;/&gt;&lt;wsp:rsid wsp:val=&quot;00300690&quot;/&gt;&lt;wsp:rsid wsp:val=&quot;00300F3A&quot;/&gt;&lt;wsp:rsid wsp:val=&quot;00301323&quot;/&gt;&lt;wsp:rsid wsp:val=&quot;00301880&quot;/&gt;&lt;wsp:rsid wsp:val=&quot;00301E5E&quot;/&gt;&lt;wsp:rsid wsp:val=&quot;00302312&quot;/&gt;&lt;wsp:rsid wsp:val=&quot;00302358&quot;/&gt;&lt;wsp:rsid wsp:val=&quot;003025C9&quot;/&gt;&lt;wsp:rsid wsp:val=&quot;003029D4&quot;/&gt;&lt;wsp:rsid wsp:val=&quot;0030394D&quot;/&gt;&lt;wsp:rsid wsp:val=&quot;0030397C&quot;/&gt;&lt;wsp:rsid wsp:val=&quot;00303995&quot;/&gt;&lt;wsp:rsid wsp:val=&quot;00304062&quot;/&gt;&lt;wsp:rsid wsp:val=&quot;00304C0F&quot;/&gt;&lt;wsp:rsid wsp:val=&quot;00305040&quot;/&gt;&lt;wsp:rsid wsp:val=&quot;00305274&quot;/&gt;&lt;wsp:rsid wsp:val=&quot;003054EA&quot;/&gt;&lt;wsp:rsid wsp:val=&quot;00306578&quot;/&gt;&lt;wsp:rsid wsp:val=&quot;00306606&quot;/&gt;&lt;wsp:rsid wsp:val=&quot;00306C2A&quot;/&gt;&lt;wsp:rsid wsp:val=&quot;00306FEC&quot;/&gt;&lt;wsp:rsid wsp:val=&quot;00307A43&quot;/&gt;&lt;wsp:rsid wsp:val=&quot;00307DFF&quot;/&gt;&lt;wsp:rsid wsp:val=&quot;0031018F&quot;/&gt;&lt;wsp:rsid wsp:val=&quot;003106B0&quot;/&gt;&lt;wsp:rsid wsp:val=&quot;003106F6&quot;/&gt;&lt;wsp:rsid wsp:val=&quot;00310A4B&quot;/&gt;&lt;wsp:rsid wsp:val=&quot;00310A7B&quot;/&gt;&lt;wsp:rsid wsp:val=&quot;00311509&quot;/&gt;&lt;wsp:rsid wsp:val=&quot;0031196A&quot;/&gt;&lt;wsp:rsid wsp:val=&quot;0031197E&quot;/&gt;&lt;wsp:rsid wsp:val=&quot;00312336&quot;/&gt;&lt;wsp:rsid wsp:val=&quot;00312832&quot;/&gt;&lt;wsp:rsid wsp:val=&quot;003136CD&quot;/&gt;&lt;wsp:rsid wsp:val=&quot;003139A2&quot;/&gt;&lt;wsp:rsid wsp:val=&quot;00314011&quot;/&gt;&lt;wsp:rsid wsp:val=&quot;00314301&quot;/&gt;&lt;wsp:rsid wsp:val=&quot;0031483B&quot;/&gt;&lt;wsp:rsid wsp:val=&quot;003152D8&quot;/&gt;&lt;wsp:rsid wsp:val=&quot;003152DE&quot;/&gt;&lt;wsp:rsid wsp:val=&quot;00315745&quot;/&gt;&lt;wsp:rsid wsp:val=&quot;00315A51&quot;/&gt;&lt;wsp:rsid wsp:val=&quot;00316152&quot;/&gt;&lt;wsp:rsid wsp:val=&quot;0031643E&quot;/&gt;&lt;wsp:rsid wsp:val=&quot;00316F8C&quot;/&gt;&lt;wsp:rsid wsp:val=&quot;00316FE5&quot;/&gt;&lt;wsp:rsid wsp:val=&quot;0031718B&quot;/&gt;&lt;wsp:rsid wsp:val=&quot;00317710&quot;/&gt;&lt;wsp:rsid wsp:val=&quot;003177DF&quot;/&gt;&lt;wsp:rsid wsp:val=&quot;00321880&quot;/&gt;&lt;wsp:rsid wsp:val=&quot;00321909&quot;/&gt;&lt;wsp:rsid wsp:val=&quot;00322410&quot;/&gt;&lt;wsp:rsid wsp:val=&quot;0032277D&quot;/&gt;&lt;wsp:rsid wsp:val=&quot;0032323C&quot;/&gt;&lt;wsp:rsid wsp:val=&quot;00323498&quot;/&gt;&lt;wsp:rsid wsp:val=&quot;0032373C&quot;/&gt;&lt;wsp:rsid wsp:val=&quot;00323895&quot;/&gt;&lt;wsp:rsid wsp:val=&quot;00323D2A&quot;/&gt;&lt;wsp:rsid wsp:val=&quot;0032422E&quot;/&gt;&lt;wsp:rsid wsp:val=&quot;00324C39&quot;/&gt;&lt;wsp:rsid wsp:val=&quot;0032519D&quot;/&gt;&lt;wsp:rsid wsp:val=&quot;003254C5&quot;/&gt;&lt;wsp:rsid wsp:val=&quot;00325AA2&quot;/&gt;&lt;wsp:rsid wsp:val=&quot;00326918&quot;/&gt;&lt;wsp:rsid wsp:val=&quot;00326994&quot;/&gt;&lt;wsp:rsid wsp:val=&quot;00326E64&quot;/&gt;&lt;wsp:rsid wsp:val=&quot;00327BDF&quot;/&gt;&lt;wsp:rsid wsp:val=&quot;00327C06&quot;/&gt;&lt;wsp:rsid wsp:val=&quot;00330141&quot;/&gt;&lt;wsp:rsid wsp:val=&quot;0033014F&quot;/&gt;&lt;wsp:rsid wsp:val=&quot;00330BEC&quot;/&gt;&lt;wsp:rsid wsp:val=&quot;00330D5E&quot;/&gt;&lt;wsp:rsid wsp:val=&quot;0033118A&quot;/&gt;&lt;wsp:rsid wsp:val=&quot;00331456&quot;/&gt;&lt;wsp:rsid wsp:val=&quot;003316C3&quot;/&gt;&lt;wsp:rsid wsp:val=&quot;00331E2B&quot;/&gt;&lt;wsp:rsid wsp:val=&quot;00332BFC&quot;/&gt;&lt;wsp:rsid wsp:val=&quot;00332E07&quot;/&gt;&lt;wsp:rsid wsp:val=&quot;00333052&quot;/&gt;&lt;wsp:rsid wsp:val=&quot;003332AD&quot;/&gt;&lt;wsp:rsid wsp:val=&quot;00333669&quot;/&gt;&lt;wsp:rsid wsp:val=&quot;003340D1&quot;/&gt;&lt;wsp:rsid wsp:val=&quot;00334174&quot;/&gt;&lt;wsp:rsid wsp:val=&quot;00335167&quot;/&gt;&lt;wsp:rsid wsp:val=&quot;003352AF&quot;/&gt;&lt;wsp:rsid wsp:val=&quot;00335ABC&quot;/&gt;&lt;wsp:rsid wsp:val=&quot;0033612C&quot;/&gt;&lt;wsp:rsid wsp:val=&quot;003363BF&quot;/&gt;&lt;wsp:rsid wsp:val=&quot;00336CB0&quot;/&gt;&lt;wsp:rsid wsp:val=&quot;00336D71&quot;/&gt;&lt;wsp:rsid wsp:val=&quot;00336EE8&quot;/&gt;&lt;wsp:rsid wsp:val=&quot;0033703E&quot;/&gt;&lt;wsp:rsid wsp:val=&quot;00337832&quot;/&gt;&lt;wsp:rsid wsp:val=&quot;00337875&quot;/&gt;&lt;wsp:rsid wsp:val=&quot;0033797B&quot;/&gt;&lt;wsp:rsid wsp:val=&quot;003407B8&quot;/&gt;&lt;wsp:rsid wsp:val=&quot;00340F50&quot;/&gt;&lt;wsp:rsid wsp:val=&quot;00340F65&quot;/&gt;&lt;wsp:rsid wsp:val=&quot;0034157D&quot;/&gt;&lt;wsp:rsid wsp:val=&quot;0034184B&quot;/&gt;&lt;wsp:rsid wsp:val=&quot;00342194&quot;/&gt;&lt;wsp:rsid wsp:val=&quot;00342A1E&quot;/&gt;&lt;wsp:rsid wsp:val=&quot;00343327&quot;/&gt;&lt;wsp:rsid wsp:val=&quot;003434CA&quot;/&gt;&lt;wsp:rsid wsp:val=&quot;003435AA&quot;/&gt;&lt;wsp:rsid wsp:val=&quot;00343A2F&quot;/&gt;&lt;wsp:rsid wsp:val=&quot;00344104&quot;/&gt;&lt;wsp:rsid wsp:val=&quot;00344538&quot;/&gt;&lt;wsp:rsid wsp:val=&quot;003448EF&quot;/&gt;&lt;wsp:rsid wsp:val=&quot;0034528D&quot;/&gt;&lt;wsp:rsid wsp:val=&quot;00345D54&quot;/&gt;&lt;wsp:rsid wsp:val=&quot;00346087&quot;/&gt;&lt;wsp:rsid wsp:val=&quot;003467C2&quot;/&gt;&lt;wsp:rsid wsp:val=&quot;00346BDA&quot;/&gt;&lt;wsp:rsid wsp:val=&quot;00347376&quot;/&gt;&lt;wsp:rsid wsp:val=&quot;003475FF&quot;/&gt;&lt;wsp:rsid wsp:val=&quot;003479A8&quot;/&gt;&lt;wsp:rsid wsp:val=&quot;00347F6E&quot;/&gt;&lt;wsp:rsid wsp:val=&quot;003502BE&quot;/&gt;&lt;wsp:rsid wsp:val=&quot;00350CAF&quot;/&gt;&lt;wsp:rsid wsp:val=&quot;00351302&quot;/&gt;&lt;wsp:rsid wsp:val=&quot;003515EF&quot;/&gt;&lt;wsp:rsid wsp:val=&quot;00351751&quot;/&gt;&lt;wsp:rsid wsp:val=&quot;0035254C&quot;/&gt;&lt;wsp:rsid wsp:val=&quot;00352B69&quot;/&gt;&lt;wsp:rsid wsp:val=&quot;00353292&quot;/&gt;&lt;wsp:rsid wsp:val=&quot;0035372B&quot;/&gt;&lt;wsp:rsid wsp:val=&quot;00353ACA&quot;/&gt;&lt;wsp:rsid wsp:val=&quot;00354BAC&quot;/&gt;&lt;wsp:rsid wsp:val=&quot;00354CFA&quot;/&gt;&lt;wsp:rsid wsp:val=&quot;0035549C&quot;/&gt;&lt;wsp:rsid wsp:val=&quot;00355F08&quot;/&gt;&lt;wsp:rsid wsp:val=&quot;003563E1&quot;/&gt;&lt;wsp:rsid wsp:val=&quot;00356637&quot;/&gt;&lt;wsp:rsid wsp:val=&quot;003568E6&quot;/&gt;&lt;wsp:rsid wsp:val=&quot;00357053&quot;/&gt;&lt;wsp:rsid wsp:val=&quot;003577EB&quot;/&gt;&lt;wsp:rsid wsp:val=&quot;003615B1&quot;/&gt;&lt;wsp:rsid wsp:val=&quot;0036192B&quot;/&gt;&lt;wsp:rsid wsp:val=&quot;00361CAF&quot;/&gt;&lt;wsp:rsid wsp:val=&quot;00361E12&quot;/&gt;&lt;wsp:rsid wsp:val=&quot;00362445&quot;/&gt;&lt;wsp:rsid wsp:val=&quot;00362497&quot;/&gt;&lt;wsp:rsid wsp:val=&quot;00362B3D&quot;/&gt;&lt;wsp:rsid wsp:val=&quot;00362C91&quot;/&gt;&lt;wsp:rsid wsp:val=&quot;00363177&quot;/&gt;&lt;wsp:rsid wsp:val=&quot;00363880&quot;/&gt;&lt;wsp:rsid wsp:val=&quot;00363A23&quot;/&gt;&lt;wsp:rsid wsp:val=&quot;00363B8B&quot;/&gt;&lt;wsp:rsid wsp:val=&quot;003640D1&quot;/&gt;&lt;wsp:rsid wsp:val=&quot;003647D6&quot;/&gt;&lt;wsp:rsid wsp:val=&quot;00364E51&quot;/&gt;&lt;wsp:rsid wsp:val=&quot;00365301&quot;/&gt;&lt;wsp:rsid wsp:val=&quot;003656D2&quot;/&gt;&lt;wsp:rsid wsp:val=&quot;00366166&quot;/&gt;&lt;wsp:rsid wsp:val=&quot;00366691&quot;/&gt;&lt;wsp:rsid wsp:val=&quot;00367165&quot;/&gt;&lt;wsp:rsid wsp:val=&quot;00367C6B&quot;/&gt;&lt;wsp:rsid wsp:val=&quot;003706A1&quot;/&gt;&lt;wsp:rsid wsp:val=&quot;00371244&quot;/&gt;&lt;wsp:rsid wsp:val=&quot;0037149F&quot;/&gt;&lt;wsp:rsid wsp:val=&quot;00371A98&quot;/&gt;&lt;wsp:rsid wsp:val=&quot;003740E3&quot;/&gt;&lt;wsp:rsid wsp:val=&quot;00374469&quot;/&gt;&lt;wsp:rsid wsp:val=&quot;0037510D&quot;/&gt;&lt;wsp:rsid wsp:val=&quot;00375AAC&quot;/&gt;&lt;wsp:rsid wsp:val=&quot;00375D38&quot;/&gt;&lt;wsp:rsid wsp:val=&quot;003761CC&quot;/&gt;&lt;wsp:rsid wsp:val=&quot;00376BF9&quot;/&gt;&lt;wsp:rsid wsp:val=&quot;00376DF6&quot;/&gt;&lt;wsp:rsid wsp:val=&quot;003772F7&quot;/&gt;&lt;wsp:rsid wsp:val=&quot;00377457&quot;/&gt;&lt;wsp:rsid wsp:val=&quot;00377CC9&quot;/&gt;&lt;wsp:rsid wsp:val=&quot;003800D9&quot;/&gt;&lt;wsp:rsid wsp:val=&quot;00380ED8&quot;/&gt;&lt;wsp:rsid wsp:val=&quot;00382372&quot;/&gt;&lt;wsp:rsid wsp:val=&quot;0038290F&quot;/&gt;&lt;wsp:rsid wsp:val=&quot;00382949&quot;/&gt;&lt;wsp:rsid wsp:val=&quot;003845C4&quot;/&gt;&lt;wsp:rsid wsp:val=&quot;00384AF7&quot;/&gt;&lt;wsp:rsid wsp:val=&quot;00385DA7&quot;/&gt;&lt;wsp:rsid wsp:val=&quot;00386965&quot;/&gt;&lt;wsp:rsid wsp:val=&quot;0038734A&quot;/&gt;&lt;wsp:rsid wsp:val=&quot;00387381&quot;/&gt;&lt;wsp:rsid wsp:val=&quot;00387480&quot;/&gt;&lt;wsp:rsid wsp:val=&quot;00387877&quot;/&gt;&lt;wsp:rsid wsp:val=&quot;00387905&quot;/&gt;&lt;wsp:rsid wsp:val=&quot;00387ACB&quot;/&gt;&lt;wsp:rsid wsp:val=&quot;00387CE8&quot;/&gt;&lt;wsp:rsid wsp:val=&quot;003900CA&quot;/&gt;&lt;wsp:rsid wsp:val=&quot;003906F6&quot;/&gt;&lt;wsp:rsid wsp:val=&quot;00390B06&quot;/&gt;&lt;wsp:rsid wsp:val=&quot;00391426&quot;/&gt;&lt;wsp:rsid wsp:val=&quot;003914CD&quot;/&gt;&lt;wsp:rsid wsp:val=&quot;00391B17&quot;/&gt;&lt;wsp:rsid wsp:val=&quot;00392028&quot;/&gt;&lt;wsp:rsid wsp:val=&quot;0039211E&quot;/&gt;&lt;wsp:rsid wsp:val=&quot;003929A5&quot;/&gt;&lt;wsp:rsid wsp:val=&quot;00392A74&quot;/&gt;&lt;wsp:rsid wsp:val=&quot;003930AE&quot;/&gt;&lt;wsp:rsid wsp:val=&quot;00394430&quot;/&gt;&lt;wsp:rsid wsp:val=&quot;00394687&quot;/&gt;&lt;wsp:rsid wsp:val=&quot;0039498E&quot;/&gt;&lt;wsp:rsid wsp:val=&quot;00394E7C&quot;/&gt;&lt;wsp:rsid wsp:val=&quot;003952C2&quot;/&gt;&lt;wsp:rsid wsp:val=&quot;00395F53&quot;/&gt;&lt;wsp:rsid wsp:val=&quot;00396169&quot;/&gt;&lt;wsp:rsid wsp:val=&quot;003964DB&quot;/&gt;&lt;wsp:rsid wsp:val=&quot;00396781&quot;/&gt;&lt;wsp:rsid wsp:val=&quot;00396865&quot;/&gt;&lt;wsp:rsid wsp:val=&quot;003968E7&quot;/&gt;&lt;wsp:rsid wsp:val=&quot;00396C7E&quot;/&gt;&lt;wsp:rsid wsp:val=&quot;003978A3&quot;/&gt;&lt;wsp:rsid wsp:val=&quot;00397E72&quot;/&gt;&lt;wsp:rsid wsp:val=&quot;003A13AB&quot;/&gt;&lt;wsp:rsid wsp:val=&quot;003A14E8&quot;/&gt;&lt;wsp:rsid wsp:val=&quot;003A1D6E&quot;/&gt;&lt;wsp:rsid wsp:val=&quot;003A26E3&quot;/&gt;&lt;wsp:rsid wsp:val=&quot;003A2710&quot;/&gt;&lt;wsp:rsid wsp:val=&quot;003A28CB&quot;/&gt;&lt;wsp:rsid wsp:val=&quot;003A2E81&quot;/&gt;&lt;wsp:rsid wsp:val=&quot;003A2FB7&quot;/&gt;&lt;wsp:rsid wsp:val=&quot;003A381B&quot;/&gt;&lt;wsp:rsid wsp:val=&quot;003A3835&quot;/&gt;&lt;wsp:rsid wsp:val=&quot;003A40BF&quot;/&gt;&lt;wsp:rsid wsp:val=&quot;003A498D&quot;/&gt;&lt;wsp:rsid wsp:val=&quot;003A4C77&quot;/&gt;&lt;wsp:rsid wsp:val=&quot;003A607E&quot;/&gt;&lt;wsp:rsid wsp:val=&quot;003A61C9&quot;/&gt;&lt;wsp:rsid wsp:val=&quot;003A6D0B&quot;/&gt;&lt;wsp:rsid wsp:val=&quot;003A7518&quot;/&gt;&lt;wsp:rsid wsp:val=&quot;003B051B&quot;/&gt;&lt;wsp:rsid wsp:val=&quot;003B0545&quot;/&gt;&lt;wsp:rsid wsp:val=&quot;003B0698&quot;/&gt;&lt;wsp:rsid wsp:val=&quot;003B0B02&quot;/&gt;&lt;wsp:rsid wsp:val=&quot;003B1458&quot;/&gt;&lt;wsp:rsid wsp:val=&quot;003B199F&quot;/&gt;&lt;wsp:rsid wsp:val=&quot;003B257D&quot;/&gt;&lt;wsp:rsid wsp:val=&quot;003B27BE&quot;/&gt;&lt;wsp:rsid wsp:val=&quot;003B2C05&quot;/&gt;&lt;wsp:rsid wsp:val=&quot;003B2D07&quot;/&gt;&lt;wsp:rsid wsp:val=&quot;003B32DA&quot;/&gt;&lt;wsp:rsid wsp:val=&quot;003B3306&quot;/&gt;&lt;wsp:rsid wsp:val=&quot;003B3327&quot;/&gt;&lt;wsp:rsid wsp:val=&quot;003B3477&quot;/&gt;&lt;wsp:rsid wsp:val=&quot;003B3C16&quot;/&gt;&lt;wsp:rsid wsp:val=&quot;003B453F&quot;/&gt;&lt;wsp:rsid wsp:val=&quot;003B458D&quot;/&gt;&lt;wsp:rsid wsp:val=&quot;003B4B8E&quot;/&gt;&lt;wsp:rsid wsp:val=&quot;003B4D4A&quot;/&gt;&lt;wsp:rsid wsp:val=&quot;003B5C24&quot;/&gt;&lt;wsp:rsid wsp:val=&quot;003B5C66&quot;/&gt;&lt;wsp:rsid wsp:val=&quot;003B5F66&quot;/&gt;&lt;wsp:rsid wsp:val=&quot;003B61F7&quot;/&gt;&lt;wsp:rsid wsp:val=&quot;003B6F02&quot;/&gt;&lt;wsp:rsid wsp:val=&quot;003B6F8E&quot;/&gt;&lt;wsp:rsid wsp:val=&quot;003B75A2&quot;/&gt;&lt;wsp:rsid wsp:val=&quot;003B787A&quot;/&gt;&lt;wsp:rsid wsp:val=&quot;003C0129&quot;/&gt;&lt;wsp:rsid wsp:val=&quot;003C0257&quot;/&gt;&lt;wsp:rsid wsp:val=&quot;003C05EA&quot;/&gt;&lt;wsp:rsid wsp:val=&quot;003C0F4B&quot;/&gt;&lt;wsp:rsid wsp:val=&quot;003C0F55&quot;/&gt;&lt;wsp:rsid wsp:val=&quot;003C1328&quot;/&gt;&lt;wsp:rsid wsp:val=&quot;003C134D&quot;/&gt;&lt;wsp:rsid wsp:val=&quot;003C1771&quot;/&gt;&lt;wsp:rsid wsp:val=&quot;003C20FB&quot;/&gt;&lt;wsp:rsid wsp:val=&quot;003C2EB3&quot;/&gt;&lt;wsp:rsid wsp:val=&quot;003C3361&quot;/&gt;&lt;wsp:rsid wsp:val=&quot;003C3955&quot;/&gt;&lt;wsp:rsid wsp:val=&quot;003C41E5&quot;/&gt;&lt;wsp:rsid wsp:val=&quot;003C44B5&quot;/&gt;&lt;wsp:rsid wsp:val=&quot;003C44D3&quot;/&gt;&lt;wsp:rsid wsp:val=&quot;003C4CD9&quot;/&gt;&lt;wsp:rsid wsp:val=&quot;003C4E98&quot;/&gt;&lt;wsp:rsid wsp:val=&quot;003C5974&quot;/&gt;&lt;wsp:rsid wsp:val=&quot;003C5AA5&quot;/&gt;&lt;wsp:rsid wsp:val=&quot;003C5BB4&quot;/&gt;&lt;wsp:rsid wsp:val=&quot;003C614E&quot;/&gt;&lt;wsp:rsid wsp:val=&quot;003C616E&quot;/&gt;&lt;wsp:rsid wsp:val=&quot;003C6310&quot;/&gt;&lt;wsp:rsid wsp:val=&quot;003C667A&quot;/&gt;&lt;wsp:rsid wsp:val=&quot;003C6EC9&quot;/&gt;&lt;wsp:rsid wsp:val=&quot;003C7229&quot;/&gt;&lt;wsp:rsid wsp:val=&quot;003C7B6F&quot;/&gt;&lt;wsp:rsid wsp:val=&quot;003D02B4&quot;/&gt;&lt;wsp:rsid wsp:val=&quot;003D0557&quot;/&gt;&lt;wsp:rsid wsp:val=&quot;003D0E3D&quot;/&gt;&lt;wsp:rsid wsp:val=&quot;003D15C5&quot;/&gt;&lt;wsp:rsid wsp:val=&quot;003D164C&quot;/&gt;&lt;wsp:rsid wsp:val=&quot;003D1A26&quot;/&gt;&lt;wsp:rsid wsp:val=&quot;003D1AE9&quot;/&gt;&lt;wsp:rsid wsp:val=&quot;003D1B7B&quot;/&gt;&lt;wsp:rsid wsp:val=&quot;003D1F14&quot;/&gt;&lt;wsp:rsid wsp:val=&quot;003D2115&quot;/&gt;&lt;wsp:rsid wsp:val=&quot;003D2B00&quot;/&gt;&lt;wsp:rsid wsp:val=&quot;003D2DBD&quot;/&gt;&lt;wsp:rsid wsp:val=&quot;003D2DF7&quot;/&gt;&lt;wsp:rsid wsp:val=&quot;003D3810&quot;/&gt;&lt;wsp:rsid wsp:val=&quot;003D3E22&quot;/&gt;&lt;wsp:rsid wsp:val=&quot;003D3E60&quot;/&gt;&lt;wsp:rsid wsp:val=&quot;003D3EF8&quot;/&gt;&lt;wsp:rsid wsp:val=&quot;003D3F4C&quot;/&gt;&lt;wsp:rsid wsp:val=&quot;003D3FDD&quot;/&gt;&lt;wsp:rsid wsp:val=&quot;003D40E3&quot;/&gt;&lt;wsp:rsid wsp:val=&quot;003D488C&quot;/&gt;&lt;wsp:rsid wsp:val=&quot;003D4B78&quot;/&gt;&lt;wsp:rsid wsp:val=&quot;003D5026&quot;/&gt;&lt;wsp:rsid wsp:val=&quot;003D64ED&quot;/&gt;&lt;wsp:rsid wsp:val=&quot;003D668E&quot;/&gt;&lt;wsp:rsid wsp:val=&quot;003D694B&quot;/&gt;&lt;wsp:rsid wsp:val=&quot;003D6B6E&quot;/&gt;&lt;wsp:rsid wsp:val=&quot;003D6DD7&quot;/&gt;&lt;wsp:rsid wsp:val=&quot;003D72FB&quot;/&gt;&lt;wsp:rsid wsp:val=&quot;003D7438&quot;/&gt;&lt;wsp:rsid wsp:val=&quot;003D7E83&quot;/&gt;&lt;wsp:rsid wsp:val=&quot;003E0215&quot;/&gt;&lt;wsp:rsid wsp:val=&quot;003E106F&quot;/&gt;&lt;wsp:rsid wsp:val=&quot;003E1386&quot;/&gt;&lt;wsp:rsid wsp:val=&quot;003E16A2&quot;/&gt;&lt;wsp:rsid wsp:val=&quot;003E19BC&quot;/&gt;&lt;wsp:rsid wsp:val=&quot;003E1BE1&quot;/&gt;&lt;wsp:rsid wsp:val=&quot;003E1CC9&quot;/&gt;&lt;wsp:rsid wsp:val=&quot;003E241D&quot;/&gt;&lt;wsp:rsid wsp:val=&quot;003E2755&quot;/&gt;&lt;wsp:rsid wsp:val=&quot;003E2D57&quot;/&gt;&lt;wsp:rsid wsp:val=&quot;003E3E70&quot;/&gt;&lt;wsp:rsid wsp:val=&quot;003E40C2&quot;/&gt;&lt;wsp:rsid wsp:val=&quot;003E4B5D&quot;/&gt;&lt;wsp:rsid wsp:val=&quot;003E5062&quot;/&gt;&lt;wsp:rsid wsp:val=&quot;003E5515&quot;/&gt;&lt;wsp:rsid wsp:val=&quot;003E5AE7&quot;/&gt;&lt;wsp:rsid wsp:val=&quot;003E5BD7&quot;/&gt;&lt;wsp:rsid wsp:val=&quot;003E6526&quot;/&gt;&lt;wsp:rsid wsp:val=&quot;003E6AF0&quot;/&gt;&lt;wsp:rsid wsp:val=&quot;003E7091&quot;/&gt;&lt;wsp:rsid wsp:val=&quot;003E73BD&quot;/&gt;&lt;wsp:rsid wsp:val=&quot;003E7422&quot;/&gt;&lt;wsp:rsid wsp:val=&quot;003E788E&quot;/&gt;&lt;wsp:rsid wsp:val=&quot;003E7FF3&quot;/&gt;&lt;wsp:rsid wsp:val=&quot;003F01B8&quot;/&gt;&lt;wsp:rsid wsp:val=&quot;003F0256&quot;/&gt;&lt;wsp:rsid wsp:val=&quot;003F1008&quot;/&gt;&lt;wsp:rsid wsp:val=&quot;003F105B&quot;/&gt;&lt;wsp:rsid wsp:val=&quot;003F157F&quot;/&gt;&lt;wsp:rsid wsp:val=&quot;003F1B15&quot;/&gt;&lt;wsp:rsid wsp:val=&quot;003F275B&quot;/&gt;&lt;wsp:rsid wsp:val=&quot;003F27CF&quot;/&gt;&lt;wsp:rsid wsp:val=&quot;003F28A9&quot;/&gt;&lt;wsp:rsid wsp:val=&quot;003F29A8&quot;/&gt;&lt;wsp:rsid wsp:val=&quot;003F2DB2&quot;/&gt;&lt;wsp:rsid wsp:val=&quot;003F2DD7&quot;/&gt;&lt;wsp:rsid wsp:val=&quot;003F2F00&quot;/&gt;&lt;wsp:rsid wsp:val=&quot;003F31FA&quot;/&gt;&lt;wsp:rsid wsp:val=&quot;003F3B60&quot;/&gt;&lt;wsp:rsid wsp:val=&quot;003F3C1A&quot;/&gt;&lt;wsp:rsid wsp:val=&quot;003F3E2A&quot;/&gt;&lt;wsp:rsid wsp:val=&quot;003F3E60&quot;/&gt;&lt;wsp:rsid wsp:val=&quot;003F3E7B&quot;/&gt;&lt;wsp:rsid wsp:val=&quot;003F3FC4&quot;/&gt;&lt;wsp:rsid wsp:val=&quot;003F4B4E&quot;/&gt;&lt;wsp:rsid wsp:val=&quot;003F4C75&quot;/&gt;&lt;wsp:rsid wsp:val=&quot;003F50F5&quot;/&gt;&lt;wsp:rsid wsp:val=&quot;003F51AB&quot;/&gt;&lt;wsp:rsid wsp:val=&quot;003F57EC&quot;/&gt;&lt;wsp:rsid wsp:val=&quot;003F5927&quot;/&gt;&lt;wsp:rsid wsp:val=&quot;003F5AC8&quot;/&gt;&lt;wsp:rsid wsp:val=&quot;003F5BEB&quot;/&gt;&lt;wsp:rsid wsp:val=&quot;003F622E&quot;/&gt;&lt;wsp:rsid wsp:val=&quot;003F6B14&quot;/&gt;&lt;wsp:rsid wsp:val=&quot;003F7157&quot;/&gt;&lt;wsp:rsid wsp:val=&quot;003F753D&quot;/&gt;&lt;wsp:rsid wsp:val=&quot;003F7B57&quot;/&gt;&lt;wsp:rsid wsp:val=&quot;003F7BFE&quot;/&gt;&lt;wsp:rsid wsp:val=&quot;003F7D27&quot;/&gt;&lt;wsp:rsid wsp:val=&quot;003F7F37&quot;/&gt;&lt;wsp:rsid wsp:val=&quot;004003BE&quot;/&gt;&lt;wsp:rsid wsp:val=&quot;0040076A&quot;/&gt;&lt;wsp:rsid wsp:val=&quot;004007DD&quot;/&gt;&lt;wsp:rsid wsp:val=&quot;00400B84&quot;/&gt;&lt;wsp:rsid wsp:val=&quot;004014FD&quot;/&gt;&lt;wsp:rsid wsp:val=&quot;0040163F&quot;/&gt;&lt;wsp:rsid wsp:val=&quot;004016DD&quot;/&gt;&lt;wsp:rsid wsp:val=&quot;00401934&quot;/&gt;&lt;wsp:rsid wsp:val=&quot;00401CCD&quot;/&gt;&lt;wsp:rsid wsp:val=&quot;00401EF6&quot;/&gt;&lt;wsp:rsid wsp:val=&quot;004020C8&quot;/&gt;&lt;wsp:rsid wsp:val=&quot;0040256C&quot;/&gt;&lt;wsp:rsid wsp:val=&quot;00402961&quot;/&gt;&lt;wsp:rsid wsp:val=&quot;00403363&quot;/&gt;&lt;wsp:rsid wsp:val=&quot;00403A91&quot;/&gt;&lt;wsp:rsid wsp:val=&quot;0040402B&quot;/&gt;&lt;wsp:rsid wsp:val=&quot;00404639&quot;/&gt;&lt;wsp:rsid wsp:val=&quot;00405673&quot;/&gt;&lt;wsp:rsid wsp:val=&quot;00405678&quot;/&gt;&lt;wsp:rsid wsp:val=&quot;0040620B&quot;/&gt;&lt;wsp:rsid wsp:val=&quot;004068BF&quot;/&gt;&lt;wsp:rsid wsp:val=&quot;00406C99&quot;/&gt;&lt;wsp:rsid wsp:val=&quot;00407010&quot;/&gt;&lt;wsp:rsid wsp:val=&quot;00407497&quot;/&gt;&lt;wsp:rsid wsp:val=&quot;00407885&quot;/&gt;&lt;wsp:rsid wsp:val=&quot;004078DD&quot;/&gt;&lt;wsp:rsid wsp:val=&quot;00407B83&quot;/&gt;&lt;wsp:rsid wsp:val=&quot;00407BD4&quot;/&gt;&lt;wsp:rsid wsp:val=&quot;00407E74&quot;/&gt;&lt;wsp:rsid wsp:val=&quot;0041082F&quot;/&gt;&lt;wsp:rsid wsp:val=&quot;00410D21&quot;/&gt;&lt;wsp:rsid wsp:val=&quot;00410D29&quot;/&gt;&lt;wsp:rsid wsp:val=&quot;00411060&quot;/&gt;&lt;wsp:rsid wsp:val=&quot;00412099&quot;/&gt;&lt;wsp:rsid wsp:val=&quot;00412DA1&quot;/&gt;&lt;wsp:rsid wsp:val=&quot;00413031&quot;/&gt;&lt;wsp:rsid wsp:val=&quot;0041304A&quot;/&gt;&lt;wsp:rsid wsp:val=&quot;00413362&quot;/&gt;&lt;wsp:rsid wsp:val=&quot;0041384D&quot;/&gt;&lt;wsp:rsid wsp:val=&quot;00413AF6&quot;/&gt;&lt;wsp:rsid wsp:val=&quot;00414A84&quot;/&gt;&lt;wsp:rsid wsp:val=&quot;00415974&quot;/&gt;&lt;wsp:rsid wsp:val=&quot;00415984&quot;/&gt;&lt;wsp:rsid wsp:val=&quot;00415BD6&quot;/&gt;&lt;wsp:rsid wsp:val=&quot;00415C58&quot;/&gt;&lt;wsp:rsid wsp:val=&quot;00416604&quot;/&gt;&lt;wsp:rsid wsp:val=&quot;0041660E&quot;/&gt;&lt;wsp:rsid wsp:val=&quot;00416D83&quot;/&gt;&lt;wsp:rsid wsp:val=&quot;00416E11&quot;/&gt;&lt;wsp:rsid wsp:val=&quot;0041731A&quot;/&gt;&lt;wsp:rsid wsp:val=&quot;0042007E&quot;/&gt;&lt;wsp:rsid wsp:val=&quot;004201FE&quot;/&gt;&lt;wsp:rsid wsp:val=&quot;00420215&quot;/&gt;&lt;wsp:rsid wsp:val=&quot;00420283&quot;/&gt;&lt;wsp:rsid wsp:val=&quot;00420597&quot;/&gt;&lt;wsp:rsid wsp:val=&quot;00420D58&quot;/&gt;&lt;wsp:rsid wsp:val=&quot;00421001&quot;/&gt;&lt;wsp:rsid wsp:val=&quot;004217E7&quot;/&gt;&lt;wsp:rsid wsp:val=&quot;00421A38&quot;/&gt;&lt;wsp:rsid wsp:val=&quot;00421F62&quot;/&gt;&lt;wsp:rsid wsp:val=&quot;0042240E&quot;/&gt;&lt;wsp:rsid wsp:val=&quot;00422690&quot;/&gt;&lt;wsp:rsid wsp:val=&quot;00422AD2&quot;/&gt;&lt;wsp:rsid wsp:val=&quot;0042309D&quot;/&gt;&lt;wsp:rsid wsp:val=&quot;00423162&quot;/&gt;&lt;wsp:rsid wsp:val=&quot;004246B7&quot;/&gt;&lt;wsp:rsid wsp:val=&quot;0042498B&quot;/&gt;&lt;wsp:rsid wsp:val=&quot;00424C01&quot;/&gt;&lt;wsp:rsid wsp:val=&quot;00424C26&quot;/&gt;&lt;wsp:rsid wsp:val=&quot;00424E09&quot;/&gt;&lt;wsp:rsid wsp:val=&quot;00425028&quot;/&gt;&lt;wsp:rsid wsp:val=&quot;004252FF&quot;/&gt;&lt;wsp:rsid wsp:val=&quot;00425C56&quot;/&gt;&lt;wsp:rsid wsp:val=&quot;004263B7&quot;/&gt;&lt;wsp:rsid wsp:val=&quot;00426654&quot;/&gt;&lt;wsp:rsid wsp:val=&quot;0042683B&quot;/&gt;&lt;wsp:rsid wsp:val=&quot;00426A34&quot;/&gt;&lt;wsp:rsid wsp:val=&quot;00426F1F&quot;/&gt;&lt;wsp:rsid wsp:val=&quot;0042704B&quot;/&gt;&lt;wsp:rsid wsp:val=&quot;00427094&quot;/&gt;&lt;wsp:rsid wsp:val=&quot;0042741A&quot;/&gt;&lt;wsp:rsid wsp:val=&quot;0042772A&quot;/&gt;&lt;wsp:rsid wsp:val=&quot;0042797D&quot;/&gt;&lt;wsp:rsid wsp:val=&quot;00427B31&quot;/&gt;&lt;wsp:rsid wsp:val=&quot;004307ED&quot;/&gt;&lt;wsp:rsid wsp:val=&quot;004308FE&quot;/&gt;&lt;wsp:rsid wsp:val=&quot;00431606&quot;/&gt;&lt;wsp:rsid wsp:val=&quot;00431721&quot;/&gt;&lt;wsp:rsid wsp:val=&quot;004317D3&quot;/&gt;&lt;wsp:rsid wsp:val=&quot;00432D2E&quot;/&gt;&lt;wsp:rsid wsp:val=&quot;00432D35&quot;/&gt;&lt;wsp:rsid wsp:val=&quot;00432DCB&quot;/&gt;&lt;wsp:rsid wsp:val=&quot;00433968&quot;/&gt;&lt;wsp:rsid wsp:val=&quot;00433AD1&quot;/&gt;&lt;wsp:rsid wsp:val=&quot;00434B26&quot;/&gt;&lt;wsp:rsid wsp:val=&quot;004350D2&quot;/&gt;&lt;wsp:rsid wsp:val=&quot;0043548C&quot;/&gt;&lt;wsp:rsid wsp:val=&quot;004359EE&quot;/&gt;&lt;wsp:rsid wsp:val=&quot;004360B7&quot;/&gt;&lt;wsp:rsid wsp:val=&quot;00436A8A&quot;/&gt;&lt;wsp:rsid wsp:val=&quot;0043705C&quot;/&gt;&lt;wsp:rsid wsp:val=&quot;0043728F&quot;/&gt;&lt;wsp:rsid wsp:val=&quot;004372D3&quot;/&gt;&lt;wsp:rsid wsp:val=&quot;00437DCC&quot;/&gt;&lt;wsp:rsid wsp:val=&quot;00440B3D&quot;/&gt;&lt;wsp:rsid wsp:val=&quot;00440C9B&quot;/&gt;&lt;wsp:rsid wsp:val=&quot;00440E3A&quot;/&gt;&lt;wsp:rsid wsp:val=&quot;00440F8E&quot;/&gt;&lt;wsp:rsid wsp:val=&quot;004414F6&quot;/&gt;&lt;wsp:rsid wsp:val=&quot;0044187B&quot;/&gt;&lt;wsp:rsid wsp:val=&quot;004418D6&quot;/&gt;&lt;wsp:rsid wsp:val=&quot;00441DB1&quot;/&gt;&lt;wsp:rsid wsp:val=&quot;00442C31&quot;/&gt;&lt;wsp:rsid wsp:val=&quot;00443100&quot;/&gt;&lt;wsp:rsid wsp:val=&quot;0044354A&quot;/&gt;&lt;wsp:rsid wsp:val=&quot;00444846&quot;/&gt;&lt;wsp:rsid wsp:val=&quot;004449B9&quot;/&gt;&lt;wsp:rsid wsp:val=&quot;00444A41&quot;/&gt;&lt;wsp:rsid wsp:val=&quot;0044545C&quot;/&gt;&lt;wsp:rsid wsp:val=&quot;00445850&quot;/&gt;&lt;wsp:rsid wsp:val=&quot;00445DFE&quot;/&gt;&lt;wsp:rsid wsp:val=&quot;00446429&quot;/&gt;&lt;wsp:rsid wsp:val=&quot;00446AE9&quot;/&gt;&lt;wsp:rsid wsp:val=&quot;00446E93&quot;/&gt;&lt;wsp:rsid wsp:val=&quot;004471D2&quot;/&gt;&lt;wsp:rsid wsp:val=&quot;004473BA&quot;/&gt;&lt;wsp:rsid wsp:val=&quot;0044766E&quot;/&gt;&lt;wsp:rsid wsp:val=&quot;0044797E&quot;/&gt;&lt;wsp:rsid wsp:val=&quot;00447BC6&quot;/&gt;&lt;wsp:rsid wsp:val=&quot;004500DD&quot;/&gt;&lt;wsp:rsid wsp:val=&quot;004504C4&quot;/&gt;&lt;wsp:rsid wsp:val=&quot;00450686&quot;/&gt;&lt;wsp:rsid wsp:val=&quot;00450975&quot;/&gt;&lt;wsp:rsid wsp:val=&quot;00450B67&quot;/&gt;&lt;wsp:rsid wsp:val=&quot;00450C87&quot;/&gt;&lt;wsp:rsid wsp:val=&quot;00451947&quot;/&gt;&lt;wsp:rsid wsp:val=&quot;004522D5&quot;/&gt;&lt;wsp:rsid wsp:val=&quot;004523C5&quot;/&gt;&lt;wsp:rsid wsp:val=&quot;00452684&quot;/&gt;&lt;wsp:rsid wsp:val=&quot;004545AC&quot;/&gt;&lt;wsp:rsid wsp:val=&quot;00454608&quot;/&gt;&lt;wsp:rsid wsp:val=&quot;0045490C&quot;/&gt;&lt;wsp:rsid wsp:val=&quot;00454A5E&quot;/&gt;&lt;wsp:rsid wsp:val=&quot;00454B1C&quot;/&gt;&lt;wsp:rsid wsp:val=&quot;00455CF9&quot;/&gt;&lt;wsp:rsid wsp:val=&quot;004561BA&quot;/&gt;&lt;wsp:rsid wsp:val=&quot;00456214&quot;/&gt;&lt;wsp:rsid wsp:val=&quot;0045650E&quot;/&gt;&lt;wsp:rsid wsp:val=&quot;004569E9&quot;/&gt;&lt;wsp:rsid wsp:val=&quot;00456ADC&quot;/&gt;&lt;wsp:rsid wsp:val=&quot;0045747D&quot;/&gt;&lt;wsp:rsid wsp:val=&quot;004576B3&quot;/&gt;&lt;wsp:rsid wsp:val=&quot;004579FC&quot;/&gt;&lt;wsp:rsid wsp:val=&quot;00460509&quot;/&gt;&lt;wsp:rsid wsp:val=&quot;004606E1&quot;/&gt;&lt;wsp:rsid wsp:val=&quot;00460763&quot;/&gt;&lt;wsp:rsid wsp:val=&quot;00460EA2&quot;/&gt;&lt;wsp:rsid wsp:val=&quot;00461857&quot;/&gt;&lt;wsp:rsid wsp:val=&quot;00461C1C&quot;/&gt;&lt;wsp:rsid wsp:val=&quot;00461C60&quot;/&gt;&lt;wsp:rsid wsp:val=&quot;00462FFA&quot;/&gt;&lt;wsp:rsid wsp:val=&quot;0046360A&quot;/&gt;&lt;wsp:rsid wsp:val=&quot;00464373&quot;/&gt;&lt;wsp:rsid wsp:val=&quot;004644C5&quot;/&gt;&lt;wsp:rsid wsp:val=&quot;00464891&quot;/&gt;&lt;wsp:rsid wsp:val=&quot;00464B78&quot;/&gt;&lt;wsp:rsid wsp:val=&quot;00465541&quot;/&gt;&lt;wsp:rsid wsp:val=&quot;0046576C&quot;/&gt;&lt;wsp:rsid wsp:val=&quot;00465B9E&quot;/&gt;&lt;wsp:rsid wsp:val=&quot;00466296&quot;/&gt;&lt;wsp:rsid wsp:val=&quot;0046683D&quot;/&gt;&lt;wsp:rsid wsp:val=&quot;00466FD4&quot;/&gt;&lt;wsp:rsid wsp:val=&quot;0046742D&quot;/&gt;&lt;wsp:rsid wsp:val=&quot;004704C6&quot;/&gt;&lt;wsp:rsid wsp:val=&quot;00471880&quot;/&gt;&lt;wsp:rsid wsp:val=&quot;00471B7D&quot;/&gt;&lt;wsp:rsid wsp:val=&quot;00471C1F&quot;/&gt;&lt;wsp:rsid wsp:val=&quot;00472DD1&quot;/&gt;&lt;wsp:rsid wsp:val=&quot;00472FAE&quot;/&gt;&lt;wsp:rsid wsp:val=&quot;0047305E&quot;/&gt;&lt;wsp:rsid wsp:val=&quot;0047318C&quot;/&gt;&lt;wsp:rsid wsp:val=&quot;00473884&quot;/&gt;&lt;wsp:rsid wsp:val=&quot;00473E2B&quot;/&gt;&lt;wsp:rsid wsp:val=&quot;004751F9&quot;/&gt;&lt;wsp:rsid wsp:val=&quot;004755FF&quot;/&gt;&lt;wsp:rsid wsp:val=&quot;00475FA8&quot;/&gt;&lt;wsp:rsid wsp:val=&quot;0047658D&quot;/&gt;&lt;wsp:rsid wsp:val=&quot;00476E36&quot;/&gt;&lt;wsp:rsid wsp:val=&quot;004775FA&quot;/&gt;&lt;wsp:rsid wsp:val=&quot;004776D9&quot;/&gt;&lt;wsp:rsid wsp:val=&quot;00477ACC&quot;/&gt;&lt;wsp:rsid wsp:val=&quot;00477C27&quot;/&gt;&lt;wsp:rsid wsp:val=&quot;00477F0F&quot;/&gt;&lt;wsp:rsid wsp:val=&quot;0048004C&quot;/&gt;&lt;wsp:rsid wsp:val=&quot;004805F7&quot;/&gt;&lt;wsp:rsid wsp:val=&quot;004805FB&quot;/&gt;&lt;wsp:rsid wsp:val=&quot;00480873&quot;/&gt;&lt;wsp:rsid wsp:val=&quot;00480A1E&quot;/&gt;&lt;wsp:rsid wsp:val=&quot;00480AC3&quot;/&gt;&lt;wsp:rsid wsp:val=&quot;00480BC3&quot;/&gt;&lt;wsp:rsid wsp:val=&quot;004812AE&quot;/&gt;&lt;wsp:rsid wsp:val=&quot;00481791&quot;/&gt;&lt;wsp:rsid wsp:val=&quot;00481A46&quot;/&gt;&lt;wsp:rsid wsp:val=&quot;00482103&quot;/&gt;&lt;wsp:rsid wsp:val=&quot;0048220E&quot;/&gt;&lt;wsp:rsid wsp:val=&quot;00482D18&quot;/&gt;&lt;wsp:rsid wsp:val=&quot;00483344&quot;/&gt;&lt;wsp:rsid wsp:val=&quot;004839A5&quot;/&gt;&lt;wsp:rsid wsp:val=&quot;00483D46&quot;/&gt;&lt;wsp:rsid wsp:val=&quot;00483FE8&quot;/&gt;&lt;wsp:rsid wsp:val=&quot;00484A43&quot;/&gt;&lt;wsp:rsid wsp:val=&quot;00484B2A&quot;/&gt;&lt;wsp:rsid wsp:val=&quot;00485A93&quot;/&gt;&lt;wsp:rsid wsp:val=&quot;00485C33&quot;/&gt;&lt;wsp:rsid wsp:val=&quot;00485DC8&quot;/&gt;&lt;wsp:rsid wsp:val=&quot;0048612B&quot;/&gt;&lt;wsp:rsid wsp:val=&quot;00486EEA&quot;/&gt;&lt;wsp:rsid wsp:val=&quot;00487251&quot;/&gt;&lt;wsp:rsid wsp:val=&quot;0048726F&quot;/&gt;&lt;wsp:rsid wsp:val=&quot;0048738F&quot;/&gt;&lt;wsp:rsid wsp:val=&quot;004873A9&quot;/&gt;&lt;wsp:rsid wsp:val=&quot;00487FEF&quot;/&gt;&lt;wsp:rsid wsp:val=&quot;00490211&quot;/&gt;&lt;wsp:rsid wsp:val=&quot;0049026F&quot;/&gt;&lt;wsp:rsid wsp:val=&quot;00490548&quot;/&gt;&lt;wsp:rsid wsp:val=&quot;0049062A&quot;/&gt;&lt;wsp:rsid wsp:val=&quot;00490630&quot;/&gt;&lt;wsp:rsid wsp:val=&quot;00490890&quot;/&gt;&lt;wsp:rsid wsp:val=&quot;00490FA2&quot;/&gt;&lt;wsp:rsid wsp:val=&quot;00491008&quot;/&gt;&lt;wsp:rsid wsp:val=&quot;00491FCF&quot;/&gt;&lt;wsp:rsid wsp:val=&quot;004920D9&quot;/&gt;&lt;wsp:rsid wsp:val=&quot;00492322&quot;/&gt;&lt;wsp:rsid wsp:val=&quot;00492387&quot;/&gt;&lt;wsp:rsid wsp:val=&quot;004928E9&quot;/&gt;&lt;wsp:rsid wsp:val=&quot;00492CD5&quot;/&gt;&lt;wsp:rsid wsp:val=&quot;00492E43&quot;/&gt;&lt;wsp:rsid wsp:val=&quot;00492E7C&quot;/&gt;&lt;wsp:rsid wsp:val=&quot;00493308&quot;/&gt;&lt;wsp:rsid wsp:val=&quot;00493983&quot;/&gt;&lt;wsp:rsid wsp:val=&quot;00494A0F&quot;/&gt;&lt;wsp:rsid wsp:val=&quot;00494A54&quot;/&gt;&lt;wsp:rsid wsp:val=&quot;00494D74&quot;/&gt;&lt;wsp:rsid wsp:val=&quot;00494F38&quot;/&gt;&lt;wsp:rsid wsp:val=&quot;00495108&quot;/&gt;&lt;wsp:rsid wsp:val=&quot;004951F9&quot;/&gt;&lt;wsp:rsid wsp:val=&quot;0049529D&quot;/&gt;&lt;wsp:rsid wsp:val=&quot;0049575E&quot;/&gt;&lt;wsp:rsid wsp:val=&quot;00495B9E&quot;/&gt;&lt;wsp:rsid wsp:val=&quot;00496619&quot;/&gt;&lt;wsp:rsid wsp:val=&quot;00497735&quot;/&gt;&lt;wsp:rsid wsp:val=&quot;004A06FE&quot;/&gt;&lt;wsp:rsid wsp:val=&quot;004A1739&quot;/&gt;&lt;wsp:rsid wsp:val=&quot;004A173D&quot;/&gt;&lt;wsp:rsid wsp:val=&quot;004A174A&quot;/&gt;&lt;wsp:rsid wsp:val=&quot;004A17D6&quot;/&gt;&lt;wsp:rsid wsp:val=&quot;004A1A52&quot;/&gt;&lt;wsp:rsid wsp:val=&quot;004A1B3B&quot;/&gt;&lt;wsp:rsid wsp:val=&quot;004A1C2D&quot;/&gt;&lt;wsp:rsid wsp:val=&quot;004A1CA1&quot;/&gt;&lt;wsp:rsid wsp:val=&quot;004A1CE8&quot;/&gt;&lt;wsp:rsid wsp:val=&quot;004A275A&quot;/&gt;&lt;wsp:rsid wsp:val=&quot;004A2857&quot;/&gt;&lt;wsp:rsid wsp:val=&quot;004A3A75&quot;/&gt;&lt;wsp:rsid wsp:val=&quot;004A44F7&quot;/&gt;&lt;wsp:rsid wsp:val=&quot;004A4909&quot;/&gt;&lt;wsp:rsid wsp:val=&quot;004A506A&quot;/&gt;&lt;wsp:rsid wsp:val=&quot;004A5308&quot;/&gt;&lt;wsp:rsid wsp:val=&quot;004A5579&quot;/&gt;&lt;wsp:rsid wsp:val=&quot;004A5CF1&quot;/&gt;&lt;wsp:rsid wsp:val=&quot;004A601E&quot;/&gt;&lt;wsp:rsid wsp:val=&quot;004A60AC&quot;/&gt;&lt;wsp:rsid wsp:val=&quot;004A63A5&quot;/&gt;&lt;wsp:rsid wsp:val=&quot;004A67B7&quot;/&gt;&lt;wsp:rsid wsp:val=&quot;004A6CEF&quot;/&gt;&lt;wsp:rsid wsp:val=&quot;004B0BC1&quot;/&gt;&lt;wsp:rsid wsp:val=&quot;004B103C&quot;/&gt;&lt;wsp:rsid wsp:val=&quot;004B1BFE&quot;/&gt;&lt;wsp:rsid wsp:val=&quot;004B21B7&quot;/&gt;&lt;wsp:rsid wsp:val=&quot;004B2546&quot;/&gt;&lt;wsp:rsid wsp:val=&quot;004B356C&quot;/&gt;&lt;wsp:rsid wsp:val=&quot;004B35E6&quot;/&gt;&lt;wsp:rsid wsp:val=&quot;004B3F47&quot;/&gt;&lt;wsp:rsid wsp:val=&quot;004B4A35&quot;/&gt;&lt;wsp:rsid wsp:val=&quot;004B515B&quot;/&gt;&lt;wsp:rsid wsp:val=&quot;004B5892&quot;/&gt;&lt;wsp:rsid wsp:val=&quot;004B5B49&quot;/&gt;&lt;wsp:rsid wsp:val=&quot;004B5DAE&quot;/&gt;&lt;wsp:rsid wsp:val=&quot;004B606E&quot;/&gt;&lt;wsp:rsid wsp:val=&quot;004B797F&quot;/&gt;&lt;wsp:rsid wsp:val=&quot;004B7BF1&quot;/&gt;&lt;wsp:rsid wsp:val=&quot;004C100A&quot;/&gt;&lt;wsp:rsid wsp:val=&quot;004C133F&quot;/&gt;&lt;wsp:rsid wsp:val=&quot;004C1639&quot;/&gt;&lt;wsp:rsid wsp:val=&quot;004C189C&quot;/&gt;&lt;wsp:rsid wsp:val=&quot;004C1D71&quot;/&gt;&lt;wsp:rsid wsp:val=&quot;004C2CA4&quot;/&gt;&lt;wsp:rsid wsp:val=&quot;004C3F97&quot;/&gt;&lt;wsp:rsid wsp:val=&quot;004C413E&quot;/&gt;&lt;wsp:rsid wsp:val=&quot;004C4193&quot;/&gt;&lt;wsp:rsid wsp:val=&quot;004C466C&quot;/&gt;&lt;wsp:rsid wsp:val=&quot;004C48FE&quot;/&gt;&lt;wsp:rsid wsp:val=&quot;004C5514&quot;/&gt;&lt;wsp:rsid wsp:val=&quot;004C556D&quot;/&gt;&lt;wsp:rsid wsp:val=&quot;004C57FA&quot;/&gt;&lt;wsp:rsid wsp:val=&quot;004C5B52&quot;/&gt;&lt;wsp:rsid wsp:val=&quot;004C6048&quot;/&gt;&lt;wsp:rsid wsp:val=&quot;004C686F&quot;/&gt;&lt;wsp:rsid wsp:val=&quot;004C69FB&quot;/&gt;&lt;wsp:rsid wsp:val=&quot;004C7AD0&quot;/&gt;&lt;wsp:rsid wsp:val=&quot;004C7FDC&quot;/&gt;&lt;wsp:rsid wsp:val=&quot;004D019E&quot;/&gt;&lt;wsp:rsid wsp:val=&quot;004D0728&quot;/&gt;&lt;wsp:rsid wsp:val=&quot;004D078D&quot;/&gt;&lt;wsp:rsid wsp:val=&quot;004D0CB6&quot;/&gt;&lt;wsp:rsid wsp:val=&quot;004D0FC6&quot;/&gt;&lt;wsp:rsid wsp:val=&quot;004D127D&quot;/&gt;&lt;wsp:rsid wsp:val=&quot;004D1470&quot;/&gt;&lt;wsp:rsid wsp:val=&quot;004D1478&quot;/&gt;&lt;wsp:rsid wsp:val=&quot;004D1E18&quot;/&gt;&lt;wsp:rsid wsp:val=&quot;004D1F1A&quot;/&gt;&lt;wsp:rsid wsp:val=&quot;004D24AB&quot;/&gt;&lt;wsp:rsid wsp:val=&quot;004D2C0F&quot;/&gt;&lt;wsp:rsid wsp:val=&quot;004D2E4A&quot;/&gt;&lt;wsp:rsid wsp:val=&quot;004D374B&quot;/&gt;&lt;wsp:rsid wsp:val=&quot;004D45BB&quot;/&gt;&lt;wsp:rsid wsp:val=&quot;004D46F5&quot;/&gt;&lt;wsp:rsid wsp:val=&quot;004D4858&quot;/&gt;&lt;wsp:rsid wsp:val=&quot;004D4910&quot;/&gt;&lt;wsp:rsid wsp:val=&quot;004D49FC&quot;/&gt;&lt;wsp:rsid wsp:val=&quot;004D4D00&quot;/&gt;&lt;wsp:rsid wsp:val=&quot;004D510C&quot;/&gt;&lt;wsp:rsid wsp:val=&quot;004D59C0&quot;/&gt;&lt;wsp:rsid wsp:val=&quot;004D5F39&quot;/&gt;&lt;wsp:rsid wsp:val=&quot;004D609A&quot;/&gt;&lt;wsp:rsid wsp:val=&quot;004D726F&quot;/&gt;&lt;wsp:rsid wsp:val=&quot;004D72DF&quot;/&gt;&lt;wsp:rsid wsp:val=&quot;004D72EA&quot;/&gt;&lt;wsp:rsid wsp:val=&quot;004D74CA&quot;/&gt;&lt;wsp:rsid wsp:val=&quot;004D7F04&quot;/&gt;&lt;wsp:rsid wsp:val=&quot;004E0199&quot;/&gt;&lt;wsp:rsid wsp:val=&quot;004E04AD&quot;/&gt;&lt;wsp:rsid wsp:val=&quot;004E05E5&quot;/&gt;&lt;wsp:rsid wsp:val=&quot;004E1062&quot;/&gt;&lt;wsp:rsid wsp:val=&quot;004E16B9&quot;/&gt;&lt;wsp:rsid wsp:val=&quot;004E172E&quot;/&gt;&lt;wsp:rsid wsp:val=&quot;004E1B99&quot;/&gt;&lt;wsp:rsid wsp:val=&quot;004E243A&quot;/&gt;&lt;wsp:rsid wsp:val=&quot;004E2646&quot;/&gt;&lt;wsp:rsid wsp:val=&quot;004E2AC7&quot;/&gt;&lt;wsp:rsid wsp:val=&quot;004E2B60&quot;/&gt;&lt;wsp:rsid wsp:val=&quot;004E2E4E&quot;/&gt;&lt;wsp:rsid wsp:val=&quot;004E32DE&quot;/&gt;&lt;wsp:rsid wsp:val=&quot;004E33BE&quot;/&gt;&lt;wsp:rsid wsp:val=&quot;004E4744&quot;/&gt;&lt;wsp:rsid wsp:val=&quot;004E492E&quot;/&gt;&lt;wsp:rsid wsp:val=&quot;004E5770&quot;/&gt;&lt;wsp:rsid wsp:val=&quot;004E5BCB&quot;/&gt;&lt;wsp:rsid wsp:val=&quot;004E5DA0&quot;/&gt;&lt;wsp:rsid wsp:val=&quot;004E62AF&quot;/&gt;&lt;wsp:rsid wsp:val=&quot;004E644D&quot;/&gt;&lt;wsp:rsid wsp:val=&quot;004E6BC4&quot;/&gt;&lt;wsp:rsid wsp:val=&quot;004E6E75&quot;/&gt;&lt;wsp:rsid wsp:val=&quot;004E779B&quot;/&gt;&lt;wsp:rsid wsp:val=&quot;004E7937&quot;/&gt;&lt;wsp:rsid wsp:val=&quot;004E7A8D&quot;/&gt;&lt;wsp:rsid wsp:val=&quot;004E7D36&quot;/&gt;&lt;wsp:rsid wsp:val=&quot;004F06EF&quot;/&gt;&lt;wsp:rsid wsp:val=&quot;004F08FF&quot;/&gt;&lt;wsp:rsid wsp:val=&quot;004F189E&quot;/&gt;&lt;wsp:rsid wsp:val=&quot;004F21A2&quot;/&gt;&lt;wsp:rsid wsp:val=&quot;004F2465&quot;/&gt;&lt;wsp:rsid wsp:val=&quot;004F2A39&quot;/&gt;&lt;wsp:rsid wsp:val=&quot;004F31F9&quot;/&gt;&lt;wsp:rsid wsp:val=&quot;004F3264&quot;/&gt;&lt;wsp:rsid wsp:val=&quot;004F3465&quot;/&gt;&lt;wsp:rsid wsp:val=&quot;004F3536&quot;/&gt;&lt;wsp:rsid wsp:val=&quot;004F4333&quot;/&gt;&lt;wsp:rsid wsp:val=&quot;004F490C&quot;/&gt;&lt;wsp:rsid wsp:val=&quot;004F492D&quot;/&gt;&lt;wsp:rsid wsp:val=&quot;004F5105&quot;/&gt;&lt;wsp:rsid wsp:val=&quot;004F5CD7&quot;/&gt;&lt;wsp:rsid wsp:val=&quot;004F5F3B&quot;/&gt;&lt;wsp:rsid wsp:val=&quot;004F6419&quot;/&gt;&lt;wsp:rsid wsp:val=&quot;004F6720&quot;/&gt;&lt;wsp:rsid wsp:val=&quot;004F68F9&quot;/&gt;&lt;wsp:rsid wsp:val=&quot;004F6B97&quot;/&gt;&lt;wsp:rsid wsp:val=&quot;004F78F8&quot;/&gt;&lt;wsp:rsid wsp:val=&quot;005001B2&quot;/&gt;&lt;wsp:rsid wsp:val=&quot;0050094B&quot;/&gt;&lt;wsp:rsid wsp:val=&quot;00500A87&quot;/&gt;&lt;wsp:rsid wsp:val=&quot;00501045&quot;/&gt;&lt;wsp:rsid wsp:val=&quot;005017BA&quot;/&gt;&lt;wsp:rsid wsp:val=&quot;00501A8A&quot;/&gt;&lt;wsp:rsid wsp:val=&quot;00502D90&quot;/&gt;&lt;wsp:rsid wsp:val=&quot;00503070&quot;/&gt;&lt;wsp:rsid wsp:val=&quot;00503202&quot;/&gt;&lt;wsp:rsid wsp:val=&quot;00503208&quot;/&gt;&lt;wsp:rsid wsp:val=&quot;0050324C&quot;/&gt;&lt;wsp:rsid wsp:val=&quot;005035EF&quot;/&gt;&lt;wsp:rsid wsp:val=&quot;00503600&quot;/&gt;&lt;wsp:rsid wsp:val=&quot;0050366A&quot;/&gt;&lt;wsp:rsid wsp:val=&quot;005036E8&quot;/&gt;&lt;wsp:rsid wsp:val=&quot;00503BCA&quot;/&gt;&lt;wsp:rsid wsp:val=&quot;00503C5A&quot;/&gt;&lt;wsp:rsid wsp:val=&quot;00503E3B&quot;/&gt;&lt;wsp:rsid wsp:val=&quot;00503F85&quot;/&gt;&lt;wsp:rsid wsp:val=&quot;00504261&quot;/&gt;&lt;wsp:rsid wsp:val=&quot;00504B56&quot;/&gt;&lt;wsp:rsid wsp:val=&quot;005066B0&quot;/&gt;&lt;wsp:rsid wsp:val=&quot;005067CA&quot;/&gt;&lt;wsp:rsid wsp:val=&quot;00506808&quot;/&gt;&lt;wsp:rsid wsp:val=&quot;00506EEA&quot;/&gt;&lt;wsp:rsid wsp:val=&quot;0050762C&quot;/&gt;&lt;wsp:rsid wsp:val=&quot;00510D3F&quot;/&gt;&lt;wsp:rsid wsp:val=&quot;0051151A&quot;/&gt;&lt;wsp:rsid wsp:val=&quot;005123CE&quot;/&gt;&lt;wsp:rsid wsp:val=&quot;00512647&quot;/&gt;&lt;wsp:rsid wsp:val=&quot;005127A6&quot;/&gt;&lt;wsp:rsid wsp:val=&quot;00512B66&quot;/&gt;&lt;wsp:rsid wsp:val=&quot;00514420&quot;/&gt;&lt;wsp:rsid wsp:val=&quot;00514591&quot;/&gt;&lt;wsp:rsid wsp:val=&quot;005147A6&quot;/&gt;&lt;wsp:rsid wsp:val=&quot;0051491B&quot;/&gt;&lt;wsp:rsid wsp:val=&quot;005157A2&quot;/&gt;&lt;wsp:rsid wsp:val=&quot;005160BA&quot;/&gt;&lt;wsp:rsid wsp:val=&quot;00516581&quot;/&gt;&lt;wsp:rsid wsp:val=&quot;005166D7&quot;/&gt;&lt;wsp:rsid wsp:val=&quot;0051684C&quot;/&gt;&lt;wsp:rsid wsp:val=&quot;00516F1D&quot;/&gt;&lt;wsp:rsid wsp:val=&quot;00517748&quot;/&gt;&lt;wsp:rsid wsp:val=&quot;00517AC1&quot;/&gt;&lt;wsp:rsid wsp:val=&quot;00517D96&quot;/&gt;&lt;wsp:rsid wsp:val=&quot;00520B80&quot;/&gt;&lt;wsp:rsid wsp:val=&quot;00520F29&quot;/&gt;&lt;wsp:rsid wsp:val=&quot;005210C5&quot;/&gt;&lt;wsp:rsid wsp:val=&quot;0052132E&quot;/&gt;&lt;wsp:rsid wsp:val=&quot;0052261F&quot;/&gt;&lt;wsp:rsid wsp:val=&quot;005233D7&quot;/&gt;&lt;wsp:rsid wsp:val=&quot;0052352A&quot;/&gt;&lt;wsp:rsid wsp:val=&quot;00523A7F&quot;/&gt;&lt;wsp:rsid wsp:val=&quot;00524187&quot;/&gt;&lt;wsp:rsid wsp:val=&quot;005241BD&quot;/&gt;&lt;wsp:rsid wsp:val=&quot;0052469C&quot;/&gt;&lt;wsp:rsid wsp:val=&quot;0052485F&quot;/&gt;&lt;wsp:rsid wsp:val=&quot;00524DE8&quot;/&gt;&lt;wsp:rsid wsp:val=&quot;005253BF&quot;/&gt;&lt;wsp:rsid wsp:val=&quot;00525E2E&quot;/&gt;&lt;wsp:rsid wsp:val=&quot;0052610C&quot;/&gt;&lt;wsp:rsid wsp:val=&quot;0052778F&quot;/&gt;&lt;wsp:rsid wsp:val=&quot;00527AB5&quot;/&gt;&lt;wsp:rsid wsp:val=&quot;00530189&quot;/&gt;&lt;wsp:rsid wsp:val=&quot;00530FA0&quot;/&gt;&lt;wsp:rsid wsp:val=&quot;00533048&quot;/&gt;&lt;wsp:rsid wsp:val=&quot;005331C8&quot;/&gt;&lt;wsp:rsid wsp:val=&quot;005334CD&quot;/&gt;&lt;wsp:rsid wsp:val=&quot;0053360F&quot;/&gt;&lt;wsp:rsid wsp:val=&quot;00534F72&quot;/&gt;&lt;wsp:rsid wsp:val=&quot;00535609&quot;/&gt;&lt;wsp:rsid wsp:val=&quot;00535C04&quot;/&gt;&lt;wsp:rsid wsp:val=&quot;00536886&quot;/&gt;&lt;wsp:rsid wsp:val=&quot;00536B46&quot;/&gt;&lt;wsp:rsid wsp:val=&quot;005373E9&quot;/&gt;&lt;wsp:rsid wsp:val=&quot;00537812&quot;/&gt;&lt;wsp:rsid wsp:val=&quot;00537A4A&quot;/&gt;&lt;wsp:rsid wsp:val=&quot;00537AE6&quot;/&gt;&lt;wsp:rsid wsp:val=&quot;005401D1&quot;/&gt;&lt;wsp:rsid wsp:val=&quot;005404F3&quot;/&gt;&lt;wsp:rsid wsp:val=&quot;00540508&quot;/&gt;&lt;wsp:rsid wsp:val=&quot;00540812&quot;/&gt;&lt;wsp:rsid wsp:val=&quot;00540FA3&quot;/&gt;&lt;wsp:rsid wsp:val=&quot;005410FA&quot;/&gt;&lt;wsp:rsid wsp:val=&quot;0054110D&quot;/&gt;&lt;wsp:rsid wsp:val=&quot;0054113E&quot;/&gt;&lt;wsp:rsid wsp:val=&quot;00541929&quot;/&gt;&lt;wsp:rsid wsp:val=&quot;00541C37&quot;/&gt;&lt;wsp:rsid wsp:val=&quot;00542D8D&quot;/&gt;&lt;wsp:rsid wsp:val=&quot;005430C0&quot;/&gt;&lt;wsp:rsid wsp:val=&quot;00544593&quot;/&gt;&lt;wsp:rsid wsp:val=&quot;005447E4&quot;/&gt;&lt;wsp:rsid wsp:val=&quot;005449EA&quot;/&gt;&lt;wsp:rsid wsp:val=&quot;00544DCA&quot;/&gt;&lt;wsp:rsid wsp:val=&quot;00545563&quot;/&gt;&lt;wsp:rsid wsp:val=&quot;00546FCC&quot;/&gt;&lt;wsp:rsid wsp:val=&quot;005479FE&quot;/&gt;&lt;wsp:rsid wsp:val=&quot;00547D45&quot;/&gt;&lt;wsp:rsid wsp:val=&quot;00547F1F&quot;/&gt;&lt;wsp:rsid wsp:val=&quot;005501A2&quot;/&gt;&lt;wsp:rsid wsp:val=&quot;0055055C&quot;/&gt;&lt;wsp:rsid wsp:val=&quot;00550F12&quot;/&gt;&lt;wsp:rsid wsp:val=&quot;005512FF&quot;/&gt;&lt;wsp:rsid wsp:val=&quot;00551808&quot;/&gt;&lt;wsp:rsid wsp:val=&quot;0055208E&quot;/&gt;&lt;wsp:rsid wsp:val=&quot;00552572&quot;/&gt;&lt;wsp:rsid wsp:val=&quot;0055336D&quot;/&gt;&lt;wsp:rsid wsp:val=&quot;00553818&quot;/&gt;&lt;wsp:rsid wsp:val=&quot;00553926&quot;/&gt;&lt;wsp:rsid wsp:val=&quot;00553940&quot;/&gt;&lt;wsp:rsid wsp:val=&quot;00553CC1&quot;/&gt;&lt;wsp:rsid wsp:val=&quot;00553F75&quot;/&gt;&lt;wsp:rsid wsp:val=&quot;00554581&quot;/&gt;&lt;wsp:rsid wsp:val=&quot;005548BA&quot;/&gt;&lt;wsp:rsid wsp:val=&quot;00554EE6&quot;/&gt;&lt;wsp:rsid wsp:val=&quot;005563C0&quot;/&gt;&lt;wsp:rsid wsp:val=&quot;0055700B&quot;/&gt;&lt;wsp:rsid wsp:val=&quot;005576AC&quot;/&gt;&lt;wsp:rsid wsp:val=&quot;00557C8A&quot;/&gt;&lt;wsp:rsid wsp:val=&quot;00557CB7&quot;/&gt;&lt;wsp:rsid wsp:val=&quot;00557E2C&quot;/&gt;&lt;wsp:rsid wsp:val=&quot;00560B49&quot;/&gt;&lt;wsp:rsid wsp:val=&quot;00560E2A&quot;/&gt;&lt;wsp:rsid wsp:val=&quot;00561048&quot;/&gt;&lt;wsp:rsid wsp:val=&quot;0056114F&quot;/&gt;&lt;wsp:rsid wsp:val=&quot;00561794&quot;/&gt;&lt;wsp:rsid wsp:val=&quot;00562333&quot;/&gt;&lt;wsp:rsid wsp:val=&quot;00562A4C&quot;/&gt;&lt;wsp:rsid wsp:val=&quot;0056315F&quot;/&gt;&lt;wsp:rsid wsp:val=&quot;0056338F&quot;/&gt;&lt;wsp:rsid wsp:val=&quot;00563C05&quot;/&gt;&lt;wsp:rsid wsp:val=&quot;00563DAE&quot;/&gt;&lt;wsp:rsid wsp:val=&quot;00563F1E&quot;/&gt;&lt;wsp:rsid wsp:val=&quot;0056553E&quot;/&gt;&lt;wsp:rsid wsp:val=&quot;00565CA4&quot;/&gt;&lt;wsp:rsid wsp:val=&quot;0056633D&quot;/&gt;&lt;wsp:rsid wsp:val=&quot;005668DD&quot;/&gt;&lt;wsp:rsid wsp:val=&quot;00566B7E&quot;/&gt;&lt;wsp:rsid wsp:val=&quot;00566E4A&quot;/&gt;&lt;wsp:rsid wsp:val=&quot;00567229&quot;/&gt;&lt;wsp:rsid wsp:val=&quot;0056759E&quot;/&gt;&lt;wsp:rsid wsp:val=&quot;0057030B&quot;/&gt;&lt;wsp:rsid wsp:val=&quot;005704B8&quot;/&gt;&lt;wsp:rsid wsp:val=&quot;00570937&quot;/&gt;&lt;wsp:rsid wsp:val=&quot;00570A1F&quot;/&gt;&lt;wsp:rsid wsp:val=&quot;00570DDB&quot;/&gt;&lt;wsp:rsid wsp:val=&quot;0057118E&quot;/&gt;&lt;wsp:rsid wsp:val=&quot;00571497&quot;/&gt;&lt;wsp:rsid wsp:val=&quot;00571810&quot;/&gt;&lt;wsp:rsid wsp:val=&quot;00572066&quot;/&gt;&lt;wsp:rsid wsp:val=&quot;005728B5&quot;/&gt;&lt;wsp:rsid wsp:val=&quot;00572CD3&quot;/&gt;&lt;wsp:rsid wsp:val=&quot;00573416&quot;/&gt;&lt;wsp:rsid wsp:val=&quot;00573E68&quot;/&gt;&lt;wsp:rsid wsp:val=&quot;00573FA2&quot;/&gt;&lt;wsp:rsid wsp:val=&quot;00574548&quot;/&gt;&lt;wsp:rsid wsp:val=&quot;00574AE4&quot;/&gt;&lt;wsp:rsid wsp:val=&quot;00574B15&quot;/&gt;&lt;wsp:rsid wsp:val=&quot;005754CE&quot;/&gt;&lt;wsp:rsid wsp:val=&quot;00575D1B&quot;/&gt;&lt;wsp:rsid wsp:val=&quot;00575E5D&quot;/&gt;&lt;wsp:rsid wsp:val=&quot;00575EB3&quot;/&gt;&lt;wsp:rsid wsp:val=&quot;0057620B&quot;/&gt;&lt;wsp:rsid wsp:val=&quot;0057628F&quot;/&gt;&lt;wsp:rsid wsp:val=&quot;00576C78&quot;/&gt;&lt;wsp:rsid wsp:val=&quot;00576E1E&quot;/&gt;&lt;wsp:rsid wsp:val=&quot;0057779D&quot;/&gt;&lt;wsp:rsid wsp:val=&quot;005779E9&quot;/&gt;&lt;wsp:rsid wsp:val=&quot;00580787&quot;/&gt;&lt;wsp:rsid wsp:val=&quot;00580AE1&quot;/&gt;&lt;wsp:rsid wsp:val=&quot;00581148&quot;/&gt;&lt;wsp:rsid wsp:val=&quot;00581280&quot;/&gt;&lt;wsp:rsid wsp:val=&quot;00581307&quot;/&gt;&lt;wsp:rsid wsp:val=&quot;00581D54&quot;/&gt;&lt;wsp:rsid wsp:val=&quot;00582639&quot;/&gt;&lt;wsp:rsid wsp:val=&quot;005828A1&quot;/&gt;&lt;wsp:rsid wsp:val=&quot;00582CD2&quot;/&gt;&lt;wsp:rsid wsp:val=&quot;005839DE&quot;/&gt;&lt;wsp:rsid wsp:val=&quot;00584629&quot;/&gt;&lt;wsp:rsid wsp:val=&quot;00584B7B&quot;/&gt;&lt;wsp:rsid wsp:val=&quot;00584FC2&quot;/&gt;&lt;wsp:rsid wsp:val=&quot;005854CA&quot;/&gt;&lt;wsp:rsid wsp:val=&quot;005856E4&quot;/&gt;&lt;wsp:rsid wsp:val=&quot;00585908&quot;/&gt;&lt;wsp:rsid wsp:val=&quot;00586026&quot;/&gt;&lt;wsp:rsid wsp:val=&quot;005863BC&quot;/&gt;&lt;wsp:rsid wsp:val=&quot;00587BF5&quot;/&gt;&lt;wsp:rsid wsp:val=&quot;00587EAE&quot;/&gt;&lt;wsp:rsid wsp:val=&quot;0059038E&quot;/&gt;&lt;wsp:rsid wsp:val=&quot;00591A99&quot;/&gt;&lt;wsp:rsid wsp:val=&quot;00591CAE&quot;/&gt;&lt;wsp:rsid wsp:val=&quot;00591DFF&quot;/&gt;&lt;wsp:rsid wsp:val=&quot;005924C8&quot;/&gt;&lt;wsp:rsid wsp:val=&quot;005932D6&quot;/&gt;&lt;wsp:rsid wsp:val=&quot;00593A5C&quot;/&gt;&lt;wsp:rsid wsp:val=&quot;00593C49&quot;/&gt;&lt;wsp:rsid wsp:val=&quot;00594A23&quot;/&gt;&lt;wsp:rsid wsp:val=&quot;00594B11&quot;/&gt;&lt;wsp:rsid wsp:val=&quot;0059618A&quot;/&gt;&lt;wsp:rsid wsp:val=&quot;005968B9&quot;/&gt;&lt;wsp:rsid wsp:val=&quot;00596B5D&quot;/&gt;&lt;wsp:rsid wsp:val=&quot;00596E05&quot;/&gt;&lt;wsp:rsid wsp:val=&quot;005971ED&quot;/&gt;&lt;wsp:rsid wsp:val=&quot;005972C7&quot;/&gt;&lt;wsp:rsid wsp:val=&quot;005A0787&quot;/&gt;&lt;wsp:rsid wsp:val=&quot;005A080F&quot;/&gt;&lt;wsp:rsid wsp:val=&quot;005A141B&quot;/&gt;&lt;wsp:rsid wsp:val=&quot;005A2304&quot;/&gt;&lt;wsp:rsid wsp:val=&quot;005A2E52&quot;/&gt;&lt;wsp:rsid wsp:val=&quot;005A2FED&quot;/&gt;&lt;wsp:rsid wsp:val=&quot;005A32F9&quot;/&gt;&lt;wsp:rsid wsp:val=&quot;005A3413&quot;/&gt;&lt;wsp:rsid wsp:val=&quot;005A3765&quot;/&gt;&lt;wsp:rsid wsp:val=&quot;005A3D7F&quot;/&gt;&lt;wsp:rsid wsp:val=&quot;005A3ECD&quot;/&gt;&lt;wsp:rsid wsp:val=&quot;005A4097&quot;/&gt;&lt;wsp:rsid wsp:val=&quot;005A4496&quot;/&gt;&lt;wsp:rsid wsp:val=&quot;005A4777&quot;/&gt;&lt;wsp:rsid wsp:val=&quot;005A48A7&quot;/&gt;&lt;wsp:rsid wsp:val=&quot;005A5E98&quot;/&gt;&lt;wsp:rsid wsp:val=&quot;005A643C&quot;/&gt;&lt;wsp:rsid wsp:val=&quot;005A6CD3&quot;/&gt;&lt;wsp:rsid wsp:val=&quot;005A6D24&quot;/&gt;&lt;wsp:rsid wsp:val=&quot;005A7487&quot;/&gt;&lt;wsp:rsid wsp:val=&quot;005A7551&quot;/&gt;&lt;wsp:rsid wsp:val=&quot;005A77AC&quot;/&gt;&lt;wsp:rsid wsp:val=&quot;005A7B97&quot;/&gt;&lt;wsp:rsid wsp:val=&quot;005A7CD8&quot;/&gt;&lt;wsp:rsid wsp:val=&quot;005B0651&quot;/&gt;&lt;wsp:rsid wsp:val=&quot;005B0CAA&quot;/&gt;&lt;wsp:rsid wsp:val=&quot;005B0FE5&quot;/&gt;&lt;wsp:rsid wsp:val=&quot;005B126B&quot;/&gt;&lt;wsp:rsid wsp:val=&quot;005B138A&quot;/&gt;&lt;wsp:rsid wsp:val=&quot;005B1C2D&quot;/&gt;&lt;wsp:rsid wsp:val=&quot;005B2537&quot;/&gt;&lt;wsp:rsid wsp:val=&quot;005B26EF&quot;/&gt;&lt;wsp:rsid wsp:val=&quot;005B2730&quot;/&gt;&lt;wsp:rsid wsp:val=&quot;005B2AF4&quot;/&gt;&lt;wsp:rsid wsp:val=&quot;005B43EE&quot;/&gt;&lt;wsp:rsid wsp:val=&quot;005B49E5&quot;/&gt;&lt;wsp:rsid wsp:val=&quot;005B4AEF&quot;/&gt;&lt;wsp:rsid wsp:val=&quot;005B5129&quot;/&gt;&lt;wsp:rsid wsp:val=&quot;005B5532&quot;/&gt;&lt;wsp:rsid wsp:val=&quot;005B59B1&quot;/&gt;&lt;wsp:rsid wsp:val=&quot;005B5BE4&quot;/&gt;&lt;wsp:rsid wsp:val=&quot;005B60EF&quot;/&gt;&lt;wsp:rsid wsp:val=&quot;005B672F&quot;/&gt;&lt;wsp:rsid wsp:val=&quot;005B6EC6&quot;/&gt;&lt;wsp:rsid wsp:val=&quot;005B6FC6&quot;/&gt;&lt;wsp:rsid wsp:val=&quot;005B701A&quot;/&gt;&lt;wsp:rsid wsp:val=&quot;005B727D&quot;/&gt;&lt;wsp:rsid wsp:val=&quot;005B7626&quot;/&gt;&lt;wsp:rsid wsp:val=&quot;005C124A&quot;/&gt;&lt;wsp:rsid wsp:val=&quot;005C1DE0&quot;/&gt;&lt;wsp:rsid wsp:val=&quot;005C1E8D&quot;/&gt;&lt;wsp:rsid wsp:val=&quot;005C223F&quot;/&gt;&lt;wsp:rsid wsp:val=&quot;005C24E6&quot;/&gt;&lt;wsp:rsid wsp:val=&quot;005C34EA&quot;/&gt;&lt;wsp:rsid wsp:val=&quot;005C3710&quot;/&gt;&lt;wsp:rsid wsp:val=&quot;005C3BF5&quot;/&gt;&lt;wsp:rsid wsp:val=&quot;005C3C92&quot;/&gt;&lt;wsp:rsid wsp:val=&quot;005C4156&quot;/&gt;&lt;wsp:rsid wsp:val=&quot;005C422B&quot;/&gt;&lt;wsp:rsid wsp:val=&quot;005C4259&quot;/&gt;&lt;wsp:rsid wsp:val=&quot;005C43FC&quot;/&gt;&lt;wsp:rsid wsp:val=&quot;005C4643&quot;/&gt;&lt;wsp:rsid wsp:val=&quot;005C4C66&quot;/&gt;&lt;wsp:rsid wsp:val=&quot;005C5027&quot;/&gt;&lt;wsp:rsid wsp:val=&quot;005C5252&quot;/&gt;&lt;wsp:rsid wsp:val=&quot;005C5B62&quot;/&gt;&lt;wsp:rsid wsp:val=&quot;005C6D1F&quot;/&gt;&lt;wsp:rsid wsp:val=&quot;005C6D8F&quot;/&gt;&lt;wsp:rsid wsp:val=&quot;005C6FB4&quot;/&gt;&lt;wsp:rsid wsp:val=&quot;005C70BA&quot;/&gt;&lt;wsp:rsid wsp:val=&quot;005C7111&quot;/&gt;&lt;wsp:rsid wsp:val=&quot;005C73AA&quot;/&gt;&lt;wsp:rsid wsp:val=&quot;005D07DA&quot;/&gt;&lt;wsp:rsid wsp:val=&quot;005D0923&quot;/&gt;&lt;wsp:rsid wsp:val=&quot;005D0978&quot;/&gt;&lt;wsp:rsid wsp:val=&quot;005D0E30&quot;/&gt;&lt;wsp:rsid wsp:val=&quot;005D0E78&quot;/&gt;&lt;wsp:rsid wsp:val=&quot;005D0EA2&quot;/&gt;&lt;wsp:rsid wsp:val=&quot;005D15C2&quot;/&gt;&lt;wsp:rsid wsp:val=&quot;005D1757&quot;/&gt;&lt;wsp:rsid wsp:val=&quot;005D1D94&quot;/&gt;&lt;wsp:rsid wsp:val=&quot;005D1DFF&quot;/&gt;&lt;wsp:rsid wsp:val=&quot;005D1E16&quot;/&gt;&lt;wsp:rsid wsp:val=&quot;005D1F0B&quot;/&gt;&lt;wsp:rsid wsp:val=&quot;005D3449&quot;/&gt;&lt;wsp:rsid wsp:val=&quot;005D3579&quot;/&gt;&lt;wsp:rsid wsp:val=&quot;005D36F9&quot;/&gt;&lt;wsp:rsid wsp:val=&quot;005D4308&quot;/&gt;&lt;wsp:rsid wsp:val=&quot;005D4458&quot;/&gt;&lt;wsp:rsid wsp:val=&quot;005D44AC&quot;/&gt;&lt;wsp:rsid wsp:val=&quot;005D48F2&quot;/&gt;&lt;wsp:rsid wsp:val=&quot;005D4B59&quot;/&gt;&lt;wsp:rsid wsp:val=&quot;005D55A7&quot;/&gt;&lt;wsp:rsid wsp:val=&quot;005D5CDB&quot;/&gt;&lt;wsp:rsid wsp:val=&quot;005D5EEB&quot;/&gt;&lt;wsp:rsid wsp:val=&quot;005D6CA3&quot;/&gt;&lt;wsp:rsid wsp:val=&quot;005D6F6B&quot;/&gt;&lt;wsp:rsid wsp:val=&quot;005D7181&quot;/&gt;&lt;wsp:rsid wsp:val=&quot;005D756F&quot;/&gt;&lt;wsp:rsid wsp:val=&quot;005D76A0&quot;/&gt;&lt;wsp:rsid wsp:val=&quot;005D7849&quot;/&gt;&lt;wsp:rsid wsp:val=&quot;005D7AA8&quot;/&gt;&lt;wsp:rsid wsp:val=&quot;005E089F&quot;/&gt;&lt;wsp:rsid wsp:val=&quot;005E0F20&quot;/&gt;&lt;wsp:rsid wsp:val=&quot;005E1203&quot;/&gt;&lt;wsp:rsid wsp:val=&quot;005E1740&quot;/&gt;&lt;wsp:rsid wsp:val=&quot;005E1E74&quot;/&gt;&lt;wsp:rsid wsp:val=&quot;005E2B32&quot;/&gt;&lt;wsp:rsid wsp:val=&quot;005E2D31&quot;/&gt;&lt;wsp:rsid wsp:val=&quot;005E2E04&quot;/&gt;&lt;wsp:rsid wsp:val=&quot;005E2E1D&quot;/&gt;&lt;wsp:rsid wsp:val=&quot;005E2E30&quot;/&gt;&lt;wsp:rsid wsp:val=&quot;005E33F3&quot;/&gt;&lt;wsp:rsid wsp:val=&quot;005E356E&quot;/&gt;&lt;wsp:rsid wsp:val=&quot;005E3DBA&quot;/&gt;&lt;wsp:rsid wsp:val=&quot;005E40F2&quot;/&gt;&lt;wsp:rsid wsp:val=&quot;005E4AE6&quot;/&gt;&lt;wsp:rsid wsp:val=&quot;005E4D0F&quot;/&gt;&lt;wsp:rsid wsp:val=&quot;005E6264&quot;/&gt;&lt;wsp:rsid wsp:val=&quot;005E699B&quot;/&gt;&lt;wsp:rsid wsp:val=&quot;005E6B50&quot;/&gt;&lt;wsp:rsid wsp:val=&quot;005E6C22&quot;/&gt;&lt;wsp:rsid wsp:val=&quot;005E6C71&quot;/&gt;&lt;wsp:rsid wsp:val=&quot;005E6E20&quot;/&gt;&lt;wsp:rsid wsp:val=&quot;005E6FD7&quot;/&gt;&lt;wsp:rsid wsp:val=&quot;005E71FF&quot;/&gt;&lt;wsp:rsid wsp:val=&quot;005E77B1&quot;/&gt;&lt;wsp:rsid wsp:val=&quot;005F0B2B&quot;/&gt;&lt;wsp:rsid wsp:val=&quot;005F12A1&quot;/&gt;&lt;wsp:rsid wsp:val=&quot;005F1A5B&quot;/&gt;&lt;wsp:rsid wsp:val=&quot;005F1FB0&quot;/&gt;&lt;wsp:rsid wsp:val=&quot;005F2C38&quot;/&gt;&lt;wsp:rsid wsp:val=&quot;005F2CC8&quot;/&gt;&lt;wsp:rsid wsp:val=&quot;005F3BA9&quot;/&gt;&lt;wsp:rsid wsp:val=&quot;005F3D54&quot;/&gt;&lt;wsp:rsid wsp:val=&quot;005F3E53&quot;/&gt;&lt;wsp:rsid wsp:val=&quot;005F3FAF&quot;/&gt;&lt;wsp:rsid wsp:val=&quot;005F4886&quot;/&gt;&lt;wsp:rsid wsp:val=&quot;005F5077&quot;/&gt;&lt;wsp:rsid wsp:val=&quot;005F53E6&quot;/&gt;&lt;wsp:rsid wsp:val=&quot;005F5655&quot;/&gt;&lt;wsp:rsid wsp:val=&quot;005F64E7&quot;/&gt;&lt;wsp:rsid wsp:val=&quot;005F65E7&quot;/&gt;&lt;wsp:rsid wsp:val=&quot;005F65FC&quot;/&gt;&lt;wsp:rsid wsp:val=&quot;005F6605&quot;/&gt;&lt;wsp:rsid wsp:val=&quot;005F6B46&quot;/&gt;&lt;wsp:rsid wsp:val=&quot;005F73FF&quot;/&gt;&lt;wsp:rsid wsp:val=&quot;00600C10&quot;/&gt;&lt;wsp:rsid wsp:val=&quot;00600D42&quot;/&gt;&lt;wsp:rsid wsp:val=&quot;00600D84&quot;/&gt;&lt;wsp:rsid wsp:val=&quot;00601C2A&quot;/&gt;&lt;wsp:rsid wsp:val=&quot;0060260D&quot;/&gt;&lt;wsp:rsid wsp:val=&quot;0060260F&quot;/&gt;&lt;wsp:rsid wsp:val=&quot;00602B2B&quot;/&gt;&lt;wsp:rsid wsp:val=&quot;0060325D&quot;/&gt;&lt;wsp:rsid wsp:val=&quot;0060452A&quot;/&gt;&lt;wsp:rsid wsp:val=&quot;00605182&quot;/&gt;&lt;wsp:rsid wsp:val=&quot;00605A76&quot;/&gt;&lt;wsp:rsid wsp:val=&quot;00605B61&quot;/&gt;&lt;wsp:rsid wsp:val=&quot;00605E56&quot;/&gt;&lt;wsp:rsid wsp:val=&quot;00606137&quot;/&gt;&lt;wsp:rsid wsp:val=&quot;006066E5&quot;/&gt;&lt;wsp:rsid wsp:val=&quot;00606A39&quot;/&gt;&lt;wsp:rsid wsp:val=&quot;0060715F&quot;/&gt;&lt;wsp:rsid wsp:val=&quot;006075C9&quot;/&gt;&lt;wsp:rsid wsp:val=&quot;006101D3&quot;/&gt;&lt;wsp:rsid wsp:val=&quot;006102A5&quot;/&gt;&lt;wsp:rsid wsp:val=&quot;0061063A&quot;/&gt;&lt;wsp:rsid wsp:val=&quot;006108F2&quot;/&gt;&lt;wsp:rsid wsp:val=&quot;006109D8&quot;/&gt;&lt;wsp:rsid wsp:val=&quot;006110AE&quot;/&gt;&lt;wsp:rsid wsp:val=&quot;00611708&quot;/&gt;&lt;wsp:rsid wsp:val=&quot;00611753&quot;/&gt;&lt;wsp:rsid wsp:val=&quot;00611AF7&quot;/&gt;&lt;wsp:rsid wsp:val=&quot;006124EC&quot;/&gt;&lt;wsp:rsid wsp:val=&quot;00613FF5&quot;/&gt;&lt;wsp:rsid wsp:val=&quot;006144EB&quot;/&gt;&lt;wsp:rsid wsp:val=&quot;00614DA1&quot;/&gt;&lt;wsp:rsid wsp:val=&quot;00615604&quot;/&gt;&lt;wsp:rsid wsp:val=&quot;0061567C&quot;/&gt;&lt;wsp:rsid wsp:val=&quot;00615BFD&quot;/&gt;&lt;wsp:rsid wsp:val=&quot;006160C0&quot;/&gt;&lt;wsp:rsid wsp:val=&quot;006161C3&quot;/&gt;&lt;wsp:rsid wsp:val=&quot;0061625B&quot;/&gt;&lt;wsp:rsid wsp:val=&quot;00616572&quot;/&gt;&lt;wsp:rsid wsp:val=&quot;006172FE&quot;/&gt;&lt;wsp:rsid wsp:val=&quot;00617F4F&quot;/&gt;&lt;wsp:rsid wsp:val=&quot;00620043&quot;/&gt;&lt;wsp:rsid wsp:val=&quot;006207A9&quot;/&gt;&lt;wsp:rsid wsp:val=&quot;00620ADB&quot;/&gt;&lt;wsp:rsid wsp:val=&quot;00620CE7&quot;/&gt;&lt;wsp:rsid wsp:val=&quot;00621032&quot;/&gt;&lt;wsp:rsid wsp:val=&quot;00621689&quot;/&gt;&lt;wsp:rsid wsp:val=&quot;0062188B&quot;/&gt;&lt;wsp:rsid wsp:val=&quot;0062235F&quot;/&gt;&lt;wsp:rsid wsp:val=&quot;0062246B&quot;/&gt;&lt;wsp:rsid wsp:val=&quot;006225CE&quot;/&gt;&lt;wsp:rsid wsp:val=&quot;0062322A&quot;/&gt;&lt;wsp:rsid wsp:val=&quot;00623606&quot;/&gt;&lt;wsp:rsid wsp:val=&quot;006237A8&quot;/&gt;&lt;wsp:rsid wsp:val=&quot;00623812&quot;/&gt;&lt;wsp:rsid wsp:val=&quot;0062381D&quot;/&gt;&lt;wsp:rsid wsp:val=&quot;00623C85&quot;/&gt;&lt;wsp:rsid wsp:val=&quot;00623D63&quot;/&gt;&lt;wsp:rsid wsp:val=&quot;0062412D&quot;/&gt;&lt;wsp:rsid wsp:val=&quot;00624760&quot;/&gt;&lt;wsp:rsid wsp:val=&quot;00624D4F&quot;/&gt;&lt;wsp:rsid wsp:val=&quot;00625A12&quot;/&gt;&lt;wsp:rsid wsp:val=&quot;0062611C&quot;/&gt;&lt;wsp:rsid wsp:val=&quot;0062622B&quot;/&gt;&lt;wsp:rsid wsp:val=&quot;006263C8&quot;/&gt;&lt;wsp:rsid wsp:val=&quot;00626AA8&quot;/&gt;&lt;wsp:rsid wsp:val=&quot;00626D04&quot;/&gt;&lt;wsp:rsid wsp:val=&quot;006271EA&quot;/&gt;&lt;wsp:rsid wsp:val=&quot;006273A9&quot;/&gt;&lt;wsp:rsid wsp:val=&quot;00627E79&quot;/&gt;&lt;wsp:rsid wsp:val=&quot;0063001F&quot;/&gt;&lt;wsp:rsid wsp:val=&quot;00630447&quot;/&gt;&lt;wsp:rsid wsp:val=&quot;00630629&quot;/&gt;&lt;wsp:rsid wsp:val=&quot;00630682&quot;/&gt;&lt;wsp:rsid wsp:val=&quot;006307CC&quot;/&gt;&lt;wsp:rsid wsp:val=&quot;00630C0D&quot;/&gt;&lt;wsp:rsid wsp:val=&quot;006320EB&quot;/&gt;&lt;wsp:rsid wsp:val=&quot;00632584&quot;/&gt;&lt;wsp:rsid wsp:val=&quot;00632A58&quot;/&gt;&lt;wsp:rsid wsp:val=&quot;00632AB1&quot;/&gt;&lt;wsp:rsid wsp:val=&quot;00632CF9&quot;/&gt;&lt;wsp:rsid wsp:val=&quot;00632E58&quot;/&gt;&lt;wsp:rsid wsp:val=&quot;0063363D&quot;/&gt;&lt;wsp:rsid wsp:val=&quot;00633B96&quot;/&gt;&lt;wsp:rsid wsp:val=&quot;006344BF&quot;/&gt;&lt;wsp:rsid wsp:val=&quot;00634A9D&quot;/&gt;&lt;wsp:rsid wsp:val=&quot;00634ACB&quot;/&gt;&lt;wsp:rsid wsp:val=&quot;00635335&quot;/&gt;&lt;wsp:rsid wsp:val=&quot;0063584D&quot;/&gt;&lt;wsp:rsid wsp:val=&quot;00635C49&quot;/&gt;&lt;wsp:rsid wsp:val=&quot;00635C74&quot;/&gt;&lt;wsp:rsid wsp:val=&quot;00637079&quot;/&gt;&lt;wsp:rsid wsp:val=&quot;0064051D&quot;/&gt;&lt;wsp:rsid wsp:val=&quot;00640FBA&quot;/&gt;&lt;wsp:rsid wsp:val=&quot;006414BF&quot;/&gt;&lt;wsp:rsid wsp:val=&quot;00641A9C&quot;/&gt;&lt;wsp:rsid wsp:val=&quot;00641C9C&quot;/&gt;&lt;wsp:rsid wsp:val=&quot;006421F9&quot;/&gt;&lt;wsp:rsid wsp:val=&quot;00642300&quot;/&gt;&lt;wsp:rsid wsp:val=&quot;00642F88&quot;/&gt;&lt;wsp:rsid wsp:val=&quot;006431B4&quot;/&gt;&lt;wsp:rsid wsp:val=&quot;00643226&quot;/&gt;&lt;wsp:rsid wsp:val=&quot;00643980&quot;/&gt;&lt;wsp:rsid wsp:val=&quot;00643E3B&quot;/&gt;&lt;wsp:rsid wsp:val=&quot;00643FE5&quot;/&gt;&lt;wsp:rsid wsp:val=&quot;006446D4&quot;/&gt;&lt;wsp:rsid wsp:val=&quot;0064523E&quot;/&gt;&lt;wsp:rsid wsp:val=&quot;006455C1&quot;/&gt;&lt;wsp:rsid wsp:val=&quot;00645880&quot;/&gt;&lt;wsp:rsid wsp:val=&quot;006458B5&quot;/&gt;&lt;wsp:rsid wsp:val=&quot;006459FB&quot;/&gt;&lt;wsp:rsid wsp:val=&quot;00645E8A&quot;/&gt;&lt;wsp:rsid wsp:val=&quot;0064619A&quot;/&gt;&lt;wsp:rsid wsp:val=&quot;00646321&quot;/&gt;&lt;wsp:rsid wsp:val=&quot;0064648B&quot;/&gt;&lt;wsp:rsid wsp:val=&quot;0064655D&quot;/&gt;&lt;wsp:rsid wsp:val=&quot;0064688B&quot;/&gt;&lt;wsp:rsid wsp:val=&quot;00646F5D&quot;/&gt;&lt;wsp:rsid wsp:val=&quot;0064724F&quot;/&gt;&lt;wsp:rsid wsp:val=&quot;00647338&quot;/&gt;&lt;wsp:rsid wsp:val=&quot;006473F6&quot;/&gt;&lt;wsp:rsid wsp:val=&quot;0064748C&quot;/&gt;&lt;wsp:rsid wsp:val=&quot;00650692&quot;/&gt;&lt;wsp:rsid wsp:val=&quot;006508C6&quot;/&gt;&lt;wsp:rsid wsp:val=&quot;00650E30&quot;/&gt;&lt;wsp:rsid wsp:val=&quot;00650F5D&quot;/&gt;&lt;wsp:rsid wsp:val=&quot;00651075&quot;/&gt;&lt;wsp:rsid wsp:val=&quot;00651619&quot;/&gt;&lt;wsp:rsid wsp:val=&quot;006518EA&quot;/&gt;&lt;wsp:rsid wsp:val=&quot;00651B48&quot;/&gt;&lt;wsp:rsid wsp:val=&quot;00651F64&quot;/&gt;&lt;wsp:rsid wsp:val=&quot;006522A5&quot;/&gt;&lt;wsp:rsid wsp:val=&quot;00652A70&quot;/&gt;&lt;wsp:rsid wsp:val=&quot;00652A79&quot;/&gt;&lt;wsp:rsid wsp:val=&quot;0065310D&quot;/&gt;&lt;wsp:rsid wsp:val=&quot;00653621&quot;/&gt;&lt;wsp:rsid wsp:val=&quot;006537C1&quot;/&gt;&lt;wsp:rsid wsp:val=&quot;0065384A&quot;/&gt;&lt;wsp:rsid wsp:val=&quot;00653C99&quot;/&gt;&lt;wsp:rsid wsp:val=&quot;00653CEA&quot;/&gt;&lt;wsp:rsid wsp:val=&quot;00654095&quot;/&gt;&lt;wsp:rsid wsp:val=&quot;0065442A&quot;/&gt;&lt;wsp:rsid wsp:val=&quot;006551DF&quot;/&gt;&lt;wsp:rsid wsp:val=&quot;00655282&quot;/&gt;&lt;wsp:rsid wsp:val=&quot;0065556D&quot;/&gt;&lt;wsp:rsid wsp:val=&quot;0065600B&quot;/&gt;&lt;wsp:rsid wsp:val=&quot;00656025&quot;/&gt;&lt;wsp:rsid wsp:val=&quot;006566F8&quot;/&gt;&lt;wsp:rsid wsp:val=&quot;006569D9&quot;/&gt;&lt;wsp:rsid wsp:val=&quot;00656D22&quot;/&gt;&lt;wsp:rsid wsp:val=&quot;00657066&quot;/&gt;&lt;wsp:rsid wsp:val=&quot;00657D35&quot;/&gt;&lt;wsp:rsid wsp:val=&quot;00657DEE&quot;/&gt;&lt;wsp:rsid wsp:val=&quot;0066002C&quot;/&gt;&lt;wsp:rsid wsp:val=&quot;0066049F&quot;/&gt;&lt;wsp:rsid wsp:val=&quot;00660DE2&quot;/&gt;&lt;wsp:rsid wsp:val=&quot;0066167B&quot;/&gt;&lt;wsp:rsid wsp:val=&quot;00661C1D&quot;/&gt;&lt;wsp:rsid wsp:val=&quot;00661DD0&quot;/&gt;&lt;wsp:rsid wsp:val=&quot;00662663&quot;/&gt;&lt;wsp:rsid wsp:val=&quot;00662BB6&quot;/&gt;&lt;wsp:rsid wsp:val=&quot;00662FEB&quot;/&gt;&lt;wsp:rsid wsp:val=&quot;006631FE&quot;/&gt;&lt;wsp:rsid wsp:val=&quot;0066383B&quot;/&gt;&lt;wsp:rsid wsp:val=&quot;00663F33&quot;/&gt;&lt;wsp:rsid wsp:val=&quot;00664179&quot;/&gt;&lt;wsp:rsid wsp:val=&quot;00664855&quot;/&gt;&lt;wsp:rsid wsp:val=&quot;0066498F&quot;/&gt;&lt;wsp:rsid wsp:val=&quot;00665618&quot;/&gt;&lt;wsp:rsid wsp:val=&quot;00665C85&quot;/&gt;&lt;wsp:rsid wsp:val=&quot;0066629F&quot;/&gt;&lt;wsp:rsid wsp:val=&quot;006664D3&quot;/&gt;&lt;wsp:rsid wsp:val=&quot;006666F4&quot;/&gt;&lt;wsp:rsid wsp:val=&quot;006678C8&quot;/&gt;&lt;wsp:rsid wsp:val=&quot;00667983&quot;/&gt;&lt;wsp:rsid wsp:val=&quot;00667CD4&quot;/&gt;&lt;wsp:rsid wsp:val=&quot;0067017C&quot;/&gt;&lt;wsp:rsid wsp:val=&quot;0067106D&quot;/&gt;&lt;wsp:rsid wsp:val=&quot;00671609&quot;/&gt;&lt;wsp:rsid wsp:val=&quot;006724BE&quot;/&gt;&lt;wsp:rsid wsp:val=&quot;00672EBD&quot;/&gt;&lt;wsp:rsid wsp:val=&quot;00673184&quot;/&gt;&lt;wsp:rsid wsp:val=&quot;00673F3F&quot;/&gt;&lt;wsp:rsid wsp:val=&quot;006749D6&quot;/&gt;&lt;wsp:rsid wsp:val=&quot;00674E7D&quot;/&gt;&lt;wsp:rsid wsp:val=&quot;006751C2&quot;/&gt;&lt;wsp:rsid wsp:val=&quot;00675268&quot;/&gt;&lt;wsp:rsid wsp:val=&quot;00675312&quot;/&gt;&lt;wsp:rsid wsp:val=&quot;00675B96&quot;/&gt;&lt;wsp:rsid wsp:val=&quot;00675DE7&quot;/&gt;&lt;wsp:rsid wsp:val=&quot;0067603A&quot;/&gt;&lt;wsp:rsid wsp:val=&quot;006767EC&quot;/&gt;&lt;wsp:rsid wsp:val=&quot;006773E1&quot;/&gt;&lt;wsp:rsid wsp:val=&quot;00680194&quot;/&gt;&lt;wsp:rsid wsp:val=&quot;006808CC&quot;/&gt;&lt;wsp:rsid wsp:val=&quot;0068111D&quot;/&gt;&lt;wsp:rsid wsp:val=&quot;00681361&quot;/&gt;&lt;wsp:rsid wsp:val=&quot;00681A2A&quot;/&gt;&lt;wsp:rsid wsp:val=&quot;00682B6B&quot;/&gt;&lt;wsp:rsid wsp:val=&quot;0068306F&quot;/&gt;&lt;wsp:rsid wsp:val=&quot;006835DA&quot;/&gt;&lt;wsp:rsid wsp:val=&quot;0068386A&quot;/&gt;&lt;wsp:rsid wsp:val=&quot;006842AA&quot;/&gt;&lt;wsp:rsid wsp:val=&quot;00684353&quot;/&gt;&lt;wsp:rsid wsp:val=&quot;00684C29&quot;/&gt;&lt;wsp:rsid wsp:val=&quot;00684C3F&quot;/&gt;&lt;wsp:rsid wsp:val=&quot;00685976&quot;/&gt;&lt;wsp:rsid wsp:val=&quot;00685A4A&quot;/&gt;&lt;wsp:rsid wsp:val=&quot;0068600A&quot;/&gt;&lt;wsp:rsid wsp:val=&quot;00686A91&quot;/&gt;&lt;wsp:rsid wsp:val=&quot;00686D8D&quot;/&gt;&lt;wsp:rsid wsp:val=&quot;00686F38&quot;/&gt;&lt;wsp:rsid wsp:val=&quot;00687C43&quot;/&gt;&lt;wsp:rsid wsp:val=&quot;00690380&quot;/&gt;&lt;wsp:rsid wsp:val=&quot;00691913&quot;/&gt;&lt;wsp:rsid wsp:val=&quot;00692351&quot;/&gt;&lt;wsp:rsid wsp:val=&quot;0069298A&quot;/&gt;&lt;wsp:rsid wsp:val=&quot;00692C7C&quot;/&gt;&lt;wsp:rsid wsp:val=&quot;006930B1&quot;/&gt;&lt;wsp:rsid wsp:val=&quot;00693127&quot;/&gt;&lt;wsp:rsid wsp:val=&quot;006931C8&quot;/&gt;&lt;wsp:rsid wsp:val=&quot;006938D2&quot;/&gt;&lt;wsp:rsid wsp:val=&quot;006939E6&quot;/&gt;&lt;wsp:rsid wsp:val=&quot;00693DA4&quot;/&gt;&lt;wsp:rsid wsp:val=&quot;00694734&quot;/&gt;&lt;wsp:rsid wsp:val=&quot;00694964&quot;/&gt;&lt;wsp:rsid wsp:val=&quot;00694E66&quot;/&gt;&lt;wsp:rsid wsp:val=&quot;00695237&quot;/&gt;&lt;wsp:rsid wsp:val=&quot;006954C8&quot;/&gt;&lt;wsp:rsid wsp:val=&quot;00695AA7&quot;/&gt;&lt;wsp:rsid wsp:val=&quot;00696126&quot;/&gt;&lt;wsp:rsid wsp:val=&quot;00696543&quot;/&gt;&lt;wsp:rsid wsp:val=&quot;00697367&quot;/&gt;&lt;wsp:rsid wsp:val=&quot;00697555&quot;/&gt;&lt;wsp:rsid wsp:val=&quot;006977FF&quot;/&gt;&lt;wsp:rsid wsp:val=&quot;006A017C&quot;/&gt;&lt;wsp:rsid wsp:val=&quot;006A061C&quot;/&gt;&lt;wsp:rsid wsp:val=&quot;006A0C75&quot;/&gt;&lt;wsp:rsid wsp:val=&quot;006A14DE&quot;/&gt;&lt;wsp:rsid wsp:val=&quot;006A19B3&quot;/&gt;&lt;wsp:rsid wsp:val=&quot;006A1EB8&quot;/&gt;&lt;wsp:rsid wsp:val=&quot;006A1F42&quot;/&gt;&lt;wsp:rsid wsp:val=&quot;006A1F5C&quot;/&gt;&lt;wsp:rsid wsp:val=&quot;006A2099&quot;/&gt;&lt;wsp:rsid wsp:val=&quot;006A29CC&quot;/&gt;&lt;wsp:rsid wsp:val=&quot;006A39DF&quot;/&gt;&lt;wsp:rsid wsp:val=&quot;006A3C61&quot;/&gt;&lt;wsp:rsid wsp:val=&quot;006A3ECD&quot;/&gt;&lt;wsp:rsid wsp:val=&quot;006A468F&quot;/&gt;&lt;wsp:rsid wsp:val=&quot;006A48E1&quot;/&gt;&lt;wsp:rsid wsp:val=&quot;006A4B13&quot;/&gt;&lt;wsp:rsid wsp:val=&quot;006A4DA2&quot;/&gt;&lt;wsp:rsid wsp:val=&quot;006A4DE7&quot;/&gt;&lt;wsp:rsid wsp:val=&quot;006A50F9&quot;/&gt;&lt;wsp:rsid wsp:val=&quot;006A51C0&quot;/&gt;&lt;wsp:rsid wsp:val=&quot;006A5F45&quot;/&gt;&lt;wsp:rsid wsp:val=&quot;006A6546&quot;/&gt;&lt;wsp:rsid wsp:val=&quot;006A67BB&quot;/&gt;&lt;wsp:rsid wsp:val=&quot;006A6CEE&quot;/&gt;&lt;wsp:rsid wsp:val=&quot;006A7B28&quot;/&gt;&lt;wsp:rsid wsp:val=&quot;006A7C04&quot;/&gt;&lt;wsp:rsid wsp:val=&quot;006A7E99&quot;/&gt;&lt;wsp:rsid wsp:val=&quot;006B017F&quot;/&gt;&lt;wsp:rsid wsp:val=&quot;006B0376&quot;/&gt;&lt;wsp:rsid wsp:val=&quot;006B0657&quot;/&gt;&lt;wsp:rsid wsp:val=&quot;006B0E97&quot;/&gt;&lt;wsp:rsid wsp:val=&quot;006B13A5&quot;/&gt;&lt;wsp:rsid wsp:val=&quot;006B2489&quot;/&gt;&lt;wsp:rsid wsp:val=&quot;006B2A9B&quot;/&gt;&lt;wsp:rsid wsp:val=&quot;006B2B0A&quot;/&gt;&lt;wsp:rsid wsp:val=&quot;006B2BB7&quot;/&gt;&lt;wsp:rsid wsp:val=&quot;006B2C88&quot;/&gt;&lt;wsp:rsid wsp:val=&quot;006B3967&quot;/&gt;&lt;wsp:rsid wsp:val=&quot;006B43B2&quot;/&gt;&lt;wsp:rsid wsp:val=&quot;006B47A9&quot;/&gt;&lt;wsp:rsid wsp:val=&quot;006B4CD2&quot;/&gt;&lt;wsp:rsid wsp:val=&quot;006B4D02&quot;/&gt;&lt;wsp:rsid wsp:val=&quot;006B4ECF&quot;/&gt;&lt;wsp:rsid wsp:val=&quot;006B5A1B&quot;/&gt;&lt;wsp:rsid wsp:val=&quot;006B5B97&quot;/&gt;&lt;wsp:rsid wsp:val=&quot;006B6A60&quot;/&gt;&lt;wsp:rsid wsp:val=&quot;006B6E1B&quot;/&gt;&lt;wsp:rsid wsp:val=&quot;006B6E99&quot;/&gt;&lt;wsp:rsid wsp:val=&quot;006B7127&quot;/&gt;&lt;wsp:rsid wsp:val=&quot;006B75AE&quot;/&gt;&lt;wsp:rsid wsp:val=&quot;006B79D2&quot;/&gt;&lt;wsp:rsid wsp:val=&quot;006B7B3B&quot;/&gt;&lt;wsp:rsid wsp:val=&quot;006C028B&quot;/&gt;&lt;wsp:rsid wsp:val=&quot;006C0729&quot;/&gt;&lt;wsp:rsid wsp:val=&quot;006C0731&quot;/&gt;&lt;wsp:rsid wsp:val=&quot;006C1614&quot;/&gt;&lt;wsp:rsid wsp:val=&quot;006C1AE0&quot;/&gt;&lt;wsp:rsid wsp:val=&quot;006C1F9D&quot;/&gt;&lt;wsp:rsid wsp:val=&quot;006C239C&quot;/&gt;&lt;wsp:rsid wsp:val=&quot;006C29B2&quot;/&gt;&lt;wsp:rsid wsp:val=&quot;006C3155&quot;/&gt;&lt;wsp:rsid wsp:val=&quot;006C3884&quot;/&gt;&lt;wsp:rsid wsp:val=&quot;006C391F&quot;/&gt;&lt;wsp:rsid wsp:val=&quot;006C42AB&quot;/&gt;&lt;wsp:rsid wsp:val=&quot;006C46D9&quot;/&gt;&lt;wsp:rsid wsp:val=&quot;006C4A73&quot;/&gt;&lt;wsp:rsid wsp:val=&quot;006C4C5E&quot;/&gt;&lt;wsp:rsid wsp:val=&quot;006C4F14&quot;/&gt;&lt;wsp:rsid wsp:val=&quot;006C506C&quot;/&gt;&lt;wsp:rsid wsp:val=&quot;006C5BB0&quot;/&gt;&lt;wsp:rsid wsp:val=&quot;006C5C3C&quot;/&gt;&lt;wsp:rsid wsp:val=&quot;006C5DA9&quot;/&gt;&lt;wsp:rsid wsp:val=&quot;006C620A&quot;/&gt;&lt;wsp:rsid wsp:val=&quot;006C6687&quot;/&gt;&lt;wsp:rsid wsp:val=&quot;006C685B&quot;/&gt;&lt;wsp:rsid wsp:val=&quot;006C6E2C&quot;/&gt;&lt;wsp:rsid wsp:val=&quot;006C7296&quot;/&gt;&lt;wsp:rsid wsp:val=&quot;006C769A&quot;/&gt;&lt;wsp:rsid wsp:val=&quot;006C7978&quot;/&gt;&lt;wsp:rsid wsp:val=&quot;006C7A35&quot;/&gt;&lt;wsp:rsid wsp:val=&quot;006C7AE6&quot;/&gt;&lt;wsp:rsid wsp:val=&quot;006D05D1&quot;/&gt;&lt;wsp:rsid wsp:val=&quot;006D0687&quot;/&gt;&lt;wsp:rsid wsp:val=&quot;006D0A62&quot;/&gt;&lt;wsp:rsid wsp:val=&quot;006D0D7D&quot;/&gt;&lt;wsp:rsid wsp:val=&quot;006D1362&quot;/&gt;&lt;wsp:rsid wsp:val=&quot;006D2257&quot;/&gt;&lt;wsp:rsid wsp:val=&quot;006D3028&quot;/&gt;&lt;wsp:rsid wsp:val=&quot;006D3303&quot;/&gt;&lt;wsp:rsid wsp:val=&quot;006D3716&quot;/&gt;&lt;wsp:rsid wsp:val=&quot;006D3A5E&quot;/&gt;&lt;wsp:rsid wsp:val=&quot;006D3F62&quot;/&gt;&lt;wsp:rsid wsp:val=&quot;006D3F98&quot;/&gt;&lt;wsp:rsid wsp:val=&quot;006D49A6&quot;/&gt;&lt;wsp:rsid wsp:val=&quot;006D52E7&quot;/&gt;&lt;wsp:rsid wsp:val=&quot;006D57AC&quot;/&gt;&lt;wsp:rsid wsp:val=&quot;006D5CC3&quot;/&gt;&lt;wsp:rsid wsp:val=&quot;006D7240&quot;/&gt;&lt;wsp:rsid wsp:val=&quot;006D7289&quot;/&gt;&lt;wsp:rsid wsp:val=&quot;006D7319&quot;/&gt;&lt;wsp:rsid wsp:val=&quot;006D76D5&quot;/&gt;&lt;wsp:rsid wsp:val=&quot;006D7793&quot;/&gt;&lt;wsp:rsid wsp:val=&quot;006D7F27&quot;/&gt;&lt;wsp:rsid wsp:val=&quot;006D7F28&quot;/&gt;&lt;wsp:rsid wsp:val=&quot;006E085B&quot;/&gt;&lt;wsp:rsid wsp:val=&quot;006E10FB&quot;/&gt;&lt;wsp:rsid wsp:val=&quot;006E2776&quot;/&gt;&lt;wsp:rsid wsp:val=&quot;006E2ECA&quot;/&gt;&lt;wsp:rsid wsp:val=&quot;006E42D4&quot;/&gt;&lt;wsp:rsid wsp:val=&quot;006E44CA&quot;/&gt;&lt;wsp:rsid wsp:val=&quot;006E450E&quot;/&gt;&lt;wsp:rsid wsp:val=&quot;006E475E&quot;/&gt;&lt;wsp:rsid wsp:val=&quot;006E47BB&quot;/&gt;&lt;wsp:rsid wsp:val=&quot;006E4C29&quot;/&gt;&lt;wsp:rsid wsp:val=&quot;006E4F6C&quot;/&gt;&lt;wsp:rsid wsp:val=&quot;006E5289&quot;/&gt;&lt;wsp:rsid wsp:val=&quot;006E529C&quot;/&gt;&lt;wsp:rsid wsp:val=&quot;006E5436&quot;/&gt;&lt;wsp:rsid wsp:val=&quot;006E594C&quot;/&gt;&lt;wsp:rsid wsp:val=&quot;006E6715&quot;/&gt;&lt;wsp:rsid wsp:val=&quot;006E6BAB&quot;/&gt;&lt;wsp:rsid wsp:val=&quot;006F1155&quot;/&gt;&lt;wsp:rsid wsp:val=&quot;006F1F92&quot;/&gt;&lt;wsp:rsid wsp:val=&quot;006F2076&quot;/&gt;&lt;wsp:rsid wsp:val=&quot;006F20D9&quot;/&gt;&lt;wsp:rsid wsp:val=&quot;006F24E9&quot;/&gt;&lt;wsp:rsid wsp:val=&quot;006F2847&quot;/&gt;&lt;wsp:rsid wsp:val=&quot;006F295E&quot;/&gt;&lt;wsp:rsid wsp:val=&quot;006F34CA&quot;/&gt;&lt;wsp:rsid wsp:val=&quot;006F36E0&quot;/&gt;&lt;wsp:rsid wsp:val=&quot;006F3921&quot;/&gt;&lt;wsp:rsid wsp:val=&quot;006F407F&quot;/&gt;&lt;wsp:rsid wsp:val=&quot;006F44A2&quot;/&gt;&lt;wsp:rsid wsp:val=&quot;006F49B4&quot;/&gt;&lt;wsp:rsid wsp:val=&quot;006F4FBE&quot;/&gt;&lt;wsp:rsid wsp:val=&quot;006F5D09&quot;/&gt;&lt;wsp:rsid wsp:val=&quot;006F601B&quot;/&gt;&lt;wsp:rsid wsp:val=&quot;006F61D1&quot;/&gt;&lt;wsp:rsid wsp:val=&quot;006F7626&quot;/&gt;&lt;wsp:rsid wsp:val=&quot;006F76B2&quot;/&gt;&lt;wsp:rsid wsp:val=&quot;006F7865&quot;/&gt;&lt;wsp:rsid wsp:val=&quot;006F7B36&quot;/&gt;&lt;wsp:rsid wsp:val=&quot;006F7D0C&quot;/&gt;&lt;wsp:rsid wsp:val=&quot;006F7F11&quot;/&gt;&lt;wsp:rsid wsp:val=&quot;00700C46&quot;/&gt;&lt;wsp:rsid wsp:val=&quot;00700E6B&quot;/&gt;&lt;wsp:rsid wsp:val=&quot;00701414&quot;/&gt;&lt;wsp:rsid wsp:val=&quot;00701D84&quot;/&gt;&lt;wsp:rsid wsp:val=&quot;00702734&quot;/&gt;&lt;wsp:rsid wsp:val=&quot;00703091&quot;/&gt;&lt;wsp:rsid wsp:val=&quot;00703563&quot;/&gt;&lt;wsp:rsid wsp:val=&quot;007035E0&quot;/&gt;&lt;wsp:rsid wsp:val=&quot;00704FF0&quot;/&gt;&lt;wsp:rsid wsp:val=&quot;00705584&quot;/&gt;&lt;wsp:rsid wsp:val=&quot;007056A8&quot;/&gt;&lt;wsp:rsid wsp:val=&quot;00706189&quot;/&gt;&lt;wsp:rsid wsp:val=&quot;0070678C&quot;/&gt;&lt;wsp:rsid wsp:val=&quot;0070683E&quot;/&gt;&lt;wsp:rsid wsp:val=&quot;0070699C&quot;/&gt;&lt;wsp:rsid wsp:val=&quot;00707805&quot;/&gt;&lt;wsp:rsid wsp:val=&quot;007100CF&quot;/&gt;&lt;wsp:rsid wsp:val=&quot;007103D7&quot;/&gt;&lt;wsp:rsid wsp:val=&quot;0071041E&quot;/&gt;&lt;wsp:rsid wsp:val=&quot;00710A75&quot;/&gt;&lt;wsp:rsid wsp:val=&quot;00710B3C&quot;/&gt;&lt;wsp:rsid wsp:val=&quot;00711325&quot;/&gt;&lt;wsp:rsid wsp:val=&quot;00711551&quot;/&gt;&lt;wsp:rsid wsp:val=&quot;00711E5C&quot;/&gt;&lt;wsp:rsid wsp:val=&quot;00711E88&quot;/&gt;&lt;wsp:rsid wsp:val=&quot;00711ED0&quot;/&gt;&lt;wsp:rsid wsp:val=&quot;00711F3C&quot;/&gt;&lt;wsp:rsid wsp:val=&quot;0071259B&quot;/&gt;&lt;wsp:rsid wsp:val=&quot;0071280E&quot;/&gt;&lt;wsp:rsid wsp:val=&quot;007129F0&quot;/&gt;&lt;wsp:rsid wsp:val=&quot;00713097&quot;/&gt;&lt;wsp:rsid wsp:val=&quot;007130AA&quot;/&gt;&lt;wsp:rsid wsp:val=&quot;007133D7&quot;/&gt;&lt;wsp:rsid wsp:val=&quot;00713765&quot;/&gt;&lt;wsp:rsid wsp:val=&quot;007138B1&quot;/&gt;&lt;wsp:rsid wsp:val=&quot;007139EE&quot;/&gt;&lt;wsp:rsid wsp:val=&quot;00713C5D&quot;/&gt;&lt;wsp:rsid wsp:val=&quot;007143DC&quot;/&gt;&lt;wsp:rsid wsp:val=&quot;007145B4&quot;/&gt;&lt;wsp:rsid wsp:val=&quot;00714624&quot;/&gt;&lt;wsp:rsid wsp:val=&quot;00714D62&quot;/&gt;&lt;wsp:rsid wsp:val=&quot;0071501D&quot;/&gt;&lt;wsp:rsid wsp:val=&quot;00715325&quot;/&gt;&lt;wsp:rsid wsp:val=&quot;00715442&quot;/&gt;&lt;wsp:rsid wsp:val=&quot;00715F88&quot;/&gt;&lt;wsp:rsid wsp:val=&quot;007161DE&quot;/&gt;&lt;wsp:rsid wsp:val=&quot;007163CC&quot;/&gt;&lt;wsp:rsid wsp:val=&quot;007165CD&quot;/&gt;&lt;wsp:rsid wsp:val=&quot;007166F2&quot;/&gt;&lt;wsp:rsid wsp:val=&quot;00716B66&quot;/&gt;&lt;wsp:rsid wsp:val=&quot;00716C51&quot;/&gt;&lt;wsp:rsid wsp:val=&quot;00717875&quot;/&gt;&lt;wsp:rsid wsp:val=&quot;007179FB&quot;/&gt;&lt;wsp:rsid wsp:val=&quot;00717E05&quot;/&gt;&lt;wsp:rsid wsp:val=&quot;00717E55&quot;/&gt;&lt;wsp:rsid wsp:val=&quot;007202E8&quot;/&gt;&lt;wsp:rsid wsp:val=&quot;00720AE9&quot;/&gt;&lt;wsp:rsid wsp:val=&quot;00720FFD&quot;/&gt;&lt;wsp:rsid wsp:val=&quot;007211C6&quot;/&gt;&lt;wsp:rsid wsp:val=&quot;007216B5&quot;/&gt;&lt;wsp:rsid wsp:val=&quot;00721ED0&quot;/&gt;&lt;wsp:rsid wsp:val=&quot;00721EEE&quot;/&gt;&lt;wsp:rsid wsp:val=&quot;00721F38&quot;/&gt;&lt;wsp:rsid wsp:val=&quot;0072258C&quot;/&gt;&lt;wsp:rsid wsp:val=&quot;00722669&quot;/&gt;&lt;wsp:rsid wsp:val=&quot;007228F9&quot;/&gt;&lt;wsp:rsid wsp:val=&quot;00722B0A&quot;/&gt;&lt;wsp:rsid wsp:val=&quot;007234B2&quot;/&gt;&lt;wsp:rsid wsp:val=&quot;0072383B&quot;/&gt;&lt;wsp:rsid wsp:val=&quot;007242D2&quot;/&gt;&lt;wsp:rsid wsp:val=&quot;007249E6&quot;/&gt;&lt;wsp:rsid wsp:val=&quot;00724D01&quot;/&gt;&lt;wsp:rsid wsp:val=&quot;00724D90&quot;/&gt;&lt;wsp:rsid wsp:val=&quot;007251FA&quot;/&gt;&lt;wsp:rsid wsp:val=&quot;00725879&quot;/&gt;&lt;wsp:rsid wsp:val=&quot;00725907&quot;/&gt;&lt;wsp:rsid wsp:val=&quot;00725A33&quot;/&gt;&lt;wsp:rsid wsp:val=&quot;00725C1B&quot;/&gt;&lt;wsp:rsid wsp:val=&quot;007266AD&quot;/&gt;&lt;wsp:rsid wsp:val=&quot;00727220&quot;/&gt;&lt;wsp:rsid wsp:val=&quot;007276D6&quot;/&gt;&lt;wsp:rsid wsp:val=&quot;0072776C&quot;/&gt;&lt;wsp:rsid wsp:val=&quot;00727FD7&quot;/&gt;&lt;wsp:rsid wsp:val=&quot;007309D0&quot;/&gt;&lt;wsp:rsid wsp:val=&quot;00730B3E&quot;/&gt;&lt;wsp:rsid wsp:val=&quot;0073167C&quot;/&gt;&lt;wsp:rsid wsp:val=&quot;007319FE&quot;/&gt;&lt;wsp:rsid wsp:val=&quot;00731A60&quot;/&gt;&lt;wsp:rsid wsp:val=&quot;00731CD3&quot;/&gt;&lt;wsp:rsid wsp:val=&quot;00731EE3&quot;/&gt;&lt;wsp:rsid wsp:val=&quot;00732EC0&quot;/&gt;&lt;wsp:rsid wsp:val=&quot;00732EE3&quot;/&gt;&lt;wsp:rsid wsp:val=&quot;00733107&quot;/&gt;&lt;wsp:rsid wsp:val=&quot;007331E5&quot;/&gt;&lt;wsp:rsid wsp:val=&quot;00733ADE&quot;/&gt;&lt;wsp:rsid wsp:val=&quot;007340E0&quot;/&gt;&lt;wsp:rsid wsp:val=&quot;007342C2&quot;/&gt;&lt;wsp:rsid wsp:val=&quot;00735ABB&quot;/&gt;&lt;wsp:rsid wsp:val=&quot;00735B50&quot;/&gt;&lt;wsp:rsid wsp:val=&quot;00735D9C&quot;/&gt;&lt;wsp:rsid wsp:val=&quot;0073601B&quot;/&gt;&lt;wsp:rsid wsp:val=&quot;007361ED&quot;/&gt;&lt;wsp:rsid wsp:val=&quot;0073655C&quot;/&gt;&lt;wsp:rsid wsp:val=&quot;00736C1C&quot;/&gt;&lt;wsp:rsid wsp:val=&quot;007370DD&quot;/&gt;&lt;wsp:rsid wsp:val=&quot;007375CA&quot;/&gt;&lt;wsp:rsid wsp:val=&quot;00737E92&quot;/&gt;&lt;wsp:rsid wsp:val=&quot;007404BB&quot;/&gt;&lt;wsp:rsid wsp:val=&quot;00740E3B&quot;/&gt;&lt;wsp:rsid wsp:val=&quot;00741F2D&quot;/&gt;&lt;wsp:rsid wsp:val=&quot;007428EB&quot;/&gt;&lt;wsp:rsid wsp:val=&quot;007429A6&quot;/&gt;&lt;wsp:rsid wsp:val=&quot;00742B77&quot;/&gt;&lt;wsp:rsid wsp:val=&quot;00742C4E&quot;/&gt;&lt;wsp:rsid wsp:val=&quot;0074448D&quot;/&gt;&lt;wsp:rsid wsp:val=&quot;00744958&quot;/&gt;&lt;wsp:rsid wsp:val=&quot;00745802&quot;/&gt;&lt;wsp:rsid wsp:val=&quot;007459A1&quot;/&gt;&lt;wsp:rsid wsp:val=&quot;0074629B&quot;/&gt;&lt;wsp:rsid wsp:val=&quot;00746527&quot;/&gt;&lt;wsp:rsid wsp:val=&quot;00747002&quot;/&gt;&lt;wsp:rsid wsp:val=&quot;00747620&quot;/&gt;&lt;wsp:rsid wsp:val=&quot;007505C1&quot;/&gt;&lt;wsp:rsid wsp:val=&quot;00750856&quot;/&gt;&lt;wsp:rsid wsp:val=&quot;00750AAC&quot;/&gt;&lt;wsp:rsid wsp:val=&quot;0075116C&quot;/&gt;&lt;wsp:rsid wsp:val=&quot;007511C9&quot;/&gt;&lt;wsp:rsid wsp:val=&quot;0075180A&quot;/&gt;&lt;wsp:rsid wsp:val=&quot;0075196B&quot;/&gt;&lt;wsp:rsid wsp:val=&quot;00751BC2&quot;/&gt;&lt;wsp:rsid wsp:val=&quot;00751DCE&quot;/&gt;&lt;wsp:rsid wsp:val=&quot;00751FAF&quot;/&gt;&lt;wsp:rsid wsp:val=&quot;007522CC&quot;/&gt;&lt;wsp:rsid wsp:val=&quot;00752490&quot;/&gt;&lt;wsp:rsid wsp:val=&quot;0075262F&quot;/&gt;&lt;wsp:rsid wsp:val=&quot;00752EE8&quot;/&gt;&lt;wsp:rsid wsp:val=&quot;00752EEF&quot;/&gt;&lt;wsp:rsid wsp:val=&quot;00752F2B&quot;/&gt;&lt;wsp:rsid wsp:val=&quot;007530F3&quot;/&gt;&lt;wsp:rsid wsp:val=&quot;00753B4F&quot;/&gt;&lt;wsp:rsid wsp:val=&quot;00753D60&quot;/&gt;&lt;wsp:rsid wsp:val=&quot;00753EAB&quot;/&gt;&lt;wsp:rsid wsp:val=&quot;00753FEF&quot;/&gt;&lt;wsp:rsid wsp:val=&quot;007543EA&quot;/&gt;&lt;wsp:rsid wsp:val=&quot;00755157&quot;/&gt;&lt;wsp:rsid wsp:val=&quot;007551D4&quot;/&gt;&lt;wsp:rsid wsp:val=&quot;0075570D&quot;/&gt;&lt;wsp:rsid wsp:val=&quot;00756B58&quot;/&gt;&lt;wsp:rsid wsp:val=&quot;00756D86&quot;/&gt;&lt;wsp:rsid wsp:val=&quot;00756FDD&quot;/&gt;&lt;wsp:rsid wsp:val=&quot;0075724F&quot;/&gt;&lt;wsp:rsid wsp:val=&quot;007579B8&quot;/&gt;&lt;wsp:rsid wsp:val=&quot;00757F3C&quot;/&gt;&lt;wsp:rsid wsp:val=&quot;00760480&quot;/&gt;&lt;wsp:rsid wsp:val=&quot;00760809&quot;/&gt;&lt;wsp:rsid wsp:val=&quot;00760855&quot;/&gt;&lt;wsp:rsid wsp:val=&quot;00760EAB&quot;/&gt;&lt;wsp:rsid wsp:val=&quot;00761DEA&quot;/&gt;&lt;wsp:rsid wsp:val=&quot;00761E02&quot;/&gt;&lt;wsp:rsid wsp:val=&quot;00762112&quot;/&gt;&lt;wsp:rsid wsp:val=&quot;00762CAD&quot;/&gt;&lt;wsp:rsid wsp:val=&quot;00763A59&quot;/&gt;&lt;wsp:rsid wsp:val=&quot;00763E81&quot;/&gt;&lt;wsp:rsid wsp:val=&quot;00764919&quot;/&gt;&lt;wsp:rsid wsp:val=&quot;00764C72&quot;/&gt;&lt;wsp:rsid wsp:val=&quot;00764D37&quot;/&gt;&lt;wsp:rsid wsp:val=&quot;00764F05&quot;/&gt;&lt;wsp:rsid wsp:val=&quot;00765011&quot;/&gt;&lt;wsp:rsid wsp:val=&quot;0076522C&quot;/&gt;&lt;wsp:rsid wsp:val=&quot;00765293&quot;/&gt;&lt;wsp:rsid wsp:val=&quot;00765624&quot;/&gt;&lt;wsp:rsid wsp:val=&quot;007658C7&quot;/&gt;&lt;wsp:rsid wsp:val=&quot;00765AF0&quot;/&gt;&lt;wsp:rsid wsp:val=&quot;00765DB3&quot;/&gt;&lt;wsp:rsid wsp:val=&quot;00766E6A&quot;/&gt;&lt;wsp:rsid wsp:val=&quot;00766F21&quot;/&gt;&lt;wsp:rsid wsp:val=&quot;007673DD&quot;/&gt;&lt;wsp:rsid wsp:val=&quot;00767984&quot;/&gt;&lt;wsp:rsid wsp:val=&quot;00767BAB&quot;/&gt;&lt;wsp:rsid wsp:val=&quot;00767D86&quot;/&gt;&lt;wsp:rsid wsp:val=&quot;007702A8&quot;/&gt;&lt;wsp:rsid wsp:val=&quot;007703FC&quot;/&gt;&lt;wsp:rsid wsp:val=&quot;00770A84&quot;/&gt;&lt;wsp:rsid wsp:val=&quot;00770DF8&quot;/&gt;&lt;wsp:rsid wsp:val=&quot;007710BA&quot;/&gt;&lt;wsp:rsid wsp:val=&quot;00772032&quot;/&gt;&lt;wsp:rsid wsp:val=&quot;007722B3&quot;/&gt;&lt;wsp:rsid wsp:val=&quot;00772644&quot;/&gt;&lt;wsp:rsid wsp:val=&quot;0077292B&quot;/&gt;&lt;wsp:rsid wsp:val=&quot;007730CF&quot;/&gt;&lt;wsp:rsid wsp:val=&quot;00773426&quot;/&gt;&lt;wsp:rsid wsp:val=&quot;0077344D&quot;/&gt;&lt;wsp:rsid wsp:val=&quot;00773B02&quot;/&gt;&lt;wsp:rsid wsp:val=&quot;00773D49&quot;/&gt;&lt;wsp:rsid wsp:val=&quot;00773FD6&quot;/&gt;&lt;wsp:rsid wsp:val=&quot;0077498D&quot;/&gt;&lt;wsp:rsid wsp:val=&quot;007749CC&quot;/&gt;&lt;wsp:rsid wsp:val=&quot;00774A0F&quot;/&gt;&lt;wsp:rsid wsp:val=&quot;0077536D&quot;/&gt;&lt;wsp:rsid wsp:val=&quot;007756A8&quot;/&gt;&lt;wsp:rsid wsp:val=&quot;0077679B&quot;/&gt;&lt;wsp:rsid wsp:val=&quot;00776C11&quot;/&gt;&lt;wsp:rsid wsp:val=&quot;00776EFB&quot;/&gt;&lt;wsp:rsid wsp:val=&quot;007770F9&quot;/&gt;&lt;wsp:rsid wsp:val=&quot;00777475&quot;/&gt;&lt;wsp:rsid wsp:val=&quot;00777651&quot;/&gt;&lt;wsp:rsid wsp:val=&quot;0077792C&quot;/&gt;&lt;wsp:rsid wsp:val=&quot;00780026&quot;/&gt;&lt;wsp:rsid wsp:val=&quot;007810F2&quot;/&gt;&lt;wsp:rsid wsp:val=&quot;007813D6&quot;/&gt;&lt;wsp:rsid wsp:val=&quot;00781DD7&quot;/&gt;&lt;wsp:rsid wsp:val=&quot;007828FB&quot;/&gt;&lt;wsp:rsid wsp:val=&quot;00782EE8&quot;/&gt;&lt;wsp:rsid wsp:val=&quot;00783711&quot;/&gt;&lt;wsp:rsid wsp:val=&quot;007838AD&quot;/&gt;&lt;wsp:rsid wsp:val=&quot;00784348&quot;/&gt;&lt;wsp:rsid wsp:val=&quot;00784C3E&quot;/&gt;&lt;wsp:rsid wsp:val=&quot;00784DFE&quot;/&gt;&lt;wsp:rsid wsp:val=&quot;00785101&quot;/&gt;&lt;wsp:rsid wsp:val=&quot;007861ED&quot;/&gt;&lt;wsp:rsid wsp:val=&quot;00786D68&quot;/&gt;&lt;wsp:rsid wsp:val=&quot;0078742B&quot;/&gt;&lt;wsp:rsid wsp:val=&quot;00787FF0&quot;/&gt;&lt;wsp:rsid wsp:val=&quot;00790963&quot;/&gt;&lt;wsp:rsid wsp:val=&quot;00790C43&quot;/&gt;&lt;wsp:rsid wsp:val=&quot;0079104C&quot;/&gt;&lt;wsp:rsid wsp:val=&quot;007913CC&quot;/&gt;&lt;wsp:rsid wsp:val=&quot;0079205A&quot;/&gt;&lt;wsp:rsid wsp:val=&quot;00792CD2&quot;/&gt;&lt;wsp:rsid wsp:val=&quot;00793A67&quot;/&gt;&lt;wsp:rsid wsp:val=&quot;007940E8&quot;/&gt;&lt;wsp:rsid wsp:val=&quot;00794231&quot;/&gt;&lt;wsp:rsid wsp:val=&quot;0079424B&quot;/&gt;&lt;wsp:rsid wsp:val=&quot;00794B9A&quot;/&gt;&lt;wsp:rsid wsp:val=&quot;00795140&quot;/&gt;&lt;wsp:rsid wsp:val=&quot;007955DC&quot;/&gt;&lt;wsp:rsid wsp:val=&quot;00795B11&quot;/&gt;&lt;wsp:rsid wsp:val=&quot;00795D0A&quot;/&gt;&lt;wsp:rsid wsp:val=&quot;00795D67&quot;/&gt;&lt;wsp:rsid wsp:val=&quot;00795F91&quot;/&gt;&lt;wsp:rsid wsp:val=&quot;0079639A&quot;/&gt;&lt;wsp:rsid wsp:val=&quot;00796D79&quot;/&gt;&lt;wsp:rsid wsp:val=&quot;00796EE7&quot;/&gt;&lt;wsp:rsid wsp:val=&quot;0079706D&quot;/&gt;&lt;wsp:rsid wsp:val=&quot;007974C2&quot;/&gt;&lt;wsp:rsid wsp:val=&quot;00797B5D&quot;/&gt;&lt;wsp:rsid wsp:val=&quot;007A0198&quot;/&gt;&lt;wsp:rsid wsp:val=&quot;007A019D&quot;/&gt;&lt;wsp:rsid wsp:val=&quot;007A0AE3&quot;/&gt;&lt;wsp:rsid wsp:val=&quot;007A19A4&quot;/&gt;&lt;wsp:rsid wsp:val=&quot;007A1BD6&quot;/&gt;&lt;wsp:rsid wsp:val=&quot;007A1FF1&quot;/&gt;&lt;wsp:rsid wsp:val=&quot;007A245E&quot;/&gt;&lt;wsp:rsid wsp:val=&quot;007A2C11&quot;/&gt;&lt;wsp:rsid wsp:val=&quot;007A2F2C&quot;/&gt;&lt;wsp:rsid wsp:val=&quot;007A3048&quot;/&gt;&lt;wsp:rsid wsp:val=&quot;007A4AF9&quot;/&gt;&lt;wsp:rsid wsp:val=&quot;007A4DCD&quot;/&gt;&lt;wsp:rsid wsp:val=&quot;007A4F7C&quot;/&gt;&lt;wsp:rsid wsp:val=&quot;007A54FD&quot;/&gt;&lt;wsp:rsid wsp:val=&quot;007A5676&quot;/&gt;&lt;wsp:rsid wsp:val=&quot;007A5B14&quot;/&gt;&lt;wsp:rsid wsp:val=&quot;007A5B7E&quot;/&gt;&lt;wsp:rsid wsp:val=&quot;007A64AB&quot;/&gt;&lt;wsp:rsid wsp:val=&quot;007A66CB&quot;/&gt;&lt;wsp:rsid wsp:val=&quot;007A6951&quot;/&gt;&lt;wsp:rsid wsp:val=&quot;007A6EF4&quot;/&gt;&lt;wsp:rsid wsp:val=&quot;007A6F67&quot;/&gt;&lt;wsp:rsid wsp:val=&quot;007A706D&quot;/&gt;&lt;wsp:rsid wsp:val=&quot;007A7541&quot;/&gt;&lt;wsp:rsid wsp:val=&quot;007A7544&quot;/&gt;&lt;wsp:rsid wsp:val=&quot;007A7564&quot;/&gt;&lt;wsp:rsid wsp:val=&quot;007A7754&quot;/&gt;&lt;wsp:rsid wsp:val=&quot;007A77CC&quot;/&gt;&lt;wsp:rsid wsp:val=&quot;007A7DCB&quot;/&gt;&lt;wsp:rsid wsp:val=&quot;007B07A5&quot;/&gt;&lt;wsp:rsid wsp:val=&quot;007B10C6&quot;/&gt;&lt;wsp:rsid wsp:val=&quot;007B1397&quot;/&gt;&lt;wsp:rsid wsp:val=&quot;007B13A9&quot;/&gt;&lt;wsp:rsid wsp:val=&quot;007B1BDF&quot;/&gt;&lt;wsp:rsid wsp:val=&quot;007B2161&quot;/&gt;&lt;wsp:rsid wsp:val=&quot;007B21D1&quot;/&gt;&lt;wsp:rsid wsp:val=&quot;007B2521&quot;/&gt;&lt;wsp:rsid wsp:val=&quot;007B2A7D&quot;/&gt;&lt;wsp:rsid wsp:val=&quot;007B2FEF&quot;/&gt;&lt;wsp:rsid wsp:val=&quot;007B3F7E&quot;/&gt;&lt;wsp:rsid wsp:val=&quot;007B3F89&quot;/&gt;&lt;wsp:rsid wsp:val=&quot;007B50B2&quot;/&gt;&lt;wsp:rsid wsp:val=&quot;007B5368&quot;/&gt;&lt;wsp:rsid wsp:val=&quot;007B58AE&quot;/&gt;&lt;wsp:rsid wsp:val=&quot;007B595D&quot;/&gt;&lt;wsp:rsid wsp:val=&quot;007B611F&quot;/&gt;&lt;wsp:rsid wsp:val=&quot;007B6602&quot;/&gt;&lt;wsp:rsid wsp:val=&quot;007B668C&quot;/&gt;&lt;wsp:rsid wsp:val=&quot;007B6A49&quot;/&gt;&lt;wsp:rsid wsp:val=&quot;007B6E23&quot;/&gt;&lt;wsp:rsid wsp:val=&quot;007B7222&quot;/&gt;&lt;wsp:rsid wsp:val=&quot;007B7A32&quot;/&gt;&lt;wsp:rsid wsp:val=&quot;007C0D18&quot;/&gt;&lt;wsp:rsid wsp:val=&quot;007C0DCA&quot;/&gt;&lt;wsp:rsid wsp:val=&quot;007C0FB7&quot;/&gt;&lt;wsp:rsid wsp:val=&quot;007C13E5&quot;/&gt;&lt;wsp:rsid wsp:val=&quot;007C1B79&quot;/&gt;&lt;wsp:rsid wsp:val=&quot;007C23D5&quot;/&gt;&lt;wsp:rsid wsp:val=&quot;007C2841&quot;/&gt;&lt;wsp:rsid wsp:val=&quot;007C2C6B&quot;/&gt;&lt;wsp:rsid wsp:val=&quot;007C303B&quot;/&gt;&lt;wsp:rsid wsp:val=&quot;007C34C6&quot;/&gt;&lt;wsp:rsid wsp:val=&quot;007C350C&quot;/&gt;&lt;wsp:rsid wsp:val=&quot;007C37E4&quot;/&gt;&lt;wsp:rsid wsp:val=&quot;007C3E55&quot;/&gt;&lt;wsp:rsid wsp:val=&quot;007C4D04&quot;/&gt;&lt;wsp:rsid wsp:val=&quot;007C5D49&quot;/&gt;&lt;wsp:rsid wsp:val=&quot;007C5F65&quot;/&gt;&lt;wsp:rsid wsp:val=&quot;007C5F8E&quot;/&gt;&lt;wsp:rsid wsp:val=&quot;007C6626&quot;/&gt;&lt;wsp:rsid wsp:val=&quot;007C75EE&quot;/&gt;&lt;wsp:rsid wsp:val=&quot;007C79DD&quot;/&gt;&lt;wsp:rsid wsp:val=&quot;007C7F62&quot;/&gt;&lt;wsp:rsid wsp:val=&quot;007D010E&quot;/&gt;&lt;wsp:rsid wsp:val=&quot;007D04F2&quot;/&gt;&lt;wsp:rsid wsp:val=&quot;007D067B&quot;/&gt;&lt;wsp:rsid wsp:val=&quot;007D06AC&quot;/&gt;&lt;wsp:rsid wsp:val=&quot;007D135A&quot;/&gt;&lt;wsp:rsid wsp:val=&quot;007D155B&quot;/&gt;&lt;wsp:rsid wsp:val=&quot;007D1BD1&quot;/&gt;&lt;wsp:rsid wsp:val=&quot;007D2863&quot;/&gt;&lt;wsp:rsid wsp:val=&quot;007D29D4&quot;/&gt;&lt;wsp:rsid wsp:val=&quot;007D3227&quot;/&gt;&lt;wsp:rsid wsp:val=&quot;007D32EF&quot;/&gt;&lt;wsp:rsid wsp:val=&quot;007D3814&quot;/&gt;&lt;wsp:rsid wsp:val=&quot;007D3AFB&quot;/&gt;&lt;wsp:rsid wsp:val=&quot;007D4250&quot;/&gt;&lt;wsp:rsid wsp:val=&quot;007D4540&quot;/&gt;&lt;wsp:rsid wsp:val=&quot;007D53BC&quot;/&gt;&lt;wsp:rsid wsp:val=&quot;007D5BDD&quot;/&gt;&lt;wsp:rsid wsp:val=&quot;007D5D98&quot;/&gt;&lt;wsp:rsid wsp:val=&quot;007D6212&quot;/&gt;&lt;wsp:rsid wsp:val=&quot;007D66A4&quot;/&gt;&lt;wsp:rsid wsp:val=&quot;007D6C8B&quot;/&gt;&lt;wsp:rsid wsp:val=&quot;007D7142&quot;/&gt;&lt;wsp:rsid wsp:val=&quot;007D7471&quot;/&gt;&lt;wsp:rsid wsp:val=&quot;007D75A4&quot;/&gt;&lt;wsp:rsid wsp:val=&quot;007D78A9&quot;/&gt;&lt;wsp:rsid wsp:val=&quot;007D7DC1&quot;/&gt;&lt;wsp:rsid wsp:val=&quot;007D7FC6&quot;/&gt;&lt;wsp:rsid wsp:val=&quot;007E0634&quot;/&gt;&lt;wsp:rsid wsp:val=&quot;007E087C&quot;/&gt;&lt;wsp:rsid wsp:val=&quot;007E1222&quot;/&gt;&lt;wsp:rsid wsp:val=&quot;007E1626&quot;/&gt;&lt;wsp:rsid wsp:val=&quot;007E18E2&quot;/&gt;&lt;wsp:rsid wsp:val=&quot;007E1A45&quot;/&gt;&lt;wsp:rsid wsp:val=&quot;007E2694&quot;/&gt;&lt;wsp:rsid wsp:val=&quot;007E2A8D&quot;/&gt;&lt;wsp:rsid wsp:val=&quot;007E36F9&quot;/&gt;&lt;wsp:rsid wsp:val=&quot;007E3911&quot;/&gt;&lt;wsp:rsid wsp:val=&quot;007E3B27&quot;/&gt;&lt;wsp:rsid wsp:val=&quot;007E3CF1&quot;/&gt;&lt;wsp:rsid wsp:val=&quot;007E41FA&quot;/&gt;&lt;wsp:rsid wsp:val=&quot;007E4D1D&quot;/&gt;&lt;wsp:rsid wsp:val=&quot;007E4F34&quot;/&gt;&lt;wsp:rsid wsp:val=&quot;007E4F7F&quot;/&gt;&lt;wsp:rsid wsp:val=&quot;007E5A3C&quot;/&gt;&lt;wsp:rsid wsp:val=&quot;007E6825&quot;/&gt;&lt;wsp:rsid wsp:val=&quot;007E6E00&quot;/&gt;&lt;wsp:rsid wsp:val=&quot;007E6E13&quot;/&gt;&lt;wsp:rsid wsp:val=&quot;007E6E2E&quot;/&gt;&lt;wsp:rsid wsp:val=&quot;007E7372&quot;/&gt;&lt;wsp:rsid wsp:val=&quot;007E74CF&quot;/&gt;&lt;wsp:rsid wsp:val=&quot;007E75D7&quot;/&gt;&lt;wsp:rsid wsp:val=&quot;007E7D87&quot;/&gt;&lt;wsp:rsid wsp:val=&quot;007E7EB4&quot;/&gt;&lt;wsp:rsid wsp:val=&quot;007F00C7&quot;/&gt;&lt;wsp:rsid wsp:val=&quot;007F057E&quot;/&gt;&lt;wsp:rsid wsp:val=&quot;007F101F&quot;/&gt;&lt;wsp:rsid wsp:val=&quot;007F1302&quot;/&gt;&lt;wsp:rsid wsp:val=&quot;007F17BE&quot;/&gt;&lt;wsp:rsid wsp:val=&quot;007F20E3&quot;/&gt;&lt;wsp:rsid wsp:val=&quot;007F269E&quot;/&gt;&lt;wsp:rsid wsp:val=&quot;007F2B44&quot;/&gt;&lt;wsp:rsid wsp:val=&quot;007F2B75&quot;/&gt;&lt;wsp:rsid wsp:val=&quot;007F2EE6&quot;/&gt;&lt;wsp:rsid wsp:val=&quot;007F3019&quot;/&gt;&lt;wsp:rsid wsp:val=&quot;007F3557&quot;/&gt;&lt;wsp:rsid wsp:val=&quot;007F3930&quot;/&gt;&lt;wsp:rsid wsp:val=&quot;007F3EFD&quot;/&gt;&lt;wsp:rsid wsp:val=&quot;007F4C7A&quot;/&gt;&lt;wsp:rsid wsp:val=&quot;007F5EF3&quot;/&gt;&lt;wsp:rsid wsp:val=&quot;007F60F7&quot;/&gt;&lt;wsp:rsid wsp:val=&quot;007F614C&quot;/&gt;&lt;wsp:rsid wsp:val=&quot;007F71B8&quot;/&gt;&lt;wsp:rsid wsp:val=&quot;007F721C&quot;/&gt;&lt;wsp:rsid wsp:val=&quot;007F754F&quot;/&gt;&lt;wsp:rsid wsp:val=&quot;007F783C&quot;/&gt;&lt;wsp:rsid wsp:val=&quot;007F7867&quot;/&gt;&lt;wsp:rsid wsp:val=&quot;00800014&quot;/&gt;&lt;wsp:rsid wsp:val=&quot;008001F3&quot;/&gt;&lt;wsp:rsid wsp:val=&quot;00800E02&quot;/&gt;&lt;wsp:rsid wsp:val=&quot;008015DB&quot;/&gt;&lt;wsp:rsid wsp:val=&quot;008018F3&quot;/&gt;&lt;wsp:rsid wsp:val=&quot;0080220D&quot;/&gt;&lt;wsp:rsid wsp:val=&quot;00802C10&quot;/&gt;&lt;wsp:rsid wsp:val=&quot;00802FBC&quot;/&gt;&lt;wsp:rsid wsp:val=&quot;00803316&quot;/&gt;&lt;wsp:rsid wsp:val=&quot;00803364&quot;/&gt;&lt;wsp:rsid wsp:val=&quot;00803534&quot;/&gt;&lt;wsp:rsid wsp:val=&quot;00803756&quot;/&gt;&lt;wsp:rsid wsp:val=&quot;00803E16&quot;/&gt;&lt;wsp:rsid wsp:val=&quot;008046E9&quot;/&gt;&lt;wsp:rsid wsp:val=&quot;0080486A&quot;/&gt;&lt;wsp:rsid wsp:val=&quot;00805570&quot;/&gt;&lt;wsp:rsid wsp:val=&quot;00805D09&quot;/&gt;&lt;wsp:rsid wsp:val=&quot;00805F50&quot;/&gt;&lt;wsp:rsid wsp:val=&quot;008066A7&quot;/&gt;&lt;wsp:rsid wsp:val=&quot;008066F0&quot;/&gt;&lt;wsp:rsid wsp:val=&quot;00806BB0&quot;/&gt;&lt;wsp:rsid wsp:val=&quot;00807AEA&quot;/&gt;&lt;wsp:rsid wsp:val=&quot;00807C0A&quot;/&gt;&lt;wsp:rsid wsp:val=&quot;0081031F&quot;/&gt;&lt;wsp:rsid wsp:val=&quot;00810360&quot;/&gt;&lt;wsp:rsid wsp:val=&quot;008104B5&quot;/&gt;&lt;wsp:rsid wsp:val=&quot;00810CFC&quot;/&gt;&lt;wsp:rsid wsp:val=&quot;00810D59&quot;/&gt;&lt;wsp:rsid wsp:val=&quot;00810E39&quot;/&gt;&lt;wsp:rsid wsp:val=&quot;0081179F&quot;/&gt;&lt;wsp:rsid wsp:val=&quot;00811CA4&quot;/&gt;&lt;wsp:rsid wsp:val=&quot;008120EB&quot;/&gt;&lt;wsp:rsid wsp:val=&quot;00812700&quot;/&gt;&lt;wsp:rsid wsp:val=&quot;008128D1&quot;/&gt;&lt;wsp:rsid wsp:val=&quot;008128E9&quot;/&gt;&lt;wsp:rsid wsp:val=&quot;00813DDF&quot;/&gt;&lt;wsp:rsid wsp:val=&quot;008144E1&quot;/&gt;&lt;wsp:rsid wsp:val=&quot;00814783&quot;/&gt;&lt;wsp:rsid wsp:val=&quot;008147FB&quot;/&gt;&lt;wsp:rsid wsp:val=&quot;00814B9A&quot;/&gt;&lt;wsp:rsid wsp:val=&quot;00814F91&quot;/&gt;&lt;wsp:rsid wsp:val=&quot;008162B6&quot;/&gt;&lt;wsp:rsid wsp:val=&quot;00816908&quot;/&gt;&lt;wsp:rsid wsp:val=&quot;00816B4B&quot;/&gt;&lt;wsp:rsid wsp:val=&quot;00816C50&quot;/&gt;&lt;wsp:rsid wsp:val=&quot;00816DB4&quot;/&gt;&lt;wsp:rsid wsp:val=&quot;00816F4D&quot;/&gt;&lt;wsp:rsid wsp:val=&quot;008172DC&quot;/&gt;&lt;wsp:rsid wsp:val=&quot;00817354&quot;/&gt;&lt;wsp:rsid wsp:val=&quot;00817378&quot;/&gt;&lt;wsp:rsid wsp:val=&quot;008213E4&quot;/&gt;&lt;wsp:rsid wsp:val=&quot;008215B5&quot;/&gt;&lt;wsp:rsid wsp:val=&quot;008217AB&quot;/&gt;&lt;wsp:rsid wsp:val=&quot;00821A44&quot;/&gt;&lt;wsp:rsid wsp:val=&quot;008220D2&quot;/&gt;&lt;wsp:rsid wsp:val=&quot;008222F1&quot;/&gt;&lt;wsp:rsid wsp:val=&quot;008225C9&quot;/&gt;&lt;wsp:rsid wsp:val=&quot;008225E0&quot;/&gt;&lt;wsp:rsid wsp:val=&quot;00822B07&quot;/&gt;&lt;wsp:rsid wsp:val=&quot;00822F66&quot;/&gt;&lt;wsp:rsid wsp:val=&quot;00823276&quot;/&gt;&lt;wsp:rsid wsp:val=&quot;0082329E&quot;/&gt;&lt;wsp:rsid wsp:val=&quot;00823E9D&quot;/&gt;&lt;wsp:rsid wsp:val=&quot;008248EE&quot;/&gt;&lt;wsp:rsid wsp:val=&quot;008255E6&quot;/&gt;&lt;wsp:rsid wsp:val=&quot;00825ABF&quot;/&gt;&lt;wsp:rsid wsp:val=&quot;00825AF0&quot;/&gt;&lt;wsp:rsid wsp:val=&quot;00825B9B&quot;/&gt;&lt;wsp:rsid wsp:val=&quot;00825C6D&quot;/&gt;&lt;wsp:rsid wsp:val=&quot;00825DC1&quot;/&gt;&lt;wsp:rsid wsp:val=&quot;00826379&quot;/&gt;&lt;wsp:rsid wsp:val=&quot;00827497&quot;/&gt;&lt;wsp:rsid wsp:val=&quot;00827A89&quot;/&gt;&lt;wsp:rsid wsp:val=&quot;00827E49&quot;/&gt;&lt;wsp:rsid wsp:val=&quot;00827F3A&quot;/&gt;&lt;wsp:rsid wsp:val=&quot;008301D5&quot;/&gt;&lt;wsp:rsid wsp:val=&quot;00830551&quot;/&gt;&lt;wsp:rsid wsp:val=&quot;00831728&quot;/&gt;&lt;wsp:rsid wsp:val=&quot;00831F04&quot;/&gt;&lt;wsp:rsid wsp:val=&quot;00831FE3&quot;/&gt;&lt;wsp:rsid wsp:val=&quot;008326F3&quot;/&gt;&lt;wsp:rsid wsp:val=&quot;0083314F&quot;/&gt;&lt;wsp:rsid wsp:val=&quot;008332A1&quot;/&gt;&lt;wsp:rsid wsp:val=&quot;008336BA&quot;/&gt;&lt;wsp:rsid wsp:val=&quot;00833BF8&quot;/&gt;&lt;wsp:rsid wsp:val=&quot;008350CD&quot;/&gt;&lt;wsp:rsid wsp:val=&quot;008357B2&quot;/&gt;&lt;wsp:rsid wsp:val=&quot;0083598A&quot;/&gt;&lt;wsp:rsid wsp:val=&quot;00835F0F&quot;/&gt;&lt;wsp:rsid wsp:val=&quot;008362DE&quot;/&gt;&lt;wsp:rsid wsp:val=&quot;008363A1&quot;/&gt;&lt;wsp:rsid wsp:val=&quot;008364A6&quot;/&gt;&lt;wsp:rsid wsp:val=&quot;008373C6&quot;/&gt;&lt;wsp:rsid wsp:val=&quot;00837FBD&quot;/&gt;&lt;wsp:rsid wsp:val=&quot;00840EBD&quot;/&gt;&lt;wsp:rsid wsp:val=&quot;00841054&quot;/&gt;&lt;wsp:rsid wsp:val=&quot;008410B4&quot;/&gt;&lt;wsp:rsid wsp:val=&quot;008417FB&quot;/&gt;&lt;wsp:rsid wsp:val=&quot;008418A2&quot;/&gt;&lt;wsp:rsid wsp:val=&quot;0084218D&quot;/&gt;&lt;wsp:rsid wsp:val=&quot;008421F0&quot;/&gt;&lt;wsp:rsid wsp:val=&quot;008436DC&quot;/&gt;&lt;wsp:rsid wsp:val=&quot;008437AE&quot;/&gt;&lt;wsp:rsid wsp:val=&quot;00843ECF&quot;/&gt;&lt;wsp:rsid wsp:val=&quot;00844E72&quot;/&gt;&lt;wsp:rsid wsp:val=&quot;008451EA&quot;/&gt;&lt;wsp:rsid wsp:val=&quot;0084599C&quot;/&gt;&lt;wsp:rsid wsp:val=&quot;00845BE0&quot;/&gt;&lt;wsp:rsid wsp:val=&quot;00845CE4&quot;/&gt;&lt;wsp:rsid wsp:val=&quot;00846519&quot;/&gt;&lt;wsp:rsid wsp:val=&quot;00846941&quot;/&gt;&lt;wsp:rsid wsp:val=&quot;00846ADD&quot;/&gt;&lt;wsp:rsid wsp:val=&quot;00846B52&quot;/&gt;&lt;wsp:rsid wsp:val=&quot;00846EC5&quot;/&gt;&lt;wsp:rsid wsp:val=&quot;00846FBC&quot;/&gt;&lt;wsp:rsid wsp:val=&quot;0084776C&quot;/&gt;&lt;wsp:rsid wsp:val=&quot;00850124&quot;/&gt;&lt;wsp:rsid wsp:val=&quot;00850427&quot;/&gt;&lt;wsp:rsid wsp:val=&quot;00850A1E&quot;/&gt;&lt;wsp:rsid wsp:val=&quot;00850BEC&quot;/&gt;&lt;wsp:rsid wsp:val=&quot;00850D00&quot;/&gt;&lt;wsp:rsid wsp:val=&quot;008513BD&quot;/&gt;&lt;wsp:rsid wsp:val=&quot;008515D4&quot;/&gt;&lt;wsp:rsid wsp:val=&quot;00851984&quot;/&gt;&lt;wsp:rsid wsp:val=&quot;00851FD6&quot;/&gt;&lt;wsp:rsid wsp:val=&quot;00852002&quot;/&gt;&lt;wsp:rsid wsp:val=&quot;00852561&quot;/&gt;&lt;wsp:rsid wsp:val=&quot;00852891&quot;/&gt;&lt;wsp:rsid wsp:val=&quot;008528EC&quot;/&gt;&lt;wsp:rsid wsp:val=&quot;00852D54&quot;/&gt;&lt;wsp:rsid wsp:val=&quot;00853008&quot;/&gt;&lt;wsp:rsid wsp:val=&quot;00853197&quot;/&gt;&lt;wsp:rsid wsp:val=&quot;0085325C&quot;/&gt;&lt;wsp:rsid wsp:val=&quot;00853286&quot;/&gt;&lt;wsp:rsid wsp:val=&quot;00853340&quot;/&gt;&lt;wsp:rsid wsp:val=&quot;0085353A&quot;/&gt;&lt;wsp:rsid wsp:val=&quot;00853C90&quot;/&gt;&lt;wsp:rsid wsp:val=&quot;008548BB&quot;/&gt;&lt;wsp:rsid wsp:val=&quot;008548D9&quot;/&gt;&lt;wsp:rsid wsp:val=&quot;0085534B&quot;/&gt;&lt;wsp:rsid wsp:val=&quot;008559E3&quot;/&gt;&lt;wsp:rsid wsp:val=&quot;00856255&quot;/&gt;&lt;wsp:rsid wsp:val=&quot;00857027&quot;/&gt;&lt;wsp:rsid wsp:val=&quot;0085744D&quot;/&gt;&lt;wsp:rsid wsp:val=&quot;00857953&quot;/&gt;&lt;wsp:rsid wsp:val=&quot;00857B83&quot;/&gt;&lt;wsp:rsid wsp:val=&quot;00857D4D&quot;/&gt;&lt;wsp:rsid wsp:val=&quot;008609EA&quot;/&gt;&lt;wsp:rsid wsp:val=&quot;00860A52&quot;/&gt;&lt;wsp:rsid wsp:val=&quot;00861BC6&quot;/&gt;&lt;wsp:rsid wsp:val=&quot;00862120&quot;/&gt;&lt;wsp:rsid wsp:val=&quot;00862589&quot;/&gt;&lt;wsp:rsid wsp:val=&quot;00862AEF&quot;/&gt;&lt;wsp:rsid wsp:val=&quot;00862E36&quot;/&gt;&lt;wsp:rsid wsp:val=&quot;008632BE&quot;/&gt;&lt;wsp:rsid wsp:val=&quot;00863653&quot;/&gt;&lt;wsp:rsid wsp:val=&quot;00863686&quot;/&gt;&lt;wsp:rsid wsp:val=&quot;008640DD&quot;/&gt;&lt;wsp:rsid wsp:val=&quot;00864DF3&quot;/&gt;&lt;wsp:rsid wsp:val=&quot;008650E6&quot;/&gt;&lt;wsp:rsid wsp:val=&quot;00865360&quot;/&gt;&lt;wsp:rsid wsp:val=&quot;00865473&quot;/&gt;&lt;wsp:rsid wsp:val=&quot;00865C17&quot;/&gt;&lt;wsp:rsid wsp:val=&quot;00865C42&quot;/&gt;&lt;wsp:rsid wsp:val=&quot;00865F7A&quot;/&gt;&lt;wsp:rsid wsp:val=&quot;00866A99&quot;/&gt;&lt;wsp:rsid wsp:val=&quot;00866E5E&quot;/&gt;&lt;wsp:rsid wsp:val=&quot;00866EEE&quot;/&gt;&lt;wsp:rsid wsp:val=&quot;008671E4&quot;/&gt;&lt;wsp:rsid wsp:val=&quot;00867236&quot;/&gt;&lt;wsp:rsid wsp:val=&quot;00867668&quot;/&gt;&lt;wsp:rsid wsp:val=&quot;00870303&quot;/&gt;&lt;wsp:rsid wsp:val=&quot;00870A1D&quot;/&gt;&lt;wsp:rsid wsp:val=&quot;0087218E&quot;/&gt;&lt;wsp:rsid wsp:val=&quot;008725F5&quot;/&gt;&lt;wsp:rsid wsp:val=&quot;00873293&quot;/&gt;&lt;wsp:rsid wsp:val=&quot;00873773&quot;/&gt;&lt;wsp:rsid wsp:val=&quot;00873F78&quot;/&gt;&lt;wsp:rsid wsp:val=&quot;008742A6&quot;/&gt;&lt;wsp:rsid wsp:val=&quot;0087470A&quot;/&gt;&lt;wsp:rsid wsp:val=&quot;00874D8C&quot;/&gt;&lt;wsp:rsid wsp:val=&quot;00875235&quot;/&gt;&lt;wsp:rsid wsp:val=&quot;0087539C&quot;/&gt;&lt;wsp:rsid wsp:val=&quot;0087589E&quot;/&gt;&lt;wsp:rsid wsp:val=&quot;0087640D&quot;/&gt;&lt;wsp:rsid wsp:val=&quot;00877885&quot;/&gt;&lt;wsp:rsid wsp:val=&quot;00877B4B&quot;/&gt;&lt;wsp:rsid wsp:val=&quot;00877C8D&quot;/&gt;&lt;wsp:rsid wsp:val=&quot;00877F74&quot;/&gt;&lt;wsp:rsid wsp:val=&quot;008804BD&quot;/&gt;&lt;wsp:rsid wsp:val=&quot;0088065D&quot;/&gt;&lt;wsp:rsid wsp:val=&quot;008806A7&quot;/&gt;&lt;wsp:rsid wsp:val=&quot;00880B31&quot;/&gt;&lt;wsp:rsid wsp:val=&quot;008811F1&quot;/&gt;&lt;wsp:rsid wsp:val=&quot;00882382&quot;/&gt;&lt;wsp:rsid wsp:val=&quot;008823EA&quot;/&gt;&lt;wsp:rsid wsp:val=&quot;00882645&quot;/&gt;&lt;wsp:rsid wsp:val=&quot;00882863&quot;/&gt;&lt;wsp:rsid wsp:val=&quot;00882ACD&quot;/&gt;&lt;wsp:rsid wsp:val=&quot;008832E7&quot;/&gt;&lt;wsp:rsid wsp:val=&quot;0088346A&quot;/&gt;&lt;wsp:rsid wsp:val=&quot;00883E91&quot;/&gt;&lt;wsp:rsid wsp:val=&quot;00884326&quot;/&gt;&lt;wsp:rsid wsp:val=&quot;0088434B&quot;/&gt;&lt;wsp:rsid wsp:val=&quot;00884402&quot;/&gt;&lt;wsp:rsid wsp:val=&quot;0088461C&quot;/&gt;&lt;wsp:rsid wsp:val=&quot;00885E61&quot;/&gt;&lt;wsp:rsid wsp:val=&quot;0088603D&quot;/&gt;&lt;wsp:rsid wsp:val=&quot;00886226&quot;/&gt;&lt;wsp:rsid wsp:val=&quot;00886386&quot;/&gt;&lt;wsp:rsid wsp:val=&quot;0088659A&quot;/&gt;&lt;wsp:rsid wsp:val=&quot;0088675A&quot;/&gt;&lt;wsp:rsid wsp:val=&quot;00886762&quot;/&gt;&lt;wsp:rsid wsp:val=&quot;008869C2&quot;/&gt;&lt;wsp:rsid wsp:val=&quot;0088730C&quot;/&gt;&lt;wsp:rsid wsp:val=&quot;0088764A&quot;/&gt;&lt;wsp:rsid wsp:val=&quot;008900DD&quot;/&gt;&lt;wsp:rsid wsp:val=&quot;0089043B&quot;/&gt;&lt;wsp:rsid wsp:val=&quot;008905D5&quot;/&gt;&lt;wsp:rsid wsp:val=&quot;008905FC&quot;/&gt;&lt;wsp:rsid wsp:val=&quot;00890B01&quot;/&gt;&lt;wsp:rsid wsp:val=&quot;008914CC&quot;/&gt;&lt;wsp:rsid wsp:val=&quot;00891CB6&quot;/&gt;&lt;wsp:rsid wsp:val=&quot;00891EFB&quot;/&gt;&lt;wsp:rsid wsp:val=&quot;008923F2&quot;/&gt;&lt;wsp:rsid wsp:val=&quot;00892520&quot;/&gt;&lt;wsp:rsid wsp:val=&quot;00892591&quot;/&gt;&lt;wsp:rsid wsp:val=&quot;00892F10&quot;/&gt;&lt;wsp:rsid wsp:val=&quot;00892F3B&quot;/&gt;&lt;wsp:rsid wsp:val=&quot;00892F67&quot;/&gt;&lt;wsp:rsid wsp:val=&quot;00893202&quot;/&gt;&lt;wsp:rsid wsp:val=&quot;00893988&quot;/&gt;&lt;wsp:rsid wsp:val=&quot;00893E6C&quot;/&gt;&lt;wsp:rsid wsp:val=&quot;00894273&quot;/&gt;&lt;wsp:rsid wsp:val=&quot;008965B8&quot;/&gt;&lt;wsp:rsid wsp:val=&quot;00896669&quot;/&gt;&lt;wsp:rsid wsp:val=&quot;00896BEC&quot;/&gt;&lt;wsp:rsid wsp:val=&quot;00896C81&quot;/&gt;&lt;wsp:rsid wsp:val=&quot;00897410&quot;/&gt;&lt;wsp:rsid wsp:val=&quot;00897A16&quot;/&gt;&lt;wsp:rsid wsp:val=&quot;008A0716&quot;/&gt;&lt;wsp:rsid wsp:val=&quot;008A0F52&quot;/&gt;&lt;wsp:rsid wsp:val=&quot;008A10B2&quot;/&gt;&lt;wsp:rsid wsp:val=&quot;008A17DA&quot;/&gt;&lt;wsp:rsid wsp:val=&quot;008A184C&quot;/&gt;&lt;wsp:rsid wsp:val=&quot;008A1D82&quot;/&gt;&lt;wsp:rsid wsp:val=&quot;008A2B5D&quot;/&gt;&lt;wsp:rsid wsp:val=&quot;008A3040&quot;/&gt;&lt;wsp:rsid wsp:val=&quot;008A343F&quot;/&gt;&lt;wsp:rsid wsp:val=&quot;008A35B3&quot;/&gt;&lt;wsp:rsid wsp:val=&quot;008A38AE&quot;/&gt;&lt;wsp:rsid wsp:val=&quot;008A3A5A&quot;/&gt;&lt;wsp:rsid wsp:val=&quot;008A3C6D&quot;/&gt;&lt;wsp:rsid wsp:val=&quot;008A3D67&quot;/&gt;&lt;wsp:rsid wsp:val=&quot;008A4605&quot;/&gt;&lt;wsp:rsid wsp:val=&quot;008A4E6B&quot;/&gt;&lt;wsp:rsid wsp:val=&quot;008A5BFF&quot;/&gt;&lt;wsp:rsid wsp:val=&quot;008A6564&quot;/&gt;&lt;wsp:rsid wsp:val=&quot;008A673C&quot;/&gt;&lt;wsp:rsid wsp:val=&quot;008A6CED&quot;/&gt;&lt;wsp:rsid wsp:val=&quot;008A7270&quot;/&gt;&lt;wsp:rsid wsp:val=&quot;008A75D5&quot;/&gt;&lt;wsp:rsid wsp:val=&quot;008A76CF&quot;/&gt;&lt;wsp:rsid wsp:val=&quot;008A7A4C&quot;/&gt;&lt;wsp:rsid wsp:val=&quot;008A7B91&quot;/&gt;&lt;wsp:rsid wsp:val=&quot;008B02D8&quot;/&gt;&lt;wsp:rsid wsp:val=&quot;008B0868&quot;/&gt;&lt;wsp:rsid wsp:val=&quot;008B09D6&quot;/&gt;&lt;wsp:rsid wsp:val=&quot;008B0AE2&quot;/&gt;&lt;wsp:rsid wsp:val=&quot;008B0C4D&quot;/&gt;&lt;wsp:rsid wsp:val=&quot;008B159B&quot;/&gt;&lt;wsp:rsid wsp:val=&quot;008B1829&quot;/&gt;&lt;wsp:rsid wsp:val=&quot;008B1E71&quot;/&gt;&lt;wsp:rsid wsp:val=&quot;008B22C6&quot;/&gt;&lt;wsp:rsid wsp:val=&quot;008B26CD&quot;/&gt;&lt;wsp:rsid wsp:val=&quot;008B2B40&quot;/&gt;&lt;wsp:rsid wsp:val=&quot;008B2FCB&quot;/&gt;&lt;wsp:rsid wsp:val=&quot;008B3748&quot;/&gt;&lt;wsp:rsid wsp:val=&quot;008B3C63&quot;/&gt;&lt;wsp:rsid wsp:val=&quot;008B4055&quot;/&gt;&lt;wsp:rsid wsp:val=&quot;008B4998&quot;/&gt;&lt;wsp:rsid wsp:val=&quot;008B4EB8&quot;/&gt;&lt;wsp:rsid wsp:val=&quot;008B5F1B&quot;/&gt;&lt;wsp:rsid wsp:val=&quot;008B5F46&quot;/&gt;&lt;wsp:rsid wsp:val=&quot;008B6259&quot;/&gt;&lt;wsp:rsid wsp:val=&quot;008B6683&quot;/&gt;&lt;wsp:rsid wsp:val=&quot;008B70A3&quot;/&gt;&lt;wsp:rsid wsp:val=&quot;008B760A&quot;/&gt;&lt;wsp:rsid wsp:val=&quot;008B7809&quot;/&gt;&lt;wsp:rsid wsp:val=&quot;008C0022&quot;/&gt;&lt;wsp:rsid wsp:val=&quot;008C01EC&quot;/&gt;&lt;wsp:rsid wsp:val=&quot;008C05CD&quot;/&gt;&lt;wsp:rsid wsp:val=&quot;008C0683&quot;/&gt;&lt;wsp:rsid wsp:val=&quot;008C0D1E&quot;/&gt;&lt;wsp:rsid wsp:val=&quot;008C0F3C&quot;/&gt;&lt;wsp:rsid wsp:val=&quot;008C2214&quot;/&gt;&lt;wsp:rsid wsp:val=&quot;008C2315&quot;/&gt;&lt;wsp:rsid wsp:val=&quot;008C2528&quot;/&gt;&lt;wsp:rsid wsp:val=&quot;008C28EC&quot;/&gt;&lt;wsp:rsid wsp:val=&quot;008C30CF&quot;/&gt;&lt;wsp:rsid wsp:val=&quot;008C404C&quot;/&gt;&lt;wsp:rsid wsp:val=&quot;008C4097&quot;/&gt;&lt;wsp:rsid wsp:val=&quot;008C418E&quot;/&gt;&lt;wsp:rsid wsp:val=&quot;008C453F&quot;/&gt;&lt;wsp:rsid wsp:val=&quot;008C495D&quot;/&gt;&lt;wsp:rsid wsp:val=&quot;008C5CDC&quot;/&gt;&lt;wsp:rsid wsp:val=&quot;008C6257&quot;/&gt;&lt;wsp:rsid wsp:val=&quot;008C63D0&quot;/&gt;&lt;wsp:rsid wsp:val=&quot;008C6756&quot;/&gt;&lt;wsp:rsid wsp:val=&quot;008C6D0C&quot;/&gt;&lt;wsp:rsid wsp:val=&quot;008C6E4A&quot;/&gt;&lt;wsp:rsid wsp:val=&quot;008C7780&quot;/&gt;&lt;wsp:rsid wsp:val=&quot;008C7BB4&quot;/&gt;&lt;wsp:rsid wsp:val=&quot;008C7D11&quot;/&gt;&lt;wsp:rsid wsp:val=&quot;008D00FD&quot;/&gt;&lt;wsp:rsid wsp:val=&quot;008D0381&quot;/&gt;&lt;wsp:rsid wsp:val=&quot;008D0BE3&quot;/&gt;&lt;wsp:rsid wsp:val=&quot;008D0CDA&quot;/&gt;&lt;wsp:rsid wsp:val=&quot;008D0D3D&quot;/&gt;&lt;wsp:rsid wsp:val=&quot;008D0F7E&quot;/&gt;&lt;wsp:rsid wsp:val=&quot;008D0FD1&quot;/&gt;&lt;wsp:rsid wsp:val=&quot;008D1D8D&quot;/&gt;&lt;wsp:rsid wsp:val=&quot;008D1FF2&quot;/&gt;&lt;wsp:rsid wsp:val=&quot;008D2174&quot;/&gt;&lt;wsp:rsid wsp:val=&quot;008D276E&quot;/&gt;&lt;wsp:rsid wsp:val=&quot;008D27D8&quot;/&gt;&lt;wsp:rsid wsp:val=&quot;008D2A3D&quot;/&gt;&lt;wsp:rsid wsp:val=&quot;008D2E07&quot;/&gt;&lt;wsp:rsid wsp:val=&quot;008D36F3&quot;/&gt;&lt;wsp:rsid wsp:val=&quot;008D4DDF&quot;/&gt;&lt;wsp:rsid wsp:val=&quot;008D4FD4&quot;/&gt;&lt;wsp:rsid wsp:val=&quot;008D50C8&quot;/&gt;&lt;wsp:rsid wsp:val=&quot;008D50CF&quot;/&gt;&lt;wsp:rsid wsp:val=&quot;008D5605&quot;/&gt;&lt;wsp:rsid wsp:val=&quot;008D581E&quot;/&gt;&lt;wsp:rsid wsp:val=&quot;008D5AFE&quot;/&gt;&lt;wsp:rsid wsp:val=&quot;008D5F42&quot;/&gt;&lt;wsp:rsid wsp:val=&quot;008D6EC1&quot;/&gt;&lt;wsp:rsid wsp:val=&quot;008D741A&quot;/&gt;&lt;wsp:rsid wsp:val=&quot;008D7486&quot;/&gt;&lt;wsp:rsid wsp:val=&quot;008D7BB2&quot;/&gt;&lt;wsp:rsid wsp:val=&quot;008E07A1&quot;/&gt;&lt;wsp:rsid wsp:val=&quot;008E0C7C&quot;/&gt;&lt;wsp:rsid wsp:val=&quot;008E0E10&quot;/&gt;&lt;wsp:rsid wsp:val=&quot;008E13F1&quot;/&gt;&lt;wsp:rsid wsp:val=&quot;008E14D6&quot;/&gt;&lt;wsp:rsid wsp:val=&quot;008E1635&quot;/&gt;&lt;wsp:rsid wsp:val=&quot;008E167D&quot;/&gt;&lt;wsp:rsid wsp:val=&quot;008E1785&quot;/&gt;&lt;wsp:rsid wsp:val=&quot;008E237B&quot;/&gt;&lt;wsp:rsid wsp:val=&quot;008E2F2A&quot;/&gt;&lt;wsp:rsid wsp:val=&quot;008E3494&quot;/&gt;&lt;wsp:rsid wsp:val=&quot;008E35ED&quot;/&gt;&lt;wsp:rsid wsp:val=&quot;008E43C0&quot;/&gt;&lt;wsp:rsid wsp:val=&quot;008E4430&quot;/&gt;&lt;wsp:rsid wsp:val=&quot;008E45D5&quot;/&gt;&lt;wsp:rsid wsp:val=&quot;008E5B5A&quot;/&gt;&lt;wsp:rsid wsp:val=&quot;008E5FC6&quot;/&gt;&lt;wsp:rsid wsp:val=&quot;008E65C4&quot;/&gt;&lt;wsp:rsid wsp:val=&quot;008E68E2&quot;/&gt;&lt;wsp:rsid wsp:val=&quot;008E70A5&quot;/&gt;&lt;wsp:rsid wsp:val=&quot;008E725E&quot;/&gt;&lt;wsp:rsid wsp:val=&quot;008E750A&quot;/&gt;&lt;wsp:rsid wsp:val=&quot;008E7BC6&quot;/&gt;&lt;wsp:rsid wsp:val=&quot;008F011D&quot;/&gt;&lt;wsp:rsid wsp:val=&quot;008F0F03&quot;/&gt;&lt;wsp:rsid wsp:val=&quot;008F0FFE&quot;/&gt;&lt;wsp:rsid wsp:val=&quot;008F1019&quot;/&gt;&lt;wsp:rsid wsp:val=&quot;008F1A82&quot;/&gt;&lt;wsp:rsid wsp:val=&quot;008F1BA8&quot;/&gt;&lt;wsp:rsid wsp:val=&quot;008F1D50&quot;/&gt;&lt;wsp:rsid wsp:val=&quot;008F21E5&quot;/&gt;&lt;wsp:rsid wsp:val=&quot;008F22DD&quot;/&gt;&lt;wsp:rsid wsp:val=&quot;008F2A17&quot;/&gt;&lt;wsp:rsid wsp:val=&quot;008F2AC1&quot;/&gt;&lt;wsp:rsid wsp:val=&quot;008F2E9E&quot;/&gt;&lt;wsp:rsid wsp:val=&quot;008F2F3C&quot;/&gt;&lt;wsp:rsid wsp:val=&quot;008F2FBA&quot;/&gt;&lt;wsp:rsid wsp:val=&quot;008F3904&quot;/&gt;&lt;wsp:rsid wsp:val=&quot;008F3913&quot;/&gt;&lt;wsp:rsid wsp:val=&quot;008F4496&quot;/&gt;&lt;wsp:rsid wsp:val=&quot;008F48C9&quot;/&gt;&lt;wsp:rsid wsp:val=&quot;008F57B9&quot;/&gt;&lt;wsp:rsid wsp:val=&quot;008F5B4C&quot;/&gt;&lt;wsp:rsid wsp:val=&quot;008F5BBD&quot;/&gt;&lt;wsp:rsid wsp:val=&quot;008F5BD1&quot;/&gt;&lt;wsp:rsid wsp:val=&quot;008F5CB9&quot;/&gt;&lt;wsp:rsid wsp:val=&quot;008F63C8&quot;/&gt;&lt;wsp:rsid wsp:val=&quot;008F6E01&quot;/&gt;&lt;wsp:rsid wsp:val=&quot;008F736A&quot;/&gt;&lt;wsp:rsid wsp:val=&quot;008F744C&quot;/&gt;&lt;wsp:rsid wsp:val=&quot;008F762D&quot;/&gt;&lt;wsp:rsid wsp:val=&quot;008F77A0&quot;/&gt;&lt;wsp:rsid wsp:val=&quot;008F77A9&quot;/&gt;&lt;wsp:rsid wsp:val=&quot;008F790C&quot;/&gt;&lt;wsp:rsid wsp:val=&quot;008F7E18&quot;/&gt;&lt;wsp:rsid wsp:val=&quot;0090051B&quot;/&gt;&lt;wsp:rsid wsp:val=&quot;00900A2D&quot;/&gt;&lt;wsp:rsid wsp:val=&quot;00901144&quot;/&gt;&lt;wsp:rsid wsp:val=&quot;00901359&quot;/&gt;&lt;wsp:rsid wsp:val=&quot;0090230A&quot;/&gt;&lt;wsp:rsid wsp:val=&quot;00902E8A&quot;/&gt;&lt;wsp:rsid wsp:val=&quot;00903180&quot;/&gt;&lt;wsp:rsid wsp:val=&quot;00903701&quot;/&gt;&lt;wsp:rsid wsp:val=&quot;0090445C&quot;/&gt;&lt;wsp:rsid wsp:val=&quot;00904C34&quot;/&gt;&lt;wsp:rsid wsp:val=&quot;00904D3F&quot;/&gt;&lt;wsp:rsid wsp:val=&quot;00905074&quot;/&gt;&lt;wsp:rsid wsp:val=&quot;00905369&quot;/&gt;&lt;wsp:rsid wsp:val=&quot;00905B59&quot;/&gt;&lt;wsp:rsid wsp:val=&quot;00906410&quot;/&gt;&lt;wsp:rsid wsp:val=&quot;00906D63&quot;/&gt;&lt;wsp:rsid wsp:val=&quot;00906E60&quot;/&gt;&lt;wsp:rsid wsp:val=&quot;009075A3&quot;/&gt;&lt;wsp:rsid wsp:val=&quot;0090765B&quot;/&gt;&lt;wsp:rsid wsp:val=&quot;00910A6C&quot;/&gt;&lt;wsp:rsid wsp:val=&quot;00910EFF&quot;/&gt;&lt;wsp:rsid wsp:val=&quot;0091103F&quot;/&gt;&lt;wsp:rsid wsp:val=&quot;00911814&quot;/&gt;&lt;wsp:rsid wsp:val=&quot;009120E5&quot;/&gt;&lt;wsp:rsid wsp:val=&quot;0091249E&quot;/&gt;&lt;wsp:rsid wsp:val=&quot;0091255E&quot;/&gt;&lt;wsp:rsid wsp:val=&quot;00912C0C&quot;/&gt;&lt;wsp:rsid wsp:val=&quot;009130DE&quot;/&gt;&lt;wsp:rsid wsp:val=&quot;009137E7&quot;/&gt;&lt;wsp:rsid wsp:val=&quot;00913CCD&quot;/&gt;&lt;wsp:rsid wsp:val=&quot;009146AD&quot;/&gt;&lt;wsp:rsid wsp:val=&quot;00914F15&quot;/&gt;&lt;wsp:rsid wsp:val=&quot;00915055&quot;/&gt;&lt;wsp:rsid wsp:val=&quot;00915073&quot;/&gt;&lt;wsp:rsid wsp:val=&quot;009150D3&quot;/&gt;&lt;wsp:rsid wsp:val=&quot;0091512A&quot;/&gt;&lt;wsp:rsid wsp:val=&quot;0091522E&quot;/&gt;&lt;wsp:rsid wsp:val=&quot;00915908&quot;/&gt;&lt;wsp:rsid wsp:val=&quot;009159FB&quot;/&gt;&lt;wsp:rsid wsp:val=&quot;00915A87&quot;/&gt;&lt;wsp:rsid wsp:val=&quot;00916DBB&quot;/&gt;&lt;wsp:rsid wsp:val=&quot;00916F9C&quot;/&gt;&lt;wsp:rsid wsp:val=&quot;00917E3F&quot;/&gt;&lt;wsp:rsid wsp:val=&quot;00917E46&quot;/&gt;&lt;wsp:rsid wsp:val=&quot;0092057E&quot;/&gt;&lt;wsp:rsid wsp:val=&quot;00920F13&quot;/&gt;&lt;wsp:rsid wsp:val=&quot;00921230&quot;/&gt;&lt;wsp:rsid wsp:val=&quot;0092171C&quot;/&gt;&lt;wsp:rsid wsp:val=&quot;0092175E&quot;/&gt;&lt;wsp:rsid wsp:val=&quot;00921B5D&quot;/&gt;&lt;wsp:rsid wsp:val=&quot;00921BFF&quot;/&gt;&lt;wsp:rsid wsp:val=&quot;009220CB&quot;/&gt;&lt;wsp:rsid wsp:val=&quot;00922A27&quot;/&gt;&lt;wsp:rsid wsp:val=&quot;00922A53&quot;/&gt;&lt;wsp:rsid wsp:val=&quot;00922B80&quot;/&gt;&lt;wsp:rsid wsp:val=&quot;00922E7B&quot;/&gt;&lt;wsp:rsid wsp:val=&quot;009232D0&quot;/&gt;&lt;wsp:rsid wsp:val=&quot;00923627&quot;/&gt;&lt;wsp:rsid wsp:val=&quot;00923D28&quot;/&gt;&lt;wsp:rsid wsp:val=&quot;00923EE4&quot;/&gt;&lt;wsp:rsid wsp:val=&quot;00924995&quot;/&gt;&lt;wsp:rsid wsp:val=&quot;00924FCF&quot;/&gt;&lt;wsp:rsid wsp:val=&quot;00925B31&quot;/&gt;&lt;wsp:rsid wsp:val=&quot;00925D2A&quot;/&gt;&lt;wsp:rsid wsp:val=&quot;00926572&quot;/&gt;&lt;wsp:rsid wsp:val=&quot;00927695&quot;/&gt;&lt;wsp:rsid wsp:val=&quot;00927BA2&quot;/&gt;&lt;wsp:rsid wsp:val=&quot;0093003F&quot;/&gt;&lt;wsp:rsid wsp:val=&quot;0093046F&quot;/&gt;&lt;wsp:rsid wsp:val=&quot;0093107B&quot;/&gt;&lt;wsp:rsid wsp:val=&quot;00931CC1&quot;/&gt;&lt;wsp:rsid wsp:val=&quot;00932131&quot;/&gt;&lt;wsp:rsid wsp:val=&quot;0093225C&quot;/&gt;&lt;wsp:rsid wsp:val=&quot;00933289&quot;/&gt;&lt;wsp:rsid wsp:val=&quot;0093329B&quot;/&gt;&lt;wsp:rsid wsp:val=&quot;00933DCF&quot;/&gt;&lt;wsp:rsid wsp:val=&quot;009340DA&quot;/&gt;&lt;wsp:rsid wsp:val=&quot;00934703&quot;/&gt;&lt;wsp:rsid wsp:val=&quot;009347F1&quot;/&gt;&lt;wsp:rsid wsp:val=&quot;0093484E&quot;/&gt;&lt;wsp:rsid wsp:val=&quot;00934F04&quot;/&gt;&lt;wsp:rsid wsp:val=&quot;00934FD7&quot;/&gt;&lt;wsp:rsid wsp:val=&quot;0093556F&quot;/&gt;&lt;wsp:rsid wsp:val=&quot;00935C46&quot;/&gt;&lt;wsp:rsid wsp:val=&quot;00935D57&quot;/&gt;&lt;wsp:rsid wsp:val=&quot;00935EE0&quot;/&gt;&lt;wsp:rsid wsp:val=&quot;009373B7&quot;/&gt;&lt;wsp:rsid wsp:val=&quot;00937843&quot;/&gt;&lt;wsp:rsid wsp:val=&quot;00937F22&quot;/&gt;&lt;wsp:rsid wsp:val=&quot;009405D5&quot;/&gt;&lt;wsp:rsid wsp:val=&quot;009406DD&quot;/&gt;&lt;wsp:rsid wsp:val=&quot;0094080C&quot;/&gt;&lt;wsp:rsid wsp:val=&quot;00940A34&quot;/&gt;&lt;wsp:rsid wsp:val=&quot;00941024&quot;/&gt;&lt;wsp:rsid wsp:val=&quot;009411A3&quot;/&gt;&lt;wsp:rsid wsp:val=&quot;00941432&quot;/&gt;&lt;wsp:rsid wsp:val=&quot;00941476&quot;/&gt;&lt;wsp:rsid wsp:val=&quot;00941BB9&quot;/&gt;&lt;wsp:rsid wsp:val=&quot;00942077&quot;/&gt;&lt;wsp:rsid wsp:val=&quot;0094274E&quot;/&gt;&lt;wsp:rsid wsp:val=&quot;009430D6&quot;/&gt;&lt;wsp:rsid wsp:val=&quot;0094330D&quot;/&gt;&lt;wsp:rsid wsp:val=&quot;00943517&quot;/&gt;&lt;wsp:rsid wsp:val=&quot;009445CB&quot;/&gt;&lt;wsp:rsid wsp:val=&quot;009445D5&quot;/&gt;&lt;wsp:rsid wsp:val=&quot;009449B5&quot;/&gt;&lt;wsp:rsid wsp:val=&quot;00944AB4&quot;/&gt;&lt;wsp:rsid wsp:val=&quot;00944B81&quot;/&gt;&lt;wsp:rsid wsp:val=&quot;009451B0&quot;/&gt;&lt;wsp:rsid wsp:val=&quot;00945516&quot;/&gt;&lt;wsp:rsid wsp:val=&quot;00945B8B&quot;/&gt;&lt;wsp:rsid wsp:val=&quot;00946172&quot;/&gt;&lt;wsp:rsid wsp:val=&quot;009462A2&quot;/&gt;&lt;wsp:rsid wsp:val=&quot;0094732D&quot;/&gt;&lt;wsp:rsid wsp:val=&quot;009474E2&quot;/&gt;&lt;wsp:rsid wsp:val=&quot;00947E5C&quot;/&gt;&lt;wsp:rsid wsp:val=&quot;0095046D&quot;/&gt;&lt;wsp:rsid wsp:val=&quot;00950A8A&quot;/&gt;&lt;wsp:rsid wsp:val=&quot;00950D3D&quot;/&gt;&lt;wsp:rsid wsp:val=&quot;0095130C&quot;/&gt;&lt;wsp:rsid wsp:val=&quot;009515A8&quot;/&gt;&lt;wsp:rsid wsp:val=&quot;009518D5&quot;/&gt;&lt;wsp:rsid wsp:val=&quot;00951D9D&quot;/&gt;&lt;wsp:rsid wsp:val=&quot;00952D7A&quot;/&gt;&lt;wsp:rsid wsp:val=&quot;00952F8D&quot;/&gt;&lt;wsp:rsid wsp:val=&quot;009530F5&quot;/&gt;&lt;wsp:rsid wsp:val=&quot;0095355E&quot;/&gt;&lt;wsp:rsid wsp:val=&quot;009537F3&quot;/&gt;&lt;wsp:rsid wsp:val=&quot;00953A4E&quot;/&gt;&lt;wsp:rsid wsp:val=&quot;00953CC3&quot;/&gt;&lt;wsp:rsid wsp:val=&quot;009541F9&quot;/&gt;&lt;wsp:rsid wsp:val=&quot;0095459A&quot;/&gt;&lt;wsp:rsid wsp:val=&quot;0095499C&quot;/&gt;&lt;wsp:rsid wsp:val=&quot;00955490&quot;/&gt;&lt;wsp:rsid wsp:val=&quot;00955578&quot;/&gt;&lt;wsp:rsid wsp:val=&quot;00955999&quot;/&gt;&lt;wsp:rsid wsp:val=&quot;00955BDD&quot;/&gt;&lt;wsp:rsid wsp:val=&quot;0095616B&quot;/&gt;&lt;wsp:rsid wsp:val=&quot;00956225&quot;/&gt;&lt;wsp:rsid wsp:val=&quot;0095697E&quot;/&gt;&lt;wsp:rsid wsp:val=&quot;00956CD4&quot;/&gt;&lt;wsp:rsid wsp:val=&quot;00956E95&quot;/&gt;&lt;wsp:rsid wsp:val=&quot;00956EDC&quot;/&gt;&lt;wsp:rsid wsp:val=&quot;00960594&quot;/&gt;&lt;wsp:rsid wsp:val=&quot;009616E8&quot;/&gt;&lt;wsp:rsid wsp:val=&quot;00963ABB&quot;/&gt;&lt;wsp:rsid wsp:val=&quot;00963F15&quot;/&gt;&lt;wsp:rsid wsp:val=&quot;00964E2A&quot;/&gt;&lt;wsp:rsid wsp:val=&quot;009654DE&quot;/&gt;&lt;wsp:rsid wsp:val=&quot;0096582C&quot;/&gt;&lt;wsp:rsid wsp:val=&quot;00965EED&quot;/&gt;&lt;wsp:rsid wsp:val=&quot;009667BC&quot;/&gt;&lt;wsp:rsid wsp:val=&quot;00966DAF&quot;/&gt;&lt;wsp:rsid wsp:val=&quot;00966FA9&quot;/&gt;&lt;wsp:rsid wsp:val=&quot;009673C8&quot;/&gt;&lt;wsp:rsid wsp:val=&quot;0096771D&quot;/&gt;&lt;wsp:rsid wsp:val=&quot;0096792E&quot;/&gt;&lt;wsp:rsid wsp:val=&quot;00967E2F&quot;/&gt;&lt;wsp:rsid wsp:val=&quot;00970732&quot;/&gt;&lt;wsp:rsid wsp:val=&quot;00970A86&quot;/&gt;&lt;wsp:rsid wsp:val=&quot;00971974&quot;/&gt;&lt;wsp:rsid wsp:val=&quot;00971B1C&quot;/&gt;&lt;wsp:rsid wsp:val=&quot;00971C53&quot;/&gt;&lt;wsp:rsid wsp:val=&quot;00972E85&quot;/&gt;&lt;wsp:rsid wsp:val=&quot;009739F3&quot;/&gt;&lt;wsp:rsid wsp:val=&quot;009742E5&quot;/&gt;&lt;wsp:rsid wsp:val=&quot;00974862&quot;/&gt;&lt;wsp:rsid wsp:val=&quot;00974C77&quot;/&gt;&lt;wsp:rsid wsp:val=&quot;00974E71&quot;/&gt;&lt;wsp:rsid wsp:val=&quot;009758C3&quot;/&gt;&lt;wsp:rsid wsp:val=&quot;00975EE8&quot;/&gt;&lt;wsp:rsid wsp:val=&quot;009772B0&quot;/&gt;&lt;wsp:rsid wsp:val=&quot;009774DD&quot;/&gt;&lt;wsp:rsid wsp:val=&quot;00977881&quot;/&gt;&lt;wsp:rsid wsp:val=&quot;00977E91&quot;/&gt;&lt;wsp:rsid wsp:val=&quot;00980107&quot;/&gt;&lt;wsp:rsid wsp:val=&quot;0098019E&quot;/&gt;&lt;wsp:rsid wsp:val=&quot;00980B1E&quot;/&gt;&lt;wsp:rsid wsp:val=&quot;00981BA7&quot;/&gt;&lt;wsp:rsid wsp:val=&quot;00981E04&quot;/&gt;&lt;wsp:rsid wsp:val=&quot;00982089&quot;/&gt;&lt;wsp:rsid wsp:val=&quot;0098235A&quot;/&gt;&lt;wsp:rsid wsp:val=&quot;009826CA&quot;/&gt;&lt;wsp:rsid wsp:val=&quot;009826DB&quot;/&gt;&lt;wsp:rsid wsp:val=&quot;00982797&quot;/&gt;&lt;wsp:rsid wsp:val=&quot;00982A80&quot;/&gt;&lt;wsp:rsid wsp:val=&quot;00982CCD&quot;/&gt;&lt;wsp:rsid wsp:val=&quot;0098327F&quot;/&gt;&lt;wsp:rsid wsp:val=&quot;009835D2&quot;/&gt;&lt;wsp:rsid wsp:val=&quot;00983A09&quot;/&gt;&lt;wsp:rsid wsp:val=&quot;00984054&quot;/&gt;&lt;wsp:rsid wsp:val=&quot;00984387&quot;/&gt;&lt;wsp:rsid wsp:val=&quot;009843E6&quot;/&gt;&lt;wsp:rsid wsp:val=&quot;009846D8&quot;/&gt;&lt;wsp:rsid wsp:val=&quot;00984A58&quot;/&gt;&lt;wsp:rsid wsp:val=&quot;00984A8D&quot;/&gt;&lt;wsp:rsid wsp:val=&quot;00985105&quot;/&gt;&lt;wsp:rsid wsp:val=&quot;0098523C&quot;/&gt;&lt;wsp:rsid wsp:val=&quot;0098524A&quot;/&gt;&lt;wsp:rsid wsp:val=&quot;009854BD&quot;/&gt;&lt;wsp:rsid wsp:val=&quot;00985BCA&quot;/&gt;&lt;wsp:rsid wsp:val=&quot;00985BCE&quot;/&gt;&lt;wsp:rsid wsp:val=&quot;0098605E&quot;/&gt;&lt;wsp:rsid wsp:val=&quot;009862DD&quot;/&gt;&lt;wsp:rsid wsp:val=&quot;00986360&quot;/&gt;&lt;wsp:rsid wsp:val=&quot;009864A3&quot;/&gt;&lt;wsp:rsid wsp:val=&quot;00986AFF&quot;/&gt;&lt;wsp:rsid wsp:val=&quot;00986DEA&quot;/&gt;&lt;wsp:rsid wsp:val=&quot;00987013&quot;/&gt;&lt;wsp:rsid wsp:val=&quot;0098749E&quot;/&gt;&lt;wsp:rsid wsp:val=&quot;009874CE&quot;/&gt;&lt;wsp:rsid wsp:val=&quot;00987564&quot;/&gt;&lt;wsp:rsid wsp:val=&quot;00990A06&quot;/&gt;&lt;wsp:rsid wsp:val=&quot;00990B23&quot;/&gt;&lt;wsp:rsid wsp:val=&quot;009918E1&quot;/&gt;&lt;wsp:rsid wsp:val=&quot;00991CC5&quot;/&gt;&lt;wsp:rsid wsp:val=&quot;00992611&quot;/&gt;&lt;wsp:rsid wsp:val=&quot;009933DA&quot;/&gt;&lt;wsp:rsid wsp:val=&quot;00993518&quot;/&gt;&lt;wsp:rsid wsp:val=&quot;00993627&quot;/&gt;&lt;wsp:rsid wsp:val=&quot;00993A62&quot;/&gt;&lt;wsp:rsid wsp:val=&quot;00994408&quot;/&gt;&lt;wsp:rsid wsp:val=&quot;0099491C&quot;/&gt;&lt;wsp:rsid wsp:val=&quot;00995C1B&quot;/&gt;&lt;wsp:rsid wsp:val=&quot;00996193&quot;/&gt;&lt;wsp:rsid wsp:val=&quot;009963E9&quot;/&gt;&lt;wsp:rsid wsp:val=&quot;009965E3&quot;/&gt;&lt;wsp:rsid wsp:val=&quot;00996A49&quot;/&gt;&lt;wsp:rsid wsp:val=&quot;00996CD2&quot;/&gt;&lt;wsp:rsid wsp:val=&quot;00996F6A&quot;/&gt;&lt;wsp:rsid wsp:val=&quot;00996F92&quot;/&gt;&lt;wsp:rsid wsp:val=&quot;00997028&quot;/&gt;&lt;wsp:rsid wsp:val=&quot;009A0006&quot;/&gt;&lt;wsp:rsid wsp:val=&quot;009A020B&quot;/&gt;&lt;wsp:rsid wsp:val=&quot;009A0420&quot;/&gt;&lt;wsp:rsid wsp:val=&quot;009A06DA&quot;/&gt;&lt;wsp:rsid wsp:val=&quot;009A13DB&quot;/&gt;&lt;wsp:rsid wsp:val=&quot;009A15C1&quot;/&gt;&lt;wsp:rsid wsp:val=&quot;009A17C0&quot;/&gt;&lt;wsp:rsid wsp:val=&quot;009A1873&quot;/&gt;&lt;wsp:rsid wsp:val=&quot;009A1DEB&quot;/&gt;&lt;wsp:rsid wsp:val=&quot;009A219C&quot;/&gt;&lt;wsp:rsid wsp:val=&quot;009A2F67&quot;/&gt;&lt;wsp:rsid wsp:val=&quot;009A3662&quot;/&gt;&lt;wsp:rsid wsp:val=&quot;009A377F&quot;/&gt;&lt;wsp:rsid wsp:val=&quot;009A41BD&quot;/&gt;&lt;wsp:rsid wsp:val=&quot;009A447F&quot;/&gt;&lt;wsp:rsid wsp:val=&quot;009A51D0&quot;/&gt;&lt;wsp:rsid wsp:val=&quot;009A5AEE&quot;/&gt;&lt;wsp:rsid wsp:val=&quot;009A6130&quot;/&gt;&lt;wsp:rsid wsp:val=&quot;009A6B35&quot;/&gt;&lt;wsp:rsid wsp:val=&quot;009A74FE&quot;/&gt;&lt;wsp:rsid wsp:val=&quot;009A7FCA&quot;/&gt;&lt;wsp:rsid wsp:val=&quot;009B03D1&quot;/&gt;&lt;wsp:rsid wsp:val=&quot;009B0460&quot;/&gt;&lt;wsp:rsid wsp:val=&quot;009B0EA7&quot;/&gt;&lt;wsp:rsid wsp:val=&quot;009B109C&quot;/&gt;&lt;wsp:rsid wsp:val=&quot;009B25FF&quot;/&gt;&lt;wsp:rsid wsp:val=&quot;009B2739&quot;/&gt;&lt;wsp:rsid wsp:val=&quot;009B36C3&quot;/&gt;&lt;wsp:rsid wsp:val=&quot;009B4456&quot;/&gt;&lt;wsp:rsid wsp:val=&quot;009B4C85&quot;/&gt;&lt;wsp:rsid wsp:val=&quot;009B4ECC&quot;/&gt;&lt;wsp:rsid wsp:val=&quot;009B5238&quot;/&gt;&lt;wsp:rsid wsp:val=&quot;009B5336&quot;/&gt;&lt;wsp:rsid wsp:val=&quot;009B557D&quot;/&gt;&lt;wsp:rsid wsp:val=&quot;009B56AA&quot;/&gt;&lt;wsp:rsid wsp:val=&quot;009B5FAE&quot;/&gt;&lt;wsp:rsid wsp:val=&quot;009B6342&quot;/&gt;&lt;wsp:rsid wsp:val=&quot;009B6344&quot;/&gt;&lt;wsp:rsid wsp:val=&quot;009B7230&quot;/&gt;&lt;wsp:rsid wsp:val=&quot;009B741C&quot;/&gt;&lt;wsp:rsid wsp:val=&quot;009C032E&quot;/&gt;&lt;wsp:rsid wsp:val=&quot;009C033F&quot;/&gt;&lt;wsp:rsid wsp:val=&quot;009C0FDF&quot;/&gt;&lt;wsp:rsid wsp:val=&quot;009C1632&quot;/&gt;&lt;wsp:rsid wsp:val=&quot;009C2083&quot;/&gt;&lt;wsp:rsid wsp:val=&quot;009C30B2&quot;/&gt;&lt;wsp:rsid wsp:val=&quot;009C3559&quot;/&gt;&lt;wsp:rsid wsp:val=&quot;009C3800&quot;/&gt;&lt;wsp:rsid wsp:val=&quot;009C3980&quot;/&gt;&lt;wsp:rsid wsp:val=&quot;009C39CF&quot;/&gt;&lt;wsp:rsid wsp:val=&quot;009C3CE0&quot;/&gt;&lt;wsp:rsid wsp:val=&quot;009C3CF7&quot;/&gt;&lt;wsp:rsid wsp:val=&quot;009C42B0&quot;/&gt;&lt;wsp:rsid wsp:val=&quot;009C4BCD&quot;/&gt;&lt;wsp:rsid wsp:val=&quot;009C53B1&quot;/&gt;&lt;wsp:rsid wsp:val=&quot;009C5ED5&quot;/&gt;&lt;wsp:rsid wsp:val=&quot;009C5EEC&quot;/&gt;&lt;wsp:rsid wsp:val=&quot;009C6092&quot;/&gt;&lt;wsp:rsid wsp:val=&quot;009C6425&quot;/&gt;&lt;wsp:rsid wsp:val=&quot;009C7D36&quot;/&gt;&lt;wsp:rsid wsp:val=&quot;009D0582&quot;/&gt;&lt;wsp:rsid wsp:val=&quot;009D0A87&quot;/&gt;&lt;wsp:rsid wsp:val=&quot;009D0B1E&quot;/&gt;&lt;wsp:rsid wsp:val=&quot;009D0B4A&quot;/&gt;&lt;wsp:rsid wsp:val=&quot;009D0E3A&quot;/&gt;&lt;wsp:rsid wsp:val=&quot;009D0E6E&quot;/&gt;&lt;wsp:rsid wsp:val=&quot;009D0FE7&quot;/&gt;&lt;wsp:rsid wsp:val=&quot;009D1296&quot;/&gt;&lt;wsp:rsid wsp:val=&quot;009D1792&quot;/&gt;&lt;wsp:rsid wsp:val=&quot;009D19FE&quot;/&gt;&lt;wsp:rsid wsp:val=&quot;009D1AE1&quot;/&gt;&lt;wsp:rsid wsp:val=&quot;009D1B1E&quot;/&gt;&lt;wsp:rsid wsp:val=&quot;009D1D58&quot;/&gt;&lt;wsp:rsid wsp:val=&quot;009D1D68&quot;/&gt;&lt;wsp:rsid wsp:val=&quot;009D2251&quot;/&gt;&lt;wsp:rsid wsp:val=&quot;009D2EF2&quot;/&gt;&lt;wsp:rsid wsp:val=&quot;009D3315&quot;/&gt;&lt;wsp:rsid wsp:val=&quot;009D3480&quot;/&gt;&lt;wsp:rsid wsp:val=&quot;009D3B3D&quot;/&gt;&lt;wsp:rsid wsp:val=&quot;009D3D18&quot;/&gt;&lt;wsp:rsid wsp:val=&quot;009D48B2&quot;/&gt;&lt;wsp:rsid wsp:val=&quot;009D4949&quot;/&gt;&lt;wsp:rsid wsp:val=&quot;009D591C&quot;/&gt;&lt;wsp:rsid wsp:val=&quot;009D5E29&quot;/&gt;&lt;wsp:rsid wsp:val=&quot;009D5ED9&quot;/&gt;&lt;wsp:rsid wsp:val=&quot;009D6A8B&quot;/&gt;&lt;wsp:rsid wsp:val=&quot;009D6BD1&quot;/&gt;&lt;wsp:rsid wsp:val=&quot;009D7250&quot;/&gt;&lt;wsp:rsid wsp:val=&quot;009D7498&quot;/&gt;&lt;wsp:rsid wsp:val=&quot;009D7660&quot;/&gt;&lt;wsp:rsid wsp:val=&quot;009D7FB2&quot;/&gt;&lt;wsp:rsid wsp:val=&quot;009E00CC&quot;/&gt;&lt;wsp:rsid wsp:val=&quot;009E04A1&quot;/&gt;&lt;wsp:rsid wsp:val=&quot;009E0AAC&quot;/&gt;&lt;wsp:rsid wsp:val=&quot;009E199C&quot;/&gt;&lt;wsp:rsid wsp:val=&quot;009E1C3C&quot;/&gt;&lt;wsp:rsid wsp:val=&quot;009E2024&quot;/&gt;&lt;wsp:rsid wsp:val=&quot;009E2325&quot;/&gt;&lt;wsp:rsid wsp:val=&quot;009E2805&quot;/&gt;&lt;wsp:rsid wsp:val=&quot;009E2A3C&quot;/&gt;&lt;wsp:rsid wsp:val=&quot;009E2A5D&quot;/&gt;&lt;wsp:rsid wsp:val=&quot;009E2C0C&quot;/&gt;&lt;wsp:rsid wsp:val=&quot;009E2C2C&quot;/&gt;&lt;wsp:rsid wsp:val=&quot;009E3325&quot;/&gt;&lt;wsp:rsid wsp:val=&quot;009E37C0&quot;/&gt;&lt;wsp:rsid wsp:val=&quot;009E39D8&quot;/&gt;&lt;wsp:rsid wsp:val=&quot;009E3E6E&quot;/&gt;&lt;wsp:rsid wsp:val=&quot;009E4120&quot;/&gt;&lt;wsp:rsid wsp:val=&quot;009E4133&quot;/&gt;&lt;wsp:rsid wsp:val=&quot;009E45D5&quot;/&gt;&lt;wsp:rsid wsp:val=&quot;009E479C&quot;/&gt;&lt;wsp:rsid wsp:val=&quot;009E4B70&quot;/&gt;&lt;wsp:rsid wsp:val=&quot;009E4E35&quot;/&gt;&lt;wsp:rsid wsp:val=&quot;009E5254&quot;/&gt;&lt;wsp:rsid wsp:val=&quot;009E5358&quot;/&gt;&lt;wsp:rsid wsp:val=&quot;009E53C5&quot;/&gt;&lt;wsp:rsid wsp:val=&quot;009E5527&quot;/&gt;&lt;wsp:rsid wsp:val=&quot;009E5C63&quot;/&gt;&lt;wsp:rsid wsp:val=&quot;009E6F86&quot;/&gt;&lt;wsp:rsid wsp:val=&quot;009E710B&quot;/&gt;&lt;wsp:rsid wsp:val=&quot;009E733E&quot;/&gt;&lt;wsp:rsid wsp:val=&quot;009E79D8&quot;/&gt;&lt;wsp:rsid wsp:val=&quot;009F0144&quot;/&gt;&lt;wsp:rsid wsp:val=&quot;009F0E0F&quot;/&gt;&lt;wsp:rsid wsp:val=&quot;009F0E83&quot;/&gt;&lt;wsp:rsid wsp:val=&quot;009F0F3A&quot;/&gt;&lt;wsp:rsid wsp:val=&quot;009F13FC&quot;/&gt;&lt;wsp:rsid wsp:val=&quot;009F17BC&quot;/&gt;&lt;wsp:rsid wsp:val=&quot;009F25F3&quot;/&gt;&lt;wsp:rsid wsp:val=&quot;009F3815&quot;/&gt;&lt;wsp:rsid wsp:val=&quot;009F4159&quot;/&gt;&lt;wsp:rsid wsp:val=&quot;009F43D8&quot;/&gt;&lt;wsp:rsid wsp:val=&quot;009F44F0&quot;/&gt;&lt;wsp:rsid wsp:val=&quot;009F4B3D&quot;/&gt;&lt;wsp:rsid wsp:val=&quot;009F5601&quot;/&gt;&lt;wsp:rsid wsp:val=&quot;009F5B4F&quot;/&gt;&lt;wsp:rsid wsp:val=&quot;009F5C88&quot;/&gt;&lt;wsp:rsid wsp:val=&quot;009F66BE&quot;/&gt;&lt;wsp:rsid wsp:val=&quot;009F713D&quot;/&gt;&lt;wsp:rsid wsp:val=&quot;009F7A2F&quot;/&gt;&lt;wsp:rsid wsp:val=&quot;009F7E10&quot;/&gt;&lt;wsp:rsid wsp:val=&quot;00A00E9C&quot;/&gt;&lt;wsp:rsid wsp:val=&quot;00A01227&quot;/&gt;&lt;wsp:rsid wsp:val=&quot;00A013D2&quot;/&gt;&lt;wsp:rsid wsp:val=&quot;00A01D49&quot;/&gt;&lt;wsp:rsid wsp:val=&quot;00A029C6&quot;/&gt;&lt;wsp:rsid wsp:val=&quot;00A03119&quot;/&gt;&lt;wsp:rsid wsp:val=&quot;00A03766&quot;/&gt;&lt;wsp:rsid wsp:val=&quot;00A03A5C&quot;/&gt;&lt;wsp:rsid wsp:val=&quot;00A03B3E&quot;/&gt;&lt;wsp:rsid wsp:val=&quot;00A04180&quot;/&gt;&lt;wsp:rsid wsp:val=&quot;00A04269&quot;/&gt;&lt;wsp:rsid wsp:val=&quot;00A04555&quot;/&gt;&lt;wsp:rsid wsp:val=&quot;00A04BCD&quot;/&gt;&lt;wsp:rsid wsp:val=&quot;00A05494&quot;/&gt;&lt;wsp:rsid wsp:val=&quot;00A05542&quot;/&gt;&lt;wsp:rsid wsp:val=&quot;00A05E45&quot;/&gt;&lt;wsp:rsid wsp:val=&quot;00A06DF7&quot;/&gt;&lt;wsp:rsid wsp:val=&quot;00A07250&quot;/&gt;&lt;wsp:rsid wsp:val=&quot;00A074E5&quot;/&gt;&lt;wsp:rsid wsp:val=&quot;00A101C9&quot;/&gt;&lt;wsp:rsid wsp:val=&quot;00A10378&quot;/&gt;&lt;wsp:rsid wsp:val=&quot;00A106E6&quot;/&gt;&lt;wsp:rsid wsp:val=&quot;00A10747&quot;/&gt;&lt;wsp:rsid wsp:val=&quot;00A10E53&quot;/&gt;&lt;wsp:rsid wsp:val=&quot;00A10E9A&quot;/&gt;&lt;wsp:rsid wsp:val=&quot;00A112A1&quot;/&gt;&lt;wsp:rsid wsp:val=&quot;00A114A6&quot;/&gt;&lt;wsp:rsid wsp:val=&quot;00A117D2&quot;/&gt;&lt;wsp:rsid wsp:val=&quot;00A12B87&quot;/&gt;&lt;wsp:rsid wsp:val=&quot;00A12B97&quot;/&gt;&lt;wsp:rsid wsp:val=&quot;00A12F76&quot;/&gt;&lt;wsp:rsid wsp:val=&quot;00A13059&quot;/&gt;&lt;wsp:rsid wsp:val=&quot;00A13120&quot;/&gt;&lt;wsp:rsid wsp:val=&quot;00A13B3D&quot;/&gt;&lt;wsp:rsid wsp:val=&quot;00A13D22&quot;/&gt;&lt;wsp:rsid wsp:val=&quot;00A13DFE&quot;/&gt;&lt;wsp:rsid wsp:val=&quot;00A141DF&quot;/&gt;&lt;wsp:rsid wsp:val=&quot;00A147D2&quot;/&gt;&lt;wsp:rsid wsp:val=&quot;00A14B46&quot;/&gt;&lt;wsp:rsid wsp:val=&quot;00A14C76&quot;/&gt;&lt;wsp:rsid wsp:val=&quot;00A15220&quot;/&gt;&lt;wsp:rsid wsp:val=&quot;00A1590A&quot;/&gt;&lt;wsp:rsid wsp:val=&quot;00A160F1&quot;/&gt;&lt;wsp:rsid wsp:val=&quot;00A1661F&quot;/&gt;&lt;wsp:rsid wsp:val=&quot;00A177D9&quot;/&gt;&lt;wsp:rsid wsp:val=&quot;00A203BE&quot;/&gt;&lt;wsp:rsid wsp:val=&quot;00A20F72&quot;/&gt;&lt;wsp:rsid wsp:val=&quot;00A21A08&quot;/&gt;&lt;wsp:rsid wsp:val=&quot;00A21C73&quot;/&gt;&lt;wsp:rsid wsp:val=&quot;00A22386&quot;/&gt;&lt;wsp:rsid wsp:val=&quot;00A226B7&quot;/&gt;&lt;wsp:rsid wsp:val=&quot;00A22972&quot;/&gt;&lt;wsp:rsid wsp:val=&quot;00A22EFA&quot;/&gt;&lt;wsp:rsid wsp:val=&quot;00A2382C&quot;/&gt;&lt;wsp:rsid wsp:val=&quot;00A23CCB&quot;/&gt;&lt;wsp:rsid wsp:val=&quot;00A2430F&quot;/&gt;&lt;wsp:rsid wsp:val=&quot;00A244B4&quot;/&gt;&lt;wsp:rsid wsp:val=&quot;00A245B7&quot;/&gt;&lt;wsp:rsid wsp:val=&quot;00A2533D&quot;/&gt;&lt;wsp:rsid wsp:val=&quot;00A25971&quot;/&gt;&lt;wsp:rsid wsp:val=&quot;00A25ABB&quot;/&gt;&lt;wsp:rsid wsp:val=&quot;00A25B8E&quot;/&gt;&lt;wsp:rsid wsp:val=&quot;00A26744&quot;/&gt;&lt;wsp:rsid wsp:val=&quot;00A272CB&quot;/&gt;&lt;wsp:rsid wsp:val=&quot;00A2788F&quot;/&gt;&lt;wsp:rsid wsp:val=&quot;00A27C46&quot;/&gt;&lt;wsp:rsid wsp:val=&quot;00A30672&quot;/&gt;&lt;wsp:rsid wsp:val=&quot;00A30E7E&quot;/&gt;&lt;wsp:rsid wsp:val=&quot;00A30FCC&quot;/&gt;&lt;wsp:rsid wsp:val=&quot;00A311C5&quot;/&gt;&lt;wsp:rsid wsp:val=&quot;00A314BE&quot;/&gt;&lt;wsp:rsid wsp:val=&quot;00A31728&quot;/&gt;&lt;wsp:rsid wsp:val=&quot;00A31E7E&quot;/&gt;&lt;wsp:rsid wsp:val=&quot;00A32247&quot;/&gt;&lt;wsp:rsid wsp:val=&quot;00A335FA&quot;/&gt;&lt;wsp:rsid wsp:val=&quot;00A340A7&quot;/&gt;&lt;wsp:rsid wsp:val=&quot;00A3478B&quot;/&gt;&lt;wsp:rsid wsp:val=&quot;00A34A3E&quot;/&gt;&lt;wsp:rsid wsp:val=&quot;00A35069&quot;/&gt;&lt;wsp:rsid wsp:val=&quot;00A3572F&quot;/&gt;&lt;wsp:rsid wsp:val=&quot;00A35819&quot;/&gt;&lt;wsp:rsid wsp:val=&quot;00A35F7A&quot;/&gt;&lt;wsp:rsid wsp:val=&quot;00A3628A&quot;/&gt;&lt;wsp:rsid wsp:val=&quot;00A36306&quot;/&gt;&lt;wsp:rsid wsp:val=&quot;00A36A2E&quot;/&gt;&lt;wsp:rsid wsp:val=&quot;00A36CF3&quot;/&gt;&lt;wsp:rsid wsp:val=&quot;00A37277&quot;/&gt;&lt;wsp:rsid wsp:val=&quot;00A37430&quot;/&gt;&lt;wsp:rsid wsp:val=&quot;00A37CAA&quot;/&gt;&lt;wsp:rsid wsp:val=&quot;00A37CBF&quot;/&gt;&lt;wsp:rsid wsp:val=&quot;00A37E90&quot;/&gt;&lt;wsp:rsid wsp:val=&quot;00A37FC6&quot;/&gt;&lt;wsp:rsid wsp:val=&quot;00A40423&quot;/&gt;&lt;wsp:rsid wsp:val=&quot;00A40A1B&quot;/&gt;&lt;wsp:rsid wsp:val=&quot;00A40A4B&quot;/&gt;&lt;wsp:rsid wsp:val=&quot;00A40F0C&quot;/&gt;&lt;wsp:rsid wsp:val=&quot;00A41DFF&quot;/&gt;&lt;wsp:rsid wsp:val=&quot;00A41E2F&quot;/&gt;&lt;wsp:rsid wsp:val=&quot;00A420BB&quot;/&gt;&lt;wsp:rsid wsp:val=&quot;00A42CE6&quot;/&gt;&lt;wsp:rsid wsp:val=&quot;00A4375C&quot;/&gt;&lt;wsp:rsid wsp:val=&quot;00A4380B&quot;/&gt;&lt;wsp:rsid wsp:val=&quot;00A44DFB&quot;/&gt;&lt;wsp:rsid wsp:val=&quot;00A451C1&quot;/&gt;&lt;wsp:rsid wsp:val=&quot;00A45471&quot;/&gt;&lt;wsp:rsid wsp:val=&quot;00A45C98&quot;/&gt;&lt;wsp:rsid wsp:val=&quot;00A45FA8&quot;/&gt;&lt;wsp:rsid wsp:val=&quot;00A4648F&quot;/&gt;&lt;wsp:rsid wsp:val=&quot;00A46629&quot;/&gt;&lt;wsp:rsid wsp:val=&quot;00A466EB&quot;/&gt;&lt;wsp:rsid wsp:val=&quot;00A4696E&quot;/&gt;&lt;wsp:rsid wsp:val=&quot;00A47192&quot;/&gt;&lt;wsp:rsid wsp:val=&quot;00A50270&quot;/&gt;&lt;wsp:rsid wsp:val=&quot;00A50478&quot;/&gt;&lt;wsp:rsid wsp:val=&quot;00A505DD&quot;/&gt;&lt;wsp:rsid wsp:val=&quot;00A5095D&quot;/&gt;&lt;wsp:rsid wsp:val=&quot;00A50A0E&quot;/&gt;&lt;wsp:rsid wsp:val=&quot;00A50E34&quot;/&gt;&lt;wsp:rsid wsp:val=&quot;00A513E6&quot;/&gt;&lt;wsp:rsid wsp:val=&quot;00A51C37&quot;/&gt;&lt;wsp:rsid wsp:val=&quot;00A520AC&quot;/&gt;&lt;wsp:rsid wsp:val=&quot;00A528E9&quot;/&gt;&lt;wsp:rsid wsp:val=&quot;00A52AAD&quot;/&gt;&lt;wsp:rsid wsp:val=&quot;00A52D92&quot;/&gt;&lt;wsp:rsid wsp:val=&quot;00A531D4&quot;/&gt;&lt;wsp:rsid wsp:val=&quot;00A53F2D&quot;/&gt;&lt;wsp:rsid wsp:val=&quot;00A54342&quot;/&gt;&lt;wsp:rsid wsp:val=&quot;00A54C65&quot;/&gt;&lt;wsp:rsid wsp:val=&quot;00A550AD&quot;/&gt;&lt;wsp:rsid wsp:val=&quot;00A555EF&quot;/&gt;&lt;wsp:rsid wsp:val=&quot;00A55C8C&quot;/&gt;&lt;wsp:rsid wsp:val=&quot;00A56835&quot;/&gt;&lt;wsp:rsid wsp:val=&quot;00A56AC1&quot;/&gt;&lt;wsp:rsid wsp:val=&quot;00A56CAE&quot;/&gt;&lt;wsp:rsid wsp:val=&quot;00A5725B&quot;/&gt;&lt;wsp:rsid wsp:val=&quot;00A5793B&quot;/&gt;&lt;wsp:rsid wsp:val=&quot;00A6006C&quot;/&gt;&lt;wsp:rsid wsp:val=&quot;00A60C14&quot;/&gt;&lt;wsp:rsid wsp:val=&quot;00A61308&quot;/&gt;&lt;wsp:rsid wsp:val=&quot;00A620EE&quot;/&gt;&lt;wsp:rsid wsp:val=&quot;00A62366&quot;/&gt;&lt;wsp:rsid wsp:val=&quot;00A62369&quot;/&gt;&lt;wsp:rsid wsp:val=&quot;00A6244A&quot;/&gt;&lt;wsp:rsid wsp:val=&quot;00A6269E&quot;/&gt;&lt;wsp:rsid wsp:val=&quot;00A6275D&quot;/&gt;&lt;wsp:rsid wsp:val=&quot;00A62E41&quot;/&gt;&lt;wsp:rsid wsp:val=&quot;00A6323C&quot;/&gt;&lt;wsp:rsid wsp:val=&quot;00A63D8D&quot;/&gt;&lt;wsp:rsid wsp:val=&quot;00A64C65&quot;/&gt;&lt;wsp:rsid wsp:val=&quot;00A65100&quot;/&gt;&lt;wsp:rsid wsp:val=&quot;00A65219&quot;/&gt;&lt;wsp:rsid wsp:val=&quot;00A65D00&quot;/&gt;&lt;wsp:rsid wsp:val=&quot;00A65FBF&quot;/&gt;&lt;wsp:rsid wsp:val=&quot;00A66231&quot;/&gt;&lt;wsp:rsid wsp:val=&quot;00A666C5&quot;/&gt;&lt;wsp:rsid wsp:val=&quot;00A66FA4&quot;/&gt;&lt;wsp:rsid wsp:val=&quot;00A67608&quot;/&gt;&lt;wsp:rsid wsp:val=&quot;00A67B15&quot;/&gt;&lt;wsp:rsid wsp:val=&quot;00A67C72&quot;/&gt;&lt;wsp:rsid wsp:val=&quot;00A67E45&quot;/&gt;&lt;wsp:rsid wsp:val=&quot;00A70016&quot;/&gt;&lt;wsp:rsid wsp:val=&quot;00A701A4&quot;/&gt;&lt;wsp:rsid wsp:val=&quot;00A701E5&quot;/&gt;&lt;wsp:rsid wsp:val=&quot;00A701E8&quot;/&gt;&lt;wsp:rsid wsp:val=&quot;00A707CB&quot;/&gt;&lt;wsp:rsid wsp:val=&quot;00A70A41&quot;/&gt;&lt;wsp:rsid wsp:val=&quot;00A70B3F&quot;/&gt;&lt;wsp:rsid wsp:val=&quot;00A70E4C&quot;/&gt;&lt;wsp:rsid wsp:val=&quot;00A71C63&quot;/&gt;&lt;wsp:rsid wsp:val=&quot;00A723C5&quot;/&gt;&lt;wsp:rsid wsp:val=&quot;00A725FF&quot;/&gt;&lt;wsp:rsid wsp:val=&quot;00A7261E&quot;/&gt;&lt;wsp:rsid wsp:val=&quot;00A727F2&quot;/&gt;&lt;wsp:rsid wsp:val=&quot;00A738EF&quot;/&gt;&lt;wsp:rsid wsp:val=&quot;00A73E43&quot;/&gt;&lt;wsp:rsid wsp:val=&quot;00A73F2A&quot;/&gt;&lt;wsp:rsid wsp:val=&quot;00A747DD&quot;/&gt;&lt;wsp:rsid wsp:val=&quot;00A74DE4&quot;/&gt;&lt;wsp:rsid wsp:val=&quot;00A75969&quot;/&gt;&lt;wsp:rsid wsp:val=&quot;00A75EE1&quot;/&gt;&lt;wsp:rsid wsp:val=&quot;00A76F89&quot;/&gt;&lt;wsp:rsid wsp:val=&quot;00A7763B&quot;/&gt;&lt;wsp:rsid wsp:val=&quot;00A7768E&quot;/&gt;&lt;wsp:rsid wsp:val=&quot;00A7769A&quot;/&gt;&lt;wsp:rsid wsp:val=&quot;00A77785&quot;/&gt;&lt;wsp:rsid wsp:val=&quot;00A77F49&quot;/&gt;&lt;wsp:rsid wsp:val=&quot;00A808DC&quot;/&gt;&lt;wsp:rsid wsp:val=&quot;00A8138D&quot;/&gt;&lt;wsp:rsid wsp:val=&quot;00A817CB&quot;/&gt;&lt;wsp:rsid wsp:val=&quot;00A81AF9&quot;/&gt;&lt;wsp:rsid wsp:val=&quot;00A82379&quot;/&gt;&lt;wsp:rsid wsp:val=&quot;00A82A13&quot;/&gt;&lt;wsp:rsid wsp:val=&quot;00A83381&quot;/&gt;&lt;wsp:rsid wsp:val=&quot;00A83726&quot;/&gt;&lt;wsp:rsid wsp:val=&quot;00A837BC&quot;/&gt;&lt;wsp:rsid wsp:val=&quot;00A8396A&quot;/&gt;&lt;wsp:rsid wsp:val=&quot;00A83EFC&quot;/&gt;&lt;wsp:rsid wsp:val=&quot;00A841D9&quot;/&gt;&lt;wsp:rsid wsp:val=&quot;00A8461C&quot;/&gt;&lt;wsp:rsid wsp:val=&quot;00A84CA2&quot;/&gt;&lt;wsp:rsid wsp:val=&quot;00A84E62&quot;/&gt;&lt;wsp:rsid wsp:val=&quot;00A85201&quot;/&gt;&lt;wsp:rsid wsp:val=&quot;00A8530B&quot;/&gt;&lt;wsp:rsid wsp:val=&quot;00A85A3B&quot;/&gt;&lt;wsp:rsid wsp:val=&quot;00A85AC0&quot;/&gt;&lt;wsp:rsid wsp:val=&quot;00A86973&quot;/&gt;&lt;wsp:rsid wsp:val=&quot;00A870B7&quot;/&gt;&lt;wsp:rsid wsp:val=&quot;00A876B0&quot;/&gt;&lt;wsp:rsid wsp:val=&quot;00A879BE&quot;/&gt;&lt;wsp:rsid wsp:val=&quot;00A87E15&quot;/&gt;&lt;wsp:rsid wsp:val=&quot;00A87FF2&quot;/&gt;&lt;wsp:rsid wsp:val=&quot;00A90DF1&quot;/&gt;&lt;wsp:rsid wsp:val=&quot;00A913E7&quot;/&gt;&lt;wsp:rsid wsp:val=&quot;00A91623&quot;/&gt;&lt;wsp:rsid wsp:val=&quot;00A91791&quot;/&gt;&lt;wsp:rsid wsp:val=&quot;00A919BB&quot;/&gt;&lt;wsp:rsid wsp:val=&quot;00A91A23&quot;/&gt;&lt;wsp:rsid wsp:val=&quot;00A928B4&quot;/&gt;&lt;wsp:rsid wsp:val=&quot;00A92C55&quot;/&gt;&lt;wsp:rsid wsp:val=&quot;00A9397C&quot;/&gt;&lt;wsp:rsid wsp:val=&quot;00A93DDD&quot;/&gt;&lt;wsp:rsid wsp:val=&quot;00A93FCE&quot;/&gt;&lt;wsp:rsid wsp:val=&quot;00A94085&quot;/&gt;&lt;wsp:rsid wsp:val=&quot;00A9463E&quot;/&gt;&lt;wsp:rsid wsp:val=&quot;00A9479F&quot;/&gt;&lt;wsp:rsid wsp:val=&quot;00A94E49&quot;/&gt;&lt;wsp:rsid wsp:val=&quot;00A95687&quot;/&gt;&lt;wsp:rsid wsp:val=&quot;00A958C8&quot;/&gt;&lt;wsp:rsid wsp:val=&quot;00A96781&quot;/&gt;&lt;wsp:rsid wsp:val=&quot;00A9717C&quot;/&gt;&lt;wsp:rsid wsp:val=&quot;00A977D1&quot;/&gt;&lt;wsp:rsid wsp:val=&quot;00A977DA&quot;/&gt;&lt;wsp:rsid wsp:val=&quot;00A97A17&quot;/&gt;&lt;wsp:rsid wsp:val=&quot;00A97C90&quot;/&gt;&lt;wsp:rsid wsp:val=&quot;00AA027B&quot;/&gt;&lt;wsp:rsid wsp:val=&quot;00AA0C45&quot;/&gt;&lt;wsp:rsid wsp:val=&quot;00AA0EC3&quot;/&gt;&lt;wsp:rsid wsp:val=&quot;00AA17C8&quot;/&gt;&lt;wsp:rsid wsp:val=&quot;00AA18AA&quot;/&gt;&lt;wsp:rsid wsp:val=&quot;00AA1961&quot;/&gt;&lt;wsp:rsid wsp:val=&quot;00AA20F1&quot;/&gt;&lt;wsp:rsid wsp:val=&quot;00AA217E&quot;/&gt;&lt;wsp:rsid wsp:val=&quot;00AA2423&quot;/&gt;&lt;wsp:rsid wsp:val=&quot;00AA26C1&quot;/&gt;&lt;wsp:rsid wsp:val=&quot;00AA3B30&quot;/&gt;&lt;wsp:rsid wsp:val=&quot;00AA4173&quot;/&gt;&lt;wsp:rsid wsp:val=&quot;00AA42E8&quot;/&gt;&lt;wsp:rsid wsp:val=&quot;00AA473F&quot;/&gt;&lt;wsp:rsid wsp:val=&quot;00AA4ACC&quot;/&gt;&lt;wsp:rsid wsp:val=&quot;00AA50DF&quot;/&gt;&lt;wsp:rsid wsp:val=&quot;00AA5115&quot;/&gt;&lt;wsp:rsid wsp:val=&quot;00AA59E1&quot;/&gt;&lt;wsp:rsid wsp:val=&quot;00AA5E96&quot;/&gt;&lt;wsp:rsid wsp:val=&quot;00AA6124&quot;/&gt;&lt;wsp:rsid wsp:val=&quot;00AA6144&quot;/&gt;&lt;wsp:rsid wsp:val=&quot;00AA6913&quot;/&gt;&lt;wsp:rsid wsp:val=&quot;00AA6BEC&quot;/&gt;&lt;wsp:rsid wsp:val=&quot;00AA7561&quot;/&gt;&lt;wsp:rsid wsp:val=&quot;00AA7801&quot;/&gt;&lt;wsp:rsid wsp:val=&quot;00AA78D1&quot;/&gt;&lt;wsp:rsid wsp:val=&quot;00AA7A27&quot;/&gt;&lt;wsp:rsid wsp:val=&quot;00AB07EB&quot;/&gt;&lt;wsp:rsid wsp:val=&quot;00AB082F&quot;/&gt;&lt;wsp:rsid wsp:val=&quot;00AB0EFA&quot;/&gt;&lt;wsp:rsid wsp:val=&quot;00AB0F1C&quot;/&gt;&lt;wsp:rsid wsp:val=&quot;00AB1CF3&quot;/&gt;&lt;wsp:rsid wsp:val=&quot;00AB21D9&quot;/&gt;&lt;wsp:rsid wsp:val=&quot;00AB3137&quot;/&gt;&lt;wsp:rsid wsp:val=&quot;00AB3505&quot;/&gt;&lt;wsp:rsid wsp:val=&quot;00AB3997&quot;/&gt;&lt;wsp:rsid wsp:val=&quot;00AB42F6&quot;/&gt;&lt;wsp:rsid wsp:val=&quot;00AB4466&quot;/&gt;&lt;wsp:rsid wsp:val=&quot;00AB57B1&quot;/&gt;&lt;wsp:rsid wsp:val=&quot;00AB5A5A&quot;/&gt;&lt;wsp:rsid wsp:val=&quot;00AB5E1D&quot;/&gt;&lt;wsp:rsid wsp:val=&quot;00AB626A&quot;/&gt;&lt;wsp:rsid wsp:val=&quot;00AB6301&quot;/&gt;&lt;wsp:rsid wsp:val=&quot;00AB6AFF&quot;/&gt;&lt;wsp:rsid wsp:val=&quot;00AB6E3F&quot;/&gt;&lt;wsp:rsid wsp:val=&quot;00AB7711&quot;/&gt;&lt;wsp:rsid wsp:val=&quot;00AB7C2C&quot;/&gt;&lt;wsp:rsid wsp:val=&quot;00AC0342&quot;/&gt;&lt;wsp:rsid wsp:val=&quot;00AC0D9B&quot;/&gt;&lt;wsp:rsid wsp:val=&quot;00AC1169&quot;/&gt;&lt;wsp:rsid wsp:val=&quot;00AC18A1&quot;/&gt;&lt;wsp:rsid wsp:val=&quot;00AC196E&quot;/&gt;&lt;wsp:rsid wsp:val=&quot;00AC1C74&quot;/&gt;&lt;wsp:rsid wsp:val=&quot;00AC200E&quot;/&gt;&lt;wsp:rsid wsp:val=&quot;00AC2363&quot;/&gt;&lt;wsp:rsid wsp:val=&quot;00AC2B42&quot;/&gt;&lt;wsp:rsid wsp:val=&quot;00AC3DE3&quot;/&gt;&lt;wsp:rsid wsp:val=&quot;00AC41DF&quot;/&gt;&lt;wsp:rsid wsp:val=&quot;00AC466F&quot;/&gt;&lt;wsp:rsid wsp:val=&quot;00AC4EB7&quot;/&gt;&lt;wsp:rsid wsp:val=&quot;00AC5CC6&quot;/&gt;&lt;wsp:rsid wsp:val=&quot;00AC64B9&quot;/&gt;&lt;wsp:rsid wsp:val=&quot;00AC661A&quot;/&gt;&lt;wsp:rsid wsp:val=&quot;00AC6848&quot;/&gt;&lt;wsp:rsid wsp:val=&quot;00AC6AEF&quot;/&gt;&lt;wsp:rsid wsp:val=&quot;00AC6B59&quot;/&gt;&lt;wsp:rsid wsp:val=&quot;00AC6F21&quot;/&gt;&lt;wsp:rsid wsp:val=&quot;00AC7DC3&quot;/&gt;&lt;wsp:rsid wsp:val=&quot;00AD02C5&quot;/&gt;&lt;wsp:rsid wsp:val=&quot;00AD0D72&quot;/&gt;&lt;wsp:rsid wsp:val=&quot;00AD125B&quot;/&gt;&lt;wsp:rsid wsp:val=&quot;00AD14EF&quot;/&gt;&lt;wsp:rsid wsp:val=&quot;00AD17B6&quot;/&gt;&lt;wsp:rsid wsp:val=&quot;00AD17EF&quot;/&gt;&lt;wsp:rsid wsp:val=&quot;00AD1994&quot;/&gt;&lt;wsp:rsid wsp:val=&quot;00AD1D84&quot;/&gt;&lt;wsp:rsid wsp:val=&quot;00AD1E67&quot;/&gt;&lt;wsp:rsid wsp:val=&quot;00AD2064&quot;/&gt;&lt;wsp:rsid wsp:val=&quot;00AD210A&quot;/&gt;&lt;wsp:rsid wsp:val=&quot;00AD2948&quot;/&gt;&lt;wsp:rsid wsp:val=&quot;00AD2B25&quot;/&gt;&lt;wsp:rsid wsp:val=&quot;00AD2CAF&quot;/&gt;&lt;wsp:rsid wsp:val=&quot;00AD33FC&quot;/&gt;&lt;wsp:rsid wsp:val=&quot;00AD3701&quot;/&gt;&lt;wsp:rsid wsp:val=&quot;00AD38AA&quot;/&gt;&lt;wsp:rsid wsp:val=&quot;00AD38C9&quot;/&gt;&lt;wsp:rsid wsp:val=&quot;00AD3B3F&quot;/&gt;&lt;wsp:rsid wsp:val=&quot;00AD3C69&quot;/&gt;&lt;wsp:rsid wsp:val=&quot;00AD3DBA&quot;/&gt;&lt;wsp:rsid wsp:val=&quot;00AD4075&quot;/&gt;&lt;wsp:rsid wsp:val=&quot;00AD4889&quot;/&gt;&lt;wsp:rsid wsp:val=&quot;00AD4B5E&quot;/&gt;&lt;wsp:rsid wsp:val=&quot;00AD4E05&quot;/&gt;&lt;wsp:rsid wsp:val=&quot;00AD5114&quot;/&gt;&lt;wsp:rsid wsp:val=&quot;00AD54C8&quot;/&gt;&lt;wsp:rsid wsp:val=&quot;00AD596A&quot;/&gt;&lt;wsp:rsid wsp:val=&quot;00AD59BC&quot;/&gt;&lt;wsp:rsid wsp:val=&quot;00AD71ED&quot;/&gt;&lt;wsp:rsid wsp:val=&quot;00AD7ABC&quot;/&gt;&lt;wsp:rsid wsp:val=&quot;00AD7D01&quot;/&gt;&lt;wsp:rsid wsp:val=&quot;00AE00C9&quot;/&gt;&lt;wsp:rsid wsp:val=&quot;00AE0ACA&quot;/&gt;&lt;wsp:rsid wsp:val=&quot;00AE0BD5&quot;/&gt;&lt;wsp:rsid wsp:val=&quot;00AE1218&quot;/&gt;&lt;wsp:rsid wsp:val=&quot;00AE16B0&quot;/&gt;&lt;wsp:rsid wsp:val=&quot;00AE1BA1&quot;/&gt;&lt;wsp:rsid wsp:val=&quot;00AE2685&quot;/&gt;&lt;wsp:rsid wsp:val=&quot;00AE3080&quot;/&gt;&lt;wsp:rsid wsp:val=&quot;00AE3C79&quot;/&gt;&lt;wsp:rsid wsp:val=&quot;00AE46EC&quot;/&gt;&lt;wsp:rsid wsp:val=&quot;00AE474B&quot;/&gt;&lt;wsp:rsid wsp:val=&quot;00AE489B&quot;/&gt;&lt;wsp:rsid wsp:val=&quot;00AE5AF8&quot;/&gt;&lt;wsp:rsid wsp:val=&quot;00AE70DC&quot;/&gt;&lt;wsp:rsid wsp:val=&quot;00AE75B9&quot;/&gt;&lt;wsp:rsid wsp:val=&quot;00AE78A5&quot;/&gt;&lt;wsp:rsid wsp:val=&quot;00AE78C2&quot;/&gt;&lt;wsp:rsid wsp:val=&quot;00AE7C33&quot;/&gt;&lt;wsp:rsid wsp:val=&quot;00AE7FA1&quot;/&gt;&lt;wsp:rsid wsp:val=&quot;00AF0246&quot;/&gt;&lt;wsp:rsid wsp:val=&quot;00AF0FF8&quot;/&gt;&lt;wsp:rsid wsp:val=&quot;00AF119C&quot;/&gt;&lt;wsp:rsid wsp:val=&quot;00AF11B1&quot;/&gt;&lt;wsp:rsid wsp:val=&quot;00AF1323&quot;/&gt;&lt;wsp:rsid wsp:val=&quot;00AF1E16&quot;/&gt;&lt;wsp:rsid wsp:val=&quot;00AF245C&quot;/&gt;&lt;wsp:rsid wsp:val=&quot;00AF250C&quot;/&gt;&lt;wsp:rsid wsp:val=&quot;00AF2839&quot;/&gt;&lt;wsp:rsid wsp:val=&quot;00AF30B5&quot;/&gt;&lt;wsp:rsid wsp:val=&quot;00AF375C&quot;/&gt;&lt;wsp:rsid wsp:val=&quot;00AF3802&quot;/&gt;&lt;wsp:rsid wsp:val=&quot;00AF3819&quot;/&gt;&lt;wsp:rsid wsp:val=&quot;00AF3A61&quot;/&gt;&lt;wsp:rsid wsp:val=&quot;00AF40B5&quot;/&gt;&lt;wsp:rsid wsp:val=&quot;00AF4253&quot;/&gt;&lt;wsp:rsid wsp:val=&quot;00AF444F&quot;/&gt;&lt;wsp:rsid wsp:val=&quot;00AF4B40&quot;/&gt;&lt;wsp:rsid wsp:val=&quot;00AF4B60&quot;/&gt;&lt;wsp:rsid wsp:val=&quot;00AF4FF4&quot;/&gt;&lt;wsp:rsid wsp:val=&quot;00AF5D32&quot;/&gt;&lt;wsp:rsid wsp:val=&quot;00AF6038&quot;/&gt;&lt;wsp:rsid wsp:val=&quot;00AF6505&quot;/&gt;&lt;wsp:rsid wsp:val=&quot;00AF653B&quot;/&gt;&lt;wsp:rsid wsp:val=&quot;00AF6861&quot;/&gt;&lt;wsp:rsid wsp:val=&quot;00AF72AB&quot;/&gt;&lt;wsp:rsid wsp:val=&quot;00AF7A38&quot;/&gt;&lt;wsp:rsid wsp:val=&quot;00AF7CA3&quot;/&gt;&lt;wsp:rsid wsp:val=&quot;00B006B3&quot;/&gt;&lt;wsp:rsid wsp:val=&quot;00B00948&quot;/&gt;&lt;wsp:rsid wsp:val=&quot;00B00B04&quot;/&gt;&lt;wsp:rsid wsp:val=&quot;00B00CFC&quot;/&gt;&lt;wsp:rsid wsp:val=&quot;00B012DE&quot;/&gt;&lt;wsp:rsid wsp:val=&quot;00B0186F&quot;/&gt;&lt;wsp:rsid wsp:val=&quot;00B020D6&quot;/&gt;&lt;wsp:rsid wsp:val=&quot;00B02146&quot;/&gt;&lt;wsp:rsid wsp:val=&quot;00B0214F&quot;/&gt;&lt;wsp:rsid wsp:val=&quot;00B02718&quot;/&gt;&lt;wsp:rsid wsp:val=&quot;00B02CED&quot;/&gt;&lt;wsp:rsid wsp:val=&quot;00B031FD&quot;/&gt;&lt;wsp:rsid wsp:val=&quot;00B03270&quot;/&gt;&lt;wsp:rsid wsp:val=&quot;00B03BE3&quot;/&gt;&lt;wsp:rsid wsp:val=&quot;00B040F7&quot;/&gt;&lt;wsp:rsid wsp:val=&quot;00B046D2&quot;/&gt;&lt;wsp:rsid wsp:val=&quot;00B056AC&quot;/&gt;&lt;wsp:rsid wsp:val=&quot;00B05CD4&quot;/&gt;&lt;wsp:rsid wsp:val=&quot;00B06B02&quot;/&gt;&lt;wsp:rsid wsp:val=&quot;00B06F60&quot;/&gt;&lt;wsp:rsid wsp:val=&quot;00B07586&quot;/&gt;&lt;wsp:rsid wsp:val=&quot;00B07684&quot;/&gt;&lt;wsp:rsid wsp:val=&quot;00B07809&quot;/&gt;&lt;wsp:rsid wsp:val=&quot;00B07A1B&quot;/&gt;&lt;wsp:rsid wsp:val=&quot;00B103D6&quot;/&gt;&lt;wsp:rsid wsp:val=&quot;00B10CE7&quot;/&gt;&lt;wsp:rsid wsp:val=&quot;00B10F37&quot;/&gt;&lt;wsp:rsid wsp:val=&quot;00B11051&quot;/&gt;&lt;wsp:rsid wsp:val=&quot;00B11A0F&quot;/&gt;&lt;wsp:rsid wsp:val=&quot;00B11A3C&quot;/&gt;&lt;wsp:rsid wsp:val=&quot;00B11D1E&quot;/&gt;&lt;wsp:rsid wsp:val=&quot;00B11F4A&quot;/&gt;&lt;wsp:rsid wsp:val=&quot;00B1255D&quot;/&gt;&lt;wsp:rsid wsp:val=&quot;00B13A8E&quot;/&gt;&lt;wsp:rsid wsp:val=&quot;00B15971&quot;/&gt;&lt;wsp:rsid wsp:val=&quot;00B15AB3&quot;/&gt;&lt;wsp:rsid wsp:val=&quot;00B15F65&quot;/&gt;&lt;wsp:rsid wsp:val=&quot;00B166DC&quot;/&gt;&lt;wsp:rsid wsp:val=&quot;00B168B1&quot;/&gt;&lt;wsp:rsid wsp:val=&quot;00B17351&quot;/&gt;&lt;wsp:rsid wsp:val=&quot;00B17D72&quot;/&gt;&lt;wsp:rsid wsp:val=&quot;00B217F5&quot;/&gt;&lt;wsp:rsid wsp:val=&quot;00B225D9&quot;/&gt;&lt;wsp:rsid wsp:val=&quot;00B22B5E&quot;/&gt;&lt;wsp:rsid wsp:val=&quot;00B234A3&quot;/&gt;&lt;wsp:rsid wsp:val=&quot;00B23772&quot;/&gt;&lt;wsp:rsid wsp:val=&quot;00B237A0&quot;/&gt;&lt;wsp:rsid wsp:val=&quot;00B23829&quot;/&gt;&lt;wsp:rsid wsp:val=&quot;00B239A9&quot;/&gt;&lt;wsp:rsid wsp:val=&quot;00B23C44&quot;/&gt;&lt;wsp:rsid wsp:val=&quot;00B23E43&quot;/&gt;&lt;wsp:rsid wsp:val=&quot;00B245A0&quot;/&gt;&lt;wsp:rsid wsp:val=&quot;00B245DB&quot;/&gt;&lt;wsp:rsid wsp:val=&quot;00B2489F&quot;/&gt;&lt;wsp:rsid wsp:val=&quot;00B24A27&quot;/&gt;&lt;wsp:rsid wsp:val=&quot;00B24B41&quot;/&gt;&lt;wsp:rsid wsp:val=&quot;00B24CE9&quot;/&gt;&lt;wsp:rsid wsp:val=&quot;00B24E76&quot;/&gt;&lt;wsp:rsid wsp:val=&quot;00B254E6&quot;/&gt;&lt;wsp:rsid wsp:val=&quot;00B256A6&quot;/&gt;&lt;wsp:rsid wsp:val=&quot;00B25DA4&quot;/&gt;&lt;wsp:rsid wsp:val=&quot;00B25EF7&quot;/&gt;&lt;wsp:rsid wsp:val=&quot;00B2615D&quot;/&gt;&lt;wsp:rsid wsp:val=&quot;00B2693D&quot;/&gt;&lt;wsp:rsid wsp:val=&quot;00B27765&quot;/&gt;&lt;wsp:rsid wsp:val=&quot;00B27AD4&quot;/&gt;&lt;wsp:rsid wsp:val=&quot;00B300EE&quot;/&gt;&lt;wsp:rsid wsp:val=&quot;00B3028C&quot;/&gt;&lt;wsp:rsid wsp:val=&quot;00B304F3&quot;/&gt;&lt;wsp:rsid wsp:val=&quot;00B30E71&quot;/&gt;&lt;wsp:rsid wsp:val=&quot;00B3169C&quot;/&gt;&lt;wsp:rsid wsp:val=&quot;00B31E2F&quot;/&gt;&lt;wsp:rsid wsp:val=&quot;00B3222D&quot;/&gt;&lt;wsp:rsid wsp:val=&quot;00B323CF&quot;/&gt;&lt;wsp:rsid wsp:val=&quot;00B3244B&quot;/&gt;&lt;wsp:rsid wsp:val=&quot;00B325A8&quot;/&gt;&lt;wsp:rsid wsp:val=&quot;00B329B8&quot;/&gt;&lt;wsp:rsid wsp:val=&quot;00B32FDC&quot;/&gt;&lt;wsp:rsid wsp:val=&quot;00B3344B&quot;/&gt;&lt;wsp:rsid wsp:val=&quot;00B337E0&quot;/&gt;&lt;wsp:rsid wsp:val=&quot;00B338A7&quot;/&gt;&lt;wsp:rsid wsp:val=&quot;00B338D7&quot;/&gt;&lt;wsp:rsid wsp:val=&quot;00B33EB5&quot;/&gt;&lt;wsp:rsid wsp:val=&quot;00B3435B&quot;/&gt;&lt;wsp:rsid wsp:val=&quot;00B34F26&quot;/&gt;&lt;wsp:rsid wsp:val=&quot;00B34F66&quot;/&gt;&lt;wsp:rsid wsp:val=&quot;00B35DB7&quot;/&gt;&lt;wsp:rsid wsp:val=&quot;00B35FA6&quot;/&gt;&lt;wsp:rsid wsp:val=&quot;00B368E1&quot;/&gt;&lt;wsp:rsid wsp:val=&quot;00B373C5&quot;/&gt;&lt;wsp:rsid wsp:val=&quot;00B374F2&quot;/&gt;&lt;wsp:rsid wsp:val=&quot;00B379FC&quot;/&gt;&lt;wsp:rsid wsp:val=&quot;00B37BA2&quot;/&gt;&lt;wsp:rsid wsp:val=&quot;00B37C2A&quot;/&gt;&lt;wsp:rsid wsp:val=&quot;00B37D7E&quot;/&gt;&lt;wsp:rsid wsp:val=&quot;00B37F75&quot;/&gt;&lt;wsp:rsid wsp:val=&quot;00B40D77&quot;/&gt;&lt;wsp:rsid wsp:val=&quot;00B4135A&quot;/&gt;&lt;wsp:rsid wsp:val=&quot;00B41580&quot;/&gt;&lt;wsp:rsid wsp:val=&quot;00B42064&quot;/&gt;&lt;wsp:rsid wsp:val=&quot;00B42272&quot;/&gt;&lt;wsp:rsid wsp:val=&quot;00B42725&quot;/&gt;&lt;wsp:rsid wsp:val=&quot;00B4273D&quot;/&gt;&lt;wsp:rsid wsp:val=&quot;00B42B04&quot;/&gt;&lt;wsp:rsid wsp:val=&quot;00B42DFE&quot;/&gt;&lt;wsp:rsid wsp:val=&quot;00B43404&quot;/&gt;&lt;wsp:rsid wsp:val=&quot;00B437E1&quot;/&gt;&lt;wsp:rsid wsp:val=&quot;00B43ABE&quot;/&gt;&lt;wsp:rsid wsp:val=&quot;00B4408D&quot;/&gt;&lt;wsp:rsid wsp:val=&quot;00B440DD&quot;/&gt;&lt;wsp:rsid wsp:val=&quot;00B464ED&quot;/&gt;&lt;wsp:rsid wsp:val=&quot;00B47052&quot;/&gt;&lt;wsp:rsid wsp:val=&quot;00B473C6&quot;/&gt;&lt;wsp:rsid wsp:val=&quot;00B504CC&quot;/&gt;&lt;wsp:rsid wsp:val=&quot;00B504E4&quot;/&gt;&lt;wsp:rsid wsp:val=&quot;00B505EC&quot;/&gt;&lt;wsp:rsid wsp:val=&quot;00B50AFD&quot;/&gt;&lt;wsp:rsid wsp:val=&quot;00B50CC2&quot;/&gt;&lt;wsp:rsid wsp:val=&quot;00B50DE0&quot;/&gt;&lt;wsp:rsid wsp:val=&quot;00B51350&quot;/&gt;&lt;wsp:rsid wsp:val=&quot;00B51372&quot;/&gt;&lt;wsp:rsid wsp:val=&quot;00B5182D&quot;/&gt;&lt;wsp:rsid wsp:val=&quot;00B51A69&quot;/&gt;&lt;wsp:rsid wsp:val=&quot;00B51DAA&quot;/&gt;&lt;wsp:rsid wsp:val=&quot;00B52DFF&quot;/&gt;&lt;wsp:rsid wsp:val=&quot;00B53368&quot;/&gt;&lt;wsp:rsid wsp:val=&quot;00B53839&quot;/&gt;&lt;wsp:rsid wsp:val=&quot;00B53E22&quot;/&gt;&lt;wsp:rsid wsp:val=&quot;00B53F09&quot;/&gt;&lt;wsp:rsid wsp:val=&quot;00B54760&quot;/&gt;&lt;wsp:rsid wsp:val=&quot;00B54764&quot;/&gt;&lt;wsp:rsid wsp:val=&quot;00B547CA&quot;/&gt;&lt;wsp:rsid wsp:val=&quot;00B55CEE&quot;/&gt;&lt;wsp:rsid wsp:val=&quot;00B56D09&quot;/&gt;&lt;wsp:rsid wsp:val=&quot;00B5770B&quot;/&gt;&lt;wsp:rsid wsp:val=&quot;00B5773C&quot;/&gt;&lt;wsp:rsid wsp:val=&quot;00B578C0&quot;/&gt;&lt;wsp:rsid wsp:val=&quot;00B57D2E&quot;/&gt;&lt;wsp:rsid wsp:val=&quot;00B6006B&quot;/&gt;&lt;wsp:rsid wsp:val=&quot;00B612C5&quot;/&gt;&lt;wsp:rsid wsp:val=&quot;00B62183&quot;/&gt;&lt;wsp:rsid wsp:val=&quot;00B622EE&quot;/&gt;&lt;wsp:rsid wsp:val=&quot;00B628C8&quot;/&gt;&lt;wsp:rsid wsp:val=&quot;00B62D2B&quot;/&gt;&lt;wsp:rsid wsp:val=&quot;00B63558&quot;/&gt;&lt;wsp:rsid wsp:val=&quot;00B63B05&quot;/&gt;&lt;wsp:rsid wsp:val=&quot;00B64766&quot;/&gt;&lt;wsp:rsid wsp:val=&quot;00B647EC&quot;/&gt;&lt;wsp:rsid wsp:val=&quot;00B64AA2&quot;/&gt;&lt;wsp:rsid wsp:val=&quot;00B64C6C&quot;/&gt;&lt;wsp:rsid wsp:val=&quot;00B6522B&quot;/&gt;&lt;wsp:rsid wsp:val=&quot;00B65434&quot;/&gt;&lt;wsp:rsid wsp:val=&quot;00B654E4&quot;/&gt;&lt;wsp:rsid wsp:val=&quot;00B6576D&quot;/&gt;&lt;wsp:rsid wsp:val=&quot;00B659EF&quot;/&gt;&lt;wsp:rsid wsp:val=&quot;00B65A6B&quot;/&gt;&lt;wsp:rsid wsp:val=&quot;00B65D50&quot;/&gt;&lt;wsp:rsid wsp:val=&quot;00B65E88&quot;/&gt;&lt;wsp:rsid wsp:val=&quot;00B662AF&quot;/&gt;&lt;wsp:rsid wsp:val=&quot;00B669BF&quot;/&gt;&lt;wsp:rsid wsp:val=&quot;00B66D4D&quot;/&gt;&lt;wsp:rsid wsp:val=&quot;00B671F5&quot;/&gt;&lt;wsp:rsid wsp:val=&quot;00B672BA&quot;/&gt;&lt;wsp:rsid wsp:val=&quot;00B673E1&quot;/&gt;&lt;wsp:rsid wsp:val=&quot;00B674D4&quot;/&gt;&lt;wsp:rsid wsp:val=&quot;00B67771&quot;/&gt;&lt;wsp:rsid wsp:val=&quot;00B677C0&quot;/&gt;&lt;wsp:rsid wsp:val=&quot;00B67BAA&quot;/&gt;&lt;wsp:rsid wsp:val=&quot;00B70DEC&quot;/&gt;&lt;wsp:rsid wsp:val=&quot;00B72B8D&quot;/&gt;&lt;wsp:rsid wsp:val=&quot;00B72F0C&quot;/&gt;&lt;wsp:rsid wsp:val=&quot;00B732B7&quot;/&gt;&lt;wsp:rsid wsp:val=&quot;00B7336B&quot;/&gt;&lt;wsp:rsid wsp:val=&quot;00B73AB9&quot;/&gt;&lt;wsp:rsid wsp:val=&quot;00B73C24&quot;/&gt;&lt;wsp:rsid wsp:val=&quot;00B74350&quot;/&gt;&lt;wsp:rsid wsp:val=&quot;00B74719&quot;/&gt;&lt;wsp:rsid wsp:val=&quot;00B74964&quot;/&gt;&lt;wsp:rsid wsp:val=&quot;00B755B5&quot;/&gt;&lt;wsp:rsid wsp:val=&quot;00B764B8&quot;/&gt;&lt;wsp:rsid wsp:val=&quot;00B76785&quot;/&gt;&lt;wsp:rsid wsp:val=&quot;00B772C3&quot;/&gt;&lt;wsp:rsid wsp:val=&quot;00B80131&quot;/&gt;&lt;wsp:rsid wsp:val=&quot;00B8028A&quot;/&gt;&lt;wsp:rsid wsp:val=&quot;00B80B30&quot;/&gt;&lt;wsp:rsid wsp:val=&quot;00B80E70&quot;/&gt;&lt;wsp:rsid wsp:val=&quot;00B812B5&quot;/&gt;&lt;wsp:rsid wsp:val=&quot;00B8187D&quot;/&gt;&lt;wsp:rsid wsp:val=&quot;00B81F85&quot;/&gt;&lt;wsp:rsid wsp:val=&quot;00B82197&quot;/&gt;&lt;wsp:rsid wsp:val=&quot;00B82617&quot;/&gt;&lt;wsp:rsid wsp:val=&quot;00B83000&quot;/&gt;&lt;wsp:rsid wsp:val=&quot;00B8340F&quot;/&gt;&lt;wsp:rsid wsp:val=&quot;00B8343B&quot;/&gt;&lt;wsp:rsid wsp:val=&quot;00B83471&quot;/&gt;&lt;wsp:rsid wsp:val=&quot;00B839C7&quot;/&gt;&lt;wsp:rsid wsp:val=&quot;00B83E51&quot;/&gt;&lt;wsp:rsid wsp:val=&quot;00B8453B&quot;/&gt;&lt;wsp:rsid wsp:val=&quot;00B84C6E&quot;/&gt;&lt;wsp:rsid wsp:val=&quot;00B84DB9&quot;/&gt;&lt;wsp:rsid wsp:val=&quot;00B8502C&quot;/&gt;&lt;wsp:rsid wsp:val=&quot;00B85811&quot;/&gt;&lt;wsp:rsid wsp:val=&quot;00B86860&quot;/&gt;&lt;wsp:rsid wsp:val=&quot;00B86888&quot;/&gt;&lt;wsp:rsid wsp:val=&quot;00B86A3E&quot;/&gt;&lt;wsp:rsid wsp:val=&quot;00B87069&quot;/&gt;&lt;wsp:rsid wsp:val=&quot;00B87137&quot;/&gt;&lt;wsp:rsid wsp:val=&quot;00B875AC&quot;/&gt;&lt;wsp:rsid wsp:val=&quot;00B87815&quot;/&gt;&lt;wsp:rsid wsp:val=&quot;00B9042E&quot;/&gt;&lt;wsp:rsid wsp:val=&quot;00B90A40&quot;/&gt;&lt;wsp:rsid wsp:val=&quot;00B90C2E&quot;/&gt;&lt;wsp:rsid wsp:val=&quot;00B91204&quot;/&gt;&lt;wsp:rsid wsp:val=&quot;00B91231&quot;/&gt;&lt;wsp:rsid wsp:val=&quot;00B912CA&quot;/&gt;&lt;wsp:rsid wsp:val=&quot;00B9161C&quot;/&gt;&lt;wsp:rsid wsp:val=&quot;00B91AF9&quot;/&gt;&lt;wsp:rsid wsp:val=&quot;00B91B09&quot;/&gt;&lt;wsp:rsid wsp:val=&quot;00B91DE8&quot;/&gt;&lt;wsp:rsid wsp:val=&quot;00B921E7&quot;/&gt;&lt;wsp:rsid wsp:val=&quot;00B922FE&quot;/&gt;&lt;wsp:rsid wsp:val=&quot;00B929A7&quot;/&gt;&lt;wsp:rsid wsp:val=&quot;00B92B04&quot;/&gt;&lt;wsp:rsid wsp:val=&quot;00B930AB&quot;/&gt;&lt;wsp:rsid wsp:val=&quot;00B9327C&quot;/&gt;&lt;wsp:rsid wsp:val=&quot;00B93786&quot;/&gt;&lt;wsp:rsid wsp:val=&quot;00B94931&quot;/&gt;&lt;wsp:rsid wsp:val=&quot;00B94F68&quot;/&gt;&lt;wsp:rsid wsp:val=&quot;00B95575&quot;/&gt;&lt;wsp:rsid wsp:val=&quot;00B956AC&quot;/&gt;&lt;wsp:rsid wsp:val=&quot;00B95F83&quot;/&gt;&lt;wsp:rsid wsp:val=&quot;00B962C6&quot;/&gt;&lt;wsp:rsid wsp:val=&quot;00B96F37&quot;/&gt;&lt;wsp:rsid wsp:val=&quot;00B971A4&quot;/&gt;&lt;wsp:rsid wsp:val=&quot;00B976A0&quot;/&gt;&lt;wsp:rsid wsp:val=&quot;00B977D7&quot;/&gt;&lt;wsp:rsid wsp:val=&quot;00B979F9&quot;/&gt;&lt;wsp:rsid wsp:val=&quot;00B97E2A&quot;/&gt;&lt;wsp:rsid wsp:val=&quot;00B97E41&quot;/&gt;&lt;wsp:rsid wsp:val=&quot;00BA040E&quot;/&gt;&lt;wsp:rsid wsp:val=&quot;00BA057D&quot;/&gt;&lt;wsp:rsid wsp:val=&quot;00BA0651&quot;/&gt;&lt;wsp:rsid wsp:val=&quot;00BA0C9F&quot;/&gt;&lt;wsp:rsid wsp:val=&quot;00BA14FF&quot;/&gt;&lt;wsp:rsid wsp:val=&quot;00BA19AF&quot;/&gt;&lt;wsp:rsid wsp:val=&quot;00BA1DD2&quot;/&gt;&lt;wsp:rsid wsp:val=&quot;00BA2440&quot;/&gt;&lt;wsp:rsid wsp:val=&quot;00BA3F9D&quot;/&gt;&lt;wsp:rsid wsp:val=&quot;00BA4356&quot;/&gt;&lt;wsp:rsid wsp:val=&quot;00BA445F&quot;/&gt;&lt;wsp:rsid wsp:val=&quot;00BA51BA&quot;/&gt;&lt;wsp:rsid wsp:val=&quot;00BA53C8&quot;/&gt;&lt;wsp:rsid wsp:val=&quot;00BA5608&quot;/&gt;&lt;wsp:rsid wsp:val=&quot;00BA582C&quot;/&gt;&lt;wsp:rsid wsp:val=&quot;00BA678E&quot;/&gt;&lt;wsp:rsid wsp:val=&quot;00BA6A6C&quot;/&gt;&lt;wsp:rsid wsp:val=&quot;00BA6A90&quot;/&gt;&lt;wsp:rsid wsp:val=&quot;00BA719B&quot;/&gt;&lt;wsp:rsid wsp:val=&quot;00BA7D63&quot;/&gt;&lt;wsp:rsid wsp:val=&quot;00BB0914&quot;/&gt;&lt;wsp:rsid wsp:val=&quot;00BB15C3&quot;/&gt;&lt;wsp:rsid wsp:val=&quot;00BB1D5E&quot;/&gt;&lt;wsp:rsid wsp:val=&quot;00BB2877&quot;/&gt;&lt;wsp:rsid wsp:val=&quot;00BB293D&quot;/&gt;&lt;wsp:rsid wsp:val=&quot;00BB34A0&quot;/&gt;&lt;wsp:rsid wsp:val=&quot;00BB3CA3&quot;/&gt;&lt;wsp:rsid wsp:val=&quot;00BB3CD1&quot;/&gt;&lt;wsp:rsid wsp:val=&quot;00BB4287&quot;/&gt;&lt;wsp:rsid wsp:val=&quot;00BB467E&quot;/&gt;&lt;wsp:rsid wsp:val=&quot;00BB51C7&quot;/&gt;&lt;wsp:rsid wsp:val=&quot;00BB5928&quot;/&gt;&lt;wsp:rsid wsp:val=&quot;00BB5B28&quot;/&gt;&lt;wsp:rsid wsp:val=&quot;00BB61A7&quot;/&gt;&lt;wsp:rsid wsp:val=&quot;00BB71A2&quot;/&gt;&lt;wsp:rsid wsp:val=&quot;00BB758F&quot;/&gt;&lt;wsp:rsid wsp:val=&quot;00BC0436&quot;/&gt;&lt;wsp:rsid wsp:val=&quot;00BC09AA&quot;/&gt;&lt;wsp:rsid wsp:val=&quot;00BC0D32&quot;/&gt;&lt;wsp:rsid wsp:val=&quot;00BC0DBE&quot;/&gt;&lt;wsp:rsid wsp:val=&quot;00BC1319&quot;/&gt;&lt;wsp:rsid wsp:val=&quot;00BC17DB&quot;/&gt;&lt;wsp:rsid wsp:val=&quot;00BC1B89&quot;/&gt;&lt;wsp:rsid wsp:val=&quot;00BC23E7&quot;/&gt;&lt;wsp:rsid wsp:val=&quot;00BC251D&quot;/&gt;&lt;wsp:rsid wsp:val=&quot;00BC2753&quot;/&gt;&lt;wsp:rsid wsp:val=&quot;00BC2EC7&quot;/&gt;&lt;wsp:rsid wsp:val=&quot;00BC3462&quot;/&gt;&lt;wsp:rsid wsp:val=&quot;00BC35A3&quot;/&gt;&lt;wsp:rsid wsp:val=&quot;00BC3682&quot;/&gt;&lt;wsp:rsid wsp:val=&quot;00BC3A33&quot;/&gt;&lt;wsp:rsid wsp:val=&quot;00BC3BB4&quot;/&gt;&lt;wsp:rsid wsp:val=&quot;00BC4580&quot;/&gt;&lt;wsp:rsid wsp:val=&quot;00BC48DE&quot;/&gt;&lt;wsp:rsid wsp:val=&quot;00BC53AD&quot;/&gt;&lt;wsp:rsid wsp:val=&quot;00BC5707&quot;/&gt;&lt;wsp:rsid wsp:val=&quot;00BC5719&quot;/&gt;&lt;wsp:rsid wsp:val=&quot;00BC5D25&quot;/&gt;&lt;wsp:rsid wsp:val=&quot;00BC5E42&quot;/&gt;&lt;wsp:rsid wsp:val=&quot;00BC6306&quot;/&gt;&lt;wsp:rsid wsp:val=&quot;00BC66F0&quot;/&gt;&lt;wsp:rsid wsp:val=&quot;00BC6810&quot;/&gt;&lt;wsp:rsid wsp:val=&quot;00BC6936&quot;/&gt;&lt;wsp:rsid wsp:val=&quot;00BC6D11&quot;/&gt;&lt;wsp:rsid wsp:val=&quot;00BC76F6&quot;/&gt;&lt;wsp:rsid wsp:val=&quot;00BC7920&quot;/&gt;&lt;wsp:rsid wsp:val=&quot;00BC7A61&quot;/&gt;&lt;wsp:rsid wsp:val=&quot;00BD04E3&quot;/&gt;&lt;wsp:rsid wsp:val=&quot;00BD07B6&quot;/&gt;&lt;wsp:rsid wsp:val=&quot;00BD092C&quot;/&gt;&lt;wsp:rsid wsp:val=&quot;00BD168E&quot;/&gt;&lt;wsp:rsid wsp:val=&quot;00BD198D&quot;/&gt;&lt;wsp:rsid wsp:val=&quot;00BD1C17&quot;/&gt;&lt;wsp:rsid wsp:val=&quot;00BD1F77&quot;/&gt;&lt;wsp:rsid wsp:val=&quot;00BD20FD&quot;/&gt;&lt;wsp:rsid wsp:val=&quot;00BD2576&quot;/&gt;&lt;wsp:rsid wsp:val=&quot;00BD2761&quot;/&gt;&lt;wsp:rsid wsp:val=&quot;00BD2EC3&quot;/&gt;&lt;wsp:rsid wsp:val=&quot;00BD37AB&quot;/&gt;&lt;wsp:rsid wsp:val=&quot;00BD3896&quot;/&gt;&lt;wsp:rsid wsp:val=&quot;00BD38E5&quot;/&gt;&lt;wsp:rsid wsp:val=&quot;00BD3F9E&quot;/&gt;&lt;wsp:rsid wsp:val=&quot;00BD4D55&quot;/&gt;&lt;wsp:rsid wsp:val=&quot;00BD4F8F&quot;/&gt;&lt;wsp:rsid wsp:val=&quot;00BD507E&quot;/&gt;&lt;wsp:rsid wsp:val=&quot;00BD5245&quot;/&gt;&lt;wsp:rsid wsp:val=&quot;00BD5386&quot;/&gt;&lt;wsp:rsid wsp:val=&quot;00BD5729&quot;/&gt;&lt;wsp:rsid wsp:val=&quot;00BD578D&quot;/&gt;&lt;wsp:rsid wsp:val=&quot;00BD5B5D&quot;/&gt;&lt;wsp:rsid wsp:val=&quot;00BD5C1A&quot;/&gt;&lt;wsp:rsid wsp:val=&quot;00BD7198&quot;/&gt;&lt;wsp:rsid wsp:val=&quot;00BD770A&quot;/&gt;&lt;wsp:rsid wsp:val=&quot;00BD7CB0&quot;/&gt;&lt;wsp:rsid wsp:val=&quot;00BE094A&quot;/&gt;&lt;wsp:rsid wsp:val=&quot;00BE0B5A&quot;/&gt;&lt;wsp:rsid wsp:val=&quot;00BE1670&quot;/&gt;&lt;wsp:rsid wsp:val=&quot;00BE2C14&quot;/&gt;&lt;wsp:rsid wsp:val=&quot;00BE2DF2&quot;/&gt;&lt;wsp:rsid wsp:val=&quot;00BE3C61&quot;/&gt;&lt;wsp:rsid wsp:val=&quot;00BE3EEC&quot;/&gt;&lt;wsp:rsid wsp:val=&quot;00BE4149&quot;/&gt;&lt;wsp:rsid wsp:val=&quot;00BE50B1&quot;/&gt;&lt;wsp:rsid wsp:val=&quot;00BE54D4&quot;/&gt;&lt;wsp:rsid wsp:val=&quot;00BE5BF2&quot;/&gt;&lt;wsp:rsid wsp:val=&quot;00BE6452&quot;/&gt;&lt;wsp:rsid wsp:val=&quot;00BE66FB&quot;/&gt;&lt;wsp:rsid wsp:val=&quot;00BE6C7F&quot;/&gt;&lt;wsp:rsid wsp:val=&quot;00BE6F03&quot;/&gt;&lt;wsp:rsid wsp:val=&quot;00BE7137&quot;/&gt;&lt;wsp:rsid wsp:val=&quot;00BE75EA&quot;/&gt;&lt;wsp:rsid wsp:val=&quot;00BE7815&quot;/&gt;&lt;wsp:rsid wsp:val=&quot;00BF02B0&quot;/&gt;&lt;wsp:rsid wsp:val=&quot;00BF02D4&quot;/&gt;&lt;wsp:rsid wsp:val=&quot;00BF0417&quot;/&gt;&lt;wsp:rsid wsp:val=&quot;00BF0549&quot;/&gt;&lt;wsp:rsid wsp:val=&quot;00BF06EB&quot;/&gt;&lt;wsp:rsid wsp:val=&quot;00BF0A09&quot;/&gt;&lt;wsp:rsid wsp:val=&quot;00BF0F08&quot;/&gt;&lt;wsp:rsid wsp:val=&quot;00BF1545&quot;/&gt;&lt;wsp:rsid wsp:val=&quot;00BF1A3C&quot;/&gt;&lt;wsp:rsid wsp:val=&quot;00BF2784&quot;/&gt;&lt;wsp:rsid wsp:val=&quot;00BF2B7E&quot;/&gt;&lt;wsp:rsid wsp:val=&quot;00BF40A5&quot;/&gt;&lt;wsp:rsid wsp:val=&quot;00BF4901&quot;/&gt;&lt;wsp:rsid wsp:val=&quot;00BF49B8&quot;/&gt;&lt;wsp:rsid wsp:val=&quot;00BF4D3D&quot;/&gt;&lt;wsp:rsid wsp:val=&quot;00BF4F5C&quot;/&gt;&lt;wsp:rsid wsp:val=&quot;00BF57D6&quot;/&gt;&lt;wsp:rsid wsp:val=&quot;00BF6DEF&quot;/&gt;&lt;wsp:rsid wsp:val=&quot;00BF73A4&quot;/&gt;&lt;wsp:rsid wsp:val=&quot;00BF78D5&quot;/&gt;&lt;wsp:rsid wsp:val=&quot;00BF7C4B&quot;/&gt;&lt;wsp:rsid wsp:val=&quot;00BF7DF1&quot;/&gt;&lt;wsp:rsid wsp:val=&quot;00C00310&quot;/&gt;&lt;wsp:rsid wsp:val=&quot;00C00775&quot;/&gt;&lt;wsp:rsid wsp:val=&quot;00C00BAB&quot;/&gt;&lt;wsp:rsid wsp:val=&quot;00C00EF7&quot;/&gt;&lt;wsp:rsid wsp:val=&quot;00C01385&quot;/&gt;&lt;wsp:rsid wsp:val=&quot;00C013DE&quot;/&gt;&lt;wsp:rsid wsp:val=&quot;00C0237C&quot;/&gt;&lt;wsp:rsid wsp:val=&quot;00C039FB&quot;/&gt;&lt;wsp:rsid wsp:val=&quot;00C043B5&quot;/&gt;&lt;wsp:rsid wsp:val=&quot;00C044C7&quot;/&gt;&lt;wsp:rsid wsp:val=&quot;00C050AA&quot;/&gt;&lt;wsp:rsid wsp:val=&quot;00C05583&quot;/&gt;&lt;wsp:rsid wsp:val=&quot;00C060F1&quot;/&gt;&lt;wsp:rsid wsp:val=&quot;00C0614D&quot;/&gt;&lt;wsp:rsid wsp:val=&quot;00C063CA&quot;/&gt;&lt;wsp:rsid wsp:val=&quot;00C064F5&quot;/&gt;&lt;wsp:rsid wsp:val=&quot;00C06B02&quot;/&gt;&lt;wsp:rsid wsp:val=&quot;00C06F10&quot;/&gt;&lt;wsp:rsid wsp:val=&quot;00C07A7F&quot;/&gt;&lt;wsp:rsid wsp:val=&quot;00C1041D&quot;/&gt;&lt;wsp:rsid wsp:val=&quot;00C1044C&quot;/&gt;&lt;wsp:rsid wsp:val=&quot;00C11C94&quot;/&gt;&lt;wsp:rsid wsp:val=&quot;00C11EB9&quot;/&gt;&lt;wsp:rsid wsp:val=&quot;00C12161&quot;/&gt;&lt;wsp:rsid wsp:val=&quot;00C13455&quot;/&gt;&lt;wsp:rsid wsp:val=&quot;00C134AE&quot;/&gt;&lt;wsp:rsid wsp:val=&quot;00C1384F&quot;/&gt;&lt;wsp:rsid wsp:val=&quot;00C14170&quot;/&gt;&lt;wsp:rsid wsp:val=&quot;00C1426C&quot;/&gt;&lt;wsp:rsid wsp:val=&quot;00C147AA&quot;/&gt;&lt;wsp:rsid wsp:val=&quot;00C14F14&quot;/&gt;&lt;wsp:rsid wsp:val=&quot;00C167B9&quot;/&gt;&lt;wsp:rsid wsp:val=&quot;00C16CE1&quot;/&gt;&lt;wsp:rsid wsp:val=&quot;00C16DA7&quot;/&gt;&lt;wsp:rsid wsp:val=&quot;00C1796E&quot;/&gt;&lt;wsp:rsid wsp:val=&quot;00C2151E&quot;/&gt;&lt;wsp:rsid wsp:val=&quot;00C21800&quot;/&gt;&lt;wsp:rsid wsp:val=&quot;00C2247F&quot;/&gt;&lt;wsp:rsid wsp:val=&quot;00C227CF&quot;/&gt;&lt;wsp:rsid wsp:val=&quot;00C22A05&quot;/&gt;&lt;wsp:rsid wsp:val=&quot;00C22E8A&quot;/&gt;&lt;wsp:rsid wsp:val=&quot;00C22F97&quot;/&gt;&lt;wsp:rsid wsp:val=&quot;00C234AE&quot;/&gt;&lt;wsp:rsid wsp:val=&quot;00C23699&quot;/&gt;&lt;wsp:rsid wsp:val=&quot;00C236D4&quot;/&gt;&lt;wsp:rsid wsp:val=&quot;00C2385C&quot;/&gt;&lt;wsp:rsid wsp:val=&quot;00C24337&quot;/&gt;&lt;wsp:rsid wsp:val=&quot;00C2466B&quot;/&gt;&lt;wsp:rsid wsp:val=&quot;00C24B9B&quot;/&gt;&lt;wsp:rsid wsp:val=&quot;00C24E16&quot;/&gt;&lt;wsp:rsid wsp:val=&quot;00C258E4&quot;/&gt;&lt;wsp:rsid wsp:val=&quot;00C25E1D&quot;/&gt;&lt;wsp:rsid wsp:val=&quot;00C26B4B&quot;/&gt;&lt;wsp:rsid wsp:val=&quot;00C27221&quot;/&gt;&lt;wsp:rsid wsp:val=&quot;00C2744E&quot;/&gt;&lt;wsp:rsid wsp:val=&quot;00C3091E&quot;/&gt;&lt;wsp:rsid wsp:val=&quot;00C30C3D&quot;/&gt;&lt;wsp:rsid wsp:val=&quot;00C31B62&quot;/&gt;&lt;wsp:rsid wsp:val=&quot;00C31BD1&quot;/&gt;&lt;wsp:rsid wsp:val=&quot;00C3257D&quot;/&gt;&lt;wsp:rsid wsp:val=&quot;00C32D02&quot;/&gt;&lt;wsp:rsid wsp:val=&quot;00C32DB9&quot;/&gt;&lt;wsp:rsid wsp:val=&quot;00C336F4&quot;/&gt;&lt;wsp:rsid wsp:val=&quot;00C33895&quot;/&gt;&lt;wsp:rsid wsp:val=&quot;00C33CB4&quot;/&gt;&lt;wsp:rsid wsp:val=&quot;00C33E71&quot;/&gt;&lt;wsp:rsid wsp:val=&quot;00C352F4&quot;/&gt;&lt;wsp:rsid wsp:val=&quot;00C3534B&quot;/&gt;&lt;wsp:rsid wsp:val=&quot;00C3592A&quot;/&gt;&lt;wsp:rsid wsp:val=&quot;00C35A48&quot;/&gt;&lt;wsp:rsid wsp:val=&quot;00C35B68&quot;/&gt;&lt;wsp:rsid wsp:val=&quot;00C36418&quot;/&gt;&lt;wsp:rsid wsp:val=&quot;00C36991&quot;/&gt;&lt;wsp:rsid wsp:val=&quot;00C373AC&quot;/&gt;&lt;wsp:rsid wsp:val=&quot;00C3751B&quot;/&gt;&lt;wsp:rsid wsp:val=&quot;00C37F1F&quot;/&gt;&lt;wsp:rsid wsp:val=&quot;00C37FD5&quot;/&gt;&lt;wsp:rsid wsp:val=&quot;00C40296&quot;/&gt;&lt;wsp:rsid wsp:val=&quot;00C40348&quot;/&gt;&lt;wsp:rsid wsp:val=&quot;00C40B93&quot;/&gt;&lt;wsp:rsid wsp:val=&quot;00C40CFF&quot;/&gt;&lt;wsp:rsid wsp:val=&quot;00C41E45&quot;/&gt;&lt;wsp:rsid wsp:val=&quot;00C4219F&quot;/&gt;&lt;wsp:rsid wsp:val=&quot;00C422FE&quot;/&gt;&lt;wsp:rsid wsp:val=&quot;00C43473&quot;/&gt;&lt;wsp:rsid wsp:val=&quot;00C43580&quot;/&gt;&lt;wsp:rsid wsp:val=&quot;00C43589&quot;/&gt;&lt;wsp:rsid wsp:val=&quot;00C43771&quot;/&gt;&lt;wsp:rsid wsp:val=&quot;00C442BA&quot;/&gt;&lt;wsp:rsid wsp:val=&quot;00C44349&quot;/&gt;&lt;wsp:rsid wsp:val=&quot;00C44557&quot;/&gt;&lt;wsp:rsid wsp:val=&quot;00C45BF1&quot;/&gt;&lt;wsp:rsid wsp:val=&quot;00C464D2&quot;/&gt;&lt;wsp:rsid wsp:val=&quot;00C470CE&quot;/&gt;&lt;wsp:rsid wsp:val=&quot;00C476F6&quot;/&gt;&lt;wsp:rsid wsp:val=&quot;00C47702&quot;/&gt;&lt;wsp:rsid wsp:val=&quot;00C500FF&quot;/&gt;&lt;wsp:rsid wsp:val=&quot;00C50439&quot;/&gt;&lt;wsp:rsid wsp:val=&quot;00C50639&quot;/&gt;&lt;wsp:rsid wsp:val=&quot;00C50CE9&quot;/&gt;&lt;wsp:rsid wsp:val=&quot;00C50E30&quot;/&gt;&lt;wsp:rsid wsp:val=&quot;00C50FCD&quot;/&gt;&lt;wsp:rsid wsp:val=&quot;00C5100A&quot;/&gt;&lt;wsp:rsid wsp:val=&quot;00C517F9&quot;/&gt;&lt;wsp:rsid wsp:val=&quot;00C51B0E&quot;/&gt;&lt;wsp:rsid wsp:val=&quot;00C52D3F&quot;/&gt;&lt;wsp:rsid wsp:val=&quot;00C52DDB&quot;/&gt;&lt;wsp:rsid wsp:val=&quot;00C5399D&quot;/&gt;&lt;wsp:rsid wsp:val=&quot;00C53DED&quot;/&gt;&lt;wsp:rsid wsp:val=&quot;00C54A08&quot;/&gt;&lt;wsp:rsid wsp:val=&quot;00C54FB3&quot;/&gt;&lt;wsp:rsid wsp:val=&quot;00C55FEC&quot;/&gt;&lt;wsp:rsid wsp:val=&quot;00C56F1C&quot;/&gt;&lt;wsp:rsid wsp:val=&quot;00C57D6C&quot;/&gt;&lt;wsp:rsid wsp:val=&quot;00C60E81&quot;/&gt;&lt;wsp:rsid wsp:val=&quot;00C610D1&quot;/&gt;&lt;wsp:rsid wsp:val=&quot;00C61C52&quot;/&gt;&lt;wsp:rsid wsp:val=&quot;00C6219C&quot;/&gt;&lt;wsp:rsid wsp:val=&quot;00C6229B&quot;/&gt;&lt;wsp:rsid wsp:val=&quot;00C629B2&quot;/&gt;&lt;wsp:rsid wsp:val=&quot;00C62A4E&quot;/&gt;&lt;wsp:rsid wsp:val=&quot;00C62F93&quot;/&gt;&lt;wsp:rsid wsp:val=&quot;00C62FE5&quot;/&gt;&lt;wsp:rsid wsp:val=&quot;00C63661&quot;/&gt;&lt;wsp:rsid wsp:val=&quot;00C63D6D&quot;/&gt;&lt;wsp:rsid wsp:val=&quot;00C63D76&quot;/&gt;&lt;wsp:rsid wsp:val=&quot;00C63E24&quot;/&gt;&lt;wsp:rsid wsp:val=&quot;00C641B2&quot;/&gt;&lt;wsp:rsid wsp:val=&quot;00C6443D&quot;/&gt;&lt;wsp:rsid wsp:val=&quot;00C6461A&quot;/&gt;&lt;wsp:rsid wsp:val=&quot;00C65550&quot;/&gt;&lt;wsp:rsid wsp:val=&quot;00C65763&quot;/&gt;&lt;wsp:rsid wsp:val=&quot;00C6609F&quot;/&gt;&lt;wsp:rsid wsp:val=&quot;00C66175&quot;/&gt;&lt;wsp:rsid wsp:val=&quot;00C66245&quot;/&gt;&lt;wsp:rsid wsp:val=&quot;00C66921&quot;/&gt;&lt;wsp:rsid wsp:val=&quot;00C67017&quot;/&gt;&lt;wsp:rsid wsp:val=&quot;00C672E2&quot;/&gt;&lt;wsp:rsid wsp:val=&quot;00C674E0&quot;/&gt;&lt;wsp:rsid wsp:val=&quot;00C676E2&quot;/&gt;&lt;wsp:rsid wsp:val=&quot;00C67821&quot;/&gt;&lt;wsp:rsid wsp:val=&quot;00C67B72&quot;/&gt;&lt;wsp:rsid wsp:val=&quot;00C70377&quot;/&gt;&lt;wsp:rsid wsp:val=&quot;00C7042C&quot;/&gt;&lt;wsp:rsid wsp:val=&quot;00C707A4&quot;/&gt;&lt;wsp:rsid wsp:val=&quot;00C70B44&quot;/&gt;&lt;wsp:rsid wsp:val=&quot;00C71340&quot;/&gt;&lt;wsp:rsid wsp:val=&quot;00C71536&quot;/&gt;&lt;wsp:rsid wsp:val=&quot;00C717ED&quot;/&gt;&lt;wsp:rsid wsp:val=&quot;00C71892&quot;/&gt;&lt;wsp:rsid wsp:val=&quot;00C71A1B&quot;/&gt;&lt;wsp:rsid wsp:val=&quot;00C71B24&quot;/&gt;&lt;wsp:rsid wsp:val=&quot;00C721C2&quot;/&gt;&lt;wsp:rsid wsp:val=&quot;00C7373A&quot;/&gt;&lt;wsp:rsid wsp:val=&quot;00C748FB&quot;/&gt;&lt;wsp:rsid wsp:val=&quot;00C75125&quot;/&gt;&lt;wsp:rsid wsp:val=&quot;00C756B2&quot;/&gt;&lt;wsp:rsid wsp:val=&quot;00C7581B&quot;/&gt;&lt;wsp:rsid wsp:val=&quot;00C759B0&quot;/&gt;&lt;wsp:rsid wsp:val=&quot;00C75CC8&quot;/&gt;&lt;wsp:rsid wsp:val=&quot;00C75CF3&quot;/&gt;&lt;wsp:rsid wsp:val=&quot;00C7621B&quot;/&gt;&lt;wsp:rsid wsp:val=&quot;00C76985&quot;/&gt;&lt;wsp:rsid wsp:val=&quot;00C76FF9&quot;/&gt;&lt;wsp:rsid wsp:val=&quot;00C770D5&quot;/&gt;&lt;wsp:rsid wsp:val=&quot;00C771A0&quot;/&gt;&lt;wsp:rsid wsp:val=&quot;00C77AC1&quot;/&gt;&lt;wsp:rsid wsp:val=&quot;00C77BD4&quot;/&gt;&lt;wsp:rsid wsp:val=&quot;00C77BF3&quot;/&gt;&lt;wsp:rsid wsp:val=&quot;00C77C8D&quot;/&gt;&lt;wsp:rsid wsp:val=&quot;00C8007F&quot;/&gt;&lt;wsp:rsid wsp:val=&quot;00C809E9&quot;/&gt;&lt;wsp:rsid wsp:val=&quot;00C81141&quot;/&gt;&lt;wsp:rsid wsp:val=&quot;00C81417&quot;/&gt;&lt;wsp:rsid wsp:val=&quot;00C81FE7&quot;/&gt;&lt;wsp:rsid wsp:val=&quot;00C8204F&quot;/&gt;&lt;wsp:rsid wsp:val=&quot;00C827C9&quot;/&gt;&lt;wsp:rsid wsp:val=&quot;00C82EE3&quot;/&gt;&lt;wsp:rsid wsp:val=&quot;00C83A8E&quot;/&gt;&lt;wsp:rsid wsp:val=&quot;00C83AAD&quot;/&gt;&lt;wsp:rsid wsp:val=&quot;00C83FB8&quot;/&gt;&lt;wsp:rsid wsp:val=&quot;00C84618&quot;/&gt;&lt;wsp:rsid wsp:val=&quot;00C84763&quot;/&gt;&lt;wsp:rsid wsp:val=&quot;00C84A6C&quot;/&gt;&lt;wsp:rsid wsp:val=&quot;00C85526&quot;/&gt;&lt;wsp:rsid wsp:val=&quot;00C85EB9&quot;/&gt;&lt;wsp:rsid wsp:val=&quot;00C860FA&quot;/&gt;&lt;wsp:rsid wsp:val=&quot;00C86CE4&quot;/&gt;&lt;wsp:rsid wsp:val=&quot;00C86D2C&quot;/&gt;&lt;wsp:rsid wsp:val=&quot;00C87582&quot;/&gt;&lt;wsp:rsid wsp:val=&quot;00C9135D&quot;/&gt;&lt;wsp:rsid wsp:val=&quot;00C915A0&quot;/&gt;&lt;wsp:rsid wsp:val=&quot;00C91716&quot;/&gt;&lt;wsp:rsid wsp:val=&quot;00C91D1E&quot;/&gt;&lt;wsp:rsid wsp:val=&quot;00C91E8A&quot;/&gt;&lt;wsp:rsid wsp:val=&quot;00C91F1B&quot;/&gt;&lt;wsp:rsid wsp:val=&quot;00C9205F&quot;/&gt;&lt;wsp:rsid wsp:val=&quot;00C92958&quot;/&gt;&lt;wsp:rsid wsp:val=&quot;00C93570&quot;/&gt;&lt;wsp:rsid wsp:val=&quot;00C93EB7&quot;/&gt;&lt;wsp:rsid wsp:val=&quot;00C94A4F&quot;/&gt;&lt;wsp:rsid wsp:val=&quot;00C94A73&quot;/&gt;&lt;wsp:rsid wsp:val=&quot;00C95479&quot;/&gt;&lt;wsp:rsid wsp:val=&quot;00C95AC6&quot;/&gt;&lt;wsp:rsid wsp:val=&quot;00C96707&quot;/&gt;&lt;wsp:rsid wsp:val=&quot;00C968D9&quot;/&gt;&lt;wsp:rsid wsp:val=&quot;00C968F4&quot;/&gt;&lt;wsp:rsid wsp:val=&quot;00C96952&quot;/&gt;&lt;wsp:rsid wsp:val=&quot;00C96F4B&quot;/&gt;&lt;wsp:rsid wsp:val=&quot;00C9717F&quot;/&gt;&lt;wsp:rsid wsp:val=&quot;00C971F9&quot;/&gt;&lt;wsp:rsid wsp:val=&quot;00CA01D4&quot;/&gt;&lt;wsp:rsid wsp:val=&quot;00CA052B&quot;/&gt;&lt;wsp:rsid wsp:val=&quot;00CA0772&quot;/&gt;&lt;wsp:rsid wsp:val=&quot;00CA100D&quot;/&gt;&lt;wsp:rsid wsp:val=&quot;00CA11BB&quot;/&gt;&lt;wsp:rsid wsp:val=&quot;00CA1B5C&quot;/&gt;&lt;wsp:rsid wsp:val=&quot;00CA1BBD&quot;/&gt;&lt;wsp:rsid wsp:val=&quot;00CA1F02&quot;/&gt;&lt;wsp:rsid wsp:val=&quot;00CA21AA&quot;/&gt;&lt;wsp:rsid wsp:val=&quot;00CA2AFF&quot;/&gt;&lt;wsp:rsid wsp:val=&quot;00CA3235&quot;/&gt;&lt;wsp:rsid wsp:val=&quot;00CA34E2&quot;/&gt;&lt;wsp:rsid wsp:val=&quot;00CA42E0&quot;/&gt;&lt;wsp:rsid wsp:val=&quot;00CA4973&quot;/&gt;&lt;wsp:rsid wsp:val=&quot;00CA4A36&quot;/&gt;&lt;wsp:rsid wsp:val=&quot;00CA4B95&quot;/&gt;&lt;wsp:rsid wsp:val=&quot;00CA4CCE&quot;/&gt;&lt;wsp:rsid wsp:val=&quot;00CA518C&quot;/&gt;&lt;wsp:rsid wsp:val=&quot;00CA53CE&quot;/&gt;&lt;wsp:rsid wsp:val=&quot;00CA57E4&quot;/&gt;&lt;wsp:rsid wsp:val=&quot;00CA5844&quot;/&gt;&lt;wsp:rsid wsp:val=&quot;00CA6ADA&quot;/&gt;&lt;wsp:rsid wsp:val=&quot;00CA6BC5&quot;/&gt;&lt;wsp:rsid wsp:val=&quot;00CA7005&quot;/&gt;&lt;wsp:rsid wsp:val=&quot;00CA719F&quot;/&gt;&lt;wsp:rsid wsp:val=&quot;00CA734A&quot;/&gt;&lt;wsp:rsid wsp:val=&quot;00CA74FA&quot;/&gt;&lt;wsp:rsid wsp:val=&quot;00CA7576&quot;/&gt;&lt;wsp:rsid wsp:val=&quot;00CB0858&quot;/&gt;&lt;wsp:rsid wsp:val=&quot;00CB0DE0&quot;/&gt;&lt;wsp:rsid wsp:val=&quot;00CB0EA9&quot;/&gt;&lt;wsp:rsid wsp:val=&quot;00CB1270&quot;/&gt;&lt;wsp:rsid wsp:val=&quot;00CB1467&quot;/&gt;&lt;wsp:rsid wsp:val=&quot;00CB168E&quot;/&gt;&lt;wsp:rsid wsp:val=&quot;00CB2152&quot;/&gt;&lt;wsp:rsid wsp:val=&quot;00CB2184&quot;/&gt;&lt;wsp:rsid wsp:val=&quot;00CB2191&quot;/&gt;&lt;wsp:rsid wsp:val=&quot;00CB2424&quot;/&gt;&lt;wsp:rsid wsp:val=&quot;00CB259C&quot;/&gt;&lt;wsp:rsid wsp:val=&quot;00CB2789&quot;/&gt;&lt;wsp:rsid wsp:val=&quot;00CB2C77&quot;/&gt;&lt;wsp:rsid wsp:val=&quot;00CB3658&quot;/&gt;&lt;wsp:rsid wsp:val=&quot;00CB42C1&quot;/&gt;&lt;wsp:rsid wsp:val=&quot;00CB5214&quot;/&gt;&lt;wsp:rsid wsp:val=&quot;00CB5AB6&quot;/&gt;&lt;wsp:rsid wsp:val=&quot;00CB5C4E&quot;/&gt;&lt;wsp:rsid wsp:val=&quot;00CB603D&quot;/&gt;&lt;wsp:rsid wsp:val=&quot;00CB631A&quot;/&gt;&lt;wsp:rsid wsp:val=&quot;00CB6689&quot;/&gt;&lt;wsp:rsid wsp:val=&quot;00CB6A68&quot;/&gt;&lt;wsp:rsid wsp:val=&quot;00CB6A69&quot;/&gt;&lt;wsp:rsid wsp:val=&quot;00CB7E72&quot;/&gt;&lt;wsp:rsid wsp:val=&quot;00CC04F9&quot;/&gt;&lt;wsp:rsid wsp:val=&quot;00CC0B22&quot;/&gt;&lt;wsp:rsid wsp:val=&quot;00CC0D9D&quot;/&gt;&lt;wsp:rsid wsp:val=&quot;00CC1B9A&quot;/&gt;&lt;wsp:rsid wsp:val=&quot;00CC2190&quot;/&gt;&lt;wsp:rsid wsp:val=&quot;00CC25E7&quot;/&gt;&lt;wsp:rsid wsp:val=&quot;00CC2674&quot;/&gt;&lt;wsp:rsid wsp:val=&quot;00CC26CF&quot;/&gt;&lt;wsp:rsid wsp:val=&quot;00CC2FF8&quot;/&gt;&lt;wsp:rsid wsp:val=&quot;00CC3116&quot;/&gt;&lt;wsp:rsid wsp:val=&quot;00CC34CB&quot;/&gt;&lt;wsp:rsid wsp:val=&quot;00CC3999&quot;/&gt;&lt;wsp:rsid wsp:val=&quot;00CC3A97&quot;/&gt;&lt;wsp:rsid wsp:val=&quot;00CC4558&quot;/&gt;&lt;wsp:rsid wsp:val=&quot;00CC49A8&quot;/&gt;&lt;wsp:rsid wsp:val=&quot;00CC4F69&quot;/&gt;&lt;wsp:rsid wsp:val=&quot;00CC503D&quot;/&gt;&lt;wsp:rsid wsp:val=&quot;00CC5091&quot;/&gt;&lt;wsp:rsid wsp:val=&quot;00CC50E7&quot;/&gt;&lt;wsp:rsid wsp:val=&quot;00CC582A&quot;/&gt;&lt;wsp:rsid wsp:val=&quot;00CC59D1&quot;/&gt;&lt;wsp:rsid wsp:val=&quot;00CC5DD2&quot;/&gt;&lt;wsp:rsid wsp:val=&quot;00CC5E80&quot;/&gt;&lt;wsp:rsid wsp:val=&quot;00CC6087&quot;/&gt;&lt;wsp:rsid wsp:val=&quot;00CC710D&quot;/&gt;&lt;wsp:rsid wsp:val=&quot;00CC74D2&quot;/&gt;&lt;wsp:rsid wsp:val=&quot;00CC7F0D&quot;/&gt;&lt;wsp:rsid wsp:val=&quot;00CD0689&quot;/&gt;&lt;wsp:rsid wsp:val=&quot;00CD0ACB&quot;/&gt;&lt;wsp:rsid wsp:val=&quot;00CD1A74&quot;/&gt;&lt;wsp:rsid wsp:val=&quot;00CD26A3&quot;/&gt;&lt;wsp:rsid wsp:val=&quot;00CD27B5&quot;/&gt;&lt;wsp:rsid wsp:val=&quot;00CD2B06&quot;/&gt;&lt;wsp:rsid wsp:val=&quot;00CD2F3F&quot;/&gt;&lt;wsp:rsid wsp:val=&quot;00CD339A&quot;/&gt;&lt;wsp:rsid wsp:val=&quot;00CD34A2&quot;/&gt;&lt;wsp:rsid wsp:val=&quot;00CD37C4&quot;/&gt;&lt;wsp:rsid wsp:val=&quot;00CD3BE3&quot;/&gt;&lt;wsp:rsid wsp:val=&quot;00CD3ECC&quot;/&gt;&lt;wsp:rsid wsp:val=&quot;00CD4056&quot;/&gt;&lt;wsp:rsid wsp:val=&quot;00CD43EF&quot;/&gt;&lt;wsp:rsid wsp:val=&quot;00CD4411&quot;/&gt;&lt;wsp:rsid wsp:val=&quot;00CD4485&quot;/&gt;&lt;wsp:rsid wsp:val=&quot;00CD44D9&quot;/&gt;&lt;wsp:rsid wsp:val=&quot;00CD565B&quot;/&gt;&lt;wsp:rsid wsp:val=&quot;00CD581B&quot;/&gt;&lt;wsp:rsid wsp:val=&quot;00CD5ECC&quot;/&gt;&lt;wsp:rsid wsp:val=&quot;00CD6193&quot;/&gt;&lt;wsp:rsid wsp:val=&quot;00CD67DE&quot;/&gt;&lt;wsp:rsid wsp:val=&quot;00CD6D69&quot;/&gt;&lt;wsp:rsid wsp:val=&quot;00CD6DC4&quot;/&gt;&lt;wsp:rsid wsp:val=&quot;00CD7727&quot;/&gt;&lt;wsp:rsid wsp:val=&quot;00CD7C39&quot;/&gt;&lt;wsp:rsid wsp:val=&quot;00CE0FF0&quot;/&gt;&lt;wsp:rsid wsp:val=&quot;00CE13B6&quot;/&gt;&lt;wsp:rsid wsp:val=&quot;00CE1797&quot;/&gt;&lt;wsp:rsid wsp:val=&quot;00CE25C6&quot;/&gt;&lt;wsp:rsid wsp:val=&quot;00CE2ACD&quot;/&gt;&lt;wsp:rsid wsp:val=&quot;00CE38F9&quot;/&gt;&lt;wsp:rsid wsp:val=&quot;00CE404E&quot;/&gt;&lt;wsp:rsid wsp:val=&quot;00CE4617&quot;/&gt;&lt;wsp:rsid wsp:val=&quot;00CE4FB3&quot;/&gt;&lt;wsp:rsid wsp:val=&quot;00CE5856&quot;/&gt;&lt;wsp:rsid wsp:val=&quot;00CE5F1B&quot;/&gt;&lt;wsp:rsid wsp:val=&quot;00CE662F&quot;/&gt;&lt;wsp:rsid wsp:val=&quot;00CE66AB&quot;/&gt;&lt;wsp:rsid wsp:val=&quot;00CE6C00&quot;/&gt;&lt;wsp:rsid wsp:val=&quot;00CE6C80&quot;/&gt;&lt;wsp:rsid wsp:val=&quot;00CE6D4D&quot;/&gt;&lt;wsp:rsid wsp:val=&quot;00CE7223&quot;/&gt;&lt;wsp:rsid wsp:val=&quot;00CE73D2&quot;/&gt;&lt;wsp:rsid wsp:val=&quot;00CE744F&quot;/&gt;&lt;wsp:rsid wsp:val=&quot;00CE7FBD&quot;/&gt;&lt;wsp:rsid wsp:val=&quot;00CF0757&quot;/&gt;&lt;wsp:rsid wsp:val=&quot;00CF1339&quot;/&gt;&lt;wsp:rsid wsp:val=&quot;00CF1554&quot;/&gt;&lt;wsp:rsid wsp:val=&quot;00CF15C2&quot;/&gt;&lt;wsp:rsid wsp:val=&quot;00CF2776&quot;/&gt;&lt;wsp:rsid wsp:val=&quot;00CF2F4C&quot;/&gt;&lt;wsp:rsid wsp:val=&quot;00CF33DA&quot;/&gt;&lt;wsp:rsid wsp:val=&quot;00CF35DA&quot;/&gt;&lt;wsp:rsid wsp:val=&quot;00CF36A9&quot;/&gt;&lt;wsp:rsid wsp:val=&quot;00CF36BA&quot;/&gt;&lt;wsp:rsid wsp:val=&quot;00CF36C2&quot;/&gt;&lt;wsp:rsid wsp:val=&quot;00CF37C4&quot;/&gt;&lt;wsp:rsid wsp:val=&quot;00CF3ACD&quot;/&gt;&lt;wsp:rsid wsp:val=&quot;00CF3B79&quot;/&gt;&lt;wsp:rsid wsp:val=&quot;00CF40D7&quot;/&gt;&lt;wsp:rsid wsp:val=&quot;00CF4203&quot;/&gt;&lt;wsp:rsid wsp:val=&quot;00CF4357&quot;/&gt;&lt;wsp:rsid wsp:val=&quot;00CF47EF&quot;/&gt;&lt;wsp:rsid wsp:val=&quot;00CF4FA4&quot;/&gt;&lt;wsp:rsid wsp:val=&quot;00CF5C23&quot;/&gt;&lt;wsp:rsid wsp:val=&quot;00CF5E37&quot;/&gt;&lt;wsp:rsid wsp:val=&quot;00CF5EB8&quot;/&gt;&lt;wsp:rsid wsp:val=&quot;00CF60E0&quot;/&gt;&lt;wsp:rsid wsp:val=&quot;00CF68F3&quot;/&gt;&lt;wsp:rsid wsp:val=&quot;00CF6BEC&quot;/&gt;&lt;wsp:rsid wsp:val=&quot;00CF6E07&quot;/&gt;&lt;wsp:rsid wsp:val=&quot;00CF6FF3&quot;/&gt;&lt;wsp:rsid wsp:val=&quot;00CF76BF&quot;/&gt;&lt;wsp:rsid wsp:val=&quot;00CF7947&quot;/&gt;&lt;wsp:rsid wsp:val=&quot;00CF7B9A&quot;/&gt;&lt;wsp:rsid wsp:val=&quot;00CF7E9F&quot;/&gt;&lt;wsp:rsid wsp:val=&quot;00D00100&quot;/&gt;&lt;wsp:rsid wsp:val=&quot;00D00788&quot;/&gt;&lt;wsp:rsid wsp:val=&quot;00D0142A&quot;/&gt;&lt;wsp:rsid wsp:val=&quot;00D01451&quot;/&gt;&lt;wsp:rsid wsp:val=&quot;00D01570&quot;/&gt;&lt;wsp:rsid wsp:val=&quot;00D015F9&quot;/&gt;&lt;wsp:rsid wsp:val=&quot;00D02098&quot;/&gt;&lt;wsp:rsid wsp:val=&quot;00D0268D&quot;/&gt;&lt;wsp:rsid wsp:val=&quot;00D02756&quot;/&gt;&lt;wsp:rsid wsp:val=&quot;00D02B01&quot;/&gt;&lt;wsp:rsid wsp:val=&quot;00D03002&quot;/&gt;&lt;wsp:rsid wsp:val=&quot;00D033A9&quot;/&gt;&lt;wsp:rsid wsp:val=&quot;00D03B4D&quot;/&gt;&lt;wsp:rsid wsp:val=&quot;00D0407A&quot;/&gt;&lt;wsp:rsid wsp:val=&quot;00D04497&quot;/&gt;&lt;wsp:rsid wsp:val=&quot;00D04997&quot;/&gt;&lt;wsp:rsid wsp:val=&quot;00D04E9D&quot;/&gt;&lt;wsp:rsid wsp:val=&quot;00D05237&quot;/&gt;&lt;wsp:rsid wsp:val=&quot;00D05500&quot;/&gt;&lt;wsp:rsid wsp:val=&quot;00D0571A&quot;/&gt;&lt;wsp:rsid wsp:val=&quot;00D06787&quot;/&gt;&lt;wsp:rsid wsp:val=&quot;00D06A90&quot;/&gt;&lt;wsp:rsid wsp:val=&quot;00D06A99&quot;/&gt;&lt;wsp:rsid wsp:val=&quot;00D070B7&quot;/&gt;&lt;wsp:rsid wsp:val=&quot;00D07248&quot;/&gt;&lt;wsp:rsid wsp:val=&quot;00D076AE&quot;/&gt;&lt;wsp:rsid wsp:val=&quot;00D077B9&quot;/&gt;&lt;wsp:rsid wsp:val=&quot;00D0784F&quot;/&gt;&lt;wsp:rsid wsp:val=&quot;00D07B41&quot;/&gt;&lt;wsp:rsid wsp:val=&quot;00D10C6A&quot;/&gt;&lt;wsp:rsid wsp:val=&quot;00D11475&quot;/&gt;&lt;wsp:rsid wsp:val=&quot;00D1204E&quot;/&gt;&lt;wsp:rsid wsp:val=&quot;00D12431&quot;/&gt;&lt;wsp:rsid wsp:val=&quot;00D12842&quot;/&gt;&lt;wsp:rsid wsp:val=&quot;00D14AC9&quot;/&gt;&lt;wsp:rsid wsp:val=&quot;00D14D40&quot;/&gt;&lt;wsp:rsid wsp:val=&quot;00D15370&quot;/&gt;&lt;wsp:rsid wsp:val=&quot;00D15CA8&quot;/&gt;&lt;wsp:rsid wsp:val=&quot;00D166AE&quot;/&gt;&lt;wsp:rsid wsp:val=&quot;00D16C17&quot;/&gt;&lt;wsp:rsid wsp:val=&quot;00D16D0E&quot;/&gt;&lt;wsp:rsid wsp:val=&quot;00D16F8C&quot;/&gt;&lt;wsp:rsid wsp:val=&quot;00D174AF&quot;/&gt;&lt;wsp:rsid wsp:val=&quot;00D1753F&quot;/&gt;&lt;wsp:rsid wsp:val=&quot;00D17764&quot;/&gt;&lt;wsp:rsid wsp:val=&quot;00D17EFA&quot;/&gt;&lt;wsp:rsid wsp:val=&quot;00D20051&quot;/&gt;&lt;wsp:rsid wsp:val=&quot;00D20F68&quot;/&gt;&lt;wsp:rsid wsp:val=&quot;00D21434&quot;/&gt;&lt;wsp:rsid wsp:val=&quot;00D2270A&quot;/&gt;&lt;wsp:rsid wsp:val=&quot;00D229B0&quot;/&gt;&lt;wsp:rsid wsp:val=&quot;00D236B0&quot;/&gt;&lt;wsp:rsid wsp:val=&quot;00D239C4&quot;/&gt;&lt;wsp:rsid wsp:val=&quot;00D23BD8&quot;/&gt;&lt;wsp:rsid wsp:val=&quot;00D23C27&quot;/&gt;&lt;wsp:rsid wsp:val=&quot;00D24524&quot;/&gt;&lt;wsp:rsid wsp:val=&quot;00D246FA&quot;/&gt;&lt;wsp:rsid wsp:val=&quot;00D24CC6&quot;/&gt;&lt;wsp:rsid wsp:val=&quot;00D25112&quot;/&gt;&lt;wsp:rsid wsp:val=&quot;00D253C5&quot;/&gt;&lt;wsp:rsid wsp:val=&quot;00D25850&quot;/&gt;&lt;wsp:rsid wsp:val=&quot;00D25E0F&quot;/&gt;&lt;wsp:rsid wsp:val=&quot;00D26548&quot;/&gt;&lt;wsp:rsid wsp:val=&quot;00D26CC6&quot;/&gt;&lt;wsp:rsid wsp:val=&quot;00D274F8&quot;/&gt;&lt;wsp:rsid wsp:val=&quot;00D275FE&quot;/&gt;&lt;wsp:rsid wsp:val=&quot;00D27EBB&quot;/&gt;&lt;wsp:rsid wsp:val=&quot;00D30743&quot;/&gt;&lt;wsp:rsid wsp:val=&quot;00D30877&quot;/&gt;&lt;wsp:rsid wsp:val=&quot;00D3096D&quot;/&gt;&lt;wsp:rsid wsp:val=&quot;00D30DD3&quot;/&gt;&lt;wsp:rsid wsp:val=&quot;00D32790&quot;/&gt;&lt;wsp:rsid wsp:val=&quot;00D32E56&quot;/&gt;&lt;wsp:rsid wsp:val=&quot;00D3303F&quot;/&gt;&lt;wsp:rsid wsp:val=&quot;00D330F0&quot;/&gt;&lt;wsp:rsid wsp:val=&quot;00D33551&quot;/&gt;&lt;wsp:rsid wsp:val=&quot;00D3380D&quot;/&gt;&lt;wsp:rsid wsp:val=&quot;00D33BE9&quot;/&gt;&lt;wsp:rsid wsp:val=&quot;00D33FA9&quot;/&gt;&lt;wsp:rsid wsp:val=&quot;00D34258&quot;/&gt;&lt;wsp:rsid wsp:val=&quot;00D34DBB&quot;/&gt;&lt;wsp:rsid wsp:val=&quot;00D35269&quot;/&gt;&lt;wsp:rsid wsp:val=&quot;00D353E0&quot;/&gt;&lt;wsp:rsid wsp:val=&quot;00D3556B&quot;/&gt;&lt;wsp:rsid wsp:val=&quot;00D35BEE&quot;/&gt;&lt;wsp:rsid wsp:val=&quot;00D36147&quot;/&gt;&lt;wsp:rsid wsp:val=&quot;00D361E7&quot;/&gt;&lt;wsp:rsid wsp:val=&quot;00D365BB&quot;/&gt;&lt;wsp:rsid wsp:val=&quot;00D37327&quot;/&gt;&lt;wsp:rsid wsp:val=&quot;00D37DC1&quot;/&gt;&lt;wsp:rsid wsp:val=&quot;00D37FDB&quot;/&gt;&lt;wsp:rsid wsp:val=&quot;00D4144E&quot;/&gt;&lt;wsp:rsid wsp:val=&quot;00D41605&quot;/&gt;&lt;wsp:rsid wsp:val=&quot;00D4160F&quot;/&gt;&lt;wsp:rsid wsp:val=&quot;00D4169F&quot;/&gt;&lt;wsp:rsid wsp:val=&quot;00D41998&quot;/&gt;&lt;wsp:rsid wsp:val=&quot;00D434D5&quot;/&gt;&lt;wsp:rsid wsp:val=&quot;00D43AC5&quot;/&gt;&lt;wsp:rsid wsp:val=&quot;00D43CFF&quot;/&gt;&lt;wsp:rsid wsp:val=&quot;00D43ECD&quot;/&gt;&lt;wsp:rsid wsp:val=&quot;00D4425B&quot;/&gt;&lt;wsp:rsid wsp:val=&quot;00D44790&quot;/&gt;&lt;wsp:rsid wsp:val=&quot;00D447C6&quot;/&gt;&lt;wsp:rsid wsp:val=&quot;00D45651&quot;/&gt;&lt;wsp:rsid wsp:val=&quot;00D45705&quot;/&gt;&lt;wsp:rsid wsp:val=&quot;00D45C7A&quot;/&gt;&lt;wsp:rsid wsp:val=&quot;00D466C0&quot;/&gt;&lt;wsp:rsid wsp:val=&quot;00D46E41&quot;/&gt;&lt;wsp:rsid wsp:val=&quot;00D46E77&quot;/&gt;&lt;wsp:rsid wsp:val=&quot;00D47A8C&quot;/&gt;&lt;wsp:rsid wsp:val=&quot;00D47F63&quot;/&gt;&lt;wsp:rsid wsp:val=&quot;00D50240&quot;/&gt;&lt;wsp:rsid wsp:val=&quot;00D50C9A&quot;/&gt;&lt;wsp:rsid wsp:val=&quot;00D50E5B&quot;/&gt;&lt;wsp:rsid wsp:val=&quot;00D513C8&quot;/&gt;&lt;wsp:rsid wsp:val=&quot;00D51571&quot;/&gt;&lt;wsp:rsid wsp:val=&quot;00D515B1&quot;/&gt;&lt;wsp:rsid wsp:val=&quot;00D517B4&quot;/&gt;&lt;wsp:rsid wsp:val=&quot;00D51DCD&quot;/&gt;&lt;wsp:rsid wsp:val=&quot;00D52A65&quot;/&gt;&lt;wsp:rsid wsp:val=&quot;00D536A6&quot;/&gt;&lt;wsp:rsid wsp:val=&quot;00D53D7B&quot;/&gt;&lt;wsp:rsid wsp:val=&quot;00D542EE&quot;/&gt;&lt;wsp:rsid wsp:val=&quot;00D54601&quot;/&gt;&lt;wsp:rsid wsp:val=&quot;00D5485E&quot;/&gt;&lt;wsp:rsid wsp:val=&quot;00D54D32&quot;/&gt;&lt;wsp:rsid wsp:val=&quot;00D54EF1&quot;/&gt;&lt;wsp:rsid wsp:val=&quot;00D55D11&quot;/&gt;&lt;wsp:rsid wsp:val=&quot;00D5627C&quot;/&gt;&lt;wsp:rsid wsp:val=&quot;00D564C1&quot;/&gt;&lt;wsp:rsid wsp:val=&quot;00D56568&quot;/&gt;&lt;wsp:rsid wsp:val=&quot;00D566EE&quot;/&gt;&lt;wsp:rsid wsp:val=&quot;00D56D42&quot;/&gt;&lt;wsp:rsid wsp:val=&quot;00D56DAF&quot;/&gt;&lt;wsp:rsid wsp:val=&quot;00D56F1E&quot;/&gt;&lt;wsp:rsid wsp:val=&quot;00D577E4&quot;/&gt;&lt;wsp:rsid wsp:val=&quot;00D57C8B&quot;/&gt;&lt;wsp:rsid wsp:val=&quot;00D602F7&quot;/&gt;&lt;wsp:rsid wsp:val=&quot;00D6082D&quot;/&gt;&lt;wsp:rsid wsp:val=&quot;00D60DF6&quot;/&gt;&lt;wsp:rsid wsp:val=&quot;00D6191C&quot;/&gt;&lt;wsp:rsid wsp:val=&quot;00D61C3A&quot;/&gt;&lt;wsp:rsid wsp:val=&quot;00D61F13&quot;/&gt;&lt;wsp:rsid wsp:val=&quot;00D62958&quot;/&gt;&lt;wsp:rsid wsp:val=&quot;00D630F4&quot;/&gt;&lt;wsp:rsid wsp:val=&quot;00D63172&quot;/&gt;&lt;wsp:rsid wsp:val=&quot;00D6366F&quot;/&gt;&lt;wsp:rsid wsp:val=&quot;00D63818&quot;/&gt;&lt;wsp:rsid wsp:val=&quot;00D63D0C&quot;/&gt;&lt;wsp:rsid wsp:val=&quot;00D63D79&quot;/&gt;&lt;wsp:rsid wsp:val=&quot;00D6435C&quot;/&gt;&lt;wsp:rsid wsp:val=&quot;00D6482A&quot;/&gt;&lt;wsp:rsid wsp:val=&quot;00D65808&quot;/&gt;&lt;wsp:rsid wsp:val=&quot;00D65893&quot;/&gt;&lt;wsp:rsid wsp:val=&quot;00D65A6A&quot;/&gt;&lt;wsp:rsid wsp:val=&quot;00D66403&quot;/&gt;&lt;wsp:rsid wsp:val=&quot;00D664EF&quot;/&gt;&lt;wsp:rsid wsp:val=&quot;00D66652&quot;/&gt;&lt;wsp:rsid wsp:val=&quot;00D667DF&quot;/&gt;&lt;wsp:rsid wsp:val=&quot;00D66BB0&quot;/&gt;&lt;wsp:rsid wsp:val=&quot;00D677BC&quot;/&gt;&lt;wsp:rsid wsp:val=&quot;00D679A6&quot;/&gt;&lt;wsp:rsid wsp:val=&quot;00D679AF&quot;/&gt;&lt;wsp:rsid wsp:val=&quot;00D67A7B&quot;/&gt;&lt;wsp:rsid wsp:val=&quot;00D67C61&quot;/&gt;&lt;wsp:rsid wsp:val=&quot;00D67D0C&quot;/&gt;&lt;wsp:rsid wsp:val=&quot;00D700D6&quot;/&gt;&lt;wsp:rsid wsp:val=&quot;00D70391&quot;/&gt;&lt;wsp:rsid wsp:val=&quot;00D706B4&quot;/&gt;&lt;wsp:rsid wsp:val=&quot;00D70C34&quot;/&gt;&lt;wsp:rsid wsp:val=&quot;00D71DD9&quot;/&gt;&lt;wsp:rsid wsp:val=&quot;00D727B8&quot;/&gt;&lt;wsp:rsid wsp:val=&quot;00D728DD&quot;/&gt;&lt;wsp:rsid wsp:val=&quot;00D731D4&quot;/&gt;&lt;wsp:rsid wsp:val=&quot;00D73505&quot;/&gt;&lt;wsp:rsid wsp:val=&quot;00D73661&quot;/&gt;&lt;wsp:rsid wsp:val=&quot;00D73967&quot;/&gt;&lt;wsp:rsid wsp:val=&quot;00D73A63&quot;/&gt;&lt;wsp:rsid wsp:val=&quot;00D7487B&quot;/&gt;&lt;wsp:rsid wsp:val=&quot;00D74E11&quot;/&gt;&lt;wsp:rsid wsp:val=&quot;00D74F09&quot;/&gt;&lt;wsp:rsid wsp:val=&quot;00D75024&quot;/&gt;&lt;wsp:rsid wsp:val=&quot;00D75055&quot;/&gt;&lt;wsp:rsid wsp:val=&quot;00D7516C&quot;/&gt;&lt;wsp:rsid wsp:val=&quot;00D75575&quot;/&gt;&lt;wsp:rsid wsp:val=&quot;00D766FC&quot;/&gt;&lt;wsp:rsid wsp:val=&quot;00D76A6B&quot;/&gt;&lt;wsp:rsid wsp:val=&quot;00D76CFA&quot;/&gt;&lt;wsp:rsid wsp:val=&quot;00D76E60&quot;/&gt;&lt;wsp:rsid wsp:val=&quot;00D77162&quot;/&gt;&lt;wsp:rsid wsp:val=&quot;00D774CF&quot;/&gt;&lt;wsp:rsid wsp:val=&quot;00D7781F&quot;/&gt;&lt;wsp:rsid wsp:val=&quot;00D778B3&quot;/&gt;&lt;wsp:rsid wsp:val=&quot;00D778FB&quot;/&gt;&lt;wsp:rsid wsp:val=&quot;00D7798E&quot;/&gt;&lt;wsp:rsid wsp:val=&quot;00D77A2A&quot;/&gt;&lt;wsp:rsid wsp:val=&quot;00D77CC1&quot;/&gt;&lt;wsp:rsid wsp:val=&quot;00D77E5F&quot;/&gt;&lt;wsp:rsid wsp:val=&quot;00D80244&quot;/&gt;&lt;wsp:rsid wsp:val=&quot;00D80597&quot;/&gt;&lt;wsp:rsid wsp:val=&quot;00D80A7A&quot;/&gt;&lt;wsp:rsid wsp:val=&quot;00D81D50&quot;/&gt;&lt;wsp:rsid wsp:val=&quot;00D82318&quot;/&gt;&lt;wsp:rsid wsp:val=&quot;00D82708&quot;/&gt;&lt;wsp:rsid wsp:val=&quot;00D82CF9&quot;/&gt;&lt;wsp:rsid wsp:val=&quot;00D82EB2&quot;/&gt;&lt;wsp:rsid wsp:val=&quot;00D83036&quot;/&gt;&lt;wsp:rsid wsp:val=&quot;00D833C8&quot;/&gt;&lt;wsp:rsid wsp:val=&quot;00D83BDE&quot;/&gt;&lt;wsp:rsid wsp:val=&quot;00D8454F&quot;/&gt;&lt;wsp:rsid wsp:val=&quot;00D8486C&quot;/&gt;&lt;wsp:rsid wsp:val=&quot;00D8497C&quot;/&gt;&lt;wsp:rsid wsp:val=&quot;00D84DAE&quot;/&gt;&lt;wsp:rsid wsp:val=&quot;00D84F8C&quot;/&gt;&lt;wsp:rsid wsp:val=&quot;00D853C5&quot;/&gt;&lt;wsp:rsid wsp:val=&quot;00D855CE&quot;/&gt;&lt;wsp:rsid wsp:val=&quot;00D85982&quot;/&gt;&lt;wsp:rsid wsp:val=&quot;00D85C41&quot;/&gt;&lt;wsp:rsid wsp:val=&quot;00D8619B&quot;/&gt;&lt;wsp:rsid wsp:val=&quot;00D866D0&quot;/&gt;&lt;wsp:rsid wsp:val=&quot;00D86706&quot;/&gt;&lt;wsp:rsid wsp:val=&quot;00D86A2B&quot;/&gt;&lt;wsp:rsid wsp:val=&quot;00D86BD8&quot;/&gt;&lt;wsp:rsid wsp:val=&quot;00D8757A&quot;/&gt;&lt;wsp:rsid wsp:val=&quot;00D87AAB&quot;/&gt;&lt;wsp:rsid wsp:val=&quot;00D907FB&quot;/&gt;&lt;wsp:rsid wsp:val=&quot;00D9093E&quot;/&gt;&lt;wsp:rsid wsp:val=&quot;00D90B63&quot;/&gt;&lt;wsp:rsid wsp:val=&quot;00D90F9C&quot;/&gt;&lt;wsp:rsid wsp:val=&quot;00D91553&quot;/&gt;&lt;wsp:rsid wsp:val=&quot;00D91566&quot;/&gt;&lt;wsp:rsid wsp:val=&quot;00D9179F&quot;/&gt;&lt;wsp:rsid wsp:val=&quot;00D91A8D&quot;/&gt;&lt;wsp:rsid wsp:val=&quot;00D91E2D&quot;/&gt;&lt;wsp:rsid wsp:val=&quot;00D91F46&quot;/&gt;&lt;wsp:rsid wsp:val=&quot;00D9243D&quot;/&gt;&lt;wsp:rsid wsp:val=&quot;00D92C4C&quot;/&gt;&lt;wsp:rsid wsp:val=&quot;00D92D2B&quot;/&gt;&lt;wsp:rsid wsp:val=&quot;00D92EBD&quot;/&gt;&lt;wsp:rsid wsp:val=&quot;00D93165&quot;/&gt;&lt;wsp:rsid wsp:val=&quot;00D936EF&quot;/&gt;&lt;wsp:rsid wsp:val=&quot;00D93A8A&quot;/&gt;&lt;wsp:rsid wsp:val=&quot;00D93EB0&quot;/&gt;&lt;wsp:rsid wsp:val=&quot;00D9419A&quot;/&gt;&lt;wsp:rsid wsp:val=&quot;00D9551D&quot;/&gt;&lt;wsp:rsid wsp:val=&quot;00D959E4&quot;/&gt;&lt;wsp:rsid wsp:val=&quot;00D95AEF&quot;/&gt;&lt;wsp:rsid wsp:val=&quot;00D95CC2&quot;/&gt;&lt;wsp:rsid wsp:val=&quot;00D95E4F&quot;/&gt;&lt;wsp:rsid wsp:val=&quot;00D96468&quot;/&gt;&lt;wsp:rsid wsp:val=&quot;00D96712&quot;/&gt;&lt;wsp:rsid wsp:val=&quot;00D96AF1&quot;/&gt;&lt;wsp:rsid wsp:val=&quot;00D974AE&quot;/&gt;&lt;wsp:rsid wsp:val=&quot;00D97B88&quot;/&gt;&lt;wsp:rsid wsp:val=&quot;00DA0485&quot;/&gt;&lt;wsp:rsid wsp:val=&quot;00DA05DB&quot;/&gt;&lt;wsp:rsid wsp:val=&quot;00DA1017&quot;/&gt;&lt;wsp:rsid wsp:val=&quot;00DA198D&quot;/&gt;&lt;wsp:rsid wsp:val=&quot;00DA257F&quot;/&gt;&lt;wsp:rsid wsp:val=&quot;00DA2779&quot;/&gt;&lt;wsp:rsid wsp:val=&quot;00DA2CB4&quot;/&gt;&lt;wsp:rsid wsp:val=&quot;00DA30A3&quot;/&gt;&lt;wsp:rsid wsp:val=&quot;00DA3562&quot;/&gt;&lt;wsp:rsid wsp:val=&quot;00DA379C&quot;/&gt;&lt;wsp:rsid wsp:val=&quot;00DA3CD4&quot;/&gt;&lt;wsp:rsid wsp:val=&quot;00DA440A&quot;/&gt;&lt;wsp:rsid wsp:val=&quot;00DA481D&quot;/&gt;&lt;wsp:rsid wsp:val=&quot;00DA4927&quot;/&gt;&lt;wsp:rsid wsp:val=&quot;00DA4B89&quot;/&gt;&lt;wsp:rsid wsp:val=&quot;00DA51E9&quot;/&gt;&lt;wsp:rsid wsp:val=&quot;00DA5289&quot;/&gt;&lt;wsp:rsid wsp:val=&quot;00DA5D47&quot;/&gt;&lt;wsp:rsid wsp:val=&quot;00DA6062&quot;/&gt;&lt;wsp:rsid wsp:val=&quot;00DA634B&quot;/&gt;&lt;wsp:rsid wsp:val=&quot;00DA6726&quot;/&gt;&lt;wsp:rsid wsp:val=&quot;00DA6883&quot;/&gt;&lt;wsp:rsid wsp:val=&quot;00DA6F6D&quot;/&gt;&lt;wsp:rsid wsp:val=&quot;00DA75CA&quot;/&gt;&lt;wsp:rsid wsp:val=&quot;00DA7B01&quot;/&gt;&lt;wsp:rsid wsp:val=&quot;00DA7B22&quot;/&gt;&lt;wsp:rsid wsp:val=&quot;00DB0ECF&quot;/&gt;&lt;wsp:rsid wsp:val=&quot;00DB1B83&quot;/&gt;&lt;wsp:rsid wsp:val=&quot;00DB1D65&quot;/&gt;&lt;wsp:rsid wsp:val=&quot;00DB1E7E&quot;/&gt;&lt;wsp:rsid wsp:val=&quot;00DB2630&quot;/&gt;&lt;wsp:rsid wsp:val=&quot;00DB3657&quot;/&gt;&lt;wsp:rsid wsp:val=&quot;00DB3E77&quot;/&gt;&lt;wsp:rsid wsp:val=&quot;00DB3F2E&quot;/&gt;&lt;wsp:rsid wsp:val=&quot;00DB44B3&quot;/&gt;&lt;wsp:rsid wsp:val=&quot;00DB4B56&quot;/&gt;&lt;wsp:rsid wsp:val=&quot;00DB506B&quot;/&gt;&lt;wsp:rsid wsp:val=&quot;00DB536C&quot;/&gt;&lt;wsp:rsid wsp:val=&quot;00DB5990&quot;/&gt;&lt;wsp:rsid wsp:val=&quot;00DB5D0A&quot;/&gt;&lt;wsp:rsid wsp:val=&quot;00DB5D32&quot;/&gt;&lt;wsp:rsid wsp:val=&quot;00DB5F5C&quot;/&gt;&lt;wsp:rsid wsp:val=&quot;00DB6264&quot;/&gt;&lt;wsp:rsid wsp:val=&quot;00DB6908&quot;/&gt;&lt;wsp:rsid wsp:val=&quot;00DB6BCA&quot;/&gt;&lt;wsp:rsid wsp:val=&quot;00DB6C48&quot;/&gt;&lt;wsp:rsid wsp:val=&quot;00DB71B5&quot;/&gt;&lt;wsp:rsid wsp:val=&quot;00DB7321&quot;/&gt;&lt;wsp:rsid wsp:val=&quot;00DB7483&quot;/&gt;&lt;wsp:rsid wsp:val=&quot;00DB79E6&quot;/&gt;&lt;wsp:rsid wsp:val=&quot;00DB7E66&quot;/&gt;&lt;wsp:rsid wsp:val=&quot;00DB7F8F&quot;/&gt;&lt;wsp:rsid wsp:val=&quot;00DC0410&quot;/&gt;&lt;wsp:rsid wsp:val=&quot;00DC09FF&quot;/&gt;&lt;wsp:rsid wsp:val=&quot;00DC0B95&quot;/&gt;&lt;wsp:rsid wsp:val=&quot;00DC181B&quot;/&gt;&lt;wsp:rsid wsp:val=&quot;00DC22DF&quot;/&gt;&lt;wsp:rsid wsp:val=&quot;00DC2C38&quot;/&gt;&lt;wsp:rsid wsp:val=&quot;00DC337A&quot;/&gt;&lt;wsp:rsid wsp:val=&quot;00DC3451&quot;/&gt;&lt;wsp:rsid wsp:val=&quot;00DC34DC&quot;/&gt;&lt;wsp:rsid wsp:val=&quot;00DC3718&quot;/&gt;&lt;wsp:rsid wsp:val=&quot;00DC38E1&quot;/&gt;&lt;wsp:rsid wsp:val=&quot;00DC3F43&quot;/&gt;&lt;wsp:rsid wsp:val=&quot;00DC4D78&quot;/&gt;&lt;wsp:rsid wsp:val=&quot;00DC4F00&quot;/&gt;&lt;wsp:rsid wsp:val=&quot;00DC519A&quot;/&gt;&lt;wsp:rsid wsp:val=&quot;00DC5387&quot;/&gt;&lt;wsp:rsid wsp:val=&quot;00DC5B12&quot;/&gt;&lt;wsp:rsid wsp:val=&quot;00DC6560&quot;/&gt;&lt;wsp:rsid wsp:val=&quot;00DC6769&quot;/&gt;&lt;wsp:rsid wsp:val=&quot;00DC690E&quot;/&gt;&lt;wsp:rsid wsp:val=&quot;00DC6D87&quot;/&gt;&lt;wsp:rsid wsp:val=&quot;00DC766E&quot;/&gt;&lt;wsp:rsid wsp:val=&quot;00DC799B&quot;/&gt;&lt;wsp:rsid wsp:val=&quot;00DC7E63&quot;/&gt;&lt;wsp:rsid wsp:val=&quot;00DD05CF&quot;/&gt;&lt;wsp:rsid wsp:val=&quot;00DD0942&quot;/&gt;&lt;wsp:rsid wsp:val=&quot;00DD0E00&quot;/&gt;&lt;wsp:rsid wsp:val=&quot;00DD13FD&quot;/&gt;&lt;wsp:rsid wsp:val=&quot;00DD1739&quot;/&gt;&lt;wsp:rsid wsp:val=&quot;00DD1AC9&quot;/&gt;&lt;wsp:rsid wsp:val=&quot;00DD1B4D&quot;/&gt;&lt;wsp:rsid wsp:val=&quot;00DD1CB0&quot;/&gt;&lt;wsp:rsid wsp:val=&quot;00DD2369&quot;/&gt;&lt;wsp:rsid wsp:val=&quot;00DD359C&quot;/&gt;&lt;wsp:rsid wsp:val=&quot;00DD3DE4&quot;/&gt;&lt;wsp:rsid wsp:val=&quot;00DD41B1&quot;/&gt;&lt;wsp:rsid wsp:val=&quot;00DD4B7E&quot;/&gt;&lt;wsp:rsid wsp:val=&quot;00DD4CF6&quot;/&gt;&lt;wsp:rsid wsp:val=&quot;00DD4D2F&quot;/&gt;&lt;wsp:rsid wsp:val=&quot;00DD5042&quot;/&gt;&lt;wsp:rsid wsp:val=&quot;00DD652D&quot;/&gt;&lt;wsp:rsid wsp:val=&quot;00DD666E&quot;/&gt;&lt;wsp:rsid wsp:val=&quot;00DD6754&quot;/&gt;&lt;wsp:rsid wsp:val=&quot;00DD7219&quot;/&gt;&lt;wsp:rsid wsp:val=&quot;00DD774C&quot;/&gt;&lt;wsp:rsid wsp:val=&quot;00DD7A93&quot;/&gt;&lt;wsp:rsid wsp:val=&quot;00DD7E24&quot;/&gt;&lt;wsp:rsid wsp:val=&quot;00DE0BC4&quot;/&gt;&lt;wsp:rsid wsp:val=&quot;00DE1402&quot;/&gt;&lt;wsp:rsid wsp:val=&quot;00DE339B&quot;/&gt;&lt;wsp:rsid wsp:val=&quot;00DE4808&quot;/&gt;&lt;wsp:rsid wsp:val=&quot;00DE736C&quot;/&gt;&lt;wsp:rsid wsp:val=&quot;00DE73AD&quot;/&gt;&lt;wsp:rsid wsp:val=&quot;00DE7BF1&quot;/&gt;&lt;wsp:rsid wsp:val=&quot;00DF0399&quot;/&gt;&lt;wsp:rsid wsp:val=&quot;00DF0D6A&quot;/&gt;&lt;wsp:rsid wsp:val=&quot;00DF0F4E&quot;/&gt;&lt;wsp:rsid wsp:val=&quot;00DF1408&quot;/&gt;&lt;wsp:rsid wsp:val=&quot;00DF1610&quot;/&gt;&lt;wsp:rsid wsp:val=&quot;00DF172B&quot;/&gt;&lt;wsp:rsid wsp:val=&quot;00DF1733&quot;/&gt;&lt;wsp:rsid wsp:val=&quot;00DF1BF2&quot;/&gt;&lt;wsp:rsid wsp:val=&quot;00DF1FAA&quot;/&gt;&lt;wsp:rsid wsp:val=&quot;00DF2B3B&quot;/&gt;&lt;wsp:rsid wsp:val=&quot;00DF2D6E&quot;/&gt;&lt;wsp:rsid wsp:val=&quot;00DF33BC&quot;/&gt;&lt;wsp:rsid wsp:val=&quot;00DF37AA&quot;/&gt;&lt;wsp:rsid wsp:val=&quot;00DF540E&quot;/&gt;&lt;wsp:rsid wsp:val=&quot;00DF560A&quot;/&gt;&lt;wsp:rsid wsp:val=&quot;00DF655F&quot;/&gt;&lt;wsp:rsid wsp:val=&quot;00DF69A8&quot;/&gt;&lt;wsp:rsid wsp:val=&quot;00DF6BEA&quot;/&gt;&lt;wsp:rsid wsp:val=&quot;00DF7490&quot;/&gt;&lt;wsp:rsid wsp:val=&quot;00DF7DC2&quot;/&gt;&lt;wsp:rsid wsp:val=&quot;00DF7F04&quot;/&gt;&lt;wsp:rsid wsp:val=&quot;00E00305&quot;/&gt;&lt;wsp:rsid wsp:val=&quot;00E003C3&quot;/&gt;&lt;wsp:rsid wsp:val=&quot;00E00687&quot;/&gt;&lt;wsp:rsid wsp:val=&quot;00E006F2&quot;/&gt;&lt;wsp:rsid wsp:val=&quot;00E01E5E&quot;/&gt;&lt;wsp:rsid wsp:val=&quot;00E01FCB&quot;/&gt;&lt;wsp:rsid wsp:val=&quot;00E0201E&quot;/&gt;&lt;wsp:rsid wsp:val=&quot;00E02555&quot;/&gt;&lt;wsp:rsid wsp:val=&quot;00E02C9E&quot;/&gt;&lt;wsp:rsid wsp:val=&quot;00E034C8&quot;/&gt;&lt;wsp:rsid wsp:val=&quot;00E0369A&quot;/&gt;&lt;wsp:rsid wsp:val=&quot;00E036C3&quot;/&gt;&lt;wsp:rsid wsp:val=&quot;00E04613&quot;/&gt;&lt;wsp:rsid wsp:val=&quot;00E046B3&quot;/&gt;&lt;wsp:rsid wsp:val=&quot;00E048CF&quot;/&gt;&lt;wsp:rsid wsp:val=&quot;00E048D1&quot;/&gt;&lt;wsp:rsid wsp:val=&quot;00E0499A&quot;/&gt;&lt;wsp:rsid wsp:val=&quot;00E0529A&quot;/&gt;&lt;wsp:rsid wsp:val=&quot;00E05E6E&quot;/&gt;&lt;wsp:rsid wsp:val=&quot;00E06AAF&quot;/&gt;&lt;wsp:rsid wsp:val=&quot;00E06C5B&quot;/&gt;&lt;wsp:rsid wsp:val=&quot;00E0716A&quot;/&gt;&lt;wsp:rsid wsp:val=&quot;00E07272&quot;/&gt;&lt;wsp:rsid wsp:val=&quot;00E07295&quot;/&gt;&lt;wsp:rsid wsp:val=&quot;00E07F07&quot;/&gt;&lt;wsp:rsid wsp:val=&quot;00E07FD1&quot;/&gt;&lt;wsp:rsid wsp:val=&quot;00E10474&quot;/&gt;&lt;wsp:rsid wsp:val=&quot;00E10A81&quot;/&gt;&lt;wsp:rsid wsp:val=&quot;00E10B40&quot;/&gt;&lt;wsp:rsid wsp:val=&quot;00E10B70&quot;/&gt;&lt;wsp:rsid wsp:val=&quot;00E11055&quot;/&gt;&lt;wsp:rsid wsp:val=&quot;00E120CB&quot;/&gt;&lt;wsp:rsid wsp:val=&quot;00E1264D&quot;/&gt;&lt;wsp:rsid wsp:val=&quot;00E126A7&quot;/&gt;&lt;wsp:rsid wsp:val=&quot;00E126C6&quot;/&gt;&lt;wsp:rsid wsp:val=&quot;00E1273D&quot;/&gt;&lt;wsp:rsid wsp:val=&quot;00E137F0&quot;/&gt;&lt;wsp:rsid wsp:val=&quot;00E13B11&quot;/&gt;&lt;wsp:rsid wsp:val=&quot;00E14115&quot;/&gt;&lt;wsp:rsid wsp:val=&quot;00E1442B&quot;/&gt;&lt;wsp:rsid wsp:val=&quot;00E14C5B&quot;/&gt;&lt;wsp:rsid wsp:val=&quot;00E162AB&quot;/&gt;&lt;wsp:rsid wsp:val=&quot;00E16504&quot;/&gt;&lt;wsp:rsid wsp:val=&quot;00E166D3&quot;/&gt;&lt;wsp:rsid wsp:val=&quot;00E167FC&quot;/&gt;&lt;wsp:rsid wsp:val=&quot;00E16B34&quot;/&gt;&lt;wsp:rsid wsp:val=&quot;00E172F5&quot;/&gt;&lt;wsp:rsid wsp:val=&quot;00E17338&quot;/&gt;&lt;wsp:rsid wsp:val=&quot;00E176E8&quot;/&gt;&lt;wsp:rsid wsp:val=&quot;00E17936&quot;/&gt;&lt;wsp:rsid wsp:val=&quot;00E17D1C&quot;/&gt;&lt;wsp:rsid wsp:val=&quot;00E21EB2&quot;/&gt;&lt;wsp:rsid wsp:val=&quot;00E21EC7&quot;/&gt;&lt;wsp:rsid wsp:val=&quot;00E223F2&quot;/&gt;&lt;wsp:rsid wsp:val=&quot;00E22554&quot;/&gt;&lt;wsp:rsid wsp:val=&quot;00E22FBE&quot;/&gt;&lt;wsp:rsid wsp:val=&quot;00E23778&quot;/&gt;&lt;wsp:rsid wsp:val=&quot;00E237A5&quot;/&gt;&lt;wsp:rsid wsp:val=&quot;00E23A6F&quot;/&gt;&lt;wsp:rsid wsp:val=&quot;00E23E8E&quot;/&gt;&lt;wsp:rsid wsp:val=&quot;00E23FBC&quot;/&gt;&lt;wsp:rsid wsp:val=&quot;00E24038&quot;/&gt;&lt;wsp:rsid wsp:val=&quot;00E24400&quot;/&gt;&lt;wsp:rsid wsp:val=&quot;00E24465&quot;/&gt;&lt;wsp:rsid wsp:val=&quot;00E2497A&quot;/&gt;&lt;wsp:rsid wsp:val=&quot;00E24A3A&quot;/&gt;&lt;wsp:rsid wsp:val=&quot;00E24C8D&quot;/&gt;&lt;wsp:rsid wsp:val=&quot;00E24EEA&quot;/&gt;&lt;wsp:rsid wsp:val=&quot;00E25026&quot;/&gt;&lt;wsp:rsid wsp:val=&quot;00E2557C&quot;/&gt;&lt;wsp:rsid wsp:val=&quot;00E255A2&quot;/&gt;&lt;wsp:rsid wsp:val=&quot;00E256FB&quot;/&gt;&lt;wsp:rsid wsp:val=&quot;00E25A2B&quot;/&gt;&lt;wsp:rsid wsp:val=&quot;00E25BB4&quot;/&gt;&lt;wsp:rsid wsp:val=&quot;00E2747C&quot;/&gt;&lt;wsp:rsid wsp:val=&quot;00E27711&quot;/&gt;&lt;wsp:rsid wsp:val=&quot;00E27DFC&quot;/&gt;&lt;wsp:rsid wsp:val=&quot;00E301D7&quot;/&gt;&lt;wsp:rsid wsp:val=&quot;00E301F3&quot;/&gt;&lt;wsp:rsid wsp:val=&quot;00E30C17&quot;/&gt;&lt;wsp:rsid wsp:val=&quot;00E30C56&quot;/&gt;&lt;wsp:rsid wsp:val=&quot;00E30D33&quot;/&gt;&lt;wsp:rsid wsp:val=&quot;00E3179A&quot;/&gt;&lt;wsp:rsid wsp:val=&quot;00E31F26&quot;/&gt;&lt;wsp:rsid wsp:val=&quot;00E32378&quot;/&gt;&lt;wsp:rsid wsp:val=&quot;00E32644&quot;/&gt;&lt;wsp:rsid wsp:val=&quot;00E32AE0&quot;/&gt;&lt;wsp:rsid wsp:val=&quot;00E32C8D&quot;/&gt;&lt;wsp:rsid wsp:val=&quot;00E3369A&quot;/&gt;&lt;wsp:rsid wsp:val=&quot;00E33E8E&quot;/&gt;&lt;wsp:rsid wsp:val=&quot;00E343DA&quot;/&gt;&lt;wsp:rsid wsp:val=&quot;00E345C5&quot;/&gt;&lt;wsp:rsid wsp:val=&quot;00E348D4&quot;/&gt;&lt;wsp:rsid wsp:val=&quot;00E34F76&quot;/&gt;&lt;wsp:rsid wsp:val=&quot;00E34FE2&quot;/&gt;&lt;wsp:rsid wsp:val=&quot;00E3656B&quot;/&gt;&lt;wsp:rsid wsp:val=&quot;00E3675C&quot;/&gt;&lt;wsp:rsid wsp:val=&quot;00E36887&quot;/&gt;&lt;wsp:rsid wsp:val=&quot;00E3701B&quot;/&gt;&lt;wsp:rsid wsp:val=&quot;00E37FFA&quot;/&gt;&lt;wsp:rsid wsp:val=&quot;00E401B9&quot;/&gt;&lt;wsp:rsid wsp:val=&quot;00E40D9F&quot;/&gt;&lt;wsp:rsid wsp:val=&quot;00E42582&quot;/&gt;&lt;wsp:rsid wsp:val=&quot;00E43133&quot;/&gt;&lt;wsp:rsid wsp:val=&quot;00E4324D&quot;/&gt;&lt;wsp:rsid wsp:val=&quot;00E43AE0&quot;/&gt;&lt;wsp:rsid wsp:val=&quot;00E43C30&quot;/&gt;&lt;wsp:rsid wsp:val=&quot;00E43C86&quot;/&gt;&lt;wsp:rsid wsp:val=&quot;00E4409E&quot;/&gt;&lt;wsp:rsid wsp:val=&quot;00E44C16&quot;/&gt;&lt;wsp:rsid wsp:val=&quot;00E45306&quot;/&gt;&lt;wsp:rsid wsp:val=&quot;00E45631&quot;/&gt;&lt;wsp:rsid wsp:val=&quot;00E45955&quot;/&gt;&lt;wsp:rsid wsp:val=&quot;00E45A46&quot;/&gt;&lt;wsp:rsid wsp:val=&quot;00E45D68&quot;/&gt;&lt;wsp:rsid wsp:val=&quot;00E460DA&quot;/&gt;&lt;wsp:rsid wsp:val=&quot;00E462E9&quot;/&gt;&lt;wsp:rsid wsp:val=&quot;00E469D6&quot;/&gt;&lt;wsp:rsid wsp:val=&quot;00E47073&quot;/&gt;&lt;wsp:rsid wsp:val=&quot;00E503BF&quot;/&gt;&lt;wsp:rsid wsp:val=&quot;00E504B4&quot;/&gt;&lt;wsp:rsid wsp:val=&quot;00E506D4&quot;/&gt;&lt;wsp:rsid wsp:val=&quot;00E50E2D&quot;/&gt;&lt;wsp:rsid wsp:val=&quot;00E511A1&quot;/&gt;&lt;wsp:rsid wsp:val=&quot;00E51437&quot;/&gt;&lt;wsp:rsid wsp:val=&quot;00E51B22&quot;/&gt;&lt;wsp:rsid wsp:val=&quot;00E5209D&quot;/&gt;&lt;wsp:rsid wsp:val=&quot;00E52E70&quot;/&gt;&lt;wsp:rsid wsp:val=&quot;00E53009&quot;/&gt;&lt;wsp:rsid wsp:val=&quot;00E531AE&quot;/&gt;&lt;wsp:rsid wsp:val=&quot;00E53520&quot;/&gt;&lt;wsp:rsid wsp:val=&quot;00E53723&quot;/&gt;&lt;wsp:rsid wsp:val=&quot;00E54148&quot;/&gt;&lt;wsp:rsid wsp:val=&quot;00E54984&quot;/&gt;&lt;wsp:rsid wsp:val=&quot;00E54B71&quot;/&gt;&lt;wsp:rsid wsp:val=&quot;00E55B46&quot;/&gt;&lt;wsp:rsid wsp:val=&quot;00E55B4B&quot;/&gt;&lt;wsp:rsid wsp:val=&quot;00E55C7A&quot;/&gt;&lt;wsp:rsid wsp:val=&quot;00E562F7&quot;/&gt;&lt;wsp:rsid wsp:val=&quot;00E5642F&quot;/&gt;&lt;wsp:rsid wsp:val=&quot;00E56B75&quot;/&gt;&lt;wsp:rsid wsp:val=&quot;00E57656&quot;/&gt;&lt;wsp:rsid wsp:val=&quot;00E57B13&quot;/&gt;&lt;wsp:rsid wsp:val=&quot;00E609C2&quot;/&gt;&lt;wsp:rsid wsp:val=&quot;00E60EDA&quot;/&gt;&lt;wsp:rsid wsp:val=&quot;00E60F8F&quot;/&gt;&lt;wsp:rsid wsp:val=&quot;00E61210&quot;/&gt;&lt;wsp:rsid wsp:val=&quot;00E6186F&quot;/&gt;&lt;wsp:rsid wsp:val=&quot;00E619F5&quot;/&gt;&lt;wsp:rsid wsp:val=&quot;00E61B17&quot;/&gt;&lt;wsp:rsid wsp:val=&quot;00E61CBB&quot;/&gt;&lt;wsp:rsid wsp:val=&quot;00E61DC3&quot;/&gt;&lt;wsp:rsid wsp:val=&quot;00E62375&quot;/&gt;&lt;wsp:rsid wsp:val=&quot;00E62FCF&quot;/&gt;&lt;wsp:rsid wsp:val=&quot;00E63162&quot;/&gt;&lt;wsp:rsid wsp:val=&quot;00E6362E&quot;/&gt;&lt;wsp:rsid wsp:val=&quot;00E63793&quot;/&gt;&lt;wsp:rsid wsp:val=&quot;00E63E5C&quot;/&gt;&lt;wsp:rsid wsp:val=&quot;00E64DB7&quot;/&gt;&lt;wsp:rsid wsp:val=&quot;00E64E11&quot;/&gt;&lt;wsp:rsid wsp:val=&quot;00E65877&quot;/&gt;&lt;wsp:rsid wsp:val=&quot;00E65933&quot;/&gt;&lt;wsp:rsid wsp:val=&quot;00E65B36&quot;/&gt;&lt;wsp:rsid wsp:val=&quot;00E6657E&quot;/&gt;&lt;wsp:rsid wsp:val=&quot;00E6671F&quot;/&gt;&lt;wsp:rsid wsp:val=&quot;00E66F96&quot;/&gt;&lt;wsp:rsid wsp:val=&quot;00E67118&quot;/&gt;&lt;wsp:rsid wsp:val=&quot;00E67609&quot;/&gt;&lt;wsp:rsid wsp:val=&quot;00E67940&quot;/&gt;&lt;wsp:rsid wsp:val=&quot;00E67B17&quot;/&gt;&lt;wsp:rsid wsp:val=&quot;00E703E0&quot;/&gt;&lt;wsp:rsid wsp:val=&quot;00E704A4&quot;/&gt;&lt;wsp:rsid wsp:val=&quot;00E710ED&quot;/&gt;&lt;wsp:rsid wsp:val=&quot;00E71A1B&quot;/&gt;&lt;wsp:rsid wsp:val=&quot;00E71C44&quot;/&gt;&lt;wsp:rsid wsp:val=&quot;00E723E6&quot;/&gt;&lt;wsp:rsid wsp:val=&quot;00E72591&quot;/&gt;&lt;wsp:rsid wsp:val=&quot;00E72C03&quot;/&gt;&lt;wsp:rsid wsp:val=&quot;00E72E1D&quot;/&gt;&lt;wsp:rsid wsp:val=&quot;00E73788&quot;/&gt;&lt;wsp:rsid wsp:val=&quot;00E73AE9&quot;/&gt;&lt;wsp:rsid wsp:val=&quot;00E73D24&quot;/&gt;&lt;wsp:rsid wsp:val=&quot;00E73E17&quot;/&gt;&lt;wsp:rsid wsp:val=&quot;00E73F01&quot;/&gt;&lt;wsp:rsid wsp:val=&quot;00E7411D&quot;/&gt;&lt;wsp:rsid wsp:val=&quot;00E74958&quot;/&gt;&lt;wsp:rsid wsp:val=&quot;00E74A5D&quot;/&gt;&lt;wsp:rsid wsp:val=&quot;00E75423&quot;/&gt;&lt;wsp:rsid wsp:val=&quot;00E75441&quot;/&gt;&lt;wsp:rsid wsp:val=&quot;00E75693&quot;/&gt;&lt;wsp:rsid wsp:val=&quot;00E75B86&quot;/&gt;&lt;wsp:rsid wsp:val=&quot;00E76977&quot;/&gt;&lt;wsp:rsid wsp:val=&quot;00E775AC&quot;/&gt;&lt;wsp:rsid wsp:val=&quot;00E77BCA&quot;/&gt;&lt;wsp:rsid wsp:val=&quot;00E77C38&quot;/&gt;&lt;wsp:rsid wsp:val=&quot;00E80039&quot;/&gt;&lt;wsp:rsid wsp:val=&quot;00E80177&quot;/&gt;&lt;wsp:rsid wsp:val=&quot;00E80DDC&quot;/&gt;&lt;wsp:rsid wsp:val=&quot;00E81B6C&quot;/&gt;&lt;wsp:rsid wsp:val=&quot;00E81BE0&quot;/&gt;&lt;wsp:rsid wsp:val=&quot;00E81D25&quot;/&gt;&lt;wsp:rsid wsp:val=&quot;00E81EB6&quot;/&gt;&lt;wsp:rsid wsp:val=&quot;00E82D94&quot;/&gt;&lt;wsp:rsid wsp:val=&quot;00E82E0F&quot;/&gt;&lt;wsp:rsid wsp:val=&quot;00E836B6&quot;/&gt;&lt;wsp:rsid wsp:val=&quot;00E83860&quot;/&gt;&lt;wsp:rsid wsp:val=&quot;00E83B06&quot;/&gt;&lt;wsp:rsid wsp:val=&quot;00E840C5&quot;/&gt;&lt;wsp:rsid wsp:val=&quot;00E8415C&quot;/&gt;&lt;wsp:rsid wsp:val=&quot;00E847BA&quot;/&gt;&lt;wsp:rsid wsp:val=&quot;00E852BA&quot;/&gt;&lt;wsp:rsid wsp:val=&quot;00E8532F&quot;/&gt;&lt;wsp:rsid wsp:val=&quot;00E85782&quot;/&gt;&lt;wsp:rsid wsp:val=&quot;00E8680F&quot;/&gt;&lt;wsp:rsid wsp:val=&quot;00E86887&quot;/&gt;&lt;wsp:rsid wsp:val=&quot;00E86E24&quot;/&gt;&lt;wsp:rsid wsp:val=&quot;00E86F77&quot;/&gt;&lt;wsp:rsid wsp:val=&quot;00E8705A&quot;/&gt;&lt;wsp:rsid wsp:val=&quot;00E87198&quot;/&gt;&lt;wsp:rsid wsp:val=&quot;00E8727A&quot;/&gt;&lt;wsp:rsid wsp:val=&quot;00E872D5&quot;/&gt;&lt;wsp:rsid wsp:val=&quot;00E8748D&quot;/&gt;&lt;wsp:rsid wsp:val=&quot;00E8782C&quot;/&gt;&lt;wsp:rsid wsp:val=&quot;00E87AFC&quot;/&gt;&lt;wsp:rsid wsp:val=&quot;00E87B8F&quot;/&gt;&lt;wsp:rsid wsp:val=&quot;00E87C20&quot;/&gt;&lt;wsp:rsid wsp:val=&quot;00E901CE&quot;/&gt;&lt;wsp:rsid wsp:val=&quot;00E91F27&quot;/&gt;&lt;wsp:rsid wsp:val=&quot;00E91FD2&quot;/&gt;&lt;wsp:rsid wsp:val=&quot;00E924D3&quot;/&gt;&lt;wsp:rsid wsp:val=&quot;00E92693&quot;/&gt;&lt;wsp:rsid wsp:val=&quot;00E9278A&quot;/&gt;&lt;wsp:rsid wsp:val=&quot;00E92FAE&quot;/&gt;&lt;wsp:rsid wsp:val=&quot;00E933C7&quot;/&gt;&lt;wsp:rsid wsp:val=&quot;00E93DF2&quot;/&gt;&lt;wsp:rsid wsp:val=&quot;00E93E18&quot;/&gt;&lt;wsp:rsid wsp:val=&quot;00E941AA&quot;/&gt;&lt;wsp:rsid wsp:val=&quot;00E94CA6&quot;/&gt;&lt;wsp:rsid wsp:val=&quot;00E951C9&quot;/&gt;&lt;wsp:rsid wsp:val=&quot;00E95482&quot;/&gt;&lt;wsp:rsid wsp:val=&quot;00E95E40&quot;/&gt;&lt;wsp:rsid wsp:val=&quot;00E9611D&quot;/&gt;&lt;wsp:rsid wsp:val=&quot;00E96480&quot;/&gt;&lt;wsp:rsid wsp:val=&quot;00E96D57&quot;/&gt;&lt;wsp:rsid wsp:val=&quot;00E96F8C&quot;/&gt;&lt;wsp:rsid wsp:val=&quot;00E97292&quot;/&gt;&lt;wsp:rsid wsp:val=&quot;00E9759E&quot;/&gt;&lt;wsp:rsid wsp:val=&quot;00EA0340&quot;/&gt;&lt;wsp:rsid wsp:val=&quot;00EA050D&quot;/&gt;&lt;wsp:rsid wsp:val=&quot;00EA0B26&quot;/&gt;&lt;wsp:rsid wsp:val=&quot;00EA1D10&quot;/&gt;&lt;wsp:rsid wsp:val=&quot;00EA1D27&quot;/&gt;&lt;wsp:rsid wsp:val=&quot;00EA2639&quot;/&gt;&lt;wsp:rsid wsp:val=&quot;00EA268D&quot;/&gt;&lt;wsp:rsid wsp:val=&quot;00EA36E1&quot;/&gt;&lt;wsp:rsid wsp:val=&quot;00EA3A06&quot;/&gt;&lt;wsp:rsid wsp:val=&quot;00EA3E3B&quot;/&gt;&lt;wsp:rsid wsp:val=&quot;00EA3ED8&quot;/&gt;&lt;wsp:rsid wsp:val=&quot;00EA4371&quot;/&gt;&lt;wsp:rsid wsp:val=&quot;00EA49EE&quot;/&gt;&lt;wsp:rsid wsp:val=&quot;00EA4F52&quot;/&gt;&lt;wsp:rsid wsp:val=&quot;00EA5502&quot;/&gt;&lt;wsp:rsid wsp:val=&quot;00EA5F5E&quot;/&gt;&lt;wsp:rsid wsp:val=&quot;00EA6A61&quot;/&gt;&lt;wsp:rsid wsp:val=&quot;00EA6AFD&quot;/&gt;&lt;wsp:rsid wsp:val=&quot;00EA7063&quot;/&gt;&lt;wsp:rsid wsp:val=&quot;00EA71A7&quot;/&gt;&lt;wsp:rsid wsp:val=&quot;00EA7E2B&quot;/&gt;&lt;wsp:rsid wsp:val=&quot;00EB046D&quot;/&gt;&lt;wsp:rsid wsp:val=&quot;00EB12F0&quot;/&gt;&lt;wsp:rsid wsp:val=&quot;00EB1677&quot;/&gt;&lt;wsp:rsid wsp:val=&quot;00EB1DEC&quot;/&gt;&lt;wsp:rsid wsp:val=&quot;00EB21A6&quot;/&gt;&lt;wsp:rsid wsp:val=&quot;00EB27B5&quot;/&gt;&lt;wsp:rsid wsp:val=&quot;00EB2B1B&quot;/&gt;&lt;wsp:rsid wsp:val=&quot;00EB2BF8&quot;/&gt;&lt;wsp:rsid wsp:val=&quot;00EB2F70&quot;/&gt;&lt;wsp:rsid wsp:val=&quot;00EB33A2&quot;/&gt;&lt;wsp:rsid wsp:val=&quot;00EB365A&quot;/&gt;&lt;wsp:rsid wsp:val=&quot;00EB3ED7&quot;/&gt;&lt;wsp:rsid wsp:val=&quot;00EB4F10&quot;/&gt;&lt;wsp:rsid wsp:val=&quot;00EB514D&quot;/&gt;&lt;wsp:rsid wsp:val=&quot;00EB55E8&quot;/&gt;&lt;wsp:rsid wsp:val=&quot;00EB5937&quot;/&gt;&lt;wsp:rsid wsp:val=&quot;00EB6141&quot;/&gt;&lt;wsp:rsid wsp:val=&quot;00EB67EF&quot;/&gt;&lt;wsp:rsid wsp:val=&quot;00EB6CFD&quot;/&gt;&lt;wsp:rsid wsp:val=&quot;00EB6DA9&quot;/&gt;&lt;wsp:rsid wsp:val=&quot;00EB6DF5&quot;/&gt;&lt;wsp:rsid wsp:val=&quot;00EB79AE&quot;/&gt;&lt;wsp:rsid wsp:val=&quot;00EB7C30&quot;/&gt;&lt;wsp:rsid wsp:val=&quot;00EB7FF5&quot;/&gt;&lt;wsp:rsid wsp:val=&quot;00EC06C3&quot;/&gt;&lt;wsp:rsid wsp:val=&quot;00EC07C3&quot;/&gt;&lt;wsp:rsid wsp:val=&quot;00EC0805&quot;/&gt;&lt;wsp:rsid wsp:val=&quot;00EC0AC8&quot;/&gt;&lt;wsp:rsid wsp:val=&quot;00EC15EA&quot;/&gt;&lt;wsp:rsid wsp:val=&quot;00EC17EB&quot;/&gt;&lt;wsp:rsid wsp:val=&quot;00EC1A40&quot;/&gt;&lt;wsp:rsid wsp:val=&quot;00EC222E&quot;/&gt;&lt;wsp:rsid wsp:val=&quot;00EC2315&quot;/&gt;&lt;wsp:rsid wsp:val=&quot;00EC2725&quot;/&gt;&lt;wsp:rsid wsp:val=&quot;00EC31FC&quot;/&gt;&lt;wsp:rsid wsp:val=&quot;00EC34CC&quot;/&gt;&lt;wsp:rsid wsp:val=&quot;00EC352F&quot;/&gt;&lt;wsp:rsid wsp:val=&quot;00EC364D&quot;/&gt;&lt;wsp:rsid wsp:val=&quot;00EC3CA7&quot;/&gt;&lt;wsp:rsid wsp:val=&quot;00EC3F5E&quot;/&gt;&lt;wsp:rsid wsp:val=&quot;00EC435A&quot;/&gt;&lt;wsp:rsid wsp:val=&quot;00EC4D4B&quot;/&gt;&lt;wsp:rsid wsp:val=&quot;00EC4F3B&quot;/&gt;&lt;wsp:rsid wsp:val=&quot;00EC59B0&quot;/&gt;&lt;wsp:rsid wsp:val=&quot;00EC5B5E&quot;/&gt;&lt;wsp:rsid wsp:val=&quot;00EC5CF1&quot;/&gt;&lt;wsp:rsid wsp:val=&quot;00EC6016&quot;/&gt;&lt;wsp:rsid wsp:val=&quot;00EC610F&quot;/&gt;&lt;wsp:rsid wsp:val=&quot;00EC635A&quot;/&gt;&lt;wsp:rsid wsp:val=&quot;00EC6385&quot;/&gt;&lt;wsp:rsid wsp:val=&quot;00EC647C&quot;/&gt;&lt;wsp:rsid wsp:val=&quot;00EC6807&quot;/&gt;&lt;wsp:rsid wsp:val=&quot;00EC68A0&quot;/&gt;&lt;wsp:rsid wsp:val=&quot;00EC6A8E&quot;/&gt;&lt;wsp:rsid wsp:val=&quot;00EC6D11&quot;/&gt;&lt;wsp:rsid wsp:val=&quot;00EC6F86&quot;/&gt;&lt;wsp:rsid wsp:val=&quot;00EC729B&quot;/&gt;&lt;wsp:rsid wsp:val=&quot;00EC7941&quot;/&gt;&lt;wsp:rsid wsp:val=&quot;00ED053E&quot;/&gt;&lt;wsp:rsid wsp:val=&quot;00ED0ED8&quot;/&gt;&lt;wsp:rsid wsp:val=&quot;00ED149C&quot;/&gt;&lt;wsp:rsid wsp:val=&quot;00ED1D32&quot;/&gt;&lt;wsp:rsid wsp:val=&quot;00ED25A0&quot;/&gt;&lt;wsp:rsid wsp:val=&quot;00ED2940&quot;/&gt;&lt;wsp:rsid wsp:val=&quot;00ED2DEA&quot;/&gt;&lt;wsp:rsid wsp:val=&quot;00ED2EB8&quot;/&gt;&lt;wsp:rsid wsp:val=&quot;00ED31F1&quot;/&gt;&lt;wsp:rsid wsp:val=&quot;00ED3302&quot;/&gt;&lt;wsp:rsid wsp:val=&quot;00ED349B&quot;/&gt;&lt;wsp:rsid wsp:val=&quot;00ED36F0&quot;/&gt;&lt;wsp:rsid wsp:val=&quot;00ED3A78&quot;/&gt;&lt;wsp:rsid wsp:val=&quot;00ED3AAF&quot;/&gt;&lt;wsp:rsid wsp:val=&quot;00ED3C82&quot;/&gt;&lt;wsp:rsid wsp:val=&quot;00ED434E&quot;/&gt;&lt;wsp:rsid wsp:val=&quot;00ED445A&quot;/&gt;&lt;wsp:rsid wsp:val=&quot;00ED4DEE&quot;/&gt;&lt;wsp:rsid wsp:val=&quot;00ED5004&quot;/&gt;&lt;wsp:rsid wsp:val=&quot;00ED52AE&quot;/&gt;&lt;wsp:rsid wsp:val=&quot;00ED5675&quot;/&gt;&lt;wsp:rsid wsp:val=&quot;00ED5975&quot;/&gt;&lt;wsp:rsid wsp:val=&quot;00ED5E8D&quot;/&gt;&lt;wsp:rsid wsp:val=&quot;00ED634B&quot;/&gt;&lt;wsp:rsid wsp:val=&quot;00ED6355&quot;/&gt;&lt;wsp:rsid wsp:val=&quot;00ED6C48&quot;/&gt;&lt;wsp:rsid wsp:val=&quot;00ED6D5D&quot;/&gt;&lt;wsp:rsid wsp:val=&quot;00ED7256&quot;/&gt;&lt;wsp:rsid wsp:val=&quot;00ED755D&quot;/&gt;&lt;wsp:rsid wsp:val=&quot;00ED7FC9&quot;/&gt;&lt;wsp:rsid wsp:val=&quot;00EE037E&quot;/&gt;&lt;wsp:rsid wsp:val=&quot;00EE112F&quot;/&gt;&lt;wsp:rsid wsp:val=&quot;00EE14C5&quot;/&gt;&lt;wsp:rsid wsp:val=&quot;00EE1D09&quot;/&gt;&lt;wsp:rsid wsp:val=&quot;00EE22BA&quot;/&gt;&lt;wsp:rsid wsp:val=&quot;00EE3664&quot;/&gt;&lt;wsp:rsid wsp:val=&quot;00EE374D&quot;/&gt;&lt;wsp:rsid wsp:val=&quot;00EE38B0&quot;/&gt;&lt;wsp:rsid wsp:val=&quot;00EE4B50&quot;/&gt;&lt;wsp:rsid wsp:val=&quot;00EE4DFB&quot;/&gt;&lt;wsp:rsid wsp:val=&quot;00EE4EDA&quot;/&gt;&lt;wsp:rsid wsp:val=&quot;00EE62EF&quot;/&gt;&lt;wsp:rsid wsp:val=&quot;00EE652F&quot;/&gt;&lt;wsp:rsid wsp:val=&quot;00EE675C&quot;/&gt;&lt;wsp:rsid wsp:val=&quot;00EE6E64&quot;/&gt;&lt;wsp:rsid wsp:val=&quot;00EE6EE2&quot;/&gt;&lt;wsp:rsid wsp:val=&quot;00EE6F7F&quot;/&gt;&lt;wsp:rsid wsp:val=&quot;00EE74BC&quot;/&gt;&lt;wsp:rsid wsp:val=&quot;00EE7E47&quot;/&gt;&lt;wsp:rsid wsp:val=&quot;00EE7FBB&quot;/&gt;&lt;wsp:rsid wsp:val=&quot;00EF0033&quot;/&gt;&lt;wsp:rsid wsp:val=&quot;00EF05D3&quot;/&gt;&lt;wsp:rsid wsp:val=&quot;00EF0965&quot;/&gt;&lt;wsp:rsid wsp:val=&quot;00EF0E84&quot;/&gt;&lt;wsp:rsid wsp:val=&quot;00EF17BB&quot;/&gt;&lt;wsp:rsid wsp:val=&quot;00EF1806&quot;/&gt;&lt;wsp:rsid wsp:val=&quot;00EF1AA5&quot;/&gt;&lt;wsp:rsid wsp:val=&quot;00EF1BBC&quot;/&gt;&lt;wsp:rsid wsp:val=&quot;00EF289A&quot;/&gt;&lt;wsp:rsid wsp:val=&quot;00EF30F0&quot;/&gt;&lt;wsp:rsid wsp:val=&quot;00EF3A04&quot;/&gt;&lt;wsp:rsid wsp:val=&quot;00EF3E82&quot;/&gt;&lt;wsp:rsid wsp:val=&quot;00EF409D&quot;/&gt;&lt;wsp:rsid wsp:val=&quot;00EF4399&quot;/&gt;&lt;wsp:rsid wsp:val=&quot;00EF4E80&quot;/&gt;&lt;wsp:rsid wsp:val=&quot;00EF4EA8&quot;/&gt;&lt;wsp:rsid wsp:val=&quot;00EF53E4&quot;/&gt;&lt;wsp:rsid wsp:val=&quot;00EF5852&quot;/&gt;&lt;wsp:rsid wsp:val=&quot;00EF61D4&quot;/&gt;&lt;wsp:rsid wsp:val=&quot;00EF6419&quot;/&gt;&lt;wsp:rsid wsp:val=&quot;00EF66DE&quot;/&gt;&lt;wsp:rsid wsp:val=&quot;00EF6FAC&quot;/&gt;&lt;wsp:rsid wsp:val=&quot;00EF7051&quot;/&gt;&lt;wsp:rsid wsp:val=&quot;00EF70FB&quot;/&gt;&lt;wsp:rsid wsp:val=&quot;00EF71EF&quot;/&gt;&lt;wsp:rsid wsp:val=&quot;00EF7614&quot;/&gt;&lt;wsp:rsid wsp:val=&quot;00EF77DB&quot;/&gt;&lt;wsp:rsid wsp:val=&quot;00EF7A46&quot;/&gt;&lt;wsp:rsid wsp:val=&quot;00F00048&quot;/&gt;&lt;wsp:rsid wsp:val=&quot;00F00068&quot;/&gt;&lt;wsp:rsid wsp:val=&quot;00F000A8&quot;/&gt;&lt;wsp:rsid wsp:val=&quot;00F00129&quot;/&gt;&lt;wsp:rsid wsp:val=&quot;00F005A4&quot;/&gt;&lt;wsp:rsid wsp:val=&quot;00F00709&quot;/&gt;&lt;wsp:rsid wsp:val=&quot;00F01604&quot;/&gt;&lt;wsp:rsid wsp:val=&quot;00F01A56&quot;/&gt;&lt;wsp:rsid wsp:val=&quot;00F01CED&quot;/&gt;&lt;wsp:rsid wsp:val=&quot;00F01ECD&quot;/&gt;&lt;wsp:rsid wsp:val=&quot;00F02545&quot;/&gt;&lt;wsp:rsid wsp:val=&quot;00F029E2&quot;/&gt;&lt;wsp:rsid wsp:val=&quot;00F02F67&quot;/&gt;&lt;wsp:rsid wsp:val=&quot;00F02FA4&quot;/&gt;&lt;wsp:rsid wsp:val=&quot;00F03048&quot;/&gt;&lt;wsp:rsid wsp:val=&quot;00F0412F&quot;/&gt;&lt;wsp:rsid wsp:val=&quot;00F041E2&quot;/&gt;&lt;wsp:rsid wsp:val=&quot;00F04AA3&quot;/&gt;&lt;wsp:rsid wsp:val=&quot;00F04ACD&quot;/&gt;&lt;wsp:rsid wsp:val=&quot;00F04BD3&quot;/&gt;&lt;wsp:rsid wsp:val=&quot;00F0523E&quot;/&gt;&lt;wsp:rsid wsp:val=&quot;00F055D2&quot;/&gt;&lt;wsp:rsid wsp:val=&quot;00F059A1&quot;/&gt;&lt;wsp:rsid wsp:val=&quot;00F05A93&quot;/&gt;&lt;wsp:rsid wsp:val=&quot;00F05EAE&quot;/&gt;&lt;wsp:rsid wsp:val=&quot;00F067D6&quot;/&gt;&lt;wsp:rsid wsp:val=&quot;00F06BDE&quot;/&gt;&lt;wsp:rsid wsp:val=&quot;00F06C6C&quot;/&gt;&lt;wsp:rsid wsp:val=&quot;00F06CA3&quot;/&gt;&lt;wsp:rsid wsp:val=&quot;00F073E3&quot;/&gt;&lt;wsp:rsid wsp:val=&quot;00F07B0F&quot;/&gt;&lt;wsp:rsid wsp:val=&quot;00F07B39&quot;/&gt;&lt;wsp:rsid wsp:val=&quot;00F07C35&quot;/&gt;&lt;wsp:rsid wsp:val=&quot;00F1038E&quot;/&gt;&lt;wsp:rsid wsp:val=&quot;00F1161D&quot;/&gt;&lt;wsp:rsid wsp:val=&quot;00F11762&quot;/&gt;&lt;wsp:rsid wsp:val=&quot;00F1212A&quot;/&gt;&lt;wsp:rsid wsp:val=&quot;00F136AC&quot;/&gt;&lt;wsp:rsid wsp:val=&quot;00F13EA3&quot;/&gt;&lt;wsp:rsid wsp:val=&quot;00F14B50&quot;/&gt;&lt;wsp:rsid wsp:val=&quot;00F15088&quot;/&gt;&lt;wsp:rsid wsp:val=&quot;00F15133&quot;/&gt;&lt;wsp:rsid wsp:val=&quot;00F1516D&quot;/&gt;&lt;wsp:rsid wsp:val=&quot;00F1553E&quot;/&gt;&lt;wsp:rsid wsp:val=&quot;00F1575F&quot;/&gt;&lt;wsp:rsid wsp:val=&quot;00F1597B&quot;/&gt;&lt;wsp:rsid wsp:val=&quot;00F15C5E&quot;/&gt;&lt;wsp:rsid wsp:val=&quot;00F16471&quot;/&gt;&lt;wsp:rsid wsp:val=&quot;00F1665F&quot;/&gt;&lt;wsp:rsid wsp:val=&quot;00F168FB&quot;/&gt;&lt;wsp:rsid wsp:val=&quot;00F17583&quot;/&gt;&lt;wsp:rsid wsp:val=&quot;00F175F9&quot;/&gt;&lt;wsp:rsid wsp:val=&quot;00F17730&quot;/&gt;&lt;wsp:rsid wsp:val=&quot;00F17915&quot;/&gt;&lt;wsp:rsid wsp:val=&quot;00F17B0B&quot;/&gt;&lt;wsp:rsid wsp:val=&quot;00F17FE4&quot;/&gt;&lt;wsp:rsid wsp:val=&quot;00F20B45&quot;/&gt;&lt;wsp:rsid wsp:val=&quot;00F223E2&quot;/&gt;&lt;wsp:rsid wsp:val=&quot;00F22878&quot;/&gt;&lt;wsp:rsid wsp:val=&quot;00F22E73&quot;/&gt;&lt;wsp:rsid wsp:val=&quot;00F2342D&quot;/&gt;&lt;wsp:rsid wsp:val=&quot;00F23F97&quot;/&gt;&lt;wsp:rsid wsp:val=&quot;00F241F1&quot;/&gt;&lt;wsp:rsid wsp:val=&quot;00F242A0&quot;/&gt;&lt;wsp:rsid wsp:val=&quot;00F24305&quot;/&gt;&lt;wsp:rsid wsp:val=&quot;00F247EE&quot;/&gt;&lt;wsp:rsid wsp:val=&quot;00F248D7&quot;/&gt;&lt;wsp:rsid wsp:val=&quot;00F2498A&quot;/&gt;&lt;wsp:rsid wsp:val=&quot;00F24C11&quot;/&gt;&lt;wsp:rsid wsp:val=&quot;00F24D8B&quot;/&gt;&lt;wsp:rsid wsp:val=&quot;00F25317&quot;/&gt;&lt;wsp:rsid wsp:val=&quot;00F2592E&quot;/&gt;&lt;wsp:rsid wsp:val=&quot;00F27007&quot;/&gt;&lt;wsp:rsid wsp:val=&quot;00F27D99&quot;/&gt;&lt;wsp:rsid wsp:val=&quot;00F30B73&quot;/&gt;&lt;wsp:rsid wsp:val=&quot;00F313DE&quot;/&gt;&lt;wsp:rsid wsp:val=&quot;00F319EE&quot;/&gt;&lt;wsp:rsid wsp:val=&quot;00F319F8&quot;/&gt;&lt;wsp:rsid wsp:val=&quot;00F32962&quot;/&gt;&lt;wsp:rsid wsp:val=&quot;00F32A3C&quot;/&gt;&lt;wsp:rsid wsp:val=&quot;00F32D4F&quot;/&gt;&lt;wsp:rsid wsp:val=&quot;00F32EEF&quot;/&gt;&lt;wsp:rsid wsp:val=&quot;00F33630&quot;/&gt;&lt;wsp:rsid wsp:val=&quot;00F33660&quot;/&gt;&lt;wsp:rsid wsp:val=&quot;00F336A8&quot;/&gt;&lt;wsp:rsid wsp:val=&quot;00F33778&quot;/&gt;&lt;wsp:rsid wsp:val=&quot;00F338B4&quot;/&gt;&lt;wsp:rsid wsp:val=&quot;00F34684&quot;/&gt;&lt;wsp:rsid wsp:val=&quot;00F348EF&quot;/&gt;&lt;wsp:rsid wsp:val=&quot;00F356FA&quot;/&gt;&lt;wsp:rsid wsp:val=&quot;00F3617A&quot;/&gt;&lt;wsp:rsid wsp:val=&quot;00F361BA&quot;/&gt;&lt;wsp:rsid wsp:val=&quot;00F364EA&quot;/&gt;&lt;wsp:rsid wsp:val=&quot;00F36503&quot;/&gt;&lt;wsp:rsid wsp:val=&quot;00F36645&quot;/&gt;&lt;wsp:rsid wsp:val=&quot;00F36FF5&quot;/&gt;&lt;wsp:rsid wsp:val=&quot;00F37EFA&quot;/&gt;&lt;wsp:rsid wsp:val=&quot;00F40C4E&quot;/&gt;&lt;wsp:rsid wsp:val=&quot;00F410D4&quot;/&gt;&lt;wsp:rsid wsp:val=&quot;00F415ED&quot;/&gt;&lt;wsp:rsid wsp:val=&quot;00F41DC5&quot;/&gt;&lt;wsp:rsid wsp:val=&quot;00F41EE9&quot;/&gt;&lt;wsp:rsid wsp:val=&quot;00F42F99&quot;/&gt;&lt;wsp:rsid wsp:val=&quot;00F43E22&quot;/&gt;&lt;wsp:rsid wsp:val=&quot;00F44655&quot;/&gt;&lt;wsp:rsid wsp:val=&quot;00F44732&quot;/&gt;&lt;wsp:rsid wsp:val=&quot;00F4473F&quot;/&gt;&lt;wsp:rsid wsp:val=&quot;00F454CE&quot;/&gt;&lt;wsp:rsid wsp:val=&quot;00F45C40&quot;/&gt;&lt;wsp:rsid wsp:val=&quot;00F45DA1&quot;/&gt;&lt;wsp:rsid wsp:val=&quot;00F46357&quot;/&gt;&lt;wsp:rsid wsp:val=&quot;00F46589&quot;/&gt;&lt;wsp:rsid wsp:val=&quot;00F4667B&quot;/&gt;&lt;wsp:rsid wsp:val=&quot;00F46725&quot;/&gt;&lt;wsp:rsid wsp:val=&quot;00F46CE1&quot;/&gt;&lt;wsp:rsid wsp:val=&quot;00F46E64&quot;/&gt;&lt;wsp:rsid wsp:val=&quot;00F46EC7&quot;/&gt;&lt;wsp:rsid wsp:val=&quot;00F5067B&quot;/&gt;&lt;wsp:rsid wsp:val=&quot;00F50884&quot;/&gt;&lt;wsp:rsid wsp:val=&quot;00F51237&quot;/&gt;&lt;wsp:rsid wsp:val=&quot;00F5171A&quot;/&gt;&lt;wsp:rsid wsp:val=&quot;00F518C3&quot;/&gt;&lt;wsp:rsid wsp:val=&quot;00F51AB0&quot;/&gt;&lt;wsp:rsid wsp:val=&quot;00F51ABB&quot;/&gt;&lt;wsp:rsid wsp:val=&quot;00F51E9C&quot;/&gt;&lt;wsp:rsid wsp:val=&quot;00F5207B&quot;/&gt;&lt;wsp:rsid wsp:val=&quot;00F5318B&quot;/&gt;&lt;wsp:rsid wsp:val=&quot;00F5444A&quot;/&gt;&lt;wsp:rsid wsp:val=&quot;00F55331&quot;/&gt;&lt;wsp:rsid wsp:val=&quot;00F55369&quot;/&gt;&lt;wsp:rsid wsp:val=&quot;00F55563&quot;/&gt;&lt;wsp:rsid wsp:val=&quot;00F55667&quot;/&gt;&lt;wsp:rsid wsp:val=&quot;00F557BC&quot;/&gt;&lt;wsp:rsid wsp:val=&quot;00F55880&quot;/&gt;&lt;wsp:rsid wsp:val=&quot;00F55FDA&quot;/&gt;&lt;wsp:rsid wsp:val=&quot;00F5610E&quot;/&gt;&lt;wsp:rsid wsp:val=&quot;00F56198&quot;/&gt;&lt;wsp:rsid wsp:val=&quot;00F56447&quot;/&gt;&lt;wsp:rsid wsp:val=&quot;00F5719E&quot;/&gt;&lt;wsp:rsid wsp:val=&quot;00F57639&quot;/&gt;&lt;wsp:rsid wsp:val=&quot;00F57984&quot;/&gt;&lt;wsp:rsid wsp:val=&quot;00F57E05&quot;/&gt;&lt;wsp:rsid wsp:val=&quot;00F60078&quot;/&gt;&lt;wsp:rsid wsp:val=&quot;00F6099D&quot;/&gt;&lt;wsp:rsid wsp:val=&quot;00F6133E&quot;/&gt;&lt;wsp:rsid wsp:val=&quot;00F61D70&quot;/&gt;&lt;wsp:rsid wsp:val=&quot;00F6268D&quot;/&gt;&lt;wsp:rsid wsp:val=&quot;00F62FE7&quot;/&gt;&lt;wsp:rsid wsp:val=&quot;00F6324F&quot;/&gt;&lt;wsp:rsid wsp:val=&quot;00F63CEE&quot;/&gt;&lt;wsp:rsid wsp:val=&quot;00F63FFE&quot;/&gt;&lt;wsp:rsid wsp:val=&quot;00F644DA&quot;/&gt;&lt;wsp:rsid wsp:val=&quot;00F645DE&quot;/&gt;&lt;wsp:rsid wsp:val=&quot;00F6492F&quot;/&gt;&lt;wsp:rsid wsp:val=&quot;00F64B6C&quot;/&gt;&lt;wsp:rsid wsp:val=&quot;00F656C0&quot;/&gt;&lt;wsp:rsid wsp:val=&quot;00F66039&quot;/&gt;&lt;wsp:rsid wsp:val=&quot;00F663A9&quot;/&gt;&lt;wsp:rsid wsp:val=&quot;00F66465&quot;/&gt;&lt;wsp:rsid wsp:val=&quot;00F66666&quot;/&gt;&lt;wsp:rsid wsp:val=&quot;00F668CA&quot;/&gt;&lt;wsp:rsid wsp:val=&quot;00F669C9&quot;/&gt;&lt;wsp:rsid wsp:val=&quot;00F66AB9&quot;/&gt;&lt;wsp:rsid wsp:val=&quot;00F66D87&quot;/&gt;&lt;wsp:rsid wsp:val=&quot;00F66E91&quot;/&gt;&lt;wsp:rsid wsp:val=&quot;00F67295&quot;/&gt;&lt;wsp:rsid wsp:val=&quot;00F67FFC&quot;/&gt;&lt;wsp:rsid wsp:val=&quot;00F702DD&quot;/&gt;&lt;wsp:rsid wsp:val=&quot;00F70639&quot;/&gt;&lt;wsp:rsid wsp:val=&quot;00F70963&quot;/&gt;&lt;wsp:rsid wsp:val=&quot;00F70D83&quot;/&gt;&lt;wsp:rsid wsp:val=&quot;00F712F6&quot;/&gt;&lt;wsp:rsid wsp:val=&quot;00F722ED&quot;/&gt;&lt;wsp:rsid wsp:val=&quot;00F7258F&quot;/&gt;&lt;wsp:rsid wsp:val=&quot;00F72EC1&quot;/&gt;&lt;wsp:rsid wsp:val=&quot;00F72F1A&quot;/&gt;&lt;wsp:rsid wsp:val=&quot;00F73F4B&quot;/&gt;&lt;wsp:rsid wsp:val=&quot;00F7423C&quot;/&gt;&lt;wsp:rsid wsp:val=&quot;00F745EB&quot;/&gt;&lt;wsp:rsid wsp:val=&quot;00F74898&quot;/&gt;&lt;wsp:rsid wsp:val=&quot;00F74904&quot;/&gt;&lt;wsp:rsid wsp:val=&quot;00F7493E&quot;/&gt;&lt;wsp:rsid wsp:val=&quot;00F75CC0&quot;/&gt;&lt;wsp:rsid wsp:val=&quot;00F75D51&quot;/&gt;&lt;wsp:rsid wsp:val=&quot;00F7636B&quot;/&gt;&lt;wsp:rsid wsp:val=&quot;00F769D5&quot;/&gt;&lt;wsp:rsid wsp:val=&quot;00F777FF&quot;/&gt;&lt;wsp:rsid wsp:val=&quot;00F77929&quot;/&gt;&lt;wsp:rsid wsp:val=&quot;00F77B5F&quot;/&gt;&lt;wsp:rsid wsp:val=&quot;00F8077E&quot;/&gt;&lt;wsp:rsid wsp:val=&quot;00F80B22&quot;/&gt;&lt;wsp:rsid wsp:val=&quot;00F80CDF&quot;/&gt;&lt;wsp:rsid wsp:val=&quot;00F80D53&quot;/&gt;&lt;wsp:rsid wsp:val=&quot;00F80E32&quot;/&gt;&lt;wsp:rsid wsp:val=&quot;00F81481&quot;/&gt;&lt;wsp:rsid wsp:val=&quot;00F8181B&quot;/&gt;&lt;wsp:rsid wsp:val=&quot;00F8196A&quot;/&gt;&lt;wsp:rsid wsp:val=&quot;00F8394A&quot;/&gt;&lt;wsp:rsid wsp:val=&quot;00F83A48&quot;/&gt;&lt;wsp:rsid wsp:val=&quot;00F83CD2&quot;/&gt;&lt;wsp:rsid wsp:val=&quot;00F847FA&quot;/&gt;&lt;wsp:rsid wsp:val=&quot;00F84BBE&quot;/&gt;&lt;wsp:rsid wsp:val=&quot;00F84C0A&quot;/&gt;&lt;wsp:rsid wsp:val=&quot;00F856F8&quot;/&gt;&lt;wsp:rsid wsp:val=&quot;00F8625C&quot;/&gt;&lt;wsp:rsid wsp:val=&quot;00F87AB5&quot;/&gt;&lt;wsp:rsid wsp:val=&quot;00F87D1B&quot;/&gt;&lt;wsp:rsid wsp:val=&quot;00F87EAE&quot;/&gt;&lt;wsp:rsid wsp:val=&quot;00F90B62&quot;/&gt;&lt;wsp:rsid wsp:val=&quot;00F90BDB&quot;/&gt;&lt;wsp:rsid wsp:val=&quot;00F9147C&quot;/&gt;&lt;wsp:rsid wsp:val=&quot;00F91A27&quot;/&gt;&lt;wsp:rsid wsp:val=&quot;00F91C83&quot;/&gt;&lt;wsp:rsid wsp:val=&quot;00F932E6&quot;/&gt;&lt;wsp:rsid wsp:val=&quot;00F93419&quot;/&gt;&lt;wsp:rsid wsp:val=&quot;00F93C92&quot;/&gt;&lt;wsp:rsid wsp:val=&quot;00F941E3&quot;/&gt;&lt;wsp:rsid wsp:val=&quot;00F95802&quot;/&gt;&lt;wsp:rsid wsp:val=&quot;00F95864&quot;/&gt;&lt;wsp:rsid wsp:val=&quot;00F95A03&quot;/&gt;&lt;wsp:rsid wsp:val=&quot;00F95A6E&quot;/&gt;&lt;wsp:rsid wsp:val=&quot;00F9638D&quot;/&gt;&lt;wsp:rsid wsp:val=&quot;00F9764A&quot;/&gt;&lt;wsp:rsid wsp:val=&quot;00F97818&quot;/&gt;&lt;wsp:rsid wsp:val=&quot;00F97CDE&quot;/&gt;&lt;wsp:rsid wsp:val=&quot;00FA00A5&quot;/&gt;&lt;wsp:rsid wsp:val=&quot;00FA02DB&quot;/&gt;&lt;wsp:rsid wsp:val=&quot;00FA066D&quot;/&gt;&lt;wsp:rsid wsp:val=&quot;00FA0937&quot;/&gt;&lt;wsp:rsid wsp:val=&quot;00FA0DB5&quot;/&gt;&lt;wsp:rsid wsp:val=&quot;00FA11AE&quot;/&gt;&lt;wsp:rsid wsp:val=&quot;00FA2AAE&quot;/&gt;&lt;wsp:rsid wsp:val=&quot;00FA2D1C&quot;/&gt;&lt;wsp:rsid wsp:val=&quot;00FA2DBC&quot;/&gt;&lt;wsp:rsid wsp:val=&quot;00FA2DBE&quot;/&gt;&lt;wsp:rsid wsp:val=&quot;00FA32F0&quot;/&gt;&lt;wsp:rsid wsp:val=&quot;00FA3F13&quot;/&gt;&lt;wsp:rsid wsp:val=&quot;00FA4C97&quot;/&gt;&lt;wsp:rsid wsp:val=&quot;00FA4D9D&quot;/&gt;&lt;wsp:rsid wsp:val=&quot;00FA4DC5&quot;/&gt;&lt;wsp:rsid wsp:val=&quot;00FA55B9&quot;/&gt;&lt;wsp:rsid wsp:val=&quot;00FA5DD8&quot;/&gt;&lt;wsp:rsid wsp:val=&quot;00FA603E&quot;/&gt;&lt;wsp:rsid wsp:val=&quot;00FA6081&quot;/&gt;&lt;wsp:rsid wsp:val=&quot;00FA60E4&quot;/&gt;&lt;wsp:rsid wsp:val=&quot;00FA6D04&quot;/&gt;&lt;wsp:rsid wsp:val=&quot;00FA7275&quot;/&gt;&lt;wsp:rsid wsp:val=&quot;00FA73E3&quot;/&gt;&lt;wsp:rsid wsp:val=&quot;00FA7945&quot;/&gt;&lt;wsp:rsid wsp:val=&quot;00FA7EA3&quot;/&gt;&lt;wsp:rsid wsp:val=&quot;00FB1242&quot;/&gt;&lt;wsp:rsid wsp:val=&quot;00FB12F9&quot;/&gt;&lt;wsp:rsid wsp:val=&quot;00FB13A1&quot;/&gt;&lt;wsp:rsid wsp:val=&quot;00FB2744&quot;/&gt;&lt;wsp:rsid wsp:val=&quot;00FB2DBF&quot;/&gt;&lt;wsp:rsid wsp:val=&quot;00FB3B16&quot;/&gt;&lt;wsp:rsid wsp:val=&quot;00FB44C0&quot;/&gt;&lt;wsp:rsid wsp:val=&quot;00FB503A&quot;/&gt;&lt;wsp:rsid wsp:val=&quot;00FB506D&quot;/&gt;&lt;wsp:rsid wsp:val=&quot;00FB5291&quot;/&gt;&lt;wsp:rsid wsp:val=&quot;00FB5C8F&quot;/&gt;&lt;wsp:rsid wsp:val=&quot;00FB5FE6&quot;/&gt;&lt;wsp:rsid wsp:val=&quot;00FB6073&quot;/&gt;&lt;wsp:rsid wsp:val=&quot;00FB6094&quot;/&gt;&lt;wsp:rsid wsp:val=&quot;00FB650C&quot;/&gt;&lt;wsp:rsid wsp:val=&quot;00FB7238&quot;/&gt;&lt;wsp:rsid wsp:val=&quot;00FB7E3E&quot;/&gt;&lt;wsp:rsid wsp:val=&quot;00FC0052&quot;/&gt;&lt;wsp:rsid wsp:val=&quot;00FC00D0&quot;/&gt;&lt;wsp:rsid wsp:val=&quot;00FC05B4&quot;/&gt;&lt;wsp:rsid wsp:val=&quot;00FC05E7&quot;/&gt;&lt;wsp:rsid wsp:val=&quot;00FC1332&quot;/&gt;&lt;wsp:rsid wsp:val=&quot;00FC2212&quot;/&gt;&lt;wsp:rsid wsp:val=&quot;00FC2288&quot;/&gt;&lt;wsp:rsid wsp:val=&quot;00FC2B19&quot;/&gt;&lt;wsp:rsid wsp:val=&quot;00FC2E11&quot;/&gt;&lt;wsp:rsid wsp:val=&quot;00FC2F96&quot;/&gt;&lt;wsp:rsid wsp:val=&quot;00FC3647&quot;/&gt;&lt;wsp:rsid wsp:val=&quot;00FC4A09&quot;/&gt;&lt;wsp:rsid wsp:val=&quot;00FC5603&quot;/&gt;&lt;wsp:rsid wsp:val=&quot;00FC5671&quot;/&gt;&lt;wsp:rsid wsp:val=&quot;00FC5B38&quot;/&gt;&lt;wsp:rsid wsp:val=&quot;00FC5E8E&quot;/&gt;&lt;wsp:rsid wsp:val=&quot;00FC6090&quot;/&gt;&lt;wsp:rsid wsp:val=&quot;00FC66A4&quot;/&gt;&lt;wsp:rsid wsp:val=&quot;00FD006B&quot;/&gt;&lt;wsp:rsid wsp:val=&quot;00FD0507&quot;/&gt;&lt;wsp:rsid wsp:val=&quot;00FD0838&quot;/&gt;&lt;wsp:rsid wsp:val=&quot;00FD0E99&quot;/&gt;&lt;wsp:rsid wsp:val=&quot;00FD0F56&quot;/&gt;&lt;wsp:rsid wsp:val=&quot;00FD18F5&quot;/&gt;&lt;wsp:rsid wsp:val=&quot;00FD196D&quot;/&gt;&lt;wsp:rsid wsp:val=&quot;00FD21A6&quot;/&gt;&lt;wsp:rsid wsp:val=&quot;00FD231C&quot;/&gt;&lt;wsp:rsid wsp:val=&quot;00FD255B&quot;/&gt;&lt;wsp:rsid wsp:val=&quot;00FD2894&quot;/&gt;&lt;wsp:rsid wsp:val=&quot;00FD3337&quot;/&gt;&lt;wsp:rsid wsp:val=&quot;00FD39DD&quot;/&gt;&lt;wsp:rsid wsp:val=&quot;00FD3AE8&quot;/&gt;&lt;wsp:rsid wsp:val=&quot;00FD3CCD&quot;/&gt;&lt;wsp:rsid wsp:val=&quot;00FD5E02&quot;/&gt;&lt;wsp:rsid wsp:val=&quot;00FD5ECB&quot;/&gt;&lt;wsp:rsid wsp:val=&quot;00FD6944&quot;/&gt;&lt;wsp:rsid wsp:val=&quot;00FD6D88&quot;/&gt;&lt;wsp:rsid wsp:val=&quot;00FD6E63&quot;/&gt;&lt;wsp:rsid wsp:val=&quot;00FD780C&quot;/&gt;&lt;wsp:rsid wsp:val=&quot;00FE0540&quot;/&gt;&lt;wsp:rsid wsp:val=&quot;00FE0971&quot;/&gt;&lt;wsp:rsid wsp:val=&quot;00FE0976&quot;/&gt;&lt;wsp:rsid wsp:val=&quot;00FE0BB4&quot;/&gt;&lt;wsp:rsid wsp:val=&quot;00FE1025&quot;/&gt;&lt;wsp:rsid wsp:val=&quot;00FE1E36&quot;/&gt;&lt;wsp:rsid wsp:val=&quot;00FE22F9&quot;/&gt;&lt;wsp:rsid wsp:val=&quot;00FE26D7&quot;/&gt;&lt;wsp:rsid wsp:val=&quot;00FE30BC&quot;/&gt;&lt;wsp:rsid wsp:val=&quot;00FE3173&quot;/&gt;&lt;wsp:rsid wsp:val=&quot;00FE3258&quot;/&gt;&lt;wsp:rsid wsp:val=&quot;00FE37D0&quot;/&gt;&lt;wsp:rsid wsp:val=&quot;00FE3B21&quot;/&gt;&lt;wsp:rsid wsp:val=&quot;00FE3BD8&quot;/&gt;&lt;wsp:rsid wsp:val=&quot;00FE43F6&quot;/&gt;&lt;wsp:rsid wsp:val=&quot;00FE443D&quot;/&gt;&lt;wsp:rsid wsp:val=&quot;00FE45BC&quot;/&gt;&lt;wsp:rsid wsp:val=&quot;00FE45D3&quot;/&gt;&lt;wsp:rsid wsp:val=&quot;00FE47BC&quot;/&gt;&lt;wsp:rsid wsp:val=&quot;00FE4940&quot;/&gt;&lt;wsp:rsid wsp:val=&quot;00FE4E32&quot;/&gt;&lt;wsp:rsid wsp:val=&quot;00FE5996&quot;/&gt;&lt;wsp:rsid wsp:val=&quot;00FE69A6&quot;/&gt;&lt;wsp:rsid wsp:val=&quot;00FE6A88&quot;/&gt;&lt;wsp:rsid wsp:val=&quot;00FE7180&quot;/&gt;&lt;wsp:rsid wsp:val=&quot;00FE7936&quot;/&gt;&lt;wsp:rsid wsp:val=&quot;00FE7BA1&quot;/&gt;&lt;wsp:rsid wsp:val=&quot;00FF0458&quot;/&gt;&lt;wsp:rsid wsp:val=&quot;00FF072C&quot;/&gt;&lt;wsp:rsid wsp:val=&quot;00FF099F&quot;/&gt;&lt;wsp:rsid wsp:val=&quot;00FF0C92&quot;/&gt;&lt;wsp:rsid wsp:val=&quot;00FF1218&quot;/&gt;&lt;wsp:rsid wsp:val=&quot;00FF148B&quot;/&gt;&lt;wsp:rsid wsp:val=&quot;00FF1B7A&quot;/&gt;&lt;wsp:rsid wsp:val=&quot;00FF1FE1&quot;/&gt;&lt;wsp:rsid wsp:val=&quot;00FF2E72&quot;/&gt;&lt;wsp:rsid wsp:val=&quot;00FF2FB9&quot;/&gt;&lt;wsp:rsid wsp:val=&quot;00FF3C8F&quot;/&gt;&lt;wsp:rsid wsp:val=&quot;00FF4084&quot;/&gt;&lt;wsp:rsid wsp:val=&quot;00FF53E6&quot;/&gt;&lt;wsp:rsid wsp:val=&quot;00FF5C45&quot;/&gt;&lt;wsp:rsid wsp:val=&quot;00FF60B0&quot;/&gt;&lt;wsp:rsid wsp:val=&quot;00FF7AAD&quot;/&gt;&lt;wsp:rsid wsp:val=&quot;00FF7B6B&quot;/&gt;&lt;wsp:rsid wsp:val=&quot;00FF7F2B&quot;/&gt;&lt;/wsp:rsids&gt;&lt;/w:docPr&gt;&lt;w:body&gt;&lt;w:p wsp:rsidR=&quot;00000000&quot; wsp:rsidRDefault=&quot;00825AF0&quot;&gt;&lt;m:oMathPara&gt;&lt;m:oMath&gt;&lt;m:r&gt;&lt;m:rPr&gt;&lt;m:sty m:val=&quot;p&quot;/&gt;&lt;/m:rPr&gt;&lt;w:rPr&gt;&lt;w:rFonts w:ascii=&quot;Cambria Math&quot; w:h-ansi=&quot;Cambria Math&quot;/&gt;&lt;wx:font wx:val=&quot;Cambria Math&quot;/&gt;&lt;w:sz w:val=&quot;28&quot;/&gt;&lt;w:sz-cs w:val=&quot;28&quot;/&gt;&lt;/w:rPr&gt;&lt;m:t&gt;РЎРћРЎ = РЎРљ вЂ“ Р’Р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191228">
        <w:rPr>
          <w:rFonts w:ascii="Times New Roman" w:hAnsi="Times New Roman"/>
          <w:sz w:val="28"/>
          <w:szCs w:val="28"/>
        </w:rPr>
        <w:fldChar w:fldCharType="end"/>
      </w:r>
      <w:r>
        <w:rPr>
          <w:rFonts w:ascii="Times New Roman" w:hAnsi="Times New Roman"/>
          <w:sz w:val="28"/>
          <w:szCs w:val="28"/>
        </w:rPr>
        <w:t xml:space="preserve">  </w:t>
      </w:r>
      <w:r w:rsidRPr="002E488B">
        <w:rPr>
          <w:rFonts w:ascii="Times New Roman" w:hAnsi="Times New Roman"/>
          <w:sz w:val="28"/>
          <w:szCs w:val="28"/>
        </w:rPr>
        <w:t xml:space="preserve">, </w:t>
      </w:r>
      <w:r>
        <w:rPr>
          <w:rFonts w:ascii="Times New Roman" w:hAnsi="Times New Roman"/>
          <w:sz w:val="28"/>
          <w:szCs w:val="28"/>
        </w:rPr>
        <w:t xml:space="preserve">                                     </w:t>
      </w:r>
    </w:p>
    <w:p w:rsidR="00B53361" w:rsidRPr="002E488B" w:rsidRDefault="00B53361" w:rsidP="00494A0F">
      <w:pPr>
        <w:spacing w:after="0" w:line="360" w:lineRule="auto"/>
        <w:ind w:left="709"/>
        <w:jc w:val="both"/>
        <w:rPr>
          <w:rFonts w:ascii="Times New Roman" w:hAnsi="Times New Roman"/>
          <w:sz w:val="28"/>
          <w:szCs w:val="28"/>
        </w:rPr>
      </w:pPr>
      <w:r w:rsidRPr="002E488B">
        <w:rPr>
          <w:rFonts w:ascii="Times New Roman" w:hAnsi="Times New Roman"/>
          <w:sz w:val="28"/>
          <w:szCs w:val="28"/>
        </w:rPr>
        <w:t>где СК – собственные средства;</w:t>
      </w:r>
    </w:p>
    <w:p w:rsidR="00B53361" w:rsidRPr="002E488B" w:rsidRDefault="00B53361" w:rsidP="00494A0F">
      <w:pPr>
        <w:spacing w:after="0" w:line="360" w:lineRule="auto"/>
        <w:ind w:left="709"/>
        <w:jc w:val="both"/>
        <w:rPr>
          <w:rFonts w:ascii="Times New Roman" w:hAnsi="Times New Roman"/>
          <w:sz w:val="28"/>
          <w:szCs w:val="28"/>
        </w:rPr>
      </w:pPr>
      <w:r w:rsidRPr="002E488B">
        <w:rPr>
          <w:rFonts w:ascii="Times New Roman" w:hAnsi="Times New Roman"/>
          <w:sz w:val="28"/>
          <w:szCs w:val="28"/>
        </w:rPr>
        <w:t>ВА – внеоборотные активы.</w:t>
      </w:r>
    </w:p>
    <w:p w:rsidR="00B53361" w:rsidRPr="002E488B" w:rsidRDefault="00B53361" w:rsidP="00494A0F">
      <w:pPr>
        <w:spacing w:after="0" w:line="360" w:lineRule="auto"/>
        <w:ind w:firstLine="708"/>
        <w:jc w:val="both"/>
        <w:rPr>
          <w:rFonts w:ascii="Times New Roman" w:hAnsi="Times New Roman"/>
          <w:sz w:val="28"/>
          <w:szCs w:val="28"/>
        </w:rPr>
      </w:pPr>
      <w:r w:rsidRPr="002E488B">
        <w:rPr>
          <w:rFonts w:ascii="Times New Roman" w:hAnsi="Times New Roman"/>
          <w:sz w:val="28"/>
          <w:szCs w:val="28"/>
        </w:rPr>
        <w:t>Второй вариант расчета заключается в том, что наличие собственных оборотных средств определяется как разность между суммой собственных и долгосрочных заемных средств и величиной внеоборотных активов:</w:t>
      </w:r>
    </w:p>
    <w:p w:rsidR="00B53361" w:rsidRDefault="00B53361" w:rsidP="00452684">
      <w:pPr>
        <w:spacing w:after="0" w:line="360" w:lineRule="auto"/>
        <w:jc w:val="both"/>
        <w:rPr>
          <w:rFonts w:ascii="Times New Roman" w:hAnsi="Times New Roman"/>
          <w:sz w:val="28"/>
          <w:szCs w:val="28"/>
        </w:rPr>
      </w:pPr>
      <w:r>
        <w:rPr>
          <w:rFonts w:ascii="Times New Roman" w:hAnsi="Times New Roman"/>
          <w:sz w:val="28"/>
          <w:szCs w:val="28"/>
        </w:rPr>
        <w:t xml:space="preserve">                                            </w:t>
      </w:r>
      <w:r w:rsidRPr="00191228">
        <w:rPr>
          <w:rFonts w:ascii="Times New Roman" w:hAnsi="Times New Roman"/>
          <w:sz w:val="28"/>
          <w:szCs w:val="28"/>
        </w:rPr>
        <w:fldChar w:fldCharType="begin"/>
      </w:r>
      <w:r w:rsidRPr="00191228">
        <w:rPr>
          <w:rFonts w:ascii="Times New Roman" w:hAnsi="Times New Roman"/>
          <w:sz w:val="28"/>
          <w:szCs w:val="28"/>
        </w:rPr>
        <w:instrText xml:space="preserve"> QUOTE </w:instrText>
      </w:r>
      <w:r w:rsidRPr="00191228">
        <w:pict>
          <v:shape id="_x0000_i1027" type="#_x0000_t75" style="width:2in;height:1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67&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373B7&quot;/&gt;&lt;wsp:rsid wsp:val=&quot;000003BF&quot;/&gt;&lt;wsp:rsid wsp:val=&quot;000007AC&quot;/&gt;&lt;wsp:rsid wsp:val=&quot;00000AB0&quot;/&gt;&lt;wsp:rsid wsp:val=&quot;00000BF6&quot;/&gt;&lt;wsp:rsid wsp:val=&quot;00001C3C&quot;/&gt;&lt;wsp:rsid wsp:val=&quot;00002099&quot;/&gt;&lt;wsp:rsid wsp:val=&quot;00002239&quot;/&gt;&lt;wsp:rsid wsp:val=&quot;00002400&quot;/&gt;&lt;wsp:rsid wsp:val=&quot;00002A14&quot;/&gt;&lt;wsp:rsid wsp:val=&quot;00002F45&quot;/&gt;&lt;wsp:rsid wsp:val=&quot;00003001&quot;/&gt;&lt;wsp:rsid wsp:val=&quot;000030C0&quot;/&gt;&lt;wsp:rsid wsp:val=&quot;00004750&quot;/&gt;&lt;wsp:rsid wsp:val=&quot;00004E7E&quot;/&gt;&lt;wsp:rsid wsp:val=&quot;00005961&quot;/&gt;&lt;wsp:rsid wsp:val=&quot;00005F7C&quot;/&gt;&lt;wsp:rsid wsp:val=&quot;00005F9E&quot;/&gt;&lt;wsp:rsid wsp:val=&quot;000068A2&quot;/&gt;&lt;wsp:rsid wsp:val=&quot;0000694B&quot;/&gt;&lt;wsp:rsid wsp:val=&quot;00006A96&quot;/&gt;&lt;wsp:rsid wsp:val=&quot;00006E82&quot;/&gt;&lt;wsp:rsid wsp:val=&quot;000072CD&quot;/&gt;&lt;wsp:rsid wsp:val=&quot;000074B7&quot;/&gt;&lt;wsp:rsid wsp:val=&quot;00007543&quot;/&gt;&lt;wsp:rsid wsp:val=&quot;00010FE6&quot;/&gt;&lt;wsp:rsid wsp:val=&quot;00011D5A&quot;/&gt;&lt;wsp:rsid wsp:val=&quot;00011F9E&quot;/&gt;&lt;wsp:rsid wsp:val=&quot;000120D8&quot;/&gt;&lt;wsp:rsid wsp:val=&quot;00012668&quot;/&gt;&lt;wsp:rsid wsp:val=&quot;00012843&quot;/&gt;&lt;wsp:rsid wsp:val=&quot;000129EF&quot;/&gt;&lt;wsp:rsid wsp:val=&quot;00012A4D&quot;/&gt;&lt;wsp:rsid wsp:val=&quot;0001310A&quot;/&gt;&lt;wsp:rsid wsp:val=&quot;00013838&quot;/&gt;&lt;wsp:rsid wsp:val=&quot;00013CE7&quot;/&gt;&lt;wsp:rsid wsp:val=&quot;000146A9&quot;/&gt;&lt;wsp:rsid wsp:val=&quot;000152D6&quot;/&gt;&lt;wsp:rsid wsp:val=&quot;000154D1&quot;/&gt;&lt;wsp:rsid wsp:val=&quot;000155CC&quot;/&gt;&lt;wsp:rsid wsp:val=&quot;000163BA&quot;/&gt;&lt;wsp:rsid wsp:val=&quot;0001649F&quot;/&gt;&lt;wsp:rsid wsp:val=&quot;00016504&quot;/&gt;&lt;wsp:rsid wsp:val=&quot;000167C0&quot;/&gt;&lt;wsp:rsid wsp:val=&quot;00016A09&quot;/&gt;&lt;wsp:rsid wsp:val=&quot;0002092C&quot;/&gt;&lt;wsp:rsid wsp:val=&quot;00020AB7&quot;/&gt;&lt;wsp:rsid wsp:val=&quot;00020E2A&quot;/&gt;&lt;wsp:rsid wsp:val=&quot;0002133B&quot;/&gt;&lt;wsp:rsid wsp:val=&quot;00021735&quot;/&gt;&lt;wsp:rsid wsp:val=&quot;00021EF0&quot;/&gt;&lt;wsp:rsid wsp:val=&quot;00022589&quot;/&gt;&lt;wsp:rsid wsp:val=&quot;00022602&quot;/&gt;&lt;wsp:rsid wsp:val=&quot;00022D55&quot;/&gt;&lt;wsp:rsid wsp:val=&quot;00022EF8&quot;/&gt;&lt;wsp:rsid wsp:val=&quot;0002340D&quot;/&gt;&lt;wsp:rsid wsp:val=&quot;000239F5&quot;/&gt;&lt;wsp:rsid wsp:val=&quot;00023E7A&quot;/&gt;&lt;wsp:rsid wsp:val=&quot;00023EC6&quot;/&gt;&lt;wsp:rsid wsp:val=&quot;00024379&quot;/&gt;&lt;wsp:rsid wsp:val=&quot;00024CA9&quot;/&gt;&lt;wsp:rsid wsp:val=&quot;0002509F&quot;/&gt;&lt;wsp:rsid wsp:val=&quot;00025A7A&quot;/&gt;&lt;wsp:rsid wsp:val=&quot;00025AC4&quot;/&gt;&lt;wsp:rsid wsp:val=&quot;00025D26&quot;/&gt;&lt;wsp:rsid wsp:val=&quot;00025FA4&quot;/&gt;&lt;wsp:rsid wsp:val=&quot;00026E6A&quot;/&gt;&lt;wsp:rsid wsp:val=&quot;000302D9&quot;/&gt;&lt;wsp:rsid wsp:val=&quot;00030A1B&quot;/&gt;&lt;wsp:rsid wsp:val=&quot;00031027&quot;/&gt;&lt;wsp:rsid wsp:val=&quot;00031177&quot;/&gt;&lt;wsp:rsid wsp:val=&quot;0003164E&quot;/&gt;&lt;wsp:rsid wsp:val=&quot;00032373&quot;/&gt;&lt;wsp:rsid wsp:val=&quot;00032C3D&quot;/&gt;&lt;wsp:rsid wsp:val=&quot;0003306D&quot;/&gt;&lt;wsp:rsid wsp:val=&quot;0003362C&quot;/&gt;&lt;wsp:rsid wsp:val=&quot;00033AAC&quot;/&gt;&lt;wsp:rsid wsp:val=&quot;000342C1&quot;/&gt;&lt;wsp:rsid wsp:val=&quot;000345F2&quot;/&gt;&lt;wsp:rsid wsp:val=&quot;00035423&quot;/&gt;&lt;wsp:rsid wsp:val=&quot;0003548C&quot;/&gt;&lt;wsp:rsid wsp:val=&quot;000354CF&quot;/&gt;&lt;wsp:rsid wsp:val=&quot;000360F9&quot;/&gt;&lt;wsp:rsid wsp:val=&quot;0003612B&quot;/&gt;&lt;wsp:rsid wsp:val=&quot;00036369&quot;/&gt;&lt;wsp:rsid wsp:val=&quot;00036494&quot;/&gt;&lt;wsp:rsid wsp:val=&quot;00037858&quot;/&gt;&lt;wsp:rsid wsp:val=&quot;0003792B&quot;/&gt;&lt;wsp:rsid wsp:val=&quot;00037A1D&quot;/&gt;&lt;wsp:rsid wsp:val=&quot;00037E3B&quot;/&gt;&lt;wsp:rsid wsp:val=&quot;0004094E&quot;/&gt;&lt;wsp:rsid wsp:val=&quot;00040D01&quot;/&gt;&lt;wsp:rsid wsp:val=&quot;00040D15&quot;/&gt;&lt;wsp:rsid wsp:val=&quot;0004185D&quot;/&gt;&lt;wsp:rsid wsp:val=&quot;00041DBF&quot;/&gt;&lt;wsp:rsid wsp:val=&quot;00042386&quot;/&gt;&lt;wsp:rsid wsp:val=&quot;000424D8&quot;/&gt;&lt;wsp:rsid wsp:val=&quot;00042B7A&quot;/&gt;&lt;wsp:rsid wsp:val=&quot;00042D4C&quot;/&gt;&lt;wsp:rsid wsp:val=&quot;00043769&quot;/&gt;&lt;wsp:rsid wsp:val=&quot;0004418B&quot;/&gt;&lt;wsp:rsid wsp:val=&quot;000445A1&quot;/&gt;&lt;wsp:rsid wsp:val=&quot;00044715&quot;/&gt;&lt;wsp:rsid wsp:val=&quot;00044A13&quot;/&gt;&lt;wsp:rsid wsp:val=&quot;00044A58&quot;/&gt;&lt;wsp:rsid wsp:val=&quot;00044A8E&quot;/&gt;&lt;wsp:rsid wsp:val=&quot;00044CCA&quot;/&gt;&lt;wsp:rsid wsp:val=&quot;0004545A&quot;/&gt;&lt;wsp:rsid wsp:val=&quot;000459BE&quot;/&gt;&lt;wsp:rsid wsp:val=&quot;00045EFE&quot;/&gt;&lt;wsp:rsid wsp:val=&quot;0004695F&quot;/&gt;&lt;wsp:rsid wsp:val=&quot;00046B1A&quot;/&gt;&lt;wsp:rsid wsp:val=&quot;000473CC&quot;/&gt;&lt;wsp:rsid wsp:val=&quot;000473D7&quot;/&gt;&lt;wsp:rsid wsp:val=&quot;00047487&quot;/&gt;&lt;wsp:rsid wsp:val=&quot;00047721&quot;/&gt;&lt;wsp:rsid wsp:val=&quot;000479C1&quot;/&gt;&lt;wsp:rsid wsp:val=&quot;0005016A&quot;/&gt;&lt;wsp:rsid wsp:val=&quot;00050263&quot;/&gt;&lt;wsp:rsid wsp:val=&quot;00050299&quot;/&gt;&lt;wsp:rsid wsp:val=&quot;00050FC1&quot;/&gt;&lt;wsp:rsid wsp:val=&quot;00051C40&quot;/&gt;&lt;wsp:rsid wsp:val=&quot;00051D49&quot;/&gt;&lt;wsp:rsid wsp:val=&quot;00051E52&quot;/&gt;&lt;wsp:rsid wsp:val=&quot;00052317&quot;/&gt;&lt;wsp:rsid wsp:val=&quot;00052B9C&quot;/&gt;&lt;wsp:rsid wsp:val=&quot;00052E19&quot;/&gt;&lt;wsp:rsid wsp:val=&quot;00052FFE&quot;/&gt;&lt;wsp:rsid wsp:val=&quot;000530BD&quot;/&gt;&lt;wsp:rsid wsp:val=&quot;00053401&quot;/&gt;&lt;wsp:rsid wsp:val=&quot;000542AC&quot;/&gt;&lt;wsp:rsid wsp:val=&quot;000543CD&quot;/&gt;&lt;wsp:rsid wsp:val=&quot;00054669&quot;/&gt;&lt;wsp:rsid wsp:val=&quot;000548EB&quot;/&gt;&lt;wsp:rsid wsp:val=&quot;00054A30&quot;/&gt;&lt;wsp:rsid wsp:val=&quot;000550D9&quot;/&gt;&lt;wsp:rsid wsp:val=&quot;00055850&quot;/&gt;&lt;wsp:rsid wsp:val=&quot;00055C6A&quot;/&gt;&lt;wsp:rsid wsp:val=&quot;00056199&quot;/&gt;&lt;wsp:rsid wsp:val=&quot;00056387&quot;/&gt;&lt;wsp:rsid wsp:val=&quot;000563B8&quot;/&gt;&lt;wsp:rsid wsp:val=&quot;000566FE&quot;/&gt;&lt;wsp:rsid wsp:val=&quot;00056A32&quot;/&gt;&lt;wsp:rsid wsp:val=&quot;00057007&quot;/&gt;&lt;wsp:rsid wsp:val=&quot;0005720E&quot;/&gt;&lt;wsp:rsid wsp:val=&quot;00057CFD&quot;/&gt;&lt;wsp:rsid wsp:val=&quot;00060916&quot;/&gt;&lt;wsp:rsid wsp:val=&quot;00060ADA&quot;/&gt;&lt;wsp:rsid wsp:val=&quot;00060D77&quot;/&gt;&lt;wsp:rsid wsp:val=&quot;00060ED0&quot;/&gt;&lt;wsp:rsid wsp:val=&quot;00060F49&quot;/&gt;&lt;wsp:rsid wsp:val=&quot;00061115&quot;/&gt;&lt;wsp:rsid wsp:val=&quot;000622F6&quot;/&gt;&lt;wsp:rsid wsp:val=&quot;00062893&quot;/&gt;&lt;wsp:rsid wsp:val=&quot;00062D00&quot;/&gt;&lt;wsp:rsid wsp:val=&quot;00063300&quot;/&gt;&lt;wsp:rsid wsp:val=&quot;00063DF1&quot;/&gt;&lt;wsp:rsid wsp:val=&quot;000642A1&quot;/&gt;&lt;wsp:rsid wsp:val=&quot;00064774&quot;/&gt;&lt;wsp:rsid wsp:val=&quot;000652C0&quot;/&gt;&lt;wsp:rsid wsp:val=&quot;00065BC1&quot;/&gt;&lt;wsp:rsid wsp:val=&quot;00066248&quot;/&gt;&lt;wsp:rsid wsp:val=&quot;000662F4&quot;/&gt;&lt;wsp:rsid wsp:val=&quot;000664F6&quot;/&gt;&lt;wsp:rsid wsp:val=&quot;00067353&quot;/&gt;&lt;wsp:rsid wsp:val=&quot;0006770C&quot;/&gt;&lt;wsp:rsid wsp:val=&quot;00067CE7&quot;/&gt;&lt;wsp:rsid wsp:val=&quot;00067F36&quot;/&gt;&lt;wsp:rsid wsp:val=&quot;00070198&quot;/&gt;&lt;wsp:rsid wsp:val=&quot;00070547&quot;/&gt;&lt;wsp:rsid wsp:val=&quot;00070CF8&quot;/&gt;&lt;wsp:rsid wsp:val=&quot;000711FA&quot;/&gt;&lt;wsp:rsid wsp:val=&quot;00071808&quot;/&gt;&lt;wsp:rsid wsp:val=&quot;00071EE9&quot;/&gt;&lt;wsp:rsid wsp:val=&quot;00072790&quot;/&gt;&lt;wsp:rsid wsp:val=&quot;00072ABD&quot;/&gt;&lt;wsp:rsid wsp:val=&quot;000733A1&quot;/&gt;&lt;wsp:rsid wsp:val=&quot;00073690&quot;/&gt;&lt;wsp:rsid wsp:val=&quot;00073841&quot;/&gt;&lt;wsp:rsid wsp:val=&quot;00073CB7&quot;/&gt;&lt;wsp:rsid wsp:val=&quot;000740D9&quot;/&gt;&lt;wsp:rsid wsp:val=&quot;00074E5C&quot;/&gt;&lt;wsp:rsid wsp:val=&quot;00074EF4&quot;/&gt;&lt;wsp:rsid wsp:val=&quot;000753F8&quot;/&gt;&lt;wsp:rsid wsp:val=&quot;000757A7&quot;/&gt;&lt;wsp:rsid wsp:val=&quot;00075A43&quot;/&gt;&lt;wsp:rsid wsp:val=&quot;00075EFC&quot;/&gt;&lt;wsp:rsid wsp:val=&quot;00075F15&quot;/&gt;&lt;wsp:rsid wsp:val=&quot;000761B1&quot;/&gt;&lt;wsp:rsid wsp:val=&quot;00076426&quot;/&gt;&lt;wsp:rsid wsp:val=&quot;00077158&quot;/&gt;&lt;wsp:rsid wsp:val=&quot;000772C9&quot;/&gt;&lt;wsp:rsid wsp:val=&quot;00077B97&quot;/&gt;&lt;wsp:rsid wsp:val=&quot;00077C14&quot;/&gt;&lt;wsp:rsid wsp:val=&quot;00077D29&quot;/&gt;&lt;wsp:rsid wsp:val=&quot;0008029C&quot;/&gt;&lt;wsp:rsid wsp:val=&quot;0008059A&quot;/&gt;&lt;wsp:rsid wsp:val=&quot;00080617&quot;/&gt;&lt;wsp:rsid wsp:val=&quot;000807BA&quot;/&gt;&lt;wsp:rsid wsp:val=&quot;00080A0F&quot;/&gt;&lt;wsp:rsid wsp:val=&quot;00080DF3&quot;/&gt;&lt;wsp:rsid wsp:val=&quot;00081442&quot;/&gt;&lt;wsp:rsid wsp:val=&quot;0008173A&quot;/&gt;&lt;wsp:rsid wsp:val=&quot;00082077&quot;/&gt;&lt;wsp:rsid wsp:val=&quot;0008216D&quot;/&gt;&lt;wsp:rsid wsp:val=&quot;00082238&quot;/&gt;&lt;wsp:rsid wsp:val=&quot;0008302A&quot;/&gt;&lt;wsp:rsid wsp:val=&quot;00083202&quot;/&gt;&lt;wsp:rsid wsp:val=&quot;00083792&quot;/&gt;&lt;wsp:rsid wsp:val=&quot;00083954&quot;/&gt;&lt;wsp:rsid wsp:val=&quot;00083C78&quot;/&gt;&lt;wsp:rsid wsp:val=&quot;000841F6&quot;/&gt;&lt;wsp:rsid wsp:val=&quot;000843B2&quot;/&gt;&lt;wsp:rsid wsp:val=&quot;0008441C&quot;/&gt;&lt;wsp:rsid wsp:val=&quot;00084707&quot;/&gt;&lt;wsp:rsid wsp:val=&quot;00084C36&quot;/&gt;&lt;wsp:rsid wsp:val=&quot;00084C6F&quot;/&gt;&lt;wsp:rsid wsp:val=&quot;000857C5&quot;/&gt;&lt;wsp:rsid wsp:val=&quot;00085994&quot;/&gt;&lt;wsp:rsid wsp:val=&quot;00085D2A&quot;/&gt;&lt;wsp:rsid wsp:val=&quot;000862CD&quot;/&gt;&lt;wsp:rsid wsp:val=&quot;0008658E&quot;/&gt;&lt;wsp:rsid wsp:val=&quot;00086865&quot;/&gt;&lt;wsp:rsid wsp:val=&quot;000869CB&quot;/&gt;&lt;wsp:rsid wsp:val=&quot;00086B80&quot;/&gt;&lt;wsp:rsid wsp:val=&quot;0008753E&quot;/&gt;&lt;wsp:rsid wsp:val=&quot;000875CF&quot;/&gt;&lt;wsp:rsid wsp:val=&quot;00087AA7&quot;/&gt;&lt;wsp:rsid wsp:val=&quot;00087D01&quot;/&gt;&lt;wsp:rsid wsp:val=&quot;000900B8&quot;/&gt;&lt;wsp:rsid wsp:val=&quot;0009018B&quot;/&gt;&lt;wsp:rsid wsp:val=&quot;000901E9&quot;/&gt;&lt;wsp:rsid wsp:val=&quot;00090296&quot;/&gt;&lt;wsp:rsid wsp:val=&quot;00090B04&quot;/&gt;&lt;wsp:rsid wsp:val=&quot;00090E33&quot;/&gt;&lt;wsp:rsid wsp:val=&quot;00091632&quot;/&gt;&lt;wsp:rsid wsp:val=&quot;0009191F&quot;/&gt;&lt;wsp:rsid wsp:val=&quot;00091A31&quot;/&gt;&lt;wsp:rsid wsp:val=&quot;00091ECA&quot;/&gt;&lt;wsp:rsid wsp:val=&quot;00092AAC&quot;/&gt;&lt;wsp:rsid wsp:val=&quot;00093252&quot;/&gt;&lt;wsp:rsid wsp:val=&quot;000941AA&quot;/&gt;&lt;wsp:rsid wsp:val=&quot;0009508C&quot;/&gt;&lt;wsp:rsid wsp:val=&quot;00095B78&quot;/&gt;&lt;wsp:rsid wsp:val=&quot;00096499&quot;/&gt;&lt;wsp:rsid wsp:val=&quot;00096BBF&quot;/&gt;&lt;wsp:rsid wsp:val=&quot;00097B1B&quot;/&gt;&lt;wsp:rsid wsp:val=&quot;000A0795&quot;/&gt;&lt;wsp:rsid wsp:val=&quot;000A0919&quot;/&gt;&lt;wsp:rsid wsp:val=&quot;000A0C87&quot;/&gt;&lt;wsp:rsid wsp:val=&quot;000A100E&quot;/&gt;&lt;wsp:rsid wsp:val=&quot;000A1855&quot;/&gt;&lt;wsp:rsid wsp:val=&quot;000A18A7&quot;/&gt;&lt;wsp:rsid wsp:val=&quot;000A19C5&quot;/&gt;&lt;wsp:rsid wsp:val=&quot;000A1EE4&quot;/&gt;&lt;wsp:rsid wsp:val=&quot;000A2BDE&quot;/&gt;&lt;wsp:rsid wsp:val=&quot;000A2F96&quot;/&gt;&lt;wsp:rsid wsp:val=&quot;000A2FA7&quot;/&gt;&lt;wsp:rsid wsp:val=&quot;000A30E3&quot;/&gt;&lt;wsp:rsid wsp:val=&quot;000A4B09&quot;/&gt;&lt;wsp:rsid wsp:val=&quot;000A4E44&quot;/&gt;&lt;wsp:rsid wsp:val=&quot;000A5249&quot;/&gt;&lt;wsp:rsid wsp:val=&quot;000A5529&quot;/&gt;&lt;wsp:rsid wsp:val=&quot;000A559B&quot;/&gt;&lt;wsp:rsid wsp:val=&quot;000A5627&quot;/&gt;&lt;wsp:rsid wsp:val=&quot;000A58EC&quot;/&gt;&lt;wsp:rsid wsp:val=&quot;000A5A12&quot;/&gt;&lt;wsp:rsid wsp:val=&quot;000A5EEA&quot;/&gt;&lt;wsp:rsid wsp:val=&quot;000A6685&quot;/&gt;&lt;wsp:rsid wsp:val=&quot;000A6953&quot;/&gt;&lt;wsp:rsid wsp:val=&quot;000A7038&quot;/&gt;&lt;wsp:rsid wsp:val=&quot;000A72F4&quot;/&gt;&lt;wsp:rsid wsp:val=&quot;000B0095&quot;/&gt;&lt;wsp:rsid wsp:val=&quot;000B0DEF&quot;/&gt;&lt;wsp:rsid wsp:val=&quot;000B0F56&quot;/&gt;&lt;wsp:rsid wsp:val=&quot;000B1201&quot;/&gt;&lt;wsp:rsid wsp:val=&quot;000B182B&quot;/&gt;&lt;wsp:rsid wsp:val=&quot;000B1962&quot;/&gt;&lt;wsp:rsid wsp:val=&quot;000B1C98&quot;/&gt;&lt;wsp:rsid wsp:val=&quot;000B26B0&quot;/&gt;&lt;wsp:rsid wsp:val=&quot;000B386E&quot;/&gt;&lt;wsp:rsid wsp:val=&quot;000B3966&quot;/&gt;&lt;wsp:rsid wsp:val=&quot;000B3D2F&quot;/&gt;&lt;wsp:rsid wsp:val=&quot;000B437B&quot;/&gt;&lt;wsp:rsid wsp:val=&quot;000B45C4&quot;/&gt;&lt;wsp:rsid wsp:val=&quot;000B4C3E&quot;/&gt;&lt;wsp:rsid wsp:val=&quot;000B509D&quot;/&gt;&lt;wsp:rsid wsp:val=&quot;000B50EF&quot;/&gt;&lt;wsp:rsid wsp:val=&quot;000B53C9&quot;/&gt;&lt;wsp:rsid wsp:val=&quot;000B5667&quot;/&gt;&lt;wsp:rsid wsp:val=&quot;000B5EE0&quot;/&gt;&lt;wsp:rsid wsp:val=&quot;000B6023&quot;/&gt;&lt;wsp:rsid wsp:val=&quot;000B62DF&quot;/&gt;&lt;wsp:rsid wsp:val=&quot;000B673A&quot;/&gt;&lt;wsp:rsid wsp:val=&quot;000B677B&quot;/&gt;&lt;wsp:rsid wsp:val=&quot;000B6807&quot;/&gt;&lt;wsp:rsid wsp:val=&quot;000B6D32&quot;/&gt;&lt;wsp:rsid wsp:val=&quot;000B7B19&quot;/&gt;&lt;wsp:rsid wsp:val=&quot;000C0545&quot;/&gt;&lt;wsp:rsid wsp:val=&quot;000C0648&quot;/&gt;&lt;wsp:rsid wsp:val=&quot;000C0FFB&quot;/&gt;&lt;wsp:rsid wsp:val=&quot;000C16E7&quot;/&gt;&lt;wsp:rsid wsp:val=&quot;000C1DEC&quot;/&gt;&lt;wsp:rsid wsp:val=&quot;000C1F4A&quot;/&gt;&lt;wsp:rsid wsp:val=&quot;000C27ED&quot;/&gt;&lt;wsp:rsid wsp:val=&quot;000C29C6&quot;/&gt;&lt;wsp:rsid wsp:val=&quot;000C3048&quot;/&gt;&lt;wsp:rsid wsp:val=&quot;000C3518&quot;/&gt;&lt;wsp:rsid wsp:val=&quot;000C3A35&quot;/&gt;&lt;wsp:rsid wsp:val=&quot;000C4323&quot;/&gt;&lt;wsp:rsid wsp:val=&quot;000C4505&quot;/&gt;&lt;wsp:rsid wsp:val=&quot;000C45A8&quot;/&gt;&lt;wsp:rsid wsp:val=&quot;000C463C&quot;/&gt;&lt;wsp:rsid wsp:val=&quot;000C4AB7&quot;/&gt;&lt;wsp:rsid wsp:val=&quot;000C5288&quot;/&gt;&lt;wsp:rsid wsp:val=&quot;000C57F6&quot;/&gt;&lt;wsp:rsid wsp:val=&quot;000C5E56&quot;/&gt;&lt;wsp:rsid wsp:val=&quot;000C6632&quot;/&gt;&lt;wsp:rsid wsp:val=&quot;000C6660&quot;/&gt;&lt;wsp:rsid wsp:val=&quot;000C700C&quot;/&gt;&lt;wsp:rsid wsp:val=&quot;000C724C&quot;/&gt;&lt;wsp:rsid wsp:val=&quot;000C7577&quot;/&gt;&lt;wsp:rsid wsp:val=&quot;000D08CE&quot;/&gt;&lt;wsp:rsid wsp:val=&quot;000D1371&quot;/&gt;&lt;wsp:rsid wsp:val=&quot;000D1962&quot;/&gt;&lt;wsp:rsid wsp:val=&quot;000D1B0B&quot;/&gt;&lt;wsp:rsid wsp:val=&quot;000D1B83&quot;/&gt;&lt;wsp:rsid wsp:val=&quot;000D21B3&quot;/&gt;&lt;wsp:rsid wsp:val=&quot;000D221E&quot;/&gt;&lt;wsp:rsid wsp:val=&quot;000D2338&quot;/&gt;&lt;wsp:rsid wsp:val=&quot;000D23A0&quot;/&gt;&lt;wsp:rsid wsp:val=&quot;000D26D1&quot;/&gt;&lt;wsp:rsid wsp:val=&quot;000D2AC9&quot;/&gt;&lt;wsp:rsid wsp:val=&quot;000D2B23&quot;/&gt;&lt;wsp:rsid wsp:val=&quot;000D3068&quot;/&gt;&lt;wsp:rsid wsp:val=&quot;000D30C0&quot;/&gt;&lt;wsp:rsid wsp:val=&quot;000D37BF&quot;/&gt;&lt;wsp:rsid wsp:val=&quot;000D3851&quot;/&gt;&lt;wsp:rsid wsp:val=&quot;000D3E5B&quot;/&gt;&lt;wsp:rsid wsp:val=&quot;000D42B8&quot;/&gt;&lt;wsp:rsid wsp:val=&quot;000D486E&quot;/&gt;&lt;wsp:rsid wsp:val=&quot;000D48C1&quot;/&gt;&lt;wsp:rsid wsp:val=&quot;000D5185&quot;/&gt;&lt;wsp:rsid wsp:val=&quot;000D529E&quot;/&gt;&lt;wsp:rsid wsp:val=&quot;000D5AE5&quot;/&gt;&lt;wsp:rsid wsp:val=&quot;000D5D4B&quot;/&gt;&lt;wsp:rsid wsp:val=&quot;000D76B2&quot;/&gt;&lt;wsp:rsid wsp:val=&quot;000D77A3&quot;/&gt;&lt;wsp:rsid wsp:val=&quot;000D79FB&quot;/&gt;&lt;wsp:rsid wsp:val=&quot;000D7B4D&quot;/&gt;&lt;wsp:rsid wsp:val=&quot;000E18B8&quot;/&gt;&lt;wsp:rsid wsp:val=&quot;000E1AF8&quot;/&gt;&lt;wsp:rsid wsp:val=&quot;000E1B0B&quot;/&gt;&lt;wsp:rsid wsp:val=&quot;000E1FC2&quot;/&gt;&lt;wsp:rsid wsp:val=&quot;000E2131&quot;/&gt;&lt;wsp:rsid wsp:val=&quot;000E2799&quot;/&gt;&lt;wsp:rsid wsp:val=&quot;000E27B2&quot;/&gt;&lt;wsp:rsid wsp:val=&quot;000E2B98&quot;/&gt;&lt;wsp:rsid wsp:val=&quot;000E2F41&quot;/&gt;&lt;wsp:rsid wsp:val=&quot;000E307E&quot;/&gt;&lt;wsp:rsid wsp:val=&quot;000E3686&quot;/&gt;&lt;wsp:rsid wsp:val=&quot;000E387E&quot;/&gt;&lt;wsp:rsid wsp:val=&quot;000E3DC3&quot;/&gt;&lt;wsp:rsid wsp:val=&quot;000E444D&quot;/&gt;&lt;wsp:rsid wsp:val=&quot;000E45AB&quot;/&gt;&lt;wsp:rsid wsp:val=&quot;000E484E&quot;/&gt;&lt;wsp:rsid wsp:val=&quot;000E507A&quot;/&gt;&lt;wsp:rsid wsp:val=&quot;000E62EB&quot;/&gt;&lt;wsp:rsid wsp:val=&quot;000E63A9&quot;/&gt;&lt;wsp:rsid wsp:val=&quot;000E67F6&quot;/&gt;&lt;wsp:rsid wsp:val=&quot;000E689D&quot;/&gt;&lt;wsp:rsid wsp:val=&quot;000E697A&quot;/&gt;&lt;wsp:rsid wsp:val=&quot;000E6CFA&quot;/&gt;&lt;wsp:rsid wsp:val=&quot;000E7480&quot;/&gt;&lt;wsp:rsid wsp:val=&quot;000F10D4&quot;/&gt;&lt;wsp:rsid wsp:val=&quot;000F1313&quot;/&gt;&lt;wsp:rsid wsp:val=&quot;000F1A26&quot;/&gt;&lt;wsp:rsid wsp:val=&quot;000F2B95&quot;/&gt;&lt;wsp:rsid wsp:val=&quot;000F309B&quot;/&gt;&lt;wsp:rsid wsp:val=&quot;000F3D75&quot;/&gt;&lt;wsp:rsid wsp:val=&quot;000F3EEF&quot;/&gt;&lt;wsp:rsid wsp:val=&quot;000F43FD&quot;/&gt;&lt;wsp:rsid wsp:val=&quot;000F521C&quot;/&gt;&lt;wsp:rsid wsp:val=&quot;000F62A6&quot;/&gt;&lt;wsp:rsid wsp:val=&quot;000F6B82&quot;/&gt;&lt;wsp:rsid wsp:val=&quot;000F6BBD&quot;/&gt;&lt;wsp:rsid wsp:val=&quot;000F6D5B&quot;/&gt;&lt;wsp:rsid wsp:val=&quot;000F6EAC&quot;/&gt;&lt;wsp:rsid wsp:val=&quot;000F7745&quot;/&gt;&lt;wsp:rsid wsp:val=&quot;000F7AA6&quot;/&gt;&lt;wsp:rsid wsp:val=&quot;0010021A&quot;/&gt;&lt;wsp:rsid wsp:val=&quot;001004A6&quot;/&gt;&lt;wsp:rsid wsp:val=&quot;00100614&quot;/&gt;&lt;wsp:rsid wsp:val=&quot;0010064D&quot;/&gt;&lt;wsp:rsid wsp:val=&quot;0010099A&quot;/&gt;&lt;wsp:rsid wsp:val=&quot;00100A04&quot;/&gt;&lt;wsp:rsid wsp:val=&quot;00100BFA&quot;/&gt;&lt;wsp:rsid wsp:val=&quot;00100D20&quot;/&gt;&lt;wsp:rsid wsp:val=&quot;0010103A&quot;/&gt;&lt;wsp:rsid wsp:val=&quot;001010A2&quot;/&gt;&lt;wsp:rsid wsp:val=&quot;0010112A&quot;/&gt;&lt;wsp:rsid wsp:val=&quot;00101253&quot;/&gt;&lt;wsp:rsid wsp:val=&quot;00101503&quot;/&gt;&lt;wsp:rsid wsp:val=&quot;00101557&quot;/&gt;&lt;wsp:rsid wsp:val=&quot;00101A7C&quot;/&gt;&lt;wsp:rsid wsp:val=&quot;00101ADE&quot;/&gt;&lt;wsp:rsid wsp:val=&quot;00101D36&quot;/&gt;&lt;wsp:rsid wsp:val=&quot;00101F1B&quot;/&gt;&lt;wsp:rsid wsp:val=&quot;00102093&quot;/&gt;&lt;wsp:rsid wsp:val=&quot;00102667&quot;/&gt;&lt;wsp:rsid wsp:val=&quot;00102847&quot;/&gt;&lt;wsp:rsid wsp:val=&quot;00102A1E&quot;/&gt;&lt;wsp:rsid wsp:val=&quot;001032A0&quot;/&gt;&lt;wsp:rsid wsp:val=&quot;0010393B&quot;/&gt;&lt;wsp:rsid wsp:val=&quot;00103E4C&quot;/&gt;&lt;wsp:rsid wsp:val=&quot;00103F7E&quot;/&gt;&lt;wsp:rsid wsp:val=&quot;00104C98&quot;/&gt;&lt;wsp:rsid wsp:val=&quot;00104DD0&quot;/&gt;&lt;wsp:rsid wsp:val=&quot;0010563E&quot;/&gt;&lt;wsp:rsid wsp:val=&quot;00105DE2&quot;/&gt;&lt;wsp:rsid wsp:val=&quot;00105F99&quot;/&gt;&lt;wsp:rsid wsp:val=&quot;001063ED&quot;/&gt;&lt;wsp:rsid wsp:val=&quot;0010659F&quot;/&gt;&lt;wsp:rsid wsp:val=&quot;00106918&quot;/&gt;&lt;wsp:rsid wsp:val=&quot;00106F5D&quot;/&gt;&lt;wsp:rsid wsp:val=&quot;00107687&quot;/&gt;&lt;wsp:rsid wsp:val=&quot;001077F8&quot;/&gt;&lt;wsp:rsid wsp:val=&quot;00107870&quot;/&gt;&lt;wsp:rsid wsp:val=&quot;00107C30&quot;/&gt;&lt;wsp:rsid wsp:val=&quot;00107DF9&quot;/&gt;&lt;wsp:rsid wsp:val=&quot;00110AA6&quot;/&gt;&lt;wsp:rsid wsp:val=&quot;00110DA9&quot;/&gt;&lt;wsp:rsid wsp:val=&quot;00110F73&quot;/&gt;&lt;wsp:rsid wsp:val=&quot;00110FA1&quot;/&gt;&lt;wsp:rsid wsp:val=&quot;00110FCF&quot;/&gt;&lt;wsp:rsid wsp:val=&quot;00111A01&quot;/&gt;&lt;wsp:rsid wsp:val=&quot;00111C45&quot;/&gt;&lt;wsp:rsid wsp:val=&quot;00112515&quot;/&gt;&lt;wsp:rsid wsp:val=&quot;0011296B&quot;/&gt;&lt;wsp:rsid wsp:val=&quot;00112A69&quot;/&gt;&lt;wsp:rsid wsp:val=&quot;0011364C&quot;/&gt;&lt;wsp:rsid wsp:val=&quot;001137F6&quot;/&gt;&lt;wsp:rsid wsp:val=&quot;00113E79&quot;/&gt;&lt;wsp:rsid wsp:val=&quot;0011419A&quot;/&gt;&lt;wsp:rsid wsp:val=&quot;00114430&quot;/&gt;&lt;wsp:rsid wsp:val=&quot;00114B83&quot;/&gt;&lt;wsp:rsid wsp:val=&quot;0011514C&quot;/&gt;&lt;wsp:rsid wsp:val=&quot;0011565D&quot;/&gt;&lt;wsp:rsid wsp:val=&quot;0011578F&quot;/&gt;&lt;wsp:rsid wsp:val=&quot;00116498&quot;/&gt;&lt;wsp:rsid wsp:val=&quot;00116776&quot;/&gt;&lt;wsp:rsid wsp:val=&quot;00116F23&quot;/&gt;&lt;wsp:rsid wsp:val=&quot;0011763A&quot;/&gt;&lt;wsp:rsid wsp:val=&quot;00117754&quot;/&gt;&lt;wsp:rsid wsp:val=&quot;0012049D&quot;/&gt;&lt;wsp:rsid wsp:val=&quot;00120AE4&quot;/&gt;&lt;wsp:rsid wsp:val=&quot;00121526&quot;/&gt;&lt;wsp:rsid wsp:val=&quot;001217CF&quot;/&gt;&lt;wsp:rsid wsp:val=&quot;00121826&quot;/&gt;&lt;wsp:rsid wsp:val=&quot;00121876&quot;/&gt;&lt;wsp:rsid wsp:val=&quot;001225AE&quot;/&gt;&lt;wsp:rsid wsp:val=&quot;00122737&quot;/&gt;&lt;wsp:rsid wsp:val=&quot;0012275A&quot;/&gt;&lt;wsp:rsid wsp:val=&quot;00122844&quot;/&gt;&lt;wsp:rsid wsp:val=&quot;00122848&quot;/&gt;&lt;wsp:rsid wsp:val=&quot;00122884&quot;/&gt;&lt;wsp:rsid wsp:val=&quot;001232BB&quot;/&gt;&lt;wsp:rsid wsp:val=&quot;00123ACF&quot;/&gt;&lt;wsp:rsid wsp:val=&quot;00123C0B&quot;/&gt;&lt;wsp:rsid wsp:val=&quot;00123E2C&quot;/&gt;&lt;wsp:rsid wsp:val=&quot;001240CE&quot;/&gt;&lt;wsp:rsid wsp:val=&quot;00124310&quot;/&gt;&lt;wsp:rsid wsp:val=&quot;001248BF&quot;/&gt;&lt;wsp:rsid wsp:val=&quot;00124DF8&quot;/&gt;&lt;wsp:rsid wsp:val=&quot;00124FDB&quot;/&gt;&lt;wsp:rsid wsp:val=&quot;001256FD&quot;/&gt;&lt;wsp:rsid wsp:val=&quot;00125A7F&quot;/&gt;&lt;wsp:rsid wsp:val=&quot;00126723&quot;/&gt;&lt;wsp:rsid wsp:val=&quot;00126926&quot;/&gt;&lt;wsp:rsid wsp:val=&quot;0012696F&quot;/&gt;&lt;wsp:rsid wsp:val=&quot;00130119&quot;/&gt;&lt;wsp:rsid wsp:val=&quot;0013092F&quot;/&gt;&lt;wsp:rsid wsp:val=&quot;00131B3A&quot;/&gt;&lt;wsp:rsid wsp:val=&quot;00131D0C&quot;/&gt;&lt;wsp:rsid wsp:val=&quot;00132245&quot;/&gt;&lt;wsp:rsid wsp:val=&quot;001324B1&quot;/&gt;&lt;wsp:rsid wsp:val=&quot;00132C0C&quot;/&gt;&lt;wsp:rsid wsp:val=&quot;00132CBA&quot;/&gt;&lt;wsp:rsid wsp:val=&quot;0013303B&quot;/&gt;&lt;wsp:rsid wsp:val=&quot;001337C8&quot;/&gt;&lt;wsp:rsid wsp:val=&quot;0013444E&quot;/&gt;&lt;wsp:rsid wsp:val=&quot;00134C71&quot;/&gt;&lt;wsp:rsid wsp:val=&quot;00135531&quot;/&gt;&lt;wsp:rsid wsp:val=&quot;00135B66&quot;/&gt;&lt;wsp:rsid wsp:val=&quot;001360FC&quot;/&gt;&lt;wsp:rsid wsp:val=&quot;00136833&quot;/&gt;&lt;wsp:rsid wsp:val=&quot;0013693B&quot;/&gt;&lt;wsp:rsid wsp:val=&quot;00136958&quot;/&gt;&lt;wsp:rsid wsp:val=&quot;001370BE&quot;/&gt;&lt;wsp:rsid wsp:val=&quot;001371FD&quot;/&gt;&lt;wsp:rsid wsp:val=&quot;0013733C&quot;/&gt;&lt;wsp:rsid wsp:val=&quot;001374F1&quot;/&gt;&lt;wsp:rsid wsp:val=&quot;0013773E&quot;/&gt;&lt;wsp:rsid wsp:val=&quot;00137CA5&quot;/&gt;&lt;wsp:rsid wsp:val=&quot;00137F9B&quot;/&gt;&lt;wsp:rsid wsp:val=&quot;00140C02&quot;/&gt;&lt;wsp:rsid wsp:val=&quot;00140C8E&quot;/&gt;&lt;wsp:rsid wsp:val=&quot;0014135A&quot;/&gt;&lt;wsp:rsid wsp:val=&quot;00142334&quot;/&gt;&lt;wsp:rsid wsp:val=&quot;001426FD&quot;/&gt;&lt;wsp:rsid wsp:val=&quot;00142D80&quot;/&gt;&lt;wsp:rsid wsp:val=&quot;00142E27&quot;/&gt;&lt;wsp:rsid wsp:val=&quot;00142E91&quot;/&gt;&lt;wsp:rsid wsp:val=&quot;00143609&quot;/&gt;&lt;wsp:rsid wsp:val=&quot;0014385E&quot;/&gt;&lt;wsp:rsid wsp:val=&quot;00143CB9&quot;/&gt;&lt;wsp:rsid wsp:val=&quot;001446FC&quot;/&gt;&lt;wsp:rsid wsp:val=&quot;0014495D&quot;/&gt;&lt;wsp:rsid wsp:val=&quot;00146385&quot;/&gt;&lt;wsp:rsid wsp:val=&quot;001469CC&quot;/&gt;&lt;wsp:rsid wsp:val=&quot;00146FA7&quot;/&gt;&lt;wsp:rsid wsp:val=&quot;00147088&quot;/&gt;&lt;wsp:rsid wsp:val=&quot;00147090&quot;/&gt;&lt;wsp:rsid wsp:val=&quot;001470D5&quot;/&gt;&lt;wsp:rsid wsp:val=&quot;001479F2&quot;/&gt;&lt;wsp:rsid wsp:val=&quot;001504F2&quot;/&gt;&lt;wsp:rsid wsp:val=&quot;00150CE8&quot;/&gt;&lt;wsp:rsid wsp:val=&quot;001513BD&quot;/&gt;&lt;wsp:rsid wsp:val=&quot;00151B0C&quot;/&gt;&lt;wsp:rsid wsp:val=&quot;00151C3B&quot;/&gt;&lt;wsp:rsid wsp:val=&quot;00152028&quot;/&gt;&lt;wsp:rsid wsp:val=&quot;0015302D&quot;/&gt;&lt;wsp:rsid wsp:val=&quot;0015307A&quot;/&gt;&lt;wsp:rsid wsp:val=&quot;0015312F&quot;/&gt;&lt;wsp:rsid wsp:val=&quot;00153468&quot;/&gt;&lt;wsp:rsid wsp:val=&quot;00153580&quot;/&gt;&lt;wsp:rsid wsp:val=&quot;0015372F&quot;/&gt;&lt;wsp:rsid wsp:val=&quot;001538D6&quot;/&gt;&lt;wsp:rsid wsp:val=&quot;00153B58&quot;/&gt;&lt;wsp:rsid wsp:val=&quot;00153C09&quot;/&gt;&lt;wsp:rsid wsp:val=&quot;00153C7E&quot;/&gt;&lt;wsp:rsid wsp:val=&quot;00153F76&quot;/&gt;&lt;wsp:rsid wsp:val=&quot;00154E0F&quot;/&gt;&lt;wsp:rsid wsp:val=&quot;001559A1&quot;/&gt;&lt;wsp:rsid wsp:val=&quot;001567FA&quot;/&gt;&lt;wsp:rsid wsp:val=&quot;00157B9E&quot;/&gt;&lt;wsp:rsid wsp:val=&quot;00157D84&quot;/&gt;&lt;wsp:rsid wsp:val=&quot;00157FBC&quot;/&gt;&lt;wsp:rsid wsp:val=&quot;001601EC&quot;/&gt;&lt;wsp:rsid wsp:val=&quot;001611BF&quot;/&gt;&lt;wsp:rsid wsp:val=&quot;0016134C&quot;/&gt;&lt;wsp:rsid wsp:val=&quot;001617A9&quot;/&gt;&lt;wsp:rsid wsp:val=&quot;00161FF3&quot;/&gt;&lt;wsp:rsid wsp:val=&quot;00162334&quot;/&gt;&lt;wsp:rsid wsp:val=&quot;00162894&quot;/&gt;&lt;wsp:rsid wsp:val=&quot;001629B4&quot;/&gt;&lt;wsp:rsid wsp:val=&quot;001632B0&quot;/&gt;&lt;wsp:rsid wsp:val=&quot;001634E0&quot;/&gt;&lt;wsp:rsid wsp:val=&quot;001634FA&quot;/&gt;&lt;wsp:rsid wsp:val=&quot;00163FBC&quot;/&gt;&lt;wsp:rsid wsp:val=&quot;00164762&quot;/&gt;&lt;wsp:rsid wsp:val=&quot;0016483B&quot;/&gt;&lt;wsp:rsid wsp:val=&quot;00164942&quot;/&gt;&lt;wsp:rsid wsp:val=&quot;00164C62&quot;/&gt;&lt;wsp:rsid wsp:val=&quot;00164F86&quot;/&gt;&lt;wsp:rsid wsp:val=&quot;00165E4A&quot;/&gt;&lt;wsp:rsid wsp:val=&quot;00166DFE&quot;/&gt;&lt;wsp:rsid wsp:val=&quot;001676E3&quot;/&gt;&lt;wsp:rsid wsp:val=&quot;00167951&quot;/&gt;&lt;wsp:rsid wsp:val=&quot;00170120&quot;/&gt;&lt;wsp:rsid wsp:val=&quot;00170A3C&quot;/&gt;&lt;wsp:rsid wsp:val=&quot;00170E7F&quot;/&gt;&lt;wsp:rsid wsp:val=&quot;0017113D&quot;/&gt;&lt;wsp:rsid wsp:val=&quot;00171AE2&quot;/&gt;&lt;wsp:rsid wsp:val=&quot;00171E60&quot;/&gt;&lt;wsp:rsid wsp:val=&quot;00173BCD&quot;/&gt;&lt;wsp:rsid wsp:val=&quot;00173DFD&quot;/&gt;&lt;wsp:rsid wsp:val=&quot;0017475D&quot;/&gt;&lt;wsp:rsid wsp:val=&quot;00174D04&quot;/&gt;&lt;wsp:rsid wsp:val=&quot;001755FA&quot;/&gt;&lt;wsp:rsid wsp:val=&quot;00175A29&quot;/&gt;&lt;wsp:rsid wsp:val=&quot;001762AC&quot;/&gt;&lt;wsp:rsid wsp:val=&quot;0017638B&quot;/&gt;&lt;wsp:rsid wsp:val=&quot;00176437&quot;/&gt;&lt;wsp:rsid wsp:val=&quot;00176513&quot;/&gt;&lt;wsp:rsid wsp:val=&quot;00176691&quot;/&gt;&lt;wsp:rsid wsp:val=&quot;001766F4&quot;/&gt;&lt;wsp:rsid wsp:val=&quot;00176725&quot;/&gt;&lt;wsp:rsid wsp:val=&quot;00176A8E&quot;/&gt;&lt;wsp:rsid wsp:val=&quot;0017709D&quot;/&gt;&lt;wsp:rsid wsp:val=&quot;00177C06&quot;/&gt;&lt;wsp:rsid wsp:val=&quot;00177DF2&quot;/&gt;&lt;wsp:rsid wsp:val=&quot;00180146&quot;/&gt;&lt;wsp:rsid wsp:val=&quot;00180750&quot;/&gt;&lt;wsp:rsid wsp:val=&quot;00181046&quot;/&gt;&lt;wsp:rsid wsp:val=&quot;0018135F&quot;/&gt;&lt;wsp:rsid wsp:val=&quot;00181C88&quot;/&gt;&lt;wsp:rsid wsp:val=&quot;00181EC5&quot;/&gt;&lt;wsp:rsid wsp:val=&quot;001821FD&quot;/&gt;&lt;wsp:rsid wsp:val=&quot;0018284C&quot;/&gt;&lt;wsp:rsid wsp:val=&quot;00182C31&quot;/&gt;&lt;wsp:rsid wsp:val=&quot;0018315E&quot;/&gt;&lt;wsp:rsid wsp:val=&quot;00183387&quot;/&gt;&lt;wsp:rsid wsp:val=&quot;00184E2C&quot;/&gt;&lt;wsp:rsid wsp:val=&quot;001853D6&quot;/&gt;&lt;wsp:rsid wsp:val=&quot;00186546&quot;/&gt;&lt;wsp:rsid wsp:val=&quot;001867A3&quot;/&gt;&lt;wsp:rsid wsp:val=&quot;00190523&quot;/&gt;&lt;wsp:rsid wsp:val=&quot;00191228&quot;/&gt;&lt;wsp:rsid wsp:val=&quot;00191789&quot;/&gt;&lt;wsp:rsid wsp:val=&quot;001917C0&quot;/&gt;&lt;wsp:rsid wsp:val=&quot;001918C8&quot;/&gt;&lt;wsp:rsid wsp:val=&quot;00191CD2&quot;/&gt;&lt;wsp:rsid wsp:val=&quot;00191F17&quot;/&gt;&lt;wsp:rsid wsp:val=&quot;0019208F&quot;/&gt;&lt;wsp:rsid wsp:val=&quot;00192157&quot;/&gt;&lt;wsp:rsid wsp:val=&quot;001921DD&quot;/&gt;&lt;wsp:rsid wsp:val=&quot;00192F76&quot;/&gt;&lt;wsp:rsid wsp:val=&quot;001932D3&quot;/&gt;&lt;wsp:rsid wsp:val=&quot;0019375A&quot;/&gt;&lt;wsp:rsid wsp:val=&quot;001940DB&quot;/&gt;&lt;wsp:rsid wsp:val=&quot;00194D21&quot;/&gt;&lt;wsp:rsid wsp:val=&quot;00194F65&quot;/&gt;&lt;wsp:rsid wsp:val=&quot;00194F7C&quot;/&gt;&lt;wsp:rsid wsp:val=&quot;00195117&quot;/&gt;&lt;wsp:rsid wsp:val=&quot;001952E4&quot;/&gt;&lt;wsp:rsid wsp:val=&quot;001955F0&quot;/&gt;&lt;wsp:rsid wsp:val=&quot;00196B36&quot;/&gt;&lt;wsp:rsid wsp:val=&quot;001970BB&quot;/&gt;&lt;wsp:rsid wsp:val=&quot;001979A8&quot;/&gt;&lt;wsp:rsid wsp:val=&quot;001A0480&quot;/&gt;&lt;wsp:rsid wsp:val=&quot;001A08A3&quot;/&gt;&lt;wsp:rsid wsp:val=&quot;001A1FDA&quot;/&gt;&lt;wsp:rsid wsp:val=&quot;001A3CE7&quot;/&gt;&lt;wsp:rsid wsp:val=&quot;001A3F16&quot;/&gt;&lt;wsp:rsid wsp:val=&quot;001A44D1&quot;/&gt;&lt;wsp:rsid wsp:val=&quot;001A4B09&quot;/&gt;&lt;wsp:rsid wsp:val=&quot;001A5189&quot;/&gt;&lt;wsp:rsid wsp:val=&quot;001A558D&quot;/&gt;&lt;wsp:rsid wsp:val=&quot;001A66FB&quot;/&gt;&lt;wsp:rsid wsp:val=&quot;001A6F29&quot;/&gt;&lt;wsp:rsid wsp:val=&quot;001A703A&quot;/&gt;&lt;wsp:rsid wsp:val=&quot;001A77D4&quot;/&gt;&lt;wsp:rsid wsp:val=&quot;001A7E12&quot;/&gt;&lt;wsp:rsid wsp:val=&quot;001B081D&quot;/&gt;&lt;wsp:rsid wsp:val=&quot;001B08A3&quot;/&gt;&lt;wsp:rsid wsp:val=&quot;001B0A57&quot;/&gt;&lt;wsp:rsid wsp:val=&quot;001B0E88&quot;/&gt;&lt;wsp:rsid wsp:val=&quot;001B13ED&quot;/&gt;&lt;wsp:rsid wsp:val=&quot;001B1508&quot;/&gt;&lt;wsp:rsid wsp:val=&quot;001B1DF3&quot;/&gt;&lt;wsp:rsid wsp:val=&quot;001B1FC0&quot;/&gt;&lt;wsp:rsid wsp:val=&quot;001B2889&quot;/&gt;&lt;wsp:rsid wsp:val=&quot;001B356C&quot;/&gt;&lt;wsp:rsid wsp:val=&quot;001B39A6&quot;/&gt;&lt;wsp:rsid wsp:val=&quot;001B3DBB&quot;/&gt;&lt;wsp:rsid wsp:val=&quot;001B42F2&quot;/&gt;&lt;wsp:rsid wsp:val=&quot;001B4457&quot;/&gt;&lt;wsp:rsid wsp:val=&quot;001B4B7D&quot;/&gt;&lt;wsp:rsid wsp:val=&quot;001B5079&quot;/&gt;&lt;wsp:rsid wsp:val=&quot;001B5185&quot;/&gt;&lt;wsp:rsid wsp:val=&quot;001B5492&quot;/&gt;&lt;wsp:rsid wsp:val=&quot;001B5836&quot;/&gt;&lt;wsp:rsid wsp:val=&quot;001B5837&quot;/&gt;&lt;wsp:rsid wsp:val=&quot;001B5AA2&quot;/&gt;&lt;wsp:rsid wsp:val=&quot;001B5B68&quot;/&gt;&lt;wsp:rsid wsp:val=&quot;001B5EC2&quot;/&gt;&lt;wsp:rsid wsp:val=&quot;001B6666&quot;/&gt;&lt;wsp:rsid wsp:val=&quot;001B67C9&quot;/&gt;&lt;wsp:rsid wsp:val=&quot;001B6C62&quot;/&gt;&lt;wsp:rsid wsp:val=&quot;001B6F37&quot;/&gt;&lt;wsp:rsid wsp:val=&quot;001B7453&quot;/&gt;&lt;wsp:rsid wsp:val=&quot;001B7F5F&quot;/&gt;&lt;wsp:rsid wsp:val=&quot;001C00C2&quot;/&gt;&lt;wsp:rsid wsp:val=&quot;001C0359&quot;/&gt;&lt;wsp:rsid wsp:val=&quot;001C0397&quot;/&gt;&lt;wsp:rsid wsp:val=&quot;001C065F&quot;/&gt;&lt;wsp:rsid wsp:val=&quot;001C0B7C&quot;/&gt;&lt;wsp:rsid wsp:val=&quot;001C0D6F&quot;/&gt;&lt;wsp:rsid wsp:val=&quot;001C1660&quot;/&gt;&lt;wsp:rsid wsp:val=&quot;001C1778&quot;/&gt;&lt;wsp:rsid wsp:val=&quot;001C17E4&quot;/&gt;&lt;wsp:rsid wsp:val=&quot;001C1DC9&quot;/&gt;&lt;wsp:rsid wsp:val=&quot;001C1E58&quot;/&gt;&lt;wsp:rsid wsp:val=&quot;001C293A&quot;/&gt;&lt;wsp:rsid wsp:val=&quot;001C30C6&quot;/&gt;&lt;wsp:rsid wsp:val=&quot;001C313A&quot;/&gt;&lt;wsp:rsid wsp:val=&quot;001C332D&quot;/&gt;&lt;wsp:rsid wsp:val=&quot;001C34C8&quot;/&gt;&lt;wsp:rsid wsp:val=&quot;001C39B4&quot;/&gt;&lt;wsp:rsid wsp:val=&quot;001C4519&quot;/&gt;&lt;wsp:rsid wsp:val=&quot;001C46BC&quot;/&gt;&lt;wsp:rsid wsp:val=&quot;001C57FD&quot;/&gt;&lt;wsp:rsid wsp:val=&quot;001C608D&quot;/&gt;&lt;wsp:rsid wsp:val=&quot;001C6C2A&quot;/&gt;&lt;wsp:rsid wsp:val=&quot;001C6F89&quot;/&gt;&lt;wsp:rsid wsp:val=&quot;001C70D4&quot;/&gt;&lt;wsp:rsid wsp:val=&quot;001C7CF2&quot;/&gt;&lt;wsp:rsid wsp:val=&quot;001D0055&quot;/&gt;&lt;wsp:rsid wsp:val=&quot;001D0301&quot;/&gt;&lt;wsp:rsid wsp:val=&quot;001D0696&quot;/&gt;&lt;wsp:rsid wsp:val=&quot;001D176E&quot;/&gt;&lt;wsp:rsid wsp:val=&quot;001D25DC&quot;/&gt;&lt;wsp:rsid wsp:val=&quot;001D2710&quot;/&gt;&lt;wsp:rsid wsp:val=&quot;001D2ECB&quot;/&gt;&lt;wsp:rsid wsp:val=&quot;001D308A&quot;/&gt;&lt;wsp:rsid wsp:val=&quot;001D3220&quot;/&gt;&lt;wsp:rsid wsp:val=&quot;001D3913&quot;/&gt;&lt;wsp:rsid wsp:val=&quot;001D46A1&quot;/&gt;&lt;wsp:rsid wsp:val=&quot;001D5794&quot;/&gt;&lt;wsp:rsid wsp:val=&quot;001D6158&quot;/&gt;&lt;wsp:rsid wsp:val=&quot;001D6286&quot;/&gt;&lt;wsp:rsid wsp:val=&quot;001D639E&quot;/&gt;&lt;wsp:rsid wsp:val=&quot;001D6A3A&quot;/&gt;&lt;wsp:rsid wsp:val=&quot;001D70E5&quot;/&gt;&lt;wsp:rsid wsp:val=&quot;001D749D&quot;/&gt;&lt;wsp:rsid wsp:val=&quot;001D766E&quot;/&gt;&lt;wsp:rsid wsp:val=&quot;001D7C7E&quot;/&gt;&lt;wsp:rsid wsp:val=&quot;001D7E12&quot;/&gt;&lt;wsp:rsid wsp:val=&quot;001E03C0&quot;/&gt;&lt;wsp:rsid wsp:val=&quot;001E0983&quot;/&gt;&lt;wsp:rsid wsp:val=&quot;001E0C97&quot;/&gt;&lt;wsp:rsid wsp:val=&quot;001E0E03&quot;/&gt;&lt;wsp:rsid wsp:val=&quot;001E1375&quot;/&gt;&lt;wsp:rsid wsp:val=&quot;001E1508&quot;/&gt;&lt;wsp:rsid wsp:val=&quot;001E1A6F&quot;/&gt;&lt;wsp:rsid wsp:val=&quot;001E1B82&quot;/&gt;&lt;wsp:rsid wsp:val=&quot;001E1D4D&quot;/&gt;&lt;wsp:rsid wsp:val=&quot;001E2DCE&quot;/&gt;&lt;wsp:rsid wsp:val=&quot;001E330D&quot;/&gt;&lt;wsp:rsid wsp:val=&quot;001E351A&quot;/&gt;&lt;wsp:rsid wsp:val=&quot;001E35F5&quot;/&gt;&lt;wsp:rsid wsp:val=&quot;001E41B9&quot;/&gt;&lt;wsp:rsid wsp:val=&quot;001E44C9&quot;/&gt;&lt;wsp:rsid wsp:val=&quot;001E4727&quot;/&gt;&lt;wsp:rsid wsp:val=&quot;001E4E02&quot;/&gt;&lt;wsp:rsid wsp:val=&quot;001E4EA8&quot;/&gt;&lt;wsp:rsid wsp:val=&quot;001E5109&quot;/&gt;&lt;wsp:rsid wsp:val=&quot;001E53A9&quot;/&gt;&lt;wsp:rsid wsp:val=&quot;001E66BC&quot;/&gt;&lt;wsp:rsid wsp:val=&quot;001E6EFD&quot;/&gt;&lt;wsp:rsid wsp:val=&quot;001E711A&quot;/&gt;&lt;wsp:rsid wsp:val=&quot;001E791D&quot;/&gt;&lt;wsp:rsid wsp:val=&quot;001F02B1&quot;/&gt;&lt;wsp:rsid wsp:val=&quot;001F02DB&quot;/&gt;&lt;wsp:rsid wsp:val=&quot;001F0DA8&quot;/&gt;&lt;wsp:rsid wsp:val=&quot;001F0FD9&quot;/&gt;&lt;wsp:rsid wsp:val=&quot;001F100D&quot;/&gt;&lt;wsp:rsid wsp:val=&quot;001F16C7&quot;/&gt;&lt;wsp:rsid wsp:val=&quot;001F1831&quot;/&gt;&lt;wsp:rsid wsp:val=&quot;001F1900&quot;/&gt;&lt;wsp:rsid wsp:val=&quot;001F1B54&quot;/&gt;&lt;wsp:rsid wsp:val=&quot;001F216A&quot;/&gt;&lt;wsp:rsid wsp:val=&quot;001F2AA6&quot;/&gt;&lt;wsp:rsid wsp:val=&quot;001F2D90&quot;/&gt;&lt;wsp:rsid wsp:val=&quot;001F2F86&quot;/&gt;&lt;wsp:rsid wsp:val=&quot;001F3093&quot;/&gt;&lt;wsp:rsid wsp:val=&quot;001F31F6&quot;/&gt;&lt;wsp:rsid wsp:val=&quot;001F3359&quot;/&gt;&lt;wsp:rsid wsp:val=&quot;001F349C&quot;/&gt;&lt;wsp:rsid wsp:val=&quot;001F3D75&quot;/&gt;&lt;wsp:rsid wsp:val=&quot;001F3F4C&quot;/&gt;&lt;wsp:rsid wsp:val=&quot;001F490C&quot;/&gt;&lt;wsp:rsid wsp:val=&quot;001F4A00&quot;/&gt;&lt;wsp:rsid wsp:val=&quot;001F5192&quot;/&gt;&lt;wsp:rsid wsp:val=&quot;001F52BE&quot;/&gt;&lt;wsp:rsid wsp:val=&quot;001F5AA9&quot;/&gt;&lt;wsp:rsid wsp:val=&quot;001F5BE1&quot;/&gt;&lt;wsp:rsid wsp:val=&quot;001F5D4D&quot;/&gt;&lt;wsp:rsid wsp:val=&quot;001F64CE&quot;/&gt;&lt;wsp:rsid wsp:val=&quot;001F6CFB&quot;/&gt;&lt;wsp:rsid wsp:val=&quot;001F7877&quot;/&gt;&lt;wsp:rsid wsp:val=&quot;002003CD&quot;/&gt;&lt;wsp:rsid wsp:val=&quot;002010CE&quot;/&gt;&lt;wsp:rsid wsp:val=&quot;0020128A&quot;/&gt;&lt;wsp:rsid wsp:val=&quot;00201A82&quot;/&gt;&lt;wsp:rsid wsp:val=&quot;002024C9&quot;/&gt;&lt;wsp:rsid wsp:val=&quot;0020252C&quot;/&gt;&lt;wsp:rsid wsp:val=&quot;002029E0&quot;/&gt;&lt;wsp:rsid wsp:val=&quot;00203693&quot;/&gt;&lt;wsp:rsid wsp:val=&quot;002036D8&quot;/&gt;&lt;wsp:rsid wsp:val=&quot;0020415E&quot;/&gt;&lt;wsp:rsid wsp:val=&quot;00204387&quot;/&gt;&lt;wsp:rsid wsp:val=&quot;002046A1&quot;/&gt;&lt;wsp:rsid wsp:val=&quot;002046D8&quot;/&gt;&lt;wsp:rsid wsp:val=&quot;00205B31&quot;/&gt;&lt;wsp:rsid wsp:val=&quot;00205DDE&quot;/&gt;&lt;wsp:rsid wsp:val=&quot;00206025&quot;/&gt;&lt;wsp:rsid wsp:val=&quot;00206EF3&quot;/&gt;&lt;wsp:rsid wsp:val=&quot;00207570&quot;/&gt;&lt;wsp:rsid wsp:val=&quot;0021030E&quot;/&gt;&lt;wsp:rsid wsp:val=&quot;00210905&quot;/&gt;&lt;wsp:rsid wsp:val=&quot;00210EE9&quot;/&gt;&lt;wsp:rsid wsp:val=&quot;0021140B&quot;/&gt;&lt;wsp:rsid wsp:val=&quot;00211F31&quot;/&gt;&lt;wsp:rsid wsp:val=&quot;00212021&quot;/&gt;&lt;wsp:rsid wsp:val=&quot;00212250&quot;/&gt;&lt;wsp:rsid wsp:val=&quot;0021281F&quot;/&gt;&lt;wsp:rsid wsp:val=&quot;00212BB6&quot;/&gt;&lt;wsp:rsid wsp:val=&quot;00213D04&quot;/&gt;&lt;wsp:rsid wsp:val=&quot;00213D63&quot;/&gt;&lt;wsp:rsid wsp:val=&quot;00213E54&quot;/&gt;&lt;wsp:rsid wsp:val=&quot;00214011&quot;/&gt;&lt;wsp:rsid wsp:val=&quot;002140AA&quot;/&gt;&lt;wsp:rsid wsp:val=&quot;002145E4&quot;/&gt;&lt;wsp:rsid wsp:val=&quot;0021482C&quot;/&gt;&lt;wsp:rsid wsp:val=&quot;00214A83&quot;/&gt;&lt;wsp:rsid wsp:val=&quot;00214E2B&quot;/&gt;&lt;wsp:rsid wsp:val=&quot;00215036&quot;/&gt;&lt;wsp:rsid wsp:val=&quot;0021506D&quot;/&gt;&lt;wsp:rsid wsp:val=&quot;0021520C&quot;/&gt;&lt;wsp:rsid wsp:val=&quot;00215604&quot;/&gt;&lt;wsp:rsid wsp:val=&quot;0021584E&quot;/&gt;&lt;wsp:rsid wsp:val=&quot;00215E92&quot;/&gt;&lt;wsp:rsid wsp:val=&quot;00215F0D&quot;/&gt;&lt;wsp:rsid wsp:val=&quot;002177B5&quot;/&gt;&lt;wsp:rsid wsp:val=&quot;00217CE7&quot;/&gt;&lt;wsp:rsid wsp:val=&quot;00217DAC&quot;/&gt;&lt;wsp:rsid wsp:val=&quot;00217EDA&quot;/&gt;&lt;wsp:rsid wsp:val=&quot;0022062B&quot;/&gt;&lt;wsp:rsid wsp:val=&quot;002208B1&quot;/&gt;&lt;wsp:rsid wsp:val=&quot;00220A40&quot;/&gt;&lt;wsp:rsid wsp:val=&quot;002212A5&quot;/&gt;&lt;wsp:rsid wsp:val=&quot;00221516&quot;/&gt;&lt;wsp:rsid wsp:val=&quot;002217ED&quot;/&gt;&lt;wsp:rsid wsp:val=&quot;00221A9D&quot;/&gt;&lt;wsp:rsid wsp:val=&quot;00221C7E&quot;/&gt;&lt;wsp:rsid wsp:val=&quot;00221EC5&quot;/&gt;&lt;wsp:rsid wsp:val=&quot;00222068&quot;/&gt;&lt;wsp:rsid wsp:val=&quot;00222616&quot;/&gt;&lt;wsp:rsid wsp:val=&quot;002228B6&quot;/&gt;&lt;wsp:rsid wsp:val=&quot;00222A57&quot;/&gt;&lt;wsp:rsid wsp:val=&quot;00222BC3&quot;/&gt;&lt;wsp:rsid wsp:val=&quot;00223282&quot;/&gt;&lt;wsp:rsid wsp:val=&quot;002235B4&quot;/&gt;&lt;wsp:rsid wsp:val=&quot;00223C3E&quot;/&gt;&lt;wsp:rsid wsp:val=&quot;0022441D&quot;/&gt;&lt;wsp:rsid wsp:val=&quot;00225193&quot;/&gt;&lt;wsp:rsid wsp:val=&quot;00225D6A&quot;/&gt;&lt;wsp:rsid wsp:val=&quot;00226321&quot;/&gt;&lt;wsp:rsid wsp:val=&quot;00227C49&quot;/&gt;&lt;wsp:rsid wsp:val=&quot;00227F57&quot;/&gt;&lt;wsp:rsid wsp:val=&quot;00227FB4&quot;/&gt;&lt;wsp:rsid wsp:val=&quot;00230179&quot;/&gt;&lt;wsp:rsid wsp:val=&quot;00230CFC&quot;/&gt;&lt;wsp:rsid wsp:val=&quot;0023127C&quot;/&gt;&lt;wsp:rsid wsp:val=&quot;002315E6&quot;/&gt;&lt;wsp:rsid wsp:val=&quot;002322A1&quot;/&gt;&lt;wsp:rsid wsp:val=&quot;002324EF&quot;/&gt;&lt;wsp:rsid wsp:val=&quot;00232679&quot;/&gt;&lt;wsp:rsid wsp:val=&quot;00232BF4&quot;/&gt;&lt;wsp:rsid wsp:val=&quot;00233427&quot;/&gt;&lt;wsp:rsid wsp:val=&quot;00233949&quot;/&gt;&lt;wsp:rsid wsp:val=&quot;00233A39&quot;/&gt;&lt;wsp:rsid wsp:val=&quot;00233C2B&quot;/&gt;&lt;wsp:rsid wsp:val=&quot;002350D4&quot;/&gt;&lt;wsp:rsid wsp:val=&quot;0023557A&quot;/&gt;&lt;wsp:rsid wsp:val=&quot;0023559B&quot;/&gt;&lt;wsp:rsid wsp:val=&quot;00235603&quot;/&gt;&lt;wsp:rsid wsp:val=&quot;002356D4&quot;/&gt;&lt;wsp:rsid wsp:val=&quot;00235DD7&quot;/&gt;&lt;wsp:rsid wsp:val=&quot;002361C5&quot;/&gt;&lt;wsp:rsid wsp:val=&quot;00236CDB&quot;/&gt;&lt;wsp:rsid wsp:val=&quot;00236FF1&quot;/&gt;&lt;wsp:rsid wsp:val=&quot;00237167&quot;/&gt;&lt;wsp:rsid wsp:val=&quot;002373DC&quot;/&gt;&lt;wsp:rsid wsp:val=&quot;00237B16&quot;/&gt;&lt;wsp:rsid wsp:val=&quot;00237C9F&quot;/&gt;&lt;wsp:rsid wsp:val=&quot;00237CA0&quot;/&gt;&lt;wsp:rsid wsp:val=&quot;00237E24&quot;/&gt;&lt;wsp:rsid wsp:val=&quot;00240160&quot;/&gt;&lt;wsp:rsid wsp:val=&quot;002401C8&quot;/&gt;&lt;wsp:rsid wsp:val=&quot;00240790&quot;/&gt;&lt;wsp:rsid wsp:val=&quot;00240D86&quot;/&gt;&lt;wsp:rsid wsp:val=&quot;00241C31&quot;/&gt;&lt;wsp:rsid wsp:val=&quot;002423CA&quot;/&gt;&lt;wsp:rsid wsp:val=&quot;00242F1D&quot;/&gt;&lt;wsp:rsid wsp:val=&quot;00244259&quot;/&gt;&lt;wsp:rsid wsp:val=&quot;002444C3&quot;/&gt;&lt;wsp:rsid wsp:val=&quot;00244C95&quot;/&gt;&lt;wsp:rsid wsp:val=&quot;00244DEE&quot;/&gt;&lt;wsp:rsid wsp:val=&quot;00245128&quot;/&gt;&lt;wsp:rsid wsp:val=&quot;0024551A&quot;/&gt;&lt;wsp:rsid wsp:val=&quot;002457BF&quot;/&gt;&lt;wsp:rsid wsp:val=&quot;0024659C&quot;/&gt;&lt;wsp:rsid wsp:val=&quot;0024661B&quot;/&gt;&lt;wsp:rsid wsp:val=&quot;0024668A&quot;/&gt;&lt;wsp:rsid wsp:val=&quot;0024673F&quot;/&gt;&lt;wsp:rsid wsp:val=&quot;00246BCB&quot;/&gt;&lt;wsp:rsid wsp:val=&quot;0025040B&quot;/&gt;&lt;wsp:rsid wsp:val=&quot;00250704&quot;/&gt;&lt;wsp:rsid wsp:val=&quot;00250A48&quot;/&gt;&lt;wsp:rsid wsp:val=&quot;00250E1A&quot;/&gt;&lt;wsp:rsid wsp:val=&quot;00251328&quot;/&gt;&lt;wsp:rsid wsp:val=&quot;00251776&quot;/&gt;&lt;wsp:rsid wsp:val=&quot;00251E9F&quot;/&gt;&lt;wsp:rsid wsp:val=&quot;00252383&quot;/&gt;&lt;wsp:rsid wsp:val=&quot;00252459&quot;/&gt;&lt;wsp:rsid wsp:val=&quot;00252F04&quot;/&gt;&lt;wsp:rsid wsp:val=&quot;002530FD&quot;/&gt;&lt;wsp:rsid wsp:val=&quot;00253237&quot;/&gt;&lt;wsp:rsid wsp:val=&quot;00253637&quot;/&gt;&lt;wsp:rsid wsp:val=&quot;00253905&quot;/&gt;&lt;wsp:rsid wsp:val=&quot;00253C2F&quot;/&gt;&lt;wsp:rsid wsp:val=&quot;00253F20&quot;/&gt;&lt;wsp:rsid wsp:val=&quot;0025471B&quot;/&gt;&lt;wsp:rsid wsp:val=&quot;00255697&quot;/&gt;&lt;wsp:rsid wsp:val=&quot;00255F7A&quot;/&gt;&lt;wsp:rsid wsp:val=&quot;00256375&quot;/&gt;&lt;wsp:rsid wsp:val=&quot;0025666C&quot;/&gt;&lt;wsp:rsid wsp:val=&quot;0025698A&quot;/&gt;&lt;wsp:rsid wsp:val=&quot;00256ADF&quot;/&gt;&lt;wsp:rsid wsp:val=&quot;00256E22&quot;/&gt;&lt;wsp:rsid wsp:val=&quot;002571E7&quot;/&gt;&lt;wsp:rsid wsp:val=&quot;002571FA&quot;/&gt;&lt;wsp:rsid wsp:val=&quot;0025762C&quot;/&gt;&lt;wsp:rsid wsp:val=&quot;00260578&quot;/&gt;&lt;wsp:rsid wsp:val=&quot;00260FB5&quot;/&gt;&lt;wsp:rsid wsp:val=&quot;002623CF&quot;/&gt;&lt;wsp:rsid wsp:val=&quot;002629D8&quot;/&gt;&lt;wsp:rsid wsp:val=&quot;00262B89&quot;/&gt;&lt;wsp:rsid wsp:val=&quot;00262CB2&quot;/&gt;&lt;wsp:rsid wsp:val=&quot;00263F11&quot;/&gt;&lt;wsp:rsid wsp:val=&quot;00264C69&quot;/&gt;&lt;wsp:rsid wsp:val=&quot;0026507D&quot;/&gt;&lt;wsp:rsid wsp:val=&quot;002651BE&quot;/&gt;&lt;wsp:rsid wsp:val=&quot;00265753&quot;/&gt;&lt;wsp:rsid wsp:val=&quot;0026648E&quot;/&gt;&lt;wsp:rsid wsp:val=&quot;0026695C&quot;/&gt;&lt;wsp:rsid wsp:val=&quot;00266B18&quot;/&gt;&lt;wsp:rsid wsp:val=&quot;002673AC&quot;/&gt;&lt;wsp:rsid wsp:val=&quot;00270896&quot;/&gt;&lt;wsp:rsid wsp:val=&quot;00270E6D&quot;/&gt;&lt;wsp:rsid wsp:val=&quot;002711AF&quot;/&gt;&lt;wsp:rsid wsp:val=&quot;00271520&quot;/&gt;&lt;wsp:rsid wsp:val=&quot;002715AE&quot;/&gt;&lt;wsp:rsid wsp:val=&quot;0027168E&quot;/&gt;&lt;wsp:rsid wsp:val=&quot;0027181B&quot;/&gt;&lt;wsp:rsid wsp:val=&quot;0027185E&quot;/&gt;&lt;wsp:rsid wsp:val=&quot;00272358&quot;/&gt;&lt;wsp:rsid wsp:val=&quot;00272616&quot;/&gt;&lt;wsp:rsid wsp:val=&quot;00272D82&quot;/&gt;&lt;wsp:rsid wsp:val=&quot;00272DEE&quot;/&gt;&lt;wsp:rsid wsp:val=&quot;00272E01&quot;/&gt;&lt;wsp:rsid wsp:val=&quot;002732C0&quot;/&gt;&lt;wsp:rsid wsp:val=&quot;00273F31&quot;/&gt;&lt;wsp:rsid wsp:val=&quot;00274816&quot;/&gt;&lt;wsp:rsid wsp:val=&quot;00274938&quot;/&gt;&lt;wsp:rsid wsp:val=&quot;002749B2&quot;/&gt;&lt;wsp:rsid wsp:val=&quot;0027515B&quot;/&gt;&lt;wsp:rsid wsp:val=&quot;002752B0&quot;/&gt;&lt;wsp:rsid wsp:val=&quot;002754C4&quot;/&gt;&lt;wsp:rsid wsp:val=&quot;002755A5&quot;/&gt;&lt;wsp:rsid wsp:val=&quot;0027570D&quot;/&gt;&lt;wsp:rsid wsp:val=&quot;00275BA6&quot;/&gt;&lt;wsp:rsid wsp:val=&quot;0027637B&quot;/&gt;&lt;wsp:rsid wsp:val=&quot;002767CC&quot;/&gt;&lt;wsp:rsid wsp:val=&quot;0027692C&quot;/&gt;&lt;wsp:rsid wsp:val=&quot;00276CE1&quot;/&gt;&lt;wsp:rsid wsp:val=&quot;00280D58&quot;/&gt;&lt;wsp:rsid wsp:val=&quot;002811A7&quot;/&gt;&lt;wsp:rsid wsp:val=&quot;00281AE9&quot;/&gt;&lt;wsp:rsid wsp:val=&quot;00281F22&quot;/&gt;&lt;wsp:rsid wsp:val=&quot;002822C2&quot;/&gt;&lt;wsp:rsid wsp:val=&quot;00282ACA&quot;/&gt;&lt;wsp:rsid wsp:val=&quot;002834D8&quot;/&gt;&lt;wsp:rsid wsp:val=&quot;00283531&quot;/&gt;&lt;wsp:rsid wsp:val=&quot;00283647&quot;/&gt;&lt;wsp:rsid wsp:val=&quot;00283AD7&quot;/&gt;&lt;wsp:rsid wsp:val=&quot;00283C7D&quot;/&gt;&lt;wsp:rsid wsp:val=&quot;00283CA2&quot;/&gt;&lt;wsp:rsid wsp:val=&quot;0028422F&quot;/&gt;&lt;wsp:rsid wsp:val=&quot;00284855&quot;/&gt;&lt;wsp:rsid wsp:val=&quot;00284870&quot;/&gt;&lt;wsp:rsid wsp:val=&quot;00284DC2&quot;/&gt;&lt;wsp:rsid wsp:val=&quot;002861D8&quot;/&gt;&lt;wsp:rsid wsp:val=&quot;00286200&quot;/&gt;&lt;wsp:rsid wsp:val=&quot;0028661B&quot;/&gt;&lt;wsp:rsid wsp:val=&quot;00287C3C&quot;/&gt;&lt;wsp:rsid wsp:val=&quot;00287DB3&quot;/&gt;&lt;wsp:rsid wsp:val=&quot;00290032&quot;/&gt;&lt;wsp:rsid wsp:val=&quot;00290392&quot;/&gt;&lt;wsp:rsid wsp:val=&quot;00290670&quot;/&gt;&lt;wsp:rsid wsp:val=&quot;00290E44&quot;/&gt;&lt;wsp:rsid wsp:val=&quot;0029122B&quot;/&gt;&lt;wsp:rsid wsp:val=&quot;00291807&quot;/&gt;&lt;wsp:rsid wsp:val=&quot;002921D5&quot;/&gt;&lt;wsp:rsid wsp:val=&quot;00292F85&quot;/&gt;&lt;wsp:rsid wsp:val=&quot;00292FA2&quot;/&gt;&lt;wsp:rsid wsp:val=&quot;0029329A&quot;/&gt;&lt;wsp:rsid wsp:val=&quot;00293934&quot;/&gt;&lt;wsp:rsid wsp:val=&quot;002939A1&quot;/&gt;&lt;wsp:rsid wsp:val=&quot;00294501&quot;/&gt;&lt;wsp:rsid wsp:val=&quot;0029492B&quot;/&gt;&lt;wsp:rsid wsp:val=&quot;002953B9&quot;/&gt;&lt;wsp:rsid wsp:val=&quot;002957E9&quot;/&gt;&lt;wsp:rsid wsp:val=&quot;00295B26&quot;/&gt;&lt;wsp:rsid wsp:val=&quot;0029607E&quot;/&gt;&lt;wsp:rsid wsp:val=&quot;00296832&quot;/&gt;&lt;wsp:rsid wsp:val=&quot;00296981&quot;/&gt;&lt;wsp:rsid wsp:val=&quot;002969D0&quot;/&gt;&lt;wsp:rsid wsp:val=&quot;00296A7F&quot;/&gt;&lt;wsp:rsid wsp:val=&quot;00296BC2&quot;/&gt;&lt;wsp:rsid wsp:val=&quot;002971BF&quot;/&gt;&lt;wsp:rsid wsp:val=&quot;002978A8&quot;/&gt;&lt;wsp:rsid wsp:val=&quot;00297F3C&quot;/&gt;&lt;wsp:rsid wsp:val=&quot;002A08F7&quot;/&gt;&lt;wsp:rsid wsp:val=&quot;002A14AE&quot;/&gt;&lt;wsp:rsid wsp:val=&quot;002A1696&quot;/&gt;&lt;wsp:rsid wsp:val=&quot;002A1889&quot;/&gt;&lt;wsp:rsid wsp:val=&quot;002A230E&quot;/&gt;&lt;wsp:rsid wsp:val=&quot;002A3E59&quot;/&gt;&lt;wsp:rsid wsp:val=&quot;002A40D4&quot;/&gt;&lt;wsp:rsid wsp:val=&quot;002A46B6&quot;/&gt;&lt;wsp:rsid wsp:val=&quot;002A4720&quot;/&gt;&lt;wsp:rsid wsp:val=&quot;002A47F4&quot;/&gt;&lt;wsp:rsid wsp:val=&quot;002A4BA5&quot;/&gt;&lt;wsp:rsid wsp:val=&quot;002A4F90&quot;/&gt;&lt;wsp:rsid wsp:val=&quot;002A5035&quot;/&gt;&lt;wsp:rsid wsp:val=&quot;002A517C&quot;/&gt;&lt;wsp:rsid wsp:val=&quot;002A55D2&quot;/&gt;&lt;wsp:rsid wsp:val=&quot;002A5681&quot;/&gt;&lt;wsp:rsid wsp:val=&quot;002A5A35&quot;/&gt;&lt;wsp:rsid wsp:val=&quot;002A600A&quot;/&gt;&lt;wsp:rsid wsp:val=&quot;002A6076&quot;/&gt;&lt;wsp:rsid wsp:val=&quot;002A60E8&quot;/&gt;&lt;wsp:rsid wsp:val=&quot;002A64B3&quot;/&gt;&lt;wsp:rsid wsp:val=&quot;002A6948&quot;/&gt;&lt;wsp:rsid wsp:val=&quot;002A6AEC&quot;/&gt;&lt;wsp:rsid wsp:val=&quot;002A746D&quot;/&gt;&lt;wsp:rsid wsp:val=&quot;002A76A6&quot;/&gt;&lt;wsp:rsid wsp:val=&quot;002A7B69&quot;/&gt;&lt;wsp:rsid wsp:val=&quot;002A7BEA&quot;/&gt;&lt;wsp:rsid wsp:val=&quot;002B140F&quot;/&gt;&lt;wsp:rsid wsp:val=&quot;002B1582&quot;/&gt;&lt;wsp:rsid wsp:val=&quot;002B15CF&quot;/&gt;&lt;wsp:rsid wsp:val=&quot;002B1C80&quot;/&gt;&lt;wsp:rsid wsp:val=&quot;002B1CB1&quot;/&gt;&lt;wsp:rsid wsp:val=&quot;002B22D1&quot;/&gt;&lt;wsp:rsid wsp:val=&quot;002B272C&quot;/&gt;&lt;wsp:rsid wsp:val=&quot;002B3092&quot;/&gt;&lt;wsp:rsid wsp:val=&quot;002B350C&quot;/&gt;&lt;wsp:rsid wsp:val=&quot;002B41DD&quot;/&gt;&lt;wsp:rsid wsp:val=&quot;002B4579&quot;/&gt;&lt;wsp:rsid wsp:val=&quot;002B4818&quot;/&gt;&lt;wsp:rsid wsp:val=&quot;002B4C3A&quot;/&gt;&lt;wsp:rsid wsp:val=&quot;002B50FC&quot;/&gt;&lt;wsp:rsid wsp:val=&quot;002B5200&quot;/&gt;&lt;wsp:rsid wsp:val=&quot;002B5240&quot;/&gt;&lt;wsp:rsid wsp:val=&quot;002B5288&quot;/&gt;&lt;wsp:rsid wsp:val=&quot;002B555B&quot;/&gt;&lt;wsp:rsid wsp:val=&quot;002B56C7&quot;/&gt;&lt;wsp:rsid wsp:val=&quot;002B5B65&quot;/&gt;&lt;wsp:rsid wsp:val=&quot;002B6C5F&quot;/&gt;&lt;wsp:rsid wsp:val=&quot;002B6DE8&quot;/&gt;&lt;wsp:rsid wsp:val=&quot;002B724F&quot;/&gt;&lt;wsp:rsid wsp:val=&quot;002C0211&quot;/&gt;&lt;wsp:rsid wsp:val=&quot;002C0590&quot;/&gt;&lt;wsp:rsid wsp:val=&quot;002C0623&quot;/&gt;&lt;wsp:rsid wsp:val=&quot;002C1298&quot;/&gt;&lt;wsp:rsid wsp:val=&quot;002C1B2A&quot;/&gt;&lt;wsp:rsid wsp:val=&quot;002C22F1&quot;/&gt;&lt;wsp:rsid wsp:val=&quot;002C27BD&quot;/&gt;&lt;wsp:rsid wsp:val=&quot;002C2FAE&quot;/&gt;&lt;wsp:rsid wsp:val=&quot;002C32BA&quot;/&gt;&lt;wsp:rsid wsp:val=&quot;002C3319&quot;/&gt;&lt;wsp:rsid wsp:val=&quot;002C34D4&quot;/&gt;&lt;wsp:rsid wsp:val=&quot;002C3552&quot;/&gt;&lt;wsp:rsid wsp:val=&quot;002C5140&quot;/&gt;&lt;wsp:rsid wsp:val=&quot;002C5176&quot;/&gt;&lt;wsp:rsid wsp:val=&quot;002C5532&quot;/&gt;&lt;wsp:rsid wsp:val=&quot;002C619D&quot;/&gt;&lt;wsp:rsid wsp:val=&quot;002C6A26&quot;/&gt;&lt;wsp:rsid wsp:val=&quot;002C6BC9&quot;/&gt;&lt;wsp:rsid wsp:val=&quot;002C716F&quot;/&gt;&lt;wsp:rsid wsp:val=&quot;002C78CD&quot;/&gt;&lt;wsp:rsid wsp:val=&quot;002C79F3&quot;/&gt;&lt;wsp:rsid wsp:val=&quot;002C7D0D&quot;/&gt;&lt;wsp:rsid wsp:val=&quot;002C7F8F&quot;/&gt;&lt;wsp:rsid wsp:val=&quot;002D00B9&quot;/&gt;&lt;wsp:rsid wsp:val=&quot;002D0314&quot;/&gt;&lt;wsp:rsid wsp:val=&quot;002D0454&quot;/&gt;&lt;wsp:rsid wsp:val=&quot;002D08AE&quot;/&gt;&lt;wsp:rsid wsp:val=&quot;002D0D4A&quot;/&gt;&lt;wsp:rsid wsp:val=&quot;002D1106&quot;/&gt;&lt;wsp:rsid wsp:val=&quot;002D11A8&quot;/&gt;&lt;wsp:rsid wsp:val=&quot;002D123C&quot;/&gt;&lt;wsp:rsid wsp:val=&quot;002D1428&quot;/&gt;&lt;wsp:rsid wsp:val=&quot;002D1BB9&quot;/&gt;&lt;wsp:rsid wsp:val=&quot;002D1F0E&quot;/&gt;&lt;wsp:rsid wsp:val=&quot;002D2FDB&quot;/&gt;&lt;wsp:rsid wsp:val=&quot;002D3752&quot;/&gt;&lt;wsp:rsid wsp:val=&quot;002D37D0&quot;/&gt;&lt;wsp:rsid wsp:val=&quot;002D3DC6&quot;/&gt;&lt;wsp:rsid wsp:val=&quot;002D3F35&quot;/&gt;&lt;wsp:rsid wsp:val=&quot;002D3FA2&quot;/&gt;&lt;wsp:rsid wsp:val=&quot;002D4067&quot;/&gt;&lt;wsp:rsid wsp:val=&quot;002D48A2&quot;/&gt;&lt;wsp:rsid wsp:val=&quot;002D573C&quot;/&gt;&lt;wsp:rsid wsp:val=&quot;002D607F&quot;/&gt;&lt;wsp:rsid wsp:val=&quot;002D6A15&quot;/&gt;&lt;wsp:rsid wsp:val=&quot;002D6A8D&quot;/&gt;&lt;wsp:rsid wsp:val=&quot;002D7114&quot;/&gt;&lt;wsp:rsid wsp:val=&quot;002D74BA&quot;/&gt;&lt;wsp:rsid wsp:val=&quot;002D759E&quot;/&gt;&lt;wsp:rsid wsp:val=&quot;002D7BE0&quot;/&gt;&lt;wsp:rsid wsp:val=&quot;002D7D14&quot;/&gt;&lt;wsp:rsid wsp:val=&quot;002E0252&quot;/&gt;&lt;wsp:rsid wsp:val=&quot;002E0CF1&quot;/&gt;&lt;wsp:rsid wsp:val=&quot;002E10DB&quot;/&gt;&lt;wsp:rsid wsp:val=&quot;002E112C&quot;/&gt;&lt;wsp:rsid wsp:val=&quot;002E1172&quot;/&gt;&lt;wsp:rsid wsp:val=&quot;002E154F&quot;/&gt;&lt;wsp:rsid wsp:val=&quot;002E16A0&quot;/&gt;&lt;wsp:rsid wsp:val=&quot;002E18D2&quot;/&gt;&lt;wsp:rsid wsp:val=&quot;002E1F53&quot;/&gt;&lt;wsp:rsid wsp:val=&quot;002E2125&quot;/&gt;&lt;wsp:rsid wsp:val=&quot;002E2149&quot;/&gt;&lt;wsp:rsid wsp:val=&quot;002E2329&quot;/&gt;&lt;wsp:rsid wsp:val=&quot;002E279F&quot;/&gt;&lt;wsp:rsid wsp:val=&quot;002E2BDF&quot;/&gt;&lt;wsp:rsid wsp:val=&quot;002E3AB5&quot;/&gt;&lt;wsp:rsid wsp:val=&quot;002E3D3C&quot;/&gt;&lt;wsp:rsid wsp:val=&quot;002E42FF&quot;/&gt;&lt;wsp:rsid wsp:val=&quot;002E458A&quot;/&gt;&lt;wsp:rsid wsp:val=&quot;002E46F9&quot;/&gt;&lt;wsp:rsid wsp:val=&quot;002E47E6&quot;/&gt;&lt;wsp:rsid wsp:val=&quot;002E5464&quot;/&gt;&lt;wsp:rsid wsp:val=&quot;002E5B98&quot;/&gt;&lt;wsp:rsid wsp:val=&quot;002E6013&quot;/&gt;&lt;wsp:rsid wsp:val=&quot;002E6322&quot;/&gt;&lt;wsp:rsid wsp:val=&quot;002E6840&quot;/&gt;&lt;wsp:rsid wsp:val=&quot;002E6A08&quot;/&gt;&lt;wsp:rsid wsp:val=&quot;002E6C8B&quot;/&gt;&lt;wsp:rsid wsp:val=&quot;002E75DB&quot;/&gt;&lt;wsp:rsid wsp:val=&quot;002E77D5&quot;/&gt;&lt;wsp:rsid wsp:val=&quot;002E7C93&quot;/&gt;&lt;wsp:rsid wsp:val=&quot;002E7DF4&quot;/&gt;&lt;wsp:rsid wsp:val=&quot;002F02B1&quot;/&gt;&lt;wsp:rsid wsp:val=&quot;002F0354&quot;/&gt;&lt;wsp:rsid wsp:val=&quot;002F0415&quot;/&gt;&lt;wsp:rsid wsp:val=&quot;002F0476&quot;/&gt;&lt;wsp:rsid wsp:val=&quot;002F0C3F&quot;/&gt;&lt;wsp:rsid wsp:val=&quot;002F15BA&quot;/&gt;&lt;wsp:rsid wsp:val=&quot;002F15D5&quot;/&gt;&lt;wsp:rsid wsp:val=&quot;002F1C61&quot;/&gt;&lt;wsp:rsid wsp:val=&quot;002F28E4&quot;/&gt;&lt;wsp:rsid wsp:val=&quot;002F2DD0&quot;/&gt;&lt;wsp:rsid wsp:val=&quot;002F35D7&quot;/&gt;&lt;wsp:rsid wsp:val=&quot;002F3E32&quot;/&gt;&lt;wsp:rsid wsp:val=&quot;002F4352&quot;/&gt;&lt;wsp:rsid wsp:val=&quot;002F464F&quot;/&gt;&lt;wsp:rsid wsp:val=&quot;002F492C&quot;/&gt;&lt;wsp:rsid wsp:val=&quot;002F4F17&quot;/&gt;&lt;wsp:rsid wsp:val=&quot;002F5797&quot;/&gt;&lt;wsp:rsid wsp:val=&quot;002F6043&quot;/&gt;&lt;wsp:rsid wsp:val=&quot;002F6C92&quot;/&gt;&lt;wsp:rsid wsp:val=&quot;002F710F&quot;/&gt;&lt;wsp:rsid wsp:val=&quot;002F73FE&quot;/&gt;&lt;wsp:rsid wsp:val=&quot;003001DC&quot;/&gt;&lt;wsp:rsid wsp:val=&quot;0030030E&quot;/&gt;&lt;wsp:rsid wsp:val=&quot;00300690&quot;/&gt;&lt;wsp:rsid wsp:val=&quot;00300F3A&quot;/&gt;&lt;wsp:rsid wsp:val=&quot;00301323&quot;/&gt;&lt;wsp:rsid wsp:val=&quot;00301880&quot;/&gt;&lt;wsp:rsid wsp:val=&quot;00301E5E&quot;/&gt;&lt;wsp:rsid wsp:val=&quot;00302312&quot;/&gt;&lt;wsp:rsid wsp:val=&quot;00302358&quot;/&gt;&lt;wsp:rsid wsp:val=&quot;003025C9&quot;/&gt;&lt;wsp:rsid wsp:val=&quot;003029D4&quot;/&gt;&lt;wsp:rsid wsp:val=&quot;0030394D&quot;/&gt;&lt;wsp:rsid wsp:val=&quot;0030397C&quot;/&gt;&lt;wsp:rsid wsp:val=&quot;00303995&quot;/&gt;&lt;wsp:rsid wsp:val=&quot;00304062&quot;/&gt;&lt;wsp:rsid wsp:val=&quot;00304C0F&quot;/&gt;&lt;wsp:rsid wsp:val=&quot;00305040&quot;/&gt;&lt;wsp:rsid wsp:val=&quot;00305274&quot;/&gt;&lt;wsp:rsid wsp:val=&quot;003054EA&quot;/&gt;&lt;wsp:rsid wsp:val=&quot;00306578&quot;/&gt;&lt;wsp:rsid wsp:val=&quot;00306606&quot;/&gt;&lt;wsp:rsid wsp:val=&quot;00306C2A&quot;/&gt;&lt;wsp:rsid wsp:val=&quot;00306FEC&quot;/&gt;&lt;wsp:rsid wsp:val=&quot;00307A43&quot;/&gt;&lt;wsp:rsid wsp:val=&quot;00307DFF&quot;/&gt;&lt;wsp:rsid wsp:val=&quot;0031018F&quot;/&gt;&lt;wsp:rsid wsp:val=&quot;003106B0&quot;/&gt;&lt;wsp:rsid wsp:val=&quot;003106F6&quot;/&gt;&lt;wsp:rsid wsp:val=&quot;00310A4B&quot;/&gt;&lt;wsp:rsid wsp:val=&quot;00310A7B&quot;/&gt;&lt;wsp:rsid wsp:val=&quot;00311509&quot;/&gt;&lt;wsp:rsid wsp:val=&quot;0031196A&quot;/&gt;&lt;wsp:rsid wsp:val=&quot;0031197E&quot;/&gt;&lt;wsp:rsid wsp:val=&quot;00312336&quot;/&gt;&lt;wsp:rsid wsp:val=&quot;00312832&quot;/&gt;&lt;wsp:rsid wsp:val=&quot;003136CD&quot;/&gt;&lt;wsp:rsid wsp:val=&quot;003139A2&quot;/&gt;&lt;wsp:rsid wsp:val=&quot;00314011&quot;/&gt;&lt;wsp:rsid wsp:val=&quot;00314301&quot;/&gt;&lt;wsp:rsid wsp:val=&quot;0031483B&quot;/&gt;&lt;wsp:rsid wsp:val=&quot;003152D8&quot;/&gt;&lt;wsp:rsid wsp:val=&quot;003152DE&quot;/&gt;&lt;wsp:rsid wsp:val=&quot;00315745&quot;/&gt;&lt;wsp:rsid wsp:val=&quot;00315A51&quot;/&gt;&lt;wsp:rsid wsp:val=&quot;00316152&quot;/&gt;&lt;wsp:rsid wsp:val=&quot;0031643E&quot;/&gt;&lt;wsp:rsid wsp:val=&quot;00316F8C&quot;/&gt;&lt;wsp:rsid wsp:val=&quot;00316FE5&quot;/&gt;&lt;wsp:rsid wsp:val=&quot;0031718B&quot;/&gt;&lt;wsp:rsid wsp:val=&quot;00317710&quot;/&gt;&lt;wsp:rsid wsp:val=&quot;003177DF&quot;/&gt;&lt;wsp:rsid wsp:val=&quot;00321880&quot;/&gt;&lt;wsp:rsid wsp:val=&quot;00321909&quot;/&gt;&lt;wsp:rsid wsp:val=&quot;00322410&quot;/&gt;&lt;wsp:rsid wsp:val=&quot;0032277D&quot;/&gt;&lt;wsp:rsid wsp:val=&quot;0032323C&quot;/&gt;&lt;wsp:rsid wsp:val=&quot;00323498&quot;/&gt;&lt;wsp:rsid wsp:val=&quot;0032373C&quot;/&gt;&lt;wsp:rsid wsp:val=&quot;00323895&quot;/&gt;&lt;wsp:rsid wsp:val=&quot;00323D2A&quot;/&gt;&lt;wsp:rsid wsp:val=&quot;0032422E&quot;/&gt;&lt;wsp:rsid wsp:val=&quot;00324C39&quot;/&gt;&lt;wsp:rsid wsp:val=&quot;0032519D&quot;/&gt;&lt;wsp:rsid wsp:val=&quot;003254C5&quot;/&gt;&lt;wsp:rsid wsp:val=&quot;00325AA2&quot;/&gt;&lt;wsp:rsid wsp:val=&quot;00326918&quot;/&gt;&lt;wsp:rsid wsp:val=&quot;00326994&quot;/&gt;&lt;wsp:rsid wsp:val=&quot;00326E64&quot;/&gt;&lt;wsp:rsid wsp:val=&quot;00327BDF&quot;/&gt;&lt;wsp:rsid wsp:val=&quot;00327C06&quot;/&gt;&lt;wsp:rsid wsp:val=&quot;00330141&quot;/&gt;&lt;wsp:rsid wsp:val=&quot;0033014F&quot;/&gt;&lt;wsp:rsid wsp:val=&quot;00330BEC&quot;/&gt;&lt;wsp:rsid wsp:val=&quot;00330D5E&quot;/&gt;&lt;wsp:rsid wsp:val=&quot;0033118A&quot;/&gt;&lt;wsp:rsid wsp:val=&quot;00331456&quot;/&gt;&lt;wsp:rsid wsp:val=&quot;003316C3&quot;/&gt;&lt;wsp:rsid wsp:val=&quot;00331E2B&quot;/&gt;&lt;wsp:rsid wsp:val=&quot;00332BFC&quot;/&gt;&lt;wsp:rsid wsp:val=&quot;00332E07&quot;/&gt;&lt;wsp:rsid wsp:val=&quot;00333052&quot;/&gt;&lt;wsp:rsid wsp:val=&quot;003332AD&quot;/&gt;&lt;wsp:rsid wsp:val=&quot;00333669&quot;/&gt;&lt;wsp:rsid wsp:val=&quot;003340D1&quot;/&gt;&lt;wsp:rsid wsp:val=&quot;00334174&quot;/&gt;&lt;wsp:rsid wsp:val=&quot;00335167&quot;/&gt;&lt;wsp:rsid wsp:val=&quot;003352AF&quot;/&gt;&lt;wsp:rsid wsp:val=&quot;00335ABC&quot;/&gt;&lt;wsp:rsid wsp:val=&quot;0033612C&quot;/&gt;&lt;wsp:rsid wsp:val=&quot;003363BF&quot;/&gt;&lt;wsp:rsid wsp:val=&quot;00336CB0&quot;/&gt;&lt;wsp:rsid wsp:val=&quot;00336D71&quot;/&gt;&lt;wsp:rsid wsp:val=&quot;00336EE8&quot;/&gt;&lt;wsp:rsid wsp:val=&quot;0033703E&quot;/&gt;&lt;wsp:rsid wsp:val=&quot;00337832&quot;/&gt;&lt;wsp:rsid wsp:val=&quot;00337875&quot;/&gt;&lt;wsp:rsid wsp:val=&quot;0033797B&quot;/&gt;&lt;wsp:rsid wsp:val=&quot;003407B8&quot;/&gt;&lt;wsp:rsid wsp:val=&quot;00340F50&quot;/&gt;&lt;wsp:rsid wsp:val=&quot;00340F65&quot;/&gt;&lt;wsp:rsid wsp:val=&quot;0034157D&quot;/&gt;&lt;wsp:rsid wsp:val=&quot;0034184B&quot;/&gt;&lt;wsp:rsid wsp:val=&quot;00342194&quot;/&gt;&lt;wsp:rsid wsp:val=&quot;00342A1E&quot;/&gt;&lt;wsp:rsid wsp:val=&quot;00343327&quot;/&gt;&lt;wsp:rsid wsp:val=&quot;003434CA&quot;/&gt;&lt;wsp:rsid wsp:val=&quot;003435AA&quot;/&gt;&lt;wsp:rsid wsp:val=&quot;00343A2F&quot;/&gt;&lt;wsp:rsid wsp:val=&quot;00344104&quot;/&gt;&lt;wsp:rsid wsp:val=&quot;00344538&quot;/&gt;&lt;wsp:rsid wsp:val=&quot;003448EF&quot;/&gt;&lt;wsp:rsid wsp:val=&quot;0034528D&quot;/&gt;&lt;wsp:rsid wsp:val=&quot;00345D54&quot;/&gt;&lt;wsp:rsid wsp:val=&quot;00346087&quot;/&gt;&lt;wsp:rsid wsp:val=&quot;003467C2&quot;/&gt;&lt;wsp:rsid wsp:val=&quot;00346BDA&quot;/&gt;&lt;wsp:rsid wsp:val=&quot;00347376&quot;/&gt;&lt;wsp:rsid wsp:val=&quot;003475FF&quot;/&gt;&lt;wsp:rsid wsp:val=&quot;003479A8&quot;/&gt;&lt;wsp:rsid wsp:val=&quot;00347F6E&quot;/&gt;&lt;wsp:rsid wsp:val=&quot;003502BE&quot;/&gt;&lt;wsp:rsid wsp:val=&quot;00350CAF&quot;/&gt;&lt;wsp:rsid wsp:val=&quot;00351302&quot;/&gt;&lt;wsp:rsid wsp:val=&quot;003515EF&quot;/&gt;&lt;wsp:rsid wsp:val=&quot;00351751&quot;/&gt;&lt;wsp:rsid wsp:val=&quot;0035254C&quot;/&gt;&lt;wsp:rsid wsp:val=&quot;00352B69&quot;/&gt;&lt;wsp:rsid wsp:val=&quot;00353292&quot;/&gt;&lt;wsp:rsid wsp:val=&quot;0035372B&quot;/&gt;&lt;wsp:rsid wsp:val=&quot;00353ACA&quot;/&gt;&lt;wsp:rsid wsp:val=&quot;00354BAC&quot;/&gt;&lt;wsp:rsid wsp:val=&quot;00354CFA&quot;/&gt;&lt;wsp:rsid wsp:val=&quot;0035549C&quot;/&gt;&lt;wsp:rsid wsp:val=&quot;00355F08&quot;/&gt;&lt;wsp:rsid wsp:val=&quot;003563E1&quot;/&gt;&lt;wsp:rsid wsp:val=&quot;00356637&quot;/&gt;&lt;wsp:rsid wsp:val=&quot;003568E6&quot;/&gt;&lt;wsp:rsid wsp:val=&quot;00357053&quot;/&gt;&lt;wsp:rsid wsp:val=&quot;003577EB&quot;/&gt;&lt;wsp:rsid wsp:val=&quot;003615B1&quot;/&gt;&lt;wsp:rsid wsp:val=&quot;0036192B&quot;/&gt;&lt;wsp:rsid wsp:val=&quot;00361CAF&quot;/&gt;&lt;wsp:rsid wsp:val=&quot;00361E12&quot;/&gt;&lt;wsp:rsid wsp:val=&quot;00362445&quot;/&gt;&lt;wsp:rsid wsp:val=&quot;00362497&quot;/&gt;&lt;wsp:rsid wsp:val=&quot;00362B3D&quot;/&gt;&lt;wsp:rsid wsp:val=&quot;00362C91&quot;/&gt;&lt;wsp:rsid wsp:val=&quot;00363177&quot;/&gt;&lt;wsp:rsid wsp:val=&quot;00363880&quot;/&gt;&lt;wsp:rsid wsp:val=&quot;00363A23&quot;/&gt;&lt;wsp:rsid wsp:val=&quot;00363B8B&quot;/&gt;&lt;wsp:rsid wsp:val=&quot;003640D1&quot;/&gt;&lt;wsp:rsid wsp:val=&quot;003647D6&quot;/&gt;&lt;wsp:rsid wsp:val=&quot;00364E51&quot;/&gt;&lt;wsp:rsid wsp:val=&quot;00365301&quot;/&gt;&lt;wsp:rsid wsp:val=&quot;003656D2&quot;/&gt;&lt;wsp:rsid wsp:val=&quot;00366166&quot;/&gt;&lt;wsp:rsid wsp:val=&quot;00366691&quot;/&gt;&lt;wsp:rsid wsp:val=&quot;00367165&quot;/&gt;&lt;wsp:rsid wsp:val=&quot;00367C6B&quot;/&gt;&lt;wsp:rsid wsp:val=&quot;003706A1&quot;/&gt;&lt;wsp:rsid wsp:val=&quot;00371244&quot;/&gt;&lt;wsp:rsid wsp:val=&quot;0037149F&quot;/&gt;&lt;wsp:rsid wsp:val=&quot;00371A98&quot;/&gt;&lt;wsp:rsid wsp:val=&quot;003740E3&quot;/&gt;&lt;wsp:rsid wsp:val=&quot;00374469&quot;/&gt;&lt;wsp:rsid wsp:val=&quot;0037510D&quot;/&gt;&lt;wsp:rsid wsp:val=&quot;00375AAC&quot;/&gt;&lt;wsp:rsid wsp:val=&quot;00375D38&quot;/&gt;&lt;wsp:rsid wsp:val=&quot;003761CC&quot;/&gt;&lt;wsp:rsid wsp:val=&quot;00376BF9&quot;/&gt;&lt;wsp:rsid wsp:val=&quot;00376DF6&quot;/&gt;&lt;wsp:rsid wsp:val=&quot;003772F7&quot;/&gt;&lt;wsp:rsid wsp:val=&quot;00377457&quot;/&gt;&lt;wsp:rsid wsp:val=&quot;00377CC9&quot;/&gt;&lt;wsp:rsid wsp:val=&quot;003800D9&quot;/&gt;&lt;wsp:rsid wsp:val=&quot;00380ED8&quot;/&gt;&lt;wsp:rsid wsp:val=&quot;00382372&quot;/&gt;&lt;wsp:rsid wsp:val=&quot;0038290F&quot;/&gt;&lt;wsp:rsid wsp:val=&quot;00382949&quot;/&gt;&lt;wsp:rsid wsp:val=&quot;003845C4&quot;/&gt;&lt;wsp:rsid wsp:val=&quot;00384AF7&quot;/&gt;&lt;wsp:rsid wsp:val=&quot;00385DA7&quot;/&gt;&lt;wsp:rsid wsp:val=&quot;00386965&quot;/&gt;&lt;wsp:rsid wsp:val=&quot;0038734A&quot;/&gt;&lt;wsp:rsid wsp:val=&quot;00387381&quot;/&gt;&lt;wsp:rsid wsp:val=&quot;00387480&quot;/&gt;&lt;wsp:rsid wsp:val=&quot;00387877&quot;/&gt;&lt;wsp:rsid wsp:val=&quot;00387905&quot;/&gt;&lt;wsp:rsid wsp:val=&quot;00387ACB&quot;/&gt;&lt;wsp:rsid wsp:val=&quot;00387CE8&quot;/&gt;&lt;wsp:rsid wsp:val=&quot;003900CA&quot;/&gt;&lt;wsp:rsid wsp:val=&quot;003906F6&quot;/&gt;&lt;wsp:rsid wsp:val=&quot;00390B06&quot;/&gt;&lt;wsp:rsid wsp:val=&quot;00391426&quot;/&gt;&lt;wsp:rsid wsp:val=&quot;003914CD&quot;/&gt;&lt;wsp:rsid wsp:val=&quot;00391B17&quot;/&gt;&lt;wsp:rsid wsp:val=&quot;00392028&quot;/&gt;&lt;wsp:rsid wsp:val=&quot;0039211E&quot;/&gt;&lt;wsp:rsid wsp:val=&quot;003929A5&quot;/&gt;&lt;wsp:rsid wsp:val=&quot;00392A74&quot;/&gt;&lt;wsp:rsid wsp:val=&quot;003930AE&quot;/&gt;&lt;wsp:rsid wsp:val=&quot;00394430&quot;/&gt;&lt;wsp:rsid wsp:val=&quot;00394687&quot;/&gt;&lt;wsp:rsid wsp:val=&quot;0039498E&quot;/&gt;&lt;wsp:rsid wsp:val=&quot;00394E7C&quot;/&gt;&lt;wsp:rsid wsp:val=&quot;003952C2&quot;/&gt;&lt;wsp:rsid wsp:val=&quot;00395F53&quot;/&gt;&lt;wsp:rsid wsp:val=&quot;00396169&quot;/&gt;&lt;wsp:rsid wsp:val=&quot;003964DB&quot;/&gt;&lt;wsp:rsid wsp:val=&quot;00396781&quot;/&gt;&lt;wsp:rsid wsp:val=&quot;00396865&quot;/&gt;&lt;wsp:rsid wsp:val=&quot;003968E7&quot;/&gt;&lt;wsp:rsid wsp:val=&quot;00396C7E&quot;/&gt;&lt;wsp:rsid wsp:val=&quot;003978A3&quot;/&gt;&lt;wsp:rsid wsp:val=&quot;00397E72&quot;/&gt;&lt;wsp:rsid wsp:val=&quot;003A13AB&quot;/&gt;&lt;wsp:rsid wsp:val=&quot;003A14E8&quot;/&gt;&lt;wsp:rsid wsp:val=&quot;003A1D6E&quot;/&gt;&lt;wsp:rsid wsp:val=&quot;003A26E3&quot;/&gt;&lt;wsp:rsid wsp:val=&quot;003A2710&quot;/&gt;&lt;wsp:rsid wsp:val=&quot;003A28CB&quot;/&gt;&lt;wsp:rsid wsp:val=&quot;003A2E81&quot;/&gt;&lt;wsp:rsid wsp:val=&quot;003A2FB7&quot;/&gt;&lt;wsp:rsid wsp:val=&quot;003A381B&quot;/&gt;&lt;wsp:rsid wsp:val=&quot;003A3835&quot;/&gt;&lt;wsp:rsid wsp:val=&quot;003A40BF&quot;/&gt;&lt;wsp:rsid wsp:val=&quot;003A498D&quot;/&gt;&lt;wsp:rsid wsp:val=&quot;003A4C77&quot;/&gt;&lt;wsp:rsid wsp:val=&quot;003A607E&quot;/&gt;&lt;wsp:rsid wsp:val=&quot;003A61C9&quot;/&gt;&lt;wsp:rsid wsp:val=&quot;003A6D0B&quot;/&gt;&lt;wsp:rsid wsp:val=&quot;003A7518&quot;/&gt;&lt;wsp:rsid wsp:val=&quot;003B051B&quot;/&gt;&lt;wsp:rsid wsp:val=&quot;003B0545&quot;/&gt;&lt;wsp:rsid wsp:val=&quot;003B0698&quot;/&gt;&lt;wsp:rsid wsp:val=&quot;003B0B02&quot;/&gt;&lt;wsp:rsid wsp:val=&quot;003B1458&quot;/&gt;&lt;wsp:rsid wsp:val=&quot;003B199F&quot;/&gt;&lt;wsp:rsid wsp:val=&quot;003B257D&quot;/&gt;&lt;wsp:rsid wsp:val=&quot;003B27BE&quot;/&gt;&lt;wsp:rsid wsp:val=&quot;003B2C05&quot;/&gt;&lt;wsp:rsid wsp:val=&quot;003B2D07&quot;/&gt;&lt;wsp:rsid wsp:val=&quot;003B32DA&quot;/&gt;&lt;wsp:rsid wsp:val=&quot;003B3306&quot;/&gt;&lt;wsp:rsid wsp:val=&quot;003B3327&quot;/&gt;&lt;wsp:rsid wsp:val=&quot;003B3477&quot;/&gt;&lt;wsp:rsid wsp:val=&quot;003B3C16&quot;/&gt;&lt;wsp:rsid wsp:val=&quot;003B453F&quot;/&gt;&lt;wsp:rsid wsp:val=&quot;003B458D&quot;/&gt;&lt;wsp:rsid wsp:val=&quot;003B4B8E&quot;/&gt;&lt;wsp:rsid wsp:val=&quot;003B4D4A&quot;/&gt;&lt;wsp:rsid wsp:val=&quot;003B5C24&quot;/&gt;&lt;wsp:rsid wsp:val=&quot;003B5C66&quot;/&gt;&lt;wsp:rsid wsp:val=&quot;003B5F66&quot;/&gt;&lt;wsp:rsid wsp:val=&quot;003B61F7&quot;/&gt;&lt;wsp:rsid wsp:val=&quot;003B6F02&quot;/&gt;&lt;wsp:rsid wsp:val=&quot;003B6F8E&quot;/&gt;&lt;wsp:rsid wsp:val=&quot;003B75A2&quot;/&gt;&lt;wsp:rsid wsp:val=&quot;003B787A&quot;/&gt;&lt;wsp:rsid wsp:val=&quot;003C0129&quot;/&gt;&lt;wsp:rsid wsp:val=&quot;003C0257&quot;/&gt;&lt;wsp:rsid wsp:val=&quot;003C05EA&quot;/&gt;&lt;wsp:rsid wsp:val=&quot;003C0F4B&quot;/&gt;&lt;wsp:rsid wsp:val=&quot;003C0F55&quot;/&gt;&lt;wsp:rsid wsp:val=&quot;003C1328&quot;/&gt;&lt;wsp:rsid wsp:val=&quot;003C134D&quot;/&gt;&lt;wsp:rsid wsp:val=&quot;003C1771&quot;/&gt;&lt;wsp:rsid wsp:val=&quot;003C20FB&quot;/&gt;&lt;wsp:rsid wsp:val=&quot;003C2EB3&quot;/&gt;&lt;wsp:rsid wsp:val=&quot;003C3361&quot;/&gt;&lt;wsp:rsid wsp:val=&quot;003C3955&quot;/&gt;&lt;wsp:rsid wsp:val=&quot;003C41E5&quot;/&gt;&lt;wsp:rsid wsp:val=&quot;003C44B5&quot;/&gt;&lt;wsp:rsid wsp:val=&quot;003C44D3&quot;/&gt;&lt;wsp:rsid wsp:val=&quot;003C4CD9&quot;/&gt;&lt;wsp:rsid wsp:val=&quot;003C4E98&quot;/&gt;&lt;wsp:rsid wsp:val=&quot;003C5974&quot;/&gt;&lt;wsp:rsid wsp:val=&quot;003C5AA5&quot;/&gt;&lt;wsp:rsid wsp:val=&quot;003C5BB4&quot;/&gt;&lt;wsp:rsid wsp:val=&quot;003C614E&quot;/&gt;&lt;wsp:rsid wsp:val=&quot;003C616E&quot;/&gt;&lt;wsp:rsid wsp:val=&quot;003C6310&quot;/&gt;&lt;wsp:rsid wsp:val=&quot;003C667A&quot;/&gt;&lt;wsp:rsid wsp:val=&quot;003C6EC9&quot;/&gt;&lt;wsp:rsid wsp:val=&quot;003C7229&quot;/&gt;&lt;wsp:rsid wsp:val=&quot;003C7B6F&quot;/&gt;&lt;wsp:rsid wsp:val=&quot;003D02B4&quot;/&gt;&lt;wsp:rsid wsp:val=&quot;003D0557&quot;/&gt;&lt;wsp:rsid wsp:val=&quot;003D0E3D&quot;/&gt;&lt;wsp:rsid wsp:val=&quot;003D15C5&quot;/&gt;&lt;wsp:rsid wsp:val=&quot;003D164C&quot;/&gt;&lt;wsp:rsid wsp:val=&quot;003D1A26&quot;/&gt;&lt;wsp:rsid wsp:val=&quot;003D1AE9&quot;/&gt;&lt;wsp:rsid wsp:val=&quot;003D1B7B&quot;/&gt;&lt;wsp:rsid wsp:val=&quot;003D1F14&quot;/&gt;&lt;wsp:rsid wsp:val=&quot;003D2115&quot;/&gt;&lt;wsp:rsid wsp:val=&quot;003D2B00&quot;/&gt;&lt;wsp:rsid wsp:val=&quot;003D2DBD&quot;/&gt;&lt;wsp:rsid wsp:val=&quot;003D2DF7&quot;/&gt;&lt;wsp:rsid wsp:val=&quot;003D3810&quot;/&gt;&lt;wsp:rsid wsp:val=&quot;003D3E22&quot;/&gt;&lt;wsp:rsid wsp:val=&quot;003D3E60&quot;/&gt;&lt;wsp:rsid wsp:val=&quot;003D3EF8&quot;/&gt;&lt;wsp:rsid wsp:val=&quot;003D3F4C&quot;/&gt;&lt;wsp:rsid wsp:val=&quot;003D3FDD&quot;/&gt;&lt;wsp:rsid wsp:val=&quot;003D40E3&quot;/&gt;&lt;wsp:rsid wsp:val=&quot;003D488C&quot;/&gt;&lt;wsp:rsid wsp:val=&quot;003D4B78&quot;/&gt;&lt;wsp:rsid wsp:val=&quot;003D5026&quot;/&gt;&lt;wsp:rsid wsp:val=&quot;003D64ED&quot;/&gt;&lt;wsp:rsid wsp:val=&quot;003D668E&quot;/&gt;&lt;wsp:rsid wsp:val=&quot;003D694B&quot;/&gt;&lt;wsp:rsid wsp:val=&quot;003D6B6E&quot;/&gt;&lt;wsp:rsid wsp:val=&quot;003D6DD7&quot;/&gt;&lt;wsp:rsid wsp:val=&quot;003D72FB&quot;/&gt;&lt;wsp:rsid wsp:val=&quot;003D7438&quot;/&gt;&lt;wsp:rsid wsp:val=&quot;003D7E83&quot;/&gt;&lt;wsp:rsid wsp:val=&quot;003E0215&quot;/&gt;&lt;wsp:rsid wsp:val=&quot;003E106F&quot;/&gt;&lt;wsp:rsid wsp:val=&quot;003E1386&quot;/&gt;&lt;wsp:rsid wsp:val=&quot;003E16A2&quot;/&gt;&lt;wsp:rsid wsp:val=&quot;003E19BC&quot;/&gt;&lt;wsp:rsid wsp:val=&quot;003E1BE1&quot;/&gt;&lt;wsp:rsid wsp:val=&quot;003E1CC9&quot;/&gt;&lt;wsp:rsid wsp:val=&quot;003E241D&quot;/&gt;&lt;wsp:rsid wsp:val=&quot;003E2755&quot;/&gt;&lt;wsp:rsid wsp:val=&quot;003E2D57&quot;/&gt;&lt;wsp:rsid wsp:val=&quot;003E3E70&quot;/&gt;&lt;wsp:rsid wsp:val=&quot;003E40C2&quot;/&gt;&lt;wsp:rsid wsp:val=&quot;003E4B5D&quot;/&gt;&lt;wsp:rsid wsp:val=&quot;003E5062&quot;/&gt;&lt;wsp:rsid wsp:val=&quot;003E5515&quot;/&gt;&lt;wsp:rsid wsp:val=&quot;003E5AE7&quot;/&gt;&lt;wsp:rsid wsp:val=&quot;003E5BD7&quot;/&gt;&lt;wsp:rsid wsp:val=&quot;003E6526&quot;/&gt;&lt;wsp:rsid wsp:val=&quot;003E6AF0&quot;/&gt;&lt;wsp:rsid wsp:val=&quot;003E7091&quot;/&gt;&lt;wsp:rsid wsp:val=&quot;003E73BD&quot;/&gt;&lt;wsp:rsid wsp:val=&quot;003E7422&quot;/&gt;&lt;wsp:rsid wsp:val=&quot;003E788E&quot;/&gt;&lt;wsp:rsid wsp:val=&quot;003E7FF3&quot;/&gt;&lt;wsp:rsid wsp:val=&quot;003F01B8&quot;/&gt;&lt;wsp:rsid wsp:val=&quot;003F0256&quot;/&gt;&lt;wsp:rsid wsp:val=&quot;003F1008&quot;/&gt;&lt;wsp:rsid wsp:val=&quot;003F105B&quot;/&gt;&lt;wsp:rsid wsp:val=&quot;003F157F&quot;/&gt;&lt;wsp:rsid wsp:val=&quot;003F1B15&quot;/&gt;&lt;wsp:rsid wsp:val=&quot;003F275B&quot;/&gt;&lt;wsp:rsid wsp:val=&quot;003F27CF&quot;/&gt;&lt;wsp:rsid wsp:val=&quot;003F28A9&quot;/&gt;&lt;wsp:rsid wsp:val=&quot;003F29A8&quot;/&gt;&lt;wsp:rsid wsp:val=&quot;003F2DB2&quot;/&gt;&lt;wsp:rsid wsp:val=&quot;003F2DD7&quot;/&gt;&lt;wsp:rsid wsp:val=&quot;003F2F00&quot;/&gt;&lt;wsp:rsid wsp:val=&quot;003F31FA&quot;/&gt;&lt;wsp:rsid wsp:val=&quot;003F3B60&quot;/&gt;&lt;wsp:rsid wsp:val=&quot;003F3C1A&quot;/&gt;&lt;wsp:rsid wsp:val=&quot;003F3E2A&quot;/&gt;&lt;wsp:rsid wsp:val=&quot;003F3E60&quot;/&gt;&lt;wsp:rsid wsp:val=&quot;003F3E7B&quot;/&gt;&lt;wsp:rsid wsp:val=&quot;003F3FC4&quot;/&gt;&lt;wsp:rsid wsp:val=&quot;003F4B4E&quot;/&gt;&lt;wsp:rsid wsp:val=&quot;003F4C75&quot;/&gt;&lt;wsp:rsid wsp:val=&quot;003F50F5&quot;/&gt;&lt;wsp:rsid wsp:val=&quot;003F51AB&quot;/&gt;&lt;wsp:rsid wsp:val=&quot;003F57EC&quot;/&gt;&lt;wsp:rsid wsp:val=&quot;003F5927&quot;/&gt;&lt;wsp:rsid wsp:val=&quot;003F5AC8&quot;/&gt;&lt;wsp:rsid wsp:val=&quot;003F5BEB&quot;/&gt;&lt;wsp:rsid wsp:val=&quot;003F622E&quot;/&gt;&lt;wsp:rsid wsp:val=&quot;003F6B14&quot;/&gt;&lt;wsp:rsid wsp:val=&quot;003F7157&quot;/&gt;&lt;wsp:rsid wsp:val=&quot;003F753D&quot;/&gt;&lt;wsp:rsid wsp:val=&quot;003F7B57&quot;/&gt;&lt;wsp:rsid wsp:val=&quot;003F7BFE&quot;/&gt;&lt;wsp:rsid wsp:val=&quot;003F7D27&quot;/&gt;&lt;wsp:rsid wsp:val=&quot;003F7F37&quot;/&gt;&lt;wsp:rsid wsp:val=&quot;004003BE&quot;/&gt;&lt;wsp:rsid wsp:val=&quot;0040076A&quot;/&gt;&lt;wsp:rsid wsp:val=&quot;004007DD&quot;/&gt;&lt;wsp:rsid wsp:val=&quot;00400B84&quot;/&gt;&lt;wsp:rsid wsp:val=&quot;004014FD&quot;/&gt;&lt;wsp:rsid wsp:val=&quot;0040163F&quot;/&gt;&lt;wsp:rsid wsp:val=&quot;004016DD&quot;/&gt;&lt;wsp:rsid wsp:val=&quot;00401934&quot;/&gt;&lt;wsp:rsid wsp:val=&quot;00401CCD&quot;/&gt;&lt;wsp:rsid wsp:val=&quot;00401EF6&quot;/&gt;&lt;wsp:rsid wsp:val=&quot;004020C8&quot;/&gt;&lt;wsp:rsid wsp:val=&quot;0040256C&quot;/&gt;&lt;wsp:rsid wsp:val=&quot;00402961&quot;/&gt;&lt;wsp:rsid wsp:val=&quot;00403363&quot;/&gt;&lt;wsp:rsid wsp:val=&quot;00403A91&quot;/&gt;&lt;wsp:rsid wsp:val=&quot;0040402B&quot;/&gt;&lt;wsp:rsid wsp:val=&quot;00404639&quot;/&gt;&lt;wsp:rsid wsp:val=&quot;00405673&quot;/&gt;&lt;wsp:rsid wsp:val=&quot;00405678&quot;/&gt;&lt;wsp:rsid wsp:val=&quot;0040620B&quot;/&gt;&lt;wsp:rsid wsp:val=&quot;004068BF&quot;/&gt;&lt;wsp:rsid wsp:val=&quot;00406C99&quot;/&gt;&lt;wsp:rsid wsp:val=&quot;00407010&quot;/&gt;&lt;wsp:rsid wsp:val=&quot;00407497&quot;/&gt;&lt;wsp:rsid wsp:val=&quot;00407885&quot;/&gt;&lt;wsp:rsid wsp:val=&quot;004078DD&quot;/&gt;&lt;wsp:rsid wsp:val=&quot;00407B83&quot;/&gt;&lt;wsp:rsid wsp:val=&quot;00407BD4&quot;/&gt;&lt;wsp:rsid wsp:val=&quot;00407E74&quot;/&gt;&lt;wsp:rsid wsp:val=&quot;0041082F&quot;/&gt;&lt;wsp:rsid wsp:val=&quot;00410D21&quot;/&gt;&lt;wsp:rsid wsp:val=&quot;00410D29&quot;/&gt;&lt;wsp:rsid wsp:val=&quot;00411060&quot;/&gt;&lt;wsp:rsid wsp:val=&quot;00412099&quot;/&gt;&lt;wsp:rsid wsp:val=&quot;00412DA1&quot;/&gt;&lt;wsp:rsid wsp:val=&quot;00413031&quot;/&gt;&lt;wsp:rsid wsp:val=&quot;0041304A&quot;/&gt;&lt;wsp:rsid wsp:val=&quot;00413362&quot;/&gt;&lt;wsp:rsid wsp:val=&quot;0041384D&quot;/&gt;&lt;wsp:rsid wsp:val=&quot;00413AF6&quot;/&gt;&lt;wsp:rsid wsp:val=&quot;00414A84&quot;/&gt;&lt;wsp:rsid wsp:val=&quot;00415974&quot;/&gt;&lt;wsp:rsid wsp:val=&quot;00415984&quot;/&gt;&lt;wsp:rsid wsp:val=&quot;00415BD6&quot;/&gt;&lt;wsp:rsid wsp:val=&quot;00415C58&quot;/&gt;&lt;wsp:rsid wsp:val=&quot;00416604&quot;/&gt;&lt;wsp:rsid wsp:val=&quot;0041660E&quot;/&gt;&lt;wsp:rsid wsp:val=&quot;00416D83&quot;/&gt;&lt;wsp:rsid wsp:val=&quot;00416E11&quot;/&gt;&lt;wsp:rsid wsp:val=&quot;0041731A&quot;/&gt;&lt;wsp:rsid wsp:val=&quot;0042007E&quot;/&gt;&lt;wsp:rsid wsp:val=&quot;004201FE&quot;/&gt;&lt;wsp:rsid wsp:val=&quot;00420215&quot;/&gt;&lt;wsp:rsid wsp:val=&quot;00420283&quot;/&gt;&lt;wsp:rsid wsp:val=&quot;00420597&quot;/&gt;&lt;wsp:rsid wsp:val=&quot;00420D58&quot;/&gt;&lt;wsp:rsid wsp:val=&quot;00421001&quot;/&gt;&lt;wsp:rsid wsp:val=&quot;004217E7&quot;/&gt;&lt;wsp:rsid wsp:val=&quot;00421A38&quot;/&gt;&lt;wsp:rsid wsp:val=&quot;00421F62&quot;/&gt;&lt;wsp:rsid wsp:val=&quot;0042240E&quot;/&gt;&lt;wsp:rsid wsp:val=&quot;00422690&quot;/&gt;&lt;wsp:rsid wsp:val=&quot;00422AD2&quot;/&gt;&lt;wsp:rsid wsp:val=&quot;0042309D&quot;/&gt;&lt;wsp:rsid wsp:val=&quot;00423162&quot;/&gt;&lt;wsp:rsid wsp:val=&quot;004246B7&quot;/&gt;&lt;wsp:rsid wsp:val=&quot;0042498B&quot;/&gt;&lt;wsp:rsid wsp:val=&quot;00424C01&quot;/&gt;&lt;wsp:rsid wsp:val=&quot;00424C26&quot;/&gt;&lt;wsp:rsid wsp:val=&quot;00424E09&quot;/&gt;&lt;wsp:rsid wsp:val=&quot;00425028&quot;/&gt;&lt;wsp:rsid wsp:val=&quot;004252FF&quot;/&gt;&lt;wsp:rsid wsp:val=&quot;00425C56&quot;/&gt;&lt;wsp:rsid wsp:val=&quot;004263B7&quot;/&gt;&lt;wsp:rsid wsp:val=&quot;00426654&quot;/&gt;&lt;wsp:rsid wsp:val=&quot;0042683B&quot;/&gt;&lt;wsp:rsid wsp:val=&quot;00426A34&quot;/&gt;&lt;wsp:rsid wsp:val=&quot;00426F1F&quot;/&gt;&lt;wsp:rsid wsp:val=&quot;0042704B&quot;/&gt;&lt;wsp:rsid wsp:val=&quot;00427094&quot;/&gt;&lt;wsp:rsid wsp:val=&quot;0042741A&quot;/&gt;&lt;wsp:rsid wsp:val=&quot;0042772A&quot;/&gt;&lt;wsp:rsid wsp:val=&quot;0042797D&quot;/&gt;&lt;wsp:rsid wsp:val=&quot;00427B31&quot;/&gt;&lt;wsp:rsid wsp:val=&quot;004307ED&quot;/&gt;&lt;wsp:rsid wsp:val=&quot;004308FE&quot;/&gt;&lt;wsp:rsid wsp:val=&quot;00431606&quot;/&gt;&lt;wsp:rsid wsp:val=&quot;00431721&quot;/&gt;&lt;wsp:rsid wsp:val=&quot;004317D3&quot;/&gt;&lt;wsp:rsid wsp:val=&quot;00432D2E&quot;/&gt;&lt;wsp:rsid wsp:val=&quot;00432D35&quot;/&gt;&lt;wsp:rsid wsp:val=&quot;00432DCB&quot;/&gt;&lt;wsp:rsid wsp:val=&quot;00433968&quot;/&gt;&lt;wsp:rsid wsp:val=&quot;00433AD1&quot;/&gt;&lt;wsp:rsid wsp:val=&quot;00434B26&quot;/&gt;&lt;wsp:rsid wsp:val=&quot;004350D2&quot;/&gt;&lt;wsp:rsid wsp:val=&quot;0043548C&quot;/&gt;&lt;wsp:rsid wsp:val=&quot;004359EE&quot;/&gt;&lt;wsp:rsid wsp:val=&quot;004360B7&quot;/&gt;&lt;wsp:rsid wsp:val=&quot;00436A8A&quot;/&gt;&lt;wsp:rsid wsp:val=&quot;0043705C&quot;/&gt;&lt;wsp:rsid wsp:val=&quot;0043728F&quot;/&gt;&lt;wsp:rsid wsp:val=&quot;004372D3&quot;/&gt;&lt;wsp:rsid wsp:val=&quot;00437DCC&quot;/&gt;&lt;wsp:rsid wsp:val=&quot;00440B3D&quot;/&gt;&lt;wsp:rsid wsp:val=&quot;00440C9B&quot;/&gt;&lt;wsp:rsid wsp:val=&quot;00440E3A&quot;/&gt;&lt;wsp:rsid wsp:val=&quot;00440F8E&quot;/&gt;&lt;wsp:rsid wsp:val=&quot;004414F6&quot;/&gt;&lt;wsp:rsid wsp:val=&quot;0044187B&quot;/&gt;&lt;wsp:rsid wsp:val=&quot;004418D6&quot;/&gt;&lt;wsp:rsid wsp:val=&quot;00441DB1&quot;/&gt;&lt;wsp:rsid wsp:val=&quot;00442C31&quot;/&gt;&lt;wsp:rsid wsp:val=&quot;00443100&quot;/&gt;&lt;wsp:rsid wsp:val=&quot;0044354A&quot;/&gt;&lt;wsp:rsid wsp:val=&quot;00444846&quot;/&gt;&lt;wsp:rsid wsp:val=&quot;004449B9&quot;/&gt;&lt;wsp:rsid wsp:val=&quot;00444A41&quot;/&gt;&lt;wsp:rsid wsp:val=&quot;0044545C&quot;/&gt;&lt;wsp:rsid wsp:val=&quot;00445850&quot;/&gt;&lt;wsp:rsid wsp:val=&quot;00445DFE&quot;/&gt;&lt;wsp:rsid wsp:val=&quot;00446429&quot;/&gt;&lt;wsp:rsid wsp:val=&quot;00446AE9&quot;/&gt;&lt;wsp:rsid wsp:val=&quot;00446E93&quot;/&gt;&lt;wsp:rsid wsp:val=&quot;004471D2&quot;/&gt;&lt;wsp:rsid wsp:val=&quot;004473BA&quot;/&gt;&lt;wsp:rsid wsp:val=&quot;0044766E&quot;/&gt;&lt;wsp:rsid wsp:val=&quot;0044797E&quot;/&gt;&lt;wsp:rsid wsp:val=&quot;00447BC6&quot;/&gt;&lt;wsp:rsid wsp:val=&quot;004500DD&quot;/&gt;&lt;wsp:rsid wsp:val=&quot;004504C4&quot;/&gt;&lt;wsp:rsid wsp:val=&quot;00450686&quot;/&gt;&lt;wsp:rsid wsp:val=&quot;00450975&quot;/&gt;&lt;wsp:rsid wsp:val=&quot;00450B67&quot;/&gt;&lt;wsp:rsid wsp:val=&quot;00450C87&quot;/&gt;&lt;wsp:rsid wsp:val=&quot;00451947&quot;/&gt;&lt;wsp:rsid wsp:val=&quot;004522D5&quot;/&gt;&lt;wsp:rsid wsp:val=&quot;004523C5&quot;/&gt;&lt;wsp:rsid wsp:val=&quot;00452684&quot;/&gt;&lt;wsp:rsid wsp:val=&quot;004545AC&quot;/&gt;&lt;wsp:rsid wsp:val=&quot;00454608&quot;/&gt;&lt;wsp:rsid wsp:val=&quot;0045490C&quot;/&gt;&lt;wsp:rsid wsp:val=&quot;00454A5E&quot;/&gt;&lt;wsp:rsid wsp:val=&quot;00454B1C&quot;/&gt;&lt;wsp:rsid wsp:val=&quot;00455CF9&quot;/&gt;&lt;wsp:rsid wsp:val=&quot;004561BA&quot;/&gt;&lt;wsp:rsid wsp:val=&quot;00456214&quot;/&gt;&lt;wsp:rsid wsp:val=&quot;0045650E&quot;/&gt;&lt;wsp:rsid wsp:val=&quot;004569E9&quot;/&gt;&lt;wsp:rsid wsp:val=&quot;00456ADC&quot;/&gt;&lt;wsp:rsid wsp:val=&quot;0045747D&quot;/&gt;&lt;wsp:rsid wsp:val=&quot;004576B3&quot;/&gt;&lt;wsp:rsid wsp:val=&quot;004579FC&quot;/&gt;&lt;wsp:rsid wsp:val=&quot;00460509&quot;/&gt;&lt;wsp:rsid wsp:val=&quot;004606E1&quot;/&gt;&lt;wsp:rsid wsp:val=&quot;00460763&quot;/&gt;&lt;wsp:rsid wsp:val=&quot;00460EA2&quot;/&gt;&lt;wsp:rsid wsp:val=&quot;00461857&quot;/&gt;&lt;wsp:rsid wsp:val=&quot;00461C1C&quot;/&gt;&lt;wsp:rsid wsp:val=&quot;00461C60&quot;/&gt;&lt;wsp:rsid wsp:val=&quot;00462FFA&quot;/&gt;&lt;wsp:rsid wsp:val=&quot;0046360A&quot;/&gt;&lt;wsp:rsid wsp:val=&quot;00464373&quot;/&gt;&lt;wsp:rsid wsp:val=&quot;004644C5&quot;/&gt;&lt;wsp:rsid wsp:val=&quot;00464891&quot;/&gt;&lt;wsp:rsid wsp:val=&quot;00464B78&quot;/&gt;&lt;wsp:rsid wsp:val=&quot;00465541&quot;/&gt;&lt;wsp:rsid wsp:val=&quot;0046576C&quot;/&gt;&lt;wsp:rsid wsp:val=&quot;00465B9E&quot;/&gt;&lt;wsp:rsid wsp:val=&quot;00466296&quot;/&gt;&lt;wsp:rsid wsp:val=&quot;0046683D&quot;/&gt;&lt;wsp:rsid wsp:val=&quot;00466FD4&quot;/&gt;&lt;wsp:rsid wsp:val=&quot;0046742D&quot;/&gt;&lt;wsp:rsid wsp:val=&quot;004704C6&quot;/&gt;&lt;wsp:rsid wsp:val=&quot;00471880&quot;/&gt;&lt;wsp:rsid wsp:val=&quot;00471B7D&quot;/&gt;&lt;wsp:rsid wsp:val=&quot;00471C1F&quot;/&gt;&lt;wsp:rsid wsp:val=&quot;00472DD1&quot;/&gt;&lt;wsp:rsid wsp:val=&quot;00472FAE&quot;/&gt;&lt;wsp:rsid wsp:val=&quot;0047305E&quot;/&gt;&lt;wsp:rsid wsp:val=&quot;0047318C&quot;/&gt;&lt;wsp:rsid wsp:val=&quot;00473884&quot;/&gt;&lt;wsp:rsid wsp:val=&quot;00473E2B&quot;/&gt;&lt;wsp:rsid wsp:val=&quot;004751F9&quot;/&gt;&lt;wsp:rsid wsp:val=&quot;004755FF&quot;/&gt;&lt;wsp:rsid wsp:val=&quot;00475FA8&quot;/&gt;&lt;wsp:rsid wsp:val=&quot;0047658D&quot;/&gt;&lt;wsp:rsid wsp:val=&quot;00476E36&quot;/&gt;&lt;wsp:rsid wsp:val=&quot;004775FA&quot;/&gt;&lt;wsp:rsid wsp:val=&quot;004776D9&quot;/&gt;&lt;wsp:rsid wsp:val=&quot;00477ACC&quot;/&gt;&lt;wsp:rsid wsp:val=&quot;00477C27&quot;/&gt;&lt;wsp:rsid wsp:val=&quot;00477F0F&quot;/&gt;&lt;wsp:rsid wsp:val=&quot;0048004C&quot;/&gt;&lt;wsp:rsid wsp:val=&quot;004805F7&quot;/&gt;&lt;wsp:rsid wsp:val=&quot;004805FB&quot;/&gt;&lt;wsp:rsid wsp:val=&quot;00480873&quot;/&gt;&lt;wsp:rsid wsp:val=&quot;00480A1E&quot;/&gt;&lt;wsp:rsid wsp:val=&quot;00480AC3&quot;/&gt;&lt;wsp:rsid wsp:val=&quot;00480BC3&quot;/&gt;&lt;wsp:rsid wsp:val=&quot;004812AE&quot;/&gt;&lt;wsp:rsid wsp:val=&quot;00481791&quot;/&gt;&lt;wsp:rsid wsp:val=&quot;00481A46&quot;/&gt;&lt;wsp:rsid wsp:val=&quot;00482103&quot;/&gt;&lt;wsp:rsid wsp:val=&quot;0048220E&quot;/&gt;&lt;wsp:rsid wsp:val=&quot;00482D18&quot;/&gt;&lt;wsp:rsid wsp:val=&quot;00483344&quot;/&gt;&lt;wsp:rsid wsp:val=&quot;004839A5&quot;/&gt;&lt;wsp:rsid wsp:val=&quot;00483D46&quot;/&gt;&lt;wsp:rsid wsp:val=&quot;00483FE8&quot;/&gt;&lt;wsp:rsid wsp:val=&quot;00484A43&quot;/&gt;&lt;wsp:rsid wsp:val=&quot;00484B2A&quot;/&gt;&lt;wsp:rsid wsp:val=&quot;00485A93&quot;/&gt;&lt;wsp:rsid wsp:val=&quot;00485C33&quot;/&gt;&lt;wsp:rsid wsp:val=&quot;00485DC8&quot;/&gt;&lt;wsp:rsid wsp:val=&quot;0048612B&quot;/&gt;&lt;wsp:rsid wsp:val=&quot;00486EEA&quot;/&gt;&lt;wsp:rsid wsp:val=&quot;00487251&quot;/&gt;&lt;wsp:rsid wsp:val=&quot;0048726F&quot;/&gt;&lt;wsp:rsid wsp:val=&quot;0048738F&quot;/&gt;&lt;wsp:rsid wsp:val=&quot;004873A9&quot;/&gt;&lt;wsp:rsid wsp:val=&quot;00487FEF&quot;/&gt;&lt;wsp:rsid wsp:val=&quot;00490211&quot;/&gt;&lt;wsp:rsid wsp:val=&quot;0049026F&quot;/&gt;&lt;wsp:rsid wsp:val=&quot;00490548&quot;/&gt;&lt;wsp:rsid wsp:val=&quot;0049062A&quot;/&gt;&lt;wsp:rsid wsp:val=&quot;00490630&quot;/&gt;&lt;wsp:rsid wsp:val=&quot;00490890&quot;/&gt;&lt;wsp:rsid wsp:val=&quot;00490FA2&quot;/&gt;&lt;wsp:rsid wsp:val=&quot;00491008&quot;/&gt;&lt;wsp:rsid wsp:val=&quot;00491FCF&quot;/&gt;&lt;wsp:rsid wsp:val=&quot;004920D9&quot;/&gt;&lt;wsp:rsid wsp:val=&quot;00492322&quot;/&gt;&lt;wsp:rsid wsp:val=&quot;00492387&quot;/&gt;&lt;wsp:rsid wsp:val=&quot;004928E9&quot;/&gt;&lt;wsp:rsid wsp:val=&quot;00492CD5&quot;/&gt;&lt;wsp:rsid wsp:val=&quot;00492E43&quot;/&gt;&lt;wsp:rsid wsp:val=&quot;00492E7C&quot;/&gt;&lt;wsp:rsid wsp:val=&quot;00493308&quot;/&gt;&lt;wsp:rsid wsp:val=&quot;00493983&quot;/&gt;&lt;wsp:rsid wsp:val=&quot;00494A0F&quot;/&gt;&lt;wsp:rsid wsp:val=&quot;00494A54&quot;/&gt;&lt;wsp:rsid wsp:val=&quot;00494D74&quot;/&gt;&lt;wsp:rsid wsp:val=&quot;00494F38&quot;/&gt;&lt;wsp:rsid wsp:val=&quot;00495108&quot;/&gt;&lt;wsp:rsid wsp:val=&quot;004951F9&quot;/&gt;&lt;wsp:rsid wsp:val=&quot;0049529D&quot;/&gt;&lt;wsp:rsid wsp:val=&quot;0049575E&quot;/&gt;&lt;wsp:rsid wsp:val=&quot;00495B9E&quot;/&gt;&lt;wsp:rsid wsp:val=&quot;00496619&quot;/&gt;&lt;wsp:rsid wsp:val=&quot;00497735&quot;/&gt;&lt;wsp:rsid wsp:val=&quot;004A06FE&quot;/&gt;&lt;wsp:rsid wsp:val=&quot;004A1739&quot;/&gt;&lt;wsp:rsid wsp:val=&quot;004A173D&quot;/&gt;&lt;wsp:rsid wsp:val=&quot;004A174A&quot;/&gt;&lt;wsp:rsid wsp:val=&quot;004A17D6&quot;/&gt;&lt;wsp:rsid wsp:val=&quot;004A1A52&quot;/&gt;&lt;wsp:rsid wsp:val=&quot;004A1B3B&quot;/&gt;&lt;wsp:rsid wsp:val=&quot;004A1C2D&quot;/&gt;&lt;wsp:rsid wsp:val=&quot;004A1CA1&quot;/&gt;&lt;wsp:rsid wsp:val=&quot;004A1CE8&quot;/&gt;&lt;wsp:rsid wsp:val=&quot;004A275A&quot;/&gt;&lt;wsp:rsid wsp:val=&quot;004A2857&quot;/&gt;&lt;wsp:rsid wsp:val=&quot;004A3A75&quot;/&gt;&lt;wsp:rsid wsp:val=&quot;004A44F7&quot;/&gt;&lt;wsp:rsid wsp:val=&quot;004A4909&quot;/&gt;&lt;wsp:rsid wsp:val=&quot;004A506A&quot;/&gt;&lt;wsp:rsid wsp:val=&quot;004A5308&quot;/&gt;&lt;wsp:rsid wsp:val=&quot;004A5579&quot;/&gt;&lt;wsp:rsid wsp:val=&quot;004A5CF1&quot;/&gt;&lt;wsp:rsid wsp:val=&quot;004A601E&quot;/&gt;&lt;wsp:rsid wsp:val=&quot;004A60AC&quot;/&gt;&lt;wsp:rsid wsp:val=&quot;004A63A5&quot;/&gt;&lt;wsp:rsid wsp:val=&quot;004A67B7&quot;/&gt;&lt;wsp:rsid wsp:val=&quot;004A6CEF&quot;/&gt;&lt;wsp:rsid wsp:val=&quot;004B0BC1&quot;/&gt;&lt;wsp:rsid wsp:val=&quot;004B103C&quot;/&gt;&lt;wsp:rsid wsp:val=&quot;004B1BFE&quot;/&gt;&lt;wsp:rsid wsp:val=&quot;004B21B7&quot;/&gt;&lt;wsp:rsid wsp:val=&quot;004B2546&quot;/&gt;&lt;wsp:rsid wsp:val=&quot;004B356C&quot;/&gt;&lt;wsp:rsid wsp:val=&quot;004B35E6&quot;/&gt;&lt;wsp:rsid wsp:val=&quot;004B3F47&quot;/&gt;&lt;wsp:rsid wsp:val=&quot;004B4A35&quot;/&gt;&lt;wsp:rsid wsp:val=&quot;004B515B&quot;/&gt;&lt;wsp:rsid wsp:val=&quot;004B5892&quot;/&gt;&lt;wsp:rsid wsp:val=&quot;004B5B49&quot;/&gt;&lt;wsp:rsid wsp:val=&quot;004B5DAE&quot;/&gt;&lt;wsp:rsid wsp:val=&quot;004B606E&quot;/&gt;&lt;wsp:rsid wsp:val=&quot;004B797F&quot;/&gt;&lt;wsp:rsid wsp:val=&quot;004B7BF1&quot;/&gt;&lt;wsp:rsid wsp:val=&quot;004C100A&quot;/&gt;&lt;wsp:rsid wsp:val=&quot;004C133F&quot;/&gt;&lt;wsp:rsid wsp:val=&quot;004C1639&quot;/&gt;&lt;wsp:rsid wsp:val=&quot;004C189C&quot;/&gt;&lt;wsp:rsid wsp:val=&quot;004C1D71&quot;/&gt;&lt;wsp:rsid wsp:val=&quot;004C2CA4&quot;/&gt;&lt;wsp:rsid wsp:val=&quot;004C3F97&quot;/&gt;&lt;wsp:rsid wsp:val=&quot;004C413E&quot;/&gt;&lt;wsp:rsid wsp:val=&quot;004C4193&quot;/&gt;&lt;wsp:rsid wsp:val=&quot;004C466C&quot;/&gt;&lt;wsp:rsid wsp:val=&quot;004C48FE&quot;/&gt;&lt;wsp:rsid wsp:val=&quot;004C5514&quot;/&gt;&lt;wsp:rsid wsp:val=&quot;004C556D&quot;/&gt;&lt;wsp:rsid wsp:val=&quot;004C57FA&quot;/&gt;&lt;wsp:rsid wsp:val=&quot;004C5B52&quot;/&gt;&lt;wsp:rsid wsp:val=&quot;004C6048&quot;/&gt;&lt;wsp:rsid wsp:val=&quot;004C686F&quot;/&gt;&lt;wsp:rsid wsp:val=&quot;004C69FB&quot;/&gt;&lt;wsp:rsid wsp:val=&quot;004C7AD0&quot;/&gt;&lt;wsp:rsid wsp:val=&quot;004C7FDC&quot;/&gt;&lt;wsp:rsid wsp:val=&quot;004D019E&quot;/&gt;&lt;wsp:rsid wsp:val=&quot;004D0728&quot;/&gt;&lt;wsp:rsid wsp:val=&quot;004D078D&quot;/&gt;&lt;wsp:rsid wsp:val=&quot;004D0CB6&quot;/&gt;&lt;wsp:rsid wsp:val=&quot;004D0FC6&quot;/&gt;&lt;wsp:rsid wsp:val=&quot;004D127D&quot;/&gt;&lt;wsp:rsid wsp:val=&quot;004D1470&quot;/&gt;&lt;wsp:rsid wsp:val=&quot;004D1478&quot;/&gt;&lt;wsp:rsid wsp:val=&quot;004D1E18&quot;/&gt;&lt;wsp:rsid wsp:val=&quot;004D1F1A&quot;/&gt;&lt;wsp:rsid wsp:val=&quot;004D24AB&quot;/&gt;&lt;wsp:rsid wsp:val=&quot;004D2C0F&quot;/&gt;&lt;wsp:rsid wsp:val=&quot;004D2E4A&quot;/&gt;&lt;wsp:rsid wsp:val=&quot;004D374B&quot;/&gt;&lt;wsp:rsid wsp:val=&quot;004D45BB&quot;/&gt;&lt;wsp:rsid wsp:val=&quot;004D46F5&quot;/&gt;&lt;wsp:rsid wsp:val=&quot;004D4858&quot;/&gt;&lt;wsp:rsid wsp:val=&quot;004D4910&quot;/&gt;&lt;wsp:rsid wsp:val=&quot;004D49FC&quot;/&gt;&lt;wsp:rsid wsp:val=&quot;004D4D00&quot;/&gt;&lt;wsp:rsid wsp:val=&quot;004D510C&quot;/&gt;&lt;wsp:rsid wsp:val=&quot;004D59C0&quot;/&gt;&lt;wsp:rsid wsp:val=&quot;004D5F39&quot;/&gt;&lt;wsp:rsid wsp:val=&quot;004D609A&quot;/&gt;&lt;wsp:rsid wsp:val=&quot;004D726F&quot;/&gt;&lt;wsp:rsid wsp:val=&quot;004D72DF&quot;/&gt;&lt;wsp:rsid wsp:val=&quot;004D72EA&quot;/&gt;&lt;wsp:rsid wsp:val=&quot;004D74CA&quot;/&gt;&lt;wsp:rsid wsp:val=&quot;004D7F04&quot;/&gt;&lt;wsp:rsid wsp:val=&quot;004E0199&quot;/&gt;&lt;wsp:rsid wsp:val=&quot;004E04AD&quot;/&gt;&lt;wsp:rsid wsp:val=&quot;004E05E5&quot;/&gt;&lt;wsp:rsid wsp:val=&quot;004E1062&quot;/&gt;&lt;wsp:rsid wsp:val=&quot;004E16B9&quot;/&gt;&lt;wsp:rsid wsp:val=&quot;004E172E&quot;/&gt;&lt;wsp:rsid wsp:val=&quot;004E1B99&quot;/&gt;&lt;wsp:rsid wsp:val=&quot;004E243A&quot;/&gt;&lt;wsp:rsid wsp:val=&quot;004E2646&quot;/&gt;&lt;wsp:rsid wsp:val=&quot;004E2AC7&quot;/&gt;&lt;wsp:rsid wsp:val=&quot;004E2B60&quot;/&gt;&lt;wsp:rsid wsp:val=&quot;004E2E4E&quot;/&gt;&lt;wsp:rsid wsp:val=&quot;004E32DE&quot;/&gt;&lt;wsp:rsid wsp:val=&quot;004E33BE&quot;/&gt;&lt;wsp:rsid wsp:val=&quot;004E4744&quot;/&gt;&lt;wsp:rsid wsp:val=&quot;004E492E&quot;/&gt;&lt;wsp:rsid wsp:val=&quot;004E5770&quot;/&gt;&lt;wsp:rsid wsp:val=&quot;004E5BCB&quot;/&gt;&lt;wsp:rsid wsp:val=&quot;004E5DA0&quot;/&gt;&lt;wsp:rsid wsp:val=&quot;004E62AF&quot;/&gt;&lt;wsp:rsid wsp:val=&quot;004E644D&quot;/&gt;&lt;wsp:rsid wsp:val=&quot;004E6BC4&quot;/&gt;&lt;wsp:rsid wsp:val=&quot;004E6E75&quot;/&gt;&lt;wsp:rsid wsp:val=&quot;004E779B&quot;/&gt;&lt;wsp:rsid wsp:val=&quot;004E7937&quot;/&gt;&lt;wsp:rsid wsp:val=&quot;004E7A8D&quot;/&gt;&lt;wsp:rsid wsp:val=&quot;004E7D36&quot;/&gt;&lt;wsp:rsid wsp:val=&quot;004F06EF&quot;/&gt;&lt;wsp:rsid wsp:val=&quot;004F08FF&quot;/&gt;&lt;wsp:rsid wsp:val=&quot;004F189E&quot;/&gt;&lt;wsp:rsid wsp:val=&quot;004F21A2&quot;/&gt;&lt;wsp:rsid wsp:val=&quot;004F2465&quot;/&gt;&lt;wsp:rsid wsp:val=&quot;004F2A39&quot;/&gt;&lt;wsp:rsid wsp:val=&quot;004F31F9&quot;/&gt;&lt;wsp:rsid wsp:val=&quot;004F3264&quot;/&gt;&lt;wsp:rsid wsp:val=&quot;004F3465&quot;/&gt;&lt;wsp:rsid wsp:val=&quot;004F3536&quot;/&gt;&lt;wsp:rsid wsp:val=&quot;004F4333&quot;/&gt;&lt;wsp:rsid wsp:val=&quot;004F490C&quot;/&gt;&lt;wsp:rsid wsp:val=&quot;004F492D&quot;/&gt;&lt;wsp:rsid wsp:val=&quot;004F5105&quot;/&gt;&lt;wsp:rsid wsp:val=&quot;004F5CD7&quot;/&gt;&lt;wsp:rsid wsp:val=&quot;004F5F3B&quot;/&gt;&lt;wsp:rsid wsp:val=&quot;004F6419&quot;/&gt;&lt;wsp:rsid wsp:val=&quot;004F6720&quot;/&gt;&lt;wsp:rsid wsp:val=&quot;004F68F9&quot;/&gt;&lt;wsp:rsid wsp:val=&quot;004F6B97&quot;/&gt;&lt;wsp:rsid wsp:val=&quot;004F78F8&quot;/&gt;&lt;wsp:rsid wsp:val=&quot;005001B2&quot;/&gt;&lt;wsp:rsid wsp:val=&quot;0050094B&quot;/&gt;&lt;wsp:rsid wsp:val=&quot;00500A87&quot;/&gt;&lt;wsp:rsid wsp:val=&quot;00501045&quot;/&gt;&lt;wsp:rsid wsp:val=&quot;005017BA&quot;/&gt;&lt;wsp:rsid wsp:val=&quot;00501A8A&quot;/&gt;&lt;wsp:rsid wsp:val=&quot;00502D90&quot;/&gt;&lt;wsp:rsid wsp:val=&quot;00503070&quot;/&gt;&lt;wsp:rsid wsp:val=&quot;00503202&quot;/&gt;&lt;wsp:rsid wsp:val=&quot;00503208&quot;/&gt;&lt;wsp:rsid wsp:val=&quot;0050324C&quot;/&gt;&lt;wsp:rsid wsp:val=&quot;005035EF&quot;/&gt;&lt;wsp:rsid wsp:val=&quot;00503600&quot;/&gt;&lt;wsp:rsid wsp:val=&quot;0050366A&quot;/&gt;&lt;wsp:rsid wsp:val=&quot;005036E8&quot;/&gt;&lt;wsp:rsid wsp:val=&quot;00503BCA&quot;/&gt;&lt;wsp:rsid wsp:val=&quot;00503C5A&quot;/&gt;&lt;wsp:rsid wsp:val=&quot;00503E3B&quot;/&gt;&lt;wsp:rsid wsp:val=&quot;00503F85&quot;/&gt;&lt;wsp:rsid wsp:val=&quot;00504261&quot;/&gt;&lt;wsp:rsid wsp:val=&quot;00504B56&quot;/&gt;&lt;wsp:rsid wsp:val=&quot;005066B0&quot;/&gt;&lt;wsp:rsid wsp:val=&quot;005067CA&quot;/&gt;&lt;wsp:rsid wsp:val=&quot;00506808&quot;/&gt;&lt;wsp:rsid wsp:val=&quot;00506EEA&quot;/&gt;&lt;wsp:rsid wsp:val=&quot;0050762C&quot;/&gt;&lt;wsp:rsid wsp:val=&quot;00510D3F&quot;/&gt;&lt;wsp:rsid wsp:val=&quot;0051151A&quot;/&gt;&lt;wsp:rsid wsp:val=&quot;005123CE&quot;/&gt;&lt;wsp:rsid wsp:val=&quot;00512647&quot;/&gt;&lt;wsp:rsid wsp:val=&quot;005127A6&quot;/&gt;&lt;wsp:rsid wsp:val=&quot;00512B66&quot;/&gt;&lt;wsp:rsid wsp:val=&quot;00514420&quot;/&gt;&lt;wsp:rsid wsp:val=&quot;00514591&quot;/&gt;&lt;wsp:rsid wsp:val=&quot;005147A6&quot;/&gt;&lt;wsp:rsid wsp:val=&quot;0051491B&quot;/&gt;&lt;wsp:rsid wsp:val=&quot;005157A2&quot;/&gt;&lt;wsp:rsid wsp:val=&quot;005160BA&quot;/&gt;&lt;wsp:rsid wsp:val=&quot;00516581&quot;/&gt;&lt;wsp:rsid wsp:val=&quot;005166D7&quot;/&gt;&lt;wsp:rsid wsp:val=&quot;0051684C&quot;/&gt;&lt;wsp:rsid wsp:val=&quot;00516F1D&quot;/&gt;&lt;wsp:rsid wsp:val=&quot;00517748&quot;/&gt;&lt;wsp:rsid wsp:val=&quot;00517AC1&quot;/&gt;&lt;wsp:rsid wsp:val=&quot;00517D96&quot;/&gt;&lt;wsp:rsid wsp:val=&quot;00520B80&quot;/&gt;&lt;wsp:rsid wsp:val=&quot;00520F29&quot;/&gt;&lt;wsp:rsid wsp:val=&quot;005210C5&quot;/&gt;&lt;wsp:rsid wsp:val=&quot;0052132E&quot;/&gt;&lt;wsp:rsid wsp:val=&quot;0052261F&quot;/&gt;&lt;wsp:rsid wsp:val=&quot;005233D7&quot;/&gt;&lt;wsp:rsid wsp:val=&quot;0052352A&quot;/&gt;&lt;wsp:rsid wsp:val=&quot;00523A7F&quot;/&gt;&lt;wsp:rsid wsp:val=&quot;00524187&quot;/&gt;&lt;wsp:rsid wsp:val=&quot;005241BD&quot;/&gt;&lt;wsp:rsid wsp:val=&quot;0052469C&quot;/&gt;&lt;wsp:rsid wsp:val=&quot;0052485F&quot;/&gt;&lt;wsp:rsid wsp:val=&quot;00524DE8&quot;/&gt;&lt;wsp:rsid wsp:val=&quot;005253BF&quot;/&gt;&lt;wsp:rsid wsp:val=&quot;00525E2E&quot;/&gt;&lt;wsp:rsid wsp:val=&quot;0052610C&quot;/&gt;&lt;wsp:rsid wsp:val=&quot;0052778F&quot;/&gt;&lt;wsp:rsid wsp:val=&quot;00527AB5&quot;/&gt;&lt;wsp:rsid wsp:val=&quot;00530189&quot;/&gt;&lt;wsp:rsid wsp:val=&quot;00530FA0&quot;/&gt;&lt;wsp:rsid wsp:val=&quot;00533048&quot;/&gt;&lt;wsp:rsid wsp:val=&quot;005331C8&quot;/&gt;&lt;wsp:rsid wsp:val=&quot;005334CD&quot;/&gt;&lt;wsp:rsid wsp:val=&quot;0053360F&quot;/&gt;&lt;wsp:rsid wsp:val=&quot;00534F72&quot;/&gt;&lt;wsp:rsid wsp:val=&quot;00535609&quot;/&gt;&lt;wsp:rsid wsp:val=&quot;00535C04&quot;/&gt;&lt;wsp:rsid wsp:val=&quot;00536886&quot;/&gt;&lt;wsp:rsid wsp:val=&quot;00536B46&quot;/&gt;&lt;wsp:rsid wsp:val=&quot;005373E9&quot;/&gt;&lt;wsp:rsid wsp:val=&quot;00537812&quot;/&gt;&lt;wsp:rsid wsp:val=&quot;00537A4A&quot;/&gt;&lt;wsp:rsid wsp:val=&quot;00537AE6&quot;/&gt;&lt;wsp:rsid wsp:val=&quot;005401D1&quot;/&gt;&lt;wsp:rsid wsp:val=&quot;005404F3&quot;/&gt;&lt;wsp:rsid wsp:val=&quot;00540508&quot;/&gt;&lt;wsp:rsid wsp:val=&quot;00540812&quot;/&gt;&lt;wsp:rsid wsp:val=&quot;00540FA3&quot;/&gt;&lt;wsp:rsid wsp:val=&quot;005410FA&quot;/&gt;&lt;wsp:rsid wsp:val=&quot;0054110D&quot;/&gt;&lt;wsp:rsid wsp:val=&quot;0054113E&quot;/&gt;&lt;wsp:rsid wsp:val=&quot;00541929&quot;/&gt;&lt;wsp:rsid wsp:val=&quot;00541C37&quot;/&gt;&lt;wsp:rsid wsp:val=&quot;00542D8D&quot;/&gt;&lt;wsp:rsid wsp:val=&quot;005430C0&quot;/&gt;&lt;wsp:rsid wsp:val=&quot;00544593&quot;/&gt;&lt;wsp:rsid wsp:val=&quot;005447E4&quot;/&gt;&lt;wsp:rsid wsp:val=&quot;005449EA&quot;/&gt;&lt;wsp:rsid wsp:val=&quot;00544DCA&quot;/&gt;&lt;wsp:rsid wsp:val=&quot;00545563&quot;/&gt;&lt;wsp:rsid wsp:val=&quot;00546FCC&quot;/&gt;&lt;wsp:rsid wsp:val=&quot;005479FE&quot;/&gt;&lt;wsp:rsid wsp:val=&quot;00547D45&quot;/&gt;&lt;wsp:rsid wsp:val=&quot;00547F1F&quot;/&gt;&lt;wsp:rsid wsp:val=&quot;005501A2&quot;/&gt;&lt;wsp:rsid wsp:val=&quot;0055055C&quot;/&gt;&lt;wsp:rsid wsp:val=&quot;00550F12&quot;/&gt;&lt;wsp:rsid wsp:val=&quot;005512FF&quot;/&gt;&lt;wsp:rsid wsp:val=&quot;00551808&quot;/&gt;&lt;wsp:rsid wsp:val=&quot;0055208E&quot;/&gt;&lt;wsp:rsid wsp:val=&quot;00552572&quot;/&gt;&lt;wsp:rsid wsp:val=&quot;0055336D&quot;/&gt;&lt;wsp:rsid wsp:val=&quot;00553818&quot;/&gt;&lt;wsp:rsid wsp:val=&quot;00553926&quot;/&gt;&lt;wsp:rsid wsp:val=&quot;00553940&quot;/&gt;&lt;wsp:rsid wsp:val=&quot;00553CC1&quot;/&gt;&lt;wsp:rsid wsp:val=&quot;00553F75&quot;/&gt;&lt;wsp:rsid wsp:val=&quot;00554581&quot;/&gt;&lt;wsp:rsid wsp:val=&quot;005548BA&quot;/&gt;&lt;wsp:rsid wsp:val=&quot;00554EE6&quot;/&gt;&lt;wsp:rsid wsp:val=&quot;005563C0&quot;/&gt;&lt;wsp:rsid wsp:val=&quot;0055700B&quot;/&gt;&lt;wsp:rsid wsp:val=&quot;005576AC&quot;/&gt;&lt;wsp:rsid wsp:val=&quot;00557C8A&quot;/&gt;&lt;wsp:rsid wsp:val=&quot;00557CB7&quot;/&gt;&lt;wsp:rsid wsp:val=&quot;00557E2C&quot;/&gt;&lt;wsp:rsid wsp:val=&quot;00560B49&quot;/&gt;&lt;wsp:rsid wsp:val=&quot;00560E2A&quot;/&gt;&lt;wsp:rsid wsp:val=&quot;00561048&quot;/&gt;&lt;wsp:rsid wsp:val=&quot;0056114F&quot;/&gt;&lt;wsp:rsid wsp:val=&quot;00561794&quot;/&gt;&lt;wsp:rsid wsp:val=&quot;00562333&quot;/&gt;&lt;wsp:rsid wsp:val=&quot;00562A4C&quot;/&gt;&lt;wsp:rsid wsp:val=&quot;0056315F&quot;/&gt;&lt;wsp:rsid wsp:val=&quot;0056338F&quot;/&gt;&lt;wsp:rsid wsp:val=&quot;00563C05&quot;/&gt;&lt;wsp:rsid wsp:val=&quot;00563DAE&quot;/&gt;&lt;wsp:rsid wsp:val=&quot;00563F1E&quot;/&gt;&lt;wsp:rsid wsp:val=&quot;0056553E&quot;/&gt;&lt;wsp:rsid wsp:val=&quot;00565CA4&quot;/&gt;&lt;wsp:rsid wsp:val=&quot;0056633D&quot;/&gt;&lt;wsp:rsid wsp:val=&quot;005668DD&quot;/&gt;&lt;wsp:rsid wsp:val=&quot;00566B7E&quot;/&gt;&lt;wsp:rsid wsp:val=&quot;00566E4A&quot;/&gt;&lt;wsp:rsid wsp:val=&quot;00567229&quot;/&gt;&lt;wsp:rsid wsp:val=&quot;0056759E&quot;/&gt;&lt;wsp:rsid wsp:val=&quot;0057030B&quot;/&gt;&lt;wsp:rsid wsp:val=&quot;005704B8&quot;/&gt;&lt;wsp:rsid wsp:val=&quot;00570937&quot;/&gt;&lt;wsp:rsid wsp:val=&quot;00570A1F&quot;/&gt;&lt;wsp:rsid wsp:val=&quot;00570DDB&quot;/&gt;&lt;wsp:rsid wsp:val=&quot;0057118E&quot;/&gt;&lt;wsp:rsid wsp:val=&quot;00571497&quot;/&gt;&lt;wsp:rsid wsp:val=&quot;00571810&quot;/&gt;&lt;wsp:rsid wsp:val=&quot;00572066&quot;/&gt;&lt;wsp:rsid wsp:val=&quot;005728B5&quot;/&gt;&lt;wsp:rsid wsp:val=&quot;00572CD3&quot;/&gt;&lt;wsp:rsid wsp:val=&quot;00573416&quot;/&gt;&lt;wsp:rsid wsp:val=&quot;00573E68&quot;/&gt;&lt;wsp:rsid wsp:val=&quot;00573FA2&quot;/&gt;&lt;wsp:rsid wsp:val=&quot;00574548&quot;/&gt;&lt;wsp:rsid wsp:val=&quot;00574AE4&quot;/&gt;&lt;wsp:rsid wsp:val=&quot;00574B15&quot;/&gt;&lt;wsp:rsid wsp:val=&quot;005754CE&quot;/&gt;&lt;wsp:rsid wsp:val=&quot;00575D1B&quot;/&gt;&lt;wsp:rsid wsp:val=&quot;00575E5D&quot;/&gt;&lt;wsp:rsid wsp:val=&quot;00575EB3&quot;/&gt;&lt;wsp:rsid wsp:val=&quot;0057620B&quot;/&gt;&lt;wsp:rsid wsp:val=&quot;0057628F&quot;/&gt;&lt;wsp:rsid wsp:val=&quot;00576C78&quot;/&gt;&lt;wsp:rsid wsp:val=&quot;00576E1E&quot;/&gt;&lt;wsp:rsid wsp:val=&quot;0057779D&quot;/&gt;&lt;wsp:rsid wsp:val=&quot;005779E9&quot;/&gt;&lt;wsp:rsid wsp:val=&quot;00580787&quot;/&gt;&lt;wsp:rsid wsp:val=&quot;00580AE1&quot;/&gt;&lt;wsp:rsid wsp:val=&quot;00581148&quot;/&gt;&lt;wsp:rsid wsp:val=&quot;00581280&quot;/&gt;&lt;wsp:rsid wsp:val=&quot;00581307&quot;/&gt;&lt;wsp:rsid wsp:val=&quot;00581D54&quot;/&gt;&lt;wsp:rsid wsp:val=&quot;00582639&quot;/&gt;&lt;wsp:rsid wsp:val=&quot;005828A1&quot;/&gt;&lt;wsp:rsid wsp:val=&quot;00582CD2&quot;/&gt;&lt;wsp:rsid wsp:val=&quot;005839DE&quot;/&gt;&lt;wsp:rsid wsp:val=&quot;00584629&quot;/&gt;&lt;wsp:rsid wsp:val=&quot;00584B7B&quot;/&gt;&lt;wsp:rsid wsp:val=&quot;00584FC2&quot;/&gt;&lt;wsp:rsid wsp:val=&quot;005854CA&quot;/&gt;&lt;wsp:rsid wsp:val=&quot;005856E4&quot;/&gt;&lt;wsp:rsid wsp:val=&quot;00585908&quot;/&gt;&lt;wsp:rsid wsp:val=&quot;00586026&quot;/&gt;&lt;wsp:rsid wsp:val=&quot;005863BC&quot;/&gt;&lt;wsp:rsid wsp:val=&quot;00587BF5&quot;/&gt;&lt;wsp:rsid wsp:val=&quot;00587EAE&quot;/&gt;&lt;wsp:rsid wsp:val=&quot;0059038E&quot;/&gt;&lt;wsp:rsid wsp:val=&quot;00591A99&quot;/&gt;&lt;wsp:rsid wsp:val=&quot;00591CAE&quot;/&gt;&lt;wsp:rsid wsp:val=&quot;00591DFF&quot;/&gt;&lt;wsp:rsid wsp:val=&quot;005924C8&quot;/&gt;&lt;wsp:rsid wsp:val=&quot;005932D6&quot;/&gt;&lt;wsp:rsid wsp:val=&quot;00593A5C&quot;/&gt;&lt;wsp:rsid wsp:val=&quot;00593C49&quot;/&gt;&lt;wsp:rsid wsp:val=&quot;00594A23&quot;/&gt;&lt;wsp:rsid wsp:val=&quot;00594B11&quot;/&gt;&lt;wsp:rsid wsp:val=&quot;0059618A&quot;/&gt;&lt;wsp:rsid wsp:val=&quot;005968B9&quot;/&gt;&lt;wsp:rsid wsp:val=&quot;00596B5D&quot;/&gt;&lt;wsp:rsid wsp:val=&quot;00596E05&quot;/&gt;&lt;wsp:rsid wsp:val=&quot;005971ED&quot;/&gt;&lt;wsp:rsid wsp:val=&quot;005972C7&quot;/&gt;&lt;wsp:rsid wsp:val=&quot;005A0787&quot;/&gt;&lt;wsp:rsid wsp:val=&quot;005A080F&quot;/&gt;&lt;wsp:rsid wsp:val=&quot;005A141B&quot;/&gt;&lt;wsp:rsid wsp:val=&quot;005A2304&quot;/&gt;&lt;wsp:rsid wsp:val=&quot;005A2E52&quot;/&gt;&lt;wsp:rsid wsp:val=&quot;005A2FED&quot;/&gt;&lt;wsp:rsid wsp:val=&quot;005A32F9&quot;/&gt;&lt;wsp:rsid wsp:val=&quot;005A3413&quot;/&gt;&lt;wsp:rsid wsp:val=&quot;005A3765&quot;/&gt;&lt;wsp:rsid wsp:val=&quot;005A3D7F&quot;/&gt;&lt;wsp:rsid wsp:val=&quot;005A3ECD&quot;/&gt;&lt;wsp:rsid wsp:val=&quot;005A4097&quot;/&gt;&lt;wsp:rsid wsp:val=&quot;005A4496&quot;/&gt;&lt;wsp:rsid wsp:val=&quot;005A4777&quot;/&gt;&lt;wsp:rsid wsp:val=&quot;005A48A7&quot;/&gt;&lt;wsp:rsid wsp:val=&quot;005A5E98&quot;/&gt;&lt;wsp:rsid wsp:val=&quot;005A643C&quot;/&gt;&lt;wsp:rsid wsp:val=&quot;005A6CD3&quot;/&gt;&lt;wsp:rsid wsp:val=&quot;005A6D24&quot;/&gt;&lt;wsp:rsid wsp:val=&quot;005A7487&quot;/&gt;&lt;wsp:rsid wsp:val=&quot;005A7551&quot;/&gt;&lt;wsp:rsid wsp:val=&quot;005A77AC&quot;/&gt;&lt;wsp:rsid wsp:val=&quot;005A7B97&quot;/&gt;&lt;wsp:rsid wsp:val=&quot;005A7CD8&quot;/&gt;&lt;wsp:rsid wsp:val=&quot;005B0651&quot;/&gt;&lt;wsp:rsid wsp:val=&quot;005B0CAA&quot;/&gt;&lt;wsp:rsid wsp:val=&quot;005B0FE5&quot;/&gt;&lt;wsp:rsid wsp:val=&quot;005B126B&quot;/&gt;&lt;wsp:rsid wsp:val=&quot;005B138A&quot;/&gt;&lt;wsp:rsid wsp:val=&quot;005B1C2D&quot;/&gt;&lt;wsp:rsid wsp:val=&quot;005B2537&quot;/&gt;&lt;wsp:rsid wsp:val=&quot;005B26EF&quot;/&gt;&lt;wsp:rsid wsp:val=&quot;005B2730&quot;/&gt;&lt;wsp:rsid wsp:val=&quot;005B2AF4&quot;/&gt;&lt;wsp:rsid wsp:val=&quot;005B43EE&quot;/&gt;&lt;wsp:rsid wsp:val=&quot;005B49E5&quot;/&gt;&lt;wsp:rsid wsp:val=&quot;005B4AEF&quot;/&gt;&lt;wsp:rsid wsp:val=&quot;005B5129&quot;/&gt;&lt;wsp:rsid wsp:val=&quot;005B5532&quot;/&gt;&lt;wsp:rsid wsp:val=&quot;005B59B1&quot;/&gt;&lt;wsp:rsid wsp:val=&quot;005B5BE4&quot;/&gt;&lt;wsp:rsid wsp:val=&quot;005B60EF&quot;/&gt;&lt;wsp:rsid wsp:val=&quot;005B672F&quot;/&gt;&lt;wsp:rsid wsp:val=&quot;005B6EC6&quot;/&gt;&lt;wsp:rsid wsp:val=&quot;005B6FC6&quot;/&gt;&lt;wsp:rsid wsp:val=&quot;005B701A&quot;/&gt;&lt;wsp:rsid wsp:val=&quot;005B727D&quot;/&gt;&lt;wsp:rsid wsp:val=&quot;005B7626&quot;/&gt;&lt;wsp:rsid wsp:val=&quot;005C124A&quot;/&gt;&lt;wsp:rsid wsp:val=&quot;005C1DE0&quot;/&gt;&lt;wsp:rsid wsp:val=&quot;005C1E8D&quot;/&gt;&lt;wsp:rsid wsp:val=&quot;005C223F&quot;/&gt;&lt;wsp:rsid wsp:val=&quot;005C24E6&quot;/&gt;&lt;wsp:rsid wsp:val=&quot;005C34EA&quot;/&gt;&lt;wsp:rsid wsp:val=&quot;005C3710&quot;/&gt;&lt;wsp:rsid wsp:val=&quot;005C3BF5&quot;/&gt;&lt;wsp:rsid wsp:val=&quot;005C3C92&quot;/&gt;&lt;wsp:rsid wsp:val=&quot;005C4156&quot;/&gt;&lt;wsp:rsid wsp:val=&quot;005C422B&quot;/&gt;&lt;wsp:rsid wsp:val=&quot;005C4259&quot;/&gt;&lt;wsp:rsid wsp:val=&quot;005C43FC&quot;/&gt;&lt;wsp:rsid wsp:val=&quot;005C4643&quot;/&gt;&lt;wsp:rsid wsp:val=&quot;005C4C66&quot;/&gt;&lt;wsp:rsid wsp:val=&quot;005C5027&quot;/&gt;&lt;wsp:rsid wsp:val=&quot;005C5252&quot;/&gt;&lt;wsp:rsid wsp:val=&quot;005C5B62&quot;/&gt;&lt;wsp:rsid wsp:val=&quot;005C6D1F&quot;/&gt;&lt;wsp:rsid wsp:val=&quot;005C6D8F&quot;/&gt;&lt;wsp:rsid wsp:val=&quot;005C6FB4&quot;/&gt;&lt;wsp:rsid wsp:val=&quot;005C70BA&quot;/&gt;&lt;wsp:rsid wsp:val=&quot;005C7111&quot;/&gt;&lt;wsp:rsid wsp:val=&quot;005C73AA&quot;/&gt;&lt;wsp:rsid wsp:val=&quot;005D07DA&quot;/&gt;&lt;wsp:rsid wsp:val=&quot;005D0923&quot;/&gt;&lt;wsp:rsid wsp:val=&quot;005D0978&quot;/&gt;&lt;wsp:rsid wsp:val=&quot;005D0E30&quot;/&gt;&lt;wsp:rsid wsp:val=&quot;005D0E78&quot;/&gt;&lt;wsp:rsid wsp:val=&quot;005D0EA2&quot;/&gt;&lt;wsp:rsid wsp:val=&quot;005D15C2&quot;/&gt;&lt;wsp:rsid wsp:val=&quot;005D1757&quot;/&gt;&lt;wsp:rsid wsp:val=&quot;005D1D94&quot;/&gt;&lt;wsp:rsid wsp:val=&quot;005D1DFF&quot;/&gt;&lt;wsp:rsid wsp:val=&quot;005D1E16&quot;/&gt;&lt;wsp:rsid wsp:val=&quot;005D1F0B&quot;/&gt;&lt;wsp:rsid wsp:val=&quot;005D3449&quot;/&gt;&lt;wsp:rsid wsp:val=&quot;005D3579&quot;/&gt;&lt;wsp:rsid wsp:val=&quot;005D36F9&quot;/&gt;&lt;wsp:rsid wsp:val=&quot;005D4308&quot;/&gt;&lt;wsp:rsid wsp:val=&quot;005D4458&quot;/&gt;&lt;wsp:rsid wsp:val=&quot;005D44AC&quot;/&gt;&lt;wsp:rsid wsp:val=&quot;005D48F2&quot;/&gt;&lt;wsp:rsid wsp:val=&quot;005D4B59&quot;/&gt;&lt;wsp:rsid wsp:val=&quot;005D55A7&quot;/&gt;&lt;wsp:rsid wsp:val=&quot;005D5CDB&quot;/&gt;&lt;wsp:rsid wsp:val=&quot;005D5EEB&quot;/&gt;&lt;wsp:rsid wsp:val=&quot;005D6CA3&quot;/&gt;&lt;wsp:rsid wsp:val=&quot;005D6F6B&quot;/&gt;&lt;wsp:rsid wsp:val=&quot;005D7181&quot;/&gt;&lt;wsp:rsid wsp:val=&quot;005D756F&quot;/&gt;&lt;wsp:rsid wsp:val=&quot;005D76A0&quot;/&gt;&lt;wsp:rsid wsp:val=&quot;005D7849&quot;/&gt;&lt;wsp:rsid wsp:val=&quot;005D7AA8&quot;/&gt;&lt;wsp:rsid wsp:val=&quot;005E089F&quot;/&gt;&lt;wsp:rsid wsp:val=&quot;005E0F20&quot;/&gt;&lt;wsp:rsid wsp:val=&quot;005E1203&quot;/&gt;&lt;wsp:rsid wsp:val=&quot;005E1740&quot;/&gt;&lt;wsp:rsid wsp:val=&quot;005E1E74&quot;/&gt;&lt;wsp:rsid wsp:val=&quot;005E2B32&quot;/&gt;&lt;wsp:rsid wsp:val=&quot;005E2D31&quot;/&gt;&lt;wsp:rsid wsp:val=&quot;005E2E04&quot;/&gt;&lt;wsp:rsid wsp:val=&quot;005E2E1D&quot;/&gt;&lt;wsp:rsid wsp:val=&quot;005E2E30&quot;/&gt;&lt;wsp:rsid wsp:val=&quot;005E33F3&quot;/&gt;&lt;wsp:rsid wsp:val=&quot;005E356E&quot;/&gt;&lt;wsp:rsid wsp:val=&quot;005E3DBA&quot;/&gt;&lt;wsp:rsid wsp:val=&quot;005E40F2&quot;/&gt;&lt;wsp:rsid wsp:val=&quot;005E4AE6&quot;/&gt;&lt;wsp:rsid wsp:val=&quot;005E4D0F&quot;/&gt;&lt;wsp:rsid wsp:val=&quot;005E6264&quot;/&gt;&lt;wsp:rsid wsp:val=&quot;005E699B&quot;/&gt;&lt;wsp:rsid wsp:val=&quot;005E6B50&quot;/&gt;&lt;wsp:rsid wsp:val=&quot;005E6C22&quot;/&gt;&lt;wsp:rsid wsp:val=&quot;005E6C71&quot;/&gt;&lt;wsp:rsid wsp:val=&quot;005E6E20&quot;/&gt;&lt;wsp:rsid wsp:val=&quot;005E6FD7&quot;/&gt;&lt;wsp:rsid wsp:val=&quot;005E71FF&quot;/&gt;&lt;wsp:rsid wsp:val=&quot;005E77B1&quot;/&gt;&lt;wsp:rsid wsp:val=&quot;005F0B2B&quot;/&gt;&lt;wsp:rsid wsp:val=&quot;005F12A1&quot;/&gt;&lt;wsp:rsid wsp:val=&quot;005F1A5B&quot;/&gt;&lt;wsp:rsid wsp:val=&quot;005F1FB0&quot;/&gt;&lt;wsp:rsid wsp:val=&quot;005F2C38&quot;/&gt;&lt;wsp:rsid wsp:val=&quot;005F2CC8&quot;/&gt;&lt;wsp:rsid wsp:val=&quot;005F3BA9&quot;/&gt;&lt;wsp:rsid wsp:val=&quot;005F3D54&quot;/&gt;&lt;wsp:rsid wsp:val=&quot;005F3E53&quot;/&gt;&lt;wsp:rsid wsp:val=&quot;005F3FAF&quot;/&gt;&lt;wsp:rsid wsp:val=&quot;005F4886&quot;/&gt;&lt;wsp:rsid wsp:val=&quot;005F5077&quot;/&gt;&lt;wsp:rsid wsp:val=&quot;005F53E6&quot;/&gt;&lt;wsp:rsid wsp:val=&quot;005F5655&quot;/&gt;&lt;wsp:rsid wsp:val=&quot;005F64E7&quot;/&gt;&lt;wsp:rsid wsp:val=&quot;005F65E7&quot;/&gt;&lt;wsp:rsid wsp:val=&quot;005F65FC&quot;/&gt;&lt;wsp:rsid wsp:val=&quot;005F6605&quot;/&gt;&lt;wsp:rsid wsp:val=&quot;005F6B46&quot;/&gt;&lt;wsp:rsid wsp:val=&quot;005F73FF&quot;/&gt;&lt;wsp:rsid wsp:val=&quot;00600C10&quot;/&gt;&lt;wsp:rsid wsp:val=&quot;00600D42&quot;/&gt;&lt;wsp:rsid wsp:val=&quot;00600D84&quot;/&gt;&lt;wsp:rsid wsp:val=&quot;00601C2A&quot;/&gt;&lt;wsp:rsid wsp:val=&quot;0060260D&quot;/&gt;&lt;wsp:rsid wsp:val=&quot;0060260F&quot;/&gt;&lt;wsp:rsid wsp:val=&quot;00602B2B&quot;/&gt;&lt;wsp:rsid wsp:val=&quot;0060325D&quot;/&gt;&lt;wsp:rsid wsp:val=&quot;0060452A&quot;/&gt;&lt;wsp:rsid wsp:val=&quot;00605182&quot;/&gt;&lt;wsp:rsid wsp:val=&quot;00605A76&quot;/&gt;&lt;wsp:rsid wsp:val=&quot;00605B61&quot;/&gt;&lt;wsp:rsid wsp:val=&quot;00605E56&quot;/&gt;&lt;wsp:rsid wsp:val=&quot;00606137&quot;/&gt;&lt;wsp:rsid wsp:val=&quot;006066E5&quot;/&gt;&lt;wsp:rsid wsp:val=&quot;00606A39&quot;/&gt;&lt;wsp:rsid wsp:val=&quot;0060715F&quot;/&gt;&lt;wsp:rsid wsp:val=&quot;006075C9&quot;/&gt;&lt;wsp:rsid wsp:val=&quot;006101D3&quot;/&gt;&lt;wsp:rsid wsp:val=&quot;006102A5&quot;/&gt;&lt;wsp:rsid wsp:val=&quot;0061063A&quot;/&gt;&lt;wsp:rsid wsp:val=&quot;006108F2&quot;/&gt;&lt;wsp:rsid wsp:val=&quot;006109D8&quot;/&gt;&lt;wsp:rsid wsp:val=&quot;006110AE&quot;/&gt;&lt;wsp:rsid wsp:val=&quot;00611708&quot;/&gt;&lt;wsp:rsid wsp:val=&quot;00611753&quot;/&gt;&lt;wsp:rsid wsp:val=&quot;00611AF7&quot;/&gt;&lt;wsp:rsid wsp:val=&quot;006124EC&quot;/&gt;&lt;wsp:rsid wsp:val=&quot;00613FF5&quot;/&gt;&lt;wsp:rsid wsp:val=&quot;006144EB&quot;/&gt;&lt;wsp:rsid wsp:val=&quot;00614DA1&quot;/&gt;&lt;wsp:rsid wsp:val=&quot;00615604&quot;/&gt;&lt;wsp:rsid wsp:val=&quot;0061567C&quot;/&gt;&lt;wsp:rsid wsp:val=&quot;00615BFD&quot;/&gt;&lt;wsp:rsid wsp:val=&quot;006160C0&quot;/&gt;&lt;wsp:rsid wsp:val=&quot;006161C3&quot;/&gt;&lt;wsp:rsid wsp:val=&quot;0061625B&quot;/&gt;&lt;wsp:rsid wsp:val=&quot;00616572&quot;/&gt;&lt;wsp:rsid wsp:val=&quot;006172FE&quot;/&gt;&lt;wsp:rsid wsp:val=&quot;00617F4F&quot;/&gt;&lt;wsp:rsid wsp:val=&quot;00620043&quot;/&gt;&lt;wsp:rsid wsp:val=&quot;006207A9&quot;/&gt;&lt;wsp:rsid wsp:val=&quot;00620ADB&quot;/&gt;&lt;wsp:rsid wsp:val=&quot;00620CE7&quot;/&gt;&lt;wsp:rsid wsp:val=&quot;00621032&quot;/&gt;&lt;wsp:rsid wsp:val=&quot;00621689&quot;/&gt;&lt;wsp:rsid wsp:val=&quot;0062188B&quot;/&gt;&lt;wsp:rsid wsp:val=&quot;0062235F&quot;/&gt;&lt;wsp:rsid wsp:val=&quot;0062246B&quot;/&gt;&lt;wsp:rsid wsp:val=&quot;006225CE&quot;/&gt;&lt;wsp:rsid wsp:val=&quot;0062322A&quot;/&gt;&lt;wsp:rsid wsp:val=&quot;00623606&quot;/&gt;&lt;wsp:rsid wsp:val=&quot;006237A8&quot;/&gt;&lt;wsp:rsid wsp:val=&quot;00623812&quot;/&gt;&lt;wsp:rsid wsp:val=&quot;0062381D&quot;/&gt;&lt;wsp:rsid wsp:val=&quot;00623C85&quot;/&gt;&lt;wsp:rsid wsp:val=&quot;00623D63&quot;/&gt;&lt;wsp:rsid wsp:val=&quot;0062412D&quot;/&gt;&lt;wsp:rsid wsp:val=&quot;00624760&quot;/&gt;&lt;wsp:rsid wsp:val=&quot;00624D4F&quot;/&gt;&lt;wsp:rsid wsp:val=&quot;00625A12&quot;/&gt;&lt;wsp:rsid wsp:val=&quot;0062611C&quot;/&gt;&lt;wsp:rsid wsp:val=&quot;0062622B&quot;/&gt;&lt;wsp:rsid wsp:val=&quot;006263C8&quot;/&gt;&lt;wsp:rsid wsp:val=&quot;00626AA8&quot;/&gt;&lt;wsp:rsid wsp:val=&quot;00626D04&quot;/&gt;&lt;wsp:rsid wsp:val=&quot;006271EA&quot;/&gt;&lt;wsp:rsid wsp:val=&quot;006273A9&quot;/&gt;&lt;wsp:rsid wsp:val=&quot;00627E79&quot;/&gt;&lt;wsp:rsid wsp:val=&quot;0063001F&quot;/&gt;&lt;wsp:rsid wsp:val=&quot;00630447&quot;/&gt;&lt;wsp:rsid wsp:val=&quot;00630629&quot;/&gt;&lt;wsp:rsid wsp:val=&quot;00630682&quot;/&gt;&lt;wsp:rsid wsp:val=&quot;006307CC&quot;/&gt;&lt;wsp:rsid wsp:val=&quot;00630C0D&quot;/&gt;&lt;wsp:rsid wsp:val=&quot;006320EB&quot;/&gt;&lt;wsp:rsid wsp:val=&quot;00632584&quot;/&gt;&lt;wsp:rsid wsp:val=&quot;00632A58&quot;/&gt;&lt;wsp:rsid wsp:val=&quot;00632AB1&quot;/&gt;&lt;wsp:rsid wsp:val=&quot;00632CF9&quot;/&gt;&lt;wsp:rsid wsp:val=&quot;00632E58&quot;/&gt;&lt;wsp:rsid wsp:val=&quot;0063363D&quot;/&gt;&lt;wsp:rsid wsp:val=&quot;00633B96&quot;/&gt;&lt;wsp:rsid wsp:val=&quot;006344BF&quot;/&gt;&lt;wsp:rsid wsp:val=&quot;00634A9D&quot;/&gt;&lt;wsp:rsid wsp:val=&quot;00634ACB&quot;/&gt;&lt;wsp:rsid wsp:val=&quot;00635335&quot;/&gt;&lt;wsp:rsid wsp:val=&quot;0063584D&quot;/&gt;&lt;wsp:rsid wsp:val=&quot;00635C49&quot;/&gt;&lt;wsp:rsid wsp:val=&quot;00635C74&quot;/&gt;&lt;wsp:rsid wsp:val=&quot;00637079&quot;/&gt;&lt;wsp:rsid wsp:val=&quot;0064051D&quot;/&gt;&lt;wsp:rsid wsp:val=&quot;00640FBA&quot;/&gt;&lt;wsp:rsid wsp:val=&quot;006414BF&quot;/&gt;&lt;wsp:rsid wsp:val=&quot;00641A9C&quot;/&gt;&lt;wsp:rsid wsp:val=&quot;00641C9C&quot;/&gt;&lt;wsp:rsid wsp:val=&quot;006421F9&quot;/&gt;&lt;wsp:rsid wsp:val=&quot;00642300&quot;/&gt;&lt;wsp:rsid wsp:val=&quot;00642F88&quot;/&gt;&lt;wsp:rsid wsp:val=&quot;006431B4&quot;/&gt;&lt;wsp:rsid wsp:val=&quot;00643226&quot;/&gt;&lt;wsp:rsid wsp:val=&quot;00643980&quot;/&gt;&lt;wsp:rsid wsp:val=&quot;00643E3B&quot;/&gt;&lt;wsp:rsid wsp:val=&quot;00643FE5&quot;/&gt;&lt;wsp:rsid wsp:val=&quot;006446D4&quot;/&gt;&lt;wsp:rsid wsp:val=&quot;0064523E&quot;/&gt;&lt;wsp:rsid wsp:val=&quot;006455C1&quot;/&gt;&lt;wsp:rsid wsp:val=&quot;00645880&quot;/&gt;&lt;wsp:rsid wsp:val=&quot;006458B5&quot;/&gt;&lt;wsp:rsid wsp:val=&quot;006459FB&quot;/&gt;&lt;wsp:rsid wsp:val=&quot;00645E8A&quot;/&gt;&lt;wsp:rsid wsp:val=&quot;0064619A&quot;/&gt;&lt;wsp:rsid wsp:val=&quot;00646321&quot;/&gt;&lt;wsp:rsid wsp:val=&quot;0064648B&quot;/&gt;&lt;wsp:rsid wsp:val=&quot;0064655D&quot;/&gt;&lt;wsp:rsid wsp:val=&quot;0064688B&quot;/&gt;&lt;wsp:rsid wsp:val=&quot;00646F5D&quot;/&gt;&lt;wsp:rsid wsp:val=&quot;0064724F&quot;/&gt;&lt;wsp:rsid wsp:val=&quot;00647338&quot;/&gt;&lt;wsp:rsid wsp:val=&quot;006473F6&quot;/&gt;&lt;wsp:rsid wsp:val=&quot;0064748C&quot;/&gt;&lt;wsp:rsid wsp:val=&quot;00650692&quot;/&gt;&lt;wsp:rsid wsp:val=&quot;006508C6&quot;/&gt;&lt;wsp:rsid wsp:val=&quot;00650E30&quot;/&gt;&lt;wsp:rsid wsp:val=&quot;00650F5D&quot;/&gt;&lt;wsp:rsid wsp:val=&quot;00651075&quot;/&gt;&lt;wsp:rsid wsp:val=&quot;00651619&quot;/&gt;&lt;wsp:rsid wsp:val=&quot;006518EA&quot;/&gt;&lt;wsp:rsid wsp:val=&quot;00651B48&quot;/&gt;&lt;wsp:rsid wsp:val=&quot;00651F64&quot;/&gt;&lt;wsp:rsid wsp:val=&quot;006522A5&quot;/&gt;&lt;wsp:rsid wsp:val=&quot;00652A70&quot;/&gt;&lt;wsp:rsid wsp:val=&quot;00652A79&quot;/&gt;&lt;wsp:rsid wsp:val=&quot;0065310D&quot;/&gt;&lt;wsp:rsid wsp:val=&quot;00653621&quot;/&gt;&lt;wsp:rsid wsp:val=&quot;006537C1&quot;/&gt;&lt;wsp:rsid wsp:val=&quot;0065384A&quot;/&gt;&lt;wsp:rsid wsp:val=&quot;00653C99&quot;/&gt;&lt;wsp:rsid wsp:val=&quot;00653CEA&quot;/&gt;&lt;wsp:rsid wsp:val=&quot;00654095&quot;/&gt;&lt;wsp:rsid wsp:val=&quot;0065442A&quot;/&gt;&lt;wsp:rsid wsp:val=&quot;006551DF&quot;/&gt;&lt;wsp:rsid wsp:val=&quot;00655282&quot;/&gt;&lt;wsp:rsid wsp:val=&quot;0065556D&quot;/&gt;&lt;wsp:rsid wsp:val=&quot;0065600B&quot;/&gt;&lt;wsp:rsid wsp:val=&quot;00656025&quot;/&gt;&lt;wsp:rsid wsp:val=&quot;006566F8&quot;/&gt;&lt;wsp:rsid wsp:val=&quot;006569D9&quot;/&gt;&lt;wsp:rsid wsp:val=&quot;00656D22&quot;/&gt;&lt;wsp:rsid wsp:val=&quot;00657066&quot;/&gt;&lt;wsp:rsid wsp:val=&quot;00657D35&quot;/&gt;&lt;wsp:rsid wsp:val=&quot;00657DEE&quot;/&gt;&lt;wsp:rsid wsp:val=&quot;0066002C&quot;/&gt;&lt;wsp:rsid wsp:val=&quot;0066049F&quot;/&gt;&lt;wsp:rsid wsp:val=&quot;00660DE2&quot;/&gt;&lt;wsp:rsid wsp:val=&quot;0066167B&quot;/&gt;&lt;wsp:rsid wsp:val=&quot;00661C1D&quot;/&gt;&lt;wsp:rsid wsp:val=&quot;00661DD0&quot;/&gt;&lt;wsp:rsid wsp:val=&quot;00662663&quot;/&gt;&lt;wsp:rsid wsp:val=&quot;00662BB6&quot;/&gt;&lt;wsp:rsid wsp:val=&quot;00662FEB&quot;/&gt;&lt;wsp:rsid wsp:val=&quot;006631FE&quot;/&gt;&lt;wsp:rsid wsp:val=&quot;0066383B&quot;/&gt;&lt;wsp:rsid wsp:val=&quot;00663F33&quot;/&gt;&lt;wsp:rsid wsp:val=&quot;00664179&quot;/&gt;&lt;wsp:rsid wsp:val=&quot;00664855&quot;/&gt;&lt;wsp:rsid wsp:val=&quot;0066498F&quot;/&gt;&lt;wsp:rsid wsp:val=&quot;00665618&quot;/&gt;&lt;wsp:rsid wsp:val=&quot;00665C85&quot;/&gt;&lt;wsp:rsid wsp:val=&quot;0066629F&quot;/&gt;&lt;wsp:rsid wsp:val=&quot;006664D3&quot;/&gt;&lt;wsp:rsid wsp:val=&quot;006666F4&quot;/&gt;&lt;wsp:rsid wsp:val=&quot;006678C8&quot;/&gt;&lt;wsp:rsid wsp:val=&quot;00667983&quot;/&gt;&lt;wsp:rsid wsp:val=&quot;00667CD4&quot;/&gt;&lt;wsp:rsid wsp:val=&quot;0067017C&quot;/&gt;&lt;wsp:rsid wsp:val=&quot;0067106D&quot;/&gt;&lt;wsp:rsid wsp:val=&quot;00671609&quot;/&gt;&lt;wsp:rsid wsp:val=&quot;006724BE&quot;/&gt;&lt;wsp:rsid wsp:val=&quot;00672EBD&quot;/&gt;&lt;wsp:rsid wsp:val=&quot;00673184&quot;/&gt;&lt;wsp:rsid wsp:val=&quot;00673F3F&quot;/&gt;&lt;wsp:rsid wsp:val=&quot;006749D6&quot;/&gt;&lt;wsp:rsid wsp:val=&quot;00674E7D&quot;/&gt;&lt;wsp:rsid wsp:val=&quot;006751C2&quot;/&gt;&lt;wsp:rsid wsp:val=&quot;00675268&quot;/&gt;&lt;wsp:rsid wsp:val=&quot;00675312&quot;/&gt;&lt;wsp:rsid wsp:val=&quot;00675B96&quot;/&gt;&lt;wsp:rsid wsp:val=&quot;00675DE7&quot;/&gt;&lt;wsp:rsid wsp:val=&quot;0067603A&quot;/&gt;&lt;wsp:rsid wsp:val=&quot;006767EC&quot;/&gt;&lt;wsp:rsid wsp:val=&quot;006773E1&quot;/&gt;&lt;wsp:rsid wsp:val=&quot;00680194&quot;/&gt;&lt;wsp:rsid wsp:val=&quot;006808CC&quot;/&gt;&lt;wsp:rsid wsp:val=&quot;0068111D&quot;/&gt;&lt;wsp:rsid wsp:val=&quot;00681361&quot;/&gt;&lt;wsp:rsid wsp:val=&quot;00681A2A&quot;/&gt;&lt;wsp:rsid wsp:val=&quot;00682B6B&quot;/&gt;&lt;wsp:rsid wsp:val=&quot;0068306F&quot;/&gt;&lt;wsp:rsid wsp:val=&quot;006835DA&quot;/&gt;&lt;wsp:rsid wsp:val=&quot;0068386A&quot;/&gt;&lt;wsp:rsid wsp:val=&quot;006842AA&quot;/&gt;&lt;wsp:rsid wsp:val=&quot;00684353&quot;/&gt;&lt;wsp:rsid wsp:val=&quot;00684C29&quot;/&gt;&lt;wsp:rsid wsp:val=&quot;00684C3F&quot;/&gt;&lt;wsp:rsid wsp:val=&quot;00685976&quot;/&gt;&lt;wsp:rsid wsp:val=&quot;00685A4A&quot;/&gt;&lt;wsp:rsid wsp:val=&quot;0068600A&quot;/&gt;&lt;wsp:rsid wsp:val=&quot;00686A91&quot;/&gt;&lt;wsp:rsid wsp:val=&quot;00686D8D&quot;/&gt;&lt;wsp:rsid wsp:val=&quot;00686F38&quot;/&gt;&lt;wsp:rsid wsp:val=&quot;00687C43&quot;/&gt;&lt;wsp:rsid wsp:val=&quot;00690380&quot;/&gt;&lt;wsp:rsid wsp:val=&quot;00691913&quot;/&gt;&lt;wsp:rsid wsp:val=&quot;00692351&quot;/&gt;&lt;wsp:rsid wsp:val=&quot;0069298A&quot;/&gt;&lt;wsp:rsid wsp:val=&quot;00692C7C&quot;/&gt;&lt;wsp:rsid wsp:val=&quot;006930B1&quot;/&gt;&lt;wsp:rsid wsp:val=&quot;00693127&quot;/&gt;&lt;wsp:rsid wsp:val=&quot;006931C8&quot;/&gt;&lt;wsp:rsid wsp:val=&quot;006938D2&quot;/&gt;&lt;wsp:rsid wsp:val=&quot;006939E6&quot;/&gt;&lt;wsp:rsid wsp:val=&quot;00693DA4&quot;/&gt;&lt;wsp:rsid wsp:val=&quot;00694734&quot;/&gt;&lt;wsp:rsid wsp:val=&quot;00694964&quot;/&gt;&lt;wsp:rsid wsp:val=&quot;00694E66&quot;/&gt;&lt;wsp:rsid wsp:val=&quot;00695237&quot;/&gt;&lt;wsp:rsid wsp:val=&quot;006954C8&quot;/&gt;&lt;wsp:rsid wsp:val=&quot;00695AA7&quot;/&gt;&lt;wsp:rsid wsp:val=&quot;00696126&quot;/&gt;&lt;wsp:rsid wsp:val=&quot;00696543&quot;/&gt;&lt;wsp:rsid wsp:val=&quot;00697367&quot;/&gt;&lt;wsp:rsid wsp:val=&quot;00697555&quot;/&gt;&lt;wsp:rsid wsp:val=&quot;006977FF&quot;/&gt;&lt;wsp:rsid wsp:val=&quot;006A017C&quot;/&gt;&lt;wsp:rsid wsp:val=&quot;006A061C&quot;/&gt;&lt;wsp:rsid wsp:val=&quot;006A0C75&quot;/&gt;&lt;wsp:rsid wsp:val=&quot;006A14DE&quot;/&gt;&lt;wsp:rsid wsp:val=&quot;006A19B3&quot;/&gt;&lt;wsp:rsid wsp:val=&quot;006A1EB8&quot;/&gt;&lt;wsp:rsid wsp:val=&quot;006A1F42&quot;/&gt;&lt;wsp:rsid wsp:val=&quot;006A1F5C&quot;/&gt;&lt;wsp:rsid wsp:val=&quot;006A2099&quot;/&gt;&lt;wsp:rsid wsp:val=&quot;006A29CC&quot;/&gt;&lt;wsp:rsid wsp:val=&quot;006A39DF&quot;/&gt;&lt;wsp:rsid wsp:val=&quot;006A3C61&quot;/&gt;&lt;wsp:rsid wsp:val=&quot;006A3ECD&quot;/&gt;&lt;wsp:rsid wsp:val=&quot;006A468F&quot;/&gt;&lt;wsp:rsid wsp:val=&quot;006A48E1&quot;/&gt;&lt;wsp:rsid wsp:val=&quot;006A4B13&quot;/&gt;&lt;wsp:rsid wsp:val=&quot;006A4DA2&quot;/&gt;&lt;wsp:rsid wsp:val=&quot;006A4DE7&quot;/&gt;&lt;wsp:rsid wsp:val=&quot;006A50F9&quot;/&gt;&lt;wsp:rsid wsp:val=&quot;006A51C0&quot;/&gt;&lt;wsp:rsid wsp:val=&quot;006A5F45&quot;/&gt;&lt;wsp:rsid wsp:val=&quot;006A6546&quot;/&gt;&lt;wsp:rsid wsp:val=&quot;006A67BB&quot;/&gt;&lt;wsp:rsid wsp:val=&quot;006A6CEE&quot;/&gt;&lt;wsp:rsid wsp:val=&quot;006A7B28&quot;/&gt;&lt;wsp:rsid wsp:val=&quot;006A7C04&quot;/&gt;&lt;wsp:rsid wsp:val=&quot;006A7E99&quot;/&gt;&lt;wsp:rsid wsp:val=&quot;006B017F&quot;/&gt;&lt;wsp:rsid wsp:val=&quot;006B0376&quot;/&gt;&lt;wsp:rsid wsp:val=&quot;006B0657&quot;/&gt;&lt;wsp:rsid wsp:val=&quot;006B0E97&quot;/&gt;&lt;wsp:rsid wsp:val=&quot;006B13A5&quot;/&gt;&lt;wsp:rsid wsp:val=&quot;006B2489&quot;/&gt;&lt;wsp:rsid wsp:val=&quot;006B2A9B&quot;/&gt;&lt;wsp:rsid wsp:val=&quot;006B2B0A&quot;/&gt;&lt;wsp:rsid wsp:val=&quot;006B2BB7&quot;/&gt;&lt;wsp:rsid wsp:val=&quot;006B2C88&quot;/&gt;&lt;wsp:rsid wsp:val=&quot;006B3967&quot;/&gt;&lt;wsp:rsid wsp:val=&quot;006B43B2&quot;/&gt;&lt;wsp:rsid wsp:val=&quot;006B47A9&quot;/&gt;&lt;wsp:rsid wsp:val=&quot;006B4CD2&quot;/&gt;&lt;wsp:rsid wsp:val=&quot;006B4D02&quot;/&gt;&lt;wsp:rsid wsp:val=&quot;006B4ECF&quot;/&gt;&lt;wsp:rsid wsp:val=&quot;006B5A1B&quot;/&gt;&lt;wsp:rsid wsp:val=&quot;006B5B97&quot;/&gt;&lt;wsp:rsid wsp:val=&quot;006B6A60&quot;/&gt;&lt;wsp:rsid wsp:val=&quot;006B6E1B&quot;/&gt;&lt;wsp:rsid wsp:val=&quot;006B6E99&quot;/&gt;&lt;wsp:rsid wsp:val=&quot;006B7127&quot;/&gt;&lt;wsp:rsid wsp:val=&quot;006B75AE&quot;/&gt;&lt;wsp:rsid wsp:val=&quot;006B79D2&quot;/&gt;&lt;wsp:rsid wsp:val=&quot;006B7B3B&quot;/&gt;&lt;wsp:rsid wsp:val=&quot;006C028B&quot;/&gt;&lt;wsp:rsid wsp:val=&quot;006C0729&quot;/&gt;&lt;wsp:rsid wsp:val=&quot;006C0731&quot;/&gt;&lt;wsp:rsid wsp:val=&quot;006C1614&quot;/&gt;&lt;wsp:rsid wsp:val=&quot;006C1AE0&quot;/&gt;&lt;wsp:rsid wsp:val=&quot;006C1F9D&quot;/&gt;&lt;wsp:rsid wsp:val=&quot;006C239C&quot;/&gt;&lt;wsp:rsid wsp:val=&quot;006C29B2&quot;/&gt;&lt;wsp:rsid wsp:val=&quot;006C3155&quot;/&gt;&lt;wsp:rsid wsp:val=&quot;006C3884&quot;/&gt;&lt;wsp:rsid wsp:val=&quot;006C391F&quot;/&gt;&lt;wsp:rsid wsp:val=&quot;006C42AB&quot;/&gt;&lt;wsp:rsid wsp:val=&quot;006C46D9&quot;/&gt;&lt;wsp:rsid wsp:val=&quot;006C4A73&quot;/&gt;&lt;wsp:rsid wsp:val=&quot;006C4C5E&quot;/&gt;&lt;wsp:rsid wsp:val=&quot;006C4F14&quot;/&gt;&lt;wsp:rsid wsp:val=&quot;006C506C&quot;/&gt;&lt;wsp:rsid wsp:val=&quot;006C5BB0&quot;/&gt;&lt;wsp:rsid wsp:val=&quot;006C5C3C&quot;/&gt;&lt;wsp:rsid wsp:val=&quot;006C5DA9&quot;/&gt;&lt;wsp:rsid wsp:val=&quot;006C620A&quot;/&gt;&lt;wsp:rsid wsp:val=&quot;006C6687&quot;/&gt;&lt;wsp:rsid wsp:val=&quot;006C685B&quot;/&gt;&lt;wsp:rsid wsp:val=&quot;006C6E2C&quot;/&gt;&lt;wsp:rsid wsp:val=&quot;006C7296&quot;/&gt;&lt;wsp:rsid wsp:val=&quot;006C769A&quot;/&gt;&lt;wsp:rsid wsp:val=&quot;006C7978&quot;/&gt;&lt;wsp:rsid wsp:val=&quot;006C7A35&quot;/&gt;&lt;wsp:rsid wsp:val=&quot;006C7AE6&quot;/&gt;&lt;wsp:rsid wsp:val=&quot;006D05D1&quot;/&gt;&lt;wsp:rsid wsp:val=&quot;006D0687&quot;/&gt;&lt;wsp:rsid wsp:val=&quot;006D0A62&quot;/&gt;&lt;wsp:rsid wsp:val=&quot;006D0D7D&quot;/&gt;&lt;wsp:rsid wsp:val=&quot;006D1362&quot;/&gt;&lt;wsp:rsid wsp:val=&quot;006D2257&quot;/&gt;&lt;wsp:rsid wsp:val=&quot;006D3028&quot;/&gt;&lt;wsp:rsid wsp:val=&quot;006D3303&quot;/&gt;&lt;wsp:rsid wsp:val=&quot;006D3716&quot;/&gt;&lt;wsp:rsid wsp:val=&quot;006D3A5E&quot;/&gt;&lt;wsp:rsid wsp:val=&quot;006D3F62&quot;/&gt;&lt;wsp:rsid wsp:val=&quot;006D3F98&quot;/&gt;&lt;wsp:rsid wsp:val=&quot;006D49A6&quot;/&gt;&lt;wsp:rsid wsp:val=&quot;006D52E7&quot;/&gt;&lt;wsp:rsid wsp:val=&quot;006D57AC&quot;/&gt;&lt;wsp:rsid wsp:val=&quot;006D5CC3&quot;/&gt;&lt;wsp:rsid wsp:val=&quot;006D7240&quot;/&gt;&lt;wsp:rsid wsp:val=&quot;006D7289&quot;/&gt;&lt;wsp:rsid wsp:val=&quot;006D7319&quot;/&gt;&lt;wsp:rsid wsp:val=&quot;006D76D5&quot;/&gt;&lt;wsp:rsid wsp:val=&quot;006D7793&quot;/&gt;&lt;wsp:rsid wsp:val=&quot;006D7F27&quot;/&gt;&lt;wsp:rsid wsp:val=&quot;006D7F28&quot;/&gt;&lt;wsp:rsid wsp:val=&quot;006E085B&quot;/&gt;&lt;wsp:rsid wsp:val=&quot;006E10FB&quot;/&gt;&lt;wsp:rsid wsp:val=&quot;006E2776&quot;/&gt;&lt;wsp:rsid wsp:val=&quot;006E2ECA&quot;/&gt;&lt;wsp:rsid wsp:val=&quot;006E42D4&quot;/&gt;&lt;wsp:rsid wsp:val=&quot;006E44CA&quot;/&gt;&lt;wsp:rsid wsp:val=&quot;006E450E&quot;/&gt;&lt;wsp:rsid wsp:val=&quot;006E475E&quot;/&gt;&lt;wsp:rsid wsp:val=&quot;006E47BB&quot;/&gt;&lt;wsp:rsid wsp:val=&quot;006E4C29&quot;/&gt;&lt;wsp:rsid wsp:val=&quot;006E4F6C&quot;/&gt;&lt;wsp:rsid wsp:val=&quot;006E5289&quot;/&gt;&lt;wsp:rsid wsp:val=&quot;006E529C&quot;/&gt;&lt;wsp:rsid wsp:val=&quot;006E5436&quot;/&gt;&lt;wsp:rsid wsp:val=&quot;006E594C&quot;/&gt;&lt;wsp:rsid wsp:val=&quot;006E6715&quot;/&gt;&lt;wsp:rsid wsp:val=&quot;006E6BAB&quot;/&gt;&lt;wsp:rsid wsp:val=&quot;006F1155&quot;/&gt;&lt;wsp:rsid wsp:val=&quot;006F1F92&quot;/&gt;&lt;wsp:rsid wsp:val=&quot;006F2076&quot;/&gt;&lt;wsp:rsid wsp:val=&quot;006F20D9&quot;/&gt;&lt;wsp:rsid wsp:val=&quot;006F24E9&quot;/&gt;&lt;wsp:rsid wsp:val=&quot;006F2847&quot;/&gt;&lt;wsp:rsid wsp:val=&quot;006F295E&quot;/&gt;&lt;wsp:rsid wsp:val=&quot;006F34CA&quot;/&gt;&lt;wsp:rsid wsp:val=&quot;006F36E0&quot;/&gt;&lt;wsp:rsid wsp:val=&quot;006F3921&quot;/&gt;&lt;wsp:rsid wsp:val=&quot;006F407F&quot;/&gt;&lt;wsp:rsid wsp:val=&quot;006F44A2&quot;/&gt;&lt;wsp:rsid wsp:val=&quot;006F49B4&quot;/&gt;&lt;wsp:rsid wsp:val=&quot;006F4FBE&quot;/&gt;&lt;wsp:rsid wsp:val=&quot;006F5D09&quot;/&gt;&lt;wsp:rsid wsp:val=&quot;006F601B&quot;/&gt;&lt;wsp:rsid wsp:val=&quot;006F61D1&quot;/&gt;&lt;wsp:rsid wsp:val=&quot;006F7626&quot;/&gt;&lt;wsp:rsid wsp:val=&quot;006F76B2&quot;/&gt;&lt;wsp:rsid wsp:val=&quot;006F7865&quot;/&gt;&lt;wsp:rsid wsp:val=&quot;006F7B36&quot;/&gt;&lt;wsp:rsid wsp:val=&quot;006F7D0C&quot;/&gt;&lt;wsp:rsid wsp:val=&quot;006F7F11&quot;/&gt;&lt;wsp:rsid wsp:val=&quot;00700C46&quot;/&gt;&lt;wsp:rsid wsp:val=&quot;00700E6B&quot;/&gt;&lt;wsp:rsid wsp:val=&quot;00701414&quot;/&gt;&lt;wsp:rsid wsp:val=&quot;00701D84&quot;/&gt;&lt;wsp:rsid wsp:val=&quot;00702734&quot;/&gt;&lt;wsp:rsid wsp:val=&quot;00703091&quot;/&gt;&lt;wsp:rsid wsp:val=&quot;00703563&quot;/&gt;&lt;wsp:rsid wsp:val=&quot;007035E0&quot;/&gt;&lt;wsp:rsid wsp:val=&quot;00704FF0&quot;/&gt;&lt;wsp:rsid wsp:val=&quot;00705584&quot;/&gt;&lt;wsp:rsid wsp:val=&quot;007056A8&quot;/&gt;&lt;wsp:rsid wsp:val=&quot;00706189&quot;/&gt;&lt;wsp:rsid wsp:val=&quot;0070678C&quot;/&gt;&lt;wsp:rsid wsp:val=&quot;0070683E&quot;/&gt;&lt;wsp:rsid wsp:val=&quot;0070699C&quot;/&gt;&lt;wsp:rsid wsp:val=&quot;00707805&quot;/&gt;&lt;wsp:rsid wsp:val=&quot;007100CF&quot;/&gt;&lt;wsp:rsid wsp:val=&quot;007103D7&quot;/&gt;&lt;wsp:rsid wsp:val=&quot;0071041E&quot;/&gt;&lt;wsp:rsid wsp:val=&quot;00710A75&quot;/&gt;&lt;wsp:rsid wsp:val=&quot;00710B3C&quot;/&gt;&lt;wsp:rsid wsp:val=&quot;00711325&quot;/&gt;&lt;wsp:rsid wsp:val=&quot;00711551&quot;/&gt;&lt;wsp:rsid wsp:val=&quot;00711E5C&quot;/&gt;&lt;wsp:rsid wsp:val=&quot;00711E88&quot;/&gt;&lt;wsp:rsid wsp:val=&quot;00711ED0&quot;/&gt;&lt;wsp:rsid wsp:val=&quot;00711F3C&quot;/&gt;&lt;wsp:rsid wsp:val=&quot;0071259B&quot;/&gt;&lt;wsp:rsid wsp:val=&quot;0071280E&quot;/&gt;&lt;wsp:rsid wsp:val=&quot;007129F0&quot;/&gt;&lt;wsp:rsid wsp:val=&quot;00713097&quot;/&gt;&lt;wsp:rsid wsp:val=&quot;007130AA&quot;/&gt;&lt;wsp:rsid wsp:val=&quot;007133D7&quot;/&gt;&lt;wsp:rsid wsp:val=&quot;00713765&quot;/&gt;&lt;wsp:rsid wsp:val=&quot;007138B1&quot;/&gt;&lt;wsp:rsid wsp:val=&quot;007139EE&quot;/&gt;&lt;wsp:rsid wsp:val=&quot;00713C5D&quot;/&gt;&lt;wsp:rsid wsp:val=&quot;007143DC&quot;/&gt;&lt;wsp:rsid wsp:val=&quot;007145B4&quot;/&gt;&lt;wsp:rsid wsp:val=&quot;00714624&quot;/&gt;&lt;wsp:rsid wsp:val=&quot;00714D62&quot;/&gt;&lt;wsp:rsid wsp:val=&quot;0071501D&quot;/&gt;&lt;wsp:rsid wsp:val=&quot;00715325&quot;/&gt;&lt;wsp:rsid wsp:val=&quot;00715442&quot;/&gt;&lt;wsp:rsid wsp:val=&quot;00715F88&quot;/&gt;&lt;wsp:rsid wsp:val=&quot;007161DE&quot;/&gt;&lt;wsp:rsid wsp:val=&quot;007163CC&quot;/&gt;&lt;wsp:rsid wsp:val=&quot;007165CD&quot;/&gt;&lt;wsp:rsid wsp:val=&quot;007166F2&quot;/&gt;&lt;wsp:rsid wsp:val=&quot;00716B66&quot;/&gt;&lt;wsp:rsid wsp:val=&quot;00716C51&quot;/&gt;&lt;wsp:rsid wsp:val=&quot;00717875&quot;/&gt;&lt;wsp:rsid wsp:val=&quot;007179FB&quot;/&gt;&lt;wsp:rsid wsp:val=&quot;00717E05&quot;/&gt;&lt;wsp:rsid wsp:val=&quot;00717E55&quot;/&gt;&lt;wsp:rsid wsp:val=&quot;007202E8&quot;/&gt;&lt;wsp:rsid wsp:val=&quot;00720AE9&quot;/&gt;&lt;wsp:rsid wsp:val=&quot;00720FFD&quot;/&gt;&lt;wsp:rsid wsp:val=&quot;007211C6&quot;/&gt;&lt;wsp:rsid wsp:val=&quot;007216B5&quot;/&gt;&lt;wsp:rsid wsp:val=&quot;00721ED0&quot;/&gt;&lt;wsp:rsid wsp:val=&quot;00721EEE&quot;/&gt;&lt;wsp:rsid wsp:val=&quot;00721F38&quot;/&gt;&lt;wsp:rsid wsp:val=&quot;0072258C&quot;/&gt;&lt;wsp:rsid wsp:val=&quot;00722669&quot;/&gt;&lt;wsp:rsid wsp:val=&quot;007228F9&quot;/&gt;&lt;wsp:rsid wsp:val=&quot;00722B0A&quot;/&gt;&lt;wsp:rsid wsp:val=&quot;007234B2&quot;/&gt;&lt;wsp:rsid wsp:val=&quot;0072383B&quot;/&gt;&lt;wsp:rsid wsp:val=&quot;007242D2&quot;/&gt;&lt;wsp:rsid wsp:val=&quot;007249E6&quot;/&gt;&lt;wsp:rsid wsp:val=&quot;00724D01&quot;/&gt;&lt;wsp:rsid wsp:val=&quot;00724D90&quot;/&gt;&lt;wsp:rsid wsp:val=&quot;007251FA&quot;/&gt;&lt;wsp:rsid wsp:val=&quot;00725879&quot;/&gt;&lt;wsp:rsid wsp:val=&quot;00725907&quot;/&gt;&lt;wsp:rsid wsp:val=&quot;00725A33&quot;/&gt;&lt;wsp:rsid wsp:val=&quot;00725C1B&quot;/&gt;&lt;wsp:rsid wsp:val=&quot;007266AD&quot;/&gt;&lt;wsp:rsid wsp:val=&quot;00727220&quot;/&gt;&lt;wsp:rsid wsp:val=&quot;007276D6&quot;/&gt;&lt;wsp:rsid wsp:val=&quot;0072776C&quot;/&gt;&lt;wsp:rsid wsp:val=&quot;00727FD7&quot;/&gt;&lt;wsp:rsid wsp:val=&quot;007309D0&quot;/&gt;&lt;wsp:rsid wsp:val=&quot;00730B3E&quot;/&gt;&lt;wsp:rsid wsp:val=&quot;0073167C&quot;/&gt;&lt;wsp:rsid wsp:val=&quot;007319FE&quot;/&gt;&lt;wsp:rsid wsp:val=&quot;00731A60&quot;/&gt;&lt;wsp:rsid wsp:val=&quot;00731CD3&quot;/&gt;&lt;wsp:rsid wsp:val=&quot;00731EE3&quot;/&gt;&lt;wsp:rsid wsp:val=&quot;00732EC0&quot;/&gt;&lt;wsp:rsid wsp:val=&quot;00732EE3&quot;/&gt;&lt;wsp:rsid wsp:val=&quot;00733107&quot;/&gt;&lt;wsp:rsid wsp:val=&quot;007331E5&quot;/&gt;&lt;wsp:rsid wsp:val=&quot;00733ADE&quot;/&gt;&lt;wsp:rsid wsp:val=&quot;007340E0&quot;/&gt;&lt;wsp:rsid wsp:val=&quot;007342C2&quot;/&gt;&lt;wsp:rsid wsp:val=&quot;00735ABB&quot;/&gt;&lt;wsp:rsid wsp:val=&quot;00735B50&quot;/&gt;&lt;wsp:rsid wsp:val=&quot;00735D9C&quot;/&gt;&lt;wsp:rsid wsp:val=&quot;0073601B&quot;/&gt;&lt;wsp:rsid wsp:val=&quot;007361ED&quot;/&gt;&lt;wsp:rsid wsp:val=&quot;0073655C&quot;/&gt;&lt;wsp:rsid wsp:val=&quot;00736C1C&quot;/&gt;&lt;wsp:rsid wsp:val=&quot;007370DD&quot;/&gt;&lt;wsp:rsid wsp:val=&quot;007375CA&quot;/&gt;&lt;wsp:rsid wsp:val=&quot;00737E92&quot;/&gt;&lt;wsp:rsid wsp:val=&quot;007404BB&quot;/&gt;&lt;wsp:rsid wsp:val=&quot;00740E3B&quot;/&gt;&lt;wsp:rsid wsp:val=&quot;00741F2D&quot;/&gt;&lt;wsp:rsid wsp:val=&quot;007428EB&quot;/&gt;&lt;wsp:rsid wsp:val=&quot;007429A6&quot;/&gt;&lt;wsp:rsid wsp:val=&quot;00742B77&quot;/&gt;&lt;wsp:rsid wsp:val=&quot;00742C4E&quot;/&gt;&lt;wsp:rsid wsp:val=&quot;0074448D&quot;/&gt;&lt;wsp:rsid wsp:val=&quot;00744958&quot;/&gt;&lt;wsp:rsid wsp:val=&quot;00745802&quot;/&gt;&lt;wsp:rsid wsp:val=&quot;007459A1&quot;/&gt;&lt;wsp:rsid wsp:val=&quot;0074629B&quot;/&gt;&lt;wsp:rsid wsp:val=&quot;00746527&quot;/&gt;&lt;wsp:rsid wsp:val=&quot;00747002&quot;/&gt;&lt;wsp:rsid wsp:val=&quot;00747620&quot;/&gt;&lt;wsp:rsid wsp:val=&quot;007505C1&quot;/&gt;&lt;wsp:rsid wsp:val=&quot;00750856&quot;/&gt;&lt;wsp:rsid wsp:val=&quot;00750AAC&quot;/&gt;&lt;wsp:rsid wsp:val=&quot;0075116C&quot;/&gt;&lt;wsp:rsid wsp:val=&quot;007511C9&quot;/&gt;&lt;wsp:rsid wsp:val=&quot;0075180A&quot;/&gt;&lt;wsp:rsid wsp:val=&quot;0075196B&quot;/&gt;&lt;wsp:rsid wsp:val=&quot;00751BC2&quot;/&gt;&lt;wsp:rsid wsp:val=&quot;00751DCE&quot;/&gt;&lt;wsp:rsid wsp:val=&quot;00751FAF&quot;/&gt;&lt;wsp:rsid wsp:val=&quot;007522CC&quot;/&gt;&lt;wsp:rsid wsp:val=&quot;00752490&quot;/&gt;&lt;wsp:rsid wsp:val=&quot;0075262F&quot;/&gt;&lt;wsp:rsid wsp:val=&quot;00752EE8&quot;/&gt;&lt;wsp:rsid wsp:val=&quot;00752EEF&quot;/&gt;&lt;wsp:rsid wsp:val=&quot;00752F2B&quot;/&gt;&lt;wsp:rsid wsp:val=&quot;007530F3&quot;/&gt;&lt;wsp:rsid wsp:val=&quot;00753B4F&quot;/&gt;&lt;wsp:rsid wsp:val=&quot;00753D60&quot;/&gt;&lt;wsp:rsid wsp:val=&quot;00753EAB&quot;/&gt;&lt;wsp:rsid wsp:val=&quot;00753FEF&quot;/&gt;&lt;wsp:rsid wsp:val=&quot;007543EA&quot;/&gt;&lt;wsp:rsid wsp:val=&quot;00755157&quot;/&gt;&lt;wsp:rsid wsp:val=&quot;007551D4&quot;/&gt;&lt;wsp:rsid wsp:val=&quot;0075570D&quot;/&gt;&lt;wsp:rsid wsp:val=&quot;00756B58&quot;/&gt;&lt;wsp:rsid wsp:val=&quot;00756D86&quot;/&gt;&lt;wsp:rsid wsp:val=&quot;00756FDD&quot;/&gt;&lt;wsp:rsid wsp:val=&quot;0075724F&quot;/&gt;&lt;wsp:rsid wsp:val=&quot;007579B8&quot;/&gt;&lt;wsp:rsid wsp:val=&quot;00757F3C&quot;/&gt;&lt;wsp:rsid wsp:val=&quot;00760480&quot;/&gt;&lt;wsp:rsid wsp:val=&quot;00760809&quot;/&gt;&lt;wsp:rsid wsp:val=&quot;00760855&quot;/&gt;&lt;wsp:rsid wsp:val=&quot;00760EAB&quot;/&gt;&lt;wsp:rsid wsp:val=&quot;00761DEA&quot;/&gt;&lt;wsp:rsid wsp:val=&quot;00761E02&quot;/&gt;&lt;wsp:rsid wsp:val=&quot;00762112&quot;/&gt;&lt;wsp:rsid wsp:val=&quot;00762CAD&quot;/&gt;&lt;wsp:rsid wsp:val=&quot;00763A59&quot;/&gt;&lt;wsp:rsid wsp:val=&quot;00763E81&quot;/&gt;&lt;wsp:rsid wsp:val=&quot;00764919&quot;/&gt;&lt;wsp:rsid wsp:val=&quot;00764C72&quot;/&gt;&lt;wsp:rsid wsp:val=&quot;00764D37&quot;/&gt;&lt;wsp:rsid wsp:val=&quot;00764F05&quot;/&gt;&lt;wsp:rsid wsp:val=&quot;00765011&quot;/&gt;&lt;wsp:rsid wsp:val=&quot;0076522C&quot;/&gt;&lt;wsp:rsid wsp:val=&quot;00765293&quot;/&gt;&lt;wsp:rsid wsp:val=&quot;00765624&quot;/&gt;&lt;wsp:rsid wsp:val=&quot;007658C7&quot;/&gt;&lt;wsp:rsid wsp:val=&quot;00765AF0&quot;/&gt;&lt;wsp:rsid wsp:val=&quot;00765DB3&quot;/&gt;&lt;wsp:rsid wsp:val=&quot;00766E6A&quot;/&gt;&lt;wsp:rsid wsp:val=&quot;00766F21&quot;/&gt;&lt;wsp:rsid wsp:val=&quot;007673DD&quot;/&gt;&lt;wsp:rsid wsp:val=&quot;00767984&quot;/&gt;&lt;wsp:rsid wsp:val=&quot;00767BAB&quot;/&gt;&lt;wsp:rsid wsp:val=&quot;00767D86&quot;/&gt;&lt;wsp:rsid wsp:val=&quot;007702A8&quot;/&gt;&lt;wsp:rsid wsp:val=&quot;007703FC&quot;/&gt;&lt;wsp:rsid wsp:val=&quot;00770A84&quot;/&gt;&lt;wsp:rsid wsp:val=&quot;00770DF8&quot;/&gt;&lt;wsp:rsid wsp:val=&quot;007710BA&quot;/&gt;&lt;wsp:rsid wsp:val=&quot;00772032&quot;/&gt;&lt;wsp:rsid wsp:val=&quot;007722B3&quot;/&gt;&lt;wsp:rsid wsp:val=&quot;00772644&quot;/&gt;&lt;wsp:rsid wsp:val=&quot;0077292B&quot;/&gt;&lt;wsp:rsid wsp:val=&quot;007730CF&quot;/&gt;&lt;wsp:rsid wsp:val=&quot;00773426&quot;/&gt;&lt;wsp:rsid wsp:val=&quot;0077344D&quot;/&gt;&lt;wsp:rsid wsp:val=&quot;00773B02&quot;/&gt;&lt;wsp:rsid wsp:val=&quot;00773D49&quot;/&gt;&lt;wsp:rsid wsp:val=&quot;00773FD6&quot;/&gt;&lt;wsp:rsid wsp:val=&quot;0077498D&quot;/&gt;&lt;wsp:rsid wsp:val=&quot;007749CC&quot;/&gt;&lt;wsp:rsid wsp:val=&quot;00774A0F&quot;/&gt;&lt;wsp:rsid wsp:val=&quot;0077536D&quot;/&gt;&lt;wsp:rsid wsp:val=&quot;007756A8&quot;/&gt;&lt;wsp:rsid wsp:val=&quot;0077679B&quot;/&gt;&lt;wsp:rsid wsp:val=&quot;00776C11&quot;/&gt;&lt;wsp:rsid wsp:val=&quot;00776EFB&quot;/&gt;&lt;wsp:rsid wsp:val=&quot;007770F9&quot;/&gt;&lt;wsp:rsid wsp:val=&quot;00777475&quot;/&gt;&lt;wsp:rsid wsp:val=&quot;00777651&quot;/&gt;&lt;wsp:rsid wsp:val=&quot;0077792C&quot;/&gt;&lt;wsp:rsid wsp:val=&quot;00780026&quot;/&gt;&lt;wsp:rsid wsp:val=&quot;007810F2&quot;/&gt;&lt;wsp:rsid wsp:val=&quot;007813D6&quot;/&gt;&lt;wsp:rsid wsp:val=&quot;00781DD7&quot;/&gt;&lt;wsp:rsid wsp:val=&quot;007828FB&quot;/&gt;&lt;wsp:rsid wsp:val=&quot;00782EE8&quot;/&gt;&lt;wsp:rsid wsp:val=&quot;00783711&quot;/&gt;&lt;wsp:rsid wsp:val=&quot;007838AD&quot;/&gt;&lt;wsp:rsid wsp:val=&quot;00784348&quot;/&gt;&lt;wsp:rsid wsp:val=&quot;00784C3E&quot;/&gt;&lt;wsp:rsid wsp:val=&quot;00784DFE&quot;/&gt;&lt;wsp:rsid wsp:val=&quot;00785101&quot;/&gt;&lt;wsp:rsid wsp:val=&quot;007861ED&quot;/&gt;&lt;wsp:rsid wsp:val=&quot;00786D68&quot;/&gt;&lt;wsp:rsid wsp:val=&quot;0078742B&quot;/&gt;&lt;wsp:rsid wsp:val=&quot;00787FF0&quot;/&gt;&lt;wsp:rsid wsp:val=&quot;00790963&quot;/&gt;&lt;wsp:rsid wsp:val=&quot;00790C43&quot;/&gt;&lt;wsp:rsid wsp:val=&quot;0079104C&quot;/&gt;&lt;wsp:rsid wsp:val=&quot;007913CC&quot;/&gt;&lt;wsp:rsid wsp:val=&quot;0079205A&quot;/&gt;&lt;wsp:rsid wsp:val=&quot;00792CD2&quot;/&gt;&lt;wsp:rsid wsp:val=&quot;00793A67&quot;/&gt;&lt;wsp:rsid wsp:val=&quot;007940E8&quot;/&gt;&lt;wsp:rsid wsp:val=&quot;00794231&quot;/&gt;&lt;wsp:rsid wsp:val=&quot;0079424B&quot;/&gt;&lt;wsp:rsid wsp:val=&quot;00794B9A&quot;/&gt;&lt;wsp:rsid wsp:val=&quot;00795140&quot;/&gt;&lt;wsp:rsid wsp:val=&quot;007955DC&quot;/&gt;&lt;wsp:rsid wsp:val=&quot;00795B11&quot;/&gt;&lt;wsp:rsid wsp:val=&quot;00795D0A&quot;/&gt;&lt;wsp:rsid wsp:val=&quot;00795D67&quot;/&gt;&lt;wsp:rsid wsp:val=&quot;00795F91&quot;/&gt;&lt;wsp:rsid wsp:val=&quot;0079639A&quot;/&gt;&lt;wsp:rsid wsp:val=&quot;00796D79&quot;/&gt;&lt;wsp:rsid wsp:val=&quot;00796EE7&quot;/&gt;&lt;wsp:rsid wsp:val=&quot;0079706D&quot;/&gt;&lt;wsp:rsid wsp:val=&quot;007974C2&quot;/&gt;&lt;wsp:rsid wsp:val=&quot;00797B5D&quot;/&gt;&lt;wsp:rsid wsp:val=&quot;007A0198&quot;/&gt;&lt;wsp:rsid wsp:val=&quot;007A019D&quot;/&gt;&lt;wsp:rsid wsp:val=&quot;007A0AE3&quot;/&gt;&lt;wsp:rsid wsp:val=&quot;007A19A4&quot;/&gt;&lt;wsp:rsid wsp:val=&quot;007A1BD6&quot;/&gt;&lt;wsp:rsid wsp:val=&quot;007A1FF1&quot;/&gt;&lt;wsp:rsid wsp:val=&quot;007A245E&quot;/&gt;&lt;wsp:rsid wsp:val=&quot;007A2C11&quot;/&gt;&lt;wsp:rsid wsp:val=&quot;007A2F2C&quot;/&gt;&lt;wsp:rsid wsp:val=&quot;007A3048&quot;/&gt;&lt;wsp:rsid wsp:val=&quot;007A4AF9&quot;/&gt;&lt;wsp:rsid wsp:val=&quot;007A4DCD&quot;/&gt;&lt;wsp:rsid wsp:val=&quot;007A4F7C&quot;/&gt;&lt;wsp:rsid wsp:val=&quot;007A54FD&quot;/&gt;&lt;wsp:rsid wsp:val=&quot;007A5676&quot;/&gt;&lt;wsp:rsid wsp:val=&quot;007A5B14&quot;/&gt;&lt;wsp:rsid wsp:val=&quot;007A5B7E&quot;/&gt;&lt;wsp:rsid wsp:val=&quot;007A64AB&quot;/&gt;&lt;wsp:rsid wsp:val=&quot;007A66CB&quot;/&gt;&lt;wsp:rsid wsp:val=&quot;007A6951&quot;/&gt;&lt;wsp:rsid wsp:val=&quot;007A6EF4&quot;/&gt;&lt;wsp:rsid wsp:val=&quot;007A6F67&quot;/&gt;&lt;wsp:rsid wsp:val=&quot;007A706D&quot;/&gt;&lt;wsp:rsid wsp:val=&quot;007A7541&quot;/&gt;&lt;wsp:rsid wsp:val=&quot;007A7544&quot;/&gt;&lt;wsp:rsid wsp:val=&quot;007A7564&quot;/&gt;&lt;wsp:rsid wsp:val=&quot;007A7754&quot;/&gt;&lt;wsp:rsid wsp:val=&quot;007A77CC&quot;/&gt;&lt;wsp:rsid wsp:val=&quot;007A7DCB&quot;/&gt;&lt;wsp:rsid wsp:val=&quot;007B07A5&quot;/&gt;&lt;wsp:rsid wsp:val=&quot;007B10C6&quot;/&gt;&lt;wsp:rsid wsp:val=&quot;007B1397&quot;/&gt;&lt;wsp:rsid wsp:val=&quot;007B13A9&quot;/&gt;&lt;wsp:rsid wsp:val=&quot;007B1BDF&quot;/&gt;&lt;wsp:rsid wsp:val=&quot;007B2161&quot;/&gt;&lt;wsp:rsid wsp:val=&quot;007B21D1&quot;/&gt;&lt;wsp:rsid wsp:val=&quot;007B2521&quot;/&gt;&lt;wsp:rsid wsp:val=&quot;007B2A7D&quot;/&gt;&lt;wsp:rsid wsp:val=&quot;007B2FEF&quot;/&gt;&lt;wsp:rsid wsp:val=&quot;007B3F7E&quot;/&gt;&lt;wsp:rsid wsp:val=&quot;007B3F89&quot;/&gt;&lt;wsp:rsid wsp:val=&quot;007B50B2&quot;/&gt;&lt;wsp:rsid wsp:val=&quot;007B5368&quot;/&gt;&lt;wsp:rsid wsp:val=&quot;007B58AE&quot;/&gt;&lt;wsp:rsid wsp:val=&quot;007B595D&quot;/&gt;&lt;wsp:rsid wsp:val=&quot;007B611F&quot;/&gt;&lt;wsp:rsid wsp:val=&quot;007B6602&quot;/&gt;&lt;wsp:rsid wsp:val=&quot;007B668C&quot;/&gt;&lt;wsp:rsid wsp:val=&quot;007B6A49&quot;/&gt;&lt;wsp:rsid wsp:val=&quot;007B6E23&quot;/&gt;&lt;wsp:rsid wsp:val=&quot;007B7222&quot;/&gt;&lt;wsp:rsid wsp:val=&quot;007B7A32&quot;/&gt;&lt;wsp:rsid wsp:val=&quot;007C0D18&quot;/&gt;&lt;wsp:rsid wsp:val=&quot;007C0DCA&quot;/&gt;&lt;wsp:rsid wsp:val=&quot;007C0FB7&quot;/&gt;&lt;wsp:rsid wsp:val=&quot;007C13E5&quot;/&gt;&lt;wsp:rsid wsp:val=&quot;007C1B79&quot;/&gt;&lt;wsp:rsid wsp:val=&quot;007C23D5&quot;/&gt;&lt;wsp:rsid wsp:val=&quot;007C2841&quot;/&gt;&lt;wsp:rsid wsp:val=&quot;007C2C6B&quot;/&gt;&lt;wsp:rsid wsp:val=&quot;007C303B&quot;/&gt;&lt;wsp:rsid wsp:val=&quot;007C34C6&quot;/&gt;&lt;wsp:rsid wsp:val=&quot;007C350C&quot;/&gt;&lt;wsp:rsid wsp:val=&quot;007C37E4&quot;/&gt;&lt;wsp:rsid wsp:val=&quot;007C3E55&quot;/&gt;&lt;wsp:rsid wsp:val=&quot;007C4D04&quot;/&gt;&lt;wsp:rsid wsp:val=&quot;007C5D49&quot;/&gt;&lt;wsp:rsid wsp:val=&quot;007C5F65&quot;/&gt;&lt;wsp:rsid wsp:val=&quot;007C5F8E&quot;/&gt;&lt;wsp:rsid wsp:val=&quot;007C6626&quot;/&gt;&lt;wsp:rsid wsp:val=&quot;007C75EE&quot;/&gt;&lt;wsp:rsid wsp:val=&quot;007C79DD&quot;/&gt;&lt;wsp:rsid wsp:val=&quot;007C7F62&quot;/&gt;&lt;wsp:rsid wsp:val=&quot;007D010E&quot;/&gt;&lt;wsp:rsid wsp:val=&quot;007D04F2&quot;/&gt;&lt;wsp:rsid wsp:val=&quot;007D067B&quot;/&gt;&lt;wsp:rsid wsp:val=&quot;007D06AC&quot;/&gt;&lt;wsp:rsid wsp:val=&quot;007D135A&quot;/&gt;&lt;wsp:rsid wsp:val=&quot;007D155B&quot;/&gt;&lt;wsp:rsid wsp:val=&quot;007D1BD1&quot;/&gt;&lt;wsp:rsid wsp:val=&quot;007D2863&quot;/&gt;&lt;wsp:rsid wsp:val=&quot;007D29D4&quot;/&gt;&lt;wsp:rsid wsp:val=&quot;007D3227&quot;/&gt;&lt;wsp:rsid wsp:val=&quot;007D32EF&quot;/&gt;&lt;wsp:rsid wsp:val=&quot;007D3814&quot;/&gt;&lt;wsp:rsid wsp:val=&quot;007D3AFB&quot;/&gt;&lt;wsp:rsid wsp:val=&quot;007D4250&quot;/&gt;&lt;wsp:rsid wsp:val=&quot;007D4540&quot;/&gt;&lt;wsp:rsid wsp:val=&quot;007D53BC&quot;/&gt;&lt;wsp:rsid wsp:val=&quot;007D5BDD&quot;/&gt;&lt;wsp:rsid wsp:val=&quot;007D5D98&quot;/&gt;&lt;wsp:rsid wsp:val=&quot;007D6212&quot;/&gt;&lt;wsp:rsid wsp:val=&quot;007D66A4&quot;/&gt;&lt;wsp:rsid wsp:val=&quot;007D6C8B&quot;/&gt;&lt;wsp:rsid wsp:val=&quot;007D7142&quot;/&gt;&lt;wsp:rsid wsp:val=&quot;007D7471&quot;/&gt;&lt;wsp:rsid wsp:val=&quot;007D75A4&quot;/&gt;&lt;wsp:rsid wsp:val=&quot;007D78A9&quot;/&gt;&lt;wsp:rsid wsp:val=&quot;007D7DC1&quot;/&gt;&lt;wsp:rsid wsp:val=&quot;007D7FC6&quot;/&gt;&lt;wsp:rsid wsp:val=&quot;007E0634&quot;/&gt;&lt;wsp:rsid wsp:val=&quot;007E087C&quot;/&gt;&lt;wsp:rsid wsp:val=&quot;007E1222&quot;/&gt;&lt;wsp:rsid wsp:val=&quot;007E1626&quot;/&gt;&lt;wsp:rsid wsp:val=&quot;007E18E2&quot;/&gt;&lt;wsp:rsid wsp:val=&quot;007E1A45&quot;/&gt;&lt;wsp:rsid wsp:val=&quot;007E2694&quot;/&gt;&lt;wsp:rsid wsp:val=&quot;007E2A8D&quot;/&gt;&lt;wsp:rsid wsp:val=&quot;007E36F9&quot;/&gt;&lt;wsp:rsid wsp:val=&quot;007E3911&quot;/&gt;&lt;wsp:rsid wsp:val=&quot;007E3B27&quot;/&gt;&lt;wsp:rsid wsp:val=&quot;007E3CF1&quot;/&gt;&lt;wsp:rsid wsp:val=&quot;007E41FA&quot;/&gt;&lt;wsp:rsid wsp:val=&quot;007E4D1D&quot;/&gt;&lt;wsp:rsid wsp:val=&quot;007E4F34&quot;/&gt;&lt;wsp:rsid wsp:val=&quot;007E4F7F&quot;/&gt;&lt;wsp:rsid wsp:val=&quot;007E5A3C&quot;/&gt;&lt;wsp:rsid wsp:val=&quot;007E6825&quot;/&gt;&lt;wsp:rsid wsp:val=&quot;007E6E00&quot;/&gt;&lt;wsp:rsid wsp:val=&quot;007E6E13&quot;/&gt;&lt;wsp:rsid wsp:val=&quot;007E6E2E&quot;/&gt;&lt;wsp:rsid wsp:val=&quot;007E7372&quot;/&gt;&lt;wsp:rsid wsp:val=&quot;007E74CF&quot;/&gt;&lt;wsp:rsid wsp:val=&quot;007E75D7&quot;/&gt;&lt;wsp:rsid wsp:val=&quot;007E7D87&quot;/&gt;&lt;wsp:rsid wsp:val=&quot;007E7EB4&quot;/&gt;&lt;wsp:rsid wsp:val=&quot;007F00C7&quot;/&gt;&lt;wsp:rsid wsp:val=&quot;007F057E&quot;/&gt;&lt;wsp:rsid wsp:val=&quot;007F101F&quot;/&gt;&lt;wsp:rsid wsp:val=&quot;007F1302&quot;/&gt;&lt;wsp:rsid wsp:val=&quot;007F17BE&quot;/&gt;&lt;wsp:rsid wsp:val=&quot;007F20E3&quot;/&gt;&lt;wsp:rsid wsp:val=&quot;007F269E&quot;/&gt;&lt;wsp:rsid wsp:val=&quot;007F2B44&quot;/&gt;&lt;wsp:rsid wsp:val=&quot;007F2B75&quot;/&gt;&lt;wsp:rsid wsp:val=&quot;007F2EE6&quot;/&gt;&lt;wsp:rsid wsp:val=&quot;007F3019&quot;/&gt;&lt;wsp:rsid wsp:val=&quot;007F3557&quot;/&gt;&lt;wsp:rsid wsp:val=&quot;007F3930&quot;/&gt;&lt;wsp:rsid wsp:val=&quot;007F3EFD&quot;/&gt;&lt;wsp:rsid wsp:val=&quot;007F4C7A&quot;/&gt;&lt;wsp:rsid wsp:val=&quot;007F5EF3&quot;/&gt;&lt;wsp:rsid wsp:val=&quot;007F60F7&quot;/&gt;&lt;wsp:rsid wsp:val=&quot;007F614C&quot;/&gt;&lt;wsp:rsid wsp:val=&quot;007F71B8&quot;/&gt;&lt;wsp:rsid wsp:val=&quot;007F721C&quot;/&gt;&lt;wsp:rsid wsp:val=&quot;007F754F&quot;/&gt;&lt;wsp:rsid wsp:val=&quot;007F783C&quot;/&gt;&lt;wsp:rsid wsp:val=&quot;007F7867&quot;/&gt;&lt;wsp:rsid wsp:val=&quot;00800014&quot;/&gt;&lt;wsp:rsid wsp:val=&quot;008001F3&quot;/&gt;&lt;wsp:rsid wsp:val=&quot;00800E02&quot;/&gt;&lt;wsp:rsid wsp:val=&quot;008015DB&quot;/&gt;&lt;wsp:rsid wsp:val=&quot;008018F3&quot;/&gt;&lt;wsp:rsid wsp:val=&quot;0080220D&quot;/&gt;&lt;wsp:rsid wsp:val=&quot;00802C10&quot;/&gt;&lt;wsp:rsid wsp:val=&quot;00802FBC&quot;/&gt;&lt;wsp:rsid wsp:val=&quot;00803316&quot;/&gt;&lt;wsp:rsid wsp:val=&quot;00803364&quot;/&gt;&lt;wsp:rsid wsp:val=&quot;00803534&quot;/&gt;&lt;wsp:rsid wsp:val=&quot;00803756&quot;/&gt;&lt;wsp:rsid wsp:val=&quot;00803E16&quot;/&gt;&lt;wsp:rsid wsp:val=&quot;008046E9&quot;/&gt;&lt;wsp:rsid wsp:val=&quot;0080486A&quot;/&gt;&lt;wsp:rsid wsp:val=&quot;00805570&quot;/&gt;&lt;wsp:rsid wsp:val=&quot;00805D09&quot;/&gt;&lt;wsp:rsid wsp:val=&quot;00805F50&quot;/&gt;&lt;wsp:rsid wsp:val=&quot;008066A7&quot;/&gt;&lt;wsp:rsid wsp:val=&quot;008066F0&quot;/&gt;&lt;wsp:rsid wsp:val=&quot;00806BB0&quot;/&gt;&lt;wsp:rsid wsp:val=&quot;00807AEA&quot;/&gt;&lt;wsp:rsid wsp:val=&quot;00807C0A&quot;/&gt;&lt;wsp:rsid wsp:val=&quot;0081031F&quot;/&gt;&lt;wsp:rsid wsp:val=&quot;00810360&quot;/&gt;&lt;wsp:rsid wsp:val=&quot;008104B5&quot;/&gt;&lt;wsp:rsid wsp:val=&quot;00810CFC&quot;/&gt;&lt;wsp:rsid wsp:val=&quot;00810D59&quot;/&gt;&lt;wsp:rsid wsp:val=&quot;00810E39&quot;/&gt;&lt;wsp:rsid wsp:val=&quot;0081179F&quot;/&gt;&lt;wsp:rsid wsp:val=&quot;00811CA4&quot;/&gt;&lt;wsp:rsid wsp:val=&quot;008120EB&quot;/&gt;&lt;wsp:rsid wsp:val=&quot;00812700&quot;/&gt;&lt;wsp:rsid wsp:val=&quot;008128D1&quot;/&gt;&lt;wsp:rsid wsp:val=&quot;008128E9&quot;/&gt;&lt;wsp:rsid wsp:val=&quot;00813DDF&quot;/&gt;&lt;wsp:rsid wsp:val=&quot;008144E1&quot;/&gt;&lt;wsp:rsid wsp:val=&quot;00814783&quot;/&gt;&lt;wsp:rsid wsp:val=&quot;008147FB&quot;/&gt;&lt;wsp:rsid wsp:val=&quot;00814B9A&quot;/&gt;&lt;wsp:rsid wsp:val=&quot;00814F91&quot;/&gt;&lt;wsp:rsid wsp:val=&quot;008162B6&quot;/&gt;&lt;wsp:rsid wsp:val=&quot;00816908&quot;/&gt;&lt;wsp:rsid wsp:val=&quot;00816B4B&quot;/&gt;&lt;wsp:rsid wsp:val=&quot;00816C50&quot;/&gt;&lt;wsp:rsid wsp:val=&quot;00816DB4&quot;/&gt;&lt;wsp:rsid wsp:val=&quot;00816F4D&quot;/&gt;&lt;wsp:rsid wsp:val=&quot;008172DC&quot;/&gt;&lt;wsp:rsid wsp:val=&quot;00817354&quot;/&gt;&lt;wsp:rsid wsp:val=&quot;00817378&quot;/&gt;&lt;wsp:rsid wsp:val=&quot;008213E4&quot;/&gt;&lt;wsp:rsid wsp:val=&quot;008215B5&quot;/&gt;&lt;wsp:rsid wsp:val=&quot;008217AB&quot;/&gt;&lt;wsp:rsid wsp:val=&quot;00821A44&quot;/&gt;&lt;wsp:rsid wsp:val=&quot;008220D2&quot;/&gt;&lt;wsp:rsid wsp:val=&quot;008222F1&quot;/&gt;&lt;wsp:rsid wsp:val=&quot;008225C9&quot;/&gt;&lt;wsp:rsid wsp:val=&quot;008225E0&quot;/&gt;&lt;wsp:rsid wsp:val=&quot;00822B07&quot;/&gt;&lt;wsp:rsid wsp:val=&quot;00822F66&quot;/&gt;&lt;wsp:rsid wsp:val=&quot;00823276&quot;/&gt;&lt;wsp:rsid wsp:val=&quot;0082329E&quot;/&gt;&lt;wsp:rsid wsp:val=&quot;00823E9D&quot;/&gt;&lt;wsp:rsid wsp:val=&quot;008248EE&quot;/&gt;&lt;wsp:rsid wsp:val=&quot;008255E6&quot;/&gt;&lt;wsp:rsid wsp:val=&quot;00825ABF&quot;/&gt;&lt;wsp:rsid wsp:val=&quot;00825B9B&quot;/&gt;&lt;wsp:rsid wsp:val=&quot;00825C6D&quot;/&gt;&lt;wsp:rsid wsp:val=&quot;00825DC1&quot;/&gt;&lt;wsp:rsid wsp:val=&quot;00826379&quot;/&gt;&lt;wsp:rsid wsp:val=&quot;00827497&quot;/&gt;&lt;wsp:rsid wsp:val=&quot;00827A89&quot;/&gt;&lt;wsp:rsid wsp:val=&quot;00827E49&quot;/&gt;&lt;wsp:rsid wsp:val=&quot;00827F3A&quot;/&gt;&lt;wsp:rsid wsp:val=&quot;008301D5&quot;/&gt;&lt;wsp:rsid wsp:val=&quot;00830551&quot;/&gt;&lt;wsp:rsid wsp:val=&quot;00831728&quot;/&gt;&lt;wsp:rsid wsp:val=&quot;00831F04&quot;/&gt;&lt;wsp:rsid wsp:val=&quot;00831FE3&quot;/&gt;&lt;wsp:rsid wsp:val=&quot;008326F3&quot;/&gt;&lt;wsp:rsid wsp:val=&quot;0083314F&quot;/&gt;&lt;wsp:rsid wsp:val=&quot;008332A1&quot;/&gt;&lt;wsp:rsid wsp:val=&quot;008336BA&quot;/&gt;&lt;wsp:rsid wsp:val=&quot;00833BF8&quot;/&gt;&lt;wsp:rsid wsp:val=&quot;008350CD&quot;/&gt;&lt;wsp:rsid wsp:val=&quot;008357B2&quot;/&gt;&lt;wsp:rsid wsp:val=&quot;0083598A&quot;/&gt;&lt;wsp:rsid wsp:val=&quot;00835F0F&quot;/&gt;&lt;wsp:rsid wsp:val=&quot;008362DE&quot;/&gt;&lt;wsp:rsid wsp:val=&quot;008363A1&quot;/&gt;&lt;wsp:rsid wsp:val=&quot;008364A6&quot;/&gt;&lt;wsp:rsid wsp:val=&quot;008373C6&quot;/&gt;&lt;wsp:rsid wsp:val=&quot;00837FBD&quot;/&gt;&lt;wsp:rsid wsp:val=&quot;00840EBD&quot;/&gt;&lt;wsp:rsid wsp:val=&quot;00841054&quot;/&gt;&lt;wsp:rsid wsp:val=&quot;008410B4&quot;/&gt;&lt;wsp:rsid wsp:val=&quot;008417FB&quot;/&gt;&lt;wsp:rsid wsp:val=&quot;008418A2&quot;/&gt;&lt;wsp:rsid wsp:val=&quot;0084218D&quot;/&gt;&lt;wsp:rsid wsp:val=&quot;008421F0&quot;/&gt;&lt;wsp:rsid wsp:val=&quot;008436DC&quot;/&gt;&lt;wsp:rsid wsp:val=&quot;008437AE&quot;/&gt;&lt;wsp:rsid wsp:val=&quot;00843ECF&quot;/&gt;&lt;wsp:rsid wsp:val=&quot;00844E72&quot;/&gt;&lt;wsp:rsid wsp:val=&quot;008451EA&quot;/&gt;&lt;wsp:rsid wsp:val=&quot;0084599C&quot;/&gt;&lt;wsp:rsid wsp:val=&quot;00845BE0&quot;/&gt;&lt;wsp:rsid wsp:val=&quot;00845CE4&quot;/&gt;&lt;wsp:rsid wsp:val=&quot;00846519&quot;/&gt;&lt;wsp:rsid wsp:val=&quot;00846941&quot;/&gt;&lt;wsp:rsid wsp:val=&quot;00846ADD&quot;/&gt;&lt;wsp:rsid wsp:val=&quot;00846B52&quot;/&gt;&lt;wsp:rsid wsp:val=&quot;00846EC5&quot;/&gt;&lt;wsp:rsid wsp:val=&quot;00846FBC&quot;/&gt;&lt;wsp:rsid wsp:val=&quot;0084776C&quot;/&gt;&lt;wsp:rsid wsp:val=&quot;00850124&quot;/&gt;&lt;wsp:rsid wsp:val=&quot;00850427&quot;/&gt;&lt;wsp:rsid wsp:val=&quot;00850A1E&quot;/&gt;&lt;wsp:rsid wsp:val=&quot;00850BEC&quot;/&gt;&lt;wsp:rsid wsp:val=&quot;00850D00&quot;/&gt;&lt;wsp:rsid wsp:val=&quot;008513BD&quot;/&gt;&lt;wsp:rsid wsp:val=&quot;008515D4&quot;/&gt;&lt;wsp:rsid wsp:val=&quot;00851984&quot;/&gt;&lt;wsp:rsid wsp:val=&quot;00851FD6&quot;/&gt;&lt;wsp:rsid wsp:val=&quot;00852002&quot;/&gt;&lt;wsp:rsid wsp:val=&quot;00852561&quot;/&gt;&lt;wsp:rsid wsp:val=&quot;00852891&quot;/&gt;&lt;wsp:rsid wsp:val=&quot;008528EC&quot;/&gt;&lt;wsp:rsid wsp:val=&quot;00852D54&quot;/&gt;&lt;wsp:rsid wsp:val=&quot;00853008&quot;/&gt;&lt;wsp:rsid wsp:val=&quot;00853197&quot;/&gt;&lt;wsp:rsid wsp:val=&quot;0085325C&quot;/&gt;&lt;wsp:rsid wsp:val=&quot;00853286&quot;/&gt;&lt;wsp:rsid wsp:val=&quot;00853340&quot;/&gt;&lt;wsp:rsid wsp:val=&quot;0085353A&quot;/&gt;&lt;wsp:rsid wsp:val=&quot;00853C90&quot;/&gt;&lt;wsp:rsid wsp:val=&quot;008548BB&quot;/&gt;&lt;wsp:rsid wsp:val=&quot;008548D9&quot;/&gt;&lt;wsp:rsid wsp:val=&quot;0085534B&quot;/&gt;&lt;wsp:rsid wsp:val=&quot;008559E3&quot;/&gt;&lt;wsp:rsid wsp:val=&quot;00856255&quot;/&gt;&lt;wsp:rsid wsp:val=&quot;00857027&quot;/&gt;&lt;wsp:rsid wsp:val=&quot;0085744D&quot;/&gt;&lt;wsp:rsid wsp:val=&quot;00857953&quot;/&gt;&lt;wsp:rsid wsp:val=&quot;00857B83&quot;/&gt;&lt;wsp:rsid wsp:val=&quot;00857D4D&quot;/&gt;&lt;wsp:rsid wsp:val=&quot;008609EA&quot;/&gt;&lt;wsp:rsid wsp:val=&quot;00860A52&quot;/&gt;&lt;wsp:rsid wsp:val=&quot;00861BC6&quot;/&gt;&lt;wsp:rsid wsp:val=&quot;00862120&quot;/&gt;&lt;wsp:rsid wsp:val=&quot;00862589&quot;/&gt;&lt;wsp:rsid wsp:val=&quot;00862AEF&quot;/&gt;&lt;wsp:rsid wsp:val=&quot;00862E36&quot;/&gt;&lt;wsp:rsid wsp:val=&quot;008632BE&quot;/&gt;&lt;wsp:rsid wsp:val=&quot;00863653&quot;/&gt;&lt;wsp:rsid wsp:val=&quot;00863686&quot;/&gt;&lt;wsp:rsid wsp:val=&quot;008640DD&quot;/&gt;&lt;wsp:rsid wsp:val=&quot;00864DF3&quot;/&gt;&lt;wsp:rsid wsp:val=&quot;008650E6&quot;/&gt;&lt;wsp:rsid wsp:val=&quot;00865360&quot;/&gt;&lt;wsp:rsid wsp:val=&quot;00865473&quot;/&gt;&lt;wsp:rsid wsp:val=&quot;00865C17&quot;/&gt;&lt;wsp:rsid wsp:val=&quot;00865C42&quot;/&gt;&lt;wsp:rsid wsp:val=&quot;00865F7A&quot;/&gt;&lt;wsp:rsid wsp:val=&quot;00866A99&quot;/&gt;&lt;wsp:rsid wsp:val=&quot;00866E5E&quot;/&gt;&lt;wsp:rsid wsp:val=&quot;00866EEE&quot;/&gt;&lt;wsp:rsid wsp:val=&quot;008671E4&quot;/&gt;&lt;wsp:rsid wsp:val=&quot;00867236&quot;/&gt;&lt;wsp:rsid wsp:val=&quot;00867668&quot;/&gt;&lt;wsp:rsid wsp:val=&quot;00870303&quot;/&gt;&lt;wsp:rsid wsp:val=&quot;00870A1D&quot;/&gt;&lt;wsp:rsid wsp:val=&quot;0087218E&quot;/&gt;&lt;wsp:rsid wsp:val=&quot;008725F5&quot;/&gt;&lt;wsp:rsid wsp:val=&quot;00873293&quot;/&gt;&lt;wsp:rsid wsp:val=&quot;00873773&quot;/&gt;&lt;wsp:rsid wsp:val=&quot;00873F78&quot;/&gt;&lt;wsp:rsid wsp:val=&quot;008742A6&quot;/&gt;&lt;wsp:rsid wsp:val=&quot;0087470A&quot;/&gt;&lt;wsp:rsid wsp:val=&quot;00874D8C&quot;/&gt;&lt;wsp:rsid wsp:val=&quot;00875235&quot;/&gt;&lt;wsp:rsid wsp:val=&quot;0087539C&quot;/&gt;&lt;wsp:rsid wsp:val=&quot;0087589E&quot;/&gt;&lt;wsp:rsid wsp:val=&quot;0087640D&quot;/&gt;&lt;wsp:rsid wsp:val=&quot;00877885&quot;/&gt;&lt;wsp:rsid wsp:val=&quot;00877B4B&quot;/&gt;&lt;wsp:rsid wsp:val=&quot;00877C8D&quot;/&gt;&lt;wsp:rsid wsp:val=&quot;00877F74&quot;/&gt;&lt;wsp:rsid wsp:val=&quot;008804BD&quot;/&gt;&lt;wsp:rsid wsp:val=&quot;0088065D&quot;/&gt;&lt;wsp:rsid wsp:val=&quot;008806A7&quot;/&gt;&lt;wsp:rsid wsp:val=&quot;00880B31&quot;/&gt;&lt;wsp:rsid wsp:val=&quot;008811F1&quot;/&gt;&lt;wsp:rsid wsp:val=&quot;00882382&quot;/&gt;&lt;wsp:rsid wsp:val=&quot;008823EA&quot;/&gt;&lt;wsp:rsid wsp:val=&quot;00882645&quot;/&gt;&lt;wsp:rsid wsp:val=&quot;00882863&quot;/&gt;&lt;wsp:rsid wsp:val=&quot;00882ACD&quot;/&gt;&lt;wsp:rsid wsp:val=&quot;008832E7&quot;/&gt;&lt;wsp:rsid wsp:val=&quot;0088346A&quot;/&gt;&lt;wsp:rsid wsp:val=&quot;00883E91&quot;/&gt;&lt;wsp:rsid wsp:val=&quot;00884326&quot;/&gt;&lt;wsp:rsid wsp:val=&quot;0088434B&quot;/&gt;&lt;wsp:rsid wsp:val=&quot;00884402&quot;/&gt;&lt;wsp:rsid wsp:val=&quot;0088461C&quot;/&gt;&lt;wsp:rsid wsp:val=&quot;00885E61&quot;/&gt;&lt;wsp:rsid wsp:val=&quot;0088603D&quot;/&gt;&lt;wsp:rsid wsp:val=&quot;00886226&quot;/&gt;&lt;wsp:rsid wsp:val=&quot;00886386&quot;/&gt;&lt;wsp:rsid wsp:val=&quot;0088659A&quot;/&gt;&lt;wsp:rsid wsp:val=&quot;0088675A&quot;/&gt;&lt;wsp:rsid wsp:val=&quot;00886762&quot;/&gt;&lt;wsp:rsid wsp:val=&quot;008869C2&quot;/&gt;&lt;wsp:rsid wsp:val=&quot;0088730C&quot;/&gt;&lt;wsp:rsid wsp:val=&quot;0088764A&quot;/&gt;&lt;wsp:rsid wsp:val=&quot;008900DD&quot;/&gt;&lt;wsp:rsid wsp:val=&quot;0089043B&quot;/&gt;&lt;wsp:rsid wsp:val=&quot;008905D5&quot;/&gt;&lt;wsp:rsid wsp:val=&quot;008905FC&quot;/&gt;&lt;wsp:rsid wsp:val=&quot;00890B01&quot;/&gt;&lt;wsp:rsid wsp:val=&quot;008914CC&quot;/&gt;&lt;wsp:rsid wsp:val=&quot;00891CB6&quot;/&gt;&lt;wsp:rsid wsp:val=&quot;00891EFB&quot;/&gt;&lt;wsp:rsid wsp:val=&quot;008923F2&quot;/&gt;&lt;wsp:rsid wsp:val=&quot;00892520&quot;/&gt;&lt;wsp:rsid wsp:val=&quot;00892591&quot;/&gt;&lt;wsp:rsid wsp:val=&quot;00892F10&quot;/&gt;&lt;wsp:rsid wsp:val=&quot;00892F3B&quot;/&gt;&lt;wsp:rsid wsp:val=&quot;00892F67&quot;/&gt;&lt;wsp:rsid wsp:val=&quot;00893202&quot;/&gt;&lt;wsp:rsid wsp:val=&quot;00893988&quot;/&gt;&lt;wsp:rsid wsp:val=&quot;00893E6C&quot;/&gt;&lt;wsp:rsid wsp:val=&quot;00894273&quot;/&gt;&lt;wsp:rsid wsp:val=&quot;008965B8&quot;/&gt;&lt;wsp:rsid wsp:val=&quot;00896669&quot;/&gt;&lt;wsp:rsid wsp:val=&quot;00896BEC&quot;/&gt;&lt;wsp:rsid wsp:val=&quot;00896C81&quot;/&gt;&lt;wsp:rsid wsp:val=&quot;00897410&quot;/&gt;&lt;wsp:rsid wsp:val=&quot;00897A16&quot;/&gt;&lt;wsp:rsid wsp:val=&quot;008A0716&quot;/&gt;&lt;wsp:rsid wsp:val=&quot;008A0F52&quot;/&gt;&lt;wsp:rsid wsp:val=&quot;008A10B2&quot;/&gt;&lt;wsp:rsid wsp:val=&quot;008A17DA&quot;/&gt;&lt;wsp:rsid wsp:val=&quot;008A184C&quot;/&gt;&lt;wsp:rsid wsp:val=&quot;008A1D82&quot;/&gt;&lt;wsp:rsid wsp:val=&quot;008A2B5D&quot;/&gt;&lt;wsp:rsid wsp:val=&quot;008A3040&quot;/&gt;&lt;wsp:rsid wsp:val=&quot;008A343F&quot;/&gt;&lt;wsp:rsid wsp:val=&quot;008A35B3&quot;/&gt;&lt;wsp:rsid wsp:val=&quot;008A38AE&quot;/&gt;&lt;wsp:rsid wsp:val=&quot;008A3A5A&quot;/&gt;&lt;wsp:rsid wsp:val=&quot;008A3C6D&quot;/&gt;&lt;wsp:rsid wsp:val=&quot;008A3D67&quot;/&gt;&lt;wsp:rsid wsp:val=&quot;008A4605&quot;/&gt;&lt;wsp:rsid wsp:val=&quot;008A4E6B&quot;/&gt;&lt;wsp:rsid wsp:val=&quot;008A5BFF&quot;/&gt;&lt;wsp:rsid wsp:val=&quot;008A6564&quot;/&gt;&lt;wsp:rsid wsp:val=&quot;008A673C&quot;/&gt;&lt;wsp:rsid wsp:val=&quot;008A6CED&quot;/&gt;&lt;wsp:rsid wsp:val=&quot;008A7270&quot;/&gt;&lt;wsp:rsid wsp:val=&quot;008A75D5&quot;/&gt;&lt;wsp:rsid wsp:val=&quot;008A76CF&quot;/&gt;&lt;wsp:rsid wsp:val=&quot;008A7A4C&quot;/&gt;&lt;wsp:rsid wsp:val=&quot;008A7B91&quot;/&gt;&lt;wsp:rsid wsp:val=&quot;008B02D8&quot;/&gt;&lt;wsp:rsid wsp:val=&quot;008B0868&quot;/&gt;&lt;wsp:rsid wsp:val=&quot;008B09D6&quot;/&gt;&lt;wsp:rsid wsp:val=&quot;008B0AE2&quot;/&gt;&lt;wsp:rsid wsp:val=&quot;008B0C4D&quot;/&gt;&lt;wsp:rsid wsp:val=&quot;008B159B&quot;/&gt;&lt;wsp:rsid wsp:val=&quot;008B1829&quot;/&gt;&lt;wsp:rsid wsp:val=&quot;008B1E71&quot;/&gt;&lt;wsp:rsid wsp:val=&quot;008B22C6&quot;/&gt;&lt;wsp:rsid wsp:val=&quot;008B26CD&quot;/&gt;&lt;wsp:rsid wsp:val=&quot;008B2B40&quot;/&gt;&lt;wsp:rsid wsp:val=&quot;008B2FCB&quot;/&gt;&lt;wsp:rsid wsp:val=&quot;008B3748&quot;/&gt;&lt;wsp:rsid wsp:val=&quot;008B3C63&quot;/&gt;&lt;wsp:rsid wsp:val=&quot;008B4055&quot;/&gt;&lt;wsp:rsid wsp:val=&quot;008B4998&quot;/&gt;&lt;wsp:rsid wsp:val=&quot;008B4EB8&quot;/&gt;&lt;wsp:rsid wsp:val=&quot;008B5F1B&quot;/&gt;&lt;wsp:rsid wsp:val=&quot;008B5F46&quot;/&gt;&lt;wsp:rsid wsp:val=&quot;008B6259&quot;/&gt;&lt;wsp:rsid wsp:val=&quot;008B6683&quot;/&gt;&lt;wsp:rsid wsp:val=&quot;008B70A3&quot;/&gt;&lt;wsp:rsid wsp:val=&quot;008B760A&quot;/&gt;&lt;wsp:rsid wsp:val=&quot;008B7809&quot;/&gt;&lt;wsp:rsid wsp:val=&quot;008C0022&quot;/&gt;&lt;wsp:rsid wsp:val=&quot;008C01EC&quot;/&gt;&lt;wsp:rsid wsp:val=&quot;008C05CD&quot;/&gt;&lt;wsp:rsid wsp:val=&quot;008C0683&quot;/&gt;&lt;wsp:rsid wsp:val=&quot;008C0D1E&quot;/&gt;&lt;wsp:rsid wsp:val=&quot;008C0F3C&quot;/&gt;&lt;wsp:rsid wsp:val=&quot;008C2214&quot;/&gt;&lt;wsp:rsid wsp:val=&quot;008C2315&quot;/&gt;&lt;wsp:rsid wsp:val=&quot;008C2528&quot;/&gt;&lt;wsp:rsid wsp:val=&quot;008C28EC&quot;/&gt;&lt;wsp:rsid wsp:val=&quot;008C30CF&quot;/&gt;&lt;wsp:rsid wsp:val=&quot;008C404C&quot;/&gt;&lt;wsp:rsid wsp:val=&quot;008C4097&quot;/&gt;&lt;wsp:rsid wsp:val=&quot;008C418E&quot;/&gt;&lt;wsp:rsid wsp:val=&quot;008C453F&quot;/&gt;&lt;wsp:rsid wsp:val=&quot;008C495D&quot;/&gt;&lt;wsp:rsid wsp:val=&quot;008C5CDC&quot;/&gt;&lt;wsp:rsid wsp:val=&quot;008C6257&quot;/&gt;&lt;wsp:rsid wsp:val=&quot;008C63D0&quot;/&gt;&lt;wsp:rsid wsp:val=&quot;008C6756&quot;/&gt;&lt;wsp:rsid wsp:val=&quot;008C6D0C&quot;/&gt;&lt;wsp:rsid wsp:val=&quot;008C6E4A&quot;/&gt;&lt;wsp:rsid wsp:val=&quot;008C7780&quot;/&gt;&lt;wsp:rsid wsp:val=&quot;008C7BB4&quot;/&gt;&lt;wsp:rsid wsp:val=&quot;008C7D11&quot;/&gt;&lt;wsp:rsid wsp:val=&quot;008D00FD&quot;/&gt;&lt;wsp:rsid wsp:val=&quot;008D0381&quot;/&gt;&lt;wsp:rsid wsp:val=&quot;008D0BE3&quot;/&gt;&lt;wsp:rsid wsp:val=&quot;008D0CDA&quot;/&gt;&lt;wsp:rsid wsp:val=&quot;008D0D3D&quot;/&gt;&lt;wsp:rsid wsp:val=&quot;008D0F7E&quot;/&gt;&lt;wsp:rsid wsp:val=&quot;008D0FD1&quot;/&gt;&lt;wsp:rsid wsp:val=&quot;008D1D8D&quot;/&gt;&lt;wsp:rsid wsp:val=&quot;008D1FF2&quot;/&gt;&lt;wsp:rsid wsp:val=&quot;008D2174&quot;/&gt;&lt;wsp:rsid wsp:val=&quot;008D276E&quot;/&gt;&lt;wsp:rsid wsp:val=&quot;008D27D8&quot;/&gt;&lt;wsp:rsid wsp:val=&quot;008D2A3D&quot;/&gt;&lt;wsp:rsid wsp:val=&quot;008D2E07&quot;/&gt;&lt;wsp:rsid wsp:val=&quot;008D36F3&quot;/&gt;&lt;wsp:rsid wsp:val=&quot;008D4DDF&quot;/&gt;&lt;wsp:rsid wsp:val=&quot;008D4FD4&quot;/&gt;&lt;wsp:rsid wsp:val=&quot;008D50C8&quot;/&gt;&lt;wsp:rsid wsp:val=&quot;008D50CF&quot;/&gt;&lt;wsp:rsid wsp:val=&quot;008D5605&quot;/&gt;&lt;wsp:rsid wsp:val=&quot;008D581E&quot;/&gt;&lt;wsp:rsid wsp:val=&quot;008D5AFE&quot;/&gt;&lt;wsp:rsid wsp:val=&quot;008D5F42&quot;/&gt;&lt;wsp:rsid wsp:val=&quot;008D6EC1&quot;/&gt;&lt;wsp:rsid wsp:val=&quot;008D741A&quot;/&gt;&lt;wsp:rsid wsp:val=&quot;008D7486&quot;/&gt;&lt;wsp:rsid wsp:val=&quot;008D7BB2&quot;/&gt;&lt;wsp:rsid wsp:val=&quot;008E07A1&quot;/&gt;&lt;wsp:rsid wsp:val=&quot;008E0C7C&quot;/&gt;&lt;wsp:rsid wsp:val=&quot;008E0E10&quot;/&gt;&lt;wsp:rsid wsp:val=&quot;008E13F1&quot;/&gt;&lt;wsp:rsid wsp:val=&quot;008E14D6&quot;/&gt;&lt;wsp:rsid wsp:val=&quot;008E1635&quot;/&gt;&lt;wsp:rsid wsp:val=&quot;008E167D&quot;/&gt;&lt;wsp:rsid wsp:val=&quot;008E1785&quot;/&gt;&lt;wsp:rsid wsp:val=&quot;008E237B&quot;/&gt;&lt;wsp:rsid wsp:val=&quot;008E2F2A&quot;/&gt;&lt;wsp:rsid wsp:val=&quot;008E3494&quot;/&gt;&lt;wsp:rsid wsp:val=&quot;008E35ED&quot;/&gt;&lt;wsp:rsid wsp:val=&quot;008E43C0&quot;/&gt;&lt;wsp:rsid wsp:val=&quot;008E4430&quot;/&gt;&lt;wsp:rsid wsp:val=&quot;008E45D5&quot;/&gt;&lt;wsp:rsid wsp:val=&quot;008E5B5A&quot;/&gt;&lt;wsp:rsid wsp:val=&quot;008E5FC6&quot;/&gt;&lt;wsp:rsid wsp:val=&quot;008E65C4&quot;/&gt;&lt;wsp:rsid wsp:val=&quot;008E68E2&quot;/&gt;&lt;wsp:rsid wsp:val=&quot;008E70A5&quot;/&gt;&lt;wsp:rsid wsp:val=&quot;008E725E&quot;/&gt;&lt;wsp:rsid wsp:val=&quot;008E750A&quot;/&gt;&lt;wsp:rsid wsp:val=&quot;008E7BC6&quot;/&gt;&lt;wsp:rsid wsp:val=&quot;008F011D&quot;/&gt;&lt;wsp:rsid wsp:val=&quot;008F0F03&quot;/&gt;&lt;wsp:rsid wsp:val=&quot;008F0FFE&quot;/&gt;&lt;wsp:rsid wsp:val=&quot;008F1019&quot;/&gt;&lt;wsp:rsid wsp:val=&quot;008F1A82&quot;/&gt;&lt;wsp:rsid wsp:val=&quot;008F1BA8&quot;/&gt;&lt;wsp:rsid wsp:val=&quot;008F1D50&quot;/&gt;&lt;wsp:rsid wsp:val=&quot;008F21E5&quot;/&gt;&lt;wsp:rsid wsp:val=&quot;008F22DD&quot;/&gt;&lt;wsp:rsid wsp:val=&quot;008F2A17&quot;/&gt;&lt;wsp:rsid wsp:val=&quot;008F2AC1&quot;/&gt;&lt;wsp:rsid wsp:val=&quot;008F2E9E&quot;/&gt;&lt;wsp:rsid wsp:val=&quot;008F2F3C&quot;/&gt;&lt;wsp:rsid wsp:val=&quot;008F2FBA&quot;/&gt;&lt;wsp:rsid wsp:val=&quot;008F3904&quot;/&gt;&lt;wsp:rsid wsp:val=&quot;008F3913&quot;/&gt;&lt;wsp:rsid wsp:val=&quot;008F4496&quot;/&gt;&lt;wsp:rsid wsp:val=&quot;008F48C9&quot;/&gt;&lt;wsp:rsid wsp:val=&quot;008F57B9&quot;/&gt;&lt;wsp:rsid wsp:val=&quot;008F5B4C&quot;/&gt;&lt;wsp:rsid wsp:val=&quot;008F5BBD&quot;/&gt;&lt;wsp:rsid wsp:val=&quot;008F5BD1&quot;/&gt;&lt;wsp:rsid wsp:val=&quot;008F5CB9&quot;/&gt;&lt;wsp:rsid wsp:val=&quot;008F63C8&quot;/&gt;&lt;wsp:rsid wsp:val=&quot;008F6E01&quot;/&gt;&lt;wsp:rsid wsp:val=&quot;008F736A&quot;/&gt;&lt;wsp:rsid wsp:val=&quot;008F744C&quot;/&gt;&lt;wsp:rsid wsp:val=&quot;008F762D&quot;/&gt;&lt;wsp:rsid wsp:val=&quot;008F77A0&quot;/&gt;&lt;wsp:rsid wsp:val=&quot;008F77A9&quot;/&gt;&lt;wsp:rsid wsp:val=&quot;008F790C&quot;/&gt;&lt;wsp:rsid wsp:val=&quot;008F7E18&quot;/&gt;&lt;wsp:rsid wsp:val=&quot;0090051B&quot;/&gt;&lt;wsp:rsid wsp:val=&quot;00900A2D&quot;/&gt;&lt;wsp:rsid wsp:val=&quot;00901144&quot;/&gt;&lt;wsp:rsid wsp:val=&quot;00901359&quot;/&gt;&lt;wsp:rsid wsp:val=&quot;0090230A&quot;/&gt;&lt;wsp:rsid wsp:val=&quot;00902E8A&quot;/&gt;&lt;wsp:rsid wsp:val=&quot;00903180&quot;/&gt;&lt;wsp:rsid wsp:val=&quot;00903701&quot;/&gt;&lt;wsp:rsid wsp:val=&quot;0090445C&quot;/&gt;&lt;wsp:rsid wsp:val=&quot;00904C34&quot;/&gt;&lt;wsp:rsid wsp:val=&quot;00904D3F&quot;/&gt;&lt;wsp:rsid wsp:val=&quot;00905074&quot;/&gt;&lt;wsp:rsid wsp:val=&quot;00905369&quot;/&gt;&lt;wsp:rsid wsp:val=&quot;00905B59&quot;/&gt;&lt;wsp:rsid wsp:val=&quot;00906410&quot;/&gt;&lt;wsp:rsid wsp:val=&quot;00906D63&quot;/&gt;&lt;wsp:rsid wsp:val=&quot;00906E60&quot;/&gt;&lt;wsp:rsid wsp:val=&quot;009075A3&quot;/&gt;&lt;wsp:rsid wsp:val=&quot;0090765B&quot;/&gt;&lt;wsp:rsid wsp:val=&quot;00910A6C&quot;/&gt;&lt;wsp:rsid wsp:val=&quot;00910EFF&quot;/&gt;&lt;wsp:rsid wsp:val=&quot;0091103F&quot;/&gt;&lt;wsp:rsid wsp:val=&quot;00911814&quot;/&gt;&lt;wsp:rsid wsp:val=&quot;009120E5&quot;/&gt;&lt;wsp:rsid wsp:val=&quot;0091249E&quot;/&gt;&lt;wsp:rsid wsp:val=&quot;0091255E&quot;/&gt;&lt;wsp:rsid wsp:val=&quot;00912C0C&quot;/&gt;&lt;wsp:rsid wsp:val=&quot;009130DE&quot;/&gt;&lt;wsp:rsid wsp:val=&quot;009137E7&quot;/&gt;&lt;wsp:rsid wsp:val=&quot;00913CCD&quot;/&gt;&lt;wsp:rsid wsp:val=&quot;009146AD&quot;/&gt;&lt;wsp:rsid wsp:val=&quot;00914F15&quot;/&gt;&lt;wsp:rsid wsp:val=&quot;00915055&quot;/&gt;&lt;wsp:rsid wsp:val=&quot;00915073&quot;/&gt;&lt;wsp:rsid wsp:val=&quot;009150D3&quot;/&gt;&lt;wsp:rsid wsp:val=&quot;0091512A&quot;/&gt;&lt;wsp:rsid wsp:val=&quot;0091522E&quot;/&gt;&lt;wsp:rsid wsp:val=&quot;00915908&quot;/&gt;&lt;wsp:rsid wsp:val=&quot;009159FB&quot;/&gt;&lt;wsp:rsid wsp:val=&quot;00915A87&quot;/&gt;&lt;wsp:rsid wsp:val=&quot;00916DBB&quot;/&gt;&lt;wsp:rsid wsp:val=&quot;00916F9C&quot;/&gt;&lt;wsp:rsid wsp:val=&quot;00917E3F&quot;/&gt;&lt;wsp:rsid wsp:val=&quot;00917E46&quot;/&gt;&lt;wsp:rsid wsp:val=&quot;0092057E&quot;/&gt;&lt;wsp:rsid wsp:val=&quot;00920F13&quot;/&gt;&lt;wsp:rsid wsp:val=&quot;00921230&quot;/&gt;&lt;wsp:rsid wsp:val=&quot;0092171C&quot;/&gt;&lt;wsp:rsid wsp:val=&quot;0092175E&quot;/&gt;&lt;wsp:rsid wsp:val=&quot;00921B5D&quot;/&gt;&lt;wsp:rsid wsp:val=&quot;00921BFF&quot;/&gt;&lt;wsp:rsid wsp:val=&quot;009220CB&quot;/&gt;&lt;wsp:rsid wsp:val=&quot;00922A27&quot;/&gt;&lt;wsp:rsid wsp:val=&quot;00922A53&quot;/&gt;&lt;wsp:rsid wsp:val=&quot;00922B80&quot;/&gt;&lt;wsp:rsid wsp:val=&quot;00922E7B&quot;/&gt;&lt;wsp:rsid wsp:val=&quot;009232D0&quot;/&gt;&lt;wsp:rsid wsp:val=&quot;00923627&quot;/&gt;&lt;wsp:rsid wsp:val=&quot;00923D28&quot;/&gt;&lt;wsp:rsid wsp:val=&quot;00923EE4&quot;/&gt;&lt;wsp:rsid wsp:val=&quot;00924995&quot;/&gt;&lt;wsp:rsid wsp:val=&quot;00924FCF&quot;/&gt;&lt;wsp:rsid wsp:val=&quot;00925B31&quot;/&gt;&lt;wsp:rsid wsp:val=&quot;00925D2A&quot;/&gt;&lt;wsp:rsid wsp:val=&quot;00926572&quot;/&gt;&lt;wsp:rsid wsp:val=&quot;00927695&quot;/&gt;&lt;wsp:rsid wsp:val=&quot;00927BA2&quot;/&gt;&lt;wsp:rsid wsp:val=&quot;0093003F&quot;/&gt;&lt;wsp:rsid wsp:val=&quot;0093046F&quot;/&gt;&lt;wsp:rsid wsp:val=&quot;0093107B&quot;/&gt;&lt;wsp:rsid wsp:val=&quot;00931CC1&quot;/&gt;&lt;wsp:rsid wsp:val=&quot;00932131&quot;/&gt;&lt;wsp:rsid wsp:val=&quot;0093225C&quot;/&gt;&lt;wsp:rsid wsp:val=&quot;00933289&quot;/&gt;&lt;wsp:rsid wsp:val=&quot;0093329B&quot;/&gt;&lt;wsp:rsid wsp:val=&quot;00933DCF&quot;/&gt;&lt;wsp:rsid wsp:val=&quot;009340DA&quot;/&gt;&lt;wsp:rsid wsp:val=&quot;00934703&quot;/&gt;&lt;wsp:rsid wsp:val=&quot;009347F1&quot;/&gt;&lt;wsp:rsid wsp:val=&quot;0093484E&quot;/&gt;&lt;wsp:rsid wsp:val=&quot;00934F04&quot;/&gt;&lt;wsp:rsid wsp:val=&quot;00934FD7&quot;/&gt;&lt;wsp:rsid wsp:val=&quot;0093556F&quot;/&gt;&lt;wsp:rsid wsp:val=&quot;00935C46&quot;/&gt;&lt;wsp:rsid wsp:val=&quot;00935D57&quot;/&gt;&lt;wsp:rsid wsp:val=&quot;00935EE0&quot;/&gt;&lt;wsp:rsid wsp:val=&quot;009373B7&quot;/&gt;&lt;wsp:rsid wsp:val=&quot;00937843&quot;/&gt;&lt;wsp:rsid wsp:val=&quot;00937F22&quot;/&gt;&lt;wsp:rsid wsp:val=&quot;009405D5&quot;/&gt;&lt;wsp:rsid wsp:val=&quot;009406DD&quot;/&gt;&lt;wsp:rsid wsp:val=&quot;0094080C&quot;/&gt;&lt;wsp:rsid wsp:val=&quot;00940A34&quot;/&gt;&lt;wsp:rsid wsp:val=&quot;00941024&quot;/&gt;&lt;wsp:rsid wsp:val=&quot;009411A3&quot;/&gt;&lt;wsp:rsid wsp:val=&quot;00941432&quot;/&gt;&lt;wsp:rsid wsp:val=&quot;00941476&quot;/&gt;&lt;wsp:rsid wsp:val=&quot;00941BB9&quot;/&gt;&lt;wsp:rsid wsp:val=&quot;00942077&quot;/&gt;&lt;wsp:rsid wsp:val=&quot;0094274E&quot;/&gt;&lt;wsp:rsid wsp:val=&quot;009430D6&quot;/&gt;&lt;wsp:rsid wsp:val=&quot;0094330D&quot;/&gt;&lt;wsp:rsid wsp:val=&quot;00943517&quot;/&gt;&lt;wsp:rsid wsp:val=&quot;009445CB&quot;/&gt;&lt;wsp:rsid wsp:val=&quot;009445D5&quot;/&gt;&lt;wsp:rsid wsp:val=&quot;009449B5&quot;/&gt;&lt;wsp:rsid wsp:val=&quot;00944AB4&quot;/&gt;&lt;wsp:rsid wsp:val=&quot;00944B81&quot;/&gt;&lt;wsp:rsid wsp:val=&quot;009451B0&quot;/&gt;&lt;wsp:rsid wsp:val=&quot;00945516&quot;/&gt;&lt;wsp:rsid wsp:val=&quot;00945B8B&quot;/&gt;&lt;wsp:rsid wsp:val=&quot;00946172&quot;/&gt;&lt;wsp:rsid wsp:val=&quot;009462A2&quot;/&gt;&lt;wsp:rsid wsp:val=&quot;0094732D&quot;/&gt;&lt;wsp:rsid wsp:val=&quot;009474E2&quot;/&gt;&lt;wsp:rsid wsp:val=&quot;00947E5C&quot;/&gt;&lt;wsp:rsid wsp:val=&quot;0095046D&quot;/&gt;&lt;wsp:rsid wsp:val=&quot;00950A8A&quot;/&gt;&lt;wsp:rsid wsp:val=&quot;00950D3D&quot;/&gt;&lt;wsp:rsid wsp:val=&quot;0095130C&quot;/&gt;&lt;wsp:rsid wsp:val=&quot;009515A8&quot;/&gt;&lt;wsp:rsid wsp:val=&quot;009518D5&quot;/&gt;&lt;wsp:rsid wsp:val=&quot;00951D9D&quot;/&gt;&lt;wsp:rsid wsp:val=&quot;00952D7A&quot;/&gt;&lt;wsp:rsid wsp:val=&quot;00952F8D&quot;/&gt;&lt;wsp:rsid wsp:val=&quot;009530F5&quot;/&gt;&lt;wsp:rsid wsp:val=&quot;0095355E&quot;/&gt;&lt;wsp:rsid wsp:val=&quot;009537F3&quot;/&gt;&lt;wsp:rsid wsp:val=&quot;00953A4E&quot;/&gt;&lt;wsp:rsid wsp:val=&quot;00953CC3&quot;/&gt;&lt;wsp:rsid wsp:val=&quot;009541F9&quot;/&gt;&lt;wsp:rsid wsp:val=&quot;0095459A&quot;/&gt;&lt;wsp:rsid wsp:val=&quot;0095499C&quot;/&gt;&lt;wsp:rsid wsp:val=&quot;00955490&quot;/&gt;&lt;wsp:rsid wsp:val=&quot;00955578&quot;/&gt;&lt;wsp:rsid wsp:val=&quot;00955999&quot;/&gt;&lt;wsp:rsid wsp:val=&quot;00955BDD&quot;/&gt;&lt;wsp:rsid wsp:val=&quot;0095616B&quot;/&gt;&lt;wsp:rsid wsp:val=&quot;00956225&quot;/&gt;&lt;wsp:rsid wsp:val=&quot;0095697E&quot;/&gt;&lt;wsp:rsid wsp:val=&quot;00956CD4&quot;/&gt;&lt;wsp:rsid wsp:val=&quot;00956E95&quot;/&gt;&lt;wsp:rsid wsp:val=&quot;00956EDC&quot;/&gt;&lt;wsp:rsid wsp:val=&quot;00960594&quot;/&gt;&lt;wsp:rsid wsp:val=&quot;009616E8&quot;/&gt;&lt;wsp:rsid wsp:val=&quot;00963ABB&quot;/&gt;&lt;wsp:rsid wsp:val=&quot;00963F15&quot;/&gt;&lt;wsp:rsid wsp:val=&quot;00964E2A&quot;/&gt;&lt;wsp:rsid wsp:val=&quot;009654DE&quot;/&gt;&lt;wsp:rsid wsp:val=&quot;0096582C&quot;/&gt;&lt;wsp:rsid wsp:val=&quot;00965EED&quot;/&gt;&lt;wsp:rsid wsp:val=&quot;009667BC&quot;/&gt;&lt;wsp:rsid wsp:val=&quot;00966DAF&quot;/&gt;&lt;wsp:rsid wsp:val=&quot;00966FA9&quot;/&gt;&lt;wsp:rsid wsp:val=&quot;009673C8&quot;/&gt;&lt;wsp:rsid wsp:val=&quot;0096771D&quot;/&gt;&lt;wsp:rsid wsp:val=&quot;0096792E&quot;/&gt;&lt;wsp:rsid wsp:val=&quot;00967E2F&quot;/&gt;&lt;wsp:rsid wsp:val=&quot;00970732&quot;/&gt;&lt;wsp:rsid wsp:val=&quot;00970A86&quot;/&gt;&lt;wsp:rsid wsp:val=&quot;00971974&quot;/&gt;&lt;wsp:rsid wsp:val=&quot;00971B1C&quot;/&gt;&lt;wsp:rsid wsp:val=&quot;00971C53&quot;/&gt;&lt;wsp:rsid wsp:val=&quot;00972E85&quot;/&gt;&lt;wsp:rsid wsp:val=&quot;009739F3&quot;/&gt;&lt;wsp:rsid wsp:val=&quot;009742E5&quot;/&gt;&lt;wsp:rsid wsp:val=&quot;00974862&quot;/&gt;&lt;wsp:rsid wsp:val=&quot;00974C77&quot;/&gt;&lt;wsp:rsid wsp:val=&quot;00974E71&quot;/&gt;&lt;wsp:rsid wsp:val=&quot;009758C3&quot;/&gt;&lt;wsp:rsid wsp:val=&quot;00975EE8&quot;/&gt;&lt;wsp:rsid wsp:val=&quot;009772B0&quot;/&gt;&lt;wsp:rsid wsp:val=&quot;009774DD&quot;/&gt;&lt;wsp:rsid wsp:val=&quot;00977881&quot;/&gt;&lt;wsp:rsid wsp:val=&quot;00977E91&quot;/&gt;&lt;wsp:rsid wsp:val=&quot;00980107&quot;/&gt;&lt;wsp:rsid wsp:val=&quot;0098019E&quot;/&gt;&lt;wsp:rsid wsp:val=&quot;00980B1E&quot;/&gt;&lt;wsp:rsid wsp:val=&quot;00981BA7&quot;/&gt;&lt;wsp:rsid wsp:val=&quot;00981E04&quot;/&gt;&lt;wsp:rsid wsp:val=&quot;00982089&quot;/&gt;&lt;wsp:rsid wsp:val=&quot;0098235A&quot;/&gt;&lt;wsp:rsid wsp:val=&quot;009826CA&quot;/&gt;&lt;wsp:rsid wsp:val=&quot;009826DB&quot;/&gt;&lt;wsp:rsid wsp:val=&quot;00982797&quot;/&gt;&lt;wsp:rsid wsp:val=&quot;00982A80&quot;/&gt;&lt;wsp:rsid wsp:val=&quot;00982CCD&quot;/&gt;&lt;wsp:rsid wsp:val=&quot;0098327F&quot;/&gt;&lt;wsp:rsid wsp:val=&quot;009835D2&quot;/&gt;&lt;wsp:rsid wsp:val=&quot;00983A09&quot;/&gt;&lt;wsp:rsid wsp:val=&quot;00984054&quot;/&gt;&lt;wsp:rsid wsp:val=&quot;00984387&quot;/&gt;&lt;wsp:rsid wsp:val=&quot;009843E6&quot;/&gt;&lt;wsp:rsid wsp:val=&quot;009846D8&quot;/&gt;&lt;wsp:rsid wsp:val=&quot;00984A58&quot;/&gt;&lt;wsp:rsid wsp:val=&quot;00984A8D&quot;/&gt;&lt;wsp:rsid wsp:val=&quot;00985105&quot;/&gt;&lt;wsp:rsid wsp:val=&quot;0098523C&quot;/&gt;&lt;wsp:rsid wsp:val=&quot;0098524A&quot;/&gt;&lt;wsp:rsid wsp:val=&quot;009854BD&quot;/&gt;&lt;wsp:rsid wsp:val=&quot;00985BCA&quot;/&gt;&lt;wsp:rsid wsp:val=&quot;00985BCE&quot;/&gt;&lt;wsp:rsid wsp:val=&quot;0098605E&quot;/&gt;&lt;wsp:rsid wsp:val=&quot;009862DD&quot;/&gt;&lt;wsp:rsid wsp:val=&quot;00986360&quot;/&gt;&lt;wsp:rsid wsp:val=&quot;009864A3&quot;/&gt;&lt;wsp:rsid wsp:val=&quot;00986AFF&quot;/&gt;&lt;wsp:rsid wsp:val=&quot;00986DEA&quot;/&gt;&lt;wsp:rsid wsp:val=&quot;00987013&quot;/&gt;&lt;wsp:rsid wsp:val=&quot;0098749E&quot;/&gt;&lt;wsp:rsid wsp:val=&quot;009874CE&quot;/&gt;&lt;wsp:rsid wsp:val=&quot;00987564&quot;/&gt;&lt;wsp:rsid wsp:val=&quot;00990A06&quot;/&gt;&lt;wsp:rsid wsp:val=&quot;00990B23&quot;/&gt;&lt;wsp:rsid wsp:val=&quot;009918E1&quot;/&gt;&lt;wsp:rsid wsp:val=&quot;00991CC5&quot;/&gt;&lt;wsp:rsid wsp:val=&quot;00992611&quot;/&gt;&lt;wsp:rsid wsp:val=&quot;009933DA&quot;/&gt;&lt;wsp:rsid wsp:val=&quot;00993518&quot;/&gt;&lt;wsp:rsid wsp:val=&quot;00993627&quot;/&gt;&lt;wsp:rsid wsp:val=&quot;00993A62&quot;/&gt;&lt;wsp:rsid wsp:val=&quot;00994408&quot;/&gt;&lt;wsp:rsid wsp:val=&quot;0099491C&quot;/&gt;&lt;wsp:rsid wsp:val=&quot;00995C1B&quot;/&gt;&lt;wsp:rsid wsp:val=&quot;00996193&quot;/&gt;&lt;wsp:rsid wsp:val=&quot;009963E9&quot;/&gt;&lt;wsp:rsid wsp:val=&quot;009965E3&quot;/&gt;&lt;wsp:rsid wsp:val=&quot;00996A49&quot;/&gt;&lt;wsp:rsid wsp:val=&quot;00996CD2&quot;/&gt;&lt;wsp:rsid wsp:val=&quot;00996F6A&quot;/&gt;&lt;wsp:rsid wsp:val=&quot;00996F92&quot;/&gt;&lt;wsp:rsid wsp:val=&quot;00997028&quot;/&gt;&lt;wsp:rsid wsp:val=&quot;009A0006&quot;/&gt;&lt;wsp:rsid wsp:val=&quot;009A020B&quot;/&gt;&lt;wsp:rsid wsp:val=&quot;009A0420&quot;/&gt;&lt;wsp:rsid wsp:val=&quot;009A06DA&quot;/&gt;&lt;wsp:rsid wsp:val=&quot;009A13DB&quot;/&gt;&lt;wsp:rsid wsp:val=&quot;009A15C1&quot;/&gt;&lt;wsp:rsid wsp:val=&quot;009A17C0&quot;/&gt;&lt;wsp:rsid wsp:val=&quot;009A1873&quot;/&gt;&lt;wsp:rsid wsp:val=&quot;009A1DEB&quot;/&gt;&lt;wsp:rsid wsp:val=&quot;009A219C&quot;/&gt;&lt;wsp:rsid wsp:val=&quot;009A2F67&quot;/&gt;&lt;wsp:rsid wsp:val=&quot;009A3662&quot;/&gt;&lt;wsp:rsid wsp:val=&quot;009A377F&quot;/&gt;&lt;wsp:rsid wsp:val=&quot;009A41BD&quot;/&gt;&lt;wsp:rsid wsp:val=&quot;009A447F&quot;/&gt;&lt;wsp:rsid wsp:val=&quot;009A51D0&quot;/&gt;&lt;wsp:rsid wsp:val=&quot;009A5AEE&quot;/&gt;&lt;wsp:rsid wsp:val=&quot;009A6130&quot;/&gt;&lt;wsp:rsid wsp:val=&quot;009A6B35&quot;/&gt;&lt;wsp:rsid wsp:val=&quot;009A74FE&quot;/&gt;&lt;wsp:rsid wsp:val=&quot;009A7FCA&quot;/&gt;&lt;wsp:rsid wsp:val=&quot;009B03D1&quot;/&gt;&lt;wsp:rsid wsp:val=&quot;009B0460&quot;/&gt;&lt;wsp:rsid wsp:val=&quot;009B0EA7&quot;/&gt;&lt;wsp:rsid wsp:val=&quot;009B109C&quot;/&gt;&lt;wsp:rsid wsp:val=&quot;009B25FF&quot;/&gt;&lt;wsp:rsid wsp:val=&quot;009B2739&quot;/&gt;&lt;wsp:rsid wsp:val=&quot;009B36C3&quot;/&gt;&lt;wsp:rsid wsp:val=&quot;009B4456&quot;/&gt;&lt;wsp:rsid wsp:val=&quot;009B4C85&quot;/&gt;&lt;wsp:rsid wsp:val=&quot;009B4ECC&quot;/&gt;&lt;wsp:rsid wsp:val=&quot;009B5238&quot;/&gt;&lt;wsp:rsid wsp:val=&quot;009B5336&quot;/&gt;&lt;wsp:rsid wsp:val=&quot;009B557D&quot;/&gt;&lt;wsp:rsid wsp:val=&quot;009B56AA&quot;/&gt;&lt;wsp:rsid wsp:val=&quot;009B5FAE&quot;/&gt;&lt;wsp:rsid wsp:val=&quot;009B6342&quot;/&gt;&lt;wsp:rsid wsp:val=&quot;009B6344&quot;/&gt;&lt;wsp:rsid wsp:val=&quot;009B7230&quot;/&gt;&lt;wsp:rsid wsp:val=&quot;009B741C&quot;/&gt;&lt;wsp:rsid wsp:val=&quot;009C032E&quot;/&gt;&lt;wsp:rsid wsp:val=&quot;009C033F&quot;/&gt;&lt;wsp:rsid wsp:val=&quot;009C0FDF&quot;/&gt;&lt;wsp:rsid wsp:val=&quot;009C1632&quot;/&gt;&lt;wsp:rsid wsp:val=&quot;009C2083&quot;/&gt;&lt;wsp:rsid wsp:val=&quot;009C30B2&quot;/&gt;&lt;wsp:rsid wsp:val=&quot;009C3559&quot;/&gt;&lt;wsp:rsid wsp:val=&quot;009C3800&quot;/&gt;&lt;wsp:rsid wsp:val=&quot;009C3980&quot;/&gt;&lt;wsp:rsid wsp:val=&quot;009C39CF&quot;/&gt;&lt;wsp:rsid wsp:val=&quot;009C3CE0&quot;/&gt;&lt;wsp:rsid wsp:val=&quot;009C3CF7&quot;/&gt;&lt;wsp:rsid wsp:val=&quot;009C42B0&quot;/&gt;&lt;wsp:rsid wsp:val=&quot;009C4BCD&quot;/&gt;&lt;wsp:rsid wsp:val=&quot;009C53B1&quot;/&gt;&lt;wsp:rsid wsp:val=&quot;009C5ED5&quot;/&gt;&lt;wsp:rsid wsp:val=&quot;009C5EEC&quot;/&gt;&lt;wsp:rsid wsp:val=&quot;009C6092&quot;/&gt;&lt;wsp:rsid wsp:val=&quot;009C6425&quot;/&gt;&lt;wsp:rsid wsp:val=&quot;009C7D36&quot;/&gt;&lt;wsp:rsid wsp:val=&quot;009D0582&quot;/&gt;&lt;wsp:rsid wsp:val=&quot;009D0A87&quot;/&gt;&lt;wsp:rsid wsp:val=&quot;009D0B1E&quot;/&gt;&lt;wsp:rsid wsp:val=&quot;009D0B4A&quot;/&gt;&lt;wsp:rsid wsp:val=&quot;009D0E3A&quot;/&gt;&lt;wsp:rsid wsp:val=&quot;009D0E6E&quot;/&gt;&lt;wsp:rsid wsp:val=&quot;009D0FE7&quot;/&gt;&lt;wsp:rsid wsp:val=&quot;009D1296&quot;/&gt;&lt;wsp:rsid wsp:val=&quot;009D1792&quot;/&gt;&lt;wsp:rsid wsp:val=&quot;009D19FE&quot;/&gt;&lt;wsp:rsid wsp:val=&quot;009D1AE1&quot;/&gt;&lt;wsp:rsid wsp:val=&quot;009D1B1E&quot;/&gt;&lt;wsp:rsid wsp:val=&quot;009D1D58&quot;/&gt;&lt;wsp:rsid wsp:val=&quot;009D1D68&quot;/&gt;&lt;wsp:rsid wsp:val=&quot;009D2251&quot;/&gt;&lt;wsp:rsid wsp:val=&quot;009D2EF2&quot;/&gt;&lt;wsp:rsid wsp:val=&quot;009D3315&quot;/&gt;&lt;wsp:rsid wsp:val=&quot;009D3480&quot;/&gt;&lt;wsp:rsid wsp:val=&quot;009D3B3D&quot;/&gt;&lt;wsp:rsid wsp:val=&quot;009D3D18&quot;/&gt;&lt;wsp:rsid wsp:val=&quot;009D48B2&quot;/&gt;&lt;wsp:rsid wsp:val=&quot;009D4949&quot;/&gt;&lt;wsp:rsid wsp:val=&quot;009D591C&quot;/&gt;&lt;wsp:rsid wsp:val=&quot;009D5E29&quot;/&gt;&lt;wsp:rsid wsp:val=&quot;009D5ED9&quot;/&gt;&lt;wsp:rsid wsp:val=&quot;009D6A8B&quot;/&gt;&lt;wsp:rsid wsp:val=&quot;009D6BD1&quot;/&gt;&lt;wsp:rsid wsp:val=&quot;009D7250&quot;/&gt;&lt;wsp:rsid wsp:val=&quot;009D7498&quot;/&gt;&lt;wsp:rsid wsp:val=&quot;009D7660&quot;/&gt;&lt;wsp:rsid wsp:val=&quot;009D7FB2&quot;/&gt;&lt;wsp:rsid wsp:val=&quot;009E00CC&quot;/&gt;&lt;wsp:rsid wsp:val=&quot;009E04A1&quot;/&gt;&lt;wsp:rsid wsp:val=&quot;009E0AAC&quot;/&gt;&lt;wsp:rsid wsp:val=&quot;009E199C&quot;/&gt;&lt;wsp:rsid wsp:val=&quot;009E1C3C&quot;/&gt;&lt;wsp:rsid wsp:val=&quot;009E2024&quot;/&gt;&lt;wsp:rsid wsp:val=&quot;009E2325&quot;/&gt;&lt;wsp:rsid wsp:val=&quot;009E2805&quot;/&gt;&lt;wsp:rsid wsp:val=&quot;009E2A3C&quot;/&gt;&lt;wsp:rsid wsp:val=&quot;009E2A5D&quot;/&gt;&lt;wsp:rsid wsp:val=&quot;009E2C0C&quot;/&gt;&lt;wsp:rsid wsp:val=&quot;009E2C2C&quot;/&gt;&lt;wsp:rsid wsp:val=&quot;009E3325&quot;/&gt;&lt;wsp:rsid wsp:val=&quot;009E37C0&quot;/&gt;&lt;wsp:rsid wsp:val=&quot;009E39D8&quot;/&gt;&lt;wsp:rsid wsp:val=&quot;009E3E6E&quot;/&gt;&lt;wsp:rsid wsp:val=&quot;009E4120&quot;/&gt;&lt;wsp:rsid wsp:val=&quot;009E4133&quot;/&gt;&lt;wsp:rsid wsp:val=&quot;009E45D5&quot;/&gt;&lt;wsp:rsid wsp:val=&quot;009E479C&quot;/&gt;&lt;wsp:rsid wsp:val=&quot;009E4B70&quot;/&gt;&lt;wsp:rsid wsp:val=&quot;009E4E35&quot;/&gt;&lt;wsp:rsid wsp:val=&quot;009E5254&quot;/&gt;&lt;wsp:rsid wsp:val=&quot;009E5358&quot;/&gt;&lt;wsp:rsid wsp:val=&quot;009E53C5&quot;/&gt;&lt;wsp:rsid wsp:val=&quot;009E5527&quot;/&gt;&lt;wsp:rsid wsp:val=&quot;009E5C63&quot;/&gt;&lt;wsp:rsid wsp:val=&quot;009E6F86&quot;/&gt;&lt;wsp:rsid wsp:val=&quot;009E710B&quot;/&gt;&lt;wsp:rsid wsp:val=&quot;009E733E&quot;/&gt;&lt;wsp:rsid wsp:val=&quot;009E79D8&quot;/&gt;&lt;wsp:rsid wsp:val=&quot;009F0144&quot;/&gt;&lt;wsp:rsid wsp:val=&quot;009F0E0F&quot;/&gt;&lt;wsp:rsid wsp:val=&quot;009F0E83&quot;/&gt;&lt;wsp:rsid wsp:val=&quot;009F0F3A&quot;/&gt;&lt;wsp:rsid wsp:val=&quot;009F13FC&quot;/&gt;&lt;wsp:rsid wsp:val=&quot;009F17BC&quot;/&gt;&lt;wsp:rsid wsp:val=&quot;009F25F3&quot;/&gt;&lt;wsp:rsid wsp:val=&quot;009F3815&quot;/&gt;&lt;wsp:rsid wsp:val=&quot;009F4159&quot;/&gt;&lt;wsp:rsid wsp:val=&quot;009F43D8&quot;/&gt;&lt;wsp:rsid wsp:val=&quot;009F44F0&quot;/&gt;&lt;wsp:rsid wsp:val=&quot;009F4B3D&quot;/&gt;&lt;wsp:rsid wsp:val=&quot;009F5601&quot;/&gt;&lt;wsp:rsid wsp:val=&quot;009F5B4F&quot;/&gt;&lt;wsp:rsid wsp:val=&quot;009F5C88&quot;/&gt;&lt;wsp:rsid wsp:val=&quot;009F66BE&quot;/&gt;&lt;wsp:rsid wsp:val=&quot;009F713D&quot;/&gt;&lt;wsp:rsid wsp:val=&quot;009F7A2F&quot;/&gt;&lt;wsp:rsid wsp:val=&quot;009F7E10&quot;/&gt;&lt;wsp:rsid wsp:val=&quot;00A00E9C&quot;/&gt;&lt;wsp:rsid wsp:val=&quot;00A01227&quot;/&gt;&lt;wsp:rsid wsp:val=&quot;00A013D2&quot;/&gt;&lt;wsp:rsid wsp:val=&quot;00A01D49&quot;/&gt;&lt;wsp:rsid wsp:val=&quot;00A029C6&quot;/&gt;&lt;wsp:rsid wsp:val=&quot;00A03119&quot;/&gt;&lt;wsp:rsid wsp:val=&quot;00A03766&quot;/&gt;&lt;wsp:rsid wsp:val=&quot;00A03A5C&quot;/&gt;&lt;wsp:rsid wsp:val=&quot;00A03B3E&quot;/&gt;&lt;wsp:rsid wsp:val=&quot;00A04180&quot;/&gt;&lt;wsp:rsid wsp:val=&quot;00A04269&quot;/&gt;&lt;wsp:rsid wsp:val=&quot;00A04555&quot;/&gt;&lt;wsp:rsid wsp:val=&quot;00A04BCD&quot;/&gt;&lt;wsp:rsid wsp:val=&quot;00A05494&quot;/&gt;&lt;wsp:rsid wsp:val=&quot;00A05542&quot;/&gt;&lt;wsp:rsid wsp:val=&quot;00A05E45&quot;/&gt;&lt;wsp:rsid wsp:val=&quot;00A06DF7&quot;/&gt;&lt;wsp:rsid wsp:val=&quot;00A07250&quot;/&gt;&lt;wsp:rsid wsp:val=&quot;00A074E5&quot;/&gt;&lt;wsp:rsid wsp:val=&quot;00A101C9&quot;/&gt;&lt;wsp:rsid wsp:val=&quot;00A10378&quot;/&gt;&lt;wsp:rsid wsp:val=&quot;00A106E6&quot;/&gt;&lt;wsp:rsid wsp:val=&quot;00A10747&quot;/&gt;&lt;wsp:rsid wsp:val=&quot;00A10E53&quot;/&gt;&lt;wsp:rsid wsp:val=&quot;00A10E9A&quot;/&gt;&lt;wsp:rsid wsp:val=&quot;00A112A1&quot;/&gt;&lt;wsp:rsid wsp:val=&quot;00A114A6&quot;/&gt;&lt;wsp:rsid wsp:val=&quot;00A117D2&quot;/&gt;&lt;wsp:rsid wsp:val=&quot;00A12B87&quot;/&gt;&lt;wsp:rsid wsp:val=&quot;00A12B97&quot;/&gt;&lt;wsp:rsid wsp:val=&quot;00A12F76&quot;/&gt;&lt;wsp:rsid wsp:val=&quot;00A13059&quot;/&gt;&lt;wsp:rsid wsp:val=&quot;00A13120&quot;/&gt;&lt;wsp:rsid wsp:val=&quot;00A13B3D&quot;/&gt;&lt;wsp:rsid wsp:val=&quot;00A13D22&quot;/&gt;&lt;wsp:rsid wsp:val=&quot;00A13DFE&quot;/&gt;&lt;wsp:rsid wsp:val=&quot;00A141DF&quot;/&gt;&lt;wsp:rsid wsp:val=&quot;00A147D2&quot;/&gt;&lt;wsp:rsid wsp:val=&quot;00A14B46&quot;/&gt;&lt;wsp:rsid wsp:val=&quot;00A14C76&quot;/&gt;&lt;wsp:rsid wsp:val=&quot;00A15220&quot;/&gt;&lt;wsp:rsid wsp:val=&quot;00A1590A&quot;/&gt;&lt;wsp:rsid wsp:val=&quot;00A160F1&quot;/&gt;&lt;wsp:rsid wsp:val=&quot;00A1661F&quot;/&gt;&lt;wsp:rsid wsp:val=&quot;00A177D9&quot;/&gt;&lt;wsp:rsid wsp:val=&quot;00A203BE&quot;/&gt;&lt;wsp:rsid wsp:val=&quot;00A20F72&quot;/&gt;&lt;wsp:rsid wsp:val=&quot;00A21A08&quot;/&gt;&lt;wsp:rsid wsp:val=&quot;00A21C73&quot;/&gt;&lt;wsp:rsid wsp:val=&quot;00A22386&quot;/&gt;&lt;wsp:rsid wsp:val=&quot;00A226B7&quot;/&gt;&lt;wsp:rsid wsp:val=&quot;00A22972&quot;/&gt;&lt;wsp:rsid wsp:val=&quot;00A22EFA&quot;/&gt;&lt;wsp:rsid wsp:val=&quot;00A2382C&quot;/&gt;&lt;wsp:rsid wsp:val=&quot;00A23CCB&quot;/&gt;&lt;wsp:rsid wsp:val=&quot;00A2430F&quot;/&gt;&lt;wsp:rsid wsp:val=&quot;00A244B4&quot;/&gt;&lt;wsp:rsid wsp:val=&quot;00A245B7&quot;/&gt;&lt;wsp:rsid wsp:val=&quot;00A2533D&quot;/&gt;&lt;wsp:rsid wsp:val=&quot;00A25971&quot;/&gt;&lt;wsp:rsid wsp:val=&quot;00A25ABB&quot;/&gt;&lt;wsp:rsid wsp:val=&quot;00A25B8E&quot;/&gt;&lt;wsp:rsid wsp:val=&quot;00A26744&quot;/&gt;&lt;wsp:rsid wsp:val=&quot;00A272CB&quot;/&gt;&lt;wsp:rsid wsp:val=&quot;00A2788F&quot;/&gt;&lt;wsp:rsid wsp:val=&quot;00A27C46&quot;/&gt;&lt;wsp:rsid wsp:val=&quot;00A30672&quot;/&gt;&lt;wsp:rsid wsp:val=&quot;00A30E7E&quot;/&gt;&lt;wsp:rsid wsp:val=&quot;00A30FCC&quot;/&gt;&lt;wsp:rsid wsp:val=&quot;00A311C5&quot;/&gt;&lt;wsp:rsid wsp:val=&quot;00A314BE&quot;/&gt;&lt;wsp:rsid wsp:val=&quot;00A31728&quot;/&gt;&lt;wsp:rsid wsp:val=&quot;00A31E7E&quot;/&gt;&lt;wsp:rsid wsp:val=&quot;00A32247&quot;/&gt;&lt;wsp:rsid wsp:val=&quot;00A335FA&quot;/&gt;&lt;wsp:rsid wsp:val=&quot;00A340A7&quot;/&gt;&lt;wsp:rsid wsp:val=&quot;00A3478B&quot;/&gt;&lt;wsp:rsid wsp:val=&quot;00A34A3E&quot;/&gt;&lt;wsp:rsid wsp:val=&quot;00A35069&quot;/&gt;&lt;wsp:rsid wsp:val=&quot;00A3572F&quot;/&gt;&lt;wsp:rsid wsp:val=&quot;00A35819&quot;/&gt;&lt;wsp:rsid wsp:val=&quot;00A35F7A&quot;/&gt;&lt;wsp:rsid wsp:val=&quot;00A3628A&quot;/&gt;&lt;wsp:rsid wsp:val=&quot;00A36306&quot;/&gt;&lt;wsp:rsid wsp:val=&quot;00A36A2E&quot;/&gt;&lt;wsp:rsid wsp:val=&quot;00A36CF3&quot;/&gt;&lt;wsp:rsid wsp:val=&quot;00A37277&quot;/&gt;&lt;wsp:rsid wsp:val=&quot;00A37430&quot;/&gt;&lt;wsp:rsid wsp:val=&quot;00A37CAA&quot;/&gt;&lt;wsp:rsid wsp:val=&quot;00A37CBF&quot;/&gt;&lt;wsp:rsid wsp:val=&quot;00A37E90&quot;/&gt;&lt;wsp:rsid wsp:val=&quot;00A37FC6&quot;/&gt;&lt;wsp:rsid wsp:val=&quot;00A40423&quot;/&gt;&lt;wsp:rsid wsp:val=&quot;00A40A1B&quot;/&gt;&lt;wsp:rsid wsp:val=&quot;00A40A4B&quot;/&gt;&lt;wsp:rsid wsp:val=&quot;00A40F0C&quot;/&gt;&lt;wsp:rsid wsp:val=&quot;00A41DFF&quot;/&gt;&lt;wsp:rsid wsp:val=&quot;00A41E2F&quot;/&gt;&lt;wsp:rsid wsp:val=&quot;00A420BB&quot;/&gt;&lt;wsp:rsid wsp:val=&quot;00A42CE6&quot;/&gt;&lt;wsp:rsid wsp:val=&quot;00A4375C&quot;/&gt;&lt;wsp:rsid wsp:val=&quot;00A4380B&quot;/&gt;&lt;wsp:rsid wsp:val=&quot;00A44DFB&quot;/&gt;&lt;wsp:rsid wsp:val=&quot;00A451C1&quot;/&gt;&lt;wsp:rsid wsp:val=&quot;00A45471&quot;/&gt;&lt;wsp:rsid wsp:val=&quot;00A45C98&quot;/&gt;&lt;wsp:rsid wsp:val=&quot;00A45FA8&quot;/&gt;&lt;wsp:rsid wsp:val=&quot;00A4648F&quot;/&gt;&lt;wsp:rsid wsp:val=&quot;00A46629&quot;/&gt;&lt;wsp:rsid wsp:val=&quot;00A466EB&quot;/&gt;&lt;wsp:rsid wsp:val=&quot;00A4696E&quot;/&gt;&lt;wsp:rsid wsp:val=&quot;00A47192&quot;/&gt;&lt;wsp:rsid wsp:val=&quot;00A50270&quot;/&gt;&lt;wsp:rsid wsp:val=&quot;00A50478&quot;/&gt;&lt;wsp:rsid wsp:val=&quot;00A505DD&quot;/&gt;&lt;wsp:rsid wsp:val=&quot;00A5095D&quot;/&gt;&lt;wsp:rsid wsp:val=&quot;00A50A0E&quot;/&gt;&lt;wsp:rsid wsp:val=&quot;00A50E34&quot;/&gt;&lt;wsp:rsid wsp:val=&quot;00A513E6&quot;/&gt;&lt;wsp:rsid wsp:val=&quot;00A51C37&quot;/&gt;&lt;wsp:rsid wsp:val=&quot;00A520AC&quot;/&gt;&lt;wsp:rsid wsp:val=&quot;00A528E9&quot;/&gt;&lt;wsp:rsid wsp:val=&quot;00A52AAD&quot;/&gt;&lt;wsp:rsid wsp:val=&quot;00A52D92&quot;/&gt;&lt;wsp:rsid wsp:val=&quot;00A531D4&quot;/&gt;&lt;wsp:rsid wsp:val=&quot;00A53F2D&quot;/&gt;&lt;wsp:rsid wsp:val=&quot;00A54342&quot;/&gt;&lt;wsp:rsid wsp:val=&quot;00A54C65&quot;/&gt;&lt;wsp:rsid wsp:val=&quot;00A550AD&quot;/&gt;&lt;wsp:rsid wsp:val=&quot;00A555EF&quot;/&gt;&lt;wsp:rsid wsp:val=&quot;00A55C8C&quot;/&gt;&lt;wsp:rsid wsp:val=&quot;00A56835&quot;/&gt;&lt;wsp:rsid wsp:val=&quot;00A56AC1&quot;/&gt;&lt;wsp:rsid wsp:val=&quot;00A56CAE&quot;/&gt;&lt;wsp:rsid wsp:val=&quot;00A5725B&quot;/&gt;&lt;wsp:rsid wsp:val=&quot;00A5793B&quot;/&gt;&lt;wsp:rsid wsp:val=&quot;00A6006C&quot;/&gt;&lt;wsp:rsid wsp:val=&quot;00A60C14&quot;/&gt;&lt;wsp:rsid wsp:val=&quot;00A61308&quot;/&gt;&lt;wsp:rsid wsp:val=&quot;00A620EE&quot;/&gt;&lt;wsp:rsid wsp:val=&quot;00A62366&quot;/&gt;&lt;wsp:rsid wsp:val=&quot;00A62369&quot;/&gt;&lt;wsp:rsid wsp:val=&quot;00A6244A&quot;/&gt;&lt;wsp:rsid wsp:val=&quot;00A6269E&quot;/&gt;&lt;wsp:rsid wsp:val=&quot;00A6275D&quot;/&gt;&lt;wsp:rsid wsp:val=&quot;00A62E41&quot;/&gt;&lt;wsp:rsid wsp:val=&quot;00A6323C&quot;/&gt;&lt;wsp:rsid wsp:val=&quot;00A63D8D&quot;/&gt;&lt;wsp:rsid wsp:val=&quot;00A64C65&quot;/&gt;&lt;wsp:rsid wsp:val=&quot;00A65100&quot;/&gt;&lt;wsp:rsid wsp:val=&quot;00A65219&quot;/&gt;&lt;wsp:rsid wsp:val=&quot;00A65D00&quot;/&gt;&lt;wsp:rsid wsp:val=&quot;00A65FBF&quot;/&gt;&lt;wsp:rsid wsp:val=&quot;00A66231&quot;/&gt;&lt;wsp:rsid wsp:val=&quot;00A666C5&quot;/&gt;&lt;wsp:rsid wsp:val=&quot;00A66FA4&quot;/&gt;&lt;wsp:rsid wsp:val=&quot;00A67608&quot;/&gt;&lt;wsp:rsid wsp:val=&quot;00A67B15&quot;/&gt;&lt;wsp:rsid wsp:val=&quot;00A67C72&quot;/&gt;&lt;wsp:rsid wsp:val=&quot;00A67E45&quot;/&gt;&lt;wsp:rsid wsp:val=&quot;00A70016&quot;/&gt;&lt;wsp:rsid wsp:val=&quot;00A701A4&quot;/&gt;&lt;wsp:rsid wsp:val=&quot;00A701E5&quot;/&gt;&lt;wsp:rsid wsp:val=&quot;00A701E8&quot;/&gt;&lt;wsp:rsid wsp:val=&quot;00A707CB&quot;/&gt;&lt;wsp:rsid wsp:val=&quot;00A70A41&quot;/&gt;&lt;wsp:rsid wsp:val=&quot;00A70B3F&quot;/&gt;&lt;wsp:rsid wsp:val=&quot;00A70E4C&quot;/&gt;&lt;wsp:rsid wsp:val=&quot;00A71C63&quot;/&gt;&lt;wsp:rsid wsp:val=&quot;00A723C5&quot;/&gt;&lt;wsp:rsid wsp:val=&quot;00A725FF&quot;/&gt;&lt;wsp:rsid wsp:val=&quot;00A7261E&quot;/&gt;&lt;wsp:rsid wsp:val=&quot;00A727F2&quot;/&gt;&lt;wsp:rsid wsp:val=&quot;00A738EF&quot;/&gt;&lt;wsp:rsid wsp:val=&quot;00A73E43&quot;/&gt;&lt;wsp:rsid wsp:val=&quot;00A73F2A&quot;/&gt;&lt;wsp:rsid wsp:val=&quot;00A747DD&quot;/&gt;&lt;wsp:rsid wsp:val=&quot;00A74DE4&quot;/&gt;&lt;wsp:rsid wsp:val=&quot;00A75969&quot;/&gt;&lt;wsp:rsid wsp:val=&quot;00A75EE1&quot;/&gt;&lt;wsp:rsid wsp:val=&quot;00A76F89&quot;/&gt;&lt;wsp:rsid wsp:val=&quot;00A7763B&quot;/&gt;&lt;wsp:rsid wsp:val=&quot;00A7768E&quot;/&gt;&lt;wsp:rsid wsp:val=&quot;00A7769A&quot;/&gt;&lt;wsp:rsid wsp:val=&quot;00A77785&quot;/&gt;&lt;wsp:rsid wsp:val=&quot;00A77F49&quot;/&gt;&lt;wsp:rsid wsp:val=&quot;00A808DC&quot;/&gt;&lt;wsp:rsid wsp:val=&quot;00A8138D&quot;/&gt;&lt;wsp:rsid wsp:val=&quot;00A817CB&quot;/&gt;&lt;wsp:rsid wsp:val=&quot;00A81AF9&quot;/&gt;&lt;wsp:rsid wsp:val=&quot;00A82379&quot;/&gt;&lt;wsp:rsid wsp:val=&quot;00A82A13&quot;/&gt;&lt;wsp:rsid wsp:val=&quot;00A83381&quot;/&gt;&lt;wsp:rsid wsp:val=&quot;00A83726&quot;/&gt;&lt;wsp:rsid wsp:val=&quot;00A837BC&quot;/&gt;&lt;wsp:rsid wsp:val=&quot;00A8396A&quot;/&gt;&lt;wsp:rsid wsp:val=&quot;00A83EFC&quot;/&gt;&lt;wsp:rsid wsp:val=&quot;00A841D9&quot;/&gt;&lt;wsp:rsid wsp:val=&quot;00A8461C&quot;/&gt;&lt;wsp:rsid wsp:val=&quot;00A84CA2&quot;/&gt;&lt;wsp:rsid wsp:val=&quot;00A84E62&quot;/&gt;&lt;wsp:rsid wsp:val=&quot;00A85201&quot;/&gt;&lt;wsp:rsid wsp:val=&quot;00A8530B&quot;/&gt;&lt;wsp:rsid wsp:val=&quot;00A85A3B&quot;/&gt;&lt;wsp:rsid wsp:val=&quot;00A85AC0&quot;/&gt;&lt;wsp:rsid wsp:val=&quot;00A86973&quot;/&gt;&lt;wsp:rsid wsp:val=&quot;00A870B7&quot;/&gt;&lt;wsp:rsid wsp:val=&quot;00A876B0&quot;/&gt;&lt;wsp:rsid wsp:val=&quot;00A879BE&quot;/&gt;&lt;wsp:rsid wsp:val=&quot;00A87E15&quot;/&gt;&lt;wsp:rsid wsp:val=&quot;00A87FF2&quot;/&gt;&lt;wsp:rsid wsp:val=&quot;00A90DF1&quot;/&gt;&lt;wsp:rsid wsp:val=&quot;00A913E7&quot;/&gt;&lt;wsp:rsid wsp:val=&quot;00A91623&quot;/&gt;&lt;wsp:rsid wsp:val=&quot;00A91791&quot;/&gt;&lt;wsp:rsid wsp:val=&quot;00A919BB&quot;/&gt;&lt;wsp:rsid wsp:val=&quot;00A91A23&quot;/&gt;&lt;wsp:rsid wsp:val=&quot;00A928B4&quot;/&gt;&lt;wsp:rsid wsp:val=&quot;00A92C55&quot;/&gt;&lt;wsp:rsid wsp:val=&quot;00A9397C&quot;/&gt;&lt;wsp:rsid wsp:val=&quot;00A93DDD&quot;/&gt;&lt;wsp:rsid wsp:val=&quot;00A93FCE&quot;/&gt;&lt;wsp:rsid wsp:val=&quot;00A94085&quot;/&gt;&lt;wsp:rsid wsp:val=&quot;00A9463E&quot;/&gt;&lt;wsp:rsid wsp:val=&quot;00A9479F&quot;/&gt;&lt;wsp:rsid wsp:val=&quot;00A94E49&quot;/&gt;&lt;wsp:rsid wsp:val=&quot;00A95687&quot;/&gt;&lt;wsp:rsid wsp:val=&quot;00A958C8&quot;/&gt;&lt;wsp:rsid wsp:val=&quot;00A96781&quot;/&gt;&lt;wsp:rsid wsp:val=&quot;00A9717C&quot;/&gt;&lt;wsp:rsid wsp:val=&quot;00A977D1&quot;/&gt;&lt;wsp:rsid wsp:val=&quot;00A977DA&quot;/&gt;&lt;wsp:rsid wsp:val=&quot;00A97A17&quot;/&gt;&lt;wsp:rsid wsp:val=&quot;00A97C90&quot;/&gt;&lt;wsp:rsid wsp:val=&quot;00AA027B&quot;/&gt;&lt;wsp:rsid wsp:val=&quot;00AA0C45&quot;/&gt;&lt;wsp:rsid wsp:val=&quot;00AA0EC3&quot;/&gt;&lt;wsp:rsid wsp:val=&quot;00AA17C8&quot;/&gt;&lt;wsp:rsid wsp:val=&quot;00AA18AA&quot;/&gt;&lt;wsp:rsid wsp:val=&quot;00AA1961&quot;/&gt;&lt;wsp:rsid wsp:val=&quot;00AA20F1&quot;/&gt;&lt;wsp:rsid wsp:val=&quot;00AA217E&quot;/&gt;&lt;wsp:rsid wsp:val=&quot;00AA2423&quot;/&gt;&lt;wsp:rsid wsp:val=&quot;00AA26C1&quot;/&gt;&lt;wsp:rsid wsp:val=&quot;00AA3B30&quot;/&gt;&lt;wsp:rsid wsp:val=&quot;00AA4173&quot;/&gt;&lt;wsp:rsid wsp:val=&quot;00AA42E8&quot;/&gt;&lt;wsp:rsid wsp:val=&quot;00AA473F&quot;/&gt;&lt;wsp:rsid wsp:val=&quot;00AA4ACC&quot;/&gt;&lt;wsp:rsid wsp:val=&quot;00AA50DF&quot;/&gt;&lt;wsp:rsid wsp:val=&quot;00AA5115&quot;/&gt;&lt;wsp:rsid wsp:val=&quot;00AA59E1&quot;/&gt;&lt;wsp:rsid wsp:val=&quot;00AA5E96&quot;/&gt;&lt;wsp:rsid wsp:val=&quot;00AA6124&quot;/&gt;&lt;wsp:rsid wsp:val=&quot;00AA6144&quot;/&gt;&lt;wsp:rsid wsp:val=&quot;00AA6913&quot;/&gt;&lt;wsp:rsid wsp:val=&quot;00AA6BEC&quot;/&gt;&lt;wsp:rsid wsp:val=&quot;00AA7561&quot;/&gt;&lt;wsp:rsid wsp:val=&quot;00AA7801&quot;/&gt;&lt;wsp:rsid wsp:val=&quot;00AA78D1&quot;/&gt;&lt;wsp:rsid wsp:val=&quot;00AA7A27&quot;/&gt;&lt;wsp:rsid wsp:val=&quot;00AB07EB&quot;/&gt;&lt;wsp:rsid wsp:val=&quot;00AB082F&quot;/&gt;&lt;wsp:rsid wsp:val=&quot;00AB0EFA&quot;/&gt;&lt;wsp:rsid wsp:val=&quot;00AB0F1C&quot;/&gt;&lt;wsp:rsid wsp:val=&quot;00AB1CF3&quot;/&gt;&lt;wsp:rsid wsp:val=&quot;00AB21D9&quot;/&gt;&lt;wsp:rsid wsp:val=&quot;00AB3137&quot;/&gt;&lt;wsp:rsid wsp:val=&quot;00AB3505&quot;/&gt;&lt;wsp:rsid wsp:val=&quot;00AB3997&quot;/&gt;&lt;wsp:rsid wsp:val=&quot;00AB42F6&quot;/&gt;&lt;wsp:rsid wsp:val=&quot;00AB4466&quot;/&gt;&lt;wsp:rsid wsp:val=&quot;00AB57B1&quot;/&gt;&lt;wsp:rsid wsp:val=&quot;00AB5A5A&quot;/&gt;&lt;wsp:rsid wsp:val=&quot;00AB5E1D&quot;/&gt;&lt;wsp:rsid wsp:val=&quot;00AB626A&quot;/&gt;&lt;wsp:rsid wsp:val=&quot;00AB6301&quot;/&gt;&lt;wsp:rsid wsp:val=&quot;00AB6AFF&quot;/&gt;&lt;wsp:rsid wsp:val=&quot;00AB6E3F&quot;/&gt;&lt;wsp:rsid wsp:val=&quot;00AB7711&quot;/&gt;&lt;wsp:rsid wsp:val=&quot;00AB7C2C&quot;/&gt;&lt;wsp:rsid wsp:val=&quot;00AC0342&quot;/&gt;&lt;wsp:rsid wsp:val=&quot;00AC0D9B&quot;/&gt;&lt;wsp:rsid wsp:val=&quot;00AC1169&quot;/&gt;&lt;wsp:rsid wsp:val=&quot;00AC18A1&quot;/&gt;&lt;wsp:rsid wsp:val=&quot;00AC196E&quot;/&gt;&lt;wsp:rsid wsp:val=&quot;00AC1C74&quot;/&gt;&lt;wsp:rsid wsp:val=&quot;00AC200E&quot;/&gt;&lt;wsp:rsid wsp:val=&quot;00AC2363&quot;/&gt;&lt;wsp:rsid wsp:val=&quot;00AC2B42&quot;/&gt;&lt;wsp:rsid wsp:val=&quot;00AC3DE3&quot;/&gt;&lt;wsp:rsid wsp:val=&quot;00AC41DF&quot;/&gt;&lt;wsp:rsid wsp:val=&quot;00AC466F&quot;/&gt;&lt;wsp:rsid wsp:val=&quot;00AC4EB7&quot;/&gt;&lt;wsp:rsid wsp:val=&quot;00AC5CC6&quot;/&gt;&lt;wsp:rsid wsp:val=&quot;00AC64B9&quot;/&gt;&lt;wsp:rsid wsp:val=&quot;00AC661A&quot;/&gt;&lt;wsp:rsid wsp:val=&quot;00AC6848&quot;/&gt;&lt;wsp:rsid wsp:val=&quot;00AC6AEF&quot;/&gt;&lt;wsp:rsid wsp:val=&quot;00AC6B59&quot;/&gt;&lt;wsp:rsid wsp:val=&quot;00AC6F21&quot;/&gt;&lt;wsp:rsid wsp:val=&quot;00AC7DC3&quot;/&gt;&lt;wsp:rsid wsp:val=&quot;00AD02C5&quot;/&gt;&lt;wsp:rsid wsp:val=&quot;00AD0D72&quot;/&gt;&lt;wsp:rsid wsp:val=&quot;00AD125B&quot;/&gt;&lt;wsp:rsid wsp:val=&quot;00AD14EF&quot;/&gt;&lt;wsp:rsid wsp:val=&quot;00AD17B6&quot;/&gt;&lt;wsp:rsid wsp:val=&quot;00AD17EF&quot;/&gt;&lt;wsp:rsid wsp:val=&quot;00AD1994&quot;/&gt;&lt;wsp:rsid wsp:val=&quot;00AD1D84&quot;/&gt;&lt;wsp:rsid wsp:val=&quot;00AD1E67&quot;/&gt;&lt;wsp:rsid wsp:val=&quot;00AD2064&quot;/&gt;&lt;wsp:rsid wsp:val=&quot;00AD210A&quot;/&gt;&lt;wsp:rsid wsp:val=&quot;00AD2948&quot;/&gt;&lt;wsp:rsid wsp:val=&quot;00AD2B25&quot;/&gt;&lt;wsp:rsid wsp:val=&quot;00AD2CAF&quot;/&gt;&lt;wsp:rsid wsp:val=&quot;00AD33FC&quot;/&gt;&lt;wsp:rsid wsp:val=&quot;00AD3701&quot;/&gt;&lt;wsp:rsid wsp:val=&quot;00AD38AA&quot;/&gt;&lt;wsp:rsid wsp:val=&quot;00AD38C9&quot;/&gt;&lt;wsp:rsid wsp:val=&quot;00AD3B3F&quot;/&gt;&lt;wsp:rsid wsp:val=&quot;00AD3C69&quot;/&gt;&lt;wsp:rsid wsp:val=&quot;00AD3DBA&quot;/&gt;&lt;wsp:rsid wsp:val=&quot;00AD4075&quot;/&gt;&lt;wsp:rsid wsp:val=&quot;00AD4889&quot;/&gt;&lt;wsp:rsid wsp:val=&quot;00AD4B5E&quot;/&gt;&lt;wsp:rsid wsp:val=&quot;00AD4E05&quot;/&gt;&lt;wsp:rsid wsp:val=&quot;00AD5114&quot;/&gt;&lt;wsp:rsid wsp:val=&quot;00AD54C8&quot;/&gt;&lt;wsp:rsid wsp:val=&quot;00AD596A&quot;/&gt;&lt;wsp:rsid wsp:val=&quot;00AD59BC&quot;/&gt;&lt;wsp:rsid wsp:val=&quot;00AD71ED&quot;/&gt;&lt;wsp:rsid wsp:val=&quot;00AD7ABC&quot;/&gt;&lt;wsp:rsid wsp:val=&quot;00AD7D01&quot;/&gt;&lt;wsp:rsid wsp:val=&quot;00AE00C9&quot;/&gt;&lt;wsp:rsid wsp:val=&quot;00AE0ACA&quot;/&gt;&lt;wsp:rsid wsp:val=&quot;00AE0BD5&quot;/&gt;&lt;wsp:rsid wsp:val=&quot;00AE1218&quot;/&gt;&lt;wsp:rsid wsp:val=&quot;00AE16B0&quot;/&gt;&lt;wsp:rsid wsp:val=&quot;00AE1BA1&quot;/&gt;&lt;wsp:rsid wsp:val=&quot;00AE2685&quot;/&gt;&lt;wsp:rsid wsp:val=&quot;00AE3080&quot;/&gt;&lt;wsp:rsid wsp:val=&quot;00AE3C79&quot;/&gt;&lt;wsp:rsid wsp:val=&quot;00AE46EC&quot;/&gt;&lt;wsp:rsid wsp:val=&quot;00AE474B&quot;/&gt;&lt;wsp:rsid wsp:val=&quot;00AE489B&quot;/&gt;&lt;wsp:rsid wsp:val=&quot;00AE5AF8&quot;/&gt;&lt;wsp:rsid wsp:val=&quot;00AE70DC&quot;/&gt;&lt;wsp:rsid wsp:val=&quot;00AE75B9&quot;/&gt;&lt;wsp:rsid wsp:val=&quot;00AE78A5&quot;/&gt;&lt;wsp:rsid wsp:val=&quot;00AE78C2&quot;/&gt;&lt;wsp:rsid wsp:val=&quot;00AE7C33&quot;/&gt;&lt;wsp:rsid wsp:val=&quot;00AE7FA1&quot;/&gt;&lt;wsp:rsid wsp:val=&quot;00AF0246&quot;/&gt;&lt;wsp:rsid wsp:val=&quot;00AF0FF8&quot;/&gt;&lt;wsp:rsid wsp:val=&quot;00AF119C&quot;/&gt;&lt;wsp:rsid wsp:val=&quot;00AF11B1&quot;/&gt;&lt;wsp:rsid wsp:val=&quot;00AF1323&quot;/&gt;&lt;wsp:rsid wsp:val=&quot;00AF1E16&quot;/&gt;&lt;wsp:rsid wsp:val=&quot;00AF245C&quot;/&gt;&lt;wsp:rsid wsp:val=&quot;00AF250C&quot;/&gt;&lt;wsp:rsid wsp:val=&quot;00AF2839&quot;/&gt;&lt;wsp:rsid wsp:val=&quot;00AF30B5&quot;/&gt;&lt;wsp:rsid wsp:val=&quot;00AF375C&quot;/&gt;&lt;wsp:rsid wsp:val=&quot;00AF3802&quot;/&gt;&lt;wsp:rsid wsp:val=&quot;00AF3819&quot;/&gt;&lt;wsp:rsid wsp:val=&quot;00AF3A61&quot;/&gt;&lt;wsp:rsid wsp:val=&quot;00AF40B5&quot;/&gt;&lt;wsp:rsid wsp:val=&quot;00AF4253&quot;/&gt;&lt;wsp:rsid wsp:val=&quot;00AF444F&quot;/&gt;&lt;wsp:rsid wsp:val=&quot;00AF4B40&quot;/&gt;&lt;wsp:rsid wsp:val=&quot;00AF4B60&quot;/&gt;&lt;wsp:rsid wsp:val=&quot;00AF4FF4&quot;/&gt;&lt;wsp:rsid wsp:val=&quot;00AF5D32&quot;/&gt;&lt;wsp:rsid wsp:val=&quot;00AF6038&quot;/&gt;&lt;wsp:rsid wsp:val=&quot;00AF6505&quot;/&gt;&lt;wsp:rsid wsp:val=&quot;00AF653B&quot;/&gt;&lt;wsp:rsid wsp:val=&quot;00AF6861&quot;/&gt;&lt;wsp:rsid wsp:val=&quot;00AF72AB&quot;/&gt;&lt;wsp:rsid wsp:val=&quot;00AF7A38&quot;/&gt;&lt;wsp:rsid wsp:val=&quot;00AF7CA3&quot;/&gt;&lt;wsp:rsid wsp:val=&quot;00B006B3&quot;/&gt;&lt;wsp:rsid wsp:val=&quot;00B00948&quot;/&gt;&lt;wsp:rsid wsp:val=&quot;00B00B04&quot;/&gt;&lt;wsp:rsid wsp:val=&quot;00B00CFC&quot;/&gt;&lt;wsp:rsid wsp:val=&quot;00B012DE&quot;/&gt;&lt;wsp:rsid wsp:val=&quot;00B0186F&quot;/&gt;&lt;wsp:rsid wsp:val=&quot;00B020D6&quot;/&gt;&lt;wsp:rsid wsp:val=&quot;00B02146&quot;/&gt;&lt;wsp:rsid wsp:val=&quot;00B0214F&quot;/&gt;&lt;wsp:rsid wsp:val=&quot;00B02718&quot;/&gt;&lt;wsp:rsid wsp:val=&quot;00B02CED&quot;/&gt;&lt;wsp:rsid wsp:val=&quot;00B031FD&quot;/&gt;&lt;wsp:rsid wsp:val=&quot;00B03270&quot;/&gt;&lt;wsp:rsid wsp:val=&quot;00B03BE3&quot;/&gt;&lt;wsp:rsid wsp:val=&quot;00B040F7&quot;/&gt;&lt;wsp:rsid wsp:val=&quot;00B046D2&quot;/&gt;&lt;wsp:rsid wsp:val=&quot;00B056AC&quot;/&gt;&lt;wsp:rsid wsp:val=&quot;00B05CD4&quot;/&gt;&lt;wsp:rsid wsp:val=&quot;00B06B02&quot;/&gt;&lt;wsp:rsid wsp:val=&quot;00B06F60&quot;/&gt;&lt;wsp:rsid wsp:val=&quot;00B07586&quot;/&gt;&lt;wsp:rsid wsp:val=&quot;00B07684&quot;/&gt;&lt;wsp:rsid wsp:val=&quot;00B07809&quot;/&gt;&lt;wsp:rsid wsp:val=&quot;00B07A1B&quot;/&gt;&lt;wsp:rsid wsp:val=&quot;00B103D6&quot;/&gt;&lt;wsp:rsid wsp:val=&quot;00B10CE7&quot;/&gt;&lt;wsp:rsid wsp:val=&quot;00B10F37&quot;/&gt;&lt;wsp:rsid wsp:val=&quot;00B11051&quot;/&gt;&lt;wsp:rsid wsp:val=&quot;00B11A0F&quot;/&gt;&lt;wsp:rsid wsp:val=&quot;00B11A3C&quot;/&gt;&lt;wsp:rsid wsp:val=&quot;00B11D1E&quot;/&gt;&lt;wsp:rsid wsp:val=&quot;00B11F4A&quot;/&gt;&lt;wsp:rsid wsp:val=&quot;00B1255D&quot;/&gt;&lt;wsp:rsid wsp:val=&quot;00B13A8E&quot;/&gt;&lt;wsp:rsid wsp:val=&quot;00B15971&quot;/&gt;&lt;wsp:rsid wsp:val=&quot;00B15AB3&quot;/&gt;&lt;wsp:rsid wsp:val=&quot;00B15F65&quot;/&gt;&lt;wsp:rsid wsp:val=&quot;00B166DC&quot;/&gt;&lt;wsp:rsid wsp:val=&quot;00B168B1&quot;/&gt;&lt;wsp:rsid wsp:val=&quot;00B17351&quot;/&gt;&lt;wsp:rsid wsp:val=&quot;00B17D72&quot;/&gt;&lt;wsp:rsid wsp:val=&quot;00B217F5&quot;/&gt;&lt;wsp:rsid wsp:val=&quot;00B225D9&quot;/&gt;&lt;wsp:rsid wsp:val=&quot;00B22B5E&quot;/&gt;&lt;wsp:rsid wsp:val=&quot;00B234A3&quot;/&gt;&lt;wsp:rsid wsp:val=&quot;00B23772&quot;/&gt;&lt;wsp:rsid wsp:val=&quot;00B237A0&quot;/&gt;&lt;wsp:rsid wsp:val=&quot;00B23829&quot;/&gt;&lt;wsp:rsid wsp:val=&quot;00B239A9&quot;/&gt;&lt;wsp:rsid wsp:val=&quot;00B23C44&quot;/&gt;&lt;wsp:rsid wsp:val=&quot;00B23E43&quot;/&gt;&lt;wsp:rsid wsp:val=&quot;00B245A0&quot;/&gt;&lt;wsp:rsid wsp:val=&quot;00B245DB&quot;/&gt;&lt;wsp:rsid wsp:val=&quot;00B2489F&quot;/&gt;&lt;wsp:rsid wsp:val=&quot;00B24A27&quot;/&gt;&lt;wsp:rsid wsp:val=&quot;00B24B41&quot;/&gt;&lt;wsp:rsid wsp:val=&quot;00B24CE9&quot;/&gt;&lt;wsp:rsid wsp:val=&quot;00B24E76&quot;/&gt;&lt;wsp:rsid wsp:val=&quot;00B254E6&quot;/&gt;&lt;wsp:rsid wsp:val=&quot;00B256A6&quot;/&gt;&lt;wsp:rsid wsp:val=&quot;00B25DA4&quot;/&gt;&lt;wsp:rsid wsp:val=&quot;00B25EF7&quot;/&gt;&lt;wsp:rsid wsp:val=&quot;00B2615D&quot;/&gt;&lt;wsp:rsid wsp:val=&quot;00B2693D&quot;/&gt;&lt;wsp:rsid wsp:val=&quot;00B27765&quot;/&gt;&lt;wsp:rsid wsp:val=&quot;00B27AD4&quot;/&gt;&lt;wsp:rsid wsp:val=&quot;00B300EE&quot;/&gt;&lt;wsp:rsid wsp:val=&quot;00B3028C&quot;/&gt;&lt;wsp:rsid wsp:val=&quot;00B304F3&quot;/&gt;&lt;wsp:rsid wsp:val=&quot;00B30E71&quot;/&gt;&lt;wsp:rsid wsp:val=&quot;00B3169C&quot;/&gt;&lt;wsp:rsid wsp:val=&quot;00B31E2F&quot;/&gt;&lt;wsp:rsid wsp:val=&quot;00B3222D&quot;/&gt;&lt;wsp:rsid wsp:val=&quot;00B323CF&quot;/&gt;&lt;wsp:rsid wsp:val=&quot;00B3244B&quot;/&gt;&lt;wsp:rsid wsp:val=&quot;00B325A8&quot;/&gt;&lt;wsp:rsid wsp:val=&quot;00B329B8&quot;/&gt;&lt;wsp:rsid wsp:val=&quot;00B32FDC&quot;/&gt;&lt;wsp:rsid wsp:val=&quot;00B3344B&quot;/&gt;&lt;wsp:rsid wsp:val=&quot;00B337E0&quot;/&gt;&lt;wsp:rsid wsp:val=&quot;00B338A7&quot;/&gt;&lt;wsp:rsid wsp:val=&quot;00B338D7&quot;/&gt;&lt;wsp:rsid wsp:val=&quot;00B33EB5&quot;/&gt;&lt;wsp:rsid wsp:val=&quot;00B3435B&quot;/&gt;&lt;wsp:rsid wsp:val=&quot;00B34F26&quot;/&gt;&lt;wsp:rsid wsp:val=&quot;00B34F66&quot;/&gt;&lt;wsp:rsid wsp:val=&quot;00B35DB7&quot;/&gt;&lt;wsp:rsid wsp:val=&quot;00B35FA6&quot;/&gt;&lt;wsp:rsid wsp:val=&quot;00B368E1&quot;/&gt;&lt;wsp:rsid wsp:val=&quot;00B373C5&quot;/&gt;&lt;wsp:rsid wsp:val=&quot;00B374F2&quot;/&gt;&lt;wsp:rsid wsp:val=&quot;00B379FC&quot;/&gt;&lt;wsp:rsid wsp:val=&quot;00B37BA2&quot;/&gt;&lt;wsp:rsid wsp:val=&quot;00B37C2A&quot;/&gt;&lt;wsp:rsid wsp:val=&quot;00B37D7E&quot;/&gt;&lt;wsp:rsid wsp:val=&quot;00B37F75&quot;/&gt;&lt;wsp:rsid wsp:val=&quot;00B40D77&quot;/&gt;&lt;wsp:rsid wsp:val=&quot;00B4135A&quot;/&gt;&lt;wsp:rsid wsp:val=&quot;00B41580&quot;/&gt;&lt;wsp:rsid wsp:val=&quot;00B42064&quot;/&gt;&lt;wsp:rsid wsp:val=&quot;00B42272&quot;/&gt;&lt;wsp:rsid wsp:val=&quot;00B42725&quot;/&gt;&lt;wsp:rsid wsp:val=&quot;00B4273D&quot;/&gt;&lt;wsp:rsid wsp:val=&quot;00B42B04&quot;/&gt;&lt;wsp:rsid wsp:val=&quot;00B42DFE&quot;/&gt;&lt;wsp:rsid wsp:val=&quot;00B43404&quot;/&gt;&lt;wsp:rsid wsp:val=&quot;00B437E1&quot;/&gt;&lt;wsp:rsid wsp:val=&quot;00B43ABE&quot;/&gt;&lt;wsp:rsid wsp:val=&quot;00B4408D&quot;/&gt;&lt;wsp:rsid wsp:val=&quot;00B440DD&quot;/&gt;&lt;wsp:rsid wsp:val=&quot;00B464ED&quot;/&gt;&lt;wsp:rsid wsp:val=&quot;00B47052&quot;/&gt;&lt;wsp:rsid wsp:val=&quot;00B473C6&quot;/&gt;&lt;wsp:rsid wsp:val=&quot;00B504CC&quot;/&gt;&lt;wsp:rsid wsp:val=&quot;00B504E4&quot;/&gt;&lt;wsp:rsid wsp:val=&quot;00B505EC&quot;/&gt;&lt;wsp:rsid wsp:val=&quot;00B50AFD&quot;/&gt;&lt;wsp:rsid wsp:val=&quot;00B50CC2&quot;/&gt;&lt;wsp:rsid wsp:val=&quot;00B50DE0&quot;/&gt;&lt;wsp:rsid wsp:val=&quot;00B51350&quot;/&gt;&lt;wsp:rsid wsp:val=&quot;00B51372&quot;/&gt;&lt;wsp:rsid wsp:val=&quot;00B5182D&quot;/&gt;&lt;wsp:rsid wsp:val=&quot;00B51A69&quot;/&gt;&lt;wsp:rsid wsp:val=&quot;00B51DAA&quot;/&gt;&lt;wsp:rsid wsp:val=&quot;00B52DFF&quot;/&gt;&lt;wsp:rsid wsp:val=&quot;00B53368&quot;/&gt;&lt;wsp:rsid wsp:val=&quot;00B53839&quot;/&gt;&lt;wsp:rsid wsp:val=&quot;00B53E22&quot;/&gt;&lt;wsp:rsid wsp:val=&quot;00B53F09&quot;/&gt;&lt;wsp:rsid wsp:val=&quot;00B54760&quot;/&gt;&lt;wsp:rsid wsp:val=&quot;00B54764&quot;/&gt;&lt;wsp:rsid wsp:val=&quot;00B547CA&quot;/&gt;&lt;wsp:rsid wsp:val=&quot;00B55CEE&quot;/&gt;&lt;wsp:rsid wsp:val=&quot;00B56D09&quot;/&gt;&lt;wsp:rsid wsp:val=&quot;00B5770B&quot;/&gt;&lt;wsp:rsid wsp:val=&quot;00B5773C&quot;/&gt;&lt;wsp:rsid wsp:val=&quot;00B578C0&quot;/&gt;&lt;wsp:rsid wsp:val=&quot;00B57D2E&quot;/&gt;&lt;wsp:rsid wsp:val=&quot;00B6006B&quot;/&gt;&lt;wsp:rsid wsp:val=&quot;00B612C5&quot;/&gt;&lt;wsp:rsid wsp:val=&quot;00B62183&quot;/&gt;&lt;wsp:rsid wsp:val=&quot;00B622EE&quot;/&gt;&lt;wsp:rsid wsp:val=&quot;00B628C8&quot;/&gt;&lt;wsp:rsid wsp:val=&quot;00B62D2B&quot;/&gt;&lt;wsp:rsid wsp:val=&quot;00B63558&quot;/&gt;&lt;wsp:rsid wsp:val=&quot;00B63B05&quot;/&gt;&lt;wsp:rsid wsp:val=&quot;00B64766&quot;/&gt;&lt;wsp:rsid wsp:val=&quot;00B647EC&quot;/&gt;&lt;wsp:rsid wsp:val=&quot;00B64AA2&quot;/&gt;&lt;wsp:rsid wsp:val=&quot;00B64C6C&quot;/&gt;&lt;wsp:rsid wsp:val=&quot;00B6522B&quot;/&gt;&lt;wsp:rsid wsp:val=&quot;00B65434&quot;/&gt;&lt;wsp:rsid wsp:val=&quot;00B654E4&quot;/&gt;&lt;wsp:rsid wsp:val=&quot;00B6576D&quot;/&gt;&lt;wsp:rsid wsp:val=&quot;00B659EF&quot;/&gt;&lt;wsp:rsid wsp:val=&quot;00B65A6B&quot;/&gt;&lt;wsp:rsid wsp:val=&quot;00B65D50&quot;/&gt;&lt;wsp:rsid wsp:val=&quot;00B65E88&quot;/&gt;&lt;wsp:rsid wsp:val=&quot;00B662AF&quot;/&gt;&lt;wsp:rsid wsp:val=&quot;00B669BF&quot;/&gt;&lt;wsp:rsid wsp:val=&quot;00B66D4D&quot;/&gt;&lt;wsp:rsid wsp:val=&quot;00B671F5&quot;/&gt;&lt;wsp:rsid wsp:val=&quot;00B672BA&quot;/&gt;&lt;wsp:rsid wsp:val=&quot;00B673E1&quot;/&gt;&lt;wsp:rsid wsp:val=&quot;00B674D4&quot;/&gt;&lt;wsp:rsid wsp:val=&quot;00B67771&quot;/&gt;&lt;wsp:rsid wsp:val=&quot;00B677C0&quot;/&gt;&lt;wsp:rsid wsp:val=&quot;00B67BAA&quot;/&gt;&lt;wsp:rsid wsp:val=&quot;00B70DEC&quot;/&gt;&lt;wsp:rsid wsp:val=&quot;00B72B8D&quot;/&gt;&lt;wsp:rsid wsp:val=&quot;00B72F0C&quot;/&gt;&lt;wsp:rsid wsp:val=&quot;00B732B7&quot;/&gt;&lt;wsp:rsid wsp:val=&quot;00B7336B&quot;/&gt;&lt;wsp:rsid wsp:val=&quot;00B73AB9&quot;/&gt;&lt;wsp:rsid wsp:val=&quot;00B73C24&quot;/&gt;&lt;wsp:rsid wsp:val=&quot;00B74350&quot;/&gt;&lt;wsp:rsid wsp:val=&quot;00B74719&quot;/&gt;&lt;wsp:rsid wsp:val=&quot;00B74964&quot;/&gt;&lt;wsp:rsid wsp:val=&quot;00B755B5&quot;/&gt;&lt;wsp:rsid wsp:val=&quot;00B764B8&quot;/&gt;&lt;wsp:rsid wsp:val=&quot;00B76785&quot;/&gt;&lt;wsp:rsid wsp:val=&quot;00B772C3&quot;/&gt;&lt;wsp:rsid wsp:val=&quot;00B80131&quot;/&gt;&lt;wsp:rsid wsp:val=&quot;00B8028A&quot;/&gt;&lt;wsp:rsid wsp:val=&quot;00B80B30&quot;/&gt;&lt;wsp:rsid wsp:val=&quot;00B80E70&quot;/&gt;&lt;wsp:rsid wsp:val=&quot;00B812B5&quot;/&gt;&lt;wsp:rsid wsp:val=&quot;00B8187D&quot;/&gt;&lt;wsp:rsid wsp:val=&quot;00B81F85&quot;/&gt;&lt;wsp:rsid wsp:val=&quot;00B82197&quot;/&gt;&lt;wsp:rsid wsp:val=&quot;00B82617&quot;/&gt;&lt;wsp:rsid wsp:val=&quot;00B83000&quot;/&gt;&lt;wsp:rsid wsp:val=&quot;00B8340F&quot;/&gt;&lt;wsp:rsid wsp:val=&quot;00B8343B&quot;/&gt;&lt;wsp:rsid wsp:val=&quot;00B83471&quot;/&gt;&lt;wsp:rsid wsp:val=&quot;00B839C7&quot;/&gt;&lt;wsp:rsid wsp:val=&quot;00B83E51&quot;/&gt;&lt;wsp:rsid wsp:val=&quot;00B8453B&quot;/&gt;&lt;wsp:rsid wsp:val=&quot;00B84C6E&quot;/&gt;&lt;wsp:rsid wsp:val=&quot;00B84DB9&quot;/&gt;&lt;wsp:rsid wsp:val=&quot;00B8502C&quot;/&gt;&lt;wsp:rsid wsp:val=&quot;00B85811&quot;/&gt;&lt;wsp:rsid wsp:val=&quot;00B86860&quot;/&gt;&lt;wsp:rsid wsp:val=&quot;00B86888&quot;/&gt;&lt;wsp:rsid wsp:val=&quot;00B86A3E&quot;/&gt;&lt;wsp:rsid wsp:val=&quot;00B87069&quot;/&gt;&lt;wsp:rsid wsp:val=&quot;00B87137&quot;/&gt;&lt;wsp:rsid wsp:val=&quot;00B875AC&quot;/&gt;&lt;wsp:rsid wsp:val=&quot;00B87815&quot;/&gt;&lt;wsp:rsid wsp:val=&quot;00B9042E&quot;/&gt;&lt;wsp:rsid wsp:val=&quot;00B90A40&quot;/&gt;&lt;wsp:rsid wsp:val=&quot;00B90C2E&quot;/&gt;&lt;wsp:rsid wsp:val=&quot;00B91204&quot;/&gt;&lt;wsp:rsid wsp:val=&quot;00B91231&quot;/&gt;&lt;wsp:rsid wsp:val=&quot;00B912CA&quot;/&gt;&lt;wsp:rsid wsp:val=&quot;00B9161C&quot;/&gt;&lt;wsp:rsid wsp:val=&quot;00B91AF9&quot;/&gt;&lt;wsp:rsid wsp:val=&quot;00B91B09&quot;/&gt;&lt;wsp:rsid wsp:val=&quot;00B91DE8&quot;/&gt;&lt;wsp:rsid wsp:val=&quot;00B921E7&quot;/&gt;&lt;wsp:rsid wsp:val=&quot;00B922FE&quot;/&gt;&lt;wsp:rsid wsp:val=&quot;00B929A7&quot;/&gt;&lt;wsp:rsid wsp:val=&quot;00B92B04&quot;/&gt;&lt;wsp:rsid wsp:val=&quot;00B930AB&quot;/&gt;&lt;wsp:rsid wsp:val=&quot;00B9327C&quot;/&gt;&lt;wsp:rsid wsp:val=&quot;00B93786&quot;/&gt;&lt;wsp:rsid wsp:val=&quot;00B94931&quot;/&gt;&lt;wsp:rsid wsp:val=&quot;00B94F68&quot;/&gt;&lt;wsp:rsid wsp:val=&quot;00B95575&quot;/&gt;&lt;wsp:rsid wsp:val=&quot;00B956AC&quot;/&gt;&lt;wsp:rsid wsp:val=&quot;00B95F83&quot;/&gt;&lt;wsp:rsid wsp:val=&quot;00B962C6&quot;/&gt;&lt;wsp:rsid wsp:val=&quot;00B96F37&quot;/&gt;&lt;wsp:rsid wsp:val=&quot;00B971A4&quot;/&gt;&lt;wsp:rsid wsp:val=&quot;00B976A0&quot;/&gt;&lt;wsp:rsid wsp:val=&quot;00B977D7&quot;/&gt;&lt;wsp:rsid wsp:val=&quot;00B979F9&quot;/&gt;&lt;wsp:rsid wsp:val=&quot;00B97E2A&quot;/&gt;&lt;wsp:rsid wsp:val=&quot;00B97E41&quot;/&gt;&lt;wsp:rsid wsp:val=&quot;00BA040E&quot;/&gt;&lt;wsp:rsid wsp:val=&quot;00BA057D&quot;/&gt;&lt;wsp:rsid wsp:val=&quot;00BA0651&quot;/&gt;&lt;wsp:rsid wsp:val=&quot;00BA0C9F&quot;/&gt;&lt;wsp:rsid wsp:val=&quot;00BA14FF&quot;/&gt;&lt;wsp:rsid wsp:val=&quot;00BA19AF&quot;/&gt;&lt;wsp:rsid wsp:val=&quot;00BA1DD2&quot;/&gt;&lt;wsp:rsid wsp:val=&quot;00BA2440&quot;/&gt;&lt;wsp:rsid wsp:val=&quot;00BA3F9D&quot;/&gt;&lt;wsp:rsid wsp:val=&quot;00BA4356&quot;/&gt;&lt;wsp:rsid wsp:val=&quot;00BA445F&quot;/&gt;&lt;wsp:rsid wsp:val=&quot;00BA51BA&quot;/&gt;&lt;wsp:rsid wsp:val=&quot;00BA53C8&quot;/&gt;&lt;wsp:rsid wsp:val=&quot;00BA5608&quot;/&gt;&lt;wsp:rsid wsp:val=&quot;00BA582C&quot;/&gt;&lt;wsp:rsid wsp:val=&quot;00BA678E&quot;/&gt;&lt;wsp:rsid wsp:val=&quot;00BA6A6C&quot;/&gt;&lt;wsp:rsid wsp:val=&quot;00BA6A90&quot;/&gt;&lt;wsp:rsid wsp:val=&quot;00BA719B&quot;/&gt;&lt;wsp:rsid wsp:val=&quot;00BA7D63&quot;/&gt;&lt;wsp:rsid wsp:val=&quot;00BB0914&quot;/&gt;&lt;wsp:rsid wsp:val=&quot;00BB15C3&quot;/&gt;&lt;wsp:rsid wsp:val=&quot;00BB1D5E&quot;/&gt;&lt;wsp:rsid wsp:val=&quot;00BB2877&quot;/&gt;&lt;wsp:rsid wsp:val=&quot;00BB293D&quot;/&gt;&lt;wsp:rsid wsp:val=&quot;00BB34A0&quot;/&gt;&lt;wsp:rsid wsp:val=&quot;00BB3CA3&quot;/&gt;&lt;wsp:rsid wsp:val=&quot;00BB3CD1&quot;/&gt;&lt;wsp:rsid wsp:val=&quot;00BB4287&quot;/&gt;&lt;wsp:rsid wsp:val=&quot;00BB467E&quot;/&gt;&lt;wsp:rsid wsp:val=&quot;00BB51C7&quot;/&gt;&lt;wsp:rsid wsp:val=&quot;00BB5928&quot;/&gt;&lt;wsp:rsid wsp:val=&quot;00BB5B28&quot;/&gt;&lt;wsp:rsid wsp:val=&quot;00BB61A7&quot;/&gt;&lt;wsp:rsid wsp:val=&quot;00BB71A2&quot;/&gt;&lt;wsp:rsid wsp:val=&quot;00BB758F&quot;/&gt;&lt;wsp:rsid wsp:val=&quot;00BC0436&quot;/&gt;&lt;wsp:rsid wsp:val=&quot;00BC09AA&quot;/&gt;&lt;wsp:rsid wsp:val=&quot;00BC0D32&quot;/&gt;&lt;wsp:rsid wsp:val=&quot;00BC0DBE&quot;/&gt;&lt;wsp:rsid wsp:val=&quot;00BC1319&quot;/&gt;&lt;wsp:rsid wsp:val=&quot;00BC17DB&quot;/&gt;&lt;wsp:rsid wsp:val=&quot;00BC1B89&quot;/&gt;&lt;wsp:rsid wsp:val=&quot;00BC23E7&quot;/&gt;&lt;wsp:rsid wsp:val=&quot;00BC251D&quot;/&gt;&lt;wsp:rsid wsp:val=&quot;00BC2753&quot;/&gt;&lt;wsp:rsid wsp:val=&quot;00BC2EC7&quot;/&gt;&lt;wsp:rsid wsp:val=&quot;00BC3462&quot;/&gt;&lt;wsp:rsid wsp:val=&quot;00BC35A3&quot;/&gt;&lt;wsp:rsid wsp:val=&quot;00BC3682&quot;/&gt;&lt;wsp:rsid wsp:val=&quot;00BC3A33&quot;/&gt;&lt;wsp:rsid wsp:val=&quot;00BC3BB4&quot;/&gt;&lt;wsp:rsid wsp:val=&quot;00BC4580&quot;/&gt;&lt;wsp:rsid wsp:val=&quot;00BC48DE&quot;/&gt;&lt;wsp:rsid wsp:val=&quot;00BC53AD&quot;/&gt;&lt;wsp:rsid wsp:val=&quot;00BC5707&quot;/&gt;&lt;wsp:rsid wsp:val=&quot;00BC5719&quot;/&gt;&lt;wsp:rsid wsp:val=&quot;00BC5D25&quot;/&gt;&lt;wsp:rsid wsp:val=&quot;00BC5E42&quot;/&gt;&lt;wsp:rsid wsp:val=&quot;00BC6306&quot;/&gt;&lt;wsp:rsid wsp:val=&quot;00BC66F0&quot;/&gt;&lt;wsp:rsid wsp:val=&quot;00BC6810&quot;/&gt;&lt;wsp:rsid wsp:val=&quot;00BC6936&quot;/&gt;&lt;wsp:rsid wsp:val=&quot;00BC6D11&quot;/&gt;&lt;wsp:rsid wsp:val=&quot;00BC76F6&quot;/&gt;&lt;wsp:rsid wsp:val=&quot;00BC7920&quot;/&gt;&lt;wsp:rsid wsp:val=&quot;00BC7A61&quot;/&gt;&lt;wsp:rsid wsp:val=&quot;00BD04E3&quot;/&gt;&lt;wsp:rsid wsp:val=&quot;00BD07B6&quot;/&gt;&lt;wsp:rsid wsp:val=&quot;00BD092C&quot;/&gt;&lt;wsp:rsid wsp:val=&quot;00BD168E&quot;/&gt;&lt;wsp:rsid wsp:val=&quot;00BD198D&quot;/&gt;&lt;wsp:rsid wsp:val=&quot;00BD1C17&quot;/&gt;&lt;wsp:rsid wsp:val=&quot;00BD1F77&quot;/&gt;&lt;wsp:rsid wsp:val=&quot;00BD20FD&quot;/&gt;&lt;wsp:rsid wsp:val=&quot;00BD2576&quot;/&gt;&lt;wsp:rsid wsp:val=&quot;00BD2761&quot;/&gt;&lt;wsp:rsid wsp:val=&quot;00BD2EC3&quot;/&gt;&lt;wsp:rsid wsp:val=&quot;00BD37AB&quot;/&gt;&lt;wsp:rsid wsp:val=&quot;00BD3896&quot;/&gt;&lt;wsp:rsid wsp:val=&quot;00BD38E5&quot;/&gt;&lt;wsp:rsid wsp:val=&quot;00BD3F9E&quot;/&gt;&lt;wsp:rsid wsp:val=&quot;00BD4D55&quot;/&gt;&lt;wsp:rsid wsp:val=&quot;00BD4F8F&quot;/&gt;&lt;wsp:rsid wsp:val=&quot;00BD507E&quot;/&gt;&lt;wsp:rsid wsp:val=&quot;00BD5245&quot;/&gt;&lt;wsp:rsid wsp:val=&quot;00BD5386&quot;/&gt;&lt;wsp:rsid wsp:val=&quot;00BD5729&quot;/&gt;&lt;wsp:rsid wsp:val=&quot;00BD578D&quot;/&gt;&lt;wsp:rsid wsp:val=&quot;00BD5B5D&quot;/&gt;&lt;wsp:rsid wsp:val=&quot;00BD5C1A&quot;/&gt;&lt;wsp:rsid wsp:val=&quot;00BD7198&quot;/&gt;&lt;wsp:rsid wsp:val=&quot;00BD770A&quot;/&gt;&lt;wsp:rsid wsp:val=&quot;00BD7CB0&quot;/&gt;&lt;wsp:rsid wsp:val=&quot;00BE094A&quot;/&gt;&lt;wsp:rsid wsp:val=&quot;00BE0B5A&quot;/&gt;&lt;wsp:rsid wsp:val=&quot;00BE1670&quot;/&gt;&lt;wsp:rsid wsp:val=&quot;00BE2C14&quot;/&gt;&lt;wsp:rsid wsp:val=&quot;00BE2DF2&quot;/&gt;&lt;wsp:rsid wsp:val=&quot;00BE3C61&quot;/&gt;&lt;wsp:rsid wsp:val=&quot;00BE3EEC&quot;/&gt;&lt;wsp:rsid wsp:val=&quot;00BE4149&quot;/&gt;&lt;wsp:rsid wsp:val=&quot;00BE50B1&quot;/&gt;&lt;wsp:rsid wsp:val=&quot;00BE54D4&quot;/&gt;&lt;wsp:rsid wsp:val=&quot;00BE5BF2&quot;/&gt;&lt;wsp:rsid wsp:val=&quot;00BE6452&quot;/&gt;&lt;wsp:rsid wsp:val=&quot;00BE66FB&quot;/&gt;&lt;wsp:rsid wsp:val=&quot;00BE6C7F&quot;/&gt;&lt;wsp:rsid wsp:val=&quot;00BE6F03&quot;/&gt;&lt;wsp:rsid wsp:val=&quot;00BE7137&quot;/&gt;&lt;wsp:rsid wsp:val=&quot;00BE75EA&quot;/&gt;&lt;wsp:rsid wsp:val=&quot;00BE7815&quot;/&gt;&lt;wsp:rsid wsp:val=&quot;00BF02B0&quot;/&gt;&lt;wsp:rsid wsp:val=&quot;00BF02D4&quot;/&gt;&lt;wsp:rsid wsp:val=&quot;00BF0417&quot;/&gt;&lt;wsp:rsid wsp:val=&quot;00BF0549&quot;/&gt;&lt;wsp:rsid wsp:val=&quot;00BF06EB&quot;/&gt;&lt;wsp:rsid wsp:val=&quot;00BF0A09&quot;/&gt;&lt;wsp:rsid wsp:val=&quot;00BF0F08&quot;/&gt;&lt;wsp:rsid wsp:val=&quot;00BF1545&quot;/&gt;&lt;wsp:rsid wsp:val=&quot;00BF1A3C&quot;/&gt;&lt;wsp:rsid wsp:val=&quot;00BF2784&quot;/&gt;&lt;wsp:rsid wsp:val=&quot;00BF2B7E&quot;/&gt;&lt;wsp:rsid wsp:val=&quot;00BF40A5&quot;/&gt;&lt;wsp:rsid wsp:val=&quot;00BF4901&quot;/&gt;&lt;wsp:rsid wsp:val=&quot;00BF49B8&quot;/&gt;&lt;wsp:rsid wsp:val=&quot;00BF4D3D&quot;/&gt;&lt;wsp:rsid wsp:val=&quot;00BF4F5C&quot;/&gt;&lt;wsp:rsid wsp:val=&quot;00BF57D6&quot;/&gt;&lt;wsp:rsid wsp:val=&quot;00BF6DEF&quot;/&gt;&lt;wsp:rsid wsp:val=&quot;00BF73A4&quot;/&gt;&lt;wsp:rsid wsp:val=&quot;00BF78D5&quot;/&gt;&lt;wsp:rsid wsp:val=&quot;00BF7C4B&quot;/&gt;&lt;wsp:rsid wsp:val=&quot;00BF7DF1&quot;/&gt;&lt;wsp:rsid wsp:val=&quot;00C00310&quot;/&gt;&lt;wsp:rsid wsp:val=&quot;00C00775&quot;/&gt;&lt;wsp:rsid wsp:val=&quot;00C00BAB&quot;/&gt;&lt;wsp:rsid wsp:val=&quot;00C00EF7&quot;/&gt;&lt;wsp:rsid wsp:val=&quot;00C01385&quot;/&gt;&lt;wsp:rsid wsp:val=&quot;00C013DE&quot;/&gt;&lt;wsp:rsid wsp:val=&quot;00C0237C&quot;/&gt;&lt;wsp:rsid wsp:val=&quot;00C039FB&quot;/&gt;&lt;wsp:rsid wsp:val=&quot;00C043B5&quot;/&gt;&lt;wsp:rsid wsp:val=&quot;00C044C7&quot;/&gt;&lt;wsp:rsid wsp:val=&quot;00C050AA&quot;/&gt;&lt;wsp:rsid wsp:val=&quot;00C05583&quot;/&gt;&lt;wsp:rsid wsp:val=&quot;00C060F1&quot;/&gt;&lt;wsp:rsid wsp:val=&quot;00C0614D&quot;/&gt;&lt;wsp:rsid wsp:val=&quot;00C063CA&quot;/&gt;&lt;wsp:rsid wsp:val=&quot;00C064F5&quot;/&gt;&lt;wsp:rsid wsp:val=&quot;00C06B02&quot;/&gt;&lt;wsp:rsid wsp:val=&quot;00C06F10&quot;/&gt;&lt;wsp:rsid wsp:val=&quot;00C07A7F&quot;/&gt;&lt;wsp:rsid wsp:val=&quot;00C1041D&quot;/&gt;&lt;wsp:rsid wsp:val=&quot;00C1044C&quot;/&gt;&lt;wsp:rsid wsp:val=&quot;00C11C94&quot;/&gt;&lt;wsp:rsid wsp:val=&quot;00C11EB9&quot;/&gt;&lt;wsp:rsid wsp:val=&quot;00C12161&quot;/&gt;&lt;wsp:rsid wsp:val=&quot;00C13455&quot;/&gt;&lt;wsp:rsid wsp:val=&quot;00C134AE&quot;/&gt;&lt;wsp:rsid wsp:val=&quot;00C1384F&quot;/&gt;&lt;wsp:rsid wsp:val=&quot;00C14170&quot;/&gt;&lt;wsp:rsid wsp:val=&quot;00C1426C&quot;/&gt;&lt;wsp:rsid wsp:val=&quot;00C147AA&quot;/&gt;&lt;wsp:rsid wsp:val=&quot;00C14F14&quot;/&gt;&lt;wsp:rsid wsp:val=&quot;00C167B9&quot;/&gt;&lt;wsp:rsid wsp:val=&quot;00C16CE1&quot;/&gt;&lt;wsp:rsid wsp:val=&quot;00C16DA7&quot;/&gt;&lt;wsp:rsid wsp:val=&quot;00C1796E&quot;/&gt;&lt;wsp:rsid wsp:val=&quot;00C2151E&quot;/&gt;&lt;wsp:rsid wsp:val=&quot;00C21800&quot;/&gt;&lt;wsp:rsid wsp:val=&quot;00C2247F&quot;/&gt;&lt;wsp:rsid wsp:val=&quot;00C227CF&quot;/&gt;&lt;wsp:rsid wsp:val=&quot;00C22A05&quot;/&gt;&lt;wsp:rsid wsp:val=&quot;00C22E8A&quot;/&gt;&lt;wsp:rsid wsp:val=&quot;00C22F97&quot;/&gt;&lt;wsp:rsid wsp:val=&quot;00C234AE&quot;/&gt;&lt;wsp:rsid wsp:val=&quot;00C23699&quot;/&gt;&lt;wsp:rsid wsp:val=&quot;00C236D4&quot;/&gt;&lt;wsp:rsid wsp:val=&quot;00C2385C&quot;/&gt;&lt;wsp:rsid wsp:val=&quot;00C24337&quot;/&gt;&lt;wsp:rsid wsp:val=&quot;00C2466B&quot;/&gt;&lt;wsp:rsid wsp:val=&quot;00C24B9B&quot;/&gt;&lt;wsp:rsid wsp:val=&quot;00C24E16&quot;/&gt;&lt;wsp:rsid wsp:val=&quot;00C258E4&quot;/&gt;&lt;wsp:rsid wsp:val=&quot;00C25E1D&quot;/&gt;&lt;wsp:rsid wsp:val=&quot;00C26B4B&quot;/&gt;&lt;wsp:rsid wsp:val=&quot;00C27221&quot;/&gt;&lt;wsp:rsid wsp:val=&quot;00C2744E&quot;/&gt;&lt;wsp:rsid wsp:val=&quot;00C3091E&quot;/&gt;&lt;wsp:rsid wsp:val=&quot;00C30C3D&quot;/&gt;&lt;wsp:rsid wsp:val=&quot;00C31B62&quot;/&gt;&lt;wsp:rsid wsp:val=&quot;00C31BD1&quot;/&gt;&lt;wsp:rsid wsp:val=&quot;00C3257D&quot;/&gt;&lt;wsp:rsid wsp:val=&quot;00C32D02&quot;/&gt;&lt;wsp:rsid wsp:val=&quot;00C32DB9&quot;/&gt;&lt;wsp:rsid wsp:val=&quot;00C336F4&quot;/&gt;&lt;wsp:rsid wsp:val=&quot;00C33895&quot;/&gt;&lt;wsp:rsid wsp:val=&quot;00C33CB4&quot;/&gt;&lt;wsp:rsid wsp:val=&quot;00C33E71&quot;/&gt;&lt;wsp:rsid wsp:val=&quot;00C352F4&quot;/&gt;&lt;wsp:rsid wsp:val=&quot;00C3534B&quot;/&gt;&lt;wsp:rsid wsp:val=&quot;00C3592A&quot;/&gt;&lt;wsp:rsid wsp:val=&quot;00C35A48&quot;/&gt;&lt;wsp:rsid wsp:val=&quot;00C35B68&quot;/&gt;&lt;wsp:rsid wsp:val=&quot;00C36418&quot;/&gt;&lt;wsp:rsid wsp:val=&quot;00C36991&quot;/&gt;&lt;wsp:rsid wsp:val=&quot;00C373AC&quot;/&gt;&lt;wsp:rsid wsp:val=&quot;00C3751B&quot;/&gt;&lt;wsp:rsid wsp:val=&quot;00C37F1F&quot;/&gt;&lt;wsp:rsid wsp:val=&quot;00C37FD5&quot;/&gt;&lt;wsp:rsid wsp:val=&quot;00C40296&quot;/&gt;&lt;wsp:rsid wsp:val=&quot;00C40348&quot;/&gt;&lt;wsp:rsid wsp:val=&quot;00C40B93&quot;/&gt;&lt;wsp:rsid wsp:val=&quot;00C40CFF&quot;/&gt;&lt;wsp:rsid wsp:val=&quot;00C41E45&quot;/&gt;&lt;wsp:rsid wsp:val=&quot;00C4219F&quot;/&gt;&lt;wsp:rsid wsp:val=&quot;00C422FE&quot;/&gt;&lt;wsp:rsid wsp:val=&quot;00C43473&quot;/&gt;&lt;wsp:rsid wsp:val=&quot;00C43580&quot;/&gt;&lt;wsp:rsid wsp:val=&quot;00C43589&quot;/&gt;&lt;wsp:rsid wsp:val=&quot;00C43771&quot;/&gt;&lt;wsp:rsid wsp:val=&quot;00C442BA&quot;/&gt;&lt;wsp:rsid wsp:val=&quot;00C44349&quot;/&gt;&lt;wsp:rsid wsp:val=&quot;00C44557&quot;/&gt;&lt;wsp:rsid wsp:val=&quot;00C45BF1&quot;/&gt;&lt;wsp:rsid wsp:val=&quot;00C464D2&quot;/&gt;&lt;wsp:rsid wsp:val=&quot;00C470CE&quot;/&gt;&lt;wsp:rsid wsp:val=&quot;00C476F6&quot;/&gt;&lt;wsp:rsid wsp:val=&quot;00C47702&quot;/&gt;&lt;wsp:rsid wsp:val=&quot;00C500FF&quot;/&gt;&lt;wsp:rsid wsp:val=&quot;00C50439&quot;/&gt;&lt;wsp:rsid wsp:val=&quot;00C50639&quot;/&gt;&lt;wsp:rsid wsp:val=&quot;00C50CE9&quot;/&gt;&lt;wsp:rsid wsp:val=&quot;00C50E30&quot;/&gt;&lt;wsp:rsid wsp:val=&quot;00C50FCD&quot;/&gt;&lt;wsp:rsid wsp:val=&quot;00C5100A&quot;/&gt;&lt;wsp:rsid wsp:val=&quot;00C517F9&quot;/&gt;&lt;wsp:rsid wsp:val=&quot;00C51B0E&quot;/&gt;&lt;wsp:rsid wsp:val=&quot;00C52D3F&quot;/&gt;&lt;wsp:rsid wsp:val=&quot;00C52DDB&quot;/&gt;&lt;wsp:rsid wsp:val=&quot;00C5399D&quot;/&gt;&lt;wsp:rsid wsp:val=&quot;00C53DED&quot;/&gt;&lt;wsp:rsid wsp:val=&quot;00C54A08&quot;/&gt;&lt;wsp:rsid wsp:val=&quot;00C54FB3&quot;/&gt;&lt;wsp:rsid wsp:val=&quot;00C55FEC&quot;/&gt;&lt;wsp:rsid wsp:val=&quot;00C56F1C&quot;/&gt;&lt;wsp:rsid wsp:val=&quot;00C57D6C&quot;/&gt;&lt;wsp:rsid wsp:val=&quot;00C60E81&quot;/&gt;&lt;wsp:rsid wsp:val=&quot;00C610D1&quot;/&gt;&lt;wsp:rsid wsp:val=&quot;00C61C52&quot;/&gt;&lt;wsp:rsid wsp:val=&quot;00C6219C&quot;/&gt;&lt;wsp:rsid wsp:val=&quot;00C6229B&quot;/&gt;&lt;wsp:rsid wsp:val=&quot;00C629B2&quot;/&gt;&lt;wsp:rsid wsp:val=&quot;00C62A4E&quot;/&gt;&lt;wsp:rsid wsp:val=&quot;00C62F93&quot;/&gt;&lt;wsp:rsid wsp:val=&quot;00C62FE5&quot;/&gt;&lt;wsp:rsid wsp:val=&quot;00C63661&quot;/&gt;&lt;wsp:rsid wsp:val=&quot;00C639D2&quot;/&gt;&lt;wsp:rsid wsp:val=&quot;00C63D6D&quot;/&gt;&lt;wsp:rsid wsp:val=&quot;00C63D76&quot;/&gt;&lt;wsp:rsid wsp:val=&quot;00C63E24&quot;/&gt;&lt;wsp:rsid wsp:val=&quot;00C641B2&quot;/&gt;&lt;wsp:rsid wsp:val=&quot;00C6443D&quot;/&gt;&lt;wsp:rsid wsp:val=&quot;00C6461A&quot;/&gt;&lt;wsp:rsid wsp:val=&quot;00C65550&quot;/&gt;&lt;wsp:rsid wsp:val=&quot;00C65763&quot;/&gt;&lt;wsp:rsid wsp:val=&quot;00C6609F&quot;/&gt;&lt;wsp:rsid wsp:val=&quot;00C66175&quot;/&gt;&lt;wsp:rsid wsp:val=&quot;00C66245&quot;/&gt;&lt;wsp:rsid wsp:val=&quot;00C66921&quot;/&gt;&lt;wsp:rsid wsp:val=&quot;00C67017&quot;/&gt;&lt;wsp:rsid wsp:val=&quot;00C672E2&quot;/&gt;&lt;wsp:rsid wsp:val=&quot;00C674E0&quot;/&gt;&lt;wsp:rsid wsp:val=&quot;00C676E2&quot;/&gt;&lt;wsp:rsid wsp:val=&quot;00C67821&quot;/&gt;&lt;wsp:rsid wsp:val=&quot;00C67B72&quot;/&gt;&lt;wsp:rsid wsp:val=&quot;00C70377&quot;/&gt;&lt;wsp:rsid wsp:val=&quot;00C7042C&quot;/&gt;&lt;wsp:rsid wsp:val=&quot;00C707A4&quot;/&gt;&lt;wsp:rsid wsp:val=&quot;00C70B44&quot;/&gt;&lt;wsp:rsid wsp:val=&quot;00C71340&quot;/&gt;&lt;wsp:rsid wsp:val=&quot;00C71536&quot;/&gt;&lt;wsp:rsid wsp:val=&quot;00C717ED&quot;/&gt;&lt;wsp:rsid wsp:val=&quot;00C71892&quot;/&gt;&lt;wsp:rsid wsp:val=&quot;00C71A1B&quot;/&gt;&lt;wsp:rsid wsp:val=&quot;00C71B24&quot;/&gt;&lt;wsp:rsid wsp:val=&quot;00C721C2&quot;/&gt;&lt;wsp:rsid wsp:val=&quot;00C7373A&quot;/&gt;&lt;wsp:rsid wsp:val=&quot;00C748FB&quot;/&gt;&lt;wsp:rsid wsp:val=&quot;00C75125&quot;/&gt;&lt;wsp:rsid wsp:val=&quot;00C756B2&quot;/&gt;&lt;wsp:rsid wsp:val=&quot;00C7581B&quot;/&gt;&lt;wsp:rsid wsp:val=&quot;00C759B0&quot;/&gt;&lt;wsp:rsid wsp:val=&quot;00C75CC8&quot;/&gt;&lt;wsp:rsid wsp:val=&quot;00C75CF3&quot;/&gt;&lt;wsp:rsid wsp:val=&quot;00C7621B&quot;/&gt;&lt;wsp:rsid wsp:val=&quot;00C76985&quot;/&gt;&lt;wsp:rsid wsp:val=&quot;00C76FF9&quot;/&gt;&lt;wsp:rsid wsp:val=&quot;00C770D5&quot;/&gt;&lt;wsp:rsid wsp:val=&quot;00C771A0&quot;/&gt;&lt;wsp:rsid wsp:val=&quot;00C77AC1&quot;/&gt;&lt;wsp:rsid wsp:val=&quot;00C77BD4&quot;/&gt;&lt;wsp:rsid wsp:val=&quot;00C77BF3&quot;/&gt;&lt;wsp:rsid wsp:val=&quot;00C77C8D&quot;/&gt;&lt;wsp:rsid wsp:val=&quot;00C8007F&quot;/&gt;&lt;wsp:rsid wsp:val=&quot;00C809E9&quot;/&gt;&lt;wsp:rsid wsp:val=&quot;00C81141&quot;/&gt;&lt;wsp:rsid wsp:val=&quot;00C81417&quot;/&gt;&lt;wsp:rsid wsp:val=&quot;00C81FE7&quot;/&gt;&lt;wsp:rsid wsp:val=&quot;00C8204F&quot;/&gt;&lt;wsp:rsid wsp:val=&quot;00C827C9&quot;/&gt;&lt;wsp:rsid wsp:val=&quot;00C82EE3&quot;/&gt;&lt;wsp:rsid wsp:val=&quot;00C83A8E&quot;/&gt;&lt;wsp:rsid wsp:val=&quot;00C83AAD&quot;/&gt;&lt;wsp:rsid wsp:val=&quot;00C83FB8&quot;/&gt;&lt;wsp:rsid wsp:val=&quot;00C84618&quot;/&gt;&lt;wsp:rsid wsp:val=&quot;00C84763&quot;/&gt;&lt;wsp:rsid wsp:val=&quot;00C84A6C&quot;/&gt;&lt;wsp:rsid wsp:val=&quot;00C85526&quot;/&gt;&lt;wsp:rsid wsp:val=&quot;00C85EB9&quot;/&gt;&lt;wsp:rsid wsp:val=&quot;00C860FA&quot;/&gt;&lt;wsp:rsid wsp:val=&quot;00C86CE4&quot;/&gt;&lt;wsp:rsid wsp:val=&quot;00C86D2C&quot;/&gt;&lt;wsp:rsid wsp:val=&quot;00C87582&quot;/&gt;&lt;wsp:rsid wsp:val=&quot;00C9135D&quot;/&gt;&lt;wsp:rsid wsp:val=&quot;00C915A0&quot;/&gt;&lt;wsp:rsid wsp:val=&quot;00C91716&quot;/&gt;&lt;wsp:rsid wsp:val=&quot;00C91D1E&quot;/&gt;&lt;wsp:rsid wsp:val=&quot;00C91E8A&quot;/&gt;&lt;wsp:rsid wsp:val=&quot;00C91F1B&quot;/&gt;&lt;wsp:rsid wsp:val=&quot;00C9205F&quot;/&gt;&lt;wsp:rsid wsp:val=&quot;00C92958&quot;/&gt;&lt;wsp:rsid wsp:val=&quot;00C93570&quot;/&gt;&lt;wsp:rsid wsp:val=&quot;00C93EB7&quot;/&gt;&lt;wsp:rsid wsp:val=&quot;00C94A4F&quot;/&gt;&lt;wsp:rsid wsp:val=&quot;00C94A73&quot;/&gt;&lt;wsp:rsid wsp:val=&quot;00C95479&quot;/&gt;&lt;wsp:rsid wsp:val=&quot;00C95AC6&quot;/&gt;&lt;wsp:rsid wsp:val=&quot;00C96707&quot;/&gt;&lt;wsp:rsid wsp:val=&quot;00C968D9&quot;/&gt;&lt;wsp:rsid wsp:val=&quot;00C968F4&quot;/&gt;&lt;wsp:rsid wsp:val=&quot;00C96952&quot;/&gt;&lt;wsp:rsid wsp:val=&quot;00C96F4B&quot;/&gt;&lt;wsp:rsid wsp:val=&quot;00C9717F&quot;/&gt;&lt;wsp:rsid wsp:val=&quot;00C971F9&quot;/&gt;&lt;wsp:rsid wsp:val=&quot;00CA01D4&quot;/&gt;&lt;wsp:rsid wsp:val=&quot;00CA052B&quot;/&gt;&lt;wsp:rsid wsp:val=&quot;00CA0772&quot;/&gt;&lt;wsp:rsid wsp:val=&quot;00CA100D&quot;/&gt;&lt;wsp:rsid wsp:val=&quot;00CA11BB&quot;/&gt;&lt;wsp:rsid wsp:val=&quot;00CA1B5C&quot;/&gt;&lt;wsp:rsid wsp:val=&quot;00CA1BBD&quot;/&gt;&lt;wsp:rsid wsp:val=&quot;00CA1F02&quot;/&gt;&lt;wsp:rsid wsp:val=&quot;00CA21AA&quot;/&gt;&lt;wsp:rsid wsp:val=&quot;00CA2AFF&quot;/&gt;&lt;wsp:rsid wsp:val=&quot;00CA3235&quot;/&gt;&lt;wsp:rsid wsp:val=&quot;00CA34E2&quot;/&gt;&lt;wsp:rsid wsp:val=&quot;00CA42E0&quot;/&gt;&lt;wsp:rsid wsp:val=&quot;00CA4973&quot;/&gt;&lt;wsp:rsid wsp:val=&quot;00CA4A36&quot;/&gt;&lt;wsp:rsid wsp:val=&quot;00CA4B95&quot;/&gt;&lt;wsp:rsid wsp:val=&quot;00CA4CCE&quot;/&gt;&lt;wsp:rsid wsp:val=&quot;00CA518C&quot;/&gt;&lt;wsp:rsid wsp:val=&quot;00CA53CE&quot;/&gt;&lt;wsp:rsid wsp:val=&quot;00CA57E4&quot;/&gt;&lt;wsp:rsid wsp:val=&quot;00CA5844&quot;/&gt;&lt;wsp:rsid wsp:val=&quot;00CA6ADA&quot;/&gt;&lt;wsp:rsid wsp:val=&quot;00CA6BC5&quot;/&gt;&lt;wsp:rsid wsp:val=&quot;00CA7005&quot;/&gt;&lt;wsp:rsid wsp:val=&quot;00CA719F&quot;/&gt;&lt;wsp:rsid wsp:val=&quot;00CA734A&quot;/&gt;&lt;wsp:rsid wsp:val=&quot;00CA74FA&quot;/&gt;&lt;wsp:rsid wsp:val=&quot;00CA7576&quot;/&gt;&lt;wsp:rsid wsp:val=&quot;00CB0858&quot;/&gt;&lt;wsp:rsid wsp:val=&quot;00CB0DE0&quot;/&gt;&lt;wsp:rsid wsp:val=&quot;00CB0EA9&quot;/&gt;&lt;wsp:rsid wsp:val=&quot;00CB1270&quot;/&gt;&lt;wsp:rsid wsp:val=&quot;00CB1467&quot;/&gt;&lt;wsp:rsid wsp:val=&quot;00CB168E&quot;/&gt;&lt;wsp:rsid wsp:val=&quot;00CB2152&quot;/&gt;&lt;wsp:rsid wsp:val=&quot;00CB2184&quot;/&gt;&lt;wsp:rsid wsp:val=&quot;00CB2191&quot;/&gt;&lt;wsp:rsid wsp:val=&quot;00CB2424&quot;/&gt;&lt;wsp:rsid wsp:val=&quot;00CB259C&quot;/&gt;&lt;wsp:rsid wsp:val=&quot;00CB2789&quot;/&gt;&lt;wsp:rsid wsp:val=&quot;00CB2C77&quot;/&gt;&lt;wsp:rsid wsp:val=&quot;00CB3658&quot;/&gt;&lt;wsp:rsid wsp:val=&quot;00CB42C1&quot;/&gt;&lt;wsp:rsid wsp:val=&quot;00CB5214&quot;/&gt;&lt;wsp:rsid wsp:val=&quot;00CB5AB6&quot;/&gt;&lt;wsp:rsid wsp:val=&quot;00CB5C4E&quot;/&gt;&lt;wsp:rsid wsp:val=&quot;00CB603D&quot;/&gt;&lt;wsp:rsid wsp:val=&quot;00CB631A&quot;/&gt;&lt;wsp:rsid wsp:val=&quot;00CB6689&quot;/&gt;&lt;wsp:rsid wsp:val=&quot;00CB6A68&quot;/&gt;&lt;wsp:rsid wsp:val=&quot;00CB6A69&quot;/&gt;&lt;wsp:rsid wsp:val=&quot;00CB7E72&quot;/&gt;&lt;wsp:rsid wsp:val=&quot;00CC04F9&quot;/&gt;&lt;wsp:rsid wsp:val=&quot;00CC0B22&quot;/&gt;&lt;wsp:rsid wsp:val=&quot;00CC0D9D&quot;/&gt;&lt;wsp:rsid wsp:val=&quot;00CC1B9A&quot;/&gt;&lt;wsp:rsid wsp:val=&quot;00CC2190&quot;/&gt;&lt;wsp:rsid wsp:val=&quot;00CC25E7&quot;/&gt;&lt;wsp:rsid wsp:val=&quot;00CC2674&quot;/&gt;&lt;wsp:rsid wsp:val=&quot;00CC26CF&quot;/&gt;&lt;wsp:rsid wsp:val=&quot;00CC2FF8&quot;/&gt;&lt;wsp:rsid wsp:val=&quot;00CC3116&quot;/&gt;&lt;wsp:rsid wsp:val=&quot;00CC34CB&quot;/&gt;&lt;wsp:rsid wsp:val=&quot;00CC3999&quot;/&gt;&lt;wsp:rsid wsp:val=&quot;00CC3A97&quot;/&gt;&lt;wsp:rsid wsp:val=&quot;00CC4558&quot;/&gt;&lt;wsp:rsid wsp:val=&quot;00CC49A8&quot;/&gt;&lt;wsp:rsid wsp:val=&quot;00CC4F69&quot;/&gt;&lt;wsp:rsid wsp:val=&quot;00CC503D&quot;/&gt;&lt;wsp:rsid wsp:val=&quot;00CC5091&quot;/&gt;&lt;wsp:rsid wsp:val=&quot;00CC50E7&quot;/&gt;&lt;wsp:rsid wsp:val=&quot;00CC582A&quot;/&gt;&lt;wsp:rsid wsp:val=&quot;00CC59D1&quot;/&gt;&lt;wsp:rsid wsp:val=&quot;00CC5DD2&quot;/&gt;&lt;wsp:rsid wsp:val=&quot;00CC5E80&quot;/&gt;&lt;wsp:rsid wsp:val=&quot;00CC6087&quot;/&gt;&lt;wsp:rsid wsp:val=&quot;00CC710D&quot;/&gt;&lt;wsp:rsid wsp:val=&quot;00CC74D2&quot;/&gt;&lt;wsp:rsid wsp:val=&quot;00CC7F0D&quot;/&gt;&lt;wsp:rsid wsp:val=&quot;00CD0689&quot;/&gt;&lt;wsp:rsid wsp:val=&quot;00CD0ACB&quot;/&gt;&lt;wsp:rsid wsp:val=&quot;00CD1A74&quot;/&gt;&lt;wsp:rsid wsp:val=&quot;00CD26A3&quot;/&gt;&lt;wsp:rsid wsp:val=&quot;00CD27B5&quot;/&gt;&lt;wsp:rsid wsp:val=&quot;00CD2B06&quot;/&gt;&lt;wsp:rsid wsp:val=&quot;00CD2F3F&quot;/&gt;&lt;wsp:rsid wsp:val=&quot;00CD339A&quot;/&gt;&lt;wsp:rsid wsp:val=&quot;00CD34A2&quot;/&gt;&lt;wsp:rsid wsp:val=&quot;00CD37C4&quot;/&gt;&lt;wsp:rsid wsp:val=&quot;00CD3BE3&quot;/&gt;&lt;wsp:rsid wsp:val=&quot;00CD3ECC&quot;/&gt;&lt;wsp:rsid wsp:val=&quot;00CD4056&quot;/&gt;&lt;wsp:rsid wsp:val=&quot;00CD43EF&quot;/&gt;&lt;wsp:rsid wsp:val=&quot;00CD4411&quot;/&gt;&lt;wsp:rsid wsp:val=&quot;00CD4485&quot;/&gt;&lt;wsp:rsid wsp:val=&quot;00CD44D9&quot;/&gt;&lt;wsp:rsid wsp:val=&quot;00CD565B&quot;/&gt;&lt;wsp:rsid wsp:val=&quot;00CD581B&quot;/&gt;&lt;wsp:rsid wsp:val=&quot;00CD5ECC&quot;/&gt;&lt;wsp:rsid wsp:val=&quot;00CD6193&quot;/&gt;&lt;wsp:rsid wsp:val=&quot;00CD67DE&quot;/&gt;&lt;wsp:rsid wsp:val=&quot;00CD6D69&quot;/&gt;&lt;wsp:rsid wsp:val=&quot;00CD6DC4&quot;/&gt;&lt;wsp:rsid wsp:val=&quot;00CD7727&quot;/&gt;&lt;wsp:rsid wsp:val=&quot;00CD7C39&quot;/&gt;&lt;wsp:rsid wsp:val=&quot;00CE0FF0&quot;/&gt;&lt;wsp:rsid wsp:val=&quot;00CE13B6&quot;/&gt;&lt;wsp:rsid wsp:val=&quot;00CE1797&quot;/&gt;&lt;wsp:rsid wsp:val=&quot;00CE25C6&quot;/&gt;&lt;wsp:rsid wsp:val=&quot;00CE2ACD&quot;/&gt;&lt;wsp:rsid wsp:val=&quot;00CE38F9&quot;/&gt;&lt;wsp:rsid wsp:val=&quot;00CE404E&quot;/&gt;&lt;wsp:rsid wsp:val=&quot;00CE4617&quot;/&gt;&lt;wsp:rsid wsp:val=&quot;00CE4FB3&quot;/&gt;&lt;wsp:rsid wsp:val=&quot;00CE5856&quot;/&gt;&lt;wsp:rsid wsp:val=&quot;00CE5F1B&quot;/&gt;&lt;wsp:rsid wsp:val=&quot;00CE662F&quot;/&gt;&lt;wsp:rsid wsp:val=&quot;00CE66AB&quot;/&gt;&lt;wsp:rsid wsp:val=&quot;00CE6C00&quot;/&gt;&lt;wsp:rsid wsp:val=&quot;00CE6C80&quot;/&gt;&lt;wsp:rsid wsp:val=&quot;00CE6D4D&quot;/&gt;&lt;wsp:rsid wsp:val=&quot;00CE7223&quot;/&gt;&lt;wsp:rsid wsp:val=&quot;00CE73D2&quot;/&gt;&lt;wsp:rsid wsp:val=&quot;00CE744F&quot;/&gt;&lt;wsp:rsid wsp:val=&quot;00CE7FBD&quot;/&gt;&lt;wsp:rsid wsp:val=&quot;00CF0757&quot;/&gt;&lt;wsp:rsid wsp:val=&quot;00CF1339&quot;/&gt;&lt;wsp:rsid wsp:val=&quot;00CF1554&quot;/&gt;&lt;wsp:rsid wsp:val=&quot;00CF15C2&quot;/&gt;&lt;wsp:rsid wsp:val=&quot;00CF2776&quot;/&gt;&lt;wsp:rsid wsp:val=&quot;00CF2F4C&quot;/&gt;&lt;wsp:rsid wsp:val=&quot;00CF33DA&quot;/&gt;&lt;wsp:rsid wsp:val=&quot;00CF35DA&quot;/&gt;&lt;wsp:rsid wsp:val=&quot;00CF36A9&quot;/&gt;&lt;wsp:rsid wsp:val=&quot;00CF36BA&quot;/&gt;&lt;wsp:rsid wsp:val=&quot;00CF36C2&quot;/&gt;&lt;wsp:rsid wsp:val=&quot;00CF37C4&quot;/&gt;&lt;wsp:rsid wsp:val=&quot;00CF3ACD&quot;/&gt;&lt;wsp:rsid wsp:val=&quot;00CF3B79&quot;/&gt;&lt;wsp:rsid wsp:val=&quot;00CF40D7&quot;/&gt;&lt;wsp:rsid wsp:val=&quot;00CF4203&quot;/&gt;&lt;wsp:rsid wsp:val=&quot;00CF4357&quot;/&gt;&lt;wsp:rsid wsp:val=&quot;00CF47EF&quot;/&gt;&lt;wsp:rsid wsp:val=&quot;00CF4FA4&quot;/&gt;&lt;wsp:rsid wsp:val=&quot;00CF5C23&quot;/&gt;&lt;wsp:rsid wsp:val=&quot;00CF5E37&quot;/&gt;&lt;wsp:rsid wsp:val=&quot;00CF5EB8&quot;/&gt;&lt;wsp:rsid wsp:val=&quot;00CF60E0&quot;/&gt;&lt;wsp:rsid wsp:val=&quot;00CF68F3&quot;/&gt;&lt;wsp:rsid wsp:val=&quot;00CF6BEC&quot;/&gt;&lt;wsp:rsid wsp:val=&quot;00CF6E07&quot;/&gt;&lt;wsp:rsid wsp:val=&quot;00CF6FF3&quot;/&gt;&lt;wsp:rsid wsp:val=&quot;00CF76BF&quot;/&gt;&lt;wsp:rsid wsp:val=&quot;00CF7947&quot;/&gt;&lt;wsp:rsid wsp:val=&quot;00CF7B9A&quot;/&gt;&lt;wsp:rsid wsp:val=&quot;00CF7E9F&quot;/&gt;&lt;wsp:rsid wsp:val=&quot;00D00100&quot;/&gt;&lt;wsp:rsid wsp:val=&quot;00D00788&quot;/&gt;&lt;wsp:rsid wsp:val=&quot;00D0142A&quot;/&gt;&lt;wsp:rsid wsp:val=&quot;00D01451&quot;/&gt;&lt;wsp:rsid wsp:val=&quot;00D01570&quot;/&gt;&lt;wsp:rsid wsp:val=&quot;00D015F9&quot;/&gt;&lt;wsp:rsid wsp:val=&quot;00D02098&quot;/&gt;&lt;wsp:rsid wsp:val=&quot;00D0268D&quot;/&gt;&lt;wsp:rsid wsp:val=&quot;00D02756&quot;/&gt;&lt;wsp:rsid wsp:val=&quot;00D02B01&quot;/&gt;&lt;wsp:rsid wsp:val=&quot;00D03002&quot;/&gt;&lt;wsp:rsid wsp:val=&quot;00D033A9&quot;/&gt;&lt;wsp:rsid wsp:val=&quot;00D03B4D&quot;/&gt;&lt;wsp:rsid wsp:val=&quot;00D0407A&quot;/&gt;&lt;wsp:rsid wsp:val=&quot;00D04497&quot;/&gt;&lt;wsp:rsid wsp:val=&quot;00D04997&quot;/&gt;&lt;wsp:rsid wsp:val=&quot;00D04E9D&quot;/&gt;&lt;wsp:rsid wsp:val=&quot;00D05237&quot;/&gt;&lt;wsp:rsid wsp:val=&quot;00D05500&quot;/&gt;&lt;wsp:rsid wsp:val=&quot;00D0571A&quot;/&gt;&lt;wsp:rsid wsp:val=&quot;00D06787&quot;/&gt;&lt;wsp:rsid wsp:val=&quot;00D06A90&quot;/&gt;&lt;wsp:rsid wsp:val=&quot;00D06A99&quot;/&gt;&lt;wsp:rsid wsp:val=&quot;00D070B7&quot;/&gt;&lt;wsp:rsid wsp:val=&quot;00D07248&quot;/&gt;&lt;wsp:rsid wsp:val=&quot;00D076AE&quot;/&gt;&lt;wsp:rsid wsp:val=&quot;00D077B9&quot;/&gt;&lt;wsp:rsid wsp:val=&quot;00D0784F&quot;/&gt;&lt;wsp:rsid wsp:val=&quot;00D07B41&quot;/&gt;&lt;wsp:rsid wsp:val=&quot;00D10C6A&quot;/&gt;&lt;wsp:rsid wsp:val=&quot;00D11475&quot;/&gt;&lt;wsp:rsid wsp:val=&quot;00D1204E&quot;/&gt;&lt;wsp:rsid wsp:val=&quot;00D12431&quot;/&gt;&lt;wsp:rsid wsp:val=&quot;00D12842&quot;/&gt;&lt;wsp:rsid wsp:val=&quot;00D14AC9&quot;/&gt;&lt;wsp:rsid wsp:val=&quot;00D14D40&quot;/&gt;&lt;wsp:rsid wsp:val=&quot;00D15370&quot;/&gt;&lt;wsp:rsid wsp:val=&quot;00D15CA8&quot;/&gt;&lt;wsp:rsid wsp:val=&quot;00D166AE&quot;/&gt;&lt;wsp:rsid wsp:val=&quot;00D16C17&quot;/&gt;&lt;wsp:rsid wsp:val=&quot;00D16D0E&quot;/&gt;&lt;wsp:rsid wsp:val=&quot;00D16F8C&quot;/&gt;&lt;wsp:rsid wsp:val=&quot;00D174AF&quot;/&gt;&lt;wsp:rsid wsp:val=&quot;00D1753F&quot;/&gt;&lt;wsp:rsid wsp:val=&quot;00D17764&quot;/&gt;&lt;wsp:rsid wsp:val=&quot;00D17EFA&quot;/&gt;&lt;wsp:rsid wsp:val=&quot;00D20051&quot;/&gt;&lt;wsp:rsid wsp:val=&quot;00D20F68&quot;/&gt;&lt;wsp:rsid wsp:val=&quot;00D21434&quot;/&gt;&lt;wsp:rsid wsp:val=&quot;00D2270A&quot;/&gt;&lt;wsp:rsid wsp:val=&quot;00D229B0&quot;/&gt;&lt;wsp:rsid wsp:val=&quot;00D236B0&quot;/&gt;&lt;wsp:rsid wsp:val=&quot;00D239C4&quot;/&gt;&lt;wsp:rsid wsp:val=&quot;00D23BD8&quot;/&gt;&lt;wsp:rsid wsp:val=&quot;00D23C27&quot;/&gt;&lt;wsp:rsid wsp:val=&quot;00D24524&quot;/&gt;&lt;wsp:rsid wsp:val=&quot;00D246FA&quot;/&gt;&lt;wsp:rsid wsp:val=&quot;00D24CC6&quot;/&gt;&lt;wsp:rsid wsp:val=&quot;00D25112&quot;/&gt;&lt;wsp:rsid wsp:val=&quot;00D253C5&quot;/&gt;&lt;wsp:rsid wsp:val=&quot;00D25850&quot;/&gt;&lt;wsp:rsid wsp:val=&quot;00D25E0F&quot;/&gt;&lt;wsp:rsid wsp:val=&quot;00D26548&quot;/&gt;&lt;wsp:rsid wsp:val=&quot;00D26CC6&quot;/&gt;&lt;wsp:rsid wsp:val=&quot;00D274F8&quot;/&gt;&lt;wsp:rsid wsp:val=&quot;00D275FE&quot;/&gt;&lt;wsp:rsid wsp:val=&quot;00D27EBB&quot;/&gt;&lt;wsp:rsid wsp:val=&quot;00D30743&quot;/&gt;&lt;wsp:rsid wsp:val=&quot;00D30877&quot;/&gt;&lt;wsp:rsid wsp:val=&quot;00D3096D&quot;/&gt;&lt;wsp:rsid wsp:val=&quot;00D30DD3&quot;/&gt;&lt;wsp:rsid wsp:val=&quot;00D32790&quot;/&gt;&lt;wsp:rsid wsp:val=&quot;00D32E56&quot;/&gt;&lt;wsp:rsid wsp:val=&quot;00D3303F&quot;/&gt;&lt;wsp:rsid wsp:val=&quot;00D330F0&quot;/&gt;&lt;wsp:rsid wsp:val=&quot;00D33551&quot;/&gt;&lt;wsp:rsid wsp:val=&quot;00D3380D&quot;/&gt;&lt;wsp:rsid wsp:val=&quot;00D33BE9&quot;/&gt;&lt;wsp:rsid wsp:val=&quot;00D33FA9&quot;/&gt;&lt;wsp:rsid wsp:val=&quot;00D34258&quot;/&gt;&lt;wsp:rsid wsp:val=&quot;00D34DBB&quot;/&gt;&lt;wsp:rsid wsp:val=&quot;00D35269&quot;/&gt;&lt;wsp:rsid wsp:val=&quot;00D353E0&quot;/&gt;&lt;wsp:rsid wsp:val=&quot;00D3556B&quot;/&gt;&lt;wsp:rsid wsp:val=&quot;00D35BEE&quot;/&gt;&lt;wsp:rsid wsp:val=&quot;00D36147&quot;/&gt;&lt;wsp:rsid wsp:val=&quot;00D361E7&quot;/&gt;&lt;wsp:rsid wsp:val=&quot;00D365BB&quot;/&gt;&lt;wsp:rsid wsp:val=&quot;00D37327&quot;/&gt;&lt;wsp:rsid wsp:val=&quot;00D37DC1&quot;/&gt;&lt;wsp:rsid wsp:val=&quot;00D37FDB&quot;/&gt;&lt;wsp:rsid wsp:val=&quot;00D4144E&quot;/&gt;&lt;wsp:rsid wsp:val=&quot;00D41605&quot;/&gt;&lt;wsp:rsid wsp:val=&quot;00D4160F&quot;/&gt;&lt;wsp:rsid wsp:val=&quot;00D4169F&quot;/&gt;&lt;wsp:rsid wsp:val=&quot;00D41998&quot;/&gt;&lt;wsp:rsid wsp:val=&quot;00D434D5&quot;/&gt;&lt;wsp:rsid wsp:val=&quot;00D43AC5&quot;/&gt;&lt;wsp:rsid wsp:val=&quot;00D43CFF&quot;/&gt;&lt;wsp:rsid wsp:val=&quot;00D43ECD&quot;/&gt;&lt;wsp:rsid wsp:val=&quot;00D4425B&quot;/&gt;&lt;wsp:rsid wsp:val=&quot;00D44790&quot;/&gt;&lt;wsp:rsid wsp:val=&quot;00D447C6&quot;/&gt;&lt;wsp:rsid wsp:val=&quot;00D45651&quot;/&gt;&lt;wsp:rsid wsp:val=&quot;00D45705&quot;/&gt;&lt;wsp:rsid wsp:val=&quot;00D45C7A&quot;/&gt;&lt;wsp:rsid wsp:val=&quot;00D466C0&quot;/&gt;&lt;wsp:rsid wsp:val=&quot;00D46E41&quot;/&gt;&lt;wsp:rsid wsp:val=&quot;00D46E77&quot;/&gt;&lt;wsp:rsid wsp:val=&quot;00D47A8C&quot;/&gt;&lt;wsp:rsid wsp:val=&quot;00D47F63&quot;/&gt;&lt;wsp:rsid wsp:val=&quot;00D50240&quot;/&gt;&lt;wsp:rsid wsp:val=&quot;00D50C9A&quot;/&gt;&lt;wsp:rsid wsp:val=&quot;00D50E5B&quot;/&gt;&lt;wsp:rsid wsp:val=&quot;00D513C8&quot;/&gt;&lt;wsp:rsid wsp:val=&quot;00D51571&quot;/&gt;&lt;wsp:rsid wsp:val=&quot;00D515B1&quot;/&gt;&lt;wsp:rsid wsp:val=&quot;00D517B4&quot;/&gt;&lt;wsp:rsid wsp:val=&quot;00D51DCD&quot;/&gt;&lt;wsp:rsid wsp:val=&quot;00D52A65&quot;/&gt;&lt;wsp:rsid wsp:val=&quot;00D536A6&quot;/&gt;&lt;wsp:rsid wsp:val=&quot;00D53D7B&quot;/&gt;&lt;wsp:rsid wsp:val=&quot;00D542EE&quot;/&gt;&lt;wsp:rsid wsp:val=&quot;00D54601&quot;/&gt;&lt;wsp:rsid wsp:val=&quot;00D5485E&quot;/&gt;&lt;wsp:rsid wsp:val=&quot;00D54D32&quot;/&gt;&lt;wsp:rsid wsp:val=&quot;00D54EF1&quot;/&gt;&lt;wsp:rsid wsp:val=&quot;00D55D11&quot;/&gt;&lt;wsp:rsid wsp:val=&quot;00D5627C&quot;/&gt;&lt;wsp:rsid wsp:val=&quot;00D564C1&quot;/&gt;&lt;wsp:rsid wsp:val=&quot;00D56568&quot;/&gt;&lt;wsp:rsid wsp:val=&quot;00D566EE&quot;/&gt;&lt;wsp:rsid wsp:val=&quot;00D56D42&quot;/&gt;&lt;wsp:rsid wsp:val=&quot;00D56DAF&quot;/&gt;&lt;wsp:rsid wsp:val=&quot;00D56F1E&quot;/&gt;&lt;wsp:rsid wsp:val=&quot;00D577E4&quot;/&gt;&lt;wsp:rsid wsp:val=&quot;00D57C8B&quot;/&gt;&lt;wsp:rsid wsp:val=&quot;00D602F7&quot;/&gt;&lt;wsp:rsid wsp:val=&quot;00D6082D&quot;/&gt;&lt;wsp:rsid wsp:val=&quot;00D60DF6&quot;/&gt;&lt;wsp:rsid wsp:val=&quot;00D6191C&quot;/&gt;&lt;wsp:rsid wsp:val=&quot;00D61C3A&quot;/&gt;&lt;wsp:rsid wsp:val=&quot;00D61F13&quot;/&gt;&lt;wsp:rsid wsp:val=&quot;00D62958&quot;/&gt;&lt;wsp:rsid wsp:val=&quot;00D630F4&quot;/&gt;&lt;wsp:rsid wsp:val=&quot;00D63172&quot;/&gt;&lt;wsp:rsid wsp:val=&quot;00D6366F&quot;/&gt;&lt;wsp:rsid wsp:val=&quot;00D63818&quot;/&gt;&lt;wsp:rsid wsp:val=&quot;00D63D0C&quot;/&gt;&lt;wsp:rsid wsp:val=&quot;00D63D79&quot;/&gt;&lt;wsp:rsid wsp:val=&quot;00D6435C&quot;/&gt;&lt;wsp:rsid wsp:val=&quot;00D6482A&quot;/&gt;&lt;wsp:rsid wsp:val=&quot;00D65808&quot;/&gt;&lt;wsp:rsid wsp:val=&quot;00D65893&quot;/&gt;&lt;wsp:rsid wsp:val=&quot;00D65A6A&quot;/&gt;&lt;wsp:rsid wsp:val=&quot;00D66403&quot;/&gt;&lt;wsp:rsid wsp:val=&quot;00D664EF&quot;/&gt;&lt;wsp:rsid wsp:val=&quot;00D66652&quot;/&gt;&lt;wsp:rsid wsp:val=&quot;00D667DF&quot;/&gt;&lt;wsp:rsid wsp:val=&quot;00D66BB0&quot;/&gt;&lt;wsp:rsid wsp:val=&quot;00D677BC&quot;/&gt;&lt;wsp:rsid wsp:val=&quot;00D679A6&quot;/&gt;&lt;wsp:rsid wsp:val=&quot;00D679AF&quot;/&gt;&lt;wsp:rsid wsp:val=&quot;00D67A7B&quot;/&gt;&lt;wsp:rsid wsp:val=&quot;00D67C61&quot;/&gt;&lt;wsp:rsid wsp:val=&quot;00D67D0C&quot;/&gt;&lt;wsp:rsid wsp:val=&quot;00D700D6&quot;/&gt;&lt;wsp:rsid wsp:val=&quot;00D70391&quot;/&gt;&lt;wsp:rsid wsp:val=&quot;00D706B4&quot;/&gt;&lt;wsp:rsid wsp:val=&quot;00D70C34&quot;/&gt;&lt;wsp:rsid wsp:val=&quot;00D71DD9&quot;/&gt;&lt;wsp:rsid wsp:val=&quot;00D727B8&quot;/&gt;&lt;wsp:rsid wsp:val=&quot;00D728DD&quot;/&gt;&lt;wsp:rsid wsp:val=&quot;00D731D4&quot;/&gt;&lt;wsp:rsid wsp:val=&quot;00D73505&quot;/&gt;&lt;wsp:rsid wsp:val=&quot;00D73661&quot;/&gt;&lt;wsp:rsid wsp:val=&quot;00D73967&quot;/&gt;&lt;wsp:rsid wsp:val=&quot;00D73A63&quot;/&gt;&lt;wsp:rsid wsp:val=&quot;00D7487B&quot;/&gt;&lt;wsp:rsid wsp:val=&quot;00D74E11&quot;/&gt;&lt;wsp:rsid wsp:val=&quot;00D74F09&quot;/&gt;&lt;wsp:rsid wsp:val=&quot;00D75024&quot;/&gt;&lt;wsp:rsid wsp:val=&quot;00D75055&quot;/&gt;&lt;wsp:rsid wsp:val=&quot;00D7516C&quot;/&gt;&lt;wsp:rsid wsp:val=&quot;00D75575&quot;/&gt;&lt;wsp:rsid wsp:val=&quot;00D766FC&quot;/&gt;&lt;wsp:rsid wsp:val=&quot;00D76A6B&quot;/&gt;&lt;wsp:rsid wsp:val=&quot;00D76CFA&quot;/&gt;&lt;wsp:rsid wsp:val=&quot;00D76E60&quot;/&gt;&lt;wsp:rsid wsp:val=&quot;00D77162&quot;/&gt;&lt;wsp:rsid wsp:val=&quot;00D774CF&quot;/&gt;&lt;wsp:rsid wsp:val=&quot;00D7781F&quot;/&gt;&lt;wsp:rsid wsp:val=&quot;00D778B3&quot;/&gt;&lt;wsp:rsid wsp:val=&quot;00D778FB&quot;/&gt;&lt;wsp:rsid wsp:val=&quot;00D7798E&quot;/&gt;&lt;wsp:rsid wsp:val=&quot;00D77A2A&quot;/&gt;&lt;wsp:rsid wsp:val=&quot;00D77CC1&quot;/&gt;&lt;wsp:rsid wsp:val=&quot;00D77E5F&quot;/&gt;&lt;wsp:rsid wsp:val=&quot;00D80244&quot;/&gt;&lt;wsp:rsid wsp:val=&quot;00D80597&quot;/&gt;&lt;wsp:rsid wsp:val=&quot;00D80A7A&quot;/&gt;&lt;wsp:rsid wsp:val=&quot;00D81D50&quot;/&gt;&lt;wsp:rsid wsp:val=&quot;00D82318&quot;/&gt;&lt;wsp:rsid wsp:val=&quot;00D82708&quot;/&gt;&lt;wsp:rsid wsp:val=&quot;00D82CF9&quot;/&gt;&lt;wsp:rsid wsp:val=&quot;00D82EB2&quot;/&gt;&lt;wsp:rsid wsp:val=&quot;00D83036&quot;/&gt;&lt;wsp:rsid wsp:val=&quot;00D833C8&quot;/&gt;&lt;wsp:rsid wsp:val=&quot;00D83BDE&quot;/&gt;&lt;wsp:rsid wsp:val=&quot;00D8454F&quot;/&gt;&lt;wsp:rsid wsp:val=&quot;00D8486C&quot;/&gt;&lt;wsp:rsid wsp:val=&quot;00D8497C&quot;/&gt;&lt;wsp:rsid wsp:val=&quot;00D84DAE&quot;/&gt;&lt;wsp:rsid wsp:val=&quot;00D84F8C&quot;/&gt;&lt;wsp:rsid wsp:val=&quot;00D853C5&quot;/&gt;&lt;wsp:rsid wsp:val=&quot;00D855CE&quot;/&gt;&lt;wsp:rsid wsp:val=&quot;00D85982&quot;/&gt;&lt;wsp:rsid wsp:val=&quot;00D85C41&quot;/&gt;&lt;wsp:rsid wsp:val=&quot;00D8619B&quot;/&gt;&lt;wsp:rsid wsp:val=&quot;00D866D0&quot;/&gt;&lt;wsp:rsid wsp:val=&quot;00D86706&quot;/&gt;&lt;wsp:rsid wsp:val=&quot;00D86A2B&quot;/&gt;&lt;wsp:rsid wsp:val=&quot;00D86BD8&quot;/&gt;&lt;wsp:rsid wsp:val=&quot;00D8757A&quot;/&gt;&lt;wsp:rsid wsp:val=&quot;00D87AAB&quot;/&gt;&lt;wsp:rsid wsp:val=&quot;00D907FB&quot;/&gt;&lt;wsp:rsid wsp:val=&quot;00D9093E&quot;/&gt;&lt;wsp:rsid wsp:val=&quot;00D90B63&quot;/&gt;&lt;wsp:rsid wsp:val=&quot;00D90F9C&quot;/&gt;&lt;wsp:rsid wsp:val=&quot;00D91553&quot;/&gt;&lt;wsp:rsid wsp:val=&quot;00D91566&quot;/&gt;&lt;wsp:rsid wsp:val=&quot;00D9179F&quot;/&gt;&lt;wsp:rsid wsp:val=&quot;00D91A8D&quot;/&gt;&lt;wsp:rsid wsp:val=&quot;00D91E2D&quot;/&gt;&lt;wsp:rsid wsp:val=&quot;00D91F46&quot;/&gt;&lt;wsp:rsid wsp:val=&quot;00D9243D&quot;/&gt;&lt;wsp:rsid wsp:val=&quot;00D92C4C&quot;/&gt;&lt;wsp:rsid wsp:val=&quot;00D92D2B&quot;/&gt;&lt;wsp:rsid wsp:val=&quot;00D92EBD&quot;/&gt;&lt;wsp:rsid wsp:val=&quot;00D93165&quot;/&gt;&lt;wsp:rsid wsp:val=&quot;00D936EF&quot;/&gt;&lt;wsp:rsid wsp:val=&quot;00D93A8A&quot;/&gt;&lt;wsp:rsid wsp:val=&quot;00D93EB0&quot;/&gt;&lt;wsp:rsid wsp:val=&quot;00D9419A&quot;/&gt;&lt;wsp:rsid wsp:val=&quot;00D9551D&quot;/&gt;&lt;wsp:rsid wsp:val=&quot;00D959E4&quot;/&gt;&lt;wsp:rsid wsp:val=&quot;00D95AEF&quot;/&gt;&lt;wsp:rsid wsp:val=&quot;00D95CC2&quot;/&gt;&lt;wsp:rsid wsp:val=&quot;00D95E4F&quot;/&gt;&lt;wsp:rsid wsp:val=&quot;00D96468&quot;/&gt;&lt;wsp:rsid wsp:val=&quot;00D96712&quot;/&gt;&lt;wsp:rsid wsp:val=&quot;00D96AF1&quot;/&gt;&lt;wsp:rsid wsp:val=&quot;00D974AE&quot;/&gt;&lt;wsp:rsid wsp:val=&quot;00D97B88&quot;/&gt;&lt;wsp:rsid wsp:val=&quot;00DA0485&quot;/&gt;&lt;wsp:rsid wsp:val=&quot;00DA05DB&quot;/&gt;&lt;wsp:rsid wsp:val=&quot;00DA1017&quot;/&gt;&lt;wsp:rsid wsp:val=&quot;00DA198D&quot;/&gt;&lt;wsp:rsid wsp:val=&quot;00DA257F&quot;/&gt;&lt;wsp:rsid wsp:val=&quot;00DA2779&quot;/&gt;&lt;wsp:rsid wsp:val=&quot;00DA2CB4&quot;/&gt;&lt;wsp:rsid wsp:val=&quot;00DA30A3&quot;/&gt;&lt;wsp:rsid wsp:val=&quot;00DA3562&quot;/&gt;&lt;wsp:rsid wsp:val=&quot;00DA379C&quot;/&gt;&lt;wsp:rsid wsp:val=&quot;00DA3CD4&quot;/&gt;&lt;wsp:rsid wsp:val=&quot;00DA440A&quot;/&gt;&lt;wsp:rsid wsp:val=&quot;00DA481D&quot;/&gt;&lt;wsp:rsid wsp:val=&quot;00DA4927&quot;/&gt;&lt;wsp:rsid wsp:val=&quot;00DA4B89&quot;/&gt;&lt;wsp:rsid wsp:val=&quot;00DA51E9&quot;/&gt;&lt;wsp:rsid wsp:val=&quot;00DA5289&quot;/&gt;&lt;wsp:rsid wsp:val=&quot;00DA5D47&quot;/&gt;&lt;wsp:rsid wsp:val=&quot;00DA6062&quot;/&gt;&lt;wsp:rsid wsp:val=&quot;00DA634B&quot;/&gt;&lt;wsp:rsid wsp:val=&quot;00DA6726&quot;/&gt;&lt;wsp:rsid wsp:val=&quot;00DA6883&quot;/&gt;&lt;wsp:rsid wsp:val=&quot;00DA6F6D&quot;/&gt;&lt;wsp:rsid wsp:val=&quot;00DA75CA&quot;/&gt;&lt;wsp:rsid wsp:val=&quot;00DA7B01&quot;/&gt;&lt;wsp:rsid wsp:val=&quot;00DA7B22&quot;/&gt;&lt;wsp:rsid wsp:val=&quot;00DB0ECF&quot;/&gt;&lt;wsp:rsid wsp:val=&quot;00DB1B83&quot;/&gt;&lt;wsp:rsid wsp:val=&quot;00DB1D65&quot;/&gt;&lt;wsp:rsid wsp:val=&quot;00DB1E7E&quot;/&gt;&lt;wsp:rsid wsp:val=&quot;00DB2630&quot;/&gt;&lt;wsp:rsid wsp:val=&quot;00DB3657&quot;/&gt;&lt;wsp:rsid wsp:val=&quot;00DB3E77&quot;/&gt;&lt;wsp:rsid wsp:val=&quot;00DB3F2E&quot;/&gt;&lt;wsp:rsid wsp:val=&quot;00DB44B3&quot;/&gt;&lt;wsp:rsid wsp:val=&quot;00DB4B56&quot;/&gt;&lt;wsp:rsid wsp:val=&quot;00DB506B&quot;/&gt;&lt;wsp:rsid wsp:val=&quot;00DB536C&quot;/&gt;&lt;wsp:rsid wsp:val=&quot;00DB5990&quot;/&gt;&lt;wsp:rsid wsp:val=&quot;00DB5D0A&quot;/&gt;&lt;wsp:rsid wsp:val=&quot;00DB5D32&quot;/&gt;&lt;wsp:rsid wsp:val=&quot;00DB5F5C&quot;/&gt;&lt;wsp:rsid wsp:val=&quot;00DB6264&quot;/&gt;&lt;wsp:rsid wsp:val=&quot;00DB6908&quot;/&gt;&lt;wsp:rsid wsp:val=&quot;00DB6BCA&quot;/&gt;&lt;wsp:rsid wsp:val=&quot;00DB6C48&quot;/&gt;&lt;wsp:rsid wsp:val=&quot;00DB71B5&quot;/&gt;&lt;wsp:rsid wsp:val=&quot;00DB7321&quot;/&gt;&lt;wsp:rsid wsp:val=&quot;00DB7483&quot;/&gt;&lt;wsp:rsid wsp:val=&quot;00DB79E6&quot;/&gt;&lt;wsp:rsid wsp:val=&quot;00DB7E66&quot;/&gt;&lt;wsp:rsid wsp:val=&quot;00DB7F8F&quot;/&gt;&lt;wsp:rsid wsp:val=&quot;00DC0410&quot;/&gt;&lt;wsp:rsid wsp:val=&quot;00DC09FF&quot;/&gt;&lt;wsp:rsid wsp:val=&quot;00DC0B95&quot;/&gt;&lt;wsp:rsid wsp:val=&quot;00DC181B&quot;/&gt;&lt;wsp:rsid wsp:val=&quot;00DC22DF&quot;/&gt;&lt;wsp:rsid wsp:val=&quot;00DC2C38&quot;/&gt;&lt;wsp:rsid wsp:val=&quot;00DC337A&quot;/&gt;&lt;wsp:rsid wsp:val=&quot;00DC3451&quot;/&gt;&lt;wsp:rsid wsp:val=&quot;00DC34DC&quot;/&gt;&lt;wsp:rsid wsp:val=&quot;00DC3718&quot;/&gt;&lt;wsp:rsid wsp:val=&quot;00DC38E1&quot;/&gt;&lt;wsp:rsid wsp:val=&quot;00DC3F43&quot;/&gt;&lt;wsp:rsid wsp:val=&quot;00DC4D78&quot;/&gt;&lt;wsp:rsid wsp:val=&quot;00DC4F00&quot;/&gt;&lt;wsp:rsid wsp:val=&quot;00DC519A&quot;/&gt;&lt;wsp:rsid wsp:val=&quot;00DC5387&quot;/&gt;&lt;wsp:rsid wsp:val=&quot;00DC5B12&quot;/&gt;&lt;wsp:rsid wsp:val=&quot;00DC6560&quot;/&gt;&lt;wsp:rsid wsp:val=&quot;00DC6769&quot;/&gt;&lt;wsp:rsid wsp:val=&quot;00DC690E&quot;/&gt;&lt;wsp:rsid wsp:val=&quot;00DC6D87&quot;/&gt;&lt;wsp:rsid wsp:val=&quot;00DC766E&quot;/&gt;&lt;wsp:rsid wsp:val=&quot;00DC799B&quot;/&gt;&lt;wsp:rsid wsp:val=&quot;00DC7E63&quot;/&gt;&lt;wsp:rsid wsp:val=&quot;00DD05CF&quot;/&gt;&lt;wsp:rsid wsp:val=&quot;00DD0942&quot;/&gt;&lt;wsp:rsid wsp:val=&quot;00DD0E00&quot;/&gt;&lt;wsp:rsid wsp:val=&quot;00DD13FD&quot;/&gt;&lt;wsp:rsid wsp:val=&quot;00DD1739&quot;/&gt;&lt;wsp:rsid wsp:val=&quot;00DD1AC9&quot;/&gt;&lt;wsp:rsid wsp:val=&quot;00DD1B4D&quot;/&gt;&lt;wsp:rsid wsp:val=&quot;00DD1CB0&quot;/&gt;&lt;wsp:rsid wsp:val=&quot;00DD2369&quot;/&gt;&lt;wsp:rsid wsp:val=&quot;00DD359C&quot;/&gt;&lt;wsp:rsid wsp:val=&quot;00DD3DE4&quot;/&gt;&lt;wsp:rsid wsp:val=&quot;00DD41B1&quot;/&gt;&lt;wsp:rsid wsp:val=&quot;00DD4B7E&quot;/&gt;&lt;wsp:rsid wsp:val=&quot;00DD4CF6&quot;/&gt;&lt;wsp:rsid wsp:val=&quot;00DD4D2F&quot;/&gt;&lt;wsp:rsid wsp:val=&quot;00DD5042&quot;/&gt;&lt;wsp:rsid wsp:val=&quot;00DD652D&quot;/&gt;&lt;wsp:rsid wsp:val=&quot;00DD666E&quot;/&gt;&lt;wsp:rsid wsp:val=&quot;00DD6754&quot;/&gt;&lt;wsp:rsid wsp:val=&quot;00DD7219&quot;/&gt;&lt;wsp:rsid wsp:val=&quot;00DD774C&quot;/&gt;&lt;wsp:rsid wsp:val=&quot;00DD7A93&quot;/&gt;&lt;wsp:rsid wsp:val=&quot;00DD7E24&quot;/&gt;&lt;wsp:rsid wsp:val=&quot;00DE0BC4&quot;/&gt;&lt;wsp:rsid wsp:val=&quot;00DE1402&quot;/&gt;&lt;wsp:rsid wsp:val=&quot;00DE339B&quot;/&gt;&lt;wsp:rsid wsp:val=&quot;00DE4808&quot;/&gt;&lt;wsp:rsid wsp:val=&quot;00DE736C&quot;/&gt;&lt;wsp:rsid wsp:val=&quot;00DE73AD&quot;/&gt;&lt;wsp:rsid wsp:val=&quot;00DE7BF1&quot;/&gt;&lt;wsp:rsid wsp:val=&quot;00DF0399&quot;/&gt;&lt;wsp:rsid wsp:val=&quot;00DF0D6A&quot;/&gt;&lt;wsp:rsid wsp:val=&quot;00DF0F4E&quot;/&gt;&lt;wsp:rsid wsp:val=&quot;00DF1408&quot;/&gt;&lt;wsp:rsid wsp:val=&quot;00DF1610&quot;/&gt;&lt;wsp:rsid wsp:val=&quot;00DF172B&quot;/&gt;&lt;wsp:rsid wsp:val=&quot;00DF1733&quot;/&gt;&lt;wsp:rsid wsp:val=&quot;00DF1BF2&quot;/&gt;&lt;wsp:rsid wsp:val=&quot;00DF1FAA&quot;/&gt;&lt;wsp:rsid wsp:val=&quot;00DF2B3B&quot;/&gt;&lt;wsp:rsid wsp:val=&quot;00DF2D6E&quot;/&gt;&lt;wsp:rsid wsp:val=&quot;00DF33BC&quot;/&gt;&lt;wsp:rsid wsp:val=&quot;00DF37AA&quot;/&gt;&lt;wsp:rsid wsp:val=&quot;00DF540E&quot;/&gt;&lt;wsp:rsid wsp:val=&quot;00DF560A&quot;/&gt;&lt;wsp:rsid wsp:val=&quot;00DF655F&quot;/&gt;&lt;wsp:rsid wsp:val=&quot;00DF69A8&quot;/&gt;&lt;wsp:rsid wsp:val=&quot;00DF6BEA&quot;/&gt;&lt;wsp:rsid wsp:val=&quot;00DF7490&quot;/&gt;&lt;wsp:rsid wsp:val=&quot;00DF7DC2&quot;/&gt;&lt;wsp:rsid wsp:val=&quot;00DF7F04&quot;/&gt;&lt;wsp:rsid wsp:val=&quot;00E00305&quot;/&gt;&lt;wsp:rsid wsp:val=&quot;00E003C3&quot;/&gt;&lt;wsp:rsid wsp:val=&quot;00E00687&quot;/&gt;&lt;wsp:rsid wsp:val=&quot;00E006F2&quot;/&gt;&lt;wsp:rsid wsp:val=&quot;00E01E5E&quot;/&gt;&lt;wsp:rsid wsp:val=&quot;00E01FCB&quot;/&gt;&lt;wsp:rsid wsp:val=&quot;00E0201E&quot;/&gt;&lt;wsp:rsid wsp:val=&quot;00E02555&quot;/&gt;&lt;wsp:rsid wsp:val=&quot;00E02C9E&quot;/&gt;&lt;wsp:rsid wsp:val=&quot;00E034C8&quot;/&gt;&lt;wsp:rsid wsp:val=&quot;00E0369A&quot;/&gt;&lt;wsp:rsid wsp:val=&quot;00E036C3&quot;/&gt;&lt;wsp:rsid wsp:val=&quot;00E04613&quot;/&gt;&lt;wsp:rsid wsp:val=&quot;00E046B3&quot;/&gt;&lt;wsp:rsid wsp:val=&quot;00E048CF&quot;/&gt;&lt;wsp:rsid wsp:val=&quot;00E048D1&quot;/&gt;&lt;wsp:rsid wsp:val=&quot;00E0499A&quot;/&gt;&lt;wsp:rsid wsp:val=&quot;00E0529A&quot;/&gt;&lt;wsp:rsid wsp:val=&quot;00E05E6E&quot;/&gt;&lt;wsp:rsid wsp:val=&quot;00E06AAF&quot;/&gt;&lt;wsp:rsid wsp:val=&quot;00E06C5B&quot;/&gt;&lt;wsp:rsid wsp:val=&quot;00E0716A&quot;/&gt;&lt;wsp:rsid wsp:val=&quot;00E07272&quot;/&gt;&lt;wsp:rsid wsp:val=&quot;00E07295&quot;/&gt;&lt;wsp:rsid wsp:val=&quot;00E07F07&quot;/&gt;&lt;wsp:rsid wsp:val=&quot;00E07FD1&quot;/&gt;&lt;wsp:rsid wsp:val=&quot;00E10474&quot;/&gt;&lt;wsp:rsid wsp:val=&quot;00E10A81&quot;/&gt;&lt;wsp:rsid wsp:val=&quot;00E10B40&quot;/&gt;&lt;wsp:rsid wsp:val=&quot;00E10B70&quot;/&gt;&lt;wsp:rsid wsp:val=&quot;00E11055&quot;/&gt;&lt;wsp:rsid wsp:val=&quot;00E120CB&quot;/&gt;&lt;wsp:rsid wsp:val=&quot;00E1264D&quot;/&gt;&lt;wsp:rsid wsp:val=&quot;00E126A7&quot;/&gt;&lt;wsp:rsid wsp:val=&quot;00E126C6&quot;/&gt;&lt;wsp:rsid wsp:val=&quot;00E1273D&quot;/&gt;&lt;wsp:rsid wsp:val=&quot;00E137F0&quot;/&gt;&lt;wsp:rsid wsp:val=&quot;00E13B11&quot;/&gt;&lt;wsp:rsid wsp:val=&quot;00E14115&quot;/&gt;&lt;wsp:rsid wsp:val=&quot;00E1442B&quot;/&gt;&lt;wsp:rsid wsp:val=&quot;00E14C5B&quot;/&gt;&lt;wsp:rsid wsp:val=&quot;00E162AB&quot;/&gt;&lt;wsp:rsid wsp:val=&quot;00E16504&quot;/&gt;&lt;wsp:rsid wsp:val=&quot;00E166D3&quot;/&gt;&lt;wsp:rsid wsp:val=&quot;00E167FC&quot;/&gt;&lt;wsp:rsid wsp:val=&quot;00E16B34&quot;/&gt;&lt;wsp:rsid wsp:val=&quot;00E172F5&quot;/&gt;&lt;wsp:rsid wsp:val=&quot;00E17338&quot;/&gt;&lt;wsp:rsid wsp:val=&quot;00E176E8&quot;/&gt;&lt;wsp:rsid wsp:val=&quot;00E17936&quot;/&gt;&lt;wsp:rsid wsp:val=&quot;00E17D1C&quot;/&gt;&lt;wsp:rsid wsp:val=&quot;00E21EB2&quot;/&gt;&lt;wsp:rsid wsp:val=&quot;00E21EC7&quot;/&gt;&lt;wsp:rsid wsp:val=&quot;00E223F2&quot;/&gt;&lt;wsp:rsid wsp:val=&quot;00E22554&quot;/&gt;&lt;wsp:rsid wsp:val=&quot;00E22FBE&quot;/&gt;&lt;wsp:rsid wsp:val=&quot;00E23778&quot;/&gt;&lt;wsp:rsid wsp:val=&quot;00E237A5&quot;/&gt;&lt;wsp:rsid wsp:val=&quot;00E23A6F&quot;/&gt;&lt;wsp:rsid wsp:val=&quot;00E23E8E&quot;/&gt;&lt;wsp:rsid wsp:val=&quot;00E23FBC&quot;/&gt;&lt;wsp:rsid wsp:val=&quot;00E24038&quot;/&gt;&lt;wsp:rsid wsp:val=&quot;00E24400&quot;/&gt;&lt;wsp:rsid wsp:val=&quot;00E24465&quot;/&gt;&lt;wsp:rsid wsp:val=&quot;00E2497A&quot;/&gt;&lt;wsp:rsid wsp:val=&quot;00E24A3A&quot;/&gt;&lt;wsp:rsid wsp:val=&quot;00E24C8D&quot;/&gt;&lt;wsp:rsid wsp:val=&quot;00E24EEA&quot;/&gt;&lt;wsp:rsid wsp:val=&quot;00E25026&quot;/&gt;&lt;wsp:rsid wsp:val=&quot;00E2557C&quot;/&gt;&lt;wsp:rsid wsp:val=&quot;00E255A2&quot;/&gt;&lt;wsp:rsid wsp:val=&quot;00E256FB&quot;/&gt;&lt;wsp:rsid wsp:val=&quot;00E25A2B&quot;/&gt;&lt;wsp:rsid wsp:val=&quot;00E25BB4&quot;/&gt;&lt;wsp:rsid wsp:val=&quot;00E2747C&quot;/&gt;&lt;wsp:rsid wsp:val=&quot;00E27711&quot;/&gt;&lt;wsp:rsid wsp:val=&quot;00E27DFC&quot;/&gt;&lt;wsp:rsid wsp:val=&quot;00E301D7&quot;/&gt;&lt;wsp:rsid wsp:val=&quot;00E301F3&quot;/&gt;&lt;wsp:rsid wsp:val=&quot;00E30C17&quot;/&gt;&lt;wsp:rsid wsp:val=&quot;00E30C56&quot;/&gt;&lt;wsp:rsid wsp:val=&quot;00E30D33&quot;/&gt;&lt;wsp:rsid wsp:val=&quot;00E3179A&quot;/&gt;&lt;wsp:rsid wsp:val=&quot;00E31F26&quot;/&gt;&lt;wsp:rsid wsp:val=&quot;00E32378&quot;/&gt;&lt;wsp:rsid wsp:val=&quot;00E32644&quot;/&gt;&lt;wsp:rsid wsp:val=&quot;00E32AE0&quot;/&gt;&lt;wsp:rsid wsp:val=&quot;00E32C8D&quot;/&gt;&lt;wsp:rsid wsp:val=&quot;00E3369A&quot;/&gt;&lt;wsp:rsid wsp:val=&quot;00E33E8E&quot;/&gt;&lt;wsp:rsid wsp:val=&quot;00E343DA&quot;/&gt;&lt;wsp:rsid wsp:val=&quot;00E345C5&quot;/&gt;&lt;wsp:rsid wsp:val=&quot;00E348D4&quot;/&gt;&lt;wsp:rsid wsp:val=&quot;00E34F76&quot;/&gt;&lt;wsp:rsid wsp:val=&quot;00E34FE2&quot;/&gt;&lt;wsp:rsid wsp:val=&quot;00E3656B&quot;/&gt;&lt;wsp:rsid wsp:val=&quot;00E3675C&quot;/&gt;&lt;wsp:rsid wsp:val=&quot;00E36887&quot;/&gt;&lt;wsp:rsid wsp:val=&quot;00E3701B&quot;/&gt;&lt;wsp:rsid wsp:val=&quot;00E37FFA&quot;/&gt;&lt;wsp:rsid wsp:val=&quot;00E401B9&quot;/&gt;&lt;wsp:rsid wsp:val=&quot;00E40D9F&quot;/&gt;&lt;wsp:rsid wsp:val=&quot;00E42582&quot;/&gt;&lt;wsp:rsid wsp:val=&quot;00E43133&quot;/&gt;&lt;wsp:rsid wsp:val=&quot;00E4324D&quot;/&gt;&lt;wsp:rsid wsp:val=&quot;00E43AE0&quot;/&gt;&lt;wsp:rsid wsp:val=&quot;00E43C30&quot;/&gt;&lt;wsp:rsid wsp:val=&quot;00E43C86&quot;/&gt;&lt;wsp:rsid wsp:val=&quot;00E4409E&quot;/&gt;&lt;wsp:rsid wsp:val=&quot;00E44C16&quot;/&gt;&lt;wsp:rsid wsp:val=&quot;00E45306&quot;/&gt;&lt;wsp:rsid wsp:val=&quot;00E45631&quot;/&gt;&lt;wsp:rsid wsp:val=&quot;00E45955&quot;/&gt;&lt;wsp:rsid wsp:val=&quot;00E45A46&quot;/&gt;&lt;wsp:rsid wsp:val=&quot;00E45D68&quot;/&gt;&lt;wsp:rsid wsp:val=&quot;00E460DA&quot;/&gt;&lt;wsp:rsid wsp:val=&quot;00E462E9&quot;/&gt;&lt;wsp:rsid wsp:val=&quot;00E469D6&quot;/&gt;&lt;wsp:rsid wsp:val=&quot;00E47073&quot;/&gt;&lt;wsp:rsid wsp:val=&quot;00E503BF&quot;/&gt;&lt;wsp:rsid wsp:val=&quot;00E504B4&quot;/&gt;&lt;wsp:rsid wsp:val=&quot;00E506D4&quot;/&gt;&lt;wsp:rsid wsp:val=&quot;00E50E2D&quot;/&gt;&lt;wsp:rsid wsp:val=&quot;00E511A1&quot;/&gt;&lt;wsp:rsid wsp:val=&quot;00E51437&quot;/&gt;&lt;wsp:rsid wsp:val=&quot;00E51B22&quot;/&gt;&lt;wsp:rsid wsp:val=&quot;00E5209D&quot;/&gt;&lt;wsp:rsid wsp:val=&quot;00E52E70&quot;/&gt;&lt;wsp:rsid wsp:val=&quot;00E53009&quot;/&gt;&lt;wsp:rsid wsp:val=&quot;00E531AE&quot;/&gt;&lt;wsp:rsid wsp:val=&quot;00E53520&quot;/&gt;&lt;wsp:rsid wsp:val=&quot;00E53723&quot;/&gt;&lt;wsp:rsid wsp:val=&quot;00E54148&quot;/&gt;&lt;wsp:rsid wsp:val=&quot;00E54984&quot;/&gt;&lt;wsp:rsid wsp:val=&quot;00E54B71&quot;/&gt;&lt;wsp:rsid wsp:val=&quot;00E55B46&quot;/&gt;&lt;wsp:rsid wsp:val=&quot;00E55B4B&quot;/&gt;&lt;wsp:rsid wsp:val=&quot;00E55C7A&quot;/&gt;&lt;wsp:rsid wsp:val=&quot;00E562F7&quot;/&gt;&lt;wsp:rsid wsp:val=&quot;00E5642F&quot;/&gt;&lt;wsp:rsid wsp:val=&quot;00E56B75&quot;/&gt;&lt;wsp:rsid wsp:val=&quot;00E57656&quot;/&gt;&lt;wsp:rsid wsp:val=&quot;00E57B13&quot;/&gt;&lt;wsp:rsid wsp:val=&quot;00E609C2&quot;/&gt;&lt;wsp:rsid wsp:val=&quot;00E60EDA&quot;/&gt;&lt;wsp:rsid wsp:val=&quot;00E60F8F&quot;/&gt;&lt;wsp:rsid wsp:val=&quot;00E61210&quot;/&gt;&lt;wsp:rsid wsp:val=&quot;00E6186F&quot;/&gt;&lt;wsp:rsid wsp:val=&quot;00E619F5&quot;/&gt;&lt;wsp:rsid wsp:val=&quot;00E61B17&quot;/&gt;&lt;wsp:rsid wsp:val=&quot;00E61CBB&quot;/&gt;&lt;wsp:rsid wsp:val=&quot;00E61DC3&quot;/&gt;&lt;wsp:rsid wsp:val=&quot;00E62375&quot;/&gt;&lt;wsp:rsid wsp:val=&quot;00E62FCF&quot;/&gt;&lt;wsp:rsid wsp:val=&quot;00E63162&quot;/&gt;&lt;wsp:rsid wsp:val=&quot;00E6362E&quot;/&gt;&lt;wsp:rsid wsp:val=&quot;00E63793&quot;/&gt;&lt;wsp:rsid wsp:val=&quot;00E63E5C&quot;/&gt;&lt;wsp:rsid wsp:val=&quot;00E64DB7&quot;/&gt;&lt;wsp:rsid wsp:val=&quot;00E64E11&quot;/&gt;&lt;wsp:rsid wsp:val=&quot;00E65877&quot;/&gt;&lt;wsp:rsid wsp:val=&quot;00E65933&quot;/&gt;&lt;wsp:rsid wsp:val=&quot;00E65B36&quot;/&gt;&lt;wsp:rsid wsp:val=&quot;00E6657E&quot;/&gt;&lt;wsp:rsid wsp:val=&quot;00E6671F&quot;/&gt;&lt;wsp:rsid wsp:val=&quot;00E66F96&quot;/&gt;&lt;wsp:rsid wsp:val=&quot;00E67118&quot;/&gt;&lt;wsp:rsid wsp:val=&quot;00E67609&quot;/&gt;&lt;wsp:rsid wsp:val=&quot;00E67940&quot;/&gt;&lt;wsp:rsid wsp:val=&quot;00E67B17&quot;/&gt;&lt;wsp:rsid wsp:val=&quot;00E703E0&quot;/&gt;&lt;wsp:rsid wsp:val=&quot;00E704A4&quot;/&gt;&lt;wsp:rsid wsp:val=&quot;00E710ED&quot;/&gt;&lt;wsp:rsid wsp:val=&quot;00E71A1B&quot;/&gt;&lt;wsp:rsid wsp:val=&quot;00E71C44&quot;/&gt;&lt;wsp:rsid wsp:val=&quot;00E723E6&quot;/&gt;&lt;wsp:rsid wsp:val=&quot;00E72591&quot;/&gt;&lt;wsp:rsid wsp:val=&quot;00E72C03&quot;/&gt;&lt;wsp:rsid wsp:val=&quot;00E72E1D&quot;/&gt;&lt;wsp:rsid wsp:val=&quot;00E73788&quot;/&gt;&lt;wsp:rsid wsp:val=&quot;00E73AE9&quot;/&gt;&lt;wsp:rsid wsp:val=&quot;00E73D24&quot;/&gt;&lt;wsp:rsid wsp:val=&quot;00E73E17&quot;/&gt;&lt;wsp:rsid wsp:val=&quot;00E73F01&quot;/&gt;&lt;wsp:rsid wsp:val=&quot;00E7411D&quot;/&gt;&lt;wsp:rsid wsp:val=&quot;00E74958&quot;/&gt;&lt;wsp:rsid wsp:val=&quot;00E74A5D&quot;/&gt;&lt;wsp:rsid wsp:val=&quot;00E75423&quot;/&gt;&lt;wsp:rsid wsp:val=&quot;00E75441&quot;/&gt;&lt;wsp:rsid wsp:val=&quot;00E75693&quot;/&gt;&lt;wsp:rsid wsp:val=&quot;00E75B86&quot;/&gt;&lt;wsp:rsid wsp:val=&quot;00E76977&quot;/&gt;&lt;wsp:rsid wsp:val=&quot;00E775AC&quot;/&gt;&lt;wsp:rsid wsp:val=&quot;00E77BCA&quot;/&gt;&lt;wsp:rsid wsp:val=&quot;00E77C38&quot;/&gt;&lt;wsp:rsid wsp:val=&quot;00E80039&quot;/&gt;&lt;wsp:rsid wsp:val=&quot;00E80177&quot;/&gt;&lt;wsp:rsid wsp:val=&quot;00E80DDC&quot;/&gt;&lt;wsp:rsid wsp:val=&quot;00E81B6C&quot;/&gt;&lt;wsp:rsid wsp:val=&quot;00E81BE0&quot;/&gt;&lt;wsp:rsid wsp:val=&quot;00E81D25&quot;/&gt;&lt;wsp:rsid wsp:val=&quot;00E81EB6&quot;/&gt;&lt;wsp:rsid wsp:val=&quot;00E82D94&quot;/&gt;&lt;wsp:rsid wsp:val=&quot;00E82E0F&quot;/&gt;&lt;wsp:rsid wsp:val=&quot;00E836B6&quot;/&gt;&lt;wsp:rsid wsp:val=&quot;00E83860&quot;/&gt;&lt;wsp:rsid wsp:val=&quot;00E83B06&quot;/&gt;&lt;wsp:rsid wsp:val=&quot;00E840C5&quot;/&gt;&lt;wsp:rsid wsp:val=&quot;00E8415C&quot;/&gt;&lt;wsp:rsid wsp:val=&quot;00E847BA&quot;/&gt;&lt;wsp:rsid wsp:val=&quot;00E852BA&quot;/&gt;&lt;wsp:rsid wsp:val=&quot;00E8532F&quot;/&gt;&lt;wsp:rsid wsp:val=&quot;00E85782&quot;/&gt;&lt;wsp:rsid wsp:val=&quot;00E8680F&quot;/&gt;&lt;wsp:rsid wsp:val=&quot;00E86887&quot;/&gt;&lt;wsp:rsid wsp:val=&quot;00E86E24&quot;/&gt;&lt;wsp:rsid wsp:val=&quot;00E86F77&quot;/&gt;&lt;wsp:rsid wsp:val=&quot;00E8705A&quot;/&gt;&lt;wsp:rsid wsp:val=&quot;00E87198&quot;/&gt;&lt;wsp:rsid wsp:val=&quot;00E8727A&quot;/&gt;&lt;wsp:rsid wsp:val=&quot;00E872D5&quot;/&gt;&lt;wsp:rsid wsp:val=&quot;00E8748D&quot;/&gt;&lt;wsp:rsid wsp:val=&quot;00E8782C&quot;/&gt;&lt;wsp:rsid wsp:val=&quot;00E87AFC&quot;/&gt;&lt;wsp:rsid wsp:val=&quot;00E87B8F&quot;/&gt;&lt;wsp:rsid wsp:val=&quot;00E87C20&quot;/&gt;&lt;wsp:rsid wsp:val=&quot;00E901CE&quot;/&gt;&lt;wsp:rsid wsp:val=&quot;00E91F27&quot;/&gt;&lt;wsp:rsid wsp:val=&quot;00E91FD2&quot;/&gt;&lt;wsp:rsid wsp:val=&quot;00E924D3&quot;/&gt;&lt;wsp:rsid wsp:val=&quot;00E92693&quot;/&gt;&lt;wsp:rsid wsp:val=&quot;00E9278A&quot;/&gt;&lt;wsp:rsid wsp:val=&quot;00E92FAE&quot;/&gt;&lt;wsp:rsid wsp:val=&quot;00E933C7&quot;/&gt;&lt;wsp:rsid wsp:val=&quot;00E93DF2&quot;/&gt;&lt;wsp:rsid wsp:val=&quot;00E93E18&quot;/&gt;&lt;wsp:rsid wsp:val=&quot;00E941AA&quot;/&gt;&lt;wsp:rsid wsp:val=&quot;00E94CA6&quot;/&gt;&lt;wsp:rsid wsp:val=&quot;00E951C9&quot;/&gt;&lt;wsp:rsid wsp:val=&quot;00E95482&quot;/&gt;&lt;wsp:rsid wsp:val=&quot;00E95E40&quot;/&gt;&lt;wsp:rsid wsp:val=&quot;00E9611D&quot;/&gt;&lt;wsp:rsid wsp:val=&quot;00E96480&quot;/&gt;&lt;wsp:rsid wsp:val=&quot;00E96D57&quot;/&gt;&lt;wsp:rsid wsp:val=&quot;00E96F8C&quot;/&gt;&lt;wsp:rsid wsp:val=&quot;00E97292&quot;/&gt;&lt;wsp:rsid wsp:val=&quot;00E9759E&quot;/&gt;&lt;wsp:rsid wsp:val=&quot;00EA0340&quot;/&gt;&lt;wsp:rsid wsp:val=&quot;00EA050D&quot;/&gt;&lt;wsp:rsid wsp:val=&quot;00EA0B26&quot;/&gt;&lt;wsp:rsid wsp:val=&quot;00EA1D10&quot;/&gt;&lt;wsp:rsid wsp:val=&quot;00EA1D27&quot;/&gt;&lt;wsp:rsid wsp:val=&quot;00EA2639&quot;/&gt;&lt;wsp:rsid wsp:val=&quot;00EA268D&quot;/&gt;&lt;wsp:rsid wsp:val=&quot;00EA36E1&quot;/&gt;&lt;wsp:rsid wsp:val=&quot;00EA3A06&quot;/&gt;&lt;wsp:rsid wsp:val=&quot;00EA3E3B&quot;/&gt;&lt;wsp:rsid wsp:val=&quot;00EA3ED8&quot;/&gt;&lt;wsp:rsid wsp:val=&quot;00EA4371&quot;/&gt;&lt;wsp:rsid wsp:val=&quot;00EA49EE&quot;/&gt;&lt;wsp:rsid wsp:val=&quot;00EA4F52&quot;/&gt;&lt;wsp:rsid wsp:val=&quot;00EA5502&quot;/&gt;&lt;wsp:rsid wsp:val=&quot;00EA5F5E&quot;/&gt;&lt;wsp:rsid wsp:val=&quot;00EA6A61&quot;/&gt;&lt;wsp:rsid wsp:val=&quot;00EA6AFD&quot;/&gt;&lt;wsp:rsid wsp:val=&quot;00EA7063&quot;/&gt;&lt;wsp:rsid wsp:val=&quot;00EA71A7&quot;/&gt;&lt;wsp:rsid wsp:val=&quot;00EA7E2B&quot;/&gt;&lt;wsp:rsid wsp:val=&quot;00EB046D&quot;/&gt;&lt;wsp:rsid wsp:val=&quot;00EB12F0&quot;/&gt;&lt;wsp:rsid wsp:val=&quot;00EB1677&quot;/&gt;&lt;wsp:rsid wsp:val=&quot;00EB1DEC&quot;/&gt;&lt;wsp:rsid wsp:val=&quot;00EB21A6&quot;/&gt;&lt;wsp:rsid wsp:val=&quot;00EB27B5&quot;/&gt;&lt;wsp:rsid wsp:val=&quot;00EB2B1B&quot;/&gt;&lt;wsp:rsid wsp:val=&quot;00EB2BF8&quot;/&gt;&lt;wsp:rsid wsp:val=&quot;00EB2F70&quot;/&gt;&lt;wsp:rsid wsp:val=&quot;00EB33A2&quot;/&gt;&lt;wsp:rsid wsp:val=&quot;00EB365A&quot;/&gt;&lt;wsp:rsid wsp:val=&quot;00EB3ED7&quot;/&gt;&lt;wsp:rsid wsp:val=&quot;00EB4F10&quot;/&gt;&lt;wsp:rsid wsp:val=&quot;00EB514D&quot;/&gt;&lt;wsp:rsid wsp:val=&quot;00EB55E8&quot;/&gt;&lt;wsp:rsid wsp:val=&quot;00EB5937&quot;/&gt;&lt;wsp:rsid wsp:val=&quot;00EB6141&quot;/&gt;&lt;wsp:rsid wsp:val=&quot;00EB67EF&quot;/&gt;&lt;wsp:rsid wsp:val=&quot;00EB6CFD&quot;/&gt;&lt;wsp:rsid wsp:val=&quot;00EB6DA9&quot;/&gt;&lt;wsp:rsid wsp:val=&quot;00EB6DF5&quot;/&gt;&lt;wsp:rsid wsp:val=&quot;00EB79AE&quot;/&gt;&lt;wsp:rsid wsp:val=&quot;00EB7C30&quot;/&gt;&lt;wsp:rsid wsp:val=&quot;00EB7FF5&quot;/&gt;&lt;wsp:rsid wsp:val=&quot;00EC06C3&quot;/&gt;&lt;wsp:rsid wsp:val=&quot;00EC07C3&quot;/&gt;&lt;wsp:rsid wsp:val=&quot;00EC0805&quot;/&gt;&lt;wsp:rsid wsp:val=&quot;00EC0AC8&quot;/&gt;&lt;wsp:rsid wsp:val=&quot;00EC15EA&quot;/&gt;&lt;wsp:rsid wsp:val=&quot;00EC17EB&quot;/&gt;&lt;wsp:rsid wsp:val=&quot;00EC1A40&quot;/&gt;&lt;wsp:rsid wsp:val=&quot;00EC222E&quot;/&gt;&lt;wsp:rsid wsp:val=&quot;00EC2315&quot;/&gt;&lt;wsp:rsid wsp:val=&quot;00EC2725&quot;/&gt;&lt;wsp:rsid wsp:val=&quot;00EC31FC&quot;/&gt;&lt;wsp:rsid wsp:val=&quot;00EC34CC&quot;/&gt;&lt;wsp:rsid wsp:val=&quot;00EC352F&quot;/&gt;&lt;wsp:rsid wsp:val=&quot;00EC364D&quot;/&gt;&lt;wsp:rsid wsp:val=&quot;00EC3CA7&quot;/&gt;&lt;wsp:rsid wsp:val=&quot;00EC3F5E&quot;/&gt;&lt;wsp:rsid wsp:val=&quot;00EC435A&quot;/&gt;&lt;wsp:rsid wsp:val=&quot;00EC4D4B&quot;/&gt;&lt;wsp:rsid wsp:val=&quot;00EC4F3B&quot;/&gt;&lt;wsp:rsid wsp:val=&quot;00EC59B0&quot;/&gt;&lt;wsp:rsid wsp:val=&quot;00EC5B5E&quot;/&gt;&lt;wsp:rsid wsp:val=&quot;00EC5CF1&quot;/&gt;&lt;wsp:rsid wsp:val=&quot;00EC6016&quot;/&gt;&lt;wsp:rsid wsp:val=&quot;00EC610F&quot;/&gt;&lt;wsp:rsid wsp:val=&quot;00EC635A&quot;/&gt;&lt;wsp:rsid wsp:val=&quot;00EC6385&quot;/&gt;&lt;wsp:rsid wsp:val=&quot;00EC647C&quot;/&gt;&lt;wsp:rsid wsp:val=&quot;00EC6807&quot;/&gt;&lt;wsp:rsid wsp:val=&quot;00EC68A0&quot;/&gt;&lt;wsp:rsid wsp:val=&quot;00EC6A8E&quot;/&gt;&lt;wsp:rsid wsp:val=&quot;00EC6D11&quot;/&gt;&lt;wsp:rsid wsp:val=&quot;00EC6F86&quot;/&gt;&lt;wsp:rsid wsp:val=&quot;00EC729B&quot;/&gt;&lt;wsp:rsid wsp:val=&quot;00EC7941&quot;/&gt;&lt;wsp:rsid wsp:val=&quot;00ED053E&quot;/&gt;&lt;wsp:rsid wsp:val=&quot;00ED0ED8&quot;/&gt;&lt;wsp:rsid wsp:val=&quot;00ED149C&quot;/&gt;&lt;wsp:rsid wsp:val=&quot;00ED1D32&quot;/&gt;&lt;wsp:rsid wsp:val=&quot;00ED25A0&quot;/&gt;&lt;wsp:rsid wsp:val=&quot;00ED2940&quot;/&gt;&lt;wsp:rsid wsp:val=&quot;00ED2DEA&quot;/&gt;&lt;wsp:rsid wsp:val=&quot;00ED2EB8&quot;/&gt;&lt;wsp:rsid wsp:val=&quot;00ED31F1&quot;/&gt;&lt;wsp:rsid wsp:val=&quot;00ED3302&quot;/&gt;&lt;wsp:rsid wsp:val=&quot;00ED349B&quot;/&gt;&lt;wsp:rsid wsp:val=&quot;00ED36F0&quot;/&gt;&lt;wsp:rsid wsp:val=&quot;00ED3A78&quot;/&gt;&lt;wsp:rsid wsp:val=&quot;00ED3AAF&quot;/&gt;&lt;wsp:rsid wsp:val=&quot;00ED3C82&quot;/&gt;&lt;wsp:rsid wsp:val=&quot;00ED434E&quot;/&gt;&lt;wsp:rsid wsp:val=&quot;00ED445A&quot;/&gt;&lt;wsp:rsid wsp:val=&quot;00ED4DEE&quot;/&gt;&lt;wsp:rsid wsp:val=&quot;00ED5004&quot;/&gt;&lt;wsp:rsid wsp:val=&quot;00ED52AE&quot;/&gt;&lt;wsp:rsid wsp:val=&quot;00ED5675&quot;/&gt;&lt;wsp:rsid wsp:val=&quot;00ED5975&quot;/&gt;&lt;wsp:rsid wsp:val=&quot;00ED5E8D&quot;/&gt;&lt;wsp:rsid wsp:val=&quot;00ED634B&quot;/&gt;&lt;wsp:rsid wsp:val=&quot;00ED6355&quot;/&gt;&lt;wsp:rsid wsp:val=&quot;00ED6C48&quot;/&gt;&lt;wsp:rsid wsp:val=&quot;00ED6D5D&quot;/&gt;&lt;wsp:rsid wsp:val=&quot;00ED7256&quot;/&gt;&lt;wsp:rsid wsp:val=&quot;00ED755D&quot;/&gt;&lt;wsp:rsid wsp:val=&quot;00ED7FC9&quot;/&gt;&lt;wsp:rsid wsp:val=&quot;00EE037E&quot;/&gt;&lt;wsp:rsid wsp:val=&quot;00EE112F&quot;/&gt;&lt;wsp:rsid wsp:val=&quot;00EE14C5&quot;/&gt;&lt;wsp:rsid wsp:val=&quot;00EE1D09&quot;/&gt;&lt;wsp:rsid wsp:val=&quot;00EE22BA&quot;/&gt;&lt;wsp:rsid wsp:val=&quot;00EE3664&quot;/&gt;&lt;wsp:rsid wsp:val=&quot;00EE374D&quot;/&gt;&lt;wsp:rsid wsp:val=&quot;00EE38B0&quot;/&gt;&lt;wsp:rsid wsp:val=&quot;00EE4B50&quot;/&gt;&lt;wsp:rsid wsp:val=&quot;00EE4DFB&quot;/&gt;&lt;wsp:rsid wsp:val=&quot;00EE4EDA&quot;/&gt;&lt;wsp:rsid wsp:val=&quot;00EE62EF&quot;/&gt;&lt;wsp:rsid wsp:val=&quot;00EE652F&quot;/&gt;&lt;wsp:rsid wsp:val=&quot;00EE675C&quot;/&gt;&lt;wsp:rsid wsp:val=&quot;00EE6E64&quot;/&gt;&lt;wsp:rsid wsp:val=&quot;00EE6EE2&quot;/&gt;&lt;wsp:rsid wsp:val=&quot;00EE6F7F&quot;/&gt;&lt;wsp:rsid wsp:val=&quot;00EE74BC&quot;/&gt;&lt;wsp:rsid wsp:val=&quot;00EE7E47&quot;/&gt;&lt;wsp:rsid wsp:val=&quot;00EE7FBB&quot;/&gt;&lt;wsp:rsid wsp:val=&quot;00EF0033&quot;/&gt;&lt;wsp:rsid wsp:val=&quot;00EF05D3&quot;/&gt;&lt;wsp:rsid wsp:val=&quot;00EF0965&quot;/&gt;&lt;wsp:rsid wsp:val=&quot;00EF0E84&quot;/&gt;&lt;wsp:rsid wsp:val=&quot;00EF17BB&quot;/&gt;&lt;wsp:rsid wsp:val=&quot;00EF1806&quot;/&gt;&lt;wsp:rsid wsp:val=&quot;00EF1AA5&quot;/&gt;&lt;wsp:rsid wsp:val=&quot;00EF1BBC&quot;/&gt;&lt;wsp:rsid wsp:val=&quot;00EF289A&quot;/&gt;&lt;wsp:rsid wsp:val=&quot;00EF30F0&quot;/&gt;&lt;wsp:rsid wsp:val=&quot;00EF3A04&quot;/&gt;&lt;wsp:rsid wsp:val=&quot;00EF3E82&quot;/&gt;&lt;wsp:rsid wsp:val=&quot;00EF409D&quot;/&gt;&lt;wsp:rsid wsp:val=&quot;00EF4399&quot;/&gt;&lt;wsp:rsid wsp:val=&quot;00EF4E80&quot;/&gt;&lt;wsp:rsid wsp:val=&quot;00EF4EA8&quot;/&gt;&lt;wsp:rsid wsp:val=&quot;00EF53E4&quot;/&gt;&lt;wsp:rsid wsp:val=&quot;00EF5852&quot;/&gt;&lt;wsp:rsid wsp:val=&quot;00EF61D4&quot;/&gt;&lt;wsp:rsid wsp:val=&quot;00EF6419&quot;/&gt;&lt;wsp:rsid wsp:val=&quot;00EF66DE&quot;/&gt;&lt;wsp:rsid wsp:val=&quot;00EF6FAC&quot;/&gt;&lt;wsp:rsid wsp:val=&quot;00EF7051&quot;/&gt;&lt;wsp:rsid wsp:val=&quot;00EF70FB&quot;/&gt;&lt;wsp:rsid wsp:val=&quot;00EF71EF&quot;/&gt;&lt;wsp:rsid wsp:val=&quot;00EF7614&quot;/&gt;&lt;wsp:rsid wsp:val=&quot;00EF77DB&quot;/&gt;&lt;wsp:rsid wsp:val=&quot;00EF7A46&quot;/&gt;&lt;wsp:rsid wsp:val=&quot;00F00048&quot;/&gt;&lt;wsp:rsid wsp:val=&quot;00F00068&quot;/&gt;&lt;wsp:rsid wsp:val=&quot;00F000A8&quot;/&gt;&lt;wsp:rsid wsp:val=&quot;00F00129&quot;/&gt;&lt;wsp:rsid wsp:val=&quot;00F005A4&quot;/&gt;&lt;wsp:rsid wsp:val=&quot;00F00709&quot;/&gt;&lt;wsp:rsid wsp:val=&quot;00F01604&quot;/&gt;&lt;wsp:rsid wsp:val=&quot;00F01A56&quot;/&gt;&lt;wsp:rsid wsp:val=&quot;00F01CED&quot;/&gt;&lt;wsp:rsid wsp:val=&quot;00F01ECD&quot;/&gt;&lt;wsp:rsid wsp:val=&quot;00F02545&quot;/&gt;&lt;wsp:rsid wsp:val=&quot;00F029E2&quot;/&gt;&lt;wsp:rsid wsp:val=&quot;00F02F67&quot;/&gt;&lt;wsp:rsid wsp:val=&quot;00F02FA4&quot;/&gt;&lt;wsp:rsid wsp:val=&quot;00F03048&quot;/&gt;&lt;wsp:rsid wsp:val=&quot;00F0412F&quot;/&gt;&lt;wsp:rsid wsp:val=&quot;00F041E2&quot;/&gt;&lt;wsp:rsid wsp:val=&quot;00F04AA3&quot;/&gt;&lt;wsp:rsid wsp:val=&quot;00F04ACD&quot;/&gt;&lt;wsp:rsid wsp:val=&quot;00F04BD3&quot;/&gt;&lt;wsp:rsid wsp:val=&quot;00F0523E&quot;/&gt;&lt;wsp:rsid wsp:val=&quot;00F055D2&quot;/&gt;&lt;wsp:rsid wsp:val=&quot;00F059A1&quot;/&gt;&lt;wsp:rsid wsp:val=&quot;00F05A93&quot;/&gt;&lt;wsp:rsid wsp:val=&quot;00F05EAE&quot;/&gt;&lt;wsp:rsid wsp:val=&quot;00F067D6&quot;/&gt;&lt;wsp:rsid wsp:val=&quot;00F06BDE&quot;/&gt;&lt;wsp:rsid wsp:val=&quot;00F06C6C&quot;/&gt;&lt;wsp:rsid wsp:val=&quot;00F06CA3&quot;/&gt;&lt;wsp:rsid wsp:val=&quot;00F073E3&quot;/&gt;&lt;wsp:rsid wsp:val=&quot;00F07B0F&quot;/&gt;&lt;wsp:rsid wsp:val=&quot;00F07B39&quot;/&gt;&lt;wsp:rsid wsp:val=&quot;00F07C35&quot;/&gt;&lt;wsp:rsid wsp:val=&quot;00F1038E&quot;/&gt;&lt;wsp:rsid wsp:val=&quot;00F1161D&quot;/&gt;&lt;wsp:rsid wsp:val=&quot;00F11762&quot;/&gt;&lt;wsp:rsid wsp:val=&quot;00F1212A&quot;/&gt;&lt;wsp:rsid wsp:val=&quot;00F136AC&quot;/&gt;&lt;wsp:rsid wsp:val=&quot;00F13EA3&quot;/&gt;&lt;wsp:rsid wsp:val=&quot;00F14B50&quot;/&gt;&lt;wsp:rsid wsp:val=&quot;00F15088&quot;/&gt;&lt;wsp:rsid wsp:val=&quot;00F15133&quot;/&gt;&lt;wsp:rsid wsp:val=&quot;00F1516D&quot;/&gt;&lt;wsp:rsid wsp:val=&quot;00F1553E&quot;/&gt;&lt;wsp:rsid wsp:val=&quot;00F1575F&quot;/&gt;&lt;wsp:rsid wsp:val=&quot;00F1597B&quot;/&gt;&lt;wsp:rsid wsp:val=&quot;00F15C5E&quot;/&gt;&lt;wsp:rsid wsp:val=&quot;00F16471&quot;/&gt;&lt;wsp:rsid wsp:val=&quot;00F1665F&quot;/&gt;&lt;wsp:rsid wsp:val=&quot;00F168FB&quot;/&gt;&lt;wsp:rsid wsp:val=&quot;00F17583&quot;/&gt;&lt;wsp:rsid wsp:val=&quot;00F175F9&quot;/&gt;&lt;wsp:rsid wsp:val=&quot;00F17730&quot;/&gt;&lt;wsp:rsid wsp:val=&quot;00F17915&quot;/&gt;&lt;wsp:rsid wsp:val=&quot;00F17B0B&quot;/&gt;&lt;wsp:rsid wsp:val=&quot;00F17FE4&quot;/&gt;&lt;wsp:rsid wsp:val=&quot;00F20B45&quot;/&gt;&lt;wsp:rsid wsp:val=&quot;00F223E2&quot;/&gt;&lt;wsp:rsid wsp:val=&quot;00F22878&quot;/&gt;&lt;wsp:rsid wsp:val=&quot;00F22E73&quot;/&gt;&lt;wsp:rsid wsp:val=&quot;00F2342D&quot;/&gt;&lt;wsp:rsid wsp:val=&quot;00F23F97&quot;/&gt;&lt;wsp:rsid wsp:val=&quot;00F241F1&quot;/&gt;&lt;wsp:rsid wsp:val=&quot;00F242A0&quot;/&gt;&lt;wsp:rsid wsp:val=&quot;00F24305&quot;/&gt;&lt;wsp:rsid wsp:val=&quot;00F247EE&quot;/&gt;&lt;wsp:rsid wsp:val=&quot;00F248D7&quot;/&gt;&lt;wsp:rsid wsp:val=&quot;00F2498A&quot;/&gt;&lt;wsp:rsid wsp:val=&quot;00F24C11&quot;/&gt;&lt;wsp:rsid wsp:val=&quot;00F24D8B&quot;/&gt;&lt;wsp:rsid wsp:val=&quot;00F25317&quot;/&gt;&lt;wsp:rsid wsp:val=&quot;00F2592E&quot;/&gt;&lt;wsp:rsid wsp:val=&quot;00F27007&quot;/&gt;&lt;wsp:rsid wsp:val=&quot;00F27D99&quot;/&gt;&lt;wsp:rsid wsp:val=&quot;00F30B73&quot;/&gt;&lt;wsp:rsid wsp:val=&quot;00F313DE&quot;/&gt;&lt;wsp:rsid wsp:val=&quot;00F319EE&quot;/&gt;&lt;wsp:rsid wsp:val=&quot;00F319F8&quot;/&gt;&lt;wsp:rsid wsp:val=&quot;00F32962&quot;/&gt;&lt;wsp:rsid wsp:val=&quot;00F32A3C&quot;/&gt;&lt;wsp:rsid wsp:val=&quot;00F32D4F&quot;/&gt;&lt;wsp:rsid wsp:val=&quot;00F32EEF&quot;/&gt;&lt;wsp:rsid wsp:val=&quot;00F33630&quot;/&gt;&lt;wsp:rsid wsp:val=&quot;00F33660&quot;/&gt;&lt;wsp:rsid wsp:val=&quot;00F336A8&quot;/&gt;&lt;wsp:rsid wsp:val=&quot;00F33778&quot;/&gt;&lt;wsp:rsid wsp:val=&quot;00F338B4&quot;/&gt;&lt;wsp:rsid wsp:val=&quot;00F34684&quot;/&gt;&lt;wsp:rsid wsp:val=&quot;00F348EF&quot;/&gt;&lt;wsp:rsid wsp:val=&quot;00F356FA&quot;/&gt;&lt;wsp:rsid wsp:val=&quot;00F3617A&quot;/&gt;&lt;wsp:rsid wsp:val=&quot;00F361BA&quot;/&gt;&lt;wsp:rsid wsp:val=&quot;00F364EA&quot;/&gt;&lt;wsp:rsid wsp:val=&quot;00F36503&quot;/&gt;&lt;wsp:rsid wsp:val=&quot;00F36645&quot;/&gt;&lt;wsp:rsid wsp:val=&quot;00F36FF5&quot;/&gt;&lt;wsp:rsid wsp:val=&quot;00F37EFA&quot;/&gt;&lt;wsp:rsid wsp:val=&quot;00F40C4E&quot;/&gt;&lt;wsp:rsid wsp:val=&quot;00F410D4&quot;/&gt;&lt;wsp:rsid wsp:val=&quot;00F415ED&quot;/&gt;&lt;wsp:rsid wsp:val=&quot;00F41DC5&quot;/&gt;&lt;wsp:rsid wsp:val=&quot;00F41EE9&quot;/&gt;&lt;wsp:rsid wsp:val=&quot;00F42F99&quot;/&gt;&lt;wsp:rsid wsp:val=&quot;00F43E22&quot;/&gt;&lt;wsp:rsid wsp:val=&quot;00F44655&quot;/&gt;&lt;wsp:rsid wsp:val=&quot;00F44732&quot;/&gt;&lt;wsp:rsid wsp:val=&quot;00F4473F&quot;/&gt;&lt;wsp:rsid wsp:val=&quot;00F454CE&quot;/&gt;&lt;wsp:rsid wsp:val=&quot;00F45C40&quot;/&gt;&lt;wsp:rsid wsp:val=&quot;00F45DA1&quot;/&gt;&lt;wsp:rsid wsp:val=&quot;00F46357&quot;/&gt;&lt;wsp:rsid wsp:val=&quot;00F46589&quot;/&gt;&lt;wsp:rsid wsp:val=&quot;00F4667B&quot;/&gt;&lt;wsp:rsid wsp:val=&quot;00F46725&quot;/&gt;&lt;wsp:rsid wsp:val=&quot;00F46CE1&quot;/&gt;&lt;wsp:rsid wsp:val=&quot;00F46E64&quot;/&gt;&lt;wsp:rsid wsp:val=&quot;00F46EC7&quot;/&gt;&lt;wsp:rsid wsp:val=&quot;00F5067B&quot;/&gt;&lt;wsp:rsid wsp:val=&quot;00F50884&quot;/&gt;&lt;wsp:rsid wsp:val=&quot;00F51237&quot;/&gt;&lt;wsp:rsid wsp:val=&quot;00F5171A&quot;/&gt;&lt;wsp:rsid wsp:val=&quot;00F518C3&quot;/&gt;&lt;wsp:rsid wsp:val=&quot;00F51AB0&quot;/&gt;&lt;wsp:rsid wsp:val=&quot;00F51ABB&quot;/&gt;&lt;wsp:rsid wsp:val=&quot;00F51E9C&quot;/&gt;&lt;wsp:rsid wsp:val=&quot;00F5207B&quot;/&gt;&lt;wsp:rsid wsp:val=&quot;00F5318B&quot;/&gt;&lt;wsp:rsid wsp:val=&quot;00F5444A&quot;/&gt;&lt;wsp:rsid wsp:val=&quot;00F55331&quot;/&gt;&lt;wsp:rsid wsp:val=&quot;00F55369&quot;/&gt;&lt;wsp:rsid wsp:val=&quot;00F55563&quot;/&gt;&lt;wsp:rsid wsp:val=&quot;00F55667&quot;/&gt;&lt;wsp:rsid wsp:val=&quot;00F557BC&quot;/&gt;&lt;wsp:rsid wsp:val=&quot;00F55880&quot;/&gt;&lt;wsp:rsid wsp:val=&quot;00F55FDA&quot;/&gt;&lt;wsp:rsid wsp:val=&quot;00F5610E&quot;/&gt;&lt;wsp:rsid wsp:val=&quot;00F56198&quot;/&gt;&lt;wsp:rsid wsp:val=&quot;00F56447&quot;/&gt;&lt;wsp:rsid wsp:val=&quot;00F5719E&quot;/&gt;&lt;wsp:rsid wsp:val=&quot;00F57639&quot;/&gt;&lt;wsp:rsid wsp:val=&quot;00F57984&quot;/&gt;&lt;wsp:rsid wsp:val=&quot;00F57E05&quot;/&gt;&lt;wsp:rsid wsp:val=&quot;00F60078&quot;/&gt;&lt;wsp:rsid wsp:val=&quot;00F6099D&quot;/&gt;&lt;wsp:rsid wsp:val=&quot;00F6133E&quot;/&gt;&lt;wsp:rsid wsp:val=&quot;00F61D70&quot;/&gt;&lt;wsp:rsid wsp:val=&quot;00F6268D&quot;/&gt;&lt;wsp:rsid wsp:val=&quot;00F62FE7&quot;/&gt;&lt;wsp:rsid wsp:val=&quot;00F6324F&quot;/&gt;&lt;wsp:rsid wsp:val=&quot;00F63CEE&quot;/&gt;&lt;wsp:rsid wsp:val=&quot;00F63FFE&quot;/&gt;&lt;wsp:rsid wsp:val=&quot;00F644DA&quot;/&gt;&lt;wsp:rsid wsp:val=&quot;00F645DE&quot;/&gt;&lt;wsp:rsid wsp:val=&quot;00F6492F&quot;/&gt;&lt;wsp:rsid wsp:val=&quot;00F64B6C&quot;/&gt;&lt;wsp:rsid wsp:val=&quot;00F656C0&quot;/&gt;&lt;wsp:rsid wsp:val=&quot;00F66039&quot;/&gt;&lt;wsp:rsid wsp:val=&quot;00F663A9&quot;/&gt;&lt;wsp:rsid wsp:val=&quot;00F66465&quot;/&gt;&lt;wsp:rsid wsp:val=&quot;00F66666&quot;/&gt;&lt;wsp:rsid wsp:val=&quot;00F668CA&quot;/&gt;&lt;wsp:rsid wsp:val=&quot;00F669C9&quot;/&gt;&lt;wsp:rsid wsp:val=&quot;00F66AB9&quot;/&gt;&lt;wsp:rsid wsp:val=&quot;00F66D87&quot;/&gt;&lt;wsp:rsid wsp:val=&quot;00F66E91&quot;/&gt;&lt;wsp:rsid wsp:val=&quot;00F67295&quot;/&gt;&lt;wsp:rsid wsp:val=&quot;00F67FFC&quot;/&gt;&lt;wsp:rsid wsp:val=&quot;00F702DD&quot;/&gt;&lt;wsp:rsid wsp:val=&quot;00F70639&quot;/&gt;&lt;wsp:rsid wsp:val=&quot;00F70963&quot;/&gt;&lt;wsp:rsid wsp:val=&quot;00F70D83&quot;/&gt;&lt;wsp:rsid wsp:val=&quot;00F712F6&quot;/&gt;&lt;wsp:rsid wsp:val=&quot;00F722ED&quot;/&gt;&lt;wsp:rsid wsp:val=&quot;00F7258F&quot;/&gt;&lt;wsp:rsid wsp:val=&quot;00F72EC1&quot;/&gt;&lt;wsp:rsid wsp:val=&quot;00F72F1A&quot;/&gt;&lt;wsp:rsid wsp:val=&quot;00F73F4B&quot;/&gt;&lt;wsp:rsid wsp:val=&quot;00F7423C&quot;/&gt;&lt;wsp:rsid wsp:val=&quot;00F745EB&quot;/&gt;&lt;wsp:rsid wsp:val=&quot;00F74898&quot;/&gt;&lt;wsp:rsid wsp:val=&quot;00F74904&quot;/&gt;&lt;wsp:rsid wsp:val=&quot;00F7493E&quot;/&gt;&lt;wsp:rsid wsp:val=&quot;00F75CC0&quot;/&gt;&lt;wsp:rsid wsp:val=&quot;00F75D51&quot;/&gt;&lt;wsp:rsid wsp:val=&quot;00F7636B&quot;/&gt;&lt;wsp:rsid wsp:val=&quot;00F769D5&quot;/&gt;&lt;wsp:rsid wsp:val=&quot;00F777FF&quot;/&gt;&lt;wsp:rsid wsp:val=&quot;00F77929&quot;/&gt;&lt;wsp:rsid wsp:val=&quot;00F77B5F&quot;/&gt;&lt;wsp:rsid wsp:val=&quot;00F8077E&quot;/&gt;&lt;wsp:rsid wsp:val=&quot;00F80B22&quot;/&gt;&lt;wsp:rsid wsp:val=&quot;00F80CDF&quot;/&gt;&lt;wsp:rsid wsp:val=&quot;00F80D53&quot;/&gt;&lt;wsp:rsid wsp:val=&quot;00F80E32&quot;/&gt;&lt;wsp:rsid wsp:val=&quot;00F81481&quot;/&gt;&lt;wsp:rsid wsp:val=&quot;00F8181B&quot;/&gt;&lt;wsp:rsid wsp:val=&quot;00F8196A&quot;/&gt;&lt;wsp:rsid wsp:val=&quot;00F8394A&quot;/&gt;&lt;wsp:rsid wsp:val=&quot;00F83A48&quot;/&gt;&lt;wsp:rsid wsp:val=&quot;00F83CD2&quot;/&gt;&lt;wsp:rsid wsp:val=&quot;00F847FA&quot;/&gt;&lt;wsp:rsid wsp:val=&quot;00F84BBE&quot;/&gt;&lt;wsp:rsid wsp:val=&quot;00F84C0A&quot;/&gt;&lt;wsp:rsid wsp:val=&quot;00F856F8&quot;/&gt;&lt;wsp:rsid wsp:val=&quot;00F8625C&quot;/&gt;&lt;wsp:rsid wsp:val=&quot;00F87AB5&quot;/&gt;&lt;wsp:rsid wsp:val=&quot;00F87D1B&quot;/&gt;&lt;wsp:rsid wsp:val=&quot;00F87EAE&quot;/&gt;&lt;wsp:rsid wsp:val=&quot;00F90B62&quot;/&gt;&lt;wsp:rsid wsp:val=&quot;00F90BDB&quot;/&gt;&lt;wsp:rsid wsp:val=&quot;00F9147C&quot;/&gt;&lt;wsp:rsid wsp:val=&quot;00F91A27&quot;/&gt;&lt;wsp:rsid wsp:val=&quot;00F91C83&quot;/&gt;&lt;wsp:rsid wsp:val=&quot;00F932E6&quot;/&gt;&lt;wsp:rsid wsp:val=&quot;00F93419&quot;/&gt;&lt;wsp:rsid wsp:val=&quot;00F93C92&quot;/&gt;&lt;wsp:rsid wsp:val=&quot;00F941E3&quot;/&gt;&lt;wsp:rsid wsp:val=&quot;00F95802&quot;/&gt;&lt;wsp:rsid wsp:val=&quot;00F95864&quot;/&gt;&lt;wsp:rsid wsp:val=&quot;00F95A03&quot;/&gt;&lt;wsp:rsid wsp:val=&quot;00F95A6E&quot;/&gt;&lt;wsp:rsid wsp:val=&quot;00F9638D&quot;/&gt;&lt;wsp:rsid wsp:val=&quot;00F9764A&quot;/&gt;&lt;wsp:rsid wsp:val=&quot;00F97818&quot;/&gt;&lt;wsp:rsid wsp:val=&quot;00F97CDE&quot;/&gt;&lt;wsp:rsid wsp:val=&quot;00FA00A5&quot;/&gt;&lt;wsp:rsid wsp:val=&quot;00FA02DB&quot;/&gt;&lt;wsp:rsid wsp:val=&quot;00FA066D&quot;/&gt;&lt;wsp:rsid wsp:val=&quot;00FA0937&quot;/&gt;&lt;wsp:rsid wsp:val=&quot;00FA0DB5&quot;/&gt;&lt;wsp:rsid wsp:val=&quot;00FA11AE&quot;/&gt;&lt;wsp:rsid wsp:val=&quot;00FA2AAE&quot;/&gt;&lt;wsp:rsid wsp:val=&quot;00FA2D1C&quot;/&gt;&lt;wsp:rsid wsp:val=&quot;00FA2DBC&quot;/&gt;&lt;wsp:rsid wsp:val=&quot;00FA2DBE&quot;/&gt;&lt;wsp:rsid wsp:val=&quot;00FA32F0&quot;/&gt;&lt;wsp:rsid wsp:val=&quot;00FA3F13&quot;/&gt;&lt;wsp:rsid wsp:val=&quot;00FA4C97&quot;/&gt;&lt;wsp:rsid wsp:val=&quot;00FA4D9D&quot;/&gt;&lt;wsp:rsid wsp:val=&quot;00FA4DC5&quot;/&gt;&lt;wsp:rsid wsp:val=&quot;00FA55B9&quot;/&gt;&lt;wsp:rsid wsp:val=&quot;00FA5DD8&quot;/&gt;&lt;wsp:rsid wsp:val=&quot;00FA603E&quot;/&gt;&lt;wsp:rsid wsp:val=&quot;00FA6081&quot;/&gt;&lt;wsp:rsid wsp:val=&quot;00FA60E4&quot;/&gt;&lt;wsp:rsid wsp:val=&quot;00FA6D04&quot;/&gt;&lt;wsp:rsid wsp:val=&quot;00FA7275&quot;/&gt;&lt;wsp:rsid wsp:val=&quot;00FA73E3&quot;/&gt;&lt;wsp:rsid wsp:val=&quot;00FA7945&quot;/&gt;&lt;wsp:rsid wsp:val=&quot;00FA7EA3&quot;/&gt;&lt;wsp:rsid wsp:val=&quot;00FB1242&quot;/&gt;&lt;wsp:rsid wsp:val=&quot;00FB12F9&quot;/&gt;&lt;wsp:rsid wsp:val=&quot;00FB13A1&quot;/&gt;&lt;wsp:rsid wsp:val=&quot;00FB2744&quot;/&gt;&lt;wsp:rsid wsp:val=&quot;00FB2DBF&quot;/&gt;&lt;wsp:rsid wsp:val=&quot;00FB3B16&quot;/&gt;&lt;wsp:rsid wsp:val=&quot;00FB44C0&quot;/&gt;&lt;wsp:rsid wsp:val=&quot;00FB503A&quot;/&gt;&lt;wsp:rsid wsp:val=&quot;00FB506D&quot;/&gt;&lt;wsp:rsid wsp:val=&quot;00FB5291&quot;/&gt;&lt;wsp:rsid wsp:val=&quot;00FB5C8F&quot;/&gt;&lt;wsp:rsid wsp:val=&quot;00FB5FE6&quot;/&gt;&lt;wsp:rsid wsp:val=&quot;00FB6073&quot;/&gt;&lt;wsp:rsid wsp:val=&quot;00FB6094&quot;/&gt;&lt;wsp:rsid wsp:val=&quot;00FB650C&quot;/&gt;&lt;wsp:rsid wsp:val=&quot;00FB7238&quot;/&gt;&lt;wsp:rsid wsp:val=&quot;00FB7E3E&quot;/&gt;&lt;wsp:rsid wsp:val=&quot;00FC0052&quot;/&gt;&lt;wsp:rsid wsp:val=&quot;00FC00D0&quot;/&gt;&lt;wsp:rsid wsp:val=&quot;00FC05B4&quot;/&gt;&lt;wsp:rsid wsp:val=&quot;00FC05E7&quot;/&gt;&lt;wsp:rsid wsp:val=&quot;00FC1332&quot;/&gt;&lt;wsp:rsid wsp:val=&quot;00FC2212&quot;/&gt;&lt;wsp:rsid wsp:val=&quot;00FC2288&quot;/&gt;&lt;wsp:rsid wsp:val=&quot;00FC2B19&quot;/&gt;&lt;wsp:rsid wsp:val=&quot;00FC2E11&quot;/&gt;&lt;wsp:rsid wsp:val=&quot;00FC2F96&quot;/&gt;&lt;wsp:rsid wsp:val=&quot;00FC3647&quot;/&gt;&lt;wsp:rsid wsp:val=&quot;00FC4A09&quot;/&gt;&lt;wsp:rsid wsp:val=&quot;00FC5603&quot;/&gt;&lt;wsp:rsid wsp:val=&quot;00FC5671&quot;/&gt;&lt;wsp:rsid wsp:val=&quot;00FC5B38&quot;/&gt;&lt;wsp:rsid wsp:val=&quot;00FC5E8E&quot;/&gt;&lt;wsp:rsid wsp:val=&quot;00FC6090&quot;/&gt;&lt;wsp:rsid wsp:val=&quot;00FC66A4&quot;/&gt;&lt;wsp:rsid wsp:val=&quot;00FD006B&quot;/&gt;&lt;wsp:rsid wsp:val=&quot;00FD0507&quot;/&gt;&lt;wsp:rsid wsp:val=&quot;00FD0838&quot;/&gt;&lt;wsp:rsid wsp:val=&quot;00FD0E99&quot;/&gt;&lt;wsp:rsid wsp:val=&quot;00FD0F56&quot;/&gt;&lt;wsp:rsid wsp:val=&quot;00FD18F5&quot;/&gt;&lt;wsp:rsid wsp:val=&quot;00FD196D&quot;/&gt;&lt;wsp:rsid wsp:val=&quot;00FD21A6&quot;/&gt;&lt;wsp:rsid wsp:val=&quot;00FD231C&quot;/&gt;&lt;wsp:rsid wsp:val=&quot;00FD255B&quot;/&gt;&lt;wsp:rsid wsp:val=&quot;00FD2894&quot;/&gt;&lt;wsp:rsid wsp:val=&quot;00FD3337&quot;/&gt;&lt;wsp:rsid wsp:val=&quot;00FD39DD&quot;/&gt;&lt;wsp:rsid wsp:val=&quot;00FD3AE8&quot;/&gt;&lt;wsp:rsid wsp:val=&quot;00FD3CCD&quot;/&gt;&lt;wsp:rsid wsp:val=&quot;00FD5E02&quot;/&gt;&lt;wsp:rsid wsp:val=&quot;00FD5ECB&quot;/&gt;&lt;wsp:rsid wsp:val=&quot;00FD6944&quot;/&gt;&lt;wsp:rsid wsp:val=&quot;00FD6D88&quot;/&gt;&lt;wsp:rsid wsp:val=&quot;00FD6E63&quot;/&gt;&lt;wsp:rsid wsp:val=&quot;00FD780C&quot;/&gt;&lt;wsp:rsid wsp:val=&quot;00FE0540&quot;/&gt;&lt;wsp:rsid wsp:val=&quot;00FE0971&quot;/&gt;&lt;wsp:rsid wsp:val=&quot;00FE0976&quot;/&gt;&lt;wsp:rsid wsp:val=&quot;00FE0BB4&quot;/&gt;&lt;wsp:rsid wsp:val=&quot;00FE1025&quot;/&gt;&lt;wsp:rsid wsp:val=&quot;00FE1E36&quot;/&gt;&lt;wsp:rsid wsp:val=&quot;00FE22F9&quot;/&gt;&lt;wsp:rsid wsp:val=&quot;00FE26D7&quot;/&gt;&lt;wsp:rsid wsp:val=&quot;00FE30BC&quot;/&gt;&lt;wsp:rsid wsp:val=&quot;00FE3173&quot;/&gt;&lt;wsp:rsid wsp:val=&quot;00FE3258&quot;/&gt;&lt;wsp:rsid wsp:val=&quot;00FE37D0&quot;/&gt;&lt;wsp:rsid wsp:val=&quot;00FE3B21&quot;/&gt;&lt;wsp:rsid wsp:val=&quot;00FE3BD8&quot;/&gt;&lt;wsp:rsid wsp:val=&quot;00FE43F6&quot;/&gt;&lt;wsp:rsid wsp:val=&quot;00FE443D&quot;/&gt;&lt;wsp:rsid wsp:val=&quot;00FE45BC&quot;/&gt;&lt;wsp:rsid wsp:val=&quot;00FE45D3&quot;/&gt;&lt;wsp:rsid wsp:val=&quot;00FE47BC&quot;/&gt;&lt;wsp:rsid wsp:val=&quot;00FE4940&quot;/&gt;&lt;wsp:rsid wsp:val=&quot;00FE4E32&quot;/&gt;&lt;wsp:rsid wsp:val=&quot;00FE5996&quot;/&gt;&lt;wsp:rsid wsp:val=&quot;00FE69A6&quot;/&gt;&lt;wsp:rsid wsp:val=&quot;00FE6A88&quot;/&gt;&lt;wsp:rsid wsp:val=&quot;00FE7180&quot;/&gt;&lt;wsp:rsid wsp:val=&quot;00FE7936&quot;/&gt;&lt;wsp:rsid wsp:val=&quot;00FE7BA1&quot;/&gt;&lt;wsp:rsid wsp:val=&quot;00FF0458&quot;/&gt;&lt;wsp:rsid wsp:val=&quot;00FF072C&quot;/&gt;&lt;wsp:rsid wsp:val=&quot;00FF099F&quot;/&gt;&lt;wsp:rsid wsp:val=&quot;00FF0C92&quot;/&gt;&lt;wsp:rsid wsp:val=&quot;00FF1218&quot;/&gt;&lt;wsp:rsid wsp:val=&quot;00FF148B&quot;/&gt;&lt;wsp:rsid wsp:val=&quot;00FF1B7A&quot;/&gt;&lt;wsp:rsid wsp:val=&quot;00FF1FE1&quot;/&gt;&lt;wsp:rsid wsp:val=&quot;00FF2E72&quot;/&gt;&lt;wsp:rsid wsp:val=&quot;00FF2FB9&quot;/&gt;&lt;wsp:rsid wsp:val=&quot;00FF3C8F&quot;/&gt;&lt;wsp:rsid wsp:val=&quot;00FF4084&quot;/&gt;&lt;wsp:rsid wsp:val=&quot;00FF53E6&quot;/&gt;&lt;wsp:rsid wsp:val=&quot;00FF5C45&quot;/&gt;&lt;wsp:rsid wsp:val=&quot;00FF60B0&quot;/&gt;&lt;wsp:rsid wsp:val=&quot;00FF7AAD&quot;/&gt;&lt;wsp:rsid wsp:val=&quot;00FF7B6B&quot;/&gt;&lt;wsp:rsid wsp:val=&quot;00FF7F2B&quot;/&gt;&lt;/wsp:rsids&gt;&lt;/w:docPr&gt;&lt;w:body&gt;&lt;w:p wsp:rsidR=&quot;00000000&quot; wsp:rsidRDefault=&quot;00C639D2&quot;&gt;&lt;m:oMathPara&gt;&lt;m:oMath&gt;&lt;m:r&gt;&lt;m:rPr&gt;&lt;m:sty m:val=&quot;p&quot;/&gt;&lt;/m:rPr&gt;&lt;w:rPr&gt;&lt;w:rFonts w:ascii=&quot;Cambria Math&quot; w:h-ansi=&quot;Cambria Math&quot;/&gt;&lt;wx:font wx:val=&quot;Cambria Math&quot;/&gt;&lt;w:sz w:val=&quot;28&quot;/&gt;&lt;w:sz-cs w:val=&quot;28&quot;/&gt;&lt;/w:rPr&gt;&lt;m:t&gt;РЎРћРЎ = РЎРљ + Р”Рџ вЂ“ Р’Рђ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191228">
        <w:rPr>
          <w:rFonts w:ascii="Times New Roman" w:hAnsi="Times New Roman"/>
          <w:sz w:val="28"/>
          <w:szCs w:val="28"/>
        </w:rPr>
        <w:instrText xml:space="preserve"> </w:instrText>
      </w:r>
      <w:r w:rsidRPr="00191228">
        <w:rPr>
          <w:rFonts w:ascii="Times New Roman" w:hAnsi="Times New Roman"/>
          <w:sz w:val="28"/>
          <w:szCs w:val="28"/>
        </w:rPr>
        <w:fldChar w:fldCharType="separate"/>
      </w:r>
      <w:r w:rsidRPr="00191228">
        <w:pict>
          <v:shape id="_x0000_i1028" type="#_x0000_t75" style="width:2in;height:1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67&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373B7&quot;/&gt;&lt;wsp:rsid wsp:val=&quot;000003BF&quot;/&gt;&lt;wsp:rsid wsp:val=&quot;000007AC&quot;/&gt;&lt;wsp:rsid wsp:val=&quot;00000AB0&quot;/&gt;&lt;wsp:rsid wsp:val=&quot;00000BF6&quot;/&gt;&lt;wsp:rsid wsp:val=&quot;00001C3C&quot;/&gt;&lt;wsp:rsid wsp:val=&quot;00002099&quot;/&gt;&lt;wsp:rsid wsp:val=&quot;00002239&quot;/&gt;&lt;wsp:rsid wsp:val=&quot;00002400&quot;/&gt;&lt;wsp:rsid wsp:val=&quot;00002A14&quot;/&gt;&lt;wsp:rsid wsp:val=&quot;00002F45&quot;/&gt;&lt;wsp:rsid wsp:val=&quot;00003001&quot;/&gt;&lt;wsp:rsid wsp:val=&quot;000030C0&quot;/&gt;&lt;wsp:rsid wsp:val=&quot;00004750&quot;/&gt;&lt;wsp:rsid wsp:val=&quot;00004E7E&quot;/&gt;&lt;wsp:rsid wsp:val=&quot;00005961&quot;/&gt;&lt;wsp:rsid wsp:val=&quot;00005F7C&quot;/&gt;&lt;wsp:rsid wsp:val=&quot;00005F9E&quot;/&gt;&lt;wsp:rsid wsp:val=&quot;000068A2&quot;/&gt;&lt;wsp:rsid wsp:val=&quot;0000694B&quot;/&gt;&lt;wsp:rsid wsp:val=&quot;00006A96&quot;/&gt;&lt;wsp:rsid wsp:val=&quot;00006E82&quot;/&gt;&lt;wsp:rsid wsp:val=&quot;000072CD&quot;/&gt;&lt;wsp:rsid wsp:val=&quot;000074B7&quot;/&gt;&lt;wsp:rsid wsp:val=&quot;00007543&quot;/&gt;&lt;wsp:rsid wsp:val=&quot;00010FE6&quot;/&gt;&lt;wsp:rsid wsp:val=&quot;00011D5A&quot;/&gt;&lt;wsp:rsid wsp:val=&quot;00011F9E&quot;/&gt;&lt;wsp:rsid wsp:val=&quot;000120D8&quot;/&gt;&lt;wsp:rsid wsp:val=&quot;00012668&quot;/&gt;&lt;wsp:rsid wsp:val=&quot;00012843&quot;/&gt;&lt;wsp:rsid wsp:val=&quot;000129EF&quot;/&gt;&lt;wsp:rsid wsp:val=&quot;00012A4D&quot;/&gt;&lt;wsp:rsid wsp:val=&quot;0001310A&quot;/&gt;&lt;wsp:rsid wsp:val=&quot;00013838&quot;/&gt;&lt;wsp:rsid wsp:val=&quot;00013CE7&quot;/&gt;&lt;wsp:rsid wsp:val=&quot;000146A9&quot;/&gt;&lt;wsp:rsid wsp:val=&quot;000152D6&quot;/&gt;&lt;wsp:rsid wsp:val=&quot;000154D1&quot;/&gt;&lt;wsp:rsid wsp:val=&quot;000155CC&quot;/&gt;&lt;wsp:rsid wsp:val=&quot;000163BA&quot;/&gt;&lt;wsp:rsid wsp:val=&quot;0001649F&quot;/&gt;&lt;wsp:rsid wsp:val=&quot;00016504&quot;/&gt;&lt;wsp:rsid wsp:val=&quot;000167C0&quot;/&gt;&lt;wsp:rsid wsp:val=&quot;00016A09&quot;/&gt;&lt;wsp:rsid wsp:val=&quot;0002092C&quot;/&gt;&lt;wsp:rsid wsp:val=&quot;00020AB7&quot;/&gt;&lt;wsp:rsid wsp:val=&quot;00020E2A&quot;/&gt;&lt;wsp:rsid wsp:val=&quot;0002133B&quot;/&gt;&lt;wsp:rsid wsp:val=&quot;00021735&quot;/&gt;&lt;wsp:rsid wsp:val=&quot;00021EF0&quot;/&gt;&lt;wsp:rsid wsp:val=&quot;00022589&quot;/&gt;&lt;wsp:rsid wsp:val=&quot;00022602&quot;/&gt;&lt;wsp:rsid wsp:val=&quot;00022D55&quot;/&gt;&lt;wsp:rsid wsp:val=&quot;00022EF8&quot;/&gt;&lt;wsp:rsid wsp:val=&quot;0002340D&quot;/&gt;&lt;wsp:rsid wsp:val=&quot;000239F5&quot;/&gt;&lt;wsp:rsid wsp:val=&quot;00023E7A&quot;/&gt;&lt;wsp:rsid wsp:val=&quot;00023EC6&quot;/&gt;&lt;wsp:rsid wsp:val=&quot;00024379&quot;/&gt;&lt;wsp:rsid wsp:val=&quot;00024CA9&quot;/&gt;&lt;wsp:rsid wsp:val=&quot;0002509F&quot;/&gt;&lt;wsp:rsid wsp:val=&quot;00025A7A&quot;/&gt;&lt;wsp:rsid wsp:val=&quot;00025AC4&quot;/&gt;&lt;wsp:rsid wsp:val=&quot;00025D26&quot;/&gt;&lt;wsp:rsid wsp:val=&quot;00025FA4&quot;/&gt;&lt;wsp:rsid wsp:val=&quot;00026E6A&quot;/&gt;&lt;wsp:rsid wsp:val=&quot;000302D9&quot;/&gt;&lt;wsp:rsid wsp:val=&quot;00030A1B&quot;/&gt;&lt;wsp:rsid wsp:val=&quot;00031027&quot;/&gt;&lt;wsp:rsid wsp:val=&quot;00031177&quot;/&gt;&lt;wsp:rsid wsp:val=&quot;0003164E&quot;/&gt;&lt;wsp:rsid wsp:val=&quot;00032373&quot;/&gt;&lt;wsp:rsid wsp:val=&quot;00032C3D&quot;/&gt;&lt;wsp:rsid wsp:val=&quot;0003306D&quot;/&gt;&lt;wsp:rsid wsp:val=&quot;0003362C&quot;/&gt;&lt;wsp:rsid wsp:val=&quot;00033AAC&quot;/&gt;&lt;wsp:rsid wsp:val=&quot;000342C1&quot;/&gt;&lt;wsp:rsid wsp:val=&quot;000345F2&quot;/&gt;&lt;wsp:rsid wsp:val=&quot;00035423&quot;/&gt;&lt;wsp:rsid wsp:val=&quot;0003548C&quot;/&gt;&lt;wsp:rsid wsp:val=&quot;000354CF&quot;/&gt;&lt;wsp:rsid wsp:val=&quot;000360F9&quot;/&gt;&lt;wsp:rsid wsp:val=&quot;0003612B&quot;/&gt;&lt;wsp:rsid wsp:val=&quot;00036369&quot;/&gt;&lt;wsp:rsid wsp:val=&quot;00036494&quot;/&gt;&lt;wsp:rsid wsp:val=&quot;00037858&quot;/&gt;&lt;wsp:rsid wsp:val=&quot;0003792B&quot;/&gt;&lt;wsp:rsid wsp:val=&quot;00037A1D&quot;/&gt;&lt;wsp:rsid wsp:val=&quot;00037E3B&quot;/&gt;&lt;wsp:rsid wsp:val=&quot;0004094E&quot;/&gt;&lt;wsp:rsid wsp:val=&quot;00040D01&quot;/&gt;&lt;wsp:rsid wsp:val=&quot;00040D15&quot;/&gt;&lt;wsp:rsid wsp:val=&quot;0004185D&quot;/&gt;&lt;wsp:rsid wsp:val=&quot;00041DBF&quot;/&gt;&lt;wsp:rsid wsp:val=&quot;00042386&quot;/&gt;&lt;wsp:rsid wsp:val=&quot;000424D8&quot;/&gt;&lt;wsp:rsid wsp:val=&quot;00042B7A&quot;/&gt;&lt;wsp:rsid wsp:val=&quot;00042D4C&quot;/&gt;&lt;wsp:rsid wsp:val=&quot;00043769&quot;/&gt;&lt;wsp:rsid wsp:val=&quot;0004418B&quot;/&gt;&lt;wsp:rsid wsp:val=&quot;000445A1&quot;/&gt;&lt;wsp:rsid wsp:val=&quot;00044715&quot;/&gt;&lt;wsp:rsid wsp:val=&quot;00044A13&quot;/&gt;&lt;wsp:rsid wsp:val=&quot;00044A58&quot;/&gt;&lt;wsp:rsid wsp:val=&quot;00044A8E&quot;/&gt;&lt;wsp:rsid wsp:val=&quot;00044CCA&quot;/&gt;&lt;wsp:rsid wsp:val=&quot;0004545A&quot;/&gt;&lt;wsp:rsid wsp:val=&quot;000459BE&quot;/&gt;&lt;wsp:rsid wsp:val=&quot;00045EFE&quot;/&gt;&lt;wsp:rsid wsp:val=&quot;0004695F&quot;/&gt;&lt;wsp:rsid wsp:val=&quot;00046B1A&quot;/&gt;&lt;wsp:rsid wsp:val=&quot;000473CC&quot;/&gt;&lt;wsp:rsid wsp:val=&quot;000473D7&quot;/&gt;&lt;wsp:rsid wsp:val=&quot;00047487&quot;/&gt;&lt;wsp:rsid wsp:val=&quot;00047721&quot;/&gt;&lt;wsp:rsid wsp:val=&quot;000479C1&quot;/&gt;&lt;wsp:rsid wsp:val=&quot;0005016A&quot;/&gt;&lt;wsp:rsid wsp:val=&quot;00050263&quot;/&gt;&lt;wsp:rsid wsp:val=&quot;00050299&quot;/&gt;&lt;wsp:rsid wsp:val=&quot;00050FC1&quot;/&gt;&lt;wsp:rsid wsp:val=&quot;00051C40&quot;/&gt;&lt;wsp:rsid wsp:val=&quot;00051D49&quot;/&gt;&lt;wsp:rsid wsp:val=&quot;00051E52&quot;/&gt;&lt;wsp:rsid wsp:val=&quot;00052317&quot;/&gt;&lt;wsp:rsid wsp:val=&quot;00052B9C&quot;/&gt;&lt;wsp:rsid wsp:val=&quot;00052E19&quot;/&gt;&lt;wsp:rsid wsp:val=&quot;00052FFE&quot;/&gt;&lt;wsp:rsid wsp:val=&quot;000530BD&quot;/&gt;&lt;wsp:rsid wsp:val=&quot;00053401&quot;/&gt;&lt;wsp:rsid wsp:val=&quot;000542AC&quot;/&gt;&lt;wsp:rsid wsp:val=&quot;000543CD&quot;/&gt;&lt;wsp:rsid wsp:val=&quot;00054669&quot;/&gt;&lt;wsp:rsid wsp:val=&quot;000548EB&quot;/&gt;&lt;wsp:rsid wsp:val=&quot;00054A30&quot;/&gt;&lt;wsp:rsid wsp:val=&quot;000550D9&quot;/&gt;&lt;wsp:rsid wsp:val=&quot;00055850&quot;/&gt;&lt;wsp:rsid wsp:val=&quot;00055C6A&quot;/&gt;&lt;wsp:rsid wsp:val=&quot;00056199&quot;/&gt;&lt;wsp:rsid wsp:val=&quot;00056387&quot;/&gt;&lt;wsp:rsid wsp:val=&quot;000563B8&quot;/&gt;&lt;wsp:rsid wsp:val=&quot;000566FE&quot;/&gt;&lt;wsp:rsid wsp:val=&quot;00056A32&quot;/&gt;&lt;wsp:rsid wsp:val=&quot;00057007&quot;/&gt;&lt;wsp:rsid wsp:val=&quot;0005720E&quot;/&gt;&lt;wsp:rsid wsp:val=&quot;00057CFD&quot;/&gt;&lt;wsp:rsid wsp:val=&quot;00060916&quot;/&gt;&lt;wsp:rsid wsp:val=&quot;00060ADA&quot;/&gt;&lt;wsp:rsid wsp:val=&quot;00060D77&quot;/&gt;&lt;wsp:rsid wsp:val=&quot;00060ED0&quot;/&gt;&lt;wsp:rsid wsp:val=&quot;00060F49&quot;/&gt;&lt;wsp:rsid wsp:val=&quot;00061115&quot;/&gt;&lt;wsp:rsid wsp:val=&quot;000622F6&quot;/&gt;&lt;wsp:rsid wsp:val=&quot;00062893&quot;/&gt;&lt;wsp:rsid wsp:val=&quot;00062D00&quot;/&gt;&lt;wsp:rsid wsp:val=&quot;00063300&quot;/&gt;&lt;wsp:rsid wsp:val=&quot;00063DF1&quot;/&gt;&lt;wsp:rsid wsp:val=&quot;000642A1&quot;/&gt;&lt;wsp:rsid wsp:val=&quot;00064774&quot;/&gt;&lt;wsp:rsid wsp:val=&quot;000652C0&quot;/&gt;&lt;wsp:rsid wsp:val=&quot;00065BC1&quot;/&gt;&lt;wsp:rsid wsp:val=&quot;00066248&quot;/&gt;&lt;wsp:rsid wsp:val=&quot;000662F4&quot;/&gt;&lt;wsp:rsid wsp:val=&quot;000664F6&quot;/&gt;&lt;wsp:rsid wsp:val=&quot;00067353&quot;/&gt;&lt;wsp:rsid wsp:val=&quot;0006770C&quot;/&gt;&lt;wsp:rsid wsp:val=&quot;00067CE7&quot;/&gt;&lt;wsp:rsid wsp:val=&quot;00067F36&quot;/&gt;&lt;wsp:rsid wsp:val=&quot;00070198&quot;/&gt;&lt;wsp:rsid wsp:val=&quot;00070547&quot;/&gt;&lt;wsp:rsid wsp:val=&quot;00070CF8&quot;/&gt;&lt;wsp:rsid wsp:val=&quot;000711FA&quot;/&gt;&lt;wsp:rsid wsp:val=&quot;00071808&quot;/&gt;&lt;wsp:rsid wsp:val=&quot;00071EE9&quot;/&gt;&lt;wsp:rsid wsp:val=&quot;00072790&quot;/&gt;&lt;wsp:rsid wsp:val=&quot;00072ABD&quot;/&gt;&lt;wsp:rsid wsp:val=&quot;000733A1&quot;/&gt;&lt;wsp:rsid wsp:val=&quot;00073690&quot;/&gt;&lt;wsp:rsid wsp:val=&quot;00073841&quot;/&gt;&lt;wsp:rsid wsp:val=&quot;00073CB7&quot;/&gt;&lt;wsp:rsid wsp:val=&quot;000740D9&quot;/&gt;&lt;wsp:rsid wsp:val=&quot;00074E5C&quot;/&gt;&lt;wsp:rsid wsp:val=&quot;00074EF4&quot;/&gt;&lt;wsp:rsid wsp:val=&quot;000753F8&quot;/&gt;&lt;wsp:rsid wsp:val=&quot;000757A7&quot;/&gt;&lt;wsp:rsid wsp:val=&quot;00075A43&quot;/&gt;&lt;wsp:rsid wsp:val=&quot;00075EFC&quot;/&gt;&lt;wsp:rsid wsp:val=&quot;00075F15&quot;/&gt;&lt;wsp:rsid wsp:val=&quot;000761B1&quot;/&gt;&lt;wsp:rsid wsp:val=&quot;00076426&quot;/&gt;&lt;wsp:rsid wsp:val=&quot;00077158&quot;/&gt;&lt;wsp:rsid wsp:val=&quot;000772C9&quot;/&gt;&lt;wsp:rsid wsp:val=&quot;00077B97&quot;/&gt;&lt;wsp:rsid wsp:val=&quot;00077C14&quot;/&gt;&lt;wsp:rsid wsp:val=&quot;00077D29&quot;/&gt;&lt;wsp:rsid wsp:val=&quot;0008029C&quot;/&gt;&lt;wsp:rsid wsp:val=&quot;0008059A&quot;/&gt;&lt;wsp:rsid wsp:val=&quot;00080617&quot;/&gt;&lt;wsp:rsid wsp:val=&quot;000807BA&quot;/&gt;&lt;wsp:rsid wsp:val=&quot;00080A0F&quot;/&gt;&lt;wsp:rsid wsp:val=&quot;00080DF3&quot;/&gt;&lt;wsp:rsid wsp:val=&quot;00081442&quot;/&gt;&lt;wsp:rsid wsp:val=&quot;0008173A&quot;/&gt;&lt;wsp:rsid wsp:val=&quot;00082077&quot;/&gt;&lt;wsp:rsid wsp:val=&quot;0008216D&quot;/&gt;&lt;wsp:rsid wsp:val=&quot;00082238&quot;/&gt;&lt;wsp:rsid wsp:val=&quot;0008302A&quot;/&gt;&lt;wsp:rsid wsp:val=&quot;00083202&quot;/&gt;&lt;wsp:rsid wsp:val=&quot;00083792&quot;/&gt;&lt;wsp:rsid wsp:val=&quot;00083954&quot;/&gt;&lt;wsp:rsid wsp:val=&quot;00083C78&quot;/&gt;&lt;wsp:rsid wsp:val=&quot;000841F6&quot;/&gt;&lt;wsp:rsid wsp:val=&quot;000843B2&quot;/&gt;&lt;wsp:rsid wsp:val=&quot;0008441C&quot;/&gt;&lt;wsp:rsid wsp:val=&quot;00084707&quot;/&gt;&lt;wsp:rsid wsp:val=&quot;00084C36&quot;/&gt;&lt;wsp:rsid wsp:val=&quot;00084C6F&quot;/&gt;&lt;wsp:rsid wsp:val=&quot;000857C5&quot;/&gt;&lt;wsp:rsid wsp:val=&quot;00085994&quot;/&gt;&lt;wsp:rsid wsp:val=&quot;00085D2A&quot;/&gt;&lt;wsp:rsid wsp:val=&quot;000862CD&quot;/&gt;&lt;wsp:rsid wsp:val=&quot;0008658E&quot;/&gt;&lt;wsp:rsid wsp:val=&quot;00086865&quot;/&gt;&lt;wsp:rsid wsp:val=&quot;000869CB&quot;/&gt;&lt;wsp:rsid wsp:val=&quot;00086B80&quot;/&gt;&lt;wsp:rsid wsp:val=&quot;0008753E&quot;/&gt;&lt;wsp:rsid wsp:val=&quot;000875CF&quot;/&gt;&lt;wsp:rsid wsp:val=&quot;00087AA7&quot;/&gt;&lt;wsp:rsid wsp:val=&quot;00087D01&quot;/&gt;&lt;wsp:rsid wsp:val=&quot;000900B8&quot;/&gt;&lt;wsp:rsid wsp:val=&quot;0009018B&quot;/&gt;&lt;wsp:rsid wsp:val=&quot;000901E9&quot;/&gt;&lt;wsp:rsid wsp:val=&quot;00090296&quot;/&gt;&lt;wsp:rsid wsp:val=&quot;00090B04&quot;/&gt;&lt;wsp:rsid wsp:val=&quot;00090E33&quot;/&gt;&lt;wsp:rsid wsp:val=&quot;00091632&quot;/&gt;&lt;wsp:rsid wsp:val=&quot;0009191F&quot;/&gt;&lt;wsp:rsid wsp:val=&quot;00091A31&quot;/&gt;&lt;wsp:rsid wsp:val=&quot;00091ECA&quot;/&gt;&lt;wsp:rsid wsp:val=&quot;00092AAC&quot;/&gt;&lt;wsp:rsid wsp:val=&quot;00093252&quot;/&gt;&lt;wsp:rsid wsp:val=&quot;000941AA&quot;/&gt;&lt;wsp:rsid wsp:val=&quot;0009508C&quot;/&gt;&lt;wsp:rsid wsp:val=&quot;00095B78&quot;/&gt;&lt;wsp:rsid wsp:val=&quot;00096499&quot;/&gt;&lt;wsp:rsid wsp:val=&quot;00096BBF&quot;/&gt;&lt;wsp:rsid wsp:val=&quot;00097B1B&quot;/&gt;&lt;wsp:rsid wsp:val=&quot;000A0795&quot;/&gt;&lt;wsp:rsid wsp:val=&quot;000A0919&quot;/&gt;&lt;wsp:rsid wsp:val=&quot;000A0C87&quot;/&gt;&lt;wsp:rsid wsp:val=&quot;000A100E&quot;/&gt;&lt;wsp:rsid wsp:val=&quot;000A1855&quot;/&gt;&lt;wsp:rsid wsp:val=&quot;000A18A7&quot;/&gt;&lt;wsp:rsid wsp:val=&quot;000A19C5&quot;/&gt;&lt;wsp:rsid wsp:val=&quot;000A1EE4&quot;/&gt;&lt;wsp:rsid wsp:val=&quot;000A2BDE&quot;/&gt;&lt;wsp:rsid wsp:val=&quot;000A2F96&quot;/&gt;&lt;wsp:rsid wsp:val=&quot;000A2FA7&quot;/&gt;&lt;wsp:rsid wsp:val=&quot;000A30E3&quot;/&gt;&lt;wsp:rsid wsp:val=&quot;000A4B09&quot;/&gt;&lt;wsp:rsid wsp:val=&quot;000A4E44&quot;/&gt;&lt;wsp:rsid wsp:val=&quot;000A5249&quot;/&gt;&lt;wsp:rsid wsp:val=&quot;000A5529&quot;/&gt;&lt;wsp:rsid wsp:val=&quot;000A559B&quot;/&gt;&lt;wsp:rsid wsp:val=&quot;000A5627&quot;/&gt;&lt;wsp:rsid wsp:val=&quot;000A58EC&quot;/&gt;&lt;wsp:rsid wsp:val=&quot;000A5A12&quot;/&gt;&lt;wsp:rsid wsp:val=&quot;000A5EEA&quot;/&gt;&lt;wsp:rsid wsp:val=&quot;000A6685&quot;/&gt;&lt;wsp:rsid wsp:val=&quot;000A6953&quot;/&gt;&lt;wsp:rsid wsp:val=&quot;000A7038&quot;/&gt;&lt;wsp:rsid wsp:val=&quot;000A72F4&quot;/&gt;&lt;wsp:rsid wsp:val=&quot;000B0095&quot;/&gt;&lt;wsp:rsid wsp:val=&quot;000B0DEF&quot;/&gt;&lt;wsp:rsid wsp:val=&quot;000B0F56&quot;/&gt;&lt;wsp:rsid wsp:val=&quot;000B1201&quot;/&gt;&lt;wsp:rsid wsp:val=&quot;000B182B&quot;/&gt;&lt;wsp:rsid wsp:val=&quot;000B1962&quot;/&gt;&lt;wsp:rsid wsp:val=&quot;000B1C98&quot;/&gt;&lt;wsp:rsid wsp:val=&quot;000B26B0&quot;/&gt;&lt;wsp:rsid wsp:val=&quot;000B386E&quot;/&gt;&lt;wsp:rsid wsp:val=&quot;000B3966&quot;/&gt;&lt;wsp:rsid wsp:val=&quot;000B3D2F&quot;/&gt;&lt;wsp:rsid wsp:val=&quot;000B437B&quot;/&gt;&lt;wsp:rsid wsp:val=&quot;000B45C4&quot;/&gt;&lt;wsp:rsid wsp:val=&quot;000B4C3E&quot;/&gt;&lt;wsp:rsid wsp:val=&quot;000B509D&quot;/&gt;&lt;wsp:rsid wsp:val=&quot;000B50EF&quot;/&gt;&lt;wsp:rsid wsp:val=&quot;000B53C9&quot;/&gt;&lt;wsp:rsid wsp:val=&quot;000B5667&quot;/&gt;&lt;wsp:rsid wsp:val=&quot;000B5EE0&quot;/&gt;&lt;wsp:rsid wsp:val=&quot;000B6023&quot;/&gt;&lt;wsp:rsid wsp:val=&quot;000B62DF&quot;/&gt;&lt;wsp:rsid wsp:val=&quot;000B673A&quot;/&gt;&lt;wsp:rsid wsp:val=&quot;000B677B&quot;/&gt;&lt;wsp:rsid wsp:val=&quot;000B6807&quot;/&gt;&lt;wsp:rsid wsp:val=&quot;000B6D32&quot;/&gt;&lt;wsp:rsid wsp:val=&quot;000B7B19&quot;/&gt;&lt;wsp:rsid wsp:val=&quot;000C0545&quot;/&gt;&lt;wsp:rsid wsp:val=&quot;000C0648&quot;/&gt;&lt;wsp:rsid wsp:val=&quot;000C0FFB&quot;/&gt;&lt;wsp:rsid wsp:val=&quot;000C16E7&quot;/&gt;&lt;wsp:rsid wsp:val=&quot;000C1DEC&quot;/&gt;&lt;wsp:rsid wsp:val=&quot;000C1F4A&quot;/&gt;&lt;wsp:rsid wsp:val=&quot;000C27ED&quot;/&gt;&lt;wsp:rsid wsp:val=&quot;000C29C6&quot;/&gt;&lt;wsp:rsid wsp:val=&quot;000C3048&quot;/&gt;&lt;wsp:rsid wsp:val=&quot;000C3518&quot;/&gt;&lt;wsp:rsid wsp:val=&quot;000C3A35&quot;/&gt;&lt;wsp:rsid wsp:val=&quot;000C4323&quot;/&gt;&lt;wsp:rsid wsp:val=&quot;000C4505&quot;/&gt;&lt;wsp:rsid wsp:val=&quot;000C45A8&quot;/&gt;&lt;wsp:rsid wsp:val=&quot;000C463C&quot;/&gt;&lt;wsp:rsid wsp:val=&quot;000C4AB7&quot;/&gt;&lt;wsp:rsid wsp:val=&quot;000C5288&quot;/&gt;&lt;wsp:rsid wsp:val=&quot;000C57F6&quot;/&gt;&lt;wsp:rsid wsp:val=&quot;000C5E56&quot;/&gt;&lt;wsp:rsid wsp:val=&quot;000C6632&quot;/&gt;&lt;wsp:rsid wsp:val=&quot;000C6660&quot;/&gt;&lt;wsp:rsid wsp:val=&quot;000C700C&quot;/&gt;&lt;wsp:rsid wsp:val=&quot;000C724C&quot;/&gt;&lt;wsp:rsid wsp:val=&quot;000C7577&quot;/&gt;&lt;wsp:rsid wsp:val=&quot;000D08CE&quot;/&gt;&lt;wsp:rsid wsp:val=&quot;000D1371&quot;/&gt;&lt;wsp:rsid wsp:val=&quot;000D1962&quot;/&gt;&lt;wsp:rsid wsp:val=&quot;000D1B0B&quot;/&gt;&lt;wsp:rsid wsp:val=&quot;000D1B83&quot;/&gt;&lt;wsp:rsid wsp:val=&quot;000D21B3&quot;/&gt;&lt;wsp:rsid wsp:val=&quot;000D221E&quot;/&gt;&lt;wsp:rsid wsp:val=&quot;000D2338&quot;/&gt;&lt;wsp:rsid wsp:val=&quot;000D23A0&quot;/&gt;&lt;wsp:rsid wsp:val=&quot;000D26D1&quot;/&gt;&lt;wsp:rsid wsp:val=&quot;000D2AC9&quot;/&gt;&lt;wsp:rsid wsp:val=&quot;000D2B23&quot;/&gt;&lt;wsp:rsid wsp:val=&quot;000D3068&quot;/&gt;&lt;wsp:rsid wsp:val=&quot;000D30C0&quot;/&gt;&lt;wsp:rsid wsp:val=&quot;000D37BF&quot;/&gt;&lt;wsp:rsid wsp:val=&quot;000D3851&quot;/&gt;&lt;wsp:rsid wsp:val=&quot;000D3E5B&quot;/&gt;&lt;wsp:rsid wsp:val=&quot;000D42B8&quot;/&gt;&lt;wsp:rsid wsp:val=&quot;000D486E&quot;/&gt;&lt;wsp:rsid wsp:val=&quot;000D48C1&quot;/&gt;&lt;wsp:rsid wsp:val=&quot;000D5185&quot;/&gt;&lt;wsp:rsid wsp:val=&quot;000D529E&quot;/&gt;&lt;wsp:rsid wsp:val=&quot;000D5AE5&quot;/&gt;&lt;wsp:rsid wsp:val=&quot;000D5D4B&quot;/&gt;&lt;wsp:rsid wsp:val=&quot;000D76B2&quot;/&gt;&lt;wsp:rsid wsp:val=&quot;000D77A3&quot;/&gt;&lt;wsp:rsid wsp:val=&quot;000D79FB&quot;/&gt;&lt;wsp:rsid wsp:val=&quot;000D7B4D&quot;/&gt;&lt;wsp:rsid wsp:val=&quot;000E18B8&quot;/&gt;&lt;wsp:rsid wsp:val=&quot;000E1AF8&quot;/&gt;&lt;wsp:rsid wsp:val=&quot;000E1B0B&quot;/&gt;&lt;wsp:rsid wsp:val=&quot;000E1FC2&quot;/&gt;&lt;wsp:rsid wsp:val=&quot;000E2131&quot;/&gt;&lt;wsp:rsid wsp:val=&quot;000E2799&quot;/&gt;&lt;wsp:rsid wsp:val=&quot;000E27B2&quot;/&gt;&lt;wsp:rsid wsp:val=&quot;000E2B98&quot;/&gt;&lt;wsp:rsid wsp:val=&quot;000E2F41&quot;/&gt;&lt;wsp:rsid wsp:val=&quot;000E307E&quot;/&gt;&lt;wsp:rsid wsp:val=&quot;000E3686&quot;/&gt;&lt;wsp:rsid wsp:val=&quot;000E387E&quot;/&gt;&lt;wsp:rsid wsp:val=&quot;000E3DC3&quot;/&gt;&lt;wsp:rsid wsp:val=&quot;000E444D&quot;/&gt;&lt;wsp:rsid wsp:val=&quot;000E45AB&quot;/&gt;&lt;wsp:rsid wsp:val=&quot;000E484E&quot;/&gt;&lt;wsp:rsid wsp:val=&quot;000E507A&quot;/&gt;&lt;wsp:rsid wsp:val=&quot;000E62EB&quot;/&gt;&lt;wsp:rsid wsp:val=&quot;000E63A9&quot;/&gt;&lt;wsp:rsid wsp:val=&quot;000E67F6&quot;/&gt;&lt;wsp:rsid wsp:val=&quot;000E689D&quot;/&gt;&lt;wsp:rsid wsp:val=&quot;000E697A&quot;/&gt;&lt;wsp:rsid wsp:val=&quot;000E6CFA&quot;/&gt;&lt;wsp:rsid wsp:val=&quot;000E7480&quot;/&gt;&lt;wsp:rsid wsp:val=&quot;000F10D4&quot;/&gt;&lt;wsp:rsid wsp:val=&quot;000F1313&quot;/&gt;&lt;wsp:rsid wsp:val=&quot;000F1A26&quot;/&gt;&lt;wsp:rsid wsp:val=&quot;000F2B95&quot;/&gt;&lt;wsp:rsid wsp:val=&quot;000F309B&quot;/&gt;&lt;wsp:rsid wsp:val=&quot;000F3D75&quot;/&gt;&lt;wsp:rsid wsp:val=&quot;000F3EEF&quot;/&gt;&lt;wsp:rsid wsp:val=&quot;000F43FD&quot;/&gt;&lt;wsp:rsid wsp:val=&quot;000F521C&quot;/&gt;&lt;wsp:rsid wsp:val=&quot;000F62A6&quot;/&gt;&lt;wsp:rsid wsp:val=&quot;000F6B82&quot;/&gt;&lt;wsp:rsid wsp:val=&quot;000F6BBD&quot;/&gt;&lt;wsp:rsid wsp:val=&quot;000F6D5B&quot;/&gt;&lt;wsp:rsid wsp:val=&quot;000F6EAC&quot;/&gt;&lt;wsp:rsid wsp:val=&quot;000F7745&quot;/&gt;&lt;wsp:rsid wsp:val=&quot;000F7AA6&quot;/&gt;&lt;wsp:rsid wsp:val=&quot;0010021A&quot;/&gt;&lt;wsp:rsid wsp:val=&quot;001004A6&quot;/&gt;&lt;wsp:rsid wsp:val=&quot;00100614&quot;/&gt;&lt;wsp:rsid wsp:val=&quot;0010064D&quot;/&gt;&lt;wsp:rsid wsp:val=&quot;0010099A&quot;/&gt;&lt;wsp:rsid wsp:val=&quot;00100A04&quot;/&gt;&lt;wsp:rsid wsp:val=&quot;00100BFA&quot;/&gt;&lt;wsp:rsid wsp:val=&quot;00100D20&quot;/&gt;&lt;wsp:rsid wsp:val=&quot;0010103A&quot;/&gt;&lt;wsp:rsid wsp:val=&quot;001010A2&quot;/&gt;&lt;wsp:rsid wsp:val=&quot;0010112A&quot;/&gt;&lt;wsp:rsid wsp:val=&quot;00101253&quot;/&gt;&lt;wsp:rsid wsp:val=&quot;00101503&quot;/&gt;&lt;wsp:rsid wsp:val=&quot;00101557&quot;/&gt;&lt;wsp:rsid wsp:val=&quot;00101A7C&quot;/&gt;&lt;wsp:rsid wsp:val=&quot;00101ADE&quot;/&gt;&lt;wsp:rsid wsp:val=&quot;00101D36&quot;/&gt;&lt;wsp:rsid wsp:val=&quot;00101F1B&quot;/&gt;&lt;wsp:rsid wsp:val=&quot;00102093&quot;/&gt;&lt;wsp:rsid wsp:val=&quot;00102667&quot;/&gt;&lt;wsp:rsid wsp:val=&quot;00102847&quot;/&gt;&lt;wsp:rsid wsp:val=&quot;00102A1E&quot;/&gt;&lt;wsp:rsid wsp:val=&quot;001032A0&quot;/&gt;&lt;wsp:rsid wsp:val=&quot;0010393B&quot;/&gt;&lt;wsp:rsid wsp:val=&quot;00103E4C&quot;/&gt;&lt;wsp:rsid wsp:val=&quot;00103F7E&quot;/&gt;&lt;wsp:rsid wsp:val=&quot;00104C98&quot;/&gt;&lt;wsp:rsid wsp:val=&quot;00104DD0&quot;/&gt;&lt;wsp:rsid wsp:val=&quot;0010563E&quot;/&gt;&lt;wsp:rsid wsp:val=&quot;00105DE2&quot;/&gt;&lt;wsp:rsid wsp:val=&quot;00105F99&quot;/&gt;&lt;wsp:rsid wsp:val=&quot;001063ED&quot;/&gt;&lt;wsp:rsid wsp:val=&quot;0010659F&quot;/&gt;&lt;wsp:rsid wsp:val=&quot;00106918&quot;/&gt;&lt;wsp:rsid wsp:val=&quot;00106F5D&quot;/&gt;&lt;wsp:rsid wsp:val=&quot;00107687&quot;/&gt;&lt;wsp:rsid wsp:val=&quot;001077F8&quot;/&gt;&lt;wsp:rsid wsp:val=&quot;00107870&quot;/&gt;&lt;wsp:rsid wsp:val=&quot;00107C30&quot;/&gt;&lt;wsp:rsid wsp:val=&quot;00107DF9&quot;/&gt;&lt;wsp:rsid wsp:val=&quot;00110AA6&quot;/&gt;&lt;wsp:rsid wsp:val=&quot;00110DA9&quot;/&gt;&lt;wsp:rsid wsp:val=&quot;00110F73&quot;/&gt;&lt;wsp:rsid wsp:val=&quot;00110FA1&quot;/&gt;&lt;wsp:rsid wsp:val=&quot;00110FCF&quot;/&gt;&lt;wsp:rsid wsp:val=&quot;00111A01&quot;/&gt;&lt;wsp:rsid wsp:val=&quot;00111C45&quot;/&gt;&lt;wsp:rsid wsp:val=&quot;00112515&quot;/&gt;&lt;wsp:rsid wsp:val=&quot;0011296B&quot;/&gt;&lt;wsp:rsid wsp:val=&quot;00112A69&quot;/&gt;&lt;wsp:rsid wsp:val=&quot;0011364C&quot;/&gt;&lt;wsp:rsid wsp:val=&quot;001137F6&quot;/&gt;&lt;wsp:rsid wsp:val=&quot;00113E79&quot;/&gt;&lt;wsp:rsid wsp:val=&quot;0011419A&quot;/&gt;&lt;wsp:rsid wsp:val=&quot;00114430&quot;/&gt;&lt;wsp:rsid wsp:val=&quot;00114B83&quot;/&gt;&lt;wsp:rsid wsp:val=&quot;0011514C&quot;/&gt;&lt;wsp:rsid wsp:val=&quot;0011565D&quot;/&gt;&lt;wsp:rsid wsp:val=&quot;0011578F&quot;/&gt;&lt;wsp:rsid wsp:val=&quot;00116498&quot;/&gt;&lt;wsp:rsid wsp:val=&quot;00116776&quot;/&gt;&lt;wsp:rsid wsp:val=&quot;00116F23&quot;/&gt;&lt;wsp:rsid wsp:val=&quot;0011763A&quot;/&gt;&lt;wsp:rsid wsp:val=&quot;00117754&quot;/&gt;&lt;wsp:rsid wsp:val=&quot;0012049D&quot;/&gt;&lt;wsp:rsid wsp:val=&quot;00120AE4&quot;/&gt;&lt;wsp:rsid wsp:val=&quot;00121526&quot;/&gt;&lt;wsp:rsid wsp:val=&quot;001217CF&quot;/&gt;&lt;wsp:rsid wsp:val=&quot;00121826&quot;/&gt;&lt;wsp:rsid wsp:val=&quot;00121876&quot;/&gt;&lt;wsp:rsid wsp:val=&quot;001225AE&quot;/&gt;&lt;wsp:rsid wsp:val=&quot;00122737&quot;/&gt;&lt;wsp:rsid wsp:val=&quot;0012275A&quot;/&gt;&lt;wsp:rsid wsp:val=&quot;00122844&quot;/&gt;&lt;wsp:rsid wsp:val=&quot;00122848&quot;/&gt;&lt;wsp:rsid wsp:val=&quot;00122884&quot;/&gt;&lt;wsp:rsid wsp:val=&quot;001232BB&quot;/&gt;&lt;wsp:rsid wsp:val=&quot;00123ACF&quot;/&gt;&lt;wsp:rsid wsp:val=&quot;00123C0B&quot;/&gt;&lt;wsp:rsid wsp:val=&quot;00123E2C&quot;/&gt;&lt;wsp:rsid wsp:val=&quot;001240CE&quot;/&gt;&lt;wsp:rsid wsp:val=&quot;00124310&quot;/&gt;&lt;wsp:rsid wsp:val=&quot;001248BF&quot;/&gt;&lt;wsp:rsid wsp:val=&quot;00124DF8&quot;/&gt;&lt;wsp:rsid wsp:val=&quot;00124FDB&quot;/&gt;&lt;wsp:rsid wsp:val=&quot;001256FD&quot;/&gt;&lt;wsp:rsid wsp:val=&quot;00125A7F&quot;/&gt;&lt;wsp:rsid wsp:val=&quot;00126723&quot;/&gt;&lt;wsp:rsid wsp:val=&quot;00126926&quot;/&gt;&lt;wsp:rsid wsp:val=&quot;0012696F&quot;/&gt;&lt;wsp:rsid wsp:val=&quot;00130119&quot;/&gt;&lt;wsp:rsid wsp:val=&quot;0013092F&quot;/&gt;&lt;wsp:rsid wsp:val=&quot;00131B3A&quot;/&gt;&lt;wsp:rsid wsp:val=&quot;00131D0C&quot;/&gt;&lt;wsp:rsid wsp:val=&quot;00132245&quot;/&gt;&lt;wsp:rsid wsp:val=&quot;001324B1&quot;/&gt;&lt;wsp:rsid wsp:val=&quot;00132C0C&quot;/&gt;&lt;wsp:rsid wsp:val=&quot;00132CBA&quot;/&gt;&lt;wsp:rsid wsp:val=&quot;0013303B&quot;/&gt;&lt;wsp:rsid wsp:val=&quot;001337C8&quot;/&gt;&lt;wsp:rsid wsp:val=&quot;0013444E&quot;/&gt;&lt;wsp:rsid wsp:val=&quot;00134C71&quot;/&gt;&lt;wsp:rsid wsp:val=&quot;00135531&quot;/&gt;&lt;wsp:rsid wsp:val=&quot;00135B66&quot;/&gt;&lt;wsp:rsid wsp:val=&quot;001360FC&quot;/&gt;&lt;wsp:rsid wsp:val=&quot;00136833&quot;/&gt;&lt;wsp:rsid wsp:val=&quot;0013693B&quot;/&gt;&lt;wsp:rsid wsp:val=&quot;00136958&quot;/&gt;&lt;wsp:rsid wsp:val=&quot;001370BE&quot;/&gt;&lt;wsp:rsid wsp:val=&quot;001371FD&quot;/&gt;&lt;wsp:rsid wsp:val=&quot;0013733C&quot;/&gt;&lt;wsp:rsid wsp:val=&quot;001374F1&quot;/&gt;&lt;wsp:rsid wsp:val=&quot;0013773E&quot;/&gt;&lt;wsp:rsid wsp:val=&quot;00137CA5&quot;/&gt;&lt;wsp:rsid wsp:val=&quot;00137F9B&quot;/&gt;&lt;wsp:rsid wsp:val=&quot;00140C02&quot;/&gt;&lt;wsp:rsid wsp:val=&quot;00140C8E&quot;/&gt;&lt;wsp:rsid wsp:val=&quot;0014135A&quot;/&gt;&lt;wsp:rsid wsp:val=&quot;00142334&quot;/&gt;&lt;wsp:rsid wsp:val=&quot;001426FD&quot;/&gt;&lt;wsp:rsid wsp:val=&quot;00142D80&quot;/&gt;&lt;wsp:rsid wsp:val=&quot;00142E27&quot;/&gt;&lt;wsp:rsid wsp:val=&quot;00142E91&quot;/&gt;&lt;wsp:rsid wsp:val=&quot;00143609&quot;/&gt;&lt;wsp:rsid wsp:val=&quot;0014385E&quot;/&gt;&lt;wsp:rsid wsp:val=&quot;00143CB9&quot;/&gt;&lt;wsp:rsid wsp:val=&quot;001446FC&quot;/&gt;&lt;wsp:rsid wsp:val=&quot;0014495D&quot;/&gt;&lt;wsp:rsid wsp:val=&quot;00146385&quot;/&gt;&lt;wsp:rsid wsp:val=&quot;001469CC&quot;/&gt;&lt;wsp:rsid wsp:val=&quot;00146FA7&quot;/&gt;&lt;wsp:rsid wsp:val=&quot;00147088&quot;/&gt;&lt;wsp:rsid wsp:val=&quot;00147090&quot;/&gt;&lt;wsp:rsid wsp:val=&quot;001470D5&quot;/&gt;&lt;wsp:rsid wsp:val=&quot;001479F2&quot;/&gt;&lt;wsp:rsid wsp:val=&quot;001504F2&quot;/&gt;&lt;wsp:rsid wsp:val=&quot;00150CE8&quot;/&gt;&lt;wsp:rsid wsp:val=&quot;001513BD&quot;/&gt;&lt;wsp:rsid wsp:val=&quot;00151B0C&quot;/&gt;&lt;wsp:rsid wsp:val=&quot;00151C3B&quot;/&gt;&lt;wsp:rsid wsp:val=&quot;00152028&quot;/&gt;&lt;wsp:rsid wsp:val=&quot;0015302D&quot;/&gt;&lt;wsp:rsid wsp:val=&quot;0015307A&quot;/&gt;&lt;wsp:rsid wsp:val=&quot;0015312F&quot;/&gt;&lt;wsp:rsid wsp:val=&quot;00153468&quot;/&gt;&lt;wsp:rsid wsp:val=&quot;00153580&quot;/&gt;&lt;wsp:rsid wsp:val=&quot;0015372F&quot;/&gt;&lt;wsp:rsid wsp:val=&quot;001538D6&quot;/&gt;&lt;wsp:rsid wsp:val=&quot;00153B58&quot;/&gt;&lt;wsp:rsid wsp:val=&quot;00153C09&quot;/&gt;&lt;wsp:rsid wsp:val=&quot;00153C7E&quot;/&gt;&lt;wsp:rsid wsp:val=&quot;00153F76&quot;/&gt;&lt;wsp:rsid wsp:val=&quot;00154E0F&quot;/&gt;&lt;wsp:rsid wsp:val=&quot;001559A1&quot;/&gt;&lt;wsp:rsid wsp:val=&quot;001567FA&quot;/&gt;&lt;wsp:rsid wsp:val=&quot;00157B9E&quot;/&gt;&lt;wsp:rsid wsp:val=&quot;00157D84&quot;/&gt;&lt;wsp:rsid wsp:val=&quot;00157FBC&quot;/&gt;&lt;wsp:rsid wsp:val=&quot;001601EC&quot;/&gt;&lt;wsp:rsid wsp:val=&quot;001611BF&quot;/&gt;&lt;wsp:rsid wsp:val=&quot;0016134C&quot;/&gt;&lt;wsp:rsid wsp:val=&quot;001617A9&quot;/&gt;&lt;wsp:rsid wsp:val=&quot;00161FF3&quot;/&gt;&lt;wsp:rsid wsp:val=&quot;00162334&quot;/&gt;&lt;wsp:rsid wsp:val=&quot;00162894&quot;/&gt;&lt;wsp:rsid wsp:val=&quot;001629B4&quot;/&gt;&lt;wsp:rsid wsp:val=&quot;001632B0&quot;/&gt;&lt;wsp:rsid wsp:val=&quot;001634E0&quot;/&gt;&lt;wsp:rsid wsp:val=&quot;001634FA&quot;/&gt;&lt;wsp:rsid wsp:val=&quot;00163FBC&quot;/&gt;&lt;wsp:rsid wsp:val=&quot;00164762&quot;/&gt;&lt;wsp:rsid wsp:val=&quot;0016483B&quot;/&gt;&lt;wsp:rsid wsp:val=&quot;00164942&quot;/&gt;&lt;wsp:rsid wsp:val=&quot;00164C62&quot;/&gt;&lt;wsp:rsid wsp:val=&quot;00164F86&quot;/&gt;&lt;wsp:rsid wsp:val=&quot;00165E4A&quot;/&gt;&lt;wsp:rsid wsp:val=&quot;00166DFE&quot;/&gt;&lt;wsp:rsid wsp:val=&quot;001676E3&quot;/&gt;&lt;wsp:rsid wsp:val=&quot;00167951&quot;/&gt;&lt;wsp:rsid wsp:val=&quot;00170120&quot;/&gt;&lt;wsp:rsid wsp:val=&quot;00170A3C&quot;/&gt;&lt;wsp:rsid wsp:val=&quot;00170E7F&quot;/&gt;&lt;wsp:rsid wsp:val=&quot;0017113D&quot;/&gt;&lt;wsp:rsid wsp:val=&quot;00171AE2&quot;/&gt;&lt;wsp:rsid wsp:val=&quot;00171E60&quot;/&gt;&lt;wsp:rsid wsp:val=&quot;00173BCD&quot;/&gt;&lt;wsp:rsid wsp:val=&quot;00173DFD&quot;/&gt;&lt;wsp:rsid wsp:val=&quot;0017475D&quot;/&gt;&lt;wsp:rsid wsp:val=&quot;00174D04&quot;/&gt;&lt;wsp:rsid wsp:val=&quot;001755FA&quot;/&gt;&lt;wsp:rsid wsp:val=&quot;00175A29&quot;/&gt;&lt;wsp:rsid wsp:val=&quot;001762AC&quot;/&gt;&lt;wsp:rsid wsp:val=&quot;0017638B&quot;/&gt;&lt;wsp:rsid wsp:val=&quot;00176437&quot;/&gt;&lt;wsp:rsid wsp:val=&quot;00176513&quot;/&gt;&lt;wsp:rsid wsp:val=&quot;00176691&quot;/&gt;&lt;wsp:rsid wsp:val=&quot;001766F4&quot;/&gt;&lt;wsp:rsid wsp:val=&quot;00176725&quot;/&gt;&lt;wsp:rsid wsp:val=&quot;00176A8E&quot;/&gt;&lt;wsp:rsid wsp:val=&quot;0017709D&quot;/&gt;&lt;wsp:rsid wsp:val=&quot;00177C06&quot;/&gt;&lt;wsp:rsid wsp:val=&quot;00177DF2&quot;/&gt;&lt;wsp:rsid wsp:val=&quot;00180146&quot;/&gt;&lt;wsp:rsid wsp:val=&quot;00180750&quot;/&gt;&lt;wsp:rsid wsp:val=&quot;00181046&quot;/&gt;&lt;wsp:rsid wsp:val=&quot;0018135F&quot;/&gt;&lt;wsp:rsid wsp:val=&quot;00181C88&quot;/&gt;&lt;wsp:rsid wsp:val=&quot;00181EC5&quot;/&gt;&lt;wsp:rsid wsp:val=&quot;001821FD&quot;/&gt;&lt;wsp:rsid wsp:val=&quot;0018284C&quot;/&gt;&lt;wsp:rsid wsp:val=&quot;00182C31&quot;/&gt;&lt;wsp:rsid wsp:val=&quot;0018315E&quot;/&gt;&lt;wsp:rsid wsp:val=&quot;00183387&quot;/&gt;&lt;wsp:rsid wsp:val=&quot;00184E2C&quot;/&gt;&lt;wsp:rsid wsp:val=&quot;001853D6&quot;/&gt;&lt;wsp:rsid wsp:val=&quot;00186546&quot;/&gt;&lt;wsp:rsid wsp:val=&quot;001867A3&quot;/&gt;&lt;wsp:rsid wsp:val=&quot;00190523&quot;/&gt;&lt;wsp:rsid wsp:val=&quot;00191228&quot;/&gt;&lt;wsp:rsid wsp:val=&quot;00191789&quot;/&gt;&lt;wsp:rsid wsp:val=&quot;001917C0&quot;/&gt;&lt;wsp:rsid wsp:val=&quot;001918C8&quot;/&gt;&lt;wsp:rsid wsp:val=&quot;00191CD2&quot;/&gt;&lt;wsp:rsid wsp:val=&quot;00191F17&quot;/&gt;&lt;wsp:rsid wsp:val=&quot;0019208F&quot;/&gt;&lt;wsp:rsid wsp:val=&quot;00192157&quot;/&gt;&lt;wsp:rsid wsp:val=&quot;001921DD&quot;/&gt;&lt;wsp:rsid wsp:val=&quot;00192F76&quot;/&gt;&lt;wsp:rsid wsp:val=&quot;001932D3&quot;/&gt;&lt;wsp:rsid wsp:val=&quot;0019375A&quot;/&gt;&lt;wsp:rsid wsp:val=&quot;001940DB&quot;/&gt;&lt;wsp:rsid wsp:val=&quot;00194D21&quot;/&gt;&lt;wsp:rsid wsp:val=&quot;00194F65&quot;/&gt;&lt;wsp:rsid wsp:val=&quot;00194F7C&quot;/&gt;&lt;wsp:rsid wsp:val=&quot;00195117&quot;/&gt;&lt;wsp:rsid wsp:val=&quot;001952E4&quot;/&gt;&lt;wsp:rsid wsp:val=&quot;001955F0&quot;/&gt;&lt;wsp:rsid wsp:val=&quot;00196B36&quot;/&gt;&lt;wsp:rsid wsp:val=&quot;001970BB&quot;/&gt;&lt;wsp:rsid wsp:val=&quot;001979A8&quot;/&gt;&lt;wsp:rsid wsp:val=&quot;001A0480&quot;/&gt;&lt;wsp:rsid wsp:val=&quot;001A08A3&quot;/&gt;&lt;wsp:rsid wsp:val=&quot;001A1FDA&quot;/&gt;&lt;wsp:rsid wsp:val=&quot;001A3CE7&quot;/&gt;&lt;wsp:rsid wsp:val=&quot;001A3F16&quot;/&gt;&lt;wsp:rsid wsp:val=&quot;001A44D1&quot;/&gt;&lt;wsp:rsid wsp:val=&quot;001A4B09&quot;/&gt;&lt;wsp:rsid wsp:val=&quot;001A5189&quot;/&gt;&lt;wsp:rsid wsp:val=&quot;001A558D&quot;/&gt;&lt;wsp:rsid wsp:val=&quot;001A66FB&quot;/&gt;&lt;wsp:rsid wsp:val=&quot;001A6F29&quot;/&gt;&lt;wsp:rsid wsp:val=&quot;001A703A&quot;/&gt;&lt;wsp:rsid wsp:val=&quot;001A77D4&quot;/&gt;&lt;wsp:rsid wsp:val=&quot;001A7E12&quot;/&gt;&lt;wsp:rsid wsp:val=&quot;001B081D&quot;/&gt;&lt;wsp:rsid wsp:val=&quot;001B08A3&quot;/&gt;&lt;wsp:rsid wsp:val=&quot;001B0A57&quot;/&gt;&lt;wsp:rsid wsp:val=&quot;001B0E88&quot;/&gt;&lt;wsp:rsid wsp:val=&quot;001B13ED&quot;/&gt;&lt;wsp:rsid wsp:val=&quot;001B1508&quot;/&gt;&lt;wsp:rsid wsp:val=&quot;001B1DF3&quot;/&gt;&lt;wsp:rsid wsp:val=&quot;001B1FC0&quot;/&gt;&lt;wsp:rsid wsp:val=&quot;001B2889&quot;/&gt;&lt;wsp:rsid wsp:val=&quot;001B356C&quot;/&gt;&lt;wsp:rsid wsp:val=&quot;001B39A6&quot;/&gt;&lt;wsp:rsid wsp:val=&quot;001B3DBB&quot;/&gt;&lt;wsp:rsid wsp:val=&quot;001B42F2&quot;/&gt;&lt;wsp:rsid wsp:val=&quot;001B4457&quot;/&gt;&lt;wsp:rsid wsp:val=&quot;001B4B7D&quot;/&gt;&lt;wsp:rsid wsp:val=&quot;001B5079&quot;/&gt;&lt;wsp:rsid wsp:val=&quot;001B5185&quot;/&gt;&lt;wsp:rsid wsp:val=&quot;001B5492&quot;/&gt;&lt;wsp:rsid wsp:val=&quot;001B5836&quot;/&gt;&lt;wsp:rsid wsp:val=&quot;001B5837&quot;/&gt;&lt;wsp:rsid wsp:val=&quot;001B5AA2&quot;/&gt;&lt;wsp:rsid wsp:val=&quot;001B5B68&quot;/&gt;&lt;wsp:rsid wsp:val=&quot;001B5EC2&quot;/&gt;&lt;wsp:rsid wsp:val=&quot;001B6666&quot;/&gt;&lt;wsp:rsid wsp:val=&quot;001B67C9&quot;/&gt;&lt;wsp:rsid wsp:val=&quot;001B6C62&quot;/&gt;&lt;wsp:rsid wsp:val=&quot;001B6F37&quot;/&gt;&lt;wsp:rsid wsp:val=&quot;001B7453&quot;/&gt;&lt;wsp:rsid wsp:val=&quot;001B7F5F&quot;/&gt;&lt;wsp:rsid wsp:val=&quot;001C00C2&quot;/&gt;&lt;wsp:rsid wsp:val=&quot;001C0359&quot;/&gt;&lt;wsp:rsid wsp:val=&quot;001C0397&quot;/&gt;&lt;wsp:rsid wsp:val=&quot;001C065F&quot;/&gt;&lt;wsp:rsid wsp:val=&quot;001C0B7C&quot;/&gt;&lt;wsp:rsid wsp:val=&quot;001C0D6F&quot;/&gt;&lt;wsp:rsid wsp:val=&quot;001C1660&quot;/&gt;&lt;wsp:rsid wsp:val=&quot;001C1778&quot;/&gt;&lt;wsp:rsid wsp:val=&quot;001C17E4&quot;/&gt;&lt;wsp:rsid wsp:val=&quot;001C1DC9&quot;/&gt;&lt;wsp:rsid wsp:val=&quot;001C1E58&quot;/&gt;&lt;wsp:rsid wsp:val=&quot;001C293A&quot;/&gt;&lt;wsp:rsid wsp:val=&quot;001C30C6&quot;/&gt;&lt;wsp:rsid wsp:val=&quot;001C313A&quot;/&gt;&lt;wsp:rsid wsp:val=&quot;001C332D&quot;/&gt;&lt;wsp:rsid wsp:val=&quot;001C34C8&quot;/&gt;&lt;wsp:rsid wsp:val=&quot;001C39B4&quot;/&gt;&lt;wsp:rsid wsp:val=&quot;001C4519&quot;/&gt;&lt;wsp:rsid wsp:val=&quot;001C46BC&quot;/&gt;&lt;wsp:rsid wsp:val=&quot;001C57FD&quot;/&gt;&lt;wsp:rsid wsp:val=&quot;001C608D&quot;/&gt;&lt;wsp:rsid wsp:val=&quot;001C6C2A&quot;/&gt;&lt;wsp:rsid wsp:val=&quot;001C6F89&quot;/&gt;&lt;wsp:rsid wsp:val=&quot;001C70D4&quot;/&gt;&lt;wsp:rsid wsp:val=&quot;001C7CF2&quot;/&gt;&lt;wsp:rsid wsp:val=&quot;001D0055&quot;/&gt;&lt;wsp:rsid wsp:val=&quot;001D0301&quot;/&gt;&lt;wsp:rsid wsp:val=&quot;001D0696&quot;/&gt;&lt;wsp:rsid wsp:val=&quot;001D176E&quot;/&gt;&lt;wsp:rsid wsp:val=&quot;001D25DC&quot;/&gt;&lt;wsp:rsid wsp:val=&quot;001D2710&quot;/&gt;&lt;wsp:rsid wsp:val=&quot;001D2ECB&quot;/&gt;&lt;wsp:rsid wsp:val=&quot;001D308A&quot;/&gt;&lt;wsp:rsid wsp:val=&quot;001D3220&quot;/&gt;&lt;wsp:rsid wsp:val=&quot;001D3913&quot;/&gt;&lt;wsp:rsid wsp:val=&quot;001D46A1&quot;/&gt;&lt;wsp:rsid wsp:val=&quot;001D5794&quot;/&gt;&lt;wsp:rsid wsp:val=&quot;001D6158&quot;/&gt;&lt;wsp:rsid wsp:val=&quot;001D6286&quot;/&gt;&lt;wsp:rsid wsp:val=&quot;001D639E&quot;/&gt;&lt;wsp:rsid wsp:val=&quot;001D6A3A&quot;/&gt;&lt;wsp:rsid wsp:val=&quot;001D70E5&quot;/&gt;&lt;wsp:rsid wsp:val=&quot;001D749D&quot;/&gt;&lt;wsp:rsid wsp:val=&quot;001D766E&quot;/&gt;&lt;wsp:rsid wsp:val=&quot;001D7C7E&quot;/&gt;&lt;wsp:rsid wsp:val=&quot;001D7E12&quot;/&gt;&lt;wsp:rsid wsp:val=&quot;001E03C0&quot;/&gt;&lt;wsp:rsid wsp:val=&quot;001E0983&quot;/&gt;&lt;wsp:rsid wsp:val=&quot;001E0C97&quot;/&gt;&lt;wsp:rsid wsp:val=&quot;001E0E03&quot;/&gt;&lt;wsp:rsid wsp:val=&quot;001E1375&quot;/&gt;&lt;wsp:rsid wsp:val=&quot;001E1508&quot;/&gt;&lt;wsp:rsid wsp:val=&quot;001E1A6F&quot;/&gt;&lt;wsp:rsid wsp:val=&quot;001E1B82&quot;/&gt;&lt;wsp:rsid wsp:val=&quot;001E1D4D&quot;/&gt;&lt;wsp:rsid wsp:val=&quot;001E2DCE&quot;/&gt;&lt;wsp:rsid wsp:val=&quot;001E330D&quot;/&gt;&lt;wsp:rsid wsp:val=&quot;001E351A&quot;/&gt;&lt;wsp:rsid wsp:val=&quot;001E35F5&quot;/&gt;&lt;wsp:rsid wsp:val=&quot;001E41B9&quot;/&gt;&lt;wsp:rsid wsp:val=&quot;001E44C9&quot;/&gt;&lt;wsp:rsid wsp:val=&quot;001E4727&quot;/&gt;&lt;wsp:rsid wsp:val=&quot;001E4E02&quot;/&gt;&lt;wsp:rsid wsp:val=&quot;001E4EA8&quot;/&gt;&lt;wsp:rsid wsp:val=&quot;001E5109&quot;/&gt;&lt;wsp:rsid wsp:val=&quot;001E53A9&quot;/&gt;&lt;wsp:rsid wsp:val=&quot;001E66BC&quot;/&gt;&lt;wsp:rsid wsp:val=&quot;001E6EFD&quot;/&gt;&lt;wsp:rsid wsp:val=&quot;001E711A&quot;/&gt;&lt;wsp:rsid wsp:val=&quot;001E791D&quot;/&gt;&lt;wsp:rsid wsp:val=&quot;001F02B1&quot;/&gt;&lt;wsp:rsid wsp:val=&quot;001F02DB&quot;/&gt;&lt;wsp:rsid wsp:val=&quot;001F0DA8&quot;/&gt;&lt;wsp:rsid wsp:val=&quot;001F0FD9&quot;/&gt;&lt;wsp:rsid wsp:val=&quot;001F100D&quot;/&gt;&lt;wsp:rsid wsp:val=&quot;001F16C7&quot;/&gt;&lt;wsp:rsid wsp:val=&quot;001F1831&quot;/&gt;&lt;wsp:rsid wsp:val=&quot;001F1900&quot;/&gt;&lt;wsp:rsid wsp:val=&quot;001F1B54&quot;/&gt;&lt;wsp:rsid wsp:val=&quot;001F216A&quot;/&gt;&lt;wsp:rsid wsp:val=&quot;001F2AA6&quot;/&gt;&lt;wsp:rsid wsp:val=&quot;001F2D90&quot;/&gt;&lt;wsp:rsid wsp:val=&quot;001F2F86&quot;/&gt;&lt;wsp:rsid wsp:val=&quot;001F3093&quot;/&gt;&lt;wsp:rsid wsp:val=&quot;001F31F6&quot;/&gt;&lt;wsp:rsid wsp:val=&quot;001F3359&quot;/&gt;&lt;wsp:rsid wsp:val=&quot;001F349C&quot;/&gt;&lt;wsp:rsid wsp:val=&quot;001F3D75&quot;/&gt;&lt;wsp:rsid wsp:val=&quot;001F3F4C&quot;/&gt;&lt;wsp:rsid wsp:val=&quot;001F490C&quot;/&gt;&lt;wsp:rsid wsp:val=&quot;001F4A00&quot;/&gt;&lt;wsp:rsid wsp:val=&quot;001F5192&quot;/&gt;&lt;wsp:rsid wsp:val=&quot;001F52BE&quot;/&gt;&lt;wsp:rsid wsp:val=&quot;001F5AA9&quot;/&gt;&lt;wsp:rsid wsp:val=&quot;001F5BE1&quot;/&gt;&lt;wsp:rsid wsp:val=&quot;001F5D4D&quot;/&gt;&lt;wsp:rsid wsp:val=&quot;001F64CE&quot;/&gt;&lt;wsp:rsid wsp:val=&quot;001F6CFB&quot;/&gt;&lt;wsp:rsid wsp:val=&quot;001F7877&quot;/&gt;&lt;wsp:rsid wsp:val=&quot;002003CD&quot;/&gt;&lt;wsp:rsid wsp:val=&quot;002010CE&quot;/&gt;&lt;wsp:rsid wsp:val=&quot;0020128A&quot;/&gt;&lt;wsp:rsid wsp:val=&quot;00201A82&quot;/&gt;&lt;wsp:rsid wsp:val=&quot;002024C9&quot;/&gt;&lt;wsp:rsid wsp:val=&quot;0020252C&quot;/&gt;&lt;wsp:rsid wsp:val=&quot;002029E0&quot;/&gt;&lt;wsp:rsid wsp:val=&quot;00203693&quot;/&gt;&lt;wsp:rsid wsp:val=&quot;002036D8&quot;/&gt;&lt;wsp:rsid wsp:val=&quot;0020415E&quot;/&gt;&lt;wsp:rsid wsp:val=&quot;00204387&quot;/&gt;&lt;wsp:rsid wsp:val=&quot;002046A1&quot;/&gt;&lt;wsp:rsid wsp:val=&quot;002046D8&quot;/&gt;&lt;wsp:rsid wsp:val=&quot;00205B31&quot;/&gt;&lt;wsp:rsid wsp:val=&quot;00205DDE&quot;/&gt;&lt;wsp:rsid wsp:val=&quot;00206025&quot;/&gt;&lt;wsp:rsid wsp:val=&quot;00206EF3&quot;/&gt;&lt;wsp:rsid wsp:val=&quot;00207570&quot;/&gt;&lt;wsp:rsid wsp:val=&quot;0021030E&quot;/&gt;&lt;wsp:rsid wsp:val=&quot;00210905&quot;/&gt;&lt;wsp:rsid wsp:val=&quot;00210EE9&quot;/&gt;&lt;wsp:rsid wsp:val=&quot;0021140B&quot;/&gt;&lt;wsp:rsid wsp:val=&quot;00211F31&quot;/&gt;&lt;wsp:rsid wsp:val=&quot;00212021&quot;/&gt;&lt;wsp:rsid wsp:val=&quot;00212250&quot;/&gt;&lt;wsp:rsid wsp:val=&quot;0021281F&quot;/&gt;&lt;wsp:rsid wsp:val=&quot;00212BB6&quot;/&gt;&lt;wsp:rsid wsp:val=&quot;00213D04&quot;/&gt;&lt;wsp:rsid wsp:val=&quot;00213D63&quot;/&gt;&lt;wsp:rsid wsp:val=&quot;00213E54&quot;/&gt;&lt;wsp:rsid wsp:val=&quot;00214011&quot;/&gt;&lt;wsp:rsid wsp:val=&quot;002140AA&quot;/&gt;&lt;wsp:rsid wsp:val=&quot;002145E4&quot;/&gt;&lt;wsp:rsid wsp:val=&quot;0021482C&quot;/&gt;&lt;wsp:rsid wsp:val=&quot;00214A83&quot;/&gt;&lt;wsp:rsid wsp:val=&quot;00214E2B&quot;/&gt;&lt;wsp:rsid wsp:val=&quot;00215036&quot;/&gt;&lt;wsp:rsid wsp:val=&quot;0021506D&quot;/&gt;&lt;wsp:rsid wsp:val=&quot;0021520C&quot;/&gt;&lt;wsp:rsid wsp:val=&quot;00215604&quot;/&gt;&lt;wsp:rsid wsp:val=&quot;0021584E&quot;/&gt;&lt;wsp:rsid wsp:val=&quot;00215E92&quot;/&gt;&lt;wsp:rsid wsp:val=&quot;00215F0D&quot;/&gt;&lt;wsp:rsid wsp:val=&quot;002177B5&quot;/&gt;&lt;wsp:rsid wsp:val=&quot;00217CE7&quot;/&gt;&lt;wsp:rsid wsp:val=&quot;00217DAC&quot;/&gt;&lt;wsp:rsid wsp:val=&quot;00217EDA&quot;/&gt;&lt;wsp:rsid wsp:val=&quot;0022062B&quot;/&gt;&lt;wsp:rsid wsp:val=&quot;002208B1&quot;/&gt;&lt;wsp:rsid wsp:val=&quot;00220A40&quot;/&gt;&lt;wsp:rsid wsp:val=&quot;002212A5&quot;/&gt;&lt;wsp:rsid wsp:val=&quot;00221516&quot;/&gt;&lt;wsp:rsid wsp:val=&quot;002217ED&quot;/&gt;&lt;wsp:rsid wsp:val=&quot;00221A9D&quot;/&gt;&lt;wsp:rsid wsp:val=&quot;00221C7E&quot;/&gt;&lt;wsp:rsid wsp:val=&quot;00221EC5&quot;/&gt;&lt;wsp:rsid wsp:val=&quot;00222068&quot;/&gt;&lt;wsp:rsid wsp:val=&quot;00222616&quot;/&gt;&lt;wsp:rsid wsp:val=&quot;002228B6&quot;/&gt;&lt;wsp:rsid wsp:val=&quot;00222A57&quot;/&gt;&lt;wsp:rsid wsp:val=&quot;00222BC3&quot;/&gt;&lt;wsp:rsid wsp:val=&quot;00223282&quot;/&gt;&lt;wsp:rsid wsp:val=&quot;002235B4&quot;/&gt;&lt;wsp:rsid wsp:val=&quot;00223C3E&quot;/&gt;&lt;wsp:rsid wsp:val=&quot;0022441D&quot;/&gt;&lt;wsp:rsid wsp:val=&quot;00225193&quot;/&gt;&lt;wsp:rsid wsp:val=&quot;00225D6A&quot;/&gt;&lt;wsp:rsid wsp:val=&quot;00226321&quot;/&gt;&lt;wsp:rsid wsp:val=&quot;00227C49&quot;/&gt;&lt;wsp:rsid wsp:val=&quot;00227F57&quot;/&gt;&lt;wsp:rsid wsp:val=&quot;00227FB4&quot;/&gt;&lt;wsp:rsid wsp:val=&quot;00230179&quot;/&gt;&lt;wsp:rsid wsp:val=&quot;00230CFC&quot;/&gt;&lt;wsp:rsid wsp:val=&quot;0023127C&quot;/&gt;&lt;wsp:rsid wsp:val=&quot;002315E6&quot;/&gt;&lt;wsp:rsid wsp:val=&quot;002322A1&quot;/&gt;&lt;wsp:rsid wsp:val=&quot;002324EF&quot;/&gt;&lt;wsp:rsid wsp:val=&quot;00232679&quot;/&gt;&lt;wsp:rsid wsp:val=&quot;00232BF4&quot;/&gt;&lt;wsp:rsid wsp:val=&quot;00233427&quot;/&gt;&lt;wsp:rsid wsp:val=&quot;00233949&quot;/&gt;&lt;wsp:rsid wsp:val=&quot;00233A39&quot;/&gt;&lt;wsp:rsid wsp:val=&quot;00233C2B&quot;/&gt;&lt;wsp:rsid wsp:val=&quot;002350D4&quot;/&gt;&lt;wsp:rsid wsp:val=&quot;0023557A&quot;/&gt;&lt;wsp:rsid wsp:val=&quot;0023559B&quot;/&gt;&lt;wsp:rsid wsp:val=&quot;00235603&quot;/&gt;&lt;wsp:rsid wsp:val=&quot;002356D4&quot;/&gt;&lt;wsp:rsid wsp:val=&quot;00235DD7&quot;/&gt;&lt;wsp:rsid wsp:val=&quot;002361C5&quot;/&gt;&lt;wsp:rsid wsp:val=&quot;00236CDB&quot;/&gt;&lt;wsp:rsid wsp:val=&quot;00236FF1&quot;/&gt;&lt;wsp:rsid wsp:val=&quot;00237167&quot;/&gt;&lt;wsp:rsid wsp:val=&quot;002373DC&quot;/&gt;&lt;wsp:rsid wsp:val=&quot;00237B16&quot;/&gt;&lt;wsp:rsid wsp:val=&quot;00237C9F&quot;/&gt;&lt;wsp:rsid wsp:val=&quot;00237CA0&quot;/&gt;&lt;wsp:rsid wsp:val=&quot;00237E24&quot;/&gt;&lt;wsp:rsid wsp:val=&quot;00240160&quot;/&gt;&lt;wsp:rsid wsp:val=&quot;002401C8&quot;/&gt;&lt;wsp:rsid wsp:val=&quot;00240790&quot;/&gt;&lt;wsp:rsid wsp:val=&quot;00240D86&quot;/&gt;&lt;wsp:rsid wsp:val=&quot;00241C31&quot;/&gt;&lt;wsp:rsid wsp:val=&quot;002423CA&quot;/&gt;&lt;wsp:rsid wsp:val=&quot;00242F1D&quot;/&gt;&lt;wsp:rsid wsp:val=&quot;00244259&quot;/&gt;&lt;wsp:rsid wsp:val=&quot;002444C3&quot;/&gt;&lt;wsp:rsid wsp:val=&quot;00244C95&quot;/&gt;&lt;wsp:rsid wsp:val=&quot;00244DEE&quot;/&gt;&lt;wsp:rsid wsp:val=&quot;00245128&quot;/&gt;&lt;wsp:rsid wsp:val=&quot;0024551A&quot;/&gt;&lt;wsp:rsid wsp:val=&quot;002457BF&quot;/&gt;&lt;wsp:rsid wsp:val=&quot;0024659C&quot;/&gt;&lt;wsp:rsid wsp:val=&quot;0024661B&quot;/&gt;&lt;wsp:rsid wsp:val=&quot;0024668A&quot;/&gt;&lt;wsp:rsid wsp:val=&quot;0024673F&quot;/&gt;&lt;wsp:rsid wsp:val=&quot;00246BCB&quot;/&gt;&lt;wsp:rsid wsp:val=&quot;0025040B&quot;/&gt;&lt;wsp:rsid wsp:val=&quot;00250704&quot;/&gt;&lt;wsp:rsid wsp:val=&quot;00250A48&quot;/&gt;&lt;wsp:rsid wsp:val=&quot;00250E1A&quot;/&gt;&lt;wsp:rsid wsp:val=&quot;00251328&quot;/&gt;&lt;wsp:rsid wsp:val=&quot;00251776&quot;/&gt;&lt;wsp:rsid wsp:val=&quot;00251E9F&quot;/&gt;&lt;wsp:rsid wsp:val=&quot;00252383&quot;/&gt;&lt;wsp:rsid wsp:val=&quot;00252459&quot;/&gt;&lt;wsp:rsid wsp:val=&quot;00252F04&quot;/&gt;&lt;wsp:rsid wsp:val=&quot;002530FD&quot;/&gt;&lt;wsp:rsid wsp:val=&quot;00253237&quot;/&gt;&lt;wsp:rsid wsp:val=&quot;00253637&quot;/&gt;&lt;wsp:rsid wsp:val=&quot;00253905&quot;/&gt;&lt;wsp:rsid wsp:val=&quot;00253C2F&quot;/&gt;&lt;wsp:rsid wsp:val=&quot;00253F20&quot;/&gt;&lt;wsp:rsid wsp:val=&quot;0025471B&quot;/&gt;&lt;wsp:rsid wsp:val=&quot;00255697&quot;/&gt;&lt;wsp:rsid wsp:val=&quot;00255F7A&quot;/&gt;&lt;wsp:rsid wsp:val=&quot;00256375&quot;/&gt;&lt;wsp:rsid wsp:val=&quot;0025666C&quot;/&gt;&lt;wsp:rsid wsp:val=&quot;0025698A&quot;/&gt;&lt;wsp:rsid wsp:val=&quot;00256ADF&quot;/&gt;&lt;wsp:rsid wsp:val=&quot;00256E22&quot;/&gt;&lt;wsp:rsid wsp:val=&quot;002571E7&quot;/&gt;&lt;wsp:rsid wsp:val=&quot;002571FA&quot;/&gt;&lt;wsp:rsid wsp:val=&quot;0025762C&quot;/&gt;&lt;wsp:rsid wsp:val=&quot;00260578&quot;/&gt;&lt;wsp:rsid wsp:val=&quot;00260FB5&quot;/&gt;&lt;wsp:rsid wsp:val=&quot;002623CF&quot;/&gt;&lt;wsp:rsid wsp:val=&quot;002629D8&quot;/&gt;&lt;wsp:rsid wsp:val=&quot;00262B89&quot;/&gt;&lt;wsp:rsid wsp:val=&quot;00262CB2&quot;/&gt;&lt;wsp:rsid wsp:val=&quot;00263F11&quot;/&gt;&lt;wsp:rsid wsp:val=&quot;00264C69&quot;/&gt;&lt;wsp:rsid wsp:val=&quot;0026507D&quot;/&gt;&lt;wsp:rsid wsp:val=&quot;002651BE&quot;/&gt;&lt;wsp:rsid wsp:val=&quot;00265753&quot;/&gt;&lt;wsp:rsid wsp:val=&quot;0026648E&quot;/&gt;&lt;wsp:rsid wsp:val=&quot;0026695C&quot;/&gt;&lt;wsp:rsid wsp:val=&quot;00266B18&quot;/&gt;&lt;wsp:rsid wsp:val=&quot;002673AC&quot;/&gt;&lt;wsp:rsid wsp:val=&quot;00270896&quot;/&gt;&lt;wsp:rsid wsp:val=&quot;00270E6D&quot;/&gt;&lt;wsp:rsid wsp:val=&quot;002711AF&quot;/&gt;&lt;wsp:rsid wsp:val=&quot;00271520&quot;/&gt;&lt;wsp:rsid wsp:val=&quot;002715AE&quot;/&gt;&lt;wsp:rsid wsp:val=&quot;0027168E&quot;/&gt;&lt;wsp:rsid wsp:val=&quot;0027181B&quot;/&gt;&lt;wsp:rsid wsp:val=&quot;0027185E&quot;/&gt;&lt;wsp:rsid wsp:val=&quot;00272358&quot;/&gt;&lt;wsp:rsid wsp:val=&quot;00272616&quot;/&gt;&lt;wsp:rsid wsp:val=&quot;00272D82&quot;/&gt;&lt;wsp:rsid wsp:val=&quot;00272DEE&quot;/&gt;&lt;wsp:rsid wsp:val=&quot;00272E01&quot;/&gt;&lt;wsp:rsid wsp:val=&quot;002732C0&quot;/&gt;&lt;wsp:rsid wsp:val=&quot;00273F31&quot;/&gt;&lt;wsp:rsid wsp:val=&quot;00274816&quot;/&gt;&lt;wsp:rsid wsp:val=&quot;00274938&quot;/&gt;&lt;wsp:rsid wsp:val=&quot;002749B2&quot;/&gt;&lt;wsp:rsid wsp:val=&quot;0027515B&quot;/&gt;&lt;wsp:rsid wsp:val=&quot;002752B0&quot;/&gt;&lt;wsp:rsid wsp:val=&quot;002754C4&quot;/&gt;&lt;wsp:rsid wsp:val=&quot;002755A5&quot;/&gt;&lt;wsp:rsid wsp:val=&quot;0027570D&quot;/&gt;&lt;wsp:rsid wsp:val=&quot;00275BA6&quot;/&gt;&lt;wsp:rsid wsp:val=&quot;0027637B&quot;/&gt;&lt;wsp:rsid wsp:val=&quot;002767CC&quot;/&gt;&lt;wsp:rsid wsp:val=&quot;0027692C&quot;/&gt;&lt;wsp:rsid wsp:val=&quot;00276CE1&quot;/&gt;&lt;wsp:rsid wsp:val=&quot;00280D58&quot;/&gt;&lt;wsp:rsid wsp:val=&quot;002811A7&quot;/&gt;&lt;wsp:rsid wsp:val=&quot;00281AE9&quot;/&gt;&lt;wsp:rsid wsp:val=&quot;00281F22&quot;/&gt;&lt;wsp:rsid wsp:val=&quot;002822C2&quot;/&gt;&lt;wsp:rsid wsp:val=&quot;00282ACA&quot;/&gt;&lt;wsp:rsid wsp:val=&quot;002834D8&quot;/&gt;&lt;wsp:rsid wsp:val=&quot;00283531&quot;/&gt;&lt;wsp:rsid wsp:val=&quot;00283647&quot;/&gt;&lt;wsp:rsid wsp:val=&quot;00283AD7&quot;/&gt;&lt;wsp:rsid wsp:val=&quot;00283C7D&quot;/&gt;&lt;wsp:rsid wsp:val=&quot;00283CA2&quot;/&gt;&lt;wsp:rsid wsp:val=&quot;0028422F&quot;/&gt;&lt;wsp:rsid wsp:val=&quot;00284855&quot;/&gt;&lt;wsp:rsid wsp:val=&quot;00284870&quot;/&gt;&lt;wsp:rsid wsp:val=&quot;00284DC2&quot;/&gt;&lt;wsp:rsid wsp:val=&quot;002861D8&quot;/&gt;&lt;wsp:rsid wsp:val=&quot;00286200&quot;/&gt;&lt;wsp:rsid wsp:val=&quot;0028661B&quot;/&gt;&lt;wsp:rsid wsp:val=&quot;00287C3C&quot;/&gt;&lt;wsp:rsid wsp:val=&quot;00287DB3&quot;/&gt;&lt;wsp:rsid wsp:val=&quot;00290032&quot;/&gt;&lt;wsp:rsid wsp:val=&quot;00290392&quot;/&gt;&lt;wsp:rsid wsp:val=&quot;00290670&quot;/&gt;&lt;wsp:rsid wsp:val=&quot;00290E44&quot;/&gt;&lt;wsp:rsid wsp:val=&quot;0029122B&quot;/&gt;&lt;wsp:rsid wsp:val=&quot;00291807&quot;/&gt;&lt;wsp:rsid wsp:val=&quot;002921D5&quot;/&gt;&lt;wsp:rsid wsp:val=&quot;00292F85&quot;/&gt;&lt;wsp:rsid wsp:val=&quot;00292FA2&quot;/&gt;&lt;wsp:rsid wsp:val=&quot;0029329A&quot;/&gt;&lt;wsp:rsid wsp:val=&quot;00293934&quot;/&gt;&lt;wsp:rsid wsp:val=&quot;002939A1&quot;/&gt;&lt;wsp:rsid wsp:val=&quot;00294501&quot;/&gt;&lt;wsp:rsid wsp:val=&quot;0029492B&quot;/&gt;&lt;wsp:rsid wsp:val=&quot;002953B9&quot;/&gt;&lt;wsp:rsid wsp:val=&quot;002957E9&quot;/&gt;&lt;wsp:rsid wsp:val=&quot;00295B26&quot;/&gt;&lt;wsp:rsid wsp:val=&quot;0029607E&quot;/&gt;&lt;wsp:rsid wsp:val=&quot;00296832&quot;/&gt;&lt;wsp:rsid wsp:val=&quot;00296981&quot;/&gt;&lt;wsp:rsid wsp:val=&quot;002969D0&quot;/&gt;&lt;wsp:rsid wsp:val=&quot;00296A7F&quot;/&gt;&lt;wsp:rsid wsp:val=&quot;00296BC2&quot;/&gt;&lt;wsp:rsid wsp:val=&quot;002971BF&quot;/&gt;&lt;wsp:rsid wsp:val=&quot;002978A8&quot;/&gt;&lt;wsp:rsid wsp:val=&quot;00297F3C&quot;/&gt;&lt;wsp:rsid wsp:val=&quot;002A08F7&quot;/&gt;&lt;wsp:rsid wsp:val=&quot;002A14AE&quot;/&gt;&lt;wsp:rsid wsp:val=&quot;002A1696&quot;/&gt;&lt;wsp:rsid wsp:val=&quot;002A1889&quot;/&gt;&lt;wsp:rsid wsp:val=&quot;002A230E&quot;/&gt;&lt;wsp:rsid wsp:val=&quot;002A3E59&quot;/&gt;&lt;wsp:rsid wsp:val=&quot;002A40D4&quot;/&gt;&lt;wsp:rsid wsp:val=&quot;002A46B6&quot;/&gt;&lt;wsp:rsid wsp:val=&quot;002A4720&quot;/&gt;&lt;wsp:rsid wsp:val=&quot;002A47F4&quot;/&gt;&lt;wsp:rsid wsp:val=&quot;002A4BA5&quot;/&gt;&lt;wsp:rsid wsp:val=&quot;002A4F90&quot;/&gt;&lt;wsp:rsid wsp:val=&quot;002A5035&quot;/&gt;&lt;wsp:rsid wsp:val=&quot;002A517C&quot;/&gt;&lt;wsp:rsid wsp:val=&quot;002A55D2&quot;/&gt;&lt;wsp:rsid wsp:val=&quot;002A5681&quot;/&gt;&lt;wsp:rsid wsp:val=&quot;002A5A35&quot;/&gt;&lt;wsp:rsid wsp:val=&quot;002A600A&quot;/&gt;&lt;wsp:rsid wsp:val=&quot;002A6076&quot;/&gt;&lt;wsp:rsid wsp:val=&quot;002A60E8&quot;/&gt;&lt;wsp:rsid wsp:val=&quot;002A64B3&quot;/&gt;&lt;wsp:rsid wsp:val=&quot;002A6948&quot;/&gt;&lt;wsp:rsid wsp:val=&quot;002A6AEC&quot;/&gt;&lt;wsp:rsid wsp:val=&quot;002A746D&quot;/&gt;&lt;wsp:rsid wsp:val=&quot;002A76A6&quot;/&gt;&lt;wsp:rsid wsp:val=&quot;002A7B69&quot;/&gt;&lt;wsp:rsid wsp:val=&quot;002A7BEA&quot;/&gt;&lt;wsp:rsid wsp:val=&quot;002B140F&quot;/&gt;&lt;wsp:rsid wsp:val=&quot;002B1582&quot;/&gt;&lt;wsp:rsid wsp:val=&quot;002B15CF&quot;/&gt;&lt;wsp:rsid wsp:val=&quot;002B1C80&quot;/&gt;&lt;wsp:rsid wsp:val=&quot;002B1CB1&quot;/&gt;&lt;wsp:rsid wsp:val=&quot;002B22D1&quot;/&gt;&lt;wsp:rsid wsp:val=&quot;002B272C&quot;/&gt;&lt;wsp:rsid wsp:val=&quot;002B3092&quot;/&gt;&lt;wsp:rsid wsp:val=&quot;002B350C&quot;/&gt;&lt;wsp:rsid wsp:val=&quot;002B41DD&quot;/&gt;&lt;wsp:rsid wsp:val=&quot;002B4579&quot;/&gt;&lt;wsp:rsid wsp:val=&quot;002B4818&quot;/&gt;&lt;wsp:rsid wsp:val=&quot;002B4C3A&quot;/&gt;&lt;wsp:rsid wsp:val=&quot;002B50FC&quot;/&gt;&lt;wsp:rsid wsp:val=&quot;002B5200&quot;/&gt;&lt;wsp:rsid wsp:val=&quot;002B5240&quot;/&gt;&lt;wsp:rsid wsp:val=&quot;002B5288&quot;/&gt;&lt;wsp:rsid wsp:val=&quot;002B555B&quot;/&gt;&lt;wsp:rsid wsp:val=&quot;002B56C7&quot;/&gt;&lt;wsp:rsid wsp:val=&quot;002B5B65&quot;/&gt;&lt;wsp:rsid wsp:val=&quot;002B6C5F&quot;/&gt;&lt;wsp:rsid wsp:val=&quot;002B6DE8&quot;/&gt;&lt;wsp:rsid wsp:val=&quot;002B724F&quot;/&gt;&lt;wsp:rsid wsp:val=&quot;002C0211&quot;/&gt;&lt;wsp:rsid wsp:val=&quot;002C0590&quot;/&gt;&lt;wsp:rsid wsp:val=&quot;002C0623&quot;/&gt;&lt;wsp:rsid wsp:val=&quot;002C1298&quot;/&gt;&lt;wsp:rsid wsp:val=&quot;002C1B2A&quot;/&gt;&lt;wsp:rsid wsp:val=&quot;002C22F1&quot;/&gt;&lt;wsp:rsid wsp:val=&quot;002C27BD&quot;/&gt;&lt;wsp:rsid wsp:val=&quot;002C2FAE&quot;/&gt;&lt;wsp:rsid wsp:val=&quot;002C32BA&quot;/&gt;&lt;wsp:rsid wsp:val=&quot;002C3319&quot;/&gt;&lt;wsp:rsid wsp:val=&quot;002C34D4&quot;/&gt;&lt;wsp:rsid wsp:val=&quot;002C3552&quot;/&gt;&lt;wsp:rsid wsp:val=&quot;002C5140&quot;/&gt;&lt;wsp:rsid wsp:val=&quot;002C5176&quot;/&gt;&lt;wsp:rsid wsp:val=&quot;002C5532&quot;/&gt;&lt;wsp:rsid wsp:val=&quot;002C619D&quot;/&gt;&lt;wsp:rsid wsp:val=&quot;002C6A26&quot;/&gt;&lt;wsp:rsid wsp:val=&quot;002C6BC9&quot;/&gt;&lt;wsp:rsid wsp:val=&quot;002C716F&quot;/&gt;&lt;wsp:rsid wsp:val=&quot;002C78CD&quot;/&gt;&lt;wsp:rsid wsp:val=&quot;002C79F3&quot;/&gt;&lt;wsp:rsid wsp:val=&quot;002C7D0D&quot;/&gt;&lt;wsp:rsid wsp:val=&quot;002C7F8F&quot;/&gt;&lt;wsp:rsid wsp:val=&quot;002D00B9&quot;/&gt;&lt;wsp:rsid wsp:val=&quot;002D0314&quot;/&gt;&lt;wsp:rsid wsp:val=&quot;002D0454&quot;/&gt;&lt;wsp:rsid wsp:val=&quot;002D08AE&quot;/&gt;&lt;wsp:rsid wsp:val=&quot;002D0D4A&quot;/&gt;&lt;wsp:rsid wsp:val=&quot;002D1106&quot;/&gt;&lt;wsp:rsid wsp:val=&quot;002D11A8&quot;/&gt;&lt;wsp:rsid wsp:val=&quot;002D123C&quot;/&gt;&lt;wsp:rsid wsp:val=&quot;002D1428&quot;/&gt;&lt;wsp:rsid wsp:val=&quot;002D1BB9&quot;/&gt;&lt;wsp:rsid wsp:val=&quot;002D1F0E&quot;/&gt;&lt;wsp:rsid wsp:val=&quot;002D2FDB&quot;/&gt;&lt;wsp:rsid wsp:val=&quot;002D3752&quot;/&gt;&lt;wsp:rsid wsp:val=&quot;002D37D0&quot;/&gt;&lt;wsp:rsid wsp:val=&quot;002D3DC6&quot;/&gt;&lt;wsp:rsid wsp:val=&quot;002D3F35&quot;/&gt;&lt;wsp:rsid wsp:val=&quot;002D3FA2&quot;/&gt;&lt;wsp:rsid wsp:val=&quot;002D4067&quot;/&gt;&lt;wsp:rsid wsp:val=&quot;002D48A2&quot;/&gt;&lt;wsp:rsid wsp:val=&quot;002D573C&quot;/&gt;&lt;wsp:rsid wsp:val=&quot;002D607F&quot;/&gt;&lt;wsp:rsid wsp:val=&quot;002D6A15&quot;/&gt;&lt;wsp:rsid wsp:val=&quot;002D6A8D&quot;/&gt;&lt;wsp:rsid wsp:val=&quot;002D7114&quot;/&gt;&lt;wsp:rsid wsp:val=&quot;002D74BA&quot;/&gt;&lt;wsp:rsid wsp:val=&quot;002D759E&quot;/&gt;&lt;wsp:rsid wsp:val=&quot;002D7BE0&quot;/&gt;&lt;wsp:rsid wsp:val=&quot;002D7D14&quot;/&gt;&lt;wsp:rsid wsp:val=&quot;002E0252&quot;/&gt;&lt;wsp:rsid wsp:val=&quot;002E0CF1&quot;/&gt;&lt;wsp:rsid wsp:val=&quot;002E10DB&quot;/&gt;&lt;wsp:rsid wsp:val=&quot;002E112C&quot;/&gt;&lt;wsp:rsid wsp:val=&quot;002E1172&quot;/&gt;&lt;wsp:rsid wsp:val=&quot;002E154F&quot;/&gt;&lt;wsp:rsid wsp:val=&quot;002E16A0&quot;/&gt;&lt;wsp:rsid wsp:val=&quot;002E18D2&quot;/&gt;&lt;wsp:rsid wsp:val=&quot;002E1F53&quot;/&gt;&lt;wsp:rsid wsp:val=&quot;002E2125&quot;/&gt;&lt;wsp:rsid wsp:val=&quot;002E2149&quot;/&gt;&lt;wsp:rsid wsp:val=&quot;002E2329&quot;/&gt;&lt;wsp:rsid wsp:val=&quot;002E279F&quot;/&gt;&lt;wsp:rsid wsp:val=&quot;002E2BDF&quot;/&gt;&lt;wsp:rsid wsp:val=&quot;002E3AB5&quot;/&gt;&lt;wsp:rsid wsp:val=&quot;002E3D3C&quot;/&gt;&lt;wsp:rsid wsp:val=&quot;002E42FF&quot;/&gt;&lt;wsp:rsid wsp:val=&quot;002E458A&quot;/&gt;&lt;wsp:rsid wsp:val=&quot;002E46F9&quot;/&gt;&lt;wsp:rsid wsp:val=&quot;002E47E6&quot;/&gt;&lt;wsp:rsid wsp:val=&quot;002E5464&quot;/&gt;&lt;wsp:rsid wsp:val=&quot;002E5B98&quot;/&gt;&lt;wsp:rsid wsp:val=&quot;002E6013&quot;/&gt;&lt;wsp:rsid wsp:val=&quot;002E6322&quot;/&gt;&lt;wsp:rsid wsp:val=&quot;002E6840&quot;/&gt;&lt;wsp:rsid wsp:val=&quot;002E6A08&quot;/&gt;&lt;wsp:rsid wsp:val=&quot;002E6C8B&quot;/&gt;&lt;wsp:rsid wsp:val=&quot;002E75DB&quot;/&gt;&lt;wsp:rsid wsp:val=&quot;002E77D5&quot;/&gt;&lt;wsp:rsid wsp:val=&quot;002E7C93&quot;/&gt;&lt;wsp:rsid wsp:val=&quot;002E7DF4&quot;/&gt;&lt;wsp:rsid wsp:val=&quot;002F02B1&quot;/&gt;&lt;wsp:rsid wsp:val=&quot;002F0354&quot;/&gt;&lt;wsp:rsid wsp:val=&quot;002F0415&quot;/&gt;&lt;wsp:rsid wsp:val=&quot;002F0476&quot;/&gt;&lt;wsp:rsid wsp:val=&quot;002F0C3F&quot;/&gt;&lt;wsp:rsid wsp:val=&quot;002F15BA&quot;/&gt;&lt;wsp:rsid wsp:val=&quot;002F15D5&quot;/&gt;&lt;wsp:rsid wsp:val=&quot;002F1C61&quot;/&gt;&lt;wsp:rsid wsp:val=&quot;002F28E4&quot;/&gt;&lt;wsp:rsid wsp:val=&quot;002F2DD0&quot;/&gt;&lt;wsp:rsid wsp:val=&quot;002F35D7&quot;/&gt;&lt;wsp:rsid wsp:val=&quot;002F3E32&quot;/&gt;&lt;wsp:rsid wsp:val=&quot;002F4352&quot;/&gt;&lt;wsp:rsid wsp:val=&quot;002F464F&quot;/&gt;&lt;wsp:rsid wsp:val=&quot;002F492C&quot;/&gt;&lt;wsp:rsid wsp:val=&quot;002F4F17&quot;/&gt;&lt;wsp:rsid wsp:val=&quot;002F5797&quot;/&gt;&lt;wsp:rsid wsp:val=&quot;002F6043&quot;/&gt;&lt;wsp:rsid wsp:val=&quot;002F6C92&quot;/&gt;&lt;wsp:rsid wsp:val=&quot;002F710F&quot;/&gt;&lt;wsp:rsid wsp:val=&quot;002F73FE&quot;/&gt;&lt;wsp:rsid wsp:val=&quot;003001DC&quot;/&gt;&lt;wsp:rsid wsp:val=&quot;0030030E&quot;/&gt;&lt;wsp:rsid wsp:val=&quot;00300690&quot;/&gt;&lt;wsp:rsid wsp:val=&quot;00300F3A&quot;/&gt;&lt;wsp:rsid wsp:val=&quot;00301323&quot;/&gt;&lt;wsp:rsid wsp:val=&quot;00301880&quot;/&gt;&lt;wsp:rsid wsp:val=&quot;00301E5E&quot;/&gt;&lt;wsp:rsid wsp:val=&quot;00302312&quot;/&gt;&lt;wsp:rsid wsp:val=&quot;00302358&quot;/&gt;&lt;wsp:rsid wsp:val=&quot;003025C9&quot;/&gt;&lt;wsp:rsid wsp:val=&quot;003029D4&quot;/&gt;&lt;wsp:rsid wsp:val=&quot;0030394D&quot;/&gt;&lt;wsp:rsid wsp:val=&quot;0030397C&quot;/&gt;&lt;wsp:rsid wsp:val=&quot;00303995&quot;/&gt;&lt;wsp:rsid wsp:val=&quot;00304062&quot;/&gt;&lt;wsp:rsid wsp:val=&quot;00304C0F&quot;/&gt;&lt;wsp:rsid wsp:val=&quot;00305040&quot;/&gt;&lt;wsp:rsid wsp:val=&quot;00305274&quot;/&gt;&lt;wsp:rsid wsp:val=&quot;003054EA&quot;/&gt;&lt;wsp:rsid wsp:val=&quot;00306578&quot;/&gt;&lt;wsp:rsid wsp:val=&quot;00306606&quot;/&gt;&lt;wsp:rsid wsp:val=&quot;00306C2A&quot;/&gt;&lt;wsp:rsid wsp:val=&quot;00306FEC&quot;/&gt;&lt;wsp:rsid wsp:val=&quot;00307A43&quot;/&gt;&lt;wsp:rsid wsp:val=&quot;00307DFF&quot;/&gt;&lt;wsp:rsid wsp:val=&quot;0031018F&quot;/&gt;&lt;wsp:rsid wsp:val=&quot;003106B0&quot;/&gt;&lt;wsp:rsid wsp:val=&quot;003106F6&quot;/&gt;&lt;wsp:rsid wsp:val=&quot;00310A4B&quot;/&gt;&lt;wsp:rsid wsp:val=&quot;00310A7B&quot;/&gt;&lt;wsp:rsid wsp:val=&quot;00311509&quot;/&gt;&lt;wsp:rsid wsp:val=&quot;0031196A&quot;/&gt;&lt;wsp:rsid wsp:val=&quot;0031197E&quot;/&gt;&lt;wsp:rsid wsp:val=&quot;00312336&quot;/&gt;&lt;wsp:rsid wsp:val=&quot;00312832&quot;/&gt;&lt;wsp:rsid wsp:val=&quot;003136CD&quot;/&gt;&lt;wsp:rsid wsp:val=&quot;003139A2&quot;/&gt;&lt;wsp:rsid wsp:val=&quot;00314011&quot;/&gt;&lt;wsp:rsid wsp:val=&quot;00314301&quot;/&gt;&lt;wsp:rsid wsp:val=&quot;0031483B&quot;/&gt;&lt;wsp:rsid wsp:val=&quot;003152D8&quot;/&gt;&lt;wsp:rsid wsp:val=&quot;003152DE&quot;/&gt;&lt;wsp:rsid wsp:val=&quot;00315745&quot;/&gt;&lt;wsp:rsid wsp:val=&quot;00315A51&quot;/&gt;&lt;wsp:rsid wsp:val=&quot;00316152&quot;/&gt;&lt;wsp:rsid wsp:val=&quot;0031643E&quot;/&gt;&lt;wsp:rsid wsp:val=&quot;00316F8C&quot;/&gt;&lt;wsp:rsid wsp:val=&quot;00316FE5&quot;/&gt;&lt;wsp:rsid wsp:val=&quot;0031718B&quot;/&gt;&lt;wsp:rsid wsp:val=&quot;00317710&quot;/&gt;&lt;wsp:rsid wsp:val=&quot;003177DF&quot;/&gt;&lt;wsp:rsid wsp:val=&quot;00321880&quot;/&gt;&lt;wsp:rsid wsp:val=&quot;00321909&quot;/&gt;&lt;wsp:rsid wsp:val=&quot;00322410&quot;/&gt;&lt;wsp:rsid wsp:val=&quot;0032277D&quot;/&gt;&lt;wsp:rsid wsp:val=&quot;0032323C&quot;/&gt;&lt;wsp:rsid wsp:val=&quot;00323498&quot;/&gt;&lt;wsp:rsid wsp:val=&quot;0032373C&quot;/&gt;&lt;wsp:rsid wsp:val=&quot;00323895&quot;/&gt;&lt;wsp:rsid wsp:val=&quot;00323D2A&quot;/&gt;&lt;wsp:rsid wsp:val=&quot;0032422E&quot;/&gt;&lt;wsp:rsid wsp:val=&quot;00324C39&quot;/&gt;&lt;wsp:rsid wsp:val=&quot;0032519D&quot;/&gt;&lt;wsp:rsid wsp:val=&quot;003254C5&quot;/&gt;&lt;wsp:rsid wsp:val=&quot;00325AA2&quot;/&gt;&lt;wsp:rsid wsp:val=&quot;00326918&quot;/&gt;&lt;wsp:rsid wsp:val=&quot;00326994&quot;/&gt;&lt;wsp:rsid wsp:val=&quot;00326E64&quot;/&gt;&lt;wsp:rsid wsp:val=&quot;00327BDF&quot;/&gt;&lt;wsp:rsid wsp:val=&quot;00327C06&quot;/&gt;&lt;wsp:rsid wsp:val=&quot;00330141&quot;/&gt;&lt;wsp:rsid wsp:val=&quot;0033014F&quot;/&gt;&lt;wsp:rsid wsp:val=&quot;00330BEC&quot;/&gt;&lt;wsp:rsid wsp:val=&quot;00330D5E&quot;/&gt;&lt;wsp:rsid wsp:val=&quot;0033118A&quot;/&gt;&lt;wsp:rsid wsp:val=&quot;00331456&quot;/&gt;&lt;wsp:rsid wsp:val=&quot;003316C3&quot;/&gt;&lt;wsp:rsid wsp:val=&quot;00331E2B&quot;/&gt;&lt;wsp:rsid wsp:val=&quot;00332BFC&quot;/&gt;&lt;wsp:rsid wsp:val=&quot;00332E07&quot;/&gt;&lt;wsp:rsid wsp:val=&quot;00333052&quot;/&gt;&lt;wsp:rsid wsp:val=&quot;003332AD&quot;/&gt;&lt;wsp:rsid wsp:val=&quot;00333669&quot;/&gt;&lt;wsp:rsid wsp:val=&quot;003340D1&quot;/&gt;&lt;wsp:rsid wsp:val=&quot;00334174&quot;/&gt;&lt;wsp:rsid wsp:val=&quot;00335167&quot;/&gt;&lt;wsp:rsid wsp:val=&quot;003352AF&quot;/&gt;&lt;wsp:rsid wsp:val=&quot;00335ABC&quot;/&gt;&lt;wsp:rsid wsp:val=&quot;0033612C&quot;/&gt;&lt;wsp:rsid wsp:val=&quot;003363BF&quot;/&gt;&lt;wsp:rsid wsp:val=&quot;00336CB0&quot;/&gt;&lt;wsp:rsid wsp:val=&quot;00336D71&quot;/&gt;&lt;wsp:rsid wsp:val=&quot;00336EE8&quot;/&gt;&lt;wsp:rsid wsp:val=&quot;0033703E&quot;/&gt;&lt;wsp:rsid wsp:val=&quot;00337832&quot;/&gt;&lt;wsp:rsid wsp:val=&quot;00337875&quot;/&gt;&lt;wsp:rsid wsp:val=&quot;0033797B&quot;/&gt;&lt;wsp:rsid wsp:val=&quot;003407B8&quot;/&gt;&lt;wsp:rsid wsp:val=&quot;00340F50&quot;/&gt;&lt;wsp:rsid wsp:val=&quot;00340F65&quot;/&gt;&lt;wsp:rsid wsp:val=&quot;0034157D&quot;/&gt;&lt;wsp:rsid wsp:val=&quot;0034184B&quot;/&gt;&lt;wsp:rsid wsp:val=&quot;00342194&quot;/&gt;&lt;wsp:rsid wsp:val=&quot;00342A1E&quot;/&gt;&lt;wsp:rsid wsp:val=&quot;00343327&quot;/&gt;&lt;wsp:rsid wsp:val=&quot;003434CA&quot;/&gt;&lt;wsp:rsid wsp:val=&quot;003435AA&quot;/&gt;&lt;wsp:rsid wsp:val=&quot;00343A2F&quot;/&gt;&lt;wsp:rsid wsp:val=&quot;00344104&quot;/&gt;&lt;wsp:rsid wsp:val=&quot;00344538&quot;/&gt;&lt;wsp:rsid wsp:val=&quot;003448EF&quot;/&gt;&lt;wsp:rsid wsp:val=&quot;0034528D&quot;/&gt;&lt;wsp:rsid wsp:val=&quot;00345D54&quot;/&gt;&lt;wsp:rsid wsp:val=&quot;00346087&quot;/&gt;&lt;wsp:rsid wsp:val=&quot;003467C2&quot;/&gt;&lt;wsp:rsid wsp:val=&quot;00346BDA&quot;/&gt;&lt;wsp:rsid wsp:val=&quot;00347376&quot;/&gt;&lt;wsp:rsid wsp:val=&quot;003475FF&quot;/&gt;&lt;wsp:rsid wsp:val=&quot;003479A8&quot;/&gt;&lt;wsp:rsid wsp:val=&quot;00347F6E&quot;/&gt;&lt;wsp:rsid wsp:val=&quot;003502BE&quot;/&gt;&lt;wsp:rsid wsp:val=&quot;00350CAF&quot;/&gt;&lt;wsp:rsid wsp:val=&quot;00351302&quot;/&gt;&lt;wsp:rsid wsp:val=&quot;003515EF&quot;/&gt;&lt;wsp:rsid wsp:val=&quot;00351751&quot;/&gt;&lt;wsp:rsid wsp:val=&quot;0035254C&quot;/&gt;&lt;wsp:rsid wsp:val=&quot;00352B69&quot;/&gt;&lt;wsp:rsid wsp:val=&quot;00353292&quot;/&gt;&lt;wsp:rsid wsp:val=&quot;0035372B&quot;/&gt;&lt;wsp:rsid wsp:val=&quot;00353ACA&quot;/&gt;&lt;wsp:rsid wsp:val=&quot;00354BAC&quot;/&gt;&lt;wsp:rsid wsp:val=&quot;00354CFA&quot;/&gt;&lt;wsp:rsid wsp:val=&quot;0035549C&quot;/&gt;&lt;wsp:rsid wsp:val=&quot;00355F08&quot;/&gt;&lt;wsp:rsid wsp:val=&quot;003563E1&quot;/&gt;&lt;wsp:rsid wsp:val=&quot;00356637&quot;/&gt;&lt;wsp:rsid wsp:val=&quot;003568E6&quot;/&gt;&lt;wsp:rsid wsp:val=&quot;00357053&quot;/&gt;&lt;wsp:rsid wsp:val=&quot;003577EB&quot;/&gt;&lt;wsp:rsid wsp:val=&quot;003615B1&quot;/&gt;&lt;wsp:rsid wsp:val=&quot;0036192B&quot;/&gt;&lt;wsp:rsid wsp:val=&quot;00361CAF&quot;/&gt;&lt;wsp:rsid wsp:val=&quot;00361E12&quot;/&gt;&lt;wsp:rsid wsp:val=&quot;00362445&quot;/&gt;&lt;wsp:rsid wsp:val=&quot;00362497&quot;/&gt;&lt;wsp:rsid wsp:val=&quot;00362B3D&quot;/&gt;&lt;wsp:rsid wsp:val=&quot;00362C91&quot;/&gt;&lt;wsp:rsid wsp:val=&quot;00363177&quot;/&gt;&lt;wsp:rsid wsp:val=&quot;00363880&quot;/&gt;&lt;wsp:rsid wsp:val=&quot;00363A23&quot;/&gt;&lt;wsp:rsid wsp:val=&quot;00363B8B&quot;/&gt;&lt;wsp:rsid wsp:val=&quot;003640D1&quot;/&gt;&lt;wsp:rsid wsp:val=&quot;003647D6&quot;/&gt;&lt;wsp:rsid wsp:val=&quot;00364E51&quot;/&gt;&lt;wsp:rsid wsp:val=&quot;00365301&quot;/&gt;&lt;wsp:rsid wsp:val=&quot;003656D2&quot;/&gt;&lt;wsp:rsid wsp:val=&quot;00366166&quot;/&gt;&lt;wsp:rsid wsp:val=&quot;00366691&quot;/&gt;&lt;wsp:rsid wsp:val=&quot;00367165&quot;/&gt;&lt;wsp:rsid wsp:val=&quot;00367C6B&quot;/&gt;&lt;wsp:rsid wsp:val=&quot;003706A1&quot;/&gt;&lt;wsp:rsid wsp:val=&quot;00371244&quot;/&gt;&lt;wsp:rsid wsp:val=&quot;0037149F&quot;/&gt;&lt;wsp:rsid wsp:val=&quot;00371A98&quot;/&gt;&lt;wsp:rsid wsp:val=&quot;003740E3&quot;/&gt;&lt;wsp:rsid wsp:val=&quot;00374469&quot;/&gt;&lt;wsp:rsid wsp:val=&quot;0037510D&quot;/&gt;&lt;wsp:rsid wsp:val=&quot;00375AAC&quot;/&gt;&lt;wsp:rsid wsp:val=&quot;00375D38&quot;/&gt;&lt;wsp:rsid wsp:val=&quot;003761CC&quot;/&gt;&lt;wsp:rsid wsp:val=&quot;00376BF9&quot;/&gt;&lt;wsp:rsid wsp:val=&quot;00376DF6&quot;/&gt;&lt;wsp:rsid wsp:val=&quot;003772F7&quot;/&gt;&lt;wsp:rsid wsp:val=&quot;00377457&quot;/&gt;&lt;wsp:rsid wsp:val=&quot;00377CC9&quot;/&gt;&lt;wsp:rsid wsp:val=&quot;003800D9&quot;/&gt;&lt;wsp:rsid wsp:val=&quot;00380ED8&quot;/&gt;&lt;wsp:rsid wsp:val=&quot;00382372&quot;/&gt;&lt;wsp:rsid wsp:val=&quot;0038290F&quot;/&gt;&lt;wsp:rsid wsp:val=&quot;00382949&quot;/&gt;&lt;wsp:rsid wsp:val=&quot;003845C4&quot;/&gt;&lt;wsp:rsid wsp:val=&quot;00384AF7&quot;/&gt;&lt;wsp:rsid wsp:val=&quot;00385DA7&quot;/&gt;&lt;wsp:rsid wsp:val=&quot;00386965&quot;/&gt;&lt;wsp:rsid wsp:val=&quot;0038734A&quot;/&gt;&lt;wsp:rsid wsp:val=&quot;00387381&quot;/&gt;&lt;wsp:rsid wsp:val=&quot;00387480&quot;/&gt;&lt;wsp:rsid wsp:val=&quot;00387877&quot;/&gt;&lt;wsp:rsid wsp:val=&quot;00387905&quot;/&gt;&lt;wsp:rsid wsp:val=&quot;00387ACB&quot;/&gt;&lt;wsp:rsid wsp:val=&quot;00387CE8&quot;/&gt;&lt;wsp:rsid wsp:val=&quot;003900CA&quot;/&gt;&lt;wsp:rsid wsp:val=&quot;003906F6&quot;/&gt;&lt;wsp:rsid wsp:val=&quot;00390B06&quot;/&gt;&lt;wsp:rsid wsp:val=&quot;00391426&quot;/&gt;&lt;wsp:rsid wsp:val=&quot;003914CD&quot;/&gt;&lt;wsp:rsid wsp:val=&quot;00391B17&quot;/&gt;&lt;wsp:rsid wsp:val=&quot;00392028&quot;/&gt;&lt;wsp:rsid wsp:val=&quot;0039211E&quot;/&gt;&lt;wsp:rsid wsp:val=&quot;003929A5&quot;/&gt;&lt;wsp:rsid wsp:val=&quot;00392A74&quot;/&gt;&lt;wsp:rsid wsp:val=&quot;003930AE&quot;/&gt;&lt;wsp:rsid wsp:val=&quot;00394430&quot;/&gt;&lt;wsp:rsid wsp:val=&quot;00394687&quot;/&gt;&lt;wsp:rsid wsp:val=&quot;0039498E&quot;/&gt;&lt;wsp:rsid wsp:val=&quot;00394E7C&quot;/&gt;&lt;wsp:rsid wsp:val=&quot;003952C2&quot;/&gt;&lt;wsp:rsid wsp:val=&quot;00395F53&quot;/&gt;&lt;wsp:rsid wsp:val=&quot;00396169&quot;/&gt;&lt;wsp:rsid wsp:val=&quot;003964DB&quot;/&gt;&lt;wsp:rsid wsp:val=&quot;00396781&quot;/&gt;&lt;wsp:rsid wsp:val=&quot;00396865&quot;/&gt;&lt;wsp:rsid wsp:val=&quot;003968E7&quot;/&gt;&lt;wsp:rsid wsp:val=&quot;00396C7E&quot;/&gt;&lt;wsp:rsid wsp:val=&quot;003978A3&quot;/&gt;&lt;wsp:rsid wsp:val=&quot;00397E72&quot;/&gt;&lt;wsp:rsid wsp:val=&quot;003A13AB&quot;/&gt;&lt;wsp:rsid wsp:val=&quot;003A14E8&quot;/&gt;&lt;wsp:rsid wsp:val=&quot;003A1D6E&quot;/&gt;&lt;wsp:rsid wsp:val=&quot;003A26E3&quot;/&gt;&lt;wsp:rsid wsp:val=&quot;003A2710&quot;/&gt;&lt;wsp:rsid wsp:val=&quot;003A28CB&quot;/&gt;&lt;wsp:rsid wsp:val=&quot;003A2E81&quot;/&gt;&lt;wsp:rsid wsp:val=&quot;003A2FB7&quot;/&gt;&lt;wsp:rsid wsp:val=&quot;003A381B&quot;/&gt;&lt;wsp:rsid wsp:val=&quot;003A3835&quot;/&gt;&lt;wsp:rsid wsp:val=&quot;003A40BF&quot;/&gt;&lt;wsp:rsid wsp:val=&quot;003A498D&quot;/&gt;&lt;wsp:rsid wsp:val=&quot;003A4C77&quot;/&gt;&lt;wsp:rsid wsp:val=&quot;003A607E&quot;/&gt;&lt;wsp:rsid wsp:val=&quot;003A61C9&quot;/&gt;&lt;wsp:rsid wsp:val=&quot;003A6D0B&quot;/&gt;&lt;wsp:rsid wsp:val=&quot;003A7518&quot;/&gt;&lt;wsp:rsid wsp:val=&quot;003B051B&quot;/&gt;&lt;wsp:rsid wsp:val=&quot;003B0545&quot;/&gt;&lt;wsp:rsid wsp:val=&quot;003B0698&quot;/&gt;&lt;wsp:rsid wsp:val=&quot;003B0B02&quot;/&gt;&lt;wsp:rsid wsp:val=&quot;003B1458&quot;/&gt;&lt;wsp:rsid wsp:val=&quot;003B199F&quot;/&gt;&lt;wsp:rsid wsp:val=&quot;003B257D&quot;/&gt;&lt;wsp:rsid wsp:val=&quot;003B27BE&quot;/&gt;&lt;wsp:rsid wsp:val=&quot;003B2C05&quot;/&gt;&lt;wsp:rsid wsp:val=&quot;003B2D07&quot;/&gt;&lt;wsp:rsid wsp:val=&quot;003B32DA&quot;/&gt;&lt;wsp:rsid wsp:val=&quot;003B3306&quot;/&gt;&lt;wsp:rsid wsp:val=&quot;003B3327&quot;/&gt;&lt;wsp:rsid wsp:val=&quot;003B3477&quot;/&gt;&lt;wsp:rsid wsp:val=&quot;003B3C16&quot;/&gt;&lt;wsp:rsid wsp:val=&quot;003B453F&quot;/&gt;&lt;wsp:rsid wsp:val=&quot;003B458D&quot;/&gt;&lt;wsp:rsid wsp:val=&quot;003B4B8E&quot;/&gt;&lt;wsp:rsid wsp:val=&quot;003B4D4A&quot;/&gt;&lt;wsp:rsid wsp:val=&quot;003B5C24&quot;/&gt;&lt;wsp:rsid wsp:val=&quot;003B5C66&quot;/&gt;&lt;wsp:rsid wsp:val=&quot;003B5F66&quot;/&gt;&lt;wsp:rsid wsp:val=&quot;003B61F7&quot;/&gt;&lt;wsp:rsid wsp:val=&quot;003B6F02&quot;/&gt;&lt;wsp:rsid wsp:val=&quot;003B6F8E&quot;/&gt;&lt;wsp:rsid wsp:val=&quot;003B75A2&quot;/&gt;&lt;wsp:rsid wsp:val=&quot;003B787A&quot;/&gt;&lt;wsp:rsid wsp:val=&quot;003C0129&quot;/&gt;&lt;wsp:rsid wsp:val=&quot;003C0257&quot;/&gt;&lt;wsp:rsid wsp:val=&quot;003C05EA&quot;/&gt;&lt;wsp:rsid wsp:val=&quot;003C0F4B&quot;/&gt;&lt;wsp:rsid wsp:val=&quot;003C0F55&quot;/&gt;&lt;wsp:rsid wsp:val=&quot;003C1328&quot;/&gt;&lt;wsp:rsid wsp:val=&quot;003C134D&quot;/&gt;&lt;wsp:rsid wsp:val=&quot;003C1771&quot;/&gt;&lt;wsp:rsid wsp:val=&quot;003C20FB&quot;/&gt;&lt;wsp:rsid wsp:val=&quot;003C2EB3&quot;/&gt;&lt;wsp:rsid wsp:val=&quot;003C3361&quot;/&gt;&lt;wsp:rsid wsp:val=&quot;003C3955&quot;/&gt;&lt;wsp:rsid wsp:val=&quot;003C41E5&quot;/&gt;&lt;wsp:rsid wsp:val=&quot;003C44B5&quot;/&gt;&lt;wsp:rsid wsp:val=&quot;003C44D3&quot;/&gt;&lt;wsp:rsid wsp:val=&quot;003C4CD9&quot;/&gt;&lt;wsp:rsid wsp:val=&quot;003C4E98&quot;/&gt;&lt;wsp:rsid wsp:val=&quot;003C5974&quot;/&gt;&lt;wsp:rsid wsp:val=&quot;003C5AA5&quot;/&gt;&lt;wsp:rsid wsp:val=&quot;003C5BB4&quot;/&gt;&lt;wsp:rsid wsp:val=&quot;003C614E&quot;/&gt;&lt;wsp:rsid wsp:val=&quot;003C616E&quot;/&gt;&lt;wsp:rsid wsp:val=&quot;003C6310&quot;/&gt;&lt;wsp:rsid wsp:val=&quot;003C667A&quot;/&gt;&lt;wsp:rsid wsp:val=&quot;003C6EC9&quot;/&gt;&lt;wsp:rsid wsp:val=&quot;003C7229&quot;/&gt;&lt;wsp:rsid wsp:val=&quot;003C7B6F&quot;/&gt;&lt;wsp:rsid wsp:val=&quot;003D02B4&quot;/&gt;&lt;wsp:rsid wsp:val=&quot;003D0557&quot;/&gt;&lt;wsp:rsid wsp:val=&quot;003D0E3D&quot;/&gt;&lt;wsp:rsid wsp:val=&quot;003D15C5&quot;/&gt;&lt;wsp:rsid wsp:val=&quot;003D164C&quot;/&gt;&lt;wsp:rsid wsp:val=&quot;003D1A26&quot;/&gt;&lt;wsp:rsid wsp:val=&quot;003D1AE9&quot;/&gt;&lt;wsp:rsid wsp:val=&quot;003D1B7B&quot;/&gt;&lt;wsp:rsid wsp:val=&quot;003D1F14&quot;/&gt;&lt;wsp:rsid wsp:val=&quot;003D2115&quot;/&gt;&lt;wsp:rsid wsp:val=&quot;003D2B00&quot;/&gt;&lt;wsp:rsid wsp:val=&quot;003D2DBD&quot;/&gt;&lt;wsp:rsid wsp:val=&quot;003D2DF7&quot;/&gt;&lt;wsp:rsid wsp:val=&quot;003D3810&quot;/&gt;&lt;wsp:rsid wsp:val=&quot;003D3E22&quot;/&gt;&lt;wsp:rsid wsp:val=&quot;003D3E60&quot;/&gt;&lt;wsp:rsid wsp:val=&quot;003D3EF8&quot;/&gt;&lt;wsp:rsid wsp:val=&quot;003D3F4C&quot;/&gt;&lt;wsp:rsid wsp:val=&quot;003D3FDD&quot;/&gt;&lt;wsp:rsid wsp:val=&quot;003D40E3&quot;/&gt;&lt;wsp:rsid wsp:val=&quot;003D488C&quot;/&gt;&lt;wsp:rsid wsp:val=&quot;003D4B78&quot;/&gt;&lt;wsp:rsid wsp:val=&quot;003D5026&quot;/&gt;&lt;wsp:rsid wsp:val=&quot;003D64ED&quot;/&gt;&lt;wsp:rsid wsp:val=&quot;003D668E&quot;/&gt;&lt;wsp:rsid wsp:val=&quot;003D694B&quot;/&gt;&lt;wsp:rsid wsp:val=&quot;003D6B6E&quot;/&gt;&lt;wsp:rsid wsp:val=&quot;003D6DD7&quot;/&gt;&lt;wsp:rsid wsp:val=&quot;003D72FB&quot;/&gt;&lt;wsp:rsid wsp:val=&quot;003D7438&quot;/&gt;&lt;wsp:rsid wsp:val=&quot;003D7E83&quot;/&gt;&lt;wsp:rsid wsp:val=&quot;003E0215&quot;/&gt;&lt;wsp:rsid wsp:val=&quot;003E106F&quot;/&gt;&lt;wsp:rsid wsp:val=&quot;003E1386&quot;/&gt;&lt;wsp:rsid wsp:val=&quot;003E16A2&quot;/&gt;&lt;wsp:rsid wsp:val=&quot;003E19BC&quot;/&gt;&lt;wsp:rsid wsp:val=&quot;003E1BE1&quot;/&gt;&lt;wsp:rsid wsp:val=&quot;003E1CC9&quot;/&gt;&lt;wsp:rsid wsp:val=&quot;003E241D&quot;/&gt;&lt;wsp:rsid wsp:val=&quot;003E2755&quot;/&gt;&lt;wsp:rsid wsp:val=&quot;003E2D57&quot;/&gt;&lt;wsp:rsid wsp:val=&quot;003E3E70&quot;/&gt;&lt;wsp:rsid wsp:val=&quot;003E40C2&quot;/&gt;&lt;wsp:rsid wsp:val=&quot;003E4B5D&quot;/&gt;&lt;wsp:rsid wsp:val=&quot;003E5062&quot;/&gt;&lt;wsp:rsid wsp:val=&quot;003E5515&quot;/&gt;&lt;wsp:rsid wsp:val=&quot;003E5AE7&quot;/&gt;&lt;wsp:rsid wsp:val=&quot;003E5BD7&quot;/&gt;&lt;wsp:rsid wsp:val=&quot;003E6526&quot;/&gt;&lt;wsp:rsid wsp:val=&quot;003E6AF0&quot;/&gt;&lt;wsp:rsid wsp:val=&quot;003E7091&quot;/&gt;&lt;wsp:rsid wsp:val=&quot;003E73BD&quot;/&gt;&lt;wsp:rsid wsp:val=&quot;003E7422&quot;/&gt;&lt;wsp:rsid wsp:val=&quot;003E788E&quot;/&gt;&lt;wsp:rsid wsp:val=&quot;003E7FF3&quot;/&gt;&lt;wsp:rsid wsp:val=&quot;003F01B8&quot;/&gt;&lt;wsp:rsid wsp:val=&quot;003F0256&quot;/&gt;&lt;wsp:rsid wsp:val=&quot;003F1008&quot;/&gt;&lt;wsp:rsid wsp:val=&quot;003F105B&quot;/&gt;&lt;wsp:rsid wsp:val=&quot;003F157F&quot;/&gt;&lt;wsp:rsid wsp:val=&quot;003F1B15&quot;/&gt;&lt;wsp:rsid wsp:val=&quot;003F275B&quot;/&gt;&lt;wsp:rsid wsp:val=&quot;003F27CF&quot;/&gt;&lt;wsp:rsid wsp:val=&quot;003F28A9&quot;/&gt;&lt;wsp:rsid wsp:val=&quot;003F29A8&quot;/&gt;&lt;wsp:rsid wsp:val=&quot;003F2DB2&quot;/&gt;&lt;wsp:rsid wsp:val=&quot;003F2DD7&quot;/&gt;&lt;wsp:rsid wsp:val=&quot;003F2F00&quot;/&gt;&lt;wsp:rsid wsp:val=&quot;003F31FA&quot;/&gt;&lt;wsp:rsid wsp:val=&quot;003F3B60&quot;/&gt;&lt;wsp:rsid wsp:val=&quot;003F3C1A&quot;/&gt;&lt;wsp:rsid wsp:val=&quot;003F3E2A&quot;/&gt;&lt;wsp:rsid wsp:val=&quot;003F3E60&quot;/&gt;&lt;wsp:rsid wsp:val=&quot;003F3E7B&quot;/&gt;&lt;wsp:rsid wsp:val=&quot;003F3FC4&quot;/&gt;&lt;wsp:rsid wsp:val=&quot;003F4B4E&quot;/&gt;&lt;wsp:rsid wsp:val=&quot;003F4C75&quot;/&gt;&lt;wsp:rsid wsp:val=&quot;003F50F5&quot;/&gt;&lt;wsp:rsid wsp:val=&quot;003F51AB&quot;/&gt;&lt;wsp:rsid wsp:val=&quot;003F57EC&quot;/&gt;&lt;wsp:rsid wsp:val=&quot;003F5927&quot;/&gt;&lt;wsp:rsid wsp:val=&quot;003F5AC8&quot;/&gt;&lt;wsp:rsid wsp:val=&quot;003F5BEB&quot;/&gt;&lt;wsp:rsid wsp:val=&quot;003F622E&quot;/&gt;&lt;wsp:rsid wsp:val=&quot;003F6B14&quot;/&gt;&lt;wsp:rsid wsp:val=&quot;003F7157&quot;/&gt;&lt;wsp:rsid wsp:val=&quot;003F753D&quot;/&gt;&lt;wsp:rsid wsp:val=&quot;003F7B57&quot;/&gt;&lt;wsp:rsid wsp:val=&quot;003F7BFE&quot;/&gt;&lt;wsp:rsid wsp:val=&quot;003F7D27&quot;/&gt;&lt;wsp:rsid wsp:val=&quot;003F7F37&quot;/&gt;&lt;wsp:rsid wsp:val=&quot;004003BE&quot;/&gt;&lt;wsp:rsid wsp:val=&quot;0040076A&quot;/&gt;&lt;wsp:rsid wsp:val=&quot;004007DD&quot;/&gt;&lt;wsp:rsid wsp:val=&quot;00400B84&quot;/&gt;&lt;wsp:rsid wsp:val=&quot;004014FD&quot;/&gt;&lt;wsp:rsid wsp:val=&quot;0040163F&quot;/&gt;&lt;wsp:rsid wsp:val=&quot;004016DD&quot;/&gt;&lt;wsp:rsid wsp:val=&quot;00401934&quot;/&gt;&lt;wsp:rsid wsp:val=&quot;00401CCD&quot;/&gt;&lt;wsp:rsid wsp:val=&quot;00401EF6&quot;/&gt;&lt;wsp:rsid wsp:val=&quot;004020C8&quot;/&gt;&lt;wsp:rsid wsp:val=&quot;0040256C&quot;/&gt;&lt;wsp:rsid wsp:val=&quot;00402961&quot;/&gt;&lt;wsp:rsid wsp:val=&quot;00403363&quot;/&gt;&lt;wsp:rsid wsp:val=&quot;00403A91&quot;/&gt;&lt;wsp:rsid wsp:val=&quot;0040402B&quot;/&gt;&lt;wsp:rsid wsp:val=&quot;00404639&quot;/&gt;&lt;wsp:rsid wsp:val=&quot;00405673&quot;/&gt;&lt;wsp:rsid wsp:val=&quot;00405678&quot;/&gt;&lt;wsp:rsid wsp:val=&quot;0040620B&quot;/&gt;&lt;wsp:rsid wsp:val=&quot;004068BF&quot;/&gt;&lt;wsp:rsid wsp:val=&quot;00406C99&quot;/&gt;&lt;wsp:rsid wsp:val=&quot;00407010&quot;/&gt;&lt;wsp:rsid wsp:val=&quot;00407497&quot;/&gt;&lt;wsp:rsid wsp:val=&quot;00407885&quot;/&gt;&lt;wsp:rsid wsp:val=&quot;004078DD&quot;/&gt;&lt;wsp:rsid wsp:val=&quot;00407B83&quot;/&gt;&lt;wsp:rsid wsp:val=&quot;00407BD4&quot;/&gt;&lt;wsp:rsid wsp:val=&quot;00407E74&quot;/&gt;&lt;wsp:rsid wsp:val=&quot;0041082F&quot;/&gt;&lt;wsp:rsid wsp:val=&quot;00410D21&quot;/&gt;&lt;wsp:rsid wsp:val=&quot;00410D29&quot;/&gt;&lt;wsp:rsid wsp:val=&quot;00411060&quot;/&gt;&lt;wsp:rsid wsp:val=&quot;00412099&quot;/&gt;&lt;wsp:rsid wsp:val=&quot;00412DA1&quot;/&gt;&lt;wsp:rsid wsp:val=&quot;00413031&quot;/&gt;&lt;wsp:rsid wsp:val=&quot;0041304A&quot;/&gt;&lt;wsp:rsid wsp:val=&quot;00413362&quot;/&gt;&lt;wsp:rsid wsp:val=&quot;0041384D&quot;/&gt;&lt;wsp:rsid wsp:val=&quot;00413AF6&quot;/&gt;&lt;wsp:rsid wsp:val=&quot;00414A84&quot;/&gt;&lt;wsp:rsid wsp:val=&quot;00415974&quot;/&gt;&lt;wsp:rsid wsp:val=&quot;00415984&quot;/&gt;&lt;wsp:rsid wsp:val=&quot;00415BD6&quot;/&gt;&lt;wsp:rsid wsp:val=&quot;00415C58&quot;/&gt;&lt;wsp:rsid wsp:val=&quot;00416604&quot;/&gt;&lt;wsp:rsid wsp:val=&quot;0041660E&quot;/&gt;&lt;wsp:rsid wsp:val=&quot;00416D83&quot;/&gt;&lt;wsp:rsid wsp:val=&quot;00416E11&quot;/&gt;&lt;wsp:rsid wsp:val=&quot;0041731A&quot;/&gt;&lt;wsp:rsid wsp:val=&quot;0042007E&quot;/&gt;&lt;wsp:rsid wsp:val=&quot;004201FE&quot;/&gt;&lt;wsp:rsid wsp:val=&quot;00420215&quot;/&gt;&lt;wsp:rsid wsp:val=&quot;00420283&quot;/&gt;&lt;wsp:rsid wsp:val=&quot;00420597&quot;/&gt;&lt;wsp:rsid wsp:val=&quot;00420D58&quot;/&gt;&lt;wsp:rsid wsp:val=&quot;00421001&quot;/&gt;&lt;wsp:rsid wsp:val=&quot;004217E7&quot;/&gt;&lt;wsp:rsid wsp:val=&quot;00421A38&quot;/&gt;&lt;wsp:rsid wsp:val=&quot;00421F62&quot;/&gt;&lt;wsp:rsid wsp:val=&quot;0042240E&quot;/&gt;&lt;wsp:rsid wsp:val=&quot;00422690&quot;/&gt;&lt;wsp:rsid wsp:val=&quot;00422AD2&quot;/&gt;&lt;wsp:rsid wsp:val=&quot;0042309D&quot;/&gt;&lt;wsp:rsid wsp:val=&quot;00423162&quot;/&gt;&lt;wsp:rsid wsp:val=&quot;004246B7&quot;/&gt;&lt;wsp:rsid wsp:val=&quot;0042498B&quot;/&gt;&lt;wsp:rsid wsp:val=&quot;00424C01&quot;/&gt;&lt;wsp:rsid wsp:val=&quot;00424C26&quot;/&gt;&lt;wsp:rsid wsp:val=&quot;00424E09&quot;/&gt;&lt;wsp:rsid wsp:val=&quot;00425028&quot;/&gt;&lt;wsp:rsid wsp:val=&quot;004252FF&quot;/&gt;&lt;wsp:rsid wsp:val=&quot;00425C56&quot;/&gt;&lt;wsp:rsid wsp:val=&quot;004263B7&quot;/&gt;&lt;wsp:rsid wsp:val=&quot;00426654&quot;/&gt;&lt;wsp:rsid wsp:val=&quot;0042683B&quot;/&gt;&lt;wsp:rsid wsp:val=&quot;00426A34&quot;/&gt;&lt;wsp:rsid wsp:val=&quot;00426F1F&quot;/&gt;&lt;wsp:rsid wsp:val=&quot;0042704B&quot;/&gt;&lt;wsp:rsid wsp:val=&quot;00427094&quot;/&gt;&lt;wsp:rsid wsp:val=&quot;0042741A&quot;/&gt;&lt;wsp:rsid wsp:val=&quot;0042772A&quot;/&gt;&lt;wsp:rsid wsp:val=&quot;0042797D&quot;/&gt;&lt;wsp:rsid wsp:val=&quot;00427B31&quot;/&gt;&lt;wsp:rsid wsp:val=&quot;004307ED&quot;/&gt;&lt;wsp:rsid wsp:val=&quot;004308FE&quot;/&gt;&lt;wsp:rsid wsp:val=&quot;00431606&quot;/&gt;&lt;wsp:rsid wsp:val=&quot;00431721&quot;/&gt;&lt;wsp:rsid wsp:val=&quot;004317D3&quot;/&gt;&lt;wsp:rsid wsp:val=&quot;00432D2E&quot;/&gt;&lt;wsp:rsid wsp:val=&quot;00432D35&quot;/&gt;&lt;wsp:rsid wsp:val=&quot;00432DCB&quot;/&gt;&lt;wsp:rsid wsp:val=&quot;00433968&quot;/&gt;&lt;wsp:rsid wsp:val=&quot;00433AD1&quot;/&gt;&lt;wsp:rsid wsp:val=&quot;00434B26&quot;/&gt;&lt;wsp:rsid wsp:val=&quot;004350D2&quot;/&gt;&lt;wsp:rsid wsp:val=&quot;0043548C&quot;/&gt;&lt;wsp:rsid wsp:val=&quot;004359EE&quot;/&gt;&lt;wsp:rsid wsp:val=&quot;004360B7&quot;/&gt;&lt;wsp:rsid wsp:val=&quot;00436A8A&quot;/&gt;&lt;wsp:rsid wsp:val=&quot;0043705C&quot;/&gt;&lt;wsp:rsid wsp:val=&quot;0043728F&quot;/&gt;&lt;wsp:rsid wsp:val=&quot;004372D3&quot;/&gt;&lt;wsp:rsid wsp:val=&quot;00437DCC&quot;/&gt;&lt;wsp:rsid wsp:val=&quot;00440B3D&quot;/&gt;&lt;wsp:rsid wsp:val=&quot;00440C9B&quot;/&gt;&lt;wsp:rsid wsp:val=&quot;00440E3A&quot;/&gt;&lt;wsp:rsid wsp:val=&quot;00440F8E&quot;/&gt;&lt;wsp:rsid wsp:val=&quot;004414F6&quot;/&gt;&lt;wsp:rsid wsp:val=&quot;0044187B&quot;/&gt;&lt;wsp:rsid wsp:val=&quot;004418D6&quot;/&gt;&lt;wsp:rsid wsp:val=&quot;00441DB1&quot;/&gt;&lt;wsp:rsid wsp:val=&quot;00442C31&quot;/&gt;&lt;wsp:rsid wsp:val=&quot;00443100&quot;/&gt;&lt;wsp:rsid wsp:val=&quot;0044354A&quot;/&gt;&lt;wsp:rsid wsp:val=&quot;00444846&quot;/&gt;&lt;wsp:rsid wsp:val=&quot;004449B9&quot;/&gt;&lt;wsp:rsid wsp:val=&quot;00444A41&quot;/&gt;&lt;wsp:rsid wsp:val=&quot;0044545C&quot;/&gt;&lt;wsp:rsid wsp:val=&quot;00445850&quot;/&gt;&lt;wsp:rsid wsp:val=&quot;00445DFE&quot;/&gt;&lt;wsp:rsid wsp:val=&quot;00446429&quot;/&gt;&lt;wsp:rsid wsp:val=&quot;00446AE9&quot;/&gt;&lt;wsp:rsid wsp:val=&quot;00446E93&quot;/&gt;&lt;wsp:rsid wsp:val=&quot;004471D2&quot;/&gt;&lt;wsp:rsid wsp:val=&quot;004473BA&quot;/&gt;&lt;wsp:rsid wsp:val=&quot;0044766E&quot;/&gt;&lt;wsp:rsid wsp:val=&quot;0044797E&quot;/&gt;&lt;wsp:rsid wsp:val=&quot;00447BC6&quot;/&gt;&lt;wsp:rsid wsp:val=&quot;004500DD&quot;/&gt;&lt;wsp:rsid wsp:val=&quot;004504C4&quot;/&gt;&lt;wsp:rsid wsp:val=&quot;00450686&quot;/&gt;&lt;wsp:rsid wsp:val=&quot;00450975&quot;/&gt;&lt;wsp:rsid wsp:val=&quot;00450B67&quot;/&gt;&lt;wsp:rsid wsp:val=&quot;00450C87&quot;/&gt;&lt;wsp:rsid wsp:val=&quot;00451947&quot;/&gt;&lt;wsp:rsid wsp:val=&quot;004522D5&quot;/&gt;&lt;wsp:rsid wsp:val=&quot;004523C5&quot;/&gt;&lt;wsp:rsid wsp:val=&quot;00452684&quot;/&gt;&lt;wsp:rsid wsp:val=&quot;004545AC&quot;/&gt;&lt;wsp:rsid wsp:val=&quot;00454608&quot;/&gt;&lt;wsp:rsid wsp:val=&quot;0045490C&quot;/&gt;&lt;wsp:rsid wsp:val=&quot;00454A5E&quot;/&gt;&lt;wsp:rsid wsp:val=&quot;00454B1C&quot;/&gt;&lt;wsp:rsid wsp:val=&quot;00455CF9&quot;/&gt;&lt;wsp:rsid wsp:val=&quot;004561BA&quot;/&gt;&lt;wsp:rsid wsp:val=&quot;00456214&quot;/&gt;&lt;wsp:rsid wsp:val=&quot;0045650E&quot;/&gt;&lt;wsp:rsid wsp:val=&quot;004569E9&quot;/&gt;&lt;wsp:rsid wsp:val=&quot;00456ADC&quot;/&gt;&lt;wsp:rsid wsp:val=&quot;0045747D&quot;/&gt;&lt;wsp:rsid wsp:val=&quot;004576B3&quot;/&gt;&lt;wsp:rsid wsp:val=&quot;004579FC&quot;/&gt;&lt;wsp:rsid wsp:val=&quot;00460509&quot;/&gt;&lt;wsp:rsid wsp:val=&quot;004606E1&quot;/&gt;&lt;wsp:rsid wsp:val=&quot;00460763&quot;/&gt;&lt;wsp:rsid wsp:val=&quot;00460EA2&quot;/&gt;&lt;wsp:rsid wsp:val=&quot;00461857&quot;/&gt;&lt;wsp:rsid wsp:val=&quot;00461C1C&quot;/&gt;&lt;wsp:rsid wsp:val=&quot;00461C60&quot;/&gt;&lt;wsp:rsid wsp:val=&quot;00462FFA&quot;/&gt;&lt;wsp:rsid wsp:val=&quot;0046360A&quot;/&gt;&lt;wsp:rsid wsp:val=&quot;00464373&quot;/&gt;&lt;wsp:rsid wsp:val=&quot;004644C5&quot;/&gt;&lt;wsp:rsid wsp:val=&quot;00464891&quot;/&gt;&lt;wsp:rsid wsp:val=&quot;00464B78&quot;/&gt;&lt;wsp:rsid wsp:val=&quot;00465541&quot;/&gt;&lt;wsp:rsid wsp:val=&quot;0046576C&quot;/&gt;&lt;wsp:rsid wsp:val=&quot;00465B9E&quot;/&gt;&lt;wsp:rsid wsp:val=&quot;00466296&quot;/&gt;&lt;wsp:rsid wsp:val=&quot;0046683D&quot;/&gt;&lt;wsp:rsid wsp:val=&quot;00466FD4&quot;/&gt;&lt;wsp:rsid wsp:val=&quot;0046742D&quot;/&gt;&lt;wsp:rsid wsp:val=&quot;004704C6&quot;/&gt;&lt;wsp:rsid wsp:val=&quot;00471880&quot;/&gt;&lt;wsp:rsid wsp:val=&quot;00471B7D&quot;/&gt;&lt;wsp:rsid wsp:val=&quot;00471C1F&quot;/&gt;&lt;wsp:rsid wsp:val=&quot;00472DD1&quot;/&gt;&lt;wsp:rsid wsp:val=&quot;00472FAE&quot;/&gt;&lt;wsp:rsid wsp:val=&quot;0047305E&quot;/&gt;&lt;wsp:rsid wsp:val=&quot;0047318C&quot;/&gt;&lt;wsp:rsid wsp:val=&quot;00473884&quot;/&gt;&lt;wsp:rsid wsp:val=&quot;00473E2B&quot;/&gt;&lt;wsp:rsid wsp:val=&quot;004751F9&quot;/&gt;&lt;wsp:rsid wsp:val=&quot;004755FF&quot;/&gt;&lt;wsp:rsid wsp:val=&quot;00475FA8&quot;/&gt;&lt;wsp:rsid wsp:val=&quot;0047658D&quot;/&gt;&lt;wsp:rsid wsp:val=&quot;00476E36&quot;/&gt;&lt;wsp:rsid wsp:val=&quot;004775FA&quot;/&gt;&lt;wsp:rsid wsp:val=&quot;004776D9&quot;/&gt;&lt;wsp:rsid wsp:val=&quot;00477ACC&quot;/&gt;&lt;wsp:rsid wsp:val=&quot;00477C27&quot;/&gt;&lt;wsp:rsid wsp:val=&quot;00477F0F&quot;/&gt;&lt;wsp:rsid wsp:val=&quot;0048004C&quot;/&gt;&lt;wsp:rsid wsp:val=&quot;004805F7&quot;/&gt;&lt;wsp:rsid wsp:val=&quot;004805FB&quot;/&gt;&lt;wsp:rsid wsp:val=&quot;00480873&quot;/&gt;&lt;wsp:rsid wsp:val=&quot;00480A1E&quot;/&gt;&lt;wsp:rsid wsp:val=&quot;00480AC3&quot;/&gt;&lt;wsp:rsid wsp:val=&quot;00480BC3&quot;/&gt;&lt;wsp:rsid wsp:val=&quot;004812AE&quot;/&gt;&lt;wsp:rsid wsp:val=&quot;00481791&quot;/&gt;&lt;wsp:rsid wsp:val=&quot;00481A46&quot;/&gt;&lt;wsp:rsid wsp:val=&quot;00482103&quot;/&gt;&lt;wsp:rsid wsp:val=&quot;0048220E&quot;/&gt;&lt;wsp:rsid wsp:val=&quot;00482D18&quot;/&gt;&lt;wsp:rsid wsp:val=&quot;00483344&quot;/&gt;&lt;wsp:rsid wsp:val=&quot;004839A5&quot;/&gt;&lt;wsp:rsid wsp:val=&quot;00483D46&quot;/&gt;&lt;wsp:rsid wsp:val=&quot;00483FE8&quot;/&gt;&lt;wsp:rsid wsp:val=&quot;00484A43&quot;/&gt;&lt;wsp:rsid wsp:val=&quot;00484B2A&quot;/&gt;&lt;wsp:rsid wsp:val=&quot;00485A93&quot;/&gt;&lt;wsp:rsid wsp:val=&quot;00485C33&quot;/&gt;&lt;wsp:rsid wsp:val=&quot;00485DC8&quot;/&gt;&lt;wsp:rsid wsp:val=&quot;0048612B&quot;/&gt;&lt;wsp:rsid wsp:val=&quot;00486EEA&quot;/&gt;&lt;wsp:rsid wsp:val=&quot;00487251&quot;/&gt;&lt;wsp:rsid wsp:val=&quot;0048726F&quot;/&gt;&lt;wsp:rsid wsp:val=&quot;0048738F&quot;/&gt;&lt;wsp:rsid wsp:val=&quot;004873A9&quot;/&gt;&lt;wsp:rsid wsp:val=&quot;00487FEF&quot;/&gt;&lt;wsp:rsid wsp:val=&quot;00490211&quot;/&gt;&lt;wsp:rsid wsp:val=&quot;0049026F&quot;/&gt;&lt;wsp:rsid wsp:val=&quot;00490548&quot;/&gt;&lt;wsp:rsid wsp:val=&quot;0049062A&quot;/&gt;&lt;wsp:rsid wsp:val=&quot;00490630&quot;/&gt;&lt;wsp:rsid wsp:val=&quot;00490890&quot;/&gt;&lt;wsp:rsid wsp:val=&quot;00490FA2&quot;/&gt;&lt;wsp:rsid wsp:val=&quot;00491008&quot;/&gt;&lt;wsp:rsid wsp:val=&quot;00491FCF&quot;/&gt;&lt;wsp:rsid wsp:val=&quot;004920D9&quot;/&gt;&lt;wsp:rsid wsp:val=&quot;00492322&quot;/&gt;&lt;wsp:rsid wsp:val=&quot;00492387&quot;/&gt;&lt;wsp:rsid wsp:val=&quot;004928E9&quot;/&gt;&lt;wsp:rsid wsp:val=&quot;00492CD5&quot;/&gt;&lt;wsp:rsid wsp:val=&quot;00492E43&quot;/&gt;&lt;wsp:rsid wsp:val=&quot;00492E7C&quot;/&gt;&lt;wsp:rsid wsp:val=&quot;00493308&quot;/&gt;&lt;wsp:rsid wsp:val=&quot;00493983&quot;/&gt;&lt;wsp:rsid wsp:val=&quot;00494A0F&quot;/&gt;&lt;wsp:rsid wsp:val=&quot;00494A54&quot;/&gt;&lt;wsp:rsid wsp:val=&quot;00494D74&quot;/&gt;&lt;wsp:rsid wsp:val=&quot;00494F38&quot;/&gt;&lt;wsp:rsid wsp:val=&quot;00495108&quot;/&gt;&lt;wsp:rsid wsp:val=&quot;004951F9&quot;/&gt;&lt;wsp:rsid wsp:val=&quot;0049529D&quot;/&gt;&lt;wsp:rsid wsp:val=&quot;0049575E&quot;/&gt;&lt;wsp:rsid wsp:val=&quot;00495B9E&quot;/&gt;&lt;wsp:rsid wsp:val=&quot;00496619&quot;/&gt;&lt;wsp:rsid wsp:val=&quot;00497735&quot;/&gt;&lt;wsp:rsid wsp:val=&quot;004A06FE&quot;/&gt;&lt;wsp:rsid wsp:val=&quot;004A1739&quot;/&gt;&lt;wsp:rsid wsp:val=&quot;004A173D&quot;/&gt;&lt;wsp:rsid wsp:val=&quot;004A174A&quot;/&gt;&lt;wsp:rsid wsp:val=&quot;004A17D6&quot;/&gt;&lt;wsp:rsid wsp:val=&quot;004A1A52&quot;/&gt;&lt;wsp:rsid wsp:val=&quot;004A1B3B&quot;/&gt;&lt;wsp:rsid wsp:val=&quot;004A1C2D&quot;/&gt;&lt;wsp:rsid wsp:val=&quot;004A1CA1&quot;/&gt;&lt;wsp:rsid wsp:val=&quot;004A1CE8&quot;/&gt;&lt;wsp:rsid wsp:val=&quot;004A275A&quot;/&gt;&lt;wsp:rsid wsp:val=&quot;004A2857&quot;/&gt;&lt;wsp:rsid wsp:val=&quot;004A3A75&quot;/&gt;&lt;wsp:rsid wsp:val=&quot;004A44F7&quot;/&gt;&lt;wsp:rsid wsp:val=&quot;004A4909&quot;/&gt;&lt;wsp:rsid wsp:val=&quot;004A506A&quot;/&gt;&lt;wsp:rsid wsp:val=&quot;004A5308&quot;/&gt;&lt;wsp:rsid wsp:val=&quot;004A5579&quot;/&gt;&lt;wsp:rsid wsp:val=&quot;004A5CF1&quot;/&gt;&lt;wsp:rsid wsp:val=&quot;004A601E&quot;/&gt;&lt;wsp:rsid wsp:val=&quot;004A60AC&quot;/&gt;&lt;wsp:rsid wsp:val=&quot;004A63A5&quot;/&gt;&lt;wsp:rsid wsp:val=&quot;004A67B7&quot;/&gt;&lt;wsp:rsid wsp:val=&quot;004A6CEF&quot;/&gt;&lt;wsp:rsid wsp:val=&quot;004B0BC1&quot;/&gt;&lt;wsp:rsid wsp:val=&quot;004B103C&quot;/&gt;&lt;wsp:rsid wsp:val=&quot;004B1BFE&quot;/&gt;&lt;wsp:rsid wsp:val=&quot;004B21B7&quot;/&gt;&lt;wsp:rsid wsp:val=&quot;004B2546&quot;/&gt;&lt;wsp:rsid wsp:val=&quot;004B356C&quot;/&gt;&lt;wsp:rsid wsp:val=&quot;004B35E6&quot;/&gt;&lt;wsp:rsid wsp:val=&quot;004B3F47&quot;/&gt;&lt;wsp:rsid wsp:val=&quot;004B4A35&quot;/&gt;&lt;wsp:rsid wsp:val=&quot;004B515B&quot;/&gt;&lt;wsp:rsid wsp:val=&quot;004B5892&quot;/&gt;&lt;wsp:rsid wsp:val=&quot;004B5B49&quot;/&gt;&lt;wsp:rsid wsp:val=&quot;004B5DAE&quot;/&gt;&lt;wsp:rsid wsp:val=&quot;004B606E&quot;/&gt;&lt;wsp:rsid wsp:val=&quot;004B797F&quot;/&gt;&lt;wsp:rsid wsp:val=&quot;004B7BF1&quot;/&gt;&lt;wsp:rsid wsp:val=&quot;004C100A&quot;/&gt;&lt;wsp:rsid wsp:val=&quot;004C133F&quot;/&gt;&lt;wsp:rsid wsp:val=&quot;004C1639&quot;/&gt;&lt;wsp:rsid wsp:val=&quot;004C189C&quot;/&gt;&lt;wsp:rsid wsp:val=&quot;004C1D71&quot;/&gt;&lt;wsp:rsid wsp:val=&quot;004C2CA4&quot;/&gt;&lt;wsp:rsid wsp:val=&quot;004C3F97&quot;/&gt;&lt;wsp:rsid wsp:val=&quot;004C413E&quot;/&gt;&lt;wsp:rsid wsp:val=&quot;004C4193&quot;/&gt;&lt;wsp:rsid wsp:val=&quot;004C466C&quot;/&gt;&lt;wsp:rsid wsp:val=&quot;004C48FE&quot;/&gt;&lt;wsp:rsid wsp:val=&quot;004C5514&quot;/&gt;&lt;wsp:rsid wsp:val=&quot;004C556D&quot;/&gt;&lt;wsp:rsid wsp:val=&quot;004C57FA&quot;/&gt;&lt;wsp:rsid wsp:val=&quot;004C5B52&quot;/&gt;&lt;wsp:rsid wsp:val=&quot;004C6048&quot;/&gt;&lt;wsp:rsid wsp:val=&quot;004C686F&quot;/&gt;&lt;wsp:rsid wsp:val=&quot;004C69FB&quot;/&gt;&lt;wsp:rsid wsp:val=&quot;004C7AD0&quot;/&gt;&lt;wsp:rsid wsp:val=&quot;004C7FDC&quot;/&gt;&lt;wsp:rsid wsp:val=&quot;004D019E&quot;/&gt;&lt;wsp:rsid wsp:val=&quot;004D0728&quot;/&gt;&lt;wsp:rsid wsp:val=&quot;004D078D&quot;/&gt;&lt;wsp:rsid wsp:val=&quot;004D0CB6&quot;/&gt;&lt;wsp:rsid wsp:val=&quot;004D0FC6&quot;/&gt;&lt;wsp:rsid wsp:val=&quot;004D127D&quot;/&gt;&lt;wsp:rsid wsp:val=&quot;004D1470&quot;/&gt;&lt;wsp:rsid wsp:val=&quot;004D1478&quot;/&gt;&lt;wsp:rsid wsp:val=&quot;004D1E18&quot;/&gt;&lt;wsp:rsid wsp:val=&quot;004D1F1A&quot;/&gt;&lt;wsp:rsid wsp:val=&quot;004D24AB&quot;/&gt;&lt;wsp:rsid wsp:val=&quot;004D2C0F&quot;/&gt;&lt;wsp:rsid wsp:val=&quot;004D2E4A&quot;/&gt;&lt;wsp:rsid wsp:val=&quot;004D374B&quot;/&gt;&lt;wsp:rsid wsp:val=&quot;004D45BB&quot;/&gt;&lt;wsp:rsid wsp:val=&quot;004D46F5&quot;/&gt;&lt;wsp:rsid wsp:val=&quot;004D4858&quot;/&gt;&lt;wsp:rsid wsp:val=&quot;004D4910&quot;/&gt;&lt;wsp:rsid wsp:val=&quot;004D49FC&quot;/&gt;&lt;wsp:rsid wsp:val=&quot;004D4D00&quot;/&gt;&lt;wsp:rsid wsp:val=&quot;004D510C&quot;/&gt;&lt;wsp:rsid wsp:val=&quot;004D59C0&quot;/&gt;&lt;wsp:rsid wsp:val=&quot;004D5F39&quot;/&gt;&lt;wsp:rsid wsp:val=&quot;004D609A&quot;/&gt;&lt;wsp:rsid wsp:val=&quot;004D726F&quot;/&gt;&lt;wsp:rsid wsp:val=&quot;004D72DF&quot;/&gt;&lt;wsp:rsid wsp:val=&quot;004D72EA&quot;/&gt;&lt;wsp:rsid wsp:val=&quot;004D74CA&quot;/&gt;&lt;wsp:rsid wsp:val=&quot;004D7F04&quot;/&gt;&lt;wsp:rsid wsp:val=&quot;004E0199&quot;/&gt;&lt;wsp:rsid wsp:val=&quot;004E04AD&quot;/&gt;&lt;wsp:rsid wsp:val=&quot;004E05E5&quot;/&gt;&lt;wsp:rsid wsp:val=&quot;004E1062&quot;/&gt;&lt;wsp:rsid wsp:val=&quot;004E16B9&quot;/&gt;&lt;wsp:rsid wsp:val=&quot;004E172E&quot;/&gt;&lt;wsp:rsid wsp:val=&quot;004E1B99&quot;/&gt;&lt;wsp:rsid wsp:val=&quot;004E243A&quot;/&gt;&lt;wsp:rsid wsp:val=&quot;004E2646&quot;/&gt;&lt;wsp:rsid wsp:val=&quot;004E2AC7&quot;/&gt;&lt;wsp:rsid wsp:val=&quot;004E2B60&quot;/&gt;&lt;wsp:rsid wsp:val=&quot;004E2E4E&quot;/&gt;&lt;wsp:rsid wsp:val=&quot;004E32DE&quot;/&gt;&lt;wsp:rsid wsp:val=&quot;004E33BE&quot;/&gt;&lt;wsp:rsid wsp:val=&quot;004E4744&quot;/&gt;&lt;wsp:rsid wsp:val=&quot;004E492E&quot;/&gt;&lt;wsp:rsid wsp:val=&quot;004E5770&quot;/&gt;&lt;wsp:rsid wsp:val=&quot;004E5BCB&quot;/&gt;&lt;wsp:rsid wsp:val=&quot;004E5DA0&quot;/&gt;&lt;wsp:rsid wsp:val=&quot;004E62AF&quot;/&gt;&lt;wsp:rsid wsp:val=&quot;004E644D&quot;/&gt;&lt;wsp:rsid wsp:val=&quot;004E6BC4&quot;/&gt;&lt;wsp:rsid wsp:val=&quot;004E6E75&quot;/&gt;&lt;wsp:rsid wsp:val=&quot;004E779B&quot;/&gt;&lt;wsp:rsid wsp:val=&quot;004E7937&quot;/&gt;&lt;wsp:rsid wsp:val=&quot;004E7A8D&quot;/&gt;&lt;wsp:rsid wsp:val=&quot;004E7D36&quot;/&gt;&lt;wsp:rsid wsp:val=&quot;004F06EF&quot;/&gt;&lt;wsp:rsid wsp:val=&quot;004F08FF&quot;/&gt;&lt;wsp:rsid wsp:val=&quot;004F189E&quot;/&gt;&lt;wsp:rsid wsp:val=&quot;004F21A2&quot;/&gt;&lt;wsp:rsid wsp:val=&quot;004F2465&quot;/&gt;&lt;wsp:rsid wsp:val=&quot;004F2A39&quot;/&gt;&lt;wsp:rsid wsp:val=&quot;004F31F9&quot;/&gt;&lt;wsp:rsid wsp:val=&quot;004F3264&quot;/&gt;&lt;wsp:rsid wsp:val=&quot;004F3465&quot;/&gt;&lt;wsp:rsid wsp:val=&quot;004F3536&quot;/&gt;&lt;wsp:rsid wsp:val=&quot;004F4333&quot;/&gt;&lt;wsp:rsid wsp:val=&quot;004F490C&quot;/&gt;&lt;wsp:rsid wsp:val=&quot;004F492D&quot;/&gt;&lt;wsp:rsid wsp:val=&quot;004F5105&quot;/&gt;&lt;wsp:rsid wsp:val=&quot;004F5CD7&quot;/&gt;&lt;wsp:rsid wsp:val=&quot;004F5F3B&quot;/&gt;&lt;wsp:rsid wsp:val=&quot;004F6419&quot;/&gt;&lt;wsp:rsid wsp:val=&quot;004F6720&quot;/&gt;&lt;wsp:rsid wsp:val=&quot;004F68F9&quot;/&gt;&lt;wsp:rsid wsp:val=&quot;004F6B97&quot;/&gt;&lt;wsp:rsid wsp:val=&quot;004F78F8&quot;/&gt;&lt;wsp:rsid wsp:val=&quot;005001B2&quot;/&gt;&lt;wsp:rsid wsp:val=&quot;0050094B&quot;/&gt;&lt;wsp:rsid wsp:val=&quot;00500A87&quot;/&gt;&lt;wsp:rsid wsp:val=&quot;00501045&quot;/&gt;&lt;wsp:rsid wsp:val=&quot;005017BA&quot;/&gt;&lt;wsp:rsid wsp:val=&quot;00501A8A&quot;/&gt;&lt;wsp:rsid wsp:val=&quot;00502D90&quot;/&gt;&lt;wsp:rsid wsp:val=&quot;00503070&quot;/&gt;&lt;wsp:rsid wsp:val=&quot;00503202&quot;/&gt;&lt;wsp:rsid wsp:val=&quot;00503208&quot;/&gt;&lt;wsp:rsid wsp:val=&quot;0050324C&quot;/&gt;&lt;wsp:rsid wsp:val=&quot;005035EF&quot;/&gt;&lt;wsp:rsid wsp:val=&quot;00503600&quot;/&gt;&lt;wsp:rsid wsp:val=&quot;0050366A&quot;/&gt;&lt;wsp:rsid wsp:val=&quot;005036E8&quot;/&gt;&lt;wsp:rsid wsp:val=&quot;00503BCA&quot;/&gt;&lt;wsp:rsid wsp:val=&quot;00503C5A&quot;/&gt;&lt;wsp:rsid wsp:val=&quot;00503E3B&quot;/&gt;&lt;wsp:rsid wsp:val=&quot;00503F85&quot;/&gt;&lt;wsp:rsid wsp:val=&quot;00504261&quot;/&gt;&lt;wsp:rsid wsp:val=&quot;00504B56&quot;/&gt;&lt;wsp:rsid wsp:val=&quot;005066B0&quot;/&gt;&lt;wsp:rsid wsp:val=&quot;005067CA&quot;/&gt;&lt;wsp:rsid wsp:val=&quot;00506808&quot;/&gt;&lt;wsp:rsid wsp:val=&quot;00506EEA&quot;/&gt;&lt;wsp:rsid wsp:val=&quot;0050762C&quot;/&gt;&lt;wsp:rsid wsp:val=&quot;00510D3F&quot;/&gt;&lt;wsp:rsid wsp:val=&quot;0051151A&quot;/&gt;&lt;wsp:rsid wsp:val=&quot;005123CE&quot;/&gt;&lt;wsp:rsid wsp:val=&quot;00512647&quot;/&gt;&lt;wsp:rsid wsp:val=&quot;005127A6&quot;/&gt;&lt;wsp:rsid wsp:val=&quot;00512B66&quot;/&gt;&lt;wsp:rsid wsp:val=&quot;00514420&quot;/&gt;&lt;wsp:rsid wsp:val=&quot;00514591&quot;/&gt;&lt;wsp:rsid wsp:val=&quot;005147A6&quot;/&gt;&lt;wsp:rsid wsp:val=&quot;0051491B&quot;/&gt;&lt;wsp:rsid wsp:val=&quot;005157A2&quot;/&gt;&lt;wsp:rsid wsp:val=&quot;005160BA&quot;/&gt;&lt;wsp:rsid wsp:val=&quot;00516581&quot;/&gt;&lt;wsp:rsid wsp:val=&quot;005166D7&quot;/&gt;&lt;wsp:rsid wsp:val=&quot;0051684C&quot;/&gt;&lt;wsp:rsid wsp:val=&quot;00516F1D&quot;/&gt;&lt;wsp:rsid wsp:val=&quot;00517748&quot;/&gt;&lt;wsp:rsid wsp:val=&quot;00517AC1&quot;/&gt;&lt;wsp:rsid wsp:val=&quot;00517D96&quot;/&gt;&lt;wsp:rsid wsp:val=&quot;00520B80&quot;/&gt;&lt;wsp:rsid wsp:val=&quot;00520F29&quot;/&gt;&lt;wsp:rsid wsp:val=&quot;005210C5&quot;/&gt;&lt;wsp:rsid wsp:val=&quot;0052132E&quot;/&gt;&lt;wsp:rsid wsp:val=&quot;0052261F&quot;/&gt;&lt;wsp:rsid wsp:val=&quot;005233D7&quot;/&gt;&lt;wsp:rsid wsp:val=&quot;0052352A&quot;/&gt;&lt;wsp:rsid wsp:val=&quot;00523A7F&quot;/&gt;&lt;wsp:rsid wsp:val=&quot;00524187&quot;/&gt;&lt;wsp:rsid wsp:val=&quot;005241BD&quot;/&gt;&lt;wsp:rsid wsp:val=&quot;0052469C&quot;/&gt;&lt;wsp:rsid wsp:val=&quot;0052485F&quot;/&gt;&lt;wsp:rsid wsp:val=&quot;00524DE8&quot;/&gt;&lt;wsp:rsid wsp:val=&quot;005253BF&quot;/&gt;&lt;wsp:rsid wsp:val=&quot;00525E2E&quot;/&gt;&lt;wsp:rsid wsp:val=&quot;0052610C&quot;/&gt;&lt;wsp:rsid wsp:val=&quot;0052778F&quot;/&gt;&lt;wsp:rsid wsp:val=&quot;00527AB5&quot;/&gt;&lt;wsp:rsid wsp:val=&quot;00530189&quot;/&gt;&lt;wsp:rsid wsp:val=&quot;00530FA0&quot;/&gt;&lt;wsp:rsid wsp:val=&quot;00533048&quot;/&gt;&lt;wsp:rsid wsp:val=&quot;005331C8&quot;/&gt;&lt;wsp:rsid wsp:val=&quot;005334CD&quot;/&gt;&lt;wsp:rsid wsp:val=&quot;0053360F&quot;/&gt;&lt;wsp:rsid wsp:val=&quot;00534F72&quot;/&gt;&lt;wsp:rsid wsp:val=&quot;00535609&quot;/&gt;&lt;wsp:rsid wsp:val=&quot;00535C04&quot;/&gt;&lt;wsp:rsid wsp:val=&quot;00536886&quot;/&gt;&lt;wsp:rsid wsp:val=&quot;00536B46&quot;/&gt;&lt;wsp:rsid wsp:val=&quot;005373E9&quot;/&gt;&lt;wsp:rsid wsp:val=&quot;00537812&quot;/&gt;&lt;wsp:rsid wsp:val=&quot;00537A4A&quot;/&gt;&lt;wsp:rsid wsp:val=&quot;00537AE6&quot;/&gt;&lt;wsp:rsid wsp:val=&quot;005401D1&quot;/&gt;&lt;wsp:rsid wsp:val=&quot;005404F3&quot;/&gt;&lt;wsp:rsid wsp:val=&quot;00540508&quot;/&gt;&lt;wsp:rsid wsp:val=&quot;00540812&quot;/&gt;&lt;wsp:rsid wsp:val=&quot;00540FA3&quot;/&gt;&lt;wsp:rsid wsp:val=&quot;005410FA&quot;/&gt;&lt;wsp:rsid wsp:val=&quot;0054110D&quot;/&gt;&lt;wsp:rsid wsp:val=&quot;0054113E&quot;/&gt;&lt;wsp:rsid wsp:val=&quot;00541929&quot;/&gt;&lt;wsp:rsid wsp:val=&quot;00541C37&quot;/&gt;&lt;wsp:rsid wsp:val=&quot;00542D8D&quot;/&gt;&lt;wsp:rsid wsp:val=&quot;005430C0&quot;/&gt;&lt;wsp:rsid wsp:val=&quot;00544593&quot;/&gt;&lt;wsp:rsid wsp:val=&quot;005447E4&quot;/&gt;&lt;wsp:rsid wsp:val=&quot;005449EA&quot;/&gt;&lt;wsp:rsid wsp:val=&quot;00544DCA&quot;/&gt;&lt;wsp:rsid wsp:val=&quot;00545563&quot;/&gt;&lt;wsp:rsid wsp:val=&quot;00546FCC&quot;/&gt;&lt;wsp:rsid wsp:val=&quot;005479FE&quot;/&gt;&lt;wsp:rsid wsp:val=&quot;00547D45&quot;/&gt;&lt;wsp:rsid wsp:val=&quot;00547F1F&quot;/&gt;&lt;wsp:rsid wsp:val=&quot;005501A2&quot;/&gt;&lt;wsp:rsid wsp:val=&quot;0055055C&quot;/&gt;&lt;wsp:rsid wsp:val=&quot;00550F12&quot;/&gt;&lt;wsp:rsid wsp:val=&quot;005512FF&quot;/&gt;&lt;wsp:rsid wsp:val=&quot;00551808&quot;/&gt;&lt;wsp:rsid wsp:val=&quot;0055208E&quot;/&gt;&lt;wsp:rsid wsp:val=&quot;00552572&quot;/&gt;&lt;wsp:rsid wsp:val=&quot;0055336D&quot;/&gt;&lt;wsp:rsid wsp:val=&quot;00553818&quot;/&gt;&lt;wsp:rsid wsp:val=&quot;00553926&quot;/&gt;&lt;wsp:rsid wsp:val=&quot;00553940&quot;/&gt;&lt;wsp:rsid wsp:val=&quot;00553CC1&quot;/&gt;&lt;wsp:rsid wsp:val=&quot;00553F75&quot;/&gt;&lt;wsp:rsid wsp:val=&quot;00554581&quot;/&gt;&lt;wsp:rsid wsp:val=&quot;005548BA&quot;/&gt;&lt;wsp:rsid wsp:val=&quot;00554EE6&quot;/&gt;&lt;wsp:rsid wsp:val=&quot;005563C0&quot;/&gt;&lt;wsp:rsid wsp:val=&quot;0055700B&quot;/&gt;&lt;wsp:rsid wsp:val=&quot;005576AC&quot;/&gt;&lt;wsp:rsid wsp:val=&quot;00557C8A&quot;/&gt;&lt;wsp:rsid wsp:val=&quot;00557CB7&quot;/&gt;&lt;wsp:rsid wsp:val=&quot;00557E2C&quot;/&gt;&lt;wsp:rsid wsp:val=&quot;00560B49&quot;/&gt;&lt;wsp:rsid wsp:val=&quot;00560E2A&quot;/&gt;&lt;wsp:rsid wsp:val=&quot;00561048&quot;/&gt;&lt;wsp:rsid wsp:val=&quot;0056114F&quot;/&gt;&lt;wsp:rsid wsp:val=&quot;00561794&quot;/&gt;&lt;wsp:rsid wsp:val=&quot;00562333&quot;/&gt;&lt;wsp:rsid wsp:val=&quot;00562A4C&quot;/&gt;&lt;wsp:rsid wsp:val=&quot;0056315F&quot;/&gt;&lt;wsp:rsid wsp:val=&quot;0056338F&quot;/&gt;&lt;wsp:rsid wsp:val=&quot;00563C05&quot;/&gt;&lt;wsp:rsid wsp:val=&quot;00563DAE&quot;/&gt;&lt;wsp:rsid wsp:val=&quot;00563F1E&quot;/&gt;&lt;wsp:rsid wsp:val=&quot;0056553E&quot;/&gt;&lt;wsp:rsid wsp:val=&quot;00565CA4&quot;/&gt;&lt;wsp:rsid wsp:val=&quot;0056633D&quot;/&gt;&lt;wsp:rsid wsp:val=&quot;005668DD&quot;/&gt;&lt;wsp:rsid wsp:val=&quot;00566B7E&quot;/&gt;&lt;wsp:rsid wsp:val=&quot;00566E4A&quot;/&gt;&lt;wsp:rsid wsp:val=&quot;00567229&quot;/&gt;&lt;wsp:rsid wsp:val=&quot;0056759E&quot;/&gt;&lt;wsp:rsid wsp:val=&quot;0057030B&quot;/&gt;&lt;wsp:rsid wsp:val=&quot;005704B8&quot;/&gt;&lt;wsp:rsid wsp:val=&quot;00570937&quot;/&gt;&lt;wsp:rsid wsp:val=&quot;00570A1F&quot;/&gt;&lt;wsp:rsid wsp:val=&quot;00570DDB&quot;/&gt;&lt;wsp:rsid wsp:val=&quot;0057118E&quot;/&gt;&lt;wsp:rsid wsp:val=&quot;00571497&quot;/&gt;&lt;wsp:rsid wsp:val=&quot;00571810&quot;/&gt;&lt;wsp:rsid wsp:val=&quot;00572066&quot;/&gt;&lt;wsp:rsid wsp:val=&quot;005728B5&quot;/&gt;&lt;wsp:rsid wsp:val=&quot;00572CD3&quot;/&gt;&lt;wsp:rsid wsp:val=&quot;00573416&quot;/&gt;&lt;wsp:rsid wsp:val=&quot;00573E68&quot;/&gt;&lt;wsp:rsid wsp:val=&quot;00573FA2&quot;/&gt;&lt;wsp:rsid wsp:val=&quot;00574548&quot;/&gt;&lt;wsp:rsid wsp:val=&quot;00574AE4&quot;/&gt;&lt;wsp:rsid wsp:val=&quot;00574B15&quot;/&gt;&lt;wsp:rsid wsp:val=&quot;005754CE&quot;/&gt;&lt;wsp:rsid wsp:val=&quot;00575D1B&quot;/&gt;&lt;wsp:rsid wsp:val=&quot;00575E5D&quot;/&gt;&lt;wsp:rsid wsp:val=&quot;00575EB3&quot;/&gt;&lt;wsp:rsid wsp:val=&quot;0057620B&quot;/&gt;&lt;wsp:rsid wsp:val=&quot;0057628F&quot;/&gt;&lt;wsp:rsid wsp:val=&quot;00576C78&quot;/&gt;&lt;wsp:rsid wsp:val=&quot;00576E1E&quot;/&gt;&lt;wsp:rsid wsp:val=&quot;0057779D&quot;/&gt;&lt;wsp:rsid wsp:val=&quot;005779E9&quot;/&gt;&lt;wsp:rsid wsp:val=&quot;00580787&quot;/&gt;&lt;wsp:rsid wsp:val=&quot;00580AE1&quot;/&gt;&lt;wsp:rsid wsp:val=&quot;00581148&quot;/&gt;&lt;wsp:rsid wsp:val=&quot;00581280&quot;/&gt;&lt;wsp:rsid wsp:val=&quot;00581307&quot;/&gt;&lt;wsp:rsid wsp:val=&quot;00581D54&quot;/&gt;&lt;wsp:rsid wsp:val=&quot;00582639&quot;/&gt;&lt;wsp:rsid wsp:val=&quot;005828A1&quot;/&gt;&lt;wsp:rsid wsp:val=&quot;00582CD2&quot;/&gt;&lt;wsp:rsid wsp:val=&quot;005839DE&quot;/&gt;&lt;wsp:rsid wsp:val=&quot;00584629&quot;/&gt;&lt;wsp:rsid wsp:val=&quot;00584B7B&quot;/&gt;&lt;wsp:rsid wsp:val=&quot;00584FC2&quot;/&gt;&lt;wsp:rsid wsp:val=&quot;005854CA&quot;/&gt;&lt;wsp:rsid wsp:val=&quot;005856E4&quot;/&gt;&lt;wsp:rsid wsp:val=&quot;00585908&quot;/&gt;&lt;wsp:rsid wsp:val=&quot;00586026&quot;/&gt;&lt;wsp:rsid wsp:val=&quot;005863BC&quot;/&gt;&lt;wsp:rsid wsp:val=&quot;00587BF5&quot;/&gt;&lt;wsp:rsid wsp:val=&quot;00587EAE&quot;/&gt;&lt;wsp:rsid wsp:val=&quot;0059038E&quot;/&gt;&lt;wsp:rsid wsp:val=&quot;00591A99&quot;/&gt;&lt;wsp:rsid wsp:val=&quot;00591CAE&quot;/&gt;&lt;wsp:rsid wsp:val=&quot;00591DFF&quot;/&gt;&lt;wsp:rsid wsp:val=&quot;005924C8&quot;/&gt;&lt;wsp:rsid wsp:val=&quot;005932D6&quot;/&gt;&lt;wsp:rsid wsp:val=&quot;00593A5C&quot;/&gt;&lt;wsp:rsid wsp:val=&quot;00593C49&quot;/&gt;&lt;wsp:rsid wsp:val=&quot;00594A23&quot;/&gt;&lt;wsp:rsid wsp:val=&quot;00594B11&quot;/&gt;&lt;wsp:rsid wsp:val=&quot;0059618A&quot;/&gt;&lt;wsp:rsid wsp:val=&quot;005968B9&quot;/&gt;&lt;wsp:rsid wsp:val=&quot;00596B5D&quot;/&gt;&lt;wsp:rsid wsp:val=&quot;00596E05&quot;/&gt;&lt;wsp:rsid wsp:val=&quot;005971ED&quot;/&gt;&lt;wsp:rsid wsp:val=&quot;005972C7&quot;/&gt;&lt;wsp:rsid wsp:val=&quot;005A0787&quot;/&gt;&lt;wsp:rsid wsp:val=&quot;005A080F&quot;/&gt;&lt;wsp:rsid wsp:val=&quot;005A141B&quot;/&gt;&lt;wsp:rsid wsp:val=&quot;005A2304&quot;/&gt;&lt;wsp:rsid wsp:val=&quot;005A2E52&quot;/&gt;&lt;wsp:rsid wsp:val=&quot;005A2FED&quot;/&gt;&lt;wsp:rsid wsp:val=&quot;005A32F9&quot;/&gt;&lt;wsp:rsid wsp:val=&quot;005A3413&quot;/&gt;&lt;wsp:rsid wsp:val=&quot;005A3765&quot;/&gt;&lt;wsp:rsid wsp:val=&quot;005A3D7F&quot;/&gt;&lt;wsp:rsid wsp:val=&quot;005A3ECD&quot;/&gt;&lt;wsp:rsid wsp:val=&quot;005A4097&quot;/&gt;&lt;wsp:rsid wsp:val=&quot;005A4496&quot;/&gt;&lt;wsp:rsid wsp:val=&quot;005A4777&quot;/&gt;&lt;wsp:rsid wsp:val=&quot;005A48A7&quot;/&gt;&lt;wsp:rsid wsp:val=&quot;005A5E98&quot;/&gt;&lt;wsp:rsid wsp:val=&quot;005A643C&quot;/&gt;&lt;wsp:rsid wsp:val=&quot;005A6CD3&quot;/&gt;&lt;wsp:rsid wsp:val=&quot;005A6D24&quot;/&gt;&lt;wsp:rsid wsp:val=&quot;005A7487&quot;/&gt;&lt;wsp:rsid wsp:val=&quot;005A7551&quot;/&gt;&lt;wsp:rsid wsp:val=&quot;005A77AC&quot;/&gt;&lt;wsp:rsid wsp:val=&quot;005A7B97&quot;/&gt;&lt;wsp:rsid wsp:val=&quot;005A7CD8&quot;/&gt;&lt;wsp:rsid wsp:val=&quot;005B0651&quot;/&gt;&lt;wsp:rsid wsp:val=&quot;005B0CAA&quot;/&gt;&lt;wsp:rsid wsp:val=&quot;005B0FE5&quot;/&gt;&lt;wsp:rsid wsp:val=&quot;005B126B&quot;/&gt;&lt;wsp:rsid wsp:val=&quot;005B138A&quot;/&gt;&lt;wsp:rsid wsp:val=&quot;005B1C2D&quot;/&gt;&lt;wsp:rsid wsp:val=&quot;005B2537&quot;/&gt;&lt;wsp:rsid wsp:val=&quot;005B26EF&quot;/&gt;&lt;wsp:rsid wsp:val=&quot;005B2730&quot;/&gt;&lt;wsp:rsid wsp:val=&quot;005B2AF4&quot;/&gt;&lt;wsp:rsid wsp:val=&quot;005B43EE&quot;/&gt;&lt;wsp:rsid wsp:val=&quot;005B49E5&quot;/&gt;&lt;wsp:rsid wsp:val=&quot;005B4AEF&quot;/&gt;&lt;wsp:rsid wsp:val=&quot;005B5129&quot;/&gt;&lt;wsp:rsid wsp:val=&quot;005B5532&quot;/&gt;&lt;wsp:rsid wsp:val=&quot;005B59B1&quot;/&gt;&lt;wsp:rsid wsp:val=&quot;005B5BE4&quot;/&gt;&lt;wsp:rsid wsp:val=&quot;005B60EF&quot;/&gt;&lt;wsp:rsid wsp:val=&quot;005B672F&quot;/&gt;&lt;wsp:rsid wsp:val=&quot;005B6EC6&quot;/&gt;&lt;wsp:rsid wsp:val=&quot;005B6FC6&quot;/&gt;&lt;wsp:rsid wsp:val=&quot;005B701A&quot;/&gt;&lt;wsp:rsid wsp:val=&quot;005B727D&quot;/&gt;&lt;wsp:rsid wsp:val=&quot;005B7626&quot;/&gt;&lt;wsp:rsid wsp:val=&quot;005C124A&quot;/&gt;&lt;wsp:rsid wsp:val=&quot;005C1DE0&quot;/&gt;&lt;wsp:rsid wsp:val=&quot;005C1E8D&quot;/&gt;&lt;wsp:rsid wsp:val=&quot;005C223F&quot;/&gt;&lt;wsp:rsid wsp:val=&quot;005C24E6&quot;/&gt;&lt;wsp:rsid wsp:val=&quot;005C34EA&quot;/&gt;&lt;wsp:rsid wsp:val=&quot;005C3710&quot;/&gt;&lt;wsp:rsid wsp:val=&quot;005C3BF5&quot;/&gt;&lt;wsp:rsid wsp:val=&quot;005C3C92&quot;/&gt;&lt;wsp:rsid wsp:val=&quot;005C4156&quot;/&gt;&lt;wsp:rsid wsp:val=&quot;005C422B&quot;/&gt;&lt;wsp:rsid wsp:val=&quot;005C4259&quot;/&gt;&lt;wsp:rsid wsp:val=&quot;005C43FC&quot;/&gt;&lt;wsp:rsid wsp:val=&quot;005C4643&quot;/&gt;&lt;wsp:rsid wsp:val=&quot;005C4C66&quot;/&gt;&lt;wsp:rsid wsp:val=&quot;005C5027&quot;/&gt;&lt;wsp:rsid wsp:val=&quot;005C5252&quot;/&gt;&lt;wsp:rsid wsp:val=&quot;005C5B62&quot;/&gt;&lt;wsp:rsid wsp:val=&quot;005C6D1F&quot;/&gt;&lt;wsp:rsid wsp:val=&quot;005C6D8F&quot;/&gt;&lt;wsp:rsid wsp:val=&quot;005C6FB4&quot;/&gt;&lt;wsp:rsid wsp:val=&quot;005C70BA&quot;/&gt;&lt;wsp:rsid wsp:val=&quot;005C7111&quot;/&gt;&lt;wsp:rsid wsp:val=&quot;005C73AA&quot;/&gt;&lt;wsp:rsid wsp:val=&quot;005D07DA&quot;/&gt;&lt;wsp:rsid wsp:val=&quot;005D0923&quot;/&gt;&lt;wsp:rsid wsp:val=&quot;005D0978&quot;/&gt;&lt;wsp:rsid wsp:val=&quot;005D0E30&quot;/&gt;&lt;wsp:rsid wsp:val=&quot;005D0E78&quot;/&gt;&lt;wsp:rsid wsp:val=&quot;005D0EA2&quot;/&gt;&lt;wsp:rsid wsp:val=&quot;005D15C2&quot;/&gt;&lt;wsp:rsid wsp:val=&quot;005D1757&quot;/&gt;&lt;wsp:rsid wsp:val=&quot;005D1D94&quot;/&gt;&lt;wsp:rsid wsp:val=&quot;005D1DFF&quot;/&gt;&lt;wsp:rsid wsp:val=&quot;005D1E16&quot;/&gt;&lt;wsp:rsid wsp:val=&quot;005D1F0B&quot;/&gt;&lt;wsp:rsid wsp:val=&quot;005D3449&quot;/&gt;&lt;wsp:rsid wsp:val=&quot;005D3579&quot;/&gt;&lt;wsp:rsid wsp:val=&quot;005D36F9&quot;/&gt;&lt;wsp:rsid wsp:val=&quot;005D4308&quot;/&gt;&lt;wsp:rsid wsp:val=&quot;005D4458&quot;/&gt;&lt;wsp:rsid wsp:val=&quot;005D44AC&quot;/&gt;&lt;wsp:rsid wsp:val=&quot;005D48F2&quot;/&gt;&lt;wsp:rsid wsp:val=&quot;005D4B59&quot;/&gt;&lt;wsp:rsid wsp:val=&quot;005D55A7&quot;/&gt;&lt;wsp:rsid wsp:val=&quot;005D5CDB&quot;/&gt;&lt;wsp:rsid wsp:val=&quot;005D5EEB&quot;/&gt;&lt;wsp:rsid wsp:val=&quot;005D6CA3&quot;/&gt;&lt;wsp:rsid wsp:val=&quot;005D6F6B&quot;/&gt;&lt;wsp:rsid wsp:val=&quot;005D7181&quot;/&gt;&lt;wsp:rsid wsp:val=&quot;005D756F&quot;/&gt;&lt;wsp:rsid wsp:val=&quot;005D76A0&quot;/&gt;&lt;wsp:rsid wsp:val=&quot;005D7849&quot;/&gt;&lt;wsp:rsid wsp:val=&quot;005D7AA8&quot;/&gt;&lt;wsp:rsid wsp:val=&quot;005E089F&quot;/&gt;&lt;wsp:rsid wsp:val=&quot;005E0F20&quot;/&gt;&lt;wsp:rsid wsp:val=&quot;005E1203&quot;/&gt;&lt;wsp:rsid wsp:val=&quot;005E1740&quot;/&gt;&lt;wsp:rsid wsp:val=&quot;005E1E74&quot;/&gt;&lt;wsp:rsid wsp:val=&quot;005E2B32&quot;/&gt;&lt;wsp:rsid wsp:val=&quot;005E2D31&quot;/&gt;&lt;wsp:rsid wsp:val=&quot;005E2E04&quot;/&gt;&lt;wsp:rsid wsp:val=&quot;005E2E1D&quot;/&gt;&lt;wsp:rsid wsp:val=&quot;005E2E30&quot;/&gt;&lt;wsp:rsid wsp:val=&quot;005E33F3&quot;/&gt;&lt;wsp:rsid wsp:val=&quot;005E356E&quot;/&gt;&lt;wsp:rsid wsp:val=&quot;005E3DBA&quot;/&gt;&lt;wsp:rsid wsp:val=&quot;005E40F2&quot;/&gt;&lt;wsp:rsid wsp:val=&quot;005E4AE6&quot;/&gt;&lt;wsp:rsid wsp:val=&quot;005E4D0F&quot;/&gt;&lt;wsp:rsid wsp:val=&quot;005E6264&quot;/&gt;&lt;wsp:rsid wsp:val=&quot;005E699B&quot;/&gt;&lt;wsp:rsid wsp:val=&quot;005E6B50&quot;/&gt;&lt;wsp:rsid wsp:val=&quot;005E6C22&quot;/&gt;&lt;wsp:rsid wsp:val=&quot;005E6C71&quot;/&gt;&lt;wsp:rsid wsp:val=&quot;005E6E20&quot;/&gt;&lt;wsp:rsid wsp:val=&quot;005E6FD7&quot;/&gt;&lt;wsp:rsid wsp:val=&quot;005E71FF&quot;/&gt;&lt;wsp:rsid wsp:val=&quot;005E77B1&quot;/&gt;&lt;wsp:rsid wsp:val=&quot;005F0B2B&quot;/&gt;&lt;wsp:rsid wsp:val=&quot;005F12A1&quot;/&gt;&lt;wsp:rsid wsp:val=&quot;005F1A5B&quot;/&gt;&lt;wsp:rsid wsp:val=&quot;005F1FB0&quot;/&gt;&lt;wsp:rsid wsp:val=&quot;005F2C38&quot;/&gt;&lt;wsp:rsid wsp:val=&quot;005F2CC8&quot;/&gt;&lt;wsp:rsid wsp:val=&quot;005F3BA9&quot;/&gt;&lt;wsp:rsid wsp:val=&quot;005F3D54&quot;/&gt;&lt;wsp:rsid wsp:val=&quot;005F3E53&quot;/&gt;&lt;wsp:rsid wsp:val=&quot;005F3FAF&quot;/&gt;&lt;wsp:rsid wsp:val=&quot;005F4886&quot;/&gt;&lt;wsp:rsid wsp:val=&quot;005F5077&quot;/&gt;&lt;wsp:rsid wsp:val=&quot;005F53E6&quot;/&gt;&lt;wsp:rsid wsp:val=&quot;005F5655&quot;/&gt;&lt;wsp:rsid wsp:val=&quot;005F64E7&quot;/&gt;&lt;wsp:rsid wsp:val=&quot;005F65E7&quot;/&gt;&lt;wsp:rsid wsp:val=&quot;005F65FC&quot;/&gt;&lt;wsp:rsid wsp:val=&quot;005F6605&quot;/&gt;&lt;wsp:rsid wsp:val=&quot;005F6B46&quot;/&gt;&lt;wsp:rsid wsp:val=&quot;005F73FF&quot;/&gt;&lt;wsp:rsid wsp:val=&quot;00600C10&quot;/&gt;&lt;wsp:rsid wsp:val=&quot;00600D42&quot;/&gt;&lt;wsp:rsid wsp:val=&quot;00600D84&quot;/&gt;&lt;wsp:rsid wsp:val=&quot;00601C2A&quot;/&gt;&lt;wsp:rsid wsp:val=&quot;0060260D&quot;/&gt;&lt;wsp:rsid wsp:val=&quot;0060260F&quot;/&gt;&lt;wsp:rsid wsp:val=&quot;00602B2B&quot;/&gt;&lt;wsp:rsid wsp:val=&quot;0060325D&quot;/&gt;&lt;wsp:rsid wsp:val=&quot;0060452A&quot;/&gt;&lt;wsp:rsid wsp:val=&quot;00605182&quot;/&gt;&lt;wsp:rsid wsp:val=&quot;00605A76&quot;/&gt;&lt;wsp:rsid wsp:val=&quot;00605B61&quot;/&gt;&lt;wsp:rsid wsp:val=&quot;00605E56&quot;/&gt;&lt;wsp:rsid wsp:val=&quot;00606137&quot;/&gt;&lt;wsp:rsid wsp:val=&quot;006066E5&quot;/&gt;&lt;wsp:rsid wsp:val=&quot;00606A39&quot;/&gt;&lt;wsp:rsid wsp:val=&quot;0060715F&quot;/&gt;&lt;wsp:rsid wsp:val=&quot;006075C9&quot;/&gt;&lt;wsp:rsid wsp:val=&quot;006101D3&quot;/&gt;&lt;wsp:rsid wsp:val=&quot;006102A5&quot;/&gt;&lt;wsp:rsid wsp:val=&quot;0061063A&quot;/&gt;&lt;wsp:rsid wsp:val=&quot;006108F2&quot;/&gt;&lt;wsp:rsid wsp:val=&quot;006109D8&quot;/&gt;&lt;wsp:rsid wsp:val=&quot;006110AE&quot;/&gt;&lt;wsp:rsid wsp:val=&quot;00611708&quot;/&gt;&lt;wsp:rsid wsp:val=&quot;00611753&quot;/&gt;&lt;wsp:rsid wsp:val=&quot;00611AF7&quot;/&gt;&lt;wsp:rsid wsp:val=&quot;006124EC&quot;/&gt;&lt;wsp:rsid wsp:val=&quot;00613FF5&quot;/&gt;&lt;wsp:rsid wsp:val=&quot;006144EB&quot;/&gt;&lt;wsp:rsid wsp:val=&quot;00614DA1&quot;/&gt;&lt;wsp:rsid wsp:val=&quot;00615604&quot;/&gt;&lt;wsp:rsid wsp:val=&quot;0061567C&quot;/&gt;&lt;wsp:rsid wsp:val=&quot;00615BFD&quot;/&gt;&lt;wsp:rsid wsp:val=&quot;006160C0&quot;/&gt;&lt;wsp:rsid wsp:val=&quot;006161C3&quot;/&gt;&lt;wsp:rsid wsp:val=&quot;0061625B&quot;/&gt;&lt;wsp:rsid wsp:val=&quot;00616572&quot;/&gt;&lt;wsp:rsid wsp:val=&quot;006172FE&quot;/&gt;&lt;wsp:rsid wsp:val=&quot;00617F4F&quot;/&gt;&lt;wsp:rsid wsp:val=&quot;00620043&quot;/&gt;&lt;wsp:rsid wsp:val=&quot;006207A9&quot;/&gt;&lt;wsp:rsid wsp:val=&quot;00620ADB&quot;/&gt;&lt;wsp:rsid wsp:val=&quot;00620CE7&quot;/&gt;&lt;wsp:rsid wsp:val=&quot;00621032&quot;/&gt;&lt;wsp:rsid wsp:val=&quot;00621689&quot;/&gt;&lt;wsp:rsid wsp:val=&quot;0062188B&quot;/&gt;&lt;wsp:rsid wsp:val=&quot;0062235F&quot;/&gt;&lt;wsp:rsid wsp:val=&quot;0062246B&quot;/&gt;&lt;wsp:rsid wsp:val=&quot;006225CE&quot;/&gt;&lt;wsp:rsid wsp:val=&quot;0062322A&quot;/&gt;&lt;wsp:rsid wsp:val=&quot;00623606&quot;/&gt;&lt;wsp:rsid wsp:val=&quot;006237A8&quot;/&gt;&lt;wsp:rsid wsp:val=&quot;00623812&quot;/&gt;&lt;wsp:rsid wsp:val=&quot;0062381D&quot;/&gt;&lt;wsp:rsid wsp:val=&quot;00623C85&quot;/&gt;&lt;wsp:rsid wsp:val=&quot;00623D63&quot;/&gt;&lt;wsp:rsid wsp:val=&quot;0062412D&quot;/&gt;&lt;wsp:rsid wsp:val=&quot;00624760&quot;/&gt;&lt;wsp:rsid wsp:val=&quot;00624D4F&quot;/&gt;&lt;wsp:rsid wsp:val=&quot;00625A12&quot;/&gt;&lt;wsp:rsid wsp:val=&quot;0062611C&quot;/&gt;&lt;wsp:rsid wsp:val=&quot;0062622B&quot;/&gt;&lt;wsp:rsid wsp:val=&quot;006263C8&quot;/&gt;&lt;wsp:rsid wsp:val=&quot;00626AA8&quot;/&gt;&lt;wsp:rsid wsp:val=&quot;00626D04&quot;/&gt;&lt;wsp:rsid wsp:val=&quot;006271EA&quot;/&gt;&lt;wsp:rsid wsp:val=&quot;006273A9&quot;/&gt;&lt;wsp:rsid wsp:val=&quot;00627E79&quot;/&gt;&lt;wsp:rsid wsp:val=&quot;0063001F&quot;/&gt;&lt;wsp:rsid wsp:val=&quot;00630447&quot;/&gt;&lt;wsp:rsid wsp:val=&quot;00630629&quot;/&gt;&lt;wsp:rsid wsp:val=&quot;00630682&quot;/&gt;&lt;wsp:rsid wsp:val=&quot;006307CC&quot;/&gt;&lt;wsp:rsid wsp:val=&quot;00630C0D&quot;/&gt;&lt;wsp:rsid wsp:val=&quot;006320EB&quot;/&gt;&lt;wsp:rsid wsp:val=&quot;00632584&quot;/&gt;&lt;wsp:rsid wsp:val=&quot;00632A58&quot;/&gt;&lt;wsp:rsid wsp:val=&quot;00632AB1&quot;/&gt;&lt;wsp:rsid wsp:val=&quot;00632CF9&quot;/&gt;&lt;wsp:rsid wsp:val=&quot;00632E58&quot;/&gt;&lt;wsp:rsid wsp:val=&quot;0063363D&quot;/&gt;&lt;wsp:rsid wsp:val=&quot;00633B96&quot;/&gt;&lt;wsp:rsid wsp:val=&quot;006344BF&quot;/&gt;&lt;wsp:rsid wsp:val=&quot;00634A9D&quot;/&gt;&lt;wsp:rsid wsp:val=&quot;00634ACB&quot;/&gt;&lt;wsp:rsid wsp:val=&quot;00635335&quot;/&gt;&lt;wsp:rsid wsp:val=&quot;0063584D&quot;/&gt;&lt;wsp:rsid wsp:val=&quot;00635C49&quot;/&gt;&lt;wsp:rsid wsp:val=&quot;00635C74&quot;/&gt;&lt;wsp:rsid wsp:val=&quot;00637079&quot;/&gt;&lt;wsp:rsid wsp:val=&quot;0064051D&quot;/&gt;&lt;wsp:rsid wsp:val=&quot;00640FBA&quot;/&gt;&lt;wsp:rsid wsp:val=&quot;006414BF&quot;/&gt;&lt;wsp:rsid wsp:val=&quot;00641A9C&quot;/&gt;&lt;wsp:rsid wsp:val=&quot;00641C9C&quot;/&gt;&lt;wsp:rsid wsp:val=&quot;006421F9&quot;/&gt;&lt;wsp:rsid wsp:val=&quot;00642300&quot;/&gt;&lt;wsp:rsid wsp:val=&quot;00642F88&quot;/&gt;&lt;wsp:rsid wsp:val=&quot;006431B4&quot;/&gt;&lt;wsp:rsid wsp:val=&quot;00643226&quot;/&gt;&lt;wsp:rsid wsp:val=&quot;00643980&quot;/&gt;&lt;wsp:rsid wsp:val=&quot;00643E3B&quot;/&gt;&lt;wsp:rsid wsp:val=&quot;00643FE5&quot;/&gt;&lt;wsp:rsid wsp:val=&quot;006446D4&quot;/&gt;&lt;wsp:rsid wsp:val=&quot;0064523E&quot;/&gt;&lt;wsp:rsid wsp:val=&quot;006455C1&quot;/&gt;&lt;wsp:rsid wsp:val=&quot;00645880&quot;/&gt;&lt;wsp:rsid wsp:val=&quot;006458B5&quot;/&gt;&lt;wsp:rsid wsp:val=&quot;006459FB&quot;/&gt;&lt;wsp:rsid wsp:val=&quot;00645E8A&quot;/&gt;&lt;wsp:rsid wsp:val=&quot;0064619A&quot;/&gt;&lt;wsp:rsid wsp:val=&quot;00646321&quot;/&gt;&lt;wsp:rsid wsp:val=&quot;0064648B&quot;/&gt;&lt;wsp:rsid wsp:val=&quot;0064655D&quot;/&gt;&lt;wsp:rsid wsp:val=&quot;0064688B&quot;/&gt;&lt;wsp:rsid wsp:val=&quot;00646F5D&quot;/&gt;&lt;wsp:rsid wsp:val=&quot;0064724F&quot;/&gt;&lt;wsp:rsid wsp:val=&quot;00647338&quot;/&gt;&lt;wsp:rsid wsp:val=&quot;006473F6&quot;/&gt;&lt;wsp:rsid wsp:val=&quot;0064748C&quot;/&gt;&lt;wsp:rsid wsp:val=&quot;00650692&quot;/&gt;&lt;wsp:rsid wsp:val=&quot;006508C6&quot;/&gt;&lt;wsp:rsid wsp:val=&quot;00650E30&quot;/&gt;&lt;wsp:rsid wsp:val=&quot;00650F5D&quot;/&gt;&lt;wsp:rsid wsp:val=&quot;00651075&quot;/&gt;&lt;wsp:rsid wsp:val=&quot;00651619&quot;/&gt;&lt;wsp:rsid wsp:val=&quot;006518EA&quot;/&gt;&lt;wsp:rsid wsp:val=&quot;00651B48&quot;/&gt;&lt;wsp:rsid wsp:val=&quot;00651F64&quot;/&gt;&lt;wsp:rsid wsp:val=&quot;006522A5&quot;/&gt;&lt;wsp:rsid wsp:val=&quot;00652A70&quot;/&gt;&lt;wsp:rsid wsp:val=&quot;00652A79&quot;/&gt;&lt;wsp:rsid wsp:val=&quot;0065310D&quot;/&gt;&lt;wsp:rsid wsp:val=&quot;00653621&quot;/&gt;&lt;wsp:rsid wsp:val=&quot;006537C1&quot;/&gt;&lt;wsp:rsid wsp:val=&quot;0065384A&quot;/&gt;&lt;wsp:rsid wsp:val=&quot;00653C99&quot;/&gt;&lt;wsp:rsid wsp:val=&quot;00653CEA&quot;/&gt;&lt;wsp:rsid wsp:val=&quot;00654095&quot;/&gt;&lt;wsp:rsid wsp:val=&quot;0065442A&quot;/&gt;&lt;wsp:rsid wsp:val=&quot;006551DF&quot;/&gt;&lt;wsp:rsid wsp:val=&quot;00655282&quot;/&gt;&lt;wsp:rsid wsp:val=&quot;0065556D&quot;/&gt;&lt;wsp:rsid wsp:val=&quot;0065600B&quot;/&gt;&lt;wsp:rsid wsp:val=&quot;00656025&quot;/&gt;&lt;wsp:rsid wsp:val=&quot;006566F8&quot;/&gt;&lt;wsp:rsid wsp:val=&quot;006569D9&quot;/&gt;&lt;wsp:rsid wsp:val=&quot;00656D22&quot;/&gt;&lt;wsp:rsid wsp:val=&quot;00657066&quot;/&gt;&lt;wsp:rsid wsp:val=&quot;00657D35&quot;/&gt;&lt;wsp:rsid wsp:val=&quot;00657DEE&quot;/&gt;&lt;wsp:rsid wsp:val=&quot;0066002C&quot;/&gt;&lt;wsp:rsid wsp:val=&quot;0066049F&quot;/&gt;&lt;wsp:rsid wsp:val=&quot;00660DE2&quot;/&gt;&lt;wsp:rsid wsp:val=&quot;0066167B&quot;/&gt;&lt;wsp:rsid wsp:val=&quot;00661C1D&quot;/&gt;&lt;wsp:rsid wsp:val=&quot;00661DD0&quot;/&gt;&lt;wsp:rsid wsp:val=&quot;00662663&quot;/&gt;&lt;wsp:rsid wsp:val=&quot;00662BB6&quot;/&gt;&lt;wsp:rsid wsp:val=&quot;00662FEB&quot;/&gt;&lt;wsp:rsid wsp:val=&quot;006631FE&quot;/&gt;&lt;wsp:rsid wsp:val=&quot;0066383B&quot;/&gt;&lt;wsp:rsid wsp:val=&quot;00663F33&quot;/&gt;&lt;wsp:rsid wsp:val=&quot;00664179&quot;/&gt;&lt;wsp:rsid wsp:val=&quot;00664855&quot;/&gt;&lt;wsp:rsid wsp:val=&quot;0066498F&quot;/&gt;&lt;wsp:rsid wsp:val=&quot;00665618&quot;/&gt;&lt;wsp:rsid wsp:val=&quot;00665C85&quot;/&gt;&lt;wsp:rsid wsp:val=&quot;0066629F&quot;/&gt;&lt;wsp:rsid wsp:val=&quot;006664D3&quot;/&gt;&lt;wsp:rsid wsp:val=&quot;006666F4&quot;/&gt;&lt;wsp:rsid wsp:val=&quot;006678C8&quot;/&gt;&lt;wsp:rsid wsp:val=&quot;00667983&quot;/&gt;&lt;wsp:rsid wsp:val=&quot;00667CD4&quot;/&gt;&lt;wsp:rsid wsp:val=&quot;0067017C&quot;/&gt;&lt;wsp:rsid wsp:val=&quot;0067106D&quot;/&gt;&lt;wsp:rsid wsp:val=&quot;00671609&quot;/&gt;&lt;wsp:rsid wsp:val=&quot;006724BE&quot;/&gt;&lt;wsp:rsid wsp:val=&quot;00672EBD&quot;/&gt;&lt;wsp:rsid wsp:val=&quot;00673184&quot;/&gt;&lt;wsp:rsid wsp:val=&quot;00673F3F&quot;/&gt;&lt;wsp:rsid wsp:val=&quot;006749D6&quot;/&gt;&lt;wsp:rsid wsp:val=&quot;00674E7D&quot;/&gt;&lt;wsp:rsid wsp:val=&quot;006751C2&quot;/&gt;&lt;wsp:rsid wsp:val=&quot;00675268&quot;/&gt;&lt;wsp:rsid wsp:val=&quot;00675312&quot;/&gt;&lt;wsp:rsid wsp:val=&quot;00675B96&quot;/&gt;&lt;wsp:rsid wsp:val=&quot;00675DE7&quot;/&gt;&lt;wsp:rsid wsp:val=&quot;0067603A&quot;/&gt;&lt;wsp:rsid wsp:val=&quot;006767EC&quot;/&gt;&lt;wsp:rsid wsp:val=&quot;006773E1&quot;/&gt;&lt;wsp:rsid wsp:val=&quot;00680194&quot;/&gt;&lt;wsp:rsid wsp:val=&quot;006808CC&quot;/&gt;&lt;wsp:rsid wsp:val=&quot;0068111D&quot;/&gt;&lt;wsp:rsid wsp:val=&quot;00681361&quot;/&gt;&lt;wsp:rsid wsp:val=&quot;00681A2A&quot;/&gt;&lt;wsp:rsid wsp:val=&quot;00682B6B&quot;/&gt;&lt;wsp:rsid wsp:val=&quot;0068306F&quot;/&gt;&lt;wsp:rsid wsp:val=&quot;006835DA&quot;/&gt;&lt;wsp:rsid wsp:val=&quot;0068386A&quot;/&gt;&lt;wsp:rsid wsp:val=&quot;006842AA&quot;/&gt;&lt;wsp:rsid wsp:val=&quot;00684353&quot;/&gt;&lt;wsp:rsid wsp:val=&quot;00684C29&quot;/&gt;&lt;wsp:rsid wsp:val=&quot;00684C3F&quot;/&gt;&lt;wsp:rsid wsp:val=&quot;00685976&quot;/&gt;&lt;wsp:rsid wsp:val=&quot;00685A4A&quot;/&gt;&lt;wsp:rsid wsp:val=&quot;0068600A&quot;/&gt;&lt;wsp:rsid wsp:val=&quot;00686A91&quot;/&gt;&lt;wsp:rsid wsp:val=&quot;00686D8D&quot;/&gt;&lt;wsp:rsid wsp:val=&quot;00686F38&quot;/&gt;&lt;wsp:rsid wsp:val=&quot;00687C43&quot;/&gt;&lt;wsp:rsid wsp:val=&quot;00690380&quot;/&gt;&lt;wsp:rsid wsp:val=&quot;00691913&quot;/&gt;&lt;wsp:rsid wsp:val=&quot;00692351&quot;/&gt;&lt;wsp:rsid wsp:val=&quot;0069298A&quot;/&gt;&lt;wsp:rsid wsp:val=&quot;00692C7C&quot;/&gt;&lt;wsp:rsid wsp:val=&quot;006930B1&quot;/&gt;&lt;wsp:rsid wsp:val=&quot;00693127&quot;/&gt;&lt;wsp:rsid wsp:val=&quot;006931C8&quot;/&gt;&lt;wsp:rsid wsp:val=&quot;006938D2&quot;/&gt;&lt;wsp:rsid wsp:val=&quot;006939E6&quot;/&gt;&lt;wsp:rsid wsp:val=&quot;00693DA4&quot;/&gt;&lt;wsp:rsid wsp:val=&quot;00694734&quot;/&gt;&lt;wsp:rsid wsp:val=&quot;00694964&quot;/&gt;&lt;wsp:rsid wsp:val=&quot;00694E66&quot;/&gt;&lt;wsp:rsid wsp:val=&quot;00695237&quot;/&gt;&lt;wsp:rsid wsp:val=&quot;006954C8&quot;/&gt;&lt;wsp:rsid wsp:val=&quot;00695AA7&quot;/&gt;&lt;wsp:rsid wsp:val=&quot;00696126&quot;/&gt;&lt;wsp:rsid wsp:val=&quot;00696543&quot;/&gt;&lt;wsp:rsid wsp:val=&quot;00697367&quot;/&gt;&lt;wsp:rsid wsp:val=&quot;00697555&quot;/&gt;&lt;wsp:rsid wsp:val=&quot;006977FF&quot;/&gt;&lt;wsp:rsid wsp:val=&quot;006A017C&quot;/&gt;&lt;wsp:rsid wsp:val=&quot;006A061C&quot;/&gt;&lt;wsp:rsid wsp:val=&quot;006A0C75&quot;/&gt;&lt;wsp:rsid wsp:val=&quot;006A14DE&quot;/&gt;&lt;wsp:rsid wsp:val=&quot;006A19B3&quot;/&gt;&lt;wsp:rsid wsp:val=&quot;006A1EB8&quot;/&gt;&lt;wsp:rsid wsp:val=&quot;006A1F42&quot;/&gt;&lt;wsp:rsid wsp:val=&quot;006A1F5C&quot;/&gt;&lt;wsp:rsid wsp:val=&quot;006A2099&quot;/&gt;&lt;wsp:rsid wsp:val=&quot;006A29CC&quot;/&gt;&lt;wsp:rsid wsp:val=&quot;006A39DF&quot;/&gt;&lt;wsp:rsid wsp:val=&quot;006A3C61&quot;/&gt;&lt;wsp:rsid wsp:val=&quot;006A3ECD&quot;/&gt;&lt;wsp:rsid wsp:val=&quot;006A468F&quot;/&gt;&lt;wsp:rsid wsp:val=&quot;006A48E1&quot;/&gt;&lt;wsp:rsid wsp:val=&quot;006A4B13&quot;/&gt;&lt;wsp:rsid wsp:val=&quot;006A4DA2&quot;/&gt;&lt;wsp:rsid wsp:val=&quot;006A4DE7&quot;/&gt;&lt;wsp:rsid wsp:val=&quot;006A50F9&quot;/&gt;&lt;wsp:rsid wsp:val=&quot;006A51C0&quot;/&gt;&lt;wsp:rsid wsp:val=&quot;006A5F45&quot;/&gt;&lt;wsp:rsid wsp:val=&quot;006A6546&quot;/&gt;&lt;wsp:rsid wsp:val=&quot;006A67BB&quot;/&gt;&lt;wsp:rsid wsp:val=&quot;006A6CEE&quot;/&gt;&lt;wsp:rsid wsp:val=&quot;006A7B28&quot;/&gt;&lt;wsp:rsid wsp:val=&quot;006A7C04&quot;/&gt;&lt;wsp:rsid wsp:val=&quot;006A7E99&quot;/&gt;&lt;wsp:rsid wsp:val=&quot;006B017F&quot;/&gt;&lt;wsp:rsid wsp:val=&quot;006B0376&quot;/&gt;&lt;wsp:rsid wsp:val=&quot;006B0657&quot;/&gt;&lt;wsp:rsid wsp:val=&quot;006B0E97&quot;/&gt;&lt;wsp:rsid wsp:val=&quot;006B13A5&quot;/&gt;&lt;wsp:rsid wsp:val=&quot;006B2489&quot;/&gt;&lt;wsp:rsid wsp:val=&quot;006B2A9B&quot;/&gt;&lt;wsp:rsid wsp:val=&quot;006B2B0A&quot;/&gt;&lt;wsp:rsid wsp:val=&quot;006B2BB7&quot;/&gt;&lt;wsp:rsid wsp:val=&quot;006B2C88&quot;/&gt;&lt;wsp:rsid wsp:val=&quot;006B3967&quot;/&gt;&lt;wsp:rsid wsp:val=&quot;006B43B2&quot;/&gt;&lt;wsp:rsid wsp:val=&quot;006B47A9&quot;/&gt;&lt;wsp:rsid wsp:val=&quot;006B4CD2&quot;/&gt;&lt;wsp:rsid wsp:val=&quot;006B4D02&quot;/&gt;&lt;wsp:rsid wsp:val=&quot;006B4ECF&quot;/&gt;&lt;wsp:rsid wsp:val=&quot;006B5A1B&quot;/&gt;&lt;wsp:rsid wsp:val=&quot;006B5B97&quot;/&gt;&lt;wsp:rsid wsp:val=&quot;006B6A60&quot;/&gt;&lt;wsp:rsid wsp:val=&quot;006B6E1B&quot;/&gt;&lt;wsp:rsid wsp:val=&quot;006B6E99&quot;/&gt;&lt;wsp:rsid wsp:val=&quot;006B7127&quot;/&gt;&lt;wsp:rsid wsp:val=&quot;006B75AE&quot;/&gt;&lt;wsp:rsid wsp:val=&quot;006B79D2&quot;/&gt;&lt;wsp:rsid wsp:val=&quot;006B7B3B&quot;/&gt;&lt;wsp:rsid wsp:val=&quot;006C028B&quot;/&gt;&lt;wsp:rsid wsp:val=&quot;006C0729&quot;/&gt;&lt;wsp:rsid wsp:val=&quot;006C0731&quot;/&gt;&lt;wsp:rsid wsp:val=&quot;006C1614&quot;/&gt;&lt;wsp:rsid wsp:val=&quot;006C1AE0&quot;/&gt;&lt;wsp:rsid wsp:val=&quot;006C1F9D&quot;/&gt;&lt;wsp:rsid wsp:val=&quot;006C239C&quot;/&gt;&lt;wsp:rsid wsp:val=&quot;006C29B2&quot;/&gt;&lt;wsp:rsid wsp:val=&quot;006C3155&quot;/&gt;&lt;wsp:rsid wsp:val=&quot;006C3884&quot;/&gt;&lt;wsp:rsid wsp:val=&quot;006C391F&quot;/&gt;&lt;wsp:rsid wsp:val=&quot;006C42AB&quot;/&gt;&lt;wsp:rsid wsp:val=&quot;006C46D9&quot;/&gt;&lt;wsp:rsid wsp:val=&quot;006C4A73&quot;/&gt;&lt;wsp:rsid wsp:val=&quot;006C4C5E&quot;/&gt;&lt;wsp:rsid wsp:val=&quot;006C4F14&quot;/&gt;&lt;wsp:rsid wsp:val=&quot;006C506C&quot;/&gt;&lt;wsp:rsid wsp:val=&quot;006C5BB0&quot;/&gt;&lt;wsp:rsid wsp:val=&quot;006C5C3C&quot;/&gt;&lt;wsp:rsid wsp:val=&quot;006C5DA9&quot;/&gt;&lt;wsp:rsid wsp:val=&quot;006C620A&quot;/&gt;&lt;wsp:rsid wsp:val=&quot;006C6687&quot;/&gt;&lt;wsp:rsid wsp:val=&quot;006C685B&quot;/&gt;&lt;wsp:rsid wsp:val=&quot;006C6E2C&quot;/&gt;&lt;wsp:rsid wsp:val=&quot;006C7296&quot;/&gt;&lt;wsp:rsid wsp:val=&quot;006C769A&quot;/&gt;&lt;wsp:rsid wsp:val=&quot;006C7978&quot;/&gt;&lt;wsp:rsid wsp:val=&quot;006C7A35&quot;/&gt;&lt;wsp:rsid wsp:val=&quot;006C7AE6&quot;/&gt;&lt;wsp:rsid wsp:val=&quot;006D05D1&quot;/&gt;&lt;wsp:rsid wsp:val=&quot;006D0687&quot;/&gt;&lt;wsp:rsid wsp:val=&quot;006D0A62&quot;/&gt;&lt;wsp:rsid wsp:val=&quot;006D0D7D&quot;/&gt;&lt;wsp:rsid wsp:val=&quot;006D1362&quot;/&gt;&lt;wsp:rsid wsp:val=&quot;006D2257&quot;/&gt;&lt;wsp:rsid wsp:val=&quot;006D3028&quot;/&gt;&lt;wsp:rsid wsp:val=&quot;006D3303&quot;/&gt;&lt;wsp:rsid wsp:val=&quot;006D3716&quot;/&gt;&lt;wsp:rsid wsp:val=&quot;006D3A5E&quot;/&gt;&lt;wsp:rsid wsp:val=&quot;006D3F62&quot;/&gt;&lt;wsp:rsid wsp:val=&quot;006D3F98&quot;/&gt;&lt;wsp:rsid wsp:val=&quot;006D49A6&quot;/&gt;&lt;wsp:rsid wsp:val=&quot;006D52E7&quot;/&gt;&lt;wsp:rsid wsp:val=&quot;006D57AC&quot;/&gt;&lt;wsp:rsid wsp:val=&quot;006D5CC3&quot;/&gt;&lt;wsp:rsid wsp:val=&quot;006D7240&quot;/&gt;&lt;wsp:rsid wsp:val=&quot;006D7289&quot;/&gt;&lt;wsp:rsid wsp:val=&quot;006D7319&quot;/&gt;&lt;wsp:rsid wsp:val=&quot;006D76D5&quot;/&gt;&lt;wsp:rsid wsp:val=&quot;006D7793&quot;/&gt;&lt;wsp:rsid wsp:val=&quot;006D7F27&quot;/&gt;&lt;wsp:rsid wsp:val=&quot;006D7F28&quot;/&gt;&lt;wsp:rsid wsp:val=&quot;006E085B&quot;/&gt;&lt;wsp:rsid wsp:val=&quot;006E10FB&quot;/&gt;&lt;wsp:rsid wsp:val=&quot;006E2776&quot;/&gt;&lt;wsp:rsid wsp:val=&quot;006E2ECA&quot;/&gt;&lt;wsp:rsid wsp:val=&quot;006E42D4&quot;/&gt;&lt;wsp:rsid wsp:val=&quot;006E44CA&quot;/&gt;&lt;wsp:rsid wsp:val=&quot;006E450E&quot;/&gt;&lt;wsp:rsid wsp:val=&quot;006E475E&quot;/&gt;&lt;wsp:rsid wsp:val=&quot;006E47BB&quot;/&gt;&lt;wsp:rsid wsp:val=&quot;006E4C29&quot;/&gt;&lt;wsp:rsid wsp:val=&quot;006E4F6C&quot;/&gt;&lt;wsp:rsid wsp:val=&quot;006E5289&quot;/&gt;&lt;wsp:rsid wsp:val=&quot;006E529C&quot;/&gt;&lt;wsp:rsid wsp:val=&quot;006E5436&quot;/&gt;&lt;wsp:rsid wsp:val=&quot;006E594C&quot;/&gt;&lt;wsp:rsid wsp:val=&quot;006E6715&quot;/&gt;&lt;wsp:rsid wsp:val=&quot;006E6BAB&quot;/&gt;&lt;wsp:rsid wsp:val=&quot;006F1155&quot;/&gt;&lt;wsp:rsid wsp:val=&quot;006F1F92&quot;/&gt;&lt;wsp:rsid wsp:val=&quot;006F2076&quot;/&gt;&lt;wsp:rsid wsp:val=&quot;006F20D9&quot;/&gt;&lt;wsp:rsid wsp:val=&quot;006F24E9&quot;/&gt;&lt;wsp:rsid wsp:val=&quot;006F2847&quot;/&gt;&lt;wsp:rsid wsp:val=&quot;006F295E&quot;/&gt;&lt;wsp:rsid wsp:val=&quot;006F34CA&quot;/&gt;&lt;wsp:rsid wsp:val=&quot;006F36E0&quot;/&gt;&lt;wsp:rsid wsp:val=&quot;006F3921&quot;/&gt;&lt;wsp:rsid wsp:val=&quot;006F407F&quot;/&gt;&lt;wsp:rsid wsp:val=&quot;006F44A2&quot;/&gt;&lt;wsp:rsid wsp:val=&quot;006F49B4&quot;/&gt;&lt;wsp:rsid wsp:val=&quot;006F4FBE&quot;/&gt;&lt;wsp:rsid wsp:val=&quot;006F5D09&quot;/&gt;&lt;wsp:rsid wsp:val=&quot;006F601B&quot;/&gt;&lt;wsp:rsid wsp:val=&quot;006F61D1&quot;/&gt;&lt;wsp:rsid wsp:val=&quot;006F7626&quot;/&gt;&lt;wsp:rsid wsp:val=&quot;006F76B2&quot;/&gt;&lt;wsp:rsid wsp:val=&quot;006F7865&quot;/&gt;&lt;wsp:rsid wsp:val=&quot;006F7B36&quot;/&gt;&lt;wsp:rsid wsp:val=&quot;006F7D0C&quot;/&gt;&lt;wsp:rsid wsp:val=&quot;006F7F11&quot;/&gt;&lt;wsp:rsid wsp:val=&quot;00700C46&quot;/&gt;&lt;wsp:rsid wsp:val=&quot;00700E6B&quot;/&gt;&lt;wsp:rsid wsp:val=&quot;00701414&quot;/&gt;&lt;wsp:rsid wsp:val=&quot;00701D84&quot;/&gt;&lt;wsp:rsid wsp:val=&quot;00702734&quot;/&gt;&lt;wsp:rsid wsp:val=&quot;00703091&quot;/&gt;&lt;wsp:rsid wsp:val=&quot;00703563&quot;/&gt;&lt;wsp:rsid wsp:val=&quot;007035E0&quot;/&gt;&lt;wsp:rsid wsp:val=&quot;00704FF0&quot;/&gt;&lt;wsp:rsid wsp:val=&quot;00705584&quot;/&gt;&lt;wsp:rsid wsp:val=&quot;007056A8&quot;/&gt;&lt;wsp:rsid wsp:val=&quot;00706189&quot;/&gt;&lt;wsp:rsid wsp:val=&quot;0070678C&quot;/&gt;&lt;wsp:rsid wsp:val=&quot;0070683E&quot;/&gt;&lt;wsp:rsid wsp:val=&quot;0070699C&quot;/&gt;&lt;wsp:rsid wsp:val=&quot;00707805&quot;/&gt;&lt;wsp:rsid wsp:val=&quot;007100CF&quot;/&gt;&lt;wsp:rsid wsp:val=&quot;007103D7&quot;/&gt;&lt;wsp:rsid wsp:val=&quot;0071041E&quot;/&gt;&lt;wsp:rsid wsp:val=&quot;00710A75&quot;/&gt;&lt;wsp:rsid wsp:val=&quot;00710B3C&quot;/&gt;&lt;wsp:rsid wsp:val=&quot;00711325&quot;/&gt;&lt;wsp:rsid wsp:val=&quot;00711551&quot;/&gt;&lt;wsp:rsid wsp:val=&quot;00711E5C&quot;/&gt;&lt;wsp:rsid wsp:val=&quot;00711E88&quot;/&gt;&lt;wsp:rsid wsp:val=&quot;00711ED0&quot;/&gt;&lt;wsp:rsid wsp:val=&quot;00711F3C&quot;/&gt;&lt;wsp:rsid wsp:val=&quot;0071259B&quot;/&gt;&lt;wsp:rsid wsp:val=&quot;0071280E&quot;/&gt;&lt;wsp:rsid wsp:val=&quot;007129F0&quot;/&gt;&lt;wsp:rsid wsp:val=&quot;00713097&quot;/&gt;&lt;wsp:rsid wsp:val=&quot;007130AA&quot;/&gt;&lt;wsp:rsid wsp:val=&quot;007133D7&quot;/&gt;&lt;wsp:rsid wsp:val=&quot;00713765&quot;/&gt;&lt;wsp:rsid wsp:val=&quot;007138B1&quot;/&gt;&lt;wsp:rsid wsp:val=&quot;007139EE&quot;/&gt;&lt;wsp:rsid wsp:val=&quot;00713C5D&quot;/&gt;&lt;wsp:rsid wsp:val=&quot;007143DC&quot;/&gt;&lt;wsp:rsid wsp:val=&quot;007145B4&quot;/&gt;&lt;wsp:rsid wsp:val=&quot;00714624&quot;/&gt;&lt;wsp:rsid wsp:val=&quot;00714D62&quot;/&gt;&lt;wsp:rsid wsp:val=&quot;0071501D&quot;/&gt;&lt;wsp:rsid wsp:val=&quot;00715325&quot;/&gt;&lt;wsp:rsid wsp:val=&quot;00715442&quot;/&gt;&lt;wsp:rsid wsp:val=&quot;00715F88&quot;/&gt;&lt;wsp:rsid wsp:val=&quot;007161DE&quot;/&gt;&lt;wsp:rsid wsp:val=&quot;007163CC&quot;/&gt;&lt;wsp:rsid wsp:val=&quot;007165CD&quot;/&gt;&lt;wsp:rsid wsp:val=&quot;007166F2&quot;/&gt;&lt;wsp:rsid wsp:val=&quot;00716B66&quot;/&gt;&lt;wsp:rsid wsp:val=&quot;00716C51&quot;/&gt;&lt;wsp:rsid wsp:val=&quot;00717875&quot;/&gt;&lt;wsp:rsid wsp:val=&quot;007179FB&quot;/&gt;&lt;wsp:rsid wsp:val=&quot;00717E05&quot;/&gt;&lt;wsp:rsid wsp:val=&quot;00717E55&quot;/&gt;&lt;wsp:rsid wsp:val=&quot;007202E8&quot;/&gt;&lt;wsp:rsid wsp:val=&quot;00720AE9&quot;/&gt;&lt;wsp:rsid wsp:val=&quot;00720FFD&quot;/&gt;&lt;wsp:rsid wsp:val=&quot;007211C6&quot;/&gt;&lt;wsp:rsid wsp:val=&quot;007216B5&quot;/&gt;&lt;wsp:rsid wsp:val=&quot;00721ED0&quot;/&gt;&lt;wsp:rsid wsp:val=&quot;00721EEE&quot;/&gt;&lt;wsp:rsid wsp:val=&quot;00721F38&quot;/&gt;&lt;wsp:rsid wsp:val=&quot;0072258C&quot;/&gt;&lt;wsp:rsid wsp:val=&quot;00722669&quot;/&gt;&lt;wsp:rsid wsp:val=&quot;007228F9&quot;/&gt;&lt;wsp:rsid wsp:val=&quot;00722B0A&quot;/&gt;&lt;wsp:rsid wsp:val=&quot;007234B2&quot;/&gt;&lt;wsp:rsid wsp:val=&quot;0072383B&quot;/&gt;&lt;wsp:rsid wsp:val=&quot;007242D2&quot;/&gt;&lt;wsp:rsid wsp:val=&quot;007249E6&quot;/&gt;&lt;wsp:rsid wsp:val=&quot;00724D01&quot;/&gt;&lt;wsp:rsid wsp:val=&quot;00724D90&quot;/&gt;&lt;wsp:rsid wsp:val=&quot;007251FA&quot;/&gt;&lt;wsp:rsid wsp:val=&quot;00725879&quot;/&gt;&lt;wsp:rsid wsp:val=&quot;00725907&quot;/&gt;&lt;wsp:rsid wsp:val=&quot;00725A33&quot;/&gt;&lt;wsp:rsid wsp:val=&quot;00725C1B&quot;/&gt;&lt;wsp:rsid wsp:val=&quot;007266AD&quot;/&gt;&lt;wsp:rsid wsp:val=&quot;00727220&quot;/&gt;&lt;wsp:rsid wsp:val=&quot;007276D6&quot;/&gt;&lt;wsp:rsid wsp:val=&quot;0072776C&quot;/&gt;&lt;wsp:rsid wsp:val=&quot;00727FD7&quot;/&gt;&lt;wsp:rsid wsp:val=&quot;007309D0&quot;/&gt;&lt;wsp:rsid wsp:val=&quot;00730B3E&quot;/&gt;&lt;wsp:rsid wsp:val=&quot;0073167C&quot;/&gt;&lt;wsp:rsid wsp:val=&quot;007319FE&quot;/&gt;&lt;wsp:rsid wsp:val=&quot;00731A60&quot;/&gt;&lt;wsp:rsid wsp:val=&quot;00731CD3&quot;/&gt;&lt;wsp:rsid wsp:val=&quot;00731EE3&quot;/&gt;&lt;wsp:rsid wsp:val=&quot;00732EC0&quot;/&gt;&lt;wsp:rsid wsp:val=&quot;00732EE3&quot;/&gt;&lt;wsp:rsid wsp:val=&quot;00733107&quot;/&gt;&lt;wsp:rsid wsp:val=&quot;007331E5&quot;/&gt;&lt;wsp:rsid wsp:val=&quot;00733ADE&quot;/&gt;&lt;wsp:rsid wsp:val=&quot;007340E0&quot;/&gt;&lt;wsp:rsid wsp:val=&quot;007342C2&quot;/&gt;&lt;wsp:rsid wsp:val=&quot;00735ABB&quot;/&gt;&lt;wsp:rsid wsp:val=&quot;00735B50&quot;/&gt;&lt;wsp:rsid wsp:val=&quot;00735D9C&quot;/&gt;&lt;wsp:rsid wsp:val=&quot;0073601B&quot;/&gt;&lt;wsp:rsid wsp:val=&quot;007361ED&quot;/&gt;&lt;wsp:rsid wsp:val=&quot;0073655C&quot;/&gt;&lt;wsp:rsid wsp:val=&quot;00736C1C&quot;/&gt;&lt;wsp:rsid wsp:val=&quot;007370DD&quot;/&gt;&lt;wsp:rsid wsp:val=&quot;007375CA&quot;/&gt;&lt;wsp:rsid wsp:val=&quot;00737E92&quot;/&gt;&lt;wsp:rsid wsp:val=&quot;007404BB&quot;/&gt;&lt;wsp:rsid wsp:val=&quot;00740E3B&quot;/&gt;&lt;wsp:rsid wsp:val=&quot;00741F2D&quot;/&gt;&lt;wsp:rsid wsp:val=&quot;007428EB&quot;/&gt;&lt;wsp:rsid wsp:val=&quot;007429A6&quot;/&gt;&lt;wsp:rsid wsp:val=&quot;00742B77&quot;/&gt;&lt;wsp:rsid wsp:val=&quot;00742C4E&quot;/&gt;&lt;wsp:rsid wsp:val=&quot;0074448D&quot;/&gt;&lt;wsp:rsid wsp:val=&quot;00744958&quot;/&gt;&lt;wsp:rsid wsp:val=&quot;00745802&quot;/&gt;&lt;wsp:rsid wsp:val=&quot;007459A1&quot;/&gt;&lt;wsp:rsid wsp:val=&quot;0074629B&quot;/&gt;&lt;wsp:rsid wsp:val=&quot;00746527&quot;/&gt;&lt;wsp:rsid wsp:val=&quot;00747002&quot;/&gt;&lt;wsp:rsid wsp:val=&quot;00747620&quot;/&gt;&lt;wsp:rsid wsp:val=&quot;007505C1&quot;/&gt;&lt;wsp:rsid wsp:val=&quot;00750856&quot;/&gt;&lt;wsp:rsid wsp:val=&quot;00750AAC&quot;/&gt;&lt;wsp:rsid wsp:val=&quot;0075116C&quot;/&gt;&lt;wsp:rsid wsp:val=&quot;007511C9&quot;/&gt;&lt;wsp:rsid wsp:val=&quot;0075180A&quot;/&gt;&lt;wsp:rsid wsp:val=&quot;0075196B&quot;/&gt;&lt;wsp:rsid wsp:val=&quot;00751BC2&quot;/&gt;&lt;wsp:rsid wsp:val=&quot;00751DCE&quot;/&gt;&lt;wsp:rsid wsp:val=&quot;00751FAF&quot;/&gt;&lt;wsp:rsid wsp:val=&quot;007522CC&quot;/&gt;&lt;wsp:rsid wsp:val=&quot;00752490&quot;/&gt;&lt;wsp:rsid wsp:val=&quot;0075262F&quot;/&gt;&lt;wsp:rsid wsp:val=&quot;00752EE8&quot;/&gt;&lt;wsp:rsid wsp:val=&quot;00752EEF&quot;/&gt;&lt;wsp:rsid wsp:val=&quot;00752F2B&quot;/&gt;&lt;wsp:rsid wsp:val=&quot;007530F3&quot;/&gt;&lt;wsp:rsid wsp:val=&quot;00753B4F&quot;/&gt;&lt;wsp:rsid wsp:val=&quot;00753D60&quot;/&gt;&lt;wsp:rsid wsp:val=&quot;00753EAB&quot;/&gt;&lt;wsp:rsid wsp:val=&quot;00753FEF&quot;/&gt;&lt;wsp:rsid wsp:val=&quot;007543EA&quot;/&gt;&lt;wsp:rsid wsp:val=&quot;00755157&quot;/&gt;&lt;wsp:rsid wsp:val=&quot;007551D4&quot;/&gt;&lt;wsp:rsid wsp:val=&quot;0075570D&quot;/&gt;&lt;wsp:rsid wsp:val=&quot;00756B58&quot;/&gt;&lt;wsp:rsid wsp:val=&quot;00756D86&quot;/&gt;&lt;wsp:rsid wsp:val=&quot;00756FDD&quot;/&gt;&lt;wsp:rsid wsp:val=&quot;0075724F&quot;/&gt;&lt;wsp:rsid wsp:val=&quot;007579B8&quot;/&gt;&lt;wsp:rsid wsp:val=&quot;00757F3C&quot;/&gt;&lt;wsp:rsid wsp:val=&quot;00760480&quot;/&gt;&lt;wsp:rsid wsp:val=&quot;00760809&quot;/&gt;&lt;wsp:rsid wsp:val=&quot;00760855&quot;/&gt;&lt;wsp:rsid wsp:val=&quot;00760EAB&quot;/&gt;&lt;wsp:rsid wsp:val=&quot;00761DEA&quot;/&gt;&lt;wsp:rsid wsp:val=&quot;00761E02&quot;/&gt;&lt;wsp:rsid wsp:val=&quot;00762112&quot;/&gt;&lt;wsp:rsid wsp:val=&quot;00762CAD&quot;/&gt;&lt;wsp:rsid wsp:val=&quot;00763A59&quot;/&gt;&lt;wsp:rsid wsp:val=&quot;00763E81&quot;/&gt;&lt;wsp:rsid wsp:val=&quot;00764919&quot;/&gt;&lt;wsp:rsid wsp:val=&quot;00764C72&quot;/&gt;&lt;wsp:rsid wsp:val=&quot;00764D37&quot;/&gt;&lt;wsp:rsid wsp:val=&quot;00764F05&quot;/&gt;&lt;wsp:rsid wsp:val=&quot;00765011&quot;/&gt;&lt;wsp:rsid wsp:val=&quot;0076522C&quot;/&gt;&lt;wsp:rsid wsp:val=&quot;00765293&quot;/&gt;&lt;wsp:rsid wsp:val=&quot;00765624&quot;/&gt;&lt;wsp:rsid wsp:val=&quot;007658C7&quot;/&gt;&lt;wsp:rsid wsp:val=&quot;00765AF0&quot;/&gt;&lt;wsp:rsid wsp:val=&quot;00765DB3&quot;/&gt;&lt;wsp:rsid wsp:val=&quot;00766E6A&quot;/&gt;&lt;wsp:rsid wsp:val=&quot;00766F21&quot;/&gt;&lt;wsp:rsid wsp:val=&quot;007673DD&quot;/&gt;&lt;wsp:rsid wsp:val=&quot;00767984&quot;/&gt;&lt;wsp:rsid wsp:val=&quot;00767BAB&quot;/&gt;&lt;wsp:rsid wsp:val=&quot;00767D86&quot;/&gt;&lt;wsp:rsid wsp:val=&quot;007702A8&quot;/&gt;&lt;wsp:rsid wsp:val=&quot;007703FC&quot;/&gt;&lt;wsp:rsid wsp:val=&quot;00770A84&quot;/&gt;&lt;wsp:rsid wsp:val=&quot;00770DF8&quot;/&gt;&lt;wsp:rsid wsp:val=&quot;007710BA&quot;/&gt;&lt;wsp:rsid wsp:val=&quot;00772032&quot;/&gt;&lt;wsp:rsid wsp:val=&quot;007722B3&quot;/&gt;&lt;wsp:rsid wsp:val=&quot;00772644&quot;/&gt;&lt;wsp:rsid wsp:val=&quot;0077292B&quot;/&gt;&lt;wsp:rsid wsp:val=&quot;007730CF&quot;/&gt;&lt;wsp:rsid wsp:val=&quot;00773426&quot;/&gt;&lt;wsp:rsid wsp:val=&quot;0077344D&quot;/&gt;&lt;wsp:rsid wsp:val=&quot;00773B02&quot;/&gt;&lt;wsp:rsid wsp:val=&quot;00773D49&quot;/&gt;&lt;wsp:rsid wsp:val=&quot;00773FD6&quot;/&gt;&lt;wsp:rsid wsp:val=&quot;0077498D&quot;/&gt;&lt;wsp:rsid wsp:val=&quot;007749CC&quot;/&gt;&lt;wsp:rsid wsp:val=&quot;00774A0F&quot;/&gt;&lt;wsp:rsid wsp:val=&quot;0077536D&quot;/&gt;&lt;wsp:rsid wsp:val=&quot;007756A8&quot;/&gt;&lt;wsp:rsid wsp:val=&quot;0077679B&quot;/&gt;&lt;wsp:rsid wsp:val=&quot;00776C11&quot;/&gt;&lt;wsp:rsid wsp:val=&quot;00776EFB&quot;/&gt;&lt;wsp:rsid wsp:val=&quot;007770F9&quot;/&gt;&lt;wsp:rsid wsp:val=&quot;00777475&quot;/&gt;&lt;wsp:rsid wsp:val=&quot;00777651&quot;/&gt;&lt;wsp:rsid wsp:val=&quot;0077792C&quot;/&gt;&lt;wsp:rsid wsp:val=&quot;00780026&quot;/&gt;&lt;wsp:rsid wsp:val=&quot;007810F2&quot;/&gt;&lt;wsp:rsid wsp:val=&quot;007813D6&quot;/&gt;&lt;wsp:rsid wsp:val=&quot;00781DD7&quot;/&gt;&lt;wsp:rsid wsp:val=&quot;007828FB&quot;/&gt;&lt;wsp:rsid wsp:val=&quot;00782EE8&quot;/&gt;&lt;wsp:rsid wsp:val=&quot;00783711&quot;/&gt;&lt;wsp:rsid wsp:val=&quot;007838AD&quot;/&gt;&lt;wsp:rsid wsp:val=&quot;00784348&quot;/&gt;&lt;wsp:rsid wsp:val=&quot;00784C3E&quot;/&gt;&lt;wsp:rsid wsp:val=&quot;00784DFE&quot;/&gt;&lt;wsp:rsid wsp:val=&quot;00785101&quot;/&gt;&lt;wsp:rsid wsp:val=&quot;007861ED&quot;/&gt;&lt;wsp:rsid wsp:val=&quot;00786D68&quot;/&gt;&lt;wsp:rsid wsp:val=&quot;0078742B&quot;/&gt;&lt;wsp:rsid wsp:val=&quot;00787FF0&quot;/&gt;&lt;wsp:rsid wsp:val=&quot;00790963&quot;/&gt;&lt;wsp:rsid wsp:val=&quot;00790C43&quot;/&gt;&lt;wsp:rsid wsp:val=&quot;0079104C&quot;/&gt;&lt;wsp:rsid wsp:val=&quot;007913CC&quot;/&gt;&lt;wsp:rsid wsp:val=&quot;0079205A&quot;/&gt;&lt;wsp:rsid wsp:val=&quot;00792CD2&quot;/&gt;&lt;wsp:rsid wsp:val=&quot;00793A67&quot;/&gt;&lt;wsp:rsid wsp:val=&quot;007940E8&quot;/&gt;&lt;wsp:rsid wsp:val=&quot;00794231&quot;/&gt;&lt;wsp:rsid wsp:val=&quot;0079424B&quot;/&gt;&lt;wsp:rsid wsp:val=&quot;00794B9A&quot;/&gt;&lt;wsp:rsid wsp:val=&quot;00795140&quot;/&gt;&lt;wsp:rsid wsp:val=&quot;007955DC&quot;/&gt;&lt;wsp:rsid wsp:val=&quot;00795B11&quot;/&gt;&lt;wsp:rsid wsp:val=&quot;00795D0A&quot;/&gt;&lt;wsp:rsid wsp:val=&quot;00795D67&quot;/&gt;&lt;wsp:rsid wsp:val=&quot;00795F91&quot;/&gt;&lt;wsp:rsid wsp:val=&quot;0079639A&quot;/&gt;&lt;wsp:rsid wsp:val=&quot;00796D79&quot;/&gt;&lt;wsp:rsid wsp:val=&quot;00796EE7&quot;/&gt;&lt;wsp:rsid wsp:val=&quot;0079706D&quot;/&gt;&lt;wsp:rsid wsp:val=&quot;007974C2&quot;/&gt;&lt;wsp:rsid wsp:val=&quot;00797B5D&quot;/&gt;&lt;wsp:rsid wsp:val=&quot;007A0198&quot;/&gt;&lt;wsp:rsid wsp:val=&quot;007A019D&quot;/&gt;&lt;wsp:rsid wsp:val=&quot;007A0AE3&quot;/&gt;&lt;wsp:rsid wsp:val=&quot;007A19A4&quot;/&gt;&lt;wsp:rsid wsp:val=&quot;007A1BD6&quot;/&gt;&lt;wsp:rsid wsp:val=&quot;007A1FF1&quot;/&gt;&lt;wsp:rsid wsp:val=&quot;007A245E&quot;/&gt;&lt;wsp:rsid wsp:val=&quot;007A2C11&quot;/&gt;&lt;wsp:rsid wsp:val=&quot;007A2F2C&quot;/&gt;&lt;wsp:rsid wsp:val=&quot;007A3048&quot;/&gt;&lt;wsp:rsid wsp:val=&quot;007A4AF9&quot;/&gt;&lt;wsp:rsid wsp:val=&quot;007A4DCD&quot;/&gt;&lt;wsp:rsid wsp:val=&quot;007A4F7C&quot;/&gt;&lt;wsp:rsid wsp:val=&quot;007A54FD&quot;/&gt;&lt;wsp:rsid wsp:val=&quot;007A5676&quot;/&gt;&lt;wsp:rsid wsp:val=&quot;007A5B14&quot;/&gt;&lt;wsp:rsid wsp:val=&quot;007A5B7E&quot;/&gt;&lt;wsp:rsid wsp:val=&quot;007A64AB&quot;/&gt;&lt;wsp:rsid wsp:val=&quot;007A66CB&quot;/&gt;&lt;wsp:rsid wsp:val=&quot;007A6951&quot;/&gt;&lt;wsp:rsid wsp:val=&quot;007A6EF4&quot;/&gt;&lt;wsp:rsid wsp:val=&quot;007A6F67&quot;/&gt;&lt;wsp:rsid wsp:val=&quot;007A706D&quot;/&gt;&lt;wsp:rsid wsp:val=&quot;007A7541&quot;/&gt;&lt;wsp:rsid wsp:val=&quot;007A7544&quot;/&gt;&lt;wsp:rsid wsp:val=&quot;007A7564&quot;/&gt;&lt;wsp:rsid wsp:val=&quot;007A7754&quot;/&gt;&lt;wsp:rsid wsp:val=&quot;007A77CC&quot;/&gt;&lt;wsp:rsid wsp:val=&quot;007A7DCB&quot;/&gt;&lt;wsp:rsid wsp:val=&quot;007B07A5&quot;/&gt;&lt;wsp:rsid wsp:val=&quot;007B10C6&quot;/&gt;&lt;wsp:rsid wsp:val=&quot;007B1397&quot;/&gt;&lt;wsp:rsid wsp:val=&quot;007B13A9&quot;/&gt;&lt;wsp:rsid wsp:val=&quot;007B1BDF&quot;/&gt;&lt;wsp:rsid wsp:val=&quot;007B2161&quot;/&gt;&lt;wsp:rsid wsp:val=&quot;007B21D1&quot;/&gt;&lt;wsp:rsid wsp:val=&quot;007B2521&quot;/&gt;&lt;wsp:rsid wsp:val=&quot;007B2A7D&quot;/&gt;&lt;wsp:rsid wsp:val=&quot;007B2FEF&quot;/&gt;&lt;wsp:rsid wsp:val=&quot;007B3F7E&quot;/&gt;&lt;wsp:rsid wsp:val=&quot;007B3F89&quot;/&gt;&lt;wsp:rsid wsp:val=&quot;007B50B2&quot;/&gt;&lt;wsp:rsid wsp:val=&quot;007B5368&quot;/&gt;&lt;wsp:rsid wsp:val=&quot;007B58AE&quot;/&gt;&lt;wsp:rsid wsp:val=&quot;007B595D&quot;/&gt;&lt;wsp:rsid wsp:val=&quot;007B611F&quot;/&gt;&lt;wsp:rsid wsp:val=&quot;007B6602&quot;/&gt;&lt;wsp:rsid wsp:val=&quot;007B668C&quot;/&gt;&lt;wsp:rsid wsp:val=&quot;007B6A49&quot;/&gt;&lt;wsp:rsid wsp:val=&quot;007B6E23&quot;/&gt;&lt;wsp:rsid wsp:val=&quot;007B7222&quot;/&gt;&lt;wsp:rsid wsp:val=&quot;007B7A32&quot;/&gt;&lt;wsp:rsid wsp:val=&quot;007C0D18&quot;/&gt;&lt;wsp:rsid wsp:val=&quot;007C0DCA&quot;/&gt;&lt;wsp:rsid wsp:val=&quot;007C0FB7&quot;/&gt;&lt;wsp:rsid wsp:val=&quot;007C13E5&quot;/&gt;&lt;wsp:rsid wsp:val=&quot;007C1B79&quot;/&gt;&lt;wsp:rsid wsp:val=&quot;007C23D5&quot;/&gt;&lt;wsp:rsid wsp:val=&quot;007C2841&quot;/&gt;&lt;wsp:rsid wsp:val=&quot;007C2C6B&quot;/&gt;&lt;wsp:rsid wsp:val=&quot;007C303B&quot;/&gt;&lt;wsp:rsid wsp:val=&quot;007C34C6&quot;/&gt;&lt;wsp:rsid wsp:val=&quot;007C350C&quot;/&gt;&lt;wsp:rsid wsp:val=&quot;007C37E4&quot;/&gt;&lt;wsp:rsid wsp:val=&quot;007C3E55&quot;/&gt;&lt;wsp:rsid wsp:val=&quot;007C4D04&quot;/&gt;&lt;wsp:rsid wsp:val=&quot;007C5D49&quot;/&gt;&lt;wsp:rsid wsp:val=&quot;007C5F65&quot;/&gt;&lt;wsp:rsid wsp:val=&quot;007C5F8E&quot;/&gt;&lt;wsp:rsid wsp:val=&quot;007C6626&quot;/&gt;&lt;wsp:rsid wsp:val=&quot;007C75EE&quot;/&gt;&lt;wsp:rsid wsp:val=&quot;007C79DD&quot;/&gt;&lt;wsp:rsid wsp:val=&quot;007C7F62&quot;/&gt;&lt;wsp:rsid wsp:val=&quot;007D010E&quot;/&gt;&lt;wsp:rsid wsp:val=&quot;007D04F2&quot;/&gt;&lt;wsp:rsid wsp:val=&quot;007D067B&quot;/&gt;&lt;wsp:rsid wsp:val=&quot;007D06AC&quot;/&gt;&lt;wsp:rsid wsp:val=&quot;007D135A&quot;/&gt;&lt;wsp:rsid wsp:val=&quot;007D155B&quot;/&gt;&lt;wsp:rsid wsp:val=&quot;007D1BD1&quot;/&gt;&lt;wsp:rsid wsp:val=&quot;007D2863&quot;/&gt;&lt;wsp:rsid wsp:val=&quot;007D29D4&quot;/&gt;&lt;wsp:rsid wsp:val=&quot;007D3227&quot;/&gt;&lt;wsp:rsid wsp:val=&quot;007D32EF&quot;/&gt;&lt;wsp:rsid wsp:val=&quot;007D3814&quot;/&gt;&lt;wsp:rsid wsp:val=&quot;007D3AFB&quot;/&gt;&lt;wsp:rsid wsp:val=&quot;007D4250&quot;/&gt;&lt;wsp:rsid wsp:val=&quot;007D4540&quot;/&gt;&lt;wsp:rsid wsp:val=&quot;007D53BC&quot;/&gt;&lt;wsp:rsid wsp:val=&quot;007D5BDD&quot;/&gt;&lt;wsp:rsid wsp:val=&quot;007D5D98&quot;/&gt;&lt;wsp:rsid wsp:val=&quot;007D6212&quot;/&gt;&lt;wsp:rsid wsp:val=&quot;007D66A4&quot;/&gt;&lt;wsp:rsid wsp:val=&quot;007D6C8B&quot;/&gt;&lt;wsp:rsid wsp:val=&quot;007D7142&quot;/&gt;&lt;wsp:rsid wsp:val=&quot;007D7471&quot;/&gt;&lt;wsp:rsid wsp:val=&quot;007D75A4&quot;/&gt;&lt;wsp:rsid wsp:val=&quot;007D78A9&quot;/&gt;&lt;wsp:rsid wsp:val=&quot;007D7DC1&quot;/&gt;&lt;wsp:rsid wsp:val=&quot;007D7FC6&quot;/&gt;&lt;wsp:rsid wsp:val=&quot;007E0634&quot;/&gt;&lt;wsp:rsid wsp:val=&quot;007E087C&quot;/&gt;&lt;wsp:rsid wsp:val=&quot;007E1222&quot;/&gt;&lt;wsp:rsid wsp:val=&quot;007E1626&quot;/&gt;&lt;wsp:rsid wsp:val=&quot;007E18E2&quot;/&gt;&lt;wsp:rsid wsp:val=&quot;007E1A45&quot;/&gt;&lt;wsp:rsid wsp:val=&quot;007E2694&quot;/&gt;&lt;wsp:rsid wsp:val=&quot;007E2A8D&quot;/&gt;&lt;wsp:rsid wsp:val=&quot;007E36F9&quot;/&gt;&lt;wsp:rsid wsp:val=&quot;007E3911&quot;/&gt;&lt;wsp:rsid wsp:val=&quot;007E3B27&quot;/&gt;&lt;wsp:rsid wsp:val=&quot;007E3CF1&quot;/&gt;&lt;wsp:rsid wsp:val=&quot;007E41FA&quot;/&gt;&lt;wsp:rsid wsp:val=&quot;007E4D1D&quot;/&gt;&lt;wsp:rsid wsp:val=&quot;007E4F34&quot;/&gt;&lt;wsp:rsid wsp:val=&quot;007E4F7F&quot;/&gt;&lt;wsp:rsid wsp:val=&quot;007E5A3C&quot;/&gt;&lt;wsp:rsid wsp:val=&quot;007E6825&quot;/&gt;&lt;wsp:rsid wsp:val=&quot;007E6E00&quot;/&gt;&lt;wsp:rsid wsp:val=&quot;007E6E13&quot;/&gt;&lt;wsp:rsid wsp:val=&quot;007E6E2E&quot;/&gt;&lt;wsp:rsid wsp:val=&quot;007E7372&quot;/&gt;&lt;wsp:rsid wsp:val=&quot;007E74CF&quot;/&gt;&lt;wsp:rsid wsp:val=&quot;007E75D7&quot;/&gt;&lt;wsp:rsid wsp:val=&quot;007E7D87&quot;/&gt;&lt;wsp:rsid wsp:val=&quot;007E7EB4&quot;/&gt;&lt;wsp:rsid wsp:val=&quot;007F00C7&quot;/&gt;&lt;wsp:rsid wsp:val=&quot;007F057E&quot;/&gt;&lt;wsp:rsid wsp:val=&quot;007F101F&quot;/&gt;&lt;wsp:rsid wsp:val=&quot;007F1302&quot;/&gt;&lt;wsp:rsid wsp:val=&quot;007F17BE&quot;/&gt;&lt;wsp:rsid wsp:val=&quot;007F20E3&quot;/&gt;&lt;wsp:rsid wsp:val=&quot;007F269E&quot;/&gt;&lt;wsp:rsid wsp:val=&quot;007F2B44&quot;/&gt;&lt;wsp:rsid wsp:val=&quot;007F2B75&quot;/&gt;&lt;wsp:rsid wsp:val=&quot;007F2EE6&quot;/&gt;&lt;wsp:rsid wsp:val=&quot;007F3019&quot;/&gt;&lt;wsp:rsid wsp:val=&quot;007F3557&quot;/&gt;&lt;wsp:rsid wsp:val=&quot;007F3930&quot;/&gt;&lt;wsp:rsid wsp:val=&quot;007F3EFD&quot;/&gt;&lt;wsp:rsid wsp:val=&quot;007F4C7A&quot;/&gt;&lt;wsp:rsid wsp:val=&quot;007F5EF3&quot;/&gt;&lt;wsp:rsid wsp:val=&quot;007F60F7&quot;/&gt;&lt;wsp:rsid wsp:val=&quot;007F614C&quot;/&gt;&lt;wsp:rsid wsp:val=&quot;007F71B8&quot;/&gt;&lt;wsp:rsid wsp:val=&quot;007F721C&quot;/&gt;&lt;wsp:rsid wsp:val=&quot;007F754F&quot;/&gt;&lt;wsp:rsid wsp:val=&quot;007F783C&quot;/&gt;&lt;wsp:rsid wsp:val=&quot;007F7867&quot;/&gt;&lt;wsp:rsid wsp:val=&quot;00800014&quot;/&gt;&lt;wsp:rsid wsp:val=&quot;008001F3&quot;/&gt;&lt;wsp:rsid wsp:val=&quot;00800E02&quot;/&gt;&lt;wsp:rsid wsp:val=&quot;008015DB&quot;/&gt;&lt;wsp:rsid wsp:val=&quot;008018F3&quot;/&gt;&lt;wsp:rsid wsp:val=&quot;0080220D&quot;/&gt;&lt;wsp:rsid wsp:val=&quot;00802C10&quot;/&gt;&lt;wsp:rsid wsp:val=&quot;00802FBC&quot;/&gt;&lt;wsp:rsid wsp:val=&quot;00803316&quot;/&gt;&lt;wsp:rsid wsp:val=&quot;00803364&quot;/&gt;&lt;wsp:rsid wsp:val=&quot;00803534&quot;/&gt;&lt;wsp:rsid wsp:val=&quot;00803756&quot;/&gt;&lt;wsp:rsid wsp:val=&quot;00803E16&quot;/&gt;&lt;wsp:rsid wsp:val=&quot;008046E9&quot;/&gt;&lt;wsp:rsid wsp:val=&quot;0080486A&quot;/&gt;&lt;wsp:rsid wsp:val=&quot;00805570&quot;/&gt;&lt;wsp:rsid wsp:val=&quot;00805D09&quot;/&gt;&lt;wsp:rsid wsp:val=&quot;00805F50&quot;/&gt;&lt;wsp:rsid wsp:val=&quot;008066A7&quot;/&gt;&lt;wsp:rsid wsp:val=&quot;008066F0&quot;/&gt;&lt;wsp:rsid wsp:val=&quot;00806BB0&quot;/&gt;&lt;wsp:rsid wsp:val=&quot;00807AEA&quot;/&gt;&lt;wsp:rsid wsp:val=&quot;00807C0A&quot;/&gt;&lt;wsp:rsid wsp:val=&quot;0081031F&quot;/&gt;&lt;wsp:rsid wsp:val=&quot;00810360&quot;/&gt;&lt;wsp:rsid wsp:val=&quot;008104B5&quot;/&gt;&lt;wsp:rsid wsp:val=&quot;00810CFC&quot;/&gt;&lt;wsp:rsid wsp:val=&quot;00810D59&quot;/&gt;&lt;wsp:rsid wsp:val=&quot;00810E39&quot;/&gt;&lt;wsp:rsid wsp:val=&quot;0081179F&quot;/&gt;&lt;wsp:rsid wsp:val=&quot;00811CA4&quot;/&gt;&lt;wsp:rsid wsp:val=&quot;008120EB&quot;/&gt;&lt;wsp:rsid wsp:val=&quot;00812700&quot;/&gt;&lt;wsp:rsid wsp:val=&quot;008128D1&quot;/&gt;&lt;wsp:rsid wsp:val=&quot;008128E9&quot;/&gt;&lt;wsp:rsid wsp:val=&quot;00813DDF&quot;/&gt;&lt;wsp:rsid wsp:val=&quot;008144E1&quot;/&gt;&lt;wsp:rsid wsp:val=&quot;00814783&quot;/&gt;&lt;wsp:rsid wsp:val=&quot;008147FB&quot;/&gt;&lt;wsp:rsid wsp:val=&quot;00814B9A&quot;/&gt;&lt;wsp:rsid wsp:val=&quot;00814F91&quot;/&gt;&lt;wsp:rsid wsp:val=&quot;008162B6&quot;/&gt;&lt;wsp:rsid wsp:val=&quot;00816908&quot;/&gt;&lt;wsp:rsid wsp:val=&quot;00816B4B&quot;/&gt;&lt;wsp:rsid wsp:val=&quot;00816C50&quot;/&gt;&lt;wsp:rsid wsp:val=&quot;00816DB4&quot;/&gt;&lt;wsp:rsid wsp:val=&quot;00816F4D&quot;/&gt;&lt;wsp:rsid wsp:val=&quot;008172DC&quot;/&gt;&lt;wsp:rsid wsp:val=&quot;00817354&quot;/&gt;&lt;wsp:rsid wsp:val=&quot;00817378&quot;/&gt;&lt;wsp:rsid wsp:val=&quot;008213E4&quot;/&gt;&lt;wsp:rsid wsp:val=&quot;008215B5&quot;/&gt;&lt;wsp:rsid wsp:val=&quot;008217AB&quot;/&gt;&lt;wsp:rsid wsp:val=&quot;00821A44&quot;/&gt;&lt;wsp:rsid wsp:val=&quot;008220D2&quot;/&gt;&lt;wsp:rsid wsp:val=&quot;008222F1&quot;/&gt;&lt;wsp:rsid wsp:val=&quot;008225C9&quot;/&gt;&lt;wsp:rsid wsp:val=&quot;008225E0&quot;/&gt;&lt;wsp:rsid wsp:val=&quot;00822B07&quot;/&gt;&lt;wsp:rsid wsp:val=&quot;00822F66&quot;/&gt;&lt;wsp:rsid wsp:val=&quot;00823276&quot;/&gt;&lt;wsp:rsid wsp:val=&quot;0082329E&quot;/&gt;&lt;wsp:rsid wsp:val=&quot;00823E9D&quot;/&gt;&lt;wsp:rsid wsp:val=&quot;008248EE&quot;/&gt;&lt;wsp:rsid wsp:val=&quot;008255E6&quot;/&gt;&lt;wsp:rsid wsp:val=&quot;00825ABF&quot;/&gt;&lt;wsp:rsid wsp:val=&quot;00825B9B&quot;/&gt;&lt;wsp:rsid wsp:val=&quot;00825C6D&quot;/&gt;&lt;wsp:rsid wsp:val=&quot;00825DC1&quot;/&gt;&lt;wsp:rsid wsp:val=&quot;00826379&quot;/&gt;&lt;wsp:rsid wsp:val=&quot;00827497&quot;/&gt;&lt;wsp:rsid wsp:val=&quot;00827A89&quot;/&gt;&lt;wsp:rsid wsp:val=&quot;00827E49&quot;/&gt;&lt;wsp:rsid wsp:val=&quot;00827F3A&quot;/&gt;&lt;wsp:rsid wsp:val=&quot;008301D5&quot;/&gt;&lt;wsp:rsid wsp:val=&quot;00830551&quot;/&gt;&lt;wsp:rsid wsp:val=&quot;00831728&quot;/&gt;&lt;wsp:rsid wsp:val=&quot;00831F04&quot;/&gt;&lt;wsp:rsid wsp:val=&quot;00831FE3&quot;/&gt;&lt;wsp:rsid wsp:val=&quot;008326F3&quot;/&gt;&lt;wsp:rsid wsp:val=&quot;0083314F&quot;/&gt;&lt;wsp:rsid wsp:val=&quot;008332A1&quot;/&gt;&lt;wsp:rsid wsp:val=&quot;008336BA&quot;/&gt;&lt;wsp:rsid wsp:val=&quot;00833BF8&quot;/&gt;&lt;wsp:rsid wsp:val=&quot;008350CD&quot;/&gt;&lt;wsp:rsid wsp:val=&quot;008357B2&quot;/&gt;&lt;wsp:rsid wsp:val=&quot;0083598A&quot;/&gt;&lt;wsp:rsid wsp:val=&quot;00835F0F&quot;/&gt;&lt;wsp:rsid wsp:val=&quot;008362DE&quot;/&gt;&lt;wsp:rsid wsp:val=&quot;008363A1&quot;/&gt;&lt;wsp:rsid wsp:val=&quot;008364A6&quot;/&gt;&lt;wsp:rsid wsp:val=&quot;008373C6&quot;/&gt;&lt;wsp:rsid wsp:val=&quot;00837FBD&quot;/&gt;&lt;wsp:rsid wsp:val=&quot;00840EBD&quot;/&gt;&lt;wsp:rsid wsp:val=&quot;00841054&quot;/&gt;&lt;wsp:rsid wsp:val=&quot;008410B4&quot;/&gt;&lt;wsp:rsid wsp:val=&quot;008417FB&quot;/&gt;&lt;wsp:rsid wsp:val=&quot;008418A2&quot;/&gt;&lt;wsp:rsid wsp:val=&quot;0084218D&quot;/&gt;&lt;wsp:rsid wsp:val=&quot;008421F0&quot;/&gt;&lt;wsp:rsid wsp:val=&quot;008436DC&quot;/&gt;&lt;wsp:rsid wsp:val=&quot;008437AE&quot;/&gt;&lt;wsp:rsid wsp:val=&quot;00843ECF&quot;/&gt;&lt;wsp:rsid wsp:val=&quot;00844E72&quot;/&gt;&lt;wsp:rsid wsp:val=&quot;008451EA&quot;/&gt;&lt;wsp:rsid wsp:val=&quot;0084599C&quot;/&gt;&lt;wsp:rsid wsp:val=&quot;00845BE0&quot;/&gt;&lt;wsp:rsid wsp:val=&quot;00845CE4&quot;/&gt;&lt;wsp:rsid wsp:val=&quot;00846519&quot;/&gt;&lt;wsp:rsid wsp:val=&quot;00846941&quot;/&gt;&lt;wsp:rsid wsp:val=&quot;00846ADD&quot;/&gt;&lt;wsp:rsid wsp:val=&quot;00846B52&quot;/&gt;&lt;wsp:rsid wsp:val=&quot;00846EC5&quot;/&gt;&lt;wsp:rsid wsp:val=&quot;00846FBC&quot;/&gt;&lt;wsp:rsid wsp:val=&quot;0084776C&quot;/&gt;&lt;wsp:rsid wsp:val=&quot;00850124&quot;/&gt;&lt;wsp:rsid wsp:val=&quot;00850427&quot;/&gt;&lt;wsp:rsid wsp:val=&quot;00850A1E&quot;/&gt;&lt;wsp:rsid wsp:val=&quot;00850BEC&quot;/&gt;&lt;wsp:rsid wsp:val=&quot;00850D00&quot;/&gt;&lt;wsp:rsid wsp:val=&quot;008513BD&quot;/&gt;&lt;wsp:rsid wsp:val=&quot;008515D4&quot;/&gt;&lt;wsp:rsid wsp:val=&quot;00851984&quot;/&gt;&lt;wsp:rsid wsp:val=&quot;00851FD6&quot;/&gt;&lt;wsp:rsid wsp:val=&quot;00852002&quot;/&gt;&lt;wsp:rsid wsp:val=&quot;00852561&quot;/&gt;&lt;wsp:rsid wsp:val=&quot;00852891&quot;/&gt;&lt;wsp:rsid wsp:val=&quot;008528EC&quot;/&gt;&lt;wsp:rsid wsp:val=&quot;00852D54&quot;/&gt;&lt;wsp:rsid wsp:val=&quot;00853008&quot;/&gt;&lt;wsp:rsid wsp:val=&quot;00853197&quot;/&gt;&lt;wsp:rsid wsp:val=&quot;0085325C&quot;/&gt;&lt;wsp:rsid wsp:val=&quot;00853286&quot;/&gt;&lt;wsp:rsid wsp:val=&quot;00853340&quot;/&gt;&lt;wsp:rsid wsp:val=&quot;0085353A&quot;/&gt;&lt;wsp:rsid wsp:val=&quot;00853C90&quot;/&gt;&lt;wsp:rsid wsp:val=&quot;008548BB&quot;/&gt;&lt;wsp:rsid wsp:val=&quot;008548D9&quot;/&gt;&lt;wsp:rsid wsp:val=&quot;0085534B&quot;/&gt;&lt;wsp:rsid wsp:val=&quot;008559E3&quot;/&gt;&lt;wsp:rsid wsp:val=&quot;00856255&quot;/&gt;&lt;wsp:rsid wsp:val=&quot;00857027&quot;/&gt;&lt;wsp:rsid wsp:val=&quot;0085744D&quot;/&gt;&lt;wsp:rsid wsp:val=&quot;00857953&quot;/&gt;&lt;wsp:rsid wsp:val=&quot;00857B83&quot;/&gt;&lt;wsp:rsid wsp:val=&quot;00857D4D&quot;/&gt;&lt;wsp:rsid wsp:val=&quot;008609EA&quot;/&gt;&lt;wsp:rsid wsp:val=&quot;00860A52&quot;/&gt;&lt;wsp:rsid wsp:val=&quot;00861BC6&quot;/&gt;&lt;wsp:rsid wsp:val=&quot;00862120&quot;/&gt;&lt;wsp:rsid wsp:val=&quot;00862589&quot;/&gt;&lt;wsp:rsid wsp:val=&quot;00862AEF&quot;/&gt;&lt;wsp:rsid wsp:val=&quot;00862E36&quot;/&gt;&lt;wsp:rsid wsp:val=&quot;008632BE&quot;/&gt;&lt;wsp:rsid wsp:val=&quot;00863653&quot;/&gt;&lt;wsp:rsid wsp:val=&quot;00863686&quot;/&gt;&lt;wsp:rsid wsp:val=&quot;008640DD&quot;/&gt;&lt;wsp:rsid wsp:val=&quot;00864DF3&quot;/&gt;&lt;wsp:rsid wsp:val=&quot;008650E6&quot;/&gt;&lt;wsp:rsid wsp:val=&quot;00865360&quot;/&gt;&lt;wsp:rsid wsp:val=&quot;00865473&quot;/&gt;&lt;wsp:rsid wsp:val=&quot;00865C17&quot;/&gt;&lt;wsp:rsid wsp:val=&quot;00865C42&quot;/&gt;&lt;wsp:rsid wsp:val=&quot;00865F7A&quot;/&gt;&lt;wsp:rsid wsp:val=&quot;00866A99&quot;/&gt;&lt;wsp:rsid wsp:val=&quot;00866E5E&quot;/&gt;&lt;wsp:rsid wsp:val=&quot;00866EEE&quot;/&gt;&lt;wsp:rsid wsp:val=&quot;008671E4&quot;/&gt;&lt;wsp:rsid wsp:val=&quot;00867236&quot;/&gt;&lt;wsp:rsid wsp:val=&quot;00867668&quot;/&gt;&lt;wsp:rsid wsp:val=&quot;00870303&quot;/&gt;&lt;wsp:rsid wsp:val=&quot;00870A1D&quot;/&gt;&lt;wsp:rsid wsp:val=&quot;0087218E&quot;/&gt;&lt;wsp:rsid wsp:val=&quot;008725F5&quot;/&gt;&lt;wsp:rsid wsp:val=&quot;00873293&quot;/&gt;&lt;wsp:rsid wsp:val=&quot;00873773&quot;/&gt;&lt;wsp:rsid wsp:val=&quot;00873F78&quot;/&gt;&lt;wsp:rsid wsp:val=&quot;008742A6&quot;/&gt;&lt;wsp:rsid wsp:val=&quot;0087470A&quot;/&gt;&lt;wsp:rsid wsp:val=&quot;00874D8C&quot;/&gt;&lt;wsp:rsid wsp:val=&quot;00875235&quot;/&gt;&lt;wsp:rsid wsp:val=&quot;0087539C&quot;/&gt;&lt;wsp:rsid wsp:val=&quot;0087589E&quot;/&gt;&lt;wsp:rsid wsp:val=&quot;0087640D&quot;/&gt;&lt;wsp:rsid wsp:val=&quot;00877885&quot;/&gt;&lt;wsp:rsid wsp:val=&quot;00877B4B&quot;/&gt;&lt;wsp:rsid wsp:val=&quot;00877C8D&quot;/&gt;&lt;wsp:rsid wsp:val=&quot;00877F74&quot;/&gt;&lt;wsp:rsid wsp:val=&quot;008804BD&quot;/&gt;&lt;wsp:rsid wsp:val=&quot;0088065D&quot;/&gt;&lt;wsp:rsid wsp:val=&quot;008806A7&quot;/&gt;&lt;wsp:rsid wsp:val=&quot;00880B31&quot;/&gt;&lt;wsp:rsid wsp:val=&quot;008811F1&quot;/&gt;&lt;wsp:rsid wsp:val=&quot;00882382&quot;/&gt;&lt;wsp:rsid wsp:val=&quot;008823EA&quot;/&gt;&lt;wsp:rsid wsp:val=&quot;00882645&quot;/&gt;&lt;wsp:rsid wsp:val=&quot;00882863&quot;/&gt;&lt;wsp:rsid wsp:val=&quot;00882ACD&quot;/&gt;&lt;wsp:rsid wsp:val=&quot;008832E7&quot;/&gt;&lt;wsp:rsid wsp:val=&quot;0088346A&quot;/&gt;&lt;wsp:rsid wsp:val=&quot;00883E91&quot;/&gt;&lt;wsp:rsid wsp:val=&quot;00884326&quot;/&gt;&lt;wsp:rsid wsp:val=&quot;0088434B&quot;/&gt;&lt;wsp:rsid wsp:val=&quot;00884402&quot;/&gt;&lt;wsp:rsid wsp:val=&quot;0088461C&quot;/&gt;&lt;wsp:rsid wsp:val=&quot;00885E61&quot;/&gt;&lt;wsp:rsid wsp:val=&quot;0088603D&quot;/&gt;&lt;wsp:rsid wsp:val=&quot;00886226&quot;/&gt;&lt;wsp:rsid wsp:val=&quot;00886386&quot;/&gt;&lt;wsp:rsid wsp:val=&quot;0088659A&quot;/&gt;&lt;wsp:rsid wsp:val=&quot;0088675A&quot;/&gt;&lt;wsp:rsid wsp:val=&quot;00886762&quot;/&gt;&lt;wsp:rsid wsp:val=&quot;008869C2&quot;/&gt;&lt;wsp:rsid wsp:val=&quot;0088730C&quot;/&gt;&lt;wsp:rsid wsp:val=&quot;0088764A&quot;/&gt;&lt;wsp:rsid wsp:val=&quot;008900DD&quot;/&gt;&lt;wsp:rsid wsp:val=&quot;0089043B&quot;/&gt;&lt;wsp:rsid wsp:val=&quot;008905D5&quot;/&gt;&lt;wsp:rsid wsp:val=&quot;008905FC&quot;/&gt;&lt;wsp:rsid wsp:val=&quot;00890B01&quot;/&gt;&lt;wsp:rsid wsp:val=&quot;008914CC&quot;/&gt;&lt;wsp:rsid wsp:val=&quot;00891CB6&quot;/&gt;&lt;wsp:rsid wsp:val=&quot;00891EFB&quot;/&gt;&lt;wsp:rsid wsp:val=&quot;008923F2&quot;/&gt;&lt;wsp:rsid wsp:val=&quot;00892520&quot;/&gt;&lt;wsp:rsid wsp:val=&quot;00892591&quot;/&gt;&lt;wsp:rsid wsp:val=&quot;00892F10&quot;/&gt;&lt;wsp:rsid wsp:val=&quot;00892F3B&quot;/&gt;&lt;wsp:rsid wsp:val=&quot;00892F67&quot;/&gt;&lt;wsp:rsid wsp:val=&quot;00893202&quot;/&gt;&lt;wsp:rsid wsp:val=&quot;00893988&quot;/&gt;&lt;wsp:rsid wsp:val=&quot;00893E6C&quot;/&gt;&lt;wsp:rsid wsp:val=&quot;00894273&quot;/&gt;&lt;wsp:rsid wsp:val=&quot;008965B8&quot;/&gt;&lt;wsp:rsid wsp:val=&quot;00896669&quot;/&gt;&lt;wsp:rsid wsp:val=&quot;00896BEC&quot;/&gt;&lt;wsp:rsid wsp:val=&quot;00896C81&quot;/&gt;&lt;wsp:rsid wsp:val=&quot;00897410&quot;/&gt;&lt;wsp:rsid wsp:val=&quot;00897A16&quot;/&gt;&lt;wsp:rsid wsp:val=&quot;008A0716&quot;/&gt;&lt;wsp:rsid wsp:val=&quot;008A0F52&quot;/&gt;&lt;wsp:rsid wsp:val=&quot;008A10B2&quot;/&gt;&lt;wsp:rsid wsp:val=&quot;008A17DA&quot;/&gt;&lt;wsp:rsid wsp:val=&quot;008A184C&quot;/&gt;&lt;wsp:rsid wsp:val=&quot;008A1D82&quot;/&gt;&lt;wsp:rsid wsp:val=&quot;008A2B5D&quot;/&gt;&lt;wsp:rsid wsp:val=&quot;008A3040&quot;/&gt;&lt;wsp:rsid wsp:val=&quot;008A343F&quot;/&gt;&lt;wsp:rsid wsp:val=&quot;008A35B3&quot;/&gt;&lt;wsp:rsid wsp:val=&quot;008A38AE&quot;/&gt;&lt;wsp:rsid wsp:val=&quot;008A3A5A&quot;/&gt;&lt;wsp:rsid wsp:val=&quot;008A3C6D&quot;/&gt;&lt;wsp:rsid wsp:val=&quot;008A3D67&quot;/&gt;&lt;wsp:rsid wsp:val=&quot;008A4605&quot;/&gt;&lt;wsp:rsid wsp:val=&quot;008A4E6B&quot;/&gt;&lt;wsp:rsid wsp:val=&quot;008A5BFF&quot;/&gt;&lt;wsp:rsid wsp:val=&quot;008A6564&quot;/&gt;&lt;wsp:rsid wsp:val=&quot;008A673C&quot;/&gt;&lt;wsp:rsid wsp:val=&quot;008A6CED&quot;/&gt;&lt;wsp:rsid wsp:val=&quot;008A7270&quot;/&gt;&lt;wsp:rsid wsp:val=&quot;008A75D5&quot;/&gt;&lt;wsp:rsid wsp:val=&quot;008A76CF&quot;/&gt;&lt;wsp:rsid wsp:val=&quot;008A7A4C&quot;/&gt;&lt;wsp:rsid wsp:val=&quot;008A7B91&quot;/&gt;&lt;wsp:rsid wsp:val=&quot;008B02D8&quot;/&gt;&lt;wsp:rsid wsp:val=&quot;008B0868&quot;/&gt;&lt;wsp:rsid wsp:val=&quot;008B09D6&quot;/&gt;&lt;wsp:rsid wsp:val=&quot;008B0AE2&quot;/&gt;&lt;wsp:rsid wsp:val=&quot;008B0C4D&quot;/&gt;&lt;wsp:rsid wsp:val=&quot;008B159B&quot;/&gt;&lt;wsp:rsid wsp:val=&quot;008B1829&quot;/&gt;&lt;wsp:rsid wsp:val=&quot;008B1E71&quot;/&gt;&lt;wsp:rsid wsp:val=&quot;008B22C6&quot;/&gt;&lt;wsp:rsid wsp:val=&quot;008B26CD&quot;/&gt;&lt;wsp:rsid wsp:val=&quot;008B2B40&quot;/&gt;&lt;wsp:rsid wsp:val=&quot;008B2FCB&quot;/&gt;&lt;wsp:rsid wsp:val=&quot;008B3748&quot;/&gt;&lt;wsp:rsid wsp:val=&quot;008B3C63&quot;/&gt;&lt;wsp:rsid wsp:val=&quot;008B4055&quot;/&gt;&lt;wsp:rsid wsp:val=&quot;008B4998&quot;/&gt;&lt;wsp:rsid wsp:val=&quot;008B4EB8&quot;/&gt;&lt;wsp:rsid wsp:val=&quot;008B5F1B&quot;/&gt;&lt;wsp:rsid wsp:val=&quot;008B5F46&quot;/&gt;&lt;wsp:rsid wsp:val=&quot;008B6259&quot;/&gt;&lt;wsp:rsid wsp:val=&quot;008B6683&quot;/&gt;&lt;wsp:rsid wsp:val=&quot;008B70A3&quot;/&gt;&lt;wsp:rsid wsp:val=&quot;008B760A&quot;/&gt;&lt;wsp:rsid wsp:val=&quot;008B7809&quot;/&gt;&lt;wsp:rsid wsp:val=&quot;008C0022&quot;/&gt;&lt;wsp:rsid wsp:val=&quot;008C01EC&quot;/&gt;&lt;wsp:rsid wsp:val=&quot;008C05CD&quot;/&gt;&lt;wsp:rsid wsp:val=&quot;008C0683&quot;/&gt;&lt;wsp:rsid wsp:val=&quot;008C0D1E&quot;/&gt;&lt;wsp:rsid wsp:val=&quot;008C0F3C&quot;/&gt;&lt;wsp:rsid wsp:val=&quot;008C2214&quot;/&gt;&lt;wsp:rsid wsp:val=&quot;008C2315&quot;/&gt;&lt;wsp:rsid wsp:val=&quot;008C2528&quot;/&gt;&lt;wsp:rsid wsp:val=&quot;008C28EC&quot;/&gt;&lt;wsp:rsid wsp:val=&quot;008C30CF&quot;/&gt;&lt;wsp:rsid wsp:val=&quot;008C404C&quot;/&gt;&lt;wsp:rsid wsp:val=&quot;008C4097&quot;/&gt;&lt;wsp:rsid wsp:val=&quot;008C418E&quot;/&gt;&lt;wsp:rsid wsp:val=&quot;008C453F&quot;/&gt;&lt;wsp:rsid wsp:val=&quot;008C495D&quot;/&gt;&lt;wsp:rsid wsp:val=&quot;008C5CDC&quot;/&gt;&lt;wsp:rsid wsp:val=&quot;008C6257&quot;/&gt;&lt;wsp:rsid wsp:val=&quot;008C63D0&quot;/&gt;&lt;wsp:rsid wsp:val=&quot;008C6756&quot;/&gt;&lt;wsp:rsid wsp:val=&quot;008C6D0C&quot;/&gt;&lt;wsp:rsid wsp:val=&quot;008C6E4A&quot;/&gt;&lt;wsp:rsid wsp:val=&quot;008C7780&quot;/&gt;&lt;wsp:rsid wsp:val=&quot;008C7BB4&quot;/&gt;&lt;wsp:rsid wsp:val=&quot;008C7D11&quot;/&gt;&lt;wsp:rsid wsp:val=&quot;008D00FD&quot;/&gt;&lt;wsp:rsid wsp:val=&quot;008D0381&quot;/&gt;&lt;wsp:rsid wsp:val=&quot;008D0BE3&quot;/&gt;&lt;wsp:rsid wsp:val=&quot;008D0CDA&quot;/&gt;&lt;wsp:rsid wsp:val=&quot;008D0D3D&quot;/&gt;&lt;wsp:rsid wsp:val=&quot;008D0F7E&quot;/&gt;&lt;wsp:rsid wsp:val=&quot;008D0FD1&quot;/&gt;&lt;wsp:rsid wsp:val=&quot;008D1D8D&quot;/&gt;&lt;wsp:rsid wsp:val=&quot;008D1FF2&quot;/&gt;&lt;wsp:rsid wsp:val=&quot;008D2174&quot;/&gt;&lt;wsp:rsid wsp:val=&quot;008D276E&quot;/&gt;&lt;wsp:rsid wsp:val=&quot;008D27D8&quot;/&gt;&lt;wsp:rsid wsp:val=&quot;008D2A3D&quot;/&gt;&lt;wsp:rsid wsp:val=&quot;008D2E07&quot;/&gt;&lt;wsp:rsid wsp:val=&quot;008D36F3&quot;/&gt;&lt;wsp:rsid wsp:val=&quot;008D4DDF&quot;/&gt;&lt;wsp:rsid wsp:val=&quot;008D4FD4&quot;/&gt;&lt;wsp:rsid wsp:val=&quot;008D50C8&quot;/&gt;&lt;wsp:rsid wsp:val=&quot;008D50CF&quot;/&gt;&lt;wsp:rsid wsp:val=&quot;008D5605&quot;/&gt;&lt;wsp:rsid wsp:val=&quot;008D581E&quot;/&gt;&lt;wsp:rsid wsp:val=&quot;008D5AFE&quot;/&gt;&lt;wsp:rsid wsp:val=&quot;008D5F42&quot;/&gt;&lt;wsp:rsid wsp:val=&quot;008D6EC1&quot;/&gt;&lt;wsp:rsid wsp:val=&quot;008D741A&quot;/&gt;&lt;wsp:rsid wsp:val=&quot;008D7486&quot;/&gt;&lt;wsp:rsid wsp:val=&quot;008D7BB2&quot;/&gt;&lt;wsp:rsid wsp:val=&quot;008E07A1&quot;/&gt;&lt;wsp:rsid wsp:val=&quot;008E0C7C&quot;/&gt;&lt;wsp:rsid wsp:val=&quot;008E0E10&quot;/&gt;&lt;wsp:rsid wsp:val=&quot;008E13F1&quot;/&gt;&lt;wsp:rsid wsp:val=&quot;008E14D6&quot;/&gt;&lt;wsp:rsid wsp:val=&quot;008E1635&quot;/&gt;&lt;wsp:rsid wsp:val=&quot;008E167D&quot;/&gt;&lt;wsp:rsid wsp:val=&quot;008E1785&quot;/&gt;&lt;wsp:rsid wsp:val=&quot;008E237B&quot;/&gt;&lt;wsp:rsid wsp:val=&quot;008E2F2A&quot;/&gt;&lt;wsp:rsid wsp:val=&quot;008E3494&quot;/&gt;&lt;wsp:rsid wsp:val=&quot;008E35ED&quot;/&gt;&lt;wsp:rsid wsp:val=&quot;008E43C0&quot;/&gt;&lt;wsp:rsid wsp:val=&quot;008E4430&quot;/&gt;&lt;wsp:rsid wsp:val=&quot;008E45D5&quot;/&gt;&lt;wsp:rsid wsp:val=&quot;008E5B5A&quot;/&gt;&lt;wsp:rsid wsp:val=&quot;008E5FC6&quot;/&gt;&lt;wsp:rsid wsp:val=&quot;008E65C4&quot;/&gt;&lt;wsp:rsid wsp:val=&quot;008E68E2&quot;/&gt;&lt;wsp:rsid wsp:val=&quot;008E70A5&quot;/&gt;&lt;wsp:rsid wsp:val=&quot;008E725E&quot;/&gt;&lt;wsp:rsid wsp:val=&quot;008E750A&quot;/&gt;&lt;wsp:rsid wsp:val=&quot;008E7BC6&quot;/&gt;&lt;wsp:rsid wsp:val=&quot;008F011D&quot;/&gt;&lt;wsp:rsid wsp:val=&quot;008F0F03&quot;/&gt;&lt;wsp:rsid wsp:val=&quot;008F0FFE&quot;/&gt;&lt;wsp:rsid wsp:val=&quot;008F1019&quot;/&gt;&lt;wsp:rsid wsp:val=&quot;008F1A82&quot;/&gt;&lt;wsp:rsid wsp:val=&quot;008F1BA8&quot;/&gt;&lt;wsp:rsid wsp:val=&quot;008F1D50&quot;/&gt;&lt;wsp:rsid wsp:val=&quot;008F21E5&quot;/&gt;&lt;wsp:rsid wsp:val=&quot;008F22DD&quot;/&gt;&lt;wsp:rsid wsp:val=&quot;008F2A17&quot;/&gt;&lt;wsp:rsid wsp:val=&quot;008F2AC1&quot;/&gt;&lt;wsp:rsid wsp:val=&quot;008F2E9E&quot;/&gt;&lt;wsp:rsid wsp:val=&quot;008F2F3C&quot;/&gt;&lt;wsp:rsid wsp:val=&quot;008F2FBA&quot;/&gt;&lt;wsp:rsid wsp:val=&quot;008F3904&quot;/&gt;&lt;wsp:rsid wsp:val=&quot;008F3913&quot;/&gt;&lt;wsp:rsid wsp:val=&quot;008F4496&quot;/&gt;&lt;wsp:rsid wsp:val=&quot;008F48C9&quot;/&gt;&lt;wsp:rsid wsp:val=&quot;008F57B9&quot;/&gt;&lt;wsp:rsid wsp:val=&quot;008F5B4C&quot;/&gt;&lt;wsp:rsid wsp:val=&quot;008F5BBD&quot;/&gt;&lt;wsp:rsid wsp:val=&quot;008F5BD1&quot;/&gt;&lt;wsp:rsid wsp:val=&quot;008F5CB9&quot;/&gt;&lt;wsp:rsid wsp:val=&quot;008F63C8&quot;/&gt;&lt;wsp:rsid wsp:val=&quot;008F6E01&quot;/&gt;&lt;wsp:rsid wsp:val=&quot;008F736A&quot;/&gt;&lt;wsp:rsid wsp:val=&quot;008F744C&quot;/&gt;&lt;wsp:rsid wsp:val=&quot;008F762D&quot;/&gt;&lt;wsp:rsid wsp:val=&quot;008F77A0&quot;/&gt;&lt;wsp:rsid wsp:val=&quot;008F77A9&quot;/&gt;&lt;wsp:rsid wsp:val=&quot;008F790C&quot;/&gt;&lt;wsp:rsid wsp:val=&quot;008F7E18&quot;/&gt;&lt;wsp:rsid wsp:val=&quot;0090051B&quot;/&gt;&lt;wsp:rsid wsp:val=&quot;00900A2D&quot;/&gt;&lt;wsp:rsid wsp:val=&quot;00901144&quot;/&gt;&lt;wsp:rsid wsp:val=&quot;00901359&quot;/&gt;&lt;wsp:rsid wsp:val=&quot;0090230A&quot;/&gt;&lt;wsp:rsid wsp:val=&quot;00902E8A&quot;/&gt;&lt;wsp:rsid wsp:val=&quot;00903180&quot;/&gt;&lt;wsp:rsid wsp:val=&quot;00903701&quot;/&gt;&lt;wsp:rsid wsp:val=&quot;0090445C&quot;/&gt;&lt;wsp:rsid wsp:val=&quot;00904C34&quot;/&gt;&lt;wsp:rsid wsp:val=&quot;00904D3F&quot;/&gt;&lt;wsp:rsid wsp:val=&quot;00905074&quot;/&gt;&lt;wsp:rsid wsp:val=&quot;00905369&quot;/&gt;&lt;wsp:rsid wsp:val=&quot;00905B59&quot;/&gt;&lt;wsp:rsid wsp:val=&quot;00906410&quot;/&gt;&lt;wsp:rsid wsp:val=&quot;00906D63&quot;/&gt;&lt;wsp:rsid wsp:val=&quot;00906E60&quot;/&gt;&lt;wsp:rsid wsp:val=&quot;009075A3&quot;/&gt;&lt;wsp:rsid wsp:val=&quot;0090765B&quot;/&gt;&lt;wsp:rsid wsp:val=&quot;00910A6C&quot;/&gt;&lt;wsp:rsid wsp:val=&quot;00910EFF&quot;/&gt;&lt;wsp:rsid wsp:val=&quot;0091103F&quot;/&gt;&lt;wsp:rsid wsp:val=&quot;00911814&quot;/&gt;&lt;wsp:rsid wsp:val=&quot;009120E5&quot;/&gt;&lt;wsp:rsid wsp:val=&quot;0091249E&quot;/&gt;&lt;wsp:rsid wsp:val=&quot;0091255E&quot;/&gt;&lt;wsp:rsid wsp:val=&quot;00912C0C&quot;/&gt;&lt;wsp:rsid wsp:val=&quot;009130DE&quot;/&gt;&lt;wsp:rsid wsp:val=&quot;009137E7&quot;/&gt;&lt;wsp:rsid wsp:val=&quot;00913CCD&quot;/&gt;&lt;wsp:rsid wsp:val=&quot;009146AD&quot;/&gt;&lt;wsp:rsid wsp:val=&quot;00914F15&quot;/&gt;&lt;wsp:rsid wsp:val=&quot;00915055&quot;/&gt;&lt;wsp:rsid wsp:val=&quot;00915073&quot;/&gt;&lt;wsp:rsid wsp:val=&quot;009150D3&quot;/&gt;&lt;wsp:rsid wsp:val=&quot;0091512A&quot;/&gt;&lt;wsp:rsid wsp:val=&quot;0091522E&quot;/&gt;&lt;wsp:rsid wsp:val=&quot;00915908&quot;/&gt;&lt;wsp:rsid wsp:val=&quot;009159FB&quot;/&gt;&lt;wsp:rsid wsp:val=&quot;00915A87&quot;/&gt;&lt;wsp:rsid wsp:val=&quot;00916DBB&quot;/&gt;&lt;wsp:rsid wsp:val=&quot;00916F9C&quot;/&gt;&lt;wsp:rsid wsp:val=&quot;00917E3F&quot;/&gt;&lt;wsp:rsid wsp:val=&quot;00917E46&quot;/&gt;&lt;wsp:rsid wsp:val=&quot;0092057E&quot;/&gt;&lt;wsp:rsid wsp:val=&quot;00920F13&quot;/&gt;&lt;wsp:rsid wsp:val=&quot;00921230&quot;/&gt;&lt;wsp:rsid wsp:val=&quot;0092171C&quot;/&gt;&lt;wsp:rsid wsp:val=&quot;0092175E&quot;/&gt;&lt;wsp:rsid wsp:val=&quot;00921B5D&quot;/&gt;&lt;wsp:rsid wsp:val=&quot;00921BFF&quot;/&gt;&lt;wsp:rsid wsp:val=&quot;009220CB&quot;/&gt;&lt;wsp:rsid wsp:val=&quot;00922A27&quot;/&gt;&lt;wsp:rsid wsp:val=&quot;00922A53&quot;/&gt;&lt;wsp:rsid wsp:val=&quot;00922B80&quot;/&gt;&lt;wsp:rsid wsp:val=&quot;00922E7B&quot;/&gt;&lt;wsp:rsid wsp:val=&quot;009232D0&quot;/&gt;&lt;wsp:rsid wsp:val=&quot;00923627&quot;/&gt;&lt;wsp:rsid wsp:val=&quot;00923D28&quot;/&gt;&lt;wsp:rsid wsp:val=&quot;00923EE4&quot;/&gt;&lt;wsp:rsid wsp:val=&quot;00924995&quot;/&gt;&lt;wsp:rsid wsp:val=&quot;00924FCF&quot;/&gt;&lt;wsp:rsid wsp:val=&quot;00925B31&quot;/&gt;&lt;wsp:rsid wsp:val=&quot;00925D2A&quot;/&gt;&lt;wsp:rsid wsp:val=&quot;00926572&quot;/&gt;&lt;wsp:rsid wsp:val=&quot;00927695&quot;/&gt;&lt;wsp:rsid wsp:val=&quot;00927BA2&quot;/&gt;&lt;wsp:rsid wsp:val=&quot;0093003F&quot;/&gt;&lt;wsp:rsid wsp:val=&quot;0093046F&quot;/&gt;&lt;wsp:rsid wsp:val=&quot;0093107B&quot;/&gt;&lt;wsp:rsid wsp:val=&quot;00931CC1&quot;/&gt;&lt;wsp:rsid wsp:val=&quot;00932131&quot;/&gt;&lt;wsp:rsid wsp:val=&quot;0093225C&quot;/&gt;&lt;wsp:rsid wsp:val=&quot;00933289&quot;/&gt;&lt;wsp:rsid wsp:val=&quot;0093329B&quot;/&gt;&lt;wsp:rsid wsp:val=&quot;00933DCF&quot;/&gt;&lt;wsp:rsid wsp:val=&quot;009340DA&quot;/&gt;&lt;wsp:rsid wsp:val=&quot;00934703&quot;/&gt;&lt;wsp:rsid wsp:val=&quot;009347F1&quot;/&gt;&lt;wsp:rsid wsp:val=&quot;0093484E&quot;/&gt;&lt;wsp:rsid wsp:val=&quot;00934F04&quot;/&gt;&lt;wsp:rsid wsp:val=&quot;00934FD7&quot;/&gt;&lt;wsp:rsid wsp:val=&quot;0093556F&quot;/&gt;&lt;wsp:rsid wsp:val=&quot;00935C46&quot;/&gt;&lt;wsp:rsid wsp:val=&quot;00935D57&quot;/&gt;&lt;wsp:rsid wsp:val=&quot;00935EE0&quot;/&gt;&lt;wsp:rsid wsp:val=&quot;009373B7&quot;/&gt;&lt;wsp:rsid wsp:val=&quot;00937843&quot;/&gt;&lt;wsp:rsid wsp:val=&quot;00937F22&quot;/&gt;&lt;wsp:rsid wsp:val=&quot;009405D5&quot;/&gt;&lt;wsp:rsid wsp:val=&quot;009406DD&quot;/&gt;&lt;wsp:rsid wsp:val=&quot;0094080C&quot;/&gt;&lt;wsp:rsid wsp:val=&quot;00940A34&quot;/&gt;&lt;wsp:rsid wsp:val=&quot;00941024&quot;/&gt;&lt;wsp:rsid wsp:val=&quot;009411A3&quot;/&gt;&lt;wsp:rsid wsp:val=&quot;00941432&quot;/&gt;&lt;wsp:rsid wsp:val=&quot;00941476&quot;/&gt;&lt;wsp:rsid wsp:val=&quot;00941BB9&quot;/&gt;&lt;wsp:rsid wsp:val=&quot;00942077&quot;/&gt;&lt;wsp:rsid wsp:val=&quot;0094274E&quot;/&gt;&lt;wsp:rsid wsp:val=&quot;009430D6&quot;/&gt;&lt;wsp:rsid wsp:val=&quot;0094330D&quot;/&gt;&lt;wsp:rsid wsp:val=&quot;00943517&quot;/&gt;&lt;wsp:rsid wsp:val=&quot;009445CB&quot;/&gt;&lt;wsp:rsid wsp:val=&quot;009445D5&quot;/&gt;&lt;wsp:rsid wsp:val=&quot;009449B5&quot;/&gt;&lt;wsp:rsid wsp:val=&quot;00944AB4&quot;/&gt;&lt;wsp:rsid wsp:val=&quot;00944B81&quot;/&gt;&lt;wsp:rsid wsp:val=&quot;009451B0&quot;/&gt;&lt;wsp:rsid wsp:val=&quot;00945516&quot;/&gt;&lt;wsp:rsid wsp:val=&quot;00945B8B&quot;/&gt;&lt;wsp:rsid wsp:val=&quot;00946172&quot;/&gt;&lt;wsp:rsid wsp:val=&quot;009462A2&quot;/&gt;&lt;wsp:rsid wsp:val=&quot;0094732D&quot;/&gt;&lt;wsp:rsid wsp:val=&quot;009474E2&quot;/&gt;&lt;wsp:rsid wsp:val=&quot;00947E5C&quot;/&gt;&lt;wsp:rsid wsp:val=&quot;0095046D&quot;/&gt;&lt;wsp:rsid wsp:val=&quot;00950A8A&quot;/&gt;&lt;wsp:rsid wsp:val=&quot;00950D3D&quot;/&gt;&lt;wsp:rsid wsp:val=&quot;0095130C&quot;/&gt;&lt;wsp:rsid wsp:val=&quot;009515A8&quot;/&gt;&lt;wsp:rsid wsp:val=&quot;009518D5&quot;/&gt;&lt;wsp:rsid wsp:val=&quot;00951D9D&quot;/&gt;&lt;wsp:rsid wsp:val=&quot;00952D7A&quot;/&gt;&lt;wsp:rsid wsp:val=&quot;00952F8D&quot;/&gt;&lt;wsp:rsid wsp:val=&quot;009530F5&quot;/&gt;&lt;wsp:rsid wsp:val=&quot;0095355E&quot;/&gt;&lt;wsp:rsid wsp:val=&quot;009537F3&quot;/&gt;&lt;wsp:rsid wsp:val=&quot;00953A4E&quot;/&gt;&lt;wsp:rsid wsp:val=&quot;00953CC3&quot;/&gt;&lt;wsp:rsid wsp:val=&quot;009541F9&quot;/&gt;&lt;wsp:rsid wsp:val=&quot;0095459A&quot;/&gt;&lt;wsp:rsid wsp:val=&quot;0095499C&quot;/&gt;&lt;wsp:rsid wsp:val=&quot;00955490&quot;/&gt;&lt;wsp:rsid wsp:val=&quot;00955578&quot;/&gt;&lt;wsp:rsid wsp:val=&quot;00955999&quot;/&gt;&lt;wsp:rsid wsp:val=&quot;00955BDD&quot;/&gt;&lt;wsp:rsid wsp:val=&quot;0095616B&quot;/&gt;&lt;wsp:rsid wsp:val=&quot;00956225&quot;/&gt;&lt;wsp:rsid wsp:val=&quot;0095697E&quot;/&gt;&lt;wsp:rsid wsp:val=&quot;00956CD4&quot;/&gt;&lt;wsp:rsid wsp:val=&quot;00956E95&quot;/&gt;&lt;wsp:rsid wsp:val=&quot;00956EDC&quot;/&gt;&lt;wsp:rsid wsp:val=&quot;00960594&quot;/&gt;&lt;wsp:rsid wsp:val=&quot;009616E8&quot;/&gt;&lt;wsp:rsid wsp:val=&quot;00963ABB&quot;/&gt;&lt;wsp:rsid wsp:val=&quot;00963F15&quot;/&gt;&lt;wsp:rsid wsp:val=&quot;00964E2A&quot;/&gt;&lt;wsp:rsid wsp:val=&quot;009654DE&quot;/&gt;&lt;wsp:rsid wsp:val=&quot;0096582C&quot;/&gt;&lt;wsp:rsid wsp:val=&quot;00965EED&quot;/&gt;&lt;wsp:rsid wsp:val=&quot;009667BC&quot;/&gt;&lt;wsp:rsid wsp:val=&quot;00966DAF&quot;/&gt;&lt;wsp:rsid wsp:val=&quot;00966FA9&quot;/&gt;&lt;wsp:rsid wsp:val=&quot;009673C8&quot;/&gt;&lt;wsp:rsid wsp:val=&quot;0096771D&quot;/&gt;&lt;wsp:rsid wsp:val=&quot;0096792E&quot;/&gt;&lt;wsp:rsid wsp:val=&quot;00967E2F&quot;/&gt;&lt;wsp:rsid wsp:val=&quot;00970732&quot;/&gt;&lt;wsp:rsid wsp:val=&quot;00970A86&quot;/&gt;&lt;wsp:rsid wsp:val=&quot;00971974&quot;/&gt;&lt;wsp:rsid wsp:val=&quot;00971B1C&quot;/&gt;&lt;wsp:rsid wsp:val=&quot;00971C53&quot;/&gt;&lt;wsp:rsid wsp:val=&quot;00972E85&quot;/&gt;&lt;wsp:rsid wsp:val=&quot;009739F3&quot;/&gt;&lt;wsp:rsid wsp:val=&quot;009742E5&quot;/&gt;&lt;wsp:rsid wsp:val=&quot;00974862&quot;/&gt;&lt;wsp:rsid wsp:val=&quot;00974C77&quot;/&gt;&lt;wsp:rsid wsp:val=&quot;00974E71&quot;/&gt;&lt;wsp:rsid wsp:val=&quot;009758C3&quot;/&gt;&lt;wsp:rsid wsp:val=&quot;00975EE8&quot;/&gt;&lt;wsp:rsid wsp:val=&quot;009772B0&quot;/&gt;&lt;wsp:rsid wsp:val=&quot;009774DD&quot;/&gt;&lt;wsp:rsid wsp:val=&quot;00977881&quot;/&gt;&lt;wsp:rsid wsp:val=&quot;00977E91&quot;/&gt;&lt;wsp:rsid wsp:val=&quot;00980107&quot;/&gt;&lt;wsp:rsid wsp:val=&quot;0098019E&quot;/&gt;&lt;wsp:rsid wsp:val=&quot;00980B1E&quot;/&gt;&lt;wsp:rsid wsp:val=&quot;00981BA7&quot;/&gt;&lt;wsp:rsid wsp:val=&quot;00981E04&quot;/&gt;&lt;wsp:rsid wsp:val=&quot;00982089&quot;/&gt;&lt;wsp:rsid wsp:val=&quot;0098235A&quot;/&gt;&lt;wsp:rsid wsp:val=&quot;009826CA&quot;/&gt;&lt;wsp:rsid wsp:val=&quot;009826DB&quot;/&gt;&lt;wsp:rsid wsp:val=&quot;00982797&quot;/&gt;&lt;wsp:rsid wsp:val=&quot;00982A80&quot;/&gt;&lt;wsp:rsid wsp:val=&quot;00982CCD&quot;/&gt;&lt;wsp:rsid wsp:val=&quot;0098327F&quot;/&gt;&lt;wsp:rsid wsp:val=&quot;009835D2&quot;/&gt;&lt;wsp:rsid wsp:val=&quot;00983A09&quot;/&gt;&lt;wsp:rsid wsp:val=&quot;00984054&quot;/&gt;&lt;wsp:rsid wsp:val=&quot;00984387&quot;/&gt;&lt;wsp:rsid wsp:val=&quot;009843E6&quot;/&gt;&lt;wsp:rsid wsp:val=&quot;009846D8&quot;/&gt;&lt;wsp:rsid wsp:val=&quot;00984A58&quot;/&gt;&lt;wsp:rsid wsp:val=&quot;00984A8D&quot;/&gt;&lt;wsp:rsid wsp:val=&quot;00985105&quot;/&gt;&lt;wsp:rsid wsp:val=&quot;0098523C&quot;/&gt;&lt;wsp:rsid wsp:val=&quot;0098524A&quot;/&gt;&lt;wsp:rsid wsp:val=&quot;009854BD&quot;/&gt;&lt;wsp:rsid wsp:val=&quot;00985BCA&quot;/&gt;&lt;wsp:rsid wsp:val=&quot;00985BCE&quot;/&gt;&lt;wsp:rsid wsp:val=&quot;0098605E&quot;/&gt;&lt;wsp:rsid wsp:val=&quot;009862DD&quot;/&gt;&lt;wsp:rsid wsp:val=&quot;00986360&quot;/&gt;&lt;wsp:rsid wsp:val=&quot;009864A3&quot;/&gt;&lt;wsp:rsid wsp:val=&quot;00986AFF&quot;/&gt;&lt;wsp:rsid wsp:val=&quot;00986DEA&quot;/&gt;&lt;wsp:rsid wsp:val=&quot;00987013&quot;/&gt;&lt;wsp:rsid wsp:val=&quot;0098749E&quot;/&gt;&lt;wsp:rsid wsp:val=&quot;009874CE&quot;/&gt;&lt;wsp:rsid wsp:val=&quot;00987564&quot;/&gt;&lt;wsp:rsid wsp:val=&quot;00990A06&quot;/&gt;&lt;wsp:rsid wsp:val=&quot;00990B23&quot;/&gt;&lt;wsp:rsid wsp:val=&quot;009918E1&quot;/&gt;&lt;wsp:rsid wsp:val=&quot;00991CC5&quot;/&gt;&lt;wsp:rsid wsp:val=&quot;00992611&quot;/&gt;&lt;wsp:rsid wsp:val=&quot;009933DA&quot;/&gt;&lt;wsp:rsid wsp:val=&quot;00993518&quot;/&gt;&lt;wsp:rsid wsp:val=&quot;00993627&quot;/&gt;&lt;wsp:rsid wsp:val=&quot;00993A62&quot;/&gt;&lt;wsp:rsid wsp:val=&quot;00994408&quot;/&gt;&lt;wsp:rsid wsp:val=&quot;0099491C&quot;/&gt;&lt;wsp:rsid wsp:val=&quot;00995C1B&quot;/&gt;&lt;wsp:rsid wsp:val=&quot;00996193&quot;/&gt;&lt;wsp:rsid wsp:val=&quot;009963E9&quot;/&gt;&lt;wsp:rsid wsp:val=&quot;009965E3&quot;/&gt;&lt;wsp:rsid wsp:val=&quot;00996A49&quot;/&gt;&lt;wsp:rsid wsp:val=&quot;00996CD2&quot;/&gt;&lt;wsp:rsid wsp:val=&quot;00996F6A&quot;/&gt;&lt;wsp:rsid wsp:val=&quot;00996F92&quot;/&gt;&lt;wsp:rsid wsp:val=&quot;00997028&quot;/&gt;&lt;wsp:rsid wsp:val=&quot;009A0006&quot;/&gt;&lt;wsp:rsid wsp:val=&quot;009A020B&quot;/&gt;&lt;wsp:rsid wsp:val=&quot;009A0420&quot;/&gt;&lt;wsp:rsid wsp:val=&quot;009A06DA&quot;/&gt;&lt;wsp:rsid wsp:val=&quot;009A13DB&quot;/&gt;&lt;wsp:rsid wsp:val=&quot;009A15C1&quot;/&gt;&lt;wsp:rsid wsp:val=&quot;009A17C0&quot;/&gt;&lt;wsp:rsid wsp:val=&quot;009A1873&quot;/&gt;&lt;wsp:rsid wsp:val=&quot;009A1DEB&quot;/&gt;&lt;wsp:rsid wsp:val=&quot;009A219C&quot;/&gt;&lt;wsp:rsid wsp:val=&quot;009A2F67&quot;/&gt;&lt;wsp:rsid wsp:val=&quot;009A3662&quot;/&gt;&lt;wsp:rsid wsp:val=&quot;009A377F&quot;/&gt;&lt;wsp:rsid wsp:val=&quot;009A41BD&quot;/&gt;&lt;wsp:rsid wsp:val=&quot;009A447F&quot;/&gt;&lt;wsp:rsid wsp:val=&quot;009A51D0&quot;/&gt;&lt;wsp:rsid wsp:val=&quot;009A5AEE&quot;/&gt;&lt;wsp:rsid wsp:val=&quot;009A6130&quot;/&gt;&lt;wsp:rsid wsp:val=&quot;009A6B35&quot;/&gt;&lt;wsp:rsid wsp:val=&quot;009A74FE&quot;/&gt;&lt;wsp:rsid wsp:val=&quot;009A7FCA&quot;/&gt;&lt;wsp:rsid wsp:val=&quot;009B03D1&quot;/&gt;&lt;wsp:rsid wsp:val=&quot;009B0460&quot;/&gt;&lt;wsp:rsid wsp:val=&quot;009B0EA7&quot;/&gt;&lt;wsp:rsid wsp:val=&quot;009B109C&quot;/&gt;&lt;wsp:rsid wsp:val=&quot;009B25FF&quot;/&gt;&lt;wsp:rsid wsp:val=&quot;009B2739&quot;/&gt;&lt;wsp:rsid wsp:val=&quot;009B36C3&quot;/&gt;&lt;wsp:rsid wsp:val=&quot;009B4456&quot;/&gt;&lt;wsp:rsid wsp:val=&quot;009B4C85&quot;/&gt;&lt;wsp:rsid wsp:val=&quot;009B4ECC&quot;/&gt;&lt;wsp:rsid wsp:val=&quot;009B5238&quot;/&gt;&lt;wsp:rsid wsp:val=&quot;009B5336&quot;/&gt;&lt;wsp:rsid wsp:val=&quot;009B557D&quot;/&gt;&lt;wsp:rsid wsp:val=&quot;009B56AA&quot;/&gt;&lt;wsp:rsid wsp:val=&quot;009B5FAE&quot;/&gt;&lt;wsp:rsid wsp:val=&quot;009B6342&quot;/&gt;&lt;wsp:rsid wsp:val=&quot;009B6344&quot;/&gt;&lt;wsp:rsid wsp:val=&quot;009B7230&quot;/&gt;&lt;wsp:rsid wsp:val=&quot;009B741C&quot;/&gt;&lt;wsp:rsid wsp:val=&quot;009C032E&quot;/&gt;&lt;wsp:rsid wsp:val=&quot;009C033F&quot;/&gt;&lt;wsp:rsid wsp:val=&quot;009C0FDF&quot;/&gt;&lt;wsp:rsid wsp:val=&quot;009C1632&quot;/&gt;&lt;wsp:rsid wsp:val=&quot;009C2083&quot;/&gt;&lt;wsp:rsid wsp:val=&quot;009C30B2&quot;/&gt;&lt;wsp:rsid wsp:val=&quot;009C3559&quot;/&gt;&lt;wsp:rsid wsp:val=&quot;009C3800&quot;/&gt;&lt;wsp:rsid wsp:val=&quot;009C3980&quot;/&gt;&lt;wsp:rsid wsp:val=&quot;009C39CF&quot;/&gt;&lt;wsp:rsid wsp:val=&quot;009C3CE0&quot;/&gt;&lt;wsp:rsid wsp:val=&quot;009C3CF7&quot;/&gt;&lt;wsp:rsid wsp:val=&quot;009C42B0&quot;/&gt;&lt;wsp:rsid wsp:val=&quot;009C4BCD&quot;/&gt;&lt;wsp:rsid wsp:val=&quot;009C53B1&quot;/&gt;&lt;wsp:rsid wsp:val=&quot;009C5ED5&quot;/&gt;&lt;wsp:rsid wsp:val=&quot;009C5EEC&quot;/&gt;&lt;wsp:rsid wsp:val=&quot;009C6092&quot;/&gt;&lt;wsp:rsid wsp:val=&quot;009C6425&quot;/&gt;&lt;wsp:rsid wsp:val=&quot;009C7D36&quot;/&gt;&lt;wsp:rsid wsp:val=&quot;009D0582&quot;/&gt;&lt;wsp:rsid wsp:val=&quot;009D0A87&quot;/&gt;&lt;wsp:rsid wsp:val=&quot;009D0B1E&quot;/&gt;&lt;wsp:rsid wsp:val=&quot;009D0B4A&quot;/&gt;&lt;wsp:rsid wsp:val=&quot;009D0E3A&quot;/&gt;&lt;wsp:rsid wsp:val=&quot;009D0E6E&quot;/&gt;&lt;wsp:rsid wsp:val=&quot;009D0FE7&quot;/&gt;&lt;wsp:rsid wsp:val=&quot;009D1296&quot;/&gt;&lt;wsp:rsid wsp:val=&quot;009D1792&quot;/&gt;&lt;wsp:rsid wsp:val=&quot;009D19FE&quot;/&gt;&lt;wsp:rsid wsp:val=&quot;009D1AE1&quot;/&gt;&lt;wsp:rsid wsp:val=&quot;009D1B1E&quot;/&gt;&lt;wsp:rsid wsp:val=&quot;009D1D58&quot;/&gt;&lt;wsp:rsid wsp:val=&quot;009D1D68&quot;/&gt;&lt;wsp:rsid wsp:val=&quot;009D2251&quot;/&gt;&lt;wsp:rsid wsp:val=&quot;009D2EF2&quot;/&gt;&lt;wsp:rsid wsp:val=&quot;009D3315&quot;/&gt;&lt;wsp:rsid wsp:val=&quot;009D3480&quot;/&gt;&lt;wsp:rsid wsp:val=&quot;009D3B3D&quot;/&gt;&lt;wsp:rsid wsp:val=&quot;009D3D18&quot;/&gt;&lt;wsp:rsid wsp:val=&quot;009D48B2&quot;/&gt;&lt;wsp:rsid wsp:val=&quot;009D4949&quot;/&gt;&lt;wsp:rsid wsp:val=&quot;009D591C&quot;/&gt;&lt;wsp:rsid wsp:val=&quot;009D5E29&quot;/&gt;&lt;wsp:rsid wsp:val=&quot;009D5ED9&quot;/&gt;&lt;wsp:rsid wsp:val=&quot;009D6A8B&quot;/&gt;&lt;wsp:rsid wsp:val=&quot;009D6BD1&quot;/&gt;&lt;wsp:rsid wsp:val=&quot;009D7250&quot;/&gt;&lt;wsp:rsid wsp:val=&quot;009D7498&quot;/&gt;&lt;wsp:rsid wsp:val=&quot;009D7660&quot;/&gt;&lt;wsp:rsid wsp:val=&quot;009D7FB2&quot;/&gt;&lt;wsp:rsid wsp:val=&quot;009E00CC&quot;/&gt;&lt;wsp:rsid wsp:val=&quot;009E04A1&quot;/&gt;&lt;wsp:rsid wsp:val=&quot;009E0AAC&quot;/&gt;&lt;wsp:rsid wsp:val=&quot;009E199C&quot;/&gt;&lt;wsp:rsid wsp:val=&quot;009E1C3C&quot;/&gt;&lt;wsp:rsid wsp:val=&quot;009E2024&quot;/&gt;&lt;wsp:rsid wsp:val=&quot;009E2325&quot;/&gt;&lt;wsp:rsid wsp:val=&quot;009E2805&quot;/&gt;&lt;wsp:rsid wsp:val=&quot;009E2A3C&quot;/&gt;&lt;wsp:rsid wsp:val=&quot;009E2A5D&quot;/&gt;&lt;wsp:rsid wsp:val=&quot;009E2C0C&quot;/&gt;&lt;wsp:rsid wsp:val=&quot;009E2C2C&quot;/&gt;&lt;wsp:rsid wsp:val=&quot;009E3325&quot;/&gt;&lt;wsp:rsid wsp:val=&quot;009E37C0&quot;/&gt;&lt;wsp:rsid wsp:val=&quot;009E39D8&quot;/&gt;&lt;wsp:rsid wsp:val=&quot;009E3E6E&quot;/&gt;&lt;wsp:rsid wsp:val=&quot;009E4120&quot;/&gt;&lt;wsp:rsid wsp:val=&quot;009E4133&quot;/&gt;&lt;wsp:rsid wsp:val=&quot;009E45D5&quot;/&gt;&lt;wsp:rsid wsp:val=&quot;009E479C&quot;/&gt;&lt;wsp:rsid wsp:val=&quot;009E4B70&quot;/&gt;&lt;wsp:rsid wsp:val=&quot;009E4E35&quot;/&gt;&lt;wsp:rsid wsp:val=&quot;009E5254&quot;/&gt;&lt;wsp:rsid wsp:val=&quot;009E5358&quot;/&gt;&lt;wsp:rsid wsp:val=&quot;009E53C5&quot;/&gt;&lt;wsp:rsid wsp:val=&quot;009E5527&quot;/&gt;&lt;wsp:rsid wsp:val=&quot;009E5C63&quot;/&gt;&lt;wsp:rsid wsp:val=&quot;009E6F86&quot;/&gt;&lt;wsp:rsid wsp:val=&quot;009E710B&quot;/&gt;&lt;wsp:rsid wsp:val=&quot;009E733E&quot;/&gt;&lt;wsp:rsid wsp:val=&quot;009E79D8&quot;/&gt;&lt;wsp:rsid wsp:val=&quot;009F0144&quot;/&gt;&lt;wsp:rsid wsp:val=&quot;009F0E0F&quot;/&gt;&lt;wsp:rsid wsp:val=&quot;009F0E83&quot;/&gt;&lt;wsp:rsid wsp:val=&quot;009F0F3A&quot;/&gt;&lt;wsp:rsid wsp:val=&quot;009F13FC&quot;/&gt;&lt;wsp:rsid wsp:val=&quot;009F17BC&quot;/&gt;&lt;wsp:rsid wsp:val=&quot;009F25F3&quot;/&gt;&lt;wsp:rsid wsp:val=&quot;009F3815&quot;/&gt;&lt;wsp:rsid wsp:val=&quot;009F4159&quot;/&gt;&lt;wsp:rsid wsp:val=&quot;009F43D8&quot;/&gt;&lt;wsp:rsid wsp:val=&quot;009F44F0&quot;/&gt;&lt;wsp:rsid wsp:val=&quot;009F4B3D&quot;/&gt;&lt;wsp:rsid wsp:val=&quot;009F5601&quot;/&gt;&lt;wsp:rsid wsp:val=&quot;009F5B4F&quot;/&gt;&lt;wsp:rsid wsp:val=&quot;009F5C88&quot;/&gt;&lt;wsp:rsid wsp:val=&quot;009F66BE&quot;/&gt;&lt;wsp:rsid wsp:val=&quot;009F713D&quot;/&gt;&lt;wsp:rsid wsp:val=&quot;009F7A2F&quot;/&gt;&lt;wsp:rsid wsp:val=&quot;009F7E10&quot;/&gt;&lt;wsp:rsid wsp:val=&quot;00A00E9C&quot;/&gt;&lt;wsp:rsid wsp:val=&quot;00A01227&quot;/&gt;&lt;wsp:rsid wsp:val=&quot;00A013D2&quot;/&gt;&lt;wsp:rsid wsp:val=&quot;00A01D49&quot;/&gt;&lt;wsp:rsid wsp:val=&quot;00A029C6&quot;/&gt;&lt;wsp:rsid wsp:val=&quot;00A03119&quot;/&gt;&lt;wsp:rsid wsp:val=&quot;00A03766&quot;/&gt;&lt;wsp:rsid wsp:val=&quot;00A03A5C&quot;/&gt;&lt;wsp:rsid wsp:val=&quot;00A03B3E&quot;/&gt;&lt;wsp:rsid wsp:val=&quot;00A04180&quot;/&gt;&lt;wsp:rsid wsp:val=&quot;00A04269&quot;/&gt;&lt;wsp:rsid wsp:val=&quot;00A04555&quot;/&gt;&lt;wsp:rsid wsp:val=&quot;00A04BCD&quot;/&gt;&lt;wsp:rsid wsp:val=&quot;00A05494&quot;/&gt;&lt;wsp:rsid wsp:val=&quot;00A05542&quot;/&gt;&lt;wsp:rsid wsp:val=&quot;00A05E45&quot;/&gt;&lt;wsp:rsid wsp:val=&quot;00A06DF7&quot;/&gt;&lt;wsp:rsid wsp:val=&quot;00A07250&quot;/&gt;&lt;wsp:rsid wsp:val=&quot;00A074E5&quot;/&gt;&lt;wsp:rsid wsp:val=&quot;00A101C9&quot;/&gt;&lt;wsp:rsid wsp:val=&quot;00A10378&quot;/&gt;&lt;wsp:rsid wsp:val=&quot;00A106E6&quot;/&gt;&lt;wsp:rsid wsp:val=&quot;00A10747&quot;/&gt;&lt;wsp:rsid wsp:val=&quot;00A10E53&quot;/&gt;&lt;wsp:rsid wsp:val=&quot;00A10E9A&quot;/&gt;&lt;wsp:rsid wsp:val=&quot;00A112A1&quot;/&gt;&lt;wsp:rsid wsp:val=&quot;00A114A6&quot;/&gt;&lt;wsp:rsid wsp:val=&quot;00A117D2&quot;/&gt;&lt;wsp:rsid wsp:val=&quot;00A12B87&quot;/&gt;&lt;wsp:rsid wsp:val=&quot;00A12B97&quot;/&gt;&lt;wsp:rsid wsp:val=&quot;00A12F76&quot;/&gt;&lt;wsp:rsid wsp:val=&quot;00A13059&quot;/&gt;&lt;wsp:rsid wsp:val=&quot;00A13120&quot;/&gt;&lt;wsp:rsid wsp:val=&quot;00A13B3D&quot;/&gt;&lt;wsp:rsid wsp:val=&quot;00A13D22&quot;/&gt;&lt;wsp:rsid wsp:val=&quot;00A13DFE&quot;/&gt;&lt;wsp:rsid wsp:val=&quot;00A141DF&quot;/&gt;&lt;wsp:rsid wsp:val=&quot;00A147D2&quot;/&gt;&lt;wsp:rsid wsp:val=&quot;00A14B46&quot;/&gt;&lt;wsp:rsid wsp:val=&quot;00A14C76&quot;/&gt;&lt;wsp:rsid wsp:val=&quot;00A15220&quot;/&gt;&lt;wsp:rsid wsp:val=&quot;00A1590A&quot;/&gt;&lt;wsp:rsid wsp:val=&quot;00A160F1&quot;/&gt;&lt;wsp:rsid wsp:val=&quot;00A1661F&quot;/&gt;&lt;wsp:rsid wsp:val=&quot;00A177D9&quot;/&gt;&lt;wsp:rsid wsp:val=&quot;00A203BE&quot;/&gt;&lt;wsp:rsid wsp:val=&quot;00A20F72&quot;/&gt;&lt;wsp:rsid wsp:val=&quot;00A21A08&quot;/&gt;&lt;wsp:rsid wsp:val=&quot;00A21C73&quot;/&gt;&lt;wsp:rsid wsp:val=&quot;00A22386&quot;/&gt;&lt;wsp:rsid wsp:val=&quot;00A226B7&quot;/&gt;&lt;wsp:rsid wsp:val=&quot;00A22972&quot;/&gt;&lt;wsp:rsid wsp:val=&quot;00A22EFA&quot;/&gt;&lt;wsp:rsid wsp:val=&quot;00A2382C&quot;/&gt;&lt;wsp:rsid wsp:val=&quot;00A23CCB&quot;/&gt;&lt;wsp:rsid wsp:val=&quot;00A2430F&quot;/&gt;&lt;wsp:rsid wsp:val=&quot;00A244B4&quot;/&gt;&lt;wsp:rsid wsp:val=&quot;00A245B7&quot;/&gt;&lt;wsp:rsid wsp:val=&quot;00A2533D&quot;/&gt;&lt;wsp:rsid wsp:val=&quot;00A25971&quot;/&gt;&lt;wsp:rsid wsp:val=&quot;00A25ABB&quot;/&gt;&lt;wsp:rsid wsp:val=&quot;00A25B8E&quot;/&gt;&lt;wsp:rsid wsp:val=&quot;00A26744&quot;/&gt;&lt;wsp:rsid wsp:val=&quot;00A272CB&quot;/&gt;&lt;wsp:rsid wsp:val=&quot;00A2788F&quot;/&gt;&lt;wsp:rsid wsp:val=&quot;00A27C46&quot;/&gt;&lt;wsp:rsid wsp:val=&quot;00A30672&quot;/&gt;&lt;wsp:rsid wsp:val=&quot;00A30E7E&quot;/&gt;&lt;wsp:rsid wsp:val=&quot;00A30FCC&quot;/&gt;&lt;wsp:rsid wsp:val=&quot;00A311C5&quot;/&gt;&lt;wsp:rsid wsp:val=&quot;00A314BE&quot;/&gt;&lt;wsp:rsid wsp:val=&quot;00A31728&quot;/&gt;&lt;wsp:rsid wsp:val=&quot;00A31E7E&quot;/&gt;&lt;wsp:rsid wsp:val=&quot;00A32247&quot;/&gt;&lt;wsp:rsid wsp:val=&quot;00A335FA&quot;/&gt;&lt;wsp:rsid wsp:val=&quot;00A340A7&quot;/&gt;&lt;wsp:rsid wsp:val=&quot;00A3478B&quot;/&gt;&lt;wsp:rsid wsp:val=&quot;00A34A3E&quot;/&gt;&lt;wsp:rsid wsp:val=&quot;00A35069&quot;/&gt;&lt;wsp:rsid wsp:val=&quot;00A3572F&quot;/&gt;&lt;wsp:rsid wsp:val=&quot;00A35819&quot;/&gt;&lt;wsp:rsid wsp:val=&quot;00A35F7A&quot;/&gt;&lt;wsp:rsid wsp:val=&quot;00A3628A&quot;/&gt;&lt;wsp:rsid wsp:val=&quot;00A36306&quot;/&gt;&lt;wsp:rsid wsp:val=&quot;00A36A2E&quot;/&gt;&lt;wsp:rsid wsp:val=&quot;00A36CF3&quot;/&gt;&lt;wsp:rsid wsp:val=&quot;00A37277&quot;/&gt;&lt;wsp:rsid wsp:val=&quot;00A37430&quot;/&gt;&lt;wsp:rsid wsp:val=&quot;00A37CAA&quot;/&gt;&lt;wsp:rsid wsp:val=&quot;00A37CBF&quot;/&gt;&lt;wsp:rsid wsp:val=&quot;00A37E90&quot;/&gt;&lt;wsp:rsid wsp:val=&quot;00A37FC6&quot;/&gt;&lt;wsp:rsid wsp:val=&quot;00A40423&quot;/&gt;&lt;wsp:rsid wsp:val=&quot;00A40A1B&quot;/&gt;&lt;wsp:rsid wsp:val=&quot;00A40A4B&quot;/&gt;&lt;wsp:rsid wsp:val=&quot;00A40F0C&quot;/&gt;&lt;wsp:rsid wsp:val=&quot;00A41DFF&quot;/&gt;&lt;wsp:rsid wsp:val=&quot;00A41E2F&quot;/&gt;&lt;wsp:rsid wsp:val=&quot;00A420BB&quot;/&gt;&lt;wsp:rsid wsp:val=&quot;00A42CE6&quot;/&gt;&lt;wsp:rsid wsp:val=&quot;00A4375C&quot;/&gt;&lt;wsp:rsid wsp:val=&quot;00A4380B&quot;/&gt;&lt;wsp:rsid wsp:val=&quot;00A44DFB&quot;/&gt;&lt;wsp:rsid wsp:val=&quot;00A451C1&quot;/&gt;&lt;wsp:rsid wsp:val=&quot;00A45471&quot;/&gt;&lt;wsp:rsid wsp:val=&quot;00A45C98&quot;/&gt;&lt;wsp:rsid wsp:val=&quot;00A45FA8&quot;/&gt;&lt;wsp:rsid wsp:val=&quot;00A4648F&quot;/&gt;&lt;wsp:rsid wsp:val=&quot;00A46629&quot;/&gt;&lt;wsp:rsid wsp:val=&quot;00A466EB&quot;/&gt;&lt;wsp:rsid wsp:val=&quot;00A4696E&quot;/&gt;&lt;wsp:rsid wsp:val=&quot;00A47192&quot;/&gt;&lt;wsp:rsid wsp:val=&quot;00A50270&quot;/&gt;&lt;wsp:rsid wsp:val=&quot;00A50478&quot;/&gt;&lt;wsp:rsid wsp:val=&quot;00A505DD&quot;/&gt;&lt;wsp:rsid wsp:val=&quot;00A5095D&quot;/&gt;&lt;wsp:rsid wsp:val=&quot;00A50A0E&quot;/&gt;&lt;wsp:rsid wsp:val=&quot;00A50E34&quot;/&gt;&lt;wsp:rsid wsp:val=&quot;00A513E6&quot;/&gt;&lt;wsp:rsid wsp:val=&quot;00A51C37&quot;/&gt;&lt;wsp:rsid wsp:val=&quot;00A520AC&quot;/&gt;&lt;wsp:rsid wsp:val=&quot;00A528E9&quot;/&gt;&lt;wsp:rsid wsp:val=&quot;00A52AAD&quot;/&gt;&lt;wsp:rsid wsp:val=&quot;00A52D92&quot;/&gt;&lt;wsp:rsid wsp:val=&quot;00A531D4&quot;/&gt;&lt;wsp:rsid wsp:val=&quot;00A53F2D&quot;/&gt;&lt;wsp:rsid wsp:val=&quot;00A54342&quot;/&gt;&lt;wsp:rsid wsp:val=&quot;00A54C65&quot;/&gt;&lt;wsp:rsid wsp:val=&quot;00A550AD&quot;/&gt;&lt;wsp:rsid wsp:val=&quot;00A555EF&quot;/&gt;&lt;wsp:rsid wsp:val=&quot;00A55C8C&quot;/&gt;&lt;wsp:rsid wsp:val=&quot;00A56835&quot;/&gt;&lt;wsp:rsid wsp:val=&quot;00A56AC1&quot;/&gt;&lt;wsp:rsid wsp:val=&quot;00A56CAE&quot;/&gt;&lt;wsp:rsid wsp:val=&quot;00A5725B&quot;/&gt;&lt;wsp:rsid wsp:val=&quot;00A5793B&quot;/&gt;&lt;wsp:rsid wsp:val=&quot;00A6006C&quot;/&gt;&lt;wsp:rsid wsp:val=&quot;00A60C14&quot;/&gt;&lt;wsp:rsid wsp:val=&quot;00A61308&quot;/&gt;&lt;wsp:rsid wsp:val=&quot;00A620EE&quot;/&gt;&lt;wsp:rsid wsp:val=&quot;00A62366&quot;/&gt;&lt;wsp:rsid wsp:val=&quot;00A62369&quot;/&gt;&lt;wsp:rsid wsp:val=&quot;00A6244A&quot;/&gt;&lt;wsp:rsid wsp:val=&quot;00A6269E&quot;/&gt;&lt;wsp:rsid wsp:val=&quot;00A6275D&quot;/&gt;&lt;wsp:rsid wsp:val=&quot;00A62E41&quot;/&gt;&lt;wsp:rsid wsp:val=&quot;00A6323C&quot;/&gt;&lt;wsp:rsid wsp:val=&quot;00A63D8D&quot;/&gt;&lt;wsp:rsid wsp:val=&quot;00A64C65&quot;/&gt;&lt;wsp:rsid wsp:val=&quot;00A65100&quot;/&gt;&lt;wsp:rsid wsp:val=&quot;00A65219&quot;/&gt;&lt;wsp:rsid wsp:val=&quot;00A65D00&quot;/&gt;&lt;wsp:rsid wsp:val=&quot;00A65FBF&quot;/&gt;&lt;wsp:rsid wsp:val=&quot;00A66231&quot;/&gt;&lt;wsp:rsid wsp:val=&quot;00A666C5&quot;/&gt;&lt;wsp:rsid wsp:val=&quot;00A66FA4&quot;/&gt;&lt;wsp:rsid wsp:val=&quot;00A67608&quot;/&gt;&lt;wsp:rsid wsp:val=&quot;00A67B15&quot;/&gt;&lt;wsp:rsid wsp:val=&quot;00A67C72&quot;/&gt;&lt;wsp:rsid wsp:val=&quot;00A67E45&quot;/&gt;&lt;wsp:rsid wsp:val=&quot;00A70016&quot;/&gt;&lt;wsp:rsid wsp:val=&quot;00A701A4&quot;/&gt;&lt;wsp:rsid wsp:val=&quot;00A701E5&quot;/&gt;&lt;wsp:rsid wsp:val=&quot;00A701E8&quot;/&gt;&lt;wsp:rsid wsp:val=&quot;00A707CB&quot;/&gt;&lt;wsp:rsid wsp:val=&quot;00A70A41&quot;/&gt;&lt;wsp:rsid wsp:val=&quot;00A70B3F&quot;/&gt;&lt;wsp:rsid wsp:val=&quot;00A70E4C&quot;/&gt;&lt;wsp:rsid wsp:val=&quot;00A71C63&quot;/&gt;&lt;wsp:rsid wsp:val=&quot;00A723C5&quot;/&gt;&lt;wsp:rsid wsp:val=&quot;00A725FF&quot;/&gt;&lt;wsp:rsid wsp:val=&quot;00A7261E&quot;/&gt;&lt;wsp:rsid wsp:val=&quot;00A727F2&quot;/&gt;&lt;wsp:rsid wsp:val=&quot;00A738EF&quot;/&gt;&lt;wsp:rsid wsp:val=&quot;00A73E43&quot;/&gt;&lt;wsp:rsid wsp:val=&quot;00A73F2A&quot;/&gt;&lt;wsp:rsid wsp:val=&quot;00A747DD&quot;/&gt;&lt;wsp:rsid wsp:val=&quot;00A74DE4&quot;/&gt;&lt;wsp:rsid wsp:val=&quot;00A75969&quot;/&gt;&lt;wsp:rsid wsp:val=&quot;00A75EE1&quot;/&gt;&lt;wsp:rsid wsp:val=&quot;00A76F89&quot;/&gt;&lt;wsp:rsid wsp:val=&quot;00A7763B&quot;/&gt;&lt;wsp:rsid wsp:val=&quot;00A7768E&quot;/&gt;&lt;wsp:rsid wsp:val=&quot;00A7769A&quot;/&gt;&lt;wsp:rsid wsp:val=&quot;00A77785&quot;/&gt;&lt;wsp:rsid wsp:val=&quot;00A77F49&quot;/&gt;&lt;wsp:rsid wsp:val=&quot;00A808DC&quot;/&gt;&lt;wsp:rsid wsp:val=&quot;00A8138D&quot;/&gt;&lt;wsp:rsid wsp:val=&quot;00A817CB&quot;/&gt;&lt;wsp:rsid wsp:val=&quot;00A81AF9&quot;/&gt;&lt;wsp:rsid wsp:val=&quot;00A82379&quot;/&gt;&lt;wsp:rsid wsp:val=&quot;00A82A13&quot;/&gt;&lt;wsp:rsid wsp:val=&quot;00A83381&quot;/&gt;&lt;wsp:rsid wsp:val=&quot;00A83726&quot;/&gt;&lt;wsp:rsid wsp:val=&quot;00A837BC&quot;/&gt;&lt;wsp:rsid wsp:val=&quot;00A8396A&quot;/&gt;&lt;wsp:rsid wsp:val=&quot;00A83EFC&quot;/&gt;&lt;wsp:rsid wsp:val=&quot;00A841D9&quot;/&gt;&lt;wsp:rsid wsp:val=&quot;00A8461C&quot;/&gt;&lt;wsp:rsid wsp:val=&quot;00A84CA2&quot;/&gt;&lt;wsp:rsid wsp:val=&quot;00A84E62&quot;/&gt;&lt;wsp:rsid wsp:val=&quot;00A85201&quot;/&gt;&lt;wsp:rsid wsp:val=&quot;00A8530B&quot;/&gt;&lt;wsp:rsid wsp:val=&quot;00A85A3B&quot;/&gt;&lt;wsp:rsid wsp:val=&quot;00A85AC0&quot;/&gt;&lt;wsp:rsid wsp:val=&quot;00A86973&quot;/&gt;&lt;wsp:rsid wsp:val=&quot;00A870B7&quot;/&gt;&lt;wsp:rsid wsp:val=&quot;00A876B0&quot;/&gt;&lt;wsp:rsid wsp:val=&quot;00A879BE&quot;/&gt;&lt;wsp:rsid wsp:val=&quot;00A87E15&quot;/&gt;&lt;wsp:rsid wsp:val=&quot;00A87FF2&quot;/&gt;&lt;wsp:rsid wsp:val=&quot;00A90DF1&quot;/&gt;&lt;wsp:rsid wsp:val=&quot;00A913E7&quot;/&gt;&lt;wsp:rsid wsp:val=&quot;00A91623&quot;/&gt;&lt;wsp:rsid wsp:val=&quot;00A91791&quot;/&gt;&lt;wsp:rsid wsp:val=&quot;00A919BB&quot;/&gt;&lt;wsp:rsid wsp:val=&quot;00A91A23&quot;/&gt;&lt;wsp:rsid wsp:val=&quot;00A928B4&quot;/&gt;&lt;wsp:rsid wsp:val=&quot;00A92C55&quot;/&gt;&lt;wsp:rsid wsp:val=&quot;00A9397C&quot;/&gt;&lt;wsp:rsid wsp:val=&quot;00A93DDD&quot;/&gt;&lt;wsp:rsid wsp:val=&quot;00A93FCE&quot;/&gt;&lt;wsp:rsid wsp:val=&quot;00A94085&quot;/&gt;&lt;wsp:rsid wsp:val=&quot;00A9463E&quot;/&gt;&lt;wsp:rsid wsp:val=&quot;00A9479F&quot;/&gt;&lt;wsp:rsid wsp:val=&quot;00A94E49&quot;/&gt;&lt;wsp:rsid wsp:val=&quot;00A95687&quot;/&gt;&lt;wsp:rsid wsp:val=&quot;00A958C8&quot;/&gt;&lt;wsp:rsid wsp:val=&quot;00A96781&quot;/&gt;&lt;wsp:rsid wsp:val=&quot;00A9717C&quot;/&gt;&lt;wsp:rsid wsp:val=&quot;00A977D1&quot;/&gt;&lt;wsp:rsid wsp:val=&quot;00A977DA&quot;/&gt;&lt;wsp:rsid wsp:val=&quot;00A97A17&quot;/&gt;&lt;wsp:rsid wsp:val=&quot;00A97C90&quot;/&gt;&lt;wsp:rsid wsp:val=&quot;00AA027B&quot;/&gt;&lt;wsp:rsid wsp:val=&quot;00AA0C45&quot;/&gt;&lt;wsp:rsid wsp:val=&quot;00AA0EC3&quot;/&gt;&lt;wsp:rsid wsp:val=&quot;00AA17C8&quot;/&gt;&lt;wsp:rsid wsp:val=&quot;00AA18AA&quot;/&gt;&lt;wsp:rsid wsp:val=&quot;00AA1961&quot;/&gt;&lt;wsp:rsid wsp:val=&quot;00AA20F1&quot;/&gt;&lt;wsp:rsid wsp:val=&quot;00AA217E&quot;/&gt;&lt;wsp:rsid wsp:val=&quot;00AA2423&quot;/&gt;&lt;wsp:rsid wsp:val=&quot;00AA26C1&quot;/&gt;&lt;wsp:rsid wsp:val=&quot;00AA3B30&quot;/&gt;&lt;wsp:rsid wsp:val=&quot;00AA4173&quot;/&gt;&lt;wsp:rsid wsp:val=&quot;00AA42E8&quot;/&gt;&lt;wsp:rsid wsp:val=&quot;00AA473F&quot;/&gt;&lt;wsp:rsid wsp:val=&quot;00AA4ACC&quot;/&gt;&lt;wsp:rsid wsp:val=&quot;00AA50DF&quot;/&gt;&lt;wsp:rsid wsp:val=&quot;00AA5115&quot;/&gt;&lt;wsp:rsid wsp:val=&quot;00AA59E1&quot;/&gt;&lt;wsp:rsid wsp:val=&quot;00AA5E96&quot;/&gt;&lt;wsp:rsid wsp:val=&quot;00AA6124&quot;/&gt;&lt;wsp:rsid wsp:val=&quot;00AA6144&quot;/&gt;&lt;wsp:rsid wsp:val=&quot;00AA6913&quot;/&gt;&lt;wsp:rsid wsp:val=&quot;00AA6BEC&quot;/&gt;&lt;wsp:rsid wsp:val=&quot;00AA7561&quot;/&gt;&lt;wsp:rsid wsp:val=&quot;00AA7801&quot;/&gt;&lt;wsp:rsid wsp:val=&quot;00AA78D1&quot;/&gt;&lt;wsp:rsid wsp:val=&quot;00AA7A27&quot;/&gt;&lt;wsp:rsid wsp:val=&quot;00AB07EB&quot;/&gt;&lt;wsp:rsid wsp:val=&quot;00AB082F&quot;/&gt;&lt;wsp:rsid wsp:val=&quot;00AB0EFA&quot;/&gt;&lt;wsp:rsid wsp:val=&quot;00AB0F1C&quot;/&gt;&lt;wsp:rsid wsp:val=&quot;00AB1CF3&quot;/&gt;&lt;wsp:rsid wsp:val=&quot;00AB21D9&quot;/&gt;&lt;wsp:rsid wsp:val=&quot;00AB3137&quot;/&gt;&lt;wsp:rsid wsp:val=&quot;00AB3505&quot;/&gt;&lt;wsp:rsid wsp:val=&quot;00AB3997&quot;/&gt;&lt;wsp:rsid wsp:val=&quot;00AB42F6&quot;/&gt;&lt;wsp:rsid wsp:val=&quot;00AB4466&quot;/&gt;&lt;wsp:rsid wsp:val=&quot;00AB57B1&quot;/&gt;&lt;wsp:rsid wsp:val=&quot;00AB5A5A&quot;/&gt;&lt;wsp:rsid wsp:val=&quot;00AB5E1D&quot;/&gt;&lt;wsp:rsid wsp:val=&quot;00AB626A&quot;/&gt;&lt;wsp:rsid wsp:val=&quot;00AB6301&quot;/&gt;&lt;wsp:rsid wsp:val=&quot;00AB6AFF&quot;/&gt;&lt;wsp:rsid wsp:val=&quot;00AB6E3F&quot;/&gt;&lt;wsp:rsid wsp:val=&quot;00AB7711&quot;/&gt;&lt;wsp:rsid wsp:val=&quot;00AB7C2C&quot;/&gt;&lt;wsp:rsid wsp:val=&quot;00AC0342&quot;/&gt;&lt;wsp:rsid wsp:val=&quot;00AC0D9B&quot;/&gt;&lt;wsp:rsid wsp:val=&quot;00AC1169&quot;/&gt;&lt;wsp:rsid wsp:val=&quot;00AC18A1&quot;/&gt;&lt;wsp:rsid wsp:val=&quot;00AC196E&quot;/&gt;&lt;wsp:rsid wsp:val=&quot;00AC1C74&quot;/&gt;&lt;wsp:rsid wsp:val=&quot;00AC200E&quot;/&gt;&lt;wsp:rsid wsp:val=&quot;00AC2363&quot;/&gt;&lt;wsp:rsid wsp:val=&quot;00AC2B42&quot;/&gt;&lt;wsp:rsid wsp:val=&quot;00AC3DE3&quot;/&gt;&lt;wsp:rsid wsp:val=&quot;00AC41DF&quot;/&gt;&lt;wsp:rsid wsp:val=&quot;00AC466F&quot;/&gt;&lt;wsp:rsid wsp:val=&quot;00AC4EB7&quot;/&gt;&lt;wsp:rsid wsp:val=&quot;00AC5CC6&quot;/&gt;&lt;wsp:rsid wsp:val=&quot;00AC64B9&quot;/&gt;&lt;wsp:rsid wsp:val=&quot;00AC661A&quot;/&gt;&lt;wsp:rsid wsp:val=&quot;00AC6848&quot;/&gt;&lt;wsp:rsid wsp:val=&quot;00AC6AEF&quot;/&gt;&lt;wsp:rsid wsp:val=&quot;00AC6B59&quot;/&gt;&lt;wsp:rsid wsp:val=&quot;00AC6F21&quot;/&gt;&lt;wsp:rsid wsp:val=&quot;00AC7DC3&quot;/&gt;&lt;wsp:rsid wsp:val=&quot;00AD02C5&quot;/&gt;&lt;wsp:rsid wsp:val=&quot;00AD0D72&quot;/&gt;&lt;wsp:rsid wsp:val=&quot;00AD125B&quot;/&gt;&lt;wsp:rsid wsp:val=&quot;00AD14EF&quot;/&gt;&lt;wsp:rsid wsp:val=&quot;00AD17B6&quot;/&gt;&lt;wsp:rsid wsp:val=&quot;00AD17EF&quot;/&gt;&lt;wsp:rsid wsp:val=&quot;00AD1994&quot;/&gt;&lt;wsp:rsid wsp:val=&quot;00AD1D84&quot;/&gt;&lt;wsp:rsid wsp:val=&quot;00AD1E67&quot;/&gt;&lt;wsp:rsid wsp:val=&quot;00AD2064&quot;/&gt;&lt;wsp:rsid wsp:val=&quot;00AD210A&quot;/&gt;&lt;wsp:rsid wsp:val=&quot;00AD2948&quot;/&gt;&lt;wsp:rsid wsp:val=&quot;00AD2B25&quot;/&gt;&lt;wsp:rsid wsp:val=&quot;00AD2CAF&quot;/&gt;&lt;wsp:rsid wsp:val=&quot;00AD33FC&quot;/&gt;&lt;wsp:rsid wsp:val=&quot;00AD3701&quot;/&gt;&lt;wsp:rsid wsp:val=&quot;00AD38AA&quot;/&gt;&lt;wsp:rsid wsp:val=&quot;00AD38C9&quot;/&gt;&lt;wsp:rsid wsp:val=&quot;00AD3B3F&quot;/&gt;&lt;wsp:rsid wsp:val=&quot;00AD3C69&quot;/&gt;&lt;wsp:rsid wsp:val=&quot;00AD3DBA&quot;/&gt;&lt;wsp:rsid wsp:val=&quot;00AD4075&quot;/&gt;&lt;wsp:rsid wsp:val=&quot;00AD4889&quot;/&gt;&lt;wsp:rsid wsp:val=&quot;00AD4B5E&quot;/&gt;&lt;wsp:rsid wsp:val=&quot;00AD4E05&quot;/&gt;&lt;wsp:rsid wsp:val=&quot;00AD5114&quot;/&gt;&lt;wsp:rsid wsp:val=&quot;00AD54C8&quot;/&gt;&lt;wsp:rsid wsp:val=&quot;00AD596A&quot;/&gt;&lt;wsp:rsid wsp:val=&quot;00AD59BC&quot;/&gt;&lt;wsp:rsid wsp:val=&quot;00AD71ED&quot;/&gt;&lt;wsp:rsid wsp:val=&quot;00AD7ABC&quot;/&gt;&lt;wsp:rsid wsp:val=&quot;00AD7D01&quot;/&gt;&lt;wsp:rsid wsp:val=&quot;00AE00C9&quot;/&gt;&lt;wsp:rsid wsp:val=&quot;00AE0ACA&quot;/&gt;&lt;wsp:rsid wsp:val=&quot;00AE0BD5&quot;/&gt;&lt;wsp:rsid wsp:val=&quot;00AE1218&quot;/&gt;&lt;wsp:rsid wsp:val=&quot;00AE16B0&quot;/&gt;&lt;wsp:rsid wsp:val=&quot;00AE1BA1&quot;/&gt;&lt;wsp:rsid wsp:val=&quot;00AE2685&quot;/&gt;&lt;wsp:rsid wsp:val=&quot;00AE3080&quot;/&gt;&lt;wsp:rsid wsp:val=&quot;00AE3C79&quot;/&gt;&lt;wsp:rsid wsp:val=&quot;00AE46EC&quot;/&gt;&lt;wsp:rsid wsp:val=&quot;00AE474B&quot;/&gt;&lt;wsp:rsid wsp:val=&quot;00AE489B&quot;/&gt;&lt;wsp:rsid wsp:val=&quot;00AE5AF8&quot;/&gt;&lt;wsp:rsid wsp:val=&quot;00AE70DC&quot;/&gt;&lt;wsp:rsid wsp:val=&quot;00AE75B9&quot;/&gt;&lt;wsp:rsid wsp:val=&quot;00AE78A5&quot;/&gt;&lt;wsp:rsid wsp:val=&quot;00AE78C2&quot;/&gt;&lt;wsp:rsid wsp:val=&quot;00AE7C33&quot;/&gt;&lt;wsp:rsid wsp:val=&quot;00AE7FA1&quot;/&gt;&lt;wsp:rsid wsp:val=&quot;00AF0246&quot;/&gt;&lt;wsp:rsid wsp:val=&quot;00AF0FF8&quot;/&gt;&lt;wsp:rsid wsp:val=&quot;00AF119C&quot;/&gt;&lt;wsp:rsid wsp:val=&quot;00AF11B1&quot;/&gt;&lt;wsp:rsid wsp:val=&quot;00AF1323&quot;/&gt;&lt;wsp:rsid wsp:val=&quot;00AF1E16&quot;/&gt;&lt;wsp:rsid wsp:val=&quot;00AF245C&quot;/&gt;&lt;wsp:rsid wsp:val=&quot;00AF250C&quot;/&gt;&lt;wsp:rsid wsp:val=&quot;00AF2839&quot;/&gt;&lt;wsp:rsid wsp:val=&quot;00AF30B5&quot;/&gt;&lt;wsp:rsid wsp:val=&quot;00AF375C&quot;/&gt;&lt;wsp:rsid wsp:val=&quot;00AF3802&quot;/&gt;&lt;wsp:rsid wsp:val=&quot;00AF3819&quot;/&gt;&lt;wsp:rsid wsp:val=&quot;00AF3A61&quot;/&gt;&lt;wsp:rsid wsp:val=&quot;00AF40B5&quot;/&gt;&lt;wsp:rsid wsp:val=&quot;00AF4253&quot;/&gt;&lt;wsp:rsid wsp:val=&quot;00AF444F&quot;/&gt;&lt;wsp:rsid wsp:val=&quot;00AF4B40&quot;/&gt;&lt;wsp:rsid wsp:val=&quot;00AF4B60&quot;/&gt;&lt;wsp:rsid wsp:val=&quot;00AF4FF4&quot;/&gt;&lt;wsp:rsid wsp:val=&quot;00AF5D32&quot;/&gt;&lt;wsp:rsid wsp:val=&quot;00AF6038&quot;/&gt;&lt;wsp:rsid wsp:val=&quot;00AF6505&quot;/&gt;&lt;wsp:rsid wsp:val=&quot;00AF653B&quot;/&gt;&lt;wsp:rsid wsp:val=&quot;00AF6861&quot;/&gt;&lt;wsp:rsid wsp:val=&quot;00AF72AB&quot;/&gt;&lt;wsp:rsid wsp:val=&quot;00AF7A38&quot;/&gt;&lt;wsp:rsid wsp:val=&quot;00AF7CA3&quot;/&gt;&lt;wsp:rsid wsp:val=&quot;00B006B3&quot;/&gt;&lt;wsp:rsid wsp:val=&quot;00B00948&quot;/&gt;&lt;wsp:rsid wsp:val=&quot;00B00B04&quot;/&gt;&lt;wsp:rsid wsp:val=&quot;00B00CFC&quot;/&gt;&lt;wsp:rsid wsp:val=&quot;00B012DE&quot;/&gt;&lt;wsp:rsid wsp:val=&quot;00B0186F&quot;/&gt;&lt;wsp:rsid wsp:val=&quot;00B020D6&quot;/&gt;&lt;wsp:rsid wsp:val=&quot;00B02146&quot;/&gt;&lt;wsp:rsid wsp:val=&quot;00B0214F&quot;/&gt;&lt;wsp:rsid wsp:val=&quot;00B02718&quot;/&gt;&lt;wsp:rsid wsp:val=&quot;00B02CED&quot;/&gt;&lt;wsp:rsid wsp:val=&quot;00B031FD&quot;/&gt;&lt;wsp:rsid wsp:val=&quot;00B03270&quot;/&gt;&lt;wsp:rsid wsp:val=&quot;00B03BE3&quot;/&gt;&lt;wsp:rsid wsp:val=&quot;00B040F7&quot;/&gt;&lt;wsp:rsid wsp:val=&quot;00B046D2&quot;/&gt;&lt;wsp:rsid wsp:val=&quot;00B056AC&quot;/&gt;&lt;wsp:rsid wsp:val=&quot;00B05CD4&quot;/&gt;&lt;wsp:rsid wsp:val=&quot;00B06B02&quot;/&gt;&lt;wsp:rsid wsp:val=&quot;00B06F60&quot;/&gt;&lt;wsp:rsid wsp:val=&quot;00B07586&quot;/&gt;&lt;wsp:rsid wsp:val=&quot;00B07684&quot;/&gt;&lt;wsp:rsid wsp:val=&quot;00B07809&quot;/&gt;&lt;wsp:rsid wsp:val=&quot;00B07A1B&quot;/&gt;&lt;wsp:rsid wsp:val=&quot;00B103D6&quot;/&gt;&lt;wsp:rsid wsp:val=&quot;00B10CE7&quot;/&gt;&lt;wsp:rsid wsp:val=&quot;00B10F37&quot;/&gt;&lt;wsp:rsid wsp:val=&quot;00B11051&quot;/&gt;&lt;wsp:rsid wsp:val=&quot;00B11A0F&quot;/&gt;&lt;wsp:rsid wsp:val=&quot;00B11A3C&quot;/&gt;&lt;wsp:rsid wsp:val=&quot;00B11D1E&quot;/&gt;&lt;wsp:rsid wsp:val=&quot;00B11F4A&quot;/&gt;&lt;wsp:rsid wsp:val=&quot;00B1255D&quot;/&gt;&lt;wsp:rsid wsp:val=&quot;00B13A8E&quot;/&gt;&lt;wsp:rsid wsp:val=&quot;00B15971&quot;/&gt;&lt;wsp:rsid wsp:val=&quot;00B15AB3&quot;/&gt;&lt;wsp:rsid wsp:val=&quot;00B15F65&quot;/&gt;&lt;wsp:rsid wsp:val=&quot;00B166DC&quot;/&gt;&lt;wsp:rsid wsp:val=&quot;00B168B1&quot;/&gt;&lt;wsp:rsid wsp:val=&quot;00B17351&quot;/&gt;&lt;wsp:rsid wsp:val=&quot;00B17D72&quot;/&gt;&lt;wsp:rsid wsp:val=&quot;00B217F5&quot;/&gt;&lt;wsp:rsid wsp:val=&quot;00B225D9&quot;/&gt;&lt;wsp:rsid wsp:val=&quot;00B22B5E&quot;/&gt;&lt;wsp:rsid wsp:val=&quot;00B234A3&quot;/&gt;&lt;wsp:rsid wsp:val=&quot;00B23772&quot;/&gt;&lt;wsp:rsid wsp:val=&quot;00B237A0&quot;/&gt;&lt;wsp:rsid wsp:val=&quot;00B23829&quot;/&gt;&lt;wsp:rsid wsp:val=&quot;00B239A9&quot;/&gt;&lt;wsp:rsid wsp:val=&quot;00B23C44&quot;/&gt;&lt;wsp:rsid wsp:val=&quot;00B23E43&quot;/&gt;&lt;wsp:rsid wsp:val=&quot;00B245A0&quot;/&gt;&lt;wsp:rsid wsp:val=&quot;00B245DB&quot;/&gt;&lt;wsp:rsid wsp:val=&quot;00B2489F&quot;/&gt;&lt;wsp:rsid wsp:val=&quot;00B24A27&quot;/&gt;&lt;wsp:rsid wsp:val=&quot;00B24B41&quot;/&gt;&lt;wsp:rsid wsp:val=&quot;00B24CE9&quot;/&gt;&lt;wsp:rsid wsp:val=&quot;00B24E76&quot;/&gt;&lt;wsp:rsid wsp:val=&quot;00B254E6&quot;/&gt;&lt;wsp:rsid wsp:val=&quot;00B256A6&quot;/&gt;&lt;wsp:rsid wsp:val=&quot;00B25DA4&quot;/&gt;&lt;wsp:rsid wsp:val=&quot;00B25EF7&quot;/&gt;&lt;wsp:rsid wsp:val=&quot;00B2615D&quot;/&gt;&lt;wsp:rsid wsp:val=&quot;00B2693D&quot;/&gt;&lt;wsp:rsid wsp:val=&quot;00B27765&quot;/&gt;&lt;wsp:rsid wsp:val=&quot;00B27AD4&quot;/&gt;&lt;wsp:rsid wsp:val=&quot;00B300EE&quot;/&gt;&lt;wsp:rsid wsp:val=&quot;00B3028C&quot;/&gt;&lt;wsp:rsid wsp:val=&quot;00B304F3&quot;/&gt;&lt;wsp:rsid wsp:val=&quot;00B30E71&quot;/&gt;&lt;wsp:rsid wsp:val=&quot;00B3169C&quot;/&gt;&lt;wsp:rsid wsp:val=&quot;00B31E2F&quot;/&gt;&lt;wsp:rsid wsp:val=&quot;00B3222D&quot;/&gt;&lt;wsp:rsid wsp:val=&quot;00B323CF&quot;/&gt;&lt;wsp:rsid wsp:val=&quot;00B3244B&quot;/&gt;&lt;wsp:rsid wsp:val=&quot;00B325A8&quot;/&gt;&lt;wsp:rsid wsp:val=&quot;00B329B8&quot;/&gt;&lt;wsp:rsid wsp:val=&quot;00B32FDC&quot;/&gt;&lt;wsp:rsid wsp:val=&quot;00B3344B&quot;/&gt;&lt;wsp:rsid wsp:val=&quot;00B337E0&quot;/&gt;&lt;wsp:rsid wsp:val=&quot;00B338A7&quot;/&gt;&lt;wsp:rsid wsp:val=&quot;00B338D7&quot;/&gt;&lt;wsp:rsid wsp:val=&quot;00B33EB5&quot;/&gt;&lt;wsp:rsid wsp:val=&quot;00B3435B&quot;/&gt;&lt;wsp:rsid wsp:val=&quot;00B34F26&quot;/&gt;&lt;wsp:rsid wsp:val=&quot;00B34F66&quot;/&gt;&lt;wsp:rsid wsp:val=&quot;00B35DB7&quot;/&gt;&lt;wsp:rsid wsp:val=&quot;00B35FA6&quot;/&gt;&lt;wsp:rsid wsp:val=&quot;00B368E1&quot;/&gt;&lt;wsp:rsid wsp:val=&quot;00B373C5&quot;/&gt;&lt;wsp:rsid wsp:val=&quot;00B374F2&quot;/&gt;&lt;wsp:rsid wsp:val=&quot;00B379FC&quot;/&gt;&lt;wsp:rsid wsp:val=&quot;00B37BA2&quot;/&gt;&lt;wsp:rsid wsp:val=&quot;00B37C2A&quot;/&gt;&lt;wsp:rsid wsp:val=&quot;00B37D7E&quot;/&gt;&lt;wsp:rsid wsp:val=&quot;00B37F75&quot;/&gt;&lt;wsp:rsid wsp:val=&quot;00B40D77&quot;/&gt;&lt;wsp:rsid wsp:val=&quot;00B4135A&quot;/&gt;&lt;wsp:rsid wsp:val=&quot;00B41580&quot;/&gt;&lt;wsp:rsid wsp:val=&quot;00B42064&quot;/&gt;&lt;wsp:rsid wsp:val=&quot;00B42272&quot;/&gt;&lt;wsp:rsid wsp:val=&quot;00B42725&quot;/&gt;&lt;wsp:rsid wsp:val=&quot;00B4273D&quot;/&gt;&lt;wsp:rsid wsp:val=&quot;00B42B04&quot;/&gt;&lt;wsp:rsid wsp:val=&quot;00B42DFE&quot;/&gt;&lt;wsp:rsid wsp:val=&quot;00B43404&quot;/&gt;&lt;wsp:rsid wsp:val=&quot;00B437E1&quot;/&gt;&lt;wsp:rsid wsp:val=&quot;00B43ABE&quot;/&gt;&lt;wsp:rsid wsp:val=&quot;00B4408D&quot;/&gt;&lt;wsp:rsid wsp:val=&quot;00B440DD&quot;/&gt;&lt;wsp:rsid wsp:val=&quot;00B464ED&quot;/&gt;&lt;wsp:rsid wsp:val=&quot;00B47052&quot;/&gt;&lt;wsp:rsid wsp:val=&quot;00B473C6&quot;/&gt;&lt;wsp:rsid wsp:val=&quot;00B504CC&quot;/&gt;&lt;wsp:rsid wsp:val=&quot;00B504E4&quot;/&gt;&lt;wsp:rsid wsp:val=&quot;00B505EC&quot;/&gt;&lt;wsp:rsid wsp:val=&quot;00B50AFD&quot;/&gt;&lt;wsp:rsid wsp:val=&quot;00B50CC2&quot;/&gt;&lt;wsp:rsid wsp:val=&quot;00B50DE0&quot;/&gt;&lt;wsp:rsid wsp:val=&quot;00B51350&quot;/&gt;&lt;wsp:rsid wsp:val=&quot;00B51372&quot;/&gt;&lt;wsp:rsid wsp:val=&quot;00B5182D&quot;/&gt;&lt;wsp:rsid wsp:val=&quot;00B51A69&quot;/&gt;&lt;wsp:rsid wsp:val=&quot;00B51DAA&quot;/&gt;&lt;wsp:rsid wsp:val=&quot;00B52DFF&quot;/&gt;&lt;wsp:rsid wsp:val=&quot;00B53368&quot;/&gt;&lt;wsp:rsid wsp:val=&quot;00B53839&quot;/&gt;&lt;wsp:rsid wsp:val=&quot;00B53E22&quot;/&gt;&lt;wsp:rsid wsp:val=&quot;00B53F09&quot;/&gt;&lt;wsp:rsid wsp:val=&quot;00B54760&quot;/&gt;&lt;wsp:rsid wsp:val=&quot;00B54764&quot;/&gt;&lt;wsp:rsid wsp:val=&quot;00B547CA&quot;/&gt;&lt;wsp:rsid wsp:val=&quot;00B55CEE&quot;/&gt;&lt;wsp:rsid wsp:val=&quot;00B56D09&quot;/&gt;&lt;wsp:rsid wsp:val=&quot;00B5770B&quot;/&gt;&lt;wsp:rsid wsp:val=&quot;00B5773C&quot;/&gt;&lt;wsp:rsid wsp:val=&quot;00B578C0&quot;/&gt;&lt;wsp:rsid wsp:val=&quot;00B57D2E&quot;/&gt;&lt;wsp:rsid wsp:val=&quot;00B6006B&quot;/&gt;&lt;wsp:rsid wsp:val=&quot;00B612C5&quot;/&gt;&lt;wsp:rsid wsp:val=&quot;00B62183&quot;/&gt;&lt;wsp:rsid wsp:val=&quot;00B622EE&quot;/&gt;&lt;wsp:rsid wsp:val=&quot;00B628C8&quot;/&gt;&lt;wsp:rsid wsp:val=&quot;00B62D2B&quot;/&gt;&lt;wsp:rsid wsp:val=&quot;00B63558&quot;/&gt;&lt;wsp:rsid wsp:val=&quot;00B63B05&quot;/&gt;&lt;wsp:rsid wsp:val=&quot;00B64766&quot;/&gt;&lt;wsp:rsid wsp:val=&quot;00B647EC&quot;/&gt;&lt;wsp:rsid wsp:val=&quot;00B64AA2&quot;/&gt;&lt;wsp:rsid wsp:val=&quot;00B64C6C&quot;/&gt;&lt;wsp:rsid wsp:val=&quot;00B6522B&quot;/&gt;&lt;wsp:rsid wsp:val=&quot;00B65434&quot;/&gt;&lt;wsp:rsid wsp:val=&quot;00B654E4&quot;/&gt;&lt;wsp:rsid wsp:val=&quot;00B6576D&quot;/&gt;&lt;wsp:rsid wsp:val=&quot;00B659EF&quot;/&gt;&lt;wsp:rsid wsp:val=&quot;00B65A6B&quot;/&gt;&lt;wsp:rsid wsp:val=&quot;00B65D50&quot;/&gt;&lt;wsp:rsid wsp:val=&quot;00B65E88&quot;/&gt;&lt;wsp:rsid wsp:val=&quot;00B662AF&quot;/&gt;&lt;wsp:rsid wsp:val=&quot;00B669BF&quot;/&gt;&lt;wsp:rsid wsp:val=&quot;00B66D4D&quot;/&gt;&lt;wsp:rsid wsp:val=&quot;00B671F5&quot;/&gt;&lt;wsp:rsid wsp:val=&quot;00B672BA&quot;/&gt;&lt;wsp:rsid wsp:val=&quot;00B673E1&quot;/&gt;&lt;wsp:rsid wsp:val=&quot;00B674D4&quot;/&gt;&lt;wsp:rsid wsp:val=&quot;00B67771&quot;/&gt;&lt;wsp:rsid wsp:val=&quot;00B677C0&quot;/&gt;&lt;wsp:rsid wsp:val=&quot;00B67BAA&quot;/&gt;&lt;wsp:rsid wsp:val=&quot;00B70DEC&quot;/&gt;&lt;wsp:rsid wsp:val=&quot;00B72B8D&quot;/&gt;&lt;wsp:rsid wsp:val=&quot;00B72F0C&quot;/&gt;&lt;wsp:rsid wsp:val=&quot;00B732B7&quot;/&gt;&lt;wsp:rsid wsp:val=&quot;00B7336B&quot;/&gt;&lt;wsp:rsid wsp:val=&quot;00B73AB9&quot;/&gt;&lt;wsp:rsid wsp:val=&quot;00B73C24&quot;/&gt;&lt;wsp:rsid wsp:val=&quot;00B74350&quot;/&gt;&lt;wsp:rsid wsp:val=&quot;00B74719&quot;/&gt;&lt;wsp:rsid wsp:val=&quot;00B74964&quot;/&gt;&lt;wsp:rsid wsp:val=&quot;00B755B5&quot;/&gt;&lt;wsp:rsid wsp:val=&quot;00B764B8&quot;/&gt;&lt;wsp:rsid wsp:val=&quot;00B76785&quot;/&gt;&lt;wsp:rsid wsp:val=&quot;00B772C3&quot;/&gt;&lt;wsp:rsid wsp:val=&quot;00B80131&quot;/&gt;&lt;wsp:rsid wsp:val=&quot;00B8028A&quot;/&gt;&lt;wsp:rsid wsp:val=&quot;00B80B30&quot;/&gt;&lt;wsp:rsid wsp:val=&quot;00B80E70&quot;/&gt;&lt;wsp:rsid wsp:val=&quot;00B812B5&quot;/&gt;&lt;wsp:rsid wsp:val=&quot;00B8187D&quot;/&gt;&lt;wsp:rsid wsp:val=&quot;00B81F85&quot;/&gt;&lt;wsp:rsid wsp:val=&quot;00B82197&quot;/&gt;&lt;wsp:rsid wsp:val=&quot;00B82617&quot;/&gt;&lt;wsp:rsid wsp:val=&quot;00B83000&quot;/&gt;&lt;wsp:rsid wsp:val=&quot;00B8340F&quot;/&gt;&lt;wsp:rsid wsp:val=&quot;00B8343B&quot;/&gt;&lt;wsp:rsid wsp:val=&quot;00B83471&quot;/&gt;&lt;wsp:rsid wsp:val=&quot;00B839C7&quot;/&gt;&lt;wsp:rsid wsp:val=&quot;00B83E51&quot;/&gt;&lt;wsp:rsid wsp:val=&quot;00B8453B&quot;/&gt;&lt;wsp:rsid wsp:val=&quot;00B84C6E&quot;/&gt;&lt;wsp:rsid wsp:val=&quot;00B84DB9&quot;/&gt;&lt;wsp:rsid wsp:val=&quot;00B8502C&quot;/&gt;&lt;wsp:rsid wsp:val=&quot;00B85811&quot;/&gt;&lt;wsp:rsid wsp:val=&quot;00B86860&quot;/&gt;&lt;wsp:rsid wsp:val=&quot;00B86888&quot;/&gt;&lt;wsp:rsid wsp:val=&quot;00B86A3E&quot;/&gt;&lt;wsp:rsid wsp:val=&quot;00B87069&quot;/&gt;&lt;wsp:rsid wsp:val=&quot;00B87137&quot;/&gt;&lt;wsp:rsid wsp:val=&quot;00B875AC&quot;/&gt;&lt;wsp:rsid wsp:val=&quot;00B87815&quot;/&gt;&lt;wsp:rsid wsp:val=&quot;00B9042E&quot;/&gt;&lt;wsp:rsid wsp:val=&quot;00B90A40&quot;/&gt;&lt;wsp:rsid wsp:val=&quot;00B90C2E&quot;/&gt;&lt;wsp:rsid wsp:val=&quot;00B91204&quot;/&gt;&lt;wsp:rsid wsp:val=&quot;00B91231&quot;/&gt;&lt;wsp:rsid wsp:val=&quot;00B912CA&quot;/&gt;&lt;wsp:rsid wsp:val=&quot;00B9161C&quot;/&gt;&lt;wsp:rsid wsp:val=&quot;00B91AF9&quot;/&gt;&lt;wsp:rsid wsp:val=&quot;00B91B09&quot;/&gt;&lt;wsp:rsid wsp:val=&quot;00B91DE8&quot;/&gt;&lt;wsp:rsid wsp:val=&quot;00B921E7&quot;/&gt;&lt;wsp:rsid wsp:val=&quot;00B922FE&quot;/&gt;&lt;wsp:rsid wsp:val=&quot;00B929A7&quot;/&gt;&lt;wsp:rsid wsp:val=&quot;00B92B04&quot;/&gt;&lt;wsp:rsid wsp:val=&quot;00B930AB&quot;/&gt;&lt;wsp:rsid wsp:val=&quot;00B9327C&quot;/&gt;&lt;wsp:rsid wsp:val=&quot;00B93786&quot;/&gt;&lt;wsp:rsid wsp:val=&quot;00B94931&quot;/&gt;&lt;wsp:rsid wsp:val=&quot;00B94F68&quot;/&gt;&lt;wsp:rsid wsp:val=&quot;00B95575&quot;/&gt;&lt;wsp:rsid wsp:val=&quot;00B956AC&quot;/&gt;&lt;wsp:rsid wsp:val=&quot;00B95F83&quot;/&gt;&lt;wsp:rsid wsp:val=&quot;00B962C6&quot;/&gt;&lt;wsp:rsid wsp:val=&quot;00B96F37&quot;/&gt;&lt;wsp:rsid wsp:val=&quot;00B971A4&quot;/&gt;&lt;wsp:rsid wsp:val=&quot;00B976A0&quot;/&gt;&lt;wsp:rsid wsp:val=&quot;00B977D7&quot;/&gt;&lt;wsp:rsid wsp:val=&quot;00B979F9&quot;/&gt;&lt;wsp:rsid wsp:val=&quot;00B97E2A&quot;/&gt;&lt;wsp:rsid wsp:val=&quot;00B97E41&quot;/&gt;&lt;wsp:rsid wsp:val=&quot;00BA040E&quot;/&gt;&lt;wsp:rsid wsp:val=&quot;00BA057D&quot;/&gt;&lt;wsp:rsid wsp:val=&quot;00BA0651&quot;/&gt;&lt;wsp:rsid wsp:val=&quot;00BA0C9F&quot;/&gt;&lt;wsp:rsid wsp:val=&quot;00BA14FF&quot;/&gt;&lt;wsp:rsid wsp:val=&quot;00BA19AF&quot;/&gt;&lt;wsp:rsid wsp:val=&quot;00BA1DD2&quot;/&gt;&lt;wsp:rsid wsp:val=&quot;00BA2440&quot;/&gt;&lt;wsp:rsid wsp:val=&quot;00BA3F9D&quot;/&gt;&lt;wsp:rsid wsp:val=&quot;00BA4356&quot;/&gt;&lt;wsp:rsid wsp:val=&quot;00BA445F&quot;/&gt;&lt;wsp:rsid wsp:val=&quot;00BA51BA&quot;/&gt;&lt;wsp:rsid wsp:val=&quot;00BA53C8&quot;/&gt;&lt;wsp:rsid wsp:val=&quot;00BA5608&quot;/&gt;&lt;wsp:rsid wsp:val=&quot;00BA582C&quot;/&gt;&lt;wsp:rsid wsp:val=&quot;00BA678E&quot;/&gt;&lt;wsp:rsid wsp:val=&quot;00BA6A6C&quot;/&gt;&lt;wsp:rsid wsp:val=&quot;00BA6A90&quot;/&gt;&lt;wsp:rsid wsp:val=&quot;00BA719B&quot;/&gt;&lt;wsp:rsid wsp:val=&quot;00BA7D63&quot;/&gt;&lt;wsp:rsid wsp:val=&quot;00BB0914&quot;/&gt;&lt;wsp:rsid wsp:val=&quot;00BB15C3&quot;/&gt;&lt;wsp:rsid wsp:val=&quot;00BB1D5E&quot;/&gt;&lt;wsp:rsid wsp:val=&quot;00BB2877&quot;/&gt;&lt;wsp:rsid wsp:val=&quot;00BB293D&quot;/&gt;&lt;wsp:rsid wsp:val=&quot;00BB34A0&quot;/&gt;&lt;wsp:rsid wsp:val=&quot;00BB3CA3&quot;/&gt;&lt;wsp:rsid wsp:val=&quot;00BB3CD1&quot;/&gt;&lt;wsp:rsid wsp:val=&quot;00BB4287&quot;/&gt;&lt;wsp:rsid wsp:val=&quot;00BB467E&quot;/&gt;&lt;wsp:rsid wsp:val=&quot;00BB51C7&quot;/&gt;&lt;wsp:rsid wsp:val=&quot;00BB5928&quot;/&gt;&lt;wsp:rsid wsp:val=&quot;00BB5B28&quot;/&gt;&lt;wsp:rsid wsp:val=&quot;00BB61A7&quot;/&gt;&lt;wsp:rsid wsp:val=&quot;00BB71A2&quot;/&gt;&lt;wsp:rsid wsp:val=&quot;00BB758F&quot;/&gt;&lt;wsp:rsid wsp:val=&quot;00BC0436&quot;/&gt;&lt;wsp:rsid wsp:val=&quot;00BC09AA&quot;/&gt;&lt;wsp:rsid wsp:val=&quot;00BC0D32&quot;/&gt;&lt;wsp:rsid wsp:val=&quot;00BC0DBE&quot;/&gt;&lt;wsp:rsid wsp:val=&quot;00BC1319&quot;/&gt;&lt;wsp:rsid wsp:val=&quot;00BC17DB&quot;/&gt;&lt;wsp:rsid wsp:val=&quot;00BC1B89&quot;/&gt;&lt;wsp:rsid wsp:val=&quot;00BC23E7&quot;/&gt;&lt;wsp:rsid wsp:val=&quot;00BC251D&quot;/&gt;&lt;wsp:rsid wsp:val=&quot;00BC2753&quot;/&gt;&lt;wsp:rsid wsp:val=&quot;00BC2EC7&quot;/&gt;&lt;wsp:rsid wsp:val=&quot;00BC3462&quot;/&gt;&lt;wsp:rsid wsp:val=&quot;00BC35A3&quot;/&gt;&lt;wsp:rsid wsp:val=&quot;00BC3682&quot;/&gt;&lt;wsp:rsid wsp:val=&quot;00BC3A33&quot;/&gt;&lt;wsp:rsid wsp:val=&quot;00BC3BB4&quot;/&gt;&lt;wsp:rsid wsp:val=&quot;00BC4580&quot;/&gt;&lt;wsp:rsid wsp:val=&quot;00BC48DE&quot;/&gt;&lt;wsp:rsid wsp:val=&quot;00BC53AD&quot;/&gt;&lt;wsp:rsid wsp:val=&quot;00BC5707&quot;/&gt;&lt;wsp:rsid wsp:val=&quot;00BC5719&quot;/&gt;&lt;wsp:rsid wsp:val=&quot;00BC5D25&quot;/&gt;&lt;wsp:rsid wsp:val=&quot;00BC5E42&quot;/&gt;&lt;wsp:rsid wsp:val=&quot;00BC6306&quot;/&gt;&lt;wsp:rsid wsp:val=&quot;00BC66F0&quot;/&gt;&lt;wsp:rsid wsp:val=&quot;00BC6810&quot;/&gt;&lt;wsp:rsid wsp:val=&quot;00BC6936&quot;/&gt;&lt;wsp:rsid wsp:val=&quot;00BC6D11&quot;/&gt;&lt;wsp:rsid wsp:val=&quot;00BC76F6&quot;/&gt;&lt;wsp:rsid wsp:val=&quot;00BC7920&quot;/&gt;&lt;wsp:rsid wsp:val=&quot;00BC7A61&quot;/&gt;&lt;wsp:rsid wsp:val=&quot;00BD04E3&quot;/&gt;&lt;wsp:rsid wsp:val=&quot;00BD07B6&quot;/&gt;&lt;wsp:rsid wsp:val=&quot;00BD092C&quot;/&gt;&lt;wsp:rsid wsp:val=&quot;00BD168E&quot;/&gt;&lt;wsp:rsid wsp:val=&quot;00BD198D&quot;/&gt;&lt;wsp:rsid wsp:val=&quot;00BD1C17&quot;/&gt;&lt;wsp:rsid wsp:val=&quot;00BD1F77&quot;/&gt;&lt;wsp:rsid wsp:val=&quot;00BD20FD&quot;/&gt;&lt;wsp:rsid wsp:val=&quot;00BD2576&quot;/&gt;&lt;wsp:rsid wsp:val=&quot;00BD2761&quot;/&gt;&lt;wsp:rsid wsp:val=&quot;00BD2EC3&quot;/&gt;&lt;wsp:rsid wsp:val=&quot;00BD37AB&quot;/&gt;&lt;wsp:rsid wsp:val=&quot;00BD3896&quot;/&gt;&lt;wsp:rsid wsp:val=&quot;00BD38E5&quot;/&gt;&lt;wsp:rsid wsp:val=&quot;00BD3F9E&quot;/&gt;&lt;wsp:rsid wsp:val=&quot;00BD4D55&quot;/&gt;&lt;wsp:rsid wsp:val=&quot;00BD4F8F&quot;/&gt;&lt;wsp:rsid wsp:val=&quot;00BD507E&quot;/&gt;&lt;wsp:rsid wsp:val=&quot;00BD5245&quot;/&gt;&lt;wsp:rsid wsp:val=&quot;00BD5386&quot;/&gt;&lt;wsp:rsid wsp:val=&quot;00BD5729&quot;/&gt;&lt;wsp:rsid wsp:val=&quot;00BD578D&quot;/&gt;&lt;wsp:rsid wsp:val=&quot;00BD5B5D&quot;/&gt;&lt;wsp:rsid wsp:val=&quot;00BD5C1A&quot;/&gt;&lt;wsp:rsid wsp:val=&quot;00BD7198&quot;/&gt;&lt;wsp:rsid wsp:val=&quot;00BD770A&quot;/&gt;&lt;wsp:rsid wsp:val=&quot;00BD7CB0&quot;/&gt;&lt;wsp:rsid wsp:val=&quot;00BE094A&quot;/&gt;&lt;wsp:rsid wsp:val=&quot;00BE0B5A&quot;/&gt;&lt;wsp:rsid wsp:val=&quot;00BE1670&quot;/&gt;&lt;wsp:rsid wsp:val=&quot;00BE2C14&quot;/&gt;&lt;wsp:rsid wsp:val=&quot;00BE2DF2&quot;/&gt;&lt;wsp:rsid wsp:val=&quot;00BE3C61&quot;/&gt;&lt;wsp:rsid wsp:val=&quot;00BE3EEC&quot;/&gt;&lt;wsp:rsid wsp:val=&quot;00BE4149&quot;/&gt;&lt;wsp:rsid wsp:val=&quot;00BE50B1&quot;/&gt;&lt;wsp:rsid wsp:val=&quot;00BE54D4&quot;/&gt;&lt;wsp:rsid wsp:val=&quot;00BE5BF2&quot;/&gt;&lt;wsp:rsid wsp:val=&quot;00BE6452&quot;/&gt;&lt;wsp:rsid wsp:val=&quot;00BE66FB&quot;/&gt;&lt;wsp:rsid wsp:val=&quot;00BE6C7F&quot;/&gt;&lt;wsp:rsid wsp:val=&quot;00BE6F03&quot;/&gt;&lt;wsp:rsid wsp:val=&quot;00BE7137&quot;/&gt;&lt;wsp:rsid wsp:val=&quot;00BE75EA&quot;/&gt;&lt;wsp:rsid wsp:val=&quot;00BE7815&quot;/&gt;&lt;wsp:rsid wsp:val=&quot;00BF02B0&quot;/&gt;&lt;wsp:rsid wsp:val=&quot;00BF02D4&quot;/&gt;&lt;wsp:rsid wsp:val=&quot;00BF0417&quot;/&gt;&lt;wsp:rsid wsp:val=&quot;00BF0549&quot;/&gt;&lt;wsp:rsid wsp:val=&quot;00BF06EB&quot;/&gt;&lt;wsp:rsid wsp:val=&quot;00BF0A09&quot;/&gt;&lt;wsp:rsid wsp:val=&quot;00BF0F08&quot;/&gt;&lt;wsp:rsid wsp:val=&quot;00BF1545&quot;/&gt;&lt;wsp:rsid wsp:val=&quot;00BF1A3C&quot;/&gt;&lt;wsp:rsid wsp:val=&quot;00BF2784&quot;/&gt;&lt;wsp:rsid wsp:val=&quot;00BF2B7E&quot;/&gt;&lt;wsp:rsid wsp:val=&quot;00BF40A5&quot;/&gt;&lt;wsp:rsid wsp:val=&quot;00BF4901&quot;/&gt;&lt;wsp:rsid wsp:val=&quot;00BF49B8&quot;/&gt;&lt;wsp:rsid wsp:val=&quot;00BF4D3D&quot;/&gt;&lt;wsp:rsid wsp:val=&quot;00BF4F5C&quot;/&gt;&lt;wsp:rsid wsp:val=&quot;00BF57D6&quot;/&gt;&lt;wsp:rsid wsp:val=&quot;00BF6DEF&quot;/&gt;&lt;wsp:rsid wsp:val=&quot;00BF73A4&quot;/&gt;&lt;wsp:rsid wsp:val=&quot;00BF78D5&quot;/&gt;&lt;wsp:rsid wsp:val=&quot;00BF7C4B&quot;/&gt;&lt;wsp:rsid wsp:val=&quot;00BF7DF1&quot;/&gt;&lt;wsp:rsid wsp:val=&quot;00C00310&quot;/&gt;&lt;wsp:rsid wsp:val=&quot;00C00775&quot;/&gt;&lt;wsp:rsid wsp:val=&quot;00C00BAB&quot;/&gt;&lt;wsp:rsid wsp:val=&quot;00C00EF7&quot;/&gt;&lt;wsp:rsid wsp:val=&quot;00C01385&quot;/&gt;&lt;wsp:rsid wsp:val=&quot;00C013DE&quot;/&gt;&lt;wsp:rsid wsp:val=&quot;00C0237C&quot;/&gt;&lt;wsp:rsid wsp:val=&quot;00C039FB&quot;/&gt;&lt;wsp:rsid wsp:val=&quot;00C043B5&quot;/&gt;&lt;wsp:rsid wsp:val=&quot;00C044C7&quot;/&gt;&lt;wsp:rsid wsp:val=&quot;00C050AA&quot;/&gt;&lt;wsp:rsid wsp:val=&quot;00C05583&quot;/&gt;&lt;wsp:rsid wsp:val=&quot;00C060F1&quot;/&gt;&lt;wsp:rsid wsp:val=&quot;00C0614D&quot;/&gt;&lt;wsp:rsid wsp:val=&quot;00C063CA&quot;/&gt;&lt;wsp:rsid wsp:val=&quot;00C064F5&quot;/&gt;&lt;wsp:rsid wsp:val=&quot;00C06B02&quot;/&gt;&lt;wsp:rsid wsp:val=&quot;00C06F10&quot;/&gt;&lt;wsp:rsid wsp:val=&quot;00C07A7F&quot;/&gt;&lt;wsp:rsid wsp:val=&quot;00C1041D&quot;/&gt;&lt;wsp:rsid wsp:val=&quot;00C1044C&quot;/&gt;&lt;wsp:rsid wsp:val=&quot;00C11C94&quot;/&gt;&lt;wsp:rsid wsp:val=&quot;00C11EB9&quot;/&gt;&lt;wsp:rsid wsp:val=&quot;00C12161&quot;/&gt;&lt;wsp:rsid wsp:val=&quot;00C13455&quot;/&gt;&lt;wsp:rsid wsp:val=&quot;00C134AE&quot;/&gt;&lt;wsp:rsid wsp:val=&quot;00C1384F&quot;/&gt;&lt;wsp:rsid wsp:val=&quot;00C14170&quot;/&gt;&lt;wsp:rsid wsp:val=&quot;00C1426C&quot;/&gt;&lt;wsp:rsid wsp:val=&quot;00C147AA&quot;/&gt;&lt;wsp:rsid wsp:val=&quot;00C14F14&quot;/&gt;&lt;wsp:rsid wsp:val=&quot;00C167B9&quot;/&gt;&lt;wsp:rsid wsp:val=&quot;00C16CE1&quot;/&gt;&lt;wsp:rsid wsp:val=&quot;00C16DA7&quot;/&gt;&lt;wsp:rsid wsp:val=&quot;00C1796E&quot;/&gt;&lt;wsp:rsid wsp:val=&quot;00C2151E&quot;/&gt;&lt;wsp:rsid wsp:val=&quot;00C21800&quot;/&gt;&lt;wsp:rsid wsp:val=&quot;00C2247F&quot;/&gt;&lt;wsp:rsid wsp:val=&quot;00C227CF&quot;/&gt;&lt;wsp:rsid wsp:val=&quot;00C22A05&quot;/&gt;&lt;wsp:rsid wsp:val=&quot;00C22E8A&quot;/&gt;&lt;wsp:rsid wsp:val=&quot;00C22F97&quot;/&gt;&lt;wsp:rsid wsp:val=&quot;00C234AE&quot;/&gt;&lt;wsp:rsid wsp:val=&quot;00C23699&quot;/&gt;&lt;wsp:rsid wsp:val=&quot;00C236D4&quot;/&gt;&lt;wsp:rsid wsp:val=&quot;00C2385C&quot;/&gt;&lt;wsp:rsid wsp:val=&quot;00C24337&quot;/&gt;&lt;wsp:rsid wsp:val=&quot;00C2466B&quot;/&gt;&lt;wsp:rsid wsp:val=&quot;00C24B9B&quot;/&gt;&lt;wsp:rsid wsp:val=&quot;00C24E16&quot;/&gt;&lt;wsp:rsid wsp:val=&quot;00C258E4&quot;/&gt;&lt;wsp:rsid wsp:val=&quot;00C25E1D&quot;/&gt;&lt;wsp:rsid wsp:val=&quot;00C26B4B&quot;/&gt;&lt;wsp:rsid wsp:val=&quot;00C27221&quot;/&gt;&lt;wsp:rsid wsp:val=&quot;00C2744E&quot;/&gt;&lt;wsp:rsid wsp:val=&quot;00C3091E&quot;/&gt;&lt;wsp:rsid wsp:val=&quot;00C30C3D&quot;/&gt;&lt;wsp:rsid wsp:val=&quot;00C31B62&quot;/&gt;&lt;wsp:rsid wsp:val=&quot;00C31BD1&quot;/&gt;&lt;wsp:rsid wsp:val=&quot;00C3257D&quot;/&gt;&lt;wsp:rsid wsp:val=&quot;00C32D02&quot;/&gt;&lt;wsp:rsid wsp:val=&quot;00C32DB9&quot;/&gt;&lt;wsp:rsid wsp:val=&quot;00C336F4&quot;/&gt;&lt;wsp:rsid wsp:val=&quot;00C33895&quot;/&gt;&lt;wsp:rsid wsp:val=&quot;00C33CB4&quot;/&gt;&lt;wsp:rsid wsp:val=&quot;00C33E71&quot;/&gt;&lt;wsp:rsid wsp:val=&quot;00C352F4&quot;/&gt;&lt;wsp:rsid wsp:val=&quot;00C3534B&quot;/&gt;&lt;wsp:rsid wsp:val=&quot;00C3592A&quot;/&gt;&lt;wsp:rsid wsp:val=&quot;00C35A48&quot;/&gt;&lt;wsp:rsid wsp:val=&quot;00C35B68&quot;/&gt;&lt;wsp:rsid wsp:val=&quot;00C36418&quot;/&gt;&lt;wsp:rsid wsp:val=&quot;00C36991&quot;/&gt;&lt;wsp:rsid wsp:val=&quot;00C373AC&quot;/&gt;&lt;wsp:rsid wsp:val=&quot;00C3751B&quot;/&gt;&lt;wsp:rsid wsp:val=&quot;00C37F1F&quot;/&gt;&lt;wsp:rsid wsp:val=&quot;00C37FD5&quot;/&gt;&lt;wsp:rsid wsp:val=&quot;00C40296&quot;/&gt;&lt;wsp:rsid wsp:val=&quot;00C40348&quot;/&gt;&lt;wsp:rsid wsp:val=&quot;00C40B93&quot;/&gt;&lt;wsp:rsid wsp:val=&quot;00C40CFF&quot;/&gt;&lt;wsp:rsid wsp:val=&quot;00C41E45&quot;/&gt;&lt;wsp:rsid wsp:val=&quot;00C4219F&quot;/&gt;&lt;wsp:rsid wsp:val=&quot;00C422FE&quot;/&gt;&lt;wsp:rsid wsp:val=&quot;00C43473&quot;/&gt;&lt;wsp:rsid wsp:val=&quot;00C43580&quot;/&gt;&lt;wsp:rsid wsp:val=&quot;00C43589&quot;/&gt;&lt;wsp:rsid wsp:val=&quot;00C43771&quot;/&gt;&lt;wsp:rsid wsp:val=&quot;00C442BA&quot;/&gt;&lt;wsp:rsid wsp:val=&quot;00C44349&quot;/&gt;&lt;wsp:rsid wsp:val=&quot;00C44557&quot;/&gt;&lt;wsp:rsid wsp:val=&quot;00C45BF1&quot;/&gt;&lt;wsp:rsid wsp:val=&quot;00C464D2&quot;/&gt;&lt;wsp:rsid wsp:val=&quot;00C470CE&quot;/&gt;&lt;wsp:rsid wsp:val=&quot;00C476F6&quot;/&gt;&lt;wsp:rsid wsp:val=&quot;00C47702&quot;/&gt;&lt;wsp:rsid wsp:val=&quot;00C500FF&quot;/&gt;&lt;wsp:rsid wsp:val=&quot;00C50439&quot;/&gt;&lt;wsp:rsid wsp:val=&quot;00C50639&quot;/&gt;&lt;wsp:rsid wsp:val=&quot;00C50CE9&quot;/&gt;&lt;wsp:rsid wsp:val=&quot;00C50E30&quot;/&gt;&lt;wsp:rsid wsp:val=&quot;00C50FCD&quot;/&gt;&lt;wsp:rsid wsp:val=&quot;00C5100A&quot;/&gt;&lt;wsp:rsid wsp:val=&quot;00C517F9&quot;/&gt;&lt;wsp:rsid wsp:val=&quot;00C51B0E&quot;/&gt;&lt;wsp:rsid wsp:val=&quot;00C52D3F&quot;/&gt;&lt;wsp:rsid wsp:val=&quot;00C52DDB&quot;/&gt;&lt;wsp:rsid wsp:val=&quot;00C5399D&quot;/&gt;&lt;wsp:rsid wsp:val=&quot;00C53DED&quot;/&gt;&lt;wsp:rsid wsp:val=&quot;00C54A08&quot;/&gt;&lt;wsp:rsid wsp:val=&quot;00C54FB3&quot;/&gt;&lt;wsp:rsid wsp:val=&quot;00C55FEC&quot;/&gt;&lt;wsp:rsid wsp:val=&quot;00C56F1C&quot;/&gt;&lt;wsp:rsid wsp:val=&quot;00C57D6C&quot;/&gt;&lt;wsp:rsid wsp:val=&quot;00C60E81&quot;/&gt;&lt;wsp:rsid wsp:val=&quot;00C610D1&quot;/&gt;&lt;wsp:rsid wsp:val=&quot;00C61C52&quot;/&gt;&lt;wsp:rsid wsp:val=&quot;00C6219C&quot;/&gt;&lt;wsp:rsid wsp:val=&quot;00C6229B&quot;/&gt;&lt;wsp:rsid wsp:val=&quot;00C629B2&quot;/&gt;&lt;wsp:rsid wsp:val=&quot;00C62A4E&quot;/&gt;&lt;wsp:rsid wsp:val=&quot;00C62F93&quot;/&gt;&lt;wsp:rsid wsp:val=&quot;00C62FE5&quot;/&gt;&lt;wsp:rsid wsp:val=&quot;00C63661&quot;/&gt;&lt;wsp:rsid wsp:val=&quot;00C639D2&quot;/&gt;&lt;wsp:rsid wsp:val=&quot;00C63D6D&quot;/&gt;&lt;wsp:rsid wsp:val=&quot;00C63D76&quot;/&gt;&lt;wsp:rsid wsp:val=&quot;00C63E24&quot;/&gt;&lt;wsp:rsid wsp:val=&quot;00C641B2&quot;/&gt;&lt;wsp:rsid wsp:val=&quot;00C6443D&quot;/&gt;&lt;wsp:rsid wsp:val=&quot;00C6461A&quot;/&gt;&lt;wsp:rsid wsp:val=&quot;00C65550&quot;/&gt;&lt;wsp:rsid wsp:val=&quot;00C65763&quot;/&gt;&lt;wsp:rsid wsp:val=&quot;00C6609F&quot;/&gt;&lt;wsp:rsid wsp:val=&quot;00C66175&quot;/&gt;&lt;wsp:rsid wsp:val=&quot;00C66245&quot;/&gt;&lt;wsp:rsid wsp:val=&quot;00C66921&quot;/&gt;&lt;wsp:rsid wsp:val=&quot;00C67017&quot;/&gt;&lt;wsp:rsid wsp:val=&quot;00C672E2&quot;/&gt;&lt;wsp:rsid wsp:val=&quot;00C674E0&quot;/&gt;&lt;wsp:rsid wsp:val=&quot;00C676E2&quot;/&gt;&lt;wsp:rsid wsp:val=&quot;00C67821&quot;/&gt;&lt;wsp:rsid wsp:val=&quot;00C67B72&quot;/&gt;&lt;wsp:rsid wsp:val=&quot;00C70377&quot;/&gt;&lt;wsp:rsid wsp:val=&quot;00C7042C&quot;/&gt;&lt;wsp:rsid wsp:val=&quot;00C707A4&quot;/&gt;&lt;wsp:rsid wsp:val=&quot;00C70B44&quot;/&gt;&lt;wsp:rsid wsp:val=&quot;00C71340&quot;/&gt;&lt;wsp:rsid wsp:val=&quot;00C71536&quot;/&gt;&lt;wsp:rsid wsp:val=&quot;00C717ED&quot;/&gt;&lt;wsp:rsid wsp:val=&quot;00C71892&quot;/&gt;&lt;wsp:rsid wsp:val=&quot;00C71A1B&quot;/&gt;&lt;wsp:rsid wsp:val=&quot;00C71B24&quot;/&gt;&lt;wsp:rsid wsp:val=&quot;00C721C2&quot;/&gt;&lt;wsp:rsid wsp:val=&quot;00C7373A&quot;/&gt;&lt;wsp:rsid wsp:val=&quot;00C748FB&quot;/&gt;&lt;wsp:rsid wsp:val=&quot;00C75125&quot;/&gt;&lt;wsp:rsid wsp:val=&quot;00C756B2&quot;/&gt;&lt;wsp:rsid wsp:val=&quot;00C7581B&quot;/&gt;&lt;wsp:rsid wsp:val=&quot;00C759B0&quot;/&gt;&lt;wsp:rsid wsp:val=&quot;00C75CC8&quot;/&gt;&lt;wsp:rsid wsp:val=&quot;00C75CF3&quot;/&gt;&lt;wsp:rsid wsp:val=&quot;00C7621B&quot;/&gt;&lt;wsp:rsid wsp:val=&quot;00C76985&quot;/&gt;&lt;wsp:rsid wsp:val=&quot;00C76FF9&quot;/&gt;&lt;wsp:rsid wsp:val=&quot;00C770D5&quot;/&gt;&lt;wsp:rsid wsp:val=&quot;00C771A0&quot;/&gt;&lt;wsp:rsid wsp:val=&quot;00C77AC1&quot;/&gt;&lt;wsp:rsid wsp:val=&quot;00C77BD4&quot;/&gt;&lt;wsp:rsid wsp:val=&quot;00C77BF3&quot;/&gt;&lt;wsp:rsid wsp:val=&quot;00C77C8D&quot;/&gt;&lt;wsp:rsid wsp:val=&quot;00C8007F&quot;/&gt;&lt;wsp:rsid wsp:val=&quot;00C809E9&quot;/&gt;&lt;wsp:rsid wsp:val=&quot;00C81141&quot;/&gt;&lt;wsp:rsid wsp:val=&quot;00C81417&quot;/&gt;&lt;wsp:rsid wsp:val=&quot;00C81FE7&quot;/&gt;&lt;wsp:rsid wsp:val=&quot;00C8204F&quot;/&gt;&lt;wsp:rsid wsp:val=&quot;00C827C9&quot;/&gt;&lt;wsp:rsid wsp:val=&quot;00C82EE3&quot;/&gt;&lt;wsp:rsid wsp:val=&quot;00C83A8E&quot;/&gt;&lt;wsp:rsid wsp:val=&quot;00C83AAD&quot;/&gt;&lt;wsp:rsid wsp:val=&quot;00C83FB8&quot;/&gt;&lt;wsp:rsid wsp:val=&quot;00C84618&quot;/&gt;&lt;wsp:rsid wsp:val=&quot;00C84763&quot;/&gt;&lt;wsp:rsid wsp:val=&quot;00C84A6C&quot;/&gt;&lt;wsp:rsid wsp:val=&quot;00C85526&quot;/&gt;&lt;wsp:rsid wsp:val=&quot;00C85EB9&quot;/&gt;&lt;wsp:rsid wsp:val=&quot;00C860FA&quot;/&gt;&lt;wsp:rsid wsp:val=&quot;00C86CE4&quot;/&gt;&lt;wsp:rsid wsp:val=&quot;00C86D2C&quot;/&gt;&lt;wsp:rsid wsp:val=&quot;00C87582&quot;/&gt;&lt;wsp:rsid wsp:val=&quot;00C9135D&quot;/&gt;&lt;wsp:rsid wsp:val=&quot;00C915A0&quot;/&gt;&lt;wsp:rsid wsp:val=&quot;00C91716&quot;/&gt;&lt;wsp:rsid wsp:val=&quot;00C91D1E&quot;/&gt;&lt;wsp:rsid wsp:val=&quot;00C91E8A&quot;/&gt;&lt;wsp:rsid wsp:val=&quot;00C91F1B&quot;/&gt;&lt;wsp:rsid wsp:val=&quot;00C9205F&quot;/&gt;&lt;wsp:rsid wsp:val=&quot;00C92958&quot;/&gt;&lt;wsp:rsid wsp:val=&quot;00C93570&quot;/&gt;&lt;wsp:rsid wsp:val=&quot;00C93EB7&quot;/&gt;&lt;wsp:rsid wsp:val=&quot;00C94A4F&quot;/&gt;&lt;wsp:rsid wsp:val=&quot;00C94A73&quot;/&gt;&lt;wsp:rsid wsp:val=&quot;00C95479&quot;/&gt;&lt;wsp:rsid wsp:val=&quot;00C95AC6&quot;/&gt;&lt;wsp:rsid wsp:val=&quot;00C96707&quot;/&gt;&lt;wsp:rsid wsp:val=&quot;00C968D9&quot;/&gt;&lt;wsp:rsid wsp:val=&quot;00C968F4&quot;/&gt;&lt;wsp:rsid wsp:val=&quot;00C96952&quot;/&gt;&lt;wsp:rsid wsp:val=&quot;00C96F4B&quot;/&gt;&lt;wsp:rsid wsp:val=&quot;00C9717F&quot;/&gt;&lt;wsp:rsid wsp:val=&quot;00C971F9&quot;/&gt;&lt;wsp:rsid wsp:val=&quot;00CA01D4&quot;/&gt;&lt;wsp:rsid wsp:val=&quot;00CA052B&quot;/&gt;&lt;wsp:rsid wsp:val=&quot;00CA0772&quot;/&gt;&lt;wsp:rsid wsp:val=&quot;00CA100D&quot;/&gt;&lt;wsp:rsid wsp:val=&quot;00CA11BB&quot;/&gt;&lt;wsp:rsid wsp:val=&quot;00CA1B5C&quot;/&gt;&lt;wsp:rsid wsp:val=&quot;00CA1BBD&quot;/&gt;&lt;wsp:rsid wsp:val=&quot;00CA1F02&quot;/&gt;&lt;wsp:rsid wsp:val=&quot;00CA21AA&quot;/&gt;&lt;wsp:rsid wsp:val=&quot;00CA2AFF&quot;/&gt;&lt;wsp:rsid wsp:val=&quot;00CA3235&quot;/&gt;&lt;wsp:rsid wsp:val=&quot;00CA34E2&quot;/&gt;&lt;wsp:rsid wsp:val=&quot;00CA42E0&quot;/&gt;&lt;wsp:rsid wsp:val=&quot;00CA4973&quot;/&gt;&lt;wsp:rsid wsp:val=&quot;00CA4A36&quot;/&gt;&lt;wsp:rsid wsp:val=&quot;00CA4B95&quot;/&gt;&lt;wsp:rsid wsp:val=&quot;00CA4CCE&quot;/&gt;&lt;wsp:rsid wsp:val=&quot;00CA518C&quot;/&gt;&lt;wsp:rsid wsp:val=&quot;00CA53CE&quot;/&gt;&lt;wsp:rsid wsp:val=&quot;00CA57E4&quot;/&gt;&lt;wsp:rsid wsp:val=&quot;00CA5844&quot;/&gt;&lt;wsp:rsid wsp:val=&quot;00CA6ADA&quot;/&gt;&lt;wsp:rsid wsp:val=&quot;00CA6BC5&quot;/&gt;&lt;wsp:rsid wsp:val=&quot;00CA7005&quot;/&gt;&lt;wsp:rsid wsp:val=&quot;00CA719F&quot;/&gt;&lt;wsp:rsid wsp:val=&quot;00CA734A&quot;/&gt;&lt;wsp:rsid wsp:val=&quot;00CA74FA&quot;/&gt;&lt;wsp:rsid wsp:val=&quot;00CA7576&quot;/&gt;&lt;wsp:rsid wsp:val=&quot;00CB0858&quot;/&gt;&lt;wsp:rsid wsp:val=&quot;00CB0DE0&quot;/&gt;&lt;wsp:rsid wsp:val=&quot;00CB0EA9&quot;/&gt;&lt;wsp:rsid wsp:val=&quot;00CB1270&quot;/&gt;&lt;wsp:rsid wsp:val=&quot;00CB1467&quot;/&gt;&lt;wsp:rsid wsp:val=&quot;00CB168E&quot;/&gt;&lt;wsp:rsid wsp:val=&quot;00CB2152&quot;/&gt;&lt;wsp:rsid wsp:val=&quot;00CB2184&quot;/&gt;&lt;wsp:rsid wsp:val=&quot;00CB2191&quot;/&gt;&lt;wsp:rsid wsp:val=&quot;00CB2424&quot;/&gt;&lt;wsp:rsid wsp:val=&quot;00CB259C&quot;/&gt;&lt;wsp:rsid wsp:val=&quot;00CB2789&quot;/&gt;&lt;wsp:rsid wsp:val=&quot;00CB2C77&quot;/&gt;&lt;wsp:rsid wsp:val=&quot;00CB3658&quot;/&gt;&lt;wsp:rsid wsp:val=&quot;00CB42C1&quot;/&gt;&lt;wsp:rsid wsp:val=&quot;00CB5214&quot;/&gt;&lt;wsp:rsid wsp:val=&quot;00CB5AB6&quot;/&gt;&lt;wsp:rsid wsp:val=&quot;00CB5C4E&quot;/&gt;&lt;wsp:rsid wsp:val=&quot;00CB603D&quot;/&gt;&lt;wsp:rsid wsp:val=&quot;00CB631A&quot;/&gt;&lt;wsp:rsid wsp:val=&quot;00CB6689&quot;/&gt;&lt;wsp:rsid wsp:val=&quot;00CB6A68&quot;/&gt;&lt;wsp:rsid wsp:val=&quot;00CB6A69&quot;/&gt;&lt;wsp:rsid wsp:val=&quot;00CB7E72&quot;/&gt;&lt;wsp:rsid wsp:val=&quot;00CC04F9&quot;/&gt;&lt;wsp:rsid wsp:val=&quot;00CC0B22&quot;/&gt;&lt;wsp:rsid wsp:val=&quot;00CC0D9D&quot;/&gt;&lt;wsp:rsid wsp:val=&quot;00CC1B9A&quot;/&gt;&lt;wsp:rsid wsp:val=&quot;00CC2190&quot;/&gt;&lt;wsp:rsid wsp:val=&quot;00CC25E7&quot;/&gt;&lt;wsp:rsid wsp:val=&quot;00CC2674&quot;/&gt;&lt;wsp:rsid wsp:val=&quot;00CC26CF&quot;/&gt;&lt;wsp:rsid wsp:val=&quot;00CC2FF8&quot;/&gt;&lt;wsp:rsid wsp:val=&quot;00CC3116&quot;/&gt;&lt;wsp:rsid wsp:val=&quot;00CC34CB&quot;/&gt;&lt;wsp:rsid wsp:val=&quot;00CC3999&quot;/&gt;&lt;wsp:rsid wsp:val=&quot;00CC3A97&quot;/&gt;&lt;wsp:rsid wsp:val=&quot;00CC4558&quot;/&gt;&lt;wsp:rsid wsp:val=&quot;00CC49A8&quot;/&gt;&lt;wsp:rsid wsp:val=&quot;00CC4F69&quot;/&gt;&lt;wsp:rsid wsp:val=&quot;00CC503D&quot;/&gt;&lt;wsp:rsid wsp:val=&quot;00CC5091&quot;/&gt;&lt;wsp:rsid wsp:val=&quot;00CC50E7&quot;/&gt;&lt;wsp:rsid wsp:val=&quot;00CC582A&quot;/&gt;&lt;wsp:rsid wsp:val=&quot;00CC59D1&quot;/&gt;&lt;wsp:rsid wsp:val=&quot;00CC5DD2&quot;/&gt;&lt;wsp:rsid wsp:val=&quot;00CC5E80&quot;/&gt;&lt;wsp:rsid wsp:val=&quot;00CC6087&quot;/&gt;&lt;wsp:rsid wsp:val=&quot;00CC710D&quot;/&gt;&lt;wsp:rsid wsp:val=&quot;00CC74D2&quot;/&gt;&lt;wsp:rsid wsp:val=&quot;00CC7F0D&quot;/&gt;&lt;wsp:rsid wsp:val=&quot;00CD0689&quot;/&gt;&lt;wsp:rsid wsp:val=&quot;00CD0ACB&quot;/&gt;&lt;wsp:rsid wsp:val=&quot;00CD1A74&quot;/&gt;&lt;wsp:rsid wsp:val=&quot;00CD26A3&quot;/&gt;&lt;wsp:rsid wsp:val=&quot;00CD27B5&quot;/&gt;&lt;wsp:rsid wsp:val=&quot;00CD2B06&quot;/&gt;&lt;wsp:rsid wsp:val=&quot;00CD2F3F&quot;/&gt;&lt;wsp:rsid wsp:val=&quot;00CD339A&quot;/&gt;&lt;wsp:rsid wsp:val=&quot;00CD34A2&quot;/&gt;&lt;wsp:rsid wsp:val=&quot;00CD37C4&quot;/&gt;&lt;wsp:rsid wsp:val=&quot;00CD3BE3&quot;/&gt;&lt;wsp:rsid wsp:val=&quot;00CD3ECC&quot;/&gt;&lt;wsp:rsid wsp:val=&quot;00CD4056&quot;/&gt;&lt;wsp:rsid wsp:val=&quot;00CD43EF&quot;/&gt;&lt;wsp:rsid wsp:val=&quot;00CD4411&quot;/&gt;&lt;wsp:rsid wsp:val=&quot;00CD4485&quot;/&gt;&lt;wsp:rsid wsp:val=&quot;00CD44D9&quot;/&gt;&lt;wsp:rsid wsp:val=&quot;00CD565B&quot;/&gt;&lt;wsp:rsid wsp:val=&quot;00CD581B&quot;/&gt;&lt;wsp:rsid wsp:val=&quot;00CD5ECC&quot;/&gt;&lt;wsp:rsid wsp:val=&quot;00CD6193&quot;/&gt;&lt;wsp:rsid wsp:val=&quot;00CD67DE&quot;/&gt;&lt;wsp:rsid wsp:val=&quot;00CD6D69&quot;/&gt;&lt;wsp:rsid wsp:val=&quot;00CD6DC4&quot;/&gt;&lt;wsp:rsid wsp:val=&quot;00CD7727&quot;/&gt;&lt;wsp:rsid wsp:val=&quot;00CD7C39&quot;/&gt;&lt;wsp:rsid wsp:val=&quot;00CE0FF0&quot;/&gt;&lt;wsp:rsid wsp:val=&quot;00CE13B6&quot;/&gt;&lt;wsp:rsid wsp:val=&quot;00CE1797&quot;/&gt;&lt;wsp:rsid wsp:val=&quot;00CE25C6&quot;/&gt;&lt;wsp:rsid wsp:val=&quot;00CE2ACD&quot;/&gt;&lt;wsp:rsid wsp:val=&quot;00CE38F9&quot;/&gt;&lt;wsp:rsid wsp:val=&quot;00CE404E&quot;/&gt;&lt;wsp:rsid wsp:val=&quot;00CE4617&quot;/&gt;&lt;wsp:rsid wsp:val=&quot;00CE4FB3&quot;/&gt;&lt;wsp:rsid wsp:val=&quot;00CE5856&quot;/&gt;&lt;wsp:rsid wsp:val=&quot;00CE5F1B&quot;/&gt;&lt;wsp:rsid wsp:val=&quot;00CE662F&quot;/&gt;&lt;wsp:rsid wsp:val=&quot;00CE66AB&quot;/&gt;&lt;wsp:rsid wsp:val=&quot;00CE6C00&quot;/&gt;&lt;wsp:rsid wsp:val=&quot;00CE6C80&quot;/&gt;&lt;wsp:rsid wsp:val=&quot;00CE6D4D&quot;/&gt;&lt;wsp:rsid wsp:val=&quot;00CE7223&quot;/&gt;&lt;wsp:rsid wsp:val=&quot;00CE73D2&quot;/&gt;&lt;wsp:rsid wsp:val=&quot;00CE744F&quot;/&gt;&lt;wsp:rsid wsp:val=&quot;00CE7FBD&quot;/&gt;&lt;wsp:rsid wsp:val=&quot;00CF0757&quot;/&gt;&lt;wsp:rsid wsp:val=&quot;00CF1339&quot;/&gt;&lt;wsp:rsid wsp:val=&quot;00CF1554&quot;/&gt;&lt;wsp:rsid wsp:val=&quot;00CF15C2&quot;/&gt;&lt;wsp:rsid wsp:val=&quot;00CF2776&quot;/&gt;&lt;wsp:rsid wsp:val=&quot;00CF2F4C&quot;/&gt;&lt;wsp:rsid wsp:val=&quot;00CF33DA&quot;/&gt;&lt;wsp:rsid wsp:val=&quot;00CF35DA&quot;/&gt;&lt;wsp:rsid wsp:val=&quot;00CF36A9&quot;/&gt;&lt;wsp:rsid wsp:val=&quot;00CF36BA&quot;/&gt;&lt;wsp:rsid wsp:val=&quot;00CF36C2&quot;/&gt;&lt;wsp:rsid wsp:val=&quot;00CF37C4&quot;/&gt;&lt;wsp:rsid wsp:val=&quot;00CF3ACD&quot;/&gt;&lt;wsp:rsid wsp:val=&quot;00CF3B79&quot;/&gt;&lt;wsp:rsid wsp:val=&quot;00CF40D7&quot;/&gt;&lt;wsp:rsid wsp:val=&quot;00CF4203&quot;/&gt;&lt;wsp:rsid wsp:val=&quot;00CF4357&quot;/&gt;&lt;wsp:rsid wsp:val=&quot;00CF47EF&quot;/&gt;&lt;wsp:rsid wsp:val=&quot;00CF4FA4&quot;/&gt;&lt;wsp:rsid wsp:val=&quot;00CF5C23&quot;/&gt;&lt;wsp:rsid wsp:val=&quot;00CF5E37&quot;/&gt;&lt;wsp:rsid wsp:val=&quot;00CF5EB8&quot;/&gt;&lt;wsp:rsid wsp:val=&quot;00CF60E0&quot;/&gt;&lt;wsp:rsid wsp:val=&quot;00CF68F3&quot;/&gt;&lt;wsp:rsid wsp:val=&quot;00CF6BEC&quot;/&gt;&lt;wsp:rsid wsp:val=&quot;00CF6E07&quot;/&gt;&lt;wsp:rsid wsp:val=&quot;00CF6FF3&quot;/&gt;&lt;wsp:rsid wsp:val=&quot;00CF76BF&quot;/&gt;&lt;wsp:rsid wsp:val=&quot;00CF7947&quot;/&gt;&lt;wsp:rsid wsp:val=&quot;00CF7B9A&quot;/&gt;&lt;wsp:rsid wsp:val=&quot;00CF7E9F&quot;/&gt;&lt;wsp:rsid wsp:val=&quot;00D00100&quot;/&gt;&lt;wsp:rsid wsp:val=&quot;00D00788&quot;/&gt;&lt;wsp:rsid wsp:val=&quot;00D0142A&quot;/&gt;&lt;wsp:rsid wsp:val=&quot;00D01451&quot;/&gt;&lt;wsp:rsid wsp:val=&quot;00D01570&quot;/&gt;&lt;wsp:rsid wsp:val=&quot;00D015F9&quot;/&gt;&lt;wsp:rsid wsp:val=&quot;00D02098&quot;/&gt;&lt;wsp:rsid wsp:val=&quot;00D0268D&quot;/&gt;&lt;wsp:rsid wsp:val=&quot;00D02756&quot;/&gt;&lt;wsp:rsid wsp:val=&quot;00D02B01&quot;/&gt;&lt;wsp:rsid wsp:val=&quot;00D03002&quot;/&gt;&lt;wsp:rsid wsp:val=&quot;00D033A9&quot;/&gt;&lt;wsp:rsid wsp:val=&quot;00D03B4D&quot;/&gt;&lt;wsp:rsid wsp:val=&quot;00D0407A&quot;/&gt;&lt;wsp:rsid wsp:val=&quot;00D04497&quot;/&gt;&lt;wsp:rsid wsp:val=&quot;00D04997&quot;/&gt;&lt;wsp:rsid wsp:val=&quot;00D04E9D&quot;/&gt;&lt;wsp:rsid wsp:val=&quot;00D05237&quot;/&gt;&lt;wsp:rsid wsp:val=&quot;00D05500&quot;/&gt;&lt;wsp:rsid wsp:val=&quot;00D0571A&quot;/&gt;&lt;wsp:rsid wsp:val=&quot;00D06787&quot;/&gt;&lt;wsp:rsid wsp:val=&quot;00D06A90&quot;/&gt;&lt;wsp:rsid wsp:val=&quot;00D06A99&quot;/&gt;&lt;wsp:rsid wsp:val=&quot;00D070B7&quot;/&gt;&lt;wsp:rsid wsp:val=&quot;00D07248&quot;/&gt;&lt;wsp:rsid wsp:val=&quot;00D076AE&quot;/&gt;&lt;wsp:rsid wsp:val=&quot;00D077B9&quot;/&gt;&lt;wsp:rsid wsp:val=&quot;00D0784F&quot;/&gt;&lt;wsp:rsid wsp:val=&quot;00D07B41&quot;/&gt;&lt;wsp:rsid wsp:val=&quot;00D10C6A&quot;/&gt;&lt;wsp:rsid wsp:val=&quot;00D11475&quot;/&gt;&lt;wsp:rsid wsp:val=&quot;00D1204E&quot;/&gt;&lt;wsp:rsid wsp:val=&quot;00D12431&quot;/&gt;&lt;wsp:rsid wsp:val=&quot;00D12842&quot;/&gt;&lt;wsp:rsid wsp:val=&quot;00D14AC9&quot;/&gt;&lt;wsp:rsid wsp:val=&quot;00D14D40&quot;/&gt;&lt;wsp:rsid wsp:val=&quot;00D15370&quot;/&gt;&lt;wsp:rsid wsp:val=&quot;00D15CA8&quot;/&gt;&lt;wsp:rsid wsp:val=&quot;00D166AE&quot;/&gt;&lt;wsp:rsid wsp:val=&quot;00D16C17&quot;/&gt;&lt;wsp:rsid wsp:val=&quot;00D16D0E&quot;/&gt;&lt;wsp:rsid wsp:val=&quot;00D16F8C&quot;/&gt;&lt;wsp:rsid wsp:val=&quot;00D174AF&quot;/&gt;&lt;wsp:rsid wsp:val=&quot;00D1753F&quot;/&gt;&lt;wsp:rsid wsp:val=&quot;00D17764&quot;/&gt;&lt;wsp:rsid wsp:val=&quot;00D17EFA&quot;/&gt;&lt;wsp:rsid wsp:val=&quot;00D20051&quot;/&gt;&lt;wsp:rsid wsp:val=&quot;00D20F68&quot;/&gt;&lt;wsp:rsid wsp:val=&quot;00D21434&quot;/&gt;&lt;wsp:rsid wsp:val=&quot;00D2270A&quot;/&gt;&lt;wsp:rsid wsp:val=&quot;00D229B0&quot;/&gt;&lt;wsp:rsid wsp:val=&quot;00D236B0&quot;/&gt;&lt;wsp:rsid wsp:val=&quot;00D239C4&quot;/&gt;&lt;wsp:rsid wsp:val=&quot;00D23BD8&quot;/&gt;&lt;wsp:rsid wsp:val=&quot;00D23C27&quot;/&gt;&lt;wsp:rsid wsp:val=&quot;00D24524&quot;/&gt;&lt;wsp:rsid wsp:val=&quot;00D246FA&quot;/&gt;&lt;wsp:rsid wsp:val=&quot;00D24CC6&quot;/&gt;&lt;wsp:rsid wsp:val=&quot;00D25112&quot;/&gt;&lt;wsp:rsid wsp:val=&quot;00D253C5&quot;/&gt;&lt;wsp:rsid wsp:val=&quot;00D25850&quot;/&gt;&lt;wsp:rsid wsp:val=&quot;00D25E0F&quot;/&gt;&lt;wsp:rsid wsp:val=&quot;00D26548&quot;/&gt;&lt;wsp:rsid wsp:val=&quot;00D26CC6&quot;/&gt;&lt;wsp:rsid wsp:val=&quot;00D274F8&quot;/&gt;&lt;wsp:rsid wsp:val=&quot;00D275FE&quot;/&gt;&lt;wsp:rsid wsp:val=&quot;00D27EBB&quot;/&gt;&lt;wsp:rsid wsp:val=&quot;00D30743&quot;/&gt;&lt;wsp:rsid wsp:val=&quot;00D30877&quot;/&gt;&lt;wsp:rsid wsp:val=&quot;00D3096D&quot;/&gt;&lt;wsp:rsid wsp:val=&quot;00D30DD3&quot;/&gt;&lt;wsp:rsid wsp:val=&quot;00D32790&quot;/&gt;&lt;wsp:rsid wsp:val=&quot;00D32E56&quot;/&gt;&lt;wsp:rsid wsp:val=&quot;00D3303F&quot;/&gt;&lt;wsp:rsid wsp:val=&quot;00D330F0&quot;/&gt;&lt;wsp:rsid wsp:val=&quot;00D33551&quot;/&gt;&lt;wsp:rsid wsp:val=&quot;00D3380D&quot;/&gt;&lt;wsp:rsid wsp:val=&quot;00D33BE9&quot;/&gt;&lt;wsp:rsid wsp:val=&quot;00D33FA9&quot;/&gt;&lt;wsp:rsid wsp:val=&quot;00D34258&quot;/&gt;&lt;wsp:rsid wsp:val=&quot;00D34DBB&quot;/&gt;&lt;wsp:rsid wsp:val=&quot;00D35269&quot;/&gt;&lt;wsp:rsid wsp:val=&quot;00D353E0&quot;/&gt;&lt;wsp:rsid wsp:val=&quot;00D3556B&quot;/&gt;&lt;wsp:rsid wsp:val=&quot;00D35BEE&quot;/&gt;&lt;wsp:rsid wsp:val=&quot;00D36147&quot;/&gt;&lt;wsp:rsid wsp:val=&quot;00D361E7&quot;/&gt;&lt;wsp:rsid wsp:val=&quot;00D365BB&quot;/&gt;&lt;wsp:rsid wsp:val=&quot;00D37327&quot;/&gt;&lt;wsp:rsid wsp:val=&quot;00D37DC1&quot;/&gt;&lt;wsp:rsid wsp:val=&quot;00D37FDB&quot;/&gt;&lt;wsp:rsid wsp:val=&quot;00D4144E&quot;/&gt;&lt;wsp:rsid wsp:val=&quot;00D41605&quot;/&gt;&lt;wsp:rsid wsp:val=&quot;00D4160F&quot;/&gt;&lt;wsp:rsid wsp:val=&quot;00D4169F&quot;/&gt;&lt;wsp:rsid wsp:val=&quot;00D41998&quot;/&gt;&lt;wsp:rsid wsp:val=&quot;00D434D5&quot;/&gt;&lt;wsp:rsid wsp:val=&quot;00D43AC5&quot;/&gt;&lt;wsp:rsid wsp:val=&quot;00D43CFF&quot;/&gt;&lt;wsp:rsid wsp:val=&quot;00D43ECD&quot;/&gt;&lt;wsp:rsid wsp:val=&quot;00D4425B&quot;/&gt;&lt;wsp:rsid wsp:val=&quot;00D44790&quot;/&gt;&lt;wsp:rsid wsp:val=&quot;00D447C6&quot;/&gt;&lt;wsp:rsid wsp:val=&quot;00D45651&quot;/&gt;&lt;wsp:rsid wsp:val=&quot;00D45705&quot;/&gt;&lt;wsp:rsid wsp:val=&quot;00D45C7A&quot;/&gt;&lt;wsp:rsid wsp:val=&quot;00D466C0&quot;/&gt;&lt;wsp:rsid wsp:val=&quot;00D46E41&quot;/&gt;&lt;wsp:rsid wsp:val=&quot;00D46E77&quot;/&gt;&lt;wsp:rsid wsp:val=&quot;00D47A8C&quot;/&gt;&lt;wsp:rsid wsp:val=&quot;00D47F63&quot;/&gt;&lt;wsp:rsid wsp:val=&quot;00D50240&quot;/&gt;&lt;wsp:rsid wsp:val=&quot;00D50C9A&quot;/&gt;&lt;wsp:rsid wsp:val=&quot;00D50E5B&quot;/&gt;&lt;wsp:rsid wsp:val=&quot;00D513C8&quot;/&gt;&lt;wsp:rsid wsp:val=&quot;00D51571&quot;/&gt;&lt;wsp:rsid wsp:val=&quot;00D515B1&quot;/&gt;&lt;wsp:rsid wsp:val=&quot;00D517B4&quot;/&gt;&lt;wsp:rsid wsp:val=&quot;00D51DCD&quot;/&gt;&lt;wsp:rsid wsp:val=&quot;00D52A65&quot;/&gt;&lt;wsp:rsid wsp:val=&quot;00D536A6&quot;/&gt;&lt;wsp:rsid wsp:val=&quot;00D53D7B&quot;/&gt;&lt;wsp:rsid wsp:val=&quot;00D542EE&quot;/&gt;&lt;wsp:rsid wsp:val=&quot;00D54601&quot;/&gt;&lt;wsp:rsid wsp:val=&quot;00D5485E&quot;/&gt;&lt;wsp:rsid wsp:val=&quot;00D54D32&quot;/&gt;&lt;wsp:rsid wsp:val=&quot;00D54EF1&quot;/&gt;&lt;wsp:rsid wsp:val=&quot;00D55D11&quot;/&gt;&lt;wsp:rsid wsp:val=&quot;00D5627C&quot;/&gt;&lt;wsp:rsid wsp:val=&quot;00D564C1&quot;/&gt;&lt;wsp:rsid wsp:val=&quot;00D56568&quot;/&gt;&lt;wsp:rsid wsp:val=&quot;00D566EE&quot;/&gt;&lt;wsp:rsid wsp:val=&quot;00D56D42&quot;/&gt;&lt;wsp:rsid wsp:val=&quot;00D56DAF&quot;/&gt;&lt;wsp:rsid wsp:val=&quot;00D56F1E&quot;/&gt;&lt;wsp:rsid wsp:val=&quot;00D577E4&quot;/&gt;&lt;wsp:rsid wsp:val=&quot;00D57C8B&quot;/&gt;&lt;wsp:rsid wsp:val=&quot;00D602F7&quot;/&gt;&lt;wsp:rsid wsp:val=&quot;00D6082D&quot;/&gt;&lt;wsp:rsid wsp:val=&quot;00D60DF6&quot;/&gt;&lt;wsp:rsid wsp:val=&quot;00D6191C&quot;/&gt;&lt;wsp:rsid wsp:val=&quot;00D61C3A&quot;/&gt;&lt;wsp:rsid wsp:val=&quot;00D61F13&quot;/&gt;&lt;wsp:rsid wsp:val=&quot;00D62958&quot;/&gt;&lt;wsp:rsid wsp:val=&quot;00D630F4&quot;/&gt;&lt;wsp:rsid wsp:val=&quot;00D63172&quot;/&gt;&lt;wsp:rsid wsp:val=&quot;00D6366F&quot;/&gt;&lt;wsp:rsid wsp:val=&quot;00D63818&quot;/&gt;&lt;wsp:rsid wsp:val=&quot;00D63D0C&quot;/&gt;&lt;wsp:rsid wsp:val=&quot;00D63D79&quot;/&gt;&lt;wsp:rsid wsp:val=&quot;00D6435C&quot;/&gt;&lt;wsp:rsid wsp:val=&quot;00D6482A&quot;/&gt;&lt;wsp:rsid wsp:val=&quot;00D65808&quot;/&gt;&lt;wsp:rsid wsp:val=&quot;00D65893&quot;/&gt;&lt;wsp:rsid wsp:val=&quot;00D65A6A&quot;/&gt;&lt;wsp:rsid wsp:val=&quot;00D66403&quot;/&gt;&lt;wsp:rsid wsp:val=&quot;00D664EF&quot;/&gt;&lt;wsp:rsid wsp:val=&quot;00D66652&quot;/&gt;&lt;wsp:rsid wsp:val=&quot;00D667DF&quot;/&gt;&lt;wsp:rsid wsp:val=&quot;00D66BB0&quot;/&gt;&lt;wsp:rsid wsp:val=&quot;00D677BC&quot;/&gt;&lt;wsp:rsid wsp:val=&quot;00D679A6&quot;/&gt;&lt;wsp:rsid wsp:val=&quot;00D679AF&quot;/&gt;&lt;wsp:rsid wsp:val=&quot;00D67A7B&quot;/&gt;&lt;wsp:rsid wsp:val=&quot;00D67C61&quot;/&gt;&lt;wsp:rsid wsp:val=&quot;00D67D0C&quot;/&gt;&lt;wsp:rsid wsp:val=&quot;00D700D6&quot;/&gt;&lt;wsp:rsid wsp:val=&quot;00D70391&quot;/&gt;&lt;wsp:rsid wsp:val=&quot;00D706B4&quot;/&gt;&lt;wsp:rsid wsp:val=&quot;00D70C34&quot;/&gt;&lt;wsp:rsid wsp:val=&quot;00D71DD9&quot;/&gt;&lt;wsp:rsid wsp:val=&quot;00D727B8&quot;/&gt;&lt;wsp:rsid wsp:val=&quot;00D728DD&quot;/&gt;&lt;wsp:rsid wsp:val=&quot;00D731D4&quot;/&gt;&lt;wsp:rsid wsp:val=&quot;00D73505&quot;/&gt;&lt;wsp:rsid wsp:val=&quot;00D73661&quot;/&gt;&lt;wsp:rsid wsp:val=&quot;00D73967&quot;/&gt;&lt;wsp:rsid wsp:val=&quot;00D73A63&quot;/&gt;&lt;wsp:rsid wsp:val=&quot;00D7487B&quot;/&gt;&lt;wsp:rsid wsp:val=&quot;00D74E11&quot;/&gt;&lt;wsp:rsid wsp:val=&quot;00D74F09&quot;/&gt;&lt;wsp:rsid wsp:val=&quot;00D75024&quot;/&gt;&lt;wsp:rsid wsp:val=&quot;00D75055&quot;/&gt;&lt;wsp:rsid wsp:val=&quot;00D7516C&quot;/&gt;&lt;wsp:rsid wsp:val=&quot;00D75575&quot;/&gt;&lt;wsp:rsid wsp:val=&quot;00D766FC&quot;/&gt;&lt;wsp:rsid wsp:val=&quot;00D76A6B&quot;/&gt;&lt;wsp:rsid wsp:val=&quot;00D76CFA&quot;/&gt;&lt;wsp:rsid wsp:val=&quot;00D76E60&quot;/&gt;&lt;wsp:rsid wsp:val=&quot;00D77162&quot;/&gt;&lt;wsp:rsid wsp:val=&quot;00D774CF&quot;/&gt;&lt;wsp:rsid wsp:val=&quot;00D7781F&quot;/&gt;&lt;wsp:rsid wsp:val=&quot;00D778B3&quot;/&gt;&lt;wsp:rsid wsp:val=&quot;00D778FB&quot;/&gt;&lt;wsp:rsid wsp:val=&quot;00D7798E&quot;/&gt;&lt;wsp:rsid wsp:val=&quot;00D77A2A&quot;/&gt;&lt;wsp:rsid wsp:val=&quot;00D77CC1&quot;/&gt;&lt;wsp:rsid wsp:val=&quot;00D77E5F&quot;/&gt;&lt;wsp:rsid wsp:val=&quot;00D80244&quot;/&gt;&lt;wsp:rsid wsp:val=&quot;00D80597&quot;/&gt;&lt;wsp:rsid wsp:val=&quot;00D80A7A&quot;/&gt;&lt;wsp:rsid wsp:val=&quot;00D81D50&quot;/&gt;&lt;wsp:rsid wsp:val=&quot;00D82318&quot;/&gt;&lt;wsp:rsid wsp:val=&quot;00D82708&quot;/&gt;&lt;wsp:rsid wsp:val=&quot;00D82CF9&quot;/&gt;&lt;wsp:rsid wsp:val=&quot;00D82EB2&quot;/&gt;&lt;wsp:rsid wsp:val=&quot;00D83036&quot;/&gt;&lt;wsp:rsid wsp:val=&quot;00D833C8&quot;/&gt;&lt;wsp:rsid wsp:val=&quot;00D83BDE&quot;/&gt;&lt;wsp:rsid wsp:val=&quot;00D8454F&quot;/&gt;&lt;wsp:rsid wsp:val=&quot;00D8486C&quot;/&gt;&lt;wsp:rsid wsp:val=&quot;00D8497C&quot;/&gt;&lt;wsp:rsid wsp:val=&quot;00D84DAE&quot;/&gt;&lt;wsp:rsid wsp:val=&quot;00D84F8C&quot;/&gt;&lt;wsp:rsid wsp:val=&quot;00D853C5&quot;/&gt;&lt;wsp:rsid wsp:val=&quot;00D855CE&quot;/&gt;&lt;wsp:rsid wsp:val=&quot;00D85982&quot;/&gt;&lt;wsp:rsid wsp:val=&quot;00D85C41&quot;/&gt;&lt;wsp:rsid wsp:val=&quot;00D8619B&quot;/&gt;&lt;wsp:rsid wsp:val=&quot;00D866D0&quot;/&gt;&lt;wsp:rsid wsp:val=&quot;00D86706&quot;/&gt;&lt;wsp:rsid wsp:val=&quot;00D86A2B&quot;/&gt;&lt;wsp:rsid wsp:val=&quot;00D86BD8&quot;/&gt;&lt;wsp:rsid wsp:val=&quot;00D8757A&quot;/&gt;&lt;wsp:rsid wsp:val=&quot;00D87AAB&quot;/&gt;&lt;wsp:rsid wsp:val=&quot;00D907FB&quot;/&gt;&lt;wsp:rsid wsp:val=&quot;00D9093E&quot;/&gt;&lt;wsp:rsid wsp:val=&quot;00D90B63&quot;/&gt;&lt;wsp:rsid wsp:val=&quot;00D90F9C&quot;/&gt;&lt;wsp:rsid wsp:val=&quot;00D91553&quot;/&gt;&lt;wsp:rsid wsp:val=&quot;00D91566&quot;/&gt;&lt;wsp:rsid wsp:val=&quot;00D9179F&quot;/&gt;&lt;wsp:rsid wsp:val=&quot;00D91A8D&quot;/&gt;&lt;wsp:rsid wsp:val=&quot;00D91E2D&quot;/&gt;&lt;wsp:rsid wsp:val=&quot;00D91F46&quot;/&gt;&lt;wsp:rsid wsp:val=&quot;00D9243D&quot;/&gt;&lt;wsp:rsid wsp:val=&quot;00D92C4C&quot;/&gt;&lt;wsp:rsid wsp:val=&quot;00D92D2B&quot;/&gt;&lt;wsp:rsid wsp:val=&quot;00D92EBD&quot;/&gt;&lt;wsp:rsid wsp:val=&quot;00D93165&quot;/&gt;&lt;wsp:rsid wsp:val=&quot;00D936EF&quot;/&gt;&lt;wsp:rsid wsp:val=&quot;00D93A8A&quot;/&gt;&lt;wsp:rsid wsp:val=&quot;00D93EB0&quot;/&gt;&lt;wsp:rsid wsp:val=&quot;00D9419A&quot;/&gt;&lt;wsp:rsid wsp:val=&quot;00D9551D&quot;/&gt;&lt;wsp:rsid wsp:val=&quot;00D959E4&quot;/&gt;&lt;wsp:rsid wsp:val=&quot;00D95AEF&quot;/&gt;&lt;wsp:rsid wsp:val=&quot;00D95CC2&quot;/&gt;&lt;wsp:rsid wsp:val=&quot;00D95E4F&quot;/&gt;&lt;wsp:rsid wsp:val=&quot;00D96468&quot;/&gt;&lt;wsp:rsid wsp:val=&quot;00D96712&quot;/&gt;&lt;wsp:rsid wsp:val=&quot;00D96AF1&quot;/&gt;&lt;wsp:rsid wsp:val=&quot;00D974AE&quot;/&gt;&lt;wsp:rsid wsp:val=&quot;00D97B88&quot;/&gt;&lt;wsp:rsid wsp:val=&quot;00DA0485&quot;/&gt;&lt;wsp:rsid wsp:val=&quot;00DA05DB&quot;/&gt;&lt;wsp:rsid wsp:val=&quot;00DA1017&quot;/&gt;&lt;wsp:rsid wsp:val=&quot;00DA198D&quot;/&gt;&lt;wsp:rsid wsp:val=&quot;00DA257F&quot;/&gt;&lt;wsp:rsid wsp:val=&quot;00DA2779&quot;/&gt;&lt;wsp:rsid wsp:val=&quot;00DA2CB4&quot;/&gt;&lt;wsp:rsid wsp:val=&quot;00DA30A3&quot;/&gt;&lt;wsp:rsid wsp:val=&quot;00DA3562&quot;/&gt;&lt;wsp:rsid wsp:val=&quot;00DA379C&quot;/&gt;&lt;wsp:rsid wsp:val=&quot;00DA3CD4&quot;/&gt;&lt;wsp:rsid wsp:val=&quot;00DA440A&quot;/&gt;&lt;wsp:rsid wsp:val=&quot;00DA481D&quot;/&gt;&lt;wsp:rsid wsp:val=&quot;00DA4927&quot;/&gt;&lt;wsp:rsid wsp:val=&quot;00DA4B89&quot;/&gt;&lt;wsp:rsid wsp:val=&quot;00DA51E9&quot;/&gt;&lt;wsp:rsid wsp:val=&quot;00DA5289&quot;/&gt;&lt;wsp:rsid wsp:val=&quot;00DA5D47&quot;/&gt;&lt;wsp:rsid wsp:val=&quot;00DA6062&quot;/&gt;&lt;wsp:rsid wsp:val=&quot;00DA634B&quot;/&gt;&lt;wsp:rsid wsp:val=&quot;00DA6726&quot;/&gt;&lt;wsp:rsid wsp:val=&quot;00DA6883&quot;/&gt;&lt;wsp:rsid wsp:val=&quot;00DA6F6D&quot;/&gt;&lt;wsp:rsid wsp:val=&quot;00DA75CA&quot;/&gt;&lt;wsp:rsid wsp:val=&quot;00DA7B01&quot;/&gt;&lt;wsp:rsid wsp:val=&quot;00DA7B22&quot;/&gt;&lt;wsp:rsid wsp:val=&quot;00DB0ECF&quot;/&gt;&lt;wsp:rsid wsp:val=&quot;00DB1B83&quot;/&gt;&lt;wsp:rsid wsp:val=&quot;00DB1D65&quot;/&gt;&lt;wsp:rsid wsp:val=&quot;00DB1E7E&quot;/&gt;&lt;wsp:rsid wsp:val=&quot;00DB2630&quot;/&gt;&lt;wsp:rsid wsp:val=&quot;00DB3657&quot;/&gt;&lt;wsp:rsid wsp:val=&quot;00DB3E77&quot;/&gt;&lt;wsp:rsid wsp:val=&quot;00DB3F2E&quot;/&gt;&lt;wsp:rsid wsp:val=&quot;00DB44B3&quot;/&gt;&lt;wsp:rsid wsp:val=&quot;00DB4B56&quot;/&gt;&lt;wsp:rsid wsp:val=&quot;00DB506B&quot;/&gt;&lt;wsp:rsid wsp:val=&quot;00DB536C&quot;/&gt;&lt;wsp:rsid wsp:val=&quot;00DB5990&quot;/&gt;&lt;wsp:rsid wsp:val=&quot;00DB5D0A&quot;/&gt;&lt;wsp:rsid wsp:val=&quot;00DB5D32&quot;/&gt;&lt;wsp:rsid wsp:val=&quot;00DB5F5C&quot;/&gt;&lt;wsp:rsid wsp:val=&quot;00DB6264&quot;/&gt;&lt;wsp:rsid wsp:val=&quot;00DB6908&quot;/&gt;&lt;wsp:rsid wsp:val=&quot;00DB6BCA&quot;/&gt;&lt;wsp:rsid wsp:val=&quot;00DB6C48&quot;/&gt;&lt;wsp:rsid wsp:val=&quot;00DB71B5&quot;/&gt;&lt;wsp:rsid wsp:val=&quot;00DB7321&quot;/&gt;&lt;wsp:rsid wsp:val=&quot;00DB7483&quot;/&gt;&lt;wsp:rsid wsp:val=&quot;00DB79E6&quot;/&gt;&lt;wsp:rsid wsp:val=&quot;00DB7E66&quot;/&gt;&lt;wsp:rsid wsp:val=&quot;00DB7F8F&quot;/&gt;&lt;wsp:rsid wsp:val=&quot;00DC0410&quot;/&gt;&lt;wsp:rsid wsp:val=&quot;00DC09FF&quot;/&gt;&lt;wsp:rsid wsp:val=&quot;00DC0B95&quot;/&gt;&lt;wsp:rsid wsp:val=&quot;00DC181B&quot;/&gt;&lt;wsp:rsid wsp:val=&quot;00DC22DF&quot;/&gt;&lt;wsp:rsid wsp:val=&quot;00DC2C38&quot;/&gt;&lt;wsp:rsid wsp:val=&quot;00DC337A&quot;/&gt;&lt;wsp:rsid wsp:val=&quot;00DC3451&quot;/&gt;&lt;wsp:rsid wsp:val=&quot;00DC34DC&quot;/&gt;&lt;wsp:rsid wsp:val=&quot;00DC3718&quot;/&gt;&lt;wsp:rsid wsp:val=&quot;00DC38E1&quot;/&gt;&lt;wsp:rsid wsp:val=&quot;00DC3F43&quot;/&gt;&lt;wsp:rsid wsp:val=&quot;00DC4D78&quot;/&gt;&lt;wsp:rsid wsp:val=&quot;00DC4F00&quot;/&gt;&lt;wsp:rsid wsp:val=&quot;00DC519A&quot;/&gt;&lt;wsp:rsid wsp:val=&quot;00DC5387&quot;/&gt;&lt;wsp:rsid wsp:val=&quot;00DC5B12&quot;/&gt;&lt;wsp:rsid wsp:val=&quot;00DC6560&quot;/&gt;&lt;wsp:rsid wsp:val=&quot;00DC6769&quot;/&gt;&lt;wsp:rsid wsp:val=&quot;00DC690E&quot;/&gt;&lt;wsp:rsid wsp:val=&quot;00DC6D87&quot;/&gt;&lt;wsp:rsid wsp:val=&quot;00DC766E&quot;/&gt;&lt;wsp:rsid wsp:val=&quot;00DC799B&quot;/&gt;&lt;wsp:rsid wsp:val=&quot;00DC7E63&quot;/&gt;&lt;wsp:rsid wsp:val=&quot;00DD05CF&quot;/&gt;&lt;wsp:rsid wsp:val=&quot;00DD0942&quot;/&gt;&lt;wsp:rsid wsp:val=&quot;00DD0E00&quot;/&gt;&lt;wsp:rsid wsp:val=&quot;00DD13FD&quot;/&gt;&lt;wsp:rsid wsp:val=&quot;00DD1739&quot;/&gt;&lt;wsp:rsid wsp:val=&quot;00DD1AC9&quot;/&gt;&lt;wsp:rsid wsp:val=&quot;00DD1B4D&quot;/&gt;&lt;wsp:rsid wsp:val=&quot;00DD1CB0&quot;/&gt;&lt;wsp:rsid wsp:val=&quot;00DD2369&quot;/&gt;&lt;wsp:rsid wsp:val=&quot;00DD359C&quot;/&gt;&lt;wsp:rsid wsp:val=&quot;00DD3DE4&quot;/&gt;&lt;wsp:rsid wsp:val=&quot;00DD41B1&quot;/&gt;&lt;wsp:rsid wsp:val=&quot;00DD4B7E&quot;/&gt;&lt;wsp:rsid wsp:val=&quot;00DD4CF6&quot;/&gt;&lt;wsp:rsid wsp:val=&quot;00DD4D2F&quot;/&gt;&lt;wsp:rsid wsp:val=&quot;00DD5042&quot;/&gt;&lt;wsp:rsid wsp:val=&quot;00DD652D&quot;/&gt;&lt;wsp:rsid wsp:val=&quot;00DD666E&quot;/&gt;&lt;wsp:rsid wsp:val=&quot;00DD6754&quot;/&gt;&lt;wsp:rsid wsp:val=&quot;00DD7219&quot;/&gt;&lt;wsp:rsid wsp:val=&quot;00DD774C&quot;/&gt;&lt;wsp:rsid wsp:val=&quot;00DD7A93&quot;/&gt;&lt;wsp:rsid wsp:val=&quot;00DD7E24&quot;/&gt;&lt;wsp:rsid wsp:val=&quot;00DE0BC4&quot;/&gt;&lt;wsp:rsid wsp:val=&quot;00DE1402&quot;/&gt;&lt;wsp:rsid wsp:val=&quot;00DE339B&quot;/&gt;&lt;wsp:rsid wsp:val=&quot;00DE4808&quot;/&gt;&lt;wsp:rsid wsp:val=&quot;00DE736C&quot;/&gt;&lt;wsp:rsid wsp:val=&quot;00DE73AD&quot;/&gt;&lt;wsp:rsid wsp:val=&quot;00DE7BF1&quot;/&gt;&lt;wsp:rsid wsp:val=&quot;00DF0399&quot;/&gt;&lt;wsp:rsid wsp:val=&quot;00DF0D6A&quot;/&gt;&lt;wsp:rsid wsp:val=&quot;00DF0F4E&quot;/&gt;&lt;wsp:rsid wsp:val=&quot;00DF1408&quot;/&gt;&lt;wsp:rsid wsp:val=&quot;00DF1610&quot;/&gt;&lt;wsp:rsid wsp:val=&quot;00DF172B&quot;/&gt;&lt;wsp:rsid wsp:val=&quot;00DF1733&quot;/&gt;&lt;wsp:rsid wsp:val=&quot;00DF1BF2&quot;/&gt;&lt;wsp:rsid wsp:val=&quot;00DF1FAA&quot;/&gt;&lt;wsp:rsid wsp:val=&quot;00DF2B3B&quot;/&gt;&lt;wsp:rsid wsp:val=&quot;00DF2D6E&quot;/&gt;&lt;wsp:rsid wsp:val=&quot;00DF33BC&quot;/&gt;&lt;wsp:rsid wsp:val=&quot;00DF37AA&quot;/&gt;&lt;wsp:rsid wsp:val=&quot;00DF540E&quot;/&gt;&lt;wsp:rsid wsp:val=&quot;00DF560A&quot;/&gt;&lt;wsp:rsid wsp:val=&quot;00DF655F&quot;/&gt;&lt;wsp:rsid wsp:val=&quot;00DF69A8&quot;/&gt;&lt;wsp:rsid wsp:val=&quot;00DF6BEA&quot;/&gt;&lt;wsp:rsid wsp:val=&quot;00DF7490&quot;/&gt;&lt;wsp:rsid wsp:val=&quot;00DF7DC2&quot;/&gt;&lt;wsp:rsid wsp:val=&quot;00DF7F04&quot;/&gt;&lt;wsp:rsid wsp:val=&quot;00E00305&quot;/&gt;&lt;wsp:rsid wsp:val=&quot;00E003C3&quot;/&gt;&lt;wsp:rsid wsp:val=&quot;00E00687&quot;/&gt;&lt;wsp:rsid wsp:val=&quot;00E006F2&quot;/&gt;&lt;wsp:rsid wsp:val=&quot;00E01E5E&quot;/&gt;&lt;wsp:rsid wsp:val=&quot;00E01FCB&quot;/&gt;&lt;wsp:rsid wsp:val=&quot;00E0201E&quot;/&gt;&lt;wsp:rsid wsp:val=&quot;00E02555&quot;/&gt;&lt;wsp:rsid wsp:val=&quot;00E02C9E&quot;/&gt;&lt;wsp:rsid wsp:val=&quot;00E034C8&quot;/&gt;&lt;wsp:rsid wsp:val=&quot;00E0369A&quot;/&gt;&lt;wsp:rsid wsp:val=&quot;00E036C3&quot;/&gt;&lt;wsp:rsid wsp:val=&quot;00E04613&quot;/&gt;&lt;wsp:rsid wsp:val=&quot;00E046B3&quot;/&gt;&lt;wsp:rsid wsp:val=&quot;00E048CF&quot;/&gt;&lt;wsp:rsid wsp:val=&quot;00E048D1&quot;/&gt;&lt;wsp:rsid wsp:val=&quot;00E0499A&quot;/&gt;&lt;wsp:rsid wsp:val=&quot;00E0529A&quot;/&gt;&lt;wsp:rsid wsp:val=&quot;00E05E6E&quot;/&gt;&lt;wsp:rsid wsp:val=&quot;00E06AAF&quot;/&gt;&lt;wsp:rsid wsp:val=&quot;00E06C5B&quot;/&gt;&lt;wsp:rsid wsp:val=&quot;00E0716A&quot;/&gt;&lt;wsp:rsid wsp:val=&quot;00E07272&quot;/&gt;&lt;wsp:rsid wsp:val=&quot;00E07295&quot;/&gt;&lt;wsp:rsid wsp:val=&quot;00E07F07&quot;/&gt;&lt;wsp:rsid wsp:val=&quot;00E07FD1&quot;/&gt;&lt;wsp:rsid wsp:val=&quot;00E10474&quot;/&gt;&lt;wsp:rsid wsp:val=&quot;00E10A81&quot;/&gt;&lt;wsp:rsid wsp:val=&quot;00E10B40&quot;/&gt;&lt;wsp:rsid wsp:val=&quot;00E10B70&quot;/&gt;&lt;wsp:rsid wsp:val=&quot;00E11055&quot;/&gt;&lt;wsp:rsid wsp:val=&quot;00E120CB&quot;/&gt;&lt;wsp:rsid wsp:val=&quot;00E1264D&quot;/&gt;&lt;wsp:rsid wsp:val=&quot;00E126A7&quot;/&gt;&lt;wsp:rsid wsp:val=&quot;00E126C6&quot;/&gt;&lt;wsp:rsid wsp:val=&quot;00E1273D&quot;/&gt;&lt;wsp:rsid wsp:val=&quot;00E137F0&quot;/&gt;&lt;wsp:rsid wsp:val=&quot;00E13B11&quot;/&gt;&lt;wsp:rsid wsp:val=&quot;00E14115&quot;/&gt;&lt;wsp:rsid wsp:val=&quot;00E1442B&quot;/&gt;&lt;wsp:rsid wsp:val=&quot;00E14C5B&quot;/&gt;&lt;wsp:rsid wsp:val=&quot;00E162AB&quot;/&gt;&lt;wsp:rsid wsp:val=&quot;00E16504&quot;/&gt;&lt;wsp:rsid wsp:val=&quot;00E166D3&quot;/&gt;&lt;wsp:rsid wsp:val=&quot;00E167FC&quot;/&gt;&lt;wsp:rsid wsp:val=&quot;00E16B34&quot;/&gt;&lt;wsp:rsid wsp:val=&quot;00E172F5&quot;/&gt;&lt;wsp:rsid wsp:val=&quot;00E17338&quot;/&gt;&lt;wsp:rsid wsp:val=&quot;00E176E8&quot;/&gt;&lt;wsp:rsid wsp:val=&quot;00E17936&quot;/&gt;&lt;wsp:rsid wsp:val=&quot;00E17D1C&quot;/&gt;&lt;wsp:rsid wsp:val=&quot;00E21EB2&quot;/&gt;&lt;wsp:rsid wsp:val=&quot;00E21EC7&quot;/&gt;&lt;wsp:rsid wsp:val=&quot;00E223F2&quot;/&gt;&lt;wsp:rsid wsp:val=&quot;00E22554&quot;/&gt;&lt;wsp:rsid wsp:val=&quot;00E22FBE&quot;/&gt;&lt;wsp:rsid wsp:val=&quot;00E23778&quot;/&gt;&lt;wsp:rsid wsp:val=&quot;00E237A5&quot;/&gt;&lt;wsp:rsid wsp:val=&quot;00E23A6F&quot;/&gt;&lt;wsp:rsid wsp:val=&quot;00E23E8E&quot;/&gt;&lt;wsp:rsid wsp:val=&quot;00E23FBC&quot;/&gt;&lt;wsp:rsid wsp:val=&quot;00E24038&quot;/&gt;&lt;wsp:rsid wsp:val=&quot;00E24400&quot;/&gt;&lt;wsp:rsid wsp:val=&quot;00E24465&quot;/&gt;&lt;wsp:rsid wsp:val=&quot;00E2497A&quot;/&gt;&lt;wsp:rsid wsp:val=&quot;00E24A3A&quot;/&gt;&lt;wsp:rsid wsp:val=&quot;00E24C8D&quot;/&gt;&lt;wsp:rsid wsp:val=&quot;00E24EEA&quot;/&gt;&lt;wsp:rsid wsp:val=&quot;00E25026&quot;/&gt;&lt;wsp:rsid wsp:val=&quot;00E2557C&quot;/&gt;&lt;wsp:rsid wsp:val=&quot;00E255A2&quot;/&gt;&lt;wsp:rsid wsp:val=&quot;00E256FB&quot;/&gt;&lt;wsp:rsid wsp:val=&quot;00E25A2B&quot;/&gt;&lt;wsp:rsid wsp:val=&quot;00E25BB4&quot;/&gt;&lt;wsp:rsid wsp:val=&quot;00E2747C&quot;/&gt;&lt;wsp:rsid wsp:val=&quot;00E27711&quot;/&gt;&lt;wsp:rsid wsp:val=&quot;00E27DFC&quot;/&gt;&lt;wsp:rsid wsp:val=&quot;00E301D7&quot;/&gt;&lt;wsp:rsid wsp:val=&quot;00E301F3&quot;/&gt;&lt;wsp:rsid wsp:val=&quot;00E30C17&quot;/&gt;&lt;wsp:rsid wsp:val=&quot;00E30C56&quot;/&gt;&lt;wsp:rsid wsp:val=&quot;00E30D33&quot;/&gt;&lt;wsp:rsid wsp:val=&quot;00E3179A&quot;/&gt;&lt;wsp:rsid wsp:val=&quot;00E31F26&quot;/&gt;&lt;wsp:rsid wsp:val=&quot;00E32378&quot;/&gt;&lt;wsp:rsid wsp:val=&quot;00E32644&quot;/&gt;&lt;wsp:rsid wsp:val=&quot;00E32AE0&quot;/&gt;&lt;wsp:rsid wsp:val=&quot;00E32C8D&quot;/&gt;&lt;wsp:rsid wsp:val=&quot;00E3369A&quot;/&gt;&lt;wsp:rsid wsp:val=&quot;00E33E8E&quot;/&gt;&lt;wsp:rsid wsp:val=&quot;00E343DA&quot;/&gt;&lt;wsp:rsid wsp:val=&quot;00E345C5&quot;/&gt;&lt;wsp:rsid wsp:val=&quot;00E348D4&quot;/&gt;&lt;wsp:rsid wsp:val=&quot;00E34F76&quot;/&gt;&lt;wsp:rsid wsp:val=&quot;00E34FE2&quot;/&gt;&lt;wsp:rsid wsp:val=&quot;00E3656B&quot;/&gt;&lt;wsp:rsid wsp:val=&quot;00E3675C&quot;/&gt;&lt;wsp:rsid wsp:val=&quot;00E36887&quot;/&gt;&lt;wsp:rsid wsp:val=&quot;00E3701B&quot;/&gt;&lt;wsp:rsid wsp:val=&quot;00E37FFA&quot;/&gt;&lt;wsp:rsid wsp:val=&quot;00E401B9&quot;/&gt;&lt;wsp:rsid wsp:val=&quot;00E40D9F&quot;/&gt;&lt;wsp:rsid wsp:val=&quot;00E42582&quot;/&gt;&lt;wsp:rsid wsp:val=&quot;00E43133&quot;/&gt;&lt;wsp:rsid wsp:val=&quot;00E4324D&quot;/&gt;&lt;wsp:rsid wsp:val=&quot;00E43AE0&quot;/&gt;&lt;wsp:rsid wsp:val=&quot;00E43C30&quot;/&gt;&lt;wsp:rsid wsp:val=&quot;00E43C86&quot;/&gt;&lt;wsp:rsid wsp:val=&quot;00E4409E&quot;/&gt;&lt;wsp:rsid wsp:val=&quot;00E44C16&quot;/&gt;&lt;wsp:rsid wsp:val=&quot;00E45306&quot;/&gt;&lt;wsp:rsid wsp:val=&quot;00E45631&quot;/&gt;&lt;wsp:rsid wsp:val=&quot;00E45955&quot;/&gt;&lt;wsp:rsid wsp:val=&quot;00E45A46&quot;/&gt;&lt;wsp:rsid wsp:val=&quot;00E45D68&quot;/&gt;&lt;wsp:rsid wsp:val=&quot;00E460DA&quot;/&gt;&lt;wsp:rsid wsp:val=&quot;00E462E9&quot;/&gt;&lt;wsp:rsid wsp:val=&quot;00E469D6&quot;/&gt;&lt;wsp:rsid wsp:val=&quot;00E47073&quot;/&gt;&lt;wsp:rsid wsp:val=&quot;00E503BF&quot;/&gt;&lt;wsp:rsid wsp:val=&quot;00E504B4&quot;/&gt;&lt;wsp:rsid wsp:val=&quot;00E506D4&quot;/&gt;&lt;wsp:rsid wsp:val=&quot;00E50E2D&quot;/&gt;&lt;wsp:rsid wsp:val=&quot;00E511A1&quot;/&gt;&lt;wsp:rsid wsp:val=&quot;00E51437&quot;/&gt;&lt;wsp:rsid wsp:val=&quot;00E51B22&quot;/&gt;&lt;wsp:rsid wsp:val=&quot;00E5209D&quot;/&gt;&lt;wsp:rsid wsp:val=&quot;00E52E70&quot;/&gt;&lt;wsp:rsid wsp:val=&quot;00E53009&quot;/&gt;&lt;wsp:rsid wsp:val=&quot;00E531AE&quot;/&gt;&lt;wsp:rsid wsp:val=&quot;00E53520&quot;/&gt;&lt;wsp:rsid wsp:val=&quot;00E53723&quot;/&gt;&lt;wsp:rsid wsp:val=&quot;00E54148&quot;/&gt;&lt;wsp:rsid wsp:val=&quot;00E54984&quot;/&gt;&lt;wsp:rsid wsp:val=&quot;00E54B71&quot;/&gt;&lt;wsp:rsid wsp:val=&quot;00E55B46&quot;/&gt;&lt;wsp:rsid wsp:val=&quot;00E55B4B&quot;/&gt;&lt;wsp:rsid wsp:val=&quot;00E55C7A&quot;/&gt;&lt;wsp:rsid wsp:val=&quot;00E562F7&quot;/&gt;&lt;wsp:rsid wsp:val=&quot;00E5642F&quot;/&gt;&lt;wsp:rsid wsp:val=&quot;00E56B75&quot;/&gt;&lt;wsp:rsid wsp:val=&quot;00E57656&quot;/&gt;&lt;wsp:rsid wsp:val=&quot;00E57B13&quot;/&gt;&lt;wsp:rsid wsp:val=&quot;00E609C2&quot;/&gt;&lt;wsp:rsid wsp:val=&quot;00E60EDA&quot;/&gt;&lt;wsp:rsid wsp:val=&quot;00E60F8F&quot;/&gt;&lt;wsp:rsid wsp:val=&quot;00E61210&quot;/&gt;&lt;wsp:rsid wsp:val=&quot;00E6186F&quot;/&gt;&lt;wsp:rsid wsp:val=&quot;00E619F5&quot;/&gt;&lt;wsp:rsid wsp:val=&quot;00E61B17&quot;/&gt;&lt;wsp:rsid wsp:val=&quot;00E61CBB&quot;/&gt;&lt;wsp:rsid wsp:val=&quot;00E61DC3&quot;/&gt;&lt;wsp:rsid wsp:val=&quot;00E62375&quot;/&gt;&lt;wsp:rsid wsp:val=&quot;00E62FCF&quot;/&gt;&lt;wsp:rsid wsp:val=&quot;00E63162&quot;/&gt;&lt;wsp:rsid wsp:val=&quot;00E6362E&quot;/&gt;&lt;wsp:rsid wsp:val=&quot;00E63793&quot;/&gt;&lt;wsp:rsid wsp:val=&quot;00E63E5C&quot;/&gt;&lt;wsp:rsid wsp:val=&quot;00E64DB7&quot;/&gt;&lt;wsp:rsid wsp:val=&quot;00E64E11&quot;/&gt;&lt;wsp:rsid wsp:val=&quot;00E65877&quot;/&gt;&lt;wsp:rsid wsp:val=&quot;00E65933&quot;/&gt;&lt;wsp:rsid wsp:val=&quot;00E65B36&quot;/&gt;&lt;wsp:rsid wsp:val=&quot;00E6657E&quot;/&gt;&lt;wsp:rsid wsp:val=&quot;00E6671F&quot;/&gt;&lt;wsp:rsid wsp:val=&quot;00E66F96&quot;/&gt;&lt;wsp:rsid wsp:val=&quot;00E67118&quot;/&gt;&lt;wsp:rsid wsp:val=&quot;00E67609&quot;/&gt;&lt;wsp:rsid wsp:val=&quot;00E67940&quot;/&gt;&lt;wsp:rsid wsp:val=&quot;00E67B17&quot;/&gt;&lt;wsp:rsid wsp:val=&quot;00E703E0&quot;/&gt;&lt;wsp:rsid wsp:val=&quot;00E704A4&quot;/&gt;&lt;wsp:rsid wsp:val=&quot;00E710ED&quot;/&gt;&lt;wsp:rsid wsp:val=&quot;00E71A1B&quot;/&gt;&lt;wsp:rsid wsp:val=&quot;00E71C44&quot;/&gt;&lt;wsp:rsid wsp:val=&quot;00E723E6&quot;/&gt;&lt;wsp:rsid wsp:val=&quot;00E72591&quot;/&gt;&lt;wsp:rsid wsp:val=&quot;00E72C03&quot;/&gt;&lt;wsp:rsid wsp:val=&quot;00E72E1D&quot;/&gt;&lt;wsp:rsid wsp:val=&quot;00E73788&quot;/&gt;&lt;wsp:rsid wsp:val=&quot;00E73AE9&quot;/&gt;&lt;wsp:rsid wsp:val=&quot;00E73D24&quot;/&gt;&lt;wsp:rsid wsp:val=&quot;00E73E17&quot;/&gt;&lt;wsp:rsid wsp:val=&quot;00E73F01&quot;/&gt;&lt;wsp:rsid wsp:val=&quot;00E7411D&quot;/&gt;&lt;wsp:rsid wsp:val=&quot;00E74958&quot;/&gt;&lt;wsp:rsid wsp:val=&quot;00E74A5D&quot;/&gt;&lt;wsp:rsid wsp:val=&quot;00E75423&quot;/&gt;&lt;wsp:rsid wsp:val=&quot;00E75441&quot;/&gt;&lt;wsp:rsid wsp:val=&quot;00E75693&quot;/&gt;&lt;wsp:rsid wsp:val=&quot;00E75B86&quot;/&gt;&lt;wsp:rsid wsp:val=&quot;00E76977&quot;/&gt;&lt;wsp:rsid wsp:val=&quot;00E775AC&quot;/&gt;&lt;wsp:rsid wsp:val=&quot;00E77BCA&quot;/&gt;&lt;wsp:rsid wsp:val=&quot;00E77C38&quot;/&gt;&lt;wsp:rsid wsp:val=&quot;00E80039&quot;/&gt;&lt;wsp:rsid wsp:val=&quot;00E80177&quot;/&gt;&lt;wsp:rsid wsp:val=&quot;00E80DDC&quot;/&gt;&lt;wsp:rsid wsp:val=&quot;00E81B6C&quot;/&gt;&lt;wsp:rsid wsp:val=&quot;00E81BE0&quot;/&gt;&lt;wsp:rsid wsp:val=&quot;00E81D25&quot;/&gt;&lt;wsp:rsid wsp:val=&quot;00E81EB6&quot;/&gt;&lt;wsp:rsid wsp:val=&quot;00E82D94&quot;/&gt;&lt;wsp:rsid wsp:val=&quot;00E82E0F&quot;/&gt;&lt;wsp:rsid wsp:val=&quot;00E836B6&quot;/&gt;&lt;wsp:rsid wsp:val=&quot;00E83860&quot;/&gt;&lt;wsp:rsid wsp:val=&quot;00E83B06&quot;/&gt;&lt;wsp:rsid wsp:val=&quot;00E840C5&quot;/&gt;&lt;wsp:rsid wsp:val=&quot;00E8415C&quot;/&gt;&lt;wsp:rsid wsp:val=&quot;00E847BA&quot;/&gt;&lt;wsp:rsid wsp:val=&quot;00E852BA&quot;/&gt;&lt;wsp:rsid wsp:val=&quot;00E8532F&quot;/&gt;&lt;wsp:rsid wsp:val=&quot;00E85782&quot;/&gt;&lt;wsp:rsid wsp:val=&quot;00E8680F&quot;/&gt;&lt;wsp:rsid wsp:val=&quot;00E86887&quot;/&gt;&lt;wsp:rsid wsp:val=&quot;00E86E24&quot;/&gt;&lt;wsp:rsid wsp:val=&quot;00E86F77&quot;/&gt;&lt;wsp:rsid wsp:val=&quot;00E8705A&quot;/&gt;&lt;wsp:rsid wsp:val=&quot;00E87198&quot;/&gt;&lt;wsp:rsid wsp:val=&quot;00E8727A&quot;/&gt;&lt;wsp:rsid wsp:val=&quot;00E872D5&quot;/&gt;&lt;wsp:rsid wsp:val=&quot;00E8748D&quot;/&gt;&lt;wsp:rsid wsp:val=&quot;00E8782C&quot;/&gt;&lt;wsp:rsid wsp:val=&quot;00E87AFC&quot;/&gt;&lt;wsp:rsid wsp:val=&quot;00E87B8F&quot;/&gt;&lt;wsp:rsid wsp:val=&quot;00E87C20&quot;/&gt;&lt;wsp:rsid wsp:val=&quot;00E901CE&quot;/&gt;&lt;wsp:rsid wsp:val=&quot;00E91F27&quot;/&gt;&lt;wsp:rsid wsp:val=&quot;00E91FD2&quot;/&gt;&lt;wsp:rsid wsp:val=&quot;00E924D3&quot;/&gt;&lt;wsp:rsid wsp:val=&quot;00E92693&quot;/&gt;&lt;wsp:rsid wsp:val=&quot;00E9278A&quot;/&gt;&lt;wsp:rsid wsp:val=&quot;00E92FAE&quot;/&gt;&lt;wsp:rsid wsp:val=&quot;00E933C7&quot;/&gt;&lt;wsp:rsid wsp:val=&quot;00E93DF2&quot;/&gt;&lt;wsp:rsid wsp:val=&quot;00E93E18&quot;/&gt;&lt;wsp:rsid wsp:val=&quot;00E941AA&quot;/&gt;&lt;wsp:rsid wsp:val=&quot;00E94CA6&quot;/&gt;&lt;wsp:rsid wsp:val=&quot;00E951C9&quot;/&gt;&lt;wsp:rsid wsp:val=&quot;00E95482&quot;/&gt;&lt;wsp:rsid wsp:val=&quot;00E95E40&quot;/&gt;&lt;wsp:rsid wsp:val=&quot;00E9611D&quot;/&gt;&lt;wsp:rsid wsp:val=&quot;00E96480&quot;/&gt;&lt;wsp:rsid wsp:val=&quot;00E96D57&quot;/&gt;&lt;wsp:rsid wsp:val=&quot;00E96F8C&quot;/&gt;&lt;wsp:rsid wsp:val=&quot;00E97292&quot;/&gt;&lt;wsp:rsid wsp:val=&quot;00E9759E&quot;/&gt;&lt;wsp:rsid wsp:val=&quot;00EA0340&quot;/&gt;&lt;wsp:rsid wsp:val=&quot;00EA050D&quot;/&gt;&lt;wsp:rsid wsp:val=&quot;00EA0B26&quot;/&gt;&lt;wsp:rsid wsp:val=&quot;00EA1D10&quot;/&gt;&lt;wsp:rsid wsp:val=&quot;00EA1D27&quot;/&gt;&lt;wsp:rsid wsp:val=&quot;00EA2639&quot;/&gt;&lt;wsp:rsid wsp:val=&quot;00EA268D&quot;/&gt;&lt;wsp:rsid wsp:val=&quot;00EA36E1&quot;/&gt;&lt;wsp:rsid wsp:val=&quot;00EA3A06&quot;/&gt;&lt;wsp:rsid wsp:val=&quot;00EA3E3B&quot;/&gt;&lt;wsp:rsid wsp:val=&quot;00EA3ED8&quot;/&gt;&lt;wsp:rsid wsp:val=&quot;00EA4371&quot;/&gt;&lt;wsp:rsid wsp:val=&quot;00EA49EE&quot;/&gt;&lt;wsp:rsid wsp:val=&quot;00EA4F52&quot;/&gt;&lt;wsp:rsid wsp:val=&quot;00EA5502&quot;/&gt;&lt;wsp:rsid wsp:val=&quot;00EA5F5E&quot;/&gt;&lt;wsp:rsid wsp:val=&quot;00EA6A61&quot;/&gt;&lt;wsp:rsid wsp:val=&quot;00EA6AFD&quot;/&gt;&lt;wsp:rsid wsp:val=&quot;00EA7063&quot;/&gt;&lt;wsp:rsid wsp:val=&quot;00EA71A7&quot;/&gt;&lt;wsp:rsid wsp:val=&quot;00EA7E2B&quot;/&gt;&lt;wsp:rsid wsp:val=&quot;00EB046D&quot;/&gt;&lt;wsp:rsid wsp:val=&quot;00EB12F0&quot;/&gt;&lt;wsp:rsid wsp:val=&quot;00EB1677&quot;/&gt;&lt;wsp:rsid wsp:val=&quot;00EB1DEC&quot;/&gt;&lt;wsp:rsid wsp:val=&quot;00EB21A6&quot;/&gt;&lt;wsp:rsid wsp:val=&quot;00EB27B5&quot;/&gt;&lt;wsp:rsid wsp:val=&quot;00EB2B1B&quot;/&gt;&lt;wsp:rsid wsp:val=&quot;00EB2BF8&quot;/&gt;&lt;wsp:rsid wsp:val=&quot;00EB2F70&quot;/&gt;&lt;wsp:rsid wsp:val=&quot;00EB33A2&quot;/&gt;&lt;wsp:rsid wsp:val=&quot;00EB365A&quot;/&gt;&lt;wsp:rsid wsp:val=&quot;00EB3ED7&quot;/&gt;&lt;wsp:rsid wsp:val=&quot;00EB4F10&quot;/&gt;&lt;wsp:rsid wsp:val=&quot;00EB514D&quot;/&gt;&lt;wsp:rsid wsp:val=&quot;00EB55E8&quot;/&gt;&lt;wsp:rsid wsp:val=&quot;00EB5937&quot;/&gt;&lt;wsp:rsid wsp:val=&quot;00EB6141&quot;/&gt;&lt;wsp:rsid wsp:val=&quot;00EB67EF&quot;/&gt;&lt;wsp:rsid wsp:val=&quot;00EB6CFD&quot;/&gt;&lt;wsp:rsid wsp:val=&quot;00EB6DA9&quot;/&gt;&lt;wsp:rsid wsp:val=&quot;00EB6DF5&quot;/&gt;&lt;wsp:rsid wsp:val=&quot;00EB79AE&quot;/&gt;&lt;wsp:rsid wsp:val=&quot;00EB7C30&quot;/&gt;&lt;wsp:rsid wsp:val=&quot;00EB7FF5&quot;/&gt;&lt;wsp:rsid wsp:val=&quot;00EC06C3&quot;/&gt;&lt;wsp:rsid wsp:val=&quot;00EC07C3&quot;/&gt;&lt;wsp:rsid wsp:val=&quot;00EC0805&quot;/&gt;&lt;wsp:rsid wsp:val=&quot;00EC0AC8&quot;/&gt;&lt;wsp:rsid wsp:val=&quot;00EC15EA&quot;/&gt;&lt;wsp:rsid wsp:val=&quot;00EC17EB&quot;/&gt;&lt;wsp:rsid wsp:val=&quot;00EC1A40&quot;/&gt;&lt;wsp:rsid wsp:val=&quot;00EC222E&quot;/&gt;&lt;wsp:rsid wsp:val=&quot;00EC2315&quot;/&gt;&lt;wsp:rsid wsp:val=&quot;00EC2725&quot;/&gt;&lt;wsp:rsid wsp:val=&quot;00EC31FC&quot;/&gt;&lt;wsp:rsid wsp:val=&quot;00EC34CC&quot;/&gt;&lt;wsp:rsid wsp:val=&quot;00EC352F&quot;/&gt;&lt;wsp:rsid wsp:val=&quot;00EC364D&quot;/&gt;&lt;wsp:rsid wsp:val=&quot;00EC3CA7&quot;/&gt;&lt;wsp:rsid wsp:val=&quot;00EC3F5E&quot;/&gt;&lt;wsp:rsid wsp:val=&quot;00EC435A&quot;/&gt;&lt;wsp:rsid wsp:val=&quot;00EC4D4B&quot;/&gt;&lt;wsp:rsid wsp:val=&quot;00EC4F3B&quot;/&gt;&lt;wsp:rsid wsp:val=&quot;00EC59B0&quot;/&gt;&lt;wsp:rsid wsp:val=&quot;00EC5B5E&quot;/&gt;&lt;wsp:rsid wsp:val=&quot;00EC5CF1&quot;/&gt;&lt;wsp:rsid wsp:val=&quot;00EC6016&quot;/&gt;&lt;wsp:rsid wsp:val=&quot;00EC610F&quot;/&gt;&lt;wsp:rsid wsp:val=&quot;00EC635A&quot;/&gt;&lt;wsp:rsid wsp:val=&quot;00EC6385&quot;/&gt;&lt;wsp:rsid wsp:val=&quot;00EC647C&quot;/&gt;&lt;wsp:rsid wsp:val=&quot;00EC6807&quot;/&gt;&lt;wsp:rsid wsp:val=&quot;00EC68A0&quot;/&gt;&lt;wsp:rsid wsp:val=&quot;00EC6A8E&quot;/&gt;&lt;wsp:rsid wsp:val=&quot;00EC6D11&quot;/&gt;&lt;wsp:rsid wsp:val=&quot;00EC6F86&quot;/&gt;&lt;wsp:rsid wsp:val=&quot;00EC729B&quot;/&gt;&lt;wsp:rsid wsp:val=&quot;00EC7941&quot;/&gt;&lt;wsp:rsid wsp:val=&quot;00ED053E&quot;/&gt;&lt;wsp:rsid wsp:val=&quot;00ED0ED8&quot;/&gt;&lt;wsp:rsid wsp:val=&quot;00ED149C&quot;/&gt;&lt;wsp:rsid wsp:val=&quot;00ED1D32&quot;/&gt;&lt;wsp:rsid wsp:val=&quot;00ED25A0&quot;/&gt;&lt;wsp:rsid wsp:val=&quot;00ED2940&quot;/&gt;&lt;wsp:rsid wsp:val=&quot;00ED2DEA&quot;/&gt;&lt;wsp:rsid wsp:val=&quot;00ED2EB8&quot;/&gt;&lt;wsp:rsid wsp:val=&quot;00ED31F1&quot;/&gt;&lt;wsp:rsid wsp:val=&quot;00ED3302&quot;/&gt;&lt;wsp:rsid wsp:val=&quot;00ED349B&quot;/&gt;&lt;wsp:rsid wsp:val=&quot;00ED36F0&quot;/&gt;&lt;wsp:rsid wsp:val=&quot;00ED3A78&quot;/&gt;&lt;wsp:rsid wsp:val=&quot;00ED3AAF&quot;/&gt;&lt;wsp:rsid wsp:val=&quot;00ED3C82&quot;/&gt;&lt;wsp:rsid wsp:val=&quot;00ED434E&quot;/&gt;&lt;wsp:rsid wsp:val=&quot;00ED445A&quot;/&gt;&lt;wsp:rsid wsp:val=&quot;00ED4DEE&quot;/&gt;&lt;wsp:rsid wsp:val=&quot;00ED5004&quot;/&gt;&lt;wsp:rsid wsp:val=&quot;00ED52AE&quot;/&gt;&lt;wsp:rsid wsp:val=&quot;00ED5675&quot;/&gt;&lt;wsp:rsid wsp:val=&quot;00ED5975&quot;/&gt;&lt;wsp:rsid wsp:val=&quot;00ED5E8D&quot;/&gt;&lt;wsp:rsid wsp:val=&quot;00ED634B&quot;/&gt;&lt;wsp:rsid wsp:val=&quot;00ED6355&quot;/&gt;&lt;wsp:rsid wsp:val=&quot;00ED6C48&quot;/&gt;&lt;wsp:rsid wsp:val=&quot;00ED6D5D&quot;/&gt;&lt;wsp:rsid wsp:val=&quot;00ED7256&quot;/&gt;&lt;wsp:rsid wsp:val=&quot;00ED755D&quot;/&gt;&lt;wsp:rsid wsp:val=&quot;00ED7FC9&quot;/&gt;&lt;wsp:rsid wsp:val=&quot;00EE037E&quot;/&gt;&lt;wsp:rsid wsp:val=&quot;00EE112F&quot;/&gt;&lt;wsp:rsid wsp:val=&quot;00EE14C5&quot;/&gt;&lt;wsp:rsid wsp:val=&quot;00EE1D09&quot;/&gt;&lt;wsp:rsid wsp:val=&quot;00EE22BA&quot;/&gt;&lt;wsp:rsid wsp:val=&quot;00EE3664&quot;/&gt;&lt;wsp:rsid wsp:val=&quot;00EE374D&quot;/&gt;&lt;wsp:rsid wsp:val=&quot;00EE38B0&quot;/&gt;&lt;wsp:rsid wsp:val=&quot;00EE4B50&quot;/&gt;&lt;wsp:rsid wsp:val=&quot;00EE4DFB&quot;/&gt;&lt;wsp:rsid wsp:val=&quot;00EE4EDA&quot;/&gt;&lt;wsp:rsid wsp:val=&quot;00EE62EF&quot;/&gt;&lt;wsp:rsid wsp:val=&quot;00EE652F&quot;/&gt;&lt;wsp:rsid wsp:val=&quot;00EE675C&quot;/&gt;&lt;wsp:rsid wsp:val=&quot;00EE6E64&quot;/&gt;&lt;wsp:rsid wsp:val=&quot;00EE6EE2&quot;/&gt;&lt;wsp:rsid wsp:val=&quot;00EE6F7F&quot;/&gt;&lt;wsp:rsid wsp:val=&quot;00EE74BC&quot;/&gt;&lt;wsp:rsid wsp:val=&quot;00EE7E47&quot;/&gt;&lt;wsp:rsid wsp:val=&quot;00EE7FBB&quot;/&gt;&lt;wsp:rsid wsp:val=&quot;00EF0033&quot;/&gt;&lt;wsp:rsid wsp:val=&quot;00EF05D3&quot;/&gt;&lt;wsp:rsid wsp:val=&quot;00EF0965&quot;/&gt;&lt;wsp:rsid wsp:val=&quot;00EF0E84&quot;/&gt;&lt;wsp:rsid wsp:val=&quot;00EF17BB&quot;/&gt;&lt;wsp:rsid wsp:val=&quot;00EF1806&quot;/&gt;&lt;wsp:rsid wsp:val=&quot;00EF1AA5&quot;/&gt;&lt;wsp:rsid wsp:val=&quot;00EF1BBC&quot;/&gt;&lt;wsp:rsid wsp:val=&quot;00EF289A&quot;/&gt;&lt;wsp:rsid wsp:val=&quot;00EF30F0&quot;/&gt;&lt;wsp:rsid wsp:val=&quot;00EF3A04&quot;/&gt;&lt;wsp:rsid wsp:val=&quot;00EF3E82&quot;/&gt;&lt;wsp:rsid wsp:val=&quot;00EF409D&quot;/&gt;&lt;wsp:rsid wsp:val=&quot;00EF4399&quot;/&gt;&lt;wsp:rsid wsp:val=&quot;00EF4E80&quot;/&gt;&lt;wsp:rsid wsp:val=&quot;00EF4EA8&quot;/&gt;&lt;wsp:rsid wsp:val=&quot;00EF53E4&quot;/&gt;&lt;wsp:rsid wsp:val=&quot;00EF5852&quot;/&gt;&lt;wsp:rsid wsp:val=&quot;00EF61D4&quot;/&gt;&lt;wsp:rsid wsp:val=&quot;00EF6419&quot;/&gt;&lt;wsp:rsid wsp:val=&quot;00EF66DE&quot;/&gt;&lt;wsp:rsid wsp:val=&quot;00EF6FAC&quot;/&gt;&lt;wsp:rsid wsp:val=&quot;00EF7051&quot;/&gt;&lt;wsp:rsid wsp:val=&quot;00EF70FB&quot;/&gt;&lt;wsp:rsid wsp:val=&quot;00EF71EF&quot;/&gt;&lt;wsp:rsid wsp:val=&quot;00EF7614&quot;/&gt;&lt;wsp:rsid wsp:val=&quot;00EF77DB&quot;/&gt;&lt;wsp:rsid wsp:val=&quot;00EF7A46&quot;/&gt;&lt;wsp:rsid wsp:val=&quot;00F00048&quot;/&gt;&lt;wsp:rsid wsp:val=&quot;00F00068&quot;/&gt;&lt;wsp:rsid wsp:val=&quot;00F000A8&quot;/&gt;&lt;wsp:rsid wsp:val=&quot;00F00129&quot;/&gt;&lt;wsp:rsid wsp:val=&quot;00F005A4&quot;/&gt;&lt;wsp:rsid wsp:val=&quot;00F00709&quot;/&gt;&lt;wsp:rsid wsp:val=&quot;00F01604&quot;/&gt;&lt;wsp:rsid wsp:val=&quot;00F01A56&quot;/&gt;&lt;wsp:rsid wsp:val=&quot;00F01CED&quot;/&gt;&lt;wsp:rsid wsp:val=&quot;00F01ECD&quot;/&gt;&lt;wsp:rsid wsp:val=&quot;00F02545&quot;/&gt;&lt;wsp:rsid wsp:val=&quot;00F029E2&quot;/&gt;&lt;wsp:rsid wsp:val=&quot;00F02F67&quot;/&gt;&lt;wsp:rsid wsp:val=&quot;00F02FA4&quot;/&gt;&lt;wsp:rsid wsp:val=&quot;00F03048&quot;/&gt;&lt;wsp:rsid wsp:val=&quot;00F0412F&quot;/&gt;&lt;wsp:rsid wsp:val=&quot;00F041E2&quot;/&gt;&lt;wsp:rsid wsp:val=&quot;00F04AA3&quot;/&gt;&lt;wsp:rsid wsp:val=&quot;00F04ACD&quot;/&gt;&lt;wsp:rsid wsp:val=&quot;00F04BD3&quot;/&gt;&lt;wsp:rsid wsp:val=&quot;00F0523E&quot;/&gt;&lt;wsp:rsid wsp:val=&quot;00F055D2&quot;/&gt;&lt;wsp:rsid wsp:val=&quot;00F059A1&quot;/&gt;&lt;wsp:rsid wsp:val=&quot;00F05A93&quot;/&gt;&lt;wsp:rsid wsp:val=&quot;00F05EAE&quot;/&gt;&lt;wsp:rsid wsp:val=&quot;00F067D6&quot;/&gt;&lt;wsp:rsid wsp:val=&quot;00F06BDE&quot;/&gt;&lt;wsp:rsid wsp:val=&quot;00F06C6C&quot;/&gt;&lt;wsp:rsid wsp:val=&quot;00F06CA3&quot;/&gt;&lt;wsp:rsid wsp:val=&quot;00F073E3&quot;/&gt;&lt;wsp:rsid wsp:val=&quot;00F07B0F&quot;/&gt;&lt;wsp:rsid wsp:val=&quot;00F07B39&quot;/&gt;&lt;wsp:rsid wsp:val=&quot;00F07C35&quot;/&gt;&lt;wsp:rsid wsp:val=&quot;00F1038E&quot;/&gt;&lt;wsp:rsid wsp:val=&quot;00F1161D&quot;/&gt;&lt;wsp:rsid wsp:val=&quot;00F11762&quot;/&gt;&lt;wsp:rsid wsp:val=&quot;00F1212A&quot;/&gt;&lt;wsp:rsid wsp:val=&quot;00F136AC&quot;/&gt;&lt;wsp:rsid wsp:val=&quot;00F13EA3&quot;/&gt;&lt;wsp:rsid wsp:val=&quot;00F14B50&quot;/&gt;&lt;wsp:rsid wsp:val=&quot;00F15088&quot;/&gt;&lt;wsp:rsid wsp:val=&quot;00F15133&quot;/&gt;&lt;wsp:rsid wsp:val=&quot;00F1516D&quot;/&gt;&lt;wsp:rsid wsp:val=&quot;00F1553E&quot;/&gt;&lt;wsp:rsid wsp:val=&quot;00F1575F&quot;/&gt;&lt;wsp:rsid wsp:val=&quot;00F1597B&quot;/&gt;&lt;wsp:rsid wsp:val=&quot;00F15C5E&quot;/&gt;&lt;wsp:rsid wsp:val=&quot;00F16471&quot;/&gt;&lt;wsp:rsid wsp:val=&quot;00F1665F&quot;/&gt;&lt;wsp:rsid wsp:val=&quot;00F168FB&quot;/&gt;&lt;wsp:rsid wsp:val=&quot;00F17583&quot;/&gt;&lt;wsp:rsid wsp:val=&quot;00F175F9&quot;/&gt;&lt;wsp:rsid wsp:val=&quot;00F17730&quot;/&gt;&lt;wsp:rsid wsp:val=&quot;00F17915&quot;/&gt;&lt;wsp:rsid wsp:val=&quot;00F17B0B&quot;/&gt;&lt;wsp:rsid wsp:val=&quot;00F17FE4&quot;/&gt;&lt;wsp:rsid wsp:val=&quot;00F20B45&quot;/&gt;&lt;wsp:rsid wsp:val=&quot;00F223E2&quot;/&gt;&lt;wsp:rsid wsp:val=&quot;00F22878&quot;/&gt;&lt;wsp:rsid wsp:val=&quot;00F22E73&quot;/&gt;&lt;wsp:rsid wsp:val=&quot;00F2342D&quot;/&gt;&lt;wsp:rsid wsp:val=&quot;00F23F97&quot;/&gt;&lt;wsp:rsid wsp:val=&quot;00F241F1&quot;/&gt;&lt;wsp:rsid wsp:val=&quot;00F242A0&quot;/&gt;&lt;wsp:rsid wsp:val=&quot;00F24305&quot;/&gt;&lt;wsp:rsid wsp:val=&quot;00F247EE&quot;/&gt;&lt;wsp:rsid wsp:val=&quot;00F248D7&quot;/&gt;&lt;wsp:rsid wsp:val=&quot;00F2498A&quot;/&gt;&lt;wsp:rsid wsp:val=&quot;00F24C11&quot;/&gt;&lt;wsp:rsid wsp:val=&quot;00F24D8B&quot;/&gt;&lt;wsp:rsid wsp:val=&quot;00F25317&quot;/&gt;&lt;wsp:rsid wsp:val=&quot;00F2592E&quot;/&gt;&lt;wsp:rsid wsp:val=&quot;00F27007&quot;/&gt;&lt;wsp:rsid wsp:val=&quot;00F27D99&quot;/&gt;&lt;wsp:rsid wsp:val=&quot;00F30B73&quot;/&gt;&lt;wsp:rsid wsp:val=&quot;00F313DE&quot;/&gt;&lt;wsp:rsid wsp:val=&quot;00F319EE&quot;/&gt;&lt;wsp:rsid wsp:val=&quot;00F319F8&quot;/&gt;&lt;wsp:rsid wsp:val=&quot;00F32962&quot;/&gt;&lt;wsp:rsid wsp:val=&quot;00F32A3C&quot;/&gt;&lt;wsp:rsid wsp:val=&quot;00F32D4F&quot;/&gt;&lt;wsp:rsid wsp:val=&quot;00F32EEF&quot;/&gt;&lt;wsp:rsid wsp:val=&quot;00F33630&quot;/&gt;&lt;wsp:rsid wsp:val=&quot;00F33660&quot;/&gt;&lt;wsp:rsid wsp:val=&quot;00F336A8&quot;/&gt;&lt;wsp:rsid wsp:val=&quot;00F33778&quot;/&gt;&lt;wsp:rsid wsp:val=&quot;00F338B4&quot;/&gt;&lt;wsp:rsid wsp:val=&quot;00F34684&quot;/&gt;&lt;wsp:rsid wsp:val=&quot;00F348EF&quot;/&gt;&lt;wsp:rsid wsp:val=&quot;00F356FA&quot;/&gt;&lt;wsp:rsid wsp:val=&quot;00F3617A&quot;/&gt;&lt;wsp:rsid wsp:val=&quot;00F361BA&quot;/&gt;&lt;wsp:rsid wsp:val=&quot;00F364EA&quot;/&gt;&lt;wsp:rsid wsp:val=&quot;00F36503&quot;/&gt;&lt;wsp:rsid wsp:val=&quot;00F36645&quot;/&gt;&lt;wsp:rsid wsp:val=&quot;00F36FF5&quot;/&gt;&lt;wsp:rsid wsp:val=&quot;00F37EFA&quot;/&gt;&lt;wsp:rsid wsp:val=&quot;00F40C4E&quot;/&gt;&lt;wsp:rsid wsp:val=&quot;00F410D4&quot;/&gt;&lt;wsp:rsid wsp:val=&quot;00F415ED&quot;/&gt;&lt;wsp:rsid wsp:val=&quot;00F41DC5&quot;/&gt;&lt;wsp:rsid wsp:val=&quot;00F41EE9&quot;/&gt;&lt;wsp:rsid wsp:val=&quot;00F42F99&quot;/&gt;&lt;wsp:rsid wsp:val=&quot;00F43E22&quot;/&gt;&lt;wsp:rsid wsp:val=&quot;00F44655&quot;/&gt;&lt;wsp:rsid wsp:val=&quot;00F44732&quot;/&gt;&lt;wsp:rsid wsp:val=&quot;00F4473F&quot;/&gt;&lt;wsp:rsid wsp:val=&quot;00F454CE&quot;/&gt;&lt;wsp:rsid wsp:val=&quot;00F45C40&quot;/&gt;&lt;wsp:rsid wsp:val=&quot;00F45DA1&quot;/&gt;&lt;wsp:rsid wsp:val=&quot;00F46357&quot;/&gt;&lt;wsp:rsid wsp:val=&quot;00F46589&quot;/&gt;&lt;wsp:rsid wsp:val=&quot;00F4667B&quot;/&gt;&lt;wsp:rsid wsp:val=&quot;00F46725&quot;/&gt;&lt;wsp:rsid wsp:val=&quot;00F46CE1&quot;/&gt;&lt;wsp:rsid wsp:val=&quot;00F46E64&quot;/&gt;&lt;wsp:rsid wsp:val=&quot;00F46EC7&quot;/&gt;&lt;wsp:rsid wsp:val=&quot;00F5067B&quot;/&gt;&lt;wsp:rsid wsp:val=&quot;00F50884&quot;/&gt;&lt;wsp:rsid wsp:val=&quot;00F51237&quot;/&gt;&lt;wsp:rsid wsp:val=&quot;00F5171A&quot;/&gt;&lt;wsp:rsid wsp:val=&quot;00F518C3&quot;/&gt;&lt;wsp:rsid wsp:val=&quot;00F51AB0&quot;/&gt;&lt;wsp:rsid wsp:val=&quot;00F51ABB&quot;/&gt;&lt;wsp:rsid wsp:val=&quot;00F51E9C&quot;/&gt;&lt;wsp:rsid wsp:val=&quot;00F5207B&quot;/&gt;&lt;wsp:rsid wsp:val=&quot;00F5318B&quot;/&gt;&lt;wsp:rsid wsp:val=&quot;00F5444A&quot;/&gt;&lt;wsp:rsid wsp:val=&quot;00F55331&quot;/&gt;&lt;wsp:rsid wsp:val=&quot;00F55369&quot;/&gt;&lt;wsp:rsid wsp:val=&quot;00F55563&quot;/&gt;&lt;wsp:rsid wsp:val=&quot;00F55667&quot;/&gt;&lt;wsp:rsid wsp:val=&quot;00F557BC&quot;/&gt;&lt;wsp:rsid wsp:val=&quot;00F55880&quot;/&gt;&lt;wsp:rsid wsp:val=&quot;00F55FDA&quot;/&gt;&lt;wsp:rsid wsp:val=&quot;00F5610E&quot;/&gt;&lt;wsp:rsid wsp:val=&quot;00F56198&quot;/&gt;&lt;wsp:rsid wsp:val=&quot;00F56447&quot;/&gt;&lt;wsp:rsid wsp:val=&quot;00F5719E&quot;/&gt;&lt;wsp:rsid wsp:val=&quot;00F57639&quot;/&gt;&lt;wsp:rsid wsp:val=&quot;00F57984&quot;/&gt;&lt;wsp:rsid wsp:val=&quot;00F57E05&quot;/&gt;&lt;wsp:rsid wsp:val=&quot;00F60078&quot;/&gt;&lt;wsp:rsid wsp:val=&quot;00F6099D&quot;/&gt;&lt;wsp:rsid wsp:val=&quot;00F6133E&quot;/&gt;&lt;wsp:rsid wsp:val=&quot;00F61D70&quot;/&gt;&lt;wsp:rsid wsp:val=&quot;00F6268D&quot;/&gt;&lt;wsp:rsid wsp:val=&quot;00F62FE7&quot;/&gt;&lt;wsp:rsid wsp:val=&quot;00F6324F&quot;/&gt;&lt;wsp:rsid wsp:val=&quot;00F63CEE&quot;/&gt;&lt;wsp:rsid wsp:val=&quot;00F63FFE&quot;/&gt;&lt;wsp:rsid wsp:val=&quot;00F644DA&quot;/&gt;&lt;wsp:rsid wsp:val=&quot;00F645DE&quot;/&gt;&lt;wsp:rsid wsp:val=&quot;00F6492F&quot;/&gt;&lt;wsp:rsid wsp:val=&quot;00F64B6C&quot;/&gt;&lt;wsp:rsid wsp:val=&quot;00F656C0&quot;/&gt;&lt;wsp:rsid wsp:val=&quot;00F66039&quot;/&gt;&lt;wsp:rsid wsp:val=&quot;00F663A9&quot;/&gt;&lt;wsp:rsid wsp:val=&quot;00F66465&quot;/&gt;&lt;wsp:rsid wsp:val=&quot;00F66666&quot;/&gt;&lt;wsp:rsid wsp:val=&quot;00F668CA&quot;/&gt;&lt;wsp:rsid wsp:val=&quot;00F669C9&quot;/&gt;&lt;wsp:rsid wsp:val=&quot;00F66AB9&quot;/&gt;&lt;wsp:rsid wsp:val=&quot;00F66D87&quot;/&gt;&lt;wsp:rsid wsp:val=&quot;00F66E91&quot;/&gt;&lt;wsp:rsid wsp:val=&quot;00F67295&quot;/&gt;&lt;wsp:rsid wsp:val=&quot;00F67FFC&quot;/&gt;&lt;wsp:rsid wsp:val=&quot;00F702DD&quot;/&gt;&lt;wsp:rsid wsp:val=&quot;00F70639&quot;/&gt;&lt;wsp:rsid wsp:val=&quot;00F70963&quot;/&gt;&lt;wsp:rsid wsp:val=&quot;00F70D83&quot;/&gt;&lt;wsp:rsid wsp:val=&quot;00F712F6&quot;/&gt;&lt;wsp:rsid wsp:val=&quot;00F722ED&quot;/&gt;&lt;wsp:rsid wsp:val=&quot;00F7258F&quot;/&gt;&lt;wsp:rsid wsp:val=&quot;00F72EC1&quot;/&gt;&lt;wsp:rsid wsp:val=&quot;00F72F1A&quot;/&gt;&lt;wsp:rsid wsp:val=&quot;00F73F4B&quot;/&gt;&lt;wsp:rsid wsp:val=&quot;00F7423C&quot;/&gt;&lt;wsp:rsid wsp:val=&quot;00F745EB&quot;/&gt;&lt;wsp:rsid wsp:val=&quot;00F74898&quot;/&gt;&lt;wsp:rsid wsp:val=&quot;00F74904&quot;/&gt;&lt;wsp:rsid wsp:val=&quot;00F7493E&quot;/&gt;&lt;wsp:rsid wsp:val=&quot;00F75CC0&quot;/&gt;&lt;wsp:rsid wsp:val=&quot;00F75D51&quot;/&gt;&lt;wsp:rsid wsp:val=&quot;00F7636B&quot;/&gt;&lt;wsp:rsid wsp:val=&quot;00F769D5&quot;/&gt;&lt;wsp:rsid wsp:val=&quot;00F777FF&quot;/&gt;&lt;wsp:rsid wsp:val=&quot;00F77929&quot;/&gt;&lt;wsp:rsid wsp:val=&quot;00F77B5F&quot;/&gt;&lt;wsp:rsid wsp:val=&quot;00F8077E&quot;/&gt;&lt;wsp:rsid wsp:val=&quot;00F80B22&quot;/&gt;&lt;wsp:rsid wsp:val=&quot;00F80CDF&quot;/&gt;&lt;wsp:rsid wsp:val=&quot;00F80D53&quot;/&gt;&lt;wsp:rsid wsp:val=&quot;00F80E32&quot;/&gt;&lt;wsp:rsid wsp:val=&quot;00F81481&quot;/&gt;&lt;wsp:rsid wsp:val=&quot;00F8181B&quot;/&gt;&lt;wsp:rsid wsp:val=&quot;00F8196A&quot;/&gt;&lt;wsp:rsid wsp:val=&quot;00F8394A&quot;/&gt;&lt;wsp:rsid wsp:val=&quot;00F83A48&quot;/&gt;&lt;wsp:rsid wsp:val=&quot;00F83CD2&quot;/&gt;&lt;wsp:rsid wsp:val=&quot;00F847FA&quot;/&gt;&lt;wsp:rsid wsp:val=&quot;00F84BBE&quot;/&gt;&lt;wsp:rsid wsp:val=&quot;00F84C0A&quot;/&gt;&lt;wsp:rsid wsp:val=&quot;00F856F8&quot;/&gt;&lt;wsp:rsid wsp:val=&quot;00F8625C&quot;/&gt;&lt;wsp:rsid wsp:val=&quot;00F87AB5&quot;/&gt;&lt;wsp:rsid wsp:val=&quot;00F87D1B&quot;/&gt;&lt;wsp:rsid wsp:val=&quot;00F87EAE&quot;/&gt;&lt;wsp:rsid wsp:val=&quot;00F90B62&quot;/&gt;&lt;wsp:rsid wsp:val=&quot;00F90BDB&quot;/&gt;&lt;wsp:rsid wsp:val=&quot;00F9147C&quot;/&gt;&lt;wsp:rsid wsp:val=&quot;00F91A27&quot;/&gt;&lt;wsp:rsid wsp:val=&quot;00F91C83&quot;/&gt;&lt;wsp:rsid wsp:val=&quot;00F932E6&quot;/&gt;&lt;wsp:rsid wsp:val=&quot;00F93419&quot;/&gt;&lt;wsp:rsid wsp:val=&quot;00F93C92&quot;/&gt;&lt;wsp:rsid wsp:val=&quot;00F941E3&quot;/&gt;&lt;wsp:rsid wsp:val=&quot;00F95802&quot;/&gt;&lt;wsp:rsid wsp:val=&quot;00F95864&quot;/&gt;&lt;wsp:rsid wsp:val=&quot;00F95A03&quot;/&gt;&lt;wsp:rsid wsp:val=&quot;00F95A6E&quot;/&gt;&lt;wsp:rsid wsp:val=&quot;00F9638D&quot;/&gt;&lt;wsp:rsid wsp:val=&quot;00F9764A&quot;/&gt;&lt;wsp:rsid wsp:val=&quot;00F97818&quot;/&gt;&lt;wsp:rsid wsp:val=&quot;00F97CDE&quot;/&gt;&lt;wsp:rsid wsp:val=&quot;00FA00A5&quot;/&gt;&lt;wsp:rsid wsp:val=&quot;00FA02DB&quot;/&gt;&lt;wsp:rsid wsp:val=&quot;00FA066D&quot;/&gt;&lt;wsp:rsid wsp:val=&quot;00FA0937&quot;/&gt;&lt;wsp:rsid wsp:val=&quot;00FA0DB5&quot;/&gt;&lt;wsp:rsid wsp:val=&quot;00FA11AE&quot;/&gt;&lt;wsp:rsid wsp:val=&quot;00FA2AAE&quot;/&gt;&lt;wsp:rsid wsp:val=&quot;00FA2D1C&quot;/&gt;&lt;wsp:rsid wsp:val=&quot;00FA2DBC&quot;/&gt;&lt;wsp:rsid wsp:val=&quot;00FA2DBE&quot;/&gt;&lt;wsp:rsid wsp:val=&quot;00FA32F0&quot;/&gt;&lt;wsp:rsid wsp:val=&quot;00FA3F13&quot;/&gt;&lt;wsp:rsid wsp:val=&quot;00FA4C97&quot;/&gt;&lt;wsp:rsid wsp:val=&quot;00FA4D9D&quot;/&gt;&lt;wsp:rsid wsp:val=&quot;00FA4DC5&quot;/&gt;&lt;wsp:rsid wsp:val=&quot;00FA55B9&quot;/&gt;&lt;wsp:rsid wsp:val=&quot;00FA5DD8&quot;/&gt;&lt;wsp:rsid wsp:val=&quot;00FA603E&quot;/&gt;&lt;wsp:rsid wsp:val=&quot;00FA6081&quot;/&gt;&lt;wsp:rsid wsp:val=&quot;00FA60E4&quot;/&gt;&lt;wsp:rsid wsp:val=&quot;00FA6D04&quot;/&gt;&lt;wsp:rsid wsp:val=&quot;00FA7275&quot;/&gt;&lt;wsp:rsid wsp:val=&quot;00FA73E3&quot;/&gt;&lt;wsp:rsid wsp:val=&quot;00FA7945&quot;/&gt;&lt;wsp:rsid wsp:val=&quot;00FA7EA3&quot;/&gt;&lt;wsp:rsid wsp:val=&quot;00FB1242&quot;/&gt;&lt;wsp:rsid wsp:val=&quot;00FB12F9&quot;/&gt;&lt;wsp:rsid wsp:val=&quot;00FB13A1&quot;/&gt;&lt;wsp:rsid wsp:val=&quot;00FB2744&quot;/&gt;&lt;wsp:rsid wsp:val=&quot;00FB2DBF&quot;/&gt;&lt;wsp:rsid wsp:val=&quot;00FB3B16&quot;/&gt;&lt;wsp:rsid wsp:val=&quot;00FB44C0&quot;/&gt;&lt;wsp:rsid wsp:val=&quot;00FB503A&quot;/&gt;&lt;wsp:rsid wsp:val=&quot;00FB506D&quot;/&gt;&lt;wsp:rsid wsp:val=&quot;00FB5291&quot;/&gt;&lt;wsp:rsid wsp:val=&quot;00FB5C8F&quot;/&gt;&lt;wsp:rsid wsp:val=&quot;00FB5FE6&quot;/&gt;&lt;wsp:rsid wsp:val=&quot;00FB6073&quot;/&gt;&lt;wsp:rsid wsp:val=&quot;00FB6094&quot;/&gt;&lt;wsp:rsid wsp:val=&quot;00FB650C&quot;/&gt;&lt;wsp:rsid wsp:val=&quot;00FB7238&quot;/&gt;&lt;wsp:rsid wsp:val=&quot;00FB7E3E&quot;/&gt;&lt;wsp:rsid wsp:val=&quot;00FC0052&quot;/&gt;&lt;wsp:rsid wsp:val=&quot;00FC00D0&quot;/&gt;&lt;wsp:rsid wsp:val=&quot;00FC05B4&quot;/&gt;&lt;wsp:rsid wsp:val=&quot;00FC05E7&quot;/&gt;&lt;wsp:rsid wsp:val=&quot;00FC1332&quot;/&gt;&lt;wsp:rsid wsp:val=&quot;00FC2212&quot;/&gt;&lt;wsp:rsid wsp:val=&quot;00FC2288&quot;/&gt;&lt;wsp:rsid wsp:val=&quot;00FC2B19&quot;/&gt;&lt;wsp:rsid wsp:val=&quot;00FC2E11&quot;/&gt;&lt;wsp:rsid wsp:val=&quot;00FC2F96&quot;/&gt;&lt;wsp:rsid wsp:val=&quot;00FC3647&quot;/&gt;&lt;wsp:rsid wsp:val=&quot;00FC4A09&quot;/&gt;&lt;wsp:rsid wsp:val=&quot;00FC5603&quot;/&gt;&lt;wsp:rsid wsp:val=&quot;00FC5671&quot;/&gt;&lt;wsp:rsid wsp:val=&quot;00FC5B38&quot;/&gt;&lt;wsp:rsid wsp:val=&quot;00FC5E8E&quot;/&gt;&lt;wsp:rsid wsp:val=&quot;00FC6090&quot;/&gt;&lt;wsp:rsid wsp:val=&quot;00FC66A4&quot;/&gt;&lt;wsp:rsid wsp:val=&quot;00FD006B&quot;/&gt;&lt;wsp:rsid wsp:val=&quot;00FD0507&quot;/&gt;&lt;wsp:rsid wsp:val=&quot;00FD0838&quot;/&gt;&lt;wsp:rsid wsp:val=&quot;00FD0E99&quot;/&gt;&lt;wsp:rsid wsp:val=&quot;00FD0F56&quot;/&gt;&lt;wsp:rsid wsp:val=&quot;00FD18F5&quot;/&gt;&lt;wsp:rsid wsp:val=&quot;00FD196D&quot;/&gt;&lt;wsp:rsid wsp:val=&quot;00FD21A6&quot;/&gt;&lt;wsp:rsid wsp:val=&quot;00FD231C&quot;/&gt;&lt;wsp:rsid wsp:val=&quot;00FD255B&quot;/&gt;&lt;wsp:rsid wsp:val=&quot;00FD2894&quot;/&gt;&lt;wsp:rsid wsp:val=&quot;00FD3337&quot;/&gt;&lt;wsp:rsid wsp:val=&quot;00FD39DD&quot;/&gt;&lt;wsp:rsid wsp:val=&quot;00FD3AE8&quot;/&gt;&lt;wsp:rsid wsp:val=&quot;00FD3CCD&quot;/&gt;&lt;wsp:rsid wsp:val=&quot;00FD5E02&quot;/&gt;&lt;wsp:rsid wsp:val=&quot;00FD5ECB&quot;/&gt;&lt;wsp:rsid wsp:val=&quot;00FD6944&quot;/&gt;&lt;wsp:rsid wsp:val=&quot;00FD6D88&quot;/&gt;&lt;wsp:rsid wsp:val=&quot;00FD6E63&quot;/&gt;&lt;wsp:rsid wsp:val=&quot;00FD780C&quot;/&gt;&lt;wsp:rsid wsp:val=&quot;00FE0540&quot;/&gt;&lt;wsp:rsid wsp:val=&quot;00FE0971&quot;/&gt;&lt;wsp:rsid wsp:val=&quot;00FE0976&quot;/&gt;&lt;wsp:rsid wsp:val=&quot;00FE0BB4&quot;/&gt;&lt;wsp:rsid wsp:val=&quot;00FE1025&quot;/&gt;&lt;wsp:rsid wsp:val=&quot;00FE1E36&quot;/&gt;&lt;wsp:rsid wsp:val=&quot;00FE22F9&quot;/&gt;&lt;wsp:rsid wsp:val=&quot;00FE26D7&quot;/&gt;&lt;wsp:rsid wsp:val=&quot;00FE30BC&quot;/&gt;&lt;wsp:rsid wsp:val=&quot;00FE3173&quot;/&gt;&lt;wsp:rsid wsp:val=&quot;00FE3258&quot;/&gt;&lt;wsp:rsid wsp:val=&quot;00FE37D0&quot;/&gt;&lt;wsp:rsid wsp:val=&quot;00FE3B21&quot;/&gt;&lt;wsp:rsid wsp:val=&quot;00FE3BD8&quot;/&gt;&lt;wsp:rsid wsp:val=&quot;00FE43F6&quot;/&gt;&lt;wsp:rsid wsp:val=&quot;00FE443D&quot;/&gt;&lt;wsp:rsid wsp:val=&quot;00FE45BC&quot;/&gt;&lt;wsp:rsid wsp:val=&quot;00FE45D3&quot;/&gt;&lt;wsp:rsid wsp:val=&quot;00FE47BC&quot;/&gt;&lt;wsp:rsid wsp:val=&quot;00FE4940&quot;/&gt;&lt;wsp:rsid wsp:val=&quot;00FE4E32&quot;/&gt;&lt;wsp:rsid wsp:val=&quot;00FE5996&quot;/&gt;&lt;wsp:rsid wsp:val=&quot;00FE69A6&quot;/&gt;&lt;wsp:rsid wsp:val=&quot;00FE6A88&quot;/&gt;&lt;wsp:rsid wsp:val=&quot;00FE7180&quot;/&gt;&lt;wsp:rsid wsp:val=&quot;00FE7936&quot;/&gt;&lt;wsp:rsid wsp:val=&quot;00FE7BA1&quot;/&gt;&lt;wsp:rsid wsp:val=&quot;00FF0458&quot;/&gt;&lt;wsp:rsid wsp:val=&quot;00FF072C&quot;/&gt;&lt;wsp:rsid wsp:val=&quot;00FF099F&quot;/&gt;&lt;wsp:rsid wsp:val=&quot;00FF0C92&quot;/&gt;&lt;wsp:rsid wsp:val=&quot;00FF1218&quot;/&gt;&lt;wsp:rsid wsp:val=&quot;00FF148B&quot;/&gt;&lt;wsp:rsid wsp:val=&quot;00FF1B7A&quot;/&gt;&lt;wsp:rsid wsp:val=&quot;00FF1FE1&quot;/&gt;&lt;wsp:rsid wsp:val=&quot;00FF2E72&quot;/&gt;&lt;wsp:rsid wsp:val=&quot;00FF2FB9&quot;/&gt;&lt;wsp:rsid wsp:val=&quot;00FF3C8F&quot;/&gt;&lt;wsp:rsid wsp:val=&quot;00FF4084&quot;/&gt;&lt;wsp:rsid wsp:val=&quot;00FF53E6&quot;/&gt;&lt;wsp:rsid wsp:val=&quot;00FF5C45&quot;/&gt;&lt;wsp:rsid wsp:val=&quot;00FF60B0&quot;/&gt;&lt;wsp:rsid wsp:val=&quot;00FF7AAD&quot;/&gt;&lt;wsp:rsid wsp:val=&quot;00FF7B6B&quot;/&gt;&lt;wsp:rsid wsp:val=&quot;00FF7F2B&quot;/&gt;&lt;/wsp:rsids&gt;&lt;/w:docPr&gt;&lt;w:body&gt;&lt;w:p wsp:rsidR=&quot;00000000&quot; wsp:rsidRDefault=&quot;00C639D2&quot;&gt;&lt;m:oMathPara&gt;&lt;m:oMath&gt;&lt;m:r&gt;&lt;m:rPr&gt;&lt;m:sty m:val=&quot;p&quot;/&gt;&lt;/m:rPr&gt;&lt;w:rPr&gt;&lt;w:rFonts w:ascii=&quot;Cambria Math&quot; w:h-ansi=&quot;Cambria Math&quot;/&gt;&lt;wx:font wx:val=&quot;Cambria Math&quot;/&gt;&lt;w:sz w:val=&quot;28&quot;/&gt;&lt;w:sz-cs w:val=&quot;28&quot;/&gt;&lt;/w:rPr&gt;&lt;m:t&gt;РЎРћРЎ = РЎРљ + Р”Рџ вЂ“ Р’Рђ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191228">
        <w:rPr>
          <w:rFonts w:ascii="Times New Roman" w:hAnsi="Times New Roman"/>
          <w:sz w:val="28"/>
          <w:szCs w:val="28"/>
        </w:rPr>
        <w:fldChar w:fldCharType="end"/>
      </w:r>
      <w:r w:rsidRPr="002E488B">
        <w:rPr>
          <w:rFonts w:ascii="Times New Roman" w:hAnsi="Times New Roman"/>
          <w:sz w:val="28"/>
          <w:szCs w:val="28"/>
        </w:rPr>
        <w:t xml:space="preserve"> </w:t>
      </w:r>
      <w:r>
        <w:rPr>
          <w:rFonts w:ascii="Times New Roman" w:hAnsi="Times New Roman"/>
          <w:sz w:val="28"/>
          <w:szCs w:val="28"/>
        </w:rPr>
        <w:t xml:space="preserve">    ,                            </w:t>
      </w:r>
    </w:p>
    <w:p w:rsidR="00B53361" w:rsidRPr="002E488B" w:rsidRDefault="00B53361" w:rsidP="00452684">
      <w:pPr>
        <w:spacing w:after="0" w:line="360" w:lineRule="auto"/>
        <w:ind w:firstLine="709"/>
        <w:jc w:val="both"/>
        <w:rPr>
          <w:rFonts w:ascii="Times New Roman" w:hAnsi="Times New Roman"/>
          <w:sz w:val="28"/>
          <w:szCs w:val="28"/>
        </w:rPr>
      </w:pPr>
      <w:r w:rsidRPr="002E488B">
        <w:rPr>
          <w:rFonts w:ascii="Times New Roman" w:hAnsi="Times New Roman"/>
          <w:sz w:val="28"/>
          <w:szCs w:val="28"/>
        </w:rPr>
        <w:t>где ДП – долгосрочные пассивы.</w:t>
      </w:r>
    </w:p>
    <w:p w:rsidR="00B53361" w:rsidRPr="002E488B" w:rsidRDefault="00B53361" w:rsidP="00494A0F">
      <w:pPr>
        <w:spacing w:after="0" w:line="360" w:lineRule="auto"/>
        <w:ind w:firstLine="708"/>
        <w:jc w:val="both"/>
        <w:rPr>
          <w:rFonts w:ascii="Times New Roman" w:hAnsi="Times New Roman"/>
          <w:sz w:val="28"/>
          <w:szCs w:val="28"/>
        </w:rPr>
      </w:pPr>
      <w:r w:rsidRPr="002E488B">
        <w:rPr>
          <w:rFonts w:ascii="Times New Roman" w:hAnsi="Times New Roman"/>
          <w:sz w:val="28"/>
          <w:szCs w:val="28"/>
        </w:rPr>
        <w:t>При третьем варианте расчета наличие собственных оборотных средств определяется как разность между величиной оборотных активов и величиной краткосрочной задолженности:</w:t>
      </w:r>
    </w:p>
    <w:p w:rsidR="00B53361" w:rsidRDefault="00B53361" w:rsidP="00452684">
      <w:pPr>
        <w:spacing w:after="0" w:line="360" w:lineRule="auto"/>
        <w:jc w:val="both"/>
        <w:rPr>
          <w:rFonts w:ascii="Times New Roman" w:hAnsi="Times New Roman"/>
          <w:sz w:val="28"/>
          <w:szCs w:val="28"/>
        </w:rPr>
      </w:pPr>
      <w:r>
        <w:rPr>
          <w:rFonts w:ascii="Times New Roman" w:hAnsi="Times New Roman"/>
          <w:sz w:val="28"/>
          <w:szCs w:val="28"/>
        </w:rPr>
        <w:t xml:space="preserve">                                               </w:t>
      </w:r>
      <w:r w:rsidRPr="00191228">
        <w:rPr>
          <w:rFonts w:ascii="Times New Roman" w:hAnsi="Times New Roman"/>
          <w:sz w:val="28"/>
          <w:szCs w:val="28"/>
        </w:rPr>
        <w:fldChar w:fldCharType="begin"/>
      </w:r>
      <w:r w:rsidRPr="00191228">
        <w:rPr>
          <w:rFonts w:ascii="Times New Roman" w:hAnsi="Times New Roman"/>
          <w:sz w:val="28"/>
          <w:szCs w:val="28"/>
        </w:rPr>
        <w:instrText xml:space="preserve"> QUOTE </w:instrText>
      </w:r>
      <w:r w:rsidRPr="00191228">
        <w:pict>
          <v:shape id="_x0000_i1029" type="#_x0000_t75" style="width:100.8pt;height:1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67&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373B7&quot;/&gt;&lt;wsp:rsid wsp:val=&quot;000003BF&quot;/&gt;&lt;wsp:rsid wsp:val=&quot;000007AC&quot;/&gt;&lt;wsp:rsid wsp:val=&quot;00000AB0&quot;/&gt;&lt;wsp:rsid wsp:val=&quot;00000BF6&quot;/&gt;&lt;wsp:rsid wsp:val=&quot;00001C3C&quot;/&gt;&lt;wsp:rsid wsp:val=&quot;00002099&quot;/&gt;&lt;wsp:rsid wsp:val=&quot;00002239&quot;/&gt;&lt;wsp:rsid wsp:val=&quot;00002400&quot;/&gt;&lt;wsp:rsid wsp:val=&quot;00002A14&quot;/&gt;&lt;wsp:rsid wsp:val=&quot;00002F45&quot;/&gt;&lt;wsp:rsid wsp:val=&quot;00003001&quot;/&gt;&lt;wsp:rsid wsp:val=&quot;000030C0&quot;/&gt;&lt;wsp:rsid wsp:val=&quot;00004750&quot;/&gt;&lt;wsp:rsid wsp:val=&quot;00004E7E&quot;/&gt;&lt;wsp:rsid wsp:val=&quot;00005961&quot;/&gt;&lt;wsp:rsid wsp:val=&quot;00005F7C&quot;/&gt;&lt;wsp:rsid wsp:val=&quot;00005F9E&quot;/&gt;&lt;wsp:rsid wsp:val=&quot;000068A2&quot;/&gt;&lt;wsp:rsid wsp:val=&quot;0000694B&quot;/&gt;&lt;wsp:rsid wsp:val=&quot;00006A96&quot;/&gt;&lt;wsp:rsid wsp:val=&quot;00006E82&quot;/&gt;&lt;wsp:rsid wsp:val=&quot;000072CD&quot;/&gt;&lt;wsp:rsid wsp:val=&quot;000074B7&quot;/&gt;&lt;wsp:rsid wsp:val=&quot;00007543&quot;/&gt;&lt;wsp:rsid wsp:val=&quot;00010FE6&quot;/&gt;&lt;wsp:rsid wsp:val=&quot;00011D5A&quot;/&gt;&lt;wsp:rsid wsp:val=&quot;00011F9E&quot;/&gt;&lt;wsp:rsid wsp:val=&quot;000120D8&quot;/&gt;&lt;wsp:rsid wsp:val=&quot;00012668&quot;/&gt;&lt;wsp:rsid wsp:val=&quot;00012843&quot;/&gt;&lt;wsp:rsid wsp:val=&quot;000129EF&quot;/&gt;&lt;wsp:rsid wsp:val=&quot;00012A4D&quot;/&gt;&lt;wsp:rsid wsp:val=&quot;0001310A&quot;/&gt;&lt;wsp:rsid wsp:val=&quot;00013838&quot;/&gt;&lt;wsp:rsid wsp:val=&quot;00013CE7&quot;/&gt;&lt;wsp:rsid wsp:val=&quot;000146A9&quot;/&gt;&lt;wsp:rsid wsp:val=&quot;000152D6&quot;/&gt;&lt;wsp:rsid wsp:val=&quot;000154D1&quot;/&gt;&lt;wsp:rsid wsp:val=&quot;000155CC&quot;/&gt;&lt;wsp:rsid wsp:val=&quot;000163BA&quot;/&gt;&lt;wsp:rsid wsp:val=&quot;0001649F&quot;/&gt;&lt;wsp:rsid wsp:val=&quot;00016504&quot;/&gt;&lt;wsp:rsid wsp:val=&quot;000167C0&quot;/&gt;&lt;wsp:rsid wsp:val=&quot;00016A09&quot;/&gt;&lt;wsp:rsid wsp:val=&quot;0002092C&quot;/&gt;&lt;wsp:rsid wsp:val=&quot;00020AB7&quot;/&gt;&lt;wsp:rsid wsp:val=&quot;00020E2A&quot;/&gt;&lt;wsp:rsid wsp:val=&quot;0002133B&quot;/&gt;&lt;wsp:rsid wsp:val=&quot;00021735&quot;/&gt;&lt;wsp:rsid wsp:val=&quot;00021EF0&quot;/&gt;&lt;wsp:rsid wsp:val=&quot;00022589&quot;/&gt;&lt;wsp:rsid wsp:val=&quot;00022602&quot;/&gt;&lt;wsp:rsid wsp:val=&quot;00022D55&quot;/&gt;&lt;wsp:rsid wsp:val=&quot;00022EF8&quot;/&gt;&lt;wsp:rsid wsp:val=&quot;0002340D&quot;/&gt;&lt;wsp:rsid wsp:val=&quot;000239F5&quot;/&gt;&lt;wsp:rsid wsp:val=&quot;00023E7A&quot;/&gt;&lt;wsp:rsid wsp:val=&quot;00023EC6&quot;/&gt;&lt;wsp:rsid wsp:val=&quot;00024379&quot;/&gt;&lt;wsp:rsid wsp:val=&quot;00024CA9&quot;/&gt;&lt;wsp:rsid wsp:val=&quot;0002509F&quot;/&gt;&lt;wsp:rsid wsp:val=&quot;00025A7A&quot;/&gt;&lt;wsp:rsid wsp:val=&quot;00025AC4&quot;/&gt;&lt;wsp:rsid wsp:val=&quot;00025D26&quot;/&gt;&lt;wsp:rsid wsp:val=&quot;00025FA4&quot;/&gt;&lt;wsp:rsid wsp:val=&quot;00026E6A&quot;/&gt;&lt;wsp:rsid wsp:val=&quot;000302D9&quot;/&gt;&lt;wsp:rsid wsp:val=&quot;00030A1B&quot;/&gt;&lt;wsp:rsid wsp:val=&quot;00031027&quot;/&gt;&lt;wsp:rsid wsp:val=&quot;00031177&quot;/&gt;&lt;wsp:rsid wsp:val=&quot;0003164E&quot;/&gt;&lt;wsp:rsid wsp:val=&quot;00032373&quot;/&gt;&lt;wsp:rsid wsp:val=&quot;00032C3D&quot;/&gt;&lt;wsp:rsid wsp:val=&quot;0003306D&quot;/&gt;&lt;wsp:rsid wsp:val=&quot;0003362C&quot;/&gt;&lt;wsp:rsid wsp:val=&quot;00033AAC&quot;/&gt;&lt;wsp:rsid wsp:val=&quot;000342C1&quot;/&gt;&lt;wsp:rsid wsp:val=&quot;000345F2&quot;/&gt;&lt;wsp:rsid wsp:val=&quot;00035423&quot;/&gt;&lt;wsp:rsid wsp:val=&quot;0003548C&quot;/&gt;&lt;wsp:rsid wsp:val=&quot;000354CF&quot;/&gt;&lt;wsp:rsid wsp:val=&quot;000360F9&quot;/&gt;&lt;wsp:rsid wsp:val=&quot;0003612B&quot;/&gt;&lt;wsp:rsid wsp:val=&quot;00036369&quot;/&gt;&lt;wsp:rsid wsp:val=&quot;00036494&quot;/&gt;&lt;wsp:rsid wsp:val=&quot;00037858&quot;/&gt;&lt;wsp:rsid wsp:val=&quot;0003792B&quot;/&gt;&lt;wsp:rsid wsp:val=&quot;00037A1D&quot;/&gt;&lt;wsp:rsid wsp:val=&quot;00037E3B&quot;/&gt;&lt;wsp:rsid wsp:val=&quot;0004094E&quot;/&gt;&lt;wsp:rsid wsp:val=&quot;00040D01&quot;/&gt;&lt;wsp:rsid wsp:val=&quot;00040D15&quot;/&gt;&lt;wsp:rsid wsp:val=&quot;0004185D&quot;/&gt;&lt;wsp:rsid wsp:val=&quot;00041DBF&quot;/&gt;&lt;wsp:rsid wsp:val=&quot;00042386&quot;/&gt;&lt;wsp:rsid wsp:val=&quot;000424D8&quot;/&gt;&lt;wsp:rsid wsp:val=&quot;00042B7A&quot;/&gt;&lt;wsp:rsid wsp:val=&quot;00042D4C&quot;/&gt;&lt;wsp:rsid wsp:val=&quot;00043769&quot;/&gt;&lt;wsp:rsid wsp:val=&quot;0004418B&quot;/&gt;&lt;wsp:rsid wsp:val=&quot;000445A1&quot;/&gt;&lt;wsp:rsid wsp:val=&quot;00044715&quot;/&gt;&lt;wsp:rsid wsp:val=&quot;00044A13&quot;/&gt;&lt;wsp:rsid wsp:val=&quot;00044A58&quot;/&gt;&lt;wsp:rsid wsp:val=&quot;00044A8E&quot;/&gt;&lt;wsp:rsid wsp:val=&quot;00044CCA&quot;/&gt;&lt;wsp:rsid wsp:val=&quot;0004545A&quot;/&gt;&lt;wsp:rsid wsp:val=&quot;000459BE&quot;/&gt;&lt;wsp:rsid wsp:val=&quot;00045EFE&quot;/&gt;&lt;wsp:rsid wsp:val=&quot;0004695F&quot;/&gt;&lt;wsp:rsid wsp:val=&quot;00046B1A&quot;/&gt;&lt;wsp:rsid wsp:val=&quot;000473CC&quot;/&gt;&lt;wsp:rsid wsp:val=&quot;000473D7&quot;/&gt;&lt;wsp:rsid wsp:val=&quot;00047487&quot;/&gt;&lt;wsp:rsid wsp:val=&quot;00047721&quot;/&gt;&lt;wsp:rsid wsp:val=&quot;000479C1&quot;/&gt;&lt;wsp:rsid wsp:val=&quot;0005016A&quot;/&gt;&lt;wsp:rsid wsp:val=&quot;00050263&quot;/&gt;&lt;wsp:rsid wsp:val=&quot;00050299&quot;/&gt;&lt;wsp:rsid wsp:val=&quot;00050FC1&quot;/&gt;&lt;wsp:rsid wsp:val=&quot;00051C40&quot;/&gt;&lt;wsp:rsid wsp:val=&quot;00051D49&quot;/&gt;&lt;wsp:rsid wsp:val=&quot;00051E52&quot;/&gt;&lt;wsp:rsid wsp:val=&quot;00052317&quot;/&gt;&lt;wsp:rsid wsp:val=&quot;00052B9C&quot;/&gt;&lt;wsp:rsid wsp:val=&quot;00052E19&quot;/&gt;&lt;wsp:rsid wsp:val=&quot;00052FFE&quot;/&gt;&lt;wsp:rsid wsp:val=&quot;000530BD&quot;/&gt;&lt;wsp:rsid wsp:val=&quot;00053401&quot;/&gt;&lt;wsp:rsid wsp:val=&quot;000542AC&quot;/&gt;&lt;wsp:rsid wsp:val=&quot;000543CD&quot;/&gt;&lt;wsp:rsid wsp:val=&quot;00054669&quot;/&gt;&lt;wsp:rsid wsp:val=&quot;000548EB&quot;/&gt;&lt;wsp:rsid wsp:val=&quot;00054A30&quot;/&gt;&lt;wsp:rsid wsp:val=&quot;000550D9&quot;/&gt;&lt;wsp:rsid wsp:val=&quot;00055850&quot;/&gt;&lt;wsp:rsid wsp:val=&quot;00055C6A&quot;/&gt;&lt;wsp:rsid wsp:val=&quot;00056199&quot;/&gt;&lt;wsp:rsid wsp:val=&quot;00056387&quot;/&gt;&lt;wsp:rsid wsp:val=&quot;000563B8&quot;/&gt;&lt;wsp:rsid wsp:val=&quot;000566FE&quot;/&gt;&lt;wsp:rsid wsp:val=&quot;00056A32&quot;/&gt;&lt;wsp:rsid wsp:val=&quot;00057007&quot;/&gt;&lt;wsp:rsid wsp:val=&quot;0005720E&quot;/&gt;&lt;wsp:rsid wsp:val=&quot;00057CFD&quot;/&gt;&lt;wsp:rsid wsp:val=&quot;00060916&quot;/&gt;&lt;wsp:rsid wsp:val=&quot;00060ADA&quot;/&gt;&lt;wsp:rsid wsp:val=&quot;00060D77&quot;/&gt;&lt;wsp:rsid wsp:val=&quot;00060ED0&quot;/&gt;&lt;wsp:rsid wsp:val=&quot;00060F49&quot;/&gt;&lt;wsp:rsid wsp:val=&quot;00061115&quot;/&gt;&lt;wsp:rsid wsp:val=&quot;000622F6&quot;/&gt;&lt;wsp:rsid wsp:val=&quot;00062893&quot;/&gt;&lt;wsp:rsid wsp:val=&quot;00062D00&quot;/&gt;&lt;wsp:rsid wsp:val=&quot;00063300&quot;/&gt;&lt;wsp:rsid wsp:val=&quot;00063DF1&quot;/&gt;&lt;wsp:rsid wsp:val=&quot;000642A1&quot;/&gt;&lt;wsp:rsid wsp:val=&quot;00064774&quot;/&gt;&lt;wsp:rsid wsp:val=&quot;000652C0&quot;/&gt;&lt;wsp:rsid wsp:val=&quot;00065BC1&quot;/&gt;&lt;wsp:rsid wsp:val=&quot;00066248&quot;/&gt;&lt;wsp:rsid wsp:val=&quot;000662F4&quot;/&gt;&lt;wsp:rsid wsp:val=&quot;000664F6&quot;/&gt;&lt;wsp:rsid wsp:val=&quot;00067353&quot;/&gt;&lt;wsp:rsid wsp:val=&quot;0006770C&quot;/&gt;&lt;wsp:rsid wsp:val=&quot;00067CE7&quot;/&gt;&lt;wsp:rsid wsp:val=&quot;00067F36&quot;/&gt;&lt;wsp:rsid wsp:val=&quot;00070198&quot;/&gt;&lt;wsp:rsid wsp:val=&quot;00070547&quot;/&gt;&lt;wsp:rsid wsp:val=&quot;00070CF8&quot;/&gt;&lt;wsp:rsid wsp:val=&quot;000711FA&quot;/&gt;&lt;wsp:rsid wsp:val=&quot;00071808&quot;/&gt;&lt;wsp:rsid wsp:val=&quot;00071EE9&quot;/&gt;&lt;wsp:rsid wsp:val=&quot;00072790&quot;/&gt;&lt;wsp:rsid wsp:val=&quot;00072ABD&quot;/&gt;&lt;wsp:rsid wsp:val=&quot;000733A1&quot;/&gt;&lt;wsp:rsid wsp:val=&quot;00073690&quot;/&gt;&lt;wsp:rsid wsp:val=&quot;00073841&quot;/&gt;&lt;wsp:rsid wsp:val=&quot;00073CB7&quot;/&gt;&lt;wsp:rsid wsp:val=&quot;000740D9&quot;/&gt;&lt;wsp:rsid wsp:val=&quot;00074E5C&quot;/&gt;&lt;wsp:rsid wsp:val=&quot;00074EF4&quot;/&gt;&lt;wsp:rsid wsp:val=&quot;000753F8&quot;/&gt;&lt;wsp:rsid wsp:val=&quot;000757A7&quot;/&gt;&lt;wsp:rsid wsp:val=&quot;00075A43&quot;/&gt;&lt;wsp:rsid wsp:val=&quot;00075EFC&quot;/&gt;&lt;wsp:rsid wsp:val=&quot;00075F15&quot;/&gt;&lt;wsp:rsid wsp:val=&quot;000761B1&quot;/&gt;&lt;wsp:rsid wsp:val=&quot;00076426&quot;/&gt;&lt;wsp:rsid wsp:val=&quot;00077158&quot;/&gt;&lt;wsp:rsid wsp:val=&quot;000772C9&quot;/&gt;&lt;wsp:rsid wsp:val=&quot;00077B97&quot;/&gt;&lt;wsp:rsid wsp:val=&quot;00077C14&quot;/&gt;&lt;wsp:rsid wsp:val=&quot;00077D29&quot;/&gt;&lt;wsp:rsid wsp:val=&quot;0008029C&quot;/&gt;&lt;wsp:rsid wsp:val=&quot;0008059A&quot;/&gt;&lt;wsp:rsid wsp:val=&quot;00080617&quot;/&gt;&lt;wsp:rsid wsp:val=&quot;000807BA&quot;/&gt;&lt;wsp:rsid wsp:val=&quot;00080A0F&quot;/&gt;&lt;wsp:rsid wsp:val=&quot;00080DF3&quot;/&gt;&lt;wsp:rsid wsp:val=&quot;00081442&quot;/&gt;&lt;wsp:rsid wsp:val=&quot;0008173A&quot;/&gt;&lt;wsp:rsid wsp:val=&quot;00082077&quot;/&gt;&lt;wsp:rsid wsp:val=&quot;0008216D&quot;/&gt;&lt;wsp:rsid wsp:val=&quot;00082238&quot;/&gt;&lt;wsp:rsid wsp:val=&quot;0008302A&quot;/&gt;&lt;wsp:rsid wsp:val=&quot;00083202&quot;/&gt;&lt;wsp:rsid wsp:val=&quot;00083792&quot;/&gt;&lt;wsp:rsid wsp:val=&quot;00083954&quot;/&gt;&lt;wsp:rsid wsp:val=&quot;00083C78&quot;/&gt;&lt;wsp:rsid wsp:val=&quot;000841F6&quot;/&gt;&lt;wsp:rsid wsp:val=&quot;000843B2&quot;/&gt;&lt;wsp:rsid wsp:val=&quot;0008441C&quot;/&gt;&lt;wsp:rsid wsp:val=&quot;00084707&quot;/&gt;&lt;wsp:rsid wsp:val=&quot;00084C36&quot;/&gt;&lt;wsp:rsid wsp:val=&quot;00084C6F&quot;/&gt;&lt;wsp:rsid wsp:val=&quot;000857C5&quot;/&gt;&lt;wsp:rsid wsp:val=&quot;00085994&quot;/&gt;&lt;wsp:rsid wsp:val=&quot;00085D2A&quot;/&gt;&lt;wsp:rsid wsp:val=&quot;000862CD&quot;/&gt;&lt;wsp:rsid wsp:val=&quot;0008658E&quot;/&gt;&lt;wsp:rsid wsp:val=&quot;00086865&quot;/&gt;&lt;wsp:rsid wsp:val=&quot;000869CB&quot;/&gt;&lt;wsp:rsid wsp:val=&quot;00086B80&quot;/&gt;&lt;wsp:rsid wsp:val=&quot;0008753E&quot;/&gt;&lt;wsp:rsid wsp:val=&quot;000875CF&quot;/&gt;&lt;wsp:rsid wsp:val=&quot;00087AA7&quot;/&gt;&lt;wsp:rsid wsp:val=&quot;00087D01&quot;/&gt;&lt;wsp:rsid wsp:val=&quot;000900B8&quot;/&gt;&lt;wsp:rsid wsp:val=&quot;0009018B&quot;/&gt;&lt;wsp:rsid wsp:val=&quot;000901E9&quot;/&gt;&lt;wsp:rsid wsp:val=&quot;00090296&quot;/&gt;&lt;wsp:rsid wsp:val=&quot;00090B04&quot;/&gt;&lt;wsp:rsid wsp:val=&quot;00090E33&quot;/&gt;&lt;wsp:rsid wsp:val=&quot;00091632&quot;/&gt;&lt;wsp:rsid wsp:val=&quot;0009191F&quot;/&gt;&lt;wsp:rsid wsp:val=&quot;00091A31&quot;/&gt;&lt;wsp:rsid wsp:val=&quot;00091ECA&quot;/&gt;&lt;wsp:rsid wsp:val=&quot;00092AAC&quot;/&gt;&lt;wsp:rsid wsp:val=&quot;00093252&quot;/&gt;&lt;wsp:rsid wsp:val=&quot;000941AA&quot;/&gt;&lt;wsp:rsid wsp:val=&quot;0009508C&quot;/&gt;&lt;wsp:rsid wsp:val=&quot;00095B78&quot;/&gt;&lt;wsp:rsid wsp:val=&quot;00096499&quot;/&gt;&lt;wsp:rsid wsp:val=&quot;00096BBF&quot;/&gt;&lt;wsp:rsid wsp:val=&quot;00097B1B&quot;/&gt;&lt;wsp:rsid wsp:val=&quot;000A0795&quot;/&gt;&lt;wsp:rsid wsp:val=&quot;000A0919&quot;/&gt;&lt;wsp:rsid wsp:val=&quot;000A0C87&quot;/&gt;&lt;wsp:rsid wsp:val=&quot;000A100E&quot;/&gt;&lt;wsp:rsid wsp:val=&quot;000A1855&quot;/&gt;&lt;wsp:rsid wsp:val=&quot;000A18A7&quot;/&gt;&lt;wsp:rsid wsp:val=&quot;000A19C5&quot;/&gt;&lt;wsp:rsid wsp:val=&quot;000A1EE4&quot;/&gt;&lt;wsp:rsid wsp:val=&quot;000A2BDE&quot;/&gt;&lt;wsp:rsid wsp:val=&quot;000A2F96&quot;/&gt;&lt;wsp:rsid wsp:val=&quot;000A2FA7&quot;/&gt;&lt;wsp:rsid wsp:val=&quot;000A30E3&quot;/&gt;&lt;wsp:rsid wsp:val=&quot;000A4B09&quot;/&gt;&lt;wsp:rsid wsp:val=&quot;000A4E44&quot;/&gt;&lt;wsp:rsid wsp:val=&quot;000A5249&quot;/&gt;&lt;wsp:rsid wsp:val=&quot;000A5529&quot;/&gt;&lt;wsp:rsid wsp:val=&quot;000A559B&quot;/&gt;&lt;wsp:rsid wsp:val=&quot;000A5627&quot;/&gt;&lt;wsp:rsid wsp:val=&quot;000A58EC&quot;/&gt;&lt;wsp:rsid wsp:val=&quot;000A5A12&quot;/&gt;&lt;wsp:rsid wsp:val=&quot;000A5EEA&quot;/&gt;&lt;wsp:rsid wsp:val=&quot;000A6685&quot;/&gt;&lt;wsp:rsid wsp:val=&quot;000A6953&quot;/&gt;&lt;wsp:rsid wsp:val=&quot;000A7038&quot;/&gt;&lt;wsp:rsid wsp:val=&quot;000A72F4&quot;/&gt;&lt;wsp:rsid wsp:val=&quot;000B0095&quot;/&gt;&lt;wsp:rsid wsp:val=&quot;000B0DEF&quot;/&gt;&lt;wsp:rsid wsp:val=&quot;000B0F56&quot;/&gt;&lt;wsp:rsid wsp:val=&quot;000B1201&quot;/&gt;&lt;wsp:rsid wsp:val=&quot;000B182B&quot;/&gt;&lt;wsp:rsid wsp:val=&quot;000B1962&quot;/&gt;&lt;wsp:rsid wsp:val=&quot;000B1C98&quot;/&gt;&lt;wsp:rsid wsp:val=&quot;000B26B0&quot;/&gt;&lt;wsp:rsid wsp:val=&quot;000B386E&quot;/&gt;&lt;wsp:rsid wsp:val=&quot;000B3966&quot;/&gt;&lt;wsp:rsid wsp:val=&quot;000B3D2F&quot;/&gt;&lt;wsp:rsid wsp:val=&quot;000B437B&quot;/&gt;&lt;wsp:rsid wsp:val=&quot;000B45C4&quot;/&gt;&lt;wsp:rsid wsp:val=&quot;000B4C3E&quot;/&gt;&lt;wsp:rsid wsp:val=&quot;000B509D&quot;/&gt;&lt;wsp:rsid wsp:val=&quot;000B50EF&quot;/&gt;&lt;wsp:rsid wsp:val=&quot;000B53C9&quot;/&gt;&lt;wsp:rsid wsp:val=&quot;000B5667&quot;/&gt;&lt;wsp:rsid wsp:val=&quot;000B5EE0&quot;/&gt;&lt;wsp:rsid wsp:val=&quot;000B6023&quot;/&gt;&lt;wsp:rsid wsp:val=&quot;000B62DF&quot;/&gt;&lt;wsp:rsid wsp:val=&quot;000B673A&quot;/&gt;&lt;wsp:rsid wsp:val=&quot;000B677B&quot;/&gt;&lt;wsp:rsid wsp:val=&quot;000B6807&quot;/&gt;&lt;wsp:rsid wsp:val=&quot;000B6D32&quot;/&gt;&lt;wsp:rsid wsp:val=&quot;000B7B19&quot;/&gt;&lt;wsp:rsid wsp:val=&quot;000C0545&quot;/&gt;&lt;wsp:rsid wsp:val=&quot;000C0648&quot;/&gt;&lt;wsp:rsid wsp:val=&quot;000C0FFB&quot;/&gt;&lt;wsp:rsid wsp:val=&quot;000C16E7&quot;/&gt;&lt;wsp:rsid wsp:val=&quot;000C1DEC&quot;/&gt;&lt;wsp:rsid wsp:val=&quot;000C1F4A&quot;/&gt;&lt;wsp:rsid wsp:val=&quot;000C27ED&quot;/&gt;&lt;wsp:rsid wsp:val=&quot;000C29C6&quot;/&gt;&lt;wsp:rsid wsp:val=&quot;000C3048&quot;/&gt;&lt;wsp:rsid wsp:val=&quot;000C3518&quot;/&gt;&lt;wsp:rsid wsp:val=&quot;000C3A35&quot;/&gt;&lt;wsp:rsid wsp:val=&quot;000C4323&quot;/&gt;&lt;wsp:rsid wsp:val=&quot;000C4505&quot;/&gt;&lt;wsp:rsid wsp:val=&quot;000C45A8&quot;/&gt;&lt;wsp:rsid wsp:val=&quot;000C463C&quot;/&gt;&lt;wsp:rsid wsp:val=&quot;000C4AB7&quot;/&gt;&lt;wsp:rsid wsp:val=&quot;000C5288&quot;/&gt;&lt;wsp:rsid wsp:val=&quot;000C57F6&quot;/&gt;&lt;wsp:rsid wsp:val=&quot;000C5E56&quot;/&gt;&lt;wsp:rsid wsp:val=&quot;000C6632&quot;/&gt;&lt;wsp:rsid wsp:val=&quot;000C6660&quot;/&gt;&lt;wsp:rsid wsp:val=&quot;000C700C&quot;/&gt;&lt;wsp:rsid wsp:val=&quot;000C724C&quot;/&gt;&lt;wsp:rsid wsp:val=&quot;000C7577&quot;/&gt;&lt;wsp:rsid wsp:val=&quot;000D08CE&quot;/&gt;&lt;wsp:rsid wsp:val=&quot;000D1371&quot;/&gt;&lt;wsp:rsid wsp:val=&quot;000D1962&quot;/&gt;&lt;wsp:rsid wsp:val=&quot;000D1B0B&quot;/&gt;&lt;wsp:rsid wsp:val=&quot;000D1B83&quot;/&gt;&lt;wsp:rsid wsp:val=&quot;000D21B3&quot;/&gt;&lt;wsp:rsid wsp:val=&quot;000D221E&quot;/&gt;&lt;wsp:rsid wsp:val=&quot;000D2338&quot;/&gt;&lt;wsp:rsid wsp:val=&quot;000D23A0&quot;/&gt;&lt;wsp:rsid wsp:val=&quot;000D26D1&quot;/&gt;&lt;wsp:rsid wsp:val=&quot;000D2AC9&quot;/&gt;&lt;wsp:rsid wsp:val=&quot;000D2B23&quot;/&gt;&lt;wsp:rsid wsp:val=&quot;000D3068&quot;/&gt;&lt;wsp:rsid wsp:val=&quot;000D30C0&quot;/&gt;&lt;wsp:rsid wsp:val=&quot;000D37BF&quot;/&gt;&lt;wsp:rsid wsp:val=&quot;000D3851&quot;/&gt;&lt;wsp:rsid wsp:val=&quot;000D3E5B&quot;/&gt;&lt;wsp:rsid wsp:val=&quot;000D42B8&quot;/&gt;&lt;wsp:rsid wsp:val=&quot;000D486E&quot;/&gt;&lt;wsp:rsid wsp:val=&quot;000D48C1&quot;/&gt;&lt;wsp:rsid wsp:val=&quot;000D5185&quot;/&gt;&lt;wsp:rsid wsp:val=&quot;000D529E&quot;/&gt;&lt;wsp:rsid wsp:val=&quot;000D5AE5&quot;/&gt;&lt;wsp:rsid wsp:val=&quot;000D5D4B&quot;/&gt;&lt;wsp:rsid wsp:val=&quot;000D76B2&quot;/&gt;&lt;wsp:rsid wsp:val=&quot;000D77A3&quot;/&gt;&lt;wsp:rsid wsp:val=&quot;000D79FB&quot;/&gt;&lt;wsp:rsid wsp:val=&quot;000D7B4D&quot;/&gt;&lt;wsp:rsid wsp:val=&quot;000E18B8&quot;/&gt;&lt;wsp:rsid wsp:val=&quot;000E1AF8&quot;/&gt;&lt;wsp:rsid wsp:val=&quot;000E1B0B&quot;/&gt;&lt;wsp:rsid wsp:val=&quot;000E1FC2&quot;/&gt;&lt;wsp:rsid wsp:val=&quot;000E2131&quot;/&gt;&lt;wsp:rsid wsp:val=&quot;000E2799&quot;/&gt;&lt;wsp:rsid wsp:val=&quot;000E27B2&quot;/&gt;&lt;wsp:rsid wsp:val=&quot;000E2B98&quot;/&gt;&lt;wsp:rsid wsp:val=&quot;000E2F41&quot;/&gt;&lt;wsp:rsid wsp:val=&quot;000E307E&quot;/&gt;&lt;wsp:rsid wsp:val=&quot;000E3686&quot;/&gt;&lt;wsp:rsid wsp:val=&quot;000E387E&quot;/&gt;&lt;wsp:rsid wsp:val=&quot;000E3DC3&quot;/&gt;&lt;wsp:rsid wsp:val=&quot;000E444D&quot;/&gt;&lt;wsp:rsid wsp:val=&quot;000E45AB&quot;/&gt;&lt;wsp:rsid wsp:val=&quot;000E484E&quot;/&gt;&lt;wsp:rsid wsp:val=&quot;000E507A&quot;/&gt;&lt;wsp:rsid wsp:val=&quot;000E62EB&quot;/&gt;&lt;wsp:rsid wsp:val=&quot;000E63A9&quot;/&gt;&lt;wsp:rsid wsp:val=&quot;000E67F6&quot;/&gt;&lt;wsp:rsid wsp:val=&quot;000E689D&quot;/&gt;&lt;wsp:rsid wsp:val=&quot;000E697A&quot;/&gt;&lt;wsp:rsid wsp:val=&quot;000E6CFA&quot;/&gt;&lt;wsp:rsid wsp:val=&quot;000E7480&quot;/&gt;&lt;wsp:rsid wsp:val=&quot;000F10D4&quot;/&gt;&lt;wsp:rsid wsp:val=&quot;000F1313&quot;/&gt;&lt;wsp:rsid wsp:val=&quot;000F1A26&quot;/&gt;&lt;wsp:rsid wsp:val=&quot;000F2B95&quot;/&gt;&lt;wsp:rsid wsp:val=&quot;000F309B&quot;/&gt;&lt;wsp:rsid wsp:val=&quot;000F3D75&quot;/&gt;&lt;wsp:rsid wsp:val=&quot;000F3EEF&quot;/&gt;&lt;wsp:rsid wsp:val=&quot;000F43FD&quot;/&gt;&lt;wsp:rsid wsp:val=&quot;000F521C&quot;/&gt;&lt;wsp:rsid wsp:val=&quot;000F62A6&quot;/&gt;&lt;wsp:rsid wsp:val=&quot;000F6B82&quot;/&gt;&lt;wsp:rsid wsp:val=&quot;000F6BBD&quot;/&gt;&lt;wsp:rsid wsp:val=&quot;000F6D5B&quot;/&gt;&lt;wsp:rsid wsp:val=&quot;000F6EAC&quot;/&gt;&lt;wsp:rsid wsp:val=&quot;000F7745&quot;/&gt;&lt;wsp:rsid wsp:val=&quot;000F7AA6&quot;/&gt;&lt;wsp:rsid wsp:val=&quot;0010021A&quot;/&gt;&lt;wsp:rsid wsp:val=&quot;001004A6&quot;/&gt;&lt;wsp:rsid wsp:val=&quot;00100614&quot;/&gt;&lt;wsp:rsid wsp:val=&quot;0010064D&quot;/&gt;&lt;wsp:rsid wsp:val=&quot;0010099A&quot;/&gt;&lt;wsp:rsid wsp:val=&quot;00100A04&quot;/&gt;&lt;wsp:rsid wsp:val=&quot;00100BFA&quot;/&gt;&lt;wsp:rsid wsp:val=&quot;00100D20&quot;/&gt;&lt;wsp:rsid wsp:val=&quot;0010103A&quot;/&gt;&lt;wsp:rsid wsp:val=&quot;001010A2&quot;/&gt;&lt;wsp:rsid wsp:val=&quot;0010112A&quot;/&gt;&lt;wsp:rsid wsp:val=&quot;00101253&quot;/&gt;&lt;wsp:rsid wsp:val=&quot;00101503&quot;/&gt;&lt;wsp:rsid wsp:val=&quot;00101557&quot;/&gt;&lt;wsp:rsid wsp:val=&quot;00101A7C&quot;/&gt;&lt;wsp:rsid wsp:val=&quot;00101ADE&quot;/&gt;&lt;wsp:rsid wsp:val=&quot;00101D36&quot;/&gt;&lt;wsp:rsid wsp:val=&quot;00101F1B&quot;/&gt;&lt;wsp:rsid wsp:val=&quot;00102093&quot;/&gt;&lt;wsp:rsid wsp:val=&quot;00102667&quot;/&gt;&lt;wsp:rsid wsp:val=&quot;00102847&quot;/&gt;&lt;wsp:rsid wsp:val=&quot;00102A1E&quot;/&gt;&lt;wsp:rsid wsp:val=&quot;001032A0&quot;/&gt;&lt;wsp:rsid wsp:val=&quot;0010393B&quot;/&gt;&lt;wsp:rsid wsp:val=&quot;00103E4C&quot;/&gt;&lt;wsp:rsid wsp:val=&quot;00103F7E&quot;/&gt;&lt;wsp:rsid wsp:val=&quot;00104C98&quot;/&gt;&lt;wsp:rsid wsp:val=&quot;00104DD0&quot;/&gt;&lt;wsp:rsid wsp:val=&quot;0010563E&quot;/&gt;&lt;wsp:rsid wsp:val=&quot;00105DE2&quot;/&gt;&lt;wsp:rsid wsp:val=&quot;00105F99&quot;/&gt;&lt;wsp:rsid wsp:val=&quot;001063ED&quot;/&gt;&lt;wsp:rsid wsp:val=&quot;0010659F&quot;/&gt;&lt;wsp:rsid wsp:val=&quot;00106918&quot;/&gt;&lt;wsp:rsid wsp:val=&quot;00106F5D&quot;/&gt;&lt;wsp:rsid wsp:val=&quot;00107687&quot;/&gt;&lt;wsp:rsid wsp:val=&quot;001077F8&quot;/&gt;&lt;wsp:rsid wsp:val=&quot;00107870&quot;/&gt;&lt;wsp:rsid wsp:val=&quot;00107C30&quot;/&gt;&lt;wsp:rsid wsp:val=&quot;00107DF9&quot;/&gt;&lt;wsp:rsid wsp:val=&quot;00110AA6&quot;/&gt;&lt;wsp:rsid wsp:val=&quot;00110DA9&quot;/&gt;&lt;wsp:rsid wsp:val=&quot;00110F73&quot;/&gt;&lt;wsp:rsid wsp:val=&quot;00110FA1&quot;/&gt;&lt;wsp:rsid wsp:val=&quot;00110FCF&quot;/&gt;&lt;wsp:rsid wsp:val=&quot;00111A01&quot;/&gt;&lt;wsp:rsid wsp:val=&quot;00111C45&quot;/&gt;&lt;wsp:rsid wsp:val=&quot;00112515&quot;/&gt;&lt;wsp:rsid wsp:val=&quot;0011296B&quot;/&gt;&lt;wsp:rsid wsp:val=&quot;00112A69&quot;/&gt;&lt;wsp:rsid wsp:val=&quot;0011364C&quot;/&gt;&lt;wsp:rsid wsp:val=&quot;001137F6&quot;/&gt;&lt;wsp:rsid wsp:val=&quot;00113E79&quot;/&gt;&lt;wsp:rsid wsp:val=&quot;0011419A&quot;/&gt;&lt;wsp:rsid wsp:val=&quot;00114430&quot;/&gt;&lt;wsp:rsid wsp:val=&quot;00114B83&quot;/&gt;&lt;wsp:rsid wsp:val=&quot;0011514C&quot;/&gt;&lt;wsp:rsid wsp:val=&quot;0011565D&quot;/&gt;&lt;wsp:rsid wsp:val=&quot;0011578F&quot;/&gt;&lt;wsp:rsid wsp:val=&quot;00116498&quot;/&gt;&lt;wsp:rsid wsp:val=&quot;00116776&quot;/&gt;&lt;wsp:rsid wsp:val=&quot;00116F23&quot;/&gt;&lt;wsp:rsid wsp:val=&quot;0011763A&quot;/&gt;&lt;wsp:rsid wsp:val=&quot;00117754&quot;/&gt;&lt;wsp:rsid wsp:val=&quot;0012049D&quot;/&gt;&lt;wsp:rsid wsp:val=&quot;00120AE4&quot;/&gt;&lt;wsp:rsid wsp:val=&quot;00121526&quot;/&gt;&lt;wsp:rsid wsp:val=&quot;001217CF&quot;/&gt;&lt;wsp:rsid wsp:val=&quot;00121826&quot;/&gt;&lt;wsp:rsid wsp:val=&quot;00121876&quot;/&gt;&lt;wsp:rsid wsp:val=&quot;001225AE&quot;/&gt;&lt;wsp:rsid wsp:val=&quot;00122737&quot;/&gt;&lt;wsp:rsid wsp:val=&quot;0012275A&quot;/&gt;&lt;wsp:rsid wsp:val=&quot;00122844&quot;/&gt;&lt;wsp:rsid wsp:val=&quot;00122848&quot;/&gt;&lt;wsp:rsid wsp:val=&quot;00122884&quot;/&gt;&lt;wsp:rsid wsp:val=&quot;001232BB&quot;/&gt;&lt;wsp:rsid wsp:val=&quot;00123ACF&quot;/&gt;&lt;wsp:rsid wsp:val=&quot;00123C0B&quot;/&gt;&lt;wsp:rsid wsp:val=&quot;00123E2C&quot;/&gt;&lt;wsp:rsid wsp:val=&quot;001240CE&quot;/&gt;&lt;wsp:rsid wsp:val=&quot;00124310&quot;/&gt;&lt;wsp:rsid wsp:val=&quot;001248BF&quot;/&gt;&lt;wsp:rsid wsp:val=&quot;00124DF8&quot;/&gt;&lt;wsp:rsid wsp:val=&quot;00124FDB&quot;/&gt;&lt;wsp:rsid wsp:val=&quot;001256FD&quot;/&gt;&lt;wsp:rsid wsp:val=&quot;00125A7F&quot;/&gt;&lt;wsp:rsid wsp:val=&quot;00126723&quot;/&gt;&lt;wsp:rsid wsp:val=&quot;00126926&quot;/&gt;&lt;wsp:rsid wsp:val=&quot;0012696F&quot;/&gt;&lt;wsp:rsid wsp:val=&quot;00130119&quot;/&gt;&lt;wsp:rsid wsp:val=&quot;0013092F&quot;/&gt;&lt;wsp:rsid wsp:val=&quot;00131B3A&quot;/&gt;&lt;wsp:rsid wsp:val=&quot;00131D0C&quot;/&gt;&lt;wsp:rsid wsp:val=&quot;00132245&quot;/&gt;&lt;wsp:rsid wsp:val=&quot;001324B1&quot;/&gt;&lt;wsp:rsid wsp:val=&quot;00132C0C&quot;/&gt;&lt;wsp:rsid wsp:val=&quot;00132CBA&quot;/&gt;&lt;wsp:rsid wsp:val=&quot;0013303B&quot;/&gt;&lt;wsp:rsid wsp:val=&quot;001337C8&quot;/&gt;&lt;wsp:rsid wsp:val=&quot;0013444E&quot;/&gt;&lt;wsp:rsid wsp:val=&quot;00134C71&quot;/&gt;&lt;wsp:rsid wsp:val=&quot;00135531&quot;/&gt;&lt;wsp:rsid wsp:val=&quot;00135B66&quot;/&gt;&lt;wsp:rsid wsp:val=&quot;001360FC&quot;/&gt;&lt;wsp:rsid wsp:val=&quot;00136833&quot;/&gt;&lt;wsp:rsid wsp:val=&quot;0013693B&quot;/&gt;&lt;wsp:rsid wsp:val=&quot;00136958&quot;/&gt;&lt;wsp:rsid wsp:val=&quot;001370BE&quot;/&gt;&lt;wsp:rsid wsp:val=&quot;001371FD&quot;/&gt;&lt;wsp:rsid wsp:val=&quot;0013733C&quot;/&gt;&lt;wsp:rsid wsp:val=&quot;001374F1&quot;/&gt;&lt;wsp:rsid wsp:val=&quot;0013773E&quot;/&gt;&lt;wsp:rsid wsp:val=&quot;00137CA5&quot;/&gt;&lt;wsp:rsid wsp:val=&quot;00137F9B&quot;/&gt;&lt;wsp:rsid wsp:val=&quot;00140C02&quot;/&gt;&lt;wsp:rsid wsp:val=&quot;00140C8E&quot;/&gt;&lt;wsp:rsid wsp:val=&quot;0014135A&quot;/&gt;&lt;wsp:rsid wsp:val=&quot;00142334&quot;/&gt;&lt;wsp:rsid wsp:val=&quot;001426FD&quot;/&gt;&lt;wsp:rsid wsp:val=&quot;00142D80&quot;/&gt;&lt;wsp:rsid wsp:val=&quot;00142E27&quot;/&gt;&lt;wsp:rsid wsp:val=&quot;00142E91&quot;/&gt;&lt;wsp:rsid wsp:val=&quot;00143609&quot;/&gt;&lt;wsp:rsid wsp:val=&quot;0014385E&quot;/&gt;&lt;wsp:rsid wsp:val=&quot;00143CB9&quot;/&gt;&lt;wsp:rsid wsp:val=&quot;001446FC&quot;/&gt;&lt;wsp:rsid wsp:val=&quot;0014495D&quot;/&gt;&lt;wsp:rsid wsp:val=&quot;00146385&quot;/&gt;&lt;wsp:rsid wsp:val=&quot;001469CC&quot;/&gt;&lt;wsp:rsid wsp:val=&quot;00146FA7&quot;/&gt;&lt;wsp:rsid wsp:val=&quot;00147088&quot;/&gt;&lt;wsp:rsid wsp:val=&quot;00147090&quot;/&gt;&lt;wsp:rsid wsp:val=&quot;001470D5&quot;/&gt;&lt;wsp:rsid wsp:val=&quot;001479F2&quot;/&gt;&lt;wsp:rsid wsp:val=&quot;001504F2&quot;/&gt;&lt;wsp:rsid wsp:val=&quot;00150CE8&quot;/&gt;&lt;wsp:rsid wsp:val=&quot;001513BD&quot;/&gt;&lt;wsp:rsid wsp:val=&quot;00151B0C&quot;/&gt;&lt;wsp:rsid wsp:val=&quot;00151C3B&quot;/&gt;&lt;wsp:rsid wsp:val=&quot;00152028&quot;/&gt;&lt;wsp:rsid wsp:val=&quot;0015302D&quot;/&gt;&lt;wsp:rsid wsp:val=&quot;0015307A&quot;/&gt;&lt;wsp:rsid wsp:val=&quot;0015312F&quot;/&gt;&lt;wsp:rsid wsp:val=&quot;00153468&quot;/&gt;&lt;wsp:rsid wsp:val=&quot;00153580&quot;/&gt;&lt;wsp:rsid wsp:val=&quot;0015372F&quot;/&gt;&lt;wsp:rsid wsp:val=&quot;001538D6&quot;/&gt;&lt;wsp:rsid wsp:val=&quot;00153B58&quot;/&gt;&lt;wsp:rsid wsp:val=&quot;00153C09&quot;/&gt;&lt;wsp:rsid wsp:val=&quot;00153C7E&quot;/&gt;&lt;wsp:rsid wsp:val=&quot;00153F76&quot;/&gt;&lt;wsp:rsid wsp:val=&quot;00154E0F&quot;/&gt;&lt;wsp:rsid wsp:val=&quot;001559A1&quot;/&gt;&lt;wsp:rsid wsp:val=&quot;001567FA&quot;/&gt;&lt;wsp:rsid wsp:val=&quot;00157B9E&quot;/&gt;&lt;wsp:rsid wsp:val=&quot;00157D84&quot;/&gt;&lt;wsp:rsid wsp:val=&quot;00157FBC&quot;/&gt;&lt;wsp:rsid wsp:val=&quot;001601EC&quot;/&gt;&lt;wsp:rsid wsp:val=&quot;001611BF&quot;/&gt;&lt;wsp:rsid wsp:val=&quot;0016134C&quot;/&gt;&lt;wsp:rsid wsp:val=&quot;001617A9&quot;/&gt;&lt;wsp:rsid wsp:val=&quot;00161FF3&quot;/&gt;&lt;wsp:rsid wsp:val=&quot;00162334&quot;/&gt;&lt;wsp:rsid wsp:val=&quot;00162894&quot;/&gt;&lt;wsp:rsid wsp:val=&quot;001629B4&quot;/&gt;&lt;wsp:rsid wsp:val=&quot;001632B0&quot;/&gt;&lt;wsp:rsid wsp:val=&quot;001634E0&quot;/&gt;&lt;wsp:rsid wsp:val=&quot;001634FA&quot;/&gt;&lt;wsp:rsid wsp:val=&quot;00163FBC&quot;/&gt;&lt;wsp:rsid wsp:val=&quot;00164762&quot;/&gt;&lt;wsp:rsid wsp:val=&quot;0016483B&quot;/&gt;&lt;wsp:rsid wsp:val=&quot;00164942&quot;/&gt;&lt;wsp:rsid wsp:val=&quot;00164C62&quot;/&gt;&lt;wsp:rsid wsp:val=&quot;00164F86&quot;/&gt;&lt;wsp:rsid wsp:val=&quot;00165E4A&quot;/&gt;&lt;wsp:rsid wsp:val=&quot;00166DFE&quot;/&gt;&lt;wsp:rsid wsp:val=&quot;001676E3&quot;/&gt;&lt;wsp:rsid wsp:val=&quot;00167951&quot;/&gt;&lt;wsp:rsid wsp:val=&quot;00170120&quot;/&gt;&lt;wsp:rsid wsp:val=&quot;00170A3C&quot;/&gt;&lt;wsp:rsid wsp:val=&quot;00170E7F&quot;/&gt;&lt;wsp:rsid wsp:val=&quot;0017113D&quot;/&gt;&lt;wsp:rsid wsp:val=&quot;00171AE2&quot;/&gt;&lt;wsp:rsid wsp:val=&quot;00171E60&quot;/&gt;&lt;wsp:rsid wsp:val=&quot;00173BCD&quot;/&gt;&lt;wsp:rsid wsp:val=&quot;00173DFD&quot;/&gt;&lt;wsp:rsid wsp:val=&quot;0017475D&quot;/&gt;&lt;wsp:rsid wsp:val=&quot;00174D04&quot;/&gt;&lt;wsp:rsid wsp:val=&quot;001755FA&quot;/&gt;&lt;wsp:rsid wsp:val=&quot;00175A29&quot;/&gt;&lt;wsp:rsid wsp:val=&quot;001762AC&quot;/&gt;&lt;wsp:rsid wsp:val=&quot;0017638B&quot;/&gt;&lt;wsp:rsid wsp:val=&quot;00176437&quot;/&gt;&lt;wsp:rsid wsp:val=&quot;00176513&quot;/&gt;&lt;wsp:rsid wsp:val=&quot;00176691&quot;/&gt;&lt;wsp:rsid wsp:val=&quot;001766F4&quot;/&gt;&lt;wsp:rsid wsp:val=&quot;00176725&quot;/&gt;&lt;wsp:rsid wsp:val=&quot;00176A8E&quot;/&gt;&lt;wsp:rsid wsp:val=&quot;0017709D&quot;/&gt;&lt;wsp:rsid wsp:val=&quot;00177C06&quot;/&gt;&lt;wsp:rsid wsp:val=&quot;00177DF2&quot;/&gt;&lt;wsp:rsid wsp:val=&quot;00180146&quot;/&gt;&lt;wsp:rsid wsp:val=&quot;00180750&quot;/&gt;&lt;wsp:rsid wsp:val=&quot;00181046&quot;/&gt;&lt;wsp:rsid wsp:val=&quot;0018135F&quot;/&gt;&lt;wsp:rsid wsp:val=&quot;00181C88&quot;/&gt;&lt;wsp:rsid wsp:val=&quot;00181EC5&quot;/&gt;&lt;wsp:rsid wsp:val=&quot;001821FD&quot;/&gt;&lt;wsp:rsid wsp:val=&quot;0018284C&quot;/&gt;&lt;wsp:rsid wsp:val=&quot;00182C31&quot;/&gt;&lt;wsp:rsid wsp:val=&quot;0018315E&quot;/&gt;&lt;wsp:rsid wsp:val=&quot;00183387&quot;/&gt;&lt;wsp:rsid wsp:val=&quot;00184E2C&quot;/&gt;&lt;wsp:rsid wsp:val=&quot;001853D6&quot;/&gt;&lt;wsp:rsid wsp:val=&quot;00186546&quot;/&gt;&lt;wsp:rsid wsp:val=&quot;001867A3&quot;/&gt;&lt;wsp:rsid wsp:val=&quot;00190523&quot;/&gt;&lt;wsp:rsid wsp:val=&quot;00191228&quot;/&gt;&lt;wsp:rsid wsp:val=&quot;00191789&quot;/&gt;&lt;wsp:rsid wsp:val=&quot;001917C0&quot;/&gt;&lt;wsp:rsid wsp:val=&quot;001918C8&quot;/&gt;&lt;wsp:rsid wsp:val=&quot;00191CD2&quot;/&gt;&lt;wsp:rsid wsp:val=&quot;00191F17&quot;/&gt;&lt;wsp:rsid wsp:val=&quot;0019208F&quot;/&gt;&lt;wsp:rsid wsp:val=&quot;00192157&quot;/&gt;&lt;wsp:rsid wsp:val=&quot;001921DD&quot;/&gt;&lt;wsp:rsid wsp:val=&quot;00192F76&quot;/&gt;&lt;wsp:rsid wsp:val=&quot;001932D3&quot;/&gt;&lt;wsp:rsid wsp:val=&quot;0019375A&quot;/&gt;&lt;wsp:rsid wsp:val=&quot;001940DB&quot;/&gt;&lt;wsp:rsid wsp:val=&quot;00194D21&quot;/&gt;&lt;wsp:rsid wsp:val=&quot;00194F65&quot;/&gt;&lt;wsp:rsid wsp:val=&quot;00194F7C&quot;/&gt;&lt;wsp:rsid wsp:val=&quot;00195117&quot;/&gt;&lt;wsp:rsid wsp:val=&quot;001952E4&quot;/&gt;&lt;wsp:rsid wsp:val=&quot;001955F0&quot;/&gt;&lt;wsp:rsid wsp:val=&quot;00196B36&quot;/&gt;&lt;wsp:rsid wsp:val=&quot;001970BB&quot;/&gt;&lt;wsp:rsid wsp:val=&quot;001979A8&quot;/&gt;&lt;wsp:rsid wsp:val=&quot;001A0480&quot;/&gt;&lt;wsp:rsid wsp:val=&quot;001A08A3&quot;/&gt;&lt;wsp:rsid wsp:val=&quot;001A1FDA&quot;/&gt;&lt;wsp:rsid wsp:val=&quot;001A3CE7&quot;/&gt;&lt;wsp:rsid wsp:val=&quot;001A3F16&quot;/&gt;&lt;wsp:rsid wsp:val=&quot;001A44D1&quot;/&gt;&lt;wsp:rsid wsp:val=&quot;001A4B09&quot;/&gt;&lt;wsp:rsid wsp:val=&quot;001A5189&quot;/&gt;&lt;wsp:rsid wsp:val=&quot;001A558D&quot;/&gt;&lt;wsp:rsid wsp:val=&quot;001A66FB&quot;/&gt;&lt;wsp:rsid wsp:val=&quot;001A6F29&quot;/&gt;&lt;wsp:rsid wsp:val=&quot;001A703A&quot;/&gt;&lt;wsp:rsid wsp:val=&quot;001A77D4&quot;/&gt;&lt;wsp:rsid wsp:val=&quot;001A7E12&quot;/&gt;&lt;wsp:rsid wsp:val=&quot;001B081D&quot;/&gt;&lt;wsp:rsid wsp:val=&quot;001B08A3&quot;/&gt;&lt;wsp:rsid wsp:val=&quot;001B0A57&quot;/&gt;&lt;wsp:rsid wsp:val=&quot;001B0E88&quot;/&gt;&lt;wsp:rsid wsp:val=&quot;001B13ED&quot;/&gt;&lt;wsp:rsid wsp:val=&quot;001B1508&quot;/&gt;&lt;wsp:rsid wsp:val=&quot;001B1DF3&quot;/&gt;&lt;wsp:rsid wsp:val=&quot;001B1FC0&quot;/&gt;&lt;wsp:rsid wsp:val=&quot;001B2889&quot;/&gt;&lt;wsp:rsid wsp:val=&quot;001B356C&quot;/&gt;&lt;wsp:rsid wsp:val=&quot;001B39A6&quot;/&gt;&lt;wsp:rsid wsp:val=&quot;001B3DBB&quot;/&gt;&lt;wsp:rsid wsp:val=&quot;001B42F2&quot;/&gt;&lt;wsp:rsid wsp:val=&quot;001B4457&quot;/&gt;&lt;wsp:rsid wsp:val=&quot;001B4B7D&quot;/&gt;&lt;wsp:rsid wsp:val=&quot;001B5079&quot;/&gt;&lt;wsp:rsid wsp:val=&quot;001B5185&quot;/&gt;&lt;wsp:rsid wsp:val=&quot;001B5492&quot;/&gt;&lt;wsp:rsid wsp:val=&quot;001B5836&quot;/&gt;&lt;wsp:rsid wsp:val=&quot;001B5837&quot;/&gt;&lt;wsp:rsid wsp:val=&quot;001B5AA2&quot;/&gt;&lt;wsp:rsid wsp:val=&quot;001B5B68&quot;/&gt;&lt;wsp:rsid wsp:val=&quot;001B5EC2&quot;/&gt;&lt;wsp:rsid wsp:val=&quot;001B6666&quot;/&gt;&lt;wsp:rsid wsp:val=&quot;001B67C9&quot;/&gt;&lt;wsp:rsid wsp:val=&quot;001B6C62&quot;/&gt;&lt;wsp:rsid wsp:val=&quot;001B6F37&quot;/&gt;&lt;wsp:rsid wsp:val=&quot;001B7453&quot;/&gt;&lt;wsp:rsid wsp:val=&quot;001B7F5F&quot;/&gt;&lt;wsp:rsid wsp:val=&quot;001C00C2&quot;/&gt;&lt;wsp:rsid wsp:val=&quot;001C0359&quot;/&gt;&lt;wsp:rsid wsp:val=&quot;001C0397&quot;/&gt;&lt;wsp:rsid wsp:val=&quot;001C065F&quot;/&gt;&lt;wsp:rsid wsp:val=&quot;001C0B7C&quot;/&gt;&lt;wsp:rsid wsp:val=&quot;001C0D6F&quot;/&gt;&lt;wsp:rsid wsp:val=&quot;001C1660&quot;/&gt;&lt;wsp:rsid wsp:val=&quot;001C1778&quot;/&gt;&lt;wsp:rsid wsp:val=&quot;001C17E4&quot;/&gt;&lt;wsp:rsid wsp:val=&quot;001C1DC9&quot;/&gt;&lt;wsp:rsid wsp:val=&quot;001C1E58&quot;/&gt;&lt;wsp:rsid wsp:val=&quot;001C293A&quot;/&gt;&lt;wsp:rsid wsp:val=&quot;001C30C6&quot;/&gt;&lt;wsp:rsid wsp:val=&quot;001C313A&quot;/&gt;&lt;wsp:rsid wsp:val=&quot;001C332D&quot;/&gt;&lt;wsp:rsid wsp:val=&quot;001C34C8&quot;/&gt;&lt;wsp:rsid wsp:val=&quot;001C39B4&quot;/&gt;&lt;wsp:rsid wsp:val=&quot;001C4519&quot;/&gt;&lt;wsp:rsid wsp:val=&quot;001C46BC&quot;/&gt;&lt;wsp:rsid wsp:val=&quot;001C57FD&quot;/&gt;&lt;wsp:rsid wsp:val=&quot;001C608D&quot;/&gt;&lt;wsp:rsid wsp:val=&quot;001C6C2A&quot;/&gt;&lt;wsp:rsid wsp:val=&quot;001C6F89&quot;/&gt;&lt;wsp:rsid wsp:val=&quot;001C70D4&quot;/&gt;&lt;wsp:rsid wsp:val=&quot;001C7CF2&quot;/&gt;&lt;wsp:rsid wsp:val=&quot;001D0055&quot;/&gt;&lt;wsp:rsid wsp:val=&quot;001D0301&quot;/&gt;&lt;wsp:rsid wsp:val=&quot;001D0696&quot;/&gt;&lt;wsp:rsid wsp:val=&quot;001D176E&quot;/&gt;&lt;wsp:rsid wsp:val=&quot;001D25DC&quot;/&gt;&lt;wsp:rsid wsp:val=&quot;001D2710&quot;/&gt;&lt;wsp:rsid wsp:val=&quot;001D2ECB&quot;/&gt;&lt;wsp:rsid wsp:val=&quot;001D308A&quot;/&gt;&lt;wsp:rsid wsp:val=&quot;001D3220&quot;/&gt;&lt;wsp:rsid wsp:val=&quot;001D3913&quot;/&gt;&lt;wsp:rsid wsp:val=&quot;001D46A1&quot;/&gt;&lt;wsp:rsid wsp:val=&quot;001D5794&quot;/&gt;&lt;wsp:rsid wsp:val=&quot;001D6158&quot;/&gt;&lt;wsp:rsid wsp:val=&quot;001D6286&quot;/&gt;&lt;wsp:rsid wsp:val=&quot;001D639E&quot;/&gt;&lt;wsp:rsid wsp:val=&quot;001D6A3A&quot;/&gt;&lt;wsp:rsid wsp:val=&quot;001D70E5&quot;/&gt;&lt;wsp:rsid wsp:val=&quot;001D749D&quot;/&gt;&lt;wsp:rsid wsp:val=&quot;001D766E&quot;/&gt;&lt;wsp:rsid wsp:val=&quot;001D7C7E&quot;/&gt;&lt;wsp:rsid wsp:val=&quot;001D7E12&quot;/&gt;&lt;wsp:rsid wsp:val=&quot;001E03C0&quot;/&gt;&lt;wsp:rsid wsp:val=&quot;001E0983&quot;/&gt;&lt;wsp:rsid wsp:val=&quot;001E0C97&quot;/&gt;&lt;wsp:rsid wsp:val=&quot;001E0E03&quot;/&gt;&lt;wsp:rsid wsp:val=&quot;001E1375&quot;/&gt;&lt;wsp:rsid wsp:val=&quot;001E1508&quot;/&gt;&lt;wsp:rsid wsp:val=&quot;001E1A6F&quot;/&gt;&lt;wsp:rsid wsp:val=&quot;001E1B82&quot;/&gt;&lt;wsp:rsid wsp:val=&quot;001E1D4D&quot;/&gt;&lt;wsp:rsid wsp:val=&quot;001E2DCE&quot;/&gt;&lt;wsp:rsid wsp:val=&quot;001E330D&quot;/&gt;&lt;wsp:rsid wsp:val=&quot;001E351A&quot;/&gt;&lt;wsp:rsid wsp:val=&quot;001E35F5&quot;/&gt;&lt;wsp:rsid wsp:val=&quot;001E41B9&quot;/&gt;&lt;wsp:rsid wsp:val=&quot;001E44C9&quot;/&gt;&lt;wsp:rsid wsp:val=&quot;001E4727&quot;/&gt;&lt;wsp:rsid wsp:val=&quot;001E4E02&quot;/&gt;&lt;wsp:rsid wsp:val=&quot;001E4EA8&quot;/&gt;&lt;wsp:rsid wsp:val=&quot;001E5109&quot;/&gt;&lt;wsp:rsid wsp:val=&quot;001E53A9&quot;/&gt;&lt;wsp:rsid wsp:val=&quot;001E66BC&quot;/&gt;&lt;wsp:rsid wsp:val=&quot;001E6EFD&quot;/&gt;&lt;wsp:rsid wsp:val=&quot;001E711A&quot;/&gt;&lt;wsp:rsid wsp:val=&quot;001E791D&quot;/&gt;&lt;wsp:rsid wsp:val=&quot;001F02B1&quot;/&gt;&lt;wsp:rsid wsp:val=&quot;001F02DB&quot;/&gt;&lt;wsp:rsid wsp:val=&quot;001F0DA8&quot;/&gt;&lt;wsp:rsid wsp:val=&quot;001F0FD9&quot;/&gt;&lt;wsp:rsid wsp:val=&quot;001F100D&quot;/&gt;&lt;wsp:rsid wsp:val=&quot;001F16C7&quot;/&gt;&lt;wsp:rsid wsp:val=&quot;001F1831&quot;/&gt;&lt;wsp:rsid wsp:val=&quot;001F1900&quot;/&gt;&lt;wsp:rsid wsp:val=&quot;001F1B54&quot;/&gt;&lt;wsp:rsid wsp:val=&quot;001F216A&quot;/&gt;&lt;wsp:rsid wsp:val=&quot;001F2AA6&quot;/&gt;&lt;wsp:rsid wsp:val=&quot;001F2D90&quot;/&gt;&lt;wsp:rsid wsp:val=&quot;001F2F86&quot;/&gt;&lt;wsp:rsid wsp:val=&quot;001F3093&quot;/&gt;&lt;wsp:rsid wsp:val=&quot;001F31F6&quot;/&gt;&lt;wsp:rsid wsp:val=&quot;001F3359&quot;/&gt;&lt;wsp:rsid wsp:val=&quot;001F349C&quot;/&gt;&lt;wsp:rsid wsp:val=&quot;001F3D75&quot;/&gt;&lt;wsp:rsid wsp:val=&quot;001F3F4C&quot;/&gt;&lt;wsp:rsid wsp:val=&quot;001F490C&quot;/&gt;&lt;wsp:rsid wsp:val=&quot;001F4A00&quot;/&gt;&lt;wsp:rsid wsp:val=&quot;001F5192&quot;/&gt;&lt;wsp:rsid wsp:val=&quot;001F52BE&quot;/&gt;&lt;wsp:rsid wsp:val=&quot;001F5AA9&quot;/&gt;&lt;wsp:rsid wsp:val=&quot;001F5BE1&quot;/&gt;&lt;wsp:rsid wsp:val=&quot;001F5D4D&quot;/&gt;&lt;wsp:rsid wsp:val=&quot;001F64CE&quot;/&gt;&lt;wsp:rsid wsp:val=&quot;001F6CFB&quot;/&gt;&lt;wsp:rsid wsp:val=&quot;001F7877&quot;/&gt;&lt;wsp:rsid wsp:val=&quot;002003CD&quot;/&gt;&lt;wsp:rsid wsp:val=&quot;002010CE&quot;/&gt;&lt;wsp:rsid wsp:val=&quot;0020128A&quot;/&gt;&lt;wsp:rsid wsp:val=&quot;00201A82&quot;/&gt;&lt;wsp:rsid wsp:val=&quot;002024C9&quot;/&gt;&lt;wsp:rsid wsp:val=&quot;0020252C&quot;/&gt;&lt;wsp:rsid wsp:val=&quot;002029E0&quot;/&gt;&lt;wsp:rsid wsp:val=&quot;00203693&quot;/&gt;&lt;wsp:rsid wsp:val=&quot;002036D8&quot;/&gt;&lt;wsp:rsid wsp:val=&quot;0020415E&quot;/&gt;&lt;wsp:rsid wsp:val=&quot;00204387&quot;/&gt;&lt;wsp:rsid wsp:val=&quot;002046A1&quot;/&gt;&lt;wsp:rsid wsp:val=&quot;002046D8&quot;/&gt;&lt;wsp:rsid wsp:val=&quot;00205B31&quot;/&gt;&lt;wsp:rsid wsp:val=&quot;00205DDE&quot;/&gt;&lt;wsp:rsid wsp:val=&quot;00206025&quot;/&gt;&lt;wsp:rsid wsp:val=&quot;00206EF3&quot;/&gt;&lt;wsp:rsid wsp:val=&quot;00207570&quot;/&gt;&lt;wsp:rsid wsp:val=&quot;0021030E&quot;/&gt;&lt;wsp:rsid wsp:val=&quot;00210905&quot;/&gt;&lt;wsp:rsid wsp:val=&quot;00210EE9&quot;/&gt;&lt;wsp:rsid wsp:val=&quot;0021140B&quot;/&gt;&lt;wsp:rsid wsp:val=&quot;00211F31&quot;/&gt;&lt;wsp:rsid wsp:val=&quot;00212021&quot;/&gt;&lt;wsp:rsid wsp:val=&quot;00212250&quot;/&gt;&lt;wsp:rsid wsp:val=&quot;0021281F&quot;/&gt;&lt;wsp:rsid wsp:val=&quot;00212BB6&quot;/&gt;&lt;wsp:rsid wsp:val=&quot;00213D04&quot;/&gt;&lt;wsp:rsid wsp:val=&quot;00213D63&quot;/&gt;&lt;wsp:rsid wsp:val=&quot;00213E54&quot;/&gt;&lt;wsp:rsid wsp:val=&quot;00214011&quot;/&gt;&lt;wsp:rsid wsp:val=&quot;002140AA&quot;/&gt;&lt;wsp:rsid wsp:val=&quot;002145E4&quot;/&gt;&lt;wsp:rsid wsp:val=&quot;0021482C&quot;/&gt;&lt;wsp:rsid wsp:val=&quot;00214A83&quot;/&gt;&lt;wsp:rsid wsp:val=&quot;00214E2B&quot;/&gt;&lt;wsp:rsid wsp:val=&quot;00215036&quot;/&gt;&lt;wsp:rsid wsp:val=&quot;0021506D&quot;/&gt;&lt;wsp:rsid wsp:val=&quot;0021520C&quot;/&gt;&lt;wsp:rsid wsp:val=&quot;00215604&quot;/&gt;&lt;wsp:rsid wsp:val=&quot;0021584E&quot;/&gt;&lt;wsp:rsid wsp:val=&quot;00215E92&quot;/&gt;&lt;wsp:rsid wsp:val=&quot;00215F0D&quot;/&gt;&lt;wsp:rsid wsp:val=&quot;002177B5&quot;/&gt;&lt;wsp:rsid wsp:val=&quot;00217CE7&quot;/&gt;&lt;wsp:rsid wsp:val=&quot;00217DAC&quot;/&gt;&lt;wsp:rsid wsp:val=&quot;00217EDA&quot;/&gt;&lt;wsp:rsid wsp:val=&quot;0022062B&quot;/&gt;&lt;wsp:rsid wsp:val=&quot;002208B1&quot;/&gt;&lt;wsp:rsid wsp:val=&quot;00220A40&quot;/&gt;&lt;wsp:rsid wsp:val=&quot;002212A5&quot;/&gt;&lt;wsp:rsid wsp:val=&quot;00221516&quot;/&gt;&lt;wsp:rsid wsp:val=&quot;002217ED&quot;/&gt;&lt;wsp:rsid wsp:val=&quot;00221A9D&quot;/&gt;&lt;wsp:rsid wsp:val=&quot;00221C7E&quot;/&gt;&lt;wsp:rsid wsp:val=&quot;00221EC5&quot;/&gt;&lt;wsp:rsid wsp:val=&quot;00222068&quot;/&gt;&lt;wsp:rsid wsp:val=&quot;00222616&quot;/&gt;&lt;wsp:rsid wsp:val=&quot;002228B6&quot;/&gt;&lt;wsp:rsid wsp:val=&quot;00222A57&quot;/&gt;&lt;wsp:rsid wsp:val=&quot;00222BC3&quot;/&gt;&lt;wsp:rsid wsp:val=&quot;00223282&quot;/&gt;&lt;wsp:rsid wsp:val=&quot;002235B4&quot;/&gt;&lt;wsp:rsid wsp:val=&quot;00223C3E&quot;/&gt;&lt;wsp:rsid wsp:val=&quot;0022441D&quot;/&gt;&lt;wsp:rsid wsp:val=&quot;00225193&quot;/&gt;&lt;wsp:rsid wsp:val=&quot;00225D6A&quot;/&gt;&lt;wsp:rsid wsp:val=&quot;00226321&quot;/&gt;&lt;wsp:rsid wsp:val=&quot;00227C49&quot;/&gt;&lt;wsp:rsid wsp:val=&quot;00227F57&quot;/&gt;&lt;wsp:rsid wsp:val=&quot;00227FB4&quot;/&gt;&lt;wsp:rsid wsp:val=&quot;00230179&quot;/&gt;&lt;wsp:rsid wsp:val=&quot;00230CFC&quot;/&gt;&lt;wsp:rsid wsp:val=&quot;0023127C&quot;/&gt;&lt;wsp:rsid wsp:val=&quot;002315E6&quot;/&gt;&lt;wsp:rsid wsp:val=&quot;002322A1&quot;/&gt;&lt;wsp:rsid wsp:val=&quot;002324EF&quot;/&gt;&lt;wsp:rsid wsp:val=&quot;00232679&quot;/&gt;&lt;wsp:rsid wsp:val=&quot;00232BF4&quot;/&gt;&lt;wsp:rsid wsp:val=&quot;00233427&quot;/&gt;&lt;wsp:rsid wsp:val=&quot;00233949&quot;/&gt;&lt;wsp:rsid wsp:val=&quot;00233A39&quot;/&gt;&lt;wsp:rsid wsp:val=&quot;00233C2B&quot;/&gt;&lt;wsp:rsid wsp:val=&quot;002350D4&quot;/&gt;&lt;wsp:rsid wsp:val=&quot;0023557A&quot;/&gt;&lt;wsp:rsid wsp:val=&quot;0023559B&quot;/&gt;&lt;wsp:rsid wsp:val=&quot;00235603&quot;/&gt;&lt;wsp:rsid wsp:val=&quot;002356D4&quot;/&gt;&lt;wsp:rsid wsp:val=&quot;00235DD7&quot;/&gt;&lt;wsp:rsid wsp:val=&quot;002361C5&quot;/&gt;&lt;wsp:rsid wsp:val=&quot;00236CDB&quot;/&gt;&lt;wsp:rsid wsp:val=&quot;00236FF1&quot;/&gt;&lt;wsp:rsid wsp:val=&quot;00237167&quot;/&gt;&lt;wsp:rsid wsp:val=&quot;002373DC&quot;/&gt;&lt;wsp:rsid wsp:val=&quot;00237B16&quot;/&gt;&lt;wsp:rsid wsp:val=&quot;00237C9F&quot;/&gt;&lt;wsp:rsid wsp:val=&quot;00237CA0&quot;/&gt;&lt;wsp:rsid wsp:val=&quot;00237E24&quot;/&gt;&lt;wsp:rsid wsp:val=&quot;00240160&quot;/&gt;&lt;wsp:rsid wsp:val=&quot;002401C8&quot;/&gt;&lt;wsp:rsid wsp:val=&quot;00240790&quot;/&gt;&lt;wsp:rsid wsp:val=&quot;00240D86&quot;/&gt;&lt;wsp:rsid wsp:val=&quot;00241C31&quot;/&gt;&lt;wsp:rsid wsp:val=&quot;002423CA&quot;/&gt;&lt;wsp:rsid wsp:val=&quot;00242F1D&quot;/&gt;&lt;wsp:rsid wsp:val=&quot;00244259&quot;/&gt;&lt;wsp:rsid wsp:val=&quot;002444C3&quot;/&gt;&lt;wsp:rsid wsp:val=&quot;00244C95&quot;/&gt;&lt;wsp:rsid wsp:val=&quot;00244DEE&quot;/&gt;&lt;wsp:rsid wsp:val=&quot;00245128&quot;/&gt;&lt;wsp:rsid wsp:val=&quot;0024551A&quot;/&gt;&lt;wsp:rsid wsp:val=&quot;002457BF&quot;/&gt;&lt;wsp:rsid wsp:val=&quot;0024659C&quot;/&gt;&lt;wsp:rsid wsp:val=&quot;0024661B&quot;/&gt;&lt;wsp:rsid wsp:val=&quot;0024668A&quot;/&gt;&lt;wsp:rsid wsp:val=&quot;0024673F&quot;/&gt;&lt;wsp:rsid wsp:val=&quot;00246BCB&quot;/&gt;&lt;wsp:rsid wsp:val=&quot;0025040B&quot;/&gt;&lt;wsp:rsid wsp:val=&quot;00250704&quot;/&gt;&lt;wsp:rsid wsp:val=&quot;00250A48&quot;/&gt;&lt;wsp:rsid wsp:val=&quot;00250E1A&quot;/&gt;&lt;wsp:rsid wsp:val=&quot;00251328&quot;/&gt;&lt;wsp:rsid wsp:val=&quot;00251776&quot;/&gt;&lt;wsp:rsid wsp:val=&quot;00251E9F&quot;/&gt;&lt;wsp:rsid wsp:val=&quot;00252383&quot;/&gt;&lt;wsp:rsid wsp:val=&quot;00252459&quot;/&gt;&lt;wsp:rsid wsp:val=&quot;00252F04&quot;/&gt;&lt;wsp:rsid wsp:val=&quot;002530FD&quot;/&gt;&lt;wsp:rsid wsp:val=&quot;00253237&quot;/&gt;&lt;wsp:rsid wsp:val=&quot;00253637&quot;/&gt;&lt;wsp:rsid wsp:val=&quot;00253905&quot;/&gt;&lt;wsp:rsid wsp:val=&quot;00253C2F&quot;/&gt;&lt;wsp:rsid wsp:val=&quot;00253F20&quot;/&gt;&lt;wsp:rsid wsp:val=&quot;0025471B&quot;/&gt;&lt;wsp:rsid wsp:val=&quot;00255697&quot;/&gt;&lt;wsp:rsid wsp:val=&quot;00255F7A&quot;/&gt;&lt;wsp:rsid wsp:val=&quot;00256375&quot;/&gt;&lt;wsp:rsid wsp:val=&quot;0025666C&quot;/&gt;&lt;wsp:rsid wsp:val=&quot;0025698A&quot;/&gt;&lt;wsp:rsid wsp:val=&quot;00256ADF&quot;/&gt;&lt;wsp:rsid wsp:val=&quot;00256E22&quot;/&gt;&lt;wsp:rsid wsp:val=&quot;002571E7&quot;/&gt;&lt;wsp:rsid wsp:val=&quot;002571FA&quot;/&gt;&lt;wsp:rsid wsp:val=&quot;0025762C&quot;/&gt;&lt;wsp:rsid wsp:val=&quot;00260578&quot;/&gt;&lt;wsp:rsid wsp:val=&quot;00260FB5&quot;/&gt;&lt;wsp:rsid wsp:val=&quot;002623CF&quot;/&gt;&lt;wsp:rsid wsp:val=&quot;002629D8&quot;/&gt;&lt;wsp:rsid wsp:val=&quot;00262B89&quot;/&gt;&lt;wsp:rsid wsp:val=&quot;00262CB2&quot;/&gt;&lt;wsp:rsid wsp:val=&quot;00263F11&quot;/&gt;&lt;wsp:rsid wsp:val=&quot;00264C69&quot;/&gt;&lt;wsp:rsid wsp:val=&quot;0026507D&quot;/&gt;&lt;wsp:rsid wsp:val=&quot;002651BE&quot;/&gt;&lt;wsp:rsid wsp:val=&quot;00265753&quot;/&gt;&lt;wsp:rsid wsp:val=&quot;0026648E&quot;/&gt;&lt;wsp:rsid wsp:val=&quot;0026695C&quot;/&gt;&lt;wsp:rsid wsp:val=&quot;00266B18&quot;/&gt;&lt;wsp:rsid wsp:val=&quot;002673AC&quot;/&gt;&lt;wsp:rsid wsp:val=&quot;00270896&quot;/&gt;&lt;wsp:rsid wsp:val=&quot;00270E6D&quot;/&gt;&lt;wsp:rsid wsp:val=&quot;002711AF&quot;/&gt;&lt;wsp:rsid wsp:val=&quot;00271520&quot;/&gt;&lt;wsp:rsid wsp:val=&quot;002715AE&quot;/&gt;&lt;wsp:rsid wsp:val=&quot;0027168E&quot;/&gt;&lt;wsp:rsid wsp:val=&quot;0027181B&quot;/&gt;&lt;wsp:rsid wsp:val=&quot;0027185E&quot;/&gt;&lt;wsp:rsid wsp:val=&quot;00272358&quot;/&gt;&lt;wsp:rsid wsp:val=&quot;00272616&quot;/&gt;&lt;wsp:rsid wsp:val=&quot;00272D82&quot;/&gt;&lt;wsp:rsid wsp:val=&quot;00272DEE&quot;/&gt;&lt;wsp:rsid wsp:val=&quot;00272E01&quot;/&gt;&lt;wsp:rsid wsp:val=&quot;002732C0&quot;/&gt;&lt;wsp:rsid wsp:val=&quot;00273F31&quot;/&gt;&lt;wsp:rsid wsp:val=&quot;00274816&quot;/&gt;&lt;wsp:rsid wsp:val=&quot;00274938&quot;/&gt;&lt;wsp:rsid wsp:val=&quot;002749B2&quot;/&gt;&lt;wsp:rsid wsp:val=&quot;0027515B&quot;/&gt;&lt;wsp:rsid wsp:val=&quot;002752B0&quot;/&gt;&lt;wsp:rsid wsp:val=&quot;002754C4&quot;/&gt;&lt;wsp:rsid wsp:val=&quot;002755A5&quot;/&gt;&lt;wsp:rsid wsp:val=&quot;0027570D&quot;/&gt;&lt;wsp:rsid wsp:val=&quot;00275BA6&quot;/&gt;&lt;wsp:rsid wsp:val=&quot;0027637B&quot;/&gt;&lt;wsp:rsid wsp:val=&quot;002767CC&quot;/&gt;&lt;wsp:rsid wsp:val=&quot;0027692C&quot;/&gt;&lt;wsp:rsid wsp:val=&quot;00276CE1&quot;/&gt;&lt;wsp:rsid wsp:val=&quot;00280D58&quot;/&gt;&lt;wsp:rsid wsp:val=&quot;002811A7&quot;/&gt;&lt;wsp:rsid wsp:val=&quot;00281AE9&quot;/&gt;&lt;wsp:rsid wsp:val=&quot;00281F22&quot;/&gt;&lt;wsp:rsid wsp:val=&quot;002822C2&quot;/&gt;&lt;wsp:rsid wsp:val=&quot;00282ACA&quot;/&gt;&lt;wsp:rsid wsp:val=&quot;002834D8&quot;/&gt;&lt;wsp:rsid wsp:val=&quot;00283531&quot;/&gt;&lt;wsp:rsid wsp:val=&quot;00283647&quot;/&gt;&lt;wsp:rsid wsp:val=&quot;00283AD7&quot;/&gt;&lt;wsp:rsid wsp:val=&quot;00283C7D&quot;/&gt;&lt;wsp:rsid wsp:val=&quot;00283CA2&quot;/&gt;&lt;wsp:rsid wsp:val=&quot;0028422F&quot;/&gt;&lt;wsp:rsid wsp:val=&quot;00284855&quot;/&gt;&lt;wsp:rsid wsp:val=&quot;00284870&quot;/&gt;&lt;wsp:rsid wsp:val=&quot;00284DC2&quot;/&gt;&lt;wsp:rsid wsp:val=&quot;002861D8&quot;/&gt;&lt;wsp:rsid wsp:val=&quot;00286200&quot;/&gt;&lt;wsp:rsid wsp:val=&quot;0028661B&quot;/&gt;&lt;wsp:rsid wsp:val=&quot;00287C3C&quot;/&gt;&lt;wsp:rsid wsp:val=&quot;00287DB3&quot;/&gt;&lt;wsp:rsid wsp:val=&quot;00290032&quot;/&gt;&lt;wsp:rsid wsp:val=&quot;00290392&quot;/&gt;&lt;wsp:rsid wsp:val=&quot;00290670&quot;/&gt;&lt;wsp:rsid wsp:val=&quot;00290E44&quot;/&gt;&lt;wsp:rsid wsp:val=&quot;0029122B&quot;/&gt;&lt;wsp:rsid wsp:val=&quot;00291807&quot;/&gt;&lt;wsp:rsid wsp:val=&quot;002921D5&quot;/&gt;&lt;wsp:rsid wsp:val=&quot;00292F85&quot;/&gt;&lt;wsp:rsid wsp:val=&quot;00292FA2&quot;/&gt;&lt;wsp:rsid wsp:val=&quot;0029329A&quot;/&gt;&lt;wsp:rsid wsp:val=&quot;00293934&quot;/&gt;&lt;wsp:rsid wsp:val=&quot;002939A1&quot;/&gt;&lt;wsp:rsid wsp:val=&quot;00294501&quot;/&gt;&lt;wsp:rsid wsp:val=&quot;0029492B&quot;/&gt;&lt;wsp:rsid wsp:val=&quot;002953B9&quot;/&gt;&lt;wsp:rsid wsp:val=&quot;002957E9&quot;/&gt;&lt;wsp:rsid wsp:val=&quot;00295B26&quot;/&gt;&lt;wsp:rsid wsp:val=&quot;0029607E&quot;/&gt;&lt;wsp:rsid wsp:val=&quot;00296832&quot;/&gt;&lt;wsp:rsid wsp:val=&quot;00296981&quot;/&gt;&lt;wsp:rsid wsp:val=&quot;002969D0&quot;/&gt;&lt;wsp:rsid wsp:val=&quot;00296A7F&quot;/&gt;&lt;wsp:rsid wsp:val=&quot;00296BC2&quot;/&gt;&lt;wsp:rsid wsp:val=&quot;002971BF&quot;/&gt;&lt;wsp:rsid wsp:val=&quot;002978A8&quot;/&gt;&lt;wsp:rsid wsp:val=&quot;00297F3C&quot;/&gt;&lt;wsp:rsid wsp:val=&quot;002A08F7&quot;/&gt;&lt;wsp:rsid wsp:val=&quot;002A14AE&quot;/&gt;&lt;wsp:rsid wsp:val=&quot;002A1696&quot;/&gt;&lt;wsp:rsid wsp:val=&quot;002A1889&quot;/&gt;&lt;wsp:rsid wsp:val=&quot;002A230E&quot;/&gt;&lt;wsp:rsid wsp:val=&quot;002A3E59&quot;/&gt;&lt;wsp:rsid wsp:val=&quot;002A40D4&quot;/&gt;&lt;wsp:rsid wsp:val=&quot;002A46B6&quot;/&gt;&lt;wsp:rsid wsp:val=&quot;002A4720&quot;/&gt;&lt;wsp:rsid wsp:val=&quot;002A47F4&quot;/&gt;&lt;wsp:rsid wsp:val=&quot;002A4BA5&quot;/&gt;&lt;wsp:rsid wsp:val=&quot;002A4F90&quot;/&gt;&lt;wsp:rsid wsp:val=&quot;002A5035&quot;/&gt;&lt;wsp:rsid wsp:val=&quot;002A517C&quot;/&gt;&lt;wsp:rsid wsp:val=&quot;002A55D2&quot;/&gt;&lt;wsp:rsid wsp:val=&quot;002A5681&quot;/&gt;&lt;wsp:rsid wsp:val=&quot;002A5A35&quot;/&gt;&lt;wsp:rsid wsp:val=&quot;002A600A&quot;/&gt;&lt;wsp:rsid wsp:val=&quot;002A6076&quot;/&gt;&lt;wsp:rsid wsp:val=&quot;002A60E8&quot;/&gt;&lt;wsp:rsid wsp:val=&quot;002A64B3&quot;/&gt;&lt;wsp:rsid wsp:val=&quot;002A6948&quot;/&gt;&lt;wsp:rsid wsp:val=&quot;002A6AEC&quot;/&gt;&lt;wsp:rsid wsp:val=&quot;002A746D&quot;/&gt;&lt;wsp:rsid wsp:val=&quot;002A76A6&quot;/&gt;&lt;wsp:rsid wsp:val=&quot;002A7B69&quot;/&gt;&lt;wsp:rsid wsp:val=&quot;002A7BEA&quot;/&gt;&lt;wsp:rsid wsp:val=&quot;002B140F&quot;/&gt;&lt;wsp:rsid wsp:val=&quot;002B1582&quot;/&gt;&lt;wsp:rsid wsp:val=&quot;002B15CF&quot;/&gt;&lt;wsp:rsid wsp:val=&quot;002B1C80&quot;/&gt;&lt;wsp:rsid wsp:val=&quot;002B1CB1&quot;/&gt;&lt;wsp:rsid wsp:val=&quot;002B22D1&quot;/&gt;&lt;wsp:rsid wsp:val=&quot;002B272C&quot;/&gt;&lt;wsp:rsid wsp:val=&quot;002B3092&quot;/&gt;&lt;wsp:rsid wsp:val=&quot;002B350C&quot;/&gt;&lt;wsp:rsid wsp:val=&quot;002B41DD&quot;/&gt;&lt;wsp:rsid wsp:val=&quot;002B4579&quot;/&gt;&lt;wsp:rsid wsp:val=&quot;002B4818&quot;/&gt;&lt;wsp:rsid wsp:val=&quot;002B4C3A&quot;/&gt;&lt;wsp:rsid wsp:val=&quot;002B50FC&quot;/&gt;&lt;wsp:rsid wsp:val=&quot;002B5200&quot;/&gt;&lt;wsp:rsid wsp:val=&quot;002B5240&quot;/&gt;&lt;wsp:rsid wsp:val=&quot;002B5288&quot;/&gt;&lt;wsp:rsid wsp:val=&quot;002B555B&quot;/&gt;&lt;wsp:rsid wsp:val=&quot;002B56C7&quot;/&gt;&lt;wsp:rsid wsp:val=&quot;002B5B65&quot;/&gt;&lt;wsp:rsid wsp:val=&quot;002B6C5F&quot;/&gt;&lt;wsp:rsid wsp:val=&quot;002B6DE8&quot;/&gt;&lt;wsp:rsid wsp:val=&quot;002B724F&quot;/&gt;&lt;wsp:rsid wsp:val=&quot;002C0211&quot;/&gt;&lt;wsp:rsid wsp:val=&quot;002C0590&quot;/&gt;&lt;wsp:rsid wsp:val=&quot;002C0623&quot;/&gt;&lt;wsp:rsid wsp:val=&quot;002C1298&quot;/&gt;&lt;wsp:rsid wsp:val=&quot;002C1B2A&quot;/&gt;&lt;wsp:rsid wsp:val=&quot;002C22F1&quot;/&gt;&lt;wsp:rsid wsp:val=&quot;002C27BD&quot;/&gt;&lt;wsp:rsid wsp:val=&quot;002C2FAE&quot;/&gt;&lt;wsp:rsid wsp:val=&quot;002C32BA&quot;/&gt;&lt;wsp:rsid wsp:val=&quot;002C3319&quot;/&gt;&lt;wsp:rsid wsp:val=&quot;002C34D4&quot;/&gt;&lt;wsp:rsid wsp:val=&quot;002C3552&quot;/&gt;&lt;wsp:rsid wsp:val=&quot;002C5140&quot;/&gt;&lt;wsp:rsid wsp:val=&quot;002C5176&quot;/&gt;&lt;wsp:rsid wsp:val=&quot;002C5532&quot;/&gt;&lt;wsp:rsid wsp:val=&quot;002C619D&quot;/&gt;&lt;wsp:rsid wsp:val=&quot;002C6A26&quot;/&gt;&lt;wsp:rsid wsp:val=&quot;002C6BC9&quot;/&gt;&lt;wsp:rsid wsp:val=&quot;002C716F&quot;/&gt;&lt;wsp:rsid wsp:val=&quot;002C78CD&quot;/&gt;&lt;wsp:rsid wsp:val=&quot;002C79F3&quot;/&gt;&lt;wsp:rsid wsp:val=&quot;002C7D0D&quot;/&gt;&lt;wsp:rsid wsp:val=&quot;002C7F8F&quot;/&gt;&lt;wsp:rsid wsp:val=&quot;002D00B9&quot;/&gt;&lt;wsp:rsid wsp:val=&quot;002D0314&quot;/&gt;&lt;wsp:rsid wsp:val=&quot;002D0454&quot;/&gt;&lt;wsp:rsid wsp:val=&quot;002D08AE&quot;/&gt;&lt;wsp:rsid wsp:val=&quot;002D0D4A&quot;/&gt;&lt;wsp:rsid wsp:val=&quot;002D1106&quot;/&gt;&lt;wsp:rsid wsp:val=&quot;002D11A8&quot;/&gt;&lt;wsp:rsid wsp:val=&quot;002D123C&quot;/&gt;&lt;wsp:rsid wsp:val=&quot;002D1428&quot;/&gt;&lt;wsp:rsid wsp:val=&quot;002D1BB9&quot;/&gt;&lt;wsp:rsid wsp:val=&quot;002D1F0E&quot;/&gt;&lt;wsp:rsid wsp:val=&quot;002D2FDB&quot;/&gt;&lt;wsp:rsid wsp:val=&quot;002D3752&quot;/&gt;&lt;wsp:rsid wsp:val=&quot;002D37D0&quot;/&gt;&lt;wsp:rsid wsp:val=&quot;002D3DC6&quot;/&gt;&lt;wsp:rsid wsp:val=&quot;002D3F35&quot;/&gt;&lt;wsp:rsid wsp:val=&quot;002D3FA2&quot;/&gt;&lt;wsp:rsid wsp:val=&quot;002D4067&quot;/&gt;&lt;wsp:rsid wsp:val=&quot;002D48A2&quot;/&gt;&lt;wsp:rsid wsp:val=&quot;002D573C&quot;/&gt;&lt;wsp:rsid wsp:val=&quot;002D607F&quot;/&gt;&lt;wsp:rsid wsp:val=&quot;002D6A15&quot;/&gt;&lt;wsp:rsid wsp:val=&quot;002D6A8D&quot;/&gt;&lt;wsp:rsid wsp:val=&quot;002D7114&quot;/&gt;&lt;wsp:rsid wsp:val=&quot;002D74BA&quot;/&gt;&lt;wsp:rsid wsp:val=&quot;002D759E&quot;/&gt;&lt;wsp:rsid wsp:val=&quot;002D7BE0&quot;/&gt;&lt;wsp:rsid wsp:val=&quot;002D7D14&quot;/&gt;&lt;wsp:rsid wsp:val=&quot;002E0252&quot;/&gt;&lt;wsp:rsid wsp:val=&quot;002E0CF1&quot;/&gt;&lt;wsp:rsid wsp:val=&quot;002E10DB&quot;/&gt;&lt;wsp:rsid wsp:val=&quot;002E112C&quot;/&gt;&lt;wsp:rsid wsp:val=&quot;002E1172&quot;/&gt;&lt;wsp:rsid wsp:val=&quot;002E154F&quot;/&gt;&lt;wsp:rsid wsp:val=&quot;002E16A0&quot;/&gt;&lt;wsp:rsid wsp:val=&quot;002E18D2&quot;/&gt;&lt;wsp:rsid wsp:val=&quot;002E1F53&quot;/&gt;&lt;wsp:rsid wsp:val=&quot;002E2125&quot;/&gt;&lt;wsp:rsid wsp:val=&quot;002E2149&quot;/&gt;&lt;wsp:rsid wsp:val=&quot;002E2329&quot;/&gt;&lt;wsp:rsid wsp:val=&quot;002E279F&quot;/&gt;&lt;wsp:rsid wsp:val=&quot;002E2BDF&quot;/&gt;&lt;wsp:rsid wsp:val=&quot;002E3AB5&quot;/&gt;&lt;wsp:rsid wsp:val=&quot;002E3D3C&quot;/&gt;&lt;wsp:rsid wsp:val=&quot;002E42FF&quot;/&gt;&lt;wsp:rsid wsp:val=&quot;002E458A&quot;/&gt;&lt;wsp:rsid wsp:val=&quot;002E46F9&quot;/&gt;&lt;wsp:rsid wsp:val=&quot;002E47E6&quot;/&gt;&lt;wsp:rsid wsp:val=&quot;002E5464&quot;/&gt;&lt;wsp:rsid wsp:val=&quot;002E5B98&quot;/&gt;&lt;wsp:rsid wsp:val=&quot;002E6013&quot;/&gt;&lt;wsp:rsid wsp:val=&quot;002E6322&quot;/&gt;&lt;wsp:rsid wsp:val=&quot;002E6840&quot;/&gt;&lt;wsp:rsid wsp:val=&quot;002E6A08&quot;/&gt;&lt;wsp:rsid wsp:val=&quot;002E6C8B&quot;/&gt;&lt;wsp:rsid wsp:val=&quot;002E75DB&quot;/&gt;&lt;wsp:rsid wsp:val=&quot;002E77D5&quot;/&gt;&lt;wsp:rsid wsp:val=&quot;002E7C93&quot;/&gt;&lt;wsp:rsid wsp:val=&quot;002E7DF4&quot;/&gt;&lt;wsp:rsid wsp:val=&quot;002F02B1&quot;/&gt;&lt;wsp:rsid wsp:val=&quot;002F0354&quot;/&gt;&lt;wsp:rsid wsp:val=&quot;002F0415&quot;/&gt;&lt;wsp:rsid wsp:val=&quot;002F0476&quot;/&gt;&lt;wsp:rsid wsp:val=&quot;002F0C3F&quot;/&gt;&lt;wsp:rsid wsp:val=&quot;002F15BA&quot;/&gt;&lt;wsp:rsid wsp:val=&quot;002F15D5&quot;/&gt;&lt;wsp:rsid wsp:val=&quot;002F1C61&quot;/&gt;&lt;wsp:rsid wsp:val=&quot;002F28E4&quot;/&gt;&lt;wsp:rsid wsp:val=&quot;002F2DD0&quot;/&gt;&lt;wsp:rsid wsp:val=&quot;002F35D7&quot;/&gt;&lt;wsp:rsid wsp:val=&quot;002F3E32&quot;/&gt;&lt;wsp:rsid wsp:val=&quot;002F4352&quot;/&gt;&lt;wsp:rsid wsp:val=&quot;002F464F&quot;/&gt;&lt;wsp:rsid wsp:val=&quot;002F492C&quot;/&gt;&lt;wsp:rsid wsp:val=&quot;002F4F17&quot;/&gt;&lt;wsp:rsid wsp:val=&quot;002F5797&quot;/&gt;&lt;wsp:rsid wsp:val=&quot;002F6043&quot;/&gt;&lt;wsp:rsid wsp:val=&quot;002F6C92&quot;/&gt;&lt;wsp:rsid wsp:val=&quot;002F710F&quot;/&gt;&lt;wsp:rsid wsp:val=&quot;002F73FE&quot;/&gt;&lt;wsp:rsid wsp:val=&quot;003001DC&quot;/&gt;&lt;wsp:rsid wsp:val=&quot;0030030E&quot;/&gt;&lt;wsp:rsid wsp:val=&quot;00300690&quot;/&gt;&lt;wsp:rsid wsp:val=&quot;00300F3A&quot;/&gt;&lt;wsp:rsid wsp:val=&quot;00301323&quot;/&gt;&lt;wsp:rsid wsp:val=&quot;00301880&quot;/&gt;&lt;wsp:rsid wsp:val=&quot;00301E5E&quot;/&gt;&lt;wsp:rsid wsp:val=&quot;00302312&quot;/&gt;&lt;wsp:rsid wsp:val=&quot;00302358&quot;/&gt;&lt;wsp:rsid wsp:val=&quot;003025C9&quot;/&gt;&lt;wsp:rsid wsp:val=&quot;003029D4&quot;/&gt;&lt;wsp:rsid wsp:val=&quot;0030394D&quot;/&gt;&lt;wsp:rsid wsp:val=&quot;0030397C&quot;/&gt;&lt;wsp:rsid wsp:val=&quot;00303995&quot;/&gt;&lt;wsp:rsid wsp:val=&quot;00304062&quot;/&gt;&lt;wsp:rsid wsp:val=&quot;00304C0F&quot;/&gt;&lt;wsp:rsid wsp:val=&quot;00305040&quot;/&gt;&lt;wsp:rsid wsp:val=&quot;00305274&quot;/&gt;&lt;wsp:rsid wsp:val=&quot;003054EA&quot;/&gt;&lt;wsp:rsid wsp:val=&quot;00306578&quot;/&gt;&lt;wsp:rsid wsp:val=&quot;00306606&quot;/&gt;&lt;wsp:rsid wsp:val=&quot;00306C2A&quot;/&gt;&lt;wsp:rsid wsp:val=&quot;00306FEC&quot;/&gt;&lt;wsp:rsid wsp:val=&quot;00307A43&quot;/&gt;&lt;wsp:rsid wsp:val=&quot;00307DFF&quot;/&gt;&lt;wsp:rsid wsp:val=&quot;0031018F&quot;/&gt;&lt;wsp:rsid wsp:val=&quot;003106B0&quot;/&gt;&lt;wsp:rsid wsp:val=&quot;003106F6&quot;/&gt;&lt;wsp:rsid wsp:val=&quot;00310A4B&quot;/&gt;&lt;wsp:rsid wsp:val=&quot;00310A7B&quot;/&gt;&lt;wsp:rsid wsp:val=&quot;00311509&quot;/&gt;&lt;wsp:rsid wsp:val=&quot;0031196A&quot;/&gt;&lt;wsp:rsid wsp:val=&quot;0031197E&quot;/&gt;&lt;wsp:rsid wsp:val=&quot;00312336&quot;/&gt;&lt;wsp:rsid wsp:val=&quot;00312832&quot;/&gt;&lt;wsp:rsid wsp:val=&quot;003136CD&quot;/&gt;&lt;wsp:rsid wsp:val=&quot;003139A2&quot;/&gt;&lt;wsp:rsid wsp:val=&quot;00314011&quot;/&gt;&lt;wsp:rsid wsp:val=&quot;00314301&quot;/&gt;&lt;wsp:rsid wsp:val=&quot;0031483B&quot;/&gt;&lt;wsp:rsid wsp:val=&quot;003152D8&quot;/&gt;&lt;wsp:rsid wsp:val=&quot;003152DE&quot;/&gt;&lt;wsp:rsid wsp:val=&quot;00315745&quot;/&gt;&lt;wsp:rsid wsp:val=&quot;00315A51&quot;/&gt;&lt;wsp:rsid wsp:val=&quot;00316152&quot;/&gt;&lt;wsp:rsid wsp:val=&quot;0031643E&quot;/&gt;&lt;wsp:rsid wsp:val=&quot;00316F8C&quot;/&gt;&lt;wsp:rsid wsp:val=&quot;00316FE5&quot;/&gt;&lt;wsp:rsid wsp:val=&quot;0031718B&quot;/&gt;&lt;wsp:rsid wsp:val=&quot;00317710&quot;/&gt;&lt;wsp:rsid wsp:val=&quot;003177DF&quot;/&gt;&lt;wsp:rsid wsp:val=&quot;00321880&quot;/&gt;&lt;wsp:rsid wsp:val=&quot;00321909&quot;/&gt;&lt;wsp:rsid wsp:val=&quot;00322410&quot;/&gt;&lt;wsp:rsid wsp:val=&quot;0032277D&quot;/&gt;&lt;wsp:rsid wsp:val=&quot;0032323C&quot;/&gt;&lt;wsp:rsid wsp:val=&quot;00323498&quot;/&gt;&lt;wsp:rsid wsp:val=&quot;0032373C&quot;/&gt;&lt;wsp:rsid wsp:val=&quot;00323895&quot;/&gt;&lt;wsp:rsid wsp:val=&quot;00323D2A&quot;/&gt;&lt;wsp:rsid wsp:val=&quot;0032422E&quot;/&gt;&lt;wsp:rsid wsp:val=&quot;00324C39&quot;/&gt;&lt;wsp:rsid wsp:val=&quot;0032519D&quot;/&gt;&lt;wsp:rsid wsp:val=&quot;003254C5&quot;/&gt;&lt;wsp:rsid wsp:val=&quot;00325AA2&quot;/&gt;&lt;wsp:rsid wsp:val=&quot;00326918&quot;/&gt;&lt;wsp:rsid wsp:val=&quot;00326994&quot;/&gt;&lt;wsp:rsid wsp:val=&quot;00326E64&quot;/&gt;&lt;wsp:rsid wsp:val=&quot;00327BDF&quot;/&gt;&lt;wsp:rsid wsp:val=&quot;00327C06&quot;/&gt;&lt;wsp:rsid wsp:val=&quot;00330141&quot;/&gt;&lt;wsp:rsid wsp:val=&quot;0033014F&quot;/&gt;&lt;wsp:rsid wsp:val=&quot;00330BEC&quot;/&gt;&lt;wsp:rsid wsp:val=&quot;00330D5E&quot;/&gt;&lt;wsp:rsid wsp:val=&quot;0033118A&quot;/&gt;&lt;wsp:rsid wsp:val=&quot;00331456&quot;/&gt;&lt;wsp:rsid wsp:val=&quot;003316C3&quot;/&gt;&lt;wsp:rsid wsp:val=&quot;00331E2B&quot;/&gt;&lt;wsp:rsid wsp:val=&quot;00332BFC&quot;/&gt;&lt;wsp:rsid wsp:val=&quot;00332E07&quot;/&gt;&lt;wsp:rsid wsp:val=&quot;00333052&quot;/&gt;&lt;wsp:rsid wsp:val=&quot;003332AD&quot;/&gt;&lt;wsp:rsid wsp:val=&quot;00333669&quot;/&gt;&lt;wsp:rsid wsp:val=&quot;003340D1&quot;/&gt;&lt;wsp:rsid wsp:val=&quot;00334174&quot;/&gt;&lt;wsp:rsid wsp:val=&quot;00335167&quot;/&gt;&lt;wsp:rsid wsp:val=&quot;003352AF&quot;/&gt;&lt;wsp:rsid wsp:val=&quot;00335ABC&quot;/&gt;&lt;wsp:rsid wsp:val=&quot;0033612C&quot;/&gt;&lt;wsp:rsid wsp:val=&quot;003363BF&quot;/&gt;&lt;wsp:rsid wsp:val=&quot;00336CB0&quot;/&gt;&lt;wsp:rsid wsp:val=&quot;00336D71&quot;/&gt;&lt;wsp:rsid wsp:val=&quot;00336EE8&quot;/&gt;&lt;wsp:rsid wsp:val=&quot;0033703E&quot;/&gt;&lt;wsp:rsid wsp:val=&quot;00337832&quot;/&gt;&lt;wsp:rsid wsp:val=&quot;00337875&quot;/&gt;&lt;wsp:rsid wsp:val=&quot;0033797B&quot;/&gt;&lt;wsp:rsid wsp:val=&quot;003407B8&quot;/&gt;&lt;wsp:rsid wsp:val=&quot;00340F50&quot;/&gt;&lt;wsp:rsid wsp:val=&quot;00340F65&quot;/&gt;&lt;wsp:rsid wsp:val=&quot;0034157D&quot;/&gt;&lt;wsp:rsid wsp:val=&quot;0034184B&quot;/&gt;&lt;wsp:rsid wsp:val=&quot;00342194&quot;/&gt;&lt;wsp:rsid wsp:val=&quot;00342A1E&quot;/&gt;&lt;wsp:rsid wsp:val=&quot;00343327&quot;/&gt;&lt;wsp:rsid wsp:val=&quot;003434CA&quot;/&gt;&lt;wsp:rsid wsp:val=&quot;003435AA&quot;/&gt;&lt;wsp:rsid wsp:val=&quot;00343A2F&quot;/&gt;&lt;wsp:rsid wsp:val=&quot;00344104&quot;/&gt;&lt;wsp:rsid wsp:val=&quot;00344538&quot;/&gt;&lt;wsp:rsid wsp:val=&quot;003448EF&quot;/&gt;&lt;wsp:rsid wsp:val=&quot;0034528D&quot;/&gt;&lt;wsp:rsid wsp:val=&quot;00345D54&quot;/&gt;&lt;wsp:rsid wsp:val=&quot;00346087&quot;/&gt;&lt;wsp:rsid wsp:val=&quot;003467C2&quot;/&gt;&lt;wsp:rsid wsp:val=&quot;00346BDA&quot;/&gt;&lt;wsp:rsid wsp:val=&quot;00347376&quot;/&gt;&lt;wsp:rsid wsp:val=&quot;003475FF&quot;/&gt;&lt;wsp:rsid wsp:val=&quot;003479A8&quot;/&gt;&lt;wsp:rsid wsp:val=&quot;00347F6E&quot;/&gt;&lt;wsp:rsid wsp:val=&quot;003502BE&quot;/&gt;&lt;wsp:rsid wsp:val=&quot;00350CAF&quot;/&gt;&lt;wsp:rsid wsp:val=&quot;00351302&quot;/&gt;&lt;wsp:rsid wsp:val=&quot;003515EF&quot;/&gt;&lt;wsp:rsid wsp:val=&quot;00351751&quot;/&gt;&lt;wsp:rsid wsp:val=&quot;0035254C&quot;/&gt;&lt;wsp:rsid wsp:val=&quot;00352B69&quot;/&gt;&lt;wsp:rsid wsp:val=&quot;00353292&quot;/&gt;&lt;wsp:rsid wsp:val=&quot;0035372B&quot;/&gt;&lt;wsp:rsid wsp:val=&quot;00353ACA&quot;/&gt;&lt;wsp:rsid wsp:val=&quot;00354BAC&quot;/&gt;&lt;wsp:rsid wsp:val=&quot;00354CFA&quot;/&gt;&lt;wsp:rsid wsp:val=&quot;0035549C&quot;/&gt;&lt;wsp:rsid wsp:val=&quot;00355F08&quot;/&gt;&lt;wsp:rsid wsp:val=&quot;003563E1&quot;/&gt;&lt;wsp:rsid wsp:val=&quot;00356637&quot;/&gt;&lt;wsp:rsid wsp:val=&quot;003568E6&quot;/&gt;&lt;wsp:rsid wsp:val=&quot;00357053&quot;/&gt;&lt;wsp:rsid wsp:val=&quot;003577EB&quot;/&gt;&lt;wsp:rsid wsp:val=&quot;003615B1&quot;/&gt;&lt;wsp:rsid wsp:val=&quot;0036192B&quot;/&gt;&lt;wsp:rsid wsp:val=&quot;00361CAF&quot;/&gt;&lt;wsp:rsid wsp:val=&quot;00361E12&quot;/&gt;&lt;wsp:rsid wsp:val=&quot;00362445&quot;/&gt;&lt;wsp:rsid wsp:val=&quot;00362497&quot;/&gt;&lt;wsp:rsid wsp:val=&quot;00362B3D&quot;/&gt;&lt;wsp:rsid wsp:val=&quot;00362C91&quot;/&gt;&lt;wsp:rsid wsp:val=&quot;00363177&quot;/&gt;&lt;wsp:rsid wsp:val=&quot;00363880&quot;/&gt;&lt;wsp:rsid wsp:val=&quot;00363A23&quot;/&gt;&lt;wsp:rsid wsp:val=&quot;00363B8B&quot;/&gt;&lt;wsp:rsid wsp:val=&quot;003640D1&quot;/&gt;&lt;wsp:rsid wsp:val=&quot;003647D6&quot;/&gt;&lt;wsp:rsid wsp:val=&quot;00364E51&quot;/&gt;&lt;wsp:rsid wsp:val=&quot;00365301&quot;/&gt;&lt;wsp:rsid wsp:val=&quot;003656D2&quot;/&gt;&lt;wsp:rsid wsp:val=&quot;00366166&quot;/&gt;&lt;wsp:rsid wsp:val=&quot;00366691&quot;/&gt;&lt;wsp:rsid wsp:val=&quot;00367165&quot;/&gt;&lt;wsp:rsid wsp:val=&quot;00367C6B&quot;/&gt;&lt;wsp:rsid wsp:val=&quot;003706A1&quot;/&gt;&lt;wsp:rsid wsp:val=&quot;00371244&quot;/&gt;&lt;wsp:rsid wsp:val=&quot;0037149F&quot;/&gt;&lt;wsp:rsid wsp:val=&quot;00371A98&quot;/&gt;&lt;wsp:rsid wsp:val=&quot;003740E3&quot;/&gt;&lt;wsp:rsid wsp:val=&quot;00374469&quot;/&gt;&lt;wsp:rsid wsp:val=&quot;0037510D&quot;/&gt;&lt;wsp:rsid wsp:val=&quot;00375AAC&quot;/&gt;&lt;wsp:rsid wsp:val=&quot;00375D38&quot;/&gt;&lt;wsp:rsid wsp:val=&quot;003761CC&quot;/&gt;&lt;wsp:rsid wsp:val=&quot;00376BF9&quot;/&gt;&lt;wsp:rsid wsp:val=&quot;00376DF6&quot;/&gt;&lt;wsp:rsid wsp:val=&quot;003772F7&quot;/&gt;&lt;wsp:rsid wsp:val=&quot;00377457&quot;/&gt;&lt;wsp:rsid wsp:val=&quot;00377CC9&quot;/&gt;&lt;wsp:rsid wsp:val=&quot;003800D9&quot;/&gt;&lt;wsp:rsid wsp:val=&quot;00380ED8&quot;/&gt;&lt;wsp:rsid wsp:val=&quot;00382372&quot;/&gt;&lt;wsp:rsid wsp:val=&quot;0038290F&quot;/&gt;&lt;wsp:rsid wsp:val=&quot;00382949&quot;/&gt;&lt;wsp:rsid wsp:val=&quot;003845C4&quot;/&gt;&lt;wsp:rsid wsp:val=&quot;00384AF7&quot;/&gt;&lt;wsp:rsid wsp:val=&quot;00385DA7&quot;/&gt;&lt;wsp:rsid wsp:val=&quot;00386965&quot;/&gt;&lt;wsp:rsid wsp:val=&quot;0038734A&quot;/&gt;&lt;wsp:rsid wsp:val=&quot;00387381&quot;/&gt;&lt;wsp:rsid wsp:val=&quot;00387480&quot;/&gt;&lt;wsp:rsid wsp:val=&quot;00387877&quot;/&gt;&lt;wsp:rsid wsp:val=&quot;00387905&quot;/&gt;&lt;wsp:rsid wsp:val=&quot;00387ACB&quot;/&gt;&lt;wsp:rsid wsp:val=&quot;00387CE8&quot;/&gt;&lt;wsp:rsid wsp:val=&quot;003900CA&quot;/&gt;&lt;wsp:rsid wsp:val=&quot;003906F6&quot;/&gt;&lt;wsp:rsid wsp:val=&quot;00390B06&quot;/&gt;&lt;wsp:rsid wsp:val=&quot;00391426&quot;/&gt;&lt;wsp:rsid wsp:val=&quot;003914CD&quot;/&gt;&lt;wsp:rsid wsp:val=&quot;00391B17&quot;/&gt;&lt;wsp:rsid wsp:val=&quot;00392028&quot;/&gt;&lt;wsp:rsid wsp:val=&quot;0039211E&quot;/&gt;&lt;wsp:rsid wsp:val=&quot;003929A5&quot;/&gt;&lt;wsp:rsid wsp:val=&quot;00392A74&quot;/&gt;&lt;wsp:rsid wsp:val=&quot;003930AE&quot;/&gt;&lt;wsp:rsid wsp:val=&quot;00394430&quot;/&gt;&lt;wsp:rsid wsp:val=&quot;00394687&quot;/&gt;&lt;wsp:rsid wsp:val=&quot;0039498E&quot;/&gt;&lt;wsp:rsid wsp:val=&quot;00394E7C&quot;/&gt;&lt;wsp:rsid wsp:val=&quot;003952C2&quot;/&gt;&lt;wsp:rsid wsp:val=&quot;00395F53&quot;/&gt;&lt;wsp:rsid wsp:val=&quot;00396169&quot;/&gt;&lt;wsp:rsid wsp:val=&quot;003964DB&quot;/&gt;&lt;wsp:rsid wsp:val=&quot;00396781&quot;/&gt;&lt;wsp:rsid wsp:val=&quot;00396865&quot;/&gt;&lt;wsp:rsid wsp:val=&quot;003968E7&quot;/&gt;&lt;wsp:rsid wsp:val=&quot;00396C7E&quot;/&gt;&lt;wsp:rsid wsp:val=&quot;003978A3&quot;/&gt;&lt;wsp:rsid wsp:val=&quot;00397E72&quot;/&gt;&lt;wsp:rsid wsp:val=&quot;003A13AB&quot;/&gt;&lt;wsp:rsid wsp:val=&quot;003A14E8&quot;/&gt;&lt;wsp:rsid wsp:val=&quot;003A1D6E&quot;/&gt;&lt;wsp:rsid wsp:val=&quot;003A26E3&quot;/&gt;&lt;wsp:rsid wsp:val=&quot;003A2710&quot;/&gt;&lt;wsp:rsid wsp:val=&quot;003A28CB&quot;/&gt;&lt;wsp:rsid wsp:val=&quot;003A2E81&quot;/&gt;&lt;wsp:rsid wsp:val=&quot;003A2FB7&quot;/&gt;&lt;wsp:rsid wsp:val=&quot;003A381B&quot;/&gt;&lt;wsp:rsid wsp:val=&quot;003A3835&quot;/&gt;&lt;wsp:rsid wsp:val=&quot;003A40BF&quot;/&gt;&lt;wsp:rsid wsp:val=&quot;003A498D&quot;/&gt;&lt;wsp:rsid wsp:val=&quot;003A4C77&quot;/&gt;&lt;wsp:rsid wsp:val=&quot;003A607E&quot;/&gt;&lt;wsp:rsid wsp:val=&quot;003A61C9&quot;/&gt;&lt;wsp:rsid wsp:val=&quot;003A6D0B&quot;/&gt;&lt;wsp:rsid wsp:val=&quot;003A7518&quot;/&gt;&lt;wsp:rsid wsp:val=&quot;003B051B&quot;/&gt;&lt;wsp:rsid wsp:val=&quot;003B0545&quot;/&gt;&lt;wsp:rsid wsp:val=&quot;003B0698&quot;/&gt;&lt;wsp:rsid wsp:val=&quot;003B0B02&quot;/&gt;&lt;wsp:rsid wsp:val=&quot;003B1458&quot;/&gt;&lt;wsp:rsid wsp:val=&quot;003B199F&quot;/&gt;&lt;wsp:rsid wsp:val=&quot;003B257D&quot;/&gt;&lt;wsp:rsid wsp:val=&quot;003B27BE&quot;/&gt;&lt;wsp:rsid wsp:val=&quot;003B2C05&quot;/&gt;&lt;wsp:rsid wsp:val=&quot;003B2D07&quot;/&gt;&lt;wsp:rsid wsp:val=&quot;003B32DA&quot;/&gt;&lt;wsp:rsid wsp:val=&quot;003B3306&quot;/&gt;&lt;wsp:rsid wsp:val=&quot;003B3327&quot;/&gt;&lt;wsp:rsid wsp:val=&quot;003B3477&quot;/&gt;&lt;wsp:rsid wsp:val=&quot;003B3C16&quot;/&gt;&lt;wsp:rsid wsp:val=&quot;003B453F&quot;/&gt;&lt;wsp:rsid wsp:val=&quot;003B458D&quot;/&gt;&lt;wsp:rsid wsp:val=&quot;003B4B8E&quot;/&gt;&lt;wsp:rsid wsp:val=&quot;003B4D4A&quot;/&gt;&lt;wsp:rsid wsp:val=&quot;003B5C24&quot;/&gt;&lt;wsp:rsid wsp:val=&quot;003B5C66&quot;/&gt;&lt;wsp:rsid wsp:val=&quot;003B5F66&quot;/&gt;&lt;wsp:rsid wsp:val=&quot;003B61F7&quot;/&gt;&lt;wsp:rsid wsp:val=&quot;003B6F02&quot;/&gt;&lt;wsp:rsid wsp:val=&quot;003B6F8E&quot;/&gt;&lt;wsp:rsid wsp:val=&quot;003B75A2&quot;/&gt;&lt;wsp:rsid wsp:val=&quot;003B787A&quot;/&gt;&lt;wsp:rsid wsp:val=&quot;003C0129&quot;/&gt;&lt;wsp:rsid wsp:val=&quot;003C0257&quot;/&gt;&lt;wsp:rsid wsp:val=&quot;003C05EA&quot;/&gt;&lt;wsp:rsid wsp:val=&quot;003C0F4B&quot;/&gt;&lt;wsp:rsid wsp:val=&quot;003C0F55&quot;/&gt;&lt;wsp:rsid wsp:val=&quot;003C1328&quot;/&gt;&lt;wsp:rsid wsp:val=&quot;003C134D&quot;/&gt;&lt;wsp:rsid wsp:val=&quot;003C1771&quot;/&gt;&lt;wsp:rsid wsp:val=&quot;003C20FB&quot;/&gt;&lt;wsp:rsid wsp:val=&quot;003C2EB3&quot;/&gt;&lt;wsp:rsid wsp:val=&quot;003C3361&quot;/&gt;&lt;wsp:rsid wsp:val=&quot;003C3955&quot;/&gt;&lt;wsp:rsid wsp:val=&quot;003C41E5&quot;/&gt;&lt;wsp:rsid wsp:val=&quot;003C44B5&quot;/&gt;&lt;wsp:rsid wsp:val=&quot;003C44D3&quot;/&gt;&lt;wsp:rsid wsp:val=&quot;003C4CD9&quot;/&gt;&lt;wsp:rsid wsp:val=&quot;003C4E98&quot;/&gt;&lt;wsp:rsid wsp:val=&quot;003C5974&quot;/&gt;&lt;wsp:rsid wsp:val=&quot;003C5AA5&quot;/&gt;&lt;wsp:rsid wsp:val=&quot;003C5BB4&quot;/&gt;&lt;wsp:rsid wsp:val=&quot;003C614E&quot;/&gt;&lt;wsp:rsid wsp:val=&quot;003C616E&quot;/&gt;&lt;wsp:rsid wsp:val=&quot;003C6310&quot;/&gt;&lt;wsp:rsid wsp:val=&quot;003C667A&quot;/&gt;&lt;wsp:rsid wsp:val=&quot;003C6EC9&quot;/&gt;&lt;wsp:rsid wsp:val=&quot;003C7229&quot;/&gt;&lt;wsp:rsid wsp:val=&quot;003C7B6F&quot;/&gt;&lt;wsp:rsid wsp:val=&quot;003D02B4&quot;/&gt;&lt;wsp:rsid wsp:val=&quot;003D0557&quot;/&gt;&lt;wsp:rsid wsp:val=&quot;003D0E3D&quot;/&gt;&lt;wsp:rsid wsp:val=&quot;003D15C5&quot;/&gt;&lt;wsp:rsid wsp:val=&quot;003D164C&quot;/&gt;&lt;wsp:rsid wsp:val=&quot;003D1A26&quot;/&gt;&lt;wsp:rsid wsp:val=&quot;003D1AE9&quot;/&gt;&lt;wsp:rsid wsp:val=&quot;003D1B7B&quot;/&gt;&lt;wsp:rsid wsp:val=&quot;003D1F14&quot;/&gt;&lt;wsp:rsid wsp:val=&quot;003D2115&quot;/&gt;&lt;wsp:rsid wsp:val=&quot;003D2B00&quot;/&gt;&lt;wsp:rsid wsp:val=&quot;003D2DBD&quot;/&gt;&lt;wsp:rsid wsp:val=&quot;003D2DF7&quot;/&gt;&lt;wsp:rsid wsp:val=&quot;003D3810&quot;/&gt;&lt;wsp:rsid wsp:val=&quot;003D3E22&quot;/&gt;&lt;wsp:rsid wsp:val=&quot;003D3E60&quot;/&gt;&lt;wsp:rsid wsp:val=&quot;003D3EF8&quot;/&gt;&lt;wsp:rsid wsp:val=&quot;003D3F4C&quot;/&gt;&lt;wsp:rsid wsp:val=&quot;003D3FDD&quot;/&gt;&lt;wsp:rsid wsp:val=&quot;003D40E3&quot;/&gt;&lt;wsp:rsid wsp:val=&quot;003D488C&quot;/&gt;&lt;wsp:rsid wsp:val=&quot;003D4B78&quot;/&gt;&lt;wsp:rsid wsp:val=&quot;003D5026&quot;/&gt;&lt;wsp:rsid wsp:val=&quot;003D64ED&quot;/&gt;&lt;wsp:rsid wsp:val=&quot;003D668E&quot;/&gt;&lt;wsp:rsid wsp:val=&quot;003D694B&quot;/&gt;&lt;wsp:rsid wsp:val=&quot;003D6B6E&quot;/&gt;&lt;wsp:rsid wsp:val=&quot;003D6DD7&quot;/&gt;&lt;wsp:rsid wsp:val=&quot;003D72FB&quot;/&gt;&lt;wsp:rsid wsp:val=&quot;003D7438&quot;/&gt;&lt;wsp:rsid wsp:val=&quot;003D7E83&quot;/&gt;&lt;wsp:rsid wsp:val=&quot;003E0215&quot;/&gt;&lt;wsp:rsid wsp:val=&quot;003E106F&quot;/&gt;&lt;wsp:rsid wsp:val=&quot;003E1386&quot;/&gt;&lt;wsp:rsid wsp:val=&quot;003E16A2&quot;/&gt;&lt;wsp:rsid wsp:val=&quot;003E19BC&quot;/&gt;&lt;wsp:rsid wsp:val=&quot;003E1BE1&quot;/&gt;&lt;wsp:rsid wsp:val=&quot;003E1CC9&quot;/&gt;&lt;wsp:rsid wsp:val=&quot;003E241D&quot;/&gt;&lt;wsp:rsid wsp:val=&quot;003E2755&quot;/&gt;&lt;wsp:rsid wsp:val=&quot;003E2D57&quot;/&gt;&lt;wsp:rsid wsp:val=&quot;003E3E70&quot;/&gt;&lt;wsp:rsid wsp:val=&quot;003E40C2&quot;/&gt;&lt;wsp:rsid wsp:val=&quot;003E4B5D&quot;/&gt;&lt;wsp:rsid wsp:val=&quot;003E5062&quot;/&gt;&lt;wsp:rsid wsp:val=&quot;003E5515&quot;/&gt;&lt;wsp:rsid wsp:val=&quot;003E5AE7&quot;/&gt;&lt;wsp:rsid wsp:val=&quot;003E5BD7&quot;/&gt;&lt;wsp:rsid wsp:val=&quot;003E6526&quot;/&gt;&lt;wsp:rsid wsp:val=&quot;003E6AF0&quot;/&gt;&lt;wsp:rsid wsp:val=&quot;003E7091&quot;/&gt;&lt;wsp:rsid wsp:val=&quot;003E73BD&quot;/&gt;&lt;wsp:rsid wsp:val=&quot;003E7422&quot;/&gt;&lt;wsp:rsid wsp:val=&quot;003E788E&quot;/&gt;&lt;wsp:rsid wsp:val=&quot;003E7FF3&quot;/&gt;&lt;wsp:rsid wsp:val=&quot;003F01B8&quot;/&gt;&lt;wsp:rsid wsp:val=&quot;003F0256&quot;/&gt;&lt;wsp:rsid wsp:val=&quot;003F1008&quot;/&gt;&lt;wsp:rsid wsp:val=&quot;003F105B&quot;/&gt;&lt;wsp:rsid wsp:val=&quot;003F157F&quot;/&gt;&lt;wsp:rsid wsp:val=&quot;003F1B15&quot;/&gt;&lt;wsp:rsid wsp:val=&quot;003F275B&quot;/&gt;&lt;wsp:rsid wsp:val=&quot;003F27CF&quot;/&gt;&lt;wsp:rsid wsp:val=&quot;003F28A9&quot;/&gt;&lt;wsp:rsid wsp:val=&quot;003F29A8&quot;/&gt;&lt;wsp:rsid wsp:val=&quot;003F2DB2&quot;/&gt;&lt;wsp:rsid wsp:val=&quot;003F2DD7&quot;/&gt;&lt;wsp:rsid wsp:val=&quot;003F2F00&quot;/&gt;&lt;wsp:rsid wsp:val=&quot;003F31FA&quot;/&gt;&lt;wsp:rsid wsp:val=&quot;003F3B60&quot;/&gt;&lt;wsp:rsid wsp:val=&quot;003F3C1A&quot;/&gt;&lt;wsp:rsid wsp:val=&quot;003F3E2A&quot;/&gt;&lt;wsp:rsid wsp:val=&quot;003F3E60&quot;/&gt;&lt;wsp:rsid wsp:val=&quot;003F3E7B&quot;/&gt;&lt;wsp:rsid wsp:val=&quot;003F3FC4&quot;/&gt;&lt;wsp:rsid wsp:val=&quot;003F4B4E&quot;/&gt;&lt;wsp:rsid wsp:val=&quot;003F4C75&quot;/&gt;&lt;wsp:rsid wsp:val=&quot;003F50F5&quot;/&gt;&lt;wsp:rsid wsp:val=&quot;003F51AB&quot;/&gt;&lt;wsp:rsid wsp:val=&quot;003F57EC&quot;/&gt;&lt;wsp:rsid wsp:val=&quot;003F5927&quot;/&gt;&lt;wsp:rsid wsp:val=&quot;003F5AC8&quot;/&gt;&lt;wsp:rsid wsp:val=&quot;003F5BEB&quot;/&gt;&lt;wsp:rsid wsp:val=&quot;003F622E&quot;/&gt;&lt;wsp:rsid wsp:val=&quot;003F6B14&quot;/&gt;&lt;wsp:rsid wsp:val=&quot;003F7157&quot;/&gt;&lt;wsp:rsid wsp:val=&quot;003F753D&quot;/&gt;&lt;wsp:rsid wsp:val=&quot;003F7B57&quot;/&gt;&lt;wsp:rsid wsp:val=&quot;003F7BFE&quot;/&gt;&lt;wsp:rsid wsp:val=&quot;003F7D27&quot;/&gt;&lt;wsp:rsid wsp:val=&quot;003F7F37&quot;/&gt;&lt;wsp:rsid wsp:val=&quot;004003BE&quot;/&gt;&lt;wsp:rsid wsp:val=&quot;0040076A&quot;/&gt;&lt;wsp:rsid wsp:val=&quot;004007DD&quot;/&gt;&lt;wsp:rsid wsp:val=&quot;00400B84&quot;/&gt;&lt;wsp:rsid wsp:val=&quot;004014FD&quot;/&gt;&lt;wsp:rsid wsp:val=&quot;0040163F&quot;/&gt;&lt;wsp:rsid wsp:val=&quot;004016DD&quot;/&gt;&lt;wsp:rsid wsp:val=&quot;00401934&quot;/&gt;&lt;wsp:rsid wsp:val=&quot;00401CCD&quot;/&gt;&lt;wsp:rsid wsp:val=&quot;00401EF6&quot;/&gt;&lt;wsp:rsid wsp:val=&quot;004020C8&quot;/&gt;&lt;wsp:rsid wsp:val=&quot;0040256C&quot;/&gt;&lt;wsp:rsid wsp:val=&quot;00402961&quot;/&gt;&lt;wsp:rsid wsp:val=&quot;00403363&quot;/&gt;&lt;wsp:rsid wsp:val=&quot;00403A91&quot;/&gt;&lt;wsp:rsid wsp:val=&quot;0040402B&quot;/&gt;&lt;wsp:rsid wsp:val=&quot;00404639&quot;/&gt;&lt;wsp:rsid wsp:val=&quot;00405673&quot;/&gt;&lt;wsp:rsid wsp:val=&quot;00405678&quot;/&gt;&lt;wsp:rsid wsp:val=&quot;0040620B&quot;/&gt;&lt;wsp:rsid wsp:val=&quot;004068BF&quot;/&gt;&lt;wsp:rsid wsp:val=&quot;00406C99&quot;/&gt;&lt;wsp:rsid wsp:val=&quot;00407010&quot;/&gt;&lt;wsp:rsid wsp:val=&quot;00407497&quot;/&gt;&lt;wsp:rsid wsp:val=&quot;00407885&quot;/&gt;&lt;wsp:rsid wsp:val=&quot;004078DD&quot;/&gt;&lt;wsp:rsid wsp:val=&quot;00407B83&quot;/&gt;&lt;wsp:rsid wsp:val=&quot;00407BD4&quot;/&gt;&lt;wsp:rsid wsp:val=&quot;00407E74&quot;/&gt;&lt;wsp:rsid wsp:val=&quot;0041082F&quot;/&gt;&lt;wsp:rsid wsp:val=&quot;00410D21&quot;/&gt;&lt;wsp:rsid wsp:val=&quot;00410D29&quot;/&gt;&lt;wsp:rsid wsp:val=&quot;00411060&quot;/&gt;&lt;wsp:rsid wsp:val=&quot;00412099&quot;/&gt;&lt;wsp:rsid wsp:val=&quot;00412DA1&quot;/&gt;&lt;wsp:rsid wsp:val=&quot;00413031&quot;/&gt;&lt;wsp:rsid wsp:val=&quot;0041304A&quot;/&gt;&lt;wsp:rsid wsp:val=&quot;00413362&quot;/&gt;&lt;wsp:rsid wsp:val=&quot;0041384D&quot;/&gt;&lt;wsp:rsid wsp:val=&quot;00413AF6&quot;/&gt;&lt;wsp:rsid wsp:val=&quot;00414A84&quot;/&gt;&lt;wsp:rsid wsp:val=&quot;00415974&quot;/&gt;&lt;wsp:rsid wsp:val=&quot;00415984&quot;/&gt;&lt;wsp:rsid wsp:val=&quot;00415BD6&quot;/&gt;&lt;wsp:rsid wsp:val=&quot;00415C58&quot;/&gt;&lt;wsp:rsid wsp:val=&quot;00416604&quot;/&gt;&lt;wsp:rsid wsp:val=&quot;0041660E&quot;/&gt;&lt;wsp:rsid wsp:val=&quot;00416D83&quot;/&gt;&lt;wsp:rsid wsp:val=&quot;00416E11&quot;/&gt;&lt;wsp:rsid wsp:val=&quot;0041731A&quot;/&gt;&lt;wsp:rsid wsp:val=&quot;0042007E&quot;/&gt;&lt;wsp:rsid wsp:val=&quot;004201FE&quot;/&gt;&lt;wsp:rsid wsp:val=&quot;00420215&quot;/&gt;&lt;wsp:rsid wsp:val=&quot;00420283&quot;/&gt;&lt;wsp:rsid wsp:val=&quot;00420597&quot;/&gt;&lt;wsp:rsid wsp:val=&quot;00420D58&quot;/&gt;&lt;wsp:rsid wsp:val=&quot;00421001&quot;/&gt;&lt;wsp:rsid wsp:val=&quot;004217E7&quot;/&gt;&lt;wsp:rsid wsp:val=&quot;00421A38&quot;/&gt;&lt;wsp:rsid wsp:val=&quot;00421F62&quot;/&gt;&lt;wsp:rsid wsp:val=&quot;0042240E&quot;/&gt;&lt;wsp:rsid wsp:val=&quot;00422690&quot;/&gt;&lt;wsp:rsid wsp:val=&quot;00422AD2&quot;/&gt;&lt;wsp:rsid wsp:val=&quot;0042309D&quot;/&gt;&lt;wsp:rsid wsp:val=&quot;00423162&quot;/&gt;&lt;wsp:rsid wsp:val=&quot;004246B7&quot;/&gt;&lt;wsp:rsid wsp:val=&quot;0042498B&quot;/&gt;&lt;wsp:rsid wsp:val=&quot;00424C01&quot;/&gt;&lt;wsp:rsid wsp:val=&quot;00424C26&quot;/&gt;&lt;wsp:rsid wsp:val=&quot;00424E09&quot;/&gt;&lt;wsp:rsid wsp:val=&quot;00425028&quot;/&gt;&lt;wsp:rsid wsp:val=&quot;004252FF&quot;/&gt;&lt;wsp:rsid wsp:val=&quot;00425C56&quot;/&gt;&lt;wsp:rsid wsp:val=&quot;004263B7&quot;/&gt;&lt;wsp:rsid wsp:val=&quot;00426654&quot;/&gt;&lt;wsp:rsid wsp:val=&quot;0042683B&quot;/&gt;&lt;wsp:rsid wsp:val=&quot;00426A34&quot;/&gt;&lt;wsp:rsid wsp:val=&quot;00426F1F&quot;/&gt;&lt;wsp:rsid wsp:val=&quot;0042704B&quot;/&gt;&lt;wsp:rsid wsp:val=&quot;00427094&quot;/&gt;&lt;wsp:rsid wsp:val=&quot;0042741A&quot;/&gt;&lt;wsp:rsid wsp:val=&quot;0042772A&quot;/&gt;&lt;wsp:rsid wsp:val=&quot;0042797D&quot;/&gt;&lt;wsp:rsid wsp:val=&quot;00427B31&quot;/&gt;&lt;wsp:rsid wsp:val=&quot;004307ED&quot;/&gt;&lt;wsp:rsid wsp:val=&quot;004308FE&quot;/&gt;&lt;wsp:rsid wsp:val=&quot;00431606&quot;/&gt;&lt;wsp:rsid wsp:val=&quot;00431721&quot;/&gt;&lt;wsp:rsid wsp:val=&quot;004317D3&quot;/&gt;&lt;wsp:rsid wsp:val=&quot;00432D2E&quot;/&gt;&lt;wsp:rsid wsp:val=&quot;00432D35&quot;/&gt;&lt;wsp:rsid wsp:val=&quot;00432DCB&quot;/&gt;&lt;wsp:rsid wsp:val=&quot;00433968&quot;/&gt;&lt;wsp:rsid wsp:val=&quot;00433AD1&quot;/&gt;&lt;wsp:rsid wsp:val=&quot;00434B26&quot;/&gt;&lt;wsp:rsid wsp:val=&quot;004350D2&quot;/&gt;&lt;wsp:rsid wsp:val=&quot;0043548C&quot;/&gt;&lt;wsp:rsid wsp:val=&quot;004359EE&quot;/&gt;&lt;wsp:rsid wsp:val=&quot;004360B7&quot;/&gt;&lt;wsp:rsid wsp:val=&quot;00436A8A&quot;/&gt;&lt;wsp:rsid wsp:val=&quot;0043705C&quot;/&gt;&lt;wsp:rsid wsp:val=&quot;0043728F&quot;/&gt;&lt;wsp:rsid wsp:val=&quot;004372D3&quot;/&gt;&lt;wsp:rsid wsp:val=&quot;00437DCC&quot;/&gt;&lt;wsp:rsid wsp:val=&quot;00440B3D&quot;/&gt;&lt;wsp:rsid wsp:val=&quot;00440C9B&quot;/&gt;&lt;wsp:rsid wsp:val=&quot;00440E3A&quot;/&gt;&lt;wsp:rsid wsp:val=&quot;00440F8E&quot;/&gt;&lt;wsp:rsid wsp:val=&quot;004414F6&quot;/&gt;&lt;wsp:rsid wsp:val=&quot;0044187B&quot;/&gt;&lt;wsp:rsid wsp:val=&quot;004418D6&quot;/&gt;&lt;wsp:rsid wsp:val=&quot;00441DB1&quot;/&gt;&lt;wsp:rsid wsp:val=&quot;00442C31&quot;/&gt;&lt;wsp:rsid wsp:val=&quot;00443100&quot;/&gt;&lt;wsp:rsid wsp:val=&quot;0044354A&quot;/&gt;&lt;wsp:rsid wsp:val=&quot;00444846&quot;/&gt;&lt;wsp:rsid wsp:val=&quot;004449B9&quot;/&gt;&lt;wsp:rsid wsp:val=&quot;00444A41&quot;/&gt;&lt;wsp:rsid wsp:val=&quot;0044545C&quot;/&gt;&lt;wsp:rsid wsp:val=&quot;00445850&quot;/&gt;&lt;wsp:rsid wsp:val=&quot;00445DFE&quot;/&gt;&lt;wsp:rsid wsp:val=&quot;00446429&quot;/&gt;&lt;wsp:rsid wsp:val=&quot;00446AE9&quot;/&gt;&lt;wsp:rsid wsp:val=&quot;00446E93&quot;/&gt;&lt;wsp:rsid wsp:val=&quot;004471D2&quot;/&gt;&lt;wsp:rsid wsp:val=&quot;004473BA&quot;/&gt;&lt;wsp:rsid wsp:val=&quot;0044766E&quot;/&gt;&lt;wsp:rsid wsp:val=&quot;0044797E&quot;/&gt;&lt;wsp:rsid wsp:val=&quot;00447BC6&quot;/&gt;&lt;wsp:rsid wsp:val=&quot;004500DD&quot;/&gt;&lt;wsp:rsid wsp:val=&quot;004504C4&quot;/&gt;&lt;wsp:rsid wsp:val=&quot;00450686&quot;/&gt;&lt;wsp:rsid wsp:val=&quot;00450975&quot;/&gt;&lt;wsp:rsid wsp:val=&quot;00450B67&quot;/&gt;&lt;wsp:rsid wsp:val=&quot;00450C87&quot;/&gt;&lt;wsp:rsid wsp:val=&quot;00451947&quot;/&gt;&lt;wsp:rsid wsp:val=&quot;004522D5&quot;/&gt;&lt;wsp:rsid wsp:val=&quot;004523C5&quot;/&gt;&lt;wsp:rsid wsp:val=&quot;00452684&quot;/&gt;&lt;wsp:rsid wsp:val=&quot;004545AC&quot;/&gt;&lt;wsp:rsid wsp:val=&quot;00454608&quot;/&gt;&lt;wsp:rsid wsp:val=&quot;0045490C&quot;/&gt;&lt;wsp:rsid wsp:val=&quot;00454A5E&quot;/&gt;&lt;wsp:rsid wsp:val=&quot;00454B1C&quot;/&gt;&lt;wsp:rsid wsp:val=&quot;00455CF9&quot;/&gt;&lt;wsp:rsid wsp:val=&quot;004561BA&quot;/&gt;&lt;wsp:rsid wsp:val=&quot;00456214&quot;/&gt;&lt;wsp:rsid wsp:val=&quot;0045650E&quot;/&gt;&lt;wsp:rsid wsp:val=&quot;004569E9&quot;/&gt;&lt;wsp:rsid wsp:val=&quot;00456ADC&quot;/&gt;&lt;wsp:rsid wsp:val=&quot;0045747D&quot;/&gt;&lt;wsp:rsid wsp:val=&quot;004576B3&quot;/&gt;&lt;wsp:rsid wsp:val=&quot;004579FC&quot;/&gt;&lt;wsp:rsid wsp:val=&quot;00460509&quot;/&gt;&lt;wsp:rsid wsp:val=&quot;004606E1&quot;/&gt;&lt;wsp:rsid wsp:val=&quot;00460763&quot;/&gt;&lt;wsp:rsid wsp:val=&quot;00460EA2&quot;/&gt;&lt;wsp:rsid wsp:val=&quot;00461857&quot;/&gt;&lt;wsp:rsid wsp:val=&quot;00461C1C&quot;/&gt;&lt;wsp:rsid wsp:val=&quot;00461C60&quot;/&gt;&lt;wsp:rsid wsp:val=&quot;00462FFA&quot;/&gt;&lt;wsp:rsid wsp:val=&quot;0046360A&quot;/&gt;&lt;wsp:rsid wsp:val=&quot;00464373&quot;/&gt;&lt;wsp:rsid wsp:val=&quot;004644C5&quot;/&gt;&lt;wsp:rsid wsp:val=&quot;00464891&quot;/&gt;&lt;wsp:rsid wsp:val=&quot;00464B78&quot;/&gt;&lt;wsp:rsid wsp:val=&quot;00465541&quot;/&gt;&lt;wsp:rsid wsp:val=&quot;0046576C&quot;/&gt;&lt;wsp:rsid wsp:val=&quot;00465B9E&quot;/&gt;&lt;wsp:rsid wsp:val=&quot;00466296&quot;/&gt;&lt;wsp:rsid wsp:val=&quot;0046683D&quot;/&gt;&lt;wsp:rsid wsp:val=&quot;00466FD4&quot;/&gt;&lt;wsp:rsid wsp:val=&quot;0046742D&quot;/&gt;&lt;wsp:rsid wsp:val=&quot;004704C6&quot;/&gt;&lt;wsp:rsid wsp:val=&quot;00471880&quot;/&gt;&lt;wsp:rsid wsp:val=&quot;00471B7D&quot;/&gt;&lt;wsp:rsid wsp:val=&quot;00471C1F&quot;/&gt;&lt;wsp:rsid wsp:val=&quot;00472DD1&quot;/&gt;&lt;wsp:rsid wsp:val=&quot;00472FAE&quot;/&gt;&lt;wsp:rsid wsp:val=&quot;0047305E&quot;/&gt;&lt;wsp:rsid wsp:val=&quot;0047318C&quot;/&gt;&lt;wsp:rsid wsp:val=&quot;00473884&quot;/&gt;&lt;wsp:rsid wsp:val=&quot;00473E2B&quot;/&gt;&lt;wsp:rsid wsp:val=&quot;004751F9&quot;/&gt;&lt;wsp:rsid wsp:val=&quot;004755FF&quot;/&gt;&lt;wsp:rsid wsp:val=&quot;00475FA8&quot;/&gt;&lt;wsp:rsid wsp:val=&quot;0047658D&quot;/&gt;&lt;wsp:rsid wsp:val=&quot;00476E36&quot;/&gt;&lt;wsp:rsid wsp:val=&quot;004775FA&quot;/&gt;&lt;wsp:rsid wsp:val=&quot;004776D9&quot;/&gt;&lt;wsp:rsid wsp:val=&quot;00477ACC&quot;/&gt;&lt;wsp:rsid wsp:val=&quot;00477C27&quot;/&gt;&lt;wsp:rsid wsp:val=&quot;00477F0F&quot;/&gt;&lt;wsp:rsid wsp:val=&quot;0048004C&quot;/&gt;&lt;wsp:rsid wsp:val=&quot;004805F7&quot;/&gt;&lt;wsp:rsid wsp:val=&quot;004805FB&quot;/&gt;&lt;wsp:rsid wsp:val=&quot;00480873&quot;/&gt;&lt;wsp:rsid wsp:val=&quot;00480A1E&quot;/&gt;&lt;wsp:rsid wsp:val=&quot;00480AC3&quot;/&gt;&lt;wsp:rsid wsp:val=&quot;00480BC3&quot;/&gt;&lt;wsp:rsid wsp:val=&quot;004812AE&quot;/&gt;&lt;wsp:rsid wsp:val=&quot;00481791&quot;/&gt;&lt;wsp:rsid wsp:val=&quot;00481A46&quot;/&gt;&lt;wsp:rsid wsp:val=&quot;00482103&quot;/&gt;&lt;wsp:rsid wsp:val=&quot;0048220E&quot;/&gt;&lt;wsp:rsid wsp:val=&quot;00482D18&quot;/&gt;&lt;wsp:rsid wsp:val=&quot;00483344&quot;/&gt;&lt;wsp:rsid wsp:val=&quot;004839A5&quot;/&gt;&lt;wsp:rsid wsp:val=&quot;00483D46&quot;/&gt;&lt;wsp:rsid wsp:val=&quot;00483FE8&quot;/&gt;&lt;wsp:rsid wsp:val=&quot;00484A43&quot;/&gt;&lt;wsp:rsid wsp:val=&quot;00484B2A&quot;/&gt;&lt;wsp:rsid wsp:val=&quot;00485A93&quot;/&gt;&lt;wsp:rsid wsp:val=&quot;00485C33&quot;/&gt;&lt;wsp:rsid wsp:val=&quot;00485DC8&quot;/&gt;&lt;wsp:rsid wsp:val=&quot;0048612B&quot;/&gt;&lt;wsp:rsid wsp:val=&quot;00486EEA&quot;/&gt;&lt;wsp:rsid wsp:val=&quot;00487251&quot;/&gt;&lt;wsp:rsid wsp:val=&quot;0048726F&quot;/&gt;&lt;wsp:rsid wsp:val=&quot;0048738F&quot;/&gt;&lt;wsp:rsid wsp:val=&quot;004873A9&quot;/&gt;&lt;wsp:rsid wsp:val=&quot;00487FEF&quot;/&gt;&lt;wsp:rsid wsp:val=&quot;00490211&quot;/&gt;&lt;wsp:rsid wsp:val=&quot;0049026F&quot;/&gt;&lt;wsp:rsid wsp:val=&quot;00490548&quot;/&gt;&lt;wsp:rsid wsp:val=&quot;0049062A&quot;/&gt;&lt;wsp:rsid wsp:val=&quot;00490630&quot;/&gt;&lt;wsp:rsid wsp:val=&quot;00490890&quot;/&gt;&lt;wsp:rsid wsp:val=&quot;00490FA2&quot;/&gt;&lt;wsp:rsid wsp:val=&quot;00491008&quot;/&gt;&lt;wsp:rsid wsp:val=&quot;00491FCF&quot;/&gt;&lt;wsp:rsid wsp:val=&quot;004920D9&quot;/&gt;&lt;wsp:rsid wsp:val=&quot;00492322&quot;/&gt;&lt;wsp:rsid wsp:val=&quot;00492387&quot;/&gt;&lt;wsp:rsid wsp:val=&quot;004928E9&quot;/&gt;&lt;wsp:rsid wsp:val=&quot;00492CD5&quot;/&gt;&lt;wsp:rsid wsp:val=&quot;00492E43&quot;/&gt;&lt;wsp:rsid wsp:val=&quot;00492E7C&quot;/&gt;&lt;wsp:rsid wsp:val=&quot;00493308&quot;/&gt;&lt;wsp:rsid wsp:val=&quot;00493983&quot;/&gt;&lt;wsp:rsid wsp:val=&quot;00494A0F&quot;/&gt;&lt;wsp:rsid wsp:val=&quot;00494A54&quot;/&gt;&lt;wsp:rsid wsp:val=&quot;00494D74&quot;/&gt;&lt;wsp:rsid wsp:val=&quot;00494F38&quot;/&gt;&lt;wsp:rsid wsp:val=&quot;00495108&quot;/&gt;&lt;wsp:rsid wsp:val=&quot;004951F9&quot;/&gt;&lt;wsp:rsid wsp:val=&quot;0049529D&quot;/&gt;&lt;wsp:rsid wsp:val=&quot;0049575E&quot;/&gt;&lt;wsp:rsid wsp:val=&quot;00495B9E&quot;/&gt;&lt;wsp:rsid wsp:val=&quot;00496619&quot;/&gt;&lt;wsp:rsid wsp:val=&quot;00497735&quot;/&gt;&lt;wsp:rsid wsp:val=&quot;004A06FE&quot;/&gt;&lt;wsp:rsid wsp:val=&quot;004A1739&quot;/&gt;&lt;wsp:rsid wsp:val=&quot;004A173D&quot;/&gt;&lt;wsp:rsid wsp:val=&quot;004A174A&quot;/&gt;&lt;wsp:rsid wsp:val=&quot;004A17D6&quot;/&gt;&lt;wsp:rsid wsp:val=&quot;004A1A52&quot;/&gt;&lt;wsp:rsid wsp:val=&quot;004A1B3B&quot;/&gt;&lt;wsp:rsid wsp:val=&quot;004A1C2D&quot;/&gt;&lt;wsp:rsid wsp:val=&quot;004A1CA1&quot;/&gt;&lt;wsp:rsid wsp:val=&quot;004A1CE8&quot;/&gt;&lt;wsp:rsid wsp:val=&quot;004A275A&quot;/&gt;&lt;wsp:rsid wsp:val=&quot;004A2857&quot;/&gt;&lt;wsp:rsid wsp:val=&quot;004A3A75&quot;/&gt;&lt;wsp:rsid wsp:val=&quot;004A44F7&quot;/&gt;&lt;wsp:rsid wsp:val=&quot;004A4909&quot;/&gt;&lt;wsp:rsid wsp:val=&quot;004A506A&quot;/&gt;&lt;wsp:rsid wsp:val=&quot;004A5308&quot;/&gt;&lt;wsp:rsid wsp:val=&quot;004A5579&quot;/&gt;&lt;wsp:rsid wsp:val=&quot;004A5CF1&quot;/&gt;&lt;wsp:rsid wsp:val=&quot;004A601E&quot;/&gt;&lt;wsp:rsid wsp:val=&quot;004A60AC&quot;/&gt;&lt;wsp:rsid wsp:val=&quot;004A63A5&quot;/&gt;&lt;wsp:rsid wsp:val=&quot;004A67B7&quot;/&gt;&lt;wsp:rsid wsp:val=&quot;004A6CEF&quot;/&gt;&lt;wsp:rsid wsp:val=&quot;004B0BC1&quot;/&gt;&lt;wsp:rsid wsp:val=&quot;004B103C&quot;/&gt;&lt;wsp:rsid wsp:val=&quot;004B1BFE&quot;/&gt;&lt;wsp:rsid wsp:val=&quot;004B21B7&quot;/&gt;&lt;wsp:rsid wsp:val=&quot;004B2546&quot;/&gt;&lt;wsp:rsid wsp:val=&quot;004B356C&quot;/&gt;&lt;wsp:rsid wsp:val=&quot;004B35E6&quot;/&gt;&lt;wsp:rsid wsp:val=&quot;004B3F47&quot;/&gt;&lt;wsp:rsid wsp:val=&quot;004B4A35&quot;/&gt;&lt;wsp:rsid wsp:val=&quot;004B515B&quot;/&gt;&lt;wsp:rsid wsp:val=&quot;004B5892&quot;/&gt;&lt;wsp:rsid wsp:val=&quot;004B5B49&quot;/&gt;&lt;wsp:rsid wsp:val=&quot;004B5DAE&quot;/&gt;&lt;wsp:rsid wsp:val=&quot;004B606E&quot;/&gt;&lt;wsp:rsid wsp:val=&quot;004B797F&quot;/&gt;&lt;wsp:rsid wsp:val=&quot;004B7BF1&quot;/&gt;&lt;wsp:rsid wsp:val=&quot;004C100A&quot;/&gt;&lt;wsp:rsid wsp:val=&quot;004C133F&quot;/&gt;&lt;wsp:rsid wsp:val=&quot;004C1639&quot;/&gt;&lt;wsp:rsid wsp:val=&quot;004C189C&quot;/&gt;&lt;wsp:rsid wsp:val=&quot;004C1D71&quot;/&gt;&lt;wsp:rsid wsp:val=&quot;004C2CA4&quot;/&gt;&lt;wsp:rsid wsp:val=&quot;004C3F97&quot;/&gt;&lt;wsp:rsid wsp:val=&quot;004C413E&quot;/&gt;&lt;wsp:rsid wsp:val=&quot;004C4193&quot;/&gt;&lt;wsp:rsid wsp:val=&quot;004C466C&quot;/&gt;&lt;wsp:rsid wsp:val=&quot;004C48FE&quot;/&gt;&lt;wsp:rsid wsp:val=&quot;004C5514&quot;/&gt;&lt;wsp:rsid wsp:val=&quot;004C556D&quot;/&gt;&lt;wsp:rsid wsp:val=&quot;004C57FA&quot;/&gt;&lt;wsp:rsid wsp:val=&quot;004C5B52&quot;/&gt;&lt;wsp:rsid wsp:val=&quot;004C6048&quot;/&gt;&lt;wsp:rsid wsp:val=&quot;004C686F&quot;/&gt;&lt;wsp:rsid wsp:val=&quot;004C69FB&quot;/&gt;&lt;wsp:rsid wsp:val=&quot;004C7AD0&quot;/&gt;&lt;wsp:rsid wsp:val=&quot;004C7FDC&quot;/&gt;&lt;wsp:rsid wsp:val=&quot;004D019E&quot;/&gt;&lt;wsp:rsid wsp:val=&quot;004D0728&quot;/&gt;&lt;wsp:rsid wsp:val=&quot;004D078D&quot;/&gt;&lt;wsp:rsid wsp:val=&quot;004D0CB6&quot;/&gt;&lt;wsp:rsid wsp:val=&quot;004D0FC6&quot;/&gt;&lt;wsp:rsid wsp:val=&quot;004D127D&quot;/&gt;&lt;wsp:rsid wsp:val=&quot;004D1470&quot;/&gt;&lt;wsp:rsid wsp:val=&quot;004D1478&quot;/&gt;&lt;wsp:rsid wsp:val=&quot;004D1E18&quot;/&gt;&lt;wsp:rsid wsp:val=&quot;004D1F1A&quot;/&gt;&lt;wsp:rsid wsp:val=&quot;004D24AB&quot;/&gt;&lt;wsp:rsid wsp:val=&quot;004D2C0F&quot;/&gt;&lt;wsp:rsid wsp:val=&quot;004D2E4A&quot;/&gt;&lt;wsp:rsid wsp:val=&quot;004D374B&quot;/&gt;&lt;wsp:rsid wsp:val=&quot;004D45BB&quot;/&gt;&lt;wsp:rsid wsp:val=&quot;004D46F5&quot;/&gt;&lt;wsp:rsid wsp:val=&quot;004D4858&quot;/&gt;&lt;wsp:rsid wsp:val=&quot;004D4910&quot;/&gt;&lt;wsp:rsid wsp:val=&quot;004D49FC&quot;/&gt;&lt;wsp:rsid wsp:val=&quot;004D4D00&quot;/&gt;&lt;wsp:rsid wsp:val=&quot;004D510C&quot;/&gt;&lt;wsp:rsid wsp:val=&quot;004D59C0&quot;/&gt;&lt;wsp:rsid wsp:val=&quot;004D5F39&quot;/&gt;&lt;wsp:rsid wsp:val=&quot;004D609A&quot;/&gt;&lt;wsp:rsid wsp:val=&quot;004D726F&quot;/&gt;&lt;wsp:rsid wsp:val=&quot;004D72DF&quot;/&gt;&lt;wsp:rsid wsp:val=&quot;004D72EA&quot;/&gt;&lt;wsp:rsid wsp:val=&quot;004D74CA&quot;/&gt;&lt;wsp:rsid wsp:val=&quot;004D7F04&quot;/&gt;&lt;wsp:rsid wsp:val=&quot;004E0199&quot;/&gt;&lt;wsp:rsid wsp:val=&quot;004E04AD&quot;/&gt;&lt;wsp:rsid wsp:val=&quot;004E05E5&quot;/&gt;&lt;wsp:rsid wsp:val=&quot;004E1062&quot;/&gt;&lt;wsp:rsid wsp:val=&quot;004E16B9&quot;/&gt;&lt;wsp:rsid wsp:val=&quot;004E172E&quot;/&gt;&lt;wsp:rsid wsp:val=&quot;004E1B99&quot;/&gt;&lt;wsp:rsid wsp:val=&quot;004E243A&quot;/&gt;&lt;wsp:rsid wsp:val=&quot;004E2646&quot;/&gt;&lt;wsp:rsid wsp:val=&quot;004E2AC7&quot;/&gt;&lt;wsp:rsid wsp:val=&quot;004E2B60&quot;/&gt;&lt;wsp:rsid wsp:val=&quot;004E2E4E&quot;/&gt;&lt;wsp:rsid wsp:val=&quot;004E32DE&quot;/&gt;&lt;wsp:rsid wsp:val=&quot;004E33BE&quot;/&gt;&lt;wsp:rsid wsp:val=&quot;004E4744&quot;/&gt;&lt;wsp:rsid wsp:val=&quot;004E492E&quot;/&gt;&lt;wsp:rsid wsp:val=&quot;004E5770&quot;/&gt;&lt;wsp:rsid wsp:val=&quot;004E5BCB&quot;/&gt;&lt;wsp:rsid wsp:val=&quot;004E5DA0&quot;/&gt;&lt;wsp:rsid wsp:val=&quot;004E62AF&quot;/&gt;&lt;wsp:rsid wsp:val=&quot;004E644D&quot;/&gt;&lt;wsp:rsid wsp:val=&quot;004E6BC4&quot;/&gt;&lt;wsp:rsid wsp:val=&quot;004E6E75&quot;/&gt;&lt;wsp:rsid wsp:val=&quot;004E779B&quot;/&gt;&lt;wsp:rsid wsp:val=&quot;004E7937&quot;/&gt;&lt;wsp:rsid wsp:val=&quot;004E7A8D&quot;/&gt;&lt;wsp:rsid wsp:val=&quot;004E7D36&quot;/&gt;&lt;wsp:rsid wsp:val=&quot;004F06EF&quot;/&gt;&lt;wsp:rsid wsp:val=&quot;004F08FF&quot;/&gt;&lt;wsp:rsid wsp:val=&quot;004F189E&quot;/&gt;&lt;wsp:rsid wsp:val=&quot;004F21A2&quot;/&gt;&lt;wsp:rsid wsp:val=&quot;004F2465&quot;/&gt;&lt;wsp:rsid wsp:val=&quot;004F2A39&quot;/&gt;&lt;wsp:rsid wsp:val=&quot;004F31F9&quot;/&gt;&lt;wsp:rsid wsp:val=&quot;004F3264&quot;/&gt;&lt;wsp:rsid wsp:val=&quot;004F3465&quot;/&gt;&lt;wsp:rsid wsp:val=&quot;004F3536&quot;/&gt;&lt;wsp:rsid wsp:val=&quot;004F4333&quot;/&gt;&lt;wsp:rsid wsp:val=&quot;004F490C&quot;/&gt;&lt;wsp:rsid wsp:val=&quot;004F492D&quot;/&gt;&lt;wsp:rsid wsp:val=&quot;004F5105&quot;/&gt;&lt;wsp:rsid wsp:val=&quot;004F5CD7&quot;/&gt;&lt;wsp:rsid wsp:val=&quot;004F5F3B&quot;/&gt;&lt;wsp:rsid wsp:val=&quot;004F6419&quot;/&gt;&lt;wsp:rsid wsp:val=&quot;004F6720&quot;/&gt;&lt;wsp:rsid wsp:val=&quot;004F68F9&quot;/&gt;&lt;wsp:rsid wsp:val=&quot;004F6B97&quot;/&gt;&lt;wsp:rsid wsp:val=&quot;004F78F8&quot;/&gt;&lt;wsp:rsid wsp:val=&quot;005001B2&quot;/&gt;&lt;wsp:rsid wsp:val=&quot;0050094B&quot;/&gt;&lt;wsp:rsid wsp:val=&quot;00500A87&quot;/&gt;&lt;wsp:rsid wsp:val=&quot;00501045&quot;/&gt;&lt;wsp:rsid wsp:val=&quot;005017BA&quot;/&gt;&lt;wsp:rsid wsp:val=&quot;00501A8A&quot;/&gt;&lt;wsp:rsid wsp:val=&quot;00502D90&quot;/&gt;&lt;wsp:rsid wsp:val=&quot;00503070&quot;/&gt;&lt;wsp:rsid wsp:val=&quot;00503202&quot;/&gt;&lt;wsp:rsid wsp:val=&quot;00503208&quot;/&gt;&lt;wsp:rsid wsp:val=&quot;0050324C&quot;/&gt;&lt;wsp:rsid wsp:val=&quot;005035EF&quot;/&gt;&lt;wsp:rsid wsp:val=&quot;00503600&quot;/&gt;&lt;wsp:rsid wsp:val=&quot;0050366A&quot;/&gt;&lt;wsp:rsid wsp:val=&quot;005036E8&quot;/&gt;&lt;wsp:rsid wsp:val=&quot;00503BCA&quot;/&gt;&lt;wsp:rsid wsp:val=&quot;00503C5A&quot;/&gt;&lt;wsp:rsid wsp:val=&quot;00503E3B&quot;/&gt;&lt;wsp:rsid wsp:val=&quot;00503F85&quot;/&gt;&lt;wsp:rsid wsp:val=&quot;00504261&quot;/&gt;&lt;wsp:rsid wsp:val=&quot;00504B56&quot;/&gt;&lt;wsp:rsid wsp:val=&quot;005066B0&quot;/&gt;&lt;wsp:rsid wsp:val=&quot;005067CA&quot;/&gt;&lt;wsp:rsid wsp:val=&quot;00506808&quot;/&gt;&lt;wsp:rsid wsp:val=&quot;00506EEA&quot;/&gt;&lt;wsp:rsid wsp:val=&quot;0050762C&quot;/&gt;&lt;wsp:rsid wsp:val=&quot;00510D3F&quot;/&gt;&lt;wsp:rsid wsp:val=&quot;0051151A&quot;/&gt;&lt;wsp:rsid wsp:val=&quot;005123CE&quot;/&gt;&lt;wsp:rsid wsp:val=&quot;00512647&quot;/&gt;&lt;wsp:rsid wsp:val=&quot;005127A6&quot;/&gt;&lt;wsp:rsid wsp:val=&quot;00512B66&quot;/&gt;&lt;wsp:rsid wsp:val=&quot;00514420&quot;/&gt;&lt;wsp:rsid wsp:val=&quot;00514591&quot;/&gt;&lt;wsp:rsid wsp:val=&quot;005147A6&quot;/&gt;&lt;wsp:rsid wsp:val=&quot;0051491B&quot;/&gt;&lt;wsp:rsid wsp:val=&quot;005157A2&quot;/&gt;&lt;wsp:rsid wsp:val=&quot;005160BA&quot;/&gt;&lt;wsp:rsid wsp:val=&quot;00516581&quot;/&gt;&lt;wsp:rsid wsp:val=&quot;005166D7&quot;/&gt;&lt;wsp:rsid wsp:val=&quot;0051684C&quot;/&gt;&lt;wsp:rsid wsp:val=&quot;00516F1D&quot;/&gt;&lt;wsp:rsid wsp:val=&quot;00517748&quot;/&gt;&lt;wsp:rsid wsp:val=&quot;00517AC1&quot;/&gt;&lt;wsp:rsid wsp:val=&quot;00517D96&quot;/&gt;&lt;wsp:rsid wsp:val=&quot;00520B80&quot;/&gt;&lt;wsp:rsid wsp:val=&quot;00520F29&quot;/&gt;&lt;wsp:rsid wsp:val=&quot;005210C5&quot;/&gt;&lt;wsp:rsid wsp:val=&quot;0052132E&quot;/&gt;&lt;wsp:rsid wsp:val=&quot;0052261F&quot;/&gt;&lt;wsp:rsid wsp:val=&quot;005233D7&quot;/&gt;&lt;wsp:rsid wsp:val=&quot;0052352A&quot;/&gt;&lt;wsp:rsid wsp:val=&quot;00523A7F&quot;/&gt;&lt;wsp:rsid wsp:val=&quot;00524187&quot;/&gt;&lt;wsp:rsid wsp:val=&quot;005241BD&quot;/&gt;&lt;wsp:rsid wsp:val=&quot;0052469C&quot;/&gt;&lt;wsp:rsid wsp:val=&quot;0052485F&quot;/&gt;&lt;wsp:rsid wsp:val=&quot;00524DE8&quot;/&gt;&lt;wsp:rsid wsp:val=&quot;005253BF&quot;/&gt;&lt;wsp:rsid wsp:val=&quot;00525E2E&quot;/&gt;&lt;wsp:rsid wsp:val=&quot;0052610C&quot;/&gt;&lt;wsp:rsid wsp:val=&quot;0052778F&quot;/&gt;&lt;wsp:rsid wsp:val=&quot;00527AB5&quot;/&gt;&lt;wsp:rsid wsp:val=&quot;00530189&quot;/&gt;&lt;wsp:rsid wsp:val=&quot;00530FA0&quot;/&gt;&lt;wsp:rsid wsp:val=&quot;00533048&quot;/&gt;&lt;wsp:rsid wsp:val=&quot;005331C8&quot;/&gt;&lt;wsp:rsid wsp:val=&quot;005334CD&quot;/&gt;&lt;wsp:rsid wsp:val=&quot;0053360F&quot;/&gt;&lt;wsp:rsid wsp:val=&quot;00534F72&quot;/&gt;&lt;wsp:rsid wsp:val=&quot;00535609&quot;/&gt;&lt;wsp:rsid wsp:val=&quot;00535C04&quot;/&gt;&lt;wsp:rsid wsp:val=&quot;00536886&quot;/&gt;&lt;wsp:rsid wsp:val=&quot;00536B46&quot;/&gt;&lt;wsp:rsid wsp:val=&quot;005373E9&quot;/&gt;&lt;wsp:rsid wsp:val=&quot;00537812&quot;/&gt;&lt;wsp:rsid wsp:val=&quot;00537A4A&quot;/&gt;&lt;wsp:rsid wsp:val=&quot;00537AE6&quot;/&gt;&lt;wsp:rsid wsp:val=&quot;005401D1&quot;/&gt;&lt;wsp:rsid wsp:val=&quot;005404F3&quot;/&gt;&lt;wsp:rsid wsp:val=&quot;00540508&quot;/&gt;&lt;wsp:rsid wsp:val=&quot;00540812&quot;/&gt;&lt;wsp:rsid wsp:val=&quot;00540FA3&quot;/&gt;&lt;wsp:rsid wsp:val=&quot;005410FA&quot;/&gt;&lt;wsp:rsid wsp:val=&quot;0054110D&quot;/&gt;&lt;wsp:rsid wsp:val=&quot;0054113E&quot;/&gt;&lt;wsp:rsid wsp:val=&quot;00541929&quot;/&gt;&lt;wsp:rsid wsp:val=&quot;00541C37&quot;/&gt;&lt;wsp:rsid wsp:val=&quot;00542D8D&quot;/&gt;&lt;wsp:rsid wsp:val=&quot;005430C0&quot;/&gt;&lt;wsp:rsid wsp:val=&quot;00544593&quot;/&gt;&lt;wsp:rsid wsp:val=&quot;005447E4&quot;/&gt;&lt;wsp:rsid wsp:val=&quot;005449EA&quot;/&gt;&lt;wsp:rsid wsp:val=&quot;00544DCA&quot;/&gt;&lt;wsp:rsid wsp:val=&quot;00545563&quot;/&gt;&lt;wsp:rsid wsp:val=&quot;00546FCC&quot;/&gt;&lt;wsp:rsid wsp:val=&quot;005479FE&quot;/&gt;&lt;wsp:rsid wsp:val=&quot;00547D45&quot;/&gt;&lt;wsp:rsid wsp:val=&quot;00547F1F&quot;/&gt;&lt;wsp:rsid wsp:val=&quot;005501A2&quot;/&gt;&lt;wsp:rsid wsp:val=&quot;0055055C&quot;/&gt;&lt;wsp:rsid wsp:val=&quot;00550F12&quot;/&gt;&lt;wsp:rsid wsp:val=&quot;005512FF&quot;/&gt;&lt;wsp:rsid wsp:val=&quot;00551808&quot;/&gt;&lt;wsp:rsid wsp:val=&quot;0055208E&quot;/&gt;&lt;wsp:rsid wsp:val=&quot;00552572&quot;/&gt;&lt;wsp:rsid wsp:val=&quot;0055336D&quot;/&gt;&lt;wsp:rsid wsp:val=&quot;00553818&quot;/&gt;&lt;wsp:rsid wsp:val=&quot;00553926&quot;/&gt;&lt;wsp:rsid wsp:val=&quot;00553940&quot;/&gt;&lt;wsp:rsid wsp:val=&quot;00553CC1&quot;/&gt;&lt;wsp:rsid wsp:val=&quot;00553F75&quot;/&gt;&lt;wsp:rsid wsp:val=&quot;00554581&quot;/&gt;&lt;wsp:rsid wsp:val=&quot;005548BA&quot;/&gt;&lt;wsp:rsid wsp:val=&quot;00554EE6&quot;/&gt;&lt;wsp:rsid wsp:val=&quot;005563C0&quot;/&gt;&lt;wsp:rsid wsp:val=&quot;0055700B&quot;/&gt;&lt;wsp:rsid wsp:val=&quot;005576AC&quot;/&gt;&lt;wsp:rsid wsp:val=&quot;00557C8A&quot;/&gt;&lt;wsp:rsid wsp:val=&quot;00557CB7&quot;/&gt;&lt;wsp:rsid wsp:val=&quot;00557E2C&quot;/&gt;&lt;wsp:rsid wsp:val=&quot;00560B49&quot;/&gt;&lt;wsp:rsid wsp:val=&quot;00560E2A&quot;/&gt;&lt;wsp:rsid wsp:val=&quot;00561048&quot;/&gt;&lt;wsp:rsid wsp:val=&quot;0056114F&quot;/&gt;&lt;wsp:rsid wsp:val=&quot;00561794&quot;/&gt;&lt;wsp:rsid wsp:val=&quot;00562333&quot;/&gt;&lt;wsp:rsid wsp:val=&quot;00562A4C&quot;/&gt;&lt;wsp:rsid wsp:val=&quot;0056315F&quot;/&gt;&lt;wsp:rsid wsp:val=&quot;0056338F&quot;/&gt;&lt;wsp:rsid wsp:val=&quot;00563C05&quot;/&gt;&lt;wsp:rsid wsp:val=&quot;00563DAE&quot;/&gt;&lt;wsp:rsid wsp:val=&quot;00563F1E&quot;/&gt;&lt;wsp:rsid wsp:val=&quot;0056553E&quot;/&gt;&lt;wsp:rsid wsp:val=&quot;00565CA4&quot;/&gt;&lt;wsp:rsid wsp:val=&quot;0056633D&quot;/&gt;&lt;wsp:rsid wsp:val=&quot;005668DD&quot;/&gt;&lt;wsp:rsid wsp:val=&quot;00566B7E&quot;/&gt;&lt;wsp:rsid wsp:val=&quot;00566E4A&quot;/&gt;&lt;wsp:rsid wsp:val=&quot;00567229&quot;/&gt;&lt;wsp:rsid wsp:val=&quot;0056759E&quot;/&gt;&lt;wsp:rsid wsp:val=&quot;0057030B&quot;/&gt;&lt;wsp:rsid wsp:val=&quot;005704B8&quot;/&gt;&lt;wsp:rsid wsp:val=&quot;00570937&quot;/&gt;&lt;wsp:rsid wsp:val=&quot;00570A1F&quot;/&gt;&lt;wsp:rsid wsp:val=&quot;00570DDB&quot;/&gt;&lt;wsp:rsid wsp:val=&quot;0057118E&quot;/&gt;&lt;wsp:rsid wsp:val=&quot;00571497&quot;/&gt;&lt;wsp:rsid wsp:val=&quot;00571810&quot;/&gt;&lt;wsp:rsid wsp:val=&quot;00572066&quot;/&gt;&lt;wsp:rsid wsp:val=&quot;005728B5&quot;/&gt;&lt;wsp:rsid wsp:val=&quot;00572CD3&quot;/&gt;&lt;wsp:rsid wsp:val=&quot;00573416&quot;/&gt;&lt;wsp:rsid wsp:val=&quot;00573E68&quot;/&gt;&lt;wsp:rsid wsp:val=&quot;00573FA2&quot;/&gt;&lt;wsp:rsid wsp:val=&quot;00574548&quot;/&gt;&lt;wsp:rsid wsp:val=&quot;00574AE4&quot;/&gt;&lt;wsp:rsid wsp:val=&quot;00574B15&quot;/&gt;&lt;wsp:rsid wsp:val=&quot;005754CE&quot;/&gt;&lt;wsp:rsid wsp:val=&quot;00575D1B&quot;/&gt;&lt;wsp:rsid wsp:val=&quot;00575E5D&quot;/&gt;&lt;wsp:rsid wsp:val=&quot;00575EB3&quot;/&gt;&lt;wsp:rsid wsp:val=&quot;0057620B&quot;/&gt;&lt;wsp:rsid wsp:val=&quot;0057628F&quot;/&gt;&lt;wsp:rsid wsp:val=&quot;00576C78&quot;/&gt;&lt;wsp:rsid wsp:val=&quot;00576E1E&quot;/&gt;&lt;wsp:rsid wsp:val=&quot;0057779D&quot;/&gt;&lt;wsp:rsid wsp:val=&quot;005779E9&quot;/&gt;&lt;wsp:rsid wsp:val=&quot;00580787&quot;/&gt;&lt;wsp:rsid wsp:val=&quot;00580AE1&quot;/&gt;&lt;wsp:rsid wsp:val=&quot;00581148&quot;/&gt;&lt;wsp:rsid wsp:val=&quot;00581280&quot;/&gt;&lt;wsp:rsid wsp:val=&quot;00581307&quot;/&gt;&lt;wsp:rsid wsp:val=&quot;00581D54&quot;/&gt;&lt;wsp:rsid wsp:val=&quot;00582639&quot;/&gt;&lt;wsp:rsid wsp:val=&quot;005828A1&quot;/&gt;&lt;wsp:rsid wsp:val=&quot;00582CD2&quot;/&gt;&lt;wsp:rsid wsp:val=&quot;005839DE&quot;/&gt;&lt;wsp:rsid wsp:val=&quot;00584629&quot;/&gt;&lt;wsp:rsid wsp:val=&quot;00584B7B&quot;/&gt;&lt;wsp:rsid wsp:val=&quot;00584FC2&quot;/&gt;&lt;wsp:rsid wsp:val=&quot;005854CA&quot;/&gt;&lt;wsp:rsid wsp:val=&quot;005856E4&quot;/&gt;&lt;wsp:rsid wsp:val=&quot;00585908&quot;/&gt;&lt;wsp:rsid wsp:val=&quot;00586026&quot;/&gt;&lt;wsp:rsid wsp:val=&quot;005863BC&quot;/&gt;&lt;wsp:rsid wsp:val=&quot;00587BF5&quot;/&gt;&lt;wsp:rsid wsp:val=&quot;00587EAE&quot;/&gt;&lt;wsp:rsid wsp:val=&quot;0059038E&quot;/&gt;&lt;wsp:rsid wsp:val=&quot;00591A99&quot;/&gt;&lt;wsp:rsid wsp:val=&quot;00591CAE&quot;/&gt;&lt;wsp:rsid wsp:val=&quot;00591DFF&quot;/&gt;&lt;wsp:rsid wsp:val=&quot;005924C8&quot;/&gt;&lt;wsp:rsid wsp:val=&quot;005932D6&quot;/&gt;&lt;wsp:rsid wsp:val=&quot;00593A5C&quot;/&gt;&lt;wsp:rsid wsp:val=&quot;00593C49&quot;/&gt;&lt;wsp:rsid wsp:val=&quot;00594A23&quot;/&gt;&lt;wsp:rsid wsp:val=&quot;00594B11&quot;/&gt;&lt;wsp:rsid wsp:val=&quot;0059618A&quot;/&gt;&lt;wsp:rsid wsp:val=&quot;005968B9&quot;/&gt;&lt;wsp:rsid wsp:val=&quot;00596B5D&quot;/&gt;&lt;wsp:rsid wsp:val=&quot;00596E05&quot;/&gt;&lt;wsp:rsid wsp:val=&quot;005971ED&quot;/&gt;&lt;wsp:rsid wsp:val=&quot;005972C7&quot;/&gt;&lt;wsp:rsid wsp:val=&quot;005A0787&quot;/&gt;&lt;wsp:rsid wsp:val=&quot;005A080F&quot;/&gt;&lt;wsp:rsid wsp:val=&quot;005A141B&quot;/&gt;&lt;wsp:rsid wsp:val=&quot;005A2304&quot;/&gt;&lt;wsp:rsid wsp:val=&quot;005A2E52&quot;/&gt;&lt;wsp:rsid wsp:val=&quot;005A2FED&quot;/&gt;&lt;wsp:rsid wsp:val=&quot;005A32F9&quot;/&gt;&lt;wsp:rsid wsp:val=&quot;005A3413&quot;/&gt;&lt;wsp:rsid wsp:val=&quot;005A3765&quot;/&gt;&lt;wsp:rsid wsp:val=&quot;005A3D7F&quot;/&gt;&lt;wsp:rsid wsp:val=&quot;005A3ECD&quot;/&gt;&lt;wsp:rsid wsp:val=&quot;005A4097&quot;/&gt;&lt;wsp:rsid wsp:val=&quot;005A4496&quot;/&gt;&lt;wsp:rsid wsp:val=&quot;005A4777&quot;/&gt;&lt;wsp:rsid wsp:val=&quot;005A48A7&quot;/&gt;&lt;wsp:rsid wsp:val=&quot;005A5E98&quot;/&gt;&lt;wsp:rsid wsp:val=&quot;005A643C&quot;/&gt;&lt;wsp:rsid wsp:val=&quot;005A6CD3&quot;/&gt;&lt;wsp:rsid wsp:val=&quot;005A6D24&quot;/&gt;&lt;wsp:rsid wsp:val=&quot;005A7487&quot;/&gt;&lt;wsp:rsid wsp:val=&quot;005A7551&quot;/&gt;&lt;wsp:rsid wsp:val=&quot;005A77AC&quot;/&gt;&lt;wsp:rsid wsp:val=&quot;005A7B97&quot;/&gt;&lt;wsp:rsid wsp:val=&quot;005A7CD8&quot;/&gt;&lt;wsp:rsid wsp:val=&quot;005B0651&quot;/&gt;&lt;wsp:rsid wsp:val=&quot;005B0CAA&quot;/&gt;&lt;wsp:rsid wsp:val=&quot;005B0FE5&quot;/&gt;&lt;wsp:rsid wsp:val=&quot;005B126B&quot;/&gt;&lt;wsp:rsid wsp:val=&quot;005B138A&quot;/&gt;&lt;wsp:rsid wsp:val=&quot;005B1C2D&quot;/&gt;&lt;wsp:rsid wsp:val=&quot;005B2537&quot;/&gt;&lt;wsp:rsid wsp:val=&quot;005B26EF&quot;/&gt;&lt;wsp:rsid wsp:val=&quot;005B2730&quot;/&gt;&lt;wsp:rsid wsp:val=&quot;005B2AF4&quot;/&gt;&lt;wsp:rsid wsp:val=&quot;005B43EE&quot;/&gt;&lt;wsp:rsid wsp:val=&quot;005B49E5&quot;/&gt;&lt;wsp:rsid wsp:val=&quot;005B4AEF&quot;/&gt;&lt;wsp:rsid wsp:val=&quot;005B5129&quot;/&gt;&lt;wsp:rsid wsp:val=&quot;005B5532&quot;/&gt;&lt;wsp:rsid wsp:val=&quot;005B59B1&quot;/&gt;&lt;wsp:rsid wsp:val=&quot;005B5BE4&quot;/&gt;&lt;wsp:rsid wsp:val=&quot;005B60EF&quot;/&gt;&lt;wsp:rsid wsp:val=&quot;005B672F&quot;/&gt;&lt;wsp:rsid wsp:val=&quot;005B6EC6&quot;/&gt;&lt;wsp:rsid wsp:val=&quot;005B6FC6&quot;/&gt;&lt;wsp:rsid wsp:val=&quot;005B701A&quot;/&gt;&lt;wsp:rsid wsp:val=&quot;005B727D&quot;/&gt;&lt;wsp:rsid wsp:val=&quot;005B7626&quot;/&gt;&lt;wsp:rsid wsp:val=&quot;005C124A&quot;/&gt;&lt;wsp:rsid wsp:val=&quot;005C1DE0&quot;/&gt;&lt;wsp:rsid wsp:val=&quot;005C1E8D&quot;/&gt;&lt;wsp:rsid wsp:val=&quot;005C223F&quot;/&gt;&lt;wsp:rsid wsp:val=&quot;005C24E6&quot;/&gt;&lt;wsp:rsid wsp:val=&quot;005C34EA&quot;/&gt;&lt;wsp:rsid wsp:val=&quot;005C3710&quot;/&gt;&lt;wsp:rsid wsp:val=&quot;005C3BF5&quot;/&gt;&lt;wsp:rsid wsp:val=&quot;005C3C92&quot;/&gt;&lt;wsp:rsid wsp:val=&quot;005C4156&quot;/&gt;&lt;wsp:rsid wsp:val=&quot;005C422B&quot;/&gt;&lt;wsp:rsid wsp:val=&quot;005C4259&quot;/&gt;&lt;wsp:rsid wsp:val=&quot;005C43FC&quot;/&gt;&lt;wsp:rsid wsp:val=&quot;005C4643&quot;/&gt;&lt;wsp:rsid wsp:val=&quot;005C4C66&quot;/&gt;&lt;wsp:rsid wsp:val=&quot;005C5027&quot;/&gt;&lt;wsp:rsid wsp:val=&quot;005C5252&quot;/&gt;&lt;wsp:rsid wsp:val=&quot;005C5B62&quot;/&gt;&lt;wsp:rsid wsp:val=&quot;005C6D1F&quot;/&gt;&lt;wsp:rsid wsp:val=&quot;005C6D8F&quot;/&gt;&lt;wsp:rsid wsp:val=&quot;005C6FB4&quot;/&gt;&lt;wsp:rsid wsp:val=&quot;005C70BA&quot;/&gt;&lt;wsp:rsid wsp:val=&quot;005C7111&quot;/&gt;&lt;wsp:rsid wsp:val=&quot;005C73AA&quot;/&gt;&lt;wsp:rsid wsp:val=&quot;005D07DA&quot;/&gt;&lt;wsp:rsid wsp:val=&quot;005D0923&quot;/&gt;&lt;wsp:rsid wsp:val=&quot;005D0978&quot;/&gt;&lt;wsp:rsid wsp:val=&quot;005D0E30&quot;/&gt;&lt;wsp:rsid wsp:val=&quot;005D0E78&quot;/&gt;&lt;wsp:rsid wsp:val=&quot;005D0EA2&quot;/&gt;&lt;wsp:rsid wsp:val=&quot;005D15C2&quot;/&gt;&lt;wsp:rsid wsp:val=&quot;005D1757&quot;/&gt;&lt;wsp:rsid wsp:val=&quot;005D1D94&quot;/&gt;&lt;wsp:rsid wsp:val=&quot;005D1DFF&quot;/&gt;&lt;wsp:rsid wsp:val=&quot;005D1E16&quot;/&gt;&lt;wsp:rsid wsp:val=&quot;005D1F0B&quot;/&gt;&lt;wsp:rsid wsp:val=&quot;005D3449&quot;/&gt;&lt;wsp:rsid wsp:val=&quot;005D3579&quot;/&gt;&lt;wsp:rsid wsp:val=&quot;005D36F9&quot;/&gt;&lt;wsp:rsid wsp:val=&quot;005D4308&quot;/&gt;&lt;wsp:rsid wsp:val=&quot;005D4458&quot;/&gt;&lt;wsp:rsid wsp:val=&quot;005D44AC&quot;/&gt;&lt;wsp:rsid wsp:val=&quot;005D48F2&quot;/&gt;&lt;wsp:rsid wsp:val=&quot;005D4B59&quot;/&gt;&lt;wsp:rsid wsp:val=&quot;005D55A7&quot;/&gt;&lt;wsp:rsid wsp:val=&quot;005D5CDB&quot;/&gt;&lt;wsp:rsid wsp:val=&quot;005D5EEB&quot;/&gt;&lt;wsp:rsid wsp:val=&quot;005D6CA3&quot;/&gt;&lt;wsp:rsid wsp:val=&quot;005D6F6B&quot;/&gt;&lt;wsp:rsid wsp:val=&quot;005D7181&quot;/&gt;&lt;wsp:rsid wsp:val=&quot;005D756F&quot;/&gt;&lt;wsp:rsid wsp:val=&quot;005D76A0&quot;/&gt;&lt;wsp:rsid wsp:val=&quot;005D7849&quot;/&gt;&lt;wsp:rsid wsp:val=&quot;005D7AA8&quot;/&gt;&lt;wsp:rsid wsp:val=&quot;005E089F&quot;/&gt;&lt;wsp:rsid wsp:val=&quot;005E0F20&quot;/&gt;&lt;wsp:rsid wsp:val=&quot;005E1203&quot;/&gt;&lt;wsp:rsid wsp:val=&quot;005E1740&quot;/&gt;&lt;wsp:rsid wsp:val=&quot;005E1E74&quot;/&gt;&lt;wsp:rsid wsp:val=&quot;005E2B32&quot;/&gt;&lt;wsp:rsid wsp:val=&quot;005E2D31&quot;/&gt;&lt;wsp:rsid wsp:val=&quot;005E2E04&quot;/&gt;&lt;wsp:rsid wsp:val=&quot;005E2E1D&quot;/&gt;&lt;wsp:rsid wsp:val=&quot;005E2E30&quot;/&gt;&lt;wsp:rsid wsp:val=&quot;005E33F3&quot;/&gt;&lt;wsp:rsid wsp:val=&quot;005E356E&quot;/&gt;&lt;wsp:rsid wsp:val=&quot;005E3DBA&quot;/&gt;&lt;wsp:rsid wsp:val=&quot;005E40F2&quot;/&gt;&lt;wsp:rsid wsp:val=&quot;005E4AE6&quot;/&gt;&lt;wsp:rsid wsp:val=&quot;005E4D0F&quot;/&gt;&lt;wsp:rsid wsp:val=&quot;005E6264&quot;/&gt;&lt;wsp:rsid wsp:val=&quot;005E699B&quot;/&gt;&lt;wsp:rsid wsp:val=&quot;005E6B50&quot;/&gt;&lt;wsp:rsid wsp:val=&quot;005E6C22&quot;/&gt;&lt;wsp:rsid wsp:val=&quot;005E6C71&quot;/&gt;&lt;wsp:rsid wsp:val=&quot;005E6E20&quot;/&gt;&lt;wsp:rsid wsp:val=&quot;005E6FD7&quot;/&gt;&lt;wsp:rsid wsp:val=&quot;005E71FF&quot;/&gt;&lt;wsp:rsid wsp:val=&quot;005E77B1&quot;/&gt;&lt;wsp:rsid wsp:val=&quot;005F0B2B&quot;/&gt;&lt;wsp:rsid wsp:val=&quot;005F12A1&quot;/&gt;&lt;wsp:rsid wsp:val=&quot;005F1A5B&quot;/&gt;&lt;wsp:rsid wsp:val=&quot;005F1FB0&quot;/&gt;&lt;wsp:rsid wsp:val=&quot;005F2C38&quot;/&gt;&lt;wsp:rsid wsp:val=&quot;005F2CC8&quot;/&gt;&lt;wsp:rsid wsp:val=&quot;005F3BA9&quot;/&gt;&lt;wsp:rsid wsp:val=&quot;005F3D54&quot;/&gt;&lt;wsp:rsid wsp:val=&quot;005F3E53&quot;/&gt;&lt;wsp:rsid wsp:val=&quot;005F3FAF&quot;/&gt;&lt;wsp:rsid wsp:val=&quot;005F4886&quot;/&gt;&lt;wsp:rsid wsp:val=&quot;005F5077&quot;/&gt;&lt;wsp:rsid wsp:val=&quot;005F53E6&quot;/&gt;&lt;wsp:rsid wsp:val=&quot;005F5655&quot;/&gt;&lt;wsp:rsid wsp:val=&quot;005F64E7&quot;/&gt;&lt;wsp:rsid wsp:val=&quot;005F65E7&quot;/&gt;&lt;wsp:rsid wsp:val=&quot;005F65FC&quot;/&gt;&lt;wsp:rsid wsp:val=&quot;005F6605&quot;/&gt;&lt;wsp:rsid wsp:val=&quot;005F6B46&quot;/&gt;&lt;wsp:rsid wsp:val=&quot;005F73FF&quot;/&gt;&lt;wsp:rsid wsp:val=&quot;00600C10&quot;/&gt;&lt;wsp:rsid wsp:val=&quot;00600D42&quot;/&gt;&lt;wsp:rsid wsp:val=&quot;00600D84&quot;/&gt;&lt;wsp:rsid wsp:val=&quot;00601C2A&quot;/&gt;&lt;wsp:rsid wsp:val=&quot;0060260D&quot;/&gt;&lt;wsp:rsid wsp:val=&quot;0060260F&quot;/&gt;&lt;wsp:rsid wsp:val=&quot;00602B2B&quot;/&gt;&lt;wsp:rsid wsp:val=&quot;0060325D&quot;/&gt;&lt;wsp:rsid wsp:val=&quot;0060452A&quot;/&gt;&lt;wsp:rsid wsp:val=&quot;00605182&quot;/&gt;&lt;wsp:rsid wsp:val=&quot;00605A76&quot;/&gt;&lt;wsp:rsid wsp:val=&quot;00605B61&quot;/&gt;&lt;wsp:rsid wsp:val=&quot;00605E56&quot;/&gt;&lt;wsp:rsid wsp:val=&quot;00606137&quot;/&gt;&lt;wsp:rsid wsp:val=&quot;006066E5&quot;/&gt;&lt;wsp:rsid wsp:val=&quot;00606A39&quot;/&gt;&lt;wsp:rsid wsp:val=&quot;0060715F&quot;/&gt;&lt;wsp:rsid wsp:val=&quot;006075C9&quot;/&gt;&lt;wsp:rsid wsp:val=&quot;006101D3&quot;/&gt;&lt;wsp:rsid wsp:val=&quot;006102A5&quot;/&gt;&lt;wsp:rsid wsp:val=&quot;0061063A&quot;/&gt;&lt;wsp:rsid wsp:val=&quot;006108F2&quot;/&gt;&lt;wsp:rsid wsp:val=&quot;006109D8&quot;/&gt;&lt;wsp:rsid wsp:val=&quot;006110AE&quot;/&gt;&lt;wsp:rsid wsp:val=&quot;00611708&quot;/&gt;&lt;wsp:rsid wsp:val=&quot;00611753&quot;/&gt;&lt;wsp:rsid wsp:val=&quot;00611AF7&quot;/&gt;&lt;wsp:rsid wsp:val=&quot;006124EC&quot;/&gt;&lt;wsp:rsid wsp:val=&quot;00613FF5&quot;/&gt;&lt;wsp:rsid wsp:val=&quot;006144EB&quot;/&gt;&lt;wsp:rsid wsp:val=&quot;00614DA1&quot;/&gt;&lt;wsp:rsid wsp:val=&quot;00615604&quot;/&gt;&lt;wsp:rsid wsp:val=&quot;0061567C&quot;/&gt;&lt;wsp:rsid wsp:val=&quot;00615BFD&quot;/&gt;&lt;wsp:rsid wsp:val=&quot;006160C0&quot;/&gt;&lt;wsp:rsid wsp:val=&quot;006161C3&quot;/&gt;&lt;wsp:rsid wsp:val=&quot;0061625B&quot;/&gt;&lt;wsp:rsid wsp:val=&quot;00616572&quot;/&gt;&lt;wsp:rsid wsp:val=&quot;006172FE&quot;/&gt;&lt;wsp:rsid wsp:val=&quot;00617F4F&quot;/&gt;&lt;wsp:rsid wsp:val=&quot;00620043&quot;/&gt;&lt;wsp:rsid wsp:val=&quot;006207A9&quot;/&gt;&lt;wsp:rsid wsp:val=&quot;00620ADB&quot;/&gt;&lt;wsp:rsid wsp:val=&quot;00620CE7&quot;/&gt;&lt;wsp:rsid wsp:val=&quot;00621032&quot;/&gt;&lt;wsp:rsid wsp:val=&quot;00621689&quot;/&gt;&lt;wsp:rsid wsp:val=&quot;0062188B&quot;/&gt;&lt;wsp:rsid wsp:val=&quot;0062235F&quot;/&gt;&lt;wsp:rsid wsp:val=&quot;0062246B&quot;/&gt;&lt;wsp:rsid wsp:val=&quot;006225CE&quot;/&gt;&lt;wsp:rsid wsp:val=&quot;0062322A&quot;/&gt;&lt;wsp:rsid wsp:val=&quot;00623606&quot;/&gt;&lt;wsp:rsid wsp:val=&quot;006237A8&quot;/&gt;&lt;wsp:rsid wsp:val=&quot;00623812&quot;/&gt;&lt;wsp:rsid wsp:val=&quot;0062381D&quot;/&gt;&lt;wsp:rsid wsp:val=&quot;00623C85&quot;/&gt;&lt;wsp:rsid wsp:val=&quot;00623D63&quot;/&gt;&lt;wsp:rsid wsp:val=&quot;0062412D&quot;/&gt;&lt;wsp:rsid wsp:val=&quot;00624760&quot;/&gt;&lt;wsp:rsid wsp:val=&quot;00624D4F&quot;/&gt;&lt;wsp:rsid wsp:val=&quot;00625A12&quot;/&gt;&lt;wsp:rsid wsp:val=&quot;0062611C&quot;/&gt;&lt;wsp:rsid wsp:val=&quot;0062622B&quot;/&gt;&lt;wsp:rsid wsp:val=&quot;006263C8&quot;/&gt;&lt;wsp:rsid wsp:val=&quot;00626AA8&quot;/&gt;&lt;wsp:rsid wsp:val=&quot;00626D04&quot;/&gt;&lt;wsp:rsid wsp:val=&quot;006271EA&quot;/&gt;&lt;wsp:rsid wsp:val=&quot;006273A9&quot;/&gt;&lt;wsp:rsid wsp:val=&quot;00627E79&quot;/&gt;&lt;wsp:rsid wsp:val=&quot;0063001F&quot;/&gt;&lt;wsp:rsid wsp:val=&quot;00630447&quot;/&gt;&lt;wsp:rsid wsp:val=&quot;00630629&quot;/&gt;&lt;wsp:rsid wsp:val=&quot;00630682&quot;/&gt;&lt;wsp:rsid wsp:val=&quot;006307CC&quot;/&gt;&lt;wsp:rsid wsp:val=&quot;00630C0D&quot;/&gt;&lt;wsp:rsid wsp:val=&quot;006320EB&quot;/&gt;&lt;wsp:rsid wsp:val=&quot;00632584&quot;/&gt;&lt;wsp:rsid wsp:val=&quot;00632A58&quot;/&gt;&lt;wsp:rsid wsp:val=&quot;00632AB1&quot;/&gt;&lt;wsp:rsid wsp:val=&quot;00632CF9&quot;/&gt;&lt;wsp:rsid wsp:val=&quot;00632E58&quot;/&gt;&lt;wsp:rsid wsp:val=&quot;0063363D&quot;/&gt;&lt;wsp:rsid wsp:val=&quot;00633B96&quot;/&gt;&lt;wsp:rsid wsp:val=&quot;006344BF&quot;/&gt;&lt;wsp:rsid wsp:val=&quot;00634A9D&quot;/&gt;&lt;wsp:rsid wsp:val=&quot;00634ACB&quot;/&gt;&lt;wsp:rsid wsp:val=&quot;00635335&quot;/&gt;&lt;wsp:rsid wsp:val=&quot;0063584D&quot;/&gt;&lt;wsp:rsid wsp:val=&quot;00635C49&quot;/&gt;&lt;wsp:rsid wsp:val=&quot;00635C74&quot;/&gt;&lt;wsp:rsid wsp:val=&quot;00637079&quot;/&gt;&lt;wsp:rsid wsp:val=&quot;0064051D&quot;/&gt;&lt;wsp:rsid wsp:val=&quot;00640FBA&quot;/&gt;&lt;wsp:rsid wsp:val=&quot;006414BF&quot;/&gt;&lt;wsp:rsid wsp:val=&quot;00641A9C&quot;/&gt;&lt;wsp:rsid wsp:val=&quot;00641C9C&quot;/&gt;&lt;wsp:rsid wsp:val=&quot;006421F9&quot;/&gt;&lt;wsp:rsid wsp:val=&quot;00642300&quot;/&gt;&lt;wsp:rsid wsp:val=&quot;00642F88&quot;/&gt;&lt;wsp:rsid wsp:val=&quot;006431B4&quot;/&gt;&lt;wsp:rsid wsp:val=&quot;00643226&quot;/&gt;&lt;wsp:rsid wsp:val=&quot;00643980&quot;/&gt;&lt;wsp:rsid wsp:val=&quot;00643E3B&quot;/&gt;&lt;wsp:rsid wsp:val=&quot;00643FE5&quot;/&gt;&lt;wsp:rsid wsp:val=&quot;006446D4&quot;/&gt;&lt;wsp:rsid wsp:val=&quot;0064523E&quot;/&gt;&lt;wsp:rsid wsp:val=&quot;006455C1&quot;/&gt;&lt;wsp:rsid wsp:val=&quot;00645880&quot;/&gt;&lt;wsp:rsid wsp:val=&quot;006458B5&quot;/&gt;&lt;wsp:rsid wsp:val=&quot;006459FB&quot;/&gt;&lt;wsp:rsid wsp:val=&quot;00645E8A&quot;/&gt;&lt;wsp:rsid wsp:val=&quot;0064619A&quot;/&gt;&lt;wsp:rsid wsp:val=&quot;00646321&quot;/&gt;&lt;wsp:rsid wsp:val=&quot;0064648B&quot;/&gt;&lt;wsp:rsid wsp:val=&quot;0064655D&quot;/&gt;&lt;wsp:rsid wsp:val=&quot;0064688B&quot;/&gt;&lt;wsp:rsid wsp:val=&quot;00646F5D&quot;/&gt;&lt;wsp:rsid wsp:val=&quot;0064724F&quot;/&gt;&lt;wsp:rsid wsp:val=&quot;00647338&quot;/&gt;&lt;wsp:rsid wsp:val=&quot;006473F6&quot;/&gt;&lt;wsp:rsid wsp:val=&quot;0064748C&quot;/&gt;&lt;wsp:rsid wsp:val=&quot;00650692&quot;/&gt;&lt;wsp:rsid wsp:val=&quot;006508C6&quot;/&gt;&lt;wsp:rsid wsp:val=&quot;00650E30&quot;/&gt;&lt;wsp:rsid wsp:val=&quot;00650F5D&quot;/&gt;&lt;wsp:rsid wsp:val=&quot;00651075&quot;/&gt;&lt;wsp:rsid wsp:val=&quot;00651619&quot;/&gt;&lt;wsp:rsid wsp:val=&quot;006518EA&quot;/&gt;&lt;wsp:rsid wsp:val=&quot;00651B48&quot;/&gt;&lt;wsp:rsid wsp:val=&quot;00651F64&quot;/&gt;&lt;wsp:rsid wsp:val=&quot;006522A5&quot;/&gt;&lt;wsp:rsid wsp:val=&quot;00652A70&quot;/&gt;&lt;wsp:rsid wsp:val=&quot;00652A79&quot;/&gt;&lt;wsp:rsid wsp:val=&quot;0065310D&quot;/&gt;&lt;wsp:rsid wsp:val=&quot;00653621&quot;/&gt;&lt;wsp:rsid wsp:val=&quot;006537C1&quot;/&gt;&lt;wsp:rsid wsp:val=&quot;0065384A&quot;/&gt;&lt;wsp:rsid wsp:val=&quot;00653C99&quot;/&gt;&lt;wsp:rsid wsp:val=&quot;00653CEA&quot;/&gt;&lt;wsp:rsid wsp:val=&quot;00654095&quot;/&gt;&lt;wsp:rsid wsp:val=&quot;0065442A&quot;/&gt;&lt;wsp:rsid wsp:val=&quot;006551DF&quot;/&gt;&lt;wsp:rsid wsp:val=&quot;00655282&quot;/&gt;&lt;wsp:rsid wsp:val=&quot;0065556D&quot;/&gt;&lt;wsp:rsid wsp:val=&quot;0065600B&quot;/&gt;&lt;wsp:rsid wsp:val=&quot;00656025&quot;/&gt;&lt;wsp:rsid wsp:val=&quot;006566F8&quot;/&gt;&lt;wsp:rsid wsp:val=&quot;006569D9&quot;/&gt;&lt;wsp:rsid wsp:val=&quot;00656D22&quot;/&gt;&lt;wsp:rsid wsp:val=&quot;00657066&quot;/&gt;&lt;wsp:rsid wsp:val=&quot;00657D35&quot;/&gt;&lt;wsp:rsid wsp:val=&quot;00657DEE&quot;/&gt;&lt;wsp:rsid wsp:val=&quot;0066002C&quot;/&gt;&lt;wsp:rsid wsp:val=&quot;0066049F&quot;/&gt;&lt;wsp:rsid wsp:val=&quot;00660DE2&quot;/&gt;&lt;wsp:rsid wsp:val=&quot;0066167B&quot;/&gt;&lt;wsp:rsid wsp:val=&quot;00661C1D&quot;/&gt;&lt;wsp:rsid wsp:val=&quot;00661DD0&quot;/&gt;&lt;wsp:rsid wsp:val=&quot;00662663&quot;/&gt;&lt;wsp:rsid wsp:val=&quot;00662BB6&quot;/&gt;&lt;wsp:rsid wsp:val=&quot;00662FEB&quot;/&gt;&lt;wsp:rsid wsp:val=&quot;006631FE&quot;/&gt;&lt;wsp:rsid wsp:val=&quot;0066383B&quot;/&gt;&lt;wsp:rsid wsp:val=&quot;00663F33&quot;/&gt;&lt;wsp:rsid wsp:val=&quot;00664179&quot;/&gt;&lt;wsp:rsid wsp:val=&quot;00664855&quot;/&gt;&lt;wsp:rsid wsp:val=&quot;0066498F&quot;/&gt;&lt;wsp:rsid wsp:val=&quot;00665618&quot;/&gt;&lt;wsp:rsid wsp:val=&quot;00665C85&quot;/&gt;&lt;wsp:rsid wsp:val=&quot;0066629F&quot;/&gt;&lt;wsp:rsid wsp:val=&quot;006664D3&quot;/&gt;&lt;wsp:rsid wsp:val=&quot;006666F4&quot;/&gt;&lt;wsp:rsid wsp:val=&quot;006678C8&quot;/&gt;&lt;wsp:rsid wsp:val=&quot;00667983&quot;/&gt;&lt;wsp:rsid wsp:val=&quot;00667CD4&quot;/&gt;&lt;wsp:rsid wsp:val=&quot;0067017C&quot;/&gt;&lt;wsp:rsid wsp:val=&quot;0067106D&quot;/&gt;&lt;wsp:rsid wsp:val=&quot;00671609&quot;/&gt;&lt;wsp:rsid wsp:val=&quot;006724BE&quot;/&gt;&lt;wsp:rsid wsp:val=&quot;00672EBD&quot;/&gt;&lt;wsp:rsid wsp:val=&quot;00673184&quot;/&gt;&lt;wsp:rsid wsp:val=&quot;00673F3F&quot;/&gt;&lt;wsp:rsid wsp:val=&quot;006749D6&quot;/&gt;&lt;wsp:rsid wsp:val=&quot;00674E7D&quot;/&gt;&lt;wsp:rsid wsp:val=&quot;006751C2&quot;/&gt;&lt;wsp:rsid wsp:val=&quot;00675268&quot;/&gt;&lt;wsp:rsid wsp:val=&quot;00675312&quot;/&gt;&lt;wsp:rsid wsp:val=&quot;00675B96&quot;/&gt;&lt;wsp:rsid wsp:val=&quot;00675DE7&quot;/&gt;&lt;wsp:rsid wsp:val=&quot;0067603A&quot;/&gt;&lt;wsp:rsid wsp:val=&quot;006767EC&quot;/&gt;&lt;wsp:rsid wsp:val=&quot;006773E1&quot;/&gt;&lt;wsp:rsid wsp:val=&quot;00680194&quot;/&gt;&lt;wsp:rsid wsp:val=&quot;006808CC&quot;/&gt;&lt;wsp:rsid wsp:val=&quot;0068111D&quot;/&gt;&lt;wsp:rsid wsp:val=&quot;00681361&quot;/&gt;&lt;wsp:rsid wsp:val=&quot;00681A2A&quot;/&gt;&lt;wsp:rsid wsp:val=&quot;00682B6B&quot;/&gt;&lt;wsp:rsid wsp:val=&quot;0068306F&quot;/&gt;&lt;wsp:rsid wsp:val=&quot;006835DA&quot;/&gt;&lt;wsp:rsid wsp:val=&quot;0068386A&quot;/&gt;&lt;wsp:rsid wsp:val=&quot;006842AA&quot;/&gt;&lt;wsp:rsid wsp:val=&quot;00684353&quot;/&gt;&lt;wsp:rsid wsp:val=&quot;00684C29&quot;/&gt;&lt;wsp:rsid wsp:val=&quot;00684C3F&quot;/&gt;&lt;wsp:rsid wsp:val=&quot;00685976&quot;/&gt;&lt;wsp:rsid wsp:val=&quot;00685A4A&quot;/&gt;&lt;wsp:rsid wsp:val=&quot;0068600A&quot;/&gt;&lt;wsp:rsid wsp:val=&quot;00686A91&quot;/&gt;&lt;wsp:rsid wsp:val=&quot;00686D8D&quot;/&gt;&lt;wsp:rsid wsp:val=&quot;00686F38&quot;/&gt;&lt;wsp:rsid wsp:val=&quot;00687C43&quot;/&gt;&lt;wsp:rsid wsp:val=&quot;00690380&quot;/&gt;&lt;wsp:rsid wsp:val=&quot;00691913&quot;/&gt;&lt;wsp:rsid wsp:val=&quot;00692351&quot;/&gt;&lt;wsp:rsid wsp:val=&quot;0069298A&quot;/&gt;&lt;wsp:rsid wsp:val=&quot;00692C7C&quot;/&gt;&lt;wsp:rsid wsp:val=&quot;006930B1&quot;/&gt;&lt;wsp:rsid wsp:val=&quot;00693127&quot;/&gt;&lt;wsp:rsid wsp:val=&quot;006931C8&quot;/&gt;&lt;wsp:rsid wsp:val=&quot;006938D2&quot;/&gt;&lt;wsp:rsid wsp:val=&quot;006939E6&quot;/&gt;&lt;wsp:rsid wsp:val=&quot;00693DA4&quot;/&gt;&lt;wsp:rsid wsp:val=&quot;00694734&quot;/&gt;&lt;wsp:rsid wsp:val=&quot;00694964&quot;/&gt;&lt;wsp:rsid wsp:val=&quot;00694E66&quot;/&gt;&lt;wsp:rsid wsp:val=&quot;00695237&quot;/&gt;&lt;wsp:rsid wsp:val=&quot;006954C8&quot;/&gt;&lt;wsp:rsid wsp:val=&quot;00695AA7&quot;/&gt;&lt;wsp:rsid wsp:val=&quot;00696126&quot;/&gt;&lt;wsp:rsid wsp:val=&quot;00696543&quot;/&gt;&lt;wsp:rsid wsp:val=&quot;00697367&quot;/&gt;&lt;wsp:rsid wsp:val=&quot;00697555&quot;/&gt;&lt;wsp:rsid wsp:val=&quot;006977FF&quot;/&gt;&lt;wsp:rsid wsp:val=&quot;006A017C&quot;/&gt;&lt;wsp:rsid wsp:val=&quot;006A061C&quot;/&gt;&lt;wsp:rsid wsp:val=&quot;006A0C75&quot;/&gt;&lt;wsp:rsid wsp:val=&quot;006A14DE&quot;/&gt;&lt;wsp:rsid wsp:val=&quot;006A19B3&quot;/&gt;&lt;wsp:rsid wsp:val=&quot;006A1EB8&quot;/&gt;&lt;wsp:rsid wsp:val=&quot;006A1F42&quot;/&gt;&lt;wsp:rsid wsp:val=&quot;006A1F5C&quot;/&gt;&lt;wsp:rsid wsp:val=&quot;006A2099&quot;/&gt;&lt;wsp:rsid wsp:val=&quot;006A29CC&quot;/&gt;&lt;wsp:rsid wsp:val=&quot;006A39DF&quot;/&gt;&lt;wsp:rsid wsp:val=&quot;006A3C61&quot;/&gt;&lt;wsp:rsid wsp:val=&quot;006A3ECD&quot;/&gt;&lt;wsp:rsid wsp:val=&quot;006A468F&quot;/&gt;&lt;wsp:rsid wsp:val=&quot;006A48E1&quot;/&gt;&lt;wsp:rsid wsp:val=&quot;006A4B13&quot;/&gt;&lt;wsp:rsid wsp:val=&quot;006A4DA2&quot;/&gt;&lt;wsp:rsid wsp:val=&quot;006A4DE7&quot;/&gt;&lt;wsp:rsid wsp:val=&quot;006A50F9&quot;/&gt;&lt;wsp:rsid wsp:val=&quot;006A51C0&quot;/&gt;&lt;wsp:rsid wsp:val=&quot;006A5F45&quot;/&gt;&lt;wsp:rsid wsp:val=&quot;006A6546&quot;/&gt;&lt;wsp:rsid wsp:val=&quot;006A67BB&quot;/&gt;&lt;wsp:rsid wsp:val=&quot;006A6CEE&quot;/&gt;&lt;wsp:rsid wsp:val=&quot;006A7B28&quot;/&gt;&lt;wsp:rsid wsp:val=&quot;006A7C04&quot;/&gt;&lt;wsp:rsid wsp:val=&quot;006A7E99&quot;/&gt;&lt;wsp:rsid wsp:val=&quot;006B017F&quot;/&gt;&lt;wsp:rsid wsp:val=&quot;006B0376&quot;/&gt;&lt;wsp:rsid wsp:val=&quot;006B0657&quot;/&gt;&lt;wsp:rsid wsp:val=&quot;006B0E97&quot;/&gt;&lt;wsp:rsid wsp:val=&quot;006B13A5&quot;/&gt;&lt;wsp:rsid wsp:val=&quot;006B2489&quot;/&gt;&lt;wsp:rsid wsp:val=&quot;006B2A9B&quot;/&gt;&lt;wsp:rsid wsp:val=&quot;006B2B0A&quot;/&gt;&lt;wsp:rsid wsp:val=&quot;006B2BB7&quot;/&gt;&lt;wsp:rsid wsp:val=&quot;006B2C88&quot;/&gt;&lt;wsp:rsid wsp:val=&quot;006B3967&quot;/&gt;&lt;wsp:rsid wsp:val=&quot;006B43B2&quot;/&gt;&lt;wsp:rsid wsp:val=&quot;006B47A9&quot;/&gt;&lt;wsp:rsid wsp:val=&quot;006B4CD2&quot;/&gt;&lt;wsp:rsid wsp:val=&quot;006B4D02&quot;/&gt;&lt;wsp:rsid wsp:val=&quot;006B4ECF&quot;/&gt;&lt;wsp:rsid wsp:val=&quot;006B5A1B&quot;/&gt;&lt;wsp:rsid wsp:val=&quot;006B5B97&quot;/&gt;&lt;wsp:rsid wsp:val=&quot;006B6A60&quot;/&gt;&lt;wsp:rsid wsp:val=&quot;006B6E1B&quot;/&gt;&lt;wsp:rsid wsp:val=&quot;006B6E99&quot;/&gt;&lt;wsp:rsid wsp:val=&quot;006B7127&quot;/&gt;&lt;wsp:rsid wsp:val=&quot;006B75AE&quot;/&gt;&lt;wsp:rsid wsp:val=&quot;006B79D2&quot;/&gt;&lt;wsp:rsid wsp:val=&quot;006B7B3B&quot;/&gt;&lt;wsp:rsid wsp:val=&quot;006C028B&quot;/&gt;&lt;wsp:rsid wsp:val=&quot;006C0729&quot;/&gt;&lt;wsp:rsid wsp:val=&quot;006C0731&quot;/&gt;&lt;wsp:rsid wsp:val=&quot;006C1614&quot;/&gt;&lt;wsp:rsid wsp:val=&quot;006C1AE0&quot;/&gt;&lt;wsp:rsid wsp:val=&quot;006C1F9D&quot;/&gt;&lt;wsp:rsid wsp:val=&quot;006C239C&quot;/&gt;&lt;wsp:rsid wsp:val=&quot;006C29B2&quot;/&gt;&lt;wsp:rsid wsp:val=&quot;006C3155&quot;/&gt;&lt;wsp:rsid wsp:val=&quot;006C3884&quot;/&gt;&lt;wsp:rsid wsp:val=&quot;006C391F&quot;/&gt;&lt;wsp:rsid wsp:val=&quot;006C42AB&quot;/&gt;&lt;wsp:rsid wsp:val=&quot;006C46D9&quot;/&gt;&lt;wsp:rsid wsp:val=&quot;006C4A73&quot;/&gt;&lt;wsp:rsid wsp:val=&quot;006C4C5E&quot;/&gt;&lt;wsp:rsid wsp:val=&quot;006C4F14&quot;/&gt;&lt;wsp:rsid wsp:val=&quot;006C506C&quot;/&gt;&lt;wsp:rsid wsp:val=&quot;006C5BB0&quot;/&gt;&lt;wsp:rsid wsp:val=&quot;006C5C3C&quot;/&gt;&lt;wsp:rsid wsp:val=&quot;006C5DA9&quot;/&gt;&lt;wsp:rsid wsp:val=&quot;006C620A&quot;/&gt;&lt;wsp:rsid wsp:val=&quot;006C6687&quot;/&gt;&lt;wsp:rsid wsp:val=&quot;006C685B&quot;/&gt;&lt;wsp:rsid wsp:val=&quot;006C6E2C&quot;/&gt;&lt;wsp:rsid wsp:val=&quot;006C7296&quot;/&gt;&lt;wsp:rsid wsp:val=&quot;006C769A&quot;/&gt;&lt;wsp:rsid wsp:val=&quot;006C7978&quot;/&gt;&lt;wsp:rsid wsp:val=&quot;006C7A35&quot;/&gt;&lt;wsp:rsid wsp:val=&quot;006C7AE6&quot;/&gt;&lt;wsp:rsid wsp:val=&quot;006D05D1&quot;/&gt;&lt;wsp:rsid wsp:val=&quot;006D0687&quot;/&gt;&lt;wsp:rsid wsp:val=&quot;006D0A62&quot;/&gt;&lt;wsp:rsid wsp:val=&quot;006D0D7D&quot;/&gt;&lt;wsp:rsid wsp:val=&quot;006D1362&quot;/&gt;&lt;wsp:rsid wsp:val=&quot;006D2257&quot;/&gt;&lt;wsp:rsid wsp:val=&quot;006D3028&quot;/&gt;&lt;wsp:rsid wsp:val=&quot;006D3303&quot;/&gt;&lt;wsp:rsid wsp:val=&quot;006D3716&quot;/&gt;&lt;wsp:rsid wsp:val=&quot;006D3A5E&quot;/&gt;&lt;wsp:rsid wsp:val=&quot;006D3F62&quot;/&gt;&lt;wsp:rsid wsp:val=&quot;006D3F98&quot;/&gt;&lt;wsp:rsid wsp:val=&quot;006D49A6&quot;/&gt;&lt;wsp:rsid wsp:val=&quot;006D52E7&quot;/&gt;&lt;wsp:rsid wsp:val=&quot;006D57AC&quot;/&gt;&lt;wsp:rsid wsp:val=&quot;006D5CC3&quot;/&gt;&lt;wsp:rsid wsp:val=&quot;006D7240&quot;/&gt;&lt;wsp:rsid wsp:val=&quot;006D7289&quot;/&gt;&lt;wsp:rsid wsp:val=&quot;006D7319&quot;/&gt;&lt;wsp:rsid wsp:val=&quot;006D76D5&quot;/&gt;&lt;wsp:rsid wsp:val=&quot;006D7793&quot;/&gt;&lt;wsp:rsid wsp:val=&quot;006D7F27&quot;/&gt;&lt;wsp:rsid wsp:val=&quot;006D7F28&quot;/&gt;&lt;wsp:rsid wsp:val=&quot;006E085B&quot;/&gt;&lt;wsp:rsid wsp:val=&quot;006E10FB&quot;/&gt;&lt;wsp:rsid wsp:val=&quot;006E2776&quot;/&gt;&lt;wsp:rsid wsp:val=&quot;006E2ECA&quot;/&gt;&lt;wsp:rsid wsp:val=&quot;006E42D4&quot;/&gt;&lt;wsp:rsid wsp:val=&quot;006E44CA&quot;/&gt;&lt;wsp:rsid wsp:val=&quot;006E450E&quot;/&gt;&lt;wsp:rsid wsp:val=&quot;006E475E&quot;/&gt;&lt;wsp:rsid wsp:val=&quot;006E47BB&quot;/&gt;&lt;wsp:rsid wsp:val=&quot;006E4C29&quot;/&gt;&lt;wsp:rsid wsp:val=&quot;006E4F6C&quot;/&gt;&lt;wsp:rsid wsp:val=&quot;006E5289&quot;/&gt;&lt;wsp:rsid wsp:val=&quot;006E529C&quot;/&gt;&lt;wsp:rsid wsp:val=&quot;006E5436&quot;/&gt;&lt;wsp:rsid wsp:val=&quot;006E594C&quot;/&gt;&lt;wsp:rsid wsp:val=&quot;006E6715&quot;/&gt;&lt;wsp:rsid wsp:val=&quot;006E6BAB&quot;/&gt;&lt;wsp:rsid wsp:val=&quot;006F1155&quot;/&gt;&lt;wsp:rsid wsp:val=&quot;006F1F92&quot;/&gt;&lt;wsp:rsid wsp:val=&quot;006F2076&quot;/&gt;&lt;wsp:rsid wsp:val=&quot;006F20D9&quot;/&gt;&lt;wsp:rsid wsp:val=&quot;006F24E9&quot;/&gt;&lt;wsp:rsid wsp:val=&quot;006F2847&quot;/&gt;&lt;wsp:rsid wsp:val=&quot;006F295E&quot;/&gt;&lt;wsp:rsid wsp:val=&quot;006F34CA&quot;/&gt;&lt;wsp:rsid wsp:val=&quot;006F36E0&quot;/&gt;&lt;wsp:rsid wsp:val=&quot;006F3921&quot;/&gt;&lt;wsp:rsid wsp:val=&quot;006F407F&quot;/&gt;&lt;wsp:rsid wsp:val=&quot;006F44A2&quot;/&gt;&lt;wsp:rsid wsp:val=&quot;006F49B4&quot;/&gt;&lt;wsp:rsid wsp:val=&quot;006F4FBE&quot;/&gt;&lt;wsp:rsid wsp:val=&quot;006F5D09&quot;/&gt;&lt;wsp:rsid wsp:val=&quot;006F601B&quot;/&gt;&lt;wsp:rsid wsp:val=&quot;006F61D1&quot;/&gt;&lt;wsp:rsid wsp:val=&quot;006F7626&quot;/&gt;&lt;wsp:rsid wsp:val=&quot;006F76B2&quot;/&gt;&lt;wsp:rsid wsp:val=&quot;006F7865&quot;/&gt;&lt;wsp:rsid wsp:val=&quot;006F7B36&quot;/&gt;&lt;wsp:rsid wsp:val=&quot;006F7D0C&quot;/&gt;&lt;wsp:rsid wsp:val=&quot;006F7F11&quot;/&gt;&lt;wsp:rsid wsp:val=&quot;00700C46&quot;/&gt;&lt;wsp:rsid wsp:val=&quot;00700E6B&quot;/&gt;&lt;wsp:rsid wsp:val=&quot;00701414&quot;/&gt;&lt;wsp:rsid wsp:val=&quot;00701D84&quot;/&gt;&lt;wsp:rsid wsp:val=&quot;00702734&quot;/&gt;&lt;wsp:rsid wsp:val=&quot;00703091&quot;/&gt;&lt;wsp:rsid wsp:val=&quot;00703563&quot;/&gt;&lt;wsp:rsid wsp:val=&quot;007035E0&quot;/&gt;&lt;wsp:rsid wsp:val=&quot;00704FF0&quot;/&gt;&lt;wsp:rsid wsp:val=&quot;00705584&quot;/&gt;&lt;wsp:rsid wsp:val=&quot;007056A8&quot;/&gt;&lt;wsp:rsid wsp:val=&quot;00706189&quot;/&gt;&lt;wsp:rsid wsp:val=&quot;0070678C&quot;/&gt;&lt;wsp:rsid wsp:val=&quot;0070683E&quot;/&gt;&lt;wsp:rsid wsp:val=&quot;0070699C&quot;/&gt;&lt;wsp:rsid wsp:val=&quot;00707805&quot;/&gt;&lt;wsp:rsid wsp:val=&quot;007100CF&quot;/&gt;&lt;wsp:rsid wsp:val=&quot;007103D7&quot;/&gt;&lt;wsp:rsid wsp:val=&quot;0071041E&quot;/&gt;&lt;wsp:rsid wsp:val=&quot;00710A75&quot;/&gt;&lt;wsp:rsid wsp:val=&quot;00710B3C&quot;/&gt;&lt;wsp:rsid wsp:val=&quot;00711325&quot;/&gt;&lt;wsp:rsid wsp:val=&quot;00711551&quot;/&gt;&lt;wsp:rsid wsp:val=&quot;00711E5C&quot;/&gt;&lt;wsp:rsid wsp:val=&quot;00711E88&quot;/&gt;&lt;wsp:rsid wsp:val=&quot;00711ED0&quot;/&gt;&lt;wsp:rsid wsp:val=&quot;00711F3C&quot;/&gt;&lt;wsp:rsid wsp:val=&quot;0071259B&quot;/&gt;&lt;wsp:rsid wsp:val=&quot;0071280E&quot;/&gt;&lt;wsp:rsid wsp:val=&quot;007129F0&quot;/&gt;&lt;wsp:rsid wsp:val=&quot;00713097&quot;/&gt;&lt;wsp:rsid wsp:val=&quot;007130AA&quot;/&gt;&lt;wsp:rsid wsp:val=&quot;007133D7&quot;/&gt;&lt;wsp:rsid wsp:val=&quot;00713765&quot;/&gt;&lt;wsp:rsid wsp:val=&quot;007138B1&quot;/&gt;&lt;wsp:rsid wsp:val=&quot;007139EE&quot;/&gt;&lt;wsp:rsid wsp:val=&quot;00713C5D&quot;/&gt;&lt;wsp:rsid wsp:val=&quot;007143DC&quot;/&gt;&lt;wsp:rsid wsp:val=&quot;007145B4&quot;/&gt;&lt;wsp:rsid wsp:val=&quot;00714624&quot;/&gt;&lt;wsp:rsid wsp:val=&quot;00714D62&quot;/&gt;&lt;wsp:rsid wsp:val=&quot;0071501D&quot;/&gt;&lt;wsp:rsid wsp:val=&quot;00715325&quot;/&gt;&lt;wsp:rsid wsp:val=&quot;00715442&quot;/&gt;&lt;wsp:rsid wsp:val=&quot;00715F88&quot;/&gt;&lt;wsp:rsid wsp:val=&quot;007161DE&quot;/&gt;&lt;wsp:rsid wsp:val=&quot;007163CC&quot;/&gt;&lt;wsp:rsid wsp:val=&quot;007165CD&quot;/&gt;&lt;wsp:rsid wsp:val=&quot;007166F2&quot;/&gt;&lt;wsp:rsid wsp:val=&quot;00716B66&quot;/&gt;&lt;wsp:rsid wsp:val=&quot;00716C51&quot;/&gt;&lt;wsp:rsid wsp:val=&quot;00717875&quot;/&gt;&lt;wsp:rsid wsp:val=&quot;007179FB&quot;/&gt;&lt;wsp:rsid wsp:val=&quot;00717E05&quot;/&gt;&lt;wsp:rsid wsp:val=&quot;00717E55&quot;/&gt;&lt;wsp:rsid wsp:val=&quot;007202E8&quot;/&gt;&lt;wsp:rsid wsp:val=&quot;00720AE9&quot;/&gt;&lt;wsp:rsid wsp:val=&quot;00720FFD&quot;/&gt;&lt;wsp:rsid wsp:val=&quot;007211C6&quot;/&gt;&lt;wsp:rsid wsp:val=&quot;007216B5&quot;/&gt;&lt;wsp:rsid wsp:val=&quot;00721ED0&quot;/&gt;&lt;wsp:rsid wsp:val=&quot;00721EEE&quot;/&gt;&lt;wsp:rsid wsp:val=&quot;00721F38&quot;/&gt;&lt;wsp:rsid wsp:val=&quot;0072258C&quot;/&gt;&lt;wsp:rsid wsp:val=&quot;00722669&quot;/&gt;&lt;wsp:rsid wsp:val=&quot;007228F9&quot;/&gt;&lt;wsp:rsid wsp:val=&quot;00722B0A&quot;/&gt;&lt;wsp:rsid wsp:val=&quot;007234B2&quot;/&gt;&lt;wsp:rsid wsp:val=&quot;0072383B&quot;/&gt;&lt;wsp:rsid wsp:val=&quot;007242D2&quot;/&gt;&lt;wsp:rsid wsp:val=&quot;007249E6&quot;/&gt;&lt;wsp:rsid wsp:val=&quot;00724D01&quot;/&gt;&lt;wsp:rsid wsp:val=&quot;00724D90&quot;/&gt;&lt;wsp:rsid wsp:val=&quot;007251FA&quot;/&gt;&lt;wsp:rsid wsp:val=&quot;00725879&quot;/&gt;&lt;wsp:rsid wsp:val=&quot;00725907&quot;/&gt;&lt;wsp:rsid wsp:val=&quot;00725A33&quot;/&gt;&lt;wsp:rsid wsp:val=&quot;00725C1B&quot;/&gt;&lt;wsp:rsid wsp:val=&quot;007266AD&quot;/&gt;&lt;wsp:rsid wsp:val=&quot;00727220&quot;/&gt;&lt;wsp:rsid wsp:val=&quot;007276D6&quot;/&gt;&lt;wsp:rsid wsp:val=&quot;0072776C&quot;/&gt;&lt;wsp:rsid wsp:val=&quot;00727FD7&quot;/&gt;&lt;wsp:rsid wsp:val=&quot;007309D0&quot;/&gt;&lt;wsp:rsid wsp:val=&quot;00730B3E&quot;/&gt;&lt;wsp:rsid wsp:val=&quot;0073167C&quot;/&gt;&lt;wsp:rsid wsp:val=&quot;007319FE&quot;/&gt;&lt;wsp:rsid wsp:val=&quot;00731A60&quot;/&gt;&lt;wsp:rsid wsp:val=&quot;00731CD3&quot;/&gt;&lt;wsp:rsid wsp:val=&quot;00731EE3&quot;/&gt;&lt;wsp:rsid wsp:val=&quot;00732EC0&quot;/&gt;&lt;wsp:rsid wsp:val=&quot;00732EE3&quot;/&gt;&lt;wsp:rsid wsp:val=&quot;00733107&quot;/&gt;&lt;wsp:rsid wsp:val=&quot;007331E5&quot;/&gt;&lt;wsp:rsid wsp:val=&quot;00733ADE&quot;/&gt;&lt;wsp:rsid wsp:val=&quot;007340E0&quot;/&gt;&lt;wsp:rsid wsp:val=&quot;007342C2&quot;/&gt;&lt;wsp:rsid wsp:val=&quot;00735ABB&quot;/&gt;&lt;wsp:rsid wsp:val=&quot;00735B50&quot;/&gt;&lt;wsp:rsid wsp:val=&quot;00735D9C&quot;/&gt;&lt;wsp:rsid wsp:val=&quot;0073601B&quot;/&gt;&lt;wsp:rsid wsp:val=&quot;007361ED&quot;/&gt;&lt;wsp:rsid wsp:val=&quot;0073655C&quot;/&gt;&lt;wsp:rsid wsp:val=&quot;00736C1C&quot;/&gt;&lt;wsp:rsid wsp:val=&quot;007370DD&quot;/&gt;&lt;wsp:rsid wsp:val=&quot;007375CA&quot;/&gt;&lt;wsp:rsid wsp:val=&quot;00737E92&quot;/&gt;&lt;wsp:rsid wsp:val=&quot;007404BB&quot;/&gt;&lt;wsp:rsid wsp:val=&quot;00740E3B&quot;/&gt;&lt;wsp:rsid wsp:val=&quot;00741F2D&quot;/&gt;&lt;wsp:rsid wsp:val=&quot;007428EB&quot;/&gt;&lt;wsp:rsid wsp:val=&quot;007429A6&quot;/&gt;&lt;wsp:rsid wsp:val=&quot;00742B77&quot;/&gt;&lt;wsp:rsid wsp:val=&quot;00742C4E&quot;/&gt;&lt;wsp:rsid wsp:val=&quot;0074448D&quot;/&gt;&lt;wsp:rsid wsp:val=&quot;00744958&quot;/&gt;&lt;wsp:rsid wsp:val=&quot;00745802&quot;/&gt;&lt;wsp:rsid wsp:val=&quot;007459A1&quot;/&gt;&lt;wsp:rsid wsp:val=&quot;0074629B&quot;/&gt;&lt;wsp:rsid wsp:val=&quot;00746527&quot;/&gt;&lt;wsp:rsid wsp:val=&quot;00747002&quot;/&gt;&lt;wsp:rsid wsp:val=&quot;00747620&quot;/&gt;&lt;wsp:rsid wsp:val=&quot;007505C1&quot;/&gt;&lt;wsp:rsid wsp:val=&quot;00750856&quot;/&gt;&lt;wsp:rsid wsp:val=&quot;00750AAC&quot;/&gt;&lt;wsp:rsid wsp:val=&quot;0075116C&quot;/&gt;&lt;wsp:rsid wsp:val=&quot;007511C9&quot;/&gt;&lt;wsp:rsid wsp:val=&quot;0075180A&quot;/&gt;&lt;wsp:rsid wsp:val=&quot;0075196B&quot;/&gt;&lt;wsp:rsid wsp:val=&quot;00751BC2&quot;/&gt;&lt;wsp:rsid wsp:val=&quot;00751DCE&quot;/&gt;&lt;wsp:rsid wsp:val=&quot;00751FAF&quot;/&gt;&lt;wsp:rsid wsp:val=&quot;007522CC&quot;/&gt;&lt;wsp:rsid wsp:val=&quot;00752490&quot;/&gt;&lt;wsp:rsid wsp:val=&quot;0075262F&quot;/&gt;&lt;wsp:rsid wsp:val=&quot;00752EE8&quot;/&gt;&lt;wsp:rsid wsp:val=&quot;00752EEF&quot;/&gt;&lt;wsp:rsid wsp:val=&quot;00752F2B&quot;/&gt;&lt;wsp:rsid wsp:val=&quot;007530F3&quot;/&gt;&lt;wsp:rsid wsp:val=&quot;00753B4F&quot;/&gt;&lt;wsp:rsid wsp:val=&quot;00753D60&quot;/&gt;&lt;wsp:rsid wsp:val=&quot;00753EAB&quot;/&gt;&lt;wsp:rsid wsp:val=&quot;00753FEF&quot;/&gt;&lt;wsp:rsid wsp:val=&quot;007543EA&quot;/&gt;&lt;wsp:rsid wsp:val=&quot;00755157&quot;/&gt;&lt;wsp:rsid wsp:val=&quot;007551D4&quot;/&gt;&lt;wsp:rsid wsp:val=&quot;0075570D&quot;/&gt;&lt;wsp:rsid wsp:val=&quot;00756B58&quot;/&gt;&lt;wsp:rsid wsp:val=&quot;00756D86&quot;/&gt;&lt;wsp:rsid wsp:val=&quot;00756FDD&quot;/&gt;&lt;wsp:rsid wsp:val=&quot;0075724F&quot;/&gt;&lt;wsp:rsid wsp:val=&quot;007579B8&quot;/&gt;&lt;wsp:rsid wsp:val=&quot;00757F3C&quot;/&gt;&lt;wsp:rsid wsp:val=&quot;00760480&quot;/&gt;&lt;wsp:rsid wsp:val=&quot;00760809&quot;/&gt;&lt;wsp:rsid wsp:val=&quot;00760855&quot;/&gt;&lt;wsp:rsid wsp:val=&quot;00760EAB&quot;/&gt;&lt;wsp:rsid wsp:val=&quot;00761DEA&quot;/&gt;&lt;wsp:rsid wsp:val=&quot;00761E02&quot;/&gt;&lt;wsp:rsid wsp:val=&quot;00762112&quot;/&gt;&lt;wsp:rsid wsp:val=&quot;00762CAD&quot;/&gt;&lt;wsp:rsid wsp:val=&quot;00763A59&quot;/&gt;&lt;wsp:rsid wsp:val=&quot;00763E81&quot;/&gt;&lt;wsp:rsid wsp:val=&quot;00764919&quot;/&gt;&lt;wsp:rsid wsp:val=&quot;00764C72&quot;/&gt;&lt;wsp:rsid wsp:val=&quot;00764D37&quot;/&gt;&lt;wsp:rsid wsp:val=&quot;00764F05&quot;/&gt;&lt;wsp:rsid wsp:val=&quot;00765011&quot;/&gt;&lt;wsp:rsid wsp:val=&quot;0076522C&quot;/&gt;&lt;wsp:rsid wsp:val=&quot;00765293&quot;/&gt;&lt;wsp:rsid wsp:val=&quot;00765624&quot;/&gt;&lt;wsp:rsid wsp:val=&quot;007658C7&quot;/&gt;&lt;wsp:rsid wsp:val=&quot;00765AF0&quot;/&gt;&lt;wsp:rsid wsp:val=&quot;00765DB3&quot;/&gt;&lt;wsp:rsid wsp:val=&quot;00766E6A&quot;/&gt;&lt;wsp:rsid wsp:val=&quot;00766F21&quot;/&gt;&lt;wsp:rsid wsp:val=&quot;007673DD&quot;/&gt;&lt;wsp:rsid wsp:val=&quot;00767984&quot;/&gt;&lt;wsp:rsid wsp:val=&quot;00767BAB&quot;/&gt;&lt;wsp:rsid wsp:val=&quot;00767D86&quot;/&gt;&lt;wsp:rsid wsp:val=&quot;007702A8&quot;/&gt;&lt;wsp:rsid wsp:val=&quot;007703FC&quot;/&gt;&lt;wsp:rsid wsp:val=&quot;00770A84&quot;/&gt;&lt;wsp:rsid wsp:val=&quot;00770DF8&quot;/&gt;&lt;wsp:rsid wsp:val=&quot;007710BA&quot;/&gt;&lt;wsp:rsid wsp:val=&quot;00772032&quot;/&gt;&lt;wsp:rsid wsp:val=&quot;007722B3&quot;/&gt;&lt;wsp:rsid wsp:val=&quot;00772644&quot;/&gt;&lt;wsp:rsid wsp:val=&quot;0077292B&quot;/&gt;&lt;wsp:rsid wsp:val=&quot;007730CF&quot;/&gt;&lt;wsp:rsid wsp:val=&quot;00773426&quot;/&gt;&lt;wsp:rsid wsp:val=&quot;0077344D&quot;/&gt;&lt;wsp:rsid wsp:val=&quot;00773B02&quot;/&gt;&lt;wsp:rsid wsp:val=&quot;00773D49&quot;/&gt;&lt;wsp:rsid wsp:val=&quot;00773FD6&quot;/&gt;&lt;wsp:rsid wsp:val=&quot;0077498D&quot;/&gt;&lt;wsp:rsid wsp:val=&quot;007749CC&quot;/&gt;&lt;wsp:rsid wsp:val=&quot;00774A0F&quot;/&gt;&lt;wsp:rsid wsp:val=&quot;0077536D&quot;/&gt;&lt;wsp:rsid wsp:val=&quot;007756A8&quot;/&gt;&lt;wsp:rsid wsp:val=&quot;0077679B&quot;/&gt;&lt;wsp:rsid wsp:val=&quot;00776C11&quot;/&gt;&lt;wsp:rsid wsp:val=&quot;00776EFB&quot;/&gt;&lt;wsp:rsid wsp:val=&quot;007770F9&quot;/&gt;&lt;wsp:rsid wsp:val=&quot;00777475&quot;/&gt;&lt;wsp:rsid wsp:val=&quot;00777651&quot;/&gt;&lt;wsp:rsid wsp:val=&quot;0077792C&quot;/&gt;&lt;wsp:rsid wsp:val=&quot;00780026&quot;/&gt;&lt;wsp:rsid wsp:val=&quot;007810F2&quot;/&gt;&lt;wsp:rsid wsp:val=&quot;007813D6&quot;/&gt;&lt;wsp:rsid wsp:val=&quot;00781DD7&quot;/&gt;&lt;wsp:rsid wsp:val=&quot;007828FB&quot;/&gt;&lt;wsp:rsid wsp:val=&quot;00782EE8&quot;/&gt;&lt;wsp:rsid wsp:val=&quot;00783711&quot;/&gt;&lt;wsp:rsid wsp:val=&quot;007838AD&quot;/&gt;&lt;wsp:rsid wsp:val=&quot;00784348&quot;/&gt;&lt;wsp:rsid wsp:val=&quot;00784C3E&quot;/&gt;&lt;wsp:rsid wsp:val=&quot;00784DFE&quot;/&gt;&lt;wsp:rsid wsp:val=&quot;00785101&quot;/&gt;&lt;wsp:rsid wsp:val=&quot;007861ED&quot;/&gt;&lt;wsp:rsid wsp:val=&quot;00786D68&quot;/&gt;&lt;wsp:rsid wsp:val=&quot;0078742B&quot;/&gt;&lt;wsp:rsid wsp:val=&quot;00787FF0&quot;/&gt;&lt;wsp:rsid wsp:val=&quot;00790963&quot;/&gt;&lt;wsp:rsid wsp:val=&quot;00790C43&quot;/&gt;&lt;wsp:rsid wsp:val=&quot;0079104C&quot;/&gt;&lt;wsp:rsid wsp:val=&quot;007913CC&quot;/&gt;&lt;wsp:rsid wsp:val=&quot;0079205A&quot;/&gt;&lt;wsp:rsid wsp:val=&quot;00792CD2&quot;/&gt;&lt;wsp:rsid wsp:val=&quot;00793A67&quot;/&gt;&lt;wsp:rsid wsp:val=&quot;007940E8&quot;/&gt;&lt;wsp:rsid wsp:val=&quot;00794231&quot;/&gt;&lt;wsp:rsid wsp:val=&quot;0079424B&quot;/&gt;&lt;wsp:rsid wsp:val=&quot;00794B9A&quot;/&gt;&lt;wsp:rsid wsp:val=&quot;00795140&quot;/&gt;&lt;wsp:rsid wsp:val=&quot;007955DC&quot;/&gt;&lt;wsp:rsid wsp:val=&quot;00795B11&quot;/&gt;&lt;wsp:rsid wsp:val=&quot;00795D0A&quot;/&gt;&lt;wsp:rsid wsp:val=&quot;00795D67&quot;/&gt;&lt;wsp:rsid wsp:val=&quot;00795F91&quot;/&gt;&lt;wsp:rsid wsp:val=&quot;0079639A&quot;/&gt;&lt;wsp:rsid wsp:val=&quot;00796D79&quot;/&gt;&lt;wsp:rsid wsp:val=&quot;00796EE7&quot;/&gt;&lt;wsp:rsid wsp:val=&quot;0079706D&quot;/&gt;&lt;wsp:rsid wsp:val=&quot;007974C2&quot;/&gt;&lt;wsp:rsid wsp:val=&quot;00797B5D&quot;/&gt;&lt;wsp:rsid wsp:val=&quot;007A0198&quot;/&gt;&lt;wsp:rsid wsp:val=&quot;007A019D&quot;/&gt;&lt;wsp:rsid wsp:val=&quot;007A0AE3&quot;/&gt;&lt;wsp:rsid wsp:val=&quot;007A19A4&quot;/&gt;&lt;wsp:rsid wsp:val=&quot;007A1BD6&quot;/&gt;&lt;wsp:rsid wsp:val=&quot;007A1FF1&quot;/&gt;&lt;wsp:rsid wsp:val=&quot;007A245E&quot;/&gt;&lt;wsp:rsid wsp:val=&quot;007A2C11&quot;/&gt;&lt;wsp:rsid wsp:val=&quot;007A2F2C&quot;/&gt;&lt;wsp:rsid wsp:val=&quot;007A3048&quot;/&gt;&lt;wsp:rsid wsp:val=&quot;007A4AF9&quot;/&gt;&lt;wsp:rsid wsp:val=&quot;007A4DCD&quot;/&gt;&lt;wsp:rsid wsp:val=&quot;007A4F7C&quot;/&gt;&lt;wsp:rsid wsp:val=&quot;007A54FD&quot;/&gt;&lt;wsp:rsid wsp:val=&quot;007A5676&quot;/&gt;&lt;wsp:rsid wsp:val=&quot;007A5B14&quot;/&gt;&lt;wsp:rsid wsp:val=&quot;007A5B7E&quot;/&gt;&lt;wsp:rsid wsp:val=&quot;007A64AB&quot;/&gt;&lt;wsp:rsid wsp:val=&quot;007A66CB&quot;/&gt;&lt;wsp:rsid wsp:val=&quot;007A6951&quot;/&gt;&lt;wsp:rsid wsp:val=&quot;007A6EF4&quot;/&gt;&lt;wsp:rsid wsp:val=&quot;007A6F67&quot;/&gt;&lt;wsp:rsid wsp:val=&quot;007A706D&quot;/&gt;&lt;wsp:rsid wsp:val=&quot;007A7541&quot;/&gt;&lt;wsp:rsid wsp:val=&quot;007A7544&quot;/&gt;&lt;wsp:rsid wsp:val=&quot;007A7564&quot;/&gt;&lt;wsp:rsid wsp:val=&quot;007A7754&quot;/&gt;&lt;wsp:rsid wsp:val=&quot;007A77CC&quot;/&gt;&lt;wsp:rsid wsp:val=&quot;007A7DCB&quot;/&gt;&lt;wsp:rsid wsp:val=&quot;007B07A5&quot;/&gt;&lt;wsp:rsid wsp:val=&quot;007B10C6&quot;/&gt;&lt;wsp:rsid wsp:val=&quot;007B1397&quot;/&gt;&lt;wsp:rsid wsp:val=&quot;007B13A9&quot;/&gt;&lt;wsp:rsid wsp:val=&quot;007B1BDF&quot;/&gt;&lt;wsp:rsid wsp:val=&quot;007B2161&quot;/&gt;&lt;wsp:rsid wsp:val=&quot;007B21D1&quot;/&gt;&lt;wsp:rsid wsp:val=&quot;007B2521&quot;/&gt;&lt;wsp:rsid wsp:val=&quot;007B2A7D&quot;/&gt;&lt;wsp:rsid wsp:val=&quot;007B2FEF&quot;/&gt;&lt;wsp:rsid wsp:val=&quot;007B3F7E&quot;/&gt;&lt;wsp:rsid wsp:val=&quot;007B3F89&quot;/&gt;&lt;wsp:rsid wsp:val=&quot;007B50B2&quot;/&gt;&lt;wsp:rsid wsp:val=&quot;007B5368&quot;/&gt;&lt;wsp:rsid wsp:val=&quot;007B58AE&quot;/&gt;&lt;wsp:rsid wsp:val=&quot;007B595D&quot;/&gt;&lt;wsp:rsid wsp:val=&quot;007B611F&quot;/&gt;&lt;wsp:rsid wsp:val=&quot;007B6602&quot;/&gt;&lt;wsp:rsid wsp:val=&quot;007B668C&quot;/&gt;&lt;wsp:rsid wsp:val=&quot;007B6A49&quot;/&gt;&lt;wsp:rsid wsp:val=&quot;007B6E23&quot;/&gt;&lt;wsp:rsid wsp:val=&quot;007B7222&quot;/&gt;&lt;wsp:rsid wsp:val=&quot;007B7A32&quot;/&gt;&lt;wsp:rsid wsp:val=&quot;007C0D18&quot;/&gt;&lt;wsp:rsid wsp:val=&quot;007C0DCA&quot;/&gt;&lt;wsp:rsid wsp:val=&quot;007C0FB7&quot;/&gt;&lt;wsp:rsid wsp:val=&quot;007C13E5&quot;/&gt;&lt;wsp:rsid wsp:val=&quot;007C1B79&quot;/&gt;&lt;wsp:rsid wsp:val=&quot;007C23D5&quot;/&gt;&lt;wsp:rsid wsp:val=&quot;007C2841&quot;/&gt;&lt;wsp:rsid wsp:val=&quot;007C2C6B&quot;/&gt;&lt;wsp:rsid wsp:val=&quot;007C303B&quot;/&gt;&lt;wsp:rsid wsp:val=&quot;007C34C6&quot;/&gt;&lt;wsp:rsid wsp:val=&quot;007C350C&quot;/&gt;&lt;wsp:rsid wsp:val=&quot;007C37E4&quot;/&gt;&lt;wsp:rsid wsp:val=&quot;007C3E55&quot;/&gt;&lt;wsp:rsid wsp:val=&quot;007C41BA&quot;/&gt;&lt;wsp:rsid wsp:val=&quot;007C4D04&quot;/&gt;&lt;wsp:rsid wsp:val=&quot;007C5D49&quot;/&gt;&lt;wsp:rsid wsp:val=&quot;007C5F65&quot;/&gt;&lt;wsp:rsid wsp:val=&quot;007C5F8E&quot;/&gt;&lt;wsp:rsid wsp:val=&quot;007C6626&quot;/&gt;&lt;wsp:rsid wsp:val=&quot;007C75EE&quot;/&gt;&lt;wsp:rsid wsp:val=&quot;007C79DD&quot;/&gt;&lt;wsp:rsid wsp:val=&quot;007C7F62&quot;/&gt;&lt;wsp:rsid wsp:val=&quot;007D010E&quot;/&gt;&lt;wsp:rsid wsp:val=&quot;007D04F2&quot;/&gt;&lt;wsp:rsid wsp:val=&quot;007D067B&quot;/&gt;&lt;wsp:rsid wsp:val=&quot;007D06AC&quot;/&gt;&lt;wsp:rsid wsp:val=&quot;007D135A&quot;/&gt;&lt;wsp:rsid wsp:val=&quot;007D155B&quot;/&gt;&lt;wsp:rsid wsp:val=&quot;007D1BD1&quot;/&gt;&lt;wsp:rsid wsp:val=&quot;007D2863&quot;/&gt;&lt;wsp:rsid wsp:val=&quot;007D29D4&quot;/&gt;&lt;wsp:rsid wsp:val=&quot;007D3227&quot;/&gt;&lt;wsp:rsid wsp:val=&quot;007D32EF&quot;/&gt;&lt;wsp:rsid wsp:val=&quot;007D3814&quot;/&gt;&lt;wsp:rsid wsp:val=&quot;007D3AFB&quot;/&gt;&lt;wsp:rsid wsp:val=&quot;007D4250&quot;/&gt;&lt;wsp:rsid wsp:val=&quot;007D4540&quot;/&gt;&lt;wsp:rsid wsp:val=&quot;007D53BC&quot;/&gt;&lt;wsp:rsid wsp:val=&quot;007D5BDD&quot;/&gt;&lt;wsp:rsid wsp:val=&quot;007D5D98&quot;/&gt;&lt;wsp:rsid wsp:val=&quot;007D6212&quot;/&gt;&lt;wsp:rsid wsp:val=&quot;007D66A4&quot;/&gt;&lt;wsp:rsid wsp:val=&quot;007D6C8B&quot;/&gt;&lt;wsp:rsid wsp:val=&quot;007D7142&quot;/&gt;&lt;wsp:rsid wsp:val=&quot;007D7471&quot;/&gt;&lt;wsp:rsid wsp:val=&quot;007D75A4&quot;/&gt;&lt;wsp:rsid wsp:val=&quot;007D78A9&quot;/&gt;&lt;wsp:rsid wsp:val=&quot;007D7DC1&quot;/&gt;&lt;wsp:rsid wsp:val=&quot;007D7FC6&quot;/&gt;&lt;wsp:rsid wsp:val=&quot;007E0634&quot;/&gt;&lt;wsp:rsid wsp:val=&quot;007E087C&quot;/&gt;&lt;wsp:rsid wsp:val=&quot;007E1222&quot;/&gt;&lt;wsp:rsid wsp:val=&quot;007E1626&quot;/&gt;&lt;wsp:rsid wsp:val=&quot;007E18E2&quot;/&gt;&lt;wsp:rsid wsp:val=&quot;007E1A45&quot;/&gt;&lt;wsp:rsid wsp:val=&quot;007E2694&quot;/&gt;&lt;wsp:rsid wsp:val=&quot;007E2A8D&quot;/&gt;&lt;wsp:rsid wsp:val=&quot;007E36F9&quot;/&gt;&lt;wsp:rsid wsp:val=&quot;007E3911&quot;/&gt;&lt;wsp:rsid wsp:val=&quot;007E3B27&quot;/&gt;&lt;wsp:rsid wsp:val=&quot;007E3CF1&quot;/&gt;&lt;wsp:rsid wsp:val=&quot;007E41FA&quot;/&gt;&lt;wsp:rsid wsp:val=&quot;007E4D1D&quot;/&gt;&lt;wsp:rsid wsp:val=&quot;007E4F34&quot;/&gt;&lt;wsp:rsid wsp:val=&quot;007E4F7F&quot;/&gt;&lt;wsp:rsid wsp:val=&quot;007E5A3C&quot;/&gt;&lt;wsp:rsid wsp:val=&quot;007E6825&quot;/&gt;&lt;wsp:rsid wsp:val=&quot;007E6E00&quot;/&gt;&lt;wsp:rsid wsp:val=&quot;007E6E13&quot;/&gt;&lt;wsp:rsid wsp:val=&quot;007E6E2E&quot;/&gt;&lt;wsp:rsid wsp:val=&quot;007E7372&quot;/&gt;&lt;wsp:rsid wsp:val=&quot;007E74CF&quot;/&gt;&lt;wsp:rsid wsp:val=&quot;007E75D7&quot;/&gt;&lt;wsp:rsid wsp:val=&quot;007E7D87&quot;/&gt;&lt;wsp:rsid wsp:val=&quot;007E7EB4&quot;/&gt;&lt;wsp:rsid wsp:val=&quot;007F00C7&quot;/&gt;&lt;wsp:rsid wsp:val=&quot;007F057E&quot;/&gt;&lt;wsp:rsid wsp:val=&quot;007F101F&quot;/&gt;&lt;wsp:rsid wsp:val=&quot;007F1302&quot;/&gt;&lt;wsp:rsid wsp:val=&quot;007F17BE&quot;/&gt;&lt;wsp:rsid wsp:val=&quot;007F20E3&quot;/&gt;&lt;wsp:rsid wsp:val=&quot;007F269E&quot;/&gt;&lt;wsp:rsid wsp:val=&quot;007F2B44&quot;/&gt;&lt;wsp:rsid wsp:val=&quot;007F2B75&quot;/&gt;&lt;wsp:rsid wsp:val=&quot;007F2EE6&quot;/&gt;&lt;wsp:rsid wsp:val=&quot;007F3019&quot;/&gt;&lt;wsp:rsid wsp:val=&quot;007F3557&quot;/&gt;&lt;wsp:rsid wsp:val=&quot;007F3930&quot;/&gt;&lt;wsp:rsid wsp:val=&quot;007F3EFD&quot;/&gt;&lt;wsp:rsid wsp:val=&quot;007F4C7A&quot;/&gt;&lt;wsp:rsid wsp:val=&quot;007F5EF3&quot;/&gt;&lt;wsp:rsid wsp:val=&quot;007F60F7&quot;/&gt;&lt;wsp:rsid wsp:val=&quot;007F614C&quot;/&gt;&lt;wsp:rsid wsp:val=&quot;007F71B8&quot;/&gt;&lt;wsp:rsid wsp:val=&quot;007F721C&quot;/&gt;&lt;wsp:rsid wsp:val=&quot;007F754F&quot;/&gt;&lt;wsp:rsid wsp:val=&quot;007F783C&quot;/&gt;&lt;wsp:rsid wsp:val=&quot;007F7867&quot;/&gt;&lt;wsp:rsid wsp:val=&quot;00800014&quot;/&gt;&lt;wsp:rsid wsp:val=&quot;008001F3&quot;/&gt;&lt;wsp:rsid wsp:val=&quot;00800E02&quot;/&gt;&lt;wsp:rsid wsp:val=&quot;008015DB&quot;/&gt;&lt;wsp:rsid wsp:val=&quot;008018F3&quot;/&gt;&lt;wsp:rsid wsp:val=&quot;0080220D&quot;/&gt;&lt;wsp:rsid wsp:val=&quot;00802C10&quot;/&gt;&lt;wsp:rsid wsp:val=&quot;00802FBC&quot;/&gt;&lt;wsp:rsid wsp:val=&quot;00803316&quot;/&gt;&lt;wsp:rsid wsp:val=&quot;00803364&quot;/&gt;&lt;wsp:rsid wsp:val=&quot;00803534&quot;/&gt;&lt;wsp:rsid wsp:val=&quot;00803756&quot;/&gt;&lt;wsp:rsid wsp:val=&quot;00803E16&quot;/&gt;&lt;wsp:rsid wsp:val=&quot;008046E9&quot;/&gt;&lt;wsp:rsid wsp:val=&quot;0080486A&quot;/&gt;&lt;wsp:rsid wsp:val=&quot;00805570&quot;/&gt;&lt;wsp:rsid wsp:val=&quot;00805D09&quot;/&gt;&lt;wsp:rsid wsp:val=&quot;00805F50&quot;/&gt;&lt;wsp:rsid wsp:val=&quot;008066A7&quot;/&gt;&lt;wsp:rsid wsp:val=&quot;008066F0&quot;/&gt;&lt;wsp:rsid wsp:val=&quot;00806BB0&quot;/&gt;&lt;wsp:rsid wsp:val=&quot;00807AEA&quot;/&gt;&lt;wsp:rsid wsp:val=&quot;00807C0A&quot;/&gt;&lt;wsp:rsid wsp:val=&quot;0081031F&quot;/&gt;&lt;wsp:rsid wsp:val=&quot;00810360&quot;/&gt;&lt;wsp:rsid wsp:val=&quot;008104B5&quot;/&gt;&lt;wsp:rsid wsp:val=&quot;00810CFC&quot;/&gt;&lt;wsp:rsid wsp:val=&quot;00810D59&quot;/&gt;&lt;wsp:rsid wsp:val=&quot;00810E39&quot;/&gt;&lt;wsp:rsid wsp:val=&quot;0081179F&quot;/&gt;&lt;wsp:rsid wsp:val=&quot;00811CA4&quot;/&gt;&lt;wsp:rsid wsp:val=&quot;008120EB&quot;/&gt;&lt;wsp:rsid wsp:val=&quot;00812700&quot;/&gt;&lt;wsp:rsid wsp:val=&quot;008128D1&quot;/&gt;&lt;wsp:rsid wsp:val=&quot;008128E9&quot;/&gt;&lt;wsp:rsid wsp:val=&quot;00813DDF&quot;/&gt;&lt;wsp:rsid wsp:val=&quot;008144E1&quot;/&gt;&lt;wsp:rsid wsp:val=&quot;00814783&quot;/&gt;&lt;wsp:rsid wsp:val=&quot;008147FB&quot;/&gt;&lt;wsp:rsid wsp:val=&quot;00814B9A&quot;/&gt;&lt;wsp:rsid wsp:val=&quot;00814F91&quot;/&gt;&lt;wsp:rsid wsp:val=&quot;008162B6&quot;/&gt;&lt;wsp:rsid wsp:val=&quot;00816908&quot;/&gt;&lt;wsp:rsid wsp:val=&quot;00816B4B&quot;/&gt;&lt;wsp:rsid wsp:val=&quot;00816C50&quot;/&gt;&lt;wsp:rsid wsp:val=&quot;00816DB4&quot;/&gt;&lt;wsp:rsid wsp:val=&quot;00816F4D&quot;/&gt;&lt;wsp:rsid wsp:val=&quot;008172DC&quot;/&gt;&lt;wsp:rsid wsp:val=&quot;00817354&quot;/&gt;&lt;wsp:rsid wsp:val=&quot;00817378&quot;/&gt;&lt;wsp:rsid wsp:val=&quot;008213E4&quot;/&gt;&lt;wsp:rsid wsp:val=&quot;008215B5&quot;/&gt;&lt;wsp:rsid wsp:val=&quot;008217AB&quot;/&gt;&lt;wsp:rsid wsp:val=&quot;00821A44&quot;/&gt;&lt;wsp:rsid wsp:val=&quot;008220D2&quot;/&gt;&lt;wsp:rsid wsp:val=&quot;008222F1&quot;/&gt;&lt;wsp:rsid wsp:val=&quot;008225C9&quot;/&gt;&lt;wsp:rsid wsp:val=&quot;008225E0&quot;/&gt;&lt;wsp:rsid wsp:val=&quot;00822B07&quot;/&gt;&lt;wsp:rsid wsp:val=&quot;00822F66&quot;/&gt;&lt;wsp:rsid wsp:val=&quot;00823276&quot;/&gt;&lt;wsp:rsid wsp:val=&quot;0082329E&quot;/&gt;&lt;wsp:rsid wsp:val=&quot;00823E9D&quot;/&gt;&lt;wsp:rsid wsp:val=&quot;008248EE&quot;/&gt;&lt;wsp:rsid wsp:val=&quot;008255E6&quot;/&gt;&lt;wsp:rsid wsp:val=&quot;00825ABF&quot;/&gt;&lt;wsp:rsid wsp:val=&quot;00825B9B&quot;/&gt;&lt;wsp:rsid wsp:val=&quot;00825C6D&quot;/&gt;&lt;wsp:rsid wsp:val=&quot;00825DC1&quot;/&gt;&lt;wsp:rsid wsp:val=&quot;00826379&quot;/&gt;&lt;wsp:rsid wsp:val=&quot;00827497&quot;/&gt;&lt;wsp:rsid wsp:val=&quot;00827A89&quot;/&gt;&lt;wsp:rsid wsp:val=&quot;00827E49&quot;/&gt;&lt;wsp:rsid wsp:val=&quot;00827F3A&quot;/&gt;&lt;wsp:rsid wsp:val=&quot;008301D5&quot;/&gt;&lt;wsp:rsid wsp:val=&quot;00830551&quot;/&gt;&lt;wsp:rsid wsp:val=&quot;00831728&quot;/&gt;&lt;wsp:rsid wsp:val=&quot;00831F04&quot;/&gt;&lt;wsp:rsid wsp:val=&quot;00831FE3&quot;/&gt;&lt;wsp:rsid wsp:val=&quot;008326F3&quot;/&gt;&lt;wsp:rsid wsp:val=&quot;0083314F&quot;/&gt;&lt;wsp:rsid wsp:val=&quot;008332A1&quot;/&gt;&lt;wsp:rsid wsp:val=&quot;008336BA&quot;/&gt;&lt;wsp:rsid wsp:val=&quot;00833BF8&quot;/&gt;&lt;wsp:rsid wsp:val=&quot;008350CD&quot;/&gt;&lt;wsp:rsid wsp:val=&quot;008357B2&quot;/&gt;&lt;wsp:rsid wsp:val=&quot;0083598A&quot;/&gt;&lt;wsp:rsid wsp:val=&quot;00835F0F&quot;/&gt;&lt;wsp:rsid wsp:val=&quot;008362DE&quot;/&gt;&lt;wsp:rsid wsp:val=&quot;008363A1&quot;/&gt;&lt;wsp:rsid wsp:val=&quot;008364A6&quot;/&gt;&lt;wsp:rsid wsp:val=&quot;008373C6&quot;/&gt;&lt;wsp:rsid wsp:val=&quot;00837FBD&quot;/&gt;&lt;wsp:rsid wsp:val=&quot;00840EBD&quot;/&gt;&lt;wsp:rsid wsp:val=&quot;00841054&quot;/&gt;&lt;wsp:rsid wsp:val=&quot;008410B4&quot;/&gt;&lt;wsp:rsid wsp:val=&quot;008417FB&quot;/&gt;&lt;wsp:rsid wsp:val=&quot;008418A2&quot;/&gt;&lt;wsp:rsid wsp:val=&quot;0084218D&quot;/&gt;&lt;wsp:rsid wsp:val=&quot;008421F0&quot;/&gt;&lt;wsp:rsid wsp:val=&quot;008436DC&quot;/&gt;&lt;wsp:rsid wsp:val=&quot;008437AE&quot;/&gt;&lt;wsp:rsid wsp:val=&quot;00843ECF&quot;/&gt;&lt;wsp:rsid wsp:val=&quot;00844E72&quot;/&gt;&lt;wsp:rsid wsp:val=&quot;008451EA&quot;/&gt;&lt;wsp:rsid wsp:val=&quot;0084599C&quot;/&gt;&lt;wsp:rsid wsp:val=&quot;00845BE0&quot;/&gt;&lt;wsp:rsid wsp:val=&quot;00845CE4&quot;/&gt;&lt;wsp:rsid wsp:val=&quot;00846519&quot;/&gt;&lt;wsp:rsid wsp:val=&quot;00846941&quot;/&gt;&lt;wsp:rsid wsp:val=&quot;00846ADD&quot;/&gt;&lt;wsp:rsid wsp:val=&quot;00846B52&quot;/&gt;&lt;wsp:rsid wsp:val=&quot;00846EC5&quot;/&gt;&lt;wsp:rsid wsp:val=&quot;00846FBC&quot;/&gt;&lt;wsp:rsid wsp:val=&quot;0084776C&quot;/&gt;&lt;wsp:rsid wsp:val=&quot;00850124&quot;/&gt;&lt;wsp:rsid wsp:val=&quot;00850427&quot;/&gt;&lt;wsp:rsid wsp:val=&quot;00850A1E&quot;/&gt;&lt;wsp:rsid wsp:val=&quot;00850BEC&quot;/&gt;&lt;wsp:rsid wsp:val=&quot;00850D00&quot;/&gt;&lt;wsp:rsid wsp:val=&quot;008513BD&quot;/&gt;&lt;wsp:rsid wsp:val=&quot;008515D4&quot;/&gt;&lt;wsp:rsid wsp:val=&quot;00851984&quot;/&gt;&lt;wsp:rsid wsp:val=&quot;00851FD6&quot;/&gt;&lt;wsp:rsid wsp:val=&quot;00852002&quot;/&gt;&lt;wsp:rsid wsp:val=&quot;00852561&quot;/&gt;&lt;wsp:rsid wsp:val=&quot;00852891&quot;/&gt;&lt;wsp:rsid wsp:val=&quot;008528EC&quot;/&gt;&lt;wsp:rsid wsp:val=&quot;00852D54&quot;/&gt;&lt;wsp:rsid wsp:val=&quot;00853008&quot;/&gt;&lt;wsp:rsid wsp:val=&quot;00853197&quot;/&gt;&lt;wsp:rsid wsp:val=&quot;0085325C&quot;/&gt;&lt;wsp:rsid wsp:val=&quot;00853286&quot;/&gt;&lt;wsp:rsid wsp:val=&quot;00853340&quot;/&gt;&lt;wsp:rsid wsp:val=&quot;0085353A&quot;/&gt;&lt;wsp:rsid wsp:val=&quot;00853C90&quot;/&gt;&lt;wsp:rsid wsp:val=&quot;008548BB&quot;/&gt;&lt;wsp:rsid wsp:val=&quot;008548D9&quot;/&gt;&lt;wsp:rsid wsp:val=&quot;0085534B&quot;/&gt;&lt;wsp:rsid wsp:val=&quot;008559E3&quot;/&gt;&lt;wsp:rsid wsp:val=&quot;00856255&quot;/&gt;&lt;wsp:rsid wsp:val=&quot;00857027&quot;/&gt;&lt;wsp:rsid wsp:val=&quot;0085744D&quot;/&gt;&lt;wsp:rsid wsp:val=&quot;00857953&quot;/&gt;&lt;wsp:rsid wsp:val=&quot;00857B83&quot;/&gt;&lt;wsp:rsid wsp:val=&quot;00857D4D&quot;/&gt;&lt;wsp:rsid wsp:val=&quot;008609EA&quot;/&gt;&lt;wsp:rsid wsp:val=&quot;00860A52&quot;/&gt;&lt;wsp:rsid wsp:val=&quot;00861BC6&quot;/&gt;&lt;wsp:rsid wsp:val=&quot;00862120&quot;/&gt;&lt;wsp:rsid wsp:val=&quot;00862589&quot;/&gt;&lt;wsp:rsid wsp:val=&quot;00862AEF&quot;/&gt;&lt;wsp:rsid wsp:val=&quot;00862E36&quot;/&gt;&lt;wsp:rsid wsp:val=&quot;008632BE&quot;/&gt;&lt;wsp:rsid wsp:val=&quot;00863653&quot;/&gt;&lt;wsp:rsid wsp:val=&quot;00863686&quot;/&gt;&lt;wsp:rsid wsp:val=&quot;008640DD&quot;/&gt;&lt;wsp:rsid wsp:val=&quot;00864DF3&quot;/&gt;&lt;wsp:rsid wsp:val=&quot;008650E6&quot;/&gt;&lt;wsp:rsid wsp:val=&quot;00865360&quot;/&gt;&lt;wsp:rsid wsp:val=&quot;00865473&quot;/&gt;&lt;wsp:rsid wsp:val=&quot;00865C17&quot;/&gt;&lt;wsp:rsid wsp:val=&quot;00865C42&quot;/&gt;&lt;wsp:rsid wsp:val=&quot;00865F7A&quot;/&gt;&lt;wsp:rsid wsp:val=&quot;00866A99&quot;/&gt;&lt;wsp:rsid wsp:val=&quot;00866E5E&quot;/&gt;&lt;wsp:rsid wsp:val=&quot;00866EEE&quot;/&gt;&lt;wsp:rsid wsp:val=&quot;008671E4&quot;/&gt;&lt;wsp:rsid wsp:val=&quot;00867236&quot;/&gt;&lt;wsp:rsid wsp:val=&quot;00867668&quot;/&gt;&lt;wsp:rsid wsp:val=&quot;00870303&quot;/&gt;&lt;wsp:rsid wsp:val=&quot;00870A1D&quot;/&gt;&lt;wsp:rsid wsp:val=&quot;0087218E&quot;/&gt;&lt;wsp:rsid wsp:val=&quot;008725F5&quot;/&gt;&lt;wsp:rsid wsp:val=&quot;00873293&quot;/&gt;&lt;wsp:rsid wsp:val=&quot;00873773&quot;/&gt;&lt;wsp:rsid wsp:val=&quot;00873F78&quot;/&gt;&lt;wsp:rsid wsp:val=&quot;008742A6&quot;/&gt;&lt;wsp:rsid wsp:val=&quot;0087470A&quot;/&gt;&lt;wsp:rsid wsp:val=&quot;00874D8C&quot;/&gt;&lt;wsp:rsid wsp:val=&quot;00875235&quot;/&gt;&lt;wsp:rsid wsp:val=&quot;0087539C&quot;/&gt;&lt;wsp:rsid wsp:val=&quot;0087589E&quot;/&gt;&lt;wsp:rsid wsp:val=&quot;0087640D&quot;/&gt;&lt;wsp:rsid wsp:val=&quot;00877885&quot;/&gt;&lt;wsp:rsid wsp:val=&quot;00877B4B&quot;/&gt;&lt;wsp:rsid wsp:val=&quot;00877C8D&quot;/&gt;&lt;wsp:rsid wsp:val=&quot;00877F74&quot;/&gt;&lt;wsp:rsid wsp:val=&quot;008804BD&quot;/&gt;&lt;wsp:rsid wsp:val=&quot;0088065D&quot;/&gt;&lt;wsp:rsid wsp:val=&quot;008806A7&quot;/&gt;&lt;wsp:rsid wsp:val=&quot;00880B31&quot;/&gt;&lt;wsp:rsid wsp:val=&quot;008811F1&quot;/&gt;&lt;wsp:rsid wsp:val=&quot;00882382&quot;/&gt;&lt;wsp:rsid wsp:val=&quot;008823EA&quot;/&gt;&lt;wsp:rsid wsp:val=&quot;00882645&quot;/&gt;&lt;wsp:rsid wsp:val=&quot;00882863&quot;/&gt;&lt;wsp:rsid wsp:val=&quot;00882ACD&quot;/&gt;&lt;wsp:rsid wsp:val=&quot;008832E7&quot;/&gt;&lt;wsp:rsid wsp:val=&quot;0088346A&quot;/&gt;&lt;wsp:rsid wsp:val=&quot;00883E91&quot;/&gt;&lt;wsp:rsid wsp:val=&quot;00884326&quot;/&gt;&lt;wsp:rsid wsp:val=&quot;0088434B&quot;/&gt;&lt;wsp:rsid wsp:val=&quot;00884402&quot;/&gt;&lt;wsp:rsid wsp:val=&quot;0088461C&quot;/&gt;&lt;wsp:rsid wsp:val=&quot;00885E61&quot;/&gt;&lt;wsp:rsid wsp:val=&quot;0088603D&quot;/&gt;&lt;wsp:rsid wsp:val=&quot;00886226&quot;/&gt;&lt;wsp:rsid wsp:val=&quot;00886386&quot;/&gt;&lt;wsp:rsid wsp:val=&quot;0088659A&quot;/&gt;&lt;wsp:rsid wsp:val=&quot;0088675A&quot;/&gt;&lt;wsp:rsid wsp:val=&quot;00886762&quot;/&gt;&lt;wsp:rsid wsp:val=&quot;008869C2&quot;/&gt;&lt;wsp:rsid wsp:val=&quot;0088730C&quot;/&gt;&lt;wsp:rsid wsp:val=&quot;0088764A&quot;/&gt;&lt;wsp:rsid wsp:val=&quot;008900DD&quot;/&gt;&lt;wsp:rsid wsp:val=&quot;0089043B&quot;/&gt;&lt;wsp:rsid wsp:val=&quot;008905D5&quot;/&gt;&lt;wsp:rsid wsp:val=&quot;008905FC&quot;/&gt;&lt;wsp:rsid wsp:val=&quot;00890B01&quot;/&gt;&lt;wsp:rsid wsp:val=&quot;008914CC&quot;/&gt;&lt;wsp:rsid wsp:val=&quot;00891CB6&quot;/&gt;&lt;wsp:rsid wsp:val=&quot;00891EFB&quot;/&gt;&lt;wsp:rsid wsp:val=&quot;008923F2&quot;/&gt;&lt;wsp:rsid wsp:val=&quot;00892520&quot;/&gt;&lt;wsp:rsid wsp:val=&quot;00892591&quot;/&gt;&lt;wsp:rsid wsp:val=&quot;00892F10&quot;/&gt;&lt;wsp:rsid wsp:val=&quot;00892F3B&quot;/&gt;&lt;wsp:rsid wsp:val=&quot;00892F67&quot;/&gt;&lt;wsp:rsid wsp:val=&quot;00893202&quot;/&gt;&lt;wsp:rsid wsp:val=&quot;00893988&quot;/&gt;&lt;wsp:rsid wsp:val=&quot;00893E6C&quot;/&gt;&lt;wsp:rsid wsp:val=&quot;00894273&quot;/&gt;&lt;wsp:rsid wsp:val=&quot;008965B8&quot;/&gt;&lt;wsp:rsid wsp:val=&quot;00896669&quot;/&gt;&lt;wsp:rsid wsp:val=&quot;00896BEC&quot;/&gt;&lt;wsp:rsid wsp:val=&quot;00896C81&quot;/&gt;&lt;wsp:rsid wsp:val=&quot;00897410&quot;/&gt;&lt;wsp:rsid wsp:val=&quot;00897A16&quot;/&gt;&lt;wsp:rsid wsp:val=&quot;008A0716&quot;/&gt;&lt;wsp:rsid wsp:val=&quot;008A0F52&quot;/&gt;&lt;wsp:rsid wsp:val=&quot;008A10B2&quot;/&gt;&lt;wsp:rsid wsp:val=&quot;008A17DA&quot;/&gt;&lt;wsp:rsid wsp:val=&quot;008A184C&quot;/&gt;&lt;wsp:rsid wsp:val=&quot;008A1D82&quot;/&gt;&lt;wsp:rsid wsp:val=&quot;008A2B5D&quot;/&gt;&lt;wsp:rsid wsp:val=&quot;008A3040&quot;/&gt;&lt;wsp:rsid wsp:val=&quot;008A343F&quot;/&gt;&lt;wsp:rsid wsp:val=&quot;008A35B3&quot;/&gt;&lt;wsp:rsid wsp:val=&quot;008A38AE&quot;/&gt;&lt;wsp:rsid wsp:val=&quot;008A3A5A&quot;/&gt;&lt;wsp:rsid wsp:val=&quot;008A3C6D&quot;/&gt;&lt;wsp:rsid wsp:val=&quot;008A3D67&quot;/&gt;&lt;wsp:rsid wsp:val=&quot;008A4605&quot;/&gt;&lt;wsp:rsid wsp:val=&quot;008A4E6B&quot;/&gt;&lt;wsp:rsid wsp:val=&quot;008A5BFF&quot;/&gt;&lt;wsp:rsid wsp:val=&quot;008A6564&quot;/&gt;&lt;wsp:rsid wsp:val=&quot;008A673C&quot;/&gt;&lt;wsp:rsid wsp:val=&quot;008A6CED&quot;/&gt;&lt;wsp:rsid wsp:val=&quot;008A7270&quot;/&gt;&lt;wsp:rsid wsp:val=&quot;008A75D5&quot;/&gt;&lt;wsp:rsid wsp:val=&quot;008A76CF&quot;/&gt;&lt;wsp:rsid wsp:val=&quot;008A7A4C&quot;/&gt;&lt;wsp:rsid wsp:val=&quot;008A7B91&quot;/&gt;&lt;wsp:rsid wsp:val=&quot;008B02D8&quot;/&gt;&lt;wsp:rsid wsp:val=&quot;008B0868&quot;/&gt;&lt;wsp:rsid wsp:val=&quot;008B09D6&quot;/&gt;&lt;wsp:rsid wsp:val=&quot;008B0AE2&quot;/&gt;&lt;wsp:rsid wsp:val=&quot;008B0C4D&quot;/&gt;&lt;wsp:rsid wsp:val=&quot;008B159B&quot;/&gt;&lt;wsp:rsid wsp:val=&quot;008B1829&quot;/&gt;&lt;wsp:rsid wsp:val=&quot;008B1E71&quot;/&gt;&lt;wsp:rsid wsp:val=&quot;008B22C6&quot;/&gt;&lt;wsp:rsid wsp:val=&quot;008B26CD&quot;/&gt;&lt;wsp:rsid wsp:val=&quot;008B2B40&quot;/&gt;&lt;wsp:rsid wsp:val=&quot;008B2FCB&quot;/&gt;&lt;wsp:rsid wsp:val=&quot;008B3748&quot;/&gt;&lt;wsp:rsid wsp:val=&quot;008B3C63&quot;/&gt;&lt;wsp:rsid wsp:val=&quot;008B4055&quot;/&gt;&lt;wsp:rsid wsp:val=&quot;008B4998&quot;/&gt;&lt;wsp:rsid wsp:val=&quot;008B4EB8&quot;/&gt;&lt;wsp:rsid wsp:val=&quot;008B5F1B&quot;/&gt;&lt;wsp:rsid wsp:val=&quot;008B5F46&quot;/&gt;&lt;wsp:rsid wsp:val=&quot;008B6259&quot;/&gt;&lt;wsp:rsid wsp:val=&quot;008B6683&quot;/&gt;&lt;wsp:rsid wsp:val=&quot;008B70A3&quot;/&gt;&lt;wsp:rsid wsp:val=&quot;008B760A&quot;/&gt;&lt;wsp:rsid wsp:val=&quot;008B7809&quot;/&gt;&lt;wsp:rsid wsp:val=&quot;008C0022&quot;/&gt;&lt;wsp:rsid wsp:val=&quot;008C01EC&quot;/&gt;&lt;wsp:rsid wsp:val=&quot;008C05CD&quot;/&gt;&lt;wsp:rsid wsp:val=&quot;008C0683&quot;/&gt;&lt;wsp:rsid wsp:val=&quot;008C0D1E&quot;/&gt;&lt;wsp:rsid wsp:val=&quot;008C0F3C&quot;/&gt;&lt;wsp:rsid wsp:val=&quot;008C2214&quot;/&gt;&lt;wsp:rsid wsp:val=&quot;008C2315&quot;/&gt;&lt;wsp:rsid wsp:val=&quot;008C2528&quot;/&gt;&lt;wsp:rsid wsp:val=&quot;008C28EC&quot;/&gt;&lt;wsp:rsid wsp:val=&quot;008C30CF&quot;/&gt;&lt;wsp:rsid wsp:val=&quot;008C404C&quot;/&gt;&lt;wsp:rsid wsp:val=&quot;008C4097&quot;/&gt;&lt;wsp:rsid wsp:val=&quot;008C418E&quot;/&gt;&lt;wsp:rsid wsp:val=&quot;008C453F&quot;/&gt;&lt;wsp:rsid wsp:val=&quot;008C495D&quot;/&gt;&lt;wsp:rsid wsp:val=&quot;008C5CDC&quot;/&gt;&lt;wsp:rsid wsp:val=&quot;008C6257&quot;/&gt;&lt;wsp:rsid wsp:val=&quot;008C63D0&quot;/&gt;&lt;wsp:rsid wsp:val=&quot;008C6756&quot;/&gt;&lt;wsp:rsid wsp:val=&quot;008C6D0C&quot;/&gt;&lt;wsp:rsid wsp:val=&quot;008C6E4A&quot;/&gt;&lt;wsp:rsid wsp:val=&quot;008C7780&quot;/&gt;&lt;wsp:rsid wsp:val=&quot;008C7BB4&quot;/&gt;&lt;wsp:rsid wsp:val=&quot;008C7D11&quot;/&gt;&lt;wsp:rsid wsp:val=&quot;008D00FD&quot;/&gt;&lt;wsp:rsid wsp:val=&quot;008D0381&quot;/&gt;&lt;wsp:rsid wsp:val=&quot;008D0BE3&quot;/&gt;&lt;wsp:rsid wsp:val=&quot;008D0CDA&quot;/&gt;&lt;wsp:rsid wsp:val=&quot;008D0D3D&quot;/&gt;&lt;wsp:rsid wsp:val=&quot;008D0F7E&quot;/&gt;&lt;wsp:rsid wsp:val=&quot;008D0FD1&quot;/&gt;&lt;wsp:rsid wsp:val=&quot;008D1D8D&quot;/&gt;&lt;wsp:rsid wsp:val=&quot;008D1FF2&quot;/&gt;&lt;wsp:rsid wsp:val=&quot;008D2174&quot;/&gt;&lt;wsp:rsid wsp:val=&quot;008D276E&quot;/&gt;&lt;wsp:rsid wsp:val=&quot;008D27D8&quot;/&gt;&lt;wsp:rsid wsp:val=&quot;008D2A3D&quot;/&gt;&lt;wsp:rsid wsp:val=&quot;008D2E07&quot;/&gt;&lt;wsp:rsid wsp:val=&quot;008D36F3&quot;/&gt;&lt;wsp:rsid wsp:val=&quot;008D4DDF&quot;/&gt;&lt;wsp:rsid wsp:val=&quot;008D4FD4&quot;/&gt;&lt;wsp:rsid wsp:val=&quot;008D50C8&quot;/&gt;&lt;wsp:rsid wsp:val=&quot;008D50CF&quot;/&gt;&lt;wsp:rsid wsp:val=&quot;008D5605&quot;/&gt;&lt;wsp:rsid wsp:val=&quot;008D581E&quot;/&gt;&lt;wsp:rsid wsp:val=&quot;008D5AFE&quot;/&gt;&lt;wsp:rsid wsp:val=&quot;008D5F42&quot;/&gt;&lt;wsp:rsid wsp:val=&quot;008D6EC1&quot;/&gt;&lt;wsp:rsid wsp:val=&quot;008D741A&quot;/&gt;&lt;wsp:rsid wsp:val=&quot;008D7486&quot;/&gt;&lt;wsp:rsid wsp:val=&quot;008D7BB2&quot;/&gt;&lt;wsp:rsid wsp:val=&quot;008E07A1&quot;/&gt;&lt;wsp:rsid wsp:val=&quot;008E0C7C&quot;/&gt;&lt;wsp:rsid wsp:val=&quot;008E0E10&quot;/&gt;&lt;wsp:rsid wsp:val=&quot;008E13F1&quot;/&gt;&lt;wsp:rsid wsp:val=&quot;008E14D6&quot;/&gt;&lt;wsp:rsid wsp:val=&quot;008E1635&quot;/&gt;&lt;wsp:rsid wsp:val=&quot;008E167D&quot;/&gt;&lt;wsp:rsid wsp:val=&quot;008E1785&quot;/&gt;&lt;wsp:rsid wsp:val=&quot;008E237B&quot;/&gt;&lt;wsp:rsid wsp:val=&quot;008E2F2A&quot;/&gt;&lt;wsp:rsid wsp:val=&quot;008E3494&quot;/&gt;&lt;wsp:rsid wsp:val=&quot;008E35ED&quot;/&gt;&lt;wsp:rsid wsp:val=&quot;008E43C0&quot;/&gt;&lt;wsp:rsid wsp:val=&quot;008E4430&quot;/&gt;&lt;wsp:rsid wsp:val=&quot;008E45D5&quot;/&gt;&lt;wsp:rsid wsp:val=&quot;008E5B5A&quot;/&gt;&lt;wsp:rsid wsp:val=&quot;008E5FC6&quot;/&gt;&lt;wsp:rsid wsp:val=&quot;008E65C4&quot;/&gt;&lt;wsp:rsid wsp:val=&quot;008E68E2&quot;/&gt;&lt;wsp:rsid wsp:val=&quot;008E70A5&quot;/&gt;&lt;wsp:rsid wsp:val=&quot;008E725E&quot;/&gt;&lt;wsp:rsid wsp:val=&quot;008E750A&quot;/&gt;&lt;wsp:rsid wsp:val=&quot;008E7BC6&quot;/&gt;&lt;wsp:rsid wsp:val=&quot;008F011D&quot;/&gt;&lt;wsp:rsid wsp:val=&quot;008F0F03&quot;/&gt;&lt;wsp:rsid wsp:val=&quot;008F0FFE&quot;/&gt;&lt;wsp:rsid wsp:val=&quot;008F1019&quot;/&gt;&lt;wsp:rsid wsp:val=&quot;008F1A82&quot;/&gt;&lt;wsp:rsid wsp:val=&quot;008F1BA8&quot;/&gt;&lt;wsp:rsid wsp:val=&quot;008F1D50&quot;/&gt;&lt;wsp:rsid wsp:val=&quot;008F21E5&quot;/&gt;&lt;wsp:rsid wsp:val=&quot;008F22DD&quot;/&gt;&lt;wsp:rsid wsp:val=&quot;008F2A17&quot;/&gt;&lt;wsp:rsid wsp:val=&quot;008F2AC1&quot;/&gt;&lt;wsp:rsid wsp:val=&quot;008F2E9E&quot;/&gt;&lt;wsp:rsid wsp:val=&quot;008F2F3C&quot;/&gt;&lt;wsp:rsid wsp:val=&quot;008F2FBA&quot;/&gt;&lt;wsp:rsid wsp:val=&quot;008F3904&quot;/&gt;&lt;wsp:rsid wsp:val=&quot;008F3913&quot;/&gt;&lt;wsp:rsid wsp:val=&quot;008F4496&quot;/&gt;&lt;wsp:rsid wsp:val=&quot;008F48C9&quot;/&gt;&lt;wsp:rsid wsp:val=&quot;008F57B9&quot;/&gt;&lt;wsp:rsid wsp:val=&quot;008F5B4C&quot;/&gt;&lt;wsp:rsid wsp:val=&quot;008F5BBD&quot;/&gt;&lt;wsp:rsid wsp:val=&quot;008F5BD1&quot;/&gt;&lt;wsp:rsid wsp:val=&quot;008F5CB9&quot;/&gt;&lt;wsp:rsid wsp:val=&quot;008F63C8&quot;/&gt;&lt;wsp:rsid wsp:val=&quot;008F6E01&quot;/&gt;&lt;wsp:rsid wsp:val=&quot;008F736A&quot;/&gt;&lt;wsp:rsid wsp:val=&quot;008F744C&quot;/&gt;&lt;wsp:rsid wsp:val=&quot;008F762D&quot;/&gt;&lt;wsp:rsid wsp:val=&quot;008F77A0&quot;/&gt;&lt;wsp:rsid wsp:val=&quot;008F77A9&quot;/&gt;&lt;wsp:rsid wsp:val=&quot;008F790C&quot;/&gt;&lt;wsp:rsid wsp:val=&quot;008F7E18&quot;/&gt;&lt;wsp:rsid wsp:val=&quot;0090051B&quot;/&gt;&lt;wsp:rsid wsp:val=&quot;00900A2D&quot;/&gt;&lt;wsp:rsid wsp:val=&quot;00901144&quot;/&gt;&lt;wsp:rsid wsp:val=&quot;00901359&quot;/&gt;&lt;wsp:rsid wsp:val=&quot;0090230A&quot;/&gt;&lt;wsp:rsid wsp:val=&quot;00902E8A&quot;/&gt;&lt;wsp:rsid wsp:val=&quot;00903180&quot;/&gt;&lt;wsp:rsid wsp:val=&quot;00903701&quot;/&gt;&lt;wsp:rsid wsp:val=&quot;0090445C&quot;/&gt;&lt;wsp:rsid wsp:val=&quot;00904C34&quot;/&gt;&lt;wsp:rsid wsp:val=&quot;00904D3F&quot;/&gt;&lt;wsp:rsid wsp:val=&quot;00905074&quot;/&gt;&lt;wsp:rsid wsp:val=&quot;00905369&quot;/&gt;&lt;wsp:rsid wsp:val=&quot;00905B59&quot;/&gt;&lt;wsp:rsid wsp:val=&quot;00906410&quot;/&gt;&lt;wsp:rsid wsp:val=&quot;00906D63&quot;/&gt;&lt;wsp:rsid wsp:val=&quot;00906E60&quot;/&gt;&lt;wsp:rsid wsp:val=&quot;009075A3&quot;/&gt;&lt;wsp:rsid wsp:val=&quot;0090765B&quot;/&gt;&lt;wsp:rsid wsp:val=&quot;00910A6C&quot;/&gt;&lt;wsp:rsid wsp:val=&quot;00910EFF&quot;/&gt;&lt;wsp:rsid wsp:val=&quot;0091103F&quot;/&gt;&lt;wsp:rsid wsp:val=&quot;00911814&quot;/&gt;&lt;wsp:rsid wsp:val=&quot;009120E5&quot;/&gt;&lt;wsp:rsid wsp:val=&quot;0091249E&quot;/&gt;&lt;wsp:rsid wsp:val=&quot;0091255E&quot;/&gt;&lt;wsp:rsid wsp:val=&quot;00912C0C&quot;/&gt;&lt;wsp:rsid wsp:val=&quot;009130DE&quot;/&gt;&lt;wsp:rsid wsp:val=&quot;009137E7&quot;/&gt;&lt;wsp:rsid wsp:val=&quot;00913CCD&quot;/&gt;&lt;wsp:rsid wsp:val=&quot;009146AD&quot;/&gt;&lt;wsp:rsid wsp:val=&quot;00914F15&quot;/&gt;&lt;wsp:rsid wsp:val=&quot;00915055&quot;/&gt;&lt;wsp:rsid wsp:val=&quot;00915073&quot;/&gt;&lt;wsp:rsid wsp:val=&quot;009150D3&quot;/&gt;&lt;wsp:rsid wsp:val=&quot;0091512A&quot;/&gt;&lt;wsp:rsid wsp:val=&quot;0091522E&quot;/&gt;&lt;wsp:rsid wsp:val=&quot;00915908&quot;/&gt;&lt;wsp:rsid wsp:val=&quot;009159FB&quot;/&gt;&lt;wsp:rsid wsp:val=&quot;00915A87&quot;/&gt;&lt;wsp:rsid wsp:val=&quot;00916DBB&quot;/&gt;&lt;wsp:rsid wsp:val=&quot;00916F9C&quot;/&gt;&lt;wsp:rsid wsp:val=&quot;00917E3F&quot;/&gt;&lt;wsp:rsid wsp:val=&quot;00917E46&quot;/&gt;&lt;wsp:rsid wsp:val=&quot;0092057E&quot;/&gt;&lt;wsp:rsid wsp:val=&quot;00920F13&quot;/&gt;&lt;wsp:rsid wsp:val=&quot;00921230&quot;/&gt;&lt;wsp:rsid wsp:val=&quot;0092171C&quot;/&gt;&lt;wsp:rsid wsp:val=&quot;0092175E&quot;/&gt;&lt;wsp:rsid wsp:val=&quot;00921B5D&quot;/&gt;&lt;wsp:rsid wsp:val=&quot;00921BFF&quot;/&gt;&lt;wsp:rsid wsp:val=&quot;009220CB&quot;/&gt;&lt;wsp:rsid wsp:val=&quot;00922A27&quot;/&gt;&lt;wsp:rsid wsp:val=&quot;00922A53&quot;/&gt;&lt;wsp:rsid wsp:val=&quot;00922B80&quot;/&gt;&lt;wsp:rsid wsp:val=&quot;00922E7B&quot;/&gt;&lt;wsp:rsid wsp:val=&quot;009232D0&quot;/&gt;&lt;wsp:rsid wsp:val=&quot;00923627&quot;/&gt;&lt;wsp:rsid wsp:val=&quot;00923D28&quot;/&gt;&lt;wsp:rsid wsp:val=&quot;00923EE4&quot;/&gt;&lt;wsp:rsid wsp:val=&quot;00924995&quot;/&gt;&lt;wsp:rsid wsp:val=&quot;00924FCF&quot;/&gt;&lt;wsp:rsid wsp:val=&quot;00925B31&quot;/&gt;&lt;wsp:rsid wsp:val=&quot;00925D2A&quot;/&gt;&lt;wsp:rsid wsp:val=&quot;00926572&quot;/&gt;&lt;wsp:rsid wsp:val=&quot;00927695&quot;/&gt;&lt;wsp:rsid wsp:val=&quot;00927BA2&quot;/&gt;&lt;wsp:rsid wsp:val=&quot;0093003F&quot;/&gt;&lt;wsp:rsid wsp:val=&quot;0093046F&quot;/&gt;&lt;wsp:rsid wsp:val=&quot;0093107B&quot;/&gt;&lt;wsp:rsid wsp:val=&quot;00931CC1&quot;/&gt;&lt;wsp:rsid wsp:val=&quot;00932131&quot;/&gt;&lt;wsp:rsid wsp:val=&quot;0093225C&quot;/&gt;&lt;wsp:rsid wsp:val=&quot;00933289&quot;/&gt;&lt;wsp:rsid wsp:val=&quot;0093329B&quot;/&gt;&lt;wsp:rsid wsp:val=&quot;00933DCF&quot;/&gt;&lt;wsp:rsid wsp:val=&quot;009340DA&quot;/&gt;&lt;wsp:rsid wsp:val=&quot;00934703&quot;/&gt;&lt;wsp:rsid wsp:val=&quot;009347F1&quot;/&gt;&lt;wsp:rsid wsp:val=&quot;0093484E&quot;/&gt;&lt;wsp:rsid wsp:val=&quot;00934F04&quot;/&gt;&lt;wsp:rsid wsp:val=&quot;00934FD7&quot;/&gt;&lt;wsp:rsid wsp:val=&quot;0093556F&quot;/&gt;&lt;wsp:rsid wsp:val=&quot;00935C46&quot;/&gt;&lt;wsp:rsid wsp:val=&quot;00935D57&quot;/&gt;&lt;wsp:rsid wsp:val=&quot;00935EE0&quot;/&gt;&lt;wsp:rsid wsp:val=&quot;009373B7&quot;/&gt;&lt;wsp:rsid wsp:val=&quot;00937843&quot;/&gt;&lt;wsp:rsid wsp:val=&quot;00937F22&quot;/&gt;&lt;wsp:rsid wsp:val=&quot;009405D5&quot;/&gt;&lt;wsp:rsid wsp:val=&quot;009406DD&quot;/&gt;&lt;wsp:rsid wsp:val=&quot;0094080C&quot;/&gt;&lt;wsp:rsid wsp:val=&quot;00940A34&quot;/&gt;&lt;wsp:rsid wsp:val=&quot;00941024&quot;/&gt;&lt;wsp:rsid wsp:val=&quot;009411A3&quot;/&gt;&lt;wsp:rsid wsp:val=&quot;00941432&quot;/&gt;&lt;wsp:rsid wsp:val=&quot;00941476&quot;/&gt;&lt;wsp:rsid wsp:val=&quot;00941BB9&quot;/&gt;&lt;wsp:rsid wsp:val=&quot;00942077&quot;/&gt;&lt;wsp:rsid wsp:val=&quot;0094274E&quot;/&gt;&lt;wsp:rsid wsp:val=&quot;009430D6&quot;/&gt;&lt;wsp:rsid wsp:val=&quot;0094330D&quot;/&gt;&lt;wsp:rsid wsp:val=&quot;00943517&quot;/&gt;&lt;wsp:rsid wsp:val=&quot;009445CB&quot;/&gt;&lt;wsp:rsid wsp:val=&quot;009445D5&quot;/&gt;&lt;wsp:rsid wsp:val=&quot;009449B5&quot;/&gt;&lt;wsp:rsid wsp:val=&quot;00944AB4&quot;/&gt;&lt;wsp:rsid wsp:val=&quot;00944B81&quot;/&gt;&lt;wsp:rsid wsp:val=&quot;009451B0&quot;/&gt;&lt;wsp:rsid wsp:val=&quot;00945516&quot;/&gt;&lt;wsp:rsid wsp:val=&quot;00945B8B&quot;/&gt;&lt;wsp:rsid wsp:val=&quot;00946172&quot;/&gt;&lt;wsp:rsid wsp:val=&quot;009462A2&quot;/&gt;&lt;wsp:rsid wsp:val=&quot;0094732D&quot;/&gt;&lt;wsp:rsid wsp:val=&quot;009474E2&quot;/&gt;&lt;wsp:rsid wsp:val=&quot;00947E5C&quot;/&gt;&lt;wsp:rsid wsp:val=&quot;0095046D&quot;/&gt;&lt;wsp:rsid wsp:val=&quot;00950A8A&quot;/&gt;&lt;wsp:rsid wsp:val=&quot;00950D3D&quot;/&gt;&lt;wsp:rsid wsp:val=&quot;0095130C&quot;/&gt;&lt;wsp:rsid wsp:val=&quot;009515A8&quot;/&gt;&lt;wsp:rsid wsp:val=&quot;009518D5&quot;/&gt;&lt;wsp:rsid wsp:val=&quot;00951D9D&quot;/&gt;&lt;wsp:rsid wsp:val=&quot;00952D7A&quot;/&gt;&lt;wsp:rsid wsp:val=&quot;00952F8D&quot;/&gt;&lt;wsp:rsid wsp:val=&quot;009530F5&quot;/&gt;&lt;wsp:rsid wsp:val=&quot;0095355E&quot;/&gt;&lt;wsp:rsid wsp:val=&quot;009537F3&quot;/&gt;&lt;wsp:rsid wsp:val=&quot;00953A4E&quot;/&gt;&lt;wsp:rsid wsp:val=&quot;00953CC3&quot;/&gt;&lt;wsp:rsid wsp:val=&quot;009541F9&quot;/&gt;&lt;wsp:rsid wsp:val=&quot;0095459A&quot;/&gt;&lt;wsp:rsid wsp:val=&quot;0095499C&quot;/&gt;&lt;wsp:rsid wsp:val=&quot;00955490&quot;/&gt;&lt;wsp:rsid wsp:val=&quot;00955578&quot;/&gt;&lt;wsp:rsid wsp:val=&quot;00955999&quot;/&gt;&lt;wsp:rsid wsp:val=&quot;00955BDD&quot;/&gt;&lt;wsp:rsid wsp:val=&quot;0095616B&quot;/&gt;&lt;wsp:rsid wsp:val=&quot;00956225&quot;/&gt;&lt;wsp:rsid wsp:val=&quot;0095697E&quot;/&gt;&lt;wsp:rsid wsp:val=&quot;00956CD4&quot;/&gt;&lt;wsp:rsid wsp:val=&quot;00956E95&quot;/&gt;&lt;wsp:rsid wsp:val=&quot;00956EDC&quot;/&gt;&lt;wsp:rsid wsp:val=&quot;00960594&quot;/&gt;&lt;wsp:rsid wsp:val=&quot;009616E8&quot;/&gt;&lt;wsp:rsid wsp:val=&quot;00963ABB&quot;/&gt;&lt;wsp:rsid wsp:val=&quot;00963F15&quot;/&gt;&lt;wsp:rsid wsp:val=&quot;00964E2A&quot;/&gt;&lt;wsp:rsid wsp:val=&quot;009654DE&quot;/&gt;&lt;wsp:rsid wsp:val=&quot;0096582C&quot;/&gt;&lt;wsp:rsid wsp:val=&quot;00965EED&quot;/&gt;&lt;wsp:rsid wsp:val=&quot;009667BC&quot;/&gt;&lt;wsp:rsid wsp:val=&quot;00966DAF&quot;/&gt;&lt;wsp:rsid wsp:val=&quot;00966FA9&quot;/&gt;&lt;wsp:rsid wsp:val=&quot;009673C8&quot;/&gt;&lt;wsp:rsid wsp:val=&quot;0096771D&quot;/&gt;&lt;wsp:rsid wsp:val=&quot;0096792E&quot;/&gt;&lt;wsp:rsid wsp:val=&quot;00967E2F&quot;/&gt;&lt;wsp:rsid wsp:val=&quot;00970732&quot;/&gt;&lt;wsp:rsid wsp:val=&quot;00970A86&quot;/&gt;&lt;wsp:rsid wsp:val=&quot;00971974&quot;/&gt;&lt;wsp:rsid wsp:val=&quot;00971B1C&quot;/&gt;&lt;wsp:rsid wsp:val=&quot;00971C53&quot;/&gt;&lt;wsp:rsid wsp:val=&quot;00972E85&quot;/&gt;&lt;wsp:rsid wsp:val=&quot;009739F3&quot;/&gt;&lt;wsp:rsid wsp:val=&quot;009742E5&quot;/&gt;&lt;wsp:rsid wsp:val=&quot;00974862&quot;/&gt;&lt;wsp:rsid wsp:val=&quot;00974C77&quot;/&gt;&lt;wsp:rsid wsp:val=&quot;00974E71&quot;/&gt;&lt;wsp:rsid wsp:val=&quot;009758C3&quot;/&gt;&lt;wsp:rsid wsp:val=&quot;00975EE8&quot;/&gt;&lt;wsp:rsid wsp:val=&quot;009772B0&quot;/&gt;&lt;wsp:rsid wsp:val=&quot;009774DD&quot;/&gt;&lt;wsp:rsid wsp:val=&quot;00977881&quot;/&gt;&lt;wsp:rsid wsp:val=&quot;00977E91&quot;/&gt;&lt;wsp:rsid wsp:val=&quot;00980107&quot;/&gt;&lt;wsp:rsid wsp:val=&quot;0098019E&quot;/&gt;&lt;wsp:rsid wsp:val=&quot;00980B1E&quot;/&gt;&lt;wsp:rsid wsp:val=&quot;00981BA7&quot;/&gt;&lt;wsp:rsid wsp:val=&quot;00981E04&quot;/&gt;&lt;wsp:rsid wsp:val=&quot;00982089&quot;/&gt;&lt;wsp:rsid wsp:val=&quot;0098235A&quot;/&gt;&lt;wsp:rsid wsp:val=&quot;009826CA&quot;/&gt;&lt;wsp:rsid wsp:val=&quot;009826DB&quot;/&gt;&lt;wsp:rsid wsp:val=&quot;00982797&quot;/&gt;&lt;wsp:rsid wsp:val=&quot;00982A80&quot;/&gt;&lt;wsp:rsid wsp:val=&quot;00982CCD&quot;/&gt;&lt;wsp:rsid wsp:val=&quot;0098327F&quot;/&gt;&lt;wsp:rsid wsp:val=&quot;009835D2&quot;/&gt;&lt;wsp:rsid wsp:val=&quot;00983A09&quot;/&gt;&lt;wsp:rsid wsp:val=&quot;00984054&quot;/&gt;&lt;wsp:rsid wsp:val=&quot;00984387&quot;/&gt;&lt;wsp:rsid wsp:val=&quot;009843E6&quot;/&gt;&lt;wsp:rsid wsp:val=&quot;009846D8&quot;/&gt;&lt;wsp:rsid wsp:val=&quot;00984A58&quot;/&gt;&lt;wsp:rsid wsp:val=&quot;00984A8D&quot;/&gt;&lt;wsp:rsid wsp:val=&quot;00985105&quot;/&gt;&lt;wsp:rsid wsp:val=&quot;0098523C&quot;/&gt;&lt;wsp:rsid wsp:val=&quot;0098524A&quot;/&gt;&lt;wsp:rsid wsp:val=&quot;009854BD&quot;/&gt;&lt;wsp:rsid wsp:val=&quot;00985BCA&quot;/&gt;&lt;wsp:rsid wsp:val=&quot;00985BCE&quot;/&gt;&lt;wsp:rsid wsp:val=&quot;0098605E&quot;/&gt;&lt;wsp:rsid wsp:val=&quot;009862DD&quot;/&gt;&lt;wsp:rsid wsp:val=&quot;00986360&quot;/&gt;&lt;wsp:rsid wsp:val=&quot;009864A3&quot;/&gt;&lt;wsp:rsid wsp:val=&quot;00986AFF&quot;/&gt;&lt;wsp:rsid wsp:val=&quot;00986DEA&quot;/&gt;&lt;wsp:rsid wsp:val=&quot;00987013&quot;/&gt;&lt;wsp:rsid wsp:val=&quot;0098749E&quot;/&gt;&lt;wsp:rsid wsp:val=&quot;009874CE&quot;/&gt;&lt;wsp:rsid wsp:val=&quot;00987564&quot;/&gt;&lt;wsp:rsid wsp:val=&quot;00990A06&quot;/&gt;&lt;wsp:rsid wsp:val=&quot;00990B23&quot;/&gt;&lt;wsp:rsid wsp:val=&quot;009918E1&quot;/&gt;&lt;wsp:rsid wsp:val=&quot;00991CC5&quot;/&gt;&lt;wsp:rsid wsp:val=&quot;00992611&quot;/&gt;&lt;wsp:rsid wsp:val=&quot;009933DA&quot;/&gt;&lt;wsp:rsid wsp:val=&quot;00993518&quot;/&gt;&lt;wsp:rsid wsp:val=&quot;00993627&quot;/&gt;&lt;wsp:rsid wsp:val=&quot;00993A62&quot;/&gt;&lt;wsp:rsid wsp:val=&quot;00994408&quot;/&gt;&lt;wsp:rsid wsp:val=&quot;0099491C&quot;/&gt;&lt;wsp:rsid wsp:val=&quot;00995C1B&quot;/&gt;&lt;wsp:rsid wsp:val=&quot;00996193&quot;/&gt;&lt;wsp:rsid wsp:val=&quot;009963E9&quot;/&gt;&lt;wsp:rsid wsp:val=&quot;009965E3&quot;/&gt;&lt;wsp:rsid wsp:val=&quot;00996A49&quot;/&gt;&lt;wsp:rsid wsp:val=&quot;00996CD2&quot;/&gt;&lt;wsp:rsid wsp:val=&quot;00996F6A&quot;/&gt;&lt;wsp:rsid wsp:val=&quot;00996F92&quot;/&gt;&lt;wsp:rsid wsp:val=&quot;00997028&quot;/&gt;&lt;wsp:rsid wsp:val=&quot;009A0006&quot;/&gt;&lt;wsp:rsid wsp:val=&quot;009A020B&quot;/&gt;&lt;wsp:rsid wsp:val=&quot;009A0420&quot;/&gt;&lt;wsp:rsid wsp:val=&quot;009A06DA&quot;/&gt;&lt;wsp:rsid wsp:val=&quot;009A13DB&quot;/&gt;&lt;wsp:rsid wsp:val=&quot;009A15C1&quot;/&gt;&lt;wsp:rsid wsp:val=&quot;009A17C0&quot;/&gt;&lt;wsp:rsid wsp:val=&quot;009A1873&quot;/&gt;&lt;wsp:rsid wsp:val=&quot;009A1DEB&quot;/&gt;&lt;wsp:rsid wsp:val=&quot;009A219C&quot;/&gt;&lt;wsp:rsid wsp:val=&quot;009A2F67&quot;/&gt;&lt;wsp:rsid wsp:val=&quot;009A3662&quot;/&gt;&lt;wsp:rsid wsp:val=&quot;009A377F&quot;/&gt;&lt;wsp:rsid wsp:val=&quot;009A41BD&quot;/&gt;&lt;wsp:rsid wsp:val=&quot;009A447F&quot;/&gt;&lt;wsp:rsid wsp:val=&quot;009A51D0&quot;/&gt;&lt;wsp:rsid wsp:val=&quot;009A5AEE&quot;/&gt;&lt;wsp:rsid wsp:val=&quot;009A6130&quot;/&gt;&lt;wsp:rsid wsp:val=&quot;009A6B35&quot;/&gt;&lt;wsp:rsid wsp:val=&quot;009A74FE&quot;/&gt;&lt;wsp:rsid wsp:val=&quot;009A7FCA&quot;/&gt;&lt;wsp:rsid wsp:val=&quot;009B03D1&quot;/&gt;&lt;wsp:rsid wsp:val=&quot;009B0460&quot;/&gt;&lt;wsp:rsid wsp:val=&quot;009B0EA7&quot;/&gt;&lt;wsp:rsid wsp:val=&quot;009B109C&quot;/&gt;&lt;wsp:rsid wsp:val=&quot;009B25FF&quot;/&gt;&lt;wsp:rsid wsp:val=&quot;009B2739&quot;/&gt;&lt;wsp:rsid wsp:val=&quot;009B36C3&quot;/&gt;&lt;wsp:rsid wsp:val=&quot;009B4456&quot;/&gt;&lt;wsp:rsid wsp:val=&quot;009B4C85&quot;/&gt;&lt;wsp:rsid wsp:val=&quot;009B4ECC&quot;/&gt;&lt;wsp:rsid wsp:val=&quot;009B5238&quot;/&gt;&lt;wsp:rsid wsp:val=&quot;009B5336&quot;/&gt;&lt;wsp:rsid wsp:val=&quot;009B557D&quot;/&gt;&lt;wsp:rsid wsp:val=&quot;009B56AA&quot;/&gt;&lt;wsp:rsid wsp:val=&quot;009B5FAE&quot;/&gt;&lt;wsp:rsid wsp:val=&quot;009B6342&quot;/&gt;&lt;wsp:rsid wsp:val=&quot;009B6344&quot;/&gt;&lt;wsp:rsid wsp:val=&quot;009B7230&quot;/&gt;&lt;wsp:rsid wsp:val=&quot;009B741C&quot;/&gt;&lt;wsp:rsid wsp:val=&quot;009C032E&quot;/&gt;&lt;wsp:rsid wsp:val=&quot;009C033F&quot;/&gt;&lt;wsp:rsid wsp:val=&quot;009C0FDF&quot;/&gt;&lt;wsp:rsid wsp:val=&quot;009C1632&quot;/&gt;&lt;wsp:rsid wsp:val=&quot;009C2083&quot;/&gt;&lt;wsp:rsid wsp:val=&quot;009C30B2&quot;/&gt;&lt;wsp:rsid wsp:val=&quot;009C3559&quot;/&gt;&lt;wsp:rsid wsp:val=&quot;009C3800&quot;/&gt;&lt;wsp:rsid wsp:val=&quot;009C3980&quot;/&gt;&lt;wsp:rsid wsp:val=&quot;009C39CF&quot;/&gt;&lt;wsp:rsid wsp:val=&quot;009C3CE0&quot;/&gt;&lt;wsp:rsid wsp:val=&quot;009C3CF7&quot;/&gt;&lt;wsp:rsid wsp:val=&quot;009C42B0&quot;/&gt;&lt;wsp:rsid wsp:val=&quot;009C4BCD&quot;/&gt;&lt;wsp:rsid wsp:val=&quot;009C53B1&quot;/&gt;&lt;wsp:rsid wsp:val=&quot;009C5ED5&quot;/&gt;&lt;wsp:rsid wsp:val=&quot;009C5EEC&quot;/&gt;&lt;wsp:rsid wsp:val=&quot;009C6092&quot;/&gt;&lt;wsp:rsid wsp:val=&quot;009C6425&quot;/&gt;&lt;wsp:rsid wsp:val=&quot;009C7D36&quot;/&gt;&lt;wsp:rsid wsp:val=&quot;009D0582&quot;/&gt;&lt;wsp:rsid wsp:val=&quot;009D0A87&quot;/&gt;&lt;wsp:rsid wsp:val=&quot;009D0B1E&quot;/&gt;&lt;wsp:rsid wsp:val=&quot;009D0B4A&quot;/&gt;&lt;wsp:rsid wsp:val=&quot;009D0E3A&quot;/&gt;&lt;wsp:rsid wsp:val=&quot;009D0E6E&quot;/&gt;&lt;wsp:rsid wsp:val=&quot;009D0FE7&quot;/&gt;&lt;wsp:rsid wsp:val=&quot;009D1296&quot;/&gt;&lt;wsp:rsid wsp:val=&quot;009D1792&quot;/&gt;&lt;wsp:rsid wsp:val=&quot;009D19FE&quot;/&gt;&lt;wsp:rsid wsp:val=&quot;009D1AE1&quot;/&gt;&lt;wsp:rsid wsp:val=&quot;009D1B1E&quot;/&gt;&lt;wsp:rsid wsp:val=&quot;009D1D58&quot;/&gt;&lt;wsp:rsid wsp:val=&quot;009D1D68&quot;/&gt;&lt;wsp:rsid wsp:val=&quot;009D2251&quot;/&gt;&lt;wsp:rsid wsp:val=&quot;009D2EF2&quot;/&gt;&lt;wsp:rsid wsp:val=&quot;009D3315&quot;/&gt;&lt;wsp:rsid wsp:val=&quot;009D3480&quot;/&gt;&lt;wsp:rsid wsp:val=&quot;009D3B3D&quot;/&gt;&lt;wsp:rsid wsp:val=&quot;009D3D18&quot;/&gt;&lt;wsp:rsid wsp:val=&quot;009D48B2&quot;/&gt;&lt;wsp:rsid wsp:val=&quot;009D4949&quot;/&gt;&lt;wsp:rsid wsp:val=&quot;009D591C&quot;/&gt;&lt;wsp:rsid wsp:val=&quot;009D5E29&quot;/&gt;&lt;wsp:rsid wsp:val=&quot;009D5ED9&quot;/&gt;&lt;wsp:rsid wsp:val=&quot;009D6A8B&quot;/&gt;&lt;wsp:rsid wsp:val=&quot;009D6BD1&quot;/&gt;&lt;wsp:rsid wsp:val=&quot;009D7250&quot;/&gt;&lt;wsp:rsid wsp:val=&quot;009D7498&quot;/&gt;&lt;wsp:rsid wsp:val=&quot;009D7660&quot;/&gt;&lt;wsp:rsid wsp:val=&quot;009D7FB2&quot;/&gt;&lt;wsp:rsid wsp:val=&quot;009E00CC&quot;/&gt;&lt;wsp:rsid wsp:val=&quot;009E04A1&quot;/&gt;&lt;wsp:rsid wsp:val=&quot;009E0AAC&quot;/&gt;&lt;wsp:rsid wsp:val=&quot;009E199C&quot;/&gt;&lt;wsp:rsid wsp:val=&quot;009E1C3C&quot;/&gt;&lt;wsp:rsid wsp:val=&quot;009E2024&quot;/&gt;&lt;wsp:rsid wsp:val=&quot;009E2325&quot;/&gt;&lt;wsp:rsid wsp:val=&quot;009E2805&quot;/&gt;&lt;wsp:rsid wsp:val=&quot;009E2A3C&quot;/&gt;&lt;wsp:rsid wsp:val=&quot;009E2A5D&quot;/&gt;&lt;wsp:rsid wsp:val=&quot;009E2C0C&quot;/&gt;&lt;wsp:rsid wsp:val=&quot;009E2C2C&quot;/&gt;&lt;wsp:rsid wsp:val=&quot;009E3325&quot;/&gt;&lt;wsp:rsid wsp:val=&quot;009E37C0&quot;/&gt;&lt;wsp:rsid wsp:val=&quot;009E39D8&quot;/&gt;&lt;wsp:rsid wsp:val=&quot;009E3E6E&quot;/&gt;&lt;wsp:rsid wsp:val=&quot;009E4120&quot;/&gt;&lt;wsp:rsid wsp:val=&quot;009E4133&quot;/&gt;&lt;wsp:rsid wsp:val=&quot;009E45D5&quot;/&gt;&lt;wsp:rsid wsp:val=&quot;009E479C&quot;/&gt;&lt;wsp:rsid wsp:val=&quot;009E4B70&quot;/&gt;&lt;wsp:rsid wsp:val=&quot;009E4E35&quot;/&gt;&lt;wsp:rsid wsp:val=&quot;009E5254&quot;/&gt;&lt;wsp:rsid wsp:val=&quot;009E5358&quot;/&gt;&lt;wsp:rsid wsp:val=&quot;009E53C5&quot;/&gt;&lt;wsp:rsid wsp:val=&quot;009E5527&quot;/&gt;&lt;wsp:rsid wsp:val=&quot;009E5C63&quot;/&gt;&lt;wsp:rsid wsp:val=&quot;009E6F86&quot;/&gt;&lt;wsp:rsid wsp:val=&quot;009E710B&quot;/&gt;&lt;wsp:rsid wsp:val=&quot;009E733E&quot;/&gt;&lt;wsp:rsid wsp:val=&quot;009E79D8&quot;/&gt;&lt;wsp:rsid wsp:val=&quot;009F0144&quot;/&gt;&lt;wsp:rsid wsp:val=&quot;009F0E0F&quot;/&gt;&lt;wsp:rsid wsp:val=&quot;009F0E83&quot;/&gt;&lt;wsp:rsid wsp:val=&quot;009F0F3A&quot;/&gt;&lt;wsp:rsid wsp:val=&quot;009F13FC&quot;/&gt;&lt;wsp:rsid wsp:val=&quot;009F17BC&quot;/&gt;&lt;wsp:rsid wsp:val=&quot;009F25F3&quot;/&gt;&lt;wsp:rsid wsp:val=&quot;009F3815&quot;/&gt;&lt;wsp:rsid wsp:val=&quot;009F4159&quot;/&gt;&lt;wsp:rsid wsp:val=&quot;009F43D8&quot;/&gt;&lt;wsp:rsid wsp:val=&quot;009F44F0&quot;/&gt;&lt;wsp:rsid wsp:val=&quot;009F4B3D&quot;/&gt;&lt;wsp:rsid wsp:val=&quot;009F5601&quot;/&gt;&lt;wsp:rsid wsp:val=&quot;009F5B4F&quot;/&gt;&lt;wsp:rsid wsp:val=&quot;009F5C88&quot;/&gt;&lt;wsp:rsid wsp:val=&quot;009F66BE&quot;/&gt;&lt;wsp:rsid wsp:val=&quot;009F713D&quot;/&gt;&lt;wsp:rsid wsp:val=&quot;009F7A2F&quot;/&gt;&lt;wsp:rsid wsp:val=&quot;009F7E10&quot;/&gt;&lt;wsp:rsid wsp:val=&quot;00A00E9C&quot;/&gt;&lt;wsp:rsid wsp:val=&quot;00A01227&quot;/&gt;&lt;wsp:rsid wsp:val=&quot;00A013D2&quot;/&gt;&lt;wsp:rsid wsp:val=&quot;00A01D49&quot;/&gt;&lt;wsp:rsid wsp:val=&quot;00A029C6&quot;/&gt;&lt;wsp:rsid wsp:val=&quot;00A03119&quot;/&gt;&lt;wsp:rsid wsp:val=&quot;00A03766&quot;/&gt;&lt;wsp:rsid wsp:val=&quot;00A03A5C&quot;/&gt;&lt;wsp:rsid wsp:val=&quot;00A03B3E&quot;/&gt;&lt;wsp:rsid wsp:val=&quot;00A04180&quot;/&gt;&lt;wsp:rsid wsp:val=&quot;00A04269&quot;/&gt;&lt;wsp:rsid wsp:val=&quot;00A04555&quot;/&gt;&lt;wsp:rsid wsp:val=&quot;00A04BCD&quot;/&gt;&lt;wsp:rsid wsp:val=&quot;00A05494&quot;/&gt;&lt;wsp:rsid wsp:val=&quot;00A05542&quot;/&gt;&lt;wsp:rsid wsp:val=&quot;00A05E45&quot;/&gt;&lt;wsp:rsid wsp:val=&quot;00A06DF7&quot;/&gt;&lt;wsp:rsid wsp:val=&quot;00A07250&quot;/&gt;&lt;wsp:rsid wsp:val=&quot;00A074E5&quot;/&gt;&lt;wsp:rsid wsp:val=&quot;00A101C9&quot;/&gt;&lt;wsp:rsid wsp:val=&quot;00A10378&quot;/&gt;&lt;wsp:rsid wsp:val=&quot;00A106E6&quot;/&gt;&lt;wsp:rsid wsp:val=&quot;00A10747&quot;/&gt;&lt;wsp:rsid wsp:val=&quot;00A10E53&quot;/&gt;&lt;wsp:rsid wsp:val=&quot;00A10E9A&quot;/&gt;&lt;wsp:rsid wsp:val=&quot;00A112A1&quot;/&gt;&lt;wsp:rsid wsp:val=&quot;00A114A6&quot;/&gt;&lt;wsp:rsid wsp:val=&quot;00A117D2&quot;/&gt;&lt;wsp:rsid wsp:val=&quot;00A12B87&quot;/&gt;&lt;wsp:rsid wsp:val=&quot;00A12B97&quot;/&gt;&lt;wsp:rsid wsp:val=&quot;00A12F76&quot;/&gt;&lt;wsp:rsid wsp:val=&quot;00A13059&quot;/&gt;&lt;wsp:rsid wsp:val=&quot;00A13120&quot;/&gt;&lt;wsp:rsid wsp:val=&quot;00A13B3D&quot;/&gt;&lt;wsp:rsid wsp:val=&quot;00A13D22&quot;/&gt;&lt;wsp:rsid wsp:val=&quot;00A13DFE&quot;/&gt;&lt;wsp:rsid wsp:val=&quot;00A141DF&quot;/&gt;&lt;wsp:rsid wsp:val=&quot;00A147D2&quot;/&gt;&lt;wsp:rsid wsp:val=&quot;00A14B46&quot;/&gt;&lt;wsp:rsid wsp:val=&quot;00A14C76&quot;/&gt;&lt;wsp:rsid wsp:val=&quot;00A15220&quot;/&gt;&lt;wsp:rsid wsp:val=&quot;00A1590A&quot;/&gt;&lt;wsp:rsid wsp:val=&quot;00A160F1&quot;/&gt;&lt;wsp:rsid wsp:val=&quot;00A1661F&quot;/&gt;&lt;wsp:rsid wsp:val=&quot;00A177D9&quot;/&gt;&lt;wsp:rsid wsp:val=&quot;00A203BE&quot;/&gt;&lt;wsp:rsid wsp:val=&quot;00A20F72&quot;/&gt;&lt;wsp:rsid wsp:val=&quot;00A21A08&quot;/&gt;&lt;wsp:rsid wsp:val=&quot;00A21C73&quot;/&gt;&lt;wsp:rsid wsp:val=&quot;00A22386&quot;/&gt;&lt;wsp:rsid wsp:val=&quot;00A226B7&quot;/&gt;&lt;wsp:rsid wsp:val=&quot;00A22972&quot;/&gt;&lt;wsp:rsid wsp:val=&quot;00A22EFA&quot;/&gt;&lt;wsp:rsid wsp:val=&quot;00A2382C&quot;/&gt;&lt;wsp:rsid wsp:val=&quot;00A23CCB&quot;/&gt;&lt;wsp:rsid wsp:val=&quot;00A2430F&quot;/&gt;&lt;wsp:rsid wsp:val=&quot;00A244B4&quot;/&gt;&lt;wsp:rsid wsp:val=&quot;00A245B7&quot;/&gt;&lt;wsp:rsid wsp:val=&quot;00A2533D&quot;/&gt;&lt;wsp:rsid wsp:val=&quot;00A25971&quot;/&gt;&lt;wsp:rsid wsp:val=&quot;00A25ABB&quot;/&gt;&lt;wsp:rsid wsp:val=&quot;00A25B8E&quot;/&gt;&lt;wsp:rsid wsp:val=&quot;00A26744&quot;/&gt;&lt;wsp:rsid wsp:val=&quot;00A272CB&quot;/&gt;&lt;wsp:rsid wsp:val=&quot;00A2788F&quot;/&gt;&lt;wsp:rsid wsp:val=&quot;00A27C46&quot;/&gt;&lt;wsp:rsid wsp:val=&quot;00A30672&quot;/&gt;&lt;wsp:rsid wsp:val=&quot;00A30E7E&quot;/&gt;&lt;wsp:rsid wsp:val=&quot;00A30FCC&quot;/&gt;&lt;wsp:rsid wsp:val=&quot;00A311C5&quot;/&gt;&lt;wsp:rsid wsp:val=&quot;00A314BE&quot;/&gt;&lt;wsp:rsid wsp:val=&quot;00A31728&quot;/&gt;&lt;wsp:rsid wsp:val=&quot;00A31E7E&quot;/&gt;&lt;wsp:rsid wsp:val=&quot;00A32247&quot;/&gt;&lt;wsp:rsid wsp:val=&quot;00A335FA&quot;/&gt;&lt;wsp:rsid wsp:val=&quot;00A340A7&quot;/&gt;&lt;wsp:rsid wsp:val=&quot;00A3478B&quot;/&gt;&lt;wsp:rsid wsp:val=&quot;00A34A3E&quot;/&gt;&lt;wsp:rsid wsp:val=&quot;00A35069&quot;/&gt;&lt;wsp:rsid wsp:val=&quot;00A3572F&quot;/&gt;&lt;wsp:rsid wsp:val=&quot;00A35819&quot;/&gt;&lt;wsp:rsid wsp:val=&quot;00A35F7A&quot;/&gt;&lt;wsp:rsid wsp:val=&quot;00A3628A&quot;/&gt;&lt;wsp:rsid wsp:val=&quot;00A36306&quot;/&gt;&lt;wsp:rsid wsp:val=&quot;00A36A2E&quot;/&gt;&lt;wsp:rsid wsp:val=&quot;00A36CF3&quot;/&gt;&lt;wsp:rsid wsp:val=&quot;00A37277&quot;/&gt;&lt;wsp:rsid wsp:val=&quot;00A37430&quot;/&gt;&lt;wsp:rsid wsp:val=&quot;00A37CAA&quot;/&gt;&lt;wsp:rsid wsp:val=&quot;00A37CBF&quot;/&gt;&lt;wsp:rsid wsp:val=&quot;00A37E90&quot;/&gt;&lt;wsp:rsid wsp:val=&quot;00A37FC6&quot;/&gt;&lt;wsp:rsid wsp:val=&quot;00A40423&quot;/&gt;&lt;wsp:rsid wsp:val=&quot;00A40A1B&quot;/&gt;&lt;wsp:rsid wsp:val=&quot;00A40A4B&quot;/&gt;&lt;wsp:rsid wsp:val=&quot;00A40F0C&quot;/&gt;&lt;wsp:rsid wsp:val=&quot;00A41DFF&quot;/&gt;&lt;wsp:rsid wsp:val=&quot;00A41E2F&quot;/&gt;&lt;wsp:rsid wsp:val=&quot;00A420BB&quot;/&gt;&lt;wsp:rsid wsp:val=&quot;00A42CE6&quot;/&gt;&lt;wsp:rsid wsp:val=&quot;00A4375C&quot;/&gt;&lt;wsp:rsid wsp:val=&quot;00A4380B&quot;/&gt;&lt;wsp:rsid wsp:val=&quot;00A44DFB&quot;/&gt;&lt;wsp:rsid wsp:val=&quot;00A451C1&quot;/&gt;&lt;wsp:rsid wsp:val=&quot;00A45471&quot;/&gt;&lt;wsp:rsid wsp:val=&quot;00A45C98&quot;/&gt;&lt;wsp:rsid wsp:val=&quot;00A45FA8&quot;/&gt;&lt;wsp:rsid wsp:val=&quot;00A4648F&quot;/&gt;&lt;wsp:rsid wsp:val=&quot;00A46629&quot;/&gt;&lt;wsp:rsid wsp:val=&quot;00A466EB&quot;/&gt;&lt;wsp:rsid wsp:val=&quot;00A4696E&quot;/&gt;&lt;wsp:rsid wsp:val=&quot;00A47192&quot;/&gt;&lt;wsp:rsid wsp:val=&quot;00A50270&quot;/&gt;&lt;wsp:rsid wsp:val=&quot;00A50478&quot;/&gt;&lt;wsp:rsid wsp:val=&quot;00A505DD&quot;/&gt;&lt;wsp:rsid wsp:val=&quot;00A5095D&quot;/&gt;&lt;wsp:rsid wsp:val=&quot;00A50A0E&quot;/&gt;&lt;wsp:rsid wsp:val=&quot;00A50E34&quot;/&gt;&lt;wsp:rsid wsp:val=&quot;00A513E6&quot;/&gt;&lt;wsp:rsid wsp:val=&quot;00A51C37&quot;/&gt;&lt;wsp:rsid wsp:val=&quot;00A520AC&quot;/&gt;&lt;wsp:rsid wsp:val=&quot;00A528E9&quot;/&gt;&lt;wsp:rsid wsp:val=&quot;00A52AAD&quot;/&gt;&lt;wsp:rsid wsp:val=&quot;00A52D92&quot;/&gt;&lt;wsp:rsid wsp:val=&quot;00A531D4&quot;/&gt;&lt;wsp:rsid wsp:val=&quot;00A53F2D&quot;/&gt;&lt;wsp:rsid wsp:val=&quot;00A54342&quot;/&gt;&lt;wsp:rsid wsp:val=&quot;00A54C65&quot;/&gt;&lt;wsp:rsid wsp:val=&quot;00A550AD&quot;/&gt;&lt;wsp:rsid wsp:val=&quot;00A555EF&quot;/&gt;&lt;wsp:rsid wsp:val=&quot;00A55C8C&quot;/&gt;&lt;wsp:rsid wsp:val=&quot;00A56835&quot;/&gt;&lt;wsp:rsid wsp:val=&quot;00A56AC1&quot;/&gt;&lt;wsp:rsid wsp:val=&quot;00A56CAE&quot;/&gt;&lt;wsp:rsid wsp:val=&quot;00A5725B&quot;/&gt;&lt;wsp:rsid wsp:val=&quot;00A5793B&quot;/&gt;&lt;wsp:rsid wsp:val=&quot;00A6006C&quot;/&gt;&lt;wsp:rsid wsp:val=&quot;00A60C14&quot;/&gt;&lt;wsp:rsid wsp:val=&quot;00A61308&quot;/&gt;&lt;wsp:rsid wsp:val=&quot;00A620EE&quot;/&gt;&lt;wsp:rsid wsp:val=&quot;00A62366&quot;/&gt;&lt;wsp:rsid wsp:val=&quot;00A62369&quot;/&gt;&lt;wsp:rsid wsp:val=&quot;00A6244A&quot;/&gt;&lt;wsp:rsid wsp:val=&quot;00A6269E&quot;/&gt;&lt;wsp:rsid wsp:val=&quot;00A6275D&quot;/&gt;&lt;wsp:rsid wsp:val=&quot;00A62E41&quot;/&gt;&lt;wsp:rsid wsp:val=&quot;00A6323C&quot;/&gt;&lt;wsp:rsid wsp:val=&quot;00A63D8D&quot;/&gt;&lt;wsp:rsid wsp:val=&quot;00A64C65&quot;/&gt;&lt;wsp:rsid wsp:val=&quot;00A65100&quot;/&gt;&lt;wsp:rsid wsp:val=&quot;00A65219&quot;/&gt;&lt;wsp:rsid wsp:val=&quot;00A65D00&quot;/&gt;&lt;wsp:rsid wsp:val=&quot;00A65FBF&quot;/&gt;&lt;wsp:rsid wsp:val=&quot;00A66231&quot;/&gt;&lt;wsp:rsid wsp:val=&quot;00A666C5&quot;/&gt;&lt;wsp:rsid wsp:val=&quot;00A66FA4&quot;/&gt;&lt;wsp:rsid wsp:val=&quot;00A67608&quot;/&gt;&lt;wsp:rsid wsp:val=&quot;00A67B15&quot;/&gt;&lt;wsp:rsid wsp:val=&quot;00A67C72&quot;/&gt;&lt;wsp:rsid wsp:val=&quot;00A67E45&quot;/&gt;&lt;wsp:rsid wsp:val=&quot;00A70016&quot;/&gt;&lt;wsp:rsid wsp:val=&quot;00A701A4&quot;/&gt;&lt;wsp:rsid wsp:val=&quot;00A701E5&quot;/&gt;&lt;wsp:rsid wsp:val=&quot;00A701E8&quot;/&gt;&lt;wsp:rsid wsp:val=&quot;00A707CB&quot;/&gt;&lt;wsp:rsid wsp:val=&quot;00A70A41&quot;/&gt;&lt;wsp:rsid wsp:val=&quot;00A70B3F&quot;/&gt;&lt;wsp:rsid wsp:val=&quot;00A70E4C&quot;/&gt;&lt;wsp:rsid wsp:val=&quot;00A71C63&quot;/&gt;&lt;wsp:rsid wsp:val=&quot;00A723C5&quot;/&gt;&lt;wsp:rsid wsp:val=&quot;00A725FF&quot;/&gt;&lt;wsp:rsid wsp:val=&quot;00A7261E&quot;/&gt;&lt;wsp:rsid wsp:val=&quot;00A727F2&quot;/&gt;&lt;wsp:rsid wsp:val=&quot;00A738EF&quot;/&gt;&lt;wsp:rsid wsp:val=&quot;00A73E43&quot;/&gt;&lt;wsp:rsid wsp:val=&quot;00A73F2A&quot;/&gt;&lt;wsp:rsid wsp:val=&quot;00A747DD&quot;/&gt;&lt;wsp:rsid wsp:val=&quot;00A74DE4&quot;/&gt;&lt;wsp:rsid wsp:val=&quot;00A75969&quot;/&gt;&lt;wsp:rsid wsp:val=&quot;00A75EE1&quot;/&gt;&lt;wsp:rsid wsp:val=&quot;00A76F89&quot;/&gt;&lt;wsp:rsid wsp:val=&quot;00A7763B&quot;/&gt;&lt;wsp:rsid wsp:val=&quot;00A7768E&quot;/&gt;&lt;wsp:rsid wsp:val=&quot;00A7769A&quot;/&gt;&lt;wsp:rsid wsp:val=&quot;00A77785&quot;/&gt;&lt;wsp:rsid wsp:val=&quot;00A77F49&quot;/&gt;&lt;wsp:rsid wsp:val=&quot;00A808DC&quot;/&gt;&lt;wsp:rsid wsp:val=&quot;00A8138D&quot;/&gt;&lt;wsp:rsid wsp:val=&quot;00A817CB&quot;/&gt;&lt;wsp:rsid wsp:val=&quot;00A81AF9&quot;/&gt;&lt;wsp:rsid wsp:val=&quot;00A82379&quot;/&gt;&lt;wsp:rsid wsp:val=&quot;00A82A13&quot;/&gt;&lt;wsp:rsid wsp:val=&quot;00A83381&quot;/&gt;&lt;wsp:rsid wsp:val=&quot;00A83726&quot;/&gt;&lt;wsp:rsid wsp:val=&quot;00A837BC&quot;/&gt;&lt;wsp:rsid wsp:val=&quot;00A8396A&quot;/&gt;&lt;wsp:rsid wsp:val=&quot;00A83EFC&quot;/&gt;&lt;wsp:rsid wsp:val=&quot;00A841D9&quot;/&gt;&lt;wsp:rsid wsp:val=&quot;00A8461C&quot;/&gt;&lt;wsp:rsid wsp:val=&quot;00A84CA2&quot;/&gt;&lt;wsp:rsid wsp:val=&quot;00A84E62&quot;/&gt;&lt;wsp:rsid wsp:val=&quot;00A85201&quot;/&gt;&lt;wsp:rsid wsp:val=&quot;00A8530B&quot;/&gt;&lt;wsp:rsid wsp:val=&quot;00A85A3B&quot;/&gt;&lt;wsp:rsid wsp:val=&quot;00A85AC0&quot;/&gt;&lt;wsp:rsid wsp:val=&quot;00A86973&quot;/&gt;&lt;wsp:rsid wsp:val=&quot;00A870B7&quot;/&gt;&lt;wsp:rsid wsp:val=&quot;00A876B0&quot;/&gt;&lt;wsp:rsid wsp:val=&quot;00A879BE&quot;/&gt;&lt;wsp:rsid wsp:val=&quot;00A87E15&quot;/&gt;&lt;wsp:rsid wsp:val=&quot;00A87FF2&quot;/&gt;&lt;wsp:rsid wsp:val=&quot;00A90DF1&quot;/&gt;&lt;wsp:rsid wsp:val=&quot;00A913E7&quot;/&gt;&lt;wsp:rsid wsp:val=&quot;00A91623&quot;/&gt;&lt;wsp:rsid wsp:val=&quot;00A91791&quot;/&gt;&lt;wsp:rsid wsp:val=&quot;00A919BB&quot;/&gt;&lt;wsp:rsid wsp:val=&quot;00A91A23&quot;/&gt;&lt;wsp:rsid wsp:val=&quot;00A928B4&quot;/&gt;&lt;wsp:rsid wsp:val=&quot;00A92C55&quot;/&gt;&lt;wsp:rsid wsp:val=&quot;00A9397C&quot;/&gt;&lt;wsp:rsid wsp:val=&quot;00A93DDD&quot;/&gt;&lt;wsp:rsid wsp:val=&quot;00A93FCE&quot;/&gt;&lt;wsp:rsid wsp:val=&quot;00A94085&quot;/&gt;&lt;wsp:rsid wsp:val=&quot;00A9463E&quot;/&gt;&lt;wsp:rsid wsp:val=&quot;00A9479F&quot;/&gt;&lt;wsp:rsid wsp:val=&quot;00A94E49&quot;/&gt;&lt;wsp:rsid wsp:val=&quot;00A95687&quot;/&gt;&lt;wsp:rsid wsp:val=&quot;00A958C8&quot;/&gt;&lt;wsp:rsid wsp:val=&quot;00A96781&quot;/&gt;&lt;wsp:rsid wsp:val=&quot;00A9717C&quot;/&gt;&lt;wsp:rsid wsp:val=&quot;00A977D1&quot;/&gt;&lt;wsp:rsid wsp:val=&quot;00A977DA&quot;/&gt;&lt;wsp:rsid wsp:val=&quot;00A97A17&quot;/&gt;&lt;wsp:rsid wsp:val=&quot;00A97C90&quot;/&gt;&lt;wsp:rsid wsp:val=&quot;00AA027B&quot;/&gt;&lt;wsp:rsid wsp:val=&quot;00AA0C45&quot;/&gt;&lt;wsp:rsid wsp:val=&quot;00AA0EC3&quot;/&gt;&lt;wsp:rsid wsp:val=&quot;00AA17C8&quot;/&gt;&lt;wsp:rsid wsp:val=&quot;00AA18AA&quot;/&gt;&lt;wsp:rsid wsp:val=&quot;00AA1961&quot;/&gt;&lt;wsp:rsid wsp:val=&quot;00AA20F1&quot;/&gt;&lt;wsp:rsid wsp:val=&quot;00AA217E&quot;/&gt;&lt;wsp:rsid wsp:val=&quot;00AA2423&quot;/&gt;&lt;wsp:rsid wsp:val=&quot;00AA26C1&quot;/&gt;&lt;wsp:rsid wsp:val=&quot;00AA3B30&quot;/&gt;&lt;wsp:rsid wsp:val=&quot;00AA4173&quot;/&gt;&lt;wsp:rsid wsp:val=&quot;00AA42E8&quot;/&gt;&lt;wsp:rsid wsp:val=&quot;00AA473F&quot;/&gt;&lt;wsp:rsid wsp:val=&quot;00AA4ACC&quot;/&gt;&lt;wsp:rsid wsp:val=&quot;00AA50DF&quot;/&gt;&lt;wsp:rsid wsp:val=&quot;00AA5115&quot;/&gt;&lt;wsp:rsid wsp:val=&quot;00AA59E1&quot;/&gt;&lt;wsp:rsid wsp:val=&quot;00AA5E96&quot;/&gt;&lt;wsp:rsid wsp:val=&quot;00AA6124&quot;/&gt;&lt;wsp:rsid wsp:val=&quot;00AA6144&quot;/&gt;&lt;wsp:rsid wsp:val=&quot;00AA6913&quot;/&gt;&lt;wsp:rsid wsp:val=&quot;00AA6BEC&quot;/&gt;&lt;wsp:rsid wsp:val=&quot;00AA7561&quot;/&gt;&lt;wsp:rsid wsp:val=&quot;00AA7801&quot;/&gt;&lt;wsp:rsid wsp:val=&quot;00AA78D1&quot;/&gt;&lt;wsp:rsid wsp:val=&quot;00AA7A27&quot;/&gt;&lt;wsp:rsid wsp:val=&quot;00AB07EB&quot;/&gt;&lt;wsp:rsid wsp:val=&quot;00AB082F&quot;/&gt;&lt;wsp:rsid wsp:val=&quot;00AB0EFA&quot;/&gt;&lt;wsp:rsid wsp:val=&quot;00AB0F1C&quot;/&gt;&lt;wsp:rsid wsp:val=&quot;00AB1CF3&quot;/&gt;&lt;wsp:rsid wsp:val=&quot;00AB21D9&quot;/&gt;&lt;wsp:rsid wsp:val=&quot;00AB3137&quot;/&gt;&lt;wsp:rsid wsp:val=&quot;00AB3505&quot;/&gt;&lt;wsp:rsid wsp:val=&quot;00AB3997&quot;/&gt;&lt;wsp:rsid wsp:val=&quot;00AB42F6&quot;/&gt;&lt;wsp:rsid wsp:val=&quot;00AB4466&quot;/&gt;&lt;wsp:rsid wsp:val=&quot;00AB57B1&quot;/&gt;&lt;wsp:rsid wsp:val=&quot;00AB5A5A&quot;/&gt;&lt;wsp:rsid wsp:val=&quot;00AB5E1D&quot;/&gt;&lt;wsp:rsid wsp:val=&quot;00AB626A&quot;/&gt;&lt;wsp:rsid wsp:val=&quot;00AB6301&quot;/&gt;&lt;wsp:rsid wsp:val=&quot;00AB6AFF&quot;/&gt;&lt;wsp:rsid wsp:val=&quot;00AB6E3F&quot;/&gt;&lt;wsp:rsid wsp:val=&quot;00AB7711&quot;/&gt;&lt;wsp:rsid wsp:val=&quot;00AB7C2C&quot;/&gt;&lt;wsp:rsid wsp:val=&quot;00AC0342&quot;/&gt;&lt;wsp:rsid wsp:val=&quot;00AC0D9B&quot;/&gt;&lt;wsp:rsid wsp:val=&quot;00AC1169&quot;/&gt;&lt;wsp:rsid wsp:val=&quot;00AC18A1&quot;/&gt;&lt;wsp:rsid wsp:val=&quot;00AC196E&quot;/&gt;&lt;wsp:rsid wsp:val=&quot;00AC1C74&quot;/&gt;&lt;wsp:rsid wsp:val=&quot;00AC200E&quot;/&gt;&lt;wsp:rsid wsp:val=&quot;00AC2363&quot;/&gt;&lt;wsp:rsid wsp:val=&quot;00AC2B42&quot;/&gt;&lt;wsp:rsid wsp:val=&quot;00AC3DE3&quot;/&gt;&lt;wsp:rsid wsp:val=&quot;00AC41DF&quot;/&gt;&lt;wsp:rsid wsp:val=&quot;00AC466F&quot;/&gt;&lt;wsp:rsid wsp:val=&quot;00AC4EB7&quot;/&gt;&lt;wsp:rsid wsp:val=&quot;00AC5CC6&quot;/&gt;&lt;wsp:rsid wsp:val=&quot;00AC64B9&quot;/&gt;&lt;wsp:rsid wsp:val=&quot;00AC661A&quot;/&gt;&lt;wsp:rsid wsp:val=&quot;00AC6848&quot;/&gt;&lt;wsp:rsid wsp:val=&quot;00AC6AEF&quot;/&gt;&lt;wsp:rsid wsp:val=&quot;00AC6B59&quot;/&gt;&lt;wsp:rsid wsp:val=&quot;00AC6F21&quot;/&gt;&lt;wsp:rsid wsp:val=&quot;00AC7DC3&quot;/&gt;&lt;wsp:rsid wsp:val=&quot;00AD02C5&quot;/&gt;&lt;wsp:rsid wsp:val=&quot;00AD0D72&quot;/&gt;&lt;wsp:rsid wsp:val=&quot;00AD125B&quot;/&gt;&lt;wsp:rsid wsp:val=&quot;00AD14EF&quot;/&gt;&lt;wsp:rsid wsp:val=&quot;00AD17B6&quot;/&gt;&lt;wsp:rsid wsp:val=&quot;00AD17EF&quot;/&gt;&lt;wsp:rsid wsp:val=&quot;00AD1994&quot;/&gt;&lt;wsp:rsid wsp:val=&quot;00AD1D84&quot;/&gt;&lt;wsp:rsid wsp:val=&quot;00AD1E67&quot;/&gt;&lt;wsp:rsid wsp:val=&quot;00AD2064&quot;/&gt;&lt;wsp:rsid wsp:val=&quot;00AD210A&quot;/&gt;&lt;wsp:rsid wsp:val=&quot;00AD2948&quot;/&gt;&lt;wsp:rsid wsp:val=&quot;00AD2B25&quot;/&gt;&lt;wsp:rsid wsp:val=&quot;00AD2CAF&quot;/&gt;&lt;wsp:rsid wsp:val=&quot;00AD33FC&quot;/&gt;&lt;wsp:rsid wsp:val=&quot;00AD3701&quot;/&gt;&lt;wsp:rsid wsp:val=&quot;00AD38AA&quot;/&gt;&lt;wsp:rsid wsp:val=&quot;00AD38C9&quot;/&gt;&lt;wsp:rsid wsp:val=&quot;00AD3B3F&quot;/&gt;&lt;wsp:rsid wsp:val=&quot;00AD3C69&quot;/&gt;&lt;wsp:rsid wsp:val=&quot;00AD3DBA&quot;/&gt;&lt;wsp:rsid wsp:val=&quot;00AD4075&quot;/&gt;&lt;wsp:rsid wsp:val=&quot;00AD4889&quot;/&gt;&lt;wsp:rsid wsp:val=&quot;00AD4B5E&quot;/&gt;&lt;wsp:rsid wsp:val=&quot;00AD4E05&quot;/&gt;&lt;wsp:rsid wsp:val=&quot;00AD5114&quot;/&gt;&lt;wsp:rsid wsp:val=&quot;00AD54C8&quot;/&gt;&lt;wsp:rsid wsp:val=&quot;00AD596A&quot;/&gt;&lt;wsp:rsid wsp:val=&quot;00AD59BC&quot;/&gt;&lt;wsp:rsid wsp:val=&quot;00AD71ED&quot;/&gt;&lt;wsp:rsid wsp:val=&quot;00AD7ABC&quot;/&gt;&lt;wsp:rsid wsp:val=&quot;00AD7D01&quot;/&gt;&lt;wsp:rsid wsp:val=&quot;00AE00C9&quot;/&gt;&lt;wsp:rsid wsp:val=&quot;00AE0ACA&quot;/&gt;&lt;wsp:rsid wsp:val=&quot;00AE0BD5&quot;/&gt;&lt;wsp:rsid wsp:val=&quot;00AE1218&quot;/&gt;&lt;wsp:rsid wsp:val=&quot;00AE16B0&quot;/&gt;&lt;wsp:rsid wsp:val=&quot;00AE1BA1&quot;/&gt;&lt;wsp:rsid wsp:val=&quot;00AE2685&quot;/&gt;&lt;wsp:rsid wsp:val=&quot;00AE3080&quot;/&gt;&lt;wsp:rsid wsp:val=&quot;00AE3C79&quot;/&gt;&lt;wsp:rsid wsp:val=&quot;00AE46EC&quot;/&gt;&lt;wsp:rsid wsp:val=&quot;00AE474B&quot;/&gt;&lt;wsp:rsid wsp:val=&quot;00AE489B&quot;/&gt;&lt;wsp:rsid wsp:val=&quot;00AE5AF8&quot;/&gt;&lt;wsp:rsid wsp:val=&quot;00AE70DC&quot;/&gt;&lt;wsp:rsid wsp:val=&quot;00AE75B9&quot;/&gt;&lt;wsp:rsid wsp:val=&quot;00AE78A5&quot;/&gt;&lt;wsp:rsid wsp:val=&quot;00AE78C2&quot;/&gt;&lt;wsp:rsid wsp:val=&quot;00AE7C33&quot;/&gt;&lt;wsp:rsid wsp:val=&quot;00AE7FA1&quot;/&gt;&lt;wsp:rsid wsp:val=&quot;00AF0246&quot;/&gt;&lt;wsp:rsid wsp:val=&quot;00AF0FF8&quot;/&gt;&lt;wsp:rsid wsp:val=&quot;00AF119C&quot;/&gt;&lt;wsp:rsid wsp:val=&quot;00AF11B1&quot;/&gt;&lt;wsp:rsid wsp:val=&quot;00AF1323&quot;/&gt;&lt;wsp:rsid wsp:val=&quot;00AF1E16&quot;/&gt;&lt;wsp:rsid wsp:val=&quot;00AF245C&quot;/&gt;&lt;wsp:rsid wsp:val=&quot;00AF250C&quot;/&gt;&lt;wsp:rsid wsp:val=&quot;00AF2839&quot;/&gt;&lt;wsp:rsid wsp:val=&quot;00AF30B5&quot;/&gt;&lt;wsp:rsid wsp:val=&quot;00AF375C&quot;/&gt;&lt;wsp:rsid wsp:val=&quot;00AF3802&quot;/&gt;&lt;wsp:rsid wsp:val=&quot;00AF3819&quot;/&gt;&lt;wsp:rsid wsp:val=&quot;00AF3A61&quot;/&gt;&lt;wsp:rsid wsp:val=&quot;00AF40B5&quot;/&gt;&lt;wsp:rsid wsp:val=&quot;00AF4253&quot;/&gt;&lt;wsp:rsid wsp:val=&quot;00AF444F&quot;/&gt;&lt;wsp:rsid wsp:val=&quot;00AF4B40&quot;/&gt;&lt;wsp:rsid wsp:val=&quot;00AF4B60&quot;/&gt;&lt;wsp:rsid wsp:val=&quot;00AF4FF4&quot;/&gt;&lt;wsp:rsid wsp:val=&quot;00AF5D32&quot;/&gt;&lt;wsp:rsid wsp:val=&quot;00AF6038&quot;/&gt;&lt;wsp:rsid wsp:val=&quot;00AF6505&quot;/&gt;&lt;wsp:rsid wsp:val=&quot;00AF653B&quot;/&gt;&lt;wsp:rsid wsp:val=&quot;00AF6861&quot;/&gt;&lt;wsp:rsid wsp:val=&quot;00AF72AB&quot;/&gt;&lt;wsp:rsid wsp:val=&quot;00AF7A38&quot;/&gt;&lt;wsp:rsid wsp:val=&quot;00AF7CA3&quot;/&gt;&lt;wsp:rsid wsp:val=&quot;00B006B3&quot;/&gt;&lt;wsp:rsid wsp:val=&quot;00B00948&quot;/&gt;&lt;wsp:rsid wsp:val=&quot;00B00B04&quot;/&gt;&lt;wsp:rsid wsp:val=&quot;00B00CFC&quot;/&gt;&lt;wsp:rsid wsp:val=&quot;00B012DE&quot;/&gt;&lt;wsp:rsid wsp:val=&quot;00B0186F&quot;/&gt;&lt;wsp:rsid wsp:val=&quot;00B020D6&quot;/&gt;&lt;wsp:rsid wsp:val=&quot;00B02146&quot;/&gt;&lt;wsp:rsid wsp:val=&quot;00B0214F&quot;/&gt;&lt;wsp:rsid wsp:val=&quot;00B02718&quot;/&gt;&lt;wsp:rsid wsp:val=&quot;00B02CED&quot;/&gt;&lt;wsp:rsid wsp:val=&quot;00B031FD&quot;/&gt;&lt;wsp:rsid wsp:val=&quot;00B03270&quot;/&gt;&lt;wsp:rsid wsp:val=&quot;00B03BE3&quot;/&gt;&lt;wsp:rsid wsp:val=&quot;00B040F7&quot;/&gt;&lt;wsp:rsid wsp:val=&quot;00B046D2&quot;/&gt;&lt;wsp:rsid wsp:val=&quot;00B056AC&quot;/&gt;&lt;wsp:rsid wsp:val=&quot;00B05CD4&quot;/&gt;&lt;wsp:rsid wsp:val=&quot;00B06B02&quot;/&gt;&lt;wsp:rsid wsp:val=&quot;00B06F60&quot;/&gt;&lt;wsp:rsid wsp:val=&quot;00B07586&quot;/&gt;&lt;wsp:rsid wsp:val=&quot;00B07684&quot;/&gt;&lt;wsp:rsid wsp:val=&quot;00B07809&quot;/&gt;&lt;wsp:rsid wsp:val=&quot;00B07A1B&quot;/&gt;&lt;wsp:rsid wsp:val=&quot;00B103D6&quot;/&gt;&lt;wsp:rsid wsp:val=&quot;00B10CE7&quot;/&gt;&lt;wsp:rsid wsp:val=&quot;00B10F37&quot;/&gt;&lt;wsp:rsid wsp:val=&quot;00B11051&quot;/&gt;&lt;wsp:rsid wsp:val=&quot;00B11A0F&quot;/&gt;&lt;wsp:rsid wsp:val=&quot;00B11A3C&quot;/&gt;&lt;wsp:rsid wsp:val=&quot;00B11D1E&quot;/&gt;&lt;wsp:rsid wsp:val=&quot;00B11F4A&quot;/&gt;&lt;wsp:rsid wsp:val=&quot;00B1255D&quot;/&gt;&lt;wsp:rsid wsp:val=&quot;00B13A8E&quot;/&gt;&lt;wsp:rsid wsp:val=&quot;00B15971&quot;/&gt;&lt;wsp:rsid wsp:val=&quot;00B15AB3&quot;/&gt;&lt;wsp:rsid wsp:val=&quot;00B15F65&quot;/&gt;&lt;wsp:rsid wsp:val=&quot;00B166DC&quot;/&gt;&lt;wsp:rsid wsp:val=&quot;00B168B1&quot;/&gt;&lt;wsp:rsid wsp:val=&quot;00B17351&quot;/&gt;&lt;wsp:rsid wsp:val=&quot;00B17D72&quot;/&gt;&lt;wsp:rsid wsp:val=&quot;00B217F5&quot;/&gt;&lt;wsp:rsid wsp:val=&quot;00B225D9&quot;/&gt;&lt;wsp:rsid wsp:val=&quot;00B22B5E&quot;/&gt;&lt;wsp:rsid wsp:val=&quot;00B234A3&quot;/&gt;&lt;wsp:rsid wsp:val=&quot;00B23772&quot;/&gt;&lt;wsp:rsid wsp:val=&quot;00B237A0&quot;/&gt;&lt;wsp:rsid wsp:val=&quot;00B23829&quot;/&gt;&lt;wsp:rsid wsp:val=&quot;00B239A9&quot;/&gt;&lt;wsp:rsid wsp:val=&quot;00B23C44&quot;/&gt;&lt;wsp:rsid wsp:val=&quot;00B23E43&quot;/&gt;&lt;wsp:rsid wsp:val=&quot;00B245A0&quot;/&gt;&lt;wsp:rsid wsp:val=&quot;00B245DB&quot;/&gt;&lt;wsp:rsid wsp:val=&quot;00B2489F&quot;/&gt;&lt;wsp:rsid wsp:val=&quot;00B24A27&quot;/&gt;&lt;wsp:rsid wsp:val=&quot;00B24B41&quot;/&gt;&lt;wsp:rsid wsp:val=&quot;00B24CE9&quot;/&gt;&lt;wsp:rsid wsp:val=&quot;00B24E76&quot;/&gt;&lt;wsp:rsid wsp:val=&quot;00B254E6&quot;/&gt;&lt;wsp:rsid wsp:val=&quot;00B256A6&quot;/&gt;&lt;wsp:rsid wsp:val=&quot;00B25DA4&quot;/&gt;&lt;wsp:rsid wsp:val=&quot;00B25EF7&quot;/&gt;&lt;wsp:rsid wsp:val=&quot;00B2615D&quot;/&gt;&lt;wsp:rsid wsp:val=&quot;00B2693D&quot;/&gt;&lt;wsp:rsid wsp:val=&quot;00B27765&quot;/&gt;&lt;wsp:rsid wsp:val=&quot;00B27AD4&quot;/&gt;&lt;wsp:rsid wsp:val=&quot;00B300EE&quot;/&gt;&lt;wsp:rsid wsp:val=&quot;00B3028C&quot;/&gt;&lt;wsp:rsid wsp:val=&quot;00B304F3&quot;/&gt;&lt;wsp:rsid wsp:val=&quot;00B30E71&quot;/&gt;&lt;wsp:rsid wsp:val=&quot;00B3169C&quot;/&gt;&lt;wsp:rsid wsp:val=&quot;00B31E2F&quot;/&gt;&lt;wsp:rsid wsp:val=&quot;00B3222D&quot;/&gt;&lt;wsp:rsid wsp:val=&quot;00B323CF&quot;/&gt;&lt;wsp:rsid wsp:val=&quot;00B3244B&quot;/&gt;&lt;wsp:rsid wsp:val=&quot;00B325A8&quot;/&gt;&lt;wsp:rsid wsp:val=&quot;00B329B8&quot;/&gt;&lt;wsp:rsid wsp:val=&quot;00B32FDC&quot;/&gt;&lt;wsp:rsid wsp:val=&quot;00B3344B&quot;/&gt;&lt;wsp:rsid wsp:val=&quot;00B337E0&quot;/&gt;&lt;wsp:rsid wsp:val=&quot;00B338A7&quot;/&gt;&lt;wsp:rsid wsp:val=&quot;00B338D7&quot;/&gt;&lt;wsp:rsid wsp:val=&quot;00B33EB5&quot;/&gt;&lt;wsp:rsid wsp:val=&quot;00B3435B&quot;/&gt;&lt;wsp:rsid wsp:val=&quot;00B34F26&quot;/&gt;&lt;wsp:rsid wsp:val=&quot;00B34F66&quot;/&gt;&lt;wsp:rsid wsp:val=&quot;00B35DB7&quot;/&gt;&lt;wsp:rsid wsp:val=&quot;00B35FA6&quot;/&gt;&lt;wsp:rsid wsp:val=&quot;00B368E1&quot;/&gt;&lt;wsp:rsid wsp:val=&quot;00B373C5&quot;/&gt;&lt;wsp:rsid wsp:val=&quot;00B374F2&quot;/&gt;&lt;wsp:rsid wsp:val=&quot;00B379FC&quot;/&gt;&lt;wsp:rsid wsp:val=&quot;00B37BA2&quot;/&gt;&lt;wsp:rsid wsp:val=&quot;00B37C2A&quot;/&gt;&lt;wsp:rsid wsp:val=&quot;00B37D7E&quot;/&gt;&lt;wsp:rsid wsp:val=&quot;00B37F75&quot;/&gt;&lt;wsp:rsid wsp:val=&quot;00B40D77&quot;/&gt;&lt;wsp:rsid wsp:val=&quot;00B4135A&quot;/&gt;&lt;wsp:rsid wsp:val=&quot;00B41580&quot;/&gt;&lt;wsp:rsid wsp:val=&quot;00B42064&quot;/&gt;&lt;wsp:rsid wsp:val=&quot;00B42272&quot;/&gt;&lt;wsp:rsid wsp:val=&quot;00B42725&quot;/&gt;&lt;wsp:rsid wsp:val=&quot;00B4273D&quot;/&gt;&lt;wsp:rsid wsp:val=&quot;00B42B04&quot;/&gt;&lt;wsp:rsid wsp:val=&quot;00B42DFE&quot;/&gt;&lt;wsp:rsid wsp:val=&quot;00B43404&quot;/&gt;&lt;wsp:rsid wsp:val=&quot;00B437E1&quot;/&gt;&lt;wsp:rsid wsp:val=&quot;00B43ABE&quot;/&gt;&lt;wsp:rsid wsp:val=&quot;00B4408D&quot;/&gt;&lt;wsp:rsid wsp:val=&quot;00B440DD&quot;/&gt;&lt;wsp:rsid wsp:val=&quot;00B464ED&quot;/&gt;&lt;wsp:rsid wsp:val=&quot;00B47052&quot;/&gt;&lt;wsp:rsid wsp:val=&quot;00B473C6&quot;/&gt;&lt;wsp:rsid wsp:val=&quot;00B504CC&quot;/&gt;&lt;wsp:rsid wsp:val=&quot;00B504E4&quot;/&gt;&lt;wsp:rsid wsp:val=&quot;00B505EC&quot;/&gt;&lt;wsp:rsid wsp:val=&quot;00B50AFD&quot;/&gt;&lt;wsp:rsid wsp:val=&quot;00B50CC2&quot;/&gt;&lt;wsp:rsid wsp:val=&quot;00B50DE0&quot;/&gt;&lt;wsp:rsid wsp:val=&quot;00B51350&quot;/&gt;&lt;wsp:rsid wsp:val=&quot;00B51372&quot;/&gt;&lt;wsp:rsid wsp:val=&quot;00B5182D&quot;/&gt;&lt;wsp:rsid wsp:val=&quot;00B51A69&quot;/&gt;&lt;wsp:rsid wsp:val=&quot;00B51DAA&quot;/&gt;&lt;wsp:rsid wsp:val=&quot;00B52DFF&quot;/&gt;&lt;wsp:rsid wsp:val=&quot;00B53368&quot;/&gt;&lt;wsp:rsid wsp:val=&quot;00B53839&quot;/&gt;&lt;wsp:rsid wsp:val=&quot;00B53E22&quot;/&gt;&lt;wsp:rsid wsp:val=&quot;00B53F09&quot;/&gt;&lt;wsp:rsid wsp:val=&quot;00B54760&quot;/&gt;&lt;wsp:rsid wsp:val=&quot;00B54764&quot;/&gt;&lt;wsp:rsid wsp:val=&quot;00B547CA&quot;/&gt;&lt;wsp:rsid wsp:val=&quot;00B55CEE&quot;/&gt;&lt;wsp:rsid wsp:val=&quot;00B56D09&quot;/&gt;&lt;wsp:rsid wsp:val=&quot;00B5770B&quot;/&gt;&lt;wsp:rsid wsp:val=&quot;00B5773C&quot;/&gt;&lt;wsp:rsid wsp:val=&quot;00B578C0&quot;/&gt;&lt;wsp:rsid wsp:val=&quot;00B57D2E&quot;/&gt;&lt;wsp:rsid wsp:val=&quot;00B6006B&quot;/&gt;&lt;wsp:rsid wsp:val=&quot;00B612C5&quot;/&gt;&lt;wsp:rsid wsp:val=&quot;00B62183&quot;/&gt;&lt;wsp:rsid wsp:val=&quot;00B622EE&quot;/&gt;&lt;wsp:rsid wsp:val=&quot;00B628C8&quot;/&gt;&lt;wsp:rsid wsp:val=&quot;00B62D2B&quot;/&gt;&lt;wsp:rsid wsp:val=&quot;00B63558&quot;/&gt;&lt;wsp:rsid wsp:val=&quot;00B63B05&quot;/&gt;&lt;wsp:rsid wsp:val=&quot;00B64766&quot;/&gt;&lt;wsp:rsid wsp:val=&quot;00B647EC&quot;/&gt;&lt;wsp:rsid wsp:val=&quot;00B64AA2&quot;/&gt;&lt;wsp:rsid wsp:val=&quot;00B64C6C&quot;/&gt;&lt;wsp:rsid wsp:val=&quot;00B6522B&quot;/&gt;&lt;wsp:rsid wsp:val=&quot;00B65434&quot;/&gt;&lt;wsp:rsid wsp:val=&quot;00B654E4&quot;/&gt;&lt;wsp:rsid wsp:val=&quot;00B6576D&quot;/&gt;&lt;wsp:rsid wsp:val=&quot;00B659EF&quot;/&gt;&lt;wsp:rsid wsp:val=&quot;00B65A6B&quot;/&gt;&lt;wsp:rsid wsp:val=&quot;00B65D50&quot;/&gt;&lt;wsp:rsid wsp:val=&quot;00B65E88&quot;/&gt;&lt;wsp:rsid wsp:val=&quot;00B662AF&quot;/&gt;&lt;wsp:rsid wsp:val=&quot;00B669BF&quot;/&gt;&lt;wsp:rsid wsp:val=&quot;00B66D4D&quot;/&gt;&lt;wsp:rsid wsp:val=&quot;00B671F5&quot;/&gt;&lt;wsp:rsid wsp:val=&quot;00B672BA&quot;/&gt;&lt;wsp:rsid wsp:val=&quot;00B673E1&quot;/&gt;&lt;wsp:rsid wsp:val=&quot;00B674D4&quot;/&gt;&lt;wsp:rsid wsp:val=&quot;00B67771&quot;/&gt;&lt;wsp:rsid wsp:val=&quot;00B677C0&quot;/&gt;&lt;wsp:rsid wsp:val=&quot;00B67BAA&quot;/&gt;&lt;wsp:rsid wsp:val=&quot;00B70DEC&quot;/&gt;&lt;wsp:rsid wsp:val=&quot;00B72B8D&quot;/&gt;&lt;wsp:rsid wsp:val=&quot;00B72F0C&quot;/&gt;&lt;wsp:rsid wsp:val=&quot;00B732B7&quot;/&gt;&lt;wsp:rsid wsp:val=&quot;00B7336B&quot;/&gt;&lt;wsp:rsid wsp:val=&quot;00B73AB9&quot;/&gt;&lt;wsp:rsid wsp:val=&quot;00B73C24&quot;/&gt;&lt;wsp:rsid wsp:val=&quot;00B74350&quot;/&gt;&lt;wsp:rsid wsp:val=&quot;00B74719&quot;/&gt;&lt;wsp:rsid wsp:val=&quot;00B74964&quot;/&gt;&lt;wsp:rsid wsp:val=&quot;00B755B5&quot;/&gt;&lt;wsp:rsid wsp:val=&quot;00B764B8&quot;/&gt;&lt;wsp:rsid wsp:val=&quot;00B76785&quot;/&gt;&lt;wsp:rsid wsp:val=&quot;00B772C3&quot;/&gt;&lt;wsp:rsid wsp:val=&quot;00B80131&quot;/&gt;&lt;wsp:rsid wsp:val=&quot;00B8028A&quot;/&gt;&lt;wsp:rsid wsp:val=&quot;00B80B30&quot;/&gt;&lt;wsp:rsid wsp:val=&quot;00B80E70&quot;/&gt;&lt;wsp:rsid wsp:val=&quot;00B812B5&quot;/&gt;&lt;wsp:rsid wsp:val=&quot;00B8187D&quot;/&gt;&lt;wsp:rsid wsp:val=&quot;00B81F85&quot;/&gt;&lt;wsp:rsid wsp:val=&quot;00B82197&quot;/&gt;&lt;wsp:rsid wsp:val=&quot;00B82617&quot;/&gt;&lt;wsp:rsid wsp:val=&quot;00B83000&quot;/&gt;&lt;wsp:rsid wsp:val=&quot;00B8340F&quot;/&gt;&lt;wsp:rsid wsp:val=&quot;00B8343B&quot;/&gt;&lt;wsp:rsid wsp:val=&quot;00B83471&quot;/&gt;&lt;wsp:rsid wsp:val=&quot;00B839C7&quot;/&gt;&lt;wsp:rsid wsp:val=&quot;00B83E51&quot;/&gt;&lt;wsp:rsid wsp:val=&quot;00B8453B&quot;/&gt;&lt;wsp:rsid wsp:val=&quot;00B84C6E&quot;/&gt;&lt;wsp:rsid wsp:val=&quot;00B84DB9&quot;/&gt;&lt;wsp:rsid wsp:val=&quot;00B8502C&quot;/&gt;&lt;wsp:rsid wsp:val=&quot;00B85811&quot;/&gt;&lt;wsp:rsid wsp:val=&quot;00B86860&quot;/&gt;&lt;wsp:rsid wsp:val=&quot;00B86888&quot;/&gt;&lt;wsp:rsid wsp:val=&quot;00B86A3E&quot;/&gt;&lt;wsp:rsid wsp:val=&quot;00B87069&quot;/&gt;&lt;wsp:rsid wsp:val=&quot;00B87137&quot;/&gt;&lt;wsp:rsid wsp:val=&quot;00B875AC&quot;/&gt;&lt;wsp:rsid wsp:val=&quot;00B87815&quot;/&gt;&lt;wsp:rsid wsp:val=&quot;00B9042E&quot;/&gt;&lt;wsp:rsid wsp:val=&quot;00B90A40&quot;/&gt;&lt;wsp:rsid wsp:val=&quot;00B90C2E&quot;/&gt;&lt;wsp:rsid wsp:val=&quot;00B91204&quot;/&gt;&lt;wsp:rsid wsp:val=&quot;00B91231&quot;/&gt;&lt;wsp:rsid wsp:val=&quot;00B912CA&quot;/&gt;&lt;wsp:rsid wsp:val=&quot;00B9161C&quot;/&gt;&lt;wsp:rsid wsp:val=&quot;00B91AF9&quot;/&gt;&lt;wsp:rsid wsp:val=&quot;00B91B09&quot;/&gt;&lt;wsp:rsid wsp:val=&quot;00B91DE8&quot;/&gt;&lt;wsp:rsid wsp:val=&quot;00B921E7&quot;/&gt;&lt;wsp:rsid wsp:val=&quot;00B922FE&quot;/&gt;&lt;wsp:rsid wsp:val=&quot;00B929A7&quot;/&gt;&lt;wsp:rsid wsp:val=&quot;00B92B04&quot;/&gt;&lt;wsp:rsid wsp:val=&quot;00B930AB&quot;/&gt;&lt;wsp:rsid wsp:val=&quot;00B9327C&quot;/&gt;&lt;wsp:rsid wsp:val=&quot;00B93786&quot;/&gt;&lt;wsp:rsid wsp:val=&quot;00B94931&quot;/&gt;&lt;wsp:rsid wsp:val=&quot;00B94F68&quot;/&gt;&lt;wsp:rsid wsp:val=&quot;00B95575&quot;/&gt;&lt;wsp:rsid wsp:val=&quot;00B956AC&quot;/&gt;&lt;wsp:rsid wsp:val=&quot;00B95F83&quot;/&gt;&lt;wsp:rsid wsp:val=&quot;00B962C6&quot;/&gt;&lt;wsp:rsid wsp:val=&quot;00B96F37&quot;/&gt;&lt;wsp:rsid wsp:val=&quot;00B971A4&quot;/&gt;&lt;wsp:rsid wsp:val=&quot;00B976A0&quot;/&gt;&lt;wsp:rsid wsp:val=&quot;00B977D7&quot;/&gt;&lt;wsp:rsid wsp:val=&quot;00B979F9&quot;/&gt;&lt;wsp:rsid wsp:val=&quot;00B97E2A&quot;/&gt;&lt;wsp:rsid wsp:val=&quot;00B97E41&quot;/&gt;&lt;wsp:rsid wsp:val=&quot;00BA040E&quot;/&gt;&lt;wsp:rsid wsp:val=&quot;00BA057D&quot;/&gt;&lt;wsp:rsid wsp:val=&quot;00BA0651&quot;/&gt;&lt;wsp:rsid wsp:val=&quot;00BA0C9F&quot;/&gt;&lt;wsp:rsid wsp:val=&quot;00BA14FF&quot;/&gt;&lt;wsp:rsid wsp:val=&quot;00BA19AF&quot;/&gt;&lt;wsp:rsid wsp:val=&quot;00BA1DD2&quot;/&gt;&lt;wsp:rsid wsp:val=&quot;00BA2440&quot;/&gt;&lt;wsp:rsid wsp:val=&quot;00BA3F9D&quot;/&gt;&lt;wsp:rsid wsp:val=&quot;00BA4356&quot;/&gt;&lt;wsp:rsid wsp:val=&quot;00BA445F&quot;/&gt;&lt;wsp:rsid wsp:val=&quot;00BA51BA&quot;/&gt;&lt;wsp:rsid wsp:val=&quot;00BA53C8&quot;/&gt;&lt;wsp:rsid wsp:val=&quot;00BA5608&quot;/&gt;&lt;wsp:rsid wsp:val=&quot;00BA582C&quot;/&gt;&lt;wsp:rsid wsp:val=&quot;00BA678E&quot;/&gt;&lt;wsp:rsid wsp:val=&quot;00BA6A6C&quot;/&gt;&lt;wsp:rsid wsp:val=&quot;00BA6A90&quot;/&gt;&lt;wsp:rsid wsp:val=&quot;00BA719B&quot;/&gt;&lt;wsp:rsid wsp:val=&quot;00BA7D63&quot;/&gt;&lt;wsp:rsid wsp:val=&quot;00BB0914&quot;/&gt;&lt;wsp:rsid wsp:val=&quot;00BB15C3&quot;/&gt;&lt;wsp:rsid wsp:val=&quot;00BB1D5E&quot;/&gt;&lt;wsp:rsid wsp:val=&quot;00BB2877&quot;/&gt;&lt;wsp:rsid wsp:val=&quot;00BB293D&quot;/&gt;&lt;wsp:rsid wsp:val=&quot;00BB34A0&quot;/&gt;&lt;wsp:rsid wsp:val=&quot;00BB3CA3&quot;/&gt;&lt;wsp:rsid wsp:val=&quot;00BB3CD1&quot;/&gt;&lt;wsp:rsid wsp:val=&quot;00BB4287&quot;/&gt;&lt;wsp:rsid wsp:val=&quot;00BB467E&quot;/&gt;&lt;wsp:rsid wsp:val=&quot;00BB51C7&quot;/&gt;&lt;wsp:rsid wsp:val=&quot;00BB5928&quot;/&gt;&lt;wsp:rsid wsp:val=&quot;00BB5B28&quot;/&gt;&lt;wsp:rsid wsp:val=&quot;00BB61A7&quot;/&gt;&lt;wsp:rsid wsp:val=&quot;00BB71A2&quot;/&gt;&lt;wsp:rsid wsp:val=&quot;00BB758F&quot;/&gt;&lt;wsp:rsid wsp:val=&quot;00BC0436&quot;/&gt;&lt;wsp:rsid wsp:val=&quot;00BC09AA&quot;/&gt;&lt;wsp:rsid wsp:val=&quot;00BC0D32&quot;/&gt;&lt;wsp:rsid wsp:val=&quot;00BC0DBE&quot;/&gt;&lt;wsp:rsid wsp:val=&quot;00BC1319&quot;/&gt;&lt;wsp:rsid wsp:val=&quot;00BC17DB&quot;/&gt;&lt;wsp:rsid wsp:val=&quot;00BC1B89&quot;/&gt;&lt;wsp:rsid wsp:val=&quot;00BC23E7&quot;/&gt;&lt;wsp:rsid wsp:val=&quot;00BC251D&quot;/&gt;&lt;wsp:rsid wsp:val=&quot;00BC2753&quot;/&gt;&lt;wsp:rsid wsp:val=&quot;00BC2EC7&quot;/&gt;&lt;wsp:rsid wsp:val=&quot;00BC3462&quot;/&gt;&lt;wsp:rsid wsp:val=&quot;00BC35A3&quot;/&gt;&lt;wsp:rsid wsp:val=&quot;00BC3682&quot;/&gt;&lt;wsp:rsid wsp:val=&quot;00BC3A33&quot;/&gt;&lt;wsp:rsid wsp:val=&quot;00BC3BB4&quot;/&gt;&lt;wsp:rsid wsp:val=&quot;00BC4580&quot;/&gt;&lt;wsp:rsid wsp:val=&quot;00BC48DE&quot;/&gt;&lt;wsp:rsid wsp:val=&quot;00BC53AD&quot;/&gt;&lt;wsp:rsid wsp:val=&quot;00BC5707&quot;/&gt;&lt;wsp:rsid wsp:val=&quot;00BC5719&quot;/&gt;&lt;wsp:rsid wsp:val=&quot;00BC5D25&quot;/&gt;&lt;wsp:rsid wsp:val=&quot;00BC5E42&quot;/&gt;&lt;wsp:rsid wsp:val=&quot;00BC6306&quot;/&gt;&lt;wsp:rsid wsp:val=&quot;00BC66F0&quot;/&gt;&lt;wsp:rsid wsp:val=&quot;00BC6810&quot;/&gt;&lt;wsp:rsid wsp:val=&quot;00BC6936&quot;/&gt;&lt;wsp:rsid wsp:val=&quot;00BC6D11&quot;/&gt;&lt;wsp:rsid wsp:val=&quot;00BC76F6&quot;/&gt;&lt;wsp:rsid wsp:val=&quot;00BC7920&quot;/&gt;&lt;wsp:rsid wsp:val=&quot;00BC7A61&quot;/&gt;&lt;wsp:rsid wsp:val=&quot;00BD04E3&quot;/&gt;&lt;wsp:rsid wsp:val=&quot;00BD07B6&quot;/&gt;&lt;wsp:rsid wsp:val=&quot;00BD092C&quot;/&gt;&lt;wsp:rsid wsp:val=&quot;00BD168E&quot;/&gt;&lt;wsp:rsid wsp:val=&quot;00BD198D&quot;/&gt;&lt;wsp:rsid wsp:val=&quot;00BD1C17&quot;/&gt;&lt;wsp:rsid wsp:val=&quot;00BD1F77&quot;/&gt;&lt;wsp:rsid wsp:val=&quot;00BD20FD&quot;/&gt;&lt;wsp:rsid wsp:val=&quot;00BD2576&quot;/&gt;&lt;wsp:rsid wsp:val=&quot;00BD2761&quot;/&gt;&lt;wsp:rsid wsp:val=&quot;00BD2EC3&quot;/&gt;&lt;wsp:rsid wsp:val=&quot;00BD37AB&quot;/&gt;&lt;wsp:rsid wsp:val=&quot;00BD3896&quot;/&gt;&lt;wsp:rsid wsp:val=&quot;00BD38E5&quot;/&gt;&lt;wsp:rsid wsp:val=&quot;00BD3F9E&quot;/&gt;&lt;wsp:rsid wsp:val=&quot;00BD4D55&quot;/&gt;&lt;wsp:rsid wsp:val=&quot;00BD4F8F&quot;/&gt;&lt;wsp:rsid wsp:val=&quot;00BD507E&quot;/&gt;&lt;wsp:rsid wsp:val=&quot;00BD5245&quot;/&gt;&lt;wsp:rsid wsp:val=&quot;00BD5386&quot;/&gt;&lt;wsp:rsid wsp:val=&quot;00BD5729&quot;/&gt;&lt;wsp:rsid wsp:val=&quot;00BD578D&quot;/&gt;&lt;wsp:rsid wsp:val=&quot;00BD5B5D&quot;/&gt;&lt;wsp:rsid wsp:val=&quot;00BD5C1A&quot;/&gt;&lt;wsp:rsid wsp:val=&quot;00BD7198&quot;/&gt;&lt;wsp:rsid wsp:val=&quot;00BD770A&quot;/&gt;&lt;wsp:rsid wsp:val=&quot;00BD7CB0&quot;/&gt;&lt;wsp:rsid wsp:val=&quot;00BE094A&quot;/&gt;&lt;wsp:rsid wsp:val=&quot;00BE0B5A&quot;/&gt;&lt;wsp:rsid wsp:val=&quot;00BE1670&quot;/&gt;&lt;wsp:rsid wsp:val=&quot;00BE2C14&quot;/&gt;&lt;wsp:rsid wsp:val=&quot;00BE2DF2&quot;/&gt;&lt;wsp:rsid wsp:val=&quot;00BE3C61&quot;/&gt;&lt;wsp:rsid wsp:val=&quot;00BE3EEC&quot;/&gt;&lt;wsp:rsid wsp:val=&quot;00BE4149&quot;/&gt;&lt;wsp:rsid wsp:val=&quot;00BE50B1&quot;/&gt;&lt;wsp:rsid wsp:val=&quot;00BE54D4&quot;/&gt;&lt;wsp:rsid wsp:val=&quot;00BE5BF2&quot;/&gt;&lt;wsp:rsid wsp:val=&quot;00BE6452&quot;/&gt;&lt;wsp:rsid wsp:val=&quot;00BE66FB&quot;/&gt;&lt;wsp:rsid wsp:val=&quot;00BE6C7F&quot;/&gt;&lt;wsp:rsid wsp:val=&quot;00BE6F03&quot;/&gt;&lt;wsp:rsid wsp:val=&quot;00BE7137&quot;/&gt;&lt;wsp:rsid wsp:val=&quot;00BE75EA&quot;/&gt;&lt;wsp:rsid wsp:val=&quot;00BE7815&quot;/&gt;&lt;wsp:rsid wsp:val=&quot;00BF02B0&quot;/&gt;&lt;wsp:rsid wsp:val=&quot;00BF02D4&quot;/&gt;&lt;wsp:rsid wsp:val=&quot;00BF0417&quot;/&gt;&lt;wsp:rsid wsp:val=&quot;00BF0549&quot;/&gt;&lt;wsp:rsid wsp:val=&quot;00BF06EB&quot;/&gt;&lt;wsp:rsid wsp:val=&quot;00BF0A09&quot;/&gt;&lt;wsp:rsid wsp:val=&quot;00BF0F08&quot;/&gt;&lt;wsp:rsid wsp:val=&quot;00BF1545&quot;/&gt;&lt;wsp:rsid wsp:val=&quot;00BF1A3C&quot;/&gt;&lt;wsp:rsid wsp:val=&quot;00BF2784&quot;/&gt;&lt;wsp:rsid wsp:val=&quot;00BF2B7E&quot;/&gt;&lt;wsp:rsid wsp:val=&quot;00BF40A5&quot;/&gt;&lt;wsp:rsid wsp:val=&quot;00BF4901&quot;/&gt;&lt;wsp:rsid wsp:val=&quot;00BF49B8&quot;/&gt;&lt;wsp:rsid wsp:val=&quot;00BF4D3D&quot;/&gt;&lt;wsp:rsid wsp:val=&quot;00BF4F5C&quot;/&gt;&lt;wsp:rsid wsp:val=&quot;00BF57D6&quot;/&gt;&lt;wsp:rsid wsp:val=&quot;00BF6DEF&quot;/&gt;&lt;wsp:rsid wsp:val=&quot;00BF73A4&quot;/&gt;&lt;wsp:rsid wsp:val=&quot;00BF78D5&quot;/&gt;&lt;wsp:rsid wsp:val=&quot;00BF7C4B&quot;/&gt;&lt;wsp:rsid wsp:val=&quot;00BF7DF1&quot;/&gt;&lt;wsp:rsid wsp:val=&quot;00C00310&quot;/&gt;&lt;wsp:rsid wsp:val=&quot;00C00775&quot;/&gt;&lt;wsp:rsid wsp:val=&quot;00C00BAB&quot;/&gt;&lt;wsp:rsid wsp:val=&quot;00C00EF7&quot;/&gt;&lt;wsp:rsid wsp:val=&quot;00C01385&quot;/&gt;&lt;wsp:rsid wsp:val=&quot;00C013DE&quot;/&gt;&lt;wsp:rsid wsp:val=&quot;00C0237C&quot;/&gt;&lt;wsp:rsid wsp:val=&quot;00C039FB&quot;/&gt;&lt;wsp:rsid wsp:val=&quot;00C043B5&quot;/&gt;&lt;wsp:rsid wsp:val=&quot;00C044C7&quot;/&gt;&lt;wsp:rsid wsp:val=&quot;00C050AA&quot;/&gt;&lt;wsp:rsid wsp:val=&quot;00C05583&quot;/&gt;&lt;wsp:rsid wsp:val=&quot;00C060F1&quot;/&gt;&lt;wsp:rsid wsp:val=&quot;00C0614D&quot;/&gt;&lt;wsp:rsid wsp:val=&quot;00C063CA&quot;/&gt;&lt;wsp:rsid wsp:val=&quot;00C064F5&quot;/&gt;&lt;wsp:rsid wsp:val=&quot;00C06B02&quot;/&gt;&lt;wsp:rsid wsp:val=&quot;00C06F10&quot;/&gt;&lt;wsp:rsid wsp:val=&quot;00C07A7F&quot;/&gt;&lt;wsp:rsid wsp:val=&quot;00C1041D&quot;/&gt;&lt;wsp:rsid wsp:val=&quot;00C1044C&quot;/&gt;&lt;wsp:rsid wsp:val=&quot;00C11C94&quot;/&gt;&lt;wsp:rsid wsp:val=&quot;00C11EB9&quot;/&gt;&lt;wsp:rsid wsp:val=&quot;00C12161&quot;/&gt;&lt;wsp:rsid wsp:val=&quot;00C13455&quot;/&gt;&lt;wsp:rsid wsp:val=&quot;00C134AE&quot;/&gt;&lt;wsp:rsid wsp:val=&quot;00C1384F&quot;/&gt;&lt;wsp:rsid wsp:val=&quot;00C14170&quot;/&gt;&lt;wsp:rsid wsp:val=&quot;00C1426C&quot;/&gt;&lt;wsp:rsid wsp:val=&quot;00C147AA&quot;/&gt;&lt;wsp:rsid wsp:val=&quot;00C14F14&quot;/&gt;&lt;wsp:rsid wsp:val=&quot;00C167B9&quot;/&gt;&lt;wsp:rsid wsp:val=&quot;00C16CE1&quot;/&gt;&lt;wsp:rsid wsp:val=&quot;00C16DA7&quot;/&gt;&lt;wsp:rsid wsp:val=&quot;00C1796E&quot;/&gt;&lt;wsp:rsid wsp:val=&quot;00C2151E&quot;/&gt;&lt;wsp:rsid wsp:val=&quot;00C21800&quot;/&gt;&lt;wsp:rsid wsp:val=&quot;00C2247F&quot;/&gt;&lt;wsp:rsid wsp:val=&quot;00C227CF&quot;/&gt;&lt;wsp:rsid wsp:val=&quot;00C22A05&quot;/&gt;&lt;wsp:rsid wsp:val=&quot;00C22E8A&quot;/&gt;&lt;wsp:rsid wsp:val=&quot;00C22F97&quot;/&gt;&lt;wsp:rsid wsp:val=&quot;00C234AE&quot;/&gt;&lt;wsp:rsid wsp:val=&quot;00C23699&quot;/&gt;&lt;wsp:rsid wsp:val=&quot;00C236D4&quot;/&gt;&lt;wsp:rsid wsp:val=&quot;00C2385C&quot;/&gt;&lt;wsp:rsid wsp:val=&quot;00C24337&quot;/&gt;&lt;wsp:rsid wsp:val=&quot;00C2466B&quot;/&gt;&lt;wsp:rsid wsp:val=&quot;00C24B9B&quot;/&gt;&lt;wsp:rsid wsp:val=&quot;00C24E16&quot;/&gt;&lt;wsp:rsid wsp:val=&quot;00C258E4&quot;/&gt;&lt;wsp:rsid wsp:val=&quot;00C25E1D&quot;/&gt;&lt;wsp:rsid wsp:val=&quot;00C26B4B&quot;/&gt;&lt;wsp:rsid wsp:val=&quot;00C27221&quot;/&gt;&lt;wsp:rsid wsp:val=&quot;00C2744E&quot;/&gt;&lt;wsp:rsid wsp:val=&quot;00C3091E&quot;/&gt;&lt;wsp:rsid wsp:val=&quot;00C30C3D&quot;/&gt;&lt;wsp:rsid wsp:val=&quot;00C31B62&quot;/&gt;&lt;wsp:rsid wsp:val=&quot;00C31BD1&quot;/&gt;&lt;wsp:rsid wsp:val=&quot;00C3257D&quot;/&gt;&lt;wsp:rsid wsp:val=&quot;00C32D02&quot;/&gt;&lt;wsp:rsid wsp:val=&quot;00C32DB9&quot;/&gt;&lt;wsp:rsid wsp:val=&quot;00C336F4&quot;/&gt;&lt;wsp:rsid wsp:val=&quot;00C33895&quot;/&gt;&lt;wsp:rsid wsp:val=&quot;00C33CB4&quot;/&gt;&lt;wsp:rsid wsp:val=&quot;00C33E71&quot;/&gt;&lt;wsp:rsid wsp:val=&quot;00C352F4&quot;/&gt;&lt;wsp:rsid wsp:val=&quot;00C3534B&quot;/&gt;&lt;wsp:rsid wsp:val=&quot;00C3592A&quot;/&gt;&lt;wsp:rsid wsp:val=&quot;00C35A48&quot;/&gt;&lt;wsp:rsid wsp:val=&quot;00C35B68&quot;/&gt;&lt;wsp:rsid wsp:val=&quot;00C36418&quot;/&gt;&lt;wsp:rsid wsp:val=&quot;00C36991&quot;/&gt;&lt;wsp:rsid wsp:val=&quot;00C373AC&quot;/&gt;&lt;wsp:rsid wsp:val=&quot;00C3751B&quot;/&gt;&lt;wsp:rsid wsp:val=&quot;00C37F1F&quot;/&gt;&lt;wsp:rsid wsp:val=&quot;00C37FD5&quot;/&gt;&lt;wsp:rsid wsp:val=&quot;00C40296&quot;/&gt;&lt;wsp:rsid wsp:val=&quot;00C40348&quot;/&gt;&lt;wsp:rsid wsp:val=&quot;00C40B93&quot;/&gt;&lt;wsp:rsid wsp:val=&quot;00C40CFF&quot;/&gt;&lt;wsp:rsid wsp:val=&quot;00C41E45&quot;/&gt;&lt;wsp:rsid wsp:val=&quot;00C4219F&quot;/&gt;&lt;wsp:rsid wsp:val=&quot;00C422FE&quot;/&gt;&lt;wsp:rsid wsp:val=&quot;00C43473&quot;/&gt;&lt;wsp:rsid wsp:val=&quot;00C43580&quot;/&gt;&lt;wsp:rsid wsp:val=&quot;00C43589&quot;/&gt;&lt;wsp:rsid wsp:val=&quot;00C43771&quot;/&gt;&lt;wsp:rsid wsp:val=&quot;00C442BA&quot;/&gt;&lt;wsp:rsid wsp:val=&quot;00C44349&quot;/&gt;&lt;wsp:rsid wsp:val=&quot;00C44557&quot;/&gt;&lt;wsp:rsid wsp:val=&quot;00C45BF1&quot;/&gt;&lt;wsp:rsid wsp:val=&quot;00C464D2&quot;/&gt;&lt;wsp:rsid wsp:val=&quot;00C470CE&quot;/&gt;&lt;wsp:rsid wsp:val=&quot;00C476F6&quot;/&gt;&lt;wsp:rsid wsp:val=&quot;00C47702&quot;/&gt;&lt;wsp:rsid wsp:val=&quot;00C500FF&quot;/&gt;&lt;wsp:rsid wsp:val=&quot;00C50439&quot;/&gt;&lt;wsp:rsid wsp:val=&quot;00C50639&quot;/&gt;&lt;wsp:rsid wsp:val=&quot;00C50CE9&quot;/&gt;&lt;wsp:rsid wsp:val=&quot;00C50E30&quot;/&gt;&lt;wsp:rsid wsp:val=&quot;00C50FCD&quot;/&gt;&lt;wsp:rsid wsp:val=&quot;00C5100A&quot;/&gt;&lt;wsp:rsid wsp:val=&quot;00C517F9&quot;/&gt;&lt;wsp:rsid wsp:val=&quot;00C51B0E&quot;/&gt;&lt;wsp:rsid wsp:val=&quot;00C52D3F&quot;/&gt;&lt;wsp:rsid wsp:val=&quot;00C52DDB&quot;/&gt;&lt;wsp:rsid wsp:val=&quot;00C5399D&quot;/&gt;&lt;wsp:rsid wsp:val=&quot;00C53DED&quot;/&gt;&lt;wsp:rsid wsp:val=&quot;00C54A08&quot;/&gt;&lt;wsp:rsid wsp:val=&quot;00C54FB3&quot;/&gt;&lt;wsp:rsid wsp:val=&quot;00C55FEC&quot;/&gt;&lt;wsp:rsid wsp:val=&quot;00C56F1C&quot;/&gt;&lt;wsp:rsid wsp:val=&quot;00C57D6C&quot;/&gt;&lt;wsp:rsid wsp:val=&quot;00C60E81&quot;/&gt;&lt;wsp:rsid wsp:val=&quot;00C610D1&quot;/&gt;&lt;wsp:rsid wsp:val=&quot;00C61C52&quot;/&gt;&lt;wsp:rsid wsp:val=&quot;00C6219C&quot;/&gt;&lt;wsp:rsid wsp:val=&quot;00C6229B&quot;/&gt;&lt;wsp:rsid wsp:val=&quot;00C629B2&quot;/&gt;&lt;wsp:rsid wsp:val=&quot;00C62A4E&quot;/&gt;&lt;wsp:rsid wsp:val=&quot;00C62F93&quot;/&gt;&lt;wsp:rsid wsp:val=&quot;00C62FE5&quot;/&gt;&lt;wsp:rsid wsp:val=&quot;00C63661&quot;/&gt;&lt;wsp:rsid wsp:val=&quot;00C63D6D&quot;/&gt;&lt;wsp:rsid wsp:val=&quot;00C63D76&quot;/&gt;&lt;wsp:rsid wsp:val=&quot;00C63E24&quot;/&gt;&lt;wsp:rsid wsp:val=&quot;00C641B2&quot;/&gt;&lt;wsp:rsid wsp:val=&quot;00C6443D&quot;/&gt;&lt;wsp:rsid wsp:val=&quot;00C6461A&quot;/&gt;&lt;wsp:rsid wsp:val=&quot;00C65550&quot;/&gt;&lt;wsp:rsid wsp:val=&quot;00C65763&quot;/&gt;&lt;wsp:rsid wsp:val=&quot;00C6609F&quot;/&gt;&lt;wsp:rsid wsp:val=&quot;00C66175&quot;/&gt;&lt;wsp:rsid wsp:val=&quot;00C66245&quot;/&gt;&lt;wsp:rsid wsp:val=&quot;00C66921&quot;/&gt;&lt;wsp:rsid wsp:val=&quot;00C67017&quot;/&gt;&lt;wsp:rsid wsp:val=&quot;00C672E2&quot;/&gt;&lt;wsp:rsid wsp:val=&quot;00C674E0&quot;/&gt;&lt;wsp:rsid wsp:val=&quot;00C676E2&quot;/&gt;&lt;wsp:rsid wsp:val=&quot;00C67821&quot;/&gt;&lt;wsp:rsid wsp:val=&quot;00C67B72&quot;/&gt;&lt;wsp:rsid wsp:val=&quot;00C70377&quot;/&gt;&lt;wsp:rsid wsp:val=&quot;00C7042C&quot;/&gt;&lt;wsp:rsid wsp:val=&quot;00C707A4&quot;/&gt;&lt;wsp:rsid wsp:val=&quot;00C70B44&quot;/&gt;&lt;wsp:rsid wsp:val=&quot;00C71340&quot;/&gt;&lt;wsp:rsid wsp:val=&quot;00C71536&quot;/&gt;&lt;wsp:rsid wsp:val=&quot;00C717ED&quot;/&gt;&lt;wsp:rsid wsp:val=&quot;00C71892&quot;/&gt;&lt;wsp:rsid wsp:val=&quot;00C71A1B&quot;/&gt;&lt;wsp:rsid wsp:val=&quot;00C71B24&quot;/&gt;&lt;wsp:rsid wsp:val=&quot;00C721C2&quot;/&gt;&lt;wsp:rsid wsp:val=&quot;00C7373A&quot;/&gt;&lt;wsp:rsid wsp:val=&quot;00C748FB&quot;/&gt;&lt;wsp:rsid wsp:val=&quot;00C75125&quot;/&gt;&lt;wsp:rsid wsp:val=&quot;00C756B2&quot;/&gt;&lt;wsp:rsid wsp:val=&quot;00C7581B&quot;/&gt;&lt;wsp:rsid wsp:val=&quot;00C759B0&quot;/&gt;&lt;wsp:rsid wsp:val=&quot;00C75CC8&quot;/&gt;&lt;wsp:rsid wsp:val=&quot;00C75CF3&quot;/&gt;&lt;wsp:rsid wsp:val=&quot;00C7621B&quot;/&gt;&lt;wsp:rsid wsp:val=&quot;00C76985&quot;/&gt;&lt;wsp:rsid wsp:val=&quot;00C76FF9&quot;/&gt;&lt;wsp:rsid wsp:val=&quot;00C770D5&quot;/&gt;&lt;wsp:rsid wsp:val=&quot;00C771A0&quot;/&gt;&lt;wsp:rsid wsp:val=&quot;00C77AC1&quot;/&gt;&lt;wsp:rsid wsp:val=&quot;00C77BD4&quot;/&gt;&lt;wsp:rsid wsp:val=&quot;00C77BF3&quot;/&gt;&lt;wsp:rsid wsp:val=&quot;00C77C8D&quot;/&gt;&lt;wsp:rsid wsp:val=&quot;00C8007F&quot;/&gt;&lt;wsp:rsid wsp:val=&quot;00C809E9&quot;/&gt;&lt;wsp:rsid wsp:val=&quot;00C81141&quot;/&gt;&lt;wsp:rsid wsp:val=&quot;00C81417&quot;/&gt;&lt;wsp:rsid wsp:val=&quot;00C81FE7&quot;/&gt;&lt;wsp:rsid wsp:val=&quot;00C8204F&quot;/&gt;&lt;wsp:rsid wsp:val=&quot;00C827C9&quot;/&gt;&lt;wsp:rsid wsp:val=&quot;00C82EE3&quot;/&gt;&lt;wsp:rsid wsp:val=&quot;00C83A8E&quot;/&gt;&lt;wsp:rsid wsp:val=&quot;00C83AAD&quot;/&gt;&lt;wsp:rsid wsp:val=&quot;00C83FB8&quot;/&gt;&lt;wsp:rsid wsp:val=&quot;00C84618&quot;/&gt;&lt;wsp:rsid wsp:val=&quot;00C84763&quot;/&gt;&lt;wsp:rsid wsp:val=&quot;00C84A6C&quot;/&gt;&lt;wsp:rsid wsp:val=&quot;00C85526&quot;/&gt;&lt;wsp:rsid wsp:val=&quot;00C85EB9&quot;/&gt;&lt;wsp:rsid wsp:val=&quot;00C860FA&quot;/&gt;&lt;wsp:rsid wsp:val=&quot;00C86CE4&quot;/&gt;&lt;wsp:rsid wsp:val=&quot;00C86D2C&quot;/&gt;&lt;wsp:rsid wsp:val=&quot;00C87582&quot;/&gt;&lt;wsp:rsid wsp:val=&quot;00C9135D&quot;/&gt;&lt;wsp:rsid wsp:val=&quot;00C915A0&quot;/&gt;&lt;wsp:rsid wsp:val=&quot;00C91716&quot;/&gt;&lt;wsp:rsid wsp:val=&quot;00C91D1E&quot;/&gt;&lt;wsp:rsid wsp:val=&quot;00C91E8A&quot;/&gt;&lt;wsp:rsid wsp:val=&quot;00C91F1B&quot;/&gt;&lt;wsp:rsid wsp:val=&quot;00C9205F&quot;/&gt;&lt;wsp:rsid wsp:val=&quot;00C92958&quot;/&gt;&lt;wsp:rsid wsp:val=&quot;00C93570&quot;/&gt;&lt;wsp:rsid wsp:val=&quot;00C93EB7&quot;/&gt;&lt;wsp:rsid wsp:val=&quot;00C94A4F&quot;/&gt;&lt;wsp:rsid wsp:val=&quot;00C94A73&quot;/&gt;&lt;wsp:rsid wsp:val=&quot;00C95479&quot;/&gt;&lt;wsp:rsid wsp:val=&quot;00C95AC6&quot;/&gt;&lt;wsp:rsid wsp:val=&quot;00C96707&quot;/&gt;&lt;wsp:rsid wsp:val=&quot;00C968D9&quot;/&gt;&lt;wsp:rsid wsp:val=&quot;00C968F4&quot;/&gt;&lt;wsp:rsid wsp:val=&quot;00C96952&quot;/&gt;&lt;wsp:rsid wsp:val=&quot;00C96F4B&quot;/&gt;&lt;wsp:rsid wsp:val=&quot;00C9717F&quot;/&gt;&lt;wsp:rsid wsp:val=&quot;00C971F9&quot;/&gt;&lt;wsp:rsid wsp:val=&quot;00CA01D4&quot;/&gt;&lt;wsp:rsid wsp:val=&quot;00CA052B&quot;/&gt;&lt;wsp:rsid wsp:val=&quot;00CA0772&quot;/&gt;&lt;wsp:rsid wsp:val=&quot;00CA100D&quot;/&gt;&lt;wsp:rsid wsp:val=&quot;00CA11BB&quot;/&gt;&lt;wsp:rsid wsp:val=&quot;00CA1B5C&quot;/&gt;&lt;wsp:rsid wsp:val=&quot;00CA1BBD&quot;/&gt;&lt;wsp:rsid wsp:val=&quot;00CA1F02&quot;/&gt;&lt;wsp:rsid wsp:val=&quot;00CA21AA&quot;/&gt;&lt;wsp:rsid wsp:val=&quot;00CA2AFF&quot;/&gt;&lt;wsp:rsid wsp:val=&quot;00CA3235&quot;/&gt;&lt;wsp:rsid wsp:val=&quot;00CA34E2&quot;/&gt;&lt;wsp:rsid wsp:val=&quot;00CA42E0&quot;/&gt;&lt;wsp:rsid wsp:val=&quot;00CA4973&quot;/&gt;&lt;wsp:rsid wsp:val=&quot;00CA4A36&quot;/&gt;&lt;wsp:rsid wsp:val=&quot;00CA4B95&quot;/&gt;&lt;wsp:rsid wsp:val=&quot;00CA4CCE&quot;/&gt;&lt;wsp:rsid wsp:val=&quot;00CA518C&quot;/&gt;&lt;wsp:rsid wsp:val=&quot;00CA53CE&quot;/&gt;&lt;wsp:rsid wsp:val=&quot;00CA57E4&quot;/&gt;&lt;wsp:rsid wsp:val=&quot;00CA5844&quot;/&gt;&lt;wsp:rsid wsp:val=&quot;00CA6ADA&quot;/&gt;&lt;wsp:rsid wsp:val=&quot;00CA6BC5&quot;/&gt;&lt;wsp:rsid wsp:val=&quot;00CA7005&quot;/&gt;&lt;wsp:rsid wsp:val=&quot;00CA719F&quot;/&gt;&lt;wsp:rsid wsp:val=&quot;00CA734A&quot;/&gt;&lt;wsp:rsid wsp:val=&quot;00CA74FA&quot;/&gt;&lt;wsp:rsid wsp:val=&quot;00CA7576&quot;/&gt;&lt;wsp:rsid wsp:val=&quot;00CB0858&quot;/&gt;&lt;wsp:rsid wsp:val=&quot;00CB0DE0&quot;/&gt;&lt;wsp:rsid wsp:val=&quot;00CB0EA9&quot;/&gt;&lt;wsp:rsid wsp:val=&quot;00CB1270&quot;/&gt;&lt;wsp:rsid wsp:val=&quot;00CB1467&quot;/&gt;&lt;wsp:rsid wsp:val=&quot;00CB168E&quot;/&gt;&lt;wsp:rsid wsp:val=&quot;00CB2152&quot;/&gt;&lt;wsp:rsid wsp:val=&quot;00CB2184&quot;/&gt;&lt;wsp:rsid wsp:val=&quot;00CB2191&quot;/&gt;&lt;wsp:rsid wsp:val=&quot;00CB2424&quot;/&gt;&lt;wsp:rsid wsp:val=&quot;00CB259C&quot;/&gt;&lt;wsp:rsid wsp:val=&quot;00CB2789&quot;/&gt;&lt;wsp:rsid wsp:val=&quot;00CB2C77&quot;/&gt;&lt;wsp:rsid wsp:val=&quot;00CB3658&quot;/&gt;&lt;wsp:rsid wsp:val=&quot;00CB42C1&quot;/&gt;&lt;wsp:rsid wsp:val=&quot;00CB5214&quot;/&gt;&lt;wsp:rsid wsp:val=&quot;00CB5AB6&quot;/&gt;&lt;wsp:rsid wsp:val=&quot;00CB5C4E&quot;/&gt;&lt;wsp:rsid wsp:val=&quot;00CB603D&quot;/&gt;&lt;wsp:rsid wsp:val=&quot;00CB631A&quot;/&gt;&lt;wsp:rsid wsp:val=&quot;00CB6689&quot;/&gt;&lt;wsp:rsid wsp:val=&quot;00CB6A68&quot;/&gt;&lt;wsp:rsid wsp:val=&quot;00CB6A69&quot;/&gt;&lt;wsp:rsid wsp:val=&quot;00CB7E72&quot;/&gt;&lt;wsp:rsid wsp:val=&quot;00CC04F9&quot;/&gt;&lt;wsp:rsid wsp:val=&quot;00CC0B22&quot;/&gt;&lt;wsp:rsid wsp:val=&quot;00CC0D9D&quot;/&gt;&lt;wsp:rsid wsp:val=&quot;00CC1B9A&quot;/&gt;&lt;wsp:rsid wsp:val=&quot;00CC2190&quot;/&gt;&lt;wsp:rsid wsp:val=&quot;00CC25E7&quot;/&gt;&lt;wsp:rsid wsp:val=&quot;00CC2674&quot;/&gt;&lt;wsp:rsid wsp:val=&quot;00CC26CF&quot;/&gt;&lt;wsp:rsid wsp:val=&quot;00CC2FF8&quot;/&gt;&lt;wsp:rsid wsp:val=&quot;00CC3116&quot;/&gt;&lt;wsp:rsid wsp:val=&quot;00CC34CB&quot;/&gt;&lt;wsp:rsid wsp:val=&quot;00CC3999&quot;/&gt;&lt;wsp:rsid wsp:val=&quot;00CC3A97&quot;/&gt;&lt;wsp:rsid wsp:val=&quot;00CC4558&quot;/&gt;&lt;wsp:rsid wsp:val=&quot;00CC49A8&quot;/&gt;&lt;wsp:rsid wsp:val=&quot;00CC4F69&quot;/&gt;&lt;wsp:rsid wsp:val=&quot;00CC503D&quot;/&gt;&lt;wsp:rsid wsp:val=&quot;00CC5091&quot;/&gt;&lt;wsp:rsid wsp:val=&quot;00CC50E7&quot;/&gt;&lt;wsp:rsid wsp:val=&quot;00CC582A&quot;/&gt;&lt;wsp:rsid wsp:val=&quot;00CC59D1&quot;/&gt;&lt;wsp:rsid wsp:val=&quot;00CC5DD2&quot;/&gt;&lt;wsp:rsid wsp:val=&quot;00CC5E80&quot;/&gt;&lt;wsp:rsid wsp:val=&quot;00CC6087&quot;/&gt;&lt;wsp:rsid wsp:val=&quot;00CC710D&quot;/&gt;&lt;wsp:rsid wsp:val=&quot;00CC74D2&quot;/&gt;&lt;wsp:rsid wsp:val=&quot;00CC7F0D&quot;/&gt;&lt;wsp:rsid wsp:val=&quot;00CD0689&quot;/&gt;&lt;wsp:rsid wsp:val=&quot;00CD0ACB&quot;/&gt;&lt;wsp:rsid wsp:val=&quot;00CD1A74&quot;/&gt;&lt;wsp:rsid wsp:val=&quot;00CD26A3&quot;/&gt;&lt;wsp:rsid wsp:val=&quot;00CD27B5&quot;/&gt;&lt;wsp:rsid wsp:val=&quot;00CD2B06&quot;/&gt;&lt;wsp:rsid wsp:val=&quot;00CD2F3F&quot;/&gt;&lt;wsp:rsid wsp:val=&quot;00CD339A&quot;/&gt;&lt;wsp:rsid wsp:val=&quot;00CD34A2&quot;/&gt;&lt;wsp:rsid wsp:val=&quot;00CD37C4&quot;/&gt;&lt;wsp:rsid wsp:val=&quot;00CD3BE3&quot;/&gt;&lt;wsp:rsid wsp:val=&quot;00CD3ECC&quot;/&gt;&lt;wsp:rsid wsp:val=&quot;00CD4056&quot;/&gt;&lt;wsp:rsid wsp:val=&quot;00CD43EF&quot;/&gt;&lt;wsp:rsid wsp:val=&quot;00CD4411&quot;/&gt;&lt;wsp:rsid wsp:val=&quot;00CD4485&quot;/&gt;&lt;wsp:rsid wsp:val=&quot;00CD44D9&quot;/&gt;&lt;wsp:rsid wsp:val=&quot;00CD565B&quot;/&gt;&lt;wsp:rsid wsp:val=&quot;00CD581B&quot;/&gt;&lt;wsp:rsid wsp:val=&quot;00CD5ECC&quot;/&gt;&lt;wsp:rsid wsp:val=&quot;00CD6193&quot;/&gt;&lt;wsp:rsid wsp:val=&quot;00CD67DE&quot;/&gt;&lt;wsp:rsid wsp:val=&quot;00CD6D69&quot;/&gt;&lt;wsp:rsid wsp:val=&quot;00CD6DC4&quot;/&gt;&lt;wsp:rsid wsp:val=&quot;00CD7727&quot;/&gt;&lt;wsp:rsid wsp:val=&quot;00CD7C39&quot;/&gt;&lt;wsp:rsid wsp:val=&quot;00CE0FF0&quot;/&gt;&lt;wsp:rsid wsp:val=&quot;00CE13B6&quot;/&gt;&lt;wsp:rsid wsp:val=&quot;00CE1797&quot;/&gt;&lt;wsp:rsid wsp:val=&quot;00CE25C6&quot;/&gt;&lt;wsp:rsid wsp:val=&quot;00CE2ACD&quot;/&gt;&lt;wsp:rsid wsp:val=&quot;00CE38F9&quot;/&gt;&lt;wsp:rsid wsp:val=&quot;00CE404E&quot;/&gt;&lt;wsp:rsid wsp:val=&quot;00CE4617&quot;/&gt;&lt;wsp:rsid wsp:val=&quot;00CE4FB3&quot;/&gt;&lt;wsp:rsid wsp:val=&quot;00CE5856&quot;/&gt;&lt;wsp:rsid wsp:val=&quot;00CE5F1B&quot;/&gt;&lt;wsp:rsid wsp:val=&quot;00CE662F&quot;/&gt;&lt;wsp:rsid wsp:val=&quot;00CE66AB&quot;/&gt;&lt;wsp:rsid wsp:val=&quot;00CE6C00&quot;/&gt;&lt;wsp:rsid wsp:val=&quot;00CE6C80&quot;/&gt;&lt;wsp:rsid wsp:val=&quot;00CE6D4D&quot;/&gt;&lt;wsp:rsid wsp:val=&quot;00CE7223&quot;/&gt;&lt;wsp:rsid wsp:val=&quot;00CE73D2&quot;/&gt;&lt;wsp:rsid wsp:val=&quot;00CE744F&quot;/&gt;&lt;wsp:rsid wsp:val=&quot;00CE7FBD&quot;/&gt;&lt;wsp:rsid wsp:val=&quot;00CF0757&quot;/&gt;&lt;wsp:rsid wsp:val=&quot;00CF1339&quot;/&gt;&lt;wsp:rsid wsp:val=&quot;00CF1554&quot;/&gt;&lt;wsp:rsid wsp:val=&quot;00CF15C2&quot;/&gt;&lt;wsp:rsid wsp:val=&quot;00CF2776&quot;/&gt;&lt;wsp:rsid wsp:val=&quot;00CF2F4C&quot;/&gt;&lt;wsp:rsid wsp:val=&quot;00CF33DA&quot;/&gt;&lt;wsp:rsid wsp:val=&quot;00CF35DA&quot;/&gt;&lt;wsp:rsid wsp:val=&quot;00CF36A9&quot;/&gt;&lt;wsp:rsid wsp:val=&quot;00CF36BA&quot;/&gt;&lt;wsp:rsid wsp:val=&quot;00CF36C2&quot;/&gt;&lt;wsp:rsid wsp:val=&quot;00CF37C4&quot;/&gt;&lt;wsp:rsid wsp:val=&quot;00CF3ACD&quot;/&gt;&lt;wsp:rsid wsp:val=&quot;00CF3B79&quot;/&gt;&lt;wsp:rsid wsp:val=&quot;00CF40D7&quot;/&gt;&lt;wsp:rsid wsp:val=&quot;00CF4203&quot;/&gt;&lt;wsp:rsid wsp:val=&quot;00CF4357&quot;/&gt;&lt;wsp:rsid wsp:val=&quot;00CF47EF&quot;/&gt;&lt;wsp:rsid wsp:val=&quot;00CF4FA4&quot;/&gt;&lt;wsp:rsid wsp:val=&quot;00CF5C23&quot;/&gt;&lt;wsp:rsid wsp:val=&quot;00CF5E37&quot;/&gt;&lt;wsp:rsid wsp:val=&quot;00CF5EB8&quot;/&gt;&lt;wsp:rsid wsp:val=&quot;00CF60E0&quot;/&gt;&lt;wsp:rsid wsp:val=&quot;00CF68F3&quot;/&gt;&lt;wsp:rsid wsp:val=&quot;00CF6BEC&quot;/&gt;&lt;wsp:rsid wsp:val=&quot;00CF6E07&quot;/&gt;&lt;wsp:rsid wsp:val=&quot;00CF6FF3&quot;/&gt;&lt;wsp:rsid wsp:val=&quot;00CF76BF&quot;/&gt;&lt;wsp:rsid wsp:val=&quot;00CF7947&quot;/&gt;&lt;wsp:rsid wsp:val=&quot;00CF7B9A&quot;/&gt;&lt;wsp:rsid wsp:val=&quot;00CF7E9F&quot;/&gt;&lt;wsp:rsid wsp:val=&quot;00D00100&quot;/&gt;&lt;wsp:rsid wsp:val=&quot;00D00788&quot;/&gt;&lt;wsp:rsid wsp:val=&quot;00D0142A&quot;/&gt;&lt;wsp:rsid wsp:val=&quot;00D01451&quot;/&gt;&lt;wsp:rsid wsp:val=&quot;00D01570&quot;/&gt;&lt;wsp:rsid wsp:val=&quot;00D015F9&quot;/&gt;&lt;wsp:rsid wsp:val=&quot;00D02098&quot;/&gt;&lt;wsp:rsid wsp:val=&quot;00D0268D&quot;/&gt;&lt;wsp:rsid wsp:val=&quot;00D02756&quot;/&gt;&lt;wsp:rsid wsp:val=&quot;00D02B01&quot;/&gt;&lt;wsp:rsid wsp:val=&quot;00D03002&quot;/&gt;&lt;wsp:rsid wsp:val=&quot;00D033A9&quot;/&gt;&lt;wsp:rsid wsp:val=&quot;00D03B4D&quot;/&gt;&lt;wsp:rsid wsp:val=&quot;00D0407A&quot;/&gt;&lt;wsp:rsid wsp:val=&quot;00D04497&quot;/&gt;&lt;wsp:rsid wsp:val=&quot;00D04997&quot;/&gt;&lt;wsp:rsid wsp:val=&quot;00D04E9D&quot;/&gt;&lt;wsp:rsid wsp:val=&quot;00D05237&quot;/&gt;&lt;wsp:rsid wsp:val=&quot;00D05500&quot;/&gt;&lt;wsp:rsid wsp:val=&quot;00D0571A&quot;/&gt;&lt;wsp:rsid wsp:val=&quot;00D06787&quot;/&gt;&lt;wsp:rsid wsp:val=&quot;00D06A90&quot;/&gt;&lt;wsp:rsid wsp:val=&quot;00D06A99&quot;/&gt;&lt;wsp:rsid wsp:val=&quot;00D070B7&quot;/&gt;&lt;wsp:rsid wsp:val=&quot;00D07248&quot;/&gt;&lt;wsp:rsid wsp:val=&quot;00D076AE&quot;/&gt;&lt;wsp:rsid wsp:val=&quot;00D077B9&quot;/&gt;&lt;wsp:rsid wsp:val=&quot;00D0784F&quot;/&gt;&lt;wsp:rsid wsp:val=&quot;00D07B41&quot;/&gt;&lt;wsp:rsid wsp:val=&quot;00D10C6A&quot;/&gt;&lt;wsp:rsid wsp:val=&quot;00D11475&quot;/&gt;&lt;wsp:rsid wsp:val=&quot;00D1204E&quot;/&gt;&lt;wsp:rsid wsp:val=&quot;00D12431&quot;/&gt;&lt;wsp:rsid wsp:val=&quot;00D12842&quot;/&gt;&lt;wsp:rsid wsp:val=&quot;00D14AC9&quot;/&gt;&lt;wsp:rsid wsp:val=&quot;00D14D40&quot;/&gt;&lt;wsp:rsid wsp:val=&quot;00D15370&quot;/&gt;&lt;wsp:rsid wsp:val=&quot;00D15CA8&quot;/&gt;&lt;wsp:rsid wsp:val=&quot;00D166AE&quot;/&gt;&lt;wsp:rsid wsp:val=&quot;00D16C17&quot;/&gt;&lt;wsp:rsid wsp:val=&quot;00D16D0E&quot;/&gt;&lt;wsp:rsid wsp:val=&quot;00D16F8C&quot;/&gt;&lt;wsp:rsid wsp:val=&quot;00D174AF&quot;/&gt;&lt;wsp:rsid wsp:val=&quot;00D1753F&quot;/&gt;&lt;wsp:rsid wsp:val=&quot;00D17764&quot;/&gt;&lt;wsp:rsid wsp:val=&quot;00D17EFA&quot;/&gt;&lt;wsp:rsid wsp:val=&quot;00D20051&quot;/&gt;&lt;wsp:rsid wsp:val=&quot;00D20F68&quot;/&gt;&lt;wsp:rsid wsp:val=&quot;00D21434&quot;/&gt;&lt;wsp:rsid wsp:val=&quot;00D2270A&quot;/&gt;&lt;wsp:rsid wsp:val=&quot;00D229B0&quot;/&gt;&lt;wsp:rsid wsp:val=&quot;00D236B0&quot;/&gt;&lt;wsp:rsid wsp:val=&quot;00D239C4&quot;/&gt;&lt;wsp:rsid wsp:val=&quot;00D23BD8&quot;/&gt;&lt;wsp:rsid wsp:val=&quot;00D23C27&quot;/&gt;&lt;wsp:rsid wsp:val=&quot;00D24524&quot;/&gt;&lt;wsp:rsid wsp:val=&quot;00D246FA&quot;/&gt;&lt;wsp:rsid wsp:val=&quot;00D24CC6&quot;/&gt;&lt;wsp:rsid wsp:val=&quot;00D25112&quot;/&gt;&lt;wsp:rsid wsp:val=&quot;00D253C5&quot;/&gt;&lt;wsp:rsid wsp:val=&quot;00D25850&quot;/&gt;&lt;wsp:rsid wsp:val=&quot;00D25E0F&quot;/&gt;&lt;wsp:rsid wsp:val=&quot;00D26548&quot;/&gt;&lt;wsp:rsid wsp:val=&quot;00D26CC6&quot;/&gt;&lt;wsp:rsid wsp:val=&quot;00D274F8&quot;/&gt;&lt;wsp:rsid wsp:val=&quot;00D275FE&quot;/&gt;&lt;wsp:rsid wsp:val=&quot;00D27EBB&quot;/&gt;&lt;wsp:rsid wsp:val=&quot;00D30743&quot;/&gt;&lt;wsp:rsid wsp:val=&quot;00D30877&quot;/&gt;&lt;wsp:rsid wsp:val=&quot;00D3096D&quot;/&gt;&lt;wsp:rsid wsp:val=&quot;00D30DD3&quot;/&gt;&lt;wsp:rsid wsp:val=&quot;00D32790&quot;/&gt;&lt;wsp:rsid wsp:val=&quot;00D32E56&quot;/&gt;&lt;wsp:rsid wsp:val=&quot;00D3303F&quot;/&gt;&lt;wsp:rsid wsp:val=&quot;00D330F0&quot;/&gt;&lt;wsp:rsid wsp:val=&quot;00D33551&quot;/&gt;&lt;wsp:rsid wsp:val=&quot;00D3380D&quot;/&gt;&lt;wsp:rsid wsp:val=&quot;00D33BE9&quot;/&gt;&lt;wsp:rsid wsp:val=&quot;00D33FA9&quot;/&gt;&lt;wsp:rsid wsp:val=&quot;00D34258&quot;/&gt;&lt;wsp:rsid wsp:val=&quot;00D34DBB&quot;/&gt;&lt;wsp:rsid wsp:val=&quot;00D35269&quot;/&gt;&lt;wsp:rsid wsp:val=&quot;00D353E0&quot;/&gt;&lt;wsp:rsid wsp:val=&quot;00D3556B&quot;/&gt;&lt;wsp:rsid wsp:val=&quot;00D35BEE&quot;/&gt;&lt;wsp:rsid wsp:val=&quot;00D36147&quot;/&gt;&lt;wsp:rsid wsp:val=&quot;00D361E7&quot;/&gt;&lt;wsp:rsid wsp:val=&quot;00D365BB&quot;/&gt;&lt;wsp:rsid wsp:val=&quot;00D37327&quot;/&gt;&lt;wsp:rsid wsp:val=&quot;00D37DC1&quot;/&gt;&lt;wsp:rsid wsp:val=&quot;00D37FDB&quot;/&gt;&lt;wsp:rsid wsp:val=&quot;00D4144E&quot;/&gt;&lt;wsp:rsid wsp:val=&quot;00D41605&quot;/&gt;&lt;wsp:rsid wsp:val=&quot;00D4160F&quot;/&gt;&lt;wsp:rsid wsp:val=&quot;00D4169F&quot;/&gt;&lt;wsp:rsid wsp:val=&quot;00D41998&quot;/&gt;&lt;wsp:rsid wsp:val=&quot;00D434D5&quot;/&gt;&lt;wsp:rsid wsp:val=&quot;00D43AC5&quot;/&gt;&lt;wsp:rsid wsp:val=&quot;00D43CFF&quot;/&gt;&lt;wsp:rsid wsp:val=&quot;00D43ECD&quot;/&gt;&lt;wsp:rsid wsp:val=&quot;00D4425B&quot;/&gt;&lt;wsp:rsid wsp:val=&quot;00D44790&quot;/&gt;&lt;wsp:rsid wsp:val=&quot;00D447C6&quot;/&gt;&lt;wsp:rsid wsp:val=&quot;00D45651&quot;/&gt;&lt;wsp:rsid wsp:val=&quot;00D45705&quot;/&gt;&lt;wsp:rsid wsp:val=&quot;00D45C7A&quot;/&gt;&lt;wsp:rsid wsp:val=&quot;00D466C0&quot;/&gt;&lt;wsp:rsid wsp:val=&quot;00D46E41&quot;/&gt;&lt;wsp:rsid wsp:val=&quot;00D46E77&quot;/&gt;&lt;wsp:rsid wsp:val=&quot;00D47A8C&quot;/&gt;&lt;wsp:rsid wsp:val=&quot;00D47F63&quot;/&gt;&lt;wsp:rsid wsp:val=&quot;00D50240&quot;/&gt;&lt;wsp:rsid wsp:val=&quot;00D50C9A&quot;/&gt;&lt;wsp:rsid wsp:val=&quot;00D50E5B&quot;/&gt;&lt;wsp:rsid wsp:val=&quot;00D513C8&quot;/&gt;&lt;wsp:rsid wsp:val=&quot;00D51571&quot;/&gt;&lt;wsp:rsid wsp:val=&quot;00D515B1&quot;/&gt;&lt;wsp:rsid wsp:val=&quot;00D517B4&quot;/&gt;&lt;wsp:rsid wsp:val=&quot;00D51DCD&quot;/&gt;&lt;wsp:rsid wsp:val=&quot;00D52A65&quot;/&gt;&lt;wsp:rsid wsp:val=&quot;00D536A6&quot;/&gt;&lt;wsp:rsid wsp:val=&quot;00D53D7B&quot;/&gt;&lt;wsp:rsid wsp:val=&quot;00D542EE&quot;/&gt;&lt;wsp:rsid wsp:val=&quot;00D54601&quot;/&gt;&lt;wsp:rsid wsp:val=&quot;00D5485E&quot;/&gt;&lt;wsp:rsid wsp:val=&quot;00D54D32&quot;/&gt;&lt;wsp:rsid wsp:val=&quot;00D54EF1&quot;/&gt;&lt;wsp:rsid wsp:val=&quot;00D55D11&quot;/&gt;&lt;wsp:rsid wsp:val=&quot;00D5627C&quot;/&gt;&lt;wsp:rsid wsp:val=&quot;00D564C1&quot;/&gt;&lt;wsp:rsid wsp:val=&quot;00D56568&quot;/&gt;&lt;wsp:rsid wsp:val=&quot;00D566EE&quot;/&gt;&lt;wsp:rsid wsp:val=&quot;00D56D42&quot;/&gt;&lt;wsp:rsid wsp:val=&quot;00D56DAF&quot;/&gt;&lt;wsp:rsid wsp:val=&quot;00D56F1E&quot;/&gt;&lt;wsp:rsid wsp:val=&quot;00D577E4&quot;/&gt;&lt;wsp:rsid wsp:val=&quot;00D57C8B&quot;/&gt;&lt;wsp:rsid wsp:val=&quot;00D602F7&quot;/&gt;&lt;wsp:rsid wsp:val=&quot;00D6082D&quot;/&gt;&lt;wsp:rsid wsp:val=&quot;00D60DF6&quot;/&gt;&lt;wsp:rsid wsp:val=&quot;00D6191C&quot;/&gt;&lt;wsp:rsid wsp:val=&quot;00D61C3A&quot;/&gt;&lt;wsp:rsid wsp:val=&quot;00D61F13&quot;/&gt;&lt;wsp:rsid wsp:val=&quot;00D62958&quot;/&gt;&lt;wsp:rsid wsp:val=&quot;00D630F4&quot;/&gt;&lt;wsp:rsid wsp:val=&quot;00D63172&quot;/&gt;&lt;wsp:rsid wsp:val=&quot;00D6366F&quot;/&gt;&lt;wsp:rsid wsp:val=&quot;00D63818&quot;/&gt;&lt;wsp:rsid wsp:val=&quot;00D63D0C&quot;/&gt;&lt;wsp:rsid wsp:val=&quot;00D63D79&quot;/&gt;&lt;wsp:rsid wsp:val=&quot;00D6435C&quot;/&gt;&lt;wsp:rsid wsp:val=&quot;00D6482A&quot;/&gt;&lt;wsp:rsid wsp:val=&quot;00D65808&quot;/&gt;&lt;wsp:rsid wsp:val=&quot;00D65893&quot;/&gt;&lt;wsp:rsid wsp:val=&quot;00D65A6A&quot;/&gt;&lt;wsp:rsid wsp:val=&quot;00D66403&quot;/&gt;&lt;wsp:rsid wsp:val=&quot;00D664EF&quot;/&gt;&lt;wsp:rsid wsp:val=&quot;00D66652&quot;/&gt;&lt;wsp:rsid wsp:val=&quot;00D667DF&quot;/&gt;&lt;wsp:rsid wsp:val=&quot;00D66BB0&quot;/&gt;&lt;wsp:rsid wsp:val=&quot;00D677BC&quot;/&gt;&lt;wsp:rsid wsp:val=&quot;00D679A6&quot;/&gt;&lt;wsp:rsid wsp:val=&quot;00D679AF&quot;/&gt;&lt;wsp:rsid wsp:val=&quot;00D67A7B&quot;/&gt;&lt;wsp:rsid wsp:val=&quot;00D67C61&quot;/&gt;&lt;wsp:rsid wsp:val=&quot;00D67D0C&quot;/&gt;&lt;wsp:rsid wsp:val=&quot;00D700D6&quot;/&gt;&lt;wsp:rsid wsp:val=&quot;00D70391&quot;/&gt;&lt;wsp:rsid wsp:val=&quot;00D706B4&quot;/&gt;&lt;wsp:rsid wsp:val=&quot;00D70C34&quot;/&gt;&lt;wsp:rsid wsp:val=&quot;00D71DD9&quot;/&gt;&lt;wsp:rsid wsp:val=&quot;00D727B8&quot;/&gt;&lt;wsp:rsid wsp:val=&quot;00D728DD&quot;/&gt;&lt;wsp:rsid wsp:val=&quot;00D731D4&quot;/&gt;&lt;wsp:rsid wsp:val=&quot;00D73505&quot;/&gt;&lt;wsp:rsid wsp:val=&quot;00D73661&quot;/&gt;&lt;wsp:rsid wsp:val=&quot;00D73967&quot;/&gt;&lt;wsp:rsid wsp:val=&quot;00D73A63&quot;/&gt;&lt;wsp:rsid wsp:val=&quot;00D7487B&quot;/&gt;&lt;wsp:rsid wsp:val=&quot;00D74E11&quot;/&gt;&lt;wsp:rsid wsp:val=&quot;00D74F09&quot;/&gt;&lt;wsp:rsid wsp:val=&quot;00D75024&quot;/&gt;&lt;wsp:rsid wsp:val=&quot;00D75055&quot;/&gt;&lt;wsp:rsid wsp:val=&quot;00D7516C&quot;/&gt;&lt;wsp:rsid wsp:val=&quot;00D75575&quot;/&gt;&lt;wsp:rsid wsp:val=&quot;00D766FC&quot;/&gt;&lt;wsp:rsid wsp:val=&quot;00D76A6B&quot;/&gt;&lt;wsp:rsid wsp:val=&quot;00D76CFA&quot;/&gt;&lt;wsp:rsid wsp:val=&quot;00D76E60&quot;/&gt;&lt;wsp:rsid wsp:val=&quot;00D77162&quot;/&gt;&lt;wsp:rsid wsp:val=&quot;00D774CF&quot;/&gt;&lt;wsp:rsid wsp:val=&quot;00D7781F&quot;/&gt;&lt;wsp:rsid wsp:val=&quot;00D778B3&quot;/&gt;&lt;wsp:rsid wsp:val=&quot;00D778FB&quot;/&gt;&lt;wsp:rsid wsp:val=&quot;00D7798E&quot;/&gt;&lt;wsp:rsid wsp:val=&quot;00D77A2A&quot;/&gt;&lt;wsp:rsid wsp:val=&quot;00D77CC1&quot;/&gt;&lt;wsp:rsid wsp:val=&quot;00D77E5F&quot;/&gt;&lt;wsp:rsid wsp:val=&quot;00D80244&quot;/&gt;&lt;wsp:rsid wsp:val=&quot;00D80597&quot;/&gt;&lt;wsp:rsid wsp:val=&quot;00D80A7A&quot;/&gt;&lt;wsp:rsid wsp:val=&quot;00D81D50&quot;/&gt;&lt;wsp:rsid wsp:val=&quot;00D82318&quot;/&gt;&lt;wsp:rsid wsp:val=&quot;00D82708&quot;/&gt;&lt;wsp:rsid wsp:val=&quot;00D82CF9&quot;/&gt;&lt;wsp:rsid wsp:val=&quot;00D82EB2&quot;/&gt;&lt;wsp:rsid wsp:val=&quot;00D83036&quot;/&gt;&lt;wsp:rsid wsp:val=&quot;00D833C8&quot;/&gt;&lt;wsp:rsid wsp:val=&quot;00D83BDE&quot;/&gt;&lt;wsp:rsid wsp:val=&quot;00D8454F&quot;/&gt;&lt;wsp:rsid wsp:val=&quot;00D8486C&quot;/&gt;&lt;wsp:rsid wsp:val=&quot;00D8497C&quot;/&gt;&lt;wsp:rsid wsp:val=&quot;00D84DAE&quot;/&gt;&lt;wsp:rsid wsp:val=&quot;00D84F8C&quot;/&gt;&lt;wsp:rsid wsp:val=&quot;00D853C5&quot;/&gt;&lt;wsp:rsid wsp:val=&quot;00D855CE&quot;/&gt;&lt;wsp:rsid wsp:val=&quot;00D85982&quot;/&gt;&lt;wsp:rsid wsp:val=&quot;00D85C41&quot;/&gt;&lt;wsp:rsid wsp:val=&quot;00D8619B&quot;/&gt;&lt;wsp:rsid wsp:val=&quot;00D866D0&quot;/&gt;&lt;wsp:rsid wsp:val=&quot;00D86706&quot;/&gt;&lt;wsp:rsid wsp:val=&quot;00D86A2B&quot;/&gt;&lt;wsp:rsid wsp:val=&quot;00D86BD8&quot;/&gt;&lt;wsp:rsid wsp:val=&quot;00D8757A&quot;/&gt;&lt;wsp:rsid wsp:val=&quot;00D87AAB&quot;/&gt;&lt;wsp:rsid wsp:val=&quot;00D907FB&quot;/&gt;&lt;wsp:rsid wsp:val=&quot;00D9093E&quot;/&gt;&lt;wsp:rsid wsp:val=&quot;00D90B63&quot;/&gt;&lt;wsp:rsid wsp:val=&quot;00D90F9C&quot;/&gt;&lt;wsp:rsid wsp:val=&quot;00D91553&quot;/&gt;&lt;wsp:rsid wsp:val=&quot;00D91566&quot;/&gt;&lt;wsp:rsid wsp:val=&quot;00D9179F&quot;/&gt;&lt;wsp:rsid wsp:val=&quot;00D91A8D&quot;/&gt;&lt;wsp:rsid wsp:val=&quot;00D91E2D&quot;/&gt;&lt;wsp:rsid wsp:val=&quot;00D91F46&quot;/&gt;&lt;wsp:rsid wsp:val=&quot;00D9243D&quot;/&gt;&lt;wsp:rsid wsp:val=&quot;00D92C4C&quot;/&gt;&lt;wsp:rsid wsp:val=&quot;00D92D2B&quot;/&gt;&lt;wsp:rsid wsp:val=&quot;00D92EBD&quot;/&gt;&lt;wsp:rsid wsp:val=&quot;00D93165&quot;/&gt;&lt;wsp:rsid wsp:val=&quot;00D936EF&quot;/&gt;&lt;wsp:rsid wsp:val=&quot;00D93A8A&quot;/&gt;&lt;wsp:rsid wsp:val=&quot;00D93EB0&quot;/&gt;&lt;wsp:rsid wsp:val=&quot;00D9419A&quot;/&gt;&lt;wsp:rsid wsp:val=&quot;00D9551D&quot;/&gt;&lt;wsp:rsid wsp:val=&quot;00D959E4&quot;/&gt;&lt;wsp:rsid wsp:val=&quot;00D95AEF&quot;/&gt;&lt;wsp:rsid wsp:val=&quot;00D95CC2&quot;/&gt;&lt;wsp:rsid wsp:val=&quot;00D95E4F&quot;/&gt;&lt;wsp:rsid wsp:val=&quot;00D96468&quot;/&gt;&lt;wsp:rsid wsp:val=&quot;00D96712&quot;/&gt;&lt;wsp:rsid wsp:val=&quot;00D96AF1&quot;/&gt;&lt;wsp:rsid wsp:val=&quot;00D974AE&quot;/&gt;&lt;wsp:rsid wsp:val=&quot;00D97B88&quot;/&gt;&lt;wsp:rsid wsp:val=&quot;00DA0485&quot;/&gt;&lt;wsp:rsid wsp:val=&quot;00DA05DB&quot;/&gt;&lt;wsp:rsid wsp:val=&quot;00DA1017&quot;/&gt;&lt;wsp:rsid wsp:val=&quot;00DA198D&quot;/&gt;&lt;wsp:rsid wsp:val=&quot;00DA257F&quot;/&gt;&lt;wsp:rsid wsp:val=&quot;00DA2779&quot;/&gt;&lt;wsp:rsid wsp:val=&quot;00DA2CB4&quot;/&gt;&lt;wsp:rsid wsp:val=&quot;00DA30A3&quot;/&gt;&lt;wsp:rsid wsp:val=&quot;00DA3562&quot;/&gt;&lt;wsp:rsid wsp:val=&quot;00DA379C&quot;/&gt;&lt;wsp:rsid wsp:val=&quot;00DA3CD4&quot;/&gt;&lt;wsp:rsid wsp:val=&quot;00DA440A&quot;/&gt;&lt;wsp:rsid wsp:val=&quot;00DA481D&quot;/&gt;&lt;wsp:rsid wsp:val=&quot;00DA4927&quot;/&gt;&lt;wsp:rsid wsp:val=&quot;00DA4B89&quot;/&gt;&lt;wsp:rsid wsp:val=&quot;00DA51E9&quot;/&gt;&lt;wsp:rsid wsp:val=&quot;00DA5289&quot;/&gt;&lt;wsp:rsid wsp:val=&quot;00DA5D47&quot;/&gt;&lt;wsp:rsid wsp:val=&quot;00DA6062&quot;/&gt;&lt;wsp:rsid wsp:val=&quot;00DA634B&quot;/&gt;&lt;wsp:rsid wsp:val=&quot;00DA6726&quot;/&gt;&lt;wsp:rsid wsp:val=&quot;00DA6883&quot;/&gt;&lt;wsp:rsid wsp:val=&quot;00DA6F6D&quot;/&gt;&lt;wsp:rsid wsp:val=&quot;00DA75CA&quot;/&gt;&lt;wsp:rsid wsp:val=&quot;00DA7B01&quot;/&gt;&lt;wsp:rsid wsp:val=&quot;00DA7B22&quot;/&gt;&lt;wsp:rsid wsp:val=&quot;00DB0ECF&quot;/&gt;&lt;wsp:rsid wsp:val=&quot;00DB1B83&quot;/&gt;&lt;wsp:rsid wsp:val=&quot;00DB1D65&quot;/&gt;&lt;wsp:rsid wsp:val=&quot;00DB1E7E&quot;/&gt;&lt;wsp:rsid wsp:val=&quot;00DB2630&quot;/&gt;&lt;wsp:rsid wsp:val=&quot;00DB3657&quot;/&gt;&lt;wsp:rsid wsp:val=&quot;00DB3E77&quot;/&gt;&lt;wsp:rsid wsp:val=&quot;00DB3F2E&quot;/&gt;&lt;wsp:rsid wsp:val=&quot;00DB44B3&quot;/&gt;&lt;wsp:rsid wsp:val=&quot;00DB4B56&quot;/&gt;&lt;wsp:rsid wsp:val=&quot;00DB506B&quot;/&gt;&lt;wsp:rsid wsp:val=&quot;00DB536C&quot;/&gt;&lt;wsp:rsid wsp:val=&quot;00DB5990&quot;/&gt;&lt;wsp:rsid wsp:val=&quot;00DB5D0A&quot;/&gt;&lt;wsp:rsid wsp:val=&quot;00DB5D32&quot;/&gt;&lt;wsp:rsid wsp:val=&quot;00DB5F5C&quot;/&gt;&lt;wsp:rsid wsp:val=&quot;00DB6264&quot;/&gt;&lt;wsp:rsid wsp:val=&quot;00DB6908&quot;/&gt;&lt;wsp:rsid wsp:val=&quot;00DB6BCA&quot;/&gt;&lt;wsp:rsid wsp:val=&quot;00DB6C48&quot;/&gt;&lt;wsp:rsid wsp:val=&quot;00DB71B5&quot;/&gt;&lt;wsp:rsid wsp:val=&quot;00DB7321&quot;/&gt;&lt;wsp:rsid wsp:val=&quot;00DB7483&quot;/&gt;&lt;wsp:rsid wsp:val=&quot;00DB79E6&quot;/&gt;&lt;wsp:rsid wsp:val=&quot;00DB7E66&quot;/&gt;&lt;wsp:rsid wsp:val=&quot;00DB7F8F&quot;/&gt;&lt;wsp:rsid wsp:val=&quot;00DC0410&quot;/&gt;&lt;wsp:rsid wsp:val=&quot;00DC09FF&quot;/&gt;&lt;wsp:rsid wsp:val=&quot;00DC0B95&quot;/&gt;&lt;wsp:rsid wsp:val=&quot;00DC181B&quot;/&gt;&lt;wsp:rsid wsp:val=&quot;00DC22DF&quot;/&gt;&lt;wsp:rsid wsp:val=&quot;00DC2C38&quot;/&gt;&lt;wsp:rsid wsp:val=&quot;00DC337A&quot;/&gt;&lt;wsp:rsid wsp:val=&quot;00DC3451&quot;/&gt;&lt;wsp:rsid wsp:val=&quot;00DC34DC&quot;/&gt;&lt;wsp:rsid wsp:val=&quot;00DC3718&quot;/&gt;&lt;wsp:rsid wsp:val=&quot;00DC38E1&quot;/&gt;&lt;wsp:rsid wsp:val=&quot;00DC3F43&quot;/&gt;&lt;wsp:rsid wsp:val=&quot;00DC4D78&quot;/&gt;&lt;wsp:rsid wsp:val=&quot;00DC4F00&quot;/&gt;&lt;wsp:rsid wsp:val=&quot;00DC519A&quot;/&gt;&lt;wsp:rsid wsp:val=&quot;00DC5387&quot;/&gt;&lt;wsp:rsid wsp:val=&quot;00DC5B12&quot;/&gt;&lt;wsp:rsid wsp:val=&quot;00DC6560&quot;/&gt;&lt;wsp:rsid wsp:val=&quot;00DC6769&quot;/&gt;&lt;wsp:rsid wsp:val=&quot;00DC690E&quot;/&gt;&lt;wsp:rsid wsp:val=&quot;00DC6D87&quot;/&gt;&lt;wsp:rsid wsp:val=&quot;00DC766E&quot;/&gt;&lt;wsp:rsid wsp:val=&quot;00DC799B&quot;/&gt;&lt;wsp:rsid wsp:val=&quot;00DC7E63&quot;/&gt;&lt;wsp:rsid wsp:val=&quot;00DD05CF&quot;/&gt;&lt;wsp:rsid wsp:val=&quot;00DD0942&quot;/&gt;&lt;wsp:rsid wsp:val=&quot;00DD0E00&quot;/&gt;&lt;wsp:rsid wsp:val=&quot;00DD13FD&quot;/&gt;&lt;wsp:rsid wsp:val=&quot;00DD1739&quot;/&gt;&lt;wsp:rsid wsp:val=&quot;00DD1AC9&quot;/&gt;&lt;wsp:rsid wsp:val=&quot;00DD1B4D&quot;/&gt;&lt;wsp:rsid wsp:val=&quot;00DD1CB0&quot;/&gt;&lt;wsp:rsid wsp:val=&quot;00DD2369&quot;/&gt;&lt;wsp:rsid wsp:val=&quot;00DD359C&quot;/&gt;&lt;wsp:rsid wsp:val=&quot;00DD3DE4&quot;/&gt;&lt;wsp:rsid wsp:val=&quot;00DD41B1&quot;/&gt;&lt;wsp:rsid wsp:val=&quot;00DD4B7E&quot;/&gt;&lt;wsp:rsid wsp:val=&quot;00DD4CF6&quot;/&gt;&lt;wsp:rsid wsp:val=&quot;00DD4D2F&quot;/&gt;&lt;wsp:rsid wsp:val=&quot;00DD5042&quot;/&gt;&lt;wsp:rsid wsp:val=&quot;00DD652D&quot;/&gt;&lt;wsp:rsid wsp:val=&quot;00DD666E&quot;/&gt;&lt;wsp:rsid wsp:val=&quot;00DD6754&quot;/&gt;&lt;wsp:rsid wsp:val=&quot;00DD7219&quot;/&gt;&lt;wsp:rsid wsp:val=&quot;00DD774C&quot;/&gt;&lt;wsp:rsid wsp:val=&quot;00DD7A93&quot;/&gt;&lt;wsp:rsid wsp:val=&quot;00DD7E24&quot;/&gt;&lt;wsp:rsid wsp:val=&quot;00DE0BC4&quot;/&gt;&lt;wsp:rsid wsp:val=&quot;00DE1402&quot;/&gt;&lt;wsp:rsid wsp:val=&quot;00DE339B&quot;/&gt;&lt;wsp:rsid wsp:val=&quot;00DE4808&quot;/&gt;&lt;wsp:rsid wsp:val=&quot;00DE736C&quot;/&gt;&lt;wsp:rsid wsp:val=&quot;00DE73AD&quot;/&gt;&lt;wsp:rsid wsp:val=&quot;00DE7BF1&quot;/&gt;&lt;wsp:rsid wsp:val=&quot;00DF0399&quot;/&gt;&lt;wsp:rsid wsp:val=&quot;00DF0D6A&quot;/&gt;&lt;wsp:rsid wsp:val=&quot;00DF0F4E&quot;/&gt;&lt;wsp:rsid wsp:val=&quot;00DF1408&quot;/&gt;&lt;wsp:rsid wsp:val=&quot;00DF1610&quot;/&gt;&lt;wsp:rsid wsp:val=&quot;00DF172B&quot;/&gt;&lt;wsp:rsid wsp:val=&quot;00DF1733&quot;/&gt;&lt;wsp:rsid wsp:val=&quot;00DF1BF2&quot;/&gt;&lt;wsp:rsid wsp:val=&quot;00DF1FAA&quot;/&gt;&lt;wsp:rsid wsp:val=&quot;00DF2B3B&quot;/&gt;&lt;wsp:rsid wsp:val=&quot;00DF2D6E&quot;/&gt;&lt;wsp:rsid wsp:val=&quot;00DF33BC&quot;/&gt;&lt;wsp:rsid wsp:val=&quot;00DF37AA&quot;/&gt;&lt;wsp:rsid wsp:val=&quot;00DF540E&quot;/&gt;&lt;wsp:rsid wsp:val=&quot;00DF560A&quot;/&gt;&lt;wsp:rsid wsp:val=&quot;00DF655F&quot;/&gt;&lt;wsp:rsid wsp:val=&quot;00DF69A8&quot;/&gt;&lt;wsp:rsid wsp:val=&quot;00DF6BEA&quot;/&gt;&lt;wsp:rsid wsp:val=&quot;00DF7490&quot;/&gt;&lt;wsp:rsid wsp:val=&quot;00DF7DC2&quot;/&gt;&lt;wsp:rsid wsp:val=&quot;00DF7F04&quot;/&gt;&lt;wsp:rsid wsp:val=&quot;00E00305&quot;/&gt;&lt;wsp:rsid wsp:val=&quot;00E003C3&quot;/&gt;&lt;wsp:rsid wsp:val=&quot;00E00687&quot;/&gt;&lt;wsp:rsid wsp:val=&quot;00E006F2&quot;/&gt;&lt;wsp:rsid wsp:val=&quot;00E01E5E&quot;/&gt;&lt;wsp:rsid wsp:val=&quot;00E01FCB&quot;/&gt;&lt;wsp:rsid wsp:val=&quot;00E0201E&quot;/&gt;&lt;wsp:rsid wsp:val=&quot;00E02555&quot;/&gt;&lt;wsp:rsid wsp:val=&quot;00E02C9E&quot;/&gt;&lt;wsp:rsid wsp:val=&quot;00E034C8&quot;/&gt;&lt;wsp:rsid wsp:val=&quot;00E0369A&quot;/&gt;&lt;wsp:rsid wsp:val=&quot;00E036C3&quot;/&gt;&lt;wsp:rsid wsp:val=&quot;00E04613&quot;/&gt;&lt;wsp:rsid wsp:val=&quot;00E046B3&quot;/&gt;&lt;wsp:rsid wsp:val=&quot;00E048CF&quot;/&gt;&lt;wsp:rsid wsp:val=&quot;00E048D1&quot;/&gt;&lt;wsp:rsid wsp:val=&quot;00E0499A&quot;/&gt;&lt;wsp:rsid wsp:val=&quot;00E0529A&quot;/&gt;&lt;wsp:rsid wsp:val=&quot;00E05E6E&quot;/&gt;&lt;wsp:rsid wsp:val=&quot;00E06AAF&quot;/&gt;&lt;wsp:rsid wsp:val=&quot;00E06C5B&quot;/&gt;&lt;wsp:rsid wsp:val=&quot;00E0716A&quot;/&gt;&lt;wsp:rsid wsp:val=&quot;00E07272&quot;/&gt;&lt;wsp:rsid wsp:val=&quot;00E07295&quot;/&gt;&lt;wsp:rsid wsp:val=&quot;00E07F07&quot;/&gt;&lt;wsp:rsid wsp:val=&quot;00E07FD1&quot;/&gt;&lt;wsp:rsid wsp:val=&quot;00E10474&quot;/&gt;&lt;wsp:rsid wsp:val=&quot;00E10A81&quot;/&gt;&lt;wsp:rsid wsp:val=&quot;00E10B40&quot;/&gt;&lt;wsp:rsid wsp:val=&quot;00E10B70&quot;/&gt;&lt;wsp:rsid wsp:val=&quot;00E11055&quot;/&gt;&lt;wsp:rsid wsp:val=&quot;00E120CB&quot;/&gt;&lt;wsp:rsid wsp:val=&quot;00E1264D&quot;/&gt;&lt;wsp:rsid wsp:val=&quot;00E126A7&quot;/&gt;&lt;wsp:rsid wsp:val=&quot;00E126C6&quot;/&gt;&lt;wsp:rsid wsp:val=&quot;00E1273D&quot;/&gt;&lt;wsp:rsid wsp:val=&quot;00E137F0&quot;/&gt;&lt;wsp:rsid wsp:val=&quot;00E13B11&quot;/&gt;&lt;wsp:rsid wsp:val=&quot;00E14115&quot;/&gt;&lt;wsp:rsid wsp:val=&quot;00E1442B&quot;/&gt;&lt;wsp:rsid wsp:val=&quot;00E14C5B&quot;/&gt;&lt;wsp:rsid wsp:val=&quot;00E162AB&quot;/&gt;&lt;wsp:rsid wsp:val=&quot;00E16504&quot;/&gt;&lt;wsp:rsid wsp:val=&quot;00E166D3&quot;/&gt;&lt;wsp:rsid wsp:val=&quot;00E167FC&quot;/&gt;&lt;wsp:rsid wsp:val=&quot;00E16B34&quot;/&gt;&lt;wsp:rsid wsp:val=&quot;00E172F5&quot;/&gt;&lt;wsp:rsid wsp:val=&quot;00E17338&quot;/&gt;&lt;wsp:rsid wsp:val=&quot;00E176E8&quot;/&gt;&lt;wsp:rsid wsp:val=&quot;00E17936&quot;/&gt;&lt;wsp:rsid wsp:val=&quot;00E17D1C&quot;/&gt;&lt;wsp:rsid wsp:val=&quot;00E21EB2&quot;/&gt;&lt;wsp:rsid wsp:val=&quot;00E21EC7&quot;/&gt;&lt;wsp:rsid wsp:val=&quot;00E223F2&quot;/&gt;&lt;wsp:rsid wsp:val=&quot;00E22554&quot;/&gt;&lt;wsp:rsid wsp:val=&quot;00E22FBE&quot;/&gt;&lt;wsp:rsid wsp:val=&quot;00E23778&quot;/&gt;&lt;wsp:rsid wsp:val=&quot;00E237A5&quot;/&gt;&lt;wsp:rsid wsp:val=&quot;00E23A6F&quot;/&gt;&lt;wsp:rsid wsp:val=&quot;00E23E8E&quot;/&gt;&lt;wsp:rsid wsp:val=&quot;00E23FBC&quot;/&gt;&lt;wsp:rsid wsp:val=&quot;00E24038&quot;/&gt;&lt;wsp:rsid wsp:val=&quot;00E24400&quot;/&gt;&lt;wsp:rsid wsp:val=&quot;00E24465&quot;/&gt;&lt;wsp:rsid wsp:val=&quot;00E2497A&quot;/&gt;&lt;wsp:rsid wsp:val=&quot;00E24A3A&quot;/&gt;&lt;wsp:rsid wsp:val=&quot;00E24C8D&quot;/&gt;&lt;wsp:rsid wsp:val=&quot;00E24EEA&quot;/&gt;&lt;wsp:rsid wsp:val=&quot;00E25026&quot;/&gt;&lt;wsp:rsid wsp:val=&quot;00E2557C&quot;/&gt;&lt;wsp:rsid wsp:val=&quot;00E255A2&quot;/&gt;&lt;wsp:rsid wsp:val=&quot;00E256FB&quot;/&gt;&lt;wsp:rsid wsp:val=&quot;00E25A2B&quot;/&gt;&lt;wsp:rsid wsp:val=&quot;00E25BB4&quot;/&gt;&lt;wsp:rsid wsp:val=&quot;00E2747C&quot;/&gt;&lt;wsp:rsid wsp:val=&quot;00E27711&quot;/&gt;&lt;wsp:rsid wsp:val=&quot;00E27DFC&quot;/&gt;&lt;wsp:rsid wsp:val=&quot;00E301D7&quot;/&gt;&lt;wsp:rsid wsp:val=&quot;00E301F3&quot;/&gt;&lt;wsp:rsid wsp:val=&quot;00E30C17&quot;/&gt;&lt;wsp:rsid wsp:val=&quot;00E30C56&quot;/&gt;&lt;wsp:rsid wsp:val=&quot;00E30D33&quot;/&gt;&lt;wsp:rsid wsp:val=&quot;00E3179A&quot;/&gt;&lt;wsp:rsid wsp:val=&quot;00E31F26&quot;/&gt;&lt;wsp:rsid wsp:val=&quot;00E32378&quot;/&gt;&lt;wsp:rsid wsp:val=&quot;00E32644&quot;/&gt;&lt;wsp:rsid wsp:val=&quot;00E32AE0&quot;/&gt;&lt;wsp:rsid wsp:val=&quot;00E32C8D&quot;/&gt;&lt;wsp:rsid wsp:val=&quot;00E3369A&quot;/&gt;&lt;wsp:rsid wsp:val=&quot;00E33E8E&quot;/&gt;&lt;wsp:rsid wsp:val=&quot;00E343DA&quot;/&gt;&lt;wsp:rsid wsp:val=&quot;00E345C5&quot;/&gt;&lt;wsp:rsid wsp:val=&quot;00E348D4&quot;/&gt;&lt;wsp:rsid wsp:val=&quot;00E34F76&quot;/&gt;&lt;wsp:rsid wsp:val=&quot;00E34FE2&quot;/&gt;&lt;wsp:rsid wsp:val=&quot;00E3656B&quot;/&gt;&lt;wsp:rsid wsp:val=&quot;00E3675C&quot;/&gt;&lt;wsp:rsid wsp:val=&quot;00E36887&quot;/&gt;&lt;wsp:rsid wsp:val=&quot;00E3701B&quot;/&gt;&lt;wsp:rsid wsp:val=&quot;00E37FFA&quot;/&gt;&lt;wsp:rsid wsp:val=&quot;00E401B9&quot;/&gt;&lt;wsp:rsid wsp:val=&quot;00E40D9F&quot;/&gt;&lt;wsp:rsid wsp:val=&quot;00E42582&quot;/&gt;&lt;wsp:rsid wsp:val=&quot;00E43133&quot;/&gt;&lt;wsp:rsid wsp:val=&quot;00E4324D&quot;/&gt;&lt;wsp:rsid wsp:val=&quot;00E43AE0&quot;/&gt;&lt;wsp:rsid wsp:val=&quot;00E43C30&quot;/&gt;&lt;wsp:rsid wsp:val=&quot;00E43C86&quot;/&gt;&lt;wsp:rsid wsp:val=&quot;00E4409E&quot;/&gt;&lt;wsp:rsid wsp:val=&quot;00E44C16&quot;/&gt;&lt;wsp:rsid wsp:val=&quot;00E45306&quot;/&gt;&lt;wsp:rsid wsp:val=&quot;00E45631&quot;/&gt;&lt;wsp:rsid wsp:val=&quot;00E45955&quot;/&gt;&lt;wsp:rsid wsp:val=&quot;00E45A46&quot;/&gt;&lt;wsp:rsid wsp:val=&quot;00E45D68&quot;/&gt;&lt;wsp:rsid wsp:val=&quot;00E460DA&quot;/&gt;&lt;wsp:rsid wsp:val=&quot;00E462E9&quot;/&gt;&lt;wsp:rsid wsp:val=&quot;00E469D6&quot;/&gt;&lt;wsp:rsid wsp:val=&quot;00E47073&quot;/&gt;&lt;wsp:rsid wsp:val=&quot;00E503BF&quot;/&gt;&lt;wsp:rsid wsp:val=&quot;00E504B4&quot;/&gt;&lt;wsp:rsid wsp:val=&quot;00E506D4&quot;/&gt;&lt;wsp:rsid wsp:val=&quot;00E50E2D&quot;/&gt;&lt;wsp:rsid wsp:val=&quot;00E511A1&quot;/&gt;&lt;wsp:rsid wsp:val=&quot;00E51437&quot;/&gt;&lt;wsp:rsid wsp:val=&quot;00E51B22&quot;/&gt;&lt;wsp:rsid wsp:val=&quot;00E5209D&quot;/&gt;&lt;wsp:rsid wsp:val=&quot;00E52E70&quot;/&gt;&lt;wsp:rsid wsp:val=&quot;00E53009&quot;/&gt;&lt;wsp:rsid wsp:val=&quot;00E531AE&quot;/&gt;&lt;wsp:rsid wsp:val=&quot;00E53520&quot;/&gt;&lt;wsp:rsid wsp:val=&quot;00E53723&quot;/&gt;&lt;wsp:rsid wsp:val=&quot;00E54148&quot;/&gt;&lt;wsp:rsid wsp:val=&quot;00E54984&quot;/&gt;&lt;wsp:rsid wsp:val=&quot;00E54B71&quot;/&gt;&lt;wsp:rsid wsp:val=&quot;00E55B46&quot;/&gt;&lt;wsp:rsid wsp:val=&quot;00E55B4B&quot;/&gt;&lt;wsp:rsid wsp:val=&quot;00E55C7A&quot;/&gt;&lt;wsp:rsid wsp:val=&quot;00E562F7&quot;/&gt;&lt;wsp:rsid wsp:val=&quot;00E5642F&quot;/&gt;&lt;wsp:rsid wsp:val=&quot;00E56B75&quot;/&gt;&lt;wsp:rsid wsp:val=&quot;00E57656&quot;/&gt;&lt;wsp:rsid wsp:val=&quot;00E57B13&quot;/&gt;&lt;wsp:rsid wsp:val=&quot;00E609C2&quot;/&gt;&lt;wsp:rsid wsp:val=&quot;00E60EDA&quot;/&gt;&lt;wsp:rsid wsp:val=&quot;00E60F8F&quot;/&gt;&lt;wsp:rsid wsp:val=&quot;00E61210&quot;/&gt;&lt;wsp:rsid wsp:val=&quot;00E6186F&quot;/&gt;&lt;wsp:rsid wsp:val=&quot;00E619F5&quot;/&gt;&lt;wsp:rsid wsp:val=&quot;00E61B17&quot;/&gt;&lt;wsp:rsid wsp:val=&quot;00E61CBB&quot;/&gt;&lt;wsp:rsid wsp:val=&quot;00E61DC3&quot;/&gt;&lt;wsp:rsid wsp:val=&quot;00E62375&quot;/&gt;&lt;wsp:rsid wsp:val=&quot;00E62FCF&quot;/&gt;&lt;wsp:rsid wsp:val=&quot;00E63162&quot;/&gt;&lt;wsp:rsid wsp:val=&quot;00E6362E&quot;/&gt;&lt;wsp:rsid wsp:val=&quot;00E63793&quot;/&gt;&lt;wsp:rsid wsp:val=&quot;00E63E5C&quot;/&gt;&lt;wsp:rsid wsp:val=&quot;00E64DB7&quot;/&gt;&lt;wsp:rsid wsp:val=&quot;00E64E11&quot;/&gt;&lt;wsp:rsid wsp:val=&quot;00E65877&quot;/&gt;&lt;wsp:rsid wsp:val=&quot;00E65933&quot;/&gt;&lt;wsp:rsid wsp:val=&quot;00E65B36&quot;/&gt;&lt;wsp:rsid wsp:val=&quot;00E6657E&quot;/&gt;&lt;wsp:rsid wsp:val=&quot;00E6671F&quot;/&gt;&lt;wsp:rsid wsp:val=&quot;00E66F96&quot;/&gt;&lt;wsp:rsid wsp:val=&quot;00E67118&quot;/&gt;&lt;wsp:rsid wsp:val=&quot;00E67609&quot;/&gt;&lt;wsp:rsid wsp:val=&quot;00E67940&quot;/&gt;&lt;wsp:rsid wsp:val=&quot;00E67B17&quot;/&gt;&lt;wsp:rsid wsp:val=&quot;00E703E0&quot;/&gt;&lt;wsp:rsid wsp:val=&quot;00E704A4&quot;/&gt;&lt;wsp:rsid wsp:val=&quot;00E710ED&quot;/&gt;&lt;wsp:rsid wsp:val=&quot;00E71A1B&quot;/&gt;&lt;wsp:rsid wsp:val=&quot;00E71C44&quot;/&gt;&lt;wsp:rsid wsp:val=&quot;00E723E6&quot;/&gt;&lt;wsp:rsid wsp:val=&quot;00E72591&quot;/&gt;&lt;wsp:rsid wsp:val=&quot;00E72C03&quot;/&gt;&lt;wsp:rsid wsp:val=&quot;00E72E1D&quot;/&gt;&lt;wsp:rsid wsp:val=&quot;00E73788&quot;/&gt;&lt;wsp:rsid wsp:val=&quot;00E73AE9&quot;/&gt;&lt;wsp:rsid wsp:val=&quot;00E73D24&quot;/&gt;&lt;wsp:rsid wsp:val=&quot;00E73E17&quot;/&gt;&lt;wsp:rsid wsp:val=&quot;00E73F01&quot;/&gt;&lt;wsp:rsid wsp:val=&quot;00E7411D&quot;/&gt;&lt;wsp:rsid wsp:val=&quot;00E74958&quot;/&gt;&lt;wsp:rsid wsp:val=&quot;00E74A5D&quot;/&gt;&lt;wsp:rsid wsp:val=&quot;00E75423&quot;/&gt;&lt;wsp:rsid wsp:val=&quot;00E75441&quot;/&gt;&lt;wsp:rsid wsp:val=&quot;00E75693&quot;/&gt;&lt;wsp:rsid wsp:val=&quot;00E75B86&quot;/&gt;&lt;wsp:rsid wsp:val=&quot;00E76977&quot;/&gt;&lt;wsp:rsid wsp:val=&quot;00E775AC&quot;/&gt;&lt;wsp:rsid wsp:val=&quot;00E77BCA&quot;/&gt;&lt;wsp:rsid wsp:val=&quot;00E77C38&quot;/&gt;&lt;wsp:rsid wsp:val=&quot;00E80039&quot;/&gt;&lt;wsp:rsid wsp:val=&quot;00E80177&quot;/&gt;&lt;wsp:rsid wsp:val=&quot;00E80DDC&quot;/&gt;&lt;wsp:rsid wsp:val=&quot;00E81B6C&quot;/&gt;&lt;wsp:rsid wsp:val=&quot;00E81BE0&quot;/&gt;&lt;wsp:rsid wsp:val=&quot;00E81D25&quot;/&gt;&lt;wsp:rsid wsp:val=&quot;00E81EB6&quot;/&gt;&lt;wsp:rsid wsp:val=&quot;00E82D94&quot;/&gt;&lt;wsp:rsid wsp:val=&quot;00E82E0F&quot;/&gt;&lt;wsp:rsid wsp:val=&quot;00E836B6&quot;/&gt;&lt;wsp:rsid wsp:val=&quot;00E83860&quot;/&gt;&lt;wsp:rsid wsp:val=&quot;00E83B06&quot;/&gt;&lt;wsp:rsid wsp:val=&quot;00E840C5&quot;/&gt;&lt;wsp:rsid wsp:val=&quot;00E8415C&quot;/&gt;&lt;wsp:rsid wsp:val=&quot;00E847BA&quot;/&gt;&lt;wsp:rsid wsp:val=&quot;00E852BA&quot;/&gt;&lt;wsp:rsid wsp:val=&quot;00E8532F&quot;/&gt;&lt;wsp:rsid wsp:val=&quot;00E85782&quot;/&gt;&lt;wsp:rsid wsp:val=&quot;00E8680F&quot;/&gt;&lt;wsp:rsid wsp:val=&quot;00E86887&quot;/&gt;&lt;wsp:rsid wsp:val=&quot;00E86E24&quot;/&gt;&lt;wsp:rsid wsp:val=&quot;00E86F77&quot;/&gt;&lt;wsp:rsid wsp:val=&quot;00E8705A&quot;/&gt;&lt;wsp:rsid wsp:val=&quot;00E87198&quot;/&gt;&lt;wsp:rsid wsp:val=&quot;00E8727A&quot;/&gt;&lt;wsp:rsid wsp:val=&quot;00E872D5&quot;/&gt;&lt;wsp:rsid wsp:val=&quot;00E8748D&quot;/&gt;&lt;wsp:rsid wsp:val=&quot;00E8782C&quot;/&gt;&lt;wsp:rsid wsp:val=&quot;00E87AFC&quot;/&gt;&lt;wsp:rsid wsp:val=&quot;00E87B8F&quot;/&gt;&lt;wsp:rsid wsp:val=&quot;00E87C20&quot;/&gt;&lt;wsp:rsid wsp:val=&quot;00E901CE&quot;/&gt;&lt;wsp:rsid wsp:val=&quot;00E91F27&quot;/&gt;&lt;wsp:rsid wsp:val=&quot;00E91FD2&quot;/&gt;&lt;wsp:rsid wsp:val=&quot;00E924D3&quot;/&gt;&lt;wsp:rsid wsp:val=&quot;00E92693&quot;/&gt;&lt;wsp:rsid wsp:val=&quot;00E9278A&quot;/&gt;&lt;wsp:rsid wsp:val=&quot;00E92FAE&quot;/&gt;&lt;wsp:rsid wsp:val=&quot;00E933C7&quot;/&gt;&lt;wsp:rsid wsp:val=&quot;00E93DF2&quot;/&gt;&lt;wsp:rsid wsp:val=&quot;00E93E18&quot;/&gt;&lt;wsp:rsid wsp:val=&quot;00E941AA&quot;/&gt;&lt;wsp:rsid wsp:val=&quot;00E94CA6&quot;/&gt;&lt;wsp:rsid wsp:val=&quot;00E951C9&quot;/&gt;&lt;wsp:rsid wsp:val=&quot;00E95482&quot;/&gt;&lt;wsp:rsid wsp:val=&quot;00E95E40&quot;/&gt;&lt;wsp:rsid wsp:val=&quot;00E9611D&quot;/&gt;&lt;wsp:rsid wsp:val=&quot;00E96480&quot;/&gt;&lt;wsp:rsid wsp:val=&quot;00E96D57&quot;/&gt;&lt;wsp:rsid wsp:val=&quot;00E96F8C&quot;/&gt;&lt;wsp:rsid wsp:val=&quot;00E97292&quot;/&gt;&lt;wsp:rsid wsp:val=&quot;00E9759E&quot;/&gt;&lt;wsp:rsid wsp:val=&quot;00EA0340&quot;/&gt;&lt;wsp:rsid wsp:val=&quot;00EA050D&quot;/&gt;&lt;wsp:rsid wsp:val=&quot;00EA0B26&quot;/&gt;&lt;wsp:rsid wsp:val=&quot;00EA1D10&quot;/&gt;&lt;wsp:rsid wsp:val=&quot;00EA1D27&quot;/&gt;&lt;wsp:rsid wsp:val=&quot;00EA2639&quot;/&gt;&lt;wsp:rsid wsp:val=&quot;00EA268D&quot;/&gt;&lt;wsp:rsid wsp:val=&quot;00EA36E1&quot;/&gt;&lt;wsp:rsid wsp:val=&quot;00EA3A06&quot;/&gt;&lt;wsp:rsid wsp:val=&quot;00EA3E3B&quot;/&gt;&lt;wsp:rsid wsp:val=&quot;00EA3ED8&quot;/&gt;&lt;wsp:rsid wsp:val=&quot;00EA4371&quot;/&gt;&lt;wsp:rsid wsp:val=&quot;00EA49EE&quot;/&gt;&lt;wsp:rsid wsp:val=&quot;00EA4F52&quot;/&gt;&lt;wsp:rsid wsp:val=&quot;00EA5502&quot;/&gt;&lt;wsp:rsid wsp:val=&quot;00EA5F5E&quot;/&gt;&lt;wsp:rsid wsp:val=&quot;00EA6A61&quot;/&gt;&lt;wsp:rsid wsp:val=&quot;00EA6AFD&quot;/&gt;&lt;wsp:rsid wsp:val=&quot;00EA7063&quot;/&gt;&lt;wsp:rsid wsp:val=&quot;00EA71A7&quot;/&gt;&lt;wsp:rsid wsp:val=&quot;00EA7E2B&quot;/&gt;&lt;wsp:rsid wsp:val=&quot;00EB046D&quot;/&gt;&lt;wsp:rsid wsp:val=&quot;00EB12F0&quot;/&gt;&lt;wsp:rsid wsp:val=&quot;00EB1677&quot;/&gt;&lt;wsp:rsid wsp:val=&quot;00EB1DEC&quot;/&gt;&lt;wsp:rsid wsp:val=&quot;00EB21A6&quot;/&gt;&lt;wsp:rsid wsp:val=&quot;00EB27B5&quot;/&gt;&lt;wsp:rsid wsp:val=&quot;00EB2B1B&quot;/&gt;&lt;wsp:rsid wsp:val=&quot;00EB2BF8&quot;/&gt;&lt;wsp:rsid wsp:val=&quot;00EB2F70&quot;/&gt;&lt;wsp:rsid wsp:val=&quot;00EB33A2&quot;/&gt;&lt;wsp:rsid wsp:val=&quot;00EB365A&quot;/&gt;&lt;wsp:rsid wsp:val=&quot;00EB3ED7&quot;/&gt;&lt;wsp:rsid wsp:val=&quot;00EB4F10&quot;/&gt;&lt;wsp:rsid wsp:val=&quot;00EB514D&quot;/&gt;&lt;wsp:rsid wsp:val=&quot;00EB55E8&quot;/&gt;&lt;wsp:rsid wsp:val=&quot;00EB5937&quot;/&gt;&lt;wsp:rsid wsp:val=&quot;00EB6141&quot;/&gt;&lt;wsp:rsid wsp:val=&quot;00EB67EF&quot;/&gt;&lt;wsp:rsid wsp:val=&quot;00EB6CFD&quot;/&gt;&lt;wsp:rsid wsp:val=&quot;00EB6DA9&quot;/&gt;&lt;wsp:rsid wsp:val=&quot;00EB6DF5&quot;/&gt;&lt;wsp:rsid wsp:val=&quot;00EB79AE&quot;/&gt;&lt;wsp:rsid wsp:val=&quot;00EB7C30&quot;/&gt;&lt;wsp:rsid wsp:val=&quot;00EB7FF5&quot;/&gt;&lt;wsp:rsid wsp:val=&quot;00EC06C3&quot;/&gt;&lt;wsp:rsid wsp:val=&quot;00EC07C3&quot;/&gt;&lt;wsp:rsid wsp:val=&quot;00EC0805&quot;/&gt;&lt;wsp:rsid wsp:val=&quot;00EC0AC8&quot;/&gt;&lt;wsp:rsid wsp:val=&quot;00EC15EA&quot;/&gt;&lt;wsp:rsid wsp:val=&quot;00EC17EB&quot;/&gt;&lt;wsp:rsid wsp:val=&quot;00EC1A40&quot;/&gt;&lt;wsp:rsid wsp:val=&quot;00EC222E&quot;/&gt;&lt;wsp:rsid wsp:val=&quot;00EC2315&quot;/&gt;&lt;wsp:rsid wsp:val=&quot;00EC2725&quot;/&gt;&lt;wsp:rsid wsp:val=&quot;00EC31FC&quot;/&gt;&lt;wsp:rsid wsp:val=&quot;00EC34CC&quot;/&gt;&lt;wsp:rsid wsp:val=&quot;00EC352F&quot;/&gt;&lt;wsp:rsid wsp:val=&quot;00EC364D&quot;/&gt;&lt;wsp:rsid wsp:val=&quot;00EC3CA7&quot;/&gt;&lt;wsp:rsid wsp:val=&quot;00EC3F5E&quot;/&gt;&lt;wsp:rsid wsp:val=&quot;00EC435A&quot;/&gt;&lt;wsp:rsid wsp:val=&quot;00EC4D4B&quot;/&gt;&lt;wsp:rsid wsp:val=&quot;00EC4F3B&quot;/&gt;&lt;wsp:rsid wsp:val=&quot;00EC59B0&quot;/&gt;&lt;wsp:rsid wsp:val=&quot;00EC5B5E&quot;/&gt;&lt;wsp:rsid wsp:val=&quot;00EC5CF1&quot;/&gt;&lt;wsp:rsid wsp:val=&quot;00EC6016&quot;/&gt;&lt;wsp:rsid wsp:val=&quot;00EC610F&quot;/&gt;&lt;wsp:rsid wsp:val=&quot;00EC635A&quot;/&gt;&lt;wsp:rsid wsp:val=&quot;00EC6385&quot;/&gt;&lt;wsp:rsid wsp:val=&quot;00EC647C&quot;/&gt;&lt;wsp:rsid wsp:val=&quot;00EC6807&quot;/&gt;&lt;wsp:rsid wsp:val=&quot;00EC68A0&quot;/&gt;&lt;wsp:rsid wsp:val=&quot;00EC6A8E&quot;/&gt;&lt;wsp:rsid wsp:val=&quot;00EC6D11&quot;/&gt;&lt;wsp:rsid wsp:val=&quot;00EC6F86&quot;/&gt;&lt;wsp:rsid wsp:val=&quot;00EC729B&quot;/&gt;&lt;wsp:rsid wsp:val=&quot;00EC7941&quot;/&gt;&lt;wsp:rsid wsp:val=&quot;00ED053E&quot;/&gt;&lt;wsp:rsid wsp:val=&quot;00ED0ED8&quot;/&gt;&lt;wsp:rsid wsp:val=&quot;00ED149C&quot;/&gt;&lt;wsp:rsid wsp:val=&quot;00ED1D32&quot;/&gt;&lt;wsp:rsid wsp:val=&quot;00ED25A0&quot;/&gt;&lt;wsp:rsid wsp:val=&quot;00ED2940&quot;/&gt;&lt;wsp:rsid wsp:val=&quot;00ED2DEA&quot;/&gt;&lt;wsp:rsid wsp:val=&quot;00ED2EB8&quot;/&gt;&lt;wsp:rsid wsp:val=&quot;00ED31F1&quot;/&gt;&lt;wsp:rsid wsp:val=&quot;00ED3302&quot;/&gt;&lt;wsp:rsid wsp:val=&quot;00ED349B&quot;/&gt;&lt;wsp:rsid wsp:val=&quot;00ED36F0&quot;/&gt;&lt;wsp:rsid wsp:val=&quot;00ED3A78&quot;/&gt;&lt;wsp:rsid wsp:val=&quot;00ED3AAF&quot;/&gt;&lt;wsp:rsid wsp:val=&quot;00ED3C82&quot;/&gt;&lt;wsp:rsid wsp:val=&quot;00ED434E&quot;/&gt;&lt;wsp:rsid wsp:val=&quot;00ED445A&quot;/&gt;&lt;wsp:rsid wsp:val=&quot;00ED4DEE&quot;/&gt;&lt;wsp:rsid wsp:val=&quot;00ED5004&quot;/&gt;&lt;wsp:rsid wsp:val=&quot;00ED52AE&quot;/&gt;&lt;wsp:rsid wsp:val=&quot;00ED5675&quot;/&gt;&lt;wsp:rsid wsp:val=&quot;00ED5975&quot;/&gt;&lt;wsp:rsid wsp:val=&quot;00ED5E8D&quot;/&gt;&lt;wsp:rsid wsp:val=&quot;00ED634B&quot;/&gt;&lt;wsp:rsid wsp:val=&quot;00ED6355&quot;/&gt;&lt;wsp:rsid wsp:val=&quot;00ED6C48&quot;/&gt;&lt;wsp:rsid wsp:val=&quot;00ED6D5D&quot;/&gt;&lt;wsp:rsid wsp:val=&quot;00ED7256&quot;/&gt;&lt;wsp:rsid wsp:val=&quot;00ED755D&quot;/&gt;&lt;wsp:rsid wsp:val=&quot;00ED7FC9&quot;/&gt;&lt;wsp:rsid wsp:val=&quot;00EE037E&quot;/&gt;&lt;wsp:rsid wsp:val=&quot;00EE112F&quot;/&gt;&lt;wsp:rsid wsp:val=&quot;00EE14C5&quot;/&gt;&lt;wsp:rsid wsp:val=&quot;00EE1D09&quot;/&gt;&lt;wsp:rsid wsp:val=&quot;00EE22BA&quot;/&gt;&lt;wsp:rsid wsp:val=&quot;00EE3664&quot;/&gt;&lt;wsp:rsid wsp:val=&quot;00EE374D&quot;/&gt;&lt;wsp:rsid wsp:val=&quot;00EE38B0&quot;/&gt;&lt;wsp:rsid wsp:val=&quot;00EE4B50&quot;/&gt;&lt;wsp:rsid wsp:val=&quot;00EE4DFB&quot;/&gt;&lt;wsp:rsid wsp:val=&quot;00EE4EDA&quot;/&gt;&lt;wsp:rsid wsp:val=&quot;00EE62EF&quot;/&gt;&lt;wsp:rsid wsp:val=&quot;00EE652F&quot;/&gt;&lt;wsp:rsid wsp:val=&quot;00EE675C&quot;/&gt;&lt;wsp:rsid wsp:val=&quot;00EE6E64&quot;/&gt;&lt;wsp:rsid wsp:val=&quot;00EE6EE2&quot;/&gt;&lt;wsp:rsid wsp:val=&quot;00EE6F7F&quot;/&gt;&lt;wsp:rsid wsp:val=&quot;00EE74BC&quot;/&gt;&lt;wsp:rsid wsp:val=&quot;00EE7E47&quot;/&gt;&lt;wsp:rsid wsp:val=&quot;00EE7FBB&quot;/&gt;&lt;wsp:rsid wsp:val=&quot;00EF0033&quot;/&gt;&lt;wsp:rsid wsp:val=&quot;00EF05D3&quot;/&gt;&lt;wsp:rsid wsp:val=&quot;00EF0965&quot;/&gt;&lt;wsp:rsid wsp:val=&quot;00EF0E84&quot;/&gt;&lt;wsp:rsid wsp:val=&quot;00EF17BB&quot;/&gt;&lt;wsp:rsid wsp:val=&quot;00EF1806&quot;/&gt;&lt;wsp:rsid wsp:val=&quot;00EF1AA5&quot;/&gt;&lt;wsp:rsid wsp:val=&quot;00EF1BBC&quot;/&gt;&lt;wsp:rsid wsp:val=&quot;00EF289A&quot;/&gt;&lt;wsp:rsid wsp:val=&quot;00EF30F0&quot;/&gt;&lt;wsp:rsid wsp:val=&quot;00EF3A04&quot;/&gt;&lt;wsp:rsid wsp:val=&quot;00EF3E82&quot;/&gt;&lt;wsp:rsid wsp:val=&quot;00EF409D&quot;/&gt;&lt;wsp:rsid wsp:val=&quot;00EF4399&quot;/&gt;&lt;wsp:rsid wsp:val=&quot;00EF4E80&quot;/&gt;&lt;wsp:rsid wsp:val=&quot;00EF4EA8&quot;/&gt;&lt;wsp:rsid wsp:val=&quot;00EF53E4&quot;/&gt;&lt;wsp:rsid wsp:val=&quot;00EF5852&quot;/&gt;&lt;wsp:rsid wsp:val=&quot;00EF61D4&quot;/&gt;&lt;wsp:rsid wsp:val=&quot;00EF6419&quot;/&gt;&lt;wsp:rsid wsp:val=&quot;00EF66DE&quot;/&gt;&lt;wsp:rsid wsp:val=&quot;00EF6FAC&quot;/&gt;&lt;wsp:rsid wsp:val=&quot;00EF7051&quot;/&gt;&lt;wsp:rsid wsp:val=&quot;00EF70FB&quot;/&gt;&lt;wsp:rsid wsp:val=&quot;00EF71EF&quot;/&gt;&lt;wsp:rsid wsp:val=&quot;00EF7614&quot;/&gt;&lt;wsp:rsid wsp:val=&quot;00EF77DB&quot;/&gt;&lt;wsp:rsid wsp:val=&quot;00EF7A46&quot;/&gt;&lt;wsp:rsid wsp:val=&quot;00F00048&quot;/&gt;&lt;wsp:rsid wsp:val=&quot;00F00068&quot;/&gt;&lt;wsp:rsid wsp:val=&quot;00F000A8&quot;/&gt;&lt;wsp:rsid wsp:val=&quot;00F00129&quot;/&gt;&lt;wsp:rsid wsp:val=&quot;00F005A4&quot;/&gt;&lt;wsp:rsid wsp:val=&quot;00F00709&quot;/&gt;&lt;wsp:rsid wsp:val=&quot;00F01604&quot;/&gt;&lt;wsp:rsid wsp:val=&quot;00F01A56&quot;/&gt;&lt;wsp:rsid wsp:val=&quot;00F01CED&quot;/&gt;&lt;wsp:rsid wsp:val=&quot;00F01ECD&quot;/&gt;&lt;wsp:rsid wsp:val=&quot;00F02545&quot;/&gt;&lt;wsp:rsid wsp:val=&quot;00F029E2&quot;/&gt;&lt;wsp:rsid wsp:val=&quot;00F02F67&quot;/&gt;&lt;wsp:rsid wsp:val=&quot;00F02FA4&quot;/&gt;&lt;wsp:rsid wsp:val=&quot;00F03048&quot;/&gt;&lt;wsp:rsid wsp:val=&quot;00F0412F&quot;/&gt;&lt;wsp:rsid wsp:val=&quot;00F041E2&quot;/&gt;&lt;wsp:rsid wsp:val=&quot;00F04AA3&quot;/&gt;&lt;wsp:rsid wsp:val=&quot;00F04ACD&quot;/&gt;&lt;wsp:rsid wsp:val=&quot;00F04BD3&quot;/&gt;&lt;wsp:rsid wsp:val=&quot;00F0523E&quot;/&gt;&lt;wsp:rsid wsp:val=&quot;00F055D2&quot;/&gt;&lt;wsp:rsid wsp:val=&quot;00F059A1&quot;/&gt;&lt;wsp:rsid wsp:val=&quot;00F05A93&quot;/&gt;&lt;wsp:rsid wsp:val=&quot;00F05EAE&quot;/&gt;&lt;wsp:rsid wsp:val=&quot;00F067D6&quot;/&gt;&lt;wsp:rsid wsp:val=&quot;00F06BDE&quot;/&gt;&lt;wsp:rsid wsp:val=&quot;00F06C6C&quot;/&gt;&lt;wsp:rsid wsp:val=&quot;00F06CA3&quot;/&gt;&lt;wsp:rsid wsp:val=&quot;00F073E3&quot;/&gt;&lt;wsp:rsid wsp:val=&quot;00F07B0F&quot;/&gt;&lt;wsp:rsid wsp:val=&quot;00F07B39&quot;/&gt;&lt;wsp:rsid wsp:val=&quot;00F07C35&quot;/&gt;&lt;wsp:rsid wsp:val=&quot;00F1038E&quot;/&gt;&lt;wsp:rsid wsp:val=&quot;00F1161D&quot;/&gt;&lt;wsp:rsid wsp:val=&quot;00F11762&quot;/&gt;&lt;wsp:rsid wsp:val=&quot;00F1212A&quot;/&gt;&lt;wsp:rsid wsp:val=&quot;00F136AC&quot;/&gt;&lt;wsp:rsid wsp:val=&quot;00F13EA3&quot;/&gt;&lt;wsp:rsid wsp:val=&quot;00F14B50&quot;/&gt;&lt;wsp:rsid wsp:val=&quot;00F15088&quot;/&gt;&lt;wsp:rsid wsp:val=&quot;00F15133&quot;/&gt;&lt;wsp:rsid wsp:val=&quot;00F1516D&quot;/&gt;&lt;wsp:rsid wsp:val=&quot;00F1553E&quot;/&gt;&lt;wsp:rsid wsp:val=&quot;00F1575F&quot;/&gt;&lt;wsp:rsid wsp:val=&quot;00F1597B&quot;/&gt;&lt;wsp:rsid wsp:val=&quot;00F15C5E&quot;/&gt;&lt;wsp:rsid wsp:val=&quot;00F16471&quot;/&gt;&lt;wsp:rsid wsp:val=&quot;00F1665F&quot;/&gt;&lt;wsp:rsid wsp:val=&quot;00F168FB&quot;/&gt;&lt;wsp:rsid wsp:val=&quot;00F17583&quot;/&gt;&lt;wsp:rsid wsp:val=&quot;00F175F9&quot;/&gt;&lt;wsp:rsid wsp:val=&quot;00F17730&quot;/&gt;&lt;wsp:rsid wsp:val=&quot;00F17915&quot;/&gt;&lt;wsp:rsid wsp:val=&quot;00F17B0B&quot;/&gt;&lt;wsp:rsid wsp:val=&quot;00F17FE4&quot;/&gt;&lt;wsp:rsid wsp:val=&quot;00F20B45&quot;/&gt;&lt;wsp:rsid wsp:val=&quot;00F223E2&quot;/&gt;&lt;wsp:rsid wsp:val=&quot;00F22878&quot;/&gt;&lt;wsp:rsid wsp:val=&quot;00F22E73&quot;/&gt;&lt;wsp:rsid wsp:val=&quot;00F2342D&quot;/&gt;&lt;wsp:rsid wsp:val=&quot;00F23F97&quot;/&gt;&lt;wsp:rsid wsp:val=&quot;00F241F1&quot;/&gt;&lt;wsp:rsid wsp:val=&quot;00F242A0&quot;/&gt;&lt;wsp:rsid wsp:val=&quot;00F24305&quot;/&gt;&lt;wsp:rsid wsp:val=&quot;00F247EE&quot;/&gt;&lt;wsp:rsid wsp:val=&quot;00F248D7&quot;/&gt;&lt;wsp:rsid wsp:val=&quot;00F2498A&quot;/&gt;&lt;wsp:rsid wsp:val=&quot;00F24C11&quot;/&gt;&lt;wsp:rsid wsp:val=&quot;00F24D8B&quot;/&gt;&lt;wsp:rsid wsp:val=&quot;00F25317&quot;/&gt;&lt;wsp:rsid wsp:val=&quot;00F2592E&quot;/&gt;&lt;wsp:rsid wsp:val=&quot;00F27007&quot;/&gt;&lt;wsp:rsid wsp:val=&quot;00F27D99&quot;/&gt;&lt;wsp:rsid wsp:val=&quot;00F30B73&quot;/&gt;&lt;wsp:rsid wsp:val=&quot;00F313DE&quot;/&gt;&lt;wsp:rsid wsp:val=&quot;00F319EE&quot;/&gt;&lt;wsp:rsid wsp:val=&quot;00F319F8&quot;/&gt;&lt;wsp:rsid wsp:val=&quot;00F32962&quot;/&gt;&lt;wsp:rsid wsp:val=&quot;00F32A3C&quot;/&gt;&lt;wsp:rsid wsp:val=&quot;00F32D4F&quot;/&gt;&lt;wsp:rsid wsp:val=&quot;00F32EEF&quot;/&gt;&lt;wsp:rsid wsp:val=&quot;00F33630&quot;/&gt;&lt;wsp:rsid wsp:val=&quot;00F33660&quot;/&gt;&lt;wsp:rsid wsp:val=&quot;00F336A8&quot;/&gt;&lt;wsp:rsid wsp:val=&quot;00F33778&quot;/&gt;&lt;wsp:rsid wsp:val=&quot;00F338B4&quot;/&gt;&lt;wsp:rsid wsp:val=&quot;00F34684&quot;/&gt;&lt;wsp:rsid wsp:val=&quot;00F348EF&quot;/&gt;&lt;wsp:rsid wsp:val=&quot;00F356FA&quot;/&gt;&lt;wsp:rsid wsp:val=&quot;00F3617A&quot;/&gt;&lt;wsp:rsid wsp:val=&quot;00F361BA&quot;/&gt;&lt;wsp:rsid wsp:val=&quot;00F364EA&quot;/&gt;&lt;wsp:rsid wsp:val=&quot;00F36503&quot;/&gt;&lt;wsp:rsid wsp:val=&quot;00F36645&quot;/&gt;&lt;wsp:rsid wsp:val=&quot;00F36FF5&quot;/&gt;&lt;wsp:rsid wsp:val=&quot;00F37EFA&quot;/&gt;&lt;wsp:rsid wsp:val=&quot;00F40C4E&quot;/&gt;&lt;wsp:rsid wsp:val=&quot;00F410D4&quot;/&gt;&lt;wsp:rsid wsp:val=&quot;00F415ED&quot;/&gt;&lt;wsp:rsid wsp:val=&quot;00F41DC5&quot;/&gt;&lt;wsp:rsid wsp:val=&quot;00F41EE9&quot;/&gt;&lt;wsp:rsid wsp:val=&quot;00F42F99&quot;/&gt;&lt;wsp:rsid wsp:val=&quot;00F43E22&quot;/&gt;&lt;wsp:rsid wsp:val=&quot;00F44655&quot;/&gt;&lt;wsp:rsid wsp:val=&quot;00F44732&quot;/&gt;&lt;wsp:rsid wsp:val=&quot;00F4473F&quot;/&gt;&lt;wsp:rsid wsp:val=&quot;00F454CE&quot;/&gt;&lt;wsp:rsid wsp:val=&quot;00F45C40&quot;/&gt;&lt;wsp:rsid wsp:val=&quot;00F45DA1&quot;/&gt;&lt;wsp:rsid wsp:val=&quot;00F46357&quot;/&gt;&lt;wsp:rsid wsp:val=&quot;00F46589&quot;/&gt;&lt;wsp:rsid wsp:val=&quot;00F4667B&quot;/&gt;&lt;wsp:rsid wsp:val=&quot;00F46725&quot;/&gt;&lt;wsp:rsid wsp:val=&quot;00F46CE1&quot;/&gt;&lt;wsp:rsid wsp:val=&quot;00F46E64&quot;/&gt;&lt;wsp:rsid wsp:val=&quot;00F46EC7&quot;/&gt;&lt;wsp:rsid wsp:val=&quot;00F5067B&quot;/&gt;&lt;wsp:rsid wsp:val=&quot;00F50884&quot;/&gt;&lt;wsp:rsid wsp:val=&quot;00F51237&quot;/&gt;&lt;wsp:rsid wsp:val=&quot;00F5171A&quot;/&gt;&lt;wsp:rsid wsp:val=&quot;00F518C3&quot;/&gt;&lt;wsp:rsid wsp:val=&quot;00F51AB0&quot;/&gt;&lt;wsp:rsid wsp:val=&quot;00F51ABB&quot;/&gt;&lt;wsp:rsid wsp:val=&quot;00F51E9C&quot;/&gt;&lt;wsp:rsid wsp:val=&quot;00F5207B&quot;/&gt;&lt;wsp:rsid wsp:val=&quot;00F5318B&quot;/&gt;&lt;wsp:rsid wsp:val=&quot;00F5444A&quot;/&gt;&lt;wsp:rsid wsp:val=&quot;00F55331&quot;/&gt;&lt;wsp:rsid wsp:val=&quot;00F55369&quot;/&gt;&lt;wsp:rsid wsp:val=&quot;00F55563&quot;/&gt;&lt;wsp:rsid wsp:val=&quot;00F55667&quot;/&gt;&lt;wsp:rsid wsp:val=&quot;00F557BC&quot;/&gt;&lt;wsp:rsid wsp:val=&quot;00F55880&quot;/&gt;&lt;wsp:rsid wsp:val=&quot;00F55FDA&quot;/&gt;&lt;wsp:rsid wsp:val=&quot;00F5610E&quot;/&gt;&lt;wsp:rsid wsp:val=&quot;00F56198&quot;/&gt;&lt;wsp:rsid wsp:val=&quot;00F56447&quot;/&gt;&lt;wsp:rsid wsp:val=&quot;00F5719E&quot;/&gt;&lt;wsp:rsid wsp:val=&quot;00F57639&quot;/&gt;&lt;wsp:rsid wsp:val=&quot;00F57984&quot;/&gt;&lt;wsp:rsid wsp:val=&quot;00F57E05&quot;/&gt;&lt;wsp:rsid wsp:val=&quot;00F60078&quot;/&gt;&lt;wsp:rsid wsp:val=&quot;00F6099D&quot;/&gt;&lt;wsp:rsid wsp:val=&quot;00F6133E&quot;/&gt;&lt;wsp:rsid wsp:val=&quot;00F61D70&quot;/&gt;&lt;wsp:rsid wsp:val=&quot;00F6268D&quot;/&gt;&lt;wsp:rsid wsp:val=&quot;00F62FE7&quot;/&gt;&lt;wsp:rsid wsp:val=&quot;00F6324F&quot;/&gt;&lt;wsp:rsid wsp:val=&quot;00F63CEE&quot;/&gt;&lt;wsp:rsid wsp:val=&quot;00F63FFE&quot;/&gt;&lt;wsp:rsid wsp:val=&quot;00F644DA&quot;/&gt;&lt;wsp:rsid wsp:val=&quot;00F645DE&quot;/&gt;&lt;wsp:rsid wsp:val=&quot;00F6492F&quot;/&gt;&lt;wsp:rsid wsp:val=&quot;00F64B6C&quot;/&gt;&lt;wsp:rsid wsp:val=&quot;00F656C0&quot;/&gt;&lt;wsp:rsid wsp:val=&quot;00F66039&quot;/&gt;&lt;wsp:rsid wsp:val=&quot;00F663A9&quot;/&gt;&lt;wsp:rsid wsp:val=&quot;00F66465&quot;/&gt;&lt;wsp:rsid wsp:val=&quot;00F66666&quot;/&gt;&lt;wsp:rsid wsp:val=&quot;00F668CA&quot;/&gt;&lt;wsp:rsid wsp:val=&quot;00F669C9&quot;/&gt;&lt;wsp:rsid wsp:val=&quot;00F66AB9&quot;/&gt;&lt;wsp:rsid wsp:val=&quot;00F66D87&quot;/&gt;&lt;wsp:rsid wsp:val=&quot;00F66E91&quot;/&gt;&lt;wsp:rsid wsp:val=&quot;00F67295&quot;/&gt;&lt;wsp:rsid wsp:val=&quot;00F67FFC&quot;/&gt;&lt;wsp:rsid wsp:val=&quot;00F702DD&quot;/&gt;&lt;wsp:rsid wsp:val=&quot;00F70639&quot;/&gt;&lt;wsp:rsid wsp:val=&quot;00F70963&quot;/&gt;&lt;wsp:rsid wsp:val=&quot;00F70D83&quot;/&gt;&lt;wsp:rsid wsp:val=&quot;00F712F6&quot;/&gt;&lt;wsp:rsid wsp:val=&quot;00F722ED&quot;/&gt;&lt;wsp:rsid wsp:val=&quot;00F7258F&quot;/&gt;&lt;wsp:rsid wsp:val=&quot;00F72EC1&quot;/&gt;&lt;wsp:rsid wsp:val=&quot;00F72F1A&quot;/&gt;&lt;wsp:rsid wsp:val=&quot;00F73F4B&quot;/&gt;&lt;wsp:rsid wsp:val=&quot;00F7423C&quot;/&gt;&lt;wsp:rsid wsp:val=&quot;00F745EB&quot;/&gt;&lt;wsp:rsid wsp:val=&quot;00F74898&quot;/&gt;&lt;wsp:rsid wsp:val=&quot;00F74904&quot;/&gt;&lt;wsp:rsid wsp:val=&quot;00F7493E&quot;/&gt;&lt;wsp:rsid wsp:val=&quot;00F75CC0&quot;/&gt;&lt;wsp:rsid wsp:val=&quot;00F75D51&quot;/&gt;&lt;wsp:rsid wsp:val=&quot;00F7636B&quot;/&gt;&lt;wsp:rsid wsp:val=&quot;00F769D5&quot;/&gt;&lt;wsp:rsid wsp:val=&quot;00F777FF&quot;/&gt;&lt;wsp:rsid wsp:val=&quot;00F77929&quot;/&gt;&lt;wsp:rsid wsp:val=&quot;00F77B5F&quot;/&gt;&lt;wsp:rsid wsp:val=&quot;00F8077E&quot;/&gt;&lt;wsp:rsid wsp:val=&quot;00F80B22&quot;/&gt;&lt;wsp:rsid wsp:val=&quot;00F80CDF&quot;/&gt;&lt;wsp:rsid wsp:val=&quot;00F80D53&quot;/&gt;&lt;wsp:rsid wsp:val=&quot;00F80E32&quot;/&gt;&lt;wsp:rsid wsp:val=&quot;00F81481&quot;/&gt;&lt;wsp:rsid wsp:val=&quot;00F8181B&quot;/&gt;&lt;wsp:rsid wsp:val=&quot;00F8196A&quot;/&gt;&lt;wsp:rsid wsp:val=&quot;00F8394A&quot;/&gt;&lt;wsp:rsid wsp:val=&quot;00F83A48&quot;/&gt;&lt;wsp:rsid wsp:val=&quot;00F83CD2&quot;/&gt;&lt;wsp:rsid wsp:val=&quot;00F847FA&quot;/&gt;&lt;wsp:rsid wsp:val=&quot;00F84BBE&quot;/&gt;&lt;wsp:rsid wsp:val=&quot;00F84C0A&quot;/&gt;&lt;wsp:rsid wsp:val=&quot;00F856F8&quot;/&gt;&lt;wsp:rsid wsp:val=&quot;00F8625C&quot;/&gt;&lt;wsp:rsid wsp:val=&quot;00F87AB5&quot;/&gt;&lt;wsp:rsid wsp:val=&quot;00F87D1B&quot;/&gt;&lt;wsp:rsid wsp:val=&quot;00F87EAE&quot;/&gt;&lt;wsp:rsid wsp:val=&quot;00F90B62&quot;/&gt;&lt;wsp:rsid wsp:val=&quot;00F90BDB&quot;/&gt;&lt;wsp:rsid wsp:val=&quot;00F9147C&quot;/&gt;&lt;wsp:rsid wsp:val=&quot;00F91A27&quot;/&gt;&lt;wsp:rsid wsp:val=&quot;00F91C83&quot;/&gt;&lt;wsp:rsid wsp:val=&quot;00F932E6&quot;/&gt;&lt;wsp:rsid wsp:val=&quot;00F93419&quot;/&gt;&lt;wsp:rsid wsp:val=&quot;00F93C92&quot;/&gt;&lt;wsp:rsid wsp:val=&quot;00F941E3&quot;/&gt;&lt;wsp:rsid wsp:val=&quot;00F95802&quot;/&gt;&lt;wsp:rsid wsp:val=&quot;00F95864&quot;/&gt;&lt;wsp:rsid wsp:val=&quot;00F95A03&quot;/&gt;&lt;wsp:rsid wsp:val=&quot;00F95A6E&quot;/&gt;&lt;wsp:rsid wsp:val=&quot;00F9638D&quot;/&gt;&lt;wsp:rsid wsp:val=&quot;00F9764A&quot;/&gt;&lt;wsp:rsid wsp:val=&quot;00F97818&quot;/&gt;&lt;wsp:rsid wsp:val=&quot;00F97CDE&quot;/&gt;&lt;wsp:rsid wsp:val=&quot;00FA00A5&quot;/&gt;&lt;wsp:rsid wsp:val=&quot;00FA02DB&quot;/&gt;&lt;wsp:rsid wsp:val=&quot;00FA066D&quot;/&gt;&lt;wsp:rsid wsp:val=&quot;00FA0937&quot;/&gt;&lt;wsp:rsid wsp:val=&quot;00FA0DB5&quot;/&gt;&lt;wsp:rsid wsp:val=&quot;00FA11AE&quot;/&gt;&lt;wsp:rsid wsp:val=&quot;00FA2AAE&quot;/&gt;&lt;wsp:rsid wsp:val=&quot;00FA2D1C&quot;/&gt;&lt;wsp:rsid wsp:val=&quot;00FA2DBC&quot;/&gt;&lt;wsp:rsid wsp:val=&quot;00FA2DBE&quot;/&gt;&lt;wsp:rsid wsp:val=&quot;00FA32F0&quot;/&gt;&lt;wsp:rsid wsp:val=&quot;00FA3F13&quot;/&gt;&lt;wsp:rsid wsp:val=&quot;00FA4C97&quot;/&gt;&lt;wsp:rsid wsp:val=&quot;00FA4D9D&quot;/&gt;&lt;wsp:rsid wsp:val=&quot;00FA4DC5&quot;/&gt;&lt;wsp:rsid wsp:val=&quot;00FA55B9&quot;/&gt;&lt;wsp:rsid wsp:val=&quot;00FA5DD8&quot;/&gt;&lt;wsp:rsid wsp:val=&quot;00FA603E&quot;/&gt;&lt;wsp:rsid wsp:val=&quot;00FA6081&quot;/&gt;&lt;wsp:rsid wsp:val=&quot;00FA60E4&quot;/&gt;&lt;wsp:rsid wsp:val=&quot;00FA6D04&quot;/&gt;&lt;wsp:rsid wsp:val=&quot;00FA7275&quot;/&gt;&lt;wsp:rsid wsp:val=&quot;00FA73E3&quot;/&gt;&lt;wsp:rsid wsp:val=&quot;00FA7945&quot;/&gt;&lt;wsp:rsid wsp:val=&quot;00FA7EA3&quot;/&gt;&lt;wsp:rsid wsp:val=&quot;00FB1242&quot;/&gt;&lt;wsp:rsid wsp:val=&quot;00FB12F9&quot;/&gt;&lt;wsp:rsid wsp:val=&quot;00FB13A1&quot;/&gt;&lt;wsp:rsid wsp:val=&quot;00FB2744&quot;/&gt;&lt;wsp:rsid wsp:val=&quot;00FB2DBF&quot;/&gt;&lt;wsp:rsid wsp:val=&quot;00FB3B16&quot;/&gt;&lt;wsp:rsid wsp:val=&quot;00FB44C0&quot;/&gt;&lt;wsp:rsid wsp:val=&quot;00FB503A&quot;/&gt;&lt;wsp:rsid wsp:val=&quot;00FB506D&quot;/&gt;&lt;wsp:rsid wsp:val=&quot;00FB5291&quot;/&gt;&lt;wsp:rsid wsp:val=&quot;00FB5C8F&quot;/&gt;&lt;wsp:rsid wsp:val=&quot;00FB5FE6&quot;/&gt;&lt;wsp:rsid wsp:val=&quot;00FB6073&quot;/&gt;&lt;wsp:rsid wsp:val=&quot;00FB6094&quot;/&gt;&lt;wsp:rsid wsp:val=&quot;00FB650C&quot;/&gt;&lt;wsp:rsid wsp:val=&quot;00FB7238&quot;/&gt;&lt;wsp:rsid wsp:val=&quot;00FB7E3E&quot;/&gt;&lt;wsp:rsid wsp:val=&quot;00FC0052&quot;/&gt;&lt;wsp:rsid wsp:val=&quot;00FC00D0&quot;/&gt;&lt;wsp:rsid wsp:val=&quot;00FC05B4&quot;/&gt;&lt;wsp:rsid wsp:val=&quot;00FC05E7&quot;/&gt;&lt;wsp:rsid wsp:val=&quot;00FC1332&quot;/&gt;&lt;wsp:rsid wsp:val=&quot;00FC2212&quot;/&gt;&lt;wsp:rsid wsp:val=&quot;00FC2288&quot;/&gt;&lt;wsp:rsid wsp:val=&quot;00FC2B19&quot;/&gt;&lt;wsp:rsid wsp:val=&quot;00FC2E11&quot;/&gt;&lt;wsp:rsid wsp:val=&quot;00FC2F96&quot;/&gt;&lt;wsp:rsid wsp:val=&quot;00FC3647&quot;/&gt;&lt;wsp:rsid wsp:val=&quot;00FC4A09&quot;/&gt;&lt;wsp:rsid wsp:val=&quot;00FC5603&quot;/&gt;&lt;wsp:rsid wsp:val=&quot;00FC5671&quot;/&gt;&lt;wsp:rsid wsp:val=&quot;00FC5B38&quot;/&gt;&lt;wsp:rsid wsp:val=&quot;00FC5E8E&quot;/&gt;&lt;wsp:rsid wsp:val=&quot;00FC6090&quot;/&gt;&lt;wsp:rsid wsp:val=&quot;00FC66A4&quot;/&gt;&lt;wsp:rsid wsp:val=&quot;00FD006B&quot;/&gt;&lt;wsp:rsid wsp:val=&quot;00FD0507&quot;/&gt;&lt;wsp:rsid wsp:val=&quot;00FD0838&quot;/&gt;&lt;wsp:rsid wsp:val=&quot;00FD0E99&quot;/&gt;&lt;wsp:rsid wsp:val=&quot;00FD0F56&quot;/&gt;&lt;wsp:rsid wsp:val=&quot;00FD18F5&quot;/&gt;&lt;wsp:rsid wsp:val=&quot;00FD196D&quot;/&gt;&lt;wsp:rsid wsp:val=&quot;00FD21A6&quot;/&gt;&lt;wsp:rsid wsp:val=&quot;00FD231C&quot;/&gt;&lt;wsp:rsid wsp:val=&quot;00FD255B&quot;/&gt;&lt;wsp:rsid wsp:val=&quot;00FD2894&quot;/&gt;&lt;wsp:rsid wsp:val=&quot;00FD3337&quot;/&gt;&lt;wsp:rsid wsp:val=&quot;00FD39DD&quot;/&gt;&lt;wsp:rsid wsp:val=&quot;00FD3AE8&quot;/&gt;&lt;wsp:rsid wsp:val=&quot;00FD3CCD&quot;/&gt;&lt;wsp:rsid wsp:val=&quot;00FD5E02&quot;/&gt;&lt;wsp:rsid wsp:val=&quot;00FD5ECB&quot;/&gt;&lt;wsp:rsid wsp:val=&quot;00FD6944&quot;/&gt;&lt;wsp:rsid wsp:val=&quot;00FD6D88&quot;/&gt;&lt;wsp:rsid wsp:val=&quot;00FD6E63&quot;/&gt;&lt;wsp:rsid wsp:val=&quot;00FD780C&quot;/&gt;&lt;wsp:rsid wsp:val=&quot;00FE0540&quot;/&gt;&lt;wsp:rsid wsp:val=&quot;00FE0971&quot;/&gt;&lt;wsp:rsid wsp:val=&quot;00FE0976&quot;/&gt;&lt;wsp:rsid wsp:val=&quot;00FE0BB4&quot;/&gt;&lt;wsp:rsid wsp:val=&quot;00FE1025&quot;/&gt;&lt;wsp:rsid wsp:val=&quot;00FE1E36&quot;/&gt;&lt;wsp:rsid wsp:val=&quot;00FE22F9&quot;/&gt;&lt;wsp:rsid wsp:val=&quot;00FE26D7&quot;/&gt;&lt;wsp:rsid wsp:val=&quot;00FE30BC&quot;/&gt;&lt;wsp:rsid wsp:val=&quot;00FE3173&quot;/&gt;&lt;wsp:rsid wsp:val=&quot;00FE3258&quot;/&gt;&lt;wsp:rsid wsp:val=&quot;00FE37D0&quot;/&gt;&lt;wsp:rsid wsp:val=&quot;00FE3B21&quot;/&gt;&lt;wsp:rsid wsp:val=&quot;00FE3BD8&quot;/&gt;&lt;wsp:rsid wsp:val=&quot;00FE43F6&quot;/&gt;&lt;wsp:rsid wsp:val=&quot;00FE443D&quot;/&gt;&lt;wsp:rsid wsp:val=&quot;00FE45BC&quot;/&gt;&lt;wsp:rsid wsp:val=&quot;00FE45D3&quot;/&gt;&lt;wsp:rsid wsp:val=&quot;00FE47BC&quot;/&gt;&lt;wsp:rsid wsp:val=&quot;00FE4940&quot;/&gt;&lt;wsp:rsid wsp:val=&quot;00FE4E32&quot;/&gt;&lt;wsp:rsid wsp:val=&quot;00FE5996&quot;/&gt;&lt;wsp:rsid wsp:val=&quot;00FE69A6&quot;/&gt;&lt;wsp:rsid wsp:val=&quot;00FE6A88&quot;/&gt;&lt;wsp:rsid wsp:val=&quot;00FE7180&quot;/&gt;&lt;wsp:rsid wsp:val=&quot;00FE7936&quot;/&gt;&lt;wsp:rsid wsp:val=&quot;00FE7BA1&quot;/&gt;&lt;wsp:rsid wsp:val=&quot;00FF0458&quot;/&gt;&lt;wsp:rsid wsp:val=&quot;00FF072C&quot;/&gt;&lt;wsp:rsid wsp:val=&quot;00FF099F&quot;/&gt;&lt;wsp:rsid wsp:val=&quot;00FF0C92&quot;/&gt;&lt;wsp:rsid wsp:val=&quot;00FF1218&quot;/&gt;&lt;wsp:rsid wsp:val=&quot;00FF148B&quot;/&gt;&lt;wsp:rsid wsp:val=&quot;00FF1B7A&quot;/&gt;&lt;wsp:rsid wsp:val=&quot;00FF1FE1&quot;/&gt;&lt;wsp:rsid wsp:val=&quot;00FF2E72&quot;/&gt;&lt;wsp:rsid wsp:val=&quot;00FF2FB9&quot;/&gt;&lt;wsp:rsid wsp:val=&quot;00FF3C8F&quot;/&gt;&lt;wsp:rsid wsp:val=&quot;00FF4084&quot;/&gt;&lt;wsp:rsid wsp:val=&quot;00FF53E6&quot;/&gt;&lt;wsp:rsid wsp:val=&quot;00FF5C45&quot;/&gt;&lt;wsp:rsid wsp:val=&quot;00FF60B0&quot;/&gt;&lt;wsp:rsid wsp:val=&quot;00FF7AAD&quot;/&gt;&lt;wsp:rsid wsp:val=&quot;00FF7B6B&quot;/&gt;&lt;wsp:rsid wsp:val=&quot;00FF7F2B&quot;/&gt;&lt;/wsp:rsids&gt;&lt;/w:docPr&gt;&lt;w:body&gt;&lt;w:p wsp:rsidR=&quot;00000000&quot; wsp:rsidRDefault=&quot;007C41BA&quot;&gt;&lt;m:oMathPara&gt;&lt;m:oMath&gt;&lt;m:r&gt;&lt;m:rPr&gt;&lt;m:sty m:val=&quot;p&quot;/&gt;&lt;/m:rPr&gt;&lt;w:rPr&gt;&lt;w:rFonts w:ascii=&quot;Cambria Math&quot; w:h-ansi=&quot;Cambria Math&quot;/&gt;&lt;wx:font wx:val=&quot;Cambria Math&quot;/&gt;&lt;w:sz w:val=&quot;28&quot;/&gt;&lt;w:sz-cs w:val=&quot;28&quot;/&gt;&lt;/w:rPr&gt;&lt;m:t&gt;РЎРћРЎ = РћРђ вЂ“ РљРћ&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191228">
        <w:rPr>
          <w:rFonts w:ascii="Times New Roman" w:hAnsi="Times New Roman"/>
          <w:sz w:val="28"/>
          <w:szCs w:val="28"/>
        </w:rPr>
        <w:instrText xml:space="preserve"> </w:instrText>
      </w:r>
      <w:r w:rsidRPr="00191228">
        <w:rPr>
          <w:rFonts w:ascii="Times New Roman" w:hAnsi="Times New Roman"/>
          <w:sz w:val="28"/>
          <w:szCs w:val="28"/>
        </w:rPr>
        <w:fldChar w:fldCharType="separate"/>
      </w:r>
      <w:r w:rsidRPr="00191228">
        <w:pict>
          <v:shape id="_x0000_i1030" type="#_x0000_t75" style="width:100.8pt;height:1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67&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373B7&quot;/&gt;&lt;wsp:rsid wsp:val=&quot;000003BF&quot;/&gt;&lt;wsp:rsid wsp:val=&quot;000007AC&quot;/&gt;&lt;wsp:rsid wsp:val=&quot;00000AB0&quot;/&gt;&lt;wsp:rsid wsp:val=&quot;00000BF6&quot;/&gt;&lt;wsp:rsid wsp:val=&quot;00001C3C&quot;/&gt;&lt;wsp:rsid wsp:val=&quot;00002099&quot;/&gt;&lt;wsp:rsid wsp:val=&quot;00002239&quot;/&gt;&lt;wsp:rsid wsp:val=&quot;00002400&quot;/&gt;&lt;wsp:rsid wsp:val=&quot;00002A14&quot;/&gt;&lt;wsp:rsid wsp:val=&quot;00002F45&quot;/&gt;&lt;wsp:rsid wsp:val=&quot;00003001&quot;/&gt;&lt;wsp:rsid wsp:val=&quot;000030C0&quot;/&gt;&lt;wsp:rsid wsp:val=&quot;00004750&quot;/&gt;&lt;wsp:rsid wsp:val=&quot;00004E7E&quot;/&gt;&lt;wsp:rsid wsp:val=&quot;00005961&quot;/&gt;&lt;wsp:rsid wsp:val=&quot;00005F7C&quot;/&gt;&lt;wsp:rsid wsp:val=&quot;00005F9E&quot;/&gt;&lt;wsp:rsid wsp:val=&quot;000068A2&quot;/&gt;&lt;wsp:rsid wsp:val=&quot;0000694B&quot;/&gt;&lt;wsp:rsid wsp:val=&quot;00006A96&quot;/&gt;&lt;wsp:rsid wsp:val=&quot;00006E82&quot;/&gt;&lt;wsp:rsid wsp:val=&quot;000072CD&quot;/&gt;&lt;wsp:rsid wsp:val=&quot;000074B7&quot;/&gt;&lt;wsp:rsid wsp:val=&quot;00007543&quot;/&gt;&lt;wsp:rsid wsp:val=&quot;00010FE6&quot;/&gt;&lt;wsp:rsid wsp:val=&quot;00011D5A&quot;/&gt;&lt;wsp:rsid wsp:val=&quot;00011F9E&quot;/&gt;&lt;wsp:rsid wsp:val=&quot;000120D8&quot;/&gt;&lt;wsp:rsid wsp:val=&quot;00012668&quot;/&gt;&lt;wsp:rsid wsp:val=&quot;00012843&quot;/&gt;&lt;wsp:rsid wsp:val=&quot;000129EF&quot;/&gt;&lt;wsp:rsid wsp:val=&quot;00012A4D&quot;/&gt;&lt;wsp:rsid wsp:val=&quot;0001310A&quot;/&gt;&lt;wsp:rsid wsp:val=&quot;00013838&quot;/&gt;&lt;wsp:rsid wsp:val=&quot;00013CE7&quot;/&gt;&lt;wsp:rsid wsp:val=&quot;000146A9&quot;/&gt;&lt;wsp:rsid wsp:val=&quot;000152D6&quot;/&gt;&lt;wsp:rsid wsp:val=&quot;000154D1&quot;/&gt;&lt;wsp:rsid wsp:val=&quot;000155CC&quot;/&gt;&lt;wsp:rsid wsp:val=&quot;000163BA&quot;/&gt;&lt;wsp:rsid wsp:val=&quot;0001649F&quot;/&gt;&lt;wsp:rsid wsp:val=&quot;00016504&quot;/&gt;&lt;wsp:rsid wsp:val=&quot;000167C0&quot;/&gt;&lt;wsp:rsid wsp:val=&quot;00016A09&quot;/&gt;&lt;wsp:rsid wsp:val=&quot;0002092C&quot;/&gt;&lt;wsp:rsid wsp:val=&quot;00020AB7&quot;/&gt;&lt;wsp:rsid wsp:val=&quot;00020E2A&quot;/&gt;&lt;wsp:rsid wsp:val=&quot;0002133B&quot;/&gt;&lt;wsp:rsid wsp:val=&quot;00021735&quot;/&gt;&lt;wsp:rsid wsp:val=&quot;00021EF0&quot;/&gt;&lt;wsp:rsid wsp:val=&quot;00022589&quot;/&gt;&lt;wsp:rsid wsp:val=&quot;00022602&quot;/&gt;&lt;wsp:rsid wsp:val=&quot;00022D55&quot;/&gt;&lt;wsp:rsid wsp:val=&quot;00022EF8&quot;/&gt;&lt;wsp:rsid wsp:val=&quot;0002340D&quot;/&gt;&lt;wsp:rsid wsp:val=&quot;000239F5&quot;/&gt;&lt;wsp:rsid wsp:val=&quot;00023E7A&quot;/&gt;&lt;wsp:rsid wsp:val=&quot;00023EC6&quot;/&gt;&lt;wsp:rsid wsp:val=&quot;00024379&quot;/&gt;&lt;wsp:rsid wsp:val=&quot;00024CA9&quot;/&gt;&lt;wsp:rsid wsp:val=&quot;0002509F&quot;/&gt;&lt;wsp:rsid wsp:val=&quot;00025A7A&quot;/&gt;&lt;wsp:rsid wsp:val=&quot;00025AC4&quot;/&gt;&lt;wsp:rsid wsp:val=&quot;00025D26&quot;/&gt;&lt;wsp:rsid wsp:val=&quot;00025FA4&quot;/&gt;&lt;wsp:rsid wsp:val=&quot;00026E6A&quot;/&gt;&lt;wsp:rsid wsp:val=&quot;000302D9&quot;/&gt;&lt;wsp:rsid wsp:val=&quot;00030A1B&quot;/&gt;&lt;wsp:rsid wsp:val=&quot;00031027&quot;/&gt;&lt;wsp:rsid wsp:val=&quot;00031177&quot;/&gt;&lt;wsp:rsid wsp:val=&quot;0003164E&quot;/&gt;&lt;wsp:rsid wsp:val=&quot;00032373&quot;/&gt;&lt;wsp:rsid wsp:val=&quot;00032C3D&quot;/&gt;&lt;wsp:rsid wsp:val=&quot;0003306D&quot;/&gt;&lt;wsp:rsid wsp:val=&quot;0003362C&quot;/&gt;&lt;wsp:rsid wsp:val=&quot;00033AAC&quot;/&gt;&lt;wsp:rsid wsp:val=&quot;000342C1&quot;/&gt;&lt;wsp:rsid wsp:val=&quot;000345F2&quot;/&gt;&lt;wsp:rsid wsp:val=&quot;00035423&quot;/&gt;&lt;wsp:rsid wsp:val=&quot;0003548C&quot;/&gt;&lt;wsp:rsid wsp:val=&quot;000354CF&quot;/&gt;&lt;wsp:rsid wsp:val=&quot;000360F9&quot;/&gt;&lt;wsp:rsid wsp:val=&quot;0003612B&quot;/&gt;&lt;wsp:rsid wsp:val=&quot;00036369&quot;/&gt;&lt;wsp:rsid wsp:val=&quot;00036494&quot;/&gt;&lt;wsp:rsid wsp:val=&quot;00037858&quot;/&gt;&lt;wsp:rsid wsp:val=&quot;0003792B&quot;/&gt;&lt;wsp:rsid wsp:val=&quot;00037A1D&quot;/&gt;&lt;wsp:rsid wsp:val=&quot;00037E3B&quot;/&gt;&lt;wsp:rsid wsp:val=&quot;0004094E&quot;/&gt;&lt;wsp:rsid wsp:val=&quot;00040D01&quot;/&gt;&lt;wsp:rsid wsp:val=&quot;00040D15&quot;/&gt;&lt;wsp:rsid wsp:val=&quot;0004185D&quot;/&gt;&lt;wsp:rsid wsp:val=&quot;00041DBF&quot;/&gt;&lt;wsp:rsid wsp:val=&quot;00042386&quot;/&gt;&lt;wsp:rsid wsp:val=&quot;000424D8&quot;/&gt;&lt;wsp:rsid wsp:val=&quot;00042B7A&quot;/&gt;&lt;wsp:rsid wsp:val=&quot;00042D4C&quot;/&gt;&lt;wsp:rsid wsp:val=&quot;00043769&quot;/&gt;&lt;wsp:rsid wsp:val=&quot;0004418B&quot;/&gt;&lt;wsp:rsid wsp:val=&quot;000445A1&quot;/&gt;&lt;wsp:rsid wsp:val=&quot;00044715&quot;/&gt;&lt;wsp:rsid wsp:val=&quot;00044A13&quot;/&gt;&lt;wsp:rsid wsp:val=&quot;00044A58&quot;/&gt;&lt;wsp:rsid wsp:val=&quot;00044A8E&quot;/&gt;&lt;wsp:rsid wsp:val=&quot;00044CCA&quot;/&gt;&lt;wsp:rsid wsp:val=&quot;0004545A&quot;/&gt;&lt;wsp:rsid wsp:val=&quot;000459BE&quot;/&gt;&lt;wsp:rsid wsp:val=&quot;00045EFE&quot;/&gt;&lt;wsp:rsid wsp:val=&quot;0004695F&quot;/&gt;&lt;wsp:rsid wsp:val=&quot;00046B1A&quot;/&gt;&lt;wsp:rsid wsp:val=&quot;000473CC&quot;/&gt;&lt;wsp:rsid wsp:val=&quot;000473D7&quot;/&gt;&lt;wsp:rsid wsp:val=&quot;00047487&quot;/&gt;&lt;wsp:rsid wsp:val=&quot;00047721&quot;/&gt;&lt;wsp:rsid wsp:val=&quot;000479C1&quot;/&gt;&lt;wsp:rsid wsp:val=&quot;0005016A&quot;/&gt;&lt;wsp:rsid wsp:val=&quot;00050263&quot;/&gt;&lt;wsp:rsid wsp:val=&quot;00050299&quot;/&gt;&lt;wsp:rsid wsp:val=&quot;00050FC1&quot;/&gt;&lt;wsp:rsid wsp:val=&quot;00051C40&quot;/&gt;&lt;wsp:rsid wsp:val=&quot;00051D49&quot;/&gt;&lt;wsp:rsid wsp:val=&quot;00051E52&quot;/&gt;&lt;wsp:rsid wsp:val=&quot;00052317&quot;/&gt;&lt;wsp:rsid wsp:val=&quot;00052B9C&quot;/&gt;&lt;wsp:rsid wsp:val=&quot;00052E19&quot;/&gt;&lt;wsp:rsid wsp:val=&quot;00052FFE&quot;/&gt;&lt;wsp:rsid wsp:val=&quot;000530BD&quot;/&gt;&lt;wsp:rsid wsp:val=&quot;00053401&quot;/&gt;&lt;wsp:rsid wsp:val=&quot;000542AC&quot;/&gt;&lt;wsp:rsid wsp:val=&quot;000543CD&quot;/&gt;&lt;wsp:rsid wsp:val=&quot;00054669&quot;/&gt;&lt;wsp:rsid wsp:val=&quot;000548EB&quot;/&gt;&lt;wsp:rsid wsp:val=&quot;00054A30&quot;/&gt;&lt;wsp:rsid wsp:val=&quot;000550D9&quot;/&gt;&lt;wsp:rsid wsp:val=&quot;00055850&quot;/&gt;&lt;wsp:rsid wsp:val=&quot;00055C6A&quot;/&gt;&lt;wsp:rsid wsp:val=&quot;00056199&quot;/&gt;&lt;wsp:rsid wsp:val=&quot;00056387&quot;/&gt;&lt;wsp:rsid wsp:val=&quot;000563B8&quot;/&gt;&lt;wsp:rsid wsp:val=&quot;000566FE&quot;/&gt;&lt;wsp:rsid wsp:val=&quot;00056A32&quot;/&gt;&lt;wsp:rsid wsp:val=&quot;00057007&quot;/&gt;&lt;wsp:rsid wsp:val=&quot;0005720E&quot;/&gt;&lt;wsp:rsid wsp:val=&quot;00057CFD&quot;/&gt;&lt;wsp:rsid wsp:val=&quot;00060916&quot;/&gt;&lt;wsp:rsid wsp:val=&quot;00060ADA&quot;/&gt;&lt;wsp:rsid wsp:val=&quot;00060D77&quot;/&gt;&lt;wsp:rsid wsp:val=&quot;00060ED0&quot;/&gt;&lt;wsp:rsid wsp:val=&quot;00060F49&quot;/&gt;&lt;wsp:rsid wsp:val=&quot;00061115&quot;/&gt;&lt;wsp:rsid wsp:val=&quot;000622F6&quot;/&gt;&lt;wsp:rsid wsp:val=&quot;00062893&quot;/&gt;&lt;wsp:rsid wsp:val=&quot;00062D00&quot;/&gt;&lt;wsp:rsid wsp:val=&quot;00063300&quot;/&gt;&lt;wsp:rsid wsp:val=&quot;00063DF1&quot;/&gt;&lt;wsp:rsid wsp:val=&quot;000642A1&quot;/&gt;&lt;wsp:rsid wsp:val=&quot;00064774&quot;/&gt;&lt;wsp:rsid wsp:val=&quot;000652C0&quot;/&gt;&lt;wsp:rsid wsp:val=&quot;00065BC1&quot;/&gt;&lt;wsp:rsid wsp:val=&quot;00066248&quot;/&gt;&lt;wsp:rsid wsp:val=&quot;000662F4&quot;/&gt;&lt;wsp:rsid wsp:val=&quot;000664F6&quot;/&gt;&lt;wsp:rsid wsp:val=&quot;00067353&quot;/&gt;&lt;wsp:rsid wsp:val=&quot;0006770C&quot;/&gt;&lt;wsp:rsid wsp:val=&quot;00067CE7&quot;/&gt;&lt;wsp:rsid wsp:val=&quot;00067F36&quot;/&gt;&lt;wsp:rsid wsp:val=&quot;00070198&quot;/&gt;&lt;wsp:rsid wsp:val=&quot;00070547&quot;/&gt;&lt;wsp:rsid wsp:val=&quot;00070CF8&quot;/&gt;&lt;wsp:rsid wsp:val=&quot;000711FA&quot;/&gt;&lt;wsp:rsid wsp:val=&quot;00071808&quot;/&gt;&lt;wsp:rsid wsp:val=&quot;00071EE9&quot;/&gt;&lt;wsp:rsid wsp:val=&quot;00072790&quot;/&gt;&lt;wsp:rsid wsp:val=&quot;00072ABD&quot;/&gt;&lt;wsp:rsid wsp:val=&quot;000733A1&quot;/&gt;&lt;wsp:rsid wsp:val=&quot;00073690&quot;/&gt;&lt;wsp:rsid wsp:val=&quot;00073841&quot;/&gt;&lt;wsp:rsid wsp:val=&quot;00073CB7&quot;/&gt;&lt;wsp:rsid wsp:val=&quot;000740D9&quot;/&gt;&lt;wsp:rsid wsp:val=&quot;00074E5C&quot;/&gt;&lt;wsp:rsid wsp:val=&quot;00074EF4&quot;/&gt;&lt;wsp:rsid wsp:val=&quot;000753F8&quot;/&gt;&lt;wsp:rsid wsp:val=&quot;000757A7&quot;/&gt;&lt;wsp:rsid wsp:val=&quot;00075A43&quot;/&gt;&lt;wsp:rsid wsp:val=&quot;00075EFC&quot;/&gt;&lt;wsp:rsid wsp:val=&quot;00075F15&quot;/&gt;&lt;wsp:rsid wsp:val=&quot;000761B1&quot;/&gt;&lt;wsp:rsid wsp:val=&quot;00076426&quot;/&gt;&lt;wsp:rsid wsp:val=&quot;00077158&quot;/&gt;&lt;wsp:rsid wsp:val=&quot;000772C9&quot;/&gt;&lt;wsp:rsid wsp:val=&quot;00077B97&quot;/&gt;&lt;wsp:rsid wsp:val=&quot;00077C14&quot;/&gt;&lt;wsp:rsid wsp:val=&quot;00077D29&quot;/&gt;&lt;wsp:rsid wsp:val=&quot;0008029C&quot;/&gt;&lt;wsp:rsid wsp:val=&quot;0008059A&quot;/&gt;&lt;wsp:rsid wsp:val=&quot;00080617&quot;/&gt;&lt;wsp:rsid wsp:val=&quot;000807BA&quot;/&gt;&lt;wsp:rsid wsp:val=&quot;00080A0F&quot;/&gt;&lt;wsp:rsid wsp:val=&quot;00080DF3&quot;/&gt;&lt;wsp:rsid wsp:val=&quot;00081442&quot;/&gt;&lt;wsp:rsid wsp:val=&quot;0008173A&quot;/&gt;&lt;wsp:rsid wsp:val=&quot;00082077&quot;/&gt;&lt;wsp:rsid wsp:val=&quot;0008216D&quot;/&gt;&lt;wsp:rsid wsp:val=&quot;00082238&quot;/&gt;&lt;wsp:rsid wsp:val=&quot;0008302A&quot;/&gt;&lt;wsp:rsid wsp:val=&quot;00083202&quot;/&gt;&lt;wsp:rsid wsp:val=&quot;00083792&quot;/&gt;&lt;wsp:rsid wsp:val=&quot;00083954&quot;/&gt;&lt;wsp:rsid wsp:val=&quot;00083C78&quot;/&gt;&lt;wsp:rsid wsp:val=&quot;000841F6&quot;/&gt;&lt;wsp:rsid wsp:val=&quot;000843B2&quot;/&gt;&lt;wsp:rsid wsp:val=&quot;0008441C&quot;/&gt;&lt;wsp:rsid wsp:val=&quot;00084707&quot;/&gt;&lt;wsp:rsid wsp:val=&quot;00084C36&quot;/&gt;&lt;wsp:rsid wsp:val=&quot;00084C6F&quot;/&gt;&lt;wsp:rsid wsp:val=&quot;000857C5&quot;/&gt;&lt;wsp:rsid wsp:val=&quot;00085994&quot;/&gt;&lt;wsp:rsid wsp:val=&quot;00085D2A&quot;/&gt;&lt;wsp:rsid wsp:val=&quot;000862CD&quot;/&gt;&lt;wsp:rsid wsp:val=&quot;0008658E&quot;/&gt;&lt;wsp:rsid wsp:val=&quot;00086865&quot;/&gt;&lt;wsp:rsid wsp:val=&quot;000869CB&quot;/&gt;&lt;wsp:rsid wsp:val=&quot;00086B80&quot;/&gt;&lt;wsp:rsid wsp:val=&quot;0008753E&quot;/&gt;&lt;wsp:rsid wsp:val=&quot;000875CF&quot;/&gt;&lt;wsp:rsid wsp:val=&quot;00087AA7&quot;/&gt;&lt;wsp:rsid wsp:val=&quot;00087D01&quot;/&gt;&lt;wsp:rsid wsp:val=&quot;000900B8&quot;/&gt;&lt;wsp:rsid wsp:val=&quot;0009018B&quot;/&gt;&lt;wsp:rsid wsp:val=&quot;000901E9&quot;/&gt;&lt;wsp:rsid wsp:val=&quot;00090296&quot;/&gt;&lt;wsp:rsid wsp:val=&quot;00090B04&quot;/&gt;&lt;wsp:rsid wsp:val=&quot;00090E33&quot;/&gt;&lt;wsp:rsid wsp:val=&quot;00091632&quot;/&gt;&lt;wsp:rsid wsp:val=&quot;0009191F&quot;/&gt;&lt;wsp:rsid wsp:val=&quot;00091A31&quot;/&gt;&lt;wsp:rsid wsp:val=&quot;00091ECA&quot;/&gt;&lt;wsp:rsid wsp:val=&quot;00092AAC&quot;/&gt;&lt;wsp:rsid wsp:val=&quot;00093252&quot;/&gt;&lt;wsp:rsid wsp:val=&quot;000941AA&quot;/&gt;&lt;wsp:rsid wsp:val=&quot;0009508C&quot;/&gt;&lt;wsp:rsid wsp:val=&quot;00095B78&quot;/&gt;&lt;wsp:rsid wsp:val=&quot;00096499&quot;/&gt;&lt;wsp:rsid wsp:val=&quot;00096BBF&quot;/&gt;&lt;wsp:rsid wsp:val=&quot;00097B1B&quot;/&gt;&lt;wsp:rsid wsp:val=&quot;000A0795&quot;/&gt;&lt;wsp:rsid wsp:val=&quot;000A0919&quot;/&gt;&lt;wsp:rsid wsp:val=&quot;000A0C87&quot;/&gt;&lt;wsp:rsid wsp:val=&quot;000A100E&quot;/&gt;&lt;wsp:rsid wsp:val=&quot;000A1855&quot;/&gt;&lt;wsp:rsid wsp:val=&quot;000A18A7&quot;/&gt;&lt;wsp:rsid wsp:val=&quot;000A19C5&quot;/&gt;&lt;wsp:rsid wsp:val=&quot;000A1EE4&quot;/&gt;&lt;wsp:rsid wsp:val=&quot;000A2BDE&quot;/&gt;&lt;wsp:rsid wsp:val=&quot;000A2F96&quot;/&gt;&lt;wsp:rsid wsp:val=&quot;000A2FA7&quot;/&gt;&lt;wsp:rsid wsp:val=&quot;000A30E3&quot;/&gt;&lt;wsp:rsid wsp:val=&quot;000A4B09&quot;/&gt;&lt;wsp:rsid wsp:val=&quot;000A4E44&quot;/&gt;&lt;wsp:rsid wsp:val=&quot;000A5249&quot;/&gt;&lt;wsp:rsid wsp:val=&quot;000A5529&quot;/&gt;&lt;wsp:rsid wsp:val=&quot;000A559B&quot;/&gt;&lt;wsp:rsid wsp:val=&quot;000A5627&quot;/&gt;&lt;wsp:rsid wsp:val=&quot;000A58EC&quot;/&gt;&lt;wsp:rsid wsp:val=&quot;000A5A12&quot;/&gt;&lt;wsp:rsid wsp:val=&quot;000A5EEA&quot;/&gt;&lt;wsp:rsid wsp:val=&quot;000A6685&quot;/&gt;&lt;wsp:rsid wsp:val=&quot;000A6953&quot;/&gt;&lt;wsp:rsid wsp:val=&quot;000A7038&quot;/&gt;&lt;wsp:rsid wsp:val=&quot;000A72F4&quot;/&gt;&lt;wsp:rsid wsp:val=&quot;000B0095&quot;/&gt;&lt;wsp:rsid wsp:val=&quot;000B0DEF&quot;/&gt;&lt;wsp:rsid wsp:val=&quot;000B0F56&quot;/&gt;&lt;wsp:rsid wsp:val=&quot;000B1201&quot;/&gt;&lt;wsp:rsid wsp:val=&quot;000B182B&quot;/&gt;&lt;wsp:rsid wsp:val=&quot;000B1962&quot;/&gt;&lt;wsp:rsid wsp:val=&quot;000B1C98&quot;/&gt;&lt;wsp:rsid wsp:val=&quot;000B26B0&quot;/&gt;&lt;wsp:rsid wsp:val=&quot;000B386E&quot;/&gt;&lt;wsp:rsid wsp:val=&quot;000B3966&quot;/&gt;&lt;wsp:rsid wsp:val=&quot;000B3D2F&quot;/&gt;&lt;wsp:rsid wsp:val=&quot;000B437B&quot;/&gt;&lt;wsp:rsid wsp:val=&quot;000B45C4&quot;/&gt;&lt;wsp:rsid wsp:val=&quot;000B4C3E&quot;/&gt;&lt;wsp:rsid wsp:val=&quot;000B509D&quot;/&gt;&lt;wsp:rsid wsp:val=&quot;000B50EF&quot;/&gt;&lt;wsp:rsid wsp:val=&quot;000B53C9&quot;/&gt;&lt;wsp:rsid wsp:val=&quot;000B5667&quot;/&gt;&lt;wsp:rsid wsp:val=&quot;000B5EE0&quot;/&gt;&lt;wsp:rsid wsp:val=&quot;000B6023&quot;/&gt;&lt;wsp:rsid wsp:val=&quot;000B62DF&quot;/&gt;&lt;wsp:rsid wsp:val=&quot;000B673A&quot;/&gt;&lt;wsp:rsid wsp:val=&quot;000B677B&quot;/&gt;&lt;wsp:rsid wsp:val=&quot;000B6807&quot;/&gt;&lt;wsp:rsid wsp:val=&quot;000B6D32&quot;/&gt;&lt;wsp:rsid wsp:val=&quot;000B7B19&quot;/&gt;&lt;wsp:rsid wsp:val=&quot;000C0545&quot;/&gt;&lt;wsp:rsid wsp:val=&quot;000C0648&quot;/&gt;&lt;wsp:rsid wsp:val=&quot;000C0FFB&quot;/&gt;&lt;wsp:rsid wsp:val=&quot;000C16E7&quot;/&gt;&lt;wsp:rsid wsp:val=&quot;000C1DEC&quot;/&gt;&lt;wsp:rsid wsp:val=&quot;000C1F4A&quot;/&gt;&lt;wsp:rsid wsp:val=&quot;000C27ED&quot;/&gt;&lt;wsp:rsid wsp:val=&quot;000C29C6&quot;/&gt;&lt;wsp:rsid wsp:val=&quot;000C3048&quot;/&gt;&lt;wsp:rsid wsp:val=&quot;000C3518&quot;/&gt;&lt;wsp:rsid wsp:val=&quot;000C3A35&quot;/&gt;&lt;wsp:rsid wsp:val=&quot;000C4323&quot;/&gt;&lt;wsp:rsid wsp:val=&quot;000C4505&quot;/&gt;&lt;wsp:rsid wsp:val=&quot;000C45A8&quot;/&gt;&lt;wsp:rsid wsp:val=&quot;000C463C&quot;/&gt;&lt;wsp:rsid wsp:val=&quot;000C4AB7&quot;/&gt;&lt;wsp:rsid wsp:val=&quot;000C5288&quot;/&gt;&lt;wsp:rsid wsp:val=&quot;000C57F6&quot;/&gt;&lt;wsp:rsid wsp:val=&quot;000C5E56&quot;/&gt;&lt;wsp:rsid wsp:val=&quot;000C6632&quot;/&gt;&lt;wsp:rsid wsp:val=&quot;000C6660&quot;/&gt;&lt;wsp:rsid wsp:val=&quot;000C700C&quot;/&gt;&lt;wsp:rsid wsp:val=&quot;000C724C&quot;/&gt;&lt;wsp:rsid wsp:val=&quot;000C7577&quot;/&gt;&lt;wsp:rsid wsp:val=&quot;000D08CE&quot;/&gt;&lt;wsp:rsid wsp:val=&quot;000D1371&quot;/&gt;&lt;wsp:rsid wsp:val=&quot;000D1962&quot;/&gt;&lt;wsp:rsid wsp:val=&quot;000D1B0B&quot;/&gt;&lt;wsp:rsid wsp:val=&quot;000D1B83&quot;/&gt;&lt;wsp:rsid wsp:val=&quot;000D21B3&quot;/&gt;&lt;wsp:rsid wsp:val=&quot;000D221E&quot;/&gt;&lt;wsp:rsid wsp:val=&quot;000D2338&quot;/&gt;&lt;wsp:rsid wsp:val=&quot;000D23A0&quot;/&gt;&lt;wsp:rsid wsp:val=&quot;000D26D1&quot;/&gt;&lt;wsp:rsid wsp:val=&quot;000D2AC9&quot;/&gt;&lt;wsp:rsid wsp:val=&quot;000D2B23&quot;/&gt;&lt;wsp:rsid wsp:val=&quot;000D3068&quot;/&gt;&lt;wsp:rsid wsp:val=&quot;000D30C0&quot;/&gt;&lt;wsp:rsid wsp:val=&quot;000D37BF&quot;/&gt;&lt;wsp:rsid wsp:val=&quot;000D3851&quot;/&gt;&lt;wsp:rsid wsp:val=&quot;000D3E5B&quot;/&gt;&lt;wsp:rsid wsp:val=&quot;000D42B8&quot;/&gt;&lt;wsp:rsid wsp:val=&quot;000D486E&quot;/&gt;&lt;wsp:rsid wsp:val=&quot;000D48C1&quot;/&gt;&lt;wsp:rsid wsp:val=&quot;000D5185&quot;/&gt;&lt;wsp:rsid wsp:val=&quot;000D529E&quot;/&gt;&lt;wsp:rsid wsp:val=&quot;000D5AE5&quot;/&gt;&lt;wsp:rsid wsp:val=&quot;000D5D4B&quot;/&gt;&lt;wsp:rsid wsp:val=&quot;000D76B2&quot;/&gt;&lt;wsp:rsid wsp:val=&quot;000D77A3&quot;/&gt;&lt;wsp:rsid wsp:val=&quot;000D79FB&quot;/&gt;&lt;wsp:rsid wsp:val=&quot;000D7B4D&quot;/&gt;&lt;wsp:rsid wsp:val=&quot;000E18B8&quot;/&gt;&lt;wsp:rsid wsp:val=&quot;000E1AF8&quot;/&gt;&lt;wsp:rsid wsp:val=&quot;000E1B0B&quot;/&gt;&lt;wsp:rsid wsp:val=&quot;000E1FC2&quot;/&gt;&lt;wsp:rsid wsp:val=&quot;000E2131&quot;/&gt;&lt;wsp:rsid wsp:val=&quot;000E2799&quot;/&gt;&lt;wsp:rsid wsp:val=&quot;000E27B2&quot;/&gt;&lt;wsp:rsid wsp:val=&quot;000E2B98&quot;/&gt;&lt;wsp:rsid wsp:val=&quot;000E2F41&quot;/&gt;&lt;wsp:rsid wsp:val=&quot;000E307E&quot;/&gt;&lt;wsp:rsid wsp:val=&quot;000E3686&quot;/&gt;&lt;wsp:rsid wsp:val=&quot;000E387E&quot;/&gt;&lt;wsp:rsid wsp:val=&quot;000E3DC3&quot;/&gt;&lt;wsp:rsid wsp:val=&quot;000E444D&quot;/&gt;&lt;wsp:rsid wsp:val=&quot;000E45AB&quot;/&gt;&lt;wsp:rsid wsp:val=&quot;000E484E&quot;/&gt;&lt;wsp:rsid wsp:val=&quot;000E507A&quot;/&gt;&lt;wsp:rsid wsp:val=&quot;000E62EB&quot;/&gt;&lt;wsp:rsid wsp:val=&quot;000E63A9&quot;/&gt;&lt;wsp:rsid wsp:val=&quot;000E67F6&quot;/&gt;&lt;wsp:rsid wsp:val=&quot;000E689D&quot;/&gt;&lt;wsp:rsid wsp:val=&quot;000E697A&quot;/&gt;&lt;wsp:rsid wsp:val=&quot;000E6CFA&quot;/&gt;&lt;wsp:rsid wsp:val=&quot;000E7480&quot;/&gt;&lt;wsp:rsid wsp:val=&quot;000F10D4&quot;/&gt;&lt;wsp:rsid wsp:val=&quot;000F1313&quot;/&gt;&lt;wsp:rsid wsp:val=&quot;000F1A26&quot;/&gt;&lt;wsp:rsid wsp:val=&quot;000F2B95&quot;/&gt;&lt;wsp:rsid wsp:val=&quot;000F309B&quot;/&gt;&lt;wsp:rsid wsp:val=&quot;000F3D75&quot;/&gt;&lt;wsp:rsid wsp:val=&quot;000F3EEF&quot;/&gt;&lt;wsp:rsid wsp:val=&quot;000F43FD&quot;/&gt;&lt;wsp:rsid wsp:val=&quot;000F521C&quot;/&gt;&lt;wsp:rsid wsp:val=&quot;000F62A6&quot;/&gt;&lt;wsp:rsid wsp:val=&quot;000F6B82&quot;/&gt;&lt;wsp:rsid wsp:val=&quot;000F6BBD&quot;/&gt;&lt;wsp:rsid wsp:val=&quot;000F6D5B&quot;/&gt;&lt;wsp:rsid wsp:val=&quot;000F6EAC&quot;/&gt;&lt;wsp:rsid wsp:val=&quot;000F7745&quot;/&gt;&lt;wsp:rsid wsp:val=&quot;000F7AA6&quot;/&gt;&lt;wsp:rsid wsp:val=&quot;0010021A&quot;/&gt;&lt;wsp:rsid wsp:val=&quot;001004A6&quot;/&gt;&lt;wsp:rsid wsp:val=&quot;00100614&quot;/&gt;&lt;wsp:rsid wsp:val=&quot;0010064D&quot;/&gt;&lt;wsp:rsid wsp:val=&quot;0010099A&quot;/&gt;&lt;wsp:rsid wsp:val=&quot;00100A04&quot;/&gt;&lt;wsp:rsid wsp:val=&quot;00100BFA&quot;/&gt;&lt;wsp:rsid wsp:val=&quot;00100D20&quot;/&gt;&lt;wsp:rsid wsp:val=&quot;0010103A&quot;/&gt;&lt;wsp:rsid wsp:val=&quot;001010A2&quot;/&gt;&lt;wsp:rsid wsp:val=&quot;0010112A&quot;/&gt;&lt;wsp:rsid wsp:val=&quot;00101253&quot;/&gt;&lt;wsp:rsid wsp:val=&quot;00101503&quot;/&gt;&lt;wsp:rsid wsp:val=&quot;00101557&quot;/&gt;&lt;wsp:rsid wsp:val=&quot;00101A7C&quot;/&gt;&lt;wsp:rsid wsp:val=&quot;00101ADE&quot;/&gt;&lt;wsp:rsid wsp:val=&quot;00101D36&quot;/&gt;&lt;wsp:rsid wsp:val=&quot;00101F1B&quot;/&gt;&lt;wsp:rsid wsp:val=&quot;00102093&quot;/&gt;&lt;wsp:rsid wsp:val=&quot;00102667&quot;/&gt;&lt;wsp:rsid wsp:val=&quot;00102847&quot;/&gt;&lt;wsp:rsid wsp:val=&quot;00102A1E&quot;/&gt;&lt;wsp:rsid wsp:val=&quot;001032A0&quot;/&gt;&lt;wsp:rsid wsp:val=&quot;0010393B&quot;/&gt;&lt;wsp:rsid wsp:val=&quot;00103E4C&quot;/&gt;&lt;wsp:rsid wsp:val=&quot;00103F7E&quot;/&gt;&lt;wsp:rsid wsp:val=&quot;00104C98&quot;/&gt;&lt;wsp:rsid wsp:val=&quot;00104DD0&quot;/&gt;&lt;wsp:rsid wsp:val=&quot;0010563E&quot;/&gt;&lt;wsp:rsid wsp:val=&quot;00105DE2&quot;/&gt;&lt;wsp:rsid wsp:val=&quot;00105F99&quot;/&gt;&lt;wsp:rsid wsp:val=&quot;001063ED&quot;/&gt;&lt;wsp:rsid wsp:val=&quot;0010659F&quot;/&gt;&lt;wsp:rsid wsp:val=&quot;00106918&quot;/&gt;&lt;wsp:rsid wsp:val=&quot;00106F5D&quot;/&gt;&lt;wsp:rsid wsp:val=&quot;00107687&quot;/&gt;&lt;wsp:rsid wsp:val=&quot;001077F8&quot;/&gt;&lt;wsp:rsid wsp:val=&quot;00107870&quot;/&gt;&lt;wsp:rsid wsp:val=&quot;00107C30&quot;/&gt;&lt;wsp:rsid wsp:val=&quot;00107DF9&quot;/&gt;&lt;wsp:rsid wsp:val=&quot;00110AA6&quot;/&gt;&lt;wsp:rsid wsp:val=&quot;00110DA9&quot;/&gt;&lt;wsp:rsid wsp:val=&quot;00110F73&quot;/&gt;&lt;wsp:rsid wsp:val=&quot;00110FA1&quot;/&gt;&lt;wsp:rsid wsp:val=&quot;00110FCF&quot;/&gt;&lt;wsp:rsid wsp:val=&quot;00111A01&quot;/&gt;&lt;wsp:rsid wsp:val=&quot;00111C45&quot;/&gt;&lt;wsp:rsid wsp:val=&quot;00112515&quot;/&gt;&lt;wsp:rsid wsp:val=&quot;0011296B&quot;/&gt;&lt;wsp:rsid wsp:val=&quot;00112A69&quot;/&gt;&lt;wsp:rsid wsp:val=&quot;0011364C&quot;/&gt;&lt;wsp:rsid wsp:val=&quot;001137F6&quot;/&gt;&lt;wsp:rsid wsp:val=&quot;00113E79&quot;/&gt;&lt;wsp:rsid wsp:val=&quot;0011419A&quot;/&gt;&lt;wsp:rsid wsp:val=&quot;00114430&quot;/&gt;&lt;wsp:rsid wsp:val=&quot;00114B83&quot;/&gt;&lt;wsp:rsid wsp:val=&quot;0011514C&quot;/&gt;&lt;wsp:rsid wsp:val=&quot;0011565D&quot;/&gt;&lt;wsp:rsid wsp:val=&quot;0011578F&quot;/&gt;&lt;wsp:rsid wsp:val=&quot;00116498&quot;/&gt;&lt;wsp:rsid wsp:val=&quot;00116776&quot;/&gt;&lt;wsp:rsid wsp:val=&quot;00116F23&quot;/&gt;&lt;wsp:rsid wsp:val=&quot;0011763A&quot;/&gt;&lt;wsp:rsid wsp:val=&quot;00117754&quot;/&gt;&lt;wsp:rsid wsp:val=&quot;0012049D&quot;/&gt;&lt;wsp:rsid wsp:val=&quot;00120AE4&quot;/&gt;&lt;wsp:rsid wsp:val=&quot;00121526&quot;/&gt;&lt;wsp:rsid wsp:val=&quot;001217CF&quot;/&gt;&lt;wsp:rsid wsp:val=&quot;00121826&quot;/&gt;&lt;wsp:rsid wsp:val=&quot;00121876&quot;/&gt;&lt;wsp:rsid wsp:val=&quot;001225AE&quot;/&gt;&lt;wsp:rsid wsp:val=&quot;00122737&quot;/&gt;&lt;wsp:rsid wsp:val=&quot;0012275A&quot;/&gt;&lt;wsp:rsid wsp:val=&quot;00122844&quot;/&gt;&lt;wsp:rsid wsp:val=&quot;00122848&quot;/&gt;&lt;wsp:rsid wsp:val=&quot;00122884&quot;/&gt;&lt;wsp:rsid wsp:val=&quot;001232BB&quot;/&gt;&lt;wsp:rsid wsp:val=&quot;00123ACF&quot;/&gt;&lt;wsp:rsid wsp:val=&quot;00123C0B&quot;/&gt;&lt;wsp:rsid wsp:val=&quot;00123E2C&quot;/&gt;&lt;wsp:rsid wsp:val=&quot;001240CE&quot;/&gt;&lt;wsp:rsid wsp:val=&quot;00124310&quot;/&gt;&lt;wsp:rsid wsp:val=&quot;001248BF&quot;/&gt;&lt;wsp:rsid wsp:val=&quot;00124DF8&quot;/&gt;&lt;wsp:rsid wsp:val=&quot;00124FDB&quot;/&gt;&lt;wsp:rsid wsp:val=&quot;001256FD&quot;/&gt;&lt;wsp:rsid wsp:val=&quot;00125A7F&quot;/&gt;&lt;wsp:rsid wsp:val=&quot;00126723&quot;/&gt;&lt;wsp:rsid wsp:val=&quot;00126926&quot;/&gt;&lt;wsp:rsid wsp:val=&quot;0012696F&quot;/&gt;&lt;wsp:rsid wsp:val=&quot;00130119&quot;/&gt;&lt;wsp:rsid wsp:val=&quot;0013092F&quot;/&gt;&lt;wsp:rsid wsp:val=&quot;00131B3A&quot;/&gt;&lt;wsp:rsid wsp:val=&quot;00131D0C&quot;/&gt;&lt;wsp:rsid wsp:val=&quot;00132245&quot;/&gt;&lt;wsp:rsid wsp:val=&quot;001324B1&quot;/&gt;&lt;wsp:rsid wsp:val=&quot;00132C0C&quot;/&gt;&lt;wsp:rsid wsp:val=&quot;00132CBA&quot;/&gt;&lt;wsp:rsid wsp:val=&quot;0013303B&quot;/&gt;&lt;wsp:rsid wsp:val=&quot;001337C8&quot;/&gt;&lt;wsp:rsid wsp:val=&quot;0013444E&quot;/&gt;&lt;wsp:rsid wsp:val=&quot;00134C71&quot;/&gt;&lt;wsp:rsid wsp:val=&quot;00135531&quot;/&gt;&lt;wsp:rsid wsp:val=&quot;00135B66&quot;/&gt;&lt;wsp:rsid wsp:val=&quot;001360FC&quot;/&gt;&lt;wsp:rsid wsp:val=&quot;00136833&quot;/&gt;&lt;wsp:rsid wsp:val=&quot;0013693B&quot;/&gt;&lt;wsp:rsid wsp:val=&quot;00136958&quot;/&gt;&lt;wsp:rsid wsp:val=&quot;001370BE&quot;/&gt;&lt;wsp:rsid wsp:val=&quot;001371FD&quot;/&gt;&lt;wsp:rsid wsp:val=&quot;0013733C&quot;/&gt;&lt;wsp:rsid wsp:val=&quot;001374F1&quot;/&gt;&lt;wsp:rsid wsp:val=&quot;0013773E&quot;/&gt;&lt;wsp:rsid wsp:val=&quot;00137CA5&quot;/&gt;&lt;wsp:rsid wsp:val=&quot;00137F9B&quot;/&gt;&lt;wsp:rsid wsp:val=&quot;00140C02&quot;/&gt;&lt;wsp:rsid wsp:val=&quot;00140C8E&quot;/&gt;&lt;wsp:rsid wsp:val=&quot;0014135A&quot;/&gt;&lt;wsp:rsid wsp:val=&quot;00142334&quot;/&gt;&lt;wsp:rsid wsp:val=&quot;001426FD&quot;/&gt;&lt;wsp:rsid wsp:val=&quot;00142D80&quot;/&gt;&lt;wsp:rsid wsp:val=&quot;00142E27&quot;/&gt;&lt;wsp:rsid wsp:val=&quot;00142E91&quot;/&gt;&lt;wsp:rsid wsp:val=&quot;00143609&quot;/&gt;&lt;wsp:rsid wsp:val=&quot;0014385E&quot;/&gt;&lt;wsp:rsid wsp:val=&quot;00143CB9&quot;/&gt;&lt;wsp:rsid wsp:val=&quot;001446FC&quot;/&gt;&lt;wsp:rsid wsp:val=&quot;0014495D&quot;/&gt;&lt;wsp:rsid wsp:val=&quot;00146385&quot;/&gt;&lt;wsp:rsid wsp:val=&quot;001469CC&quot;/&gt;&lt;wsp:rsid wsp:val=&quot;00146FA7&quot;/&gt;&lt;wsp:rsid wsp:val=&quot;00147088&quot;/&gt;&lt;wsp:rsid wsp:val=&quot;00147090&quot;/&gt;&lt;wsp:rsid wsp:val=&quot;001470D5&quot;/&gt;&lt;wsp:rsid wsp:val=&quot;001479F2&quot;/&gt;&lt;wsp:rsid wsp:val=&quot;001504F2&quot;/&gt;&lt;wsp:rsid wsp:val=&quot;00150CE8&quot;/&gt;&lt;wsp:rsid wsp:val=&quot;001513BD&quot;/&gt;&lt;wsp:rsid wsp:val=&quot;00151B0C&quot;/&gt;&lt;wsp:rsid wsp:val=&quot;00151C3B&quot;/&gt;&lt;wsp:rsid wsp:val=&quot;00152028&quot;/&gt;&lt;wsp:rsid wsp:val=&quot;0015302D&quot;/&gt;&lt;wsp:rsid wsp:val=&quot;0015307A&quot;/&gt;&lt;wsp:rsid wsp:val=&quot;0015312F&quot;/&gt;&lt;wsp:rsid wsp:val=&quot;00153468&quot;/&gt;&lt;wsp:rsid wsp:val=&quot;00153580&quot;/&gt;&lt;wsp:rsid wsp:val=&quot;0015372F&quot;/&gt;&lt;wsp:rsid wsp:val=&quot;001538D6&quot;/&gt;&lt;wsp:rsid wsp:val=&quot;00153B58&quot;/&gt;&lt;wsp:rsid wsp:val=&quot;00153C09&quot;/&gt;&lt;wsp:rsid wsp:val=&quot;00153C7E&quot;/&gt;&lt;wsp:rsid wsp:val=&quot;00153F76&quot;/&gt;&lt;wsp:rsid wsp:val=&quot;00154E0F&quot;/&gt;&lt;wsp:rsid wsp:val=&quot;001559A1&quot;/&gt;&lt;wsp:rsid wsp:val=&quot;001567FA&quot;/&gt;&lt;wsp:rsid wsp:val=&quot;00157B9E&quot;/&gt;&lt;wsp:rsid wsp:val=&quot;00157D84&quot;/&gt;&lt;wsp:rsid wsp:val=&quot;00157FBC&quot;/&gt;&lt;wsp:rsid wsp:val=&quot;001601EC&quot;/&gt;&lt;wsp:rsid wsp:val=&quot;001611BF&quot;/&gt;&lt;wsp:rsid wsp:val=&quot;0016134C&quot;/&gt;&lt;wsp:rsid wsp:val=&quot;001617A9&quot;/&gt;&lt;wsp:rsid wsp:val=&quot;00161FF3&quot;/&gt;&lt;wsp:rsid wsp:val=&quot;00162334&quot;/&gt;&lt;wsp:rsid wsp:val=&quot;00162894&quot;/&gt;&lt;wsp:rsid wsp:val=&quot;001629B4&quot;/&gt;&lt;wsp:rsid wsp:val=&quot;001632B0&quot;/&gt;&lt;wsp:rsid wsp:val=&quot;001634E0&quot;/&gt;&lt;wsp:rsid wsp:val=&quot;001634FA&quot;/&gt;&lt;wsp:rsid wsp:val=&quot;00163FBC&quot;/&gt;&lt;wsp:rsid wsp:val=&quot;00164762&quot;/&gt;&lt;wsp:rsid wsp:val=&quot;0016483B&quot;/&gt;&lt;wsp:rsid wsp:val=&quot;00164942&quot;/&gt;&lt;wsp:rsid wsp:val=&quot;00164C62&quot;/&gt;&lt;wsp:rsid wsp:val=&quot;00164F86&quot;/&gt;&lt;wsp:rsid wsp:val=&quot;00165E4A&quot;/&gt;&lt;wsp:rsid wsp:val=&quot;00166DFE&quot;/&gt;&lt;wsp:rsid wsp:val=&quot;001676E3&quot;/&gt;&lt;wsp:rsid wsp:val=&quot;00167951&quot;/&gt;&lt;wsp:rsid wsp:val=&quot;00170120&quot;/&gt;&lt;wsp:rsid wsp:val=&quot;00170A3C&quot;/&gt;&lt;wsp:rsid wsp:val=&quot;00170E7F&quot;/&gt;&lt;wsp:rsid wsp:val=&quot;0017113D&quot;/&gt;&lt;wsp:rsid wsp:val=&quot;00171AE2&quot;/&gt;&lt;wsp:rsid wsp:val=&quot;00171E60&quot;/&gt;&lt;wsp:rsid wsp:val=&quot;00173BCD&quot;/&gt;&lt;wsp:rsid wsp:val=&quot;00173DFD&quot;/&gt;&lt;wsp:rsid wsp:val=&quot;0017475D&quot;/&gt;&lt;wsp:rsid wsp:val=&quot;00174D04&quot;/&gt;&lt;wsp:rsid wsp:val=&quot;001755FA&quot;/&gt;&lt;wsp:rsid wsp:val=&quot;00175A29&quot;/&gt;&lt;wsp:rsid wsp:val=&quot;001762AC&quot;/&gt;&lt;wsp:rsid wsp:val=&quot;0017638B&quot;/&gt;&lt;wsp:rsid wsp:val=&quot;00176437&quot;/&gt;&lt;wsp:rsid wsp:val=&quot;00176513&quot;/&gt;&lt;wsp:rsid wsp:val=&quot;00176691&quot;/&gt;&lt;wsp:rsid wsp:val=&quot;001766F4&quot;/&gt;&lt;wsp:rsid wsp:val=&quot;00176725&quot;/&gt;&lt;wsp:rsid wsp:val=&quot;00176A8E&quot;/&gt;&lt;wsp:rsid wsp:val=&quot;0017709D&quot;/&gt;&lt;wsp:rsid wsp:val=&quot;00177C06&quot;/&gt;&lt;wsp:rsid wsp:val=&quot;00177DF2&quot;/&gt;&lt;wsp:rsid wsp:val=&quot;00180146&quot;/&gt;&lt;wsp:rsid wsp:val=&quot;00180750&quot;/&gt;&lt;wsp:rsid wsp:val=&quot;00181046&quot;/&gt;&lt;wsp:rsid wsp:val=&quot;0018135F&quot;/&gt;&lt;wsp:rsid wsp:val=&quot;00181C88&quot;/&gt;&lt;wsp:rsid wsp:val=&quot;00181EC5&quot;/&gt;&lt;wsp:rsid wsp:val=&quot;001821FD&quot;/&gt;&lt;wsp:rsid wsp:val=&quot;0018284C&quot;/&gt;&lt;wsp:rsid wsp:val=&quot;00182C31&quot;/&gt;&lt;wsp:rsid wsp:val=&quot;0018315E&quot;/&gt;&lt;wsp:rsid wsp:val=&quot;00183387&quot;/&gt;&lt;wsp:rsid wsp:val=&quot;00184E2C&quot;/&gt;&lt;wsp:rsid wsp:val=&quot;001853D6&quot;/&gt;&lt;wsp:rsid wsp:val=&quot;00186546&quot;/&gt;&lt;wsp:rsid wsp:val=&quot;001867A3&quot;/&gt;&lt;wsp:rsid wsp:val=&quot;00190523&quot;/&gt;&lt;wsp:rsid wsp:val=&quot;00191228&quot;/&gt;&lt;wsp:rsid wsp:val=&quot;00191789&quot;/&gt;&lt;wsp:rsid wsp:val=&quot;001917C0&quot;/&gt;&lt;wsp:rsid wsp:val=&quot;001918C8&quot;/&gt;&lt;wsp:rsid wsp:val=&quot;00191CD2&quot;/&gt;&lt;wsp:rsid wsp:val=&quot;00191F17&quot;/&gt;&lt;wsp:rsid wsp:val=&quot;0019208F&quot;/&gt;&lt;wsp:rsid wsp:val=&quot;00192157&quot;/&gt;&lt;wsp:rsid wsp:val=&quot;001921DD&quot;/&gt;&lt;wsp:rsid wsp:val=&quot;00192F76&quot;/&gt;&lt;wsp:rsid wsp:val=&quot;001932D3&quot;/&gt;&lt;wsp:rsid wsp:val=&quot;0019375A&quot;/&gt;&lt;wsp:rsid wsp:val=&quot;001940DB&quot;/&gt;&lt;wsp:rsid wsp:val=&quot;00194D21&quot;/&gt;&lt;wsp:rsid wsp:val=&quot;00194F65&quot;/&gt;&lt;wsp:rsid wsp:val=&quot;00194F7C&quot;/&gt;&lt;wsp:rsid wsp:val=&quot;00195117&quot;/&gt;&lt;wsp:rsid wsp:val=&quot;001952E4&quot;/&gt;&lt;wsp:rsid wsp:val=&quot;001955F0&quot;/&gt;&lt;wsp:rsid wsp:val=&quot;00196B36&quot;/&gt;&lt;wsp:rsid wsp:val=&quot;001970BB&quot;/&gt;&lt;wsp:rsid wsp:val=&quot;001979A8&quot;/&gt;&lt;wsp:rsid wsp:val=&quot;001A0480&quot;/&gt;&lt;wsp:rsid wsp:val=&quot;001A08A3&quot;/&gt;&lt;wsp:rsid wsp:val=&quot;001A1FDA&quot;/&gt;&lt;wsp:rsid wsp:val=&quot;001A3CE7&quot;/&gt;&lt;wsp:rsid wsp:val=&quot;001A3F16&quot;/&gt;&lt;wsp:rsid wsp:val=&quot;001A44D1&quot;/&gt;&lt;wsp:rsid wsp:val=&quot;001A4B09&quot;/&gt;&lt;wsp:rsid wsp:val=&quot;001A5189&quot;/&gt;&lt;wsp:rsid wsp:val=&quot;001A558D&quot;/&gt;&lt;wsp:rsid wsp:val=&quot;001A66FB&quot;/&gt;&lt;wsp:rsid wsp:val=&quot;001A6F29&quot;/&gt;&lt;wsp:rsid wsp:val=&quot;001A703A&quot;/&gt;&lt;wsp:rsid wsp:val=&quot;001A77D4&quot;/&gt;&lt;wsp:rsid wsp:val=&quot;001A7E12&quot;/&gt;&lt;wsp:rsid wsp:val=&quot;001B081D&quot;/&gt;&lt;wsp:rsid wsp:val=&quot;001B08A3&quot;/&gt;&lt;wsp:rsid wsp:val=&quot;001B0A57&quot;/&gt;&lt;wsp:rsid wsp:val=&quot;001B0E88&quot;/&gt;&lt;wsp:rsid wsp:val=&quot;001B13ED&quot;/&gt;&lt;wsp:rsid wsp:val=&quot;001B1508&quot;/&gt;&lt;wsp:rsid wsp:val=&quot;001B1DF3&quot;/&gt;&lt;wsp:rsid wsp:val=&quot;001B1FC0&quot;/&gt;&lt;wsp:rsid wsp:val=&quot;001B2889&quot;/&gt;&lt;wsp:rsid wsp:val=&quot;001B356C&quot;/&gt;&lt;wsp:rsid wsp:val=&quot;001B39A6&quot;/&gt;&lt;wsp:rsid wsp:val=&quot;001B3DBB&quot;/&gt;&lt;wsp:rsid wsp:val=&quot;001B42F2&quot;/&gt;&lt;wsp:rsid wsp:val=&quot;001B4457&quot;/&gt;&lt;wsp:rsid wsp:val=&quot;001B4B7D&quot;/&gt;&lt;wsp:rsid wsp:val=&quot;001B5079&quot;/&gt;&lt;wsp:rsid wsp:val=&quot;001B5185&quot;/&gt;&lt;wsp:rsid wsp:val=&quot;001B5492&quot;/&gt;&lt;wsp:rsid wsp:val=&quot;001B5836&quot;/&gt;&lt;wsp:rsid wsp:val=&quot;001B5837&quot;/&gt;&lt;wsp:rsid wsp:val=&quot;001B5AA2&quot;/&gt;&lt;wsp:rsid wsp:val=&quot;001B5B68&quot;/&gt;&lt;wsp:rsid wsp:val=&quot;001B5EC2&quot;/&gt;&lt;wsp:rsid wsp:val=&quot;001B6666&quot;/&gt;&lt;wsp:rsid wsp:val=&quot;001B67C9&quot;/&gt;&lt;wsp:rsid wsp:val=&quot;001B6C62&quot;/&gt;&lt;wsp:rsid wsp:val=&quot;001B6F37&quot;/&gt;&lt;wsp:rsid wsp:val=&quot;001B7453&quot;/&gt;&lt;wsp:rsid wsp:val=&quot;001B7F5F&quot;/&gt;&lt;wsp:rsid wsp:val=&quot;001C00C2&quot;/&gt;&lt;wsp:rsid wsp:val=&quot;001C0359&quot;/&gt;&lt;wsp:rsid wsp:val=&quot;001C0397&quot;/&gt;&lt;wsp:rsid wsp:val=&quot;001C065F&quot;/&gt;&lt;wsp:rsid wsp:val=&quot;001C0B7C&quot;/&gt;&lt;wsp:rsid wsp:val=&quot;001C0D6F&quot;/&gt;&lt;wsp:rsid wsp:val=&quot;001C1660&quot;/&gt;&lt;wsp:rsid wsp:val=&quot;001C1778&quot;/&gt;&lt;wsp:rsid wsp:val=&quot;001C17E4&quot;/&gt;&lt;wsp:rsid wsp:val=&quot;001C1DC9&quot;/&gt;&lt;wsp:rsid wsp:val=&quot;001C1E58&quot;/&gt;&lt;wsp:rsid wsp:val=&quot;001C293A&quot;/&gt;&lt;wsp:rsid wsp:val=&quot;001C30C6&quot;/&gt;&lt;wsp:rsid wsp:val=&quot;001C313A&quot;/&gt;&lt;wsp:rsid wsp:val=&quot;001C332D&quot;/&gt;&lt;wsp:rsid wsp:val=&quot;001C34C8&quot;/&gt;&lt;wsp:rsid wsp:val=&quot;001C39B4&quot;/&gt;&lt;wsp:rsid wsp:val=&quot;001C4519&quot;/&gt;&lt;wsp:rsid wsp:val=&quot;001C46BC&quot;/&gt;&lt;wsp:rsid wsp:val=&quot;001C57FD&quot;/&gt;&lt;wsp:rsid wsp:val=&quot;001C608D&quot;/&gt;&lt;wsp:rsid wsp:val=&quot;001C6C2A&quot;/&gt;&lt;wsp:rsid wsp:val=&quot;001C6F89&quot;/&gt;&lt;wsp:rsid wsp:val=&quot;001C70D4&quot;/&gt;&lt;wsp:rsid wsp:val=&quot;001C7CF2&quot;/&gt;&lt;wsp:rsid wsp:val=&quot;001D0055&quot;/&gt;&lt;wsp:rsid wsp:val=&quot;001D0301&quot;/&gt;&lt;wsp:rsid wsp:val=&quot;001D0696&quot;/&gt;&lt;wsp:rsid wsp:val=&quot;001D176E&quot;/&gt;&lt;wsp:rsid wsp:val=&quot;001D25DC&quot;/&gt;&lt;wsp:rsid wsp:val=&quot;001D2710&quot;/&gt;&lt;wsp:rsid wsp:val=&quot;001D2ECB&quot;/&gt;&lt;wsp:rsid wsp:val=&quot;001D308A&quot;/&gt;&lt;wsp:rsid wsp:val=&quot;001D3220&quot;/&gt;&lt;wsp:rsid wsp:val=&quot;001D3913&quot;/&gt;&lt;wsp:rsid wsp:val=&quot;001D46A1&quot;/&gt;&lt;wsp:rsid wsp:val=&quot;001D5794&quot;/&gt;&lt;wsp:rsid wsp:val=&quot;001D6158&quot;/&gt;&lt;wsp:rsid wsp:val=&quot;001D6286&quot;/&gt;&lt;wsp:rsid wsp:val=&quot;001D639E&quot;/&gt;&lt;wsp:rsid wsp:val=&quot;001D6A3A&quot;/&gt;&lt;wsp:rsid wsp:val=&quot;001D70E5&quot;/&gt;&lt;wsp:rsid wsp:val=&quot;001D749D&quot;/&gt;&lt;wsp:rsid wsp:val=&quot;001D766E&quot;/&gt;&lt;wsp:rsid wsp:val=&quot;001D7C7E&quot;/&gt;&lt;wsp:rsid wsp:val=&quot;001D7E12&quot;/&gt;&lt;wsp:rsid wsp:val=&quot;001E03C0&quot;/&gt;&lt;wsp:rsid wsp:val=&quot;001E0983&quot;/&gt;&lt;wsp:rsid wsp:val=&quot;001E0C97&quot;/&gt;&lt;wsp:rsid wsp:val=&quot;001E0E03&quot;/&gt;&lt;wsp:rsid wsp:val=&quot;001E1375&quot;/&gt;&lt;wsp:rsid wsp:val=&quot;001E1508&quot;/&gt;&lt;wsp:rsid wsp:val=&quot;001E1A6F&quot;/&gt;&lt;wsp:rsid wsp:val=&quot;001E1B82&quot;/&gt;&lt;wsp:rsid wsp:val=&quot;001E1D4D&quot;/&gt;&lt;wsp:rsid wsp:val=&quot;001E2DCE&quot;/&gt;&lt;wsp:rsid wsp:val=&quot;001E330D&quot;/&gt;&lt;wsp:rsid wsp:val=&quot;001E351A&quot;/&gt;&lt;wsp:rsid wsp:val=&quot;001E35F5&quot;/&gt;&lt;wsp:rsid wsp:val=&quot;001E41B9&quot;/&gt;&lt;wsp:rsid wsp:val=&quot;001E44C9&quot;/&gt;&lt;wsp:rsid wsp:val=&quot;001E4727&quot;/&gt;&lt;wsp:rsid wsp:val=&quot;001E4E02&quot;/&gt;&lt;wsp:rsid wsp:val=&quot;001E4EA8&quot;/&gt;&lt;wsp:rsid wsp:val=&quot;001E5109&quot;/&gt;&lt;wsp:rsid wsp:val=&quot;001E53A9&quot;/&gt;&lt;wsp:rsid wsp:val=&quot;001E66BC&quot;/&gt;&lt;wsp:rsid wsp:val=&quot;001E6EFD&quot;/&gt;&lt;wsp:rsid wsp:val=&quot;001E711A&quot;/&gt;&lt;wsp:rsid wsp:val=&quot;001E791D&quot;/&gt;&lt;wsp:rsid wsp:val=&quot;001F02B1&quot;/&gt;&lt;wsp:rsid wsp:val=&quot;001F02DB&quot;/&gt;&lt;wsp:rsid wsp:val=&quot;001F0DA8&quot;/&gt;&lt;wsp:rsid wsp:val=&quot;001F0FD9&quot;/&gt;&lt;wsp:rsid wsp:val=&quot;001F100D&quot;/&gt;&lt;wsp:rsid wsp:val=&quot;001F16C7&quot;/&gt;&lt;wsp:rsid wsp:val=&quot;001F1831&quot;/&gt;&lt;wsp:rsid wsp:val=&quot;001F1900&quot;/&gt;&lt;wsp:rsid wsp:val=&quot;001F1B54&quot;/&gt;&lt;wsp:rsid wsp:val=&quot;001F216A&quot;/&gt;&lt;wsp:rsid wsp:val=&quot;001F2AA6&quot;/&gt;&lt;wsp:rsid wsp:val=&quot;001F2D90&quot;/&gt;&lt;wsp:rsid wsp:val=&quot;001F2F86&quot;/&gt;&lt;wsp:rsid wsp:val=&quot;001F3093&quot;/&gt;&lt;wsp:rsid wsp:val=&quot;001F31F6&quot;/&gt;&lt;wsp:rsid wsp:val=&quot;001F3359&quot;/&gt;&lt;wsp:rsid wsp:val=&quot;001F349C&quot;/&gt;&lt;wsp:rsid wsp:val=&quot;001F3D75&quot;/&gt;&lt;wsp:rsid wsp:val=&quot;001F3F4C&quot;/&gt;&lt;wsp:rsid wsp:val=&quot;001F490C&quot;/&gt;&lt;wsp:rsid wsp:val=&quot;001F4A00&quot;/&gt;&lt;wsp:rsid wsp:val=&quot;001F5192&quot;/&gt;&lt;wsp:rsid wsp:val=&quot;001F52BE&quot;/&gt;&lt;wsp:rsid wsp:val=&quot;001F5AA9&quot;/&gt;&lt;wsp:rsid wsp:val=&quot;001F5BE1&quot;/&gt;&lt;wsp:rsid wsp:val=&quot;001F5D4D&quot;/&gt;&lt;wsp:rsid wsp:val=&quot;001F64CE&quot;/&gt;&lt;wsp:rsid wsp:val=&quot;001F6CFB&quot;/&gt;&lt;wsp:rsid wsp:val=&quot;001F7877&quot;/&gt;&lt;wsp:rsid wsp:val=&quot;002003CD&quot;/&gt;&lt;wsp:rsid wsp:val=&quot;002010CE&quot;/&gt;&lt;wsp:rsid wsp:val=&quot;0020128A&quot;/&gt;&lt;wsp:rsid wsp:val=&quot;00201A82&quot;/&gt;&lt;wsp:rsid wsp:val=&quot;002024C9&quot;/&gt;&lt;wsp:rsid wsp:val=&quot;0020252C&quot;/&gt;&lt;wsp:rsid wsp:val=&quot;002029E0&quot;/&gt;&lt;wsp:rsid wsp:val=&quot;00203693&quot;/&gt;&lt;wsp:rsid wsp:val=&quot;002036D8&quot;/&gt;&lt;wsp:rsid wsp:val=&quot;0020415E&quot;/&gt;&lt;wsp:rsid wsp:val=&quot;00204387&quot;/&gt;&lt;wsp:rsid wsp:val=&quot;002046A1&quot;/&gt;&lt;wsp:rsid wsp:val=&quot;002046D8&quot;/&gt;&lt;wsp:rsid wsp:val=&quot;00205B31&quot;/&gt;&lt;wsp:rsid wsp:val=&quot;00205DDE&quot;/&gt;&lt;wsp:rsid wsp:val=&quot;00206025&quot;/&gt;&lt;wsp:rsid wsp:val=&quot;00206EF3&quot;/&gt;&lt;wsp:rsid wsp:val=&quot;00207570&quot;/&gt;&lt;wsp:rsid wsp:val=&quot;0021030E&quot;/&gt;&lt;wsp:rsid wsp:val=&quot;00210905&quot;/&gt;&lt;wsp:rsid wsp:val=&quot;00210EE9&quot;/&gt;&lt;wsp:rsid wsp:val=&quot;0021140B&quot;/&gt;&lt;wsp:rsid wsp:val=&quot;00211F31&quot;/&gt;&lt;wsp:rsid wsp:val=&quot;00212021&quot;/&gt;&lt;wsp:rsid wsp:val=&quot;00212250&quot;/&gt;&lt;wsp:rsid wsp:val=&quot;0021281F&quot;/&gt;&lt;wsp:rsid wsp:val=&quot;00212BB6&quot;/&gt;&lt;wsp:rsid wsp:val=&quot;00213D04&quot;/&gt;&lt;wsp:rsid wsp:val=&quot;00213D63&quot;/&gt;&lt;wsp:rsid wsp:val=&quot;00213E54&quot;/&gt;&lt;wsp:rsid wsp:val=&quot;00214011&quot;/&gt;&lt;wsp:rsid wsp:val=&quot;002140AA&quot;/&gt;&lt;wsp:rsid wsp:val=&quot;002145E4&quot;/&gt;&lt;wsp:rsid wsp:val=&quot;0021482C&quot;/&gt;&lt;wsp:rsid wsp:val=&quot;00214A83&quot;/&gt;&lt;wsp:rsid wsp:val=&quot;00214E2B&quot;/&gt;&lt;wsp:rsid wsp:val=&quot;00215036&quot;/&gt;&lt;wsp:rsid wsp:val=&quot;0021506D&quot;/&gt;&lt;wsp:rsid wsp:val=&quot;0021520C&quot;/&gt;&lt;wsp:rsid wsp:val=&quot;00215604&quot;/&gt;&lt;wsp:rsid wsp:val=&quot;0021584E&quot;/&gt;&lt;wsp:rsid wsp:val=&quot;00215E92&quot;/&gt;&lt;wsp:rsid wsp:val=&quot;00215F0D&quot;/&gt;&lt;wsp:rsid wsp:val=&quot;002177B5&quot;/&gt;&lt;wsp:rsid wsp:val=&quot;00217CE7&quot;/&gt;&lt;wsp:rsid wsp:val=&quot;00217DAC&quot;/&gt;&lt;wsp:rsid wsp:val=&quot;00217EDA&quot;/&gt;&lt;wsp:rsid wsp:val=&quot;0022062B&quot;/&gt;&lt;wsp:rsid wsp:val=&quot;002208B1&quot;/&gt;&lt;wsp:rsid wsp:val=&quot;00220A40&quot;/&gt;&lt;wsp:rsid wsp:val=&quot;002212A5&quot;/&gt;&lt;wsp:rsid wsp:val=&quot;00221516&quot;/&gt;&lt;wsp:rsid wsp:val=&quot;002217ED&quot;/&gt;&lt;wsp:rsid wsp:val=&quot;00221A9D&quot;/&gt;&lt;wsp:rsid wsp:val=&quot;00221C7E&quot;/&gt;&lt;wsp:rsid wsp:val=&quot;00221EC5&quot;/&gt;&lt;wsp:rsid wsp:val=&quot;00222068&quot;/&gt;&lt;wsp:rsid wsp:val=&quot;00222616&quot;/&gt;&lt;wsp:rsid wsp:val=&quot;002228B6&quot;/&gt;&lt;wsp:rsid wsp:val=&quot;00222A57&quot;/&gt;&lt;wsp:rsid wsp:val=&quot;00222BC3&quot;/&gt;&lt;wsp:rsid wsp:val=&quot;00223282&quot;/&gt;&lt;wsp:rsid wsp:val=&quot;002235B4&quot;/&gt;&lt;wsp:rsid wsp:val=&quot;00223C3E&quot;/&gt;&lt;wsp:rsid wsp:val=&quot;0022441D&quot;/&gt;&lt;wsp:rsid wsp:val=&quot;00225193&quot;/&gt;&lt;wsp:rsid wsp:val=&quot;00225D6A&quot;/&gt;&lt;wsp:rsid wsp:val=&quot;00226321&quot;/&gt;&lt;wsp:rsid wsp:val=&quot;00227C49&quot;/&gt;&lt;wsp:rsid wsp:val=&quot;00227F57&quot;/&gt;&lt;wsp:rsid wsp:val=&quot;00227FB4&quot;/&gt;&lt;wsp:rsid wsp:val=&quot;00230179&quot;/&gt;&lt;wsp:rsid wsp:val=&quot;00230CFC&quot;/&gt;&lt;wsp:rsid wsp:val=&quot;0023127C&quot;/&gt;&lt;wsp:rsid wsp:val=&quot;002315E6&quot;/&gt;&lt;wsp:rsid wsp:val=&quot;002322A1&quot;/&gt;&lt;wsp:rsid wsp:val=&quot;002324EF&quot;/&gt;&lt;wsp:rsid wsp:val=&quot;00232679&quot;/&gt;&lt;wsp:rsid wsp:val=&quot;00232BF4&quot;/&gt;&lt;wsp:rsid wsp:val=&quot;00233427&quot;/&gt;&lt;wsp:rsid wsp:val=&quot;00233949&quot;/&gt;&lt;wsp:rsid wsp:val=&quot;00233A39&quot;/&gt;&lt;wsp:rsid wsp:val=&quot;00233C2B&quot;/&gt;&lt;wsp:rsid wsp:val=&quot;002350D4&quot;/&gt;&lt;wsp:rsid wsp:val=&quot;0023557A&quot;/&gt;&lt;wsp:rsid wsp:val=&quot;0023559B&quot;/&gt;&lt;wsp:rsid wsp:val=&quot;00235603&quot;/&gt;&lt;wsp:rsid wsp:val=&quot;002356D4&quot;/&gt;&lt;wsp:rsid wsp:val=&quot;00235DD7&quot;/&gt;&lt;wsp:rsid wsp:val=&quot;002361C5&quot;/&gt;&lt;wsp:rsid wsp:val=&quot;00236CDB&quot;/&gt;&lt;wsp:rsid wsp:val=&quot;00236FF1&quot;/&gt;&lt;wsp:rsid wsp:val=&quot;00237167&quot;/&gt;&lt;wsp:rsid wsp:val=&quot;002373DC&quot;/&gt;&lt;wsp:rsid wsp:val=&quot;00237B16&quot;/&gt;&lt;wsp:rsid wsp:val=&quot;00237C9F&quot;/&gt;&lt;wsp:rsid wsp:val=&quot;00237CA0&quot;/&gt;&lt;wsp:rsid wsp:val=&quot;00237E24&quot;/&gt;&lt;wsp:rsid wsp:val=&quot;00240160&quot;/&gt;&lt;wsp:rsid wsp:val=&quot;002401C8&quot;/&gt;&lt;wsp:rsid wsp:val=&quot;00240790&quot;/&gt;&lt;wsp:rsid wsp:val=&quot;00240D86&quot;/&gt;&lt;wsp:rsid wsp:val=&quot;00241C31&quot;/&gt;&lt;wsp:rsid wsp:val=&quot;002423CA&quot;/&gt;&lt;wsp:rsid wsp:val=&quot;00242F1D&quot;/&gt;&lt;wsp:rsid wsp:val=&quot;00244259&quot;/&gt;&lt;wsp:rsid wsp:val=&quot;002444C3&quot;/&gt;&lt;wsp:rsid wsp:val=&quot;00244C95&quot;/&gt;&lt;wsp:rsid wsp:val=&quot;00244DEE&quot;/&gt;&lt;wsp:rsid wsp:val=&quot;00245128&quot;/&gt;&lt;wsp:rsid wsp:val=&quot;0024551A&quot;/&gt;&lt;wsp:rsid wsp:val=&quot;002457BF&quot;/&gt;&lt;wsp:rsid wsp:val=&quot;0024659C&quot;/&gt;&lt;wsp:rsid wsp:val=&quot;0024661B&quot;/&gt;&lt;wsp:rsid wsp:val=&quot;0024668A&quot;/&gt;&lt;wsp:rsid wsp:val=&quot;0024673F&quot;/&gt;&lt;wsp:rsid wsp:val=&quot;00246BCB&quot;/&gt;&lt;wsp:rsid wsp:val=&quot;0025040B&quot;/&gt;&lt;wsp:rsid wsp:val=&quot;00250704&quot;/&gt;&lt;wsp:rsid wsp:val=&quot;00250A48&quot;/&gt;&lt;wsp:rsid wsp:val=&quot;00250E1A&quot;/&gt;&lt;wsp:rsid wsp:val=&quot;00251328&quot;/&gt;&lt;wsp:rsid wsp:val=&quot;00251776&quot;/&gt;&lt;wsp:rsid wsp:val=&quot;00251E9F&quot;/&gt;&lt;wsp:rsid wsp:val=&quot;00252383&quot;/&gt;&lt;wsp:rsid wsp:val=&quot;00252459&quot;/&gt;&lt;wsp:rsid wsp:val=&quot;00252F04&quot;/&gt;&lt;wsp:rsid wsp:val=&quot;002530FD&quot;/&gt;&lt;wsp:rsid wsp:val=&quot;00253237&quot;/&gt;&lt;wsp:rsid wsp:val=&quot;00253637&quot;/&gt;&lt;wsp:rsid wsp:val=&quot;00253905&quot;/&gt;&lt;wsp:rsid wsp:val=&quot;00253C2F&quot;/&gt;&lt;wsp:rsid wsp:val=&quot;00253F20&quot;/&gt;&lt;wsp:rsid wsp:val=&quot;0025471B&quot;/&gt;&lt;wsp:rsid wsp:val=&quot;00255697&quot;/&gt;&lt;wsp:rsid wsp:val=&quot;00255F7A&quot;/&gt;&lt;wsp:rsid wsp:val=&quot;00256375&quot;/&gt;&lt;wsp:rsid wsp:val=&quot;0025666C&quot;/&gt;&lt;wsp:rsid wsp:val=&quot;0025698A&quot;/&gt;&lt;wsp:rsid wsp:val=&quot;00256ADF&quot;/&gt;&lt;wsp:rsid wsp:val=&quot;00256E22&quot;/&gt;&lt;wsp:rsid wsp:val=&quot;002571E7&quot;/&gt;&lt;wsp:rsid wsp:val=&quot;002571FA&quot;/&gt;&lt;wsp:rsid wsp:val=&quot;0025762C&quot;/&gt;&lt;wsp:rsid wsp:val=&quot;00260578&quot;/&gt;&lt;wsp:rsid wsp:val=&quot;00260FB5&quot;/&gt;&lt;wsp:rsid wsp:val=&quot;002623CF&quot;/&gt;&lt;wsp:rsid wsp:val=&quot;002629D8&quot;/&gt;&lt;wsp:rsid wsp:val=&quot;00262B89&quot;/&gt;&lt;wsp:rsid wsp:val=&quot;00262CB2&quot;/&gt;&lt;wsp:rsid wsp:val=&quot;00263F11&quot;/&gt;&lt;wsp:rsid wsp:val=&quot;00264C69&quot;/&gt;&lt;wsp:rsid wsp:val=&quot;0026507D&quot;/&gt;&lt;wsp:rsid wsp:val=&quot;002651BE&quot;/&gt;&lt;wsp:rsid wsp:val=&quot;00265753&quot;/&gt;&lt;wsp:rsid wsp:val=&quot;0026648E&quot;/&gt;&lt;wsp:rsid wsp:val=&quot;0026695C&quot;/&gt;&lt;wsp:rsid wsp:val=&quot;00266B18&quot;/&gt;&lt;wsp:rsid wsp:val=&quot;002673AC&quot;/&gt;&lt;wsp:rsid wsp:val=&quot;00270896&quot;/&gt;&lt;wsp:rsid wsp:val=&quot;00270E6D&quot;/&gt;&lt;wsp:rsid wsp:val=&quot;002711AF&quot;/&gt;&lt;wsp:rsid wsp:val=&quot;00271520&quot;/&gt;&lt;wsp:rsid wsp:val=&quot;002715AE&quot;/&gt;&lt;wsp:rsid wsp:val=&quot;0027168E&quot;/&gt;&lt;wsp:rsid wsp:val=&quot;0027181B&quot;/&gt;&lt;wsp:rsid wsp:val=&quot;0027185E&quot;/&gt;&lt;wsp:rsid wsp:val=&quot;00272358&quot;/&gt;&lt;wsp:rsid wsp:val=&quot;00272616&quot;/&gt;&lt;wsp:rsid wsp:val=&quot;00272D82&quot;/&gt;&lt;wsp:rsid wsp:val=&quot;00272DEE&quot;/&gt;&lt;wsp:rsid wsp:val=&quot;00272E01&quot;/&gt;&lt;wsp:rsid wsp:val=&quot;002732C0&quot;/&gt;&lt;wsp:rsid wsp:val=&quot;00273F31&quot;/&gt;&lt;wsp:rsid wsp:val=&quot;00274816&quot;/&gt;&lt;wsp:rsid wsp:val=&quot;00274938&quot;/&gt;&lt;wsp:rsid wsp:val=&quot;002749B2&quot;/&gt;&lt;wsp:rsid wsp:val=&quot;0027515B&quot;/&gt;&lt;wsp:rsid wsp:val=&quot;002752B0&quot;/&gt;&lt;wsp:rsid wsp:val=&quot;002754C4&quot;/&gt;&lt;wsp:rsid wsp:val=&quot;002755A5&quot;/&gt;&lt;wsp:rsid wsp:val=&quot;0027570D&quot;/&gt;&lt;wsp:rsid wsp:val=&quot;00275BA6&quot;/&gt;&lt;wsp:rsid wsp:val=&quot;0027637B&quot;/&gt;&lt;wsp:rsid wsp:val=&quot;002767CC&quot;/&gt;&lt;wsp:rsid wsp:val=&quot;0027692C&quot;/&gt;&lt;wsp:rsid wsp:val=&quot;00276CE1&quot;/&gt;&lt;wsp:rsid wsp:val=&quot;00280D58&quot;/&gt;&lt;wsp:rsid wsp:val=&quot;002811A7&quot;/&gt;&lt;wsp:rsid wsp:val=&quot;00281AE9&quot;/&gt;&lt;wsp:rsid wsp:val=&quot;00281F22&quot;/&gt;&lt;wsp:rsid wsp:val=&quot;002822C2&quot;/&gt;&lt;wsp:rsid wsp:val=&quot;00282ACA&quot;/&gt;&lt;wsp:rsid wsp:val=&quot;002834D8&quot;/&gt;&lt;wsp:rsid wsp:val=&quot;00283531&quot;/&gt;&lt;wsp:rsid wsp:val=&quot;00283647&quot;/&gt;&lt;wsp:rsid wsp:val=&quot;00283AD7&quot;/&gt;&lt;wsp:rsid wsp:val=&quot;00283C7D&quot;/&gt;&lt;wsp:rsid wsp:val=&quot;00283CA2&quot;/&gt;&lt;wsp:rsid wsp:val=&quot;0028422F&quot;/&gt;&lt;wsp:rsid wsp:val=&quot;00284855&quot;/&gt;&lt;wsp:rsid wsp:val=&quot;00284870&quot;/&gt;&lt;wsp:rsid wsp:val=&quot;00284DC2&quot;/&gt;&lt;wsp:rsid wsp:val=&quot;002861D8&quot;/&gt;&lt;wsp:rsid wsp:val=&quot;00286200&quot;/&gt;&lt;wsp:rsid wsp:val=&quot;0028661B&quot;/&gt;&lt;wsp:rsid wsp:val=&quot;00287C3C&quot;/&gt;&lt;wsp:rsid wsp:val=&quot;00287DB3&quot;/&gt;&lt;wsp:rsid wsp:val=&quot;00290032&quot;/&gt;&lt;wsp:rsid wsp:val=&quot;00290392&quot;/&gt;&lt;wsp:rsid wsp:val=&quot;00290670&quot;/&gt;&lt;wsp:rsid wsp:val=&quot;00290E44&quot;/&gt;&lt;wsp:rsid wsp:val=&quot;0029122B&quot;/&gt;&lt;wsp:rsid wsp:val=&quot;00291807&quot;/&gt;&lt;wsp:rsid wsp:val=&quot;002921D5&quot;/&gt;&lt;wsp:rsid wsp:val=&quot;00292F85&quot;/&gt;&lt;wsp:rsid wsp:val=&quot;00292FA2&quot;/&gt;&lt;wsp:rsid wsp:val=&quot;0029329A&quot;/&gt;&lt;wsp:rsid wsp:val=&quot;00293934&quot;/&gt;&lt;wsp:rsid wsp:val=&quot;002939A1&quot;/&gt;&lt;wsp:rsid wsp:val=&quot;00294501&quot;/&gt;&lt;wsp:rsid wsp:val=&quot;0029492B&quot;/&gt;&lt;wsp:rsid wsp:val=&quot;002953B9&quot;/&gt;&lt;wsp:rsid wsp:val=&quot;002957E9&quot;/&gt;&lt;wsp:rsid wsp:val=&quot;00295B26&quot;/&gt;&lt;wsp:rsid wsp:val=&quot;0029607E&quot;/&gt;&lt;wsp:rsid wsp:val=&quot;00296832&quot;/&gt;&lt;wsp:rsid wsp:val=&quot;00296981&quot;/&gt;&lt;wsp:rsid wsp:val=&quot;002969D0&quot;/&gt;&lt;wsp:rsid wsp:val=&quot;00296A7F&quot;/&gt;&lt;wsp:rsid wsp:val=&quot;00296BC2&quot;/&gt;&lt;wsp:rsid wsp:val=&quot;002971BF&quot;/&gt;&lt;wsp:rsid wsp:val=&quot;002978A8&quot;/&gt;&lt;wsp:rsid wsp:val=&quot;00297F3C&quot;/&gt;&lt;wsp:rsid wsp:val=&quot;002A08F7&quot;/&gt;&lt;wsp:rsid wsp:val=&quot;002A14AE&quot;/&gt;&lt;wsp:rsid wsp:val=&quot;002A1696&quot;/&gt;&lt;wsp:rsid wsp:val=&quot;002A1889&quot;/&gt;&lt;wsp:rsid wsp:val=&quot;002A230E&quot;/&gt;&lt;wsp:rsid wsp:val=&quot;002A3E59&quot;/&gt;&lt;wsp:rsid wsp:val=&quot;002A40D4&quot;/&gt;&lt;wsp:rsid wsp:val=&quot;002A46B6&quot;/&gt;&lt;wsp:rsid wsp:val=&quot;002A4720&quot;/&gt;&lt;wsp:rsid wsp:val=&quot;002A47F4&quot;/&gt;&lt;wsp:rsid wsp:val=&quot;002A4BA5&quot;/&gt;&lt;wsp:rsid wsp:val=&quot;002A4F90&quot;/&gt;&lt;wsp:rsid wsp:val=&quot;002A5035&quot;/&gt;&lt;wsp:rsid wsp:val=&quot;002A517C&quot;/&gt;&lt;wsp:rsid wsp:val=&quot;002A55D2&quot;/&gt;&lt;wsp:rsid wsp:val=&quot;002A5681&quot;/&gt;&lt;wsp:rsid wsp:val=&quot;002A5A35&quot;/&gt;&lt;wsp:rsid wsp:val=&quot;002A600A&quot;/&gt;&lt;wsp:rsid wsp:val=&quot;002A6076&quot;/&gt;&lt;wsp:rsid wsp:val=&quot;002A60E8&quot;/&gt;&lt;wsp:rsid wsp:val=&quot;002A64B3&quot;/&gt;&lt;wsp:rsid wsp:val=&quot;002A6948&quot;/&gt;&lt;wsp:rsid wsp:val=&quot;002A6AEC&quot;/&gt;&lt;wsp:rsid wsp:val=&quot;002A746D&quot;/&gt;&lt;wsp:rsid wsp:val=&quot;002A76A6&quot;/&gt;&lt;wsp:rsid wsp:val=&quot;002A7B69&quot;/&gt;&lt;wsp:rsid wsp:val=&quot;002A7BEA&quot;/&gt;&lt;wsp:rsid wsp:val=&quot;002B140F&quot;/&gt;&lt;wsp:rsid wsp:val=&quot;002B1582&quot;/&gt;&lt;wsp:rsid wsp:val=&quot;002B15CF&quot;/&gt;&lt;wsp:rsid wsp:val=&quot;002B1C80&quot;/&gt;&lt;wsp:rsid wsp:val=&quot;002B1CB1&quot;/&gt;&lt;wsp:rsid wsp:val=&quot;002B22D1&quot;/&gt;&lt;wsp:rsid wsp:val=&quot;002B272C&quot;/&gt;&lt;wsp:rsid wsp:val=&quot;002B3092&quot;/&gt;&lt;wsp:rsid wsp:val=&quot;002B350C&quot;/&gt;&lt;wsp:rsid wsp:val=&quot;002B41DD&quot;/&gt;&lt;wsp:rsid wsp:val=&quot;002B4579&quot;/&gt;&lt;wsp:rsid wsp:val=&quot;002B4818&quot;/&gt;&lt;wsp:rsid wsp:val=&quot;002B4C3A&quot;/&gt;&lt;wsp:rsid wsp:val=&quot;002B50FC&quot;/&gt;&lt;wsp:rsid wsp:val=&quot;002B5200&quot;/&gt;&lt;wsp:rsid wsp:val=&quot;002B5240&quot;/&gt;&lt;wsp:rsid wsp:val=&quot;002B5288&quot;/&gt;&lt;wsp:rsid wsp:val=&quot;002B555B&quot;/&gt;&lt;wsp:rsid wsp:val=&quot;002B56C7&quot;/&gt;&lt;wsp:rsid wsp:val=&quot;002B5B65&quot;/&gt;&lt;wsp:rsid wsp:val=&quot;002B6C5F&quot;/&gt;&lt;wsp:rsid wsp:val=&quot;002B6DE8&quot;/&gt;&lt;wsp:rsid wsp:val=&quot;002B724F&quot;/&gt;&lt;wsp:rsid wsp:val=&quot;002C0211&quot;/&gt;&lt;wsp:rsid wsp:val=&quot;002C0590&quot;/&gt;&lt;wsp:rsid wsp:val=&quot;002C0623&quot;/&gt;&lt;wsp:rsid wsp:val=&quot;002C1298&quot;/&gt;&lt;wsp:rsid wsp:val=&quot;002C1B2A&quot;/&gt;&lt;wsp:rsid wsp:val=&quot;002C22F1&quot;/&gt;&lt;wsp:rsid wsp:val=&quot;002C27BD&quot;/&gt;&lt;wsp:rsid wsp:val=&quot;002C2FAE&quot;/&gt;&lt;wsp:rsid wsp:val=&quot;002C32BA&quot;/&gt;&lt;wsp:rsid wsp:val=&quot;002C3319&quot;/&gt;&lt;wsp:rsid wsp:val=&quot;002C34D4&quot;/&gt;&lt;wsp:rsid wsp:val=&quot;002C3552&quot;/&gt;&lt;wsp:rsid wsp:val=&quot;002C5140&quot;/&gt;&lt;wsp:rsid wsp:val=&quot;002C5176&quot;/&gt;&lt;wsp:rsid wsp:val=&quot;002C5532&quot;/&gt;&lt;wsp:rsid wsp:val=&quot;002C619D&quot;/&gt;&lt;wsp:rsid wsp:val=&quot;002C6A26&quot;/&gt;&lt;wsp:rsid wsp:val=&quot;002C6BC9&quot;/&gt;&lt;wsp:rsid wsp:val=&quot;002C716F&quot;/&gt;&lt;wsp:rsid wsp:val=&quot;002C78CD&quot;/&gt;&lt;wsp:rsid wsp:val=&quot;002C79F3&quot;/&gt;&lt;wsp:rsid wsp:val=&quot;002C7D0D&quot;/&gt;&lt;wsp:rsid wsp:val=&quot;002C7F8F&quot;/&gt;&lt;wsp:rsid wsp:val=&quot;002D00B9&quot;/&gt;&lt;wsp:rsid wsp:val=&quot;002D0314&quot;/&gt;&lt;wsp:rsid wsp:val=&quot;002D0454&quot;/&gt;&lt;wsp:rsid wsp:val=&quot;002D08AE&quot;/&gt;&lt;wsp:rsid wsp:val=&quot;002D0D4A&quot;/&gt;&lt;wsp:rsid wsp:val=&quot;002D1106&quot;/&gt;&lt;wsp:rsid wsp:val=&quot;002D11A8&quot;/&gt;&lt;wsp:rsid wsp:val=&quot;002D123C&quot;/&gt;&lt;wsp:rsid wsp:val=&quot;002D1428&quot;/&gt;&lt;wsp:rsid wsp:val=&quot;002D1BB9&quot;/&gt;&lt;wsp:rsid wsp:val=&quot;002D1F0E&quot;/&gt;&lt;wsp:rsid wsp:val=&quot;002D2FDB&quot;/&gt;&lt;wsp:rsid wsp:val=&quot;002D3752&quot;/&gt;&lt;wsp:rsid wsp:val=&quot;002D37D0&quot;/&gt;&lt;wsp:rsid wsp:val=&quot;002D3DC6&quot;/&gt;&lt;wsp:rsid wsp:val=&quot;002D3F35&quot;/&gt;&lt;wsp:rsid wsp:val=&quot;002D3FA2&quot;/&gt;&lt;wsp:rsid wsp:val=&quot;002D4067&quot;/&gt;&lt;wsp:rsid wsp:val=&quot;002D48A2&quot;/&gt;&lt;wsp:rsid wsp:val=&quot;002D573C&quot;/&gt;&lt;wsp:rsid wsp:val=&quot;002D607F&quot;/&gt;&lt;wsp:rsid wsp:val=&quot;002D6A15&quot;/&gt;&lt;wsp:rsid wsp:val=&quot;002D6A8D&quot;/&gt;&lt;wsp:rsid wsp:val=&quot;002D7114&quot;/&gt;&lt;wsp:rsid wsp:val=&quot;002D74BA&quot;/&gt;&lt;wsp:rsid wsp:val=&quot;002D759E&quot;/&gt;&lt;wsp:rsid wsp:val=&quot;002D7BE0&quot;/&gt;&lt;wsp:rsid wsp:val=&quot;002D7D14&quot;/&gt;&lt;wsp:rsid wsp:val=&quot;002E0252&quot;/&gt;&lt;wsp:rsid wsp:val=&quot;002E0CF1&quot;/&gt;&lt;wsp:rsid wsp:val=&quot;002E10DB&quot;/&gt;&lt;wsp:rsid wsp:val=&quot;002E112C&quot;/&gt;&lt;wsp:rsid wsp:val=&quot;002E1172&quot;/&gt;&lt;wsp:rsid wsp:val=&quot;002E154F&quot;/&gt;&lt;wsp:rsid wsp:val=&quot;002E16A0&quot;/&gt;&lt;wsp:rsid wsp:val=&quot;002E18D2&quot;/&gt;&lt;wsp:rsid wsp:val=&quot;002E1F53&quot;/&gt;&lt;wsp:rsid wsp:val=&quot;002E2125&quot;/&gt;&lt;wsp:rsid wsp:val=&quot;002E2149&quot;/&gt;&lt;wsp:rsid wsp:val=&quot;002E2329&quot;/&gt;&lt;wsp:rsid wsp:val=&quot;002E279F&quot;/&gt;&lt;wsp:rsid wsp:val=&quot;002E2BDF&quot;/&gt;&lt;wsp:rsid wsp:val=&quot;002E3AB5&quot;/&gt;&lt;wsp:rsid wsp:val=&quot;002E3D3C&quot;/&gt;&lt;wsp:rsid wsp:val=&quot;002E42FF&quot;/&gt;&lt;wsp:rsid wsp:val=&quot;002E458A&quot;/&gt;&lt;wsp:rsid wsp:val=&quot;002E46F9&quot;/&gt;&lt;wsp:rsid wsp:val=&quot;002E47E6&quot;/&gt;&lt;wsp:rsid wsp:val=&quot;002E5464&quot;/&gt;&lt;wsp:rsid wsp:val=&quot;002E5B98&quot;/&gt;&lt;wsp:rsid wsp:val=&quot;002E6013&quot;/&gt;&lt;wsp:rsid wsp:val=&quot;002E6322&quot;/&gt;&lt;wsp:rsid wsp:val=&quot;002E6840&quot;/&gt;&lt;wsp:rsid wsp:val=&quot;002E6A08&quot;/&gt;&lt;wsp:rsid wsp:val=&quot;002E6C8B&quot;/&gt;&lt;wsp:rsid wsp:val=&quot;002E75DB&quot;/&gt;&lt;wsp:rsid wsp:val=&quot;002E77D5&quot;/&gt;&lt;wsp:rsid wsp:val=&quot;002E7C93&quot;/&gt;&lt;wsp:rsid wsp:val=&quot;002E7DF4&quot;/&gt;&lt;wsp:rsid wsp:val=&quot;002F02B1&quot;/&gt;&lt;wsp:rsid wsp:val=&quot;002F0354&quot;/&gt;&lt;wsp:rsid wsp:val=&quot;002F0415&quot;/&gt;&lt;wsp:rsid wsp:val=&quot;002F0476&quot;/&gt;&lt;wsp:rsid wsp:val=&quot;002F0C3F&quot;/&gt;&lt;wsp:rsid wsp:val=&quot;002F15BA&quot;/&gt;&lt;wsp:rsid wsp:val=&quot;002F15D5&quot;/&gt;&lt;wsp:rsid wsp:val=&quot;002F1C61&quot;/&gt;&lt;wsp:rsid wsp:val=&quot;002F28E4&quot;/&gt;&lt;wsp:rsid wsp:val=&quot;002F2DD0&quot;/&gt;&lt;wsp:rsid wsp:val=&quot;002F35D7&quot;/&gt;&lt;wsp:rsid wsp:val=&quot;002F3E32&quot;/&gt;&lt;wsp:rsid wsp:val=&quot;002F4352&quot;/&gt;&lt;wsp:rsid wsp:val=&quot;002F464F&quot;/&gt;&lt;wsp:rsid wsp:val=&quot;002F492C&quot;/&gt;&lt;wsp:rsid wsp:val=&quot;002F4F17&quot;/&gt;&lt;wsp:rsid wsp:val=&quot;002F5797&quot;/&gt;&lt;wsp:rsid wsp:val=&quot;002F6043&quot;/&gt;&lt;wsp:rsid wsp:val=&quot;002F6C92&quot;/&gt;&lt;wsp:rsid wsp:val=&quot;002F710F&quot;/&gt;&lt;wsp:rsid wsp:val=&quot;002F73FE&quot;/&gt;&lt;wsp:rsid wsp:val=&quot;003001DC&quot;/&gt;&lt;wsp:rsid wsp:val=&quot;0030030E&quot;/&gt;&lt;wsp:rsid wsp:val=&quot;00300690&quot;/&gt;&lt;wsp:rsid wsp:val=&quot;00300F3A&quot;/&gt;&lt;wsp:rsid wsp:val=&quot;00301323&quot;/&gt;&lt;wsp:rsid wsp:val=&quot;00301880&quot;/&gt;&lt;wsp:rsid wsp:val=&quot;00301E5E&quot;/&gt;&lt;wsp:rsid wsp:val=&quot;00302312&quot;/&gt;&lt;wsp:rsid wsp:val=&quot;00302358&quot;/&gt;&lt;wsp:rsid wsp:val=&quot;003025C9&quot;/&gt;&lt;wsp:rsid wsp:val=&quot;003029D4&quot;/&gt;&lt;wsp:rsid wsp:val=&quot;0030394D&quot;/&gt;&lt;wsp:rsid wsp:val=&quot;0030397C&quot;/&gt;&lt;wsp:rsid wsp:val=&quot;00303995&quot;/&gt;&lt;wsp:rsid wsp:val=&quot;00304062&quot;/&gt;&lt;wsp:rsid wsp:val=&quot;00304C0F&quot;/&gt;&lt;wsp:rsid wsp:val=&quot;00305040&quot;/&gt;&lt;wsp:rsid wsp:val=&quot;00305274&quot;/&gt;&lt;wsp:rsid wsp:val=&quot;003054EA&quot;/&gt;&lt;wsp:rsid wsp:val=&quot;00306578&quot;/&gt;&lt;wsp:rsid wsp:val=&quot;00306606&quot;/&gt;&lt;wsp:rsid wsp:val=&quot;00306C2A&quot;/&gt;&lt;wsp:rsid wsp:val=&quot;00306FEC&quot;/&gt;&lt;wsp:rsid wsp:val=&quot;00307A43&quot;/&gt;&lt;wsp:rsid wsp:val=&quot;00307DFF&quot;/&gt;&lt;wsp:rsid wsp:val=&quot;0031018F&quot;/&gt;&lt;wsp:rsid wsp:val=&quot;003106B0&quot;/&gt;&lt;wsp:rsid wsp:val=&quot;003106F6&quot;/&gt;&lt;wsp:rsid wsp:val=&quot;00310A4B&quot;/&gt;&lt;wsp:rsid wsp:val=&quot;00310A7B&quot;/&gt;&lt;wsp:rsid wsp:val=&quot;00311509&quot;/&gt;&lt;wsp:rsid wsp:val=&quot;0031196A&quot;/&gt;&lt;wsp:rsid wsp:val=&quot;0031197E&quot;/&gt;&lt;wsp:rsid wsp:val=&quot;00312336&quot;/&gt;&lt;wsp:rsid wsp:val=&quot;00312832&quot;/&gt;&lt;wsp:rsid wsp:val=&quot;003136CD&quot;/&gt;&lt;wsp:rsid wsp:val=&quot;003139A2&quot;/&gt;&lt;wsp:rsid wsp:val=&quot;00314011&quot;/&gt;&lt;wsp:rsid wsp:val=&quot;00314301&quot;/&gt;&lt;wsp:rsid wsp:val=&quot;0031483B&quot;/&gt;&lt;wsp:rsid wsp:val=&quot;003152D8&quot;/&gt;&lt;wsp:rsid wsp:val=&quot;003152DE&quot;/&gt;&lt;wsp:rsid wsp:val=&quot;00315745&quot;/&gt;&lt;wsp:rsid wsp:val=&quot;00315A51&quot;/&gt;&lt;wsp:rsid wsp:val=&quot;00316152&quot;/&gt;&lt;wsp:rsid wsp:val=&quot;0031643E&quot;/&gt;&lt;wsp:rsid wsp:val=&quot;00316F8C&quot;/&gt;&lt;wsp:rsid wsp:val=&quot;00316FE5&quot;/&gt;&lt;wsp:rsid wsp:val=&quot;0031718B&quot;/&gt;&lt;wsp:rsid wsp:val=&quot;00317710&quot;/&gt;&lt;wsp:rsid wsp:val=&quot;003177DF&quot;/&gt;&lt;wsp:rsid wsp:val=&quot;00321880&quot;/&gt;&lt;wsp:rsid wsp:val=&quot;00321909&quot;/&gt;&lt;wsp:rsid wsp:val=&quot;00322410&quot;/&gt;&lt;wsp:rsid wsp:val=&quot;0032277D&quot;/&gt;&lt;wsp:rsid wsp:val=&quot;0032323C&quot;/&gt;&lt;wsp:rsid wsp:val=&quot;00323498&quot;/&gt;&lt;wsp:rsid wsp:val=&quot;0032373C&quot;/&gt;&lt;wsp:rsid wsp:val=&quot;00323895&quot;/&gt;&lt;wsp:rsid wsp:val=&quot;00323D2A&quot;/&gt;&lt;wsp:rsid wsp:val=&quot;0032422E&quot;/&gt;&lt;wsp:rsid wsp:val=&quot;00324C39&quot;/&gt;&lt;wsp:rsid wsp:val=&quot;0032519D&quot;/&gt;&lt;wsp:rsid wsp:val=&quot;003254C5&quot;/&gt;&lt;wsp:rsid wsp:val=&quot;00325AA2&quot;/&gt;&lt;wsp:rsid wsp:val=&quot;00326918&quot;/&gt;&lt;wsp:rsid wsp:val=&quot;00326994&quot;/&gt;&lt;wsp:rsid wsp:val=&quot;00326E64&quot;/&gt;&lt;wsp:rsid wsp:val=&quot;00327BDF&quot;/&gt;&lt;wsp:rsid wsp:val=&quot;00327C06&quot;/&gt;&lt;wsp:rsid wsp:val=&quot;00330141&quot;/&gt;&lt;wsp:rsid wsp:val=&quot;0033014F&quot;/&gt;&lt;wsp:rsid wsp:val=&quot;00330BEC&quot;/&gt;&lt;wsp:rsid wsp:val=&quot;00330D5E&quot;/&gt;&lt;wsp:rsid wsp:val=&quot;0033118A&quot;/&gt;&lt;wsp:rsid wsp:val=&quot;00331456&quot;/&gt;&lt;wsp:rsid wsp:val=&quot;003316C3&quot;/&gt;&lt;wsp:rsid wsp:val=&quot;00331E2B&quot;/&gt;&lt;wsp:rsid wsp:val=&quot;00332BFC&quot;/&gt;&lt;wsp:rsid wsp:val=&quot;00332E07&quot;/&gt;&lt;wsp:rsid wsp:val=&quot;00333052&quot;/&gt;&lt;wsp:rsid wsp:val=&quot;003332AD&quot;/&gt;&lt;wsp:rsid wsp:val=&quot;00333669&quot;/&gt;&lt;wsp:rsid wsp:val=&quot;003340D1&quot;/&gt;&lt;wsp:rsid wsp:val=&quot;00334174&quot;/&gt;&lt;wsp:rsid wsp:val=&quot;00335167&quot;/&gt;&lt;wsp:rsid wsp:val=&quot;003352AF&quot;/&gt;&lt;wsp:rsid wsp:val=&quot;00335ABC&quot;/&gt;&lt;wsp:rsid wsp:val=&quot;0033612C&quot;/&gt;&lt;wsp:rsid wsp:val=&quot;003363BF&quot;/&gt;&lt;wsp:rsid wsp:val=&quot;00336CB0&quot;/&gt;&lt;wsp:rsid wsp:val=&quot;00336D71&quot;/&gt;&lt;wsp:rsid wsp:val=&quot;00336EE8&quot;/&gt;&lt;wsp:rsid wsp:val=&quot;0033703E&quot;/&gt;&lt;wsp:rsid wsp:val=&quot;00337832&quot;/&gt;&lt;wsp:rsid wsp:val=&quot;00337875&quot;/&gt;&lt;wsp:rsid wsp:val=&quot;0033797B&quot;/&gt;&lt;wsp:rsid wsp:val=&quot;003407B8&quot;/&gt;&lt;wsp:rsid wsp:val=&quot;00340F50&quot;/&gt;&lt;wsp:rsid wsp:val=&quot;00340F65&quot;/&gt;&lt;wsp:rsid wsp:val=&quot;0034157D&quot;/&gt;&lt;wsp:rsid wsp:val=&quot;0034184B&quot;/&gt;&lt;wsp:rsid wsp:val=&quot;00342194&quot;/&gt;&lt;wsp:rsid wsp:val=&quot;00342A1E&quot;/&gt;&lt;wsp:rsid wsp:val=&quot;00343327&quot;/&gt;&lt;wsp:rsid wsp:val=&quot;003434CA&quot;/&gt;&lt;wsp:rsid wsp:val=&quot;003435AA&quot;/&gt;&lt;wsp:rsid wsp:val=&quot;00343A2F&quot;/&gt;&lt;wsp:rsid wsp:val=&quot;00344104&quot;/&gt;&lt;wsp:rsid wsp:val=&quot;00344538&quot;/&gt;&lt;wsp:rsid wsp:val=&quot;003448EF&quot;/&gt;&lt;wsp:rsid wsp:val=&quot;0034528D&quot;/&gt;&lt;wsp:rsid wsp:val=&quot;00345D54&quot;/&gt;&lt;wsp:rsid wsp:val=&quot;00346087&quot;/&gt;&lt;wsp:rsid wsp:val=&quot;003467C2&quot;/&gt;&lt;wsp:rsid wsp:val=&quot;00346BDA&quot;/&gt;&lt;wsp:rsid wsp:val=&quot;00347376&quot;/&gt;&lt;wsp:rsid wsp:val=&quot;003475FF&quot;/&gt;&lt;wsp:rsid wsp:val=&quot;003479A8&quot;/&gt;&lt;wsp:rsid wsp:val=&quot;00347F6E&quot;/&gt;&lt;wsp:rsid wsp:val=&quot;003502BE&quot;/&gt;&lt;wsp:rsid wsp:val=&quot;00350CAF&quot;/&gt;&lt;wsp:rsid wsp:val=&quot;00351302&quot;/&gt;&lt;wsp:rsid wsp:val=&quot;003515EF&quot;/&gt;&lt;wsp:rsid wsp:val=&quot;00351751&quot;/&gt;&lt;wsp:rsid wsp:val=&quot;0035254C&quot;/&gt;&lt;wsp:rsid wsp:val=&quot;00352B69&quot;/&gt;&lt;wsp:rsid wsp:val=&quot;00353292&quot;/&gt;&lt;wsp:rsid wsp:val=&quot;0035372B&quot;/&gt;&lt;wsp:rsid wsp:val=&quot;00353ACA&quot;/&gt;&lt;wsp:rsid wsp:val=&quot;00354BAC&quot;/&gt;&lt;wsp:rsid wsp:val=&quot;00354CFA&quot;/&gt;&lt;wsp:rsid wsp:val=&quot;0035549C&quot;/&gt;&lt;wsp:rsid wsp:val=&quot;00355F08&quot;/&gt;&lt;wsp:rsid wsp:val=&quot;003563E1&quot;/&gt;&lt;wsp:rsid wsp:val=&quot;00356637&quot;/&gt;&lt;wsp:rsid wsp:val=&quot;003568E6&quot;/&gt;&lt;wsp:rsid wsp:val=&quot;00357053&quot;/&gt;&lt;wsp:rsid wsp:val=&quot;003577EB&quot;/&gt;&lt;wsp:rsid wsp:val=&quot;003615B1&quot;/&gt;&lt;wsp:rsid wsp:val=&quot;0036192B&quot;/&gt;&lt;wsp:rsid wsp:val=&quot;00361CAF&quot;/&gt;&lt;wsp:rsid wsp:val=&quot;00361E12&quot;/&gt;&lt;wsp:rsid wsp:val=&quot;00362445&quot;/&gt;&lt;wsp:rsid wsp:val=&quot;00362497&quot;/&gt;&lt;wsp:rsid wsp:val=&quot;00362B3D&quot;/&gt;&lt;wsp:rsid wsp:val=&quot;00362C91&quot;/&gt;&lt;wsp:rsid wsp:val=&quot;00363177&quot;/&gt;&lt;wsp:rsid wsp:val=&quot;00363880&quot;/&gt;&lt;wsp:rsid wsp:val=&quot;00363A23&quot;/&gt;&lt;wsp:rsid wsp:val=&quot;00363B8B&quot;/&gt;&lt;wsp:rsid wsp:val=&quot;003640D1&quot;/&gt;&lt;wsp:rsid wsp:val=&quot;003647D6&quot;/&gt;&lt;wsp:rsid wsp:val=&quot;00364E51&quot;/&gt;&lt;wsp:rsid wsp:val=&quot;00365301&quot;/&gt;&lt;wsp:rsid wsp:val=&quot;003656D2&quot;/&gt;&lt;wsp:rsid wsp:val=&quot;00366166&quot;/&gt;&lt;wsp:rsid wsp:val=&quot;00366691&quot;/&gt;&lt;wsp:rsid wsp:val=&quot;00367165&quot;/&gt;&lt;wsp:rsid wsp:val=&quot;00367C6B&quot;/&gt;&lt;wsp:rsid wsp:val=&quot;003706A1&quot;/&gt;&lt;wsp:rsid wsp:val=&quot;00371244&quot;/&gt;&lt;wsp:rsid wsp:val=&quot;0037149F&quot;/&gt;&lt;wsp:rsid wsp:val=&quot;00371A98&quot;/&gt;&lt;wsp:rsid wsp:val=&quot;003740E3&quot;/&gt;&lt;wsp:rsid wsp:val=&quot;00374469&quot;/&gt;&lt;wsp:rsid wsp:val=&quot;0037510D&quot;/&gt;&lt;wsp:rsid wsp:val=&quot;00375AAC&quot;/&gt;&lt;wsp:rsid wsp:val=&quot;00375D38&quot;/&gt;&lt;wsp:rsid wsp:val=&quot;003761CC&quot;/&gt;&lt;wsp:rsid wsp:val=&quot;00376BF9&quot;/&gt;&lt;wsp:rsid wsp:val=&quot;00376DF6&quot;/&gt;&lt;wsp:rsid wsp:val=&quot;003772F7&quot;/&gt;&lt;wsp:rsid wsp:val=&quot;00377457&quot;/&gt;&lt;wsp:rsid wsp:val=&quot;00377CC9&quot;/&gt;&lt;wsp:rsid wsp:val=&quot;003800D9&quot;/&gt;&lt;wsp:rsid wsp:val=&quot;00380ED8&quot;/&gt;&lt;wsp:rsid wsp:val=&quot;00382372&quot;/&gt;&lt;wsp:rsid wsp:val=&quot;0038290F&quot;/&gt;&lt;wsp:rsid wsp:val=&quot;00382949&quot;/&gt;&lt;wsp:rsid wsp:val=&quot;003845C4&quot;/&gt;&lt;wsp:rsid wsp:val=&quot;00384AF7&quot;/&gt;&lt;wsp:rsid wsp:val=&quot;00385DA7&quot;/&gt;&lt;wsp:rsid wsp:val=&quot;00386965&quot;/&gt;&lt;wsp:rsid wsp:val=&quot;0038734A&quot;/&gt;&lt;wsp:rsid wsp:val=&quot;00387381&quot;/&gt;&lt;wsp:rsid wsp:val=&quot;00387480&quot;/&gt;&lt;wsp:rsid wsp:val=&quot;00387877&quot;/&gt;&lt;wsp:rsid wsp:val=&quot;00387905&quot;/&gt;&lt;wsp:rsid wsp:val=&quot;00387ACB&quot;/&gt;&lt;wsp:rsid wsp:val=&quot;00387CE8&quot;/&gt;&lt;wsp:rsid wsp:val=&quot;003900CA&quot;/&gt;&lt;wsp:rsid wsp:val=&quot;003906F6&quot;/&gt;&lt;wsp:rsid wsp:val=&quot;00390B06&quot;/&gt;&lt;wsp:rsid wsp:val=&quot;00391426&quot;/&gt;&lt;wsp:rsid wsp:val=&quot;003914CD&quot;/&gt;&lt;wsp:rsid wsp:val=&quot;00391B17&quot;/&gt;&lt;wsp:rsid wsp:val=&quot;00392028&quot;/&gt;&lt;wsp:rsid wsp:val=&quot;0039211E&quot;/&gt;&lt;wsp:rsid wsp:val=&quot;003929A5&quot;/&gt;&lt;wsp:rsid wsp:val=&quot;00392A74&quot;/&gt;&lt;wsp:rsid wsp:val=&quot;003930AE&quot;/&gt;&lt;wsp:rsid wsp:val=&quot;00394430&quot;/&gt;&lt;wsp:rsid wsp:val=&quot;00394687&quot;/&gt;&lt;wsp:rsid wsp:val=&quot;0039498E&quot;/&gt;&lt;wsp:rsid wsp:val=&quot;00394E7C&quot;/&gt;&lt;wsp:rsid wsp:val=&quot;003952C2&quot;/&gt;&lt;wsp:rsid wsp:val=&quot;00395F53&quot;/&gt;&lt;wsp:rsid wsp:val=&quot;00396169&quot;/&gt;&lt;wsp:rsid wsp:val=&quot;003964DB&quot;/&gt;&lt;wsp:rsid wsp:val=&quot;00396781&quot;/&gt;&lt;wsp:rsid wsp:val=&quot;00396865&quot;/&gt;&lt;wsp:rsid wsp:val=&quot;003968E7&quot;/&gt;&lt;wsp:rsid wsp:val=&quot;00396C7E&quot;/&gt;&lt;wsp:rsid wsp:val=&quot;003978A3&quot;/&gt;&lt;wsp:rsid wsp:val=&quot;00397E72&quot;/&gt;&lt;wsp:rsid wsp:val=&quot;003A13AB&quot;/&gt;&lt;wsp:rsid wsp:val=&quot;003A14E8&quot;/&gt;&lt;wsp:rsid wsp:val=&quot;003A1D6E&quot;/&gt;&lt;wsp:rsid wsp:val=&quot;003A26E3&quot;/&gt;&lt;wsp:rsid wsp:val=&quot;003A2710&quot;/&gt;&lt;wsp:rsid wsp:val=&quot;003A28CB&quot;/&gt;&lt;wsp:rsid wsp:val=&quot;003A2E81&quot;/&gt;&lt;wsp:rsid wsp:val=&quot;003A2FB7&quot;/&gt;&lt;wsp:rsid wsp:val=&quot;003A381B&quot;/&gt;&lt;wsp:rsid wsp:val=&quot;003A3835&quot;/&gt;&lt;wsp:rsid wsp:val=&quot;003A40BF&quot;/&gt;&lt;wsp:rsid wsp:val=&quot;003A498D&quot;/&gt;&lt;wsp:rsid wsp:val=&quot;003A4C77&quot;/&gt;&lt;wsp:rsid wsp:val=&quot;003A607E&quot;/&gt;&lt;wsp:rsid wsp:val=&quot;003A61C9&quot;/&gt;&lt;wsp:rsid wsp:val=&quot;003A6D0B&quot;/&gt;&lt;wsp:rsid wsp:val=&quot;003A7518&quot;/&gt;&lt;wsp:rsid wsp:val=&quot;003B051B&quot;/&gt;&lt;wsp:rsid wsp:val=&quot;003B0545&quot;/&gt;&lt;wsp:rsid wsp:val=&quot;003B0698&quot;/&gt;&lt;wsp:rsid wsp:val=&quot;003B0B02&quot;/&gt;&lt;wsp:rsid wsp:val=&quot;003B1458&quot;/&gt;&lt;wsp:rsid wsp:val=&quot;003B199F&quot;/&gt;&lt;wsp:rsid wsp:val=&quot;003B257D&quot;/&gt;&lt;wsp:rsid wsp:val=&quot;003B27BE&quot;/&gt;&lt;wsp:rsid wsp:val=&quot;003B2C05&quot;/&gt;&lt;wsp:rsid wsp:val=&quot;003B2D07&quot;/&gt;&lt;wsp:rsid wsp:val=&quot;003B32DA&quot;/&gt;&lt;wsp:rsid wsp:val=&quot;003B3306&quot;/&gt;&lt;wsp:rsid wsp:val=&quot;003B3327&quot;/&gt;&lt;wsp:rsid wsp:val=&quot;003B3477&quot;/&gt;&lt;wsp:rsid wsp:val=&quot;003B3C16&quot;/&gt;&lt;wsp:rsid wsp:val=&quot;003B453F&quot;/&gt;&lt;wsp:rsid wsp:val=&quot;003B458D&quot;/&gt;&lt;wsp:rsid wsp:val=&quot;003B4B8E&quot;/&gt;&lt;wsp:rsid wsp:val=&quot;003B4D4A&quot;/&gt;&lt;wsp:rsid wsp:val=&quot;003B5C24&quot;/&gt;&lt;wsp:rsid wsp:val=&quot;003B5C66&quot;/&gt;&lt;wsp:rsid wsp:val=&quot;003B5F66&quot;/&gt;&lt;wsp:rsid wsp:val=&quot;003B61F7&quot;/&gt;&lt;wsp:rsid wsp:val=&quot;003B6F02&quot;/&gt;&lt;wsp:rsid wsp:val=&quot;003B6F8E&quot;/&gt;&lt;wsp:rsid wsp:val=&quot;003B75A2&quot;/&gt;&lt;wsp:rsid wsp:val=&quot;003B787A&quot;/&gt;&lt;wsp:rsid wsp:val=&quot;003C0129&quot;/&gt;&lt;wsp:rsid wsp:val=&quot;003C0257&quot;/&gt;&lt;wsp:rsid wsp:val=&quot;003C05EA&quot;/&gt;&lt;wsp:rsid wsp:val=&quot;003C0F4B&quot;/&gt;&lt;wsp:rsid wsp:val=&quot;003C0F55&quot;/&gt;&lt;wsp:rsid wsp:val=&quot;003C1328&quot;/&gt;&lt;wsp:rsid wsp:val=&quot;003C134D&quot;/&gt;&lt;wsp:rsid wsp:val=&quot;003C1771&quot;/&gt;&lt;wsp:rsid wsp:val=&quot;003C20FB&quot;/&gt;&lt;wsp:rsid wsp:val=&quot;003C2EB3&quot;/&gt;&lt;wsp:rsid wsp:val=&quot;003C3361&quot;/&gt;&lt;wsp:rsid wsp:val=&quot;003C3955&quot;/&gt;&lt;wsp:rsid wsp:val=&quot;003C41E5&quot;/&gt;&lt;wsp:rsid wsp:val=&quot;003C44B5&quot;/&gt;&lt;wsp:rsid wsp:val=&quot;003C44D3&quot;/&gt;&lt;wsp:rsid wsp:val=&quot;003C4CD9&quot;/&gt;&lt;wsp:rsid wsp:val=&quot;003C4E98&quot;/&gt;&lt;wsp:rsid wsp:val=&quot;003C5974&quot;/&gt;&lt;wsp:rsid wsp:val=&quot;003C5AA5&quot;/&gt;&lt;wsp:rsid wsp:val=&quot;003C5BB4&quot;/&gt;&lt;wsp:rsid wsp:val=&quot;003C614E&quot;/&gt;&lt;wsp:rsid wsp:val=&quot;003C616E&quot;/&gt;&lt;wsp:rsid wsp:val=&quot;003C6310&quot;/&gt;&lt;wsp:rsid wsp:val=&quot;003C667A&quot;/&gt;&lt;wsp:rsid wsp:val=&quot;003C6EC9&quot;/&gt;&lt;wsp:rsid wsp:val=&quot;003C7229&quot;/&gt;&lt;wsp:rsid wsp:val=&quot;003C7B6F&quot;/&gt;&lt;wsp:rsid wsp:val=&quot;003D02B4&quot;/&gt;&lt;wsp:rsid wsp:val=&quot;003D0557&quot;/&gt;&lt;wsp:rsid wsp:val=&quot;003D0E3D&quot;/&gt;&lt;wsp:rsid wsp:val=&quot;003D15C5&quot;/&gt;&lt;wsp:rsid wsp:val=&quot;003D164C&quot;/&gt;&lt;wsp:rsid wsp:val=&quot;003D1A26&quot;/&gt;&lt;wsp:rsid wsp:val=&quot;003D1AE9&quot;/&gt;&lt;wsp:rsid wsp:val=&quot;003D1B7B&quot;/&gt;&lt;wsp:rsid wsp:val=&quot;003D1F14&quot;/&gt;&lt;wsp:rsid wsp:val=&quot;003D2115&quot;/&gt;&lt;wsp:rsid wsp:val=&quot;003D2B00&quot;/&gt;&lt;wsp:rsid wsp:val=&quot;003D2DBD&quot;/&gt;&lt;wsp:rsid wsp:val=&quot;003D2DF7&quot;/&gt;&lt;wsp:rsid wsp:val=&quot;003D3810&quot;/&gt;&lt;wsp:rsid wsp:val=&quot;003D3E22&quot;/&gt;&lt;wsp:rsid wsp:val=&quot;003D3E60&quot;/&gt;&lt;wsp:rsid wsp:val=&quot;003D3EF8&quot;/&gt;&lt;wsp:rsid wsp:val=&quot;003D3F4C&quot;/&gt;&lt;wsp:rsid wsp:val=&quot;003D3FDD&quot;/&gt;&lt;wsp:rsid wsp:val=&quot;003D40E3&quot;/&gt;&lt;wsp:rsid wsp:val=&quot;003D488C&quot;/&gt;&lt;wsp:rsid wsp:val=&quot;003D4B78&quot;/&gt;&lt;wsp:rsid wsp:val=&quot;003D5026&quot;/&gt;&lt;wsp:rsid wsp:val=&quot;003D64ED&quot;/&gt;&lt;wsp:rsid wsp:val=&quot;003D668E&quot;/&gt;&lt;wsp:rsid wsp:val=&quot;003D694B&quot;/&gt;&lt;wsp:rsid wsp:val=&quot;003D6B6E&quot;/&gt;&lt;wsp:rsid wsp:val=&quot;003D6DD7&quot;/&gt;&lt;wsp:rsid wsp:val=&quot;003D72FB&quot;/&gt;&lt;wsp:rsid wsp:val=&quot;003D7438&quot;/&gt;&lt;wsp:rsid wsp:val=&quot;003D7E83&quot;/&gt;&lt;wsp:rsid wsp:val=&quot;003E0215&quot;/&gt;&lt;wsp:rsid wsp:val=&quot;003E106F&quot;/&gt;&lt;wsp:rsid wsp:val=&quot;003E1386&quot;/&gt;&lt;wsp:rsid wsp:val=&quot;003E16A2&quot;/&gt;&lt;wsp:rsid wsp:val=&quot;003E19BC&quot;/&gt;&lt;wsp:rsid wsp:val=&quot;003E1BE1&quot;/&gt;&lt;wsp:rsid wsp:val=&quot;003E1CC9&quot;/&gt;&lt;wsp:rsid wsp:val=&quot;003E241D&quot;/&gt;&lt;wsp:rsid wsp:val=&quot;003E2755&quot;/&gt;&lt;wsp:rsid wsp:val=&quot;003E2D57&quot;/&gt;&lt;wsp:rsid wsp:val=&quot;003E3E70&quot;/&gt;&lt;wsp:rsid wsp:val=&quot;003E40C2&quot;/&gt;&lt;wsp:rsid wsp:val=&quot;003E4B5D&quot;/&gt;&lt;wsp:rsid wsp:val=&quot;003E5062&quot;/&gt;&lt;wsp:rsid wsp:val=&quot;003E5515&quot;/&gt;&lt;wsp:rsid wsp:val=&quot;003E5AE7&quot;/&gt;&lt;wsp:rsid wsp:val=&quot;003E5BD7&quot;/&gt;&lt;wsp:rsid wsp:val=&quot;003E6526&quot;/&gt;&lt;wsp:rsid wsp:val=&quot;003E6AF0&quot;/&gt;&lt;wsp:rsid wsp:val=&quot;003E7091&quot;/&gt;&lt;wsp:rsid wsp:val=&quot;003E73BD&quot;/&gt;&lt;wsp:rsid wsp:val=&quot;003E7422&quot;/&gt;&lt;wsp:rsid wsp:val=&quot;003E788E&quot;/&gt;&lt;wsp:rsid wsp:val=&quot;003E7FF3&quot;/&gt;&lt;wsp:rsid wsp:val=&quot;003F01B8&quot;/&gt;&lt;wsp:rsid wsp:val=&quot;003F0256&quot;/&gt;&lt;wsp:rsid wsp:val=&quot;003F1008&quot;/&gt;&lt;wsp:rsid wsp:val=&quot;003F105B&quot;/&gt;&lt;wsp:rsid wsp:val=&quot;003F157F&quot;/&gt;&lt;wsp:rsid wsp:val=&quot;003F1B15&quot;/&gt;&lt;wsp:rsid wsp:val=&quot;003F275B&quot;/&gt;&lt;wsp:rsid wsp:val=&quot;003F27CF&quot;/&gt;&lt;wsp:rsid wsp:val=&quot;003F28A9&quot;/&gt;&lt;wsp:rsid wsp:val=&quot;003F29A8&quot;/&gt;&lt;wsp:rsid wsp:val=&quot;003F2DB2&quot;/&gt;&lt;wsp:rsid wsp:val=&quot;003F2DD7&quot;/&gt;&lt;wsp:rsid wsp:val=&quot;003F2F00&quot;/&gt;&lt;wsp:rsid wsp:val=&quot;003F31FA&quot;/&gt;&lt;wsp:rsid wsp:val=&quot;003F3B60&quot;/&gt;&lt;wsp:rsid wsp:val=&quot;003F3C1A&quot;/&gt;&lt;wsp:rsid wsp:val=&quot;003F3E2A&quot;/&gt;&lt;wsp:rsid wsp:val=&quot;003F3E60&quot;/&gt;&lt;wsp:rsid wsp:val=&quot;003F3E7B&quot;/&gt;&lt;wsp:rsid wsp:val=&quot;003F3FC4&quot;/&gt;&lt;wsp:rsid wsp:val=&quot;003F4B4E&quot;/&gt;&lt;wsp:rsid wsp:val=&quot;003F4C75&quot;/&gt;&lt;wsp:rsid wsp:val=&quot;003F50F5&quot;/&gt;&lt;wsp:rsid wsp:val=&quot;003F51AB&quot;/&gt;&lt;wsp:rsid wsp:val=&quot;003F57EC&quot;/&gt;&lt;wsp:rsid wsp:val=&quot;003F5927&quot;/&gt;&lt;wsp:rsid wsp:val=&quot;003F5AC8&quot;/&gt;&lt;wsp:rsid wsp:val=&quot;003F5BEB&quot;/&gt;&lt;wsp:rsid wsp:val=&quot;003F622E&quot;/&gt;&lt;wsp:rsid wsp:val=&quot;003F6B14&quot;/&gt;&lt;wsp:rsid wsp:val=&quot;003F7157&quot;/&gt;&lt;wsp:rsid wsp:val=&quot;003F753D&quot;/&gt;&lt;wsp:rsid wsp:val=&quot;003F7B57&quot;/&gt;&lt;wsp:rsid wsp:val=&quot;003F7BFE&quot;/&gt;&lt;wsp:rsid wsp:val=&quot;003F7D27&quot;/&gt;&lt;wsp:rsid wsp:val=&quot;003F7F37&quot;/&gt;&lt;wsp:rsid wsp:val=&quot;004003BE&quot;/&gt;&lt;wsp:rsid wsp:val=&quot;0040076A&quot;/&gt;&lt;wsp:rsid wsp:val=&quot;004007DD&quot;/&gt;&lt;wsp:rsid wsp:val=&quot;00400B84&quot;/&gt;&lt;wsp:rsid wsp:val=&quot;004014FD&quot;/&gt;&lt;wsp:rsid wsp:val=&quot;0040163F&quot;/&gt;&lt;wsp:rsid wsp:val=&quot;004016DD&quot;/&gt;&lt;wsp:rsid wsp:val=&quot;00401934&quot;/&gt;&lt;wsp:rsid wsp:val=&quot;00401CCD&quot;/&gt;&lt;wsp:rsid wsp:val=&quot;00401EF6&quot;/&gt;&lt;wsp:rsid wsp:val=&quot;004020C8&quot;/&gt;&lt;wsp:rsid wsp:val=&quot;0040256C&quot;/&gt;&lt;wsp:rsid wsp:val=&quot;00402961&quot;/&gt;&lt;wsp:rsid wsp:val=&quot;00403363&quot;/&gt;&lt;wsp:rsid wsp:val=&quot;00403A91&quot;/&gt;&lt;wsp:rsid wsp:val=&quot;0040402B&quot;/&gt;&lt;wsp:rsid wsp:val=&quot;00404639&quot;/&gt;&lt;wsp:rsid wsp:val=&quot;00405673&quot;/&gt;&lt;wsp:rsid wsp:val=&quot;00405678&quot;/&gt;&lt;wsp:rsid wsp:val=&quot;0040620B&quot;/&gt;&lt;wsp:rsid wsp:val=&quot;004068BF&quot;/&gt;&lt;wsp:rsid wsp:val=&quot;00406C99&quot;/&gt;&lt;wsp:rsid wsp:val=&quot;00407010&quot;/&gt;&lt;wsp:rsid wsp:val=&quot;00407497&quot;/&gt;&lt;wsp:rsid wsp:val=&quot;00407885&quot;/&gt;&lt;wsp:rsid wsp:val=&quot;004078DD&quot;/&gt;&lt;wsp:rsid wsp:val=&quot;00407B83&quot;/&gt;&lt;wsp:rsid wsp:val=&quot;00407BD4&quot;/&gt;&lt;wsp:rsid wsp:val=&quot;00407E74&quot;/&gt;&lt;wsp:rsid wsp:val=&quot;0041082F&quot;/&gt;&lt;wsp:rsid wsp:val=&quot;00410D21&quot;/&gt;&lt;wsp:rsid wsp:val=&quot;00410D29&quot;/&gt;&lt;wsp:rsid wsp:val=&quot;00411060&quot;/&gt;&lt;wsp:rsid wsp:val=&quot;00412099&quot;/&gt;&lt;wsp:rsid wsp:val=&quot;00412DA1&quot;/&gt;&lt;wsp:rsid wsp:val=&quot;00413031&quot;/&gt;&lt;wsp:rsid wsp:val=&quot;0041304A&quot;/&gt;&lt;wsp:rsid wsp:val=&quot;00413362&quot;/&gt;&lt;wsp:rsid wsp:val=&quot;0041384D&quot;/&gt;&lt;wsp:rsid wsp:val=&quot;00413AF6&quot;/&gt;&lt;wsp:rsid wsp:val=&quot;00414A84&quot;/&gt;&lt;wsp:rsid wsp:val=&quot;00415974&quot;/&gt;&lt;wsp:rsid wsp:val=&quot;00415984&quot;/&gt;&lt;wsp:rsid wsp:val=&quot;00415BD6&quot;/&gt;&lt;wsp:rsid wsp:val=&quot;00415C58&quot;/&gt;&lt;wsp:rsid wsp:val=&quot;00416604&quot;/&gt;&lt;wsp:rsid wsp:val=&quot;0041660E&quot;/&gt;&lt;wsp:rsid wsp:val=&quot;00416D83&quot;/&gt;&lt;wsp:rsid wsp:val=&quot;00416E11&quot;/&gt;&lt;wsp:rsid wsp:val=&quot;0041731A&quot;/&gt;&lt;wsp:rsid wsp:val=&quot;0042007E&quot;/&gt;&lt;wsp:rsid wsp:val=&quot;004201FE&quot;/&gt;&lt;wsp:rsid wsp:val=&quot;00420215&quot;/&gt;&lt;wsp:rsid wsp:val=&quot;00420283&quot;/&gt;&lt;wsp:rsid wsp:val=&quot;00420597&quot;/&gt;&lt;wsp:rsid wsp:val=&quot;00420D58&quot;/&gt;&lt;wsp:rsid wsp:val=&quot;00421001&quot;/&gt;&lt;wsp:rsid wsp:val=&quot;004217E7&quot;/&gt;&lt;wsp:rsid wsp:val=&quot;00421A38&quot;/&gt;&lt;wsp:rsid wsp:val=&quot;00421F62&quot;/&gt;&lt;wsp:rsid wsp:val=&quot;0042240E&quot;/&gt;&lt;wsp:rsid wsp:val=&quot;00422690&quot;/&gt;&lt;wsp:rsid wsp:val=&quot;00422AD2&quot;/&gt;&lt;wsp:rsid wsp:val=&quot;0042309D&quot;/&gt;&lt;wsp:rsid wsp:val=&quot;00423162&quot;/&gt;&lt;wsp:rsid wsp:val=&quot;004246B7&quot;/&gt;&lt;wsp:rsid wsp:val=&quot;0042498B&quot;/&gt;&lt;wsp:rsid wsp:val=&quot;00424C01&quot;/&gt;&lt;wsp:rsid wsp:val=&quot;00424C26&quot;/&gt;&lt;wsp:rsid wsp:val=&quot;00424E09&quot;/&gt;&lt;wsp:rsid wsp:val=&quot;00425028&quot;/&gt;&lt;wsp:rsid wsp:val=&quot;004252FF&quot;/&gt;&lt;wsp:rsid wsp:val=&quot;00425C56&quot;/&gt;&lt;wsp:rsid wsp:val=&quot;004263B7&quot;/&gt;&lt;wsp:rsid wsp:val=&quot;00426654&quot;/&gt;&lt;wsp:rsid wsp:val=&quot;0042683B&quot;/&gt;&lt;wsp:rsid wsp:val=&quot;00426A34&quot;/&gt;&lt;wsp:rsid wsp:val=&quot;00426F1F&quot;/&gt;&lt;wsp:rsid wsp:val=&quot;0042704B&quot;/&gt;&lt;wsp:rsid wsp:val=&quot;00427094&quot;/&gt;&lt;wsp:rsid wsp:val=&quot;0042741A&quot;/&gt;&lt;wsp:rsid wsp:val=&quot;0042772A&quot;/&gt;&lt;wsp:rsid wsp:val=&quot;0042797D&quot;/&gt;&lt;wsp:rsid wsp:val=&quot;00427B31&quot;/&gt;&lt;wsp:rsid wsp:val=&quot;004307ED&quot;/&gt;&lt;wsp:rsid wsp:val=&quot;004308FE&quot;/&gt;&lt;wsp:rsid wsp:val=&quot;00431606&quot;/&gt;&lt;wsp:rsid wsp:val=&quot;00431721&quot;/&gt;&lt;wsp:rsid wsp:val=&quot;004317D3&quot;/&gt;&lt;wsp:rsid wsp:val=&quot;00432D2E&quot;/&gt;&lt;wsp:rsid wsp:val=&quot;00432D35&quot;/&gt;&lt;wsp:rsid wsp:val=&quot;00432DCB&quot;/&gt;&lt;wsp:rsid wsp:val=&quot;00433968&quot;/&gt;&lt;wsp:rsid wsp:val=&quot;00433AD1&quot;/&gt;&lt;wsp:rsid wsp:val=&quot;00434B26&quot;/&gt;&lt;wsp:rsid wsp:val=&quot;004350D2&quot;/&gt;&lt;wsp:rsid wsp:val=&quot;0043548C&quot;/&gt;&lt;wsp:rsid wsp:val=&quot;004359EE&quot;/&gt;&lt;wsp:rsid wsp:val=&quot;004360B7&quot;/&gt;&lt;wsp:rsid wsp:val=&quot;00436A8A&quot;/&gt;&lt;wsp:rsid wsp:val=&quot;0043705C&quot;/&gt;&lt;wsp:rsid wsp:val=&quot;0043728F&quot;/&gt;&lt;wsp:rsid wsp:val=&quot;004372D3&quot;/&gt;&lt;wsp:rsid wsp:val=&quot;00437DCC&quot;/&gt;&lt;wsp:rsid wsp:val=&quot;00440B3D&quot;/&gt;&lt;wsp:rsid wsp:val=&quot;00440C9B&quot;/&gt;&lt;wsp:rsid wsp:val=&quot;00440E3A&quot;/&gt;&lt;wsp:rsid wsp:val=&quot;00440F8E&quot;/&gt;&lt;wsp:rsid wsp:val=&quot;004414F6&quot;/&gt;&lt;wsp:rsid wsp:val=&quot;0044187B&quot;/&gt;&lt;wsp:rsid wsp:val=&quot;004418D6&quot;/&gt;&lt;wsp:rsid wsp:val=&quot;00441DB1&quot;/&gt;&lt;wsp:rsid wsp:val=&quot;00442C31&quot;/&gt;&lt;wsp:rsid wsp:val=&quot;00443100&quot;/&gt;&lt;wsp:rsid wsp:val=&quot;0044354A&quot;/&gt;&lt;wsp:rsid wsp:val=&quot;00444846&quot;/&gt;&lt;wsp:rsid wsp:val=&quot;004449B9&quot;/&gt;&lt;wsp:rsid wsp:val=&quot;00444A41&quot;/&gt;&lt;wsp:rsid wsp:val=&quot;0044545C&quot;/&gt;&lt;wsp:rsid wsp:val=&quot;00445850&quot;/&gt;&lt;wsp:rsid wsp:val=&quot;00445DFE&quot;/&gt;&lt;wsp:rsid wsp:val=&quot;00446429&quot;/&gt;&lt;wsp:rsid wsp:val=&quot;00446AE9&quot;/&gt;&lt;wsp:rsid wsp:val=&quot;00446E93&quot;/&gt;&lt;wsp:rsid wsp:val=&quot;004471D2&quot;/&gt;&lt;wsp:rsid wsp:val=&quot;004473BA&quot;/&gt;&lt;wsp:rsid wsp:val=&quot;0044766E&quot;/&gt;&lt;wsp:rsid wsp:val=&quot;0044797E&quot;/&gt;&lt;wsp:rsid wsp:val=&quot;00447BC6&quot;/&gt;&lt;wsp:rsid wsp:val=&quot;004500DD&quot;/&gt;&lt;wsp:rsid wsp:val=&quot;004504C4&quot;/&gt;&lt;wsp:rsid wsp:val=&quot;00450686&quot;/&gt;&lt;wsp:rsid wsp:val=&quot;00450975&quot;/&gt;&lt;wsp:rsid wsp:val=&quot;00450B67&quot;/&gt;&lt;wsp:rsid wsp:val=&quot;00450C87&quot;/&gt;&lt;wsp:rsid wsp:val=&quot;00451947&quot;/&gt;&lt;wsp:rsid wsp:val=&quot;004522D5&quot;/&gt;&lt;wsp:rsid wsp:val=&quot;004523C5&quot;/&gt;&lt;wsp:rsid wsp:val=&quot;00452684&quot;/&gt;&lt;wsp:rsid wsp:val=&quot;004545AC&quot;/&gt;&lt;wsp:rsid wsp:val=&quot;00454608&quot;/&gt;&lt;wsp:rsid wsp:val=&quot;0045490C&quot;/&gt;&lt;wsp:rsid wsp:val=&quot;00454A5E&quot;/&gt;&lt;wsp:rsid wsp:val=&quot;00454B1C&quot;/&gt;&lt;wsp:rsid wsp:val=&quot;00455CF9&quot;/&gt;&lt;wsp:rsid wsp:val=&quot;004561BA&quot;/&gt;&lt;wsp:rsid wsp:val=&quot;00456214&quot;/&gt;&lt;wsp:rsid wsp:val=&quot;0045650E&quot;/&gt;&lt;wsp:rsid wsp:val=&quot;004569E9&quot;/&gt;&lt;wsp:rsid wsp:val=&quot;00456ADC&quot;/&gt;&lt;wsp:rsid wsp:val=&quot;0045747D&quot;/&gt;&lt;wsp:rsid wsp:val=&quot;004576B3&quot;/&gt;&lt;wsp:rsid wsp:val=&quot;004579FC&quot;/&gt;&lt;wsp:rsid wsp:val=&quot;00460509&quot;/&gt;&lt;wsp:rsid wsp:val=&quot;004606E1&quot;/&gt;&lt;wsp:rsid wsp:val=&quot;00460763&quot;/&gt;&lt;wsp:rsid wsp:val=&quot;00460EA2&quot;/&gt;&lt;wsp:rsid wsp:val=&quot;00461857&quot;/&gt;&lt;wsp:rsid wsp:val=&quot;00461C1C&quot;/&gt;&lt;wsp:rsid wsp:val=&quot;00461C60&quot;/&gt;&lt;wsp:rsid wsp:val=&quot;00462FFA&quot;/&gt;&lt;wsp:rsid wsp:val=&quot;0046360A&quot;/&gt;&lt;wsp:rsid wsp:val=&quot;00464373&quot;/&gt;&lt;wsp:rsid wsp:val=&quot;004644C5&quot;/&gt;&lt;wsp:rsid wsp:val=&quot;00464891&quot;/&gt;&lt;wsp:rsid wsp:val=&quot;00464B78&quot;/&gt;&lt;wsp:rsid wsp:val=&quot;00465541&quot;/&gt;&lt;wsp:rsid wsp:val=&quot;0046576C&quot;/&gt;&lt;wsp:rsid wsp:val=&quot;00465B9E&quot;/&gt;&lt;wsp:rsid wsp:val=&quot;00466296&quot;/&gt;&lt;wsp:rsid wsp:val=&quot;0046683D&quot;/&gt;&lt;wsp:rsid wsp:val=&quot;00466FD4&quot;/&gt;&lt;wsp:rsid wsp:val=&quot;0046742D&quot;/&gt;&lt;wsp:rsid wsp:val=&quot;004704C6&quot;/&gt;&lt;wsp:rsid wsp:val=&quot;00471880&quot;/&gt;&lt;wsp:rsid wsp:val=&quot;00471B7D&quot;/&gt;&lt;wsp:rsid wsp:val=&quot;00471C1F&quot;/&gt;&lt;wsp:rsid wsp:val=&quot;00472DD1&quot;/&gt;&lt;wsp:rsid wsp:val=&quot;00472FAE&quot;/&gt;&lt;wsp:rsid wsp:val=&quot;0047305E&quot;/&gt;&lt;wsp:rsid wsp:val=&quot;0047318C&quot;/&gt;&lt;wsp:rsid wsp:val=&quot;00473884&quot;/&gt;&lt;wsp:rsid wsp:val=&quot;00473E2B&quot;/&gt;&lt;wsp:rsid wsp:val=&quot;004751F9&quot;/&gt;&lt;wsp:rsid wsp:val=&quot;004755FF&quot;/&gt;&lt;wsp:rsid wsp:val=&quot;00475FA8&quot;/&gt;&lt;wsp:rsid wsp:val=&quot;0047658D&quot;/&gt;&lt;wsp:rsid wsp:val=&quot;00476E36&quot;/&gt;&lt;wsp:rsid wsp:val=&quot;004775FA&quot;/&gt;&lt;wsp:rsid wsp:val=&quot;004776D9&quot;/&gt;&lt;wsp:rsid wsp:val=&quot;00477ACC&quot;/&gt;&lt;wsp:rsid wsp:val=&quot;00477C27&quot;/&gt;&lt;wsp:rsid wsp:val=&quot;00477F0F&quot;/&gt;&lt;wsp:rsid wsp:val=&quot;0048004C&quot;/&gt;&lt;wsp:rsid wsp:val=&quot;004805F7&quot;/&gt;&lt;wsp:rsid wsp:val=&quot;004805FB&quot;/&gt;&lt;wsp:rsid wsp:val=&quot;00480873&quot;/&gt;&lt;wsp:rsid wsp:val=&quot;00480A1E&quot;/&gt;&lt;wsp:rsid wsp:val=&quot;00480AC3&quot;/&gt;&lt;wsp:rsid wsp:val=&quot;00480BC3&quot;/&gt;&lt;wsp:rsid wsp:val=&quot;004812AE&quot;/&gt;&lt;wsp:rsid wsp:val=&quot;00481791&quot;/&gt;&lt;wsp:rsid wsp:val=&quot;00481A46&quot;/&gt;&lt;wsp:rsid wsp:val=&quot;00482103&quot;/&gt;&lt;wsp:rsid wsp:val=&quot;0048220E&quot;/&gt;&lt;wsp:rsid wsp:val=&quot;00482D18&quot;/&gt;&lt;wsp:rsid wsp:val=&quot;00483344&quot;/&gt;&lt;wsp:rsid wsp:val=&quot;004839A5&quot;/&gt;&lt;wsp:rsid wsp:val=&quot;00483D46&quot;/&gt;&lt;wsp:rsid wsp:val=&quot;00483FE8&quot;/&gt;&lt;wsp:rsid wsp:val=&quot;00484A43&quot;/&gt;&lt;wsp:rsid wsp:val=&quot;00484B2A&quot;/&gt;&lt;wsp:rsid wsp:val=&quot;00485A93&quot;/&gt;&lt;wsp:rsid wsp:val=&quot;00485C33&quot;/&gt;&lt;wsp:rsid wsp:val=&quot;00485DC8&quot;/&gt;&lt;wsp:rsid wsp:val=&quot;0048612B&quot;/&gt;&lt;wsp:rsid wsp:val=&quot;00486EEA&quot;/&gt;&lt;wsp:rsid wsp:val=&quot;00487251&quot;/&gt;&lt;wsp:rsid wsp:val=&quot;0048726F&quot;/&gt;&lt;wsp:rsid wsp:val=&quot;0048738F&quot;/&gt;&lt;wsp:rsid wsp:val=&quot;004873A9&quot;/&gt;&lt;wsp:rsid wsp:val=&quot;00487FEF&quot;/&gt;&lt;wsp:rsid wsp:val=&quot;00490211&quot;/&gt;&lt;wsp:rsid wsp:val=&quot;0049026F&quot;/&gt;&lt;wsp:rsid wsp:val=&quot;00490548&quot;/&gt;&lt;wsp:rsid wsp:val=&quot;0049062A&quot;/&gt;&lt;wsp:rsid wsp:val=&quot;00490630&quot;/&gt;&lt;wsp:rsid wsp:val=&quot;00490890&quot;/&gt;&lt;wsp:rsid wsp:val=&quot;00490FA2&quot;/&gt;&lt;wsp:rsid wsp:val=&quot;00491008&quot;/&gt;&lt;wsp:rsid wsp:val=&quot;00491FCF&quot;/&gt;&lt;wsp:rsid wsp:val=&quot;004920D9&quot;/&gt;&lt;wsp:rsid wsp:val=&quot;00492322&quot;/&gt;&lt;wsp:rsid wsp:val=&quot;00492387&quot;/&gt;&lt;wsp:rsid wsp:val=&quot;004928E9&quot;/&gt;&lt;wsp:rsid wsp:val=&quot;00492CD5&quot;/&gt;&lt;wsp:rsid wsp:val=&quot;00492E43&quot;/&gt;&lt;wsp:rsid wsp:val=&quot;00492E7C&quot;/&gt;&lt;wsp:rsid wsp:val=&quot;00493308&quot;/&gt;&lt;wsp:rsid wsp:val=&quot;00493983&quot;/&gt;&lt;wsp:rsid wsp:val=&quot;00494A0F&quot;/&gt;&lt;wsp:rsid wsp:val=&quot;00494A54&quot;/&gt;&lt;wsp:rsid wsp:val=&quot;00494D74&quot;/&gt;&lt;wsp:rsid wsp:val=&quot;00494F38&quot;/&gt;&lt;wsp:rsid wsp:val=&quot;00495108&quot;/&gt;&lt;wsp:rsid wsp:val=&quot;004951F9&quot;/&gt;&lt;wsp:rsid wsp:val=&quot;0049529D&quot;/&gt;&lt;wsp:rsid wsp:val=&quot;0049575E&quot;/&gt;&lt;wsp:rsid wsp:val=&quot;00495B9E&quot;/&gt;&lt;wsp:rsid wsp:val=&quot;00496619&quot;/&gt;&lt;wsp:rsid wsp:val=&quot;00497735&quot;/&gt;&lt;wsp:rsid wsp:val=&quot;004A06FE&quot;/&gt;&lt;wsp:rsid wsp:val=&quot;004A1739&quot;/&gt;&lt;wsp:rsid wsp:val=&quot;004A173D&quot;/&gt;&lt;wsp:rsid wsp:val=&quot;004A174A&quot;/&gt;&lt;wsp:rsid wsp:val=&quot;004A17D6&quot;/&gt;&lt;wsp:rsid wsp:val=&quot;004A1A52&quot;/&gt;&lt;wsp:rsid wsp:val=&quot;004A1B3B&quot;/&gt;&lt;wsp:rsid wsp:val=&quot;004A1C2D&quot;/&gt;&lt;wsp:rsid wsp:val=&quot;004A1CA1&quot;/&gt;&lt;wsp:rsid wsp:val=&quot;004A1CE8&quot;/&gt;&lt;wsp:rsid wsp:val=&quot;004A275A&quot;/&gt;&lt;wsp:rsid wsp:val=&quot;004A2857&quot;/&gt;&lt;wsp:rsid wsp:val=&quot;004A3A75&quot;/&gt;&lt;wsp:rsid wsp:val=&quot;004A44F7&quot;/&gt;&lt;wsp:rsid wsp:val=&quot;004A4909&quot;/&gt;&lt;wsp:rsid wsp:val=&quot;004A506A&quot;/&gt;&lt;wsp:rsid wsp:val=&quot;004A5308&quot;/&gt;&lt;wsp:rsid wsp:val=&quot;004A5579&quot;/&gt;&lt;wsp:rsid wsp:val=&quot;004A5CF1&quot;/&gt;&lt;wsp:rsid wsp:val=&quot;004A601E&quot;/&gt;&lt;wsp:rsid wsp:val=&quot;004A60AC&quot;/&gt;&lt;wsp:rsid wsp:val=&quot;004A63A5&quot;/&gt;&lt;wsp:rsid wsp:val=&quot;004A67B7&quot;/&gt;&lt;wsp:rsid wsp:val=&quot;004A6CEF&quot;/&gt;&lt;wsp:rsid wsp:val=&quot;004B0BC1&quot;/&gt;&lt;wsp:rsid wsp:val=&quot;004B103C&quot;/&gt;&lt;wsp:rsid wsp:val=&quot;004B1BFE&quot;/&gt;&lt;wsp:rsid wsp:val=&quot;004B21B7&quot;/&gt;&lt;wsp:rsid wsp:val=&quot;004B2546&quot;/&gt;&lt;wsp:rsid wsp:val=&quot;004B356C&quot;/&gt;&lt;wsp:rsid wsp:val=&quot;004B35E6&quot;/&gt;&lt;wsp:rsid wsp:val=&quot;004B3F47&quot;/&gt;&lt;wsp:rsid wsp:val=&quot;004B4A35&quot;/&gt;&lt;wsp:rsid wsp:val=&quot;004B515B&quot;/&gt;&lt;wsp:rsid wsp:val=&quot;004B5892&quot;/&gt;&lt;wsp:rsid wsp:val=&quot;004B5B49&quot;/&gt;&lt;wsp:rsid wsp:val=&quot;004B5DAE&quot;/&gt;&lt;wsp:rsid wsp:val=&quot;004B606E&quot;/&gt;&lt;wsp:rsid wsp:val=&quot;004B797F&quot;/&gt;&lt;wsp:rsid wsp:val=&quot;004B7BF1&quot;/&gt;&lt;wsp:rsid wsp:val=&quot;004C100A&quot;/&gt;&lt;wsp:rsid wsp:val=&quot;004C133F&quot;/&gt;&lt;wsp:rsid wsp:val=&quot;004C1639&quot;/&gt;&lt;wsp:rsid wsp:val=&quot;004C189C&quot;/&gt;&lt;wsp:rsid wsp:val=&quot;004C1D71&quot;/&gt;&lt;wsp:rsid wsp:val=&quot;004C2CA4&quot;/&gt;&lt;wsp:rsid wsp:val=&quot;004C3F97&quot;/&gt;&lt;wsp:rsid wsp:val=&quot;004C413E&quot;/&gt;&lt;wsp:rsid wsp:val=&quot;004C4193&quot;/&gt;&lt;wsp:rsid wsp:val=&quot;004C466C&quot;/&gt;&lt;wsp:rsid wsp:val=&quot;004C48FE&quot;/&gt;&lt;wsp:rsid wsp:val=&quot;004C5514&quot;/&gt;&lt;wsp:rsid wsp:val=&quot;004C556D&quot;/&gt;&lt;wsp:rsid wsp:val=&quot;004C57FA&quot;/&gt;&lt;wsp:rsid wsp:val=&quot;004C5B52&quot;/&gt;&lt;wsp:rsid wsp:val=&quot;004C6048&quot;/&gt;&lt;wsp:rsid wsp:val=&quot;004C686F&quot;/&gt;&lt;wsp:rsid wsp:val=&quot;004C69FB&quot;/&gt;&lt;wsp:rsid wsp:val=&quot;004C7AD0&quot;/&gt;&lt;wsp:rsid wsp:val=&quot;004C7FDC&quot;/&gt;&lt;wsp:rsid wsp:val=&quot;004D019E&quot;/&gt;&lt;wsp:rsid wsp:val=&quot;004D0728&quot;/&gt;&lt;wsp:rsid wsp:val=&quot;004D078D&quot;/&gt;&lt;wsp:rsid wsp:val=&quot;004D0CB6&quot;/&gt;&lt;wsp:rsid wsp:val=&quot;004D0FC6&quot;/&gt;&lt;wsp:rsid wsp:val=&quot;004D127D&quot;/&gt;&lt;wsp:rsid wsp:val=&quot;004D1470&quot;/&gt;&lt;wsp:rsid wsp:val=&quot;004D1478&quot;/&gt;&lt;wsp:rsid wsp:val=&quot;004D1E18&quot;/&gt;&lt;wsp:rsid wsp:val=&quot;004D1F1A&quot;/&gt;&lt;wsp:rsid wsp:val=&quot;004D24AB&quot;/&gt;&lt;wsp:rsid wsp:val=&quot;004D2C0F&quot;/&gt;&lt;wsp:rsid wsp:val=&quot;004D2E4A&quot;/&gt;&lt;wsp:rsid wsp:val=&quot;004D374B&quot;/&gt;&lt;wsp:rsid wsp:val=&quot;004D45BB&quot;/&gt;&lt;wsp:rsid wsp:val=&quot;004D46F5&quot;/&gt;&lt;wsp:rsid wsp:val=&quot;004D4858&quot;/&gt;&lt;wsp:rsid wsp:val=&quot;004D4910&quot;/&gt;&lt;wsp:rsid wsp:val=&quot;004D49FC&quot;/&gt;&lt;wsp:rsid wsp:val=&quot;004D4D00&quot;/&gt;&lt;wsp:rsid wsp:val=&quot;004D510C&quot;/&gt;&lt;wsp:rsid wsp:val=&quot;004D59C0&quot;/&gt;&lt;wsp:rsid wsp:val=&quot;004D5F39&quot;/&gt;&lt;wsp:rsid wsp:val=&quot;004D609A&quot;/&gt;&lt;wsp:rsid wsp:val=&quot;004D726F&quot;/&gt;&lt;wsp:rsid wsp:val=&quot;004D72DF&quot;/&gt;&lt;wsp:rsid wsp:val=&quot;004D72EA&quot;/&gt;&lt;wsp:rsid wsp:val=&quot;004D74CA&quot;/&gt;&lt;wsp:rsid wsp:val=&quot;004D7F04&quot;/&gt;&lt;wsp:rsid wsp:val=&quot;004E0199&quot;/&gt;&lt;wsp:rsid wsp:val=&quot;004E04AD&quot;/&gt;&lt;wsp:rsid wsp:val=&quot;004E05E5&quot;/&gt;&lt;wsp:rsid wsp:val=&quot;004E1062&quot;/&gt;&lt;wsp:rsid wsp:val=&quot;004E16B9&quot;/&gt;&lt;wsp:rsid wsp:val=&quot;004E172E&quot;/&gt;&lt;wsp:rsid wsp:val=&quot;004E1B99&quot;/&gt;&lt;wsp:rsid wsp:val=&quot;004E243A&quot;/&gt;&lt;wsp:rsid wsp:val=&quot;004E2646&quot;/&gt;&lt;wsp:rsid wsp:val=&quot;004E2AC7&quot;/&gt;&lt;wsp:rsid wsp:val=&quot;004E2B60&quot;/&gt;&lt;wsp:rsid wsp:val=&quot;004E2E4E&quot;/&gt;&lt;wsp:rsid wsp:val=&quot;004E32DE&quot;/&gt;&lt;wsp:rsid wsp:val=&quot;004E33BE&quot;/&gt;&lt;wsp:rsid wsp:val=&quot;004E4744&quot;/&gt;&lt;wsp:rsid wsp:val=&quot;004E492E&quot;/&gt;&lt;wsp:rsid wsp:val=&quot;004E5770&quot;/&gt;&lt;wsp:rsid wsp:val=&quot;004E5BCB&quot;/&gt;&lt;wsp:rsid wsp:val=&quot;004E5DA0&quot;/&gt;&lt;wsp:rsid wsp:val=&quot;004E62AF&quot;/&gt;&lt;wsp:rsid wsp:val=&quot;004E644D&quot;/&gt;&lt;wsp:rsid wsp:val=&quot;004E6BC4&quot;/&gt;&lt;wsp:rsid wsp:val=&quot;004E6E75&quot;/&gt;&lt;wsp:rsid wsp:val=&quot;004E779B&quot;/&gt;&lt;wsp:rsid wsp:val=&quot;004E7937&quot;/&gt;&lt;wsp:rsid wsp:val=&quot;004E7A8D&quot;/&gt;&lt;wsp:rsid wsp:val=&quot;004E7D36&quot;/&gt;&lt;wsp:rsid wsp:val=&quot;004F06EF&quot;/&gt;&lt;wsp:rsid wsp:val=&quot;004F08FF&quot;/&gt;&lt;wsp:rsid wsp:val=&quot;004F189E&quot;/&gt;&lt;wsp:rsid wsp:val=&quot;004F21A2&quot;/&gt;&lt;wsp:rsid wsp:val=&quot;004F2465&quot;/&gt;&lt;wsp:rsid wsp:val=&quot;004F2A39&quot;/&gt;&lt;wsp:rsid wsp:val=&quot;004F31F9&quot;/&gt;&lt;wsp:rsid wsp:val=&quot;004F3264&quot;/&gt;&lt;wsp:rsid wsp:val=&quot;004F3465&quot;/&gt;&lt;wsp:rsid wsp:val=&quot;004F3536&quot;/&gt;&lt;wsp:rsid wsp:val=&quot;004F4333&quot;/&gt;&lt;wsp:rsid wsp:val=&quot;004F490C&quot;/&gt;&lt;wsp:rsid wsp:val=&quot;004F492D&quot;/&gt;&lt;wsp:rsid wsp:val=&quot;004F5105&quot;/&gt;&lt;wsp:rsid wsp:val=&quot;004F5CD7&quot;/&gt;&lt;wsp:rsid wsp:val=&quot;004F5F3B&quot;/&gt;&lt;wsp:rsid wsp:val=&quot;004F6419&quot;/&gt;&lt;wsp:rsid wsp:val=&quot;004F6720&quot;/&gt;&lt;wsp:rsid wsp:val=&quot;004F68F9&quot;/&gt;&lt;wsp:rsid wsp:val=&quot;004F6B97&quot;/&gt;&lt;wsp:rsid wsp:val=&quot;004F78F8&quot;/&gt;&lt;wsp:rsid wsp:val=&quot;005001B2&quot;/&gt;&lt;wsp:rsid wsp:val=&quot;0050094B&quot;/&gt;&lt;wsp:rsid wsp:val=&quot;00500A87&quot;/&gt;&lt;wsp:rsid wsp:val=&quot;00501045&quot;/&gt;&lt;wsp:rsid wsp:val=&quot;005017BA&quot;/&gt;&lt;wsp:rsid wsp:val=&quot;00501A8A&quot;/&gt;&lt;wsp:rsid wsp:val=&quot;00502D90&quot;/&gt;&lt;wsp:rsid wsp:val=&quot;00503070&quot;/&gt;&lt;wsp:rsid wsp:val=&quot;00503202&quot;/&gt;&lt;wsp:rsid wsp:val=&quot;00503208&quot;/&gt;&lt;wsp:rsid wsp:val=&quot;0050324C&quot;/&gt;&lt;wsp:rsid wsp:val=&quot;005035EF&quot;/&gt;&lt;wsp:rsid wsp:val=&quot;00503600&quot;/&gt;&lt;wsp:rsid wsp:val=&quot;0050366A&quot;/&gt;&lt;wsp:rsid wsp:val=&quot;005036E8&quot;/&gt;&lt;wsp:rsid wsp:val=&quot;00503BCA&quot;/&gt;&lt;wsp:rsid wsp:val=&quot;00503C5A&quot;/&gt;&lt;wsp:rsid wsp:val=&quot;00503E3B&quot;/&gt;&lt;wsp:rsid wsp:val=&quot;00503F85&quot;/&gt;&lt;wsp:rsid wsp:val=&quot;00504261&quot;/&gt;&lt;wsp:rsid wsp:val=&quot;00504B56&quot;/&gt;&lt;wsp:rsid wsp:val=&quot;005066B0&quot;/&gt;&lt;wsp:rsid wsp:val=&quot;005067CA&quot;/&gt;&lt;wsp:rsid wsp:val=&quot;00506808&quot;/&gt;&lt;wsp:rsid wsp:val=&quot;00506EEA&quot;/&gt;&lt;wsp:rsid wsp:val=&quot;0050762C&quot;/&gt;&lt;wsp:rsid wsp:val=&quot;00510D3F&quot;/&gt;&lt;wsp:rsid wsp:val=&quot;0051151A&quot;/&gt;&lt;wsp:rsid wsp:val=&quot;005123CE&quot;/&gt;&lt;wsp:rsid wsp:val=&quot;00512647&quot;/&gt;&lt;wsp:rsid wsp:val=&quot;005127A6&quot;/&gt;&lt;wsp:rsid wsp:val=&quot;00512B66&quot;/&gt;&lt;wsp:rsid wsp:val=&quot;00514420&quot;/&gt;&lt;wsp:rsid wsp:val=&quot;00514591&quot;/&gt;&lt;wsp:rsid wsp:val=&quot;005147A6&quot;/&gt;&lt;wsp:rsid wsp:val=&quot;0051491B&quot;/&gt;&lt;wsp:rsid wsp:val=&quot;005157A2&quot;/&gt;&lt;wsp:rsid wsp:val=&quot;005160BA&quot;/&gt;&lt;wsp:rsid wsp:val=&quot;00516581&quot;/&gt;&lt;wsp:rsid wsp:val=&quot;005166D7&quot;/&gt;&lt;wsp:rsid wsp:val=&quot;0051684C&quot;/&gt;&lt;wsp:rsid wsp:val=&quot;00516F1D&quot;/&gt;&lt;wsp:rsid wsp:val=&quot;00517748&quot;/&gt;&lt;wsp:rsid wsp:val=&quot;00517AC1&quot;/&gt;&lt;wsp:rsid wsp:val=&quot;00517D96&quot;/&gt;&lt;wsp:rsid wsp:val=&quot;00520B80&quot;/&gt;&lt;wsp:rsid wsp:val=&quot;00520F29&quot;/&gt;&lt;wsp:rsid wsp:val=&quot;005210C5&quot;/&gt;&lt;wsp:rsid wsp:val=&quot;0052132E&quot;/&gt;&lt;wsp:rsid wsp:val=&quot;0052261F&quot;/&gt;&lt;wsp:rsid wsp:val=&quot;005233D7&quot;/&gt;&lt;wsp:rsid wsp:val=&quot;0052352A&quot;/&gt;&lt;wsp:rsid wsp:val=&quot;00523A7F&quot;/&gt;&lt;wsp:rsid wsp:val=&quot;00524187&quot;/&gt;&lt;wsp:rsid wsp:val=&quot;005241BD&quot;/&gt;&lt;wsp:rsid wsp:val=&quot;0052469C&quot;/&gt;&lt;wsp:rsid wsp:val=&quot;0052485F&quot;/&gt;&lt;wsp:rsid wsp:val=&quot;00524DE8&quot;/&gt;&lt;wsp:rsid wsp:val=&quot;005253BF&quot;/&gt;&lt;wsp:rsid wsp:val=&quot;00525E2E&quot;/&gt;&lt;wsp:rsid wsp:val=&quot;0052610C&quot;/&gt;&lt;wsp:rsid wsp:val=&quot;0052778F&quot;/&gt;&lt;wsp:rsid wsp:val=&quot;00527AB5&quot;/&gt;&lt;wsp:rsid wsp:val=&quot;00530189&quot;/&gt;&lt;wsp:rsid wsp:val=&quot;00530FA0&quot;/&gt;&lt;wsp:rsid wsp:val=&quot;00533048&quot;/&gt;&lt;wsp:rsid wsp:val=&quot;005331C8&quot;/&gt;&lt;wsp:rsid wsp:val=&quot;005334CD&quot;/&gt;&lt;wsp:rsid wsp:val=&quot;0053360F&quot;/&gt;&lt;wsp:rsid wsp:val=&quot;00534F72&quot;/&gt;&lt;wsp:rsid wsp:val=&quot;00535609&quot;/&gt;&lt;wsp:rsid wsp:val=&quot;00535C04&quot;/&gt;&lt;wsp:rsid wsp:val=&quot;00536886&quot;/&gt;&lt;wsp:rsid wsp:val=&quot;00536B46&quot;/&gt;&lt;wsp:rsid wsp:val=&quot;005373E9&quot;/&gt;&lt;wsp:rsid wsp:val=&quot;00537812&quot;/&gt;&lt;wsp:rsid wsp:val=&quot;00537A4A&quot;/&gt;&lt;wsp:rsid wsp:val=&quot;00537AE6&quot;/&gt;&lt;wsp:rsid wsp:val=&quot;005401D1&quot;/&gt;&lt;wsp:rsid wsp:val=&quot;005404F3&quot;/&gt;&lt;wsp:rsid wsp:val=&quot;00540508&quot;/&gt;&lt;wsp:rsid wsp:val=&quot;00540812&quot;/&gt;&lt;wsp:rsid wsp:val=&quot;00540FA3&quot;/&gt;&lt;wsp:rsid wsp:val=&quot;005410FA&quot;/&gt;&lt;wsp:rsid wsp:val=&quot;0054110D&quot;/&gt;&lt;wsp:rsid wsp:val=&quot;0054113E&quot;/&gt;&lt;wsp:rsid wsp:val=&quot;00541929&quot;/&gt;&lt;wsp:rsid wsp:val=&quot;00541C37&quot;/&gt;&lt;wsp:rsid wsp:val=&quot;00542D8D&quot;/&gt;&lt;wsp:rsid wsp:val=&quot;005430C0&quot;/&gt;&lt;wsp:rsid wsp:val=&quot;00544593&quot;/&gt;&lt;wsp:rsid wsp:val=&quot;005447E4&quot;/&gt;&lt;wsp:rsid wsp:val=&quot;005449EA&quot;/&gt;&lt;wsp:rsid wsp:val=&quot;00544DCA&quot;/&gt;&lt;wsp:rsid wsp:val=&quot;00545563&quot;/&gt;&lt;wsp:rsid wsp:val=&quot;00546FCC&quot;/&gt;&lt;wsp:rsid wsp:val=&quot;005479FE&quot;/&gt;&lt;wsp:rsid wsp:val=&quot;00547D45&quot;/&gt;&lt;wsp:rsid wsp:val=&quot;00547F1F&quot;/&gt;&lt;wsp:rsid wsp:val=&quot;005501A2&quot;/&gt;&lt;wsp:rsid wsp:val=&quot;0055055C&quot;/&gt;&lt;wsp:rsid wsp:val=&quot;00550F12&quot;/&gt;&lt;wsp:rsid wsp:val=&quot;005512FF&quot;/&gt;&lt;wsp:rsid wsp:val=&quot;00551808&quot;/&gt;&lt;wsp:rsid wsp:val=&quot;0055208E&quot;/&gt;&lt;wsp:rsid wsp:val=&quot;00552572&quot;/&gt;&lt;wsp:rsid wsp:val=&quot;0055336D&quot;/&gt;&lt;wsp:rsid wsp:val=&quot;00553818&quot;/&gt;&lt;wsp:rsid wsp:val=&quot;00553926&quot;/&gt;&lt;wsp:rsid wsp:val=&quot;00553940&quot;/&gt;&lt;wsp:rsid wsp:val=&quot;00553CC1&quot;/&gt;&lt;wsp:rsid wsp:val=&quot;00553F75&quot;/&gt;&lt;wsp:rsid wsp:val=&quot;00554581&quot;/&gt;&lt;wsp:rsid wsp:val=&quot;005548BA&quot;/&gt;&lt;wsp:rsid wsp:val=&quot;00554EE6&quot;/&gt;&lt;wsp:rsid wsp:val=&quot;005563C0&quot;/&gt;&lt;wsp:rsid wsp:val=&quot;0055700B&quot;/&gt;&lt;wsp:rsid wsp:val=&quot;005576AC&quot;/&gt;&lt;wsp:rsid wsp:val=&quot;00557C8A&quot;/&gt;&lt;wsp:rsid wsp:val=&quot;00557CB7&quot;/&gt;&lt;wsp:rsid wsp:val=&quot;00557E2C&quot;/&gt;&lt;wsp:rsid wsp:val=&quot;00560B49&quot;/&gt;&lt;wsp:rsid wsp:val=&quot;00560E2A&quot;/&gt;&lt;wsp:rsid wsp:val=&quot;00561048&quot;/&gt;&lt;wsp:rsid wsp:val=&quot;0056114F&quot;/&gt;&lt;wsp:rsid wsp:val=&quot;00561794&quot;/&gt;&lt;wsp:rsid wsp:val=&quot;00562333&quot;/&gt;&lt;wsp:rsid wsp:val=&quot;00562A4C&quot;/&gt;&lt;wsp:rsid wsp:val=&quot;0056315F&quot;/&gt;&lt;wsp:rsid wsp:val=&quot;0056338F&quot;/&gt;&lt;wsp:rsid wsp:val=&quot;00563C05&quot;/&gt;&lt;wsp:rsid wsp:val=&quot;00563DAE&quot;/&gt;&lt;wsp:rsid wsp:val=&quot;00563F1E&quot;/&gt;&lt;wsp:rsid wsp:val=&quot;0056553E&quot;/&gt;&lt;wsp:rsid wsp:val=&quot;00565CA4&quot;/&gt;&lt;wsp:rsid wsp:val=&quot;0056633D&quot;/&gt;&lt;wsp:rsid wsp:val=&quot;005668DD&quot;/&gt;&lt;wsp:rsid wsp:val=&quot;00566B7E&quot;/&gt;&lt;wsp:rsid wsp:val=&quot;00566E4A&quot;/&gt;&lt;wsp:rsid wsp:val=&quot;00567229&quot;/&gt;&lt;wsp:rsid wsp:val=&quot;0056759E&quot;/&gt;&lt;wsp:rsid wsp:val=&quot;0057030B&quot;/&gt;&lt;wsp:rsid wsp:val=&quot;005704B8&quot;/&gt;&lt;wsp:rsid wsp:val=&quot;00570937&quot;/&gt;&lt;wsp:rsid wsp:val=&quot;00570A1F&quot;/&gt;&lt;wsp:rsid wsp:val=&quot;00570DDB&quot;/&gt;&lt;wsp:rsid wsp:val=&quot;0057118E&quot;/&gt;&lt;wsp:rsid wsp:val=&quot;00571497&quot;/&gt;&lt;wsp:rsid wsp:val=&quot;00571810&quot;/&gt;&lt;wsp:rsid wsp:val=&quot;00572066&quot;/&gt;&lt;wsp:rsid wsp:val=&quot;005728B5&quot;/&gt;&lt;wsp:rsid wsp:val=&quot;00572CD3&quot;/&gt;&lt;wsp:rsid wsp:val=&quot;00573416&quot;/&gt;&lt;wsp:rsid wsp:val=&quot;00573E68&quot;/&gt;&lt;wsp:rsid wsp:val=&quot;00573FA2&quot;/&gt;&lt;wsp:rsid wsp:val=&quot;00574548&quot;/&gt;&lt;wsp:rsid wsp:val=&quot;00574AE4&quot;/&gt;&lt;wsp:rsid wsp:val=&quot;00574B15&quot;/&gt;&lt;wsp:rsid wsp:val=&quot;005754CE&quot;/&gt;&lt;wsp:rsid wsp:val=&quot;00575D1B&quot;/&gt;&lt;wsp:rsid wsp:val=&quot;00575E5D&quot;/&gt;&lt;wsp:rsid wsp:val=&quot;00575EB3&quot;/&gt;&lt;wsp:rsid wsp:val=&quot;0057620B&quot;/&gt;&lt;wsp:rsid wsp:val=&quot;0057628F&quot;/&gt;&lt;wsp:rsid wsp:val=&quot;00576C78&quot;/&gt;&lt;wsp:rsid wsp:val=&quot;00576E1E&quot;/&gt;&lt;wsp:rsid wsp:val=&quot;0057779D&quot;/&gt;&lt;wsp:rsid wsp:val=&quot;005779E9&quot;/&gt;&lt;wsp:rsid wsp:val=&quot;00580787&quot;/&gt;&lt;wsp:rsid wsp:val=&quot;00580AE1&quot;/&gt;&lt;wsp:rsid wsp:val=&quot;00581148&quot;/&gt;&lt;wsp:rsid wsp:val=&quot;00581280&quot;/&gt;&lt;wsp:rsid wsp:val=&quot;00581307&quot;/&gt;&lt;wsp:rsid wsp:val=&quot;00581D54&quot;/&gt;&lt;wsp:rsid wsp:val=&quot;00582639&quot;/&gt;&lt;wsp:rsid wsp:val=&quot;005828A1&quot;/&gt;&lt;wsp:rsid wsp:val=&quot;00582CD2&quot;/&gt;&lt;wsp:rsid wsp:val=&quot;005839DE&quot;/&gt;&lt;wsp:rsid wsp:val=&quot;00584629&quot;/&gt;&lt;wsp:rsid wsp:val=&quot;00584B7B&quot;/&gt;&lt;wsp:rsid wsp:val=&quot;00584FC2&quot;/&gt;&lt;wsp:rsid wsp:val=&quot;005854CA&quot;/&gt;&lt;wsp:rsid wsp:val=&quot;005856E4&quot;/&gt;&lt;wsp:rsid wsp:val=&quot;00585908&quot;/&gt;&lt;wsp:rsid wsp:val=&quot;00586026&quot;/&gt;&lt;wsp:rsid wsp:val=&quot;005863BC&quot;/&gt;&lt;wsp:rsid wsp:val=&quot;00587BF5&quot;/&gt;&lt;wsp:rsid wsp:val=&quot;00587EAE&quot;/&gt;&lt;wsp:rsid wsp:val=&quot;0059038E&quot;/&gt;&lt;wsp:rsid wsp:val=&quot;00591A99&quot;/&gt;&lt;wsp:rsid wsp:val=&quot;00591CAE&quot;/&gt;&lt;wsp:rsid wsp:val=&quot;00591DFF&quot;/&gt;&lt;wsp:rsid wsp:val=&quot;005924C8&quot;/&gt;&lt;wsp:rsid wsp:val=&quot;005932D6&quot;/&gt;&lt;wsp:rsid wsp:val=&quot;00593A5C&quot;/&gt;&lt;wsp:rsid wsp:val=&quot;00593C49&quot;/&gt;&lt;wsp:rsid wsp:val=&quot;00594A23&quot;/&gt;&lt;wsp:rsid wsp:val=&quot;00594B11&quot;/&gt;&lt;wsp:rsid wsp:val=&quot;0059618A&quot;/&gt;&lt;wsp:rsid wsp:val=&quot;005968B9&quot;/&gt;&lt;wsp:rsid wsp:val=&quot;00596B5D&quot;/&gt;&lt;wsp:rsid wsp:val=&quot;00596E05&quot;/&gt;&lt;wsp:rsid wsp:val=&quot;005971ED&quot;/&gt;&lt;wsp:rsid wsp:val=&quot;005972C7&quot;/&gt;&lt;wsp:rsid wsp:val=&quot;005A0787&quot;/&gt;&lt;wsp:rsid wsp:val=&quot;005A080F&quot;/&gt;&lt;wsp:rsid wsp:val=&quot;005A141B&quot;/&gt;&lt;wsp:rsid wsp:val=&quot;005A2304&quot;/&gt;&lt;wsp:rsid wsp:val=&quot;005A2E52&quot;/&gt;&lt;wsp:rsid wsp:val=&quot;005A2FED&quot;/&gt;&lt;wsp:rsid wsp:val=&quot;005A32F9&quot;/&gt;&lt;wsp:rsid wsp:val=&quot;005A3413&quot;/&gt;&lt;wsp:rsid wsp:val=&quot;005A3765&quot;/&gt;&lt;wsp:rsid wsp:val=&quot;005A3D7F&quot;/&gt;&lt;wsp:rsid wsp:val=&quot;005A3ECD&quot;/&gt;&lt;wsp:rsid wsp:val=&quot;005A4097&quot;/&gt;&lt;wsp:rsid wsp:val=&quot;005A4496&quot;/&gt;&lt;wsp:rsid wsp:val=&quot;005A4777&quot;/&gt;&lt;wsp:rsid wsp:val=&quot;005A48A7&quot;/&gt;&lt;wsp:rsid wsp:val=&quot;005A5E98&quot;/&gt;&lt;wsp:rsid wsp:val=&quot;005A643C&quot;/&gt;&lt;wsp:rsid wsp:val=&quot;005A6CD3&quot;/&gt;&lt;wsp:rsid wsp:val=&quot;005A6D24&quot;/&gt;&lt;wsp:rsid wsp:val=&quot;005A7487&quot;/&gt;&lt;wsp:rsid wsp:val=&quot;005A7551&quot;/&gt;&lt;wsp:rsid wsp:val=&quot;005A77AC&quot;/&gt;&lt;wsp:rsid wsp:val=&quot;005A7B97&quot;/&gt;&lt;wsp:rsid wsp:val=&quot;005A7CD8&quot;/&gt;&lt;wsp:rsid wsp:val=&quot;005B0651&quot;/&gt;&lt;wsp:rsid wsp:val=&quot;005B0CAA&quot;/&gt;&lt;wsp:rsid wsp:val=&quot;005B0FE5&quot;/&gt;&lt;wsp:rsid wsp:val=&quot;005B126B&quot;/&gt;&lt;wsp:rsid wsp:val=&quot;005B138A&quot;/&gt;&lt;wsp:rsid wsp:val=&quot;005B1C2D&quot;/&gt;&lt;wsp:rsid wsp:val=&quot;005B2537&quot;/&gt;&lt;wsp:rsid wsp:val=&quot;005B26EF&quot;/&gt;&lt;wsp:rsid wsp:val=&quot;005B2730&quot;/&gt;&lt;wsp:rsid wsp:val=&quot;005B2AF4&quot;/&gt;&lt;wsp:rsid wsp:val=&quot;005B43EE&quot;/&gt;&lt;wsp:rsid wsp:val=&quot;005B49E5&quot;/&gt;&lt;wsp:rsid wsp:val=&quot;005B4AEF&quot;/&gt;&lt;wsp:rsid wsp:val=&quot;005B5129&quot;/&gt;&lt;wsp:rsid wsp:val=&quot;005B5532&quot;/&gt;&lt;wsp:rsid wsp:val=&quot;005B59B1&quot;/&gt;&lt;wsp:rsid wsp:val=&quot;005B5BE4&quot;/&gt;&lt;wsp:rsid wsp:val=&quot;005B60EF&quot;/&gt;&lt;wsp:rsid wsp:val=&quot;005B672F&quot;/&gt;&lt;wsp:rsid wsp:val=&quot;005B6EC6&quot;/&gt;&lt;wsp:rsid wsp:val=&quot;005B6FC6&quot;/&gt;&lt;wsp:rsid wsp:val=&quot;005B701A&quot;/&gt;&lt;wsp:rsid wsp:val=&quot;005B727D&quot;/&gt;&lt;wsp:rsid wsp:val=&quot;005B7626&quot;/&gt;&lt;wsp:rsid wsp:val=&quot;005C124A&quot;/&gt;&lt;wsp:rsid wsp:val=&quot;005C1DE0&quot;/&gt;&lt;wsp:rsid wsp:val=&quot;005C1E8D&quot;/&gt;&lt;wsp:rsid wsp:val=&quot;005C223F&quot;/&gt;&lt;wsp:rsid wsp:val=&quot;005C24E6&quot;/&gt;&lt;wsp:rsid wsp:val=&quot;005C34EA&quot;/&gt;&lt;wsp:rsid wsp:val=&quot;005C3710&quot;/&gt;&lt;wsp:rsid wsp:val=&quot;005C3BF5&quot;/&gt;&lt;wsp:rsid wsp:val=&quot;005C3C92&quot;/&gt;&lt;wsp:rsid wsp:val=&quot;005C4156&quot;/&gt;&lt;wsp:rsid wsp:val=&quot;005C422B&quot;/&gt;&lt;wsp:rsid wsp:val=&quot;005C4259&quot;/&gt;&lt;wsp:rsid wsp:val=&quot;005C43FC&quot;/&gt;&lt;wsp:rsid wsp:val=&quot;005C4643&quot;/&gt;&lt;wsp:rsid wsp:val=&quot;005C4C66&quot;/&gt;&lt;wsp:rsid wsp:val=&quot;005C5027&quot;/&gt;&lt;wsp:rsid wsp:val=&quot;005C5252&quot;/&gt;&lt;wsp:rsid wsp:val=&quot;005C5B62&quot;/&gt;&lt;wsp:rsid wsp:val=&quot;005C6D1F&quot;/&gt;&lt;wsp:rsid wsp:val=&quot;005C6D8F&quot;/&gt;&lt;wsp:rsid wsp:val=&quot;005C6FB4&quot;/&gt;&lt;wsp:rsid wsp:val=&quot;005C70BA&quot;/&gt;&lt;wsp:rsid wsp:val=&quot;005C7111&quot;/&gt;&lt;wsp:rsid wsp:val=&quot;005C73AA&quot;/&gt;&lt;wsp:rsid wsp:val=&quot;005D07DA&quot;/&gt;&lt;wsp:rsid wsp:val=&quot;005D0923&quot;/&gt;&lt;wsp:rsid wsp:val=&quot;005D0978&quot;/&gt;&lt;wsp:rsid wsp:val=&quot;005D0E30&quot;/&gt;&lt;wsp:rsid wsp:val=&quot;005D0E78&quot;/&gt;&lt;wsp:rsid wsp:val=&quot;005D0EA2&quot;/&gt;&lt;wsp:rsid wsp:val=&quot;005D15C2&quot;/&gt;&lt;wsp:rsid wsp:val=&quot;005D1757&quot;/&gt;&lt;wsp:rsid wsp:val=&quot;005D1D94&quot;/&gt;&lt;wsp:rsid wsp:val=&quot;005D1DFF&quot;/&gt;&lt;wsp:rsid wsp:val=&quot;005D1E16&quot;/&gt;&lt;wsp:rsid wsp:val=&quot;005D1F0B&quot;/&gt;&lt;wsp:rsid wsp:val=&quot;005D3449&quot;/&gt;&lt;wsp:rsid wsp:val=&quot;005D3579&quot;/&gt;&lt;wsp:rsid wsp:val=&quot;005D36F9&quot;/&gt;&lt;wsp:rsid wsp:val=&quot;005D4308&quot;/&gt;&lt;wsp:rsid wsp:val=&quot;005D4458&quot;/&gt;&lt;wsp:rsid wsp:val=&quot;005D44AC&quot;/&gt;&lt;wsp:rsid wsp:val=&quot;005D48F2&quot;/&gt;&lt;wsp:rsid wsp:val=&quot;005D4B59&quot;/&gt;&lt;wsp:rsid wsp:val=&quot;005D55A7&quot;/&gt;&lt;wsp:rsid wsp:val=&quot;005D5CDB&quot;/&gt;&lt;wsp:rsid wsp:val=&quot;005D5EEB&quot;/&gt;&lt;wsp:rsid wsp:val=&quot;005D6CA3&quot;/&gt;&lt;wsp:rsid wsp:val=&quot;005D6F6B&quot;/&gt;&lt;wsp:rsid wsp:val=&quot;005D7181&quot;/&gt;&lt;wsp:rsid wsp:val=&quot;005D756F&quot;/&gt;&lt;wsp:rsid wsp:val=&quot;005D76A0&quot;/&gt;&lt;wsp:rsid wsp:val=&quot;005D7849&quot;/&gt;&lt;wsp:rsid wsp:val=&quot;005D7AA8&quot;/&gt;&lt;wsp:rsid wsp:val=&quot;005E089F&quot;/&gt;&lt;wsp:rsid wsp:val=&quot;005E0F20&quot;/&gt;&lt;wsp:rsid wsp:val=&quot;005E1203&quot;/&gt;&lt;wsp:rsid wsp:val=&quot;005E1740&quot;/&gt;&lt;wsp:rsid wsp:val=&quot;005E1E74&quot;/&gt;&lt;wsp:rsid wsp:val=&quot;005E2B32&quot;/&gt;&lt;wsp:rsid wsp:val=&quot;005E2D31&quot;/&gt;&lt;wsp:rsid wsp:val=&quot;005E2E04&quot;/&gt;&lt;wsp:rsid wsp:val=&quot;005E2E1D&quot;/&gt;&lt;wsp:rsid wsp:val=&quot;005E2E30&quot;/&gt;&lt;wsp:rsid wsp:val=&quot;005E33F3&quot;/&gt;&lt;wsp:rsid wsp:val=&quot;005E356E&quot;/&gt;&lt;wsp:rsid wsp:val=&quot;005E3DBA&quot;/&gt;&lt;wsp:rsid wsp:val=&quot;005E40F2&quot;/&gt;&lt;wsp:rsid wsp:val=&quot;005E4AE6&quot;/&gt;&lt;wsp:rsid wsp:val=&quot;005E4D0F&quot;/&gt;&lt;wsp:rsid wsp:val=&quot;005E6264&quot;/&gt;&lt;wsp:rsid wsp:val=&quot;005E699B&quot;/&gt;&lt;wsp:rsid wsp:val=&quot;005E6B50&quot;/&gt;&lt;wsp:rsid wsp:val=&quot;005E6C22&quot;/&gt;&lt;wsp:rsid wsp:val=&quot;005E6C71&quot;/&gt;&lt;wsp:rsid wsp:val=&quot;005E6E20&quot;/&gt;&lt;wsp:rsid wsp:val=&quot;005E6FD7&quot;/&gt;&lt;wsp:rsid wsp:val=&quot;005E71FF&quot;/&gt;&lt;wsp:rsid wsp:val=&quot;005E77B1&quot;/&gt;&lt;wsp:rsid wsp:val=&quot;005F0B2B&quot;/&gt;&lt;wsp:rsid wsp:val=&quot;005F12A1&quot;/&gt;&lt;wsp:rsid wsp:val=&quot;005F1A5B&quot;/&gt;&lt;wsp:rsid wsp:val=&quot;005F1FB0&quot;/&gt;&lt;wsp:rsid wsp:val=&quot;005F2C38&quot;/&gt;&lt;wsp:rsid wsp:val=&quot;005F2CC8&quot;/&gt;&lt;wsp:rsid wsp:val=&quot;005F3BA9&quot;/&gt;&lt;wsp:rsid wsp:val=&quot;005F3D54&quot;/&gt;&lt;wsp:rsid wsp:val=&quot;005F3E53&quot;/&gt;&lt;wsp:rsid wsp:val=&quot;005F3FAF&quot;/&gt;&lt;wsp:rsid wsp:val=&quot;005F4886&quot;/&gt;&lt;wsp:rsid wsp:val=&quot;005F5077&quot;/&gt;&lt;wsp:rsid wsp:val=&quot;005F53E6&quot;/&gt;&lt;wsp:rsid wsp:val=&quot;005F5655&quot;/&gt;&lt;wsp:rsid wsp:val=&quot;005F64E7&quot;/&gt;&lt;wsp:rsid wsp:val=&quot;005F65E7&quot;/&gt;&lt;wsp:rsid wsp:val=&quot;005F65FC&quot;/&gt;&lt;wsp:rsid wsp:val=&quot;005F6605&quot;/&gt;&lt;wsp:rsid wsp:val=&quot;005F6B46&quot;/&gt;&lt;wsp:rsid wsp:val=&quot;005F73FF&quot;/&gt;&lt;wsp:rsid wsp:val=&quot;00600C10&quot;/&gt;&lt;wsp:rsid wsp:val=&quot;00600D42&quot;/&gt;&lt;wsp:rsid wsp:val=&quot;00600D84&quot;/&gt;&lt;wsp:rsid wsp:val=&quot;00601C2A&quot;/&gt;&lt;wsp:rsid wsp:val=&quot;0060260D&quot;/&gt;&lt;wsp:rsid wsp:val=&quot;0060260F&quot;/&gt;&lt;wsp:rsid wsp:val=&quot;00602B2B&quot;/&gt;&lt;wsp:rsid wsp:val=&quot;0060325D&quot;/&gt;&lt;wsp:rsid wsp:val=&quot;0060452A&quot;/&gt;&lt;wsp:rsid wsp:val=&quot;00605182&quot;/&gt;&lt;wsp:rsid wsp:val=&quot;00605A76&quot;/&gt;&lt;wsp:rsid wsp:val=&quot;00605B61&quot;/&gt;&lt;wsp:rsid wsp:val=&quot;00605E56&quot;/&gt;&lt;wsp:rsid wsp:val=&quot;00606137&quot;/&gt;&lt;wsp:rsid wsp:val=&quot;006066E5&quot;/&gt;&lt;wsp:rsid wsp:val=&quot;00606A39&quot;/&gt;&lt;wsp:rsid wsp:val=&quot;0060715F&quot;/&gt;&lt;wsp:rsid wsp:val=&quot;006075C9&quot;/&gt;&lt;wsp:rsid wsp:val=&quot;006101D3&quot;/&gt;&lt;wsp:rsid wsp:val=&quot;006102A5&quot;/&gt;&lt;wsp:rsid wsp:val=&quot;0061063A&quot;/&gt;&lt;wsp:rsid wsp:val=&quot;006108F2&quot;/&gt;&lt;wsp:rsid wsp:val=&quot;006109D8&quot;/&gt;&lt;wsp:rsid wsp:val=&quot;006110AE&quot;/&gt;&lt;wsp:rsid wsp:val=&quot;00611708&quot;/&gt;&lt;wsp:rsid wsp:val=&quot;00611753&quot;/&gt;&lt;wsp:rsid wsp:val=&quot;00611AF7&quot;/&gt;&lt;wsp:rsid wsp:val=&quot;006124EC&quot;/&gt;&lt;wsp:rsid wsp:val=&quot;00613FF5&quot;/&gt;&lt;wsp:rsid wsp:val=&quot;006144EB&quot;/&gt;&lt;wsp:rsid wsp:val=&quot;00614DA1&quot;/&gt;&lt;wsp:rsid wsp:val=&quot;00615604&quot;/&gt;&lt;wsp:rsid wsp:val=&quot;0061567C&quot;/&gt;&lt;wsp:rsid wsp:val=&quot;00615BFD&quot;/&gt;&lt;wsp:rsid wsp:val=&quot;006160C0&quot;/&gt;&lt;wsp:rsid wsp:val=&quot;006161C3&quot;/&gt;&lt;wsp:rsid wsp:val=&quot;0061625B&quot;/&gt;&lt;wsp:rsid wsp:val=&quot;00616572&quot;/&gt;&lt;wsp:rsid wsp:val=&quot;006172FE&quot;/&gt;&lt;wsp:rsid wsp:val=&quot;00617F4F&quot;/&gt;&lt;wsp:rsid wsp:val=&quot;00620043&quot;/&gt;&lt;wsp:rsid wsp:val=&quot;006207A9&quot;/&gt;&lt;wsp:rsid wsp:val=&quot;00620ADB&quot;/&gt;&lt;wsp:rsid wsp:val=&quot;00620CE7&quot;/&gt;&lt;wsp:rsid wsp:val=&quot;00621032&quot;/&gt;&lt;wsp:rsid wsp:val=&quot;00621689&quot;/&gt;&lt;wsp:rsid wsp:val=&quot;0062188B&quot;/&gt;&lt;wsp:rsid wsp:val=&quot;0062235F&quot;/&gt;&lt;wsp:rsid wsp:val=&quot;0062246B&quot;/&gt;&lt;wsp:rsid wsp:val=&quot;006225CE&quot;/&gt;&lt;wsp:rsid wsp:val=&quot;0062322A&quot;/&gt;&lt;wsp:rsid wsp:val=&quot;00623606&quot;/&gt;&lt;wsp:rsid wsp:val=&quot;006237A8&quot;/&gt;&lt;wsp:rsid wsp:val=&quot;00623812&quot;/&gt;&lt;wsp:rsid wsp:val=&quot;0062381D&quot;/&gt;&lt;wsp:rsid wsp:val=&quot;00623C85&quot;/&gt;&lt;wsp:rsid wsp:val=&quot;00623D63&quot;/&gt;&lt;wsp:rsid wsp:val=&quot;0062412D&quot;/&gt;&lt;wsp:rsid wsp:val=&quot;00624760&quot;/&gt;&lt;wsp:rsid wsp:val=&quot;00624D4F&quot;/&gt;&lt;wsp:rsid wsp:val=&quot;00625A12&quot;/&gt;&lt;wsp:rsid wsp:val=&quot;0062611C&quot;/&gt;&lt;wsp:rsid wsp:val=&quot;0062622B&quot;/&gt;&lt;wsp:rsid wsp:val=&quot;006263C8&quot;/&gt;&lt;wsp:rsid wsp:val=&quot;00626AA8&quot;/&gt;&lt;wsp:rsid wsp:val=&quot;00626D04&quot;/&gt;&lt;wsp:rsid wsp:val=&quot;006271EA&quot;/&gt;&lt;wsp:rsid wsp:val=&quot;006273A9&quot;/&gt;&lt;wsp:rsid wsp:val=&quot;00627E79&quot;/&gt;&lt;wsp:rsid wsp:val=&quot;0063001F&quot;/&gt;&lt;wsp:rsid wsp:val=&quot;00630447&quot;/&gt;&lt;wsp:rsid wsp:val=&quot;00630629&quot;/&gt;&lt;wsp:rsid wsp:val=&quot;00630682&quot;/&gt;&lt;wsp:rsid wsp:val=&quot;006307CC&quot;/&gt;&lt;wsp:rsid wsp:val=&quot;00630C0D&quot;/&gt;&lt;wsp:rsid wsp:val=&quot;006320EB&quot;/&gt;&lt;wsp:rsid wsp:val=&quot;00632584&quot;/&gt;&lt;wsp:rsid wsp:val=&quot;00632A58&quot;/&gt;&lt;wsp:rsid wsp:val=&quot;00632AB1&quot;/&gt;&lt;wsp:rsid wsp:val=&quot;00632CF9&quot;/&gt;&lt;wsp:rsid wsp:val=&quot;00632E58&quot;/&gt;&lt;wsp:rsid wsp:val=&quot;0063363D&quot;/&gt;&lt;wsp:rsid wsp:val=&quot;00633B96&quot;/&gt;&lt;wsp:rsid wsp:val=&quot;006344BF&quot;/&gt;&lt;wsp:rsid wsp:val=&quot;00634A9D&quot;/&gt;&lt;wsp:rsid wsp:val=&quot;00634ACB&quot;/&gt;&lt;wsp:rsid wsp:val=&quot;00635335&quot;/&gt;&lt;wsp:rsid wsp:val=&quot;0063584D&quot;/&gt;&lt;wsp:rsid wsp:val=&quot;00635C49&quot;/&gt;&lt;wsp:rsid wsp:val=&quot;00635C74&quot;/&gt;&lt;wsp:rsid wsp:val=&quot;00637079&quot;/&gt;&lt;wsp:rsid wsp:val=&quot;0064051D&quot;/&gt;&lt;wsp:rsid wsp:val=&quot;00640FBA&quot;/&gt;&lt;wsp:rsid wsp:val=&quot;006414BF&quot;/&gt;&lt;wsp:rsid wsp:val=&quot;00641A9C&quot;/&gt;&lt;wsp:rsid wsp:val=&quot;00641C9C&quot;/&gt;&lt;wsp:rsid wsp:val=&quot;006421F9&quot;/&gt;&lt;wsp:rsid wsp:val=&quot;00642300&quot;/&gt;&lt;wsp:rsid wsp:val=&quot;00642F88&quot;/&gt;&lt;wsp:rsid wsp:val=&quot;006431B4&quot;/&gt;&lt;wsp:rsid wsp:val=&quot;00643226&quot;/&gt;&lt;wsp:rsid wsp:val=&quot;00643980&quot;/&gt;&lt;wsp:rsid wsp:val=&quot;00643E3B&quot;/&gt;&lt;wsp:rsid wsp:val=&quot;00643FE5&quot;/&gt;&lt;wsp:rsid wsp:val=&quot;006446D4&quot;/&gt;&lt;wsp:rsid wsp:val=&quot;0064523E&quot;/&gt;&lt;wsp:rsid wsp:val=&quot;006455C1&quot;/&gt;&lt;wsp:rsid wsp:val=&quot;00645880&quot;/&gt;&lt;wsp:rsid wsp:val=&quot;006458B5&quot;/&gt;&lt;wsp:rsid wsp:val=&quot;006459FB&quot;/&gt;&lt;wsp:rsid wsp:val=&quot;00645E8A&quot;/&gt;&lt;wsp:rsid wsp:val=&quot;0064619A&quot;/&gt;&lt;wsp:rsid wsp:val=&quot;00646321&quot;/&gt;&lt;wsp:rsid wsp:val=&quot;0064648B&quot;/&gt;&lt;wsp:rsid wsp:val=&quot;0064655D&quot;/&gt;&lt;wsp:rsid wsp:val=&quot;0064688B&quot;/&gt;&lt;wsp:rsid wsp:val=&quot;00646F5D&quot;/&gt;&lt;wsp:rsid wsp:val=&quot;0064724F&quot;/&gt;&lt;wsp:rsid wsp:val=&quot;00647338&quot;/&gt;&lt;wsp:rsid wsp:val=&quot;006473F6&quot;/&gt;&lt;wsp:rsid wsp:val=&quot;0064748C&quot;/&gt;&lt;wsp:rsid wsp:val=&quot;00650692&quot;/&gt;&lt;wsp:rsid wsp:val=&quot;006508C6&quot;/&gt;&lt;wsp:rsid wsp:val=&quot;00650E30&quot;/&gt;&lt;wsp:rsid wsp:val=&quot;00650F5D&quot;/&gt;&lt;wsp:rsid wsp:val=&quot;00651075&quot;/&gt;&lt;wsp:rsid wsp:val=&quot;00651619&quot;/&gt;&lt;wsp:rsid wsp:val=&quot;006518EA&quot;/&gt;&lt;wsp:rsid wsp:val=&quot;00651B48&quot;/&gt;&lt;wsp:rsid wsp:val=&quot;00651F64&quot;/&gt;&lt;wsp:rsid wsp:val=&quot;006522A5&quot;/&gt;&lt;wsp:rsid wsp:val=&quot;00652A70&quot;/&gt;&lt;wsp:rsid wsp:val=&quot;00652A79&quot;/&gt;&lt;wsp:rsid wsp:val=&quot;0065310D&quot;/&gt;&lt;wsp:rsid wsp:val=&quot;00653621&quot;/&gt;&lt;wsp:rsid wsp:val=&quot;006537C1&quot;/&gt;&lt;wsp:rsid wsp:val=&quot;0065384A&quot;/&gt;&lt;wsp:rsid wsp:val=&quot;00653C99&quot;/&gt;&lt;wsp:rsid wsp:val=&quot;00653CEA&quot;/&gt;&lt;wsp:rsid wsp:val=&quot;00654095&quot;/&gt;&lt;wsp:rsid wsp:val=&quot;0065442A&quot;/&gt;&lt;wsp:rsid wsp:val=&quot;006551DF&quot;/&gt;&lt;wsp:rsid wsp:val=&quot;00655282&quot;/&gt;&lt;wsp:rsid wsp:val=&quot;0065556D&quot;/&gt;&lt;wsp:rsid wsp:val=&quot;0065600B&quot;/&gt;&lt;wsp:rsid wsp:val=&quot;00656025&quot;/&gt;&lt;wsp:rsid wsp:val=&quot;006566F8&quot;/&gt;&lt;wsp:rsid wsp:val=&quot;006569D9&quot;/&gt;&lt;wsp:rsid wsp:val=&quot;00656D22&quot;/&gt;&lt;wsp:rsid wsp:val=&quot;00657066&quot;/&gt;&lt;wsp:rsid wsp:val=&quot;00657D35&quot;/&gt;&lt;wsp:rsid wsp:val=&quot;00657DEE&quot;/&gt;&lt;wsp:rsid wsp:val=&quot;0066002C&quot;/&gt;&lt;wsp:rsid wsp:val=&quot;0066049F&quot;/&gt;&lt;wsp:rsid wsp:val=&quot;00660DE2&quot;/&gt;&lt;wsp:rsid wsp:val=&quot;0066167B&quot;/&gt;&lt;wsp:rsid wsp:val=&quot;00661C1D&quot;/&gt;&lt;wsp:rsid wsp:val=&quot;00661DD0&quot;/&gt;&lt;wsp:rsid wsp:val=&quot;00662663&quot;/&gt;&lt;wsp:rsid wsp:val=&quot;00662BB6&quot;/&gt;&lt;wsp:rsid wsp:val=&quot;00662FEB&quot;/&gt;&lt;wsp:rsid wsp:val=&quot;006631FE&quot;/&gt;&lt;wsp:rsid wsp:val=&quot;0066383B&quot;/&gt;&lt;wsp:rsid wsp:val=&quot;00663F33&quot;/&gt;&lt;wsp:rsid wsp:val=&quot;00664179&quot;/&gt;&lt;wsp:rsid wsp:val=&quot;00664855&quot;/&gt;&lt;wsp:rsid wsp:val=&quot;0066498F&quot;/&gt;&lt;wsp:rsid wsp:val=&quot;00665618&quot;/&gt;&lt;wsp:rsid wsp:val=&quot;00665C85&quot;/&gt;&lt;wsp:rsid wsp:val=&quot;0066629F&quot;/&gt;&lt;wsp:rsid wsp:val=&quot;006664D3&quot;/&gt;&lt;wsp:rsid wsp:val=&quot;006666F4&quot;/&gt;&lt;wsp:rsid wsp:val=&quot;006678C8&quot;/&gt;&lt;wsp:rsid wsp:val=&quot;00667983&quot;/&gt;&lt;wsp:rsid wsp:val=&quot;00667CD4&quot;/&gt;&lt;wsp:rsid wsp:val=&quot;0067017C&quot;/&gt;&lt;wsp:rsid wsp:val=&quot;0067106D&quot;/&gt;&lt;wsp:rsid wsp:val=&quot;00671609&quot;/&gt;&lt;wsp:rsid wsp:val=&quot;006724BE&quot;/&gt;&lt;wsp:rsid wsp:val=&quot;00672EBD&quot;/&gt;&lt;wsp:rsid wsp:val=&quot;00673184&quot;/&gt;&lt;wsp:rsid wsp:val=&quot;00673F3F&quot;/&gt;&lt;wsp:rsid wsp:val=&quot;006749D6&quot;/&gt;&lt;wsp:rsid wsp:val=&quot;00674E7D&quot;/&gt;&lt;wsp:rsid wsp:val=&quot;006751C2&quot;/&gt;&lt;wsp:rsid wsp:val=&quot;00675268&quot;/&gt;&lt;wsp:rsid wsp:val=&quot;00675312&quot;/&gt;&lt;wsp:rsid wsp:val=&quot;00675B96&quot;/&gt;&lt;wsp:rsid wsp:val=&quot;00675DE7&quot;/&gt;&lt;wsp:rsid wsp:val=&quot;0067603A&quot;/&gt;&lt;wsp:rsid wsp:val=&quot;006767EC&quot;/&gt;&lt;wsp:rsid wsp:val=&quot;006773E1&quot;/&gt;&lt;wsp:rsid wsp:val=&quot;00680194&quot;/&gt;&lt;wsp:rsid wsp:val=&quot;006808CC&quot;/&gt;&lt;wsp:rsid wsp:val=&quot;0068111D&quot;/&gt;&lt;wsp:rsid wsp:val=&quot;00681361&quot;/&gt;&lt;wsp:rsid wsp:val=&quot;00681A2A&quot;/&gt;&lt;wsp:rsid wsp:val=&quot;00682B6B&quot;/&gt;&lt;wsp:rsid wsp:val=&quot;0068306F&quot;/&gt;&lt;wsp:rsid wsp:val=&quot;006835DA&quot;/&gt;&lt;wsp:rsid wsp:val=&quot;0068386A&quot;/&gt;&lt;wsp:rsid wsp:val=&quot;006842AA&quot;/&gt;&lt;wsp:rsid wsp:val=&quot;00684353&quot;/&gt;&lt;wsp:rsid wsp:val=&quot;00684C29&quot;/&gt;&lt;wsp:rsid wsp:val=&quot;00684C3F&quot;/&gt;&lt;wsp:rsid wsp:val=&quot;00685976&quot;/&gt;&lt;wsp:rsid wsp:val=&quot;00685A4A&quot;/&gt;&lt;wsp:rsid wsp:val=&quot;0068600A&quot;/&gt;&lt;wsp:rsid wsp:val=&quot;00686A91&quot;/&gt;&lt;wsp:rsid wsp:val=&quot;00686D8D&quot;/&gt;&lt;wsp:rsid wsp:val=&quot;00686F38&quot;/&gt;&lt;wsp:rsid wsp:val=&quot;00687C43&quot;/&gt;&lt;wsp:rsid wsp:val=&quot;00690380&quot;/&gt;&lt;wsp:rsid wsp:val=&quot;00691913&quot;/&gt;&lt;wsp:rsid wsp:val=&quot;00692351&quot;/&gt;&lt;wsp:rsid wsp:val=&quot;0069298A&quot;/&gt;&lt;wsp:rsid wsp:val=&quot;00692C7C&quot;/&gt;&lt;wsp:rsid wsp:val=&quot;006930B1&quot;/&gt;&lt;wsp:rsid wsp:val=&quot;00693127&quot;/&gt;&lt;wsp:rsid wsp:val=&quot;006931C8&quot;/&gt;&lt;wsp:rsid wsp:val=&quot;006938D2&quot;/&gt;&lt;wsp:rsid wsp:val=&quot;006939E6&quot;/&gt;&lt;wsp:rsid wsp:val=&quot;00693DA4&quot;/&gt;&lt;wsp:rsid wsp:val=&quot;00694734&quot;/&gt;&lt;wsp:rsid wsp:val=&quot;00694964&quot;/&gt;&lt;wsp:rsid wsp:val=&quot;00694E66&quot;/&gt;&lt;wsp:rsid wsp:val=&quot;00695237&quot;/&gt;&lt;wsp:rsid wsp:val=&quot;006954C8&quot;/&gt;&lt;wsp:rsid wsp:val=&quot;00695AA7&quot;/&gt;&lt;wsp:rsid wsp:val=&quot;00696126&quot;/&gt;&lt;wsp:rsid wsp:val=&quot;00696543&quot;/&gt;&lt;wsp:rsid wsp:val=&quot;00697367&quot;/&gt;&lt;wsp:rsid wsp:val=&quot;00697555&quot;/&gt;&lt;wsp:rsid wsp:val=&quot;006977FF&quot;/&gt;&lt;wsp:rsid wsp:val=&quot;006A017C&quot;/&gt;&lt;wsp:rsid wsp:val=&quot;006A061C&quot;/&gt;&lt;wsp:rsid wsp:val=&quot;006A0C75&quot;/&gt;&lt;wsp:rsid wsp:val=&quot;006A14DE&quot;/&gt;&lt;wsp:rsid wsp:val=&quot;006A19B3&quot;/&gt;&lt;wsp:rsid wsp:val=&quot;006A1EB8&quot;/&gt;&lt;wsp:rsid wsp:val=&quot;006A1F42&quot;/&gt;&lt;wsp:rsid wsp:val=&quot;006A1F5C&quot;/&gt;&lt;wsp:rsid wsp:val=&quot;006A2099&quot;/&gt;&lt;wsp:rsid wsp:val=&quot;006A29CC&quot;/&gt;&lt;wsp:rsid wsp:val=&quot;006A39DF&quot;/&gt;&lt;wsp:rsid wsp:val=&quot;006A3C61&quot;/&gt;&lt;wsp:rsid wsp:val=&quot;006A3ECD&quot;/&gt;&lt;wsp:rsid wsp:val=&quot;006A468F&quot;/&gt;&lt;wsp:rsid wsp:val=&quot;006A48E1&quot;/&gt;&lt;wsp:rsid wsp:val=&quot;006A4B13&quot;/&gt;&lt;wsp:rsid wsp:val=&quot;006A4DA2&quot;/&gt;&lt;wsp:rsid wsp:val=&quot;006A4DE7&quot;/&gt;&lt;wsp:rsid wsp:val=&quot;006A50F9&quot;/&gt;&lt;wsp:rsid wsp:val=&quot;006A51C0&quot;/&gt;&lt;wsp:rsid wsp:val=&quot;006A5F45&quot;/&gt;&lt;wsp:rsid wsp:val=&quot;006A6546&quot;/&gt;&lt;wsp:rsid wsp:val=&quot;006A67BB&quot;/&gt;&lt;wsp:rsid wsp:val=&quot;006A6CEE&quot;/&gt;&lt;wsp:rsid wsp:val=&quot;006A7B28&quot;/&gt;&lt;wsp:rsid wsp:val=&quot;006A7C04&quot;/&gt;&lt;wsp:rsid wsp:val=&quot;006A7E99&quot;/&gt;&lt;wsp:rsid wsp:val=&quot;006B017F&quot;/&gt;&lt;wsp:rsid wsp:val=&quot;006B0376&quot;/&gt;&lt;wsp:rsid wsp:val=&quot;006B0657&quot;/&gt;&lt;wsp:rsid wsp:val=&quot;006B0E97&quot;/&gt;&lt;wsp:rsid wsp:val=&quot;006B13A5&quot;/&gt;&lt;wsp:rsid wsp:val=&quot;006B2489&quot;/&gt;&lt;wsp:rsid wsp:val=&quot;006B2A9B&quot;/&gt;&lt;wsp:rsid wsp:val=&quot;006B2B0A&quot;/&gt;&lt;wsp:rsid wsp:val=&quot;006B2BB7&quot;/&gt;&lt;wsp:rsid wsp:val=&quot;006B2C88&quot;/&gt;&lt;wsp:rsid wsp:val=&quot;006B3967&quot;/&gt;&lt;wsp:rsid wsp:val=&quot;006B43B2&quot;/&gt;&lt;wsp:rsid wsp:val=&quot;006B47A9&quot;/&gt;&lt;wsp:rsid wsp:val=&quot;006B4CD2&quot;/&gt;&lt;wsp:rsid wsp:val=&quot;006B4D02&quot;/&gt;&lt;wsp:rsid wsp:val=&quot;006B4ECF&quot;/&gt;&lt;wsp:rsid wsp:val=&quot;006B5A1B&quot;/&gt;&lt;wsp:rsid wsp:val=&quot;006B5B97&quot;/&gt;&lt;wsp:rsid wsp:val=&quot;006B6A60&quot;/&gt;&lt;wsp:rsid wsp:val=&quot;006B6E1B&quot;/&gt;&lt;wsp:rsid wsp:val=&quot;006B6E99&quot;/&gt;&lt;wsp:rsid wsp:val=&quot;006B7127&quot;/&gt;&lt;wsp:rsid wsp:val=&quot;006B75AE&quot;/&gt;&lt;wsp:rsid wsp:val=&quot;006B79D2&quot;/&gt;&lt;wsp:rsid wsp:val=&quot;006B7B3B&quot;/&gt;&lt;wsp:rsid wsp:val=&quot;006C028B&quot;/&gt;&lt;wsp:rsid wsp:val=&quot;006C0729&quot;/&gt;&lt;wsp:rsid wsp:val=&quot;006C0731&quot;/&gt;&lt;wsp:rsid wsp:val=&quot;006C1614&quot;/&gt;&lt;wsp:rsid wsp:val=&quot;006C1AE0&quot;/&gt;&lt;wsp:rsid wsp:val=&quot;006C1F9D&quot;/&gt;&lt;wsp:rsid wsp:val=&quot;006C239C&quot;/&gt;&lt;wsp:rsid wsp:val=&quot;006C29B2&quot;/&gt;&lt;wsp:rsid wsp:val=&quot;006C3155&quot;/&gt;&lt;wsp:rsid wsp:val=&quot;006C3884&quot;/&gt;&lt;wsp:rsid wsp:val=&quot;006C391F&quot;/&gt;&lt;wsp:rsid wsp:val=&quot;006C42AB&quot;/&gt;&lt;wsp:rsid wsp:val=&quot;006C46D9&quot;/&gt;&lt;wsp:rsid wsp:val=&quot;006C4A73&quot;/&gt;&lt;wsp:rsid wsp:val=&quot;006C4C5E&quot;/&gt;&lt;wsp:rsid wsp:val=&quot;006C4F14&quot;/&gt;&lt;wsp:rsid wsp:val=&quot;006C506C&quot;/&gt;&lt;wsp:rsid wsp:val=&quot;006C5BB0&quot;/&gt;&lt;wsp:rsid wsp:val=&quot;006C5C3C&quot;/&gt;&lt;wsp:rsid wsp:val=&quot;006C5DA9&quot;/&gt;&lt;wsp:rsid wsp:val=&quot;006C620A&quot;/&gt;&lt;wsp:rsid wsp:val=&quot;006C6687&quot;/&gt;&lt;wsp:rsid wsp:val=&quot;006C685B&quot;/&gt;&lt;wsp:rsid wsp:val=&quot;006C6E2C&quot;/&gt;&lt;wsp:rsid wsp:val=&quot;006C7296&quot;/&gt;&lt;wsp:rsid wsp:val=&quot;006C769A&quot;/&gt;&lt;wsp:rsid wsp:val=&quot;006C7978&quot;/&gt;&lt;wsp:rsid wsp:val=&quot;006C7A35&quot;/&gt;&lt;wsp:rsid wsp:val=&quot;006C7AE6&quot;/&gt;&lt;wsp:rsid wsp:val=&quot;006D05D1&quot;/&gt;&lt;wsp:rsid wsp:val=&quot;006D0687&quot;/&gt;&lt;wsp:rsid wsp:val=&quot;006D0A62&quot;/&gt;&lt;wsp:rsid wsp:val=&quot;006D0D7D&quot;/&gt;&lt;wsp:rsid wsp:val=&quot;006D1362&quot;/&gt;&lt;wsp:rsid wsp:val=&quot;006D2257&quot;/&gt;&lt;wsp:rsid wsp:val=&quot;006D3028&quot;/&gt;&lt;wsp:rsid wsp:val=&quot;006D3303&quot;/&gt;&lt;wsp:rsid wsp:val=&quot;006D3716&quot;/&gt;&lt;wsp:rsid wsp:val=&quot;006D3A5E&quot;/&gt;&lt;wsp:rsid wsp:val=&quot;006D3F62&quot;/&gt;&lt;wsp:rsid wsp:val=&quot;006D3F98&quot;/&gt;&lt;wsp:rsid wsp:val=&quot;006D49A6&quot;/&gt;&lt;wsp:rsid wsp:val=&quot;006D52E7&quot;/&gt;&lt;wsp:rsid wsp:val=&quot;006D57AC&quot;/&gt;&lt;wsp:rsid wsp:val=&quot;006D5CC3&quot;/&gt;&lt;wsp:rsid wsp:val=&quot;006D7240&quot;/&gt;&lt;wsp:rsid wsp:val=&quot;006D7289&quot;/&gt;&lt;wsp:rsid wsp:val=&quot;006D7319&quot;/&gt;&lt;wsp:rsid wsp:val=&quot;006D76D5&quot;/&gt;&lt;wsp:rsid wsp:val=&quot;006D7793&quot;/&gt;&lt;wsp:rsid wsp:val=&quot;006D7F27&quot;/&gt;&lt;wsp:rsid wsp:val=&quot;006D7F28&quot;/&gt;&lt;wsp:rsid wsp:val=&quot;006E085B&quot;/&gt;&lt;wsp:rsid wsp:val=&quot;006E10FB&quot;/&gt;&lt;wsp:rsid wsp:val=&quot;006E2776&quot;/&gt;&lt;wsp:rsid wsp:val=&quot;006E2ECA&quot;/&gt;&lt;wsp:rsid wsp:val=&quot;006E42D4&quot;/&gt;&lt;wsp:rsid wsp:val=&quot;006E44CA&quot;/&gt;&lt;wsp:rsid wsp:val=&quot;006E450E&quot;/&gt;&lt;wsp:rsid wsp:val=&quot;006E475E&quot;/&gt;&lt;wsp:rsid wsp:val=&quot;006E47BB&quot;/&gt;&lt;wsp:rsid wsp:val=&quot;006E4C29&quot;/&gt;&lt;wsp:rsid wsp:val=&quot;006E4F6C&quot;/&gt;&lt;wsp:rsid wsp:val=&quot;006E5289&quot;/&gt;&lt;wsp:rsid wsp:val=&quot;006E529C&quot;/&gt;&lt;wsp:rsid wsp:val=&quot;006E5436&quot;/&gt;&lt;wsp:rsid wsp:val=&quot;006E594C&quot;/&gt;&lt;wsp:rsid wsp:val=&quot;006E6715&quot;/&gt;&lt;wsp:rsid wsp:val=&quot;006E6BAB&quot;/&gt;&lt;wsp:rsid wsp:val=&quot;006F1155&quot;/&gt;&lt;wsp:rsid wsp:val=&quot;006F1F92&quot;/&gt;&lt;wsp:rsid wsp:val=&quot;006F2076&quot;/&gt;&lt;wsp:rsid wsp:val=&quot;006F20D9&quot;/&gt;&lt;wsp:rsid wsp:val=&quot;006F24E9&quot;/&gt;&lt;wsp:rsid wsp:val=&quot;006F2847&quot;/&gt;&lt;wsp:rsid wsp:val=&quot;006F295E&quot;/&gt;&lt;wsp:rsid wsp:val=&quot;006F34CA&quot;/&gt;&lt;wsp:rsid wsp:val=&quot;006F36E0&quot;/&gt;&lt;wsp:rsid wsp:val=&quot;006F3921&quot;/&gt;&lt;wsp:rsid wsp:val=&quot;006F407F&quot;/&gt;&lt;wsp:rsid wsp:val=&quot;006F44A2&quot;/&gt;&lt;wsp:rsid wsp:val=&quot;006F49B4&quot;/&gt;&lt;wsp:rsid wsp:val=&quot;006F4FBE&quot;/&gt;&lt;wsp:rsid wsp:val=&quot;006F5D09&quot;/&gt;&lt;wsp:rsid wsp:val=&quot;006F601B&quot;/&gt;&lt;wsp:rsid wsp:val=&quot;006F61D1&quot;/&gt;&lt;wsp:rsid wsp:val=&quot;006F7626&quot;/&gt;&lt;wsp:rsid wsp:val=&quot;006F76B2&quot;/&gt;&lt;wsp:rsid wsp:val=&quot;006F7865&quot;/&gt;&lt;wsp:rsid wsp:val=&quot;006F7B36&quot;/&gt;&lt;wsp:rsid wsp:val=&quot;006F7D0C&quot;/&gt;&lt;wsp:rsid wsp:val=&quot;006F7F11&quot;/&gt;&lt;wsp:rsid wsp:val=&quot;00700C46&quot;/&gt;&lt;wsp:rsid wsp:val=&quot;00700E6B&quot;/&gt;&lt;wsp:rsid wsp:val=&quot;00701414&quot;/&gt;&lt;wsp:rsid wsp:val=&quot;00701D84&quot;/&gt;&lt;wsp:rsid wsp:val=&quot;00702734&quot;/&gt;&lt;wsp:rsid wsp:val=&quot;00703091&quot;/&gt;&lt;wsp:rsid wsp:val=&quot;00703563&quot;/&gt;&lt;wsp:rsid wsp:val=&quot;007035E0&quot;/&gt;&lt;wsp:rsid wsp:val=&quot;00704FF0&quot;/&gt;&lt;wsp:rsid wsp:val=&quot;00705584&quot;/&gt;&lt;wsp:rsid wsp:val=&quot;007056A8&quot;/&gt;&lt;wsp:rsid wsp:val=&quot;00706189&quot;/&gt;&lt;wsp:rsid wsp:val=&quot;0070678C&quot;/&gt;&lt;wsp:rsid wsp:val=&quot;0070683E&quot;/&gt;&lt;wsp:rsid wsp:val=&quot;0070699C&quot;/&gt;&lt;wsp:rsid wsp:val=&quot;00707805&quot;/&gt;&lt;wsp:rsid wsp:val=&quot;007100CF&quot;/&gt;&lt;wsp:rsid wsp:val=&quot;007103D7&quot;/&gt;&lt;wsp:rsid wsp:val=&quot;0071041E&quot;/&gt;&lt;wsp:rsid wsp:val=&quot;00710A75&quot;/&gt;&lt;wsp:rsid wsp:val=&quot;00710B3C&quot;/&gt;&lt;wsp:rsid wsp:val=&quot;00711325&quot;/&gt;&lt;wsp:rsid wsp:val=&quot;00711551&quot;/&gt;&lt;wsp:rsid wsp:val=&quot;00711E5C&quot;/&gt;&lt;wsp:rsid wsp:val=&quot;00711E88&quot;/&gt;&lt;wsp:rsid wsp:val=&quot;00711ED0&quot;/&gt;&lt;wsp:rsid wsp:val=&quot;00711F3C&quot;/&gt;&lt;wsp:rsid wsp:val=&quot;0071259B&quot;/&gt;&lt;wsp:rsid wsp:val=&quot;0071280E&quot;/&gt;&lt;wsp:rsid wsp:val=&quot;007129F0&quot;/&gt;&lt;wsp:rsid wsp:val=&quot;00713097&quot;/&gt;&lt;wsp:rsid wsp:val=&quot;007130AA&quot;/&gt;&lt;wsp:rsid wsp:val=&quot;007133D7&quot;/&gt;&lt;wsp:rsid wsp:val=&quot;00713765&quot;/&gt;&lt;wsp:rsid wsp:val=&quot;007138B1&quot;/&gt;&lt;wsp:rsid wsp:val=&quot;007139EE&quot;/&gt;&lt;wsp:rsid wsp:val=&quot;00713C5D&quot;/&gt;&lt;wsp:rsid wsp:val=&quot;007143DC&quot;/&gt;&lt;wsp:rsid wsp:val=&quot;007145B4&quot;/&gt;&lt;wsp:rsid wsp:val=&quot;00714624&quot;/&gt;&lt;wsp:rsid wsp:val=&quot;00714D62&quot;/&gt;&lt;wsp:rsid wsp:val=&quot;0071501D&quot;/&gt;&lt;wsp:rsid wsp:val=&quot;00715325&quot;/&gt;&lt;wsp:rsid wsp:val=&quot;00715442&quot;/&gt;&lt;wsp:rsid wsp:val=&quot;00715F88&quot;/&gt;&lt;wsp:rsid wsp:val=&quot;007161DE&quot;/&gt;&lt;wsp:rsid wsp:val=&quot;007163CC&quot;/&gt;&lt;wsp:rsid wsp:val=&quot;007165CD&quot;/&gt;&lt;wsp:rsid wsp:val=&quot;007166F2&quot;/&gt;&lt;wsp:rsid wsp:val=&quot;00716B66&quot;/&gt;&lt;wsp:rsid wsp:val=&quot;00716C51&quot;/&gt;&lt;wsp:rsid wsp:val=&quot;00717875&quot;/&gt;&lt;wsp:rsid wsp:val=&quot;007179FB&quot;/&gt;&lt;wsp:rsid wsp:val=&quot;00717E05&quot;/&gt;&lt;wsp:rsid wsp:val=&quot;00717E55&quot;/&gt;&lt;wsp:rsid wsp:val=&quot;007202E8&quot;/&gt;&lt;wsp:rsid wsp:val=&quot;00720AE9&quot;/&gt;&lt;wsp:rsid wsp:val=&quot;00720FFD&quot;/&gt;&lt;wsp:rsid wsp:val=&quot;007211C6&quot;/&gt;&lt;wsp:rsid wsp:val=&quot;007216B5&quot;/&gt;&lt;wsp:rsid wsp:val=&quot;00721ED0&quot;/&gt;&lt;wsp:rsid wsp:val=&quot;00721EEE&quot;/&gt;&lt;wsp:rsid wsp:val=&quot;00721F38&quot;/&gt;&lt;wsp:rsid wsp:val=&quot;0072258C&quot;/&gt;&lt;wsp:rsid wsp:val=&quot;00722669&quot;/&gt;&lt;wsp:rsid wsp:val=&quot;007228F9&quot;/&gt;&lt;wsp:rsid wsp:val=&quot;00722B0A&quot;/&gt;&lt;wsp:rsid wsp:val=&quot;007234B2&quot;/&gt;&lt;wsp:rsid wsp:val=&quot;0072383B&quot;/&gt;&lt;wsp:rsid wsp:val=&quot;007242D2&quot;/&gt;&lt;wsp:rsid wsp:val=&quot;007249E6&quot;/&gt;&lt;wsp:rsid wsp:val=&quot;00724D01&quot;/&gt;&lt;wsp:rsid wsp:val=&quot;00724D90&quot;/&gt;&lt;wsp:rsid wsp:val=&quot;007251FA&quot;/&gt;&lt;wsp:rsid wsp:val=&quot;00725879&quot;/&gt;&lt;wsp:rsid wsp:val=&quot;00725907&quot;/&gt;&lt;wsp:rsid wsp:val=&quot;00725A33&quot;/&gt;&lt;wsp:rsid wsp:val=&quot;00725C1B&quot;/&gt;&lt;wsp:rsid wsp:val=&quot;007266AD&quot;/&gt;&lt;wsp:rsid wsp:val=&quot;00727220&quot;/&gt;&lt;wsp:rsid wsp:val=&quot;007276D6&quot;/&gt;&lt;wsp:rsid wsp:val=&quot;0072776C&quot;/&gt;&lt;wsp:rsid wsp:val=&quot;00727FD7&quot;/&gt;&lt;wsp:rsid wsp:val=&quot;007309D0&quot;/&gt;&lt;wsp:rsid wsp:val=&quot;00730B3E&quot;/&gt;&lt;wsp:rsid wsp:val=&quot;0073167C&quot;/&gt;&lt;wsp:rsid wsp:val=&quot;007319FE&quot;/&gt;&lt;wsp:rsid wsp:val=&quot;00731A60&quot;/&gt;&lt;wsp:rsid wsp:val=&quot;00731CD3&quot;/&gt;&lt;wsp:rsid wsp:val=&quot;00731EE3&quot;/&gt;&lt;wsp:rsid wsp:val=&quot;00732EC0&quot;/&gt;&lt;wsp:rsid wsp:val=&quot;00732EE3&quot;/&gt;&lt;wsp:rsid wsp:val=&quot;00733107&quot;/&gt;&lt;wsp:rsid wsp:val=&quot;007331E5&quot;/&gt;&lt;wsp:rsid wsp:val=&quot;00733ADE&quot;/&gt;&lt;wsp:rsid wsp:val=&quot;007340E0&quot;/&gt;&lt;wsp:rsid wsp:val=&quot;007342C2&quot;/&gt;&lt;wsp:rsid wsp:val=&quot;00735ABB&quot;/&gt;&lt;wsp:rsid wsp:val=&quot;00735B50&quot;/&gt;&lt;wsp:rsid wsp:val=&quot;00735D9C&quot;/&gt;&lt;wsp:rsid wsp:val=&quot;0073601B&quot;/&gt;&lt;wsp:rsid wsp:val=&quot;007361ED&quot;/&gt;&lt;wsp:rsid wsp:val=&quot;0073655C&quot;/&gt;&lt;wsp:rsid wsp:val=&quot;00736C1C&quot;/&gt;&lt;wsp:rsid wsp:val=&quot;007370DD&quot;/&gt;&lt;wsp:rsid wsp:val=&quot;007375CA&quot;/&gt;&lt;wsp:rsid wsp:val=&quot;00737E92&quot;/&gt;&lt;wsp:rsid wsp:val=&quot;007404BB&quot;/&gt;&lt;wsp:rsid wsp:val=&quot;00740E3B&quot;/&gt;&lt;wsp:rsid wsp:val=&quot;00741F2D&quot;/&gt;&lt;wsp:rsid wsp:val=&quot;007428EB&quot;/&gt;&lt;wsp:rsid wsp:val=&quot;007429A6&quot;/&gt;&lt;wsp:rsid wsp:val=&quot;00742B77&quot;/&gt;&lt;wsp:rsid wsp:val=&quot;00742C4E&quot;/&gt;&lt;wsp:rsid wsp:val=&quot;0074448D&quot;/&gt;&lt;wsp:rsid wsp:val=&quot;00744958&quot;/&gt;&lt;wsp:rsid wsp:val=&quot;00745802&quot;/&gt;&lt;wsp:rsid wsp:val=&quot;007459A1&quot;/&gt;&lt;wsp:rsid wsp:val=&quot;0074629B&quot;/&gt;&lt;wsp:rsid wsp:val=&quot;00746527&quot;/&gt;&lt;wsp:rsid wsp:val=&quot;00747002&quot;/&gt;&lt;wsp:rsid wsp:val=&quot;00747620&quot;/&gt;&lt;wsp:rsid wsp:val=&quot;007505C1&quot;/&gt;&lt;wsp:rsid wsp:val=&quot;00750856&quot;/&gt;&lt;wsp:rsid wsp:val=&quot;00750AAC&quot;/&gt;&lt;wsp:rsid wsp:val=&quot;0075116C&quot;/&gt;&lt;wsp:rsid wsp:val=&quot;007511C9&quot;/&gt;&lt;wsp:rsid wsp:val=&quot;0075180A&quot;/&gt;&lt;wsp:rsid wsp:val=&quot;0075196B&quot;/&gt;&lt;wsp:rsid wsp:val=&quot;00751BC2&quot;/&gt;&lt;wsp:rsid wsp:val=&quot;00751DCE&quot;/&gt;&lt;wsp:rsid wsp:val=&quot;00751FAF&quot;/&gt;&lt;wsp:rsid wsp:val=&quot;007522CC&quot;/&gt;&lt;wsp:rsid wsp:val=&quot;00752490&quot;/&gt;&lt;wsp:rsid wsp:val=&quot;0075262F&quot;/&gt;&lt;wsp:rsid wsp:val=&quot;00752EE8&quot;/&gt;&lt;wsp:rsid wsp:val=&quot;00752EEF&quot;/&gt;&lt;wsp:rsid wsp:val=&quot;00752F2B&quot;/&gt;&lt;wsp:rsid wsp:val=&quot;007530F3&quot;/&gt;&lt;wsp:rsid wsp:val=&quot;00753B4F&quot;/&gt;&lt;wsp:rsid wsp:val=&quot;00753D60&quot;/&gt;&lt;wsp:rsid wsp:val=&quot;00753EAB&quot;/&gt;&lt;wsp:rsid wsp:val=&quot;00753FEF&quot;/&gt;&lt;wsp:rsid wsp:val=&quot;007543EA&quot;/&gt;&lt;wsp:rsid wsp:val=&quot;00755157&quot;/&gt;&lt;wsp:rsid wsp:val=&quot;007551D4&quot;/&gt;&lt;wsp:rsid wsp:val=&quot;0075570D&quot;/&gt;&lt;wsp:rsid wsp:val=&quot;00756B58&quot;/&gt;&lt;wsp:rsid wsp:val=&quot;00756D86&quot;/&gt;&lt;wsp:rsid wsp:val=&quot;00756FDD&quot;/&gt;&lt;wsp:rsid wsp:val=&quot;0075724F&quot;/&gt;&lt;wsp:rsid wsp:val=&quot;007579B8&quot;/&gt;&lt;wsp:rsid wsp:val=&quot;00757F3C&quot;/&gt;&lt;wsp:rsid wsp:val=&quot;00760480&quot;/&gt;&lt;wsp:rsid wsp:val=&quot;00760809&quot;/&gt;&lt;wsp:rsid wsp:val=&quot;00760855&quot;/&gt;&lt;wsp:rsid wsp:val=&quot;00760EAB&quot;/&gt;&lt;wsp:rsid wsp:val=&quot;00761DEA&quot;/&gt;&lt;wsp:rsid wsp:val=&quot;00761E02&quot;/&gt;&lt;wsp:rsid wsp:val=&quot;00762112&quot;/&gt;&lt;wsp:rsid wsp:val=&quot;00762CAD&quot;/&gt;&lt;wsp:rsid wsp:val=&quot;00763A59&quot;/&gt;&lt;wsp:rsid wsp:val=&quot;00763E81&quot;/&gt;&lt;wsp:rsid wsp:val=&quot;00764919&quot;/&gt;&lt;wsp:rsid wsp:val=&quot;00764C72&quot;/&gt;&lt;wsp:rsid wsp:val=&quot;00764D37&quot;/&gt;&lt;wsp:rsid wsp:val=&quot;00764F05&quot;/&gt;&lt;wsp:rsid wsp:val=&quot;00765011&quot;/&gt;&lt;wsp:rsid wsp:val=&quot;0076522C&quot;/&gt;&lt;wsp:rsid wsp:val=&quot;00765293&quot;/&gt;&lt;wsp:rsid wsp:val=&quot;00765624&quot;/&gt;&lt;wsp:rsid wsp:val=&quot;007658C7&quot;/&gt;&lt;wsp:rsid wsp:val=&quot;00765AF0&quot;/&gt;&lt;wsp:rsid wsp:val=&quot;00765DB3&quot;/&gt;&lt;wsp:rsid wsp:val=&quot;00766E6A&quot;/&gt;&lt;wsp:rsid wsp:val=&quot;00766F21&quot;/&gt;&lt;wsp:rsid wsp:val=&quot;007673DD&quot;/&gt;&lt;wsp:rsid wsp:val=&quot;00767984&quot;/&gt;&lt;wsp:rsid wsp:val=&quot;00767BAB&quot;/&gt;&lt;wsp:rsid wsp:val=&quot;00767D86&quot;/&gt;&lt;wsp:rsid wsp:val=&quot;007702A8&quot;/&gt;&lt;wsp:rsid wsp:val=&quot;007703FC&quot;/&gt;&lt;wsp:rsid wsp:val=&quot;00770A84&quot;/&gt;&lt;wsp:rsid wsp:val=&quot;00770DF8&quot;/&gt;&lt;wsp:rsid wsp:val=&quot;007710BA&quot;/&gt;&lt;wsp:rsid wsp:val=&quot;00772032&quot;/&gt;&lt;wsp:rsid wsp:val=&quot;007722B3&quot;/&gt;&lt;wsp:rsid wsp:val=&quot;00772644&quot;/&gt;&lt;wsp:rsid wsp:val=&quot;0077292B&quot;/&gt;&lt;wsp:rsid wsp:val=&quot;007730CF&quot;/&gt;&lt;wsp:rsid wsp:val=&quot;00773426&quot;/&gt;&lt;wsp:rsid wsp:val=&quot;0077344D&quot;/&gt;&lt;wsp:rsid wsp:val=&quot;00773B02&quot;/&gt;&lt;wsp:rsid wsp:val=&quot;00773D49&quot;/&gt;&lt;wsp:rsid wsp:val=&quot;00773FD6&quot;/&gt;&lt;wsp:rsid wsp:val=&quot;0077498D&quot;/&gt;&lt;wsp:rsid wsp:val=&quot;007749CC&quot;/&gt;&lt;wsp:rsid wsp:val=&quot;00774A0F&quot;/&gt;&lt;wsp:rsid wsp:val=&quot;0077536D&quot;/&gt;&lt;wsp:rsid wsp:val=&quot;007756A8&quot;/&gt;&lt;wsp:rsid wsp:val=&quot;0077679B&quot;/&gt;&lt;wsp:rsid wsp:val=&quot;00776C11&quot;/&gt;&lt;wsp:rsid wsp:val=&quot;00776EFB&quot;/&gt;&lt;wsp:rsid wsp:val=&quot;007770F9&quot;/&gt;&lt;wsp:rsid wsp:val=&quot;00777475&quot;/&gt;&lt;wsp:rsid wsp:val=&quot;00777651&quot;/&gt;&lt;wsp:rsid wsp:val=&quot;0077792C&quot;/&gt;&lt;wsp:rsid wsp:val=&quot;00780026&quot;/&gt;&lt;wsp:rsid wsp:val=&quot;007810F2&quot;/&gt;&lt;wsp:rsid wsp:val=&quot;007813D6&quot;/&gt;&lt;wsp:rsid wsp:val=&quot;00781DD7&quot;/&gt;&lt;wsp:rsid wsp:val=&quot;007828FB&quot;/&gt;&lt;wsp:rsid wsp:val=&quot;00782EE8&quot;/&gt;&lt;wsp:rsid wsp:val=&quot;00783711&quot;/&gt;&lt;wsp:rsid wsp:val=&quot;007838AD&quot;/&gt;&lt;wsp:rsid wsp:val=&quot;00784348&quot;/&gt;&lt;wsp:rsid wsp:val=&quot;00784C3E&quot;/&gt;&lt;wsp:rsid wsp:val=&quot;00784DFE&quot;/&gt;&lt;wsp:rsid wsp:val=&quot;00785101&quot;/&gt;&lt;wsp:rsid wsp:val=&quot;007861ED&quot;/&gt;&lt;wsp:rsid wsp:val=&quot;00786D68&quot;/&gt;&lt;wsp:rsid wsp:val=&quot;0078742B&quot;/&gt;&lt;wsp:rsid wsp:val=&quot;00787FF0&quot;/&gt;&lt;wsp:rsid wsp:val=&quot;00790963&quot;/&gt;&lt;wsp:rsid wsp:val=&quot;00790C43&quot;/&gt;&lt;wsp:rsid wsp:val=&quot;0079104C&quot;/&gt;&lt;wsp:rsid wsp:val=&quot;007913CC&quot;/&gt;&lt;wsp:rsid wsp:val=&quot;0079205A&quot;/&gt;&lt;wsp:rsid wsp:val=&quot;00792CD2&quot;/&gt;&lt;wsp:rsid wsp:val=&quot;00793A67&quot;/&gt;&lt;wsp:rsid wsp:val=&quot;007940E8&quot;/&gt;&lt;wsp:rsid wsp:val=&quot;00794231&quot;/&gt;&lt;wsp:rsid wsp:val=&quot;0079424B&quot;/&gt;&lt;wsp:rsid wsp:val=&quot;00794B9A&quot;/&gt;&lt;wsp:rsid wsp:val=&quot;00795140&quot;/&gt;&lt;wsp:rsid wsp:val=&quot;007955DC&quot;/&gt;&lt;wsp:rsid wsp:val=&quot;00795B11&quot;/&gt;&lt;wsp:rsid wsp:val=&quot;00795D0A&quot;/&gt;&lt;wsp:rsid wsp:val=&quot;00795D67&quot;/&gt;&lt;wsp:rsid wsp:val=&quot;00795F91&quot;/&gt;&lt;wsp:rsid wsp:val=&quot;0079639A&quot;/&gt;&lt;wsp:rsid wsp:val=&quot;00796D79&quot;/&gt;&lt;wsp:rsid wsp:val=&quot;00796EE7&quot;/&gt;&lt;wsp:rsid wsp:val=&quot;0079706D&quot;/&gt;&lt;wsp:rsid wsp:val=&quot;007974C2&quot;/&gt;&lt;wsp:rsid wsp:val=&quot;00797B5D&quot;/&gt;&lt;wsp:rsid wsp:val=&quot;007A0198&quot;/&gt;&lt;wsp:rsid wsp:val=&quot;007A019D&quot;/&gt;&lt;wsp:rsid wsp:val=&quot;007A0AE3&quot;/&gt;&lt;wsp:rsid wsp:val=&quot;007A19A4&quot;/&gt;&lt;wsp:rsid wsp:val=&quot;007A1BD6&quot;/&gt;&lt;wsp:rsid wsp:val=&quot;007A1FF1&quot;/&gt;&lt;wsp:rsid wsp:val=&quot;007A245E&quot;/&gt;&lt;wsp:rsid wsp:val=&quot;007A2C11&quot;/&gt;&lt;wsp:rsid wsp:val=&quot;007A2F2C&quot;/&gt;&lt;wsp:rsid wsp:val=&quot;007A3048&quot;/&gt;&lt;wsp:rsid wsp:val=&quot;007A4AF9&quot;/&gt;&lt;wsp:rsid wsp:val=&quot;007A4DCD&quot;/&gt;&lt;wsp:rsid wsp:val=&quot;007A4F7C&quot;/&gt;&lt;wsp:rsid wsp:val=&quot;007A54FD&quot;/&gt;&lt;wsp:rsid wsp:val=&quot;007A5676&quot;/&gt;&lt;wsp:rsid wsp:val=&quot;007A5B14&quot;/&gt;&lt;wsp:rsid wsp:val=&quot;007A5B7E&quot;/&gt;&lt;wsp:rsid wsp:val=&quot;007A64AB&quot;/&gt;&lt;wsp:rsid wsp:val=&quot;007A66CB&quot;/&gt;&lt;wsp:rsid wsp:val=&quot;007A6951&quot;/&gt;&lt;wsp:rsid wsp:val=&quot;007A6EF4&quot;/&gt;&lt;wsp:rsid wsp:val=&quot;007A6F67&quot;/&gt;&lt;wsp:rsid wsp:val=&quot;007A706D&quot;/&gt;&lt;wsp:rsid wsp:val=&quot;007A7541&quot;/&gt;&lt;wsp:rsid wsp:val=&quot;007A7544&quot;/&gt;&lt;wsp:rsid wsp:val=&quot;007A7564&quot;/&gt;&lt;wsp:rsid wsp:val=&quot;007A7754&quot;/&gt;&lt;wsp:rsid wsp:val=&quot;007A77CC&quot;/&gt;&lt;wsp:rsid wsp:val=&quot;007A7DCB&quot;/&gt;&lt;wsp:rsid wsp:val=&quot;007B07A5&quot;/&gt;&lt;wsp:rsid wsp:val=&quot;007B10C6&quot;/&gt;&lt;wsp:rsid wsp:val=&quot;007B1397&quot;/&gt;&lt;wsp:rsid wsp:val=&quot;007B13A9&quot;/&gt;&lt;wsp:rsid wsp:val=&quot;007B1BDF&quot;/&gt;&lt;wsp:rsid wsp:val=&quot;007B2161&quot;/&gt;&lt;wsp:rsid wsp:val=&quot;007B21D1&quot;/&gt;&lt;wsp:rsid wsp:val=&quot;007B2521&quot;/&gt;&lt;wsp:rsid wsp:val=&quot;007B2A7D&quot;/&gt;&lt;wsp:rsid wsp:val=&quot;007B2FEF&quot;/&gt;&lt;wsp:rsid wsp:val=&quot;007B3F7E&quot;/&gt;&lt;wsp:rsid wsp:val=&quot;007B3F89&quot;/&gt;&lt;wsp:rsid wsp:val=&quot;007B50B2&quot;/&gt;&lt;wsp:rsid wsp:val=&quot;007B5368&quot;/&gt;&lt;wsp:rsid wsp:val=&quot;007B58AE&quot;/&gt;&lt;wsp:rsid wsp:val=&quot;007B595D&quot;/&gt;&lt;wsp:rsid wsp:val=&quot;007B611F&quot;/&gt;&lt;wsp:rsid wsp:val=&quot;007B6602&quot;/&gt;&lt;wsp:rsid wsp:val=&quot;007B668C&quot;/&gt;&lt;wsp:rsid wsp:val=&quot;007B6A49&quot;/&gt;&lt;wsp:rsid wsp:val=&quot;007B6E23&quot;/&gt;&lt;wsp:rsid wsp:val=&quot;007B7222&quot;/&gt;&lt;wsp:rsid wsp:val=&quot;007B7A32&quot;/&gt;&lt;wsp:rsid wsp:val=&quot;007C0D18&quot;/&gt;&lt;wsp:rsid wsp:val=&quot;007C0DCA&quot;/&gt;&lt;wsp:rsid wsp:val=&quot;007C0FB7&quot;/&gt;&lt;wsp:rsid wsp:val=&quot;007C13E5&quot;/&gt;&lt;wsp:rsid wsp:val=&quot;007C1B79&quot;/&gt;&lt;wsp:rsid wsp:val=&quot;007C23D5&quot;/&gt;&lt;wsp:rsid wsp:val=&quot;007C2841&quot;/&gt;&lt;wsp:rsid wsp:val=&quot;007C2C6B&quot;/&gt;&lt;wsp:rsid wsp:val=&quot;007C303B&quot;/&gt;&lt;wsp:rsid wsp:val=&quot;007C34C6&quot;/&gt;&lt;wsp:rsid wsp:val=&quot;007C350C&quot;/&gt;&lt;wsp:rsid wsp:val=&quot;007C37E4&quot;/&gt;&lt;wsp:rsid wsp:val=&quot;007C3E55&quot;/&gt;&lt;wsp:rsid wsp:val=&quot;007C41BA&quot;/&gt;&lt;wsp:rsid wsp:val=&quot;007C4D04&quot;/&gt;&lt;wsp:rsid wsp:val=&quot;007C5D49&quot;/&gt;&lt;wsp:rsid wsp:val=&quot;007C5F65&quot;/&gt;&lt;wsp:rsid wsp:val=&quot;007C5F8E&quot;/&gt;&lt;wsp:rsid wsp:val=&quot;007C6626&quot;/&gt;&lt;wsp:rsid wsp:val=&quot;007C75EE&quot;/&gt;&lt;wsp:rsid wsp:val=&quot;007C79DD&quot;/&gt;&lt;wsp:rsid wsp:val=&quot;007C7F62&quot;/&gt;&lt;wsp:rsid wsp:val=&quot;007D010E&quot;/&gt;&lt;wsp:rsid wsp:val=&quot;007D04F2&quot;/&gt;&lt;wsp:rsid wsp:val=&quot;007D067B&quot;/&gt;&lt;wsp:rsid wsp:val=&quot;007D06AC&quot;/&gt;&lt;wsp:rsid wsp:val=&quot;007D135A&quot;/&gt;&lt;wsp:rsid wsp:val=&quot;007D155B&quot;/&gt;&lt;wsp:rsid wsp:val=&quot;007D1BD1&quot;/&gt;&lt;wsp:rsid wsp:val=&quot;007D2863&quot;/&gt;&lt;wsp:rsid wsp:val=&quot;007D29D4&quot;/&gt;&lt;wsp:rsid wsp:val=&quot;007D3227&quot;/&gt;&lt;wsp:rsid wsp:val=&quot;007D32EF&quot;/&gt;&lt;wsp:rsid wsp:val=&quot;007D3814&quot;/&gt;&lt;wsp:rsid wsp:val=&quot;007D3AFB&quot;/&gt;&lt;wsp:rsid wsp:val=&quot;007D4250&quot;/&gt;&lt;wsp:rsid wsp:val=&quot;007D4540&quot;/&gt;&lt;wsp:rsid wsp:val=&quot;007D53BC&quot;/&gt;&lt;wsp:rsid wsp:val=&quot;007D5BDD&quot;/&gt;&lt;wsp:rsid wsp:val=&quot;007D5D98&quot;/&gt;&lt;wsp:rsid wsp:val=&quot;007D6212&quot;/&gt;&lt;wsp:rsid wsp:val=&quot;007D66A4&quot;/&gt;&lt;wsp:rsid wsp:val=&quot;007D6C8B&quot;/&gt;&lt;wsp:rsid wsp:val=&quot;007D7142&quot;/&gt;&lt;wsp:rsid wsp:val=&quot;007D7471&quot;/&gt;&lt;wsp:rsid wsp:val=&quot;007D75A4&quot;/&gt;&lt;wsp:rsid wsp:val=&quot;007D78A9&quot;/&gt;&lt;wsp:rsid wsp:val=&quot;007D7DC1&quot;/&gt;&lt;wsp:rsid wsp:val=&quot;007D7FC6&quot;/&gt;&lt;wsp:rsid wsp:val=&quot;007E0634&quot;/&gt;&lt;wsp:rsid wsp:val=&quot;007E087C&quot;/&gt;&lt;wsp:rsid wsp:val=&quot;007E1222&quot;/&gt;&lt;wsp:rsid wsp:val=&quot;007E1626&quot;/&gt;&lt;wsp:rsid wsp:val=&quot;007E18E2&quot;/&gt;&lt;wsp:rsid wsp:val=&quot;007E1A45&quot;/&gt;&lt;wsp:rsid wsp:val=&quot;007E2694&quot;/&gt;&lt;wsp:rsid wsp:val=&quot;007E2A8D&quot;/&gt;&lt;wsp:rsid wsp:val=&quot;007E36F9&quot;/&gt;&lt;wsp:rsid wsp:val=&quot;007E3911&quot;/&gt;&lt;wsp:rsid wsp:val=&quot;007E3B27&quot;/&gt;&lt;wsp:rsid wsp:val=&quot;007E3CF1&quot;/&gt;&lt;wsp:rsid wsp:val=&quot;007E41FA&quot;/&gt;&lt;wsp:rsid wsp:val=&quot;007E4D1D&quot;/&gt;&lt;wsp:rsid wsp:val=&quot;007E4F34&quot;/&gt;&lt;wsp:rsid wsp:val=&quot;007E4F7F&quot;/&gt;&lt;wsp:rsid wsp:val=&quot;007E5A3C&quot;/&gt;&lt;wsp:rsid wsp:val=&quot;007E6825&quot;/&gt;&lt;wsp:rsid wsp:val=&quot;007E6E00&quot;/&gt;&lt;wsp:rsid wsp:val=&quot;007E6E13&quot;/&gt;&lt;wsp:rsid wsp:val=&quot;007E6E2E&quot;/&gt;&lt;wsp:rsid wsp:val=&quot;007E7372&quot;/&gt;&lt;wsp:rsid wsp:val=&quot;007E74CF&quot;/&gt;&lt;wsp:rsid wsp:val=&quot;007E75D7&quot;/&gt;&lt;wsp:rsid wsp:val=&quot;007E7D87&quot;/&gt;&lt;wsp:rsid wsp:val=&quot;007E7EB4&quot;/&gt;&lt;wsp:rsid wsp:val=&quot;007F00C7&quot;/&gt;&lt;wsp:rsid wsp:val=&quot;007F057E&quot;/&gt;&lt;wsp:rsid wsp:val=&quot;007F101F&quot;/&gt;&lt;wsp:rsid wsp:val=&quot;007F1302&quot;/&gt;&lt;wsp:rsid wsp:val=&quot;007F17BE&quot;/&gt;&lt;wsp:rsid wsp:val=&quot;007F20E3&quot;/&gt;&lt;wsp:rsid wsp:val=&quot;007F269E&quot;/&gt;&lt;wsp:rsid wsp:val=&quot;007F2B44&quot;/&gt;&lt;wsp:rsid wsp:val=&quot;007F2B75&quot;/&gt;&lt;wsp:rsid wsp:val=&quot;007F2EE6&quot;/&gt;&lt;wsp:rsid wsp:val=&quot;007F3019&quot;/&gt;&lt;wsp:rsid wsp:val=&quot;007F3557&quot;/&gt;&lt;wsp:rsid wsp:val=&quot;007F3930&quot;/&gt;&lt;wsp:rsid wsp:val=&quot;007F3EFD&quot;/&gt;&lt;wsp:rsid wsp:val=&quot;007F4C7A&quot;/&gt;&lt;wsp:rsid wsp:val=&quot;007F5EF3&quot;/&gt;&lt;wsp:rsid wsp:val=&quot;007F60F7&quot;/&gt;&lt;wsp:rsid wsp:val=&quot;007F614C&quot;/&gt;&lt;wsp:rsid wsp:val=&quot;007F71B8&quot;/&gt;&lt;wsp:rsid wsp:val=&quot;007F721C&quot;/&gt;&lt;wsp:rsid wsp:val=&quot;007F754F&quot;/&gt;&lt;wsp:rsid wsp:val=&quot;007F783C&quot;/&gt;&lt;wsp:rsid wsp:val=&quot;007F7867&quot;/&gt;&lt;wsp:rsid wsp:val=&quot;00800014&quot;/&gt;&lt;wsp:rsid wsp:val=&quot;008001F3&quot;/&gt;&lt;wsp:rsid wsp:val=&quot;00800E02&quot;/&gt;&lt;wsp:rsid wsp:val=&quot;008015DB&quot;/&gt;&lt;wsp:rsid wsp:val=&quot;008018F3&quot;/&gt;&lt;wsp:rsid wsp:val=&quot;0080220D&quot;/&gt;&lt;wsp:rsid wsp:val=&quot;00802C10&quot;/&gt;&lt;wsp:rsid wsp:val=&quot;00802FBC&quot;/&gt;&lt;wsp:rsid wsp:val=&quot;00803316&quot;/&gt;&lt;wsp:rsid wsp:val=&quot;00803364&quot;/&gt;&lt;wsp:rsid wsp:val=&quot;00803534&quot;/&gt;&lt;wsp:rsid wsp:val=&quot;00803756&quot;/&gt;&lt;wsp:rsid wsp:val=&quot;00803E16&quot;/&gt;&lt;wsp:rsid wsp:val=&quot;008046E9&quot;/&gt;&lt;wsp:rsid wsp:val=&quot;0080486A&quot;/&gt;&lt;wsp:rsid wsp:val=&quot;00805570&quot;/&gt;&lt;wsp:rsid wsp:val=&quot;00805D09&quot;/&gt;&lt;wsp:rsid wsp:val=&quot;00805F50&quot;/&gt;&lt;wsp:rsid wsp:val=&quot;008066A7&quot;/&gt;&lt;wsp:rsid wsp:val=&quot;008066F0&quot;/&gt;&lt;wsp:rsid wsp:val=&quot;00806BB0&quot;/&gt;&lt;wsp:rsid wsp:val=&quot;00807AEA&quot;/&gt;&lt;wsp:rsid wsp:val=&quot;00807C0A&quot;/&gt;&lt;wsp:rsid wsp:val=&quot;0081031F&quot;/&gt;&lt;wsp:rsid wsp:val=&quot;00810360&quot;/&gt;&lt;wsp:rsid wsp:val=&quot;008104B5&quot;/&gt;&lt;wsp:rsid wsp:val=&quot;00810CFC&quot;/&gt;&lt;wsp:rsid wsp:val=&quot;00810D59&quot;/&gt;&lt;wsp:rsid wsp:val=&quot;00810E39&quot;/&gt;&lt;wsp:rsid wsp:val=&quot;0081179F&quot;/&gt;&lt;wsp:rsid wsp:val=&quot;00811CA4&quot;/&gt;&lt;wsp:rsid wsp:val=&quot;008120EB&quot;/&gt;&lt;wsp:rsid wsp:val=&quot;00812700&quot;/&gt;&lt;wsp:rsid wsp:val=&quot;008128D1&quot;/&gt;&lt;wsp:rsid wsp:val=&quot;008128E9&quot;/&gt;&lt;wsp:rsid wsp:val=&quot;00813DDF&quot;/&gt;&lt;wsp:rsid wsp:val=&quot;008144E1&quot;/&gt;&lt;wsp:rsid wsp:val=&quot;00814783&quot;/&gt;&lt;wsp:rsid wsp:val=&quot;008147FB&quot;/&gt;&lt;wsp:rsid wsp:val=&quot;00814B9A&quot;/&gt;&lt;wsp:rsid wsp:val=&quot;00814F91&quot;/&gt;&lt;wsp:rsid wsp:val=&quot;008162B6&quot;/&gt;&lt;wsp:rsid wsp:val=&quot;00816908&quot;/&gt;&lt;wsp:rsid wsp:val=&quot;00816B4B&quot;/&gt;&lt;wsp:rsid wsp:val=&quot;00816C50&quot;/&gt;&lt;wsp:rsid wsp:val=&quot;00816DB4&quot;/&gt;&lt;wsp:rsid wsp:val=&quot;00816F4D&quot;/&gt;&lt;wsp:rsid wsp:val=&quot;008172DC&quot;/&gt;&lt;wsp:rsid wsp:val=&quot;00817354&quot;/&gt;&lt;wsp:rsid wsp:val=&quot;00817378&quot;/&gt;&lt;wsp:rsid wsp:val=&quot;008213E4&quot;/&gt;&lt;wsp:rsid wsp:val=&quot;008215B5&quot;/&gt;&lt;wsp:rsid wsp:val=&quot;008217AB&quot;/&gt;&lt;wsp:rsid wsp:val=&quot;00821A44&quot;/&gt;&lt;wsp:rsid wsp:val=&quot;008220D2&quot;/&gt;&lt;wsp:rsid wsp:val=&quot;008222F1&quot;/&gt;&lt;wsp:rsid wsp:val=&quot;008225C9&quot;/&gt;&lt;wsp:rsid wsp:val=&quot;008225E0&quot;/&gt;&lt;wsp:rsid wsp:val=&quot;00822B07&quot;/&gt;&lt;wsp:rsid wsp:val=&quot;00822F66&quot;/&gt;&lt;wsp:rsid wsp:val=&quot;00823276&quot;/&gt;&lt;wsp:rsid wsp:val=&quot;0082329E&quot;/&gt;&lt;wsp:rsid wsp:val=&quot;00823E9D&quot;/&gt;&lt;wsp:rsid wsp:val=&quot;008248EE&quot;/&gt;&lt;wsp:rsid wsp:val=&quot;008255E6&quot;/&gt;&lt;wsp:rsid wsp:val=&quot;00825ABF&quot;/&gt;&lt;wsp:rsid wsp:val=&quot;00825B9B&quot;/&gt;&lt;wsp:rsid wsp:val=&quot;00825C6D&quot;/&gt;&lt;wsp:rsid wsp:val=&quot;00825DC1&quot;/&gt;&lt;wsp:rsid wsp:val=&quot;00826379&quot;/&gt;&lt;wsp:rsid wsp:val=&quot;00827497&quot;/&gt;&lt;wsp:rsid wsp:val=&quot;00827A89&quot;/&gt;&lt;wsp:rsid wsp:val=&quot;00827E49&quot;/&gt;&lt;wsp:rsid wsp:val=&quot;00827F3A&quot;/&gt;&lt;wsp:rsid wsp:val=&quot;008301D5&quot;/&gt;&lt;wsp:rsid wsp:val=&quot;00830551&quot;/&gt;&lt;wsp:rsid wsp:val=&quot;00831728&quot;/&gt;&lt;wsp:rsid wsp:val=&quot;00831F04&quot;/&gt;&lt;wsp:rsid wsp:val=&quot;00831FE3&quot;/&gt;&lt;wsp:rsid wsp:val=&quot;008326F3&quot;/&gt;&lt;wsp:rsid wsp:val=&quot;0083314F&quot;/&gt;&lt;wsp:rsid wsp:val=&quot;008332A1&quot;/&gt;&lt;wsp:rsid wsp:val=&quot;008336BA&quot;/&gt;&lt;wsp:rsid wsp:val=&quot;00833BF8&quot;/&gt;&lt;wsp:rsid wsp:val=&quot;008350CD&quot;/&gt;&lt;wsp:rsid wsp:val=&quot;008357B2&quot;/&gt;&lt;wsp:rsid wsp:val=&quot;0083598A&quot;/&gt;&lt;wsp:rsid wsp:val=&quot;00835F0F&quot;/&gt;&lt;wsp:rsid wsp:val=&quot;008362DE&quot;/&gt;&lt;wsp:rsid wsp:val=&quot;008363A1&quot;/&gt;&lt;wsp:rsid wsp:val=&quot;008364A6&quot;/&gt;&lt;wsp:rsid wsp:val=&quot;008373C6&quot;/&gt;&lt;wsp:rsid wsp:val=&quot;00837FBD&quot;/&gt;&lt;wsp:rsid wsp:val=&quot;00840EBD&quot;/&gt;&lt;wsp:rsid wsp:val=&quot;00841054&quot;/&gt;&lt;wsp:rsid wsp:val=&quot;008410B4&quot;/&gt;&lt;wsp:rsid wsp:val=&quot;008417FB&quot;/&gt;&lt;wsp:rsid wsp:val=&quot;008418A2&quot;/&gt;&lt;wsp:rsid wsp:val=&quot;0084218D&quot;/&gt;&lt;wsp:rsid wsp:val=&quot;008421F0&quot;/&gt;&lt;wsp:rsid wsp:val=&quot;008436DC&quot;/&gt;&lt;wsp:rsid wsp:val=&quot;008437AE&quot;/&gt;&lt;wsp:rsid wsp:val=&quot;00843ECF&quot;/&gt;&lt;wsp:rsid wsp:val=&quot;00844E72&quot;/&gt;&lt;wsp:rsid wsp:val=&quot;008451EA&quot;/&gt;&lt;wsp:rsid wsp:val=&quot;0084599C&quot;/&gt;&lt;wsp:rsid wsp:val=&quot;00845BE0&quot;/&gt;&lt;wsp:rsid wsp:val=&quot;00845CE4&quot;/&gt;&lt;wsp:rsid wsp:val=&quot;00846519&quot;/&gt;&lt;wsp:rsid wsp:val=&quot;00846941&quot;/&gt;&lt;wsp:rsid wsp:val=&quot;00846ADD&quot;/&gt;&lt;wsp:rsid wsp:val=&quot;00846B52&quot;/&gt;&lt;wsp:rsid wsp:val=&quot;00846EC5&quot;/&gt;&lt;wsp:rsid wsp:val=&quot;00846FBC&quot;/&gt;&lt;wsp:rsid wsp:val=&quot;0084776C&quot;/&gt;&lt;wsp:rsid wsp:val=&quot;00850124&quot;/&gt;&lt;wsp:rsid wsp:val=&quot;00850427&quot;/&gt;&lt;wsp:rsid wsp:val=&quot;00850A1E&quot;/&gt;&lt;wsp:rsid wsp:val=&quot;00850BEC&quot;/&gt;&lt;wsp:rsid wsp:val=&quot;00850D00&quot;/&gt;&lt;wsp:rsid wsp:val=&quot;008513BD&quot;/&gt;&lt;wsp:rsid wsp:val=&quot;008515D4&quot;/&gt;&lt;wsp:rsid wsp:val=&quot;00851984&quot;/&gt;&lt;wsp:rsid wsp:val=&quot;00851FD6&quot;/&gt;&lt;wsp:rsid wsp:val=&quot;00852002&quot;/&gt;&lt;wsp:rsid wsp:val=&quot;00852561&quot;/&gt;&lt;wsp:rsid wsp:val=&quot;00852891&quot;/&gt;&lt;wsp:rsid wsp:val=&quot;008528EC&quot;/&gt;&lt;wsp:rsid wsp:val=&quot;00852D54&quot;/&gt;&lt;wsp:rsid wsp:val=&quot;00853008&quot;/&gt;&lt;wsp:rsid wsp:val=&quot;00853197&quot;/&gt;&lt;wsp:rsid wsp:val=&quot;0085325C&quot;/&gt;&lt;wsp:rsid wsp:val=&quot;00853286&quot;/&gt;&lt;wsp:rsid wsp:val=&quot;00853340&quot;/&gt;&lt;wsp:rsid wsp:val=&quot;0085353A&quot;/&gt;&lt;wsp:rsid wsp:val=&quot;00853C90&quot;/&gt;&lt;wsp:rsid wsp:val=&quot;008548BB&quot;/&gt;&lt;wsp:rsid wsp:val=&quot;008548D9&quot;/&gt;&lt;wsp:rsid wsp:val=&quot;0085534B&quot;/&gt;&lt;wsp:rsid wsp:val=&quot;008559E3&quot;/&gt;&lt;wsp:rsid wsp:val=&quot;00856255&quot;/&gt;&lt;wsp:rsid wsp:val=&quot;00857027&quot;/&gt;&lt;wsp:rsid wsp:val=&quot;0085744D&quot;/&gt;&lt;wsp:rsid wsp:val=&quot;00857953&quot;/&gt;&lt;wsp:rsid wsp:val=&quot;00857B83&quot;/&gt;&lt;wsp:rsid wsp:val=&quot;00857D4D&quot;/&gt;&lt;wsp:rsid wsp:val=&quot;008609EA&quot;/&gt;&lt;wsp:rsid wsp:val=&quot;00860A52&quot;/&gt;&lt;wsp:rsid wsp:val=&quot;00861BC6&quot;/&gt;&lt;wsp:rsid wsp:val=&quot;00862120&quot;/&gt;&lt;wsp:rsid wsp:val=&quot;00862589&quot;/&gt;&lt;wsp:rsid wsp:val=&quot;00862AEF&quot;/&gt;&lt;wsp:rsid wsp:val=&quot;00862E36&quot;/&gt;&lt;wsp:rsid wsp:val=&quot;008632BE&quot;/&gt;&lt;wsp:rsid wsp:val=&quot;00863653&quot;/&gt;&lt;wsp:rsid wsp:val=&quot;00863686&quot;/&gt;&lt;wsp:rsid wsp:val=&quot;008640DD&quot;/&gt;&lt;wsp:rsid wsp:val=&quot;00864DF3&quot;/&gt;&lt;wsp:rsid wsp:val=&quot;008650E6&quot;/&gt;&lt;wsp:rsid wsp:val=&quot;00865360&quot;/&gt;&lt;wsp:rsid wsp:val=&quot;00865473&quot;/&gt;&lt;wsp:rsid wsp:val=&quot;00865C17&quot;/&gt;&lt;wsp:rsid wsp:val=&quot;00865C42&quot;/&gt;&lt;wsp:rsid wsp:val=&quot;00865F7A&quot;/&gt;&lt;wsp:rsid wsp:val=&quot;00866A99&quot;/&gt;&lt;wsp:rsid wsp:val=&quot;00866E5E&quot;/&gt;&lt;wsp:rsid wsp:val=&quot;00866EEE&quot;/&gt;&lt;wsp:rsid wsp:val=&quot;008671E4&quot;/&gt;&lt;wsp:rsid wsp:val=&quot;00867236&quot;/&gt;&lt;wsp:rsid wsp:val=&quot;00867668&quot;/&gt;&lt;wsp:rsid wsp:val=&quot;00870303&quot;/&gt;&lt;wsp:rsid wsp:val=&quot;00870A1D&quot;/&gt;&lt;wsp:rsid wsp:val=&quot;0087218E&quot;/&gt;&lt;wsp:rsid wsp:val=&quot;008725F5&quot;/&gt;&lt;wsp:rsid wsp:val=&quot;00873293&quot;/&gt;&lt;wsp:rsid wsp:val=&quot;00873773&quot;/&gt;&lt;wsp:rsid wsp:val=&quot;00873F78&quot;/&gt;&lt;wsp:rsid wsp:val=&quot;008742A6&quot;/&gt;&lt;wsp:rsid wsp:val=&quot;0087470A&quot;/&gt;&lt;wsp:rsid wsp:val=&quot;00874D8C&quot;/&gt;&lt;wsp:rsid wsp:val=&quot;00875235&quot;/&gt;&lt;wsp:rsid wsp:val=&quot;0087539C&quot;/&gt;&lt;wsp:rsid wsp:val=&quot;0087589E&quot;/&gt;&lt;wsp:rsid wsp:val=&quot;0087640D&quot;/&gt;&lt;wsp:rsid wsp:val=&quot;00877885&quot;/&gt;&lt;wsp:rsid wsp:val=&quot;00877B4B&quot;/&gt;&lt;wsp:rsid wsp:val=&quot;00877C8D&quot;/&gt;&lt;wsp:rsid wsp:val=&quot;00877F74&quot;/&gt;&lt;wsp:rsid wsp:val=&quot;008804BD&quot;/&gt;&lt;wsp:rsid wsp:val=&quot;0088065D&quot;/&gt;&lt;wsp:rsid wsp:val=&quot;008806A7&quot;/&gt;&lt;wsp:rsid wsp:val=&quot;00880B31&quot;/&gt;&lt;wsp:rsid wsp:val=&quot;008811F1&quot;/&gt;&lt;wsp:rsid wsp:val=&quot;00882382&quot;/&gt;&lt;wsp:rsid wsp:val=&quot;008823EA&quot;/&gt;&lt;wsp:rsid wsp:val=&quot;00882645&quot;/&gt;&lt;wsp:rsid wsp:val=&quot;00882863&quot;/&gt;&lt;wsp:rsid wsp:val=&quot;00882ACD&quot;/&gt;&lt;wsp:rsid wsp:val=&quot;008832E7&quot;/&gt;&lt;wsp:rsid wsp:val=&quot;0088346A&quot;/&gt;&lt;wsp:rsid wsp:val=&quot;00883E91&quot;/&gt;&lt;wsp:rsid wsp:val=&quot;00884326&quot;/&gt;&lt;wsp:rsid wsp:val=&quot;0088434B&quot;/&gt;&lt;wsp:rsid wsp:val=&quot;00884402&quot;/&gt;&lt;wsp:rsid wsp:val=&quot;0088461C&quot;/&gt;&lt;wsp:rsid wsp:val=&quot;00885E61&quot;/&gt;&lt;wsp:rsid wsp:val=&quot;0088603D&quot;/&gt;&lt;wsp:rsid wsp:val=&quot;00886226&quot;/&gt;&lt;wsp:rsid wsp:val=&quot;00886386&quot;/&gt;&lt;wsp:rsid wsp:val=&quot;0088659A&quot;/&gt;&lt;wsp:rsid wsp:val=&quot;0088675A&quot;/&gt;&lt;wsp:rsid wsp:val=&quot;00886762&quot;/&gt;&lt;wsp:rsid wsp:val=&quot;008869C2&quot;/&gt;&lt;wsp:rsid wsp:val=&quot;0088730C&quot;/&gt;&lt;wsp:rsid wsp:val=&quot;0088764A&quot;/&gt;&lt;wsp:rsid wsp:val=&quot;008900DD&quot;/&gt;&lt;wsp:rsid wsp:val=&quot;0089043B&quot;/&gt;&lt;wsp:rsid wsp:val=&quot;008905D5&quot;/&gt;&lt;wsp:rsid wsp:val=&quot;008905FC&quot;/&gt;&lt;wsp:rsid wsp:val=&quot;00890B01&quot;/&gt;&lt;wsp:rsid wsp:val=&quot;008914CC&quot;/&gt;&lt;wsp:rsid wsp:val=&quot;00891CB6&quot;/&gt;&lt;wsp:rsid wsp:val=&quot;00891EFB&quot;/&gt;&lt;wsp:rsid wsp:val=&quot;008923F2&quot;/&gt;&lt;wsp:rsid wsp:val=&quot;00892520&quot;/&gt;&lt;wsp:rsid wsp:val=&quot;00892591&quot;/&gt;&lt;wsp:rsid wsp:val=&quot;00892F10&quot;/&gt;&lt;wsp:rsid wsp:val=&quot;00892F3B&quot;/&gt;&lt;wsp:rsid wsp:val=&quot;00892F67&quot;/&gt;&lt;wsp:rsid wsp:val=&quot;00893202&quot;/&gt;&lt;wsp:rsid wsp:val=&quot;00893988&quot;/&gt;&lt;wsp:rsid wsp:val=&quot;00893E6C&quot;/&gt;&lt;wsp:rsid wsp:val=&quot;00894273&quot;/&gt;&lt;wsp:rsid wsp:val=&quot;008965B8&quot;/&gt;&lt;wsp:rsid wsp:val=&quot;00896669&quot;/&gt;&lt;wsp:rsid wsp:val=&quot;00896BEC&quot;/&gt;&lt;wsp:rsid wsp:val=&quot;00896C81&quot;/&gt;&lt;wsp:rsid wsp:val=&quot;00897410&quot;/&gt;&lt;wsp:rsid wsp:val=&quot;00897A16&quot;/&gt;&lt;wsp:rsid wsp:val=&quot;008A0716&quot;/&gt;&lt;wsp:rsid wsp:val=&quot;008A0F52&quot;/&gt;&lt;wsp:rsid wsp:val=&quot;008A10B2&quot;/&gt;&lt;wsp:rsid wsp:val=&quot;008A17DA&quot;/&gt;&lt;wsp:rsid wsp:val=&quot;008A184C&quot;/&gt;&lt;wsp:rsid wsp:val=&quot;008A1D82&quot;/&gt;&lt;wsp:rsid wsp:val=&quot;008A2B5D&quot;/&gt;&lt;wsp:rsid wsp:val=&quot;008A3040&quot;/&gt;&lt;wsp:rsid wsp:val=&quot;008A343F&quot;/&gt;&lt;wsp:rsid wsp:val=&quot;008A35B3&quot;/&gt;&lt;wsp:rsid wsp:val=&quot;008A38AE&quot;/&gt;&lt;wsp:rsid wsp:val=&quot;008A3A5A&quot;/&gt;&lt;wsp:rsid wsp:val=&quot;008A3C6D&quot;/&gt;&lt;wsp:rsid wsp:val=&quot;008A3D67&quot;/&gt;&lt;wsp:rsid wsp:val=&quot;008A4605&quot;/&gt;&lt;wsp:rsid wsp:val=&quot;008A4E6B&quot;/&gt;&lt;wsp:rsid wsp:val=&quot;008A5BFF&quot;/&gt;&lt;wsp:rsid wsp:val=&quot;008A6564&quot;/&gt;&lt;wsp:rsid wsp:val=&quot;008A673C&quot;/&gt;&lt;wsp:rsid wsp:val=&quot;008A6CED&quot;/&gt;&lt;wsp:rsid wsp:val=&quot;008A7270&quot;/&gt;&lt;wsp:rsid wsp:val=&quot;008A75D5&quot;/&gt;&lt;wsp:rsid wsp:val=&quot;008A76CF&quot;/&gt;&lt;wsp:rsid wsp:val=&quot;008A7A4C&quot;/&gt;&lt;wsp:rsid wsp:val=&quot;008A7B91&quot;/&gt;&lt;wsp:rsid wsp:val=&quot;008B02D8&quot;/&gt;&lt;wsp:rsid wsp:val=&quot;008B0868&quot;/&gt;&lt;wsp:rsid wsp:val=&quot;008B09D6&quot;/&gt;&lt;wsp:rsid wsp:val=&quot;008B0AE2&quot;/&gt;&lt;wsp:rsid wsp:val=&quot;008B0C4D&quot;/&gt;&lt;wsp:rsid wsp:val=&quot;008B159B&quot;/&gt;&lt;wsp:rsid wsp:val=&quot;008B1829&quot;/&gt;&lt;wsp:rsid wsp:val=&quot;008B1E71&quot;/&gt;&lt;wsp:rsid wsp:val=&quot;008B22C6&quot;/&gt;&lt;wsp:rsid wsp:val=&quot;008B26CD&quot;/&gt;&lt;wsp:rsid wsp:val=&quot;008B2B40&quot;/&gt;&lt;wsp:rsid wsp:val=&quot;008B2FCB&quot;/&gt;&lt;wsp:rsid wsp:val=&quot;008B3748&quot;/&gt;&lt;wsp:rsid wsp:val=&quot;008B3C63&quot;/&gt;&lt;wsp:rsid wsp:val=&quot;008B4055&quot;/&gt;&lt;wsp:rsid wsp:val=&quot;008B4998&quot;/&gt;&lt;wsp:rsid wsp:val=&quot;008B4EB8&quot;/&gt;&lt;wsp:rsid wsp:val=&quot;008B5F1B&quot;/&gt;&lt;wsp:rsid wsp:val=&quot;008B5F46&quot;/&gt;&lt;wsp:rsid wsp:val=&quot;008B6259&quot;/&gt;&lt;wsp:rsid wsp:val=&quot;008B6683&quot;/&gt;&lt;wsp:rsid wsp:val=&quot;008B70A3&quot;/&gt;&lt;wsp:rsid wsp:val=&quot;008B760A&quot;/&gt;&lt;wsp:rsid wsp:val=&quot;008B7809&quot;/&gt;&lt;wsp:rsid wsp:val=&quot;008C0022&quot;/&gt;&lt;wsp:rsid wsp:val=&quot;008C01EC&quot;/&gt;&lt;wsp:rsid wsp:val=&quot;008C05CD&quot;/&gt;&lt;wsp:rsid wsp:val=&quot;008C0683&quot;/&gt;&lt;wsp:rsid wsp:val=&quot;008C0D1E&quot;/&gt;&lt;wsp:rsid wsp:val=&quot;008C0F3C&quot;/&gt;&lt;wsp:rsid wsp:val=&quot;008C2214&quot;/&gt;&lt;wsp:rsid wsp:val=&quot;008C2315&quot;/&gt;&lt;wsp:rsid wsp:val=&quot;008C2528&quot;/&gt;&lt;wsp:rsid wsp:val=&quot;008C28EC&quot;/&gt;&lt;wsp:rsid wsp:val=&quot;008C30CF&quot;/&gt;&lt;wsp:rsid wsp:val=&quot;008C404C&quot;/&gt;&lt;wsp:rsid wsp:val=&quot;008C4097&quot;/&gt;&lt;wsp:rsid wsp:val=&quot;008C418E&quot;/&gt;&lt;wsp:rsid wsp:val=&quot;008C453F&quot;/&gt;&lt;wsp:rsid wsp:val=&quot;008C495D&quot;/&gt;&lt;wsp:rsid wsp:val=&quot;008C5CDC&quot;/&gt;&lt;wsp:rsid wsp:val=&quot;008C6257&quot;/&gt;&lt;wsp:rsid wsp:val=&quot;008C63D0&quot;/&gt;&lt;wsp:rsid wsp:val=&quot;008C6756&quot;/&gt;&lt;wsp:rsid wsp:val=&quot;008C6D0C&quot;/&gt;&lt;wsp:rsid wsp:val=&quot;008C6E4A&quot;/&gt;&lt;wsp:rsid wsp:val=&quot;008C7780&quot;/&gt;&lt;wsp:rsid wsp:val=&quot;008C7BB4&quot;/&gt;&lt;wsp:rsid wsp:val=&quot;008C7D11&quot;/&gt;&lt;wsp:rsid wsp:val=&quot;008D00FD&quot;/&gt;&lt;wsp:rsid wsp:val=&quot;008D0381&quot;/&gt;&lt;wsp:rsid wsp:val=&quot;008D0BE3&quot;/&gt;&lt;wsp:rsid wsp:val=&quot;008D0CDA&quot;/&gt;&lt;wsp:rsid wsp:val=&quot;008D0D3D&quot;/&gt;&lt;wsp:rsid wsp:val=&quot;008D0F7E&quot;/&gt;&lt;wsp:rsid wsp:val=&quot;008D0FD1&quot;/&gt;&lt;wsp:rsid wsp:val=&quot;008D1D8D&quot;/&gt;&lt;wsp:rsid wsp:val=&quot;008D1FF2&quot;/&gt;&lt;wsp:rsid wsp:val=&quot;008D2174&quot;/&gt;&lt;wsp:rsid wsp:val=&quot;008D276E&quot;/&gt;&lt;wsp:rsid wsp:val=&quot;008D27D8&quot;/&gt;&lt;wsp:rsid wsp:val=&quot;008D2A3D&quot;/&gt;&lt;wsp:rsid wsp:val=&quot;008D2E07&quot;/&gt;&lt;wsp:rsid wsp:val=&quot;008D36F3&quot;/&gt;&lt;wsp:rsid wsp:val=&quot;008D4DDF&quot;/&gt;&lt;wsp:rsid wsp:val=&quot;008D4FD4&quot;/&gt;&lt;wsp:rsid wsp:val=&quot;008D50C8&quot;/&gt;&lt;wsp:rsid wsp:val=&quot;008D50CF&quot;/&gt;&lt;wsp:rsid wsp:val=&quot;008D5605&quot;/&gt;&lt;wsp:rsid wsp:val=&quot;008D581E&quot;/&gt;&lt;wsp:rsid wsp:val=&quot;008D5AFE&quot;/&gt;&lt;wsp:rsid wsp:val=&quot;008D5F42&quot;/&gt;&lt;wsp:rsid wsp:val=&quot;008D6EC1&quot;/&gt;&lt;wsp:rsid wsp:val=&quot;008D741A&quot;/&gt;&lt;wsp:rsid wsp:val=&quot;008D7486&quot;/&gt;&lt;wsp:rsid wsp:val=&quot;008D7BB2&quot;/&gt;&lt;wsp:rsid wsp:val=&quot;008E07A1&quot;/&gt;&lt;wsp:rsid wsp:val=&quot;008E0C7C&quot;/&gt;&lt;wsp:rsid wsp:val=&quot;008E0E10&quot;/&gt;&lt;wsp:rsid wsp:val=&quot;008E13F1&quot;/&gt;&lt;wsp:rsid wsp:val=&quot;008E14D6&quot;/&gt;&lt;wsp:rsid wsp:val=&quot;008E1635&quot;/&gt;&lt;wsp:rsid wsp:val=&quot;008E167D&quot;/&gt;&lt;wsp:rsid wsp:val=&quot;008E1785&quot;/&gt;&lt;wsp:rsid wsp:val=&quot;008E237B&quot;/&gt;&lt;wsp:rsid wsp:val=&quot;008E2F2A&quot;/&gt;&lt;wsp:rsid wsp:val=&quot;008E3494&quot;/&gt;&lt;wsp:rsid wsp:val=&quot;008E35ED&quot;/&gt;&lt;wsp:rsid wsp:val=&quot;008E43C0&quot;/&gt;&lt;wsp:rsid wsp:val=&quot;008E4430&quot;/&gt;&lt;wsp:rsid wsp:val=&quot;008E45D5&quot;/&gt;&lt;wsp:rsid wsp:val=&quot;008E5B5A&quot;/&gt;&lt;wsp:rsid wsp:val=&quot;008E5FC6&quot;/&gt;&lt;wsp:rsid wsp:val=&quot;008E65C4&quot;/&gt;&lt;wsp:rsid wsp:val=&quot;008E68E2&quot;/&gt;&lt;wsp:rsid wsp:val=&quot;008E70A5&quot;/&gt;&lt;wsp:rsid wsp:val=&quot;008E725E&quot;/&gt;&lt;wsp:rsid wsp:val=&quot;008E750A&quot;/&gt;&lt;wsp:rsid wsp:val=&quot;008E7BC6&quot;/&gt;&lt;wsp:rsid wsp:val=&quot;008F011D&quot;/&gt;&lt;wsp:rsid wsp:val=&quot;008F0F03&quot;/&gt;&lt;wsp:rsid wsp:val=&quot;008F0FFE&quot;/&gt;&lt;wsp:rsid wsp:val=&quot;008F1019&quot;/&gt;&lt;wsp:rsid wsp:val=&quot;008F1A82&quot;/&gt;&lt;wsp:rsid wsp:val=&quot;008F1BA8&quot;/&gt;&lt;wsp:rsid wsp:val=&quot;008F1D50&quot;/&gt;&lt;wsp:rsid wsp:val=&quot;008F21E5&quot;/&gt;&lt;wsp:rsid wsp:val=&quot;008F22DD&quot;/&gt;&lt;wsp:rsid wsp:val=&quot;008F2A17&quot;/&gt;&lt;wsp:rsid wsp:val=&quot;008F2AC1&quot;/&gt;&lt;wsp:rsid wsp:val=&quot;008F2E9E&quot;/&gt;&lt;wsp:rsid wsp:val=&quot;008F2F3C&quot;/&gt;&lt;wsp:rsid wsp:val=&quot;008F2FBA&quot;/&gt;&lt;wsp:rsid wsp:val=&quot;008F3904&quot;/&gt;&lt;wsp:rsid wsp:val=&quot;008F3913&quot;/&gt;&lt;wsp:rsid wsp:val=&quot;008F4496&quot;/&gt;&lt;wsp:rsid wsp:val=&quot;008F48C9&quot;/&gt;&lt;wsp:rsid wsp:val=&quot;008F57B9&quot;/&gt;&lt;wsp:rsid wsp:val=&quot;008F5B4C&quot;/&gt;&lt;wsp:rsid wsp:val=&quot;008F5BBD&quot;/&gt;&lt;wsp:rsid wsp:val=&quot;008F5BD1&quot;/&gt;&lt;wsp:rsid wsp:val=&quot;008F5CB9&quot;/&gt;&lt;wsp:rsid wsp:val=&quot;008F63C8&quot;/&gt;&lt;wsp:rsid wsp:val=&quot;008F6E01&quot;/&gt;&lt;wsp:rsid wsp:val=&quot;008F736A&quot;/&gt;&lt;wsp:rsid wsp:val=&quot;008F744C&quot;/&gt;&lt;wsp:rsid wsp:val=&quot;008F762D&quot;/&gt;&lt;wsp:rsid wsp:val=&quot;008F77A0&quot;/&gt;&lt;wsp:rsid wsp:val=&quot;008F77A9&quot;/&gt;&lt;wsp:rsid wsp:val=&quot;008F790C&quot;/&gt;&lt;wsp:rsid wsp:val=&quot;008F7E18&quot;/&gt;&lt;wsp:rsid wsp:val=&quot;0090051B&quot;/&gt;&lt;wsp:rsid wsp:val=&quot;00900A2D&quot;/&gt;&lt;wsp:rsid wsp:val=&quot;00901144&quot;/&gt;&lt;wsp:rsid wsp:val=&quot;00901359&quot;/&gt;&lt;wsp:rsid wsp:val=&quot;0090230A&quot;/&gt;&lt;wsp:rsid wsp:val=&quot;00902E8A&quot;/&gt;&lt;wsp:rsid wsp:val=&quot;00903180&quot;/&gt;&lt;wsp:rsid wsp:val=&quot;00903701&quot;/&gt;&lt;wsp:rsid wsp:val=&quot;0090445C&quot;/&gt;&lt;wsp:rsid wsp:val=&quot;00904C34&quot;/&gt;&lt;wsp:rsid wsp:val=&quot;00904D3F&quot;/&gt;&lt;wsp:rsid wsp:val=&quot;00905074&quot;/&gt;&lt;wsp:rsid wsp:val=&quot;00905369&quot;/&gt;&lt;wsp:rsid wsp:val=&quot;00905B59&quot;/&gt;&lt;wsp:rsid wsp:val=&quot;00906410&quot;/&gt;&lt;wsp:rsid wsp:val=&quot;00906D63&quot;/&gt;&lt;wsp:rsid wsp:val=&quot;00906E60&quot;/&gt;&lt;wsp:rsid wsp:val=&quot;009075A3&quot;/&gt;&lt;wsp:rsid wsp:val=&quot;0090765B&quot;/&gt;&lt;wsp:rsid wsp:val=&quot;00910A6C&quot;/&gt;&lt;wsp:rsid wsp:val=&quot;00910EFF&quot;/&gt;&lt;wsp:rsid wsp:val=&quot;0091103F&quot;/&gt;&lt;wsp:rsid wsp:val=&quot;00911814&quot;/&gt;&lt;wsp:rsid wsp:val=&quot;009120E5&quot;/&gt;&lt;wsp:rsid wsp:val=&quot;0091249E&quot;/&gt;&lt;wsp:rsid wsp:val=&quot;0091255E&quot;/&gt;&lt;wsp:rsid wsp:val=&quot;00912C0C&quot;/&gt;&lt;wsp:rsid wsp:val=&quot;009130DE&quot;/&gt;&lt;wsp:rsid wsp:val=&quot;009137E7&quot;/&gt;&lt;wsp:rsid wsp:val=&quot;00913CCD&quot;/&gt;&lt;wsp:rsid wsp:val=&quot;009146AD&quot;/&gt;&lt;wsp:rsid wsp:val=&quot;00914F15&quot;/&gt;&lt;wsp:rsid wsp:val=&quot;00915055&quot;/&gt;&lt;wsp:rsid wsp:val=&quot;00915073&quot;/&gt;&lt;wsp:rsid wsp:val=&quot;009150D3&quot;/&gt;&lt;wsp:rsid wsp:val=&quot;0091512A&quot;/&gt;&lt;wsp:rsid wsp:val=&quot;0091522E&quot;/&gt;&lt;wsp:rsid wsp:val=&quot;00915908&quot;/&gt;&lt;wsp:rsid wsp:val=&quot;009159FB&quot;/&gt;&lt;wsp:rsid wsp:val=&quot;00915A87&quot;/&gt;&lt;wsp:rsid wsp:val=&quot;00916DBB&quot;/&gt;&lt;wsp:rsid wsp:val=&quot;00916F9C&quot;/&gt;&lt;wsp:rsid wsp:val=&quot;00917E3F&quot;/&gt;&lt;wsp:rsid wsp:val=&quot;00917E46&quot;/&gt;&lt;wsp:rsid wsp:val=&quot;0092057E&quot;/&gt;&lt;wsp:rsid wsp:val=&quot;00920F13&quot;/&gt;&lt;wsp:rsid wsp:val=&quot;00921230&quot;/&gt;&lt;wsp:rsid wsp:val=&quot;0092171C&quot;/&gt;&lt;wsp:rsid wsp:val=&quot;0092175E&quot;/&gt;&lt;wsp:rsid wsp:val=&quot;00921B5D&quot;/&gt;&lt;wsp:rsid wsp:val=&quot;00921BFF&quot;/&gt;&lt;wsp:rsid wsp:val=&quot;009220CB&quot;/&gt;&lt;wsp:rsid wsp:val=&quot;00922A27&quot;/&gt;&lt;wsp:rsid wsp:val=&quot;00922A53&quot;/&gt;&lt;wsp:rsid wsp:val=&quot;00922B80&quot;/&gt;&lt;wsp:rsid wsp:val=&quot;00922E7B&quot;/&gt;&lt;wsp:rsid wsp:val=&quot;009232D0&quot;/&gt;&lt;wsp:rsid wsp:val=&quot;00923627&quot;/&gt;&lt;wsp:rsid wsp:val=&quot;00923D28&quot;/&gt;&lt;wsp:rsid wsp:val=&quot;00923EE4&quot;/&gt;&lt;wsp:rsid wsp:val=&quot;00924995&quot;/&gt;&lt;wsp:rsid wsp:val=&quot;00924FCF&quot;/&gt;&lt;wsp:rsid wsp:val=&quot;00925B31&quot;/&gt;&lt;wsp:rsid wsp:val=&quot;00925D2A&quot;/&gt;&lt;wsp:rsid wsp:val=&quot;00926572&quot;/&gt;&lt;wsp:rsid wsp:val=&quot;00927695&quot;/&gt;&lt;wsp:rsid wsp:val=&quot;00927BA2&quot;/&gt;&lt;wsp:rsid wsp:val=&quot;0093003F&quot;/&gt;&lt;wsp:rsid wsp:val=&quot;0093046F&quot;/&gt;&lt;wsp:rsid wsp:val=&quot;0093107B&quot;/&gt;&lt;wsp:rsid wsp:val=&quot;00931CC1&quot;/&gt;&lt;wsp:rsid wsp:val=&quot;00932131&quot;/&gt;&lt;wsp:rsid wsp:val=&quot;0093225C&quot;/&gt;&lt;wsp:rsid wsp:val=&quot;00933289&quot;/&gt;&lt;wsp:rsid wsp:val=&quot;0093329B&quot;/&gt;&lt;wsp:rsid wsp:val=&quot;00933DCF&quot;/&gt;&lt;wsp:rsid wsp:val=&quot;009340DA&quot;/&gt;&lt;wsp:rsid wsp:val=&quot;00934703&quot;/&gt;&lt;wsp:rsid wsp:val=&quot;009347F1&quot;/&gt;&lt;wsp:rsid wsp:val=&quot;0093484E&quot;/&gt;&lt;wsp:rsid wsp:val=&quot;00934F04&quot;/&gt;&lt;wsp:rsid wsp:val=&quot;00934FD7&quot;/&gt;&lt;wsp:rsid wsp:val=&quot;0093556F&quot;/&gt;&lt;wsp:rsid wsp:val=&quot;00935C46&quot;/&gt;&lt;wsp:rsid wsp:val=&quot;00935D57&quot;/&gt;&lt;wsp:rsid wsp:val=&quot;00935EE0&quot;/&gt;&lt;wsp:rsid wsp:val=&quot;009373B7&quot;/&gt;&lt;wsp:rsid wsp:val=&quot;00937843&quot;/&gt;&lt;wsp:rsid wsp:val=&quot;00937F22&quot;/&gt;&lt;wsp:rsid wsp:val=&quot;009405D5&quot;/&gt;&lt;wsp:rsid wsp:val=&quot;009406DD&quot;/&gt;&lt;wsp:rsid wsp:val=&quot;0094080C&quot;/&gt;&lt;wsp:rsid wsp:val=&quot;00940A34&quot;/&gt;&lt;wsp:rsid wsp:val=&quot;00941024&quot;/&gt;&lt;wsp:rsid wsp:val=&quot;009411A3&quot;/&gt;&lt;wsp:rsid wsp:val=&quot;00941432&quot;/&gt;&lt;wsp:rsid wsp:val=&quot;00941476&quot;/&gt;&lt;wsp:rsid wsp:val=&quot;00941BB9&quot;/&gt;&lt;wsp:rsid wsp:val=&quot;00942077&quot;/&gt;&lt;wsp:rsid wsp:val=&quot;0094274E&quot;/&gt;&lt;wsp:rsid wsp:val=&quot;009430D6&quot;/&gt;&lt;wsp:rsid wsp:val=&quot;0094330D&quot;/&gt;&lt;wsp:rsid wsp:val=&quot;00943517&quot;/&gt;&lt;wsp:rsid wsp:val=&quot;009445CB&quot;/&gt;&lt;wsp:rsid wsp:val=&quot;009445D5&quot;/&gt;&lt;wsp:rsid wsp:val=&quot;009449B5&quot;/&gt;&lt;wsp:rsid wsp:val=&quot;00944AB4&quot;/&gt;&lt;wsp:rsid wsp:val=&quot;00944B81&quot;/&gt;&lt;wsp:rsid wsp:val=&quot;009451B0&quot;/&gt;&lt;wsp:rsid wsp:val=&quot;00945516&quot;/&gt;&lt;wsp:rsid wsp:val=&quot;00945B8B&quot;/&gt;&lt;wsp:rsid wsp:val=&quot;00946172&quot;/&gt;&lt;wsp:rsid wsp:val=&quot;009462A2&quot;/&gt;&lt;wsp:rsid wsp:val=&quot;0094732D&quot;/&gt;&lt;wsp:rsid wsp:val=&quot;009474E2&quot;/&gt;&lt;wsp:rsid wsp:val=&quot;00947E5C&quot;/&gt;&lt;wsp:rsid wsp:val=&quot;0095046D&quot;/&gt;&lt;wsp:rsid wsp:val=&quot;00950A8A&quot;/&gt;&lt;wsp:rsid wsp:val=&quot;00950D3D&quot;/&gt;&lt;wsp:rsid wsp:val=&quot;0095130C&quot;/&gt;&lt;wsp:rsid wsp:val=&quot;009515A8&quot;/&gt;&lt;wsp:rsid wsp:val=&quot;009518D5&quot;/&gt;&lt;wsp:rsid wsp:val=&quot;00951D9D&quot;/&gt;&lt;wsp:rsid wsp:val=&quot;00952D7A&quot;/&gt;&lt;wsp:rsid wsp:val=&quot;00952F8D&quot;/&gt;&lt;wsp:rsid wsp:val=&quot;009530F5&quot;/&gt;&lt;wsp:rsid wsp:val=&quot;0095355E&quot;/&gt;&lt;wsp:rsid wsp:val=&quot;009537F3&quot;/&gt;&lt;wsp:rsid wsp:val=&quot;00953A4E&quot;/&gt;&lt;wsp:rsid wsp:val=&quot;00953CC3&quot;/&gt;&lt;wsp:rsid wsp:val=&quot;009541F9&quot;/&gt;&lt;wsp:rsid wsp:val=&quot;0095459A&quot;/&gt;&lt;wsp:rsid wsp:val=&quot;0095499C&quot;/&gt;&lt;wsp:rsid wsp:val=&quot;00955490&quot;/&gt;&lt;wsp:rsid wsp:val=&quot;00955578&quot;/&gt;&lt;wsp:rsid wsp:val=&quot;00955999&quot;/&gt;&lt;wsp:rsid wsp:val=&quot;00955BDD&quot;/&gt;&lt;wsp:rsid wsp:val=&quot;0095616B&quot;/&gt;&lt;wsp:rsid wsp:val=&quot;00956225&quot;/&gt;&lt;wsp:rsid wsp:val=&quot;0095697E&quot;/&gt;&lt;wsp:rsid wsp:val=&quot;00956CD4&quot;/&gt;&lt;wsp:rsid wsp:val=&quot;00956E95&quot;/&gt;&lt;wsp:rsid wsp:val=&quot;00956EDC&quot;/&gt;&lt;wsp:rsid wsp:val=&quot;00960594&quot;/&gt;&lt;wsp:rsid wsp:val=&quot;009616E8&quot;/&gt;&lt;wsp:rsid wsp:val=&quot;00963ABB&quot;/&gt;&lt;wsp:rsid wsp:val=&quot;00963F15&quot;/&gt;&lt;wsp:rsid wsp:val=&quot;00964E2A&quot;/&gt;&lt;wsp:rsid wsp:val=&quot;009654DE&quot;/&gt;&lt;wsp:rsid wsp:val=&quot;0096582C&quot;/&gt;&lt;wsp:rsid wsp:val=&quot;00965EED&quot;/&gt;&lt;wsp:rsid wsp:val=&quot;009667BC&quot;/&gt;&lt;wsp:rsid wsp:val=&quot;00966DAF&quot;/&gt;&lt;wsp:rsid wsp:val=&quot;00966FA9&quot;/&gt;&lt;wsp:rsid wsp:val=&quot;009673C8&quot;/&gt;&lt;wsp:rsid wsp:val=&quot;0096771D&quot;/&gt;&lt;wsp:rsid wsp:val=&quot;0096792E&quot;/&gt;&lt;wsp:rsid wsp:val=&quot;00967E2F&quot;/&gt;&lt;wsp:rsid wsp:val=&quot;00970732&quot;/&gt;&lt;wsp:rsid wsp:val=&quot;00970A86&quot;/&gt;&lt;wsp:rsid wsp:val=&quot;00971974&quot;/&gt;&lt;wsp:rsid wsp:val=&quot;00971B1C&quot;/&gt;&lt;wsp:rsid wsp:val=&quot;00971C53&quot;/&gt;&lt;wsp:rsid wsp:val=&quot;00972E85&quot;/&gt;&lt;wsp:rsid wsp:val=&quot;009739F3&quot;/&gt;&lt;wsp:rsid wsp:val=&quot;009742E5&quot;/&gt;&lt;wsp:rsid wsp:val=&quot;00974862&quot;/&gt;&lt;wsp:rsid wsp:val=&quot;00974C77&quot;/&gt;&lt;wsp:rsid wsp:val=&quot;00974E71&quot;/&gt;&lt;wsp:rsid wsp:val=&quot;009758C3&quot;/&gt;&lt;wsp:rsid wsp:val=&quot;00975EE8&quot;/&gt;&lt;wsp:rsid wsp:val=&quot;009772B0&quot;/&gt;&lt;wsp:rsid wsp:val=&quot;009774DD&quot;/&gt;&lt;wsp:rsid wsp:val=&quot;00977881&quot;/&gt;&lt;wsp:rsid wsp:val=&quot;00977E91&quot;/&gt;&lt;wsp:rsid wsp:val=&quot;00980107&quot;/&gt;&lt;wsp:rsid wsp:val=&quot;0098019E&quot;/&gt;&lt;wsp:rsid wsp:val=&quot;00980B1E&quot;/&gt;&lt;wsp:rsid wsp:val=&quot;00981BA7&quot;/&gt;&lt;wsp:rsid wsp:val=&quot;00981E04&quot;/&gt;&lt;wsp:rsid wsp:val=&quot;00982089&quot;/&gt;&lt;wsp:rsid wsp:val=&quot;0098235A&quot;/&gt;&lt;wsp:rsid wsp:val=&quot;009826CA&quot;/&gt;&lt;wsp:rsid wsp:val=&quot;009826DB&quot;/&gt;&lt;wsp:rsid wsp:val=&quot;00982797&quot;/&gt;&lt;wsp:rsid wsp:val=&quot;00982A80&quot;/&gt;&lt;wsp:rsid wsp:val=&quot;00982CCD&quot;/&gt;&lt;wsp:rsid wsp:val=&quot;0098327F&quot;/&gt;&lt;wsp:rsid wsp:val=&quot;009835D2&quot;/&gt;&lt;wsp:rsid wsp:val=&quot;00983A09&quot;/&gt;&lt;wsp:rsid wsp:val=&quot;00984054&quot;/&gt;&lt;wsp:rsid wsp:val=&quot;00984387&quot;/&gt;&lt;wsp:rsid wsp:val=&quot;009843E6&quot;/&gt;&lt;wsp:rsid wsp:val=&quot;009846D8&quot;/&gt;&lt;wsp:rsid wsp:val=&quot;00984A58&quot;/&gt;&lt;wsp:rsid wsp:val=&quot;00984A8D&quot;/&gt;&lt;wsp:rsid wsp:val=&quot;00985105&quot;/&gt;&lt;wsp:rsid wsp:val=&quot;0098523C&quot;/&gt;&lt;wsp:rsid wsp:val=&quot;0098524A&quot;/&gt;&lt;wsp:rsid wsp:val=&quot;009854BD&quot;/&gt;&lt;wsp:rsid wsp:val=&quot;00985BCA&quot;/&gt;&lt;wsp:rsid wsp:val=&quot;00985BCE&quot;/&gt;&lt;wsp:rsid wsp:val=&quot;0098605E&quot;/&gt;&lt;wsp:rsid wsp:val=&quot;009862DD&quot;/&gt;&lt;wsp:rsid wsp:val=&quot;00986360&quot;/&gt;&lt;wsp:rsid wsp:val=&quot;009864A3&quot;/&gt;&lt;wsp:rsid wsp:val=&quot;00986AFF&quot;/&gt;&lt;wsp:rsid wsp:val=&quot;00986DEA&quot;/&gt;&lt;wsp:rsid wsp:val=&quot;00987013&quot;/&gt;&lt;wsp:rsid wsp:val=&quot;0098749E&quot;/&gt;&lt;wsp:rsid wsp:val=&quot;009874CE&quot;/&gt;&lt;wsp:rsid wsp:val=&quot;00987564&quot;/&gt;&lt;wsp:rsid wsp:val=&quot;00990A06&quot;/&gt;&lt;wsp:rsid wsp:val=&quot;00990B23&quot;/&gt;&lt;wsp:rsid wsp:val=&quot;009918E1&quot;/&gt;&lt;wsp:rsid wsp:val=&quot;00991CC5&quot;/&gt;&lt;wsp:rsid wsp:val=&quot;00992611&quot;/&gt;&lt;wsp:rsid wsp:val=&quot;009933DA&quot;/&gt;&lt;wsp:rsid wsp:val=&quot;00993518&quot;/&gt;&lt;wsp:rsid wsp:val=&quot;00993627&quot;/&gt;&lt;wsp:rsid wsp:val=&quot;00993A62&quot;/&gt;&lt;wsp:rsid wsp:val=&quot;00994408&quot;/&gt;&lt;wsp:rsid wsp:val=&quot;0099491C&quot;/&gt;&lt;wsp:rsid wsp:val=&quot;00995C1B&quot;/&gt;&lt;wsp:rsid wsp:val=&quot;00996193&quot;/&gt;&lt;wsp:rsid wsp:val=&quot;009963E9&quot;/&gt;&lt;wsp:rsid wsp:val=&quot;009965E3&quot;/&gt;&lt;wsp:rsid wsp:val=&quot;00996A49&quot;/&gt;&lt;wsp:rsid wsp:val=&quot;00996CD2&quot;/&gt;&lt;wsp:rsid wsp:val=&quot;00996F6A&quot;/&gt;&lt;wsp:rsid wsp:val=&quot;00996F92&quot;/&gt;&lt;wsp:rsid wsp:val=&quot;00997028&quot;/&gt;&lt;wsp:rsid wsp:val=&quot;009A0006&quot;/&gt;&lt;wsp:rsid wsp:val=&quot;009A020B&quot;/&gt;&lt;wsp:rsid wsp:val=&quot;009A0420&quot;/&gt;&lt;wsp:rsid wsp:val=&quot;009A06DA&quot;/&gt;&lt;wsp:rsid wsp:val=&quot;009A13DB&quot;/&gt;&lt;wsp:rsid wsp:val=&quot;009A15C1&quot;/&gt;&lt;wsp:rsid wsp:val=&quot;009A17C0&quot;/&gt;&lt;wsp:rsid wsp:val=&quot;009A1873&quot;/&gt;&lt;wsp:rsid wsp:val=&quot;009A1DEB&quot;/&gt;&lt;wsp:rsid wsp:val=&quot;009A219C&quot;/&gt;&lt;wsp:rsid wsp:val=&quot;009A2F67&quot;/&gt;&lt;wsp:rsid wsp:val=&quot;009A3662&quot;/&gt;&lt;wsp:rsid wsp:val=&quot;009A377F&quot;/&gt;&lt;wsp:rsid wsp:val=&quot;009A41BD&quot;/&gt;&lt;wsp:rsid wsp:val=&quot;009A447F&quot;/&gt;&lt;wsp:rsid wsp:val=&quot;009A51D0&quot;/&gt;&lt;wsp:rsid wsp:val=&quot;009A5AEE&quot;/&gt;&lt;wsp:rsid wsp:val=&quot;009A6130&quot;/&gt;&lt;wsp:rsid wsp:val=&quot;009A6B35&quot;/&gt;&lt;wsp:rsid wsp:val=&quot;009A74FE&quot;/&gt;&lt;wsp:rsid wsp:val=&quot;009A7FCA&quot;/&gt;&lt;wsp:rsid wsp:val=&quot;009B03D1&quot;/&gt;&lt;wsp:rsid wsp:val=&quot;009B0460&quot;/&gt;&lt;wsp:rsid wsp:val=&quot;009B0EA7&quot;/&gt;&lt;wsp:rsid wsp:val=&quot;009B109C&quot;/&gt;&lt;wsp:rsid wsp:val=&quot;009B25FF&quot;/&gt;&lt;wsp:rsid wsp:val=&quot;009B2739&quot;/&gt;&lt;wsp:rsid wsp:val=&quot;009B36C3&quot;/&gt;&lt;wsp:rsid wsp:val=&quot;009B4456&quot;/&gt;&lt;wsp:rsid wsp:val=&quot;009B4C85&quot;/&gt;&lt;wsp:rsid wsp:val=&quot;009B4ECC&quot;/&gt;&lt;wsp:rsid wsp:val=&quot;009B5238&quot;/&gt;&lt;wsp:rsid wsp:val=&quot;009B5336&quot;/&gt;&lt;wsp:rsid wsp:val=&quot;009B557D&quot;/&gt;&lt;wsp:rsid wsp:val=&quot;009B56AA&quot;/&gt;&lt;wsp:rsid wsp:val=&quot;009B5FAE&quot;/&gt;&lt;wsp:rsid wsp:val=&quot;009B6342&quot;/&gt;&lt;wsp:rsid wsp:val=&quot;009B6344&quot;/&gt;&lt;wsp:rsid wsp:val=&quot;009B7230&quot;/&gt;&lt;wsp:rsid wsp:val=&quot;009B741C&quot;/&gt;&lt;wsp:rsid wsp:val=&quot;009C032E&quot;/&gt;&lt;wsp:rsid wsp:val=&quot;009C033F&quot;/&gt;&lt;wsp:rsid wsp:val=&quot;009C0FDF&quot;/&gt;&lt;wsp:rsid wsp:val=&quot;009C1632&quot;/&gt;&lt;wsp:rsid wsp:val=&quot;009C2083&quot;/&gt;&lt;wsp:rsid wsp:val=&quot;009C30B2&quot;/&gt;&lt;wsp:rsid wsp:val=&quot;009C3559&quot;/&gt;&lt;wsp:rsid wsp:val=&quot;009C3800&quot;/&gt;&lt;wsp:rsid wsp:val=&quot;009C3980&quot;/&gt;&lt;wsp:rsid wsp:val=&quot;009C39CF&quot;/&gt;&lt;wsp:rsid wsp:val=&quot;009C3CE0&quot;/&gt;&lt;wsp:rsid wsp:val=&quot;009C3CF7&quot;/&gt;&lt;wsp:rsid wsp:val=&quot;009C42B0&quot;/&gt;&lt;wsp:rsid wsp:val=&quot;009C4BCD&quot;/&gt;&lt;wsp:rsid wsp:val=&quot;009C53B1&quot;/&gt;&lt;wsp:rsid wsp:val=&quot;009C5ED5&quot;/&gt;&lt;wsp:rsid wsp:val=&quot;009C5EEC&quot;/&gt;&lt;wsp:rsid wsp:val=&quot;009C6092&quot;/&gt;&lt;wsp:rsid wsp:val=&quot;009C6425&quot;/&gt;&lt;wsp:rsid wsp:val=&quot;009C7D36&quot;/&gt;&lt;wsp:rsid wsp:val=&quot;009D0582&quot;/&gt;&lt;wsp:rsid wsp:val=&quot;009D0A87&quot;/&gt;&lt;wsp:rsid wsp:val=&quot;009D0B1E&quot;/&gt;&lt;wsp:rsid wsp:val=&quot;009D0B4A&quot;/&gt;&lt;wsp:rsid wsp:val=&quot;009D0E3A&quot;/&gt;&lt;wsp:rsid wsp:val=&quot;009D0E6E&quot;/&gt;&lt;wsp:rsid wsp:val=&quot;009D0FE7&quot;/&gt;&lt;wsp:rsid wsp:val=&quot;009D1296&quot;/&gt;&lt;wsp:rsid wsp:val=&quot;009D1792&quot;/&gt;&lt;wsp:rsid wsp:val=&quot;009D19FE&quot;/&gt;&lt;wsp:rsid wsp:val=&quot;009D1AE1&quot;/&gt;&lt;wsp:rsid wsp:val=&quot;009D1B1E&quot;/&gt;&lt;wsp:rsid wsp:val=&quot;009D1D58&quot;/&gt;&lt;wsp:rsid wsp:val=&quot;009D1D68&quot;/&gt;&lt;wsp:rsid wsp:val=&quot;009D2251&quot;/&gt;&lt;wsp:rsid wsp:val=&quot;009D2EF2&quot;/&gt;&lt;wsp:rsid wsp:val=&quot;009D3315&quot;/&gt;&lt;wsp:rsid wsp:val=&quot;009D3480&quot;/&gt;&lt;wsp:rsid wsp:val=&quot;009D3B3D&quot;/&gt;&lt;wsp:rsid wsp:val=&quot;009D3D18&quot;/&gt;&lt;wsp:rsid wsp:val=&quot;009D48B2&quot;/&gt;&lt;wsp:rsid wsp:val=&quot;009D4949&quot;/&gt;&lt;wsp:rsid wsp:val=&quot;009D591C&quot;/&gt;&lt;wsp:rsid wsp:val=&quot;009D5E29&quot;/&gt;&lt;wsp:rsid wsp:val=&quot;009D5ED9&quot;/&gt;&lt;wsp:rsid wsp:val=&quot;009D6A8B&quot;/&gt;&lt;wsp:rsid wsp:val=&quot;009D6BD1&quot;/&gt;&lt;wsp:rsid wsp:val=&quot;009D7250&quot;/&gt;&lt;wsp:rsid wsp:val=&quot;009D7498&quot;/&gt;&lt;wsp:rsid wsp:val=&quot;009D7660&quot;/&gt;&lt;wsp:rsid wsp:val=&quot;009D7FB2&quot;/&gt;&lt;wsp:rsid wsp:val=&quot;009E00CC&quot;/&gt;&lt;wsp:rsid wsp:val=&quot;009E04A1&quot;/&gt;&lt;wsp:rsid wsp:val=&quot;009E0AAC&quot;/&gt;&lt;wsp:rsid wsp:val=&quot;009E199C&quot;/&gt;&lt;wsp:rsid wsp:val=&quot;009E1C3C&quot;/&gt;&lt;wsp:rsid wsp:val=&quot;009E2024&quot;/&gt;&lt;wsp:rsid wsp:val=&quot;009E2325&quot;/&gt;&lt;wsp:rsid wsp:val=&quot;009E2805&quot;/&gt;&lt;wsp:rsid wsp:val=&quot;009E2A3C&quot;/&gt;&lt;wsp:rsid wsp:val=&quot;009E2A5D&quot;/&gt;&lt;wsp:rsid wsp:val=&quot;009E2C0C&quot;/&gt;&lt;wsp:rsid wsp:val=&quot;009E2C2C&quot;/&gt;&lt;wsp:rsid wsp:val=&quot;009E3325&quot;/&gt;&lt;wsp:rsid wsp:val=&quot;009E37C0&quot;/&gt;&lt;wsp:rsid wsp:val=&quot;009E39D8&quot;/&gt;&lt;wsp:rsid wsp:val=&quot;009E3E6E&quot;/&gt;&lt;wsp:rsid wsp:val=&quot;009E4120&quot;/&gt;&lt;wsp:rsid wsp:val=&quot;009E4133&quot;/&gt;&lt;wsp:rsid wsp:val=&quot;009E45D5&quot;/&gt;&lt;wsp:rsid wsp:val=&quot;009E479C&quot;/&gt;&lt;wsp:rsid wsp:val=&quot;009E4B70&quot;/&gt;&lt;wsp:rsid wsp:val=&quot;009E4E35&quot;/&gt;&lt;wsp:rsid wsp:val=&quot;009E5254&quot;/&gt;&lt;wsp:rsid wsp:val=&quot;009E5358&quot;/&gt;&lt;wsp:rsid wsp:val=&quot;009E53C5&quot;/&gt;&lt;wsp:rsid wsp:val=&quot;009E5527&quot;/&gt;&lt;wsp:rsid wsp:val=&quot;009E5C63&quot;/&gt;&lt;wsp:rsid wsp:val=&quot;009E6F86&quot;/&gt;&lt;wsp:rsid wsp:val=&quot;009E710B&quot;/&gt;&lt;wsp:rsid wsp:val=&quot;009E733E&quot;/&gt;&lt;wsp:rsid wsp:val=&quot;009E79D8&quot;/&gt;&lt;wsp:rsid wsp:val=&quot;009F0144&quot;/&gt;&lt;wsp:rsid wsp:val=&quot;009F0E0F&quot;/&gt;&lt;wsp:rsid wsp:val=&quot;009F0E83&quot;/&gt;&lt;wsp:rsid wsp:val=&quot;009F0F3A&quot;/&gt;&lt;wsp:rsid wsp:val=&quot;009F13FC&quot;/&gt;&lt;wsp:rsid wsp:val=&quot;009F17BC&quot;/&gt;&lt;wsp:rsid wsp:val=&quot;009F25F3&quot;/&gt;&lt;wsp:rsid wsp:val=&quot;009F3815&quot;/&gt;&lt;wsp:rsid wsp:val=&quot;009F4159&quot;/&gt;&lt;wsp:rsid wsp:val=&quot;009F43D8&quot;/&gt;&lt;wsp:rsid wsp:val=&quot;009F44F0&quot;/&gt;&lt;wsp:rsid wsp:val=&quot;009F4B3D&quot;/&gt;&lt;wsp:rsid wsp:val=&quot;009F5601&quot;/&gt;&lt;wsp:rsid wsp:val=&quot;009F5B4F&quot;/&gt;&lt;wsp:rsid wsp:val=&quot;009F5C88&quot;/&gt;&lt;wsp:rsid wsp:val=&quot;009F66BE&quot;/&gt;&lt;wsp:rsid wsp:val=&quot;009F713D&quot;/&gt;&lt;wsp:rsid wsp:val=&quot;009F7A2F&quot;/&gt;&lt;wsp:rsid wsp:val=&quot;009F7E10&quot;/&gt;&lt;wsp:rsid wsp:val=&quot;00A00E9C&quot;/&gt;&lt;wsp:rsid wsp:val=&quot;00A01227&quot;/&gt;&lt;wsp:rsid wsp:val=&quot;00A013D2&quot;/&gt;&lt;wsp:rsid wsp:val=&quot;00A01D49&quot;/&gt;&lt;wsp:rsid wsp:val=&quot;00A029C6&quot;/&gt;&lt;wsp:rsid wsp:val=&quot;00A03119&quot;/&gt;&lt;wsp:rsid wsp:val=&quot;00A03766&quot;/&gt;&lt;wsp:rsid wsp:val=&quot;00A03A5C&quot;/&gt;&lt;wsp:rsid wsp:val=&quot;00A03B3E&quot;/&gt;&lt;wsp:rsid wsp:val=&quot;00A04180&quot;/&gt;&lt;wsp:rsid wsp:val=&quot;00A04269&quot;/&gt;&lt;wsp:rsid wsp:val=&quot;00A04555&quot;/&gt;&lt;wsp:rsid wsp:val=&quot;00A04BCD&quot;/&gt;&lt;wsp:rsid wsp:val=&quot;00A05494&quot;/&gt;&lt;wsp:rsid wsp:val=&quot;00A05542&quot;/&gt;&lt;wsp:rsid wsp:val=&quot;00A05E45&quot;/&gt;&lt;wsp:rsid wsp:val=&quot;00A06DF7&quot;/&gt;&lt;wsp:rsid wsp:val=&quot;00A07250&quot;/&gt;&lt;wsp:rsid wsp:val=&quot;00A074E5&quot;/&gt;&lt;wsp:rsid wsp:val=&quot;00A101C9&quot;/&gt;&lt;wsp:rsid wsp:val=&quot;00A10378&quot;/&gt;&lt;wsp:rsid wsp:val=&quot;00A106E6&quot;/&gt;&lt;wsp:rsid wsp:val=&quot;00A10747&quot;/&gt;&lt;wsp:rsid wsp:val=&quot;00A10E53&quot;/&gt;&lt;wsp:rsid wsp:val=&quot;00A10E9A&quot;/&gt;&lt;wsp:rsid wsp:val=&quot;00A112A1&quot;/&gt;&lt;wsp:rsid wsp:val=&quot;00A114A6&quot;/&gt;&lt;wsp:rsid wsp:val=&quot;00A117D2&quot;/&gt;&lt;wsp:rsid wsp:val=&quot;00A12B87&quot;/&gt;&lt;wsp:rsid wsp:val=&quot;00A12B97&quot;/&gt;&lt;wsp:rsid wsp:val=&quot;00A12F76&quot;/&gt;&lt;wsp:rsid wsp:val=&quot;00A13059&quot;/&gt;&lt;wsp:rsid wsp:val=&quot;00A13120&quot;/&gt;&lt;wsp:rsid wsp:val=&quot;00A13B3D&quot;/&gt;&lt;wsp:rsid wsp:val=&quot;00A13D22&quot;/&gt;&lt;wsp:rsid wsp:val=&quot;00A13DFE&quot;/&gt;&lt;wsp:rsid wsp:val=&quot;00A141DF&quot;/&gt;&lt;wsp:rsid wsp:val=&quot;00A147D2&quot;/&gt;&lt;wsp:rsid wsp:val=&quot;00A14B46&quot;/&gt;&lt;wsp:rsid wsp:val=&quot;00A14C76&quot;/&gt;&lt;wsp:rsid wsp:val=&quot;00A15220&quot;/&gt;&lt;wsp:rsid wsp:val=&quot;00A1590A&quot;/&gt;&lt;wsp:rsid wsp:val=&quot;00A160F1&quot;/&gt;&lt;wsp:rsid wsp:val=&quot;00A1661F&quot;/&gt;&lt;wsp:rsid wsp:val=&quot;00A177D9&quot;/&gt;&lt;wsp:rsid wsp:val=&quot;00A203BE&quot;/&gt;&lt;wsp:rsid wsp:val=&quot;00A20F72&quot;/&gt;&lt;wsp:rsid wsp:val=&quot;00A21A08&quot;/&gt;&lt;wsp:rsid wsp:val=&quot;00A21C73&quot;/&gt;&lt;wsp:rsid wsp:val=&quot;00A22386&quot;/&gt;&lt;wsp:rsid wsp:val=&quot;00A226B7&quot;/&gt;&lt;wsp:rsid wsp:val=&quot;00A22972&quot;/&gt;&lt;wsp:rsid wsp:val=&quot;00A22EFA&quot;/&gt;&lt;wsp:rsid wsp:val=&quot;00A2382C&quot;/&gt;&lt;wsp:rsid wsp:val=&quot;00A23CCB&quot;/&gt;&lt;wsp:rsid wsp:val=&quot;00A2430F&quot;/&gt;&lt;wsp:rsid wsp:val=&quot;00A244B4&quot;/&gt;&lt;wsp:rsid wsp:val=&quot;00A245B7&quot;/&gt;&lt;wsp:rsid wsp:val=&quot;00A2533D&quot;/&gt;&lt;wsp:rsid wsp:val=&quot;00A25971&quot;/&gt;&lt;wsp:rsid wsp:val=&quot;00A25ABB&quot;/&gt;&lt;wsp:rsid wsp:val=&quot;00A25B8E&quot;/&gt;&lt;wsp:rsid wsp:val=&quot;00A26744&quot;/&gt;&lt;wsp:rsid wsp:val=&quot;00A272CB&quot;/&gt;&lt;wsp:rsid wsp:val=&quot;00A2788F&quot;/&gt;&lt;wsp:rsid wsp:val=&quot;00A27C46&quot;/&gt;&lt;wsp:rsid wsp:val=&quot;00A30672&quot;/&gt;&lt;wsp:rsid wsp:val=&quot;00A30E7E&quot;/&gt;&lt;wsp:rsid wsp:val=&quot;00A30FCC&quot;/&gt;&lt;wsp:rsid wsp:val=&quot;00A311C5&quot;/&gt;&lt;wsp:rsid wsp:val=&quot;00A314BE&quot;/&gt;&lt;wsp:rsid wsp:val=&quot;00A31728&quot;/&gt;&lt;wsp:rsid wsp:val=&quot;00A31E7E&quot;/&gt;&lt;wsp:rsid wsp:val=&quot;00A32247&quot;/&gt;&lt;wsp:rsid wsp:val=&quot;00A335FA&quot;/&gt;&lt;wsp:rsid wsp:val=&quot;00A340A7&quot;/&gt;&lt;wsp:rsid wsp:val=&quot;00A3478B&quot;/&gt;&lt;wsp:rsid wsp:val=&quot;00A34A3E&quot;/&gt;&lt;wsp:rsid wsp:val=&quot;00A35069&quot;/&gt;&lt;wsp:rsid wsp:val=&quot;00A3572F&quot;/&gt;&lt;wsp:rsid wsp:val=&quot;00A35819&quot;/&gt;&lt;wsp:rsid wsp:val=&quot;00A35F7A&quot;/&gt;&lt;wsp:rsid wsp:val=&quot;00A3628A&quot;/&gt;&lt;wsp:rsid wsp:val=&quot;00A36306&quot;/&gt;&lt;wsp:rsid wsp:val=&quot;00A36A2E&quot;/&gt;&lt;wsp:rsid wsp:val=&quot;00A36CF3&quot;/&gt;&lt;wsp:rsid wsp:val=&quot;00A37277&quot;/&gt;&lt;wsp:rsid wsp:val=&quot;00A37430&quot;/&gt;&lt;wsp:rsid wsp:val=&quot;00A37CAA&quot;/&gt;&lt;wsp:rsid wsp:val=&quot;00A37CBF&quot;/&gt;&lt;wsp:rsid wsp:val=&quot;00A37E90&quot;/&gt;&lt;wsp:rsid wsp:val=&quot;00A37FC6&quot;/&gt;&lt;wsp:rsid wsp:val=&quot;00A40423&quot;/&gt;&lt;wsp:rsid wsp:val=&quot;00A40A1B&quot;/&gt;&lt;wsp:rsid wsp:val=&quot;00A40A4B&quot;/&gt;&lt;wsp:rsid wsp:val=&quot;00A40F0C&quot;/&gt;&lt;wsp:rsid wsp:val=&quot;00A41DFF&quot;/&gt;&lt;wsp:rsid wsp:val=&quot;00A41E2F&quot;/&gt;&lt;wsp:rsid wsp:val=&quot;00A420BB&quot;/&gt;&lt;wsp:rsid wsp:val=&quot;00A42CE6&quot;/&gt;&lt;wsp:rsid wsp:val=&quot;00A4375C&quot;/&gt;&lt;wsp:rsid wsp:val=&quot;00A4380B&quot;/&gt;&lt;wsp:rsid wsp:val=&quot;00A44DFB&quot;/&gt;&lt;wsp:rsid wsp:val=&quot;00A451C1&quot;/&gt;&lt;wsp:rsid wsp:val=&quot;00A45471&quot;/&gt;&lt;wsp:rsid wsp:val=&quot;00A45C98&quot;/&gt;&lt;wsp:rsid wsp:val=&quot;00A45FA8&quot;/&gt;&lt;wsp:rsid wsp:val=&quot;00A4648F&quot;/&gt;&lt;wsp:rsid wsp:val=&quot;00A46629&quot;/&gt;&lt;wsp:rsid wsp:val=&quot;00A466EB&quot;/&gt;&lt;wsp:rsid wsp:val=&quot;00A4696E&quot;/&gt;&lt;wsp:rsid wsp:val=&quot;00A47192&quot;/&gt;&lt;wsp:rsid wsp:val=&quot;00A50270&quot;/&gt;&lt;wsp:rsid wsp:val=&quot;00A50478&quot;/&gt;&lt;wsp:rsid wsp:val=&quot;00A505DD&quot;/&gt;&lt;wsp:rsid wsp:val=&quot;00A5095D&quot;/&gt;&lt;wsp:rsid wsp:val=&quot;00A50A0E&quot;/&gt;&lt;wsp:rsid wsp:val=&quot;00A50E34&quot;/&gt;&lt;wsp:rsid wsp:val=&quot;00A513E6&quot;/&gt;&lt;wsp:rsid wsp:val=&quot;00A51C37&quot;/&gt;&lt;wsp:rsid wsp:val=&quot;00A520AC&quot;/&gt;&lt;wsp:rsid wsp:val=&quot;00A528E9&quot;/&gt;&lt;wsp:rsid wsp:val=&quot;00A52AAD&quot;/&gt;&lt;wsp:rsid wsp:val=&quot;00A52D92&quot;/&gt;&lt;wsp:rsid wsp:val=&quot;00A531D4&quot;/&gt;&lt;wsp:rsid wsp:val=&quot;00A53F2D&quot;/&gt;&lt;wsp:rsid wsp:val=&quot;00A54342&quot;/&gt;&lt;wsp:rsid wsp:val=&quot;00A54C65&quot;/&gt;&lt;wsp:rsid wsp:val=&quot;00A550AD&quot;/&gt;&lt;wsp:rsid wsp:val=&quot;00A555EF&quot;/&gt;&lt;wsp:rsid wsp:val=&quot;00A55C8C&quot;/&gt;&lt;wsp:rsid wsp:val=&quot;00A56835&quot;/&gt;&lt;wsp:rsid wsp:val=&quot;00A56AC1&quot;/&gt;&lt;wsp:rsid wsp:val=&quot;00A56CAE&quot;/&gt;&lt;wsp:rsid wsp:val=&quot;00A5725B&quot;/&gt;&lt;wsp:rsid wsp:val=&quot;00A5793B&quot;/&gt;&lt;wsp:rsid wsp:val=&quot;00A6006C&quot;/&gt;&lt;wsp:rsid wsp:val=&quot;00A60C14&quot;/&gt;&lt;wsp:rsid wsp:val=&quot;00A61308&quot;/&gt;&lt;wsp:rsid wsp:val=&quot;00A620EE&quot;/&gt;&lt;wsp:rsid wsp:val=&quot;00A62366&quot;/&gt;&lt;wsp:rsid wsp:val=&quot;00A62369&quot;/&gt;&lt;wsp:rsid wsp:val=&quot;00A6244A&quot;/&gt;&lt;wsp:rsid wsp:val=&quot;00A6269E&quot;/&gt;&lt;wsp:rsid wsp:val=&quot;00A6275D&quot;/&gt;&lt;wsp:rsid wsp:val=&quot;00A62E41&quot;/&gt;&lt;wsp:rsid wsp:val=&quot;00A6323C&quot;/&gt;&lt;wsp:rsid wsp:val=&quot;00A63D8D&quot;/&gt;&lt;wsp:rsid wsp:val=&quot;00A64C65&quot;/&gt;&lt;wsp:rsid wsp:val=&quot;00A65100&quot;/&gt;&lt;wsp:rsid wsp:val=&quot;00A65219&quot;/&gt;&lt;wsp:rsid wsp:val=&quot;00A65D00&quot;/&gt;&lt;wsp:rsid wsp:val=&quot;00A65FBF&quot;/&gt;&lt;wsp:rsid wsp:val=&quot;00A66231&quot;/&gt;&lt;wsp:rsid wsp:val=&quot;00A666C5&quot;/&gt;&lt;wsp:rsid wsp:val=&quot;00A66FA4&quot;/&gt;&lt;wsp:rsid wsp:val=&quot;00A67608&quot;/&gt;&lt;wsp:rsid wsp:val=&quot;00A67B15&quot;/&gt;&lt;wsp:rsid wsp:val=&quot;00A67C72&quot;/&gt;&lt;wsp:rsid wsp:val=&quot;00A67E45&quot;/&gt;&lt;wsp:rsid wsp:val=&quot;00A70016&quot;/&gt;&lt;wsp:rsid wsp:val=&quot;00A701A4&quot;/&gt;&lt;wsp:rsid wsp:val=&quot;00A701E5&quot;/&gt;&lt;wsp:rsid wsp:val=&quot;00A701E8&quot;/&gt;&lt;wsp:rsid wsp:val=&quot;00A707CB&quot;/&gt;&lt;wsp:rsid wsp:val=&quot;00A70A41&quot;/&gt;&lt;wsp:rsid wsp:val=&quot;00A70B3F&quot;/&gt;&lt;wsp:rsid wsp:val=&quot;00A70E4C&quot;/&gt;&lt;wsp:rsid wsp:val=&quot;00A71C63&quot;/&gt;&lt;wsp:rsid wsp:val=&quot;00A723C5&quot;/&gt;&lt;wsp:rsid wsp:val=&quot;00A725FF&quot;/&gt;&lt;wsp:rsid wsp:val=&quot;00A7261E&quot;/&gt;&lt;wsp:rsid wsp:val=&quot;00A727F2&quot;/&gt;&lt;wsp:rsid wsp:val=&quot;00A738EF&quot;/&gt;&lt;wsp:rsid wsp:val=&quot;00A73E43&quot;/&gt;&lt;wsp:rsid wsp:val=&quot;00A73F2A&quot;/&gt;&lt;wsp:rsid wsp:val=&quot;00A747DD&quot;/&gt;&lt;wsp:rsid wsp:val=&quot;00A74DE4&quot;/&gt;&lt;wsp:rsid wsp:val=&quot;00A75969&quot;/&gt;&lt;wsp:rsid wsp:val=&quot;00A75EE1&quot;/&gt;&lt;wsp:rsid wsp:val=&quot;00A76F89&quot;/&gt;&lt;wsp:rsid wsp:val=&quot;00A7763B&quot;/&gt;&lt;wsp:rsid wsp:val=&quot;00A7768E&quot;/&gt;&lt;wsp:rsid wsp:val=&quot;00A7769A&quot;/&gt;&lt;wsp:rsid wsp:val=&quot;00A77785&quot;/&gt;&lt;wsp:rsid wsp:val=&quot;00A77F49&quot;/&gt;&lt;wsp:rsid wsp:val=&quot;00A808DC&quot;/&gt;&lt;wsp:rsid wsp:val=&quot;00A8138D&quot;/&gt;&lt;wsp:rsid wsp:val=&quot;00A817CB&quot;/&gt;&lt;wsp:rsid wsp:val=&quot;00A81AF9&quot;/&gt;&lt;wsp:rsid wsp:val=&quot;00A82379&quot;/&gt;&lt;wsp:rsid wsp:val=&quot;00A82A13&quot;/&gt;&lt;wsp:rsid wsp:val=&quot;00A83381&quot;/&gt;&lt;wsp:rsid wsp:val=&quot;00A83726&quot;/&gt;&lt;wsp:rsid wsp:val=&quot;00A837BC&quot;/&gt;&lt;wsp:rsid wsp:val=&quot;00A8396A&quot;/&gt;&lt;wsp:rsid wsp:val=&quot;00A83EFC&quot;/&gt;&lt;wsp:rsid wsp:val=&quot;00A841D9&quot;/&gt;&lt;wsp:rsid wsp:val=&quot;00A8461C&quot;/&gt;&lt;wsp:rsid wsp:val=&quot;00A84CA2&quot;/&gt;&lt;wsp:rsid wsp:val=&quot;00A84E62&quot;/&gt;&lt;wsp:rsid wsp:val=&quot;00A85201&quot;/&gt;&lt;wsp:rsid wsp:val=&quot;00A8530B&quot;/&gt;&lt;wsp:rsid wsp:val=&quot;00A85A3B&quot;/&gt;&lt;wsp:rsid wsp:val=&quot;00A85AC0&quot;/&gt;&lt;wsp:rsid wsp:val=&quot;00A86973&quot;/&gt;&lt;wsp:rsid wsp:val=&quot;00A870B7&quot;/&gt;&lt;wsp:rsid wsp:val=&quot;00A876B0&quot;/&gt;&lt;wsp:rsid wsp:val=&quot;00A879BE&quot;/&gt;&lt;wsp:rsid wsp:val=&quot;00A87E15&quot;/&gt;&lt;wsp:rsid wsp:val=&quot;00A87FF2&quot;/&gt;&lt;wsp:rsid wsp:val=&quot;00A90DF1&quot;/&gt;&lt;wsp:rsid wsp:val=&quot;00A913E7&quot;/&gt;&lt;wsp:rsid wsp:val=&quot;00A91623&quot;/&gt;&lt;wsp:rsid wsp:val=&quot;00A91791&quot;/&gt;&lt;wsp:rsid wsp:val=&quot;00A919BB&quot;/&gt;&lt;wsp:rsid wsp:val=&quot;00A91A23&quot;/&gt;&lt;wsp:rsid wsp:val=&quot;00A928B4&quot;/&gt;&lt;wsp:rsid wsp:val=&quot;00A92C55&quot;/&gt;&lt;wsp:rsid wsp:val=&quot;00A9397C&quot;/&gt;&lt;wsp:rsid wsp:val=&quot;00A93DDD&quot;/&gt;&lt;wsp:rsid wsp:val=&quot;00A93FCE&quot;/&gt;&lt;wsp:rsid wsp:val=&quot;00A94085&quot;/&gt;&lt;wsp:rsid wsp:val=&quot;00A9463E&quot;/&gt;&lt;wsp:rsid wsp:val=&quot;00A9479F&quot;/&gt;&lt;wsp:rsid wsp:val=&quot;00A94E49&quot;/&gt;&lt;wsp:rsid wsp:val=&quot;00A95687&quot;/&gt;&lt;wsp:rsid wsp:val=&quot;00A958C8&quot;/&gt;&lt;wsp:rsid wsp:val=&quot;00A96781&quot;/&gt;&lt;wsp:rsid wsp:val=&quot;00A9717C&quot;/&gt;&lt;wsp:rsid wsp:val=&quot;00A977D1&quot;/&gt;&lt;wsp:rsid wsp:val=&quot;00A977DA&quot;/&gt;&lt;wsp:rsid wsp:val=&quot;00A97A17&quot;/&gt;&lt;wsp:rsid wsp:val=&quot;00A97C90&quot;/&gt;&lt;wsp:rsid wsp:val=&quot;00AA027B&quot;/&gt;&lt;wsp:rsid wsp:val=&quot;00AA0C45&quot;/&gt;&lt;wsp:rsid wsp:val=&quot;00AA0EC3&quot;/&gt;&lt;wsp:rsid wsp:val=&quot;00AA17C8&quot;/&gt;&lt;wsp:rsid wsp:val=&quot;00AA18AA&quot;/&gt;&lt;wsp:rsid wsp:val=&quot;00AA1961&quot;/&gt;&lt;wsp:rsid wsp:val=&quot;00AA20F1&quot;/&gt;&lt;wsp:rsid wsp:val=&quot;00AA217E&quot;/&gt;&lt;wsp:rsid wsp:val=&quot;00AA2423&quot;/&gt;&lt;wsp:rsid wsp:val=&quot;00AA26C1&quot;/&gt;&lt;wsp:rsid wsp:val=&quot;00AA3B30&quot;/&gt;&lt;wsp:rsid wsp:val=&quot;00AA4173&quot;/&gt;&lt;wsp:rsid wsp:val=&quot;00AA42E8&quot;/&gt;&lt;wsp:rsid wsp:val=&quot;00AA473F&quot;/&gt;&lt;wsp:rsid wsp:val=&quot;00AA4ACC&quot;/&gt;&lt;wsp:rsid wsp:val=&quot;00AA50DF&quot;/&gt;&lt;wsp:rsid wsp:val=&quot;00AA5115&quot;/&gt;&lt;wsp:rsid wsp:val=&quot;00AA59E1&quot;/&gt;&lt;wsp:rsid wsp:val=&quot;00AA5E96&quot;/&gt;&lt;wsp:rsid wsp:val=&quot;00AA6124&quot;/&gt;&lt;wsp:rsid wsp:val=&quot;00AA6144&quot;/&gt;&lt;wsp:rsid wsp:val=&quot;00AA6913&quot;/&gt;&lt;wsp:rsid wsp:val=&quot;00AA6BEC&quot;/&gt;&lt;wsp:rsid wsp:val=&quot;00AA7561&quot;/&gt;&lt;wsp:rsid wsp:val=&quot;00AA7801&quot;/&gt;&lt;wsp:rsid wsp:val=&quot;00AA78D1&quot;/&gt;&lt;wsp:rsid wsp:val=&quot;00AA7A27&quot;/&gt;&lt;wsp:rsid wsp:val=&quot;00AB07EB&quot;/&gt;&lt;wsp:rsid wsp:val=&quot;00AB082F&quot;/&gt;&lt;wsp:rsid wsp:val=&quot;00AB0EFA&quot;/&gt;&lt;wsp:rsid wsp:val=&quot;00AB0F1C&quot;/&gt;&lt;wsp:rsid wsp:val=&quot;00AB1CF3&quot;/&gt;&lt;wsp:rsid wsp:val=&quot;00AB21D9&quot;/&gt;&lt;wsp:rsid wsp:val=&quot;00AB3137&quot;/&gt;&lt;wsp:rsid wsp:val=&quot;00AB3505&quot;/&gt;&lt;wsp:rsid wsp:val=&quot;00AB3997&quot;/&gt;&lt;wsp:rsid wsp:val=&quot;00AB42F6&quot;/&gt;&lt;wsp:rsid wsp:val=&quot;00AB4466&quot;/&gt;&lt;wsp:rsid wsp:val=&quot;00AB57B1&quot;/&gt;&lt;wsp:rsid wsp:val=&quot;00AB5A5A&quot;/&gt;&lt;wsp:rsid wsp:val=&quot;00AB5E1D&quot;/&gt;&lt;wsp:rsid wsp:val=&quot;00AB626A&quot;/&gt;&lt;wsp:rsid wsp:val=&quot;00AB6301&quot;/&gt;&lt;wsp:rsid wsp:val=&quot;00AB6AFF&quot;/&gt;&lt;wsp:rsid wsp:val=&quot;00AB6E3F&quot;/&gt;&lt;wsp:rsid wsp:val=&quot;00AB7711&quot;/&gt;&lt;wsp:rsid wsp:val=&quot;00AB7C2C&quot;/&gt;&lt;wsp:rsid wsp:val=&quot;00AC0342&quot;/&gt;&lt;wsp:rsid wsp:val=&quot;00AC0D9B&quot;/&gt;&lt;wsp:rsid wsp:val=&quot;00AC1169&quot;/&gt;&lt;wsp:rsid wsp:val=&quot;00AC18A1&quot;/&gt;&lt;wsp:rsid wsp:val=&quot;00AC196E&quot;/&gt;&lt;wsp:rsid wsp:val=&quot;00AC1C74&quot;/&gt;&lt;wsp:rsid wsp:val=&quot;00AC200E&quot;/&gt;&lt;wsp:rsid wsp:val=&quot;00AC2363&quot;/&gt;&lt;wsp:rsid wsp:val=&quot;00AC2B42&quot;/&gt;&lt;wsp:rsid wsp:val=&quot;00AC3DE3&quot;/&gt;&lt;wsp:rsid wsp:val=&quot;00AC41DF&quot;/&gt;&lt;wsp:rsid wsp:val=&quot;00AC466F&quot;/&gt;&lt;wsp:rsid wsp:val=&quot;00AC4EB7&quot;/&gt;&lt;wsp:rsid wsp:val=&quot;00AC5CC6&quot;/&gt;&lt;wsp:rsid wsp:val=&quot;00AC64B9&quot;/&gt;&lt;wsp:rsid wsp:val=&quot;00AC661A&quot;/&gt;&lt;wsp:rsid wsp:val=&quot;00AC6848&quot;/&gt;&lt;wsp:rsid wsp:val=&quot;00AC6AEF&quot;/&gt;&lt;wsp:rsid wsp:val=&quot;00AC6B59&quot;/&gt;&lt;wsp:rsid wsp:val=&quot;00AC6F21&quot;/&gt;&lt;wsp:rsid wsp:val=&quot;00AC7DC3&quot;/&gt;&lt;wsp:rsid wsp:val=&quot;00AD02C5&quot;/&gt;&lt;wsp:rsid wsp:val=&quot;00AD0D72&quot;/&gt;&lt;wsp:rsid wsp:val=&quot;00AD125B&quot;/&gt;&lt;wsp:rsid wsp:val=&quot;00AD14EF&quot;/&gt;&lt;wsp:rsid wsp:val=&quot;00AD17B6&quot;/&gt;&lt;wsp:rsid wsp:val=&quot;00AD17EF&quot;/&gt;&lt;wsp:rsid wsp:val=&quot;00AD1994&quot;/&gt;&lt;wsp:rsid wsp:val=&quot;00AD1D84&quot;/&gt;&lt;wsp:rsid wsp:val=&quot;00AD1E67&quot;/&gt;&lt;wsp:rsid wsp:val=&quot;00AD2064&quot;/&gt;&lt;wsp:rsid wsp:val=&quot;00AD210A&quot;/&gt;&lt;wsp:rsid wsp:val=&quot;00AD2948&quot;/&gt;&lt;wsp:rsid wsp:val=&quot;00AD2B25&quot;/&gt;&lt;wsp:rsid wsp:val=&quot;00AD2CAF&quot;/&gt;&lt;wsp:rsid wsp:val=&quot;00AD33FC&quot;/&gt;&lt;wsp:rsid wsp:val=&quot;00AD3701&quot;/&gt;&lt;wsp:rsid wsp:val=&quot;00AD38AA&quot;/&gt;&lt;wsp:rsid wsp:val=&quot;00AD38C9&quot;/&gt;&lt;wsp:rsid wsp:val=&quot;00AD3B3F&quot;/&gt;&lt;wsp:rsid wsp:val=&quot;00AD3C69&quot;/&gt;&lt;wsp:rsid wsp:val=&quot;00AD3DBA&quot;/&gt;&lt;wsp:rsid wsp:val=&quot;00AD4075&quot;/&gt;&lt;wsp:rsid wsp:val=&quot;00AD4889&quot;/&gt;&lt;wsp:rsid wsp:val=&quot;00AD4B5E&quot;/&gt;&lt;wsp:rsid wsp:val=&quot;00AD4E05&quot;/&gt;&lt;wsp:rsid wsp:val=&quot;00AD5114&quot;/&gt;&lt;wsp:rsid wsp:val=&quot;00AD54C8&quot;/&gt;&lt;wsp:rsid wsp:val=&quot;00AD596A&quot;/&gt;&lt;wsp:rsid wsp:val=&quot;00AD59BC&quot;/&gt;&lt;wsp:rsid wsp:val=&quot;00AD71ED&quot;/&gt;&lt;wsp:rsid wsp:val=&quot;00AD7ABC&quot;/&gt;&lt;wsp:rsid wsp:val=&quot;00AD7D01&quot;/&gt;&lt;wsp:rsid wsp:val=&quot;00AE00C9&quot;/&gt;&lt;wsp:rsid wsp:val=&quot;00AE0ACA&quot;/&gt;&lt;wsp:rsid wsp:val=&quot;00AE0BD5&quot;/&gt;&lt;wsp:rsid wsp:val=&quot;00AE1218&quot;/&gt;&lt;wsp:rsid wsp:val=&quot;00AE16B0&quot;/&gt;&lt;wsp:rsid wsp:val=&quot;00AE1BA1&quot;/&gt;&lt;wsp:rsid wsp:val=&quot;00AE2685&quot;/&gt;&lt;wsp:rsid wsp:val=&quot;00AE3080&quot;/&gt;&lt;wsp:rsid wsp:val=&quot;00AE3C79&quot;/&gt;&lt;wsp:rsid wsp:val=&quot;00AE46EC&quot;/&gt;&lt;wsp:rsid wsp:val=&quot;00AE474B&quot;/&gt;&lt;wsp:rsid wsp:val=&quot;00AE489B&quot;/&gt;&lt;wsp:rsid wsp:val=&quot;00AE5AF8&quot;/&gt;&lt;wsp:rsid wsp:val=&quot;00AE70DC&quot;/&gt;&lt;wsp:rsid wsp:val=&quot;00AE75B9&quot;/&gt;&lt;wsp:rsid wsp:val=&quot;00AE78A5&quot;/&gt;&lt;wsp:rsid wsp:val=&quot;00AE78C2&quot;/&gt;&lt;wsp:rsid wsp:val=&quot;00AE7C33&quot;/&gt;&lt;wsp:rsid wsp:val=&quot;00AE7FA1&quot;/&gt;&lt;wsp:rsid wsp:val=&quot;00AF0246&quot;/&gt;&lt;wsp:rsid wsp:val=&quot;00AF0FF8&quot;/&gt;&lt;wsp:rsid wsp:val=&quot;00AF119C&quot;/&gt;&lt;wsp:rsid wsp:val=&quot;00AF11B1&quot;/&gt;&lt;wsp:rsid wsp:val=&quot;00AF1323&quot;/&gt;&lt;wsp:rsid wsp:val=&quot;00AF1E16&quot;/&gt;&lt;wsp:rsid wsp:val=&quot;00AF245C&quot;/&gt;&lt;wsp:rsid wsp:val=&quot;00AF250C&quot;/&gt;&lt;wsp:rsid wsp:val=&quot;00AF2839&quot;/&gt;&lt;wsp:rsid wsp:val=&quot;00AF30B5&quot;/&gt;&lt;wsp:rsid wsp:val=&quot;00AF375C&quot;/&gt;&lt;wsp:rsid wsp:val=&quot;00AF3802&quot;/&gt;&lt;wsp:rsid wsp:val=&quot;00AF3819&quot;/&gt;&lt;wsp:rsid wsp:val=&quot;00AF3A61&quot;/&gt;&lt;wsp:rsid wsp:val=&quot;00AF40B5&quot;/&gt;&lt;wsp:rsid wsp:val=&quot;00AF4253&quot;/&gt;&lt;wsp:rsid wsp:val=&quot;00AF444F&quot;/&gt;&lt;wsp:rsid wsp:val=&quot;00AF4B40&quot;/&gt;&lt;wsp:rsid wsp:val=&quot;00AF4B60&quot;/&gt;&lt;wsp:rsid wsp:val=&quot;00AF4FF4&quot;/&gt;&lt;wsp:rsid wsp:val=&quot;00AF5D32&quot;/&gt;&lt;wsp:rsid wsp:val=&quot;00AF6038&quot;/&gt;&lt;wsp:rsid wsp:val=&quot;00AF6505&quot;/&gt;&lt;wsp:rsid wsp:val=&quot;00AF653B&quot;/&gt;&lt;wsp:rsid wsp:val=&quot;00AF6861&quot;/&gt;&lt;wsp:rsid wsp:val=&quot;00AF72AB&quot;/&gt;&lt;wsp:rsid wsp:val=&quot;00AF7A38&quot;/&gt;&lt;wsp:rsid wsp:val=&quot;00AF7CA3&quot;/&gt;&lt;wsp:rsid wsp:val=&quot;00B006B3&quot;/&gt;&lt;wsp:rsid wsp:val=&quot;00B00948&quot;/&gt;&lt;wsp:rsid wsp:val=&quot;00B00B04&quot;/&gt;&lt;wsp:rsid wsp:val=&quot;00B00CFC&quot;/&gt;&lt;wsp:rsid wsp:val=&quot;00B012DE&quot;/&gt;&lt;wsp:rsid wsp:val=&quot;00B0186F&quot;/&gt;&lt;wsp:rsid wsp:val=&quot;00B020D6&quot;/&gt;&lt;wsp:rsid wsp:val=&quot;00B02146&quot;/&gt;&lt;wsp:rsid wsp:val=&quot;00B0214F&quot;/&gt;&lt;wsp:rsid wsp:val=&quot;00B02718&quot;/&gt;&lt;wsp:rsid wsp:val=&quot;00B02CED&quot;/&gt;&lt;wsp:rsid wsp:val=&quot;00B031FD&quot;/&gt;&lt;wsp:rsid wsp:val=&quot;00B03270&quot;/&gt;&lt;wsp:rsid wsp:val=&quot;00B03BE3&quot;/&gt;&lt;wsp:rsid wsp:val=&quot;00B040F7&quot;/&gt;&lt;wsp:rsid wsp:val=&quot;00B046D2&quot;/&gt;&lt;wsp:rsid wsp:val=&quot;00B056AC&quot;/&gt;&lt;wsp:rsid wsp:val=&quot;00B05CD4&quot;/&gt;&lt;wsp:rsid wsp:val=&quot;00B06B02&quot;/&gt;&lt;wsp:rsid wsp:val=&quot;00B06F60&quot;/&gt;&lt;wsp:rsid wsp:val=&quot;00B07586&quot;/&gt;&lt;wsp:rsid wsp:val=&quot;00B07684&quot;/&gt;&lt;wsp:rsid wsp:val=&quot;00B07809&quot;/&gt;&lt;wsp:rsid wsp:val=&quot;00B07A1B&quot;/&gt;&lt;wsp:rsid wsp:val=&quot;00B103D6&quot;/&gt;&lt;wsp:rsid wsp:val=&quot;00B10CE7&quot;/&gt;&lt;wsp:rsid wsp:val=&quot;00B10F37&quot;/&gt;&lt;wsp:rsid wsp:val=&quot;00B11051&quot;/&gt;&lt;wsp:rsid wsp:val=&quot;00B11A0F&quot;/&gt;&lt;wsp:rsid wsp:val=&quot;00B11A3C&quot;/&gt;&lt;wsp:rsid wsp:val=&quot;00B11D1E&quot;/&gt;&lt;wsp:rsid wsp:val=&quot;00B11F4A&quot;/&gt;&lt;wsp:rsid wsp:val=&quot;00B1255D&quot;/&gt;&lt;wsp:rsid wsp:val=&quot;00B13A8E&quot;/&gt;&lt;wsp:rsid wsp:val=&quot;00B15971&quot;/&gt;&lt;wsp:rsid wsp:val=&quot;00B15AB3&quot;/&gt;&lt;wsp:rsid wsp:val=&quot;00B15F65&quot;/&gt;&lt;wsp:rsid wsp:val=&quot;00B166DC&quot;/&gt;&lt;wsp:rsid wsp:val=&quot;00B168B1&quot;/&gt;&lt;wsp:rsid wsp:val=&quot;00B17351&quot;/&gt;&lt;wsp:rsid wsp:val=&quot;00B17D72&quot;/&gt;&lt;wsp:rsid wsp:val=&quot;00B217F5&quot;/&gt;&lt;wsp:rsid wsp:val=&quot;00B225D9&quot;/&gt;&lt;wsp:rsid wsp:val=&quot;00B22B5E&quot;/&gt;&lt;wsp:rsid wsp:val=&quot;00B234A3&quot;/&gt;&lt;wsp:rsid wsp:val=&quot;00B23772&quot;/&gt;&lt;wsp:rsid wsp:val=&quot;00B237A0&quot;/&gt;&lt;wsp:rsid wsp:val=&quot;00B23829&quot;/&gt;&lt;wsp:rsid wsp:val=&quot;00B239A9&quot;/&gt;&lt;wsp:rsid wsp:val=&quot;00B23C44&quot;/&gt;&lt;wsp:rsid wsp:val=&quot;00B23E43&quot;/&gt;&lt;wsp:rsid wsp:val=&quot;00B245A0&quot;/&gt;&lt;wsp:rsid wsp:val=&quot;00B245DB&quot;/&gt;&lt;wsp:rsid wsp:val=&quot;00B2489F&quot;/&gt;&lt;wsp:rsid wsp:val=&quot;00B24A27&quot;/&gt;&lt;wsp:rsid wsp:val=&quot;00B24B41&quot;/&gt;&lt;wsp:rsid wsp:val=&quot;00B24CE9&quot;/&gt;&lt;wsp:rsid wsp:val=&quot;00B24E76&quot;/&gt;&lt;wsp:rsid wsp:val=&quot;00B254E6&quot;/&gt;&lt;wsp:rsid wsp:val=&quot;00B256A6&quot;/&gt;&lt;wsp:rsid wsp:val=&quot;00B25DA4&quot;/&gt;&lt;wsp:rsid wsp:val=&quot;00B25EF7&quot;/&gt;&lt;wsp:rsid wsp:val=&quot;00B2615D&quot;/&gt;&lt;wsp:rsid wsp:val=&quot;00B2693D&quot;/&gt;&lt;wsp:rsid wsp:val=&quot;00B27765&quot;/&gt;&lt;wsp:rsid wsp:val=&quot;00B27AD4&quot;/&gt;&lt;wsp:rsid wsp:val=&quot;00B300EE&quot;/&gt;&lt;wsp:rsid wsp:val=&quot;00B3028C&quot;/&gt;&lt;wsp:rsid wsp:val=&quot;00B304F3&quot;/&gt;&lt;wsp:rsid wsp:val=&quot;00B30E71&quot;/&gt;&lt;wsp:rsid wsp:val=&quot;00B3169C&quot;/&gt;&lt;wsp:rsid wsp:val=&quot;00B31E2F&quot;/&gt;&lt;wsp:rsid wsp:val=&quot;00B3222D&quot;/&gt;&lt;wsp:rsid wsp:val=&quot;00B323CF&quot;/&gt;&lt;wsp:rsid wsp:val=&quot;00B3244B&quot;/&gt;&lt;wsp:rsid wsp:val=&quot;00B325A8&quot;/&gt;&lt;wsp:rsid wsp:val=&quot;00B329B8&quot;/&gt;&lt;wsp:rsid wsp:val=&quot;00B32FDC&quot;/&gt;&lt;wsp:rsid wsp:val=&quot;00B3344B&quot;/&gt;&lt;wsp:rsid wsp:val=&quot;00B337E0&quot;/&gt;&lt;wsp:rsid wsp:val=&quot;00B338A7&quot;/&gt;&lt;wsp:rsid wsp:val=&quot;00B338D7&quot;/&gt;&lt;wsp:rsid wsp:val=&quot;00B33EB5&quot;/&gt;&lt;wsp:rsid wsp:val=&quot;00B3435B&quot;/&gt;&lt;wsp:rsid wsp:val=&quot;00B34F26&quot;/&gt;&lt;wsp:rsid wsp:val=&quot;00B34F66&quot;/&gt;&lt;wsp:rsid wsp:val=&quot;00B35DB7&quot;/&gt;&lt;wsp:rsid wsp:val=&quot;00B35FA6&quot;/&gt;&lt;wsp:rsid wsp:val=&quot;00B368E1&quot;/&gt;&lt;wsp:rsid wsp:val=&quot;00B373C5&quot;/&gt;&lt;wsp:rsid wsp:val=&quot;00B374F2&quot;/&gt;&lt;wsp:rsid wsp:val=&quot;00B379FC&quot;/&gt;&lt;wsp:rsid wsp:val=&quot;00B37BA2&quot;/&gt;&lt;wsp:rsid wsp:val=&quot;00B37C2A&quot;/&gt;&lt;wsp:rsid wsp:val=&quot;00B37D7E&quot;/&gt;&lt;wsp:rsid wsp:val=&quot;00B37F75&quot;/&gt;&lt;wsp:rsid wsp:val=&quot;00B40D77&quot;/&gt;&lt;wsp:rsid wsp:val=&quot;00B4135A&quot;/&gt;&lt;wsp:rsid wsp:val=&quot;00B41580&quot;/&gt;&lt;wsp:rsid wsp:val=&quot;00B42064&quot;/&gt;&lt;wsp:rsid wsp:val=&quot;00B42272&quot;/&gt;&lt;wsp:rsid wsp:val=&quot;00B42725&quot;/&gt;&lt;wsp:rsid wsp:val=&quot;00B4273D&quot;/&gt;&lt;wsp:rsid wsp:val=&quot;00B42B04&quot;/&gt;&lt;wsp:rsid wsp:val=&quot;00B42DFE&quot;/&gt;&lt;wsp:rsid wsp:val=&quot;00B43404&quot;/&gt;&lt;wsp:rsid wsp:val=&quot;00B437E1&quot;/&gt;&lt;wsp:rsid wsp:val=&quot;00B43ABE&quot;/&gt;&lt;wsp:rsid wsp:val=&quot;00B4408D&quot;/&gt;&lt;wsp:rsid wsp:val=&quot;00B440DD&quot;/&gt;&lt;wsp:rsid wsp:val=&quot;00B464ED&quot;/&gt;&lt;wsp:rsid wsp:val=&quot;00B47052&quot;/&gt;&lt;wsp:rsid wsp:val=&quot;00B473C6&quot;/&gt;&lt;wsp:rsid wsp:val=&quot;00B504CC&quot;/&gt;&lt;wsp:rsid wsp:val=&quot;00B504E4&quot;/&gt;&lt;wsp:rsid wsp:val=&quot;00B505EC&quot;/&gt;&lt;wsp:rsid wsp:val=&quot;00B50AFD&quot;/&gt;&lt;wsp:rsid wsp:val=&quot;00B50CC2&quot;/&gt;&lt;wsp:rsid wsp:val=&quot;00B50DE0&quot;/&gt;&lt;wsp:rsid wsp:val=&quot;00B51350&quot;/&gt;&lt;wsp:rsid wsp:val=&quot;00B51372&quot;/&gt;&lt;wsp:rsid wsp:val=&quot;00B5182D&quot;/&gt;&lt;wsp:rsid wsp:val=&quot;00B51A69&quot;/&gt;&lt;wsp:rsid wsp:val=&quot;00B51DAA&quot;/&gt;&lt;wsp:rsid wsp:val=&quot;00B52DFF&quot;/&gt;&lt;wsp:rsid wsp:val=&quot;00B53368&quot;/&gt;&lt;wsp:rsid wsp:val=&quot;00B53839&quot;/&gt;&lt;wsp:rsid wsp:val=&quot;00B53E22&quot;/&gt;&lt;wsp:rsid wsp:val=&quot;00B53F09&quot;/&gt;&lt;wsp:rsid wsp:val=&quot;00B54760&quot;/&gt;&lt;wsp:rsid wsp:val=&quot;00B54764&quot;/&gt;&lt;wsp:rsid wsp:val=&quot;00B547CA&quot;/&gt;&lt;wsp:rsid wsp:val=&quot;00B55CEE&quot;/&gt;&lt;wsp:rsid wsp:val=&quot;00B56D09&quot;/&gt;&lt;wsp:rsid wsp:val=&quot;00B5770B&quot;/&gt;&lt;wsp:rsid wsp:val=&quot;00B5773C&quot;/&gt;&lt;wsp:rsid wsp:val=&quot;00B578C0&quot;/&gt;&lt;wsp:rsid wsp:val=&quot;00B57D2E&quot;/&gt;&lt;wsp:rsid wsp:val=&quot;00B6006B&quot;/&gt;&lt;wsp:rsid wsp:val=&quot;00B612C5&quot;/&gt;&lt;wsp:rsid wsp:val=&quot;00B62183&quot;/&gt;&lt;wsp:rsid wsp:val=&quot;00B622EE&quot;/&gt;&lt;wsp:rsid wsp:val=&quot;00B628C8&quot;/&gt;&lt;wsp:rsid wsp:val=&quot;00B62D2B&quot;/&gt;&lt;wsp:rsid wsp:val=&quot;00B63558&quot;/&gt;&lt;wsp:rsid wsp:val=&quot;00B63B05&quot;/&gt;&lt;wsp:rsid wsp:val=&quot;00B64766&quot;/&gt;&lt;wsp:rsid wsp:val=&quot;00B647EC&quot;/&gt;&lt;wsp:rsid wsp:val=&quot;00B64AA2&quot;/&gt;&lt;wsp:rsid wsp:val=&quot;00B64C6C&quot;/&gt;&lt;wsp:rsid wsp:val=&quot;00B6522B&quot;/&gt;&lt;wsp:rsid wsp:val=&quot;00B65434&quot;/&gt;&lt;wsp:rsid wsp:val=&quot;00B654E4&quot;/&gt;&lt;wsp:rsid wsp:val=&quot;00B6576D&quot;/&gt;&lt;wsp:rsid wsp:val=&quot;00B659EF&quot;/&gt;&lt;wsp:rsid wsp:val=&quot;00B65A6B&quot;/&gt;&lt;wsp:rsid wsp:val=&quot;00B65D50&quot;/&gt;&lt;wsp:rsid wsp:val=&quot;00B65E88&quot;/&gt;&lt;wsp:rsid wsp:val=&quot;00B662AF&quot;/&gt;&lt;wsp:rsid wsp:val=&quot;00B669BF&quot;/&gt;&lt;wsp:rsid wsp:val=&quot;00B66D4D&quot;/&gt;&lt;wsp:rsid wsp:val=&quot;00B671F5&quot;/&gt;&lt;wsp:rsid wsp:val=&quot;00B672BA&quot;/&gt;&lt;wsp:rsid wsp:val=&quot;00B673E1&quot;/&gt;&lt;wsp:rsid wsp:val=&quot;00B674D4&quot;/&gt;&lt;wsp:rsid wsp:val=&quot;00B67771&quot;/&gt;&lt;wsp:rsid wsp:val=&quot;00B677C0&quot;/&gt;&lt;wsp:rsid wsp:val=&quot;00B67BAA&quot;/&gt;&lt;wsp:rsid wsp:val=&quot;00B70DEC&quot;/&gt;&lt;wsp:rsid wsp:val=&quot;00B72B8D&quot;/&gt;&lt;wsp:rsid wsp:val=&quot;00B72F0C&quot;/&gt;&lt;wsp:rsid wsp:val=&quot;00B732B7&quot;/&gt;&lt;wsp:rsid wsp:val=&quot;00B7336B&quot;/&gt;&lt;wsp:rsid wsp:val=&quot;00B73AB9&quot;/&gt;&lt;wsp:rsid wsp:val=&quot;00B73C24&quot;/&gt;&lt;wsp:rsid wsp:val=&quot;00B74350&quot;/&gt;&lt;wsp:rsid wsp:val=&quot;00B74719&quot;/&gt;&lt;wsp:rsid wsp:val=&quot;00B74964&quot;/&gt;&lt;wsp:rsid wsp:val=&quot;00B755B5&quot;/&gt;&lt;wsp:rsid wsp:val=&quot;00B764B8&quot;/&gt;&lt;wsp:rsid wsp:val=&quot;00B76785&quot;/&gt;&lt;wsp:rsid wsp:val=&quot;00B772C3&quot;/&gt;&lt;wsp:rsid wsp:val=&quot;00B80131&quot;/&gt;&lt;wsp:rsid wsp:val=&quot;00B8028A&quot;/&gt;&lt;wsp:rsid wsp:val=&quot;00B80B30&quot;/&gt;&lt;wsp:rsid wsp:val=&quot;00B80E70&quot;/&gt;&lt;wsp:rsid wsp:val=&quot;00B812B5&quot;/&gt;&lt;wsp:rsid wsp:val=&quot;00B8187D&quot;/&gt;&lt;wsp:rsid wsp:val=&quot;00B81F85&quot;/&gt;&lt;wsp:rsid wsp:val=&quot;00B82197&quot;/&gt;&lt;wsp:rsid wsp:val=&quot;00B82617&quot;/&gt;&lt;wsp:rsid wsp:val=&quot;00B83000&quot;/&gt;&lt;wsp:rsid wsp:val=&quot;00B8340F&quot;/&gt;&lt;wsp:rsid wsp:val=&quot;00B8343B&quot;/&gt;&lt;wsp:rsid wsp:val=&quot;00B83471&quot;/&gt;&lt;wsp:rsid wsp:val=&quot;00B839C7&quot;/&gt;&lt;wsp:rsid wsp:val=&quot;00B83E51&quot;/&gt;&lt;wsp:rsid wsp:val=&quot;00B8453B&quot;/&gt;&lt;wsp:rsid wsp:val=&quot;00B84C6E&quot;/&gt;&lt;wsp:rsid wsp:val=&quot;00B84DB9&quot;/&gt;&lt;wsp:rsid wsp:val=&quot;00B8502C&quot;/&gt;&lt;wsp:rsid wsp:val=&quot;00B85811&quot;/&gt;&lt;wsp:rsid wsp:val=&quot;00B86860&quot;/&gt;&lt;wsp:rsid wsp:val=&quot;00B86888&quot;/&gt;&lt;wsp:rsid wsp:val=&quot;00B86A3E&quot;/&gt;&lt;wsp:rsid wsp:val=&quot;00B87069&quot;/&gt;&lt;wsp:rsid wsp:val=&quot;00B87137&quot;/&gt;&lt;wsp:rsid wsp:val=&quot;00B875AC&quot;/&gt;&lt;wsp:rsid wsp:val=&quot;00B87815&quot;/&gt;&lt;wsp:rsid wsp:val=&quot;00B9042E&quot;/&gt;&lt;wsp:rsid wsp:val=&quot;00B90A40&quot;/&gt;&lt;wsp:rsid wsp:val=&quot;00B90C2E&quot;/&gt;&lt;wsp:rsid wsp:val=&quot;00B91204&quot;/&gt;&lt;wsp:rsid wsp:val=&quot;00B91231&quot;/&gt;&lt;wsp:rsid wsp:val=&quot;00B912CA&quot;/&gt;&lt;wsp:rsid wsp:val=&quot;00B9161C&quot;/&gt;&lt;wsp:rsid wsp:val=&quot;00B91AF9&quot;/&gt;&lt;wsp:rsid wsp:val=&quot;00B91B09&quot;/&gt;&lt;wsp:rsid wsp:val=&quot;00B91DE8&quot;/&gt;&lt;wsp:rsid wsp:val=&quot;00B921E7&quot;/&gt;&lt;wsp:rsid wsp:val=&quot;00B922FE&quot;/&gt;&lt;wsp:rsid wsp:val=&quot;00B929A7&quot;/&gt;&lt;wsp:rsid wsp:val=&quot;00B92B04&quot;/&gt;&lt;wsp:rsid wsp:val=&quot;00B930AB&quot;/&gt;&lt;wsp:rsid wsp:val=&quot;00B9327C&quot;/&gt;&lt;wsp:rsid wsp:val=&quot;00B93786&quot;/&gt;&lt;wsp:rsid wsp:val=&quot;00B94931&quot;/&gt;&lt;wsp:rsid wsp:val=&quot;00B94F68&quot;/&gt;&lt;wsp:rsid wsp:val=&quot;00B95575&quot;/&gt;&lt;wsp:rsid wsp:val=&quot;00B956AC&quot;/&gt;&lt;wsp:rsid wsp:val=&quot;00B95F83&quot;/&gt;&lt;wsp:rsid wsp:val=&quot;00B962C6&quot;/&gt;&lt;wsp:rsid wsp:val=&quot;00B96F37&quot;/&gt;&lt;wsp:rsid wsp:val=&quot;00B971A4&quot;/&gt;&lt;wsp:rsid wsp:val=&quot;00B976A0&quot;/&gt;&lt;wsp:rsid wsp:val=&quot;00B977D7&quot;/&gt;&lt;wsp:rsid wsp:val=&quot;00B979F9&quot;/&gt;&lt;wsp:rsid wsp:val=&quot;00B97E2A&quot;/&gt;&lt;wsp:rsid wsp:val=&quot;00B97E41&quot;/&gt;&lt;wsp:rsid wsp:val=&quot;00BA040E&quot;/&gt;&lt;wsp:rsid wsp:val=&quot;00BA057D&quot;/&gt;&lt;wsp:rsid wsp:val=&quot;00BA0651&quot;/&gt;&lt;wsp:rsid wsp:val=&quot;00BA0C9F&quot;/&gt;&lt;wsp:rsid wsp:val=&quot;00BA14FF&quot;/&gt;&lt;wsp:rsid wsp:val=&quot;00BA19AF&quot;/&gt;&lt;wsp:rsid wsp:val=&quot;00BA1DD2&quot;/&gt;&lt;wsp:rsid wsp:val=&quot;00BA2440&quot;/&gt;&lt;wsp:rsid wsp:val=&quot;00BA3F9D&quot;/&gt;&lt;wsp:rsid wsp:val=&quot;00BA4356&quot;/&gt;&lt;wsp:rsid wsp:val=&quot;00BA445F&quot;/&gt;&lt;wsp:rsid wsp:val=&quot;00BA51BA&quot;/&gt;&lt;wsp:rsid wsp:val=&quot;00BA53C8&quot;/&gt;&lt;wsp:rsid wsp:val=&quot;00BA5608&quot;/&gt;&lt;wsp:rsid wsp:val=&quot;00BA582C&quot;/&gt;&lt;wsp:rsid wsp:val=&quot;00BA678E&quot;/&gt;&lt;wsp:rsid wsp:val=&quot;00BA6A6C&quot;/&gt;&lt;wsp:rsid wsp:val=&quot;00BA6A90&quot;/&gt;&lt;wsp:rsid wsp:val=&quot;00BA719B&quot;/&gt;&lt;wsp:rsid wsp:val=&quot;00BA7D63&quot;/&gt;&lt;wsp:rsid wsp:val=&quot;00BB0914&quot;/&gt;&lt;wsp:rsid wsp:val=&quot;00BB15C3&quot;/&gt;&lt;wsp:rsid wsp:val=&quot;00BB1D5E&quot;/&gt;&lt;wsp:rsid wsp:val=&quot;00BB2877&quot;/&gt;&lt;wsp:rsid wsp:val=&quot;00BB293D&quot;/&gt;&lt;wsp:rsid wsp:val=&quot;00BB34A0&quot;/&gt;&lt;wsp:rsid wsp:val=&quot;00BB3CA3&quot;/&gt;&lt;wsp:rsid wsp:val=&quot;00BB3CD1&quot;/&gt;&lt;wsp:rsid wsp:val=&quot;00BB4287&quot;/&gt;&lt;wsp:rsid wsp:val=&quot;00BB467E&quot;/&gt;&lt;wsp:rsid wsp:val=&quot;00BB51C7&quot;/&gt;&lt;wsp:rsid wsp:val=&quot;00BB5928&quot;/&gt;&lt;wsp:rsid wsp:val=&quot;00BB5B28&quot;/&gt;&lt;wsp:rsid wsp:val=&quot;00BB61A7&quot;/&gt;&lt;wsp:rsid wsp:val=&quot;00BB71A2&quot;/&gt;&lt;wsp:rsid wsp:val=&quot;00BB758F&quot;/&gt;&lt;wsp:rsid wsp:val=&quot;00BC0436&quot;/&gt;&lt;wsp:rsid wsp:val=&quot;00BC09AA&quot;/&gt;&lt;wsp:rsid wsp:val=&quot;00BC0D32&quot;/&gt;&lt;wsp:rsid wsp:val=&quot;00BC0DBE&quot;/&gt;&lt;wsp:rsid wsp:val=&quot;00BC1319&quot;/&gt;&lt;wsp:rsid wsp:val=&quot;00BC17DB&quot;/&gt;&lt;wsp:rsid wsp:val=&quot;00BC1B89&quot;/&gt;&lt;wsp:rsid wsp:val=&quot;00BC23E7&quot;/&gt;&lt;wsp:rsid wsp:val=&quot;00BC251D&quot;/&gt;&lt;wsp:rsid wsp:val=&quot;00BC2753&quot;/&gt;&lt;wsp:rsid wsp:val=&quot;00BC2EC7&quot;/&gt;&lt;wsp:rsid wsp:val=&quot;00BC3462&quot;/&gt;&lt;wsp:rsid wsp:val=&quot;00BC35A3&quot;/&gt;&lt;wsp:rsid wsp:val=&quot;00BC3682&quot;/&gt;&lt;wsp:rsid wsp:val=&quot;00BC3A33&quot;/&gt;&lt;wsp:rsid wsp:val=&quot;00BC3BB4&quot;/&gt;&lt;wsp:rsid wsp:val=&quot;00BC4580&quot;/&gt;&lt;wsp:rsid wsp:val=&quot;00BC48DE&quot;/&gt;&lt;wsp:rsid wsp:val=&quot;00BC53AD&quot;/&gt;&lt;wsp:rsid wsp:val=&quot;00BC5707&quot;/&gt;&lt;wsp:rsid wsp:val=&quot;00BC5719&quot;/&gt;&lt;wsp:rsid wsp:val=&quot;00BC5D25&quot;/&gt;&lt;wsp:rsid wsp:val=&quot;00BC5E42&quot;/&gt;&lt;wsp:rsid wsp:val=&quot;00BC6306&quot;/&gt;&lt;wsp:rsid wsp:val=&quot;00BC66F0&quot;/&gt;&lt;wsp:rsid wsp:val=&quot;00BC6810&quot;/&gt;&lt;wsp:rsid wsp:val=&quot;00BC6936&quot;/&gt;&lt;wsp:rsid wsp:val=&quot;00BC6D11&quot;/&gt;&lt;wsp:rsid wsp:val=&quot;00BC76F6&quot;/&gt;&lt;wsp:rsid wsp:val=&quot;00BC7920&quot;/&gt;&lt;wsp:rsid wsp:val=&quot;00BC7A61&quot;/&gt;&lt;wsp:rsid wsp:val=&quot;00BD04E3&quot;/&gt;&lt;wsp:rsid wsp:val=&quot;00BD07B6&quot;/&gt;&lt;wsp:rsid wsp:val=&quot;00BD092C&quot;/&gt;&lt;wsp:rsid wsp:val=&quot;00BD168E&quot;/&gt;&lt;wsp:rsid wsp:val=&quot;00BD198D&quot;/&gt;&lt;wsp:rsid wsp:val=&quot;00BD1C17&quot;/&gt;&lt;wsp:rsid wsp:val=&quot;00BD1F77&quot;/&gt;&lt;wsp:rsid wsp:val=&quot;00BD20FD&quot;/&gt;&lt;wsp:rsid wsp:val=&quot;00BD2576&quot;/&gt;&lt;wsp:rsid wsp:val=&quot;00BD2761&quot;/&gt;&lt;wsp:rsid wsp:val=&quot;00BD2EC3&quot;/&gt;&lt;wsp:rsid wsp:val=&quot;00BD37AB&quot;/&gt;&lt;wsp:rsid wsp:val=&quot;00BD3896&quot;/&gt;&lt;wsp:rsid wsp:val=&quot;00BD38E5&quot;/&gt;&lt;wsp:rsid wsp:val=&quot;00BD3F9E&quot;/&gt;&lt;wsp:rsid wsp:val=&quot;00BD4D55&quot;/&gt;&lt;wsp:rsid wsp:val=&quot;00BD4F8F&quot;/&gt;&lt;wsp:rsid wsp:val=&quot;00BD507E&quot;/&gt;&lt;wsp:rsid wsp:val=&quot;00BD5245&quot;/&gt;&lt;wsp:rsid wsp:val=&quot;00BD5386&quot;/&gt;&lt;wsp:rsid wsp:val=&quot;00BD5729&quot;/&gt;&lt;wsp:rsid wsp:val=&quot;00BD578D&quot;/&gt;&lt;wsp:rsid wsp:val=&quot;00BD5B5D&quot;/&gt;&lt;wsp:rsid wsp:val=&quot;00BD5C1A&quot;/&gt;&lt;wsp:rsid wsp:val=&quot;00BD7198&quot;/&gt;&lt;wsp:rsid wsp:val=&quot;00BD770A&quot;/&gt;&lt;wsp:rsid wsp:val=&quot;00BD7CB0&quot;/&gt;&lt;wsp:rsid wsp:val=&quot;00BE094A&quot;/&gt;&lt;wsp:rsid wsp:val=&quot;00BE0B5A&quot;/&gt;&lt;wsp:rsid wsp:val=&quot;00BE1670&quot;/&gt;&lt;wsp:rsid wsp:val=&quot;00BE2C14&quot;/&gt;&lt;wsp:rsid wsp:val=&quot;00BE2DF2&quot;/&gt;&lt;wsp:rsid wsp:val=&quot;00BE3C61&quot;/&gt;&lt;wsp:rsid wsp:val=&quot;00BE3EEC&quot;/&gt;&lt;wsp:rsid wsp:val=&quot;00BE4149&quot;/&gt;&lt;wsp:rsid wsp:val=&quot;00BE50B1&quot;/&gt;&lt;wsp:rsid wsp:val=&quot;00BE54D4&quot;/&gt;&lt;wsp:rsid wsp:val=&quot;00BE5BF2&quot;/&gt;&lt;wsp:rsid wsp:val=&quot;00BE6452&quot;/&gt;&lt;wsp:rsid wsp:val=&quot;00BE66FB&quot;/&gt;&lt;wsp:rsid wsp:val=&quot;00BE6C7F&quot;/&gt;&lt;wsp:rsid wsp:val=&quot;00BE6F03&quot;/&gt;&lt;wsp:rsid wsp:val=&quot;00BE7137&quot;/&gt;&lt;wsp:rsid wsp:val=&quot;00BE75EA&quot;/&gt;&lt;wsp:rsid wsp:val=&quot;00BE7815&quot;/&gt;&lt;wsp:rsid wsp:val=&quot;00BF02B0&quot;/&gt;&lt;wsp:rsid wsp:val=&quot;00BF02D4&quot;/&gt;&lt;wsp:rsid wsp:val=&quot;00BF0417&quot;/&gt;&lt;wsp:rsid wsp:val=&quot;00BF0549&quot;/&gt;&lt;wsp:rsid wsp:val=&quot;00BF06EB&quot;/&gt;&lt;wsp:rsid wsp:val=&quot;00BF0A09&quot;/&gt;&lt;wsp:rsid wsp:val=&quot;00BF0F08&quot;/&gt;&lt;wsp:rsid wsp:val=&quot;00BF1545&quot;/&gt;&lt;wsp:rsid wsp:val=&quot;00BF1A3C&quot;/&gt;&lt;wsp:rsid wsp:val=&quot;00BF2784&quot;/&gt;&lt;wsp:rsid wsp:val=&quot;00BF2B7E&quot;/&gt;&lt;wsp:rsid wsp:val=&quot;00BF40A5&quot;/&gt;&lt;wsp:rsid wsp:val=&quot;00BF4901&quot;/&gt;&lt;wsp:rsid wsp:val=&quot;00BF49B8&quot;/&gt;&lt;wsp:rsid wsp:val=&quot;00BF4D3D&quot;/&gt;&lt;wsp:rsid wsp:val=&quot;00BF4F5C&quot;/&gt;&lt;wsp:rsid wsp:val=&quot;00BF57D6&quot;/&gt;&lt;wsp:rsid wsp:val=&quot;00BF6DEF&quot;/&gt;&lt;wsp:rsid wsp:val=&quot;00BF73A4&quot;/&gt;&lt;wsp:rsid wsp:val=&quot;00BF78D5&quot;/&gt;&lt;wsp:rsid wsp:val=&quot;00BF7C4B&quot;/&gt;&lt;wsp:rsid wsp:val=&quot;00BF7DF1&quot;/&gt;&lt;wsp:rsid wsp:val=&quot;00C00310&quot;/&gt;&lt;wsp:rsid wsp:val=&quot;00C00775&quot;/&gt;&lt;wsp:rsid wsp:val=&quot;00C00BAB&quot;/&gt;&lt;wsp:rsid wsp:val=&quot;00C00EF7&quot;/&gt;&lt;wsp:rsid wsp:val=&quot;00C01385&quot;/&gt;&lt;wsp:rsid wsp:val=&quot;00C013DE&quot;/&gt;&lt;wsp:rsid wsp:val=&quot;00C0237C&quot;/&gt;&lt;wsp:rsid wsp:val=&quot;00C039FB&quot;/&gt;&lt;wsp:rsid wsp:val=&quot;00C043B5&quot;/&gt;&lt;wsp:rsid wsp:val=&quot;00C044C7&quot;/&gt;&lt;wsp:rsid wsp:val=&quot;00C050AA&quot;/&gt;&lt;wsp:rsid wsp:val=&quot;00C05583&quot;/&gt;&lt;wsp:rsid wsp:val=&quot;00C060F1&quot;/&gt;&lt;wsp:rsid wsp:val=&quot;00C0614D&quot;/&gt;&lt;wsp:rsid wsp:val=&quot;00C063CA&quot;/&gt;&lt;wsp:rsid wsp:val=&quot;00C064F5&quot;/&gt;&lt;wsp:rsid wsp:val=&quot;00C06B02&quot;/&gt;&lt;wsp:rsid wsp:val=&quot;00C06F10&quot;/&gt;&lt;wsp:rsid wsp:val=&quot;00C07A7F&quot;/&gt;&lt;wsp:rsid wsp:val=&quot;00C1041D&quot;/&gt;&lt;wsp:rsid wsp:val=&quot;00C1044C&quot;/&gt;&lt;wsp:rsid wsp:val=&quot;00C11C94&quot;/&gt;&lt;wsp:rsid wsp:val=&quot;00C11EB9&quot;/&gt;&lt;wsp:rsid wsp:val=&quot;00C12161&quot;/&gt;&lt;wsp:rsid wsp:val=&quot;00C13455&quot;/&gt;&lt;wsp:rsid wsp:val=&quot;00C134AE&quot;/&gt;&lt;wsp:rsid wsp:val=&quot;00C1384F&quot;/&gt;&lt;wsp:rsid wsp:val=&quot;00C14170&quot;/&gt;&lt;wsp:rsid wsp:val=&quot;00C1426C&quot;/&gt;&lt;wsp:rsid wsp:val=&quot;00C147AA&quot;/&gt;&lt;wsp:rsid wsp:val=&quot;00C14F14&quot;/&gt;&lt;wsp:rsid wsp:val=&quot;00C167B9&quot;/&gt;&lt;wsp:rsid wsp:val=&quot;00C16CE1&quot;/&gt;&lt;wsp:rsid wsp:val=&quot;00C16DA7&quot;/&gt;&lt;wsp:rsid wsp:val=&quot;00C1796E&quot;/&gt;&lt;wsp:rsid wsp:val=&quot;00C2151E&quot;/&gt;&lt;wsp:rsid wsp:val=&quot;00C21800&quot;/&gt;&lt;wsp:rsid wsp:val=&quot;00C2247F&quot;/&gt;&lt;wsp:rsid wsp:val=&quot;00C227CF&quot;/&gt;&lt;wsp:rsid wsp:val=&quot;00C22A05&quot;/&gt;&lt;wsp:rsid wsp:val=&quot;00C22E8A&quot;/&gt;&lt;wsp:rsid wsp:val=&quot;00C22F97&quot;/&gt;&lt;wsp:rsid wsp:val=&quot;00C234AE&quot;/&gt;&lt;wsp:rsid wsp:val=&quot;00C23699&quot;/&gt;&lt;wsp:rsid wsp:val=&quot;00C236D4&quot;/&gt;&lt;wsp:rsid wsp:val=&quot;00C2385C&quot;/&gt;&lt;wsp:rsid wsp:val=&quot;00C24337&quot;/&gt;&lt;wsp:rsid wsp:val=&quot;00C2466B&quot;/&gt;&lt;wsp:rsid wsp:val=&quot;00C24B9B&quot;/&gt;&lt;wsp:rsid wsp:val=&quot;00C24E16&quot;/&gt;&lt;wsp:rsid wsp:val=&quot;00C258E4&quot;/&gt;&lt;wsp:rsid wsp:val=&quot;00C25E1D&quot;/&gt;&lt;wsp:rsid wsp:val=&quot;00C26B4B&quot;/&gt;&lt;wsp:rsid wsp:val=&quot;00C27221&quot;/&gt;&lt;wsp:rsid wsp:val=&quot;00C2744E&quot;/&gt;&lt;wsp:rsid wsp:val=&quot;00C3091E&quot;/&gt;&lt;wsp:rsid wsp:val=&quot;00C30C3D&quot;/&gt;&lt;wsp:rsid wsp:val=&quot;00C31B62&quot;/&gt;&lt;wsp:rsid wsp:val=&quot;00C31BD1&quot;/&gt;&lt;wsp:rsid wsp:val=&quot;00C3257D&quot;/&gt;&lt;wsp:rsid wsp:val=&quot;00C32D02&quot;/&gt;&lt;wsp:rsid wsp:val=&quot;00C32DB9&quot;/&gt;&lt;wsp:rsid wsp:val=&quot;00C336F4&quot;/&gt;&lt;wsp:rsid wsp:val=&quot;00C33895&quot;/&gt;&lt;wsp:rsid wsp:val=&quot;00C33CB4&quot;/&gt;&lt;wsp:rsid wsp:val=&quot;00C33E71&quot;/&gt;&lt;wsp:rsid wsp:val=&quot;00C352F4&quot;/&gt;&lt;wsp:rsid wsp:val=&quot;00C3534B&quot;/&gt;&lt;wsp:rsid wsp:val=&quot;00C3592A&quot;/&gt;&lt;wsp:rsid wsp:val=&quot;00C35A48&quot;/&gt;&lt;wsp:rsid wsp:val=&quot;00C35B68&quot;/&gt;&lt;wsp:rsid wsp:val=&quot;00C36418&quot;/&gt;&lt;wsp:rsid wsp:val=&quot;00C36991&quot;/&gt;&lt;wsp:rsid wsp:val=&quot;00C373AC&quot;/&gt;&lt;wsp:rsid wsp:val=&quot;00C3751B&quot;/&gt;&lt;wsp:rsid wsp:val=&quot;00C37F1F&quot;/&gt;&lt;wsp:rsid wsp:val=&quot;00C37FD5&quot;/&gt;&lt;wsp:rsid wsp:val=&quot;00C40296&quot;/&gt;&lt;wsp:rsid wsp:val=&quot;00C40348&quot;/&gt;&lt;wsp:rsid wsp:val=&quot;00C40B93&quot;/&gt;&lt;wsp:rsid wsp:val=&quot;00C40CFF&quot;/&gt;&lt;wsp:rsid wsp:val=&quot;00C41E45&quot;/&gt;&lt;wsp:rsid wsp:val=&quot;00C4219F&quot;/&gt;&lt;wsp:rsid wsp:val=&quot;00C422FE&quot;/&gt;&lt;wsp:rsid wsp:val=&quot;00C43473&quot;/&gt;&lt;wsp:rsid wsp:val=&quot;00C43580&quot;/&gt;&lt;wsp:rsid wsp:val=&quot;00C43589&quot;/&gt;&lt;wsp:rsid wsp:val=&quot;00C43771&quot;/&gt;&lt;wsp:rsid wsp:val=&quot;00C442BA&quot;/&gt;&lt;wsp:rsid wsp:val=&quot;00C44349&quot;/&gt;&lt;wsp:rsid wsp:val=&quot;00C44557&quot;/&gt;&lt;wsp:rsid wsp:val=&quot;00C45BF1&quot;/&gt;&lt;wsp:rsid wsp:val=&quot;00C464D2&quot;/&gt;&lt;wsp:rsid wsp:val=&quot;00C470CE&quot;/&gt;&lt;wsp:rsid wsp:val=&quot;00C476F6&quot;/&gt;&lt;wsp:rsid wsp:val=&quot;00C47702&quot;/&gt;&lt;wsp:rsid wsp:val=&quot;00C500FF&quot;/&gt;&lt;wsp:rsid wsp:val=&quot;00C50439&quot;/&gt;&lt;wsp:rsid wsp:val=&quot;00C50639&quot;/&gt;&lt;wsp:rsid wsp:val=&quot;00C50CE9&quot;/&gt;&lt;wsp:rsid wsp:val=&quot;00C50E30&quot;/&gt;&lt;wsp:rsid wsp:val=&quot;00C50FCD&quot;/&gt;&lt;wsp:rsid wsp:val=&quot;00C5100A&quot;/&gt;&lt;wsp:rsid wsp:val=&quot;00C517F9&quot;/&gt;&lt;wsp:rsid wsp:val=&quot;00C51B0E&quot;/&gt;&lt;wsp:rsid wsp:val=&quot;00C52D3F&quot;/&gt;&lt;wsp:rsid wsp:val=&quot;00C52DDB&quot;/&gt;&lt;wsp:rsid wsp:val=&quot;00C5399D&quot;/&gt;&lt;wsp:rsid wsp:val=&quot;00C53DED&quot;/&gt;&lt;wsp:rsid wsp:val=&quot;00C54A08&quot;/&gt;&lt;wsp:rsid wsp:val=&quot;00C54FB3&quot;/&gt;&lt;wsp:rsid wsp:val=&quot;00C55FEC&quot;/&gt;&lt;wsp:rsid wsp:val=&quot;00C56F1C&quot;/&gt;&lt;wsp:rsid wsp:val=&quot;00C57D6C&quot;/&gt;&lt;wsp:rsid wsp:val=&quot;00C60E81&quot;/&gt;&lt;wsp:rsid wsp:val=&quot;00C610D1&quot;/&gt;&lt;wsp:rsid wsp:val=&quot;00C61C52&quot;/&gt;&lt;wsp:rsid wsp:val=&quot;00C6219C&quot;/&gt;&lt;wsp:rsid wsp:val=&quot;00C6229B&quot;/&gt;&lt;wsp:rsid wsp:val=&quot;00C629B2&quot;/&gt;&lt;wsp:rsid wsp:val=&quot;00C62A4E&quot;/&gt;&lt;wsp:rsid wsp:val=&quot;00C62F93&quot;/&gt;&lt;wsp:rsid wsp:val=&quot;00C62FE5&quot;/&gt;&lt;wsp:rsid wsp:val=&quot;00C63661&quot;/&gt;&lt;wsp:rsid wsp:val=&quot;00C63D6D&quot;/&gt;&lt;wsp:rsid wsp:val=&quot;00C63D76&quot;/&gt;&lt;wsp:rsid wsp:val=&quot;00C63E24&quot;/&gt;&lt;wsp:rsid wsp:val=&quot;00C641B2&quot;/&gt;&lt;wsp:rsid wsp:val=&quot;00C6443D&quot;/&gt;&lt;wsp:rsid wsp:val=&quot;00C6461A&quot;/&gt;&lt;wsp:rsid wsp:val=&quot;00C65550&quot;/&gt;&lt;wsp:rsid wsp:val=&quot;00C65763&quot;/&gt;&lt;wsp:rsid wsp:val=&quot;00C6609F&quot;/&gt;&lt;wsp:rsid wsp:val=&quot;00C66175&quot;/&gt;&lt;wsp:rsid wsp:val=&quot;00C66245&quot;/&gt;&lt;wsp:rsid wsp:val=&quot;00C66921&quot;/&gt;&lt;wsp:rsid wsp:val=&quot;00C67017&quot;/&gt;&lt;wsp:rsid wsp:val=&quot;00C672E2&quot;/&gt;&lt;wsp:rsid wsp:val=&quot;00C674E0&quot;/&gt;&lt;wsp:rsid wsp:val=&quot;00C676E2&quot;/&gt;&lt;wsp:rsid wsp:val=&quot;00C67821&quot;/&gt;&lt;wsp:rsid wsp:val=&quot;00C67B72&quot;/&gt;&lt;wsp:rsid wsp:val=&quot;00C70377&quot;/&gt;&lt;wsp:rsid wsp:val=&quot;00C7042C&quot;/&gt;&lt;wsp:rsid wsp:val=&quot;00C707A4&quot;/&gt;&lt;wsp:rsid wsp:val=&quot;00C70B44&quot;/&gt;&lt;wsp:rsid wsp:val=&quot;00C71340&quot;/&gt;&lt;wsp:rsid wsp:val=&quot;00C71536&quot;/&gt;&lt;wsp:rsid wsp:val=&quot;00C717ED&quot;/&gt;&lt;wsp:rsid wsp:val=&quot;00C71892&quot;/&gt;&lt;wsp:rsid wsp:val=&quot;00C71A1B&quot;/&gt;&lt;wsp:rsid wsp:val=&quot;00C71B24&quot;/&gt;&lt;wsp:rsid wsp:val=&quot;00C721C2&quot;/&gt;&lt;wsp:rsid wsp:val=&quot;00C7373A&quot;/&gt;&lt;wsp:rsid wsp:val=&quot;00C748FB&quot;/&gt;&lt;wsp:rsid wsp:val=&quot;00C75125&quot;/&gt;&lt;wsp:rsid wsp:val=&quot;00C756B2&quot;/&gt;&lt;wsp:rsid wsp:val=&quot;00C7581B&quot;/&gt;&lt;wsp:rsid wsp:val=&quot;00C759B0&quot;/&gt;&lt;wsp:rsid wsp:val=&quot;00C75CC8&quot;/&gt;&lt;wsp:rsid wsp:val=&quot;00C75CF3&quot;/&gt;&lt;wsp:rsid wsp:val=&quot;00C7621B&quot;/&gt;&lt;wsp:rsid wsp:val=&quot;00C76985&quot;/&gt;&lt;wsp:rsid wsp:val=&quot;00C76FF9&quot;/&gt;&lt;wsp:rsid wsp:val=&quot;00C770D5&quot;/&gt;&lt;wsp:rsid wsp:val=&quot;00C771A0&quot;/&gt;&lt;wsp:rsid wsp:val=&quot;00C77AC1&quot;/&gt;&lt;wsp:rsid wsp:val=&quot;00C77BD4&quot;/&gt;&lt;wsp:rsid wsp:val=&quot;00C77BF3&quot;/&gt;&lt;wsp:rsid wsp:val=&quot;00C77C8D&quot;/&gt;&lt;wsp:rsid wsp:val=&quot;00C8007F&quot;/&gt;&lt;wsp:rsid wsp:val=&quot;00C809E9&quot;/&gt;&lt;wsp:rsid wsp:val=&quot;00C81141&quot;/&gt;&lt;wsp:rsid wsp:val=&quot;00C81417&quot;/&gt;&lt;wsp:rsid wsp:val=&quot;00C81FE7&quot;/&gt;&lt;wsp:rsid wsp:val=&quot;00C8204F&quot;/&gt;&lt;wsp:rsid wsp:val=&quot;00C827C9&quot;/&gt;&lt;wsp:rsid wsp:val=&quot;00C82EE3&quot;/&gt;&lt;wsp:rsid wsp:val=&quot;00C83A8E&quot;/&gt;&lt;wsp:rsid wsp:val=&quot;00C83AAD&quot;/&gt;&lt;wsp:rsid wsp:val=&quot;00C83FB8&quot;/&gt;&lt;wsp:rsid wsp:val=&quot;00C84618&quot;/&gt;&lt;wsp:rsid wsp:val=&quot;00C84763&quot;/&gt;&lt;wsp:rsid wsp:val=&quot;00C84A6C&quot;/&gt;&lt;wsp:rsid wsp:val=&quot;00C85526&quot;/&gt;&lt;wsp:rsid wsp:val=&quot;00C85EB9&quot;/&gt;&lt;wsp:rsid wsp:val=&quot;00C860FA&quot;/&gt;&lt;wsp:rsid wsp:val=&quot;00C86CE4&quot;/&gt;&lt;wsp:rsid wsp:val=&quot;00C86D2C&quot;/&gt;&lt;wsp:rsid wsp:val=&quot;00C87582&quot;/&gt;&lt;wsp:rsid wsp:val=&quot;00C9135D&quot;/&gt;&lt;wsp:rsid wsp:val=&quot;00C915A0&quot;/&gt;&lt;wsp:rsid wsp:val=&quot;00C91716&quot;/&gt;&lt;wsp:rsid wsp:val=&quot;00C91D1E&quot;/&gt;&lt;wsp:rsid wsp:val=&quot;00C91E8A&quot;/&gt;&lt;wsp:rsid wsp:val=&quot;00C91F1B&quot;/&gt;&lt;wsp:rsid wsp:val=&quot;00C9205F&quot;/&gt;&lt;wsp:rsid wsp:val=&quot;00C92958&quot;/&gt;&lt;wsp:rsid wsp:val=&quot;00C93570&quot;/&gt;&lt;wsp:rsid wsp:val=&quot;00C93EB7&quot;/&gt;&lt;wsp:rsid wsp:val=&quot;00C94A4F&quot;/&gt;&lt;wsp:rsid wsp:val=&quot;00C94A73&quot;/&gt;&lt;wsp:rsid wsp:val=&quot;00C95479&quot;/&gt;&lt;wsp:rsid wsp:val=&quot;00C95AC6&quot;/&gt;&lt;wsp:rsid wsp:val=&quot;00C96707&quot;/&gt;&lt;wsp:rsid wsp:val=&quot;00C968D9&quot;/&gt;&lt;wsp:rsid wsp:val=&quot;00C968F4&quot;/&gt;&lt;wsp:rsid wsp:val=&quot;00C96952&quot;/&gt;&lt;wsp:rsid wsp:val=&quot;00C96F4B&quot;/&gt;&lt;wsp:rsid wsp:val=&quot;00C9717F&quot;/&gt;&lt;wsp:rsid wsp:val=&quot;00C971F9&quot;/&gt;&lt;wsp:rsid wsp:val=&quot;00CA01D4&quot;/&gt;&lt;wsp:rsid wsp:val=&quot;00CA052B&quot;/&gt;&lt;wsp:rsid wsp:val=&quot;00CA0772&quot;/&gt;&lt;wsp:rsid wsp:val=&quot;00CA100D&quot;/&gt;&lt;wsp:rsid wsp:val=&quot;00CA11BB&quot;/&gt;&lt;wsp:rsid wsp:val=&quot;00CA1B5C&quot;/&gt;&lt;wsp:rsid wsp:val=&quot;00CA1BBD&quot;/&gt;&lt;wsp:rsid wsp:val=&quot;00CA1F02&quot;/&gt;&lt;wsp:rsid wsp:val=&quot;00CA21AA&quot;/&gt;&lt;wsp:rsid wsp:val=&quot;00CA2AFF&quot;/&gt;&lt;wsp:rsid wsp:val=&quot;00CA3235&quot;/&gt;&lt;wsp:rsid wsp:val=&quot;00CA34E2&quot;/&gt;&lt;wsp:rsid wsp:val=&quot;00CA42E0&quot;/&gt;&lt;wsp:rsid wsp:val=&quot;00CA4973&quot;/&gt;&lt;wsp:rsid wsp:val=&quot;00CA4A36&quot;/&gt;&lt;wsp:rsid wsp:val=&quot;00CA4B95&quot;/&gt;&lt;wsp:rsid wsp:val=&quot;00CA4CCE&quot;/&gt;&lt;wsp:rsid wsp:val=&quot;00CA518C&quot;/&gt;&lt;wsp:rsid wsp:val=&quot;00CA53CE&quot;/&gt;&lt;wsp:rsid wsp:val=&quot;00CA57E4&quot;/&gt;&lt;wsp:rsid wsp:val=&quot;00CA5844&quot;/&gt;&lt;wsp:rsid wsp:val=&quot;00CA6ADA&quot;/&gt;&lt;wsp:rsid wsp:val=&quot;00CA6BC5&quot;/&gt;&lt;wsp:rsid wsp:val=&quot;00CA7005&quot;/&gt;&lt;wsp:rsid wsp:val=&quot;00CA719F&quot;/&gt;&lt;wsp:rsid wsp:val=&quot;00CA734A&quot;/&gt;&lt;wsp:rsid wsp:val=&quot;00CA74FA&quot;/&gt;&lt;wsp:rsid wsp:val=&quot;00CA7576&quot;/&gt;&lt;wsp:rsid wsp:val=&quot;00CB0858&quot;/&gt;&lt;wsp:rsid wsp:val=&quot;00CB0DE0&quot;/&gt;&lt;wsp:rsid wsp:val=&quot;00CB0EA9&quot;/&gt;&lt;wsp:rsid wsp:val=&quot;00CB1270&quot;/&gt;&lt;wsp:rsid wsp:val=&quot;00CB1467&quot;/&gt;&lt;wsp:rsid wsp:val=&quot;00CB168E&quot;/&gt;&lt;wsp:rsid wsp:val=&quot;00CB2152&quot;/&gt;&lt;wsp:rsid wsp:val=&quot;00CB2184&quot;/&gt;&lt;wsp:rsid wsp:val=&quot;00CB2191&quot;/&gt;&lt;wsp:rsid wsp:val=&quot;00CB2424&quot;/&gt;&lt;wsp:rsid wsp:val=&quot;00CB259C&quot;/&gt;&lt;wsp:rsid wsp:val=&quot;00CB2789&quot;/&gt;&lt;wsp:rsid wsp:val=&quot;00CB2C77&quot;/&gt;&lt;wsp:rsid wsp:val=&quot;00CB3658&quot;/&gt;&lt;wsp:rsid wsp:val=&quot;00CB42C1&quot;/&gt;&lt;wsp:rsid wsp:val=&quot;00CB5214&quot;/&gt;&lt;wsp:rsid wsp:val=&quot;00CB5AB6&quot;/&gt;&lt;wsp:rsid wsp:val=&quot;00CB5C4E&quot;/&gt;&lt;wsp:rsid wsp:val=&quot;00CB603D&quot;/&gt;&lt;wsp:rsid wsp:val=&quot;00CB631A&quot;/&gt;&lt;wsp:rsid wsp:val=&quot;00CB6689&quot;/&gt;&lt;wsp:rsid wsp:val=&quot;00CB6A68&quot;/&gt;&lt;wsp:rsid wsp:val=&quot;00CB6A69&quot;/&gt;&lt;wsp:rsid wsp:val=&quot;00CB7E72&quot;/&gt;&lt;wsp:rsid wsp:val=&quot;00CC04F9&quot;/&gt;&lt;wsp:rsid wsp:val=&quot;00CC0B22&quot;/&gt;&lt;wsp:rsid wsp:val=&quot;00CC0D9D&quot;/&gt;&lt;wsp:rsid wsp:val=&quot;00CC1B9A&quot;/&gt;&lt;wsp:rsid wsp:val=&quot;00CC2190&quot;/&gt;&lt;wsp:rsid wsp:val=&quot;00CC25E7&quot;/&gt;&lt;wsp:rsid wsp:val=&quot;00CC2674&quot;/&gt;&lt;wsp:rsid wsp:val=&quot;00CC26CF&quot;/&gt;&lt;wsp:rsid wsp:val=&quot;00CC2FF8&quot;/&gt;&lt;wsp:rsid wsp:val=&quot;00CC3116&quot;/&gt;&lt;wsp:rsid wsp:val=&quot;00CC34CB&quot;/&gt;&lt;wsp:rsid wsp:val=&quot;00CC3999&quot;/&gt;&lt;wsp:rsid wsp:val=&quot;00CC3A97&quot;/&gt;&lt;wsp:rsid wsp:val=&quot;00CC4558&quot;/&gt;&lt;wsp:rsid wsp:val=&quot;00CC49A8&quot;/&gt;&lt;wsp:rsid wsp:val=&quot;00CC4F69&quot;/&gt;&lt;wsp:rsid wsp:val=&quot;00CC503D&quot;/&gt;&lt;wsp:rsid wsp:val=&quot;00CC5091&quot;/&gt;&lt;wsp:rsid wsp:val=&quot;00CC50E7&quot;/&gt;&lt;wsp:rsid wsp:val=&quot;00CC582A&quot;/&gt;&lt;wsp:rsid wsp:val=&quot;00CC59D1&quot;/&gt;&lt;wsp:rsid wsp:val=&quot;00CC5DD2&quot;/&gt;&lt;wsp:rsid wsp:val=&quot;00CC5E80&quot;/&gt;&lt;wsp:rsid wsp:val=&quot;00CC6087&quot;/&gt;&lt;wsp:rsid wsp:val=&quot;00CC710D&quot;/&gt;&lt;wsp:rsid wsp:val=&quot;00CC74D2&quot;/&gt;&lt;wsp:rsid wsp:val=&quot;00CC7F0D&quot;/&gt;&lt;wsp:rsid wsp:val=&quot;00CD0689&quot;/&gt;&lt;wsp:rsid wsp:val=&quot;00CD0ACB&quot;/&gt;&lt;wsp:rsid wsp:val=&quot;00CD1A74&quot;/&gt;&lt;wsp:rsid wsp:val=&quot;00CD26A3&quot;/&gt;&lt;wsp:rsid wsp:val=&quot;00CD27B5&quot;/&gt;&lt;wsp:rsid wsp:val=&quot;00CD2B06&quot;/&gt;&lt;wsp:rsid wsp:val=&quot;00CD2F3F&quot;/&gt;&lt;wsp:rsid wsp:val=&quot;00CD339A&quot;/&gt;&lt;wsp:rsid wsp:val=&quot;00CD34A2&quot;/&gt;&lt;wsp:rsid wsp:val=&quot;00CD37C4&quot;/&gt;&lt;wsp:rsid wsp:val=&quot;00CD3BE3&quot;/&gt;&lt;wsp:rsid wsp:val=&quot;00CD3ECC&quot;/&gt;&lt;wsp:rsid wsp:val=&quot;00CD4056&quot;/&gt;&lt;wsp:rsid wsp:val=&quot;00CD43EF&quot;/&gt;&lt;wsp:rsid wsp:val=&quot;00CD4411&quot;/&gt;&lt;wsp:rsid wsp:val=&quot;00CD4485&quot;/&gt;&lt;wsp:rsid wsp:val=&quot;00CD44D9&quot;/&gt;&lt;wsp:rsid wsp:val=&quot;00CD565B&quot;/&gt;&lt;wsp:rsid wsp:val=&quot;00CD581B&quot;/&gt;&lt;wsp:rsid wsp:val=&quot;00CD5ECC&quot;/&gt;&lt;wsp:rsid wsp:val=&quot;00CD6193&quot;/&gt;&lt;wsp:rsid wsp:val=&quot;00CD67DE&quot;/&gt;&lt;wsp:rsid wsp:val=&quot;00CD6D69&quot;/&gt;&lt;wsp:rsid wsp:val=&quot;00CD6DC4&quot;/&gt;&lt;wsp:rsid wsp:val=&quot;00CD7727&quot;/&gt;&lt;wsp:rsid wsp:val=&quot;00CD7C39&quot;/&gt;&lt;wsp:rsid wsp:val=&quot;00CE0FF0&quot;/&gt;&lt;wsp:rsid wsp:val=&quot;00CE13B6&quot;/&gt;&lt;wsp:rsid wsp:val=&quot;00CE1797&quot;/&gt;&lt;wsp:rsid wsp:val=&quot;00CE25C6&quot;/&gt;&lt;wsp:rsid wsp:val=&quot;00CE2ACD&quot;/&gt;&lt;wsp:rsid wsp:val=&quot;00CE38F9&quot;/&gt;&lt;wsp:rsid wsp:val=&quot;00CE404E&quot;/&gt;&lt;wsp:rsid wsp:val=&quot;00CE4617&quot;/&gt;&lt;wsp:rsid wsp:val=&quot;00CE4FB3&quot;/&gt;&lt;wsp:rsid wsp:val=&quot;00CE5856&quot;/&gt;&lt;wsp:rsid wsp:val=&quot;00CE5F1B&quot;/&gt;&lt;wsp:rsid wsp:val=&quot;00CE662F&quot;/&gt;&lt;wsp:rsid wsp:val=&quot;00CE66AB&quot;/&gt;&lt;wsp:rsid wsp:val=&quot;00CE6C00&quot;/&gt;&lt;wsp:rsid wsp:val=&quot;00CE6C80&quot;/&gt;&lt;wsp:rsid wsp:val=&quot;00CE6D4D&quot;/&gt;&lt;wsp:rsid wsp:val=&quot;00CE7223&quot;/&gt;&lt;wsp:rsid wsp:val=&quot;00CE73D2&quot;/&gt;&lt;wsp:rsid wsp:val=&quot;00CE744F&quot;/&gt;&lt;wsp:rsid wsp:val=&quot;00CE7FBD&quot;/&gt;&lt;wsp:rsid wsp:val=&quot;00CF0757&quot;/&gt;&lt;wsp:rsid wsp:val=&quot;00CF1339&quot;/&gt;&lt;wsp:rsid wsp:val=&quot;00CF1554&quot;/&gt;&lt;wsp:rsid wsp:val=&quot;00CF15C2&quot;/&gt;&lt;wsp:rsid wsp:val=&quot;00CF2776&quot;/&gt;&lt;wsp:rsid wsp:val=&quot;00CF2F4C&quot;/&gt;&lt;wsp:rsid wsp:val=&quot;00CF33DA&quot;/&gt;&lt;wsp:rsid wsp:val=&quot;00CF35DA&quot;/&gt;&lt;wsp:rsid wsp:val=&quot;00CF36A9&quot;/&gt;&lt;wsp:rsid wsp:val=&quot;00CF36BA&quot;/&gt;&lt;wsp:rsid wsp:val=&quot;00CF36C2&quot;/&gt;&lt;wsp:rsid wsp:val=&quot;00CF37C4&quot;/&gt;&lt;wsp:rsid wsp:val=&quot;00CF3ACD&quot;/&gt;&lt;wsp:rsid wsp:val=&quot;00CF3B79&quot;/&gt;&lt;wsp:rsid wsp:val=&quot;00CF40D7&quot;/&gt;&lt;wsp:rsid wsp:val=&quot;00CF4203&quot;/&gt;&lt;wsp:rsid wsp:val=&quot;00CF4357&quot;/&gt;&lt;wsp:rsid wsp:val=&quot;00CF47EF&quot;/&gt;&lt;wsp:rsid wsp:val=&quot;00CF4FA4&quot;/&gt;&lt;wsp:rsid wsp:val=&quot;00CF5C23&quot;/&gt;&lt;wsp:rsid wsp:val=&quot;00CF5E37&quot;/&gt;&lt;wsp:rsid wsp:val=&quot;00CF5EB8&quot;/&gt;&lt;wsp:rsid wsp:val=&quot;00CF60E0&quot;/&gt;&lt;wsp:rsid wsp:val=&quot;00CF68F3&quot;/&gt;&lt;wsp:rsid wsp:val=&quot;00CF6BEC&quot;/&gt;&lt;wsp:rsid wsp:val=&quot;00CF6E07&quot;/&gt;&lt;wsp:rsid wsp:val=&quot;00CF6FF3&quot;/&gt;&lt;wsp:rsid wsp:val=&quot;00CF76BF&quot;/&gt;&lt;wsp:rsid wsp:val=&quot;00CF7947&quot;/&gt;&lt;wsp:rsid wsp:val=&quot;00CF7B9A&quot;/&gt;&lt;wsp:rsid wsp:val=&quot;00CF7E9F&quot;/&gt;&lt;wsp:rsid wsp:val=&quot;00D00100&quot;/&gt;&lt;wsp:rsid wsp:val=&quot;00D00788&quot;/&gt;&lt;wsp:rsid wsp:val=&quot;00D0142A&quot;/&gt;&lt;wsp:rsid wsp:val=&quot;00D01451&quot;/&gt;&lt;wsp:rsid wsp:val=&quot;00D01570&quot;/&gt;&lt;wsp:rsid wsp:val=&quot;00D015F9&quot;/&gt;&lt;wsp:rsid wsp:val=&quot;00D02098&quot;/&gt;&lt;wsp:rsid wsp:val=&quot;00D0268D&quot;/&gt;&lt;wsp:rsid wsp:val=&quot;00D02756&quot;/&gt;&lt;wsp:rsid wsp:val=&quot;00D02B01&quot;/&gt;&lt;wsp:rsid wsp:val=&quot;00D03002&quot;/&gt;&lt;wsp:rsid wsp:val=&quot;00D033A9&quot;/&gt;&lt;wsp:rsid wsp:val=&quot;00D03B4D&quot;/&gt;&lt;wsp:rsid wsp:val=&quot;00D0407A&quot;/&gt;&lt;wsp:rsid wsp:val=&quot;00D04497&quot;/&gt;&lt;wsp:rsid wsp:val=&quot;00D04997&quot;/&gt;&lt;wsp:rsid wsp:val=&quot;00D04E9D&quot;/&gt;&lt;wsp:rsid wsp:val=&quot;00D05237&quot;/&gt;&lt;wsp:rsid wsp:val=&quot;00D05500&quot;/&gt;&lt;wsp:rsid wsp:val=&quot;00D0571A&quot;/&gt;&lt;wsp:rsid wsp:val=&quot;00D06787&quot;/&gt;&lt;wsp:rsid wsp:val=&quot;00D06A90&quot;/&gt;&lt;wsp:rsid wsp:val=&quot;00D06A99&quot;/&gt;&lt;wsp:rsid wsp:val=&quot;00D070B7&quot;/&gt;&lt;wsp:rsid wsp:val=&quot;00D07248&quot;/&gt;&lt;wsp:rsid wsp:val=&quot;00D076AE&quot;/&gt;&lt;wsp:rsid wsp:val=&quot;00D077B9&quot;/&gt;&lt;wsp:rsid wsp:val=&quot;00D0784F&quot;/&gt;&lt;wsp:rsid wsp:val=&quot;00D07B41&quot;/&gt;&lt;wsp:rsid wsp:val=&quot;00D10C6A&quot;/&gt;&lt;wsp:rsid wsp:val=&quot;00D11475&quot;/&gt;&lt;wsp:rsid wsp:val=&quot;00D1204E&quot;/&gt;&lt;wsp:rsid wsp:val=&quot;00D12431&quot;/&gt;&lt;wsp:rsid wsp:val=&quot;00D12842&quot;/&gt;&lt;wsp:rsid wsp:val=&quot;00D14AC9&quot;/&gt;&lt;wsp:rsid wsp:val=&quot;00D14D40&quot;/&gt;&lt;wsp:rsid wsp:val=&quot;00D15370&quot;/&gt;&lt;wsp:rsid wsp:val=&quot;00D15CA8&quot;/&gt;&lt;wsp:rsid wsp:val=&quot;00D166AE&quot;/&gt;&lt;wsp:rsid wsp:val=&quot;00D16C17&quot;/&gt;&lt;wsp:rsid wsp:val=&quot;00D16D0E&quot;/&gt;&lt;wsp:rsid wsp:val=&quot;00D16F8C&quot;/&gt;&lt;wsp:rsid wsp:val=&quot;00D174AF&quot;/&gt;&lt;wsp:rsid wsp:val=&quot;00D1753F&quot;/&gt;&lt;wsp:rsid wsp:val=&quot;00D17764&quot;/&gt;&lt;wsp:rsid wsp:val=&quot;00D17EFA&quot;/&gt;&lt;wsp:rsid wsp:val=&quot;00D20051&quot;/&gt;&lt;wsp:rsid wsp:val=&quot;00D20F68&quot;/&gt;&lt;wsp:rsid wsp:val=&quot;00D21434&quot;/&gt;&lt;wsp:rsid wsp:val=&quot;00D2270A&quot;/&gt;&lt;wsp:rsid wsp:val=&quot;00D229B0&quot;/&gt;&lt;wsp:rsid wsp:val=&quot;00D236B0&quot;/&gt;&lt;wsp:rsid wsp:val=&quot;00D239C4&quot;/&gt;&lt;wsp:rsid wsp:val=&quot;00D23BD8&quot;/&gt;&lt;wsp:rsid wsp:val=&quot;00D23C27&quot;/&gt;&lt;wsp:rsid wsp:val=&quot;00D24524&quot;/&gt;&lt;wsp:rsid wsp:val=&quot;00D246FA&quot;/&gt;&lt;wsp:rsid wsp:val=&quot;00D24CC6&quot;/&gt;&lt;wsp:rsid wsp:val=&quot;00D25112&quot;/&gt;&lt;wsp:rsid wsp:val=&quot;00D253C5&quot;/&gt;&lt;wsp:rsid wsp:val=&quot;00D25850&quot;/&gt;&lt;wsp:rsid wsp:val=&quot;00D25E0F&quot;/&gt;&lt;wsp:rsid wsp:val=&quot;00D26548&quot;/&gt;&lt;wsp:rsid wsp:val=&quot;00D26CC6&quot;/&gt;&lt;wsp:rsid wsp:val=&quot;00D274F8&quot;/&gt;&lt;wsp:rsid wsp:val=&quot;00D275FE&quot;/&gt;&lt;wsp:rsid wsp:val=&quot;00D27EBB&quot;/&gt;&lt;wsp:rsid wsp:val=&quot;00D30743&quot;/&gt;&lt;wsp:rsid wsp:val=&quot;00D30877&quot;/&gt;&lt;wsp:rsid wsp:val=&quot;00D3096D&quot;/&gt;&lt;wsp:rsid wsp:val=&quot;00D30DD3&quot;/&gt;&lt;wsp:rsid wsp:val=&quot;00D32790&quot;/&gt;&lt;wsp:rsid wsp:val=&quot;00D32E56&quot;/&gt;&lt;wsp:rsid wsp:val=&quot;00D3303F&quot;/&gt;&lt;wsp:rsid wsp:val=&quot;00D330F0&quot;/&gt;&lt;wsp:rsid wsp:val=&quot;00D33551&quot;/&gt;&lt;wsp:rsid wsp:val=&quot;00D3380D&quot;/&gt;&lt;wsp:rsid wsp:val=&quot;00D33BE9&quot;/&gt;&lt;wsp:rsid wsp:val=&quot;00D33FA9&quot;/&gt;&lt;wsp:rsid wsp:val=&quot;00D34258&quot;/&gt;&lt;wsp:rsid wsp:val=&quot;00D34DBB&quot;/&gt;&lt;wsp:rsid wsp:val=&quot;00D35269&quot;/&gt;&lt;wsp:rsid wsp:val=&quot;00D353E0&quot;/&gt;&lt;wsp:rsid wsp:val=&quot;00D3556B&quot;/&gt;&lt;wsp:rsid wsp:val=&quot;00D35BEE&quot;/&gt;&lt;wsp:rsid wsp:val=&quot;00D36147&quot;/&gt;&lt;wsp:rsid wsp:val=&quot;00D361E7&quot;/&gt;&lt;wsp:rsid wsp:val=&quot;00D365BB&quot;/&gt;&lt;wsp:rsid wsp:val=&quot;00D37327&quot;/&gt;&lt;wsp:rsid wsp:val=&quot;00D37DC1&quot;/&gt;&lt;wsp:rsid wsp:val=&quot;00D37FDB&quot;/&gt;&lt;wsp:rsid wsp:val=&quot;00D4144E&quot;/&gt;&lt;wsp:rsid wsp:val=&quot;00D41605&quot;/&gt;&lt;wsp:rsid wsp:val=&quot;00D4160F&quot;/&gt;&lt;wsp:rsid wsp:val=&quot;00D4169F&quot;/&gt;&lt;wsp:rsid wsp:val=&quot;00D41998&quot;/&gt;&lt;wsp:rsid wsp:val=&quot;00D434D5&quot;/&gt;&lt;wsp:rsid wsp:val=&quot;00D43AC5&quot;/&gt;&lt;wsp:rsid wsp:val=&quot;00D43CFF&quot;/&gt;&lt;wsp:rsid wsp:val=&quot;00D43ECD&quot;/&gt;&lt;wsp:rsid wsp:val=&quot;00D4425B&quot;/&gt;&lt;wsp:rsid wsp:val=&quot;00D44790&quot;/&gt;&lt;wsp:rsid wsp:val=&quot;00D447C6&quot;/&gt;&lt;wsp:rsid wsp:val=&quot;00D45651&quot;/&gt;&lt;wsp:rsid wsp:val=&quot;00D45705&quot;/&gt;&lt;wsp:rsid wsp:val=&quot;00D45C7A&quot;/&gt;&lt;wsp:rsid wsp:val=&quot;00D466C0&quot;/&gt;&lt;wsp:rsid wsp:val=&quot;00D46E41&quot;/&gt;&lt;wsp:rsid wsp:val=&quot;00D46E77&quot;/&gt;&lt;wsp:rsid wsp:val=&quot;00D47A8C&quot;/&gt;&lt;wsp:rsid wsp:val=&quot;00D47F63&quot;/&gt;&lt;wsp:rsid wsp:val=&quot;00D50240&quot;/&gt;&lt;wsp:rsid wsp:val=&quot;00D50C9A&quot;/&gt;&lt;wsp:rsid wsp:val=&quot;00D50E5B&quot;/&gt;&lt;wsp:rsid wsp:val=&quot;00D513C8&quot;/&gt;&lt;wsp:rsid wsp:val=&quot;00D51571&quot;/&gt;&lt;wsp:rsid wsp:val=&quot;00D515B1&quot;/&gt;&lt;wsp:rsid wsp:val=&quot;00D517B4&quot;/&gt;&lt;wsp:rsid wsp:val=&quot;00D51DCD&quot;/&gt;&lt;wsp:rsid wsp:val=&quot;00D52A65&quot;/&gt;&lt;wsp:rsid wsp:val=&quot;00D536A6&quot;/&gt;&lt;wsp:rsid wsp:val=&quot;00D53D7B&quot;/&gt;&lt;wsp:rsid wsp:val=&quot;00D542EE&quot;/&gt;&lt;wsp:rsid wsp:val=&quot;00D54601&quot;/&gt;&lt;wsp:rsid wsp:val=&quot;00D5485E&quot;/&gt;&lt;wsp:rsid wsp:val=&quot;00D54D32&quot;/&gt;&lt;wsp:rsid wsp:val=&quot;00D54EF1&quot;/&gt;&lt;wsp:rsid wsp:val=&quot;00D55D11&quot;/&gt;&lt;wsp:rsid wsp:val=&quot;00D5627C&quot;/&gt;&lt;wsp:rsid wsp:val=&quot;00D564C1&quot;/&gt;&lt;wsp:rsid wsp:val=&quot;00D56568&quot;/&gt;&lt;wsp:rsid wsp:val=&quot;00D566EE&quot;/&gt;&lt;wsp:rsid wsp:val=&quot;00D56D42&quot;/&gt;&lt;wsp:rsid wsp:val=&quot;00D56DAF&quot;/&gt;&lt;wsp:rsid wsp:val=&quot;00D56F1E&quot;/&gt;&lt;wsp:rsid wsp:val=&quot;00D577E4&quot;/&gt;&lt;wsp:rsid wsp:val=&quot;00D57C8B&quot;/&gt;&lt;wsp:rsid wsp:val=&quot;00D602F7&quot;/&gt;&lt;wsp:rsid wsp:val=&quot;00D6082D&quot;/&gt;&lt;wsp:rsid wsp:val=&quot;00D60DF6&quot;/&gt;&lt;wsp:rsid wsp:val=&quot;00D6191C&quot;/&gt;&lt;wsp:rsid wsp:val=&quot;00D61C3A&quot;/&gt;&lt;wsp:rsid wsp:val=&quot;00D61F13&quot;/&gt;&lt;wsp:rsid wsp:val=&quot;00D62958&quot;/&gt;&lt;wsp:rsid wsp:val=&quot;00D630F4&quot;/&gt;&lt;wsp:rsid wsp:val=&quot;00D63172&quot;/&gt;&lt;wsp:rsid wsp:val=&quot;00D6366F&quot;/&gt;&lt;wsp:rsid wsp:val=&quot;00D63818&quot;/&gt;&lt;wsp:rsid wsp:val=&quot;00D63D0C&quot;/&gt;&lt;wsp:rsid wsp:val=&quot;00D63D79&quot;/&gt;&lt;wsp:rsid wsp:val=&quot;00D6435C&quot;/&gt;&lt;wsp:rsid wsp:val=&quot;00D6482A&quot;/&gt;&lt;wsp:rsid wsp:val=&quot;00D65808&quot;/&gt;&lt;wsp:rsid wsp:val=&quot;00D65893&quot;/&gt;&lt;wsp:rsid wsp:val=&quot;00D65A6A&quot;/&gt;&lt;wsp:rsid wsp:val=&quot;00D66403&quot;/&gt;&lt;wsp:rsid wsp:val=&quot;00D664EF&quot;/&gt;&lt;wsp:rsid wsp:val=&quot;00D66652&quot;/&gt;&lt;wsp:rsid wsp:val=&quot;00D667DF&quot;/&gt;&lt;wsp:rsid wsp:val=&quot;00D66BB0&quot;/&gt;&lt;wsp:rsid wsp:val=&quot;00D677BC&quot;/&gt;&lt;wsp:rsid wsp:val=&quot;00D679A6&quot;/&gt;&lt;wsp:rsid wsp:val=&quot;00D679AF&quot;/&gt;&lt;wsp:rsid wsp:val=&quot;00D67A7B&quot;/&gt;&lt;wsp:rsid wsp:val=&quot;00D67C61&quot;/&gt;&lt;wsp:rsid wsp:val=&quot;00D67D0C&quot;/&gt;&lt;wsp:rsid wsp:val=&quot;00D700D6&quot;/&gt;&lt;wsp:rsid wsp:val=&quot;00D70391&quot;/&gt;&lt;wsp:rsid wsp:val=&quot;00D706B4&quot;/&gt;&lt;wsp:rsid wsp:val=&quot;00D70C34&quot;/&gt;&lt;wsp:rsid wsp:val=&quot;00D71DD9&quot;/&gt;&lt;wsp:rsid wsp:val=&quot;00D727B8&quot;/&gt;&lt;wsp:rsid wsp:val=&quot;00D728DD&quot;/&gt;&lt;wsp:rsid wsp:val=&quot;00D731D4&quot;/&gt;&lt;wsp:rsid wsp:val=&quot;00D73505&quot;/&gt;&lt;wsp:rsid wsp:val=&quot;00D73661&quot;/&gt;&lt;wsp:rsid wsp:val=&quot;00D73967&quot;/&gt;&lt;wsp:rsid wsp:val=&quot;00D73A63&quot;/&gt;&lt;wsp:rsid wsp:val=&quot;00D7487B&quot;/&gt;&lt;wsp:rsid wsp:val=&quot;00D74E11&quot;/&gt;&lt;wsp:rsid wsp:val=&quot;00D74F09&quot;/&gt;&lt;wsp:rsid wsp:val=&quot;00D75024&quot;/&gt;&lt;wsp:rsid wsp:val=&quot;00D75055&quot;/&gt;&lt;wsp:rsid wsp:val=&quot;00D7516C&quot;/&gt;&lt;wsp:rsid wsp:val=&quot;00D75575&quot;/&gt;&lt;wsp:rsid wsp:val=&quot;00D766FC&quot;/&gt;&lt;wsp:rsid wsp:val=&quot;00D76A6B&quot;/&gt;&lt;wsp:rsid wsp:val=&quot;00D76CFA&quot;/&gt;&lt;wsp:rsid wsp:val=&quot;00D76E60&quot;/&gt;&lt;wsp:rsid wsp:val=&quot;00D77162&quot;/&gt;&lt;wsp:rsid wsp:val=&quot;00D774CF&quot;/&gt;&lt;wsp:rsid wsp:val=&quot;00D7781F&quot;/&gt;&lt;wsp:rsid wsp:val=&quot;00D778B3&quot;/&gt;&lt;wsp:rsid wsp:val=&quot;00D778FB&quot;/&gt;&lt;wsp:rsid wsp:val=&quot;00D7798E&quot;/&gt;&lt;wsp:rsid wsp:val=&quot;00D77A2A&quot;/&gt;&lt;wsp:rsid wsp:val=&quot;00D77CC1&quot;/&gt;&lt;wsp:rsid wsp:val=&quot;00D77E5F&quot;/&gt;&lt;wsp:rsid wsp:val=&quot;00D80244&quot;/&gt;&lt;wsp:rsid wsp:val=&quot;00D80597&quot;/&gt;&lt;wsp:rsid wsp:val=&quot;00D80A7A&quot;/&gt;&lt;wsp:rsid wsp:val=&quot;00D81D50&quot;/&gt;&lt;wsp:rsid wsp:val=&quot;00D82318&quot;/&gt;&lt;wsp:rsid wsp:val=&quot;00D82708&quot;/&gt;&lt;wsp:rsid wsp:val=&quot;00D82CF9&quot;/&gt;&lt;wsp:rsid wsp:val=&quot;00D82EB2&quot;/&gt;&lt;wsp:rsid wsp:val=&quot;00D83036&quot;/&gt;&lt;wsp:rsid wsp:val=&quot;00D833C8&quot;/&gt;&lt;wsp:rsid wsp:val=&quot;00D83BDE&quot;/&gt;&lt;wsp:rsid wsp:val=&quot;00D8454F&quot;/&gt;&lt;wsp:rsid wsp:val=&quot;00D8486C&quot;/&gt;&lt;wsp:rsid wsp:val=&quot;00D8497C&quot;/&gt;&lt;wsp:rsid wsp:val=&quot;00D84DAE&quot;/&gt;&lt;wsp:rsid wsp:val=&quot;00D84F8C&quot;/&gt;&lt;wsp:rsid wsp:val=&quot;00D853C5&quot;/&gt;&lt;wsp:rsid wsp:val=&quot;00D855CE&quot;/&gt;&lt;wsp:rsid wsp:val=&quot;00D85982&quot;/&gt;&lt;wsp:rsid wsp:val=&quot;00D85C41&quot;/&gt;&lt;wsp:rsid wsp:val=&quot;00D8619B&quot;/&gt;&lt;wsp:rsid wsp:val=&quot;00D866D0&quot;/&gt;&lt;wsp:rsid wsp:val=&quot;00D86706&quot;/&gt;&lt;wsp:rsid wsp:val=&quot;00D86A2B&quot;/&gt;&lt;wsp:rsid wsp:val=&quot;00D86BD8&quot;/&gt;&lt;wsp:rsid wsp:val=&quot;00D8757A&quot;/&gt;&lt;wsp:rsid wsp:val=&quot;00D87AAB&quot;/&gt;&lt;wsp:rsid wsp:val=&quot;00D907FB&quot;/&gt;&lt;wsp:rsid wsp:val=&quot;00D9093E&quot;/&gt;&lt;wsp:rsid wsp:val=&quot;00D90B63&quot;/&gt;&lt;wsp:rsid wsp:val=&quot;00D90F9C&quot;/&gt;&lt;wsp:rsid wsp:val=&quot;00D91553&quot;/&gt;&lt;wsp:rsid wsp:val=&quot;00D91566&quot;/&gt;&lt;wsp:rsid wsp:val=&quot;00D9179F&quot;/&gt;&lt;wsp:rsid wsp:val=&quot;00D91A8D&quot;/&gt;&lt;wsp:rsid wsp:val=&quot;00D91E2D&quot;/&gt;&lt;wsp:rsid wsp:val=&quot;00D91F46&quot;/&gt;&lt;wsp:rsid wsp:val=&quot;00D9243D&quot;/&gt;&lt;wsp:rsid wsp:val=&quot;00D92C4C&quot;/&gt;&lt;wsp:rsid wsp:val=&quot;00D92D2B&quot;/&gt;&lt;wsp:rsid wsp:val=&quot;00D92EBD&quot;/&gt;&lt;wsp:rsid wsp:val=&quot;00D93165&quot;/&gt;&lt;wsp:rsid wsp:val=&quot;00D936EF&quot;/&gt;&lt;wsp:rsid wsp:val=&quot;00D93A8A&quot;/&gt;&lt;wsp:rsid wsp:val=&quot;00D93EB0&quot;/&gt;&lt;wsp:rsid wsp:val=&quot;00D9419A&quot;/&gt;&lt;wsp:rsid wsp:val=&quot;00D9551D&quot;/&gt;&lt;wsp:rsid wsp:val=&quot;00D959E4&quot;/&gt;&lt;wsp:rsid wsp:val=&quot;00D95AEF&quot;/&gt;&lt;wsp:rsid wsp:val=&quot;00D95CC2&quot;/&gt;&lt;wsp:rsid wsp:val=&quot;00D95E4F&quot;/&gt;&lt;wsp:rsid wsp:val=&quot;00D96468&quot;/&gt;&lt;wsp:rsid wsp:val=&quot;00D96712&quot;/&gt;&lt;wsp:rsid wsp:val=&quot;00D96AF1&quot;/&gt;&lt;wsp:rsid wsp:val=&quot;00D974AE&quot;/&gt;&lt;wsp:rsid wsp:val=&quot;00D97B88&quot;/&gt;&lt;wsp:rsid wsp:val=&quot;00DA0485&quot;/&gt;&lt;wsp:rsid wsp:val=&quot;00DA05DB&quot;/&gt;&lt;wsp:rsid wsp:val=&quot;00DA1017&quot;/&gt;&lt;wsp:rsid wsp:val=&quot;00DA198D&quot;/&gt;&lt;wsp:rsid wsp:val=&quot;00DA257F&quot;/&gt;&lt;wsp:rsid wsp:val=&quot;00DA2779&quot;/&gt;&lt;wsp:rsid wsp:val=&quot;00DA2CB4&quot;/&gt;&lt;wsp:rsid wsp:val=&quot;00DA30A3&quot;/&gt;&lt;wsp:rsid wsp:val=&quot;00DA3562&quot;/&gt;&lt;wsp:rsid wsp:val=&quot;00DA379C&quot;/&gt;&lt;wsp:rsid wsp:val=&quot;00DA3CD4&quot;/&gt;&lt;wsp:rsid wsp:val=&quot;00DA440A&quot;/&gt;&lt;wsp:rsid wsp:val=&quot;00DA481D&quot;/&gt;&lt;wsp:rsid wsp:val=&quot;00DA4927&quot;/&gt;&lt;wsp:rsid wsp:val=&quot;00DA4B89&quot;/&gt;&lt;wsp:rsid wsp:val=&quot;00DA51E9&quot;/&gt;&lt;wsp:rsid wsp:val=&quot;00DA5289&quot;/&gt;&lt;wsp:rsid wsp:val=&quot;00DA5D47&quot;/&gt;&lt;wsp:rsid wsp:val=&quot;00DA6062&quot;/&gt;&lt;wsp:rsid wsp:val=&quot;00DA634B&quot;/&gt;&lt;wsp:rsid wsp:val=&quot;00DA6726&quot;/&gt;&lt;wsp:rsid wsp:val=&quot;00DA6883&quot;/&gt;&lt;wsp:rsid wsp:val=&quot;00DA6F6D&quot;/&gt;&lt;wsp:rsid wsp:val=&quot;00DA75CA&quot;/&gt;&lt;wsp:rsid wsp:val=&quot;00DA7B01&quot;/&gt;&lt;wsp:rsid wsp:val=&quot;00DA7B22&quot;/&gt;&lt;wsp:rsid wsp:val=&quot;00DB0ECF&quot;/&gt;&lt;wsp:rsid wsp:val=&quot;00DB1B83&quot;/&gt;&lt;wsp:rsid wsp:val=&quot;00DB1D65&quot;/&gt;&lt;wsp:rsid wsp:val=&quot;00DB1E7E&quot;/&gt;&lt;wsp:rsid wsp:val=&quot;00DB2630&quot;/&gt;&lt;wsp:rsid wsp:val=&quot;00DB3657&quot;/&gt;&lt;wsp:rsid wsp:val=&quot;00DB3E77&quot;/&gt;&lt;wsp:rsid wsp:val=&quot;00DB3F2E&quot;/&gt;&lt;wsp:rsid wsp:val=&quot;00DB44B3&quot;/&gt;&lt;wsp:rsid wsp:val=&quot;00DB4B56&quot;/&gt;&lt;wsp:rsid wsp:val=&quot;00DB506B&quot;/&gt;&lt;wsp:rsid wsp:val=&quot;00DB536C&quot;/&gt;&lt;wsp:rsid wsp:val=&quot;00DB5990&quot;/&gt;&lt;wsp:rsid wsp:val=&quot;00DB5D0A&quot;/&gt;&lt;wsp:rsid wsp:val=&quot;00DB5D32&quot;/&gt;&lt;wsp:rsid wsp:val=&quot;00DB5F5C&quot;/&gt;&lt;wsp:rsid wsp:val=&quot;00DB6264&quot;/&gt;&lt;wsp:rsid wsp:val=&quot;00DB6908&quot;/&gt;&lt;wsp:rsid wsp:val=&quot;00DB6BCA&quot;/&gt;&lt;wsp:rsid wsp:val=&quot;00DB6C48&quot;/&gt;&lt;wsp:rsid wsp:val=&quot;00DB71B5&quot;/&gt;&lt;wsp:rsid wsp:val=&quot;00DB7321&quot;/&gt;&lt;wsp:rsid wsp:val=&quot;00DB7483&quot;/&gt;&lt;wsp:rsid wsp:val=&quot;00DB79E6&quot;/&gt;&lt;wsp:rsid wsp:val=&quot;00DB7E66&quot;/&gt;&lt;wsp:rsid wsp:val=&quot;00DB7F8F&quot;/&gt;&lt;wsp:rsid wsp:val=&quot;00DC0410&quot;/&gt;&lt;wsp:rsid wsp:val=&quot;00DC09FF&quot;/&gt;&lt;wsp:rsid wsp:val=&quot;00DC0B95&quot;/&gt;&lt;wsp:rsid wsp:val=&quot;00DC181B&quot;/&gt;&lt;wsp:rsid wsp:val=&quot;00DC22DF&quot;/&gt;&lt;wsp:rsid wsp:val=&quot;00DC2C38&quot;/&gt;&lt;wsp:rsid wsp:val=&quot;00DC337A&quot;/&gt;&lt;wsp:rsid wsp:val=&quot;00DC3451&quot;/&gt;&lt;wsp:rsid wsp:val=&quot;00DC34DC&quot;/&gt;&lt;wsp:rsid wsp:val=&quot;00DC3718&quot;/&gt;&lt;wsp:rsid wsp:val=&quot;00DC38E1&quot;/&gt;&lt;wsp:rsid wsp:val=&quot;00DC3F43&quot;/&gt;&lt;wsp:rsid wsp:val=&quot;00DC4D78&quot;/&gt;&lt;wsp:rsid wsp:val=&quot;00DC4F00&quot;/&gt;&lt;wsp:rsid wsp:val=&quot;00DC519A&quot;/&gt;&lt;wsp:rsid wsp:val=&quot;00DC5387&quot;/&gt;&lt;wsp:rsid wsp:val=&quot;00DC5B12&quot;/&gt;&lt;wsp:rsid wsp:val=&quot;00DC6560&quot;/&gt;&lt;wsp:rsid wsp:val=&quot;00DC6769&quot;/&gt;&lt;wsp:rsid wsp:val=&quot;00DC690E&quot;/&gt;&lt;wsp:rsid wsp:val=&quot;00DC6D87&quot;/&gt;&lt;wsp:rsid wsp:val=&quot;00DC766E&quot;/&gt;&lt;wsp:rsid wsp:val=&quot;00DC799B&quot;/&gt;&lt;wsp:rsid wsp:val=&quot;00DC7E63&quot;/&gt;&lt;wsp:rsid wsp:val=&quot;00DD05CF&quot;/&gt;&lt;wsp:rsid wsp:val=&quot;00DD0942&quot;/&gt;&lt;wsp:rsid wsp:val=&quot;00DD0E00&quot;/&gt;&lt;wsp:rsid wsp:val=&quot;00DD13FD&quot;/&gt;&lt;wsp:rsid wsp:val=&quot;00DD1739&quot;/&gt;&lt;wsp:rsid wsp:val=&quot;00DD1AC9&quot;/&gt;&lt;wsp:rsid wsp:val=&quot;00DD1B4D&quot;/&gt;&lt;wsp:rsid wsp:val=&quot;00DD1CB0&quot;/&gt;&lt;wsp:rsid wsp:val=&quot;00DD2369&quot;/&gt;&lt;wsp:rsid wsp:val=&quot;00DD359C&quot;/&gt;&lt;wsp:rsid wsp:val=&quot;00DD3DE4&quot;/&gt;&lt;wsp:rsid wsp:val=&quot;00DD41B1&quot;/&gt;&lt;wsp:rsid wsp:val=&quot;00DD4B7E&quot;/&gt;&lt;wsp:rsid wsp:val=&quot;00DD4CF6&quot;/&gt;&lt;wsp:rsid wsp:val=&quot;00DD4D2F&quot;/&gt;&lt;wsp:rsid wsp:val=&quot;00DD5042&quot;/&gt;&lt;wsp:rsid wsp:val=&quot;00DD652D&quot;/&gt;&lt;wsp:rsid wsp:val=&quot;00DD666E&quot;/&gt;&lt;wsp:rsid wsp:val=&quot;00DD6754&quot;/&gt;&lt;wsp:rsid wsp:val=&quot;00DD7219&quot;/&gt;&lt;wsp:rsid wsp:val=&quot;00DD774C&quot;/&gt;&lt;wsp:rsid wsp:val=&quot;00DD7A93&quot;/&gt;&lt;wsp:rsid wsp:val=&quot;00DD7E24&quot;/&gt;&lt;wsp:rsid wsp:val=&quot;00DE0BC4&quot;/&gt;&lt;wsp:rsid wsp:val=&quot;00DE1402&quot;/&gt;&lt;wsp:rsid wsp:val=&quot;00DE339B&quot;/&gt;&lt;wsp:rsid wsp:val=&quot;00DE4808&quot;/&gt;&lt;wsp:rsid wsp:val=&quot;00DE736C&quot;/&gt;&lt;wsp:rsid wsp:val=&quot;00DE73AD&quot;/&gt;&lt;wsp:rsid wsp:val=&quot;00DE7BF1&quot;/&gt;&lt;wsp:rsid wsp:val=&quot;00DF0399&quot;/&gt;&lt;wsp:rsid wsp:val=&quot;00DF0D6A&quot;/&gt;&lt;wsp:rsid wsp:val=&quot;00DF0F4E&quot;/&gt;&lt;wsp:rsid wsp:val=&quot;00DF1408&quot;/&gt;&lt;wsp:rsid wsp:val=&quot;00DF1610&quot;/&gt;&lt;wsp:rsid wsp:val=&quot;00DF172B&quot;/&gt;&lt;wsp:rsid wsp:val=&quot;00DF1733&quot;/&gt;&lt;wsp:rsid wsp:val=&quot;00DF1BF2&quot;/&gt;&lt;wsp:rsid wsp:val=&quot;00DF1FAA&quot;/&gt;&lt;wsp:rsid wsp:val=&quot;00DF2B3B&quot;/&gt;&lt;wsp:rsid wsp:val=&quot;00DF2D6E&quot;/&gt;&lt;wsp:rsid wsp:val=&quot;00DF33BC&quot;/&gt;&lt;wsp:rsid wsp:val=&quot;00DF37AA&quot;/&gt;&lt;wsp:rsid wsp:val=&quot;00DF540E&quot;/&gt;&lt;wsp:rsid wsp:val=&quot;00DF560A&quot;/&gt;&lt;wsp:rsid wsp:val=&quot;00DF655F&quot;/&gt;&lt;wsp:rsid wsp:val=&quot;00DF69A8&quot;/&gt;&lt;wsp:rsid wsp:val=&quot;00DF6BEA&quot;/&gt;&lt;wsp:rsid wsp:val=&quot;00DF7490&quot;/&gt;&lt;wsp:rsid wsp:val=&quot;00DF7DC2&quot;/&gt;&lt;wsp:rsid wsp:val=&quot;00DF7F04&quot;/&gt;&lt;wsp:rsid wsp:val=&quot;00E00305&quot;/&gt;&lt;wsp:rsid wsp:val=&quot;00E003C3&quot;/&gt;&lt;wsp:rsid wsp:val=&quot;00E00687&quot;/&gt;&lt;wsp:rsid wsp:val=&quot;00E006F2&quot;/&gt;&lt;wsp:rsid wsp:val=&quot;00E01E5E&quot;/&gt;&lt;wsp:rsid wsp:val=&quot;00E01FCB&quot;/&gt;&lt;wsp:rsid wsp:val=&quot;00E0201E&quot;/&gt;&lt;wsp:rsid wsp:val=&quot;00E02555&quot;/&gt;&lt;wsp:rsid wsp:val=&quot;00E02C9E&quot;/&gt;&lt;wsp:rsid wsp:val=&quot;00E034C8&quot;/&gt;&lt;wsp:rsid wsp:val=&quot;00E0369A&quot;/&gt;&lt;wsp:rsid wsp:val=&quot;00E036C3&quot;/&gt;&lt;wsp:rsid wsp:val=&quot;00E04613&quot;/&gt;&lt;wsp:rsid wsp:val=&quot;00E046B3&quot;/&gt;&lt;wsp:rsid wsp:val=&quot;00E048CF&quot;/&gt;&lt;wsp:rsid wsp:val=&quot;00E048D1&quot;/&gt;&lt;wsp:rsid wsp:val=&quot;00E0499A&quot;/&gt;&lt;wsp:rsid wsp:val=&quot;00E0529A&quot;/&gt;&lt;wsp:rsid wsp:val=&quot;00E05E6E&quot;/&gt;&lt;wsp:rsid wsp:val=&quot;00E06AAF&quot;/&gt;&lt;wsp:rsid wsp:val=&quot;00E06C5B&quot;/&gt;&lt;wsp:rsid wsp:val=&quot;00E0716A&quot;/&gt;&lt;wsp:rsid wsp:val=&quot;00E07272&quot;/&gt;&lt;wsp:rsid wsp:val=&quot;00E07295&quot;/&gt;&lt;wsp:rsid wsp:val=&quot;00E07F07&quot;/&gt;&lt;wsp:rsid wsp:val=&quot;00E07FD1&quot;/&gt;&lt;wsp:rsid wsp:val=&quot;00E10474&quot;/&gt;&lt;wsp:rsid wsp:val=&quot;00E10A81&quot;/&gt;&lt;wsp:rsid wsp:val=&quot;00E10B40&quot;/&gt;&lt;wsp:rsid wsp:val=&quot;00E10B70&quot;/&gt;&lt;wsp:rsid wsp:val=&quot;00E11055&quot;/&gt;&lt;wsp:rsid wsp:val=&quot;00E120CB&quot;/&gt;&lt;wsp:rsid wsp:val=&quot;00E1264D&quot;/&gt;&lt;wsp:rsid wsp:val=&quot;00E126A7&quot;/&gt;&lt;wsp:rsid wsp:val=&quot;00E126C6&quot;/&gt;&lt;wsp:rsid wsp:val=&quot;00E1273D&quot;/&gt;&lt;wsp:rsid wsp:val=&quot;00E137F0&quot;/&gt;&lt;wsp:rsid wsp:val=&quot;00E13B11&quot;/&gt;&lt;wsp:rsid wsp:val=&quot;00E14115&quot;/&gt;&lt;wsp:rsid wsp:val=&quot;00E1442B&quot;/&gt;&lt;wsp:rsid wsp:val=&quot;00E14C5B&quot;/&gt;&lt;wsp:rsid wsp:val=&quot;00E162AB&quot;/&gt;&lt;wsp:rsid wsp:val=&quot;00E16504&quot;/&gt;&lt;wsp:rsid wsp:val=&quot;00E166D3&quot;/&gt;&lt;wsp:rsid wsp:val=&quot;00E167FC&quot;/&gt;&lt;wsp:rsid wsp:val=&quot;00E16B34&quot;/&gt;&lt;wsp:rsid wsp:val=&quot;00E172F5&quot;/&gt;&lt;wsp:rsid wsp:val=&quot;00E17338&quot;/&gt;&lt;wsp:rsid wsp:val=&quot;00E176E8&quot;/&gt;&lt;wsp:rsid wsp:val=&quot;00E17936&quot;/&gt;&lt;wsp:rsid wsp:val=&quot;00E17D1C&quot;/&gt;&lt;wsp:rsid wsp:val=&quot;00E21EB2&quot;/&gt;&lt;wsp:rsid wsp:val=&quot;00E21EC7&quot;/&gt;&lt;wsp:rsid wsp:val=&quot;00E223F2&quot;/&gt;&lt;wsp:rsid wsp:val=&quot;00E22554&quot;/&gt;&lt;wsp:rsid wsp:val=&quot;00E22FBE&quot;/&gt;&lt;wsp:rsid wsp:val=&quot;00E23778&quot;/&gt;&lt;wsp:rsid wsp:val=&quot;00E237A5&quot;/&gt;&lt;wsp:rsid wsp:val=&quot;00E23A6F&quot;/&gt;&lt;wsp:rsid wsp:val=&quot;00E23E8E&quot;/&gt;&lt;wsp:rsid wsp:val=&quot;00E23FBC&quot;/&gt;&lt;wsp:rsid wsp:val=&quot;00E24038&quot;/&gt;&lt;wsp:rsid wsp:val=&quot;00E24400&quot;/&gt;&lt;wsp:rsid wsp:val=&quot;00E24465&quot;/&gt;&lt;wsp:rsid wsp:val=&quot;00E2497A&quot;/&gt;&lt;wsp:rsid wsp:val=&quot;00E24A3A&quot;/&gt;&lt;wsp:rsid wsp:val=&quot;00E24C8D&quot;/&gt;&lt;wsp:rsid wsp:val=&quot;00E24EEA&quot;/&gt;&lt;wsp:rsid wsp:val=&quot;00E25026&quot;/&gt;&lt;wsp:rsid wsp:val=&quot;00E2557C&quot;/&gt;&lt;wsp:rsid wsp:val=&quot;00E255A2&quot;/&gt;&lt;wsp:rsid wsp:val=&quot;00E256FB&quot;/&gt;&lt;wsp:rsid wsp:val=&quot;00E25A2B&quot;/&gt;&lt;wsp:rsid wsp:val=&quot;00E25BB4&quot;/&gt;&lt;wsp:rsid wsp:val=&quot;00E2747C&quot;/&gt;&lt;wsp:rsid wsp:val=&quot;00E27711&quot;/&gt;&lt;wsp:rsid wsp:val=&quot;00E27DFC&quot;/&gt;&lt;wsp:rsid wsp:val=&quot;00E301D7&quot;/&gt;&lt;wsp:rsid wsp:val=&quot;00E301F3&quot;/&gt;&lt;wsp:rsid wsp:val=&quot;00E30C17&quot;/&gt;&lt;wsp:rsid wsp:val=&quot;00E30C56&quot;/&gt;&lt;wsp:rsid wsp:val=&quot;00E30D33&quot;/&gt;&lt;wsp:rsid wsp:val=&quot;00E3179A&quot;/&gt;&lt;wsp:rsid wsp:val=&quot;00E31F26&quot;/&gt;&lt;wsp:rsid wsp:val=&quot;00E32378&quot;/&gt;&lt;wsp:rsid wsp:val=&quot;00E32644&quot;/&gt;&lt;wsp:rsid wsp:val=&quot;00E32AE0&quot;/&gt;&lt;wsp:rsid wsp:val=&quot;00E32C8D&quot;/&gt;&lt;wsp:rsid wsp:val=&quot;00E3369A&quot;/&gt;&lt;wsp:rsid wsp:val=&quot;00E33E8E&quot;/&gt;&lt;wsp:rsid wsp:val=&quot;00E343DA&quot;/&gt;&lt;wsp:rsid wsp:val=&quot;00E345C5&quot;/&gt;&lt;wsp:rsid wsp:val=&quot;00E348D4&quot;/&gt;&lt;wsp:rsid wsp:val=&quot;00E34F76&quot;/&gt;&lt;wsp:rsid wsp:val=&quot;00E34FE2&quot;/&gt;&lt;wsp:rsid wsp:val=&quot;00E3656B&quot;/&gt;&lt;wsp:rsid wsp:val=&quot;00E3675C&quot;/&gt;&lt;wsp:rsid wsp:val=&quot;00E36887&quot;/&gt;&lt;wsp:rsid wsp:val=&quot;00E3701B&quot;/&gt;&lt;wsp:rsid wsp:val=&quot;00E37FFA&quot;/&gt;&lt;wsp:rsid wsp:val=&quot;00E401B9&quot;/&gt;&lt;wsp:rsid wsp:val=&quot;00E40D9F&quot;/&gt;&lt;wsp:rsid wsp:val=&quot;00E42582&quot;/&gt;&lt;wsp:rsid wsp:val=&quot;00E43133&quot;/&gt;&lt;wsp:rsid wsp:val=&quot;00E4324D&quot;/&gt;&lt;wsp:rsid wsp:val=&quot;00E43AE0&quot;/&gt;&lt;wsp:rsid wsp:val=&quot;00E43C30&quot;/&gt;&lt;wsp:rsid wsp:val=&quot;00E43C86&quot;/&gt;&lt;wsp:rsid wsp:val=&quot;00E4409E&quot;/&gt;&lt;wsp:rsid wsp:val=&quot;00E44C16&quot;/&gt;&lt;wsp:rsid wsp:val=&quot;00E45306&quot;/&gt;&lt;wsp:rsid wsp:val=&quot;00E45631&quot;/&gt;&lt;wsp:rsid wsp:val=&quot;00E45955&quot;/&gt;&lt;wsp:rsid wsp:val=&quot;00E45A46&quot;/&gt;&lt;wsp:rsid wsp:val=&quot;00E45D68&quot;/&gt;&lt;wsp:rsid wsp:val=&quot;00E460DA&quot;/&gt;&lt;wsp:rsid wsp:val=&quot;00E462E9&quot;/&gt;&lt;wsp:rsid wsp:val=&quot;00E469D6&quot;/&gt;&lt;wsp:rsid wsp:val=&quot;00E47073&quot;/&gt;&lt;wsp:rsid wsp:val=&quot;00E503BF&quot;/&gt;&lt;wsp:rsid wsp:val=&quot;00E504B4&quot;/&gt;&lt;wsp:rsid wsp:val=&quot;00E506D4&quot;/&gt;&lt;wsp:rsid wsp:val=&quot;00E50E2D&quot;/&gt;&lt;wsp:rsid wsp:val=&quot;00E511A1&quot;/&gt;&lt;wsp:rsid wsp:val=&quot;00E51437&quot;/&gt;&lt;wsp:rsid wsp:val=&quot;00E51B22&quot;/&gt;&lt;wsp:rsid wsp:val=&quot;00E5209D&quot;/&gt;&lt;wsp:rsid wsp:val=&quot;00E52E70&quot;/&gt;&lt;wsp:rsid wsp:val=&quot;00E53009&quot;/&gt;&lt;wsp:rsid wsp:val=&quot;00E531AE&quot;/&gt;&lt;wsp:rsid wsp:val=&quot;00E53520&quot;/&gt;&lt;wsp:rsid wsp:val=&quot;00E53723&quot;/&gt;&lt;wsp:rsid wsp:val=&quot;00E54148&quot;/&gt;&lt;wsp:rsid wsp:val=&quot;00E54984&quot;/&gt;&lt;wsp:rsid wsp:val=&quot;00E54B71&quot;/&gt;&lt;wsp:rsid wsp:val=&quot;00E55B46&quot;/&gt;&lt;wsp:rsid wsp:val=&quot;00E55B4B&quot;/&gt;&lt;wsp:rsid wsp:val=&quot;00E55C7A&quot;/&gt;&lt;wsp:rsid wsp:val=&quot;00E562F7&quot;/&gt;&lt;wsp:rsid wsp:val=&quot;00E5642F&quot;/&gt;&lt;wsp:rsid wsp:val=&quot;00E56B75&quot;/&gt;&lt;wsp:rsid wsp:val=&quot;00E57656&quot;/&gt;&lt;wsp:rsid wsp:val=&quot;00E57B13&quot;/&gt;&lt;wsp:rsid wsp:val=&quot;00E609C2&quot;/&gt;&lt;wsp:rsid wsp:val=&quot;00E60EDA&quot;/&gt;&lt;wsp:rsid wsp:val=&quot;00E60F8F&quot;/&gt;&lt;wsp:rsid wsp:val=&quot;00E61210&quot;/&gt;&lt;wsp:rsid wsp:val=&quot;00E6186F&quot;/&gt;&lt;wsp:rsid wsp:val=&quot;00E619F5&quot;/&gt;&lt;wsp:rsid wsp:val=&quot;00E61B17&quot;/&gt;&lt;wsp:rsid wsp:val=&quot;00E61CBB&quot;/&gt;&lt;wsp:rsid wsp:val=&quot;00E61DC3&quot;/&gt;&lt;wsp:rsid wsp:val=&quot;00E62375&quot;/&gt;&lt;wsp:rsid wsp:val=&quot;00E62FCF&quot;/&gt;&lt;wsp:rsid wsp:val=&quot;00E63162&quot;/&gt;&lt;wsp:rsid wsp:val=&quot;00E6362E&quot;/&gt;&lt;wsp:rsid wsp:val=&quot;00E63793&quot;/&gt;&lt;wsp:rsid wsp:val=&quot;00E63E5C&quot;/&gt;&lt;wsp:rsid wsp:val=&quot;00E64DB7&quot;/&gt;&lt;wsp:rsid wsp:val=&quot;00E64E11&quot;/&gt;&lt;wsp:rsid wsp:val=&quot;00E65877&quot;/&gt;&lt;wsp:rsid wsp:val=&quot;00E65933&quot;/&gt;&lt;wsp:rsid wsp:val=&quot;00E65B36&quot;/&gt;&lt;wsp:rsid wsp:val=&quot;00E6657E&quot;/&gt;&lt;wsp:rsid wsp:val=&quot;00E6671F&quot;/&gt;&lt;wsp:rsid wsp:val=&quot;00E66F96&quot;/&gt;&lt;wsp:rsid wsp:val=&quot;00E67118&quot;/&gt;&lt;wsp:rsid wsp:val=&quot;00E67609&quot;/&gt;&lt;wsp:rsid wsp:val=&quot;00E67940&quot;/&gt;&lt;wsp:rsid wsp:val=&quot;00E67B17&quot;/&gt;&lt;wsp:rsid wsp:val=&quot;00E703E0&quot;/&gt;&lt;wsp:rsid wsp:val=&quot;00E704A4&quot;/&gt;&lt;wsp:rsid wsp:val=&quot;00E710ED&quot;/&gt;&lt;wsp:rsid wsp:val=&quot;00E71A1B&quot;/&gt;&lt;wsp:rsid wsp:val=&quot;00E71C44&quot;/&gt;&lt;wsp:rsid wsp:val=&quot;00E723E6&quot;/&gt;&lt;wsp:rsid wsp:val=&quot;00E72591&quot;/&gt;&lt;wsp:rsid wsp:val=&quot;00E72C03&quot;/&gt;&lt;wsp:rsid wsp:val=&quot;00E72E1D&quot;/&gt;&lt;wsp:rsid wsp:val=&quot;00E73788&quot;/&gt;&lt;wsp:rsid wsp:val=&quot;00E73AE9&quot;/&gt;&lt;wsp:rsid wsp:val=&quot;00E73D24&quot;/&gt;&lt;wsp:rsid wsp:val=&quot;00E73E17&quot;/&gt;&lt;wsp:rsid wsp:val=&quot;00E73F01&quot;/&gt;&lt;wsp:rsid wsp:val=&quot;00E7411D&quot;/&gt;&lt;wsp:rsid wsp:val=&quot;00E74958&quot;/&gt;&lt;wsp:rsid wsp:val=&quot;00E74A5D&quot;/&gt;&lt;wsp:rsid wsp:val=&quot;00E75423&quot;/&gt;&lt;wsp:rsid wsp:val=&quot;00E75441&quot;/&gt;&lt;wsp:rsid wsp:val=&quot;00E75693&quot;/&gt;&lt;wsp:rsid wsp:val=&quot;00E75B86&quot;/&gt;&lt;wsp:rsid wsp:val=&quot;00E76977&quot;/&gt;&lt;wsp:rsid wsp:val=&quot;00E775AC&quot;/&gt;&lt;wsp:rsid wsp:val=&quot;00E77BCA&quot;/&gt;&lt;wsp:rsid wsp:val=&quot;00E77C38&quot;/&gt;&lt;wsp:rsid wsp:val=&quot;00E80039&quot;/&gt;&lt;wsp:rsid wsp:val=&quot;00E80177&quot;/&gt;&lt;wsp:rsid wsp:val=&quot;00E80DDC&quot;/&gt;&lt;wsp:rsid wsp:val=&quot;00E81B6C&quot;/&gt;&lt;wsp:rsid wsp:val=&quot;00E81BE0&quot;/&gt;&lt;wsp:rsid wsp:val=&quot;00E81D25&quot;/&gt;&lt;wsp:rsid wsp:val=&quot;00E81EB6&quot;/&gt;&lt;wsp:rsid wsp:val=&quot;00E82D94&quot;/&gt;&lt;wsp:rsid wsp:val=&quot;00E82E0F&quot;/&gt;&lt;wsp:rsid wsp:val=&quot;00E836B6&quot;/&gt;&lt;wsp:rsid wsp:val=&quot;00E83860&quot;/&gt;&lt;wsp:rsid wsp:val=&quot;00E83B06&quot;/&gt;&lt;wsp:rsid wsp:val=&quot;00E840C5&quot;/&gt;&lt;wsp:rsid wsp:val=&quot;00E8415C&quot;/&gt;&lt;wsp:rsid wsp:val=&quot;00E847BA&quot;/&gt;&lt;wsp:rsid wsp:val=&quot;00E852BA&quot;/&gt;&lt;wsp:rsid wsp:val=&quot;00E8532F&quot;/&gt;&lt;wsp:rsid wsp:val=&quot;00E85782&quot;/&gt;&lt;wsp:rsid wsp:val=&quot;00E8680F&quot;/&gt;&lt;wsp:rsid wsp:val=&quot;00E86887&quot;/&gt;&lt;wsp:rsid wsp:val=&quot;00E86E24&quot;/&gt;&lt;wsp:rsid wsp:val=&quot;00E86F77&quot;/&gt;&lt;wsp:rsid wsp:val=&quot;00E8705A&quot;/&gt;&lt;wsp:rsid wsp:val=&quot;00E87198&quot;/&gt;&lt;wsp:rsid wsp:val=&quot;00E8727A&quot;/&gt;&lt;wsp:rsid wsp:val=&quot;00E872D5&quot;/&gt;&lt;wsp:rsid wsp:val=&quot;00E8748D&quot;/&gt;&lt;wsp:rsid wsp:val=&quot;00E8782C&quot;/&gt;&lt;wsp:rsid wsp:val=&quot;00E87AFC&quot;/&gt;&lt;wsp:rsid wsp:val=&quot;00E87B8F&quot;/&gt;&lt;wsp:rsid wsp:val=&quot;00E87C20&quot;/&gt;&lt;wsp:rsid wsp:val=&quot;00E901CE&quot;/&gt;&lt;wsp:rsid wsp:val=&quot;00E91F27&quot;/&gt;&lt;wsp:rsid wsp:val=&quot;00E91FD2&quot;/&gt;&lt;wsp:rsid wsp:val=&quot;00E924D3&quot;/&gt;&lt;wsp:rsid wsp:val=&quot;00E92693&quot;/&gt;&lt;wsp:rsid wsp:val=&quot;00E9278A&quot;/&gt;&lt;wsp:rsid wsp:val=&quot;00E92FAE&quot;/&gt;&lt;wsp:rsid wsp:val=&quot;00E933C7&quot;/&gt;&lt;wsp:rsid wsp:val=&quot;00E93DF2&quot;/&gt;&lt;wsp:rsid wsp:val=&quot;00E93E18&quot;/&gt;&lt;wsp:rsid wsp:val=&quot;00E941AA&quot;/&gt;&lt;wsp:rsid wsp:val=&quot;00E94CA6&quot;/&gt;&lt;wsp:rsid wsp:val=&quot;00E951C9&quot;/&gt;&lt;wsp:rsid wsp:val=&quot;00E95482&quot;/&gt;&lt;wsp:rsid wsp:val=&quot;00E95E40&quot;/&gt;&lt;wsp:rsid wsp:val=&quot;00E9611D&quot;/&gt;&lt;wsp:rsid wsp:val=&quot;00E96480&quot;/&gt;&lt;wsp:rsid wsp:val=&quot;00E96D57&quot;/&gt;&lt;wsp:rsid wsp:val=&quot;00E96F8C&quot;/&gt;&lt;wsp:rsid wsp:val=&quot;00E97292&quot;/&gt;&lt;wsp:rsid wsp:val=&quot;00E9759E&quot;/&gt;&lt;wsp:rsid wsp:val=&quot;00EA0340&quot;/&gt;&lt;wsp:rsid wsp:val=&quot;00EA050D&quot;/&gt;&lt;wsp:rsid wsp:val=&quot;00EA0B26&quot;/&gt;&lt;wsp:rsid wsp:val=&quot;00EA1D10&quot;/&gt;&lt;wsp:rsid wsp:val=&quot;00EA1D27&quot;/&gt;&lt;wsp:rsid wsp:val=&quot;00EA2639&quot;/&gt;&lt;wsp:rsid wsp:val=&quot;00EA268D&quot;/&gt;&lt;wsp:rsid wsp:val=&quot;00EA36E1&quot;/&gt;&lt;wsp:rsid wsp:val=&quot;00EA3A06&quot;/&gt;&lt;wsp:rsid wsp:val=&quot;00EA3E3B&quot;/&gt;&lt;wsp:rsid wsp:val=&quot;00EA3ED8&quot;/&gt;&lt;wsp:rsid wsp:val=&quot;00EA4371&quot;/&gt;&lt;wsp:rsid wsp:val=&quot;00EA49EE&quot;/&gt;&lt;wsp:rsid wsp:val=&quot;00EA4F52&quot;/&gt;&lt;wsp:rsid wsp:val=&quot;00EA5502&quot;/&gt;&lt;wsp:rsid wsp:val=&quot;00EA5F5E&quot;/&gt;&lt;wsp:rsid wsp:val=&quot;00EA6A61&quot;/&gt;&lt;wsp:rsid wsp:val=&quot;00EA6AFD&quot;/&gt;&lt;wsp:rsid wsp:val=&quot;00EA7063&quot;/&gt;&lt;wsp:rsid wsp:val=&quot;00EA71A7&quot;/&gt;&lt;wsp:rsid wsp:val=&quot;00EA7E2B&quot;/&gt;&lt;wsp:rsid wsp:val=&quot;00EB046D&quot;/&gt;&lt;wsp:rsid wsp:val=&quot;00EB12F0&quot;/&gt;&lt;wsp:rsid wsp:val=&quot;00EB1677&quot;/&gt;&lt;wsp:rsid wsp:val=&quot;00EB1DEC&quot;/&gt;&lt;wsp:rsid wsp:val=&quot;00EB21A6&quot;/&gt;&lt;wsp:rsid wsp:val=&quot;00EB27B5&quot;/&gt;&lt;wsp:rsid wsp:val=&quot;00EB2B1B&quot;/&gt;&lt;wsp:rsid wsp:val=&quot;00EB2BF8&quot;/&gt;&lt;wsp:rsid wsp:val=&quot;00EB2F70&quot;/&gt;&lt;wsp:rsid wsp:val=&quot;00EB33A2&quot;/&gt;&lt;wsp:rsid wsp:val=&quot;00EB365A&quot;/&gt;&lt;wsp:rsid wsp:val=&quot;00EB3ED7&quot;/&gt;&lt;wsp:rsid wsp:val=&quot;00EB4F10&quot;/&gt;&lt;wsp:rsid wsp:val=&quot;00EB514D&quot;/&gt;&lt;wsp:rsid wsp:val=&quot;00EB55E8&quot;/&gt;&lt;wsp:rsid wsp:val=&quot;00EB5937&quot;/&gt;&lt;wsp:rsid wsp:val=&quot;00EB6141&quot;/&gt;&lt;wsp:rsid wsp:val=&quot;00EB67EF&quot;/&gt;&lt;wsp:rsid wsp:val=&quot;00EB6CFD&quot;/&gt;&lt;wsp:rsid wsp:val=&quot;00EB6DA9&quot;/&gt;&lt;wsp:rsid wsp:val=&quot;00EB6DF5&quot;/&gt;&lt;wsp:rsid wsp:val=&quot;00EB79AE&quot;/&gt;&lt;wsp:rsid wsp:val=&quot;00EB7C30&quot;/&gt;&lt;wsp:rsid wsp:val=&quot;00EB7FF5&quot;/&gt;&lt;wsp:rsid wsp:val=&quot;00EC06C3&quot;/&gt;&lt;wsp:rsid wsp:val=&quot;00EC07C3&quot;/&gt;&lt;wsp:rsid wsp:val=&quot;00EC0805&quot;/&gt;&lt;wsp:rsid wsp:val=&quot;00EC0AC8&quot;/&gt;&lt;wsp:rsid wsp:val=&quot;00EC15EA&quot;/&gt;&lt;wsp:rsid wsp:val=&quot;00EC17EB&quot;/&gt;&lt;wsp:rsid wsp:val=&quot;00EC1A40&quot;/&gt;&lt;wsp:rsid wsp:val=&quot;00EC222E&quot;/&gt;&lt;wsp:rsid wsp:val=&quot;00EC2315&quot;/&gt;&lt;wsp:rsid wsp:val=&quot;00EC2725&quot;/&gt;&lt;wsp:rsid wsp:val=&quot;00EC31FC&quot;/&gt;&lt;wsp:rsid wsp:val=&quot;00EC34CC&quot;/&gt;&lt;wsp:rsid wsp:val=&quot;00EC352F&quot;/&gt;&lt;wsp:rsid wsp:val=&quot;00EC364D&quot;/&gt;&lt;wsp:rsid wsp:val=&quot;00EC3CA7&quot;/&gt;&lt;wsp:rsid wsp:val=&quot;00EC3F5E&quot;/&gt;&lt;wsp:rsid wsp:val=&quot;00EC435A&quot;/&gt;&lt;wsp:rsid wsp:val=&quot;00EC4D4B&quot;/&gt;&lt;wsp:rsid wsp:val=&quot;00EC4F3B&quot;/&gt;&lt;wsp:rsid wsp:val=&quot;00EC59B0&quot;/&gt;&lt;wsp:rsid wsp:val=&quot;00EC5B5E&quot;/&gt;&lt;wsp:rsid wsp:val=&quot;00EC5CF1&quot;/&gt;&lt;wsp:rsid wsp:val=&quot;00EC6016&quot;/&gt;&lt;wsp:rsid wsp:val=&quot;00EC610F&quot;/&gt;&lt;wsp:rsid wsp:val=&quot;00EC635A&quot;/&gt;&lt;wsp:rsid wsp:val=&quot;00EC6385&quot;/&gt;&lt;wsp:rsid wsp:val=&quot;00EC647C&quot;/&gt;&lt;wsp:rsid wsp:val=&quot;00EC6807&quot;/&gt;&lt;wsp:rsid wsp:val=&quot;00EC68A0&quot;/&gt;&lt;wsp:rsid wsp:val=&quot;00EC6A8E&quot;/&gt;&lt;wsp:rsid wsp:val=&quot;00EC6D11&quot;/&gt;&lt;wsp:rsid wsp:val=&quot;00EC6F86&quot;/&gt;&lt;wsp:rsid wsp:val=&quot;00EC729B&quot;/&gt;&lt;wsp:rsid wsp:val=&quot;00EC7941&quot;/&gt;&lt;wsp:rsid wsp:val=&quot;00ED053E&quot;/&gt;&lt;wsp:rsid wsp:val=&quot;00ED0ED8&quot;/&gt;&lt;wsp:rsid wsp:val=&quot;00ED149C&quot;/&gt;&lt;wsp:rsid wsp:val=&quot;00ED1D32&quot;/&gt;&lt;wsp:rsid wsp:val=&quot;00ED25A0&quot;/&gt;&lt;wsp:rsid wsp:val=&quot;00ED2940&quot;/&gt;&lt;wsp:rsid wsp:val=&quot;00ED2DEA&quot;/&gt;&lt;wsp:rsid wsp:val=&quot;00ED2EB8&quot;/&gt;&lt;wsp:rsid wsp:val=&quot;00ED31F1&quot;/&gt;&lt;wsp:rsid wsp:val=&quot;00ED3302&quot;/&gt;&lt;wsp:rsid wsp:val=&quot;00ED349B&quot;/&gt;&lt;wsp:rsid wsp:val=&quot;00ED36F0&quot;/&gt;&lt;wsp:rsid wsp:val=&quot;00ED3A78&quot;/&gt;&lt;wsp:rsid wsp:val=&quot;00ED3AAF&quot;/&gt;&lt;wsp:rsid wsp:val=&quot;00ED3C82&quot;/&gt;&lt;wsp:rsid wsp:val=&quot;00ED434E&quot;/&gt;&lt;wsp:rsid wsp:val=&quot;00ED445A&quot;/&gt;&lt;wsp:rsid wsp:val=&quot;00ED4DEE&quot;/&gt;&lt;wsp:rsid wsp:val=&quot;00ED5004&quot;/&gt;&lt;wsp:rsid wsp:val=&quot;00ED52AE&quot;/&gt;&lt;wsp:rsid wsp:val=&quot;00ED5675&quot;/&gt;&lt;wsp:rsid wsp:val=&quot;00ED5975&quot;/&gt;&lt;wsp:rsid wsp:val=&quot;00ED5E8D&quot;/&gt;&lt;wsp:rsid wsp:val=&quot;00ED634B&quot;/&gt;&lt;wsp:rsid wsp:val=&quot;00ED6355&quot;/&gt;&lt;wsp:rsid wsp:val=&quot;00ED6C48&quot;/&gt;&lt;wsp:rsid wsp:val=&quot;00ED6D5D&quot;/&gt;&lt;wsp:rsid wsp:val=&quot;00ED7256&quot;/&gt;&lt;wsp:rsid wsp:val=&quot;00ED755D&quot;/&gt;&lt;wsp:rsid wsp:val=&quot;00ED7FC9&quot;/&gt;&lt;wsp:rsid wsp:val=&quot;00EE037E&quot;/&gt;&lt;wsp:rsid wsp:val=&quot;00EE112F&quot;/&gt;&lt;wsp:rsid wsp:val=&quot;00EE14C5&quot;/&gt;&lt;wsp:rsid wsp:val=&quot;00EE1D09&quot;/&gt;&lt;wsp:rsid wsp:val=&quot;00EE22BA&quot;/&gt;&lt;wsp:rsid wsp:val=&quot;00EE3664&quot;/&gt;&lt;wsp:rsid wsp:val=&quot;00EE374D&quot;/&gt;&lt;wsp:rsid wsp:val=&quot;00EE38B0&quot;/&gt;&lt;wsp:rsid wsp:val=&quot;00EE4B50&quot;/&gt;&lt;wsp:rsid wsp:val=&quot;00EE4DFB&quot;/&gt;&lt;wsp:rsid wsp:val=&quot;00EE4EDA&quot;/&gt;&lt;wsp:rsid wsp:val=&quot;00EE62EF&quot;/&gt;&lt;wsp:rsid wsp:val=&quot;00EE652F&quot;/&gt;&lt;wsp:rsid wsp:val=&quot;00EE675C&quot;/&gt;&lt;wsp:rsid wsp:val=&quot;00EE6E64&quot;/&gt;&lt;wsp:rsid wsp:val=&quot;00EE6EE2&quot;/&gt;&lt;wsp:rsid wsp:val=&quot;00EE6F7F&quot;/&gt;&lt;wsp:rsid wsp:val=&quot;00EE74BC&quot;/&gt;&lt;wsp:rsid wsp:val=&quot;00EE7E47&quot;/&gt;&lt;wsp:rsid wsp:val=&quot;00EE7FBB&quot;/&gt;&lt;wsp:rsid wsp:val=&quot;00EF0033&quot;/&gt;&lt;wsp:rsid wsp:val=&quot;00EF05D3&quot;/&gt;&lt;wsp:rsid wsp:val=&quot;00EF0965&quot;/&gt;&lt;wsp:rsid wsp:val=&quot;00EF0E84&quot;/&gt;&lt;wsp:rsid wsp:val=&quot;00EF17BB&quot;/&gt;&lt;wsp:rsid wsp:val=&quot;00EF1806&quot;/&gt;&lt;wsp:rsid wsp:val=&quot;00EF1AA5&quot;/&gt;&lt;wsp:rsid wsp:val=&quot;00EF1BBC&quot;/&gt;&lt;wsp:rsid wsp:val=&quot;00EF289A&quot;/&gt;&lt;wsp:rsid wsp:val=&quot;00EF30F0&quot;/&gt;&lt;wsp:rsid wsp:val=&quot;00EF3A04&quot;/&gt;&lt;wsp:rsid wsp:val=&quot;00EF3E82&quot;/&gt;&lt;wsp:rsid wsp:val=&quot;00EF409D&quot;/&gt;&lt;wsp:rsid wsp:val=&quot;00EF4399&quot;/&gt;&lt;wsp:rsid wsp:val=&quot;00EF4E80&quot;/&gt;&lt;wsp:rsid wsp:val=&quot;00EF4EA8&quot;/&gt;&lt;wsp:rsid wsp:val=&quot;00EF53E4&quot;/&gt;&lt;wsp:rsid wsp:val=&quot;00EF5852&quot;/&gt;&lt;wsp:rsid wsp:val=&quot;00EF61D4&quot;/&gt;&lt;wsp:rsid wsp:val=&quot;00EF6419&quot;/&gt;&lt;wsp:rsid wsp:val=&quot;00EF66DE&quot;/&gt;&lt;wsp:rsid wsp:val=&quot;00EF6FAC&quot;/&gt;&lt;wsp:rsid wsp:val=&quot;00EF7051&quot;/&gt;&lt;wsp:rsid wsp:val=&quot;00EF70FB&quot;/&gt;&lt;wsp:rsid wsp:val=&quot;00EF71EF&quot;/&gt;&lt;wsp:rsid wsp:val=&quot;00EF7614&quot;/&gt;&lt;wsp:rsid wsp:val=&quot;00EF77DB&quot;/&gt;&lt;wsp:rsid wsp:val=&quot;00EF7A46&quot;/&gt;&lt;wsp:rsid wsp:val=&quot;00F00048&quot;/&gt;&lt;wsp:rsid wsp:val=&quot;00F00068&quot;/&gt;&lt;wsp:rsid wsp:val=&quot;00F000A8&quot;/&gt;&lt;wsp:rsid wsp:val=&quot;00F00129&quot;/&gt;&lt;wsp:rsid wsp:val=&quot;00F005A4&quot;/&gt;&lt;wsp:rsid wsp:val=&quot;00F00709&quot;/&gt;&lt;wsp:rsid wsp:val=&quot;00F01604&quot;/&gt;&lt;wsp:rsid wsp:val=&quot;00F01A56&quot;/&gt;&lt;wsp:rsid wsp:val=&quot;00F01CED&quot;/&gt;&lt;wsp:rsid wsp:val=&quot;00F01ECD&quot;/&gt;&lt;wsp:rsid wsp:val=&quot;00F02545&quot;/&gt;&lt;wsp:rsid wsp:val=&quot;00F029E2&quot;/&gt;&lt;wsp:rsid wsp:val=&quot;00F02F67&quot;/&gt;&lt;wsp:rsid wsp:val=&quot;00F02FA4&quot;/&gt;&lt;wsp:rsid wsp:val=&quot;00F03048&quot;/&gt;&lt;wsp:rsid wsp:val=&quot;00F0412F&quot;/&gt;&lt;wsp:rsid wsp:val=&quot;00F041E2&quot;/&gt;&lt;wsp:rsid wsp:val=&quot;00F04AA3&quot;/&gt;&lt;wsp:rsid wsp:val=&quot;00F04ACD&quot;/&gt;&lt;wsp:rsid wsp:val=&quot;00F04BD3&quot;/&gt;&lt;wsp:rsid wsp:val=&quot;00F0523E&quot;/&gt;&lt;wsp:rsid wsp:val=&quot;00F055D2&quot;/&gt;&lt;wsp:rsid wsp:val=&quot;00F059A1&quot;/&gt;&lt;wsp:rsid wsp:val=&quot;00F05A93&quot;/&gt;&lt;wsp:rsid wsp:val=&quot;00F05EAE&quot;/&gt;&lt;wsp:rsid wsp:val=&quot;00F067D6&quot;/&gt;&lt;wsp:rsid wsp:val=&quot;00F06BDE&quot;/&gt;&lt;wsp:rsid wsp:val=&quot;00F06C6C&quot;/&gt;&lt;wsp:rsid wsp:val=&quot;00F06CA3&quot;/&gt;&lt;wsp:rsid wsp:val=&quot;00F073E3&quot;/&gt;&lt;wsp:rsid wsp:val=&quot;00F07B0F&quot;/&gt;&lt;wsp:rsid wsp:val=&quot;00F07B39&quot;/&gt;&lt;wsp:rsid wsp:val=&quot;00F07C35&quot;/&gt;&lt;wsp:rsid wsp:val=&quot;00F1038E&quot;/&gt;&lt;wsp:rsid wsp:val=&quot;00F1161D&quot;/&gt;&lt;wsp:rsid wsp:val=&quot;00F11762&quot;/&gt;&lt;wsp:rsid wsp:val=&quot;00F1212A&quot;/&gt;&lt;wsp:rsid wsp:val=&quot;00F136AC&quot;/&gt;&lt;wsp:rsid wsp:val=&quot;00F13EA3&quot;/&gt;&lt;wsp:rsid wsp:val=&quot;00F14B50&quot;/&gt;&lt;wsp:rsid wsp:val=&quot;00F15088&quot;/&gt;&lt;wsp:rsid wsp:val=&quot;00F15133&quot;/&gt;&lt;wsp:rsid wsp:val=&quot;00F1516D&quot;/&gt;&lt;wsp:rsid wsp:val=&quot;00F1553E&quot;/&gt;&lt;wsp:rsid wsp:val=&quot;00F1575F&quot;/&gt;&lt;wsp:rsid wsp:val=&quot;00F1597B&quot;/&gt;&lt;wsp:rsid wsp:val=&quot;00F15C5E&quot;/&gt;&lt;wsp:rsid wsp:val=&quot;00F16471&quot;/&gt;&lt;wsp:rsid wsp:val=&quot;00F1665F&quot;/&gt;&lt;wsp:rsid wsp:val=&quot;00F168FB&quot;/&gt;&lt;wsp:rsid wsp:val=&quot;00F17583&quot;/&gt;&lt;wsp:rsid wsp:val=&quot;00F175F9&quot;/&gt;&lt;wsp:rsid wsp:val=&quot;00F17730&quot;/&gt;&lt;wsp:rsid wsp:val=&quot;00F17915&quot;/&gt;&lt;wsp:rsid wsp:val=&quot;00F17B0B&quot;/&gt;&lt;wsp:rsid wsp:val=&quot;00F17FE4&quot;/&gt;&lt;wsp:rsid wsp:val=&quot;00F20B45&quot;/&gt;&lt;wsp:rsid wsp:val=&quot;00F223E2&quot;/&gt;&lt;wsp:rsid wsp:val=&quot;00F22878&quot;/&gt;&lt;wsp:rsid wsp:val=&quot;00F22E73&quot;/&gt;&lt;wsp:rsid wsp:val=&quot;00F2342D&quot;/&gt;&lt;wsp:rsid wsp:val=&quot;00F23F97&quot;/&gt;&lt;wsp:rsid wsp:val=&quot;00F241F1&quot;/&gt;&lt;wsp:rsid wsp:val=&quot;00F242A0&quot;/&gt;&lt;wsp:rsid wsp:val=&quot;00F24305&quot;/&gt;&lt;wsp:rsid wsp:val=&quot;00F247EE&quot;/&gt;&lt;wsp:rsid wsp:val=&quot;00F248D7&quot;/&gt;&lt;wsp:rsid wsp:val=&quot;00F2498A&quot;/&gt;&lt;wsp:rsid wsp:val=&quot;00F24C11&quot;/&gt;&lt;wsp:rsid wsp:val=&quot;00F24D8B&quot;/&gt;&lt;wsp:rsid wsp:val=&quot;00F25317&quot;/&gt;&lt;wsp:rsid wsp:val=&quot;00F2592E&quot;/&gt;&lt;wsp:rsid wsp:val=&quot;00F27007&quot;/&gt;&lt;wsp:rsid wsp:val=&quot;00F27D99&quot;/&gt;&lt;wsp:rsid wsp:val=&quot;00F30B73&quot;/&gt;&lt;wsp:rsid wsp:val=&quot;00F313DE&quot;/&gt;&lt;wsp:rsid wsp:val=&quot;00F319EE&quot;/&gt;&lt;wsp:rsid wsp:val=&quot;00F319F8&quot;/&gt;&lt;wsp:rsid wsp:val=&quot;00F32962&quot;/&gt;&lt;wsp:rsid wsp:val=&quot;00F32A3C&quot;/&gt;&lt;wsp:rsid wsp:val=&quot;00F32D4F&quot;/&gt;&lt;wsp:rsid wsp:val=&quot;00F32EEF&quot;/&gt;&lt;wsp:rsid wsp:val=&quot;00F33630&quot;/&gt;&lt;wsp:rsid wsp:val=&quot;00F33660&quot;/&gt;&lt;wsp:rsid wsp:val=&quot;00F336A8&quot;/&gt;&lt;wsp:rsid wsp:val=&quot;00F33778&quot;/&gt;&lt;wsp:rsid wsp:val=&quot;00F338B4&quot;/&gt;&lt;wsp:rsid wsp:val=&quot;00F34684&quot;/&gt;&lt;wsp:rsid wsp:val=&quot;00F348EF&quot;/&gt;&lt;wsp:rsid wsp:val=&quot;00F356FA&quot;/&gt;&lt;wsp:rsid wsp:val=&quot;00F3617A&quot;/&gt;&lt;wsp:rsid wsp:val=&quot;00F361BA&quot;/&gt;&lt;wsp:rsid wsp:val=&quot;00F364EA&quot;/&gt;&lt;wsp:rsid wsp:val=&quot;00F36503&quot;/&gt;&lt;wsp:rsid wsp:val=&quot;00F36645&quot;/&gt;&lt;wsp:rsid wsp:val=&quot;00F36FF5&quot;/&gt;&lt;wsp:rsid wsp:val=&quot;00F37EFA&quot;/&gt;&lt;wsp:rsid wsp:val=&quot;00F40C4E&quot;/&gt;&lt;wsp:rsid wsp:val=&quot;00F410D4&quot;/&gt;&lt;wsp:rsid wsp:val=&quot;00F415ED&quot;/&gt;&lt;wsp:rsid wsp:val=&quot;00F41DC5&quot;/&gt;&lt;wsp:rsid wsp:val=&quot;00F41EE9&quot;/&gt;&lt;wsp:rsid wsp:val=&quot;00F42F99&quot;/&gt;&lt;wsp:rsid wsp:val=&quot;00F43E22&quot;/&gt;&lt;wsp:rsid wsp:val=&quot;00F44655&quot;/&gt;&lt;wsp:rsid wsp:val=&quot;00F44732&quot;/&gt;&lt;wsp:rsid wsp:val=&quot;00F4473F&quot;/&gt;&lt;wsp:rsid wsp:val=&quot;00F454CE&quot;/&gt;&lt;wsp:rsid wsp:val=&quot;00F45C40&quot;/&gt;&lt;wsp:rsid wsp:val=&quot;00F45DA1&quot;/&gt;&lt;wsp:rsid wsp:val=&quot;00F46357&quot;/&gt;&lt;wsp:rsid wsp:val=&quot;00F46589&quot;/&gt;&lt;wsp:rsid wsp:val=&quot;00F4667B&quot;/&gt;&lt;wsp:rsid wsp:val=&quot;00F46725&quot;/&gt;&lt;wsp:rsid wsp:val=&quot;00F46CE1&quot;/&gt;&lt;wsp:rsid wsp:val=&quot;00F46E64&quot;/&gt;&lt;wsp:rsid wsp:val=&quot;00F46EC7&quot;/&gt;&lt;wsp:rsid wsp:val=&quot;00F5067B&quot;/&gt;&lt;wsp:rsid wsp:val=&quot;00F50884&quot;/&gt;&lt;wsp:rsid wsp:val=&quot;00F51237&quot;/&gt;&lt;wsp:rsid wsp:val=&quot;00F5171A&quot;/&gt;&lt;wsp:rsid wsp:val=&quot;00F518C3&quot;/&gt;&lt;wsp:rsid wsp:val=&quot;00F51AB0&quot;/&gt;&lt;wsp:rsid wsp:val=&quot;00F51ABB&quot;/&gt;&lt;wsp:rsid wsp:val=&quot;00F51E9C&quot;/&gt;&lt;wsp:rsid wsp:val=&quot;00F5207B&quot;/&gt;&lt;wsp:rsid wsp:val=&quot;00F5318B&quot;/&gt;&lt;wsp:rsid wsp:val=&quot;00F5444A&quot;/&gt;&lt;wsp:rsid wsp:val=&quot;00F55331&quot;/&gt;&lt;wsp:rsid wsp:val=&quot;00F55369&quot;/&gt;&lt;wsp:rsid wsp:val=&quot;00F55563&quot;/&gt;&lt;wsp:rsid wsp:val=&quot;00F55667&quot;/&gt;&lt;wsp:rsid wsp:val=&quot;00F557BC&quot;/&gt;&lt;wsp:rsid wsp:val=&quot;00F55880&quot;/&gt;&lt;wsp:rsid wsp:val=&quot;00F55FDA&quot;/&gt;&lt;wsp:rsid wsp:val=&quot;00F5610E&quot;/&gt;&lt;wsp:rsid wsp:val=&quot;00F56198&quot;/&gt;&lt;wsp:rsid wsp:val=&quot;00F56447&quot;/&gt;&lt;wsp:rsid wsp:val=&quot;00F5719E&quot;/&gt;&lt;wsp:rsid wsp:val=&quot;00F57639&quot;/&gt;&lt;wsp:rsid wsp:val=&quot;00F57984&quot;/&gt;&lt;wsp:rsid wsp:val=&quot;00F57E05&quot;/&gt;&lt;wsp:rsid wsp:val=&quot;00F60078&quot;/&gt;&lt;wsp:rsid wsp:val=&quot;00F6099D&quot;/&gt;&lt;wsp:rsid wsp:val=&quot;00F6133E&quot;/&gt;&lt;wsp:rsid wsp:val=&quot;00F61D70&quot;/&gt;&lt;wsp:rsid wsp:val=&quot;00F6268D&quot;/&gt;&lt;wsp:rsid wsp:val=&quot;00F62FE7&quot;/&gt;&lt;wsp:rsid wsp:val=&quot;00F6324F&quot;/&gt;&lt;wsp:rsid wsp:val=&quot;00F63CEE&quot;/&gt;&lt;wsp:rsid wsp:val=&quot;00F63FFE&quot;/&gt;&lt;wsp:rsid wsp:val=&quot;00F644DA&quot;/&gt;&lt;wsp:rsid wsp:val=&quot;00F645DE&quot;/&gt;&lt;wsp:rsid wsp:val=&quot;00F6492F&quot;/&gt;&lt;wsp:rsid wsp:val=&quot;00F64B6C&quot;/&gt;&lt;wsp:rsid wsp:val=&quot;00F656C0&quot;/&gt;&lt;wsp:rsid wsp:val=&quot;00F66039&quot;/&gt;&lt;wsp:rsid wsp:val=&quot;00F663A9&quot;/&gt;&lt;wsp:rsid wsp:val=&quot;00F66465&quot;/&gt;&lt;wsp:rsid wsp:val=&quot;00F66666&quot;/&gt;&lt;wsp:rsid wsp:val=&quot;00F668CA&quot;/&gt;&lt;wsp:rsid wsp:val=&quot;00F669C9&quot;/&gt;&lt;wsp:rsid wsp:val=&quot;00F66AB9&quot;/&gt;&lt;wsp:rsid wsp:val=&quot;00F66D87&quot;/&gt;&lt;wsp:rsid wsp:val=&quot;00F66E91&quot;/&gt;&lt;wsp:rsid wsp:val=&quot;00F67295&quot;/&gt;&lt;wsp:rsid wsp:val=&quot;00F67FFC&quot;/&gt;&lt;wsp:rsid wsp:val=&quot;00F702DD&quot;/&gt;&lt;wsp:rsid wsp:val=&quot;00F70639&quot;/&gt;&lt;wsp:rsid wsp:val=&quot;00F70963&quot;/&gt;&lt;wsp:rsid wsp:val=&quot;00F70D83&quot;/&gt;&lt;wsp:rsid wsp:val=&quot;00F712F6&quot;/&gt;&lt;wsp:rsid wsp:val=&quot;00F722ED&quot;/&gt;&lt;wsp:rsid wsp:val=&quot;00F7258F&quot;/&gt;&lt;wsp:rsid wsp:val=&quot;00F72EC1&quot;/&gt;&lt;wsp:rsid wsp:val=&quot;00F72F1A&quot;/&gt;&lt;wsp:rsid wsp:val=&quot;00F73F4B&quot;/&gt;&lt;wsp:rsid wsp:val=&quot;00F7423C&quot;/&gt;&lt;wsp:rsid wsp:val=&quot;00F745EB&quot;/&gt;&lt;wsp:rsid wsp:val=&quot;00F74898&quot;/&gt;&lt;wsp:rsid wsp:val=&quot;00F74904&quot;/&gt;&lt;wsp:rsid wsp:val=&quot;00F7493E&quot;/&gt;&lt;wsp:rsid wsp:val=&quot;00F75CC0&quot;/&gt;&lt;wsp:rsid wsp:val=&quot;00F75D51&quot;/&gt;&lt;wsp:rsid wsp:val=&quot;00F7636B&quot;/&gt;&lt;wsp:rsid wsp:val=&quot;00F769D5&quot;/&gt;&lt;wsp:rsid wsp:val=&quot;00F777FF&quot;/&gt;&lt;wsp:rsid wsp:val=&quot;00F77929&quot;/&gt;&lt;wsp:rsid wsp:val=&quot;00F77B5F&quot;/&gt;&lt;wsp:rsid wsp:val=&quot;00F8077E&quot;/&gt;&lt;wsp:rsid wsp:val=&quot;00F80B22&quot;/&gt;&lt;wsp:rsid wsp:val=&quot;00F80CDF&quot;/&gt;&lt;wsp:rsid wsp:val=&quot;00F80D53&quot;/&gt;&lt;wsp:rsid wsp:val=&quot;00F80E32&quot;/&gt;&lt;wsp:rsid wsp:val=&quot;00F81481&quot;/&gt;&lt;wsp:rsid wsp:val=&quot;00F8181B&quot;/&gt;&lt;wsp:rsid wsp:val=&quot;00F8196A&quot;/&gt;&lt;wsp:rsid wsp:val=&quot;00F8394A&quot;/&gt;&lt;wsp:rsid wsp:val=&quot;00F83A48&quot;/&gt;&lt;wsp:rsid wsp:val=&quot;00F83CD2&quot;/&gt;&lt;wsp:rsid wsp:val=&quot;00F847FA&quot;/&gt;&lt;wsp:rsid wsp:val=&quot;00F84BBE&quot;/&gt;&lt;wsp:rsid wsp:val=&quot;00F84C0A&quot;/&gt;&lt;wsp:rsid wsp:val=&quot;00F856F8&quot;/&gt;&lt;wsp:rsid wsp:val=&quot;00F8625C&quot;/&gt;&lt;wsp:rsid wsp:val=&quot;00F87AB5&quot;/&gt;&lt;wsp:rsid wsp:val=&quot;00F87D1B&quot;/&gt;&lt;wsp:rsid wsp:val=&quot;00F87EAE&quot;/&gt;&lt;wsp:rsid wsp:val=&quot;00F90B62&quot;/&gt;&lt;wsp:rsid wsp:val=&quot;00F90BDB&quot;/&gt;&lt;wsp:rsid wsp:val=&quot;00F9147C&quot;/&gt;&lt;wsp:rsid wsp:val=&quot;00F91A27&quot;/&gt;&lt;wsp:rsid wsp:val=&quot;00F91C83&quot;/&gt;&lt;wsp:rsid wsp:val=&quot;00F932E6&quot;/&gt;&lt;wsp:rsid wsp:val=&quot;00F93419&quot;/&gt;&lt;wsp:rsid wsp:val=&quot;00F93C92&quot;/&gt;&lt;wsp:rsid wsp:val=&quot;00F941E3&quot;/&gt;&lt;wsp:rsid wsp:val=&quot;00F95802&quot;/&gt;&lt;wsp:rsid wsp:val=&quot;00F95864&quot;/&gt;&lt;wsp:rsid wsp:val=&quot;00F95A03&quot;/&gt;&lt;wsp:rsid wsp:val=&quot;00F95A6E&quot;/&gt;&lt;wsp:rsid wsp:val=&quot;00F9638D&quot;/&gt;&lt;wsp:rsid wsp:val=&quot;00F9764A&quot;/&gt;&lt;wsp:rsid wsp:val=&quot;00F97818&quot;/&gt;&lt;wsp:rsid wsp:val=&quot;00F97CDE&quot;/&gt;&lt;wsp:rsid wsp:val=&quot;00FA00A5&quot;/&gt;&lt;wsp:rsid wsp:val=&quot;00FA02DB&quot;/&gt;&lt;wsp:rsid wsp:val=&quot;00FA066D&quot;/&gt;&lt;wsp:rsid wsp:val=&quot;00FA0937&quot;/&gt;&lt;wsp:rsid wsp:val=&quot;00FA0DB5&quot;/&gt;&lt;wsp:rsid wsp:val=&quot;00FA11AE&quot;/&gt;&lt;wsp:rsid wsp:val=&quot;00FA2AAE&quot;/&gt;&lt;wsp:rsid wsp:val=&quot;00FA2D1C&quot;/&gt;&lt;wsp:rsid wsp:val=&quot;00FA2DBC&quot;/&gt;&lt;wsp:rsid wsp:val=&quot;00FA2DBE&quot;/&gt;&lt;wsp:rsid wsp:val=&quot;00FA32F0&quot;/&gt;&lt;wsp:rsid wsp:val=&quot;00FA3F13&quot;/&gt;&lt;wsp:rsid wsp:val=&quot;00FA4C97&quot;/&gt;&lt;wsp:rsid wsp:val=&quot;00FA4D9D&quot;/&gt;&lt;wsp:rsid wsp:val=&quot;00FA4DC5&quot;/&gt;&lt;wsp:rsid wsp:val=&quot;00FA55B9&quot;/&gt;&lt;wsp:rsid wsp:val=&quot;00FA5DD8&quot;/&gt;&lt;wsp:rsid wsp:val=&quot;00FA603E&quot;/&gt;&lt;wsp:rsid wsp:val=&quot;00FA6081&quot;/&gt;&lt;wsp:rsid wsp:val=&quot;00FA60E4&quot;/&gt;&lt;wsp:rsid wsp:val=&quot;00FA6D04&quot;/&gt;&lt;wsp:rsid wsp:val=&quot;00FA7275&quot;/&gt;&lt;wsp:rsid wsp:val=&quot;00FA73E3&quot;/&gt;&lt;wsp:rsid wsp:val=&quot;00FA7945&quot;/&gt;&lt;wsp:rsid wsp:val=&quot;00FA7EA3&quot;/&gt;&lt;wsp:rsid wsp:val=&quot;00FB1242&quot;/&gt;&lt;wsp:rsid wsp:val=&quot;00FB12F9&quot;/&gt;&lt;wsp:rsid wsp:val=&quot;00FB13A1&quot;/&gt;&lt;wsp:rsid wsp:val=&quot;00FB2744&quot;/&gt;&lt;wsp:rsid wsp:val=&quot;00FB2DBF&quot;/&gt;&lt;wsp:rsid wsp:val=&quot;00FB3B16&quot;/&gt;&lt;wsp:rsid wsp:val=&quot;00FB44C0&quot;/&gt;&lt;wsp:rsid wsp:val=&quot;00FB503A&quot;/&gt;&lt;wsp:rsid wsp:val=&quot;00FB506D&quot;/&gt;&lt;wsp:rsid wsp:val=&quot;00FB5291&quot;/&gt;&lt;wsp:rsid wsp:val=&quot;00FB5C8F&quot;/&gt;&lt;wsp:rsid wsp:val=&quot;00FB5FE6&quot;/&gt;&lt;wsp:rsid wsp:val=&quot;00FB6073&quot;/&gt;&lt;wsp:rsid wsp:val=&quot;00FB6094&quot;/&gt;&lt;wsp:rsid wsp:val=&quot;00FB650C&quot;/&gt;&lt;wsp:rsid wsp:val=&quot;00FB7238&quot;/&gt;&lt;wsp:rsid wsp:val=&quot;00FB7E3E&quot;/&gt;&lt;wsp:rsid wsp:val=&quot;00FC0052&quot;/&gt;&lt;wsp:rsid wsp:val=&quot;00FC00D0&quot;/&gt;&lt;wsp:rsid wsp:val=&quot;00FC05B4&quot;/&gt;&lt;wsp:rsid wsp:val=&quot;00FC05E7&quot;/&gt;&lt;wsp:rsid wsp:val=&quot;00FC1332&quot;/&gt;&lt;wsp:rsid wsp:val=&quot;00FC2212&quot;/&gt;&lt;wsp:rsid wsp:val=&quot;00FC2288&quot;/&gt;&lt;wsp:rsid wsp:val=&quot;00FC2B19&quot;/&gt;&lt;wsp:rsid wsp:val=&quot;00FC2E11&quot;/&gt;&lt;wsp:rsid wsp:val=&quot;00FC2F96&quot;/&gt;&lt;wsp:rsid wsp:val=&quot;00FC3647&quot;/&gt;&lt;wsp:rsid wsp:val=&quot;00FC4A09&quot;/&gt;&lt;wsp:rsid wsp:val=&quot;00FC5603&quot;/&gt;&lt;wsp:rsid wsp:val=&quot;00FC5671&quot;/&gt;&lt;wsp:rsid wsp:val=&quot;00FC5B38&quot;/&gt;&lt;wsp:rsid wsp:val=&quot;00FC5E8E&quot;/&gt;&lt;wsp:rsid wsp:val=&quot;00FC6090&quot;/&gt;&lt;wsp:rsid wsp:val=&quot;00FC66A4&quot;/&gt;&lt;wsp:rsid wsp:val=&quot;00FD006B&quot;/&gt;&lt;wsp:rsid wsp:val=&quot;00FD0507&quot;/&gt;&lt;wsp:rsid wsp:val=&quot;00FD0838&quot;/&gt;&lt;wsp:rsid wsp:val=&quot;00FD0E99&quot;/&gt;&lt;wsp:rsid wsp:val=&quot;00FD0F56&quot;/&gt;&lt;wsp:rsid wsp:val=&quot;00FD18F5&quot;/&gt;&lt;wsp:rsid wsp:val=&quot;00FD196D&quot;/&gt;&lt;wsp:rsid wsp:val=&quot;00FD21A6&quot;/&gt;&lt;wsp:rsid wsp:val=&quot;00FD231C&quot;/&gt;&lt;wsp:rsid wsp:val=&quot;00FD255B&quot;/&gt;&lt;wsp:rsid wsp:val=&quot;00FD2894&quot;/&gt;&lt;wsp:rsid wsp:val=&quot;00FD3337&quot;/&gt;&lt;wsp:rsid wsp:val=&quot;00FD39DD&quot;/&gt;&lt;wsp:rsid wsp:val=&quot;00FD3AE8&quot;/&gt;&lt;wsp:rsid wsp:val=&quot;00FD3CCD&quot;/&gt;&lt;wsp:rsid wsp:val=&quot;00FD5E02&quot;/&gt;&lt;wsp:rsid wsp:val=&quot;00FD5ECB&quot;/&gt;&lt;wsp:rsid wsp:val=&quot;00FD6944&quot;/&gt;&lt;wsp:rsid wsp:val=&quot;00FD6D88&quot;/&gt;&lt;wsp:rsid wsp:val=&quot;00FD6E63&quot;/&gt;&lt;wsp:rsid wsp:val=&quot;00FD780C&quot;/&gt;&lt;wsp:rsid wsp:val=&quot;00FE0540&quot;/&gt;&lt;wsp:rsid wsp:val=&quot;00FE0971&quot;/&gt;&lt;wsp:rsid wsp:val=&quot;00FE0976&quot;/&gt;&lt;wsp:rsid wsp:val=&quot;00FE0BB4&quot;/&gt;&lt;wsp:rsid wsp:val=&quot;00FE1025&quot;/&gt;&lt;wsp:rsid wsp:val=&quot;00FE1E36&quot;/&gt;&lt;wsp:rsid wsp:val=&quot;00FE22F9&quot;/&gt;&lt;wsp:rsid wsp:val=&quot;00FE26D7&quot;/&gt;&lt;wsp:rsid wsp:val=&quot;00FE30BC&quot;/&gt;&lt;wsp:rsid wsp:val=&quot;00FE3173&quot;/&gt;&lt;wsp:rsid wsp:val=&quot;00FE3258&quot;/&gt;&lt;wsp:rsid wsp:val=&quot;00FE37D0&quot;/&gt;&lt;wsp:rsid wsp:val=&quot;00FE3B21&quot;/&gt;&lt;wsp:rsid wsp:val=&quot;00FE3BD8&quot;/&gt;&lt;wsp:rsid wsp:val=&quot;00FE43F6&quot;/&gt;&lt;wsp:rsid wsp:val=&quot;00FE443D&quot;/&gt;&lt;wsp:rsid wsp:val=&quot;00FE45BC&quot;/&gt;&lt;wsp:rsid wsp:val=&quot;00FE45D3&quot;/&gt;&lt;wsp:rsid wsp:val=&quot;00FE47BC&quot;/&gt;&lt;wsp:rsid wsp:val=&quot;00FE4940&quot;/&gt;&lt;wsp:rsid wsp:val=&quot;00FE4E32&quot;/&gt;&lt;wsp:rsid wsp:val=&quot;00FE5996&quot;/&gt;&lt;wsp:rsid wsp:val=&quot;00FE69A6&quot;/&gt;&lt;wsp:rsid wsp:val=&quot;00FE6A88&quot;/&gt;&lt;wsp:rsid wsp:val=&quot;00FE7180&quot;/&gt;&lt;wsp:rsid wsp:val=&quot;00FE7936&quot;/&gt;&lt;wsp:rsid wsp:val=&quot;00FE7BA1&quot;/&gt;&lt;wsp:rsid wsp:val=&quot;00FF0458&quot;/&gt;&lt;wsp:rsid wsp:val=&quot;00FF072C&quot;/&gt;&lt;wsp:rsid wsp:val=&quot;00FF099F&quot;/&gt;&lt;wsp:rsid wsp:val=&quot;00FF0C92&quot;/&gt;&lt;wsp:rsid wsp:val=&quot;00FF1218&quot;/&gt;&lt;wsp:rsid wsp:val=&quot;00FF148B&quot;/&gt;&lt;wsp:rsid wsp:val=&quot;00FF1B7A&quot;/&gt;&lt;wsp:rsid wsp:val=&quot;00FF1FE1&quot;/&gt;&lt;wsp:rsid wsp:val=&quot;00FF2E72&quot;/&gt;&lt;wsp:rsid wsp:val=&quot;00FF2FB9&quot;/&gt;&lt;wsp:rsid wsp:val=&quot;00FF3C8F&quot;/&gt;&lt;wsp:rsid wsp:val=&quot;00FF4084&quot;/&gt;&lt;wsp:rsid wsp:val=&quot;00FF53E6&quot;/&gt;&lt;wsp:rsid wsp:val=&quot;00FF5C45&quot;/&gt;&lt;wsp:rsid wsp:val=&quot;00FF60B0&quot;/&gt;&lt;wsp:rsid wsp:val=&quot;00FF7AAD&quot;/&gt;&lt;wsp:rsid wsp:val=&quot;00FF7B6B&quot;/&gt;&lt;wsp:rsid wsp:val=&quot;00FF7F2B&quot;/&gt;&lt;/wsp:rsids&gt;&lt;/w:docPr&gt;&lt;w:body&gt;&lt;w:p wsp:rsidR=&quot;00000000&quot; wsp:rsidRDefault=&quot;007C41BA&quot;&gt;&lt;m:oMathPara&gt;&lt;m:oMath&gt;&lt;m:r&gt;&lt;m:rPr&gt;&lt;m:sty m:val=&quot;p&quot;/&gt;&lt;/m:rPr&gt;&lt;w:rPr&gt;&lt;w:rFonts w:ascii=&quot;Cambria Math&quot; w:h-ansi=&quot;Cambria Math&quot;/&gt;&lt;wx:font wx:val=&quot;Cambria Math&quot;/&gt;&lt;w:sz w:val=&quot;28&quot;/&gt;&lt;w:sz-cs w:val=&quot;28&quot;/&gt;&lt;/w:rPr&gt;&lt;m:t&gt;РЎРћРЎ = РћРђ вЂ“ РљРћ&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191228">
        <w:rPr>
          <w:rFonts w:ascii="Times New Roman" w:hAnsi="Times New Roman"/>
          <w:sz w:val="28"/>
          <w:szCs w:val="28"/>
        </w:rPr>
        <w:fldChar w:fldCharType="end"/>
      </w:r>
      <w:r>
        <w:rPr>
          <w:rFonts w:ascii="Times New Roman" w:hAnsi="Times New Roman"/>
          <w:sz w:val="28"/>
          <w:szCs w:val="28"/>
        </w:rPr>
        <w:t xml:space="preserve">      ,                                </w:t>
      </w:r>
    </w:p>
    <w:p w:rsidR="00B53361" w:rsidRPr="002E488B" w:rsidRDefault="00B53361" w:rsidP="00452684">
      <w:pPr>
        <w:spacing w:after="0" w:line="360" w:lineRule="auto"/>
        <w:ind w:firstLine="709"/>
        <w:jc w:val="both"/>
        <w:rPr>
          <w:rFonts w:ascii="Times New Roman" w:hAnsi="Times New Roman"/>
          <w:sz w:val="28"/>
          <w:szCs w:val="28"/>
        </w:rPr>
      </w:pPr>
      <w:r w:rsidRPr="002E488B">
        <w:rPr>
          <w:rFonts w:ascii="Times New Roman" w:hAnsi="Times New Roman"/>
          <w:sz w:val="28"/>
          <w:szCs w:val="28"/>
        </w:rPr>
        <w:t>где ОА – оборотные активы;</w:t>
      </w:r>
    </w:p>
    <w:p w:rsidR="00B53361" w:rsidRPr="002E488B" w:rsidRDefault="00B53361" w:rsidP="00494A0F">
      <w:pPr>
        <w:spacing w:after="0" w:line="360" w:lineRule="auto"/>
        <w:ind w:firstLine="709"/>
        <w:jc w:val="both"/>
        <w:rPr>
          <w:rFonts w:ascii="Times New Roman" w:hAnsi="Times New Roman"/>
          <w:sz w:val="28"/>
          <w:szCs w:val="28"/>
        </w:rPr>
      </w:pPr>
      <w:r w:rsidRPr="002E488B">
        <w:rPr>
          <w:rFonts w:ascii="Times New Roman" w:hAnsi="Times New Roman"/>
          <w:sz w:val="28"/>
          <w:szCs w:val="28"/>
        </w:rPr>
        <w:t>КО – краткосрочная задолженность.</w:t>
      </w:r>
    </w:p>
    <w:p w:rsidR="00B53361" w:rsidRDefault="00B53361" w:rsidP="00494A0F">
      <w:pPr>
        <w:spacing w:after="0" w:line="360" w:lineRule="auto"/>
        <w:ind w:firstLine="708"/>
        <w:jc w:val="both"/>
        <w:rPr>
          <w:rFonts w:ascii="Times New Roman" w:hAnsi="Times New Roman"/>
          <w:sz w:val="28"/>
          <w:szCs w:val="28"/>
        </w:rPr>
      </w:pPr>
      <w:r w:rsidRPr="002E488B">
        <w:rPr>
          <w:rFonts w:ascii="Times New Roman" w:hAnsi="Times New Roman"/>
          <w:sz w:val="28"/>
          <w:szCs w:val="28"/>
        </w:rPr>
        <w:t xml:space="preserve">В таблице 2 представлен расчет собственных оборотных средств </w:t>
      </w:r>
      <w:r>
        <w:rPr>
          <w:rFonts w:ascii="Times New Roman" w:hAnsi="Times New Roman"/>
          <w:sz w:val="28"/>
          <w:szCs w:val="28"/>
        </w:rPr>
        <w:t xml:space="preserve">хлебопекарных </w:t>
      </w:r>
      <w:r w:rsidRPr="002E488B">
        <w:rPr>
          <w:rFonts w:ascii="Times New Roman" w:hAnsi="Times New Roman"/>
          <w:sz w:val="28"/>
          <w:szCs w:val="28"/>
        </w:rPr>
        <w:t>предприятий</w:t>
      </w:r>
      <w:r>
        <w:rPr>
          <w:rFonts w:ascii="Times New Roman" w:hAnsi="Times New Roman"/>
          <w:sz w:val="28"/>
          <w:szCs w:val="28"/>
        </w:rPr>
        <w:t xml:space="preserve"> Краснодарского края</w:t>
      </w:r>
      <w:r w:rsidRPr="002E488B">
        <w:rPr>
          <w:rFonts w:ascii="Times New Roman" w:hAnsi="Times New Roman"/>
          <w:sz w:val="28"/>
          <w:szCs w:val="28"/>
        </w:rPr>
        <w:t xml:space="preserve"> двумя способами.</w:t>
      </w:r>
    </w:p>
    <w:p w:rsidR="00B53361" w:rsidRPr="00BF5138" w:rsidRDefault="00B53361" w:rsidP="00494A0F">
      <w:pPr>
        <w:spacing w:after="0" w:line="360" w:lineRule="auto"/>
        <w:ind w:right="-1"/>
        <w:jc w:val="both"/>
        <w:rPr>
          <w:rFonts w:ascii="Times New Roman" w:hAnsi="Times New Roman"/>
          <w:color w:val="000000"/>
          <w:sz w:val="28"/>
          <w:szCs w:val="28"/>
        </w:rPr>
      </w:pPr>
      <w:r w:rsidRPr="000C6D09">
        <w:rPr>
          <w:rFonts w:ascii="Times New Roman" w:hAnsi="Times New Roman"/>
          <w:color w:val="000000"/>
          <w:sz w:val="28"/>
          <w:szCs w:val="28"/>
        </w:rPr>
        <w:t xml:space="preserve">Таблица </w:t>
      </w:r>
      <w:r>
        <w:rPr>
          <w:rFonts w:ascii="Times New Roman" w:hAnsi="Times New Roman"/>
          <w:color w:val="000000"/>
          <w:sz w:val="28"/>
          <w:szCs w:val="28"/>
        </w:rPr>
        <w:t>2</w:t>
      </w:r>
      <w:r w:rsidRPr="000C6D09">
        <w:rPr>
          <w:rFonts w:ascii="Times New Roman" w:hAnsi="Times New Roman"/>
          <w:color w:val="000000"/>
          <w:sz w:val="28"/>
          <w:szCs w:val="28"/>
        </w:rPr>
        <w:t xml:space="preserve"> –</w:t>
      </w:r>
      <w:r>
        <w:rPr>
          <w:rFonts w:ascii="Times New Roman" w:hAnsi="Times New Roman"/>
          <w:color w:val="000000"/>
          <w:sz w:val="28"/>
          <w:szCs w:val="28"/>
        </w:rPr>
        <w:t xml:space="preserve"> Определение типа </w:t>
      </w:r>
      <w:r w:rsidRPr="000C6D09">
        <w:rPr>
          <w:rFonts w:ascii="Times New Roman" w:hAnsi="Times New Roman"/>
          <w:color w:val="000000"/>
          <w:sz w:val="28"/>
          <w:szCs w:val="28"/>
        </w:rPr>
        <w:t>финансовой устойчивости</w:t>
      </w:r>
      <w:r>
        <w:rPr>
          <w:rFonts w:ascii="Times New Roman" w:hAnsi="Times New Roman"/>
          <w:color w:val="000000"/>
          <w:sz w:val="28"/>
          <w:szCs w:val="28"/>
        </w:rPr>
        <w:t xml:space="preserve"> организаций, на конец 2015 г., тыс. руб.</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828"/>
        <w:gridCol w:w="1559"/>
        <w:gridCol w:w="1559"/>
        <w:gridCol w:w="2126"/>
      </w:tblGrid>
      <w:tr w:rsidR="00B53361" w:rsidRPr="000C6D09" w:rsidTr="00191228">
        <w:tc>
          <w:tcPr>
            <w:tcW w:w="3828"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Показатель</w:t>
            </w:r>
          </w:p>
        </w:tc>
        <w:tc>
          <w:tcPr>
            <w:tcW w:w="1559"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ОО «Хлеб-Сервис»</w:t>
            </w:r>
          </w:p>
        </w:tc>
        <w:tc>
          <w:tcPr>
            <w:tcW w:w="1559"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ОАО «Хлебозавод №3»</w:t>
            </w:r>
          </w:p>
        </w:tc>
        <w:tc>
          <w:tcPr>
            <w:tcW w:w="2126"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ОАО «Новоросхлеб</w:t>
            </w:r>
          </w:p>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кондитер»</w:t>
            </w:r>
          </w:p>
        </w:tc>
      </w:tr>
      <w:tr w:rsidR="00B53361" w:rsidRPr="000C6D09" w:rsidTr="00191228">
        <w:tc>
          <w:tcPr>
            <w:tcW w:w="3828" w:type="dxa"/>
          </w:tcPr>
          <w:p w:rsidR="00B53361" w:rsidRPr="00191228" w:rsidRDefault="00B53361" w:rsidP="00191228">
            <w:pPr>
              <w:autoSpaceDE w:val="0"/>
              <w:autoSpaceDN w:val="0"/>
              <w:adjustRightInd w:val="0"/>
              <w:spacing w:after="0" w:line="240" w:lineRule="auto"/>
              <w:contextualSpacing/>
              <w:rPr>
                <w:rFonts w:ascii="Times New Roman" w:hAnsi="Times New Roman"/>
                <w:sz w:val="24"/>
                <w:szCs w:val="24"/>
              </w:rPr>
            </w:pPr>
            <w:r w:rsidRPr="00191228">
              <w:rPr>
                <w:rFonts w:ascii="Times New Roman" w:hAnsi="Times New Roman"/>
                <w:sz w:val="24"/>
                <w:szCs w:val="24"/>
              </w:rPr>
              <w:t>Собственный капитал</w:t>
            </w:r>
          </w:p>
        </w:tc>
        <w:tc>
          <w:tcPr>
            <w:tcW w:w="1559"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23680</w:t>
            </w:r>
          </w:p>
        </w:tc>
        <w:tc>
          <w:tcPr>
            <w:tcW w:w="1559"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307170</w:t>
            </w:r>
          </w:p>
        </w:tc>
        <w:tc>
          <w:tcPr>
            <w:tcW w:w="2126"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100074</w:t>
            </w:r>
          </w:p>
        </w:tc>
      </w:tr>
      <w:tr w:rsidR="00B53361" w:rsidRPr="000C6D09" w:rsidTr="00191228">
        <w:tc>
          <w:tcPr>
            <w:tcW w:w="3828" w:type="dxa"/>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sz w:val="24"/>
                <w:szCs w:val="24"/>
              </w:rPr>
              <w:t>Внеоборотные активы</w:t>
            </w:r>
          </w:p>
        </w:tc>
        <w:tc>
          <w:tcPr>
            <w:tcW w:w="1559"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2294</w:t>
            </w:r>
          </w:p>
        </w:tc>
        <w:tc>
          <w:tcPr>
            <w:tcW w:w="1559"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828618</w:t>
            </w:r>
          </w:p>
        </w:tc>
        <w:tc>
          <w:tcPr>
            <w:tcW w:w="2126"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58596</w:t>
            </w:r>
          </w:p>
        </w:tc>
      </w:tr>
      <w:tr w:rsidR="00B53361" w:rsidRPr="000C6D09" w:rsidTr="00191228">
        <w:tc>
          <w:tcPr>
            <w:tcW w:w="3828" w:type="dxa"/>
          </w:tcPr>
          <w:p w:rsidR="00B53361" w:rsidRPr="00191228" w:rsidRDefault="00B53361" w:rsidP="00191228">
            <w:pPr>
              <w:autoSpaceDE w:val="0"/>
              <w:autoSpaceDN w:val="0"/>
              <w:adjustRightInd w:val="0"/>
              <w:spacing w:after="0" w:line="240" w:lineRule="auto"/>
              <w:contextualSpacing/>
              <w:rPr>
                <w:rFonts w:ascii="Times New Roman" w:hAnsi="Times New Roman"/>
                <w:sz w:val="24"/>
                <w:szCs w:val="24"/>
              </w:rPr>
            </w:pPr>
            <w:r w:rsidRPr="00191228">
              <w:rPr>
                <w:rFonts w:ascii="Times New Roman" w:hAnsi="Times New Roman"/>
                <w:sz w:val="24"/>
                <w:szCs w:val="24"/>
              </w:rPr>
              <w:t>Наличие собственных оборотных средств (1 вариант)</w:t>
            </w:r>
          </w:p>
        </w:tc>
        <w:tc>
          <w:tcPr>
            <w:tcW w:w="1559"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21386</w:t>
            </w:r>
          </w:p>
        </w:tc>
        <w:tc>
          <w:tcPr>
            <w:tcW w:w="1559"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-521448</w:t>
            </w:r>
          </w:p>
        </w:tc>
        <w:tc>
          <w:tcPr>
            <w:tcW w:w="2126"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41478</w:t>
            </w:r>
          </w:p>
        </w:tc>
      </w:tr>
      <w:tr w:rsidR="00B53361" w:rsidRPr="000C6D09" w:rsidTr="00191228">
        <w:tc>
          <w:tcPr>
            <w:tcW w:w="3828" w:type="dxa"/>
          </w:tcPr>
          <w:p w:rsidR="00B53361" w:rsidRPr="00191228" w:rsidRDefault="00B53361" w:rsidP="00191228">
            <w:pPr>
              <w:autoSpaceDE w:val="0"/>
              <w:autoSpaceDN w:val="0"/>
              <w:adjustRightInd w:val="0"/>
              <w:spacing w:after="0" w:line="240" w:lineRule="auto"/>
              <w:contextualSpacing/>
              <w:rPr>
                <w:rFonts w:ascii="Times New Roman" w:hAnsi="Times New Roman"/>
                <w:sz w:val="24"/>
                <w:szCs w:val="24"/>
              </w:rPr>
            </w:pPr>
            <w:r w:rsidRPr="00191228">
              <w:rPr>
                <w:rFonts w:ascii="Times New Roman" w:hAnsi="Times New Roman"/>
                <w:sz w:val="24"/>
                <w:szCs w:val="24"/>
              </w:rPr>
              <w:t>Долгосрочные обязательства</w:t>
            </w:r>
          </w:p>
        </w:tc>
        <w:tc>
          <w:tcPr>
            <w:tcW w:w="1559"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w:t>
            </w:r>
          </w:p>
        </w:tc>
        <w:tc>
          <w:tcPr>
            <w:tcW w:w="1559"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531373</w:t>
            </w:r>
          </w:p>
        </w:tc>
        <w:tc>
          <w:tcPr>
            <w:tcW w:w="2126"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2778</w:t>
            </w:r>
          </w:p>
        </w:tc>
      </w:tr>
      <w:tr w:rsidR="00B53361" w:rsidRPr="000C6D09" w:rsidTr="00191228">
        <w:tc>
          <w:tcPr>
            <w:tcW w:w="3828" w:type="dxa"/>
          </w:tcPr>
          <w:p w:rsidR="00B53361" w:rsidRPr="00191228" w:rsidRDefault="00B53361" w:rsidP="00191228">
            <w:pPr>
              <w:autoSpaceDE w:val="0"/>
              <w:autoSpaceDN w:val="0"/>
              <w:adjustRightInd w:val="0"/>
              <w:spacing w:after="0" w:line="240" w:lineRule="auto"/>
              <w:contextualSpacing/>
              <w:rPr>
                <w:rFonts w:ascii="Times New Roman" w:hAnsi="Times New Roman"/>
                <w:sz w:val="24"/>
                <w:szCs w:val="24"/>
              </w:rPr>
            </w:pPr>
            <w:r w:rsidRPr="00191228">
              <w:rPr>
                <w:rFonts w:ascii="Times New Roman" w:hAnsi="Times New Roman"/>
                <w:sz w:val="24"/>
                <w:szCs w:val="24"/>
              </w:rPr>
              <w:t>Наличие собственных оборотных средств (2 вариант)</w:t>
            </w:r>
          </w:p>
        </w:tc>
        <w:tc>
          <w:tcPr>
            <w:tcW w:w="1559" w:type="dxa"/>
          </w:tcPr>
          <w:p w:rsidR="00B53361" w:rsidRPr="00191228" w:rsidRDefault="00B53361" w:rsidP="00191228">
            <w:pPr>
              <w:pStyle w:val="Default"/>
              <w:contextualSpacing/>
              <w:jc w:val="center"/>
              <w:rPr>
                <w:rFonts w:ascii="Times New Roman" w:hAnsi="Times New Roman" w:cs="Times New Roman"/>
              </w:rPr>
            </w:pPr>
          </w:p>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21386</w:t>
            </w:r>
          </w:p>
        </w:tc>
        <w:tc>
          <w:tcPr>
            <w:tcW w:w="1559" w:type="dxa"/>
          </w:tcPr>
          <w:p w:rsidR="00B53361" w:rsidRPr="00191228" w:rsidRDefault="00B53361" w:rsidP="00191228">
            <w:pPr>
              <w:pStyle w:val="Default"/>
              <w:contextualSpacing/>
              <w:jc w:val="center"/>
              <w:rPr>
                <w:rFonts w:ascii="Times New Roman" w:hAnsi="Times New Roman" w:cs="Times New Roman"/>
              </w:rPr>
            </w:pPr>
          </w:p>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9925</w:t>
            </w:r>
          </w:p>
        </w:tc>
        <w:tc>
          <w:tcPr>
            <w:tcW w:w="2126" w:type="dxa"/>
          </w:tcPr>
          <w:p w:rsidR="00B53361" w:rsidRPr="00191228" w:rsidRDefault="00B53361" w:rsidP="00191228">
            <w:pPr>
              <w:pStyle w:val="Default"/>
              <w:contextualSpacing/>
              <w:jc w:val="center"/>
              <w:rPr>
                <w:rFonts w:ascii="Times New Roman" w:hAnsi="Times New Roman" w:cs="Times New Roman"/>
              </w:rPr>
            </w:pPr>
          </w:p>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44256</w:t>
            </w:r>
          </w:p>
        </w:tc>
      </w:tr>
      <w:tr w:rsidR="00B53361" w:rsidRPr="000C6D09" w:rsidTr="00191228">
        <w:tc>
          <w:tcPr>
            <w:tcW w:w="3828" w:type="dxa"/>
          </w:tcPr>
          <w:p w:rsidR="00B53361" w:rsidRPr="00191228" w:rsidRDefault="00B53361" w:rsidP="00191228">
            <w:pPr>
              <w:autoSpaceDE w:val="0"/>
              <w:autoSpaceDN w:val="0"/>
              <w:adjustRightInd w:val="0"/>
              <w:spacing w:after="0" w:line="240" w:lineRule="auto"/>
              <w:contextualSpacing/>
              <w:rPr>
                <w:rFonts w:ascii="Times New Roman" w:hAnsi="Times New Roman"/>
                <w:sz w:val="24"/>
                <w:szCs w:val="24"/>
              </w:rPr>
            </w:pPr>
            <w:r w:rsidRPr="00191228">
              <w:rPr>
                <w:rFonts w:ascii="Times New Roman" w:hAnsi="Times New Roman"/>
                <w:sz w:val="24"/>
                <w:szCs w:val="24"/>
              </w:rPr>
              <w:t>Краткосрочные кредиты и займы</w:t>
            </w:r>
          </w:p>
        </w:tc>
        <w:tc>
          <w:tcPr>
            <w:tcW w:w="1559"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31895</w:t>
            </w:r>
          </w:p>
        </w:tc>
        <w:tc>
          <w:tcPr>
            <w:tcW w:w="1559"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53628</w:t>
            </w:r>
          </w:p>
        </w:tc>
        <w:tc>
          <w:tcPr>
            <w:tcW w:w="2126"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51583</w:t>
            </w:r>
          </w:p>
        </w:tc>
      </w:tr>
      <w:tr w:rsidR="00B53361" w:rsidRPr="000C6D09" w:rsidTr="00191228">
        <w:tc>
          <w:tcPr>
            <w:tcW w:w="3828" w:type="dxa"/>
          </w:tcPr>
          <w:p w:rsidR="00B53361" w:rsidRPr="00191228" w:rsidRDefault="00B53361" w:rsidP="00191228">
            <w:pPr>
              <w:autoSpaceDE w:val="0"/>
              <w:autoSpaceDN w:val="0"/>
              <w:adjustRightInd w:val="0"/>
              <w:spacing w:after="0" w:line="240" w:lineRule="auto"/>
              <w:contextualSpacing/>
              <w:rPr>
                <w:rFonts w:ascii="Times New Roman" w:hAnsi="Times New Roman"/>
                <w:sz w:val="24"/>
                <w:szCs w:val="24"/>
              </w:rPr>
            </w:pPr>
            <w:r w:rsidRPr="00191228">
              <w:rPr>
                <w:rFonts w:ascii="Times New Roman" w:hAnsi="Times New Roman"/>
                <w:sz w:val="24"/>
                <w:szCs w:val="24"/>
              </w:rPr>
              <w:t>Общая сумма запасов и затрат</w:t>
            </w:r>
          </w:p>
        </w:tc>
        <w:tc>
          <w:tcPr>
            <w:tcW w:w="1559"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18791</w:t>
            </w:r>
          </w:p>
        </w:tc>
        <w:tc>
          <w:tcPr>
            <w:tcW w:w="1559"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10569</w:t>
            </w:r>
          </w:p>
        </w:tc>
        <w:tc>
          <w:tcPr>
            <w:tcW w:w="2126"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15190</w:t>
            </w:r>
          </w:p>
        </w:tc>
      </w:tr>
    </w:tbl>
    <w:p w:rsidR="00B53361" w:rsidRDefault="00B53361" w:rsidP="00494A0F">
      <w:pPr>
        <w:spacing w:after="0" w:line="360" w:lineRule="auto"/>
        <w:ind w:firstLine="708"/>
        <w:jc w:val="both"/>
        <w:rPr>
          <w:rFonts w:ascii="Times New Roman" w:hAnsi="Times New Roman"/>
          <w:sz w:val="28"/>
          <w:szCs w:val="28"/>
        </w:rPr>
      </w:pPr>
    </w:p>
    <w:p w:rsidR="00B53361" w:rsidRPr="002E488B" w:rsidRDefault="00B53361" w:rsidP="00494A0F">
      <w:pPr>
        <w:spacing w:after="0" w:line="360" w:lineRule="auto"/>
        <w:ind w:firstLine="708"/>
        <w:jc w:val="both"/>
        <w:rPr>
          <w:rFonts w:ascii="Times New Roman" w:hAnsi="Times New Roman"/>
          <w:sz w:val="28"/>
          <w:szCs w:val="28"/>
        </w:rPr>
      </w:pPr>
      <w:r w:rsidRPr="002E488B">
        <w:rPr>
          <w:rFonts w:ascii="Times New Roman" w:hAnsi="Times New Roman"/>
          <w:sz w:val="28"/>
          <w:szCs w:val="28"/>
        </w:rPr>
        <w:t xml:space="preserve">Тип финансовой устойчивости </w:t>
      </w:r>
      <w:r>
        <w:rPr>
          <w:rFonts w:ascii="Times New Roman" w:hAnsi="Times New Roman"/>
          <w:sz w:val="28"/>
          <w:szCs w:val="28"/>
        </w:rPr>
        <w:t>–</w:t>
      </w:r>
      <w:r w:rsidRPr="002E488B">
        <w:rPr>
          <w:rFonts w:ascii="Times New Roman" w:hAnsi="Times New Roman"/>
          <w:sz w:val="28"/>
          <w:szCs w:val="28"/>
        </w:rPr>
        <w:t xml:space="preserve"> это степень способности предприятия развиваться преимущественно за счет соб</w:t>
      </w:r>
      <w:r>
        <w:rPr>
          <w:rFonts w:ascii="Times New Roman" w:hAnsi="Times New Roman"/>
          <w:sz w:val="28"/>
          <w:szCs w:val="28"/>
        </w:rPr>
        <w:t>ственных источников финансирова</w:t>
      </w:r>
      <w:r w:rsidRPr="002E488B">
        <w:rPr>
          <w:rFonts w:ascii="Times New Roman" w:hAnsi="Times New Roman"/>
          <w:sz w:val="28"/>
          <w:szCs w:val="28"/>
        </w:rPr>
        <w:t>ния.</w:t>
      </w:r>
    </w:p>
    <w:p w:rsidR="00B53361" w:rsidRPr="002E488B" w:rsidRDefault="00B53361" w:rsidP="00494A0F">
      <w:pPr>
        <w:spacing w:after="0" w:line="360" w:lineRule="auto"/>
        <w:ind w:firstLine="709"/>
        <w:jc w:val="both"/>
        <w:rPr>
          <w:rFonts w:ascii="Times New Roman" w:hAnsi="Times New Roman"/>
          <w:sz w:val="28"/>
          <w:szCs w:val="28"/>
        </w:rPr>
      </w:pPr>
      <w:r>
        <w:rPr>
          <w:rFonts w:ascii="Times New Roman" w:hAnsi="Times New Roman"/>
          <w:sz w:val="28"/>
          <w:szCs w:val="28"/>
        </w:rPr>
        <w:t>Рассчитав показатель собственных оборотных средств</w:t>
      </w:r>
      <w:r w:rsidRPr="002E488B">
        <w:rPr>
          <w:rFonts w:ascii="Times New Roman" w:hAnsi="Times New Roman"/>
          <w:sz w:val="28"/>
          <w:szCs w:val="28"/>
        </w:rPr>
        <w:t xml:space="preserve"> по первому варианту, можно увидеть, что ООО «Хлеб-Сервис»</w:t>
      </w:r>
      <w:r>
        <w:rPr>
          <w:rFonts w:ascii="Times New Roman" w:hAnsi="Times New Roman"/>
          <w:sz w:val="28"/>
          <w:szCs w:val="28"/>
        </w:rPr>
        <w:t xml:space="preserve"> (г. Геленджик)</w:t>
      </w:r>
      <w:r w:rsidRPr="002E488B">
        <w:rPr>
          <w:rFonts w:ascii="Times New Roman" w:hAnsi="Times New Roman"/>
          <w:sz w:val="28"/>
          <w:szCs w:val="28"/>
        </w:rPr>
        <w:t xml:space="preserve"> и ОАО «Новоросхлебкондитер»</w:t>
      </w:r>
      <w:r>
        <w:rPr>
          <w:rFonts w:ascii="Times New Roman" w:hAnsi="Times New Roman"/>
          <w:sz w:val="28"/>
          <w:szCs w:val="28"/>
        </w:rPr>
        <w:t xml:space="preserve"> (г. Новороссийск)</w:t>
      </w:r>
      <w:r w:rsidRPr="002E488B">
        <w:rPr>
          <w:rFonts w:ascii="Times New Roman" w:hAnsi="Times New Roman"/>
          <w:sz w:val="28"/>
          <w:szCs w:val="28"/>
        </w:rPr>
        <w:t xml:space="preserve"> относятся к абсолютному типу финансовой устойчивости, а ОАО «Хлебозавод №3» </w:t>
      </w:r>
      <w:r>
        <w:rPr>
          <w:rFonts w:ascii="Times New Roman" w:hAnsi="Times New Roman"/>
          <w:sz w:val="28"/>
          <w:szCs w:val="28"/>
        </w:rPr>
        <w:t xml:space="preserve">(г. Краснодар) </w:t>
      </w:r>
      <w:r w:rsidRPr="002E488B">
        <w:rPr>
          <w:rFonts w:ascii="Times New Roman" w:hAnsi="Times New Roman"/>
          <w:sz w:val="28"/>
          <w:szCs w:val="28"/>
        </w:rPr>
        <w:t>имеет неустойчивое финансовое положение.</w:t>
      </w:r>
    </w:p>
    <w:p w:rsidR="00B53361" w:rsidRDefault="00B53361" w:rsidP="00494A0F">
      <w:pPr>
        <w:spacing w:after="0" w:line="360" w:lineRule="auto"/>
        <w:ind w:firstLine="709"/>
        <w:jc w:val="both"/>
        <w:rPr>
          <w:rFonts w:ascii="Times New Roman" w:hAnsi="Times New Roman"/>
          <w:sz w:val="28"/>
          <w:szCs w:val="28"/>
        </w:rPr>
      </w:pPr>
      <w:r w:rsidRPr="002E488B">
        <w:rPr>
          <w:rFonts w:ascii="Times New Roman" w:hAnsi="Times New Roman"/>
          <w:sz w:val="28"/>
          <w:szCs w:val="28"/>
        </w:rPr>
        <w:t>Определение типа финансовой устойчивости при помощи показателя</w:t>
      </w:r>
      <w:r>
        <w:rPr>
          <w:rFonts w:ascii="Times New Roman" w:hAnsi="Times New Roman"/>
          <w:sz w:val="28"/>
          <w:szCs w:val="28"/>
        </w:rPr>
        <w:t xml:space="preserve"> собственных оборотных средств</w:t>
      </w:r>
      <w:r w:rsidRPr="002E488B">
        <w:rPr>
          <w:rFonts w:ascii="Times New Roman" w:hAnsi="Times New Roman"/>
          <w:sz w:val="28"/>
          <w:szCs w:val="28"/>
        </w:rPr>
        <w:t>, рассчитанного по второму варианту</w:t>
      </w:r>
      <w:r>
        <w:rPr>
          <w:rFonts w:ascii="Times New Roman" w:hAnsi="Times New Roman"/>
          <w:sz w:val="28"/>
          <w:szCs w:val="28"/>
        </w:rPr>
        <w:t>,</w:t>
      </w:r>
      <w:r w:rsidRPr="002E488B">
        <w:rPr>
          <w:rFonts w:ascii="Times New Roman" w:hAnsi="Times New Roman"/>
          <w:sz w:val="28"/>
          <w:szCs w:val="28"/>
        </w:rPr>
        <w:t xml:space="preserve"> </w:t>
      </w:r>
      <w:r>
        <w:rPr>
          <w:rFonts w:ascii="Times New Roman" w:hAnsi="Times New Roman"/>
          <w:sz w:val="28"/>
          <w:szCs w:val="28"/>
        </w:rPr>
        <w:t>отражает также абсолютную финан</w:t>
      </w:r>
      <w:r w:rsidRPr="002E488B">
        <w:rPr>
          <w:rFonts w:ascii="Times New Roman" w:hAnsi="Times New Roman"/>
          <w:sz w:val="28"/>
          <w:szCs w:val="28"/>
        </w:rPr>
        <w:t>совую устойчивость ООО «Хлеб-Сервис» и ОАО «Новоросхлебкондитер», а у ОАО «Хлебозавод №3» наблюдается нормальная финансовая устойчивость.</w:t>
      </w:r>
    </w:p>
    <w:p w:rsidR="00B53361" w:rsidRPr="00FC2590" w:rsidRDefault="00B53361" w:rsidP="00494A0F">
      <w:pPr>
        <w:spacing w:after="0" w:line="360" w:lineRule="auto"/>
        <w:ind w:firstLine="709"/>
        <w:jc w:val="both"/>
        <w:rPr>
          <w:rFonts w:ascii="Times New Roman" w:hAnsi="Times New Roman"/>
          <w:sz w:val="28"/>
          <w:szCs w:val="28"/>
        </w:rPr>
      </w:pPr>
      <w:r w:rsidRPr="00FC2590">
        <w:rPr>
          <w:rFonts w:ascii="Times New Roman" w:hAnsi="Times New Roman"/>
          <w:sz w:val="28"/>
          <w:szCs w:val="28"/>
        </w:rPr>
        <w:t xml:space="preserve">Рассчитав </w:t>
      </w:r>
      <w:r>
        <w:rPr>
          <w:rFonts w:ascii="Times New Roman" w:hAnsi="Times New Roman"/>
          <w:sz w:val="28"/>
          <w:szCs w:val="28"/>
        </w:rPr>
        <w:t xml:space="preserve">другие </w:t>
      </w:r>
      <w:r w:rsidRPr="00FC2590">
        <w:rPr>
          <w:rFonts w:ascii="Times New Roman" w:hAnsi="Times New Roman"/>
          <w:sz w:val="28"/>
          <w:szCs w:val="28"/>
        </w:rPr>
        <w:t xml:space="preserve">коэффициенты финансовой устойчивости по данным баланса </w:t>
      </w:r>
      <w:r>
        <w:rPr>
          <w:rFonts w:ascii="Times New Roman" w:hAnsi="Times New Roman"/>
          <w:sz w:val="28"/>
          <w:szCs w:val="28"/>
        </w:rPr>
        <w:t xml:space="preserve">этих организаций </w:t>
      </w:r>
      <w:r w:rsidRPr="00FC2590">
        <w:rPr>
          <w:rFonts w:ascii="Times New Roman" w:hAnsi="Times New Roman"/>
          <w:sz w:val="28"/>
          <w:szCs w:val="28"/>
        </w:rPr>
        <w:t>было выявлено, что у ОАО «Хлебозавод №3» финансовое положение можно оценить как неустойчивое.</w:t>
      </w:r>
      <w:r>
        <w:rPr>
          <w:rFonts w:ascii="Times New Roman" w:hAnsi="Times New Roman"/>
          <w:sz w:val="28"/>
          <w:szCs w:val="28"/>
        </w:rPr>
        <w:t xml:space="preserve"> Причем трудности этой организации не позволили вести ей самостоятельную деятельность, и в настоящее время она стало частью ПАО «Хлебозавод № 6» (г. Краснодар).</w:t>
      </w:r>
    </w:p>
    <w:p w:rsidR="00B53361" w:rsidRPr="00FC2590" w:rsidRDefault="00B53361" w:rsidP="00494A0F">
      <w:pPr>
        <w:spacing w:after="0" w:line="360" w:lineRule="auto"/>
        <w:ind w:firstLine="709"/>
        <w:jc w:val="both"/>
        <w:rPr>
          <w:rFonts w:ascii="Times New Roman" w:hAnsi="Times New Roman"/>
          <w:sz w:val="28"/>
          <w:szCs w:val="28"/>
        </w:rPr>
      </w:pPr>
      <w:r w:rsidRPr="00FC2590">
        <w:rPr>
          <w:rFonts w:ascii="Times New Roman" w:hAnsi="Times New Roman"/>
          <w:sz w:val="28"/>
          <w:szCs w:val="28"/>
        </w:rPr>
        <w:t>Исходя из этого</w:t>
      </w:r>
      <w:r>
        <w:rPr>
          <w:rFonts w:ascii="Times New Roman" w:hAnsi="Times New Roman"/>
          <w:sz w:val="28"/>
          <w:szCs w:val="28"/>
        </w:rPr>
        <w:t>,</w:t>
      </w:r>
      <w:r w:rsidRPr="00FC2590">
        <w:rPr>
          <w:rFonts w:ascii="Times New Roman" w:hAnsi="Times New Roman"/>
          <w:sz w:val="28"/>
          <w:szCs w:val="28"/>
        </w:rPr>
        <w:t xml:space="preserve"> можно порекомендовать организациям хлебопекарной промышленности рассчитывать наличие </w:t>
      </w:r>
      <w:r>
        <w:rPr>
          <w:rFonts w:ascii="Times New Roman" w:hAnsi="Times New Roman"/>
          <w:sz w:val="28"/>
          <w:szCs w:val="28"/>
        </w:rPr>
        <w:t>собственных оборотных средств</w:t>
      </w:r>
      <w:r w:rsidRPr="002E488B">
        <w:rPr>
          <w:rFonts w:ascii="Times New Roman" w:hAnsi="Times New Roman"/>
          <w:sz w:val="28"/>
          <w:szCs w:val="28"/>
        </w:rPr>
        <w:t xml:space="preserve"> </w:t>
      </w:r>
      <w:r>
        <w:rPr>
          <w:rFonts w:ascii="Times New Roman" w:hAnsi="Times New Roman"/>
          <w:sz w:val="28"/>
          <w:szCs w:val="28"/>
        </w:rPr>
        <w:t>как разницу собственного капи</w:t>
      </w:r>
      <w:r w:rsidRPr="00FC2590">
        <w:rPr>
          <w:rFonts w:ascii="Times New Roman" w:hAnsi="Times New Roman"/>
          <w:sz w:val="28"/>
          <w:szCs w:val="28"/>
        </w:rPr>
        <w:t>тала и внеоборотных активов.</w:t>
      </w:r>
      <w:r>
        <w:rPr>
          <w:rFonts w:ascii="Times New Roman" w:hAnsi="Times New Roman"/>
          <w:sz w:val="28"/>
          <w:szCs w:val="28"/>
        </w:rPr>
        <w:t xml:space="preserve"> Показатель, рассчитанный рекомендуемым способом, позволит более реально оценить финансовую устойчивость хлебопекарных организаций.</w:t>
      </w:r>
    </w:p>
    <w:p w:rsidR="00B53361" w:rsidRPr="00FC2590" w:rsidRDefault="00B53361" w:rsidP="00494A0F">
      <w:pPr>
        <w:spacing w:after="0" w:line="360" w:lineRule="auto"/>
        <w:ind w:firstLine="709"/>
        <w:jc w:val="both"/>
        <w:rPr>
          <w:rFonts w:ascii="Times New Roman" w:hAnsi="Times New Roman"/>
          <w:sz w:val="28"/>
          <w:szCs w:val="28"/>
        </w:rPr>
      </w:pPr>
      <w:r w:rsidRPr="00FC2590">
        <w:rPr>
          <w:rFonts w:ascii="Times New Roman" w:hAnsi="Times New Roman"/>
          <w:sz w:val="28"/>
          <w:szCs w:val="28"/>
        </w:rPr>
        <w:t>Дефицит оборотных средств в орган</w:t>
      </w:r>
      <w:r>
        <w:rPr>
          <w:rFonts w:ascii="Times New Roman" w:hAnsi="Times New Roman"/>
          <w:sz w:val="28"/>
          <w:szCs w:val="28"/>
        </w:rPr>
        <w:t>изациях хлебопекарной промышлен</w:t>
      </w:r>
      <w:r w:rsidRPr="00FC2590">
        <w:rPr>
          <w:rFonts w:ascii="Times New Roman" w:hAnsi="Times New Roman"/>
          <w:sz w:val="28"/>
          <w:szCs w:val="28"/>
        </w:rPr>
        <w:t xml:space="preserve">ности также связан с ростом дебиторской задолженности за </w:t>
      </w:r>
      <w:r>
        <w:rPr>
          <w:rFonts w:ascii="Times New Roman" w:hAnsi="Times New Roman"/>
          <w:sz w:val="28"/>
          <w:szCs w:val="28"/>
        </w:rPr>
        <w:t xml:space="preserve"> поставленную про</w:t>
      </w:r>
      <w:r w:rsidRPr="00FC2590">
        <w:rPr>
          <w:rFonts w:ascii="Times New Roman" w:hAnsi="Times New Roman"/>
          <w:sz w:val="28"/>
          <w:szCs w:val="28"/>
        </w:rPr>
        <w:t>дукцию. Краткосрочные кредиты таким организациям зачастую недоступны из-за высоких процентных ставок и низкой рентабельности производства.</w:t>
      </w:r>
    </w:p>
    <w:p w:rsidR="00B53361" w:rsidRDefault="00B53361" w:rsidP="00494A0F">
      <w:pPr>
        <w:spacing w:after="0" w:line="360" w:lineRule="auto"/>
        <w:ind w:firstLine="709"/>
        <w:jc w:val="both"/>
        <w:rPr>
          <w:rFonts w:ascii="Times New Roman" w:hAnsi="Times New Roman"/>
          <w:sz w:val="28"/>
          <w:szCs w:val="28"/>
        </w:rPr>
      </w:pPr>
      <w:r w:rsidRPr="00FC2590">
        <w:rPr>
          <w:rFonts w:ascii="Times New Roman" w:hAnsi="Times New Roman"/>
          <w:sz w:val="28"/>
          <w:szCs w:val="28"/>
        </w:rPr>
        <w:t>Рассмотрим соотношение дебиторской и кредиторской задолженности исследуемых организаций.</w:t>
      </w:r>
    </w:p>
    <w:p w:rsidR="00B53361" w:rsidRDefault="00B53361" w:rsidP="00494A0F">
      <w:pPr>
        <w:spacing w:after="0" w:line="360" w:lineRule="auto"/>
        <w:ind w:firstLine="708"/>
        <w:jc w:val="both"/>
        <w:rPr>
          <w:rFonts w:ascii="Times New Roman" w:hAnsi="Times New Roman"/>
          <w:sz w:val="28"/>
          <w:szCs w:val="28"/>
        </w:rPr>
      </w:pPr>
      <w:r w:rsidRPr="00783521">
        <w:rPr>
          <w:rFonts w:ascii="Times New Roman" w:hAnsi="Times New Roman"/>
          <w:sz w:val="28"/>
          <w:szCs w:val="28"/>
        </w:rPr>
        <w:t>Как показываю</w:t>
      </w:r>
      <w:r>
        <w:rPr>
          <w:rFonts w:ascii="Times New Roman" w:hAnsi="Times New Roman"/>
          <w:sz w:val="28"/>
          <w:szCs w:val="28"/>
        </w:rPr>
        <w:t>т данные таблицы 3 оптимальное соотно</w:t>
      </w:r>
      <w:r w:rsidRPr="00783521">
        <w:rPr>
          <w:rFonts w:ascii="Times New Roman" w:hAnsi="Times New Roman"/>
          <w:sz w:val="28"/>
          <w:szCs w:val="28"/>
        </w:rPr>
        <w:t>шение дебиторской и кредиторской задолженности наблюдается только у ООО «Хлеб-Сервис», эта организация эффективно использует средства. ОАО</w:t>
      </w:r>
      <w:r>
        <w:rPr>
          <w:rFonts w:ascii="Times New Roman" w:hAnsi="Times New Roman"/>
          <w:sz w:val="28"/>
          <w:szCs w:val="28"/>
        </w:rPr>
        <w:t xml:space="preserve"> «Хле</w:t>
      </w:r>
      <w:r w:rsidRPr="00783521">
        <w:rPr>
          <w:rFonts w:ascii="Times New Roman" w:hAnsi="Times New Roman"/>
          <w:sz w:val="28"/>
          <w:szCs w:val="28"/>
        </w:rPr>
        <w:t>бозавод № 3» и ОАО «Новоросхлебкондитер» имеют дебиторскую задолженность, превышающую кредиторскую. В связи с этим можно порекомендовать данным организациям следить за состоянием дебиторской задолженности, при расчете с покупателями</w:t>
      </w:r>
      <w:r>
        <w:rPr>
          <w:rFonts w:ascii="Times New Roman" w:hAnsi="Times New Roman"/>
          <w:sz w:val="28"/>
          <w:szCs w:val="28"/>
        </w:rPr>
        <w:t xml:space="preserve"> применять предоплату и работать </w:t>
      </w:r>
      <w:r w:rsidRPr="00783521">
        <w:rPr>
          <w:rFonts w:ascii="Times New Roman" w:hAnsi="Times New Roman"/>
          <w:sz w:val="28"/>
          <w:szCs w:val="28"/>
        </w:rPr>
        <w:t>только с проверенными покупателями.</w:t>
      </w:r>
      <w:r>
        <w:rPr>
          <w:rFonts w:ascii="Times New Roman" w:hAnsi="Times New Roman"/>
          <w:sz w:val="28"/>
          <w:szCs w:val="28"/>
        </w:rPr>
        <w:t>Таблица 3 – Соотношение дебиторской и кредиторской задолженности, на ко</w:t>
      </w:r>
      <w:r w:rsidRPr="00FC2590">
        <w:rPr>
          <w:rFonts w:ascii="Times New Roman" w:hAnsi="Times New Roman"/>
          <w:sz w:val="28"/>
          <w:szCs w:val="28"/>
        </w:rPr>
        <w:t>нец 2015 года</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395"/>
        <w:gridCol w:w="1417"/>
        <w:gridCol w:w="1418"/>
        <w:gridCol w:w="1842"/>
      </w:tblGrid>
      <w:tr w:rsidR="00B53361" w:rsidTr="00191228">
        <w:tc>
          <w:tcPr>
            <w:tcW w:w="4395"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Показатель</w:t>
            </w:r>
          </w:p>
        </w:tc>
        <w:tc>
          <w:tcPr>
            <w:tcW w:w="1417"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ООО «Хлеб-Сервис»</w:t>
            </w:r>
          </w:p>
        </w:tc>
        <w:tc>
          <w:tcPr>
            <w:tcW w:w="1418"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ОАО «Хлебоза-вод №3»</w:t>
            </w:r>
          </w:p>
        </w:tc>
        <w:tc>
          <w:tcPr>
            <w:tcW w:w="1842" w:type="dxa"/>
            <w:vAlign w:val="center"/>
          </w:tcPr>
          <w:p w:rsidR="00B53361" w:rsidRPr="00191228" w:rsidRDefault="00B53361" w:rsidP="00191228">
            <w:pPr>
              <w:spacing w:after="0" w:line="240" w:lineRule="auto"/>
              <w:contextualSpacing/>
              <w:rPr>
                <w:rFonts w:ascii="Times New Roman" w:hAnsi="Times New Roman"/>
                <w:color w:val="000000"/>
                <w:sz w:val="24"/>
                <w:szCs w:val="24"/>
              </w:rPr>
            </w:pPr>
            <w:r w:rsidRPr="00191228">
              <w:rPr>
                <w:rFonts w:ascii="Times New Roman" w:hAnsi="Times New Roman"/>
                <w:color w:val="000000"/>
                <w:sz w:val="24"/>
                <w:szCs w:val="24"/>
              </w:rPr>
              <w:t>ОАО «Новорос-хлебкондитер»</w:t>
            </w:r>
          </w:p>
        </w:tc>
      </w:tr>
      <w:tr w:rsidR="00B53361" w:rsidTr="00191228">
        <w:tc>
          <w:tcPr>
            <w:tcW w:w="4395" w:type="dxa"/>
          </w:tcPr>
          <w:p w:rsidR="00B53361" w:rsidRPr="00191228" w:rsidRDefault="00B53361" w:rsidP="00191228">
            <w:pPr>
              <w:spacing w:after="0" w:line="240" w:lineRule="auto"/>
              <w:contextualSpacing/>
              <w:jc w:val="both"/>
              <w:rPr>
                <w:rFonts w:ascii="Times New Roman" w:hAnsi="Times New Roman"/>
                <w:sz w:val="24"/>
                <w:szCs w:val="24"/>
              </w:rPr>
            </w:pPr>
            <w:r w:rsidRPr="00191228">
              <w:rPr>
                <w:rFonts w:ascii="Times New Roman" w:hAnsi="Times New Roman"/>
                <w:sz w:val="24"/>
                <w:szCs w:val="24"/>
              </w:rPr>
              <w:t>Дебиторская задолженность, тыс. руб.</w:t>
            </w:r>
          </w:p>
        </w:tc>
        <w:tc>
          <w:tcPr>
            <w:tcW w:w="1417" w:type="dxa"/>
          </w:tcPr>
          <w:p w:rsidR="00B53361" w:rsidRPr="00191228" w:rsidRDefault="00B53361" w:rsidP="00191228">
            <w:pPr>
              <w:spacing w:after="0" w:line="240" w:lineRule="auto"/>
              <w:contextualSpacing/>
              <w:rPr>
                <w:rFonts w:ascii="Times New Roman" w:hAnsi="Times New Roman"/>
                <w:sz w:val="24"/>
                <w:szCs w:val="24"/>
              </w:rPr>
            </w:pPr>
            <w:r w:rsidRPr="00191228">
              <w:rPr>
                <w:rFonts w:ascii="Times New Roman" w:hAnsi="Times New Roman"/>
                <w:sz w:val="24"/>
                <w:szCs w:val="24"/>
              </w:rPr>
              <w:t>27954</w:t>
            </w:r>
          </w:p>
        </w:tc>
        <w:tc>
          <w:tcPr>
            <w:tcW w:w="1418" w:type="dxa"/>
          </w:tcPr>
          <w:p w:rsidR="00B53361" w:rsidRPr="00191228" w:rsidRDefault="00B53361" w:rsidP="00191228">
            <w:pPr>
              <w:spacing w:after="0" w:line="240" w:lineRule="auto"/>
              <w:contextualSpacing/>
              <w:rPr>
                <w:rFonts w:ascii="Times New Roman" w:hAnsi="Times New Roman"/>
                <w:sz w:val="24"/>
                <w:szCs w:val="24"/>
              </w:rPr>
            </w:pPr>
            <w:r w:rsidRPr="00191228">
              <w:rPr>
                <w:rFonts w:ascii="Times New Roman" w:hAnsi="Times New Roman"/>
                <w:sz w:val="24"/>
                <w:szCs w:val="24"/>
              </w:rPr>
              <w:t>52904</w:t>
            </w:r>
          </w:p>
        </w:tc>
        <w:tc>
          <w:tcPr>
            <w:tcW w:w="1842" w:type="dxa"/>
          </w:tcPr>
          <w:p w:rsidR="00B53361" w:rsidRPr="00191228" w:rsidRDefault="00B53361" w:rsidP="00191228">
            <w:pPr>
              <w:spacing w:after="0" w:line="240" w:lineRule="auto"/>
              <w:contextualSpacing/>
              <w:rPr>
                <w:rFonts w:ascii="Times New Roman" w:hAnsi="Times New Roman"/>
                <w:sz w:val="24"/>
                <w:szCs w:val="24"/>
              </w:rPr>
            </w:pPr>
            <w:r w:rsidRPr="00191228">
              <w:rPr>
                <w:rFonts w:ascii="Times New Roman" w:hAnsi="Times New Roman"/>
                <w:sz w:val="24"/>
                <w:szCs w:val="24"/>
              </w:rPr>
              <w:t>70350</w:t>
            </w:r>
          </w:p>
        </w:tc>
      </w:tr>
      <w:tr w:rsidR="00B53361" w:rsidTr="00191228">
        <w:tc>
          <w:tcPr>
            <w:tcW w:w="4395" w:type="dxa"/>
          </w:tcPr>
          <w:p w:rsidR="00B53361" w:rsidRPr="00191228" w:rsidRDefault="00B53361" w:rsidP="00191228">
            <w:pPr>
              <w:spacing w:after="0" w:line="240" w:lineRule="auto"/>
              <w:contextualSpacing/>
              <w:jc w:val="both"/>
              <w:rPr>
                <w:rFonts w:ascii="Times New Roman" w:hAnsi="Times New Roman"/>
                <w:sz w:val="24"/>
                <w:szCs w:val="24"/>
              </w:rPr>
            </w:pPr>
            <w:r w:rsidRPr="00191228">
              <w:rPr>
                <w:rFonts w:ascii="Times New Roman" w:hAnsi="Times New Roman"/>
                <w:sz w:val="24"/>
                <w:szCs w:val="24"/>
              </w:rPr>
              <w:t>Кредиторская задолженность, тыс. руб.</w:t>
            </w:r>
          </w:p>
        </w:tc>
        <w:tc>
          <w:tcPr>
            <w:tcW w:w="1417" w:type="dxa"/>
          </w:tcPr>
          <w:p w:rsidR="00B53361" w:rsidRPr="00191228" w:rsidRDefault="00B53361" w:rsidP="00191228">
            <w:pPr>
              <w:spacing w:after="0" w:line="240" w:lineRule="auto"/>
              <w:contextualSpacing/>
              <w:rPr>
                <w:rFonts w:ascii="Times New Roman" w:hAnsi="Times New Roman"/>
                <w:sz w:val="24"/>
                <w:szCs w:val="24"/>
              </w:rPr>
            </w:pPr>
            <w:r w:rsidRPr="00191228">
              <w:rPr>
                <w:rFonts w:ascii="Times New Roman" w:hAnsi="Times New Roman"/>
                <w:sz w:val="24"/>
                <w:szCs w:val="24"/>
              </w:rPr>
              <w:t>31895</w:t>
            </w:r>
          </w:p>
        </w:tc>
        <w:tc>
          <w:tcPr>
            <w:tcW w:w="1418" w:type="dxa"/>
          </w:tcPr>
          <w:p w:rsidR="00B53361" w:rsidRPr="00191228" w:rsidRDefault="00B53361" w:rsidP="00191228">
            <w:pPr>
              <w:spacing w:after="0" w:line="240" w:lineRule="auto"/>
              <w:contextualSpacing/>
              <w:rPr>
                <w:rFonts w:ascii="Times New Roman" w:hAnsi="Times New Roman"/>
                <w:sz w:val="24"/>
                <w:szCs w:val="24"/>
              </w:rPr>
            </w:pPr>
            <w:r w:rsidRPr="00191228">
              <w:rPr>
                <w:rFonts w:ascii="Times New Roman" w:hAnsi="Times New Roman"/>
                <w:sz w:val="24"/>
                <w:szCs w:val="24"/>
              </w:rPr>
              <w:t>43228</w:t>
            </w:r>
          </w:p>
        </w:tc>
        <w:tc>
          <w:tcPr>
            <w:tcW w:w="1842" w:type="dxa"/>
          </w:tcPr>
          <w:p w:rsidR="00B53361" w:rsidRPr="00191228" w:rsidRDefault="00B53361" w:rsidP="00191228">
            <w:pPr>
              <w:spacing w:after="0" w:line="240" w:lineRule="auto"/>
              <w:contextualSpacing/>
              <w:rPr>
                <w:rFonts w:ascii="Times New Roman" w:hAnsi="Times New Roman"/>
                <w:sz w:val="24"/>
                <w:szCs w:val="24"/>
              </w:rPr>
            </w:pPr>
            <w:r w:rsidRPr="00191228">
              <w:rPr>
                <w:rFonts w:ascii="Times New Roman" w:hAnsi="Times New Roman"/>
                <w:sz w:val="24"/>
                <w:szCs w:val="24"/>
              </w:rPr>
              <w:t>39096</w:t>
            </w:r>
          </w:p>
        </w:tc>
      </w:tr>
      <w:tr w:rsidR="00B53361" w:rsidTr="00191228">
        <w:tc>
          <w:tcPr>
            <w:tcW w:w="4395" w:type="dxa"/>
          </w:tcPr>
          <w:p w:rsidR="00B53361" w:rsidRPr="00191228" w:rsidRDefault="00B53361" w:rsidP="00191228">
            <w:pPr>
              <w:spacing w:after="0" w:line="240" w:lineRule="auto"/>
              <w:contextualSpacing/>
              <w:jc w:val="both"/>
              <w:rPr>
                <w:rFonts w:ascii="Times New Roman" w:hAnsi="Times New Roman"/>
                <w:sz w:val="24"/>
                <w:szCs w:val="24"/>
              </w:rPr>
            </w:pPr>
            <w:r w:rsidRPr="00191228">
              <w:rPr>
                <w:rFonts w:ascii="Times New Roman" w:hAnsi="Times New Roman"/>
                <w:color w:val="000000"/>
                <w:sz w:val="24"/>
                <w:szCs w:val="24"/>
                <w:shd w:val="clear" w:color="auto" w:fill="FFFFFF"/>
              </w:rPr>
              <w:t>Коэффициент соотношения дебиторской и кредиторской задолженности</w:t>
            </w:r>
          </w:p>
        </w:tc>
        <w:tc>
          <w:tcPr>
            <w:tcW w:w="1417" w:type="dxa"/>
          </w:tcPr>
          <w:p w:rsidR="00B53361" w:rsidRPr="00191228" w:rsidRDefault="00B53361" w:rsidP="00191228">
            <w:pPr>
              <w:spacing w:after="0" w:line="240" w:lineRule="auto"/>
              <w:contextualSpacing/>
              <w:rPr>
                <w:rFonts w:ascii="Times New Roman" w:hAnsi="Times New Roman"/>
                <w:sz w:val="24"/>
                <w:szCs w:val="24"/>
              </w:rPr>
            </w:pPr>
          </w:p>
          <w:p w:rsidR="00B53361" w:rsidRPr="00191228" w:rsidRDefault="00B53361" w:rsidP="00191228">
            <w:pPr>
              <w:spacing w:after="0" w:line="240" w:lineRule="auto"/>
              <w:contextualSpacing/>
              <w:rPr>
                <w:rFonts w:ascii="Times New Roman" w:hAnsi="Times New Roman"/>
                <w:sz w:val="24"/>
                <w:szCs w:val="24"/>
              </w:rPr>
            </w:pPr>
          </w:p>
          <w:p w:rsidR="00B53361" w:rsidRPr="00191228" w:rsidRDefault="00B53361" w:rsidP="00191228">
            <w:pPr>
              <w:spacing w:after="0" w:line="240" w:lineRule="auto"/>
              <w:contextualSpacing/>
              <w:rPr>
                <w:rFonts w:ascii="Times New Roman" w:hAnsi="Times New Roman"/>
                <w:sz w:val="24"/>
                <w:szCs w:val="24"/>
              </w:rPr>
            </w:pPr>
            <w:r w:rsidRPr="00191228">
              <w:rPr>
                <w:rFonts w:ascii="Times New Roman" w:hAnsi="Times New Roman"/>
                <w:sz w:val="24"/>
                <w:szCs w:val="24"/>
              </w:rPr>
              <w:t>0,9</w:t>
            </w:r>
          </w:p>
        </w:tc>
        <w:tc>
          <w:tcPr>
            <w:tcW w:w="1418" w:type="dxa"/>
          </w:tcPr>
          <w:p w:rsidR="00B53361" w:rsidRPr="00191228" w:rsidRDefault="00B53361" w:rsidP="00191228">
            <w:pPr>
              <w:spacing w:after="0" w:line="240" w:lineRule="auto"/>
              <w:contextualSpacing/>
              <w:rPr>
                <w:rFonts w:ascii="Times New Roman" w:hAnsi="Times New Roman"/>
                <w:sz w:val="24"/>
                <w:szCs w:val="24"/>
              </w:rPr>
            </w:pPr>
          </w:p>
          <w:p w:rsidR="00B53361" w:rsidRPr="00191228" w:rsidRDefault="00B53361" w:rsidP="00191228">
            <w:pPr>
              <w:spacing w:after="0" w:line="240" w:lineRule="auto"/>
              <w:contextualSpacing/>
              <w:rPr>
                <w:rFonts w:ascii="Times New Roman" w:hAnsi="Times New Roman"/>
                <w:sz w:val="24"/>
                <w:szCs w:val="24"/>
              </w:rPr>
            </w:pPr>
          </w:p>
          <w:p w:rsidR="00B53361" w:rsidRPr="00191228" w:rsidRDefault="00B53361" w:rsidP="00191228">
            <w:pPr>
              <w:spacing w:after="0" w:line="240" w:lineRule="auto"/>
              <w:contextualSpacing/>
              <w:rPr>
                <w:rFonts w:ascii="Times New Roman" w:hAnsi="Times New Roman"/>
                <w:sz w:val="24"/>
                <w:szCs w:val="24"/>
              </w:rPr>
            </w:pPr>
            <w:r w:rsidRPr="00191228">
              <w:rPr>
                <w:rFonts w:ascii="Times New Roman" w:hAnsi="Times New Roman"/>
                <w:sz w:val="24"/>
                <w:szCs w:val="24"/>
              </w:rPr>
              <w:t>1,2</w:t>
            </w:r>
          </w:p>
        </w:tc>
        <w:tc>
          <w:tcPr>
            <w:tcW w:w="1842" w:type="dxa"/>
          </w:tcPr>
          <w:p w:rsidR="00B53361" w:rsidRPr="00191228" w:rsidRDefault="00B53361" w:rsidP="00191228">
            <w:pPr>
              <w:spacing w:after="0" w:line="240" w:lineRule="auto"/>
              <w:contextualSpacing/>
              <w:rPr>
                <w:rFonts w:ascii="Times New Roman" w:hAnsi="Times New Roman"/>
                <w:sz w:val="24"/>
                <w:szCs w:val="24"/>
              </w:rPr>
            </w:pPr>
          </w:p>
          <w:p w:rsidR="00B53361" w:rsidRPr="00191228" w:rsidRDefault="00B53361" w:rsidP="00191228">
            <w:pPr>
              <w:spacing w:after="0" w:line="240" w:lineRule="auto"/>
              <w:contextualSpacing/>
              <w:rPr>
                <w:rFonts w:ascii="Times New Roman" w:hAnsi="Times New Roman"/>
                <w:sz w:val="24"/>
                <w:szCs w:val="24"/>
              </w:rPr>
            </w:pPr>
          </w:p>
          <w:p w:rsidR="00B53361" w:rsidRPr="00191228" w:rsidRDefault="00B53361" w:rsidP="00191228">
            <w:pPr>
              <w:spacing w:after="0" w:line="240" w:lineRule="auto"/>
              <w:contextualSpacing/>
              <w:rPr>
                <w:rFonts w:ascii="Times New Roman" w:hAnsi="Times New Roman"/>
                <w:sz w:val="24"/>
                <w:szCs w:val="24"/>
              </w:rPr>
            </w:pPr>
            <w:r w:rsidRPr="00191228">
              <w:rPr>
                <w:rFonts w:ascii="Times New Roman" w:hAnsi="Times New Roman"/>
                <w:sz w:val="24"/>
                <w:szCs w:val="24"/>
              </w:rPr>
              <w:t>1,8</w:t>
            </w:r>
          </w:p>
        </w:tc>
      </w:tr>
    </w:tbl>
    <w:p w:rsidR="00B53361" w:rsidRDefault="00B53361" w:rsidP="00494A0F">
      <w:pPr>
        <w:spacing w:after="0" w:line="360" w:lineRule="auto"/>
        <w:ind w:firstLine="709"/>
        <w:jc w:val="both"/>
        <w:rPr>
          <w:rFonts w:ascii="Times New Roman" w:hAnsi="Times New Roman"/>
          <w:sz w:val="28"/>
          <w:szCs w:val="28"/>
        </w:rPr>
      </w:pPr>
    </w:p>
    <w:p w:rsidR="00B53361" w:rsidRDefault="00B53361" w:rsidP="00494A0F">
      <w:pPr>
        <w:spacing w:after="0" w:line="360" w:lineRule="auto"/>
        <w:ind w:firstLine="709"/>
        <w:jc w:val="both"/>
        <w:rPr>
          <w:rFonts w:ascii="Times New Roman" w:hAnsi="Times New Roman"/>
          <w:sz w:val="28"/>
          <w:szCs w:val="28"/>
        </w:rPr>
      </w:pPr>
      <w:r>
        <w:rPr>
          <w:rFonts w:ascii="Times New Roman" w:hAnsi="Times New Roman"/>
          <w:sz w:val="28"/>
          <w:szCs w:val="28"/>
        </w:rPr>
        <w:t>Не</w:t>
      </w:r>
      <w:r w:rsidRPr="00783521">
        <w:rPr>
          <w:rFonts w:ascii="Times New Roman" w:hAnsi="Times New Roman"/>
          <w:sz w:val="28"/>
          <w:szCs w:val="28"/>
        </w:rPr>
        <w:t xml:space="preserve">смотря на то, что некоторые </w:t>
      </w:r>
      <w:r>
        <w:rPr>
          <w:rFonts w:ascii="Times New Roman" w:hAnsi="Times New Roman"/>
          <w:sz w:val="28"/>
          <w:szCs w:val="28"/>
        </w:rPr>
        <w:t xml:space="preserve">организаций </w:t>
      </w:r>
      <w:r w:rsidRPr="00783521">
        <w:rPr>
          <w:rFonts w:ascii="Times New Roman" w:hAnsi="Times New Roman"/>
          <w:sz w:val="28"/>
          <w:szCs w:val="28"/>
        </w:rPr>
        <w:t xml:space="preserve">оснащены современным оборудованием, все равно большинство </w:t>
      </w:r>
      <w:r>
        <w:rPr>
          <w:rFonts w:ascii="Times New Roman" w:hAnsi="Times New Roman"/>
          <w:sz w:val="28"/>
          <w:szCs w:val="28"/>
        </w:rPr>
        <w:t xml:space="preserve">из них </w:t>
      </w:r>
      <w:r w:rsidRPr="00783521">
        <w:rPr>
          <w:rFonts w:ascii="Times New Roman" w:hAnsi="Times New Roman"/>
          <w:sz w:val="28"/>
          <w:szCs w:val="28"/>
        </w:rPr>
        <w:t>страдают от изно</w:t>
      </w:r>
      <w:r>
        <w:rPr>
          <w:rFonts w:ascii="Times New Roman" w:hAnsi="Times New Roman"/>
          <w:sz w:val="28"/>
          <w:szCs w:val="28"/>
        </w:rPr>
        <w:t>шенно</w:t>
      </w:r>
      <w:r w:rsidRPr="00783521">
        <w:rPr>
          <w:rFonts w:ascii="Times New Roman" w:hAnsi="Times New Roman"/>
          <w:sz w:val="28"/>
          <w:szCs w:val="28"/>
        </w:rPr>
        <w:t xml:space="preserve">сти основных средств. Главным для развития хлебопекарной промышленности является обеспечение ее производственными фондами. </w:t>
      </w:r>
    </w:p>
    <w:p w:rsidR="00B53361" w:rsidRDefault="00B53361" w:rsidP="00A3478B">
      <w:pPr>
        <w:spacing w:after="0" w:line="360" w:lineRule="auto"/>
        <w:ind w:firstLine="709"/>
        <w:jc w:val="both"/>
        <w:rPr>
          <w:rFonts w:ascii="Times New Roman" w:hAnsi="Times New Roman"/>
          <w:sz w:val="28"/>
          <w:szCs w:val="28"/>
        </w:rPr>
      </w:pPr>
      <w:r w:rsidRPr="00783521">
        <w:rPr>
          <w:rFonts w:ascii="Times New Roman" w:hAnsi="Times New Roman"/>
          <w:sz w:val="28"/>
          <w:szCs w:val="28"/>
        </w:rPr>
        <w:t xml:space="preserve">Исходя из данных таблицы </w:t>
      </w:r>
      <w:r>
        <w:rPr>
          <w:rFonts w:ascii="Times New Roman" w:hAnsi="Times New Roman"/>
          <w:sz w:val="28"/>
          <w:szCs w:val="28"/>
        </w:rPr>
        <w:t>4,</w:t>
      </w:r>
      <w:r w:rsidRPr="00783521">
        <w:rPr>
          <w:rFonts w:ascii="Times New Roman" w:hAnsi="Times New Roman"/>
          <w:sz w:val="28"/>
          <w:szCs w:val="28"/>
        </w:rPr>
        <w:t xml:space="preserve"> можно сделать вывод, что уровень износа машин и оборудования за последние 5 лет вырос на 22,4 % и составлял на</w:t>
      </w:r>
      <w:r>
        <w:rPr>
          <w:rFonts w:ascii="Times New Roman" w:hAnsi="Times New Roman"/>
          <w:sz w:val="28"/>
          <w:szCs w:val="28"/>
        </w:rPr>
        <w:t xml:space="preserve"> 2015 год 61,2 %. </w:t>
      </w:r>
      <w:r w:rsidRPr="00863F1A">
        <w:rPr>
          <w:rFonts w:ascii="Times New Roman" w:hAnsi="Times New Roman"/>
          <w:sz w:val="28"/>
          <w:szCs w:val="28"/>
        </w:rPr>
        <w:t>Одной из причин низкой эффективности можно считать тот факт, что основные фонды российских хлебопекар</w:t>
      </w:r>
      <w:r>
        <w:rPr>
          <w:rFonts w:ascii="Times New Roman" w:hAnsi="Times New Roman"/>
          <w:sz w:val="28"/>
          <w:szCs w:val="28"/>
        </w:rPr>
        <w:t>ных предприятий давно мо</w:t>
      </w:r>
      <w:r w:rsidRPr="00863F1A">
        <w:rPr>
          <w:rFonts w:ascii="Times New Roman" w:hAnsi="Times New Roman"/>
          <w:sz w:val="28"/>
          <w:szCs w:val="28"/>
        </w:rPr>
        <w:t>рально и физически устарели.</w:t>
      </w:r>
    </w:p>
    <w:p w:rsidR="00B53361" w:rsidRDefault="00B53361" w:rsidP="00494A0F">
      <w:pPr>
        <w:spacing w:after="0" w:line="360" w:lineRule="auto"/>
        <w:jc w:val="both"/>
        <w:rPr>
          <w:rFonts w:ascii="Times New Roman" w:hAnsi="Times New Roman"/>
          <w:sz w:val="28"/>
          <w:szCs w:val="28"/>
        </w:rPr>
      </w:pPr>
      <w:r>
        <w:rPr>
          <w:rFonts w:ascii="Times New Roman" w:hAnsi="Times New Roman"/>
          <w:sz w:val="28"/>
          <w:szCs w:val="28"/>
        </w:rPr>
        <w:t xml:space="preserve">Таблица 4 – </w:t>
      </w:r>
      <w:r w:rsidRPr="00797F52">
        <w:rPr>
          <w:rFonts w:ascii="Times New Roman" w:hAnsi="Times New Roman"/>
          <w:sz w:val="28"/>
          <w:szCs w:val="28"/>
        </w:rPr>
        <w:t>Состояние основных средств</w:t>
      </w:r>
      <w:r>
        <w:rPr>
          <w:rFonts w:ascii="Times New Roman" w:hAnsi="Times New Roman"/>
          <w:sz w:val="28"/>
          <w:szCs w:val="28"/>
        </w:rPr>
        <w:t xml:space="preserve"> организаций</w:t>
      </w:r>
      <w:r w:rsidRPr="00797F52">
        <w:rPr>
          <w:rFonts w:ascii="Times New Roman" w:hAnsi="Times New Roman"/>
          <w:sz w:val="28"/>
          <w:szCs w:val="28"/>
        </w:rPr>
        <w:t xml:space="preserve"> хлебопекарной промышленности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686"/>
        <w:gridCol w:w="1077"/>
        <w:gridCol w:w="1077"/>
        <w:gridCol w:w="1077"/>
        <w:gridCol w:w="1077"/>
        <w:gridCol w:w="1078"/>
      </w:tblGrid>
      <w:tr w:rsidR="00B53361" w:rsidTr="00191228">
        <w:tc>
          <w:tcPr>
            <w:tcW w:w="3686" w:type="dxa"/>
          </w:tcPr>
          <w:p w:rsidR="00B53361" w:rsidRPr="00191228" w:rsidRDefault="00B53361" w:rsidP="00191228">
            <w:pPr>
              <w:spacing w:after="0" w:line="240" w:lineRule="auto"/>
              <w:contextualSpacing/>
              <w:jc w:val="both"/>
              <w:rPr>
                <w:rFonts w:ascii="Times New Roman" w:hAnsi="Times New Roman"/>
                <w:sz w:val="24"/>
                <w:szCs w:val="24"/>
              </w:rPr>
            </w:pPr>
            <w:r w:rsidRPr="00191228">
              <w:rPr>
                <w:rFonts w:ascii="Times New Roman" w:hAnsi="Times New Roman"/>
                <w:sz w:val="24"/>
                <w:szCs w:val="24"/>
              </w:rPr>
              <w:t>Показатель</w:t>
            </w:r>
          </w:p>
        </w:tc>
        <w:tc>
          <w:tcPr>
            <w:tcW w:w="1077" w:type="dxa"/>
          </w:tcPr>
          <w:p w:rsidR="00B53361" w:rsidRPr="00191228" w:rsidRDefault="00B53361" w:rsidP="00191228">
            <w:pPr>
              <w:spacing w:after="0" w:line="240" w:lineRule="auto"/>
              <w:contextualSpacing/>
              <w:rPr>
                <w:rFonts w:ascii="Times New Roman" w:hAnsi="Times New Roman"/>
                <w:sz w:val="24"/>
                <w:szCs w:val="24"/>
              </w:rPr>
            </w:pPr>
            <w:r w:rsidRPr="00191228">
              <w:rPr>
                <w:rFonts w:ascii="Times New Roman" w:hAnsi="Times New Roman"/>
                <w:sz w:val="24"/>
                <w:szCs w:val="24"/>
              </w:rPr>
              <w:t>2011 г.</w:t>
            </w:r>
          </w:p>
        </w:tc>
        <w:tc>
          <w:tcPr>
            <w:tcW w:w="1077" w:type="dxa"/>
          </w:tcPr>
          <w:p w:rsidR="00B53361" w:rsidRPr="00191228" w:rsidRDefault="00B53361" w:rsidP="00191228">
            <w:pPr>
              <w:spacing w:after="0" w:line="240" w:lineRule="auto"/>
              <w:contextualSpacing/>
              <w:rPr>
                <w:rFonts w:ascii="Times New Roman" w:hAnsi="Times New Roman"/>
                <w:sz w:val="24"/>
                <w:szCs w:val="24"/>
              </w:rPr>
            </w:pPr>
            <w:r w:rsidRPr="00191228">
              <w:rPr>
                <w:rFonts w:ascii="Times New Roman" w:hAnsi="Times New Roman"/>
                <w:sz w:val="24"/>
                <w:szCs w:val="24"/>
              </w:rPr>
              <w:t>2012 г.</w:t>
            </w:r>
          </w:p>
        </w:tc>
        <w:tc>
          <w:tcPr>
            <w:tcW w:w="1077" w:type="dxa"/>
          </w:tcPr>
          <w:p w:rsidR="00B53361" w:rsidRPr="00191228" w:rsidRDefault="00B53361" w:rsidP="00191228">
            <w:pPr>
              <w:spacing w:after="0" w:line="240" w:lineRule="auto"/>
              <w:contextualSpacing/>
              <w:rPr>
                <w:rFonts w:ascii="Times New Roman" w:hAnsi="Times New Roman"/>
                <w:sz w:val="24"/>
                <w:szCs w:val="24"/>
              </w:rPr>
            </w:pPr>
            <w:r w:rsidRPr="00191228">
              <w:rPr>
                <w:rFonts w:ascii="Times New Roman" w:hAnsi="Times New Roman"/>
                <w:sz w:val="24"/>
                <w:szCs w:val="24"/>
              </w:rPr>
              <w:t>2013 г.</w:t>
            </w:r>
          </w:p>
        </w:tc>
        <w:tc>
          <w:tcPr>
            <w:tcW w:w="1077" w:type="dxa"/>
          </w:tcPr>
          <w:p w:rsidR="00B53361" w:rsidRPr="00191228" w:rsidRDefault="00B53361" w:rsidP="00191228">
            <w:pPr>
              <w:spacing w:after="0" w:line="240" w:lineRule="auto"/>
              <w:contextualSpacing/>
              <w:rPr>
                <w:rFonts w:ascii="Times New Roman" w:hAnsi="Times New Roman"/>
                <w:sz w:val="24"/>
                <w:szCs w:val="24"/>
              </w:rPr>
            </w:pPr>
            <w:r w:rsidRPr="00191228">
              <w:rPr>
                <w:rFonts w:ascii="Times New Roman" w:hAnsi="Times New Roman"/>
                <w:sz w:val="24"/>
                <w:szCs w:val="24"/>
              </w:rPr>
              <w:t>2014 г.</w:t>
            </w:r>
          </w:p>
        </w:tc>
        <w:tc>
          <w:tcPr>
            <w:tcW w:w="1078" w:type="dxa"/>
          </w:tcPr>
          <w:p w:rsidR="00B53361" w:rsidRPr="00191228" w:rsidRDefault="00B53361" w:rsidP="00191228">
            <w:pPr>
              <w:spacing w:after="0" w:line="240" w:lineRule="auto"/>
              <w:contextualSpacing/>
              <w:rPr>
                <w:rFonts w:ascii="Times New Roman" w:hAnsi="Times New Roman"/>
                <w:sz w:val="24"/>
                <w:szCs w:val="24"/>
              </w:rPr>
            </w:pPr>
            <w:r w:rsidRPr="00191228">
              <w:rPr>
                <w:rFonts w:ascii="Times New Roman" w:hAnsi="Times New Roman"/>
                <w:sz w:val="24"/>
                <w:szCs w:val="24"/>
              </w:rPr>
              <w:t>2015 г.</w:t>
            </w:r>
          </w:p>
        </w:tc>
      </w:tr>
      <w:tr w:rsidR="00B53361" w:rsidTr="00191228">
        <w:tc>
          <w:tcPr>
            <w:tcW w:w="3686" w:type="dxa"/>
          </w:tcPr>
          <w:p w:rsidR="00B53361" w:rsidRPr="00191228" w:rsidRDefault="00B53361" w:rsidP="00191228">
            <w:pPr>
              <w:spacing w:after="0" w:line="240" w:lineRule="auto"/>
              <w:contextualSpacing/>
              <w:jc w:val="both"/>
              <w:rPr>
                <w:rFonts w:ascii="Times New Roman" w:hAnsi="Times New Roman"/>
                <w:sz w:val="24"/>
                <w:szCs w:val="24"/>
              </w:rPr>
            </w:pPr>
            <w:r w:rsidRPr="00191228">
              <w:rPr>
                <w:rFonts w:ascii="Times New Roman" w:hAnsi="Times New Roman"/>
                <w:sz w:val="24"/>
                <w:szCs w:val="24"/>
              </w:rPr>
              <w:t>Основные средства на конец года, остаточная стоимость, млн руб.</w:t>
            </w:r>
          </w:p>
        </w:tc>
        <w:tc>
          <w:tcPr>
            <w:tcW w:w="1077" w:type="dxa"/>
          </w:tcPr>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31356</w:t>
            </w:r>
          </w:p>
        </w:tc>
        <w:tc>
          <w:tcPr>
            <w:tcW w:w="1077" w:type="dxa"/>
          </w:tcPr>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32793</w:t>
            </w:r>
          </w:p>
        </w:tc>
        <w:tc>
          <w:tcPr>
            <w:tcW w:w="1077" w:type="dxa"/>
          </w:tcPr>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33492</w:t>
            </w:r>
          </w:p>
        </w:tc>
        <w:tc>
          <w:tcPr>
            <w:tcW w:w="1077" w:type="dxa"/>
          </w:tcPr>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34783</w:t>
            </w:r>
          </w:p>
        </w:tc>
        <w:tc>
          <w:tcPr>
            <w:tcW w:w="1078" w:type="dxa"/>
          </w:tcPr>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35395</w:t>
            </w:r>
          </w:p>
        </w:tc>
      </w:tr>
      <w:tr w:rsidR="00B53361" w:rsidTr="00191228">
        <w:tc>
          <w:tcPr>
            <w:tcW w:w="3686" w:type="dxa"/>
          </w:tcPr>
          <w:p w:rsidR="00B53361" w:rsidRPr="00191228" w:rsidRDefault="00B53361" w:rsidP="00191228">
            <w:pPr>
              <w:spacing w:after="0" w:line="240" w:lineRule="auto"/>
              <w:ind w:left="318"/>
              <w:contextualSpacing/>
              <w:jc w:val="both"/>
              <w:rPr>
                <w:rFonts w:ascii="Times New Roman" w:hAnsi="Times New Roman"/>
                <w:sz w:val="24"/>
                <w:szCs w:val="24"/>
              </w:rPr>
            </w:pPr>
            <w:r w:rsidRPr="00191228">
              <w:rPr>
                <w:rFonts w:ascii="Times New Roman" w:hAnsi="Times New Roman"/>
                <w:sz w:val="24"/>
                <w:szCs w:val="24"/>
              </w:rPr>
              <w:t>в т.ч. машины и оборудование</w:t>
            </w:r>
          </w:p>
        </w:tc>
        <w:tc>
          <w:tcPr>
            <w:tcW w:w="1077" w:type="dxa"/>
          </w:tcPr>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15847</w:t>
            </w:r>
          </w:p>
        </w:tc>
        <w:tc>
          <w:tcPr>
            <w:tcW w:w="1077" w:type="dxa"/>
          </w:tcPr>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15306</w:t>
            </w:r>
          </w:p>
        </w:tc>
        <w:tc>
          <w:tcPr>
            <w:tcW w:w="1077" w:type="dxa"/>
          </w:tcPr>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15759</w:t>
            </w:r>
          </w:p>
        </w:tc>
        <w:tc>
          <w:tcPr>
            <w:tcW w:w="1077" w:type="dxa"/>
          </w:tcPr>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15967</w:t>
            </w:r>
          </w:p>
        </w:tc>
        <w:tc>
          <w:tcPr>
            <w:tcW w:w="1078" w:type="dxa"/>
          </w:tcPr>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16342</w:t>
            </w:r>
          </w:p>
        </w:tc>
      </w:tr>
      <w:tr w:rsidR="00B53361" w:rsidTr="00191228">
        <w:tc>
          <w:tcPr>
            <w:tcW w:w="3686" w:type="dxa"/>
          </w:tcPr>
          <w:p w:rsidR="00B53361" w:rsidRPr="00191228" w:rsidRDefault="00B53361" w:rsidP="00191228">
            <w:pPr>
              <w:spacing w:after="0" w:line="240" w:lineRule="auto"/>
              <w:contextualSpacing/>
              <w:jc w:val="both"/>
              <w:rPr>
                <w:rFonts w:ascii="Times New Roman" w:hAnsi="Times New Roman"/>
                <w:sz w:val="24"/>
                <w:szCs w:val="24"/>
              </w:rPr>
            </w:pPr>
            <w:r w:rsidRPr="00191228">
              <w:rPr>
                <w:rFonts w:ascii="Times New Roman" w:hAnsi="Times New Roman"/>
                <w:sz w:val="24"/>
                <w:szCs w:val="24"/>
              </w:rPr>
              <w:t>Коэффициент износа основных средств, %</w:t>
            </w:r>
          </w:p>
        </w:tc>
        <w:tc>
          <w:tcPr>
            <w:tcW w:w="1077" w:type="dxa"/>
          </w:tcPr>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42,6</w:t>
            </w:r>
          </w:p>
        </w:tc>
        <w:tc>
          <w:tcPr>
            <w:tcW w:w="1077" w:type="dxa"/>
          </w:tcPr>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45,6</w:t>
            </w:r>
          </w:p>
        </w:tc>
        <w:tc>
          <w:tcPr>
            <w:tcW w:w="1077" w:type="dxa"/>
          </w:tcPr>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47,5</w:t>
            </w:r>
          </w:p>
        </w:tc>
        <w:tc>
          <w:tcPr>
            <w:tcW w:w="1077" w:type="dxa"/>
          </w:tcPr>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48,2</w:t>
            </w:r>
          </w:p>
        </w:tc>
        <w:tc>
          <w:tcPr>
            <w:tcW w:w="1078" w:type="dxa"/>
          </w:tcPr>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49,7</w:t>
            </w:r>
          </w:p>
        </w:tc>
      </w:tr>
      <w:tr w:rsidR="00B53361" w:rsidTr="00191228">
        <w:tc>
          <w:tcPr>
            <w:tcW w:w="3686" w:type="dxa"/>
          </w:tcPr>
          <w:p w:rsidR="00B53361" w:rsidRPr="00191228" w:rsidRDefault="00B53361" w:rsidP="00191228">
            <w:pPr>
              <w:spacing w:after="0" w:line="240" w:lineRule="auto"/>
              <w:ind w:firstLine="318"/>
              <w:contextualSpacing/>
              <w:jc w:val="both"/>
              <w:rPr>
                <w:rFonts w:ascii="Times New Roman" w:hAnsi="Times New Roman"/>
                <w:sz w:val="24"/>
                <w:szCs w:val="24"/>
              </w:rPr>
            </w:pPr>
            <w:r w:rsidRPr="00191228">
              <w:rPr>
                <w:rFonts w:ascii="Times New Roman" w:hAnsi="Times New Roman"/>
                <w:sz w:val="24"/>
                <w:szCs w:val="24"/>
              </w:rPr>
              <w:t xml:space="preserve"> в т.ч. машин и оборудования</w:t>
            </w:r>
          </w:p>
        </w:tc>
        <w:tc>
          <w:tcPr>
            <w:tcW w:w="1077" w:type="dxa"/>
          </w:tcPr>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50,0</w:t>
            </w:r>
          </w:p>
        </w:tc>
        <w:tc>
          <w:tcPr>
            <w:tcW w:w="1077" w:type="dxa"/>
          </w:tcPr>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55,2</w:t>
            </w:r>
          </w:p>
        </w:tc>
        <w:tc>
          <w:tcPr>
            <w:tcW w:w="1077" w:type="dxa"/>
          </w:tcPr>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57,3</w:t>
            </w:r>
          </w:p>
        </w:tc>
        <w:tc>
          <w:tcPr>
            <w:tcW w:w="1077" w:type="dxa"/>
          </w:tcPr>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59,5</w:t>
            </w:r>
          </w:p>
        </w:tc>
        <w:tc>
          <w:tcPr>
            <w:tcW w:w="1078" w:type="dxa"/>
          </w:tcPr>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61,2</w:t>
            </w:r>
          </w:p>
        </w:tc>
      </w:tr>
      <w:tr w:rsidR="00B53361" w:rsidTr="00191228">
        <w:tc>
          <w:tcPr>
            <w:tcW w:w="3686" w:type="dxa"/>
          </w:tcPr>
          <w:p w:rsidR="00B53361" w:rsidRPr="00191228" w:rsidRDefault="00B53361" w:rsidP="00191228">
            <w:pPr>
              <w:spacing w:after="0" w:line="240" w:lineRule="auto"/>
              <w:contextualSpacing/>
              <w:jc w:val="both"/>
              <w:rPr>
                <w:rFonts w:ascii="Times New Roman" w:hAnsi="Times New Roman"/>
                <w:sz w:val="24"/>
                <w:szCs w:val="24"/>
              </w:rPr>
            </w:pPr>
            <w:r w:rsidRPr="00191228">
              <w:rPr>
                <w:rFonts w:ascii="Times New Roman" w:hAnsi="Times New Roman"/>
                <w:sz w:val="24"/>
                <w:szCs w:val="24"/>
              </w:rPr>
              <w:t>Полностью изношенные основные средства, полная учетная стоимость, млн руб.</w:t>
            </w:r>
          </w:p>
        </w:tc>
        <w:tc>
          <w:tcPr>
            <w:tcW w:w="1077" w:type="dxa"/>
          </w:tcPr>
          <w:p w:rsidR="00B53361" w:rsidRPr="00191228" w:rsidRDefault="00B53361" w:rsidP="00191228">
            <w:pPr>
              <w:pStyle w:val="Default"/>
              <w:contextualSpacing/>
              <w:jc w:val="center"/>
              <w:rPr>
                <w:rFonts w:ascii="Times New Roman" w:hAnsi="Times New Roman" w:cs="Times New Roman"/>
              </w:rPr>
            </w:pPr>
          </w:p>
          <w:p w:rsidR="00B53361" w:rsidRPr="00191228" w:rsidRDefault="00B53361" w:rsidP="00191228">
            <w:pPr>
              <w:pStyle w:val="Default"/>
              <w:contextualSpacing/>
              <w:jc w:val="center"/>
              <w:rPr>
                <w:rFonts w:ascii="Times New Roman" w:hAnsi="Times New Roman" w:cs="Times New Roman"/>
              </w:rPr>
            </w:pPr>
          </w:p>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4765</w:t>
            </w:r>
          </w:p>
        </w:tc>
        <w:tc>
          <w:tcPr>
            <w:tcW w:w="1077" w:type="dxa"/>
          </w:tcPr>
          <w:p w:rsidR="00B53361" w:rsidRPr="00191228" w:rsidRDefault="00B53361" w:rsidP="00191228">
            <w:pPr>
              <w:pStyle w:val="Default"/>
              <w:contextualSpacing/>
              <w:jc w:val="center"/>
              <w:rPr>
                <w:rFonts w:ascii="Times New Roman" w:hAnsi="Times New Roman" w:cs="Times New Roman"/>
              </w:rPr>
            </w:pPr>
          </w:p>
          <w:p w:rsidR="00B53361" w:rsidRPr="00191228" w:rsidRDefault="00B53361" w:rsidP="00191228">
            <w:pPr>
              <w:pStyle w:val="Default"/>
              <w:contextualSpacing/>
              <w:jc w:val="center"/>
              <w:rPr>
                <w:rFonts w:ascii="Times New Roman" w:hAnsi="Times New Roman" w:cs="Times New Roman"/>
              </w:rPr>
            </w:pPr>
          </w:p>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5806</w:t>
            </w:r>
          </w:p>
        </w:tc>
        <w:tc>
          <w:tcPr>
            <w:tcW w:w="1077" w:type="dxa"/>
          </w:tcPr>
          <w:p w:rsidR="00B53361" w:rsidRPr="00191228" w:rsidRDefault="00B53361" w:rsidP="00191228">
            <w:pPr>
              <w:pStyle w:val="Default"/>
              <w:contextualSpacing/>
              <w:jc w:val="center"/>
              <w:rPr>
                <w:rFonts w:ascii="Times New Roman" w:hAnsi="Times New Roman" w:cs="Times New Roman"/>
              </w:rPr>
            </w:pPr>
          </w:p>
          <w:p w:rsidR="00B53361" w:rsidRPr="00191228" w:rsidRDefault="00B53361" w:rsidP="00191228">
            <w:pPr>
              <w:pStyle w:val="Default"/>
              <w:contextualSpacing/>
              <w:jc w:val="center"/>
              <w:rPr>
                <w:rFonts w:ascii="Times New Roman" w:hAnsi="Times New Roman" w:cs="Times New Roman"/>
              </w:rPr>
            </w:pPr>
          </w:p>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7647</w:t>
            </w:r>
          </w:p>
        </w:tc>
        <w:tc>
          <w:tcPr>
            <w:tcW w:w="1077" w:type="dxa"/>
          </w:tcPr>
          <w:p w:rsidR="00B53361" w:rsidRPr="00191228" w:rsidRDefault="00B53361" w:rsidP="00191228">
            <w:pPr>
              <w:pStyle w:val="Default"/>
              <w:contextualSpacing/>
              <w:jc w:val="center"/>
              <w:rPr>
                <w:rFonts w:ascii="Times New Roman" w:hAnsi="Times New Roman" w:cs="Times New Roman"/>
              </w:rPr>
            </w:pPr>
          </w:p>
          <w:p w:rsidR="00B53361" w:rsidRPr="00191228" w:rsidRDefault="00B53361" w:rsidP="00191228">
            <w:pPr>
              <w:pStyle w:val="Default"/>
              <w:contextualSpacing/>
              <w:jc w:val="center"/>
              <w:rPr>
                <w:rFonts w:ascii="Times New Roman" w:hAnsi="Times New Roman" w:cs="Times New Roman"/>
              </w:rPr>
            </w:pPr>
          </w:p>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8095</w:t>
            </w:r>
          </w:p>
        </w:tc>
        <w:tc>
          <w:tcPr>
            <w:tcW w:w="1078" w:type="dxa"/>
          </w:tcPr>
          <w:p w:rsidR="00B53361" w:rsidRPr="00191228" w:rsidRDefault="00B53361" w:rsidP="00191228">
            <w:pPr>
              <w:pStyle w:val="Default"/>
              <w:contextualSpacing/>
              <w:jc w:val="center"/>
              <w:rPr>
                <w:rFonts w:ascii="Times New Roman" w:hAnsi="Times New Roman" w:cs="Times New Roman"/>
              </w:rPr>
            </w:pPr>
          </w:p>
          <w:p w:rsidR="00B53361" w:rsidRPr="00191228" w:rsidRDefault="00B53361" w:rsidP="00191228">
            <w:pPr>
              <w:pStyle w:val="Default"/>
              <w:contextualSpacing/>
              <w:jc w:val="center"/>
              <w:rPr>
                <w:rFonts w:ascii="Times New Roman" w:hAnsi="Times New Roman" w:cs="Times New Roman"/>
              </w:rPr>
            </w:pPr>
          </w:p>
          <w:p w:rsidR="00B53361" w:rsidRPr="00191228" w:rsidRDefault="00B53361" w:rsidP="00191228">
            <w:pPr>
              <w:pStyle w:val="Default"/>
              <w:contextualSpacing/>
              <w:jc w:val="center"/>
              <w:rPr>
                <w:rFonts w:ascii="Times New Roman" w:hAnsi="Times New Roman" w:cs="Times New Roman"/>
              </w:rPr>
            </w:pPr>
            <w:r w:rsidRPr="00191228">
              <w:rPr>
                <w:rFonts w:ascii="Times New Roman" w:hAnsi="Times New Roman" w:cs="Times New Roman"/>
              </w:rPr>
              <w:t>9105</w:t>
            </w:r>
          </w:p>
        </w:tc>
      </w:tr>
    </w:tbl>
    <w:p w:rsidR="00B53361" w:rsidRDefault="00B53361" w:rsidP="00036369">
      <w:pPr>
        <w:spacing w:after="0" w:line="360" w:lineRule="auto"/>
        <w:ind w:firstLine="709"/>
        <w:jc w:val="both"/>
        <w:rPr>
          <w:rFonts w:ascii="Times New Roman" w:hAnsi="Times New Roman"/>
          <w:sz w:val="28"/>
          <w:szCs w:val="28"/>
        </w:rPr>
      </w:pPr>
      <w:bookmarkStart w:id="0" w:name="_GoBack"/>
      <w:bookmarkEnd w:id="0"/>
      <w:r w:rsidRPr="00A3478B">
        <w:rPr>
          <w:rFonts w:ascii="Times New Roman" w:hAnsi="Times New Roman"/>
          <w:sz w:val="28"/>
          <w:szCs w:val="28"/>
        </w:rPr>
        <w:t>Российский союз пекарей проводил анализ, который показал, что более 60 % хлебопекарного оборудования импортируются из-за рубежа. В настоящее время машиностроительные предприятия России работают над расширением ассортимента и качеством выпускаемой продукции, но все стадии производственного технологического цикла хлебопекарных предприятий они удовлетворить не могут.</w:t>
      </w:r>
    </w:p>
    <w:p w:rsidR="00B53361" w:rsidRDefault="00B53361" w:rsidP="00A3478B">
      <w:pPr>
        <w:spacing w:after="0" w:line="360" w:lineRule="auto"/>
        <w:ind w:firstLine="708"/>
        <w:jc w:val="both"/>
        <w:rPr>
          <w:rFonts w:ascii="Times New Roman" w:hAnsi="Times New Roman"/>
          <w:sz w:val="28"/>
          <w:szCs w:val="28"/>
        </w:rPr>
      </w:pPr>
      <w:r>
        <w:rPr>
          <w:rFonts w:ascii="Times New Roman" w:hAnsi="Times New Roman"/>
          <w:sz w:val="28"/>
          <w:szCs w:val="28"/>
        </w:rPr>
        <w:t>Процесс обновления основных фондов организаций хлебопекарной промышленности весьма затратен. Прибегнуть к заемным источникам финансирования удается далеко не всем организациям, а собственных средств недостаточно. Исходя из важности продукции, выпускаемой рассматриваемыми организациями, рекомендуется государству выделять им дополнительные финансовые ресурсы на возмездной и безвозмездной основе для обновления основных средств. Для стабилизации выручки этих организаций необходимо увеличить государственные заказы на их продукцию.</w:t>
      </w:r>
    </w:p>
    <w:p w:rsidR="00B53361" w:rsidRPr="002E488B" w:rsidRDefault="00B53361" w:rsidP="00A3478B">
      <w:pPr>
        <w:spacing w:after="0" w:line="360" w:lineRule="auto"/>
        <w:ind w:firstLine="708"/>
        <w:jc w:val="both"/>
        <w:rPr>
          <w:rFonts w:ascii="Times New Roman" w:hAnsi="Times New Roman"/>
          <w:sz w:val="28"/>
          <w:szCs w:val="28"/>
        </w:rPr>
      </w:pPr>
      <w:r>
        <w:rPr>
          <w:rFonts w:ascii="Times New Roman" w:hAnsi="Times New Roman"/>
          <w:sz w:val="28"/>
          <w:szCs w:val="28"/>
        </w:rPr>
        <w:t xml:space="preserve">Сумма запасов </w:t>
      </w:r>
      <w:r w:rsidRPr="002E488B">
        <w:rPr>
          <w:rFonts w:ascii="Times New Roman" w:hAnsi="Times New Roman"/>
          <w:sz w:val="28"/>
          <w:szCs w:val="28"/>
        </w:rPr>
        <w:t>организаций хлебопекарной промышленности имеет небольшую долю в оборотных активах организации</w:t>
      </w:r>
      <w:r>
        <w:rPr>
          <w:rFonts w:ascii="Times New Roman" w:hAnsi="Times New Roman"/>
          <w:sz w:val="28"/>
          <w:szCs w:val="28"/>
        </w:rPr>
        <w:t xml:space="preserve">, в этом </w:t>
      </w:r>
      <w:r w:rsidRPr="002E488B">
        <w:rPr>
          <w:rFonts w:ascii="Times New Roman" w:hAnsi="Times New Roman"/>
          <w:sz w:val="28"/>
          <w:szCs w:val="28"/>
        </w:rPr>
        <w:t xml:space="preserve">заключается </w:t>
      </w:r>
      <w:r>
        <w:rPr>
          <w:rFonts w:ascii="Times New Roman" w:hAnsi="Times New Roman"/>
          <w:sz w:val="28"/>
          <w:szCs w:val="28"/>
        </w:rPr>
        <w:t>специфика их деятельности С</w:t>
      </w:r>
      <w:r w:rsidRPr="002E488B">
        <w:rPr>
          <w:rFonts w:ascii="Times New Roman" w:hAnsi="Times New Roman"/>
          <w:sz w:val="28"/>
          <w:szCs w:val="28"/>
        </w:rPr>
        <w:t xml:space="preserve">умма дебиторской задолженности </w:t>
      </w:r>
      <w:r>
        <w:rPr>
          <w:rFonts w:ascii="Times New Roman" w:hAnsi="Times New Roman"/>
          <w:sz w:val="28"/>
          <w:szCs w:val="28"/>
        </w:rPr>
        <w:t>может в несколько раз превыша</w:t>
      </w:r>
      <w:r w:rsidRPr="002E488B">
        <w:rPr>
          <w:rFonts w:ascii="Times New Roman" w:hAnsi="Times New Roman"/>
          <w:sz w:val="28"/>
          <w:szCs w:val="28"/>
        </w:rPr>
        <w:t>т</w:t>
      </w:r>
      <w:r>
        <w:rPr>
          <w:rFonts w:ascii="Times New Roman" w:hAnsi="Times New Roman"/>
          <w:sz w:val="28"/>
          <w:szCs w:val="28"/>
        </w:rPr>
        <w:t>ь</w:t>
      </w:r>
      <w:r w:rsidRPr="002E488B">
        <w:rPr>
          <w:rFonts w:ascii="Times New Roman" w:hAnsi="Times New Roman"/>
          <w:sz w:val="28"/>
          <w:szCs w:val="28"/>
        </w:rPr>
        <w:t xml:space="preserve"> стоимость запасов. З</w:t>
      </w:r>
      <w:r>
        <w:rPr>
          <w:rFonts w:ascii="Times New Roman" w:hAnsi="Times New Roman"/>
          <w:sz w:val="28"/>
          <w:szCs w:val="28"/>
        </w:rPr>
        <w:t>апасы делятся на три главные ка</w:t>
      </w:r>
      <w:r w:rsidRPr="002E488B">
        <w:rPr>
          <w:rFonts w:ascii="Times New Roman" w:hAnsi="Times New Roman"/>
          <w:sz w:val="28"/>
          <w:szCs w:val="28"/>
        </w:rPr>
        <w:t>тегории: сырье, незавершенное производство и готовая продукция. Основное сырье рассматриваемых организаций – это мука, дрожжи, соль, вода, молоко, яйца; готовая продукция – хлеб и хлебобулочные изделия, которые не имеют длительного срока хранения. Объем незавершенного производства практически отсутствует. Поэтому создание больших резер</w:t>
      </w:r>
      <w:r>
        <w:rPr>
          <w:rFonts w:ascii="Times New Roman" w:hAnsi="Times New Roman"/>
          <w:sz w:val="28"/>
          <w:szCs w:val="28"/>
        </w:rPr>
        <w:t>вов запасов в данной отрасли не</w:t>
      </w:r>
      <w:r w:rsidRPr="002E488B">
        <w:rPr>
          <w:rFonts w:ascii="Times New Roman" w:hAnsi="Times New Roman"/>
          <w:sz w:val="28"/>
          <w:szCs w:val="28"/>
        </w:rPr>
        <w:t>возможно. Приобретение запасов в данном случае должно осуществляться по</w:t>
      </w:r>
      <w:r>
        <w:rPr>
          <w:rFonts w:ascii="Times New Roman" w:hAnsi="Times New Roman"/>
          <w:sz w:val="28"/>
          <w:szCs w:val="28"/>
        </w:rPr>
        <w:t xml:space="preserve"> </w:t>
      </w:r>
      <w:r w:rsidRPr="002E488B">
        <w:rPr>
          <w:rFonts w:ascii="Times New Roman" w:hAnsi="Times New Roman"/>
          <w:sz w:val="28"/>
          <w:szCs w:val="28"/>
        </w:rPr>
        <w:t>принципу «точно в срок», при этом методик</w:t>
      </w:r>
      <w:r>
        <w:rPr>
          <w:rFonts w:ascii="Times New Roman" w:hAnsi="Times New Roman"/>
          <w:sz w:val="28"/>
          <w:szCs w:val="28"/>
        </w:rPr>
        <w:t>а управления качеством производ</w:t>
      </w:r>
      <w:r w:rsidRPr="002E488B">
        <w:rPr>
          <w:rFonts w:ascii="Times New Roman" w:hAnsi="Times New Roman"/>
          <w:sz w:val="28"/>
          <w:szCs w:val="28"/>
        </w:rPr>
        <w:t>ства может избавить от необходимости хране</w:t>
      </w:r>
      <w:r>
        <w:rPr>
          <w:rFonts w:ascii="Times New Roman" w:hAnsi="Times New Roman"/>
          <w:sz w:val="28"/>
          <w:szCs w:val="28"/>
        </w:rPr>
        <w:t>ния запасов. Однако есть некото</w:t>
      </w:r>
      <w:r w:rsidRPr="002E488B">
        <w:rPr>
          <w:rFonts w:ascii="Times New Roman" w:hAnsi="Times New Roman"/>
          <w:sz w:val="28"/>
          <w:szCs w:val="28"/>
        </w:rPr>
        <w:t>рые условия успешного функционирования т</w:t>
      </w:r>
      <w:r>
        <w:rPr>
          <w:rFonts w:ascii="Times New Roman" w:hAnsi="Times New Roman"/>
          <w:sz w:val="28"/>
          <w:szCs w:val="28"/>
        </w:rPr>
        <w:t>акой политики управления запаса</w:t>
      </w:r>
      <w:r w:rsidRPr="002E488B">
        <w:rPr>
          <w:rFonts w:ascii="Times New Roman" w:hAnsi="Times New Roman"/>
          <w:sz w:val="28"/>
          <w:szCs w:val="28"/>
        </w:rPr>
        <w:t>ми:</w:t>
      </w:r>
    </w:p>
    <w:p w:rsidR="00B53361" w:rsidRPr="002E488B" w:rsidRDefault="00B53361" w:rsidP="00494A0F">
      <w:pPr>
        <w:spacing w:after="0" w:line="360" w:lineRule="auto"/>
        <w:ind w:firstLine="708"/>
        <w:jc w:val="both"/>
        <w:rPr>
          <w:rFonts w:ascii="Times New Roman" w:hAnsi="Times New Roman"/>
          <w:sz w:val="28"/>
          <w:szCs w:val="28"/>
        </w:rPr>
      </w:pPr>
      <w:r w:rsidRPr="002E488B">
        <w:rPr>
          <w:rFonts w:ascii="Times New Roman" w:hAnsi="Times New Roman"/>
          <w:sz w:val="28"/>
          <w:szCs w:val="28"/>
        </w:rPr>
        <w:t>1. Материалы доставляются по мере необходимости использования их в производстве благодаря четкой координации,</w:t>
      </w:r>
      <w:r>
        <w:rPr>
          <w:rFonts w:ascii="Times New Roman" w:hAnsi="Times New Roman"/>
          <w:sz w:val="28"/>
          <w:szCs w:val="28"/>
        </w:rPr>
        <w:t xml:space="preserve"> соответственно создание страхо</w:t>
      </w:r>
      <w:r w:rsidRPr="002E488B">
        <w:rPr>
          <w:rFonts w:ascii="Times New Roman" w:hAnsi="Times New Roman"/>
          <w:sz w:val="28"/>
          <w:szCs w:val="28"/>
        </w:rPr>
        <w:t>вых резервов запасов, принципы оптимального объема заказа в данном случае не используются.</w:t>
      </w:r>
    </w:p>
    <w:p w:rsidR="00B53361" w:rsidRPr="002E488B" w:rsidRDefault="00B53361" w:rsidP="00494A0F">
      <w:pPr>
        <w:spacing w:after="0" w:line="360" w:lineRule="auto"/>
        <w:ind w:firstLine="708"/>
        <w:jc w:val="both"/>
        <w:rPr>
          <w:rFonts w:ascii="Times New Roman" w:hAnsi="Times New Roman"/>
          <w:sz w:val="28"/>
          <w:szCs w:val="28"/>
        </w:rPr>
      </w:pPr>
      <w:r w:rsidRPr="002E488B">
        <w:rPr>
          <w:rFonts w:ascii="Times New Roman" w:hAnsi="Times New Roman"/>
          <w:sz w:val="28"/>
          <w:szCs w:val="28"/>
        </w:rPr>
        <w:t>2. Запасы готовой продукции обычно минимальны; товары производятся под заказ и не хранятся на складе.</w:t>
      </w:r>
    </w:p>
    <w:p w:rsidR="00B53361" w:rsidRPr="002E488B" w:rsidRDefault="00B53361" w:rsidP="00494A0F">
      <w:pPr>
        <w:spacing w:after="0" w:line="360" w:lineRule="auto"/>
        <w:ind w:firstLine="708"/>
        <w:jc w:val="both"/>
        <w:rPr>
          <w:rFonts w:ascii="Times New Roman" w:hAnsi="Times New Roman"/>
          <w:sz w:val="28"/>
          <w:szCs w:val="28"/>
        </w:rPr>
      </w:pPr>
      <w:r w:rsidRPr="002E488B">
        <w:rPr>
          <w:rFonts w:ascii="Times New Roman" w:hAnsi="Times New Roman"/>
          <w:sz w:val="28"/>
          <w:szCs w:val="28"/>
        </w:rPr>
        <w:t>3. Важное значение имеет эффективное планирование объемов продаж. Зачастую оптовые покупатели хлеба и хлебобулочных изделий – магазины, торговые сети за сутки или даже меньше корректируют свои заказы, поэтому необходимо на предприятии иметь эффективную систему планирования.</w:t>
      </w:r>
    </w:p>
    <w:p w:rsidR="00B53361" w:rsidRPr="00DA3562" w:rsidRDefault="00B53361" w:rsidP="00494A0F">
      <w:pPr>
        <w:spacing w:after="0" w:line="360" w:lineRule="auto"/>
        <w:ind w:firstLine="708"/>
        <w:jc w:val="both"/>
        <w:rPr>
          <w:rFonts w:ascii="Times New Roman" w:hAnsi="Times New Roman"/>
          <w:sz w:val="28"/>
          <w:szCs w:val="28"/>
        </w:rPr>
      </w:pPr>
      <w:r w:rsidRPr="002E488B">
        <w:rPr>
          <w:rFonts w:ascii="Times New Roman" w:hAnsi="Times New Roman"/>
          <w:sz w:val="28"/>
          <w:szCs w:val="28"/>
        </w:rPr>
        <w:t>При таких условиях прослеживается тесная связь поставщиков сырья, производителей и покупателей. При этом закупочная деятельность напрямую зависит от продаж и производства продукции.</w:t>
      </w:r>
    </w:p>
    <w:p w:rsidR="00B53361" w:rsidRPr="00DA3562" w:rsidRDefault="00B53361" w:rsidP="00494A0F">
      <w:pPr>
        <w:spacing w:after="0" w:line="360" w:lineRule="auto"/>
        <w:ind w:firstLine="708"/>
        <w:jc w:val="both"/>
        <w:rPr>
          <w:rFonts w:ascii="Times New Roman" w:hAnsi="Times New Roman"/>
          <w:sz w:val="28"/>
          <w:szCs w:val="28"/>
        </w:rPr>
      </w:pPr>
    </w:p>
    <w:p w:rsidR="00B53361" w:rsidRDefault="00B53361" w:rsidP="00591DFF">
      <w:pPr>
        <w:spacing w:after="0" w:line="240" w:lineRule="auto"/>
        <w:ind w:firstLine="708"/>
        <w:jc w:val="center"/>
        <w:rPr>
          <w:rFonts w:ascii="Times New Roman" w:hAnsi="Times New Roman"/>
          <w:b/>
          <w:sz w:val="24"/>
          <w:szCs w:val="24"/>
        </w:rPr>
      </w:pPr>
      <w:r w:rsidRPr="00591DFF">
        <w:rPr>
          <w:rFonts w:ascii="Times New Roman" w:hAnsi="Times New Roman"/>
          <w:b/>
          <w:sz w:val="24"/>
          <w:szCs w:val="24"/>
        </w:rPr>
        <w:t>Список литературы</w:t>
      </w:r>
    </w:p>
    <w:p w:rsidR="00B53361" w:rsidRDefault="00B53361" w:rsidP="00591DFF">
      <w:pPr>
        <w:spacing w:after="0" w:line="240" w:lineRule="auto"/>
        <w:ind w:firstLine="708"/>
        <w:jc w:val="center"/>
        <w:rPr>
          <w:rFonts w:ascii="Times New Roman" w:hAnsi="Times New Roman"/>
          <w:b/>
          <w:sz w:val="24"/>
          <w:szCs w:val="24"/>
        </w:rPr>
      </w:pPr>
    </w:p>
    <w:p w:rsidR="00B53361" w:rsidRDefault="00B53361" w:rsidP="00036369">
      <w:pPr>
        <w:spacing w:after="0" w:line="240" w:lineRule="auto"/>
        <w:ind w:firstLine="709"/>
        <w:jc w:val="both"/>
        <w:rPr>
          <w:rFonts w:ascii="Times New Roman" w:hAnsi="Times New Roman"/>
          <w:sz w:val="24"/>
          <w:szCs w:val="24"/>
        </w:rPr>
      </w:pPr>
      <w:r>
        <w:rPr>
          <w:rFonts w:ascii="Times New Roman" w:hAnsi="Times New Roman"/>
          <w:sz w:val="24"/>
          <w:szCs w:val="24"/>
        </w:rPr>
        <w:t xml:space="preserve">1. </w:t>
      </w:r>
      <w:r w:rsidRPr="00591DFF">
        <w:rPr>
          <w:rFonts w:ascii="Times New Roman" w:hAnsi="Times New Roman"/>
          <w:sz w:val="24"/>
          <w:szCs w:val="24"/>
        </w:rPr>
        <w:t>Гиляровская Л.Т. Анализ и оценка финансовой устойчивости коммерческих организаций [Электронный ресурс]: учебное пособие для студентов вузов, обучающихся по специальностям 080109 «Бухгалтерский учет, анализ и аудит», 080105 «Финансы и кредит»/ Гиляровская Л.Т., Ендовицкая А.В.— Электрон. текстовые данные.— М.: ЮНИТИ-ДАНА, 2015.— 159 c.— Режим доступа: http://www.iprbookshop.ru/52041.html.— ЭБС «IPRbooks»</w:t>
      </w:r>
      <w:r>
        <w:rPr>
          <w:rFonts w:ascii="Times New Roman" w:hAnsi="Times New Roman"/>
          <w:sz w:val="24"/>
          <w:szCs w:val="24"/>
        </w:rPr>
        <w:t>.</w:t>
      </w:r>
    </w:p>
    <w:p w:rsidR="00B53361" w:rsidRPr="00591DFF" w:rsidRDefault="00B53361" w:rsidP="00036369">
      <w:pPr>
        <w:spacing w:after="0" w:line="240" w:lineRule="auto"/>
        <w:ind w:firstLine="709"/>
        <w:jc w:val="both"/>
        <w:rPr>
          <w:rFonts w:ascii="Times New Roman" w:hAnsi="Times New Roman"/>
          <w:sz w:val="24"/>
          <w:szCs w:val="24"/>
        </w:rPr>
      </w:pPr>
      <w:r>
        <w:rPr>
          <w:rFonts w:ascii="Times New Roman" w:hAnsi="Times New Roman"/>
          <w:sz w:val="24"/>
          <w:szCs w:val="24"/>
        </w:rPr>
        <w:t>2</w:t>
      </w:r>
      <w:r w:rsidRPr="00591DFF">
        <w:rPr>
          <w:rFonts w:ascii="Times New Roman" w:hAnsi="Times New Roman"/>
          <w:sz w:val="24"/>
          <w:szCs w:val="24"/>
        </w:rPr>
        <w:t>. Официальный сайт Министерства сельского хозяйства Российской Федерации URL: http://www.mcx.ru</w:t>
      </w:r>
    </w:p>
    <w:p w:rsidR="00B53361" w:rsidRPr="00591DFF" w:rsidRDefault="00B53361" w:rsidP="00036369">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591DFF">
        <w:rPr>
          <w:rFonts w:ascii="Times New Roman" w:hAnsi="Times New Roman"/>
          <w:sz w:val="24"/>
          <w:szCs w:val="24"/>
        </w:rPr>
        <w:t>. Официальный сайт Федеральной службы государственной статистики Российской Федерации URL: http://www.gks.ru</w:t>
      </w:r>
    </w:p>
    <w:p w:rsidR="00B53361" w:rsidRPr="00591DFF" w:rsidRDefault="00B53361" w:rsidP="00036369">
      <w:pPr>
        <w:spacing w:after="0" w:line="240" w:lineRule="auto"/>
        <w:ind w:firstLine="709"/>
        <w:jc w:val="both"/>
        <w:rPr>
          <w:rFonts w:ascii="Times New Roman" w:hAnsi="Times New Roman"/>
          <w:sz w:val="24"/>
          <w:szCs w:val="24"/>
        </w:rPr>
      </w:pPr>
      <w:r>
        <w:rPr>
          <w:rFonts w:ascii="Times New Roman" w:hAnsi="Times New Roman"/>
          <w:sz w:val="24"/>
          <w:szCs w:val="24"/>
        </w:rPr>
        <w:t>4</w:t>
      </w:r>
      <w:r w:rsidRPr="00591DFF">
        <w:rPr>
          <w:rFonts w:ascii="Times New Roman" w:hAnsi="Times New Roman"/>
          <w:sz w:val="24"/>
          <w:szCs w:val="24"/>
        </w:rPr>
        <w:t>. Панищенко М.И., Губарьков С.В. Развитие хлебопекарной промышленности в России и ее современное состояние // Экономика и менеджмент инновационных технологий. 2016. № 6 [Электронный ресурс]. URL: http://ekonomika.snauka.ru/2016/06/11943 (дата обращения: 29.09.2017).</w:t>
      </w:r>
    </w:p>
    <w:p w:rsidR="00B53361" w:rsidRPr="000102D9" w:rsidRDefault="00B53361" w:rsidP="00036369">
      <w:pPr>
        <w:spacing w:after="0" w:line="240" w:lineRule="auto"/>
        <w:ind w:firstLine="709"/>
        <w:jc w:val="both"/>
        <w:rPr>
          <w:rFonts w:ascii="Times New Roman" w:hAnsi="Times New Roman"/>
          <w:sz w:val="24"/>
          <w:szCs w:val="24"/>
          <w:lang w:val="en-US"/>
        </w:rPr>
      </w:pPr>
      <w:r>
        <w:rPr>
          <w:rFonts w:ascii="Times New Roman" w:hAnsi="Times New Roman"/>
          <w:sz w:val="24"/>
          <w:szCs w:val="24"/>
        </w:rPr>
        <w:t>5</w:t>
      </w:r>
      <w:r w:rsidRPr="00591DFF">
        <w:rPr>
          <w:rFonts w:ascii="Times New Roman" w:hAnsi="Times New Roman"/>
          <w:sz w:val="24"/>
          <w:szCs w:val="24"/>
        </w:rPr>
        <w:t xml:space="preserve">. Рысьмятов А. и др. Рынок производственного обслуживания сельхозпредприятий [Текст] / А. Рысьмятов, В. Моисеев, И. Чеботарева  // АПК: Экономика, управление. </w:t>
      </w:r>
      <w:r w:rsidRPr="000102D9">
        <w:rPr>
          <w:rFonts w:ascii="Times New Roman" w:hAnsi="Times New Roman"/>
          <w:sz w:val="24"/>
          <w:szCs w:val="24"/>
          <w:lang w:val="en-US"/>
        </w:rPr>
        <w:t xml:space="preserve">2005. № 6. </w:t>
      </w:r>
      <w:r w:rsidRPr="00591DFF">
        <w:rPr>
          <w:rFonts w:ascii="Times New Roman" w:hAnsi="Times New Roman"/>
          <w:sz w:val="24"/>
          <w:szCs w:val="24"/>
        </w:rPr>
        <w:t>С</w:t>
      </w:r>
      <w:r w:rsidRPr="000102D9">
        <w:rPr>
          <w:rFonts w:ascii="Times New Roman" w:hAnsi="Times New Roman"/>
          <w:sz w:val="24"/>
          <w:szCs w:val="24"/>
          <w:lang w:val="en-US"/>
        </w:rPr>
        <w:t>. 38-45</w:t>
      </w:r>
    </w:p>
    <w:p w:rsidR="00B53361" w:rsidRPr="000102D9" w:rsidRDefault="00B53361" w:rsidP="00036369">
      <w:pPr>
        <w:spacing w:after="0" w:line="240" w:lineRule="auto"/>
        <w:ind w:firstLine="709"/>
        <w:jc w:val="both"/>
        <w:rPr>
          <w:rFonts w:ascii="Times New Roman" w:hAnsi="Times New Roman"/>
          <w:sz w:val="24"/>
          <w:szCs w:val="24"/>
          <w:lang w:val="en-US"/>
        </w:rPr>
      </w:pPr>
    </w:p>
    <w:p w:rsidR="00B53361" w:rsidRPr="000102D9" w:rsidRDefault="00B53361" w:rsidP="00AD3701">
      <w:pPr>
        <w:widowControl w:val="0"/>
        <w:shd w:val="clear" w:color="auto" w:fill="FFFFFF"/>
        <w:autoSpaceDE w:val="0"/>
        <w:autoSpaceDN w:val="0"/>
        <w:adjustRightInd w:val="0"/>
        <w:spacing w:after="0" w:line="240" w:lineRule="auto"/>
        <w:ind w:firstLine="709"/>
        <w:jc w:val="center"/>
        <w:rPr>
          <w:rFonts w:ascii="Times New Roman" w:hAnsi="Times New Roman"/>
          <w:b/>
          <w:sz w:val="24"/>
          <w:szCs w:val="24"/>
          <w:lang w:val="en-US"/>
        </w:rPr>
      </w:pPr>
      <w:r w:rsidRPr="000102D9">
        <w:rPr>
          <w:rFonts w:ascii="Times New Roman" w:hAnsi="Times New Roman"/>
          <w:b/>
          <w:sz w:val="24"/>
          <w:szCs w:val="24"/>
          <w:lang w:val="en-US"/>
        </w:rPr>
        <w:t>References</w:t>
      </w:r>
    </w:p>
    <w:p w:rsidR="00B53361" w:rsidRPr="000102D9" w:rsidRDefault="00B53361" w:rsidP="00AD3701">
      <w:pPr>
        <w:widowControl w:val="0"/>
        <w:shd w:val="clear" w:color="auto" w:fill="FFFFFF"/>
        <w:autoSpaceDE w:val="0"/>
        <w:autoSpaceDN w:val="0"/>
        <w:adjustRightInd w:val="0"/>
        <w:spacing w:after="0" w:line="240" w:lineRule="auto"/>
        <w:ind w:firstLine="709"/>
        <w:jc w:val="center"/>
        <w:rPr>
          <w:rFonts w:ascii="Times New Roman" w:hAnsi="Times New Roman"/>
          <w:b/>
          <w:sz w:val="24"/>
          <w:szCs w:val="24"/>
          <w:lang w:val="en-US"/>
        </w:rPr>
      </w:pPr>
    </w:p>
    <w:p w:rsidR="00B53361" w:rsidRPr="00EB1D3E" w:rsidRDefault="00B53361" w:rsidP="00EB1D3E">
      <w:pPr>
        <w:widowControl w:val="0"/>
        <w:shd w:val="clear" w:color="auto" w:fill="FFFFFF"/>
        <w:autoSpaceDE w:val="0"/>
        <w:autoSpaceDN w:val="0"/>
        <w:adjustRightInd w:val="0"/>
        <w:spacing w:after="0" w:line="240" w:lineRule="auto"/>
        <w:ind w:firstLine="709"/>
        <w:jc w:val="both"/>
        <w:rPr>
          <w:rFonts w:ascii="Times New Roman" w:hAnsi="Times New Roman"/>
          <w:sz w:val="24"/>
          <w:szCs w:val="24"/>
          <w:lang w:val="en-US"/>
        </w:rPr>
      </w:pPr>
      <w:r w:rsidRPr="00EB1D3E">
        <w:rPr>
          <w:rFonts w:ascii="Times New Roman" w:hAnsi="Times New Roman"/>
          <w:sz w:val="24"/>
          <w:szCs w:val="24"/>
          <w:lang w:val="en-US"/>
        </w:rPr>
        <w:t>1. Giljarovskaja L.T. Analiz i ocenka finansovoj ustojchivosti kommercheskih organizacij [Jelektronnyj resurs]: uchebnoe posobie dlja studentov vuzov, obuchajushhihsja po special'nostjam 080109 «Buhgalterskij uchet, analiz i audit», 080105 «Finansy i kredit»/ Giljarovskaja L.T., Endovickaja A.V.— Jelektron. tekstovye dannye.— M.: JuNITI-DANA, 2015.— 159 c.— Rezhim dostupa: http://www.iprbookshop.ru/52041.html.— JeBS «IPRbooks».</w:t>
      </w:r>
    </w:p>
    <w:p w:rsidR="00B53361" w:rsidRPr="00EB1D3E" w:rsidRDefault="00B53361" w:rsidP="00EB1D3E">
      <w:pPr>
        <w:widowControl w:val="0"/>
        <w:shd w:val="clear" w:color="auto" w:fill="FFFFFF"/>
        <w:autoSpaceDE w:val="0"/>
        <w:autoSpaceDN w:val="0"/>
        <w:adjustRightInd w:val="0"/>
        <w:spacing w:after="0" w:line="240" w:lineRule="auto"/>
        <w:ind w:firstLine="709"/>
        <w:jc w:val="both"/>
        <w:rPr>
          <w:rFonts w:ascii="Times New Roman" w:hAnsi="Times New Roman"/>
          <w:sz w:val="24"/>
          <w:szCs w:val="24"/>
          <w:lang w:val="en-US"/>
        </w:rPr>
      </w:pPr>
      <w:r w:rsidRPr="00EB1D3E">
        <w:rPr>
          <w:rFonts w:ascii="Times New Roman" w:hAnsi="Times New Roman"/>
          <w:sz w:val="24"/>
          <w:szCs w:val="24"/>
          <w:lang w:val="en-US"/>
        </w:rPr>
        <w:t>2. Oficial'nyj sajt Ministerstva sel'skogo hozjajstva Rossijskoj Federacii URL: http://www.mcx.ru</w:t>
      </w:r>
    </w:p>
    <w:p w:rsidR="00B53361" w:rsidRPr="00EB1D3E" w:rsidRDefault="00B53361" w:rsidP="00EB1D3E">
      <w:pPr>
        <w:widowControl w:val="0"/>
        <w:shd w:val="clear" w:color="auto" w:fill="FFFFFF"/>
        <w:autoSpaceDE w:val="0"/>
        <w:autoSpaceDN w:val="0"/>
        <w:adjustRightInd w:val="0"/>
        <w:spacing w:after="0" w:line="240" w:lineRule="auto"/>
        <w:ind w:firstLine="709"/>
        <w:jc w:val="both"/>
        <w:rPr>
          <w:rFonts w:ascii="Times New Roman" w:hAnsi="Times New Roman"/>
          <w:sz w:val="24"/>
          <w:szCs w:val="24"/>
          <w:lang w:val="en-US"/>
        </w:rPr>
      </w:pPr>
      <w:r w:rsidRPr="00EB1D3E">
        <w:rPr>
          <w:rFonts w:ascii="Times New Roman" w:hAnsi="Times New Roman"/>
          <w:sz w:val="24"/>
          <w:szCs w:val="24"/>
          <w:lang w:val="en-US"/>
        </w:rPr>
        <w:t>3. Oficial'nyj sajt Federal'noj sluzhby gosudarstvennoj statistiki Rossijskoj Federacii URL: http://www.gks.ru</w:t>
      </w:r>
    </w:p>
    <w:p w:rsidR="00B53361" w:rsidRPr="00EB1D3E" w:rsidRDefault="00B53361" w:rsidP="00EB1D3E">
      <w:pPr>
        <w:widowControl w:val="0"/>
        <w:shd w:val="clear" w:color="auto" w:fill="FFFFFF"/>
        <w:autoSpaceDE w:val="0"/>
        <w:autoSpaceDN w:val="0"/>
        <w:adjustRightInd w:val="0"/>
        <w:spacing w:after="0" w:line="240" w:lineRule="auto"/>
        <w:ind w:firstLine="709"/>
        <w:jc w:val="both"/>
        <w:rPr>
          <w:rFonts w:ascii="Times New Roman" w:hAnsi="Times New Roman"/>
          <w:sz w:val="24"/>
          <w:szCs w:val="24"/>
          <w:lang w:val="en-US"/>
        </w:rPr>
      </w:pPr>
      <w:r w:rsidRPr="00EB1D3E">
        <w:rPr>
          <w:rFonts w:ascii="Times New Roman" w:hAnsi="Times New Roman"/>
          <w:sz w:val="24"/>
          <w:szCs w:val="24"/>
          <w:lang w:val="en-US"/>
        </w:rPr>
        <w:t>4. Panishhenko M.I., Gubar'kov S.V. Razvitie hlebopekarnoj promyshlennosti v Rossii i ee sovremennoe sostojanie // Jekonomika i menedzhment innovacionnyh tehnologij. 2016. № 6 [Jelektronnyj resurs]. URL: http://ekonomika.snauka.ru/2016/06/11943 (data obrashhenija: 29.09.2017).</w:t>
      </w:r>
    </w:p>
    <w:p w:rsidR="00B53361" w:rsidRPr="00EB1D3E" w:rsidRDefault="00B53361" w:rsidP="00EB1D3E">
      <w:pPr>
        <w:widowControl w:val="0"/>
        <w:shd w:val="clear" w:color="auto" w:fill="FFFFFF"/>
        <w:autoSpaceDE w:val="0"/>
        <w:autoSpaceDN w:val="0"/>
        <w:adjustRightInd w:val="0"/>
        <w:spacing w:after="0" w:line="240" w:lineRule="auto"/>
        <w:ind w:firstLine="709"/>
        <w:jc w:val="both"/>
        <w:rPr>
          <w:rFonts w:ascii="Times New Roman" w:hAnsi="Times New Roman"/>
          <w:sz w:val="24"/>
          <w:szCs w:val="24"/>
          <w:lang w:val="en-US"/>
        </w:rPr>
      </w:pPr>
      <w:r w:rsidRPr="00EB1D3E">
        <w:rPr>
          <w:rFonts w:ascii="Times New Roman" w:hAnsi="Times New Roman"/>
          <w:sz w:val="24"/>
          <w:szCs w:val="24"/>
          <w:lang w:val="en-US"/>
        </w:rPr>
        <w:t>5. Rys'mjatov A. i dr. Rynok proizvodstvennogo obsluzhivanija sel'hozpredprijatij [Tekst] / A. Rys'mjatov, V. Moiseev, I. Chebotareva  // APK: Jekonomika, upravlenie. 2005. № 6. S. 38-45</w:t>
      </w:r>
    </w:p>
    <w:sectPr w:rsidR="00B53361" w:rsidRPr="00EB1D3E" w:rsidSect="009373B7">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361" w:rsidRDefault="00B53361" w:rsidP="00FB13A1">
      <w:pPr>
        <w:spacing w:after="0" w:line="240" w:lineRule="auto"/>
      </w:pPr>
      <w:r>
        <w:separator/>
      </w:r>
    </w:p>
  </w:endnote>
  <w:endnote w:type="continuationSeparator" w:id="0">
    <w:p w:rsidR="00B53361" w:rsidRDefault="00B53361" w:rsidP="00FB13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361" w:rsidRPr="004B77EF" w:rsidRDefault="00B53361" w:rsidP="004B77EF">
    <w:pPr>
      <w:pStyle w:val="Footer"/>
    </w:pPr>
    <w:r w:rsidRPr="000A30AD">
      <w:rPr>
        <w:rFonts w:ascii="Times New Roman" w:hAnsi="Times New Roman"/>
        <w:sz w:val="24"/>
        <w:szCs w:val="24"/>
      </w:rPr>
      <w:t>http://ej.kubagro.ru/20</w:t>
    </w:r>
    <w:r w:rsidRPr="000A30AD">
      <w:rPr>
        <w:rFonts w:ascii="Times New Roman" w:hAnsi="Times New Roman"/>
        <w:sz w:val="24"/>
        <w:szCs w:val="24"/>
        <w:lang w:val="en-US"/>
      </w:rPr>
      <w:t>17</w:t>
    </w:r>
    <w:r w:rsidRPr="000A30AD">
      <w:rPr>
        <w:rFonts w:ascii="Times New Roman" w:hAnsi="Times New Roman"/>
        <w:sz w:val="24"/>
        <w:szCs w:val="24"/>
      </w:rPr>
      <w:t>/</w:t>
    </w:r>
    <w:r w:rsidRPr="000A30AD">
      <w:rPr>
        <w:rFonts w:ascii="Times New Roman" w:hAnsi="Times New Roman"/>
        <w:sz w:val="24"/>
        <w:szCs w:val="24"/>
        <w:lang w:val="en-US"/>
      </w:rPr>
      <w:t>08</w:t>
    </w:r>
    <w:r w:rsidRPr="000A30AD">
      <w:rPr>
        <w:rFonts w:ascii="Times New Roman" w:hAnsi="Times New Roman"/>
        <w:sz w:val="24"/>
        <w:szCs w:val="24"/>
      </w:rPr>
      <w:t>/pdf/</w:t>
    </w:r>
    <w:r>
      <w:rPr>
        <w:rFonts w:ascii="Times New Roman" w:hAnsi="Times New Roman"/>
        <w:sz w:val="24"/>
        <w:szCs w:val="24"/>
        <w:lang w:val="en-US"/>
      </w:rPr>
      <w:t>95</w:t>
    </w:r>
    <w:r w:rsidRPr="000A30A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361" w:rsidRDefault="00B53361" w:rsidP="00FB13A1">
      <w:pPr>
        <w:spacing w:after="0" w:line="240" w:lineRule="auto"/>
      </w:pPr>
      <w:r>
        <w:separator/>
      </w:r>
    </w:p>
  </w:footnote>
  <w:footnote w:type="continuationSeparator" w:id="0">
    <w:p w:rsidR="00B53361" w:rsidRDefault="00B53361" w:rsidP="00FB13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361" w:rsidRDefault="00B53361" w:rsidP="005372C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3361" w:rsidRDefault="00B53361" w:rsidP="004B77E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361" w:rsidRPr="004B77EF" w:rsidRDefault="00B53361" w:rsidP="005372CD">
    <w:pPr>
      <w:pStyle w:val="Header"/>
      <w:framePr w:wrap="around" w:vAnchor="text" w:hAnchor="margin" w:xAlign="right" w:y="1"/>
      <w:rPr>
        <w:rStyle w:val="PageNumber"/>
        <w:rFonts w:ascii="Times New Roman" w:hAnsi="Times New Roman"/>
        <w:sz w:val="28"/>
        <w:szCs w:val="28"/>
      </w:rPr>
    </w:pPr>
    <w:r w:rsidRPr="004B77EF">
      <w:rPr>
        <w:rStyle w:val="PageNumber"/>
        <w:rFonts w:ascii="Times New Roman" w:hAnsi="Times New Roman"/>
        <w:sz w:val="28"/>
        <w:szCs w:val="28"/>
      </w:rPr>
      <w:fldChar w:fldCharType="begin"/>
    </w:r>
    <w:r w:rsidRPr="004B77EF">
      <w:rPr>
        <w:rStyle w:val="PageNumber"/>
        <w:rFonts w:ascii="Times New Roman" w:hAnsi="Times New Roman"/>
        <w:sz w:val="28"/>
        <w:szCs w:val="28"/>
      </w:rPr>
      <w:instrText xml:space="preserve">PAGE  </w:instrText>
    </w:r>
    <w:r w:rsidRPr="004B77EF">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4B77EF">
      <w:rPr>
        <w:rStyle w:val="PageNumber"/>
        <w:rFonts w:ascii="Times New Roman" w:hAnsi="Times New Roman"/>
        <w:sz w:val="28"/>
        <w:szCs w:val="28"/>
      </w:rPr>
      <w:fldChar w:fldCharType="end"/>
    </w:r>
  </w:p>
  <w:p w:rsidR="00B53361" w:rsidRPr="004B77EF" w:rsidRDefault="00B53361" w:rsidP="004B77EF">
    <w:pPr>
      <w:pStyle w:val="Header"/>
      <w:ind w:right="360"/>
      <w:rPr>
        <w:lang w:val="en-US"/>
      </w:rPr>
    </w:pPr>
    <w:r w:rsidRPr="00BA61B6">
      <w:rPr>
        <w:rFonts w:ascii="Times New Roman" w:hAnsi="Times New Roman"/>
        <w:sz w:val="24"/>
        <w:szCs w:val="24"/>
      </w:rPr>
      <w:t>Научный журнал КубГАУ, №13</w:t>
    </w:r>
    <w:r w:rsidRPr="00BA61B6">
      <w:rPr>
        <w:rFonts w:ascii="Times New Roman" w:hAnsi="Times New Roman"/>
        <w:sz w:val="24"/>
        <w:szCs w:val="24"/>
        <w:lang w:val="en-US"/>
      </w:rPr>
      <w:t>2</w:t>
    </w:r>
    <w:r w:rsidRPr="00BA61B6">
      <w:rPr>
        <w:rFonts w:ascii="Times New Roman" w:hAnsi="Times New Roman"/>
        <w:sz w:val="24"/>
        <w:szCs w:val="24"/>
      </w:rPr>
      <w:t>(0</w:t>
    </w:r>
    <w:r w:rsidRPr="00BA61B6">
      <w:rPr>
        <w:rFonts w:ascii="Times New Roman" w:hAnsi="Times New Roman"/>
        <w:sz w:val="24"/>
        <w:szCs w:val="24"/>
        <w:lang w:val="en-US"/>
      </w:rPr>
      <w:t>8</w:t>
    </w:r>
    <w:r w:rsidRPr="00BA61B6">
      <w:rPr>
        <w:rFonts w:ascii="Times New Roman" w:hAnsi="Times New Roman"/>
        <w:sz w:val="24"/>
        <w:szCs w:val="24"/>
      </w:rPr>
      <w:t>), 2017 года</w:t>
    </w:r>
  </w:p>
  <w:p w:rsidR="00B53361" w:rsidRDefault="00B5336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87DDA"/>
    <w:multiLevelType w:val="hybridMultilevel"/>
    <w:tmpl w:val="D532622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1146E7"/>
    <w:multiLevelType w:val="hybridMultilevel"/>
    <w:tmpl w:val="B92AFB0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73B7"/>
    <w:rsid w:val="000003BF"/>
    <w:rsid w:val="000007AC"/>
    <w:rsid w:val="00000AB0"/>
    <w:rsid w:val="00000BF6"/>
    <w:rsid w:val="00001C3C"/>
    <w:rsid w:val="00002099"/>
    <w:rsid w:val="00002239"/>
    <w:rsid w:val="00002400"/>
    <w:rsid w:val="00002A14"/>
    <w:rsid w:val="00002F45"/>
    <w:rsid w:val="00003001"/>
    <w:rsid w:val="000030C0"/>
    <w:rsid w:val="00004750"/>
    <w:rsid w:val="00004E7E"/>
    <w:rsid w:val="00005961"/>
    <w:rsid w:val="00005F7C"/>
    <w:rsid w:val="00005F9E"/>
    <w:rsid w:val="000068A2"/>
    <w:rsid w:val="0000694B"/>
    <w:rsid w:val="00006A96"/>
    <w:rsid w:val="00006E82"/>
    <w:rsid w:val="000072CD"/>
    <w:rsid w:val="000074B7"/>
    <w:rsid w:val="00007543"/>
    <w:rsid w:val="000102D9"/>
    <w:rsid w:val="00010FE6"/>
    <w:rsid w:val="00011D5A"/>
    <w:rsid w:val="00011F9E"/>
    <w:rsid w:val="000120D8"/>
    <w:rsid w:val="00012668"/>
    <w:rsid w:val="00012843"/>
    <w:rsid w:val="000129EF"/>
    <w:rsid w:val="00012A4D"/>
    <w:rsid w:val="0001310A"/>
    <w:rsid w:val="00013838"/>
    <w:rsid w:val="00013CE7"/>
    <w:rsid w:val="000146A9"/>
    <w:rsid w:val="000152D6"/>
    <w:rsid w:val="000154D1"/>
    <w:rsid w:val="000155CC"/>
    <w:rsid w:val="000163BA"/>
    <w:rsid w:val="0001649F"/>
    <w:rsid w:val="00016504"/>
    <w:rsid w:val="000167C0"/>
    <w:rsid w:val="00016A09"/>
    <w:rsid w:val="0002092C"/>
    <w:rsid w:val="00020AB7"/>
    <w:rsid w:val="00020E2A"/>
    <w:rsid w:val="0002133B"/>
    <w:rsid w:val="00021735"/>
    <w:rsid w:val="00021EF0"/>
    <w:rsid w:val="00022589"/>
    <w:rsid w:val="00022602"/>
    <w:rsid w:val="00022D55"/>
    <w:rsid w:val="00022EF8"/>
    <w:rsid w:val="0002340D"/>
    <w:rsid w:val="000239F5"/>
    <w:rsid w:val="00023E7A"/>
    <w:rsid w:val="00023EC6"/>
    <w:rsid w:val="00024379"/>
    <w:rsid w:val="00024CA9"/>
    <w:rsid w:val="0002509F"/>
    <w:rsid w:val="00025A7A"/>
    <w:rsid w:val="00025AC4"/>
    <w:rsid w:val="00025D26"/>
    <w:rsid w:val="00025FA4"/>
    <w:rsid w:val="00026E6A"/>
    <w:rsid w:val="000302D9"/>
    <w:rsid w:val="00030A1B"/>
    <w:rsid w:val="00031027"/>
    <w:rsid w:val="00031177"/>
    <w:rsid w:val="0003164E"/>
    <w:rsid w:val="00032373"/>
    <w:rsid w:val="00032C3D"/>
    <w:rsid w:val="0003306D"/>
    <w:rsid w:val="0003362C"/>
    <w:rsid w:val="00033AAC"/>
    <w:rsid w:val="000342C1"/>
    <w:rsid w:val="000345F2"/>
    <w:rsid w:val="00035423"/>
    <w:rsid w:val="0003548C"/>
    <w:rsid w:val="000354CF"/>
    <w:rsid w:val="000360F9"/>
    <w:rsid w:val="0003612B"/>
    <w:rsid w:val="00036369"/>
    <w:rsid w:val="00036494"/>
    <w:rsid w:val="00037858"/>
    <w:rsid w:val="0003792B"/>
    <w:rsid w:val="00037A1D"/>
    <w:rsid w:val="00037E3B"/>
    <w:rsid w:val="0004094E"/>
    <w:rsid w:val="00040D01"/>
    <w:rsid w:val="00040D15"/>
    <w:rsid w:val="0004185D"/>
    <w:rsid w:val="00041DBF"/>
    <w:rsid w:val="00042386"/>
    <w:rsid w:val="000424D8"/>
    <w:rsid w:val="00042B7A"/>
    <w:rsid w:val="00042D4C"/>
    <w:rsid w:val="00043769"/>
    <w:rsid w:val="0004418B"/>
    <w:rsid w:val="000445A1"/>
    <w:rsid w:val="00044715"/>
    <w:rsid w:val="00044A13"/>
    <w:rsid w:val="00044A58"/>
    <w:rsid w:val="00044A8E"/>
    <w:rsid w:val="00044CCA"/>
    <w:rsid w:val="0004545A"/>
    <w:rsid w:val="000459BE"/>
    <w:rsid w:val="00045EFE"/>
    <w:rsid w:val="0004695F"/>
    <w:rsid w:val="00046B1A"/>
    <w:rsid w:val="000473CC"/>
    <w:rsid w:val="000473D7"/>
    <w:rsid w:val="00047487"/>
    <w:rsid w:val="00047721"/>
    <w:rsid w:val="000479C1"/>
    <w:rsid w:val="0005016A"/>
    <w:rsid w:val="00050263"/>
    <w:rsid w:val="00050299"/>
    <w:rsid w:val="00050FC1"/>
    <w:rsid w:val="00051C40"/>
    <w:rsid w:val="00051D49"/>
    <w:rsid w:val="00051E52"/>
    <w:rsid w:val="00052317"/>
    <w:rsid w:val="00052B9C"/>
    <w:rsid w:val="00052E19"/>
    <w:rsid w:val="00052FFE"/>
    <w:rsid w:val="000530BD"/>
    <w:rsid w:val="00053401"/>
    <w:rsid w:val="000542AC"/>
    <w:rsid w:val="000543CD"/>
    <w:rsid w:val="00054669"/>
    <w:rsid w:val="000548EB"/>
    <w:rsid w:val="00054A30"/>
    <w:rsid w:val="000550D9"/>
    <w:rsid w:val="00055850"/>
    <w:rsid w:val="00055C6A"/>
    <w:rsid w:val="00056199"/>
    <w:rsid w:val="00056387"/>
    <w:rsid w:val="000563B8"/>
    <w:rsid w:val="000566FE"/>
    <w:rsid w:val="00056A32"/>
    <w:rsid w:val="00057007"/>
    <w:rsid w:val="0005720E"/>
    <w:rsid w:val="00057CFD"/>
    <w:rsid w:val="00060916"/>
    <w:rsid w:val="00060ADA"/>
    <w:rsid w:val="00060D77"/>
    <w:rsid w:val="00060ED0"/>
    <w:rsid w:val="00060F49"/>
    <w:rsid w:val="00061115"/>
    <w:rsid w:val="000622F6"/>
    <w:rsid w:val="00062893"/>
    <w:rsid w:val="00062D00"/>
    <w:rsid w:val="00063300"/>
    <w:rsid w:val="00063DF1"/>
    <w:rsid w:val="000642A1"/>
    <w:rsid w:val="00064774"/>
    <w:rsid w:val="000652C0"/>
    <w:rsid w:val="00065BC1"/>
    <w:rsid w:val="00066248"/>
    <w:rsid w:val="000662F4"/>
    <w:rsid w:val="000664F6"/>
    <w:rsid w:val="00067353"/>
    <w:rsid w:val="0006770C"/>
    <w:rsid w:val="00067CE7"/>
    <w:rsid w:val="00067F36"/>
    <w:rsid w:val="00070198"/>
    <w:rsid w:val="00070547"/>
    <w:rsid w:val="00070CF8"/>
    <w:rsid w:val="000711FA"/>
    <w:rsid w:val="00071808"/>
    <w:rsid w:val="00071EE9"/>
    <w:rsid w:val="00072790"/>
    <w:rsid w:val="00072ABD"/>
    <w:rsid w:val="000733A1"/>
    <w:rsid w:val="00073690"/>
    <w:rsid w:val="00073841"/>
    <w:rsid w:val="00073CB7"/>
    <w:rsid w:val="000740D9"/>
    <w:rsid w:val="00074E5C"/>
    <w:rsid w:val="00074EF4"/>
    <w:rsid w:val="000753F8"/>
    <w:rsid w:val="000757A7"/>
    <w:rsid w:val="00075A43"/>
    <w:rsid w:val="00075EFC"/>
    <w:rsid w:val="00075F15"/>
    <w:rsid w:val="000761B1"/>
    <w:rsid w:val="00076426"/>
    <w:rsid w:val="00077158"/>
    <w:rsid w:val="000772C9"/>
    <w:rsid w:val="00077B97"/>
    <w:rsid w:val="00077C14"/>
    <w:rsid w:val="00077D29"/>
    <w:rsid w:val="0008029C"/>
    <w:rsid w:val="0008059A"/>
    <w:rsid w:val="00080617"/>
    <w:rsid w:val="000807BA"/>
    <w:rsid w:val="00080A0F"/>
    <w:rsid w:val="00080DF3"/>
    <w:rsid w:val="00081442"/>
    <w:rsid w:val="0008173A"/>
    <w:rsid w:val="00082077"/>
    <w:rsid w:val="0008216D"/>
    <w:rsid w:val="00082238"/>
    <w:rsid w:val="0008302A"/>
    <w:rsid w:val="00083202"/>
    <w:rsid w:val="00083792"/>
    <w:rsid w:val="00083954"/>
    <w:rsid w:val="00083C78"/>
    <w:rsid w:val="000841F6"/>
    <w:rsid w:val="000843B2"/>
    <w:rsid w:val="0008441C"/>
    <w:rsid w:val="00084707"/>
    <w:rsid w:val="00084C36"/>
    <w:rsid w:val="00084C6F"/>
    <w:rsid w:val="000857C5"/>
    <w:rsid w:val="00085994"/>
    <w:rsid w:val="00085D2A"/>
    <w:rsid w:val="000862CD"/>
    <w:rsid w:val="0008658E"/>
    <w:rsid w:val="00086865"/>
    <w:rsid w:val="000869CB"/>
    <w:rsid w:val="00086B80"/>
    <w:rsid w:val="0008753E"/>
    <w:rsid w:val="000875CF"/>
    <w:rsid w:val="00087AA7"/>
    <w:rsid w:val="00087D01"/>
    <w:rsid w:val="000900B8"/>
    <w:rsid w:val="0009018B"/>
    <w:rsid w:val="000901E9"/>
    <w:rsid w:val="00090296"/>
    <w:rsid w:val="00090B04"/>
    <w:rsid w:val="00090E33"/>
    <w:rsid w:val="00091632"/>
    <w:rsid w:val="00091851"/>
    <w:rsid w:val="0009191F"/>
    <w:rsid w:val="00091A31"/>
    <w:rsid w:val="00091ECA"/>
    <w:rsid w:val="00092AAC"/>
    <w:rsid w:val="00093252"/>
    <w:rsid w:val="000941AA"/>
    <w:rsid w:val="0009508C"/>
    <w:rsid w:val="00095B78"/>
    <w:rsid w:val="00096499"/>
    <w:rsid w:val="00096BBF"/>
    <w:rsid w:val="00097B1B"/>
    <w:rsid w:val="000A0795"/>
    <w:rsid w:val="000A0919"/>
    <w:rsid w:val="000A0C87"/>
    <w:rsid w:val="000A100E"/>
    <w:rsid w:val="000A1855"/>
    <w:rsid w:val="000A18A7"/>
    <w:rsid w:val="000A19C5"/>
    <w:rsid w:val="000A1EE4"/>
    <w:rsid w:val="000A2BDE"/>
    <w:rsid w:val="000A2F96"/>
    <w:rsid w:val="000A2FA7"/>
    <w:rsid w:val="000A30AD"/>
    <w:rsid w:val="000A30E3"/>
    <w:rsid w:val="000A4B09"/>
    <w:rsid w:val="000A4E44"/>
    <w:rsid w:val="000A5249"/>
    <w:rsid w:val="000A5529"/>
    <w:rsid w:val="000A559B"/>
    <w:rsid w:val="000A5627"/>
    <w:rsid w:val="000A58EC"/>
    <w:rsid w:val="000A5A12"/>
    <w:rsid w:val="000A5EEA"/>
    <w:rsid w:val="000A6685"/>
    <w:rsid w:val="000A6953"/>
    <w:rsid w:val="000A7038"/>
    <w:rsid w:val="000A72F4"/>
    <w:rsid w:val="000B0095"/>
    <w:rsid w:val="000B0DEF"/>
    <w:rsid w:val="000B0F56"/>
    <w:rsid w:val="000B1201"/>
    <w:rsid w:val="000B182B"/>
    <w:rsid w:val="000B1962"/>
    <w:rsid w:val="000B1C98"/>
    <w:rsid w:val="000B26B0"/>
    <w:rsid w:val="000B386E"/>
    <w:rsid w:val="000B3966"/>
    <w:rsid w:val="000B3D2F"/>
    <w:rsid w:val="000B437B"/>
    <w:rsid w:val="000B45C4"/>
    <w:rsid w:val="000B4C3E"/>
    <w:rsid w:val="000B509D"/>
    <w:rsid w:val="000B50EF"/>
    <w:rsid w:val="000B53C9"/>
    <w:rsid w:val="000B5667"/>
    <w:rsid w:val="000B5EE0"/>
    <w:rsid w:val="000B6023"/>
    <w:rsid w:val="000B62DF"/>
    <w:rsid w:val="000B673A"/>
    <w:rsid w:val="000B677B"/>
    <w:rsid w:val="000B6807"/>
    <w:rsid w:val="000B6D32"/>
    <w:rsid w:val="000B7B19"/>
    <w:rsid w:val="000C0545"/>
    <w:rsid w:val="000C0648"/>
    <w:rsid w:val="000C0FFB"/>
    <w:rsid w:val="000C16E7"/>
    <w:rsid w:val="000C1DEC"/>
    <w:rsid w:val="000C1F4A"/>
    <w:rsid w:val="000C27ED"/>
    <w:rsid w:val="000C29C6"/>
    <w:rsid w:val="000C3048"/>
    <w:rsid w:val="000C3518"/>
    <w:rsid w:val="000C3A35"/>
    <w:rsid w:val="000C4323"/>
    <w:rsid w:val="000C4505"/>
    <w:rsid w:val="000C45A8"/>
    <w:rsid w:val="000C463C"/>
    <w:rsid w:val="000C4AB7"/>
    <w:rsid w:val="000C5288"/>
    <w:rsid w:val="000C57F6"/>
    <w:rsid w:val="000C5E56"/>
    <w:rsid w:val="000C6632"/>
    <w:rsid w:val="000C6660"/>
    <w:rsid w:val="000C6D09"/>
    <w:rsid w:val="000C700C"/>
    <w:rsid w:val="000C724C"/>
    <w:rsid w:val="000C7577"/>
    <w:rsid w:val="000D08CE"/>
    <w:rsid w:val="000D1371"/>
    <w:rsid w:val="000D1962"/>
    <w:rsid w:val="000D1B0B"/>
    <w:rsid w:val="000D1B83"/>
    <w:rsid w:val="000D21B3"/>
    <w:rsid w:val="000D221E"/>
    <w:rsid w:val="000D2338"/>
    <w:rsid w:val="000D23A0"/>
    <w:rsid w:val="000D26D1"/>
    <w:rsid w:val="000D2AC9"/>
    <w:rsid w:val="000D2B23"/>
    <w:rsid w:val="000D3068"/>
    <w:rsid w:val="000D30C0"/>
    <w:rsid w:val="000D37BF"/>
    <w:rsid w:val="000D3851"/>
    <w:rsid w:val="000D3E5B"/>
    <w:rsid w:val="000D42B8"/>
    <w:rsid w:val="000D486E"/>
    <w:rsid w:val="000D48C1"/>
    <w:rsid w:val="000D5185"/>
    <w:rsid w:val="000D529E"/>
    <w:rsid w:val="000D5AE5"/>
    <w:rsid w:val="000D5D4B"/>
    <w:rsid w:val="000D76B2"/>
    <w:rsid w:val="000D77A3"/>
    <w:rsid w:val="000D79FB"/>
    <w:rsid w:val="000D7B4D"/>
    <w:rsid w:val="000E18B8"/>
    <w:rsid w:val="000E1AF8"/>
    <w:rsid w:val="000E1B0B"/>
    <w:rsid w:val="000E1FC2"/>
    <w:rsid w:val="000E2131"/>
    <w:rsid w:val="000E2799"/>
    <w:rsid w:val="000E27B2"/>
    <w:rsid w:val="000E2B98"/>
    <w:rsid w:val="000E2F41"/>
    <w:rsid w:val="000E307E"/>
    <w:rsid w:val="000E3686"/>
    <w:rsid w:val="000E387E"/>
    <w:rsid w:val="000E3DC3"/>
    <w:rsid w:val="000E444D"/>
    <w:rsid w:val="000E45AB"/>
    <w:rsid w:val="000E484E"/>
    <w:rsid w:val="000E507A"/>
    <w:rsid w:val="000E62EB"/>
    <w:rsid w:val="000E63A9"/>
    <w:rsid w:val="000E67F6"/>
    <w:rsid w:val="000E689D"/>
    <w:rsid w:val="000E697A"/>
    <w:rsid w:val="000E6CFA"/>
    <w:rsid w:val="000E7480"/>
    <w:rsid w:val="000F10D4"/>
    <w:rsid w:val="000F1313"/>
    <w:rsid w:val="000F1A26"/>
    <w:rsid w:val="000F2B95"/>
    <w:rsid w:val="000F309B"/>
    <w:rsid w:val="000F3D75"/>
    <w:rsid w:val="000F3EEF"/>
    <w:rsid w:val="000F43FD"/>
    <w:rsid w:val="000F521C"/>
    <w:rsid w:val="000F62A6"/>
    <w:rsid w:val="000F6B82"/>
    <w:rsid w:val="000F6BBD"/>
    <w:rsid w:val="000F6D5B"/>
    <w:rsid w:val="000F6EAC"/>
    <w:rsid w:val="000F7745"/>
    <w:rsid w:val="000F7AA6"/>
    <w:rsid w:val="0010021A"/>
    <w:rsid w:val="001004A6"/>
    <w:rsid w:val="00100614"/>
    <w:rsid w:val="0010064D"/>
    <w:rsid w:val="0010099A"/>
    <w:rsid w:val="00100A04"/>
    <w:rsid w:val="00100BFA"/>
    <w:rsid w:val="00100D20"/>
    <w:rsid w:val="0010103A"/>
    <w:rsid w:val="001010A2"/>
    <w:rsid w:val="0010112A"/>
    <w:rsid w:val="00101253"/>
    <w:rsid w:val="00101503"/>
    <w:rsid w:val="00101557"/>
    <w:rsid w:val="00101A7C"/>
    <w:rsid w:val="00101ADE"/>
    <w:rsid w:val="00101D36"/>
    <w:rsid w:val="00101F1B"/>
    <w:rsid w:val="00102093"/>
    <w:rsid w:val="00102667"/>
    <w:rsid w:val="00102847"/>
    <w:rsid w:val="00102A1E"/>
    <w:rsid w:val="001032A0"/>
    <w:rsid w:val="0010393B"/>
    <w:rsid w:val="00103E4C"/>
    <w:rsid w:val="00103F7E"/>
    <w:rsid w:val="00104C98"/>
    <w:rsid w:val="00104DD0"/>
    <w:rsid w:val="0010563E"/>
    <w:rsid w:val="00105DE2"/>
    <w:rsid w:val="00105F99"/>
    <w:rsid w:val="001063ED"/>
    <w:rsid w:val="0010659F"/>
    <w:rsid w:val="00106918"/>
    <w:rsid w:val="00106F5D"/>
    <w:rsid w:val="00107687"/>
    <w:rsid w:val="001077F8"/>
    <w:rsid w:val="00107870"/>
    <w:rsid w:val="00107C30"/>
    <w:rsid w:val="00107DF9"/>
    <w:rsid w:val="00110AA6"/>
    <w:rsid w:val="00110DA9"/>
    <w:rsid w:val="00110F73"/>
    <w:rsid w:val="00110FA1"/>
    <w:rsid w:val="00110FCF"/>
    <w:rsid w:val="00111A01"/>
    <w:rsid w:val="00111AA5"/>
    <w:rsid w:val="00111C45"/>
    <w:rsid w:val="00112515"/>
    <w:rsid w:val="0011296B"/>
    <w:rsid w:val="00112A69"/>
    <w:rsid w:val="0011364C"/>
    <w:rsid w:val="001137F6"/>
    <w:rsid w:val="00113E79"/>
    <w:rsid w:val="0011419A"/>
    <w:rsid w:val="00114430"/>
    <w:rsid w:val="00114B83"/>
    <w:rsid w:val="0011514C"/>
    <w:rsid w:val="0011565D"/>
    <w:rsid w:val="0011578F"/>
    <w:rsid w:val="00116498"/>
    <w:rsid w:val="00116776"/>
    <w:rsid w:val="00116F23"/>
    <w:rsid w:val="0011763A"/>
    <w:rsid w:val="00117754"/>
    <w:rsid w:val="0012049D"/>
    <w:rsid w:val="00120AE4"/>
    <w:rsid w:val="00121526"/>
    <w:rsid w:val="001217CF"/>
    <w:rsid w:val="00121826"/>
    <w:rsid w:val="00121876"/>
    <w:rsid w:val="001225AE"/>
    <w:rsid w:val="00122737"/>
    <w:rsid w:val="0012275A"/>
    <w:rsid w:val="00122844"/>
    <w:rsid w:val="00122848"/>
    <w:rsid w:val="00122884"/>
    <w:rsid w:val="001232BB"/>
    <w:rsid w:val="00123ACF"/>
    <w:rsid w:val="00123C0B"/>
    <w:rsid w:val="00123E2C"/>
    <w:rsid w:val="001240CE"/>
    <w:rsid w:val="00124310"/>
    <w:rsid w:val="001248BF"/>
    <w:rsid w:val="00124DF8"/>
    <w:rsid w:val="00124FDB"/>
    <w:rsid w:val="001256FD"/>
    <w:rsid w:val="00125A7F"/>
    <w:rsid w:val="00126723"/>
    <w:rsid w:val="00126926"/>
    <w:rsid w:val="0012696F"/>
    <w:rsid w:val="00130119"/>
    <w:rsid w:val="0013092F"/>
    <w:rsid w:val="00131B3A"/>
    <w:rsid w:val="00131D0C"/>
    <w:rsid w:val="00132245"/>
    <w:rsid w:val="001324B1"/>
    <w:rsid w:val="00132C0C"/>
    <w:rsid w:val="00132CBA"/>
    <w:rsid w:val="0013303B"/>
    <w:rsid w:val="001337C8"/>
    <w:rsid w:val="0013444E"/>
    <w:rsid w:val="00134C71"/>
    <w:rsid w:val="00135531"/>
    <w:rsid w:val="00135B66"/>
    <w:rsid w:val="001360FC"/>
    <w:rsid w:val="00136833"/>
    <w:rsid w:val="0013693B"/>
    <w:rsid w:val="00136958"/>
    <w:rsid w:val="001370BE"/>
    <w:rsid w:val="001371FD"/>
    <w:rsid w:val="0013733C"/>
    <w:rsid w:val="001374F1"/>
    <w:rsid w:val="0013773E"/>
    <w:rsid w:val="00137CA5"/>
    <w:rsid w:val="00137F9B"/>
    <w:rsid w:val="00140C02"/>
    <w:rsid w:val="00140C8E"/>
    <w:rsid w:val="0014135A"/>
    <w:rsid w:val="00142334"/>
    <w:rsid w:val="001426FD"/>
    <w:rsid w:val="00142D80"/>
    <w:rsid w:val="00142E27"/>
    <w:rsid w:val="00142E91"/>
    <w:rsid w:val="00143609"/>
    <w:rsid w:val="0014385E"/>
    <w:rsid w:val="00143CB9"/>
    <w:rsid w:val="001446FC"/>
    <w:rsid w:val="0014495D"/>
    <w:rsid w:val="00146385"/>
    <w:rsid w:val="001469CC"/>
    <w:rsid w:val="00146FA7"/>
    <w:rsid w:val="00147088"/>
    <w:rsid w:val="00147090"/>
    <w:rsid w:val="001470D5"/>
    <w:rsid w:val="001479F2"/>
    <w:rsid w:val="001504F2"/>
    <w:rsid w:val="00150CE8"/>
    <w:rsid w:val="001513BD"/>
    <w:rsid w:val="00151B0C"/>
    <w:rsid w:val="00151C3B"/>
    <w:rsid w:val="00152028"/>
    <w:rsid w:val="0015302D"/>
    <w:rsid w:val="0015307A"/>
    <w:rsid w:val="0015312F"/>
    <w:rsid w:val="00153468"/>
    <w:rsid w:val="00153580"/>
    <w:rsid w:val="0015372F"/>
    <w:rsid w:val="001538D6"/>
    <w:rsid w:val="00153B58"/>
    <w:rsid w:val="00153C09"/>
    <w:rsid w:val="00153C7E"/>
    <w:rsid w:val="00153F76"/>
    <w:rsid w:val="00154E0F"/>
    <w:rsid w:val="001559A1"/>
    <w:rsid w:val="001567FA"/>
    <w:rsid w:val="00157B9E"/>
    <w:rsid w:val="00157D84"/>
    <w:rsid w:val="00157FBC"/>
    <w:rsid w:val="001601EC"/>
    <w:rsid w:val="001611BF"/>
    <w:rsid w:val="0016134C"/>
    <w:rsid w:val="001617A9"/>
    <w:rsid w:val="00161FF3"/>
    <w:rsid w:val="00162334"/>
    <w:rsid w:val="00162894"/>
    <w:rsid w:val="001629B4"/>
    <w:rsid w:val="001632B0"/>
    <w:rsid w:val="001634E0"/>
    <w:rsid w:val="001634FA"/>
    <w:rsid w:val="00163FBC"/>
    <w:rsid w:val="00164762"/>
    <w:rsid w:val="0016483B"/>
    <w:rsid w:val="00164942"/>
    <w:rsid w:val="00164C62"/>
    <w:rsid w:val="00164F86"/>
    <w:rsid w:val="00165E4A"/>
    <w:rsid w:val="00166DFE"/>
    <w:rsid w:val="001676E3"/>
    <w:rsid w:val="00167951"/>
    <w:rsid w:val="00170120"/>
    <w:rsid w:val="00170A3C"/>
    <w:rsid w:val="00170E7F"/>
    <w:rsid w:val="0017113D"/>
    <w:rsid w:val="00171AE2"/>
    <w:rsid w:val="00171E60"/>
    <w:rsid w:val="00173BCD"/>
    <w:rsid w:val="00173DFD"/>
    <w:rsid w:val="0017475D"/>
    <w:rsid w:val="00174D04"/>
    <w:rsid w:val="001755FA"/>
    <w:rsid w:val="00175A29"/>
    <w:rsid w:val="001762AC"/>
    <w:rsid w:val="0017638B"/>
    <w:rsid w:val="00176437"/>
    <w:rsid w:val="00176513"/>
    <w:rsid w:val="00176691"/>
    <w:rsid w:val="001766F4"/>
    <w:rsid w:val="00176725"/>
    <w:rsid w:val="00176A8E"/>
    <w:rsid w:val="0017709D"/>
    <w:rsid w:val="00177C06"/>
    <w:rsid w:val="00177DF2"/>
    <w:rsid w:val="00180146"/>
    <w:rsid w:val="00180750"/>
    <w:rsid w:val="00181046"/>
    <w:rsid w:val="0018135F"/>
    <w:rsid w:val="00181C88"/>
    <w:rsid w:val="00181EC5"/>
    <w:rsid w:val="001821FD"/>
    <w:rsid w:val="0018284C"/>
    <w:rsid w:val="00182C31"/>
    <w:rsid w:val="0018315E"/>
    <w:rsid w:val="00183387"/>
    <w:rsid w:val="00184E2C"/>
    <w:rsid w:val="001853D6"/>
    <w:rsid w:val="00186546"/>
    <w:rsid w:val="001867A3"/>
    <w:rsid w:val="00190523"/>
    <w:rsid w:val="00191228"/>
    <w:rsid w:val="00191789"/>
    <w:rsid w:val="001917C0"/>
    <w:rsid w:val="001918C8"/>
    <w:rsid w:val="00191CD2"/>
    <w:rsid w:val="00191F17"/>
    <w:rsid w:val="0019208F"/>
    <w:rsid w:val="00192157"/>
    <w:rsid w:val="001921DD"/>
    <w:rsid w:val="00192F76"/>
    <w:rsid w:val="001932D3"/>
    <w:rsid w:val="0019375A"/>
    <w:rsid w:val="001940DB"/>
    <w:rsid w:val="00194D21"/>
    <w:rsid w:val="00194F65"/>
    <w:rsid w:val="00194F7C"/>
    <w:rsid w:val="00195117"/>
    <w:rsid w:val="001952E4"/>
    <w:rsid w:val="001955F0"/>
    <w:rsid w:val="00196B36"/>
    <w:rsid w:val="001970BB"/>
    <w:rsid w:val="001979A8"/>
    <w:rsid w:val="001A0480"/>
    <w:rsid w:val="001A08A3"/>
    <w:rsid w:val="001A1FDA"/>
    <w:rsid w:val="001A3CE7"/>
    <w:rsid w:val="001A3F16"/>
    <w:rsid w:val="001A44D1"/>
    <w:rsid w:val="001A4B09"/>
    <w:rsid w:val="001A5189"/>
    <w:rsid w:val="001A558D"/>
    <w:rsid w:val="001A66FB"/>
    <w:rsid w:val="001A6F29"/>
    <w:rsid w:val="001A703A"/>
    <w:rsid w:val="001A77D4"/>
    <w:rsid w:val="001A7E12"/>
    <w:rsid w:val="001B081D"/>
    <w:rsid w:val="001B08A3"/>
    <w:rsid w:val="001B0A57"/>
    <w:rsid w:val="001B0E88"/>
    <w:rsid w:val="001B13ED"/>
    <w:rsid w:val="001B1508"/>
    <w:rsid w:val="001B1DF3"/>
    <w:rsid w:val="001B1FC0"/>
    <w:rsid w:val="001B2889"/>
    <w:rsid w:val="001B356C"/>
    <w:rsid w:val="001B39A6"/>
    <w:rsid w:val="001B3DBB"/>
    <w:rsid w:val="001B42F2"/>
    <w:rsid w:val="001B4457"/>
    <w:rsid w:val="001B4B7D"/>
    <w:rsid w:val="001B5079"/>
    <w:rsid w:val="001B5185"/>
    <w:rsid w:val="001B5492"/>
    <w:rsid w:val="001B5836"/>
    <w:rsid w:val="001B5837"/>
    <w:rsid w:val="001B5AA2"/>
    <w:rsid w:val="001B5B68"/>
    <w:rsid w:val="001B5EC2"/>
    <w:rsid w:val="001B6666"/>
    <w:rsid w:val="001B67C9"/>
    <w:rsid w:val="001B6C62"/>
    <w:rsid w:val="001B6F37"/>
    <w:rsid w:val="001B7453"/>
    <w:rsid w:val="001B7F5F"/>
    <w:rsid w:val="001C00C2"/>
    <w:rsid w:val="001C0359"/>
    <w:rsid w:val="001C0397"/>
    <w:rsid w:val="001C065F"/>
    <w:rsid w:val="001C0B7C"/>
    <w:rsid w:val="001C0D6F"/>
    <w:rsid w:val="001C1660"/>
    <w:rsid w:val="001C1778"/>
    <w:rsid w:val="001C17E4"/>
    <w:rsid w:val="001C1DC9"/>
    <w:rsid w:val="001C1E58"/>
    <w:rsid w:val="001C293A"/>
    <w:rsid w:val="001C30C6"/>
    <w:rsid w:val="001C313A"/>
    <w:rsid w:val="001C332D"/>
    <w:rsid w:val="001C34C8"/>
    <w:rsid w:val="001C39B4"/>
    <w:rsid w:val="001C4519"/>
    <w:rsid w:val="001C46BC"/>
    <w:rsid w:val="001C57FD"/>
    <w:rsid w:val="001C608D"/>
    <w:rsid w:val="001C6C2A"/>
    <w:rsid w:val="001C6F89"/>
    <w:rsid w:val="001C70D4"/>
    <w:rsid w:val="001C7CF2"/>
    <w:rsid w:val="001D0055"/>
    <w:rsid w:val="001D0301"/>
    <w:rsid w:val="001D0696"/>
    <w:rsid w:val="001D176E"/>
    <w:rsid w:val="001D25DC"/>
    <w:rsid w:val="001D2710"/>
    <w:rsid w:val="001D2ECB"/>
    <w:rsid w:val="001D308A"/>
    <w:rsid w:val="001D3220"/>
    <w:rsid w:val="001D3913"/>
    <w:rsid w:val="001D46A1"/>
    <w:rsid w:val="001D5794"/>
    <w:rsid w:val="001D6158"/>
    <w:rsid w:val="001D6286"/>
    <w:rsid w:val="001D639E"/>
    <w:rsid w:val="001D6A3A"/>
    <w:rsid w:val="001D70E5"/>
    <w:rsid w:val="001D749D"/>
    <w:rsid w:val="001D766E"/>
    <w:rsid w:val="001D7C7E"/>
    <w:rsid w:val="001D7E12"/>
    <w:rsid w:val="001E03C0"/>
    <w:rsid w:val="001E0983"/>
    <w:rsid w:val="001E0C97"/>
    <w:rsid w:val="001E0E03"/>
    <w:rsid w:val="001E1375"/>
    <w:rsid w:val="001E1508"/>
    <w:rsid w:val="001E1A6F"/>
    <w:rsid w:val="001E1B82"/>
    <w:rsid w:val="001E1D4D"/>
    <w:rsid w:val="001E2DCE"/>
    <w:rsid w:val="001E330D"/>
    <w:rsid w:val="001E351A"/>
    <w:rsid w:val="001E35F5"/>
    <w:rsid w:val="001E41B9"/>
    <w:rsid w:val="001E44C9"/>
    <w:rsid w:val="001E4727"/>
    <w:rsid w:val="001E4E02"/>
    <w:rsid w:val="001E4EA8"/>
    <w:rsid w:val="001E5109"/>
    <w:rsid w:val="001E53A9"/>
    <w:rsid w:val="001E66BC"/>
    <w:rsid w:val="001E6EFD"/>
    <w:rsid w:val="001E711A"/>
    <w:rsid w:val="001E791D"/>
    <w:rsid w:val="001F02B1"/>
    <w:rsid w:val="001F02DB"/>
    <w:rsid w:val="001F0DA8"/>
    <w:rsid w:val="001F0FD9"/>
    <w:rsid w:val="001F100D"/>
    <w:rsid w:val="001F16C7"/>
    <w:rsid w:val="001F1831"/>
    <w:rsid w:val="001F1900"/>
    <w:rsid w:val="001F1B54"/>
    <w:rsid w:val="001F216A"/>
    <w:rsid w:val="001F2AA6"/>
    <w:rsid w:val="001F2D90"/>
    <w:rsid w:val="001F2F86"/>
    <w:rsid w:val="001F3093"/>
    <w:rsid w:val="001F31F6"/>
    <w:rsid w:val="001F3359"/>
    <w:rsid w:val="001F349C"/>
    <w:rsid w:val="001F3D75"/>
    <w:rsid w:val="001F3F4C"/>
    <w:rsid w:val="001F490C"/>
    <w:rsid w:val="001F4A00"/>
    <w:rsid w:val="001F5192"/>
    <w:rsid w:val="001F52BE"/>
    <w:rsid w:val="001F5AA9"/>
    <w:rsid w:val="001F5BE1"/>
    <w:rsid w:val="001F5D4D"/>
    <w:rsid w:val="001F64CE"/>
    <w:rsid w:val="001F6CFB"/>
    <w:rsid w:val="001F7877"/>
    <w:rsid w:val="002003CD"/>
    <w:rsid w:val="002010CE"/>
    <w:rsid w:val="0020128A"/>
    <w:rsid w:val="00201A82"/>
    <w:rsid w:val="002024C9"/>
    <w:rsid w:val="0020252C"/>
    <w:rsid w:val="002029E0"/>
    <w:rsid w:val="00203693"/>
    <w:rsid w:val="002036D8"/>
    <w:rsid w:val="0020415E"/>
    <w:rsid w:val="00204387"/>
    <w:rsid w:val="002046A1"/>
    <w:rsid w:val="002046D8"/>
    <w:rsid w:val="00205B31"/>
    <w:rsid w:val="00205DDE"/>
    <w:rsid w:val="00206025"/>
    <w:rsid w:val="00206EF3"/>
    <w:rsid w:val="00207570"/>
    <w:rsid w:val="0021030E"/>
    <w:rsid w:val="00210905"/>
    <w:rsid w:val="00210EE9"/>
    <w:rsid w:val="0021140B"/>
    <w:rsid w:val="00211F31"/>
    <w:rsid w:val="00212021"/>
    <w:rsid w:val="00212250"/>
    <w:rsid w:val="0021281F"/>
    <w:rsid w:val="00212BB6"/>
    <w:rsid w:val="00213D04"/>
    <w:rsid w:val="00213D63"/>
    <w:rsid w:val="00213E54"/>
    <w:rsid w:val="00214011"/>
    <w:rsid w:val="002140AA"/>
    <w:rsid w:val="002145E4"/>
    <w:rsid w:val="0021482C"/>
    <w:rsid w:val="00214A83"/>
    <w:rsid w:val="00214E2B"/>
    <w:rsid w:val="00215036"/>
    <w:rsid w:val="0021506D"/>
    <w:rsid w:val="0021520C"/>
    <w:rsid w:val="00215604"/>
    <w:rsid w:val="0021584E"/>
    <w:rsid w:val="00215E92"/>
    <w:rsid w:val="00215F0D"/>
    <w:rsid w:val="002177B5"/>
    <w:rsid w:val="00217CE7"/>
    <w:rsid w:val="00217DAC"/>
    <w:rsid w:val="00217EDA"/>
    <w:rsid w:val="0022062B"/>
    <w:rsid w:val="002208B1"/>
    <w:rsid w:val="00220A40"/>
    <w:rsid w:val="002212A5"/>
    <w:rsid w:val="00221516"/>
    <w:rsid w:val="002217ED"/>
    <w:rsid w:val="00221A9D"/>
    <w:rsid w:val="00221C7E"/>
    <w:rsid w:val="00221EC5"/>
    <w:rsid w:val="00222068"/>
    <w:rsid w:val="00222616"/>
    <w:rsid w:val="002228B6"/>
    <w:rsid w:val="00222A57"/>
    <w:rsid w:val="00222BC3"/>
    <w:rsid w:val="00223282"/>
    <w:rsid w:val="002235B4"/>
    <w:rsid w:val="00223C3E"/>
    <w:rsid w:val="0022441D"/>
    <w:rsid w:val="00225193"/>
    <w:rsid w:val="00225D6A"/>
    <w:rsid w:val="00226321"/>
    <w:rsid w:val="00227C49"/>
    <w:rsid w:val="00227F57"/>
    <w:rsid w:val="00227FB4"/>
    <w:rsid w:val="00230179"/>
    <w:rsid w:val="00230CFC"/>
    <w:rsid w:val="0023127C"/>
    <w:rsid w:val="002315E6"/>
    <w:rsid w:val="002322A1"/>
    <w:rsid w:val="002324EF"/>
    <w:rsid w:val="00232679"/>
    <w:rsid w:val="00232BF4"/>
    <w:rsid w:val="00233427"/>
    <w:rsid w:val="00233949"/>
    <w:rsid w:val="00233A39"/>
    <w:rsid w:val="00233C2B"/>
    <w:rsid w:val="002350D4"/>
    <w:rsid w:val="0023557A"/>
    <w:rsid w:val="0023559B"/>
    <w:rsid w:val="00235603"/>
    <w:rsid w:val="002356D4"/>
    <w:rsid w:val="00235DD7"/>
    <w:rsid w:val="002361C5"/>
    <w:rsid w:val="00236CDB"/>
    <w:rsid w:val="00236FF1"/>
    <w:rsid w:val="00237167"/>
    <w:rsid w:val="002373DC"/>
    <w:rsid w:val="00237B16"/>
    <w:rsid w:val="00237C9F"/>
    <w:rsid w:val="00237CA0"/>
    <w:rsid w:val="00237E24"/>
    <w:rsid w:val="00240160"/>
    <w:rsid w:val="002401C8"/>
    <w:rsid w:val="00240790"/>
    <w:rsid w:val="00240D86"/>
    <w:rsid w:val="00241C31"/>
    <w:rsid w:val="002423CA"/>
    <w:rsid w:val="00242F1D"/>
    <w:rsid w:val="00244259"/>
    <w:rsid w:val="002444C3"/>
    <w:rsid w:val="00244C95"/>
    <w:rsid w:val="00244DEE"/>
    <w:rsid w:val="00245128"/>
    <w:rsid w:val="0024551A"/>
    <w:rsid w:val="002457BF"/>
    <w:rsid w:val="0024659C"/>
    <w:rsid w:val="0024661B"/>
    <w:rsid w:val="0024668A"/>
    <w:rsid w:val="0024673F"/>
    <w:rsid w:val="00246BCB"/>
    <w:rsid w:val="0025040B"/>
    <w:rsid w:val="00250704"/>
    <w:rsid w:val="00250A48"/>
    <w:rsid w:val="00250E1A"/>
    <w:rsid w:val="00251328"/>
    <w:rsid w:val="00251776"/>
    <w:rsid w:val="00251E9F"/>
    <w:rsid w:val="00252383"/>
    <w:rsid w:val="00252459"/>
    <w:rsid w:val="00252F04"/>
    <w:rsid w:val="002530FD"/>
    <w:rsid w:val="00253237"/>
    <w:rsid w:val="00253637"/>
    <w:rsid w:val="00253905"/>
    <w:rsid w:val="00253C2F"/>
    <w:rsid w:val="00253F20"/>
    <w:rsid w:val="0025471B"/>
    <w:rsid w:val="00255697"/>
    <w:rsid w:val="00255F7A"/>
    <w:rsid w:val="00256375"/>
    <w:rsid w:val="0025666C"/>
    <w:rsid w:val="0025698A"/>
    <w:rsid w:val="00256ADF"/>
    <w:rsid w:val="00256E22"/>
    <w:rsid w:val="002571E7"/>
    <w:rsid w:val="002571FA"/>
    <w:rsid w:val="0025762C"/>
    <w:rsid w:val="00260578"/>
    <w:rsid w:val="00260FB5"/>
    <w:rsid w:val="002623CF"/>
    <w:rsid w:val="002629D8"/>
    <w:rsid w:val="00262B89"/>
    <w:rsid w:val="00262CB2"/>
    <w:rsid w:val="00263F11"/>
    <w:rsid w:val="00264C69"/>
    <w:rsid w:val="0026507D"/>
    <w:rsid w:val="002651BE"/>
    <w:rsid w:val="00265753"/>
    <w:rsid w:val="0026648E"/>
    <w:rsid w:val="0026695C"/>
    <w:rsid w:val="00266B18"/>
    <w:rsid w:val="002673AC"/>
    <w:rsid w:val="00270896"/>
    <w:rsid w:val="00270E6D"/>
    <w:rsid w:val="002711AF"/>
    <w:rsid w:val="00271520"/>
    <w:rsid w:val="002715AE"/>
    <w:rsid w:val="0027168E"/>
    <w:rsid w:val="0027181B"/>
    <w:rsid w:val="0027185E"/>
    <w:rsid w:val="00272358"/>
    <w:rsid w:val="00272616"/>
    <w:rsid w:val="00272D82"/>
    <w:rsid w:val="00272DEE"/>
    <w:rsid w:val="00272E01"/>
    <w:rsid w:val="002732C0"/>
    <w:rsid w:val="00273F31"/>
    <w:rsid w:val="00274816"/>
    <w:rsid w:val="00274938"/>
    <w:rsid w:val="002749B2"/>
    <w:rsid w:val="0027515B"/>
    <w:rsid w:val="002752B0"/>
    <w:rsid w:val="002754C4"/>
    <w:rsid w:val="002755A5"/>
    <w:rsid w:val="0027570D"/>
    <w:rsid w:val="00275BA6"/>
    <w:rsid w:val="0027637B"/>
    <w:rsid w:val="002767CC"/>
    <w:rsid w:val="0027692C"/>
    <w:rsid w:val="00276CE1"/>
    <w:rsid w:val="00280D58"/>
    <w:rsid w:val="002811A7"/>
    <w:rsid w:val="00281AE9"/>
    <w:rsid w:val="00281F22"/>
    <w:rsid w:val="002822C2"/>
    <w:rsid w:val="00282ACA"/>
    <w:rsid w:val="002834D8"/>
    <w:rsid w:val="00283531"/>
    <w:rsid w:val="00283647"/>
    <w:rsid w:val="00283AD7"/>
    <w:rsid w:val="00283C7D"/>
    <w:rsid w:val="00283CA2"/>
    <w:rsid w:val="0028422F"/>
    <w:rsid w:val="00284855"/>
    <w:rsid w:val="00284870"/>
    <w:rsid w:val="00284DC2"/>
    <w:rsid w:val="002861D8"/>
    <w:rsid w:val="00286200"/>
    <w:rsid w:val="0028661B"/>
    <w:rsid w:val="00287C3C"/>
    <w:rsid w:val="00287DB3"/>
    <w:rsid w:val="00290032"/>
    <w:rsid w:val="00290392"/>
    <w:rsid w:val="00290670"/>
    <w:rsid w:val="00290E44"/>
    <w:rsid w:val="0029122B"/>
    <w:rsid w:val="00291807"/>
    <w:rsid w:val="002921D5"/>
    <w:rsid w:val="00292F85"/>
    <w:rsid w:val="00292FA2"/>
    <w:rsid w:val="0029329A"/>
    <w:rsid w:val="00293934"/>
    <w:rsid w:val="002939A1"/>
    <w:rsid w:val="00294501"/>
    <w:rsid w:val="0029492B"/>
    <w:rsid w:val="002953B9"/>
    <w:rsid w:val="002957E9"/>
    <w:rsid w:val="00295B26"/>
    <w:rsid w:val="0029607E"/>
    <w:rsid w:val="00296832"/>
    <w:rsid w:val="00296981"/>
    <w:rsid w:val="002969D0"/>
    <w:rsid w:val="00296A7F"/>
    <w:rsid w:val="00296BC2"/>
    <w:rsid w:val="002971BF"/>
    <w:rsid w:val="002978A8"/>
    <w:rsid w:val="00297F3C"/>
    <w:rsid w:val="002A08F7"/>
    <w:rsid w:val="002A14AE"/>
    <w:rsid w:val="002A1696"/>
    <w:rsid w:val="002A1889"/>
    <w:rsid w:val="002A230E"/>
    <w:rsid w:val="002A3E59"/>
    <w:rsid w:val="002A40D4"/>
    <w:rsid w:val="002A46B6"/>
    <w:rsid w:val="002A4720"/>
    <w:rsid w:val="002A47F4"/>
    <w:rsid w:val="002A4BA5"/>
    <w:rsid w:val="002A4F90"/>
    <w:rsid w:val="002A5035"/>
    <w:rsid w:val="002A517C"/>
    <w:rsid w:val="002A55D2"/>
    <w:rsid w:val="002A5681"/>
    <w:rsid w:val="002A5A35"/>
    <w:rsid w:val="002A600A"/>
    <w:rsid w:val="002A6076"/>
    <w:rsid w:val="002A60E8"/>
    <w:rsid w:val="002A64B3"/>
    <w:rsid w:val="002A6948"/>
    <w:rsid w:val="002A6AEC"/>
    <w:rsid w:val="002A746D"/>
    <w:rsid w:val="002A76A6"/>
    <w:rsid w:val="002A7B69"/>
    <w:rsid w:val="002A7BEA"/>
    <w:rsid w:val="002B140F"/>
    <w:rsid w:val="002B1582"/>
    <w:rsid w:val="002B15CF"/>
    <w:rsid w:val="002B1C80"/>
    <w:rsid w:val="002B1CB1"/>
    <w:rsid w:val="002B22D1"/>
    <w:rsid w:val="002B272C"/>
    <w:rsid w:val="002B3092"/>
    <w:rsid w:val="002B350C"/>
    <w:rsid w:val="002B41DD"/>
    <w:rsid w:val="002B4579"/>
    <w:rsid w:val="002B4818"/>
    <w:rsid w:val="002B4C3A"/>
    <w:rsid w:val="002B50FC"/>
    <w:rsid w:val="002B5200"/>
    <w:rsid w:val="002B5240"/>
    <w:rsid w:val="002B5288"/>
    <w:rsid w:val="002B555B"/>
    <w:rsid w:val="002B56C7"/>
    <w:rsid w:val="002B5B65"/>
    <w:rsid w:val="002B6C5F"/>
    <w:rsid w:val="002B6DE8"/>
    <w:rsid w:val="002B724F"/>
    <w:rsid w:val="002C0211"/>
    <w:rsid w:val="002C0590"/>
    <w:rsid w:val="002C0623"/>
    <w:rsid w:val="002C1298"/>
    <w:rsid w:val="002C1B2A"/>
    <w:rsid w:val="002C22F1"/>
    <w:rsid w:val="002C27BD"/>
    <w:rsid w:val="002C2FAE"/>
    <w:rsid w:val="002C32BA"/>
    <w:rsid w:val="002C3319"/>
    <w:rsid w:val="002C34D4"/>
    <w:rsid w:val="002C3552"/>
    <w:rsid w:val="002C5140"/>
    <w:rsid w:val="002C5176"/>
    <w:rsid w:val="002C5532"/>
    <w:rsid w:val="002C619D"/>
    <w:rsid w:val="002C6A26"/>
    <w:rsid w:val="002C6BC9"/>
    <w:rsid w:val="002C716F"/>
    <w:rsid w:val="002C78CD"/>
    <w:rsid w:val="002C79F3"/>
    <w:rsid w:val="002C7D0D"/>
    <w:rsid w:val="002C7F8F"/>
    <w:rsid w:val="002D00B9"/>
    <w:rsid w:val="002D0314"/>
    <w:rsid w:val="002D0454"/>
    <w:rsid w:val="002D08AE"/>
    <w:rsid w:val="002D0D4A"/>
    <w:rsid w:val="002D1106"/>
    <w:rsid w:val="002D11A8"/>
    <w:rsid w:val="002D123C"/>
    <w:rsid w:val="002D1428"/>
    <w:rsid w:val="002D1BB9"/>
    <w:rsid w:val="002D1F0E"/>
    <w:rsid w:val="002D2FDB"/>
    <w:rsid w:val="002D3752"/>
    <w:rsid w:val="002D37D0"/>
    <w:rsid w:val="002D3DC6"/>
    <w:rsid w:val="002D3F35"/>
    <w:rsid w:val="002D3FA2"/>
    <w:rsid w:val="002D4067"/>
    <w:rsid w:val="002D48A2"/>
    <w:rsid w:val="002D573C"/>
    <w:rsid w:val="002D607F"/>
    <w:rsid w:val="002D6A15"/>
    <w:rsid w:val="002D6A8D"/>
    <w:rsid w:val="002D7114"/>
    <w:rsid w:val="002D74BA"/>
    <w:rsid w:val="002D759E"/>
    <w:rsid w:val="002D7BE0"/>
    <w:rsid w:val="002D7D14"/>
    <w:rsid w:val="002E0252"/>
    <w:rsid w:val="002E0CF1"/>
    <w:rsid w:val="002E10DB"/>
    <w:rsid w:val="002E112C"/>
    <w:rsid w:val="002E1172"/>
    <w:rsid w:val="002E154F"/>
    <w:rsid w:val="002E16A0"/>
    <w:rsid w:val="002E18D2"/>
    <w:rsid w:val="002E1F53"/>
    <w:rsid w:val="002E2125"/>
    <w:rsid w:val="002E2149"/>
    <w:rsid w:val="002E2329"/>
    <w:rsid w:val="002E279F"/>
    <w:rsid w:val="002E2BDF"/>
    <w:rsid w:val="002E3AB5"/>
    <w:rsid w:val="002E3D3C"/>
    <w:rsid w:val="002E42FF"/>
    <w:rsid w:val="002E458A"/>
    <w:rsid w:val="002E46F9"/>
    <w:rsid w:val="002E47E6"/>
    <w:rsid w:val="002E488B"/>
    <w:rsid w:val="002E5464"/>
    <w:rsid w:val="002E5B98"/>
    <w:rsid w:val="002E6013"/>
    <w:rsid w:val="002E6322"/>
    <w:rsid w:val="002E6840"/>
    <w:rsid w:val="002E6A08"/>
    <w:rsid w:val="002E6C8B"/>
    <w:rsid w:val="002E75DB"/>
    <w:rsid w:val="002E77D5"/>
    <w:rsid w:val="002E7C93"/>
    <w:rsid w:val="002E7DF4"/>
    <w:rsid w:val="002F02B1"/>
    <w:rsid w:val="002F0354"/>
    <w:rsid w:val="002F0415"/>
    <w:rsid w:val="002F0476"/>
    <w:rsid w:val="002F0C3F"/>
    <w:rsid w:val="002F15BA"/>
    <w:rsid w:val="002F15D5"/>
    <w:rsid w:val="002F1C61"/>
    <w:rsid w:val="002F28E4"/>
    <w:rsid w:val="002F2DD0"/>
    <w:rsid w:val="002F35D7"/>
    <w:rsid w:val="002F3E32"/>
    <w:rsid w:val="002F4352"/>
    <w:rsid w:val="002F464F"/>
    <w:rsid w:val="002F492C"/>
    <w:rsid w:val="002F4F17"/>
    <w:rsid w:val="002F5797"/>
    <w:rsid w:val="002F6043"/>
    <w:rsid w:val="002F6C92"/>
    <w:rsid w:val="002F710F"/>
    <w:rsid w:val="002F73FE"/>
    <w:rsid w:val="003001DC"/>
    <w:rsid w:val="0030030E"/>
    <w:rsid w:val="00300690"/>
    <w:rsid w:val="00300F3A"/>
    <w:rsid w:val="00301323"/>
    <w:rsid w:val="00301880"/>
    <w:rsid w:val="00301E5E"/>
    <w:rsid w:val="00302312"/>
    <w:rsid w:val="00302358"/>
    <w:rsid w:val="003025C9"/>
    <w:rsid w:val="003029D4"/>
    <w:rsid w:val="0030394D"/>
    <w:rsid w:val="0030397C"/>
    <w:rsid w:val="00303995"/>
    <w:rsid w:val="00304062"/>
    <w:rsid w:val="00304C0F"/>
    <w:rsid w:val="00305040"/>
    <w:rsid w:val="00305274"/>
    <w:rsid w:val="003054EA"/>
    <w:rsid w:val="00306578"/>
    <w:rsid w:val="00306606"/>
    <w:rsid w:val="00306C2A"/>
    <w:rsid w:val="00306FEC"/>
    <w:rsid w:val="00307A43"/>
    <w:rsid w:val="00307DFF"/>
    <w:rsid w:val="0031018F"/>
    <w:rsid w:val="003106B0"/>
    <w:rsid w:val="003106F6"/>
    <w:rsid w:val="00310A4B"/>
    <w:rsid w:val="00310A7B"/>
    <w:rsid w:val="00311509"/>
    <w:rsid w:val="0031196A"/>
    <w:rsid w:val="0031197E"/>
    <w:rsid w:val="00312336"/>
    <w:rsid w:val="00312832"/>
    <w:rsid w:val="003136CD"/>
    <w:rsid w:val="003139A2"/>
    <w:rsid w:val="00314011"/>
    <w:rsid w:val="00314301"/>
    <w:rsid w:val="0031483B"/>
    <w:rsid w:val="003152D8"/>
    <w:rsid w:val="003152DE"/>
    <w:rsid w:val="00315745"/>
    <w:rsid w:val="00315A51"/>
    <w:rsid w:val="00316152"/>
    <w:rsid w:val="0031643E"/>
    <w:rsid w:val="00316F8C"/>
    <w:rsid w:val="00316FE5"/>
    <w:rsid w:val="0031718B"/>
    <w:rsid w:val="00317710"/>
    <w:rsid w:val="003177DF"/>
    <w:rsid w:val="00321880"/>
    <w:rsid w:val="00321909"/>
    <w:rsid w:val="00322410"/>
    <w:rsid w:val="0032277D"/>
    <w:rsid w:val="0032323C"/>
    <w:rsid w:val="00323498"/>
    <w:rsid w:val="0032373C"/>
    <w:rsid w:val="00323895"/>
    <w:rsid w:val="00323D2A"/>
    <w:rsid w:val="0032422E"/>
    <w:rsid w:val="00324C39"/>
    <w:rsid w:val="0032519D"/>
    <w:rsid w:val="003254C5"/>
    <w:rsid w:val="00325AA2"/>
    <w:rsid w:val="00326918"/>
    <w:rsid w:val="00326994"/>
    <w:rsid w:val="00326E64"/>
    <w:rsid w:val="00327BDF"/>
    <w:rsid w:val="00327C06"/>
    <w:rsid w:val="00330141"/>
    <w:rsid w:val="0033014F"/>
    <w:rsid w:val="00330BEC"/>
    <w:rsid w:val="00330D5E"/>
    <w:rsid w:val="0033118A"/>
    <w:rsid w:val="00331456"/>
    <w:rsid w:val="003316C3"/>
    <w:rsid w:val="00331E2B"/>
    <w:rsid w:val="00332BFC"/>
    <w:rsid w:val="00332E07"/>
    <w:rsid w:val="00333052"/>
    <w:rsid w:val="003332AD"/>
    <w:rsid w:val="00333669"/>
    <w:rsid w:val="003340D1"/>
    <w:rsid w:val="00334174"/>
    <w:rsid w:val="00335167"/>
    <w:rsid w:val="003352AF"/>
    <w:rsid w:val="00335ABC"/>
    <w:rsid w:val="0033612C"/>
    <w:rsid w:val="003363BF"/>
    <w:rsid w:val="00336CB0"/>
    <w:rsid w:val="00336D71"/>
    <w:rsid w:val="00336EE8"/>
    <w:rsid w:val="0033703E"/>
    <w:rsid w:val="00337832"/>
    <w:rsid w:val="00337875"/>
    <w:rsid w:val="0033797B"/>
    <w:rsid w:val="003407B8"/>
    <w:rsid w:val="00340F50"/>
    <w:rsid w:val="00340F65"/>
    <w:rsid w:val="0034157D"/>
    <w:rsid w:val="0034184B"/>
    <w:rsid w:val="00342194"/>
    <w:rsid w:val="00342A1E"/>
    <w:rsid w:val="00343327"/>
    <w:rsid w:val="003434CA"/>
    <w:rsid w:val="003435AA"/>
    <w:rsid w:val="00343A2F"/>
    <w:rsid w:val="00344104"/>
    <w:rsid w:val="00344538"/>
    <w:rsid w:val="003448EF"/>
    <w:rsid w:val="0034528D"/>
    <w:rsid w:val="00345D54"/>
    <w:rsid w:val="00346087"/>
    <w:rsid w:val="003467C2"/>
    <w:rsid w:val="00346BDA"/>
    <w:rsid w:val="00347376"/>
    <w:rsid w:val="003475FF"/>
    <w:rsid w:val="003479A8"/>
    <w:rsid w:val="00347F6E"/>
    <w:rsid w:val="003502BE"/>
    <w:rsid w:val="00350CAF"/>
    <w:rsid w:val="00351302"/>
    <w:rsid w:val="003515EF"/>
    <w:rsid w:val="00351751"/>
    <w:rsid w:val="0035254C"/>
    <w:rsid w:val="00352B69"/>
    <w:rsid w:val="00353292"/>
    <w:rsid w:val="0035372B"/>
    <w:rsid w:val="00353ACA"/>
    <w:rsid w:val="00354BAC"/>
    <w:rsid w:val="00354CFA"/>
    <w:rsid w:val="0035549C"/>
    <w:rsid w:val="00355F08"/>
    <w:rsid w:val="003563E1"/>
    <w:rsid w:val="00356637"/>
    <w:rsid w:val="003568E6"/>
    <w:rsid w:val="00357053"/>
    <w:rsid w:val="003577EB"/>
    <w:rsid w:val="003615B1"/>
    <w:rsid w:val="0036192B"/>
    <w:rsid w:val="00361CAF"/>
    <w:rsid w:val="00361E12"/>
    <w:rsid w:val="00362445"/>
    <w:rsid w:val="00362497"/>
    <w:rsid w:val="00362B3D"/>
    <w:rsid w:val="00362C91"/>
    <w:rsid w:val="00363177"/>
    <w:rsid w:val="00363880"/>
    <w:rsid w:val="00363A23"/>
    <w:rsid w:val="00363B8B"/>
    <w:rsid w:val="003640D1"/>
    <w:rsid w:val="003647D6"/>
    <w:rsid w:val="00364E51"/>
    <w:rsid w:val="00365301"/>
    <w:rsid w:val="003656D2"/>
    <w:rsid w:val="00366166"/>
    <w:rsid w:val="00366691"/>
    <w:rsid w:val="00367165"/>
    <w:rsid w:val="00367C6B"/>
    <w:rsid w:val="003706A1"/>
    <w:rsid w:val="00371244"/>
    <w:rsid w:val="0037149F"/>
    <w:rsid w:val="00371A98"/>
    <w:rsid w:val="003740E3"/>
    <w:rsid w:val="00374469"/>
    <w:rsid w:val="0037510D"/>
    <w:rsid w:val="00375AAC"/>
    <w:rsid w:val="00375D38"/>
    <w:rsid w:val="003761CC"/>
    <w:rsid w:val="00376BF9"/>
    <w:rsid w:val="00376DF6"/>
    <w:rsid w:val="003772F7"/>
    <w:rsid w:val="00377457"/>
    <w:rsid w:val="00377CC9"/>
    <w:rsid w:val="003800D9"/>
    <w:rsid w:val="00380ED8"/>
    <w:rsid w:val="00382372"/>
    <w:rsid w:val="0038290F"/>
    <w:rsid w:val="00382949"/>
    <w:rsid w:val="003845C4"/>
    <w:rsid w:val="00384AF7"/>
    <w:rsid w:val="00385DA7"/>
    <w:rsid w:val="00386965"/>
    <w:rsid w:val="0038734A"/>
    <w:rsid w:val="00387381"/>
    <w:rsid w:val="00387480"/>
    <w:rsid w:val="00387877"/>
    <w:rsid w:val="00387905"/>
    <w:rsid w:val="00387ACB"/>
    <w:rsid w:val="00387CE8"/>
    <w:rsid w:val="003900CA"/>
    <w:rsid w:val="003906F6"/>
    <w:rsid w:val="00390B06"/>
    <w:rsid w:val="00391426"/>
    <w:rsid w:val="003914CD"/>
    <w:rsid w:val="00391B17"/>
    <w:rsid w:val="00392028"/>
    <w:rsid w:val="0039211E"/>
    <w:rsid w:val="003929A5"/>
    <w:rsid w:val="00392A74"/>
    <w:rsid w:val="003930AE"/>
    <w:rsid w:val="00394430"/>
    <w:rsid w:val="00394687"/>
    <w:rsid w:val="0039498E"/>
    <w:rsid w:val="00394E7C"/>
    <w:rsid w:val="003952C2"/>
    <w:rsid w:val="00395F53"/>
    <w:rsid w:val="00396169"/>
    <w:rsid w:val="003964DB"/>
    <w:rsid w:val="00396781"/>
    <w:rsid w:val="00396865"/>
    <w:rsid w:val="003968E7"/>
    <w:rsid w:val="00396C7E"/>
    <w:rsid w:val="003978A3"/>
    <w:rsid w:val="00397E72"/>
    <w:rsid w:val="003A13AB"/>
    <w:rsid w:val="003A14E8"/>
    <w:rsid w:val="003A1D6E"/>
    <w:rsid w:val="003A26E3"/>
    <w:rsid w:val="003A2710"/>
    <w:rsid w:val="003A28CB"/>
    <w:rsid w:val="003A2E81"/>
    <w:rsid w:val="003A2FB7"/>
    <w:rsid w:val="003A381B"/>
    <w:rsid w:val="003A3835"/>
    <w:rsid w:val="003A40BF"/>
    <w:rsid w:val="003A498D"/>
    <w:rsid w:val="003A4C77"/>
    <w:rsid w:val="003A607E"/>
    <w:rsid w:val="003A61C9"/>
    <w:rsid w:val="003A6D0B"/>
    <w:rsid w:val="003A7518"/>
    <w:rsid w:val="003B023C"/>
    <w:rsid w:val="003B051B"/>
    <w:rsid w:val="003B0545"/>
    <w:rsid w:val="003B0698"/>
    <w:rsid w:val="003B0B02"/>
    <w:rsid w:val="003B1458"/>
    <w:rsid w:val="003B199F"/>
    <w:rsid w:val="003B257D"/>
    <w:rsid w:val="003B27BE"/>
    <w:rsid w:val="003B2C05"/>
    <w:rsid w:val="003B2D07"/>
    <w:rsid w:val="003B32DA"/>
    <w:rsid w:val="003B3306"/>
    <w:rsid w:val="003B3327"/>
    <w:rsid w:val="003B3477"/>
    <w:rsid w:val="003B3C16"/>
    <w:rsid w:val="003B453F"/>
    <w:rsid w:val="003B458D"/>
    <w:rsid w:val="003B4B8E"/>
    <w:rsid w:val="003B4D4A"/>
    <w:rsid w:val="003B5C24"/>
    <w:rsid w:val="003B5C66"/>
    <w:rsid w:val="003B5F66"/>
    <w:rsid w:val="003B61F7"/>
    <w:rsid w:val="003B6F02"/>
    <w:rsid w:val="003B6F8E"/>
    <w:rsid w:val="003B75A2"/>
    <w:rsid w:val="003B787A"/>
    <w:rsid w:val="003C0129"/>
    <w:rsid w:val="003C0257"/>
    <w:rsid w:val="003C05EA"/>
    <w:rsid w:val="003C0F4B"/>
    <w:rsid w:val="003C0F55"/>
    <w:rsid w:val="003C1328"/>
    <w:rsid w:val="003C134D"/>
    <w:rsid w:val="003C1771"/>
    <w:rsid w:val="003C20FB"/>
    <w:rsid w:val="003C2EB3"/>
    <w:rsid w:val="003C3361"/>
    <w:rsid w:val="003C3955"/>
    <w:rsid w:val="003C41E5"/>
    <w:rsid w:val="003C44B5"/>
    <w:rsid w:val="003C44D3"/>
    <w:rsid w:val="003C4CD9"/>
    <w:rsid w:val="003C4E98"/>
    <w:rsid w:val="003C5974"/>
    <w:rsid w:val="003C5AA5"/>
    <w:rsid w:val="003C5BB4"/>
    <w:rsid w:val="003C614E"/>
    <w:rsid w:val="003C616E"/>
    <w:rsid w:val="003C6310"/>
    <w:rsid w:val="003C667A"/>
    <w:rsid w:val="003C6EC9"/>
    <w:rsid w:val="003C7229"/>
    <w:rsid w:val="003C7B6F"/>
    <w:rsid w:val="003D02B4"/>
    <w:rsid w:val="003D0557"/>
    <w:rsid w:val="003D0E3D"/>
    <w:rsid w:val="003D15C5"/>
    <w:rsid w:val="003D164C"/>
    <w:rsid w:val="003D1A26"/>
    <w:rsid w:val="003D1AE9"/>
    <w:rsid w:val="003D1B7B"/>
    <w:rsid w:val="003D1F14"/>
    <w:rsid w:val="003D2115"/>
    <w:rsid w:val="003D2B00"/>
    <w:rsid w:val="003D2DBD"/>
    <w:rsid w:val="003D2DF7"/>
    <w:rsid w:val="003D3810"/>
    <w:rsid w:val="003D3E22"/>
    <w:rsid w:val="003D3E60"/>
    <w:rsid w:val="003D3EF8"/>
    <w:rsid w:val="003D3F4C"/>
    <w:rsid w:val="003D3FDD"/>
    <w:rsid w:val="003D40E3"/>
    <w:rsid w:val="003D488C"/>
    <w:rsid w:val="003D4B78"/>
    <w:rsid w:val="003D5026"/>
    <w:rsid w:val="003D64ED"/>
    <w:rsid w:val="003D668E"/>
    <w:rsid w:val="003D694B"/>
    <w:rsid w:val="003D6B6E"/>
    <w:rsid w:val="003D6DD7"/>
    <w:rsid w:val="003D72FB"/>
    <w:rsid w:val="003D7438"/>
    <w:rsid w:val="003D7E83"/>
    <w:rsid w:val="003E0215"/>
    <w:rsid w:val="003E106F"/>
    <w:rsid w:val="003E1386"/>
    <w:rsid w:val="003E16A2"/>
    <w:rsid w:val="003E19BC"/>
    <w:rsid w:val="003E1BE1"/>
    <w:rsid w:val="003E1CC9"/>
    <w:rsid w:val="003E241D"/>
    <w:rsid w:val="003E2755"/>
    <w:rsid w:val="003E2D57"/>
    <w:rsid w:val="003E3E70"/>
    <w:rsid w:val="003E40C2"/>
    <w:rsid w:val="003E4B5D"/>
    <w:rsid w:val="003E5062"/>
    <w:rsid w:val="003E5515"/>
    <w:rsid w:val="003E5AE7"/>
    <w:rsid w:val="003E5BD7"/>
    <w:rsid w:val="003E6526"/>
    <w:rsid w:val="003E6AF0"/>
    <w:rsid w:val="003E7091"/>
    <w:rsid w:val="003E73BD"/>
    <w:rsid w:val="003E7422"/>
    <w:rsid w:val="003E788E"/>
    <w:rsid w:val="003E7FF3"/>
    <w:rsid w:val="003F01B8"/>
    <w:rsid w:val="003F0256"/>
    <w:rsid w:val="003F1008"/>
    <w:rsid w:val="003F105B"/>
    <w:rsid w:val="003F157F"/>
    <w:rsid w:val="003F1B15"/>
    <w:rsid w:val="003F275B"/>
    <w:rsid w:val="003F27CF"/>
    <w:rsid w:val="003F28A9"/>
    <w:rsid w:val="003F29A8"/>
    <w:rsid w:val="003F2DB2"/>
    <w:rsid w:val="003F2DD7"/>
    <w:rsid w:val="003F2F00"/>
    <w:rsid w:val="003F31FA"/>
    <w:rsid w:val="003F3B60"/>
    <w:rsid w:val="003F3C1A"/>
    <w:rsid w:val="003F3E2A"/>
    <w:rsid w:val="003F3E60"/>
    <w:rsid w:val="003F3E7B"/>
    <w:rsid w:val="003F3FC4"/>
    <w:rsid w:val="003F4B4E"/>
    <w:rsid w:val="003F4C75"/>
    <w:rsid w:val="003F50F5"/>
    <w:rsid w:val="003F51AB"/>
    <w:rsid w:val="003F57EC"/>
    <w:rsid w:val="003F5927"/>
    <w:rsid w:val="003F5AC8"/>
    <w:rsid w:val="003F5BEB"/>
    <w:rsid w:val="003F622E"/>
    <w:rsid w:val="003F6B14"/>
    <w:rsid w:val="003F7157"/>
    <w:rsid w:val="003F753D"/>
    <w:rsid w:val="003F7B57"/>
    <w:rsid w:val="003F7BFE"/>
    <w:rsid w:val="003F7D27"/>
    <w:rsid w:val="003F7F37"/>
    <w:rsid w:val="004003BE"/>
    <w:rsid w:val="0040076A"/>
    <w:rsid w:val="004007DD"/>
    <w:rsid w:val="00400B84"/>
    <w:rsid w:val="004014FD"/>
    <w:rsid w:val="0040163F"/>
    <w:rsid w:val="004016DD"/>
    <w:rsid w:val="00401934"/>
    <w:rsid w:val="00401CCD"/>
    <w:rsid w:val="00401EF6"/>
    <w:rsid w:val="004020C8"/>
    <w:rsid w:val="0040256C"/>
    <w:rsid w:val="00402961"/>
    <w:rsid w:val="00403363"/>
    <w:rsid w:val="00403A91"/>
    <w:rsid w:val="0040402B"/>
    <w:rsid w:val="00404639"/>
    <w:rsid w:val="00405673"/>
    <w:rsid w:val="00405678"/>
    <w:rsid w:val="0040620B"/>
    <w:rsid w:val="004068BF"/>
    <w:rsid w:val="00406C99"/>
    <w:rsid w:val="00407010"/>
    <w:rsid w:val="00407497"/>
    <w:rsid w:val="00407885"/>
    <w:rsid w:val="004078DD"/>
    <w:rsid w:val="00407B83"/>
    <w:rsid w:val="00407BD4"/>
    <w:rsid w:val="00407E74"/>
    <w:rsid w:val="0041082F"/>
    <w:rsid w:val="00410D21"/>
    <w:rsid w:val="00410D29"/>
    <w:rsid w:val="00411060"/>
    <w:rsid w:val="00412099"/>
    <w:rsid w:val="00412DA1"/>
    <w:rsid w:val="00413031"/>
    <w:rsid w:val="0041304A"/>
    <w:rsid w:val="00413362"/>
    <w:rsid w:val="0041384D"/>
    <w:rsid w:val="00413AF6"/>
    <w:rsid w:val="00414A84"/>
    <w:rsid w:val="00415974"/>
    <w:rsid w:val="00415984"/>
    <w:rsid w:val="00415BD6"/>
    <w:rsid w:val="00415C58"/>
    <w:rsid w:val="00416604"/>
    <w:rsid w:val="0041660E"/>
    <w:rsid w:val="00416D83"/>
    <w:rsid w:val="00416E11"/>
    <w:rsid w:val="0041731A"/>
    <w:rsid w:val="0042007E"/>
    <w:rsid w:val="004201FE"/>
    <w:rsid w:val="00420215"/>
    <w:rsid w:val="00420283"/>
    <w:rsid w:val="00420597"/>
    <w:rsid w:val="00420D58"/>
    <w:rsid w:val="00421001"/>
    <w:rsid w:val="004217E7"/>
    <w:rsid w:val="00421A38"/>
    <w:rsid w:val="00421F62"/>
    <w:rsid w:val="0042240E"/>
    <w:rsid w:val="00422690"/>
    <w:rsid w:val="00422AD2"/>
    <w:rsid w:val="0042309D"/>
    <w:rsid w:val="00423162"/>
    <w:rsid w:val="004246B7"/>
    <w:rsid w:val="0042498B"/>
    <w:rsid w:val="00424C01"/>
    <w:rsid w:val="00424C26"/>
    <w:rsid w:val="00424E09"/>
    <w:rsid w:val="00425028"/>
    <w:rsid w:val="004252FF"/>
    <w:rsid w:val="00425C56"/>
    <w:rsid w:val="004263B7"/>
    <w:rsid w:val="00426654"/>
    <w:rsid w:val="0042683B"/>
    <w:rsid w:val="00426A34"/>
    <w:rsid w:val="00426F1F"/>
    <w:rsid w:val="0042704B"/>
    <w:rsid w:val="00427094"/>
    <w:rsid w:val="0042741A"/>
    <w:rsid w:val="0042772A"/>
    <w:rsid w:val="0042797D"/>
    <w:rsid w:val="00427B31"/>
    <w:rsid w:val="004307ED"/>
    <w:rsid w:val="004308FE"/>
    <w:rsid w:val="00431606"/>
    <w:rsid w:val="00431721"/>
    <w:rsid w:val="004317D3"/>
    <w:rsid w:val="00432D2E"/>
    <w:rsid w:val="00432D35"/>
    <w:rsid w:val="00432DCB"/>
    <w:rsid w:val="00433968"/>
    <w:rsid w:val="00433AD1"/>
    <w:rsid w:val="00434B26"/>
    <w:rsid w:val="004350D2"/>
    <w:rsid w:val="0043548C"/>
    <w:rsid w:val="004359EE"/>
    <w:rsid w:val="004360B7"/>
    <w:rsid w:val="00436A8A"/>
    <w:rsid w:val="0043705C"/>
    <w:rsid w:val="0043728F"/>
    <w:rsid w:val="004372D3"/>
    <w:rsid w:val="00437DCC"/>
    <w:rsid w:val="00440B3D"/>
    <w:rsid w:val="00440C9B"/>
    <w:rsid w:val="00440E3A"/>
    <w:rsid w:val="00440F8E"/>
    <w:rsid w:val="004414F6"/>
    <w:rsid w:val="0044187B"/>
    <w:rsid w:val="004418D6"/>
    <w:rsid w:val="00441DB1"/>
    <w:rsid w:val="00442C31"/>
    <w:rsid w:val="00443100"/>
    <w:rsid w:val="0044354A"/>
    <w:rsid w:val="00444846"/>
    <w:rsid w:val="004449B9"/>
    <w:rsid w:val="00444A41"/>
    <w:rsid w:val="0044545C"/>
    <w:rsid w:val="00445850"/>
    <w:rsid w:val="00445DFE"/>
    <w:rsid w:val="00446429"/>
    <w:rsid w:val="00446AE9"/>
    <w:rsid w:val="00446E93"/>
    <w:rsid w:val="004471D2"/>
    <w:rsid w:val="004473BA"/>
    <w:rsid w:val="0044766E"/>
    <w:rsid w:val="0044797E"/>
    <w:rsid w:val="00447BC6"/>
    <w:rsid w:val="004500DD"/>
    <w:rsid w:val="004504C4"/>
    <w:rsid w:val="00450686"/>
    <w:rsid w:val="00450975"/>
    <w:rsid w:val="00450B67"/>
    <w:rsid w:val="00450C87"/>
    <w:rsid w:val="00451947"/>
    <w:rsid w:val="004522D5"/>
    <w:rsid w:val="004523C5"/>
    <w:rsid w:val="00452684"/>
    <w:rsid w:val="004545AC"/>
    <w:rsid w:val="00454608"/>
    <w:rsid w:val="0045490C"/>
    <w:rsid w:val="00454A5E"/>
    <w:rsid w:val="00454B1C"/>
    <w:rsid w:val="00455CF9"/>
    <w:rsid w:val="004561BA"/>
    <w:rsid w:val="00456214"/>
    <w:rsid w:val="0045650E"/>
    <w:rsid w:val="004569E9"/>
    <w:rsid w:val="00456ADC"/>
    <w:rsid w:val="0045747D"/>
    <w:rsid w:val="004576B3"/>
    <w:rsid w:val="004579FC"/>
    <w:rsid w:val="00460509"/>
    <w:rsid w:val="004606E1"/>
    <w:rsid w:val="00460763"/>
    <w:rsid w:val="00460EA2"/>
    <w:rsid w:val="00461857"/>
    <w:rsid w:val="00461C1C"/>
    <w:rsid w:val="00461C60"/>
    <w:rsid w:val="00462FFA"/>
    <w:rsid w:val="0046360A"/>
    <w:rsid w:val="00464373"/>
    <w:rsid w:val="004644C5"/>
    <w:rsid w:val="00464891"/>
    <w:rsid w:val="00464B78"/>
    <w:rsid w:val="00465541"/>
    <w:rsid w:val="0046576C"/>
    <w:rsid w:val="00465B9E"/>
    <w:rsid w:val="00466296"/>
    <w:rsid w:val="0046683D"/>
    <w:rsid w:val="00466FD4"/>
    <w:rsid w:val="0046742D"/>
    <w:rsid w:val="004704C6"/>
    <w:rsid w:val="00471880"/>
    <w:rsid w:val="00471B7D"/>
    <w:rsid w:val="00471C1F"/>
    <w:rsid w:val="00472DD1"/>
    <w:rsid w:val="00472FAE"/>
    <w:rsid w:val="0047305E"/>
    <w:rsid w:val="0047318C"/>
    <w:rsid w:val="00473884"/>
    <w:rsid w:val="00473E2B"/>
    <w:rsid w:val="004751F9"/>
    <w:rsid w:val="004755FF"/>
    <w:rsid w:val="00475FA8"/>
    <w:rsid w:val="0047658D"/>
    <w:rsid w:val="00476E36"/>
    <w:rsid w:val="004775FA"/>
    <w:rsid w:val="004776D9"/>
    <w:rsid w:val="00477ACC"/>
    <w:rsid w:val="00477C27"/>
    <w:rsid w:val="00477F0F"/>
    <w:rsid w:val="0048004C"/>
    <w:rsid w:val="004805F7"/>
    <w:rsid w:val="004805FB"/>
    <w:rsid w:val="00480873"/>
    <w:rsid w:val="00480A1E"/>
    <w:rsid w:val="00480AC3"/>
    <w:rsid w:val="00480BC3"/>
    <w:rsid w:val="004812AE"/>
    <w:rsid w:val="00481791"/>
    <w:rsid w:val="00481A46"/>
    <w:rsid w:val="00482103"/>
    <w:rsid w:val="0048220E"/>
    <w:rsid w:val="00482D18"/>
    <w:rsid w:val="00483344"/>
    <w:rsid w:val="004839A5"/>
    <w:rsid w:val="00483D46"/>
    <w:rsid w:val="00483FE8"/>
    <w:rsid w:val="00484A43"/>
    <w:rsid w:val="00484B2A"/>
    <w:rsid w:val="00485A93"/>
    <w:rsid w:val="00485C33"/>
    <w:rsid w:val="00485DC8"/>
    <w:rsid w:val="0048612B"/>
    <w:rsid w:val="00486EEA"/>
    <w:rsid w:val="00487251"/>
    <w:rsid w:val="0048726F"/>
    <w:rsid w:val="0048738F"/>
    <w:rsid w:val="004873A9"/>
    <w:rsid w:val="00487FEF"/>
    <w:rsid w:val="00490211"/>
    <w:rsid w:val="0049026F"/>
    <w:rsid w:val="00490548"/>
    <w:rsid w:val="0049062A"/>
    <w:rsid w:val="00490630"/>
    <w:rsid w:val="00490890"/>
    <w:rsid w:val="00490FA2"/>
    <w:rsid w:val="00491008"/>
    <w:rsid w:val="00491FCF"/>
    <w:rsid w:val="004920D9"/>
    <w:rsid w:val="00492322"/>
    <w:rsid w:val="00492387"/>
    <w:rsid w:val="004928E9"/>
    <w:rsid w:val="00492CD5"/>
    <w:rsid w:val="00492E43"/>
    <w:rsid w:val="00492E7C"/>
    <w:rsid w:val="00493308"/>
    <w:rsid w:val="00493983"/>
    <w:rsid w:val="00494A0F"/>
    <w:rsid w:val="00494A54"/>
    <w:rsid w:val="00494D74"/>
    <w:rsid w:val="00494F38"/>
    <w:rsid w:val="00495108"/>
    <w:rsid w:val="004951F9"/>
    <w:rsid w:val="0049529D"/>
    <w:rsid w:val="0049575E"/>
    <w:rsid w:val="00495B9E"/>
    <w:rsid w:val="00496619"/>
    <w:rsid w:val="00497735"/>
    <w:rsid w:val="004A06FE"/>
    <w:rsid w:val="004A1739"/>
    <w:rsid w:val="004A173D"/>
    <w:rsid w:val="004A174A"/>
    <w:rsid w:val="004A17D6"/>
    <w:rsid w:val="004A1A52"/>
    <w:rsid w:val="004A1B3B"/>
    <w:rsid w:val="004A1C2D"/>
    <w:rsid w:val="004A1CA1"/>
    <w:rsid w:val="004A1CE8"/>
    <w:rsid w:val="004A275A"/>
    <w:rsid w:val="004A2857"/>
    <w:rsid w:val="004A3A75"/>
    <w:rsid w:val="004A44F7"/>
    <w:rsid w:val="004A4909"/>
    <w:rsid w:val="004A506A"/>
    <w:rsid w:val="004A5308"/>
    <w:rsid w:val="004A5579"/>
    <w:rsid w:val="004A5CF1"/>
    <w:rsid w:val="004A601E"/>
    <w:rsid w:val="004A60AC"/>
    <w:rsid w:val="004A63A5"/>
    <w:rsid w:val="004A67B7"/>
    <w:rsid w:val="004A6CEF"/>
    <w:rsid w:val="004B0BC1"/>
    <w:rsid w:val="004B103C"/>
    <w:rsid w:val="004B1BFE"/>
    <w:rsid w:val="004B21B7"/>
    <w:rsid w:val="004B2546"/>
    <w:rsid w:val="004B356C"/>
    <w:rsid w:val="004B35E6"/>
    <w:rsid w:val="004B3F47"/>
    <w:rsid w:val="004B4A35"/>
    <w:rsid w:val="004B515B"/>
    <w:rsid w:val="004B5892"/>
    <w:rsid w:val="004B5B49"/>
    <w:rsid w:val="004B5DAE"/>
    <w:rsid w:val="004B606E"/>
    <w:rsid w:val="004B77EF"/>
    <w:rsid w:val="004B797F"/>
    <w:rsid w:val="004B7BF1"/>
    <w:rsid w:val="004C100A"/>
    <w:rsid w:val="004C133F"/>
    <w:rsid w:val="004C1639"/>
    <w:rsid w:val="004C189C"/>
    <w:rsid w:val="004C1D71"/>
    <w:rsid w:val="004C2CA4"/>
    <w:rsid w:val="004C3F97"/>
    <w:rsid w:val="004C413E"/>
    <w:rsid w:val="004C4193"/>
    <w:rsid w:val="004C466C"/>
    <w:rsid w:val="004C48FE"/>
    <w:rsid w:val="004C5514"/>
    <w:rsid w:val="004C556D"/>
    <w:rsid w:val="004C57FA"/>
    <w:rsid w:val="004C5B52"/>
    <w:rsid w:val="004C6048"/>
    <w:rsid w:val="004C686F"/>
    <w:rsid w:val="004C69FB"/>
    <w:rsid w:val="004C7AD0"/>
    <w:rsid w:val="004C7FDC"/>
    <w:rsid w:val="004D019E"/>
    <w:rsid w:val="004D0728"/>
    <w:rsid w:val="004D078D"/>
    <w:rsid w:val="004D0CB6"/>
    <w:rsid w:val="004D0FC6"/>
    <w:rsid w:val="004D127D"/>
    <w:rsid w:val="004D1470"/>
    <w:rsid w:val="004D1478"/>
    <w:rsid w:val="004D1E18"/>
    <w:rsid w:val="004D1F1A"/>
    <w:rsid w:val="004D24AB"/>
    <w:rsid w:val="004D2C0F"/>
    <w:rsid w:val="004D2E4A"/>
    <w:rsid w:val="004D374B"/>
    <w:rsid w:val="004D45BB"/>
    <w:rsid w:val="004D46F5"/>
    <w:rsid w:val="004D4858"/>
    <w:rsid w:val="004D4910"/>
    <w:rsid w:val="004D49FC"/>
    <w:rsid w:val="004D4D00"/>
    <w:rsid w:val="004D510C"/>
    <w:rsid w:val="004D59C0"/>
    <w:rsid w:val="004D5F39"/>
    <w:rsid w:val="004D609A"/>
    <w:rsid w:val="004D726F"/>
    <w:rsid w:val="004D72DF"/>
    <w:rsid w:val="004D72EA"/>
    <w:rsid w:val="004D74CA"/>
    <w:rsid w:val="004D7F04"/>
    <w:rsid w:val="004E0199"/>
    <w:rsid w:val="004E04AD"/>
    <w:rsid w:val="004E05E5"/>
    <w:rsid w:val="004E1062"/>
    <w:rsid w:val="004E16B9"/>
    <w:rsid w:val="004E172E"/>
    <w:rsid w:val="004E1B99"/>
    <w:rsid w:val="004E243A"/>
    <w:rsid w:val="004E2646"/>
    <w:rsid w:val="004E2AC7"/>
    <w:rsid w:val="004E2B60"/>
    <w:rsid w:val="004E2E4E"/>
    <w:rsid w:val="004E32DE"/>
    <w:rsid w:val="004E33BE"/>
    <w:rsid w:val="004E4744"/>
    <w:rsid w:val="004E492E"/>
    <w:rsid w:val="004E5770"/>
    <w:rsid w:val="004E5BCB"/>
    <w:rsid w:val="004E5DA0"/>
    <w:rsid w:val="004E62AF"/>
    <w:rsid w:val="004E644D"/>
    <w:rsid w:val="004E6BC4"/>
    <w:rsid w:val="004E6E75"/>
    <w:rsid w:val="004E779B"/>
    <w:rsid w:val="004E7937"/>
    <w:rsid w:val="004E7A8D"/>
    <w:rsid w:val="004E7D36"/>
    <w:rsid w:val="004F06EF"/>
    <w:rsid w:val="004F08FF"/>
    <w:rsid w:val="004F189E"/>
    <w:rsid w:val="004F21A2"/>
    <w:rsid w:val="004F2465"/>
    <w:rsid w:val="004F2860"/>
    <w:rsid w:val="004F2A39"/>
    <w:rsid w:val="004F31F9"/>
    <w:rsid w:val="004F3264"/>
    <w:rsid w:val="004F3465"/>
    <w:rsid w:val="004F3536"/>
    <w:rsid w:val="004F4333"/>
    <w:rsid w:val="004F490C"/>
    <w:rsid w:val="004F492D"/>
    <w:rsid w:val="004F5105"/>
    <w:rsid w:val="004F5CD7"/>
    <w:rsid w:val="004F5F3B"/>
    <w:rsid w:val="004F6419"/>
    <w:rsid w:val="004F6720"/>
    <w:rsid w:val="004F68F9"/>
    <w:rsid w:val="004F6B97"/>
    <w:rsid w:val="004F78F8"/>
    <w:rsid w:val="005001B2"/>
    <w:rsid w:val="0050094B"/>
    <w:rsid w:val="00500A87"/>
    <w:rsid w:val="00501045"/>
    <w:rsid w:val="005017BA"/>
    <w:rsid w:val="00501A8A"/>
    <w:rsid w:val="00502D90"/>
    <w:rsid w:val="00503070"/>
    <w:rsid w:val="00503202"/>
    <w:rsid w:val="00503208"/>
    <w:rsid w:val="0050324C"/>
    <w:rsid w:val="005035EF"/>
    <w:rsid w:val="00503600"/>
    <w:rsid w:val="0050366A"/>
    <w:rsid w:val="005036E8"/>
    <w:rsid w:val="00503BCA"/>
    <w:rsid w:val="00503C5A"/>
    <w:rsid w:val="00503E3B"/>
    <w:rsid w:val="00503F85"/>
    <w:rsid w:val="00504261"/>
    <w:rsid w:val="00504B56"/>
    <w:rsid w:val="005066B0"/>
    <w:rsid w:val="005067CA"/>
    <w:rsid w:val="00506808"/>
    <w:rsid w:val="00506EEA"/>
    <w:rsid w:val="0050762C"/>
    <w:rsid w:val="00510D3F"/>
    <w:rsid w:val="0051151A"/>
    <w:rsid w:val="005123CE"/>
    <w:rsid w:val="00512647"/>
    <w:rsid w:val="005127A6"/>
    <w:rsid w:val="00512B66"/>
    <w:rsid w:val="00514420"/>
    <w:rsid w:val="00514591"/>
    <w:rsid w:val="005147A6"/>
    <w:rsid w:val="0051491B"/>
    <w:rsid w:val="005157A2"/>
    <w:rsid w:val="005160BA"/>
    <w:rsid w:val="00516581"/>
    <w:rsid w:val="005166D7"/>
    <w:rsid w:val="0051684C"/>
    <w:rsid w:val="00516F1D"/>
    <w:rsid w:val="00517748"/>
    <w:rsid w:val="00517AC1"/>
    <w:rsid w:val="00517D96"/>
    <w:rsid w:val="00520B80"/>
    <w:rsid w:val="00520F29"/>
    <w:rsid w:val="005210C5"/>
    <w:rsid w:val="0052132E"/>
    <w:rsid w:val="0052261F"/>
    <w:rsid w:val="005233D7"/>
    <w:rsid w:val="0052352A"/>
    <w:rsid w:val="00523A7F"/>
    <w:rsid w:val="00524187"/>
    <w:rsid w:val="005241BD"/>
    <w:rsid w:val="0052469C"/>
    <w:rsid w:val="0052485F"/>
    <w:rsid w:val="00524DE8"/>
    <w:rsid w:val="005253BF"/>
    <w:rsid w:val="00525E2E"/>
    <w:rsid w:val="0052610C"/>
    <w:rsid w:val="0052778F"/>
    <w:rsid w:val="00527AB5"/>
    <w:rsid w:val="00530189"/>
    <w:rsid w:val="00530FA0"/>
    <w:rsid w:val="00533048"/>
    <w:rsid w:val="005331C8"/>
    <w:rsid w:val="005334CD"/>
    <w:rsid w:val="0053360F"/>
    <w:rsid w:val="00534F72"/>
    <w:rsid w:val="00535609"/>
    <w:rsid w:val="00535C04"/>
    <w:rsid w:val="00536886"/>
    <w:rsid w:val="00536B46"/>
    <w:rsid w:val="005372CD"/>
    <w:rsid w:val="005373E9"/>
    <w:rsid w:val="00537812"/>
    <w:rsid w:val="00537A4A"/>
    <w:rsid w:val="00537AE6"/>
    <w:rsid w:val="005401D1"/>
    <w:rsid w:val="005404F3"/>
    <w:rsid w:val="00540508"/>
    <w:rsid w:val="00540812"/>
    <w:rsid w:val="00540FA3"/>
    <w:rsid w:val="005410FA"/>
    <w:rsid w:val="0054110D"/>
    <w:rsid w:val="0054113E"/>
    <w:rsid w:val="00541929"/>
    <w:rsid w:val="00541C37"/>
    <w:rsid w:val="00542D8D"/>
    <w:rsid w:val="005430C0"/>
    <w:rsid w:val="00544593"/>
    <w:rsid w:val="005447E4"/>
    <w:rsid w:val="005449EA"/>
    <w:rsid w:val="00544DCA"/>
    <w:rsid w:val="00545563"/>
    <w:rsid w:val="00545A29"/>
    <w:rsid w:val="00546FCC"/>
    <w:rsid w:val="005479FE"/>
    <w:rsid w:val="00547D45"/>
    <w:rsid w:val="00547F1F"/>
    <w:rsid w:val="005501A2"/>
    <w:rsid w:val="0055055C"/>
    <w:rsid w:val="00550F12"/>
    <w:rsid w:val="005512FF"/>
    <w:rsid w:val="00551808"/>
    <w:rsid w:val="0055208E"/>
    <w:rsid w:val="00552572"/>
    <w:rsid w:val="0055336D"/>
    <w:rsid w:val="00553818"/>
    <w:rsid w:val="00553926"/>
    <w:rsid w:val="00553940"/>
    <w:rsid w:val="00553CC1"/>
    <w:rsid w:val="00553F75"/>
    <w:rsid w:val="00554581"/>
    <w:rsid w:val="005548BA"/>
    <w:rsid w:val="00554EE6"/>
    <w:rsid w:val="005563C0"/>
    <w:rsid w:val="0055700B"/>
    <w:rsid w:val="005576AC"/>
    <w:rsid w:val="00557C8A"/>
    <w:rsid w:val="00557CB7"/>
    <w:rsid w:val="00557E2C"/>
    <w:rsid w:val="00560B49"/>
    <w:rsid w:val="00560E2A"/>
    <w:rsid w:val="00561048"/>
    <w:rsid w:val="0056114F"/>
    <w:rsid w:val="00561794"/>
    <w:rsid w:val="00562333"/>
    <w:rsid w:val="00562A4C"/>
    <w:rsid w:val="0056315F"/>
    <w:rsid w:val="0056338F"/>
    <w:rsid w:val="00563C05"/>
    <w:rsid w:val="00563DAE"/>
    <w:rsid w:val="00563F1E"/>
    <w:rsid w:val="0056553E"/>
    <w:rsid w:val="00565CA4"/>
    <w:rsid w:val="0056633D"/>
    <w:rsid w:val="005668DD"/>
    <w:rsid w:val="00566B7E"/>
    <w:rsid w:val="00566E4A"/>
    <w:rsid w:val="00567229"/>
    <w:rsid w:val="0056759E"/>
    <w:rsid w:val="0057030B"/>
    <w:rsid w:val="005704B8"/>
    <w:rsid w:val="00570937"/>
    <w:rsid w:val="00570A1F"/>
    <w:rsid w:val="00570DDB"/>
    <w:rsid w:val="0057118E"/>
    <w:rsid w:val="00571497"/>
    <w:rsid w:val="00571810"/>
    <w:rsid w:val="00572066"/>
    <w:rsid w:val="005728B5"/>
    <w:rsid w:val="00572CD3"/>
    <w:rsid w:val="00573416"/>
    <w:rsid w:val="00573E68"/>
    <w:rsid w:val="00573FA2"/>
    <w:rsid w:val="00574548"/>
    <w:rsid w:val="00574AE4"/>
    <w:rsid w:val="00574B15"/>
    <w:rsid w:val="005754CE"/>
    <w:rsid w:val="00575D1B"/>
    <w:rsid w:val="00575E5D"/>
    <w:rsid w:val="00575EB3"/>
    <w:rsid w:val="0057620B"/>
    <w:rsid w:val="0057628F"/>
    <w:rsid w:val="00576C78"/>
    <w:rsid w:val="00576E1E"/>
    <w:rsid w:val="0057779D"/>
    <w:rsid w:val="005779E9"/>
    <w:rsid w:val="00580787"/>
    <w:rsid w:val="00580AE1"/>
    <w:rsid w:val="00581148"/>
    <w:rsid w:val="00581280"/>
    <w:rsid w:val="00581307"/>
    <w:rsid w:val="00581D54"/>
    <w:rsid w:val="00582639"/>
    <w:rsid w:val="005828A1"/>
    <w:rsid w:val="00582CD2"/>
    <w:rsid w:val="005839DE"/>
    <w:rsid w:val="00584629"/>
    <w:rsid w:val="00584B7B"/>
    <w:rsid w:val="00584FC2"/>
    <w:rsid w:val="005854CA"/>
    <w:rsid w:val="005856E4"/>
    <w:rsid w:val="00585908"/>
    <w:rsid w:val="00586026"/>
    <w:rsid w:val="005863BC"/>
    <w:rsid w:val="00587BF5"/>
    <w:rsid w:val="00587EAE"/>
    <w:rsid w:val="0059038E"/>
    <w:rsid w:val="00591A99"/>
    <w:rsid w:val="00591CAE"/>
    <w:rsid w:val="00591DFF"/>
    <w:rsid w:val="005924C8"/>
    <w:rsid w:val="005932D6"/>
    <w:rsid w:val="00593A5C"/>
    <w:rsid w:val="00593C49"/>
    <w:rsid w:val="00594A23"/>
    <w:rsid w:val="00594B11"/>
    <w:rsid w:val="0059618A"/>
    <w:rsid w:val="005968B9"/>
    <w:rsid w:val="00596B5D"/>
    <w:rsid w:val="00596E05"/>
    <w:rsid w:val="005971ED"/>
    <w:rsid w:val="005972C7"/>
    <w:rsid w:val="005A0787"/>
    <w:rsid w:val="005A080F"/>
    <w:rsid w:val="005A141B"/>
    <w:rsid w:val="005A2304"/>
    <w:rsid w:val="005A2E52"/>
    <w:rsid w:val="005A2FED"/>
    <w:rsid w:val="005A32F9"/>
    <w:rsid w:val="005A3413"/>
    <w:rsid w:val="005A3765"/>
    <w:rsid w:val="005A3D7F"/>
    <w:rsid w:val="005A3ECD"/>
    <w:rsid w:val="005A4097"/>
    <w:rsid w:val="005A4496"/>
    <w:rsid w:val="005A4777"/>
    <w:rsid w:val="005A48A7"/>
    <w:rsid w:val="005A5E98"/>
    <w:rsid w:val="005A643C"/>
    <w:rsid w:val="005A6CD3"/>
    <w:rsid w:val="005A6D24"/>
    <w:rsid w:val="005A7487"/>
    <w:rsid w:val="005A7551"/>
    <w:rsid w:val="005A77AC"/>
    <w:rsid w:val="005A7B97"/>
    <w:rsid w:val="005A7CD8"/>
    <w:rsid w:val="005B0651"/>
    <w:rsid w:val="005B0CAA"/>
    <w:rsid w:val="005B0FE5"/>
    <w:rsid w:val="005B126B"/>
    <w:rsid w:val="005B138A"/>
    <w:rsid w:val="005B1C2D"/>
    <w:rsid w:val="005B2537"/>
    <w:rsid w:val="005B26EF"/>
    <w:rsid w:val="005B2730"/>
    <w:rsid w:val="005B2AF4"/>
    <w:rsid w:val="005B43EE"/>
    <w:rsid w:val="005B49E5"/>
    <w:rsid w:val="005B4AEF"/>
    <w:rsid w:val="005B5129"/>
    <w:rsid w:val="005B5532"/>
    <w:rsid w:val="005B59B1"/>
    <w:rsid w:val="005B5BE4"/>
    <w:rsid w:val="005B60EF"/>
    <w:rsid w:val="005B672F"/>
    <w:rsid w:val="005B6EC6"/>
    <w:rsid w:val="005B6FC6"/>
    <w:rsid w:val="005B701A"/>
    <w:rsid w:val="005B727D"/>
    <w:rsid w:val="005B7626"/>
    <w:rsid w:val="005C124A"/>
    <w:rsid w:val="005C1DE0"/>
    <w:rsid w:val="005C1E8D"/>
    <w:rsid w:val="005C223F"/>
    <w:rsid w:val="005C24E6"/>
    <w:rsid w:val="005C34EA"/>
    <w:rsid w:val="005C3710"/>
    <w:rsid w:val="005C3BF5"/>
    <w:rsid w:val="005C3C92"/>
    <w:rsid w:val="005C4156"/>
    <w:rsid w:val="005C422B"/>
    <w:rsid w:val="005C4259"/>
    <w:rsid w:val="005C43FC"/>
    <w:rsid w:val="005C4643"/>
    <w:rsid w:val="005C4C66"/>
    <w:rsid w:val="005C5027"/>
    <w:rsid w:val="005C5252"/>
    <w:rsid w:val="005C5B62"/>
    <w:rsid w:val="005C6D1F"/>
    <w:rsid w:val="005C6D8F"/>
    <w:rsid w:val="005C6FB4"/>
    <w:rsid w:val="005C70BA"/>
    <w:rsid w:val="005C7111"/>
    <w:rsid w:val="005C73AA"/>
    <w:rsid w:val="005D07DA"/>
    <w:rsid w:val="005D0923"/>
    <w:rsid w:val="005D0978"/>
    <w:rsid w:val="005D0E30"/>
    <w:rsid w:val="005D0E78"/>
    <w:rsid w:val="005D0EA2"/>
    <w:rsid w:val="005D15C2"/>
    <w:rsid w:val="005D1757"/>
    <w:rsid w:val="005D1D94"/>
    <w:rsid w:val="005D1DFF"/>
    <w:rsid w:val="005D1E16"/>
    <w:rsid w:val="005D1F0B"/>
    <w:rsid w:val="005D3449"/>
    <w:rsid w:val="005D3579"/>
    <w:rsid w:val="005D36F9"/>
    <w:rsid w:val="005D4308"/>
    <w:rsid w:val="005D4458"/>
    <w:rsid w:val="005D44AC"/>
    <w:rsid w:val="005D48F2"/>
    <w:rsid w:val="005D4B59"/>
    <w:rsid w:val="005D55A7"/>
    <w:rsid w:val="005D5CDB"/>
    <w:rsid w:val="005D5EEB"/>
    <w:rsid w:val="005D6CA3"/>
    <w:rsid w:val="005D6F6B"/>
    <w:rsid w:val="005D7181"/>
    <w:rsid w:val="005D756F"/>
    <w:rsid w:val="005D76A0"/>
    <w:rsid w:val="005D7849"/>
    <w:rsid w:val="005D7AA8"/>
    <w:rsid w:val="005E089F"/>
    <w:rsid w:val="005E0F20"/>
    <w:rsid w:val="005E1203"/>
    <w:rsid w:val="005E1740"/>
    <w:rsid w:val="005E1E74"/>
    <w:rsid w:val="005E2B32"/>
    <w:rsid w:val="005E2D31"/>
    <w:rsid w:val="005E2E04"/>
    <w:rsid w:val="005E2E1D"/>
    <w:rsid w:val="005E2E30"/>
    <w:rsid w:val="005E33F3"/>
    <w:rsid w:val="005E356E"/>
    <w:rsid w:val="005E3DBA"/>
    <w:rsid w:val="005E40F2"/>
    <w:rsid w:val="005E4AE6"/>
    <w:rsid w:val="005E4D0F"/>
    <w:rsid w:val="005E6264"/>
    <w:rsid w:val="005E699B"/>
    <w:rsid w:val="005E6B50"/>
    <w:rsid w:val="005E6C22"/>
    <w:rsid w:val="005E6C71"/>
    <w:rsid w:val="005E6E20"/>
    <w:rsid w:val="005E6FD7"/>
    <w:rsid w:val="005E71FF"/>
    <w:rsid w:val="005E77B1"/>
    <w:rsid w:val="005F0B2B"/>
    <w:rsid w:val="005F12A1"/>
    <w:rsid w:val="005F1A5B"/>
    <w:rsid w:val="005F1FB0"/>
    <w:rsid w:val="005F2C38"/>
    <w:rsid w:val="005F2CC8"/>
    <w:rsid w:val="005F3BA9"/>
    <w:rsid w:val="005F3D54"/>
    <w:rsid w:val="005F3E53"/>
    <w:rsid w:val="005F3FAF"/>
    <w:rsid w:val="005F4886"/>
    <w:rsid w:val="005F5077"/>
    <w:rsid w:val="005F53E6"/>
    <w:rsid w:val="005F5655"/>
    <w:rsid w:val="005F64E7"/>
    <w:rsid w:val="005F65E7"/>
    <w:rsid w:val="005F65FC"/>
    <w:rsid w:val="005F6605"/>
    <w:rsid w:val="005F6B46"/>
    <w:rsid w:val="005F73FF"/>
    <w:rsid w:val="00600C10"/>
    <w:rsid w:val="00600D42"/>
    <w:rsid w:val="00600D84"/>
    <w:rsid w:val="00601C2A"/>
    <w:rsid w:val="0060260D"/>
    <w:rsid w:val="0060260F"/>
    <w:rsid w:val="00602B2B"/>
    <w:rsid w:val="0060325D"/>
    <w:rsid w:val="0060452A"/>
    <w:rsid w:val="00605182"/>
    <w:rsid w:val="00605A76"/>
    <w:rsid w:val="00605B61"/>
    <w:rsid w:val="00605E56"/>
    <w:rsid w:val="00606137"/>
    <w:rsid w:val="006066E5"/>
    <w:rsid w:val="00606A39"/>
    <w:rsid w:val="00606BE2"/>
    <w:rsid w:val="0060715F"/>
    <w:rsid w:val="006075C9"/>
    <w:rsid w:val="006101D3"/>
    <w:rsid w:val="006102A5"/>
    <w:rsid w:val="0061063A"/>
    <w:rsid w:val="006108F2"/>
    <w:rsid w:val="006109D8"/>
    <w:rsid w:val="006110AE"/>
    <w:rsid w:val="00611708"/>
    <w:rsid w:val="00611753"/>
    <w:rsid w:val="00611AF7"/>
    <w:rsid w:val="006124EC"/>
    <w:rsid w:val="00613FF5"/>
    <w:rsid w:val="006144EB"/>
    <w:rsid w:val="00614DA1"/>
    <w:rsid w:val="00615604"/>
    <w:rsid w:val="0061567C"/>
    <w:rsid w:val="00615BFD"/>
    <w:rsid w:val="006160C0"/>
    <w:rsid w:val="006161C3"/>
    <w:rsid w:val="0061625B"/>
    <w:rsid w:val="00616572"/>
    <w:rsid w:val="006172FE"/>
    <w:rsid w:val="00617F4F"/>
    <w:rsid w:val="00620043"/>
    <w:rsid w:val="006207A9"/>
    <w:rsid w:val="00620ADB"/>
    <w:rsid w:val="00620CE7"/>
    <w:rsid w:val="00621032"/>
    <w:rsid w:val="00621689"/>
    <w:rsid w:val="0062188B"/>
    <w:rsid w:val="0062235F"/>
    <w:rsid w:val="0062246B"/>
    <w:rsid w:val="006225CE"/>
    <w:rsid w:val="0062322A"/>
    <w:rsid w:val="00623606"/>
    <w:rsid w:val="006237A8"/>
    <w:rsid w:val="00623812"/>
    <w:rsid w:val="0062381D"/>
    <w:rsid w:val="00623C85"/>
    <w:rsid w:val="00623D63"/>
    <w:rsid w:val="0062412D"/>
    <w:rsid w:val="00624760"/>
    <w:rsid w:val="00624D4F"/>
    <w:rsid w:val="00625A12"/>
    <w:rsid w:val="0062611C"/>
    <w:rsid w:val="0062622B"/>
    <w:rsid w:val="006263C8"/>
    <w:rsid w:val="00626AA8"/>
    <w:rsid w:val="00626D04"/>
    <w:rsid w:val="006271EA"/>
    <w:rsid w:val="006273A9"/>
    <w:rsid w:val="00627E79"/>
    <w:rsid w:val="0063001F"/>
    <w:rsid w:val="00630447"/>
    <w:rsid w:val="00630629"/>
    <w:rsid w:val="00630682"/>
    <w:rsid w:val="006307CC"/>
    <w:rsid w:val="00630C0D"/>
    <w:rsid w:val="006320EB"/>
    <w:rsid w:val="00632584"/>
    <w:rsid w:val="00632A58"/>
    <w:rsid w:val="00632AB1"/>
    <w:rsid w:val="00632CF9"/>
    <w:rsid w:val="00632E58"/>
    <w:rsid w:val="0063363D"/>
    <w:rsid w:val="00633B96"/>
    <w:rsid w:val="006344BF"/>
    <w:rsid w:val="00634A9D"/>
    <w:rsid w:val="00634ACB"/>
    <w:rsid w:val="00635335"/>
    <w:rsid w:val="0063584D"/>
    <w:rsid w:val="00635C49"/>
    <w:rsid w:val="00635C74"/>
    <w:rsid w:val="00637079"/>
    <w:rsid w:val="0064051D"/>
    <w:rsid w:val="00640FBA"/>
    <w:rsid w:val="006414BF"/>
    <w:rsid w:val="00641A9C"/>
    <w:rsid w:val="00641C9C"/>
    <w:rsid w:val="006421F9"/>
    <w:rsid w:val="00642300"/>
    <w:rsid w:val="00642F88"/>
    <w:rsid w:val="006431B4"/>
    <w:rsid w:val="00643226"/>
    <w:rsid w:val="00643980"/>
    <w:rsid w:val="00643E3B"/>
    <w:rsid w:val="00643FE5"/>
    <w:rsid w:val="006446D4"/>
    <w:rsid w:val="0064523E"/>
    <w:rsid w:val="006455C1"/>
    <w:rsid w:val="00645880"/>
    <w:rsid w:val="006458B5"/>
    <w:rsid w:val="006459FB"/>
    <w:rsid w:val="00645E8A"/>
    <w:rsid w:val="0064619A"/>
    <w:rsid w:val="00646321"/>
    <w:rsid w:val="0064648B"/>
    <w:rsid w:val="0064655D"/>
    <w:rsid w:val="0064688B"/>
    <w:rsid w:val="00646F5D"/>
    <w:rsid w:val="0064724F"/>
    <w:rsid w:val="00647338"/>
    <w:rsid w:val="006473F6"/>
    <w:rsid w:val="0064748C"/>
    <w:rsid w:val="00650692"/>
    <w:rsid w:val="006508C6"/>
    <w:rsid w:val="00650E30"/>
    <w:rsid w:val="00650F5D"/>
    <w:rsid w:val="00651075"/>
    <w:rsid w:val="00651619"/>
    <w:rsid w:val="006518EA"/>
    <w:rsid w:val="00651B48"/>
    <w:rsid w:val="00651F64"/>
    <w:rsid w:val="006522A5"/>
    <w:rsid w:val="00652A70"/>
    <w:rsid w:val="00652A79"/>
    <w:rsid w:val="0065310D"/>
    <w:rsid w:val="00653621"/>
    <w:rsid w:val="006537C1"/>
    <w:rsid w:val="0065384A"/>
    <w:rsid w:val="00653C99"/>
    <w:rsid w:val="00653CEA"/>
    <w:rsid w:val="00654095"/>
    <w:rsid w:val="0065442A"/>
    <w:rsid w:val="006551DF"/>
    <w:rsid w:val="00655282"/>
    <w:rsid w:val="0065556D"/>
    <w:rsid w:val="0065600B"/>
    <w:rsid w:val="00656025"/>
    <w:rsid w:val="006566F8"/>
    <w:rsid w:val="006569D9"/>
    <w:rsid w:val="00656D22"/>
    <w:rsid w:val="00657066"/>
    <w:rsid w:val="00657D35"/>
    <w:rsid w:val="00657DEE"/>
    <w:rsid w:val="0066002C"/>
    <w:rsid w:val="0066049F"/>
    <w:rsid w:val="00660DE2"/>
    <w:rsid w:val="0066167B"/>
    <w:rsid w:val="00661C1D"/>
    <w:rsid w:val="00661DD0"/>
    <w:rsid w:val="00662663"/>
    <w:rsid w:val="00662BB6"/>
    <w:rsid w:val="00662FEB"/>
    <w:rsid w:val="006631FE"/>
    <w:rsid w:val="0066383B"/>
    <w:rsid w:val="00663F33"/>
    <w:rsid w:val="00664179"/>
    <w:rsid w:val="00664855"/>
    <w:rsid w:val="0066498F"/>
    <w:rsid w:val="00665618"/>
    <w:rsid w:val="00665C85"/>
    <w:rsid w:val="0066629F"/>
    <w:rsid w:val="006664D3"/>
    <w:rsid w:val="006666F4"/>
    <w:rsid w:val="006678C8"/>
    <w:rsid w:val="00667983"/>
    <w:rsid w:val="00667CD4"/>
    <w:rsid w:val="0067017C"/>
    <w:rsid w:val="0067106D"/>
    <w:rsid w:val="00671609"/>
    <w:rsid w:val="006724BE"/>
    <w:rsid w:val="00672EBD"/>
    <w:rsid w:val="00673184"/>
    <w:rsid w:val="00673F3F"/>
    <w:rsid w:val="006749D6"/>
    <w:rsid w:val="00674E7D"/>
    <w:rsid w:val="006751C2"/>
    <w:rsid w:val="00675268"/>
    <w:rsid w:val="00675312"/>
    <w:rsid w:val="00675B96"/>
    <w:rsid w:val="00675DE7"/>
    <w:rsid w:val="0067603A"/>
    <w:rsid w:val="006767EC"/>
    <w:rsid w:val="006773E1"/>
    <w:rsid w:val="00680194"/>
    <w:rsid w:val="006808CC"/>
    <w:rsid w:val="0068111D"/>
    <w:rsid w:val="00681361"/>
    <w:rsid w:val="00681A2A"/>
    <w:rsid w:val="00682B6B"/>
    <w:rsid w:val="0068306F"/>
    <w:rsid w:val="006835DA"/>
    <w:rsid w:val="0068386A"/>
    <w:rsid w:val="006842AA"/>
    <w:rsid w:val="00684353"/>
    <w:rsid w:val="00684C29"/>
    <w:rsid w:val="00684C3F"/>
    <w:rsid w:val="00685976"/>
    <w:rsid w:val="00685A4A"/>
    <w:rsid w:val="0068600A"/>
    <w:rsid w:val="00686A91"/>
    <w:rsid w:val="00686D8D"/>
    <w:rsid w:val="00686F38"/>
    <w:rsid w:val="00687C43"/>
    <w:rsid w:val="00690380"/>
    <w:rsid w:val="00691913"/>
    <w:rsid w:val="00692351"/>
    <w:rsid w:val="0069298A"/>
    <w:rsid w:val="00692C7C"/>
    <w:rsid w:val="006930B1"/>
    <w:rsid w:val="00693127"/>
    <w:rsid w:val="006931C8"/>
    <w:rsid w:val="006938D2"/>
    <w:rsid w:val="006939E6"/>
    <w:rsid w:val="00693DA4"/>
    <w:rsid w:val="00694734"/>
    <w:rsid w:val="00694964"/>
    <w:rsid w:val="00694E66"/>
    <w:rsid w:val="00695237"/>
    <w:rsid w:val="006954C8"/>
    <w:rsid w:val="00695AA7"/>
    <w:rsid w:val="00696126"/>
    <w:rsid w:val="00696543"/>
    <w:rsid w:val="00697367"/>
    <w:rsid w:val="00697555"/>
    <w:rsid w:val="006977FF"/>
    <w:rsid w:val="006A017C"/>
    <w:rsid w:val="006A061C"/>
    <w:rsid w:val="006A0C75"/>
    <w:rsid w:val="006A14DE"/>
    <w:rsid w:val="006A19B3"/>
    <w:rsid w:val="006A1EB8"/>
    <w:rsid w:val="006A1F42"/>
    <w:rsid w:val="006A1F5C"/>
    <w:rsid w:val="006A2099"/>
    <w:rsid w:val="006A29CC"/>
    <w:rsid w:val="006A39DF"/>
    <w:rsid w:val="006A3C61"/>
    <w:rsid w:val="006A3ECD"/>
    <w:rsid w:val="006A468F"/>
    <w:rsid w:val="006A48E1"/>
    <w:rsid w:val="006A4B13"/>
    <w:rsid w:val="006A4DA2"/>
    <w:rsid w:val="006A4DE7"/>
    <w:rsid w:val="006A50F9"/>
    <w:rsid w:val="006A51C0"/>
    <w:rsid w:val="006A5F45"/>
    <w:rsid w:val="006A6546"/>
    <w:rsid w:val="006A67BB"/>
    <w:rsid w:val="006A6CEE"/>
    <w:rsid w:val="006A7B28"/>
    <w:rsid w:val="006A7C04"/>
    <w:rsid w:val="006A7E99"/>
    <w:rsid w:val="006B017F"/>
    <w:rsid w:val="006B0376"/>
    <w:rsid w:val="006B0657"/>
    <w:rsid w:val="006B0E97"/>
    <w:rsid w:val="006B13A5"/>
    <w:rsid w:val="006B2489"/>
    <w:rsid w:val="006B2A9B"/>
    <w:rsid w:val="006B2B0A"/>
    <w:rsid w:val="006B2BB7"/>
    <w:rsid w:val="006B2C88"/>
    <w:rsid w:val="006B3967"/>
    <w:rsid w:val="006B43B2"/>
    <w:rsid w:val="006B47A9"/>
    <w:rsid w:val="006B4CD2"/>
    <w:rsid w:val="006B4D02"/>
    <w:rsid w:val="006B4ECF"/>
    <w:rsid w:val="006B5A1B"/>
    <w:rsid w:val="006B5B97"/>
    <w:rsid w:val="006B6A60"/>
    <w:rsid w:val="006B6E1B"/>
    <w:rsid w:val="006B6E99"/>
    <w:rsid w:val="006B7127"/>
    <w:rsid w:val="006B75AE"/>
    <w:rsid w:val="006B79D2"/>
    <w:rsid w:val="006B7B3B"/>
    <w:rsid w:val="006C028B"/>
    <w:rsid w:val="006C0729"/>
    <w:rsid w:val="006C0731"/>
    <w:rsid w:val="006C1614"/>
    <w:rsid w:val="006C1AE0"/>
    <w:rsid w:val="006C1F9D"/>
    <w:rsid w:val="006C239C"/>
    <w:rsid w:val="006C29B2"/>
    <w:rsid w:val="006C3155"/>
    <w:rsid w:val="006C3884"/>
    <w:rsid w:val="006C391F"/>
    <w:rsid w:val="006C42AB"/>
    <w:rsid w:val="006C46D9"/>
    <w:rsid w:val="006C4A73"/>
    <w:rsid w:val="006C4C5E"/>
    <w:rsid w:val="006C4F14"/>
    <w:rsid w:val="006C506C"/>
    <w:rsid w:val="006C5BB0"/>
    <w:rsid w:val="006C5C3C"/>
    <w:rsid w:val="006C5DA9"/>
    <w:rsid w:val="006C620A"/>
    <w:rsid w:val="006C6687"/>
    <w:rsid w:val="006C685B"/>
    <w:rsid w:val="006C6E2C"/>
    <w:rsid w:val="006C7296"/>
    <w:rsid w:val="006C769A"/>
    <w:rsid w:val="006C7978"/>
    <w:rsid w:val="006C7A35"/>
    <w:rsid w:val="006C7AE6"/>
    <w:rsid w:val="006D05D1"/>
    <w:rsid w:val="006D0687"/>
    <w:rsid w:val="006D0A62"/>
    <w:rsid w:val="006D0D7D"/>
    <w:rsid w:val="006D1362"/>
    <w:rsid w:val="006D2257"/>
    <w:rsid w:val="006D3028"/>
    <w:rsid w:val="006D3303"/>
    <w:rsid w:val="006D3716"/>
    <w:rsid w:val="006D3A5E"/>
    <w:rsid w:val="006D3F62"/>
    <w:rsid w:val="006D3F98"/>
    <w:rsid w:val="006D49A6"/>
    <w:rsid w:val="006D52E7"/>
    <w:rsid w:val="006D57AC"/>
    <w:rsid w:val="006D5CC3"/>
    <w:rsid w:val="006D7240"/>
    <w:rsid w:val="006D7289"/>
    <w:rsid w:val="006D7319"/>
    <w:rsid w:val="006D76D5"/>
    <w:rsid w:val="006D7793"/>
    <w:rsid w:val="006D7F27"/>
    <w:rsid w:val="006D7F28"/>
    <w:rsid w:val="006E085B"/>
    <w:rsid w:val="006E10FB"/>
    <w:rsid w:val="006E2776"/>
    <w:rsid w:val="006E2ECA"/>
    <w:rsid w:val="006E42D4"/>
    <w:rsid w:val="006E44CA"/>
    <w:rsid w:val="006E450E"/>
    <w:rsid w:val="006E475E"/>
    <w:rsid w:val="006E47BB"/>
    <w:rsid w:val="006E4C29"/>
    <w:rsid w:val="006E4F6C"/>
    <w:rsid w:val="006E5289"/>
    <w:rsid w:val="006E529C"/>
    <w:rsid w:val="006E5436"/>
    <w:rsid w:val="006E594C"/>
    <w:rsid w:val="006E6715"/>
    <w:rsid w:val="006E6BAB"/>
    <w:rsid w:val="006F1155"/>
    <w:rsid w:val="006F1F92"/>
    <w:rsid w:val="006F2076"/>
    <w:rsid w:val="006F20D9"/>
    <w:rsid w:val="006F24E9"/>
    <w:rsid w:val="006F2847"/>
    <w:rsid w:val="006F295E"/>
    <w:rsid w:val="006F34CA"/>
    <w:rsid w:val="006F36E0"/>
    <w:rsid w:val="006F3921"/>
    <w:rsid w:val="006F407F"/>
    <w:rsid w:val="006F44A2"/>
    <w:rsid w:val="006F49B4"/>
    <w:rsid w:val="006F4FBE"/>
    <w:rsid w:val="006F5D09"/>
    <w:rsid w:val="006F601B"/>
    <w:rsid w:val="006F61D1"/>
    <w:rsid w:val="006F7626"/>
    <w:rsid w:val="006F76B2"/>
    <w:rsid w:val="006F7865"/>
    <w:rsid w:val="006F7B36"/>
    <w:rsid w:val="006F7D0C"/>
    <w:rsid w:val="006F7F11"/>
    <w:rsid w:val="00700C46"/>
    <w:rsid w:val="00700E6B"/>
    <w:rsid w:val="00701414"/>
    <w:rsid w:val="00701D84"/>
    <w:rsid w:val="00702734"/>
    <w:rsid w:val="00703091"/>
    <w:rsid w:val="00703563"/>
    <w:rsid w:val="007035E0"/>
    <w:rsid w:val="00704FF0"/>
    <w:rsid w:val="00705584"/>
    <w:rsid w:val="007056A8"/>
    <w:rsid w:val="00706189"/>
    <w:rsid w:val="0070678C"/>
    <w:rsid w:val="0070683E"/>
    <w:rsid w:val="0070699C"/>
    <w:rsid w:val="00707805"/>
    <w:rsid w:val="007100CF"/>
    <w:rsid w:val="007103D7"/>
    <w:rsid w:val="0071041E"/>
    <w:rsid w:val="00710A75"/>
    <w:rsid w:val="00710B3C"/>
    <w:rsid w:val="00711325"/>
    <w:rsid w:val="00711551"/>
    <w:rsid w:val="00711E5C"/>
    <w:rsid w:val="00711E88"/>
    <w:rsid w:val="00711ED0"/>
    <w:rsid w:val="00711F3C"/>
    <w:rsid w:val="0071259B"/>
    <w:rsid w:val="0071280E"/>
    <w:rsid w:val="007129F0"/>
    <w:rsid w:val="00713097"/>
    <w:rsid w:val="007130AA"/>
    <w:rsid w:val="007133D7"/>
    <w:rsid w:val="00713765"/>
    <w:rsid w:val="007138B1"/>
    <w:rsid w:val="007139EE"/>
    <w:rsid w:val="00713C5D"/>
    <w:rsid w:val="007143DC"/>
    <w:rsid w:val="007145B4"/>
    <w:rsid w:val="00714624"/>
    <w:rsid w:val="00714D62"/>
    <w:rsid w:val="0071501D"/>
    <w:rsid w:val="00715325"/>
    <w:rsid w:val="00715442"/>
    <w:rsid w:val="00715F88"/>
    <w:rsid w:val="007161DE"/>
    <w:rsid w:val="007163CC"/>
    <w:rsid w:val="007165CD"/>
    <w:rsid w:val="007166F2"/>
    <w:rsid w:val="00716B66"/>
    <w:rsid w:val="00716C51"/>
    <w:rsid w:val="00717875"/>
    <w:rsid w:val="007179FB"/>
    <w:rsid w:val="00717E05"/>
    <w:rsid w:val="00717E55"/>
    <w:rsid w:val="007202E8"/>
    <w:rsid w:val="00720AE9"/>
    <w:rsid w:val="00720FFD"/>
    <w:rsid w:val="007211C6"/>
    <w:rsid w:val="007216B5"/>
    <w:rsid w:val="00721ED0"/>
    <w:rsid w:val="00721EEE"/>
    <w:rsid w:val="00721F38"/>
    <w:rsid w:val="0072258C"/>
    <w:rsid w:val="00722669"/>
    <w:rsid w:val="007228F9"/>
    <w:rsid w:val="00722B0A"/>
    <w:rsid w:val="007234B2"/>
    <w:rsid w:val="0072383B"/>
    <w:rsid w:val="007242D2"/>
    <w:rsid w:val="007249E6"/>
    <w:rsid w:val="00724D01"/>
    <w:rsid w:val="00724D90"/>
    <w:rsid w:val="007251FA"/>
    <w:rsid w:val="00725879"/>
    <w:rsid w:val="00725907"/>
    <w:rsid w:val="00725A33"/>
    <w:rsid w:val="00725C1B"/>
    <w:rsid w:val="007266AD"/>
    <w:rsid w:val="00727220"/>
    <w:rsid w:val="007276D6"/>
    <w:rsid w:val="0072776C"/>
    <w:rsid w:val="00727FD7"/>
    <w:rsid w:val="007309D0"/>
    <w:rsid w:val="00730B3E"/>
    <w:rsid w:val="0073167C"/>
    <w:rsid w:val="007319FE"/>
    <w:rsid w:val="00731A60"/>
    <w:rsid w:val="00731CD3"/>
    <w:rsid w:val="00731EE3"/>
    <w:rsid w:val="00732EC0"/>
    <w:rsid w:val="00732EE3"/>
    <w:rsid w:val="00733107"/>
    <w:rsid w:val="007331E5"/>
    <w:rsid w:val="00733ADE"/>
    <w:rsid w:val="007340E0"/>
    <w:rsid w:val="007342C2"/>
    <w:rsid w:val="00735ABB"/>
    <w:rsid w:val="00735B50"/>
    <w:rsid w:val="00735D9C"/>
    <w:rsid w:val="0073601B"/>
    <w:rsid w:val="007361ED"/>
    <w:rsid w:val="0073655C"/>
    <w:rsid w:val="00736C1C"/>
    <w:rsid w:val="007370DD"/>
    <w:rsid w:val="007375CA"/>
    <w:rsid w:val="00737E92"/>
    <w:rsid w:val="007404BB"/>
    <w:rsid w:val="00740E3B"/>
    <w:rsid w:val="00741F2D"/>
    <w:rsid w:val="007428EB"/>
    <w:rsid w:val="007429A6"/>
    <w:rsid w:val="00742B77"/>
    <w:rsid w:val="00742C4E"/>
    <w:rsid w:val="0074448D"/>
    <w:rsid w:val="00744958"/>
    <w:rsid w:val="00745802"/>
    <w:rsid w:val="007459A1"/>
    <w:rsid w:val="0074629B"/>
    <w:rsid w:val="00746527"/>
    <w:rsid w:val="00747002"/>
    <w:rsid w:val="00747620"/>
    <w:rsid w:val="007505C1"/>
    <w:rsid w:val="00750856"/>
    <w:rsid w:val="00750AAC"/>
    <w:rsid w:val="0075116C"/>
    <w:rsid w:val="007511C9"/>
    <w:rsid w:val="0075180A"/>
    <w:rsid w:val="0075196B"/>
    <w:rsid w:val="00751BC2"/>
    <w:rsid w:val="00751DCE"/>
    <w:rsid w:val="00751FAF"/>
    <w:rsid w:val="007522CC"/>
    <w:rsid w:val="00752490"/>
    <w:rsid w:val="0075262F"/>
    <w:rsid w:val="00752EE8"/>
    <w:rsid w:val="00752EEF"/>
    <w:rsid w:val="00752F2B"/>
    <w:rsid w:val="007530F3"/>
    <w:rsid w:val="00753B4F"/>
    <w:rsid w:val="00753D60"/>
    <w:rsid w:val="00753EAB"/>
    <w:rsid w:val="00753FEF"/>
    <w:rsid w:val="007543EA"/>
    <w:rsid w:val="00755157"/>
    <w:rsid w:val="007551D4"/>
    <w:rsid w:val="0075570D"/>
    <w:rsid w:val="00756B58"/>
    <w:rsid w:val="00756D86"/>
    <w:rsid w:val="00756FDD"/>
    <w:rsid w:val="0075724F"/>
    <w:rsid w:val="007579B8"/>
    <w:rsid w:val="00757F3C"/>
    <w:rsid w:val="00760480"/>
    <w:rsid w:val="00760809"/>
    <w:rsid w:val="00760855"/>
    <w:rsid w:val="00760EAB"/>
    <w:rsid w:val="00761DEA"/>
    <w:rsid w:val="00761E02"/>
    <w:rsid w:val="00762112"/>
    <w:rsid w:val="00762CAD"/>
    <w:rsid w:val="00763A59"/>
    <w:rsid w:val="00763E81"/>
    <w:rsid w:val="00764919"/>
    <w:rsid w:val="00764C72"/>
    <w:rsid w:val="00764D37"/>
    <w:rsid w:val="00764F05"/>
    <w:rsid w:val="00765011"/>
    <w:rsid w:val="0076522C"/>
    <w:rsid w:val="00765293"/>
    <w:rsid w:val="00765624"/>
    <w:rsid w:val="007658C7"/>
    <w:rsid w:val="00765AF0"/>
    <w:rsid w:val="00765DB3"/>
    <w:rsid w:val="00766E6A"/>
    <w:rsid w:val="00766F21"/>
    <w:rsid w:val="007673DD"/>
    <w:rsid w:val="00767984"/>
    <w:rsid w:val="00767BAB"/>
    <w:rsid w:val="00767D86"/>
    <w:rsid w:val="007702A8"/>
    <w:rsid w:val="007703FC"/>
    <w:rsid w:val="00770A84"/>
    <w:rsid w:val="00770DF8"/>
    <w:rsid w:val="007710BA"/>
    <w:rsid w:val="00772032"/>
    <w:rsid w:val="007722B3"/>
    <w:rsid w:val="00772644"/>
    <w:rsid w:val="0077292B"/>
    <w:rsid w:val="007730CF"/>
    <w:rsid w:val="00773426"/>
    <w:rsid w:val="0077344D"/>
    <w:rsid w:val="00773B02"/>
    <w:rsid w:val="00773D49"/>
    <w:rsid w:val="00773FD6"/>
    <w:rsid w:val="0077498D"/>
    <w:rsid w:val="007749CC"/>
    <w:rsid w:val="00774A0F"/>
    <w:rsid w:val="0077536D"/>
    <w:rsid w:val="007756A8"/>
    <w:rsid w:val="0077679B"/>
    <w:rsid w:val="00776C11"/>
    <w:rsid w:val="00776EFB"/>
    <w:rsid w:val="007770F9"/>
    <w:rsid w:val="00777475"/>
    <w:rsid w:val="00777651"/>
    <w:rsid w:val="0077792C"/>
    <w:rsid w:val="00780026"/>
    <w:rsid w:val="007810F2"/>
    <w:rsid w:val="007813D6"/>
    <w:rsid w:val="00781DD7"/>
    <w:rsid w:val="00782591"/>
    <w:rsid w:val="007828FB"/>
    <w:rsid w:val="00782EE8"/>
    <w:rsid w:val="00783521"/>
    <w:rsid w:val="00783711"/>
    <w:rsid w:val="007838AD"/>
    <w:rsid w:val="00784348"/>
    <w:rsid w:val="00784C3E"/>
    <w:rsid w:val="00784DFE"/>
    <w:rsid w:val="00785101"/>
    <w:rsid w:val="007861ED"/>
    <w:rsid w:val="00786D68"/>
    <w:rsid w:val="0078742B"/>
    <w:rsid w:val="00787FF0"/>
    <w:rsid w:val="00790963"/>
    <w:rsid w:val="00790C43"/>
    <w:rsid w:val="0079104C"/>
    <w:rsid w:val="007913CC"/>
    <w:rsid w:val="0079205A"/>
    <w:rsid w:val="00792CD2"/>
    <w:rsid w:val="00793A67"/>
    <w:rsid w:val="007940E8"/>
    <w:rsid w:val="00794231"/>
    <w:rsid w:val="0079424B"/>
    <w:rsid w:val="00794B9A"/>
    <w:rsid w:val="00795140"/>
    <w:rsid w:val="007955DC"/>
    <w:rsid w:val="00795B11"/>
    <w:rsid w:val="00795D0A"/>
    <w:rsid w:val="00795D67"/>
    <w:rsid w:val="00795F91"/>
    <w:rsid w:val="0079639A"/>
    <w:rsid w:val="00796D79"/>
    <w:rsid w:val="00796EE7"/>
    <w:rsid w:val="0079706D"/>
    <w:rsid w:val="007974C2"/>
    <w:rsid w:val="00797B5D"/>
    <w:rsid w:val="00797F52"/>
    <w:rsid w:val="007A0198"/>
    <w:rsid w:val="007A019D"/>
    <w:rsid w:val="007A0AE3"/>
    <w:rsid w:val="007A19A4"/>
    <w:rsid w:val="007A1BD6"/>
    <w:rsid w:val="007A1FF1"/>
    <w:rsid w:val="007A245E"/>
    <w:rsid w:val="007A2C11"/>
    <w:rsid w:val="007A2F2C"/>
    <w:rsid w:val="007A3048"/>
    <w:rsid w:val="007A4AF9"/>
    <w:rsid w:val="007A4DCD"/>
    <w:rsid w:val="007A4F7C"/>
    <w:rsid w:val="007A54FD"/>
    <w:rsid w:val="007A5676"/>
    <w:rsid w:val="007A5B14"/>
    <w:rsid w:val="007A5B7E"/>
    <w:rsid w:val="007A64AB"/>
    <w:rsid w:val="007A66CB"/>
    <w:rsid w:val="007A6951"/>
    <w:rsid w:val="007A6EF4"/>
    <w:rsid w:val="007A6F67"/>
    <w:rsid w:val="007A706D"/>
    <w:rsid w:val="007A7541"/>
    <w:rsid w:val="007A7544"/>
    <w:rsid w:val="007A7564"/>
    <w:rsid w:val="007A7754"/>
    <w:rsid w:val="007A77CC"/>
    <w:rsid w:val="007A7DCB"/>
    <w:rsid w:val="007B07A5"/>
    <w:rsid w:val="007B10C6"/>
    <w:rsid w:val="007B1397"/>
    <w:rsid w:val="007B13A9"/>
    <w:rsid w:val="007B1BDF"/>
    <w:rsid w:val="007B2161"/>
    <w:rsid w:val="007B21D1"/>
    <w:rsid w:val="007B2521"/>
    <w:rsid w:val="007B2A7D"/>
    <w:rsid w:val="007B2FEF"/>
    <w:rsid w:val="007B3F7E"/>
    <w:rsid w:val="007B3F89"/>
    <w:rsid w:val="007B50B2"/>
    <w:rsid w:val="007B5368"/>
    <w:rsid w:val="007B58AE"/>
    <w:rsid w:val="007B595D"/>
    <w:rsid w:val="007B611F"/>
    <w:rsid w:val="007B6602"/>
    <w:rsid w:val="007B668C"/>
    <w:rsid w:val="007B6A49"/>
    <w:rsid w:val="007B6E23"/>
    <w:rsid w:val="007B7222"/>
    <w:rsid w:val="007B7A32"/>
    <w:rsid w:val="007C0D18"/>
    <w:rsid w:val="007C0DCA"/>
    <w:rsid w:val="007C0FB7"/>
    <w:rsid w:val="007C13E5"/>
    <w:rsid w:val="007C1B79"/>
    <w:rsid w:val="007C23D5"/>
    <w:rsid w:val="007C2841"/>
    <w:rsid w:val="007C2C6B"/>
    <w:rsid w:val="007C303B"/>
    <w:rsid w:val="007C34C6"/>
    <w:rsid w:val="007C350C"/>
    <w:rsid w:val="007C37E4"/>
    <w:rsid w:val="007C3E55"/>
    <w:rsid w:val="007C4D04"/>
    <w:rsid w:val="007C5D49"/>
    <w:rsid w:val="007C5F65"/>
    <w:rsid w:val="007C5F8E"/>
    <w:rsid w:val="007C6626"/>
    <w:rsid w:val="007C75EE"/>
    <w:rsid w:val="007C79DD"/>
    <w:rsid w:val="007C7F62"/>
    <w:rsid w:val="007D010E"/>
    <w:rsid w:val="007D04F2"/>
    <w:rsid w:val="007D067B"/>
    <w:rsid w:val="007D06AC"/>
    <w:rsid w:val="007D135A"/>
    <w:rsid w:val="007D155B"/>
    <w:rsid w:val="007D1BD1"/>
    <w:rsid w:val="007D2863"/>
    <w:rsid w:val="007D29D4"/>
    <w:rsid w:val="007D3227"/>
    <w:rsid w:val="007D32EF"/>
    <w:rsid w:val="007D3814"/>
    <w:rsid w:val="007D3AFB"/>
    <w:rsid w:val="007D4250"/>
    <w:rsid w:val="007D4540"/>
    <w:rsid w:val="007D53BC"/>
    <w:rsid w:val="007D5BDD"/>
    <w:rsid w:val="007D5D98"/>
    <w:rsid w:val="007D6212"/>
    <w:rsid w:val="007D66A4"/>
    <w:rsid w:val="007D6C8B"/>
    <w:rsid w:val="007D7142"/>
    <w:rsid w:val="007D7471"/>
    <w:rsid w:val="007D75A4"/>
    <w:rsid w:val="007D78A9"/>
    <w:rsid w:val="007D7DC1"/>
    <w:rsid w:val="007D7FC6"/>
    <w:rsid w:val="007E0634"/>
    <w:rsid w:val="007E087C"/>
    <w:rsid w:val="007E1222"/>
    <w:rsid w:val="007E1626"/>
    <w:rsid w:val="007E18E2"/>
    <w:rsid w:val="007E1A45"/>
    <w:rsid w:val="007E2694"/>
    <w:rsid w:val="007E2A8D"/>
    <w:rsid w:val="007E36F9"/>
    <w:rsid w:val="007E3911"/>
    <w:rsid w:val="007E3B27"/>
    <w:rsid w:val="007E3CF1"/>
    <w:rsid w:val="007E41FA"/>
    <w:rsid w:val="007E4D1D"/>
    <w:rsid w:val="007E4F34"/>
    <w:rsid w:val="007E4F7F"/>
    <w:rsid w:val="007E5A3C"/>
    <w:rsid w:val="007E6825"/>
    <w:rsid w:val="007E6E00"/>
    <w:rsid w:val="007E6E13"/>
    <w:rsid w:val="007E6E2E"/>
    <w:rsid w:val="007E7372"/>
    <w:rsid w:val="007E74CF"/>
    <w:rsid w:val="007E75D7"/>
    <w:rsid w:val="007E7D87"/>
    <w:rsid w:val="007E7EB4"/>
    <w:rsid w:val="007F00C7"/>
    <w:rsid w:val="007F057E"/>
    <w:rsid w:val="007F101F"/>
    <w:rsid w:val="007F1302"/>
    <w:rsid w:val="007F17BE"/>
    <w:rsid w:val="007F20E3"/>
    <w:rsid w:val="007F269E"/>
    <w:rsid w:val="007F2B44"/>
    <w:rsid w:val="007F2B75"/>
    <w:rsid w:val="007F2EE6"/>
    <w:rsid w:val="007F3019"/>
    <w:rsid w:val="007F3557"/>
    <w:rsid w:val="007F3930"/>
    <w:rsid w:val="007F3EFD"/>
    <w:rsid w:val="007F4C7A"/>
    <w:rsid w:val="007F5EF3"/>
    <w:rsid w:val="007F60F7"/>
    <w:rsid w:val="007F614C"/>
    <w:rsid w:val="007F71B8"/>
    <w:rsid w:val="007F721C"/>
    <w:rsid w:val="007F754F"/>
    <w:rsid w:val="007F783C"/>
    <w:rsid w:val="007F7867"/>
    <w:rsid w:val="00800014"/>
    <w:rsid w:val="008001F3"/>
    <w:rsid w:val="00800E02"/>
    <w:rsid w:val="008015DB"/>
    <w:rsid w:val="008018F3"/>
    <w:rsid w:val="0080220D"/>
    <w:rsid w:val="00802C10"/>
    <w:rsid w:val="00802FBC"/>
    <w:rsid w:val="00803316"/>
    <w:rsid w:val="00803364"/>
    <w:rsid w:val="00803534"/>
    <w:rsid w:val="00803756"/>
    <w:rsid w:val="00803E16"/>
    <w:rsid w:val="008046E9"/>
    <w:rsid w:val="0080486A"/>
    <w:rsid w:val="00805570"/>
    <w:rsid w:val="00805D09"/>
    <w:rsid w:val="00805F50"/>
    <w:rsid w:val="008066A7"/>
    <w:rsid w:val="008066F0"/>
    <w:rsid w:val="00806BB0"/>
    <w:rsid w:val="00807AEA"/>
    <w:rsid w:val="00807C0A"/>
    <w:rsid w:val="0081031F"/>
    <w:rsid w:val="00810360"/>
    <w:rsid w:val="008104B5"/>
    <w:rsid w:val="00810CFC"/>
    <w:rsid w:val="00810D59"/>
    <w:rsid w:val="00810E39"/>
    <w:rsid w:val="0081179F"/>
    <w:rsid w:val="00811CA4"/>
    <w:rsid w:val="008120EB"/>
    <w:rsid w:val="00812700"/>
    <w:rsid w:val="008128D1"/>
    <w:rsid w:val="008128E9"/>
    <w:rsid w:val="00813DDF"/>
    <w:rsid w:val="008144E1"/>
    <w:rsid w:val="00814783"/>
    <w:rsid w:val="008147FB"/>
    <w:rsid w:val="00814B9A"/>
    <w:rsid w:val="00814F91"/>
    <w:rsid w:val="008162B6"/>
    <w:rsid w:val="00816908"/>
    <w:rsid w:val="00816B4B"/>
    <w:rsid w:val="00816C50"/>
    <w:rsid w:val="00816DB4"/>
    <w:rsid w:val="00816F4D"/>
    <w:rsid w:val="008172DC"/>
    <w:rsid w:val="00817354"/>
    <w:rsid w:val="00817378"/>
    <w:rsid w:val="008213E4"/>
    <w:rsid w:val="008215B5"/>
    <w:rsid w:val="008217AB"/>
    <w:rsid w:val="00821A44"/>
    <w:rsid w:val="008220D2"/>
    <w:rsid w:val="008222F1"/>
    <w:rsid w:val="008225C9"/>
    <w:rsid w:val="008225E0"/>
    <w:rsid w:val="00822B07"/>
    <w:rsid w:val="00822F66"/>
    <w:rsid w:val="00823276"/>
    <w:rsid w:val="0082329E"/>
    <w:rsid w:val="00823E9D"/>
    <w:rsid w:val="008248EE"/>
    <w:rsid w:val="008255E6"/>
    <w:rsid w:val="00825ABF"/>
    <w:rsid w:val="00825B9B"/>
    <w:rsid w:val="00825C6D"/>
    <w:rsid w:val="00825DC1"/>
    <w:rsid w:val="00826379"/>
    <w:rsid w:val="00827497"/>
    <w:rsid w:val="00827A89"/>
    <w:rsid w:val="00827E49"/>
    <w:rsid w:val="00827F3A"/>
    <w:rsid w:val="008301D5"/>
    <w:rsid w:val="00830551"/>
    <w:rsid w:val="00831728"/>
    <w:rsid w:val="00831F04"/>
    <w:rsid w:val="00831FE3"/>
    <w:rsid w:val="008326F3"/>
    <w:rsid w:val="0083314F"/>
    <w:rsid w:val="008332A1"/>
    <w:rsid w:val="008336BA"/>
    <w:rsid w:val="00833BF8"/>
    <w:rsid w:val="008350CD"/>
    <w:rsid w:val="008357B2"/>
    <w:rsid w:val="0083598A"/>
    <w:rsid w:val="00835F0F"/>
    <w:rsid w:val="008362DE"/>
    <w:rsid w:val="008363A1"/>
    <w:rsid w:val="008364A6"/>
    <w:rsid w:val="008373C6"/>
    <w:rsid w:val="00837FBD"/>
    <w:rsid w:val="00840EBD"/>
    <w:rsid w:val="00841054"/>
    <w:rsid w:val="008410B4"/>
    <w:rsid w:val="008417FB"/>
    <w:rsid w:val="008418A2"/>
    <w:rsid w:val="0084218D"/>
    <w:rsid w:val="008421F0"/>
    <w:rsid w:val="008436DC"/>
    <w:rsid w:val="008437AE"/>
    <w:rsid w:val="00843ECF"/>
    <w:rsid w:val="00844E72"/>
    <w:rsid w:val="008451EA"/>
    <w:rsid w:val="0084599C"/>
    <w:rsid w:val="00845BE0"/>
    <w:rsid w:val="00845CE4"/>
    <w:rsid w:val="00846519"/>
    <w:rsid w:val="00846941"/>
    <w:rsid w:val="00846ADD"/>
    <w:rsid w:val="00846B52"/>
    <w:rsid w:val="00846EC5"/>
    <w:rsid w:val="00846FBC"/>
    <w:rsid w:val="0084776C"/>
    <w:rsid w:val="00850124"/>
    <w:rsid w:val="00850427"/>
    <w:rsid w:val="00850A1E"/>
    <w:rsid w:val="00850BEC"/>
    <w:rsid w:val="00850D00"/>
    <w:rsid w:val="008513BD"/>
    <w:rsid w:val="008515D4"/>
    <w:rsid w:val="00851984"/>
    <w:rsid w:val="00851FD6"/>
    <w:rsid w:val="00852002"/>
    <w:rsid w:val="00852561"/>
    <w:rsid w:val="00852891"/>
    <w:rsid w:val="008528EC"/>
    <w:rsid w:val="00852D54"/>
    <w:rsid w:val="00853008"/>
    <w:rsid w:val="00853197"/>
    <w:rsid w:val="0085325C"/>
    <w:rsid w:val="00853286"/>
    <w:rsid w:val="00853340"/>
    <w:rsid w:val="0085353A"/>
    <w:rsid w:val="00853C90"/>
    <w:rsid w:val="008548BB"/>
    <w:rsid w:val="008548D9"/>
    <w:rsid w:val="0085534B"/>
    <w:rsid w:val="008559E3"/>
    <w:rsid w:val="00856255"/>
    <w:rsid w:val="00857027"/>
    <w:rsid w:val="0085744D"/>
    <w:rsid w:val="00857953"/>
    <w:rsid w:val="00857B83"/>
    <w:rsid w:val="00857D4D"/>
    <w:rsid w:val="008609EA"/>
    <w:rsid w:val="00860A52"/>
    <w:rsid w:val="00861BC6"/>
    <w:rsid w:val="00862120"/>
    <w:rsid w:val="00862589"/>
    <w:rsid w:val="00862AEF"/>
    <w:rsid w:val="00862E36"/>
    <w:rsid w:val="008632BE"/>
    <w:rsid w:val="00863653"/>
    <w:rsid w:val="00863686"/>
    <w:rsid w:val="00863F1A"/>
    <w:rsid w:val="008640DD"/>
    <w:rsid w:val="00864DF3"/>
    <w:rsid w:val="008650E6"/>
    <w:rsid w:val="00865360"/>
    <w:rsid w:val="00865473"/>
    <w:rsid w:val="00865C17"/>
    <w:rsid w:val="00865C42"/>
    <w:rsid w:val="00865F7A"/>
    <w:rsid w:val="00866A99"/>
    <w:rsid w:val="00866E5E"/>
    <w:rsid w:val="00866EEE"/>
    <w:rsid w:val="008671E4"/>
    <w:rsid w:val="00867236"/>
    <w:rsid w:val="00867668"/>
    <w:rsid w:val="00870303"/>
    <w:rsid w:val="00870A1D"/>
    <w:rsid w:val="0087218E"/>
    <w:rsid w:val="008725F5"/>
    <w:rsid w:val="00873293"/>
    <w:rsid w:val="00873773"/>
    <w:rsid w:val="00873F78"/>
    <w:rsid w:val="008742A6"/>
    <w:rsid w:val="0087470A"/>
    <w:rsid w:val="00874D8C"/>
    <w:rsid w:val="00875235"/>
    <w:rsid w:val="0087539C"/>
    <w:rsid w:val="0087589E"/>
    <w:rsid w:val="0087640D"/>
    <w:rsid w:val="00877885"/>
    <w:rsid w:val="00877B4B"/>
    <w:rsid w:val="00877C8D"/>
    <w:rsid w:val="00877F74"/>
    <w:rsid w:val="008804BD"/>
    <w:rsid w:val="0088065D"/>
    <w:rsid w:val="008806A7"/>
    <w:rsid w:val="00880B31"/>
    <w:rsid w:val="008811F1"/>
    <w:rsid w:val="00882382"/>
    <w:rsid w:val="008823EA"/>
    <w:rsid w:val="00882645"/>
    <w:rsid w:val="00882863"/>
    <w:rsid w:val="00882ACD"/>
    <w:rsid w:val="008832E7"/>
    <w:rsid w:val="0088346A"/>
    <w:rsid w:val="00883E91"/>
    <w:rsid w:val="00884326"/>
    <w:rsid w:val="0088434B"/>
    <w:rsid w:val="00884402"/>
    <w:rsid w:val="0088461C"/>
    <w:rsid w:val="00885E61"/>
    <w:rsid w:val="0088603D"/>
    <w:rsid w:val="00886226"/>
    <w:rsid w:val="00886386"/>
    <w:rsid w:val="0088659A"/>
    <w:rsid w:val="0088675A"/>
    <w:rsid w:val="00886762"/>
    <w:rsid w:val="008869C2"/>
    <w:rsid w:val="0088730C"/>
    <w:rsid w:val="0088764A"/>
    <w:rsid w:val="008900DD"/>
    <w:rsid w:val="0089043B"/>
    <w:rsid w:val="008905D5"/>
    <w:rsid w:val="008905FC"/>
    <w:rsid w:val="00890B01"/>
    <w:rsid w:val="008914CC"/>
    <w:rsid w:val="00891CB6"/>
    <w:rsid w:val="00891EFB"/>
    <w:rsid w:val="008923F2"/>
    <w:rsid w:val="00892520"/>
    <w:rsid w:val="00892591"/>
    <w:rsid w:val="00892F10"/>
    <w:rsid w:val="00892F3B"/>
    <w:rsid w:val="00892F67"/>
    <w:rsid w:val="00893202"/>
    <w:rsid w:val="00893988"/>
    <w:rsid w:val="00893E6C"/>
    <w:rsid w:val="00894273"/>
    <w:rsid w:val="008965B8"/>
    <w:rsid w:val="00896669"/>
    <w:rsid w:val="00896BEC"/>
    <w:rsid w:val="00896C81"/>
    <w:rsid w:val="00897410"/>
    <w:rsid w:val="00897A16"/>
    <w:rsid w:val="008A0716"/>
    <w:rsid w:val="008A0F52"/>
    <w:rsid w:val="008A10B2"/>
    <w:rsid w:val="008A17DA"/>
    <w:rsid w:val="008A184C"/>
    <w:rsid w:val="008A1D82"/>
    <w:rsid w:val="008A2B5D"/>
    <w:rsid w:val="008A3040"/>
    <w:rsid w:val="008A343F"/>
    <w:rsid w:val="008A35B3"/>
    <w:rsid w:val="008A38AE"/>
    <w:rsid w:val="008A3A5A"/>
    <w:rsid w:val="008A3C6D"/>
    <w:rsid w:val="008A3D67"/>
    <w:rsid w:val="008A4605"/>
    <w:rsid w:val="008A4E6B"/>
    <w:rsid w:val="008A5BFF"/>
    <w:rsid w:val="008A6564"/>
    <w:rsid w:val="008A673C"/>
    <w:rsid w:val="008A6CED"/>
    <w:rsid w:val="008A7270"/>
    <w:rsid w:val="008A75D5"/>
    <w:rsid w:val="008A76CF"/>
    <w:rsid w:val="008A7A4C"/>
    <w:rsid w:val="008A7B91"/>
    <w:rsid w:val="008B02D8"/>
    <w:rsid w:val="008B0868"/>
    <w:rsid w:val="008B09D6"/>
    <w:rsid w:val="008B0AE2"/>
    <w:rsid w:val="008B0C4D"/>
    <w:rsid w:val="008B159B"/>
    <w:rsid w:val="008B1829"/>
    <w:rsid w:val="008B1E71"/>
    <w:rsid w:val="008B22C6"/>
    <w:rsid w:val="008B26CD"/>
    <w:rsid w:val="008B2B40"/>
    <w:rsid w:val="008B2FCB"/>
    <w:rsid w:val="008B3748"/>
    <w:rsid w:val="008B3C63"/>
    <w:rsid w:val="008B4055"/>
    <w:rsid w:val="008B4998"/>
    <w:rsid w:val="008B4EB8"/>
    <w:rsid w:val="008B5F1B"/>
    <w:rsid w:val="008B5F46"/>
    <w:rsid w:val="008B6259"/>
    <w:rsid w:val="008B6683"/>
    <w:rsid w:val="008B70A3"/>
    <w:rsid w:val="008B760A"/>
    <w:rsid w:val="008B7809"/>
    <w:rsid w:val="008C0022"/>
    <w:rsid w:val="008C01EC"/>
    <w:rsid w:val="008C05CD"/>
    <w:rsid w:val="008C0683"/>
    <w:rsid w:val="008C0D1E"/>
    <w:rsid w:val="008C0F3C"/>
    <w:rsid w:val="008C2214"/>
    <w:rsid w:val="008C2315"/>
    <w:rsid w:val="008C2528"/>
    <w:rsid w:val="008C28EC"/>
    <w:rsid w:val="008C30CF"/>
    <w:rsid w:val="008C390A"/>
    <w:rsid w:val="008C404C"/>
    <w:rsid w:val="008C4097"/>
    <w:rsid w:val="008C418E"/>
    <w:rsid w:val="008C453F"/>
    <w:rsid w:val="008C495D"/>
    <w:rsid w:val="008C5CDC"/>
    <w:rsid w:val="008C6257"/>
    <w:rsid w:val="008C63D0"/>
    <w:rsid w:val="008C6756"/>
    <w:rsid w:val="008C6D0C"/>
    <w:rsid w:val="008C6E4A"/>
    <w:rsid w:val="008C7780"/>
    <w:rsid w:val="008C7BB4"/>
    <w:rsid w:val="008C7D11"/>
    <w:rsid w:val="008D00FD"/>
    <w:rsid w:val="008D0381"/>
    <w:rsid w:val="008D0BE3"/>
    <w:rsid w:val="008D0CDA"/>
    <w:rsid w:val="008D0D3D"/>
    <w:rsid w:val="008D0F7E"/>
    <w:rsid w:val="008D0FD1"/>
    <w:rsid w:val="008D1D8D"/>
    <w:rsid w:val="008D1FF2"/>
    <w:rsid w:val="008D2174"/>
    <w:rsid w:val="008D276E"/>
    <w:rsid w:val="008D27D8"/>
    <w:rsid w:val="008D2A3D"/>
    <w:rsid w:val="008D2E07"/>
    <w:rsid w:val="008D36F3"/>
    <w:rsid w:val="008D4DDF"/>
    <w:rsid w:val="008D4FD4"/>
    <w:rsid w:val="008D50C8"/>
    <w:rsid w:val="008D50CF"/>
    <w:rsid w:val="008D5605"/>
    <w:rsid w:val="008D581E"/>
    <w:rsid w:val="008D5AFE"/>
    <w:rsid w:val="008D5F42"/>
    <w:rsid w:val="008D6EC1"/>
    <w:rsid w:val="008D741A"/>
    <w:rsid w:val="008D7486"/>
    <w:rsid w:val="008D7BB2"/>
    <w:rsid w:val="008E07A1"/>
    <w:rsid w:val="008E0C7C"/>
    <w:rsid w:val="008E0E10"/>
    <w:rsid w:val="008E13F1"/>
    <w:rsid w:val="008E14D6"/>
    <w:rsid w:val="008E1635"/>
    <w:rsid w:val="008E167D"/>
    <w:rsid w:val="008E1785"/>
    <w:rsid w:val="008E1BE4"/>
    <w:rsid w:val="008E237B"/>
    <w:rsid w:val="008E2F2A"/>
    <w:rsid w:val="008E3494"/>
    <w:rsid w:val="008E35ED"/>
    <w:rsid w:val="008E43C0"/>
    <w:rsid w:val="008E4430"/>
    <w:rsid w:val="008E45D5"/>
    <w:rsid w:val="008E5B5A"/>
    <w:rsid w:val="008E5FC6"/>
    <w:rsid w:val="008E65C4"/>
    <w:rsid w:val="008E68E2"/>
    <w:rsid w:val="008E70A5"/>
    <w:rsid w:val="008E725E"/>
    <w:rsid w:val="008E750A"/>
    <w:rsid w:val="008E7BC6"/>
    <w:rsid w:val="008F011D"/>
    <w:rsid w:val="008F0F03"/>
    <w:rsid w:val="008F0FFE"/>
    <w:rsid w:val="008F1019"/>
    <w:rsid w:val="008F1A82"/>
    <w:rsid w:val="008F1BA8"/>
    <w:rsid w:val="008F1D50"/>
    <w:rsid w:val="008F21E5"/>
    <w:rsid w:val="008F22DD"/>
    <w:rsid w:val="008F2A17"/>
    <w:rsid w:val="008F2AC1"/>
    <w:rsid w:val="008F2E9E"/>
    <w:rsid w:val="008F2F3C"/>
    <w:rsid w:val="008F2FBA"/>
    <w:rsid w:val="008F3904"/>
    <w:rsid w:val="008F3913"/>
    <w:rsid w:val="008F4496"/>
    <w:rsid w:val="008F48C9"/>
    <w:rsid w:val="008F57B9"/>
    <w:rsid w:val="008F5B4C"/>
    <w:rsid w:val="008F5BBD"/>
    <w:rsid w:val="008F5BD1"/>
    <w:rsid w:val="008F5CB9"/>
    <w:rsid w:val="008F63C8"/>
    <w:rsid w:val="008F6E01"/>
    <w:rsid w:val="008F736A"/>
    <w:rsid w:val="008F744C"/>
    <w:rsid w:val="008F762D"/>
    <w:rsid w:val="008F77A0"/>
    <w:rsid w:val="008F77A9"/>
    <w:rsid w:val="008F790C"/>
    <w:rsid w:val="008F7E18"/>
    <w:rsid w:val="0090051B"/>
    <w:rsid w:val="00900A2D"/>
    <w:rsid w:val="00901144"/>
    <w:rsid w:val="00901359"/>
    <w:rsid w:val="0090230A"/>
    <w:rsid w:val="00902E8A"/>
    <w:rsid w:val="00903180"/>
    <w:rsid w:val="00903701"/>
    <w:rsid w:val="0090445C"/>
    <w:rsid w:val="00904C34"/>
    <w:rsid w:val="00904D3F"/>
    <w:rsid w:val="00905074"/>
    <w:rsid w:val="00905369"/>
    <w:rsid w:val="00905B59"/>
    <w:rsid w:val="00906410"/>
    <w:rsid w:val="00906D63"/>
    <w:rsid w:val="00906E60"/>
    <w:rsid w:val="009075A3"/>
    <w:rsid w:val="0090765B"/>
    <w:rsid w:val="00910A6C"/>
    <w:rsid w:val="00910EFF"/>
    <w:rsid w:val="0091103F"/>
    <w:rsid w:val="00911814"/>
    <w:rsid w:val="009120E5"/>
    <w:rsid w:val="0091249E"/>
    <w:rsid w:val="0091255E"/>
    <w:rsid w:val="00912C0C"/>
    <w:rsid w:val="009130DE"/>
    <w:rsid w:val="009137E7"/>
    <w:rsid w:val="00913CCD"/>
    <w:rsid w:val="009146AD"/>
    <w:rsid w:val="00914F15"/>
    <w:rsid w:val="00915055"/>
    <w:rsid w:val="00915073"/>
    <w:rsid w:val="009150D3"/>
    <w:rsid w:val="0091512A"/>
    <w:rsid w:val="0091522E"/>
    <w:rsid w:val="00915908"/>
    <w:rsid w:val="009159FB"/>
    <w:rsid w:val="00915A87"/>
    <w:rsid w:val="00916DBB"/>
    <w:rsid w:val="00916F9C"/>
    <w:rsid w:val="00917E3F"/>
    <w:rsid w:val="00917E46"/>
    <w:rsid w:val="0092057E"/>
    <w:rsid w:val="00920F13"/>
    <w:rsid w:val="00921230"/>
    <w:rsid w:val="0092171C"/>
    <w:rsid w:val="0092175E"/>
    <w:rsid w:val="00921B5D"/>
    <w:rsid w:val="00921BFF"/>
    <w:rsid w:val="009220CB"/>
    <w:rsid w:val="00922A27"/>
    <w:rsid w:val="00922A53"/>
    <w:rsid w:val="00922B80"/>
    <w:rsid w:val="00922E7B"/>
    <w:rsid w:val="009232D0"/>
    <w:rsid w:val="00923627"/>
    <w:rsid w:val="00923D28"/>
    <w:rsid w:val="00923EE4"/>
    <w:rsid w:val="00924995"/>
    <w:rsid w:val="00924FCF"/>
    <w:rsid w:val="00925B31"/>
    <w:rsid w:val="00925D2A"/>
    <w:rsid w:val="00926572"/>
    <w:rsid w:val="00927695"/>
    <w:rsid w:val="00927BA2"/>
    <w:rsid w:val="0093003F"/>
    <w:rsid w:val="0093046F"/>
    <w:rsid w:val="0093107B"/>
    <w:rsid w:val="00931CC1"/>
    <w:rsid w:val="00932131"/>
    <w:rsid w:val="0093225C"/>
    <w:rsid w:val="00933289"/>
    <w:rsid w:val="0093329B"/>
    <w:rsid w:val="00933DCF"/>
    <w:rsid w:val="009340DA"/>
    <w:rsid w:val="00934703"/>
    <w:rsid w:val="009347F1"/>
    <w:rsid w:val="0093484E"/>
    <w:rsid w:val="00934F04"/>
    <w:rsid w:val="00934FD7"/>
    <w:rsid w:val="0093556F"/>
    <w:rsid w:val="00935C46"/>
    <w:rsid w:val="00935D57"/>
    <w:rsid w:val="00935EE0"/>
    <w:rsid w:val="009373B7"/>
    <w:rsid w:val="00937843"/>
    <w:rsid w:val="00937F22"/>
    <w:rsid w:val="009405D5"/>
    <w:rsid w:val="009406DD"/>
    <w:rsid w:val="0094080C"/>
    <w:rsid w:val="00940A34"/>
    <w:rsid w:val="00941024"/>
    <w:rsid w:val="009411A3"/>
    <w:rsid w:val="00941432"/>
    <w:rsid w:val="00941476"/>
    <w:rsid w:val="00941BB9"/>
    <w:rsid w:val="00942077"/>
    <w:rsid w:val="0094274E"/>
    <w:rsid w:val="009430D6"/>
    <w:rsid w:val="0094330D"/>
    <w:rsid w:val="00943517"/>
    <w:rsid w:val="009445CB"/>
    <w:rsid w:val="009445D5"/>
    <w:rsid w:val="009449B5"/>
    <w:rsid w:val="00944AB4"/>
    <w:rsid w:val="00944B81"/>
    <w:rsid w:val="009451B0"/>
    <w:rsid w:val="00945516"/>
    <w:rsid w:val="00945B8B"/>
    <w:rsid w:val="00946172"/>
    <w:rsid w:val="009462A2"/>
    <w:rsid w:val="0094732D"/>
    <w:rsid w:val="009474E2"/>
    <w:rsid w:val="00947E5C"/>
    <w:rsid w:val="0095046D"/>
    <w:rsid w:val="00950A8A"/>
    <w:rsid w:val="00950D3D"/>
    <w:rsid w:val="0095130C"/>
    <w:rsid w:val="009515A8"/>
    <w:rsid w:val="009518D5"/>
    <w:rsid w:val="00951D9D"/>
    <w:rsid w:val="00952D7A"/>
    <w:rsid w:val="00952F8D"/>
    <w:rsid w:val="009530F5"/>
    <w:rsid w:val="0095355E"/>
    <w:rsid w:val="009537F3"/>
    <w:rsid w:val="00953A4E"/>
    <w:rsid w:val="00953CC3"/>
    <w:rsid w:val="009541F9"/>
    <w:rsid w:val="0095459A"/>
    <w:rsid w:val="0095499C"/>
    <w:rsid w:val="00955490"/>
    <w:rsid w:val="00955578"/>
    <w:rsid w:val="00955999"/>
    <w:rsid w:val="00955BDD"/>
    <w:rsid w:val="0095616B"/>
    <w:rsid w:val="00956225"/>
    <w:rsid w:val="0095697E"/>
    <w:rsid w:val="00956CD4"/>
    <w:rsid w:val="00956E95"/>
    <w:rsid w:val="00956EDC"/>
    <w:rsid w:val="00960594"/>
    <w:rsid w:val="009616E8"/>
    <w:rsid w:val="00963ABB"/>
    <w:rsid w:val="00963F15"/>
    <w:rsid w:val="00964E2A"/>
    <w:rsid w:val="009654DE"/>
    <w:rsid w:val="0096582C"/>
    <w:rsid w:val="00965EED"/>
    <w:rsid w:val="009667BC"/>
    <w:rsid w:val="00966DAF"/>
    <w:rsid w:val="00966FA9"/>
    <w:rsid w:val="009673C8"/>
    <w:rsid w:val="0096771D"/>
    <w:rsid w:val="0096792E"/>
    <w:rsid w:val="00967E2F"/>
    <w:rsid w:val="00970732"/>
    <w:rsid w:val="00970A86"/>
    <w:rsid w:val="00971974"/>
    <w:rsid w:val="00971B1C"/>
    <w:rsid w:val="00971C53"/>
    <w:rsid w:val="00972E85"/>
    <w:rsid w:val="009739F3"/>
    <w:rsid w:val="009742E5"/>
    <w:rsid w:val="00974862"/>
    <w:rsid w:val="00974C77"/>
    <w:rsid w:val="00974E71"/>
    <w:rsid w:val="009758C3"/>
    <w:rsid w:val="00975EE8"/>
    <w:rsid w:val="009772B0"/>
    <w:rsid w:val="009774DD"/>
    <w:rsid w:val="00977881"/>
    <w:rsid w:val="00977E91"/>
    <w:rsid w:val="00980107"/>
    <w:rsid w:val="0098019E"/>
    <w:rsid w:val="00980B1E"/>
    <w:rsid w:val="00981BA7"/>
    <w:rsid w:val="00981E04"/>
    <w:rsid w:val="00982089"/>
    <w:rsid w:val="0098235A"/>
    <w:rsid w:val="009826CA"/>
    <w:rsid w:val="009826DB"/>
    <w:rsid w:val="00982797"/>
    <w:rsid w:val="00982A80"/>
    <w:rsid w:val="00982CCD"/>
    <w:rsid w:val="0098327F"/>
    <w:rsid w:val="009835D2"/>
    <w:rsid w:val="00983A09"/>
    <w:rsid w:val="00984054"/>
    <w:rsid w:val="00984387"/>
    <w:rsid w:val="009843E6"/>
    <w:rsid w:val="009846D8"/>
    <w:rsid w:val="00984A58"/>
    <w:rsid w:val="00984A8D"/>
    <w:rsid w:val="00985105"/>
    <w:rsid w:val="0098523C"/>
    <w:rsid w:val="0098524A"/>
    <w:rsid w:val="009854BD"/>
    <w:rsid w:val="00985BCA"/>
    <w:rsid w:val="00985BCE"/>
    <w:rsid w:val="0098605E"/>
    <w:rsid w:val="009862DD"/>
    <w:rsid w:val="00986360"/>
    <w:rsid w:val="009864A3"/>
    <w:rsid w:val="00986AFF"/>
    <w:rsid w:val="00986DEA"/>
    <w:rsid w:val="00987013"/>
    <w:rsid w:val="0098749E"/>
    <w:rsid w:val="009874CE"/>
    <w:rsid w:val="00987564"/>
    <w:rsid w:val="00990A06"/>
    <w:rsid w:val="00990B23"/>
    <w:rsid w:val="009918E1"/>
    <w:rsid w:val="00991CC5"/>
    <w:rsid w:val="00992611"/>
    <w:rsid w:val="009933DA"/>
    <w:rsid w:val="00993518"/>
    <w:rsid w:val="00993627"/>
    <w:rsid w:val="00993A62"/>
    <w:rsid w:val="00994408"/>
    <w:rsid w:val="0099491C"/>
    <w:rsid w:val="00995C1B"/>
    <w:rsid w:val="00996193"/>
    <w:rsid w:val="009963E9"/>
    <w:rsid w:val="009965E3"/>
    <w:rsid w:val="00996A49"/>
    <w:rsid w:val="00996CD2"/>
    <w:rsid w:val="00996F6A"/>
    <w:rsid w:val="00996F92"/>
    <w:rsid w:val="00997028"/>
    <w:rsid w:val="009A0006"/>
    <w:rsid w:val="009A020B"/>
    <w:rsid w:val="009A0420"/>
    <w:rsid w:val="009A06DA"/>
    <w:rsid w:val="009A13DB"/>
    <w:rsid w:val="009A15C1"/>
    <w:rsid w:val="009A17C0"/>
    <w:rsid w:val="009A1873"/>
    <w:rsid w:val="009A1DEB"/>
    <w:rsid w:val="009A219C"/>
    <w:rsid w:val="009A2F67"/>
    <w:rsid w:val="009A3662"/>
    <w:rsid w:val="009A377F"/>
    <w:rsid w:val="009A41BD"/>
    <w:rsid w:val="009A447F"/>
    <w:rsid w:val="009A51D0"/>
    <w:rsid w:val="009A5AEE"/>
    <w:rsid w:val="009A6130"/>
    <w:rsid w:val="009A6B35"/>
    <w:rsid w:val="009A74FE"/>
    <w:rsid w:val="009A7FCA"/>
    <w:rsid w:val="009B03D1"/>
    <w:rsid w:val="009B0460"/>
    <w:rsid w:val="009B0EA7"/>
    <w:rsid w:val="009B109C"/>
    <w:rsid w:val="009B25FF"/>
    <w:rsid w:val="009B2739"/>
    <w:rsid w:val="009B36C3"/>
    <w:rsid w:val="009B4456"/>
    <w:rsid w:val="009B4C85"/>
    <w:rsid w:val="009B4ECC"/>
    <w:rsid w:val="009B5238"/>
    <w:rsid w:val="009B5336"/>
    <w:rsid w:val="009B557D"/>
    <w:rsid w:val="009B56AA"/>
    <w:rsid w:val="009B5FAE"/>
    <w:rsid w:val="009B6342"/>
    <w:rsid w:val="009B6344"/>
    <w:rsid w:val="009B7230"/>
    <w:rsid w:val="009B741C"/>
    <w:rsid w:val="009C032E"/>
    <w:rsid w:val="009C033F"/>
    <w:rsid w:val="009C0FDF"/>
    <w:rsid w:val="009C1632"/>
    <w:rsid w:val="009C2083"/>
    <w:rsid w:val="009C30B2"/>
    <w:rsid w:val="009C3559"/>
    <w:rsid w:val="009C3800"/>
    <w:rsid w:val="009C3980"/>
    <w:rsid w:val="009C39CF"/>
    <w:rsid w:val="009C3CE0"/>
    <w:rsid w:val="009C3CF7"/>
    <w:rsid w:val="009C42B0"/>
    <w:rsid w:val="009C4BCD"/>
    <w:rsid w:val="009C53B1"/>
    <w:rsid w:val="009C5ED5"/>
    <w:rsid w:val="009C5EEC"/>
    <w:rsid w:val="009C6092"/>
    <w:rsid w:val="009C6425"/>
    <w:rsid w:val="009C7D36"/>
    <w:rsid w:val="009D0582"/>
    <w:rsid w:val="009D0A87"/>
    <w:rsid w:val="009D0B1E"/>
    <w:rsid w:val="009D0B4A"/>
    <w:rsid w:val="009D0E3A"/>
    <w:rsid w:val="009D0E6E"/>
    <w:rsid w:val="009D0FE7"/>
    <w:rsid w:val="009D1296"/>
    <w:rsid w:val="009D1792"/>
    <w:rsid w:val="009D19FE"/>
    <w:rsid w:val="009D1AE1"/>
    <w:rsid w:val="009D1B1E"/>
    <w:rsid w:val="009D1D58"/>
    <w:rsid w:val="009D1D68"/>
    <w:rsid w:val="009D2251"/>
    <w:rsid w:val="009D2EF2"/>
    <w:rsid w:val="009D3315"/>
    <w:rsid w:val="009D3480"/>
    <w:rsid w:val="009D3B3D"/>
    <w:rsid w:val="009D3D18"/>
    <w:rsid w:val="009D48B2"/>
    <w:rsid w:val="009D4949"/>
    <w:rsid w:val="009D591C"/>
    <w:rsid w:val="009D5E29"/>
    <w:rsid w:val="009D5ED9"/>
    <w:rsid w:val="009D6A8B"/>
    <w:rsid w:val="009D6BD1"/>
    <w:rsid w:val="009D7250"/>
    <w:rsid w:val="009D7498"/>
    <w:rsid w:val="009D7660"/>
    <w:rsid w:val="009D7FB2"/>
    <w:rsid w:val="009E00CC"/>
    <w:rsid w:val="009E04A1"/>
    <w:rsid w:val="009E0AAC"/>
    <w:rsid w:val="009E199C"/>
    <w:rsid w:val="009E1C3C"/>
    <w:rsid w:val="009E2024"/>
    <w:rsid w:val="009E2325"/>
    <w:rsid w:val="009E2805"/>
    <w:rsid w:val="009E2A3C"/>
    <w:rsid w:val="009E2A5D"/>
    <w:rsid w:val="009E2C0C"/>
    <w:rsid w:val="009E2C2C"/>
    <w:rsid w:val="009E3325"/>
    <w:rsid w:val="009E37C0"/>
    <w:rsid w:val="009E39D8"/>
    <w:rsid w:val="009E3E6E"/>
    <w:rsid w:val="009E4120"/>
    <w:rsid w:val="009E4133"/>
    <w:rsid w:val="009E45D5"/>
    <w:rsid w:val="009E479C"/>
    <w:rsid w:val="009E4B70"/>
    <w:rsid w:val="009E4E35"/>
    <w:rsid w:val="009E5254"/>
    <w:rsid w:val="009E5358"/>
    <w:rsid w:val="009E53C5"/>
    <w:rsid w:val="009E5527"/>
    <w:rsid w:val="009E5C63"/>
    <w:rsid w:val="009E6F86"/>
    <w:rsid w:val="009E710B"/>
    <w:rsid w:val="009E733E"/>
    <w:rsid w:val="009E79D8"/>
    <w:rsid w:val="009F0144"/>
    <w:rsid w:val="009F0E0F"/>
    <w:rsid w:val="009F0E83"/>
    <w:rsid w:val="009F0F3A"/>
    <w:rsid w:val="009F13FC"/>
    <w:rsid w:val="009F17BC"/>
    <w:rsid w:val="009F25F3"/>
    <w:rsid w:val="009F3815"/>
    <w:rsid w:val="009F4159"/>
    <w:rsid w:val="009F43D8"/>
    <w:rsid w:val="009F44F0"/>
    <w:rsid w:val="009F4B3D"/>
    <w:rsid w:val="009F5601"/>
    <w:rsid w:val="009F5B4F"/>
    <w:rsid w:val="009F5C88"/>
    <w:rsid w:val="009F66BE"/>
    <w:rsid w:val="009F713D"/>
    <w:rsid w:val="009F7A2F"/>
    <w:rsid w:val="009F7E10"/>
    <w:rsid w:val="00A00E9C"/>
    <w:rsid w:val="00A01227"/>
    <w:rsid w:val="00A013D2"/>
    <w:rsid w:val="00A01D49"/>
    <w:rsid w:val="00A029C6"/>
    <w:rsid w:val="00A03119"/>
    <w:rsid w:val="00A03766"/>
    <w:rsid w:val="00A03A5C"/>
    <w:rsid w:val="00A03B3E"/>
    <w:rsid w:val="00A04180"/>
    <w:rsid w:val="00A04269"/>
    <w:rsid w:val="00A04555"/>
    <w:rsid w:val="00A04BCD"/>
    <w:rsid w:val="00A05494"/>
    <w:rsid w:val="00A05542"/>
    <w:rsid w:val="00A05E45"/>
    <w:rsid w:val="00A06DF7"/>
    <w:rsid w:val="00A07250"/>
    <w:rsid w:val="00A074E5"/>
    <w:rsid w:val="00A101C9"/>
    <w:rsid w:val="00A10378"/>
    <w:rsid w:val="00A106E6"/>
    <w:rsid w:val="00A10747"/>
    <w:rsid w:val="00A10E53"/>
    <w:rsid w:val="00A10E9A"/>
    <w:rsid w:val="00A112A1"/>
    <w:rsid w:val="00A114A6"/>
    <w:rsid w:val="00A117D2"/>
    <w:rsid w:val="00A12B87"/>
    <w:rsid w:val="00A12B97"/>
    <w:rsid w:val="00A12F76"/>
    <w:rsid w:val="00A13059"/>
    <w:rsid w:val="00A13120"/>
    <w:rsid w:val="00A13B3D"/>
    <w:rsid w:val="00A13D22"/>
    <w:rsid w:val="00A13DFE"/>
    <w:rsid w:val="00A141DF"/>
    <w:rsid w:val="00A147D2"/>
    <w:rsid w:val="00A14B46"/>
    <w:rsid w:val="00A14C76"/>
    <w:rsid w:val="00A15220"/>
    <w:rsid w:val="00A1590A"/>
    <w:rsid w:val="00A160F1"/>
    <w:rsid w:val="00A1661F"/>
    <w:rsid w:val="00A177D9"/>
    <w:rsid w:val="00A203BE"/>
    <w:rsid w:val="00A20F72"/>
    <w:rsid w:val="00A21A08"/>
    <w:rsid w:val="00A21C73"/>
    <w:rsid w:val="00A22386"/>
    <w:rsid w:val="00A226B7"/>
    <w:rsid w:val="00A22972"/>
    <w:rsid w:val="00A22EFA"/>
    <w:rsid w:val="00A2382C"/>
    <w:rsid w:val="00A23CCB"/>
    <w:rsid w:val="00A2430F"/>
    <w:rsid w:val="00A244B4"/>
    <w:rsid w:val="00A245B7"/>
    <w:rsid w:val="00A2533D"/>
    <w:rsid w:val="00A25971"/>
    <w:rsid w:val="00A25ABB"/>
    <w:rsid w:val="00A25B8E"/>
    <w:rsid w:val="00A26744"/>
    <w:rsid w:val="00A272CB"/>
    <w:rsid w:val="00A2788F"/>
    <w:rsid w:val="00A27C46"/>
    <w:rsid w:val="00A30672"/>
    <w:rsid w:val="00A30E7E"/>
    <w:rsid w:val="00A30FCC"/>
    <w:rsid w:val="00A311C5"/>
    <w:rsid w:val="00A314BE"/>
    <w:rsid w:val="00A31728"/>
    <w:rsid w:val="00A31E7E"/>
    <w:rsid w:val="00A32247"/>
    <w:rsid w:val="00A335FA"/>
    <w:rsid w:val="00A340A7"/>
    <w:rsid w:val="00A3478B"/>
    <w:rsid w:val="00A34A3E"/>
    <w:rsid w:val="00A35069"/>
    <w:rsid w:val="00A3572F"/>
    <w:rsid w:val="00A35819"/>
    <w:rsid w:val="00A35F7A"/>
    <w:rsid w:val="00A3628A"/>
    <w:rsid w:val="00A36306"/>
    <w:rsid w:val="00A36A2E"/>
    <w:rsid w:val="00A36CF3"/>
    <w:rsid w:val="00A37277"/>
    <w:rsid w:val="00A37430"/>
    <w:rsid w:val="00A37CAA"/>
    <w:rsid w:val="00A37CBF"/>
    <w:rsid w:val="00A37E90"/>
    <w:rsid w:val="00A37FC6"/>
    <w:rsid w:val="00A40423"/>
    <w:rsid w:val="00A40A1B"/>
    <w:rsid w:val="00A40A4B"/>
    <w:rsid w:val="00A40F0C"/>
    <w:rsid w:val="00A41DFF"/>
    <w:rsid w:val="00A41E2F"/>
    <w:rsid w:val="00A420BB"/>
    <w:rsid w:val="00A42CE6"/>
    <w:rsid w:val="00A4375C"/>
    <w:rsid w:val="00A4380B"/>
    <w:rsid w:val="00A44DFB"/>
    <w:rsid w:val="00A451C1"/>
    <w:rsid w:val="00A45471"/>
    <w:rsid w:val="00A45C98"/>
    <w:rsid w:val="00A45FA8"/>
    <w:rsid w:val="00A4648F"/>
    <w:rsid w:val="00A46629"/>
    <w:rsid w:val="00A466EB"/>
    <w:rsid w:val="00A4696E"/>
    <w:rsid w:val="00A47192"/>
    <w:rsid w:val="00A50270"/>
    <w:rsid w:val="00A50478"/>
    <w:rsid w:val="00A505DD"/>
    <w:rsid w:val="00A5095D"/>
    <w:rsid w:val="00A50A0E"/>
    <w:rsid w:val="00A50E34"/>
    <w:rsid w:val="00A513E6"/>
    <w:rsid w:val="00A51C37"/>
    <w:rsid w:val="00A520AC"/>
    <w:rsid w:val="00A528E9"/>
    <w:rsid w:val="00A52AAD"/>
    <w:rsid w:val="00A52D92"/>
    <w:rsid w:val="00A531D4"/>
    <w:rsid w:val="00A53F2D"/>
    <w:rsid w:val="00A54342"/>
    <w:rsid w:val="00A54C65"/>
    <w:rsid w:val="00A550AD"/>
    <w:rsid w:val="00A555EF"/>
    <w:rsid w:val="00A55C8C"/>
    <w:rsid w:val="00A56835"/>
    <w:rsid w:val="00A56AC1"/>
    <w:rsid w:val="00A56CAE"/>
    <w:rsid w:val="00A5725B"/>
    <w:rsid w:val="00A5793B"/>
    <w:rsid w:val="00A6006C"/>
    <w:rsid w:val="00A60C14"/>
    <w:rsid w:val="00A61308"/>
    <w:rsid w:val="00A620EE"/>
    <w:rsid w:val="00A62366"/>
    <w:rsid w:val="00A62369"/>
    <w:rsid w:val="00A6244A"/>
    <w:rsid w:val="00A6269E"/>
    <w:rsid w:val="00A6275D"/>
    <w:rsid w:val="00A62E41"/>
    <w:rsid w:val="00A6323C"/>
    <w:rsid w:val="00A63D8D"/>
    <w:rsid w:val="00A64C65"/>
    <w:rsid w:val="00A65100"/>
    <w:rsid w:val="00A65219"/>
    <w:rsid w:val="00A65D00"/>
    <w:rsid w:val="00A65FBF"/>
    <w:rsid w:val="00A66231"/>
    <w:rsid w:val="00A666C5"/>
    <w:rsid w:val="00A66FA4"/>
    <w:rsid w:val="00A67608"/>
    <w:rsid w:val="00A67B15"/>
    <w:rsid w:val="00A67C72"/>
    <w:rsid w:val="00A67E45"/>
    <w:rsid w:val="00A70016"/>
    <w:rsid w:val="00A701A4"/>
    <w:rsid w:val="00A701E5"/>
    <w:rsid w:val="00A701E8"/>
    <w:rsid w:val="00A707CB"/>
    <w:rsid w:val="00A70A41"/>
    <w:rsid w:val="00A70B3F"/>
    <w:rsid w:val="00A70E4C"/>
    <w:rsid w:val="00A71C63"/>
    <w:rsid w:val="00A723C5"/>
    <w:rsid w:val="00A725FF"/>
    <w:rsid w:val="00A7261E"/>
    <w:rsid w:val="00A727F2"/>
    <w:rsid w:val="00A738EF"/>
    <w:rsid w:val="00A73E43"/>
    <w:rsid w:val="00A73F2A"/>
    <w:rsid w:val="00A747DD"/>
    <w:rsid w:val="00A74DE4"/>
    <w:rsid w:val="00A75969"/>
    <w:rsid w:val="00A75EE1"/>
    <w:rsid w:val="00A76F89"/>
    <w:rsid w:val="00A7763B"/>
    <w:rsid w:val="00A7768E"/>
    <w:rsid w:val="00A7769A"/>
    <w:rsid w:val="00A77785"/>
    <w:rsid w:val="00A77F49"/>
    <w:rsid w:val="00A808DC"/>
    <w:rsid w:val="00A8138D"/>
    <w:rsid w:val="00A817CB"/>
    <w:rsid w:val="00A81AF9"/>
    <w:rsid w:val="00A82379"/>
    <w:rsid w:val="00A82A13"/>
    <w:rsid w:val="00A83381"/>
    <w:rsid w:val="00A83726"/>
    <w:rsid w:val="00A837BC"/>
    <w:rsid w:val="00A8396A"/>
    <w:rsid w:val="00A83EFC"/>
    <w:rsid w:val="00A841D9"/>
    <w:rsid w:val="00A8461C"/>
    <w:rsid w:val="00A84CA2"/>
    <w:rsid w:val="00A84E62"/>
    <w:rsid w:val="00A85201"/>
    <w:rsid w:val="00A8530B"/>
    <w:rsid w:val="00A85A3B"/>
    <w:rsid w:val="00A85AC0"/>
    <w:rsid w:val="00A86973"/>
    <w:rsid w:val="00A870B7"/>
    <w:rsid w:val="00A876B0"/>
    <w:rsid w:val="00A879BE"/>
    <w:rsid w:val="00A87E15"/>
    <w:rsid w:val="00A87FF2"/>
    <w:rsid w:val="00A90DF1"/>
    <w:rsid w:val="00A913E7"/>
    <w:rsid w:val="00A91623"/>
    <w:rsid w:val="00A91791"/>
    <w:rsid w:val="00A919BB"/>
    <w:rsid w:val="00A91A23"/>
    <w:rsid w:val="00A928B4"/>
    <w:rsid w:val="00A92C55"/>
    <w:rsid w:val="00A9397C"/>
    <w:rsid w:val="00A93DDD"/>
    <w:rsid w:val="00A93FCE"/>
    <w:rsid w:val="00A94085"/>
    <w:rsid w:val="00A9463E"/>
    <w:rsid w:val="00A9479F"/>
    <w:rsid w:val="00A94E49"/>
    <w:rsid w:val="00A95687"/>
    <w:rsid w:val="00A958C8"/>
    <w:rsid w:val="00A96781"/>
    <w:rsid w:val="00A9717C"/>
    <w:rsid w:val="00A977D1"/>
    <w:rsid w:val="00A977DA"/>
    <w:rsid w:val="00A97A17"/>
    <w:rsid w:val="00A97C90"/>
    <w:rsid w:val="00AA027B"/>
    <w:rsid w:val="00AA0C45"/>
    <w:rsid w:val="00AA0EC3"/>
    <w:rsid w:val="00AA17C8"/>
    <w:rsid w:val="00AA18AA"/>
    <w:rsid w:val="00AA1961"/>
    <w:rsid w:val="00AA20F1"/>
    <w:rsid w:val="00AA217E"/>
    <w:rsid w:val="00AA2423"/>
    <w:rsid w:val="00AA26C1"/>
    <w:rsid w:val="00AA3B30"/>
    <w:rsid w:val="00AA4173"/>
    <w:rsid w:val="00AA42E8"/>
    <w:rsid w:val="00AA473F"/>
    <w:rsid w:val="00AA4ACC"/>
    <w:rsid w:val="00AA50DF"/>
    <w:rsid w:val="00AA5115"/>
    <w:rsid w:val="00AA59E1"/>
    <w:rsid w:val="00AA5E96"/>
    <w:rsid w:val="00AA6124"/>
    <w:rsid w:val="00AA6144"/>
    <w:rsid w:val="00AA6913"/>
    <w:rsid w:val="00AA6BEC"/>
    <w:rsid w:val="00AA7561"/>
    <w:rsid w:val="00AA7801"/>
    <w:rsid w:val="00AA78D1"/>
    <w:rsid w:val="00AA7A27"/>
    <w:rsid w:val="00AB07EB"/>
    <w:rsid w:val="00AB082F"/>
    <w:rsid w:val="00AB0EFA"/>
    <w:rsid w:val="00AB0F1C"/>
    <w:rsid w:val="00AB1CF3"/>
    <w:rsid w:val="00AB21D9"/>
    <w:rsid w:val="00AB3137"/>
    <w:rsid w:val="00AB3505"/>
    <w:rsid w:val="00AB3997"/>
    <w:rsid w:val="00AB42F6"/>
    <w:rsid w:val="00AB4466"/>
    <w:rsid w:val="00AB57B1"/>
    <w:rsid w:val="00AB5A5A"/>
    <w:rsid w:val="00AB5E1D"/>
    <w:rsid w:val="00AB626A"/>
    <w:rsid w:val="00AB6301"/>
    <w:rsid w:val="00AB6AFF"/>
    <w:rsid w:val="00AB6E3F"/>
    <w:rsid w:val="00AB7711"/>
    <w:rsid w:val="00AB7C2C"/>
    <w:rsid w:val="00AC0342"/>
    <w:rsid w:val="00AC0D9B"/>
    <w:rsid w:val="00AC1169"/>
    <w:rsid w:val="00AC18A1"/>
    <w:rsid w:val="00AC196E"/>
    <w:rsid w:val="00AC1C74"/>
    <w:rsid w:val="00AC200E"/>
    <w:rsid w:val="00AC2363"/>
    <w:rsid w:val="00AC2B42"/>
    <w:rsid w:val="00AC3DE3"/>
    <w:rsid w:val="00AC41DF"/>
    <w:rsid w:val="00AC466F"/>
    <w:rsid w:val="00AC4EB7"/>
    <w:rsid w:val="00AC5CC6"/>
    <w:rsid w:val="00AC64B9"/>
    <w:rsid w:val="00AC661A"/>
    <w:rsid w:val="00AC6848"/>
    <w:rsid w:val="00AC6AEF"/>
    <w:rsid w:val="00AC6B59"/>
    <w:rsid w:val="00AC6F21"/>
    <w:rsid w:val="00AC7DC3"/>
    <w:rsid w:val="00AD02C5"/>
    <w:rsid w:val="00AD0D72"/>
    <w:rsid w:val="00AD125B"/>
    <w:rsid w:val="00AD14EF"/>
    <w:rsid w:val="00AD17B6"/>
    <w:rsid w:val="00AD17EF"/>
    <w:rsid w:val="00AD1994"/>
    <w:rsid w:val="00AD1D84"/>
    <w:rsid w:val="00AD1E67"/>
    <w:rsid w:val="00AD2064"/>
    <w:rsid w:val="00AD210A"/>
    <w:rsid w:val="00AD2948"/>
    <w:rsid w:val="00AD2B25"/>
    <w:rsid w:val="00AD2CAF"/>
    <w:rsid w:val="00AD33FC"/>
    <w:rsid w:val="00AD3701"/>
    <w:rsid w:val="00AD38AA"/>
    <w:rsid w:val="00AD38C9"/>
    <w:rsid w:val="00AD3B3F"/>
    <w:rsid w:val="00AD3C69"/>
    <w:rsid w:val="00AD3DBA"/>
    <w:rsid w:val="00AD4075"/>
    <w:rsid w:val="00AD4889"/>
    <w:rsid w:val="00AD4B5E"/>
    <w:rsid w:val="00AD4E05"/>
    <w:rsid w:val="00AD5114"/>
    <w:rsid w:val="00AD54C8"/>
    <w:rsid w:val="00AD596A"/>
    <w:rsid w:val="00AD59BC"/>
    <w:rsid w:val="00AD71ED"/>
    <w:rsid w:val="00AD7ABC"/>
    <w:rsid w:val="00AD7D01"/>
    <w:rsid w:val="00AE00C9"/>
    <w:rsid w:val="00AE0ACA"/>
    <w:rsid w:val="00AE0BD5"/>
    <w:rsid w:val="00AE1218"/>
    <w:rsid w:val="00AE16B0"/>
    <w:rsid w:val="00AE1BA1"/>
    <w:rsid w:val="00AE2685"/>
    <w:rsid w:val="00AE3080"/>
    <w:rsid w:val="00AE3C79"/>
    <w:rsid w:val="00AE46EC"/>
    <w:rsid w:val="00AE474B"/>
    <w:rsid w:val="00AE489B"/>
    <w:rsid w:val="00AE5AF8"/>
    <w:rsid w:val="00AE70DC"/>
    <w:rsid w:val="00AE75B9"/>
    <w:rsid w:val="00AE78A5"/>
    <w:rsid w:val="00AE78C2"/>
    <w:rsid w:val="00AE7C33"/>
    <w:rsid w:val="00AE7FA1"/>
    <w:rsid w:val="00AF0246"/>
    <w:rsid w:val="00AF0FF8"/>
    <w:rsid w:val="00AF119C"/>
    <w:rsid w:val="00AF11B1"/>
    <w:rsid w:val="00AF1323"/>
    <w:rsid w:val="00AF1E16"/>
    <w:rsid w:val="00AF245C"/>
    <w:rsid w:val="00AF250C"/>
    <w:rsid w:val="00AF2839"/>
    <w:rsid w:val="00AF30B5"/>
    <w:rsid w:val="00AF375C"/>
    <w:rsid w:val="00AF3802"/>
    <w:rsid w:val="00AF3819"/>
    <w:rsid w:val="00AF3A61"/>
    <w:rsid w:val="00AF40B5"/>
    <w:rsid w:val="00AF4253"/>
    <w:rsid w:val="00AF444F"/>
    <w:rsid w:val="00AF4B40"/>
    <w:rsid w:val="00AF4B60"/>
    <w:rsid w:val="00AF4FF4"/>
    <w:rsid w:val="00AF5D32"/>
    <w:rsid w:val="00AF6038"/>
    <w:rsid w:val="00AF6505"/>
    <w:rsid w:val="00AF653B"/>
    <w:rsid w:val="00AF6861"/>
    <w:rsid w:val="00AF72AB"/>
    <w:rsid w:val="00AF7A38"/>
    <w:rsid w:val="00AF7CA3"/>
    <w:rsid w:val="00B006B3"/>
    <w:rsid w:val="00B00948"/>
    <w:rsid w:val="00B00B04"/>
    <w:rsid w:val="00B00CFC"/>
    <w:rsid w:val="00B012DE"/>
    <w:rsid w:val="00B0186F"/>
    <w:rsid w:val="00B020D6"/>
    <w:rsid w:val="00B02146"/>
    <w:rsid w:val="00B0214F"/>
    <w:rsid w:val="00B02718"/>
    <w:rsid w:val="00B02CED"/>
    <w:rsid w:val="00B031FD"/>
    <w:rsid w:val="00B03270"/>
    <w:rsid w:val="00B03BE3"/>
    <w:rsid w:val="00B040F7"/>
    <w:rsid w:val="00B046D2"/>
    <w:rsid w:val="00B056AC"/>
    <w:rsid w:val="00B05CD4"/>
    <w:rsid w:val="00B06B02"/>
    <w:rsid w:val="00B06F60"/>
    <w:rsid w:val="00B07586"/>
    <w:rsid w:val="00B07684"/>
    <w:rsid w:val="00B07809"/>
    <w:rsid w:val="00B07A1B"/>
    <w:rsid w:val="00B103D6"/>
    <w:rsid w:val="00B10CE7"/>
    <w:rsid w:val="00B10F37"/>
    <w:rsid w:val="00B11051"/>
    <w:rsid w:val="00B11A0F"/>
    <w:rsid w:val="00B11A3C"/>
    <w:rsid w:val="00B11D1E"/>
    <w:rsid w:val="00B11F4A"/>
    <w:rsid w:val="00B1255D"/>
    <w:rsid w:val="00B13A8E"/>
    <w:rsid w:val="00B15971"/>
    <w:rsid w:val="00B15AB3"/>
    <w:rsid w:val="00B15F65"/>
    <w:rsid w:val="00B166DC"/>
    <w:rsid w:val="00B168B1"/>
    <w:rsid w:val="00B17351"/>
    <w:rsid w:val="00B17D72"/>
    <w:rsid w:val="00B217F5"/>
    <w:rsid w:val="00B225D9"/>
    <w:rsid w:val="00B22B5E"/>
    <w:rsid w:val="00B234A3"/>
    <w:rsid w:val="00B23772"/>
    <w:rsid w:val="00B237A0"/>
    <w:rsid w:val="00B23829"/>
    <w:rsid w:val="00B239A9"/>
    <w:rsid w:val="00B23C44"/>
    <w:rsid w:val="00B23E43"/>
    <w:rsid w:val="00B245A0"/>
    <w:rsid w:val="00B245DB"/>
    <w:rsid w:val="00B2489F"/>
    <w:rsid w:val="00B24A27"/>
    <w:rsid w:val="00B24B41"/>
    <w:rsid w:val="00B24CE9"/>
    <w:rsid w:val="00B24E76"/>
    <w:rsid w:val="00B254E6"/>
    <w:rsid w:val="00B256A6"/>
    <w:rsid w:val="00B25DA4"/>
    <w:rsid w:val="00B25EF7"/>
    <w:rsid w:val="00B2615D"/>
    <w:rsid w:val="00B2693D"/>
    <w:rsid w:val="00B27765"/>
    <w:rsid w:val="00B27AD4"/>
    <w:rsid w:val="00B300EE"/>
    <w:rsid w:val="00B3028C"/>
    <w:rsid w:val="00B304F3"/>
    <w:rsid w:val="00B30E71"/>
    <w:rsid w:val="00B3169C"/>
    <w:rsid w:val="00B31E2F"/>
    <w:rsid w:val="00B3222D"/>
    <w:rsid w:val="00B323CF"/>
    <w:rsid w:val="00B3244B"/>
    <w:rsid w:val="00B325A8"/>
    <w:rsid w:val="00B329B8"/>
    <w:rsid w:val="00B32FDC"/>
    <w:rsid w:val="00B3344B"/>
    <w:rsid w:val="00B337E0"/>
    <w:rsid w:val="00B338A7"/>
    <w:rsid w:val="00B338D7"/>
    <w:rsid w:val="00B33EB5"/>
    <w:rsid w:val="00B3435B"/>
    <w:rsid w:val="00B34F26"/>
    <w:rsid w:val="00B34F66"/>
    <w:rsid w:val="00B35DB7"/>
    <w:rsid w:val="00B35FA6"/>
    <w:rsid w:val="00B368E1"/>
    <w:rsid w:val="00B373C5"/>
    <w:rsid w:val="00B374F2"/>
    <w:rsid w:val="00B379FC"/>
    <w:rsid w:val="00B37BA2"/>
    <w:rsid w:val="00B37C2A"/>
    <w:rsid w:val="00B37D7E"/>
    <w:rsid w:val="00B37F75"/>
    <w:rsid w:val="00B40D77"/>
    <w:rsid w:val="00B4135A"/>
    <w:rsid w:val="00B41580"/>
    <w:rsid w:val="00B42064"/>
    <w:rsid w:val="00B42272"/>
    <w:rsid w:val="00B42725"/>
    <w:rsid w:val="00B4273D"/>
    <w:rsid w:val="00B42B04"/>
    <w:rsid w:val="00B42DFE"/>
    <w:rsid w:val="00B43404"/>
    <w:rsid w:val="00B437E1"/>
    <w:rsid w:val="00B43ABE"/>
    <w:rsid w:val="00B4408D"/>
    <w:rsid w:val="00B440DD"/>
    <w:rsid w:val="00B464ED"/>
    <w:rsid w:val="00B47052"/>
    <w:rsid w:val="00B473C6"/>
    <w:rsid w:val="00B504CC"/>
    <w:rsid w:val="00B504E4"/>
    <w:rsid w:val="00B505EC"/>
    <w:rsid w:val="00B50AFD"/>
    <w:rsid w:val="00B50CC2"/>
    <w:rsid w:val="00B50DE0"/>
    <w:rsid w:val="00B51350"/>
    <w:rsid w:val="00B51372"/>
    <w:rsid w:val="00B5182D"/>
    <w:rsid w:val="00B51A69"/>
    <w:rsid w:val="00B51DAA"/>
    <w:rsid w:val="00B52DFF"/>
    <w:rsid w:val="00B53361"/>
    <w:rsid w:val="00B53368"/>
    <w:rsid w:val="00B53839"/>
    <w:rsid w:val="00B53E22"/>
    <w:rsid w:val="00B53F09"/>
    <w:rsid w:val="00B54760"/>
    <w:rsid w:val="00B54764"/>
    <w:rsid w:val="00B547CA"/>
    <w:rsid w:val="00B55CEE"/>
    <w:rsid w:val="00B56D09"/>
    <w:rsid w:val="00B5770B"/>
    <w:rsid w:val="00B5773C"/>
    <w:rsid w:val="00B578C0"/>
    <w:rsid w:val="00B57D2E"/>
    <w:rsid w:val="00B6006B"/>
    <w:rsid w:val="00B612C5"/>
    <w:rsid w:val="00B62183"/>
    <w:rsid w:val="00B622EE"/>
    <w:rsid w:val="00B628C8"/>
    <w:rsid w:val="00B62D2B"/>
    <w:rsid w:val="00B63558"/>
    <w:rsid w:val="00B63B05"/>
    <w:rsid w:val="00B64766"/>
    <w:rsid w:val="00B647EC"/>
    <w:rsid w:val="00B64AA2"/>
    <w:rsid w:val="00B64C6C"/>
    <w:rsid w:val="00B6522B"/>
    <w:rsid w:val="00B65434"/>
    <w:rsid w:val="00B654E4"/>
    <w:rsid w:val="00B6576D"/>
    <w:rsid w:val="00B659EF"/>
    <w:rsid w:val="00B65A6B"/>
    <w:rsid w:val="00B65D50"/>
    <w:rsid w:val="00B65E88"/>
    <w:rsid w:val="00B662AF"/>
    <w:rsid w:val="00B669BF"/>
    <w:rsid w:val="00B66D4D"/>
    <w:rsid w:val="00B671F5"/>
    <w:rsid w:val="00B672BA"/>
    <w:rsid w:val="00B673E1"/>
    <w:rsid w:val="00B674D4"/>
    <w:rsid w:val="00B67771"/>
    <w:rsid w:val="00B677C0"/>
    <w:rsid w:val="00B67BAA"/>
    <w:rsid w:val="00B70DEC"/>
    <w:rsid w:val="00B72B8D"/>
    <w:rsid w:val="00B72F0C"/>
    <w:rsid w:val="00B732B7"/>
    <w:rsid w:val="00B7336B"/>
    <w:rsid w:val="00B73AB9"/>
    <w:rsid w:val="00B73C24"/>
    <w:rsid w:val="00B74350"/>
    <w:rsid w:val="00B74719"/>
    <w:rsid w:val="00B74964"/>
    <w:rsid w:val="00B755B5"/>
    <w:rsid w:val="00B764B8"/>
    <w:rsid w:val="00B76785"/>
    <w:rsid w:val="00B772C3"/>
    <w:rsid w:val="00B80131"/>
    <w:rsid w:val="00B8028A"/>
    <w:rsid w:val="00B80B30"/>
    <w:rsid w:val="00B80E70"/>
    <w:rsid w:val="00B812B5"/>
    <w:rsid w:val="00B8187D"/>
    <w:rsid w:val="00B81F85"/>
    <w:rsid w:val="00B82197"/>
    <w:rsid w:val="00B82617"/>
    <w:rsid w:val="00B83000"/>
    <w:rsid w:val="00B8340F"/>
    <w:rsid w:val="00B8343B"/>
    <w:rsid w:val="00B83471"/>
    <w:rsid w:val="00B839C7"/>
    <w:rsid w:val="00B83E51"/>
    <w:rsid w:val="00B8453B"/>
    <w:rsid w:val="00B84C6E"/>
    <w:rsid w:val="00B84DB9"/>
    <w:rsid w:val="00B8502C"/>
    <w:rsid w:val="00B85811"/>
    <w:rsid w:val="00B86860"/>
    <w:rsid w:val="00B86888"/>
    <w:rsid w:val="00B86A3E"/>
    <w:rsid w:val="00B87069"/>
    <w:rsid w:val="00B87137"/>
    <w:rsid w:val="00B875AC"/>
    <w:rsid w:val="00B87815"/>
    <w:rsid w:val="00B9042E"/>
    <w:rsid w:val="00B90A40"/>
    <w:rsid w:val="00B90C2E"/>
    <w:rsid w:val="00B91204"/>
    <w:rsid w:val="00B91231"/>
    <w:rsid w:val="00B912CA"/>
    <w:rsid w:val="00B9161C"/>
    <w:rsid w:val="00B91AF9"/>
    <w:rsid w:val="00B91B09"/>
    <w:rsid w:val="00B91DE8"/>
    <w:rsid w:val="00B921E7"/>
    <w:rsid w:val="00B922FE"/>
    <w:rsid w:val="00B929A7"/>
    <w:rsid w:val="00B92B04"/>
    <w:rsid w:val="00B930AB"/>
    <w:rsid w:val="00B9327C"/>
    <w:rsid w:val="00B93786"/>
    <w:rsid w:val="00B94931"/>
    <w:rsid w:val="00B94F68"/>
    <w:rsid w:val="00B95575"/>
    <w:rsid w:val="00B956AC"/>
    <w:rsid w:val="00B95F83"/>
    <w:rsid w:val="00B962C6"/>
    <w:rsid w:val="00B96F37"/>
    <w:rsid w:val="00B971A4"/>
    <w:rsid w:val="00B976A0"/>
    <w:rsid w:val="00B977D7"/>
    <w:rsid w:val="00B979F9"/>
    <w:rsid w:val="00B97E2A"/>
    <w:rsid w:val="00B97E41"/>
    <w:rsid w:val="00BA040E"/>
    <w:rsid w:val="00BA057D"/>
    <w:rsid w:val="00BA0651"/>
    <w:rsid w:val="00BA0C9F"/>
    <w:rsid w:val="00BA14FF"/>
    <w:rsid w:val="00BA19AF"/>
    <w:rsid w:val="00BA1DD2"/>
    <w:rsid w:val="00BA2440"/>
    <w:rsid w:val="00BA3F9D"/>
    <w:rsid w:val="00BA4356"/>
    <w:rsid w:val="00BA445F"/>
    <w:rsid w:val="00BA51BA"/>
    <w:rsid w:val="00BA53C8"/>
    <w:rsid w:val="00BA5608"/>
    <w:rsid w:val="00BA582C"/>
    <w:rsid w:val="00BA61B6"/>
    <w:rsid w:val="00BA678E"/>
    <w:rsid w:val="00BA6A6C"/>
    <w:rsid w:val="00BA6A90"/>
    <w:rsid w:val="00BA719B"/>
    <w:rsid w:val="00BA7D63"/>
    <w:rsid w:val="00BB0914"/>
    <w:rsid w:val="00BB15C3"/>
    <w:rsid w:val="00BB1D5E"/>
    <w:rsid w:val="00BB2877"/>
    <w:rsid w:val="00BB293D"/>
    <w:rsid w:val="00BB34A0"/>
    <w:rsid w:val="00BB3CA3"/>
    <w:rsid w:val="00BB3CD1"/>
    <w:rsid w:val="00BB4287"/>
    <w:rsid w:val="00BB467E"/>
    <w:rsid w:val="00BB51C7"/>
    <w:rsid w:val="00BB5928"/>
    <w:rsid w:val="00BB5B28"/>
    <w:rsid w:val="00BB61A7"/>
    <w:rsid w:val="00BB71A2"/>
    <w:rsid w:val="00BB758F"/>
    <w:rsid w:val="00BC0436"/>
    <w:rsid w:val="00BC09AA"/>
    <w:rsid w:val="00BC0D32"/>
    <w:rsid w:val="00BC0DBE"/>
    <w:rsid w:val="00BC1319"/>
    <w:rsid w:val="00BC17DB"/>
    <w:rsid w:val="00BC1B89"/>
    <w:rsid w:val="00BC23E7"/>
    <w:rsid w:val="00BC251D"/>
    <w:rsid w:val="00BC2753"/>
    <w:rsid w:val="00BC2EC7"/>
    <w:rsid w:val="00BC3462"/>
    <w:rsid w:val="00BC35A3"/>
    <w:rsid w:val="00BC3682"/>
    <w:rsid w:val="00BC3A33"/>
    <w:rsid w:val="00BC3BB4"/>
    <w:rsid w:val="00BC4580"/>
    <w:rsid w:val="00BC48DE"/>
    <w:rsid w:val="00BC53AD"/>
    <w:rsid w:val="00BC5707"/>
    <w:rsid w:val="00BC5719"/>
    <w:rsid w:val="00BC5D25"/>
    <w:rsid w:val="00BC5E42"/>
    <w:rsid w:val="00BC6306"/>
    <w:rsid w:val="00BC66F0"/>
    <w:rsid w:val="00BC6810"/>
    <w:rsid w:val="00BC6936"/>
    <w:rsid w:val="00BC6D11"/>
    <w:rsid w:val="00BC76F6"/>
    <w:rsid w:val="00BC7920"/>
    <w:rsid w:val="00BC7A61"/>
    <w:rsid w:val="00BD04E3"/>
    <w:rsid w:val="00BD07B6"/>
    <w:rsid w:val="00BD092C"/>
    <w:rsid w:val="00BD168E"/>
    <w:rsid w:val="00BD198D"/>
    <w:rsid w:val="00BD1C17"/>
    <w:rsid w:val="00BD1F77"/>
    <w:rsid w:val="00BD20FD"/>
    <w:rsid w:val="00BD2576"/>
    <w:rsid w:val="00BD2761"/>
    <w:rsid w:val="00BD2EC3"/>
    <w:rsid w:val="00BD37AB"/>
    <w:rsid w:val="00BD3896"/>
    <w:rsid w:val="00BD38E5"/>
    <w:rsid w:val="00BD3F9E"/>
    <w:rsid w:val="00BD4D55"/>
    <w:rsid w:val="00BD4F8F"/>
    <w:rsid w:val="00BD507E"/>
    <w:rsid w:val="00BD5245"/>
    <w:rsid w:val="00BD5386"/>
    <w:rsid w:val="00BD5729"/>
    <w:rsid w:val="00BD578D"/>
    <w:rsid w:val="00BD5B5D"/>
    <w:rsid w:val="00BD5C1A"/>
    <w:rsid w:val="00BD7198"/>
    <w:rsid w:val="00BD770A"/>
    <w:rsid w:val="00BD7CB0"/>
    <w:rsid w:val="00BE094A"/>
    <w:rsid w:val="00BE0B5A"/>
    <w:rsid w:val="00BE1670"/>
    <w:rsid w:val="00BE2C14"/>
    <w:rsid w:val="00BE2DF2"/>
    <w:rsid w:val="00BE3C61"/>
    <w:rsid w:val="00BE3EEC"/>
    <w:rsid w:val="00BE4149"/>
    <w:rsid w:val="00BE50B1"/>
    <w:rsid w:val="00BE54D4"/>
    <w:rsid w:val="00BE5BF2"/>
    <w:rsid w:val="00BE6452"/>
    <w:rsid w:val="00BE66FB"/>
    <w:rsid w:val="00BE6C7F"/>
    <w:rsid w:val="00BE6F03"/>
    <w:rsid w:val="00BE7137"/>
    <w:rsid w:val="00BE75EA"/>
    <w:rsid w:val="00BE7815"/>
    <w:rsid w:val="00BF02B0"/>
    <w:rsid w:val="00BF02D4"/>
    <w:rsid w:val="00BF0417"/>
    <w:rsid w:val="00BF0549"/>
    <w:rsid w:val="00BF06EB"/>
    <w:rsid w:val="00BF0A09"/>
    <w:rsid w:val="00BF0F08"/>
    <w:rsid w:val="00BF1545"/>
    <w:rsid w:val="00BF1A3C"/>
    <w:rsid w:val="00BF2784"/>
    <w:rsid w:val="00BF2B7E"/>
    <w:rsid w:val="00BF40A5"/>
    <w:rsid w:val="00BF4901"/>
    <w:rsid w:val="00BF49B8"/>
    <w:rsid w:val="00BF4D3D"/>
    <w:rsid w:val="00BF4F5C"/>
    <w:rsid w:val="00BF5138"/>
    <w:rsid w:val="00BF57D6"/>
    <w:rsid w:val="00BF6DEF"/>
    <w:rsid w:val="00BF73A4"/>
    <w:rsid w:val="00BF78D5"/>
    <w:rsid w:val="00BF7C4B"/>
    <w:rsid w:val="00BF7DF1"/>
    <w:rsid w:val="00C00310"/>
    <w:rsid w:val="00C00775"/>
    <w:rsid w:val="00C00BAB"/>
    <w:rsid w:val="00C00EF7"/>
    <w:rsid w:val="00C01385"/>
    <w:rsid w:val="00C013DE"/>
    <w:rsid w:val="00C0237C"/>
    <w:rsid w:val="00C039FB"/>
    <w:rsid w:val="00C043B5"/>
    <w:rsid w:val="00C044C7"/>
    <w:rsid w:val="00C050AA"/>
    <w:rsid w:val="00C05583"/>
    <w:rsid w:val="00C060F1"/>
    <w:rsid w:val="00C0614D"/>
    <w:rsid w:val="00C063CA"/>
    <w:rsid w:val="00C064F5"/>
    <w:rsid w:val="00C06B02"/>
    <w:rsid w:val="00C06F10"/>
    <w:rsid w:val="00C07A7F"/>
    <w:rsid w:val="00C1041D"/>
    <w:rsid w:val="00C1044C"/>
    <w:rsid w:val="00C11C94"/>
    <w:rsid w:val="00C11EB9"/>
    <w:rsid w:val="00C12161"/>
    <w:rsid w:val="00C13455"/>
    <w:rsid w:val="00C134AE"/>
    <w:rsid w:val="00C1384F"/>
    <w:rsid w:val="00C14170"/>
    <w:rsid w:val="00C1426C"/>
    <w:rsid w:val="00C147AA"/>
    <w:rsid w:val="00C14F14"/>
    <w:rsid w:val="00C167B9"/>
    <w:rsid w:val="00C16CE1"/>
    <w:rsid w:val="00C16DA7"/>
    <w:rsid w:val="00C1796E"/>
    <w:rsid w:val="00C2151E"/>
    <w:rsid w:val="00C21800"/>
    <w:rsid w:val="00C2247F"/>
    <w:rsid w:val="00C227CF"/>
    <w:rsid w:val="00C22A05"/>
    <w:rsid w:val="00C22E8A"/>
    <w:rsid w:val="00C22F97"/>
    <w:rsid w:val="00C234AE"/>
    <w:rsid w:val="00C23699"/>
    <w:rsid w:val="00C236D4"/>
    <w:rsid w:val="00C2385C"/>
    <w:rsid w:val="00C24337"/>
    <w:rsid w:val="00C2466B"/>
    <w:rsid w:val="00C24B9B"/>
    <w:rsid w:val="00C24E16"/>
    <w:rsid w:val="00C258E4"/>
    <w:rsid w:val="00C25E1D"/>
    <w:rsid w:val="00C26B4B"/>
    <w:rsid w:val="00C27221"/>
    <w:rsid w:val="00C2744E"/>
    <w:rsid w:val="00C3091E"/>
    <w:rsid w:val="00C30C3D"/>
    <w:rsid w:val="00C31B62"/>
    <w:rsid w:val="00C31BD1"/>
    <w:rsid w:val="00C3257D"/>
    <w:rsid w:val="00C32D02"/>
    <w:rsid w:val="00C32DB9"/>
    <w:rsid w:val="00C336F4"/>
    <w:rsid w:val="00C33895"/>
    <w:rsid w:val="00C33CB4"/>
    <w:rsid w:val="00C33E71"/>
    <w:rsid w:val="00C352F4"/>
    <w:rsid w:val="00C3534B"/>
    <w:rsid w:val="00C3592A"/>
    <w:rsid w:val="00C35A48"/>
    <w:rsid w:val="00C35B68"/>
    <w:rsid w:val="00C36418"/>
    <w:rsid w:val="00C36991"/>
    <w:rsid w:val="00C373AC"/>
    <w:rsid w:val="00C3751B"/>
    <w:rsid w:val="00C37F1F"/>
    <w:rsid w:val="00C37FD5"/>
    <w:rsid w:val="00C40296"/>
    <w:rsid w:val="00C40348"/>
    <w:rsid w:val="00C40B93"/>
    <w:rsid w:val="00C40CFF"/>
    <w:rsid w:val="00C41E45"/>
    <w:rsid w:val="00C4219F"/>
    <w:rsid w:val="00C422FE"/>
    <w:rsid w:val="00C43473"/>
    <w:rsid w:val="00C43580"/>
    <w:rsid w:val="00C43589"/>
    <w:rsid w:val="00C43771"/>
    <w:rsid w:val="00C442BA"/>
    <w:rsid w:val="00C44349"/>
    <w:rsid w:val="00C44557"/>
    <w:rsid w:val="00C45BF1"/>
    <w:rsid w:val="00C464D2"/>
    <w:rsid w:val="00C470CE"/>
    <w:rsid w:val="00C476F6"/>
    <w:rsid w:val="00C47702"/>
    <w:rsid w:val="00C500FF"/>
    <w:rsid w:val="00C50439"/>
    <w:rsid w:val="00C50639"/>
    <w:rsid w:val="00C50CE9"/>
    <w:rsid w:val="00C50E30"/>
    <w:rsid w:val="00C50FCD"/>
    <w:rsid w:val="00C5100A"/>
    <w:rsid w:val="00C517F9"/>
    <w:rsid w:val="00C51B0E"/>
    <w:rsid w:val="00C52D3F"/>
    <w:rsid w:val="00C52DDB"/>
    <w:rsid w:val="00C5399D"/>
    <w:rsid w:val="00C53DED"/>
    <w:rsid w:val="00C54A08"/>
    <w:rsid w:val="00C54FB3"/>
    <w:rsid w:val="00C55FEC"/>
    <w:rsid w:val="00C56F1C"/>
    <w:rsid w:val="00C57D6C"/>
    <w:rsid w:val="00C60E81"/>
    <w:rsid w:val="00C610D1"/>
    <w:rsid w:val="00C61C52"/>
    <w:rsid w:val="00C6219C"/>
    <w:rsid w:val="00C6229B"/>
    <w:rsid w:val="00C629B2"/>
    <w:rsid w:val="00C62A4E"/>
    <w:rsid w:val="00C62F93"/>
    <w:rsid w:val="00C62FE5"/>
    <w:rsid w:val="00C63661"/>
    <w:rsid w:val="00C63D6D"/>
    <w:rsid w:val="00C63D76"/>
    <w:rsid w:val="00C63E24"/>
    <w:rsid w:val="00C641B2"/>
    <w:rsid w:val="00C6443D"/>
    <w:rsid w:val="00C6461A"/>
    <w:rsid w:val="00C65550"/>
    <w:rsid w:val="00C65763"/>
    <w:rsid w:val="00C6609F"/>
    <w:rsid w:val="00C66175"/>
    <w:rsid w:val="00C66245"/>
    <w:rsid w:val="00C66921"/>
    <w:rsid w:val="00C67017"/>
    <w:rsid w:val="00C672E2"/>
    <w:rsid w:val="00C674E0"/>
    <w:rsid w:val="00C676E2"/>
    <w:rsid w:val="00C67821"/>
    <w:rsid w:val="00C67B72"/>
    <w:rsid w:val="00C70377"/>
    <w:rsid w:val="00C7042C"/>
    <w:rsid w:val="00C707A4"/>
    <w:rsid w:val="00C70B44"/>
    <w:rsid w:val="00C71340"/>
    <w:rsid w:val="00C71536"/>
    <w:rsid w:val="00C717ED"/>
    <w:rsid w:val="00C71892"/>
    <w:rsid w:val="00C71A1B"/>
    <w:rsid w:val="00C71B24"/>
    <w:rsid w:val="00C721C2"/>
    <w:rsid w:val="00C7373A"/>
    <w:rsid w:val="00C748FB"/>
    <w:rsid w:val="00C75125"/>
    <w:rsid w:val="00C756B2"/>
    <w:rsid w:val="00C7581B"/>
    <w:rsid w:val="00C759B0"/>
    <w:rsid w:val="00C75CC8"/>
    <w:rsid w:val="00C75CF3"/>
    <w:rsid w:val="00C7621B"/>
    <w:rsid w:val="00C76985"/>
    <w:rsid w:val="00C76FF9"/>
    <w:rsid w:val="00C770D5"/>
    <w:rsid w:val="00C771A0"/>
    <w:rsid w:val="00C77AC1"/>
    <w:rsid w:val="00C77BD4"/>
    <w:rsid w:val="00C77BF3"/>
    <w:rsid w:val="00C77C8D"/>
    <w:rsid w:val="00C8007F"/>
    <w:rsid w:val="00C809E9"/>
    <w:rsid w:val="00C81141"/>
    <w:rsid w:val="00C81417"/>
    <w:rsid w:val="00C81FE7"/>
    <w:rsid w:val="00C8204F"/>
    <w:rsid w:val="00C827C9"/>
    <w:rsid w:val="00C82EE3"/>
    <w:rsid w:val="00C83A8E"/>
    <w:rsid w:val="00C83AAD"/>
    <w:rsid w:val="00C83FB8"/>
    <w:rsid w:val="00C84618"/>
    <w:rsid w:val="00C84763"/>
    <w:rsid w:val="00C84A6C"/>
    <w:rsid w:val="00C85526"/>
    <w:rsid w:val="00C85EB9"/>
    <w:rsid w:val="00C860FA"/>
    <w:rsid w:val="00C86CE4"/>
    <w:rsid w:val="00C86D2C"/>
    <w:rsid w:val="00C87582"/>
    <w:rsid w:val="00C9135D"/>
    <w:rsid w:val="00C915A0"/>
    <w:rsid w:val="00C91716"/>
    <w:rsid w:val="00C91D1E"/>
    <w:rsid w:val="00C91E8A"/>
    <w:rsid w:val="00C91F1B"/>
    <w:rsid w:val="00C9205F"/>
    <w:rsid w:val="00C92958"/>
    <w:rsid w:val="00C93570"/>
    <w:rsid w:val="00C93EB7"/>
    <w:rsid w:val="00C94A4F"/>
    <w:rsid w:val="00C94A73"/>
    <w:rsid w:val="00C95479"/>
    <w:rsid w:val="00C95AC6"/>
    <w:rsid w:val="00C96707"/>
    <w:rsid w:val="00C968D9"/>
    <w:rsid w:val="00C968F4"/>
    <w:rsid w:val="00C96952"/>
    <w:rsid w:val="00C96F4B"/>
    <w:rsid w:val="00C9717F"/>
    <w:rsid w:val="00C971F9"/>
    <w:rsid w:val="00CA01D4"/>
    <w:rsid w:val="00CA052B"/>
    <w:rsid w:val="00CA0772"/>
    <w:rsid w:val="00CA100D"/>
    <w:rsid w:val="00CA11BB"/>
    <w:rsid w:val="00CA1B5C"/>
    <w:rsid w:val="00CA1BBD"/>
    <w:rsid w:val="00CA1F02"/>
    <w:rsid w:val="00CA21AA"/>
    <w:rsid w:val="00CA2AFF"/>
    <w:rsid w:val="00CA3235"/>
    <w:rsid w:val="00CA34E2"/>
    <w:rsid w:val="00CA42E0"/>
    <w:rsid w:val="00CA4973"/>
    <w:rsid w:val="00CA4A36"/>
    <w:rsid w:val="00CA4B95"/>
    <w:rsid w:val="00CA4CCE"/>
    <w:rsid w:val="00CA518C"/>
    <w:rsid w:val="00CA53CE"/>
    <w:rsid w:val="00CA57E4"/>
    <w:rsid w:val="00CA5844"/>
    <w:rsid w:val="00CA6ADA"/>
    <w:rsid w:val="00CA6BC5"/>
    <w:rsid w:val="00CA7005"/>
    <w:rsid w:val="00CA719F"/>
    <w:rsid w:val="00CA734A"/>
    <w:rsid w:val="00CA74FA"/>
    <w:rsid w:val="00CA7576"/>
    <w:rsid w:val="00CB0858"/>
    <w:rsid w:val="00CB0DE0"/>
    <w:rsid w:val="00CB0EA9"/>
    <w:rsid w:val="00CB1270"/>
    <w:rsid w:val="00CB1467"/>
    <w:rsid w:val="00CB168E"/>
    <w:rsid w:val="00CB2152"/>
    <w:rsid w:val="00CB2184"/>
    <w:rsid w:val="00CB2191"/>
    <w:rsid w:val="00CB2424"/>
    <w:rsid w:val="00CB259C"/>
    <w:rsid w:val="00CB2789"/>
    <w:rsid w:val="00CB2C77"/>
    <w:rsid w:val="00CB3658"/>
    <w:rsid w:val="00CB42C1"/>
    <w:rsid w:val="00CB5214"/>
    <w:rsid w:val="00CB5AB6"/>
    <w:rsid w:val="00CB5C4E"/>
    <w:rsid w:val="00CB603D"/>
    <w:rsid w:val="00CB631A"/>
    <w:rsid w:val="00CB6689"/>
    <w:rsid w:val="00CB6A68"/>
    <w:rsid w:val="00CB6A69"/>
    <w:rsid w:val="00CB7E72"/>
    <w:rsid w:val="00CC04F9"/>
    <w:rsid w:val="00CC0B22"/>
    <w:rsid w:val="00CC0D9D"/>
    <w:rsid w:val="00CC1B9A"/>
    <w:rsid w:val="00CC2190"/>
    <w:rsid w:val="00CC25E7"/>
    <w:rsid w:val="00CC2674"/>
    <w:rsid w:val="00CC26CF"/>
    <w:rsid w:val="00CC2FF8"/>
    <w:rsid w:val="00CC3116"/>
    <w:rsid w:val="00CC34CB"/>
    <w:rsid w:val="00CC3999"/>
    <w:rsid w:val="00CC3A97"/>
    <w:rsid w:val="00CC4558"/>
    <w:rsid w:val="00CC49A8"/>
    <w:rsid w:val="00CC4F69"/>
    <w:rsid w:val="00CC503D"/>
    <w:rsid w:val="00CC5091"/>
    <w:rsid w:val="00CC50E7"/>
    <w:rsid w:val="00CC582A"/>
    <w:rsid w:val="00CC59D1"/>
    <w:rsid w:val="00CC5DD2"/>
    <w:rsid w:val="00CC5E80"/>
    <w:rsid w:val="00CC6087"/>
    <w:rsid w:val="00CC710D"/>
    <w:rsid w:val="00CC74D2"/>
    <w:rsid w:val="00CC7F0D"/>
    <w:rsid w:val="00CD0689"/>
    <w:rsid w:val="00CD0ACB"/>
    <w:rsid w:val="00CD1A74"/>
    <w:rsid w:val="00CD26A3"/>
    <w:rsid w:val="00CD27B5"/>
    <w:rsid w:val="00CD2B06"/>
    <w:rsid w:val="00CD2F3F"/>
    <w:rsid w:val="00CD339A"/>
    <w:rsid w:val="00CD34A2"/>
    <w:rsid w:val="00CD37C4"/>
    <w:rsid w:val="00CD3BE3"/>
    <w:rsid w:val="00CD3ECC"/>
    <w:rsid w:val="00CD4056"/>
    <w:rsid w:val="00CD43EF"/>
    <w:rsid w:val="00CD4411"/>
    <w:rsid w:val="00CD4485"/>
    <w:rsid w:val="00CD44D9"/>
    <w:rsid w:val="00CD565B"/>
    <w:rsid w:val="00CD581B"/>
    <w:rsid w:val="00CD5ECC"/>
    <w:rsid w:val="00CD6193"/>
    <w:rsid w:val="00CD67DE"/>
    <w:rsid w:val="00CD6D69"/>
    <w:rsid w:val="00CD6DC4"/>
    <w:rsid w:val="00CD7727"/>
    <w:rsid w:val="00CD7C39"/>
    <w:rsid w:val="00CE0FF0"/>
    <w:rsid w:val="00CE13B6"/>
    <w:rsid w:val="00CE1797"/>
    <w:rsid w:val="00CE25C6"/>
    <w:rsid w:val="00CE2ACD"/>
    <w:rsid w:val="00CE38F9"/>
    <w:rsid w:val="00CE404E"/>
    <w:rsid w:val="00CE4617"/>
    <w:rsid w:val="00CE4FB3"/>
    <w:rsid w:val="00CE5856"/>
    <w:rsid w:val="00CE5F1B"/>
    <w:rsid w:val="00CE662F"/>
    <w:rsid w:val="00CE66AB"/>
    <w:rsid w:val="00CE6C00"/>
    <w:rsid w:val="00CE6C80"/>
    <w:rsid w:val="00CE6D4D"/>
    <w:rsid w:val="00CE7223"/>
    <w:rsid w:val="00CE73D2"/>
    <w:rsid w:val="00CE744F"/>
    <w:rsid w:val="00CE7FBD"/>
    <w:rsid w:val="00CF0757"/>
    <w:rsid w:val="00CF1339"/>
    <w:rsid w:val="00CF1554"/>
    <w:rsid w:val="00CF15C2"/>
    <w:rsid w:val="00CF2776"/>
    <w:rsid w:val="00CF2F4C"/>
    <w:rsid w:val="00CF33DA"/>
    <w:rsid w:val="00CF35DA"/>
    <w:rsid w:val="00CF36A9"/>
    <w:rsid w:val="00CF36BA"/>
    <w:rsid w:val="00CF36C2"/>
    <w:rsid w:val="00CF37C4"/>
    <w:rsid w:val="00CF3ACD"/>
    <w:rsid w:val="00CF3B79"/>
    <w:rsid w:val="00CF40D7"/>
    <w:rsid w:val="00CF4203"/>
    <w:rsid w:val="00CF4357"/>
    <w:rsid w:val="00CF47EF"/>
    <w:rsid w:val="00CF4FA4"/>
    <w:rsid w:val="00CF5C23"/>
    <w:rsid w:val="00CF5E37"/>
    <w:rsid w:val="00CF5EB8"/>
    <w:rsid w:val="00CF60E0"/>
    <w:rsid w:val="00CF68F3"/>
    <w:rsid w:val="00CF6BEC"/>
    <w:rsid w:val="00CF6E07"/>
    <w:rsid w:val="00CF6FF3"/>
    <w:rsid w:val="00CF76BF"/>
    <w:rsid w:val="00CF7947"/>
    <w:rsid w:val="00CF7B9A"/>
    <w:rsid w:val="00CF7E9F"/>
    <w:rsid w:val="00D00100"/>
    <w:rsid w:val="00D00788"/>
    <w:rsid w:val="00D0142A"/>
    <w:rsid w:val="00D01451"/>
    <w:rsid w:val="00D01570"/>
    <w:rsid w:val="00D015F9"/>
    <w:rsid w:val="00D02098"/>
    <w:rsid w:val="00D0268D"/>
    <w:rsid w:val="00D02756"/>
    <w:rsid w:val="00D02B01"/>
    <w:rsid w:val="00D03002"/>
    <w:rsid w:val="00D033A9"/>
    <w:rsid w:val="00D03B4D"/>
    <w:rsid w:val="00D0407A"/>
    <w:rsid w:val="00D04497"/>
    <w:rsid w:val="00D04997"/>
    <w:rsid w:val="00D04E9D"/>
    <w:rsid w:val="00D05237"/>
    <w:rsid w:val="00D05500"/>
    <w:rsid w:val="00D0571A"/>
    <w:rsid w:val="00D06787"/>
    <w:rsid w:val="00D06A90"/>
    <w:rsid w:val="00D06A99"/>
    <w:rsid w:val="00D070B7"/>
    <w:rsid w:val="00D07248"/>
    <w:rsid w:val="00D076AE"/>
    <w:rsid w:val="00D077B9"/>
    <w:rsid w:val="00D0784F"/>
    <w:rsid w:val="00D07B41"/>
    <w:rsid w:val="00D10C6A"/>
    <w:rsid w:val="00D11475"/>
    <w:rsid w:val="00D1204E"/>
    <w:rsid w:val="00D12431"/>
    <w:rsid w:val="00D12842"/>
    <w:rsid w:val="00D14AC9"/>
    <w:rsid w:val="00D14D40"/>
    <w:rsid w:val="00D15370"/>
    <w:rsid w:val="00D15CA8"/>
    <w:rsid w:val="00D166AE"/>
    <w:rsid w:val="00D16C17"/>
    <w:rsid w:val="00D16D0E"/>
    <w:rsid w:val="00D16F8C"/>
    <w:rsid w:val="00D174AF"/>
    <w:rsid w:val="00D1753F"/>
    <w:rsid w:val="00D17764"/>
    <w:rsid w:val="00D17EFA"/>
    <w:rsid w:val="00D20051"/>
    <w:rsid w:val="00D20F68"/>
    <w:rsid w:val="00D21434"/>
    <w:rsid w:val="00D2270A"/>
    <w:rsid w:val="00D229B0"/>
    <w:rsid w:val="00D236B0"/>
    <w:rsid w:val="00D239C4"/>
    <w:rsid w:val="00D23BD8"/>
    <w:rsid w:val="00D23C27"/>
    <w:rsid w:val="00D24524"/>
    <w:rsid w:val="00D246FA"/>
    <w:rsid w:val="00D24CC6"/>
    <w:rsid w:val="00D25112"/>
    <w:rsid w:val="00D253C5"/>
    <w:rsid w:val="00D25850"/>
    <w:rsid w:val="00D25E0F"/>
    <w:rsid w:val="00D26548"/>
    <w:rsid w:val="00D26CC6"/>
    <w:rsid w:val="00D274F8"/>
    <w:rsid w:val="00D275FE"/>
    <w:rsid w:val="00D27EBB"/>
    <w:rsid w:val="00D30743"/>
    <w:rsid w:val="00D30877"/>
    <w:rsid w:val="00D3096D"/>
    <w:rsid w:val="00D30DD3"/>
    <w:rsid w:val="00D32790"/>
    <w:rsid w:val="00D32E56"/>
    <w:rsid w:val="00D3303F"/>
    <w:rsid w:val="00D330F0"/>
    <w:rsid w:val="00D33551"/>
    <w:rsid w:val="00D3380D"/>
    <w:rsid w:val="00D33BE9"/>
    <w:rsid w:val="00D33FA9"/>
    <w:rsid w:val="00D34258"/>
    <w:rsid w:val="00D34DBB"/>
    <w:rsid w:val="00D35269"/>
    <w:rsid w:val="00D353E0"/>
    <w:rsid w:val="00D3556B"/>
    <w:rsid w:val="00D35BEE"/>
    <w:rsid w:val="00D36147"/>
    <w:rsid w:val="00D361E7"/>
    <w:rsid w:val="00D365BB"/>
    <w:rsid w:val="00D37327"/>
    <w:rsid w:val="00D37DC1"/>
    <w:rsid w:val="00D37FDB"/>
    <w:rsid w:val="00D4144E"/>
    <w:rsid w:val="00D41605"/>
    <w:rsid w:val="00D4160F"/>
    <w:rsid w:val="00D4169F"/>
    <w:rsid w:val="00D41998"/>
    <w:rsid w:val="00D434D5"/>
    <w:rsid w:val="00D43AC5"/>
    <w:rsid w:val="00D43CFF"/>
    <w:rsid w:val="00D43ECD"/>
    <w:rsid w:val="00D4425B"/>
    <w:rsid w:val="00D44790"/>
    <w:rsid w:val="00D447C6"/>
    <w:rsid w:val="00D45651"/>
    <w:rsid w:val="00D45705"/>
    <w:rsid w:val="00D45C7A"/>
    <w:rsid w:val="00D466C0"/>
    <w:rsid w:val="00D46E41"/>
    <w:rsid w:val="00D46E77"/>
    <w:rsid w:val="00D47A8C"/>
    <w:rsid w:val="00D47F63"/>
    <w:rsid w:val="00D50240"/>
    <w:rsid w:val="00D50C9A"/>
    <w:rsid w:val="00D50E5B"/>
    <w:rsid w:val="00D513C8"/>
    <w:rsid w:val="00D51571"/>
    <w:rsid w:val="00D515B1"/>
    <w:rsid w:val="00D517B4"/>
    <w:rsid w:val="00D51DCD"/>
    <w:rsid w:val="00D52A65"/>
    <w:rsid w:val="00D536A6"/>
    <w:rsid w:val="00D53D7B"/>
    <w:rsid w:val="00D542EE"/>
    <w:rsid w:val="00D54601"/>
    <w:rsid w:val="00D5485E"/>
    <w:rsid w:val="00D54D32"/>
    <w:rsid w:val="00D54EF1"/>
    <w:rsid w:val="00D55D11"/>
    <w:rsid w:val="00D5627C"/>
    <w:rsid w:val="00D564C1"/>
    <w:rsid w:val="00D56568"/>
    <w:rsid w:val="00D566EE"/>
    <w:rsid w:val="00D56D42"/>
    <w:rsid w:val="00D56DAF"/>
    <w:rsid w:val="00D56F1E"/>
    <w:rsid w:val="00D577E4"/>
    <w:rsid w:val="00D57C8B"/>
    <w:rsid w:val="00D602F7"/>
    <w:rsid w:val="00D6082D"/>
    <w:rsid w:val="00D60DF6"/>
    <w:rsid w:val="00D6191C"/>
    <w:rsid w:val="00D61C3A"/>
    <w:rsid w:val="00D61F13"/>
    <w:rsid w:val="00D62958"/>
    <w:rsid w:val="00D630F4"/>
    <w:rsid w:val="00D63172"/>
    <w:rsid w:val="00D6366F"/>
    <w:rsid w:val="00D63818"/>
    <w:rsid w:val="00D63D0C"/>
    <w:rsid w:val="00D63D79"/>
    <w:rsid w:val="00D6435C"/>
    <w:rsid w:val="00D6482A"/>
    <w:rsid w:val="00D65808"/>
    <w:rsid w:val="00D65893"/>
    <w:rsid w:val="00D65A6A"/>
    <w:rsid w:val="00D66403"/>
    <w:rsid w:val="00D664EF"/>
    <w:rsid w:val="00D66652"/>
    <w:rsid w:val="00D667DF"/>
    <w:rsid w:val="00D66BB0"/>
    <w:rsid w:val="00D677BC"/>
    <w:rsid w:val="00D679A6"/>
    <w:rsid w:val="00D679AF"/>
    <w:rsid w:val="00D67A7B"/>
    <w:rsid w:val="00D67C61"/>
    <w:rsid w:val="00D67D0C"/>
    <w:rsid w:val="00D700D6"/>
    <w:rsid w:val="00D70391"/>
    <w:rsid w:val="00D706B4"/>
    <w:rsid w:val="00D70C34"/>
    <w:rsid w:val="00D71DD9"/>
    <w:rsid w:val="00D727B8"/>
    <w:rsid w:val="00D728DD"/>
    <w:rsid w:val="00D731D4"/>
    <w:rsid w:val="00D73505"/>
    <w:rsid w:val="00D73661"/>
    <w:rsid w:val="00D73967"/>
    <w:rsid w:val="00D73A63"/>
    <w:rsid w:val="00D7487B"/>
    <w:rsid w:val="00D74E11"/>
    <w:rsid w:val="00D74F09"/>
    <w:rsid w:val="00D75024"/>
    <w:rsid w:val="00D75055"/>
    <w:rsid w:val="00D7516C"/>
    <w:rsid w:val="00D75575"/>
    <w:rsid w:val="00D766FC"/>
    <w:rsid w:val="00D76A6B"/>
    <w:rsid w:val="00D76CFA"/>
    <w:rsid w:val="00D76E60"/>
    <w:rsid w:val="00D77162"/>
    <w:rsid w:val="00D774CF"/>
    <w:rsid w:val="00D7781F"/>
    <w:rsid w:val="00D778B3"/>
    <w:rsid w:val="00D778FB"/>
    <w:rsid w:val="00D7798E"/>
    <w:rsid w:val="00D77A2A"/>
    <w:rsid w:val="00D77CC1"/>
    <w:rsid w:val="00D77E5F"/>
    <w:rsid w:val="00D80244"/>
    <w:rsid w:val="00D80597"/>
    <w:rsid w:val="00D80A7A"/>
    <w:rsid w:val="00D81D50"/>
    <w:rsid w:val="00D82318"/>
    <w:rsid w:val="00D82708"/>
    <w:rsid w:val="00D82CF9"/>
    <w:rsid w:val="00D82EB2"/>
    <w:rsid w:val="00D83036"/>
    <w:rsid w:val="00D833C8"/>
    <w:rsid w:val="00D83BDE"/>
    <w:rsid w:val="00D8454F"/>
    <w:rsid w:val="00D8486C"/>
    <w:rsid w:val="00D8497C"/>
    <w:rsid w:val="00D84DAE"/>
    <w:rsid w:val="00D84F8C"/>
    <w:rsid w:val="00D853C5"/>
    <w:rsid w:val="00D855CE"/>
    <w:rsid w:val="00D85982"/>
    <w:rsid w:val="00D85C41"/>
    <w:rsid w:val="00D8619B"/>
    <w:rsid w:val="00D866D0"/>
    <w:rsid w:val="00D86706"/>
    <w:rsid w:val="00D86A2B"/>
    <w:rsid w:val="00D86BD8"/>
    <w:rsid w:val="00D8757A"/>
    <w:rsid w:val="00D87AAB"/>
    <w:rsid w:val="00D907FB"/>
    <w:rsid w:val="00D9093E"/>
    <w:rsid w:val="00D90B63"/>
    <w:rsid w:val="00D90F9C"/>
    <w:rsid w:val="00D91553"/>
    <w:rsid w:val="00D91566"/>
    <w:rsid w:val="00D9179F"/>
    <w:rsid w:val="00D91A8D"/>
    <w:rsid w:val="00D91E2D"/>
    <w:rsid w:val="00D91F46"/>
    <w:rsid w:val="00D9243D"/>
    <w:rsid w:val="00D92C4C"/>
    <w:rsid w:val="00D92D2B"/>
    <w:rsid w:val="00D92EBD"/>
    <w:rsid w:val="00D93165"/>
    <w:rsid w:val="00D936EF"/>
    <w:rsid w:val="00D93A8A"/>
    <w:rsid w:val="00D93EB0"/>
    <w:rsid w:val="00D9419A"/>
    <w:rsid w:val="00D9551D"/>
    <w:rsid w:val="00D959E4"/>
    <w:rsid w:val="00D95AEF"/>
    <w:rsid w:val="00D95CC2"/>
    <w:rsid w:val="00D95E4F"/>
    <w:rsid w:val="00D96468"/>
    <w:rsid w:val="00D96712"/>
    <w:rsid w:val="00D96AF1"/>
    <w:rsid w:val="00D974AE"/>
    <w:rsid w:val="00D97B88"/>
    <w:rsid w:val="00DA0485"/>
    <w:rsid w:val="00DA05DB"/>
    <w:rsid w:val="00DA1017"/>
    <w:rsid w:val="00DA198D"/>
    <w:rsid w:val="00DA257F"/>
    <w:rsid w:val="00DA2779"/>
    <w:rsid w:val="00DA2CB4"/>
    <w:rsid w:val="00DA30A3"/>
    <w:rsid w:val="00DA3562"/>
    <w:rsid w:val="00DA379C"/>
    <w:rsid w:val="00DA3CD4"/>
    <w:rsid w:val="00DA440A"/>
    <w:rsid w:val="00DA481D"/>
    <w:rsid w:val="00DA4927"/>
    <w:rsid w:val="00DA4B89"/>
    <w:rsid w:val="00DA51E9"/>
    <w:rsid w:val="00DA5289"/>
    <w:rsid w:val="00DA5D47"/>
    <w:rsid w:val="00DA6062"/>
    <w:rsid w:val="00DA634B"/>
    <w:rsid w:val="00DA6726"/>
    <w:rsid w:val="00DA6883"/>
    <w:rsid w:val="00DA6F6D"/>
    <w:rsid w:val="00DA75CA"/>
    <w:rsid w:val="00DA7B01"/>
    <w:rsid w:val="00DA7B22"/>
    <w:rsid w:val="00DB0ECF"/>
    <w:rsid w:val="00DB1B83"/>
    <w:rsid w:val="00DB1D65"/>
    <w:rsid w:val="00DB1E7E"/>
    <w:rsid w:val="00DB2630"/>
    <w:rsid w:val="00DB3657"/>
    <w:rsid w:val="00DB3E77"/>
    <w:rsid w:val="00DB3F2E"/>
    <w:rsid w:val="00DB44B3"/>
    <w:rsid w:val="00DB4B56"/>
    <w:rsid w:val="00DB506B"/>
    <w:rsid w:val="00DB536C"/>
    <w:rsid w:val="00DB5990"/>
    <w:rsid w:val="00DB5D0A"/>
    <w:rsid w:val="00DB5D32"/>
    <w:rsid w:val="00DB5F5C"/>
    <w:rsid w:val="00DB6264"/>
    <w:rsid w:val="00DB6908"/>
    <w:rsid w:val="00DB6BCA"/>
    <w:rsid w:val="00DB6C48"/>
    <w:rsid w:val="00DB71B5"/>
    <w:rsid w:val="00DB7321"/>
    <w:rsid w:val="00DB7483"/>
    <w:rsid w:val="00DB79E6"/>
    <w:rsid w:val="00DB7E66"/>
    <w:rsid w:val="00DB7F8F"/>
    <w:rsid w:val="00DC0410"/>
    <w:rsid w:val="00DC09FF"/>
    <w:rsid w:val="00DC0B95"/>
    <w:rsid w:val="00DC181B"/>
    <w:rsid w:val="00DC22DF"/>
    <w:rsid w:val="00DC2C38"/>
    <w:rsid w:val="00DC337A"/>
    <w:rsid w:val="00DC3451"/>
    <w:rsid w:val="00DC34DC"/>
    <w:rsid w:val="00DC3718"/>
    <w:rsid w:val="00DC38E1"/>
    <w:rsid w:val="00DC3F43"/>
    <w:rsid w:val="00DC4D78"/>
    <w:rsid w:val="00DC4F00"/>
    <w:rsid w:val="00DC519A"/>
    <w:rsid w:val="00DC5387"/>
    <w:rsid w:val="00DC5B12"/>
    <w:rsid w:val="00DC6560"/>
    <w:rsid w:val="00DC6769"/>
    <w:rsid w:val="00DC690E"/>
    <w:rsid w:val="00DC6D87"/>
    <w:rsid w:val="00DC766E"/>
    <w:rsid w:val="00DC799B"/>
    <w:rsid w:val="00DC7E63"/>
    <w:rsid w:val="00DD05CF"/>
    <w:rsid w:val="00DD0942"/>
    <w:rsid w:val="00DD0E00"/>
    <w:rsid w:val="00DD13FD"/>
    <w:rsid w:val="00DD1739"/>
    <w:rsid w:val="00DD1AC9"/>
    <w:rsid w:val="00DD1B4D"/>
    <w:rsid w:val="00DD1CB0"/>
    <w:rsid w:val="00DD2369"/>
    <w:rsid w:val="00DD359C"/>
    <w:rsid w:val="00DD3DE4"/>
    <w:rsid w:val="00DD41B1"/>
    <w:rsid w:val="00DD4B7E"/>
    <w:rsid w:val="00DD4CF6"/>
    <w:rsid w:val="00DD4D2F"/>
    <w:rsid w:val="00DD5042"/>
    <w:rsid w:val="00DD652D"/>
    <w:rsid w:val="00DD666E"/>
    <w:rsid w:val="00DD6754"/>
    <w:rsid w:val="00DD7219"/>
    <w:rsid w:val="00DD774C"/>
    <w:rsid w:val="00DD7A93"/>
    <w:rsid w:val="00DD7E24"/>
    <w:rsid w:val="00DE0BC4"/>
    <w:rsid w:val="00DE1402"/>
    <w:rsid w:val="00DE339B"/>
    <w:rsid w:val="00DE4808"/>
    <w:rsid w:val="00DE736C"/>
    <w:rsid w:val="00DE73AD"/>
    <w:rsid w:val="00DE7BF1"/>
    <w:rsid w:val="00DF0399"/>
    <w:rsid w:val="00DF0D6A"/>
    <w:rsid w:val="00DF0F4E"/>
    <w:rsid w:val="00DF1137"/>
    <w:rsid w:val="00DF1408"/>
    <w:rsid w:val="00DF1610"/>
    <w:rsid w:val="00DF172B"/>
    <w:rsid w:val="00DF1733"/>
    <w:rsid w:val="00DF1BF2"/>
    <w:rsid w:val="00DF1FAA"/>
    <w:rsid w:val="00DF2B3B"/>
    <w:rsid w:val="00DF2D6E"/>
    <w:rsid w:val="00DF33BC"/>
    <w:rsid w:val="00DF37AA"/>
    <w:rsid w:val="00DF540E"/>
    <w:rsid w:val="00DF560A"/>
    <w:rsid w:val="00DF655F"/>
    <w:rsid w:val="00DF69A8"/>
    <w:rsid w:val="00DF6BEA"/>
    <w:rsid w:val="00DF7490"/>
    <w:rsid w:val="00DF7DC2"/>
    <w:rsid w:val="00DF7F04"/>
    <w:rsid w:val="00E00305"/>
    <w:rsid w:val="00E003C3"/>
    <w:rsid w:val="00E00687"/>
    <w:rsid w:val="00E006F2"/>
    <w:rsid w:val="00E01E5E"/>
    <w:rsid w:val="00E01FCB"/>
    <w:rsid w:val="00E0201E"/>
    <w:rsid w:val="00E02555"/>
    <w:rsid w:val="00E02C9E"/>
    <w:rsid w:val="00E034C8"/>
    <w:rsid w:val="00E0369A"/>
    <w:rsid w:val="00E036C3"/>
    <w:rsid w:val="00E04613"/>
    <w:rsid w:val="00E046B3"/>
    <w:rsid w:val="00E048CF"/>
    <w:rsid w:val="00E048D1"/>
    <w:rsid w:val="00E0499A"/>
    <w:rsid w:val="00E0529A"/>
    <w:rsid w:val="00E05E6E"/>
    <w:rsid w:val="00E06AAF"/>
    <w:rsid w:val="00E06C5B"/>
    <w:rsid w:val="00E0716A"/>
    <w:rsid w:val="00E07272"/>
    <w:rsid w:val="00E07295"/>
    <w:rsid w:val="00E07F07"/>
    <w:rsid w:val="00E07FD1"/>
    <w:rsid w:val="00E10474"/>
    <w:rsid w:val="00E10A81"/>
    <w:rsid w:val="00E10B40"/>
    <w:rsid w:val="00E10B70"/>
    <w:rsid w:val="00E11055"/>
    <w:rsid w:val="00E120CB"/>
    <w:rsid w:val="00E1264D"/>
    <w:rsid w:val="00E126A7"/>
    <w:rsid w:val="00E126C6"/>
    <w:rsid w:val="00E1273D"/>
    <w:rsid w:val="00E137F0"/>
    <w:rsid w:val="00E13B11"/>
    <w:rsid w:val="00E14115"/>
    <w:rsid w:val="00E1442B"/>
    <w:rsid w:val="00E14C5B"/>
    <w:rsid w:val="00E162AB"/>
    <w:rsid w:val="00E16504"/>
    <w:rsid w:val="00E166D3"/>
    <w:rsid w:val="00E167FC"/>
    <w:rsid w:val="00E16B34"/>
    <w:rsid w:val="00E172F5"/>
    <w:rsid w:val="00E17338"/>
    <w:rsid w:val="00E176E8"/>
    <w:rsid w:val="00E17936"/>
    <w:rsid w:val="00E17D1C"/>
    <w:rsid w:val="00E21EB2"/>
    <w:rsid w:val="00E21EC7"/>
    <w:rsid w:val="00E223F2"/>
    <w:rsid w:val="00E22554"/>
    <w:rsid w:val="00E22FBE"/>
    <w:rsid w:val="00E23778"/>
    <w:rsid w:val="00E237A5"/>
    <w:rsid w:val="00E23A6F"/>
    <w:rsid w:val="00E23E8E"/>
    <w:rsid w:val="00E23FBC"/>
    <w:rsid w:val="00E24038"/>
    <w:rsid w:val="00E24400"/>
    <w:rsid w:val="00E24465"/>
    <w:rsid w:val="00E2497A"/>
    <w:rsid w:val="00E24A3A"/>
    <w:rsid w:val="00E24C8D"/>
    <w:rsid w:val="00E24EEA"/>
    <w:rsid w:val="00E25026"/>
    <w:rsid w:val="00E2557C"/>
    <w:rsid w:val="00E255A2"/>
    <w:rsid w:val="00E256FB"/>
    <w:rsid w:val="00E25A2B"/>
    <w:rsid w:val="00E25BB4"/>
    <w:rsid w:val="00E2747C"/>
    <w:rsid w:val="00E27711"/>
    <w:rsid w:val="00E27DFC"/>
    <w:rsid w:val="00E301D7"/>
    <w:rsid w:val="00E301F3"/>
    <w:rsid w:val="00E30C17"/>
    <w:rsid w:val="00E30C56"/>
    <w:rsid w:val="00E30D33"/>
    <w:rsid w:val="00E3179A"/>
    <w:rsid w:val="00E31F26"/>
    <w:rsid w:val="00E32378"/>
    <w:rsid w:val="00E32644"/>
    <w:rsid w:val="00E32AE0"/>
    <w:rsid w:val="00E32C8D"/>
    <w:rsid w:val="00E3369A"/>
    <w:rsid w:val="00E33E8E"/>
    <w:rsid w:val="00E343DA"/>
    <w:rsid w:val="00E345C5"/>
    <w:rsid w:val="00E348D4"/>
    <w:rsid w:val="00E34F76"/>
    <w:rsid w:val="00E34FE2"/>
    <w:rsid w:val="00E3656B"/>
    <w:rsid w:val="00E3675C"/>
    <w:rsid w:val="00E36887"/>
    <w:rsid w:val="00E3701B"/>
    <w:rsid w:val="00E37FFA"/>
    <w:rsid w:val="00E401B9"/>
    <w:rsid w:val="00E40D9F"/>
    <w:rsid w:val="00E42582"/>
    <w:rsid w:val="00E43133"/>
    <w:rsid w:val="00E4324D"/>
    <w:rsid w:val="00E43AE0"/>
    <w:rsid w:val="00E43C30"/>
    <w:rsid w:val="00E43C86"/>
    <w:rsid w:val="00E4409E"/>
    <w:rsid w:val="00E44C16"/>
    <w:rsid w:val="00E45306"/>
    <w:rsid w:val="00E45631"/>
    <w:rsid w:val="00E45955"/>
    <w:rsid w:val="00E45A46"/>
    <w:rsid w:val="00E45D68"/>
    <w:rsid w:val="00E460DA"/>
    <w:rsid w:val="00E462E9"/>
    <w:rsid w:val="00E469D6"/>
    <w:rsid w:val="00E47073"/>
    <w:rsid w:val="00E503BF"/>
    <w:rsid w:val="00E504B4"/>
    <w:rsid w:val="00E506D4"/>
    <w:rsid w:val="00E50E2D"/>
    <w:rsid w:val="00E511A1"/>
    <w:rsid w:val="00E51437"/>
    <w:rsid w:val="00E51B22"/>
    <w:rsid w:val="00E5209D"/>
    <w:rsid w:val="00E52E70"/>
    <w:rsid w:val="00E53009"/>
    <w:rsid w:val="00E531AE"/>
    <w:rsid w:val="00E53520"/>
    <w:rsid w:val="00E53723"/>
    <w:rsid w:val="00E54148"/>
    <w:rsid w:val="00E54984"/>
    <w:rsid w:val="00E54B71"/>
    <w:rsid w:val="00E55B46"/>
    <w:rsid w:val="00E55B4B"/>
    <w:rsid w:val="00E55C7A"/>
    <w:rsid w:val="00E562F7"/>
    <w:rsid w:val="00E5642F"/>
    <w:rsid w:val="00E56B75"/>
    <w:rsid w:val="00E57656"/>
    <w:rsid w:val="00E57B13"/>
    <w:rsid w:val="00E609C2"/>
    <w:rsid w:val="00E60EDA"/>
    <w:rsid w:val="00E60F8F"/>
    <w:rsid w:val="00E61210"/>
    <w:rsid w:val="00E6186F"/>
    <w:rsid w:val="00E619F5"/>
    <w:rsid w:val="00E61B17"/>
    <w:rsid w:val="00E61CBB"/>
    <w:rsid w:val="00E61DC3"/>
    <w:rsid w:val="00E62375"/>
    <w:rsid w:val="00E62FCF"/>
    <w:rsid w:val="00E63162"/>
    <w:rsid w:val="00E6362E"/>
    <w:rsid w:val="00E63793"/>
    <w:rsid w:val="00E63E5C"/>
    <w:rsid w:val="00E64DB7"/>
    <w:rsid w:val="00E64E11"/>
    <w:rsid w:val="00E65877"/>
    <w:rsid w:val="00E65933"/>
    <w:rsid w:val="00E65B36"/>
    <w:rsid w:val="00E6657E"/>
    <w:rsid w:val="00E6671F"/>
    <w:rsid w:val="00E66F96"/>
    <w:rsid w:val="00E67118"/>
    <w:rsid w:val="00E67609"/>
    <w:rsid w:val="00E67940"/>
    <w:rsid w:val="00E67B17"/>
    <w:rsid w:val="00E703E0"/>
    <w:rsid w:val="00E704A4"/>
    <w:rsid w:val="00E710ED"/>
    <w:rsid w:val="00E71A1B"/>
    <w:rsid w:val="00E71C44"/>
    <w:rsid w:val="00E723E6"/>
    <w:rsid w:val="00E72591"/>
    <w:rsid w:val="00E72C03"/>
    <w:rsid w:val="00E72E1D"/>
    <w:rsid w:val="00E73788"/>
    <w:rsid w:val="00E73AE9"/>
    <w:rsid w:val="00E73D24"/>
    <w:rsid w:val="00E73E17"/>
    <w:rsid w:val="00E73F01"/>
    <w:rsid w:val="00E7411D"/>
    <w:rsid w:val="00E74958"/>
    <w:rsid w:val="00E74A5D"/>
    <w:rsid w:val="00E75423"/>
    <w:rsid w:val="00E75441"/>
    <w:rsid w:val="00E75693"/>
    <w:rsid w:val="00E75B86"/>
    <w:rsid w:val="00E76977"/>
    <w:rsid w:val="00E775AC"/>
    <w:rsid w:val="00E77BCA"/>
    <w:rsid w:val="00E77C38"/>
    <w:rsid w:val="00E80039"/>
    <w:rsid w:val="00E80177"/>
    <w:rsid w:val="00E80DDC"/>
    <w:rsid w:val="00E81B6C"/>
    <w:rsid w:val="00E81BE0"/>
    <w:rsid w:val="00E81D25"/>
    <w:rsid w:val="00E81EB6"/>
    <w:rsid w:val="00E82D94"/>
    <w:rsid w:val="00E82E0F"/>
    <w:rsid w:val="00E836B6"/>
    <w:rsid w:val="00E83860"/>
    <w:rsid w:val="00E83B06"/>
    <w:rsid w:val="00E840C5"/>
    <w:rsid w:val="00E8415C"/>
    <w:rsid w:val="00E847BA"/>
    <w:rsid w:val="00E852BA"/>
    <w:rsid w:val="00E8532F"/>
    <w:rsid w:val="00E85782"/>
    <w:rsid w:val="00E8680F"/>
    <w:rsid w:val="00E86887"/>
    <w:rsid w:val="00E86E24"/>
    <w:rsid w:val="00E86F77"/>
    <w:rsid w:val="00E8705A"/>
    <w:rsid w:val="00E87198"/>
    <w:rsid w:val="00E8727A"/>
    <w:rsid w:val="00E872D5"/>
    <w:rsid w:val="00E8748D"/>
    <w:rsid w:val="00E8782C"/>
    <w:rsid w:val="00E87AFC"/>
    <w:rsid w:val="00E87B8F"/>
    <w:rsid w:val="00E87C20"/>
    <w:rsid w:val="00E901CE"/>
    <w:rsid w:val="00E91F27"/>
    <w:rsid w:val="00E91FD2"/>
    <w:rsid w:val="00E924D3"/>
    <w:rsid w:val="00E92693"/>
    <w:rsid w:val="00E9278A"/>
    <w:rsid w:val="00E92FAE"/>
    <w:rsid w:val="00E933C7"/>
    <w:rsid w:val="00E93DF2"/>
    <w:rsid w:val="00E93E18"/>
    <w:rsid w:val="00E941AA"/>
    <w:rsid w:val="00E94CA6"/>
    <w:rsid w:val="00E951C9"/>
    <w:rsid w:val="00E95482"/>
    <w:rsid w:val="00E95E40"/>
    <w:rsid w:val="00E9611D"/>
    <w:rsid w:val="00E96480"/>
    <w:rsid w:val="00E96D57"/>
    <w:rsid w:val="00E96F8C"/>
    <w:rsid w:val="00E97292"/>
    <w:rsid w:val="00E9759E"/>
    <w:rsid w:val="00EA0340"/>
    <w:rsid w:val="00EA050D"/>
    <w:rsid w:val="00EA0B26"/>
    <w:rsid w:val="00EA1D10"/>
    <w:rsid w:val="00EA1D27"/>
    <w:rsid w:val="00EA2639"/>
    <w:rsid w:val="00EA268D"/>
    <w:rsid w:val="00EA36E1"/>
    <w:rsid w:val="00EA3A06"/>
    <w:rsid w:val="00EA3E3B"/>
    <w:rsid w:val="00EA3ED8"/>
    <w:rsid w:val="00EA4371"/>
    <w:rsid w:val="00EA49EE"/>
    <w:rsid w:val="00EA4F52"/>
    <w:rsid w:val="00EA5502"/>
    <w:rsid w:val="00EA5F5E"/>
    <w:rsid w:val="00EA6A61"/>
    <w:rsid w:val="00EA6AFD"/>
    <w:rsid w:val="00EA7063"/>
    <w:rsid w:val="00EA71A7"/>
    <w:rsid w:val="00EA7E2B"/>
    <w:rsid w:val="00EB046D"/>
    <w:rsid w:val="00EB12F0"/>
    <w:rsid w:val="00EB1677"/>
    <w:rsid w:val="00EB1D3E"/>
    <w:rsid w:val="00EB1DEC"/>
    <w:rsid w:val="00EB21A6"/>
    <w:rsid w:val="00EB27B5"/>
    <w:rsid w:val="00EB2B1B"/>
    <w:rsid w:val="00EB2BF8"/>
    <w:rsid w:val="00EB2F70"/>
    <w:rsid w:val="00EB33A2"/>
    <w:rsid w:val="00EB365A"/>
    <w:rsid w:val="00EB3ED7"/>
    <w:rsid w:val="00EB4F10"/>
    <w:rsid w:val="00EB514D"/>
    <w:rsid w:val="00EB55E8"/>
    <w:rsid w:val="00EB5937"/>
    <w:rsid w:val="00EB6141"/>
    <w:rsid w:val="00EB67EF"/>
    <w:rsid w:val="00EB6CFD"/>
    <w:rsid w:val="00EB6DA9"/>
    <w:rsid w:val="00EB6DF5"/>
    <w:rsid w:val="00EB79AE"/>
    <w:rsid w:val="00EB7C30"/>
    <w:rsid w:val="00EB7FF5"/>
    <w:rsid w:val="00EC06C3"/>
    <w:rsid w:val="00EC07C3"/>
    <w:rsid w:val="00EC0805"/>
    <w:rsid w:val="00EC0AC8"/>
    <w:rsid w:val="00EC15EA"/>
    <w:rsid w:val="00EC17EB"/>
    <w:rsid w:val="00EC1A40"/>
    <w:rsid w:val="00EC222E"/>
    <w:rsid w:val="00EC2315"/>
    <w:rsid w:val="00EC2725"/>
    <w:rsid w:val="00EC31FC"/>
    <w:rsid w:val="00EC34CC"/>
    <w:rsid w:val="00EC352F"/>
    <w:rsid w:val="00EC364D"/>
    <w:rsid w:val="00EC3CA7"/>
    <w:rsid w:val="00EC3F5E"/>
    <w:rsid w:val="00EC435A"/>
    <w:rsid w:val="00EC4D4B"/>
    <w:rsid w:val="00EC4F3B"/>
    <w:rsid w:val="00EC59B0"/>
    <w:rsid w:val="00EC5B5E"/>
    <w:rsid w:val="00EC5CF1"/>
    <w:rsid w:val="00EC6016"/>
    <w:rsid w:val="00EC610F"/>
    <w:rsid w:val="00EC635A"/>
    <w:rsid w:val="00EC6385"/>
    <w:rsid w:val="00EC647C"/>
    <w:rsid w:val="00EC6807"/>
    <w:rsid w:val="00EC68A0"/>
    <w:rsid w:val="00EC6A8E"/>
    <w:rsid w:val="00EC6D11"/>
    <w:rsid w:val="00EC6F86"/>
    <w:rsid w:val="00EC729B"/>
    <w:rsid w:val="00EC7941"/>
    <w:rsid w:val="00ED053E"/>
    <w:rsid w:val="00ED0ED8"/>
    <w:rsid w:val="00ED149C"/>
    <w:rsid w:val="00ED1D32"/>
    <w:rsid w:val="00ED25A0"/>
    <w:rsid w:val="00ED2940"/>
    <w:rsid w:val="00ED2DEA"/>
    <w:rsid w:val="00ED2EB8"/>
    <w:rsid w:val="00ED31F1"/>
    <w:rsid w:val="00ED3302"/>
    <w:rsid w:val="00ED349B"/>
    <w:rsid w:val="00ED36F0"/>
    <w:rsid w:val="00ED3A78"/>
    <w:rsid w:val="00ED3AAF"/>
    <w:rsid w:val="00ED3C82"/>
    <w:rsid w:val="00ED434E"/>
    <w:rsid w:val="00ED445A"/>
    <w:rsid w:val="00ED4DEE"/>
    <w:rsid w:val="00ED5004"/>
    <w:rsid w:val="00ED52AE"/>
    <w:rsid w:val="00ED5675"/>
    <w:rsid w:val="00ED5975"/>
    <w:rsid w:val="00ED5E8D"/>
    <w:rsid w:val="00ED634B"/>
    <w:rsid w:val="00ED6355"/>
    <w:rsid w:val="00ED6C48"/>
    <w:rsid w:val="00ED6D5D"/>
    <w:rsid w:val="00ED7256"/>
    <w:rsid w:val="00ED755D"/>
    <w:rsid w:val="00ED7FC9"/>
    <w:rsid w:val="00EE037E"/>
    <w:rsid w:val="00EE112F"/>
    <w:rsid w:val="00EE14C5"/>
    <w:rsid w:val="00EE1D09"/>
    <w:rsid w:val="00EE22BA"/>
    <w:rsid w:val="00EE3664"/>
    <w:rsid w:val="00EE374D"/>
    <w:rsid w:val="00EE38B0"/>
    <w:rsid w:val="00EE4B50"/>
    <w:rsid w:val="00EE4DFB"/>
    <w:rsid w:val="00EE4EDA"/>
    <w:rsid w:val="00EE62EF"/>
    <w:rsid w:val="00EE652F"/>
    <w:rsid w:val="00EE675C"/>
    <w:rsid w:val="00EE6E64"/>
    <w:rsid w:val="00EE6EE2"/>
    <w:rsid w:val="00EE6F7F"/>
    <w:rsid w:val="00EE74BC"/>
    <w:rsid w:val="00EE7E47"/>
    <w:rsid w:val="00EE7FBB"/>
    <w:rsid w:val="00EF0033"/>
    <w:rsid w:val="00EF05D3"/>
    <w:rsid w:val="00EF0965"/>
    <w:rsid w:val="00EF0E84"/>
    <w:rsid w:val="00EF17BB"/>
    <w:rsid w:val="00EF1806"/>
    <w:rsid w:val="00EF1AA5"/>
    <w:rsid w:val="00EF1BBC"/>
    <w:rsid w:val="00EF289A"/>
    <w:rsid w:val="00EF30F0"/>
    <w:rsid w:val="00EF3A04"/>
    <w:rsid w:val="00EF3E82"/>
    <w:rsid w:val="00EF409D"/>
    <w:rsid w:val="00EF4399"/>
    <w:rsid w:val="00EF4E80"/>
    <w:rsid w:val="00EF4EA8"/>
    <w:rsid w:val="00EF53E4"/>
    <w:rsid w:val="00EF5852"/>
    <w:rsid w:val="00EF61D4"/>
    <w:rsid w:val="00EF6419"/>
    <w:rsid w:val="00EF66DE"/>
    <w:rsid w:val="00EF6FAC"/>
    <w:rsid w:val="00EF7051"/>
    <w:rsid w:val="00EF70FB"/>
    <w:rsid w:val="00EF71EF"/>
    <w:rsid w:val="00EF7614"/>
    <w:rsid w:val="00EF77DB"/>
    <w:rsid w:val="00EF7A46"/>
    <w:rsid w:val="00F00048"/>
    <w:rsid w:val="00F00068"/>
    <w:rsid w:val="00F000A8"/>
    <w:rsid w:val="00F00129"/>
    <w:rsid w:val="00F005A4"/>
    <w:rsid w:val="00F00709"/>
    <w:rsid w:val="00F01604"/>
    <w:rsid w:val="00F01A56"/>
    <w:rsid w:val="00F01CED"/>
    <w:rsid w:val="00F01ECD"/>
    <w:rsid w:val="00F02545"/>
    <w:rsid w:val="00F029E2"/>
    <w:rsid w:val="00F02F67"/>
    <w:rsid w:val="00F02FA4"/>
    <w:rsid w:val="00F03048"/>
    <w:rsid w:val="00F0412F"/>
    <w:rsid w:val="00F041E2"/>
    <w:rsid w:val="00F04AA3"/>
    <w:rsid w:val="00F04ACD"/>
    <w:rsid w:val="00F04BD3"/>
    <w:rsid w:val="00F0523E"/>
    <w:rsid w:val="00F055D2"/>
    <w:rsid w:val="00F059A1"/>
    <w:rsid w:val="00F05A93"/>
    <w:rsid w:val="00F05EAE"/>
    <w:rsid w:val="00F067D6"/>
    <w:rsid w:val="00F06BDE"/>
    <w:rsid w:val="00F06C6C"/>
    <w:rsid w:val="00F06CA3"/>
    <w:rsid w:val="00F073E3"/>
    <w:rsid w:val="00F07B0F"/>
    <w:rsid w:val="00F07B39"/>
    <w:rsid w:val="00F07C35"/>
    <w:rsid w:val="00F1038E"/>
    <w:rsid w:val="00F1161D"/>
    <w:rsid w:val="00F11762"/>
    <w:rsid w:val="00F1212A"/>
    <w:rsid w:val="00F136AC"/>
    <w:rsid w:val="00F13EA3"/>
    <w:rsid w:val="00F14B50"/>
    <w:rsid w:val="00F15088"/>
    <w:rsid w:val="00F15133"/>
    <w:rsid w:val="00F1516D"/>
    <w:rsid w:val="00F1553E"/>
    <w:rsid w:val="00F1575F"/>
    <w:rsid w:val="00F1597B"/>
    <w:rsid w:val="00F15C5E"/>
    <w:rsid w:val="00F16471"/>
    <w:rsid w:val="00F1665F"/>
    <w:rsid w:val="00F168FB"/>
    <w:rsid w:val="00F17583"/>
    <w:rsid w:val="00F175F9"/>
    <w:rsid w:val="00F17730"/>
    <w:rsid w:val="00F17915"/>
    <w:rsid w:val="00F17B0B"/>
    <w:rsid w:val="00F17FE4"/>
    <w:rsid w:val="00F20B45"/>
    <w:rsid w:val="00F223E2"/>
    <w:rsid w:val="00F22878"/>
    <w:rsid w:val="00F22E73"/>
    <w:rsid w:val="00F2342D"/>
    <w:rsid w:val="00F23F97"/>
    <w:rsid w:val="00F241F1"/>
    <w:rsid w:val="00F242A0"/>
    <w:rsid w:val="00F24305"/>
    <w:rsid w:val="00F247EE"/>
    <w:rsid w:val="00F248D7"/>
    <w:rsid w:val="00F2498A"/>
    <w:rsid w:val="00F24C11"/>
    <w:rsid w:val="00F24D8B"/>
    <w:rsid w:val="00F25317"/>
    <w:rsid w:val="00F2592E"/>
    <w:rsid w:val="00F27007"/>
    <w:rsid w:val="00F27D99"/>
    <w:rsid w:val="00F30B73"/>
    <w:rsid w:val="00F313DE"/>
    <w:rsid w:val="00F319EE"/>
    <w:rsid w:val="00F319F8"/>
    <w:rsid w:val="00F32962"/>
    <w:rsid w:val="00F32A3C"/>
    <w:rsid w:val="00F32D4F"/>
    <w:rsid w:val="00F32EEF"/>
    <w:rsid w:val="00F33630"/>
    <w:rsid w:val="00F33660"/>
    <w:rsid w:val="00F336A8"/>
    <w:rsid w:val="00F33778"/>
    <w:rsid w:val="00F338B4"/>
    <w:rsid w:val="00F34684"/>
    <w:rsid w:val="00F348EF"/>
    <w:rsid w:val="00F356FA"/>
    <w:rsid w:val="00F3617A"/>
    <w:rsid w:val="00F361BA"/>
    <w:rsid w:val="00F364EA"/>
    <w:rsid w:val="00F36503"/>
    <w:rsid w:val="00F36645"/>
    <w:rsid w:val="00F36FF5"/>
    <w:rsid w:val="00F37EFA"/>
    <w:rsid w:val="00F40C4E"/>
    <w:rsid w:val="00F410D4"/>
    <w:rsid w:val="00F415ED"/>
    <w:rsid w:val="00F41DC5"/>
    <w:rsid w:val="00F41EE9"/>
    <w:rsid w:val="00F42F99"/>
    <w:rsid w:val="00F43E22"/>
    <w:rsid w:val="00F44655"/>
    <w:rsid w:val="00F44732"/>
    <w:rsid w:val="00F4473F"/>
    <w:rsid w:val="00F454CE"/>
    <w:rsid w:val="00F45C40"/>
    <w:rsid w:val="00F45DA1"/>
    <w:rsid w:val="00F46357"/>
    <w:rsid w:val="00F46589"/>
    <w:rsid w:val="00F4667B"/>
    <w:rsid w:val="00F46725"/>
    <w:rsid w:val="00F46CE1"/>
    <w:rsid w:val="00F46E64"/>
    <w:rsid w:val="00F46EC7"/>
    <w:rsid w:val="00F5067B"/>
    <w:rsid w:val="00F50884"/>
    <w:rsid w:val="00F51237"/>
    <w:rsid w:val="00F5171A"/>
    <w:rsid w:val="00F518C3"/>
    <w:rsid w:val="00F51AB0"/>
    <w:rsid w:val="00F51ABB"/>
    <w:rsid w:val="00F51E9C"/>
    <w:rsid w:val="00F5207B"/>
    <w:rsid w:val="00F5318B"/>
    <w:rsid w:val="00F5444A"/>
    <w:rsid w:val="00F55331"/>
    <w:rsid w:val="00F55369"/>
    <w:rsid w:val="00F55563"/>
    <w:rsid w:val="00F55667"/>
    <w:rsid w:val="00F557BC"/>
    <w:rsid w:val="00F55880"/>
    <w:rsid w:val="00F55FDA"/>
    <w:rsid w:val="00F5610E"/>
    <w:rsid w:val="00F56198"/>
    <w:rsid w:val="00F56447"/>
    <w:rsid w:val="00F5719E"/>
    <w:rsid w:val="00F57639"/>
    <w:rsid w:val="00F57984"/>
    <w:rsid w:val="00F57E05"/>
    <w:rsid w:val="00F60078"/>
    <w:rsid w:val="00F6099D"/>
    <w:rsid w:val="00F6133E"/>
    <w:rsid w:val="00F61D70"/>
    <w:rsid w:val="00F6268D"/>
    <w:rsid w:val="00F62FE7"/>
    <w:rsid w:val="00F6324F"/>
    <w:rsid w:val="00F63CEE"/>
    <w:rsid w:val="00F63FFE"/>
    <w:rsid w:val="00F644DA"/>
    <w:rsid w:val="00F645DE"/>
    <w:rsid w:val="00F6492F"/>
    <w:rsid w:val="00F64B6C"/>
    <w:rsid w:val="00F656C0"/>
    <w:rsid w:val="00F66039"/>
    <w:rsid w:val="00F663A9"/>
    <w:rsid w:val="00F66465"/>
    <w:rsid w:val="00F66666"/>
    <w:rsid w:val="00F668CA"/>
    <w:rsid w:val="00F669C9"/>
    <w:rsid w:val="00F66AB9"/>
    <w:rsid w:val="00F66D87"/>
    <w:rsid w:val="00F66E91"/>
    <w:rsid w:val="00F67295"/>
    <w:rsid w:val="00F67FFC"/>
    <w:rsid w:val="00F702DD"/>
    <w:rsid w:val="00F70639"/>
    <w:rsid w:val="00F70963"/>
    <w:rsid w:val="00F70D83"/>
    <w:rsid w:val="00F712F6"/>
    <w:rsid w:val="00F722ED"/>
    <w:rsid w:val="00F7258F"/>
    <w:rsid w:val="00F72EC1"/>
    <w:rsid w:val="00F72F1A"/>
    <w:rsid w:val="00F73F4B"/>
    <w:rsid w:val="00F7423C"/>
    <w:rsid w:val="00F745EB"/>
    <w:rsid w:val="00F74898"/>
    <w:rsid w:val="00F74904"/>
    <w:rsid w:val="00F7493E"/>
    <w:rsid w:val="00F75CC0"/>
    <w:rsid w:val="00F75D51"/>
    <w:rsid w:val="00F7636B"/>
    <w:rsid w:val="00F769D5"/>
    <w:rsid w:val="00F777FF"/>
    <w:rsid w:val="00F77929"/>
    <w:rsid w:val="00F77B5F"/>
    <w:rsid w:val="00F8077E"/>
    <w:rsid w:val="00F80B22"/>
    <w:rsid w:val="00F80CDF"/>
    <w:rsid w:val="00F80D53"/>
    <w:rsid w:val="00F80E32"/>
    <w:rsid w:val="00F81481"/>
    <w:rsid w:val="00F8181B"/>
    <w:rsid w:val="00F8196A"/>
    <w:rsid w:val="00F8394A"/>
    <w:rsid w:val="00F83A48"/>
    <w:rsid w:val="00F83CD2"/>
    <w:rsid w:val="00F847FA"/>
    <w:rsid w:val="00F84BBE"/>
    <w:rsid w:val="00F84C0A"/>
    <w:rsid w:val="00F856F8"/>
    <w:rsid w:val="00F8625C"/>
    <w:rsid w:val="00F87AB5"/>
    <w:rsid w:val="00F87D1B"/>
    <w:rsid w:val="00F87EAE"/>
    <w:rsid w:val="00F90B62"/>
    <w:rsid w:val="00F90BDB"/>
    <w:rsid w:val="00F9147C"/>
    <w:rsid w:val="00F91A27"/>
    <w:rsid w:val="00F91C83"/>
    <w:rsid w:val="00F932E6"/>
    <w:rsid w:val="00F93419"/>
    <w:rsid w:val="00F93C92"/>
    <w:rsid w:val="00F941E3"/>
    <w:rsid w:val="00F95802"/>
    <w:rsid w:val="00F95864"/>
    <w:rsid w:val="00F95A03"/>
    <w:rsid w:val="00F95A6E"/>
    <w:rsid w:val="00F9638D"/>
    <w:rsid w:val="00F9764A"/>
    <w:rsid w:val="00F97818"/>
    <w:rsid w:val="00F97CDE"/>
    <w:rsid w:val="00FA00A5"/>
    <w:rsid w:val="00FA02DB"/>
    <w:rsid w:val="00FA066D"/>
    <w:rsid w:val="00FA0937"/>
    <w:rsid w:val="00FA0DB5"/>
    <w:rsid w:val="00FA11AE"/>
    <w:rsid w:val="00FA2AAE"/>
    <w:rsid w:val="00FA2D1C"/>
    <w:rsid w:val="00FA2DBC"/>
    <w:rsid w:val="00FA2DBE"/>
    <w:rsid w:val="00FA32F0"/>
    <w:rsid w:val="00FA3F13"/>
    <w:rsid w:val="00FA4C97"/>
    <w:rsid w:val="00FA4D9D"/>
    <w:rsid w:val="00FA4DC5"/>
    <w:rsid w:val="00FA55B9"/>
    <w:rsid w:val="00FA5DD8"/>
    <w:rsid w:val="00FA603E"/>
    <w:rsid w:val="00FA6081"/>
    <w:rsid w:val="00FA60E4"/>
    <w:rsid w:val="00FA6D04"/>
    <w:rsid w:val="00FA7275"/>
    <w:rsid w:val="00FA73E3"/>
    <w:rsid w:val="00FA7945"/>
    <w:rsid w:val="00FA7EA3"/>
    <w:rsid w:val="00FB1242"/>
    <w:rsid w:val="00FB12F9"/>
    <w:rsid w:val="00FB13A1"/>
    <w:rsid w:val="00FB2744"/>
    <w:rsid w:val="00FB2DBF"/>
    <w:rsid w:val="00FB3B16"/>
    <w:rsid w:val="00FB44C0"/>
    <w:rsid w:val="00FB503A"/>
    <w:rsid w:val="00FB506D"/>
    <w:rsid w:val="00FB5291"/>
    <w:rsid w:val="00FB5C8F"/>
    <w:rsid w:val="00FB5FE6"/>
    <w:rsid w:val="00FB6073"/>
    <w:rsid w:val="00FB6094"/>
    <w:rsid w:val="00FB650C"/>
    <w:rsid w:val="00FB7238"/>
    <w:rsid w:val="00FB7E3E"/>
    <w:rsid w:val="00FC0052"/>
    <w:rsid w:val="00FC00D0"/>
    <w:rsid w:val="00FC05B4"/>
    <w:rsid w:val="00FC05E7"/>
    <w:rsid w:val="00FC1332"/>
    <w:rsid w:val="00FC2212"/>
    <w:rsid w:val="00FC2288"/>
    <w:rsid w:val="00FC2590"/>
    <w:rsid w:val="00FC2B19"/>
    <w:rsid w:val="00FC2E11"/>
    <w:rsid w:val="00FC2F96"/>
    <w:rsid w:val="00FC3647"/>
    <w:rsid w:val="00FC4A09"/>
    <w:rsid w:val="00FC5603"/>
    <w:rsid w:val="00FC5671"/>
    <w:rsid w:val="00FC5B38"/>
    <w:rsid w:val="00FC5E8E"/>
    <w:rsid w:val="00FC6090"/>
    <w:rsid w:val="00FC66A4"/>
    <w:rsid w:val="00FD006B"/>
    <w:rsid w:val="00FD0507"/>
    <w:rsid w:val="00FD0838"/>
    <w:rsid w:val="00FD0E99"/>
    <w:rsid w:val="00FD0F56"/>
    <w:rsid w:val="00FD18F5"/>
    <w:rsid w:val="00FD196D"/>
    <w:rsid w:val="00FD21A6"/>
    <w:rsid w:val="00FD231C"/>
    <w:rsid w:val="00FD255B"/>
    <w:rsid w:val="00FD2894"/>
    <w:rsid w:val="00FD3337"/>
    <w:rsid w:val="00FD39DD"/>
    <w:rsid w:val="00FD3AE8"/>
    <w:rsid w:val="00FD3CCD"/>
    <w:rsid w:val="00FD5E02"/>
    <w:rsid w:val="00FD5ECB"/>
    <w:rsid w:val="00FD6944"/>
    <w:rsid w:val="00FD6D88"/>
    <w:rsid w:val="00FD6E63"/>
    <w:rsid w:val="00FD780C"/>
    <w:rsid w:val="00FE0540"/>
    <w:rsid w:val="00FE0971"/>
    <w:rsid w:val="00FE0976"/>
    <w:rsid w:val="00FE0BB4"/>
    <w:rsid w:val="00FE1025"/>
    <w:rsid w:val="00FE1E36"/>
    <w:rsid w:val="00FE22F9"/>
    <w:rsid w:val="00FE26D7"/>
    <w:rsid w:val="00FE30BC"/>
    <w:rsid w:val="00FE3173"/>
    <w:rsid w:val="00FE3258"/>
    <w:rsid w:val="00FE37D0"/>
    <w:rsid w:val="00FE3B21"/>
    <w:rsid w:val="00FE3BD8"/>
    <w:rsid w:val="00FE43F6"/>
    <w:rsid w:val="00FE443D"/>
    <w:rsid w:val="00FE45BC"/>
    <w:rsid w:val="00FE45D3"/>
    <w:rsid w:val="00FE47BC"/>
    <w:rsid w:val="00FE4940"/>
    <w:rsid w:val="00FE4E32"/>
    <w:rsid w:val="00FE5996"/>
    <w:rsid w:val="00FE69A6"/>
    <w:rsid w:val="00FE6A88"/>
    <w:rsid w:val="00FE7180"/>
    <w:rsid w:val="00FE7936"/>
    <w:rsid w:val="00FE7BA1"/>
    <w:rsid w:val="00FF0458"/>
    <w:rsid w:val="00FF072C"/>
    <w:rsid w:val="00FF099F"/>
    <w:rsid w:val="00FF0C92"/>
    <w:rsid w:val="00FF1218"/>
    <w:rsid w:val="00FF148B"/>
    <w:rsid w:val="00FF1B7A"/>
    <w:rsid w:val="00FF1FE1"/>
    <w:rsid w:val="00FF2E72"/>
    <w:rsid w:val="00FF2FB9"/>
    <w:rsid w:val="00FF3C8F"/>
    <w:rsid w:val="00FF4084"/>
    <w:rsid w:val="00FF53E6"/>
    <w:rsid w:val="00FF5C45"/>
    <w:rsid w:val="00FF60B0"/>
    <w:rsid w:val="00FF7AAD"/>
    <w:rsid w:val="00FF7B6B"/>
    <w:rsid w:val="00FF7F2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3B7"/>
    <w:pPr>
      <w:spacing w:after="200" w:line="276" w:lineRule="auto"/>
    </w:pPr>
    <w:rPr>
      <w:rFonts w:eastAsia="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rsid w:val="00031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031027"/>
    <w:rPr>
      <w:rFonts w:ascii="Courier New" w:hAnsi="Courier New" w:cs="Courier New"/>
      <w:sz w:val="20"/>
      <w:szCs w:val="20"/>
      <w:lang w:eastAsia="ru-RU"/>
    </w:rPr>
  </w:style>
  <w:style w:type="table" w:styleId="TableGrid">
    <w:name w:val="Table Grid"/>
    <w:basedOn w:val="TableNormal"/>
    <w:uiPriority w:val="99"/>
    <w:rsid w:val="004E5BC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uiPriority w:val="99"/>
    <w:rsid w:val="004E5BCB"/>
    <w:pPr>
      <w:autoSpaceDE w:val="0"/>
      <w:autoSpaceDN w:val="0"/>
      <w:adjustRightInd w:val="0"/>
    </w:pPr>
    <w:rPr>
      <w:rFonts w:ascii="Arial" w:hAnsi="Arial" w:cs="Arial"/>
      <w:color w:val="000000"/>
      <w:sz w:val="24"/>
      <w:szCs w:val="24"/>
      <w:lang w:eastAsia="en-US"/>
    </w:rPr>
  </w:style>
  <w:style w:type="paragraph" w:styleId="ListParagraph">
    <w:name w:val="List Paragraph"/>
    <w:basedOn w:val="Normal"/>
    <w:uiPriority w:val="99"/>
    <w:qFormat/>
    <w:rsid w:val="00494A0F"/>
    <w:pPr>
      <w:ind w:left="720"/>
      <w:contextualSpacing/>
    </w:pPr>
    <w:rPr>
      <w:lang w:eastAsia="ru-RU"/>
    </w:rPr>
  </w:style>
  <w:style w:type="character" w:styleId="PlaceholderText">
    <w:name w:val="Placeholder Text"/>
    <w:basedOn w:val="DefaultParagraphFont"/>
    <w:uiPriority w:val="99"/>
    <w:semiHidden/>
    <w:rsid w:val="00314011"/>
    <w:rPr>
      <w:rFonts w:cs="Times New Roman"/>
      <w:color w:val="808080"/>
    </w:rPr>
  </w:style>
  <w:style w:type="paragraph" w:styleId="BalloonText">
    <w:name w:val="Balloon Text"/>
    <w:basedOn w:val="Normal"/>
    <w:link w:val="BalloonTextChar"/>
    <w:uiPriority w:val="99"/>
    <w:semiHidden/>
    <w:rsid w:val="003140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14011"/>
    <w:rPr>
      <w:rFonts w:ascii="Tahoma" w:hAnsi="Tahoma" w:cs="Tahoma"/>
      <w:sz w:val="16"/>
      <w:szCs w:val="16"/>
    </w:rPr>
  </w:style>
  <w:style w:type="paragraph" w:styleId="PlainText">
    <w:name w:val="Plain Text"/>
    <w:basedOn w:val="Normal"/>
    <w:link w:val="PlainTextChar"/>
    <w:uiPriority w:val="99"/>
    <w:rsid w:val="00661DD0"/>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Helvetica" w:eastAsia="Arial Unicode MS" w:hAnsi="Arial Unicode MS" w:cs="Arial Unicode MS"/>
      <w:color w:val="000000"/>
      <w:lang w:eastAsia="ru-RU"/>
    </w:rPr>
  </w:style>
  <w:style w:type="character" w:customStyle="1" w:styleId="PlainTextChar">
    <w:name w:val="Plain Text Char"/>
    <w:basedOn w:val="DefaultParagraphFont"/>
    <w:link w:val="PlainText"/>
    <w:uiPriority w:val="99"/>
    <w:locked/>
    <w:rsid w:val="00661DD0"/>
    <w:rPr>
      <w:rFonts w:ascii="Helvetica" w:eastAsia="Arial Unicode MS" w:hAnsi="Arial Unicode MS" w:cs="Arial Unicode MS"/>
      <w:color w:val="000000"/>
      <w:lang w:eastAsia="ru-RU"/>
    </w:rPr>
  </w:style>
  <w:style w:type="character" w:styleId="Hyperlink">
    <w:name w:val="Hyperlink"/>
    <w:basedOn w:val="DefaultParagraphFont"/>
    <w:uiPriority w:val="99"/>
    <w:rsid w:val="00661DD0"/>
    <w:rPr>
      <w:rFonts w:cs="Times New Roman"/>
      <w:color w:val="6B9F25"/>
      <w:u w:val="single"/>
    </w:rPr>
  </w:style>
  <w:style w:type="paragraph" w:styleId="Header">
    <w:name w:val="header"/>
    <w:basedOn w:val="Normal"/>
    <w:link w:val="HeaderChar"/>
    <w:uiPriority w:val="99"/>
    <w:rsid w:val="00FB13A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B13A1"/>
    <w:rPr>
      <w:rFonts w:ascii="Calibri" w:hAnsi="Calibri" w:cs="Times New Roman"/>
    </w:rPr>
  </w:style>
  <w:style w:type="paragraph" w:styleId="Footer">
    <w:name w:val="footer"/>
    <w:basedOn w:val="Normal"/>
    <w:link w:val="FooterChar"/>
    <w:uiPriority w:val="99"/>
    <w:rsid w:val="00FB13A1"/>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B13A1"/>
    <w:rPr>
      <w:rFonts w:ascii="Calibri" w:hAnsi="Calibri" w:cs="Times New Roman"/>
    </w:rPr>
  </w:style>
  <w:style w:type="character" w:styleId="PageNumber">
    <w:name w:val="page number"/>
    <w:basedOn w:val="DefaultParagraphFont"/>
    <w:uiPriority w:val="99"/>
    <w:rsid w:val="004B77E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291</TotalTime>
  <Pages>11</Pages>
  <Words>2996</Words>
  <Characters>17080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Никита</dc:creator>
  <cp:keywords/>
  <dc:description/>
  <cp:lastModifiedBy>Sergey</cp:lastModifiedBy>
  <cp:revision>12</cp:revision>
  <dcterms:created xsi:type="dcterms:W3CDTF">2017-10-21T20:28:00Z</dcterms:created>
  <dcterms:modified xsi:type="dcterms:W3CDTF">2017-11-01T05:49:00Z</dcterms:modified>
</cp:coreProperties>
</file>