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72" w:type="dxa"/>
        <w:tblLook w:val="01E0"/>
      </w:tblPr>
      <w:tblGrid>
        <w:gridCol w:w="4536"/>
        <w:gridCol w:w="4536"/>
      </w:tblGrid>
      <w:tr w:rsidR="00611459" w:rsidRPr="00EE2598" w:rsidTr="00953B26">
        <w:tc>
          <w:tcPr>
            <w:tcW w:w="250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11459" w:rsidRPr="00EE2598" w:rsidRDefault="00611459" w:rsidP="00953B26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bookmarkStart w:id="0" w:name="OLE_LINK1"/>
            <w:r w:rsidRPr="00EE2598">
              <w:rPr>
                <w:sz w:val="20"/>
                <w:szCs w:val="20"/>
              </w:rPr>
              <w:t>УДК 621.311.001.57</w:t>
            </w:r>
            <w:bookmarkEnd w:id="0"/>
          </w:p>
        </w:tc>
        <w:tc>
          <w:tcPr>
            <w:tcW w:w="250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11459" w:rsidRPr="00EE2598" w:rsidRDefault="00611459" w:rsidP="00953B26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EE2598">
              <w:rPr>
                <w:sz w:val="20"/>
                <w:szCs w:val="20"/>
                <w:lang w:val="en-US"/>
              </w:rPr>
              <w:t>UDC 621.311.001.57</w:t>
            </w:r>
          </w:p>
        </w:tc>
      </w:tr>
      <w:tr w:rsidR="00611459" w:rsidRPr="00EE2598" w:rsidTr="00954637">
        <w:tc>
          <w:tcPr>
            <w:tcW w:w="250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11459" w:rsidRPr="00EE2598" w:rsidRDefault="00611459" w:rsidP="00953B26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0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11459" w:rsidRPr="00EE2598" w:rsidRDefault="00611459" w:rsidP="00953B26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611459" w:rsidRPr="00EE2598" w:rsidTr="00AF3F43">
        <w:tc>
          <w:tcPr>
            <w:tcW w:w="250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11459" w:rsidRPr="00EE2598" w:rsidRDefault="00611459" w:rsidP="00AF3F4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hyperlink r:id="rId6" w:history="1">
              <w:r w:rsidRPr="00EE2598">
                <w:rPr>
                  <w:sz w:val="20"/>
                  <w:szCs w:val="20"/>
                </w:rPr>
                <w:t>05.00.00 Технические науки</w:t>
              </w:r>
            </w:hyperlink>
          </w:p>
        </w:tc>
        <w:tc>
          <w:tcPr>
            <w:tcW w:w="250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11459" w:rsidRPr="00EE2598" w:rsidRDefault="00611459" w:rsidP="00953B26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EE2598">
              <w:rPr>
                <w:sz w:val="20"/>
                <w:szCs w:val="20"/>
              </w:rPr>
              <w:t>Technical sciences</w:t>
            </w:r>
          </w:p>
        </w:tc>
      </w:tr>
      <w:tr w:rsidR="00611459" w:rsidRPr="00EE2598" w:rsidTr="00954637">
        <w:tc>
          <w:tcPr>
            <w:tcW w:w="250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11459" w:rsidRPr="00EE2598" w:rsidRDefault="00611459" w:rsidP="00953B26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0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11459" w:rsidRPr="00EE2598" w:rsidRDefault="00611459" w:rsidP="00953B26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611459" w:rsidRPr="00D3315C" w:rsidTr="00954637">
        <w:tc>
          <w:tcPr>
            <w:tcW w:w="250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11459" w:rsidRPr="00EE2598" w:rsidRDefault="00611459" w:rsidP="009C37F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E2598">
              <w:rPr>
                <w:b/>
                <w:sz w:val="20"/>
                <w:szCs w:val="20"/>
              </w:rPr>
              <w:t>ПОЛУЧЕНИЕ ЧАСТОТНЫХ ХАРАКТЕРИСТИК ДЛЯ АСИНХРОННЫХ ДВИГАТЕЛЕЙ ПО РЕЗУЛЬТАТАМ ЭКСПЕРИМЕНТА</w:t>
            </w:r>
          </w:p>
        </w:tc>
        <w:tc>
          <w:tcPr>
            <w:tcW w:w="250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11459" w:rsidRPr="00EE2598" w:rsidRDefault="00611459" w:rsidP="007F04E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EE2598">
              <w:rPr>
                <w:b/>
                <w:sz w:val="20"/>
                <w:szCs w:val="20"/>
                <w:lang w:val="en-US"/>
              </w:rPr>
              <w:t xml:space="preserve">OBTAINING OF FREQUENCY CHARACTERISTICS FOR INDUCTION MOTORS </w:t>
            </w:r>
            <w:r>
              <w:rPr>
                <w:b/>
                <w:sz w:val="20"/>
                <w:szCs w:val="20"/>
                <w:lang w:val="en-US"/>
              </w:rPr>
              <w:t xml:space="preserve">USING THE RESULTS OF THE </w:t>
            </w:r>
            <w:r w:rsidRPr="00EE2598">
              <w:rPr>
                <w:b/>
                <w:sz w:val="20"/>
                <w:szCs w:val="20"/>
                <w:lang w:val="en-US"/>
              </w:rPr>
              <w:t>EXPERIMENT</w:t>
            </w:r>
          </w:p>
        </w:tc>
      </w:tr>
      <w:tr w:rsidR="00611459" w:rsidRPr="00D3315C" w:rsidTr="00954637">
        <w:tc>
          <w:tcPr>
            <w:tcW w:w="250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11459" w:rsidRPr="00EE2598" w:rsidRDefault="00611459">
            <w:pPr>
              <w:spacing w:line="240" w:lineRule="auto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11459" w:rsidRPr="00EE2598" w:rsidRDefault="00611459">
            <w:pPr>
              <w:spacing w:line="240" w:lineRule="auto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611459" w:rsidRPr="00EE2598" w:rsidTr="00954637">
        <w:tc>
          <w:tcPr>
            <w:tcW w:w="250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11459" w:rsidRPr="00EE2598" w:rsidRDefault="0061145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Коробейников Борис Андреевич</w:t>
            </w:r>
          </w:p>
          <w:p w:rsidR="00611459" w:rsidRPr="00EE2598" w:rsidRDefault="0061145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E2598">
              <w:rPr>
                <w:sz w:val="20"/>
                <w:szCs w:val="20"/>
              </w:rPr>
              <w:t>д.т.н., профессор</w:t>
            </w:r>
          </w:p>
          <w:p w:rsidR="00611459" w:rsidRPr="00EE2598" w:rsidRDefault="00611459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EE2598">
              <w:rPr>
                <w:sz w:val="20"/>
                <w:szCs w:val="20"/>
              </w:rPr>
              <w:t>РИНЦ SPIN-код=8653-3962</w:t>
            </w:r>
          </w:p>
        </w:tc>
        <w:tc>
          <w:tcPr>
            <w:tcW w:w="250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11459" w:rsidRPr="00EE2598" w:rsidRDefault="00611459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Korobeinikov Boris Andreevich</w:t>
            </w:r>
          </w:p>
          <w:p w:rsidR="00611459" w:rsidRPr="00EE2598" w:rsidRDefault="00611459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Dr.Sci.</w:t>
            </w:r>
            <w:r w:rsidRPr="00EE2598">
              <w:rPr>
                <w:sz w:val="20"/>
                <w:szCs w:val="20"/>
                <w:lang w:val="en-US"/>
              </w:rPr>
              <w:t xml:space="preserve">Tech., </w:t>
            </w:r>
            <w:r>
              <w:rPr>
                <w:sz w:val="20"/>
                <w:szCs w:val="20"/>
                <w:lang w:val="en-US"/>
              </w:rPr>
              <w:t>professor</w:t>
            </w:r>
          </w:p>
          <w:p w:rsidR="00611459" w:rsidRPr="00EE2598" w:rsidRDefault="00611459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EE2598">
              <w:rPr>
                <w:sz w:val="20"/>
                <w:szCs w:val="20"/>
              </w:rPr>
              <w:t>RSCI SPIN-</w:t>
            </w:r>
            <w:r w:rsidRPr="00EE2598">
              <w:rPr>
                <w:sz w:val="20"/>
                <w:szCs w:val="20"/>
                <w:lang w:val="en-US"/>
              </w:rPr>
              <w:t>code</w:t>
            </w:r>
            <w:r w:rsidRPr="00EE2598">
              <w:rPr>
                <w:sz w:val="20"/>
                <w:szCs w:val="20"/>
              </w:rPr>
              <w:t>=8653-3962</w:t>
            </w:r>
          </w:p>
        </w:tc>
      </w:tr>
      <w:tr w:rsidR="00611459" w:rsidRPr="00D86F01" w:rsidTr="00954637">
        <w:tc>
          <w:tcPr>
            <w:tcW w:w="250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11459" w:rsidRPr="00EE2598" w:rsidRDefault="00611459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11459" w:rsidRPr="00EE2598" w:rsidRDefault="00611459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611459" w:rsidRPr="00EE2598" w:rsidTr="00954637">
        <w:tc>
          <w:tcPr>
            <w:tcW w:w="250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11459" w:rsidRPr="00EE2598" w:rsidRDefault="0061145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Ищенко Алексей Ильич</w:t>
            </w:r>
          </w:p>
          <w:p w:rsidR="00611459" w:rsidRPr="00EE2598" w:rsidRDefault="0061145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E2598">
              <w:rPr>
                <w:sz w:val="20"/>
                <w:szCs w:val="20"/>
              </w:rPr>
              <w:t>к.т.н., доцент</w:t>
            </w:r>
          </w:p>
          <w:p w:rsidR="00611459" w:rsidRPr="00EE2598" w:rsidRDefault="00611459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EE2598">
              <w:rPr>
                <w:sz w:val="20"/>
                <w:szCs w:val="20"/>
              </w:rPr>
              <w:t>РИНЦ SPIN-код=</w:t>
            </w:r>
            <w:r w:rsidRPr="00EE2598">
              <w:rPr>
                <w:sz w:val="20"/>
                <w:szCs w:val="20"/>
                <w:lang w:val="en-US"/>
              </w:rPr>
              <w:t>1879-6380</w:t>
            </w:r>
          </w:p>
        </w:tc>
        <w:tc>
          <w:tcPr>
            <w:tcW w:w="250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11459" w:rsidRPr="00EE2598" w:rsidRDefault="00611459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Ishchenko Aleksey Iljich</w:t>
            </w:r>
          </w:p>
          <w:p w:rsidR="00611459" w:rsidRPr="00EE2598" w:rsidRDefault="00611459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EE2598">
              <w:rPr>
                <w:sz w:val="20"/>
                <w:szCs w:val="20"/>
                <w:lang w:val="en-US"/>
              </w:rPr>
              <w:t>Cand.</w:t>
            </w:r>
            <w:r>
              <w:rPr>
                <w:sz w:val="20"/>
                <w:szCs w:val="20"/>
                <w:lang w:val="en-US"/>
              </w:rPr>
              <w:t>Tech.</w:t>
            </w:r>
            <w:r w:rsidRPr="00EE2598">
              <w:rPr>
                <w:sz w:val="20"/>
                <w:szCs w:val="20"/>
                <w:lang w:val="en-US"/>
              </w:rPr>
              <w:t xml:space="preserve">Sci., </w:t>
            </w:r>
            <w:r>
              <w:rPr>
                <w:sz w:val="20"/>
                <w:szCs w:val="20"/>
                <w:lang w:val="en-US"/>
              </w:rPr>
              <w:t>associate professor</w:t>
            </w:r>
          </w:p>
          <w:p w:rsidR="00611459" w:rsidRPr="00EE2598" w:rsidRDefault="00611459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EE2598">
              <w:rPr>
                <w:sz w:val="20"/>
                <w:szCs w:val="20"/>
              </w:rPr>
              <w:t>RSCI SPIN-</w:t>
            </w:r>
            <w:r w:rsidRPr="00EE2598">
              <w:rPr>
                <w:sz w:val="20"/>
                <w:szCs w:val="20"/>
                <w:lang w:val="en-US"/>
              </w:rPr>
              <w:t>code</w:t>
            </w:r>
            <w:r w:rsidRPr="00EE2598">
              <w:rPr>
                <w:sz w:val="20"/>
                <w:szCs w:val="20"/>
              </w:rPr>
              <w:t>=</w:t>
            </w:r>
            <w:r w:rsidRPr="00EE2598">
              <w:rPr>
                <w:sz w:val="20"/>
                <w:szCs w:val="20"/>
                <w:lang w:val="en-US"/>
              </w:rPr>
              <w:t>1879-6380</w:t>
            </w:r>
          </w:p>
        </w:tc>
      </w:tr>
      <w:tr w:rsidR="00611459" w:rsidRPr="00D86F01" w:rsidTr="00954637">
        <w:tc>
          <w:tcPr>
            <w:tcW w:w="250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11459" w:rsidRPr="00EE2598" w:rsidRDefault="00611459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11459" w:rsidRPr="00EE2598" w:rsidRDefault="00611459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611459" w:rsidRPr="00EE2598" w:rsidTr="00954637">
        <w:tc>
          <w:tcPr>
            <w:tcW w:w="250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11459" w:rsidRPr="00EE2598" w:rsidRDefault="0061145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Смаглиев Александр Михайлович</w:t>
            </w:r>
          </w:p>
          <w:p w:rsidR="00611459" w:rsidRPr="00EE2598" w:rsidRDefault="0061145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E2598">
              <w:rPr>
                <w:sz w:val="20"/>
                <w:szCs w:val="20"/>
              </w:rPr>
              <w:t>к.т.н., доцент</w:t>
            </w:r>
          </w:p>
          <w:p w:rsidR="00611459" w:rsidRPr="00EE2598" w:rsidRDefault="0061145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E2598">
              <w:rPr>
                <w:sz w:val="20"/>
                <w:szCs w:val="20"/>
              </w:rPr>
              <w:t>РИНЦ SPIN-код=</w:t>
            </w:r>
            <w:hyperlink r:id="rId7" w:tooltip="Персональная карточка автора" w:history="1">
              <w:r w:rsidRPr="00EE2598">
                <w:rPr>
                  <w:rStyle w:val="Hyperlink"/>
                  <w:color w:val="auto"/>
                  <w:sz w:val="20"/>
                  <w:szCs w:val="20"/>
                  <w:u w:val="none"/>
                </w:rPr>
                <w:t>4549-4736</w:t>
              </w:r>
            </w:hyperlink>
          </w:p>
        </w:tc>
        <w:tc>
          <w:tcPr>
            <w:tcW w:w="250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11459" w:rsidRPr="00EE2598" w:rsidRDefault="00611459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Smagliev Aleksandr Mikhailovich</w:t>
            </w:r>
          </w:p>
          <w:p w:rsidR="00611459" w:rsidRPr="00D3315C" w:rsidRDefault="00611459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EE2598">
              <w:rPr>
                <w:sz w:val="20"/>
                <w:szCs w:val="20"/>
                <w:lang w:val="en-US"/>
              </w:rPr>
              <w:t>Cand.</w:t>
            </w:r>
            <w:r>
              <w:rPr>
                <w:sz w:val="20"/>
                <w:szCs w:val="20"/>
                <w:lang w:val="en-US"/>
              </w:rPr>
              <w:t>Tech.</w:t>
            </w:r>
            <w:r w:rsidRPr="00EE2598">
              <w:rPr>
                <w:sz w:val="20"/>
                <w:szCs w:val="20"/>
                <w:lang w:val="en-US"/>
              </w:rPr>
              <w:t xml:space="preserve">Sci., </w:t>
            </w:r>
            <w:r>
              <w:rPr>
                <w:sz w:val="20"/>
                <w:szCs w:val="20"/>
                <w:lang w:val="en-US"/>
              </w:rPr>
              <w:t>associate professor</w:t>
            </w:r>
          </w:p>
          <w:p w:rsidR="00611459" w:rsidRPr="00EE2598" w:rsidRDefault="0061145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E2598">
              <w:rPr>
                <w:sz w:val="20"/>
                <w:szCs w:val="20"/>
              </w:rPr>
              <w:t>RSCI SPIN-</w:t>
            </w:r>
            <w:r w:rsidRPr="00EE2598">
              <w:rPr>
                <w:sz w:val="20"/>
                <w:szCs w:val="20"/>
                <w:lang w:val="en-US"/>
              </w:rPr>
              <w:t>code</w:t>
            </w:r>
            <w:r w:rsidRPr="00EE2598">
              <w:rPr>
                <w:sz w:val="20"/>
                <w:szCs w:val="20"/>
              </w:rPr>
              <w:t>=</w:t>
            </w:r>
            <w:hyperlink r:id="rId8" w:tooltip="Персональная карточка автора" w:history="1">
              <w:r w:rsidRPr="00EE2598">
                <w:rPr>
                  <w:rStyle w:val="Hyperlink"/>
                  <w:color w:val="auto"/>
                  <w:sz w:val="20"/>
                  <w:szCs w:val="20"/>
                  <w:u w:val="none"/>
                </w:rPr>
                <w:t>4549-4736</w:t>
              </w:r>
            </w:hyperlink>
          </w:p>
        </w:tc>
      </w:tr>
      <w:tr w:rsidR="00611459" w:rsidRPr="00DC6B2A" w:rsidTr="00954637">
        <w:tc>
          <w:tcPr>
            <w:tcW w:w="250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11459" w:rsidRPr="00DC6B2A" w:rsidRDefault="00611459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DC6B2A">
              <w:rPr>
                <w:i/>
                <w:sz w:val="20"/>
                <w:szCs w:val="20"/>
              </w:rPr>
              <w:t>Кубанский государственный технологический ун</w:t>
            </w:r>
            <w:r w:rsidRPr="00DC6B2A">
              <w:rPr>
                <w:i/>
                <w:sz w:val="20"/>
                <w:szCs w:val="20"/>
              </w:rPr>
              <w:t>и</w:t>
            </w:r>
            <w:r w:rsidRPr="00DC6B2A">
              <w:rPr>
                <w:i/>
                <w:sz w:val="20"/>
                <w:szCs w:val="20"/>
              </w:rPr>
              <w:t>верситет, Краснодар, Россия</w:t>
            </w:r>
          </w:p>
        </w:tc>
        <w:tc>
          <w:tcPr>
            <w:tcW w:w="250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11459" w:rsidRPr="00DC6B2A" w:rsidRDefault="00611459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DC6B2A">
                <w:rPr>
                  <w:i/>
                  <w:sz w:val="20"/>
                  <w:szCs w:val="20"/>
                  <w:lang w:val="en-US"/>
                </w:rPr>
                <w:t>Kuban</w:t>
              </w:r>
            </w:smartTag>
            <w:r w:rsidRPr="00DC6B2A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DC6B2A">
                <w:rPr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DC6B2A">
              <w:rPr>
                <w:i/>
                <w:sz w:val="20"/>
                <w:szCs w:val="20"/>
                <w:lang w:val="en-US"/>
              </w:rPr>
              <w:t xml:space="preserve"> Technological University, </w:t>
            </w:r>
            <w:smartTag w:uri="urn:schemas-microsoft-com:office:smarttags" w:element="place">
              <w:smartTag w:uri="urn:schemas-microsoft-com:office:smarttags" w:element="City">
                <w:r w:rsidRPr="00DC6B2A">
                  <w:rPr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DC6B2A">
                <w:rPr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DC6B2A">
                  <w:rPr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611459" w:rsidRPr="00D3315C" w:rsidTr="00954637">
        <w:tc>
          <w:tcPr>
            <w:tcW w:w="250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11459" w:rsidRPr="00EE2598" w:rsidRDefault="00611459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11459" w:rsidRPr="00EE2598" w:rsidRDefault="00611459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611459" w:rsidRPr="00EE2598" w:rsidTr="00954637">
        <w:tc>
          <w:tcPr>
            <w:tcW w:w="250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11459" w:rsidRPr="00EE2598" w:rsidRDefault="0061145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Ольшанская Ирина Владимировна</w:t>
            </w:r>
          </w:p>
          <w:p w:rsidR="00611459" w:rsidRPr="00EE2598" w:rsidRDefault="0061145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E2598">
              <w:rPr>
                <w:sz w:val="20"/>
                <w:szCs w:val="20"/>
              </w:rPr>
              <w:t>к.т.н., доцент</w:t>
            </w:r>
          </w:p>
          <w:p w:rsidR="00611459" w:rsidRPr="00EE2598" w:rsidRDefault="00611459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EE2598">
              <w:rPr>
                <w:sz w:val="20"/>
                <w:szCs w:val="20"/>
              </w:rPr>
              <w:t>РИНЦ SPIN-код=9953-6900</w:t>
            </w:r>
          </w:p>
        </w:tc>
        <w:tc>
          <w:tcPr>
            <w:tcW w:w="250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11459" w:rsidRPr="00EE2598" w:rsidRDefault="00611459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EE2598">
              <w:rPr>
                <w:sz w:val="20"/>
                <w:szCs w:val="20"/>
                <w:lang w:val="en-US"/>
              </w:rPr>
              <w:t xml:space="preserve">Olshanskaya Irina </w:t>
            </w:r>
            <w:r>
              <w:rPr>
                <w:sz w:val="20"/>
                <w:szCs w:val="20"/>
                <w:lang w:val="en-US"/>
              </w:rPr>
              <w:t>Vladimirovna</w:t>
            </w:r>
          </w:p>
          <w:p w:rsidR="00611459" w:rsidRPr="00EE2598" w:rsidRDefault="00611459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EE2598">
              <w:rPr>
                <w:sz w:val="20"/>
                <w:szCs w:val="20"/>
                <w:lang w:val="en-US"/>
              </w:rPr>
              <w:t>Cand.</w:t>
            </w:r>
            <w:r>
              <w:rPr>
                <w:sz w:val="20"/>
                <w:szCs w:val="20"/>
                <w:lang w:val="en-US"/>
              </w:rPr>
              <w:t>Tech.Sci.</w:t>
            </w:r>
            <w:r w:rsidRPr="00EE2598">
              <w:rPr>
                <w:sz w:val="20"/>
                <w:szCs w:val="20"/>
                <w:lang w:val="en-US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associate professor</w:t>
            </w:r>
          </w:p>
          <w:p w:rsidR="00611459" w:rsidRPr="00EE2598" w:rsidRDefault="00611459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EE2598">
              <w:rPr>
                <w:sz w:val="20"/>
                <w:szCs w:val="20"/>
              </w:rPr>
              <w:t>RSCI SPIN-</w:t>
            </w:r>
            <w:r w:rsidRPr="00EE2598">
              <w:rPr>
                <w:sz w:val="20"/>
                <w:szCs w:val="20"/>
                <w:lang w:val="en-US"/>
              </w:rPr>
              <w:t>code</w:t>
            </w:r>
            <w:r w:rsidRPr="00EE2598">
              <w:rPr>
                <w:sz w:val="20"/>
                <w:szCs w:val="20"/>
              </w:rPr>
              <w:t>=9953-6900</w:t>
            </w:r>
          </w:p>
        </w:tc>
      </w:tr>
      <w:tr w:rsidR="00611459" w:rsidRPr="000B01F7" w:rsidTr="00954637">
        <w:tc>
          <w:tcPr>
            <w:tcW w:w="250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11459" w:rsidRPr="000B01F7" w:rsidRDefault="00611459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0B01F7">
              <w:rPr>
                <w:i/>
                <w:sz w:val="20"/>
                <w:szCs w:val="20"/>
              </w:rPr>
              <w:t>Севастопольский государственный университет, Севастополь, Россия</w:t>
            </w:r>
          </w:p>
        </w:tc>
        <w:tc>
          <w:tcPr>
            <w:tcW w:w="250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11459" w:rsidRPr="000B01F7" w:rsidRDefault="00611459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  <w:lang w:val="en-US"/>
              </w:rPr>
            </w:pPr>
            <w:bookmarkStart w:id="1" w:name="_GoBack"/>
            <w:bookmarkEnd w:id="1"/>
            <w:smartTag w:uri="urn:schemas-microsoft-com:office:smarttags" w:element="PlaceName">
              <w:r>
                <w:rPr>
                  <w:i/>
                  <w:sz w:val="20"/>
                  <w:szCs w:val="20"/>
                  <w:lang w:val="en-US"/>
                </w:rPr>
                <w:t>Sevastopol</w:t>
              </w:r>
            </w:smartTag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>
                <w:rPr>
                  <w:i/>
                  <w:sz w:val="20"/>
                  <w:szCs w:val="20"/>
                  <w:lang w:val="en-US"/>
                </w:rPr>
                <w:t>State</w:t>
              </w:r>
            </w:smartTag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>
                <w:rPr>
                  <w:i/>
                  <w:sz w:val="20"/>
                  <w:szCs w:val="20"/>
                  <w:lang w:val="en-US"/>
                </w:rPr>
                <w:t>University</w:t>
              </w:r>
            </w:smartTag>
            <w:r>
              <w:rPr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i/>
                    <w:sz w:val="20"/>
                    <w:szCs w:val="20"/>
                    <w:lang w:val="en-US"/>
                  </w:rPr>
                  <w:t>Sevastopol</w:t>
                </w:r>
              </w:smartTag>
              <w:r>
                <w:rPr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>
                  <w:rPr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611459" w:rsidRPr="000B01F7" w:rsidTr="00954637">
        <w:tc>
          <w:tcPr>
            <w:tcW w:w="250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11459" w:rsidRPr="000B01F7" w:rsidRDefault="00611459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11459" w:rsidRPr="000B01F7" w:rsidRDefault="00611459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611459" w:rsidRPr="00D3315C" w:rsidTr="00954637">
        <w:tc>
          <w:tcPr>
            <w:tcW w:w="250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11459" w:rsidRPr="00EE2598" w:rsidRDefault="00611459" w:rsidP="000256B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bookmarkStart w:id="2" w:name="OLE_LINK409"/>
            <w:bookmarkStart w:id="3" w:name="OLE_LINK410"/>
            <w:bookmarkStart w:id="4" w:name="OLE_LINK411"/>
            <w:r w:rsidRPr="00EE2598">
              <w:rPr>
                <w:sz w:val="20"/>
                <w:szCs w:val="20"/>
              </w:rPr>
              <w:t>Статья посвящена решению актуальной задачи, заключающейся в повышении надежности работы систем электроснабжения предприятий по перер</w:t>
            </w:r>
            <w:r w:rsidRPr="00EE2598">
              <w:rPr>
                <w:sz w:val="20"/>
                <w:szCs w:val="20"/>
              </w:rPr>
              <w:t>а</w:t>
            </w:r>
            <w:r w:rsidRPr="00EE2598">
              <w:rPr>
                <w:sz w:val="20"/>
                <w:szCs w:val="20"/>
              </w:rPr>
              <w:t>ботке сельскохозяйственной продукции. Материал статьи имеет исследовательский характер, состо</w:t>
            </w:r>
            <w:r w:rsidRPr="00EE2598">
              <w:rPr>
                <w:sz w:val="20"/>
                <w:szCs w:val="20"/>
              </w:rPr>
              <w:t>я</w:t>
            </w:r>
            <w:r w:rsidRPr="00EE2598">
              <w:rPr>
                <w:sz w:val="20"/>
                <w:szCs w:val="20"/>
              </w:rPr>
              <w:t>щий в том, что полученные выражения для часто</w:t>
            </w:r>
            <w:r w:rsidRPr="00EE2598">
              <w:rPr>
                <w:sz w:val="20"/>
                <w:szCs w:val="20"/>
              </w:rPr>
              <w:t>т</w:t>
            </w:r>
            <w:r w:rsidRPr="00EE2598">
              <w:rPr>
                <w:sz w:val="20"/>
                <w:szCs w:val="20"/>
              </w:rPr>
              <w:t>ных характеристик высоковольтных асинхронных двигателей позволяют исследовать симметричные режимы их работы при помощи более эффективн</w:t>
            </w:r>
            <w:r w:rsidRPr="00EE2598">
              <w:rPr>
                <w:sz w:val="20"/>
                <w:szCs w:val="20"/>
              </w:rPr>
              <w:t>о</w:t>
            </w:r>
            <w:r w:rsidRPr="00EE2598">
              <w:rPr>
                <w:sz w:val="20"/>
                <w:szCs w:val="20"/>
              </w:rPr>
              <w:t>го и простого аппарата. Ряд положений статьи о</w:t>
            </w:r>
            <w:r w:rsidRPr="00EE2598">
              <w:rPr>
                <w:sz w:val="20"/>
                <w:szCs w:val="20"/>
              </w:rPr>
              <w:t>б</w:t>
            </w:r>
            <w:r w:rsidRPr="00EE2598">
              <w:rPr>
                <w:sz w:val="20"/>
                <w:szCs w:val="20"/>
              </w:rPr>
              <w:t>ладают научной новизной, заключающейся в пол</w:t>
            </w:r>
            <w:r w:rsidRPr="00EE2598">
              <w:rPr>
                <w:sz w:val="20"/>
                <w:szCs w:val="20"/>
              </w:rPr>
              <w:t>у</w:t>
            </w:r>
            <w:r w:rsidRPr="00EE2598">
              <w:rPr>
                <w:sz w:val="20"/>
                <w:szCs w:val="20"/>
              </w:rPr>
              <w:t>чении частотных характеристик для асинхронных двигателей по результатам эксперимента. Разраб</w:t>
            </w:r>
            <w:r w:rsidRPr="00EE2598">
              <w:rPr>
                <w:sz w:val="20"/>
                <w:szCs w:val="20"/>
              </w:rPr>
              <w:t>о</w:t>
            </w:r>
            <w:r w:rsidRPr="00EE2598">
              <w:rPr>
                <w:sz w:val="20"/>
                <w:szCs w:val="20"/>
              </w:rPr>
              <w:t>тана удобная для практических расчетов методика получения частотной характеристики асинхронного двигателя по результатам эксперимента на основе математической модели асинхронного двигателя в координатах обобщенного вектора и преобразов</w:t>
            </w:r>
            <w:r w:rsidRPr="00EE2598">
              <w:rPr>
                <w:sz w:val="20"/>
                <w:szCs w:val="20"/>
              </w:rPr>
              <w:t>а</w:t>
            </w:r>
            <w:r w:rsidRPr="00EE2598">
              <w:rPr>
                <w:sz w:val="20"/>
                <w:szCs w:val="20"/>
              </w:rPr>
              <w:t>ния Фурье. В качестве примера приведены осци</w:t>
            </w:r>
            <w:r w:rsidRPr="00EE2598">
              <w:rPr>
                <w:sz w:val="20"/>
                <w:szCs w:val="20"/>
              </w:rPr>
              <w:t>л</w:t>
            </w:r>
            <w:r w:rsidRPr="00EE2598">
              <w:rPr>
                <w:sz w:val="20"/>
                <w:szCs w:val="20"/>
              </w:rPr>
              <w:t>лограммы тока статора асинхронного двигателя типа А-12-52-4 для начальной стадии пуска. Для тока статора данного двигателя выполнен переход от фазной системы координат к координатам обо</w:t>
            </w:r>
            <w:r w:rsidRPr="00EE2598">
              <w:rPr>
                <w:sz w:val="20"/>
                <w:szCs w:val="20"/>
              </w:rPr>
              <w:t>б</w:t>
            </w:r>
            <w:r w:rsidRPr="00EE2598">
              <w:rPr>
                <w:sz w:val="20"/>
                <w:szCs w:val="20"/>
              </w:rPr>
              <w:t>щенного вектора. Построены зависимости тока ст</w:t>
            </w:r>
            <w:r w:rsidRPr="00EE2598">
              <w:rPr>
                <w:sz w:val="20"/>
                <w:szCs w:val="20"/>
              </w:rPr>
              <w:t>а</w:t>
            </w:r>
            <w:r w:rsidRPr="00EE2598">
              <w:rPr>
                <w:sz w:val="20"/>
                <w:szCs w:val="20"/>
              </w:rPr>
              <w:t xml:space="preserve">тора по осям </w:t>
            </w:r>
            <w:r w:rsidRPr="00EE2598">
              <w:rPr>
                <w:sz w:val="20"/>
                <w:szCs w:val="20"/>
                <w:lang w:val="en-US"/>
              </w:rPr>
              <w:t>D</w:t>
            </w:r>
            <w:r w:rsidRPr="00EE2598">
              <w:rPr>
                <w:sz w:val="20"/>
                <w:szCs w:val="20"/>
              </w:rPr>
              <w:t xml:space="preserve"> и </w:t>
            </w:r>
            <w:r w:rsidRPr="00EE2598">
              <w:rPr>
                <w:sz w:val="20"/>
                <w:szCs w:val="20"/>
                <w:lang w:val="en-US"/>
              </w:rPr>
              <w:t>Q</w:t>
            </w:r>
            <w:r w:rsidRPr="00EE2598">
              <w:rPr>
                <w:sz w:val="20"/>
                <w:szCs w:val="20"/>
              </w:rPr>
              <w:t xml:space="preserve"> от времени. Рассчитаны дейс</w:t>
            </w:r>
            <w:r w:rsidRPr="00EE2598">
              <w:rPr>
                <w:sz w:val="20"/>
                <w:szCs w:val="20"/>
              </w:rPr>
              <w:t>т</w:t>
            </w:r>
            <w:r w:rsidRPr="00EE2598">
              <w:rPr>
                <w:sz w:val="20"/>
                <w:szCs w:val="20"/>
              </w:rPr>
              <w:t>вительная и мнимая части частотной характерист</w:t>
            </w:r>
            <w:r w:rsidRPr="00EE2598">
              <w:rPr>
                <w:sz w:val="20"/>
                <w:szCs w:val="20"/>
              </w:rPr>
              <w:t>и</w:t>
            </w:r>
            <w:r w:rsidRPr="00EE2598">
              <w:rPr>
                <w:sz w:val="20"/>
                <w:szCs w:val="20"/>
              </w:rPr>
              <w:t>ки двигателя при скольжении s = 1, расчеты илл</w:t>
            </w:r>
            <w:r w:rsidRPr="00EE2598">
              <w:rPr>
                <w:sz w:val="20"/>
                <w:szCs w:val="20"/>
              </w:rPr>
              <w:t>ю</w:t>
            </w:r>
            <w:r w:rsidRPr="00EE2598">
              <w:rPr>
                <w:sz w:val="20"/>
                <w:szCs w:val="20"/>
              </w:rPr>
              <w:t>стрированы соответствующими графическими х</w:t>
            </w:r>
            <w:r w:rsidRPr="00EE2598">
              <w:rPr>
                <w:sz w:val="20"/>
                <w:szCs w:val="20"/>
              </w:rPr>
              <w:t>а</w:t>
            </w:r>
            <w:r w:rsidRPr="00EE2598">
              <w:rPr>
                <w:sz w:val="20"/>
                <w:szCs w:val="20"/>
              </w:rPr>
              <w:t>рактеристиками. Результаты исследования предл</w:t>
            </w:r>
            <w:r w:rsidRPr="00EE2598">
              <w:rPr>
                <w:sz w:val="20"/>
                <w:szCs w:val="20"/>
              </w:rPr>
              <w:t>а</w:t>
            </w:r>
            <w:r w:rsidRPr="00EE2598">
              <w:rPr>
                <w:sz w:val="20"/>
                <w:szCs w:val="20"/>
              </w:rPr>
              <w:t>гается использовать для расчета переходных пр</w:t>
            </w:r>
            <w:r w:rsidRPr="00EE2598">
              <w:rPr>
                <w:sz w:val="20"/>
                <w:szCs w:val="20"/>
              </w:rPr>
              <w:t>о</w:t>
            </w:r>
            <w:r w:rsidRPr="00EE2598">
              <w:rPr>
                <w:sz w:val="20"/>
                <w:szCs w:val="20"/>
              </w:rPr>
              <w:t>цессов в системах электроснабжения предприятий по переработке сельскохозяйственной продукции</w:t>
            </w:r>
            <w:bookmarkEnd w:id="2"/>
            <w:bookmarkEnd w:id="3"/>
            <w:bookmarkEnd w:id="4"/>
          </w:p>
        </w:tc>
        <w:tc>
          <w:tcPr>
            <w:tcW w:w="250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11459" w:rsidRPr="00EE2598" w:rsidRDefault="00611459" w:rsidP="00E058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EE2598">
              <w:rPr>
                <w:sz w:val="20"/>
                <w:szCs w:val="20"/>
                <w:lang w:val="en-US"/>
              </w:rPr>
              <w:t>The article is devoted to the solution of the urgent task, which is to increase the reliability of the power supply systems of enterprises for processing agricultural pro</w:t>
            </w:r>
            <w:r w:rsidRPr="00EE2598">
              <w:rPr>
                <w:sz w:val="20"/>
                <w:szCs w:val="20"/>
                <w:lang w:val="en-US"/>
              </w:rPr>
              <w:t>d</w:t>
            </w:r>
            <w:r w:rsidRPr="00EE2598">
              <w:rPr>
                <w:sz w:val="20"/>
                <w:szCs w:val="20"/>
                <w:lang w:val="en-US"/>
              </w:rPr>
              <w:t>ucts. The material of the article has a research chara</w:t>
            </w:r>
            <w:r w:rsidRPr="00EE2598">
              <w:rPr>
                <w:sz w:val="20"/>
                <w:szCs w:val="20"/>
                <w:lang w:val="en-US"/>
              </w:rPr>
              <w:t>c</w:t>
            </w:r>
            <w:r w:rsidRPr="00EE2598">
              <w:rPr>
                <w:sz w:val="20"/>
                <w:szCs w:val="20"/>
                <w:lang w:val="en-US"/>
              </w:rPr>
              <w:t>ter, which consists in the fact that the obtained expre</w:t>
            </w:r>
            <w:r w:rsidRPr="00EE2598">
              <w:rPr>
                <w:sz w:val="20"/>
                <w:szCs w:val="20"/>
                <w:lang w:val="en-US"/>
              </w:rPr>
              <w:t>s</w:t>
            </w:r>
            <w:r w:rsidRPr="00EE2598">
              <w:rPr>
                <w:sz w:val="20"/>
                <w:szCs w:val="20"/>
                <w:lang w:val="en-US"/>
              </w:rPr>
              <w:t>sions for the frequency characteristics of high-voltage induction motors allow us to investigate the symmetric modes of their operation by means of a more efficient and simple apparatus. A number of provisions of the article have a scientific novelty, which consists in o</w:t>
            </w:r>
            <w:r w:rsidRPr="00EE2598">
              <w:rPr>
                <w:sz w:val="20"/>
                <w:szCs w:val="20"/>
                <w:lang w:val="en-US"/>
              </w:rPr>
              <w:t>b</w:t>
            </w:r>
            <w:r w:rsidRPr="00EE2598">
              <w:rPr>
                <w:sz w:val="20"/>
                <w:szCs w:val="20"/>
                <w:lang w:val="en-US"/>
              </w:rPr>
              <w:t>taining frequency characteristics for induction motors as a result of the experiment. A convenient procedure for obtaining the frequency response of an induction motor based on the results of an experiment using the mathematical model of an induction motor in the coo</w:t>
            </w:r>
            <w:r w:rsidRPr="00EE2598">
              <w:rPr>
                <w:sz w:val="20"/>
                <w:szCs w:val="20"/>
                <w:lang w:val="en-US"/>
              </w:rPr>
              <w:t>r</w:t>
            </w:r>
            <w:r w:rsidRPr="00EE2598">
              <w:rPr>
                <w:sz w:val="20"/>
                <w:szCs w:val="20"/>
                <w:lang w:val="en-US"/>
              </w:rPr>
              <w:t>dinates of the generalized vector and the Fourier tran</w:t>
            </w:r>
            <w:r w:rsidRPr="00EE2598">
              <w:rPr>
                <w:sz w:val="20"/>
                <w:szCs w:val="20"/>
                <w:lang w:val="en-US"/>
              </w:rPr>
              <w:t>s</w:t>
            </w:r>
            <w:r w:rsidRPr="00EE2598">
              <w:rPr>
                <w:sz w:val="20"/>
                <w:szCs w:val="20"/>
                <w:lang w:val="en-US"/>
              </w:rPr>
              <w:t>form has been developed. As an example, oscillograms of the stator current of an induction motor of the A-12-52-4 type are given for the initial stage of the start-up. For the stator current of this induction motor, a trans</w:t>
            </w:r>
            <w:r w:rsidRPr="00EE2598">
              <w:rPr>
                <w:sz w:val="20"/>
                <w:szCs w:val="20"/>
                <w:lang w:val="en-US"/>
              </w:rPr>
              <w:t>i</w:t>
            </w:r>
            <w:r w:rsidRPr="00EE2598">
              <w:rPr>
                <w:sz w:val="20"/>
                <w:szCs w:val="20"/>
                <w:lang w:val="en-US"/>
              </w:rPr>
              <w:t>tion is made from the phase coordinate system to the coordinates of the generalized vector. The dependences of the stator current on the D and Q axes on time are constructed. The real and imaginary parts of the fr</w:t>
            </w:r>
            <w:r w:rsidRPr="00EE2598">
              <w:rPr>
                <w:sz w:val="20"/>
                <w:szCs w:val="20"/>
                <w:lang w:val="en-US"/>
              </w:rPr>
              <w:t>e</w:t>
            </w:r>
            <w:r w:rsidRPr="00EE2598">
              <w:rPr>
                <w:sz w:val="20"/>
                <w:szCs w:val="20"/>
                <w:lang w:val="en-US"/>
              </w:rPr>
              <w:t>quency characteristic of the engine are calculated for sliding s = 1, the calculations are illustrated by the co</w:t>
            </w:r>
            <w:r w:rsidRPr="00EE2598">
              <w:rPr>
                <w:sz w:val="20"/>
                <w:szCs w:val="20"/>
                <w:lang w:val="en-US"/>
              </w:rPr>
              <w:t>r</w:t>
            </w:r>
            <w:r w:rsidRPr="00EE2598">
              <w:rPr>
                <w:sz w:val="20"/>
                <w:szCs w:val="20"/>
                <w:lang w:val="en-US"/>
              </w:rPr>
              <w:t>responding graphical characteristics. The results of the study are proposed to be used for the calculation of transients in power supply systems for enterprises e</w:t>
            </w:r>
            <w:r w:rsidRPr="00EE2598">
              <w:rPr>
                <w:sz w:val="20"/>
                <w:szCs w:val="20"/>
                <w:lang w:val="en-US"/>
              </w:rPr>
              <w:t>n</w:t>
            </w:r>
            <w:r w:rsidRPr="00EE2598">
              <w:rPr>
                <w:sz w:val="20"/>
                <w:szCs w:val="20"/>
                <w:lang w:val="en-US"/>
              </w:rPr>
              <w:t>gaged in the processing of agricultural products</w:t>
            </w:r>
          </w:p>
        </w:tc>
      </w:tr>
      <w:tr w:rsidR="00611459" w:rsidRPr="00D3315C" w:rsidTr="00954637">
        <w:tc>
          <w:tcPr>
            <w:tcW w:w="250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11459" w:rsidRPr="00EE2598" w:rsidRDefault="00611459" w:rsidP="009039B9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11459" w:rsidRPr="00EE2598" w:rsidRDefault="00611459" w:rsidP="009039B9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611459" w:rsidRPr="00D3315C" w:rsidTr="00954637">
        <w:tc>
          <w:tcPr>
            <w:tcW w:w="250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11459" w:rsidRPr="00D3315C" w:rsidRDefault="00611459" w:rsidP="009E3CA0">
            <w:pPr>
              <w:spacing w:line="240" w:lineRule="auto"/>
              <w:ind w:right="85" w:firstLine="0"/>
              <w:jc w:val="left"/>
              <w:rPr>
                <w:sz w:val="20"/>
                <w:szCs w:val="20"/>
              </w:rPr>
            </w:pPr>
            <w:r w:rsidRPr="00EE2598">
              <w:rPr>
                <w:sz w:val="20"/>
                <w:szCs w:val="20"/>
              </w:rPr>
              <w:t>Ключевые слова: КООРДИНАТЫ ОБОБЩЕННОГО ВЕКТОРА, МАТЕМАТИЧЕСКАЯ МОДЕЛЬ, ОПЕРАТОР, ОСЦИЛЛОГРАММА, ПОСТОЯННАЯ ВРЕМЕНИ, ПРЕОБРАЗОВАНИЕ ФУРЬЕ, СКОЛЬЖЕНИЕ, СТАТОР, СХЕМА ЗАМЕЩЕНИЯ, ЧАСТОТНАЯ ХАРАКТЕРИСТИКА</w:t>
            </w:r>
          </w:p>
          <w:p w:rsidR="00611459" w:rsidRDefault="00611459" w:rsidP="009E3CA0">
            <w:pPr>
              <w:spacing w:line="240" w:lineRule="auto"/>
              <w:ind w:right="85" w:firstLine="0"/>
              <w:jc w:val="left"/>
              <w:rPr>
                <w:sz w:val="20"/>
                <w:szCs w:val="20"/>
                <w:lang w:val="en-US"/>
              </w:rPr>
            </w:pPr>
          </w:p>
          <w:p w:rsidR="00611459" w:rsidRPr="00D3315C" w:rsidRDefault="00611459" w:rsidP="009E3CA0">
            <w:pPr>
              <w:spacing w:line="240" w:lineRule="auto"/>
              <w:ind w:right="85" w:firstLine="0"/>
              <w:jc w:val="left"/>
              <w:rPr>
                <w:sz w:val="20"/>
                <w:szCs w:val="20"/>
                <w:lang w:val="en-US"/>
              </w:rPr>
            </w:pPr>
            <w:r w:rsidRPr="00301B36">
              <w:rPr>
                <w:rFonts w:ascii="Arial" w:hAnsi="Arial" w:cs="Arial"/>
                <w:b/>
                <w:sz w:val="20"/>
              </w:rPr>
              <w:t>Doi: 10.21515/1990-4665-131-0</w:t>
            </w:r>
            <w:r>
              <w:rPr>
                <w:rFonts w:ascii="Arial" w:hAnsi="Arial" w:cs="Arial"/>
                <w:b/>
                <w:sz w:val="20"/>
                <w:lang w:val="en-US"/>
              </w:rPr>
              <w:t>82</w:t>
            </w:r>
          </w:p>
        </w:tc>
        <w:tc>
          <w:tcPr>
            <w:tcW w:w="250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11459" w:rsidRPr="00EE2598" w:rsidRDefault="00611459" w:rsidP="00ED0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EE2598">
              <w:rPr>
                <w:sz w:val="20"/>
                <w:szCs w:val="20"/>
                <w:lang w:val="en-US"/>
              </w:rPr>
              <w:t xml:space="preserve">Keywords: </w:t>
            </w:r>
            <w:r w:rsidRPr="00EE2598">
              <w:rPr>
                <w:caps/>
                <w:sz w:val="20"/>
                <w:szCs w:val="20"/>
                <w:lang w:val="en-US"/>
              </w:rPr>
              <w:t>Coordinates of the generalized vector, mathematical model, operator, OSCILLOGRAM, time  constant, Fourier transform, slip, stator, DIAGRAM OF THE SUBSTITUTION, FREQUENCY CHARACTERISTICS</w:t>
            </w:r>
          </w:p>
        </w:tc>
      </w:tr>
    </w:tbl>
    <w:p w:rsidR="00611459" w:rsidRPr="00EE2598" w:rsidRDefault="00611459" w:rsidP="009D038A">
      <w:pPr>
        <w:rPr>
          <w:lang w:val="en-US"/>
        </w:rPr>
      </w:pPr>
    </w:p>
    <w:p w:rsidR="00611459" w:rsidRPr="00AF49CC" w:rsidRDefault="00611459" w:rsidP="009D63E8">
      <w:r w:rsidRPr="00AF49CC">
        <w:t>В нагрузке крупных предприятий по переработке сельскохозяйс</w:t>
      </w:r>
      <w:r w:rsidRPr="00AF49CC">
        <w:t>т</w:t>
      </w:r>
      <w:r w:rsidRPr="00AF49CC">
        <w:t>венной продукции (например, сахарных заводов) большой удельный вес имеют асинхронные двигатели. Они оказывают существенное влияние на надежную и устойчивую работу систем электроснабжения таких предпр</w:t>
      </w:r>
      <w:r w:rsidRPr="00AF49CC">
        <w:t>и</w:t>
      </w:r>
      <w:r w:rsidRPr="00AF49CC">
        <w:t>ятий, что особенно актуально в переходных режимах. Задача расчета пер</w:t>
      </w:r>
      <w:r w:rsidRPr="00AF49CC">
        <w:t>е</w:t>
      </w:r>
      <w:r w:rsidRPr="00AF49CC">
        <w:t>ходных режимов значительно упрощается при наличии осциллограмм пу</w:t>
      </w:r>
      <w:r w:rsidRPr="00AF49CC">
        <w:t>с</w:t>
      </w:r>
      <w:r w:rsidRPr="00AF49CC">
        <w:t>ка, полученных экспериментальным путем.</w:t>
      </w:r>
    </w:p>
    <w:p w:rsidR="00611459" w:rsidRPr="00AF49CC" w:rsidRDefault="00611459" w:rsidP="009D63E8">
      <w:r w:rsidRPr="00AF49CC">
        <w:t>Для мощных асинхронных двигателей из-за значительной разницы постоянных инерции и времени протекания электромагнитных переходных процессов с достаточной степенью точности можно считать, что электр</w:t>
      </w:r>
      <w:r w:rsidRPr="00AF49CC">
        <w:t>о</w:t>
      </w:r>
      <w:r w:rsidRPr="00AF49CC">
        <w:t>магнитные переходные процессы практически завершаются при скольж</w:t>
      </w:r>
      <w:r w:rsidRPr="00AF49CC">
        <w:t>е</w:t>
      </w:r>
      <w:r w:rsidRPr="00AF49CC">
        <w:t xml:space="preserve">нии </w:t>
      </w:r>
      <w:r w:rsidRPr="00AF49CC">
        <w:rPr>
          <w:lang w:val="en-US"/>
        </w:rPr>
        <w:t>s</w:t>
      </w:r>
      <w:r w:rsidRPr="00AF49CC">
        <w:t xml:space="preserve"> = 1 [1], поэтому для получения частотных характеристик асинхро</w:t>
      </w:r>
      <w:r w:rsidRPr="00AF49CC">
        <w:t>н</w:t>
      </w:r>
      <w:r w:rsidRPr="00AF49CC">
        <w:t>ного двигателя целесообразно использовать режим пуска.</w:t>
      </w:r>
    </w:p>
    <w:p w:rsidR="00611459" w:rsidRPr="00AF49CC" w:rsidRDefault="00611459" w:rsidP="009D63E8">
      <w:r w:rsidRPr="00AF49CC">
        <w:t xml:space="preserve">Пусть для глубокопазного асинхронного двигателя типа А-12-52-4 получены осциллограммы тока статора </w:t>
      </w:r>
      <w:r w:rsidRPr="00AF49CC">
        <w:rPr>
          <w:b/>
          <w:i/>
          <w:lang w:val="en-US"/>
        </w:rPr>
        <w:t>i</w:t>
      </w:r>
      <w:r w:rsidRPr="00AF49CC">
        <w:rPr>
          <w:b/>
          <w:i/>
          <w:vertAlign w:val="subscript"/>
          <w:lang w:val="en-US"/>
        </w:rPr>
        <w:t>a</w:t>
      </w:r>
      <w:r w:rsidRPr="00AF49CC">
        <w:rPr>
          <w:b/>
          <w:i/>
        </w:rPr>
        <w:t>(</w:t>
      </w:r>
      <w:r w:rsidRPr="00AF49CC">
        <w:rPr>
          <w:b/>
          <w:i/>
          <w:lang w:val="en-US"/>
        </w:rPr>
        <w:t>t</w:t>
      </w:r>
      <w:r w:rsidRPr="00AF49CC">
        <w:rPr>
          <w:b/>
          <w:i/>
        </w:rPr>
        <w:t>)</w:t>
      </w:r>
      <w:r w:rsidRPr="00AF49CC">
        <w:t xml:space="preserve">, </w:t>
      </w:r>
      <w:r w:rsidRPr="00AF49CC">
        <w:rPr>
          <w:b/>
          <w:i/>
          <w:lang w:val="en-US"/>
        </w:rPr>
        <w:t>i</w:t>
      </w:r>
      <w:r w:rsidRPr="00AF49CC">
        <w:rPr>
          <w:b/>
          <w:i/>
          <w:vertAlign w:val="subscript"/>
          <w:lang w:val="en-US"/>
        </w:rPr>
        <w:t>b</w:t>
      </w:r>
      <w:r w:rsidRPr="00AF49CC">
        <w:rPr>
          <w:b/>
          <w:i/>
        </w:rPr>
        <w:t>(</w:t>
      </w:r>
      <w:r w:rsidRPr="00AF49CC">
        <w:rPr>
          <w:b/>
          <w:i/>
          <w:lang w:val="en-US"/>
        </w:rPr>
        <w:t>t</w:t>
      </w:r>
      <w:r w:rsidRPr="00AF49CC">
        <w:rPr>
          <w:b/>
          <w:i/>
        </w:rPr>
        <w:t>)</w:t>
      </w:r>
      <w:r w:rsidRPr="00AF49CC">
        <w:t xml:space="preserve">, </w:t>
      </w:r>
      <w:r w:rsidRPr="00AF49CC">
        <w:rPr>
          <w:b/>
          <w:i/>
          <w:lang w:val="en-US"/>
        </w:rPr>
        <w:t>i</w:t>
      </w:r>
      <w:r w:rsidRPr="00AF49CC">
        <w:rPr>
          <w:b/>
          <w:i/>
          <w:vertAlign w:val="subscript"/>
          <w:lang w:val="en-US"/>
        </w:rPr>
        <w:t>c</w:t>
      </w:r>
      <w:r w:rsidRPr="00AF49CC">
        <w:rPr>
          <w:b/>
          <w:i/>
        </w:rPr>
        <w:t>(</w:t>
      </w:r>
      <w:r w:rsidRPr="00AF49CC">
        <w:rPr>
          <w:b/>
          <w:i/>
          <w:lang w:val="en-US"/>
        </w:rPr>
        <w:t>t</w:t>
      </w:r>
      <w:r w:rsidRPr="00AF49CC">
        <w:rPr>
          <w:b/>
          <w:i/>
        </w:rPr>
        <w:t>)</w:t>
      </w:r>
      <w:r w:rsidRPr="00AF49CC">
        <w:t xml:space="preserve"> в начальной стадии пуска, которые изображены на рисунках 1, 2, 3.</w:t>
      </w:r>
    </w:p>
    <w:p w:rsidR="00611459" w:rsidRPr="00AF49CC" w:rsidRDefault="00611459" w:rsidP="0060306E">
      <w:r w:rsidRPr="00AF49CC">
        <w:t>Для математической модели асинхронного двигателя переход от фазной системы координат к координатам обобщенного вектора приведен в [2, 3]. В соответствии с [2, 3] ток статора после преобразования опред</w:t>
      </w:r>
      <w:r w:rsidRPr="00AF49CC">
        <w:t>е</w:t>
      </w:r>
      <w:r w:rsidRPr="00AF49CC">
        <w:t>ляется по формуле:</w:t>
      </w:r>
    </w:p>
    <w:p w:rsidR="00611459" w:rsidRPr="00AF49CC" w:rsidRDefault="00611459" w:rsidP="0060306E"/>
    <w:p w:rsidR="00611459" w:rsidRPr="00AF49CC" w:rsidRDefault="00611459" w:rsidP="0060306E">
      <w:pPr>
        <w:jc w:val="right"/>
      </w:pPr>
      <w:r w:rsidRPr="00232ECB">
        <w:fldChar w:fldCharType="begin"/>
      </w:r>
      <w:r w:rsidRPr="00232ECB">
        <w:instrText xml:space="preserve"> QUOTE </w:instrText>
      </w:r>
      <w:r w:rsidRPr="00232ECB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.6pt;height:12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69&quot;/&gt;&lt;w:doNotEmbedSystemFonts/&gt;&lt;w:defaultTabStop w:val=&quot;708&quot;/&gt;&lt;w:autoHyphenation/&gt;&lt;w:hyphenationZone w:val=&quot;357&quot;/&gt;&lt;w:doNotHyphenateCaps/&gt;&lt;w:drawingGridHorizontalSpacing w:val=&quot;140&quot;/&gt;&lt;w:drawingGridVerticalSpacing w:val=&quot;381&quot;/&gt;&lt;w:displayHorizontalDrawingGridEvery w:val=&quot;2&quot;/&gt;&lt;w:punctuationKerning/&gt;&lt;w:characterSpacingControl w:val=&quot;DontCompress&quot;/&gt;&lt;w:optimizeForBrowser/&gt;&lt;w:allowPNG/&gt;&lt;w:doNotSaveWebPagesAsSingleFil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12F04&quot;/&gt;&lt;wsp:rsid wsp:val=&quot;00000DC8&quot;/&gt;&lt;wsp:rsid wsp:val=&quot;00012B88&quot;/&gt;&lt;wsp:rsid wsp:val=&quot;0001427E&quot;/&gt;&lt;wsp:rsid wsp:val=&quot;00015252&quot;/&gt;&lt;wsp:rsid wsp:val=&quot;000155E9&quot;/&gt;&lt;wsp:rsid wsp:val=&quot;00015E30&quot;/&gt;&lt;wsp:rsid wsp:val=&quot;00022AB5&quot;/&gt;&lt;wsp:rsid wsp:val=&quot;000256B4&quot;/&gt;&lt;wsp:rsid wsp:val=&quot;00025EA1&quot;/&gt;&lt;wsp:rsid wsp:val=&quot;00027082&quot;/&gt;&lt;wsp:rsid wsp:val=&quot;00027691&quot;/&gt;&lt;wsp:rsid wsp:val=&quot;00036A2C&quot;/&gt;&lt;wsp:rsid wsp:val=&quot;00042390&quot;/&gt;&lt;wsp:rsid wsp:val=&quot;00042E84&quot;/&gt;&lt;wsp:rsid wsp:val=&quot;00043FE4&quot;/&gt;&lt;wsp:rsid wsp:val=&quot;000611FE&quot;/&gt;&lt;wsp:rsid wsp:val=&quot;00062582&quot;/&gt;&lt;wsp:rsid wsp:val=&quot;00062A36&quot;/&gt;&lt;wsp:rsid wsp:val=&quot;00065241&quot;/&gt;&lt;wsp:rsid wsp:val=&quot;0006644D&quot;/&gt;&lt;wsp:rsid wsp:val=&quot;0006702A&quot;/&gt;&lt;wsp:rsid wsp:val=&quot;000675EB&quot;/&gt;&lt;wsp:rsid wsp:val=&quot;00087B2D&quot;/&gt;&lt;wsp:rsid wsp:val=&quot;000907B6&quot;/&gt;&lt;wsp:rsid wsp:val=&quot;00091354&quot;/&gt;&lt;wsp:rsid wsp:val=&quot;000A12F2&quot;/&gt;&lt;wsp:rsid wsp:val=&quot;000A25DB&quot;/&gt;&lt;wsp:rsid wsp:val=&quot;000A460E&quot;/&gt;&lt;wsp:rsid wsp:val=&quot;000A51EB&quot;/&gt;&lt;wsp:rsid wsp:val=&quot;000A71C2&quot;/&gt;&lt;wsp:rsid wsp:val=&quot;000A7E67&quot;/&gt;&lt;wsp:rsid wsp:val=&quot;000B00A6&quot;/&gt;&lt;wsp:rsid wsp:val=&quot;000B1930&quot;/&gt;&lt;wsp:rsid wsp:val=&quot;000B25DD&quot;/&gt;&lt;wsp:rsid wsp:val=&quot;000B2D25&quot;/&gt;&lt;wsp:rsid wsp:val=&quot;000B3A07&quot;/&gt;&lt;wsp:rsid wsp:val=&quot;000C1BE1&quot;/&gt;&lt;wsp:rsid wsp:val=&quot;000C35F6&quot;/&gt;&lt;wsp:rsid wsp:val=&quot;000C5152&quot;/&gt;&lt;wsp:rsid wsp:val=&quot;000D1B58&quot;/&gt;&lt;wsp:rsid wsp:val=&quot;000D5650&quot;/&gt;&lt;wsp:rsid wsp:val=&quot;000D7AB9&quot;/&gt;&lt;wsp:rsid wsp:val=&quot;000E198A&quot;/&gt;&lt;wsp:rsid wsp:val=&quot;000E2F97&quot;/&gt;&lt;wsp:rsid wsp:val=&quot;000E3F01&quot;/&gt;&lt;wsp:rsid wsp:val=&quot;000E4D61&quot;/&gt;&lt;wsp:rsid wsp:val=&quot;000E52CD&quot;/&gt;&lt;wsp:rsid wsp:val=&quot;000E66AA&quot;/&gt;&lt;wsp:rsid wsp:val=&quot;000F1665&quot;/&gt;&lt;wsp:rsid wsp:val=&quot;000F4D3A&quot;/&gt;&lt;wsp:rsid wsp:val=&quot;000F50B4&quot;/&gt;&lt;wsp:rsid wsp:val=&quot;000F70AC&quot;/&gt;&lt;wsp:rsid wsp:val=&quot;001018AE&quot;/&gt;&lt;wsp:rsid wsp:val=&quot;001024DC&quot;/&gt;&lt;wsp:rsid wsp:val=&quot;00102CCB&quot;/&gt;&lt;wsp:rsid wsp:val=&quot;001056BE&quot;/&gt;&lt;wsp:rsid wsp:val=&quot;00110D34&quot;/&gt;&lt;wsp:rsid wsp:val=&quot;00130DFF&quot;/&gt;&lt;wsp:rsid wsp:val=&quot;00132126&quot;/&gt;&lt;wsp:rsid wsp:val=&quot;001346A0&quot;/&gt;&lt;wsp:rsid wsp:val=&quot;001366CF&quot;/&gt;&lt;wsp:rsid wsp:val=&quot;00137164&quot;/&gt;&lt;wsp:rsid wsp:val=&quot;00137B68&quot;/&gt;&lt;wsp:rsid wsp:val=&quot;00137FC8&quot;/&gt;&lt;wsp:rsid wsp:val=&quot;0014268D&quot;/&gt;&lt;wsp:rsid wsp:val=&quot;00146764&quot;/&gt;&lt;wsp:rsid wsp:val=&quot;00146F62&quot;/&gt;&lt;wsp:rsid wsp:val=&quot;001505E1&quot;/&gt;&lt;wsp:rsid wsp:val=&quot;00150A3C&quot;/&gt;&lt;wsp:rsid wsp:val=&quot;00150A53&quot;/&gt;&lt;wsp:rsid wsp:val=&quot;00151F4A&quot;/&gt;&lt;wsp:rsid wsp:val=&quot;001632B0&quot;/&gt;&lt;wsp:rsid wsp:val=&quot;001654F0&quot;/&gt;&lt;wsp:rsid wsp:val=&quot;00166743&quot;/&gt;&lt;wsp:rsid wsp:val=&quot;00171F73&quot;/&gt;&lt;wsp:rsid wsp:val=&quot;00174F60&quot;/&gt;&lt;wsp:rsid wsp:val=&quot;001800F0&quot;/&gt;&lt;wsp:rsid wsp:val=&quot;001852B3&quot;/&gt;&lt;wsp:rsid wsp:val=&quot;001864B6&quot;/&gt;&lt;wsp:rsid wsp:val=&quot;001930CB&quot;/&gt;&lt;wsp:rsid wsp:val=&quot;001A0EC0&quot;/&gt;&lt;wsp:rsid wsp:val=&quot;001A207B&quot;/&gt;&lt;wsp:rsid wsp:val=&quot;001A535A&quot;/&gt;&lt;wsp:rsid wsp:val=&quot;001B2A26&quot;/&gt;&lt;wsp:rsid wsp:val=&quot;001B59BF&quot;/&gt;&lt;wsp:rsid wsp:val=&quot;001C1E84&quot;/&gt;&lt;wsp:rsid wsp:val=&quot;001C520D&quot;/&gt;&lt;wsp:rsid wsp:val=&quot;001C5731&quot;/&gt;&lt;wsp:rsid wsp:val=&quot;001D28EA&quot;/&gt;&lt;wsp:rsid wsp:val=&quot;001D5300&quot;/&gt;&lt;wsp:rsid wsp:val=&quot;001E18B9&quot;/&gt;&lt;wsp:rsid wsp:val=&quot;001E1F66&quot;/&gt;&lt;wsp:rsid wsp:val=&quot;001E6525&quot;/&gt;&lt;wsp:rsid wsp:val=&quot;001E7283&quot;/&gt;&lt;wsp:rsid wsp:val=&quot;001E73BA&quot;/&gt;&lt;wsp:rsid wsp:val=&quot;001E7492&quot;/&gt;&lt;wsp:rsid wsp:val=&quot;001F06A3&quot;/&gt;&lt;wsp:rsid wsp:val=&quot;001F16E3&quot;/&gt;&lt;wsp:rsid wsp:val=&quot;001F42F0&quot;/&gt;&lt;wsp:rsid wsp:val=&quot;001F566A&quot;/&gt;&lt;wsp:rsid wsp:val=&quot;001F7425&quot;/&gt;&lt;wsp:rsid wsp:val=&quot;001F77D0&quot;/&gt;&lt;wsp:rsid wsp:val=&quot;0020042E&quot;/&gt;&lt;wsp:rsid wsp:val=&quot;00202A19&quot;/&gt;&lt;wsp:rsid wsp:val=&quot;00204D50&quot;/&gt;&lt;wsp:rsid wsp:val=&quot;00204DE9&quot;/&gt;&lt;wsp:rsid wsp:val=&quot;002052D5&quot;/&gt;&lt;wsp:rsid wsp:val=&quot;002101D9&quot;/&gt;&lt;wsp:rsid wsp:val=&quot;00210E90&quot;/&gt;&lt;wsp:rsid wsp:val=&quot;002111DA&quot;/&gt;&lt;wsp:rsid wsp:val=&quot;00211533&quot;/&gt;&lt;wsp:rsid wsp:val=&quot;00212F04&quot;/&gt;&lt;wsp:rsid wsp:val=&quot;0021397F&quot;/&gt;&lt;wsp:rsid wsp:val=&quot;002174DC&quot;/&gt;&lt;wsp:rsid wsp:val=&quot;002256F9&quot;/&gt;&lt;wsp:rsid wsp:val=&quot;00225757&quot;/&gt;&lt;wsp:rsid wsp:val=&quot;00225891&quot;/&gt;&lt;wsp:rsid wsp:val=&quot;00227272&quot;/&gt;&lt;wsp:rsid wsp:val=&quot;00230031&quot;/&gt;&lt;wsp:rsid wsp:val=&quot;00231A08&quot;/&gt;&lt;wsp:rsid wsp:val=&quot;00232BF3&quot;/&gt;&lt;wsp:rsid wsp:val=&quot;00232ECB&quot;/&gt;&lt;wsp:rsid wsp:val=&quot;00234D66&quot;/&gt;&lt;wsp:rsid wsp:val=&quot;00240F05&quot;/&gt;&lt;wsp:rsid wsp:val=&quot;00242F0B&quot;/&gt;&lt;wsp:rsid wsp:val=&quot;00244855&quot;/&gt;&lt;wsp:rsid wsp:val=&quot;00244BA0&quot;/&gt;&lt;wsp:rsid wsp:val=&quot;00246149&quot;/&gt;&lt;wsp:rsid wsp:val=&quot;002472B5&quot;/&gt;&lt;wsp:rsid wsp:val=&quot;00250440&quot;/&gt;&lt;wsp:rsid wsp:val=&quot;002504F8&quot;/&gt;&lt;wsp:rsid wsp:val=&quot;002600C8&quot;/&gt;&lt;wsp:rsid wsp:val=&quot;00260B3D&quot;/&gt;&lt;wsp:rsid wsp:val=&quot;002632A4&quot;/&gt;&lt;wsp:rsid wsp:val=&quot;00271A81&quot;/&gt;&lt;wsp:rsid wsp:val=&quot;00273B17&quot;/&gt;&lt;wsp:rsid wsp:val=&quot;0027698E&quot;/&gt;&lt;wsp:rsid wsp:val=&quot;002779D1&quot;/&gt;&lt;wsp:rsid wsp:val=&quot;00281B18&quot;/&gt;&lt;wsp:rsid wsp:val=&quot;002824F5&quot;/&gt;&lt;wsp:rsid wsp:val=&quot;00284725&quot;/&gt;&lt;wsp:rsid wsp:val=&quot;00290D00&quot;/&gt;&lt;wsp:rsid wsp:val=&quot;00291EE8&quot;/&gt;&lt;wsp:rsid wsp:val=&quot;00292FEE&quot;/&gt;&lt;wsp:rsid wsp:val=&quot;00294426&quot;/&gt;&lt;wsp:rsid wsp:val=&quot;002A0544&quot;/&gt;&lt;wsp:rsid wsp:val=&quot;002A06FF&quot;/&gt;&lt;wsp:rsid wsp:val=&quot;002A077C&quot;/&gt;&lt;wsp:rsid wsp:val=&quot;002A1247&quot;/&gt;&lt;wsp:rsid wsp:val=&quot;002A3F2A&quot;/&gt;&lt;wsp:rsid wsp:val=&quot;002A477C&quot;/&gt;&lt;wsp:rsid wsp:val=&quot;002A66A7&quot;/&gt;&lt;wsp:rsid wsp:val=&quot;002A686D&quot;/&gt;&lt;wsp:rsid wsp:val=&quot;002B04A0&quot;/&gt;&lt;wsp:rsid wsp:val=&quot;002B2856&quot;/&gt;&lt;wsp:rsid wsp:val=&quot;002B2A11&quot;/&gt;&lt;wsp:rsid wsp:val=&quot;002B2A18&quot;/&gt;&lt;wsp:rsid wsp:val=&quot;002C4945&quot;/&gt;&lt;wsp:rsid wsp:val=&quot;002C5850&quot;/&gt;&lt;wsp:rsid wsp:val=&quot;002C6ED6&quot;/&gt;&lt;wsp:rsid wsp:val=&quot;002C7254&quot;/&gt;&lt;wsp:rsid wsp:val=&quot;002D5084&quot;/&gt;&lt;wsp:rsid wsp:val=&quot;002D5E95&quot;/&gt;&lt;wsp:rsid wsp:val=&quot;002D5FF8&quot;/&gt;&lt;wsp:rsid wsp:val=&quot;002E7A2B&quot;/&gt;&lt;wsp:rsid wsp:val=&quot;002F0033&quot;/&gt;&lt;wsp:rsid wsp:val=&quot;002F4B1D&quot;/&gt;&lt;wsp:rsid wsp:val=&quot;002F5748&quot;/&gt;&lt;wsp:rsid wsp:val=&quot;002F5E41&quot;/&gt;&lt;wsp:rsid wsp:val=&quot;002F7BF9&quot;/&gt;&lt;wsp:rsid wsp:val=&quot;0030107F&quot;/&gt;&lt;wsp:rsid wsp:val=&quot;00302069&quot;/&gt;&lt;wsp:rsid wsp:val=&quot;003063F0&quot;/&gt;&lt;wsp:rsid wsp:val=&quot;00306980&quot;/&gt;&lt;wsp:rsid wsp:val=&quot;003103B7&quot;/&gt;&lt;wsp:rsid wsp:val=&quot;00316734&quot;/&gt;&lt;wsp:rsid wsp:val=&quot;00317380&quot;/&gt;&lt;wsp:rsid wsp:val=&quot;00317F18&quot;/&gt;&lt;wsp:rsid wsp:val=&quot;0032640D&quot;/&gt;&lt;wsp:rsid wsp:val=&quot;00332356&quot;/&gt;&lt;wsp:rsid wsp:val=&quot;003415E2&quot;/&gt;&lt;wsp:rsid wsp:val=&quot;003427E4&quot;/&gt;&lt;wsp:rsid wsp:val=&quot;00343F66&quot;/&gt;&lt;wsp:rsid wsp:val=&quot;00344143&quot;/&gt;&lt;wsp:rsid wsp:val=&quot;00344822&quot;/&gt;&lt;wsp:rsid wsp:val=&quot;00350FB2&quot;/&gt;&lt;wsp:rsid wsp:val=&quot;00351F44&quot;/&gt;&lt;wsp:rsid wsp:val=&quot;003534CE&quot;/&gt;&lt;wsp:rsid wsp:val=&quot;00361465&quot;/&gt;&lt;wsp:rsid wsp:val=&quot;0036221D&quot;/&gt;&lt;wsp:rsid wsp:val=&quot;00364527&quot;/&gt;&lt;wsp:rsid wsp:val=&quot;00366EA3&quot;/&gt;&lt;wsp:rsid wsp:val=&quot;0037307B&quot;/&gt;&lt;wsp:rsid wsp:val=&quot;0037307D&quot;/&gt;&lt;wsp:rsid wsp:val=&quot;00373F15&quot;/&gt;&lt;wsp:rsid wsp:val=&quot;003746B3&quot;/&gt;&lt;wsp:rsid wsp:val=&quot;00381567&quot;/&gt;&lt;wsp:rsid wsp:val=&quot;00382CBE&quot;/&gt;&lt;wsp:rsid wsp:val=&quot;00385048&quot;/&gt;&lt;wsp:rsid wsp:val=&quot;00391E1B&quot;/&gt;&lt;wsp:rsid wsp:val=&quot;00394257&quot;/&gt;&lt;wsp:rsid wsp:val=&quot;00394402&quot;/&gt;&lt;wsp:rsid wsp:val=&quot;00394EDF&quot;/&gt;&lt;wsp:rsid wsp:val=&quot;003A01BC&quot;/&gt;&lt;wsp:rsid wsp:val=&quot;003A24FA&quot;/&gt;&lt;wsp:rsid wsp:val=&quot;003B031D&quot;/&gt;&lt;wsp:rsid wsp:val=&quot;003B03EE&quot;/&gt;&lt;wsp:rsid wsp:val=&quot;003B1472&quot;/&gt;&lt;wsp:rsid wsp:val=&quot;003B7927&quot;/&gt;&lt;wsp:rsid wsp:val=&quot;003C02A6&quot;/&gt;&lt;wsp:rsid wsp:val=&quot;003C39F7&quot;/&gt;&lt;wsp:rsid wsp:val=&quot;003C6978&quot;/&gt;&lt;wsp:rsid wsp:val=&quot;003D15CB&quot;/&gt;&lt;wsp:rsid wsp:val=&quot;003D1782&quot;/&gt;&lt;wsp:rsid wsp:val=&quot;003D3457&quot;/&gt;&lt;wsp:rsid wsp:val=&quot;003D3DCA&quot;/&gt;&lt;wsp:rsid wsp:val=&quot;003D6674&quot;/&gt;&lt;wsp:rsid wsp:val=&quot;003D6769&quot;/&gt;&lt;wsp:rsid wsp:val=&quot;003E0301&quot;/&gt;&lt;wsp:rsid wsp:val=&quot;003E0422&quot;/&gt;&lt;wsp:rsid wsp:val=&quot;003F365B&quot;/&gt;&lt;wsp:rsid wsp:val=&quot;003F4C53&quot;/&gt;&lt;wsp:rsid wsp:val=&quot;003F63C1&quot;/&gt;&lt;wsp:rsid wsp:val=&quot;0040088F&quot;/&gt;&lt;wsp:rsid wsp:val=&quot;00402E09&quot;/&gt;&lt;wsp:rsid wsp:val=&quot;00403775&quot;/&gt;&lt;wsp:rsid wsp:val=&quot;00406EB8&quot;/&gt;&lt;wsp:rsid wsp:val=&quot;00411EAB&quot;/&gt;&lt;wsp:rsid wsp:val=&quot;00415195&quot;/&gt;&lt;wsp:rsid wsp:val=&quot;004270D1&quot;/&gt;&lt;wsp:rsid wsp:val=&quot;004309DF&quot;/&gt;&lt;wsp:rsid wsp:val=&quot;0043187E&quot;/&gt;&lt;wsp:rsid wsp:val=&quot;00433787&quot;/&gt;&lt;wsp:rsid wsp:val=&quot;00436210&quot;/&gt;&lt;wsp:rsid wsp:val=&quot;00436AEC&quot;/&gt;&lt;wsp:rsid wsp:val=&quot;00442A2C&quot;/&gt;&lt;wsp:rsid wsp:val=&quot;004503EC&quot;/&gt;&lt;wsp:rsid wsp:val=&quot;00452500&quot;/&gt;&lt;wsp:rsid wsp:val=&quot;00452D5E&quot;/&gt;&lt;wsp:rsid wsp:val=&quot;004537F6&quot;/&gt;&lt;wsp:rsid wsp:val=&quot;0045380C&quot;/&gt;&lt;wsp:rsid wsp:val=&quot;004562BC&quot;/&gt;&lt;wsp:rsid wsp:val=&quot;00465F64&quot;/&gt;&lt;wsp:rsid wsp:val=&quot;00473ABF&quot;/&gt;&lt;wsp:rsid wsp:val=&quot;004748BE&quot;/&gt;&lt;wsp:rsid wsp:val=&quot;00476B0F&quot;/&gt;&lt;wsp:rsid wsp:val=&quot;00477BC6&quot;/&gt;&lt;wsp:rsid wsp:val=&quot;0048210E&quot;/&gt;&lt;wsp:rsid wsp:val=&quot;00485C49&quot;/&gt;&lt;wsp:rsid wsp:val=&quot;00487DB1&quot;/&gt;&lt;wsp:rsid wsp:val=&quot;00490F4D&quot;/&gt;&lt;wsp:rsid wsp:val=&quot;00491E80&quot;/&gt;&lt;wsp:rsid wsp:val=&quot;00492255&quot;/&gt;&lt;wsp:rsid wsp:val=&quot;00496238&quot;/&gt;&lt;wsp:rsid wsp:val=&quot;00496359&quot;/&gt;&lt;wsp:rsid wsp:val=&quot;004A02D5&quot;/&gt;&lt;wsp:rsid wsp:val=&quot;004A03B0&quot;/&gt;&lt;wsp:rsid wsp:val=&quot;004A082B&quot;/&gt;&lt;wsp:rsid wsp:val=&quot;004A46D4&quot;/&gt;&lt;wsp:rsid wsp:val=&quot;004A5F62&quot;/&gt;&lt;wsp:rsid wsp:val=&quot;004A62A8&quot;/&gt;&lt;wsp:rsid wsp:val=&quot;004A66EF&quot;/&gt;&lt;wsp:rsid wsp:val=&quot;004A6D17&quot;/&gt;&lt;wsp:rsid wsp:val=&quot;004B275D&quot;/&gt;&lt;wsp:rsid wsp:val=&quot;004B3A61&quot;/&gt;&lt;wsp:rsid wsp:val=&quot;004B7618&quot;/&gt;&lt;wsp:rsid wsp:val=&quot;004C51EB&quot;/&gt;&lt;wsp:rsid wsp:val=&quot;004C656C&quot;/&gt;&lt;wsp:rsid wsp:val=&quot;004D4690&quot;/&gt;&lt;wsp:rsid wsp:val=&quot;004D5A29&quot;/&gt;&lt;wsp:rsid wsp:val=&quot;004D77F0&quot;/&gt;&lt;wsp:rsid wsp:val=&quot;004E35F5&quot;/&gt;&lt;wsp:rsid wsp:val=&quot;004E556C&quot;/&gt;&lt;wsp:rsid wsp:val=&quot;004F59CA&quot;/&gt;&lt;wsp:rsid wsp:val=&quot;00500A20&quot;/&gt;&lt;wsp:rsid wsp:val=&quot;00504760&quot;/&gt;&lt;wsp:rsid wsp:val=&quot;005067CA&quot;/&gt;&lt;wsp:rsid wsp:val=&quot;00507283&quot;/&gt;&lt;wsp:rsid wsp:val=&quot;00510658&quot;/&gt;&lt;wsp:rsid wsp:val=&quot;00521180&quot;/&gt;&lt;wsp:rsid wsp:val=&quot;00522892&quot;/&gt;&lt;wsp:rsid wsp:val=&quot;0053178F&quot;/&gt;&lt;wsp:rsid wsp:val=&quot;00533390&quot;/&gt;&lt;wsp:rsid wsp:val=&quot;00542D6B&quot;/&gt;&lt;wsp:rsid wsp:val=&quot;00547DDA&quot;/&gt;&lt;wsp:rsid wsp:val=&quot;00550E37&quot;/&gt;&lt;wsp:rsid wsp:val=&quot;0055286B&quot;/&gt;&lt;wsp:rsid wsp:val=&quot;0055360B&quot;/&gt;&lt;wsp:rsid wsp:val=&quot;005614C4&quot;/&gt;&lt;wsp:rsid wsp:val=&quot;00562430&quot;/&gt;&lt;wsp:rsid wsp:val=&quot;00562471&quot;/&gt;&lt;wsp:rsid wsp:val=&quot;005625CB&quot;/&gt;&lt;wsp:rsid wsp:val=&quot;00563CE5&quot;/&gt;&lt;wsp:rsid wsp:val=&quot;0056665F&quot;/&gt;&lt;wsp:rsid wsp:val=&quot;005717BF&quot;/&gt;&lt;wsp:rsid wsp:val=&quot;00574D3F&quot;/&gt;&lt;wsp:rsid wsp:val=&quot;00576B30&quot;/&gt;&lt;wsp:rsid wsp:val=&quot;00583DE9&quot;/&gt;&lt;wsp:rsid wsp:val=&quot;00584A39&quot;/&gt;&lt;wsp:rsid wsp:val=&quot;00595B51&quot;/&gt;&lt;wsp:rsid wsp:val=&quot;005A04ED&quot;/&gt;&lt;wsp:rsid wsp:val=&quot;005A0755&quot;/&gt;&lt;wsp:rsid wsp:val=&quot;005A67FC&quot;/&gt;&lt;wsp:rsid wsp:val=&quot;005B3E66&quot;/&gt;&lt;wsp:rsid wsp:val=&quot;005B4E7E&quot;/&gt;&lt;wsp:rsid wsp:val=&quot;005B50F3&quot;/&gt;&lt;wsp:rsid wsp:val=&quot;005C1A48&quot;/&gt;&lt;wsp:rsid wsp:val=&quot;005C6EF1&quot;/&gt;&lt;wsp:rsid wsp:val=&quot;005D360A&quot;/&gt;&lt;wsp:rsid wsp:val=&quot;005D378E&quot;/&gt;&lt;wsp:rsid wsp:val=&quot;005D3849&quot;/&gt;&lt;wsp:rsid wsp:val=&quot;005D4C29&quot;/&gt;&lt;wsp:rsid wsp:val=&quot;005E0599&quot;/&gt;&lt;wsp:rsid wsp:val=&quot;005E3B8E&quot;/&gt;&lt;wsp:rsid wsp:val=&quot;005E4C40&quot;/&gt;&lt;wsp:rsid wsp:val=&quot;005E7043&quot;/&gt;&lt;wsp:rsid wsp:val=&quot;005F086A&quot;/&gt;&lt;wsp:rsid wsp:val=&quot;005F21CC&quot;/&gt;&lt;wsp:rsid wsp:val=&quot;005F3900&quot;/&gt;&lt;wsp:rsid wsp:val=&quot;005F50F5&quot;/&gt;&lt;wsp:rsid wsp:val=&quot;0060306E&quot;/&gt;&lt;wsp:rsid wsp:val=&quot;0060704E&quot;/&gt;&lt;wsp:rsid wsp:val=&quot;006079B5&quot;/&gt;&lt;wsp:rsid wsp:val=&quot;006137BA&quot;/&gt;&lt;wsp:rsid wsp:val=&quot;00613F07&quot;/&gt;&lt;wsp:rsid wsp:val=&quot;006141FF&quot;/&gt;&lt;wsp:rsid wsp:val=&quot;00621230&quot;/&gt;&lt;wsp:rsid wsp:val=&quot;006231E5&quot;/&gt;&lt;wsp:rsid wsp:val=&quot;006321E9&quot;/&gt;&lt;wsp:rsid wsp:val=&quot;00637B61&quot;/&gt;&lt;wsp:rsid wsp:val=&quot;00644F35&quot;/&gt;&lt;wsp:rsid wsp:val=&quot;00652556&quot;/&gt;&lt;wsp:rsid wsp:val=&quot;00654C35&quot;/&gt;&lt;wsp:rsid wsp:val=&quot;0065510E&quot;/&gt;&lt;wsp:rsid wsp:val=&quot;0066448C&quot;/&gt;&lt;wsp:rsid wsp:val=&quot;00664BA8&quot;/&gt;&lt;wsp:rsid wsp:val=&quot;006650C3&quot;/&gt;&lt;wsp:rsid wsp:val=&quot;00677EC9&quot;/&gt;&lt;wsp:rsid wsp:val=&quot;0068026E&quot;/&gt;&lt;wsp:rsid wsp:val=&quot;00683171&quot;/&gt;&lt;wsp:rsid wsp:val=&quot;00684B8F&quot;/&gt;&lt;wsp:rsid wsp:val=&quot;00687F1F&quot;/&gt;&lt;wsp:rsid wsp:val=&quot;006909ED&quot;/&gt;&lt;wsp:rsid wsp:val=&quot;0069369B&quot;/&gt;&lt;wsp:rsid wsp:val=&quot;00694939&quot;/&gt;&lt;wsp:rsid wsp:val=&quot;006968BD&quot;/&gt;&lt;wsp:rsid wsp:val=&quot;006A1085&quot;/&gt;&lt;wsp:rsid wsp:val=&quot;006A1363&quot;/&gt;&lt;wsp:rsid wsp:val=&quot;006A2D43&quot;/&gt;&lt;wsp:rsid wsp:val=&quot;006A315A&quot;/&gt;&lt;wsp:rsid wsp:val=&quot;006A5B34&quot;/&gt;&lt;wsp:rsid wsp:val=&quot;006B01D0&quot;/&gt;&lt;wsp:rsid wsp:val=&quot;006B13A0&quot;/&gt;&lt;wsp:rsid wsp:val=&quot;006B2B5C&quot;/&gt;&lt;wsp:rsid wsp:val=&quot;006B3B26&quot;/&gt;&lt;wsp:rsid wsp:val=&quot;006B4B96&quot;/&gt;&lt;wsp:rsid wsp:val=&quot;006B5BE3&quot;/&gt;&lt;wsp:rsid wsp:val=&quot;006C0A9F&quot;/&gt;&lt;wsp:rsid wsp:val=&quot;006C119A&quot;/&gt;&lt;wsp:rsid wsp:val=&quot;006C1B7C&quot;/&gt;&lt;wsp:rsid wsp:val=&quot;006C3B79&quot;/&gt;&lt;wsp:rsid wsp:val=&quot;006C5C7B&quot;/&gt;&lt;wsp:rsid wsp:val=&quot;006D430D&quot;/&gt;&lt;wsp:rsid wsp:val=&quot;006D4EAD&quot;/&gt;&lt;wsp:rsid wsp:val=&quot;006D5952&quot;/&gt;&lt;wsp:rsid wsp:val=&quot;006D741F&quot;/&gt;&lt;wsp:rsid wsp:val=&quot;006E2F64&quot;/&gt;&lt;wsp:rsid wsp:val=&quot;006E5843&quot;/&gt;&lt;wsp:rsid wsp:val=&quot;006F3F4D&quot;/&gt;&lt;wsp:rsid wsp:val=&quot;006F6B9F&quot;/&gt;&lt;wsp:rsid wsp:val=&quot;006F74D3&quot;/&gt;&lt;wsp:rsid wsp:val=&quot;007001C3&quot;/&gt;&lt;wsp:rsid wsp:val=&quot;00702C69&quot;/&gt;&lt;wsp:rsid wsp:val=&quot;00702E26&quot;/&gt;&lt;wsp:rsid wsp:val=&quot;0070346C&quot;/&gt;&lt;wsp:rsid wsp:val=&quot;00703618&quot;/&gt;&lt;wsp:rsid wsp:val=&quot;00704B10&quot;/&gt;&lt;wsp:rsid wsp:val=&quot;00706AA5&quot;/&gt;&lt;wsp:rsid wsp:val=&quot;00707D22&quot;/&gt;&lt;wsp:rsid wsp:val=&quot;007149FE&quot;/&gt;&lt;wsp:rsid wsp:val=&quot;00714CEF&quot;/&gt;&lt;wsp:rsid wsp:val=&quot;00716428&quot;/&gt;&lt;wsp:rsid wsp:val=&quot;00720BEF&quot;/&gt;&lt;wsp:rsid wsp:val=&quot;00723D69&quot;/&gt;&lt;wsp:rsid wsp:val=&quot;00724E44&quot;/&gt;&lt;wsp:rsid wsp:val=&quot;00725FA3&quot;/&gt;&lt;wsp:rsid wsp:val=&quot;00734C60&quot;/&gt;&lt;wsp:rsid wsp:val=&quot;00736383&quot;/&gt;&lt;wsp:rsid wsp:val=&quot;007366AA&quot;/&gt;&lt;wsp:rsid wsp:val=&quot;0073692A&quot;/&gt;&lt;wsp:rsid wsp:val=&quot;007371CF&quot;/&gt;&lt;wsp:rsid wsp:val=&quot;007433B7&quot;/&gt;&lt;wsp:rsid wsp:val=&quot;00746AE2&quot;/&gt;&lt;wsp:rsid wsp:val=&quot;007523D3&quot;/&gt;&lt;wsp:rsid wsp:val=&quot;00756C9D&quot;/&gt;&lt;wsp:rsid wsp:val=&quot;00762DAD&quot;/&gt;&lt;wsp:rsid wsp:val=&quot;00763051&quot;/&gt;&lt;wsp:rsid wsp:val=&quot;007647D9&quot;/&gt;&lt;wsp:rsid wsp:val=&quot;00765166&quot;/&gt;&lt;wsp:rsid wsp:val=&quot;00770119&quot;/&gt;&lt;wsp:rsid wsp:val=&quot;007718B2&quot;/&gt;&lt;wsp:rsid wsp:val=&quot;007745D5&quot;/&gt;&lt;wsp:rsid wsp:val=&quot;00776F4B&quot;/&gt;&lt;wsp:rsid wsp:val=&quot;0077756B&quot;/&gt;&lt;wsp:rsid wsp:val=&quot;00781182&quot;/&gt;&lt;wsp:rsid wsp:val=&quot;00781D13&quot;/&gt;&lt;wsp:rsid wsp:val=&quot;0078238F&quot;/&gt;&lt;wsp:rsid wsp:val=&quot;007829C7&quot;/&gt;&lt;wsp:rsid wsp:val=&quot;0078715D&quot;/&gt;&lt;wsp:rsid wsp:val=&quot;0078717E&quot;/&gt;&lt;wsp:rsid wsp:val=&quot;00787487&quot;/&gt;&lt;wsp:rsid wsp:val=&quot;00790CCA&quot;/&gt;&lt;wsp:rsid wsp:val=&quot;00792DF8&quot;/&gt;&lt;wsp:rsid wsp:val=&quot;00793936&quot;/&gt;&lt;wsp:rsid wsp:val=&quot;0079407B&quot;/&gt;&lt;wsp:rsid wsp:val=&quot;00795569&quot;/&gt;&lt;wsp:rsid wsp:val=&quot;0079724A&quot;/&gt;&lt;wsp:rsid wsp:val=&quot;007974B0&quot;/&gt;&lt;wsp:rsid wsp:val=&quot;007A31E9&quot;/&gt;&lt;wsp:rsid wsp:val=&quot;007B24C0&quot;/&gt;&lt;wsp:rsid wsp:val=&quot;007B4610&quot;/&gt;&lt;wsp:rsid wsp:val=&quot;007B4AB5&quot;/&gt;&lt;wsp:rsid wsp:val=&quot;007C2CAB&quot;/&gt;&lt;wsp:rsid wsp:val=&quot;007C3E6A&quot;/&gt;&lt;wsp:rsid wsp:val=&quot;007C50F3&quot;/&gt;&lt;wsp:rsid wsp:val=&quot;007D1E71&quot;/&gt;&lt;wsp:rsid wsp:val=&quot;007D32FC&quot;/&gt;&lt;wsp:rsid wsp:val=&quot;007D3A88&quot;/&gt;&lt;wsp:rsid wsp:val=&quot;007D3A95&quot;/&gt;&lt;wsp:rsid wsp:val=&quot;007E0CCC&quot;/&gt;&lt;wsp:rsid wsp:val=&quot;007E1969&quot;/&gt;&lt;wsp:rsid wsp:val=&quot;007E1C08&quot;/&gt;&lt;wsp:rsid wsp:val=&quot;007E4934&quot;/&gt;&lt;wsp:rsid wsp:val=&quot;007E69D7&quot;/&gt;&lt;wsp:rsid wsp:val=&quot;007F00E2&quot;/&gt;&lt;wsp:rsid wsp:val=&quot;007F0185&quot;/&gt;&lt;wsp:rsid wsp:val=&quot;007F04E3&quot;/&gt;&lt;wsp:rsid wsp:val=&quot;007F15E2&quot;/&gt;&lt;wsp:rsid wsp:val=&quot;007F2408&quot;/&gt;&lt;wsp:rsid wsp:val=&quot;007F3857&quot;/&gt;&lt;wsp:rsid wsp:val=&quot;007F6A4D&quot;/&gt;&lt;wsp:rsid wsp:val=&quot;00807C47&quot;/&gt;&lt;wsp:rsid wsp:val=&quot;0081073E&quot;/&gt;&lt;wsp:rsid wsp:val=&quot;00812C0D&quot;/&gt;&lt;wsp:rsid wsp:val=&quot;00812DF2&quot;/&gt;&lt;wsp:rsid wsp:val=&quot;00820340&quot;/&gt;&lt;wsp:rsid wsp:val=&quot;00824172&quot;/&gt;&lt;wsp:rsid wsp:val=&quot;008252C4&quot;/&gt;&lt;wsp:rsid wsp:val=&quot;00826084&quot;/&gt;&lt;wsp:rsid wsp:val=&quot;008262DF&quot;/&gt;&lt;wsp:rsid wsp:val=&quot;00830165&quot;/&gt;&lt;wsp:rsid wsp:val=&quot;00833D39&quot;/&gt;&lt;wsp:rsid wsp:val=&quot;00835128&quot;/&gt;&lt;wsp:rsid wsp:val=&quot;0083760D&quot;/&gt;&lt;wsp:rsid wsp:val=&quot;00840CF3&quot;/&gt;&lt;wsp:rsid wsp:val=&quot;00843001&quot;/&gt;&lt;wsp:rsid wsp:val=&quot;008471E7&quot;/&gt;&lt;wsp:rsid wsp:val=&quot;008478AC&quot;/&gt;&lt;wsp:rsid wsp:val=&quot;00851DD2&quot;/&gt;&lt;wsp:rsid wsp:val=&quot;00852BC6&quot;/&gt;&lt;wsp:rsid wsp:val=&quot;00854D19&quot;/&gt;&lt;wsp:rsid wsp:val=&quot;00855EC2&quot;/&gt;&lt;wsp:rsid wsp:val=&quot;0086137F&quot;/&gt;&lt;wsp:rsid wsp:val=&quot;00864AB5&quot;/&gt;&lt;wsp:rsid wsp:val=&quot;00865803&quot;/&gt;&lt;wsp:rsid wsp:val=&quot;00870E69&quot;/&gt;&lt;wsp:rsid wsp:val=&quot;00871A06&quot;/&gt;&lt;wsp:rsid wsp:val=&quot;00876BC3&quot;/&gt;&lt;wsp:rsid wsp:val=&quot;00877A31&quot;/&gt;&lt;wsp:rsid wsp:val=&quot;008841D4&quot;/&gt;&lt;wsp:rsid wsp:val=&quot;0088617F&quot;/&gt;&lt;wsp:rsid wsp:val=&quot;00890ACE&quot;/&gt;&lt;wsp:rsid wsp:val=&quot;008930B0&quot;/&gt;&lt;wsp:rsid wsp:val=&quot;008931F2&quot;/&gt;&lt;wsp:rsid wsp:val=&quot;0089440E&quot;/&gt;&lt;wsp:rsid wsp:val=&quot;008954A1&quot;/&gt;&lt;wsp:rsid wsp:val=&quot;008A0389&quot;/&gt;&lt;wsp:rsid wsp:val=&quot;008A3E09&quot;/&gt;&lt;wsp:rsid wsp:val=&quot;008A4C4D&quot;/&gt;&lt;wsp:rsid wsp:val=&quot;008A4E5F&quot;/&gt;&lt;wsp:rsid wsp:val=&quot;008A6539&quot;/&gt;&lt;wsp:rsid wsp:val=&quot;008A6968&quot;/&gt;&lt;wsp:rsid wsp:val=&quot;008B125A&quot;/&gt;&lt;wsp:rsid wsp:val=&quot;008B39ED&quot;/&gt;&lt;wsp:rsid wsp:val=&quot;008B6479&quot;/&gt;&lt;wsp:rsid wsp:val=&quot;008B69A7&quot;/&gt;&lt;wsp:rsid wsp:val=&quot;008C5FFF&quot;/&gt;&lt;wsp:rsid wsp:val=&quot;008C7805&quot;/&gt;&lt;wsp:rsid wsp:val=&quot;008D0E22&quot;/&gt;&lt;wsp:rsid wsp:val=&quot;008D32F8&quot;/&gt;&lt;wsp:rsid wsp:val=&quot;008D5C06&quot;/&gt;&lt;wsp:rsid wsp:val=&quot;008E01C2&quot;/&gt;&lt;wsp:rsid wsp:val=&quot;008E0F0A&quot;/&gt;&lt;wsp:rsid wsp:val=&quot;008E1B14&quot;/&gt;&lt;wsp:rsid wsp:val=&quot;008E55FA&quot;/&gt;&lt;wsp:rsid wsp:val=&quot;008E5CD7&quot;/&gt;&lt;wsp:rsid wsp:val=&quot;008E5F99&quot;/&gt;&lt;wsp:rsid wsp:val=&quot;008F17CD&quot;/&gt;&lt;wsp:rsid wsp:val=&quot;008F3918&quot;/&gt;&lt;wsp:rsid wsp:val=&quot;008F6D04&quot;/&gt;&lt;wsp:rsid wsp:val=&quot;008F7423&quot;/&gt;&lt;wsp:rsid wsp:val=&quot;008F78D6&quot;/&gt;&lt;wsp:rsid wsp:val=&quot;00900504&quot;/&gt;&lt;wsp:rsid wsp:val=&quot;00901B59&quot;/&gt;&lt;wsp:rsid wsp:val=&quot;009039B9&quot;/&gt;&lt;wsp:rsid wsp:val=&quot;009045C0&quot;/&gt;&lt;wsp:rsid wsp:val=&quot;009052FC&quot;/&gt;&lt;wsp:rsid wsp:val=&quot;009108DA&quot;/&gt;&lt;wsp:rsid wsp:val=&quot;00910E50&quot;/&gt;&lt;wsp:rsid wsp:val=&quot;00911B8E&quot;/&gt;&lt;wsp:rsid wsp:val=&quot;0091305F&quot;/&gt;&lt;wsp:rsid wsp:val=&quot;009211B4&quot;/&gt;&lt;wsp:rsid wsp:val=&quot;0092351D&quot;/&gt;&lt;wsp:rsid wsp:val=&quot;009264CF&quot;/&gt;&lt;wsp:rsid wsp:val=&quot;009316D8&quot;/&gt;&lt;wsp:rsid wsp:val=&quot;00935B0B&quot;/&gt;&lt;wsp:rsid wsp:val=&quot;009404EE&quot;/&gt;&lt;wsp:rsid wsp:val=&quot;00940CAB&quot;/&gt;&lt;wsp:rsid wsp:val=&quot;00942768&quot;/&gt;&lt;wsp:rsid wsp:val=&quot;00942BCD&quot;/&gt;&lt;wsp:rsid wsp:val=&quot;00947849&quot;/&gt;&lt;wsp:rsid wsp:val=&quot;00950EB3&quot;/&gt;&lt;wsp:rsid wsp:val=&quot;00951013&quot;/&gt;&lt;wsp:rsid wsp:val=&quot;009517F9&quot;/&gt;&lt;wsp:rsid wsp:val=&quot;009527AF&quot;/&gt;&lt;wsp:rsid wsp:val=&quot;00953B26&quot;/&gt;&lt;wsp:rsid wsp:val=&quot;00953C18&quot;/&gt;&lt;wsp:rsid wsp:val=&quot;00954063&quot;/&gt;&lt;wsp:rsid wsp:val=&quot;00954637&quot;/&gt;&lt;wsp:rsid wsp:val=&quot;00954EB0&quot;/&gt;&lt;wsp:rsid wsp:val=&quot;00956B31&quot;/&gt;&lt;wsp:rsid wsp:val=&quot;00960707&quot;/&gt;&lt;wsp:rsid wsp:val=&quot;00966E07&quot;/&gt;&lt;wsp:rsid wsp:val=&quot;00973E40&quot;/&gt;&lt;wsp:rsid wsp:val=&quot;009749E7&quot;/&gt;&lt;wsp:rsid wsp:val=&quot;00982732&quot;/&gt;&lt;wsp:rsid wsp:val=&quot;009827FC&quot;/&gt;&lt;wsp:rsid wsp:val=&quot;009847F1&quot;/&gt;&lt;wsp:rsid wsp:val=&quot;00986711&quot;/&gt;&lt;wsp:rsid wsp:val=&quot;0099114B&quot;/&gt;&lt;wsp:rsid wsp:val=&quot;00992728&quot;/&gt;&lt;wsp:rsid wsp:val=&quot;00994F7D&quot;/&gt;&lt;wsp:rsid wsp:val=&quot;009959E1&quot;/&gt;&lt;wsp:rsid wsp:val=&quot;009A3671&quot;/&gt;&lt;wsp:rsid wsp:val=&quot;009B7182&quot;/&gt;&lt;wsp:rsid wsp:val=&quot;009C0B27&quot;/&gt;&lt;wsp:rsid wsp:val=&quot;009C32F8&quot;/&gt;&lt;wsp:rsid wsp:val=&quot;009C3726&quot;/&gt;&lt;wsp:rsid wsp:val=&quot;009C37FE&quot;/&gt;&lt;wsp:rsid wsp:val=&quot;009C39B7&quot;/&gt;&lt;wsp:rsid wsp:val=&quot;009C44AF&quot;/&gt;&lt;wsp:rsid wsp:val=&quot;009C5655&quot;/&gt;&lt;wsp:rsid wsp:val=&quot;009C5CA2&quot;/&gt;&lt;wsp:rsid wsp:val=&quot;009D038A&quot;/&gt;&lt;wsp:rsid wsp:val=&quot;009D3B62&quot;/&gt;&lt;wsp:rsid wsp:val=&quot;009D4F4D&quot;/&gt;&lt;wsp:rsid wsp:val=&quot;009D63E8&quot;/&gt;&lt;wsp:rsid wsp:val=&quot;009E33C0&quot;/&gt;&lt;wsp:rsid wsp:val=&quot;009E3424&quot;/&gt;&lt;wsp:rsid wsp:val=&quot;009E3CA0&quot;/&gt;&lt;wsp:rsid wsp:val=&quot;009E5D95&quot;/&gt;&lt;wsp:rsid wsp:val=&quot;009E699D&quot;/&gt;&lt;wsp:rsid wsp:val=&quot;009E77D4&quot;/&gt;&lt;wsp:rsid wsp:val=&quot;009E7B53&quot;/&gt;&lt;wsp:rsid wsp:val=&quot;009E7D9E&quot;/&gt;&lt;wsp:rsid wsp:val=&quot;009F20FB&quot;/&gt;&lt;wsp:rsid wsp:val=&quot;009F5281&quot;/&gt;&lt;wsp:rsid wsp:val=&quot;009F60A6&quot;/&gt;&lt;wsp:rsid wsp:val=&quot;00A01A32&quot;/&gt;&lt;wsp:rsid wsp:val=&quot;00A027B5&quot;/&gt;&lt;wsp:rsid wsp:val=&quot;00A02C76&quot;/&gt;&lt;wsp:rsid wsp:val=&quot;00A069A6&quot;/&gt;&lt;wsp:rsid wsp:val=&quot;00A11143&quot;/&gt;&lt;wsp:rsid wsp:val=&quot;00A11DA1&quot;/&gt;&lt;wsp:rsid wsp:val=&quot;00A14C74&quot;/&gt;&lt;wsp:rsid wsp:val=&quot;00A2282B&quot;/&gt;&lt;wsp:rsid wsp:val=&quot;00A262F4&quot;/&gt;&lt;wsp:rsid wsp:val=&quot;00A30A12&quot;/&gt;&lt;wsp:rsid wsp:val=&quot;00A36343&quot;/&gt;&lt;wsp:rsid wsp:val=&quot;00A40147&quot;/&gt;&lt;wsp:rsid wsp:val=&quot;00A40E66&quot;/&gt;&lt;wsp:rsid wsp:val=&quot;00A422C7&quot;/&gt;&lt;wsp:rsid wsp:val=&quot;00A42EA0&quot;/&gt;&lt;wsp:rsid wsp:val=&quot;00A43E22&quot;/&gt;&lt;wsp:rsid wsp:val=&quot;00A44A5E&quot;/&gt;&lt;wsp:rsid wsp:val=&quot;00A46B3B&quot;/&gt;&lt;wsp:rsid wsp:val=&quot;00A57161&quot;/&gt;&lt;wsp:rsid wsp:val=&quot;00A62FFB&quot;/&gt;&lt;wsp:rsid wsp:val=&quot;00A6461E&quot;/&gt;&lt;wsp:rsid wsp:val=&quot;00A64F5A&quot;/&gt;&lt;wsp:rsid wsp:val=&quot;00A66EAC&quot;/&gt;&lt;wsp:rsid wsp:val=&quot;00A700F3&quot;/&gt;&lt;wsp:rsid wsp:val=&quot;00A71F10&quot;/&gt;&lt;wsp:rsid wsp:val=&quot;00A748E3&quot;/&gt;&lt;wsp:rsid wsp:val=&quot;00A76E85&quot;/&gt;&lt;wsp:rsid wsp:val=&quot;00A779A1&quot;/&gt;&lt;wsp:rsid wsp:val=&quot;00A80593&quot;/&gt;&lt;wsp:rsid wsp:val=&quot;00A8156B&quot;/&gt;&lt;wsp:rsid wsp:val=&quot;00A821AC&quot;/&gt;&lt;wsp:rsid wsp:val=&quot;00A825A3&quot;/&gt;&lt;wsp:rsid wsp:val=&quot;00A83407&quot;/&gt;&lt;wsp:rsid wsp:val=&quot;00A83FE2&quot;/&gt;&lt;wsp:rsid wsp:val=&quot;00A845A7&quot;/&gt;&lt;wsp:rsid wsp:val=&quot;00A85193&quot;/&gt;&lt;wsp:rsid wsp:val=&quot;00A858AC&quot;/&gt;&lt;wsp:rsid wsp:val=&quot;00A868ED&quot;/&gt;&lt;wsp:rsid wsp:val=&quot;00A872DF&quot;/&gt;&lt;wsp:rsid wsp:val=&quot;00A92F00&quot;/&gt;&lt;wsp:rsid wsp:val=&quot;00A936A3&quot;/&gt;&lt;wsp:rsid wsp:val=&quot;00AA05AD&quot;/&gt;&lt;wsp:rsid wsp:val=&quot;00AA3D13&quot;/&gt;&lt;wsp:rsid wsp:val=&quot;00AA4ED5&quot;/&gt;&lt;wsp:rsid wsp:val=&quot;00AB28F0&quot;/&gt;&lt;wsp:rsid wsp:val=&quot;00AB4F91&quot;/&gt;&lt;wsp:rsid wsp:val=&quot;00AC1E3E&quot;/&gt;&lt;wsp:rsid wsp:val=&quot;00AC22B4&quot;/&gt;&lt;wsp:rsid wsp:val=&quot;00AC3B41&quot;/&gt;&lt;wsp:rsid wsp:val=&quot;00AC60EF&quot;/&gt;&lt;wsp:rsid wsp:val=&quot;00AD0646&quot;/&gt;&lt;wsp:rsid wsp:val=&quot;00AE413D&quot;/&gt;&lt;wsp:rsid wsp:val=&quot;00AF1730&quot;/&gt;&lt;wsp:rsid wsp:val=&quot;00AF3C34&quot;/&gt;&lt;wsp:rsid wsp:val=&quot;00AF3C7B&quot;/&gt;&lt;wsp:rsid wsp:val=&quot;00AF3EB0&quot;/&gt;&lt;wsp:rsid wsp:val=&quot;00AF3F43&quot;/&gt;&lt;wsp:rsid wsp:val=&quot;00AF4123&quot;/&gt;&lt;wsp:rsid wsp:val=&quot;00AF49CC&quot;/&gt;&lt;wsp:rsid wsp:val=&quot;00AF604E&quot;/&gt;&lt;wsp:rsid wsp:val=&quot;00B02ECA&quot;/&gt;&lt;wsp:rsid wsp:val=&quot;00B04D21&quot;/&gt;&lt;wsp:rsid wsp:val=&quot;00B0500F&quot;/&gt;&lt;wsp:rsid wsp:val=&quot;00B05FCD&quot;/&gt;&lt;wsp:rsid wsp:val=&quot;00B068AB&quot;/&gt;&lt;wsp:rsid wsp:val=&quot;00B06E78&quot;/&gt;&lt;wsp:rsid wsp:val=&quot;00B110F0&quot;/&gt;&lt;wsp:rsid wsp:val=&quot;00B11187&quot;/&gt;&lt;wsp:rsid wsp:val=&quot;00B1396B&quot;/&gt;&lt;wsp:rsid wsp:val=&quot;00B15452&quot;/&gt;&lt;wsp:rsid wsp:val=&quot;00B36D67&quot;/&gt;&lt;wsp:rsid wsp:val=&quot;00B41905&quot;/&gt;&lt;wsp:rsid wsp:val=&quot;00B42A02&quot;/&gt;&lt;wsp:rsid wsp:val=&quot;00B43AD7&quot;/&gt;&lt;wsp:rsid wsp:val=&quot;00B4429E&quot;/&gt;&lt;wsp:rsid wsp:val=&quot;00B459CE&quot;/&gt;&lt;wsp:rsid wsp:val=&quot;00B50E7E&quot;/&gt;&lt;wsp:rsid wsp:val=&quot;00B50EC1&quot;/&gt;&lt;wsp:rsid wsp:val=&quot;00B5532F&quot;/&gt;&lt;wsp:rsid wsp:val=&quot;00B55783&quot;/&gt;&lt;wsp:rsid wsp:val=&quot;00B55DAF&quot;/&gt;&lt;wsp:rsid wsp:val=&quot;00B56F8A&quot;/&gt;&lt;wsp:rsid wsp:val=&quot;00B57D29&quot;/&gt;&lt;wsp:rsid wsp:val=&quot;00B6579A&quot;/&gt;&lt;wsp:rsid wsp:val=&quot;00B66B49&quot;/&gt;&lt;wsp:rsid wsp:val=&quot;00B71208&quot;/&gt;&lt;wsp:rsid wsp:val=&quot;00B72B8F&quot;/&gt;&lt;wsp:rsid wsp:val=&quot;00B74356&quot;/&gt;&lt;wsp:rsid wsp:val=&quot;00B74FFD&quot;/&gt;&lt;wsp:rsid wsp:val=&quot;00B8100C&quot;/&gt;&lt;wsp:rsid wsp:val=&quot;00B82691&quot;/&gt;&lt;wsp:rsid wsp:val=&quot;00B82F6B&quot;/&gt;&lt;wsp:rsid wsp:val=&quot;00B83CAA&quot;/&gt;&lt;wsp:rsid wsp:val=&quot;00B84553&quot;/&gt;&lt;wsp:rsid wsp:val=&quot;00B851B2&quot;/&gt;&lt;wsp:rsid wsp:val=&quot;00B90CEF&quot;/&gt;&lt;wsp:rsid wsp:val=&quot;00B94D69&quot;/&gt;&lt;wsp:rsid wsp:val=&quot;00BA1D4F&quot;/&gt;&lt;wsp:rsid wsp:val=&quot;00BA651E&quot;/&gt;&lt;wsp:rsid wsp:val=&quot;00BA7213&quot;/&gt;&lt;wsp:rsid wsp:val=&quot;00BB1E66&quot;/&gt;&lt;wsp:rsid wsp:val=&quot;00BB238D&quot;/&gt;&lt;wsp:rsid wsp:val=&quot;00BB346A&quot;/&gt;&lt;wsp:rsid wsp:val=&quot;00BB4685&quot;/&gt;&lt;wsp:rsid wsp:val=&quot;00BB62D4&quot;/&gt;&lt;wsp:rsid wsp:val=&quot;00BB7353&quot;/&gt;&lt;wsp:rsid wsp:val=&quot;00BC083D&quot;/&gt;&lt;wsp:rsid wsp:val=&quot;00BC2D94&quot;/&gt;&lt;wsp:rsid wsp:val=&quot;00BC378C&quot;/&gt;&lt;wsp:rsid wsp:val=&quot;00BC43FE&quot;/&gt;&lt;wsp:rsid wsp:val=&quot;00BC589D&quot;/&gt;&lt;wsp:rsid wsp:val=&quot;00BC7DD8&quot;/&gt;&lt;wsp:rsid wsp:val=&quot;00BD68C2&quot;/&gt;&lt;wsp:rsid wsp:val=&quot;00BD78BB&quot;/&gt;&lt;wsp:rsid wsp:val=&quot;00BE16B4&quot;/&gt;&lt;wsp:rsid wsp:val=&quot;00BE3677&quot;/&gt;&lt;wsp:rsid wsp:val=&quot;00BE60D9&quot;/&gt;&lt;wsp:rsid wsp:val=&quot;00BF133E&quot;/&gt;&lt;wsp:rsid wsp:val=&quot;00BF13F4&quot;/&gt;&lt;wsp:rsid wsp:val=&quot;00BF3D11&quot;/&gt;&lt;wsp:rsid wsp:val=&quot;00BF3EFB&quot;/&gt;&lt;wsp:rsid wsp:val=&quot;00BF74AB&quot;/&gt;&lt;wsp:rsid wsp:val=&quot;00C00384&quot;/&gt;&lt;wsp:rsid wsp:val=&quot;00C03347&quot;/&gt;&lt;wsp:rsid wsp:val=&quot;00C1047B&quot;/&gt;&lt;wsp:rsid wsp:val=&quot;00C20BC4&quot;/&gt;&lt;wsp:rsid wsp:val=&quot;00C220D6&quot;/&gt;&lt;wsp:rsid wsp:val=&quot;00C23C20&quot;/&gt;&lt;wsp:rsid wsp:val=&quot;00C331DE&quot;/&gt;&lt;wsp:rsid wsp:val=&quot;00C356CF&quot;/&gt;&lt;wsp:rsid wsp:val=&quot;00C40A36&quot;/&gt;&lt;wsp:rsid wsp:val=&quot;00C425C6&quot;/&gt;&lt;wsp:rsid wsp:val=&quot;00C42862&quot;/&gt;&lt;wsp:rsid wsp:val=&quot;00C42A98&quot;/&gt;&lt;wsp:rsid wsp:val=&quot;00C45501&quot;/&gt;&lt;wsp:rsid wsp:val=&quot;00C460D6&quot;/&gt;&lt;wsp:rsid wsp:val=&quot;00C47463&quot;/&gt;&lt;wsp:rsid wsp:val=&quot;00C529BA&quot;/&gt;&lt;wsp:rsid wsp:val=&quot;00C54986&quot;/&gt;&lt;wsp:rsid wsp:val=&quot;00C56F15&quot;/&gt;&lt;wsp:rsid wsp:val=&quot;00C60E12&quot;/&gt;&lt;wsp:rsid wsp:val=&quot;00C6237A&quot;/&gt;&lt;wsp:rsid wsp:val=&quot;00C71B99&quot;/&gt;&lt;wsp:rsid wsp:val=&quot;00C72CB8&quot;/&gt;&lt;wsp:rsid wsp:val=&quot;00C730AC&quot;/&gt;&lt;wsp:rsid wsp:val=&quot;00C8006D&quot;/&gt;&lt;wsp:rsid wsp:val=&quot;00C81A63&quot;/&gt;&lt;wsp:rsid wsp:val=&quot;00C83435&quot;/&gt;&lt;wsp:rsid wsp:val=&quot;00C84BB2&quot;/&gt;&lt;wsp:rsid wsp:val=&quot;00C94AB1&quot;/&gt;&lt;wsp:rsid wsp:val=&quot;00C97998&quot;/&gt;&lt;wsp:rsid wsp:val=&quot;00CA4F12&quot;/&gt;&lt;wsp:rsid wsp:val=&quot;00CB2C4F&quot;/&gt;&lt;wsp:rsid wsp:val=&quot;00CB4714&quot;/&gt;&lt;wsp:rsid wsp:val=&quot;00CB695F&quot;/&gt;&lt;wsp:rsid wsp:val=&quot;00CC1459&quot;/&gt;&lt;wsp:rsid wsp:val=&quot;00CC2555&quot;/&gt;&lt;wsp:rsid wsp:val=&quot;00CC3529&quot;/&gt;&lt;wsp:rsid wsp:val=&quot;00CC4849&quot;/&gt;&lt;wsp:rsid wsp:val=&quot;00CC4B10&quot;/&gt;&lt;wsp:rsid wsp:val=&quot;00CC5816&quot;/&gt;&lt;wsp:rsid wsp:val=&quot;00CC7355&quot;/&gt;&lt;wsp:rsid wsp:val=&quot;00CD2B96&quot;/&gt;&lt;wsp:rsid wsp:val=&quot;00CD6BE6&quot;/&gt;&lt;wsp:rsid wsp:val=&quot;00CE0044&quot;/&gt;&lt;wsp:rsid wsp:val=&quot;00CE1987&quot;/&gt;&lt;wsp:rsid wsp:val=&quot;00CE1F95&quot;/&gt;&lt;wsp:rsid wsp:val=&quot;00CE4EBA&quot;/&gt;&lt;wsp:rsid wsp:val=&quot;00CE6ABA&quot;/&gt;&lt;wsp:rsid wsp:val=&quot;00CF112D&quot;/&gt;&lt;wsp:rsid wsp:val=&quot;00CF1A1D&quot;/&gt;&lt;wsp:rsid wsp:val=&quot;00CF31B5&quot;/&gt;&lt;wsp:rsid wsp:val=&quot;00CF37C2&quot;/&gt;&lt;wsp:rsid wsp:val=&quot;00CF5C00&quot;/&gt;&lt;wsp:rsid wsp:val=&quot;00CF6553&quot;/&gt;&lt;wsp:rsid wsp:val=&quot;00D0169B&quot;/&gt;&lt;wsp:rsid wsp:val=&quot;00D0293C&quot;/&gt;&lt;wsp:rsid wsp:val=&quot;00D06100&quot;/&gt;&lt;wsp:rsid wsp:val=&quot;00D0743F&quot;/&gt;&lt;wsp:rsid wsp:val=&quot;00D1458C&quot;/&gt;&lt;wsp:rsid wsp:val=&quot;00D213AA&quot;/&gt;&lt;wsp:rsid wsp:val=&quot;00D215D5&quot;/&gt;&lt;wsp:rsid wsp:val=&quot;00D25CCD&quot;/&gt;&lt;wsp:rsid wsp:val=&quot;00D3054B&quot;/&gt;&lt;wsp:rsid wsp:val=&quot;00D3504D&quot;/&gt;&lt;wsp:rsid wsp:val=&quot;00D42797&quot;/&gt;&lt;wsp:rsid wsp:val=&quot;00D511B9&quot;/&gt;&lt;wsp:rsid wsp:val=&quot;00D5139B&quot;/&gt;&lt;wsp:rsid wsp:val=&quot;00D5315C&quot;/&gt;&lt;wsp:rsid wsp:val=&quot;00D5466E&quot;/&gt;&lt;wsp:rsid wsp:val=&quot;00D572D5&quot;/&gt;&lt;wsp:rsid wsp:val=&quot;00D572D8&quot;/&gt;&lt;wsp:rsid wsp:val=&quot;00D6258C&quot;/&gt;&lt;wsp:rsid wsp:val=&quot;00D63945&quot;/&gt;&lt;wsp:rsid wsp:val=&quot;00D73D02&quot;/&gt;&lt;wsp:rsid wsp:val=&quot;00D73E93&quot;/&gt;&lt;wsp:rsid wsp:val=&quot;00D80390&quot;/&gt;&lt;wsp:rsid wsp:val=&quot;00D8098C&quot;/&gt;&lt;wsp:rsid wsp:val=&quot;00D837B8&quot;/&gt;&lt;wsp:rsid wsp:val=&quot;00D85138&quot;/&gt;&lt;wsp:rsid wsp:val=&quot;00D854E6&quot;/&gt;&lt;wsp:rsid wsp:val=&quot;00D85967&quot;/&gt;&lt;wsp:rsid wsp:val=&quot;00D86F01&quot;/&gt;&lt;wsp:rsid wsp:val=&quot;00D902A0&quot;/&gt;&lt;wsp:rsid wsp:val=&quot;00D92E2E&quot;/&gt;&lt;wsp:rsid wsp:val=&quot;00D939E1&quot;/&gt;&lt;wsp:rsid wsp:val=&quot;00D93C84&quot;/&gt;&lt;wsp:rsid wsp:val=&quot;00DA09EE&quot;/&gt;&lt;wsp:rsid wsp:val=&quot;00DA16DD&quot;/&gt;&lt;wsp:rsid wsp:val=&quot;00DA401B&quot;/&gt;&lt;wsp:rsid wsp:val=&quot;00DA4306&quot;/&gt;&lt;wsp:rsid wsp:val=&quot;00DA4471&quot;/&gt;&lt;wsp:rsid wsp:val=&quot;00DA5FDF&quot;/&gt;&lt;wsp:rsid wsp:val=&quot;00DB0B3D&quot;/&gt;&lt;wsp:rsid wsp:val=&quot;00DB13E4&quot;/&gt;&lt;wsp:rsid wsp:val=&quot;00DB1886&quot;/&gt;&lt;wsp:rsid wsp:val=&quot;00DB285B&quot;/&gt;&lt;wsp:rsid wsp:val=&quot;00DB6FED&quot;/&gt;&lt;wsp:rsid wsp:val=&quot;00DC3128&quot;/&gt;&lt;wsp:rsid wsp:val=&quot;00DC4765&quot;/&gt;&lt;wsp:rsid wsp:val=&quot;00DC7011&quot;/&gt;&lt;wsp:rsid wsp:val=&quot;00DD2FBA&quot;/&gt;&lt;wsp:rsid wsp:val=&quot;00DD5D2A&quot;/&gt;&lt;wsp:rsid wsp:val=&quot;00DD645B&quot;/&gt;&lt;wsp:rsid wsp:val=&quot;00DD7539&quot;/&gt;&lt;wsp:rsid wsp:val=&quot;00DE053C&quot;/&gt;&lt;wsp:rsid wsp:val=&quot;00DE2201&quot;/&gt;&lt;wsp:rsid wsp:val=&quot;00DE5B78&quot;/&gt;&lt;wsp:rsid wsp:val=&quot;00DE734E&quot;/&gt;&lt;wsp:rsid wsp:val=&quot;00DE76E9&quot;/&gt;&lt;wsp:rsid wsp:val=&quot;00DF0003&quot;/&gt;&lt;wsp:rsid wsp:val=&quot;00DF282A&quot;/&gt;&lt;wsp:rsid wsp:val=&quot;00DF45B2&quot;/&gt;&lt;wsp:rsid wsp:val=&quot;00DF5F34&quot;/&gt;&lt;wsp:rsid wsp:val=&quot;00DF6D6A&quot;/&gt;&lt;wsp:rsid wsp:val=&quot;00E0163C&quot;/&gt;&lt;wsp:rsid wsp:val=&quot;00E05713&quot;/&gt;&lt;wsp:rsid wsp:val=&quot;00E058E3&quot;/&gt;&lt;wsp:rsid wsp:val=&quot;00E06B92&quot;/&gt;&lt;wsp:rsid wsp:val=&quot;00E133B0&quot;/&gt;&lt;wsp:rsid wsp:val=&quot;00E1752F&quot;/&gt;&lt;wsp:rsid wsp:val=&quot;00E206FC&quot;/&gt;&lt;wsp:rsid wsp:val=&quot;00E212DC&quot;/&gt;&lt;wsp:rsid wsp:val=&quot;00E2144E&quot;/&gt;&lt;wsp:rsid wsp:val=&quot;00E23132&quot;/&gt;&lt;wsp:rsid wsp:val=&quot;00E24101&quot;/&gt;&lt;wsp:rsid wsp:val=&quot;00E24F78&quot;/&gt;&lt;wsp:rsid wsp:val=&quot;00E26E3C&quot;/&gt;&lt;wsp:rsid wsp:val=&quot;00E27269&quot;/&gt;&lt;wsp:rsid wsp:val=&quot;00E3431A&quot;/&gt;&lt;wsp:rsid wsp:val=&quot;00E352F2&quot;/&gt;&lt;wsp:rsid wsp:val=&quot;00E44D62&quot;/&gt;&lt;wsp:rsid wsp:val=&quot;00E53ABD&quot;/&gt;&lt;wsp:rsid wsp:val=&quot;00E53CAC&quot;/&gt;&lt;wsp:rsid wsp:val=&quot;00E552AF&quot;/&gt;&lt;wsp:rsid wsp:val=&quot;00E56B55&quot;/&gt;&lt;wsp:rsid wsp:val=&quot;00E56C8E&quot;/&gt;&lt;wsp:rsid wsp:val=&quot;00E62CF3&quot;/&gt;&lt;wsp:rsid wsp:val=&quot;00E6308F&quot;/&gt;&lt;wsp:rsid wsp:val=&quot;00E6547E&quot;/&gt;&lt;wsp:rsid wsp:val=&quot;00E65F77&quot;/&gt;&lt;wsp:rsid wsp:val=&quot;00E72195&quot;/&gt;&lt;wsp:rsid wsp:val=&quot;00E745BE&quot;/&gt;&lt;wsp:rsid wsp:val=&quot;00E749E5&quot;/&gt;&lt;wsp:rsid wsp:val=&quot;00E759E7&quot;/&gt;&lt;wsp:rsid wsp:val=&quot;00E800C9&quot;/&gt;&lt;wsp:rsid wsp:val=&quot;00E835D4&quot;/&gt;&lt;wsp:rsid wsp:val=&quot;00E86E4B&quot;/&gt;&lt;wsp:rsid wsp:val=&quot;00E86ECE&quot;/&gt;&lt;wsp:rsid wsp:val=&quot;00E87F15&quot;/&gt;&lt;wsp:rsid wsp:val=&quot;00E90343&quot;/&gt;&lt;wsp:rsid wsp:val=&quot;00E92ACB&quot;/&gt;&lt;wsp:rsid wsp:val=&quot;00E93801&quot;/&gt;&lt;wsp:rsid wsp:val=&quot;00E93BB5&quot;/&gt;&lt;wsp:rsid wsp:val=&quot;00E94466&quot;/&gt;&lt;wsp:rsid wsp:val=&quot;00E94665&quot;/&gt;&lt;wsp:rsid wsp:val=&quot;00E961B3&quot;/&gt;&lt;wsp:rsid wsp:val=&quot;00EA5D91&quot;/&gt;&lt;wsp:rsid wsp:val=&quot;00EA7398&quot;/&gt;&lt;wsp:rsid wsp:val=&quot;00EB09F9&quot;/&gt;&lt;wsp:rsid wsp:val=&quot;00EB1018&quot;/&gt;&lt;wsp:rsid wsp:val=&quot;00EB3A7C&quot;/&gt;&lt;wsp:rsid wsp:val=&quot;00EB486E&quot;/&gt;&lt;wsp:rsid wsp:val=&quot;00EB528B&quot;/&gt;&lt;wsp:rsid wsp:val=&quot;00EB58A3&quot;/&gt;&lt;wsp:rsid wsp:val=&quot;00EB5954&quot;/&gt;&lt;wsp:rsid wsp:val=&quot;00EB62B2&quot;/&gt;&lt;wsp:rsid wsp:val=&quot;00EC018E&quot;/&gt;&lt;wsp:rsid wsp:val=&quot;00EC239A&quot;/&gt;&lt;wsp:rsid wsp:val=&quot;00EC6429&quot;/&gt;&lt;wsp:rsid wsp:val=&quot;00EC6604&quot;/&gt;&lt;wsp:rsid wsp:val=&quot;00EC7B68&quot;/&gt;&lt;wsp:rsid wsp:val=&quot;00ED04CC&quot;/&gt;&lt;wsp:rsid wsp:val=&quot;00ED0E92&quot;/&gt;&lt;wsp:rsid wsp:val=&quot;00ED37DF&quot;/&gt;&lt;wsp:rsid wsp:val=&quot;00ED4ACF&quot;/&gt;&lt;wsp:rsid wsp:val=&quot;00ED6F04&quot;/&gt;&lt;wsp:rsid wsp:val=&quot;00EE1CE2&quot;/&gt;&lt;wsp:rsid wsp:val=&quot;00EE2598&quot;/&gt;&lt;wsp:rsid wsp:val=&quot;00EF161F&quot;/&gt;&lt;wsp:rsid wsp:val=&quot;00EF3988&quot;/&gt;&lt;wsp:rsid wsp:val=&quot;00EF7AC3&quot;/&gt;&lt;wsp:rsid wsp:val=&quot;00F00AD1&quot;/&gt;&lt;wsp:rsid wsp:val=&quot;00F01323&quot;/&gt;&lt;wsp:rsid wsp:val=&quot;00F01DCF&quot;/&gt;&lt;wsp:rsid wsp:val=&quot;00F0564E&quot;/&gt;&lt;wsp:rsid wsp:val=&quot;00F057BA&quot;/&gt;&lt;wsp:rsid wsp:val=&quot;00F0648B&quot;/&gt;&lt;wsp:rsid wsp:val=&quot;00F1023F&quot;/&gt;&lt;wsp:rsid wsp:val=&quot;00F11302&quot;/&gt;&lt;wsp:rsid wsp:val=&quot;00F1492F&quot;/&gt;&lt;wsp:rsid wsp:val=&quot;00F14D5A&quot;/&gt;&lt;wsp:rsid wsp:val=&quot;00F20428&quot;/&gt;&lt;wsp:rsid wsp:val=&quot;00F204BA&quot;/&gt;&lt;wsp:rsid wsp:val=&quot;00F211D3&quot;/&gt;&lt;wsp:rsid wsp:val=&quot;00F21D67&quot;/&gt;&lt;wsp:rsid wsp:val=&quot;00F22A06&quot;/&gt;&lt;wsp:rsid wsp:val=&quot;00F22B5E&quot;/&gt;&lt;wsp:rsid wsp:val=&quot;00F24B5E&quot;/&gt;&lt;wsp:rsid wsp:val=&quot;00F255EF&quot;/&gt;&lt;wsp:rsid wsp:val=&quot;00F26159&quot;/&gt;&lt;wsp:rsid wsp:val=&quot;00F275D1&quot;/&gt;&lt;wsp:rsid wsp:val=&quot;00F306E8&quot;/&gt;&lt;wsp:rsid wsp:val=&quot;00F330E1&quot;/&gt;&lt;wsp:rsid wsp:val=&quot;00F34CC8&quot;/&gt;&lt;wsp:rsid wsp:val=&quot;00F37119&quot;/&gt;&lt;wsp:rsid wsp:val=&quot;00F425AA&quot;/&gt;&lt;wsp:rsid wsp:val=&quot;00F43AEF&quot;/&gt;&lt;wsp:rsid wsp:val=&quot;00F43E19&quot;/&gt;&lt;wsp:rsid wsp:val=&quot;00F44A58&quot;/&gt;&lt;wsp:rsid wsp:val=&quot;00F452B1&quot;/&gt;&lt;wsp:rsid wsp:val=&quot;00F527F0&quot;/&gt;&lt;wsp:rsid wsp:val=&quot;00F5391A&quot;/&gt;&lt;wsp:rsid wsp:val=&quot;00F5481B&quot;/&gt;&lt;wsp:rsid wsp:val=&quot;00F55EA0&quot;/&gt;&lt;wsp:rsid wsp:val=&quot;00F57F9B&quot;/&gt;&lt;wsp:rsid wsp:val=&quot;00F6066D&quot;/&gt;&lt;wsp:rsid wsp:val=&quot;00F651B4&quot;/&gt;&lt;wsp:rsid wsp:val=&quot;00F67C43&quot;/&gt;&lt;wsp:rsid wsp:val=&quot;00F7196E&quot;/&gt;&lt;wsp:rsid wsp:val=&quot;00F74376&quot;/&gt;&lt;wsp:rsid wsp:val=&quot;00F774ED&quot;/&gt;&lt;wsp:rsid wsp:val=&quot;00F83D1B&quot;/&gt;&lt;wsp:rsid wsp:val=&quot;00F852B1&quot;/&gt;&lt;wsp:rsid wsp:val=&quot;00F91DEB&quot;/&gt;&lt;wsp:rsid wsp:val=&quot;00F9393C&quot;/&gt;&lt;wsp:rsid wsp:val=&quot;00F94559&quot;/&gt;&lt;wsp:rsid wsp:val=&quot;00F95033&quot;/&gt;&lt;wsp:rsid wsp:val=&quot;00F96289&quot;/&gt;&lt;wsp:rsid wsp:val=&quot;00F97EBC&quot;/&gt;&lt;wsp:rsid wsp:val=&quot;00FA498E&quot;/&gt;&lt;wsp:rsid wsp:val=&quot;00FA5C4C&quot;/&gt;&lt;wsp:rsid wsp:val=&quot;00FA7295&quot;/&gt;&lt;wsp:rsid wsp:val=&quot;00FB1224&quot;/&gt;&lt;wsp:rsid wsp:val=&quot;00FB6EC6&quot;/&gt;&lt;wsp:rsid wsp:val=&quot;00FC2D30&quot;/&gt;&lt;wsp:rsid wsp:val=&quot;00FC430C&quot;/&gt;&lt;wsp:rsid wsp:val=&quot;00FC4449&quot;/&gt;&lt;wsp:rsid wsp:val=&quot;00FC5D05&quot;/&gt;&lt;wsp:rsid wsp:val=&quot;00FC6F4B&quot;/&gt;&lt;wsp:rsid wsp:val=&quot;00FD1590&quot;/&gt;&lt;wsp:rsid wsp:val=&quot;00FD377A&quot;/&gt;&lt;wsp:rsid wsp:val=&quot;00FD4D70&quot;/&gt;&lt;wsp:rsid wsp:val=&quot;00FD5A71&quot;/&gt;&lt;wsp:rsid wsp:val=&quot;00FD5F4A&quot;/&gt;&lt;wsp:rsid wsp:val=&quot;00FE102E&quot;/&gt;&lt;wsp:rsid wsp:val=&quot;00FE2B97&quot;/&gt;&lt;wsp:rsid wsp:val=&quot;00FE4102&quot;/&gt;&lt;wsp:rsid wsp:val=&quot;00FE475C&quot;/&gt;&lt;wsp:rsid wsp:val=&quot;00FE4D89&quot;/&gt;&lt;wsp:rsid wsp:val=&quot;00FE79E0&quot;/&gt;&lt;wsp:rsid wsp:val=&quot;00FF1F4E&quot;/&gt;&lt;wsp:rsid wsp:val=&quot;00FF2006&quot;/&gt;&lt;wsp:rsid wsp:val=&quot;00FF4CEE&quot;/&gt;&lt;/wsp:rsids&gt;&lt;/w:docPr&gt;&lt;w:body&gt;&lt;w:p wsp:rsidR=&quot;00000000&quot; wsp:rsidRDefault=&quot;00EC018E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i&lt;/m:t&gt;&lt;/m:r&gt;&lt;/m:e&gt;&lt;m:sub&gt;&lt;m:r&gt;&lt;w:rPr&gt;&lt;w:rFonts w:ascii=&quot;Cambria Math&quot; w:h-ansi=&quot;Cambria Math&quot;/&gt;&lt;wx:font wx:val=&quot;Cambria Math&quot;/&gt;&lt;w:i/&gt;&lt;/w:rPr&gt;&lt;m:t&gt;S&lt;/m:t&gt;&lt;/m:r&gt;&lt;/m:sub&gt;&lt;/m:sSub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t&lt;/m:t&gt;&lt;/m:r&gt;&lt;/m:e&gt;&lt;/m:d&gt;&lt;m:r&gt;&lt;w:rPr&gt;&lt;w:rFonts w:ascii=&quot;Cambria Math&quot; w:h-ansi=&quot;Cambria Math&quot;/&gt;&lt;wx:font wx:val=&quot;Cambria Math&quot;/&gt;&lt;w:i/&gt;&lt;/w:rPr&gt;&lt;m:t&gt;=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i&lt;/m:t&gt;&lt;/m:r&gt;&lt;/m:e&gt;&lt;m:sub&gt;&lt;m:r&gt;&lt;w:rPr&gt;&lt;w:rFonts w:ascii=&quot;Cambria Math&quot; w:h-ansi=&quot;Cambria Math&quot;/&gt;&lt;wx:font wx:val=&quot;Cambria Math&quot;/&gt;&lt;w:i/&gt;&lt;/w:rPr&gt;&lt;m:t&gt;D&lt;/m:t&gt;&lt;/m:r&gt;&lt;/m:sub&gt;&lt;/m:sSub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t&lt;/m:t&gt;&lt;/m:r&gt;&lt;/m:e&gt;&lt;/m:d&gt;&lt;m:r&gt;&lt;w:rPr&gt;&lt;w:rFonts w:ascii=&quot;Cambria Math&quot; w:h-ansi=&quot;Cambria Math&quot;/&gt;&lt;wx:font wx:val=&quot;Cambria Math&quot;/&gt;&lt;w:i/&gt;&lt;/w:rPr&gt;&lt;m:t&gt;+&lt;/m:t&gt;&lt;/m:r&gt;&lt;m:r&gt;&lt;w:rPr&gt;&lt;w:rFonts w:ascii=&quot;Cambria Math&quot; w:h-ansi=&quot;Cambria Math&quot;/&gt;&lt;wx:font wx:val=&quot;Cambria Math&quot;/&gt;&lt;w:i/&gt;&lt;w:lang w:val=&quot;EN-US&quot;/&gt;&lt;/w:rPr&gt;&lt;m:t&gt;j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Q&lt;/m:t&gt;&lt;/m:r&gt;&lt;/m:sub&gt;&lt;/m:sSub&gt;&lt;m:d&gt;&lt;m:dPr&gt;&lt;m:ctrlPr&gt;&lt;w:rPr&gt;&lt;w:rFonts w:ascii=&quot;Cambria Math&quot; w:h-ansi=&quot;Cambria Math&quot;/&gt;&lt;wx:font wx:val=&quot;Cambria Math&quot;/&gt;&lt;w:i/&gt;&lt;w:lang w:val=&quot;EN-US&quot;/&gt;&lt;/w:rPr&gt;&lt;/m:ctrlPr&gt;&lt;/m:dPr&gt;&lt;m:e&gt;&lt;m:r&gt;&lt;w:rPr&gt;&lt;w:rFonts w:ascii=&quot;Cambria Math&quot; w:h-ansi=&quot;Cambria Math&quot;/&gt;&lt;wx:font wx:val=&quot;Cambria Math&quot;/&gt;&lt;w:i/&gt;&lt;w:lang w:val=&quot;EN-US&quot;/&gt;&lt;/w:rPr&gt;&lt;m:t&gt;t&lt;/m:t&gt;&lt;/m:r&gt;&lt;/m:e&gt;&lt;/m:d&gt;&lt;m:r&gt;&lt;w:rPr&gt;&lt;w:rFonts w:ascii=&quot;Cambria Math&quot; w:h-ansi=&quot;Cambria Math&quot;/&gt;&lt;wx:font wx:val=&quot;Cambria Math&quot;/&gt;&lt;w:i/&gt;&lt;/w:rPr&gt;&lt;m:t&gt;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232ECB">
        <w:instrText xml:space="preserve"> </w:instrText>
      </w:r>
      <w:r w:rsidRPr="00232ECB">
        <w:fldChar w:fldCharType="separate"/>
      </w:r>
      <w:r w:rsidRPr="00232ECB">
        <w:pict>
          <v:shape id="_x0000_i1026" type="#_x0000_t75" style="width:99.6pt;height:12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69&quot;/&gt;&lt;w:doNotEmbedSystemFonts/&gt;&lt;w:defaultTabStop w:val=&quot;708&quot;/&gt;&lt;w:autoHyphenation/&gt;&lt;w:hyphenationZone w:val=&quot;357&quot;/&gt;&lt;w:doNotHyphenateCaps/&gt;&lt;w:drawingGridHorizontalSpacing w:val=&quot;140&quot;/&gt;&lt;w:drawingGridVerticalSpacing w:val=&quot;381&quot;/&gt;&lt;w:displayHorizontalDrawingGridEvery w:val=&quot;2&quot;/&gt;&lt;w:punctuationKerning/&gt;&lt;w:characterSpacingControl w:val=&quot;DontCompress&quot;/&gt;&lt;w:optimizeForBrowser/&gt;&lt;w:allowPNG/&gt;&lt;w:doNotSaveWebPagesAsSingleFil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12F04&quot;/&gt;&lt;wsp:rsid wsp:val=&quot;00000DC8&quot;/&gt;&lt;wsp:rsid wsp:val=&quot;00012B88&quot;/&gt;&lt;wsp:rsid wsp:val=&quot;0001427E&quot;/&gt;&lt;wsp:rsid wsp:val=&quot;00015252&quot;/&gt;&lt;wsp:rsid wsp:val=&quot;000155E9&quot;/&gt;&lt;wsp:rsid wsp:val=&quot;00015E30&quot;/&gt;&lt;wsp:rsid wsp:val=&quot;00022AB5&quot;/&gt;&lt;wsp:rsid wsp:val=&quot;000256B4&quot;/&gt;&lt;wsp:rsid wsp:val=&quot;00025EA1&quot;/&gt;&lt;wsp:rsid wsp:val=&quot;00027082&quot;/&gt;&lt;wsp:rsid wsp:val=&quot;00027691&quot;/&gt;&lt;wsp:rsid wsp:val=&quot;00036A2C&quot;/&gt;&lt;wsp:rsid wsp:val=&quot;00042390&quot;/&gt;&lt;wsp:rsid wsp:val=&quot;00042E84&quot;/&gt;&lt;wsp:rsid wsp:val=&quot;00043FE4&quot;/&gt;&lt;wsp:rsid wsp:val=&quot;000611FE&quot;/&gt;&lt;wsp:rsid wsp:val=&quot;00062582&quot;/&gt;&lt;wsp:rsid wsp:val=&quot;00062A36&quot;/&gt;&lt;wsp:rsid wsp:val=&quot;00065241&quot;/&gt;&lt;wsp:rsid wsp:val=&quot;0006644D&quot;/&gt;&lt;wsp:rsid wsp:val=&quot;0006702A&quot;/&gt;&lt;wsp:rsid wsp:val=&quot;000675EB&quot;/&gt;&lt;wsp:rsid wsp:val=&quot;00087B2D&quot;/&gt;&lt;wsp:rsid wsp:val=&quot;000907B6&quot;/&gt;&lt;wsp:rsid wsp:val=&quot;00091354&quot;/&gt;&lt;wsp:rsid wsp:val=&quot;000A12F2&quot;/&gt;&lt;wsp:rsid wsp:val=&quot;000A25DB&quot;/&gt;&lt;wsp:rsid wsp:val=&quot;000A460E&quot;/&gt;&lt;wsp:rsid wsp:val=&quot;000A51EB&quot;/&gt;&lt;wsp:rsid wsp:val=&quot;000A71C2&quot;/&gt;&lt;wsp:rsid wsp:val=&quot;000A7E67&quot;/&gt;&lt;wsp:rsid wsp:val=&quot;000B00A6&quot;/&gt;&lt;wsp:rsid wsp:val=&quot;000B1930&quot;/&gt;&lt;wsp:rsid wsp:val=&quot;000B25DD&quot;/&gt;&lt;wsp:rsid wsp:val=&quot;000B2D25&quot;/&gt;&lt;wsp:rsid wsp:val=&quot;000B3A07&quot;/&gt;&lt;wsp:rsid wsp:val=&quot;000C1BE1&quot;/&gt;&lt;wsp:rsid wsp:val=&quot;000C35F6&quot;/&gt;&lt;wsp:rsid wsp:val=&quot;000C5152&quot;/&gt;&lt;wsp:rsid wsp:val=&quot;000D1B58&quot;/&gt;&lt;wsp:rsid wsp:val=&quot;000D5650&quot;/&gt;&lt;wsp:rsid wsp:val=&quot;000D7AB9&quot;/&gt;&lt;wsp:rsid wsp:val=&quot;000E198A&quot;/&gt;&lt;wsp:rsid wsp:val=&quot;000E2F97&quot;/&gt;&lt;wsp:rsid wsp:val=&quot;000E3F01&quot;/&gt;&lt;wsp:rsid wsp:val=&quot;000E4D61&quot;/&gt;&lt;wsp:rsid wsp:val=&quot;000E52CD&quot;/&gt;&lt;wsp:rsid wsp:val=&quot;000E66AA&quot;/&gt;&lt;wsp:rsid wsp:val=&quot;000F1665&quot;/&gt;&lt;wsp:rsid wsp:val=&quot;000F4D3A&quot;/&gt;&lt;wsp:rsid wsp:val=&quot;000F50B4&quot;/&gt;&lt;wsp:rsid wsp:val=&quot;000F70AC&quot;/&gt;&lt;wsp:rsid wsp:val=&quot;001018AE&quot;/&gt;&lt;wsp:rsid wsp:val=&quot;001024DC&quot;/&gt;&lt;wsp:rsid wsp:val=&quot;00102CCB&quot;/&gt;&lt;wsp:rsid wsp:val=&quot;001056BE&quot;/&gt;&lt;wsp:rsid wsp:val=&quot;00110D34&quot;/&gt;&lt;wsp:rsid wsp:val=&quot;00130DFF&quot;/&gt;&lt;wsp:rsid wsp:val=&quot;00132126&quot;/&gt;&lt;wsp:rsid wsp:val=&quot;001346A0&quot;/&gt;&lt;wsp:rsid wsp:val=&quot;001366CF&quot;/&gt;&lt;wsp:rsid wsp:val=&quot;00137164&quot;/&gt;&lt;wsp:rsid wsp:val=&quot;00137B68&quot;/&gt;&lt;wsp:rsid wsp:val=&quot;00137FC8&quot;/&gt;&lt;wsp:rsid wsp:val=&quot;0014268D&quot;/&gt;&lt;wsp:rsid wsp:val=&quot;00146764&quot;/&gt;&lt;wsp:rsid wsp:val=&quot;00146F62&quot;/&gt;&lt;wsp:rsid wsp:val=&quot;001505E1&quot;/&gt;&lt;wsp:rsid wsp:val=&quot;00150A3C&quot;/&gt;&lt;wsp:rsid wsp:val=&quot;00150A53&quot;/&gt;&lt;wsp:rsid wsp:val=&quot;00151F4A&quot;/&gt;&lt;wsp:rsid wsp:val=&quot;001632B0&quot;/&gt;&lt;wsp:rsid wsp:val=&quot;001654F0&quot;/&gt;&lt;wsp:rsid wsp:val=&quot;00166743&quot;/&gt;&lt;wsp:rsid wsp:val=&quot;00171F73&quot;/&gt;&lt;wsp:rsid wsp:val=&quot;00174F60&quot;/&gt;&lt;wsp:rsid wsp:val=&quot;001800F0&quot;/&gt;&lt;wsp:rsid wsp:val=&quot;001852B3&quot;/&gt;&lt;wsp:rsid wsp:val=&quot;001864B6&quot;/&gt;&lt;wsp:rsid wsp:val=&quot;001930CB&quot;/&gt;&lt;wsp:rsid wsp:val=&quot;001A0EC0&quot;/&gt;&lt;wsp:rsid wsp:val=&quot;001A207B&quot;/&gt;&lt;wsp:rsid wsp:val=&quot;001A535A&quot;/&gt;&lt;wsp:rsid wsp:val=&quot;001B2A26&quot;/&gt;&lt;wsp:rsid wsp:val=&quot;001B59BF&quot;/&gt;&lt;wsp:rsid wsp:val=&quot;001C1E84&quot;/&gt;&lt;wsp:rsid wsp:val=&quot;001C520D&quot;/&gt;&lt;wsp:rsid wsp:val=&quot;001C5731&quot;/&gt;&lt;wsp:rsid wsp:val=&quot;001D28EA&quot;/&gt;&lt;wsp:rsid wsp:val=&quot;001D5300&quot;/&gt;&lt;wsp:rsid wsp:val=&quot;001E18B9&quot;/&gt;&lt;wsp:rsid wsp:val=&quot;001E1F66&quot;/&gt;&lt;wsp:rsid wsp:val=&quot;001E6525&quot;/&gt;&lt;wsp:rsid wsp:val=&quot;001E7283&quot;/&gt;&lt;wsp:rsid wsp:val=&quot;001E73BA&quot;/&gt;&lt;wsp:rsid wsp:val=&quot;001E7492&quot;/&gt;&lt;wsp:rsid wsp:val=&quot;001F06A3&quot;/&gt;&lt;wsp:rsid wsp:val=&quot;001F16E3&quot;/&gt;&lt;wsp:rsid wsp:val=&quot;001F42F0&quot;/&gt;&lt;wsp:rsid wsp:val=&quot;001F566A&quot;/&gt;&lt;wsp:rsid wsp:val=&quot;001F7425&quot;/&gt;&lt;wsp:rsid wsp:val=&quot;001F77D0&quot;/&gt;&lt;wsp:rsid wsp:val=&quot;0020042E&quot;/&gt;&lt;wsp:rsid wsp:val=&quot;00202A19&quot;/&gt;&lt;wsp:rsid wsp:val=&quot;00204D50&quot;/&gt;&lt;wsp:rsid wsp:val=&quot;00204DE9&quot;/&gt;&lt;wsp:rsid wsp:val=&quot;002052D5&quot;/&gt;&lt;wsp:rsid wsp:val=&quot;002101D9&quot;/&gt;&lt;wsp:rsid wsp:val=&quot;00210E90&quot;/&gt;&lt;wsp:rsid wsp:val=&quot;002111DA&quot;/&gt;&lt;wsp:rsid wsp:val=&quot;00211533&quot;/&gt;&lt;wsp:rsid wsp:val=&quot;00212F04&quot;/&gt;&lt;wsp:rsid wsp:val=&quot;0021397F&quot;/&gt;&lt;wsp:rsid wsp:val=&quot;002174DC&quot;/&gt;&lt;wsp:rsid wsp:val=&quot;002256F9&quot;/&gt;&lt;wsp:rsid wsp:val=&quot;00225757&quot;/&gt;&lt;wsp:rsid wsp:val=&quot;00225891&quot;/&gt;&lt;wsp:rsid wsp:val=&quot;00227272&quot;/&gt;&lt;wsp:rsid wsp:val=&quot;00230031&quot;/&gt;&lt;wsp:rsid wsp:val=&quot;00231A08&quot;/&gt;&lt;wsp:rsid wsp:val=&quot;00232BF3&quot;/&gt;&lt;wsp:rsid wsp:val=&quot;00232ECB&quot;/&gt;&lt;wsp:rsid wsp:val=&quot;00234D66&quot;/&gt;&lt;wsp:rsid wsp:val=&quot;00240F05&quot;/&gt;&lt;wsp:rsid wsp:val=&quot;00242F0B&quot;/&gt;&lt;wsp:rsid wsp:val=&quot;00244855&quot;/&gt;&lt;wsp:rsid wsp:val=&quot;00244BA0&quot;/&gt;&lt;wsp:rsid wsp:val=&quot;00246149&quot;/&gt;&lt;wsp:rsid wsp:val=&quot;002472B5&quot;/&gt;&lt;wsp:rsid wsp:val=&quot;00250440&quot;/&gt;&lt;wsp:rsid wsp:val=&quot;002504F8&quot;/&gt;&lt;wsp:rsid wsp:val=&quot;002600C8&quot;/&gt;&lt;wsp:rsid wsp:val=&quot;00260B3D&quot;/&gt;&lt;wsp:rsid wsp:val=&quot;002632A4&quot;/&gt;&lt;wsp:rsid wsp:val=&quot;00271A81&quot;/&gt;&lt;wsp:rsid wsp:val=&quot;00273B17&quot;/&gt;&lt;wsp:rsid wsp:val=&quot;0027698E&quot;/&gt;&lt;wsp:rsid wsp:val=&quot;002779D1&quot;/&gt;&lt;wsp:rsid wsp:val=&quot;00281B18&quot;/&gt;&lt;wsp:rsid wsp:val=&quot;002824F5&quot;/&gt;&lt;wsp:rsid wsp:val=&quot;00284725&quot;/&gt;&lt;wsp:rsid wsp:val=&quot;00290D00&quot;/&gt;&lt;wsp:rsid wsp:val=&quot;00291EE8&quot;/&gt;&lt;wsp:rsid wsp:val=&quot;00292FEE&quot;/&gt;&lt;wsp:rsid wsp:val=&quot;00294426&quot;/&gt;&lt;wsp:rsid wsp:val=&quot;002A0544&quot;/&gt;&lt;wsp:rsid wsp:val=&quot;002A06FF&quot;/&gt;&lt;wsp:rsid wsp:val=&quot;002A077C&quot;/&gt;&lt;wsp:rsid wsp:val=&quot;002A1247&quot;/&gt;&lt;wsp:rsid wsp:val=&quot;002A3F2A&quot;/&gt;&lt;wsp:rsid wsp:val=&quot;002A477C&quot;/&gt;&lt;wsp:rsid wsp:val=&quot;002A66A7&quot;/&gt;&lt;wsp:rsid wsp:val=&quot;002A686D&quot;/&gt;&lt;wsp:rsid wsp:val=&quot;002B04A0&quot;/&gt;&lt;wsp:rsid wsp:val=&quot;002B2856&quot;/&gt;&lt;wsp:rsid wsp:val=&quot;002B2A11&quot;/&gt;&lt;wsp:rsid wsp:val=&quot;002B2A18&quot;/&gt;&lt;wsp:rsid wsp:val=&quot;002C4945&quot;/&gt;&lt;wsp:rsid wsp:val=&quot;002C5850&quot;/&gt;&lt;wsp:rsid wsp:val=&quot;002C6ED6&quot;/&gt;&lt;wsp:rsid wsp:val=&quot;002C7254&quot;/&gt;&lt;wsp:rsid wsp:val=&quot;002D5084&quot;/&gt;&lt;wsp:rsid wsp:val=&quot;002D5E95&quot;/&gt;&lt;wsp:rsid wsp:val=&quot;002D5FF8&quot;/&gt;&lt;wsp:rsid wsp:val=&quot;002E7A2B&quot;/&gt;&lt;wsp:rsid wsp:val=&quot;002F0033&quot;/&gt;&lt;wsp:rsid wsp:val=&quot;002F4B1D&quot;/&gt;&lt;wsp:rsid wsp:val=&quot;002F5748&quot;/&gt;&lt;wsp:rsid wsp:val=&quot;002F5E41&quot;/&gt;&lt;wsp:rsid wsp:val=&quot;002F7BF9&quot;/&gt;&lt;wsp:rsid wsp:val=&quot;0030107F&quot;/&gt;&lt;wsp:rsid wsp:val=&quot;00302069&quot;/&gt;&lt;wsp:rsid wsp:val=&quot;003063F0&quot;/&gt;&lt;wsp:rsid wsp:val=&quot;00306980&quot;/&gt;&lt;wsp:rsid wsp:val=&quot;003103B7&quot;/&gt;&lt;wsp:rsid wsp:val=&quot;00316734&quot;/&gt;&lt;wsp:rsid wsp:val=&quot;00317380&quot;/&gt;&lt;wsp:rsid wsp:val=&quot;00317F18&quot;/&gt;&lt;wsp:rsid wsp:val=&quot;0032640D&quot;/&gt;&lt;wsp:rsid wsp:val=&quot;00332356&quot;/&gt;&lt;wsp:rsid wsp:val=&quot;003415E2&quot;/&gt;&lt;wsp:rsid wsp:val=&quot;003427E4&quot;/&gt;&lt;wsp:rsid wsp:val=&quot;00343F66&quot;/&gt;&lt;wsp:rsid wsp:val=&quot;00344143&quot;/&gt;&lt;wsp:rsid wsp:val=&quot;00344822&quot;/&gt;&lt;wsp:rsid wsp:val=&quot;00350FB2&quot;/&gt;&lt;wsp:rsid wsp:val=&quot;00351F44&quot;/&gt;&lt;wsp:rsid wsp:val=&quot;003534CE&quot;/&gt;&lt;wsp:rsid wsp:val=&quot;00361465&quot;/&gt;&lt;wsp:rsid wsp:val=&quot;0036221D&quot;/&gt;&lt;wsp:rsid wsp:val=&quot;00364527&quot;/&gt;&lt;wsp:rsid wsp:val=&quot;00366EA3&quot;/&gt;&lt;wsp:rsid wsp:val=&quot;0037307B&quot;/&gt;&lt;wsp:rsid wsp:val=&quot;0037307D&quot;/&gt;&lt;wsp:rsid wsp:val=&quot;00373F15&quot;/&gt;&lt;wsp:rsid wsp:val=&quot;003746B3&quot;/&gt;&lt;wsp:rsid wsp:val=&quot;00381567&quot;/&gt;&lt;wsp:rsid wsp:val=&quot;00382CBE&quot;/&gt;&lt;wsp:rsid wsp:val=&quot;00385048&quot;/&gt;&lt;wsp:rsid wsp:val=&quot;00391E1B&quot;/&gt;&lt;wsp:rsid wsp:val=&quot;00394257&quot;/&gt;&lt;wsp:rsid wsp:val=&quot;00394402&quot;/&gt;&lt;wsp:rsid wsp:val=&quot;00394EDF&quot;/&gt;&lt;wsp:rsid wsp:val=&quot;003A01BC&quot;/&gt;&lt;wsp:rsid wsp:val=&quot;003A24FA&quot;/&gt;&lt;wsp:rsid wsp:val=&quot;003B031D&quot;/&gt;&lt;wsp:rsid wsp:val=&quot;003B03EE&quot;/&gt;&lt;wsp:rsid wsp:val=&quot;003B1472&quot;/&gt;&lt;wsp:rsid wsp:val=&quot;003B7927&quot;/&gt;&lt;wsp:rsid wsp:val=&quot;003C02A6&quot;/&gt;&lt;wsp:rsid wsp:val=&quot;003C39F7&quot;/&gt;&lt;wsp:rsid wsp:val=&quot;003C6978&quot;/&gt;&lt;wsp:rsid wsp:val=&quot;003D15CB&quot;/&gt;&lt;wsp:rsid wsp:val=&quot;003D1782&quot;/&gt;&lt;wsp:rsid wsp:val=&quot;003D3457&quot;/&gt;&lt;wsp:rsid wsp:val=&quot;003D3DCA&quot;/&gt;&lt;wsp:rsid wsp:val=&quot;003D6674&quot;/&gt;&lt;wsp:rsid wsp:val=&quot;003D6769&quot;/&gt;&lt;wsp:rsid wsp:val=&quot;003E0301&quot;/&gt;&lt;wsp:rsid wsp:val=&quot;003E0422&quot;/&gt;&lt;wsp:rsid wsp:val=&quot;003F365B&quot;/&gt;&lt;wsp:rsid wsp:val=&quot;003F4C53&quot;/&gt;&lt;wsp:rsid wsp:val=&quot;003F63C1&quot;/&gt;&lt;wsp:rsid wsp:val=&quot;0040088F&quot;/&gt;&lt;wsp:rsid wsp:val=&quot;00402E09&quot;/&gt;&lt;wsp:rsid wsp:val=&quot;00403775&quot;/&gt;&lt;wsp:rsid wsp:val=&quot;00406EB8&quot;/&gt;&lt;wsp:rsid wsp:val=&quot;00411EAB&quot;/&gt;&lt;wsp:rsid wsp:val=&quot;00415195&quot;/&gt;&lt;wsp:rsid wsp:val=&quot;004270D1&quot;/&gt;&lt;wsp:rsid wsp:val=&quot;004309DF&quot;/&gt;&lt;wsp:rsid wsp:val=&quot;0043187E&quot;/&gt;&lt;wsp:rsid wsp:val=&quot;00433787&quot;/&gt;&lt;wsp:rsid wsp:val=&quot;00436210&quot;/&gt;&lt;wsp:rsid wsp:val=&quot;00436AEC&quot;/&gt;&lt;wsp:rsid wsp:val=&quot;00442A2C&quot;/&gt;&lt;wsp:rsid wsp:val=&quot;004503EC&quot;/&gt;&lt;wsp:rsid wsp:val=&quot;00452500&quot;/&gt;&lt;wsp:rsid wsp:val=&quot;00452D5E&quot;/&gt;&lt;wsp:rsid wsp:val=&quot;004537F6&quot;/&gt;&lt;wsp:rsid wsp:val=&quot;0045380C&quot;/&gt;&lt;wsp:rsid wsp:val=&quot;004562BC&quot;/&gt;&lt;wsp:rsid wsp:val=&quot;00465F64&quot;/&gt;&lt;wsp:rsid wsp:val=&quot;00473ABF&quot;/&gt;&lt;wsp:rsid wsp:val=&quot;004748BE&quot;/&gt;&lt;wsp:rsid wsp:val=&quot;00476B0F&quot;/&gt;&lt;wsp:rsid wsp:val=&quot;00477BC6&quot;/&gt;&lt;wsp:rsid wsp:val=&quot;0048210E&quot;/&gt;&lt;wsp:rsid wsp:val=&quot;00485C49&quot;/&gt;&lt;wsp:rsid wsp:val=&quot;00487DB1&quot;/&gt;&lt;wsp:rsid wsp:val=&quot;00490F4D&quot;/&gt;&lt;wsp:rsid wsp:val=&quot;00491E80&quot;/&gt;&lt;wsp:rsid wsp:val=&quot;00492255&quot;/&gt;&lt;wsp:rsid wsp:val=&quot;00496238&quot;/&gt;&lt;wsp:rsid wsp:val=&quot;00496359&quot;/&gt;&lt;wsp:rsid wsp:val=&quot;004A02D5&quot;/&gt;&lt;wsp:rsid wsp:val=&quot;004A03B0&quot;/&gt;&lt;wsp:rsid wsp:val=&quot;004A082B&quot;/&gt;&lt;wsp:rsid wsp:val=&quot;004A46D4&quot;/&gt;&lt;wsp:rsid wsp:val=&quot;004A5F62&quot;/&gt;&lt;wsp:rsid wsp:val=&quot;004A62A8&quot;/&gt;&lt;wsp:rsid wsp:val=&quot;004A66EF&quot;/&gt;&lt;wsp:rsid wsp:val=&quot;004A6D17&quot;/&gt;&lt;wsp:rsid wsp:val=&quot;004B275D&quot;/&gt;&lt;wsp:rsid wsp:val=&quot;004B3A61&quot;/&gt;&lt;wsp:rsid wsp:val=&quot;004B7618&quot;/&gt;&lt;wsp:rsid wsp:val=&quot;004C51EB&quot;/&gt;&lt;wsp:rsid wsp:val=&quot;004C656C&quot;/&gt;&lt;wsp:rsid wsp:val=&quot;004D4690&quot;/&gt;&lt;wsp:rsid wsp:val=&quot;004D5A29&quot;/&gt;&lt;wsp:rsid wsp:val=&quot;004D77F0&quot;/&gt;&lt;wsp:rsid wsp:val=&quot;004E35F5&quot;/&gt;&lt;wsp:rsid wsp:val=&quot;004E556C&quot;/&gt;&lt;wsp:rsid wsp:val=&quot;004F59CA&quot;/&gt;&lt;wsp:rsid wsp:val=&quot;00500A20&quot;/&gt;&lt;wsp:rsid wsp:val=&quot;00504760&quot;/&gt;&lt;wsp:rsid wsp:val=&quot;005067CA&quot;/&gt;&lt;wsp:rsid wsp:val=&quot;00507283&quot;/&gt;&lt;wsp:rsid wsp:val=&quot;00510658&quot;/&gt;&lt;wsp:rsid wsp:val=&quot;00521180&quot;/&gt;&lt;wsp:rsid wsp:val=&quot;00522892&quot;/&gt;&lt;wsp:rsid wsp:val=&quot;0053178F&quot;/&gt;&lt;wsp:rsid wsp:val=&quot;00533390&quot;/&gt;&lt;wsp:rsid wsp:val=&quot;00542D6B&quot;/&gt;&lt;wsp:rsid wsp:val=&quot;00547DDA&quot;/&gt;&lt;wsp:rsid wsp:val=&quot;00550E37&quot;/&gt;&lt;wsp:rsid wsp:val=&quot;0055286B&quot;/&gt;&lt;wsp:rsid wsp:val=&quot;0055360B&quot;/&gt;&lt;wsp:rsid wsp:val=&quot;005614C4&quot;/&gt;&lt;wsp:rsid wsp:val=&quot;00562430&quot;/&gt;&lt;wsp:rsid wsp:val=&quot;00562471&quot;/&gt;&lt;wsp:rsid wsp:val=&quot;005625CB&quot;/&gt;&lt;wsp:rsid wsp:val=&quot;00563CE5&quot;/&gt;&lt;wsp:rsid wsp:val=&quot;0056665F&quot;/&gt;&lt;wsp:rsid wsp:val=&quot;005717BF&quot;/&gt;&lt;wsp:rsid wsp:val=&quot;00574D3F&quot;/&gt;&lt;wsp:rsid wsp:val=&quot;00576B30&quot;/&gt;&lt;wsp:rsid wsp:val=&quot;00583DE9&quot;/&gt;&lt;wsp:rsid wsp:val=&quot;00584A39&quot;/&gt;&lt;wsp:rsid wsp:val=&quot;00595B51&quot;/&gt;&lt;wsp:rsid wsp:val=&quot;005A04ED&quot;/&gt;&lt;wsp:rsid wsp:val=&quot;005A0755&quot;/&gt;&lt;wsp:rsid wsp:val=&quot;005A67FC&quot;/&gt;&lt;wsp:rsid wsp:val=&quot;005B3E66&quot;/&gt;&lt;wsp:rsid wsp:val=&quot;005B4E7E&quot;/&gt;&lt;wsp:rsid wsp:val=&quot;005B50F3&quot;/&gt;&lt;wsp:rsid wsp:val=&quot;005C1A48&quot;/&gt;&lt;wsp:rsid wsp:val=&quot;005C6EF1&quot;/&gt;&lt;wsp:rsid wsp:val=&quot;005D360A&quot;/&gt;&lt;wsp:rsid wsp:val=&quot;005D378E&quot;/&gt;&lt;wsp:rsid wsp:val=&quot;005D3849&quot;/&gt;&lt;wsp:rsid wsp:val=&quot;005D4C29&quot;/&gt;&lt;wsp:rsid wsp:val=&quot;005E0599&quot;/&gt;&lt;wsp:rsid wsp:val=&quot;005E3B8E&quot;/&gt;&lt;wsp:rsid wsp:val=&quot;005E4C40&quot;/&gt;&lt;wsp:rsid wsp:val=&quot;005E7043&quot;/&gt;&lt;wsp:rsid wsp:val=&quot;005F086A&quot;/&gt;&lt;wsp:rsid wsp:val=&quot;005F21CC&quot;/&gt;&lt;wsp:rsid wsp:val=&quot;005F3900&quot;/&gt;&lt;wsp:rsid wsp:val=&quot;005F50F5&quot;/&gt;&lt;wsp:rsid wsp:val=&quot;0060306E&quot;/&gt;&lt;wsp:rsid wsp:val=&quot;0060704E&quot;/&gt;&lt;wsp:rsid wsp:val=&quot;006079B5&quot;/&gt;&lt;wsp:rsid wsp:val=&quot;006137BA&quot;/&gt;&lt;wsp:rsid wsp:val=&quot;00613F07&quot;/&gt;&lt;wsp:rsid wsp:val=&quot;006141FF&quot;/&gt;&lt;wsp:rsid wsp:val=&quot;00621230&quot;/&gt;&lt;wsp:rsid wsp:val=&quot;006231E5&quot;/&gt;&lt;wsp:rsid wsp:val=&quot;006321E9&quot;/&gt;&lt;wsp:rsid wsp:val=&quot;00637B61&quot;/&gt;&lt;wsp:rsid wsp:val=&quot;00644F35&quot;/&gt;&lt;wsp:rsid wsp:val=&quot;00652556&quot;/&gt;&lt;wsp:rsid wsp:val=&quot;00654C35&quot;/&gt;&lt;wsp:rsid wsp:val=&quot;0065510E&quot;/&gt;&lt;wsp:rsid wsp:val=&quot;0066448C&quot;/&gt;&lt;wsp:rsid wsp:val=&quot;00664BA8&quot;/&gt;&lt;wsp:rsid wsp:val=&quot;006650C3&quot;/&gt;&lt;wsp:rsid wsp:val=&quot;00677EC9&quot;/&gt;&lt;wsp:rsid wsp:val=&quot;0068026E&quot;/&gt;&lt;wsp:rsid wsp:val=&quot;00683171&quot;/&gt;&lt;wsp:rsid wsp:val=&quot;00684B8F&quot;/&gt;&lt;wsp:rsid wsp:val=&quot;00687F1F&quot;/&gt;&lt;wsp:rsid wsp:val=&quot;006909ED&quot;/&gt;&lt;wsp:rsid wsp:val=&quot;0069369B&quot;/&gt;&lt;wsp:rsid wsp:val=&quot;00694939&quot;/&gt;&lt;wsp:rsid wsp:val=&quot;006968BD&quot;/&gt;&lt;wsp:rsid wsp:val=&quot;006A1085&quot;/&gt;&lt;wsp:rsid wsp:val=&quot;006A1363&quot;/&gt;&lt;wsp:rsid wsp:val=&quot;006A2D43&quot;/&gt;&lt;wsp:rsid wsp:val=&quot;006A315A&quot;/&gt;&lt;wsp:rsid wsp:val=&quot;006A5B34&quot;/&gt;&lt;wsp:rsid wsp:val=&quot;006B01D0&quot;/&gt;&lt;wsp:rsid wsp:val=&quot;006B13A0&quot;/&gt;&lt;wsp:rsid wsp:val=&quot;006B2B5C&quot;/&gt;&lt;wsp:rsid wsp:val=&quot;006B3B26&quot;/&gt;&lt;wsp:rsid wsp:val=&quot;006B4B96&quot;/&gt;&lt;wsp:rsid wsp:val=&quot;006B5BE3&quot;/&gt;&lt;wsp:rsid wsp:val=&quot;006C0A9F&quot;/&gt;&lt;wsp:rsid wsp:val=&quot;006C119A&quot;/&gt;&lt;wsp:rsid wsp:val=&quot;006C1B7C&quot;/&gt;&lt;wsp:rsid wsp:val=&quot;006C3B79&quot;/&gt;&lt;wsp:rsid wsp:val=&quot;006C5C7B&quot;/&gt;&lt;wsp:rsid wsp:val=&quot;006D430D&quot;/&gt;&lt;wsp:rsid wsp:val=&quot;006D4EAD&quot;/&gt;&lt;wsp:rsid wsp:val=&quot;006D5952&quot;/&gt;&lt;wsp:rsid wsp:val=&quot;006D741F&quot;/&gt;&lt;wsp:rsid wsp:val=&quot;006E2F64&quot;/&gt;&lt;wsp:rsid wsp:val=&quot;006E5843&quot;/&gt;&lt;wsp:rsid wsp:val=&quot;006F3F4D&quot;/&gt;&lt;wsp:rsid wsp:val=&quot;006F6B9F&quot;/&gt;&lt;wsp:rsid wsp:val=&quot;006F74D3&quot;/&gt;&lt;wsp:rsid wsp:val=&quot;007001C3&quot;/&gt;&lt;wsp:rsid wsp:val=&quot;00702C69&quot;/&gt;&lt;wsp:rsid wsp:val=&quot;00702E26&quot;/&gt;&lt;wsp:rsid wsp:val=&quot;0070346C&quot;/&gt;&lt;wsp:rsid wsp:val=&quot;00703618&quot;/&gt;&lt;wsp:rsid wsp:val=&quot;00704B10&quot;/&gt;&lt;wsp:rsid wsp:val=&quot;00706AA5&quot;/&gt;&lt;wsp:rsid wsp:val=&quot;00707D22&quot;/&gt;&lt;wsp:rsid wsp:val=&quot;007149FE&quot;/&gt;&lt;wsp:rsid wsp:val=&quot;00714CEF&quot;/&gt;&lt;wsp:rsid wsp:val=&quot;00716428&quot;/&gt;&lt;wsp:rsid wsp:val=&quot;00720BEF&quot;/&gt;&lt;wsp:rsid wsp:val=&quot;00723D69&quot;/&gt;&lt;wsp:rsid wsp:val=&quot;00724E44&quot;/&gt;&lt;wsp:rsid wsp:val=&quot;00725FA3&quot;/&gt;&lt;wsp:rsid wsp:val=&quot;00734C60&quot;/&gt;&lt;wsp:rsid wsp:val=&quot;00736383&quot;/&gt;&lt;wsp:rsid wsp:val=&quot;007366AA&quot;/&gt;&lt;wsp:rsid wsp:val=&quot;0073692A&quot;/&gt;&lt;wsp:rsid wsp:val=&quot;007371CF&quot;/&gt;&lt;wsp:rsid wsp:val=&quot;007433B7&quot;/&gt;&lt;wsp:rsid wsp:val=&quot;00746AE2&quot;/&gt;&lt;wsp:rsid wsp:val=&quot;007523D3&quot;/&gt;&lt;wsp:rsid wsp:val=&quot;00756C9D&quot;/&gt;&lt;wsp:rsid wsp:val=&quot;00762DAD&quot;/&gt;&lt;wsp:rsid wsp:val=&quot;00763051&quot;/&gt;&lt;wsp:rsid wsp:val=&quot;007647D9&quot;/&gt;&lt;wsp:rsid wsp:val=&quot;00765166&quot;/&gt;&lt;wsp:rsid wsp:val=&quot;00770119&quot;/&gt;&lt;wsp:rsid wsp:val=&quot;007718B2&quot;/&gt;&lt;wsp:rsid wsp:val=&quot;007745D5&quot;/&gt;&lt;wsp:rsid wsp:val=&quot;00776F4B&quot;/&gt;&lt;wsp:rsid wsp:val=&quot;0077756B&quot;/&gt;&lt;wsp:rsid wsp:val=&quot;00781182&quot;/&gt;&lt;wsp:rsid wsp:val=&quot;00781D13&quot;/&gt;&lt;wsp:rsid wsp:val=&quot;0078238F&quot;/&gt;&lt;wsp:rsid wsp:val=&quot;007829C7&quot;/&gt;&lt;wsp:rsid wsp:val=&quot;0078715D&quot;/&gt;&lt;wsp:rsid wsp:val=&quot;0078717E&quot;/&gt;&lt;wsp:rsid wsp:val=&quot;00787487&quot;/&gt;&lt;wsp:rsid wsp:val=&quot;00790CCA&quot;/&gt;&lt;wsp:rsid wsp:val=&quot;00792DF8&quot;/&gt;&lt;wsp:rsid wsp:val=&quot;00793936&quot;/&gt;&lt;wsp:rsid wsp:val=&quot;0079407B&quot;/&gt;&lt;wsp:rsid wsp:val=&quot;00795569&quot;/&gt;&lt;wsp:rsid wsp:val=&quot;0079724A&quot;/&gt;&lt;wsp:rsid wsp:val=&quot;007974B0&quot;/&gt;&lt;wsp:rsid wsp:val=&quot;007A31E9&quot;/&gt;&lt;wsp:rsid wsp:val=&quot;007B24C0&quot;/&gt;&lt;wsp:rsid wsp:val=&quot;007B4610&quot;/&gt;&lt;wsp:rsid wsp:val=&quot;007B4AB5&quot;/&gt;&lt;wsp:rsid wsp:val=&quot;007C2CAB&quot;/&gt;&lt;wsp:rsid wsp:val=&quot;007C3E6A&quot;/&gt;&lt;wsp:rsid wsp:val=&quot;007C50F3&quot;/&gt;&lt;wsp:rsid wsp:val=&quot;007D1E71&quot;/&gt;&lt;wsp:rsid wsp:val=&quot;007D32FC&quot;/&gt;&lt;wsp:rsid wsp:val=&quot;007D3A88&quot;/&gt;&lt;wsp:rsid wsp:val=&quot;007D3A95&quot;/&gt;&lt;wsp:rsid wsp:val=&quot;007E0CCC&quot;/&gt;&lt;wsp:rsid wsp:val=&quot;007E1969&quot;/&gt;&lt;wsp:rsid wsp:val=&quot;007E1C08&quot;/&gt;&lt;wsp:rsid wsp:val=&quot;007E4934&quot;/&gt;&lt;wsp:rsid wsp:val=&quot;007E69D7&quot;/&gt;&lt;wsp:rsid wsp:val=&quot;007F00E2&quot;/&gt;&lt;wsp:rsid wsp:val=&quot;007F0185&quot;/&gt;&lt;wsp:rsid wsp:val=&quot;007F04E3&quot;/&gt;&lt;wsp:rsid wsp:val=&quot;007F15E2&quot;/&gt;&lt;wsp:rsid wsp:val=&quot;007F2408&quot;/&gt;&lt;wsp:rsid wsp:val=&quot;007F3857&quot;/&gt;&lt;wsp:rsid wsp:val=&quot;007F6A4D&quot;/&gt;&lt;wsp:rsid wsp:val=&quot;00807C47&quot;/&gt;&lt;wsp:rsid wsp:val=&quot;0081073E&quot;/&gt;&lt;wsp:rsid wsp:val=&quot;00812C0D&quot;/&gt;&lt;wsp:rsid wsp:val=&quot;00812DF2&quot;/&gt;&lt;wsp:rsid wsp:val=&quot;00820340&quot;/&gt;&lt;wsp:rsid wsp:val=&quot;00824172&quot;/&gt;&lt;wsp:rsid wsp:val=&quot;008252C4&quot;/&gt;&lt;wsp:rsid wsp:val=&quot;00826084&quot;/&gt;&lt;wsp:rsid wsp:val=&quot;008262DF&quot;/&gt;&lt;wsp:rsid wsp:val=&quot;00830165&quot;/&gt;&lt;wsp:rsid wsp:val=&quot;00833D39&quot;/&gt;&lt;wsp:rsid wsp:val=&quot;00835128&quot;/&gt;&lt;wsp:rsid wsp:val=&quot;0083760D&quot;/&gt;&lt;wsp:rsid wsp:val=&quot;00840CF3&quot;/&gt;&lt;wsp:rsid wsp:val=&quot;00843001&quot;/&gt;&lt;wsp:rsid wsp:val=&quot;008471E7&quot;/&gt;&lt;wsp:rsid wsp:val=&quot;008478AC&quot;/&gt;&lt;wsp:rsid wsp:val=&quot;00851DD2&quot;/&gt;&lt;wsp:rsid wsp:val=&quot;00852BC6&quot;/&gt;&lt;wsp:rsid wsp:val=&quot;00854D19&quot;/&gt;&lt;wsp:rsid wsp:val=&quot;00855EC2&quot;/&gt;&lt;wsp:rsid wsp:val=&quot;0086137F&quot;/&gt;&lt;wsp:rsid wsp:val=&quot;00864AB5&quot;/&gt;&lt;wsp:rsid wsp:val=&quot;00865803&quot;/&gt;&lt;wsp:rsid wsp:val=&quot;00870E69&quot;/&gt;&lt;wsp:rsid wsp:val=&quot;00871A06&quot;/&gt;&lt;wsp:rsid wsp:val=&quot;00876BC3&quot;/&gt;&lt;wsp:rsid wsp:val=&quot;00877A31&quot;/&gt;&lt;wsp:rsid wsp:val=&quot;008841D4&quot;/&gt;&lt;wsp:rsid wsp:val=&quot;0088617F&quot;/&gt;&lt;wsp:rsid wsp:val=&quot;00890ACE&quot;/&gt;&lt;wsp:rsid wsp:val=&quot;008930B0&quot;/&gt;&lt;wsp:rsid wsp:val=&quot;008931F2&quot;/&gt;&lt;wsp:rsid wsp:val=&quot;0089440E&quot;/&gt;&lt;wsp:rsid wsp:val=&quot;008954A1&quot;/&gt;&lt;wsp:rsid wsp:val=&quot;008A0389&quot;/&gt;&lt;wsp:rsid wsp:val=&quot;008A3E09&quot;/&gt;&lt;wsp:rsid wsp:val=&quot;008A4C4D&quot;/&gt;&lt;wsp:rsid wsp:val=&quot;008A4E5F&quot;/&gt;&lt;wsp:rsid wsp:val=&quot;008A6539&quot;/&gt;&lt;wsp:rsid wsp:val=&quot;008A6968&quot;/&gt;&lt;wsp:rsid wsp:val=&quot;008B125A&quot;/&gt;&lt;wsp:rsid wsp:val=&quot;008B39ED&quot;/&gt;&lt;wsp:rsid wsp:val=&quot;008B6479&quot;/&gt;&lt;wsp:rsid wsp:val=&quot;008B69A7&quot;/&gt;&lt;wsp:rsid wsp:val=&quot;008C5FFF&quot;/&gt;&lt;wsp:rsid wsp:val=&quot;008C7805&quot;/&gt;&lt;wsp:rsid wsp:val=&quot;008D0E22&quot;/&gt;&lt;wsp:rsid wsp:val=&quot;008D32F8&quot;/&gt;&lt;wsp:rsid wsp:val=&quot;008D5C06&quot;/&gt;&lt;wsp:rsid wsp:val=&quot;008E01C2&quot;/&gt;&lt;wsp:rsid wsp:val=&quot;008E0F0A&quot;/&gt;&lt;wsp:rsid wsp:val=&quot;008E1B14&quot;/&gt;&lt;wsp:rsid wsp:val=&quot;008E55FA&quot;/&gt;&lt;wsp:rsid wsp:val=&quot;008E5CD7&quot;/&gt;&lt;wsp:rsid wsp:val=&quot;008E5F99&quot;/&gt;&lt;wsp:rsid wsp:val=&quot;008F17CD&quot;/&gt;&lt;wsp:rsid wsp:val=&quot;008F3918&quot;/&gt;&lt;wsp:rsid wsp:val=&quot;008F6D04&quot;/&gt;&lt;wsp:rsid wsp:val=&quot;008F7423&quot;/&gt;&lt;wsp:rsid wsp:val=&quot;008F78D6&quot;/&gt;&lt;wsp:rsid wsp:val=&quot;00900504&quot;/&gt;&lt;wsp:rsid wsp:val=&quot;00901B59&quot;/&gt;&lt;wsp:rsid wsp:val=&quot;009039B9&quot;/&gt;&lt;wsp:rsid wsp:val=&quot;009045C0&quot;/&gt;&lt;wsp:rsid wsp:val=&quot;009052FC&quot;/&gt;&lt;wsp:rsid wsp:val=&quot;009108DA&quot;/&gt;&lt;wsp:rsid wsp:val=&quot;00910E50&quot;/&gt;&lt;wsp:rsid wsp:val=&quot;00911B8E&quot;/&gt;&lt;wsp:rsid wsp:val=&quot;0091305F&quot;/&gt;&lt;wsp:rsid wsp:val=&quot;009211B4&quot;/&gt;&lt;wsp:rsid wsp:val=&quot;0092351D&quot;/&gt;&lt;wsp:rsid wsp:val=&quot;009264CF&quot;/&gt;&lt;wsp:rsid wsp:val=&quot;009316D8&quot;/&gt;&lt;wsp:rsid wsp:val=&quot;00935B0B&quot;/&gt;&lt;wsp:rsid wsp:val=&quot;009404EE&quot;/&gt;&lt;wsp:rsid wsp:val=&quot;00940CAB&quot;/&gt;&lt;wsp:rsid wsp:val=&quot;00942768&quot;/&gt;&lt;wsp:rsid wsp:val=&quot;00942BCD&quot;/&gt;&lt;wsp:rsid wsp:val=&quot;00947849&quot;/&gt;&lt;wsp:rsid wsp:val=&quot;00950EB3&quot;/&gt;&lt;wsp:rsid wsp:val=&quot;00951013&quot;/&gt;&lt;wsp:rsid wsp:val=&quot;009517F9&quot;/&gt;&lt;wsp:rsid wsp:val=&quot;009527AF&quot;/&gt;&lt;wsp:rsid wsp:val=&quot;00953B26&quot;/&gt;&lt;wsp:rsid wsp:val=&quot;00953C18&quot;/&gt;&lt;wsp:rsid wsp:val=&quot;00954063&quot;/&gt;&lt;wsp:rsid wsp:val=&quot;00954637&quot;/&gt;&lt;wsp:rsid wsp:val=&quot;00954EB0&quot;/&gt;&lt;wsp:rsid wsp:val=&quot;00956B31&quot;/&gt;&lt;wsp:rsid wsp:val=&quot;00960707&quot;/&gt;&lt;wsp:rsid wsp:val=&quot;00966E07&quot;/&gt;&lt;wsp:rsid wsp:val=&quot;00973E40&quot;/&gt;&lt;wsp:rsid wsp:val=&quot;009749E7&quot;/&gt;&lt;wsp:rsid wsp:val=&quot;00982732&quot;/&gt;&lt;wsp:rsid wsp:val=&quot;009827FC&quot;/&gt;&lt;wsp:rsid wsp:val=&quot;009847F1&quot;/&gt;&lt;wsp:rsid wsp:val=&quot;00986711&quot;/&gt;&lt;wsp:rsid wsp:val=&quot;0099114B&quot;/&gt;&lt;wsp:rsid wsp:val=&quot;00992728&quot;/&gt;&lt;wsp:rsid wsp:val=&quot;00994F7D&quot;/&gt;&lt;wsp:rsid wsp:val=&quot;009959E1&quot;/&gt;&lt;wsp:rsid wsp:val=&quot;009A3671&quot;/&gt;&lt;wsp:rsid wsp:val=&quot;009B7182&quot;/&gt;&lt;wsp:rsid wsp:val=&quot;009C0B27&quot;/&gt;&lt;wsp:rsid wsp:val=&quot;009C32F8&quot;/&gt;&lt;wsp:rsid wsp:val=&quot;009C3726&quot;/&gt;&lt;wsp:rsid wsp:val=&quot;009C37FE&quot;/&gt;&lt;wsp:rsid wsp:val=&quot;009C39B7&quot;/&gt;&lt;wsp:rsid wsp:val=&quot;009C44AF&quot;/&gt;&lt;wsp:rsid wsp:val=&quot;009C5655&quot;/&gt;&lt;wsp:rsid wsp:val=&quot;009C5CA2&quot;/&gt;&lt;wsp:rsid wsp:val=&quot;009D038A&quot;/&gt;&lt;wsp:rsid wsp:val=&quot;009D3B62&quot;/&gt;&lt;wsp:rsid wsp:val=&quot;009D4F4D&quot;/&gt;&lt;wsp:rsid wsp:val=&quot;009D63E8&quot;/&gt;&lt;wsp:rsid wsp:val=&quot;009E33C0&quot;/&gt;&lt;wsp:rsid wsp:val=&quot;009E3424&quot;/&gt;&lt;wsp:rsid wsp:val=&quot;009E3CA0&quot;/&gt;&lt;wsp:rsid wsp:val=&quot;009E5D95&quot;/&gt;&lt;wsp:rsid wsp:val=&quot;009E699D&quot;/&gt;&lt;wsp:rsid wsp:val=&quot;009E77D4&quot;/&gt;&lt;wsp:rsid wsp:val=&quot;009E7B53&quot;/&gt;&lt;wsp:rsid wsp:val=&quot;009E7D9E&quot;/&gt;&lt;wsp:rsid wsp:val=&quot;009F20FB&quot;/&gt;&lt;wsp:rsid wsp:val=&quot;009F5281&quot;/&gt;&lt;wsp:rsid wsp:val=&quot;009F60A6&quot;/&gt;&lt;wsp:rsid wsp:val=&quot;00A01A32&quot;/&gt;&lt;wsp:rsid wsp:val=&quot;00A027B5&quot;/&gt;&lt;wsp:rsid wsp:val=&quot;00A02C76&quot;/&gt;&lt;wsp:rsid wsp:val=&quot;00A069A6&quot;/&gt;&lt;wsp:rsid wsp:val=&quot;00A11143&quot;/&gt;&lt;wsp:rsid wsp:val=&quot;00A11DA1&quot;/&gt;&lt;wsp:rsid wsp:val=&quot;00A14C74&quot;/&gt;&lt;wsp:rsid wsp:val=&quot;00A2282B&quot;/&gt;&lt;wsp:rsid wsp:val=&quot;00A262F4&quot;/&gt;&lt;wsp:rsid wsp:val=&quot;00A30A12&quot;/&gt;&lt;wsp:rsid wsp:val=&quot;00A36343&quot;/&gt;&lt;wsp:rsid wsp:val=&quot;00A40147&quot;/&gt;&lt;wsp:rsid wsp:val=&quot;00A40E66&quot;/&gt;&lt;wsp:rsid wsp:val=&quot;00A422C7&quot;/&gt;&lt;wsp:rsid wsp:val=&quot;00A42EA0&quot;/&gt;&lt;wsp:rsid wsp:val=&quot;00A43E22&quot;/&gt;&lt;wsp:rsid wsp:val=&quot;00A44A5E&quot;/&gt;&lt;wsp:rsid wsp:val=&quot;00A46B3B&quot;/&gt;&lt;wsp:rsid wsp:val=&quot;00A57161&quot;/&gt;&lt;wsp:rsid wsp:val=&quot;00A62FFB&quot;/&gt;&lt;wsp:rsid wsp:val=&quot;00A6461E&quot;/&gt;&lt;wsp:rsid wsp:val=&quot;00A64F5A&quot;/&gt;&lt;wsp:rsid wsp:val=&quot;00A66EAC&quot;/&gt;&lt;wsp:rsid wsp:val=&quot;00A700F3&quot;/&gt;&lt;wsp:rsid wsp:val=&quot;00A71F10&quot;/&gt;&lt;wsp:rsid wsp:val=&quot;00A748E3&quot;/&gt;&lt;wsp:rsid wsp:val=&quot;00A76E85&quot;/&gt;&lt;wsp:rsid wsp:val=&quot;00A779A1&quot;/&gt;&lt;wsp:rsid wsp:val=&quot;00A80593&quot;/&gt;&lt;wsp:rsid wsp:val=&quot;00A8156B&quot;/&gt;&lt;wsp:rsid wsp:val=&quot;00A821AC&quot;/&gt;&lt;wsp:rsid wsp:val=&quot;00A825A3&quot;/&gt;&lt;wsp:rsid wsp:val=&quot;00A83407&quot;/&gt;&lt;wsp:rsid wsp:val=&quot;00A83FE2&quot;/&gt;&lt;wsp:rsid wsp:val=&quot;00A845A7&quot;/&gt;&lt;wsp:rsid wsp:val=&quot;00A85193&quot;/&gt;&lt;wsp:rsid wsp:val=&quot;00A858AC&quot;/&gt;&lt;wsp:rsid wsp:val=&quot;00A868ED&quot;/&gt;&lt;wsp:rsid wsp:val=&quot;00A872DF&quot;/&gt;&lt;wsp:rsid wsp:val=&quot;00A92F00&quot;/&gt;&lt;wsp:rsid wsp:val=&quot;00A936A3&quot;/&gt;&lt;wsp:rsid wsp:val=&quot;00AA05AD&quot;/&gt;&lt;wsp:rsid wsp:val=&quot;00AA3D13&quot;/&gt;&lt;wsp:rsid wsp:val=&quot;00AA4ED5&quot;/&gt;&lt;wsp:rsid wsp:val=&quot;00AB28F0&quot;/&gt;&lt;wsp:rsid wsp:val=&quot;00AB4F91&quot;/&gt;&lt;wsp:rsid wsp:val=&quot;00AC1E3E&quot;/&gt;&lt;wsp:rsid wsp:val=&quot;00AC22B4&quot;/&gt;&lt;wsp:rsid wsp:val=&quot;00AC3B41&quot;/&gt;&lt;wsp:rsid wsp:val=&quot;00AC60EF&quot;/&gt;&lt;wsp:rsid wsp:val=&quot;00AD0646&quot;/&gt;&lt;wsp:rsid wsp:val=&quot;00AE413D&quot;/&gt;&lt;wsp:rsid wsp:val=&quot;00AF1730&quot;/&gt;&lt;wsp:rsid wsp:val=&quot;00AF3C34&quot;/&gt;&lt;wsp:rsid wsp:val=&quot;00AF3C7B&quot;/&gt;&lt;wsp:rsid wsp:val=&quot;00AF3EB0&quot;/&gt;&lt;wsp:rsid wsp:val=&quot;00AF3F43&quot;/&gt;&lt;wsp:rsid wsp:val=&quot;00AF4123&quot;/&gt;&lt;wsp:rsid wsp:val=&quot;00AF49CC&quot;/&gt;&lt;wsp:rsid wsp:val=&quot;00AF604E&quot;/&gt;&lt;wsp:rsid wsp:val=&quot;00B02ECA&quot;/&gt;&lt;wsp:rsid wsp:val=&quot;00B04D21&quot;/&gt;&lt;wsp:rsid wsp:val=&quot;00B0500F&quot;/&gt;&lt;wsp:rsid wsp:val=&quot;00B05FCD&quot;/&gt;&lt;wsp:rsid wsp:val=&quot;00B068AB&quot;/&gt;&lt;wsp:rsid wsp:val=&quot;00B06E78&quot;/&gt;&lt;wsp:rsid wsp:val=&quot;00B110F0&quot;/&gt;&lt;wsp:rsid wsp:val=&quot;00B11187&quot;/&gt;&lt;wsp:rsid wsp:val=&quot;00B1396B&quot;/&gt;&lt;wsp:rsid wsp:val=&quot;00B15452&quot;/&gt;&lt;wsp:rsid wsp:val=&quot;00B36D67&quot;/&gt;&lt;wsp:rsid wsp:val=&quot;00B41905&quot;/&gt;&lt;wsp:rsid wsp:val=&quot;00B42A02&quot;/&gt;&lt;wsp:rsid wsp:val=&quot;00B43AD7&quot;/&gt;&lt;wsp:rsid wsp:val=&quot;00B4429E&quot;/&gt;&lt;wsp:rsid wsp:val=&quot;00B459CE&quot;/&gt;&lt;wsp:rsid wsp:val=&quot;00B50E7E&quot;/&gt;&lt;wsp:rsid wsp:val=&quot;00B50EC1&quot;/&gt;&lt;wsp:rsid wsp:val=&quot;00B5532F&quot;/&gt;&lt;wsp:rsid wsp:val=&quot;00B55783&quot;/&gt;&lt;wsp:rsid wsp:val=&quot;00B55DAF&quot;/&gt;&lt;wsp:rsid wsp:val=&quot;00B56F8A&quot;/&gt;&lt;wsp:rsid wsp:val=&quot;00B57D29&quot;/&gt;&lt;wsp:rsid wsp:val=&quot;00B6579A&quot;/&gt;&lt;wsp:rsid wsp:val=&quot;00B66B49&quot;/&gt;&lt;wsp:rsid wsp:val=&quot;00B71208&quot;/&gt;&lt;wsp:rsid wsp:val=&quot;00B72B8F&quot;/&gt;&lt;wsp:rsid wsp:val=&quot;00B74356&quot;/&gt;&lt;wsp:rsid wsp:val=&quot;00B74FFD&quot;/&gt;&lt;wsp:rsid wsp:val=&quot;00B8100C&quot;/&gt;&lt;wsp:rsid wsp:val=&quot;00B82691&quot;/&gt;&lt;wsp:rsid wsp:val=&quot;00B82F6B&quot;/&gt;&lt;wsp:rsid wsp:val=&quot;00B83CAA&quot;/&gt;&lt;wsp:rsid wsp:val=&quot;00B84553&quot;/&gt;&lt;wsp:rsid wsp:val=&quot;00B851B2&quot;/&gt;&lt;wsp:rsid wsp:val=&quot;00B90CEF&quot;/&gt;&lt;wsp:rsid wsp:val=&quot;00B94D69&quot;/&gt;&lt;wsp:rsid wsp:val=&quot;00BA1D4F&quot;/&gt;&lt;wsp:rsid wsp:val=&quot;00BA651E&quot;/&gt;&lt;wsp:rsid wsp:val=&quot;00BA7213&quot;/&gt;&lt;wsp:rsid wsp:val=&quot;00BB1E66&quot;/&gt;&lt;wsp:rsid wsp:val=&quot;00BB238D&quot;/&gt;&lt;wsp:rsid wsp:val=&quot;00BB346A&quot;/&gt;&lt;wsp:rsid wsp:val=&quot;00BB4685&quot;/&gt;&lt;wsp:rsid wsp:val=&quot;00BB62D4&quot;/&gt;&lt;wsp:rsid wsp:val=&quot;00BB7353&quot;/&gt;&lt;wsp:rsid wsp:val=&quot;00BC083D&quot;/&gt;&lt;wsp:rsid wsp:val=&quot;00BC2D94&quot;/&gt;&lt;wsp:rsid wsp:val=&quot;00BC378C&quot;/&gt;&lt;wsp:rsid wsp:val=&quot;00BC43FE&quot;/&gt;&lt;wsp:rsid wsp:val=&quot;00BC589D&quot;/&gt;&lt;wsp:rsid wsp:val=&quot;00BC7DD8&quot;/&gt;&lt;wsp:rsid wsp:val=&quot;00BD68C2&quot;/&gt;&lt;wsp:rsid wsp:val=&quot;00BD78BB&quot;/&gt;&lt;wsp:rsid wsp:val=&quot;00BE16B4&quot;/&gt;&lt;wsp:rsid wsp:val=&quot;00BE3677&quot;/&gt;&lt;wsp:rsid wsp:val=&quot;00BE60D9&quot;/&gt;&lt;wsp:rsid wsp:val=&quot;00BF133E&quot;/&gt;&lt;wsp:rsid wsp:val=&quot;00BF13F4&quot;/&gt;&lt;wsp:rsid wsp:val=&quot;00BF3D11&quot;/&gt;&lt;wsp:rsid wsp:val=&quot;00BF3EFB&quot;/&gt;&lt;wsp:rsid wsp:val=&quot;00BF74AB&quot;/&gt;&lt;wsp:rsid wsp:val=&quot;00C00384&quot;/&gt;&lt;wsp:rsid wsp:val=&quot;00C03347&quot;/&gt;&lt;wsp:rsid wsp:val=&quot;00C1047B&quot;/&gt;&lt;wsp:rsid wsp:val=&quot;00C20BC4&quot;/&gt;&lt;wsp:rsid wsp:val=&quot;00C220D6&quot;/&gt;&lt;wsp:rsid wsp:val=&quot;00C23C20&quot;/&gt;&lt;wsp:rsid wsp:val=&quot;00C331DE&quot;/&gt;&lt;wsp:rsid wsp:val=&quot;00C356CF&quot;/&gt;&lt;wsp:rsid wsp:val=&quot;00C40A36&quot;/&gt;&lt;wsp:rsid wsp:val=&quot;00C425C6&quot;/&gt;&lt;wsp:rsid wsp:val=&quot;00C42862&quot;/&gt;&lt;wsp:rsid wsp:val=&quot;00C42A98&quot;/&gt;&lt;wsp:rsid wsp:val=&quot;00C45501&quot;/&gt;&lt;wsp:rsid wsp:val=&quot;00C460D6&quot;/&gt;&lt;wsp:rsid wsp:val=&quot;00C47463&quot;/&gt;&lt;wsp:rsid wsp:val=&quot;00C529BA&quot;/&gt;&lt;wsp:rsid wsp:val=&quot;00C54986&quot;/&gt;&lt;wsp:rsid wsp:val=&quot;00C56F15&quot;/&gt;&lt;wsp:rsid wsp:val=&quot;00C60E12&quot;/&gt;&lt;wsp:rsid wsp:val=&quot;00C6237A&quot;/&gt;&lt;wsp:rsid wsp:val=&quot;00C71B99&quot;/&gt;&lt;wsp:rsid wsp:val=&quot;00C72CB8&quot;/&gt;&lt;wsp:rsid wsp:val=&quot;00C730AC&quot;/&gt;&lt;wsp:rsid wsp:val=&quot;00C8006D&quot;/&gt;&lt;wsp:rsid wsp:val=&quot;00C81A63&quot;/&gt;&lt;wsp:rsid wsp:val=&quot;00C83435&quot;/&gt;&lt;wsp:rsid wsp:val=&quot;00C84BB2&quot;/&gt;&lt;wsp:rsid wsp:val=&quot;00C94AB1&quot;/&gt;&lt;wsp:rsid wsp:val=&quot;00C97998&quot;/&gt;&lt;wsp:rsid wsp:val=&quot;00CA4F12&quot;/&gt;&lt;wsp:rsid wsp:val=&quot;00CB2C4F&quot;/&gt;&lt;wsp:rsid wsp:val=&quot;00CB4714&quot;/&gt;&lt;wsp:rsid wsp:val=&quot;00CB695F&quot;/&gt;&lt;wsp:rsid wsp:val=&quot;00CC1459&quot;/&gt;&lt;wsp:rsid wsp:val=&quot;00CC2555&quot;/&gt;&lt;wsp:rsid wsp:val=&quot;00CC3529&quot;/&gt;&lt;wsp:rsid wsp:val=&quot;00CC4849&quot;/&gt;&lt;wsp:rsid wsp:val=&quot;00CC4B10&quot;/&gt;&lt;wsp:rsid wsp:val=&quot;00CC5816&quot;/&gt;&lt;wsp:rsid wsp:val=&quot;00CC7355&quot;/&gt;&lt;wsp:rsid wsp:val=&quot;00CD2B96&quot;/&gt;&lt;wsp:rsid wsp:val=&quot;00CD6BE6&quot;/&gt;&lt;wsp:rsid wsp:val=&quot;00CE0044&quot;/&gt;&lt;wsp:rsid wsp:val=&quot;00CE1987&quot;/&gt;&lt;wsp:rsid wsp:val=&quot;00CE1F95&quot;/&gt;&lt;wsp:rsid wsp:val=&quot;00CE4EBA&quot;/&gt;&lt;wsp:rsid wsp:val=&quot;00CE6ABA&quot;/&gt;&lt;wsp:rsid wsp:val=&quot;00CF112D&quot;/&gt;&lt;wsp:rsid wsp:val=&quot;00CF1A1D&quot;/&gt;&lt;wsp:rsid wsp:val=&quot;00CF31B5&quot;/&gt;&lt;wsp:rsid wsp:val=&quot;00CF37C2&quot;/&gt;&lt;wsp:rsid wsp:val=&quot;00CF5C00&quot;/&gt;&lt;wsp:rsid wsp:val=&quot;00CF6553&quot;/&gt;&lt;wsp:rsid wsp:val=&quot;00D0169B&quot;/&gt;&lt;wsp:rsid wsp:val=&quot;00D0293C&quot;/&gt;&lt;wsp:rsid wsp:val=&quot;00D06100&quot;/&gt;&lt;wsp:rsid wsp:val=&quot;00D0743F&quot;/&gt;&lt;wsp:rsid wsp:val=&quot;00D1458C&quot;/&gt;&lt;wsp:rsid wsp:val=&quot;00D213AA&quot;/&gt;&lt;wsp:rsid wsp:val=&quot;00D215D5&quot;/&gt;&lt;wsp:rsid wsp:val=&quot;00D25CCD&quot;/&gt;&lt;wsp:rsid wsp:val=&quot;00D3054B&quot;/&gt;&lt;wsp:rsid wsp:val=&quot;00D3504D&quot;/&gt;&lt;wsp:rsid wsp:val=&quot;00D42797&quot;/&gt;&lt;wsp:rsid wsp:val=&quot;00D511B9&quot;/&gt;&lt;wsp:rsid wsp:val=&quot;00D5139B&quot;/&gt;&lt;wsp:rsid wsp:val=&quot;00D5315C&quot;/&gt;&lt;wsp:rsid wsp:val=&quot;00D5466E&quot;/&gt;&lt;wsp:rsid wsp:val=&quot;00D572D5&quot;/&gt;&lt;wsp:rsid wsp:val=&quot;00D572D8&quot;/&gt;&lt;wsp:rsid wsp:val=&quot;00D6258C&quot;/&gt;&lt;wsp:rsid wsp:val=&quot;00D63945&quot;/&gt;&lt;wsp:rsid wsp:val=&quot;00D73D02&quot;/&gt;&lt;wsp:rsid wsp:val=&quot;00D73E93&quot;/&gt;&lt;wsp:rsid wsp:val=&quot;00D80390&quot;/&gt;&lt;wsp:rsid wsp:val=&quot;00D8098C&quot;/&gt;&lt;wsp:rsid wsp:val=&quot;00D837B8&quot;/&gt;&lt;wsp:rsid wsp:val=&quot;00D85138&quot;/&gt;&lt;wsp:rsid wsp:val=&quot;00D854E6&quot;/&gt;&lt;wsp:rsid wsp:val=&quot;00D85967&quot;/&gt;&lt;wsp:rsid wsp:val=&quot;00D86F01&quot;/&gt;&lt;wsp:rsid wsp:val=&quot;00D902A0&quot;/&gt;&lt;wsp:rsid wsp:val=&quot;00D92E2E&quot;/&gt;&lt;wsp:rsid wsp:val=&quot;00D939E1&quot;/&gt;&lt;wsp:rsid wsp:val=&quot;00D93C84&quot;/&gt;&lt;wsp:rsid wsp:val=&quot;00DA09EE&quot;/&gt;&lt;wsp:rsid wsp:val=&quot;00DA16DD&quot;/&gt;&lt;wsp:rsid wsp:val=&quot;00DA401B&quot;/&gt;&lt;wsp:rsid wsp:val=&quot;00DA4306&quot;/&gt;&lt;wsp:rsid wsp:val=&quot;00DA4471&quot;/&gt;&lt;wsp:rsid wsp:val=&quot;00DA5FDF&quot;/&gt;&lt;wsp:rsid wsp:val=&quot;00DB0B3D&quot;/&gt;&lt;wsp:rsid wsp:val=&quot;00DB13E4&quot;/&gt;&lt;wsp:rsid wsp:val=&quot;00DB1886&quot;/&gt;&lt;wsp:rsid wsp:val=&quot;00DB285B&quot;/&gt;&lt;wsp:rsid wsp:val=&quot;00DB6FED&quot;/&gt;&lt;wsp:rsid wsp:val=&quot;00DC3128&quot;/&gt;&lt;wsp:rsid wsp:val=&quot;00DC4765&quot;/&gt;&lt;wsp:rsid wsp:val=&quot;00DC7011&quot;/&gt;&lt;wsp:rsid wsp:val=&quot;00DD2FBA&quot;/&gt;&lt;wsp:rsid wsp:val=&quot;00DD5D2A&quot;/&gt;&lt;wsp:rsid wsp:val=&quot;00DD645B&quot;/&gt;&lt;wsp:rsid wsp:val=&quot;00DD7539&quot;/&gt;&lt;wsp:rsid wsp:val=&quot;00DE053C&quot;/&gt;&lt;wsp:rsid wsp:val=&quot;00DE2201&quot;/&gt;&lt;wsp:rsid wsp:val=&quot;00DE5B78&quot;/&gt;&lt;wsp:rsid wsp:val=&quot;00DE734E&quot;/&gt;&lt;wsp:rsid wsp:val=&quot;00DE76E9&quot;/&gt;&lt;wsp:rsid wsp:val=&quot;00DF0003&quot;/&gt;&lt;wsp:rsid wsp:val=&quot;00DF282A&quot;/&gt;&lt;wsp:rsid wsp:val=&quot;00DF45B2&quot;/&gt;&lt;wsp:rsid wsp:val=&quot;00DF5F34&quot;/&gt;&lt;wsp:rsid wsp:val=&quot;00DF6D6A&quot;/&gt;&lt;wsp:rsid wsp:val=&quot;00E0163C&quot;/&gt;&lt;wsp:rsid wsp:val=&quot;00E05713&quot;/&gt;&lt;wsp:rsid wsp:val=&quot;00E058E3&quot;/&gt;&lt;wsp:rsid wsp:val=&quot;00E06B92&quot;/&gt;&lt;wsp:rsid wsp:val=&quot;00E133B0&quot;/&gt;&lt;wsp:rsid wsp:val=&quot;00E1752F&quot;/&gt;&lt;wsp:rsid wsp:val=&quot;00E206FC&quot;/&gt;&lt;wsp:rsid wsp:val=&quot;00E212DC&quot;/&gt;&lt;wsp:rsid wsp:val=&quot;00E2144E&quot;/&gt;&lt;wsp:rsid wsp:val=&quot;00E23132&quot;/&gt;&lt;wsp:rsid wsp:val=&quot;00E24101&quot;/&gt;&lt;wsp:rsid wsp:val=&quot;00E24F78&quot;/&gt;&lt;wsp:rsid wsp:val=&quot;00E26E3C&quot;/&gt;&lt;wsp:rsid wsp:val=&quot;00E27269&quot;/&gt;&lt;wsp:rsid wsp:val=&quot;00E3431A&quot;/&gt;&lt;wsp:rsid wsp:val=&quot;00E352F2&quot;/&gt;&lt;wsp:rsid wsp:val=&quot;00E44D62&quot;/&gt;&lt;wsp:rsid wsp:val=&quot;00E53ABD&quot;/&gt;&lt;wsp:rsid wsp:val=&quot;00E53CAC&quot;/&gt;&lt;wsp:rsid wsp:val=&quot;00E552AF&quot;/&gt;&lt;wsp:rsid wsp:val=&quot;00E56B55&quot;/&gt;&lt;wsp:rsid wsp:val=&quot;00E56C8E&quot;/&gt;&lt;wsp:rsid wsp:val=&quot;00E62CF3&quot;/&gt;&lt;wsp:rsid wsp:val=&quot;00E6308F&quot;/&gt;&lt;wsp:rsid wsp:val=&quot;00E6547E&quot;/&gt;&lt;wsp:rsid wsp:val=&quot;00E65F77&quot;/&gt;&lt;wsp:rsid wsp:val=&quot;00E72195&quot;/&gt;&lt;wsp:rsid wsp:val=&quot;00E745BE&quot;/&gt;&lt;wsp:rsid wsp:val=&quot;00E749E5&quot;/&gt;&lt;wsp:rsid wsp:val=&quot;00E759E7&quot;/&gt;&lt;wsp:rsid wsp:val=&quot;00E800C9&quot;/&gt;&lt;wsp:rsid wsp:val=&quot;00E835D4&quot;/&gt;&lt;wsp:rsid wsp:val=&quot;00E86E4B&quot;/&gt;&lt;wsp:rsid wsp:val=&quot;00E86ECE&quot;/&gt;&lt;wsp:rsid wsp:val=&quot;00E87F15&quot;/&gt;&lt;wsp:rsid wsp:val=&quot;00E90343&quot;/&gt;&lt;wsp:rsid wsp:val=&quot;00E92ACB&quot;/&gt;&lt;wsp:rsid wsp:val=&quot;00E93801&quot;/&gt;&lt;wsp:rsid wsp:val=&quot;00E93BB5&quot;/&gt;&lt;wsp:rsid wsp:val=&quot;00E94466&quot;/&gt;&lt;wsp:rsid wsp:val=&quot;00E94665&quot;/&gt;&lt;wsp:rsid wsp:val=&quot;00E961B3&quot;/&gt;&lt;wsp:rsid wsp:val=&quot;00EA5D91&quot;/&gt;&lt;wsp:rsid wsp:val=&quot;00EA7398&quot;/&gt;&lt;wsp:rsid wsp:val=&quot;00EB09F9&quot;/&gt;&lt;wsp:rsid wsp:val=&quot;00EB1018&quot;/&gt;&lt;wsp:rsid wsp:val=&quot;00EB3A7C&quot;/&gt;&lt;wsp:rsid wsp:val=&quot;00EB486E&quot;/&gt;&lt;wsp:rsid wsp:val=&quot;00EB528B&quot;/&gt;&lt;wsp:rsid wsp:val=&quot;00EB58A3&quot;/&gt;&lt;wsp:rsid wsp:val=&quot;00EB5954&quot;/&gt;&lt;wsp:rsid wsp:val=&quot;00EB62B2&quot;/&gt;&lt;wsp:rsid wsp:val=&quot;00EC018E&quot;/&gt;&lt;wsp:rsid wsp:val=&quot;00EC239A&quot;/&gt;&lt;wsp:rsid wsp:val=&quot;00EC6429&quot;/&gt;&lt;wsp:rsid wsp:val=&quot;00EC6604&quot;/&gt;&lt;wsp:rsid wsp:val=&quot;00EC7B68&quot;/&gt;&lt;wsp:rsid wsp:val=&quot;00ED04CC&quot;/&gt;&lt;wsp:rsid wsp:val=&quot;00ED0E92&quot;/&gt;&lt;wsp:rsid wsp:val=&quot;00ED37DF&quot;/&gt;&lt;wsp:rsid wsp:val=&quot;00ED4ACF&quot;/&gt;&lt;wsp:rsid wsp:val=&quot;00ED6F04&quot;/&gt;&lt;wsp:rsid wsp:val=&quot;00EE1CE2&quot;/&gt;&lt;wsp:rsid wsp:val=&quot;00EE2598&quot;/&gt;&lt;wsp:rsid wsp:val=&quot;00EF161F&quot;/&gt;&lt;wsp:rsid wsp:val=&quot;00EF3988&quot;/&gt;&lt;wsp:rsid wsp:val=&quot;00EF7AC3&quot;/&gt;&lt;wsp:rsid wsp:val=&quot;00F00AD1&quot;/&gt;&lt;wsp:rsid wsp:val=&quot;00F01323&quot;/&gt;&lt;wsp:rsid wsp:val=&quot;00F01DCF&quot;/&gt;&lt;wsp:rsid wsp:val=&quot;00F0564E&quot;/&gt;&lt;wsp:rsid wsp:val=&quot;00F057BA&quot;/&gt;&lt;wsp:rsid wsp:val=&quot;00F0648B&quot;/&gt;&lt;wsp:rsid wsp:val=&quot;00F1023F&quot;/&gt;&lt;wsp:rsid wsp:val=&quot;00F11302&quot;/&gt;&lt;wsp:rsid wsp:val=&quot;00F1492F&quot;/&gt;&lt;wsp:rsid wsp:val=&quot;00F14D5A&quot;/&gt;&lt;wsp:rsid wsp:val=&quot;00F20428&quot;/&gt;&lt;wsp:rsid wsp:val=&quot;00F204BA&quot;/&gt;&lt;wsp:rsid wsp:val=&quot;00F211D3&quot;/&gt;&lt;wsp:rsid wsp:val=&quot;00F21D67&quot;/&gt;&lt;wsp:rsid wsp:val=&quot;00F22A06&quot;/&gt;&lt;wsp:rsid wsp:val=&quot;00F22B5E&quot;/&gt;&lt;wsp:rsid wsp:val=&quot;00F24B5E&quot;/&gt;&lt;wsp:rsid wsp:val=&quot;00F255EF&quot;/&gt;&lt;wsp:rsid wsp:val=&quot;00F26159&quot;/&gt;&lt;wsp:rsid wsp:val=&quot;00F275D1&quot;/&gt;&lt;wsp:rsid wsp:val=&quot;00F306E8&quot;/&gt;&lt;wsp:rsid wsp:val=&quot;00F330E1&quot;/&gt;&lt;wsp:rsid wsp:val=&quot;00F34CC8&quot;/&gt;&lt;wsp:rsid wsp:val=&quot;00F37119&quot;/&gt;&lt;wsp:rsid wsp:val=&quot;00F425AA&quot;/&gt;&lt;wsp:rsid wsp:val=&quot;00F43AEF&quot;/&gt;&lt;wsp:rsid wsp:val=&quot;00F43E19&quot;/&gt;&lt;wsp:rsid wsp:val=&quot;00F44A58&quot;/&gt;&lt;wsp:rsid wsp:val=&quot;00F452B1&quot;/&gt;&lt;wsp:rsid wsp:val=&quot;00F527F0&quot;/&gt;&lt;wsp:rsid wsp:val=&quot;00F5391A&quot;/&gt;&lt;wsp:rsid wsp:val=&quot;00F5481B&quot;/&gt;&lt;wsp:rsid wsp:val=&quot;00F55EA0&quot;/&gt;&lt;wsp:rsid wsp:val=&quot;00F57F9B&quot;/&gt;&lt;wsp:rsid wsp:val=&quot;00F6066D&quot;/&gt;&lt;wsp:rsid wsp:val=&quot;00F651B4&quot;/&gt;&lt;wsp:rsid wsp:val=&quot;00F67C43&quot;/&gt;&lt;wsp:rsid wsp:val=&quot;00F7196E&quot;/&gt;&lt;wsp:rsid wsp:val=&quot;00F74376&quot;/&gt;&lt;wsp:rsid wsp:val=&quot;00F774ED&quot;/&gt;&lt;wsp:rsid wsp:val=&quot;00F83D1B&quot;/&gt;&lt;wsp:rsid wsp:val=&quot;00F852B1&quot;/&gt;&lt;wsp:rsid wsp:val=&quot;00F91DEB&quot;/&gt;&lt;wsp:rsid wsp:val=&quot;00F9393C&quot;/&gt;&lt;wsp:rsid wsp:val=&quot;00F94559&quot;/&gt;&lt;wsp:rsid wsp:val=&quot;00F95033&quot;/&gt;&lt;wsp:rsid wsp:val=&quot;00F96289&quot;/&gt;&lt;wsp:rsid wsp:val=&quot;00F97EBC&quot;/&gt;&lt;wsp:rsid wsp:val=&quot;00FA498E&quot;/&gt;&lt;wsp:rsid wsp:val=&quot;00FA5C4C&quot;/&gt;&lt;wsp:rsid wsp:val=&quot;00FA7295&quot;/&gt;&lt;wsp:rsid wsp:val=&quot;00FB1224&quot;/&gt;&lt;wsp:rsid wsp:val=&quot;00FB6EC6&quot;/&gt;&lt;wsp:rsid wsp:val=&quot;00FC2D30&quot;/&gt;&lt;wsp:rsid wsp:val=&quot;00FC430C&quot;/&gt;&lt;wsp:rsid wsp:val=&quot;00FC4449&quot;/&gt;&lt;wsp:rsid wsp:val=&quot;00FC5D05&quot;/&gt;&lt;wsp:rsid wsp:val=&quot;00FC6F4B&quot;/&gt;&lt;wsp:rsid wsp:val=&quot;00FD1590&quot;/&gt;&lt;wsp:rsid wsp:val=&quot;00FD377A&quot;/&gt;&lt;wsp:rsid wsp:val=&quot;00FD4D70&quot;/&gt;&lt;wsp:rsid wsp:val=&quot;00FD5A71&quot;/&gt;&lt;wsp:rsid wsp:val=&quot;00FD5F4A&quot;/&gt;&lt;wsp:rsid wsp:val=&quot;00FE102E&quot;/&gt;&lt;wsp:rsid wsp:val=&quot;00FE2B97&quot;/&gt;&lt;wsp:rsid wsp:val=&quot;00FE4102&quot;/&gt;&lt;wsp:rsid wsp:val=&quot;00FE475C&quot;/&gt;&lt;wsp:rsid wsp:val=&quot;00FE4D89&quot;/&gt;&lt;wsp:rsid wsp:val=&quot;00FE79E0&quot;/&gt;&lt;wsp:rsid wsp:val=&quot;00FF1F4E&quot;/&gt;&lt;wsp:rsid wsp:val=&quot;00FF2006&quot;/&gt;&lt;wsp:rsid wsp:val=&quot;00FF4CEE&quot;/&gt;&lt;/wsp:rsids&gt;&lt;/w:docPr&gt;&lt;w:body&gt;&lt;w:p wsp:rsidR=&quot;00000000&quot; wsp:rsidRDefault=&quot;00EC018E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i&lt;/m:t&gt;&lt;/m:r&gt;&lt;/m:e&gt;&lt;m:sub&gt;&lt;m:r&gt;&lt;w:rPr&gt;&lt;w:rFonts w:ascii=&quot;Cambria Math&quot; w:h-ansi=&quot;Cambria Math&quot;/&gt;&lt;wx:font wx:val=&quot;Cambria Math&quot;/&gt;&lt;w:i/&gt;&lt;/w:rPr&gt;&lt;m:t&gt;S&lt;/m:t&gt;&lt;/m:r&gt;&lt;/m:sub&gt;&lt;/m:sSub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t&lt;/m:t&gt;&lt;/m:r&gt;&lt;/m:e&gt;&lt;/m:d&gt;&lt;m:r&gt;&lt;w:rPr&gt;&lt;w:rFonts w:ascii=&quot;Cambria Math&quot; w:h-ansi=&quot;Cambria Math&quot;/&gt;&lt;wx:font wx:val=&quot;Cambria Math&quot;/&gt;&lt;w:i/&gt;&lt;/w:rPr&gt;&lt;m:t&gt;=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i&lt;/m:t&gt;&lt;/m:r&gt;&lt;/m:e&gt;&lt;m:sub&gt;&lt;m:r&gt;&lt;w:rPr&gt;&lt;w:rFonts w:ascii=&quot;Cambria Math&quot; w:h-ansi=&quot;Cambria Math&quot;/&gt;&lt;wx:font wx:val=&quot;Cambria Math&quot;/&gt;&lt;w:i/&gt;&lt;/w:rPr&gt;&lt;m:t&gt;D&lt;/m:t&gt;&lt;/m:r&gt;&lt;/m:sub&gt;&lt;/m:sSub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t&lt;/m:t&gt;&lt;/m:r&gt;&lt;/m:e&gt;&lt;/m:d&gt;&lt;m:r&gt;&lt;w:rPr&gt;&lt;w:rFonts w:ascii=&quot;Cambria Math&quot; w:h-ansi=&quot;Cambria Math&quot;/&gt;&lt;wx:font wx:val=&quot;Cambria Math&quot;/&gt;&lt;w:i/&gt;&lt;/w:rPr&gt;&lt;m:t&gt;+&lt;/m:t&gt;&lt;/m:r&gt;&lt;m:r&gt;&lt;w:rPr&gt;&lt;w:rFonts w:ascii=&quot;Cambria Math&quot; w:h-ansi=&quot;Cambria Math&quot;/&gt;&lt;wx:font wx:val=&quot;Cambria Math&quot;/&gt;&lt;w:i/&gt;&lt;w:lang w:val=&quot;EN-US&quot;/&gt;&lt;/w:rPr&gt;&lt;m:t&gt;j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Q&lt;/m:t&gt;&lt;/m:r&gt;&lt;/m:sub&gt;&lt;/m:sSub&gt;&lt;m:d&gt;&lt;m:dPr&gt;&lt;m:ctrlPr&gt;&lt;w:rPr&gt;&lt;w:rFonts w:ascii=&quot;Cambria Math&quot; w:h-ansi=&quot;Cambria Math&quot;/&gt;&lt;wx:font wx:val=&quot;Cambria Math&quot;/&gt;&lt;w:i/&gt;&lt;w:lang w:val=&quot;EN-US&quot;/&gt;&lt;/w:rPr&gt;&lt;/m:ctrlPr&gt;&lt;/m:dPr&gt;&lt;m:e&gt;&lt;m:r&gt;&lt;w:rPr&gt;&lt;w:rFonts w:ascii=&quot;Cambria Math&quot; w:h-ansi=&quot;Cambria Math&quot;/&gt;&lt;wx:font wx:val=&quot;Cambria Math&quot;/&gt;&lt;w:i/&gt;&lt;w:lang w:val=&quot;EN-US&quot;/&gt;&lt;/w:rPr&gt;&lt;m:t&gt;t&lt;/m:t&gt;&lt;/m:r&gt;&lt;/m:e&gt;&lt;/m:d&gt;&lt;m:r&gt;&lt;w:rPr&gt;&lt;w:rFonts w:ascii=&quot;Cambria Math&quot; w:h-ansi=&quot;Cambria Math&quot;/&gt;&lt;wx:font wx:val=&quot;Cambria Math&quot;/&gt;&lt;w:i/&gt;&lt;/w:rPr&gt;&lt;m:t&gt;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232ECB">
        <w:fldChar w:fldCharType="end"/>
      </w:r>
      <w:r w:rsidRPr="00AF49CC">
        <w:t xml:space="preserve">                                       (1)</w:t>
      </w:r>
    </w:p>
    <w:p w:rsidR="00611459" w:rsidRPr="00AF49CC" w:rsidRDefault="00611459" w:rsidP="0060306E">
      <w:pPr>
        <w:ind w:firstLine="0"/>
      </w:pPr>
      <w:r w:rsidRPr="00AF49CC">
        <w:t xml:space="preserve">где </w:t>
      </w:r>
      <w:r w:rsidRPr="00232ECB">
        <w:fldChar w:fldCharType="begin"/>
      </w:r>
      <w:r w:rsidRPr="00232ECB">
        <w:instrText xml:space="preserve"> QUOTE </w:instrText>
      </w:r>
      <w:r w:rsidRPr="00232ECB">
        <w:pict>
          <v:shape id="_x0000_i1027" type="#_x0000_t75" style="width:51.6pt;height:12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69&quot;/&gt;&lt;w:doNotEmbedSystemFonts/&gt;&lt;w:defaultTabStop w:val=&quot;708&quot;/&gt;&lt;w:autoHyphenation/&gt;&lt;w:hyphenationZone w:val=&quot;357&quot;/&gt;&lt;w:doNotHyphenateCaps/&gt;&lt;w:drawingGridHorizontalSpacing w:val=&quot;140&quot;/&gt;&lt;w:drawingGridVerticalSpacing w:val=&quot;381&quot;/&gt;&lt;w:displayHorizontalDrawingGridEvery w:val=&quot;2&quot;/&gt;&lt;w:punctuationKerning/&gt;&lt;w:characterSpacingControl w:val=&quot;DontCompress&quot;/&gt;&lt;w:optimizeForBrowser/&gt;&lt;w:allowPNG/&gt;&lt;w:doNotSaveWebPagesAsSingleFil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12F04&quot;/&gt;&lt;wsp:rsid wsp:val=&quot;00000DC8&quot;/&gt;&lt;wsp:rsid wsp:val=&quot;00012B88&quot;/&gt;&lt;wsp:rsid wsp:val=&quot;0001427E&quot;/&gt;&lt;wsp:rsid wsp:val=&quot;00015252&quot;/&gt;&lt;wsp:rsid wsp:val=&quot;000155E9&quot;/&gt;&lt;wsp:rsid wsp:val=&quot;00015E30&quot;/&gt;&lt;wsp:rsid wsp:val=&quot;00022AB5&quot;/&gt;&lt;wsp:rsid wsp:val=&quot;000256B4&quot;/&gt;&lt;wsp:rsid wsp:val=&quot;00025EA1&quot;/&gt;&lt;wsp:rsid wsp:val=&quot;00027082&quot;/&gt;&lt;wsp:rsid wsp:val=&quot;00027691&quot;/&gt;&lt;wsp:rsid wsp:val=&quot;00036A2C&quot;/&gt;&lt;wsp:rsid wsp:val=&quot;00042390&quot;/&gt;&lt;wsp:rsid wsp:val=&quot;00042E84&quot;/&gt;&lt;wsp:rsid wsp:val=&quot;00043FE4&quot;/&gt;&lt;wsp:rsid wsp:val=&quot;000611FE&quot;/&gt;&lt;wsp:rsid wsp:val=&quot;00062582&quot;/&gt;&lt;wsp:rsid wsp:val=&quot;00062A36&quot;/&gt;&lt;wsp:rsid wsp:val=&quot;00065241&quot;/&gt;&lt;wsp:rsid wsp:val=&quot;0006644D&quot;/&gt;&lt;wsp:rsid wsp:val=&quot;0006702A&quot;/&gt;&lt;wsp:rsid wsp:val=&quot;000675EB&quot;/&gt;&lt;wsp:rsid wsp:val=&quot;00087B2D&quot;/&gt;&lt;wsp:rsid wsp:val=&quot;000907B6&quot;/&gt;&lt;wsp:rsid wsp:val=&quot;00091354&quot;/&gt;&lt;wsp:rsid wsp:val=&quot;000A12F2&quot;/&gt;&lt;wsp:rsid wsp:val=&quot;000A25DB&quot;/&gt;&lt;wsp:rsid wsp:val=&quot;000A460E&quot;/&gt;&lt;wsp:rsid wsp:val=&quot;000A51EB&quot;/&gt;&lt;wsp:rsid wsp:val=&quot;000A71C2&quot;/&gt;&lt;wsp:rsid wsp:val=&quot;000A7E67&quot;/&gt;&lt;wsp:rsid wsp:val=&quot;000B00A6&quot;/&gt;&lt;wsp:rsid wsp:val=&quot;000B1930&quot;/&gt;&lt;wsp:rsid wsp:val=&quot;000B25DD&quot;/&gt;&lt;wsp:rsid wsp:val=&quot;000B2D25&quot;/&gt;&lt;wsp:rsid wsp:val=&quot;000B3A07&quot;/&gt;&lt;wsp:rsid wsp:val=&quot;000C1BE1&quot;/&gt;&lt;wsp:rsid wsp:val=&quot;000C35F6&quot;/&gt;&lt;wsp:rsid wsp:val=&quot;000C5152&quot;/&gt;&lt;wsp:rsid wsp:val=&quot;000D1B58&quot;/&gt;&lt;wsp:rsid wsp:val=&quot;000D5650&quot;/&gt;&lt;wsp:rsid wsp:val=&quot;000D7AB9&quot;/&gt;&lt;wsp:rsid wsp:val=&quot;000E198A&quot;/&gt;&lt;wsp:rsid wsp:val=&quot;000E2F97&quot;/&gt;&lt;wsp:rsid wsp:val=&quot;000E3F01&quot;/&gt;&lt;wsp:rsid wsp:val=&quot;000E4D61&quot;/&gt;&lt;wsp:rsid wsp:val=&quot;000E52CD&quot;/&gt;&lt;wsp:rsid wsp:val=&quot;000E66AA&quot;/&gt;&lt;wsp:rsid wsp:val=&quot;000F1665&quot;/&gt;&lt;wsp:rsid wsp:val=&quot;000F4D3A&quot;/&gt;&lt;wsp:rsid wsp:val=&quot;000F50B4&quot;/&gt;&lt;wsp:rsid wsp:val=&quot;000F70AC&quot;/&gt;&lt;wsp:rsid wsp:val=&quot;001018AE&quot;/&gt;&lt;wsp:rsid wsp:val=&quot;001024DC&quot;/&gt;&lt;wsp:rsid wsp:val=&quot;00102CCB&quot;/&gt;&lt;wsp:rsid wsp:val=&quot;001056BE&quot;/&gt;&lt;wsp:rsid wsp:val=&quot;00110D34&quot;/&gt;&lt;wsp:rsid wsp:val=&quot;00130DFF&quot;/&gt;&lt;wsp:rsid wsp:val=&quot;00132126&quot;/&gt;&lt;wsp:rsid wsp:val=&quot;001346A0&quot;/&gt;&lt;wsp:rsid wsp:val=&quot;001366CF&quot;/&gt;&lt;wsp:rsid wsp:val=&quot;00137164&quot;/&gt;&lt;wsp:rsid wsp:val=&quot;00137B68&quot;/&gt;&lt;wsp:rsid wsp:val=&quot;00137FC8&quot;/&gt;&lt;wsp:rsid wsp:val=&quot;0014268D&quot;/&gt;&lt;wsp:rsid wsp:val=&quot;00146764&quot;/&gt;&lt;wsp:rsid wsp:val=&quot;00146F62&quot;/&gt;&lt;wsp:rsid wsp:val=&quot;001505E1&quot;/&gt;&lt;wsp:rsid wsp:val=&quot;00150A3C&quot;/&gt;&lt;wsp:rsid wsp:val=&quot;00150A53&quot;/&gt;&lt;wsp:rsid wsp:val=&quot;00151F4A&quot;/&gt;&lt;wsp:rsid wsp:val=&quot;001632B0&quot;/&gt;&lt;wsp:rsid wsp:val=&quot;001654F0&quot;/&gt;&lt;wsp:rsid wsp:val=&quot;00166743&quot;/&gt;&lt;wsp:rsid wsp:val=&quot;00171F73&quot;/&gt;&lt;wsp:rsid wsp:val=&quot;00174F60&quot;/&gt;&lt;wsp:rsid wsp:val=&quot;001800F0&quot;/&gt;&lt;wsp:rsid wsp:val=&quot;001852B3&quot;/&gt;&lt;wsp:rsid wsp:val=&quot;001864B6&quot;/&gt;&lt;wsp:rsid wsp:val=&quot;001930CB&quot;/&gt;&lt;wsp:rsid wsp:val=&quot;001A0EC0&quot;/&gt;&lt;wsp:rsid wsp:val=&quot;001A207B&quot;/&gt;&lt;wsp:rsid wsp:val=&quot;001A535A&quot;/&gt;&lt;wsp:rsid wsp:val=&quot;001B2A26&quot;/&gt;&lt;wsp:rsid wsp:val=&quot;001B59BF&quot;/&gt;&lt;wsp:rsid wsp:val=&quot;001C1E84&quot;/&gt;&lt;wsp:rsid wsp:val=&quot;001C520D&quot;/&gt;&lt;wsp:rsid wsp:val=&quot;001C5731&quot;/&gt;&lt;wsp:rsid wsp:val=&quot;001D28EA&quot;/&gt;&lt;wsp:rsid wsp:val=&quot;001D5300&quot;/&gt;&lt;wsp:rsid wsp:val=&quot;001E18B9&quot;/&gt;&lt;wsp:rsid wsp:val=&quot;001E1F66&quot;/&gt;&lt;wsp:rsid wsp:val=&quot;001E6525&quot;/&gt;&lt;wsp:rsid wsp:val=&quot;001E7283&quot;/&gt;&lt;wsp:rsid wsp:val=&quot;001E73BA&quot;/&gt;&lt;wsp:rsid wsp:val=&quot;001E7492&quot;/&gt;&lt;wsp:rsid wsp:val=&quot;001F06A3&quot;/&gt;&lt;wsp:rsid wsp:val=&quot;001F16E3&quot;/&gt;&lt;wsp:rsid wsp:val=&quot;001F42F0&quot;/&gt;&lt;wsp:rsid wsp:val=&quot;001F566A&quot;/&gt;&lt;wsp:rsid wsp:val=&quot;001F7425&quot;/&gt;&lt;wsp:rsid wsp:val=&quot;001F77D0&quot;/&gt;&lt;wsp:rsid wsp:val=&quot;0020042E&quot;/&gt;&lt;wsp:rsid wsp:val=&quot;00202A19&quot;/&gt;&lt;wsp:rsid wsp:val=&quot;00204D50&quot;/&gt;&lt;wsp:rsid wsp:val=&quot;00204DE9&quot;/&gt;&lt;wsp:rsid wsp:val=&quot;002052D5&quot;/&gt;&lt;wsp:rsid wsp:val=&quot;002101D9&quot;/&gt;&lt;wsp:rsid wsp:val=&quot;00210E90&quot;/&gt;&lt;wsp:rsid wsp:val=&quot;002111DA&quot;/&gt;&lt;wsp:rsid wsp:val=&quot;00211533&quot;/&gt;&lt;wsp:rsid wsp:val=&quot;00212F04&quot;/&gt;&lt;wsp:rsid wsp:val=&quot;0021397F&quot;/&gt;&lt;wsp:rsid wsp:val=&quot;002174DC&quot;/&gt;&lt;wsp:rsid wsp:val=&quot;002256F9&quot;/&gt;&lt;wsp:rsid wsp:val=&quot;00225757&quot;/&gt;&lt;wsp:rsid wsp:val=&quot;00225891&quot;/&gt;&lt;wsp:rsid wsp:val=&quot;00227272&quot;/&gt;&lt;wsp:rsid wsp:val=&quot;00230031&quot;/&gt;&lt;wsp:rsid wsp:val=&quot;00231A08&quot;/&gt;&lt;wsp:rsid wsp:val=&quot;00232BF3&quot;/&gt;&lt;wsp:rsid wsp:val=&quot;00232ECB&quot;/&gt;&lt;wsp:rsid wsp:val=&quot;00234D66&quot;/&gt;&lt;wsp:rsid wsp:val=&quot;00240F05&quot;/&gt;&lt;wsp:rsid wsp:val=&quot;00242F0B&quot;/&gt;&lt;wsp:rsid wsp:val=&quot;00244855&quot;/&gt;&lt;wsp:rsid wsp:val=&quot;00244BA0&quot;/&gt;&lt;wsp:rsid wsp:val=&quot;00246149&quot;/&gt;&lt;wsp:rsid wsp:val=&quot;002472B5&quot;/&gt;&lt;wsp:rsid wsp:val=&quot;00250440&quot;/&gt;&lt;wsp:rsid wsp:val=&quot;002504F8&quot;/&gt;&lt;wsp:rsid wsp:val=&quot;002600C8&quot;/&gt;&lt;wsp:rsid wsp:val=&quot;00260B3D&quot;/&gt;&lt;wsp:rsid wsp:val=&quot;002632A4&quot;/&gt;&lt;wsp:rsid wsp:val=&quot;00271A81&quot;/&gt;&lt;wsp:rsid wsp:val=&quot;00273B17&quot;/&gt;&lt;wsp:rsid wsp:val=&quot;0027698E&quot;/&gt;&lt;wsp:rsid wsp:val=&quot;002779D1&quot;/&gt;&lt;wsp:rsid wsp:val=&quot;00281B18&quot;/&gt;&lt;wsp:rsid wsp:val=&quot;002824F5&quot;/&gt;&lt;wsp:rsid wsp:val=&quot;00284725&quot;/&gt;&lt;wsp:rsid wsp:val=&quot;00290D00&quot;/&gt;&lt;wsp:rsid wsp:val=&quot;00291EE8&quot;/&gt;&lt;wsp:rsid wsp:val=&quot;00292FEE&quot;/&gt;&lt;wsp:rsid wsp:val=&quot;00294426&quot;/&gt;&lt;wsp:rsid wsp:val=&quot;002A0544&quot;/&gt;&lt;wsp:rsid wsp:val=&quot;002A06FF&quot;/&gt;&lt;wsp:rsid wsp:val=&quot;002A077C&quot;/&gt;&lt;wsp:rsid wsp:val=&quot;002A1247&quot;/&gt;&lt;wsp:rsid wsp:val=&quot;002A3F2A&quot;/&gt;&lt;wsp:rsid wsp:val=&quot;002A477C&quot;/&gt;&lt;wsp:rsid wsp:val=&quot;002A66A7&quot;/&gt;&lt;wsp:rsid wsp:val=&quot;002A686D&quot;/&gt;&lt;wsp:rsid wsp:val=&quot;002B04A0&quot;/&gt;&lt;wsp:rsid wsp:val=&quot;002B2856&quot;/&gt;&lt;wsp:rsid wsp:val=&quot;002B2A11&quot;/&gt;&lt;wsp:rsid wsp:val=&quot;002B2A18&quot;/&gt;&lt;wsp:rsid wsp:val=&quot;002C4945&quot;/&gt;&lt;wsp:rsid wsp:val=&quot;002C5850&quot;/&gt;&lt;wsp:rsid wsp:val=&quot;002C6ED6&quot;/&gt;&lt;wsp:rsid wsp:val=&quot;002C7254&quot;/&gt;&lt;wsp:rsid wsp:val=&quot;002D5084&quot;/&gt;&lt;wsp:rsid wsp:val=&quot;002D5E95&quot;/&gt;&lt;wsp:rsid wsp:val=&quot;002D5FF8&quot;/&gt;&lt;wsp:rsid wsp:val=&quot;002E7A2B&quot;/&gt;&lt;wsp:rsid wsp:val=&quot;002F0033&quot;/&gt;&lt;wsp:rsid wsp:val=&quot;002F4B1D&quot;/&gt;&lt;wsp:rsid wsp:val=&quot;002F5748&quot;/&gt;&lt;wsp:rsid wsp:val=&quot;002F5E41&quot;/&gt;&lt;wsp:rsid wsp:val=&quot;002F7BF9&quot;/&gt;&lt;wsp:rsid wsp:val=&quot;0030107F&quot;/&gt;&lt;wsp:rsid wsp:val=&quot;00302069&quot;/&gt;&lt;wsp:rsid wsp:val=&quot;003063F0&quot;/&gt;&lt;wsp:rsid wsp:val=&quot;00306980&quot;/&gt;&lt;wsp:rsid wsp:val=&quot;003103B7&quot;/&gt;&lt;wsp:rsid wsp:val=&quot;00316734&quot;/&gt;&lt;wsp:rsid wsp:val=&quot;00317380&quot;/&gt;&lt;wsp:rsid wsp:val=&quot;00317F18&quot;/&gt;&lt;wsp:rsid wsp:val=&quot;0032640D&quot;/&gt;&lt;wsp:rsid wsp:val=&quot;00332356&quot;/&gt;&lt;wsp:rsid wsp:val=&quot;003415E2&quot;/&gt;&lt;wsp:rsid wsp:val=&quot;003427E4&quot;/&gt;&lt;wsp:rsid wsp:val=&quot;00343F66&quot;/&gt;&lt;wsp:rsid wsp:val=&quot;00344143&quot;/&gt;&lt;wsp:rsid wsp:val=&quot;00344822&quot;/&gt;&lt;wsp:rsid wsp:val=&quot;00350FB2&quot;/&gt;&lt;wsp:rsid wsp:val=&quot;00351F44&quot;/&gt;&lt;wsp:rsid wsp:val=&quot;003534CE&quot;/&gt;&lt;wsp:rsid wsp:val=&quot;00361465&quot;/&gt;&lt;wsp:rsid wsp:val=&quot;0036221D&quot;/&gt;&lt;wsp:rsid wsp:val=&quot;00364527&quot;/&gt;&lt;wsp:rsid wsp:val=&quot;00366EA3&quot;/&gt;&lt;wsp:rsid wsp:val=&quot;0037307B&quot;/&gt;&lt;wsp:rsid wsp:val=&quot;0037307D&quot;/&gt;&lt;wsp:rsid wsp:val=&quot;00373F15&quot;/&gt;&lt;wsp:rsid wsp:val=&quot;003746B3&quot;/&gt;&lt;wsp:rsid wsp:val=&quot;00381567&quot;/&gt;&lt;wsp:rsid wsp:val=&quot;00382CBE&quot;/&gt;&lt;wsp:rsid wsp:val=&quot;00385048&quot;/&gt;&lt;wsp:rsid wsp:val=&quot;00391E1B&quot;/&gt;&lt;wsp:rsid wsp:val=&quot;00394257&quot;/&gt;&lt;wsp:rsid wsp:val=&quot;00394402&quot;/&gt;&lt;wsp:rsid wsp:val=&quot;00394EDF&quot;/&gt;&lt;wsp:rsid wsp:val=&quot;003A01BC&quot;/&gt;&lt;wsp:rsid wsp:val=&quot;003A24FA&quot;/&gt;&lt;wsp:rsid wsp:val=&quot;003B031D&quot;/&gt;&lt;wsp:rsid wsp:val=&quot;003B03EE&quot;/&gt;&lt;wsp:rsid wsp:val=&quot;003B1472&quot;/&gt;&lt;wsp:rsid wsp:val=&quot;003B7927&quot;/&gt;&lt;wsp:rsid wsp:val=&quot;003C02A6&quot;/&gt;&lt;wsp:rsid wsp:val=&quot;003C39F7&quot;/&gt;&lt;wsp:rsid wsp:val=&quot;003C6978&quot;/&gt;&lt;wsp:rsid wsp:val=&quot;003D15CB&quot;/&gt;&lt;wsp:rsid wsp:val=&quot;003D1782&quot;/&gt;&lt;wsp:rsid wsp:val=&quot;003D3457&quot;/&gt;&lt;wsp:rsid wsp:val=&quot;003D3DCA&quot;/&gt;&lt;wsp:rsid wsp:val=&quot;003D6674&quot;/&gt;&lt;wsp:rsid wsp:val=&quot;003D6769&quot;/&gt;&lt;wsp:rsid wsp:val=&quot;003E0301&quot;/&gt;&lt;wsp:rsid wsp:val=&quot;003E0422&quot;/&gt;&lt;wsp:rsid wsp:val=&quot;003F365B&quot;/&gt;&lt;wsp:rsid wsp:val=&quot;003F4C53&quot;/&gt;&lt;wsp:rsid wsp:val=&quot;003F63C1&quot;/&gt;&lt;wsp:rsid wsp:val=&quot;0040088F&quot;/&gt;&lt;wsp:rsid wsp:val=&quot;00402E09&quot;/&gt;&lt;wsp:rsid wsp:val=&quot;00403775&quot;/&gt;&lt;wsp:rsid wsp:val=&quot;00406EB8&quot;/&gt;&lt;wsp:rsid wsp:val=&quot;00411EAB&quot;/&gt;&lt;wsp:rsid wsp:val=&quot;00415195&quot;/&gt;&lt;wsp:rsid wsp:val=&quot;004270D1&quot;/&gt;&lt;wsp:rsid wsp:val=&quot;004309DF&quot;/&gt;&lt;wsp:rsid wsp:val=&quot;0043187E&quot;/&gt;&lt;wsp:rsid wsp:val=&quot;00433787&quot;/&gt;&lt;wsp:rsid wsp:val=&quot;00436210&quot;/&gt;&lt;wsp:rsid wsp:val=&quot;00436AEC&quot;/&gt;&lt;wsp:rsid wsp:val=&quot;00442A2C&quot;/&gt;&lt;wsp:rsid wsp:val=&quot;004503EC&quot;/&gt;&lt;wsp:rsid wsp:val=&quot;00452500&quot;/&gt;&lt;wsp:rsid wsp:val=&quot;00452D5E&quot;/&gt;&lt;wsp:rsid wsp:val=&quot;004537F6&quot;/&gt;&lt;wsp:rsid wsp:val=&quot;0045380C&quot;/&gt;&lt;wsp:rsid wsp:val=&quot;004562BC&quot;/&gt;&lt;wsp:rsid wsp:val=&quot;00465F64&quot;/&gt;&lt;wsp:rsid wsp:val=&quot;00473ABF&quot;/&gt;&lt;wsp:rsid wsp:val=&quot;004748BE&quot;/&gt;&lt;wsp:rsid wsp:val=&quot;00476B0F&quot;/&gt;&lt;wsp:rsid wsp:val=&quot;00477BC6&quot;/&gt;&lt;wsp:rsid wsp:val=&quot;0048210E&quot;/&gt;&lt;wsp:rsid wsp:val=&quot;00485C49&quot;/&gt;&lt;wsp:rsid wsp:val=&quot;00487DB1&quot;/&gt;&lt;wsp:rsid wsp:val=&quot;00490F4D&quot;/&gt;&lt;wsp:rsid wsp:val=&quot;00491E80&quot;/&gt;&lt;wsp:rsid wsp:val=&quot;00492255&quot;/&gt;&lt;wsp:rsid wsp:val=&quot;00496238&quot;/&gt;&lt;wsp:rsid wsp:val=&quot;00496359&quot;/&gt;&lt;wsp:rsid wsp:val=&quot;004A02D5&quot;/&gt;&lt;wsp:rsid wsp:val=&quot;004A03B0&quot;/&gt;&lt;wsp:rsid wsp:val=&quot;004A082B&quot;/&gt;&lt;wsp:rsid wsp:val=&quot;004A46D4&quot;/&gt;&lt;wsp:rsid wsp:val=&quot;004A5F62&quot;/&gt;&lt;wsp:rsid wsp:val=&quot;004A62A8&quot;/&gt;&lt;wsp:rsid wsp:val=&quot;004A66EF&quot;/&gt;&lt;wsp:rsid wsp:val=&quot;004A6D17&quot;/&gt;&lt;wsp:rsid wsp:val=&quot;004B275D&quot;/&gt;&lt;wsp:rsid wsp:val=&quot;004B3A61&quot;/&gt;&lt;wsp:rsid wsp:val=&quot;004B7618&quot;/&gt;&lt;wsp:rsid wsp:val=&quot;004C51EB&quot;/&gt;&lt;wsp:rsid wsp:val=&quot;004C656C&quot;/&gt;&lt;wsp:rsid wsp:val=&quot;004D4690&quot;/&gt;&lt;wsp:rsid wsp:val=&quot;004D5A29&quot;/&gt;&lt;wsp:rsid wsp:val=&quot;004D77F0&quot;/&gt;&lt;wsp:rsid wsp:val=&quot;004E35F5&quot;/&gt;&lt;wsp:rsid wsp:val=&quot;004E556C&quot;/&gt;&lt;wsp:rsid wsp:val=&quot;004F59CA&quot;/&gt;&lt;wsp:rsid wsp:val=&quot;00500A20&quot;/&gt;&lt;wsp:rsid wsp:val=&quot;00504760&quot;/&gt;&lt;wsp:rsid wsp:val=&quot;005067CA&quot;/&gt;&lt;wsp:rsid wsp:val=&quot;00507283&quot;/&gt;&lt;wsp:rsid wsp:val=&quot;00510658&quot;/&gt;&lt;wsp:rsid wsp:val=&quot;00521180&quot;/&gt;&lt;wsp:rsid wsp:val=&quot;00522892&quot;/&gt;&lt;wsp:rsid wsp:val=&quot;0053178F&quot;/&gt;&lt;wsp:rsid wsp:val=&quot;00533390&quot;/&gt;&lt;wsp:rsid wsp:val=&quot;00542D6B&quot;/&gt;&lt;wsp:rsid wsp:val=&quot;00547DDA&quot;/&gt;&lt;wsp:rsid wsp:val=&quot;00550E37&quot;/&gt;&lt;wsp:rsid wsp:val=&quot;0055286B&quot;/&gt;&lt;wsp:rsid wsp:val=&quot;0055360B&quot;/&gt;&lt;wsp:rsid wsp:val=&quot;005614C4&quot;/&gt;&lt;wsp:rsid wsp:val=&quot;00562430&quot;/&gt;&lt;wsp:rsid wsp:val=&quot;00562471&quot;/&gt;&lt;wsp:rsid wsp:val=&quot;005625CB&quot;/&gt;&lt;wsp:rsid wsp:val=&quot;00563CE5&quot;/&gt;&lt;wsp:rsid wsp:val=&quot;0056665F&quot;/&gt;&lt;wsp:rsid wsp:val=&quot;005717BF&quot;/&gt;&lt;wsp:rsid wsp:val=&quot;00574D3F&quot;/&gt;&lt;wsp:rsid wsp:val=&quot;00576B30&quot;/&gt;&lt;wsp:rsid wsp:val=&quot;00583DE9&quot;/&gt;&lt;wsp:rsid wsp:val=&quot;00584A39&quot;/&gt;&lt;wsp:rsid wsp:val=&quot;00595B51&quot;/&gt;&lt;wsp:rsid wsp:val=&quot;005A04ED&quot;/&gt;&lt;wsp:rsid wsp:val=&quot;005A0755&quot;/&gt;&lt;wsp:rsid wsp:val=&quot;005A67FC&quot;/&gt;&lt;wsp:rsid wsp:val=&quot;005B3E66&quot;/&gt;&lt;wsp:rsid wsp:val=&quot;005B4E7E&quot;/&gt;&lt;wsp:rsid wsp:val=&quot;005B50F3&quot;/&gt;&lt;wsp:rsid wsp:val=&quot;005C1A48&quot;/&gt;&lt;wsp:rsid wsp:val=&quot;005C6EF1&quot;/&gt;&lt;wsp:rsid wsp:val=&quot;005D360A&quot;/&gt;&lt;wsp:rsid wsp:val=&quot;005D378E&quot;/&gt;&lt;wsp:rsid wsp:val=&quot;005D3849&quot;/&gt;&lt;wsp:rsid wsp:val=&quot;005D4C29&quot;/&gt;&lt;wsp:rsid wsp:val=&quot;005E0599&quot;/&gt;&lt;wsp:rsid wsp:val=&quot;005E3B8E&quot;/&gt;&lt;wsp:rsid wsp:val=&quot;005E4C40&quot;/&gt;&lt;wsp:rsid wsp:val=&quot;005E7043&quot;/&gt;&lt;wsp:rsid wsp:val=&quot;005F086A&quot;/&gt;&lt;wsp:rsid wsp:val=&quot;005F21CC&quot;/&gt;&lt;wsp:rsid wsp:val=&quot;005F3900&quot;/&gt;&lt;wsp:rsid wsp:val=&quot;005F50F5&quot;/&gt;&lt;wsp:rsid wsp:val=&quot;0060306E&quot;/&gt;&lt;wsp:rsid wsp:val=&quot;0060704E&quot;/&gt;&lt;wsp:rsid wsp:val=&quot;006079B5&quot;/&gt;&lt;wsp:rsid wsp:val=&quot;006137BA&quot;/&gt;&lt;wsp:rsid wsp:val=&quot;00613F07&quot;/&gt;&lt;wsp:rsid wsp:val=&quot;006141FF&quot;/&gt;&lt;wsp:rsid wsp:val=&quot;00621230&quot;/&gt;&lt;wsp:rsid wsp:val=&quot;006231E5&quot;/&gt;&lt;wsp:rsid wsp:val=&quot;006321E9&quot;/&gt;&lt;wsp:rsid wsp:val=&quot;00637B61&quot;/&gt;&lt;wsp:rsid wsp:val=&quot;00644F35&quot;/&gt;&lt;wsp:rsid wsp:val=&quot;00652556&quot;/&gt;&lt;wsp:rsid wsp:val=&quot;00654C35&quot;/&gt;&lt;wsp:rsid wsp:val=&quot;0065510E&quot;/&gt;&lt;wsp:rsid wsp:val=&quot;0066448C&quot;/&gt;&lt;wsp:rsid wsp:val=&quot;00664BA8&quot;/&gt;&lt;wsp:rsid wsp:val=&quot;006650C3&quot;/&gt;&lt;wsp:rsid wsp:val=&quot;00677EC9&quot;/&gt;&lt;wsp:rsid wsp:val=&quot;0068026E&quot;/&gt;&lt;wsp:rsid wsp:val=&quot;00683171&quot;/&gt;&lt;wsp:rsid wsp:val=&quot;00684B8F&quot;/&gt;&lt;wsp:rsid wsp:val=&quot;00687F1F&quot;/&gt;&lt;wsp:rsid wsp:val=&quot;006909ED&quot;/&gt;&lt;wsp:rsid wsp:val=&quot;0069369B&quot;/&gt;&lt;wsp:rsid wsp:val=&quot;00694939&quot;/&gt;&lt;wsp:rsid wsp:val=&quot;006968BD&quot;/&gt;&lt;wsp:rsid wsp:val=&quot;006A1085&quot;/&gt;&lt;wsp:rsid wsp:val=&quot;006A1363&quot;/&gt;&lt;wsp:rsid wsp:val=&quot;006A2D43&quot;/&gt;&lt;wsp:rsid wsp:val=&quot;006A315A&quot;/&gt;&lt;wsp:rsid wsp:val=&quot;006A5B34&quot;/&gt;&lt;wsp:rsid wsp:val=&quot;006B01D0&quot;/&gt;&lt;wsp:rsid wsp:val=&quot;006B13A0&quot;/&gt;&lt;wsp:rsid wsp:val=&quot;006B2B5C&quot;/&gt;&lt;wsp:rsid wsp:val=&quot;006B3B26&quot;/&gt;&lt;wsp:rsid wsp:val=&quot;006B4B96&quot;/&gt;&lt;wsp:rsid wsp:val=&quot;006B5BE3&quot;/&gt;&lt;wsp:rsid wsp:val=&quot;006C0A9F&quot;/&gt;&lt;wsp:rsid wsp:val=&quot;006C119A&quot;/&gt;&lt;wsp:rsid wsp:val=&quot;006C1B7C&quot;/&gt;&lt;wsp:rsid wsp:val=&quot;006C3B79&quot;/&gt;&lt;wsp:rsid wsp:val=&quot;006C5C7B&quot;/&gt;&lt;wsp:rsid wsp:val=&quot;006D430D&quot;/&gt;&lt;wsp:rsid wsp:val=&quot;006D4EAD&quot;/&gt;&lt;wsp:rsid wsp:val=&quot;006D5952&quot;/&gt;&lt;wsp:rsid wsp:val=&quot;006D741F&quot;/&gt;&lt;wsp:rsid wsp:val=&quot;006E2F64&quot;/&gt;&lt;wsp:rsid wsp:val=&quot;006E5843&quot;/&gt;&lt;wsp:rsid wsp:val=&quot;006F3F4D&quot;/&gt;&lt;wsp:rsid wsp:val=&quot;006F6B9F&quot;/&gt;&lt;wsp:rsid wsp:val=&quot;006F74D3&quot;/&gt;&lt;wsp:rsid wsp:val=&quot;007001C3&quot;/&gt;&lt;wsp:rsid wsp:val=&quot;00702C69&quot;/&gt;&lt;wsp:rsid wsp:val=&quot;00702E26&quot;/&gt;&lt;wsp:rsid wsp:val=&quot;0070346C&quot;/&gt;&lt;wsp:rsid wsp:val=&quot;00703618&quot;/&gt;&lt;wsp:rsid wsp:val=&quot;00704B10&quot;/&gt;&lt;wsp:rsid wsp:val=&quot;00706AA5&quot;/&gt;&lt;wsp:rsid wsp:val=&quot;00707D22&quot;/&gt;&lt;wsp:rsid wsp:val=&quot;007149FE&quot;/&gt;&lt;wsp:rsid wsp:val=&quot;00714CEF&quot;/&gt;&lt;wsp:rsid wsp:val=&quot;00716428&quot;/&gt;&lt;wsp:rsid wsp:val=&quot;00720BEF&quot;/&gt;&lt;wsp:rsid wsp:val=&quot;00723D69&quot;/&gt;&lt;wsp:rsid wsp:val=&quot;00724E44&quot;/&gt;&lt;wsp:rsid wsp:val=&quot;00725FA3&quot;/&gt;&lt;wsp:rsid wsp:val=&quot;00734C60&quot;/&gt;&lt;wsp:rsid wsp:val=&quot;00736383&quot;/&gt;&lt;wsp:rsid wsp:val=&quot;007366AA&quot;/&gt;&lt;wsp:rsid wsp:val=&quot;0073692A&quot;/&gt;&lt;wsp:rsid wsp:val=&quot;007371CF&quot;/&gt;&lt;wsp:rsid wsp:val=&quot;007433B7&quot;/&gt;&lt;wsp:rsid wsp:val=&quot;00746AE2&quot;/&gt;&lt;wsp:rsid wsp:val=&quot;007523D3&quot;/&gt;&lt;wsp:rsid wsp:val=&quot;00756C9D&quot;/&gt;&lt;wsp:rsid wsp:val=&quot;00762DAD&quot;/&gt;&lt;wsp:rsid wsp:val=&quot;00763051&quot;/&gt;&lt;wsp:rsid wsp:val=&quot;007647D9&quot;/&gt;&lt;wsp:rsid wsp:val=&quot;00765166&quot;/&gt;&lt;wsp:rsid wsp:val=&quot;00770119&quot;/&gt;&lt;wsp:rsid wsp:val=&quot;007718B2&quot;/&gt;&lt;wsp:rsid wsp:val=&quot;007745D5&quot;/&gt;&lt;wsp:rsid wsp:val=&quot;00776F4B&quot;/&gt;&lt;wsp:rsid wsp:val=&quot;0077756B&quot;/&gt;&lt;wsp:rsid wsp:val=&quot;00781182&quot;/&gt;&lt;wsp:rsid wsp:val=&quot;00781D13&quot;/&gt;&lt;wsp:rsid wsp:val=&quot;0078238F&quot;/&gt;&lt;wsp:rsid wsp:val=&quot;007829C7&quot;/&gt;&lt;wsp:rsid wsp:val=&quot;0078715D&quot;/&gt;&lt;wsp:rsid wsp:val=&quot;0078717E&quot;/&gt;&lt;wsp:rsid wsp:val=&quot;00787487&quot;/&gt;&lt;wsp:rsid wsp:val=&quot;00790CCA&quot;/&gt;&lt;wsp:rsid wsp:val=&quot;00792DF8&quot;/&gt;&lt;wsp:rsid wsp:val=&quot;00793936&quot;/&gt;&lt;wsp:rsid wsp:val=&quot;0079407B&quot;/&gt;&lt;wsp:rsid wsp:val=&quot;00795569&quot;/&gt;&lt;wsp:rsid wsp:val=&quot;0079724A&quot;/&gt;&lt;wsp:rsid wsp:val=&quot;007974B0&quot;/&gt;&lt;wsp:rsid wsp:val=&quot;007A31E9&quot;/&gt;&lt;wsp:rsid wsp:val=&quot;007B24C0&quot;/&gt;&lt;wsp:rsid wsp:val=&quot;007B4610&quot;/&gt;&lt;wsp:rsid wsp:val=&quot;007B4AB5&quot;/&gt;&lt;wsp:rsid wsp:val=&quot;007C2CAB&quot;/&gt;&lt;wsp:rsid wsp:val=&quot;007C3E6A&quot;/&gt;&lt;wsp:rsid wsp:val=&quot;007C50F3&quot;/&gt;&lt;wsp:rsid wsp:val=&quot;007D1E71&quot;/&gt;&lt;wsp:rsid wsp:val=&quot;007D32FC&quot;/&gt;&lt;wsp:rsid wsp:val=&quot;007D3A88&quot;/&gt;&lt;wsp:rsid wsp:val=&quot;007D3A95&quot;/&gt;&lt;wsp:rsid wsp:val=&quot;007E0CCC&quot;/&gt;&lt;wsp:rsid wsp:val=&quot;007E1969&quot;/&gt;&lt;wsp:rsid wsp:val=&quot;007E1C08&quot;/&gt;&lt;wsp:rsid wsp:val=&quot;007E4934&quot;/&gt;&lt;wsp:rsid wsp:val=&quot;007E69D7&quot;/&gt;&lt;wsp:rsid wsp:val=&quot;007F00E2&quot;/&gt;&lt;wsp:rsid wsp:val=&quot;007F0185&quot;/&gt;&lt;wsp:rsid wsp:val=&quot;007F04E3&quot;/&gt;&lt;wsp:rsid wsp:val=&quot;007F15E2&quot;/&gt;&lt;wsp:rsid wsp:val=&quot;007F2408&quot;/&gt;&lt;wsp:rsid wsp:val=&quot;007F3857&quot;/&gt;&lt;wsp:rsid wsp:val=&quot;007F6A4D&quot;/&gt;&lt;wsp:rsid wsp:val=&quot;00807C47&quot;/&gt;&lt;wsp:rsid wsp:val=&quot;0081073E&quot;/&gt;&lt;wsp:rsid wsp:val=&quot;00812C0D&quot;/&gt;&lt;wsp:rsid wsp:val=&quot;00812DF2&quot;/&gt;&lt;wsp:rsid wsp:val=&quot;00820340&quot;/&gt;&lt;wsp:rsid wsp:val=&quot;00824172&quot;/&gt;&lt;wsp:rsid wsp:val=&quot;008252C4&quot;/&gt;&lt;wsp:rsid wsp:val=&quot;00826084&quot;/&gt;&lt;wsp:rsid wsp:val=&quot;008262DF&quot;/&gt;&lt;wsp:rsid wsp:val=&quot;00830165&quot;/&gt;&lt;wsp:rsid wsp:val=&quot;00833D39&quot;/&gt;&lt;wsp:rsid wsp:val=&quot;00835128&quot;/&gt;&lt;wsp:rsid wsp:val=&quot;0083760D&quot;/&gt;&lt;wsp:rsid wsp:val=&quot;00840CF3&quot;/&gt;&lt;wsp:rsid wsp:val=&quot;00843001&quot;/&gt;&lt;wsp:rsid wsp:val=&quot;008471E7&quot;/&gt;&lt;wsp:rsid wsp:val=&quot;008478AC&quot;/&gt;&lt;wsp:rsid wsp:val=&quot;00851DD2&quot;/&gt;&lt;wsp:rsid wsp:val=&quot;00852BC6&quot;/&gt;&lt;wsp:rsid wsp:val=&quot;00854D19&quot;/&gt;&lt;wsp:rsid wsp:val=&quot;00855EC2&quot;/&gt;&lt;wsp:rsid wsp:val=&quot;0086137F&quot;/&gt;&lt;wsp:rsid wsp:val=&quot;00864AB5&quot;/&gt;&lt;wsp:rsid wsp:val=&quot;00865803&quot;/&gt;&lt;wsp:rsid wsp:val=&quot;00870E69&quot;/&gt;&lt;wsp:rsid wsp:val=&quot;00871A06&quot;/&gt;&lt;wsp:rsid wsp:val=&quot;00876BC3&quot;/&gt;&lt;wsp:rsid wsp:val=&quot;00877A31&quot;/&gt;&lt;wsp:rsid wsp:val=&quot;008841D4&quot;/&gt;&lt;wsp:rsid wsp:val=&quot;0088617F&quot;/&gt;&lt;wsp:rsid wsp:val=&quot;00890ACE&quot;/&gt;&lt;wsp:rsid wsp:val=&quot;008930B0&quot;/&gt;&lt;wsp:rsid wsp:val=&quot;008931F2&quot;/&gt;&lt;wsp:rsid wsp:val=&quot;0089440E&quot;/&gt;&lt;wsp:rsid wsp:val=&quot;008954A1&quot;/&gt;&lt;wsp:rsid wsp:val=&quot;008A0389&quot;/&gt;&lt;wsp:rsid wsp:val=&quot;008A3E09&quot;/&gt;&lt;wsp:rsid wsp:val=&quot;008A4C4D&quot;/&gt;&lt;wsp:rsid wsp:val=&quot;008A4E5F&quot;/&gt;&lt;wsp:rsid wsp:val=&quot;008A6539&quot;/&gt;&lt;wsp:rsid wsp:val=&quot;008A6968&quot;/&gt;&lt;wsp:rsid wsp:val=&quot;008B125A&quot;/&gt;&lt;wsp:rsid wsp:val=&quot;008B39ED&quot;/&gt;&lt;wsp:rsid wsp:val=&quot;008B6479&quot;/&gt;&lt;wsp:rsid wsp:val=&quot;008B69A7&quot;/&gt;&lt;wsp:rsid wsp:val=&quot;008C5FFF&quot;/&gt;&lt;wsp:rsid wsp:val=&quot;008C7805&quot;/&gt;&lt;wsp:rsid wsp:val=&quot;008D0E22&quot;/&gt;&lt;wsp:rsid wsp:val=&quot;008D32F8&quot;/&gt;&lt;wsp:rsid wsp:val=&quot;008D5C06&quot;/&gt;&lt;wsp:rsid wsp:val=&quot;008E01C2&quot;/&gt;&lt;wsp:rsid wsp:val=&quot;008E0F0A&quot;/&gt;&lt;wsp:rsid wsp:val=&quot;008E1B14&quot;/&gt;&lt;wsp:rsid wsp:val=&quot;008E55FA&quot;/&gt;&lt;wsp:rsid wsp:val=&quot;008E5CD7&quot;/&gt;&lt;wsp:rsid wsp:val=&quot;008E5F99&quot;/&gt;&lt;wsp:rsid wsp:val=&quot;008F17CD&quot;/&gt;&lt;wsp:rsid wsp:val=&quot;008F3918&quot;/&gt;&lt;wsp:rsid wsp:val=&quot;008F6D04&quot;/&gt;&lt;wsp:rsid wsp:val=&quot;008F7423&quot;/&gt;&lt;wsp:rsid wsp:val=&quot;008F78D6&quot;/&gt;&lt;wsp:rsid wsp:val=&quot;00900504&quot;/&gt;&lt;wsp:rsid wsp:val=&quot;00901B59&quot;/&gt;&lt;wsp:rsid wsp:val=&quot;009039B9&quot;/&gt;&lt;wsp:rsid wsp:val=&quot;009045C0&quot;/&gt;&lt;wsp:rsid wsp:val=&quot;009052FC&quot;/&gt;&lt;wsp:rsid wsp:val=&quot;009108DA&quot;/&gt;&lt;wsp:rsid wsp:val=&quot;00910E50&quot;/&gt;&lt;wsp:rsid wsp:val=&quot;00911B8E&quot;/&gt;&lt;wsp:rsid wsp:val=&quot;0091305F&quot;/&gt;&lt;wsp:rsid wsp:val=&quot;009211B4&quot;/&gt;&lt;wsp:rsid wsp:val=&quot;0092351D&quot;/&gt;&lt;wsp:rsid wsp:val=&quot;009264CF&quot;/&gt;&lt;wsp:rsid wsp:val=&quot;009316D8&quot;/&gt;&lt;wsp:rsid wsp:val=&quot;00935B0B&quot;/&gt;&lt;wsp:rsid wsp:val=&quot;009404EE&quot;/&gt;&lt;wsp:rsid wsp:val=&quot;00940CAB&quot;/&gt;&lt;wsp:rsid wsp:val=&quot;00942768&quot;/&gt;&lt;wsp:rsid wsp:val=&quot;00942BCD&quot;/&gt;&lt;wsp:rsid wsp:val=&quot;00947849&quot;/&gt;&lt;wsp:rsid wsp:val=&quot;00950EB3&quot;/&gt;&lt;wsp:rsid wsp:val=&quot;00951013&quot;/&gt;&lt;wsp:rsid wsp:val=&quot;009517F9&quot;/&gt;&lt;wsp:rsid wsp:val=&quot;009527AF&quot;/&gt;&lt;wsp:rsid wsp:val=&quot;00953B26&quot;/&gt;&lt;wsp:rsid wsp:val=&quot;00953C18&quot;/&gt;&lt;wsp:rsid wsp:val=&quot;00954063&quot;/&gt;&lt;wsp:rsid wsp:val=&quot;00954637&quot;/&gt;&lt;wsp:rsid wsp:val=&quot;00954EB0&quot;/&gt;&lt;wsp:rsid wsp:val=&quot;00956B31&quot;/&gt;&lt;wsp:rsid wsp:val=&quot;00960707&quot;/&gt;&lt;wsp:rsid wsp:val=&quot;00966E07&quot;/&gt;&lt;wsp:rsid wsp:val=&quot;00973E40&quot;/&gt;&lt;wsp:rsid wsp:val=&quot;009749E7&quot;/&gt;&lt;wsp:rsid wsp:val=&quot;00982732&quot;/&gt;&lt;wsp:rsid wsp:val=&quot;009827FC&quot;/&gt;&lt;wsp:rsid wsp:val=&quot;009847F1&quot;/&gt;&lt;wsp:rsid wsp:val=&quot;00986711&quot;/&gt;&lt;wsp:rsid wsp:val=&quot;0099114B&quot;/&gt;&lt;wsp:rsid wsp:val=&quot;00992728&quot;/&gt;&lt;wsp:rsid wsp:val=&quot;00994F7D&quot;/&gt;&lt;wsp:rsid wsp:val=&quot;009959E1&quot;/&gt;&lt;wsp:rsid wsp:val=&quot;009A3671&quot;/&gt;&lt;wsp:rsid wsp:val=&quot;009B7182&quot;/&gt;&lt;wsp:rsid wsp:val=&quot;009C0B27&quot;/&gt;&lt;wsp:rsid wsp:val=&quot;009C32F8&quot;/&gt;&lt;wsp:rsid wsp:val=&quot;009C3726&quot;/&gt;&lt;wsp:rsid wsp:val=&quot;009C37FE&quot;/&gt;&lt;wsp:rsid wsp:val=&quot;009C39B7&quot;/&gt;&lt;wsp:rsid wsp:val=&quot;009C44AF&quot;/&gt;&lt;wsp:rsid wsp:val=&quot;009C5655&quot;/&gt;&lt;wsp:rsid wsp:val=&quot;009C5CA2&quot;/&gt;&lt;wsp:rsid wsp:val=&quot;009D038A&quot;/&gt;&lt;wsp:rsid wsp:val=&quot;009D3B62&quot;/&gt;&lt;wsp:rsid wsp:val=&quot;009D4190&quot;/&gt;&lt;wsp:rsid wsp:val=&quot;009D4F4D&quot;/&gt;&lt;wsp:rsid wsp:val=&quot;009D63E8&quot;/&gt;&lt;wsp:rsid wsp:val=&quot;009E33C0&quot;/&gt;&lt;wsp:rsid wsp:val=&quot;009E3424&quot;/&gt;&lt;wsp:rsid wsp:val=&quot;009E3CA0&quot;/&gt;&lt;wsp:rsid wsp:val=&quot;009E5D95&quot;/&gt;&lt;wsp:rsid wsp:val=&quot;009E699D&quot;/&gt;&lt;wsp:rsid wsp:val=&quot;009E77D4&quot;/&gt;&lt;wsp:rsid wsp:val=&quot;009E7B53&quot;/&gt;&lt;wsp:rsid wsp:val=&quot;009E7D9E&quot;/&gt;&lt;wsp:rsid wsp:val=&quot;009F20FB&quot;/&gt;&lt;wsp:rsid wsp:val=&quot;009F5281&quot;/&gt;&lt;wsp:rsid wsp:val=&quot;009F60A6&quot;/&gt;&lt;wsp:rsid wsp:val=&quot;00A01A32&quot;/&gt;&lt;wsp:rsid wsp:val=&quot;00A027B5&quot;/&gt;&lt;wsp:rsid wsp:val=&quot;00A02C76&quot;/&gt;&lt;wsp:rsid wsp:val=&quot;00A069A6&quot;/&gt;&lt;wsp:rsid wsp:val=&quot;00A11143&quot;/&gt;&lt;wsp:rsid wsp:val=&quot;00A11DA1&quot;/&gt;&lt;wsp:rsid wsp:val=&quot;00A14C74&quot;/&gt;&lt;wsp:rsid wsp:val=&quot;00A2282B&quot;/&gt;&lt;wsp:rsid wsp:val=&quot;00A262F4&quot;/&gt;&lt;wsp:rsid wsp:val=&quot;00A30A12&quot;/&gt;&lt;wsp:rsid wsp:val=&quot;00A36343&quot;/&gt;&lt;wsp:rsid wsp:val=&quot;00A40147&quot;/&gt;&lt;wsp:rsid wsp:val=&quot;00A40E66&quot;/&gt;&lt;wsp:rsid wsp:val=&quot;00A422C7&quot;/&gt;&lt;wsp:rsid wsp:val=&quot;00A42EA0&quot;/&gt;&lt;wsp:rsid wsp:val=&quot;00A43E22&quot;/&gt;&lt;wsp:rsid wsp:val=&quot;00A44A5E&quot;/&gt;&lt;wsp:rsid wsp:val=&quot;00A46B3B&quot;/&gt;&lt;wsp:rsid wsp:val=&quot;00A57161&quot;/&gt;&lt;wsp:rsid wsp:val=&quot;00A62FFB&quot;/&gt;&lt;wsp:rsid wsp:val=&quot;00A6461E&quot;/&gt;&lt;wsp:rsid wsp:val=&quot;00A64F5A&quot;/&gt;&lt;wsp:rsid wsp:val=&quot;00A66EAC&quot;/&gt;&lt;wsp:rsid wsp:val=&quot;00A700F3&quot;/&gt;&lt;wsp:rsid wsp:val=&quot;00A71F10&quot;/&gt;&lt;wsp:rsid wsp:val=&quot;00A748E3&quot;/&gt;&lt;wsp:rsid wsp:val=&quot;00A76E85&quot;/&gt;&lt;wsp:rsid wsp:val=&quot;00A779A1&quot;/&gt;&lt;wsp:rsid wsp:val=&quot;00A80593&quot;/&gt;&lt;wsp:rsid wsp:val=&quot;00A8156B&quot;/&gt;&lt;wsp:rsid wsp:val=&quot;00A821AC&quot;/&gt;&lt;wsp:rsid wsp:val=&quot;00A825A3&quot;/&gt;&lt;wsp:rsid wsp:val=&quot;00A83407&quot;/&gt;&lt;wsp:rsid wsp:val=&quot;00A83FE2&quot;/&gt;&lt;wsp:rsid wsp:val=&quot;00A845A7&quot;/&gt;&lt;wsp:rsid wsp:val=&quot;00A85193&quot;/&gt;&lt;wsp:rsid wsp:val=&quot;00A858AC&quot;/&gt;&lt;wsp:rsid wsp:val=&quot;00A868ED&quot;/&gt;&lt;wsp:rsid wsp:val=&quot;00A872DF&quot;/&gt;&lt;wsp:rsid wsp:val=&quot;00A92F00&quot;/&gt;&lt;wsp:rsid wsp:val=&quot;00A936A3&quot;/&gt;&lt;wsp:rsid wsp:val=&quot;00AA05AD&quot;/&gt;&lt;wsp:rsid wsp:val=&quot;00AA3D13&quot;/&gt;&lt;wsp:rsid wsp:val=&quot;00AA4ED5&quot;/&gt;&lt;wsp:rsid wsp:val=&quot;00AB28F0&quot;/&gt;&lt;wsp:rsid wsp:val=&quot;00AB4F91&quot;/&gt;&lt;wsp:rsid wsp:val=&quot;00AC1E3E&quot;/&gt;&lt;wsp:rsid wsp:val=&quot;00AC22B4&quot;/&gt;&lt;wsp:rsid wsp:val=&quot;00AC3B41&quot;/&gt;&lt;wsp:rsid wsp:val=&quot;00AC60EF&quot;/&gt;&lt;wsp:rsid wsp:val=&quot;00AD0646&quot;/&gt;&lt;wsp:rsid wsp:val=&quot;00AE413D&quot;/&gt;&lt;wsp:rsid wsp:val=&quot;00AF1730&quot;/&gt;&lt;wsp:rsid wsp:val=&quot;00AF3C34&quot;/&gt;&lt;wsp:rsid wsp:val=&quot;00AF3C7B&quot;/&gt;&lt;wsp:rsid wsp:val=&quot;00AF3EB0&quot;/&gt;&lt;wsp:rsid wsp:val=&quot;00AF3F43&quot;/&gt;&lt;wsp:rsid wsp:val=&quot;00AF4123&quot;/&gt;&lt;wsp:rsid wsp:val=&quot;00AF49CC&quot;/&gt;&lt;wsp:rsid wsp:val=&quot;00AF604E&quot;/&gt;&lt;wsp:rsid wsp:val=&quot;00B02ECA&quot;/&gt;&lt;wsp:rsid wsp:val=&quot;00B04D21&quot;/&gt;&lt;wsp:rsid wsp:val=&quot;00B0500F&quot;/&gt;&lt;wsp:rsid wsp:val=&quot;00B05FCD&quot;/&gt;&lt;wsp:rsid wsp:val=&quot;00B068AB&quot;/&gt;&lt;wsp:rsid wsp:val=&quot;00B06E78&quot;/&gt;&lt;wsp:rsid wsp:val=&quot;00B110F0&quot;/&gt;&lt;wsp:rsid wsp:val=&quot;00B11187&quot;/&gt;&lt;wsp:rsid wsp:val=&quot;00B1396B&quot;/&gt;&lt;wsp:rsid wsp:val=&quot;00B15452&quot;/&gt;&lt;wsp:rsid wsp:val=&quot;00B36D67&quot;/&gt;&lt;wsp:rsid wsp:val=&quot;00B41905&quot;/&gt;&lt;wsp:rsid wsp:val=&quot;00B42A02&quot;/&gt;&lt;wsp:rsid wsp:val=&quot;00B43AD7&quot;/&gt;&lt;wsp:rsid wsp:val=&quot;00B4429E&quot;/&gt;&lt;wsp:rsid wsp:val=&quot;00B459CE&quot;/&gt;&lt;wsp:rsid wsp:val=&quot;00B50E7E&quot;/&gt;&lt;wsp:rsid wsp:val=&quot;00B50EC1&quot;/&gt;&lt;wsp:rsid wsp:val=&quot;00B5532F&quot;/&gt;&lt;wsp:rsid wsp:val=&quot;00B55783&quot;/&gt;&lt;wsp:rsid wsp:val=&quot;00B55DAF&quot;/&gt;&lt;wsp:rsid wsp:val=&quot;00B56F8A&quot;/&gt;&lt;wsp:rsid wsp:val=&quot;00B57D29&quot;/&gt;&lt;wsp:rsid wsp:val=&quot;00B6579A&quot;/&gt;&lt;wsp:rsid wsp:val=&quot;00B66B49&quot;/&gt;&lt;wsp:rsid wsp:val=&quot;00B71208&quot;/&gt;&lt;wsp:rsid wsp:val=&quot;00B72B8F&quot;/&gt;&lt;wsp:rsid wsp:val=&quot;00B74356&quot;/&gt;&lt;wsp:rsid wsp:val=&quot;00B74FFD&quot;/&gt;&lt;wsp:rsid wsp:val=&quot;00B8100C&quot;/&gt;&lt;wsp:rsid wsp:val=&quot;00B82691&quot;/&gt;&lt;wsp:rsid wsp:val=&quot;00B82F6B&quot;/&gt;&lt;wsp:rsid wsp:val=&quot;00B83CAA&quot;/&gt;&lt;wsp:rsid wsp:val=&quot;00B84553&quot;/&gt;&lt;wsp:rsid wsp:val=&quot;00B851B2&quot;/&gt;&lt;wsp:rsid wsp:val=&quot;00B90CEF&quot;/&gt;&lt;wsp:rsid wsp:val=&quot;00B94D69&quot;/&gt;&lt;wsp:rsid wsp:val=&quot;00BA1D4F&quot;/&gt;&lt;wsp:rsid wsp:val=&quot;00BA651E&quot;/&gt;&lt;wsp:rsid wsp:val=&quot;00BA7213&quot;/&gt;&lt;wsp:rsid wsp:val=&quot;00BB1E66&quot;/&gt;&lt;wsp:rsid wsp:val=&quot;00BB238D&quot;/&gt;&lt;wsp:rsid wsp:val=&quot;00BB346A&quot;/&gt;&lt;wsp:rsid wsp:val=&quot;00BB4685&quot;/&gt;&lt;wsp:rsid wsp:val=&quot;00BB62D4&quot;/&gt;&lt;wsp:rsid wsp:val=&quot;00BB7353&quot;/&gt;&lt;wsp:rsid wsp:val=&quot;00BC083D&quot;/&gt;&lt;wsp:rsid wsp:val=&quot;00BC2D94&quot;/&gt;&lt;wsp:rsid wsp:val=&quot;00BC378C&quot;/&gt;&lt;wsp:rsid wsp:val=&quot;00BC43FE&quot;/&gt;&lt;wsp:rsid wsp:val=&quot;00BC589D&quot;/&gt;&lt;wsp:rsid wsp:val=&quot;00BC7DD8&quot;/&gt;&lt;wsp:rsid wsp:val=&quot;00BD68C2&quot;/&gt;&lt;wsp:rsid wsp:val=&quot;00BD78BB&quot;/&gt;&lt;wsp:rsid wsp:val=&quot;00BE16B4&quot;/&gt;&lt;wsp:rsid wsp:val=&quot;00BE3677&quot;/&gt;&lt;wsp:rsid wsp:val=&quot;00BE60D9&quot;/&gt;&lt;wsp:rsid wsp:val=&quot;00BF133E&quot;/&gt;&lt;wsp:rsid wsp:val=&quot;00BF13F4&quot;/&gt;&lt;wsp:rsid wsp:val=&quot;00BF3D11&quot;/&gt;&lt;wsp:rsid wsp:val=&quot;00BF3EFB&quot;/&gt;&lt;wsp:rsid wsp:val=&quot;00BF74AB&quot;/&gt;&lt;wsp:rsid wsp:val=&quot;00C00384&quot;/&gt;&lt;wsp:rsid wsp:val=&quot;00C03347&quot;/&gt;&lt;wsp:rsid wsp:val=&quot;00C1047B&quot;/&gt;&lt;wsp:rsid wsp:val=&quot;00C20BC4&quot;/&gt;&lt;wsp:rsid wsp:val=&quot;00C220D6&quot;/&gt;&lt;wsp:rsid wsp:val=&quot;00C23C20&quot;/&gt;&lt;wsp:rsid wsp:val=&quot;00C331DE&quot;/&gt;&lt;wsp:rsid wsp:val=&quot;00C356CF&quot;/&gt;&lt;wsp:rsid wsp:val=&quot;00C40A36&quot;/&gt;&lt;wsp:rsid wsp:val=&quot;00C425C6&quot;/&gt;&lt;wsp:rsid wsp:val=&quot;00C42862&quot;/&gt;&lt;wsp:rsid wsp:val=&quot;00C42A98&quot;/&gt;&lt;wsp:rsid wsp:val=&quot;00C45501&quot;/&gt;&lt;wsp:rsid wsp:val=&quot;00C460D6&quot;/&gt;&lt;wsp:rsid wsp:val=&quot;00C47463&quot;/&gt;&lt;wsp:rsid wsp:val=&quot;00C529BA&quot;/&gt;&lt;wsp:rsid wsp:val=&quot;00C54986&quot;/&gt;&lt;wsp:rsid wsp:val=&quot;00C56F15&quot;/&gt;&lt;wsp:rsid wsp:val=&quot;00C60E12&quot;/&gt;&lt;wsp:rsid wsp:val=&quot;00C6237A&quot;/&gt;&lt;wsp:rsid wsp:val=&quot;00C71B99&quot;/&gt;&lt;wsp:rsid wsp:val=&quot;00C72CB8&quot;/&gt;&lt;wsp:rsid wsp:val=&quot;00C730AC&quot;/&gt;&lt;wsp:rsid wsp:val=&quot;00C8006D&quot;/&gt;&lt;wsp:rsid wsp:val=&quot;00C81A63&quot;/&gt;&lt;wsp:rsid wsp:val=&quot;00C83435&quot;/&gt;&lt;wsp:rsid wsp:val=&quot;00C84BB2&quot;/&gt;&lt;wsp:rsid wsp:val=&quot;00C94AB1&quot;/&gt;&lt;wsp:rsid wsp:val=&quot;00C97998&quot;/&gt;&lt;wsp:rsid wsp:val=&quot;00CA4F12&quot;/&gt;&lt;wsp:rsid wsp:val=&quot;00CB2C4F&quot;/&gt;&lt;wsp:rsid wsp:val=&quot;00CB4714&quot;/&gt;&lt;wsp:rsid wsp:val=&quot;00CB695F&quot;/&gt;&lt;wsp:rsid wsp:val=&quot;00CC1459&quot;/&gt;&lt;wsp:rsid wsp:val=&quot;00CC2555&quot;/&gt;&lt;wsp:rsid wsp:val=&quot;00CC3529&quot;/&gt;&lt;wsp:rsid wsp:val=&quot;00CC4849&quot;/&gt;&lt;wsp:rsid wsp:val=&quot;00CC4B10&quot;/&gt;&lt;wsp:rsid wsp:val=&quot;00CC5816&quot;/&gt;&lt;wsp:rsid wsp:val=&quot;00CC7355&quot;/&gt;&lt;wsp:rsid wsp:val=&quot;00CD2B96&quot;/&gt;&lt;wsp:rsid wsp:val=&quot;00CD6BE6&quot;/&gt;&lt;wsp:rsid wsp:val=&quot;00CE0044&quot;/&gt;&lt;wsp:rsid wsp:val=&quot;00CE1987&quot;/&gt;&lt;wsp:rsid wsp:val=&quot;00CE1F95&quot;/&gt;&lt;wsp:rsid wsp:val=&quot;00CE4EBA&quot;/&gt;&lt;wsp:rsid wsp:val=&quot;00CE6ABA&quot;/&gt;&lt;wsp:rsid wsp:val=&quot;00CF112D&quot;/&gt;&lt;wsp:rsid wsp:val=&quot;00CF1A1D&quot;/&gt;&lt;wsp:rsid wsp:val=&quot;00CF31B5&quot;/&gt;&lt;wsp:rsid wsp:val=&quot;00CF37C2&quot;/&gt;&lt;wsp:rsid wsp:val=&quot;00CF5C00&quot;/&gt;&lt;wsp:rsid wsp:val=&quot;00CF6553&quot;/&gt;&lt;wsp:rsid wsp:val=&quot;00D0169B&quot;/&gt;&lt;wsp:rsid wsp:val=&quot;00D0293C&quot;/&gt;&lt;wsp:rsid wsp:val=&quot;00D06100&quot;/&gt;&lt;wsp:rsid wsp:val=&quot;00D0743F&quot;/&gt;&lt;wsp:rsid wsp:val=&quot;00D1458C&quot;/&gt;&lt;wsp:rsid wsp:val=&quot;00D213AA&quot;/&gt;&lt;wsp:rsid wsp:val=&quot;00D215D5&quot;/&gt;&lt;wsp:rsid wsp:val=&quot;00D25CCD&quot;/&gt;&lt;wsp:rsid wsp:val=&quot;00D3054B&quot;/&gt;&lt;wsp:rsid wsp:val=&quot;00D3504D&quot;/&gt;&lt;wsp:rsid wsp:val=&quot;00D42797&quot;/&gt;&lt;wsp:rsid wsp:val=&quot;00D511B9&quot;/&gt;&lt;wsp:rsid wsp:val=&quot;00D5139B&quot;/&gt;&lt;wsp:rsid wsp:val=&quot;00D5315C&quot;/&gt;&lt;wsp:rsid wsp:val=&quot;00D5466E&quot;/&gt;&lt;wsp:rsid wsp:val=&quot;00D572D5&quot;/&gt;&lt;wsp:rsid wsp:val=&quot;00D572D8&quot;/&gt;&lt;wsp:rsid wsp:val=&quot;00D6258C&quot;/&gt;&lt;wsp:rsid wsp:val=&quot;00D63945&quot;/&gt;&lt;wsp:rsid wsp:val=&quot;00D73D02&quot;/&gt;&lt;wsp:rsid wsp:val=&quot;00D73E93&quot;/&gt;&lt;wsp:rsid wsp:val=&quot;00D80390&quot;/&gt;&lt;wsp:rsid wsp:val=&quot;00D8098C&quot;/&gt;&lt;wsp:rsid wsp:val=&quot;00D837B8&quot;/&gt;&lt;wsp:rsid wsp:val=&quot;00D85138&quot;/&gt;&lt;wsp:rsid wsp:val=&quot;00D854E6&quot;/&gt;&lt;wsp:rsid wsp:val=&quot;00D85967&quot;/&gt;&lt;wsp:rsid wsp:val=&quot;00D86F01&quot;/&gt;&lt;wsp:rsid wsp:val=&quot;00D902A0&quot;/&gt;&lt;wsp:rsid wsp:val=&quot;00D92E2E&quot;/&gt;&lt;wsp:rsid wsp:val=&quot;00D939E1&quot;/&gt;&lt;wsp:rsid wsp:val=&quot;00D93C84&quot;/&gt;&lt;wsp:rsid wsp:val=&quot;00DA09EE&quot;/&gt;&lt;wsp:rsid wsp:val=&quot;00DA16DD&quot;/&gt;&lt;wsp:rsid wsp:val=&quot;00DA401B&quot;/&gt;&lt;wsp:rsid wsp:val=&quot;00DA4306&quot;/&gt;&lt;wsp:rsid wsp:val=&quot;00DA4471&quot;/&gt;&lt;wsp:rsid wsp:val=&quot;00DA5FDF&quot;/&gt;&lt;wsp:rsid wsp:val=&quot;00DB0B3D&quot;/&gt;&lt;wsp:rsid wsp:val=&quot;00DB13E4&quot;/&gt;&lt;wsp:rsid wsp:val=&quot;00DB1886&quot;/&gt;&lt;wsp:rsid wsp:val=&quot;00DB285B&quot;/&gt;&lt;wsp:rsid wsp:val=&quot;00DB6FED&quot;/&gt;&lt;wsp:rsid wsp:val=&quot;00DC3128&quot;/&gt;&lt;wsp:rsid wsp:val=&quot;00DC4765&quot;/&gt;&lt;wsp:rsid wsp:val=&quot;00DC7011&quot;/&gt;&lt;wsp:rsid wsp:val=&quot;00DD2FBA&quot;/&gt;&lt;wsp:rsid wsp:val=&quot;00DD5D2A&quot;/&gt;&lt;wsp:rsid wsp:val=&quot;00DD645B&quot;/&gt;&lt;wsp:rsid wsp:val=&quot;00DD7539&quot;/&gt;&lt;wsp:rsid wsp:val=&quot;00DE053C&quot;/&gt;&lt;wsp:rsid wsp:val=&quot;00DE2201&quot;/&gt;&lt;wsp:rsid wsp:val=&quot;00DE5B78&quot;/&gt;&lt;wsp:rsid wsp:val=&quot;00DE734E&quot;/&gt;&lt;wsp:rsid wsp:val=&quot;00DE76E9&quot;/&gt;&lt;wsp:rsid wsp:val=&quot;00DF0003&quot;/&gt;&lt;wsp:rsid wsp:val=&quot;00DF282A&quot;/&gt;&lt;wsp:rsid wsp:val=&quot;00DF45B2&quot;/&gt;&lt;wsp:rsid wsp:val=&quot;00DF5F34&quot;/&gt;&lt;wsp:rsid wsp:val=&quot;00DF6D6A&quot;/&gt;&lt;wsp:rsid wsp:val=&quot;00E0163C&quot;/&gt;&lt;wsp:rsid wsp:val=&quot;00E05713&quot;/&gt;&lt;wsp:rsid wsp:val=&quot;00E058E3&quot;/&gt;&lt;wsp:rsid wsp:val=&quot;00E06B92&quot;/&gt;&lt;wsp:rsid wsp:val=&quot;00E133B0&quot;/&gt;&lt;wsp:rsid wsp:val=&quot;00E1752F&quot;/&gt;&lt;wsp:rsid wsp:val=&quot;00E206FC&quot;/&gt;&lt;wsp:rsid wsp:val=&quot;00E212DC&quot;/&gt;&lt;wsp:rsid wsp:val=&quot;00E2144E&quot;/&gt;&lt;wsp:rsid wsp:val=&quot;00E23132&quot;/&gt;&lt;wsp:rsid wsp:val=&quot;00E24101&quot;/&gt;&lt;wsp:rsid wsp:val=&quot;00E24F78&quot;/&gt;&lt;wsp:rsid wsp:val=&quot;00E26E3C&quot;/&gt;&lt;wsp:rsid wsp:val=&quot;00E27269&quot;/&gt;&lt;wsp:rsid wsp:val=&quot;00E3431A&quot;/&gt;&lt;wsp:rsid wsp:val=&quot;00E352F2&quot;/&gt;&lt;wsp:rsid wsp:val=&quot;00E44D62&quot;/&gt;&lt;wsp:rsid wsp:val=&quot;00E53ABD&quot;/&gt;&lt;wsp:rsid wsp:val=&quot;00E53CAC&quot;/&gt;&lt;wsp:rsid wsp:val=&quot;00E552AF&quot;/&gt;&lt;wsp:rsid wsp:val=&quot;00E56B55&quot;/&gt;&lt;wsp:rsid wsp:val=&quot;00E56C8E&quot;/&gt;&lt;wsp:rsid wsp:val=&quot;00E62CF3&quot;/&gt;&lt;wsp:rsid wsp:val=&quot;00E6308F&quot;/&gt;&lt;wsp:rsid wsp:val=&quot;00E6547E&quot;/&gt;&lt;wsp:rsid wsp:val=&quot;00E65F77&quot;/&gt;&lt;wsp:rsid wsp:val=&quot;00E72195&quot;/&gt;&lt;wsp:rsid wsp:val=&quot;00E745BE&quot;/&gt;&lt;wsp:rsid wsp:val=&quot;00E749E5&quot;/&gt;&lt;wsp:rsid wsp:val=&quot;00E759E7&quot;/&gt;&lt;wsp:rsid wsp:val=&quot;00E800C9&quot;/&gt;&lt;wsp:rsid wsp:val=&quot;00E835D4&quot;/&gt;&lt;wsp:rsid wsp:val=&quot;00E86E4B&quot;/&gt;&lt;wsp:rsid wsp:val=&quot;00E86ECE&quot;/&gt;&lt;wsp:rsid wsp:val=&quot;00E87F15&quot;/&gt;&lt;wsp:rsid wsp:val=&quot;00E90343&quot;/&gt;&lt;wsp:rsid wsp:val=&quot;00E92ACB&quot;/&gt;&lt;wsp:rsid wsp:val=&quot;00E93801&quot;/&gt;&lt;wsp:rsid wsp:val=&quot;00E93BB5&quot;/&gt;&lt;wsp:rsid wsp:val=&quot;00E94466&quot;/&gt;&lt;wsp:rsid wsp:val=&quot;00E94665&quot;/&gt;&lt;wsp:rsid wsp:val=&quot;00E961B3&quot;/&gt;&lt;wsp:rsid wsp:val=&quot;00EA5D91&quot;/&gt;&lt;wsp:rsid wsp:val=&quot;00EA7398&quot;/&gt;&lt;wsp:rsid wsp:val=&quot;00EB09F9&quot;/&gt;&lt;wsp:rsid wsp:val=&quot;00EB1018&quot;/&gt;&lt;wsp:rsid wsp:val=&quot;00EB3A7C&quot;/&gt;&lt;wsp:rsid wsp:val=&quot;00EB486E&quot;/&gt;&lt;wsp:rsid wsp:val=&quot;00EB528B&quot;/&gt;&lt;wsp:rsid wsp:val=&quot;00EB58A3&quot;/&gt;&lt;wsp:rsid wsp:val=&quot;00EB5954&quot;/&gt;&lt;wsp:rsid wsp:val=&quot;00EB62B2&quot;/&gt;&lt;wsp:rsid wsp:val=&quot;00EC239A&quot;/&gt;&lt;wsp:rsid wsp:val=&quot;00EC6429&quot;/&gt;&lt;wsp:rsid wsp:val=&quot;00EC6604&quot;/&gt;&lt;wsp:rsid wsp:val=&quot;00EC7B68&quot;/&gt;&lt;wsp:rsid wsp:val=&quot;00ED04CC&quot;/&gt;&lt;wsp:rsid wsp:val=&quot;00ED0E92&quot;/&gt;&lt;wsp:rsid wsp:val=&quot;00ED37DF&quot;/&gt;&lt;wsp:rsid wsp:val=&quot;00ED4ACF&quot;/&gt;&lt;wsp:rsid wsp:val=&quot;00ED6F04&quot;/&gt;&lt;wsp:rsid wsp:val=&quot;00EE1CE2&quot;/&gt;&lt;wsp:rsid wsp:val=&quot;00EE2598&quot;/&gt;&lt;wsp:rsid wsp:val=&quot;00EF161F&quot;/&gt;&lt;wsp:rsid wsp:val=&quot;00EF3988&quot;/&gt;&lt;wsp:rsid wsp:val=&quot;00EF7AC3&quot;/&gt;&lt;wsp:rsid wsp:val=&quot;00F00AD1&quot;/&gt;&lt;wsp:rsid wsp:val=&quot;00F01323&quot;/&gt;&lt;wsp:rsid wsp:val=&quot;00F01DCF&quot;/&gt;&lt;wsp:rsid wsp:val=&quot;00F0564E&quot;/&gt;&lt;wsp:rsid wsp:val=&quot;00F057BA&quot;/&gt;&lt;wsp:rsid wsp:val=&quot;00F0648B&quot;/&gt;&lt;wsp:rsid wsp:val=&quot;00F1023F&quot;/&gt;&lt;wsp:rsid wsp:val=&quot;00F11302&quot;/&gt;&lt;wsp:rsid wsp:val=&quot;00F1492F&quot;/&gt;&lt;wsp:rsid wsp:val=&quot;00F14D5A&quot;/&gt;&lt;wsp:rsid wsp:val=&quot;00F20428&quot;/&gt;&lt;wsp:rsid wsp:val=&quot;00F204BA&quot;/&gt;&lt;wsp:rsid wsp:val=&quot;00F211D3&quot;/&gt;&lt;wsp:rsid wsp:val=&quot;00F21D67&quot;/&gt;&lt;wsp:rsid wsp:val=&quot;00F22A06&quot;/&gt;&lt;wsp:rsid wsp:val=&quot;00F22B5E&quot;/&gt;&lt;wsp:rsid wsp:val=&quot;00F24B5E&quot;/&gt;&lt;wsp:rsid wsp:val=&quot;00F255EF&quot;/&gt;&lt;wsp:rsid wsp:val=&quot;00F26159&quot;/&gt;&lt;wsp:rsid wsp:val=&quot;00F275D1&quot;/&gt;&lt;wsp:rsid wsp:val=&quot;00F306E8&quot;/&gt;&lt;wsp:rsid wsp:val=&quot;00F330E1&quot;/&gt;&lt;wsp:rsid wsp:val=&quot;00F34CC8&quot;/&gt;&lt;wsp:rsid wsp:val=&quot;00F37119&quot;/&gt;&lt;wsp:rsid wsp:val=&quot;00F425AA&quot;/&gt;&lt;wsp:rsid wsp:val=&quot;00F43AEF&quot;/&gt;&lt;wsp:rsid wsp:val=&quot;00F43E19&quot;/&gt;&lt;wsp:rsid wsp:val=&quot;00F44A58&quot;/&gt;&lt;wsp:rsid wsp:val=&quot;00F452B1&quot;/&gt;&lt;wsp:rsid wsp:val=&quot;00F527F0&quot;/&gt;&lt;wsp:rsid wsp:val=&quot;00F5391A&quot;/&gt;&lt;wsp:rsid wsp:val=&quot;00F5481B&quot;/&gt;&lt;wsp:rsid wsp:val=&quot;00F55EA0&quot;/&gt;&lt;wsp:rsid wsp:val=&quot;00F57F9B&quot;/&gt;&lt;wsp:rsid wsp:val=&quot;00F6066D&quot;/&gt;&lt;wsp:rsid wsp:val=&quot;00F651B4&quot;/&gt;&lt;wsp:rsid wsp:val=&quot;00F67C43&quot;/&gt;&lt;wsp:rsid wsp:val=&quot;00F7196E&quot;/&gt;&lt;wsp:rsid wsp:val=&quot;00F74376&quot;/&gt;&lt;wsp:rsid wsp:val=&quot;00F774ED&quot;/&gt;&lt;wsp:rsid wsp:val=&quot;00F83D1B&quot;/&gt;&lt;wsp:rsid wsp:val=&quot;00F852B1&quot;/&gt;&lt;wsp:rsid wsp:val=&quot;00F91DEB&quot;/&gt;&lt;wsp:rsid wsp:val=&quot;00F9393C&quot;/&gt;&lt;wsp:rsid wsp:val=&quot;00F94559&quot;/&gt;&lt;wsp:rsid wsp:val=&quot;00F95033&quot;/&gt;&lt;wsp:rsid wsp:val=&quot;00F96289&quot;/&gt;&lt;wsp:rsid wsp:val=&quot;00F97EBC&quot;/&gt;&lt;wsp:rsid wsp:val=&quot;00FA498E&quot;/&gt;&lt;wsp:rsid wsp:val=&quot;00FA5C4C&quot;/&gt;&lt;wsp:rsid wsp:val=&quot;00FA7295&quot;/&gt;&lt;wsp:rsid wsp:val=&quot;00FB1224&quot;/&gt;&lt;wsp:rsid wsp:val=&quot;00FB6EC6&quot;/&gt;&lt;wsp:rsid wsp:val=&quot;00FC2D30&quot;/&gt;&lt;wsp:rsid wsp:val=&quot;00FC430C&quot;/&gt;&lt;wsp:rsid wsp:val=&quot;00FC4449&quot;/&gt;&lt;wsp:rsid wsp:val=&quot;00FC5D05&quot;/&gt;&lt;wsp:rsid wsp:val=&quot;00FC6F4B&quot;/&gt;&lt;wsp:rsid wsp:val=&quot;00FD1590&quot;/&gt;&lt;wsp:rsid wsp:val=&quot;00FD377A&quot;/&gt;&lt;wsp:rsid wsp:val=&quot;00FD4D70&quot;/&gt;&lt;wsp:rsid wsp:val=&quot;00FD5A71&quot;/&gt;&lt;wsp:rsid wsp:val=&quot;00FD5F4A&quot;/&gt;&lt;wsp:rsid wsp:val=&quot;00FE102E&quot;/&gt;&lt;wsp:rsid wsp:val=&quot;00FE2B97&quot;/&gt;&lt;wsp:rsid wsp:val=&quot;00FE4102&quot;/&gt;&lt;wsp:rsid wsp:val=&quot;00FE475C&quot;/&gt;&lt;wsp:rsid wsp:val=&quot;00FE4D89&quot;/&gt;&lt;wsp:rsid wsp:val=&quot;00FE79E0&quot;/&gt;&lt;wsp:rsid wsp:val=&quot;00FF1F4E&quot;/&gt;&lt;wsp:rsid wsp:val=&quot;00FF2006&quot;/&gt;&lt;wsp:rsid wsp:val=&quot;00FF4CEE&quot;/&gt;&lt;/wsp:rsids&gt;&lt;/w:docPr&gt;&lt;w:body&gt;&lt;w:p wsp:rsidR=&quot;00000000&quot; wsp:rsidRDefault=&quot;009D4190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i&lt;/m:t&gt;&lt;/m:r&gt;&lt;/m:e&gt;&lt;m:sub&gt;&lt;m:r&gt;&lt;w:rPr&gt;&lt;w:rFonts w:ascii=&quot;Cambria Math&quot; w:h-ansi=&quot;Cambria Math&quot;/&gt;&lt;wx:font wx:val=&quot;Cambria Math&quot;/&gt;&lt;w:i/&gt;&lt;/w:rPr&gt;&lt;m:t&gt;D&lt;/m:t&gt;&lt;/m:r&gt;&lt;/m:sub&gt;&lt;/m:sSub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t&lt;/m:t&gt;&lt;/m:r&gt;&lt;/m:e&gt;&lt;/m:d&gt;&lt;m:r&gt;&lt;w:rPr&gt;&lt;w:rFonts w:ascii=&quot;Cambria Math&quot; w:h-ansi=&quot;Cambria Math&quot;/&gt;&lt;wx:font wx:val=&quot;Cambria Math&quot;/&gt;&lt;w:i/&gt;&lt;/w:rPr&gt;&lt;m:t&gt;;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Q&lt;/m:t&gt;&lt;/m:r&gt;&lt;/m:sub&gt;&lt;/m:sSub&gt;&lt;m:d&gt;&lt;m:dPr&gt;&lt;m:ctrlPr&gt;&lt;w:rPr&gt;&lt;w:rFonts w:ascii=&quot;Cambria Math&quot; w:h-ansi=&quot;Cambria Math&quot;/&gt;&lt;wx:font wx:val=&quot;Cambria Math&quot;/&gt;&lt;w:i/&gt;&lt;w:lang w:val=&quot;EN-US&quot;/&gt;&lt;/w:rPr&gt;&lt;/m:ctrlPr&gt;&lt;/m:dPr&gt;&lt;m:e&gt;&lt;m:r&gt;&lt;w:rPr&gt;&lt;w:rFonts w:ascii=&quot;Cambria Math&quot; w:h-ansi=&quot;Cambria Math&quot;/&gt;&lt;wx:font wx:val=&quot;Cambria Math&quot;/&gt;&lt;w:i/&gt;&lt;w:lang w:val=&quot;EN-US&quot;/&gt;&lt;/w:rPr&gt;&lt;m:t&gt;t&lt;/m:t&gt;&lt;/m:r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232ECB">
        <w:instrText xml:space="preserve"> </w:instrText>
      </w:r>
      <w:r w:rsidRPr="00232ECB">
        <w:fldChar w:fldCharType="separate"/>
      </w:r>
      <w:r w:rsidRPr="00232ECB">
        <w:pict>
          <v:shape id="_x0000_i1028" type="#_x0000_t75" style="width:51.6pt;height:12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69&quot;/&gt;&lt;w:doNotEmbedSystemFonts/&gt;&lt;w:defaultTabStop w:val=&quot;708&quot;/&gt;&lt;w:autoHyphenation/&gt;&lt;w:hyphenationZone w:val=&quot;357&quot;/&gt;&lt;w:doNotHyphenateCaps/&gt;&lt;w:drawingGridHorizontalSpacing w:val=&quot;140&quot;/&gt;&lt;w:drawingGridVerticalSpacing w:val=&quot;381&quot;/&gt;&lt;w:displayHorizontalDrawingGridEvery w:val=&quot;2&quot;/&gt;&lt;w:punctuationKerning/&gt;&lt;w:characterSpacingControl w:val=&quot;DontCompress&quot;/&gt;&lt;w:optimizeForBrowser/&gt;&lt;w:allowPNG/&gt;&lt;w:doNotSaveWebPagesAsSingleFil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12F04&quot;/&gt;&lt;wsp:rsid wsp:val=&quot;00000DC8&quot;/&gt;&lt;wsp:rsid wsp:val=&quot;00012B88&quot;/&gt;&lt;wsp:rsid wsp:val=&quot;0001427E&quot;/&gt;&lt;wsp:rsid wsp:val=&quot;00015252&quot;/&gt;&lt;wsp:rsid wsp:val=&quot;000155E9&quot;/&gt;&lt;wsp:rsid wsp:val=&quot;00015E30&quot;/&gt;&lt;wsp:rsid wsp:val=&quot;00022AB5&quot;/&gt;&lt;wsp:rsid wsp:val=&quot;000256B4&quot;/&gt;&lt;wsp:rsid wsp:val=&quot;00025EA1&quot;/&gt;&lt;wsp:rsid wsp:val=&quot;00027082&quot;/&gt;&lt;wsp:rsid wsp:val=&quot;00027691&quot;/&gt;&lt;wsp:rsid wsp:val=&quot;00036A2C&quot;/&gt;&lt;wsp:rsid wsp:val=&quot;00042390&quot;/&gt;&lt;wsp:rsid wsp:val=&quot;00042E84&quot;/&gt;&lt;wsp:rsid wsp:val=&quot;00043FE4&quot;/&gt;&lt;wsp:rsid wsp:val=&quot;000611FE&quot;/&gt;&lt;wsp:rsid wsp:val=&quot;00062582&quot;/&gt;&lt;wsp:rsid wsp:val=&quot;00062A36&quot;/&gt;&lt;wsp:rsid wsp:val=&quot;00065241&quot;/&gt;&lt;wsp:rsid wsp:val=&quot;0006644D&quot;/&gt;&lt;wsp:rsid wsp:val=&quot;0006702A&quot;/&gt;&lt;wsp:rsid wsp:val=&quot;000675EB&quot;/&gt;&lt;wsp:rsid wsp:val=&quot;00087B2D&quot;/&gt;&lt;wsp:rsid wsp:val=&quot;000907B6&quot;/&gt;&lt;wsp:rsid wsp:val=&quot;00091354&quot;/&gt;&lt;wsp:rsid wsp:val=&quot;000A12F2&quot;/&gt;&lt;wsp:rsid wsp:val=&quot;000A25DB&quot;/&gt;&lt;wsp:rsid wsp:val=&quot;000A460E&quot;/&gt;&lt;wsp:rsid wsp:val=&quot;000A51EB&quot;/&gt;&lt;wsp:rsid wsp:val=&quot;000A71C2&quot;/&gt;&lt;wsp:rsid wsp:val=&quot;000A7E67&quot;/&gt;&lt;wsp:rsid wsp:val=&quot;000B00A6&quot;/&gt;&lt;wsp:rsid wsp:val=&quot;000B1930&quot;/&gt;&lt;wsp:rsid wsp:val=&quot;000B25DD&quot;/&gt;&lt;wsp:rsid wsp:val=&quot;000B2D25&quot;/&gt;&lt;wsp:rsid wsp:val=&quot;000B3A07&quot;/&gt;&lt;wsp:rsid wsp:val=&quot;000C1BE1&quot;/&gt;&lt;wsp:rsid wsp:val=&quot;000C35F6&quot;/&gt;&lt;wsp:rsid wsp:val=&quot;000C5152&quot;/&gt;&lt;wsp:rsid wsp:val=&quot;000D1B58&quot;/&gt;&lt;wsp:rsid wsp:val=&quot;000D5650&quot;/&gt;&lt;wsp:rsid wsp:val=&quot;000D7AB9&quot;/&gt;&lt;wsp:rsid wsp:val=&quot;000E198A&quot;/&gt;&lt;wsp:rsid wsp:val=&quot;000E2F97&quot;/&gt;&lt;wsp:rsid wsp:val=&quot;000E3F01&quot;/&gt;&lt;wsp:rsid wsp:val=&quot;000E4D61&quot;/&gt;&lt;wsp:rsid wsp:val=&quot;000E52CD&quot;/&gt;&lt;wsp:rsid wsp:val=&quot;000E66AA&quot;/&gt;&lt;wsp:rsid wsp:val=&quot;000F1665&quot;/&gt;&lt;wsp:rsid wsp:val=&quot;000F4D3A&quot;/&gt;&lt;wsp:rsid wsp:val=&quot;000F50B4&quot;/&gt;&lt;wsp:rsid wsp:val=&quot;000F70AC&quot;/&gt;&lt;wsp:rsid wsp:val=&quot;001018AE&quot;/&gt;&lt;wsp:rsid wsp:val=&quot;001024DC&quot;/&gt;&lt;wsp:rsid wsp:val=&quot;00102CCB&quot;/&gt;&lt;wsp:rsid wsp:val=&quot;001056BE&quot;/&gt;&lt;wsp:rsid wsp:val=&quot;00110D34&quot;/&gt;&lt;wsp:rsid wsp:val=&quot;00130DFF&quot;/&gt;&lt;wsp:rsid wsp:val=&quot;00132126&quot;/&gt;&lt;wsp:rsid wsp:val=&quot;001346A0&quot;/&gt;&lt;wsp:rsid wsp:val=&quot;001366CF&quot;/&gt;&lt;wsp:rsid wsp:val=&quot;00137164&quot;/&gt;&lt;wsp:rsid wsp:val=&quot;00137B68&quot;/&gt;&lt;wsp:rsid wsp:val=&quot;00137FC8&quot;/&gt;&lt;wsp:rsid wsp:val=&quot;0014268D&quot;/&gt;&lt;wsp:rsid wsp:val=&quot;00146764&quot;/&gt;&lt;wsp:rsid wsp:val=&quot;00146F62&quot;/&gt;&lt;wsp:rsid wsp:val=&quot;001505E1&quot;/&gt;&lt;wsp:rsid wsp:val=&quot;00150A3C&quot;/&gt;&lt;wsp:rsid wsp:val=&quot;00150A53&quot;/&gt;&lt;wsp:rsid wsp:val=&quot;00151F4A&quot;/&gt;&lt;wsp:rsid wsp:val=&quot;001632B0&quot;/&gt;&lt;wsp:rsid wsp:val=&quot;001654F0&quot;/&gt;&lt;wsp:rsid wsp:val=&quot;00166743&quot;/&gt;&lt;wsp:rsid wsp:val=&quot;00171F73&quot;/&gt;&lt;wsp:rsid wsp:val=&quot;00174F60&quot;/&gt;&lt;wsp:rsid wsp:val=&quot;001800F0&quot;/&gt;&lt;wsp:rsid wsp:val=&quot;001852B3&quot;/&gt;&lt;wsp:rsid wsp:val=&quot;001864B6&quot;/&gt;&lt;wsp:rsid wsp:val=&quot;001930CB&quot;/&gt;&lt;wsp:rsid wsp:val=&quot;001A0EC0&quot;/&gt;&lt;wsp:rsid wsp:val=&quot;001A207B&quot;/&gt;&lt;wsp:rsid wsp:val=&quot;001A535A&quot;/&gt;&lt;wsp:rsid wsp:val=&quot;001B2A26&quot;/&gt;&lt;wsp:rsid wsp:val=&quot;001B59BF&quot;/&gt;&lt;wsp:rsid wsp:val=&quot;001C1E84&quot;/&gt;&lt;wsp:rsid wsp:val=&quot;001C520D&quot;/&gt;&lt;wsp:rsid wsp:val=&quot;001C5731&quot;/&gt;&lt;wsp:rsid wsp:val=&quot;001D28EA&quot;/&gt;&lt;wsp:rsid wsp:val=&quot;001D5300&quot;/&gt;&lt;wsp:rsid wsp:val=&quot;001E18B9&quot;/&gt;&lt;wsp:rsid wsp:val=&quot;001E1F66&quot;/&gt;&lt;wsp:rsid wsp:val=&quot;001E6525&quot;/&gt;&lt;wsp:rsid wsp:val=&quot;001E7283&quot;/&gt;&lt;wsp:rsid wsp:val=&quot;001E73BA&quot;/&gt;&lt;wsp:rsid wsp:val=&quot;001E7492&quot;/&gt;&lt;wsp:rsid wsp:val=&quot;001F06A3&quot;/&gt;&lt;wsp:rsid wsp:val=&quot;001F16E3&quot;/&gt;&lt;wsp:rsid wsp:val=&quot;001F42F0&quot;/&gt;&lt;wsp:rsid wsp:val=&quot;001F566A&quot;/&gt;&lt;wsp:rsid wsp:val=&quot;001F7425&quot;/&gt;&lt;wsp:rsid wsp:val=&quot;001F77D0&quot;/&gt;&lt;wsp:rsid wsp:val=&quot;0020042E&quot;/&gt;&lt;wsp:rsid wsp:val=&quot;00202A19&quot;/&gt;&lt;wsp:rsid wsp:val=&quot;00204D50&quot;/&gt;&lt;wsp:rsid wsp:val=&quot;00204DE9&quot;/&gt;&lt;wsp:rsid wsp:val=&quot;002052D5&quot;/&gt;&lt;wsp:rsid wsp:val=&quot;002101D9&quot;/&gt;&lt;wsp:rsid wsp:val=&quot;00210E90&quot;/&gt;&lt;wsp:rsid wsp:val=&quot;002111DA&quot;/&gt;&lt;wsp:rsid wsp:val=&quot;00211533&quot;/&gt;&lt;wsp:rsid wsp:val=&quot;00212F04&quot;/&gt;&lt;wsp:rsid wsp:val=&quot;0021397F&quot;/&gt;&lt;wsp:rsid wsp:val=&quot;002174DC&quot;/&gt;&lt;wsp:rsid wsp:val=&quot;002256F9&quot;/&gt;&lt;wsp:rsid wsp:val=&quot;00225757&quot;/&gt;&lt;wsp:rsid wsp:val=&quot;00225891&quot;/&gt;&lt;wsp:rsid wsp:val=&quot;00227272&quot;/&gt;&lt;wsp:rsid wsp:val=&quot;00230031&quot;/&gt;&lt;wsp:rsid wsp:val=&quot;00231A08&quot;/&gt;&lt;wsp:rsid wsp:val=&quot;00232BF3&quot;/&gt;&lt;wsp:rsid wsp:val=&quot;00232ECB&quot;/&gt;&lt;wsp:rsid wsp:val=&quot;00234D66&quot;/&gt;&lt;wsp:rsid wsp:val=&quot;00240F05&quot;/&gt;&lt;wsp:rsid wsp:val=&quot;00242F0B&quot;/&gt;&lt;wsp:rsid wsp:val=&quot;00244855&quot;/&gt;&lt;wsp:rsid wsp:val=&quot;00244BA0&quot;/&gt;&lt;wsp:rsid wsp:val=&quot;00246149&quot;/&gt;&lt;wsp:rsid wsp:val=&quot;002472B5&quot;/&gt;&lt;wsp:rsid wsp:val=&quot;00250440&quot;/&gt;&lt;wsp:rsid wsp:val=&quot;002504F8&quot;/&gt;&lt;wsp:rsid wsp:val=&quot;002600C8&quot;/&gt;&lt;wsp:rsid wsp:val=&quot;00260B3D&quot;/&gt;&lt;wsp:rsid wsp:val=&quot;002632A4&quot;/&gt;&lt;wsp:rsid wsp:val=&quot;00271A81&quot;/&gt;&lt;wsp:rsid wsp:val=&quot;00273B17&quot;/&gt;&lt;wsp:rsid wsp:val=&quot;0027698E&quot;/&gt;&lt;wsp:rsid wsp:val=&quot;002779D1&quot;/&gt;&lt;wsp:rsid wsp:val=&quot;00281B18&quot;/&gt;&lt;wsp:rsid wsp:val=&quot;002824F5&quot;/&gt;&lt;wsp:rsid wsp:val=&quot;00284725&quot;/&gt;&lt;wsp:rsid wsp:val=&quot;00290D00&quot;/&gt;&lt;wsp:rsid wsp:val=&quot;00291EE8&quot;/&gt;&lt;wsp:rsid wsp:val=&quot;00292FEE&quot;/&gt;&lt;wsp:rsid wsp:val=&quot;00294426&quot;/&gt;&lt;wsp:rsid wsp:val=&quot;002A0544&quot;/&gt;&lt;wsp:rsid wsp:val=&quot;002A06FF&quot;/&gt;&lt;wsp:rsid wsp:val=&quot;002A077C&quot;/&gt;&lt;wsp:rsid wsp:val=&quot;002A1247&quot;/&gt;&lt;wsp:rsid wsp:val=&quot;002A3F2A&quot;/&gt;&lt;wsp:rsid wsp:val=&quot;002A477C&quot;/&gt;&lt;wsp:rsid wsp:val=&quot;002A66A7&quot;/&gt;&lt;wsp:rsid wsp:val=&quot;002A686D&quot;/&gt;&lt;wsp:rsid wsp:val=&quot;002B04A0&quot;/&gt;&lt;wsp:rsid wsp:val=&quot;002B2856&quot;/&gt;&lt;wsp:rsid wsp:val=&quot;002B2A11&quot;/&gt;&lt;wsp:rsid wsp:val=&quot;002B2A18&quot;/&gt;&lt;wsp:rsid wsp:val=&quot;002C4945&quot;/&gt;&lt;wsp:rsid wsp:val=&quot;002C5850&quot;/&gt;&lt;wsp:rsid wsp:val=&quot;002C6ED6&quot;/&gt;&lt;wsp:rsid wsp:val=&quot;002C7254&quot;/&gt;&lt;wsp:rsid wsp:val=&quot;002D5084&quot;/&gt;&lt;wsp:rsid wsp:val=&quot;002D5E95&quot;/&gt;&lt;wsp:rsid wsp:val=&quot;002D5FF8&quot;/&gt;&lt;wsp:rsid wsp:val=&quot;002E7A2B&quot;/&gt;&lt;wsp:rsid wsp:val=&quot;002F0033&quot;/&gt;&lt;wsp:rsid wsp:val=&quot;002F4B1D&quot;/&gt;&lt;wsp:rsid wsp:val=&quot;002F5748&quot;/&gt;&lt;wsp:rsid wsp:val=&quot;002F5E41&quot;/&gt;&lt;wsp:rsid wsp:val=&quot;002F7BF9&quot;/&gt;&lt;wsp:rsid wsp:val=&quot;0030107F&quot;/&gt;&lt;wsp:rsid wsp:val=&quot;00302069&quot;/&gt;&lt;wsp:rsid wsp:val=&quot;003063F0&quot;/&gt;&lt;wsp:rsid wsp:val=&quot;00306980&quot;/&gt;&lt;wsp:rsid wsp:val=&quot;003103B7&quot;/&gt;&lt;wsp:rsid wsp:val=&quot;00316734&quot;/&gt;&lt;wsp:rsid wsp:val=&quot;00317380&quot;/&gt;&lt;wsp:rsid wsp:val=&quot;00317F18&quot;/&gt;&lt;wsp:rsid wsp:val=&quot;0032640D&quot;/&gt;&lt;wsp:rsid wsp:val=&quot;00332356&quot;/&gt;&lt;wsp:rsid wsp:val=&quot;003415E2&quot;/&gt;&lt;wsp:rsid wsp:val=&quot;003427E4&quot;/&gt;&lt;wsp:rsid wsp:val=&quot;00343F66&quot;/&gt;&lt;wsp:rsid wsp:val=&quot;00344143&quot;/&gt;&lt;wsp:rsid wsp:val=&quot;00344822&quot;/&gt;&lt;wsp:rsid wsp:val=&quot;00350FB2&quot;/&gt;&lt;wsp:rsid wsp:val=&quot;00351F44&quot;/&gt;&lt;wsp:rsid wsp:val=&quot;003534CE&quot;/&gt;&lt;wsp:rsid wsp:val=&quot;00361465&quot;/&gt;&lt;wsp:rsid wsp:val=&quot;0036221D&quot;/&gt;&lt;wsp:rsid wsp:val=&quot;00364527&quot;/&gt;&lt;wsp:rsid wsp:val=&quot;00366EA3&quot;/&gt;&lt;wsp:rsid wsp:val=&quot;0037307B&quot;/&gt;&lt;wsp:rsid wsp:val=&quot;0037307D&quot;/&gt;&lt;wsp:rsid wsp:val=&quot;00373F15&quot;/&gt;&lt;wsp:rsid wsp:val=&quot;003746B3&quot;/&gt;&lt;wsp:rsid wsp:val=&quot;00381567&quot;/&gt;&lt;wsp:rsid wsp:val=&quot;00382CBE&quot;/&gt;&lt;wsp:rsid wsp:val=&quot;00385048&quot;/&gt;&lt;wsp:rsid wsp:val=&quot;00391E1B&quot;/&gt;&lt;wsp:rsid wsp:val=&quot;00394257&quot;/&gt;&lt;wsp:rsid wsp:val=&quot;00394402&quot;/&gt;&lt;wsp:rsid wsp:val=&quot;00394EDF&quot;/&gt;&lt;wsp:rsid wsp:val=&quot;003A01BC&quot;/&gt;&lt;wsp:rsid wsp:val=&quot;003A24FA&quot;/&gt;&lt;wsp:rsid wsp:val=&quot;003B031D&quot;/&gt;&lt;wsp:rsid wsp:val=&quot;003B03EE&quot;/&gt;&lt;wsp:rsid wsp:val=&quot;003B1472&quot;/&gt;&lt;wsp:rsid wsp:val=&quot;003B7927&quot;/&gt;&lt;wsp:rsid wsp:val=&quot;003C02A6&quot;/&gt;&lt;wsp:rsid wsp:val=&quot;003C39F7&quot;/&gt;&lt;wsp:rsid wsp:val=&quot;003C6978&quot;/&gt;&lt;wsp:rsid wsp:val=&quot;003D15CB&quot;/&gt;&lt;wsp:rsid wsp:val=&quot;003D1782&quot;/&gt;&lt;wsp:rsid wsp:val=&quot;003D3457&quot;/&gt;&lt;wsp:rsid wsp:val=&quot;003D3DCA&quot;/&gt;&lt;wsp:rsid wsp:val=&quot;003D6674&quot;/&gt;&lt;wsp:rsid wsp:val=&quot;003D6769&quot;/&gt;&lt;wsp:rsid wsp:val=&quot;003E0301&quot;/&gt;&lt;wsp:rsid wsp:val=&quot;003E0422&quot;/&gt;&lt;wsp:rsid wsp:val=&quot;003F365B&quot;/&gt;&lt;wsp:rsid wsp:val=&quot;003F4C53&quot;/&gt;&lt;wsp:rsid wsp:val=&quot;003F63C1&quot;/&gt;&lt;wsp:rsid wsp:val=&quot;0040088F&quot;/&gt;&lt;wsp:rsid wsp:val=&quot;00402E09&quot;/&gt;&lt;wsp:rsid wsp:val=&quot;00403775&quot;/&gt;&lt;wsp:rsid wsp:val=&quot;00406EB8&quot;/&gt;&lt;wsp:rsid wsp:val=&quot;00411EAB&quot;/&gt;&lt;wsp:rsid wsp:val=&quot;00415195&quot;/&gt;&lt;wsp:rsid wsp:val=&quot;004270D1&quot;/&gt;&lt;wsp:rsid wsp:val=&quot;004309DF&quot;/&gt;&lt;wsp:rsid wsp:val=&quot;0043187E&quot;/&gt;&lt;wsp:rsid wsp:val=&quot;00433787&quot;/&gt;&lt;wsp:rsid wsp:val=&quot;00436210&quot;/&gt;&lt;wsp:rsid wsp:val=&quot;00436AEC&quot;/&gt;&lt;wsp:rsid wsp:val=&quot;00442A2C&quot;/&gt;&lt;wsp:rsid wsp:val=&quot;004503EC&quot;/&gt;&lt;wsp:rsid wsp:val=&quot;00452500&quot;/&gt;&lt;wsp:rsid wsp:val=&quot;00452D5E&quot;/&gt;&lt;wsp:rsid wsp:val=&quot;004537F6&quot;/&gt;&lt;wsp:rsid wsp:val=&quot;0045380C&quot;/&gt;&lt;wsp:rsid wsp:val=&quot;004562BC&quot;/&gt;&lt;wsp:rsid wsp:val=&quot;00465F64&quot;/&gt;&lt;wsp:rsid wsp:val=&quot;00473ABF&quot;/&gt;&lt;wsp:rsid wsp:val=&quot;004748BE&quot;/&gt;&lt;wsp:rsid wsp:val=&quot;00476B0F&quot;/&gt;&lt;wsp:rsid wsp:val=&quot;00477BC6&quot;/&gt;&lt;wsp:rsid wsp:val=&quot;0048210E&quot;/&gt;&lt;wsp:rsid wsp:val=&quot;00485C49&quot;/&gt;&lt;wsp:rsid wsp:val=&quot;00487DB1&quot;/&gt;&lt;wsp:rsid wsp:val=&quot;00490F4D&quot;/&gt;&lt;wsp:rsid wsp:val=&quot;00491E80&quot;/&gt;&lt;wsp:rsid wsp:val=&quot;00492255&quot;/&gt;&lt;wsp:rsid wsp:val=&quot;00496238&quot;/&gt;&lt;wsp:rsid wsp:val=&quot;00496359&quot;/&gt;&lt;wsp:rsid wsp:val=&quot;004A02D5&quot;/&gt;&lt;wsp:rsid wsp:val=&quot;004A03B0&quot;/&gt;&lt;wsp:rsid wsp:val=&quot;004A082B&quot;/&gt;&lt;wsp:rsid wsp:val=&quot;004A46D4&quot;/&gt;&lt;wsp:rsid wsp:val=&quot;004A5F62&quot;/&gt;&lt;wsp:rsid wsp:val=&quot;004A62A8&quot;/&gt;&lt;wsp:rsid wsp:val=&quot;004A66EF&quot;/&gt;&lt;wsp:rsid wsp:val=&quot;004A6D17&quot;/&gt;&lt;wsp:rsid wsp:val=&quot;004B275D&quot;/&gt;&lt;wsp:rsid wsp:val=&quot;004B3A61&quot;/&gt;&lt;wsp:rsid wsp:val=&quot;004B7618&quot;/&gt;&lt;wsp:rsid wsp:val=&quot;004C51EB&quot;/&gt;&lt;wsp:rsid wsp:val=&quot;004C656C&quot;/&gt;&lt;wsp:rsid wsp:val=&quot;004D4690&quot;/&gt;&lt;wsp:rsid wsp:val=&quot;004D5A29&quot;/&gt;&lt;wsp:rsid wsp:val=&quot;004D77F0&quot;/&gt;&lt;wsp:rsid wsp:val=&quot;004E35F5&quot;/&gt;&lt;wsp:rsid wsp:val=&quot;004E556C&quot;/&gt;&lt;wsp:rsid wsp:val=&quot;004F59CA&quot;/&gt;&lt;wsp:rsid wsp:val=&quot;00500A20&quot;/&gt;&lt;wsp:rsid wsp:val=&quot;00504760&quot;/&gt;&lt;wsp:rsid wsp:val=&quot;005067CA&quot;/&gt;&lt;wsp:rsid wsp:val=&quot;00507283&quot;/&gt;&lt;wsp:rsid wsp:val=&quot;00510658&quot;/&gt;&lt;wsp:rsid wsp:val=&quot;00521180&quot;/&gt;&lt;wsp:rsid wsp:val=&quot;00522892&quot;/&gt;&lt;wsp:rsid wsp:val=&quot;0053178F&quot;/&gt;&lt;wsp:rsid wsp:val=&quot;00533390&quot;/&gt;&lt;wsp:rsid wsp:val=&quot;00542D6B&quot;/&gt;&lt;wsp:rsid wsp:val=&quot;00547DDA&quot;/&gt;&lt;wsp:rsid wsp:val=&quot;00550E37&quot;/&gt;&lt;wsp:rsid wsp:val=&quot;0055286B&quot;/&gt;&lt;wsp:rsid wsp:val=&quot;0055360B&quot;/&gt;&lt;wsp:rsid wsp:val=&quot;005614C4&quot;/&gt;&lt;wsp:rsid wsp:val=&quot;00562430&quot;/&gt;&lt;wsp:rsid wsp:val=&quot;00562471&quot;/&gt;&lt;wsp:rsid wsp:val=&quot;005625CB&quot;/&gt;&lt;wsp:rsid wsp:val=&quot;00563CE5&quot;/&gt;&lt;wsp:rsid wsp:val=&quot;0056665F&quot;/&gt;&lt;wsp:rsid wsp:val=&quot;005717BF&quot;/&gt;&lt;wsp:rsid wsp:val=&quot;00574D3F&quot;/&gt;&lt;wsp:rsid wsp:val=&quot;00576B30&quot;/&gt;&lt;wsp:rsid wsp:val=&quot;00583DE9&quot;/&gt;&lt;wsp:rsid wsp:val=&quot;00584A39&quot;/&gt;&lt;wsp:rsid wsp:val=&quot;00595B51&quot;/&gt;&lt;wsp:rsid wsp:val=&quot;005A04ED&quot;/&gt;&lt;wsp:rsid wsp:val=&quot;005A0755&quot;/&gt;&lt;wsp:rsid wsp:val=&quot;005A67FC&quot;/&gt;&lt;wsp:rsid wsp:val=&quot;005B3E66&quot;/&gt;&lt;wsp:rsid wsp:val=&quot;005B4E7E&quot;/&gt;&lt;wsp:rsid wsp:val=&quot;005B50F3&quot;/&gt;&lt;wsp:rsid wsp:val=&quot;005C1A48&quot;/&gt;&lt;wsp:rsid wsp:val=&quot;005C6EF1&quot;/&gt;&lt;wsp:rsid wsp:val=&quot;005D360A&quot;/&gt;&lt;wsp:rsid wsp:val=&quot;005D378E&quot;/&gt;&lt;wsp:rsid wsp:val=&quot;005D3849&quot;/&gt;&lt;wsp:rsid wsp:val=&quot;005D4C29&quot;/&gt;&lt;wsp:rsid wsp:val=&quot;005E0599&quot;/&gt;&lt;wsp:rsid wsp:val=&quot;005E3B8E&quot;/&gt;&lt;wsp:rsid wsp:val=&quot;005E4C40&quot;/&gt;&lt;wsp:rsid wsp:val=&quot;005E7043&quot;/&gt;&lt;wsp:rsid wsp:val=&quot;005F086A&quot;/&gt;&lt;wsp:rsid wsp:val=&quot;005F21CC&quot;/&gt;&lt;wsp:rsid wsp:val=&quot;005F3900&quot;/&gt;&lt;wsp:rsid wsp:val=&quot;005F50F5&quot;/&gt;&lt;wsp:rsid wsp:val=&quot;0060306E&quot;/&gt;&lt;wsp:rsid wsp:val=&quot;0060704E&quot;/&gt;&lt;wsp:rsid wsp:val=&quot;006079B5&quot;/&gt;&lt;wsp:rsid wsp:val=&quot;006137BA&quot;/&gt;&lt;wsp:rsid wsp:val=&quot;00613F07&quot;/&gt;&lt;wsp:rsid wsp:val=&quot;006141FF&quot;/&gt;&lt;wsp:rsid wsp:val=&quot;00621230&quot;/&gt;&lt;wsp:rsid wsp:val=&quot;006231E5&quot;/&gt;&lt;wsp:rsid wsp:val=&quot;006321E9&quot;/&gt;&lt;wsp:rsid wsp:val=&quot;00637B61&quot;/&gt;&lt;wsp:rsid wsp:val=&quot;00644F35&quot;/&gt;&lt;wsp:rsid wsp:val=&quot;00652556&quot;/&gt;&lt;wsp:rsid wsp:val=&quot;00654C35&quot;/&gt;&lt;wsp:rsid wsp:val=&quot;0065510E&quot;/&gt;&lt;wsp:rsid wsp:val=&quot;0066448C&quot;/&gt;&lt;wsp:rsid wsp:val=&quot;00664BA8&quot;/&gt;&lt;wsp:rsid wsp:val=&quot;006650C3&quot;/&gt;&lt;wsp:rsid wsp:val=&quot;00677EC9&quot;/&gt;&lt;wsp:rsid wsp:val=&quot;0068026E&quot;/&gt;&lt;wsp:rsid wsp:val=&quot;00683171&quot;/&gt;&lt;wsp:rsid wsp:val=&quot;00684B8F&quot;/&gt;&lt;wsp:rsid wsp:val=&quot;00687F1F&quot;/&gt;&lt;wsp:rsid wsp:val=&quot;006909ED&quot;/&gt;&lt;wsp:rsid wsp:val=&quot;0069369B&quot;/&gt;&lt;wsp:rsid wsp:val=&quot;00694939&quot;/&gt;&lt;wsp:rsid wsp:val=&quot;006968BD&quot;/&gt;&lt;wsp:rsid wsp:val=&quot;006A1085&quot;/&gt;&lt;wsp:rsid wsp:val=&quot;006A1363&quot;/&gt;&lt;wsp:rsid wsp:val=&quot;006A2D43&quot;/&gt;&lt;wsp:rsid wsp:val=&quot;006A315A&quot;/&gt;&lt;wsp:rsid wsp:val=&quot;006A5B34&quot;/&gt;&lt;wsp:rsid wsp:val=&quot;006B01D0&quot;/&gt;&lt;wsp:rsid wsp:val=&quot;006B13A0&quot;/&gt;&lt;wsp:rsid wsp:val=&quot;006B2B5C&quot;/&gt;&lt;wsp:rsid wsp:val=&quot;006B3B26&quot;/&gt;&lt;wsp:rsid wsp:val=&quot;006B4B96&quot;/&gt;&lt;wsp:rsid wsp:val=&quot;006B5BE3&quot;/&gt;&lt;wsp:rsid wsp:val=&quot;006C0A9F&quot;/&gt;&lt;wsp:rsid wsp:val=&quot;006C119A&quot;/&gt;&lt;wsp:rsid wsp:val=&quot;006C1B7C&quot;/&gt;&lt;wsp:rsid wsp:val=&quot;006C3B79&quot;/&gt;&lt;wsp:rsid wsp:val=&quot;006C5C7B&quot;/&gt;&lt;wsp:rsid wsp:val=&quot;006D430D&quot;/&gt;&lt;wsp:rsid wsp:val=&quot;006D4EAD&quot;/&gt;&lt;wsp:rsid wsp:val=&quot;006D5952&quot;/&gt;&lt;wsp:rsid wsp:val=&quot;006D741F&quot;/&gt;&lt;wsp:rsid wsp:val=&quot;006E2F64&quot;/&gt;&lt;wsp:rsid wsp:val=&quot;006E5843&quot;/&gt;&lt;wsp:rsid wsp:val=&quot;006F3F4D&quot;/&gt;&lt;wsp:rsid wsp:val=&quot;006F6B9F&quot;/&gt;&lt;wsp:rsid wsp:val=&quot;006F74D3&quot;/&gt;&lt;wsp:rsid wsp:val=&quot;007001C3&quot;/&gt;&lt;wsp:rsid wsp:val=&quot;00702C69&quot;/&gt;&lt;wsp:rsid wsp:val=&quot;00702E26&quot;/&gt;&lt;wsp:rsid wsp:val=&quot;0070346C&quot;/&gt;&lt;wsp:rsid wsp:val=&quot;00703618&quot;/&gt;&lt;wsp:rsid wsp:val=&quot;00704B10&quot;/&gt;&lt;wsp:rsid wsp:val=&quot;00706AA5&quot;/&gt;&lt;wsp:rsid wsp:val=&quot;00707D22&quot;/&gt;&lt;wsp:rsid wsp:val=&quot;007149FE&quot;/&gt;&lt;wsp:rsid wsp:val=&quot;00714CEF&quot;/&gt;&lt;wsp:rsid wsp:val=&quot;00716428&quot;/&gt;&lt;wsp:rsid wsp:val=&quot;00720BEF&quot;/&gt;&lt;wsp:rsid wsp:val=&quot;00723D69&quot;/&gt;&lt;wsp:rsid wsp:val=&quot;00724E44&quot;/&gt;&lt;wsp:rsid wsp:val=&quot;00725FA3&quot;/&gt;&lt;wsp:rsid wsp:val=&quot;00734C60&quot;/&gt;&lt;wsp:rsid wsp:val=&quot;00736383&quot;/&gt;&lt;wsp:rsid wsp:val=&quot;007366AA&quot;/&gt;&lt;wsp:rsid wsp:val=&quot;0073692A&quot;/&gt;&lt;wsp:rsid wsp:val=&quot;007371CF&quot;/&gt;&lt;wsp:rsid wsp:val=&quot;007433B7&quot;/&gt;&lt;wsp:rsid wsp:val=&quot;00746AE2&quot;/&gt;&lt;wsp:rsid wsp:val=&quot;007523D3&quot;/&gt;&lt;wsp:rsid wsp:val=&quot;00756C9D&quot;/&gt;&lt;wsp:rsid wsp:val=&quot;00762DAD&quot;/&gt;&lt;wsp:rsid wsp:val=&quot;00763051&quot;/&gt;&lt;wsp:rsid wsp:val=&quot;007647D9&quot;/&gt;&lt;wsp:rsid wsp:val=&quot;00765166&quot;/&gt;&lt;wsp:rsid wsp:val=&quot;00770119&quot;/&gt;&lt;wsp:rsid wsp:val=&quot;007718B2&quot;/&gt;&lt;wsp:rsid wsp:val=&quot;007745D5&quot;/&gt;&lt;wsp:rsid wsp:val=&quot;00776F4B&quot;/&gt;&lt;wsp:rsid wsp:val=&quot;0077756B&quot;/&gt;&lt;wsp:rsid wsp:val=&quot;00781182&quot;/&gt;&lt;wsp:rsid wsp:val=&quot;00781D13&quot;/&gt;&lt;wsp:rsid wsp:val=&quot;0078238F&quot;/&gt;&lt;wsp:rsid wsp:val=&quot;007829C7&quot;/&gt;&lt;wsp:rsid wsp:val=&quot;0078715D&quot;/&gt;&lt;wsp:rsid wsp:val=&quot;0078717E&quot;/&gt;&lt;wsp:rsid wsp:val=&quot;00787487&quot;/&gt;&lt;wsp:rsid wsp:val=&quot;00790CCA&quot;/&gt;&lt;wsp:rsid wsp:val=&quot;00792DF8&quot;/&gt;&lt;wsp:rsid wsp:val=&quot;00793936&quot;/&gt;&lt;wsp:rsid wsp:val=&quot;0079407B&quot;/&gt;&lt;wsp:rsid wsp:val=&quot;00795569&quot;/&gt;&lt;wsp:rsid wsp:val=&quot;0079724A&quot;/&gt;&lt;wsp:rsid wsp:val=&quot;007974B0&quot;/&gt;&lt;wsp:rsid wsp:val=&quot;007A31E9&quot;/&gt;&lt;wsp:rsid wsp:val=&quot;007B24C0&quot;/&gt;&lt;wsp:rsid wsp:val=&quot;007B4610&quot;/&gt;&lt;wsp:rsid wsp:val=&quot;007B4AB5&quot;/&gt;&lt;wsp:rsid wsp:val=&quot;007C2CAB&quot;/&gt;&lt;wsp:rsid wsp:val=&quot;007C3E6A&quot;/&gt;&lt;wsp:rsid wsp:val=&quot;007C50F3&quot;/&gt;&lt;wsp:rsid wsp:val=&quot;007D1E71&quot;/&gt;&lt;wsp:rsid wsp:val=&quot;007D32FC&quot;/&gt;&lt;wsp:rsid wsp:val=&quot;007D3A88&quot;/&gt;&lt;wsp:rsid wsp:val=&quot;007D3A95&quot;/&gt;&lt;wsp:rsid wsp:val=&quot;007E0CCC&quot;/&gt;&lt;wsp:rsid wsp:val=&quot;007E1969&quot;/&gt;&lt;wsp:rsid wsp:val=&quot;007E1C08&quot;/&gt;&lt;wsp:rsid wsp:val=&quot;007E4934&quot;/&gt;&lt;wsp:rsid wsp:val=&quot;007E69D7&quot;/&gt;&lt;wsp:rsid wsp:val=&quot;007F00E2&quot;/&gt;&lt;wsp:rsid wsp:val=&quot;007F0185&quot;/&gt;&lt;wsp:rsid wsp:val=&quot;007F04E3&quot;/&gt;&lt;wsp:rsid wsp:val=&quot;007F15E2&quot;/&gt;&lt;wsp:rsid wsp:val=&quot;007F2408&quot;/&gt;&lt;wsp:rsid wsp:val=&quot;007F3857&quot;/&gt;&lt;wsp:rsid wsp:val=&quot;007F6A4D&quot;/&gt;&lt;wsp:rsid wsp:val=&quot;00807C47&quot;/&gt;&lt;wsp:rsid wsp:val=&quot;0081073E&quot;/&gt;&lt;wsp:rsid wsp:val=&quot;00812C0D&quot;/&gt;&lt;wsp:rsid wsp:val=&quot;00812DF2&quot;/&gt;&lt;wsp:rsid wsp:val=&quot;00820340&quot;/&gt;&lt;wsp:rsid wsp:val=&quot;00824172&quot;/&gt;&lt;wsp:rsid wsp:val=&quot;008252C4&quot;/&gt;&lt;wsp:rsid wsp:val=&quot;00826084&quot;/&gt;&lt;wsp:rsid wsp:val=&quot;008262DF&quot;/&gt;&lt;wsp:rsid wsp:val=&quot;00830165&quot;/&gt;&lt;wsp:rsid wsp:val=&quot;00833D39&quot;/&gt;&lt;wsp:rsid wsp:val=&quot;00835128&quot;/&gt;&lt;wsp:rsid wsp:val=&quot;0083760D&quot;/&gt;&lt;wsp:rsid wsp:val=&quot;00840CF3&quot;/&gt;&lt;wsp:rsid wsp:val=&quot;00843001&quot;/&gt;&lt;wsp:rsid wsp:val=&quot;008471E7&quot;/&gt;&lt;wsp:rsid wsp:val=&quot;008478AC&quot;/&gt;&lt;wsp:rsid wsp:val=&quot;00851DD2&quot;/&gt;&lt;wsp:rsid wsp:val=&quot;00852BC6&quot;/&gt;&lt;wsp:rsid wsp:val=&quot;00854D19&quot;/&gt;&lt;wsp:rsid wsp:val=&quot;00855EC2&quot;/&gt;&lt;wsp:rsid wsp:val=&quot;0086137F&quot;/&gt;&lt;wsp:rsid wsp:val=&quot;00864AB5&quot;/&gt;&lt;wsp:rsid wsp:val=&quot;00865803&quot;/&gt;&lt;wsp:rsid wsp:val=&quot;00870E69&quot;/&gt;&lt;wsp:rsid wsp:val=&quot;00871A06&quot;/&gt;&lt;wsp:rsid wsp:val=&quot;00876BC3&quot;/&gt;&lt;wsp:rsid wsp:val=&quot;00877A31&quot;/&gt;&lt;wsp:rsid wsp:val=&quot;008841D4&quot;/&gt;&lt;wsp:rsid wsp:val=&quot;0088617F&quot;/&gt;&lt;wsp:rsid wsp:val=&quot;00890ACE&quot;/&gt;&lt;wsp:rsid wsp:val=&quot;008930B0&quot;/&gt;&lt;wsp:rsid wsp:val=&quot;008931F2&quot;/&gt;&lt;wsp:rsid wsp:val=&quot;0089440E&quot;/&gt;&lt;wsp:rsid wsp:val=&quot;008954A1&quot;/&gt;&lt;wsp:rsid wsp:val=&quot;008A0389&quot;/&gt;&lt;wsp:rsid wsp:val=&quot;008A3E09&quot;/&gt;&lt;wsp:rsid wsp:val=&quot;008A4C4D&quot;/&gt;&lt;wsp:rsid wsp:val=&quot;008A4E5F&quot;/&gt;&lt;wsp:rsid wsp:val=&quot;008A6539&quot;/&gt;&lt;wsp:rsid wsp:val=&quot;008A6968&quot;/&gt;&lt;wsp:rsid wsp:val=&quot;008B125A&quot;/&gt;&lt;wsp:rsid wsp:val=&quot;008B39ED&quot;/&gt;&lt;wsp:rsid wsp:val=&quot;008B6479&quot;/&gt;&lt;wsp:rsid wsp:val=&quot;008B69A7&quot;/&gt;&lt;wsp:rsid wsp:val=&quot;008C5FFF&quot;/&gt;&lt;wsp:rsid wsp:val=&quot;008C7805&quot;/&gt;&lt;wsp:rsid wsp:val=&quot;008D0E22&quot;/&gt;&lt;wsp:rsid wsp:val=&quot;008D32F8&quot;/&gt;&lt;wsp:rsid wsp:val=&quot;008D5C06&quot;/&gt;&lt;wsp:rsid wsp:val=&quot;008E01C2&quot;/&gt;&lt;wsp:rsid wsp:val=&quot;008E0F0A&quot;/&gt;&lt;wsp:rsid wsp:val=&quot;008E1B14&quot;/&gt;&lt;wsp:rsid wsp:val=&quot;008E55FA&quot;/&gt;&lt;wsp:rsid wsp:val=&quot;008E5CD7&quot;/&gt;&lt;wsp:rsid wsp:val=&quot;008E5F99&quot;/&gt;&lt;wsp:rsid wsp:val=&quot;008F17CD&quot;/&gt;&lt;wsp:rsid wsp:val=&quot;008F3918&quot;/&gt;&lt;wsp:rsid wsp:val=&quot;008F6D04&quot;/&gt;&lt;wsp:rsid wsp:val=&quot;008F7423&quot;/&gt;&lt;wsp:rsid wsp:val=&quot;008F78D6&quot;/&gt;&lt;wsp:rsid wsp:val=&quot;00900504&quot;/&gt;&lt;wsp:rsid wsp:val=&quot;00901B59&quot;/&gt;&lt;wsp:rsid wsp:val=&quot;009039B9&quot;/&gt;&lt;wsp:rsid wsp:val=&quot;009045C0&quot;/&gt;&lt;wsp:rsid wsp:val=&quot;009052FC&quot;/&gt;&lt;wsp:rsid wsp:val=&quot;009108DA&quot;/&gt;&lt;wsp:rsid wsp:val=&quot;00910E50&quot;/&gt;&lt;wsp:rsid wsp:val=&quot;00911B8E&quot;/&gt;&lt;wsp:rsid wsp:val=&quot;0091305F&quot;/&gt;&lt;wsp:rsid wsp:val=&quot;009211B4&quot;/&gt;&lt;wsp:rsid wsp:val=&quot;0092351D&quot;/&gt;&lt;wsp:rsid wsp:val=&quot;009264CF&quot;/&gt;&lt;wsp:rsid wsp:val=&quot;009316D8&quot;/&gt;&lt;wsp:rsid wsp:val=&quot;00935B0B&quot;/&gt;&lt;wsp:rsid wsp:val=&quot;009404EE&quot;/&gt;&lt;wsp:rsid wsp:val=&quot;00940CAB&quot;/&gt;&lt;wsp:rsid wsp:val=&quot;00942768&quot;/&gt;&lt;wsp:rsid wsp:val=&quot;00942BCD&quot;/&gt;&lt;wsp:rsid wsp:val=&quot;00947849&quot;/&gt;&lt;wsp:rsid wsp:val=&quot;00950EB3&quot;/&gt;&lt;wsp:rsid wsp:val=&quot;00951013&quot;/&gt;&lt;wsp:rsid wsp:val=&quot;009517F9&quot;/&gt;&lt;wsp:rsid wsp:val=&quot;009527AF&quot;/&gt;&lt;wsp:rsid wsp:val=&quot;00953B26&quot;/&gt;&lt;wsp:rsid wsp:val=&quot;00953C18&quot;/&gt;&lt;wsp:rsid wsp:val=&quot;00954063&quot;/&gt;&lt;wsp:rsid wsp:val=&quot;00954637&quot;/&gt;&lt;wsp:rsid wsp:val=&quot;00954EB0&quot;/&gt;&lt;wsp:rsid wsp:val=&quot;00956B31&quot;/&gt;&lt;wsp:rsid wsp:val=&quot;00960707&quot;/&gt;&lt;wsp:rsid wsp:val=&quot;00966E07&quot;/&gt;&lt;wsp:rsid wsp:val=&quot;00973E40&quot;/&gt;&lt;wsp:rsid wsp:val=&quot;009749E7&quot;/&gt;&lt;wsp:rsid wsp:val=&quot;00982732&quot;/&gt;&lt;wsp:rsid wsp:val=&quot;009827FC&quot;/&gt;&lt;wsp:rsid wsp:val=&quot;009847F1&quot;/&gt;&lt;wsp:rsid wsp:val=&quot;00986711&quot;/&gt;&lt;wsp:rsid wsp:val=&quot;0099114B&quot;/&gt;&lt;wsp:rsid wsp:val=&quot;00992728&quot;/&gt;&lt;wsp:rsid wsp:val=&quot;00994F7D&quot;/&gt;&lt;wsp:rsid wsp:val=&quot;009959E1&quot;/&gt;&lt;wsp:rsid wsp:val=&quot;009A3671&quot;/&gt;&lt;wsp:rsid wsp:val=&quot;009B7182&quot;/&gt;&lt;wsp:rsid wsp:val=&quot;009C0B27&quot;/&gt;&lt;wsp:rsid wsp:val=&quot;009C32F8&quot;/&gt;&lt;wsp:rsid wsp:val=&quot;009C3726&quot;/&gt;&lt;wsp:rsid wsp:val=&quot;009C37FE&quot;/&gt;&lt;wsp:rsid wsp:val=&quot;009C39B7&quot;/&gt;&lt;wsp:rsid wsp:val=&quot;009C44AF&quot;/&gt;&lt;wsp:rsid wsp:val=&quot;009C5655&quot;/&gt;&lt;wsp:rsid wsp:val=&quot;009C5CA2&quot;/&gt;&lt;wsp:rsid wsp:val=&quot;009D038A&quot;/&gt;&lt;wsp:rsid wsp:val=&quot;009D3B62&quot;/&gt;&lt;wsp:rsid wsp:val=&quot;009D4190&quot;/&gt;&lt;wsp:rsid wsp:val=&quot;009D4F4D&quot;/&gt;&lt;wsp:rsid wsp:val=&quot;009D63E8&quot;/&gt;&lt;wsp:rsid wsp:val=&quot;009E33C0&quot;/&gt;&lt;wsp:rsid wsp:val=&quot;009E3424&quot;/&gt;&lt;wsp:rsid wsp:val=&quot;009E3CA0&quot;/&gt;&lt;wsp:rsid wsp:val=&quot;009E5D95&quot;/&gt;&lt;wsp:rsid wsp:val=&quot;009E699D&quot;/&gt;&lt;wsp:rsid wsp:val=&quot;009E77D4&quot;/&gt;&lt;wsp:rsid wsp:val=&quot;009E7B53&quot;/&gt;&lt;wsp:rsid wsp:val=&quot;009E7D9E&quot;/&gt;&lt;wsp:rsid wsp:val=&quot;009F20FB&quot;/&gt;&lt;wsp:rsid wsp:val=&quot;009F5281&quot;/&gt;&lt;wsp:rsid wsp:val=&quot;009F60A6&quot;/&gt;&lt;wsp:rsid wsp:val=&quot;00A01A32&quot;/&gt;&lt;wsp:rsid wsp:val=&quot;00A027B5&quot;/&gt;&lt;wsp:rsid wsp:val=&quot;00A02C76&quot;/&gt;&lt;wsp:rsid wsp:val=&quot;00A069A6&quot;/&gt;&lt;wsp:rsid wsp:val=&quot;00A11143&quot;/&gt;&lt;wsp:rsid wsp:val=&quot;00A11DA1&quot;/&gt;&lt;wsp:rsid wsp:val=&quot;00A14C74&quot;/&gt;&lt;wsp:rsid wsp:val=&quot;00A2282B&quot;/&gt;&lt;wsp:rsid wsp:val=&quot;00A262F4&quot;/&gt;&lt;wsp:rsid wsp:val=&quot;00A30A12&quot;/&gt;&lt;wsp:rsid wsp:val=&quot;00A36343&quot;/&gt;&lt;wsp:rsid wsp:val=&quot;00A40147&quot;/&gt;&lt;wsp:rsid wsp:val=&quot;00A40E66&quot;/&gt;&lt;wsp:rsid wsp:val=&quot;00A422C7&quot;/&gt;&lt;wsp:rsid wsp:val=&quot;00A42EA0&quot;/&gt;&lt;wsp:rsid wsp:val=&quot;00A43E22&quot;/&gt;&lt;wsp:rsid wsp:val=&quot;00A44A5E&quot;/&gt;&lt;wsp:rsid wsp:val=&quot;00A46B3B&quot;/&gt;&lt;wsp:rsid wsp:val=&quot;00A57161&quot;/&gt;&lt;wsp:rsid wsp:val=&quot;00A62FFB&quot;/&gt;&lt;wsp:rsid wsp:val=&quot;00A6461E&quot;/&gt;&lt;wsp:rsid wsp:val=&quot;00A64F5A&quot;/&gt;&lt;wsp:rsid wsp:val=&quot;00A66EAC&quot;/&gt;&lt;wsp:rsid wsp:val=&quot;00A700F3&quot;/&gt;&lt;wsp:rsid wsp:val=&quot;00A71F10&quot;/&gt;&lt;wsp:rsid wsp:val=&quot;00A748E3&quot;/&gt;&lt;wsp:rsid wsp:val=&quot;00A76E85&quot;/&gt;&lt;wsp:rsid wsp:val=&quot;00A779A1&quot;/&gt;&lt;wsp:rsid wsp:val=&quot;00A80593&quot;/&gt;&lt;wsp:rsid wsp:val=&quot;00A8156B&quot;/&gt;&lt;wsp:rsid wsp:val=&quot;00A821AC&quot;/&gt;&lt;wsp:rsid wsp:val=&quot;00A825A3&quot;/&gt;&lt;wsp:rsid wsp:val=&quot;00A83407&quot;/&gt;&lt;wsp:rsid wsp:val=&quot;00A83FE2&quot;/&gt;&lt;wsp:rsid wsp:val=&quot;00A845A7&quot;/&gt;&lt;wsp:rsid wsp:val=&quot;00A85193&quot;/&gt;&lt;wsp:rsid wsp:val=&quot;00A858AC&quot;/&gt;&lt;wsp:rsid wsp:val=&quot;00A868ED&quot;/&gt;&lt;wsp:rsid wsp:val=&quot;00A872DF&quot;/&gt;&lt;wsp:rsid wsp:val=&quot;00A92F00&quot;/&gt;&lt;wsp:rsid wsp:val=&quot;00A936A3&quot;/&gt;&lt;wsp:rsid wsp:val=&quot;00AA05AD&quot;/&gt;&lt;wsp:rsid wsp:val=&quot;00AA3D13&quot;/&gt;&lt;wsp:rsid wsp:val=&quot;00AA4ED5&quot;/&gt;&lt;wsp:rsid wsp:val=&quot;00AB28F0&quot;/&gt;&lt;wsp:rsid wsp:val=&quot;00AB4F91&quot;/&gt;&lt;wsp:rsid wsp:val=&quot;00AC1E3E&quot;/&gt;&lt;wsp:rsid wsp:val=&quot;00AC22B4&quot;/&gt;&lt;wsp:rsid wsp:val=&quot;00AC3B41&quot;/&gt;&lt;wsp:rsid wsp:val=&quot;00AC60EF&quot;/&gt;&lt;wsp:rsid wsp:val=&quot;00AD0646&quot;/&gt;&lt;wsp:rsid wsp:val=&quot;00AE413D&quot;/&gt;&lt;wsp:rsid wsp:val=&quot;00AF1730&quot;/&gt;&lt;wsp:rsid wsp:val=&quot;00AF3C34&quot;/&gt;&lt;wsp:rsid wsp:val=&quot;00AF3C7B&quot;/&gt;&lt;wsp:rsid wsp:val=&quot;00AF3EB0&quot;/&gt;&lt;wsp:rsid wsp:val=&quot;00AF3F43&quot;/&gt;&lt;wsp:rsid wsp:val=&quot;00AF4123&quot;/&gt;&lt;wsp:rsid wsp:val=&quot;00AF49CC&quot;/&gt;&lt;wsp:rsid wsp:val=&quot;00AF604E&quot;/&gt;&lt;wsp:rsid wsp:val=&quot;00B02ECA&quot;/&gt;&lt;wsp:rsid wsp:val=&quot;00B04D21&quot;/&gt;&lt;wsp:rsid wsp:val=&quot;00B0500F&quot;/&gt;&lt;wsp:rsid wsp:val=&quot;00B05FCD&quot;/&gt;&lt;wsp:rsid wsp:val=&quot;00B068AB&quot;/&gt;&lt;wsp:rsid wsp:val=&quot;00B06E78&quot;/&gt;&lt;wsp:rsid wsp:val=&quot;00B110F0&quot;/&gt;&lt;wsp:rsid wsp:val=&quot;00B11187&quot;/&gt;&lt;wsp:rsid wsp:val=&quot;00B1396B&quot;/&gt;&lt;wsp:rsid wsp:val=&quot;00B15452&quot;/&gt;&lt;wsp:rsid wsp:val=&quot;00B36D67&quot;/&gt;&lt;wsp:rsid wsp:val=&quot;00B41905&quot;/&gt;&lt;wsp:rsid wsp:val=&quot;00B42A02&quot;/&gt;&lt;wsp:rsid wsp:val=&quot;00B43AD7&quot;/&gt;&lt;wsp:rsid wsp:val=&quot;00B4429E&quot;/&gt;&lt;wsp:rsid wsp:val=&quot;00B459CE&quot;/&gt;&lt;wsp:rsid wsp:val=&quot;00B50E7E&quot;/&gt;&lt;wsp:rsid wsp:val=&quot;00B50EC1&quot;/&gt;&lt;wsp:rsid wsp:val=&quot;00B5532F&quot;/&gt;&lt;wsp:rsid wsp:val=&quot;00B55783&quot;/&gt;&lt;wsp:rsid wsp:val=&quot;00B55DAF&quot;/&gt;&lt;wsp:rsid wsp:val=&quot;00B56F8A&quot;/&gt;&lt;wsp:rsid wsp:val=&quot;00B57D29&quot;/&gt;&lt;wsp:rsid wsp:val=&quot;00B6579A&quot;/&gt;&lt;wsp:rsid wsp:val=&quot;00B66B49&quot;/&gt;&lt;wsp:rsid wsp:val=&quot;00B71208&quot;/&gt;&lt;wsp:rsid wsp:val=&quot;00B72B8F&quot;/&gt;&lt;wsp:rsid wsp:val=&quot;00B74356&quot;/&gt;&lt;wsp:rsid wsp:val=&quot;00B74FFD&quot;/&gt;&lt;wsp:rsid wsp:val=&quot;00B8100C&quot;/&gt;&lt;wsp:rsid wsp:val=&quot;00B82691&quot;/&gt;&lt;wsp:rsid wsp:val=&quot;00B82F6B&quot;/&gt;&lt;wsp:rsid wsp:val=&quot;00B83CAA&quot;/&gt;&lt;wsp:rsid wsp:val=&quot;00B84553&quot;/&gt;&lt;wsp:rsid wsp:val=&quot;00B851B2&quot;/&gt;&lt;wsp:rsid wsp:val=&quot;00B90CEF&quot;/&gt;&lt;wsp:rsid wsp:val=&quot;00B94D69&quot;/&gt;&lt;wsp:rsid wsp:val=&quot;00BA1D4F&quot;/&gt;&lt;wsp:rsid wsp:val=&quot;00BA651E&quot;/&gt;&lt;wsp:rsid wsp:val=&quot;00BA7213&quot;/&gt;&lt;wsp:rsid wsp:val=&quot;00BB1E66&quot;/&gt;&lt;wsp:rsid wsp:val=&quot;00BB238D&quot;/&gt;&lt;wsp:rsid wsp:val=&quot;00BB346A&quot;/&gt;&lt;wsp:rsid wsp:val=&quot;00BB4685&quot;/&gt;&lt;wsp:rsid wsp:val=&quot;00BB62D4&quot;/&gt;&lt;wsp:rsid wsp:val=&quot;00BB7353&quot;/&gt;&lt;wsp:rsid wsp:val=&quot;00BC083D&quot;/&gt;&lt;wsp:rsid wsp:val=&quot;00BC2D94&quot;/&gt;&lt;wsp:rsid wsp:val=&quot;00BC378C&quot;/&gt;&lt;wsp:rsid wsp:val=&quot;00BC43FE&quot;/&gt;&lt;wsp:rsid wsp:val=&quot;00BC589D&quot;/&gt;&lt;wsp:rsid wsp:val=&quot;00BC7DD8&quot;/&gt;&lt;wsp:rsid wsp:val=&quot;00BD68C2&quot;/&gt;&lt;wsp:rsid wsp:val=&quot;00BD78BB&quot;/&gt;&lt;wsp:rsid wsp:val=&quot;00BE16B4&quot;/&gt;&lt;wsp:rsid wsp:val=&quot;00BE3677&quot;/&gt;&lt;wsp:rsid wsp:val=&quot;00BE60D9&quot;/&gt;&lt;wsp:rsid wsp:val=&quot;00BF133E&quot;/&gt;&lt;wsp:rsid wsp:val=&quot;00BF13F4&quot;/&gt;&lt;wsp:rsid wsp:val=&quot;00BF3D11&quot;/&gt;&lt;wsp:rsid wsp:val=&quot;00BF3EFB&quot;/&gt;&lt;wsp:rsid wsp:val=&quot;00BF74AB&quot;/&gt;&lt;wsp:rsid wsp:val=&quot;00C00384&quot;/&gt;&lt;wsp:rsid wsp:val=&quot;00C03347&quot;/&gt;&lt;wsp:rsid wsp:val=&quot;00C1047B&quot;/&gt;&lt;wsp:rsid wsp:val=&quot;00C20BC4&quot;/&gt;&lt;wsp:rsid wsp:val=&quot;00C220D6&quot;/&gt;&lt;wsp:rsid wsp:val=&quot;00C23C20&quot;/&gt;&lt;wsp:rsid wsp:val=&quot;00C331DE&quot;/&gt;&lt;wsp:rsid wsp:val=&quot;00C356CF&quot;/&gt;&lt;wsp:rsid wsp:val=&quot;00C40A36&quot;/&gt;&lt;wsp:rsid wsp:val=&quot;00C425C6&quot;/&gt;&lt;wsp:rsid wsp:val=&quot;00C42862&quot;/&gt;&lt;wsp:rsid wsp:val=&quot;00C42A98&quot;/&gt;&lt;wsp:rsid wsp:val=&quot;00C45501&quot;/&gt;&lt;wsp:rsid wsp:val=&quot;00C460D6&quot;/&gt;&lt;wsp:rsid wsp:val=&quot;00C47463&quot;/&gt;&lt;wsp:rsid wsp:val=&quot;00C529BA&quot;/&gt;&lt;wsp:rsid wsp:val=&quot;00C54986&quot;/&gt;&lt;wsp:rsid wsp:val=&quot;00C56F15&quot;/&gt;&lt;wsp:rsid wsp:val=&quot;00C60E12&quot;/&gt;&lt;wsp:rsid wsp:val=&quot;00C6237A&quot;/&gt;&lt;wsp:rsid wsp:val=&quot;00C71B99&quot;/&gt;&lt;wsp:rsid wsp:val=&quot;00C72CB8&quot;/&gt;&lt;wsp:rsid wsp:val=&quot;00C730AC&quot;/&gt;&lt;wsp:rsid wsp:val=&quot;00C8006D&quot;/&gt;&lt;wsp:rsid wsp:val=&quot;00C81A63&quot;/&gt;&lt;wsp:rsid wsp:val=&quot;00C83435&quot;/&gt;&lt;wsp:rsid wsp:val=&quot;00C84BB2&quot;/&gt;&lt;wsp:rsid wsp:val=&quot;00C94AB1&quot;/&gt;&lt;wsp:rsid wsp:val=&quot;00C97998&quot;/&gt;&lt;wsp:rsid wsp:val=&quot;00CA4F12&quot;/&gt;&lt;wsp:rsid wsp:val=&quot;00CB2C4F&quot;/&gt;&lt;wsp:rsid wsp:val=&quot;00CB4714&quot;/&gt;&lt;wsp:rsid wsp:val=&quot;00CB695F&quot;/&gt;&lt;wsp:rsid wsp:val=&quot;00CC1459&quot;/&gt;&lt;wsp:rsid wsp:val=&quot;00CC2555&quot;/&gt;&lt;wsp:rsid wsp:val=&quot;00CC3529&quot;/&gt;&lt;wsp:rsid wsp:val=&quot;00CC4849&quot;/&gt;&lt;wsp:rsid wsp:val=&quot;00CC4B10&quot;/&gt;&lt;wsp:rsid wsp:val=&quot;00CC5816&quot;/&gt;&lt;wsp:rsid wsp:val=&quot;00CC7355&quot;/&gt;&lt;wsp:rsid wsp:val=&quot;00CD2B96&quot;/&gt;&lt;wsp:rsid wsp:val=&quot;00CD6BE6&quot;/&gt;&lt;wsp:rsid wsp:val=&quot;00CE0044&quot;/&gt;&lt;wsp:rsid wsp:val=&quot;00CE1987&quot;/&gt;&lt;wsp:rsid wsp:val=&quot;00CE1F95&quot;/&gt;&lt;wsp:rsid wsp:val=&quot;00CE4EBA&quot;/&gt;&lt;wsp:rsid wsp:val=&quot;00CE6ABA&quot;/&gt;&lt;wsp:rsid wsp:val=&quot;00CF112D&quot;/&gt;&lt;wsp:rsid wsp:val=&quot;00CF1A1D&quot;/&gt;&lt;wsp:rsid wsp:val=&quot;00CF31B5&quot;/&gt;&lt;wsp:rsid wsp:val=&quot;00CF37C2&quot;/&gt;&lt;wsp:rsid wsp:val=&quot;00CF5C00&quot;/&gt;&lt;wsp:rsid wsp:val=&quot;00CF6553&quot;/&gt;&lt;wsp:rsid wsp:val=&quot;00D0169B&quot;/&gt;&lt;wsp:rsid wsp:val=&quot;00D0293C&quot;/&gt;&lt;wsp:rsid wsp:val=&quot;00D06100&quot;/&gt;&lt;wsp:rsid wsp:val=&quot;00D0743F&quot;/&gt;&lt;wsp:rsid wsp:val=&quot;00D1458C&quot;/&gt;&lt;wsp:rsid wsp:val=&quot;00D213AA&quot;/&gt;&lt;wsp:rsid wsp:val=&quot;00D215D5&quot;/&gt;&lt;wsp:rsid wsp:val=&quot;00D25CCD&quot;/&gt;&lt;wsp:rsid wsp:val=&quot;00D3054B&quot;/&gt;&lt;wsp:rsid wsp:val=&quot;00D3504D&quot;/&gt;&lt;wsp:rsid wsp:val=&quot;00D42797&quot;/&gt;&lt;wsp:rsid wsp:val=&quot;00D511B9&quot;/&gt;&lt;wsp:rsid wsp:val=&quot;00D5139B&quot;/&gt;&lt;wsp:rsid wsp:val=&quot;00D5315C&quot;/&gt;&lt;wsp:rsid wsp:val=&quot;00D5466E&quot;/&gt;&lt;wsp:rsid wsp:val=&quot;00D572D5&quot;/&gt;&lt;wsp:rsid wsp:val=&quot;00D572D8&quot;/&gt;&lt;wsp:rsid wsp:val=&quot;00D6258C&quot;/&gt;&lt;wsp:rsid wsp:val=&quot;00D63945&quot;/&gt;&lt;wsp:rsid wsp:val=&quot;00D73D02&quot;/&gt;&lt;wsp:rsid wsp:val=&quot;00D73E93&quot;/&gt;&lt;wsp:rsid wsp:val=&quot;00D80390&quot;/&gt;&lt;wsp:rsid wsp:val=&quot;00D8098C&quot;/&gt;&lt;wsp:rsid wsp:val=&quot;00D837B8&quot;/&gt;&lt;wsp:rsid wsp:val=&quot;00D85138&quot;/&gt;&lt;wsp:rsid wsp:val=&quot;00D854E6&quot;/&gt;&lt;wsp:rsid wsp:val=&quot;00D85967&quot;/&gt;&lt;wsp:rsid wsp:val=&quot;00D86F01&quot;/&gt;&lt;wsp:rsid wsp:val=&quot;00D902A0&quot;/&gt;&lt;wsp:rsid wsp:val=&quot;00D92E2E&quot;/&gt;&lt;wsp:rsid wsp:val=&quot;00D939E1&quot;/&gt;&lt;wsp:rsid wsp:val=&quot;00D93C84&quot;/&gt;&lt;wsp:rsid wsp:val=&quot;00DA09EE&quot;/&gt;&lt;wsp:rsid wsp:val=&quot;00DA16DD&quot;/&gt;&lt;wsp:rsid wsp:val=&quot;00DA401B&quot;/&gt;&lt;wsp:rsid wsp:val=&quot;00DA4306&quot;/&gt;&lt;wsp:rsid wsp:val=&quot;00DA4471&quot;/&gt;&lt;wsp:rsid wsp:val=&quot;00DA5FDF&quot;/&gt;&lt;wsp:rsid wsp:val=&quot;00DB0B3D&quot;/&gt;&lt;wsp:rsid wsp:val=&quot;00DB13E4&quot;/&gt;&lt;wsp:rsid wsp:val=&quot;00DB1886&quot;/&gt;&lt;wsp:rsid wsp:val=&quot;00DB285B&quot;/&gt;&lt;wsp:rsid wsp:val=&quot;00DB6FED&quot;/&gt;&lt;wsp:rsid wsp:val=&quot;00DC3128&quot;/&gt;&lt;wsp:rsid wsp:val=&quot;00DC4765&quot;/&gt;&lt;wsp:rsid wsp:val=&quot;00DC7011&quot;/&gt;&lt;wsp:rsid wsp:val=&quot;00DD2FBA&quot;/&gt;&lt;wsp:rsid wsp:val=&quot;00DD5D2A&quot;/&gt;&lt;wsp:rsid wsp:val=&quot;00DD645B&quot;/&gt;&lt;wsp:rsid wsp:val=&quot;00DD7539&quot;/&gt;&lt;wsp:rsid wsp:val=&quot;00DE053C&quot;/&gt;&lt;wsp:rsid wsp:val=&quot;00DE2201&quot;/&gt;&lt;wsp:rsid wsp:val=&quot;00DE5B78&quot;/&gt;&lt;wsp:rsid wsp:val=&quot;00DE734E&quot;/&gt;&lt;wsp:rsid wsp:val=&quot;00DE76E9&quot;/&gt;&lt;wsp:rsid wsp:val=&quot;00DF0003&quot;/&gt;&lt;wsp:rsid wsp:val=&quot;00DF282A&quot;/&gt;&lt;wsp:rsid wsp:val=&quot;00DF45B2&quot;/&gt;&lt;wsp:rsid wsp:val=&quot;00DF5F34&quot;/&gt;&lt;wsp:rsid wsp:val=&quot;00DF6D6A&quot;/&gt;&lt;wsp:rsid wsp:val=&quot;00E0163C&quot;/&gt;&lt;wsp:rsid wsp:val=&quot;00E05713&quot;/&gt;&lt;wsp:rsid wsp:val=&quot;00E058E3&quot;/&gt;&lt;wsp:rsid wsp:val=&quot;00E06B92&quot;/&gt;&lt;wsp:rsid wsp:val=&quot;00E133B0&quot;/&gt;&lt;wsp:rsid wsp:val=&quot;00E1752F&quot;/&gt;&lt;wsp:rsid wsp:val=&quot;00E206FC&quot;/&gt;&lt;wsp:rsid wsp:val=&quot;00E212DC&quot;/&gt;&lt;wsp:rsid wsp:val=&quot;00E2144E&quot;/&gt;&lt;wsp:rsid wsp:val=&quot;00E23132&quot;/&gt;&lt;wsp:rsid wsp:val=&quot;00E24101&quot;/&gt;&lt;wsp:rsid wsp:val=&quot;00E24F78&quot;/&gt;&lt;wsp:rsid wsp:val=&quot;00E26E3C&quot;/&gt;&lt;wsp:rsid wsp:val=&quot;00E27269&quot;/&gt;&lt;wsp:rsid wsp:val=&quot;00E3431A&quot;/&gt;&lt;wsp:rsid wsp:val=&quot;00E352F2&quot;/&gt;&lt;wsp:rsid wsp:val=&quot;00E44D62&quot;/&gt;&lt;wsp:rsid wsp:val=&quot;00E53ABD&quot;/&gt;&lt;wsp:rsid wsp:val=&quot;00E53CAC&quot;/&gt;&lt;wsp:rsid wsp:val=&quot;00E552AF&quot;/&gt;&lt;wsp:rsid wsp:val=&quot;00E56B55&quot;/&gt;&lt;wsp:rsid wsp:val=&quot;00E56C8E&quot;/&gt;&lt;wsp:rsid wsp:val=&quot;00E62CF3&quot;/&gt;&lt;wsp:rsid wsp:val=&quot;00E6308F&quot;/&gt;&lt;wsp:rsid wsp:val=&quot;00E6547E&quot;/&gt;&lt;wsp:rsid wsp:val=&quot;00E65F77&quot;/&gt;&lt;wsp:rsid wsp:val=&quot;00E72195&quot;/&gt;&lt;wsp:rsid wsp:val=&quot;00E745BE&quot;/&gt;&lt;wsp:rsid wsp:val=&quot;00E749E5&quot;/&gt;&lt;wsp:rsid wsp:val=&quot;00E759E7&quot;/&gt;&lt;wsp:rsid wsp:val=&quot;00E800C9&quot;/&gt;&lt;wsp:rsid wsp:val=&quot;00E835D4&quot;/&gt;&lt;wsp:rsid wsp:val=&quot;00E86E4B&quot;/&gt;&lt;wsp:rsid wsp:val=&quot;00E86ECE&quot;/&gt;&lt;wsp:rsid wsp:val=&quot;00E87F15&quot;/&gt;&lt;wsp:rsid wsp:val=&quot;00E90343&quot;/&gt;&lt;wsp:rsid wsp:val=&quot;00E92ACB&quot;/&gt;&lt;wsp:rsid wsp:val=&quot;00E93801&quot;/&gt;&lt;wsp:rsid wsp:val=&quot;00E93BB5&quot;/&gt;&lt;wsp:rsid wsp:val=&quot;00E94466&quot;/&gt;&lt;wsp:rsid wsp:val=&quot;00E94665&quot;/&gt;&lt;wsp:rsid wsp:val=&quot;00E961B3&quot;/&gt;&lt;wsp:rsid wsp:val=&quot;00EA5D91&quot;/&gt;&lt;wsp:rsid wsp:val=&quot;00EA7398&quot;/&gt;&lt;wsp:rsid wsp:val=&quot;00EB09F9&quot;/&gt;&lt;wsp:rsid wsp:val=&quot;00EB1018&quot;/&gt;&lt;wsp:rsid wsp:val=&quot;00EB3A7C&quot;/&gt;&lt;wsp:rsid wsp:val=&quot;00EB486E&quot;/&gt;&lt;wsp:rsid wsp:val=&quot;00EB528B&quot;/&gt;&lt;wsp:rsid wsp:val=&quot;00EB58A3&quot;/&gt;&lt;wsp:rsid wsp:val=&quot;00EB5954&quot;/&gt;&lt;wsp:rsid wsp:val=&quot;00EB62B2&quot;/&gt;&lt;wsp:rsid wsp:val=&quot;00EC239A&quot;/&gt;&lt;wsp:rsid wsp:val=&quot;00EC6429&quot;/&gt;&lt;wsp:rsid wsp:val=&quot;00EC6604&quot;/&gt;&lt;wsp:rsid wsp:val=&quot;00EC7B68&quot;/&gt;&lt;wsp:rsid wsp:val=&quot;00ED04CC&quot;/&gt;&lt;wsp:rsid wsp:val=&quot;00ED0E92&quot;/&gt;&lt;wsp:rsid wsp:val=&quot;00ED37DF&quot;/&gt;&lt;wsp:rsid wsp:val=&quot;00ED4ACF&quot;/&gt;&lt;wsp:rsid wsp:val=&quot;00ED6F04&quot;/&gt;&lt;wsp:rsid wsp:val=&quot;00EE1CE2&quot;/&gt;&lt;wsp:rsid wsp:val=&quot;00EE2598&quot;/&gt;&lt;wsp:rsid wsp:val=&quot;00EF161F&quot;/&gt;&lt;wsp:rsid wsp:val=&quot;00EF3988&quot;/&gt;&lt;wsp:rsid wsp:val=&quot;00EF7AC3&quot;/&gt;&lt;wsp:rsid wsp:val=&quot;00F00AD1&quot;/&gt;&lt;wsp:rsid wsp:val=&quot;00F01323&quot;/&gt;&lt;wsp:rsid wsp:val=&quot;00F01DCF&quot;/&gt;&lt;wsp:rsid wsp:val=&quot;00F0564E&quot;/&gt;&lt;wsp:rsid wsp:val=&quot;00F057BA&quot;/&gt;&lt;wsp:rsid wsp:val=&quot;00F0648B&quot;/&gt;&lt;wsp:rsid wsp:val=&quot;00F1023F&quot;/&gt;&lt;wsp:rsid wsp:val=&quot;00F11302&quot;/&gt;&lt;wsp:rsid wsp:val=&quot;00F1492F&quot;/&gt;&lt;wsp:rsid wsp:val=&quot;00F14D5A&quot;/&gt;&lt;wsp:rsid wsp:val=&quot;00F20428&quot;/&gt;&lt;wsp:rsid wsp:val=&quot;00F204BA&quot;/&gt;&lt;wsp:rsid wsp:val=&quot;00F211D3&quot;/&gt;&lt;wsp:rsid wsp:val=&quot;00F21D67&quot;/&gt;&lt;wsp:rsid wsp:val=&quot;00F22A06&quot;/&gt;&lt;wsp:rsid wsp:val=&quot;00F22B5E&quot;/&gt;&lt;wsp:rsid wsp:val=&quot;00F24B5E&quot;/&gt;&lt;wsp:rsid wsp:val=&quot;00F255EF&quot;/&gt;&lt;wsp:rsid wsp:val=&quot;00F26159&quot;/&gt;&lt;wsp:rsid wsp:val=&quot;00F275D1&quot;/&gt;&lt;wsp:rsid wsp:val=&quot;00F306E8&quot;/&gt;&lt;wsp:rsid wsp:val=&quot;00F330E1&quot;/&gt;&lt;wsp:rsid wsp:val=&quot;00F34CC8&quot;/&gt;&lt;wsp:rsid wsp:val=&quot;00F37119&quot;/&gt;&lt;wsp:rsid wsp:val=&quot;00F425AA&quot;/&gt;&lt;wsp:rsid wsp:val=&quot;00F43AEF&quot;/&gt;&lt;wsp:rsid wsp:val=&quot;00F43E19&quot;/&gt;&lt;wsp:rsid wsp:val=&quot;00F44A58&quot;/&gt;&lt;wsp:rsid wsp:val=&quot;00F452B1&quot;/&gt;&lt;wsp:rsid wsp:val=&quot;00F527F0&quot;/&gt;&lt;wsp:rsid wsp:val=&quot;00F5391A&quot;/&gt;&lt;wsp:rsid wsp:val=&quot;00F5481B&quot;/&gt;&lt;wsp:rsid wsp:val=&quot;00F55EA0&quot;/&gt;&lt;wsp:rsid wsp:val=&quot;00F57F9B&quot;/&gt;&lt;wsp:rsid wsp:val=&quot;00F6066D&quot;/&gt;&lt;wsp:rsid wsp:val=&quot;00F651B4&quot;/&gt;&lt;wsp:rsid wsp:val=&quot;00F67C43&quot;/&gt;&lt;wsp:rsid wsp:val=&quot;00F7196E&quot;/&gt;&lt;wsp:rsid wsp:val=&quot;00F74376&quot;/&gt;&lt;wsp:rsid wsp:val=&quot;00F774ED&quot;/&gt;&lt;wsp:rsid wsp:val=&quot;00F83D1B&quot;/&gt;&lt;wsp:rsid wsp:val=&quot;00F852B1&quot;/&gt;&lt;wsp:rsid wsp:val=&quot;00F91DEB&quot;/&gt;&lt;wsp:rsid wsp:val=&quot;00F9393C&quot;/&gt;&lt;wsp:rsid wsp:val=&quot;00F94559&quot;/&gt;&lt;wsp:rsid wsp:val=&quot;00F95033&quot;/&gt;&lt;wsp:rsid wsp:val=&quot;00F96289&quot;/&gt;&lt;wsp:rsid wsp:val=&quot;00F97EBC&quot;/&gt;&lt;wsp:rsid wsp:val=&quot;00FA498E&quot;/&gt;&lt;wsp:rsid wsp:val=&quot;00FA5C4C&quot;/&gt;&lt;wsp:rsid wsp:val=&quot;00FA7295&quot;/&gt;&lt;wsp:rsid wsp:val=&quot;00FB1224&quot;/&gt;&lt;wsp:rsid wsp:val=&quot;00FB6EC6&quot;/&gt;&lt;wsp:rsid wsp:val=&quot;00FC2D30&quot;/&gt;&lt;wsp:rsid wsp:val=&quot;00FC430C&quot;/&gt;&lt;wsp:rsid wsp:val=&quot;00FC4449&quot;/&gt;&lt;wsp:rsid wsp:val=&quot;00FC5D05&quot;/&gt;&lt;wsp:rsid wsp:val=&quot;00FC6F4B&quot;/&gt;&lt;wsp:rsid wsp:val=&quot;00FD1590&quot;/&gt;&lt;wsp:rsid wsp:val=&quot;00FD377A&quot;/&gt;&lt;wsp:rsid wsp:val=&quot;00FD4D70&quot;/&gt;&lt;wsp:rsid wsp:val=&quot;00FD5A71&quot;/&gt;&lt;wsp:rsid wsp:val=&quot;00FD5F4A&quot;/&gt;&lt;wsp:rsid wsp:val=&quot;00FE102E&quot;/&gt;&lt;wsp:rsid wsp:val=&quot;00FE2B97&quot;/&gt;&lt;wsp:rsid wsp:val=&quot;00FE4102&quot;/&gt;&lt;wsp:rsid wsp:val=&quot;00FE475C&quot;/&gt;&lt;wsp:rsid wsp:val=&quot;00FE4D89&quot;/&gt;&lt;wsp:rsid wsp:val=&quot;00FE79E0&quot;/&gt;&lt;wsp:rsid wsp:val=&quot;00FF1F4E&quot;/&gt;&lt;wsp:rsid wsp:val=&quot;00FF2006&quot;/&gt;&lt;wsp:rsid wsp:val=&quot;00FF4CEE&quot;/&gt;&lt;/wsp:rsids&gt;&lt;/w:docPr&gt;&lt;w:body&gt;&lt;w:p wsp:rsidR=&quot;00000000&quot; wsp:rsidRDefault=&quot;009D4190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i&lt;/m:t&gt;&lt;/m:r&gt;&lt;/m:e&gt;&lt;m:sub&gt;&lt;m:r&gt;&lt;w:rPr&gt;&lt;w:rFonts w:ascii=&quot;Cambria Math&quot; w:h-ansi=&quot;Cambria Math&quot;/&gt;&lt;wx:font wx:val=&quot;Cambria Math&quot;/&gt;&lt;w:i/&gt;&lt;/w:rPr&gt;&lt;m:t&gt;D&lt;/m:t&gt;&lt;/m:r&gt;&lt;/m:sub&gt;&lt;/m:sSub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t&lt;/m:t&gt;&lt;/m:r&gt;&lt;/m:e&gt;&lt;/m:d&gt;&lt;m:r&gt;&lt;w:rPr&gt;&lt;w:rFonts w:ascii=&quot;Cambria Math&quot; w:h-ansi=&quot;Cambria Math&quot;/&gt;&lt;wx:font wx:val=&quot;Cambria Math&quot;/&gt;&lt;w:i/&gt;&lt;/w:rPr&gt;&lt;m:t&gt;;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Q&lt;/m:t&gt;&lt;/m:r&gt;&lt;/m:sub&gt;&lt;/m:sSub&gt;&lt;m:d&gt;&lt;m:dPr&gt;&lt;m:ctrlPr&gt;&lt;w:rPr&gt;&lt;w:rFonts w:ascii=&quot;Cambria Math&quot; w:h-ansi=&quot;Cambria Math&quot;/&gt;&lt;wx:font wx:val=&quot;Cambria Math&quot;/&gt;&lt;w:i/&gt;&lt;w:lang w:val=&quot;EN-US&quot;/&gt;&lt;/w:rPr&gt;&lt;/m:ctrlPr&gt;&lt;/m:dPr&gt;&lt;m:e&gt;&lt;m:r&gt;&lt;w:rPr&gt;&lt;w:rFonts w:ascii=&quot;Cambria Math&quot; w:h-ansi=&quot;Cambria Math&quot;/&gt;&lt;wx:font wx:val=&quot;Cambria Math&quot;/&gt;&lt;w:i/&gt;&lt;w:lang w:val=&quot;EN-US&quot;/&gt;&lt;/w:rPr&gt;&lt;m:t&gt;t&lt;/m:t&gt;&lt;/m:r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232ECB">
        <w:fldChar w:fldCharType="end"/>
      </w:r>
      <w:r w:rsidRPr="00AF49CC">
        <w:t xml:space="preserve"> – токи обмотки статора по осям </w:t>
      </w:r>
      <w:r w:rsidRPr="00AF49CC">
        <w:rPr>
          <w:lang w:val="en-US"/>
        </w:rPr>
        <w:t>D</w:t>
      </w:r>
      <w:r w:rsidRPr="00AF49CC">
        <w:t xml:space="preserve"> и </w:t>
      </w:r>
      <w:r w:rsidRPr="00AF49CC">
        <w:rPr>
          <w:lang w:val="en-US"/>
        </w:rPr>
        <w:t>Q</w:t>
      </w:r>
      <w:r w:rsidRPr="00AF49CC">
        <w:t xml:space="preserve"> (рисунки 4, 5).</w:t>
      </w:r>
    </w:p>
    <w:p w:rsidR="00611459" w:rsidRPr="00AF49CC" w:rsidRDefault="00611459" w:rsidP="009D63E8">
      <w:pPr>
        <w:ind w:firstLine="0"/>
        <w:jc w:val="center"/>
      </w:pPr>
      <w:r w:rsidRPr="00AF49CC">
        <w:object w:dxaOrig="6255" w:dyaOrig="4503">
          <v:shape id="_x0000_i1029" type="#_x0000_t75" style="width:312.6pt;height:222.6pt" o:ole="">
            <v:imagedata r:id="rId11" o:title=""/>
          </v:shape>
          <o:OLEObject Type="Embed" ProgID="CorelDRAW.Graphic.12" ShapeID="_x0000_i1029" DrawAspect="Content" ObjectID="_1568569654" r:id="rId12"/>
        </w:object>
      </w:r>
    </w:p>
    <w:p w:rsidR="00611459" w:rsidRPr="00AF49CC" w:rsidRDefault="00611459" w:rsidP="009D63E8">
      <w:pPr>
        <w:ind w:firstLine="0"/>
        <w:jc w:val="center"/>
      </w:pPr>
    </w:p>
    <w:p w:rsidR="00611459" w:rsidRPr="00AF49CC" w:rsidRDefault="00611459" w:rsidP="009D63E8">
      <w:pPr>
        <w:ind w:firstLine="0"/>
        <w:jc w:val="center"/>
      </w:pPr>
      <w:r w:rsidRPr="00AF49CC">
        <w:t>Рисунок 1 – Ток фазы А при пуске асинхронного двигателя типа А-12-52-4</w:t>
      </w:r>
    </w:p>
    <w:p w:rsidR="00611459" w:rsidRPr="00AF49CC" w:rsidRDefault="00611459" w:rsidP="009D63E8">
      <w:pPr>
        <w:ind w:firstLine="0"/>
        <w:jc w:val="center"/>
      </w:pPr>
    </w:p>
    <w:p w:rsidR="00611459" w:rsidRPr="00AF49CC" w:rsidRDefault="00611459" w:rsidP="009D63E8">
      <w:pPr>
        <w:ind w:firstLine="0"/>
        <w:jc w:val="center"/>
      </w:pPr>
      <w:r w:rsidRPr="00AF49CC">
        <w:object w:dxaOrig="6249" w:dyaOrig="5863">
          <v:shape id="_x0000_i1030" type="#_x0000_t75" style="width:309.6pt;height:290.4pt" o:ole="">
            <v:imagedata r:id="rId13" o:title=""/>
          </v:shape>
          <o:OLEObject Type="Embed" ProgID="CorelDRAW.Graphic.12" ShapeID="_x0000_i1030" DrawAspect="Content" ObjectID="_1568569655" r:id="rId14"/>
        </w:object>
      </w:r>
    </w:p>
    <w:p w:rsidR="00611459" w:rsidRPr="00AF49CC" w:rsidRDefault="00611459" w:rsidP="009D63E8">
      <w:pPr>
        <w:ind w:firstLine="0"/>
        <w:jc w:val="center"/>
      </w:pPr>
    </w:p>
    <w:p w:rsidR="00611459" w:rsidRPr="00AF49CC" w:rsidRDefault="00611459" w:rsidP="009D63E8">
      <w:pPr>
        <w:ind w:firstLine="0"/>
        <w:jc w:val="center"/>
      </w:pPr>
      <w:r w:rsidRPr="00AF49CC">
        <w:t>Рисунок 2 – Ток фазы В при пуске асинхронного двигателя типа А-12-52-4</w:t>
      </w:r>
    </w:p>
    <w:p w:rsidR="00611459" w:rsidRPr="00AF49CC" w:rsidRDefault="00611459" w:rsidP="009D63E8">
      <w:pPr>
        <w:ind w:firstLine="0"/>
        <w:jc w:val="center"/>
      </w:pPr>
      <w:r w:rsidRPr="00AF49CC">
        <w:object w:dxaOrig="6253" w:dyaOrig="5863">
          <v:shape id="_x0000_i1031" type="#_x0000_t75" style="width:300pt;height:284.4pt" o:ole="">
            <v:imagedata r:id="rId15" o:title=""/>
          </v:shape>
          <o:OLEObject Type="Embed" ProgID="CorelDRAW.Graphic.12" ShapeID="_x0000_i1031" DrawAspect="Content" ObjectID="_1568569656" r:id="rId16"/>
        </w:object>
      </w:r>
    </w:p>
    <w:p w:rsidR="00611459" w:rsidRPr="00AF49CC" w:rsidRDefault="00611459" w:rsidP="009D63E8">
      <w:pPr>
        <w:ind w:firstLine="0"/>
        <w:jc w:val="center"/>
      </w:pPr>
      <w:r w:rsidRPr="00AF49CC">
        <w:t>Рисунок 3 – Ток фазы С при пуске асинхронного двигателя типа А-12-52-4</w:t>
      </w:r>
    </w:p>
    <w:p w:rsidR="00611459" w:rsidRPr="00AF49CC" w:rsidRDefault="00611459" w:rsidP="00DD7539">
      <w:pPr>
        <w:ind w:firstLine="0"/>
        <w:jc w:val="center"/>
      </w:pPr>
      <w:r w:rsidRPr="00AF49CC">
        <w:br/>
      </w:r>
      <w:r w:rsidRPr="00AF49CC">
        <w:object w:dxaOrig="6250" w:dyaOrig="5863">
          <v:shape id="_x0000_i1032" type="#_x0000_t75" style="width:290.4pt;height:272.4pt" o:ole="">
            <v:imagedata r:id="rId17" o:title=""/>
          </v:shape>
          <o:OLEObject Type="Embed" ProgID="CorelDRAW.Graphic.12" ShapeID="_x0000_i1032" DrawAspect="Content" ObjectID="_1568569657" r:id="rId18"/>
        </w:object>
      </w:r>
    </w:p>
    <w:p w:rsidR="00611459" w:rsidRPr="00AF49CC" w:rsidRDefault="00611459" w:rsidP="001852B3">
      <w:pPr>
        <w:spacing w:line="240" w:lineRule="auto"/>
        <w:ind w:firstLine="0"/>
        <w:jc w:val="left"/>
      </w:pPr>
      <w:r w:rsidRPr="00AF49CC">
        <w:t xml:space="preserve">                                                     1 – ток по осциллограмме</w:t>
      </w:r>
    </w:p>
    <w:p w:rsidR="00611459" w:rsidRPr="00AF49CC" w:rsidRDefault="00611459" w:rsidP="001852B3">
      <w:pPr>
        <w:spacing w:line="240" w:lineRule="auto"/>
        <w:ind w:firstLine="0"/>
        <w:jc w:val="left"/>
      </w:pPr>
      <w:r w:rsidRPr="00AF49CC">
        <w:t xml:space="preserve">                                                     2 – ток при разбиении на 6 участков</w:t>
      </w:r>
    </w:p>
    <w:p w:rsidR="00611459" w:rsidRPr="00AF49CC" w:rsidRDefault="00611459" w:rsidP="001852B3">
      <w:pPr>
        <w:spacing w:line="240" w:lineRule="auto"/>
        <w:ind w:firstLine="0"/>
        <w:jc w:val="left"/>
      </w:pPr>
      <w:r w:rsidRPr="00AF49CC">
        <w:t xml:space="preserve">                                  Рисунок 4 – Зависимость </w:t>
      </w:r>
      <w:r w:rsidRPr="00AF49CC">
        <w:rPr>
          <w:b/>
          <w:i/>
          <w:lang w:val="en-US"/>
        </w:rPr>
        <w:t>i</w:t>
      </w:r>
      <w:r w:rsidRPr="00AF49CC">
        <w:rPr>
          <w:b/>
          <w:i/>
          <w:vertAlign w:val="subscript"/>
          <w:lang w:val="en-US"/>
        </w:rPr>
        <w:t>D</w:t>
      </w:r>
      <w:r w:rsidRPr="00AF49CC">
        <w:rPr>
          <w:b/>
          <w:i/>
        </w:rPr>
        <w:t>(</w:t>
      </w:r>
      <w:r w:rsidRPr="00AF49CC">
        <w:rPr>
          <w:b/>
          <w:i/>
          <w:lang w:val="en-US"/>
        </w:rPr>
        <w:t>t</w:t>
      </w:r>
      <w:r w:rsidRPr="00AF49CC">
        <w:rPr>
          <w:b/>
          <w:i/>
        </w:rPr>
        <w:t>)</w:t>
      </w:r>
      <w:r w:rsidRPr="00AF49CC">
        <w:t xml:space="preserve"> для асинхронного </w:t>
      </w:r>
    </w:p>
    <w:p w:rsidR="00611459" w:rsidRPr="00AF49CC" w:rsidRDefault="00611459" w:rsidP="001852B3">
      <w:pPr>
        <w:spacing w:line="240" w:lineRule="auto"/>
        <w:ind w:firstLine="0"/>
        <w:jc w:val="left"/>
      </w:pPr>
      <w:r w:rsidRPr="00AF49CC">
        <w:t xml:space="preserve">                                  двигателя типа А-12-52-4</w:t>
      </w:r>
    </w:p>
    <w:p w:rsidR="00611459" w:rsidRPr="00AF49CC" w:rsidRDefault="00611459" w:rsidP="00DD7539">
      <w:pPr>
        <w:ind w:firstLine="0"/>
        <w:jc w:val="center"/>
      </w:pPr>
      <w:r w:rsidRPr="00AF49CC">
        <w:object w:dxaOrig="6253" w:dyaOrig="6896">
          <v:shape id="_x0000_i1033" type="#_x0000_t75" style="width:346.8pt;height:379.2pt" o:ole="">
            <v:imagedata r:id="rId19" o:title=""/>
          </v:shape>
          <o:OLEObject Type="Embed" ProgID="CorelDRAW.Graphic.12" ShapeID="_x0000_i1033" DrawAspect="Content" ObjectID="_1568569658" r:id="rId20"/>
        </w:object>
      </w:r>
    </w:p>
    <w:p w:rsidR="00611459" w:rsidRPr="00AF49CC" w:rsidRDefault="00611459" w:rsidP="00DD7539">
      <w:pPr>
        <w:ind w:firstLine="0"/>
        <w:jc w:val="center"/>
      </w:pPr>
    </w:p>
    <w:p w:rsidR="00611459" w:rsidRPr="00AF49CC" w:rsidRDefault="00611459" w:rsidP="00DD7539">
      <w:pPr>
        <w:ind w:firstLine="0"/>
        <w:jc w:val="left"/>
      </w:pPr>
      <w:r w:rsidRPr="00AF49CC">
        <w:t xml:space="preserve">                                                     1 – ток по осциллограмме</w:t>
      </w:r>
    </w:p>
    <w:p w:rsidR="00611459" w:rsidRPr="00AF49CC" w:rsidRDefault="00611459" w:rsidP="00DD7539">
      <w:pPr>
        <w:ind w:firstLine="0"/>
        <w:jc w:val="left"/>
      </w:pPr>
      <w:r w:rsidRPr="00AF49CC">
        <w:t xml:space="preserve">                                                     2 – ток при разбиении на 6 участков</w:t>
      </w:r>
    </w:p>
    <w:p w:rsidR="00611459" w:rsidRPr="00AF49CC" w:rsidRDefault="00611459" w:rsidP="00DD7539">
      <w:pPr>
        <w:ind w:firstLine="0"/>
        <w:jc w:val="center"/>
      </w:pPr>
    </w:p>
    <w:p w:rsidR="00611459" w:rsidRPr="00AF49CC" w:rsidRDefault="00611459" w:rsidP="00DD7539">
      <w:pPr>
        <w:ind w:firstLine="0"/>
        <w:jc w:val="left"/>
      </w:pPr>
      <w:r w:rsidRPr="00AF49CC">
        <w:t xml:space="preserve">                                  Рисунок 5 – Зависимость </w:t>
      </w:r>
      <w:r w:rsidRPr="00AF49CC">
        <w:rPr>
          <w:b/>
          <w:i/>
          <w:lang w:val="en-US"/>
        </w:rPr>
        <w:t>i</w:t>
      </w:r>
      <w:r w:rsidRPr="00AF49CC">
        <w:rPr>
          <w:b/>
          <w:i/>
          <w:vertAlign w:val="subscript"/>
          <w:lang w:val="en-US"/>
        </w:rPr>
        <w:t>Q</w:t>
      </w:r>
      <w:r w:rsidRPr="00AF49CC">
        <w:rPr>
          <w:b/>
          <w:i/>
        </w:rPr>
        <w:t>(</w:t>
      </w:r>
      <w:r w:rsidRPr="00AF49CC">
        <w:rPr>
          <w:b/>
          <w:i/>
          <w:lang w:val="en-US"/>
        </w:rPr>
        <w:t>t</w:t>
      </w:r>
      <w:r w:rsidRPr="00AF49CC">
        <w:rPr>
          <w:b/>
          <w:i/>
        </w:rPr>
        <w:t>)</w:t>
      </w:r>
      <w:r w:rsidRPr="00AF49CC">
        <w:t xml:space="preserve"> для асинхронного </w:t>
      </w:r>
    </w:p>
    <w:p w:rsidR="00611459" w:rsidRPr="00AF49CC" w:rsidRDefault="00611459" w:rsidP="00DD7539">
      <w:pPr>
        <w:ind w:firstLine="0"/>
        <w:jc w:val="left"/>
      </w:pPr>
      <w:r w:rsidRPr="00AF49CC">
        <w:t xml:space="preserve">                                  двигателя типа А-12-52-4</w:t>
      </w:r>
    </w:p>
    <w:p w:rsidR="00611459" w:rsidRPr="00AF49CC" w:rsidRDefault="00611459" w:rsidP="009E7D9E">
      <w:pPr>
        <w:ind w:firstLine="0"/>
      </w:pPr>
    </w:p>
    <w:p w:rsidR="00611459" w:rsidRPr="00AF49CC" w:rsidRDefault="00611459" w:rsidP="00BB7353">
      <w:r w:rsidRPr="00AF49CC">
        <w:t xml:space="preserve">Применяя преобразование Фурье к напряжению </w:t>
      </w:r>
      <w:r w:rsidRPr="00232ECB">
        <w:fldChar w:fldCharType="begin"/>
      </w:r>
      <w:r w:rsidRPr="00232ECB">
        <w:instrText xml:space="preserve"> QUOTE </w:instrText>
      </w:r>
      <w:r w:rsidRPr="00232ECB">
        <w:pict>
          <v:shape id="_x0000_i1034" type="#_x0000_t75" style="width:25.2pt;height:11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69&quot;/&gt;&lt;w:doNotEmbedSystemFonts/&gt;&lt;w:defaultTabStop w:val=&quot;708&quot;/&gt;&lt;w:autoHyphenation/&gt;&lt;w:hyphenationZone w:val=&quot;357&quot;/&gt;&lt;w:doNotHyphenateCaps/&gt;&lt;w:drawingGridHorizontalSpacing w:val=&quot;140&quot;/&gt;&lt;w:drawingGridVerticalSpacing w:val=&quot;381&quot;/&gt;&lt;w:displayHorizontalDrawingGridEvery w:val=&quot;2&quot;/&gt;&lt;w:punctuationKerning/&gt;&lt;w:characterSpacingControl w:val=&quot;DontCompress&quot;/&gt;&lt;w:optimizeForBrowser/&gt;&lt;w:allowPNG/&gt;&lt;w:doNotSaveWebPagesAsSingleFil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12F04&quot;/&gt;&lt;wsp:rsid wsp:val=&quot;00000DC8&quot;/&gt;&lt;wsp:rsid wsp:val=&quot;00012B88&quot;/&gt;&lt;wsp:rsid wsp:val=&quot;0001427E&quot;/&gt;&lt;wsp:rsid wsp:val=&quot;00015252&quot;/&gt;&lt;wsp:rsid wsp:val=&quot;000155E9&quot;/&gt;&lt;wsp:rsid wsp:val=&quot;00015E30&quot;/&gt;&lt;wsp:rsid wsp:val=&quot;00022AB5&quot;/&gt;&lt;wsp:rsid wsp:val=&quot;000256B4&quot;/&gt;&lt;wsp:rsid wsp:val=&quot;00025EA1&quot;/&gt;&lt;wsp:rsid wsp:val=&quot;00027082&quot;/&gt;&lt;wsp:rsid wsp:val=&quot;00027691&quot;/&gt;&lt;wsp:rsid wsp:val=&quot;00036A2C&quot;/&gt;&lt;wsp:rsid wsp:val=&quot;00042390&quot;/&gt;&lt;wsp:rsid wsp:val=&quot;00042E84&quot;/&gt;&lt;wsp:rsid wsp:val=&quot;00043FE4&quot;/&gt;&lt;wsp:rsid wsp:val=&quot;000611FE&quot;/&gt;&lt;wsp:rsid wsp:val=&quot;00062582&quot;/&gt;&lt;wsp:rsid wsp:val=&quot;00062A36&quot;/&gt;&lt;wsp:rsid wsp:val=&quot;00065241&quot;/&gt;&lt;wsp:rsid wsp:val=&quot;0006644D&quot;/&gt;&lt;wsp:rsid wsp:val=&quot;0006702A&quot;/&gt;&lt;wsp:rsid wsp:val=&quot;000675EB&quot;/&gt;&lt;wsp:rsid wsp:val=&quot;00087B2D&quot;/&gt;&lt;wsp:rsid wsp:val=&quot;000907B6&quot;/&gt;&lt;wsp:rsid wsp:val=&quot;00091354&quot;/&gt;&lt;wsp:rsid wsp:val=&quot;000A12F2&quot;/&gt;&lt;wsp:rsid wsp:val=&quot;000A25DB&quot;/&gt;&lt;wsp:rsid wsp:val=&quot;000A460E&quot;/&gt;&lt;wsp:rsid wsp:val=&quot;000A51EB&quot;/&gt;&lt;wsp:rsid wsp:val=&quot;000A71C2&quot;/&gt;&lt;wsp:rsid wsp:val=&quot;000A7E67&quot;/&gt;&lt;wsp:rsid wsp:val=&quot;000B00A6&quot;/&gt;&lt;wsp:rsid wsp:val=&quot;000B1930&quot;/&gt;&lt;wsp:rsid wsp:val=&quot;000B25DD&quot;/&gt;&lt;wsp:rsid wsp:val=&quot;000B2D25&quot;/&gt;&lt;wsp:rsid wsp:val=&quot;000B3A07&quot;/&gt;&lt;wsp:rsid wsp:val=&quot;000C1BE1&quot;/&gt;&lt;wsp:rsid wsp:val=&quot;000C35F6&quot;/&gt;&lt;wsp:rsid wsp:val=&quot;000C5152&quot;/&gt;&lt;wsp:rsid wsp:val=&quot;000D1B58&quot;/&gt;&lt;wsp:rsid wsp:val=&quot;000D5650&quot;/&gt;&lt;wsp:rsid wsp:val=&quot;000D5C43&quot;/&gt;&lt;wsp:rsid wsp:val=&quot;000D7AB9&quot;/&gt;&lt;wsp:rsid wsp:val=&quot;000E198A&quot;/&gt;&lt;wsp:rsid wsp:val=&quot;000E2F97&quot;/&gt;&lt;wsp:rsid wsp:val=&quot;000E3F01&quot;/&gt;&lt;wsp:rsid wsp:val=&quot;000E4D61&quot;/&gt;&lt;wsp:rsid wsp:val=&quot;000E52CD&quot;/&gt;&lt;wsp:rsid wsp:val=&quot;000E66AA&quot;/&gt;&lt;wsp:rsid wsp:val=&quot;000F1665&quot;/&gt;&lt;wsp:rsid wsp:val=&quot;000F4D3A&quot;/&gt;&lt;wsp:rsid wsp:val=&quot;000F50B4&quot;/&gt;&lt;wsp:rsid wsp:val=&quot;000F70AC&quot;/&gt;&lt;wsp:rsid wsp:val=&quot;001018AE&quot;/&gt;&lt;wsp:rsid wsp:val=&quot;001024DC&quot;/&gt;&lt;wsp:rsid wsp:val=&quot;00102CCB&quot;/&gt;&lt;wsp:rsid wsp:val=&quot;001056BE&quot;/&gt;&lt;wsp:rsid wsp:val=&quot;00110D34&quot;/&gt;&lt;wsp:rsid wsp:val=&quot;00130DFF&quot;/&gt;&lt;wsp:rsid wsp:val=&quot;00132126&quot;/&gt;&lt;wsp:rsid wsp:val=&quot;001346A0&quot;/&gt;&lt;wsp:rsid wsp:val=&quot;001366CF&quot;/&gt;&lt;wsp:rsid wsp:val=&quot;00137164&quot;/&gt;&lt;wsp:rsid wsp:val=&quot;00137B68&quot;/&gt;&lt;wsp:rsid wsp:val=&quot;00137FC8&quot;/&gt;&lt;wsp:rsid wsp:val=&quot;0014268D&quot;/&gt;&lt;wsp:rsid wsp:val=&quot;00146764&quot;/&gt;&lt;wsp:rsid wsp:val=&quot;00146F62&quot;/&gt;&lt;wsp:rsid wsp:val=&quot;001505E1&quot;/&gt;&lt;wsp:rsid wsp:val=&quot;00150A3C&quot;/&gt;&lt;wsp:rsid wsp:val=&quot;00150A53&quot;/&gt;&lt;wsp:rsid wsp:val=&quot;00151F4A&quot;/&gt;&lt;wsp:rsid wsp:val=&quot;001632B0&quot;/&gt;&lt;wsp:rsid wsp:val=&quot;001654F0&quot;/&gt;&lt;wsp:rsid wsp:val=&quot;00166743&quot;/&gt;&lt;wsp:rsid wsp:val=&quot;00171F73&quot;/&gt;&lt;wsp:rsid wsp:val=&quot;00174F60&quot;/&gt;&lt;wsp:rsid wsp:val=&quot;001800F0&quot;/&gt;&lt;wsp:rsid wsp:val=&quot;001852B3&quot;/&gt;&lt;wsp:rsid wsp:val=&quot;001864B6&quot;/&gt;&lt;wsp:rsid wsp:val=&quot;001930CB&quot;/&gt;&lt;wsp:rsid wsp:val=&quot;001A0EC0&quot;/&gt;&lt;wsp:rsid wsp:val=&quot;001A207B&quot;/&gt;&lt;wsp:rsid wsp:val=&quot;001A535A&quot;/&gt;&lt;wsp:rsid wsp:val=&quot;001B2A26&quot;/&gt;&lt;wsp:rsid wsp:val=&quot;001B59BF&quot;/&gt;&lt;wsp:rsid wsp:val=&quot;001C1E84&quot;/&gt;&lt;wsp:rsid wsp:val=&quot;001C520D&quot;/&gt;&lt;wsp:rsid wsp:val=&quot;001C5731&quot;/&gt;&lt;wsp:rsid wsp:val=&quot;001D28EA&quot;/&gt;&lt;wsp:rsid wsp:val=&quot;001D5300&quot;/&gt;&lt;wsp:rsid wsp:val=&quot;001E18B9&quot;/&gt;&lt;wsp:rsid wsp:val=&quot;001E1F66&quot;/&gt;&lt;wsp:rsid wsp:val=&quot;001E6525&quot;/&gt;&lt;wsp:rsid wsp:val=&quot;001E7283&quot;/&gt;&lt;wsp:rsid wsp:val=&quot;001E73BA&quot;/&gt;&lt;wsp:rsid wsp:val=&quot;001E7492&quot;/&gt;&lt;wsp:rsid wsp:val=&quot;001F06A3&quot;/&gt;&lt;wsp:rsid wsp:val=&quot;001F16E3&quot;/&gt;&lt;wsp:rsid wsp:val=&quot;001F42F0&quot;/&gt;&lt;wsp:rsid wsp:val=&quot;001F566A&quot;/&gt;&lt;wsp:rsid wsp:val=&quot;001F7425&quot;/&gt;&lt;wsp:rsid wsp:val=&quot;001F77D0&quot;/&gt;&lt;wsp:rsid wsp:val=&quot;0020042E&quot;/&gt;&lt;wsp:rsid wsp:val=&quot;00202A19&quot;/&gt;&lt;wsp:rsid wsp:val=&quot;00204D50&quot;/&gt;&lt;wsp:rsid wsp:val=&quot;00204DE9&quot;/&gt;&lt;wsp:rsid wsp:val=&quot;002052D5&quot;/&gt;&lt;wsp:rsid wsp:val=&quot;002101D9&quot;/&gt;&lt;wsp:rsid wsp:val=&quot;00210E90&quot;/&gt;&lt;wsp:rsid wsp:val=&quot;002111DA&quot;/&gt;&lt;wsp:rsid wsp:val=&quot;00211533&quot;/&gt;&lt;wsp:rsid wsp:val=&quot;00212F04&quot;/&gt;&lt;wsp:rsid wsp:val=&quot;0021397F&quot;/&gt;&lt;wsp:rsid wsp:val=&quot;002174DC&quot;/&gt;&lt;wsp:rsid wsp:val=&quot;002256F9&quot;/&gt;&lt;wsp:rsid wsp:val=&quot;00225757&quot;/&gt;&lt;wsp:rsid wsp:val=&quot;00225891&quot;/&gt;&lt;wsp:rsid wsp:val=&quot;00227272&quot;/&gt;&lt;wsp:rsid wsp:val=&quot;00230031&quot;/&gt;&lt;wsp:rsid wsp:val=&quot;00231A08&quot;/&gt;&lt;wsp:rsid wsp:val=&quot;00232BF3&quot;/&gt;&lt;wsp:rsid wsp:val=&quot;00232ECB&quot;/&gt;&lt;wsp:rsid wsp:val=&quot;00234D66&quot;/&gt;&lt;wsp:rsid wsp:val=&quot;00240F05&quot;/&gt;&lt;wsp:rsid wsp:val=&quot;00242F0B&quot;/&gt;&lt;wsp:rsid wsp:val=&quot;00244855&quot;/&gt;&lt;wsp:rsid wsp:val=&quot;00244BA0&quot;/&gt;&lt;wsp:rsid wsp:val=&quot;00246149&quot;/&gt;&lt;wsp:rsid wsp:val=&quot;002472B5&quot;/&gt;&lt;wsp:rsid wsp:val=&quot;00250440&quot;/&gt;&lt;wsp:rsid wsp:val=&quot;002504F8&quot;/&gt;&lt;wsp:rsid wsp:val=&quot;002600C8&quot;/&gt;&lt;wsp:rsid wsp:val=&quot;00260B3D&quot;/&gt;&lt;wsp:rsid wsp:val=&quot;002632A4&quot;/&gt;&lt;wsp:rsid wsp:val=&quot;00271A81&quot;/&gt;&lt;wsp:rsid wsp:val=&quot;00273B17&quot;/&gt;&lt;wsp:rsid wsp:val=&quot;0027698E&quot;/&gt;&lt;wsp:rsid wsp:val=&quot;002779D1&quot;/&gt;&lt;wsp:rsid wsp:val=&quot;00281B18&quot;/&gt;&lt;wsp:rsid wsp:val=&quot;002824F5&quot;/&gt;&lt;wsp:rsid wsp:val=&quot;00284725&quot;/&gt;&lt;wsp:rsid wsp:val=&quot;00290D00&quot;/&gt;&lt;wsp:rsid wsp:val=&quot;00291EE8&quot;/&gt;&lt;wsp:rsid wsp:val=&quot;00292FEE&quot;/&gt;&lt;wsp:rsid wsp:val=&quot;00294426&quot;/&gt;&lt;wsp:rsid wsp:val=&quot;002A0544&quot;/&gt;&lt;wsp:rsid wsp:val=&quot;002A06FF&quot;/&gt;&lt;wsp:rsid wsp:val=&quot;002A077C&quot;/&gt;&lt;wsp:rsid wsp:val=&quot;002A1247&quot;/&gt;&lt;wsp:rsid wsp:val=&quot;002A3F2A&quot;/&gt;&lt;wsp:rsid wsp:val=&quot;002A477C&quot;/&gt;&lt;wsp:rsid wsp:val=&quot;002A66A7&quot;/&gt;&lt;wsp:rsid wsp:val=&quot;002A686D&quot;/&gt;&lt;wsp:rsid wsp:val=&quot;002B04A0&quot;/&gt;&lt;wsp:rsid wsp:val=&quot;002B2856&quot;/&gt;&lt;wsp:rsid wsp:val=&quot;002B2A11&quot;/&gt;&lt;wsp:rsid wsp:val=&quot;002B2A18&quot;/&gt;&lt;wsp:rsid wsp:val=&quot;002C4945&quot;/&gt;&lt;wsp:rsid wsp:val=&quot;002C5850&quot;/&gt;&lt;wsp:rsid wsp:val=&quot;002C6ED6&quot;/&gt;&lt;wsp:rsid wsp:val=&quot;002C7254&quot;/&gt;&lt;wsp:rsid wsp:val=&quot;002D5084&quot;/&gt;&lt;wsp:rsid wsp:val=&quot;002D5E95&quot;/&gt;&lt;wsp:rsid wsp:val=&quot;002D5FF8&quot;/&gt;&lt;wsp:rsid wsp:val=&quot;002E7A2B&quot;/&gt;&lt;wsp:rsid wsp:val=&quot;002F0033&quot;/&gt;&lt;wsp:rsid wsp:val=&quot;002F4B1D&quot;/&gt;&lt;wsp:rsid wsp:val=&quot;002F5748&quot;/&gt;&lt;wsp:rsid wsp:val=&quot;002F5E41&quot;/&gt;&lt;wsp:rsid wsp:val=&quot;002F7BF9&quot;/&gt;&lt;wsp:rsid wsp:val=&quot;0030107F&quot;/&gt;&lt;wsp:rsid wsp:val=&quot;00302069&quot;/&gt;&lt;wsp:rsid wsp:val=&quot;003063F0&quot;/&gt;&lt;wsp:rsid wsp:val=&quot;00306980&quot;/&gt;&lt;wsp:rsid wsp:val=&quot;003103B7&quot;/&gt;&lt;wsp:rsid wsp:val=&quot;00316734&quot;/&gt;&lt;wsp:rsid wsp:val=&quot;00317380&quot;/&gt;&lt;wsp:rsid wsp:val=&quot;00317F18&quot;/&gt;&lt;wsp:rsid wsp:val=&quot;0032640D&quot;/&gt;&lt;wsp:rsid wsp:val=&quot;00332356&quot;/&gt;&lt;wsp:rsid wsp:val=&quot;003415E2&quot;/&gt;&lt;wsp:rsid wsp:val=&quot;003427E4&quot;/&gt;&lt;wsp:rsid wsp:val=&quot;00343F66&quot;/&gt;&lt;wsp:rsid wsp:val=&quot;00344143&quot;/&gt;&lt;wsp:rsid wsp:val=&quot;00344822&quot;/&gt;&lt;wsp:rsid wsp:val=&quot;00350FB2&quot;/&gt;&lt;wsp:rsid wsp:val=&quot;00351F44&quot;/&gt;&lt;wsp:rsid wsp:val=&quot;003534CE&quot;/&gt;&lt;wsp:rsid wsp:val=&quot;00361465&quot;/&gt;&lt;wsp:rsid wsp:val=&quot;0036221D&quot;/&gt;&lt;wsp:rsid wsp:val=&quot;00364527&quot;/&gt;&lt;wsp:rsid wsp:val=&quot;00366EA3&quot;/&gt;&lt;wsp:rsid wsp:val=&quot;0037307B&quot;/&gt;&lt;wsp:rsid wsp:val=&quot;0037307D&quot;/&gt;&lt;wsp:rsid wsp:val=&quot;00373F15&quot;/&gt;&lt;wsp:rsid wsp:val=&quot;003746B3&quot;/&gt;&lt;wsp:rsid wsp:val=&quot;00381567&quot;/&gt;&lt;wsp:rsid wsp:val=&quot;00382CBE&quot;/&gt;&lt;wsp:rsid wsp:val=&quot;00385048&quot;/&gt;&lt;wsp:rsid wsp:val=&quot;00391E1B&quot;/&gt;&lt;wsp:rsid wsp:val=&quot;00394257&quot;/&gt;&lt;wsp:rsid wsp:val=&quot;00394402&quot;/&gt;&lt;wsp:rsid wsp:val=&quot;00394EDF&quot;/&gt;&lt;wsp:rsid wsp:val=&quot;003A01BC&quot;/&gt;&lt;wsp:rsid wsp:val=&quot;003A24FA&quot;/&gt;&lt;wsp:rsid wsp:val=&quot;003B031D&quot;/&gt;&lt;wsp:rsid wsp:val=&quot;003B03EE&quot;/&gt;&lt;wsp:rsid wsp:val=&quot;003B1472&quot;/&gt;&lt;wsp:rsid wsp:val=&quot;003B7927&quot;/&gt;&lt;wsp:rsid wsp:val=&quot;003C02A6&quot;/&gt;&lt;wsp:rsid wsp:val=&quot;003C39F7&quot;/&gt;&lt;wsp:rsid wsp:val=&quot;003C6978&quot;/&gt;&lt;wsp:rsid wsp:val=&quot;003D15CB&quot;/&gt;&lt;wsp:rsid wsp:val=&quot;003D1782&quot;/&gt;&lt;wsp:rsid wsp:val=&quot;003D3457&quot;/&gt;&lt;wsp:rsid wsp:val=&quot;003D3DCA&quot;/&gt;&lt;wsp:rsid wsp:val=&quot;003D6674&quot;/&gt;&lt;wsp:rsid wsp:val=&quot;003D6769&quot;/&gt;&lt;wsp:rsid wsp:val=&quot;003E0301&quot;/&gt;&lt;wsp:rsid wsp:val=&quot;003E0422&quot;/&gt;&lt;wsp:rsid wsp:val=&quot;003F365B&quot;/&gt;&lt;wsp:rsid wsp:val=&quot;003F4C53&quot;/&gt;&lt;wsp:rsid wsp:val=&quot;003F63C1&quot;/&gt;&lt;wsp:rsid wsp:val=&quot;0040088F&quot;/&gt;&lt;wsp:rsid wsp:val=&quot;00402E09&quot;/&gt;&lt;wsp:rsid wsp:val=&quot;00403775&quot;/&gt;&lt;wsp:rsid wsp:val=&quot;00406EB8&quot;/&gt;&lt;wsp:rsid wsp:val=&quot;00411EAB&quot;/&gt;&lt;wsp:rsid wsp:val=&quot;00415195&quot;/&gt;&lt;wsp:rsid wsp:val=&quot;004270D1&quot;/&gt;&lt;wsp:rsid wsp:val=&quot;004309DF&quot;/&gt;&lt;wsp:rsid wsp:val=&quot;0043187E&quot;/&gt;&lt;wsp:rsid wsp:val=&quot;00433787&quot;/&gt;&lt;wsp:rsid wsp:val=&quot;00436210&quot;/&gt;&lt;wsp:rsid wsp:val=&quot;00436AEC&quot;/&gt;&lt;wsp:rsid wsp:val=&quot;00442A2C&quot;/&gt;&lt;wsp:rsid wsp:val=&quot;004503EC&quot;/&gt;&lt;wsp:rsid wsp:val=&quot;00452500&quot;/&gt;&lt;wsp:rsid wsp:val=&quot;00452D5E&quot;/&gt;&lt;wsp:rsid wsp:val=&quot;004537F6&quot;/&gt;&lt;wsp:rsid wsp:val=&quot;0045380C&quot;/&gt;&lt;wsp:rsid wsp:val=&quot;004562BC&quot;/&gt;&lt;wsp:rsid wsp:val=&quot;00465F64&quot;/&gt;&lt;wsp:rsid wsp:val=&quot;00473ABF&quot;/&gt;&lt;wsp:rsid wsp:val=&quot;004748BE&quot;/&gt;&lt;wsp:rsid wsp:val=&quot;00476B0F&quot;/&gt;&lt;wsp:rsid wsp:val=&quot;00477BC6&quot;/&gt;&lt;wsp:rsid wsp:val=&quot;0048210E&quot;/&gt;&lt;wsp:rsid wsp:val=&quot;00485C49&quot;/&gt;&lt;wsp:rsid wsp:val=&quot;00487DB1&quot;/&gt;&lt;wsp:rsid wsp:val=&quot;00490F4D&quot;/&gt;&lt;wsp:rsid wsp:val=&quot;00491E80&quot;/&gt;&lt;wsp:rsid wsp:val=&quot;00492255&quot;/&gt;&lt;wsp:rsid wsp:val=&quot;00496238&quot;/&gt;&lt;wsp:rsid wsp:val=&quot;00496359&quot;/&gt;&lt;wsp:rsid wsp:val=&quot;004A02D5&quot;/&gt;&lt;wsp:rsid wsp:val=&quot;004A03B0&quot;/&gt;&lt;wsp:rsid wsp:val=&quot;004A082B&quot;/&gt;&lt;wsp:rsid wsp:val=&quot;004A46D4&quot;/&gt;&lt;wsp:rsid wsp:val=&quot;004A5F62&quot;/&gt;&lt;wsp:rsid wsp:val=&quot;004A62A8&quot;/&gt;&lt;wsp:rsid wsp:val=&quot;004A66EF&quot;/&gt;&lt;wsp:rsid wsp:val=&quot;004A6D17&quot;/&gt;&lt;wsp:rsid wsp:val=&quot;004B275D&quot;/&gt;&lt;wsp:rsid wsp:val=&quot;004B3A61&quot;/&gt;&lt;wsp:rsid wsp:val=&quot;004B7618&quot;/&gt;&lt;wsp:rsid wsp:val=&quot;004C51EB&quot;/&gt;&lt;wsp:rsid wsp:val=&quot;004C656C&quot;/&gt;&lt;wsp:rsid wsp:val=&quot;004D4690&quot;/&gt;&lt;wsp:rsid wsp:val=&quot;004D5A29&quot;/&gt;&lt;wsp:rsid wsp:val=&quot;004D77F0&quot;/&gt;&lt;wsp:rsid wsp:val=&quot;004E35F5&quot;/&gt;&lt;wsp:rsid wsp:val=&quot;004E556C&quot;/&gt;&lt;wsp:rsid wsp:val=&quot;004F59CA&quot;/&gt;&lt;wsp:rsid wsp:val=&quot;00500A20&quot;/&gt;&lt;wsp:rsid wsp:val=&quot;00504760&quot;/&gt;&lt;wsp:rsid wsp:val=&quot;005067CA&quot;/&gt;&lt;wsp:rsid wsp:val=&quot;00507283&quot;/&gt;&lt;wsp:rsid wsp:val=&quot;00510658&quot;/&gt;&lt;wsp:rsid wsp:val=&quot;00521180&quot;/&gt;&lt;wsp:rsid wsp:val=&quot;00522892&quot;/&gt;&lt;wsp:rsid wsp:val=&quot;0053178F&quot;/&gt;&lt;wsp:rsid wsp:val=&quot;00533390&quot;/&gt;&lt;wsp:rsid wsp:val=&quot;00542D6B&quot;/&gt;&lt;wsp:rsid wsp:val=&quot;00547DDA&quot;/&gt;&lt;wsp:rsid wsp:val=&quot;00550E37&quot;/&gt;&lt;wsp:rsid wsp:val=&quot;0055286B&quot;/&gt;&lt;wsp:rsid wsp:val=&quot;0055360B&quot;/&gt;&lt;wsp:rsid wsp:val=&quot;005614C4&quot;/&gt;&lt;wsp:rsid wsp:val=&quot;00562430&quot;/&gt;&lt;wsp:rsid wsp:val=&quot;00562471&quot;/&gt;&lt;wsp:rsid wsp:val=&quot;005625CB&quot;/&gt;&lt;wsp:rsid wsp:val=&quot;00563CE5&quot;/&gt;&lt;wsp:rsid wsp:val=&quot;0056665F&quot;/&gt;&lt;wsp:rsid wsp:val=&quot;005717BF&quot;/&gt;&lt;wsp:rsid wsp:val=&quot;00574D3F&quot;/&gt;&lt;wsp:rsid wsp:val=&quot;00576B30&quot;/&gt;&lt;wsp:rsid wsp:val=&quot;00583DE9&quot;/&gt;&lt;wsp:rsid wsp:val=&quot;00584A39&quot;/&gt;&lt;wsp:rsid wsp:val=&quot;00595B51&quot;/&gt;&lt;wsp:rsid wsp:val=&quot;005A04ED&quot;/&gt;&lt;wsp:rsid wsp:val=&quot;005A0755&quot;/&gt;&lt;wsp:rsid wsp:val=&quot;005A67FC&quot;/&gt;&lt;wsp:rsid wsp:val=&quot;005B3E66&quot;/&gt;&lt;wsp:rsid wsp:val=&quot;005B4E7E&quot;/&gt;&lt;wsp:rsid wsp:val=&quot;005B50F3&quot;/&gt;&lt;wsp:rsid wsp:val=&quot;005C1A48&quot;/&gt;&lt;wsp:rsid wsp:val=&quot;005C6EF1&quot;/&gt;&lt;wsp:rsid wsp:val=&quot;005D360A&quot;/&gt;&lt;wsp:rsid wsp:val=&quot;005D378E&quot;/&gt;&lt;wsp:rsid wsp:val=&quot;005D3849&quot;/&gt;&lt;wsp:rsid wsp:val=&quot;005D4C29&quot;/&gt;&lt;wsp:rsid wsp:val=&quot;005E0599&quot;/&gt;&lt;wsp:rsid wsp:val=&quot;005E3B8E&quot;/&gt;&lt;wsp:rsid wsp:val=&quot;005E4C40&quot;/&gt;&lt;wsp:rsid wsp:val=&quot;005E7043&quot;/&gt;&lt;wsp:rsid wsp:val=&quot;005F086A&quot;/&gt;&lt;wsp:rsid wsp:val=&quot;005F21CC&quot;/&gt;&lt;wsp:rsid wsp:val=&quot;005F3900&quot;/&gt;&lt;wsp:rsid wsp:val=&quot;005F50F5&quot;/&gt;&lt;wsp:rsid wsp:val=&quot;0060306E&quot;/&gt;&lt;wsp:rsid wsp:val=&quot;0060704E&quot;/&gt;&lt;wsp:rsid wsp:val=&quot;006079B5&quot;/&gt;&lt;wsp:rsid wsp:val=&quot;006137BA&quot;/&gt;&lt;wsp:rsid wsp:val=&quot;00613F07&quot;/&gt;&lt;wsp:rsid wsp:val=&quot;006141FF&quot;/&gt;&lt;wsp:rsid wsp:val=&quot;00621230&quot;/&gt;&lt;wsp:rsid wsp:val=&quot;006231E5&quot;/&gt;&lt;wsp:rsid wsp:val=&quot;006321E9&quot;/&gt;&lt;wsp:rsid wsp:val=&quot;00637B61&quot;/&gt;&lt;wsp:rsid wsp:val=&quot;00644F35&quot;/&gt;&lt;wsp:rsid wsp:val=&quot;00652556&quot;/&gt;&lt;wsp:rsid wsp:val=&quot;00654C35&quot;/&gt;&lt;wsp:rsid wsp:val=&quot;0065510E&quot;/&gt;&lt;wsp:rsid wsp:val=&quot;0066448C&quot;/&gt;&lt;wsp:rsid wsp:val=&quot;00664BA8&quot;/&gt;&lt;wsp:rsid wsp:val=&quot;006650C3&quot;/&gt;&lt;wsp:rsid wsp:val=&quot;00677EC9&quot;/&gt;&lt;wsp:rsid wsp:val=&quot;0068026E&quot;/&gt;&lt;wsp:rsid wsp:val=&quot;00683171&quot;/&gt;&lt;wsp:rsid wsp:val=&quot;00684B8F&quot;/&gt;&lt;wsp:rsid wsp:val=&quot;00687F1F&quot;/&gt;&lt;wsp:rsid wsp:val=&quot;006909ED&quot;/&gt;&lt;wsp:rsid wsp:val=&quot;0069369B&quot;/&gt;&lt;wsp:rsid wsp:val=&quot;00694939&quot;/&gt;&lt;wsp:rsid wsp:val=&quot;006968BD&quot;/&gt;&lt;wsp:rsid wsp:val=&quot;006A1085&quot;/&gt;&lt;wsp:rsid wsp:val=&quot;006A1363&quot;/&gt;&lt;wsp:rsid wsp:val=&quot;006A2D43&quot;/&gt;&lt;wsp:rsid wsp:val=&quot;006A315A&quot;/&gt;&lt;wsp:rsid wsp:val=&quot;006A5B34&quot;/&gt;&lt;wsp:rsid wsp:val=&quot;006B01D0&quot;/&gt;&lt;wsp:rsid wsp:val=&quot;006B13A0&quot;/&gt;&lt;wsp:rsid wsp:val=&quot;006B2B5C&quot;/&gt;&lt;wsp:rsid wsp:val=&quot;006B3B26&quot;/&gt;&lt;wsp:rsid wsp:val=&quot;006B4B96&quot;/&gt;&lt;wsp:rsid wsp:val=&quot;006B5BE3&quot;/&gt;&lt;wsp:rsid wsp:val=&quot;006C0A9F&quot;/&gt;&lt;wsp:rsid wsp:val=&quot;006C119A&quot;/&gt;&lt;wsp:rsid wsp:val=&quot;006C1B7C&quot;/&gt;&lt;wsp:rsid wsp:val=&quot;006C3B79&quot;/&gt;&lt;wsp:rsid wsp:val=&quot;006C5C7B&quot;/&gt;&lt;wsp:rsid wsp:val=&quot;006D430D&quot;/&gt;&lt;wsp:rsid wsp:val=&quot;006D4EAD&quot;/&gt;&lt;wsp:rsid wsp:val=&quot;006D5952&quot;/&gt;&lt;wsp:rsid wsp:val=&quot;006D741F&quot;/&gt;&lt;wsp:rsid wsp:val=&quot;006E2F64&quot;/&gt;&lt;wsp:rsid wsp:val=&quot;006E5843&quot;/&gt;&lt;wsp:rsid wsp:val=&quot;006F3F4D&quot;/&gt;&lt;wsp:rsid wsp:val=&quot;006F6B9F&quot;/&gt;&lt;wsp:rsid wsp:val=&quot;006F74D3&quot;/&gt;&lt;wsp:rsid wsp:val=&quot;007001C3&quot;/&gt;&lt;wsp:rsid wsp:val=&quot;00702C69&quot;/&gt;&lt;wsp:rsid wsp:val=&quot;00702E26&quot;/&gt;&lt;wsp:rsid wsp:val=&quot;0070346C&quot;/&gt;&lt;wsp:rsid wsp:val=&quot;00703618&quot;/&gt;&lt;wsp:rsid wsp:val=&quot;00704B10&quot;/&gt;&lt;wsp:rsid wsp:val=&quot;00706AA5&quot;/&gt;&lt;wsp:rsid wsp:val=&quot;00707D22&quot;/&gt;&lt;wsp:rsid wsp:val=&quot;007149FE&quot;/&gt;&lt;wsp:rsid wsp:val=&quot;00714CEF&quot;/&gt;&lt;wsp:rsid wsp:val=&quot;00716428&quot;/&gt;&lt;wsp:rsid wsp:val=&quot;00720BEF&quot;/&gt;&lt;wsp:rsid wsp:val=&quot;00723D69&quot;/&gt;&lt;wsp:rsid wsp:val=&quot;00724E44&quot;/&gt;&lt;wsp:rsid wsp:val=&quot;00725FA3&quot;/&gt;&lt;wsp:rsid wsp:val=&quot;00734C60&quot;/&gt;&lt;wsp:rsid wsp:val=&quot;00736383&quot;/&gt;&lt;wsp:rsid wsp:val=&quot;007366AA&quot;/&gt;&lt;wsp:rsid wsp:val=&quot;0073692A&quot;/&gt;&lt;wsp:rsid wsp:val=&quot;007371CF&quot;/&gt;&lt;wsp:rsid wsp:val=&quot;007433B7&quot;/&gt;&lt;wsp:rsid wsp:val=&quot;00746AE2&quot;/&gt;&lt;wsp:rsid wsp:val=&quot;007523D3&quot;/&gt;&lt;wsp:rsid wsp:val=&quot;00756C9D&quot;/&gt;&lt;wsp:rsid wsp:val=&quot;00762DAD&quot;/&gt;&lt;wsp:rsid wsp:val=&quot;00763051&quot;/&gt;&lt;wsp:rsid wsp:val=&quot;007647D9&quot;/&gt;&lt;wsp:rsid wsp:val=&quot;00765166&quot;/&gt;&lt;wsp:rsid wsp:val=&quot;00770119&quot;/&gt;&lt;wsp:rsid wsp:val=&quot;007718B2&quot;/&gt;&lt;wsp:rsid wsp:val=&quot;007745D5&quot;/&gt;&lt;wsp:rsid wsp:val=&quot;00776F4B&quot;/&gt;&lt;wsp:rsid wsp:val=&quot;0077756B&quot;/&gt;&lt;wsp:rsid wsp:val=&quot;00781182&quot;/&gt;&lt;wsp:rsid wsp:val=&quot;00781D13&quot;/&gt;&lt;wsp:rsid wsp:val=&quot;0078238F&quot;/&gt;&lt;wsp:rsid wsp:val=&quot;007829C7&quot;/&gt;&lt;wsp:rsid wsp:val=&quot;0078715D&quot;/&gt;&lt;wsp:rsid wsp:val=&quot;0078717E&quot;/&gt;&lt;wsp:rsid wsp:val=&quot;00787487&quot;/&gt;&lt;wsp:rsid wsp:val=&quot;00790CCA&quot;/&gt;&lt;wsp:rsid wsp:val=&quot;00792DF8&quot;/&gt;&lt;wsp:rsid wsp:val=&quot;00793936&quot;/&gt;&lt;wsp:rsid wsp:val=&quot;0079407B&quot;/&gt;&lt;wsp:rsid wsp:val=&quot;00795569&quot;/&gt;&lt;wsp:rsid wsp:val=&quot;0079724A&quot;/&gt;&lt;wsp:rsid wsp:val=&quot;007974B0&quot;/&gt;&lt;wsp:rsid wsp:val=&quot;007A31E9&quot;/&gt;&lt;wsp:rsid wsp:val=&quot;007B24C0&quot;/&gt;&lt;wsp:rsid wsp:val=&quot;007B4610&quot;/&gt;&lt;wsp:rsid wsp:val=&quot;007B4AB5&quot;/&gt;&lt;wsp:rsid wsp:val=&quot;007C2CAB&quot;/&gt;&lt;wsp:rsid wsp:val=&quot;007C3E6A&quot;/&gt;&lt;wsp:rsid wsp:val=&quot;007C50F3&quot;/&gt;&lt;wsp:rsid wsp:val=&quot;007D1E71&quot;/&gt;&lt;wsp:rsid wsp:val=&quot;007D32FC&quot;/&gt;&lt;wsp:rsid wsp:val=&quot;007D3A88&quot;/&gt;&lt;wsp:rsid wsp:val=&quot;007D3A95&quot;/&gt;&lt;wsp:rsid wsp:val=&quot;007E0CCC&quot;/&gt;&lt;wsp:rsid wsp:val=&quot;007E1969&quot;/&gt;&lt;wsp:rsid wsp:val=&quot;007E1C08&quot;/&gt;&lt;wsp:rsid wsp:val=&quot;007E4934&quot;/&gt;&lt;wsp:rsid wsp:val=&quot;007E69D7&quot;/&gt;&lt;wsp:rsid wsp:val=&quot;007F00E2&quot;/&gt;&lt;wsp:rsid wsp:val=&quot;007F0185&quot;/&gt;&lt;wsp:rsid wsp:val=&quot;007F04E3&quot;/&gt;&lt;wsp:rsid wsp:val=&quot;007F15E2&quot;/&gt;&lt;wsp:rsid wsp:val=&quot;007F2408&quot;/&gt;&lt;wsp:rsid wsp:val=&quot;007F3857&quot;/&gt;&lt;wsp:rsid wsp:val=&quot;007F6A4D&quot;/&gt;&lt;wsp:rsid wsp:val=&quot;00807C47&quot;/&gt;&lt;wsp:rsid wsp:val=&quot;0081073E&quot;/&gt;&lt;wsp:rsid wsp:val=&quot;00812C0D&quot;/&gt;&lt;wsp:rsid wsp:val=&quot;00812DF2&quot;/&gt;&lt;wsp:rsid wsp:val=&quot;00820340&quot;/&gt;&lt;wsp:rsid wsp:val=&quot;00824172&quot;/&gt;&lt;wsp:rsid wsp:val=&quot;008252C4&quot;/&gt;&lt;wsp:rsid wsp:val=&quot;00826084&quot;/&gt;&lt;wsp:rsid wsp:val=&quot;008262DF&quot;/&gt;&lt;wsp:rsid wsp:val=&quot;00830165&quot;/&gt;&lt;wsp:rsid wsp:val=&quot;00833D39&quot;/&gt;&lt;wsp:rsid wsp:val=&quot;00835128&quot;/&gt;&lt;wsp:rsid wsp:val=&quot;0083760D&quot;/&gt;&lt;wsp:rsid wsp:val=&quot;00840CF3&quot;/&gt;&lt;wsp:rsid wsp:val=&quot;00843001&quot;/&gt;&lt;wsp:rsid wsp:val=&quot;008471E7&quot;/&gt;&lt;wsp:rsid wsp:val=&quot;008478AC&quot;/&gt;&lt;wsp:rsid wsp:val=&quot;00851DD2&quot;/&gt;&lt;wsp:rsid wsp:val=&quot;00852BC6&quot;/&gt;&lt;wsp:rsid wsp:val=&quot;00854D19&quot;/&gt;&lt;wsp:rsid wsp:val=&quot;00855EC2&quot;/&gt;&lt;wsp:rsid wsp:val=&quot;0086137F&quot;/&gt;&lt;wsp:rsid wsp:val=&quot;00864AB5&quot;/&gt;&lt;wsp:rsid wsp:val=&quot;00865803&quot;/&gt;&lt;wsp:rsid wsp:val=&quot;00870E69&quot;/&gt;&lt;wsp:rsid wsp:val=&quot;00871A06&quot;/&gt;&lt;wsp:rsid wsp:val=&quot;00876BC3&quot;/&gt;&lt;wsp:rsid wsp:val=&quot;00877A31&quot;/&gt;&lt;wsp:rsid wsp:val=&quot;008841D4&quot;/&gt;&lt;wsp:rsid wsp:val=&quot;0088617F&quot;/&gt;&lt;wsp:rsid wsp:val=&quot;00890ACE&quot;/&gt;&lt;wsp:rsid wsp:val=&quot;008930B0&quot;/&gt;&lt;wsp:rsid wsp:val=&quot;008931F2&quot;/&gt;&lt;wsp:rsid wsp:val=&quot;0089440E&quot;/&gt;&lt;wsp:rsid wsp:val=&quot;008954A1&quot;/&gt;&lt;wsp:rsid wsp:val=&quot;008A0389&quot;/&gt;&lt;wsp:rsid wsp:val=&quot;008A3E09&quot;/&gt;&lt;wsp:rsid wsp:val=&quot;008A4C4D&quot;/&gt;&lt;wsp:rsid wsp:val=&quot;008A4E5F&quot;/&gt;&lt;wsp:rsid wsp:val=&quot;008A6539&quot;/&gt;&lt;wsp:rsid wsp:val=&quot;008A6968&quot;/&gt;&lt;wsp:rsid wsp:val=&quot;008B125A&quot;/&gt;&lt;wsp:rsid wsp:val=&quot;008B39ED&quot;/&gt;&lt;wsp:rsid wsp:val=&quot;008B6479&quot;/&gt;&lt;wsp:rsid wsp:val=&quot;008B69A7&quot;/&gt;&lt;wsp:rsid wsp:val=&quot;008C5FFF&quot;/&gt;&lt;wsp:rsid wsp:val=&quot;008C7805&quot;/&gt;&lt;wsp:rsid wsp:val=&quot;008D0E22&quot;/&gt;&lt;wsp:rsid wsp:val=&quot;008D32F8&quot;/&gt;&lt;wsp:rsid wsp:val=&quot;008D5C06&quot;/&gt;&lt;wsp:rsid wsp:val=&quot;008E01C2&quot;/&gt;&lt;wsp:rsid wsp:val=&quot;008E0F0A&quot;/&gt;&lt;wsp:rsid wsp:val=&quot;008E1B14&quot;/&gt;&lt;wsp:rsid wsp:val=&quot;008E55FA&quot;/&gt;&lt;wsp:rsid wsp:val=&quot;008E5CD7&quot;/&gt;&lt;wsp:rsid wsp:val=&quot;008E5F99&quot;/&gt;&lt;wsp:rsid wsp:val=&quot;008F17CD&quot;/&gt;&lt;wsp:rsid wsp:val=&quot;008F3918&quot;/&gt;&lt;wsp:rsid wsp:val=&quot;008F6D04&quot;/&gt;&lt;wsp:rsid wsp:val=&quot;008F7423&quot;/&gt;&lt;wsp:rsid wsp:val=&quot;008F78D6&quot;/&gt;&lt;wsp:rsid wsp:val=&quot;00900504&quot;/&gt;&lt;wsp:rsid wsp:val=&quot;00901B59&quot;/&gt;&lt;wsp:rsid wsp:val=&quot;009039B9&quot;/&gt;&lt;wsp:rsid wsp:val=&quot;009045C0&quot;/&gt;&lt;wsp:rsid wsp:val=&quot;009052FC&quot;/&gt;&lt;wsp:rsid wsp:val=&quot;009108DA&quot;/&gt;&lt;wsp:rsid wsp:val=&quot;00910E50&quot;/&gt;&lt;wsp:rsid wsp:val=&quot;00911B8E&quot;/&gt;&lt;wsp:rsid wsp:val=&quot;0091305F&quot;/&gt;&lt;wsp:rsid wsp:val=&quot;009211B4&quot;/&gt;&lt;wsp:rsid wsp:val=&quot;0092351D&quot;/&gt;&lt;wsp:rsid wsp:val=&quot;009264CF&quot;/&gt;&lt;wsp:rsid wsp:val=&quot;009316D8&quot;/&gt;&lt;wsp:rsid wsp:val=&quot;00935B0B&quot;/&gt;&lt;wsp:rsid wsp:val=&quot;009404EE&quot;/&gt;&lt;wsp:rsid wsp:val=&quot;00940CAB&quot;/&gt;&lt;wsp:rsid wsp:val=&quot;00942768&quot;/&gt;&lt;wsp:rsid wsp:val=&quot;00942BCD&quot;/&gt;&lt;wsp:rsid wsp:val=&quot;00947849&quot;/&gt;&lt;wsp:rsid wsp:val=&quot;00950EB3&quot;/&gt;&lt;wsp:rsid wsp:val=&quot;00951013&quot;/&gt;&lt;wsp:rsid wsp:val=&quot;009517F9&quot;/&gt;&lt;wsp:rsid wsp:val=&quot;009527AF&quot;/&gt;&lt;wsp:rsid wsp:val=&quot;00953B26&quot;/&gt;&lt;wsp:rsid wsp:val=&quot;00953C18&quot;/&gt;&lt;wsp:rsid wsp:val=&quot;00954063&quot;/&gt;&lt;wsp:rsid wsp:val=&quot;00954637&quot;/&gt;&lt;wsp:rsid wsp:val=&quot;00954EB0&quot;/&gt;&lt;wsp:rsid wsp:val=&quot;00956B31&quot;/&gt;&lt;wsp:rsid wsp:val=&quot;00960707&quot;/&gt;&lt;wsp:rsid wsp:val=&quot;00966E07&quot;/&gt;&lt;wsp:rsid wsp:val=&quot;00973E40&quot;/&gt;&lt;wsp:rsid wsp:val=&quot;009749E7&quot;/&gt;&lt;wsp:rsid wsp:val=&quot;00982732&quot;/&gt;&lt;wsp:rsid wsp:val=&quot;009827FC&quot;/&gt;&lt;wsp:rsid wsp:val=&quot;009847F1&quot;/&gt;&lt;wsp:rsid wsp:val=&quot;00986711&quot;/&gt;&lt;wsp:rsid wsp:val=&quot;0099114B&quot;/&gt;&lt;wsp:rsid wsp:val=&quot;00992728&quot;/&gt;&lt;wsp:rsid wsp:val=&quot;00994F7D&quot;/&gt;&lt;wsp:rsid wsp:val=&quot;009959E1&quot;/&gt;&lt;wsp:rsid wsp:val=&quot;009A3671&quot;/&gt;&lt;wsp:rsid wsp:val=&quot;009B7182&quot;/&gt;&lt;wsp:rsid wsp:val=&quot;009C0B27&quot;/&gt;&lt;wsp:rsid wsp:val=&quot;009C32F8&quot;/&gt;&lt;wsp:rsid wsp:val=&quot;009C3726&quot;/&gt;&lt;wsp:rsid wsp:val=&quot;009C37FE&quot;/&gt;&lt;wsp:rsid wsp:val=&quot;009C39B7&quot;/&gt;&lt;wsp:rsid wsp:val=&quot;009C44AF&quot;/&gt;&lt;wsp:rsid wsp:val=&quot;009C5655&quot;/&gt;&lt;wsp:rsid wsp:val=&quot;009C5CA2&quot;/&gt;&lt;wsp:rsid wsp:val=&quot;009D038A&quot;/&gt;&lt;wsp:rsid wsp:val=&quot;009D3B62&quot;/&gt;&lt;wsp:rsid wsp:val=&quot;009D4F4D&quot;/&gt;&lt;wsp:rsid wsp:val=&quot;009D63E8&quot;/&gt;&lt;wsp:rsid wsp:val=&quot;009E33C0&quot;/&gt;&lt;wsp:rsid wsp:val=&quot;009E3424&quot;/&gt;&lt;wsp:rsid wsp:val=&quot;009E3CA0&quot;/&gt;&lt;wsp:rsid wsp:val=&quot;009E5D95&quot;/&gt;&lt;wsp:rsid wsp:val=&quot;009E699D&quot;/&gt;&lt;wsp:rsid wsp:val=&quot;009E77D4&quot;/&gt;&lt;wsp:rsid wsp:val=&quot;009E7B53&quot;/&gt;&lt;wsp:rsid wsp:val=&quot;009E7D9E&quot;/&gt;&lt;wsp:rsid wsp:val=&quot;009F20FB&quot;/&gt;&lt;wsp:rsid wsp:val=&quot;009F5281&quot;/&gt;&lt;wsp:rsid wsp:val=&quot;009F60A6&quot;/&gt;&lt;wsp:rsid wsp:val=&quot;00A01A32&quot;/&gt;&lt;wsp:rsid wsp:val=&quot;00A027B5&quot;/&gt;&lt;wsp:rsid wsp:val=&quot;00A02C76&quot;/&gt;&lt;wsp:rsid wsp:val=&quot;00A069A6&quot;/&gt;&lt;wsp:rsid wsp:val=&quot;00A11143&quot;/&gt;&lt;wsp:rsid wsp:val=&quot;00A11DA1&quot;/&gt;&lt;wsp:rsid wsp:val=&quot;00A14C74&quot;/&gt;&lt;wsp:rsid wsp:val=&quot;00A2282B&quot;/&gt;&lt;wsp:rsid wsp:val=&quot;00A262F4&quot;/&gt;&lt;wsp:rsid wsp:val=&quot;00A30A12&quot;/&gt;&lt;wsp:rsid wsp:val=&quot;00A36343&quot;/&gt;&lt;wsp:rsid wsp:val=&quot;00A40147&quot;/&gt;&lt;wsp:rsid wsp:val=&quot;00A40E66&quot;/&gt;&lt;wsp:rsid wsp:val=&quot;00A422C7&quot;/&gt;&lt;wsp:rsid wsp:val=&quot;00A42EA0&quot;/&gt;&lt;wsp:rsid wsp:val=&quot;00A43E22&quot;/&gt;&lt;wsp:rsid wsp:val=&quot;00A44A5E&quot;/&gt;&lt;wsp:rsid wsp:val=&quot;00A46B3B&quot;/&gt;&lt;wsp:rsid wsp:val=&quot;00A57161&quot;/&gt;&lt;wsp:rsid wsp:val=&quot;00A62FFB&quot;/&gt;&lt;wsp:rsid wsp:val=&quot;00A6461E&quot;/&gt;&lt;wsp:rsid wsp:val=&quot;00A64F5A&quot;/&gt;&lt;wsp:rsid wsp:val=&quot;00A66EAC&quot;/&gt;&lt;wsp:rsid wsp:val=&quot;00A700F3&quot;/&gt;&lt;wsp:rsid wsp:val=&quot;00A71F10&quot;/&gt;&lt;wsp:rsid wsp:val=&quot;00A748E3&quot;/&gt;&lt;wsp:rsid wsp:val=&quot;00A76E85&quot;/&gt;&lt;wsp:rsid wsp:val=&quot;00A779A1&quot;/&gt;&lt;wsp:rsid wsp:val=&quot;00A80593&quot;/&gt;&lt;wsp:rsid wsp:val=&quot;00A8156B&quot;/&gt;&lt;wsp:rsid wsp:val=&quot;00A821AC&quot;/&gt;&lt;wsp:rsid wsp:val=&quot;00A825A3&quot;/&gt;&lt;wsp:rsid wsp:val=&quot;00A83407&quot;/&gt;&lt;wsp:rsid wsp:val=&quot;00A83FE2&quot;/&gt;&lt;wsp:rsid wsp:val=&quot;00A845A7&quot;/&gt;&lt;wsp:rsid wsp:val=&quot;00A85193&quot;/&gt;&lt;wsp:rsid wsp:val=&quot;00A858AC&quot;/&gt;&lt;wsp:rsid wsp:val=&quot;00A868ED&quot;/&gt;&lt;wsp:rsid wsp:val=&quot;00A872DF&quot;/&gt;&lt;wsp:rsid wsp:val=&quot;00A92F00&quot;/&gt;&lt;wsp:rsid wsp:val=&quot;00A936A3&quot;/&gt;&lt;wsp:rsid wsp:val=&quot;00AA05AD&quot;/&gt;&lt;wsp:rsid wsp:val=&quot;00AA3D13&quot;/&gt;&lt;wsp:rsid wsp:val=&quot;00AA4ED5&quot;/&gt;&lt;wsp:rsid wsp:val=&quot;00AB28F0&quot;/&gt;&lt;wsp:rsid wsp:val=&quot;00AB4F91&quot;/&gt;&lt;wsp:rsid wsp:val=&quot;00AC1E3E&quot;/&gt;&lt;wsp:rsid wsp:val=&quot;00AC22B4&quot;/&gt;&lt;wsp:rsid wsp:val=&quot;00AC3B41&quot;/&gt;&lt;wsp:rsid wsp:val=&quot;00AC60EF&quot;/&gt;&lt;wsp:rsid wsp:val=&quot;00AD0646&quot;/&gt;&lt;wsp:rsid wsp:val=&quot;00AE413D&quot;/&gt;&lt;wsp:rsid wsp:val=&quot;00AF1730&quot;/&gt;&lt;wsp:rsid wsp:val=&quot;00AF3C34&quot;/&gt;&lt;wsp:rsid wsp:val=&quot;00AF3C7B&quot;/&gt;&lt;wsp:rsid wsp:val=&quot;00AF3EB0&quot;/&gt;&lt;wsp:rsid wsp:val=&quot;00AF3F43&quot;/&gt;&lt;wsp:rsid wsp:val=&quot;00AF4123&quot;/&gt;&lt;wsp:rsid wsp:val=&quot;00AF49CC&quot;/&gt;&lt;wsp:rsid wsp:val=&quot;00AF604E&quot;/&gt;&lt;wsp:rsid wsp:val=&quot;00B02ECA&quot;/&gt;&lt;wsp:rsid wsp:val=&quot;00B04D21&quot;/&gt;&lt;wsp:rsid wsp:val=&quot;00B0500F&quot;/&gt;&lt;wsp:rsid wsp:val=&quot;00B05FCD&quot;/&gt;&lt;wsp:rsid wsp:val=&quot;00B068AB&quot;/&gt;&lt;wsp:rsid wsp:val=&quot;00B06E78&quot;/&gt;&lt;wsp:rsid wsp:val=&quot;00B110F0&quot;/&gt;&lt;wsp:rsid wsp:val=&quot;00B11187&quot;/&gt;&lt;wsp:rsid wsp:val=&quot;00B1396B&quot;/&gt;&lt;wsp:rsid wsp:val=&quot;00B15452&quot;/&gt;&lt;wsp:rsid wsp:val=&quot;00B36D67&quot;/&gt;&lt;wsp:rsid wsp:val=&quot;00B41905&quot;/&gt;&lt;wsp:rsid wsp:val=&quot;00B42A02&quot;/&gt;&lt;wsp:rsid wsp:val=&quot;00B43AD7&quot;/&gt;&lt;wsp:rsid wsp:val=&quot;00B4429E&quot;/&gt;&lt;wsp:rsid wsp:val=&quot;00B459CE&quot;/&gt;&lt;wsp:rsid wsp:val=&quot;00B50E7E&quot;/&gt;&lt;wsp:rsid wsp:val=&quot;00B50EC1&quot;/&gt;&lt;wsp:rsid wsp:val=&quot;00B5532F&quot;/&gt;&lt;wsp:rsid wsp:val=&quot;00B55783&quot;/&gt;&lt;wsp:rsid wsp:val=&quot;00B55DAF&quot;/&gt;&lt;wsp:rsid wsp:val=&quot;00B56F8A&quot;/&gt;&lt;wsp:rsid wsp:val=&quot;00B57D29&quot;/&gt;&lt;wsp:rsid wsp:val=&quot;00B6579A&quot;/&gt;&lt;wsp:rsid wsp:val=&quot;00B66B49&quot;/&gt;&lt;wsp:rsid wsp:val=&quot;00B71208&quot;/&gt;&lt;wsp:rsid wsp:val=&quot;00B72B8F&quot;/&gt;&lt;wsp:rsid wsp:val=&quot;00B74356&quot;/&gt;&lt;wsp:rsid wsp:val=&quot;00B74FFD&quot;/&gt;&lt;wsp:rsid wsp:val=&quot;00B8100C&quot;/&gt;&lt;wsp:rsid wsp:val=&quot;00B82691&quot;/&gt;&lt;wsp:rsid wsp:val=&quot;00B82F6B&quot;/&gt;&lt;wsp:rsid wsp:val=&quot;00B83CAA&quot;/&gt;&lt;wsp:rsid wsp:val=&quot;00B84553&quot;/&gt;&lt;wsp:rsid wsp:val=&quot;00B851B2&quot;/&gt;&lt;wsp:rsid wsp:val=&quot;00B90CEF&quot;/&gt;&lt;wsp:rsid wsp:val=&quot;00B94D69&quot;/&gt;&lt;wsp:rsid wsp:val=&quot;00BA1D4F&quot;/&gt;&lt;wsp:rsid wsp:val=&quot;00BA651E&quot;/&gt;&lt;wsp:rsid wsp:val=&quot;00BA7213&quot;/&gt;&lt;wsp:rsid wsp:val=&quot;00BB1E66&quot;/&gt;&lt;wsp:rsid wsp:val=&quot;00BB238D&quot;/&gt;&lt;wsp:rsid wsp:val=&quot;00BB346A&quot;/&gt;&lt;wsp:rsid wsp:val=&quot;00BB4685&quot;/&gt;&lt;wsp:rsid wsp:val=&quot;00BB62D4&quot;/&gt;&lt;wsp:rsid wsp:val=&quot;00BB7353&quot;/&gt;&lt;wsp:rsid wsp:val=&quot;00BC083D&quot;/&gt;&lt;wsp:rsid wsp:val=&quot;00BC2D94&quot;/&gt;&lt;wsp:rsid wsp:val=&quot;00BC378C&quot;/&gt;&lt;wsp:rsid wsp:val=&quot;00BC43FE&quot;/&gt;&lt;wsp:rsid wsp:val=&quot;00BC589D&quot;/&gt;&lt;wsp:rsid wsp:val=&quot;00BC7DD8&quot;/&gt;&lt;wsp:rsid wsp:val=&quot;00BD68C2&quot;/&gt;&lt;wsp:rsid wsp:val=&quot;00BD78BB&quot;/&gt;&lt;wsp:rsid wsp:val=&quot;00BE16B4&quot;/&gt;&lt;wsp:rsid wsp:val=&quot;00BE3677&quot;/&gt;&lt;wsp:rsid wsp:val=&quot;00BE60D9&quot;/&gt;&lt;wsp:rsid wsp:val=&quot;00BF133E&quot;/&gt;&lt;wsp:rsid wsp:val=&quot;00BF13F4&quot;/&gt;&lt;wsp:rsid wsp:val=&quot;00BF3D11&quot;/&gt;&lt;wsp:rsid wsp:val=&quot;00BF3EFB&quot;/&gt;&lt;wsp:rsid wsp:val=&quot;00BF74AB&quot;/&gt;&lt;wsp:rsid wsp:val=&quot;00C00384&quot;/&gt;&lt;wsp:rsid wsp:val=&quot;00C03347&quot;/&gt;&lt;wsp:rsid wsp:val=&quot;00C1047B&quot;/&gt;&lt;wsp:rsid wsp:val=&quot;00C20BC4&quot;/&gt;&lt;wsp:rsid wsp:val=&quot;00C220D6&quot;/&gt;&lt;wsp:rsid wsp:val=&quot;00C23C20&quot;/&gt;&lt;wsp:rsid wsp:val=&quot;00C331DE&quot;/&gt;&lt;wsp:rsid wsp:val=&quot;00C356CF&quot;/&gt;&lt;wsp:rsid wsp:val=&quot;00C40A36&quot;/&gt;&lt;wsp:rsid wsp:val=&quot;00C425C6&quot;/&gt;&lt;wsp:rsid wsp:val=&quot;00C42862&quot;/&gt;&lt;wsp:rsid wsp:val=&quot;00C42A98&quot;/&gt;&lt;wsp:rsid wsp:val=&quot;00C45501&quot;/&gt;&lt;wsp:rsid wsp:val=&quot;00C460D6&quot;/&gt;&lt;wsp:rsid wsp:val=&quot;00C47463&quot;/&gt;&lt;wsp:rsid wsp:val=&quot;00C529BA&quot;/&gt;&lt;wsp:rsid wsp:val=&quot;00C54986&quot;/&gt;&lt;wsp:rsid wsp:val=&quot;00C56F15&quot;/&gt;&lt;wsp:rsid wsp:val=&quot;00C60E12&quot;/&gt;&lt;wsp:rsid wsp:val=&quot;00C6237A&quot;/&gt;&lt;wsp:rsid wsp:val=&quot;00C71B99&quot;/&gt;&lt;wsp:rsid wsp:val=&quot;00C72CB8&quot;/&gt;&lt;wsp:rsid wsp:val=&quot;00C730AC&quot;/&gt;&lt;wsp:rsid wsp:val=&quot;00C8006D&quot;/&gt;&lt;wsp:rsid wsp:val=&quot;00C81A63&quot;/&gt;&lt;wsp:rsid wsp:val=&quot;00C83435&quot;/&gt;&lt;wsp:rsid wsp:val=&quot;00C84BB2&quot;/&gt;&lt;wsp:rsid wsp:val=&quot;00C94AB1&quot;/&gt;&lt;wsp:rsid wsp:val=&quot;00C97998&quot;/&gt;&lt;wsp:rsid wsp:val=&quot;00CA4F12&quot;/&gt;&lt;wsp:rsid wsp:val=&quot;00CB2C4F&quot;/&gt;&lt;wsp:rsid wsp:val=&quot;00CB4714&quot;/&gt;&lt;wsp:rsid wsp:val=&quot;00CB695F&quot;/&gt;&lt;wsp:rsid wsp:val=&quot;00CC1459&quot;/&gt;&lt;wsp:rsid wsp:val=&quot;00CC2555&quot;/&gt;&lt;wsp:rsid wsp:val=&quot;00CC3529&quot;/&gt;&lt;wsp:rsid wsp:val=&quot;00CC4849&quot;/&gt;&lt;wsp:rsid wsp:val=&quot;00CC4B10&quot;/&gt;&lt;wsp:rsid wsp:val=&quot;00CC5816&quot;/&gt;&lt;wsp:rsid wsp:val=&quot;00CC7355&quot;/&gt;&lt;wsp:rsid wsp:val=&quot;00CD2B96&quot;/&gt;&lt;wsp:rsid wsp:val=&quot;00CD6BE6&quot;/&gt;&lt;wsp:rsid wsp:val=&quot;00CE0044&quot;/&gt;&lt;wsp:rsid wsp:val=&quot;00CE1987&quot;/&gt;&lt;wsp:rsid wsp:val=&quot;00CE1F95&quot;/&gt;&lt;wsp:rsid wsp:val=&quot;00CE4EBA&quot;/&gt;&lt;wsp:rsid wsp:val=&quot;00CE6ABA&quot;/&gt;&lt;wsp:rsid wsp:val=&quot;00CF112D&quot;/&gt;&lt;wsp:rsid wsp:val=&quot;00CF1A1D&quot;/&gt;&lt;wsp:rsid wsp:val=&quot;00CF31B5&quot;/&gt;&lt;wsp:rsid wsp:val=&quot;00CF37C2&quot;/&gt;&lt;wsp:rsid wsp:val=&quot;00CF5C00&quot;/&gt;&lt;wsp:rsid wsp:val=&quot;00CF6553&quot;/&gt;&lt;wsp:rsid wsp:val=&quot;00D0169B&quot;/&gt;&lt;wsp:rsid wsp:val=&quot;00D0293C&quot;/&gt;&lt;wsp:rsid wsp:val=&quot;00D06100&quot;/&gt;&lt;wsp:rsid wsp:val=&quot;00D0743F&quot;/&gt;&lt;wsp:rsid wsp:val=&quot;00D1458C&quot;/&gt;&lt;wsp:rsid wsp:val=&quot;00D213AA&quot;/&gt;&lt;wsp:rsid wsp:val=&quot;00D215D5&quot;/&gt;&lt;wsp:rsid wsp:val=&quot;00D25CCD&quot;/&gt;&lt;wsp:rsid wsp:val=&quot;00D3054B&quot;/&gt;&lt;wsp:rsid wsp:val=&quot;00D3504D&quot;/&gt;&lt;wsp:rsid wsp:val=&quot;00D42797&quot;/&gt;&lt;wsp:rsid wsp:val=&quot;00D511B9&quot;/&gt;&lt;wsp:rsid wsp:val=&quot;00D5139B&quot;/&gt;&lt;wsp:rsid wsp:val=&quot;00D5315C&quot;/&gt;&lt;wsp:rsid wsp:val=&quot;00D5466E&quot;/&gt;&lt;wsp:rsid wsp:val=&quot;00D572D5&quot;/&gt;&lt;wsp:rsid wsp:val=&quot;00D572D8&quot;/&gt;&lt;wsp:rsid wsp:val=&quot;00D6258C&quot;/&gt;&lt;wsp:rsid wsp:val=&quot;00D63945&quot;/&gt;&lt;wsp:rsid wsp:val=&quot;00D73D02&quot;/&gt;&lt;wsp:rsid wsp:val=&quot;00D73E93&quot;/&gt;&lt;wsp:rsid wsp:val=&quot;00D80390&quot;/&gt;&lt;wsp:rsid wsp:val=&quot;00D8098C&quot;/&gt;&lt;wsp:rsid wsp:val=&quot;00D837B8&quot;/&gt;&lt;wsp:rsid wsp:val=&quot;00D85138&quot;/&gt;&lt;wsp:rsid wsp:val=&quot;00D854E6&quot;/&gt;&lt;wsp:rsid wsp:val=&quot;00D85967&quot;/&gt;&lt;wsp:rsid wsp:val=&quot;00D86F01&quot;/&gt;&lt;wsp:rsid wsp:val=&quot;00D902A0&quot;/&gt;&lt;wsp:rsid wsp:val=&quot;00D92E2E&quot;/&gt;&lt;wsp:rsid wsp:val=&quot;00D939E1&quot;/&gt;&lt;wsp:rsid wsp:val=&quot;00D93C84&quot;/&gt;&lt;wsp:rsid wsp:val=&quot;00DA09EE&quot;/&gt;&lt;wsp:rsid wsp:val=&quot;00DA16DD&quot;/&gt;&lt;wsp:rsid wsp:val=&quot;00DA401B&quot;/&gt;&lt;wsp:rsid wsp:val=&quot;00DA4306&quot;/&gt;&lt;wsp:rsid wsp:val=&quot;00DA4471&quot;/&gt;&lt;wsp:rsid wsp:val=&quot;00DA5FDF&quot;/&gt;&lt;wsp:rsid wsp:val=&quot;00DB0B3D&quot;/&gt;&lt;wsp:rsid wsp:val=&quot;00DB13E4&quot;/&gt;&lt;wsp:rsid wsp:val=&quot;00DB1886&quot;/&gt;&lt;wsp:rsid wsp:val=&quot;00DB285B&quot;/&gt;&lt;wsp:rsid wsp:val=&quot;00DB6FED&quot;/&gt;&lt;wsp:rsid wsp:val=&quot;00DC3128&quot;/&gt;&lt;wsp:rsid wsp:val=&quot;00DC4765&quot;/&gt;&lt;wsp:rsid wsp:val=&quot;00DC7011&quot;/&gt;&lt;wsp:rsid wsp:val=&quot;00DD2FBA&quot;/&gt;&lt;wsp:rsid wsp:val=&quot;00DD5D2A&quot;/&gt;&lt;wsp:rsid wsp:val=&quot;00DD645B&quot;/&gt;&lt;wsp:rsid wsp:val=&quot;00DD7539&quot;/&gt;&lt;wsp:rsid wsp:val=&quot;00DE053C&quot;/&gt;&lt;wsp:rsid wsp:val=&quot;00DE2201&quot;/&gt;&lt;wsp:rsid wsp:val=&quot;00DE5B78&quot;/&gt;&lt;wsp:rsid wsp:val=&quot;00DE734E&quot;/&gt;&lt;wsp:rsid wsp:val=&quot;00DE76E9&quot;/&gt;&lt;wsp:rsid wsp:val=&quot;00DF0003&quot;/&gt;&lt;wsp:rsid wsp:val=&quot;00DF282A&quot;/&gt;&lt;wsp:rsid wsp:val=&quot;00DF45B2&quot;/&gt;&lt;wsp:rsid wsp:val=&quot;00DF5F34&quot;/&gt;&lt;wsp:rsid wsp:val=&quot;00DF6D6A&quot;/&gt;&lt;wsp:rsid wsp:val=&quot;00E0163C&quot;/&gt;&lt;wsp:rsid wsp:val=&quot;00E05713&quot;/&gt;&lt;wsp:rsid wsp:val=&quot;00E058E3&quot;/&gt;&lt;wsp:rsid wsp:val=&quot;00E06B92&quot;/&gt;&lt;wsp:rsid wsp:val=&quot;00E133B0&quot;/&gt;&lt;wsp:rsid wsp:val=&quot;00E1752F&quot;/&gt;&lt;wsp:rsid wsp:val=&quot;00E206FC&quot;/&gt;&lt;wsp:rsid wsp:val=&quot;00E212DC&quot;/&gt;&lt;wsp:rsid wsp:val=&quot;00E2144E&quot;/&gt;&lt;wsp:rsid wsp:val=&quot;00E23132&quot;/&gt;&lt;wsp:rsid wsp:val=&quot;00E24101&quot;/&gt;&lt;wsp:rsid wsp:val=&quot;00E24F78&quot;/&gt;&lt;wsp:rsid wsp:val=&quot;00E26E3C&quot;/&gt;&lt;wsp:rsid wsp:val=&quot;00E27269&quot;/&gt;&lt;wsp:rsid wsp:val=&quot;00E3431A&quot;/&gt;&lt;wsp:rsid wsp:val=&quot;00E352F2&quot;/&gt;&lt;wsp:rsid wsp:val=&quot;00E44D62&quot;/&gt;&lt;wsp:rsid wsp:val=&quot;00E53ABD&quot;/&gt;&lt;wsp:rsid wsp:val=&quot;00E53CAC&quot;/&gt;&lt;wsp:rsid wsp:val=&quot;00E552AF&quot;/&gt;&lt;wsp:rsid wsp:val=&quot;00E56B55&quot;/&gt;&lt;wsp:rsid wsp:val=&quot;00E56C8E&quot;/&gt;&lt;wsp:rsid wsp:val=&quot;00E62CF3&quot;/&gt;&lt;wsp:rsid wsp:val=&quot;00E6308F&quot;/&gt;&lt;wsp:rsid wsp:val=&quot;00E6547E&quot;/&gt;&lt;wsp:rsid wsp:val=&quot;00E65F77&quot;/&gt;&lt;wsp:rsid wsp:val=&quot;00E72195&quot;/&gt;&lt;wsp:rsid wsp:val=&quot;00E745BE&quot;/&gt;&lt;wsp:rsid wsp:val=&quot;00E749E5&quot;/&gt;&lt;wsp:rsid wsp:val=&quot;00E759E7&quot;/&gt;&lt;wsp:rsid wsp:val=&quot;00E800C9&quot;/&gt;&lt;wsp:rsid wsp:val=&quot;00E835D4&quot;/&gt;&lt;wsp:rsid wsp:val=&quot;00E86E4B&quot;/&gt;&lt;wsp:rsid wsp:val=&quot;00E86ECE&quot;/&gt;&lt;wsp:rsid wsp:val=&quot;00E87F15&quot;/&gt;&lt;wsp:rsid wsp:val=&quot;00E90343&quot;/&gt;&lt;wsp:rsid wsp:val=&quot;00E92ACB&quot;/&gt;&lt;wsp:rsid wsp:val=&quot;00E93801&quot;/&gt;&lt;wsp:rsid wsp:val=&quot;00E93BB5&quot;/&gt;&lt;wsp:rsid wsp:val=&quot;00E94466&quot;/&gt;&lt;wsp:rsid wsp:val=&quot;00E94665&quot;/&gt;&lt;wsp:rsid wsp:val=&quot;00E961B3&quot;/&gt;&lt;wsp:rsid wsp:val=&quot;00EA5D91&quot;/&gt;&lt;wsp:rsid wsp:val=&quot;00EA7398&quot;/&gt;&lt;wsp:rsid wsp:val=&quot;00EB09F9&quot;/&gt;&lt;wsp:rsid wsp:val=&quot;00EB1018&quot;/&gt;&lt;wsp:rsid wsp:val=&quot;00EB3A7C&quot;/&gt;&lt;wsp:rsid wsp:val=&quot;00EB486E&quot;/&gt;&lt;wsp:rsid wsp:val=&quot;00EB528B&quot;/&gt;&lt;wsp:rsid wsp:val=&quot;00EB58A3&quot;/&gt;&lt;wsp:rsid wsp:val=&quot;00EB5954&quot;/&gt;&lt;wsp:rsid wsp:val=&quot;00EB62B2&quot;/&gt;&lt;wsp:rsid wsp:val=&quot;00EC239A&quot;/&gt;&lt;wsp:rsid wsp:val=&quot;00EC6429&quot;/&gt;&lt;wsp:rsid wsp:val=&quot;00EC6604&quot;/&gt;&lt;wsp:rsid wsp:val=&quot;00EC7B68&quot;/&gt;&lt;wsp:rsid wsp:val=&quot;00ED04CC&quot;/&gt;&lt;wsp:rsid wsp:val=&quot;00ED0E92&quot;/&gt;&lt;wsp:rsid wsp:val=&quot;00ED37DF&quot;/&gt;&lt;wsp:rsid wsp:val=&quot;00ED4ACF&quot;/&gt;&lt;wsp:rsid wsp:val=&quot;00ED6F04&quot;/&gt;&lt;wsp:rsid wsp:val=&quot;00EE1CE2&quot;/&gt;&lt;wsp:rsid wsp:val=&quot;00EE2598&quot;/&gt;&lt;wsp:rsid wsp:val=&quot;00EF161F&quot;/&gt;&lt;wsp:rsid wsp:val=&quot;00EF3988&quot;/&gt;&lt;wsp:rsid wsp:val=&quot;00EF7AC3&quot;/&gt;&lt;wsp:rsid wsp:val=&quot;00F00AD1&quot;/&gt;&lt;wsp:rsid wsp:val=&quot;00F01323&quot;/&gt;&lt;wsp:rsid wsp:val=&quot;00F01DCF&quot;/&gt;&lt;wsp:rsid wsp:val=&quot;00F0564E&quot;/&gt;&lt;wsp:rsid wsp:val=&quot;00F057BA&quot;/&gt;&lt;wsp:rsid wsp:val=&quot;00F0648B&quot;/&gt;&lt;wsp:rsid wsp:val=&quot;00F1023F&quot;/&gt;&lt;wsp:rsid wsp:val=&quot;00F11302&quot;/&gt;&lt;wsp:rsid wsp:val=&quot;00F1492F&quot;/&gt;&lt;wsp:rsid wsp:val=&quot;00F14D5A&quot;/&gt;&lt;wsp:rsid wsp:val=&quot;00F20428&quot;/&gt;&lt;wsp:rsid wsp:val=&quot;00F204BA&quot;/&gt;&lt;wsp:rsid wsp:val=&quot;00F211D3&quot;/&gt;&lt;wsp:rsid wsp:val=&quot;00F21D67&quot;/&gt;&lt;wsp:rsid wsp:val=&quot;00F22A06&quot;/&gt;&lt;wsp:rsid wsp:val=&quot;00F22B5E&quot;/&gt;&lt;wsp:rsid wsp:val=&quot;00F24B5E&quot;/&gt;&lt;wsp:rsid wsp:val=&quot;00F255EF&quot;/&gt;&lt;wsp:rsid wsp:val=&quot;00F26159&quot;/&gt;&lt;wsp:rsid wsp:val=&quot;00F275D1&quot;/&gt;&lt;wsp:rsid wsp:val=&quot;00F306E8&quot;/&gt;&lt;wsp:rsid wsp:val=&quot;00F330E1&quot;/&gt;&lt;wsp:rsid wsp:val=&quot;00F34CC8&quot;/&gt;&lt;wsp:rsid wsp:val=&quot;00F37119&quot;/&gt;&lt;wsp:rsid wsp:val=&quot;00F425AA&quot;/&gt;&lt;wsp:rsid wsp:val=&quot;00F43AEF&quot;/&gt;&lt;wsp:rsid wsp:val=&quot;00F43E19&quot;/&gt;&lt;wsp:rsid wsp:val=&quot;00F44A58&quot;/&gt;&lt;wsp:rsid wsp:val=&quot;00F452B1&quot;/&gt;&lt;wsp:rsid wsp:val=&quot;00F527F0&quot;/&gt;&lt;wsp:rsid wsp:val=&quot;00F5391A&quot;/&gt;&lt;wsp:rsid wsp:val=&quot;00F5481B&quot;/&gt;&lt;wsp:rsid wsp:val=&quot;00F55EA0&quot;/&gt;&lt;wsp:rsid wsp:val=&quot;00F57F9B&quot;/&gt;&lt;wsp:rsid wsp:val=&quot;00F6066D&quot;/&gt;&lt;wsp:rsid wsp:val=&quot;00F651B4&quot;/&gt;&lt;wsp:rsid wsp:val=&quot;00F67C43&quot;/&gt;&lt;wsp:rsid wsp:val=&quot;00F7196E&quot;/&gt;&lt;wsp:rsid wsp:val=&quot;00F74376&quot;/&gt;&lt;wsp:rsid wsp:val=&quot;00F774ED&quot;/&gt;&lt;wsp:rsid wsp:val=&quot;00F83D1B&quot;/&gt;&lt;wsp:rsid wsp:val=&quot;00F852B1&quot;/&gt;&lt;wsp:rsid wsp:val=&quot;00F91DEB&quot;/&gt;&lt;wsp:rsid wsp:val=&quot;00F9393C&quot;/&gt;&lt;wsp:rsid wsp:val=&quot;00F94559&quot;/&gt;&lt;wsp:rsid wsp:val=&quot;00F95033&quot;/&gt;&lt;wsp:rsid wsp:val=&quot;00F96289&quot;/&gt;&lt;wsp:rsid wsp:val=&quot;00F97EBC&quot;/&gt;&lt;wsp:rsid wsp:val=&quot;00FA498E&quot;/&gt;&lt;wsp:rsid wsp:val=&quot;00FA5C4C&quot;/&gt;&lt;wsp:rsid wsp:val=&quot;00FA7295&quot;/&gt;&lt;wsp:rsid wsp:val=&quot;00FB1224&quot;/&gt;&lt;wsp:rsid wsp:val=&quot;00FB6EC6&quot;/&gt;&lt;wsp:rsid wsp:val=&quot;00FC2D30&quot;/&gt;&lt;wsp:rsid wsp:val=&quot;00FC430C&quot;/&gt;&lt;wsp:rsid wsp:val=&quot;00FC4449&quot;/&gt;&lt;wsp:rsid wsp:val=&quot;00FC5D05&quot;/&gt;&lt;wsp:rsid wsp:val=&quot;00FC6F4B&quot;/&gt;&lt;wsp:rsid wsp:val=&quot;00FD1590&quot;/&gt;&lt;wsp:rsid wsp:val=&quot;00FD377A&quot;/&gt;&lt;wsp:rsid wsp:val=&quot;00FD4D70&quot;/&gt;&lt;wsp:rsid wsp:val=&quot;00FD5A71&quot;/&gt;&lt;wsp:rsid wsp:val=&quot;00FD5F4A&quot;/&gt;&lt;wsp:rsid wsp:val=&quot;00FE102E&quot;/&gt;&lt;wsp:rsid wsp:val=&quot;00FE2B97&quot;/&gt;&lt;wsp:rsid wsp:val=&quot;00FE4102&quot;/&gt;&lt;wsp:rsid wsp:val=&quot;00FE475C&quot;/&gt;&lt;wsp:rsid wsp:val=&quot;00FE4D89&quot;/&gt;&lt;wsp:rsid wsp:val=&quot;00FE79E0&quot;/&gt;&lt;wsp:rsid wsp:val=&quot;00FF1F4E&quot;/&gt;&lt;wsp:rsid wsp:val=&quot;00FF2006&quot;/&gt;&lt;wsp:rsid wsp:val=&quot;00FF4CEE&quot;/&gt;&lt;/wsp:rsids&gt;&lt;/w:docPr&gt;&lt;w:body&gt;&lt;w:p wsp:rsidR=&quot;00000000&quot; wsp:rsidRDefault=&quot;000D5C43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u&lt;/m:t&gt;&lt;/m:r&gt;&lt;/m:e&gt;&lt;m:sub&gt;&lt;m:r&gt;&lt;w:rPr&gt;&lt;w:rFonts w:ascii=&quot;Cambria Math&quot; w:h-ansi=&quot;Cambria Math&quot;/&gt;&lt;wx:font wx:val=&quot;Cambria Math&quot;/&gt;&lt;w:i/&gt;&lt;/w:rPr&gt;&lt;m:t&gt;S&lt;/m:t&gt;&lt;/m:r&gt;&lt;/m:sub&gt;&lt;/m:sSub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t&lt;/m:t&gt;&lt;/m:r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1" o:title="" chromakey="white"/>
          </v:shape>
        </w:pict>
      </w:r>
      <w:r w:rsidRPr="00232ECB">
        <w:instrText xml:space="preserve"> </w:instrText>
      </w:r>
      <w:r w:rsidRPr="00232ECB">
        <w:fldChar w:fldCharType="separate"/>
      </w:r>
      <w:r w:rsidRPr="00232ECB">
        <w:pict>
          <v:shape id="_x0000_i1035" type="#_x0000_t75" style="width:25.2pt;height:11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69&quot;/&gt;&lt;w:doNotEmbedSystemFonts/&gt;&lt;w:defaultTabStop w:val=&quot;708&quot;/&gt;&lt;w:autoHyphenation/&gt;&lt;w:hyphenationZone w:val=&quot;357&quot;/&gt;&lt;w:doNotHyphenateCaps/&gt;&lt;w:drawingGridHorizontalSpacing w:val=&quot;140&quot;/&gt;&lt;w:drawingGridVerticalSpacing w:val=&quot;381&quot;/&gt;&lt;w:displayHorizontalDrawingGridEvery w:val=&quot;2&quot;/&gt;&lt;w:punctuationKerning/&gt;&lt;w:characterSpacingControl w:val=&quot;DontCompress&quot;/&gt;&lt;w:optimizeForBrowser/&gt;&lt;w:allowPNG/&gt;&lt;w:doNotSaveWebPagesAsSingleFil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12F04&quot;/&gt;&lt;wsp:rsid wsp:val=&quot;00000DC8&quot;/&gt;&lt;wsp:rsid wsp:val=&quot;00012B88&quot;/&gt;&lt;wsp:rsid wsp:val=&quot;0001427E&quot;/&gt;&lt;wsp:rsid wsp:val=&quot;00015252&quot;/&gt;&lt;wsp:rsid wsp:val=&quot;000155E9&quot;/&gt;&lt;wsp:rsid wsp:val=&quot;00015E30&quot;/&gt;&lt;wsp:rsid wsp:val=&quot;00022AB5&quot;/&gt;&lt;wsp:rsid wsp:val=&quot;000256B4&quot;/&gt;&lt;wsp:rsid wsp:val=&quot;00025EA1&quot;/&gt;&lt;wsp:rsid wsp:val=&quot;00027082&quot;/&gt;&lt;wsp:rsid wsp:val=&quot;00027691&quot;/&gt;&lt;wsp:rsid wsp:val=&quot;00036A2C&quot;/&gt;&lt;wsp:rsid wsp:val=&quot;00042390&quot;/&gt;&lt;wsp:rsid wsp:val=&quot;00042E84&quot;/&gt;&lt;wsp:rsid wsp:val=&quot;00043FE4&quot;/&gt;&lt;wsp:rsid wsp:val=&quot;000611FE&quot;/&gt;&lt;wsp:rsid wsp:val=&quot;00062582&quot;/&gt;&lt;wsp:rsid wsp:val=&quot;00062A36&quot;/&gt;&lt;wsp:rsid wsp:val=&quot;00065241&quot;/&gt;&lt;wsp:rsid wsp:val=&quot;0006644D&quot;/&gt;&lt;wsp:rsid wsp:val=&quot;0006702A&quot;/&gt;&lt;wsp:rsid wsp:val=&quot;000675EB&quot;/&gt;&lt;wsp:rsid wsp:val=&quot;00087B2D&quot;/&gt;&lt;wsp:rsid wsp:val=&quot;000907B6&quot;/&gt;&lt;wsp:rsid wsp:val=&quot;00091354&quot;/&gt;&lt;wsp:rsid wsp:val=&quot;000A12F2&quot;/&gt;&lt;wsp:rsid wsp:val=&quot;000A25DB&quot;/&gt;&lt;wsp:rsid wsp:val=&quot;000A460E&quot;/&gt;&lt;wsp:rsid wsp:val=&quot;000A51EB&quot;/&gt;&lt;wsp:rsid wsp:val=&quot;000A71C2&quot;/&gt;&lt;wsp:rsid wsp:val=&quot;000A7E67&quot;/&gt;&lt;wsp:rsid wsp:val=&quot;000B00A6&quot;/&gt;&lt;wsp:rsid wsp:val=&quot;000B1930&quot;/&gt;&lt;wsp:rsid wsp:val=&quot;000B25DD&quot;/&gt;&lt;wsp:rsid wsp:val=&quot;000B2D25&quot;/&gt;&lt;wsp:rsid wsp:val=&quot;000B3A07&quot;/&gt;&lt;wsp:rsid wsp:val=&quot;000C1BE1&quot;/&gt;&lt;wsp:rsid wsp:val=&quot;000C35F6&quot;/&gt;&lt;wsp:rsid wsp:val=&quot;000C5152&quot;/&gt;&lt;wsp:rsid wsp:val=&quot;000D1B58&quot;/&gt;&lt;wsp:rsid wsp:val=&quot;000D5650&quot;/&gt;&lt;wsp:rsid wsp:val=&quot;000D5C43&quot;/&gt;&lt;wsp:rsid wsp:val=&quot;000D7AB9&quot;/&gt;&lt;wsp:rsid wsp:val=&quot;000E198A&quot;/&gt;&lt;wsp:rsid wsp:val=&quot;000E2F97&quot;/&gt;&lt;wsp:rsid wsp:val=&quot;000E3F01&quot;/&gt;&lt;wsp:rsid wsp:val=&quot;000E4D61&quot;/&gt;&lt;wsp:rsid wsp:val=&quot;000E52CD&quot;/&gt;&lt;wsp:rsid wsp:val=&quot;000E66AA&quot;/&gt;&lt;wsp:rsid wsp:val=&quot;000F1665&quot;/&gt;&lt;wsp:rsid wsp:val=&quot;000F4D3A&quot;/&gt;&lt;wsp:rsid wsp:val=&quot;000F50B4&quot;/&gt;&lt;wsp:rsid wsp:val=&quot;000F70AC&quot;/&gt;&lt;wsp:rsid wsp:val=&quot;001018AE&quot;/&gt;&lt;wsp:rsid wsp:val=&quot;001024DC&quot;/&gt;&lt;wsp:rsid wsp:val=&quot;00102CCB&quot;/&gt;&lt;wsp:rsid wsp:val=&quot;001056BE&quot;/&gt;&lt;wsp:rsid wsp:val=&quot;00110D34&quot;/&gt;&lt;wsp:rsid wsp:val=&quot;00130DFF&quot;/&gt;&lt;wsp:rsid wsp:val=&quot;00132126&quot;/&gt;&lt;wsp:rsid wsp:val=&quot;001346A0&quot;/&gt;&lt;wsp:rsid wsp:val=&quot;001366CF&quot;/&gt;&lt;wsp:rsid wsp:val=&quot;00137164&quot;/&gt;&lt;wsp:rsid wsp:val=&quot;00137B68&quot;/&gt;&lt;wsp:rsid wsp:val=&quot;00137FC8&quot;/&gt;&lt;wsp:rsid wsp:val=&quot;0014268D&quot;/&gt;&lt;wsp:rsid wsp:val=&quot;00146764&quot;/&gt;&lt;wsp:rsid wsp:val=&quot;00146F62&quot;/&gt;&lt;wsp:rsid wsp:val=&quot;001505E1&quot;/&gt;&lt;wsp:rsid wsp:val=&quot;00150A3C&quot;/&gt;&lt;wsp:rsid wsp:val=&quot;00150A53&quot;/&gt;&lt;wsp:rsid wsp:val=&quot;00151F4A&quot;/&gt;&lt;wsp:rsid wsp:val=&quot;001632B0&quot;/&gt;&lt;wsp:rsid wsp:val=&quot;001654F0&quot;/&gt;&lt;wsp:rsid wsp:val=&quot;00166743&quot;/&gt;&lt;wsp:rsid wsp:val=&quot;00171F73&quot;/&gt;&lt;wsp:rsid wsp:val=&quot;00174F60&quot;/&gt;&lt;wsp:rsid wsp:val=&quot;001800F0&quot;/&gt;&lt;wsp:rsid wsp:val=&quot;001852B3&quot;/&gt;&lt;wsp:rsid wsp:val=&quot;001864B6&quot;/&gt;&lt;wsp:rsid wsp:val=&quot;001930CB&quot;/&gt;&lt;wsp:rsid wsp:val=&quot;001A0EC0&quot;/&gt;&lt;wsp:rsid wsp:val=&quot;001A207B&quot;/&gt;&lt;wsp:rsid wsp:val=&quot;001A535A&quot;/&gt;&lt;wsp:rsid wsp:val=&quot;001B2A26&quot;/&gt;&lt;wsp:rsid wsp:val=&quot;001B59BF&quot;/&gt;&lt;wsp:rsid wsp:val=&quot;001C1E84&quot;/&gt;&lt;wsp:rsid wsp:val=&quot;001C520D&quot;/&gt;&lt;wsp:rsid wsp:val=&quot;001C5731&quot;/&gt;&lt;wsp:rsid wsp:val=&quot;001D28EA&quot;/&gt;&lt;wsp:rsid wsp:val=&quot;001D5300&quot;/&gt;&lt;wsp:rsid wsp:val=&quot;001E18B9&quot;/&gt;&lt;wsp:rsid wsp:val=&quot;001E1F66&quot;/&gt;&lt;wsp:rsid wsp:val=&quot;001E6525&quot;/&gt;&lt;wsp:rsid wsp:val=&quot;001E7283&quot;/&gt;&lt;wsp:rsid wsp:val=&quot;001E73BA&quot;/&gt;&lt;wsp:rsid wsp:val=&quot;001E7492&quot;/&gt;&lt;wsp:rsid wsp:val=&quot;001F06A3&quot;/&gt;&lt;wsp:rsid wsp:val=&quot;001F16E3&quot;/&gt;&lt;wsp:rsid wsp:val=&quot;001F42F0&quot;/&gt;&lt;wsp:rsid wsp:val=&quot;001F566A&quot;/&gt;&lt;wsp:rsid wsp:val=&quot;001F7425&quot;/&gt;&lt;wsp:rsid wsp:val=&quot;001F77D0&quot;/&gt;&lt;wsp:rsid wsp:val=&quot;0020042E&quot;/&gt;&lt;wsp:rsid wsp:val=&quot;00202A19&quot;/&gt;&lt;wsp:rsid wsp:val=&quot;00204D50&quot;/&gt;&lt;wsp:rsid wsp:val=&quot;00204DE9&quot;/&gt;&lt;wsp:rsid wsp:val=&quot;002052D5&quot;/&gt;&lt;wsp:rsid wsp:val=&quot;002101D9&quot;/&gt;&lt;wsp:rsid wsp:val=&quot;00210E90&quot;/&gt;&lt;wsp:rsid wsp:val=&quot;002111DA&quot;/&gt;&lt;wsp:rsid wsp:val=&quot;00211533&quot;/&gt;&lt;wsp:rsid wsp:val=&quot;00212F04&quot;/&gt;&lt;wsp:rsid wsp:val=&quot;0021397F&quot;/&gt;&lt;wsp:rsid wsp:val=&quot;002174DC&quot;/&gt;&lt;wsp:rsid wsp:val=&quot;002256F9&quot;/&gt;&lt;wsp:rsid wsp:val=&quot;00225757&quot;/&gt;&lt;wsp:rsid wsp:val=&quot;00225891&quot;/&gt;&lt;wsp:rsid wsp:val=&quot;00227272&quot;/&gt;&lt;wsp:rsid wsp:val=&quot;00230031&quot;/&gt;&lt;wsp:rsid wsp:val=&quot;00231A08&quot;/&gt;&lt;wsp:rsid wsp:val=&quot;00232BF3&quot;/&gt;&lt;wsp:rsid wsp:val=&quot;00232ECB&quot;/&gt;&lt;wsp:rsid wsp:val=&quot;00234D66&quot;/&gt;&lt;wsp:rsid wsp:val=&quot;00240F05&quot;/&gt;&lt;wsp:rsid wsp:val=&quot;00242F0B&quot;/&gt;&lt;wsp:rsid wsp:val=&quot;00244855&quot;/&gt;&lt;wsp:rsid wsp:val=&quot;00244BA0&quot;/&gt;&lt;wsp:rsid wsp:val=&quot;00246149&quot;/&gt;&lt;wsp:rsid wsp:val=&quot;002472B5&quot;/&gt;&lt;wsp:rsid wsp:val=&quot;00250440&quot;/&gt;&lt;wsp:rsid wsp:val=&quot;002504F8&quot;/&gt;&lt;wsp:rsid wsp:val=&quot;002600C8&quot;/&gt;&lt;wsp:rsid wsp:val=&quot;00260B3D&quot;/&gt;&lt;wsp:rsid wsp:val=&quot;002632A4&quot;/&gt;&lt;wsp:rsid wsp:val=&quot;00271A81&quot;/&gt;&lt;wsp:rsid wsp:val=&quot;00273B17&quot;/&gt;&lt;wsp:rsid wsp:val=&quot;0027698E&quot;/&gt;&lt;wsp:rsid wsp:val=&quot;002779D1&quot;/&gt;&lt;wsp:rsid wsp:val=&quot;00281B18&quot;/&gt;&lt;wsp:rsid wsp:val=&quot;002824F5&quot;/&gt;&lt;wsp:rsid wsp:val=&quot;00284725&quot;/&gt;&lt;wsp:rsid wsp:val=&quot;00290D00&quot;/&gt;&lt;wsp:rsid wsp:val=&quot;00291EE8&quot;/&gt;&lt;wsp:rsid wsp:val=&quot;00292FEE&quot;/&gt;&lt;wsp:rsid wsp:val=&quot;00294426&quot;/&gt;&lt;wsp:rsid wsp:val=&quot;002A0544&quot;/&gt;&lt;wsp:rsid wsp:val=&quot;002A06FF&quot;/&gt;&lt;wsp:rsid wsp:val=&quot;002A077C&quot;/&gt;&lt;wsp:rsid wsp:val=&quot;002A1247&quot;/&gt;&lt;wsp:rsid wsp:val=&quot;002A3F2A&quot;/&gt;&lt;wsp:rsid wsp:val=&quot;002A477C&quot;/&gt;&lt;wsp:rsid wsp:val=&quot;002A66A7&quot;/&gt;&lt;wsp:rsid wsp:val=&quot;002A686D&quot;/&gt;&lt;wsp:rsid wsp:val=&quot;002B04A0&quot;/&gt;&lt;wsp:rsid wsp:val=&quot;002B2856&quot;/&gt;&lt;wsp:rsid wsp:val=&quot;002B2A11&quot;/&gt;&lt;wsp:rsid wsp:val=&quot;002B2A18&quot;/&gt;&lt;wsp:rsid wsp:val=&quot;002C4945&quot;/&gt;&lt;wsp:rsid wsp:val=&quot;002C5850&quot;/&gt;&lt;wsp:rsid wsp:val=&quot;002C6ED6&quot;/&gt;&lt;wsp:rsid wsp:val=&quot;002C7254&quot;/&gt;&lt;wsp:rsid wsp:val=&quot;002D5084&quot;/&gt;&lt;wsp:rsid wsp:val=&quot;002D5E95&quot;/&gt;&lt;wsp:rsid wsp:val=&quot;002D5FF8&quot;/&gt;&lt;wsp:rsid wsp:val=&quot;002E7A2B&quot;/&gt;&lt;wsp:rsid wsp:val=&quot;002F0033&quot;/&gt;&lt;wsp:rsid wsp:val=&quot;002F4B1D&quot;/&gt;&lt;wsp:rsid wsp:val=&quot;002F5748&quot;/&gt;&lt;wsp:rsid wsp:val=&quot;002F5E41&quot;/&gt;&lt;wsp:rsid wsp:val=&quot;002F7BF9&quot;/&gt;&lt;wsp:rsid wsp:val=&quot;0030107F&quot;/&gt;&lt;wsp:rsid wsp:val=&quot;00302069&quot;/&gt;&lt;wsp:rsid wsp:val=&quot;003063F0&quot;/&gt;&lt;wsp:rsid wsp:val=&quot;00306980&quot;/&gt;&lt;wsp:rsid wsp:val=&quot;003103B7&quot;/&gt;&lt;wsp:rsid wsp:val=&quot;00316734&quot;/&gt;&lt;wsp:rsid wsp:val=&quot;00317380&quot;/&gt;&lt;wsp:rsid wsp:val=&quot;00317F18&quot;/&gt;&lt;wsp:rsid wsp:val=&quot;0032640D&quot;/&gt;&lt;wsp:rsid wsp:val=&quot;00332356&quot;/&gt;&lt;wsp:rsid wsp:val=&quot;003415E2&quot;/&gt;&lt;wsp:rsid wsp:val=&quot;003427E4&quot;/&gt;&lt;wsp:rsid wsp:val=&quot;00343F66&quot;/&gt;&lt;wsp:rsid wsp:val=&quot;00344143&quot;/&gt;&lt;wsp:rsid wsp:val=&quot;00344822&quot;/&gt;&lt;wsp:rsid wsp:val=&quot;00350FB2&quot;/&gt;&lt;wsp:rsid wsp:val=&quot;00351F44&quot;/&gt;&lt;wsp:rsid wsp:val=&quot;003534CE&quot;/&gt;&lt;wsp:rsid wsp:val=&quot;00361465&quot;/&gt;&lt;wsp:rsid wsp:val=&quot;0036221D&quot;/&gt;&lt;wsp:rsid wsp:val=&quot;00364527&quot;/&gt;&lt;wsp:rsid wsp:val=&quot;00366EA3&quot;/&gt;&lt;wsp:rsid wsp:val=&quot;0037307B&quot;/&gt;&lt;wsp:rsid wsp:val=&quot;0037307D&quot;/&gt;&lt;wsp:rsid wsp:val=&quot;00373F15&quot;/&gt;&lt;wsp:rsid wsp:val=&quot;003746B3&quot;/&gt;&lt;wsp:rsid wsp:val=&quot;00381567&quot;/&gt;&lt;wsp:rsid wsp:val=&quot;00382CBE&quot;/&gt;&lt;wsp:rsid wsp:val=&quot;00385048&quot;/&gt;&lt;wsp:rsid wsp:val=&quot;00391E1B&quot;/&gt;&lt;wsp:rsid wsp:val=&quot;00394257&quot;/&gt;&lt;wsp:rsid wsp:val=&quot;00394402&quot;/&gt;&lt;wsp:rsid wsp:val=&quot;00394EDF&quot;/&gt;&lt;wsp:rsid wsp:val=&quot;003A01BC&quot;/&gt;&lt;wsp:rsid wsp:val=&quot;003A24FA&quot;/&gt;&lt;wsp:rsid wsp:val=&quot;003B031D&quot;/&gt;&lt;wsp:rsid wsp:val=&quot;003B03EE&quot;/&gt;&lt;wsp:rsid wsp:val=&quot;003B1472&quot;/&gt;&lt;wsp:rsid wsp:val=&quot;003B7927&quot;/&gt;&lt;wsp:rsid wsp:val=&quot;003C02A6&quot;/&gt;&lt;wsp:rsid wsp:val=&quot;003C39F7&quot;/&gt;&lt;wsp:rsid wsp:val=&quot;003C6978&quot;/&gt;&lt;wsp:rsid wsp:val=&quot;003D15CB&quot;/&gt;&lt;wsp:rsid wsp:val=&quot;003D1782&quot;/&gt;&lt;wsp:rsid wsp:val=&quot;003D3457&quot;/&gt;&lt;wsp:rsid wsp:val=&quot;003D3DCA&quot;/&gt;&lt;wsp:rsid wsp:val=&quot;003D6674&quot;/&gt;&lt;wsp:rsid wsp:val=&quot;003D6769&quot;/&gt;&lt;wsp:rsid wsp:val=&quot;003E0301&quot;/&gt;&lt;wsp:rsid wsp:val=&quot;003E0422&quot;/&gt;&lt;wsp:rsid wsp:val=&quot;003F365B&quot;/&gt;&lt;wsp:rsid wsp:val=&quot;003F4C53&quot;/&gt;&lt;wsp:rsid wsp:val=&quot;003F63C1&quot;/&gt;&lt;wsp:rsid wsp:val=&quot;0040088F&quot;/&gt;&lt;wsp:rsid wsp:val=&quot;00402E09&quot;/&gt;&lt;wsp:rsid wsp:val=&quot;00403775&quot;/&gt;&lt;wsp:rsid wsp:val=&quot;00406EB8&quot;/&gt;&lt;wsp:rsid wsp:val=&quot;00411EAB&quot;/&gt;&lt;wsp:rsid wsp:val=&quot;00415195&quot;/&gt;&lt;wsp:rsid wsp:val=&quot;004270D1&quot;/&gt;&lt;wsp:rsid wsp:val=&quot;004309DF&quot;/&gt;&lt;wsp:rsid wsp:val=&quot;0043187E&quot;/&gt;&lt;wsp:rsid wsp:val=&quot;00433787&quot;/&gt;&lt;wsp:rsid wsp:val=&quot;00436210&quot;/&gt;&lt;wsp:rsid wsp:val=&quot;00436AEC&quot;/&gt;&lt;wsp:rsid wsp:val=&quot;00442A2C&quot;/&gt;&lt;wsp:rsid wsp:val=&quot;004503EC&quot;/&gt;&lt;wsp:rsid wsp:val=&quot;00452500&quot;/&gt;&lt;wsp:rsid wsp:val=&quot;00452D5E&quot;/&gt;&lt;wsp:rsid wsp:val=&quot;004537F6&quot;/&gt;&lt;wsp:rsid wsp:val=&quot;0045380C&quot;/&gt;&lt;wsp:rsid wsp:val=&quot;004562BC&quot;/&gt;&lt;wsp:rsid wsp:val=&quot;00465F64&quot;/&gt;&lt;wsp:rsid wsp:val=&quot;00473ABF&quot;/&gt;&lt;wsp:rsid wsp:val=&quot;004748BE&quot;/&gt;&lt;wsp:rsid wsp:val=&quot;00476B0F&quot;/&gt;&lt;wsp:rsid wsp:val=&quot;00477BC6&quot;/&gt;&lt;wsp:rsid wsp:val=&quot;0048210E&quot;/&gt;&lt;wsp:rsid wsp:val=&quot;00485C49&quot;/&gt;&lt;wsp:rsid wsp:val=&quot;00487DB1&quot;/&gt;&lt;wsp:rsid wsp:val=&quot;00490F4D&quot;/&gt;&lt;wsp:rsid wsp:val=&quot;00491E80&quot;/&gt;&lt;wsp:rsid wsp:val=&quot;00492255&quot;/&gt;&lt;wsp:rsid wsp:val=&quot;00496238&quot;/&gt;&lt;wsp:rsid wsp:val=&quot;00496359&quot;/&gt;&lt;wsp:rsid wsp:val=&quot;004A02D5&quot;/&gt;&lt;wsp:rsid wsp:val=&quot;004A03B0&quot;/&gt;&lt;wsp:rsid wsp:val=&quot;004A082B&quot;/&gt;&lt;wsp:rsid wsp:val=&quot;004A46D4&quot;/&gt;&lt;wsp:rsid wsp:val=&quot;004A5F62&quot;/&gt;&lt;wsp:rsid wsp:val=&quot;004A62A8&quot;/&gt;&lt;wsp:rsid wsp:val=&quot;004A66EF&quot;/&gt;&lt;wsp:rsid wsp:val=&quot;004A6D17&quot;/&gt;&lt;wsp:rsid wsp:val=&quot;004B275D&quot;/&gt;&lt;wsp:rsid wsp:val=&quot;004B3A61&quot;/&gt;&lt;wsp:rsid wsp:val=&quot;004B7618&quot;/&gt;&lt;wsp:rsid wsp:val=&quot;004C51EB&quot;/&gt;&lt;wsp:rsid wsp:val=&quot;004C656C&quot;/&gt;&lt;wsp:rsid wsp:val=&quot;004D4690&quot;/&gt;&lt;wsp:rsid wsp:val=&quot;004D5A29&quot;/&gt;&lt;wsp:rsid wsp:val=&quot;004D77F0&quot;/&gt;&lt;wsp:rsid wsp:val=&quot;004E35F5&quot;/&gt;&lt;wsp:rsid wsp:val=&quot;004E556C&quot;/&gt;&lt;wsp:rsid wsp:val=&quot;004F59CA&quot;/&gt;&lt;wsp:rsid wsp:val=&quot;00500A20&quot;/&gt;&lt;wsp:rsid wsp:val=&quot;00504760&quot;/&gt;&lt;wsp:rsid wsp:val=&quot;005067CA&quot;/&gt;&lt;wsp:rsid wsp:val=&quot;00507283&quot;/&gt;&lt;wsp:rsid wsp:val=&quot;00510658&quot;/&gt;&lt;wsp:rsid wsp:val=&quot;00521180&quot;/&gt;&lt;wsp:rsid wsp:val=&quot;00522892&quot;/&gt;&lt;wsp:rsid wsp:val=&quot;0053178F&quot;/&gt;&lt;wsp:rsid wsp:val=&quot;00533390&quot;/&gt;&lt;wsp:rsid wsp:val=&quot;00542D6B&quot;/&gt;&lt;wsp:rsid wsp:val=&quot;00547DDA&quot;/&gt;&lt;wsp:rsid wsp:val=&quot;00550E37&quot;/&gt;&lt;wsp:rsid wsp:val=&quot;0055286B&quot;/&gt;&lt;wsp:rsid wsp:val=&quot;0055360B&quot;/&gt;&lt;wsp:rsid wsp:val=&quot;005614C4&quot;/&gt;&lt;wsp:rsid wsp:val=&quot;00562430&quot;/&gt;&lt;wsp:rsid wsp:val=&quot;00562471&quot;/&gt;&lt;wsp:rsid wsp:val=&quot;005625CB&quot;/&gt;&lt;wsp:rsid wsp:val=&quot;00563CE5&quot;/&gt;&lt;wsp:rsid wsp:val=&quot;0056665F&quot;/&gt;&lt;wsp:rsid wsp:val=&quot;005717BF&quot;/&gt;&lt;wsp:rsid wsp:val=&quot;00574D3F&quot;/&gt;&lt;wsp:rsid wsp:val=&quot;00576B30&quot;/&gt;&lt;wsp:rsid wsp:val=&quot;00583DE9&quot;/&gt;&lt;wsp:rsid wsp:val=&quot;00584A39&quot;/&gt;&lt;wsp:rsid wsp:val=&quot;00595B51&quot;/&gt;&lt;wsp:rsid wsp:val=&quot;005A04ED&quot;/&gt;&lt;wsp:rsid wsp:val=&quot;005A0755&quot;/&gt;&lt;wsp:rsid wsp:val=&quot;005A67FC&quot;/&gt;&lt;wsp:rsid wsp:val=&quot;005B3E66&quot;/&gt;&lt;wsp:rsid wsp:val=&quot;005B4E7E&quot;/&gt;&lt;wsp:rsid wsp:val=&quot;005B50F3&quot;/&gt;&lt;wsp:rsid wsp:val=&quot;005C1A48&quot;/&gt;&lt;wsp:rsid wsp:val=&quot;005C6EF1&quot;/&gt;&lt;wsp:rsid wsp:val=&quot;005D360A&quot;/&gt;&lt;wsp:rsid wsp:val=&quot;005D378E&quot;/&gt;&lt;wsp:rsid wsp:val=&quot;005D3849&quot;/&gt;&lt;wsp:rsid wsp:val=&quot;005D4C29&quot;/&gt;&lt;wsp:rsid wsp:val=&quot;005E0599&quot;/&gt;&lt;wsp:rsid wsp:val=&quot;005E3B8E&quot;/&gt;&lt;wsp:rsid wsp:val=&quot;005E4C40&quot;/&gt;&lt;wsp:rsid wsp:val=&quot;005E7043&quot;/&gt;&lt;wsp:rsid wsp:val=&quot;005F086A&quot;/&gt;&lt;wsp:rsid wsp:val=&quot;005F21CC&quot;/&gt;&lt;wsp:rsid wsp:val=&quot;005F3900&quot;/&gt;&lt;wsp:rsid wsp:val=&quot;005F50F5&quot;/&gt;&lt;wsp:rsid wsp:val=&quot;0060306E&quot;/&gt;&lt;wsp:rsid wsp:val=&quot;0060704E&quot;/&gt;&lt;wsp:rsid wsp:val=&quot;006079B5&quot;/&gt;&lt;wsp:rsid wsp:val=&quot;006137BA&quot;/&gt;&lt;wsp:rsid wsp:val=&quot;00613F07&quot;/&gt;&lt;wsp:rsid wsp:val=&quot;006141FF&quot;/&gt;&lt;wsp:rsid wsp:val=&quot;00621230&quot;/&gt;&lt;wsp:rsid wsp:val=&quot;006231E5&quot;/&gt;&lt;wsp:rsid wsp:val=&quot;006321E9&quot;/&gt;&lt;wsp:rsid wsp:val=&quot;00637B61&quot;/&gt;&lt;wsp:rsid wsp:val=&quot;00644F35&quot;/&gt;&lt;wsp:rsid wsp:val=&quot;00652556&quot;/&gt;&lt;wsp:rsid wsp:val=&quot;00654C35&quot;/&gt;&lt;wsp:rsid wsp:val=&quot;0065510E&quot;/&gt;&lt;wsp:rsid wsp:val=&quot;0066448C&quot;/&gt;&lt;wsp:rsid wsp:val=&quot;00664BA8&quot;/&gt;&lt;wsp:rsid wsp:val=&quot;006650C3&quot;/&gt;&lt;wsp:rsid wsp:val=&quot;00677EC9&quot;/&gt;&lt;wsp:rsid wsp:val=&quot;0068026E&quot;/&gt;&lt;wsp:rsid wsp:val=&quot;00683171&quot;/&gt;&lt;wsp:rsid wsp:val=&quot;00684B8F&quot;/&gt;&lt;wsp:rsid wsp:val=&quot;00687F1F&quot;/&gt;&lt;wsp:rsid wsp:val=&quot;006909ED&quot;/&gt;&lt;wsp:rsid wsp:val=&quot;0069369B&quot;/&gt;&lt;wsp:rsid wsp:val=&quot;00694939&quot;/&gt;&lt;wsp:rsid wsp:val=&quot;006968BD&quot;/&gt;&lt;wsp:rsid wsp:val=&quot;006A1085&quot;/&gt;&lt;wsp:rsid wsp:val=&quot;006A1363&quot;/&gt;&lt;wsp:rsid wsp:val=&quot;006A2D43&quot;/&gt;&lt;wsp:rsid wsp:val=&quot;006A315A&quot;/&gt;&lt;wsp:rsid wsp:val=&quot;006A5B34&quot;/&gt;&lt;wsp:rsid wsp:val=&quot;006B01D0&quot;/&gt;&lt;wsp:rsid wsp:val=&quot;006B13A0&quot;/&gt;&lt;wsp:rsid wsp:val=&quot;006B2B5C&quot;/&gt;&lt;wsp:rsid wsp:val=&quot;006B3B26&quot;/&gt;&lt;wsp:rsid wsp:val=&quot;006B4B96&quot;/&gt;&lt;wsp:rsid wsp:val=&quot;006B5BE3&quot;/&gt;&lt;wsp:rsid wsp:val=&quot;006C0A9F&quot;/&gt;&lt;wsp:rsid wsp:val=&quot;006C119A&quot;/&gt;&lt;wsp:rsid wsp:val=&quot;006C1B7C&quot;/&gt;&lt;wsp:rsid wsp:val=&quot;006C3B79&quot;/&gt;&lt;wsp:rsid wsp:val=&quot;006C5C7B&quot;/&gt;&lt;wsp:rsid wsp:val=&quot;006D430D&quot;/&gt;&lt;wsp:rsid wsp:val=&quot;006D4EAD&quot;/&gt;&lt;wsp:rsid wsp:val=&quot;006D5952&quot;/&gt;&lt;wsp:rsid wsp:val=&quot;006D741F&quot;/&gt;&lt;wsp:rsid wsp:val=&quot;006E2F64&quot;/&gt;&lt;wsp:rsid wsp:val=&quot;006E5843&quot;/&gt;&lt;wsp:rsid wsp:val=&quot;006F3F4D&quot;/&gt;&lt;wsp:rsid wsp:val=&quot;006F6B9F&quot;/&gt;&lt;wsp:rsid wsp:val=&quot;006F74D3&quot;/&gt;&lt;wsp:rsid wsp:val=&quot;007001C3&quot;/&gt;&lt;wsp:rsid wsp:val=&quot;00702C69&quot;/&gt;&lt;wsp:rsid wsp:val=&quot;00702E26&quot;/&gt;&lt;wsp:rsid wsp:val=&quot;0070346C&quot;/&gt;&lt;wsp:rsid wsp:val=&quot;00703618&quot;/&gt;&lt;wsp:rsid wsp:val=&quot;00704B10&quot;/&gt;&lt;wsp:rsid wsp:val=&quot;00706AA5&quot;/&gt;&lt;wsp:rsid wsp:val=&quot;00707D22&quot;/&gt;&lt;wsp:rsid wsp:val=&quot;007149FE&quot;/&gt;&lt;wsp:rsid wsp:val=&quot;00714CEF&quot;/&gt;&lt;wsp:rsid wsp:val=&quot;00716428&quot;/&gt;&lt;wsp:rsid wsp:val=&quot;00720BEF&quot;/&gt;&lt;wsp:rsid wsp:val=&quot;00723D69&quot;/&gt;&lt;wsp:rsid wsp:val=&quot;00724E44&quot;/&gt;&lt;wsp:rsid wsp:val=&quot;00725FA3&quot;/&gt;&lt;wsp:rsid wsp:val=&quot;00734C60&quot;/&gt;&lt;wsp:rsid wsp:val=&quot;00736383&quot;/&gt;&lt;wsp:rsid wsp:val=&quot;007366AA&quot;/&gt;&lt;wsp:rsid wsp:val=&quot;0073692A&quot;/&gt;&lt;wsp:rsid wsp:val=&quot;007371CF&quot;/&gt;&lt;wsp:rsid wsp:val=&quot;007433B7&quot;/&gt;&lt;wsp:rsid wsp:val=&quot;00746AE2&quot;/&gt;&lt;wsp:rsid wsp:val=&quot;007523D3&quot;/&gt;&lt;wsp:rsid wsp:val=&quot;00756C9D&quot;/&gt;&lt;wsp:rsid wsp:val=&quot;00762DAD&quot;/&gt;&lt;wsp:rsid wsp:val=&quot;00763051&quot;/&gt;&lt;wsp:rsid wsp:val=&quot;007647D9&quot;/&gt;&lt;wsp:rsid wsp:val=&quot;00765166&quot;/&gt;&lt;wsp:rsid wsp:val=&quot;00770119&quot;/&gt;&lt;wsp:rsid wsp:val=&quot;007718B2&quot;/&gt;&lt;wsp:rsid wsp:val=&quot;007745D5&quot;/&gt;&lt;wsp:rsid wsp:val=&quot;00776F4B&quot;/&gt;&lt;wsp:rsid wsp:val=&quot;0077756B&quot;/&gt;&lt;wsp:rsid wsp:val=&quot;00781182&quot;/&gt;&lt;wsp:rsid wsp:val=&quot;00781D13&quot;/&gt;&lt;wsp:rsid wsp:val=&quot;0078238F&quot;/&gt;&lt;wsp:rsid wsp:val=&quot;007829C7&quot;/&gt;&lt;wsp:rsid wsp:val=&quot;0078715D&quot;/&gt;&lt;wsp:rsid wsp:val=&quot;0078717E&quot;/&gt;&lt;wsp:rsid wsp:val=&quot;00787487&quot;/&gt;&lt;wsp:rsid wsp:val=&quot;00790CCA&quot;/&gt;&lt;wsp:rsid wsp:val=&quot;00792DF8&quot;/&gt;&lt;wsp:rsid wsp:val=&quot;00793936&quot;/&gt;&lt;wsp:rsid wsp:val=&quot;0079407B&quot;/&gt;&lt;wsp:rsid wsp:val=&quot;00795569&quot;/&gt;&lt;wsp:rsid wsp:val=&quot;0079724A&quot;/&gt;&lt;wsp:rsid wsp:val=&quot;007974B0&quot;/&gt;&lt;wsp:rsid wsp:val=&quot;007A31E9&quot;/&gt;&lt;wsp:rsid wsp:val=&quot;007B24C0&quot;/&gt;&lt;wsp:rsid wsp:val=&quot;007B4610&quot;/&gt;&lt;wsp:rsid wsp:val=&quot;007B4AB5&quot;/&gt;&lt;wsp:rsid wsp:val=&quot;007C2CAB&quot;/&gt;&lt;wsp:rsid wsp:val=&quot;007C3E6A&quot;/&gt;&lt;wsp:rsid wsp:val=&quot;007C50F3&quot;/&gt;&lt;wsp:rsid wsp:val=&quot;007D1E71&quot;/&gt;&lt;wsp:rsid wsp:val=&quot;007D32FC&quot;/&gt;&lt;wsp:rsid wsp:val=&quot;007D3A88&quot;/&gt;&lt;wsp:rsid wsp:val=&quot;007D3A95&quot;/&gt;&lt;wsp:rsid wsp:val=&quot;007E0CCC&quot;/&gt;&lt;wsp:rsid wsp:val=&quot;007E1969&quot;/&gt;&lt;wsp:rsid wsp:val=&quot;007E1C08&quot;/&gt;&lt;wsp:rsid wsp:val=&quot;007E4934&quot;/&gt;&lt;wsp:rsid wsp:val=&quot;007E69D7&quot;/&gt;&lt;wsp:rsid wsp:val=&quot;007F00E2&quot;/&gt;&lt;wsp:rsid wsp:val=&quot;007F0185&quot;/&gt;&lt;wsp:rsid wsp:val=&quot;007F04E3&quot;/&gt;&lt;wsp:rsid wsp:val=&quot;007F15E2&quot;/&gt;&lt;wsp:rsid wsp:val=&quot;007F2408&quot;/&gt;&lt;wsp:rsid wsp:val=&quot;007F3857&quot;/&gt;&lt;wsp:rsid wsp:val=&quot;007F6A4D&quot;/&gt;&lt;wsp:rsid wsp:val=&quot;00807C47&quot;/&gt;&lt;wsp:rsid wsp:val=&quot;0081073E&quot;/&gt;&lt;wsp:rsid wsp:val=&quot;00812C0D&quot;/&gt;&lt;wsp:rsid wsp:val=&quot;00812DF2&quot;/&gt;&lt;wsp:rsid wsp:val=&quot;00820340&quot;/&gt;&lt;wsp:rsid wsp:val=&quot;00824172&quot;/&gt;&lt;wsp:rsid wsp:val=&quot;008252C4&quot;/&gt;&lt;wsp:rsid wsp:val=&quot;00826084&quot;/&gt;&lt;wsp:rsid wsp:val=&quot;008262DF&quot;/&gt;&lt;wsp:rsid wsp:val=&quot;00830165&quot;/&gt;&lt;wsp:rsid wsp:val=&quot;00833D39&quot;/&gt;&lt;wsp:rsid wsp:val=&quot;00835128&quot;/&gt;&lt;wsp:rsid wsp:val=&quot;0083760D&quot;/&gt;&lt;wsp:rsid wsp:val=&quot;00840CF3&quot;/&gt;&lt;wsp:rsid wsp:val=&quot;00843001&quot;/&gt;&lt;wsp:rsid wsp:val=&quot;008471E7&quot;/&gt;&lt;wsp:rsid wsp:val=&quot;008478AC&quot;/&gt;&lt;wsp:rsid wsp:val=&quot;00851DD2&quot;/&gt;&lt;wsp:rsid wsp:val=&quot;00852BC6&quot;/&gt;&lt;wsp:rsid wsp:val=&quot;00854D19&quot;/&gt;&lt;wsp:rsid wsp:val=&quot;00855EC2&quot;/&gt;&lt;wsp:rsid wsp:val=&quot;0086137F&quot;/&gt;&lt;wsp:rsid wsp:val=&quot;00864AB5&quot;/&gt;&lt;wsp:rsid wsp:val=&quot;00865803&quot;/&gt;&lt;wsp:rsid wsp:val=&quot;00870E69&quot;/&gt;&lt;wsp:rsid wsp:val=&quot;00871A06&quot;/&gt;&lt;wsp:rsid wsp:val=&quot;00876BC3&quot;/&gt;&lt;wsp:rsid wsp:val=&quot;00877A31&quot;/&gt;&lt;wsp:rsid wsp:val=&quot;008841D4&quot;/&gt;&lt;wsp:rsid wsp:val=&quot;0088617F&quot;/&gt;&lt;wsp:rsid wsp:val=&quot;00890ACE&quot;/&gt;&lt;wsp:rsid wsp:val=&quot;008930B0&quot;/&gt;&lt;wsp:rsid wsp:val=&quot;008931F2&quot;/&gt;&lt;wsp:rsid wsp:val=&quot;0089440E&quot;/&gt;&lt;wsp:rsid wsp:val=&quot;008954A1&quot;/&gt;&lt;wsp:rsid wsp:val=&quot;008A0389&quot;/&gt;&lt;wsp:rsid wsp:val=&quot;008A3E09&quot;/&gt;&lt;wsp:rsid wsp:val=&quot;008A4C4D&quot;/&gt;&lt;wsp:rsid wsp:val=&quot;008A4E5F&quot;/&gt;&lt;wsp:rsid wsp:val=&quot;008A6539&quot;/&gt;&lt;wsp:rsid wsp:val=&quot;008A6968&quot;/&gt;&lt;wsp:rsid wsp:val=&quot;008B125A&quot;/&gt;&lt;wsp:rsid wsp:val=&quot;008B39ED&quot;/&gt;&lt;wsp:rsid wsp:val=&quot;008B6479&quot;/&gt;&lt;wsp:rsid wsp:val=&quot;008B69A7&quot;/&gt;&lt;wsp:rsid wsp:val=&quot;008C5FFF&quot;/&gt;&lt;wsp:rsid wsp:val=&quot;008C7805&quot;/&gt;&lt;wsp:rsid wsp:val=&quot;008D0E22&quot;/&gt;&lt;wsp:rsid wsp:val=&quot;008D32F8&quot;/&gt;&lt;wsp:rsid wsp:val=&quot;008D5C06&quot;/&gt;&lt;wsp:rsid wsp:val=&quot;008E01C2&quot;/&gt;&lt;wsp:rsid wsp:val=&quot;008E0F0A&quot;/&gt;&lt;wsp:rsid wsp:val=&quot;008E1B14&quot;/&gt;&lt;wsp:rsid wsp:val=&quot;008E55FA&quot;/&gt;&lt;wsp:rsid wsp:val=&quot;008E5CD7&quot;/&gt;&lt;wsp:rsid wsp:val=&quot;008E5F99&quot;/&gt;&lt;wsp:rsid wsp:val=&quot;008F17CD&quot;/&gt;&lt;wsp:rsid wsp:val=&quot;008F3918&quot;/&gt;&lt;wsp:rsid wsp:val=&quot;008F6D04&quot;/&gt;&lt;wsp:rsid wsp:val=&quot;008F7423&quot;/&gt;&lt;wsp:rsid wsp:val=&quot;008F78D6&quot;/&gt;&lt;wsp:rsid wsp:val=&quot;00900504&quot;/&gt;&lt;wsp:rsid wsp:val=&quot;00901B59&quot;/&gt;&lt;wsp:rsid wsp:val=&quot;009039B9&quot;/&gt;&lt;wsp:rsid wsp:val=&quot;009045C0&quot;/&gt;&lt;wsp:rsid wsp:val=&quot;009052FC&quot;/&gt;&lt;wsp:rsid wsp:val=&quot;009108DA&quot;/&gt;&lt;wsp:rsid wsp:val=&quot;00910E50&quot;/&gt;&lt;wsp:rsid wsp:val=&quot;00911B8E&quot;/&gt;&lt;wsp:rsid wsp:val=&quot;0091305F&quot;/&gt;&lt;wsp:rsid wsp:val=&quot;009211B4&quot;/&gt;&lt;wsp:rsid wsp:val=&quot;0092351D&quot;/&gt;&lt;wsp:rsid wsp:val=&quot;009264CF&quot;/&gt;&lt;wsp:rsid wsp:val=&quot;009316D8&quot;/&gt;&lt;wsp:rsid wsp:val=&quot;00935B0B&quot;/&gt;&lt;wsp:rsid wsp:val=&quot;009404EE&quot;/&gt;&lt;wsp:rsid wsp:val=&quot;00940CAB&quot;/&gt;&lt;wsp:rsid wsp:val=&quot;00942768&quot;/&gt;&lt;wsp:rsid wsp:val=&quot;00942BCD&quot;/&gt;&lt;wsp:rsid wsp:val=&quot;00947849&quot;/&gt;&lt;wsp:rsid wsp:val=&quot;00950EB3&quot;/&gt;&lt;wsp:rsid wsp:val=&quot;00951013&quot;/&gt;&lt;wsp:rsid wsp:val=&quot;009517F9&quot;/&gt;&lt;wsp:rsid wsp:val=&quot;009527AF&quot;/&gt;&lt;wsp:rsid wsp:val=&quot;00953B26&quot;/&gt;&lt;wsp:rsid wsp:val=&quot;00953C18&quot;/&gt;&lt;wsp:rsid wsp:val=&quot;00954063&quot;/&gt;&lt;wsp:rsid wsp:val=&quot;00954637&quot;/&gt;&lt;wsp:rsid wsp:val=&quot;00954EB0&quot;/&gt;&lt;wsp:rsid wsp:val=&quot;00956B31&quot;/&gt;&lt;wsp:rsid wsp:val=&quot;00960707&quot;/&gt;&lt;wsp:rsid wsp:val=&quot;00966E07&quot;/&gt;&lt;wsp:rsid wsp:val=&quot;00973E40&quot;/&gt;&lt;wsp:rsid wsp:val=&quot;009749E7&quot;/&gt;&lt;wsp:rsid wsp:val=&quot;00982732&quot;/&gt;&lt;wsp:rsid wsp:val=&quot;009827FC&quot;/&gt;&lt;wsp:rsid wsp:val=&quot;009847F1&quot;/&gt;&lt;wsp:rsid wsp:val=&quot;00986711&quot;/&gt;&lt;wsp:rsid wsp:val=&quot;0099114B&quot;/&gt;&lt;wsp:rsid wsp:val=&quot;00992728&quot;/&gt;&lt;wsp:rsid wsp:val=&quot;00994F7D&quot;/&gt;&lt;wsp:rsid wsp:val=&quot;009959E1&quot;/&gt;&lt;wsp:rsid wsp:val=&quot;009A3671&quot;/&gt;&lt;wsp:rsid wsp:val=&quot;009B7182&quot;/&gt;&lt;wsp:rsid wsp:val=&quot;009C0B27&quot;/&gt;&lt;wsp:rsid wsp:val=&quot;009C32F8&quot;/&gt;&lt;wsp:rsid wsp:val=&quot;009C3726&quot;/&gt;&lt;wsp:rsid wsp:val=&quot;009C37FE&quot;/&gt;&lt;wsp:rsid wsp:val=&quot;009C39B7&quot;/&gt;&lt;wsp:rsid wsp:val=&quot;009C44AF&quot;/&gt;&lt;wsp:rsid wsp:val=&quot;009C5655&quot;/&gt;&lt;wsp:rsid wsp:val=&quot;009C5CA2&quot;/&gt;&lt;wsp:rsid wsp:val=&quot;009D038A&quot;/&gt;&lt;wsp:rsid wsp:val=&quot;009D3B62&quot;/&gt;&lt;wsp:rsid wsp:val=&quot;009D4F4D&quot;/&gt;&lt;wsp:rsid wsp:val=&quot;009D63E8&quot;/&gt;&lt;wsp:rsid wsp:val=&quot;009E33C0&quot;/&gt;&lt;wsp:rsid wsp:val=&quot;009E3424&quot;/&gt;&lt;wsp:rsid wsp:val=&quot;009E3CA0&quot;/&gt;&lt;wsp:rsid wsp:val=&quot;009E5D95&quot;/&gt;&lt;wsp:rsid wsp:val=&quot;009E699D&quot;/&gt;&lt;wsp:rsid wsp:val=&quot;009E77D4&quot;/&gt;&lt;wsp:rsid wsp:val=&quot;009E7B53&quot;/&gt;&lt;wsp:rsid wsp:val=&quot;009E7D9E&quot;/&gt;&lt;wsp:rsid wsp:val=&quot;009F20FB&quot;/&gt;&lt;wsp:rsid wsp:val=&quot;009F5281&quot;/&gt;&lt;wsp:rsid wsp:val=&quot;009F60A6&quot;/&gt;&lt;wsp:rsid wsp:val=&quot;00A01A32&quot;/&gt;&lt;wsp:rsid wsp:val=&quot;00A027B5&quot;/&gt;&lt;wsp:rsid wsp:val=&quot;00A02C76&quot;/&gt;&lt;wsp:rsid wsp:val=&quot;00A069A6&quot;/&gt;&lt;wsp:rsid wsp:val=&quot;00A11143&quot;/&gt;&lt;wsp:rsid wsp:val=&quot;00A11DA1&quot;/&gt;&lt;wsp:rsid wsp:val=&quot;00A14C74&quot;/&gt;&lt;wsp:rsid wsp:val=&quot;00A2282B&quot;/&gt;&lt;wsp:rsid wsp:val=&quot;00A262F4&quot;/&gt;&lt;wsp:rsid wsp:val=&quot;00A30A12&quot;/&gt;&lt;wsp:rsid wsp:val=&quot;00A36343&quot;/&gt;&lt;wsp:rsid wsp:val=&quot;00A40147&quot;/&gt;&lt;wsp:rsid wsp:val=&quot;00A40E66&quot;/&gt;&lt;wsp:rsid wsp:val=&quot;00A422C7&quot;/&gt;&lt;wsp:rsid wsp:val=&quot;00A42EA0&quot;/&gt;&lt;wsp:rsid wsp:val=&quot;00A43E22&quot;/&gt;&lt;wsp:rsid wsp:val=&quot;00A44A5E&quot;/&gt;&lt;wsp:rsid wsp:val=&quot;00A46B3B&quot;/&gt;&lt;wsp:rsid wsp:val=&quot;00A57161&quot;/&gt;&lt;wsp:rsid wsp:val=&quot;00A62FFB&quot;/&gt;&lt;wsp:rsid wsp:val=&quot;00A6461E&quot;/&gt;&lt;wsp:rsid wsp:val=&quot;00A64F5A&quot;/&gt;&lt;wsp:rsid wsp:val=&quot;00A66EAC&quot;/&gt;&lt;wsp:rsid wsp:val=&quot;00A700F3&quot;/&gt;&lt;wsp:rsid wsp:val=&quot;00A71F10&quot;/&gt;&lt;wsp:rsid wsp:val=&quot;00A748E3&quot;/&gt;&lt;wsp:rsid wsp:val=&quot;00A76E85&quot;/&gt;&lt;wsp:rsid wsp:val=&quot;00A779A1&quot;/&gt;&lt;wsp:rsid wsp:val=&quot;00A80593&quot;/&gt;&lt;wsp:rsid wsp:val=&quot;00A8156B&quot;/&gt;&lt;wsp:rsid wsp:val=&quot;00A821AC&quot;/&gt;&lt;wsp:rsid wsp:val=&quot;00A825A3&quot;/&gt;&lt;wsp:rsid wsp:val=&quot;00A83407&quot;/&gt;&lt;wsp:rsid wsp:val=&quot;00A83FE2&quot;/&gt;&lt;wsp:rsid wsp:val=&quot;00A845A7&quot;/&gt;&lt;wsp:rsid wsp:val=&quot;00A85193&quot;/&gt;&lt;wsp:rsid wsp:val=&quot;00A858AC&quot;/&gt;&lt;wsp:rsid wsp:val=&quot;00A868ED&quot;/&gt;&lt;wsp:rsid wsp:val=&quot;00A872DF&quot;/&gt;&lt;wsp:rsid wsp:val=&quot;00A92F00&quot;/&gt;&lt;wsp:rsid wsp:val=&quot;00A936A3&quot;/&gt;&lt;wsp:rsid wsp:val=&quot;00AA05AD&quot;/&gt;&lt;wsp:rsid wsp:val=&quot;00AA3D13&quot;/&gt;&lt;wsp:rsid wsp:val=&quot;00AA4ED5&quot;/&gt;&lt;wsp:rsid wsp:val=&quot;00AB28F0&quot;/&gt;&lt;wsp:rsid wsp:val=&quot;00AB4F91&quot;/&gt;&lt;wsp:rsid wsp:val=&quot;00AC1E3E&quot;/&gt;&lt;wsp:rsid wsp:val=&quot;00AC22B4&quot;/&gt;&lt;wsp:rsid wsp:val=&quot;00AC3B41&quot;/&gt;&lt;wsp:rsid wsp:val=&quot;00AC60EF&quot;/&gt;&lt;wsp:rsid wsp:val=&quot;00AD0646&quot;/&gt;&lt;wsp:rsid wsp:val=&quot;00AE413D&quot;/&gt;&lt;wsp:rsid wsp:val=&quot;00AF1730&quot;/&gt;&lt;wsp:rsid wsp:val=&quot;00AF3C34&quot;/&gt;&lt;wsp:rsid wsp:val=&quot;00AF3C7B&quot;/&gt;&lt;wsp:rsid wsp:val=&quot;00AF3EB0&quot;/&gt;&lt;wsp:rsid wsp:val=&quot;00AF3F43&quot;/&gt;&lt;wsp:rsid wsp:val=&quot;00AF4123&quot;/&gt;&lt;wsp:rsid wsp:val=&quot;00AF49CC&quot;/&gt;&lt;wsp:rsid wsp:val=&quot;00AF604E&quot;/&gt;&lt;wsp:rsid wsp:val=&quot;00B02ECA&quot;/&gt;&lt;wsp:rsid wsp:val=&quot;00B04D21&quot;/&gt;&lt;wsp:rsid wsp:val=&quot;00B0500F&quot;/&gt;&lt;wsp:rsid wsp:val=&quot;00B05FCD&quot;/&gt;&lt;wsp:rsid wsp:val=&quot;00B068AB&quot;/&gt;&lt;wsp:rsid wsp:val=&quot;00B06E78&quot;/&gt;&lt;wsp:rsid wsp:val=&quot;00B110F0&quot;/&gt;&lt;wsp:rsid wsp:val=&quot;00B11187&quot;/&gt;&lt;wsp:rsid wsp:val=&quot;00B1396B&quot;/&gt;&lt;wsp:rsid wsp:val=&quot;00B15452&quot;/&gt;&lt;wsp:rsid wsp:val=&quot;00B36D67&quot;/&gt;&lt;wsp:rsid wsp:val=&quot;00B41905&quot;/&gt;&lt;wsp:rsid wsp:val=&quot;00B42A02&quot;/&gt;&lt;wsp:rsid wsp:val=&quot;00B43AD7&quot;/&gt;&lt;wsp:rsid wsp:val=&quot;00B4429E&quot;/&gt;&lt;wsp:rsid wsp:val=&quot;00B459CE&quot;/&gt;&lt;wsp:rsid wsp:val=&quot;00B50E7E&quot;/&gt;&lt;wsp:rsid wsp:val=&quot;00B50EC1&quot;/&gt;&lt;wsp:rsid wsp:val=&quot;00B5532F&quot;/&gt;&lt;wsp:rsid wsp:val=&quot;00B55783&quot;/&gt;&lt;wsp:rsid wsp:val=&quot;00B55DAF&quot;/&gt;&lt;wsp:rsid wsp:val=&quot;00B56F8A&quot;/&gt;&lt;wsp:rsid wsp:val=&quot;00B57D29&quot;/&gt;&lt;wsp:rsid wsp:val=&quot;00B6579A&quot;/&gt;&lt;wsp:rsid wsp:val=&quot;00B66B49&quot;/&gt;&lt;wsp:rsid wsp:val=&quot;00B71208&quot;/&gt;&lt;wsp:rsid wsp:val=&quot;00B72B8F&quot;/&gt;&lt;wsp:rsid wsp:val=&quot;00B74356&quot;/&gt;&lt;wsp:rsid wsp:val=&quot;00B74FFD&quot;/&gt;&lt;wsp:rsid wsp:val=&quot;00B8100C&quot;/&gt;&lt;wsp:rsid wsp:val=&quot;00B82691&quot;/&gt;&lt;wsp:rsid wsp:val=&quot;00B82F6B&quot;/&gt;&lt;wsp:rsid wsp:val=&quot;00B83CAA&quot;/&gt;&lt;wsp:rsid wsp:val=&quot;00B84553&quot;/&gt;&lt;wsp:rsid wsp:val=&quot;00B851B2&quot;/&gt;&lt;wsp:rsid wsp:val=&quot;00B90CEF&quot;/&gt;&lt;wsp:rsid wsp:val=&quot;00B94D69&quot;/&gt;&lt;wsp:rsid wsp:val=&quot;00BA1D4F&quot;/&gt;&lt;wsp:rsid wsp:val=&quot;00BA651E&quot;/&gt;&lt;wsp:rsid wsp:val=&quot;00BA7213&quot;/&gt;&lt;wsp:rsid wsp:val=&quot;00BB1E66&quot;/&gt;&lt;wsp:rsid wsp:val=&quot;00BB238D&quot;/&gt;&lt;wsp:rsid wsp:val=&quot;00BB346A&quot;/&gt;&lt;wsp:rsid wsp:val=&quot;00BB4685&quot;/&gt;&lt;wsp:rsid wsp:val=&quot;00BB62D4&quot;/&gt;&lt;wsp:rsid wsp:val=&quot;00BB7353&quot;/&gt;&lt;wsp:rsid wsp:val=&quot;00BC083D&quot;/&gt;&lt;wsp:rsid wsp:val=&quot;00BC2D94&quot;/&gt;&lt;wsp:rsid wsp:val=&quot;00BC378C&quot;/&gt;&lt;wsp:rsid wsp:val=&quot;00BC43FE&quot;/&gt;&lt;wsp:rsid wsp:val=&quot;00BC589D&quot;/&gt;&lt;wsp:rsid wsp:val=&quot;00BC7DD8&quot;/&gt;&lt;wsp:rsid wsp:val=&quot;00BD68C2&quot;/&gt;&lt;wsp:rsid wsp:val=&quot;00BD78BB&quot;/&gt;&lt;wsp:rsid wsp:val=&quot;00BE16B4&quot;/&gt;&lt;wsp:rsid wsp:val=&quot;00BE3677&quot;/&gt;&lt;wsp:rsid wsp:val=&quot;00BE60D9&quot;/&gt;&lt;wsp:rsid wsp:val=&quot;00BF133E&quot;/&gt;&lt;wsp:rsid wsp:val=&quot;00BF13F4&quot;/&gt;&lt;wsp:rsid wsp:val=&quot;00BF3D11&quot;/&gt;&lt;wsp:rsid wsp:val=&quot;00BF3EFB&quot;/&gt;&lt;wsp:rsid wsp:val=&quot;00BF74AB&quot;/&gt;&lt;wsp:rsid wsp:val=&quot;00C00384&quot;/&gt;&lt;wsp:rsid wsp:val=&quot;00C03347&quot;/&gt;&lt;wsp:rsid wsp:val=&quot;00C1047B&quot;/&gt;&lt;wsp:rsid wsp:val=&quot;00C20BC4&quot;/&gt;&lt;wsp:rsid wsp:val=&quot;00C220D6&quot;/&gt;&lt;wsp:rsid wsp:val=&quot;00C23C20&quot;/&gt;&lt;wsp:rsid wsp:val=&quot;00C331DE&quot;/&gt;&lt;wsp:rsid wsp:val=&quot;00C356CF&quot;/&gt;&lt;wsp:rsid wsp:val=&quot;00C40A36&quot;/&gt;&lt;wsp:rsid wsp:val=&quot;00C425C6&quot;/&gt;&lt;wsp:rsid wsp:val=&quot;00C42862&quot;/&gt;&lt;wsp:rsid wsp:val=&quot;00C42A98&quot;/&gt;&lt;wsp:rsid wsp:val=&quot;00C45501&quot;/&gt;&lt;wsp:rsid wsp:val=&quot;00C460D6&quot;/&gt;&lt;wsp:rsid wsp:val=&quot;00C47463&quot;/&gt;&lt;wsp:rsid wsp:val=&quot;00C529BA&quot;/&gt;&lt;wsp:rsid wsp:val=&quot;00C54986&quot;/&gt;&lt;wsp:rsid wsp:val=&quot;00C56F15&quot;/&gt;&lt;wsp:rsid wsp:val=&quot;00C60E12&quot;/&gt;&lt;wsp:rsid wsp:val=&quot;00C6237A&quot;/&gt;&lt;wsp:rsid wsp:val=&quot;00C71B99&quot;/&gt;&lt;wsp:rsid wsp:val=&quot;00C72CB8&quot;/&gt;&lt;wsp:rsid wsp:val=&quot;00C730AC&quot;/&gt;&lt;wsp:rsid wsp:val=&quot;00C8006D&quot;/&gt;&lt;wsp:rsid wsp:val=&quot;00C81A63&quot;/&gt;&lt;wsp:rsid wsp:val=&quot;00C83435&quot;/&gt;&lt;wsp:rsid wsp:val=&quot;00C84BB2&quot;/&gt;&lt;wsp:rsid wsp:val=&quot;00C94AB1&quot;/&gt;&lt;wsp:rsid wsp:val=&quot;00C97998&quot;/&gt;&lt;wsp:rsid wsp:val=&quot;00CA4F12&quot;/&gt;&lt;wsp:rsid wsp:val=&quot;00CB2C4F&quot;/&gt;&lt;wsp:rsid wsp:val=&quot;00CB4714&quot;/&gt;&lt;wsp:rsid wsp:val=&quot;00CB695F&quot;/&gt;&lt;wsp:rsid wsp:val=&quot;00CC1459&quot;/&gt;&lt;wsp:rsid wsp:val=&quot;00CC2555&quot;/&gt;&lt;wsp:rsid wsp:val=&quot;00CC3529&quot;/&gt;&lt;wsp:rsid wsp:val=&quot;00CC4849&quot;/&gt;&lt;wsp:rsid wsp:val=&quot;00CC4B10&quot;/&gt;&lt;wsp:rsid wsp:val=&quot;00CC5816&quot;/&gt;&lt;wsp:rsid wsp:val=&quot;00CC7355&quot;/&gt;&lt;wsp:rsid wsp:val=&quot;00CD2B96&quot;/&gt;&lt;wsp:rsid wsp:val=&quot;00CD6BE6&quot;/&gt;&lt;wsp:rsid wsp:val=&quot;00CE0044&quot;/&gt;&lt;wsp:rsid wsp:val=&quot;00CE1987&quot;/&gt;&lt;wsp:rsid wsp:val=&quot;00CE1F95&quot;/&gt;&lt;wsp:rsid wsp:val=&quot;00CE4EBA&quot;/&gt;&lt;wsp:rsid wsp:val=&quot;00CE6ABA&quot;/&gt;&lt;wsp:rsid wsp:val=&quot;00CF112D&quot;/&gt;&lt;wsp:rsid wsp:val=&quot;00CF1A1D&quot;/&gt;&lt;wsp:rsid wsp:val=&quot;00CF31B5&quot;/&gt;&lt;wsp:rsid wsp:val=&quot;00CF37C2&quot;/&gt;&lt;wsp:rsid wsp:val=&quot;00CF5C00&quot;/&gt;&lt;wsp:rsid wsp:val=&quot;00CF6553&quot;/&gt;&lt;wsp:rsid wsp:val=&quot;00D0169B&quot;/&gt;&lt;wsp:rsid wsp:val=&quot;00D0293C&quot;/&gt;&lt;wsp:rsid wsp:val=&quot;00D06100&quot;/&gt;&lt;wsp:rsid wsp:val=&quot;00D0743F&quot;/&gt;&lt;wsp:rsid wsp:val=&quot;00D1458C&quot;/&gt;&lt;wsp:rsid wsp:val=&quot;00D213AA&quot;/&gt;&lt;wsp:rsid wsp:val=&quot;00D215D5&quot;/&gt;&lt;wsp:rsid wsp:val=&quot;00D25CCD&quot;/&gt;&lt;wsp:rsid wsp:val=&quot;00D3054B&quot;/&gt;&lt;wsp:rsid wsp:val=&quot;00D3504D&quot;/&gt;&lt;wsp:rsid wsp:val=&quot;00D42797&quot;/&gt;&lt;wsp:rsid wsp:val=&quot;00D511B9&quot;/&gt;&lt;wsp:rsid wsp:val=&quot;00D5139B&quot;/&gt;&lt;wsp:rsid wsp:val=&quot;00D5315C&quot;/&gt;&lt;wsp:rsid wsp:val=&quot;00D5466E&quot;/&gt;&lt;wsp:rsid wsp:val=&quot;00D572D5&quot;/&gt;&lt;wsp:rsid wsp:val=&quot;00D572D8&quot;/&gt;&lt;wsp:rsid wsp:val=&quot;00D6258C&quot;/&gt;&lt;wsp:rsid wsp:val=&quot;00D63945&quot;/&gt;&lt;wsp:rsid wsp:val=&quot;00D73D02&quot;/&gt;&lt;wsp:rsid wsp:val=&quot;00D73E93&quot;/&gt;&lt;wsp:rsid wsp:val=&quot;00D80390&quot;/&gt;&lt;wsp:rsid wsp:val=&quot;00D8098C&quot;/&gt;&lt;wsp:rsid wsp:val=&quot;00D837B8&quot;/&gt;&lt;wsp:rsid wsp:val=&quot;00D85138&quot;/&gt;&lt;wsp:rsid wsp:val=&quot;00D854E6&quot;/&gt;&lt;wsp:rsid wsp:val=&quot;00D85967&quot;/&gt;&lt;wsp:rsid wsp:val=&quot;00D86F01&quot;/&gt;&lt;wsp:rsid wsp:val=&quot;00D902A0&quot;/&gt;&lt;wsp:rsid wsp:val=&quot;00D92E2E&quot;/&gt;&lt;wsp:rsid wsp:val=&quot;00D939E1&quot;/&gt;&lt;wsp:rsid wsp:val=&quot;00D93C84&quot;/&gt;&lt;wsp:rsid wsp:val=&quot;00DA09EE&quot;/&gt;&lt;wsp:rsid wsp:val=&quot;00DA16DD&quot;/&gt;&lt;wsp:rsid wsp:val=&quot;00DA401B&quot;/&gt;&lt;wsp:rsid wsp:val=&quot;00DA4306&quot;/&gt;&lt;wsp:rsid wsp:val=&quot;00DA4471&quot;/&gt;&lt;wsp:rsid wsp:val=&quot;00DA5FDF&quot;/&gt;&lt;wsp:rsid wsp:val=&quot;00DB0B3D&quot;/&gt;&lt;wsp:rsid wsp:val=&quot;00DB13E4&quot;/&gt;&lt;wsp:rsid wsp:val=&quot;00DB1886&quot;/&gt;&lt;wsp:rsid wsp:val=&quot;00DB285B&quot;/&gt;&lt;wsp:rsid wsp:val=&quot;00DB6FED&quot;/&gt;&lt;wsp:rsid wsp:val=&quot;00DC3128&quot;/&gt;&lt;wsp:rsid wsp:val=&quot;00DC4765&quot;/&gt;&lt;wsp:rsid wsp:val=&quot;00DC7011&quot;/&gt;&lt;wsp:rsid wsp:val=&quot;00DD2FBA&quot;/&gt;&lt;wsp:rsid wsp:val=&quot;00DD5D2A&quot;/&gt;&lt;wsp:rsid wsp:val=&quot;00DD645B&quot;/&gt;&lt;wsp:rsid wsp:val=&quot;00DD7539&quot;/&gt;&lt;wsp:rsid wsp:val=&quot;00DE053C&quot;/&gt;&lt;wsp:rsid wsp:val=&quot;00DE2201&quot;/&gt;&lt;wsp:rsid wsp:val=&quot;00DE5B78&quot;/&gt;&lt;wsp:rsid wsp:val=&quot;00DE734E&quot;/&gt;&lt;wsp:rsid wsp:val=&quot;00DE76E9&quot;/&gt;&lt;wsp:rsid wsp:val=&quot;00DF0003&quot;/&gt;&lt;wsp:rsid wsp:val=&quot;00DF282A&quot;/&gt;&lt;wsp:rsid wsp:val=&quot;00DF45B2&quot;/&gt;&lt;wsp:rsid wsp:val=&quot;00DF5F34&quot;/&gt;&lt;wsp:rsid wsp:val=&quot;00DF6D6A&quot;/&gt;&lt;wsp:rsid wsp:val=&quot;00E0163C&quot;/&gt;&lt;wsp:rsid wsp:val=&quot;00E05713&quot;/&gt;&lt;wsp:rsid wsp:val=&quot;00E058E3&quot;/&gt;&lt;wsp:rsid wsp:val=&quot;00E06B92&quot;/&gt;&lt;wsp:rsid wsp:val=&quot;00E133B0&quot;/&gt;&lt;wsp:rsid wsp:val=&quot;00E1752F&quot;/&gt;&lt;wsp:rsid wsp:val=&quot;00E206FC&quot;/&gt;&lt;wsp:rsid wsp:val=&quot;00E212DC&quot;/&gt;&lt;wsp:rsid wsp:val=&quot;00E2144E&quot;/&gt;&lt;wsp:rsid wsp:val=&quot;00E23132&quot;/&gt;&lt;wsp:rsid wsp:val=&quot;00E24101&quot;/&gt;&lt;wsp:rsid wsp:val=&quot;00E24F78&quot;/&gt;&lt;wsp:rsid wsp:val=&quot;00E26E3C&quot;/&gt;&lt;wsp:rsid wsp:val=&quot;00E27269&quot;/&gt;&lt;wsp:rsid wsp:val=&quot;00E3431A&quot;/&gt;&lt;wsp:rsid wsp:val=&quot;00E352F2&quot;/&gt;&lt;wsp:rsid wsp:val=&quot;00E44D62&quot;/&gt;&lt;wsp:rsid wsp:val=&quot;00E53ABD&quot;/&gt;&lt;wsp:rsid wsp:val=&quot;00E53CAC&quot;/&gt;&lt;wsp:rsid wsp:val=&quot;00E552AF&quot;/&gt;&lt;wsp:rsid wsp:val=&quot;00E56B55&quot;/&gt;&lt;wsp:rsid wsp:val=&quot;00E56C8E&quot;/&gt;&lt;wsp:rsid wsp:val=&quot;00E62CF3&quot;/&gt;&lt;wsp:rsid wsp:val=&quot;00E6308F&quot;/&gt;&lt;wsp:rsid wsp:val=&quot;00E6547E&quot;/&gt;&lt;wsp:rsid wsp:val=&quot;00E65F77&quot;/&gt;&lt;wsp:rsid wsp:val=&quot;00E72195&quot;/&gt;&lt;wsp:rsid wsp:val=&quot;00E745BE&quot;/&gt;&lt;wsp:rsid wsp:val=&quot;00E749E5&quot;/&gt;&lt;wsp:rsid wsp:val=&quot;00E759E7&quot;/&gt;&lt;wsp:rsid wsp:val=&quot;00E800C9&quot;/&gt;&lt;wsp:rsid wsp:val=&quot;00E835D4&quot;/&gt;&lt;wsp:rsid wsp:val=&quot;00E86E4B&quot;/&gt;&lt;wsp:rsid wsp:val=&quot;00E86ECE&quot;/&gt;&lt;wsp:rsid wsp:val=&quot;00E87F15&quot;/&gt;&lt;wsp:rsid wsp:val=&quot;00E90343&quot;/&gt;&lt;wsp:rsid wsp:val=&quot;00E92ACB&quot;/&gt;&lt;wsp:rsid wsp:val=&quot;00E93801&quot;/&gt;&lt;wsp:rsid wsp:val=&quot;00E93BB5&quot;/&gt;&lt;wsp:rsid wsp:val=&quot;00E94466&quot;/&gt;&lt;wsp:rsid wsp:val=&quot;00E94665&quot;/&gt;&lt;wsp:rsid wsp:val=&quot;00E961B3&quot;/&gt;&lt;wsp:rsid wsp:val=&quot;00EA5D91&quot;/&gt;&lt;wsp:rsid wsp:val=&quot;00EA7398&quot;/&gt;&lt;wsp:rsid wsp:val=&quot;00EB09F9&quot;/&gt;&lt;wsp:rsid wsp:val=&quot;00EB1018&quot;/&gt;&lt;wsp:rsid wsp:val=&quot;00EB3A7C&quot;/&gt;&lt;wsp:rsid wsp:val=&quot;00EB486E&quot;/&gt;&lt;wsp:rsid wsp:val=&quot;00EB528B&quot;/&gt;&lt;wsp:rsid wsp:val=&quot;00EB58A3&quot;/&gt;&lt;wsp:rsid wsp:val=&quot;00EB5954&quot;/&gt;&lt;wsp:rsid wsp:val=&quot;00EB62B2&quot;/&gt;&lt;wsp:rsid wsp:val=&quot;00EC239A&quot;/&gt;&lt;wsp:rsid wsp:val=&quot;00EC6429&quot;/&gt;&lt;wsp:rsid wsp:val=&quot;00EC6604&quot;/&gt;&lt;wsp:rsid wsp:val=&quot;00EC7B68&quot;/&gt;&lt;wsp:rsid wsp:val=&quot;00ED04CC&quot;/&gt;&lt;wsp:rsid wsp:val=&quot;00ED0E92&quot;/&gt;&lt;wsp:rsid wsp:val=&quot;00ED37DF&quot;/&gt;&lt;wsp:rsid wsp:val=&quot;00ED4ACF&quot;/&gt;&lt;wsp:rsid wsp:val=&quot;00ED6F04&quot;/&gt;&lt;wsp:rsid wsp:val=&quot;00EE1CE2&quot;/&gt;&lt;wsp:rsid wsp:val=&quot;00EE2598&quot;/&gt;&lt;wsp:rsid wsp:val=&quot;00EF161F&quot;/&gt;&lt;wsp:rsid wsp:val=&quot;00EF3988&quot;/&gt;&lt;wsp:rsid wsp:val=&quot;00EF7AC3&quot;/&gt;&lt;wsp:rsid wsp:val=&quot;00F00AD1&quot;/&gt;&lt;wsp:rsid wsp:val=&quot;00F01323&quot;/&gt;&lt;wsp:rsid wsp:val=&quot;00F01DCF&quot;/&gt;&lt;wsp:rsid wsp:val=&quot;00F0564E&quot;/&gt;&lt;wsp:rsid wsp:val=&quot;00F057BA&quot;/&gt;&lt;wsp:rsid wsp:val=&quot;00F0648B&quot;/&gt;&lt;wsp:rsid wsp:val=&quot;00F1023F&quot;/&gt;&lt;wsp:rsid wsp:val=&quot;00F11302&quot;/&gt;&lt;wsp:rsid wsp:val=&quot;00F1492F&quot;/&gt;&lt;wsp:rsid wsp:val=&quot;00F14D5A&quot;/&gt;&lt;wsp:rsid wsp:val=&quot;00F20428&quot;/&gt;&lt;wsp:rsid wsp:val=&quot;00F204BA&quot;/&gt;&lt;wsp:rsid wsp:val=&quot;00F211D3&quot;/&gt;&lt;wsp:rsid wsp:val=&quot;00F21D67&quot;/&gt;&lt;wsp:rsid wsp:val=&quot;00F22A06&quot;/&gt;&lt;wsp:rsid wsp:val=&quot;00F22B5E&quot;/&gt;&lt;wsp:rsid wsp:val=&quot;00F24B5E&quot;/&gt;&lt;wsp:rsid wsp:val=&quot;00F255EF&quot;/&gt;&lt;wsp:rsid wsp:val=&quot;00F26159&quot;/&gt;&lt;wsp:rsid wsp:val=&quot;00F275D1&quot;/&gt;&lt;wsp:rsid wsp:val=&quot;00F306E8&quot;/&gt;&lt;wsp:rsid wsp:val=&quot;00F330E1&quot;/&gt;&lt;wsp:rsid wsp:val=&quot;00F34CC8&quot;/&gt;&lt;wsp:rsid wsp:val=&quot;00F37119&quot;/&gt;&lt;wsp:rsid wsp:val=&quot;00F425AA&quot;/&gt;&lt;wsp:rsid wsp:val=&quot;00F43AEF&quot;/&gt;&lt;wsp:rsid wsp:val=&quot;00F43E19&quot;/&gt;&lt;wsp:rsid wsp:val=&quot;00F44A58&quot;/&gt;&lt;wsp:rsid wsp:val=&quot;00F452B1&quot;/&gt;&lt;wsp:rsid wsp:val=&quot;00F527F0&quot;/&gt;&lt;wsp:rsid wsp:val=&quot;00F5391A&quot;/&gt;&lt;wsp:rsid wsp:val=&quot;00F5481B&quot;/&gt;&lt;wsp:rsid wsp:val=&quot;00F55EA0&quot;/&gt;&lt;wsp:rsid wsp:val=&quot;00F57F9B&quot;/&gt;&lt;wsp:rsid wsp:val=&quot;00F6066D&quot;/&gt;&lt;wsp:rsid wsp:val=&quot;00F651B4&quot;/&gt;&lt;wsp:rsid wsp:val=&quot;00F67C43&quot;/&gt;&lt;wsp:rsid wsp:val=&quot;00F7196E&quot;/&gt;&lt;wsp:rsid wsp:val=&quot;00F74376&quot;/&gt;&lt;wsp:rsid wsp:val=&quot;00F774ED&quot;/&gt;&lt;wsp:rsid wsp:val=&quot;00F83D1B&quot;/&gt;&lt;wsp:rsid wsp:val=&quot;00F852B1&quot;/&gt;&lt;wsp:rsid wsp:val=&quot;00F91DEB&quot;/&gt;&lt;wsp:rsid wsp:val=&quot;00F9393C&quot;/&gt;&lt;wsp:rsid wsp:val=&quot;00F94559&quot;/&gt;&lt;wsp:rsid wsp:val=&quot;00F95033&quot;/&gt;&lt;wsp:rsid wsp:val=&quot;00F96289&quot;/&gt;&lt;wsp:rsid wsp:val=&quot;00F97EBC&quot;/&gt;&lt;wsp:rsid wsp:val=&quot;00FA498E&quot;/&gt;&lt;wsp:rsid wsp:val=&quot;00FA5C4C&quot;/&gt;&lt;wsp:rsid wsp:val=&quot;00FA7295&quot;/&gt;&lt;wsp:rsid wsp:val=&quot;00FB1224&quot;/&gt;&lt;wsp:rsid wsp:val=&quot;00FB6EC6&quot;/&gt;&lt;wsp:rsid wsp:val=&quot;00FC2D30&quot;/&gt;&lt;wsp:rsid wsp:val=&quot;00FC430C&quot;/&gt;&lt;wsp:rsid wsp:val=&quot;00FC4449&quot;/&gt;&lt;wsp:rsid wsp:val=&quot;00FC5D05&quot;/&gt;&lt;wsp:rsid wsp:val=&quot;00FC6F4B&quot;/&gt;&lt;wsp:rsid wsp:val=&quot;00FD1590&quot;/&gt;&lt;wsp:rsid wsp:val=&quot;00FD377A&quot;/&gt;&lt;wsp:rsid wsp:val=&quot;00FD4D70&quot;/&gt;&lt;wsp:rsid wsp:val=&quot;00FD5A71&quot;/&gt;&lt;wsp:rsid wsp:val=&quot;00FD5F4A&quot;/&gt;&lt;wsp:rsid wsp:val=&quot;00FE102E&quot;/&gt;&lt;wsp:rsid wsp:val=&quot;00FE2B97&quot;/&gt;&lt;wsp:rsid wsp:val=&quot;00FE4102&quot;/&gt;&lt;wsp:rsid wsp:val=&quot;00FE475C&quot;/&gt;&lt;wsp:rsid wsp:val=&quot;00FE4D89&quot;/&gt;&lt;wsp:rsid wsp:val=&quot;00FE79E0&quot;/&gt;&lt;wsp:rsid wsp:val=&quot;00FF1F4E&quot;/&gt;&lt;wsp:rsid wsp:val=&quot;00FF2006&quot;/&gt;&lt;wsp:rsid wsp:val=&quot;00FF4CEE&quot;/&gt;&lt;/wsp:rsids&gt;&lt;/w:docPr&gt;&lt;w:body&gt;&lt;w:p wsp:rsidR=&quot;00000000&quot; wsp:rsidRDefault=&quot;000D5C43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u&lt;/m:t&gt;&lt;/m:r&gt;&lt;/m:e&gt;&lt;m:sub&gt;&lt;m:r&gt;&lt;w:rPr&gt;&lt;w:rFonts w:ascii=&quot;Cambria Math&quot; w:h-ansi=&quot;Cambria Math&quot;/&gt;&lt;wx:font wx:val=&quot;Cambria Math&quot;/&gt;&lt;w:i/&gt;&lt;/w:rPr&gt;&lt;m:t&gt;S&lt;/m:t&gt;&lt;/m:r&gt;&lt;/m:sub&gt;&lt;/m:sSub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t&lt;/m:t&gt;&lt;/m:r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1" o:title="" chromakey="white"/>
          </v:shape>
        </w:pict>
      </w:r>
      <w:r w:rsidRPr="00232ECB">
        <w:fldChar w:fldCharType="end"/>
      </w:r>
      <w:r w:rsidRPr="00AF49CC">
        <w:t xml:space="preserve"> и току </w:t>
      </w:r>
      <w:r w:rsidRPr="00232ECB">
        <w:fldChar w:fldCharType="begin"/>
      </w:r>
      <w:r w:rsidRPr="00232ECB">
        <w:instrText xml:space="preserve"> QUOTE </w:instrText>
      </w:r>
      <w:r w:rsidRPr="00232ECB">
        <w:pict>
          <v:shape id="_x0000_i1036" type="#_x0000_t75" style="width:28.8pt;height:11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69&quot;/&gt;&lt;w:doNotEmbedSystemFonts/&gt;&lt;w:defaultTabStop w:val=&quot;708&quot;/&gt;&lt;w:autoHyphenation/&gt;&lt;w:hyphenationZone w:val=&quot;357&quot;/&gt;&lt;w:doNotHyphenateCaps/&gt;&lt;w:drawingGridHorizontalSpacing w:val=&quot;140&quot;/&gt;&lt;w:drawingGridVerticalSpacing w:val=&quot;381&quot;/&gt;&lt;w:displayHorizontalDrawingGridEvery w:val=&quot;2&quot;/&gt;&lt;w:punctuationKerning/&gt;&lt;w:characterSpacingControl w:val=&quot;DontCompress&quot;/&gt;&lt;w:optimizeForBrowser/&gt;&lt;w:allowPNG/&gt;&lt;w:doNotSaveWebPagesAsSingleFil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12F04&quot;/&gt;&lt;wsp:rsid wsp:val=&quot;00000DC8&quot;/&gt;&lt;wsp:rsid wsp:val=&quot;00012B88&quot;/&gt;&lt;wsp:rsid wsp:val=&quot;0001427E&quot;/&gt;&lt;wsp:rsid wsp:val=&quot;00015252&quot;/&gt;&lt;wsp:rsid wsp:val=&quot;000155E9&quot;/&gt;&lt;wsp:rsid wsp:val=&quot;00015E30&quot;/&gt;&lt;wsp:rsid wsp:val=&quot;00022AB5&quot;/&gt;&lt;wsp:rsid wsp:val=&quot;000256B4&quot;/&gt;&lt;wsp:rsid wsp:val=&quot;00025EA1&quot;/&gt;&lt;wsp:rsid wsp:val=&quot;00027082&quot;/&gt;&lt;wsp:rsid wsp:val=&quot;00027691&quot;/&gt;&lt;wsp:rsid wsp:val=&quot;00036A2C&quot;/&gt;&lt;wsp:rsid wsp:val=&quot;00042390&quot;/&gt;&lt;wsp:rsid wsp:val=&quot;00042E84&quot;/&gt;&lt;wsp:rsid wsp:val=&quot;00043FE4&quot;/&gt;&lt;wsp:rsid wsp:val=&quot;000611FE&quot;/&gt;&lt;wsp:rsid wsp:val=&quot;00062582&quot;/&gt;&lt;wsp:rsid wsp:val=&quot;00062A36&quot;/&gt;&lt;wsp:rsid wsp:val=&quot;00065241&quot;/&gt;&lt;wsp:rsid wsp:val=&quot;0006644D&quot;/&gt;&lt;wsp:rsid wsp:val=&quot;0006702A&quot;/&gt;&lt;wsp:rsid wsp:val=&quot;000675EB&quot;/&gt;&lt;wsp:rsid wsp:val=&quot;00087B2D&quot;/&gt;&lt;wsp:rsid wsp:val=&quot;000907B6&quot;/&gt;&lt;wsp:rsid wsp:val=&quot;00091354&quot;/&gt;&lt;wsp:rsid wsp:val=&quot;000A12F2&quot;/&gt;&lt;wsp:rsid wsp:val=&quot;000A25DB&quot;/&gt;&lt;wsp:rsid wsp:val=&quot;000A460E&quot;/&gt;&lt;wsp:rsid wsp:val=&quot;000A51EB&quot;/&gt;&lt;wsp:rsid wsp:val=&quot;000A71C2&quot;/&gt;&lt;wsp:rsid wsp:val=&quot;000A7E67&quot;/&gt;&lt;wsp:rsid wsp:val=&quot;000B00A6&quot;/&gt;&lt;wsp:rsid wsp:val=&quot;000B1930&quot;/&gt;&lt;wsp:rsid wsp:val=&quot;000B25DD&quot;/&gt;&lt;wsp:rsid wsp:val=&quot;000B2D25&quot;/&gt;&lt;wsp:rsid wsp:val=&quot;000B3A07&quot;/&gt;&lt;wsp:rsid wsp:val=&quot;000C1BE1&quot;/&gt;&lt;wsp:rsid wsp:val=&quot;000C35F6&quot;/&gt;&lt;wsp:rsid wsp:val=&quot;000C5152&quot;/&gt;&lt;wsp:rsid wsp:val=&quot;000D1B58&quot;/&gt;&lt;wsp:rsid wsp:val=&quot;000D5650&quot;/&gt;&lt;wsp:rsid wsp:val=&quot;000D7AB9&quot;/&gt;&lt;wsp:rsid wsp:val=&quot;000E198A&quot;/&gt;&lt;wsp:rsid wsp:val=&quot;000E2F97&quot;/&gt;&lt;wsp:rsid wsp:val=&quot;000E3F01&quot;/&gt;&lt;wsp:rsid wsp:val=&quot;000E4D61&quot;/&gt;&lt;wsp:rsid wsp:val=&quot;000E52CD&quot;/&gt;&lt;wsp:rsid wsp:val=&quot;000E66AA&quot;/&gt;&lt;wsp:rsid wsp:val=&quot;000F1665&quot;/&gt;&lt;wsp:rsid wsp:val=&quot;000F4D3A&quot;/&gt;&lt;wsp:rsid wsp:val=&quot;000F50B4&quot;/&gt;&lt;wsp:rsid wsp:val=&quot;000F70AC&quot;/&gt;&lt;wsp:rsid wsp:val=&quot;001018AE&quot;/&gt;&lt;wsp:rsid wsp:val=&quot;001024DC&quot;/&gt;&lt;wsp:rsid wsp:val=&quot;00102CCB&quot;/&gt;&lt;wsp:rsid wsp:val=&quot;001056BE&quot;/&gt;&lt;wsp:rsid wsp:val=&quot;00110D34&quot;/&gt;&lt;wsp:rsid wsp:val=&quot;00130DFF&quot;/&gt;&lt;wsp:rsid wsp:val=&quot;00132126&quot;/&gt;&lt;wsp:rsid wsp:val=&quot;001346A0&quot;/&gt;&lt;wsp:rsid wsp:val=&quot;001366CF&quot;/&gt;&lt;wsp:rsid wsp:val=&quot;00137164&quot;/&gt;&lt;wsp:rsid wsp:val=&quot;00137B68&quot;/&gt;&lt;wsp:rsid wsp:val=&quot;00137FC8&quot;/&gt;&lt;wsp:rsid wsp:val=&quot;0014268D&quot;/&gt;&lt;wsp:rsid wsp:val=&quot;00146764&quot;/&gt;&lt;wsp:rsid wsp:val=&quot;00146F62&quot;/&gt;&lt;wsp:rsid wsp:val=&quot;001505E1&quot;/&gt;&lt;wsp:rsid wsp:val=&quot;00150A3C&quot;/&gt;&lt;wsp:rsid wsp:val=&quot;00150A53&quot;/&gt;&lt;wsp:rsid wsp:val=&quot;00151F4A&quot;/&gt;&lt;wsp:rsid wsp:val=&quot;001632B0&quot;/&gt;&lt;wsp:rsid wsp:val=&quot;001654F0&quot;/&gt;&lt;wsp:rsid wsp:val=&quot;00166743&quot;/&gt;&lt;wsp:rsid wsp:val=&quot;00171F73&quot;/&gt;&lt;wsp:rsid wsp:val=&quot;00174F60&quot;/&gt;&lt;wsp:rsid wsp:val=&quot;001800F0&quot;/&gt;&lt;wsp:rsid wsp:val=&quot;001852B3&quot;/&gt;&lt;wsp:rsid wsp:val=&quot;001864B6&quot;/&gt;&lt;wsp:rsid wsp:val=&quot;001930CB&quot;/&gt;&lt;wsp:rsid wsp:val=&quot;001A0EC0&quot;/&gt;&lt;wsp:rsid wsp:val=&quot;001A207B&quot;/&gt;&lt;wsp:rsid wsp:val=&quot;001A535A&quot;/&gt;&lt;wsp:rsid wsp:val=&quot;001B2A26&quot;/&gt;&lt;wsp:rsid wsp:val=&quot;001B59BF&quot;/&gt;&lt;wsp:rsid wsp:val=&quot;001C1E84&quot;/&gt;&lt;wsp:rsid wsp:val=&quot;001C520D&quot;/&gt;&lt;wsp:rsid wsp:val=&quot;001C5731&quot;/&gt;&lt;wsp:rsid wsp:val=&quot;001D28EA&quot;/&gt;&lt;wsp:rsid wsp:val=&quot;001D5300&quot;/&gt;&lt;wsp:rsid wsp:val=&quot;001E18B9&quot;/&gt;&lt;wsp:rsid wsp:val=&quot;001E1F66&quot;/&gt;&lt;wsp:rsid wsp:val=&quot;001E6525&quot;/&gt;&lt;wsp:rsid wsp:val=&quot;001E7283&quot;/&gt;&lt;wsp:rsid wsp:val=&quot;001E73BA&quot;/&gt;&lt;wsp:rsid wsp:val=&quot;001E7492&quot;/&gt;&lt;wsp:rsid wsp:val=&quot;001F06A3&quot;/&gt;&lt;wsp:rsid wsp:val=&quot;001F16E3&quot;/&gt;&lt;wsp:rsid wsp:val=&quot;001F42F0&quot;/&gt;&lt;wsp:rsid wsp:val=&quot;001F566A&quot;/&gt;&lt;wsp:rsid wsp:val=&quot;001F7425&quot;/&gt;&lt;wsp:rsid wsp:val=&quot;001F77D0&quot;/&gt;&lt;wsp:rsid wsp:val=&quot;0020042E&quot;/&gt;&lt;wsp:rsid wsp:val=&quot;00202A19&quot;/&gt;&lt;wsp:rsid wsp:val=&quot;00204D50&quot;/&gt;&lt;wsp:rsid wsp:val=&quot;00204DE9&quot;/&gt;&lt;wsp:rsid wsp:val=&quot;002052D5&quot;/&gt;&lt;wsp:rsid wsp:val=&quot;002101D9&quot;/&gt;&lt;wsp:rsid wsp:val=&quot;00210E90&quot;/&gt;&lt;wsp:rsid wsp:val=&quot;002111DA&quot;/&gt;&lt;wsp:rsid wsp:val=&quot;00211533&quot;/&gt;&lt;wsp:rsid wsp:val=&quot;00212F04&quot;/&gt;&lt;wsp:rsid wsp:val=&quot;0021397F&quot;/&gt;&lt;wsp:rsid wsp:val=&quot;002174DC&quot;/&gt;&lt;wsp:rsid wsp:val=&quot;002256F9&quot;/&gt;&lt;wsp:rsid wsp:val=&quot;00225757&quot;/&gt;&lt;wsp:rsid wsp:val=&quot;00225891&quot;/&gt;&lt;wsp:rsid wsp:val=&quot;00227272&quot;/&gt;&lt;wsp:rsid wsp:val=&quot;00230031&quot;/&gt;&lt;wsp:rsid wsp:val=&quot;00231A08&quot;/&gt;&lt;wsp:rsid wsp:val=&quot;00232BF3&quot;/&gt;&lt;wsp:rsid wsp:val=&quot;00232ECB&quot;/&gt;&lt;wsp:rsid wsp:val=&quot;00234D66&quot;/&gt;&lt;wsp:rsid wsp:val=&quot;00240F05&quot;/&gt;&lt;wsp:rsid wsp:val=&quot;00242F0B&quot;/&gt;&lt;wsp:rsid wsp:val=&quot;00244855&quot;/&gt;&lt;wsp:rsid wsp:val=&quot;00244BA0&quot;/&gt;&lt;wsp:rsid wsp:val=&quot;00246149&quot;/&gt;&lt;wsp:rsid wsp:val=&quot;002472B5&quot;/&gt;&lt;wsp:rsid wsp:val=&quot;00250440&quot;/&gt;&lt;wsp:rsid wsp:val=&quot;002504F8&quot;/&gt;&lt;wsp:rsid wsp:val=&quot;002600C8&quot;/&gt;&lt;wsp:rsid wsp:val=&quot;00260B3D&quot;/&gt;&lt;wsp:rsid wsp:val=&quot;002632A4&quot;/&gt;&lt;wsp:rsid wsp:val=&quot;00271A81&quot;/&gt;&lt;wsp:rsid wsp:val=&quot;00273B17&quot;/&gt;&lt;wsp:rsid wsp:val=&quot;0027698E&quot;/&gt;&lt;wsp:rsid wsp:val=&quot;002779D1&quot;/&gt;&lt;wsp:rsid wsp:val=&quot;00281B18&quot;/&gt;&lt;wsp:rsid wsp:val=&quot;002824F5&quot;/&gt;&lt;wsp:rsid wsp:val=&quot;00284725&quot;/&gt;&lt;wsp:rsid wsp:val=&quot;00290D00&quot;/&gt;&lt;wsp:rsid wsp:val=&quot;00291EE8&quot;/&gt;&lt;wsp:rsid wsp:val=&quot;00292FEE&quot;/&gt;&lt;wsp:rsid wsp:val=&quot;00294426&quot;/&gt;&lt;wsp:rsid wsp:val=&quot;002A0544&quot;/&gt;&lt;wsp:rsid wsp:val=&quot;002A06FF&quot;/&gt;&lt;wsp:rsid wsp:val=&quot;002A077C&quot;/&gt;&lt;wsp:rsid wsp:val=&quot;002A1247&quot;/&gt;&lt;wsp:rsid wsp:val=&quot;002A3F2A&quot;/&gt;&lt;wsp:rsid wsp:val=&quot;002A477C&quot;/&gt;&lt;wsp:rsid wsp:val=&quot;002A66A7&quot;/&gt;&lt;wsp:rsid wsp:val=&quot;002A686D&quot;/&gt;&lt;wsp:rsid wsp:val=&quot;002B04A0&quot;/&gt;&lt;wsp:rsid wsp:val=&quot;002B2856&quot;/&gt;&lt;wsp:rsid wsp:val=&quot;002B2A11&quot;/&gt;&lt;wsp:rsid wsp:val=&quot;002B2A18&quot;/&gt;&lt;wsp:rsid wsp:val=&quot;002C4945&quot;/&gt;&lt;wsp:rsid wsp:val=&quot;002C5850&quot;/&gt;&lt;wsp:rsid wsp:val=&quot;002C6ED6&quot;/&gt;&lt;wsp:rsid wsp:val=&quot;002C7254&quot;/&gt;&lt;wsp:rsid wsp:val=&quot;002D5084&quot;/&gt;&lt;wsp:rsid wsp:val=&quot;002D5E95&quot;/&gt;&lt;wsp:rsid wsp:val=&quot;002D5FF8&quot;/&gt;&lt;wsp:rsid wsp:val=&quot;002E7A2B&quot;/&gt;&lt;wsp:rsid wsp:val=&quot;002F0033&quot;/&gt;&lt;wsp:rsid wsp:val=&quot;002F4B1D&quot;/&gt;&lt;wsp:rsid wsp:val=&quot;002F5748&quot;/&gt;&lt;wsp:rsid wsp:val=&quot;002F5E41&quot;/&gt;&lt;wsp:rsid wsp:val=&quot;002F7BF9&quot;/&gt;&lt;wsp:rsid wsp:val=&quot;0030107F&quot;/&gt;&lt;wsp:rsid wsp:val=&quot;00302069&quot;/&gt;&lt;wsp:rsid wsp:val=&quot;003063F0&quot;/&gt;&lt;wsp:rsid wsp:val=&quot;00306980&quot;/&gt;&lt;wsp:rsid wsp:val=&quot;003103B7&quot;/&gt;&lt;wsp:rsid wsp:val=&quot;00316734&quot;/&gt;&lt;wsp:rsid wsp:val=&quot;00317380&quot;/&gt;&lt;wsp:rsid wsp:val=&quot;00317F18&quot;/&gt;&lt;wsp:rsid wsp:val=&quot;0032640D&quot;/&gt;&lt;wsp:rsid wsp:val=&quot;00332356&quot;/&gt;&lt;wsp:rsid wsp:val=&quot;003415E2&quot;/&gt;&lt;wsp:rsid wsp:val=&quot;003427E4&quot;/&gt;&lt;wsp:rsid wsp:val=&quot;00343F66&quot;/&gt;&lt;wsp:rsid wsp:val=&quot;00344143&quot;/&gt;&lt;wsp:rsid wsp:val=&quot;00344822&quot;/&gt;&lt;wsp:rsid wsp:val=&quot;00350FB2&quot;/&gt;&lt;wsp:rsid wsp:val=&quot;00351F44&quot;/&gt;&lt;wsp:rsid wsp:val=&quot;003534CE&quot;/&gt;&lt;wsp:rsid wsp:val=&quot;00361465&quot;/&gt;&lt;wsp:rsid wsp:val=&quot;0036221D&quot;/&gt;&lt;wsp:rsid wsp:val=&quot;00364527&quot;/&gt;&lt;wsp:rsid wsp:val=&quot;00366EA3&quot;/&gt;&lt;wsp:rsid wsp:val=&quot;0037307B&quot;/&gt;&lt;wsp:rsid wsp:val=&quot;0037307D&quot;/&gt;&lt;wsp:rsid wsp:val=&quot;00373F15&quot;/&gt;&lt;wsp:rsid wsp:val=&quot;003746B3&quot;/&gt;&lt;wsp:rsid wsp:val=&quot;00381567&quot;/&gt;&lt;wsp:rsid wsp:val=&quot;00382CBE&quot;/&gt;&lt;wsp:rsid wsp:val=&quot;00385048&quot;/&gt;&lt;wsp:rsid wsp:val=&quot;00391E1B&quot;/&gt;&lt;wsp:rsid wsp:val=&quot;00394257&quot;/&gt;&lt;wsp:rsid wsp:val=&quot;00394402&quot;/&gt;&lt;wsp:rsid wsp:val=&quot;00394EDF&quot;/&gt;&lt;wsp:rsid wsp:val=&quot;003A01BC&quot;/&gt;&lt;wsp:rsid wsp:val=&quot;003A24FA&quot;/&gt;&lt;wsp:rsid wsp:val=&quot;003B031D&quot;/&gt;&lt;wsp:rsid wsp:val=&quot;003B03EE&quot;/&gt;&lt;wsp:rsid wsp:val=&quot;003B1472&quot;/&gt;&lt;wsp:rsid wsp:val=&quot;003B7927&quot;/&gt;&lt;wsp:rsid wsp:val=&quot;003C02A6&quot;/&gt;&lt;wsp:rsid wsp:val=&quot;003C39F7&quot;/&gt;&lt;wsp:rsid wsp:val=&quot;003C6978&quot;/&gt;&lt;wsp:rsid wsp:val=&quot;003D15CB&quot;/&gt;&lt;wsp:rsid wsp:val=&quot;003D1782&quot;/&gt;&lt;wsp:rsid wsp:val=&quot;003D3457&quot;/&gt;&lt;wsp:rsid wsp:val=&quot;003D3DCA&quot;/&gt;&lt;wsp:rsid wsp:val=&quot;003D6674&quot;/&gt;&lt;wsp:rsid wsp:val=&quot;003D6769&quot;/&gt;&lt;wsp:rsid wsp:val=&quot;003E0301&quot;/&gt;&lt;wsp:rsid wsp:val=&quot;003E0422&quot;/&gt;&lt;wsp:rsid wsp:val=&quot;003F365B&quot;/&gt;&lt;wsp:rsid wsp:val=&quot;003F4C53&quot;/&gt;&lt;wsp:rsid wsp:val=&quot;003F63C1&quot;/&gt;&lt;wsp:rsid wsp:val=&quot;0040088F&quot;/&gt;&lt;wsp:rsid wsp:val=&quot;00402E09&quot;/&gt;&lt;wsp:rsid wsp:val=&quot;00403775&quot;/&gt;&lt;wsp:rsid wsp:val=&quot;00406EB8&quot;/&gt;&lt;wsp:rsid wsp:val=&quot;00411EAB&quot;/&gt;&lt;wsp:rsid wsp:val=&quot;00415195&quot;/&gt;&lt;wsp:rsid wsp:val=&quot;004270D1&quot;/&gt;&lt;wsp:rsid wsp:val=&quot;004309DF&quot;/&gt;&lt;wsp:rsid wsp:val=&quot;0043187E&quot;/&gt;&lt;wsp:rsid wsp:val=&quot;00433787&quot;/&gt;&lt;wsp:rsid wsp:val=&quot;00436210&quot;/&gt;&lt;wsp:rsid wsp:val=&quot;00436AEC&quot;/&gt;&lt;wsp:rsid wsp:val=&quot;00442A2C&quot;/&gt;&lt;wsp:rsid wsp:val=&quot;004503EC&quot;/&gt;&lt;wsp:rsid wsp:val=&quot;00452500&quot;/&gt;&lt;wsp:rsid wsp:val=&quot;00452D5E&quot;/&gt;&lt;wsp:rsid wsp:val=&quot;004537F6&quot;/&gt;&lt;wsp:rsid wsp:val=&quot;0045380C&quot;/&gt;&lt;wsp:rsid wsp:val=&quot;004562BC&quot;/&gt;&lt;wsp:rsid wsp:val=&quot;00465F64&quot;/&gt;&lt;wsp:rsid wsp:val=&quot;00473ABF&quot;/&gt;&lt;wsp:rsid wsp:val=&quot;004748BE&quot;/&gt;&lt;wsp:rsid wsp:val=&quot;00476B0F&quot;/&gt;&lt;wsp:rsid wsp:val=&quot;00477BC6&quot;/&gt;&lt;wsp:rsid wsp:val=&quot;0048210E&quot;/&gt;&lt;wsp:rsid wsp:val=&quot;00485C49&quot;/&gt;&lt;wsp:rsid wsp:val=&quot;00487DB1&quot;/&gt;&lt;wsp:rsid wsp:val=&quot;00490F4D&quot;/&gt;&lt;wsp:rsid wsp:val=&quot;00491E80&quot;/&gt;&lt;wsp:rsid wsp:val=&quot;00492255&quot;/&gt;&lt;wsp:rsid wsp:val=&quot;00496238&quot;/&gt;&lt;wsp:rsid wsp:val=&quot;00496359&quot;/&gt;&lt;wsp:rsid wsp:val=&quot;004A02D5&quot;/&gt;&lt;wsp:rsid wsp:val=&quot;004A03B0&quot;/&gt;&lt;wsp:rsid wsp:val=&quot;004A082B&quot;/&gt;&lt;wsp:rsid wsp:val=&quot;004A46D4&quot;/&gt;&lt;wsp:rsid wsp:val=&quot;004A5F62&quot;/&gt;&lt;wsp:rsid wsp:val=&quot;004A62A8&quot;/&gt;&lt;wsp:rsid wsp:val=&quot;004A66EF&quot;/&gt;&lt;wsp:rsid wsp:val=&quot;004A6D17&quot;/&gt;&lt;wsp:rsid wsp:val=&quot;004B275D&quot;/&gt;&lt;wsp:rsid wsp:val=&quot;004B3A61&quot;/&gt;&lt;wsp:rsid wsp:val=&quot;004B7618&quot;/&gt;&lt;wsp:rsid wsp:val=&quot;004C51EB&quot;/&gt;&lt;wsp:rsid wsp:val=&quot;004C656C&quot;/&gt;&lt;wsp:rsid wsp:val=&quot;004D4690&quot;/&gt;&lt;wsp:rsid wsp:val=&quot;004D5A29&quot;/&gt;&lt;wsp:rsid wsp:val=&quot;004D77F0&quot;/&gt;&lt;wsp:rsid wsp:val=&quot;004E35F5&quot;/&gt;&lt;wsp:rsid wsp:val=&quot;004E556C&quot;/&gt;&lt;wsp:rsid wsp:val=&quot;004F59CA&quot;/&gt;&lt;wsp:rsid wsp:val=&quot;00500A20&quot;/&gt;&lt;wsp:rsid wsp:val=&quot;00504760&quot;/&gt;&lt;wsp:rsid wsp:val=&quot;005067CA&quot;/&gt;&lt;wsp:rsid wsp:val=&quot;00507283&quot;/&gt;&lt;wsp:rsid wsp:val=&quot;00510658&quot;/&gt;&lt;wsp:rsid wsp:val=&quot;00521180&quot;/&gt;&lt;wsp:rsid wsp:val=&quot;00522892&quot;/&gt;&lt;wsp:rsid wsp:val=&quot;0053178F&quot;/&gt;&lt;wsp:rsid wsp:val=&quot;00533390&quot;/&gt;&lt;wsp:rsid wsp:val=&quot;00542D6B&quot;/&gt;&lt;wsp:rsid wsp:val=&quot;00547DDA&quot;/&gt;&lt;wsp:rsid wsp:val=&quot;00550E37&quot;/&gt;&lt;wsp:rsid wsp:val=&quot;0055286B&quot;/&gt;&lt;wsp:rsid wsp:val=&quot;0055360B&quot;/&gt;&lt;wsp:rsid wsp:val=&quot;005614C4&quot;/&gt;&lt;wsp:rsid wsp:val=&quot;00562430&quot;/&gt;&lt;wsp:rsid wsp:val=&quot;00562471&quot;/&gt;&lt;wsp:rsid wsp:val=&quot;005625CB&quot;/&gt;&lt;wsp:rsid wsp:val=&quot;00563CE5&quot;/&gt;&lt;wsp:rsid wsp:val=&quot;0056665F&quot;/&gt;&lt;wsp:rsid wsp:val=&quot;005717BF&quot;/&gt;&lt;wsp:rsid wsp:val=&quot;00574D3F&quot;/&gt;&lt;wsp:rsid wsp:val=&quot;00576B30&quot;/&gt;&lt;wsp:rsid wsp:val=&quot;00583DE9&quot;/&gt;&lt;wsp:rsid wsp:val=&quot;00584A39&quot;/&gt;&lt;wsp:rsid wsp:val=&quot;00595B51&quot;/&gt;&lt;wsp:rsid wsp:val=&quot;005A04ED&quot;/&gt;&lt;wsp:rsid wsp:val=&quot;005A0755&quot;/&gt;&lt;wsp:rsid wsp:val=&quot;005A67FC&quot;/&gt;&lt;wsp:rsid wsp:val=&quot;005B3E66&quot;/&gt;&lt;wsp:rsid wsp:val=&quot;005B4E7E&quot;/&gt;&lt;wsp:rsid wsp:val=&quot;005B50F3&quot;/&gt;&lt;wsp:rsid wsp:val=&quot;005C1A48&quot;/&gt;&lt;wsp:rsid wsp:val=&quot;005C6EF1&quot;/&gt;&lt;wsp:rsid wsp:val=&quot;005D360A&quot;/&gt;&lt;wsp:rsid wsp:val=&quot;005D378E&quot;/&gt;&lt;wsp:rsid wsp:val=&quot;005D3849&quot;/&gt;&lt;wsp:rsid wsp:val=&quot;005D4C29&quot;/&gt;&lt;wsp:rsid wsp:val=&quot;005E0599&quot;/&gt;&lt;wsp:rsid wsp:val=&quot;005E3B8E&quot;/&gt;&lt;wsp:rsid wsp:val=&quot;005E4C40&quot;/&gt;&lt;wsp:rsid wsp:val=&quot;005E7043&quot;/&gt;&lt;wsp:rsid wsp:val=&quot;005F086A&quot;/&gt;&lt;wsp:rsid wsp:val=&quot;005F21CC&quot;/&gt;&lt;wsp:rsid wsp:val=&quot;005F3900&quot;/&gt;&lt;wsp:rsid wsp:val=&quot;005F50F5&quot;/&gt;&lt;wsp:rsid wsp:val=&quot;0060306E&quot;/&gt;&lt;wsp:rsid wsp:val=&quot;0060704E&quot;/&gt;&lt;wsp:rsid wsp:val=&quot;006079B5&quot;/&gt;&lt;wsp:rsid wsp:val=&quot;006137BA&quot;/&gt;&lt;wsp:rsid wsp:val=&quot;00613F07&quot;/&gt;&lt;wsp:rsid wsp:val=&quot;006141FF&quot;/&gt;&lt;wsp:rsid wsp:val=&quot;00621230&quot;/&gt;&lt;wsp:rsid wsp:val=&quot;006231E5&quot;/&gt;&lt;wsp:rsid wsp:val=&quot;006321E9&quot;/&gt;&lt;wsp:rsid wsp:val=&quot;00637B61&quot;/&gt;&lt;wsp:rsid wsp:val=&quot;00644F35&quot;/&gt;&lt;wsp:rsid wsp:val=&quot;00652556&quot;/&gt;&lt;wsp:rsid wsp:val=&quot;00654C35&quot;/&gt;&lt;wsp:rsid wsp:val=&quot;0065510E&quot;/&gt;&lt;wsp:rsid wsp:val=&quot;0066448C&quot;/&gt;&lt;wsp:rsid wsp:val=&quot;00664BA8&quot;/&gt;&lt;wsp:rsid wsp:val=&quot;006650C3&quot;/&gt;&lt;wsp:rsid wsp:val=&quot;00677EC9&quot;/&gt;&lt;wsp:rsid wsp:val=&quot;0068026E&quot;/&gt;&lt;wsp:rsid wsp:val=&quot;00683171&quot;/&gt;&lt;wsp:rsid wsp:val=&quot;00684B8F&quot;/&gt;&lt;wsp:rsid wsp:val=&quot;00687F1F&quot;/&gt;&lt;wsp:rsid wsp:val=&quot;006909ED&quot;/&gt;&lt;wsp:rsid wsp:val=&quot;0069369B&quot;/&gt;&lt;wsp:rsid wsp:val=&quot;00694939&quot;/&gt;&lt;wsp:rsid wsp:val=&quot;006968BD&quot;/&gt;&lt;wsp:rsid wsp:val=&quot;006A1085&quot;/&gt;&lt;wsp:rsid wsp:val=&quot;006A1363&quot;/&gt;&lt;wsp:rsid wsp:val=&quot;006A2D43&quot;/&gt;&lt;wsp:rsid wsp:val=&quot;006A315A&quot;/&gt;&lt;wsp:rsid wsp:val=&quot;006A5B34&quot;/&gt;&lt;wsp:rsid wsp:val=&quot;006B01D0&quot;/&gt;&lt;wsp:rsid wsp:val=&quot;006B13A0&quot;/&gt;&lt;wsp:rsid wsp:val=&quot;006B2B5C&quot;/&gt;&lt;wsp:rsid wsp:val=&quot;006B3B26&quot;/&gt;&lt;wsp:rsid wsp:val=&quot;006B4B96&quot;/&gt;&lt;wsp:rsid wsp:val=&quot;006B5BE3&quot;/&gt;&lt;wsp:rsid wsp:val=&quot;006C0A9F&quot;/&gt;&lt;wsp:rsid wsp:val=&quot;006C119A&quot;/&gt;&lt;wsp:rsid wsp:val=&quot;006C1B7C&quot;/&gt;&lt;wsp:rsid wsp:val=&quot;006C3B79&quot;/&gt;&lt;wsp:rsid wsp:val=&quot;006C5C7B&quot;/&gt;&lt;wsp:rsid wsp:val=&quot;006D430D&quot;/&gt;&lt;wsp:rsid wsp:val=&quot;006D4EAD&quot;/&gt;&lt;wsp:rsid wsp:val=&quot;006D5952&quot;/&gt;&lt;wsp:rsid wsp:val=&quot;006D741F&quot;/&gt;&lt;wsp:rsid wsp:val=&quot;006E2F64&quot;/&gt;&lt;wsp:rsid wsp:val=&quot;006E5843&quot;/&gt;&lt;wsp:rsid wsp:val=&quot;006F3F4D&quot;/&gt;&lt;wsp:rsid wsp:val=&quot;006F6B9F&quot;/&gt;&lt;wsp:rsid wsp:val=&quot;006F74D3&quot;/&gt;&lt;wsp:rsid wsp:val=&quot;007001C3&quot;/&gt;&lt;wsp:rsid wsp:val=&quot;00702C69&quot;/&gt;&lt;wsp:rsid wsp:val=&quot;00702E26&quot;/&gt;&lt;wsp:rsid wsp:val=&quot;0070346C&quot;/&gt;&lt;wsp:rsid wsp:val=&quot;00703618&quot;/&gt;&lt;wsp:rsid wsp:val=&quot;00704B10&quot;/&gt;&lt;wsp:rsid wsp:val=&quot;00706AA5&quot;/&gt;&lt;wsp:rsid wsp:val=&quot;00707D22&quot;/&gt;&lt;wsp:rsid wsp:val=&quot;007149FE&quot;/&gt;&lt;wsp:rsid wsp:val=&quot;00714CEF&quot;/&gt;&lt;wsp:rsid wsp:val=&quot;00716428&quot;/&gt;&lt;wsp:rsid wsp:val=&quot;00720BEF&quot;/&gt;&lt;wsp:rsid wsp:val=&quot;00723D69&quot;/&gt;&lt;wsp:rsid wsp:val=&quot;00724E44&quot;/&gt;&lt;wsp:rsid wsp:val=&quot;00725FA3&quot;/&gt;&lt;wsp:rsid wsp:val=&quot;00734C60&quot;/&gt;&lt;wsp:rsid wsp:val=&quot;00736383&quot;/&gt;&lt;wsp:rsid wsp:val=&quot;007366AA&quot;/&gt;&lt;wsp:rsid wsp:val=&quot;0073692A&quot;/&gt;&lt;wsp:rsid wsp:val=&quot;007371CF&quot;/&gt;&lt;wsp:rsid wsp:val=&quot;007433B7&quot;/&gt;&lt;wsp:rsid wsp:val=&quot;00746AE2&quot;/&gt;&lt;wsp:rsid wsp:val=&quot;007523D3&quot;/&gt;&lt;wsp:rsid wsp:val=&quot;00756C9D&quot;/&gt;&lt;wsp:rsid wsp:val=&quot;00762DAD&quot;/&gt;&lt;wsp:rsid wsp:val=&quot;00763051&quot;/&gt;&lt;wsp:rsid wsp:val=&quot;007647D9&quot;/&gt;&lt;wsp:rsid wsp:val=&quot;00765166&quot;/&gt;&lt;wsp:rsid wsp:val=&quot;00770119&quot;/&gt;&lt;wsp:rsid wsp:val=&quot;007718B2&quot;/&gt;&lt;wsp:rsid wsp:val=&quot;007745D5&quot;/&gt;&lt;wsp:rsid wsp:val=&quot;00776F4B&quot;/&gt;&lt;wsp:rsid wsp:val=&quot;0077756B&quot;/&gt;&lt;wsp:rsid wsp:val=&quot;00781182&quot;/&gt;&lt;wsp:rsid wsp:val=&quot;00781D13&quot;/&gt;&lt;wsp:rsid wsp:val=&quot;0078238F&quot;/&gt;&lt;wsp:rsid wsp:val=&quot;007829C7&quot;/&gt;&lt;wsp:rsid wsp:val=&quot;0078715D&quot;/&gt;&lt;wsp:rsid wsp:val=&quot;0078717E&quot;/&gt;&lt;wsp:rsid wsp:val=&quot;00787487&quot;/&gt;&lt;wsp:rsid wsp:val=&quot;00790CCA&quot;/&gt;&lt;wsp:rsid wsp:val=&quot;00792DF8&quot;/&gt;&lt;wsp:rsid wsp:val=&quot;00793936&quot;/&gt;&lt;wsp:rsid wsp:val=&quot;0079407B&quot;/&gt;&lt;wsp:rsid wsp:val=&quot;00795569&quot;/&gt;&lt;wsp:rsid wsp:val=&quot;0079724A&quot;/&gt;&lt;wsp:rsid wsp:val=&quot;007974B0&quot;/&gt;&lt;wsp:rsid wsp:val=&quot;007A31E9&quot;/&gt;&lt;wsp:rsid wsp:val=&quot;007B24C0&quot;/&gt;&lt;wsp:rsid wsp:val=&quot;007B4610&quot;/&gt;&lt;wsp:rsid wsp:val=&quot;007B4AB5&quot;/&gt;&lt;wsp:rsid wsp:val=&quot;007C2CAB&quot;/&gt;&lt;wsp:rsid wsp:val=&quot;007C3E6A&quot;/&gt;&lt;wsp:rsid wsp:val=&quot;007C50F3&quot;/&gt;&lt;wsp:rsid wsp:val=&quot;007D1E71&quot;/&gt;&lt;wsp:rsid wsp:val=&quot;007D32FC&quot;/&gt;&lt;wsp:rsid wsp:val=&quot;007D3A88&quot;/&gt;&lt;wsp:rsid wsp:val=&quot;007D3A95&quot;/&gt;&lt;wsp:rsid wsp:val=&quot;007E0CCC&quot;/&gt;&lt;wsp:rsid wsp:val=&quot;007E1969&quot;/&gt;&lt;wsp:rsid wsp:val=&quot;007E1C08&quot;/&gt;&lt;wsp:rsid wsp:val=&quot;007E4934&quot;/&gt;&lt;wsp:rsid wsp:val=&quot;007E69D7&quot;/&gt;&lt;wsp:rsid wsp:val=&quot;007F00E2&quot;/&gt;&lt;wsp:rsid wsp:val=&quot;007F0185&quot;/&gt;&lt;wsp:rsid wsp:val=&quot;007F04E3&quot;/&gt;&lt;wsp:rsid wsp:val=&quot;007F15E2&quot;/&gt;&lt;wsp:rsid wsp:val=&quot;007F2408&quot;/&gt;&lt;wsp:rsid wsp:val=&quot;007F3857&quot;/&gt;&lt;wsp:rsid wsp:val=&quot;007F3AA0&quot;/&gt;&lt;wsp:rsid wsp:val=&quot;007F6A4D&quot;/&gt;&lt;wsp:rsid wsp:val=&quot;00807C47&quot;/&gt;&lt;wsp:rsid wsp:val=&quot;0081073E&quot;/&gt;&lt;wsp:rsid wsp:val=&quot;00812C0D&quot;/&gt;&lt;wsp:rsid wsp:val=&quot;00812DF2&quot;/&gt;&lt;wsp:rsid wsp:val=&quot;00820340&quot;/&gt;&lt;wsp:rsid wsp:val=&quot;00824172&quot;/&gt;&lt;wsp:rsid wsp:val=&quot;008252C4&quot;/&gt;&lt;wsp:rsid wsp:val=&quot;00826084&quot;/&gt;&lt;wsp:rsid wsp:val=&quot;008262DF&quot;/&gt;&lt;wsp:rsid wsp:val=&quot;00830165&quot;/&gt;&lt;wsp:rsid wsp:val=&quot;00833D39&quot;/&gt;&lt;wsp:rsid wsp:val=&quot;00835128&quot;/&gt;&lt;wsp:rsid wsp:val=&quot;0083760D&quot;/&gt;&lt;wsp:rsid wsp:val=&quot;00840CF3&quot;/&gt;&lt;wsp:rsid wsp:val=&quot;00843001&quot;/&gt;&lt;wsp:rsid wsp:val=&quot;008471E7&quot;/&gt;&lt;wsp:rsid wsp:val=&quot;008478AC&quot;/&gt;&lt;wsp:rsid wsp:val=&quot;00851DD2&quot;/&gt;&lt;wsp:rsid wsp:val=&quot;00852BC6&quot;/&gt;&lt;wsp:rsid wsp:val=&quot;00854D19&quot;/&gt;&lt;wsp:rsid wsp:val=&quot;00855EC2&quot;/&gt;&lt;wsp:rsid wsp:val=&quot;0086137F&quot;/&gt;&lt;wsp:rsid wsp:val=&quot;00864AB5&quot;/&gt;&lt;wsp:rsid wsp:val=&quot;00865803&quot;/&gt;&lt;wsp:rsid wsp:val=&quot;00870E69&quot;/&gt;&lt;wsp:rsid wsp:val=&quot;00871A06&quot;/&gt;&lt;wsp:rsid wsp:val=&quot;00876BC3&quot;/&gt;&lt;wsp:rsid wsp:val=&quot;00877A31&quot;/&gt;&lt;wsp:rsid wsp:val=&quot;008841D4&quot;/&gt;&lt;wsp:rsid wsp:val=&quot;0088617F&quot;/&gt;&lt;wsp:rsid wsp:val=&quot;00890ACE&quot;/&gt;&lt;wsp:rsid wsp:val=&quot;008930B0&quot;/&gt;&lt;wsp:rsid wsp:val=&quot;008931F2&quot;/&gt;&lt;wsp:rsid wsp:val=&quot;0089440E&quot;/&gt;&lt;wsp:rsid wsp:val=&quot;008954A1&quot;/&gt;&lt;wsp:rsid wsp:val=&quot;008A0389&quot;/&gt;&lt;wsp:rsid wsp:val=&quot;008A3E09&quot;/&gt;&lt;wsp:rsid wsp:val=&quot;008A4C4D&quot;/&gt;&lt;wsp:rsid wsp:val=&quot;008A4E5F&quot;/&gt;&lt;wsp:rsid wsp:val=&quot;008A6539&quot;/&gt;&lt;wsp:rsid wsp:val=&quot;008A6968&quot;/&gt;&lt;wsp:rsid wsp:val=&quot;008B125A&quot;/&gt;&lt;wsp:rsid wsp:val=&quot;008B39ED&quot;/&gt;&lt;wsp:rsid wsp:val=&quot;008B6479&quot;/&gt;&lt;wsp:rsid wsp:val=&quot;008B69A7&quot;/&gt;&lt;wsp:rsid wsp:val=&quot;008C5FFF&quot;/&gt;&lt;wsp:rsid wsp:val=&quot;008C7805&quot;/&gt;&lt;wsp:rsid wsp:val=&quot;008D0E22&quot;/&gt;&lt;wsp:rsid wsp:val=&quot;008D32F8&quot;/&gt;&lt;wsp:rsid wsp:val=&quot;008D5C06&quot;/&gt;&lt;wsp:rsid wsp:val=&quot;008E01C2&quot;/&gt;&lt;wsp:rsid wsp:val=&quot;008E0F0A&quot;/&gt;&lt;wsp:rsid wsp:val=&quot;008E1B14&quot;/&gt;&lt;wsp:rsid wsp:val=&quot;008E55FA&quot;/&gt;&lt;wsp:rsid wsp:val=&quot;008E5CD7&quot;/&gt;&lt;wsp:rsid wsp:val=&quot;008E5F99&quot;/&gt;&lt;wsp:rsid wsp:val=&quot;008F17CD&quot;/&gt;&lt;wsp:rsid wsp:val=&quot;008F3918&quot;/&gt;&lt;wsp:rsid wsp:val=&quot;008F6D04&quot;/&gt;&lt;wsp:rsid wsp:val=&quot;008F7423&quot;/&gt;&lt;wsp:rsid wsp:val=&quot;008F78D6&quot;/&gt;&lt;wsp:rsid wsp:val=&quot;00900504&quot;/&gt;&lt;wsp:rsid wsp:val=&quot;00901B59&quot;/&gt;&lt;wsp:rsid wsp:val=&quot;009039B9&quot;/&gt;&lt;wsp:rsid wsp:val=&quot;009045C0&quot;/&gt;&lt;wsp:rsid wsp:val=&quot;009052FC&quot;/&gt;&lt;wsp:rsid wsp:val=&quot;009108DA&quot;/&gt;&lt;wsp:rsid wsp:val=&quot;00910E50&quot;/&gt;&lt;wsp:rsid wsp:val=&quot;00911B8E&quot;/&gt;&lt;wsp:rsid wsp:val=&quot;0091305F&quot;/&gt;&lt;wsp:rsid wsp:val=&quot;009211B4&quot;/&gt;&lt;wsp:rsid wsp:val=&quot;0092351D&quot;/&gt;&lt;wsp:rsid wsp:val=&quot;009264CF&quot;/&gt;&lt;wsp:rsid wsp:val=&quot;009316D8&quot;/&gt;&lt;wsp:rsid wsp:val=&quot;00935B0B&quot;/&gt;&lt;wsp:rsid wsp:val=&quot;009404EE&quot;/&gt;&lt;wsp:rsid wsp:val=&quot;00940CAB&quot;/&gt;&lt;wsp:rsid wsp:val=&quot;00942768&quot;/&gt;&lt;wsp:rsid wsp:val=&quot;00942BCD&quot;/&gt;&lt;wsp:rsid wsp:val=&quot;00947849&quot;/&gt;&lt;wsp:rsid wsp:val=&quot;00950EB3&quot;/&gt;&lt;wsp:rsid wsp:val=&quot;00951013&quot;/&gt;&lt;wsp:rsid wsp:val=&quot;009517F9&quot;/&gt;&lt;wsp:rsid wsp:val=&quot;009527AF&quot;/&gt;&lt;wsp:rsid wsp:val=&quot;00953B26&quot;/&gt;&lt;wsp:rsid wsp:val=&quot;00953C18&quot;/&gt;&lt;wsp:rsid wsp:val=&quot;00954063&quot;/&gt;&lt;wsp:rsid wsp:val=&quot;00954637&quot;/&gt;&lt;wsp:rsid wsp:val=&quot;00954EB0&quot;/&gt;&lt;wsp:rsid wsp:val=&quot;00956B31&quot;/&gt;&lt;wsp:rsid wsp:val=&quot;00960707&quot;/&gt;&lt;wsp:rsid wsp:val=&quot;00966E07&quot;/&gt;&lt;wsp:rsid wsp:val=&quot;00973E40&quot;/&gt;&lt;wsp:rsid wsp:val=&quot;009749E7&quot;/&gt;&lt;wsp:rsid wsp:val=&quot;00982732&quot;/&gt;&lt;wsp:rsid wsp:val=&quot;009827FC&quot;/&gt;&lt;wsp:rsid wsp:val=&quot;009847F1&quot;/&gt;&lt;wsp:rsid wsp:val=&quot;00986711&quot;/&gt;&lt;wsp:rsid wsp:val=&quot;0099114B&quot;/&gt;&lt;wsp:rsid wsp:val=&quot;00992728&quot;/&gt;&lt;wsp:rsid wsp:val=&quot;00994F7D&quot;/&gt;&lt;wsp:rsid wsp:val=&quot;009959E1&quot;/&gt;&lt;wsp:rsid wsp:val=&quot;009A3671&quot;/&gt;&lt;wsp:rsid wsp:val=&quot;009B7182&quot;/&gt;&lt;wsp:rsid wsp:val=&quot;009C0B27&quot;/&gt;&lt;wsp:rsid wsp:val=&quot;009C32F8&quot;/&gt;&lt;wsp:rsid wsp:val=&quot;009C3726&quot;/&gt;&lt;wsp:rsid wsp:val=&quot;009C37FE&quot;/&gt;&lt;wsp:rsid wsp:val=&quot;009C39B7&quot;/&gt;&lt;wsp:rsid wsp:val=&quot;009C44AF&quot;/&gt;&lt;wsp:rsid wsp:val=&quot;009C5655&quot;/&gt;&lt;wsp:rsid wsp:val=&quot;009C5CA2&quot;/&gt;&lt;wsp:rsid wsp:val=&quot;009D038A&quot;/&gt;&lt;wsp:rsid wsp:val=&quot;009D3B62&quot;/&gt;&lt;wsp:rsid wsp:val=&quot;009D4F4D&quot;/&gt;&lt;wsp:rsid wsp:val=&quot;009D63E8&quot;/&gt;&lt;wsp:rsid wsp:val=&quot;009E33C0&quot;/&gt;&lt;wsp:rsid wsp:val=&quot;009E3424&quot;/&gt;&lt;wsp:rsid wsp:val=&quot;009E3CA0&quot;/&gt;&lt;wsp:rsid wsp:val=&quot;009E5D95&quot;/&gt;&lt;wsp:rsid wsp:val=&quot;009E699D&quot;/&gt;&lt;wsp:rsid wsp:val=&quot;009E77D4&quot;/&gt;&lt;wsp:rsid wsp:val=&quot;009E7B53&quot;/&gt;&lt;wsp:rsid wsp:val=&quot;009E7D9E&quot;/&gt;&lt;wsp:rsid wsp:val=&quot;009F20FB&quot;/&gt;&lt;wsp:rsid wsp:val=&quot;009F5281&quot;/&gt;&lt;wsp:rsid wsp:val=&quot;009F60A6&quot;/&gt;&lt;wsp:rsid wsp:val=&quot;00A01A32&quot;/&gt;&lt;wsp:rsid wsp:val=&quot;00A027B5&quot;/&gt;&lt;wsp:rsid wsp:val=&quot;00A02C76&quot;/&gt;&lt;wsp:rsid wsp:val=&quot;00A069A6&quot;/&gt;&lt;wsp:rsid wsp:val=&quot;00A11143&quot;/&gt;&lt;wsp:rsid wsp:val=&quot;00A11DA1&quot;/&gt;&lt;wsp:rsid wsp:val=&quot;00A14C74&quot;/&gt;&lt;wsp:rsid wsp:val=&quot;00A2282B&quot;/&gt;&lt;wsp:rsid wsp:val=&quot;00A262F4&quot;/&gt;&lt;wsp:rsid wsp:val=&quot;00A30A12&quot;/&gt;&lt;wsp:rsid wsp:val=&quot;00A36343&quot;/&gt;&lt;wsp:rsid wsp:val=&quot;00A40147&quot;/&gt;&lt;wsp:rsid wsp:val=&quot;00A40E66&quot;/&gt;&lt;wsp:rsid wsp:val=&quot;00A422C7&quot;/&gt;&lt;wsp:rsid wsp:val=&quot;00A42EA0&quot;/&gt;&lt;wsp:rsid wsp:val=&quot;00A43E22&quot;/&gt;&lt;wsp:rsid wsp:val=&quot;00A44A5E&quot;/&gt;&lt;wsp:rsid wsp:val=&quot;00A46B3B&quot;/&gt;&lt;wsp:rsid wsp:val=&quot;00A57161&quot;/&gt;&lt;wsp:rsid wsp:val=&quot;00A62FFB&quot;/&gt;&lt;wsp:rsid wsp:val=&quot;00A6461E&quot;/&gt;&lt;wsp:rsid wsp:val=&quot;00A64F5A&quot;/&gt;&lt;wsp:rsid wsp:val=&quot;00A66EAC&quot;/&gt;&lt;wsp:rsid wsp:val=&quot;00A700F3&quot;/&gt;&lt;wsp:rsid wsp:val=&quot;00A71F10&quot;/&gt;&lt;wsp:rsid wsp:val=&quot;00A748E3&quot;/&gt;&lt;wsp:rsid wsp:val=&quot;00A76E85&quot;/&gt;&lt;wsp:rsid wsp:val=&quot;00A779A1&quot;/&gt;&lt;wsp:rsid wsp:val=&quot;00A80593&quot;/&gt;&lt;wsp:rsid wsp:val=&quot;00A8156B&quot;/&gt;&lt;wsp:rsid wsp:val=&quot;00A821AC&quot;/&gt;&lt;wsp:rsid wsp:val=&quot;00A825A3&quot;/&gt;&lt;wsp:rsid wsp:val=&quot;00A83407&quot;/&gt;&lt;wsp:rsid wsp:val=&quot;00A83FE2&quot;/&gt;&lt;wsp:rsid wsp:val=&quot;00A845A7&quot;/&gt;&lt;wsp:rsid wsp:val=&quot;00A85193&quot;/&gt;&lt;wsp:rsid wsp:val=&quot;00A858AC&quot;/&gt;&lt;wsp:rsid wsp:val=&quot;00A868ED&quot;/&gt;&lt;wsp:rsid wsp:val=&quot;00A872DF&quot;/&gt;&lt;wsp:rsid wsp:val=&quot;00A92F00&quot;/&gt;&lt;wsp:rsid wsp:val=&quot;00A936A3&quot;/&gt;&lt;wsp:rsid wsp:val=&quot;00AA05AD&quot;/&gt;&lt;wsp:rsid wsp:val=&quot;00AA3D13&quot;/&gt;&lt;wsp:rsid wsp:val=&quot;00AA4ED5&quot;/&gt;&lt;wsp:rsid wsp:val=&quot;00AB28F0&quot;/&gt;&lt;wsp:rsid wsp:val=&quot;00AB4F91&quot;/&gt;&lt;wsp:rsid wsp:val=&quot;00AC1E3E&quot;/&gt;&lt;wsp:rsid wsp:val=&quot;00AC22B4&quot;/&gt;&lt;wsp:rsid wsp:val=&quot;00AC3B41&quot;/&gt;&lt;wsp:rsid wsp:val=&quot;00AC60EF&quot;/&gt;&lt;wsp:rsid wsp:val=&quot;00AD0646&quot;/&gt;&lt;wsp:rsid wsp:val=&quot;00AE413D&quot;/&gt;&lt;wsp:rsid wsp:val=&quot;00AF1730&quot;/&gt;&lt;wsp:rsid wsp:val=&quot;00AF3C34&quot;/&gt;&lt;wsp:rsid wsp:val=&quot;00AF3C7B&quot;/&gt;&lt;wsp:rsid wsp:val=&quot;00AF3EB0&quot;/&gt;&lt;wsp:rsid wsp:val=&quot;00AF3F43&quot;/&gt;&lt;wsp:rsid wsp:val=&quot;00AF4123&quot;/&gt;&lt;wsp:rsid wsp:val=&quot;00AF49CC&quot;/&gt;&lt;wsp:rsid wsp:val=&quot;00AF604E&quot;/&gt;&lt;wsp:rsid wsp:val=&quot;00B02ECA&quot;/&gt;&lt;wsp:rsid wsp:val=&quot;00B04D21&quot;/&gt;&lt;wsp:rsid wsp:val=&quot;00B0500F&quot;/&gt;&lt;wsp:rsid wsp:val=&quot;00B05FCD&quot;/&gt;&lt;wsp:rsid wsp:val=&quot;00B068AB&quot;/&gt;&lt;wsp:rsid wsp:val=&quot;00B06E78&quot;/&gt;&lt;wsp:rsid wsp:val=&quot;00B110F0&quot;/&gt;&lt;wsp:rsid wsp:val=&quot;00B11187&quot;/&gt;&lt;wsp:rsid wsp:val=&quot;00B1396B&quot;/&gt;&lt;wsp:rsid wsp:val=&quot;00B15452&quot;/&gt;&lt;wsp:rsid wsp:val=&quot;00B36D67&quot;/&gt;&lt;wsp:rsid wsp:val=&quot;00B41905&quot;/&gt;&lt;wsp:rsid wsp:val=&quot;00B42A02&quot;/&gt;&lt;wsp:rsid wsp:val=&quot;00B43AD7&quot;/&gt;&lt;wsp:rsid wsp:val=&quot;00B4429E&quot;/&gt;&lt;wsp:rsid wsp:val=&quot;00B459CE&quot;/&gt;&lt;wsp:rsid wsp:val=&quot;00B50E7E&quot;/&gt;&lt;wsp:rsid wsp:val=&quot;00B50EC1&quot;/&gt;&lt;wsp:rsid wsp:val=&quot;00B5532F&quot;/&gt;&lt;wsp:rsid wsp:val=&quot;00B55783&quot;/&gt;&lt;wsp:rsid wsp:val=&quot;00B55DAF&quot;/&gt;&lt;wsp:rsid wsp:val=&quot;00B56F8A&quot;/&gt;&lt;wsp:rsid wsp:val=&quot;00B57D29&quot;/&gt;&lt;wsp:rsid wsp:val=&quot;00B6579A&quot;/&gt;&lt;wsp:rsid wsp:val=&quot;00B66B49&quot;/&gt;&lt;wsp:rsid wsp:val=&quot;00B71208&quot;/&gt;&lt;wsp:rsid wsp:val=&quot;00B72B8F&quot;/&gt;&lt;wsp:rsid wsp:val=&quot;00B74356&quot;/&gt;&lt;wsp:rsid wsp:val=&quot;00B74FFD&quot;/&gt;&lt;wsp:rsid wsp:val=&quot;00B8100C&quot;/&gt;&lt;wsp:rsid wsp:val=&quot;00B82691&quot;/&gt;&lt;wsp:rsid wsp:val=&quot;00B82F6B&quot;/&gt;&lt;wsp:rsid wsp:val=&quot;00B83CAA&quot;/&gt;&lt;wsp:rsid wsp:val=&quot;00B84553&quot;/&gt;&lt;wsp:rsid wsp:val=&quot;00B851B2&quot;/&gt;&lt;wsp:rsid wsp:val=&quot;00B90CEF&quot;/&gt;&lt;wsp:rsid wsp:val=&quot;00B94D69&quot;/&gt;&lt;wsp:rsid wsp:val=&quot;00BA1D4F&quot;/&gt;&lt;wsp:rsid wsp:val=&quot;00BA651E&quot;/&gt;&lt;wsp:rsid wsp:val=&quot;00BA7213&quot;/&gt;&lt;wsp:rsid wsp:val=&quot;00BB1E66&quot;/&gt;&lt;wsp:rsid wsp:val=&quot;00BB238D&quot;/&gt;&lt;wsp:rsid wsp:val=&quot;00BB346A&quot;/&gt;&lt;wsp:rsid wsp:val=&quot;00BB4685&quot;/&gt;&lt;wsp:rsid wsp:val=&quot;00BB62D4&quot;/&gt;&lt;wsp:rsid wsp:val=&quot;00BB7353&quot;/&gt;&lt;wsp:rsid wsp:val=&quot;00BC083D&quot;/&gt;&lt;wsp:rsid wsp:val=&quot;00BC2D94&quot;/&gt;&lt;wsp:rsid wsp:val=&quot;00BC378C&quot;/&gt;&lt;wsp:rsid wsp:val=&quot;00BC43FE&quot;/&gt;&lt;wsp:rsid wsp:val=&quot;00BC589D&quot;/&gt;&lt;wsp:rsid wsp:val=&quot;00BC7DD8&quot;/&gt;&lt;wsp:rsid wsp:val=&quot;00BD68C2&quot;/&gt;&lt;wsp:rsid wsp:val=&quot;00BD78BB&quot;/&gt;&lt;wsp:rsid wsp:val=&quot;00BE16B4&quot;/&gt;&lt;wsp:rsid wsp:val=&quot;00BE3677&quot;/&gt;&lt;wsp:rsid wsp:val=&quot;00BE60D9&quot;/&gt;&lt;wsp:rsid wsp:val=&quot;00BF133E&quot;/&gt;&lt;wsp:rsid wsp:val=&quot;00BF13F4&quot;/&gt;&lt;wsp:rsid wsp:val=&quot;00BF3D11&quot;/&gt;&lt;wsp:rsid wsp:val=&quot;00BF3EFB&quot;/&gt;&lt;wsp:rsid wsp:val=&quot;00BF74AB&quot;/&gt;&lt;wsp:rsid wsp:val=&quot;00C00384&quot;/&gt;&lt;wsp:rsid wsp:val=&quot;00C03347&quot;/&gt;&lt;wsp:rsid wsp:val=&quot;00C1047B&quot;/&gt;&lt;wsp:rsid wsp:val=&quot;00C20BC4&quot;/&gt;&lt;wsp:rsid wsp:val=&quot;00C220D6&quot;/&gt;&lt;wsp:rsid wsp:val=&quot;00C23C20&quot;/&gt;&lt;wsp:rsid wsp:val=&quot;00C331DE&quot;/&gt;&lt;wsp:rsid wsp:val=&quot;00C356CF&quot;/&gt;&lt;wsp:rsid wsp:val=&quot;00C40A36&quot;/&gt;&lt;wsp:rsid wsp:val=&quot;00C425C6&quot;/&gt;&lt;wsp:rsid wsp:val=&quot;00C42862&quot;/&gt;&lt;wsp:rsid wsp:val=&quot;00C42A98&quot;/&gt;&lt;wsp:rsid wsp:val=&quot;00C45501&quot;/&gt;&lt;wsp:rsid wsp:val=&quot;00C460D6&quot;/&gt;&lt;wsp:rsid wsp:val=&quot;00C47463&quot;/&gt;&lt;wsp:rsid wsp:val=&quot;00C529BA&quot;/&gt;&lt;wsp:rsid wsp:val=&quot;00C54986&quot;/&gt;&lt;wsp:rsid wsp:val=&quot;00C56F15&quot;/&gt;&lt;wsp:rsid wsp:val=&quot;00C60E12&quot;/&gt;&lt;wsp:rsid wsp:val=&quot;00C6237A&quot;/&gt;&lt;wsp:rsid wsp:val=&quot;00C71B99&quot;/&gt;&lt;wsp:rsid wsp:val=&quot;00C72CB8&quot;/&gt;&lt;wsp:rsid wsp:val=&quot;00C730AC&quot;/&gt;&lt;wsp:rsid wsp:val=&quot;00C8006D&quot;/&gt;&lt;wsp:rsid wsp:val=&quot;00C81A63&quot;/&gt;&lt;wsp:rsid wsp:val=&quot;00C83435&quot;/&gt;&lt;wsp:rsid wsp:val=&quot;00C84BB2&quot;/&gt;&lt;wsp:rsid wsp:val=&quot;00C94AB1&quot;/&gt;&lt;wsp:rsid wsp:val=&quot;00C97998&quot;/&gt;&lt;wsp:rsid wsp:val=&quot;00CA4F12&quot;/&gt;&lt;wsp:rsid wsp:val=&quot;00CB2C4F&quot;/&gt;&lt;wsp:rsid wsp:val=&quot;00CB4714&quot;/&gt;&lt;wsp:rsid wsp:val=&quot;00CB695F&quot;/&gt;&lt;wsp:rsid wsp:val=&quot;00CC1459&quot;/&gt;&lt;wsp:rsid wsp:val=&quot;00CC2555&quot;/&gt;&lt;wsp:rsid wsp:val=&quot;00CC3529&quot;/&gt;&lt;wsp:rsid wsp:val=&quot;00CC4849&quot;/&gt;&lt;wsp:rsid wsp:val=&quot;00CC4B10&quot;/&gt;&lt;wsp:rsid wsp:val=&quot;00CC5816&quot;/&gt;&lt;wsp:rsid wsp:val=&quot;00CC7355&quot;/&gt;&lt;wsp:rsid wsp:val=&quot;00CD2B96&quot;/&gt;&lt;wsp:rsid wsp:val=&quot;00CD6BE6&quot;/&gt;&lt;wsp:rsid wsp:val=&quot;00CE0044&quot;/&gt;&lt;wsp:rsid wsp:val=&quot;00CE1987&quot;/&gt;&lt;wsp:rsid wsp:val=&quot;00CE1F95&quot;/&gt;&lt;wsp:rsid wsp:val=&quot;00CE4EBA&quot;/&gt;&lt;wsp:rsid wsp:val=&quot;00CE6ABA&quot;/&gt;&lt;wsp:rsid wsp:val=&quot;00CF112D&quot;/&gt;&lt;wsp:rsid wsp:val=&quot;00CF1A1D&quot;/&gt;&lt;wsp:rsid wsp:val=&quot;00CF31B5&quot;/&gt;&lt;wsp:rsid wsp:val=&quot;00CF37C2&quot;/&gt;&lt;wsp:rsid wsp:val=&quot;00CF5C00&quot;/&gt;&lt;wsp:rsid wsp:val=&quot;00CF6553&quot;/&gt;&lt;wsp:rsid wsp:val=&quot;00D0169B&quot;/&gt;&lt;wsp:rsid wsp:val=&quot;00D0293C&quot;/&gt;&lt;wsp:rsid wsp:val=&quot;00D06100&quot;/&gt;&lt;wsp:rsid wsp:val=&quot;00D0743F&quot;/&gt;&lt;wsp:rsid wsp:val=&quot;00D1458C&quot;/&gt;&lt;wsp:rsid wsp:val=&quot;00D213AA&quot;/&gt;&lt;wsp:rsid wsp:val=&quot;00D215D5&quot;/&gt;&lt;wsp:rsid wsp:val=&quot;00D25CCD&quot;/&gt;&lt;wsp:rsid wsp:val=&quot;00D3054B&quot;/&gt;&lt;wsp:rsid wsp:val=&quot;00D3504D&quot;/&gt;&lt;wsp:rsid wsp:val=&quot;00D42797&quot;/&gt;&lt;wsp:rsid wsp:val=&quot;00D511B9&quot;/&gt;&lt;wsp:rsid wsp:val=&quot;00D5139B&quot;/&gt;&lt;wsp:rsid wsp:val=&quot;00D5315C&quot;/&gt;&lt;wsp:rsid wsp:val=&quot;00D5466E&quot;/&gt;&lt;wsp:rsid wsp:val=&quot;00D572D5&quot;/&gt;&lt;wsp:rsid wsp:val=&quot;00D572D8&quot;/&gt;&lt;wsp:rsid wsp:val=&quot;00D6258C&quot;/&gt;&lt;wsp:rsid wsp:val=&quot;00D63945&quot;/&gt;&lt;wsp:rsid wsp:val=&quot;00D73D02&quot;/&gt;&lt;wsp:rsid wsp:val=&quot;00D73E93&quot;/&gt;&lt;wsp:rsid wsp:val=&quot;00D80390&quot;/&gt;&lt;wsp:rsid wsp:val=&quot;00D8098C&quot;/&gt;&lt;wsp:rsid wsp:val=&quot;00D837B8&quot;/&gt;&lt;wsp:rsid wsp:val=&quot;00D85138&quot;/&gt;&lt;wsp:rsid wsp:val=&quot;00D854E6&quot;/&gt;&lt;wsp:rsid wsp:val=&quot;00D85967&quot;/&gt;&lt;wsp:rsid wsp:val=&quot;00D86F01&quot;/&gt;&lt;wsp:rsid wsp:val=&quot;00D902A0&quot;/&gt;&lt;wsp:rsid wsp:val=&quot;00D92E2E&quot;/&gt;&lt;wsp:rsid wsp:val=&quot;00D939E1&quot;/&gt;&lt;wsp:rsid wsp:val=&quot;00D93C84&quot;/&gt;&lt;wsp:rsid wsp:val=&quot;00DA09EE&quot;/&gt;&lt;wsp:rsid wsp:val=&quot;00DA16DD&quot;/&gt;&lt;wsp:rsid wsp:val=&quot;00DA401B&quot;/&gt;&lt;wsp:rsid wsp:val=&quot;00DA4306&quot;/&gt;&lt;wsp:rsid wsp:val=&quot;00DA4471&quot;/&gt;&lt;wsp:rsid wsp:val=&quot;00DA5FDF&quot;/&gt;&lt;wsp:rsid wsp:val=&quot;00DB0B3D&quot;/&gt;&lt;wsp:rsid wsp:val=&quot;00DB13E4&quot;/&gt;&lt;wsp:rsid wsp:val=&quot;00DB1886&quot;/&gt;&lt;wsp:rsid wsp:val=&quot;00DB285B&quot;/&gt;&lt;wsp:rsid wsp:val=&quot;00DB6FED&quot;/&gt;&lt;wsp:rsid wsp:val=&quot;00DC3128&quot;/&gt;&lt;wsp:rsid wsp:val=&quot;00DC4765&quot;/&gt;&lt;wsp:rsid wsp:val=&quot;00DC7011&quot;/&gt;&lt;wsp:rsid wsp:val=&quot;00DD2FBA&quot;/&gt;&lt;wsp:rsid wsp:val=&quot;00DD5D2A&quot;/&gt;&lt;wsp:rsid wsp:val=&quot;00DD645B&quot;/&gt;&lt;wsp:rsid wsp:val=&quot;00DD7539&quot;/&gt;&lt;wsp:rsid wsp:val=&quot;00DE053C&quot;/&gt;&lt;wsp:rsid wsp:val=&quot;00DE2201&quot;/&gt;&lt;wsp:rsid wsp:val=&quot;00DE5B78&quot;/&gt;&lt;wsp:rsid wsp:val=&quot;00DE734E&quot;/&gt;&lt;wsp:rsid wsp:val=&quot;00DE76E9&quot;/&gt;&lt;wsp:rsid wsp:val=&quot;00DF0003&quot;/&gt;&lt;wsp:rsid wsp:val=&quot;00DF282A&quot;/&gt;&lt;wsp:rsid wsp:val=&quot;00DF45B2&quot;/&gt;&lt;wsp:rsid wsp:val=&quot;00DF5F34&quot;/&gt;&lt;wsp:rsid wsp:val=&quot;00DF6D6A&quot;/&gt;&lt;wsp:rsid wsp:val=&quot;00E0163C&quot;/&gt;&lt;wsp:rsid wsp:val=&quot;00E05713&quot;/&gt;&lt;wsp:rsid wsp:val=&quot;00E058E3&quot;/&gt;&lt;wsp:rsid wsp:val=&quot;00E06B92&quot;/&gt;&lt;wsp:rsid wsp:val=&quot;00E133B0&quot;/&gt;&lt;wsp:rsid wsp:val=&quot;00E1752F&quot;/&gt;&lt;wsp:rsid wsp:val=&quot;00E206FC&quot;/&gt;&lt;wsp:rsid wsp:val=&quot;00E212DC&quot;/&gt;&lt;wsp:rsid wsp:val=&quot;00E2144E&quot;/&gt;&lt;wsp:rsid wsp:val=&quot;00E23132&quot;/&gt;&lt;wsp:rsid wsp:val=&quot;00E24101&quot;/&gt;&lt;wsp:rsid wsp:val=&quot;00E24F78&quot;/&gt;&lt;wsp:rsid wsp:val=&quot;00E26E3C&quot;/&gt;&lt;wsp:rsid wsp:val=&quot;00E27269&quot;/&gt;&lt;wsp:rsid wsp:val=&quot;00E3431A&quot;/&gt;&lt;wsp:rsid wsp:val=&quot;00E352F2&quot;/&gt;&lt;wsp:rsid wsp:val=&quot;00E44D62&quot;/&gt;&lt;wsp:rsid wsp:val=&quot;00E53ABD&quot;/&gt;&lt;wsp:rsid wsp:val=&quot;00E53CAC&quot;/&gt;&lt;wsp:rsid wsp:val=&quot;00E552AF&quot;/&gt;&lt;wsp:rsid wsp:val=&quot;00E56B55&quot;/&gt;&lt;wsp:rsid wsp:val=&quot;00E56C8E&quot;/&gt;&lt;wsp:rsid wsp:val=&quot;00E62CF3&quot;/&gt;&lt;wsp:rsid wsp:val=&quot;00E6308F&quot;/&gt;&lt;wsp:rsid wsp:val=&quot;00E6547E&quot;/&gt;&lt;wsp:rsid wsp:val=&quot;00E65F77&quot;/&gt;&lt;wsp:rsid wsp:val=&quot;00E72195&quot;/&gt;&lt;wsp:rsid wsp:val=&quot;00E745BE&quot;/&gt;&lt;wsp:rsid wsp:val=&quot;00E749E5&quot;/&gt;&lt;wsp:rsid wsp:val=&quot;00E759E7&quot;/&gt;&lt;wsp:rsid wsp:val=&quot;00E800C9&quot;/&gt;&lt;wsp:rsid wsp:val=&quot;00E835D4&quot;/&gt;&lt;wsp:rsid wsp:val=&quot;00E86E4B&quot;/&gt;&lt;wsp:rsid wsp:val=&quot;00E86ECE&quot;/&gt;&lt;wsp:rsid wsp:val=&quot;00E87F15&quot;/&gt;&lt;wsp:rsid wsp:val=&quot;00E90343&quot;/&gt;&lt;wsp:rsid wsp:val=&quot;00E92ACB&quot;/&gt;&lt;wsp:rsid wsp:val=&quot;00E93801&quot;/&gt;&lt;wsp:rsid wsp:val=&quot;00E93BB5&quot;/&gt;&lt;wsp:rsid wsp:val=&quot;00E94466&quot;/&gt;&lt;wsp:rsid wsp:val=&quot;00E94665&quot;/&gt;&lt;wsp:rsid wsp:val=&quot;00E961B3&quot;/&gt;&lt;wsp:rsid wsp:val=&quot;00EA5D91&quot;/&gt;&lt;wsp:rsid wsp:val=&quot;00EA7398&quot;/&gt;&lt;wsp:rsid wsp:val=&quot;00EB09F9&quot;/&gt;&lt;wsp:rsid wsp:val=&quot;00EB1018&quot;/&gt;&lt;wsp:rsid wsp:val=&quot;00EB3A7C&quot;/&gt;&lt;wsp:rsid wsp:val=&quot;00EB486E&quot;/&gt;&lt;wsp:rsid wsp:val=&quot;00EB528B&quot;/&gt;&lt;wsp:rsid wsp:val=&quot;00EB58A3&quot;/&gt;&lt;wsp:rsid wsp:val=&quot;00EB5954&quot;/&gt;&lt;wsp:rsid wsp:val=&quot;00EB62B2&quot;/&gt;&lt;wsp:rsid wsp:val=&quot;00EC239A&quot;/&gt;&lt;wsp:rsid wsp:val=&quot;00EC6429&quot;/&gt;&lt;wsp:rsid wsp:val=&quot;00EC6604&quot;/&gt;&lt;wsp:rsid wsp:val=&quot;00EC7B68&quot;/&gt;&lt;wsp:rsid wsp:val=&quot;00ED04CC&quot;/&gt;&lt;wsp:rsid wsp:val=&quot;00ED0E92&quot;/&gt;&lt;wsp:rsid wsp:val=&quot;00ED37DF&quot;/&gt;&lt;wsp:rsid wsp:val=&quot;00ED4ACF&quot;/&gt;&lt;wsp:rsid wsp:val=&quot;00ED6F04&quot;/&gt;&lt;wsp:rsid wsp:val=&quot;00EE1CE2&quot;/&gt;&lt;wsp:rsid wsp:val=&quot;00EE2598&quot;/&gt;&lt;wsp:rsid wsp:val=&quot;00EF161F&quot;/&gt;&lt;wsp:rsid wsp:val=&quot;00EF3988&quot;/&gt;&lt;wsp:rsid wsp:val=&quot;00EF7AC3&quot;/&gt;&lt;wsp:rsid wsp:val=&quot;00F00AD1&quot;/&gt;&lt;wsp:rsid wsp:val=&quot;00F01323&quot;/&gt;&lt;wsp:rsid wsp:val=&quot;00F01DCF&quot;/&gt;&lt;wsp:rsid wsp:val=&quot;00F0564E&quot;/&gt;&lt;wsp:rsid wsp:val=&quot;00F057BA&quot;/&gt;&lt;wsp:rsid wsp:val=&quot;00F0648B&quot;/&gt;&lt;wsp:rsid wsp:val=&quot;00F1023F&quot;/&gt;&lt;wsp:rsid wsp:val=&quot;00F11302&quot;/&gt;&lt;wsp:rsid wsp:val=&quot;00F1492F&quot;/&gt;&lt;wsp:rsid wsp:val=&quot;00F14D5A&quot;/&gt;&lt;wsp:rsid wsp:val=&quot;00F20428&quot;/&gt;&lt;wsp:rsid wsp:val=&quot;00F204BA&quot;/&gt;&lt;wsp:rsid wsp:val=&quot;00F211D3&quot;/&gt;&lt;wsp:rsid wsp:val=&quot;00F21D67&quot;/&gt;&lt;wsp:rsid wsp:val=&quot;00F22A06&quot;/&gt;&lt;wsp:rsid wsp:val=&quot;00F22B5E&quot;/&gt;&lt;wsp:rsid wsp:val=&quot;00F24B5E&quot;/&gt;&lt;wsp:rsid wsp:val=&quot;00F255EF&quot;/&gt;&lt;wsp:rsid wsp:val=&quot;00F26159&quot;/&gt;&lt;wsp:rsid wsp:val=&quot;00F275D1&quot;/&gt;&lt;wsp:rsid wsp:val=&quot;00F306E8&quot;/&gt;&lt;wsp:rsid wsp:val=&quot;00F330E1&quot;/&gt;&lt;wsp:rsid wsp:val=&quot;00F34CC8&quot;/&gt;&lt;wsp:rsid wsp:val=&quot;00F37119&quot;/&gt;&lt;wsp:rsid wsp:val=&quot;00F425AA&quot;/&gt;&lt;wsp:rsid wsp:val=&quot;00F43AEF&quot;/&gt;&lt;wsp:rsid wsp:val=&quot;00F43E19&quot;/&gt;&lt;wsp:rsid wsp:val=&quot;00F44A58&quot;/&gt;&lt;wsp:rsid wsp:val=&quot;00F452B1&quot;/&gt;&lt;wsp:rsid wsp:val=&quot;00F527F0&quot;/&gt;&lt;wsp:rsid wsp:val=&quot;00F5391A&quot;/&gt;&lt;wsp:rsid wsp:val=&quot;00F5481B&quot;/&gt;&lt;wsp:rsid wsp:val=&quot;00F55EA0&quot;/&gt;&lt;wsp:rsid wsp:val=&quot;00F57F9B&quot;/&gt;&lt;wsp:rsid wsp:val=&quot;00F6066D&quot;/&gt;&lt;wsp:rsid wsp:val=&quot;00F651B4&quot;/&gt;&lt;wsp:rsid wsp:val=&quot;00F67C43&quot;/&gt;&lt;wsp:rsid wsp:val=&quot;00F7196E&quot;/&gt;&lt;wsp:rsid wsp:val=&quot;00F74376&quot;/&gt;&lt;wsp:rsid wsp:val=&quot;00F774ED&quot;/&gt;&lt;wsp:rsid wsp:val=&quot;00F83D1B&quot;/&gt;&lt;wsp:rsid wsp:val=&quot;00F852B1&quot;/&gt;&lt;wsp:rsid wsp:val=&quot;00F91DEB&quot;/&gt;&lt;wsp:rsid wsp:val=&quot;00F9393C&quot;/&gt;&lt;wsp:rsid wsp:val=&quot;00F94559&quot;/&gt;&lt;wsp:rsid wsp:val=&quot;00F95033&quot;/&gt;&lt;wsp:rsid wsp:val=&quot;00F96289&quot;/&gt;&lt;wsp:rsid wsp:val=&quot;00F97EBC&quot;/&gt;&lt;wsp:rsid wsp:val=&quot;00FA498E&quot;/&gt;&lt;wsp:rsid wsp:val=&quot;00FA5C4C&quot;/&gt;&lt;wsp:rsid wsp:val=&quot;00FA7295&quot;/&gt;&lt;wsp:rsid wsp:val=&quot;00FB1224&quot;/&gt;&lt;wsp:rsid wsp:val=&quot;00FB6EC6&quot;/&gt;&lt;wsp:rsid wsp:val=&quot;00FC2D30&quot;/&gt;&lt;wsp:rsid wsp:val=&quot;00FC430C&quot;/&gt;&lt;wsp:rsid wsp:val=&quot;00FC4449&quot;/&gt;&lt;wsp:rsid wsp:val=&quot;00FC5D05&quot;/&gt;&lt;wsp:rsid wsp:val=&quot;00FC6F4B&quot;/&gt;&lt;wsp:rsid wsp:val=&quot;00FD1590&quot;/&gt;&lt;wsp:rsid wsp:val=&quot;00FD377A&quot;/&gt;&lt;wsp:rsid wsp:val=&quot;00FD4D70&quot;/&gt;&lt;wsp:rsid wsp:val=&quot;00FD5A71&quot;/&gt;&lt;wsp:rsid wsp:val=&quot;00FD5F4A&quot;/&gt;&lt;wsp:rsid wsp:val=&quot;00FE102E&quot;/&gt;&lt;wsp:rsid wsp:val=&quot;00FE2B97&quot;/&gt;&lt;wsp:rsid wsp:val=&quot;00FE4102&quot;/&gt;&lt;wsp:rsid wsp:val=&quot;00FE475C&quot;/&gt;&lt;wsp:rsid wsp:val=&quot;00FE4D89&quot;/&gt;&lt;wsp:rsid wsp:val=&quot;00FE79E0&quot;/&gt;&lt;wsp:rsid wsp:val=&quot;00FF1F4E&quot;/&gt;&lt;wsp:rsid wsp:val=&quot;00FF2006&quot;/&gt;&lt;wsp:rsid wsp:val=&quot;00FF4CEE&quot;/&gt;&lt;/wsp:rsids&gt;&lt;/w:docPr&gt;&lt;w:body&gt;&lt;w:p wsp:rsidR=&quot;00000000&quot; wsp:rsidRDefault=&quot;007F3AA0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/w:rPr&gt;&lt;m:t&gt;S&lt;/m:t&gt;&lt;/m:r&gt;&lt;/m:sub&gt;&lt;/m:sSub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t&lt;/m:t&gt;&lt;/m:r&gt;&lt;/m:e&gt;&lt;/m:d&gt;&lt;m:r&gt;&lt;w:rPr&gt;&lt;w:rFonts w:ascii=&quot;Cambria Math&quot; w:h-ansi=&quot;Cambria Math&quot;/&gt;&lt;wx:font wx:val=&quot;Cambria Math&quot;/&gt;&lt;w:i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 w:rsidRPr="00232ECB">
        <w:instrText xml:space="preserve"> </w:instrText>
      </w:r>
      <w:r w:rsidRPr="00232ECB">
        <w:fldChar w:fldCharType="separate"/>
      </w:r>
      <w:r w:rsidRPr="00232ECB">
        <w:pict>
          <v:shape id="_x0000_i1037" type="#_x0000_t75" style="width:28.8pt;height:11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69&quot;/&gt;&lt;w:doNotEmbedSystemFonts/&gt;&lt;w:defaultTabStop w:val=&quot;708&quot;/&gt;&lt;w:autoHyphenation/&gt;&lt;w:hyphenationZone w:val=&quot;357&quot;/&gt;&lt;w:doNotHyphenateCaps/&gt;&lt;w:drawingGridHorizontalSpacing w:val=&quot;140&quot;/&gt;&lt;w:drawingGridVerticalSpacing w:val=&quot;381&quot;/&gt;&lt;w:displayHorizontalDrawingGridEvery w:val=&quot;2&quot;/&gt;&lt;w:punctuationKerning/&gt;&lt;w:characterSpacingControl w:val=&quot;DontCompress&quot;/&gt;&lt;w:optimizeForBrowser/&gt;&lt;w:allowPNG/&gt;&lt;w:doNotSaveWebPagesAsSingleFil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12F04&quot;/&gt;&lt;wsp:rsid wsp:val=&quot;00000DC8&quot;/&gt;&lt;wsp:rsid wsp:val=&quot;00012B88&quot;/&gt;&lt;wsp:rsid wsp:val=&quot;0001427E&quot;/&gt;&lt;wsp:rsid wsp:val=&quot;00015252&quot;/&gt;&lt;wsp:rsid wsp:val=&quot;000155E9&quot;/&gt;&lt;wsp:rsid wsp:val=&quot;00015E30&quot;/&gt;&lt;wsp:rsid wsp:val=&quot;00022AB5&quot;/&gt;&lt;wsp:rsid wsp:val=&quot;000256B4&quot;/&gt;&lt;wsp:rsid wsp:val=&quot;00025EA1&quot;/&gt;&lt;wsp:rsid wsp:val=&quot;00027082&quot;/&gt;&lt;wsp:rsid wsp:val=&quot;00027691&quot;/&gt;&lt;wsp:rsid wsp:val=&quot;00036A2C&quot;/&gt;&lt;wsp:rsid wsp:val=&quot;00042390&quot;/&gt;&lt;wsp:rsid wsp:val=&quot;00042E84&quot;/&gt;&lt;wsp:rsid wsp:val=&quot;00043FE4&quot;/&gt;&lt;wsp:rsid wsp:val=&quot;000611FE&quot;/&gt;&lt;wsp:rsid wsp:val=&quot;00062582&quot;/&gt;&lt;wsp:rsid wsp:val=&quot;00062A36&quot;/&gt;&lt;wsp:rsid wsp:val=&quot;00065241&quot;/&gt;&lt;wsp:rsid wsp:val=&quot;0006644D&quot;/&gt;&lt;wsp:rsid wsp:val=&quot;0006702A&quot;/&gt;&lt;wsp:rsid wsp:val=&quot;000675EB&quot;/&gt;&lt;wsp:rsid wsp:val=&quot;00087B2D&quot;/&gt;&lt;wsp:rsid wsp:val=&quot;000907B6&quot;/&gt;&lt;wsp:rsid wsp:val=&quot;00091354&quot;/&gt;&lt;wsp:rsid wsp:val=&quot;000A12F2&quot;/&gt;&lt;wsp:rsid wsp:val=&quot;000A25DB&quot;/&gt;&lt;wsp:rsid wsp:val=&quot;000A460E&quot;/&gt;&lt;wsp:rsid wsp:val=&quot;000A51EB&quot;/&gt;&lt;wsp:rsid wsp:val=&quot;000A71C2&quot;/&gt;&lt;wsp:rsid wsp:val=&quot;000A7E67&quot;/&gt;&lt;wsp:rsid wsp:val=&quot;000B00A6&quot;/&gt;&lt;wsp:rsid wsp:val=&quot;000B1930&quot;/&gt;&lt;wsp:rsid wsp:val=&quot;000B25DD&quot;/&gt;&lt;wsp:rsid wsp:val=&quot;000B2D25&quot;/&gt;&lt;wsp:rsid wsp:val=&quot;000B3A07&quot;/&gt;&lt;wsp:rsid wsp:val=&quot;000C1BE1&quot;/&gt;&lt;wsp:rsid wsp:val=&quot;000C35F6&quot;/&gt;&lt;wsp:rsid wsp:val=&quot;000C5152&quot;/&gt;&lt;wsp:rsid wsp:val=&quot;000D1B58&quot;/&gt;&lt;wsp:rsid wsp:val=&quot;000D5650&quot;/&gt;&lt;wsp:rsid wsp:val=&quot;000D7AB9&quot;/&gt;&lt;wsp:rsid wsp:val=&quot;000E198A&quot;/&gt;&lt;wsp:rsid wsp:val=&quot;000E2F97&quot;/&gt;&lt;wsp:rsid wsp:val=&quot;000E3F01&quot;/&gt;&lt;wsp:rsid wsp:val=&quot;000E4D61&quot;/&gt;&lt;wsp:rsid wsp:val=&quot;000E52CD&quot;/&gt;&lt;wsp:rsid wsp:val=&quot;000E66AA&quot;/&gt;&lt;wsp:rsid wsp:val=&quot;000F1665&quot;/&gt;&lt;wsp:rsid wsp:val=&quot;000F4D3A&quot;/&gt;&lt;wsp:rsid wsp:val=&quot;000F50B4&quot;/&gt;&lt;wsp:rsid wsp:val=&quot;000F70AC&quot;/&gt;&lt;wsp:rsid wsp:val=&quot;001018AE&quot;/&gt;&lt;wsp:rsid wsp:val=&quot;001024DC&quot;/&gt;&lt;wsp:rsid wsp:val=&quot;00102CCB&quot;/&gt;&lt;wsp:rsid wsp:val=&quot;001056BE&quot;/&gt;&lt;wsp:rsid wsp:val=&quot;00110D34&quot;/&gt;&lt;wsp:rsid wsp:val=&quot;00130DFF&quot;/&gt;&lt;wsp:rsid wsp:val=&quot;00132126&quot;/&gt;&lt;wsp:rsid wsp:val=&quot;001346A0&quot;/&gt;&lt;wsp:rsid wsp:val=&quot;001366CF&quot;/&gt;&lt;wsp:rsid wsp:val=&quot;00137164&quot;/&gt;&lt;wsp:rsid wsp:val=&quot;00137B68&quot;/&gt;&lt;wsp:rsid wsp:val=&quot;00137FC8&quot;/&gt;&lt;wsp:rsid wsp:val=&quot;0014268D&quot;/&gt;&lt;wsp:rsid wsp:val=&quot;00146764&quot;/&gt;&lt;wsp:rsid wsp:val=&quot;00146F62&quot;/&gt;&lt;wsp:rsid wsp:val=&quot;001505E1&quot;/&gt;&lt;wsp:rsid wsp:val=&quot;00150A3C&quot;/&gt;&lt;wsp:rsid wsp:val=&quot;00150A53&quot;/&gt;&lt;wsp:rsid wsp:val=&quot;00151F4A&quot;/&gt;&lt;wsp:rsid wsp:val=&quot;001632B0&quot;/&gt;&lt;wsp:rsid wsp:val=&quot;001654F0&quot;/&gt;&lt;wsp:rsid wsp:val=&quot;00166743&quot;/&gt;&lt;wsp:rsid wsp:val=&quot;00171F73&quot;/&gt;&lt;wsp:rsid wsp:val=&quot;00174F60&quot;/&gt;&lt;wsp:rsid wsp:val=&quot;001800F0&quot;/&gt;&lt;wsp:rsid wsp:val=&quot;001852B3&quot;/&gt;&lt;wsp:rsid wsp:val=&quot;001864B6&quot;/&gt;&lt;wsp:rsid wsp:val=&quot;001930CB&quot;/&gt;&lt;wsp:rsid wsp:val=&quot;001A0EC0&quot;/&gt;&lt;wsp:rsid wsp:val=&quot;001A207B&quot;/&gt;&lt;wsp:rsid wsp:val=&quot;001A535A&quot;/&gt;&lt;wsp:rsid wsp:val=&quot;001B2A26&quot;/&gt;&lt;wsp:rsid wsp:val=&quot;001B59BF&quot;/&gt;&lt;wsp:rsid wsp:val=&quot;001C1E84&quot;/&gt;&lt;wsp:rsid wsp:val=&quot;001C520D&quot;/&gt;&lt;wsp:rsid wsp:val=&quot;001C5731&quot;/&gt;&lt;wsp:rsid wsp:val=&quot;001D28EA&quot;/&gt;&lt;wsp:rsid wsp:val=&quot;001D5300&quot;/&gt;&lt;wsp:rsid wsp:val=&quot;001E18B9&quot;/&gt;&lt;wsp:rsid wsp:val=&quot;001E1F66&quot;/&gt;&lt;wsp:rsid wsp:val=&quot;001E6525&quot;/&gt;&lt;wsp:rsid wsp:val=&quot;001E7283&quot;/&gt;&lt;wsp:rsid wsp:val=&quot;001E73BA&quot;/&gt;&lt;wsp:rsid wsp:val=&quot;001E7492&quot;/&gt;&lt;wsp:rsid wsp:val=&quot;001F06A3&quot;/&gt;&lt;wsp:rsid wsp:val=&quot;001F16E3&quot;/&gt;&lt;wsp:rsid wsp:val=&quot;001F42F0&quot;/&gt;&lt;wsp:rsid wsp:val=&quot;001F566A&quot;/&gt;&lt;wsp:rsid wsp:val=&quot;001F7425&quot;/&gt;&lt;wsp:rsid wsp:val=&quot;001F77D0&quot;/&gt;&lt;wsp:rsid wsp:val=&quot;0020042E&quot;/&gt;&lt;wsp:rsid wsp:val=&quot;00202A19&quot;/&gt;&lt;wsp:rsid wsp:val=&quot;00204D50&quot;/&gt;&lt;wsp:rsid wsp:val=&quot;00204DE9&quot;/&gt;&lt;wsp:rsid wsp:val=&quot;002052D5&quot;/&gt;&lt;wsp:rsid wsp:val=&quot;002101D9&quot;/&gt;&lt;wsp:rsid wsp:val=&quot;00210E90&quot;/&gt;&lt;wsp:rsid wsp:val=&quot;002111DA&quot;/&gt;&lt;wsp:rsid wsp:val=&quot;00211533&quot;/&gt;&lt;wsp:rsid wsp:val=&quot;00212F04&quot;/&gt;&lt;wsp:rsid wsp:val=&quot;0021397F&quot;/&gt;&lt;wsp:rsid wsp:val=&quot;002174DC&quot;/&gt;&lt;wsp:rsid wsp:val=&quot;002256F9&quot;/&gt;&lt;wsp:rsid wsp:val=&quot;00225757&quot;/&gt;&lt;wsp:rsid wsp:val=&quot;00225891&quot;/&gt;&lt;wsp:rsid wsp:val=&quot;00227272&quot;/&gt;&lt;wsp:rsid wsp:val=&quot;00230031&quot;/&gt;&lt;wsp:rsid wsp:val=&quot;00231A08&quot;/&gt;&lt;wsp:rsid wsp:val=&quot;00232BF3&quot;/&gt;&lt;wsp:rsid wsp:val=&quot;00232ECB&quot;/&gt;&lt;wsp:rsid wsp:val=&quot;00234D66&quot;/&gt;&lt;wsp:rsid wsp:val=&quot;00240F05&quot;/&gt;&lt;wsp:rsid wsp:val=&quot;00242F0B&quot;/&gt;&lt;wsp:rsid wsp:val=&quot;00244855&quot;/&gt;&lt;wsp:rsid wsp:val=&quot;00244BA0&quot;/&gt;&lt;wsp:rsid wsp:val=&quot;00246149&quot;/&gt;&lt;wsp:rsid wsp:val=&quot;002472B5&quot;/&gt;&lt;wsp:rsid wsp:val=&quot;00250440&quot;/&gt;&lt;wsp:rsid wsp:val=&quot;002504F8&quot;/&gt;&lt;wsp:rsid wsp:val=&quot;002600C8&quot;/&gt;&lt;wsp:rsid wsp:val=&quot;00260B3D&quot;/&gt;&lt;wsp:rsid wsp:val=&quot;002632A4&quot;/&gt;&lt;wsp:rsid wsp:val=&quot;00271A81&quot;/&gt;&lt;wsp:rsid wsp:val=&quot;00273B17&quot;/&gt;&lt;wsp:rsid wsp:val=&quot;0027698E&quot;/&gt;&lt;wsp:rsid wsp:val=&quot;002779D1&quot;/&gt;&lt;wsp:rsid wsp:val=&quot;00281B18&quot;/&gt;&lt;wsp:rsid wsp:val=&quot;002824F5&quot;/&gt;&lt;wsp:rsid wsp:val=&quot;00284725&quot;/&gt;&lt;wsp:rsid wsp:val=&quot;00290D00&quot;/&gt;&lt;wsp:rsid wsp:val=&quot;00291EE8&quot;/&gt;&lt;wsp:rsid wsp:val=&quot;00292FEE&quot;/&gt;&lt;wsp:rsid wsp:val=&quot;00294426&quot;/&gt;&lt;wsp:rsid wsp:val=&quot;002A0544&quot;/&gt;&lt;wsp:rsid wsp:val=&quot;002A06FF&quot;/&gt;&lt;wsp:rsid wsp:val=&quot;002A077C&quot;/&gt;&lt;wsp:rsid wsp:val=&quot;002A1247&quot;/&gt;&lt;wsp:rsid wsp:val=&quot;002A3F2A&quot;/&gt;&lt;wsp:rsid wsp:val=&quot;002A477C&quot;/&gt;&lt;wsp:rsid wsp:val=&quot;002A66A7&quot;/&gt;&lt;wsp:rsid wsp:val=&quot;002A686D&quot;/&gt;&lt;wsp:rsid wsp:val=&quot;002B04A0&quot;/&gt;&lt;wsp:rsid wsp:val=&quot;002B2856&quot;/&gt;&lt;wsp:rsid wsp:val=&quot;002B2A11&quot;/&gt;&lt;wsp:rsid wsp:val=&quot;002B2A18&quot;/&gt;&lt;wsp:rsid wsp:val=&quot;002C4945&quot;/&gt;&lt;wsp:rsid wsp:val=&quot;002C5850&quot;/&gt;&lt;wsp:rsid wsp:val=&quot;002C6ED6&quot;/&gt;&lt;wsp:rsid wsp:val=&quot;002C7254&quot;/&gt;&lt;wsp:rsid wsp:val=&quot;002D5084&quot;/&gt;&lt;wsp:rsid wsp:val=&quot;002D5E95&quot;/&gt;&lt;wsp:rsid wsp:val=&quot;002D5FF8&quot;/&gt;&lt;wsp:rsid wsp:val=&quot;002E7A2B&quot;/&gt;&lt;wsp:rsid wsp:val=&quot;002F0033&quot;/&gt;&lt;wsp:rsid wsp:val=&quot;002F4B1D&quot;/&gt;&lt;wsp:rsid wsp:val=&quot;002F5748&quot;/&gt;&lt;wsp:rsid wsp:val=&quot;002F5E41&quot;/&gt;&lt;wsp:rsid wsp:val=&quot;002F7BF9&quot;/&gt;&lt;wsp:rsid wsp:val=&quot;0030107F&quot;/&gt;&lt;wsp:rsid wsp:val=&quot;00302069&quot;/&gt;&lt;wsp:rsid wsp:val=&quot;003063F0&quot;/&gt;&lt;wsp:rsid wsp:val=&quot;00306980&quot;/&gt;&lt;wsp:rsid wsp:val=&quot;003103B7&quot;/&gt;&lt;wsp:rsid wsp:val=&quot;00316734&quot;/&gt;&lt;wsp:rsid wsp:val=&quot;00317380&quot;/&gt;&lt;wsp:rsid wsp:val=&quot;00317F18&quot;/&gt;&lt;wsp:rsid wsp:val=&quot;0032640D&quot;/&gt;&lt;wsp:rsid wsp:val=&quot;00332356&quot;/&gt;&lt;wsp:rsid wsp:val=&quot;003415E2&quot;/&gt;&lt;wsp:rsid wsp:val=&quot;003427E4&quot;/&gt;&lt;wsp:rsid wsp:val=&quot;00343F66&quot;/&gt;&lt;wsp:rsid wsp:val=&quot;00344143&quot;/&gt;&lt;wsp:rsid wsp:val=&quot;00344822&quot;/&gt;&lt;wsp:rsid wsp:val=&quot;00350FB2&quot;/&gt;&lt;wsp:rsid wsp:val=&quot;00351F44&quot;/&gt;&lt;wsp:rsid wsp:val=&quot;003534CE&quot;/&gt;&lt;wsp:rsid wsp:val=&quot;00361465&quot;/&gt;&lt;wsp:rsid wsp:val=&quot;0036221D&quot;/&gt;&lt;wsp:rsid wsp:val=&quot;00364527&quot;/&gt;&lt;wsp:rsid wsp:val=&quot;00366EA3&quot;/&gt;&lt;wsp:rsid wsp:val=&quot;0037307B&quot;/&gt;&lt;wsp:rsid wsp:val=&quot;0037307D&quot;/&gt;&lt;wsp:rsid wsp:val=&quot;00373F15&quot;/&gt;&lt;wsp:rsid wsp:val=&quot;003746B3&quot;/&gt;&lt;wsp:rsid wsp:val=&quot;00381567&quot;/&gt;&lt;wsp:rsid wsp:val=&quot;00382CBE&quot;/&gt;&lt;wsp:rsid wsp:val=&quot;00385048&quot;/&gt;&lt;wsp:rsid wsp:val=&quot;00391E1B&quot;/&gt;&lt;wsp:rsid wsp:val=&quot;00394257&quot;/&gt;&lt;wsp:rsid wsp:val=&quot;00394402&quot;/&gt;&lt;wsp:rsid wsp:val=&quot;00394EDF&quot;/&gt;&lt;wsp:rsid wsp:val=&quot;003A01BC&quot;/&gt;&lt;wsp:rsid wsp:val=&quot;003A24FA&quot;/&gt;&lt;wsp:rsid wsp:val=&quot;003B031D&quot;/&gt;&lt;wsp:rsid wsp:val=&quot;003B03EE&quot;/&gt;&lt;wsp:rsid wsp:val=&quot;003B1472&quot;/&gt;&lt;wsp:rsid wsp:val=&quot;003B7927&quot;/&gt;&lt;wsp:rsid wsp:val=&quot;003C02A6&quot;/&gt;&lt;wsp:rsid wsp:val=&quot;003C39F7&quot;/&gt;&lt;wsp:rsid wsp:val=&quot;003C6978&quot;/&gt;&lt;wsp:rsid wsp:val=&quot;003D15CB&quot;/&gt;&lt;wsp:rsid wsp:val=&quot;003D1782&quot;/&gt;&lt;wsp:rsid wsp:val=&quot;003D3457&quot;/&gt;&lt;wsp:rsid wsp:val=&quot;003D3DCA&quot;/&gt;&lt;wsp:rsid wsp:val=&quot;003D6674&quot;/&gt;&lt;wsp:rsid wsp:val=&quot;003D6769&quot;/&gt;&lt;wsp:rsid wsp:val=&quot;003E0301&quot;/&gt;&lt;wsp:rsid wsp:val=&quot;003E0422&quot;/&gt;&lt;wsp:rsid wsp:val=&quot;003F365B&quot;/&gt;&lt;wsp:rsid wsp:val=&quot;003F4C53&quot;/&gt;&lt;wsp:rsid wsp:val=&quot;003F63C1&quot;/&gt;&lt;wsp:rsid wsp:val=&quot;0040088F&quot;/&gt;&lt;wsp:rsid wsp:val=&quot;00402E09&quot;/&gt;&lt;wsp:rsid wsp:val=&quot;00403775&quot;/&gt;&lt;wsp:rsid wsp:val=&quot;00406EB8&quot;/&gt;&lt;wsp:rsid wsp:val=&quot;00411EAB&quot;/&gt;&lt;wsp:rsid wsp:val=&quot;00415195&quot;/&gt;&lt;wsp:rsid wsp:val=&quot;004270D1&quot;/&gt;&lt;wsp:rsid wsp:val=&quot;004309DF&quot;/&gt;&lt;wsp:rsid wsp:val=&quot;0043187E&quot;/&gt;&lt;wsp:rsid wsp:val=&quot;00433787&quot;/&gt;&lt;wsp:rsid wsp:val=&quot;00436210&quot;/&gt;&lt;wsp:rsid wsp:val=&quot;00436AEC&quot;/&gt;&lt;wsp:rsid wsp:val=&quot;00442A2C&quot;/&gt;&lt;wsp:rsid wsp:val=&quot;004503EC&quot;/&gt;&lt;wsp:rsid wsp:val=&quot;00452500&quot;/&gt;&lt;wsp:rsid wsp:val=&quot;00452D5E&quot;/&gt;&lt;wsp:rsid wsp:val=&quot;004537F6&quot;/&gt;&lt;wsp:rsid wsp:val=&quot;0045380C&quot;/&gt;&lt;wsp:rsid wsp:val=&quot;004562BC&quot;/&gt;&lt;wsp:rsid wsp:val=&quot;00465F64&quot;/&gt;&lt;wsp:rsid wsp:val=&quot;00473ABF&quot;/&gt;&lt;wsp:rsid wsp:val=&quot;004748BE&quot;/&gt;&lt;wsp:rsid wsp:val=&quot;00476B0F&quot;/&gt;&lt;wsp:rsid wsp:val=&quot;00477BC6&quot;/&gt;&lt;wsp:rsid wsp:val=&quot;0048210E&quot;/&gt;&lt;wsp:rsid wsp:val=&quot;00485C49&quot;/&gt;&lt;wsp:rsid wsp:val=&quot;00487DB1&quot;/&gt;&lt;wsp:rsid wsp:val=&quot;00490F4D&quot;/&gt;&lt;wsp:rsid wsp:val=&quot;00491E80&quot;/&gt;&lt;wsp:rsid wsp:val=&quot;00492255&quot;/&gt;&lt;wsp:rsid wsp:val=&quot;00496238&quot;/&gt;&lt;wsp:rsid wsp:val=&quot;00496359&quot;/&gt;&lt;wsp:rsid wsp:val=&quot;004A02D5&quot;/&gt;&lt;wsp:rsid wsp:val=&quot;004A03B0&quot;/&gt;&lt;wsp:rsid wsp:val=&quot;004A082B&quot;/&gt;&lt;wsp:rsid wsp:val=&quot;004A46D4&quot;/&gt;&lt;wsp:rsid wsp:val=&quot;004A5F62&quot;/&gt;&lt;wsp:rsid wsp:val=&quot;004A62A8&quot;/&gt;&lt;wsp:rsid wsp:val=&quot;004A66EF&quot;/&gt;&lt;wsp:rsid wsp:val=&quot;004A6D17&quot;/&gt;&lt;wsp:rsid wsp:val=&quot;004B275D&quot;/&gt;&lt;wsp:rsid wsp:val=&quot;004B3A61&quot;/&gt;&lt;wsp:rsid wsp:val=&quot;004B7618&quot;/&gt;&lt;wsp:rsid wsp:val=&quot;004C51EB&quot;/&gt;&lt;wsp:rsid wsp:val=&quot;004C656C&quot;/&gt;&lt;wsp:rsid wsp:val=&quot;004D4690&quot;/&gt;&lt;wsp:rsid wsp:val=&quot;004D5A29&quot;/&gt;&lt;wsp:rsid wsp:val=&quot;004D77F0&quot;/&gt;&lt;wsp:rsid wsp:val=&quot;004E35F5&quot;/&gt;&lt;wsp:rsid wsp:val=&quot;004E556C&quot;/&gt;&lt;wsp:rsid wsp:val=&quot;004F59CA&quot;/&gt;&lt;wsp:rsid wsp:val=&quot;00500A20&quot;/&gt;&lt;wsp:rsid wsp:val=&quot;00504760&quot;/&gt;&lt;wsp:rsid wsp:val=&quot;005067CA&quot;/&gt;&lt;wsp:rsid wsp:val=&quot;00507283&quot;/&gt;&lt;wsp:rsid wsp:val=&quot;00510658&quot;/&gt;&lt;wsp:rsid wsp:val=&quot;00521180&quot;/&gt;&lt;wsp:rsid wsp:val=&quot;00522892&quot;/&gt;&lt;wsp:rsid wsp:val=&quot;0053178F&quot;/&gt;&lt;wsp:rsid wsp:val=&quot;00533390&quot;/&gt;&lt;wsp:rsid wsp:val=&quot;00542D6B&quot;/&gt;&lt;wsp:rsid wsp:val=&quot;00547DDA&quot;/&gt;&lt;wsp:rsid wsp:val=&quot;00550E37&quot;/&gt;&lt;wsp:rsid wsp:val=&quot;0055286B&quot;/&gt;&lt;wsp:rsid wsp:val=&quot;0055360B&quot;/&gt;&lt;wsp:rsid wsp:val=&quot;005614C4&quot;/&gt;&lt;wsp:rsid wsp:val=&quot;00562430&quot;/&gt;&lt;wsp:rsid wsp:val=&quot;00562471&quot;/&gt;&lt;wsp:rsid wsp:val=&quot;005625CB&quot;/&gt;&lt;wsp:rsid wsp:val=&quot;00563CE5&quot;/&gt;&lt;wsp:rsid wsp:val=&quot;0056665F&quot;/&gt;&lt;wsp:rsid wsp:val=&quot;005717BF&quot;/&gt;&lt;wsp:rsid wsp:val=&quot;00574D3F&quot;/&gt;&lt;wsp:rsid wsp:val=&quot;00576B30&quot;/&gt;&lt;wsp:rsid wsp:val=&quot;00583DE9&quot;/&gt;&lt;wsp:rsid wsp:val=&quot;00584A39&quot;/&gt;&lt;wsp:rsid wsp:val=&quot;00595B51&quot;/&gt;&lt;wsp:rsid wsp:val=&quot;005A04ED&quot;/&gt;&lt;wsp:rsid wsp:val=&quot;005A0755&quot;/&gt;&lt;wsp:rsid wsp:val=&quot;005A67FC&quot;/&gt;&lt;wsp:rsid wsp:val=&quot;005B3E66&quot;/&gt;&lt;wsp:rsid wsp:val=&quot;005B4E7E&quot;/&gt;&lt;wsp:rsid wsp:val=&quot;005B50F3&quot;/&gt;&lt;wsp:rsid wsp:val=&quot;005C1A48&quot;/&gt;&lt;wsp:rsid wsp:val=&quot;005C6EF1&quot;/&gt;&lt;wsp:rsid wsp:val=&quot;005D360A&quot;/&gt;&lt;wsp:rsid wsp:val=&quot;005D378E&quot;/&gt;&lt;wsp:rsid wsp:val=&quot;005D3849&quot;/&gt;&lt;wsp:rsid wsp:val=&quot;005D4C29&quot;/&gt;&lt;wsp:rsid wsp:val=&quot;005E0599&quot;/&gt;&lt;wsp:rsid wsp:val=&quot;005E3B8E&quot;/&gt;&lt;wsp:rsid wsp:val=&quot;005E4C40&quot;/&gt;&lt;wsp:rsid wsp:val=&quot;005E7043&quot;/&gt;&lt;wsp:rsid wsp:val=&quot;005F086A&quot;/&gt;&lt;wsp:rsid wsp:val=&quot;005F21CC&quot;/&gt;&lt;wsp:rsid wsp:val=&quot;005F3900&quot;/&gt;&lt;wsp:rsid wsp:val=&quot;005F50F5&quot;/&gt;&lt;wsp:rsid wsp:val=&quot;0060306E&quot;/&gt;&lt;wsp:rsid wsp:val=&quot;0060704E&quot;/&gt;&lt;wsp:rsid wsp:val=&quot;006079B5&quot;/&gt;&lt;wsp:rsid wsp:val=&quot;006137BA&quot;/&gt;&lt;wsp:rsid wsp:val=&quot;00613F07&quot;/&gt;&lt;wsp:rsid wsp:val=&quot;006141FF&quot;/&gt;&lt;wsp:rsid wsp:val=&quot;00621230&quot;/&gt;&lt;wsp:rsid wsp:val=&quot;006231E5&quot;/&gt;&lt;wsp:rsid wsp:val=&quot;006321E9&quot;/&gt;&lt;wsp:rsid wsp:val=&quot;00637B61&quot;/&gt;&lt;wsp:rsid wsp:val=&quot;00644F35&quot;/&gt;&lt;wsp:rsid wsp:val=&quot;00652556&quot;/&gt;&lt;wsp:rsid wsp:val=&quot;00654C35&quot;/&gt;&lt;wsp:rsid wsp:val=&quot;0065510E&quot;/&gt;&lt;wsp:rsid wsp:val=&quot;0066448C&quot;/&gt;&lt;wsp:rsid wsp:val=&quot;00664BA8&quot;/&gt;&lt;wsp:rsid wsp:val=&quot;006650C3&quot;/&gt;&lt;wsp:rsid wsp:val=&quot;00677EC9&quot;/&gt;&lt;wsp:rsid wsp:val=&quot;0068026E&quot;/&gt;&lt;wsp:rsid wsp:val=&quot;00683171&quot;/&gt;&lt;wsp:rsid wsp:val=&quot;00684B8F&quot;/&gt;&lt;wsp:rsid wsp:val=&quot;00687F1F&quot;/&gt;&lt;wsp:rsid wsp:val=&quot;006909ED&quot;/&gt;&lt;wsp:rsid wsp:val=&quot;0069369B&quot;/&gt;&lt;wsp:rsid wsp:val=&quot;00694939&quot;/&gt;&lt;wsp:rsid wsp:val=&quot;006968BD&quot;/&gt;&lt;wsp:rsid wsp:val=&quot;006A1085&quot;/&gt;&lt;wsp:rsid wsp:val=&quot;006A1363&quot;/&gt;&lt;wsp:rsid wsp:val=&quot;006A2D43&quot;/&gt;&lt;wsp:rsid wsp:val=&quot;006A315A&quot;/&gt;&lt;wsp:rsid wsp:val=&quot;006A5B34&quot;/&gt;&lt;wsp:rsid wsp:val=&quot;006B01D0&quot;/&gt;&lt;wsp:rsid wsp:val=&quot;006B13A0&quot;/&gt;&lt;wsp:rsid wsp:val=&quot;006B2B5C&quot;/&gt;&lt;wsp:rsid wsp:val=&quot;006B3B26&quot;/&gt;&lt;wsp:rsid wsp:val=&quot;006B4B96&quot;/&gt;&lt;wsp:rsid wsp:val=&quot;006B5BE3&quot;/&gt;&lt;wsp:rsid wsp:val=&quot;006C0A9F&quot;/&gt;&lt;wsp:rsid wsp:val=&quot;006C119A&quot;/&gt;&lt;wsp:rsid wsp:val=&quot;006C1B7C&quot;/&gt;&lt;wsp:rsid wsp:val=&quot;006C3B79&quot;/&gt;&lt;wsp:rsid wsp:val=&quot;006C5C7B&quot;/&gt;&lt;wsp:rsid wsp:val=&quot;006D430D&quot;/&gt;&lt;wsp:rsid wsp:val=&quot;006D4EAD&quot;/&gt;&lt;wsp:rsid wsp:val=&quot;006D5952&quot;/&gt;&lt;wsp:rsid wsp:val=&quot;006D741F&quot;/&gt;&lt;wsp:rsid wsp:val=&quot;006E2F64&quot;/&gt;&lt;wsp:rsid wsp:val=&quot;006E5843&quot;/&gt;&lt;wsp:rsid wsp:val=&quot;006F3F4D&quot;/&gt;&lt;wsp:rsid wsp:val=&quot;006F6B9F&quot;/&gt;&lt;wsp:rsid wsp:val=&quot;006F74D3&quot;/&gt;&lt;wsp:rsid wsp:val=&quot;007001C3&quot;/&gt;&lt;wsp:rsid wsp:val=&quot;00702C69&quot;/&gt;&lt;wsp:rsid wsp:val=&quot;00702E26&quot;/&gt;&lt;wsp:rsid wsp:val=&quot;0070346C&quot;/&gt;&lt;wsp:rsid wsp:val=&quot;00703618&quot;/&gt;&lt;wsp:rsid wsp:val=&quot;00704B10&quot;/&gt;&lt;wsp:rsid wsp:val=&quot;00706AA5&quot;/&gt;&lt;wsp:rsid wsp:val=&quot;00707D22&quot;/&gt;&lt;wsp:rsid wsp:val=&quot;007149FE&quot;/&gt;&lt;wsp:rsid wsp:val=&quot;00714CEF&quot;/&gt;&lt;wsp:rsid wsp:val=&quot;00716428&quot;/&gt;&lt;wsp:rsid wsp:val=&quot;00720BEF&quot;/&gt;&lt;wsp:rsid wsp:val=&quot;00723D69&quot;/&gt;&lt;wsp:rsid wsp:val=&quot;00724E44&quot;/&gt;&lt;wsp:rsid wsp:val=&quot;00725FA3&quot;/&gt;&lt;wsp:rsid wsp:val=&quot;00734C60&quot;/&gt;&lt;wsp:rsid wsp:val=&quot;00736383&quot;/&gt;&lt;wsp:rsid wsp:val=&quot;007366AA&quot;/&gt;&lt;wsp:rsid wsp:val=&quot;0073692A&quot;/&gt;&lt;wsp:rsid wsp:val=&quot;007371CF&quot;/&gt;&lt;wsp:rsid wsp:val=&quot;007433B7&quot;/&gt;&lt;wsp:rsid wsp:val=&quot;00746AE2&quot;/&gt;&lt;wsp:rsid wsp:val=&quot;007523D3&quot;/&gt;&lt;wsp:rsid wsp:val=&quot;00756C9D&quot;/&gt;&lt;wsp:rsid wsp:val=&quot;00762DAD&quot;/&gt;&lt;wsp:rsid wsp:val=&quot;00763051&quot;/&gt;&lt;wsp:rsid wsp:val=&quot;007647D9&quot;/&gt;&lt;wsp:rsid wsp:val=&quot;00765166&quot;/&gt;&lt;wsp:rsid wsp:val=&quot;00770119&quot;/&gt;&lt;wsp:rsid wsp:val=&quot;007718B2&quot;/&gt;&lt;wsp:rsid wsp:val=&quot;007745D5&quot;/&gt;&lt;wsp:rsid wsp:val=&quot;00776F4B&quot;/&gt;&lt;wsp:rsid wsp:val=&quot;0077756B&quot;/&gt;&lt;wsp:rsid wsp:val=&quot;00781182&quot;/&gt;&lt;wsp:rsid wsp:val=&quot;00781D13&quot;/&gt;&lt;wsp:rsid wsp:val=&quot;0078238F&quot;/&gt;&lt;wsp:rsid wsp:val=&quot;007829C7&quot;/&gt;&lt;wsp:rsid wsp:val=&quot;0078715D&quot;/&gt;&lt;wsp:rsid wsp:val=&quot;0078717E&quot;/&gt;&lt;wsp:rsid wsp:val=&quot;00787487&quot;/&gt;&lt;wsp:rsid wsp:val=&quot;00790CCA&quot;/&gt;&lt;wsp:rsid wsp:val=&quot;00792DF8&quot;/&gt;&lt;wsp:rsid wsp:val=&quot;00793936&quot;/&gt;&lt;wsp:rsid wsp:val=&quot;0079407B&quot;/&gt;&lt;wsp:rsid wsp:val=&quot;00795569&quot;/&gt;&lt;wsp:rsid wsp:val=&quot;0079724A&quot;/&gt;&lt;wsp:rsid wsp:val=&quot;007974B0&quot;/&gt;&lt;wsp:rsid wsp:val=&quot;007A31E9&quot;/&gt;&lt;wsp:rsid wsp:val=&quot;007B24C0&quot;/&gt;&lt;wsp:rsid wsp:val=&quot;007B4610&quot;/&gt;&lt;wsp:rsid wsp:val=&quot;007B4AB5&quot;/&gt;&lt;wsp:rsid wsp:val=&quot;007C2CAB&quot;/&gt;&lt;wsp:rsid wsp:val=&quot;007C3E6A&quot;/&gt;&lt;wsp:rsid wsp:val=&quot;007C50F3&quot;/&gt;&lt;wsp:rsid wsp:val=&quot;007D1E71&quot;/&gt;&lt;wsp:rsid wsp:val=&quot;007D32FC&quot;/&gt;&lt;wsp:rsid wsp:val=&quot;007D3A88&quot;/&gt;&lt;wsp:rsid wsp:val=&quot;007D3A95&quot;/&gt;&lt;wsp:rsid wsp:val=&quot;007E0CCC&quot;/&gt;&lt;wsp:rsid wsp:val=&quot;007E1969&quot;/&gt;&lt;wsp:rsid wsp:val=&quot;007E1C08&quot;/&gt;&lt;wsp:rsid wsp:val=&quot;007E4934&quot;/&gt;&lt;wsp:rsid wsp:val=&quot;007E69D7&quot;/&gt;&lt;wsp:rsid wsp:val=&quot;007F00E2&quot;/&gt;&lt;wsp:rsid wsp:val=&quot;007F0185&quot;/&gt;&lt;wsp:rsid wsp:val=&quot;007F04E3&quot;/&gt;&lt;wsp:rsid wsp:val=&quot;007F15E2&quot;/&gt;&lt;wsp:rsid wsp:val=&quot;007F2408&quot;/&gt;&lt;wsp:rsid wsp:val=&quot;007F3857&quot;/&gt;&lt;wsp:rsid wsp:val=&quot;007F3AA0&quot;/&gt;&lt;wsp:rsid wsp:val=&quot;007F6A4D&quot;/&gt;&lt;wsp:rsid wsp:val=&quot;00807C47&quot;/&gt;&lt;wsp:rsid wsp:val=&quot;0081073E&quot;/&gt;&lt;wsp:rsid wsp:val=&quot;00812C0D&quot;/&gt;&lt;wsp:rsid wsp:val=&quot;00812DF2&quot;/&gt;&lt;wsp:rsid wsp:val=&quot;00820340&quot;/&gt;&lt;wsp:rsid wsp:val=&quot;00824172&quot;/&gt;&lt;wsp:rsid wsp:val=&quot;008252C4&quot;/&gt;&lt;wsp:rsid wsp:val=&quot;00826084&quot;/&gt;&lt;wsp:rsid wsp:val=&quot;008262DF&quot;/&gt;&lt;wsp:rsid wsp:val=&quot;00830165&quot;/&gt;&lt;wsp:rsid wsp:val=&quot;00833D39&quot;/&gt;&lt;wsp:rsid wsp:val=&quot;00835128&quot;/&gt;&lt;wsp:rsid wsp:val=&quot;0083760D&quot;/&gt;&lt;wsp:rsid wsp:val=&quot;00840CF3&quot;/&gt;&lt;wsp:rsid wsp:val=&quot;00843001&quot;/&gt;&lt;wsp:rsid wsp:val=&quot;008471E7&quot;/&gt;&lt;wsp:rsid wsp:val=&quot;008478AC&quot;/&gt;&lt;wsp:rsid wsp:val=&quot;00851DD2&quot;/&gt;&lt;wsp:rsid wsp:val=&quot;00852BC6&quot;/&gt;&lt;wsp:rsid wsp:val=&quot;00854D19&quot;/&gt;&lt;wsp:rsid wsp:val=&quot;00855EC2&quot;/&gt;&lt;wsp:rsid wsp:val=&quot;0086137F&quot;/&gt;&lt;wsp:rsid wsp:val=&quot;00864AB5&quot;/&gt;&lt;wsp:rsid wsp:val=&quot;00865803&quot;/&gt;&lt;wsp:rsid wsp:val=&quot;00870E69&quot;/&gt;&lt;wsp:rsid wsp:val=&quot;00871A06&quot;/&gt;&lt;wsp:rsid wsp:val=&quot;00876BC3&quot;/&gt;&lt;wsp:rsid wsp:val=&quot;00877A31&quot;/&gt;&lt;wsp:rsid wsp:val=&quot;008841D4&quot;/&gt;&lt;wsp:rsid wsp:val=&quot;0088617F&quot;/&gt;&lt;wsp:rsid wsp:val=&quot;00890ACE&quot;/&gt;&lt;wsp:rsid wsp:val=&quot;008930B0&quot;/&gt;&lt;wsp:rsid wsp:val=&quot;008931F2&quot;/&gt;&lt;wsp:rsid wsp:val=&quot;0089440E&quot;/&gt;&lt;wsp:rsid wsp:val=&quot;008954A1&quot;/&gt;&lt;wsp:rsid wsp:val=&quot;008A0389&quot;/&gt;&lt;wsp:rsid wsp:val=&quot;008A3E09&quot;/&gt;&lt;wsp:rsid wsp:val=&quot;008A4C4D&quot;/&gt;&lt;wsp:rsid wsp:val=&quot;008A4E5F&quot;/&gt;&lt;wsp:rsid wsp:val=&quot;008A6539&quot;/&gt;&lt;wsp:rsid wsp:val=&quot;008A6968&quot;/&gt;&lt;wsp:rsid wsp:val=&quot;008B125A&quot;/&gt;&lt;wsp:rsid wsp:val=&quot;008B39ED&quot;/&gt;&lt;wsp:rsid wsp:val=&quot;008B6479&quot;/&gt;&lt;wsp:rsid wsp:val=&quot;008B69A7&quot;/&gt;&lt;wsp:rsid wsp:val=&quot;008C5FFF&quot;/&gt;&lt;wsp:rsid wsp:val=&quot;008C7805&quot;/&gt;&lt;wsp:rsid wsp:val=&quot;008D0E22&quot;/&gt;&lt;wsp:rsid wsp:val=&quot;008D32F8&quot;/&gt;&lt;wsp:rsid wsp:val=&quot;008D5C06&quot;/&gt;&lt;wsp:rsid wsp:val=&quot;008E01C2&quot;/&gt;&lt;wsp:rsid wsp:val=&quot;008E0F0A&quot;/&gt;&lt;wsp:rsid wsp:val=&quot;008E1B14&quot;/&gt;&lt;wsp:rsid wsp:val=&quot;008E55FA&quot;/&gt;&lt;wsp:rsid wsp:val=&quot;008E5CD7&quot;/&gt;&lt;wsp:rsid wsp:val=&quot;008E5F99&quot;/&gt;&lt;wsp:rsid wsp:val=&quot;008F17CD&quot;/&gt;&lt;wsp:rsid wsp:val=&quot;008F3918&quot;/&gt;&lt;wsp:rsid wsp:val=&quot;008F6D04&quot;/&gt;&lt;wsp:rsid wsp:val=&quot;008F7423&quot;/&gt;&lt;wsp:rsid wsp:val=&quot;008F78D6&quot;/&gt;&lt;wsp:rsid wsp:val=&quot;00900504&quot;/&gt;&lt;wsp:rsid wsp:val=&quot;00901B59&quot;/&gt;&lt;wsp:rsid wsp:val=&quot;009039B9&quot;/&gt;&lt;wsp:rsid wsp:val=&quot;009045C0&quot;/&gt;&lt;wsp:rsid wsp:val=&quot;009052FC&quot;/&gt;&lt;wsp:rsid wsp:val=&quot;009108DA&quot;/&gt;&lt;wsp:rsid wsp:val=&quot;00910E50&quot;/&gt;&lt;wsp:rsid wsp:val=&quot;00911B8E&quot;/&gt;&lt;wsp:rsid wsp:val=&quot;0091305F&quot;/&gt;&lt;wsp:rsid wsp:val=&quot;009211B4&quot;/&gt;&lt;wsp:rsid wsp:val=&quot;0092351D&quot;/&gt;&lt;wsp:rsid wsp:val=&quot;009264CF&quot;/&gt;&lt;wsp:rsid wsp:val=&quot;009316D8&quot;/&gt;&lt;wsp:rsid wsp:val=&quot;00935B0B&quot;/&gt;&lt;wsp:rsid wsp:val=&quot;009404EE&quot;/&gt;&lt;wsp:rsid wsp:val=&quot;00940CAB&quot;/&gt;&lt;wsp:rsid wsp:val=&quot;00942768&quot;/&gt;&lt;wsp:rsid wsp:val=&quot;00942BCD&quot;/&gt;&lt;wsp:rsid wsp:val=&quot;00947849&quot;/&gt;&lt;wsp:rsid wsp:val=&quot;00950EB3&quot;/&gt;&lt;wsp:rsid wsp:val=&quot;00951013&quot;/&gt;&lt;wsp:rsid wsp:val=&quot;009517F9&quot;/&gt;&lt;wsp:rsid wsp:val=&quot;009527AF&quot;/&gt;&lt;wsp:rsid wsp:val=&quot;00953B26&quot;/&gt;&lt;wsp:rsid wsp:val=&quot;00953C18&quot;/&gt;&lt;wsp:rsid wsp:val=&quot;00954063&quot;/&gt;&lt;wsp:rsid wsp:val=&quot;00954637&quot;/&gt;&lt;wsp:rsid wsp:val=&quot;00954EB0&quot;/&gt;&lt;wsp:rsid wsp:val=&quot;00956B31&quot;/&gt;&lt;wsp:rsid wsp:val=&quot;00960707&quot;/&gt;&lt;wsp:rsid wsp:val=&quot;00966E07&quot;/&gt;&lt;wsp:rsid wsp:val=&quot;00973E40&quot;/&gt;&lt;wsp:rsid wsp:val=&quot;009749E7&quot;/&gt;&lt;wsp:rsid wsp:val=&quot;00982732&quot;/&gt;&lt;wsp:rsid wsp:val=&quot;009827FC&quot;/&gt;&lt;wsp:rsid wsp:val=&quot;009847F1&quot;/&gt;&lt;wsp:rsid wsp:val=&quot;00986711&quot;/&gt;&lt;wsp:rsid wsp:val=&quot;0099114B&quot;/&gt;&lt;wsp:rsid wsp:val=&quot;00992728&quot;/&gt;&lt;wsp:rsid wsp:val=&quot;00994F7D&quot;/&gt;&lt;wsp:rsid wsp:val=&quot;009959E1&quot;/&gt;&lt;wsp:rsid wsp:val=&quot;009A3671&quot;/&gt;&lt;wsp:rsid wsp:val=&quot;009B7182&quot;/&gt;&lt;wsp:rsid wsp:val=&quot;009C0B27&quot;/&gt;&lt;wsp:rsid wsp:val=&quot;009C32F8&quot;/&gt;&lt;wsp:rsid wsp:val=&quot;009C3726&quot;/&gt;&lt;wsp:rsid wsp:val=&quot;009C37FE&quot;/&gt;&lt;wsp:rsid wsp:val=&quot;009C39B7&quot;/&gt;&lt;wsp:rsid wsp:val=&quot;009C44AF&quot;/&gt;&lt;wsp:rsid wsp:val=&quot;009C5655&quot;/&gt;&lt;wsp:rsid wsp:val=&quot;009C5CA2&quot;/&gt;&lt;wsp:rsid wsp:val=&quot;009D038A&quot;/&gt;&lt;wsp:rsid wsp:val=&quot;009D3B62&quot;/&gt;&lt;wsp:rsid wsp:val=&quot;009D4F4D&quot;/&gt;&lt;wsp:rsid wsp:val=&quot;009D63E8&quot;/&gt;&lt;wsp:rsid wsp:val=&quot;009E33C0&quot;/&gt;&lt;wsp:rsid wsp:val=&quot;009E3424&quot;/&gt;&lt;wsp:rsid wsp:val=&quot;009E3CA0&quot;/&gt;&lt;wsp:rsid wsp:val=&quot;009E5D95&quot;/&gt;&lt;wsp:rsid wsp:val=&quot;009E699D&quot;/&gt;&lt;wsp:rsid wsp:val=&quot;009E77D4&quot;/&gt;&lt;wsp:rsid wsp:val=&quot;009E7B53&quot;/&gt;&lt;wsp:rsid wsp:val=&quot;009E7D9E&quot;/&gt;&lt;wsp:rsid wsp:val=&quot;009F20FB&quot;/&gt;&lt;wsp:rsid wsp:val=&quot;009F5281&quot;/&gt;&lt;wsp:rsid wsp:val=&quot;009F60A6&quot;/&gt;&lt;wsp:rsid wsp:val=&quot;00A01A32&quot;/&gt;&lt;wsp:rsid wsp:val=&quot;00A027B5&quot;/&gt;&lt;wsp:rsid wsp:val=&quot;00A02C76&quot;/&gt;&lt;wsp:rsid wsp:val=&quot;00A069A6&quot;/&gt;&lt;wsp:rsid wsp:val=&quot;00A11143&quot;/&gt;&lt;wsp:rsid wsp:val=&quot;00A11DA1&quot;/&gt;&lt;wsp:rsid wsp:val=&quot;00A14C74&quot;/&gt;&lt;wsp:rsid wsp:val=&quot;00A2282B&quot;/&gt;&lt;wsp:rsid wsp:val=&quot;00A262F4&quot;/&gt;&lt;wsp:rsid wsp:val=&quot;00A30A12&quot;/&gt;&lt;wsp:rsid wsp:val=&quot;00A36343&quot;/&gt;&lt;wsp:rsid wsp:val=&quot;00A40147&quot;/&gt;&lt;wsp:rsid wsp:val=&quot;00A40E66&quot;/&gt;&lt;wsp:rsid wsp:val=&quot;00A422C7&quot;/&gt;&lt;wsp:rsid wsp:val=&quot;00A42EA0&quot;/&gt;&lt;wsp:rsid wsp:val=&quot;00A43E22&quot;/&gt;&lt;wsp:rsid wsp:val=&quot;00A44A5E&quot;/&gt;&lt;wsp:rsid wsp:val=&quot;00A46B3B&quot;/&gt;&lt;wsp:rsid wsp:val=&quot;00A57161&quot;/&gt;&lt;wsp:rsid wsp:val=&quot;00A62FFB&quot;/&gt;&lt;wsp:rsid wsp:val=&quot;00A6461E&quot;/&gt;&lt;wsp:rsid wsp:val=&quot;00A64F5A&quot;/&gt;&lt;wsp:rsid wsp:val=&quot;00A66EAC&quot;/&gt;&lt;wsp:rsid wsp:val=&quot;00A700F3&quot;/&gt;&lt;wsp:rsid wsp:val=&quot;00A71F10&quot;/&gt;&lt;wsp:rsid wsp:val=&quot;00A748E3&quot;/&gt;&lt;wsp:rsid wsp:val=&quot;00A76E85&quot;/&gt;&lt;wsp:rsid wsp:val=&quot;00A779A1&quot;/&gt;&lt;wsp:rsid wsp:val=&quot;00A80593&quot;/&gt;&lt;wsp:rsid wsp:val=&quot;00A8156B&quot;/&gt;&lt;wsp:rsid wsp:val=&quot;00A821AC&quot;/&gt;&lt;wsp:rsid wsp:val=&quot;00A825A3&quot;/&gt;&lt;wsp:rsid wsp:val=&quot;00A83407&quot;/&gt;&lt;wsp:rsid wsp:val=&quot;00A83FE2&quot;/&gt;&lt;wsp:rsid wsp:val=&quot;00A845A7&quot;/&gt;&lt;wsp:rsid wsp:val=&quot;00A85193&quot;/&gt;&lt;wsp:rsid wsp:val=&quot;00A858AC&quot;/&gt;&lt;wsp:rsid wsp:val=&quot;00A868ED&quot;/&gt;&lt;wsp:rsid wsp:val=&quot;00A872DF&quot;/&gt;&lt;wsp:rsid wsp:val=&quot;00A92F00&quot;/&gt;&lt;wsp:rsid wsp:val=&quot;00A936A3&quot;/&gt;&lt;wsp:rsid wsp:val=&quot;00AA05AD&quot;/&gt;&lt;wsp:rsid wsp:val=&quot;00AA3D13&quot;/&gt;&lt;wsp:rsid wsp:val=&quot;00AA4ED5&quot;/&gt;&lt;wsp:rsid wsp:val=&quot;00AB28F0&quot;/&gt;&lt;wsp:rsid wsp:val=&quot;00AB4F91&quot;/&gt;&lt;wsp:rsid wsp:val=&quot;00AC1E3E&quot;/&gt;&lt;wsp:rsid wsp:val=&quot;00AC22B4&quot;/&gt;&lt;wsp:rsid wsp:val=&quot;00AC3B41&quot;/&gt;&lt;wsp:rsid wsp:val=&quot;00AC60EF&quot;/&gt;&lt;wsp:rsid wsp:val=&quot;00AD0646&quot;/&gt;&lt;wsp:rsid wsp:val=&quot;00AE413D&quot;/&gt;&lt;wsp:rsid wsp:val=&quot;00AF1730&quot;/&gt;&lt;wsp:rsid wsp:val=&quot;00AF3C34&quot;/&gt;&lt;wsp:rsid wsp:val=&quot;00AF3C7B&quot;/&gt;&lt;wsp:rsid wsp:val=&quot;00AF3EB0&quot;/&gt;&lt;wsp:rsid wsp:val=&quot;00AF3F43&quot;/&gt;&lt;wsp:rsid wsp:val=&quot;00AF4123&quot;/&gt;&lt;wsp:rsid wsp:val=&quot;00AF49CC&quot;/&gt;&lt;wsp:rsid wsp:val=&quot;00AF604E&quot;/&gt;&lt;wsp:rsid wsp:val=&quot;00B02ECA&quot;/&gt;&lt;wsp:rsid wsp:val=&quot;00B04D21&quot;/&gt;&lt;wsp:rsid wsp:val=&quot;00B0500F&quot;/&gt;&lt;wsp:rsid wsp:val=&quot;00B05FCD&quot;/&gt;&lt;wsp:rsid wsp:val=&quot;00B068AB&quot;/&gt;&lt;wsp:rsid wsp:val=&quot;00B06E78&quot;/&gt;&lt;wsp:rsid wsp:val=&quot;00B110F0&quot;/&gt;&lt;wsp:rsid wsp:val=&quot;00B11187&quot;/&gt;&lt;wsp:rsid wsp:val=&quot;00B1396B&quot;/&gt;&lt;wsp:rsid wsp:val=&quot;00B15452&quot;/&gt;&lt;wsp:rsid wsp:val=&quot;00B36D67&quot;/&gt;&lt;wsp:rsid wsp:val=&quot;00B41905&quot;/&gt;&lt;wsp:rsid wsp:val=&quot;00B42A02&quot;/&gt;&lt;wsp:rsid wsp:val=&quot;00B43AD7&quot;/&gt;&lt;wsp:rsid wsp:val=&quot;00B4429E&quot;/&gt;&lt;wsp:rsid wsp:val=&quot;00B459CE&quot;/&gt;&lt;wsp:rsid wsp:val=&quot;00B50E7E&quot;/&gt;&lt;wsp:rsid wsp:val=&quot;00B50EC1&quot;/&gt;&lt;wsp:rsid wsp:val=&quot;00B5532F&quot;/&gt;&lt;wsp:rsid wsp:val=&quot;00B55783&quot;/&gt;&lt;wsp:rsid wsp:val=&quot;00B55DAF&quot;/&gt;&lt;wsp:rsid wsp:val=&quot;00B56F8A&quot;/&gt;&lt;wsp:rsid wsp:val=&quot;00B57D29&quot;/&gt;&lt;wsp:rsid wsp:val=&quot;00B6579A&quot;/&gt;&lt;wsp:rsid wsp:val=&quot;00B66B49&quot;/&gt;&lt;wsp:rsid wsp:val=&quot;00B71208&quot;/&gt;&lt;wsp:rsid wsp:val=&quot;00B72B8F&quot;/&gt;&lt;wsp:rsid wsp:val=&quot;00B74356&quot;/&gt;&lt;wsp:rsid wsp:val=&quot;00B74FFD&quot;/&gt;&lt;wsp:rsid wsp:val=&quot;00B8100C&quot;/&gt;&lt;wsp:rsid wsp:val=&quot;00B82691&quot;/&gt;&lt;wsp:rsid wsp:val=&quot;00B82F6B&quot;/&gt;&lt;wsp:rsid wsp:val=&quot;00B83CAA&quot;/&gt;&lt;wsp:rsid wsp:val=&quot;00B84553&quot;/&gt;&lt;wsp:rsid wsp:val=&quot;00B851B2&quot;/&gt;&lt;wsp:rsid wsp:val=&quot;00B90CEF&quot;/&gt;&lt;wsp:rsid wsp:val=&quot;00B94D69&quot;/&gt;&lt;wsp:rsid wsp:val=&quot;00BA1D4F&quot;/&gt;&lt;wsp:rsid wsp:val=&quot;00BA651E&quot;/&gt;&lt;wsp:rsid wsp:val=&quot;00BA7213&quot;/&gt;&lt;wsp:rsid wsp:val=&quot;00BB1E66&quot;/&gt;&lt;wsp:rsid wsp:val=&quot;00BB238D&quot;/&gt;&lt;wsp:rsid wsp:val=&quot;00BB346A&quot;/&gt;&lt;wsp:rsid wsp:val=&quot;00BB4685&quot;/&gt;&lt;wsp:rsid wsp:val=&quot;00BB62D4&quot;/&gt;&lt;wsp:rsid wsp:val=&quot;00BB7353&quot;/&gt;&lt;wsp:rsid wsp:val=&quot;00BC083D&quot;/&gt;&lt;wsp:rsid wsp:val=&quot;00BC2D94&quot;/&gt;&lt;wsp:rsid wsp:val=&quot;00BC378C&quot;/&gt;&lt;wsp:rsid wsp:val=&quot;00BC43FE&quot;/&gt;&lt;wsp:rsid wsp:val=&quot;00BC589D&quot;/&gt;&lt;wsp:rsid wsp:val=&quot;00BC7DD8&quot;/&gt;&lt;wsp:rsid wsp:val=&quot;00BD68C2&quot;/&gt;&lt;wsp:rsid wsp:val=&quot;00BD78BB&quot;/&gt;&lt;wsp:rsid wsp:val=&quot;00BE16B4&quot;/&gt;&lt;wsp:rsid wsp:val=&quot;00BE3677&quot;/&gt;&lt;wsp:rsid wsp:val=&quot;00BE60D9&quot;/&gt;&lt;wsp:rsid wsp:val=&quot;00BF133E&quot;/&gt;&lt;wsp:rsid wsp:val=&quot;00BF13F4&quot;/&gt;&lt;wsp:rsid wsp:val=&quot;00BF3D11&quot;/&gt;&lt;wsp:rsid wsp:val=&quot;00BF3EFB&quot;/&gt;&lt;wsp:rsid wsp:val=&quot;00BF74AB&quot;/&gt;&lt;wsp:rsid wsp:val=&quot;00C00384&quot;/&gt;&lt;wsp:rsid wsp:val=&quot;00C03347&quot;/&gt;&lt;wsp:rsid wsp:val=&quot;00C1047B&quot;/&gt;&lt;wsp:rsid wsp:val=&quot;00C20BC4&quot;/&gt;&lt;wsp:rsid wsp:val=&quot;00C220D6&quot;/&gt;&lt;wsp:rsid wsp:val=&quot;00C23C20&quot;/&gt;&lt;wsp:rsid wsp:val=&quot;00C331DE&quot;/&gt;&lt;wsp:rsid wsp:val=&quot;00C356CF&quot;/&gt;&lt;wsp:rsid wsp:val=&quot;00C40A36&quot;/&gt;&lt;wsp:rsid wsp:val=&quot;00C425C6&quot;/&gt;&lt;wsp:rsid wsp:val=&quot;00C42862&quot;/&gt;&lt;wsp:rsid wsp:val=&quot;00C42A98&quot;/&gt;&lt;wsp:rsid wsp:val=&quot;00C45501&quot;/&gt;&lt;wsp:rsid wsp:val=&quot;00C460D6&quot;/&gt;&lt;wsp:rsid wsp:val=&quot;00C47463&quot;/&gt;&lt;wsp:rsid wsp:val=&quot;00C529BA&quot;/&gt;&lt;wsp:rsid wsp:val=&quot;00C54986&quot;/&gt;&lt;wsp:rsid wsp:val=&quot;00C56F15&quot;/&gt;&lt;wsp:rsid wsp:val=&quot;00C60E12&quot;/&gt;&lt;wsp:rsid wsp:val=&quot;00C6237A&quot;/&gt;&lt;wsp:rsid wsp:val=&quot;00C71B99&quot;/&gt;&lt;wsp:rsid wsp:val=&quot;00C72CB8&quot;/&gt;&lt;wsp:rsid wsp:val=&quot;00C730AC&quot;/&gt;&lt;wsp:rsid wsp:val=&quot;00C8006D&quot;/&gt;&lt;wsp:rsid wsp:val=&quot;00C81A63&quot;/&gt;&lt;wsp:rsid wsp:val=&quot;00C83435&quot;/&gt;&lt;wsp:rsid wsp:val=&quot;00C84BB2&quot;/&gt;&lt;wsp:rsid wsp:val=&quot;00C94AB1&quot;/&gt;&lt;wsp:rsid wsp:val=&quot;00C97998&quot;/&gt;&lt;wsp:rsid wsp:val=&quot;00CA4F12&quot;/&gt;&lt;wsp:rsid wsp:val=&quot;00CB2C4F&quot;/&gt;&lt;wsp:rsid wsp:val=&quot;00CB4714&quot;/&gt;&lt;wsp:rsid wsp:val=&quot;00CB695F&quot;/&gt;&lt;wsp:rsid wsp:val=&quot;00CC1459&quot;/&gt;&lt;wsp:rsid wsp:val=&quot;00CC2555&quot;/&gt;&lt;wsp:rsid wsp:val=&quot;00CC3529&quot;/&gt;&lt;wsp:rsid wsp:val=&quot;00CC4849&quot;/&gt;&lt;wsp:rsid wsp:val=&quot;00CC4B10&quot;/&gt;&lt;wsp:rsid wsp:val=&quot;00CC5816&quot;/&gt;&lt;wsp:rsid wsp:val=&quot;00CC7355&quot;/&gt;&lt;wsp:rsid wsp:val=&quot;00CD2B96&quot;/&gt;&lt;wsp:rsid wsp:val=&quot;00CD6BE6&quot;/&gt;&lt;wsp:rsid wsp:val=&quot;00CE0044&quot;/&gt;&lt;wsp:rsid wsp:val=&quot;00CE1987&quot;/&gt;&lt;wsp:rsid wsp:val=&quot;00CE1F95&quot;/&gt;&lt;wsp:rsid wsp:val=&quot;00CE4EBA&quot;/&gt;&lt;wsp:rsid wsp:val=&quot;00CE6ABA&quot;/&gt;&lt;wsp:rsid wsp:val=&quot;00CF112D&quot;/&gt;&lt;wsp:rsid wsp:val=&quot;00CF1A1D&quot;/&gt;&lt;wsp:rsid wsp:val=&quot;00CF31B5&quot;/&gt;&lt;wsp:rsid wsp:val=&quot;00CF37C2&quot;/&gt;&lt;wsp:rsid wsp:val=&quot;00CF5C00&quot;/&gt;&lt;wsp:rsid wsp:val=&quot;00CF6553&quot;/&gt;&lt;wsp:rsid wsp:val=&quot;00D0169B&quot;/&gt;&lt;wsp:rsid wsp:val=&quot;00D0293C&quot;/&gt;&lt;wsp:rsid wsp:val=&quot;00D06100&quot;/&gt;&lt;wsp:rsid wsp:val=&quot;00D0743F&quot;/&gt;&lt;wsp:rsid wsp:val=&quot;00D1458C&quot;/&gt;&lt;wsp:rsid wsp:val=&quot;00D213AA&quot;/&gt;&lt;wsp:rsid wsp:val=&quot;00D215D5&quot;/&gt;&lt;wsp:rsid wsp:val=&quot;00D25CCD&quot;/&gt;&lt;wsp:rsid wsp:val=&quot;00D3054B&quot;/&gt;&lt;wsp:rsid wsp:val=&quot;00D3504D&quot;/&gt;&lt;wsp:rsid wsp:val=&quot;00D42797&quot;/&gt;&lt;wsp:rsid wsp:val=&quot;00D511B9&quot;/&gt;&lt;wsp:rsid wsp:val=&quot;00D5139B&quot;/&gt;&lt;wsp:rsid wsp:val=&quot;00D5315C&quot;/&gt;&lt;wsp:rsid wsp:val=&quot;00D5466E&quot;/&gt;&lt;wsp:rsid wsp:val=&quot;00D572D5&quot;/&gt;&lt;wsp:rsid wsp:val=&quot;00D572D8&quot;/&gt;&lt;wsp:rsid wsp:val=&quot;00D6258C&quot;/&gt;&lt;wsp:rsid wsp:val=&quot;00D63945&quot;/&gt;&lt;wsp:rsid wsp:val=&quot;00D73D02&quot;/&gt;&lt;wsp:rsid wsp:val=&quot;00D73E93&quot;/&gt;&lt;wsp:rsid wsp:val=&quot;00D80390&quot;/&gt;&lt;wsp:rsid wsp:val=&quot;00D8098C&quot;/&gt;&lt;wsp:rsid wsp:val=&quot;00D837B8&quot;/&gt;&lt;wsp:rsid wsp:val=&quot;00D85138&quot;/&gt;&lt;wsp:rsid wsp:val=&quot;00D854E6&quot;/&gt;&lt;wsp:rsid wsp:val=&quot;00D85967&quot;/&gt;&lt;wsp:rsid wsp:val=&quot;00D86F01&quot;/&gt;&lt;wsp:rsid wsp:val=&quot;00D902A0&quot;/&gt;&lt;wsp:rsid wsp:val=&quot;00D92E2E&quot;/&gt;&lt;wsp:rsid wsp:val=&quot;00D939E1&quot;/&gt;&lt;wsp:rsid wsp:val=&quot;00D93C84&quot;/&gt;&lt;wsp:rsid wsp:val=&quot;00DA09EE&quot;/&gt;&lt;wsp:rsid wsp:val=&quot;00DA16DD&quot;/&gt;&lt;wsp:rsid wsp:val=&quot;00DA401B&quot;/&gt;&lt;wsp:rsid wsp:val=&quot;00DA4306&quot;/&gt;&lt;wsp:rsid wsp:val=&quot;00DA4471&quot;/&gt;&lt;wsp:rsid wsp:val=&quot;00DA5FDF&quot;/&gt;&lt;wsp:rsid wsp:val=&quot;00DB0B3D&quot;/&gt;&lt;wsp:rsid wsp:val=&quot;00DB13E4&quot;/&gt;&lt;wsp:rsid wsp:val=&quot;00DB1886&quot;/&gt;&lt;wsp:rsid wsp:val=&quot;00DB285B&quot;/&gt;&lt;wsp:rsid wsp:val=&quot;00DB6FED&quot;/&gt;&lt;wsp:rsid wsp:val=&quot;00DC3128&quot;/&gt;&lt;wsp:rsid wsp:val=&quot;00DC4765&quot;/&gt;&lt;wsp:rsid wsp:val=&quot;00DC7011&quot;/&gt;&lt;wsp:rsid wsp:val=&quot;00DD2FBA&quot;/&gt;&lt;wsp:rsid wsp:val=&quot;00DD5D2A&quot;/&gt;&lt;wsp:rsid wsp:val=&quot;00DD645B&quot;/&gt;&lt;wsp:rsid wsp:val=&quot;00DD7539&quot;/&gt;&lt;wsp:rsid wsp:val=&quot;00DE053C&quot;/&gt;&lt;wsp:rsid wsp:val=&quot;00DE2201&quot;/&gt;&lt;wsp:rsid wsp:val=&quot;00DE5B78&quot;/&gt;&lt;wsp:rsid wsp:val=&quot;00DE734E&quot;/&gt;&lt;wsp:rsid wsp:val=&quot;00DE76E9&quot;/&gt;&lt;wsp:rsid wsp:val=&quot;00DF0003&quot;/&gt;&lt;wsp:rsid wsp:val=&quot;00DF282A&quot;/&gt;&lt;wsp:rsid wsp:val=&quot;00DF45B2&quot;/&gt;&lt;wsp:rsid wsp:val=&quot;00DF5F34&quot;/&gt;&lt;wsp:rsid wsp:val=&quot;00DF6D6A&quot;/&gt;&lt;wsp:rsid wsp:val=&quot;00E0163C&quot;/&gt;&lt;wsp:rsid wsp:val=&quot;00E05713&quot;/&gt;&lt;wsp:rsid wsp:val=&quot;00E058E3&quot;/&gt;&lt;wsp:rsid wsp:val=&quot;00E06B92&quot;/&gt;&lt;wsp:rsid wsp:val=&quot;00E133B0&quot;/&gt;&lt;wsp:rsid wsp:val=&quot;00E1752F&quot;/&gt;&lt;wsp:rsid wsp:val=&quot;00E206FC&quot;/&gt;&lt;wsp:rsid wsp:val=&quot;00E212DC&quot;/&gt;&lt;wsp:rsid wsp:val=&quot;00E2144E&quot;/&gt;&lt;wsp:rsid wsp:val=&quot;00E23132&quot;/&gt;&lt;wsp:rsid wsp:val=&quot;00E24101&quot;/&gt;&lt;wsp:rsid wsp:val=&quot;00E24F78&quot;/&gt;&lt;wsp:rsid wsp:val=&quot;00E26E3C&quot;/&gt;&lt;wsp:rsid wsp:val=&quot;00E27269&quot;/&gt;&lt;wsp:rsid wsp:val=&quot;00E3431A&quot;/&gt;&lt;wsp:rsid wsp:val=&quot;00E352F2&quot;/&gt;&lt;wsp:rsid wsp:val=&quot;00E44D62&quot;/&gt;&lt;wsp:rsid wsp:val=&quot;00E53ABD&quot;/&gt;&lt;wsp:rsid wsp:val=&quot;00E53CAC&quot;/&gt;&lt;wsp:rsid wsp:val=&quot;00E552AF&quot;/&gt;&lt;wsp:rsid wsp:val=&quot;00E56B55&quot;/&gt;&lt;wsp:rsid wsp:val=&quot;00E56C8E&quot;/&gt;&lt;wsp:rsid wsp:val=&quot;00E62CF3&quot;/&gt;&lt;wsp:rsid wsp:val=&quot;00E6308F&quot;/&gt;&lt;wsp:rsid wsp:val=&quot;00E6547E&quot;/&gt;&lt;wsp:rsid wsp:val=&quot;00E65F77&quot;/&gt;&lt;wsp:rsid wsp:val=&quot;00E72195&quot;/&gt;&lt;wsp:rsid wsp:val=&quot;00E745BE&quot;/&gt;&lt;wsp:rsid wsp:val=&quot;00E749E5&quot;/&gt;&lt;wsp:rsid wsp:val=&quot;00E759E7&quot;/&gt;&lt;wsp:rsid wsp:val=&quot;00E800C9&quot;/&gt;&lt;wsp:rsid wsp:val=&quot;00E835D4&quot;/&gt;&lt;wsp:rsid wsp:val=&quot;00E86E4B&quot;/&gt;&lt;wsp:rsid wsp:val=&quot;00E86ECE&quot;/&gt;&lt;wsp:rsid wsp:val=&quot;00E87F15&quot;/&gt;&lt;wsp:rsid wsp:val=&quot;00E90343&quot;/&gt;&lt;wsp:rsid wsp:val=&quot;00E92ACB&quot;/&gt;&lt;wsp:rsid wsp:val=&quot;00E93801&quot;/&gt;&lt;wsp:rsid wsp:val=&quot;00E93BB5&quot;/&gt;&lt;wsp:rsid wsp:val=&quot;00E94466&quot;/&gt;&lt;wsp:rsid wsp:val=&quot;00E94665&quot;/&gt;&lt;wsp:rsid wsp:val=&quot;00E961B3&quot;/&gt;&lt;wsp:rsid wsp:val=&quot;00EA5D91&quot;/&gt;&lt;wsp:rsid wsp:val=&quot;00EA7398&quot;/&gt;&lt;wsp:rsid wsp:val=&quot;00EB09F9&quot;/&gt;&lt;wsp:rsid wsp:val=&quot;00EB1018&quot;/&gt;&lt;wsp:rsid wsp:val=&quot;00EB3A7C&quot;/&gt;&lt;wsp:rsid wsp:val=&quot;00EB486E&quot;/&gt;&lt;wsp:rsid wsp:val=&quot;00EB528B&quot;/&gt;&lt;wsp:rsid wsp:val=&quot;00EB58A3&quot;/&gt;&lt;wsp:rsid wsp:val=&quot;00EB5954&quot;/&gt;&lt;wsp:rsid wsp:val=&quot;00EB62B2&quot;/&gt;&lt;wsp:rsid wsp:val=&quot;00EC239A&quot;/&gt;&lt;wsp:rsid wsp:val=&quot;00EC6429&quot;/&gt;&lt;wsp:rsid wsp:val=&quot;00EC6604&quot;/&gt;&lt;wsp:rsid wsp:val=&quot;00EC7B68&quot;/&gt;&lt;wsp:rsid wsp:val=&quot;00ED04CC&quot;/&gt;&lt;wsp:rsid wsp:val=&quot;00ED0E92&quot;/&gt;&lt;wsp:rsid wsp:val=&quot;00ED37DF&quot;/&gt;&lt;wsp:rsid wsp:val=&quot;00ED4ACF&quot;/&gt;&lt;wsp:rsid wsp:val=&quot;00ED6F04&quot;/&gt;&lt;wsp:rsid wsp:val=&quot;00EE1CE2&quot;/&gt;&lt;wsp:rsid wsp:val=&quot;00EE2598&quot;/&gt;&lt;wsp:rsid wsp:val=&quot;00EF161F&quot;/&gt;&lt;wsp:rsid wsp:val=&quot;00EF3988&quot;/&gt;&lt;wsp:rsid wsp:val=&quot;00EF7AC3&quot;/&gt;&lt;wsp:rsid wsp:val=&quot;00F00AD1&quot;/&gt;&lt;wsp:rsid wsp:val=&quot;00F01323&quot;/&gt;&lt;wsp:rsid wsp:val=&quot;00F01DCF&quot;/&gt;&lt;wsp:rsid wsp:val=&quot;00F0564E&quot;/&gt;&lt;wsp:rsid wsp:val=&quot;00F057BA&quot;/&gt;&lt;wsp:rsid wsp:val=&quot;00F0648B&quot;/&gt;&lt;wsp:rsid wsp:val=&quot;00F1023F&quot;/&gt;&lt;wsp:rsid wsp:val=&quot;00F11302&quot;/&gt;&lt;wsp:rsid wsp:val=&quot;00F1492F&quot;/&gt;&lt;wsp:rsid wsp:val=&quot;00F14D5A&quot;/&gt;&lt;wsp:rsid wsp:val=&quot;00F20428&quot;/&gt;&lt;wsp:rsid wsp:val=&quot;00F204BA&quot;/&gt;&lt;wsp:rsid wsp:val=&quot;00F211D3&quot;/&gt;&lt;wsp:rsid wsp:val=&quot;00F21D67&quot;/&gt;&lt;wsp:rsid wsp:val=&quot;00F22A06&quot;/&gt;&lt;wsp:rsid wsp:val=&quot;00F22B5E&quot;/&gt;&lt;wsp:rsid wsp:val=&quot;00F24B5E&quot;/&gt;&lt;wsp:rsid wsp:val=&quot;00F255EF&quot;/&gt;&lt;wsp:rsid wsp:val=&quot;00F26159&quot;/&gt;&lt;wsp:rsid wsp:val=&quot;00F275D1&quot;/&gt;&lt;wsp:rsid wsp:val=&quot;00F306E8&quot;/&gt;&lt;wsp:rsid wsp:val=&quot;00F330E1&quot;/&gt;&lt;wsp:rsid wsp:val=&quot;00F34CC8&quot;/&gt;&lt;wsp:rsid wsp:val=&quot;00F37119&quot;/&gt;&lt;wsp:rsid wsp:val=&quot;00F425AA&quot;/&gt;&lt;wsp:rsid wsp:val=&quot;00F43AEF&quot;/&gt;&lt;wsp:rsid wsp:val=&quot;00F43E19&quot;/&gt;&lt;wsp:rsid wsp:val=&quot;00F44A58&quot;/&gt;&lt;wsp:rsid wsp:val=&quot;00F452B1&quot;/&gt;&lt;wsp:rsid wsp:val=&quot;00F527F0&quot;/&gt;&lt;wsp:rsid wsp:val=&quot;00F5391A&quot;/&gt;&lt;wsp:rsid wsp:val=&quot;00F5481B&quot;/&gt;&lt;wsp:rsid wsp:val=&quot;00F55EA0&quot;/&gt;&lt;wsp:rsid wsp:val=&quot;00F57F9B&quot;/&gt;&lt;wsp:rsid wsp:val=&quot;00F6066D&quot;/&gt;&lt;wsp:rsid wsp:val=&quot;00F651B4&quot;/&gt;&lt;wsp:rsid wsp:val=&quot;00F67C43&quot;/&gt;&lt;wsp:rsid wsp:val=&quot;00F7196E&quot;/&gt;&lt;wsp:rsid wsp:val=&quot;00F74376&quot;/&gt;&lt;wsp:rsid wsp:val=&quot;00F774ED&quot;/&gt;&lt;wsp:rsid wsp:val=&quot;00F83D1B&quot;/&gt;&lt;wsp:rsid wsp:val=&quot;00F852B1&quot;/&gt;&lt;wsp:rsid wsp:val=&quot;00F91DEB&quot;/&gt;&lt;wsp:rsid wsp:val=&quot;00F9393C&quot;/&gt;&lt;wsp:rsid wsp:val=&quot;00F94559&quot;/&gt;&lt;wsp:rsid wsp:val=&quot;00F95033&quot;/&gt;&lt;wsp:rsid wsp:val=&quot;00F96289&quot;/&gt;&lt;wsp:rsid wsp:val=&quot;00F97EBC&quot;/&gt;&lt;wsp:rsid wsp:val=&quot;00FA498E&quot;/&gt;&lt;wsp:rsid wsp:val=&quot;00FA5C4C&quot;/&gt;&lt;wsp:rsid wsp:val=&quot;00FA7295&quot;/&gt;&lt;wsp:rsid wsp:val=&quot;00FB1224&quot;/&gt;&lt;wsp:rsid wsp:val=&quot;00FB6EC6&quot;/&gt;&lt;wsp:rsid wsp:val=&quot;00FC2D30&quot;/&gt;&lt;wsp:rsid wsp:val=&quot;00FC430C&quot;/&gt;&lt;wsp:rsid wsp:val=&quot;00FC4449&quot;/&gt;&lt;wsp:rsid wsp:val=&quot;00FC5D05&quot;/&gt;&lt;wsp:rsid wsp:val=&quot;00FC6F4B&quot;/&gt;&lt;wsp:rsid wsp:val=&quot;00FD1590&quot;/&gt;&lt;wsp:rsid wsp:val=&quot;00FD377A&quot;/&gt;&lt;wsp:rsid wsp:val=&quot;00FD4D70&quot;/&gt;&lt;wsp:rsid wsp:val=&quot;00FD5A71&quot;/&gt;&lt;wsp:rsid wsp:val=&quot;00FD5F4A&quot;/&gt;&lt;wsp:rsid wsp:val=&quot;00FE102E&quot;/&gt;&lt;wsp:rsid wsp:val=&quot;00FE2B97&quot;/&gt;&lt;wsp:rsid wsp:val=&quot;00FE4102&quot;/&gt;&lt;wsp:rsid wsp:val=&quot;00FE475C&quot;/&gt;&lt;wsp:rsid wsp:val=&quot;00FE4D89&quot;/&gt;&lt;wsp:rsid wsp:val=&quot;00FE79E0&quot;/&gt;&lt;wsp:rsid wsp:val=&quot;00FF1F4E&quot;/&gt;&lt;wsp:rsid wsp:val=&quot;00FF2006&quot;/&gt;&lt;wsp:rsid wsp:val=&quot;00FF4CEE&quot;/&gt;&lt;/wsp:rsids&gt;&lt;/w:docPr&gt;&lt;w:body&gt;&lt;w:p wsp:rsidR=&quot;00000000&quot; wsp:rsidRDefault=&quot;007F3AA0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/w:rPr&gt;&lt;m:t&gt;S&lt;/m:t&gt;&lt;/m:r&gt;&lt;/m:sub&gt;&lt;/m:sSub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t&lt;/m:t&gt;&lt;/m:r&gt;&lt;/m:e&gt;&lt;/m:d&gt;&lt;m:r&gt;&lt;w:rPr&gt;&lt;w:rFonts w:ascii=&quot;Cambria Math&quot; w:h-ansi=&quot;Cambria Math&quot;/&gt;&lt;wx:font wx:val=&quot;Cambria Math&quot;/&gt;&lt;w:i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 w:rsidRPr="00232ECB">
        <w:fldChar w:fldCharType="end"/>
      </w:r>
      <w:r w:rsidRPr="00AF49CC">
        <w:t>ст</w:t>
      </w:r>
      <w:r w:rsidRPr="00AF49CC">
        <w:t>а</w:t>
      </w:r>
      <w:r w:rsidRPr="00AF49CC">
        <w:t>тора можно получить частотную характеристику асинхронного двигателя:</w:t>
      </w:r>
    </w:p>
    <w:tbl>
      <w:tblPr>
        <w:tblW w:w="0" w:type="auto"/>
        <w:tblLook w:val="00A0"/>
      </w:tblPr>
      <w:tblGrid>
        <w:gridCol w:w="5778"/>
        <w:gridCol w:w="3508"/>
      </w:tblGrid>
      <w:tr w:rsidR="00611459" w:rsidRPr="00AF49CC" w:rsidTr="00232ECB">
        <w:tc>
          <w:tcPr>
            <w:tcW w:w="5778" w:type="dxa"/>
          </w:tcPr>
          <w:p w:rsidR="00611459" w:rsidRPr="00232ECB" w:rsidRDefault="00611459" w:rsidP="00232ECB">
            <w:pPr>
              <w:ind w:firstLine="0"/>
              <w:rPr>
                <w:lang w:val="en-US"/>
              </w:rPr>
            </w:pPr>
            <w:r w:rsidRPr="00232ECB">
              <w:pict>
                <v:shape id="_x0000_i1038" type="#_x0000_t75" style="width:162pt;height:12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69&quot;/&gt;&lt;w:doNotEmbedSystemFonts/&gt;&lt;w:defaultTabStop w:val=&quot;708&quot;/&gt;&lt;w:autoHyphenation/&gt;&lt;w:hyphenationZone w:val=&quot;357&quot;/&gt;&lt;w:doNotHyphenateCaps/&gt;&lt;w:drawingGridHorizontalSpacing w:val=&quot;140&quot;/&gt;&lt;w:drawingGridVerticalSpacing w:val=&quot;381&quot;/&gt;&lt;w:displayHorizontalDrawingGridEvery w:val=&quot;2&quot;/&gt;&lt;w:punctuationKerning/&gt;&lt;w:characterSpacingControl w:val=&quot;DontCompress&quot;/&gt;&lt;w:optimizeForBrowser/&gt;&lt;w:allowPNG/&gt;&lt;w:doNotSaveWebPagesAsSingleFil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12F04&quot;/&gt;&lt;wsp:rsid wsp:val=&quot;00000DC8&quot;/&gt;&lt;wsp:rsid wsp:val=&quot;00012B88&quot;/&gt;&lt;wsp:rsid wsp:val=&quot;0001427E&quot;/&gt;&lt;wsp:rsid wsp:val=&quot;00015252&quot;/&gt;&lt;wsp:rsid wsp:val=&quot;000155E9&quot;/&gt;&lt;wsp:rsid wsp:val=&quot;00015E30&quot;/&gt;&lt;wsp:rsid wsp:val=&quot;00022AB5&quot;/&gt;&lt;wsp:rsid wsp:val=&quot;000256B4&quot;/&gt;&lt;wsp:rsid wsp:val=&quot;00025EA1&quot;/&gt;&lt;wsp:rsid wsp:val=&quot;00027082&quot;/&gt;&lt;wsp:rsid wsp:val=&quot;00027691&quot;/&gt;&lt;wsp:rsid wsp:val=&quot;00036A2C&quot;/&gt;&lt;wsp:rsid wsp:val=&quot;00042390&quot;/&gt;&lt;wsp:rsid wsp:val=&quot;00042E84&quot;/&gt;&lt;wsp:rsid wsp:val=&quot;00043FE4&quot;/&gt;&lt;wsp:rsid wsp:val=&quot;000611FE&quot;/&gt;&lt;wsp:rsid wsp:val=&quot;00062582&quot;/&gt;&lt;wsp:rsid wsp:val=&quot;00062A36&quot;/&gt;&lt;wsp:rsid wsp:val=&quot;00065241&quot;/&gt;&lt;wsp:rsid wsp:val=&quot;0006644D&quot;/&gt;&lt;wsp:rsid wsp:val=&quot;0006702A&quot;/&gt;&lt;wsp:rsid wsp:val=&quot;000675EB&quot;/&gt;&lt;wsp:rsid wsp:val=&quot;00087B2D&quot;/&gt;&lt;wsp:rsid wsp:val=&quot;000907B6&quot;/&gt;&lt;wsp:rsid wsp:val=&quot;00091354&quot;/&gt;&lt;wsp:rsid wsp:val=&quot;000A12F2&quot;/&gt;&lt;wsp:rsid wsp:val=&quot;000A25DB&quot;/&gt;&lt;wsp:rsid wsp:val=&quot;000A460E&quot;/&gt;&lt;wsp:rsid wsp:val=&quot;000A51EB&quot;/&gt;&lt;wsp:rsid wsp:val=&quot;000A71C2&quot;/&gt;&lt;wsp:rsid wsp:val=&quot;000A7E67&quot;/&gt;&lt;wsp:rsid wsp:val=&quot;000B00A6&quot;/&gt;&lt;wsp:rsid wsp:val=&quot;000B1930&quot;/&gt;&lt;wsp:rsid wsp:val=&quot;000B25DD&quot;/&gt;&lt;wsp:rsid wsp:val=&quot;000B2D25&quot;/&gt;&lt;wsp:rsid wsp:val=&quot;000B3A07&quot;/&gt;&lt;wsp:rsid wsp:val=&quot;000C1BE1&quot;/&gt;&lt;wsp:rsid wsp:val=&quot;000C35F6&quot;/&gt;&lt;wsp:rsid wsp:val=&quot;000C5152&quot;/&gt;&lt;wsp:rsid wsp:val=&quot;000D1B58&quot;/&gt;&lt;wsp:rsid wsp:val=&quot;000D5650&quot;/&gt;&lt;wsp:rsid wsp:val=&quot;000D7AB9&quot;/&gt;&lt;wsp:rsid wsp:val=&quot;000E198A&quot;/&gt;&lt;wsp:rsid wsp:val=&quot;000E2F97&quot;/&gt;&lt;wsp:rsid wsp:val=&quot;000E3F01&quot;/&gt;&lt;wsp:rsid wsp:val=&quot;000E4D61&quot;/&gt;&lt;wsp:rsid wsp:val=&quot;000E52CD&quot;/&gt;&lt;wsp:rsid wsp:val=&quot;000E66AA&quot;/&gt;&lt;wsp:rsid wsp:val=&quot;000F1665&quot;/&gt;&lt;wsp:rsid wsp:val=&quot;000F4D3A&quot;/&gt;&lt;wsp:rsid wsp:val=&quot;000F50B4&quot;/&gt;&lt;wsp:rsid wsp:val=&quot;000F70AC&quot;/&gt;&lt;wsp:rsid wsp:val=&quot;001018AE&quot;/&gt;&lt;wsp:rsid wsp:val=&quot;001024DC&quot;/&gt;&lt;wsp:rsid wsp:val=&quot;00102CCB&quot;/&gt;&lt;wsp:rsid wsp:val=&quot;001056BE&quot;/&gt;&lt;wsp:rsid wsp:val=&quot;00110D34&quot;/&gt;&lt;wsp:rsid wsp:val=&quot;00130DFF&quot;/&gt;&lt;wsp:rsid wsp:val=&quot;00132126&quot;/&gt;&lt;wsp:rsid wsp:val=&quot;001346A0&quot;/&gt;&lt;wsp:rsid wsp:val=&quot;001366CF&quot;/&gt;&lt;wsp:rsid wsp:val=&quot;00137164&quot;/&gt;&lt;wsp:rsid wsp:val=&quot;00137B68&quot;/&gt;&lt;wsp:rsid wsp:val=&quot;00137FC8&quot;/&gt;&lt;wsp:rsid wsp:val=&quot;0014268D&quot;/&gt;&lt;wsp:rsid wsp:val=&quot;00146764&quot;/&gt;&lt;wsp:rsid wsp:val=&quot;00146F62&quot;/&gt;&lt;wsp:rsid wsp:val=&quot;001505E1&quot;/&gt;&lt;wsp:rsid wsp:val=&quot;00150A3C&quot;/&gt;&lt;wsp:rsid wsp:val=&quot;00150A53&quot;/&gt;&lt;wsp:rsid wsp:val=&quot;00151F4A&quot;/&gt;&lt;wsp:rsid wsp:val=&quot;001632B0&quot;/&gt;&lt;wsp:rsid wsp:val=&quot;001654F0&quot;/&gt;&lt;wsp:rsid wsp:val=&quot;00166743&quot;/&gt;&lt;wsp:rsid wsp:val=&quot;00171F73&quot;/&gt;&lt;wsp:rsid wsp:val=&quot;00174F60&quot;/&gt;&lt;wsp:rsid wsp:val=&quot;001800F0&quot;/&gt;&lt;wsp:rsid wsp:val=&quot;001852B3&quot;/&gt;&lt;wsp:rsid wsp:val=&quot;001864B6&quot;/&gt;&lt;wsp:rsid wsp:val=&quot;001930CB&quot;/&gt;&lt;wsp:rsid wsp:val=&quot;001A0EC0&quot;/&gt;&lt;wsp:rsid wsp:val=&quot;001A207B&quot;/&gt;&lt;wsp:rsid wsp:val=&quot;001A535A&quot;/&gt;&lt;wsp:rsid wsp:val=&quot;001B2A26&quot;/&gt;&lt;wsp:rsid wsp:val=&quot;001B59BF&quot;/&gt;&lt;wsp:rsid wsp:val=&quot;001C1E84&quot;/&gt;&lt;wsp:rsid wsp:val=&quot;001C520D&quot;/&gt;&lt;wsp:rsid wsp:val=&quot;001C5731&quot;/&gt;&lt;wsp:rsid wsp:val=&quot;001D28EA&quot;/&gt;&lt;wsp:rsid wsp:val=&quot;001D5300&quot;/&gt;&lt;wsp:rsid wsp:val=&quot;001E18B9&quot;/&gt;&lt;wsp:rsid wsp:val=&quot;001E1F66&quot;/&gt;&lt;wsp:rsid wsp:val=&quot;001E6525&quot;/&gt;&lt;wsp:rsid wsp:val=&quot;001E7283&quot;/&gt;&lt;wsp:rsid wsp:val=&quot;001E73BA&quot;/&gt;&lt;wsp:rsid wsp:val=&quot;001E7492&quot;/&gt;&lt;wsp:rsid wsp:val=&quot;001F06A3&quot;/&gt;&lt;wsp:rsid wsp:val=&quot;001F16E3&quot;/&gt;&lt;wsp:rsid wsp:val=&quot;001F42F0&quot;/&gt;&lt;wsp:rsid wsp:val=&quot;001F566A&quot;/&gt;&lt;wsp:rsid wsp:val=&quot;001F7425&quot;/&gt;&lt;wsp:rsid wsp:val=&quot;001F77D0&quot;/&gt;&lt;wsp:rsid wsp:val=&quot;0020042E&quot;/&gt;&lt;wsp:rsid wsp:val=&quot;00202A19&quot;/&gt;&lt;wsp:rsid wsp:val=&quot;00204D50&quot;/&gt;&lt;wsp:rsid wsp:val=&quot;00204DE9&quot;/&gt;&lt;wsp:rsid wsp:val=&quot;002052D5&quot;/&gt;&lt;wsp:rsid wsp:val=&quot;002101D9&quot;/&gt;&lt;wsp:rsid wsp:val=&quot;00210E90&quot;/&gt;&lt;wsp:rsid wsp:val=&quot;002111DA&quot;/&gt;&lt;wsp:rsid wsp:val=&quot;00211533&quot;/&gt;&lt;wsp:rsid wsp:val=&quot;00212F04&quot;/&gt;&lt;wsp:rsid wsp:val=&quot;0021397F&quot;/&gt;&lt;wsp:rsid wsp:val=&quot;002174DC&quot;/&gt;&lt;wsp:rsid wsp:val=&quot;002256F9&quot;/&gt;&lt;wsp:rsid wsp:val=&quot;00225757&quot;/&gt;&lt;wsp:rsid wsp:val=&quot;00225891&quot;/&gt;&lt;wsp:rsid wsp:val=&quot;00227272&quot;/&gt;&lt;wsp:rsid wsp:val=&quot;00230031&quot;/&gt;&lt;wsp:rsid wsp:val=&quot;00231A08&quot;/&gt;&lt;wsp:rsid wsp:val=&quot;00232BF3&quot;/&gt;&lt;wsp:rsid wsp:val=&quot;00232ECB&quot;/&gt;&lt;wsp:rsid wsp:val=&quot;00234D66&quot;/&gt;&lt;wsp:rsid wsp:val=&quot;00240F05&quot;/&gt;&lt;wsp:rsid wsp:val=&quot;00242F0B&quot;/&gt;&lt;wsp:rsid wsp:val=&quot;00244855&quot;/&gt;&lt;wsp:rsid wsp:val=&quot;00244BA0&quot;/&gt;&lt;wsp:rsid wsp:val=&quot;00246149&quot;/&gt;&lt;wsp:rsid wsp:val=&quot;002472B5&quot;/&gt;&lt;wsp:rsid wsp:val=&quot;00250440&quot;/&gt;&lt;wsp:rsid wsp:val=&quot;002504F8&quot;/&gt;&lt;wsp:rsid wsp:val=&quot;002600C8&quot;/&gt;&lt;wsp:rsid wsp:val=&quot;00260B3D&quot;/&gt;&lt;wsp:rsid wsp:val=&quot;002632A4&quot;/&gt;&lt;wsp:rsid wsp:val=&quot;00271A81&quot;/&gt;&lt;wsp:rsid wsp:val=&quot;00273B17&quot;/&gt;&lt;wsp:rsid wsp:val=&quot;0027698E&quot;/&gt;&lt;wsp:rsid wsp:val=&quot;002779D1&quot;/&gt;&lt;wsp:rsid wsp:val=&quot;00281B18&quot;/&gt;&lt;wsp:rsid wsp:val=&quot;002824F5&quot;/&gt;&lt;wsp:rsid wsp:val=&quot;00284725&quot;/&gt;&lt;wsp:rsid wsp:val=&quot;00290D00&quot;/&gt;&lt;wsp:rsid wsp:val=&quot;00291EE8&quot;/&gt;&lt;wsp:rsid wsp:val=&quot;00292FEE&quot;/&gt;&lt;wsp:rsid wsp:val=&quot;00294426&quot;/&gt;&lt;wsp:rsid wsp:val=&quot;002A0544&quot;/&gt;&lt;wsp:rsid wsp:val=&quot;002A06FF&quot;/&gt;&lt;wsp:rsid wsp:val=&quot;002A077C&quot;/&gt;&lt;wsp:rsid wsp:val=&quot;002A1247&quot;/&gt;&lt;wsp:rsid wsp:val=&quot;002A3F2A&quot;/&gt;&lt;wsp:rsid wsp:val=&quot;002A477C&quot;/&gt;&lt;wsp:rsid wsp:val=&quot;002A66A7&quot;/&gt;&lt;wsp:rsid wsp:val=&quot;002A686D&quot;/&gt;&lt;wsp:rsid wsp:val=&quot;002B04A0&quot;/&gt;&lt;wsp:rsid wsp:val=&quot;002B2856&quot;/&gt;&lt;wsp:rsid wsp:val=&quot;002B2A11&quot;/&gt;&lt;wsp:rsid wsp:val=&quot;002B2A18&quot;/&gt;&lt;wsp:rsid wsp:val=&quot;002C4945&quot;/&gt;&lt;wsp:rsid wsp:val=&quot;002C5850&quot;/&gt;&lt;wsp:rsid wsp:val=&quot;002C6ED6&quot;/&gt;&lt;wsp:rsid wsp:val=&quot;002C7254&quot;/&gt;&lt;wsp:rsid wsp:val=&quot;002D5084&quot;/&gt;&lt;wsp:rsid wsp:val=&quot;002D5E95&quot;/&gt;&lt;wsp:rsid wsp:val=&quot;002D5FF8&quot;/&gt;&lt;wsp:rsid wsp:val=&quot;002E7A2B&quot;/&gt;&lt;wsp:rsid wsp:val=&quot;002F0033&quot;/&gt;&lt;wsp:rsid wsp:val=&quot;002F4B1D&quot;/&gt;&lt;wsp:rsid wsp:val=&quot;002F5748&quot;/&gt;&lt;wsp:rsid wsp:val=&quot;002F5E41&quot;/&gt;&lt;wsp:rsid wsp:val=&quot;002F7BF9&quot;/&gt;&lt;wsp:rsid wsp:val=&quot;0030107F&quot;/&gt;&lt;wsp:rsid wsp:val=&quot;00302069&quot;/&gt;&lt;wsp:rsid wsp:val=&quot;003063F0&quot;/&gt;&lt;wsp:rsid wsp:val=&quot;00306980&quot;/&gt;&lt;wsp:rsid wsp:val=&quot;003103B7&quot;/&gt;&lt;wsp:rsid wsp:val=&quot;00310C2D&quot;/&gt;&lt;wsp:rsid wsp:val=&quot;00316734&quot;/&gt;&lt;wsp:rsid wsp:val=&quot;00317380&quot;/&gt;&lt;wsp:rsid wsp:val=&quot;00317F18&quot;/&gt;&lt;wsp:rsid wsp:val=&quot;0032640D&quot;/&gt;&lt;wsp:rsid wsp:val=&quot;00332356&quot;/&gt;&lt;wsp:rsid wsp:val=&quot;003415E2&quot;/&gt;&lt;wsp:rsid wsp:val=&quot;003427E4&quot;/&gt;&lt;wsp:rsid wsp:val=&quot;00343F66&quot;/&gt;&lt;wsp:rsid wsp:val=&quot;00344143&quot;/&gt;&lt;wsp:rsid wsp:val=&quot;00344822&quot;/&gt;&lt;wsp:rsid wsp:val=&quot;00350FB2&quot;/&gt;&lt;wsp:rsid wsp:val=&quot;00351F44&quot;/&gt;&lt;wsp:rsid wsp:val=&quot;003534CE&quot;/&gt;&lt;wsp:rsid wsp:val=&quot;00361465&quot;/&gt;&lt;wsp:rsid wsp:val=&quot;0036221D&quot;/&gt;&lt;wsp:rsid wsp:val=&quot;00364527&quot;/&gt;&lt;wsp:rsid wsp:val=&quot;00366EA3&quot;/&gt;&lt;wsp:rsid wsp:val=&quot;0037307B&quot;/&gt;&lt;wsp:rsid wsp:val=&quot;0037307D&quot;/&gt;&lt;wsp:rsid wsp:val=&quot;00373F15&quot;/&gt;&lt;wsp:rsid wsp:val=&quot;003746B3&quot;/&gt;&lt;wsp:rsid wsp:val=&quot;00381567&quot;/&gt;&lt;wsp:rsid wsp:val=&quot;00382CBE&quot;/&gt;&lt;wsp:rsid wsp:val=&quot;00385048&quot;/&gt;&lt;wsp:rsid wsp:val=&quot;00391E1B&quot;/&gt;&lt;wsp:rsid wsp:val=&quot;00394257&quot;/&gt;&lt;wsp:rsid wsp:val=&quot;00394402&quot;/&gt;&lt;wsp:rsid wsp:val=&quot;00394EDF&quot;/&gt;&lt;wsp:rsid wsp:val=&quot;003A01BC&quot;/&gt;&lt;wsp:rsid wsp:val=&quot;003A24FA&quot;/&gt;&lt;wsp:rsid wsp:val=&quot;003B031D&quot;/&gt;&lt;wsp:rsid wsp:val=&quot;003B03EE&quot;/&gt;&lt;wsp:rsid wsp:val=&quot;003B1472&quot;/&gt;&lt;wsp:rsid wsp:val=&quot;003B7927&quot;/&gt;&lt;wsp:rsid wsp:val=&quot;003C02A6&quot;/&gt;&lt;wsp:rsid wsp:val=&quot;003C39F7&quot;/&gt;&lt;wsp:rsid wsp:val=&quot;003C6978&quot;/&gt;&lt;wsp:rsid wsp:val=&quot;003D15CB&quot;/&gt;&lt;wsp:rsid wsp:val=&quot;003D1782&quot;/&gt;&lt;wsp:rsid wsp:val=&quot;003D3457&quot;/&gt;&lt;wsp:rsid wsp:val=&quot;003D3DCA&quot;/&gt;&lt;wsp:rsid wsp:val=&quot;003D6674&quot;/&gt;&lt;wsp:rsid wsp:val=&quot;003D6769&quot;/&gt;&lt;wsp:rsid wsp:val=&quot;003E0301&quot;/&gt;&lt;wsp:rsid wsp:val=&quot;003E0422&quot;/&gt;&lt;wsp:rsid wsp:val=&quot;003F365B&quot;/&gt;&lt;wsp:rsid wsp:val=&quot;003F4C53&quot;/&gt;&lt;wsp:rsid wsp:val=&quot;003F63C1&quot;/&gt;&lt;wsp:rsid wsp:val=&quot;0040088F&quot;/&gt;&lt;wsp:rsid wsp:val=&quot;00402E09&quot;/&gt;&lt;wsp:rsid wsp:val=&quot;00403775&quot;/&gt;&lt;wsp:rsid wsp:val=&quot;00406EB8&quot;/&gt;&lt;wsp:rsid wsp:val=&quot;00411EAB&quot;/&gt;&lt;wsp:rsid wsp:val=&quot;00415195&quot;/&gt;&lt;wsp:rsid wsp:val=&quot;004270D1&quot;/&gt;&lt;wsp:rsid wsp:val=&quot;004309DF&quot;/&gt;&lt;wsp:rsid wsp:val=&quot;0043187E&quot;/&gt;&lt;wsp:rsid wsp:val=&quot;00433787&quot;/&gt;&lt;wsp:rsid wsp:val=&quot;00436210&quot;/&gt;&lt;wsp:rsid wsp:val=&quot;00436AEC&quot;/&gt;&lt;wsp:rsid wsp:val=&quot;00442A2C&quot;/&gt;&lt;wsp:rsid wsp:val=&quot;004503EC&quot;/&gt;&lt;wsp:rsid wsp:val=&quot;00452500&quot;/&gt;&lt;wsp:rsid wsp:val=&quot;00452D5E&quot;/&gt;&lt;wsp:rsid wsp:val=&quot;004537F6&quot;/&gt;&lt;wsp:rsid wsp:val=&quot;0045380C&quot;/&gt;&lt;wsp:rsid wsp:val=&quot;004562BC&quot;/&gt;&lt;wsp:rsid wsp:val=&quot;00465F64&quot;/&gt;&lt;wsp:rsid wsp:val=&quot;00473ABF&quot;/&gt;&lt;wsp:rsid wsp:val=&quot;004748BE&quot;/&gt;&lt;wsp:rsid wsp:val=&quot;00476B0F&quot;/&gt;&lt;wsp:rsid wsp:val=&quot;00477BC6&quot;/&gt;&lt;wsp:rsid wsp:val=&quot;0048210E&quot;/&gt;&lt;wsp:rsid wsp:val=&quot;00485C49&quot;/&gt;&lt;wsp:rsid wsp:val=&quot;00487DB1&quot;/&gt;&lt;wsp:rsid wsp:val=&quot;00490F4D&quot;/&gt;&lt;wsp:rsid wsp:val=&quot;00491E80&quot;/&gt;&lt;wsp:rsid wsp:val=&quot;00492255&quot;/&gt;&lt;wsp:rsid wsp:val=&quot;00496238&quot;/&gt;&lt;wsp:rsid wsp:val=&quot;00496359&quot;/&gt;&lt;wsp:rsid wsp:val=&quot;004A02D5&quot;/&gt;&lt;wsp:rsid wsp:val=&quot;004A03B0&quot;/&gt;&lt;wsp:rsid wsp:val=&quot;004A082B&quot;/&gt;&lt;wsp:rsid wsp:val=&quot;004A46D4&quot;/&gt;&lt;wsp:rsid wsp:val=&quot;004A5F62&quot;/&gt;&lt;wsp:rsid wsp:val=&quot;004A62A8&quot;/&gt;&lt;wsp:rsid wsp:val=&quot;004A66EF&quot;/&gt;&lt;wsp:rsid wsp:val=&quot;004A6D17&quot;/&gt;&lt;wsp:rsid wsp:val=&quot;004B275D&quot;/&gt;&lt;wsp:rsid wsp:val=&quot;004B3A61&quot;/&gt;&lt;wsp:rsid wsp:val=&quot;004B7618&quot;/&gt;&lt;wsp:rsid wsp:val=&quot;004C51EB&quot;/&gt;&lt;wsp:rsid wsp:val=&quot;004C656C&quot;/&gt;&lt;wsp:rsid wsp:val=&quot;004D4690&quot;/&gt;&lt;wsp:rsid wsp:val=&quot;004D5A29&quot;/&gt;&lt;wsp:rsid wsp:val=&quot;004D77F0&quot;/&gt;&lt;wsp:rsid wsp:val=&quot;004E35F5&quot;/&gt;&lt;wsp:rsid wsp:val=&quot;004E556C&quot;/&gt;&lt;wsp:rsid wsp:val=&quot;004F59CA&quot;/&gt;&lt;wsp:rsid wsp:val=&quot;00500A20&quot;/&gt;&lt;wsp:rsid wsp:val=&quot;00504760&quot;/&gt;&lt;wsp:rsid wsp:val=&quot;005067CA&quot;/&gt;&lt;wsp:rsid wsp:val=&quot;00507283&quot;/&gt;&lt;wsp:rsid wsp:val=&quot;00510658&quot;/&gt;&lt;wsp:rsid wsp:val=&quot;00521180&quot;/&gt;&lt;wsp:rsid wsp:val=&quot;00522892&quot;/&gt;&lt;wsp:rsid wsp:val=&quot;0053178F&quot;/&gt;&lt;wsp:rsid wsp:val=&quot;00533390&quot;/&gt;&lt;wsp:rsid wsp:val=&quot;00542D6B&quot;/&gt;&lt;wsp:rsid wsp:val=&quot;00547DDA&quot;/&gt;&lt;wsp:rsid wsp:val=&quot;00550E37&quot;/&gt;&lt;wsp:rsid wsp:val=&quot;0055286B&quot;/&gt;&lt;wsp:rsid wsp:val=&quot;0055360B&quot;/&gt;&lt;wsp:rsid wsp:val=&quot;005614C4&quot;/&gt;&lt;wsp:rsid wsp:val=&quot;00562430&quot;/&gt;&lt;wsp:rsid wsp:val=&quot;00562471&quot;/&gt;&lt;wsp:rsid wsp:val=&quot;005625CB&quot;/&gt;&lt;wsp:rsid wsp:val=&quot;00563CE5&quot;/&gt;&lt;wsp:rsid wsp:val=&quot;0056665F&quot;/&gt;&lt;wsp:rsid wsp:val=&quot;005717BF&quot;/&gt;&lt;wsp:rsid wsp:val=&quot;00574D3F&quot;/&gt;&lt;wsp:rsid wsp:val=&quot;00576B30&quot;/&gt;&lt;wsp:rsid wsp:val=&quot;00583DE9&quot;/&gt;&lt;wsp:rsid wsp:val=&quot;00584A39&quot;/&gt;&lt;wsp:rsid wsp:val=&quot;00595B51&quot;/&gt;&lt;wsp:rsid wsp:val=&quot;005A04ED&quot;/&gt;&lt;wsp:rsid wsp:val=&quot;005A0755&quot;/&gt;&lt;wsp:rsid wsp:val=&quot;005A67FC&quot;/&gt;&lt;wsp:rsid wsp:val=&quot;005B3E66&quot;/&gt;&lt;wsp:rsid wsp:val=&quot;005B4E7E&quot;/&gt;&lt;wsp:rsid wsp:val=&quot;005B50F3&quot;/&gt;&lt;wsp:rsid wsp:val=&quot;005C1A48&quot;/&gt;&lt;wsp:rsid wsp:val=&quot;005C6EF1&quot;/&gt;&lt;wsp:rsid wsp:val=&quot;005D360A&quot;/&gt;&lt;wsp:rsid wsp:val=&quot;005D378E&quot;/&gt;&lt;wsp:rsid wsp:val=&quot;005D3849&quot;/&gt;&lt;wsp:rsid wsp:val=&quot;005D4C29&quot;/&gt;&lt;wsp:rsid wsp:val=&quot;005E0599&quot;/&gt;&lt;wsp:rsid wsp:val=&quot;005E3B8E&quot;/&gt;&lt;wsp:rsid wsp:val=&quot;005E4C40&quot;/&gt;&lt;wsp:rsid wsp:val=&quot;005E7043&quot;/&gt;&lt;wsp:rsid wsp:val=&quot;005F086A&quot;/&gt;&lt;wsp:rsid wsp:val=&quot;005F21CC&quot;/&gt;&lt;wsp:rsid wsp:val=&quot;005F3900&quot;/&gt;&lt;wsp:rsid wsp:val=&quot;005F50F5&quot;/&gt;&lt;wsp:rsid wsp:val=&quot;0060306E&quot;/&gt;&lt;wsp:rsid wsp:val=&quot;0060704E&quot;/&gt;&lt;wsp:rsid wsp:val=&quot;006079B5&quot;/&gt;&lt;wsp:rsid wsp:val=&quot;006137BA&quot;/&gt;&lt;wsp:rsid wsp:val=&quot;00613F07&quot;/&gt;&lt;wsp:rsid wsp:val=&quot;006141FF&quot;/&gt;&lt;wsp:rsid wsp:val=&quot;00621230&quot;/&gt;&lt;wsp:rsid wsp:val=&quot;006231E5&quot;/&gt;&lt;wsp:rsid wsp:val=&quot;006321E9&quot;/&gt;&lt;wsp:rsid wsp:val=&quot;00637B61&quot;/&gt;&lt;wsp:rsid wsp:val=&quot;00644F35&quot;/&gt;&lt;wsp:rsid wsp:val=&quot;00652556&quot;/&gt;&lt;wsp:rsid wsp:val=&quot;00654C35&quot;/&gt;&lt;wsp:rsid wsp:val=&quot;0065510E&quot;/&gt;&lt;wsp:rsid wsp:val=&quot;0066448C&quot;/&gt;&lt;wsp:rsid wsp:val=&quot;00664BA8&quot;/&gt;&lt;wsp:rsid wsp:val=&quot;006650C3&quot;/&gt;&lt;wsp:rsid wsp:val=&quot;00677EC9&quot;/&gt;&lt;wsp:rsid wsp:val=&quot;0068026E&quot;/&gt;&lt;wsp:rsid wsp:val=&quot;00683171&quot;/&gt;&lt;wsp:rsid wsp:val=&quot;00684B8F&quot;/&gt;&lt;wsp:rsid wsp:val=&quot;00687F1F&quot;/&gt;&lt;wsp:rsid wsp:val=&quot;006909ED&quot;/&gt;&lt;wsp:rsid wsp:val=&quot;0069369B&quot;/&gt;&lt;wsp:rsid wsp:val=&quot;00694939&quot;/&gt;&lt;wsp:rsid wsp:val=&quot;006968BD&quot;/&gt;&lt;wsp:rsid wsp:val=&quot;006A1085&quot;/&gt;&lt;wsp:rsid wsp:val=&quot;006A1363&quot;/&gt;&lt;wsp:rsid wsp:val=&quot;006A2D43&quot;/&gt;&lt;wsp:rsid wsp:val=&quot;006A315A&quot;/&gt;&lt;wsp:rsid wsp:val=&quot;006A5B34&quot;/&gt;&lt;wsp:rsid wsp:val=&quot;006B01D0&quot;/&gt;&lt;wsp:rsid wsp:val=&quot;006B13A0&quot;/&gt;&lt;wsp:rsid wsp:val=&quot;006B2B5C&quot;/&gt;&lt;wsp:rsid wsp:val=&quot;006B3B26&quot;/&gt;&lt;wsp:rsid wsp:val=&quot;006B4B96&quot;/&gt;&lt;wsp:rsid wsp:val=&quot;006B5BE3&quot;/&gt;&lt;wsp:rsid wsp:val=&quot;006C0A9F&quot;/&gt;&lt;wsp:rsid wsp:val=&quot;006C119A&quot;/&gt;&lt;wsp:rsid wsp:val=&quot;006C1B7C&quot;/&gt;&lt;wsp:rsid wsp:val=&quot;006C3B79&quot;/&gt;&lt;wsp:rsid wsp:val=&quot;006C5C7B&quot;/&gt;&lt;wsp:rsid wsp:val=&quot;006D430D&quot;/&gt;&lt;wsp:rsid wsp:val=&quot;006D4EAD&quot;/&gt;&lt;wsp:rsid wsp:val=&quot;006D5952&quot;/&gt;&lt;wsp:rsid wsp:val=&quot;006D741F&quot;/&gt;&lt;wsp:rsid wsp:val=&quot;006E2F64&quot;/&gt;&lt;wsp:rsid wsp:val=&quot;006E5843&quot;/&gt;&lt;wsp:rsid wsp:val=&quot;006F3F4D&quot;/&gt;&lt;wsp:rsid wsp:val=&quot;006F6B9F&quot;/&gt;&lt;wsp:rsid wsp:val=&quot;006F74D3&quot;/&gt;&lt;wsp:rsid wsp:val=&quot;007001C3&quot;/&gt;&lt;wsp:rsid wsp:val=&quot;00702C69&quot;/&gt;&lt;wsp:rsid wsp:val=&quot;00702E26&quot;/&gt;&lt;wsp:rsid wsp:val=&quot;0070346C&quot;/&gt;&lt;wsp:rsid wsp:val=&quot;00703618&quot;/&gt;&lt;wsp:rsid wsp:val=&quot;00704B10&quot;/&gt;&lt;wsp:rsid wsp:val=&quot;00706AA5&quot;/&gt;&lt;wsp:rsid wsp:val=&quot;00707D22&quot;/&gt;&lt;wsp:rsid wsp:val=&quot;007149FE&quot;/&gt;&lt;wsp:rsid wsp:val=&quot;00714CEF&quot;/&gt;&lt;wsp:rsid wsp:val=&quot;00716428&quot;/&gt;&lt;wsp:rsid wsp:val=&quot;00720BEF&quot;/&gt;&lt;wsp:rsid wsp:val=&quot;00723D69&quot;/&gt;&lt;wsp:rsid wsp:val=&quot;00724E44&quot;/&gt;&lt;wsp:rsid wsp:val=&quot;00725FA3&quot;/&gt;&lt;wsp:rsid wsp:val=&quot;00734C60&quot;/&gt;&lt;wsp:rsid wsp:val=&quot;00736383&quot;/&gt;&lt;wsp:rsid wsp:val=&quot;007366AA&quot;/&gt;&lt;wsp:rsid wsp:val=&quot;0073692A&quot;/&gt;&lt;wsp:rsid wsp:val=&quot;007371CF&quot;/&gt;&lt;wsp:rsid wsp:val=&quot;007433B7&quot;/&gt;&lt;wsp:rsid wsp:val=&quot;00746AE2&quot;/&gt;&lt;wsp:rsid wsp:val=&quot;007523D3&quot;/&gt;&lt;wsp:rsid wsp:val=&quot;00756C9D&quot;/&gt;&lt;wsp:rsid wsp:val=&quot;00762DAD&quot;/&gt;&lt;wsp:rsid wsp:val=&quot;00763051&quot;/&gt;&lt;wsp:rsid wsp:val=&quot;007647D9&quot;/&gt;&lt;wsp:rsid wsp:val=&quot;00765166&quot;/&gt;&lt;wsp:rsid wsp:val=&quot;00770119&quot;/&gt;&lt;wsp:rsid wsp:val=&quot;007718B2&quot;/&gt;&lt;wsp:rsid wsp:val=&quot;007745D5&quot;/&gt;&lt;wsp:rsid wsp:val=&quot;00776F4B&quot;/&gt;&lt;wsp:rsid wsp:val=&quot;0077756B&quot;/&gt;&lt;wsp:rsid wsp:val=&quot;00781182&quot;/&gt;&lt;wsp:rsid wsp:val=&quot;00781D13&quot;/&gt;&lt;wsp:rsid wsp:val=&quot;0078238F&quot;/&gt;&lt;wsp:rsid wsp:val=&quot;007829C7&quot;/&gt;&lt;wsp:rsid wsp:val=&quot;0078715D&quot;/&gt;&lt;wsp:rsid wsp:val=&quot;0078717E&quot;/&gt;&lt;wsp:rsid wsp:val=&quot;00787487&quot;/&gt;&lt;wsp:rsid wsp:val=&quot;00790CCA&quot;/&gt;&lt;wsp:rsid wsp:val=&quot;00792DF8&quot;/&gt;&lt;wsp:rsid wsp:val=&quot;00793936&quot;/&gt;&lt;wsp:rsid wsp:val=&quot;0079407B&quot;/&gt;&lt;wsp:rsid wsp:val=&quot;00795569&quot;/&gt;&lt;wsp:rsid wsp:val=&quot;0079724A&quot;/&gt;&lt;wsp:rsid wsp:val=&quot;007974B0&quot;/&gt;&lt;wsp:rsid wsp:val=&quot;007A31E9&quot;/&gt;&lt;wsp:rsid wsp:val=&quot;007B24C0&quot;/&gt;&lt;wsp:rsid wsp:val=&quot;007B4610&quot;/&gt;&lt;wsp:rsid wsp:val=&quot;007B4AB5&quot;/&gt;&lt;wsp:rsid wsp:val=&quot;007C2CAB&quot;/&gt;&lt;wsp:rsid wsp:val=&quot;007C3E6A&quot;/&gt;&lt;wsp:rsid wsp:val=&quot;007C50F3&quot;/&gt;&lt;wsp:rsid wsp:val=&quot;007D1E71&quot;/&gt;&lt;wsp:rsid wsp:val=&quot;007D32FC&quot;/&gt;&lt;wsp:rsid wsp:val=&quot;007D3A88&quot;/&gt;&lt;wsp:rsid wsp:val=&quot;007D3A95&quot;/&gt;&lt;wsp:rsid wsp:val=&quot;007E0CCC&quot;/&gt;&lt;wsp:rsid wsp:val=&quot;007E1969&quot;/&gt;&lt;wsp:rsid wsp:val=&quot;007E1C08&quot;/&gt;&lt;wsp:rsid wsp:val=&quot;007E4934&quot;/&gt;&lt;wsp:rsid wsp:val=&quot;007E69D7&quot;/&gt;&lt;wsp:rsid wsp:val=&quot;007F00E2&quot;/&gt;&lt;wsp:rsid wsp:val=&quot;007F0185&quot;/&gt;&lt;wsp:rsid wsp:val=&quot;007F04E3&quot;/&gt;&lt;wsp:rsid wsp:val=&quot;007F15E2&quot;/&gt;&lt;wsp:rsid wsp:val=&quot;007F2408&quot;/&gt;&lt;wsp:rsid wsp:val=&quot;007F3857&quot;/&gt;&lt;wsp:rsid wsp:val=&quot;007F6A4D&quot;/&gt;&lt;wsp:rsid wsp:val=&quot;00807C47&quot;/&gt;&lt;wsp:rsid wsp:val=&quot;0081073E&quot;/&gt;&lt;wsp:rsid wsp:val=&quot;00812C0D&quot;/&gt;&lt;wsp:rsid wsp:val=&quot;00812DF2&quot;/&gt;&lt;wsp:rsid wsp:val=&quot;00820340&quot;/&gt;&lt;wsp:rsid wsp:val=&quot;00824172&quot;/&gt;&lt;wsp:rsid wsp:val=&quot;008252C4&quot;/&gt;&lt;wsp:rsid wsp:val=&quot;00826084&quot;/&gt;&lt;wsp:rsid wsp:val=&quot;008262DF&quot;/&gt;&lt;wsp:rsid wsp:val=&quot;00830165&quot;/&gt;&lt;wsp:rsid wsp:val=&quot;00833D39&quot;/&gt;&lt;wsp:rsid wsp:val=&quot;00835128&quot;/&gt;&lt;wsp:rsid wsp:val=&quot;0083760D&quot;/&gt;&lt;wsp:rsid wsp:val=&quot;00840CF3&quot;/&gt;&lt;wsp:rsid wsp:val=&quot;00843001&quot;/&gt;&lt;wsp:rsid wsp:val=&quot;008471E7&quot;/&gt;&lt;wsp:rsid wsp:val=&quot;008478AC&quot;/&gt;&lt;wsp:rsid wsp:val=&quot;00851DD2&quot;/&gt;&lt;wsp:rsid wsp:val=&quot;00852BC6&quot;/&gt;&lt;wsp:rsid wsp:val=&quot;00854D19&quot;/&gt;&lt;wsp:rsid wsp:val=&quot;00855EC2&quot;/&gt;&lt;wsp:rsid wsp:val=&quot;0086137F&quot;/&gt;&lt;wsp:rsid wsp:val=&quot;00864AB5&quot;/&gt;&lt;wsp:rsid wsp:val=&quot;00865803&quot;/&gt;&lt;wsp:rsid wsp:val=&quot;00870E69&quot;/&gt;&lt;wsp:rsid wsp:val=&quot;00871A06&quot;/&gt;&lt;wsp:rsid wsp:val=&quot;00876BC3&quot;/&gt;&lt;wsp:rsid wsp:val=&quot;00877A31&quot;/&gt;&lt;wsp:rsid wsp:val=&quot;008841D4&quot;/&gt;&lt;wsp:rsid wsp:val=&quot;0088617F&quot;/&gt;&lt;wsp:rsid wsp:val=&quot;00890ACE&quot;/&gt;&lt;wsp:rsid wsp:val=&quot;008930B0&quot;/&gt;&lt;wsp:rsid wsp:val=&quot;008931F2&quot;/&gt;&lt;wsp:rsid wsp:val=&quot;0089440E&quot;/&gt;&lt;wsp:rsid wsp:val=&quot;008954A1&quot;/&gt;&lt;wsp:rsid wsp:val=&quot;008A0389&quot;/&gt;&lt;wsp:rsid wsp:val=&quot;008A3E09&quot;/&gt;&lt;wsp:rsid wsp:val=&quot;008A4C4D&quot;/&gt;&lt;wsp:rsid wsp:val=&quot;008A4E5F&quot;/&gt;&lt;wsp:rsid wsp:val=&quot;008A6539&quot;/&gt;&lt;wsp:rsid wsp:val=&quot;008A6968&quot;/&gt;&lt;wsp:rsid wsp:val=&quot;008B125A&quot;/&gt;&lt;wsp:rsid wsp:val=&quot;008B39ED&quot;/&gt;&lt;wsp:rsid wsp:val=&quot;008B6479&quot;/&gt;&lt;wsp:rsid wsp:val=&quot;008B69A7&quot;/&gt;&lt;wsp:rsid wsp:val=&quot;008C5FFF&quot;/&gt;&lt;wsp:rsid wsp:val=&quot;008C7805&quot;/&gt;&lt;wsp:rsid wsp:val=&quot;008D0E22&quot;/&gt;&lt;wsp:rsid wsp:val=&quot;008D32F8&quot;/&gt;&lt;wsp:rsid wsp:val=&quot;008D5C06&quot;/&gt;&lt;wsp:rsid wsp:val=&quot;008E01C2&quot;/&gt;&lt;wsp:rsid wsp:val=&quot;008E0F0A&quot;/&gt;&lt;wsp:rsid wsp:val=&quot;008E1B14&quot;/&gt;&lt;wsp:rsid wsp:val=&quot;008E55FA&quot;/&gt;&lt;wsp:rsid wsp:val=&quot;008E5CD7&quot;/&gt;&lt;wsp:rsid wsp:val=&quot;008E5F99&quot;/&gt;&lt;wsp:rsid wsp:val=&quot;008F17CD&quot;/&gt;&lt;wsp:rsid wsp:val=&quot;008F3918&quot;/&gt;&lt;wsp:rsid wsp:val=&quot;008F6D04&quot;/&gt;&lt;wsp:rsid wsp:val=&quot;008F7423&quot;/&gt;&lt;wsp:rsid wsp:val=&quot;008F78D6&quot;/&gt;&lt;wsp:rsid wsp:val=&quot;00900504&quot;/&gt;&lt;wsp:rsid wsp:val=&quot;00901B59&quot;/&gt;&lt;wsp:rsid wsp:val=&quot;009039B9&quot;/&gt;&lt;wsp:rsid wsp:val=&quot;009045C0&quot;/&gt;&lt;wsp:rsid wsp:val=&quot;009052FC&quot;/&gt;&lt;wsp:rsid wsp:val=&quot;009108DA&quot;/&gt;&lt;wsp:rsid wsp:val=&quot;00910E50&quot;/&gt;&lt;wsp:rsid wsp:val=&quot;00911B8E&quot;/&gt;&lt;wsp:rsid wsp:val=&quot;0091305F&quot;/&gt;&lt;wsp:rsid wsp:val=&quot;009211B4&quot;/&gt;&lt;wsp:rsid wsp:val=&quot;0092351D&quot;/&gt;&lt;wsp:rsid wsp:val=&quot;009264CF&quot;/&gt;&lt;wsp:rsid wsp:val=&quot;009316D8&quot;/&gt;&lt;wsp:rsid wsp:val=&quot;00935B0B&quot;/&gt;&lt;wsp:rsid wsp:val=&quot;009404EE&quot;/&gt;&lt;wsp:rsid wsp:val=&quot;00940CAB&quot;/&gt;&lt;wsp:rsid wsp:val=&quot;00942768&quot;/&gt;&lt;wsp:rsid wsp:val=&quot;00942BCD&quot;/&gt;&lt;wsp:rsid wsp:val=&quot;00947849&quot;/&gt;&lt;wsp:rsid wsp:val=&quot;00950EB3&quot;/&gt;&lt;wsp:rsid wsp:val=&quot;00951013&quot;/&gt;&lt;wsp:rsid wsp:val=&quot;009517F9&quot;/&gt;&lt;wsp:rsid wsp:val=&quot;009527AF&quot;/&gt;&lt;wsp:rsid wsp:val=&quot;00953B26&quot;/&gt;&lt;wsp:rsid wsp:val=&quot;00953C18&quot;/&gt;&lt;wsp:rsid wsp:val=&quot;00954063&quot;/&gt;&lt;wsp:rsid wsp:val=&quot;00954637&quot;/&gt;&lt;wsp:rsid wsp:val=&quot;00954EB0&quot;/&gt;&lt;wsp:rsid wsp:val=&quot;00956B31&quot;/&gt;&lt;wsp:rsid wsp:val=&quot;00960707&quot;/&gt;&lt;wsp:rsid wsp:val=&quot;00966E07&quot;/&gt;&lt;wsp:rsid wsp:val=&quot;00973E40&quot;/&gt;&lt;wsp:rsid wsp:val=&quot;009749E7&quot;/&gt;&lt;wsp:rsid wsp:val=&quot;00982732&quot;/&gt;&lt;wsp:rsid wsp:val=&quot;009827FC&quot;/&gt;&lt;wsp:rsid wsp:val=&quot;009847F1&quot;/&gt;&lt;wsp:rsid wsp:val=&quot;00986711&quot;/&gt;&lt;wsp:rsid wsp:val=&quot;0099114B&quot;/&gt;&lt;wsp:rsid wsp:val=&quot;00992728&quot;/&gt;&lt;wsp:rsid wsp:val=&quot;00994F7D&quot;/&gt;&lt;wsp:rsid wsp:val=&quot;009959E1&quot;/&gt;&lt;wsp:rsid wsp:val=&quot;009A3671&quot;/&gt;&lt;wsp:rsid wsp:val=&quot;009B7182&quot;/&gt;&lt;wsp:rsid wsp:val=&quot;009C0B27&quot;/&gt;&lt;wsp:rsid wsp:val=&quot;009C32F8&quot;/&gt;&lt;wsp:rsid wsp:val=&quot;009C3726&quot;/&gt;&lt;wsp:rsid wsp:val=&quot;009C37FE&quot;/&gt;&lt;wsp:rsid wsp:val=&quot;009C39B7&quot;/&gt;&lt;wsp:rsid wsp:val=&quot;009C44AF&quot;/&gt;&lt;wsp:rsid wsp:val=&quot;009C5655&quot;/&gt;&lt;wsp:rsid wsp:val=&quot;009C5CA2&quot;/&gt;&lt;wsp:rsid wsp:val=&quot;009D038A&quot;/&gt;&lt;wsp:rsid wsp:val=&quot;009D3B62&quot;/&gt;&lt;wsp:rsid wsp:val=&quot;009D4F4D&quot;/&gt;&lt;wsp:rsid wsp:val=&quot;009D63E8&quot;/&gt;&lt;wsp:rsid wsp:val=&quot;009E33C0&quot;/&gt;&lt;wsp:rsid wsp:val=&quot;009E3424&quot;/&gt;&lt;wsp:rsid wsp:val=&quot;009E3CA0&quot;/&gt;&lt;wsp:rsid wsp:val=&quot;009E5D95&quot;/&gt;&lt;wsp:rsid wsp:val=&quot;009E699D&quot;/&gt;&lt;wsp:rsid wsp:val=&quot;009E77D4&quot;/&gt;&lt;wsp:rsid wsp:val=&quot;009E7B53&quot;/&gt;&lt;wsp:rsid wsp:val=&quot;009E7D9E&quot;/&gt;&lt;wsp:rsid wsp:val=&quot;009F20FB&quot;/&gt;&lt;wsp:rsid wsp:val=&quot;009F5281&quot;/&gt;&lt;wsp:rsid wsp:val=&quot;009F60A6&quot;/&gt;&lt;wsp:rsid wsp:val=&quot;00A01A32&quot;/&gt;&lt;wsp:rsid wsp:val=&quot;00A027B5&quot;/&gt;&lt;wsp:rsid wsp:val=&quot;00A02C76&quot;/&gt;&lt;wsp:rsid wsp:val=&quot;00A069A6&quot;/&gt;&lt;wsp:rsid wsp:val=&quot;00A11143&quot;/&gt;&lt;wsp:rsid wsp:val=&quot;00A11DA1&quot;/&gt;&lt;wsp:rsid wsp:val=&quot;00A14C74&quot;/&gt;&lt;wsp:rsid wsp:val=&quot;00A2282B&quot;/&gt;&lt;wsp:rsid wsp:val=&quot;00A262F4&quot;/&gt;&lt;wsp:rsid wsp:val=&quot;00A30A12&quot;/&gt;&lt;wsp:rsid wsp:val=&quot;00A36343&quot;/&gt;&lt;wsp:rsid wsp:val=&quot;00A40147&quot;/&gt;&lt;wsp:rsid wsp:val=&quot;00A40E66&quot;/&gt;&lt;wsp:rsid wsp:val=&quot;00A422C7&quot;/&gt;&lt;wsp:rsid wsp:val=&quot;00A42EA0&quot;/&gt;&lt;wsp:rsid wsp:val=&quot;00A43E22&quot;/&gt;&lt;wsp:rsid wsp:val=&quot;00A44A5E&quot;/&gt;&lt;wsp:rsid wsp:val=&quot;00A46B3B&quot;/&gt;&lt;wsp:rsid wsp:val=&quot;00A57161&quot;/&gt;&lt;wsp:rsid wsp:val=&quot;00A62FFB&quot;/&gt;&lt;wsp:rsid wsp:val=&quot;00A6461E&quot;/&gt;&lt;wsp:rsid wsp:val=&quot;00A64F5A&quot;/&gt;&lt;wsp:rsid wsp:val=&quot;00A66EAC&quot;/&gt;&lt;wsp:rsid wsp:val=&quot;00A700F3&quot;/&gt;&lt;wsp:rsid wsp:val=&quot;00A71F10&quot;/&gt;&lt;wsp:rsid wsp:val=&quot;00A748E3&quot;/&gt;&lt;wsp:rsid wsp:val=&quot;00A76E85&quot;/&gt;&lt;wsp:rsid wsp:val=&quot;00A779A1&quot;/&gt;&lt;wsp:rsid wsp:val=&quot;00A80593&quot;/&gt;&lt;wsp:rsid wsp:val=&quot;00A8156B&quot;/&gt;&lt;wsp:rsid wsp:val=&quot;00A821AC&quot;/&gt;&lt;wsp:rsid wsp:val=&quot;00A825A3&quot;/&gt;&lt;wsp:rsid wsp:val=&quot;00A83407&quot;/&gt;&lt;wsp:rsid wsp:val=&quot;00A83FE2&quot;/&gt;&lt;wsp:rsid wsp:val=&quot;00A845A7&quot;/&gt;&lt;wsp:rsid wsp:val=&quot;00A85193&quot;/&gt;&lt;wsp:rsid wsp:val=&quot;00A858AC&quot;/&gt;&lt;wsp:rsid wsp:val=&quot;00A868ED&quot;/&gt;&lt;wsp:rsid wsp:val=&quot;00A872DF&quot;/&gt;&lt;wsp:rsid wsp:val=&quot;00A92F00&quot;/&gt;&lt;wsp:rsid wsp:val=&quot;00A936A3&quot;/&gt;&lt;wsp:rsid wsp:val=&quot;00AA05AD&quot;/&gt;&lt;wsp:rsid wsp:val=&quot;00AA3D13&quot;/&gt;&lt;wsp:rsid wsp:val=&quot;00AA4ED5&quot;/&gt;&lt;wsp:rsid wsp:val=&quot;00AB28F0&quot;/&gt;&lt;wsp:rsid wsp:val=&quot;00AB4F91&quot;/&gt;&lt;wsp:rsid wsp:val=&quot;00AC1E3E&quot;/&gt;&lt;wsp:rsid wsp:val=&quot;00AC22B4&quot;/&gt;&lt;wsp:rsid wsp:val=&quot;00AC3B41&quot;/&gt;&lt;wsp:rsid wsp:val=&quot;00AC60EF&quot;/&gt;&lt;wsp:rsid wsp:val=&quot;00AD0646&quot;/&gt;&lt;wsp:rsid wsp:val=&quot;00AE413D&quot;/&gt;&lt;wsp:rsid wsp:val=&quot;00AF1730&quot;/&gt;&lt;wsp:rsid wsp:val=&quot;00AF3C34&quot;/&gt;&lt;wsp:rsid wsp:val=&quot;00AF3C7B&quot;/&gt;&lt;wsp:rsid wsp:val=&quot;00AF3EB0&quot;/&gt;&lt;wsp:rsid wsp:val=&quot;00AF3F43&quot;/&gt;&lt;wsp:rsid wsp:val=&quot;00AF4123&quot;/&gt;&lt;wsp:rsid wsp:val=&quot;00AF49CC&quot;/&gt;&lt;wsp:rsid wsp:val=&quot;00AF604E&quot;/&gt;&lt;wsp:rsid wsp:val=&quot;00B02ECA&quot;/&gt;&lt;wsp:rsid wsp:val=&quot;00B04D21&quot;/&gt;&lt;wsp:rsid wsp:val=&quot;00B0500F&quot;/&gt;&lt;wsp:rsid wsp:val=&quot;00B05FCD&quot;/&gt;&lt;wsp:rsid wsp:val=&quot;00B068AB&quot;/&gt;&lt;wsp:rsid wsp:val=&quot;00B06E78&quot;/&gt;&lt;wsp:rsid wsp:val=&quot;00B110F0&quot;/&gt;&lt;wsp:rsid wsp:val=&quot;00B11187&quot;/&gt;&lt;wsp:rsid wsp:val=&quot;00B1396B&quot;/&gt;&lt;wsp:rsid wsp:val=&quot;00B15452&quot;/&gt;&lt;wsp:rsid wsp:val=&quot;00B36D67&quot;/&gt;&lt;wsp:rsid wsp:val=&quot;00B41905&quot;/&gt;&lt;wsp:rsid wsp:val=&quot;00B42A02&quot;/&gt;&lt;wsp:rsid wsp:val=&quot;00B43AD7&quot;/&gt;&lt;wsp:rsid wsp:val=&quot;00B4429E&quot;/&gt;&lt;wsp:rsid wsp:val=&quot;00B459CE&quot;/&gt;&lt;wsp:rsid wsp:val=&quot;00B50E7E&quot;/&gt;&lt;wsp:rsid wsp:val=&quot;00B50EC1&quot;/&gt;&lt;wsp:rsid wsp:val=&quot;00B5532F&quot;/&gt;&lt;wsp:rsid wsp:val=&quot;00B55783&quot;/&gt;&lt;wsp:rsid wsp:val=&quot;00B55DAF&quot;/&gt;&lt;wsp:rsid wsp:val=&quot;00B56F8A&quot;/&gt;&lt;wsp:rsid wsp:val=&quot;00B57D29&quot;/&gt;&lt;wsp:rsid wsp:val=&quot;00B6579A&quot;/&gt;&lt;wsp:rsid wsp:val=&quot;00B66B49&quot;/&gt;&lt;wsp:rsid wsp:val=&quot;00B71208&quot;/&gt;&lt;wsp:rsid wsp:val=&quot;00B72B8F&quot;/&gt;&lt;wsp:rsid wsp:val=&quot;00B74356&quot;/&gt;&lt;wsp:rsid wsp:val=&quot;00B74FFD&quot;/&gt;&lt;wsp:rsid wsp:val=&quot;00B8100C&quot;/&gt;&lt;wsp:rsid wsp:val=&quot;00B82691&quot;/&gt;&lt;wsp:rsid wsp:val=&quot;00B82F6B&quot;/&gt;&lt;wsp:rsid wsp:val=&quot;00B83CAA&quot;/&gt;&lt;wsp:rsid wsp:val=&quot;00B84553&quot;/&gt;&lt;wsp:rsid wsp:val=&quot;00B851B2&quot;/&gt;&lt;wsp:rsid wsp:val=&quot;00B90CEF&quot;/&gt;&lt;wsp:rsid wsp:val=&quot;00B94D69&quot;/&gt;&lt;wsp:rsid wsp:val=&quot;00BA1D4F&quot;/&gt;&lt;wsp:rsid wsp:val=&quot;00BA651E&quot;/&gt;&lt;wsp:rsid wsp:val=&quot;00BA7213&quot;/&gt;&lt;wsp:rsid wsp:val=&quot;00BB1E66&quot;/&gt;&lt;wsp:rsid wsp:val=&quot;00BB238D&quot;/&gt;&lt;wsp:rsid wsp:val=&quot;00BB346A&quot;/&gt;&lt;wsp:rsid wsp:val=&quot;00BB4685&quot;/&gt;&lt;wsp:rsid wsp:val=&quot;00BB62D4&quot;/&gt;&lt;wsp:rsid wsp:val=&quot;00BB7353&quot;/&gt;&lt;wsp:rsid wsp:val=&quot;00BC083D&quot;/&gt;&lt;wsp:rsid wsp:val=&quot;00BC2D94&quot;/&gt;&lt;wsp:rsid wsp:val=&quot;00BC378C&quot;/&gt;&lt;wsp:rsid wsp:val=&quot;00BC43FE&quot;/&gt;&lt;wsp:rsid wsp:val=&quot;00BC589D&quot;/&gt;&lt;wsp:rsid wsp:val=&quot;00BC7DD8&quot;/&gt;&lt;wsp:rsid wsp:val=&quot;00BD68C2&quot;/&gt;&lt;wsp:rsid wsp:val=&quot;00BD78BB&quot;/&gt;&lt;wsp:rsid wsp:val=&quot;00BE16B4&quot;/&gt;&lt;wsp:rsid wsp:val=&quot;00BE3677&quot;/&gt;&lt;wsp:rsid wsp:val=&quot;00BE60D9&quot;/&gt;&lt;wsp:rsid wsp:val=&quot;00BF133E&quot;/&gt;&lt;wsp:rsid wsp:val=&quot;00BF13F4&quot;/&gt;&lt;wsp:rsid wsp:val=&quot;00BF3D11&quot;/&gt;&lt;wsp:rsid wsp:val=&quot;00BF3EFB&quot;/&gt;&lt;wsp:rsid wsp:val=&quot;00BF74AB&quot;/&gt;&lt;wsp:rsid wsp:val=&quot;00C00384&quot;/&gt;&lt;wsp:rsid wsp:val=&quot;00C03347&quot;/&gt;&lt;wsp:rsid wsp:val=&quot;00C1047B&quot;/&gt;&lt;wsp:rsid wsp:val=&quot;00C20BC4&quot;/&gt;&lt;wsp:rsid wsp:val=&quot;00C220D6&quot;/&gt;&lt;wsp:rsid wsp:val=&quot;00C23C20&quot;/&gt;&lt;wsp:rsid wsp:val=&quot;00C331DE&quot;/&gt;&lt;wsp:rsid wsp:val=&quot;00C356CF&quot;/&gt;&lt;wsp:rsid wsp:val=&quot;00C40A36&quot;/&gt;&lt;wsp:rsid wsp:val=&quot;00C425C6&quot;/&gt;&lt;wsp:rsid wsp:val=&quot;00C42862&quot;/&gt;&lt;wsp:rsid wsp:val=&quot;00C42A98&quot;/&gt;&lt;wsp:rsid wsp:val=&quot;00C45501&quot;/&gt;&lt;wsp:rsid wsp:val=&quot;00C460D6&quot;/&gt;&lt;wsp:rsid wsp:val=&quot;00C47463&quot;/&gt;&lt;wsp:rsid wsp:val=&quot;00C529BA&quot;/&gt;&lt;wsp:rsid wsp:val=&quot;00C54986&quot;/&gt;&lt;wsp:rsid wsp:val=&quot;00C56F15&quot;/&gt;&lt;wsp:rsid wsp:val=&quot;00C60E12&quot;/&gt;&lt;wsp:rsid wsp:val=&quot;00C6237A&quot;/&gt;&lt;wsp:rsid wsp:val=&quot;00C71B99&quot;/&gt;&lt;wsp:rsid wsp:val=&quot;00C72CB8&quot;/&gt;&lt;wsp:rsid wsp:val=&quot;00C730AC&quot;/&gt;&lt;wsp:rsid wsp:val=&quot;00C8006D&quot;/&gt;&lt;wsp:rsid wsp:val=&quot;00C81A63&quot;/&gt;&lt;wsp:rsid wsp:val=&quot;00C83435&quot;/&gt;&lt;wsp:rsid wsp:val=&quot;00C84BB2&quot;/&gt;&lt;wsp:rsid wsp:val=&quot;00C94AB1&quot;/&gt;&lt;wsp:rsid wsp:val=&quot;00C97998&quot;/&gt;&lt;wsp:rsid wsp:val=&quot;00CA4F12&quot;/&gt;&lt;wsp:rsid wsp:val=&quot;00CB2C4F&quot;/&gt;&lt;wsp:rsid wsp:val=&quot;00CB4714&quot;/&gt;&lt;wsp:rsid wsp:val=&quot;00CB695F&quot;/&gt;&lt;wsp:rsid wsp:val=&quot;00CC1459&quot;/&gt;&lt;wsp:rsid wsp:val=&quot;00CC2555&quot;/&gt;&lt;wsp:rsid wsp:val=&quot;00CC3529&quot;/&gt;&lt;wsp:rsid wsp:val=&quot;00CC4849&quot;/&gt;&lt;wsp:rsid wsp:val=&quot;00CC4B10&quot;/&gt;&lt;wsp:rsid wsp:val=&quot;00CC5816&quot;/&gt;&lt;wsp:rsid wsp:val=&quot;00CC7355&quot;/&gt;&lt;wsp:rsid wsp:val=&quot;00CD2B96&quot;/&gt;&lt;wsp:rsid wsp:val=&quot;00CD6BE6&quot;/&gt;&lt;wsp:rsid wsp:val=&quot;00CE0044&quot;/&gt;&lt;wsp:rsid wsp:val=&quot;00CE1987&quot;/&gt;&lt;wsp:rsid wsp:val=&quot;00CE1F95&quot;/&gt;&lt;wsp:rsid wsp:val=&quot;00CE4EBA&quot;/&gt;&lt;wsp:rsid wsp:val=&quot;00CE6ABA&quot;/&gt;&lt;wsp:rsid wsp:val=&quot;00CF112D&quot;/&gt;&lt;wsp:rsid wsp:val=&quot;00CF1A1D&quot;/&gt;&lt;wsp:rsid wsp:val=&quot;00CF31B5&quot;/&gt;&lt;wsp:rsid wsp:val=&quot;00CF37C2&quot;/&gt;&lt;wsp:rsid wsp:val=&quot;00CF5C00&quot;/&gt;&lt;wsp:rsid wsp:val=&quot;00CF6553&quot;/&gt;&lt;wsp:rsid wsp:val=&quot;00D0169B&quot;/&gt;&lt;wsp:rsid wsp:val=&quot;00D0293C&quot;/&gt;&lt;wsp:rsid wsp:val=&quot;00D06100&quot;/&gt;&lt;wsp:rsid wsp:val=&quot;00D0743F&quot;/&gt;&lt;wsp:rsid wsp:val=&quot;00D1458C&quot;/&gt;&lt;wsp:rsid wsp:val=&quot;00D213AA&quot;/&gt;&lt;wsp:rsid wsp:val=&quot;00D215D5&quot;/&gt;&lt;wsp:rsid wsp:val=&quot;00D25CCD&quot;/&gt;&lt;wsp:rsid wsp:val=&quot;00D3054B&quot;/&gt;&lt;wsp:rsid wsp:val=&quot;00D3504D&quot;/&gt;&lt;wsp:rsid wsp:val=&quot;00D42797&quot;/&gt;&lt;wsp:rsid wsp:val=&quot;00D511B9&quot;/&gt;&lt;wsp:rsid wsp:val=&quot;00D5139B&quot;/&gt;&lt;wsp:rsid wsp:val=&quot;00D5315C&quot;/&gt;&lt;wsp:rsid wsp:val=&quot;00D5466E&quot;/&gt;&lt;wsp:rsid wsp:val=&quot;00D572D5&quot;/&gt;&lt;wsp:rsid wsp:val=&quot;00D572D8&quot;/&gt;&lt;wsp:rsid wsp:val=&quot;00D6258C&quot;/&gt;&lt;wsp:rsid wsp:val=&quot;00D63945&quot;/&gt;&lt;wsp:rsid wsp:val=&quot;00D73D02&quot;/&gt;&lt;wsp:rsid wsp:val=&quot;00D73E93&quot;/&gt;&lt;wsp:rsid wsp:val=&quot;00D80390&quot;/&gt;&lt;wsp:rsid wsp:val=&quot;00D8098C&quot;/&gt;&lt;wsp:rsid wsp:val=&quot;00D837B8&quot;/&gt;&lt;wsp:rsid wsp:val=&quot;00D85138&quot;/&gt;&lt;wsp:rsid wsp:val=&quot;00D854E6&quot;/&gt;&lt;wsp:rsid wsp:val=&quot;00D85967&quot;/&gt;&lt;wsp:rsid wsp:val=&quot;00D86F01&quot;/&gt;&lt;wsp:rsid wsp:val=&quot;00D902A0&quot;/&gt;&lt;wsp:rsid wsp:val=&quot;00D92E2E&quot;/&gt;&lt;wsp:rsid wsp:val=&quot;00D939E1&quot;/&gt;&lt;wsp:rsid wsp:val=&quot;00D93C84&quot;/&gt;&lt;wsp:rsid wsp:val=&quot;00DA09EE&quot;/&gt;&lt;wsp:rsid wsp:val=&quot;00DA16DD&quot;/&gt;&lt;wsp:rsid wsp:val=&quot;00DA401B&quot;/&gt;&lt;wsp:rsid wsp:val=&quot;00DA4306&quot;/&gt;&lt;wsp:rsid wsp:val=&quot;00DA4471&quot;/&gt;&lt;wsp:rsid wsp:val=&quot;00DA5FDF&quot;/&gt;&lt;wsp:rsid wsp:val=&quot;00DB0B3D&quot;/&gt;&lt;wsp:rsid wsp:val=&quot;00DB13E4&quot;/&gt;&lt;wsp:rsid wsp:val=&quot;00DB1886&quot;/&gt;&lt;wsp:rsid wsp:val=&quot;00DB285B&quot;/&gt;&lt;wsp:rsid wsp:val=&quot;00DB6FED&quot;/&gt;&lt;wsp:rsid wsp:val=&quot;00DC3128&quot;/&gt;&lt;wsp:rsid wsp:val=&quot;00DC4765&quot;/&gt;&lt;wsp:rsid wsp:val=&quot;00DC7011&quot;/&gt;&lt;wsp:rsid wsp:val=&quot;00DD2FBA&quot;/&gt;&lt;wsp:rsid wsp:val=&quot;00DD5D2A&quot;/&gt;&lt;wsp:rsid wsp:val=&quot;00DD645B&quot;/&gt;&lt;wsp:rsid wsp:val=&quot;00DD7539&quot;/&gt;&lt;wsp:rsid wsp:val=&quot;00DE053C&quot;/&gt;&lt;wsp:rsid wsp:val=&quot;00DE2201&quot;/&gt;&lt;wsp:rsid wsp:val=&quot;00DE5B78&quot;/&gt;&lt;wsp:rsid wsp:val=&quot;00DE734E&quot;/&gt;&lt;wsp:rsid wsp:val=&quot;00DE76E9&quot;/&gt;&lt;wsp:rsid wsp:val=&quot;00DF0003&quot;/&gt;&lt;wsp:rsid wsp:val=&quot;00DF282A&quot;/&gt;&lt;wsp:rsid wsp:val=&quot;00DF45B2&quot;/&gt;&lt;wsp:rsid wsp:val=&quot;00DF5F34&quot;/&gt;&lt;wsp:rsid wsp:val=&quot;00DF6D6A&quot;/&gt;&lt;wsp:rsid wsp:val=&quot;00E0163C&quot;/&gt;&lt;wsp:rsid wsp:val=&quot;00E05713&quot;/&gt;&lt;wsp:rsid wsp:val=&quot;00E058E3&quot;/&gt;&lt;wsp:rsid wsp:val=&quot;00E06B92&quot;/&gt;&lt;wsp:rsid wsp:val=&quot;00E133B0&quot;/&gt;&lt;wsp:rsid wsp:val=&quot;00E1752F&quot;/&gt;&lt;wsp:rsid wsp:val=&quot;00E206FC&quot;/&gt;&lt;wsp:rsid wsp:val=&quot;00E212DC&quot;/&gt;&lt;wsp:rsid wsp:val=&quot;00E2144E&quot;/&gt;&lt;wsp:rsid wsp:val=&quot;00E23132&quot;/&gt;&lt;wsp:rsid wsp:val=&quot;00E24101&quot;/&gt;&lt;wsp:rsid wsp:val=&quot;00E24F78&quot;/&gt;&lt;wsp:rsid wsp:val=&quot;00E26E3C&quot;/&gt;&lt;wsp:rsid wsp:val=&quot;00E27269&quot;/&gt;&lt;wsp:rsid wsp:val=&quot;00E3431A&quot;/&gt;&lt;wsp:rsid wsp:val=&quot;00E352F2&quot;/&gt;&lt;wsp:rsid wsp:val=&quot;00E44D62&quot;/&gt;&lt;wsp:rsid wsp:val=&quot;00E53ABD&quot;/&gt;&lt;wsp:rsid wsp:val=&quot;00E53CAC&quot;/&gt;&lt;wsp:rsid wsp:val=&quot;00E552AF&quot;/&gt;&lt;wsp:rsid wsp:val=&quot;00E56B55&quot;/&gt;&lt;wsp:rsid wsp:val=&quot;00E56C8E&quot;/&gt;&lt;wsp:rsid wsp:val=&quot;00E62CF3&quot;/&gt;&lt;wsp:rsid wsp:val=&quot;00E6308F&quot;/&gt;&lt;wsp:rsid wsp:val=&quot;00E6547E&quot;/&gt;&lt;wsp:rsid wsp:val=&quot;00E65F77&quot;/&gt;&lt;wsp:rsid wsp:val=&quot;00E72195&quot;/&gt;&lt;wsp:rsid wsp:val=&quot;00E745BE&quot;/&gt;&lt;wsp:rsid wsp:val=&quot;00E749E5&quot;/&gt;&lt;wsp:rsid wsp:val=&quot;00E759E7&quot;/&gt;&lt;wsp:rsid wsp:val=&quot;00E800C9&quot;/&gt;&lt;wsp:rsid wsp:val=&quot;00E835D4&quot;/&gt;&lt;wsp:rsid wsp:val=&quot;00E86E4B&quot;/&gt;&lt;wsp:rsid wsp:val=&quot;00E86ECE&quot;/&gt;&lt;wsp:rsid wsp:val=&quot;00E87F15&quot;/&gt;&lt;wsp:rsid wsp:val=&quot;00E90343&quot;/&gt;&lt;wsp:rsid wsp:val=&quot;00E92ACB&quot;/&gt;&lt;wsp:rsid wsp:val=&quot;00E93801&quot;/&gt;&lt;wsp:rsid wsp:val=&quot;00E93BB5&quot;/&gt;&lt;wsp:rsid wsp:val=&quot;00E94466&quot;/&gt;&lt;wsp:rsid wsp:val=&quot;00E94665&quot;/&gt;&lt;wsp:rsid wsp:val=&quot;00E961B3&quot;/&gt;&lt;wsp:rsid wsp:val=&quot;00EA5D91&quot;/&gt;&lt;wsp:rsid wsp:val=&quot;00EA7398&quot;/&gt;&lt;wsp:rsid wsp:val=&quot;00EB09F9&quot;/&gt;&lt;wsp:rsid wsp:val=&quot;00EB1018&quot;/&gt;&lt;wsp:rsid wsp:val=&quot;00EB3A7C&quot;/&gt;&lt;wsp:rsid wsp:val=&quot;00EB486E&quot;/&gt;&lt;wsp:rsid wsp:val=&quot;00EB528B&quot;/&gt;&lt;wsp:rsid wsp:val=&quot;00EB58A3&quot;/&gt;&lt;wsp:rsid wsp:val=&quot;00EB5954&quot;/&gt;&lt;wsp:rsid wsp:val=&quot;00EB62B2&quot;/&gt;&lt;wsp:rsid wsp:val=&quot;00EC239A&quot;/&gt;&lt;wsp:rsid wsp:val=&quot;00EC6429&quot;/&gt;&lt;wsp:rsid wsp:val=&quot;00EC6604&quot;/&gt;&lt;wsp:rsid wsp:val=&quot;00EC7B68&quot;/&gt;&lt;wsp:rsid wsp:val=&quot;00ED04CC&quot;/&gt;&lt;wsp:rsid wsp:val=&quot;00ED0E92&quot;/&gt;&lt;wsp:rsid wsp:val=&quot;00ED37DF&quot;/&gt;&lt;wsp:rsid wsp:val=&quot;00ED4ACF&quot;/&gt;&lt;wsp:rsid wsp:val=&quot;00ED6F04&quot;/&gt;&lt;wsp:rsid wsp:val=&quot;00EE1CE2&quot;/&gt;&lt;wsp:rsid wsp:val=&quot;00EE2598&quot;/&gt;&lt;wsp:rsid wsp:val=&quot;00EF161F&quot;/&gt;&lt;wsp:rsid wsp:val=&quot;00EF3988&quot;/&gt;&lt;wsp:rsid wsp:val=&quot;00EF7AC3&quot;/&gt;&lt;wsp:rsid wsp:val=&quot;00F00AD1&quot;/&gt;&lt;wsp:rsid wsp:val=&quot;00F01323&quot;/&gt;&lt;wsp:rsid wsp:val=&quot;00F01DCF&quot;/&gt;&lt;wsp:rsid wsp:val=&quot;00F0564E&quot;/&gt;&lt;wsp:rsid wsp:val=&quot;00F057BA&quot;/&gt;&lt;wsp:rsid wsp:val=&quot;00F0648B&quot;/&gt;&lt;wsp:rsid wsp:val=&quot;00F1023F&quot;/&gt;&lt;wsp:rsid wsp:val=&quot;00F11302&quot;/&gt;&lt;wsp:rsid wsp:val=&quot;00F1492F&quot;/&gt;&lt;wsp:rsid wsp:val=&quot;00F14D5A&quot;/&gt;&lt;wsp:rsid wsp:val=&quot;00F20428&quot;/&gt;&lt;wsp:rsid wsp:val=&quot;00F204BA&quot;/&gt;&lt;wsp:rsid wsp:val=&quot;00F211D3&quot;/&gt;&lt;wsp:rsid wsp:val=&quot;00F21D67&quot;/&gt;&lt;wsp:rsid wsp:val=&quot;00F22A06&quot;/&gt;&lt;wsp:rsid wsp:val=&quot;00F22B5E&quot;/&gt;&lt;wsp:rsid wsp:val=&quot;00F24B5E&quot;/&gt;&lt;wsp:rsid wsp:val=&quot;00F255EF&quot;/&gt;&lt;wsp:rsid wsp:val=&quot;00F26159&quot;/&gt;&lt;wsp:rsid wsp:val=&quot;00F275D1&quot;/&gt;&lt;wsp:rsid wsp:val=&quot;00F306E8&quot;/&gt;&lt;wsp:rsid wsp:val=&quot;00F330E1&quot;/&gt;&lt;wsp:rsid wsp:val=&quot;00F34CC8&quot;/&gt;&lt;wsp:rsid wsp:val=&quot;00F37119&quot;/&gt;&lt;wsp:rsid wsp:val=&quot;00F425AA&quot;/&gt;&lt;wsp:rsid wsp:val=&quot;00F43AEF&quot;/&gt;&lt;wsp:rsid wsp:val=&quot;00F43E19&quot;/&gt;&lt;wsp:rsid wsp:val=&quot;00F44A58&quot;/&gt;&lt;wsp:rsid wsp:val=&quot;00F452B1&quot;/&gt;&lt;wsp:rsid wsp:val=&quot;00F527F0&quot;/&gt;&lt;wsp:rsid wsp:val=&quot;00F5391A&quot;/&gt;&lt;wsp:rsid wsp:val=&quot;00F5481B&quot;/&gt;&lt;wsp:rsid wsp:val=&quot;00F55EA0&quot;/&gt;&lt;wsp:rsid wsp:val=&quot;00F57F9B&quot;/&gt;&lt;wsp:rsid wsp:val=&quot;00F6066D&quot;/&gt;&lt;wsp:rsid wsp:val=&quot;00F651B4&quot;/&gt;&lt;wsp:rsid wsp:val=&quot;00F67C43&quot;/&gt;&lt;wsp:rsid wsp:val=&quot;00F7196E&quot;/&gt;&lt;wsp:rsid wsp:val=&quot;00F74376&quot;/&gt;&lt;wsp:rsid wsp:val=&quot;00F774ED&quot;/&gt;&lt;wsp:rsid wsp:val=&quot;00F83D1B&quot;/&gt;&lt;wsp:rsid wsp:val=&quot;00F852B1&quot;/&gt;&lt;wsp:rsid wsp:val=&quot;00F91DEB&quot;/&gt;&lt;wsp:rsid wsp:val=&quot;00F9393C&quot;/&gt;&lt;wsp:rsid wsp:val=&quot;00F94559&quot;/&gt;&lt;wsp:rsid wsp:val=&quot;00F95033&quot;/&gt;&lt;wsp:rsid wsp:val=&quot;00F96289&quot;/&gt;&lt;wsp:rsid wsp:val=&quot;00F97EBC&quot;/&gt;&lt;wsp:rsid wsp:val=&quot;00FA498E&quot;/&gt;&lt;wsp:rsid wsp:val=&quot;00FA5C4C&quot;/&gt;&lt;wsp:rsid wsp:val=&quot;00FA7295&quot;/&gt;&lt;wsp:rsid wsp:val=&quot;00FB1224&quot;/&gt;&lt;wsp:rsid wsp:val=&quot;00FB6EC6&quot;/&gt;&lt;wsp:rsid wsp:val=&quot;00FC2D30&quot;/&gt;&lt;wsp:rsid wsp:val=&quot;00FC430C&quot;/&gt;&lt;wsp:rsid wsp:val=&quot;00FC4449&quot;/&gt;&lt;wsp:rsid wsp:val=&quot;00FC5D05&quot;/&gt;&lt;wsp:rsid wsp:val=&quot;00FC6F4B&quot;/&gt;&lt;wsp:rsid wsp:val=&quot;00FD1590&quot;/&gt;&lt;wsp:rsid wsp:val=&quot;00FD377A&quot;/&gt;&lt;wsp:rsid wsp:val=&quot;00FD4D70&quot;/&gt;&lt;wsp:rsid wsp:val=&quot;00FD5A71&quot;/&gt;&lt;wsp:rsid wsp:val=&quot;00FD5F4A&quot;/&gt;&lt;wsp:rsid wsp:val=&quot;00FE102E&quot;/&gt;&lt;wsp:rsid wsp:val=&quot;00FE2B97&quot;/&gt;&lt;wsp:rsid wsp:val=&quot;00FE4102&quot;/&gt;&lt;wsp:rsid wsp:val=&quot;00FE475C&quot;/&gt;&lt;wsp:rsid wsp:val=&quot;00FE4D89&quot;/&gt;&lt;wsp:rsid wsp:val=&quot;00FE79E0&quot;/&gt;&lt;wsp:rsid wsp:val=&quot;00FF1F4E&quot;/&gt;&lt;wsp:rsid wsp:val=&quot;00FF2006&quot;/&gt;&lt;wsp:rsid wsp:val=&quot;00FF4CEE&quot;/&gt;&lt;/wsp:rsids&gt;&lt;/w:docPr&gt;&lt;w:body&gt;&lt;w:p wsp:rsidR=&quot;00000000&quot; wsp:rsidRDefault=&quot;00310C2D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W&lt;/m:t&gt;&lt;/m:r&gt;&lt;/m:e&gt;&lt;m:sub&gt;&lt;m:r&gt;&lt;w:rPr&gt;&lt;w:rFonts w:ascii=&quot;Cambria Math&quot; w:h-ansi=&quot;Cambria Math&quot;/&gt;&lt;wx:font wx:val=&quot;Cambria Math&quot;/&gt;&lt;w:i/&gt;&lt;/w:rPr&gt;&lt;m:t&gt;S&lt;/m:t&gt;&lt;/m:r&gt;&lt;/m:sub&gt;&lt;/m:sSub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j&lt;/m:t&gt;&lt;/m:r&gt;&lt;m:r&gt;&lt;w:rPr&gt;&lt;w:rFonts w:ascii=&quot;Cambria Math&quot; w:h-ansi=&quot;Cambria Math&quot;/&gt;&lt;wx:font wx:val=&quot;Cambria Math&quot;/&gt;&lt;w:i/&gt;&lt;/w:rPr&gt;&lt;w:sym w:font=&quot;Symbol&quot; w:char=&quot;F077&quot;/&gt;&lt;/m:r&gt;&lt;/m:e&gt;&lt;/m:d&gt;&lt;m:r&gt;&lt;w:rPr&gt;&lt;w:rFonts w:ascii=&quot;Cambria Math&quot; w:h-ansi=&quot;Cambria Math&quot;/&gt;&lt;wx:font wx:val=&quot;Cambria Math&quot;/&gt;&lt;w:i/&gt;&lt;/w:rPr&gt;&lt;m:t&gt;=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i&lt;/m:t&gt;&lt;/m:r&gt;&lt;/m:e&gt;&lt;m:sub&gt;&lt;m:r&gt;&lt;w:rPr&gt;&lt;w:rFonts w:ascii=&quot;Cambria Math&quot; w:h-ansi=&quot;Cambria Math&quot;/&gt;&lt;wx:font wx:val=&quot;Cambria Math&quot;/&gt;&lt;w:i/&gt;&lt;/w:rPr&gt;&lt;m:t&gt;S&lt;/m:t&gt;&lt;/m:r&gt;&lt;/m:sub&gt;&lt;/m:sSub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w:lang w:val=&quot;EN-US&quot;/&gt;&lt;/w:rPr&gt;&lt;m:t&gt;jП‰&lt;/m:t&gt;&lt;/m:r&gt;&lt;/m:e&gt;&lt;/m:d&gt;&lt;/m:num&gt;&lt;m:den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u&lt;/m:t&gt;&lt;/m:r&gt;&lt;/m:e&gt;&lt;m:sub&gt;&lt;m:r&gt;&lt;w:rPr&gt;&lt;w:rFonts w:ascii=&quot;Cambria Math&quot; w:h-ansi=&quot;Cambria Math&quot;/&gt;&lt;wx:font wx:val=&quot;Cambria Math&quot;/&gt;&lt;w:i/&gt;&lt;/w:rPr&gt;&lt;m:t&gt;S&lt;/m:t&gt;&lt;/m:r&gt;&lt;/m:sub&gt;&lt;/m:sSub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jП‰&lt;/m:t&gt;&lt;/m:r&gt;&lt;/m:e&gt;&lt;/m:d&gt;&lt;/m:den&gt;&lt;/m:f&gt;&lt;m:r&gt;&lt;w:rPr&gt;&lt;w:rFonts w:ascii=&quot;Cambria Math&quot; w:h-ansi=&quot;Cambria Math&quot;/&gt;&lt;wx:font wx:val=&quot;Cambria Math&quot;/&gt;&lt;w:i/&gt;&lt;w:lang w:val=&quot;EN-US&quot;/&gt;&lt;/w:rPr&gt;&lt;m:t&gt;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23" o:title="" chromakey="white"/>
                </v:shape>
              </w:pict>
            </w:r>
          </w:p>
        </w:tc>
        <w:tc>
          <w:tcPr>
            <w:tcW w:w="3508" w:type="dxa"/>
            <w:vAlign w:val="center"/>
          </w:tcPr>
          <w:p w:rsidR="00611459" w:rsidRPr="00AF49CC" w:rsidRDefault="00611459" w:rsidP="00232ECB">
            <w:pPr>
              <w:ind w:firstLine="0"/>
              <w:jc w:val="right"/>
            </w:pPr>
            <w:r w:rsidRPr="00AF49CC">
              <w:t>(2)</w:t>
            </w:r>
          </w:p>
        </w:tc>
      </w:tr>
    </w:tbl>
    <w:p w:rsidR="00611459" w:rsidRPr="00AF49CC" w:rsidRDefault="00611459" w:rsidP="00BB7353">
      <w:r w:rsidRPr="00AF49CC">
        <w:t>Представляет интерес получение экспериментальных частотных х</w:t>
      </w:r>
      <w:r w:rsidRPr="00AF49CC">
        <w:t>а</w:t>
      </w:r>
      <w:r w:rsidRPr="00AF49CC">
        <w:t>рактеристик для асинхронных двигателей на основе аналитических выр</w:t>
      </w:r>
      <w:r w:rsidRPr="00AF49CC">
        <w:t>а</w:t>
      </w:r>
      <w:r w:rsidRPr="00AF49CC">
        <w:t>жений.</w:t>
      </w:r>
    </w:p>
    <w:p w:rsidR="00611459" w:rsidRPr="00AF49CC" w:rsidRDefault="00611459" w:rsidP="00BB7353">
      <w:r w:rsidRPr="00AF49CC">
        <w:t>Пусть задана схема замещения асинхронного двигателя с переме</w:t>
      </w:r>
      <w:r w:rsidRPr="00AF49CC">
        <w:t>н</w:t>
      </w:r>
      <w:r w:rsidRPr="00AF49CC">
        <w:t>ными параметрами, представленная на рисунке 6.</w:t>
      </w:r>
    </w:p>
    <w:p w:rsidR="00611459" w:rsidRPr="00AF49CC" w:rsidRDefault="00611459" w:rsidP="002256F9">
      <w:pPr>
        <w:ind w:firstLine="0"/>
        <w:jc w:val="center"/>
        <w:rPr>
          <w:lang w:val="en-US"/>
        </w:rPr>
      </w:pPr>
      <w:r w:rsidRPr="00AF49CC">
        <w:object w:dxaOrig="4409" w:dyaOrig="1534">
          <v:shape id="_x0000_i1039" type="#_x0000_t75" style="width:326.4pt;height:113.4pt" o:ole="">
            <v:imagedata r:id="rId24" o:title=""/>
          </v:shape>
          <o:OLEObject Type="Embed" ProgID="CorelDRAW.Graphic.12" ShapeID="_x0000_i1039" DrawAspect="Content" ObjectID="_1568569659" r:id="rId25"/>
        </w:object>
      </w:r>
    </w:p>
    <w:p w:rsidR="00611459" w:rsidRPr="00AF49CC" w:rsidRDefault="00611459" w:rsidP="002256F9">
      <w:pPr>
        <w:ind w:firstLine="0"/>
        <w:jc w:val="center"/>
        <w:rPr>
          <w:lang w:val="en-US"/>
        </w:rPr>
      </w:pPr>
    </w:p>
    <w:p w:rsidR="00611459" w:rsidRPr="00AF49CC" w:rsidRDefault="00611459" w:rsidP="002256F9">
      <w:pPr>
        <w:ind w:firstLine="0"/>
        <w:jc w:val="left"/>
      </w:pPr>
      <w:r w:rsidRPr="00AF49CC">
        <w:t xml:space="preserve">                             Рисунок 6 – Схема замещения асинхронного двигателя</w:t>
      </w:r>
    </w:p>
    <w:p w:rsidR="00611459" w:rsidRPr="00AF49CC" w:rsidRDefault="00611459" w:rsidP="002256F9">
      <w:pPr>
        <w:ind w:firstLine="0"/>
        <w:jc w:val="left"/>
      </w:pPr>
      <w:r w:rsidRPr="00AF49CC">
        <w:t xml:space="preserve">                             с переменными параметрами</w:t>
      </w:r>
    </w:p>
    <w:p w:rsidR="00611459" w:rsidRPr="00AF49CC" w:rsidRDefault="00611459" w:rsidP="00BB7353"/>
    <w:p w:rsidR="00611459" w:rsidRPr="00AF49CC" w:rsidRDefault="00611459" w:rsidP="00BB7353">
      <w:r w:rsidRPr="00AF49CC">
        <w:t xml:space="preserve">Исходная система дифференциальных уравнений в координатах обобщенного вектора, соответствующая приведенной схеме замещения (рисунок 6) при скольжении  </w:t>
      </w:r>
      <w:r w:rsidRPr="00AF49CC">
        <w:rPr>
          <w:lang w:val="en-US"/>
        </w:rPr>
        <w:t>s</w:t>
      </w:r>
      <w:r w:rsidRPr="00AF49CC">
        <w:t xml:space="preserve"> = 1, в операторной форме следующая:</w:t>
      </w:r>
    </w:p>
    <w:p w:rsidR="00611459" w:rsidRPr="00AF49CC" w:rsidRDefault="00611459" w:rsidP="00BB7353"/>
    <w:p w:rsidR="00611459" w:rsidRPr="00AF49CC" w:rsidRDefault="00611459" w:rsidP="00EB58A3">
      <w:pPr>
        <w:ind w:firstLine="0"/>
        <w:jc w:val="right"/>
      </w:pPr>
      <w:r w:rsidRPr="00232ECB">
        <w:fldChar w:fldCharType="begin"/>
      </w:r>
      <w:r w:rsidRPr="00232ECB">
        <w:instrText xml:space="preserve"> QUOTE </w:instrText>
      </w:r>
      <w:r w:rsidRPr="00232ECB">
        <w:pict>
          <v:shape id="_x0000_i1040" type="#_x0000_t75" style="width:301.2pt;height:25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69&quot;/&gt;&lt;w:doNotEmbedSystemFonts/&gt;&lt;w:defaultTabStop w:val=&quot;708&quot;/&gt;&lt;w:autoHyphenation/&gt;&lt;w:hyphenationZone w:val=&quot;357&quot;/&gt;&lt;w:doNotHyphenateCaps/&gt;&lt;w:drawingGridHorizontalSpacing w:val=&quot;140&quot;/&gt;&lt;w:drawingGridVerticalSpacing w:val=&quot;381&quot;/&gt;&lt;w:displayHorizontalDrawingGridEvery w:val=&quot;2&quot;/&gt;&lt;w:punctuationKerning/&gt;&lt;w:characterSpacingControl w:val=&quot;DontCompress&quot;/&gt;&lt;w:optimizeForBrowser/&gt;&lt;w:allowPNG/&gt;&lt;w:doNotSaveWebPagesAsSingleFil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12F04&quot;/&gt;&lt;wsp:rsid wsp:val=&quot;00000DC8&quot;/&gt;&lt;wsp:rsid wsp:val=&quot;00012B88&quot;/&gt;&lt;wsp:rsid wsp:val=&quot;0001427E&quot;/&gt;&lt;wsp:rsid wsp:val=&quot;00015252&quot;/&gt;&lt;wsp:rsid wsp:val=&quot;000155E9&quot;/&gt;&lt;wsp:rsid wsp:val=&quot;00015E30&quot;/&gt;&lt;wsp:rsid wsp:val=&quot;00022AB5&quot;/&gt;&lt;wsp:rsid wsp:val=&quot;000256B4&quot;/&gt;&lt;wsp:rsid wsp:val=&quot;00025EA1&quot;/&gt;&lt;wsp:rsid wsp:val=&quot;00027082&quot;/&gt;&lt;wsp:rsid wsp:val=&quot;00027691&quot;/&gt;&lt;wsp:rsid wsp:val=&quot;00036A2C&quot;/&gt;&lt;wsp:rsid wsp:val=&quot;00042390&quot;/&gt;&lt;wsp:rsid wsp:val=&quot;00042E84&quot;/&gt;&lt;wsp:rsid wsp:val=&quot;00043FE4&quot;/&gt;&lt;wsp:rsid wsp:val=&quot;000611FE&quot;/&gt;&lt;wsp:rsid wsp:val=&quot;00062582&quot;/&gt;&lt;wsp:rsid wsp:val=&quot;00062A36&quot;/&gt;&lt;wsp:rsid wsp:val=&quot;00065241&quot;/&gt;&lt;wsp:rsid wsp:val=&quot;0006644D&quot;/&gt;&lt;wsp:rsid wsp:val=&quot;0006702A&quot;/&gt;&lt;wsp:rsid wsp:val=&quot;000675EB&quot;/&gt;&lt;wsp:rsid wsp:val=&quot;00087B2D&quot;/&gt;&lt;wsp:rsid wsp:val=&quot;000907B6&quot;/&gt;&lt;wsp:rsid wsp:val=&quot;00091354&quot;/&gt;&lt;wsp:rsid wsp:val=&quot;000A12F2&quot;/&gt;&lt;wsp:rsid wsp:val=&quot;000A25DB&quot;/&gt;&lt;wsp:rsid wsp:val=&quot;000A460E&quot;/&gt;&lt;wsp:rsid wsp:val=&quot;000A51EB&quot;/&gt;&lt;wsp:rsid wsp:val=&quot;000A71C2&quot;/&gt;&lt;wsp:rsid wsp:val=&quot;000A7E67&quot;/&gt;&lt;wsp:rsid wsp:val=&quot;000B00A6&quot;/&gt;&lt;wsp:rsid wsp:val=&quot;000B1930&quot;/&gt;&lt;wsp:rsid wsp:val=&quot;000B25DD&quot;/&gt;&lt;wsp:rsid wsp:val=&quot;000B2D25&quot;/&gt;&lt;wsp:rsid wsp:val=&quot;000B3A07&quot;/&gt;&lt;wsp:rsid wsp:val=&quot;000C1BE1&quot;/&gt;&lt;wsp:rsid wsp:val=&quot;000C35F6&quot;/&gt;&lt;wsp:rsid wsp:val=&quot;000C5152&quot;/&gt;&lt;wsp:rsid wsp:val=&quot;000D1B58&quot;/&gt;&lt;wsp:rsid wsp:val=&quot;000D5650&quot;/&gt;&lt;wsp:rsid wsp:val=&quot;000D7AB9&quot;/&gt;&lt;wsp:rsid wsp:val=&quot;000E198A&quot;/&gt;&lt;wsp:rsid wsp:val=&quot;000E2F97&quot;/&gt;&lt;wsp:rsid wsp:val=&quot;000E3F01&quot;/&gt;&lt;wsp:rsid wsp:val=&quot;000E4D61&quot;/&gt;&lt;wsp:rsid wsp:val=&quot;000E52CD&quot;/&gt;&lt;wsp:rsid wsp:val=&quot;000E66AA&quot;/&gt;&lt;wsp:rsid wsp:val=&quot;000F1665&quot;/&gt;&lt;wsp:rsid wsp:val=&quot;000F4D3A&quot;/&gt;&lt;wsp:rsid wsp:val=&quot;000F50B4&quot;/&gt;&lt;wsp:rsid wsp:val=&quot;000F70AC&quot;/&gt;&lt;wsp:rsid wsp:val=&quot;001018AE&quot;/&gt;&lt;wsp:rsid wsp:val=&quot;001024DC&quot;/&gt;&lt;wsp:rsid wsp:val=&quot;00102CCB&quot;/&gt;&lt;wsp:rsid wsp:val=&quot;001056BE&quot;/&gt;&lt;wsp:rsid wsp:val=&quot;00110D34&quot;/&gt;&lt;wsp:rsid wsp:val=&quot;00130DFF&quot;/&gt;&lt;wsp:rsid wsp:val=&quot;00132126&quot;/&gt;&lt;wsp:rsid wsp:val=&quot;001346A0&quot;/&gt;&lt;wsp:rsid wsp:val=&quot;001366CF&quot;/&gt;&lt;wsp:rsid wsp:val=&quot;00137164&quot;/&gt;&lt;wsp:rsid wsp:val=&quot;00137B68&quot;/&gt;&lt;wsp:rsid wsp:val=&quot;00137FC8&quot;/&gt;&lt;wsp:rsid wsp:val=&quot;0014268D&quot;/&gt;&lt;wsp:rsid wsp:val=&quot;00146764&quot;/&gt;&lt;wsp:rsid wsp:val=&quot;00146F62&quot;/&gt;&lt;wsp:rsid wsp:val=&quot;001505E1&quot;/&gt;&lt;wsp:rsid wsp:val=&quot;00150A3C&quot;/&gt;&lt;wsp:rsid wsp:val=&quot;00150A53&quot;/&gt;&lt;wsp:rsid wsp:val=&quot;00151F4A&quot;/&gt;&lt;wsp:rsid wsp:val=&quot;001632B0&quot;/&gt;&lt;wsp:rsid wsp:val=&quot;001654F0&quot;/&gt;&lt;wsp:rsid wsp:val=&quot;00166743&quot;/&gt;&lt;wsp:rsid wsp:val=&quot;00171F73&quot;/&gt;&lt;wsp:rsid wsp:val=&quot;00174F60&quot;/&gt;&lt;wsp:rsid wsp:val=&quot;001800F0&quot;/&gt;&lt;wsp:rsid wsp:val=&quot;001852B3&quot;/&gt;&lt;wsp:rsid wsp:val=&quot;001864B6&quot;/&gt;&lt;wsp:rsid wsp:val=&quot;001930CB&quot;/&gt;&lt;wsp:rsid wsp:val=&quot;001A0EC0&quot;/&gt;&lt;wsp:rsid wsp:val=&quot;001A207B&quot;/&gt;&lt;wsp:rsid wsp:val=&quot;001A535A&quot;/&gt;&lt;wsp:rsid wsp:val=&quot;001B2A26&quot;/&gt;&lt;wsp:rsid wsp:val=&quot;001B59BF&quot;/&gt;&lt;wsp:rsid wsp:val=&quot;001C1E84&quot;/&gt;&lt;wsp:rsid wsp:val=&quot;001C520D&quot;/&gt;&lt;wsp:rsid wsp:val=&quot;001C5731&quot;/&gt;&lt;wsp:rsid wsp:val=&quot;001D28EA&quot;/&gt;&lt;wsp:rsid wsp:val=&quot;001D5300&quot;/&gt;&lt;wsp:rsid wsp:val=&quot;001E18B9&quot;/&gt;&lt;wsp:rsid wsp:val=&quot;001E1F66&quot;/&gt;&lt;wsp:rsid wsp:val=&quot;001E6525&quot;/&gt;&lt;wsp:rsid wsp:val=&quot;001E7283&quot;/&gt;&lt;wsp:rsid wsp:val=&quot;001E73BA&quot;/&gt;&lt;wsp:rsid wsp:val=&quot;001E7492&quot;/&gt;&lt;wsp:rsid wsp:val=&quot;001F06A3&quot;/&gt;&lt;wsp:rsid wsp:val=&quot;001F16E3&quot;/&gt;&lt;wsp:rsid wsp:val=&quot;001F42F0&quot;/&gt;&lt;wsp:rsid wsp:val=&quot;001F566A&quot;/&gt;&lt;wsp:rsid wsp:val=&quot;001F7425&quot;/&gt;&lt;wsp:rsid wsp:val=&quot;001F77D0&quot;/&gt;&lt;wsp:rsid wsp:val=&quot;0020042E&quot;/&gt;&lt;wsp:rsid wsp:val=&quot;00202A19&quot;/&gt;&lt;wsp:rsid wsp:val=&quot;00204D50&quot;/&gt;&lt;wsp:rsid wsp:val=&quot;00204DE9&quot;/&gt;&lt;wsp:rsid wsp:val=&quot;002052D5&quot;/&gt;&lt;wsp:rsid wsp:val=&quot;002101D9&quot;/&gt;&lt;wsp:rsid wsp:val=&quot;00210E90&quot;/&gt;&lt;wsp:rsid wsp:val=&quot;002111DA&quot;/&gt;&lt;wsp:rsid wsp:val=&quot;00211533&quot;/&gt;&lt;wsp:rsid wsp:val=&quot;00212F04&quot;/&gt;&lt;wsp:rsid wsp:val=&quot;0021397F&quot;/&gt;&lt;wsp:rsid wsp:val=&quot;002174DC&quot;/&gt;&lt;wsp:rsid wsp:val=&quot;002256F9&quot;/&gt;&lt;wsp:rsid wsp:val=&quot;00225757&quot;/&gt;&lt;wsp:rsid wsp:val=&quot;00225891&quot;/&gt;&lt;wsp:rsid wsp:val=&quot;00227272&quot;/&gt;&lt;wsp:rsid wsp:val=&quot;00230031&quot;/&gt;&lt;wsp:rsid wsp:val=&quot;00231A08&quot;/&gt;&lt;wsp:rsid wsp:val=&quot;00232BF3&quot;/&gt;&lt;wsp:rsid wsp:val=&quot;00232ECB&quot;/&gt;&lt;wsp:rsid wsp:val=&quot;00234D66&quot;/&gt;&lt;wsp:rsid wsp:val=&quot;00240F05&quot;/&gt;&lt;wsp:rsid wsp:val=&quot;00242F0B&quot;/&gt;&lt;wsp:rsid wsp:val=&quot;00244855&quot;/&gt;&lt;wsp:rsid wsp:val=&quot;00244BA0&quot;/&gt;&lt;wsp:rsid wsp:val=&quot;00246149&quot;/&gt;&lt;wsp:rsid wsp:val=&quot;002472B5&quot;/&gt;&lt;wsp:rsid wsp:val=&quot;00250440&quot;/&gt;&lt;wsp:rsid wsp:val=&quot;002504F8&quot;/&gt;&lt;wsp:rsid wsp:val=&quot;002600C8&quot;/&gt;&lt;wsp:rsid wsp:val=&quot;00260B3D&quot;/&gt;&lt;wsp:rsid wsp:val=&quot;002632A4&quot;/&gt;&lt;wsp:rsid wsp:val=&quot;00271A81&quot;/&gt;&lt;wsp:rsid wsp:val=&quot;00273B17&quot;/&gt;&lt;wsp:rsid wsp:val=&quot;0027698E&quot;/&gt;&lt;wsp:rsid wsp:val=&quot;002779D1&quot;/&gt;&lt;wsp:rsid wsp:val=&quot;00281B18&quot;/&gt;&lt;wsp:rsid wsp:val=&quot;002824F5&quot;/&gt;&lt;wsp:rsid wsp:val=&quot;00284725&quot;/&gt;&lt;wsp:rsid wsp:val=&quot;00290D00&quot;/&gt;&lt;wsp:rsid wsp:val=&quot;00291EE8&quot;/&gt;&lt;wsp:rsid wsp:val=&quot;00292FEE&quot;/&gt;&lt;wsp:rsid wsp:val=&quot;00294426&quot;/&gt;&lt;wsp:rsid wsp:val=&quot;002A0544&quot;/&gt;&lt;wsp:rsid wsp:val=&quot;002A06FF&quot;/&gt;&lt;wsp:rsid wsp:val=&quot;002A077C&quot;/&gt;&lt;wsp:rsid wsp:val=&quot;002A1247&quot;/&gt;&lt;wsp:rsid wsp:val=&quot;002A3F2A&quot;/&gt;&lt;wsp:rsid wsp:val=&quot;002A477C&quot;/&gt;&lt;wsp:rsid wsp:val=&quot;002A66A7&quot;/&gt;&lt;wsp:rsid wsp:val=&quot;002A686D&quot;/&gt;&lt;wsp:rsid wsp:val=&quot;002B04A0&quot;/&gt;&lt;wsp:rsid wsp:val=&quot;002B2856&quot;/&gt;&lt;wsp:rsid wsp:val=&quot;002B2A11&quot;/&gt;&lt;wsp:rsid wsp:val=&quot;002B2A18&quot;/&gt;&lt;wsp:rsid wsp:val=&quot;002C4945&quot;/&gt;&lt;wsp:rsid wsp:val=&quot;002C5850&quot;/&gt;&lt;wsp:rsid wsp:val=&quot;002C6ED6&quot;/&gt;&lt;wsp:rsid wsp:val=&quot;002C7254&quot;/&gt;&lt;wsp:rsid wsp:val=&quot;002D5084&quot;/&gt;&lt;wsp:rsid wsp:val=&quot;002D5E95&quot;/&gt;&lt;wsp:rsid wsp:val=&quot;002D5FF8&quot;/&gt;&lt;wsp:rsid wsp:val=&quot;002E7A2B&quot;/&gt;&lt;wsp:rsid wsp:val=&quot;002F0033&quot;/&gt;&lt;wsp:rsid wsp:val=&quot;002F4B1D&quot;/&gt;&lt;wsp:rsid wsp:val=&quot;002F5748&quot;/&gt;&lt;wsp:rsid wsp:val=&quot;002F5E41&quot;/&gt;&lt;wsp:rsid wsp:val=&quot;002F7BF9&quot;/&gt;&lt;wsp:rsid wsp:val=&quot;0030107F&quot;/&gt;&lt;wsp:rsid wsp:val=&quot;00302069&quot;/&gt;&lt;wsp:rsid wsp:val=&quot;003063F0&quot;/&gt;&lt;wsp:rsid wsp:val=&quot;00306980&quot;/&gt;&lt;wsp:rsid wsp:val=&quot;003103B7&quot;/&gt;&lt;wsp:rsid wsp:val=&quot;00316734&quot;/&gt;&lt;wsp:rsid wsp:val=&quot;00317380&quot;/&gt;&lt;wsp:rsid wsp:val=&quot;00317F18&quot;/&gt;&lt;wsp:rsid wsp:val=&quot;0032640D&quot;/&gt;&lt;wsp:rsid wsp:val=&quot;00332356&quot;/&gt;&lt;wsp:rsid wsp:val=&quot;003415E2&quot;/&gt;&lt;wsp:rsid wsp:val=&quot;003427E4&quot;/&gt;&lt;wsp:rsid wsp:val=&quot;00343F66&quot;/&gt;&lt;wsp:rsid wsp:val=&quot;00344143&quot;/&gt;&lt;wsp:rsid wsp:val=&quot;00344822&quot;/&gt;&lt;wsp:rsid wsp:val=&quot;00350FB2&quot;/&gt;&lt;wsp:rsid wsp:val=&quot;00351F44&quot;/&gt;&lt;wsp:rsid wsp:val=&quot;003534CE&quot;/&gt;&lt;wsp:rsid wsp:val=&quot;00361465&quot;/&gt;&lt;wsp:rsid wsp:val=&quot;0036221D&quot;/&gt;&lt;wsp:rsid wsp:val=&quot;00364527&quot;/&gt;&lt;wsp:rsid wsp:val=&quot;00366EA3&quot;/&gt;&lt;wsp:rsid wsp:val=&quot;0037307B&quot;/&gt;&lt;wsp:rsid wsp:val=&quot;0037307D&quot;/&gt;&lt;wsp:rsid wsp:val=&quot;00373F15&quot;/&gt;&lt;wsp:rsid wsp:val=&quot;003746B3&quot;/&gt;&lt;wsp:rsid wsp:val=&quot;00381567&quot;/&gt;&lt;wsp:rsid wsp:val=&quot;00382CBE&quot;/&gt;&lt;wsp:rsid wsp:val=&quot;00385048&quot;/&gt;&lt;wsp:rsid wsp:val=&quot;00391E1B&quot;/&gt;&lt;wsp:rsid wsp:val=&quot;00394257&quot;/&gt;&lt;wsp:rsid wsp:val=&quot;00394402&quot;/&gt;&lt;wsp:rsid wsp:val=&quot;00394EDF&quot;/&gt;&lt;wsp:rsid wsp:val=&quot;003A01BC&quot;/&gt;&lt;wsp:rsid wsp:val=&quot;003A24FA&quot;/&gt;&lt;wsp:rsid wsp:val=&quot;003B031D&quot;/&gt;&lt;wsp:rsid wsp:val=&quot;003B03EE&quot;/&gt;&lt;wsp:rsid wsp:val=&quot;003B1472&quot;/&gt;&lt;wsp:rsid wsp:val=&quot;003B7927&quot;/&gt;&lt;wsp:rsid wsp:val=&quot;003C02A6&quot;/&gt;&lt;wsp:rsid wsp:val=&quot;003C39F7&quot;/&gt;&lt;wsp:rsid wsp:val=&quot;003C6978&quot;/&gt;&lt;wsp:rsid wsp:val=&quot;003D15CB&quot;/&gt;&lt;wsp:rsid wsp:val=&quot;003D1782&quot;/&gt;&lt;wsp:rsid wsp:val=&quot;003D3457&quot;/&gt;&lt;wsp:rsid wsp:val=&quot;003D3DCA&quot;/&gt;&lt;wsp:rsid wsp:val=&quot;003D6674&quot;/&gt;&lt;wsp:rsid wsp:val=&quot;003D6769&quot;/&gt;&lt;wsp:rsid wsp:val=&quot;003E0301&quot;/&gt;&lt;wsp:rsid wsp:val=&quot;003E0422&quot;/&gt;&lt;wsp:rsid wsp:val=&quot;003F365B&quot;/&gt;&lt;wsp:rsid wsp:val=&quot;003F4C53&quot;/&gt;&lt;wsp:rsid wsp:val=&quot;003F63C1&quot;/&gt;&lt;wsp:rsid wsp:val=&quot;0040088F&quot;/&gt;&lt;wsp:rsid wsp:val=&quot;00402E09&quot;/&gt;&lt;wsp:rsid wsp:val=&quot;00403775&quot;/&gt;&lt;wsp:rsid wsp:val=&quot;00406EB8&quot;/&gt;&lt;wsp:rsid wsp:val=&quot;00411EAB&quot;/&gt;&lt;wsp:rsid wsp:val=&quot;00415195&quot;/&gt;&lt;wsp:rsid wsp:val=&quot;004270D1&quot;/&gt;&lt;wsp:rsid wsp:val=&quot;004309DF&quot;/&gt;&lt;wsp:rsid wsp:val=&quot;0043187E&quot;/&gt;&lt;wsp:rsid wsp:val=&quot;00433787&quot;/&gt;&lt;wsp:rsid wsp:val=&quot;00436210&quot;/&gt;&lt;wsp:rsid wsp:val=&quot;00436AEC&quot;/&gt;&lt;wsp:rsid wsp:val=&quot;00442A2C&quot;/&gt;&lt;wsp:rsid wsp:val=&quot;004503EC&quot;/&gt;&lt;wsp:rsid wsp:val=&quot;00452500&quot;/&gt;&lt;wsp:rsid wsp:val=&quot;00452D5E&quot;/&gt;&lt;wsp:rsid wsp:val=&quot;004537F6&quot;/&gt;&lt;wsp:rsid wsp:val=&quot;0045380C&quot;/&gt;&lt;wsp:rsid wsp:val=&quot;004562BC&quot;/&gt;&lt;wsp:rsid wsp:val=&quot;00465F64&quot;/&gt;&lt;wsp:rsid wsp:val=&quot;00473ABF&quot;/&gt;&lt;wsp:rsid wsp:val=&quot;004748BE&quot;/&gt;&lt;wsp:rsid wsp:val=&quot;00476B0F&quot;/&gt;&lt;wsp:rsid wsp:val=&quot;00477BC6&quot;/&gt;&lt;wsp:rsid wsp:val=&quot;0048210E&quot;/&gt;&lt;wsp:rsid wsp:val=&quot;00485C49&quot;/&gt;&lt;wsp:rsid wsp:val=&quot;00487DB1&quot;/&gt;&lt;wsp:rsid wsp:val=&quot;00490F4D&quot;/&gt;&lt;wsp:rsid wsp:val=&quot;00491E80&quot;/&gt;&lt;wsp:rsid wsp:val=&quot;00492255&quot;/&gt;&lt;wsp:rsid wsp:val=&quot;00496238&quot;/&gt;&lt;wsp:rsid wsp:val=&quot;00496359&quot;/&gt;&lt;wsp:rsid wsp:val=&quot;004A02D5&quot;/&gt;&lt;wsp:rsid wsp:val=&quot;004A03B0&quot;/&gt;&lt;wsp:rsid wsp:val=&quot;004A082B&quot;/&gt;&lt;wsp:rsid wsp:val=&quot;004A46D4&quot;/&gt;&lt;wsp:rsid wsp:val=&quot;004A5F62&quot;/&gt;&lt;wsp:rsid wsp:val=&quot;004A62A8&quot;/&gt;&lt;wsp:rsid wsp:val=&quot;004A66EF&quot;/&gt;&lt;wsp:rsid wsp:val=&quot;004A6D17&quot;/&gt;&lt;wsp:rsid wsp:val=&quot;004B275D&quot;/&gt;&lt;wsp:rsid wsp:val=&quot;004B3A61&quot;/&gt;&lt;wsp:rsid wsp:val=&quot;004B7618&quot;/&gt;&lt;wsp:rsid wsp:val=&quot;004C51EB&quot;/&gt;&lt;wsp:rsid wsp:val=&quot;004C656C&quot;/&gt;&lt;wsp:rsid wsp:val=&quot;004D4690&quot;/&gt;&lt;wsp:rsid wsp:val=&quot;004D5A29&quot;/&gt;&lt;wsp:rsid wsp:val=&quot;004D77F0&quot;/&gt;&lt;wsp:rsid wsp:val=&quot;004E35F5&quot;/&gt;&lt;wsp:rsid wsp:val=&quot;004E556C&quot;/&gt;&lt;wsp:rsid wsp:val=&quot;004F59CA&quot;/&gt;&lt;wsp:rsid wsp:val=&quot;00500A20&quot;/&gt;&lt;wsp:rsid wsp:val=&quot;00504760&quot;/&gt;&lt;wsp:rsid wsp:val=&quot;005067CA&quot;/&gt;&lt;wsp:rsid wsp:val=&quot;00507283&quot;/&gt;&lt;wsp:rsid wsp:val=&quot;00510658&quot;/&gt;&lt;wsp:rsid wsp:val=&quot;00521180&quot;/&gt;&lt;wsp:rsid wsp:val=&quot;00522892&quot;/&gt;&lt;wsp:rsid wsp:val=&quot;0053178F&quot;/&gt;&lt;wsp:rsid wsp:val=&quot;00533390&quot;/&gt;&lt;wsp:rsid wsp:val=&quot;00542D6B&quot;/&gt;&lt;wsp:rsid wsp:val=&quot;00547DDA&quot;/&gt;&lt;wsp:rsid wsp:val=&quot;00550E37&quot;/&gt;&lt;wsp:rsid wsp:val=&quot;0055286B&quot;/&gt;&lt;wsp:rsid wsp:val=&quot;0055360B&quot;/&gt;&lt;wsp:rsid wsp:val=&quot;005614C4&quot;/&gt;&lt;wsp:rsid wsp:val=&quot;00562430&quot;/&gt;&lt;wsp:rsid wsp:val=&quot;00562471&quot;/&gt;&lt;wsp:rsid wsp:val=&quot;005625CB&quot;/&gt;&lt;wsp:rsid wsp:val=&quot;00563CE5&quot;/&gt;&lt;wsp:rsid wsp:val=&quot;0056665F&quot;/&gt;&lt;wsp:rsid wsp:val=&quot;005717BF&quot;/&gt;&lt;wsp:rsid wsp:val=&quot;00574D3F&quot;/&gt;&lt;wsp:rsid wsp:val=&quot;00576B30&quot;/&gt;&lt;wsp:rsid wsp:val=&quot;00583DE9&quot;/&gt;&lt;wsp:rsid wsp:val=&quot;00584A39&quot;/&gt;&lt;wsp:rsid wsp:val=&quot;00595B51&quot;/&gt;&lt;wsp:rsid wsp:val=&quot;005A04ED&quot;/&gt;&lt;wsp:rsid wsp:val=&quot;005A0755&quot;/&gt;&lt;wsp:rsid wsp:val=&quot;005A67FC&quot;/&gt;&lt;wsp:rsid wsp:val=&quot;005B3E66&quot;/&gt;&lt;wsp:rsid wsp:val=&quot;005B4E7E&quot;/&gt;&lt;wsp:rsid wsp:val=&quot;005B50F3&quot;/&gt;&lt;wsp:rsid wsp:val=&quot;005C1A48&quot;/&gt;&lt;wsp:rsid wsp:val=&quot;005C6EF1&quot;/&gt;&lt;wsp:rsid wsp:val=&quot;005D360A&quot;/&gt;&lt;wsp:rsid wsp:val=&quot;005D378E&quot;/&gt;&lt;wsp:rsid wsp:val=&quot;005D3849&quot;/&gt;&lt;wsp:rsid wsp:val=&quot;005D4C29&quot;/&gt;&lt;wsp:rsid wsp:val=&quot;005E0599&quot;/&gt;&lt;wsp:rsid wsp:val=&quot;005E3B8E&quot;/&gt;&lt;wsp:rsid wsp:val=&quot;005E4C40&quot;/&gt;&lt;wsp:rsid wsp:val=&quot;005E7043&quot;/&gt;&lt;wsp:rsid wsp:val=&quot;005F086A&quot;/&gt;&lt;wsp:rsid wsp:val=&quot;005F21CC&quot;/&gt;&lt;wsp:rsid wsp:val=&quot;005F3900&quot;/&gt;&lt;wsp:rsid wsp:val=&quot;005F50F5&quot;/&gt;&lt;wsp:rsid wsp:val=&quot;0060306E&quot;/&gt;&lt;wsp:rsid wsp:val=&quot;0060704E&quot;/&gt;&lt;wsp:rsid wsp:val=&quot;006079B5&quot;/&gt;&lt;wsp:rsid wsp:val=&quot;006137BA&quot;/&gt;&lt;wsp:rsid wsp:val=&quot;00613F07&quot;/&gt;&lt;wsp:rsid wsp:val=&quot;006141FF&quot;/&gt;&lt;wsp:rsid wsp:val=&quot;00621230&quot;/&gt;&lt;wsp:rsid wsp:val=&quot;006231E5&quot;/&gt;&lt;wsp:rsid wsp:val=&quot;006321E9&quot;/&gt;&lt;wsp:rsid wsp:val=&quot;00637B61&quot;/&gt;&lt;wsp:rsid wsp:val=&quot;00644F35&quot;/&gt;&lt;wsp:rsid wsp:val=&quot;00652556&quot;/&gt;&lt;wsp:rsid wsp:val=&quot;00654C35&quot;/&gt;&lt;wsp:rsid wsp:val=&quot;0065510E&quot;/&gt;&lt;wsp:rsid wsp:val=&quot;00660B81&quot;/&gt;&lt;wsp:rsid wsp:val=&quot;0066448C&quot;/&gt;&lt;wsp:rsid wsp:val=&quot;00664BA8&quot;/&gt;&lt;wsp:rsid wsp:val=&quot;006650C3&quot;/&gt;&lt;wsp:rsid wsp:val=&quot;00677EC9&quot;/&gt;&lt;wsp:rsid wsp:val=&quot;0068026E&quot;/&gt;&lt;wsp:rsid wsp:val=&quot;00683171&quot;/&gt;&lt;wsp:rsid wsp:val=&quot;00684B8F&quot;/&gt;&lt;wsp:rsid wsp:val=&quot;00687F1F&quot;/&gt;&lt;wsp:rsid wsp:val=&quot;006909ED&quot;/&gt;&lt;wsp:rsid wsp:val=&quot;0069369B&quot;/&gt;&lt;wsp:rsid wsp:val=&quot;00694939&quot;/&gt;&lt;wsp:rsid wsp:val=&quot;006968BD&quot;/&gt;&lt;wsp:rsid wsp:val=&quot;006A1085&quot;/&gt;&lt;wsp:rsid wsp:val=&quot;006A1363&quot;/&gt;&lt;wsp:rsid wsp:val=&quot;006A2D43&quot;/&gt;&lt;wsp:rsid wsp:val=&quot;006A315A&quot;/&gt;&lt;wsp:rsid wsp:val=&quot;006A5B34&quot;/&gt;&lt;wsp:rsid wsp:val=&quot;006B01D0&quot;/&gt;&lt;wsp:rsid wsp:val=&quot;006B13A0&quot;/&gt;&lt;wsp:rsid wsp:val=&quot;006B2B5C&quot;/&gt;&lt;wsp:rsid wsp:val=&quot;006B3B26&quot;/&gt;&lt;wsp:rsid wsp:val=&quot;006B4B96&quot;/&gt;&lt;wsp:rsid wsp:val=&quot;006B5BE3&quot;/&gt;&lt;wsp:rsid wsp:val=&quot;006C0A9F&quot;/&gt;&lt;wsp:rsid wsp:val=&quot;006C119A&quot;/&gt;&lt;wsp:rsid wsp:val=&quot;006C1B7C&quot;/&gt;&lt;wsp:rsid wsp:val=&quot;006C3B79&quot;/&gt;&lt;wsp:rsid wsp:val=&quot;006C5C7B&quot;/&gt;&lt;wsp:rsid wsp:val=&quot;006D430D&quot;/&gt;&lt;wsp:rsid wsp:val=&quot;006D4EAD&quot;/&gt;&lt;wsp:rsid wsp:val=&quot;006D5952&quot;/&gt;&lt;wsp:rsid wsp:val=&quot;006D741F&quot;/&gt;&lt;wsp:rsid wsp:val=&quot;006E2F64&quot;/&gt;&lt;wsp:rsid wsp:val=&quot;006E5843&quot;/&gt;&lt;wsp:rsid wsp:val=&quot;006F3F4D&quot;/&gt;&lt;wsp:rsid wsp:val=&quot;006F6B9F&quot;/&gt;&lt;wsp:rsid wsp:val=&quot;006F74D3&quot;/&gt;&lt;wsp:rsid wsp:val=&quot;007001C3&quot;/&gt;&lt;wsp:rsid wsp:val=&quot;00702C69&quot;/&gt;&lt;wsp:rsid wsp:val=&quot;00702E26&quot;/&gt;&lt;wsp:rsid wsp:val=&quot;0070346C&quot;/&gt;&lt;wsp:rsid wsp:val=&quot;00703618&quot;/&gt;&lt;wsp:rsid wsp:val=&quot;00704B10&quot;/&gt;&lt;wsp:rsid wsp:val=&quot;00706AA5&quot;/&gt;&lt;wsp:rsid wsp:val=&quot;00707D22&quot;/&gt;&lt;wsp:rsid wsp:val=&quot;007149FE&quot;/&gt;&lt;wsp:rsid wsp:val=&quot;00714CEF&quot;/&gt;&lt;wsp:rsid wsp:val=&quot;00716428&quot;/&gt;&lt;wsp:rsid wsp:val=&quot;00720BEF&quot;/&gt;&lt;wsp:rsid wsp:val=&quot;00723D69&quot;/&gt;&lt;wsp:rsid wsp:val=&quot;00724E44&quot;/&gt;&lt;wsp:rsid wsp:val=&quot;00725FA3&quot;/&gt;&lt;wsp:rsid wsp:val=&quot;00734C60&quot;/&gt;&lt;wsp:rsid wsp:val=&quot;00736383&quot;/&gt;&lt;wsp:rsid wsp:val=&quot;007366AA&quot;/&gt;&lt;wsp:rsid wsp:val=&quot;0073692A&quot;/&gt;&lt;wsp:rsid wsp:val=&quot;007371CF&quot;/&gt;&lt;wsp:rsid wsp:val=&quot;007433B7&quot;/&gt;&lt;wsp:rsid wsp:val=&quot;00746AE2&quot;/&gt;&lt;wsp:rsid wsp:val=&quot;007523D3&quot;/&gt;&lt;wsp:rsid wsp:val=&quot;00756C9D&quot;/&gt;&lt;wsp:rsid wsp:val=&quot;00762DAD&quot;/&gt;&lt;wsp:rsid wsp:val=&quot;00763051&quot;/&gt;&lt;wsp:rsid wsp:val=&quot;007647D9&quot;/&gt;&lt;wsp:rsid wsp:val=&quot;00765166&quot;/&gt;&lt;wsp:rsid wsp:val=&quot;00770119&quot;/&gt;&lt;wsp:rsid wsp:val=&quot;007718B2&quot;/&gt;&lt;wsp:rsid wsp:val=&quot;007745D5&quot;/&gt;&lt;wsp:rsid wsp:val=&quot;00776F4B&quot;/&gt;&lt;wsp:rsid wsp:val=&quot;0077756B&quot;/&gt;&lt;wsp:rsid wsp:val=&quot;00781182&quot;/&gt;&lt;wsp:rsid wsp:val=&quot;00781D13&quot;/&gt;&lt;wsp:rsid wsp:val=&quot;0078238F&quot;/&gt;&lt;wsp:rsid wsp:val=&quot;007829C7&quot;/&gt;&lt;wsp:rsid wsp:val=&quot;0078715D&quot;/&gt;&lt;wsp:rsid wsp:val=&quot;0078717E&quot;/&gt;&lt;wsp:rsid wsp:val=&quot;00787487&quot;/&gt;&lt;wsp:rsid wsp:val=&quot;00790CCA&quot;/&gt;&lt;wsp:rsid wsp:val=&quot;00792DF8&quot;/&gt;&lt;wsp:rsid wsp:val=&quot;00793936&quot;/&gt;&lt;wsp:rsid wsp:val=&quot;0079407B&quot;/&gt;&lt;wsp:rsid wsp:val=&quot;00795569&quot;/&gt;&lt;wsp:rsid wsp:val=&quot;0079724A&quot;/&gt;&lt;wsp:rsid wsp:val=&quot;007974B0&quot;/&gt;&lt;wsp:rsid wsp:val=&quot;007A31E9&quot;/&gt;&lt;wsp:rsid wsp:val=&quot;007B24C0&quot;/&gt;&lt;wsp:rsid wsp:val=&quot;007B4610&quot;/&gt;&lt;wsp:rsid wsp:val=&quot;007B4AB5&quot;/&gt;&lt;wsp:rsid wsp:val=&quot;007C2CAB&quot;/&gt;&lt;wsp:rsid wsp:val=&quot;007C3E6A&quot;/&gt;&lt;wsp:rsid wsp:val=&quot;007C50F3&quot;/&gt;&lt;wsp:rsid wsp:val=&quot;007D1E71&quot;/&gt;&lt;wsp:rsid wsp:val=&quot;007D32FC&quot;/&gt;&lt;wsp:rsid wsp:val=&quot;007D3A88&quot;/&gt;&lt;wsp:rsid wsp:val=&quot;007D3A95&quot;/&gt;&lt;wsp:rsid wsp:val=&quot;007E0CCC&quot;/&gt;&lt;wsp:rsid wsp:val=&quot;007E1969&quot;/&gt;&lt;wsp:rsid wsp:val=&quot;007E1C08&quot;/&gt;&lt;wsp:rsid wsp:val=&quot;007E4934&quot;/&gt;&lt;wsp:rsid wsp:val=&quot;007E69D7&quot;/&gt;&lt;wsp:rsid wsp:val=&quot;007F00E2&quot;/&gt;&lt;wsp:rsid wsp:val=&quot;007F0185&quot;/&gt;&lt;wsp:rsid wsp:val=&quot;007F04E3&quot;/&gt;&lt;wsp:rsid wsp:val=&quot;007F15E2&quot;/&gt;&lt;wsp:rsid wsp:val=&quot;007F2408&quot;/&gt;&lt;wsp:rsid wsp:val=&quot;007F3857&quot;/&gt;&lt;wsp:rsid wsp:val=&quot;007F6A4D&quot;/&gt;&lt;wsp:rsid wsp:val=&quot;00807C47&quot;/&gt;&lt;wsp:rsid wsp:val=&quot;0081073E&quot;/&gt;&lt;wsp:rsid wsp:val=&quot;00812C0D&quot;/&gt;&lt;wsp:rsid wsp:val=&quot;00812DF2&quot;/&gt;&lt;wsp:rsid wsp:val=&quot;00820340&quot;/&gt;&lt;wsp:rsid wsp:val=&quot;00824172&quot;/&gt;&lt;wsp:rsid wsp:val=&quot;008252C4&quot;/&gt;&lt;wsp:rsid wsp:val=&quot;00826084&quot;/&gt;&lt;wsp:rsid wsp:val=&quot;008262DF&quot;/&gt;&lt;wsp:rsid wsp:val=&quot;00830165&quot;/&gt;&lt;wsp:rsid wsp:val=&quot;00833D39&quot;/&gt;&lt;wsp:rsid wsp:val=&quot;00835128&quot;/&gt;&lt;wsp:rsid wsp:val=&quot;0083760D&quot;/&gt;&lt;wsp:rsid wsp:val=&quot;00840CF3&quot;/&gt;&lt;wsp:rsid wsp:val=&quot;00843001&quot;/&gt;&lt;wsp:rsid wsp:val=&quot;008471E7&quot;/&gt;&lt;wsp:rsid wsp:val=&quot;008478AC&quot;/&gt;&lt;wsp:rsid wsp:val=&quot;00851DD2&quot;/&gt;&lt;wsp:rsid wsp:val=&quot;00852BC6&quot;/&gt;&lt;wsp:rsid wsp:val=&quot;00854D19&quot;/&gt;&lt;wsp:rsid wsp:val=&quot;00855EC2&quot;/&gt;&lt;wsp:rsid wsp:val=&quot;0086137F&quot;/&gt;&lt;wsp:rsid wsp:val=&quot;00864AB5&quot;/&gt;&lt;wsp:rsid wsp:val=&quot;00865803&quot;/&gt;&lt;wsp:rsid wsp:val=&quot;00870E69&quot;/&gt;&lt;wsp:rsid wsp:val=&quot;00871A06&quot;/&gt;&lt;wsp:rsid wsp:val=&quot;00876BC3&quot;/&gt;&lt;wsp:rsid wsp:val=&quot;00877A31&quot;/&gt;&lt;wsp:rsid wsp:val=&quot;008841D4&quot;/&gt;&lt;wsp:rsid wsp:val=&quot;0088617F&quot;/&gt;&lt;wsp:rsid wsp:val=&quot;00890ACE&quot;/&gt;&lt;wsp:rsid wsp:val=&quot;008930B0&quot;/&gt;&lt;wsp:rsid wsp:val=&quot;008931F2&quot;/&gt;&lt;wsp:rsid wsp:val=&quot;0089440E&quot;/&gt;&lt;wsp:rsid wsp:val=&quot;008954A1&quot;/&gt;&lt;wsp:rsid wsp:val=&quot;008A0389&quot;/&gt;&lt;wsp:rsid wsp:val=&quot;008A3E09&quot;/&gt;&lt;wsp:rsid wsp:val=&quot;008A4C4D&quot;/&gt;&lt;wsp:rsid wsp:val=&quot;008A4E5F&quot;/&gt;&lt;wsp:rsid wsp:val=&quot;008A6539&quot;/&gt;&lt;wsp:rsid wsp:val=&quot;008A6968&quot;/&gt;&lt;wsp:rsid wsp:val=&quot;008B125A&quot;/&gt;&lt;wsp:rsid wsp:val=&quot;008B39ED&quot;/&gt;&lt;wsp:rsid wsp:val=&quot;008B6479&quot;/&gt;&lt;wsp:rsid wsp:val=&quot;008B69A7&quot;/&gt;&lt;wsp:rsid wsp:val=&quot;008C5FFF&quot;/&gt;&lt;wsp:rsid wsp:val=&quot;008C7805&quot;/&gt;&lt;wsp:rsid wsp:val=&quot;008D0E22&quot;/&gt;&lt;wsp:rsid wsp:val=&quot;008D32F8&quot;/&gt;&lt;wsp:rsid wsp:val=&quot;008D5C06&quot;/&gt;&lt;wsp:rsid wsp:val=&quot;008E01C2&quot;/&gt;&lt;wsp:rsid wsp:val=&quot;008E0F0A&quot;/&gt;&lt;wsp:rsid wsp:val=&quot;008E1B14&quot;/&gt;&lt;wsp:rsid wsp:val=&quot;008E55FA&quot;/&gt;&lt;wsp:rsid wsp:val=&quot;008E5CD7&quot;/&gt;&lt;wsp:rsid wsp:val=&quot;008E5F99&quot;/&gt;&lt;wsp:rsid wsp:val=&quot;008F17CD&quot;/&gt;&lt;wsp:rsid wsp:val=&quot;008F3918&quot;/&gt;&lt;wsp:rsid wsp:val=&quot;008F6D04&quot;/&gt;&lt;wsp:rsid wsp:val=&quot;008F7423&quot;/&gt;&lt;wsp:rsid wsp:val=&quot;008F78D6&quot;/&gt;&lt;wsp:rsid wsp:val=&quot;00900504&quot;/&gt;&lt;wsp:rsid wsp:val=&quot;00901B59&quot;/&gt;&lt;wsp:rsid wsp:val=&quot;009039B9&quot;/&gt;&lt;wsp:rsid wsp:val=&quot;009045C0&quot;/&gt;&lt;wsp:rsid wsp:val=&quot;009052FC&quot;/&gt;&lt;wsp:rsid wsp:val=&quot;009108DA&quot;/&gt;&lt;wsp:rsid wsp:val=&quot;00910E50&quot;/&gt;&lt;wsp:rsid wsp:val=&quot;00911B8E&quot;/&gt;&lt;wsp:rsid wsp:val=&quot;0091305F&quot;/&gt;&lt;wsp:rsid wsp:val=&quot;009211B4&quot;/&gt;&lt;wsp:rsid wsp:val=&quot;0092351D&quot;/&gt;&lt;wsp:rsid wsp:val=&quot;009264CF&quot;/&gt;&lt;wsp:rsid wsp:val=&quot;009316D8&quot;/&gt;&lt;wsp:rsid wsp:val=&quot;00935B0B&quot;/&gt;&lt;wsp:rsid wsp:val=&quot;009404EE&quot;/&gt;&lt;wsp:rsid wsp:val=&quot;00940CAB&quot;/&gt;&lt;wsp:rsid wsp:val=&quot;00942768&quot;/&gt;&lt;wsp:rsid wsp:val=&quot;00942BCD&quot;/&gt;&lt;wsp:rsid wsp:val=&quot;00947849&quot;/&gt;&lt;wsp:rsid wsp:val=&quot;00950EB3&quot;/&gt;&lt;wsp:rsid wsp:val=&quot;00951013&quot;/&gt;&lt;wsp:rsid wsp:val=&quot;009517F9&quot;/&gt;&lt;wsp:rsid wsp:val=&quot;009527AF&quot;/&gt;&lt;wsp:rsid wsp:val=&quot;00953B26&quot;/&gt;&lt;wsp:rsid wsp:val=&quot;00953C18&quot;/&gt;&lt;wsp:rsid wsp:val=&quot;00954063&quot;/&gt;&lt;wsp:rsid wsp:val=&quot;00954637&quot;/&gt;&lt;wsp:rsid wsp:val=&quot;00954EB0&quot;/&gt;&lt;wsp:rsid wsp:val=&quot;00956B31&quot;/&gt;&lt;wsp:rsid wsp:val=&quot;00960707&quot;/&gt;&lt;wsp:rsid wsp:val=&quot;00966E07&quot;/&gt;&lt;wsp:rsid wsp:val=&quot;00973E40&quot;/&gt;&lt;wsp:rsid wsp:val=&quot;009749E7&quot;/&gt;&lt;wsp:rsid wsp:val=&quot;00982732&quot;/&gt;&lt;wsp:rsid wsp:val=&quot;009827FC&quot;/&gt;&lt;wsp:rsid wsp:val=&quot;009847F1&quot;/&gt;&lt;wsp:rsid wsp:val=&quot;00986711&quot;/&gt;&lt;wsp:rsid wsp:val=&quot;0099114B&quot;/&gt;&lt;wsp:rsid wsp:val=&quot;00992728&quot;/&gt;&lt;wsp:rsid wsp:val=&quot;00994F7D&quot;/&gt;&lt;wsp:rsid wsp:val=&quot;009959E1&quot;/&gt;&lt;wsp:rsid wsp:val=&quot;009A3671&quot;/&gt;&lt;wsp:rsid wsp:val=&quot;009B7182&quot;/&gt;&lt;wsp:rsid wsp:val=&quot;009C0B27&quot;/&gt;&lt;wsp:rsid wsp:val=&quot;009C32F8&quot;/&gt;&lt;wsp:rsid wsp:val=&quot;009C3726&quot;/&gt;&lt;wsp:rsid wsp:val=&quot;009C37FE&quot;/&gt;&lt;wsp:rsid wsp:val=&quot;009C39B7&quot;/&gt;&lt;wsp:rsid wsp:val=&quot;009C44AF&quot;/&gt;&lt;wsp:rsid wsp:val=&quot;009C5655&quot;/&gt;&lt;wsp:rsid wsp:val=&quot;009C5CA2&quot;/&gt;&lt;wsp:rsid wsp:val=&quot;009D038A&quot;/&gt;&lt;wsp:rsid wsp:val=&quot;009D3B62&quot;/&gt;&lt;wsp:rsid wsp:val=&quot;009D4F4D&quot;/&gt;&lt;wsp:rsid wsp:val=&quot;009D63E8&quot;/&gt;&lt;wsp:rsid wsp:val=&quot;009E33C0&quot;/&gt;&lt;wsp:rsid wsp:val=&quot;009E3424&quot;/&gt;&lt;wsp:rsid wsp:val=&quot;009E3CA0&quot;/&gt;&lt;wsp:rsid wsp:val=&quot;009E5D95&quot;/&gt;&lt;wsp:rsid wsp:val=&quot;009E699D&quot;/&gt;&lt;wsp:rsid wsp:val=&quot;009E77D4&quot;/&gt;&lt;wsp:rsid wsp:val=&quot;009E7B53&quot;/&gt;&lt;wsp:rsid wsp:val=&quot;009E7D9E&quot;/&gt;&lt;wsp:rsid wsp:val=&quot;009F20FB&quot;/&gt;&lt;wsp:rsid wsp:val=&quot;009F5281&quot;/&gt;&lt;wsp:rsid wsp:val=&quot;009F60A6&quot;/&gt;&lt;wsp:rsid wsp:val=&quot;00A01A32&quot;/&gt;&lt;wsp:rsid wsp:val=&quot;00A027B5&quot;/&gt;&lt;wsp:rsid wsp:val=&quot;00A02C76&quot;/&gt;&lt;wsp:rsid wsp:val=&quot;00A069A6&quot;/&gt;&lt;wsp:rsid wsp:val=&quot;00A11143&quot;/&gt;&lt;wsp:rsid wsp:val=&quot;00A11DA1&quot;/&gt;&lt;wsp:rsid wsp:val=&quot;00A14C74&quot;/&gt;&lt;wsp:rsid wsp:val=&quot;00A2282B&quot;/&gt;&lt;wsp:rsid wsp:val=&quot;00A262F4&quot;/&gt;&lt;wsp:rsid wsp:val=&quot;00A30A12&quot;/&gt;&lt;wsp:rsid wsp:val=&quot;00A36343&quot;/&gt;&lt;wsp:rsid wsp:val=&quot;00A40147&quot;/&gt;&lt;wsp:rsid wsp:val=&quot;00A40E66&quot;/&gt;&lt;wsp:rsid wsp:val=&quot;00A422C7&quot;/&gt;&lt;wsp:rsid wsp:val=&quot;00A42EA0&quot;/&gt;&lt;wsp:rsid wsp:val=&quot;00A43E22&quot;/&gt;&lt;wsp:rsid wsp:val=&quot;00A44A5E&quot;/&gt;&lt;wsp:rsid wsp:val=&quot;00A46B3B&quot;/&gt;&lt;wsp:rsid wsp:val=&quot;00A57161&quot;/&gt;&lt;wsp:rsid wsp:val=&quot;00A62FFB&quot;/&gt;&lt;wsp:rsid wsp:val=&quot;00A6461E&quot;/&gt;&lt;wsp:rsid wsp:val=&quot;00A64F5A&quot;/&gt;&lt;wsp:rsid wsp:val=&quot;00A66EAC&quot;/&gt;&lt;wsp:rsid wsp:val=&quot;00A700F3&quot;/&gt;&lt;wsp:rsid wsp:val=&quot;00A71F10&quot;/&gt;&lt;wsp:rsid wsp:val=&quot;00A748E3&quot;/&gt;&lt;wsp:rsid wsp:val=&quot;00A76E85&quot;/&gt;&lt;wsp:rsid wsp:val=&quot;00A779A1&quot;/&gt;&lt;wsp:rsid wsp:val=&quot;00A80593&quot;/&gt;&lt;wsp:rsid wsp:val=&quot;00A8156B&quot;/&gt;&lt;wsp:rsid wsp:val=&quot;00A821AC&quot;/&gt;&lt;wsp:rsid wsp:val=&quot;00A825A3&quot;/&gt;&lt;wsp:rsid wsp:val=&quot;00A83407&quot;/&gt;&lt;wsp:rsid wsp:val=&quot;00A83FE2&quot;/&gt;&lt;wsp:rsid wsp:val=&quot;00A845A7&quot;/&gt;&lt;wsp:rsid wsp:val=&quot;00A85193&quot;/&gt;&lt;wsp:rsid wsp:val=&quot;00A858AC&quot;/&gt;&lt;wsp:rsid wsp:val=&quot;00A868ED&quot;/&gt;&lt;wsp:rsid wsp:val=&quot;00A872DF&quot;/&gt;&lt;wsp:rsid wsp:val=&quot;00A92F00&quot;/&gt;&lt;wsp:rsid wsp:val=&quot;00A936A3&quot;/&gt;&lt;wsp:rsid wsp:val=&quot;00AA05AD&quot;/&gt;&lt;wsp:rsid wsp:val=&quot;00AA3D13&quot;/&gt;&lt;wsp:rsid wsp:val=&quot;00AA4ED5&quot;/&gt;&lt;wsp:rsid wsp:val=&quot;00AB28F0&quot;/&gt;&lt;wsp:rsid wsp:val=&quot;00AB4F91&quot;/&gt;&lt;wsp:rsid wsp:val=&quot;00AC1E3E&quot;/&gt;&lt;wsp:rsid wsp:val=&quot;00AC22B4&quot;/&gt;&lt;wsp:rsid wsp:val=&quot;00AC3B41&quot;/&gt;&lt;wsp:rsid wsp:val=&quot;00AC60EF&quot;/&gt;&lt;wsp:rsid wsp:val=&quot;00AD0646&quot;/&gt;&lt;wsp:rsid wsp:val=&quot;00AE413D&quot;/&gt;&lt;wsp:rsid wsp:val=&quot;00AF1730&quot;/&gt;&lt;wsp:rsid wsp:val=&quot;00AF3C34&quot;/&gt;&lt;wsp:rsid wsp:val=&quot;00AF3C7B&quot;/&gt;&lt;wsp:rsid wsp:val=&quot;00AF3EB0&quot;/&gt;&lt;wsp:rsid wsp:val=&quot;00AF3F43&quot;/&gt;&lt;wsp:rsid wsp:val=&quot;00AF4123&quot;/&gt;&lt;wsp:rsid wsp:val=&quot;00AF49CC&quot;/&gt;&lt;wsp:rsid wsp:val=&quot;00AF604E&quot;/&gt;&lt;wsp:rsid wsp:val=&quot;00B02ECA&quot;/&gt;&lt;wsp:rsid wsp:val=&quot;00B04D21&quot;/&gt;&lt;wsp:rsid wsp:val=&quot;00B0500F&quot;/&gt;&lt;wsp:rsid wsp:val=&quot;00B05FCD&quot;/&gt;&lt;wsp:rsid wsp:val=&quot;00B068AB&quot;/&gt;&lt;wsp:rsid wsp:val=&quot;00B06E78&quot;/&gt;&lt;wsp:rsid wsp:val=&quot;00B110F0&quot;/&gt;&lt;wsp:rsid wsp:val=&quot;00B11187&quot;/&gt;&lt;wsp:rsid wsp:val=&quot;00B1396B&quot;/&gt;&lt;wsp:rsid wsp:val=&quot;00B15452&quot;/&gt;&lt;wsp:rsid wsp:val=&quot;00B36D67&quot;/&gt;&lt;wsp:rsid wsp:val=&quot;00B41905&quot;/&gt;&lt;wsp:rsid wsp:val=&quot;00B42A02&quot;/&gt;&lt;wsp:rsid wsp:val=&quot;00B43AD7&quot;/&gt;&lt;wsp:rsid wsp:val=&quot;00B4429E&quot;/&gt;&lt;wsp:rsid wsp:val=&quot;00B459CE&quot;/&gt;&lt;wsp:rsid wsp:val=&quot;00B50E7E&quot;/&gt;&lt;wsp:rsid wsp:val=&quot;00B50EC1&quot;/&gt;&lt;wsp:rsid wsp:val=&quot;00B5532F&quot;/&gt;&lt;wsp:rsid wsp:val=&quot;00B55783&quot;/&gt;&lt;wsp:rsid wsp:val=&quot;00B55DAF&quot;/&gt;&lt;wsp:rsid wsp:val=&quot;00B56F8A&quot;/&gt;&lt;wsp:rsid wsp:val=&quot;00B57D29&quot;/&gt;&lt;wsp:rsid wsp:val=&quot;00B6579A&quot;/&gt;&lt;wsp:rsid wsp:val=&quot;00B66B49&quot;/&gt;&lt;wsp:rsid wsp:val=&quot;00B71208&quot;/&gt;&lt;wsp:rsid wsp:val=&quot;00B72B8F&quot;/&gt;&lt;wsp:rsid wsp:val=&quot;00B74356&quot;/&gt;&lt;wsp:rsid wsp:val=&quot;00B74FFD&quot;/&gt;&lt;wsp:rsid wsp:val=&quot;00B8100C&quot;/&gt;&lt;wsp:rsid wsp:val=&quot;00B82691&quot;/&gt;&lt;wsp:rsid wsp:val=&quot;00B82F6B&quot;/&gt;&lt;wsp:rsid wsp:val=&quot;00B83CAA&quot;/&gt;&lt;wsp:rsid wsp:val=&quot;00B84553&quot;/&gt;&lt;wsp:rsid wsp:val=&quot;00B851B2&quot;/&gt;&lt;wsp:rsid wsp:val=&quot;00B90CEF&quot;/&gt;&lt;wsp:rsid wsp:val=&quot;00B94D69&quot;/&gt;&lt;wsp:rsid wsp:val=&quot;00BA1D4F&quot;/&gt;&lt;wsp:rsid wsp:val=&quot;00BA651E&quot;/&gt;&lt;wsp:rsid wsp:val=&quot;00BA7213&quot;/&gt;&lt;wsp:rsid wsp:val=&quot;00BB1E66&quot;/&gt;&lt;wsp:rsid wsp:val=&quot;00BB238D&quot;/&gt;&lt;wsp:rsid wsp:val=&quot;00BB346A&quot;/&gt;&lt;wsp:rsid wsp:val=&quot;00BB4685&quot;/&gt;&lt;wsp:rsid wsp:val=&quot;00BB62D4&quot;/&gt;&lt;wsp:rsid wsp:val=&quot;00BB7353&quot;/&gt;&lt;wsp:rsid wsp:val=&quot;00BC083D&quot;/&gt;&lt;wsp:rsid wsp:val=&quot;00BC2D94&quot;/&gt;&lt;wsp:rsid wsp:val=&quot;00BC378C&quot;/&gt;&lt;wsp:rsid wsp:val=&quot;00BC43FE&quot;/&gt;&lt;wsp:rsid wsp:val=&quot;00BC589D&quot;/&gt;&lt;wsp:rsid wsp:val=&quot;00BC7DD8&quot;/&gt;&lt;wsp:rsid wsp:val=&quot;00BD68C2&quot;/&gt;&lt;wsp:rsid wsp:val=&quot;00BD78BB&quot;/&gt;&lt;wsp:rsid wsp:val=&quot;00BE16B4&quot;/&gt;&lt;wsp:rsid wsp:val=&quot;00BE3677&quot;/&gt;&lt;wsp:rsid wsp:val=&quot;00BE60D9&quot;/&gt;&lt;wsp:rsid wsp:val=&quot;00BF133E&quot;/&gt;&lt;wsp:rsid wsp:val=&quot;00BF13F4&quot;/&gt;&lt;wsp:rsid wsp:val=&quot;00BF3D11&quot;/&gt;&lt;wsp:rsid wsp:val=&quot;00BF3EFB&quot;/&gt;&lt;wsp:rsid wsp:val=&quot;00BF74AB&quot;/&gt;&lt;wsp:rsid wsp:val=&quot;00C00384&quot;/&gt;&lt;wsp:rsid wsp:val=&quot;00C03347&quot;/&gt;&lt;wsp:rsid wsp:val=&quot;00C1047B&quot;/&gt;&lt;wsp:rsid wsp:val=&quot;00C20BC4&quot;/&gt;&lt;wsp:rsid wsp:val=&quot;00C220D6&quot;/&gt;&lt;wsp:rsid wsp:val=&quot;00C23C20&quot;/&gt;&lt;wsp:rsid wsp:val=&quot;00C331DE&quot;/&gt;&lt;wsp:rsid wsp:val=&quot;00C356CF&quot;/&gt;&lt;wsp:rsid wsp:val=&quot;00C40A36&quot;/&gt;&lt;wsp:rsid wsp:val=&quot;00C425C6&quot;/&gt;&lt;wsp:rsid wsp:val=&quot;00C42862&quot;/&gt;&lt;wsp:rsid wsp:val=&quot;00C42A98&quot;/&gt;&lt;wsp:rsid wsp:val=&quot;00C45501&quot;/&gt;&lt;wsp:rsid wsp:val=&quot;00C460D6&quot;/&gt;&lt;wsp:rsid wsp:val=&quot;00C47463&quot;/&gt;&lt;wsp:rsid wsp:val=&quot;00C529BA&quot;/&gt;&lt;wsp:rsid wsp:val=&quot;00C54986&quot;/&gt;&lt;wsp:rsid wsp:val=&quot;00C56F15&quot;/&gt;&lt;wsp:rsid wsp:val=&quot;00C60E12&quot;/&gt;&lt;wsp:rsid wsp:val=&quot;00C6237A&quot;/&gt;&lt;wsp:rsid wsp:val=&quot;00C71B99&quot;/&gt;&lt;wsp:rsid wsp:val=&quot;00C72CB8&quot;/&gt;&lt;wsp:rsid wsp:val=&quot;00C730AC&quot;/&gt;&lt;wsp:rsid wsp:val=&quot;00C8006D&quot;/&gt;&lt;wsp:rsid wsp:val=&quot;00C81A63&quot;/&gt;&lt;wsp:rsid wsp:val=&quot;00C83435&quot;/&gt;&lt;wsp:rsid wsp:val=&quot;00C84BB2&quot;/&gt;&lt;wsp:rsid wsp:val=&quot;00C94AB1&quot;/&gt;&lt;wsp:rsid wsp:val=&quot;00C97998&quot;/&gt;&lt;wsp:rsid wsp:val=&quot;00CA4F12&quot;/&gt;&lt;wsp:rsid wsp:val=&quot;00CB2C4F&quot;/&gt;&lt;wsp:rsid wsp:val=&quot;00CB4714&quot;/&gt;&lt;wsp:rsid wsp:val=&quot;00CB695F&quot;/&gt;&lt;wsp:rsid wsp:val=&quot;00CC1459&quot;/&gt;&lt;wsp:rsid wsp:val=&quot;00CC2555&quot;/&gt;&lt;wsp:rsid wsp:val=&quot;00CC3529&quot;/&gt;&lt;wsp:rsid wsp:val=&quot;00CC4849&quot;/&gt;&lt;wsp:rsid wsp:val=&quot;00CC4B10&quot;/&gt;&lt;wsp:rsid wsp:val=&quot;00CC5816&quot;/&gt;&lt;wsp:rsid wsp:val=&quot;00CC7355&quot;/&gt;&lt;wsp:rsid wsp:val=&quot;00CD2B96&quot;/&gt;&lt;wsp:rsid wsp:val=&quot;00CD6BE6&quot;/&gt;&lt;wsp:rsid wsp:val=&quot;00CE0044&quot;/&gt;&lt;wsp:rsid wsp:val=&quot;00CE1987&quot;/&gt;&lt;wsp:rsid wsp:val=&quot;00CE1F95&quot;/&gt;&lt;wsp:rsid wsp:val=&quot;00CE4EBA&quot;/&gt;&lt;wsp:rsid wsp:val=&quot;00CE6ABA&quot;/&gt;&lt;wsp:rsid wsp:val=&quot;00CF112D&quot;/&gt;&lt;wsp:rsid wsp:val=&quot;00CF1A1D&quot;/&gt;&lt;wsp:rsid wsp:val=&quot;00CF31B5&quot;/&gt;&lt;wsp:rsid wsp:val=&quot;00CF37C2&quot;/&gt;&lt;wsp:rsid wsp:val=&quot;00CF5C00&quot;/&gt;&lt;wsp:rsid wsp:val=&quot;00CF6553&quot;/&gt;&lt;wsp:rsid wsp:val=&quot;00D0169B&quot;/&gt;&lt;wsp:rsid wsp:val=&quot;00D0293C&quot;/&gt;&lt;wsp:rsid wsp:val=&quot;00D06100&quot;/&gt;&lt;wsp:rsid wsp:val=&quot;00D0743F&quot;/&gt;&lt;wsp:rsid wsp:val=&quot;00D1458C&quot;/&gt;&lt;wsp:rsid wsp:val=&quot;00D213AA&quot;/&gt;&lt;wsp:rsid wsp:val=&quot;00D215D5&quot;/&gt;&lt;wsp:rsid wsp:val=&quot;00D25CCD&quot;/&gt;&lt;wsp:rsid wsp:val=&quot;00D3054B&quot;/&gt;&lt;wsp:rsid wsp:val=&quot;00D3504D&quot;/&gt;&lt;wsp:rsid wsp:val=&quot;00D42797&quot;/&gt;&lt;wsp:rsid wsp:val=&quot;00D511B9&quot;/&gt;&lt;wsp:rsid wsp:val=&quot;00D5139B&quot;/&gt;&lt;wsp:rsid wsp:val=&quot;00D5315C&quot;/&gt;&lt;wsp:rsid wsp:val=&quot;00D5466E&quot;/&gt;&lt;wsp:rsid wsp:val=&quot;00D572D5&quot;/&gt;&lt;wsp:rsid wsp:val=&quot;00D572D8&quot;/&gt;&lt;wsp:rsid wsp:val=&quot;00D6258C&quot;/&gt;&lt;wsp:rsid wsp:val=&quot;00D63945&quot;/&gt;&lt;wsp:rsid wsp:val=&quot;00D73D02&quot;/&gt;&lt;wsp:rsid wsp:val=&quot;00D73E93&quot;/&gt;&lt;wsp:rsid wsp:val=&quot;00D80390&quot;/&gt;&lt;wsp:rsid wsp:val=&quot;00D8098C&quot;/&gt;&lt;wsp:rsid wsp:val=&quot;00D837B8&quot;/&gt;&lt;wsp:rsid wsp:val=&quot;00D85138&quot;/&gt;&lt;wsp:rsid wsp:val=&quot;00D854E6&quot;/&gt;&lt;wsp:rsid wsp:val=&quot;00D85967&quot;/&gt;&lt;wsp:rsid wsp:val=&quot;00D86F01&quot;/&gt;&lt;wsp:rsid wsp:val=&quot;00D902A0&quot;/&gt;&lt;wsp:rsid wsp:val=&quot;00D92E2E&quot;/&gt;&lt;wsp:rsid wsp:val=&quot;00D939E1&quot;/&gt;&lt;wsp:rsid wsp:val=&quot;00D93C84&quot;/&gt;&lt;wsp:rsid wsp:val=&quot;00DA09EE&quot;/&gt;&lt;wsp:rsid wsp:val=&quot;00DA16DD&quot;/&gt;&lt;wsp:rsid wsp:val=&quot;00DA401B&quot;/&gt;&lt;wsp:rsid wsp:val=&quot;00DA4306&quot;/&gt;&lt;wsp:rsid wsp:val=&quot;00DA4471&quot;/&gt;&lt;wsp:rsid wsp:val=&quot;00DA5FDF&quot;/&gt;&lt;wsp:rsid wsp:val=&quot;00DB0B3D&quot;/&gt;&lt;wsp:rsid wsp:val=&quot;00DB13E4&quot;/&gt;&lt;wsp:rsid wsp:val=&quot;00DB1886&quot;/&gt;&lt;wsp:rsid wsp:val=&quot;00DB285B&quot;/&gt;&lt;wsp:rsid wsp:val=&quot;00DB6FED&quot;/&gt;&lt;wsp:rsid wsp:val=&quot;00DC3128&quot;/&gt;&lt;wsp:rsid wsp:val=&quot;00DC4765&quot;/&gt;&lt;wsp:rsid wsp:val=&quot;00DC7011&quot;/&gt;&lt;wsp:rsid wsp:val=&quot;00DD2FBA&quot;/&gt;&lt;wsp:rsid wsp:val=&quot;00DD5D2A&quot;/&gt;&lt;wsp:rsid wsp:val=&quot;00DD645B&quot;/&gt;&lt;wsp:rsid wsp:val=&quot;00DD7539&quot;/&gt;&lt;wsp:rsid wsp:val=&quot;00DE053C&quot;/&gt;&lt;wsp:rsid wsp:val=&quot;00DE2201&quot;/&gt;&lt;wsp:rsid wsp:val=&quot;00DE5B78&quot;/&gt;&lt;wsp:rsid wsp:val=&quot;00DE734E&quot;/&gt;&lt;wsp:rsid wsp:val=&quot;00DE76E9&quot;/&gt;&lt;wsp:rsid wsp:val=&quot;00DF0003&quot;/&gt;&lt;wsp:rsid wsp:val=&quot;00DF282A&quot;/&gt;&lt;wsp:rsid wsp:val=&quot;00DF45B2&quot;/&gt;&lt;wsp:rsid wsp:val=&quot;00DF5F34&quot;/&gt;&lt;wsp:rsid wsp:val=&quot;00DF6D6A&quot;/&gt;&lt;wsp:rsid wsp:val=&quot;00E0163C&quot;/&gt;&lt;wsp:rsid wsp:val=&quot;00E05713&quot;/&gt;&lt;wsp:rsid wsp:val=&quot;00E058E3&quot;/&gt;&lt;wsp:rsid wsp:val=&quot;00E06B92&quot;/&gt;&lt;wsp:rsid wsp:val=&quot;00E133B0&quot;/&gt;&lt;wsp:rsid wsp:val=&quot;00E1752F&quot;/&gt;&lt;wsp:rsid wsp:val=&quot;00E206FC&quot;/&gt;&lt;wsp:rsid wsp:val=&quot;00E212DC&quot;/&gt;&lt;wsp:rsid wsp:val=&quot;00E2144E&quot;/&gt;&lt;wsp:rsid wsp:val=&quot;00E23132&quot;/&gt;&lt;wsp:rsid wsp:val=&quot;00E24101&quot;/&gt;&lt;wsp:rsid wsp:val=&quot;00E24F78&quot;/&gt;&lt;wsp:rsid wsp:val=&quot;00E26E3C&quot;/&gt;&lt;wsp:rsid wsp:val=&quot;00E27269&quot;/&gt;&lt;wsp:rsid wsp:val=&quot;00E3431A&quot;/&gt;&lt;wsp:rsid wsp:val=&quot;00E352F2&quot;/&gt;&lt;wsp:rsid wsp:val=&quot;00E44D62&quot;/&gt;&lt;wsp:rsid wsp:val=&quot;00E53ABD&quot;/&gt;&lt;wsp:rsid wsp:val=&quot;00E53CAC&quot;/&gt;&lt;wsp:rsid wsp:val=&quot;00E552AF&quot;/&gt;&lt;wsp:rsid wsp:val=&quot;00E56B55&quot;/&gt;&lt;wsp:rsid wsp:val=&quot;00E56C8E&quot;/&gt;&lt;wsp:rsid wsp:val=&quot;00E62CF3&quot;/&gt;&lt;wsp:rsid wsp:val=&quot;00E6308F&quot;/&gt;&lt;wsp:rsid wsp:val=&quot;00E6547E&quot;/&gt;&lt;wsp:rsid wsp:val=&quot;00E65F77&quot;/&gt;&lt;wsp:rsid wsp:val=&quot;00E72195&quot;/&gt;&lt;wsp:rsid wsp:val=&quot;00E745BE&quot;/&gt;&lt;wsp:rsid wsp:val=&quot;00E749E5&quot;/&gt;&lt;wsp:rsid wsp:val=&quot;00E759E7&quot;/&gt;&lt;wsp:rsid wsp:val=&quot;00E800C9&quot;/&gt;&lt;wsp:rsid wsp:val=&quot;00E835D4&quot;/&gt;&lt;wsp:rsid wsp:val=&quot;00E86E4B&quot;/&gt;&lt;wsp:rsid wsp:val=&quot;00E86ECE&quot;/&gt;&lt;wsp:rsid wsp:val=&quot;00E87F15&quot;/&gt;&lt;wsp:rsid wsp:val=&quot;00E90343&quot;/&gt;&lt;wsp:rsid wsp:val=&quot;00E92ACB&quot;/&gt;&lt;wsp:rsid wsp:val=&quot;00E93801&quot;/&gt;&lt;wsp:rsid wsp:val=&quot;00E93BB5&quot;/&gt;&lt;wsp:rsid wsp:val=&quot;00E94466&quot;/&gt;&lt;wsp:rsid wsp:val=&quot;00E94665&quot;/&gt;&lt;wsp:rsid wsp:val=&quot;00E961B3&quot;/&gt;&lt;wsp:rsid wsp:val=&quot;00EA5D91&quot;/&gt;&lt;wsp:rsid wsp:val=&quot;00EA7398&quot;/&gt;&lt;wsp:rsid wsp:val=&quot;00EB09F9&quot;/&gt;&lt;wsp:rsid wsp:val=&quot;00EB1018&quot;/&gt;&lt;wsp:rsid wsp:val=&quot;00EB3A7C&quot;/&gt;&lt;wsp:rsid wsp:val=&quot;00EB486E&quot;/&gt;&lt;wsp:rsid wsp:val=&quot;00EB528B&quot;/&gt;&lt;wsp:rsid wsp:val=&quot;00EB58A3&quot;/&gt;&lt;wsp:rsid wsp:val=&quot;00EB5954&quot;/&gt;&lt;wsp:rsid wsp:val=&quot;00EB62B2&quot;/&gt;&lt;wsp:rsid wsp:val=&quot;00EC239A&quot;/&gt;&lt;wsp:rsid wsp:val=&quot;00EC6429&quot;/&gt;&lt;wsp:rsid wsp:val=&quot;00EC6604&quot;/&gt;&lt;wsp:rsid wsp:val=&quot;00EC7B68&quot;/&gt;&lt;wsp:rsid wsp:val=&quot;00ED04CC&quot;/&gt;&lt;wsp:rsid wsp:val=&quot;00ED0E92&quot;/&gt;&lt;wsp:rsid wsp:val=&quot;00ED37DF&quot;/&gt;&lt;wsp:rsid wsp:val=&quot;00ED4ACF&quot;/&gt;&lt;wsp:rsid wsp:val=&quot;00ED6F04&quot;/&gt;&lt;wsp:rsid wsp:val=&quot;00EE1CE2&quot;/&gt;&lt;wsp:rsid wsp:val=&quot;00EE2598&quot;/&gt;&lt;wsp:rsid wsp:val=&quot;00EF161F&quot;/&gt;&lt;wsp:rsid wsp:val=&quot;00EF3988&quot;/&gt;&lt;wsp:rsid wsp:val=&quot;00EF7AC3&quot;/&gt;&lt;wsp:rsid wsp:val=&quot;00F00AD1&quot;/&gt;&lt;wsp:rsid wsp:val=&quot;00F01323&quot;/&gt;&lt;wsp:rsid wsp:val=&quot;00F01DCF&quot;/&gt;&lt;wsp:rsid wsp:val=&quot;00F0564E&quot;/&gt;&lt;wsp:rsid wsp:val=&quot;00F057BA&quot;/&gt;&lt;wsp:rsid wsp:val=&quot;00F0648B&quot;/&gt;&lt;wsp:rsid wsp:val=&quot;00F1023F&quot;/&gt;&lt;wsp:rsid wsp:val=&quot;00F11302&quot;/&gt;&lt;wsp:rsid wsp:val=&quot;00F1492F&quot;/&gt;&lt;wsp:rsid wsp:val=&quot;00F14D5A&quot;/&gt;&lt;wsp:rsid wsp:val=&quot;00F20428&quot;/&gt;&lt;wsp:rsid wsp:val=&quot;00F204BA&quot;/&gt;&lt;wsp:rsid wsp:val=&quot;00F211D3&quot;/&gt;&lt;wsp:rsid wsp:val=&quot;00F21D67&quot;/&gt;&lt;wsp:rsid wsp:val=&quot;00F22A06&quot;/&gt;&lt;wsp:rsid wsp:val=&quot;00F22B5E&quot;/&gt;&lt;wsp:rsid wsp:val=&quot;00F24B5E&quot;/&gt;&lt;wsp:rsid wsp:val=&quot;00F255EF&quot;/&gt;&lt;wsp:rsid wsp:val=&quot;00F26159&quot;/&gt;&lt;wsp:rsid wsp:val=&quot;00F275D1&quot;/&gt;&lt;wsp:rsid wsp:val=&quot;00F306E8&quot;/&gt;&lt;wsp:rsid wsp:val=&quot;00F330E1&quot;/&gt;&lt;wsp:rsid wsp:val=&quot;00F34CC8&quot;/&gt;&lt;wsp:rsid wsp:val=&quot;00F37119&quot;/&gt;&lt;wsp:rsid wsp:val=&quot;00F425AA&quot;/&gt;&lt;wsp:rsid wsp:val=&quot;00F43AEF&quot;/&gt;&lt;wsp:rsid wsp:val=&quot;00F43E19&quot;/&gt;&lt;wsp:rsid wsp:val=&quot;00F44A58&quot;/&gt;&lt;wsp:rsid wsp:val=&quot;00F452B1&quot;/&gt;&lt;wsp:rsid wsp:val=&quot;00F527F0&quot;/&gt;&lt;wsp:rsid wsp:val=&quot;00F5391A&quot;/&gt;&lt;wsp:rsid wsp:val=&quot;00F5481B&quot;/&gt;&lt;wsp:rsid wsp:val=&quot;00F55EA0&quot;/&gt;&lt;wsp:rsid wsp:val=&quot;00F57F9B&quot;/&gt;&lt;wsp:rsid wsp:val=&quot;00F6066D&quot;/&gt;&lt;wsp:rsid wsp:val=&quot;00F651B4&quot;/&gt;&lt;wsp:rsid wsp:val=&quot;00F67C43&quot;/&gt;&lt;wsp:rsid wsp:val=&quot;00F7196E&quot;/&gt;&lt;wsp:rsid wsp:val=&quot;00F74376&quot;/&gt;&lt;wsp:rsid wsp:val=&quot;00F774ED&quot;/&gt;&lt;wsp:rsid wsp:val=&quot;00F83D1B&quot;/&gt;&lt;wsp:rsid wsp:val=&quot;00F852B1&quot;/&gt;&lt;wsp:rsid wsp:val=&quot;00F91DEB&quot;/&gt;&lt;wsp:rsid wsp:val=&quot;00F9393C&quot;/&gt;&lt;wsp:rsid wsp:val=&quot;00F94559&quot;/&gt;&lt;wsp:rsid wsp:val=&quot;00F95033&quot;/&gt;&lt;wsp:rsid wsp:val=&quot;00F96289&quot;/&gt;&lt;wsp:rsid wsp:val=&quot;00F97EBC&quot;/&gt;&lt;wsp:rsid wsp:val=&quot;00FA498E&quot;/&gt;&lt;wsp:rsid wsp:val=&quot;00FA5C4C&quot;/&gt;&lt;wsp:rsid wsp:val=&quot;00FA7295&quot;/&gt;&lt;wsp:rsid wsp:val=&quot;00FB1224&quot;/&gt;&lt;wsp:rsid wsp:val=&quot;00FB6EC6&quot;/&gt;&lt;wsp:rsid wsp:val=&quot;00FC2D30&quot;/&gt;&lt;wsp:rsid wsp:val=&quot;00FC430C&quot;/&gt;&lt;wsp:rsid wsp:val=&quot;00FC4449&quot;/&gt;&lt;wsp:rsid wsp:val=&quot;00FC5D05&quot;/&gt;&lt;wsp:rsid wsp:val=&quot;00FC6F4B&quot;/&gt;&lt;wsp:rsid wsp:val=&quot;00FD1590&quot;/&gt;&lt;wsp:rsid wsp:val=&quot;00FD377A&quot;/&gt;&lt;wsp:rsid wsp:val=&quot;00FD4D70&quot;/&gt;&lt;wsp:rsid wsp:val=&quot;00FD5A71&quot;/&gt;&lt;wsp:rsid wsp:val=&quot;00FD5F4A&quot;/&gt;&lt;wsp:rsid wsp:val=&quot;00FE102E&quot;/&gt;&lt;wsp:rsid wsp:val=&quot;00FE2B97&quot;/&gt;&lt;wsp:rsid wsp:val=&quot;00FE4102&quot;/&gt;&lt;wsp:rsid wsp:val=&quot;00FE475C&quot;/&gt;&lt;wsp:rsid wsp:val=&quot;00FE4D89&quot;/&gt;&lt;wsp:rsid wsp:val=&quot;00FE79E0&quot;/&gt;&lt;wsp:rsid wsp:val=&quot;00FF1F4E&quot;/&gt;&lt;wsp:rsid wsp:val=&quot;00FF2006&quot;/&gt;&lt;wsp:rsid wsp:val=&quot;00FF4CEE&quot;/&gt;&lt;/wsp:rsids&gt;&lt;/w:docPr&gt;&lt;w:body&gt;&lt;w:p wsp:rsidR=&quot;00000000&quot; wsp:rsidRDefault=&quot;00660B81&quot;&gt;&lt;m:oMathPara&gt;&lt;m:oMath&gt;&lt;m:d&gt;&lt;m:dPr&gt;&lt;m:begChr m:val=&quot;&quot;/&gt;&lt;m:endChr m:val=&quot;}&quot;/&gt;&lt;m:ctrlPr&gt;&lt;w:rPr&gt;&lt;w:rFonts w:ascii=&quot;Cambria Math&quot; w:h-ansi=&quot;Cambria Math&quot;/&gt;&lt;wx:font wx:val=&quot;Cambria Math&quot;/&gt;&lt;w:i/&gt;&lt;/w:rPr&gt;&lt;/m:ctrlPr&gt;&lt;/m:dPr&gt;&lt;m:e&gt;&lt;m:m&gt;&lt;m:mPr&gt;&lt;m:mcs&gt;&lt;m:mc&gt;&lt;m:mcPr&gt;&lt;m:count m:val=&quot;1&quot;/&gt;&lt;m:mcJc m:val=&quot;center&quot;/&gt;&lt;/m:mcPr&gt;&lt;/m:mc&gt;&lt;/m:mcs&gt;&lt;m:ctrlPr&gt;&lt;w:rPr&gt;&lt;w:rFonts w:ascii=&quot;Cambria Math&quot; w:h-ansi=&quot;Cambria Math&quot;/&gt;&lt;wx:font wx:val=&quot;Cambria Math&quot;/&gt;&lt;w:i/&gt;&lt;/w:rPr&gt;&lt;/m:ctrlPr&gt;&lt;/m:mPr&gt;&lt;m:mr&gt;&lt;m:e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U&lt;/m:t&gt;&lt;/m:r&gt;&lt;/m:e&gt;&lt;m:sub&gt;&lt;m:r&gt;&lt;w:rPr&gt;&lt;w:rFonts w:ascii=&quot;Cambria Math&quot; w:h-ansi=&quot;Cambria Math&quot;/&gt;&lt;wx:font wx:val=&quot;Cambria Math&quot;/&gt;&lt;w:i/&gt;&lt;/w:rPr&gt;&lt;m:t&gt;S&lt;/m:t&gt;&lt;/m:r&gt;&lt;/m:sub&gt;&lt;/m:sSub&gt;&lt;m:r&gt;&lt;w:rPr&gt;&lt;w:rFonts w:ascii=&quot;Cambria Math&quot; w:h-ansi=&quot;Cambria Math&quot;/&gt;&lt;wx:font wx:val=&quot;Cambria Math&quot;/&gt;&lt;w:i/&gt;&lt;/w:rPr&gt;&lt;m:t&gt;=&lt;/m:t&gt;&lt;/m:r&gt;&lt;m:d&gt;&lt;m:dPr&gt;&lt;m:begChr m:val=&quot;[&quot;/&gt;&lt;m:endChr m:val=&quot;]&quot;/&gt;&lt;m:ctrlPr&gt;&lt;w:rPr&gt;&lt;w:rFonts w:ascii=&quot;Cambria Math&quot; w:h-ansi=&quot;Cambria Math&quot;/&gt;&lt;wx:font wx:val=&quot;Cambria Math&quot;/&gt;&lt;w:i/&gt;&lt;/w:rPr&gt;&lt;/m:ctrlPr&gt;&lt;/m:dPr&gt;&lt;m:e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r&lt;/m:t&gt;&lt;/m:r&gt;&lt;/m:e&gt;&lt;m:sub&gt;&lt;m:r&gt;&lt;w:rPr&gt;&lt;w:rFonts w:ascii=&quot;Cambria Math&quot; w:h-ansi=&quot;Cambria Math&quot;/&gt;&lt;wx:font wx:val=&quot;Cambria Math&quot;/&gt;&lt;w:i/&gt;&lt;/w:rPr&gt;&lt;m:t&gt;S&lt;/m:t&gt;&lt;/m:r&gt;&lt;/m:sub&gt;&lt;/m:sSub&gt;&lt;m:d&gt;&lt;m:dPr&gt;&lt;m:ctrlPr&gt;&lt;w:rPr&gt;&lt;w:rFonts w:ascii=&quot;Cambria Math&quot; w:h-ansi=&quot;Cambria Math&quot;/&gt;&lt;wx:font wx:val=&quot;Cambria Math&quot;/&gt;&lt;w:i/&gt;&lt;/w:rPr&gt;&lt;/m:ctrlPr&gt;&lt;/m:dPr&gt;&lt;m:e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i&lt;/m:t&gt;&lt;/m:r&gt;&lt;/m:sub&gt;&lt;/m:sSub&gt;&lt;/m:e&gt;&lt;/m:d&gt;&lt;m:r&gt;&lt;w:rPr&gt;&lt;w:rFonts w:ascii=&quot;Cambria Math&quot; w:h-ansi=&quot;Cambria Math&quot;/&gt;&lt;wx:font wx:val=&quot;Cambria Math&quot;/&gt;&lt;w:i/&gt;&lt;/w:rPr&gt;&lt;m:t&gt;+&lt;/m:t&gt;&lt;/m:r&gt;&lt;m:r&gt;&lt;w:rPr&gt;&lt;w:rFonts w:ascii=&quot;Cambria Math&quot; w:h-ansi=&quot;Cambria Math&quot;/&gt;&lt;wx:font wx:val=&quot;Cambria Math&quot;/&gt;&lt;w:i/&gt;&lt;w:lang w:val=&quot;EN-US&quot;/&gt;&lt;/w:rPr&gt;&lt;m:t&gt;p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/m:sSub&gt;&lt;m:d&gt;&lt;m:dPr&gt;&lt;m:ctrlPr&gt;&lt;w:rPr&gt;&lt;w:rFonts w:ascii=&quot;Cambria Math&quot; w:h-ansi=&quot;Cambria Math&quot;/&gt;&lt;wx:font wx:val=&quot;Cambria Math&quot;/&gt;&lt;w:i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i&lt;/m:t&gt;&lt;/m:r&gt;&lt;/m:sub&gt;&lt;/m:sSub&gt;&lt;/m:e&gt;&lt;/m:d&gt;&lt;m:r&gt;&lt;w:rPr&gt;&lt;w:rFonts w:ascii=&quot;Cambria Math&quot; w:h-ansi=&quot;Cambria Math&quot;/&gt;&lt;wx:font wx:val=&quot;Cambria Math&quot;/&gt;&lt;w:i/&gt;&lt;/w:rPr&gt;&lt;m:t&gt;+&lt;/m:t&gt;&lt;/m:r&gt;&lt;m:r&gt;&lt;w:rPr&gt;&lt;w:rFonts w:ascii=&quot;Cambria Math&quot; w:h-ansi=&quot;Cambria Math&quot;/&gt;&lt;wx:font wx:val=&quot;Cambria Math&quot;/&gt;&lt;w:i/&gt;&lt;w:lang w:val=&quot;EN-US&quot;/&gt;&lt;/w:rPr&gt;&lt;m:t&gt;j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П‰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/m:sSub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/m:sSub&gt;&lt;m:d&gt;&lt;m:dPr&gt;&lt;m:ctrlPr&gt;&lt;w:rPr&gt;&lt;w:rFonts w:ascii=&quot;Cambria Math&quot; w:h-ansi=&quot;Cambria Math&quot;/&gt;&lt;wx:font wx:val=&quot;Cambria Math&quot;/&gt;&lt;w:i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i&lt;/m:t&gt;&lt;/m:r&gt;&lt;/m:sub&gt;&lt;/m:sSub&gt;&lt;/m:e&gt;&lt;/m:d&gt;&lt;/m:e&gt;&lt;/m:d&gt;&lt;m:r&gt;&lt;w:rPr&gt;&lt;w:rFonts w:ascii=&quot;Cambria Math&quot; w:h-ansi=&quot;Cambria Math&quot;/&gt;&lt;wx:font wx:val=&quot;Cambria Math&quot;/&gt;&lt;w:i/&gt;&lt;/w:rPr&gt;&lt;m:t&gt;в€™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/m:sSub&gt;&lt;m:r&gt;&lt;w:rPr&gt;&lt;w:rFonts w:ascii=&quot;Cambria Math&quot; w:h-ansi=&quot;Cambria Math&quot;/&gt;&lt;wx:font wx:val=&quot;Cambria Math&quot;/&gt;&lt;w:i/&gt;&lt;/w:rPr&gt;&lt;m:t&gt;+&lt;/m:t&gt;&lt;/m:r&gt;&lt;m:d&gt;&lt;m:dPr&gt;&lt;m:begChr m:val=&quot;[&quot;/&gt;&lt;m:endChr m:val=&quot;]&quot;/&gt;&lt;m:ctrlPr&gt;&lt;w:rPr&gt;&lt;w:rFonts w:ascii=&quot;Cambria Math&quot; w:h-ansi=&quot;Cambria Math&quot;/&gt;&lt;wx:font wx:val=&quot;Cambria Math&quot;/&gt;&lt;w:i/&gt;&lt;w:lang w:val=&quot;EN-US&quot;/&gt;&lt;/w:rPr&gt;&lt;/m:ctrlPr&gt;&lt;/m:dPr&gt;&lt;m:e&gt;&lt;m:r&gt;&lt;w:rPr&gt;&lt;w:rFonts w:ascii=&quot;Cambria Math&quot; w:h-ansi=&quot;Cambria Math&quot;/&gt;&lt;wx:font wx:val=&quot;Cambria Math&quot;/&gt;&lt;w:i/&gt;&lt;w:lang w:val=&quot;EN-US&quot;/&gt;&lt;/w:rPr&gt;&lt;m:t&gt;pm&lt;/m:t&gt;&lt;/m:r&gt;&lt;m:d&gt;&lt;m:dPr&gt;&lt;m:ctrlPr&gt;&lt;w:rPr&gt;&lt;w:rFonts w:ascii=&quot;Cambria Math&quot; w:h-ansi=&quot;Cambria Math&quot;/&gt;&lt;wx:font wx:val=&quot;Cambria Math&quot;/&gt;&lt;w:i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i&lt;/m:t&gt;&lt;/m:r&gt;&lt;/m:sub&gt;&lt;/m:sSub&gt;&lt;/m:e&gt;&lt;/m:d&gt;&lt;m:r&gt;&lt;w:rPr&gt;&lt;w:rFonts w:ascii=&quot;Cambria Math&quot; w:h-ansi=&quot;Cambria Math&quot;/&gt;&lt;wx:font wx:val=&quot;Cambria Math&quot;/&gt;&lt;w:i/&gt;&lt;/w:rPr&gt;&lt;m:t&gt;+&lt;/m:t&gt;&lt;/m:r&gt;&lt;m:r&gt;&lt;w:rPr&gt;&lt;w:rFonts w:ascii=&quot;Cambria Math&quot; w:h-ansi=&quot;Cambria Math&quot;/&gt;&lt;wx:font wx:val=&quot;Cambria Math&quot;/&gt;&lt;w:i/&gt;&lt;w:lang w:val=&quot;EN-US&quot;/&gt;&lt;/w:rPr&gt;&lt;m:t&gt;j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П‰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/m:sSub&gt;&lt;m:r&gt;&lt;w:rPr&gt;&lt;w:rFonts w:ascii=&quot;Cambria Math&quot; w:h-ansi=&quot;Cambria Math&quot;/&gt;&lt;wx:font wx:val=&quot;Cambria Math&quot;/&gt;&lt;w:i/&gt;&lt;w:lang w:val=&quot;EN-US&quot;/&gt;&lt;/w:rPr&gt;&lt;m:t&gt;m&lt;/m:t&gt;&lt;/m:r&gt;&lt;m:d&gt;&lt;m:dPr&gt;&lt;m:ctrlPr&gt;&lt;w:rPr&gt;&lt;w:rFonts w:ascii=&quot;Cambria Math&quot; w:h-ansi=&quot;Cambria Math&quot;/&gt;&lt;wx:font wx:val=&quot;Cambria Math&quot;/&gt;&lt;w:i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i&lt;/m:t&gt;&lt;/m:r&gt;&lt;/m:sub&gt;&lt;/m:sSub&gt;&lt;/m:e&gt;&lt;/m:d&gt;&lt;/m:e&gt;&lt;/m:d&gt;&lt;m:r&gt;&lt;w:rPr&gt;&lt;w:rFonts w:ascii=&quot;Cambria Math&quot; w:h-ansi=&quot;Cambria Math&quot;/&gt;&lt;wx:font wx:val=&quot;Cambria Math&quot;/&gt;&lt;w:i/&gt;&lt;/w:rPr&gt;&lt;m:t&gt;в€™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r&lt;/m:t&gt;&lt;/m:r&gt;&lt;/m:sub&gt;&lt;/m:sSub&gt;&lt;m:r&gt;&lt;w:rPr&gt;&lt;w:rFonts w:ascii=&quot;Cambria Math&quot; w:h-ansi=&quot;Cambria Math&quot;/&gt;&lt;wx:font wx:val=&quot;Cambria Math&quot;/&gt;&lt;w:i/&gt;&lt;/w:rPr&gt;&lt;m:t&gt;;&lt;/m:t&gt;&lt;/m:r&gt;&lt;/m:e&gt;&lt;/m:mr&gt;&lt;m:mr&gt;&lt;m:e&gt;&lt;m:r&gt;&lt;w:rPr&gt;&lt;w:rFonts w:ascii=&quot;Cambria Math&quot; w:h-ansi=&quot;Cambria Math&quot;/&gt;&lt;wx:font wx:val=&quot;Cambria Math&quot;/&gt;&lt;w:i/&gt;&lt;/w:rPr&gt;&lt;m:t&gt;0=&lt;/m:t&gt;&lt;/m:r&gt;&lt;m:d&gt;&lt;m:dPr&gt;&lt;m:begChr m:val=&quot;[&quot;/&gt;&lt;m:endChr m:val=&quot;]&quot;/&gt;&lt;m:ctrlPr&gt;&lt;w:rPr&gt;&lt;w:rFonts w:ascii=&quot;Cambria Math&quot; w:h-ansi=&quot;Cambria Math&quot;/&gt;&lt;wx:font wx:val=&quot;Cambria Math&quot;/&gt;&lt;w:i/&gt;&lt;/w:rPr&gt;&lt;/m:ctrlPr&gt;&lt;/m:dPr&gt;&lt;m:e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r&lt;/m:t&gt;&lt;/m:r&gt;&lt;/m:e&gt;&lt;m:sub&gt;&lt;m:r&gt;&lt;w:rPr&gt;&lt;w:rFonts w:ascii=&quot;Cambria Math&quot; w:h-ansi=&quot;Cambria Math&quot;/&gt;&lt;wx:font wx:val=&quot;Cambria Math&quot;/&gt;&lt;w:i/&gt;&lt;/w:rPr&gt;&lt;m:t&gt;r&lt;/m:t&gt;&lt;/m:r&gt;&lt;/m:sub&gt;&lt;/m:sSub&gt;&lt;m:d&gt;&lt;m:dPr&gt;&lt;m:ctrlPr&gt;&lt;w:rPr&gt;&lt;w:rFonts w:ascii=&quot;Cambria Math&quot; w:h-ansi=&quot;Cambria Math&quot;/&gt;&lt;wx:font wx:val=&quot;Cambria Math&quot;/&gt;&lt;w:i/&gt;&lt;/w:rPr&gt;&lt;/m:ctrlPr&gt;&lt;/m:dPr&gt;&lt;m:e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i&lt;/m:t&gt;&lt;/m:r&gt;&lt;/m:sub&gt;&lt;/m:sSub&gt;&lt;/m:e&gt;&lt;/m:d&gt;&lt;m:r&gt;&lt;w:rPr&gt;&lt;w:rFonts w:ascii=&quot;Cambria Math&quot; w:h-ansi=&quot;Cambria Math&quot;/&gt;&lt;wx:font wx:val=&quot;Cambria Math&quot;/&gt;&lt;w:i/&gt;&lt;/w:rPr&gt;&lt;m:t&gt;+&lt;/m:t&gt;&lt;/m:r&gt;&lt;m:r&gt;&lt;w:rPr&gt;&lt;w:rFonts w:ascii=&quot;Cambria Math&quot; w:h-ansi=&quot;Cambria Math&quot;/&gt;&lt;wx:font wx:val=&quot;Cambria Math&quot;/&gt;&lt;w:i/&gt;&lt;w:lang w:val=&quot;EN-US&quot;/&gt;&lt;/w:rPr&gt;&lt;m:t&gt;p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r&lt;/m:t&gt;&lt;/m:r&gt;&lt;/m:sub&gt;&lt;/m:sSub&gt;&lt;m:d&gt;&lt;m:dPr&gt;&lt;m:ctrlPr&gt;&lt;w:rPr&gt;&lt;w:rFonts w:ascii=&quot;Cambria Math&quot; w:h-ansi=&quot;Cambria Math&quot;/&gt;&lt;wx:font wx:val=&quot;Cambria Math&quot;/&gt;&lt;w:i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i&lt;/m:t&gt;&lt;/m:r&gt;&lt;/m:sub&gt;&lt;/m:sSub&gt;&lt;/m:e&gt;&lt;/m:d&gt;&lt;m:r&gt;&lt;w:rPr&gt;&lt;w:rFonts w:ascii=&quot;Cambria Math&quot; w:h-ansi=&quot;Cambria Math&quot;/&gt;&lt;wx:font wx:val=&quot;Cambria Math&quot;/&gt;&lt;w:i/&gt;&lt;/w:rPr&gt;&lt;m:t&gt;+&lt;/m:t&gt;&lt;/m:r&gt;&lt;m:r&gt;&lt;w:rPr&gt;&lt;w:rFonts w:ascii=&quot;Cambria Math&quot; w:h-ansi=&quot;Cambria Math&quot;/&gt;&lt;wx:font wx:val=&quot;Cambria Math&quot;/&gt;&lt;w:i/&gt;&lt;w:lang w:val=&quot;EN-US&quot;/&gt;&lt;/w:rPr&gt;&lt;m:t&gt;j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П‰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/m:sSub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r&lt;/m:t&gt;&lt;/m:r&gt;&lt;/m:sub&gt;&lt;/m:sSub&gt;&lt;m:d&gt;&lt;m:dPr&gt;&lt;m:ctrlPr&gt;&lt;w:rPr&gt;&lt;w:rFonts w:ascii=&quot;Cambria Math&quot; w:h-ansi=&quot;Cambria Math&quot;/&gt;&lt;wx:font wx:val=&quot;Cambria Math&quot;/&gt;&lt;w:i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i&lt;/m:t&gt;&lt;/m:r&gt;&lt;/m:sub&gt;&lt;/m:sSub&gt;&lt;/m:e&gt;&lt;/m:d&gt;&lt;/m:e&gt;&lt;/m:d&gt;&lt;m:r&gt;&lt;w:rPr&gt;&lt;w:rFonts w:ascii=&quot;Cambria Math&quot; w:h-ansi=&quot;Cambria Math&quot;/&gt;&lt;wx:font wx:val=&quot;Cambria Math&quot;/&gt;&lt;w:i/&gt;&lt;/w:rPr&gt;&lt;m:t&gt;в€™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r&lt;/m:t&gt;&lt;/m:r&gt;&lt;/m:sub&gt;&lt;/m:sSub&gt;&lt;m:r&gt;&lt;w:rPr&gt;&lt;w:rFonts w:ascii=&quot;Cambria Math&quot; w:h-ansi=&quot;Cambria Math&quot;/&gt;&lt;wx:font wx:val=&quot;Cambria Math&quot;/&gt;&lt;w:i/&gt;&lt;/w:rPr&gt;&lt;m:t&gt;+&lt;/m:t&gt;&lt;/m:r&gt;&lt;m:d&gt;&lt;m:dPr&gt;&lt;m:begChr m:val=&quot;[&quot;/&gt;&lt;m:endChr m:val=&quot;]&quot;/&gt;&lt;m:ctrlPr&gt;&lt;w:rPr&gt;&lt;w:rFonts w:ascii=&quot;Cambria Math&quot; w:h-ansi=&quot;Cambria Math&quot;/&gt;&lt;wx:font wx:val=&quot;Cambria Math&quot;/&gt;&lt;w:i/&gt;&lt;w:lang w:val=&quot;EN-US&quot;/&gt;&lt;/w:rPr&gt;&lt;/m:ctrlPr&gt;&lt;/m:dPr&gt;&lt;m:e&gt;&lt;m:r&gt;&lt;w:rPr&gt;&lt;w:rFonts w:ascii=&quot;Cambria Math&quot; w:h-ansi=&quot;Cambria Math&quot;/&gt;&lt;wx:font wx:val=&quot;Cambria Math&quot;/&gt;&lt;w:i/&gt;&lt;w:lang w:val=&quot;EN-US&quot;/&gt;&lt;/w:rPr&gt;&lt;m:t&gt;pm&lt;/m:t&gt;&lt;/m:r&gt;&lt;m:d&gt;&lt;m:dPr&gt;&lt;m:ctrlPr&gt;&lt;w:rPr&gt;&lt;w:rFonts w:ascii=&quot;Cambria Math&quot; w:h-ansi=&quot;Cambria Math&quot;/&gt;&lt;wx:font wx:val=&quot;Cambria Math&quot;/&gt;&lt;w:i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i&lt;/m:t&gt;&lt;/m:r&gt;&lt;/m:sub&gt;&lt;/m:sSub&gt;&lt;/m:e&gt;&lt;/m:d&gt;&lt;m:r&gt;&lt;w:rPr&gt;&lt;w:rFonts w:ascii=&quot;Cambria Math&quot; w:h-ansi=&quot;Cambria Math&quot;/&gt;&lt;wx:font wx:val=&quot;Cambria Math&quot;/&gt;&lt;w:i/&gt;&lt;/w:rPr&gt;&lt;m:t&gt;+&lt;/m:t&gt;&lt;/m:r&gt;&lt;m:r&gt;&lt;w:rPr&gt;&lt;w:rFonts w:ascii=&quot;Cambria Math&quot; w:h-ansi=&quot;Cambria Math&quot;/&gt;&lt;wx:font wx:val=&quot;Cambria Math&quot;/&gt;&lt;w:i/&gt;&lt;w:lang w:val=&quot;EN-US&quot;/&gt;&lt;/w:rPr&gt;&lt;m:t&gt;j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П‰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/m:sSub&gt;&lt;m:r&gt;&lt;w:rPr&gt;&lt;w:rFonts w:ascii=&quot;Cambria Math&quot; w:h-ansi=&quot;Cambria Math&quot;/&gt;&lt;wx:font wx:val=&quot;Cambria Math&quot;/&gt;&lt;w:i/&gt;&lt;w:lang w:val=&quot;EN-US&quot;/&gt;&lt;/w:rPr&gt;&lt;m:t&gt;m&lt;/m:t&gt;&lt;/m:r&gt;&lt;m:d&gt;&lt;m:dPr&gt;&lt;m:ctrlPr&gt;&lt;w:rPr&gt;&lt;w:rFonts w:ascii=&quot;Cambria Math&quot; w:h-ansi=&quot;Cambria Math&quot;/&gt;&lt;wx:font wx:val=&quot;Cambria Math&quot;/&gt;&lt;w:i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i&lt;/m:t&gt;&lt;/m:r&gt;&lt;/m:sub&gt;&lt;/m:sSub&gt;&lt;/m:e&gt;&lt;/m:d&gt;&lt;/m:e&gt;&lt;/m:d&gt;&lt;m:r&gt;&lt;w:rPr&gt;&lt;w:rFonts w:ascii=&quot;Cambria Math&quot; w:h-ansi=&quot;Cambria Math&quot;/&gt;&lt;wx:font wx:val=&quot;Cambria Math&quot;/&gt;&lt;w:i/&gt;&lt;/w:rPr&gt;&lt;m:t&gt;в€™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/m:sSub&gt;&lt;m:r&gt;&lt;w:rPr&gt;&lt;w:rFonts w:ascii=&quot;Cambria Math&quot; w:h-ansi=&quot;Cambria Math&quot;/&gt;&lt;wx:font wx:val=&quot;Cambria Math&quot;/&gt;&lt;w:i/&gt;&lt;/w:rPr&gt;&lt;m:t&gt;,&lt;/m:t&gt;&lt;/m:r&gt;&lt;/m:e&gt;&lt;/m:mr&gt;&lt;/m:m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6" o:title="" chromakey="white"/>
          </v:shape>
        </w:pict>
      </w:r>
      <w:r w:rsidRPr="00232ECB">
        <w:instrText xml:space="preserve"> </w:instrText>
      </w:r>
      <w:r w:rsidRPr="00232ECB">
        <w:fldChar w:fldCharType="separate"/>
      </w:r>
      <w:r w:rsidRPr="00232ECB">
        <w:pict>
          <v:shape id="_x0000_i1041" type="#_x0000_t75" style="width:301.2pt;height:25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69&quot;/&gt;&lt;w:doNotEmbedSystemFonts/&gt;&lt;w:defaultTabStop w:val=&quot;708&quot;/&gt;&lt;w:autoHyphenation/&gt;&lt;w:hyphenationZone w:val=&quot;357&quot;/&gt;&lt;w:doNotHyphenateCaps/&gt;&lt;w:drawingGridHorizontalSpacing w:val=&quot;140&quot;/&gt;&lt;w:drawingGridVerticalSpacing w:val=&quot;381&quot;/&gt;&lt;w:displayHorizontalDrawingGridEvery w:val=&quot;2&quot;/&gt;&lt;w:punctuationKerning/&gt;&lt;w:characterSpacingControl w:val=&quot;DontCompress&quot;/&gt;&lt;w:optimizeForBrowser/&gt;&lt;w:allowPNG/&gt;&lt;w:doNotSaveWebPagesAsSingleFil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12F04&quot;/&gt;&lt;wsp:rsid wsp:val=&quot;00000DC8&quot;/&gt;&lt;wsp:rsid wsp:val=&quot;00012B88&quot;/&gt;&lt;wsp:rsid wsp:val=&quot;0001427E&quot;/&gt;&lt;wsp:rsid wsp:val=&quot;00015252&quot;/&gt;&lt;wsp:rsid wsp:val=&quot;000155E9&quot;/&gt;&lt;wsp:rsid wsp:val=&quot;00015E30&quot;/&gt;&lt;wsp:rsid wsp:val=&quot;00022AB5&quot;/&gt;&lt;wsp:rsid wsp:val=&quot;000256B4&quot;/&gt;&lt;wsp:rsid wsp:val=&quot;00025EA1&quot;/&gt;&lt;wsp:rsid wsp:val=&quot;00027082&quot;/&gt;&lt;wsp:rsid wsp:val=&quot;00027691&quot;/&gt;&lt;wsp:rsid wsp:val=&quot;00036A2C&quot;/&gt;&lt;wsp:rsid wsp:val=&quot;00042390&quot;/&gt;&lt;wsp:rsid wsp:val=&quot;00042E84&quot;/&gt;&lt;wsp:rsid wsp:val=&quot;00043FE4&quot;/&gt;&lt;wsp:rsid wsp:val=&quot;000611FE&quot;/&gt;&lt;wsp:rsid wsp:val=&quot;00062582&quot;/&gt;&lt;wsp:rsid wsp:val=&quot;00062A36&quot;/&gt;&lt;wsp:rsid wsp:val=&quot;00065241&quot;/&gt;&lt;wsp:rsid wsp:val=&quot;0006644D&quot;/&gt;&lt;wsp:rsid wsp:val=&quot;0006702A&quot;/&gt;&lt;wsp:rsid wsp:val=&quot;000675EB&quot;/&gt;&lt;wsp:rsid wsp:val=&quot;00087B2D&quot;/&gt;&lt;wsp:rsid wsp:val=&quot;000907B6&quot;/&gt;&lt;wsp:rsid wsp:val=&quot;00091354&quot;/&gt;&lt;wsp:rsid wsp:val=&quot;000A12F2&quot;/&gt;&lt;wsp:rsid wsp:val=&quot;000A25DB&quot;/&gt;&lt;wsp:rsid wsp:val=&quot;000A460E&quot;/&gt;&lt;wsp:rsid wsp:val=&quot;000A51EB&quot;/&gt;&lt;wsp:rsid wsp:val=&quot;000A71C2&quot;/&gt;&lt;wsp:rsid wsp:val=&quot;000A7E67&quot;/&gt;&lt;wsp:rsid wsp:val=&quot;000B00A6&quot;/&gt;&lt;wsp:rsid wsp:val=&quot;000B1930&quot;/&gt;&lt;wsp:rsid wsp:val=&quot;000B25DD&quot;/&gt;&lt;wsp:rsid wsp:val=&quot;000B2D25&quot;/&gt;&lt;wsp:rsid wsp:val=&quot;000B3A07&quot;/&gt;&lt;wsp:rsid wsp:val=&quot;000C1BE1&quot;/&gt;&lt;wsp:rsid wsp:val=&quot;000C35F6&quot;/&gt;&lt;wsp:rsid wsp:val=&quot;000C5152&quot;/&gt;&lt;wsp:rsid wsp:val=&quot;000D1B58&quot;/&gt;&lt;wsp:rsid wsp:val=&quot;000D5650&quot;/&gt;&lt;wsp:rsid wsp:val=&quot;000D7AB9&quot;/&gt;&lt;wsp:rsid wsp:val=&quot;000E198A&quot;/&gt;&lt;wsp:rsid wsp:val=&quot;000E2F97&quot;/&gt;&lt;wsp:rsid wsp:val=&quot;000E3F01&quot;/&gt;&lt;wsp:rsid wsp:val=&quot;000E4D61&quot;/&gt;&lt;wsp:rsid wsp:val=&quot;000E52CD&quot;/&gt;&lt;wsp:rsid wsp:val=&quot;000E66AA&quot;/&gt;&lt;wsp:rsid wsp:val=&quot;000F1665&quot;/&gt;&lt;wsp:rsid wsp:val=&quot;000F4D3A&quot;/&gt;&lt;wsp:rsid wsp:val=&quot;000F50B4&quot;/&gt;&lt;wsp:rsid wsp:val=&quot;000F70AC&quot;/&gt;&lt;wsp:rsid wsp:val=&quot;001018AE&quot;/&gt;&lt;wsp:rsid wsp:val=&quot;001024DC&quot;/&gt;&lt;wsp:rsid wsp:val=&quot;00102CCB&quot;/&gt;&lt;wsp:rsid wsp:val=&quot;001056BE&quot;/&gt;&lt;wsp:rsid wsp:val=&quot;00110D34&quot;/&gt;&lt;wsp:rsid wsp:val=&quot;00130DFF&quot;/&gt;&lt;wsp:rsid wsp:val=&quot;00132126&quot;/&gt;&lt;wsp:rsid wsp:val=&quot;001346A0&quot;/&gt;&lt;wsp:rsid wsp:val=&quot;001366CF&quot;/&gt;&lt;wsp:rsid wsp:val=&quot;00137164&quot;/&gt;&lt;wsp:rsid wsp:val=&quot;00137B68&quot;/&gt;&lt;wsp:rsid wsp:val=&quot;00137FC8&quot;/&gt;&lt;wsp:rsid wsp:val=&quot;0014268D&quot;/&gt;&lt;wsp:rsid wsp:val=&quot;00146764&quot;/&gt;&lt;wsp:rsid wsp:val=&quot;00146F62&quot;/&gt;&lt;wsp:rsid wsp:val=&quot;001505E1&quot;/&gt;&lt;wsp:rsid wsp:val=&quot;00150A3C&quot;/&gt;&lt;wsp:rsid wsp:val=&quot;00150A53&quot;/&gt;&lt;wsp:rsid wsp:val=&quot;00151F4A&quot;/&gt;&lt;wsp:rsid wsp:val=&quot;001632B0&quot;/&gt;&lt;wsp:rsid wsp:val=&quot;001654F0&quot;/&gt;&lt;wsp:rsid wsp:val=&quot;00166743&quot;/&gt;&lt;wsp:rsid wsp:val=&quot;00171F73&quot;/&gt;&lt;wsp:rsid wsp:val=&quot;00174F60&quot;/&gt;&lt;wsp:rsid wsp:val=&quot;001800F0&quot;/&gt;&lt;wsp:rsid wsp:val=&quot;001852B3&quot;/&gt;&lt;wsp:rsid wsp:val=&quot;001864B6&quot;/&gt;&lt;wsp:rsid wsp:val=&quot;001930CB&quot;/&gt;&lt;wsp:rsid wsp:val=&quot;001A0EC0&quot;/&gt;&lt;wsp:rsid wsp:val=&quot;001A207B&quot;/&gt;&lt;wsp:rsid wsp:val=&quot;001A535A&quot;/&gt;&lt;wsp:rsid wsp:val=&quot;001B2A26&quot;/&gt;&lt;wsp:rsid wsp:val=&quot;001B59BF&quot;/&gt;&lt;wsp:rsid wsp:val=&quot;001C1E84&quot;/&gt;&lt;wsp:rsid wsp:val=&quot;001C520D&quot;/&gt;&lt;wsp:rsid wsp:val=&quot;001C5731&quot;/&gt;&lt;wsp:rsid wsp:val=&quot;001D28EA&quot;/&gt;&lt;wsp:rsid wsp:val=&quot;001D5300&quot;/&gt;&lt;wsp:rsid wsp:val=&quot;001E18B9&quot;/&gt;&lt;wsp:rsid wsp:val=&quot;001E1F66&quot;/&gt;&lt;wsp:rsid wsp:val=&quot;001E6525&quot;/&gt;&lt;wsp:rsid wsp:val=&quot;001E7283&quot;/&gt;&lt;wsp:rsid wsp:val=&quot;001E73BA&quot;/&gt;&lt;wsp:rsid wsp:val=&quot;001E7492&quot;/&gt;&lt;wsp:rsid wsp:val=&quot;001F06A3&quot;/&gt;&lt;wsp:rsid wsp:val=&quot;001F16E3&quot;/&gt;&lt;wsp:rsid wsp:val=&quot;001F42F0&quot;/&gt;&lt;wsp:rsid wsp:val=&quot;001F566A&quot;/&gt;&lt;wsp:rsid wsp:val=&quot;001F7425&quot;/&gt;&lt;wsp:rsid wsp:val=&quot;001F77D0&quot;/&gt;&lt;wsp:rsid wsp:val=&quot;0020042E&quot;/&gt;&lt;wsp:rsid wsp:val=&quot;00202A19&quot;/&gt;&lt;wsp:rsid wsp:val=&quot;00204D50&quot;/&gt;&lt;wsp:rsid wsp:val=&quot;00204DE9&quot;/&gt;&lt;wsp:rsid wsp:val=&quot;002052D5&quot;/&gt;&lt;wsp:rsid wsp:val=&quot;002101D9&quot;/&gt;&lt;wsp:rsid wsp:val=&quot;00210E90&quot;/&gt;&lt;wsp:rsid wsp:val=&quot;002111DA&quot;/&gt;&lt;wsp:rsid wsp:val=&quot;00211533&quot;/&gt;&lt;wsp:rsid wsp:val=&quot;00212F04&quot;/&gt;&lt;wsp:rsid wsp:val=&quot;0021397F&quot;/&gt;&lt;wsp:rsid wsp:val=&quot;002174DC&quot;/&gt;&lt;wsp:rsid wsp:val=&quot;002256F9&quot;/&gt;&lt;wsp:rsid wsp:val=&quot;00225757&quot;/&gt;&lt;wsp:rsid wsp:val=&quot;00225891&quot;/&gt;&lt;wsp:rsid wsp:val=&quot;00227272&quot;/&gt;&lt;wsp:rsid wsp:val=&quot;00230031&quot;/&gt;&lt;wsp:rsid wsp:val=&quot;00231A08&quot;/&gt;&lt;wsp:rsid wsp:val=&quot;00232BF3&quot;/&gt;&lt;wsp:rsid wsp:val=&quot;00232ECB&quot;/&gt;&lt;wsp:rsid wsp:val=&quot;00234D66&quot;/&gt;&lt;wsp:rsid wsp:val=&quot;00240F05&quot;/&gt;&lt;wsp:rsid wsp:val=&quot;00242F0B&quot;/&gt;&lt;wsp:rsid wsp:val=&quot;00244855&quot;/&gt;&lt;wsp:rsid wsp:val=&quot;00244BA0&quot;/&gt;&lt;wsp:rsid wsp:val=&quot;00246149&quot;/&gt;&lt;wsp:rsid wsp:val=&quot;002472B5&quot;/&gt;&lt;wsp:rsid wsp:val=&quot;00250440&quot;/&gt;&lt;wsp:rsid wsp:val=&quot;002504F8&quot;/&gt;&lt;wsp:rsid wsp:val=&quot;002600C8&quot;/&gt;&lt;wsp:rsid wsp:val=&quot;00260B3D&quot;/&gt;&lt;wsp:rsid wsp:val=&quot;002632A4&quot;/&gt;&lt;wsp:rsid wsp:val=&quot;00271A81&quot;/&gt;&lt;wsp:rsid wsp:val=&quot;00273B17&quot;/&gt;&lt;wsp:rsid wsp:val=&quot;0027698E&quot;/&gt;&lt;wsp:rsid wsp:val=&quot;002779D1&quot;/&gt;&lt;wsp:rsid wsp:val=&quot;00281B18&quot;/&gt;&lt;wsp:rsid wsp:val=&quot;002824F5&quot;/&gt;&lt;wsp:rsid wsp:val=&quot;00284725&quot;/&gt;&lt;wsp:rsid wsp:val=&quot;00290D00&quot;/&gt;&lt;wsp:rsid wsp:val=&quot;00291EE8&quot;/&gt;&lt;wsp:rsid wsp:val=&quot;00292FEE&quot;/&gt;&lt;wsp:rsid wsp:val=&quot;00294426&quot;/&gt;&lt;wsp:rsid wsp:val=&quot;002A0544&quot;/&gt;&lt;wsp:rsid wsp:val=&quot;002A06FF&quot;/&gt;&lt;wsp:rsid wsp:val=&quot;002A077C&quot;/&gt;&lt;wsp:rsid wsp:val=&quot;002A1247&quot;/&gt;&lt;wsp:rsid wsp:val=&quot;002A3F2A&quot;/&gt;&lt;wsp:rsid wsp:val=&quot;002A477C&quot;/&gt;&lt;wsp:rsid wsp:val=&quot;002A66A7&quot;/&gt;&lt;wsp:rsid wsp:val=&quot;002A686D&quot;/&gt;&lt;wsp:rsid wsp:val=&quot;002B04A0&quot;/&gt;&lt;wsp:rsid wsp:val=&quot;002B2856&quot;/&gt;&lt;wsp:rsid wsp:val=&quot;002B2A11&quot;/&gt;&lt;wsp:rsid wsp:val=&quot;002B2A18&quot;/&gt;&lt;wsp:rsid wsp:val=&quot;002C4945&quot;/&gt;&lt;wsp:rsid wsp:val=&quot;002C5850&quot;/&gt;&lt;wsp:rsid wsp:val=&quot;002C6ED6&quot;/&gt;&lt;wsp:rsid wsp:val=&quot;002C7254&quot;/&gt;&lt;wsp:rsid wsp:val=&quot;002D5084&quot;/&gt;&lt;wsp:rsid wsp:val=&quot;002D5E95&quot;/&gt;&lt;wsp:rsid wsp:val=&quot;002D5FF8&quot;/&gt;&lt;wsp:rsid wsp:val=&quot;002E7A2B&quot;/&gt;&lt;wsp:rsid wsp:val=&quot;002F0033&quot;/&gt;&lt;wsp:rsid wsp:val=&quot;002F4B1D&quot;/&gt;&lt;wsp:rsid wsp:val=&quot;002F5748&quot;/&gt;&lt;wsp:rsid wsp:val=&quot;002F5E41&quot;/&gt;&lt;wsp:rsid wsp:val=&quot;002F7BF9&quot;/&gt;&lt;wsp:rsid wsp:val=&quot;0030107F&quot;/&gt;&lt;wsp:rsid wsp:val=&quot;00302069&quot;/&gt;&lt;wsp:rsid wsp:val=&quot;003063F0&quot;/&gt;&lt;wsp:rsid wsp:val=&quot;00306980&quot;/&gt;&lt;wsp:rsid wsp:val=&quot;003103B7&quot;/&gt;&lt;wsp:rsid wsp:val=&quot;00316734&quot;/&gt;&lt;wsp:rsid wsp:val=&quot;00317380&quot;/&gt;&lt;wsp:rsid wsp:val=&quot;00317F18&quot;/&gt;&lt;wsp:rsid wsp:val=&quot;0032640D&quot;/&gt;&lt;wsp:rsid wsp:val=&quot;00332356&quot;/&gt;&lt;wsp:rsid wsp:val=&quot;003415E2&quot;/&gt;&lt;wsp:rsid wsp:val=&quot;003427E4&quot;/&gt;&lt;wsp:rsid wsp:val=&quot;00343F66&quot;/&gt;&lt;wsp:rsid wsp:val=&quot;00344143&quot;/&gt;&lt;wsp:rsid wsp:val=&quot;00344822&quot;/&gt;&lt;wsp:rsid wsp:val=&quot;00350FB2&quot;/&gt;&lt;wsp:rsid wsp:val=&quot;00351F44&quot;/&gt;&lt;wsp:rsid wsp:val=&quot;003534CE&quot;/&gt;&lt;wsp:rsid wsp:val=&quot;00361465&quot;/&gt;&lt;wsp:rsid wsp:val=&quot;0036221D&quot;/&gt;&lt;wsp:rsid wsp:val=&quot;00364527&quot;/&gt;&lt;wsp:rsid wsp:val=&quot;00366EA3&quot;/&gt;&lt;wsp:rsid wsp:val=&quot;0037307B&quot;/&gt;&lt;wsp:rsid wsp:val=&quot;0037307D&quot;/&gt;&lt;wsp:rsid wsp:val=&quot;00373F15&quot;/&gt;&lt;wsp:rsid wsp:val=&quot;003746B3&quot;/&gt;&lt;wsp:rsid wsp:val=&quot;00381567&quot;/&gt;&lt;wsp:rsid wsp:val=&quot;00382CBE&quot;/&gt;&lt;wsp:rsid wsp:val=&quot;00385048&quot;/&gt;&lt;wsp:rsid wsp:val=&quot;00391E1B&quot;/&gt;&lt;wsp:rsid wsp:val=&quot;00394257&quot;/&gt;&lt;wsp:rsid wsp:val=&quot;00394402&quot;/&gt;&lt;wsp:rsid wsp:val=&quot;00394EDF&quot;/&gt;&lt;wsp:rsid wsp:val=&quot;003A01BC&quot;/&gt;&lt;wsp:rsid wsp:val=&quot;003A24FA&quot;/&gt;&lt;wsp:rsid wsp:val=&quot;003B031D&quot;/&gt;&lt;wsp:rsid wsp:val=&quot;003B03EE&quot;/&gt;&lt;wsp:rsid wsp:val=&quot;003B1472&quot;/&gt;&lt;wsp:rsid wsp:val=&quot;003B7927&quot;/&gt;&lt;wsp:rsid wsp:val=&quot;003C02A6&quot;/&gt;&lt;wsp:rsid wsp:val=&quot;003C39F7&quot;/&gt;&lt;wsp:rsid wsp:val=&quot;003C6978&quot;/&gt;&lt;wsp:rsid wsp:val=&quot;003D15CB&quot;/&gt;&lt;wsp:rsid wsp:val=&quot;003D1782&quot;/&gt;&lt;wsp:rsid wsp:val=&quot;003D3457&quot;/&gt;&lt;wsp:rsid wsp:val=&quot;003D3DCA&quot;/&gt;&lt;wsp:rsid wsp:val=&quot;003D6674&quot;/&gt;&lt;wsp:rsid wsp:val=&quot;003D6769&quot;/&gt;&lt;wsp:rsid wsp:val=&quot;003E0301&quot;/&gt;&lt;wsp:rsid wsp:val=&quot;003E0422&quot;/&gt;&lt;wsp:rsid wsp:val=&quot;003F365B&quot;/&gt;&lt;wsp:rsid wsp:val=&quot;003F4C53&quot;/&gt;&lt;wsp:rsid wsp:val=&quot;003F63C1&quot;/&gt;&lt;wsp:rsid wsp:val=&quot;0040088F&quot;/&gt;&lt;wsp:rsid wsp:val=&quot;00402E09&quot;/&gt;&lt;wsp:rsid wsp:val=&quot;00403775&quot;/&gt;&lt;wsp:rsid wsp:val=&quot;00406EB8&quot;/&gt;&lt;wsp:rsid wsp:val=&quot;00411EAB&quot;/&gt;&lt;wsp:rsid wsp:val=&quot;00415195&quot;/&gt;&lt;wsp:rsid wsp:val=&quot;004270D1&quot;/&gt;&lt;wsp:rsid wsp:val=&quot;004309DF&quot;/&gt;&lt;wsp:rsid wsp:val=&quot;0043187E&quot;/&gt;&lt;wsp:rsid wsp:val=&quot;00433787&quot;/&gt;&lt;wsp:rsid wsp:val=&quot;00436210&quot;/&gt;&lt;wsp:rsid wsp:val=&quot;00436AEC&quot;/&gt;&lt;wsp:rsid wsp:val=&quot;00442A2C&quot;/&gt;&lt;wsp:rsid wsp:val=&quot;004503EC&quot;/&gt;&lt;wsp:rsid wsp:val=&quot;00452500&quot;/&gt;&lt;wsp:rsid wsp:val=&quot;00452D5E&quot;/&gt;&lt;wsp:rsid wsp:val=&quot;004537F6&quot;/&gt;&lt;wsp:rsid wsp:val=&quot;0045380C&quot;/&gt;&lt;wsp:rsid wsp:val=&quot;004562BC&quot;/&gt;&lt;wsp:rsid wsp:val=&quot;00465F64&quot;/&gt;&lt;wsp:rsid wsp:val=&quot;00473ABF&quot;/&gt;&lt;wsp:rsid wsp:val=&quot;004748BE&quot;/&gt;&lt;wsp:rsid wsp:val=&quot;00476B0F&quot;/&gt;&lt;wsp:rsid wsp:val=&quot;00477BC6&quot;/&gt;&lt;wsp:rsid wsp:val=&quot;0048210E&quot;/&gt;&lt;wsp:rsid wsp:val=&quot;00485C49&quot;/&gt;&lt;wsp:rsid wsp:val=&quot;00487DB1&quot;/&gt;&lt;wsp:rsid wsp:val=&quot;00490F4D&quot;/&gt;&lt;wsp:rsid wsp:val=&quot;00491E80&quot;/&gt;&lt;wsp:rsid wsp:val=&quot;00492255&quot;/&gt;&lt;wsp:rsid wsp:val=&quot;00496238&quot;/&gt;&lt;wsp:rsid wsp:val=&quot;00496359&quot;/&gt;&lt;wsp:rsid wsp:val=&quot;004A02D5&quot;/&gt;&lt;wsp:rsid wsp:val=&quot;004A03B0&quot;/&gt;&lt;wsp:rsid wsp:val=&quot;004A082B&quot;/&gt;&lt;wsp:rsid wsp:val=&quot;004A46D4&quot;/&gt;&lt;wsp:rsid wsp:val=&quot;004A5F62&quot;/&gt;&lt;wsp:rsid wsp:val=&quot;004A62A8&quot;/&gt;&lt;wsp:rsid wsp:val=&quot;004A66EF&quot;/&gt;&lt;wsp:rsid wsp:val=&quot;004A6D17&quot;/&gt;&lt;wsp:rsid wsp:val=&quot;004B275D&quot;/&gt;&lt;wsp:rsid wsp:val=&quot;004B3A61&quot;/&gt;&lt;wsp:rsid wsp:val=&quot;004B7618&quot;/&gt;&lt;wsp:rsid wsp:val=&quot;004C51EB&quot;/&gt;&lt;wsp:rsid wsp:val=&quot;004C656C&quot;/&gt;&lt;wsp:rsid wsp:val=&quot;004D4690&quot;/&gt;&lt;wsp:rsid wsp:val=&quot;004D5A29&quot;/&gt;&lt;wsp:rsid wsp:val=&quot;004D77F0&quot;/&gt;&lt;wsp:rsid wsp:val=&quot;004E35F5&quot;/&gt;&lt;wsp:rsid wsp:val=&quot;004E556C&quot;/&gt;&lt;wsp:rsid wsp:val=&quot;004F59CA&quot;/&gt;&lt;wsp:rsid wsp:val=&quot;00500A20&quot;/&gt;&lt;wsp:rsid wsp:val=&quot;00504760&quot;/&gt;&lt;wsp:rsid wsp:val=&quot;005067CA&quot;/&gt;&lt;wsp:rsid wsp:val=&quot;00507283&quot;/&gt;&lt;wsp:rsid wsp:val=&quot;00510658&quot;/&gt;&lt;wsp:rsid wsp:val=&quot;00521180&quot;/&gt;&lt;wsp:rsid wsp:val=&quot;00522892&quot;/&gt;&lt;wsp:rsid wsp:val=&quot;0053178F&quot;/&gt;&lt;wsp:rsid wsp:val=&quot;00533390&quot;/&gt;&lt;wsp:rsid wsp:val=&quot;00542D6B&quot;/&gt;&lt;wsp:rsid wsp:val=&quot;00547DDA&quot;/&gt;&lt;wsp:rsid wsp:val=&quot;00550E37&quot;/&gt;&lt;wsp:rsid wsp:val=&quot;0055286B&quot;/&gt;&lt;wsp:rsid wsp:val=&quot;0055360B&quot;/&gt;&lt;wsp:rsid wsp:val=&quot;005614C4&quot;/&gt;&lt;wsp:rsid wsp:val=&quot;00562430&quot;/&gt;&lt;wsp:rsid wsp:val=&quot;00562471&quot;/&gt;&lt;wsp:rsid wsp:val=&quot;005625CB&quot;/&gt;&lt;wsp:rsid wsp:val=&quot;00563CE5&quot;/&gt;&lt;wsp:rsid wsp:val=&quot;0056665F&quot;/&gt;&lt;wsp:rsid wsp:val=&quot;005717BF&quot;/&gt;&lt;wsp:rsid wsp:val=&quot;00574D3F&quot;/&gt;&lt;wsp:rsid wsp:val=&quot;00576B30&quot;/&gt;&lt;wsp:rsid wsp:val=&quot;00583DE9&quot;/&gt;&lt;wsp:rsid wsp:val=&quot;00584A39&quot;/&gt;&lt;wsp:rsid wsp:val=&quot;00595B51&quot;/&gt;&lt;wsp:rsid wsp:val=&quot;005A04ED&quot;/&gt;&lt;wsp:rsid wsp:val=&quot;005A0755&quot;/&gt;&lt;wsp:rsid wsp:val=&quot;005A67FC&quot;/&gt;&lt;wsp:rsid wsp:val=&quot;005B3E66&quot;/&gt;&lt;wsp:rsid wsp:val=&quot;005B4E7E&quot;/&gt;&lt;wsp:rsid wsp:val=&quot;005B50F3&quot;/&gt;&lt;wsp:rsid wsp:val=&quot;005C1A48&quot;/&gt;&lt;wsp:rsid wsp:val=&quot;005C6EF1&quot;/&gt;&lt;wsp:rsid wsp:val=&quot;005D360A&quot;/&gt;&lt;wsp:rsid wsp:val=&quot;005D378E&quot;/&gt;&lt;wsp:rsid wsp:val=&quot;005D3849&quot;/&gt;&lt;wsp:rsid wsp:val=&quot;005D4C29&quot;/&gt;&lt;wsp:rsid wsp:val=&quot;005E0599&quot;/&gt;&lt;wsp:rsid wsp:val=&quot;005E3B8E&quot;/&gt;&lt;wsp:rsid wsp:val=&quot;005E4C40&quot;/&gt;&lt;wsp:rsid wsp:val=&quot;005E7043&quot;/&gt;&lt;wsp:rsid wsp:val=&quot;005F086A&quot;/&gt;&lt;wsp:rsid wsp:val=&quot;005F21CC&quot;/&gt;&lt;wsp:rsid wsp:val=&quot;005F3900&quot;/&gt;&lt;wsp:rsid wsp:val=&quot;005F50F5&quot;/&gt;&lt;wsp:rsid wsp:val=&quot;0060306E&quot;/&gt;&lt;wsp:rsid wsp:val=&quot;0060704E&quot;/&gt;&lt;wsp:rsid wsp:val=&quot;006079B5&quot;/&gt;&lt;wsp:rsid wsp:val=&quot;006137BA&quot;/&gt;&lt;wsp:rsid wsp:val=&quot;00613F07&quot;/&gt;&lt;wsp:rsid wsp:val=&quot;006141FF&quot;/&gt;&lt;wsp:rsid wsp:val=&quot;00621230&quot;/&gt;&lt;wsp:rsid wsp:val=&quot;006231E5&quot;/&gt;&lt;wsp:rsid wsp:val=&quot;006321E9&quot;/&gt;&lt;wsp:rsid wsp:val=&quot;00637B61&quot;/&gt;&lt;wsp:rsid wsp:val=&quot;00644F35&quot;/&gt;&lt;wsp:rsid wsp:val=&quot;00652556&quot;/&gt;&lt;wsp:rsid wsp:val=&quot;00654C35&quot;/&gt;&lt;wsp:rsid wsp:val=&quot;0065510E&quot;/&gt;&lt;wsp:rsid wsp:val=&quot;00660B81&quot;/&gt;&lt;wsp:rsid wsp:val=&quot;0066448C&quot;/&gt;&lt;wsp:rsid wsp:val=&quot;00664BA8&quot;/&gt;&lt;wsp:rsid wsp:val=&quot;006650C3&quot;/&gt;&lt;wsp:rsid wsp:val=&quot;00677EC9&quot;/&gt;&lt;wsp:rsid wsp:val=&quot;0068026E&quot;/&gt;&lt;wsp:rsid wsp:val=&quot;00683171&quot;/&gt;&lt;wsp:rsid wsp:val=&quot;00684B8F&quot;/&gt;&lt;wsp:rsid wsp:val=&quot;00687F1F&quot;/&gt;&lt;wsp:rsid wsp:val=&quot;006909ED&quot;/&gt;&lt;wsp:rsid wsp:val=&quot;0069369B&quot;/&gt;&lt;wsp:rsid wsp:val=&quot;00694939&quot;/&gt;&lt;wsp:rsid wsp:val=&quot;006968BD&quot;/&gt;&lt;wsp:rsid wsp:val=&quot;006A1085&quot;/&gt;&lt;wsp:rsid wsp:val=&quot;006A1363&quot;/&gt;&lt;wsp:rsid wsp:val=&quot;006A2D43&quot;/&gt;&lt;wsp:rsid wsp:val=&quot;006A315A&quot;/&gt;&lt;wsp:rsid wsp:val=&quot;006A5B34&quot;/&gt;&lt;wsp:rsid wsp:val=&quot;006B01D0&quot;/&gt;&lt;wsp:rsid wsp:val=&quot;006B13A0&quot;/&gt;&lt;wsp:rsid wsp:val=&quot;006B2B5C&quot;/&gt;&lt;wsp:rsid wsp:val=&quot;006B3B26&quot;/&gt;&lt;wsp:rsid wsp:val=&quot;006B4B96&quot;/&gt;&lt;wsp:rsid wsp:val=&quot;006B5BE3&quot;/&gt;&lt;wsp:rsid wsp:val=&quot;006C0A9F&quot;/&gt;&lt;wsp:rsid wsp:val=&quot;006C119A&quot;/&gt;&lt;wsp:rsid wsp:val=&quot;006C1B7C&quot;/&gt;&lt;wsp:rsid wsp:val=&quot;006C3B79&quot;/&gt;&lt;wsp:rsid wsp:val=&quot;006C5C7B&quot;/&gt;&lt;wsp:rsid wsp:val=&quot;006D430D&quot;/&gt;&lt;wsp:rsid wsp:val=&quot;006D4EAD&quot;/&gt;&lt;wsp:rsid wsp:val=&quot;006D5952&quot;/&gt;&lt;wsp:rsid wsp:val=&quot;006D741F&quot;/&gt;&lt;wsp:rsid wsp:val=&quot;006E2F64&quot;/&gt;&lt;wsp:rsid wsp:val=&quot;006E5843&quot;/&gt;&lt;wsp:rsid wsp:val=&quot;006F3F4D&quot;/&gt;&lt;wsp:rsid wsp:val=&quot;006F6B9F&quot;/&gt;&lt;wsp:rsid wsp:val=&quot;006F74D3&quot;/&gt;&lt;wsp:rsid wsp:val=&quot;007001C3&quot;/&gt;&lt;wsp:rsid wsp:val=&quot;00702C69&quot;/&gt;&lt;wsp:rsid wsp:val=&quot;00702E26&quot;/&gt;&lt;wsp:rsid wsp:val=&quot;0070346C&quot;/&gt;&lt;wsp:rsid wsp:val=&quot;00703618&quot;/&gt;&lt;wsp:rsid wsp:val=&quot;00704B10&quot;/&gt;&lt;wsp:rsid wsp:val=&quot;00706AA5&quot;/&gt;&lt;wsp:rsid wsp:val=&quot;00707D22&quot;/&gt;&lt;wsp:rsid wsp:val=&quot;007149FE&quot;/&gt;&lt;wsp:rsid wsp:val=&quot;00714CEF&quot;/&gt;&lt;wsp:rsid wsp:val=&quot;00716428&quot;/&gt;&lt;wsp:rsid wsp:val=&quot;00720BEF&quot;/&gt;&lt;wsp:rsid wsp:val=&quot;00723D69&quot;/&gt;&lt;wsp:rsid wsp:val=&quot;00724E44&quot;/&gt;&lt;wsp:rsid wsp:val=&quot;00725FA3&quot;/&gt;&lt;wsp:rsid wsp:val=&quot;00734C60&quot;/&gt;&lt;wsp:rsid wsp:val=&quot;00736383&quot;/&gt;&lt;wsp:rsid wsp:val=&quot;007366AA&quot;/&gt;&lt;wsp:rsid wsp:val=&quot;0073692A&quot;/&gt;&lt;wsp:rsid wsp:val=&quot;007371CF&quot;/&gt;&lt;wsp:rsid wsp:val=&quot;007433B7&quot;/&gt;&lt;wsp:rsid wsp:val=&quot;00746AE2&quot;/&gt;&lt;wsp:rsid wsp:val=&quot;007523D3&quot;/&gt;&lt;wsp:rsid wsp:val=&quot;00756C9D&quot;/&gt;&lt;wsp:rsid wsp:val=&quot;00762DAD&quot;/&gt;&lt;wsp:rsid wsp:val=&quot;00763051&quot;/&gt;&lt;wsp:rsid wsp:val=&quot;007647D9&quot;/&gt;&lt;wsp:rsid wsp:val=&quot;00765166&quot;/&gt;&lt;wsp:rsid wsp:val=&quot;00770119&quot;/&gt;&lt;wsp:rsid wsp:val=&quot;007718B2&quot;/&gt;&lt;wsp:rsid wsp:val=&quot;007745D5&quot;/&gt;&lt;wsp:rsid wsp:val=&quot;00776F4B&quot;/&gt;&lt;wsp:rsid wsp:val=&quot;0077756B&quot;/&gt;&lt;wsp:rsid wsp:val=&quot;00781182&quot;/&gt;&lt;wsp:rsid wsp:val=&quot;00781D13&quot;/&gt;&lt;wsp:rsid wsp:val=&quot;0078238F&quot;/&gt;&lt;wsp:rsid wsp:val=&quot;007829C7&quot;/&gt;&lt;wsp:rsid wsp:val=&quot;0078715D&quot;/&gt;&lt;wsp:rsid wsp:val=&quot;0078717E&quot;/&gt;&lt;wsp:rsid wsp:val=&quot;00787487&quot;/&gt;&lt;wsp:rsid wsp:val=&quot;00790CCA&quot;/&gt;&lt;wsp:rsid wsp:val=&quot;00792DF8&quot;/&gt;&lt;wsp:rsid wsp:val=&quot;00793936&quot;/&gt;&lt;wsp:rsid wsp:val=&quot;0079407B&quot;/&gt;&lt;wsp:rsid wsp:val=&quot;00795569&quot;/&gt;&lt;wsp:rsid wsp:val=&quot;0079724A&quot;/&gt;&lt;wsp:rsid wsp:val=&quot;007974B0&quot;/&gt;&lt;wsp:rsid wsp:val=&quot;007A31E9&quot;/&gt;&lt;wsp:rsid wsp:val=&quot;007B24C0&quot;/&gt;&lt;wsp:rsid wsp:val=&quot;007B4610&quot;/&gt;&lt;wsp:rsid wsp:val=&quot;007B4AB5&quot;/&gt;&lt;wsp:rsid wsp:val=&quot;007C2CAB&quot;/&gt;&lt;wsp:rsid wsp:val=&quot;007C3E6A&quot;/&gt;&lt;wsp:rsid wsp:val=&quot;007C50F3&quot;/&gt;&lt;wsp:rsid wsp:val=&quot;007D1E71&quot;/&gt;&lt;wsp:rsid wsp:val=&quot;007D32FC&quot;/&gt;&lt;wsp:rsid wsp:val=&quot;007D3A88&quot;/&gt;&lt;wsp:rsid wsp:val=&quot;007D3A95&quot;/&gt;&lt;wsp:rsid wsp:val=&quot;007E0CCC&quot;/&gt;&lt;wsp:rsid wsp:val=&quot;007E1969&quot;/&gt;&lt;wsp:rsid wsp:val=&quot;007E1C08&quot;/&gt;&lt;wsp:rsid wsp:val=&quot;007E4934&quot;/&gt;&lt;wsp:rsid wsp:val=&quot;007E69D7&quot;/&gt;&lt;wsp:rsid wsp:val=&quot;007F00E2&quot;/&gt;&lt;wsp:rsid wsp:val=&quot;007F0185&quot;/&gt;&lt;wsp:rsid wsp:val=&quot;007F04E3&quot;/&gt;&lt;wsp:rsid wsp:val=&quot;007F15E2&quot;/&gt;&lt;wsp:rsid wsp:val=&quot;007F2408&quot;/&gt;&lt;wsp:rsid wsp:val=&quot;007F3857&quot;/&gt;&lt;wsp:rsid wsp:val=&quot;007F6A4D&quot;/&gt;&lt;wsp:rsid wsp:val=&quot;00807C47&quot;/&gt;&lt;wsp:rsid wsp:val=&quot;0081073E&quot;/&gt;&lt;wsp:rsid wsp:val=&quot;00812C0D&quot;/&gt;&lt;wsp:rsid wsp:val=&quot;00812DF2&quot;/&gt;&lt;wsp:rsid wsp:val=&quot;00820340&quot;/&gt;&lt;wsp:rsid wsp:val=&quot;00824172&quot;/&gt;&lt;wsp:rsid wsp:val=&quot;008252C4&quot;/&gt;&lt;wsp:rsid wsp:val=&quot;00826084&quot;/&gt;&lt;wsp:rsid wsp:val=&quot;008262DF&quot;/&gt;&lt;wsp:rsid wsp:val=&quot;00830165&quot;/&gt;&lt;wsp:rsid wsp:val=&quot;00833D39&quot;/&gt;&lt;wsp:rsid wsp:val=&quot;00835128&quot;/&gt;&lt;wsp:rsid wsp:val=&quot;0083760D&quot;/&gt;&lt;wsp:rsid wsp:val=&quot;00840CF3&quot;/&gt;&lt;wsp:rsid wsp:val=&quot;00843001&quot;/&gt;&lt;wsp:rsid wsp:val=&quot;008471E7&quot;/&gt;&lt;wsp:rsid wsp:val=&quot;008478AC&quot;/&gt;&lt;wsp:rsid wsp:val=&quot;00851DD2&quot;/&gt;&lt;wsp:rsid wsp:val=&quot;00852BC6&quot;/&gt;&lt;wsp:rsid wsp:val=&quot;00854D19&quot;/&gt;&lt;wsp:rsid wsp:val=&quot;00855EC2&quot;/&gt;&lt;wsp:rsid wsp:val=&quot;0086137F&quot;/&gt;&lt;wsp:rsid wsp:val=&quot;00864AB5&quot;/&gt;&lt;wsp:rsid wsp:val=&quot;00865803&quot;/&gt;&lt;wsp:rsid wsp:val=&quot;00870E69&quot;/&gt;&lt;wsp:rsid wsp:val=&quot;00871A06&quot;/&gt;&lt;wsp:rsid wsp:val=&quot;00876BC3&quot;/&gt;&lt;wsp:rsid wsp:val=&quot;00877A31&quot;/&gt;&lt;wsp:rsid wsp:val=&quot;008841D4&quot;/&gt;&lt;wsp:rsid wsp:val=&quot;0088617F&quot;/&gt;&lt;wsp:rsid wsp:val=&quot;00890ACE&quot;/&gt;&lt;wsp:rsid wsp:val=&quot;008930B0&quot;/&gt;&lt;wsp:rsid wsp:val=&quot;008931F2&quot;/&gt;&lt;wsp:rsid wsp:val=&quot;0089440E&quot;/&gt;&lt;wsp:rsid wsp:val=&quot;008954A1&quot;/&gt;&lt;wsp:rsid wsp:val=&quot;008A0389&quot;/&gt;&lt;wsp:rsid wsp:val=&quot;008A3E09&quot;/&gt;&lt;wsp:rsid wsp:val=&quot;008A4C4D&quot;/&gt;&lt;wsp:rsid wsp:val=&quot;008A4E5F&quot;/&gt;&lt;wsp:rsid wsp:val=&quot;008A6539&quot;/&gt;&lt;wsp:rsid wsp:val=&quot;008A6968&quot;/&gt;&lt;wsp:rsid wsp:val=&quot;008B125A&quot;/&gt;&lt;wsp:rsid wsp:val=&quot;008B39ED&quot;/&gt;&lt;wsp:rsid wsp:val=&quot;008B6479&quot;/&gt;&lt;wsp:rsid wsp:val=&quot;008B69A7&quot;/&gt;&lt;wsp:rsid wsp:val=&quot;008C5FFF&quot;/&gt;&lt;wsp:rsid wsp:val=&quot;008C7805&quot;/&gt;&lt;wsp:rsid wsp:val=&quot;008D0E22&quot;/&gt;&lt;wsp:rsid wsp:val=&quot;008D32F8&quot;/&gt;&lt;wsp:rsid wsp:val=&quot;008D5C06&quot;/&gt;&lt;wsp:rsid wsp:val=&quot;008E01C2&quot;/&gt;&lt;wsp:rsid wsp:val=&quot;008E0F0A&quot;/&gt;&lt;wsp:rsid wsp:val=&quot;008E1B14&quot;/&gt;&lt;wsp:rsid wsp:val=&quot;008E55FA&quot;/&gt;&lt;wsp:rsid wsp:val=&quot;008E5CD7&quot;/&gt;&lt;wsp:rsid wsp:val=&quot;008E5F99&quot;/&gt;&lt;wsp:rsid wsp:val=&quot;008F17CD&quot;/&gt;&lt;wsp:rsid wsp:val=&quot;008F3918&quot;/&gt;&lt;wsp:rsid wsp:val=&quot;008F6D04&quot;/&gt;&lt;wsp:rsid wsp:val=&quot;008F7423&quot;/&gt;&lt;wsp:rsid wsp:val=&quot;008F78D6&quot;/&gt;&lt;wsp:rsid wsp:val=&quot;00900504&quot;/&gt;&lt;wsp:rsid wsp:val=&quot;00901B59&quot;/&gt;&lt;wsp:rsid wsp:val=&quot;009039B9&quot;/&gt;&lt;wsp:rsid wsp:val=&quot;009045C0&quot;/&gt;&lt;wsp:rsid wsp:val=&quot;009052FC&quot;/&gt;&lt;wsp:rsid wsp:val=&quot;009108DA&quot;/&gt;&lt;wsp:rsid wsp:val=&quot;00910E50&quot;/&gt;&lt;wsp:rsid wsp:val=&quot;00911B8E&quot;/&gt;&lt;wsp:rsid wsp:val=&quot;0091305F&quot;/&gt;&lt;wsp:rsid wsp:val=&quot;009211B4&quot;/&gt;&lt;wsp:rsid wsp:val=&quot;0092351D&quot;/&gt;&lt;wsp:rsid wsp:val=&quot;009264CF&quot;/&gt;&lt;wsp:rsid wsp:val=&quot;009316D8&quot;/&gt;&lt;wsp:rsid wsp:val=&quot;00935B0B&quot;/&gt;&lt;wsp:rsid wsp:val=&quot;009404EE&quot;/&gt;&lt;wsp:rsid wsp:val=&quot;00940CAB&quot;/&gt;&lt;wsp:rsid wsp:val=&quot;00942768&quot;/&gt;&lt;wsp:rsid wsp:val=&quot;00942BCD&quot;/&gt;&lt;wsp:rsid wsp:val=&quot;00947849&quot;/&gt;&lt;wsp:rsid wsp:val=&quot;00950EB3&quot;/&gt;&lt;wsp:rsid wsp:val=&quot;00951013&quot;/&gt;&lt;wsp:rsid wsp:val=&quot;009517F9&quot;/&gt;&lt;wsp:rsid wsp:val=&quot;009527AF&quot;/&gt;&lt;wsp:rsid wsp:val=&quot;00953B26&quot;/&gt;&lt;wsp:rsid wsp:val=&quot;00953C18&quot;/&gt;&lt;wsp:rsid wsp:val=&quot;00954063&quot;/&gt;&lt;wsp:rsid wsp:val=&quot;00954637&quot;/&gt;&lt;wsp:rsid wsp:val=&quot;00954EB0&quot;/&gt;&lt;wsp:rsid wsp:val=&quot;00956B31&quot;/&gt;&lt;wsp:rsid wsp:val=&quot;00960707&quot;/&gt;&lt;wsp:rsid wsp:val=&quot;00966E07&quot;/&gt;&lt;wsp:rsid wsp:val=&quot;00973E40&quot;/&gt;&lt;wsp:rsid wsp:val=&quot;009749E7&quot;/&gt;&lt;wsp:rsid wsp:val=&quot;00982732&quot;/&gt;&lt;wsp:rsid wsp:val=&quot;009827FC&quot;/&gt;&lt;wsp:rsid wsp:val=&quot;009847F1&quot;/&gt;&lt;wsp:rsid wsp:val=&quot;00986711&quot;/&gt;&lt;wsp:rsid wsp:val=&quot;0099114B&quot;/&gt;&lt;wsp:rsid wsp:val=&quot;00992728&quot;/&gt;&lt;wsp:rsid wsp:val=&quot;00994F7D&quot;/&gt;&lt;wsp:rsid wsp:val=&quot;009959E1&quot;/&gt;&lt;wsp:rsid wsp:val=&quot;009A3671&quot;/&gt;&lt;wsp:rsid wsp:val=&quot;009B7182&quot;/&gt;&lt;wsp:rsid wsp:val=&quot;009C0B27&quot;/&gt;&lt;wsp:rsid wsp:val=&quot;009C32F8&quot;/&gt;&lt;wsp:rsid wsp:val=&quot;009C3726&quot;/&gt;&lt;wsp:rsid wsp:val=&quot;009C37FE&quot;/&gt;&lt;wsp:rsid wsp:val=&quot;009C39B7&quot;/&gt;&lt;wsp:rsid wsp:val=&quot;009C44AF&quot;/&gt;&lt;wsp:rsid wsp:val=&quot;009C5655&quot;/&gt;&lt;wsp:rsid wsp:val=&quot;009C5CA2&quot;/&gt;&lt;wsp:rsid wsp:val=&quot;009D038A&quot;/&gt;&lt;wsp:rsid wsp:val=&quot;009D3B62&quot;/&gt;&lt;wsp:rsid wsp:val=&quot;009D4F4D&quot;/&gt;&lt;wsp:rsid wsp:val=&quot;009D63E8&quot;/&gt;&lt;wsp:rsid wsp:val=&quot;009E33C0&quot;/&gt;&lt;wsp:rsid wsp:val=&quot;009E3424&quot;/&gt;&lt;wsp:rsid wsp:val=&quot;009E3CA0&quot;/&gt;&lt;wsp:rsid wsp:val=&quot;009E5D95&quot;/&gt;&lt;wsp:rsid wsp:val=&quot;009E699D&quot;/&gt;&lt;wsp:rsid wsp:val=&quot;009E77D4&quot;/&gt;&lt;wsp:rsid wsp:val=&quot;009E7B53&quot;/&gt;&lt;wsp:rsid wsp:val=&quot;009E7D9E&quot;/&gt;&lt;wsp:rsid wsp:val=&quot;009F20FB&quot;/&gt;&lt;wsp:rsid wsp:val=&quot;009F5281&quot;/&gt;&lt;wsp:rsid wsp:val=&quot;009F60A6&quot;/&gt;&lt;wsp:rsid wsp:val=&quot;00A01A32&quot;/&gt;&lt;wsp:rsid wsp:val=&quot;00A027B5&quot;/&gt;&lt;wsp:rsid wsp:val=&quot;00A02C76&quot;/&gt;&lt;wsp:rsid wsp:val=&quot;00A069A6&quot;/&gt;&lt;wsp:rsid wsp:val=&quot;00A11143&quot;/&gt;&lt;wsp:rsid wsp:val=&quot;00A11DA1&quot;/&gt;&lt;wsp:rsid wsp:val=&quot;00A14C74&quot;/&gt;&lt;wsp:rsid wsp:val=&quot;00A2282B&quot;/&gt;&lt;wsp:rsid wsp:val=&quot;00A262F4&quot;/&gt;&lt;wsp:rsid wsp:val=&quot;00A30A12&quot;/&gt;&lt;wsp:rsid wsp:val=&quot;00A36343&quot;/&gt;&lt;wsp:rsid wsp:val=&quot;00A40147&quot;/&gt;&lt;wsp:rsid wsp:val=&quot;00A40E66&quot;/&gt;&lt;wsp:rsid wsp:val=&quot;00A422C7&quot;/&gt;&lt;wsp:rsid wsp:val=&quot;00A42EA0&quot;/&gt;&lt;wsp:rsid wsp:val=&quot;00A43E22&quot;/&gt;&lt;wsp:rsid wsp:val=&quot;00A44A5E&quot;/&gt;&lt;wsp:rsid wsp:val=&quot;00A46B3B&quot;/&gt;&lt;wsp:rsid wsp:val=&quot;00A57161&quot;/&gt;&lt;wsp:rsid wsp:val=&quot;00A62FFB&quot;/&gt;&lt;wsp:rsid wsp:val=&quot;00A6461E&quot;/&gt;&lt;wsp:rsid wsp:val=&quot;00A64F5A&quot;/&gt;&lt;wsp:rsid wsp:val=&quot;00A66EAC&quot;/&gt;&lt;wsp:rsid wsp:val=&quot;00A700F3&quot;/&gt;&lt;wsp:rsid wsp:val=&quot;00A71F10&quot;/&gt;&lt;wsp:rsid wsp:val=&quot;00A748E3&quot;/&gt;&lt;wsp:rsid wsp:val=&quot;00A76E85&quot;/&gt;&lt;wsp:rsid wsp:val=&quot;00A779A1&quot;/&gt;&lt;wsp:rsid wsp:val=&quot;00A80593&quot;/&gt;&lt;wsp:rsid wsp:val=&quot;00A8156B&quot;/&gt;&lt;wsp:rsid wsp:val=&quot;00A821AC&quot;/&gt;&lt;wsp:rsid wsp:val=&quot;00A825A3&quot;/&gt;&lt;wsp:rsid wsp:val=&quot;00A83407&quot;/&gt;&lt;wsp:rsid wsp:val=&quot;00A83FE2&quot;/&gt;&lt;wsp:rsid wsp:val=&quot;00A845A7&quot;/&gt;&lt;wsp:rsid wsp:val=&quot;00A85193&quot;/&gt;&lt;wsp:rsid wsp:val=&quot;00A858AC&quot;/&gt;&lt;wsp:rsid wsp:val=&quot;00A868ED&quot;/&gt;&lt;wsp:rsid wsp:val=&quot;00A872DF&quot;/&gt;&lt;wsp:rsid wsp:val=&quot;00A92F00&quot;/&gt;&lt;wsp:rsid wsp:val=&quot;00A936A3&quot;/&gt;&lt;wsp:rsid wsp:val=&quot;00AA05AD&quot;/&gt;&lt;wsp:rsid wsp:val=&quot;00AA3D13&quot;/&gt;&lt;wsp:rsid wsp:val=&quot;00AA4ED5&quot;/&gt;&lt;wsp:rsid wsp:val=&quot;00AB28F0&quot;/&gt;&lt;wsp:rsid wsp:val=&quot;00AB4F91&quot;/&gt;&lt;wsp:rsid wsp:val=&quot;00AC1E3E&quot;/&gt;&lt;wsp:rsid wsp:val=&quot;00AC22B4&quot;/&gt;&lt;wsp:rsid wsp:val=&quot;00AC3B41&quot;/&gt;&lt;wsp:rsid wsp:val=&quot;00AC60EF&quot;/&gt;&lt;wsp:rsid wsp:val=&quot;00AD0646&quot;/&gt;&lt;wsp:rsid wsp:val=&quot;00AE413D&quot;/&gt;&lt;wsp:rsid wsp:val=&quot;00AF1730&quot;/&gt;&lt;wsp:rsid wsp:val=&quot;00AF3C34&quot;/&gt;&lt;wsp:rsid wsp:val=&quot;00AF3C7B&quot;/&gt;&lt;wsp:rsid wsp:val=&quot;00AF3EB0&quot;/&gt;&lt;wsp:rsid wsp:val=&quot;00AF3F43&quot;/&gt;&lt;wsp:rsid wsp:val=&quot;00AF4123&quot;/&gt;&lt;wsp:rsid wsp:val=&quot;00AF49CC&quot;/&gt;&lt;wsp:rsid wsp:val=&quot;00AF604E&quot;/&gt;&lt;wsp:rsid wsp:val=&quot;00B02ECA&quot;/&gt;&lt;wsp:rsid wsp:val=&quot;00B04D21&quot;/&gt;&lt;wsp:rsid wsp:val=&quot;00B0500F&quot;/&gt;&lt;wsp:rsid wsp:val=&quot;00B05FCD&quot;/&gt;&lt;wsp:rsid wsp:val=&quot;00B068AB&quot;/&gt;&lt;wsp:rsid wsp:val=&quot;00B06E78&quot;/&gt;&lt;wsp:rsid wsp:val=&quot;00B110F0&quot;/&gt;&lt;wsp:rsid wsp:val=&quot;00B11187&quot;/&gt;&lt;wsp:rsid wsp:val=&quot;00B1396B&quot;/&gt;&lt;wsp:rsid wsp:val=&quot;00B15452&quot;/&gt;&lt;wsp:rsid wsp:val=&quot;00B36D67&quot;/&gt;&lt;wsp:rsid wsp:val=&quot;00B41905&quot;/&gt;&lt;wsp:rsid wsp:val=&quot;00B42A02&quot;/&gt;&lt;wsp:rsid wsp:val=&quot;00B43AD7&quot;/&gt;&lt;wsp:rsid wsp:val=&quot;00B4429E&quot;/&gt;&lt;wsp:rsid wsp:val=&quot;00B459CE&quot;/&gt;&lt;wsp:rsid wsp:val=&quot;00B50E7E&quot;/&gt;&lt;wsp:rsid wsp:val=&quot;00B50EC1&quot;/&gt;&lt;wsp:rsid wsp:val=&quot;00B5532F&quot;/&gt;&lt;wsp:rsid wsp:val=&quot;00B55783&quot;/&gt;&lt;wsp:rsid wsp:val=&quot;00B55DAF&quot;/&gt;&lt;wsp:rsid wsp:val=&quot;00B56F8A&quot;/&gt;&lt;wsp:rsid wsp:val=&quot;00B57D29&quot;/&gt;&lt;wsp:rsid wsp:val=&quot;00B6579A&quot;/&gt;&lt;wsp:rsid wsp:val=&quot;00B66B49&quot;/&gt;&lt;wsp:rsid wsp:val=&quot;00B71208&quot;/&gt;&lt;wsp:rsid wsp:val=&quot;00B72B8F&quot;/&gt;&lt;wsp:rsid wsp:val=&quot;00B74356&quot;/&gt;&lt;wsp:rsid wsp:val=&quot;00B74FFD&quot;/&gt;&lt;wsp:rsid wsp:val=&quot;00B8100C&quot;/&gt;&lt;wsp:rsid wsp:val=&quot;00B82691&quot;/&gt;&lt;wsp:rsid wsp:val=&quot;00B82F6B&quot;/&gt;&lt;wsp:rsid wsp:val=&quot;00B83CAA&quot;/&gt;&lt;wsp:rsid wsp:val=&quot;00B84553&quot;/&gt;&lt;wsp:rsid wsp:val=&quot;00B851B2&quot;/&gt;&lt;wsp:rsid wsp:val=&quot;00B90CEF&quot;/&gt;&lt;wsp:rsid wsp:val=&quot;00B94D69&quot;/&gt;&lt;wsp:rsid wsp:val=&quot;00BA1D4F&quot;/&gt;&lt;wsp:rsid wsp:val=&quot;00BA651E&quot;/&gt;&lt;wsp:rsid wsp:val=&quot;00BA7213&quot;/&gt;&lt;wsp:rsid wsp:val=&quot;00BB1E66&quot;/&gt;&lt;wsp:rsid wsp:val=&quot;00BB238D&quot;/&gt;&lt;wsp:rsid wsp:val=&quot;00BB346A&quot;/&gt;&lt;wsp:rsid wsp:val=&quot;00BB4685&quot;/&gt;&lt;wsp:rsid wsp:val=&quot;00BB62D4&quot;/&gt;&lt;wsp:rsid wsp:val=&quot;00BB7353&quot;/&gt;&lt;wsp:rsid wsp:val=&quot;00BC083D&quot;/&gt;&lt;wsp:rsid wsp:val=&quot;00BC2D94&quot;/&gt;&lt;wsp:rsid wsp:val=&quot;00BC378C&quot;/&gt;&lt;wsp:rsid wsp:val=&quot;00BC43FE&quot;/&gt;&lt;wsp:rsid wsp:val=&quot;00BC589D&quot;/&gt;&lt;wsp:rsid wsp:val=&quot;00BC7DD8&quot;/&gt;&lt;wsp:rsid wsp:val=&quot;00BD68C2&quot;/&gt;&lt;wsp:rsid wsp:val=&quot;00BD78BB&quot;/&gt;&lt;wsp:rsid wsp:val=&quot;00BE16B4&quot;/&gt;&lt;wsp:rsid wsp:val=&quot;00BE3677&quot;/&gt;&lt;wsp:rsid wsp:val=&quot;00BE60D9&quot;/&gt;&lt;wsp:rsid wsp:val=&quot;00BF133E&quot;/&gt;&lt;wsp:rsid wsp:val=&quot;00BF13F4&quot;/&gt;&lt;wsp:rsid wsp:val=&quot;00BF3D11&quot;/&gt;&lt;wsp:rsid wsp:val=&quot;00BF3EFB&quot;/&gt;&lt;wsp:rsid wsp:val=&quot;00BF74AB&quot;/&gt;&lt;wsp:rsid wsp:val=&quot;00C00384&quot;/&gt;&lt;wsp:rsid wsp:val=&quot;00C03347&quot;/&gt;&lt;wsp:rsid wsp:val=&quot;00C1047B&quot;/&gt;&lt;wsp:rsid wsp:val=&quot;00C20BC4&quot;/&gt;&lt;wsp:rsid wsp:val=&quot;00C220D6&quot;/&gt;&lt;wsp:rsid wsp:val=&quot;00C23C20&quot;/&gt;&lt;wsp:rsid wsp:val=&quot;00C331DE&quot;/&gt;&lt;wsp:rsid wsp:val=&quot;00C356CF&quot;/&gt;&lt;wsp:rsid wsp:val=&quot;00C40A36&quot;/&gt;&lt;wsp:rsid wsp:val=&quot;00C425C6&quot;/&gt;&lt;wsp:rsid wsp:val=&quot;00C42862&quot;/&gt;&lt;wsp:rsid wsp:val=&quot;00C42A98&quot;/&gt;&lt;wsp:rsid wsp:val=&quot;00C45501&quot;/&gt;&lt;wsp:rsid wsp:val=&quot;00C460D6&quot;/&gt;&lt;wsp:rsid wsp:val=&quot;00C47463&quot;/&gt;&lt;wsp:rsid wsp:val=&quot;00C529BA&quot;/&gt;&lt;wsp:rsid wsp:val=&quot;00C54986&quot;/&gt;&lt;wsp:rsid wsp:val=&quot;00C56F15&quot;/&gt;&lt;wsp:rsid wsp:val=&quot;00C60E12&quot;/&gt;&lt;wsp:rsid wsp:val=&quot;00C6237A&quot;/&gt;&lt;wsp:rsid wsp:val=&quot;00C71B99&quot;/&gt;&lt;wsp:rsid wsp:val=&quot;00C72CB8&quot;/&gt;&lt;wsp:rsid wsp:val=&quot;00C730AC&quot;/&gt;&lt;wsp:rsid wsp:val=&quot;00C8006D&quot;/&gt;&lt;wsp:rsid wsp:val=&quot;00C81A63&quot;/&gt;&lt;wsp:rsid wsp:val=&quot;00C83435&quot;/&gt;&lt;wsp:rsid wsp:val=&quot;00C84BB2&quot;/&gt;&lt;wsp:rsid wsp:val=&quot;00C94AB1&quot;/&gt;&lt;wsp:rsid wsp:val=&quot;00C97998&quot;/&gt;&lt;wsp:rsid wsp:val=&quot;00CA4F12&quot;/&gt;&lt;wsp:rsid wsp:val=&quot;00CB2C4F&quot;/&gt;&lt;wsp:rsid wsp:val=&quot;00CB4714&quot;/&gt;&lt;wsp:rsid wsp:val=&quot;00CB695F&quot;/&gt;&lt;wsp:rsid wsp:val=&quot;00CC1459&quot;/&gt;&lt;wsp:rsid wsp:val=&quot;00CC2555&quot;/&gt;&lt;wsp:rsid wsp:val=&quot;00CC3529&quot;/&gt;&lt;wsp:rsid wsp:val=&quot;00CC4849&quot;/&gt;&lt;wsp:rsid wsp:val=&quot;00CC4B10&quot;/&gt;&lt;wsp:rsid wsp:val=&quot;00CC5816&quot;/&gt;&lt;wsp:rsid wsp:val=&quot;00CC7355&quot;/&gt;&lt;wsp:rsid wsp:val=&quot;00CD2B96&quot;/&gt;&lt;wsp:rsid wsp:val=&quot;00CD6BE6&quot;/&gt;&lt;wsp:rsid wsp:val=&quot;00CE0044&quot;/&gt;&lt;wsp:rsid wsp:val=&quot;00CE1987&quot;/&gt;&lt;wsp:rsid wsp:val=&quot;00CE1F95&quot;/&gt;&lt;wsp:rsid wsp:val=&quot;00CE4EBA&quot;/&gt;&lt;wsp:rsid wsp:val=&quot;00CE6ABA&quot;/&gt;&lt;wsp:rsid wsp:val=&quot;00CF112D&quot;/&gt;&lt;wsp:rsid wsp:val=&quot;00CF1A1D&quot;/&gt;&lt;wsp:rsid wsp:val=&quot;00CF31B5&quot;/&gt;&lt;wsp:rsid wsp:val=&quot;00CF37C2&quot;/&gt;&lt;wsp:rsid wsp:val=&quot;00CF5C00&quot;/&gt;&lt;wsp:rsid wsp:val=&quot;00CF6553&quot;/&gt;&lt;wsp:rsid wsp:val=&quot;00D0169B&quot;/&gt;&lt;wsp:rsid wsp:val=&quot;00D0293C&quot;/&gt;&lt;wsp:rsid wsp:val=&quot;00D06100&quot;/&gt;&lt;wsp:rsid wsp:val=&quot;00D0743F&quot;/&gt;&lt;wsp:rsid wsp:val=&quot;00D1458C&quot;/&gt;&lt;wsp:rsid wsp:val=&quot;00D213AA&quot;/&gt;&lt;wsp:rsid wsp:val=&quot;00D215D5&quot;/&gt;&lt;wsp:rsid wsp:val=&quot;00D25CCD&quot;/&gt;&lt;wsp:rsid wsp:val=&quot;00D3054B&quot;/&gt;&lt;wsp:rsid wsp:val=&quot;00D3504D&quot;/&gt;&lt;wsp:rsid wsp:val=&quot;00D42797&quot;/&gt;&lt;wsp:rsid wsp:val=&quot;00D511B9&quot;/&gt;&lt;wsp:rsid wsp:val=&quot;00D5139B&quot;/&gt;&lt;wsp:rsid wsp:val=&quot;00D5315C&quot;/&gt;&lt;wsp:rsid wsp:val=&quot;00D5466E&quot;/&gt;&lt;wsp:rsid wsp:val=&quot;00D572D5&quot;/&gt;&lt;wsp:rsid wsp:val=&quot;00D572D8&quot;/&gt;&lt;wsp:rsid wsp:val=&quot;00D6258C&quot;/&gt;&lt;wsp:rsid wsp:val=&quot;00D63945&quot;/&gt;&lt;wsp:rsid wsp:val=&quot;00D73D02&quot;/&gt;&lt;wsp:rsid wsp:val=&quot;00D73E93&quot;/&gt;&lt;wsp:rsid wsp:val=&quot;00D80390&quot;/&gt;&lt;wsp:rsid wsp:val=&quot;00D8098C&quot;/&gt;&lt;wsp:rsid wsp:val=&quot;00D837B8&quot;/&gt;&lt;wsp:rsid wsp:val=&quot;00D85138&quot;/&gt;&lt;wsp:rsid wsp:val=&quot;00D854E6&quot;/&gt;&lt;wsp:rsid wsp:val=&quot;00D85967&quot;/&gt;&lt;wsp:rsid wsp:val=&quot;00D86F01&quot;/&gt;&lt;wsp:rsid wsp:val=&quot;00D902A0&quot;/&gt;&lt;wsp:rsid wsp:val=&quot;00D92E2E&quot;/&gt;&lt;wsp:rsid wsp:val=&quot;00D939E1&quot;/&gt;&lt;wsp:rsid wsp:val=&quot;00D93C84&quot;/&gt;&lt;wsp:rsid wsp:val=&quot;00DA09EE&quot;/&gt;&lt;wsp:rsid wsp:val=&quot;00DA16DD&quot;/&gt;&lt;wsp:rsid wsp:val=&quot;00DA401B&quot;/&gt;&lt;wsp:rsid wsp:val=&quot;00DA4306&quot;/&gt;&lt;wsp:rsid wsp:val=&quot;00DA4471&quot;/&gt;&lt;wsp:rsid wsp:val=&quot;00DA5FDF&quot;/&gt;&lt;wsp:rsid wsp:val=&quot;00DB0B3D&quot;/&gt;&lt;wsp:rsid wsp:val=&quot;00DB13E4&quot;/&gt;&lt;wsp:rsid wsp:val=&quot;00DB1886&quot;/&gt;&lt;wsp:rsid wsp:val=&quot;00DB285B&quot;/&gt;&lt;wsp:rsid wsp:val=&quot;00DB6FED&quot;/&gt;&lt;wsp:rsid wsp:val=&quot;00DC3128&quot;/&gt;&lt;wsp:rsid wsp:val=&quot;00DC4765&quot;/&gt;&lt;wsp:rsid wsp:val=&quot;00DC7011&quot;/&gt;&lt;wsp:rsid wsp:val=&quot;00DD2FBA&quot;/&gt;&lt;wsp:rsid wsp:val=&quot;00DD5D2A&quot;/&gt;&lt;wsp:rsid wsp:val=&quot;00DD645B&quot;/&gt;&lt;wsp:rsid wsp:val=&quot;00DD7539&quot;/&gt;&lt;wsp:rsid wsp:val=&quot;00DE053C&quot;/&gt;&lt;wsp:rsid wsp:val=&quot;00DE2201&quot;/&gt;&lt;wsp:rsid wsp:val=&quot;00DE5B78&quot;/&gt;&lt;wsp:rsid wsp:val=&quot;00DE734E&quot;/&gt;&lt;wsp:rsid wsp:val=&quot;00DE76E9&quot;/&gt;&lt;wsp:rsid wsp:val=&quot;00DF0003&quot;/&gt;&lt;wsp:rsid wsp:val=&quot;00DF282A&quot;/&gt;&lt;wsp:rsid wsp:val=&quot;00DF45B2&quot;/&gt;&lt;wsp:rsid wsp:val=&quot;00DF5F34&quot;/&gt;&lt;wsp:rsid wsp:val=&quot;00DF6D6A&quot;/&gt;&lt;wsp:rsid wsp:val=&quot;00E0163C&quot;/&gt;&lt;wsp:rsid wsp:val=&quot;00E05713&quot;/&gt;&lt;wsp:rsid wsp:val=&quot;00E058E3&quot;/&gt;&lt;wsp:rsid wsp:val=&quot;00E06B92&quot;/&gt;&lt;wsp:rsid wsp:val=&quot;00E133B0&quot;/&gt;&lt;wsp:rsid wsp:val=&quot;00E1752F&quot;/&gt;&lt;wsp:rsid wsp:val=&quot;00E206FC&quot;/&gt;&lt;wsp:rsid wsp:val=&quot;00E212DC&quot;/&gt;&lt;wsp:rsid wsp:val=&quot;00E2144E&quot;/&gt;&lt;wsp:rsid wsp:val=&quot;00E23132&quot;/&gt;&lt;wsp:rsid wsp:val=&quot;00E24101&quot;/&gt;&lt;wsp:rsid wsp:val=&quot;00E24F78&quot;/&gt;&lt;wsp:rsid wsp:val=&quot;00E26E3C&quot;/&gt;&lt;wsp:rsid wsp:val=&quot;00E27269&quot;/&gt;&lt;wsp:rsid wsp:val=&quot;00E3431A&quot;/&gt;&lt;wsp:rsid wsp:val=&quot;00E352F2&quot;/&gt;&lt;wsp:rsid wsp:val=&quot;00E44D62&quot;/&gt;&lt;wsp:rsid wsp:val=&quot;00E53ABD&quot;/&gt;&lt;wsp:rsid wsp:val=&quot;00E53CAC&quot;/&gt;&lt;wsp:rsid wsp:val=&quot;00E552AF&quot;/&gt;&lt;wsp:rsid wsp:val=&quot;00E56B55&quot;/&gt;&lt;wsp:rsid wsp:val=&quot;00E56C8E&quot;/&gt;&lt;wsp:rsid wsp:val=&quot;00E62CF3&quot;/&gt;&lt;wsp:rsid wsp:val=&quot;00E6308F&quot;/&gt;&lt;wsp:rsid wsp:val=&quot;00E6547E&quot;/&gt;&lt;wsp:rsid wsp:val=&quot;00E65F77&quot;/&gt;&lt;wsp:rsid wsp:val=&quot;00E72195&quot;/&gt;&lt;wsp:rsid wsp:val=&quot;00E745BE&quot;/&gt;&lt;wsp:rsid wsp:val=&quot;00E749E5&quot;/&gt;&lt;wsp:rsid wsp:val=&quot;00E759E7&quot;/&gt;&lt;wsp:rsid wsp:val=&quot;00E800C9&quot;/&gt;&lt;wsp:rsid wsp:val=&quot;00E835D4&quot;/&gt;&lt;wsp:rsid wsp:val=&quot;00E86E4B&quot;/&gt;&lt;wsp:rsid wsp:val=&quot;00E86ECE&quot;/&gt;&lt;wsp:rsid wsp:val=&quot;00E87F15&quot;/&gt;&lt;wsp:rsid wsp:val=&quot;00E90343&quot;/&gt;&lt;wsp:rsid wsp:val=&quot;00E92ACB&quot;/&gt;&lt;wsp:rsid wsp:val=&quot;00E93801&quot;/&gt;&lt;wsp:rsid wsp:val=&quot;00E93BB5&quot;/&gt;&lt;wsp:rsid wsp:val=&quot;00E94466&quot;/&gt;&lt;wsp:rsid wsp:val=&quot;00E94665&quot;/&gt;&lt;wsp:rsid wsp:val=&quot;00E961B3&quot;/&gt;&lt;wsp:rsid wsp:val=&quot;00EA5D91&quot;/&gt;&lt;wsp:rsid wsp:val=&quot;00EA7398&quot;/&gt;&lt;wsp:rsid wsp:val=&quot;00EB09F9&quot;/&gt;&lt;wsp:rsid wsp:val=&quot;00EB1018&quot;/&gt;&lt;wsp:rsid wsp:val=&quot;00EB3A7C&quot;/&gt;&lt;wsp:rsid wsp:val=&quot;00EB486E&quot;/&gt;&lt;wsp:rsid wsp:val=&quot;00EB528B&quot;/&gt;&lt;wsp:rsid wsp:val=&quot;00EB58A3&quot;/&gt;&lt;wsp:rsid wsp:val=&quot;00EB5954&quot;/&gt;&lt;wsp:rsid wsp:val=&quot;00EB62B2&quot;/&gt;&lt;wsp:rsid wsp:val=&quot;00EC239A&quot;/&gt;&lt;wsp:rsid wsp:val=&quot;00EC6429&quot;/&gt;&lt;wsp:rsid wsp:val=&quot;00EC6604&quot;/&gt;&lt;wsp:rsid wsp:val=&quot;00EC7B68&quot;/&gt;&lt;wsp:rsid wsp:val=&quot;00ED04CC&quot;/&gt;&lt;wsp:rsid wsp:val=&quot;00ED0E92&quot;/&gt;&lt;wsp:rsid wsp:val=&quot;00ED37DF&quot;/&gt;&lt;wsp:rsid wsp:val=&quot;00ED4ACF&quot;/&gt;&lt;wsp:rsid wsp:val=&quot;00ED6F04&quot;/&gt;&lt;wsp:rsid wsp:val=&quot;00EE1CE2&quot;/&gt;&lt;wsp:rsid wsp:val=&quot;00EE2598&quot;/&gt;&lt;wsp:rsid wsp:val=&quot;00EF161F&quot;/&gt;&lt;wsp:rsid wsp:val=&quot;00EF3988&quot;/&gt;&lt;wsp:rsid wsp:val=&quot;00EF7AC3&quot;/&gt;&lt;wsp:rsid wsp:val=&quot;00F00AD1&quot;/&gt;&lt;wsp:rsid wsp:val=&quot;00F01323&quot;/&gt;&lt;wsp:rsid wsp:val=&quot;00F01DCF&quot;/&gt;&lt;wsp:rsid wsp:val=&quot;00F0564E&quot;/&gt;&lt;wsp:rsid wsp:val=&quot;00F057BA&quot;/&gt;&lt;wsp:rsid wsp:val=&quot;00F0648B&quot;/&gt;&lt;wsp:rsid wsp:val=&quot;00F1023F&quot;/&gt;&lt;wsp:rsid wsp:val=&quot;00F11302&quot;/&gt;&lt;wsp:rsid wsp:val=&quot;00F1492F&quot;/&gt;&lt;wsp:rsid wsp:val=&quot;00F14D5A&quot;/&gt;&lt;wsp:rsid wsp:val=&quot;00F20428&quot;/&gt;&lt;wsp:rsid wsp:val=&quot;00F204BA&quot;/&gt;&lt;wsp:rsid wsp:val=&quot;00F211D3&quot;/&gt;&lt;wsp:rsid wsp:val=&quot;00F21D67&quot;/&gt;&lt;wsp:rsid wsp:val=&quot;00F22A06&quot;/&gt;&lt;wsp:rsid wsp:val=&quot;00F22B5E&quot;/&gt;&lt;wsp:rsid wsp:val=&quot;00F24B5E&quot;/&gt;&lt;wsp:rsid wsp:val=&quot;00F255EF&quot;/&gt;&lt;wsp:rsid wsp:val=&quot;00F26159&quot;/&gt;&lt;wsp:rsid wsp:val=&quot;00F275D1&quot;/&gt;&lt;wsp:rsid wsp:val=&quot;00F306E8&quot;/&gt;&lt;wsp:rsid wsp:val=&quot;00F330E1&quot;/&gt;&lt;wsp:rsid wsp:val=&quot;00F34CC8&quot;/&gt;&lt;wsp:rsid wsp:val=&quot;00F37119&quot;/&gt;&lt;wsp:rsid wsp:val=&quot;00F425AA&quot;/&gt;&lt;wsp:rsid wsp:val=&quot;00F43AEF&quot;/&gt;&lt;wsp:rsid wsp:val=&quot;00F43E19&quot;/&gt;&lt;wsp:rsid wsp:val=&quot;00F44A58&quot;/&gt;&lt;wsp:rsid wsp:val=&quot;00F452B1&quot;/&gt;&lt;wsp:rsid wsp:val=&quot;00F527F0&quot;/&gt;&lt;wsp:rsid wsp:val=&quot;00F5391A&quot;/&gt;&lt;wsp:rsid wsp:val=&quot;00F5481B&quot;/&gt;&lt;wsp:rsid wsp:val=&quot;00F55EA0&quot;/&gt;&lt;wsp:rsid wsp:val=&quot;00F57F9B&quot;/&gt;&lt;wsp:rsid wsp:val=&quot;00F6066D&quot;/&gt;&lt;wsp:rsid wsp:val=&quot;00F651B4&quot;/&gt;&lt;wsp:rsid wsp:val=&quot;00F67C43&quot;/&gt;&lt;wsp:rsid wsp:val=&quot;00F7196E&quot;/&gt;&lt;wsp:rsid wsp:val=&quot;00F74376&quot;/&gt;&lt;wsp:rsid wsp:val=&quot;00F774ED&quot;/&gt;&lt;wsp:rsid wsp:val=&quot;00F83D1B&quot;/&gt;&lt;wsp:rsid wsp:val=&quot;00F852B1&quot;/&gt;&lt;wsp:rsid wsp:val=&quot;00F91DEB&quot;/&gt;&lt;wsp:rsid wsp:val=&quot;00F9393C&quot;/&gt;&lt;wsp:rsid wsp:val=&quot;00F94559&quot;/&gt;&lt;wsp:rsid wsp:val=&quot;00F95033&quot;/&gt;&lt;wsp:rsid wsp:val=&quot;00F96289&quot;/&gt;&lt;wsp:rsid wsp:val=&quot;00F97EBC&quot;/&gt;&lt;wsp:rsid wsp:val=&quot;00FA498E&quot;/&gt;&lt;wsp:rsid wsp:val=&quot;00FA5C4C&quot;/&gt;&lt;wsp:rsid wsp:val=&quot;00FA7295&quot;/&gt;&lt;wsp:rsid wsp:val=&quot;00FB1224&quot;/&gt;&lt;wsp:rsid wsp:val=&quot;00FB6EC6&quot;/&gt;&lt;wsp:rsid wsp:val=&quot;00FC2D30&quot;/&gt;&lt;wsp:rsid wsp:val=&quot;00FC430C&quot;/&gt;&lt;wsp:rsid wsp:val=&quot;00FC4449&quot;/&gt;&lt;wsp:rsid wsp:val=&quot;00FC5D05&quot;/&gt;&lt;wsp:rsid wsp:val=&quot;00FC6F4B&quot;/&gt;&lt;wsp:rsid wsp:val=&quot;00FD1590&quot;/&gt;&lt;wsp:rsid wsp:val=&quot;00FD377A&quot;/&gt;&lt;wsp:rsid wsp:val=&quot;00FD4D70&quot;/&gt;&lt;wsp:rsid wsp:val=&quot;00FD5A71&quot;/&gt;&lt;wsp:rsid wsp:val=&quot;00FD5F4A&quot;/&gt;&lt;wsp:rsid wsp:val=&quot;00FE102E&quot;/&gt;&lt;wsp:rsid wsp:val=&quot;00FE2B97&quot;/&gt;&lt;wsp:rsid wsp:val=&quot;00FE4102&quot;/&gt;&lt;wsp:rsid wsp:val=&quot;00FE475C&quot;/&gt;&lt;wsp:rsid wsp:val=&quot;00FE4D89&quot;/&gt;&lt;wsp:rsid wsp:val=&quot;00FE79E0&quot;/&gt;&lt;wsp:rsid wsp:val=&quot;00FF1F4E&quot;/&gt;&lt;wsp:rsid wsp:val=&quot;00FF2006&quot;/&gt;&lt;wsp:rsid wsp:val=&quot;00FF4CEE&quot;/&gt;&lt;/wsp:rsids&gt;&lt;/w:docPr&gt;&lt;w:body&gt;&lt;w:p wsp:rsidR=&quot;00000000&quot; wsp:rsidRDefault=&quot;00660B81&quot;&gt;&lt;m:oMathPara&gt;&lt;m:oMath&gt;&lt;m:d&gt;&lt;m:dPr&gt;&lt;m:begChr m:val=&quot;&quot;/&gt;&lt;m:endChr m:val=&quot;}&quot;/&gt;&lt;m:ctrlPr&gt;&lt;w:rPr&gt;&lt;w:rFonts w:ascii=&quot;Cambria Math&quot; w:h-ansi=&quot;Cambria Math&quot;/&gt;&lt;wx:font wx:val=&quot;Cambria Math&quot;/&gt;&lt;w:i/&gt;&lt;/w:rPr&gt;&lt;/m:ctrlPr&gt;&lt;/m:dPr&gt;&lt;m:e&gt;&lt;m:m&gt;&lt;m:mPr&gt;&lt;m:mcs&gt;&lt;m:mc&gt;&lt;m:mcPr&gt;&lt;m:count m:val=&quot;1&quot;/&gt;&lt;m:mcJc m:val=&quot;center&quot;/&gt;&lt;/m:mcPr&gt;&lt;/m:mc&gt;&lt;/m:mcs&gt;&lt;m:ctrlPr&gt;&lt;w:rPr&gt;&lt;w:rFonts w:ascii=&quot;Cambria Math&quot; w:h-ansi=&quot;Cambria Math&quot;/&gt;&lt;wx:font wx:val=&quot;Cambria Math&quot;/&gt;&lt;w:i/&gt;&lt;/w:rPr&gt;&lt;/m:ctrlPr&gt;&lt;/m:mPr&gt;&lt;m:mr&gt;&lt;m:e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U&lt;/m:t&gt;&lt;/m:r&gt;&lt;/m:e&gt;&lt;m:sub&gt;&lt;m:r&gt;&lt;w:rPr&gt;&lt;w:rFonts w:ascii=&quot;Cambria Math&quot; w:h-ansi=&quot;Cambria Math&quot;/&gt;&lt;wx:font wx:val=&quot;Cambria Math&quot;/&gt;&lt;w:i/&gt;&lt;/w:rPr&gt;&lt;m:t&gt;S&lt;/m:t&gt;&lt;/m:r&gt;&lt;/m:sub&gt;&lt;/m:sSub&gt;&lt;m:r&gt;&lt;w:rPr&gt;&lt;w:rFonts w:ascii=&quot;Cambria Math&quot; w:h-ansi=&quot;Cambria Math&quot;/&gt;&lt;wx:font wx:val=&quot;Cambria Math&quot;/&gt;&lt;w:i/&gt;&lt;/w:rPr&gt;&lt;m:t&gt;=&lt;/m:t&gt;&lt;/m:r&gt;&lt;m:d&gt;&lt;m:dPr&gt;&lt;m:begChr m:val=&quot;[&quot;/&gt;&lt;m:endChr m:val=&quot;]&quot;/&gt;&lt;m:ctrlPr&gt;&lt;w:rPr&gt;&lt;w:rFonts w:ascii=&quot;Cambria Math&quot; w:h-ansi=&quot;Cambria Math&quot;/&gt;&lt;wx:font wx:val=&quot;Cambria Math&quot;/&gt;&lt;w:i/&gt;&lt;/w:rPr&gt;&lt;/m:ctrlPr&gt;&lt;/m:dPr&gt;&lt;m:e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r&lt;/m:t&gt;&lt;/m:r&gt;&lt;/m:e&gt;&lt;m:sub&gt;&lt;m:r&gt;&lt;w:rPr&gt;&lt;w:rFonts w:ascii=&quot;Cambria Math&quot; w:h-ansi=&quot;Cambria Math&quot;/&gt;&lt;wx:font wx:val=&quot;Cambria Math&quot;/&gt;&lt;w:i/&gt;&lt;/w:rPr&gt;&lt;m:t&gt;S&lt;/m:t&gt;&lt;/m:r&gt;&lt;/m:sub&gt;&lt;/m:sSub&gt;&lt;m:d&gt;&lt;m:dPr&gt;&lt;m:ctrlPr&gt;&lt;w:rPr&gt;&lt;w:rFonts w:ascii=&quot;Cambria Math&quot; w:h-ansi=&quot;Cambria Math&quot;/&gt;&lt;wx:font wx:val=&quot;Cambria Math&quot;/&gt;&lt;w:i/&gt;&lt;/w:rPr&gt;&lt;/m:ctrlPr&gt;&lt;/m:dPr&gt;&lt;m:e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i&lt;/m:t&gt;&lt;/m:r&gt;&lt;/m:sub&gt;&lt;/m:sSub&gt;&lt;/m:e&gt;&lt;/m:d&gt;&lt;m:r&gt;&lt;w:rPr&gt;&lt;w:rFonts w:ascii=&quot;Cambria Math&quot; w:h-ansi=&quot;Cambria Math&quot;/&gt;&lt;wx:font wx:val=&quot;Cambria Math&quot;/&gt;&lt;w:i/&gt;&lt;/w:rPr&gt;&lt;m:t&gt;+&lt;/m:t&gt;&lt;/m:r&gt;&lt;m:r&gt;&lt;w:rPr&gt;&lt;w:rFonts w:ascii=&quot;Cambria Math&quot; w:h-ansi=&quot;Cambria Math&quot;/&gt;&lt;wx:font wx:val=&quot;Cambria Math&quot;/&gt;&lt;w:i/&gt;&lt;w:lang w:val=&quot;EN-US&quot;/&gt;&lt;/w:rPr&gt;&lt;m:t&gt;p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/m:sSub&gt;&lt;m:d&gt;&lt;m:dPr&gt;&lt;m:ctrlPr&gt;&lt;w:rPr&gt;&lt;w:rFonts w:ascii=&quot;Cambria Math&quot; w:h-ansi=&quot;Cambria Math&quot;/&gt;&lt;wx:font wx:val=&quot;Cambria Math&quot;/&gt;&lt;w:i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i&lt;/m:t&gt;&lt;/m:r&gt;&lt;/m:sub&gt;&lt;/m:sSub&gt;&lt;/m:e&gt;&lt;/m:d&gt;&lt;m:r&gt;&lt;w:rPr&gt;&lt;w:rFonts w:ascii=&quot;Cambria Math&quot; w:h-ansi=&quot;Cambria Math&quot;/&gt;&lt;wx:font wx:val=&quot;Cambria Math&quot;/&gt;&lt;w:i/&gt;&lt;/w:rPr&gt;&lt;m:t&gt;+&lt;/m:t&gt;&lt;/m:r&gt;&lt;m:r&gt;&lt;w:rPr&gt;&lt;w:rFonts w:ascii=&quot;Cambria Math&quot; w:h-ansi=&quot;Cambria Math&quot;/&gt;&lt;wx:font wx:val=&quot;Cambria Math&quot;/&gt;&lt;w:i/&gt;&lt;w:lang w:val=&quot;EN-US&quot;/&gt;&lt;/w:rPr&gt;&lt;m:t&gt;j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П‰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/m:sSub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/m:sSub&gt;&lt;m:d&gt;&lt;m:dPr&gt;&lt;m:ctrlPr&gt;&lt;w:rPr&gt;&lt;w:rFonts w:ascii=&quot;Cambria Math&quot; w:h-ansi=&quot;Cambria Math&quot;/&gt;&lt;wx:font wx:val=&quot;Cambria Math&quot;/&gt;&lt;w:i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i&lt;/m:t&gt;&lt;/m:r&gt;&lt;/m:sub&gt;&lt;/m:sSub&gt;&lt;/m:e&gt;&lt;/m:d&gt;&lt;/m:e&gt;&lt;/m:d&gt;&lt;m:r&gt;&lt;w:rPr&gt;&lt;w:rFonts w:ascii=&quot;Cambria Math&quot; w:h-ansi=&quot;Cambria Math&quot;/&gt;&lt;wx:font wx:val=&quot;Cambria Math&quot;/&gt;&lt;w:i/&gt;&lt;/w:rPr&gt;&lt;m:t&gt;в€™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/m:sSub&gt;&lt;m:r&gt;&lt;w:rPr&gt;&lt;w:rFonts w:ascii=&quot;Cambria Math&quot; w:h-ansi=&quot;Cambria Math&quot;/&gt;&lt;wx:font wx:val=&quot;Cambria Math&quot;/&gt;&lt;w:i/&gt;&lt;/w:rPr&gt;&lt;m:t&gt;+&lt;/m:t&gt;&lt;/m:r&gt;&lt;m:d&gt;&lt;m:dPr&gt;&lt;m:begChr m:val=&quot;[&quot;/&gt;&lt;m:endChr m:val=&quot;]&quot;/&gt;&lt;m:ctrlPr&gt;&lt;w:rPr&gt;&lt;w:rFonts w:ascii=&quot;Cambria Math&quot; w:h-ansi=&quot;Cambria Math&quot;/&gt;&lt;wx:font wx:val=&quot;Cambria Math&quot;/&gt;&lt;w:i/&gt;&lt;w:lang w:val=&quot;EN-US&quot;/&gt;&lt;/w:rPr&gt;&lt;/m:ctrlPr&gt;&lt;/m:dPr&gt;&lt;m:e&gt;&lt;m:r&gt;&lt;w:rPr&gt;&lt;w:rFonts w:ascii=&quot;Cambria Math&quot; w:h-ansi=&quot;Cambria Math&quot;/&gt;&lt;wx:font wx:val=&quot;Cambria Math&quot;/&gt;&lt;w:i/&gt;&lt;w:lang w:val=&quot;EN-US&quot;/&gt;&lt;/w:rPr&gt;&lt;m:t&gt;pm&lt;/m:t&gt;&lt;/m:r&gt;&lt;m:d&gt;&lt;m:dPr&gt;&lt;m:ctrlPr&gt;&lt;w:rPr&gt;&lt;w:rFonts w:ascii=&quot;Cambria Math&quot; w:h-ansi=&quot;Cambria Math&quot;/&gt;&lt;wx:font wx:val=&quot;Cambria Math&quot;/&gt;&lt;w:i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i&lt;/m:t&gt;&lt;/m:r&gt;&lt;/m:sub&gt;&lt;/m:sSub&gt;&lt;/m:e&gt;&lt;/m:d&gt;&lt;m:r&gt;&lt;w:rPr&gt;&lt;w:rFonts w:ascii=&quot;Cambria Math&quot; w:h-ansi=&quot;Cambria Math&quot;/&gt;&lt;wx:font wx:val=&quot;Cambria Math&quot;/&gt;&lt;w:i/&gt;&lt;/w:rPr&gt;&lt;m:t&gt;+&lt;/m:t&gt;&lt;/m:r&gt;&lt;m:r&gt;&lt;w:rPr&gt;&lt;w:rFonts w:ascii=&quot;Cambria Math&quot; w:h-ansi=&quot;Cambria Math&quot;/&gt;&lt;wx:font wx:val=&quot;Cambria Math&quot;/&gt;&lt;w:i/&gt;&lt;w:lang w:val=&quot;EN-US&quot;/&gt;&lt;/w:rPr&gt;&lt;m:t&gt;j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П‰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/m:sSub&gt;&lt;m:r&gt;&lt;w:rPr&gt;&lt;w:rFonts w:ascii=&quot;Cambria Math&quot; w:h-ansi=&quot;Cambria Math&quot;/&gt;&lt;wx:font wx:val=&quot;Cambria Math&quot;/&gt;&lt;w:i/&gt;&lt;w:lang w:val=&quot;EN-US&quot;/&gt;&lt;/w:rPr&gt;&lt;m:t&gt;m&lt;/m:t&gt;&lt;/m:r&gt;&lt;m:d&gt;&lt;m:dPr&gt;&lt;m:ctrlPr&gt;&lt;w:rPr&gt;&lt;w:rFonts w:ascii=&quot;Cambria Math&quot; w:h-ansi=&quot;Cambria Math&quot;/&gt;&lt;wx:font wx:val=&quot;Cambria Math&quot;/&gt;&lt;w:i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i&lt;/m:t&gt;&lt;/m:r&gt;&lt;/m:sub&gt;&lt;/m:sSub&gt;&lt;/m:e&gt;&lt;/m:d&gt;&lt;/m:e&gt;&lt;/m:d&gt;&lt;m:r&gt;&lt;w:rPr&gt;&lt;w:rFonts w:ascii=&quot;Cambria Math&quot; w:h-ansi=&quot;Cambria Math&quot;/&gt;&lt;wx:font wx:val=&quot;Cambria Math&quot;/&gt;&lt;w:i/&gt;&lt;/w:rPr&gt;&lt;m:t&gt;в€™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r&lt;/m:t&gt;&lt;/m:r&gt;&lt;/m:sub&gt;&lt;/m:sSub&gt;&lt;m:r&gt;&lt;w:rPr&gt;&lt;w:rFonts w:ascii=&quot;Cambria Math&quot; w:h-ansi=&quot;Cambria Math&quot;/&gt;&lt;wx:font wx:val=&quot;Cambria Math&quot;/&gt;&lt;w:i/&gt;&lt;/w:rPr&gt;&lt;m:t&gt;;&lt;/m:t&gt;&lt;/m:r&gt;&lt;/m:e&gt;&lt;/m:mr&gt;&lt;m:mr&gt;&lt;m:e&gt;&lt;m:r&gt;&lt;w:rPr&gt;&lt;w:rFonts w:ascii=&quot;Cambria Math&quot; w:h-ansi=&quot;Cambria Math&quot;/&gt;&lt;wx:font wx:val=&quot;Cambria Math&quot;/&gt;&lt;w:i/&gt;&lt;/w:rPr&gt;&lt;m:t&gt;0=&lt;/m:t&gt;&lt;/m:r&gt;&lt;m:d&gt;&lt;m:dPr&gt;&lt;m:begChr m:val=&quot;[&quot;/&gt;&lt;m:endChr m:val=&quot;]&quot;/&gt;&lt;m:ctrlPr&gt;&lt;w:rPr&gt;&lt;w:rFonts w:ascii=&quot;Cambria Math&quot; w:h-ansi=&quot;Cambria Math&quot;/&gt;&lt;wx:font wx:val=&quot;Cambria Math&quot;/&gt;&lt;w:i/&gt;&lt;/w:rPr&gt;&lt;/m:ctrlPr&gt;&lt;/m:dPr&gt;&lt;m:e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r&lt;/m:t&gt;&lt;/m:r&gt;&lt;/m:e&gt;&lt;m:sub&gt;&lt;m:r&gt;&lt;w:rPr&gt;&lt;w:rFonts w:ascii=&quot;Cambria Math&quot; w:h-ansi=&quot;Cambria Math&quot;/&gt;&lt;wx:font wx:val=&quot;Cambria Math&quot;/&gt;&lt;w:i/&gt;&lt;/w:rPr&gt;&lt;m:t&gt;r&lt;/m:t&gt;&lt;/m:r&gt;&lt;/m:sub&gt;&lt;/m:sSub&gt;&lt;m:d&gt;&lt;m:dPr&gt;&lt;m:ctrlPr&gt;&lt;w:rPr&gt;&lt;w:rFonts w:ascii=&quot;Cambria Math&quot; w:h-ansi=&quot;Cambria Math&quot;/&gt;&lt;wx:font wx:val=&quot;Cambria Math&quot;/&gt;&lt;w:i/&gt;&lt;/w:rPr&gt;&lt;/m:ctrlPr&gt;&lt;/m:dPr&gt;&lt;m:e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i&lt;/m:t&gt;&lt;/m:r&gt;&lt;/m:sub&gt;&lt;/m:sSub&gt;&lt;/m:e&gt;&lt;/m:d&gt;&lt;m:r&gt;&lt;w:rPr&gt;&lt;w:rFonts w:ascii=&quot;Cambria Math&quot; w:h-ansi=&quot;Cambria Math&quot;/&gt;&lt;wx:font wx:val=&quot;Cambria Math&quot;/&gt;&lt;w:i/&gt;&lt;/w:rPr&gt;&lt;m:t&gt;+&lt;/m:t&gt;&lt;/m:r&gt;&lt;m:r&gt;&lt;w:rPr&gt;&lt;w:rFonts w:ascii=&quot;Cambria Math&quot; w:h-ansi=&quot;Cambria Math&quot;/&gt;&lt;wx:font wx:val=&quot;Cambria Math&quot;/&gt;&lt;w:i/&gt;&lt;w:lang w:val=&quot;EN-US&quot;/&gt;&lt;/w:rPr&gt;&lt;m:t&gt;p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r&lt;/m:t&gt;&lt;/m:r&gt;&lt;/m:sub&gt;&lt;/m:sSub&gt;&lt;m:d&gt;&lt;m:dPr&gt;&lt;m:ctrlPr&gt;&lt;w:rPr&gt;&lt;w:rFonts w:ascii=&quot;Cambria Math&quot; w:h-ansi=&quot;Cambria Math&quot;/&gt;&lt;wx:font wx:val=&quot;Cambria Math&quot;/&gt;&lt;w:i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i&lt;/m:t&gt;&lt;/m:r&gt;&lt;/m:sub&gt;&lt;/m:sSub&gt;&lt;/m:e&gt;&lt;/m:d&gt;&lt;m:r&gt;&lt;w:rPr&gt;&lt;w:rFonts w:ascii=&quot;Cambria Math&quot; w:h-ansi=&quot;Cambria Math&quot;/&gt;&lt;wx:font wx:val=&quot;Cambria Math&quot;/&gt;&lt;w:i/&gt;&lt;/w:rPr&gt;&lt;m:t&gt;+&lt;/m:t&gt;&lt;/m:r&gt;&lt;m:r&gt;&lt;w:rPr&gt;&lt;w:rFonts w:ascii=&quot;Cambria Math&quot; w:h-ansi=&quot;Cambria Math&quot;/&gt;&lt;wx:font wx:val=&quot;Cambria Math&quot;/&gt;&lt;w:i/&gt;&lt;w:lang w:val=&quot;EN-US&quot;/&gt;&lt;/w:rPr&gt;&lt;m:t&gt;j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П‰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/m:sSub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r&lt;/m:t&gt;&lt;/m:r&gt;&lt;/m:sub&gt;&lt;/m:sSub&gt;&lt;m:d&gt;&lt;m:dPr&gt;&lt;m:ctrlPr&gt;&lt;w:rPr&gt;&lt;w:rFonts w:ascii=&quot;Cambria Math&quot; w:h-ansi=&quot;Cambria Math&quot;/&gt;&lt;wx:font wx:val=&quot;Cambria Math&quot;/&gt;&lt;w:i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i&lt;/m:t&gt;&lt;/m:r&gt;&lt;/m:sub&gt;&lt;/m:sSub&gt;&lt;/m:e&gt;&lt;/m:d&gt;&lt;/m:e&gt;&lt;/m:d&gt;&lt;m:r&gt;&lt;w:rPr&gt;&lt;w:rFonts w:ascii=&quot;Cambria Math&quot; w:h-ansi=&quot;Cambria Math&quot;/&gt;&lt;wx:font wx:val=&quot;Cambria Math&quot;/&gt;&lt;w:i/&gt;&lt;/w:rPr&gt;&lt;m:t&gt;в€™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r&lt;/m:t&gt;&lt;/m:r&gt;&lt;/m:sub&gt;&lt;/m:sSub&gt;&lt;m:r&gt;&lt;w:rPr&gt;&lt;w:rFonts w:ascii=&quot;Cambria Math&quot; w:h-ansi=&quot;Cambria Math&quot;/&gt;&lt;wx:font wx:val=&quot;Cambria Math&quot;/&gt;&lt;w:i/&gt;&lt;/w:rPr&gt;&lt;m:t&gt;+&lt;/m:t&gt;&lt;/m:r&gt;&lt;m:d&gt;&lt;m:dPr&gt;&lt;m:begChr m:val=&quot;[&quot;/&gt;&lt;m:endChr m:val=&quot;]&quot;/&gt;&lt;m:ctrlPr&gt;&lt;w:rPr&gt;&lt;w:rFonts w:ascii=&quot;Cambria Math&quot; w:h-ansi=&quot;Cambria Math&quot;/&gt;&lt;wx:font wx:val=&quot;Cambria Math&quot;/&gt;&lt;w:i/&gt;&lt;w:lang w:val=&quot;EN-US&quot;/&gt;&lt;/w:rPr&gt;&lt;/m:ctrlPr&gt;&lt;/m:dPr&gt;&lt;m:e&gt;&lt;m:r&gt;&lt;w:rPr&gt;&lt;w:rFonts w:ascii=&quot;Cambria Math&quot; w:h-ansi=&quot;Cambria Math&quot;/&gt;&lt;wx:font wx:val=&quot;Cambria Math&quot;/&gt;&lt;w:i/&gt;&lt;w:lang w:val=&quot;EN-US&quot;/&gt;&lt;/w:rPr&gt;&lt;m:t&gt;pm&lt;/m:t&gt;&lt;/m:r&gt;&lt;m:d&gt;&lt;m:dPr&gt;&lt;m:ctrlPr&gt;&lt;w:rPr&gt;&lt;w:rFonts w:ascii=&quot;Cambria Math&quot; w:h-ansi=&quot;Cambria Math&quot;/&gt;&lt;wx:font wx:val=&quot;Cambria Math&quot;/&gt;&lt;w:i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i&lt;/m:t&gt;&lt;/m:r&gt;&lt;/m:sub&gt;&lt;/m:sSub&gt;&lt;/m:e&gt;&lt;/m:d&gt;&lt;m:r&gt;&lt;w:rPr&gt;&lt;w:rFonts w:ascii=&quot;Cambria Math&quot; w:h-ansi=&quot;Cambria Math&quot;/&gt;&lt;wx:font wx:val=&quot;Cambria Math&quot;/&gt;&lt;w:i/&gt;&lt;/w:rPr&gt;&lt;m:t&gt;+&lt;/m:t&gt;&lt;/m:r&gt;&lt;m:r&gt;&lt;w:rPr&gt;&lt;w:rFonts w:ascii=&quot;Cambria Math&quot; w:h-ansi=&quot;Cambria Math&quot;/&gt;&lt;wx:font wx:val=&quot;Cambria Math&quot;/&gt;&lt;w:i/&gt;&lt;w:lang w:val=&quot;EN-US&quot;/&gt;&lt;/w:rPr&gt;&lt;m:t&gt;j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П‰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/m:sSub&gt;&lt;m:r&gt;&lt;w:rPr&gt;&lt;w:rFonts w:ascii=&quot;Cambria Math&quot; w:h-ansi=&quot;Cambria Math&quot;/&gt;&lt;wx:font wx:val=&quot;Cambria Math&quot;/&gt;&lt;w:i/&gt;&lt;w:lang w:val=&quot;EN-US&quot;/&gt;&lt;/w:rPr&gt;&lt;m:t&gt;m&lt;/m:t&gt;&lt;/m:r&gt;&lt;m:d&gt;&lt;m:dPr&gt;&lt;m:ctrlPr&gt;&lt;w:rPr&gt;&lt;w:rFonts w:ascii=&quot;Cambria Math&quot; w:h-ansi=&quot;Cambria Math&quot;/&gt;&lt;wx:font wx:val=&quot;Cambria Math&quot;/&gt;&lt;w:i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i&lt;/m:t&gt;&lt;/m:r&gt;&lt;/m:sub&gt;&lt;/m:sSub&gt;&lt;/m:e&gt;&lt;/m:d&gt;&lt;/m:e&gt;&lt;/m:d&gt;&lt;m:r&gt;&lt;w:rPr&gt;&lt;w:rFonts w:ascii=&quot;Cambria Math&quot; w:h-ansi=&quot;Cambria Math&quot;/&gt;&lt;wx:font wx:val=&quot;Cambria Math&quot;/&gt;&lt;w:i/&gt;&lt;/w:rPr&gt;&lt;m:t&gt;в€™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/m:sSub&gt;&lt;m:r&gt;&lt;w:rPr&gt;&lt;w:rFonts w:ascii=&quot;Cambria Math&quot; w:h-ansi=&quot;Cambria Math&quot;/&gt;&lt;wx:font wx:val=&quot;Cambria Math&quot;/&gt;&lt;w:i/&gt;&lt;/w:rPr&gt;&lt;m:t&gt;,&lt;/m:t&gt;&lt;/m:r&gt;&lt;/m:e&gt;&lt;/m:mr&gt;&lt;/m:m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6" o:title="" chromakey="white"/>
          </v:shape>
        </w:pict>
      </w:r>
      <w:r w:rsidRPr="00232ECB">
        <w:fldChar w:fldCharType="end"/>
      </w:r>
      <w:r w:rsidRPr="00AF49CC">
        <w:t xml:space="preserve">     (3)</w:t>
      </w:r>
    </w:p>
    <w:p w:rsidR="00611459" w:rsidRPr="00AF49CC" w:rsidRDefault="00611459" w:rsidP="00CE0044">
      <w:pPr>
        <w:ind w:firstLine="0"/>
      </w:pPr>
    </w:p>
    <w:p w:rsidR="00611459" w:rsidRPr="00AF49CC" w:rsidRDefault="00611459" w:rsidP="00CE0044">
      <w:pPr>
        <w:ind w:firstLine="0"/>
      </w:pPr>
      <w:r w:rsidRPr="00AF49CC">
        <w:t xml:space="preserve">где </w:t>
      </w:r>
      <w:r w:rsidRPr="00232ECB">
        <w:fldChar w:fldCharType="begin"/>
      </w:r>
      <w:r w:rsidRPr="00232ECB">
        <w:instrText xml:space="preserve"> QUOTE </w:instrText>
      </w:r>
      <w:r w:rsidRPr="00232ECB">
        <w:pict>
          <v:shape id="_x0000_i1042" type="#_x0000_t75" style="width:9pt;height:11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69&quot;/&gt;&lt;w:doNotEmbedSystemFonts/&gt;&lt;w:defaultTabStop w:val=&quot;708&quot;/&gt;&lt;w:autoHyphenation/&gt;&lt;w:hyphenationZone w:val=&quot;357&quot;/&gt;&lt;w:doNotHyphenateCaps/&gt;&lt;w:drawingGridHorizontalSpacing w:val=&quot;140&quot;/&gt;&lt;w:drawingGridVerticalSpacing w:val=&quot;381&quot;/&gt;&lt;w:displayHorizontalDrawingGridEvery w:val=&quot;2&quot;/&gt;&lt;w:punctuationKerning/&gt;&lt;w:characterSpacingControl w:val=&quot;DontCompress&quot;/&gt;&lt;w:optimizeForBrowser/&gt;&lt;w:allowPNG/&gt;&lt;w:doNotSaveWebPagesAsSingleFil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12F04&quot;/&gt;&lt;wsp:rsid wsp:val=&quot;00000DC8&quot;/&gt;&lt;wsp:rsid wsp:val=&quot;00012B88&quot;/&gt;&lt;wsp:rsid wsp:val=&quot;0001427E&quot;/&gt;&lt;wsp:rsid wsp:val=&quot;00015252&quot;/&gt;&lt;wsp:rsid wsp:val=&quot;000155E9&quot;/&gt;&lt;wsp:rsid wsp:val=&quot;00015E30&quot;/&gt;&lt;wsp:rsid wsp:val=&quot;00022AB5&quot;/&gt;&lt;wsp:rsid wsp:val=&quot;000256B4&quot;/&gt;&lt;wsp:rsid wsp:val=&quot;00025EA1&quot;/&gt;&lt;wsp:rsid wsp:val=&quot;00027082&quot;/&gt;&lt;wsp:rsid wsp:val=&quot;00027691&quot;/&gt;&lt;wsp:rsid wsp:val=&quot;00036A2C&quot;/&gt;&lt;wsp:rsid wsp:val=&quot;00042390&quot;/&gt;&lt;wsp:rsid wsp:val=&quot;00042E84&quot;/&gt;&lt;wsp:rsid wsp:val=&quot;00043FE4&quot;/&gt;&lt;wsp:rsid wsp:val=&quot;000611FE&quot;/&gt;&lt;wsp:rsid wsp:val=&quot;00062582&quot;/&gt;&lt;wsp:rsid wsp:val=&quot;00062A36&quot;/&gt;&lt;wsp:rsid wsp:val=&quot;00065241&quot;/&gt;&lt;wsp:rsid wsp:val=&quot;0006644D&quot;/&gt;&lt;wsp:rsid wsp:val=&quot;0006702A&quot;/&gt;&lt;wsp:rsid wsp:val=&quot;000675EB&quot;/&gt;&lt;wsp:rsid wsp:val=&quot;00087B2D&quot;/&gt;&lt;wsp:rsid wsp:val=&quot;000907B6&quot;/&gt;&lt;wsp:rsid wsp:val=&quot;00091354&quot;/&gt;&lt;wsp:rsid wsp:val=&quot;000A12F2&quot;/&gt;&lt;wsp:rsid wsp:val=&quot;000A25DB&quot;/&gt;&lt;wsp:rsid wsp:val=&quot;000A460E&quot;/&gt;&lt;wsp:rsid wsp:val=&quot;000A51EB&quot;/&gt;&lt;wsp:rsid wsp:val=&quot;000A71C2&quot;/&gt;&lt;wsp:rsid wsp:val=&quot;000A7E67&quot;/&gt;&lt;wsp:rsid wsp:val=&quot;000B00A6&quot;/&gt;&lt;wsp:rsid wsp:val=&quot;000B1930&quot;/&gt;&lt;wsp:rsid wsp:val=&quot;000B25DD&quot;/&gt;&lt;wsp:rsid wsp:val=&quot;000B2D25&quot;/&gt;&lt;wsp:rsid wsp:val=&quot;000B3A07&quot;/&gt;&lt;wsp:rsid wsp:val=&quot;000C1BE1&quot;/&gt;&lt;wsp:rsid wsp:val=&quot;000C35F6&quot;/&gt;&lt;wsp:rsid wsp:val=&quot;000C5152&quot;/&gt;&lt;wsp:rsid wsp:val=&quot;000D1B58&quot;/&gt;&lt;wsp:rsid wsp:val=&quot;000D5650&quot;/&gt;&lt;wsp:rsid wsp:val=&quot;000D7AB9&quot;/&gt;&lt;wsp:rsid wsp:val=&quot;000E198A&quot;/&gt;&lt;wsp:rsid wsp:val=&quot;000E2F97&quot;/&gt;&lt;wsp:rsid wsp:val=&quot;000E3F01&quot;/&gt;&lt;wsp:rsid wsp:val=&quot;000E4D61&quot;/&gt;&lt;wsp:rsid wsp:val=&quot;000E52CD&quot;/&gt;&lt;wsp:rsid wsp:val=&quot;000E66AA&quot;/&gt;&lt;wsp:rsid wsp:val=&quot;000F1665&quot;/&gt;&lt;wsp:rsid wsp:val=&quot;000F4D3A&quot;/&gt;&lt;wsp:rsid wsp:val=&quot;000F50B4&quot;/&gt;&lt;wsp:rsid wsp:val=&quot;000F70AC&quot;/&gt;&lt;wsp:rsid wsp:val=&quot;001018AE&quot;/&gt;&lt;wsp:rsid wsp:val=&quot;001024DC&quot;/&gt;&lt;wsp:rsid wsp:val=&quot;00102CCB&quot;/&gt;&lt;wsp:rsid wsp:val=&quot;001056BE&quot;/&gt;&lt;wsp:rsid wsp:val=&quot;00110D34&quot;/&gt;&lt;wsp:rsid wsp:val=&quot;00130DFF&quot;/&gt;&lt;wsp:rsid wsp:val=&quot;00132126&quot;/&gt;&lt;wsp:rsid wsp:val=&quot;001346A0&quot;/&gt;&lt;wsp:rsid wsp:val=&quot;001366CF&quot;/&gt;&lt;wsp:rsid wsp:val=&quot;00137164&quot;/&gt;&lt;wsp:rsid wsp:val=&quot;00137B68&quot;/&gt;&lt;wsp:rsid wsp:val=&quot;00137FC8&quot;/&gt;&lt;wsp:rsid wsp:val=&quot;0014268D&quot;/&gt;&lt;wsp:rsid wsp:val=&quot;00146764&quot;/&gt;&lt;wsp:rsid wsp:val=&quot;00146F62&quot;/&gt;&lt;wsp:rsid wsp:val=&quot;001505E1&quot;/&gt;&lt;wsp:rsid wsp:val=&quot;00150A3C&quot;/&gt;&lt;wsp:rsid wsp:val=&quot;00150A53&quot;/&gt;&lt;wsp:rsid wsp:val=&quot;00151F4A&quot;/&gt;&lt;wsp:rsid wsp:val=&quot;001632B0&quot;/&gt;&lt;wsp:rsid wsp:val=&quot;001654F0&quot;/&gt;&lt;wsp:rsid wsp:val=&quot;00166743&quot;/&gt;&lt;wsp:rsid wsp:val=&quot;00171F73&quot;/&gt;&lt;wsp:rsid wsp:val=&quot;00174F60&quot;/&gt;&lt;wsp:rsid wsp:val=&quot;001800F0&quot;/&gt;&lt;wsp:rsid wsp:val=&quot;001852B3&quot;/&gt;&lt;wsp:rsid wsp:val=&quot;001864B6&quot;/&gt;&lt;wsp:rsid wsp:val=&quot;001930CB&quot;/&gt;&lt;wsp:rsid wsp:val=&quot;001A0EC0&quot;/&gt;&lt;wsp:rsid wsp:val=&quot;001A207B&quot;/&gt;&lt;wsp:rsid wsp:val=&quot;001A535A&quot;/&gt;&lt;wsp:rsid wsp:val=&quot;001B2A26&quot;/&gt;&lt;wsp:rsid wsp:val=&quot;001B59BF&quot;/&gt;&lt;wsp:rsid wsp:val=&quot;001C1E84&quot;/&gt;&lt;wsp:rsid wsp:val=&quot;001C520D&quot;/&gt;&lt;wsp:rsid wsp:val=&quot;001C5731&quot;/&gt;&lt;wsp:rsid wsp:val=&quot;001D28EA&quot;/&gt;&lt;wsp:rsid wsp:val=&quot;001D5300&quot;/&gt;&lt;wsp:rsid wsp:val=&quot;001E18B9&quot;/&gt;&lt;wsp:rsid wsp:val=&quot;001E1F66&quot;/&gt;&lt;wsp:rsid wsp:val=&quot;001E6525&quot;/&gt;&lt;wsp:rsid wsp:val=&quot;001E7283&quot;/&gt;&lt;wsp:rsid wsp:val=&quot;001E73BA&quot;/&gt;&lt;wsp:rsid wsp:val=&quot;001E7492&quot;/&gt;&lt;wsp:rsid wsp:val=&quot;001F06A3&quot;/&gt;&lt;wsp:rsid wsp:val=&quot;001F16E3&quot;/&gt;&lt;wsp:rsid wsp:val=&quot;001F42F0&quot;/&gt;&lt;wsp:rsid wsp:val=&quot;001F566A&quot;/&gt;&lt;wsp:rsid wsp:val=&quot;001F7425&quot;/&gt;&lt;wsp:rsid wsp:val=&quot;001F77D0&quot;/&gt;&lt;wsp:rsid wsp:val=&quot;0020042E&quot;/&gt;&lt;wsp:rsid wsp:val=&quot;00202A19&quot;/&gt;&lt;wsp:rsid wsp:val=&quot;00204D50&quot;/&gt;&lt;wsp:rsid wsp:val=&quot;00204DE9&quot;/&gt;&lt;wsp:rsid wsp:val=&quot;002052D5&quot;/&gt;&lt;wsp:rsid wsp:val=&quot;00206502&quot;/&gt;&lt;wsp:rsid wsp:val=&quot;002101D9&quot;/&gt;&lt;wsp:rsid wsp:val=&quot;00210E90&quot;/&gt;&lt;wsp:rsid wsp:val=&quot;002111DA&quot;/&gt;&lt;wsp:rsid wsp:val=&quot;00211533&quot;/&gt;&lt;wsp:rsid wsp:val=&quot;00212F04&quot;/&gt;&lt;wsp:rsid wsp:val=&quot;0021397F&quot;/&gt;&lt;wsp:rsid wsp:val=&quot;002174DC&quot;/&gt;&lt;wsp:rsid wsp:val=&quot;002256F9&quot;/&gt;&lt;wsp:rsid wsp:val=&quot;00225757&quot;/&gt;&lt;wsp:rsid wsp:val=&quot;00225891&quot;/&gt;&lt;wsp:rsid wsp:val=&quot;00227272&quot;/&gt;&lt;wsp:rsid wsp:val=&quot;00230031&quot;/&gt;&lt;wsp:rsid wsp:val=&quot;00231A08&quot;/&gt;&lt;wsp:rsid wsp:val=&quot;00232BF3&quot;/&gt;&lt;wsp:rsid wsp:val=&quot;00232ECB&quot;/&gt;&lt;wsp:rsid wsp:val=&quot;00234D66&quot;/&gt;&lt;wsp:rsid wsp:val=&quot;00240F05&quot;/&gt;&lt;wsp:rsid wsp:val=&quot;00242F0B&quot;/&gt;&lt;wsp:rsid wsp:val=&quot;00244855&quot;/&gt;&lt;wsp:rsid wsp:val=&quot;00244BA0&quot;/&gt;&lt;wsp:rsid wsp:val=&quot;00246149&quot;/&gt;&lt;wsp:rsid wsp:val=&quot;002472B5&quot;/&gt;&lt;wsp:rsid wsp:val=&quot;00250440&quot;/&gt;&lt;wsp:rsid wsp:val=&quot;002504F8&quot;/&gt;&lt;wsp:rsid wsp:val=&quot;002600C8&quot;/&gt;&lt;wsp:rsid wsp:val=&quot;00260B3D&quot;/&gt;&lt;wsp:rsid wsp:val=&quot;002632A4&quot;/&gt;&lt;wsp:rsid wsp:val=&quot;00271A81&quot;/&gt;&lt;wsp:rsid wsp:val=&quot;00273B17&quot;/&gt;&lt;wsp:rsid wsp:val=&quot;0027698E&quot;/&gt;&lt;wsp:rsid wsp:val=&quot;002779D1&quot;/&gt;&lt;wsp:rsid wsp:val=&quot;00281B18&quot;/&gt;&lt;wsp:rsid wsp:val=&quot;002824F5&quot;/&gt;&lt;wsp:rsid wsp:val=&quot;00284725&quot;/&gt;&lt;wsp:rsid wsp:val=&quot;00290D00&quot;/&gt;&lt;wsp:rsid wsp:val=&quot;00291EE8&quot;/&gt;&lt;wsp:rsid wsp:val=&quot;00292FEE&quot;/&gt;&lt;wsp:rsid wsp:val=&quot;00294426&quot;/&gt;&lt;wsp:rsid wsp:val=&quot;002A0544&quot;/&gt;&lt;wsp:rsid wsp:val=&quot;002A06FF&quot;/&gt;&lt;wsp:rsid wsp:val=&quot;002A077C&quot;/&gt;&lt;wsp:rsid wsp:val=&quot;002A1247&quot;/&gt;&lt;wsp:rsid wsp:val=&quot;002A3F2A&quot;/&gt;&lt;wsp:rsid wsp:val=&quot;002A477C&quot;/&gt;&lt;wsp:rsid wsp:val=&quot;002A66A7&quot;/&gt;&lt;wsp:rsid wsp:val=&quot;002A686D&quot;/&gt;&lt;wsp:rsid wsp:val=&quot;002B04A0&quot;/&gt;&lt;wsp:rsid wsp:val=&quot;002B2856&quot;/&gt;&lt;wsp:rsid wsp:val=&quot;002B2A11&quot;/&gt;&lt;wsp:rsid wsp:val=&quot;002B2A18&quot;/&gt;&lt;wsp:rsid wsp:val=&quot;002C4945&quot;/&gt;&lt;wsp:rsid wsp:val=&quot;002C5850&quot;/&gt;&lt;wsp:rsid wsp:val=&quot;002C6ED6&quot;/&gt;&lt;wsp:rsid wsp:val=&quot;002C7254&quot;/&gt;&lt;wsp:rsid wsp:val=&quot;002D5084&quot;/&gt;&lt;wsp:rsid wsp:val=&quot;002D5E95&quot;/&gt;&lt;wsp:rsid wsp:val=&quot;002D5FF8&quot;/&gt;&lt;wsp:rsid wsp:val=&quot;002E7A2B&quot;/&gt;&lt;wsp:rsid wsp:val=&quot;002F0033&quot;/&gt;&lt;wsp:rsid wsp:val=&quot;002F4B1D&quot;/&gt;&lt;wsp:rsid wsp:val=&quot;002F5748&quot;/&gt;&lt;wsp:rsid wsp:val=&quot;002F5E41&quot;/&gt;&lt;wsp:rsid wsp:val=&quot;002F7BF9&quot;/&gt;&lt;wsp:rsid wsp:val=&quot;0030107F&quot;/&gt;&lt;wsp:rsid wsp:val=&quot;00302069&quot;/&gt;&lt;wsp:rsid wsp:val=&quot;003063F0&quot;/&gt;&lt;wsp:rsid wsp:val=&quot;00306980&quot;/&gt;&lt;wsp:rsid wsp:val=&quot;003103B7&quot;/&gt;&lt;wsp:rsid wsp:val=&quot;00316734&quot;/&gt;&lt;wsp:rsid wsp:val=&quot;00317380&quot;/&gt;&lt;wsp:rsid wsp:val=&quot;00317F18&quot;/&gt;&lt;wsp:rsid wsp:val=&quot;0032640D&quot;/&gt;&lt;wsp:rsid wsp:val=&quot;00332356&quot;/&gt;&lt;wsp:rsid wsp:val=&quot;003415E2&quot;/&gt;&lt;wsp:rsid wsp:val=&quot;003427E4&quot;/&gt;&lt;wsp:rsid wsp:val=&quot;00343F66&quot;/&gt;&lt;wsp:rsid wsp:val=&quot;00344143&quot;/&gt;&lt;wsp:rsid wsp:val=&quot;00344822&quot;/&gt;&lt;wsp:rsid wsp:val=&quot;00350FB2&quot;/&gt;&lt;wsp:rsid wsp:val=&quot;00351F44&quot;/&gt;&lt;wsp:rsid wsp:val=&quot;003534CE&quot;/&gt;&lt;wsp:rsid wsp:val=&quot;00361465&quot;/&gt;&lt;wsp:rsid wsp:val=&quot;0036221D&quot;/&gt;&lt;wsp:rsid wsp:val=&quot;00364527&quot;/&gt;&lt;wsp:rsid wsp:val=&quot;00366EA3&quot;/&gt;&lt;wsp:rsid wsp:val=&quot;0037307B&quot;/&gt;&lt;wsp:rsid wsp:val=&quot;0037307D&quot;/&gt;&lt;wsp:rsid wsp:val=&quot;00373F15&quot;/&gt;&lt;wsp:rsid wsp:val=&quot;003746B3&quot;/&gt;&lt;wsp:rsid wsp:val=&quot;00381567&quot;/&gt;&lt;wsp:rsid wsp:val=&quot;00382CBE&quot;/&gt;&lt;wsp:rsid wsp:val=&quot;00385048&quot;/&gt;&lt;wsp:rsid wsp:val=&quot;00391E1B&quot;/&gt;&lt;wsp:rsid wsp:val=&quot;00394257&quot;/&gt;&lt;wsp:rsid wsp:val=&quot;00394402&quot;/&gt;&lt;wsp:rsid wsp:val=&quot;00394EDF&quot;/&gt;&lt;wsp:rsid wsp:val=&quot;003A01BC&quot;/&gt;&lt;wsp:rsid wsp:val=&quot;003A24FA&quot;/&gt;&lt;wsp:rsid wsp:val=&quot;003B031D&quot;/&gt;&lt;wsp:rsid wsp:val=&quot;003B03EE&quot;/&gt;&lt;wsp:rsid wsp:val=&quot;003B1472&quot;/&gt;&lt;wsp:rsid wsp:val=&quot;003B7927&quot;/&gt;&lt;wsp:rsid wsp:val=&quot;003C02A6&quot;/&gt;&lt;wsp:rsid wsp:val=&quot;003C39F7&quot;/&gt;&lt;wsp:rsid wsp:val=&quot;003C6978&quot;/&gt;&lt;wsp:rsid wsp:val=&quot;003D15CB&quot;/&gt;&lt;wsp:rsid wsp:val=&quot;003D1782&quot;/&gt;&lt;wsp:rsid wsp:val=&quot;003D3457&quot;/&gt;&lt;wsp:rsid wsp:val=&quot;003D3DCA&quot;/&gt;&lt;wsp:rsid wsp:val=&quot;003D6674&quot;/&gt;&lt;wsp:rsid wsp:val=&quot;003D6769&quot;/&gt;&lt;wsp:rsid wsp:val=&quot;003E0301&quot;/&gt;&lt;wsp:rsid wsp:val=&quot;003E0422&quot;/&gt;&lt;wsp:rsid wsp:val=&quot;003F365B&quot;/&gt;&lt;wsp:rsid wsp:val=&quot;003F4C53&quot;/&gt;&lt;wsp:rsid wsp:val=&quot;003F63C1&quot;/&gt;&lt;wsp:rsid wsp:val=&quot;0040088F&quot;/&gt;&lt;wsp:rsid wsp:val=&quot;00402E09&quot;/&gt;&lt;wsp:rsid wsp:val=&quot;00403775&quot;/&gt;&lt;wsp:rsid wsp:val=&quot;00406EB8&quot;/&gt;&lt;wsp:rsid wsp:val=&quot;00411EAB&quot;/&gt;&lt;wsp:rsid wsp:val=&quot;00415195&quot;/&gt;&lt;wsp:rsid wsp:val=&quot;004270D1&quot;/&gt;&lt;wsp:rsid wsp:val=&quot;004309DF&quot;/&gt;&lt;wsp:rsid wsp:val=&quot;0043187E&quot;/&gt;&lt;wsp:rsid wsp:val=&quot;00433787&quot;/&gt;&lt;wsp:rsid wsp:val=&quot;00436210&quot;/&gt;&lt;wsp:rsid wsp:val=&quot;00436AEC&quot;/&gt;&lt;wsp:rsid wsp:val=&quot;00442A2C&quot;/&gt;&lt;wsp:rsid wsp:val=&quot;004503EC&quot;/&gt;&lt;wsp:rsid wsp:val=&quot;00452500&quot;/&gt;&lt;wsp:rsid wsp:val=&quot;00452D5E&quot;/&gt;&lt;wsp:rsid wsp:val=&quot;004537F6&quot;/&gt;&lt;wsp:rsid wsp:val=&quot;0045380C&quot;/&gt;&lt;wsp:rsid wsp:val=&quot;004562BC&quot;/&gt;&lt;wsp:rsid wsp:val=&quot;00465F64&quot;/&gt;&lt;wsp:rsid wsp:val=&quot;00473ABF&quot;/&gt;&lt;wsp:rsid wsp:val=&quot;004748BE&quot;/&gt;&lt;wsp:rsid wsp:val=&quot;00476B0F&quot;/&gt;&lt;wsp:rsid wsp:val=&quot;00477BC6&quot;/&gt;&lt;wsp:rsid wsp:val=&quot;0048210E&quot;/&gt;&lt;wsp:rsid wsp:val=&quot;00485C49&quot;/&gt;&lt;wsp:rsid wsp:val=&quot;00487DB1&quot;/&gt;&lt;wsp:rsid wsp:val=&quot;00490F4D&quot;/&gt;&lt;wsp:rsid wsp:val=&quot;00491E80&quot;/&gt;&lt;wsp:rsid wsp:val=&quot;00492255&quot;/&gt;&lt;wsp:rsid wsp:val=&quot;00496238&quot;/&gt;&lt;wsp:rsid wsp:val=&quot;00496359&quot;/&gt;&lt;wsp:rsid wsp:val=&quot;004A02D5&quot;/&gt;&lt;wsp:rsid wsp:val=&quot;004A03B0&quot;/&gt;&lt;wsp:rsid wsp:val=&quot;004A082B&quot;/&gt;&lt;wsp:rsid wsp:val=&quot;004A46D4&quot;/&gt;&lt;wsp:rsid wsp:val=&quot;004A5F62&quot;/&gt;&lt;wsp:rsid wsp:val=&quot;004A62A8&quot;/&gt;&lt;wsp:rsid wsp:val=&quot;004A66EF&quot;/&gt;&lt;wsp:rsid wsp:val=&quot;004A6D17&quot;/&gt;&lt;wsp:rsid wsp:val=&quot;004B275D&quot;/&gt;&lt;wsp:rsid wsp:val=&quot;004B3A61&quot;/&gt;&lt;wsp:rsid wsp:val=&quot;004B7618&quot;/&gt;&lt;wsp:rsid wsp:val=&quot;004C51EB&quot;/&gt;&lt;wsp:rsid wsp:val=&quot;004C656C&quot;/&gt;&lt;wsp:rsid wsp:val=&quot;004D4690&quot;/&gt;&lt;wsp:rsid wsp:val=&quot;004D5A29&quot;/&gt;&lt;wsp:rsid wsp:val=&quot;004D77F0&quot;/&gt;&lt;wsp:rsid wsp:val=&quot;004E35F5&quot;/&gt;&lt;wsp:rsid wsp:val=&quot;004E556C&quot;/&gt;&lt;wsp:rsid wsp:val=&quot;004F59CA&quot;/&gt;&lt;wsp:rsid wsp:val=&quot;00500A20&quot;/&gt;&lt;wsp:rsid wsp:val=&quot;00504760&quot;/&gt;&lt;wsp:rsid wsp:val=&quot;005067CA&quot;/&gt;&lt;wsp:rsid wsp:val=&quot;00507283&quot;/&gt;&lt;wsp:rsid wsp:val=&quot;00510658&quot;/&gt;&lt;wsp:rsid wsp:val=&quot;00521180&quot;/&gt;&lt;wsp:rsid wsp:val=&quot;00522892&quot;/&gt;&lt;wsp:rsid wsp:val=&quot;0053178F&quot;/&gt;&lt;wsp:rsid wsp:val=&quot;00533390&quot;/&gt;&lt;wsp:rsid wsp:val=&quot;00542D6B&quot;/&gt;&lt;wsp:rsid wsp:val=&quot;00547DDA&quot;/&gt;&lt;wsp:rsid wsp:val=&quot;00550E37&quot;/&gt;&lt;wsp:rsid wsp:val=&quot;0055286B&quot;/&gt;&lt;wsp:rsid wsp:val=&quot;0055360B&quot;/&gt;&lt;wsp:rsid wsp:val=&quot;005614C4&quot;/&gt;&lt;wsp:rsid wsp:val=&quot;00562430&quot;/&gt;&lt;wsp:rsid wsp:val=&quot;00562471&quot;/&gt;&lt;wsp:rsid wsp:val=&quot;005625CB&quot;/&gt;&lt;wsp:rsid wsp:val=&quot;00563CE5&quot;/&gt;&lt;wsp:rsid wsp:val=&quot;0056665F&quot;/&gt;&lt;wsp:rsid wsp:val=&quot;005717BF&quot;/&gt;&lt;wsp:rsid wsp:val=&quot;00574D3F&quot;/&gt;&lt;wsp:rsid wsp:val=&quot;00576B30&quot;/&gt;&lt;wsp:rsid wsp:val=&quot;00583DE9&quot;/&gt;&lt;wsp:rsid wsp:val=&quot;00584A39&quot;/&gt;&lt;wsp:rsid wsp:val=&quot;00595B51&quot;/&gt;&lt;wsp:rsid wsp:val=&quot;005A04ED&quot;/&gt;&lt;wsp:rsid wsp:val=&quot;005A0755&quot;/&gt;&lt;wsp:rsid wsp:val=&quot;005A67FC&quot;/&gt;&lt;wsp:rsid wsp:val=&quot;005B3E66&quot;/&gt;&lt;wsp:rsid wsp:val=&quot;005B4E7E&quot;/&gt;&lt;wsp:rsid wsp:val=&quot;005B50F3&quot;/&gt;&lt;wsp:rsid wsp:val=&quot;005C1A48&quot;/&gt;&lt;wsp:rsid wsp:val=&quot;005C6EF1&quot;/&gt;&lt;wsp:rsid wsp:val=&quot;005D360A&quot;/&gt;&lt;wsp:rsid wsp:val=&quot;005D378E&quot;/&gt;&lt;wsp:rsid wsp:val=&quot;005D3849&quot;/&gt;&lt;wsp:rsid wsp:val=&quot;005D4C29&quot;/&gt;&lt;wsp:rsid wsp:val=&quot;005E0599&quot;/&gt;&lt;wsp:rsid wsp:val=&quot;005E3B8E&quot;/&gt;&lt;wsp:rsid wsp:val=&quot;005E4C40&quot;/&gt;&lt;wsp:rsid wsp:val=&quot;005E7043&quot;/&gt;&lt;wsp:rsid wsp:val=&quot;005F086A&quot;/&gt;&lt;wsp:rsid wsp:val=&quot;005F21CC&quot;/&gt;&lt;wsp:rsid wsp:val=&quot;005F3900&quot;/&gt;&lt;wsp:rsid wsp:val=&quot;005F50F5&quot;/&gt;&lt;wsp:rsid wsp:val=&quot;0060306E&quot;/&gt;&lt;wsp:rsid wsp:val=&quot;0060704E&quot;/&gt;&lt;wsp:rsid wsp:val=&quot;006079B5&quot;/&gt;&lt;wsp:rsid wsp:val=&quot;006137BA&quot;/&gt;&lt;wsp:rsid wsp:val=&quot;00613F07&quot;/&gt;&lt;wsp:rsid wsp:val=&quot;006141FF&quot;/&gt;&lt;wsp:rsid wsp:val=&quot;00621230&quot;/&gt;&lt;wsp:rsid wsp:val=&quot;006231E5&quot;/&gt;&lt;wsp:rsid wsp:val=&quot;006321E9&quot;/&gt;&lt;wsp:rsid wsp:val=&quot;00637B61&quot;/&gt;&lt;wsp:rsid wsp:val=&quot;00644F35&quot;/&gt;&lt;wsp:rsid wsp:val=&quot;00652556&quot;/&gt;&lt;wsp:rsid wsp:val=&quot;00654C35&quot;/&gt;&lt;wsp:rsid wsp:val=&quot;0065510E&quot;/&gt;&lt;wsp:rsid wsp:val=&quot;0066448C&quot;/&gt;&lt;wsp:rsid wsp:val=&quot;00664BA8&quot;/&gt;&lt;wsp:rsid wsp:val=&quot;006650C3&quot;/&gt;&lt;wsp:rsid wsp:val=&quot;00677EC9&quot;/&gt;&lt;wsp:rsid wsp:val=&quot;0068026E&quot;/&gt;&lt;wsp:rsid wsp:val=&quot;00683171&quot;/&gt;&lt;wsp:rsid wsp:val=&quot;00684B8F&quot;/&gt;&lt;wsp:rsid wsp:val=&quot;00687F1F&quot;/&gt;&lt;wsp:rsid wsp:val=&quot;006909ED&quot;/&gt;&lt;wsp:rsid wsp:val=&quot;0069369B&quot;/&gt;&lt;wsp:rsid wsp:val=&quot;00694939&quot;/&gt;&lt;wsp:rsid wsp:val=&quot;006968BD&quot;/&gt;&lt;wsp:rsid wsp:val=&quot;006A1085&quot;/&gt;&lt;wsp:rsid wsp:val=&quot;006A1363&quot;/&gt;&lt;wsp:rsid wsp:val=&quot;006A2D43&quot;/&gt;&lt;wsp:rsid wsp:val=&quot;006A315A&quot;/&gt;&lt;wsp:rsid wsp:val=&quot;006A5B34&quot;/&gt;&lt;wsp:rsid wsp:val=&quot;006B01D0&quot;/&gt;&lt;wsp:rsid wsp:val=&quot;006B13A0&quot;/&gt;&lt;wsp:rsid wsp:val=&quot;006B2B5C&quot;/&gt;&lt;wsp:rsid wsp:val=&quot;006B3B26&quot;/&gt;&lt;wsp:rsid wsp:val=&quot;006B4B96&quot;/&gt;&lt;wsp:rsid wsp:val=&quot;006B5BE3&quot;/&gt;&lt;wsp:rsid wsp:val=&quot;006C0A9F&quot;/&gt;&lt;wsp:rsid wsp:val=&quot;006C119A&quot;/&gt;&lt;wsp:rsid wsp:val=&quot;006C1B7C&quot;/&gt;&lt;wsp:rsid wsp:val=&quot;006C3B79&quot;/&gt;&lt;wsp:rsid wsp:val=&quot;006C5C7B&quot;/&gt;&lt;wsp:rsid wsp:val=&quot;006D430D&quot;/&gt;&lt;wsp:rsid wsp:val=&quot;006D4EAD&quot;/&gt;&lt;wsp:rsid wsp:val=&quot;006D5952&quot;/&gt;&lt;wsp:rsid wsp:val=&quot;006D741F&quot;/&gt;&lt;wsp:rsid wsp:val=&quot;006E2F64&quot;/&gt;&lt;wsp:rsid wsp:val=&quot;006E5843&quot;/&gt;&lt;wsp:rsid wsp:val=&quot;006F3F4D&quot;/&gt;&lt;wsp:rsid wsp:val=&quot;006F6B9F&quot;/&gt;&lt;wsp:rsid wsp:val=&quot;006F74D3&quot;/&gt;&lt;wsp:rsid wsp:val=&quot;007001C3&quot;/&gt;&lt;wsp:rsid wsp:val=&quot;00702C69&quot;/&gt;&lt;wsp:rsid wsp:val=&quot;00702E26&quot;/&gt;&lt;wsp:rsid wsp:val=&quot;0070346C&quot;/&gt;&lt;wsp:rsid wsp:val=&quot;00703618&quot;/&gt;&lt;wsp:rsid wsp:val=&quot;00704B10&quot;/&gt;&lt;wsp:rsid wsp:val=&quot;00706AA5&quot;/&gt;&lt;wsp:rsid wsp:val=&quot;00707D22&quot;/&gt;&lt;wsp:rsid wsp:val=&quot;007149FE&quot;/&gt;&lt;wsp:rsid wsp:val=&quot;00714CEF&quot;/&gt;&lt;wsp:rsid wsp:val=&quot;00716428&quot;/&gt;&lt;wsp:rsid wsp:val=&quot;00720BEF&quot;/&gt;&lt;wsp:rsid wsp:val=&quot;00723D69&quot;/&gt;&lt;wsp:rsid wsp:val=&quot;00724E44&quot;/&gt;&lt;wsp:rsid wsp:val=&quot;00725FA3&quot;/&gt;&lt;wsp:rsid wsp:val=&quot;00734C60&quot;/&gt;&lt;wsp:rsid wsp:val=&quot;00736383&quot;/&gt;&lt;wsp:rsid wsp:val=&quot;007366AA&quot;/&gt;&lt;wsp:rsid wsp:val=&quot;0073692A&quot;/&gt;&lt;wsp:rsid wsp:val=&quot;007371CF&quot;/&gt;&lt;wsp:rsid wsp:val=&quot;007433B7&quot;/&gt;&lt;wsp:rsid wsp:val=&quot;00746AE2&quot;/&gt;&lt;wsp:rsid wsp:val=&quot;007523D3&quot;/&gt;&lt;wsp:rsid wsp:val=&quot;00756C9D&quot;/&gt;&lt;wsp:rsid wsp:val=&quot;00762DAD&quot;/&gt;&lt;wsp:rsid wsp:val=&quot;00763051&quot;/&gt;&lt;wsp:rsid wsp:val=&quot;007647D9&quot;/&gt;&lt;wsp:rsid wsp:val=&quot;00765166&quot;/&gt;&lt;wsp:rsid wsp:val=&quot;00770119&quot;/&gt;&lt;wsp:rsid wsp:val=&quot;007718B2&quot;/&gt;&lt;wsp:rsid wsp:val=&quot;007745D5&quot;/&gt;&lt;wsp:rsid wsp:val=&quot;00776F4B&quot;/&gt;&lt;wsp:rsid wsp:val=&quot;0077756B&quot;/&gt;&lt;wsp:rsid wsp:val=&quot;00781182&quot;/&gt;&lt;wsp:rsid wsp:val=&quot;00781D13&quot;/&gt;&lt;wsp:rsid wsp:val=&quot;0078238F&quot;/&gt;&lt;wsp:rsid wsp:val=&quot;007829C7&quot;/&gt;&lt;wsp:rsid wsp:val=&quot;0078715D&quot;/&gt;&lt;wsp:rsid wsp:val=&quot;0078717E&quot;/&gt;&lt;wsp:rsid wsp:val=&quot;00787487&quot;/&gt;&lt;wsp:rsid wsp:val=&quot;00790CCA&quot;/&gt;&lt;wsp:rsid wsp:val=&quot;00792DF8&quot;/&gt;&lt;wsp:rsid wsp:val=&quot;00793936&quot;/&gt;&lt;wsp:rsid wsp:val=&quot;0079407B&quot;/&gt;&lt;wsp:rsid wsp:val=&quot;00795569&quot;/&gt;&lt;wsp:rsid wsp:val=&quot;0079724A&quot;/&gt;&lt;wsp:rsid wsp:val=&quot;007974B0&quot;/&gt;&lt;wsp:rsid wsp:val=&quot;007A31E9&quot;/&gt;&lt;wsp:rsid wsp:val=&quot;007B24C0&quot;/&gt;&lt;wsp:rsid wsp:val=&quot;007B4610&quot;/&gt;&lt;wsp:rsid wsp:val=&quot;007B4AB5&quot;/&gt;&lt;wsp:rsid wsp:val=&quot;007C2CAB&quot;/&gt;&lt;wsp:rsid wsp:val=&quot;007C3E6A&quot;/&gt;&lt;wsp:rsid wsp:val=&quot;007C50F3&quot;/&gt;&lt;wsp:rsid wsp:val=&quot;007D1E71&quot;/&gt;&lt;wsp:rsid wsp:val=&quot;007D32FC&quot;/&gt;&lt;wsp:rsid wsp:val=&quot;007D3A88&quot;/&gt;&lt;wsp:rsid wsp:val=&quot;007D3A95&quot;/&gt;&lt;wsp:rsid wsp:val=&quot;007E0CCC&quot;/&gt;&lt;wsp:rsid wsp:val=&quot;007E1969&quot;/&gt;&lt;wsp:rsid wsp:val=&quot;007E1C08&quot;/&gt;&lt;wsp:rsid wsp:val=&quot;007E4934&quot;/&gt;&lt;wsp:rsid wsp:val=&quot;007E69D7&quot;/&gt;&lt;wsp:rsid wsp:val=&quot;007F00E2&quot;/&gt;&lt;wsp:rsid wsp:val=&quot;007F0185&quot;/&gt;&lt;wsp:rsid wsp:val=&quot;007F04E3&quot;/&gt;&lt;wsp:rsid wsp:val=&quot;007F15E2&quot;/&gt;&lt;wsp:rsid wsp:val=&quot;007F2408&quot;/&gt;&lt;wsp:rsid wsp:val=&quot;007F3857&quot;/&gt;&lt;wsp:rsid wsp:val=&quot;007F6A4D&quot;/&gt;&lt;wsp:rsid wsp:val=&quot;00807C47&quot;/&gt;&lt;wsp:rsid wsp:val=&quot;0081073E&quot;/&gt;&lt;wsp:rsid wsp:val=&quot;00812C0D&quot;/&gt;&lt;wsp:rsid wsp:val=&quot;00812DF2&quot;/&gt;&lt;wsp:rsid wsp:val=&quot;00820340&quot;/&gt;&lt;wsp:rsid wsp:val=&quot;00824172&quot;/&gt;&lt;wsp:rsid wsp:val=&quot;008252C4&quot;/&gt;&lt;wsp:rsid wsp:val=&quot;00826084&quot;/&gt;&lt;wsp:rsid wsp:val=&quot;008262DF&quot;/&gt;&lt;wsp:rsid wsp:val=&quot;00830165&quot;/&gt;&lt;wsp:rsid wsp:val=&quot;00833D39&quot;/&gt;&lt;wsp:rsid wsp:val=&quot;00835128&quot;/&gt;&lt;wsp:rsid wsp:val=&quot;0083760D&quot;/&gt;&lt;wsp:rsid wsp:val=&quot;00840CF3&quot;/&gt;&lt;wsp:rsid wsp:val=&quot;00843001&quot;/&gt;&lt;wsp:rsid wsp:val=&quot;008471E7&quot;/&gt;&lt;wsp:rsid wsp:val=&quot;008478AC&quot;/&gt;&lt;wsp:rsid wsp:val=&quot;00851DD2&quot;/&gt;&lt;wsp:rsid wsp:val=&quot;00852BC6&quot;/&gt;&lt;wsp:rsid wsp:val=&quot;00854D19&quot;/&gt;&lt;wsp:rsid wsp:val=&quot;00855EC2&quot;/&gt;&lt;wsp:rsid wsp:val=&quot;0086137F&quot;/&gt;&lt;wsp:rsid wsp:val=&quot;00864AB5&quot;/&gt;&lt;wsp:rsid wsp:val=&quot;00865803&quot;/&gt;&lt;wsp:rsid wsp:val=&quot;00870E69&quot;/&gt;&lt;wsp:rsid wsp:val=&quot;00871A06&quot;/&gt;&lt;wsp:rsid wsp:val=&quot;00876BC3&quot;/&gt;&lt;wsp:rsid wsp:val=&quot;00877A31&quot;/&gt;&lt;wsp:rsid wsp:val=&quot;008841D4&quot;/&gt;&lt;wsp:rsid wsp:val=&quot;0088617F&quot;/&gt;&lt;wsp:rsid wsp:val=&quot;00890ACE&quot;/&gt;&lt;wsp:rsid wsp:val=&quot;008930B0&quot;/&gt;&lt;wsp:rsid wsp:val=&quot;008931F2&quot;/&gt;&lt;wsp:rsid wsp:val=&quot;0089440E&quot;/&gt;&lt;wsp:rsid wsp:val=&quot;008954A1&quot;/&gt;&lt;wsp:rsid wsp:val=&quot;008A0389&quot;/&gt;&lt;wsp:rsid wsp:val=&quot;008A3E09&quot;/&gt;&lt;wsp:rsid wsp:val=&quot;008A4C4D&quot;/&gt;&lt;wsp:rsid wsp:val=&quot;008A4E5F&quot;/&gt;&lt;wsp:rsid wsp:val=&quot;008A6539&quot;/&gt;&lt;wsp:rsid wsp:val=&quot;008A6968&quot;/&gt;&lt;wsp:rsid wsp:val=&quot;008B125A&quot;/&gt;&lt;wsp:rsid wsp:val=&quot;008B39ED&quot;/&gt;&lt;wsp:rsid wsp:val=&quot;008B6479&quot;/&gt;&lt;wsp:rsid wsp:val=&quot;008B69A7&quot;/&gt;&lt;wsp:rsid wsp:val=&quot;008C5FFF&quot;/&gt;&lt;wsp:rsid wsp:val=&quot;008C7805&quot;/&gt;&lt;wsp:rsid wsp:val=&quot;008D0E22&quot;/&gt;&lt;wsp:rsid wsp:val=&quot;008D32F8&quot;/&gt;&lt;wsp:rsid wsp:val=&quot;008D5C06&quot;/&gt;&lt;wsp:rsid wsp:val=&quot;008E01C2&quot;/&gt;&lt;wsp:rsid wsp:val=&quot;008E0F0A&quot;/&gt;&lt;wsp:rsid wsp:val=&quot;008E1B14&quot;/&gt;&lt;wsp:rsid wsp:val=&quot;008E55FA&quot;/&gt;&lt;wsp:rsid wsp:val=&quot;008E5CD7&quot;/&gt;&lt;wsp:rsid wsp:val=&quot;008E5F99&quot;/&gt;&lt;wsp:rsid wsp:val=&quot;008F17CD&quot;/&gt;&lt;wsp:rsid wsp:val=&quot;008F3918&quot;/&gt;&lt;wsp:rsid wsp:val=&quot;008F6D04&quot;/&gt;&lt;wsp:rsid wsp:val=&quot;008F7423&quot;/&gt;&lt;wsp:rsid wsp:val=&quot;008F78D6&quot;/&gt;&lt;wsp:rsid wsp:val=&quot;00900504&quot;/&gt;&lt;wsp:rsid wsp:val=&quot;00901B59&quot;/&gt;&lt;wsp:rsid wsp:val=&quot;009039B9&quot;/&gt;&lt;wsp:rsid wsp:val=&quot;009045C0&quot;/&gt;&lt;wsp:rsid wsp:val=&quot;009052FC&quot;/&gt;&lt;wsp:rsid wsp:val=&quot;009108DA&quot;/&gt;&lt;wsp:rsid wsp:val=&quot;00910E50&quot;/&gt;&lt;wsp:rsid wsp:val=&quot;00911B8E&quot;/&gt;&lt;wsp:rsid wsp:val=&quot;0091305F&quot;/&gt;&lt;wsp:rsid wsp:val=&quot;009211B4&quot;/&gt;&lt;wsp:rsid wsp:val=&quot;0092351D&quot;/&gt;&lt;wsp:rsid wsp:val=&quot;009264CF&quot;/&gt;&lt;wsp:rsid wsp:val=&quot;009316D8&quot;/&gt;&lt;wsp:rsid wsp:val=&quot;00935B0B&quot;/&gt;&lt;wsp:rsid wsp:val=&quot;009404EE&quot;/&gt;&lt;wsp:rsid wsp:val=&quot;00940CAB&quot;/&gt;&lt;wsp:rsid wsp:val=&quot;00942768&quot;/&gt;&lt;wsp:rsid wsp:val=&quot;00942BCD&quot;/&gt;&lt;wsp:rsid wsp:val=&quot;00947849&quot;/&gt;&lt;wsp:rsid wsp:val=&quot;00950EB3&quot;/&gt;&lt;wsp:rsid wsp:val=&quot;00951013&quot;/&gt;&lt;wsp:rsid wsp:val=&quot;009517F9&quot;/&gt;&lt;wsp:rsid wsp:val=&quot;009527AF&quot;/&gt;&lt;wsp:rsid wsp:val=&quot;00953B26&quot;/&gt;&lt;wsp:rsid wsp:val=&quot;00953C18&quot;/&gt;&lt;wsp:rsid wsp:val=&quot;00954063&quot;/&gt;&lt;wsp:rsid wsp:val=&quot;00954637&quot;/&gt;&lt;wsp:rsid wsp:val=&quot;00954EB0&quot;/&gt;&lt;wsp:rsid wsp:val=&quot;00956B31&quot;/&gt;&lt;wsp:rsid wsp:val=&quot;00960707&quot;/&gt;&lt;wsp:rsid wsp:val=&quot;00966E07&quot;/&gt;&lt;wsp:rsid wsp:val=&quot;00973E40&quot;/&gt;&lt;wsp:rsid wsp:val=&quot;009749E7&quot;/&gt;&lt;wsp:rsid wsp:val=&quot;00982732&quot;/&gt;&lt;wsp:rsid wsp:val=&quot;009827FC&quot;/&gt;&lt;wsp:rsid wsp:val=&quot;009847F1&quot;/&gt;&lt;wsp:rsid wsp:val=&quot;00986711&quot;/&gt;&lt;wsp:rsid wsp:val=&quot;0099114B&quot;/&gt;&lt;wsp:rsid wsp:val=&quot;00992728&quot;/&gt;&lt;wsp:rsid wsp:val=&quot;00994F7D&quot;/&gt;&lt;wsp:rsid wsp:val=&quot;009959E1&quot;/&gt;&lt;wsp:rsid wsp:val=&quot;009A3671&quot;/&gt;&lt;wsp:rsid wsp:val=&quot;009B7182&quot;/&gt;&lt;wsp:rsid wsp:val=&quot;009C0B27&quot;/&gt;&lt;wsp:rsid wsp:val=&quot;009C32F8&quot;/&gt;&lt;wsp:rsid wsp:val=&quot;009C3726&quot;/&gt;&lt;wsp:rsid wsp:val=&quot;009C37FE&quot;/&gt;&lt;wsp:rsid wsp:val=&quot;009C39B7&quot;/&gt;&lt;wsp:rsid wsp:val=&quot;009C44AF&quot;/&gt;&lt;wsp:rsid wsp:val=&quot;009C5655&quot;/&gt;&lt;wsp:rsid wsp:val=&quot;009C5CA2&quot;/&gt;&lt;wsp:rsid wsp:val=&quot;009D038A&quot;/&gt;&lt;wsp:rsid wsp:val=&quot;009D3B62&quot;/&gt;&lt;wsp:rsid wsp:val=&quot;009D4F4D&quot;/&gt;&lt;wsp:rsid wsp:val=&quot;009D63E8&quot;/&gt;&lt;wsp:rsid wsp:val=&quot;009E33C0&quot;/&gt;&lt;wsp:rsid wsp:val=&quot;009E3424&quot;/&gt;&lt;wsp:rsid wsp:val=&quot;009E3CA0&quot;/&gt;&lt;wsp:rsid wsp:val=&quot;009E5D95&quot;/&gt;&lt;wsp:rsid wsp:val=&quot;009E699D&quot;/&gt;&lt;wsp:rsid wsp:val=&quot;009E77D4&quot;/&gt;&lt;wsp:rsid wsp:val=&quot;009E7B53&quot;/&gt;&lt;wsp:rsid wsp:val=&quot;009E7D9E&quot;/&gt;&lt;wsp:rsid wsp:val=&quot;009F20FB&quot;/&gt;&lt;wsp:rsid wsp:val=&quot;009F5281&quot;/&gt;&lt;wsp:rsid wsp:val=&quot;009F60A6&quot;/&gt;&lt;wsp:rsid wsp:val=&quot;00A01A32&quot;/&gt;&lt;wsp:rsid wsp:val=&quot;00A027B5&quot;/&gt;&lt;wsp:rsid wsp:val=&quot;00A02C76&quot;/&gt;&lt;wsp:rsid wsp:val=&quot;00A069A6&quot;/&gt;&lt;wsp:rsid wsp:val=&quot;00A11143&quot;/&gt;&lt;wsp:rsid wsp:val=&quot;00A11DA1&quot;/&gt;&lt;wsp:rsid wsp:val=&quot;00A14C74&quot;/&gt;&lt;wsp:rsid wsp:val=&quot;00A2282B&quot;/&gt;&lt;wsp:rsid wsp:val=&quot;00A262F4&quot;/&gt;&lt;wsp:rsid wsp:val=&quot;00A30A12&quot;/&gt;&lt;wsp:rsid wsp:val=&quot;00A36343&quot;/&gt;&lt;wsp:rsid wsp:val=&quot;00A40147&quot;/&gt;&lt;wsp:rsid wsp:val=&quot;00A40E66&quot;/&gt;&lt;wsp:rsid wsp:val=&quot;00A422C7&quot;/&gt;&lt;wsp:rsid wsp:val=&quot;00A42EA0&quot;/&gt;&lt;wsp:rsid wsp:val=&quot;00A43E22&quot;/&gt;&lt;wsp:rsid wsp:val=&quot;00A44A5E&quot;/&gt;&lt;wsp:rsid wsp:val=&quot;00A46B3B&quot;/&gt;&lt;wsp:rsid wsp:val=&quot;00A57161&quot;/&gt;&lt;wsp:rsid wsp:val=&quot;00A62FFB&quot;/&gt;&lt;wsp:rsid wsp:val=&quot;00A6461E&quot;/&gt;&lt;wsp:rsid wsp:val=&quot;00A64F5A&quot;/&gt;&lt;wsp:rsid wsp:val=&quot;00A66EAC&quot;/&gt;&lt;wsp:rsid wsp:val=&quot;00A700F3&quot;/&gt;&lt;wsp:rsid wsp:val=&quot;00A71F10&quot;/&gt;&lt;wsp:rsid wsp:val=&quot;00A748E3&quot;/&gt;&lt;wsp:rsid wsp:val=&quot;00A76E85&quot;/&gt;&lt;wsp:rsid wsp:val=&quot;00A779A1&quot;/&gt;&lt;wsp:rsid wsp:val=&quot;00A80593&quot;/&gt;&lt;wsp:rsid wsp:val=&quot;00A8156B&quot;/&gt;&lt;wsp:rsid wsp:val=&quot;00A821AC&quot;/&gt;&lt;wsp:rsid wsp:val=&quot;00A825A3&quot;/&gt;&lt;wsp:rsid wsp:val=&quot;00A83407&quot;/&gt;&lt;wsp:rsid wsp:val=&quot;00A83FE2&quot;/&gt;&lt;wsp:rsid wsp:val=&quot;00A845A7&quot;/&gt;&lt;wsp:rsid wsp:val=&quot;00A85193&quot;/&gt;&lt;wsp:rsid wsp:val=&quot;00A858AC&quot;/&gt;&lt;wsp:rsid wsp:val=&quot;00A868ED&quot;/&gt;&lt;wsp:rsid wsp:val=&quot;00A872DF&quot;/&gt;&lt;wsp:rsid wsp:val=&quot;00A92F00&quot;/&gt;&lt;wsp:rsid wsp:val=&quot;00A936A3&quot;/&gt;&lt;wsp:rsid wsp:val=&quot;00AA05AD&quot;/&gt;&lt;wsp:rsid wsp:val=&quot;00AA3D13&quot;/&gt;&lt;wsp:rsid wsp:val=&quot;00AA4ED5&quot;/&gt;&lt;wsp:rsid wsp:val=&quot;00AB28F0&quot;/&gt;&lt;wsp:rsid wsp:val=&quot;00AB4F91&quot;/&gt;&lt;wsp:rsid wsp:val=&quot;00AC1E3E&quot;/&gt;&lt;wsp:rsid wsp:val=&quot;00AC22B4&quot;/&gt;&lt;wsp:rsid wsp:val=&quot;00AC3B41&quot;/&gt;&lt;wsp:rsid wsp:val=&quot;00AC60EF&quot;/&gt;&lt;wsp:rsid wsp:val=&quot;00AD0646&quot;/&gt;&lt;wsp:rsid wsp:val=&quot;00AE413D&quot;/&gt;&lt;wsp:rsid wsp:val=&quot;00AF1730&quot;/&gt;&lt;wsp:rsid wsp:val=&quot;00AF3C34&quot;/&gt;&lt;wsp:rsid wsp:val=&quot;00AF3C7B&quot;/&gt;&lt;wsp:rsid wsp:val=&quot;00AF3EB0&quot;/&gt;&lt;wsp:rsid wsp:val=&quot;00AF3F43&quot;/&gt;&lt;wsp:rsid wsp:val=&quot;00AF4123&quot;/&gt;&lt;wsp:rsid wsp:val=&quot;00AF49CC&quot;/&gt;&lt;wsp:rsid wsp:val=&quot;00AF604E&quot;/&gt;&lt;wsp:rsid wsp:val=&quot;00B02ECA&quot;/&gt;&lt;wsp:rsid wsp:val=&quot;00B04D21&quot;/&gt;&lt;wsp:rsid wsp:val=&quot;00B0500F&quot;/&gt;&lt;wsp:rsid wsp:val=&quot;00B05FCD&quot;/&gt;&lt;wsp:rsid wsp:val=&quot;00B068AB&quot;/&gt;&lt;wsp:rsid wsp:val=&quot;00B06E78&quot;/&gt;&lt;wsp:rsid wsp:val=&quot;00B110F0&quot;/&gt;&lt;wsp:rsid wsp:val=&quot;00B11187&quot;/&gt;&lt;wsp:rsid wsp:val=&quot;00B1396B&quot;/&gt;&lt;wsp:rsid wsp:val=&quot;00B15452&quot;/&gt;&lt;wsp:rsid wsp:val=&quot;00B36D67&quot;/&gt;&lt;wsp:rsid wsp:val=&quot;00B41905&quot;/&gt;&lt;wsp:rsid wsp:val=&quot;00B42A02&quot;/&gt;&lt;wsp:rsid wsp:val=&quot;00B43AD7&quot;/&gt;&lt;wsp:rsid wsp:val=&quot;00B4429E&quot;/&gt;&lt;wsp:rsid wsp:val=&quot;00B459CE&quot;/&gt;&lt;wsp:rsid wsp:val=&quot;00B50E7E&quot;/&gt;&lt;wsp:rsid wsp:val=&quot;00B50EC1&quot;/&gt;&lt;wsp:rsid wsp:val=&quot;00B5532F&quot;/&gt;&lt;wsp:rsid wsp:val=&quot;00B55783&quot;/&gt;&lt;wsp:rsid wsp:val=&quot;00B55DAF&quot;/&gt;&lt;wsp:rsid wsp:val=&quot;00B56F8A&quot;/&gt;&lt;wsp:rsid wsp:val=&quot;00B57D29&quot;/&gt;&lt;wsp:rsid wsp:val=&quot;00B6579A&quot;/&gt;&lt;wsp:rsid wsp:val=&quot;00B66B49&quot;/&gt;&lt;wsp:rsid wsp:val=&quot;00B71208&quot;/&gt;&lt;wsp:rsid wsp:val=&quot;00B72B8F&quot;/&gt;&lt;wsp:rsid wsp:val=&quot;00B74356&quot;/&gt;&lt;wsp:rsid wsp:val=&quot;00B74FFD&quot;/&gt;&lt;wsp:rsid wsp:val=&quot;00B8100C&quot;/&gt;&lt;wsp:rsid wsp:val=&quot;00B82691&quot;/&gt;&lt;wsp:rsid wsp:val=&quot;00B82F6B&quot;/&gt;&lt;wsp:rsid wsp:val=&quot;00B83CAA&quot;/&gt;&lt;wsp:rsid wsp:val=&quot;00B84553&quot;/&gt;&lt;wsp:rsid wsp:val=&quot;00B851B2&quot;/&gt;&lt;wsp:rsid wsp:val=&quot;00B90CEF&quot;/&gt;&lt;wsp:rsid wsp:val=&quot;00B94D69&quot;/&gt;&lt;wsp:rsid wsp:val=&quot;00BA1D4F&quot;/&gt;&lt;wsp:rsid wsp:val=&quot;00BA651E&quot;/&gt;&lt;wsp:rsid wsp:val=&quot;00BA7213&quot;/&gt;&lt;wsp:rsid wsp:val=&quot;00BB1E66&quot;/&gt;&lt;wsp:rsid wsp:val=&quot;00BB238D&quot;/&gt;&lt;wsp:rsid wsp:val=&quot;00BB346A&quot;/&gt;&lt;wsp:rsid wsp:val=&quot;00BB4685&quot;/&gt;&lt;wsp:rsid wsp:val=&quot;00BB62D4&quot;/&gt;&lt;wsp:rsid wsp:val=&quot;00BB7353&quot;/&gt;&lt;wsp:rsid wsp:val=&quot;00BC083D&quot;/&gt;&lt;wsp:rsid wsp:val=&quot;00BC2D94&quot;/&gt;&lt;wsp:rsid wsp:val=&quot;00BC378C&quot;/&gt;&lt;wsp:rsid wsp:val=&quot;00BC43FE&quot;/&gt;&lt;wsp:rsid wsp:val=&quot;00BC589D&quot;/&gt;&lt;wsp:rsid wsp:val=&quot;00BC7DD8&quot;/&gt;&lt;wsp:rsid wsp:val=&quot;00BD68C2&quot;/&gt;&lt;wsp:rsid wsp:val=&quot;00BD78BB&quot;/&gt;&lt;wsp:rsid wsp:val=&quot;00BE16B4&quot;/&gt;&lt;wsp:rsid wsp:val=&quot;00BE3677&quot;/&gt;&lt;wsp:rsid wsp:val=&quot;00BE60D9&quot;/&gt;&lt;wsp:rsid wsp:val=&quot;00BF133E&quot;/&gt;&lt;wsp:rsid wsp:val=&quot;00BF13F4&quot;/&gt;&lt;wsp:rsid wsp:val=&quot;00BF3D11&quot;/&gt;&lt;wsp:rsid wsp:val=&quot;00BF3EFB&quot;/&gt;&lt;wsp:rsid wsp:val=&quot;00BF74AB&quot;/&gt;&lt;wsp:rsid wsp:val=&quot;00C00384&quot;/&gt;&lt;wsp:rsid wsp:val=&quot;00C03347&quot;/&gt;&lt;wsp:rsid wsp:val=&quot;00C1047B&quot;/&gt;&lt;wsp:rsid wsp:val=&quot;00C20BC4&quot;/&gt;&lt;wsp:rsid wsp:val=&quot;00C220D6&quot;/&gt;&lt;wsp:rsid wsp:val=&quot;00C23C20&quot;/&gt;&lt;wsp:rsid wsp:val=&quot;00C331DE&quot;/&gt;&lt;wsp:rsid wsp:val=&quot;00C356CF&quot;/&gt;&lt;wsp:rsid wsp:val=&quot;00C40A36&quot;/&gt;&lt;wsp:rsid wsp:val=&quot;00C425C6&quot;/&gt;&lt;wsp:rsid wsp:val=&quot;00C42862&quot;/&gt;&lt;wsp:rsid wsp:val=&quot;00C42A98&quot;/&gt;&lt;wsp:rsid wsp:val=&quot;00C45501&quot;/&gt;&lt;wsp:rsid wsp:val=&quot;00C460D6&quot;/&gt;&lt;wsp:rsid wsp:val=&quot;00C47463&quot;/&gt;&lt;wsp:rsid wsp:val=&quot;00C529BA&quot;/&gt;&lt;wsp:rsid wsp:val=&quot;00C54986&quot;/&gt;&lt;wsp:rsid wsp:val=&quot;00C56F15&quot;/&gt;&lt;wsp:rsid wsp:val=&quot;00C60E12&quot;/&gt;&lt;wsp:rsid wsp:val=&quot;00C6237A&quot;/&gt;&lt;wsp:rsid wsp:val=&quot;00C71B99&quot;/&gt;&lt;wsp:rsid wsp:val=&quot;00C72CB8&quot;/&gt;&lt;wsp:rsid wsp:val=&quot;00C730AC&quot;/&gt;&lt;wsp:rsid wsp:val=&quot;00C8006D&quot;/&gt;&lt;wsp:rsid wsp:val=&quot;00C81A63&quot;/&gt;&lt;wsp:rsid wsp:val=&quot;00C83435&quot;/&gt;&lt;wsp:rsid wsp:val=&quot;00C84BB2&quot;/&gt;&lt;wsp:rsid wsp:val=&quot;00C94AB1&quot;/&gt;&lt;wsp:rsid wsp:val=&quot;00C97998&quot;/&gt;&lt;wsp:rsid wsp:val=&quot;00CA4F12&quot;/&gt;&lt;wsp:rsid wsp:val=&quot;00CB2C4F&quot;/&gt;&lt;wsp:rsid wsp:val=&quot;00CB4714&quot;/&gt;&lt;wsp:rsid wsp:val=&quot;00CB695F&quot;/&gt;&lt;wsp:rsid wsp:val=&quot;00CC1459&quot;/&gt;&lt;wsp:rsid wsp:val=&quot;00CC2555&quot;/&gt;&lt;wsp:rsid wsp:val=&quot;00CC3529&quot;/&gt;&lt;wsp:rsid wsp:val=&quot;00CC4849&quot;/&gt;&lt;wsp:rsid wsp:val=&quot;00CC4B10&quot;/&gt;&lt;wsp:rsid wsp:val=&quot;00CC5816&quot;/&gt;&lt;wsp:rsid wsp:val=&quot;00CC7355&quot;/&gt;&lt;wsp:rsid wsp:val=&quot;00CD2B96&quot;/&gt;&lt;wsp:rsid wsp:val=&quot;00CD6BE6&quot;/&gt;&lt;wsp:rsid wsp:val=&quot;00CE0044&quot;/&gt;&lt;wsp:rsid wsp:val=&quot;00CE1987&quot;/&gt;&lt;wsp:rsid wsp:val=&quot;00CE1F95&quot;/&gt;&lt;wsp:rsid wsp:val=&quot;00CE4EBA&quot;/&gt;&lt;wsp:rsid wsp:val=&quot;00CE6ABA&quot;/&gt;&lt;wsp:rsid wsp:val=&quot;00CF112D&quot;/&gt;&lt;wsp:rsid wsp:val=&quot;00CF1A1D&quot;/&gt;&lt;wsp:rsid wsp:val=&quot;00CF31B5&quot;/&gt;&lt;wsp:rsid wsp:val=&quot;00CF37C2&quot;/&gt;&lt;wsp:rsid wsp:val=&quot;00CF5C00&quot;/&gt;&lt;wsp:rsid wsp:val=&quot;00CF6553&quot;/&gt;&lt;wsp:rsid wsp:val=&quot;00D0169B&quot;/&gt;&lt;wsp:rsid wsp:val=&quot;00D0293C&quot;/&gt;&lt;wsp:rsid wsp:val=&quot;00D06100&quot;/&gt;&lt;wsp:rsid wsp:val=&quot;00D0743F&quot;/&gt;&lt;wsp:rsid wsp:val=&quot;00D1458C&quot;/&gt;&lt;wsp:rsid wsp:val=&quot;00D213AA&quot;/&gt;&lt;wsp:rsid wsp:val=&quot;00D215D5&quot;/&gt;&lt;wsp:rsid wsp:val=&quot;00D25CCD&quot;/&gt;&lt;wsp:rsid wsp:val=&quot;00D3054B&quot;/&gt;&lt;wsp:rsid wsp:val=&quot;00D3504D&quot;/&gt;&lt;wsp:rsid wsp:val=&quot;00D42797&quot;/&gt;&lt;wsp:rsid wsp:val=&quot;00D511B9&quot;/&gt;&lt;wsp:rsid wsp:val=&quot;00D5139B&quot;/&gt;&lt;wsp:rsid wsp:val=&quot;00D5315C&quot;/&gt;&lt;wsp:rsid wsp:val=&quot;00D5466E&quot;/&gt;&lt;wsp:rsid wsp:val=&quot;00D572D5&quot;/&gt;&lt;wsp:rsid wsp:val=&quot;00D572D8&quot;/&gt;&lt;wsp:rsid wsp:val=&quot;00D6258C&quot;/&gt;&lt;wsp:rsid wsp:val=&quot;00D63945&quot;/&gt;&lt;wsp:rsid wsp:val=&quot;00D73D02&quot;/&gt;&lt;wsp:rsid wsp:val=&quot;00D73E93&quot;/&gt;&lt;wsp:rsid wsp:val=&quot;00D80390&quot;/&gt;&lt;wsp:rsid wsp:val=&quot;00D8098C&quot;/&gt;&lt;wsp:rsid wsp:val=&quot;00D837B8&quot;/&gt;&lt;wsp:rsid wsp:val=&quot;00D85138&quot;/&gt;&lt;wsp:rsid wsp:val=&quot;00D854E6&quot;/&gt;&lt;wsp:rsid wsp:val=&quot;00D85967&quot;/&gt;&lt;wsp:rsid wsp:val=&quot;00D86F01&quot;/&gt;&lt;wsp:rsid wsp:val=&quot;00D902A0&quot;/&gt;&lt;wsp:rsid wsp:val=&quot;00D92E2E&quot;/&gt;&lt;wsp:rsid wsp:val=&quot;00D939E1&quot;/&gt;&lt;wsp:rsid wsp:val=&quot;00D93C84&quot;/&gt;&lt;wsp:rsid wsp:val=&quot;00DA09EE&quot;/&gt;&lt;wsp:rsid wsp:val=&quot;00DA16DD&quot;/&gt;&lt;wsp:rsid wsp:val=&quot;00DA401B&quot;/&gt;&lt;wsp:rsid wsp:val=&quot;00DA4306&quot;/&gt;&lt;wsp:rsid wsp:val=&quot;00DA4471&quot;/&gt;&lt;wsp:rsid wsp:val=&quot;00DA5FDF&quot;/&gt;&lt;wsp:rsid wsp:val=&quot;00DB0B3D&quot;/&gt;&lt;wsp:rsid wsp:val=&quot;00DB13E4&quot;/&gt;&lt;wsp:rsid wsp:val=&quot;00DB1886&quot;/&gt;&lt;wsp:rsid wsp:val=&quot;00DB285B&quot;/&gt;&lt;wsp:rsid wsp:val=&quot;00DB6FED&quot;/&gt;&lt;wsp:rsid wsp:val=&quot;00DC3128&quot;/&gt;&lt;wsp:rsid wsp:val=&quot;00DC4765&quot;/&gt;&lt;wsp:rsid wsp:val=&quot;00DC7011&quot;/&gt;&lt;wsp:rsid wsp:val=&quot;00DD2FBA&quot;/&gt;&lt;wsp:rsid wsp:val=&quot;00DD5D2A&quot;/&gt;&lt;wsp:rsid wsp:val=&quot;00DD645B&quot;/&gt;&lt;wsp:rsid wsp:val=&quot;00DD7539&quot;/&gt;&lt;wsp:rsid wsp:val=&quot;00DE053C&quot;/&gt;&lt;wsp:rsid wsp:val=&quot;00DE2201&quot;/&gt;&lt;wsp:rsid wsp:val=&quot;00DE5B78&quot;/&gt;&lt;wsp:rsid wsp:val=&quot;00DE734E&quot;/&gt;&lt;wsp:rsid wsp:val=&quot;00DE76E9&quot;/&gt;&lt;wsp:rsid wsp:val=&quot;00DF0003&quot;/&gt;&lt;wsp:rsid wsp:val=&quot;00DF282A&quot;/&gt;&lt;wsp:rsid wsp:val=&quot;00DF45B2&quot;/&gt;&lt;wsp:rsid wsp:val=&quot;00DF5F34&quot;/&gt;&lt;wsp:rsid wsp:val=&quot;00DF6D6A&quot;/&gt;&lt;wsp:rsid wsp:val=&quot;00E0163C&quot;/&gt;&lt;wsp:rsid wsp:val=&quot;00E05713&quot;/&gt;&lt;wsp:rsid wsp:val=&quot;00E058E3&quot;/&gt;&lt;wsp:rsid wsp:val=&quot;00E06B92&quot;/&gt;&lt;wsp:rsid wsp:val=&quot;00E133B0&quot;/&gt;&lt;wsp:rsid wsp:val=&quot;00E1752F&quot;/&gt;&lt;wsp:rsid wsp:val=&quot;00E206FC&quot;/&gt;&lt;wsp:rsid wsp:val=&quot;00E212DC&quot;/&gt;&lt;wsp:rsid wsp:val=&quot;00E2144E&quot;/&gt;&lt;wsp:rsid wsp:val=&quot;00E23132&quot;/&gt;&lt;wsp:rsid wsp:val=&quot;00E24101&quot;/&gt;&lt;wsp:rsid wsp:val=&quot;00E24F78&quot;/&gt;&lt;wsp:rsid wsp:val=&quot;00E26E3C&quot;/&gt;&lt;wsp:rsid wsp:val=&quot;00E27269&quot;/&gt;&lt;wsp:rsid wsp:val=&quot;00E3431A&quot;/&gt;&lt;wsp:rsid wsp:val=&quot;00E352F2&quot;/&gt;&lt;wsp:rsid wsp:val=&quot;00E44D62&quot;/&gt;&lt;wsp:rsid wsp:val=&quot;00E53ABD&quot;/&gt;&lt;wsp:rsid wsp:val=&quot;00E53CAC&quot;/&gt;&lt;wsp:rsid wsp:val=&quot;00E552AF&quot;/&gt;&lt;wsp:rsid wsp:val=&quot;00E56B55&quot;/&gt;&lt;wsp:rsid wsp:val=&quot;00E56C8E&quot;/&gt;&lt;wsp:rsid wsp:val=&quot;00E62CF3&quot;/&gt;&lt;wsp:rsid wsp:val=&quot;00E6308F&quot;/&gt;&lt;wsp:rsid wsp:val=&quot;00E6547E&quot;/&gt;&lt;wsp:rsid wsp:val=&quot;00E65F77&quot;/&gt;&lt;wsp:rsid wsp:val=&quot;00E72195&quot;/&gt;&lt;wsp:rsid wsp:val=&quot;00E745BE&quot;/&gt;&lt;wsp:rsid wsp:val=&quot;00E749E5&quot;/&gt;&lt;wsp:rsid wsp:val=&quot;00E759E7&quot;/&gt;&lt;wsp:rsid wsp:val=&quot;00E800C9&quot;/&gt;&lt;wsp:rsid wsp:val=&quot;00E835D4&quot;/&gt;&lt;wsp:rsid wsp:val=&quot;00E86E4B&quot;/&gt;&lt;wsp:rsid wsp:val=&quot;00E86ECE&quot;/&gt;&lt;wsp:rsid wsp:val=&quot;00E87F15&quot;/&gt;&lt;wsp:rsid wsp:val=&quot;00E90343&quot;/&gt;&lt;wsp:rsid wsp:val=&quot;00E92ACB&quot;/&gt;&lt;wsp:rsid wsp:val=&quot;00E93801&quot;/&gt;&lt;wsp:rsid wsp:val=&quot;00E93BB5&quot;/&gt;&lt;wsp:rsid wsp:val=&quot;00E94466&quot;/&gt;&lt;wsp:rsid wsp:val=&quot;00E94665&quot;/&gt;&lt;wsp:rsid wsp:val=&quot;00E961B3&quot;/&gt;&lt;wsp:rsid wsp:val=&quot;00EA5D91&quot;/&gt;&lt;wsp:rsid wsp:val=&quot;00EA7398&quot;/&gt;&lt;wsp:rsid wsp:val=&quot;00EB09F9&quot;/&gt;&lt;wsp:rsid wsp:val=&quot;00EB1018&quot;/&gt;&lt;wsp:rsid wsp:val=&quot;00EB3A7C&quot;/&gt;&lt;wsp:rsid wsp:val=&quot;00EB486E&quot;/&gt;&lt;wsp:rsid wsp:val=&quot;00EB528B&quot;/&gt;&lt;wsp:rsid wsp:val=&quot;00EB58A3&quot;/&gt;&lt;wsp:rsid wsp:val=&quot;00EB5954&quot;/&gt;&lt;wsp:rsid wsp:val=&quot;00EB62B2&quot;/&gt;&lt;wsp:rsid wsp:val=&quot;00EC239A&quot;/&gt;&lt;wsp:rsid wsp:val=&quot;00EC6429&quot;/&gt;&lt;wsp:rsid wsp:val=&quot;00EC6604&quot;/&gt;&lt;wsp:rsid wsp:val=&quot;00EC7B68&quot;/&gt;&lt;wsp:rsid wsp:val=&quot;00ED04CC&quot;/&gt;&lt;wsp:rsid wsp:val=&quot;00ED0E92&quot;/&gt;&lt;wsp:rsid wsp:val=&quot;00ED37DF&quot;/&gt;&lt;wsp:rsid wsp:val=&quot;00ED4ACF&quot;/&gt;&lt;wsp:rsid wsp:val=&quot;00ED6F04&quot;/&gt;&lt;wsp:rsid wsp:val=&quot;00EE1CE2&quot;/&gt;&lt;wsp:rsid wsp:val=&quot;00EE2598&quot;/&gt;&lt;wsp:rsid wsp:val=&quot;00EF161F&quot;/&gt;&lt;wsp:rsid wsp:val=&quot;00EF3988&quot;/&gt;&lt;wsp:rsid wsp:val=&quot;00EF7AC3&quot;/&gt;&lt;wsp:rsid wsp:val=&quot;00F00AD1&quot;/&gt;&lt;wsp:rsid wsp:val=&quot;00F01323&quot;/&gt;&lt;wsp:rsid wsp:val=&quot;00F01DCF&quot;/&gt;&lt;wsp:rsid wsp:val=&quot;00F0564E&quot;/&gt;&lt;wsp:rsid wsp:val=&quot;00F057BA&quot;/&gt;&lt;wsp:rsid wsp:val=&quot;00F0648B&quot;/&gt;&lt;wsp:rsid wsp:val=&quot;00F1023F&quot;/&gt;&lt;wsp:rsid wsp:val=&quot;00F11302&quot;/&gt;&lt;wsp:rsid wsp:val=&quot;00F1492F&quot;/&gt;&lt;wsp:rsid wsp:val=&quot;00F14D5A&quot;/&gt;&lt;wsp:rsid wsp:val=&quot;00F20428&quot;/&gt;&lt;wsp:rsid wsp:val=&quot;00F204BA&quot;/&gt;&lt;wsp:rsid wsp:val=&quot;00F211D3&quot;/&gt;&lt;wsp:rsid wsp:val=&quot;00F21D67&quot;/&gt;&lt;wsp:rsid wsp:val=&quot;00F22A06&quot;/&gt;&lt;wsp:rsid wsp:val=&quot;00F22B5E&quot;/&gt;&lt;wsp:rsid wsp:val=&quot;00F24B5E&quot;/&gt;&lt;wsp:rsid wsp:val=&quot;00F255EF&quot;/&gt;&lt;wsp:rsid wsp:val=&quot;00F26159&quot;/&gt;&lt;wsp:rsid wsp:val=&quot;00F275D1&quot;/&gt;&lt;wsp:rsid wsp:val=&quot;00F306E8&quot;/&gt;&lt;wsp:rsid wsp:val=&quot;00F330E1&quot;/&gt;&lt;wsp:rsid wsp:val=&quot;00F34CC8&quot;/&gt;&lt;wsp:rsid wsp:val=&quot;00F37119&quot;/&gt;&lt;wsp:rsid wsp:val=&quot;00F425AA&quot;/&gt;&lt;wsp:rsid wsp:val=&quot;00F43AEF&quot;/&gt;&lt;wsp:rsid wsp:val=&quot;00F43E19&quot;/&gt;&lt;wsp:rsid wsp:val=&quot;00F44A58&quot;/&gt;&lt;wsp:rsid wsp:val=&quot;00F452B1&quot;/&gt;&lt;wsp:rsid wsp:val=&quot;00F527F0&quot;/&gt;&lt;wsp:rsid wsp:val=&quot;00F5391A&quot;/&gt;&lt;wsp:rsid wsp:val=&quot;00F5481B&quot;/&gt;&lt;wsp:rsid wsp:val=&quot;00F55EA0&quot;/&gt;&lt;wsp:rsid wsp:val=&quot;00F57F9B&quot;/&gt;&lt;wsp:rsid wsp:val=&quot;00F6066D&quot;/&gt;&lt;wsp:rsid wsp:val=&quot;00F651B4&quot;/&gt;&lt;wsp:rsid wsp:val=&quot;00F67C43&quot;/&gt;&lt;wsp:rsid wsp:val=&quot;00F7196E&quot;/&gt;&lt;wsp:rsid wsp:val=&quot;00F74376&quot;/&gt;&lt;wsp:rsid wsp:val=&quot;00F774ED&quot;/&gt;&lt;wsp:rsid wsp:val=&quot;00F83D1B&quot;/&gt;&lt;wsp:rsid wsp:val=&quot;00F852B1&quot;/&gt;&lt;wsp:rsid wsp:val=&quot;00F91DEB&quot;/&gt;&lt;wsp:rsid wsp:val=&quot;00F9393C&quot;/&gt;&lt;wsp:rsid wsp:val=&quot;00F94559&quot;/&gt;&lt;wsp:rsid wsp:val=&quot;00F95033&quot;/&gt;&lt;wsp:rsid wsp:val=&quot;00F96289&quot;/&gt;&lt;wsp:rsid wsp:val=&quot;00F97EBC&quot;/&gt;&lt;wsp:rsid wsp:val=&quot;00FA498E&quot;/&gt;&lt;wsp:rsid wsp:val=&quot;00FA5C4C&quot;/&gt;&lt;wsp:rsid wsp:val=&quot;00FA7295&quot;/&gt;&lt;wsp:rsid wsp:val=&quot;00FB1224&quot;/&gt;&lt;wsp:rsid wsp:val=&quot;00FB6EC6&quot;/&gt;&lt;wsp:rsid wsp:val=&quot;00FC2D30&quot;/&gt;&lt;wsp:rsid wsp:val=&quot;00FC430C&quot;/&gt;&lt;wsp:rsid wsp:val=&quot;00FC4449&quot;/&gt;&lt;wsp:rsid wsp:val=&quot;00FC5D05&quot;/&gt;&lt;wsp:rsid wsp:val=&quot;00FC6F4B&quot;/&gt;&lt;wsp:rsid wsp:val=&quot;00FD1590&quot;/&gt;&lt;wsp:rsid wsp:val=&quot;00FD377A&quot;/&gt;&lt;wsp:rsid wsp:val=&quot;00FD4D70&quot;/&gt;&lt;wsp:rsid wsp:val=&quot;00FD5A71&quot;/&gt;&lt;wsp:rsid wsp:val=&quot;00FD5F4A&quot;/&gt;&lt;wsp:rsid wsp:val=&quot;00FE102E&quot;/&gt;&lt;wsp:rsid wsp:val=&quot;00FE2B97&quot;/&gt;&lt;wsp:rsid wsp:val=&quot;00FE4102&quot;/&gt;&lt;wsp:rsid wsp:val=&quot;00FE475C&quot;/&gt;&lt;wsp:rsid wsp:val=&quot;00FE4D89&quot;/&gt;&lt;wsp:rsid wsp:val=&quot;00FE79E0&quot;/&gt;&lt;wsp:rsid wsp:val=&quot;00FF1F4E&quot;/&gt;&lt;wsp:rsid wsp:val=&quot;00FF2006&quot;/&gt;&lt;wsp:rsid wsp:val=&quot;00FF4CEE&quot;/&gt;&lt;/wsp:rsids&gt;&lt;/w:docPr&gt;&lt;w:body&gt;&lt;w:p wsp:rsidR=&quot;00000000&quot; wsp:rsidRDefault=&quot;00206502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i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7" o:title="" chromakey="white"/>
          </v:shape>
        </w:pict>
      </w:r>
      <w:r w:rsidRPr="00232ECB">
        <w:instrText xml:space="preserve"> </w:instrText>
      </w:r>
      <w:r w:rsidRPr="00232ECB">
        <w:fldChar w:fldCharType="separate"/>
      </w:r>
      <w:r w:rsidRPr="00232ECB">
        <w:pict>
          <v:shape id="_x0000_i1043" type="#_x0000_t75" style="width:9pt;height:11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69&quot;/&gt;&lt;w:doNotEmbedSystemFonts/&gt;&lt;w:defaultTabStop w:val=&quot;708&quot;/&gt;&lt;w:autoHyphenation/&gt;&lt;w:hyphenationZone w:val=&quot;357&quot;/&gt;&lt;w:doNotHyphenateCaps/&gt;&lt;w:drawingGridHorizontalSpacing w:val=&quot;140&quot;/&gt;&lt;w:drawingGridVerticalSpacing w:val=&quot;381&quot;/&gt;&lt;w:displayHorizontalDrawingGridEvery w:val=&quot;2&quot;/&gt;&lt;w:punctuationKerning/&gt;&lt;w:characterSpacingControl w:val=&quot;DontCompress&quot;/&gt;&lt;w:optimizeForBrowser/&gt;&lt;w:allowPNG/&gt;&lt;w:doNotSaveWebPagesAsSingleFil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12F04&quot;/&gt;&lt;wsp:rsid wsp:val=&quot;00000DC8&quot;/&gt;&lt;wsp:rsid wsp:val=&quot;00012B88&quot;/&gt;&lt;wsp:rsid wsp:val=&quot;0001427E&quot;/&gt;&lt;wsp:rsid wsp:val=&quot;00015252&quot;/&gt;&lt;wsp:rsid wsp:val=&quot;000155E9&quot;/&gt;&lt;wsp:rsid wsp:val=&quot;00015E30&quot;/&gt;&lt;wsp:rsid wsp:val=&quot;00022AB5&quot;/&gt;&lt;wsp:rsid wsp:val=&quot;000256B4&quot;/&gt;&lt;wsp:rsid wsp:val=&quot;00025EA1&quot;/&gt;&lt;wsp:rsid wsp:val=&quot;00027082&quot;/&gt;&lt;wsp:rsid wsp:val=&quot;00027691&quot;/&gt;&lt;wsp:rsid wsp:val=&quot;00036A2C&quot;/&gt;&lt;wsp:rsid wsp:val=&quot;00042390&quot;/&gt;&lt;wsp:rsid wsp:val=&quot;00042E84&quot;/&gt;&lt;wsp:rsid wsp:val=&quot;00043FE4&quot;/&gt;&lt;wsp:rsid wsp:val=&quot;000611FE&quot;/&gt;&lt;wsp:rsid wsp:val=&quot;00062582&quot;/&gt;&lt;wsp:rsid wsp:val=&quot;00062A36&quot;/&gt;&lt;wsp:rsid wsp:val=&quot;00065241&quot;/&gt;&lt;wsp:rsid wsp:val=&quot;0006644D&quot;/&gt;&lt;wsp:rsid wsp:val=&quot;0006702A&quot;/&gt;&lt;wsp:rsid wsp:val=&quot;000675EB&quot;/&gt;&lt;wsp:rsid wsp:val=&quot;00087B2D&quot;/&gt;&lt;wsp:rsid wsp:val=&quot;000907B6&quot;/&gt;&lt;wsp:rsid wsp:val=&quot;00091354&quot;/&gt;&lt;wsp:rsid wsp:val=&quot;000A12F2&quot;/&gt;&lt;wsp:rsid wsp:val=&quot;000A25DB&quot;/&gt;&lt;wsp:rsid wsp:val=&quot;000A460E&quot;/&gt;&lt;wsp:rsid wsp:val=&quot;000A51EB&quot;/&gt;&lt;wsp:rsid wsp:val=&quot;000A71C2&quot;/&gt;&lt;wsp:rsid wsp:val=&quot;000A7E67&quot;/&gt;&lt;wsp:rsid wsp:val=&quot;000B00A6&quot;/&gt;&lt;wsp:rsid wsp:val=&quot;000B1930&quot;/&gt;&lt;wsp:rsid wsp:val=&quot;000B25DD&quot;/&gt;&lt;wsp:rsid wsp:val=&quot;000B2D25&quot;/&gt;&lt;wsp:rsid wsp:val=&quot;000B3A07&quot;/&gt;&lt;wsp:rsid wsp:val=&quot;000C1BE1&quot;/&gt;&lt;wsp:rsid wsp:val=&quot;000C35F6&quot;/&gt;&lt;wsp:rsid wsp:val=&quot;000C5152&quot;/&gt;&lt;wsp:rsid wsp:val=&quot;000D1B58&quot;/&gt;&lt;wsp:rsid wsp:val=&quot;000D5650&quot;/&gt;&lt;wsp:rsid wsp:val=&quot;000D7AB9&quot;/&gt;&lt;wsp:rsid wsp:val=&quot;000E198A&quot;/&gt;&lt;wsp:rsid wsp:val=&quot;000E2F97&quot;/&gt;&lt;wsp:rsid wsp:val=&quot;000E3F01&quot;/&gt;&lt;wsp:rsid wsp:val=&quot;000E4D61&quot;/&gt;&lt;wsp:rsid wsp:val=&quot;000E52CD&quot;/&gt;&lt;wsp:rsid wsp:val=&quot;000E66AA&quot;/&gt;&lt;wsp:rsid wsp:val=&quot;000F1665&quot;/&gt;&lt;wsp:rsid wsp:val=&quot;000F4D3A&quot;/&gt;&lt;wsp:rsid wsp:val=&quot;000F50B4&quot;/&gt;&lt;wsp:rsid wsp:val=&quot;000F70AC&quot;/&gt;&lt;wsp:rsid wsp:val=&quot;001018AE&quot;/&gt;&lt;wsp:rsid wsp:val=&quot;001024DC&quot;/&gt;&lt;wsp:rsid wsp:val=&quot;00102CCB&quot;/&gt;&lt;wsp:rsid wsp:val=&quot;001056BE&quot;/&gt;&lt;wsp:rsid wsp:val=&quot;00110D34&quot;/&gt;&lt;wsp:rsid wsp:val=&quot;00130DFF&quot;/&gt;&lt;wsp:rsid wsp:val=&quot;00132126&quot;/&gt;&lt;wsp:rsid wsp:val=&quot;001346A0&quot;/&gt;&lt;wsp:rsid wsp:val=&quot;001366CF&quot;/&gt;&lt;wsp:rsid wsp:val=&quot;00137164&quot;/&gt;&lt;wsp:rsid wsp:val=&quot;00137B68&quot;/&gt;&lt;wsp:rsid wsp:val=&quot;00137FC8&quot;/&gt;&lt;wsp:rsid wsp:val=&quot;0014268D&quot;/&gt;&lt;wsp:rsid wsp:val=&quot;00146764&quot;/&gt;&lt;wsp:rsid wsp:val=&quot;00146F62&quot;/&gt;&lt;wsp:rsid wsp:val=&quot;001505E1&quot;/&gt;&lt;wsp:rsid wsp:val=&quot;00150A3C&quot;/&gt;&lt;wsp:rsid wsp:val=&quot;00150A53&quot;/&gt;&lt;wsp:rsid wsp:val=&quot;00151F4A&quot;/&gt;&lt;wsp:rsid wsp:val=&quot;001632B0&quot;/&gt;&lt;wsp:rsid wsp:val=&quot;001654F0&quot;/&gt;&lt;wsp:rsid wsp:val=&quot;00166743&quot;/&gt;&lt;wsp:rsid wsp:val=&quot;00171F73&quot;/&gt;&lt;wsp:rsid wsp:val=&quot;00174F60&quot;/&gt;&lt;wsp:rsid wsp:val=&quot;001800F0&quot;/&gt;&lt;wsp:rsid wsp:val=&quot;001852B3&quot;/&gt;&lt;wsp:rsid wsp:val=&quot;001864B6&quot;/&gt;&lt;wsp:rsid wsp:val=&quot;001930CB&quot;/&gt;&lt;wsp:rsid wsp:val=&quot;001A0EC0&quot;/&gt;&lt;wsp:rsid wsp:val=&quot;001A207B&quot;/&gt;&lt;wsp:rsid wsp:val=&quot;001A535A&quot;/&gt;&lt;wsp:rsid wsp:val=&quot;001B2A26&quot;/&gt;&lt;wsp:rsid wsp:val=&quot;001B59BF&quot;/&gt;&lt;wsp:rsid wsp:val=&quot;001C1E84&quot;/&gt;&lt;wsp:rsid wsp:val=&quot;001C520D&quot;/&gt;&lt;wsp:rsid wsp:val=&quot;001C5731&quot;/&gt;&lt;wsp:rsid wsp:val=&quot;001D28EA&quot;/&gt;&lt;wsp:rsid wsp:val=&quot;001D5300&quot;/&gt;&lt;wsp:rsid wsp:val=&quot;001E18B9&quot;/&gt;&lt;wsp:rsid wsp:val=&quot;001E1F66&quot;/&gt;&lt;wsp:rsid wsp:val=&quot;001E6525&quot;/&gt;&lt;wsp:rsid wsp:val=&quot;001E7283&quot;/&gt;&lt;wsp:rsid wsp:val=&quot;001E73BA&quot;/&gt;&lt;wsp:rsid wsp:val=&quot;001E7492&quot;/&gt;&lt;wsp:rsid wsp:val=&quot;001F06A3&quot;/&gt;&lt;wsp:rsid wsp:val=&quot;001F16E3&quot;/&gt;&lt;wsp:rsid wsp:val=&quot;001F42F0&quot;/&gt;&lt;wsp:rsid wsp:val=&quot;001F566A&quot;/&gt;&lt;wsp:rsid wsp:val=&quot;001F7425&quot;/&gt;&lt;wsp:rsid wsp:val=&quot;001F77D0&quot;/&gt;&lt;wsp:rsid wsp:val=&quot;0020042E&quot;/&gt;&lt;wsp:rsid wsp:val=&quot;00202A19&quot;/&gt;&lt;wsp:rsid wsp:val=&quot;00204D50&quot;/&gt;&lt;wsp:rsid wsp:val=&quot;00204DE9&quot;/&gt;&lt;wsp:rsid wsp:val=&quot;002052D5&quot;/&gt;&lt;wsp:rsid wsp:val=&quot;00206502&quot;/&gt;&lt;wsp:rsid wsp:val=&quot;002101D9&quot;/&gt;&lt;wsp:rsid wsp:val=&quot;00210E90&quot;/&gt;&lt;wsp:rsid wsp:val=&quot;002111DA&quot;/&gt;&lt;wsp:rsid wsp:val=&quot;00211533&quot;/&gt;&lt;wsp:rsid wsp:val=&quot;00212F04&quot;/&gt;&lt;wsp:rsid wsp:val=&quot;0021397F&quot;/&gt;&lt;wsp:rsid wsp:val=&quot;002174DC&quot;/&gt;&lt;wsp:rsid wsp:val=&quot;002256F9&quot;/&gt;&lt;wsp:rsid wsp:val=&quot;00225757&quot;/&gt;&lt;wsp:rsid wsp:val=&quot;00225891&quot;/&gt;&lt;wsp:rsid wsp:val=&quot;00227272&quot;/&gt;&lt;wsp:rsid wsp:val=&quot;00230031&quot;/&gt;&lt;wsp:rsid wsp:val=&quot;00231A08&quot;/&gt;&lt;wsp:rsid wsp:val=&quot;00232BF3&quot;/&gt;&lt;wsp:rsid wsp:val=&quot;00232ECB&quot;/&gt;&lt;wsp:rsid wsp:val=&quot;00234D66&quot;/&gt;&lt;wsp:rsid wsp:val=&quot;00240F05&quot;/&gt;&lt;wsp:rsid wsp:val=&quot;00242F0B&quot;/&gt;&lt;wsp:rsid wsp:val=&quot;00244855&quot;/&gt;&lt;wsp:rsid wsp:val=&quot;00244BA0&quot;/&gt;&lt;wsp:rsid wsp:val=&quot;00246149&quot;/&gt;&lt;wsp:rsid wsp:val=&quot;002472B5&quot;/&gt;&lt;wsp:rsid wsp:val=&quot;00250440&quot;/&gt;&lt;wsp:rsid wsp:val=&quot;002504F8&quot;/&gt;&lt;wsp:rsid wsp:val=&quot;002600C8&quot;/&gt;&lt;wsp:rsid wsp:val=&quot;00260B3D&quot;/&gt;&lt;wsp:rsid wsp:val=&quot;002632A4&quot;/&gt;&lt;wsp:rsid wsp:val=&quot;00271A81&quot;/&gt;&lt;wsp:rsid wsp:val=&quot;00273B17&quot;/&gt;&lt;wsp:rsid wsp:val=&quot;0027698E&quot;/&gt;&lt;wsp:rsid wsp:val=&quot;002779D1&quot;/&gt;&lt;wsp:rsid wsp:val=&quot;00281B18&quot;/&gt;&lt;wsp:rsid wsp:val=&quot;002824F5&quot;/&gt;&lt;wsp:rsid wsp:val=&quot;00284725&quot;/&gt;&lt;wsp:rsid wsp:val=&quot;00290D00&quot;/&gt;&lt;wsp:rsid wsp:val=&quot;00291EE8&quot;/&gt;&lt;wsp:rsid wsp:val=&quot;00292FEE&quot;/&gt;&lt;wsp:rsid wsp:val=&quot;00294426&quot;/&gt;&lt;wsp:rsid wsp:val=&quot;002A0544&quot;/&gt;&lt;wsp:rsid wsp:val=&quot;002A06FF&quot;/&gt;&lt;wsp:rsid wsp:val=&quot;002A077C&quot;/&gt;&lt;wsp:rsid wsp:val=&quot;002A1247&quot;/&gt;&lt;wsp:rsid wsp:val=&quot;002A3F2A&quot;/&gt;&lt;wsp:rsid wsp:val=&quot;002A477C&quot;/&gt;&lt;wsp:rsid wsp:val=&quot;002A66A7&quot;/&gt;&lt;wsp:rsid wsp:val=&quot;002A686D&quot;/&gt;&lt;wsp:rsid wsp:val=&quot;002B04A0&quot;/&gt;&lt;wsp:rsid wsp:val=&quot;002B2856&quot;/&gt;&lt;wsp:rsid wsp:val=&quot;002B2A11&quot;/&gt;&lt;wsp:rsid wsp:val=&quot;002B2A18&quot;/&gt;&lt;wsp:rsid wsp:val=&quot;002C4945&quot;/&gt;&lt;wsp:rsid wsp:val=&quot;002C5850&quot;/&gt;&lt;wsp:rsid wsp:val=&quot;002C6ED6&quot;/&gt;&lt;wsp:rsid wsp:val=&quot;002C7254&quot;/&gt;&lt;wsp:rsid wsp:val=&quot;002D5084&quot;/&gt;&lt;wsp:rsid wsp:val=&quot;002D5E95&quot;/&gt;&lt;wsp:rsid wsp:val=&quot;002D5FF8&quot;/&gt;&lt;wsp:rsid wsp:val=&quot;002E7A2B&quot;/&gt;&lt;wsp:rsid wsp:val=&quot;002F0033&quot;/&gt;&lt;wsp:rsid wsp:val=&quot;002F4B1D&quot;/&gt;&lt;wsp:rsid wsp:val=&quot;002F5748&quot;/&gt;&lt;wsp:rsid wsp:val=&quot;002F5E41&quot;/&gt;&lt;wsp:rsid wsp:val=&quot;002F7BF9&quot;/&gt;&lt;wsp:rsid wsp:val=&quot;0030107F&quot;/&gt;&lt;wsp:rsid wsp:val=&quot;00302069&quot;/&gt;&lt;wsp:rsid wsp:val=&quot;003063F0&quot;/&gt;&lt;wsp:rsid wsp:val=&quot;00306980&quot;/&gt;&lt;wsp:rsid wsp:val=&quot;003103B7&quot;/&gt;&lt;wsp:rsid wsp:val=&quot;00316734&quot;/&gt;&lt;wsp:rsid wsp:val=&quot;00317380&quot;/&gt;&lt;wsp:rsid wsp:val=&quot;00317F18&quot;/&gt;&lt;wsp:rsid wsp:val=&quot;0032640D&quot;/&gt;&lt;wsp:rsid wsp:val=&quot;00332356&quot;/&gt;&lt;wsp:rsid wsp:val=&quot;003415E2&quot;/&gt;&lt;wsp:rsid wsp:val=&quot;003427E4&quot;/&gt;&lt;wsp:rsid wsp:val=&quot;00343F66&quot;/&gt;&lt;wsp:rsid wsp:val=&quot;00344143&quot;/&gt;&lt;wsp:rsid wsp:val=&quot;00344822&quot;/&gt;&lt;wsp:rsid wsp:val=&quot;00350FB2&quot;/&gt;&lt;wsp:rsid wsp:val=&quot;00351F44&quot;/&gt;&lt;wsp:rsid wsp:val=&quot;003534CE&quot;/&gt;&lt;wsp:rsid wsp:val=&quot;00361465&quot;/&gt;&lt;wsp:rsid wsp:val=&quot;0036221D&quot;/&gt;&lt;wsp:rsid wsp:val=&quot;00364527&quot;/&gt;&lt;wsp:rsid wsp:val=&quot;00366EA3&quot;/&gt;&lt;wsp:rsid wsp:val=&quot;0037307B&quot;/&gt;&lt;wsp:rsid wsp:val=&quot;0037307D&quot;/&gt;&lt;wsp:rsid wsp:val=&quot;00373F15&quot;/&gt;&lt;wsp:rsid wsp:val=&quot;003746B3&quot;/&gt;&lt;wsp:rsid wsp:val=&quot;00381567&quot;/&gt;&lt;wsp:rsid wsp:val=&quot;00382CBE&quot;/&gt;&lt;wsp:rsid wsp:val=&quot;00385048&quot;/&gt;&lt;wsp:rsid wsp:val=&quot;00391E1B&quot;/&gt;&lt;wsp:rsid wsp:val=&quot;00394257&quot;/&gt;&lt;wsp:rsid wsp:val=&quot;00394402&quot;/&gt;&lt;wsp:rsid wsp:val=&quot;00394EDF&quot;/&gt;&lt;wsp:rsid wsp:val=&quot;003A01BC&quot;/&gt;&lt;wsp:rsid wsp:val=&quot;003A24FA&quot;/&gt;&lt;wsp:rsid wsp:val=&quot;003B031D&quot;/&gt;&lt;wsp:rsid wsp:val=&quot;003B03EE&quot;/&gt;&lt;wsp:rsid wsp:val=&quot;003B1472&quot;/&gt;&lt;wsp:rsid wsp:val=&quot;003B7927&quot;/&gt;&lt;wsp:rsid wsp:val=&quot;003C02A6&quot;/&gt;&lt;wsp:rsid wsp:val=&quot;003C39F7&quot;/&gt;&lt;wsp:rsid wsp:val=&quot;003C6978&quot;/&gt;&lt;wsp:rsid wsp:val=&quot;003D15CB&quot;/&gt;&lt;wsp:rsid wsp:val=&quot;003D1782&quot;/&gt;&lt;wsp:rsid wsp:val=&quot;003D3457&quot;/&gt;&lt;wsp:rsid wsp:val=&quot;003D3DCA&quot;/&gt;&lt;wsp:rsid wsp:val=&quot;003D6674&quot;/&gt;&lt;wsp:rsid wsp:val=&quot;003D6769&quot;/&gt;&lt;wsp:rsid wsp:val=&quot;003E0301&quot;/&gt;&lt;wsp:rsid wsp:val=&quot;003E0422&quot;/&gt;&lt;wsp:rsid wsp:val=&quot;003F365B&quot;/&gt;&lt;wsp:rsid wsp:val=&quot;003F4C53&quot;/&gt;&lt;wsp:rsid wsp:val=&quot;003F63C1&quot;/&gt;&lt;wsp:rsid wsp:val=&quot;0040088F&quot;/&gt;&lt;wsp:rsid wsp:val=&quot;00402E09&quot;/&gt;&lt;wsp:rsid wsp:val=&quot;00403775&quot;/&gt;&lt;wsp:rsid wsp:val=&quot;00406EB8&quot;/&gt;&lt;wsp:rsid wsp:val=&quot;00411EAB&quot;/&gt;&lt;wsp:rsid wsp:val=&quot;00415195&quot;/&gt;&lt;wsp:rsid wsp:val=&quot;004270D1&quot;/&gt;&lt;wsp:rsid wsp:val=&quot;004309DF&quot;/&gt;&lt;wsp:rsid wsp:val=&quot;0043187E&quot;/&gt;&lt;wsp:rsid wsp:val=&quot;00433787&quot;/&gt;&lt;wsp:rsid wsp:val=&quot;00436210&quot;/&gt;&lt;wsp:rsid wsp:val=&quot;00436AEC&quot;/&gt;&lt;wsp:rsid wsp:val=&quot;00442A2C&quot;/&gt;&lt;wsp:rsid wsp:val=&quot;004503EC&quot;/&gt;&lt;wsp:rsid wsp:val=&quot;00452500&quot;/&gt;&lt;wsp:rsid wsp:val=&quot;00452D5E&quot;/&gt;&lt;wsp:rsid wsp:val=&quot;004537F6&quot;/&gt;&lt;wsp:rsid wsp:val=&quot;0045380C&quot;/&gt;&lt;wsp:rsid wsp:val=&quot;004562BC&quot;/&gt;&lt;wsp:rsid wsp:val=&quot;00465F64&quot;/&gt;&lt;wsp:rsid wsp:val=&quot;00473ABF&quot;/&gt;&lt;wsp:rsid wsp:val=&quot;004748BE&quot;/&gt;&lt;wsp:rsid wsp:val=&quot;00476B0F&quot;/&gt;&lt;wsp:rsid wsp:val=&quot;00477BC6&quot;/&gt;&lt;wsp:rsid wsp:val=&quot;0048210E&quot;/&gt;&lt;wsp:rsid wsp:val=&quot;00485C49&quot;/&gt;&lt;wsp:rsid wsp:val=&quot;00487DB1&quot;/&gt;&lt;wsp:rsid wsp:val=&quot;00490F4D&quot;/&gt;&lt;wsp:rsid wsp:val=&quot;00491E80&quot;/&gt;&lt;wsp:rsid wsp:val=&quot;00492255&quot;/&gt;&lt;wsp:rsid wsp:val=&quot;00496238&quot;/&gt;&lt;wsp:rsid wsp:val=&quot;00496359&quot;/&gt;&lt;wsp:rsid wsp:val=&quot;004A02D5&quot;/&gt;&lt;wsp:rsid wsp:val=&quot;004A03B0&quot;/&gt;&lt;wsp:rsid wsp:val=&quot;004A082B&quot;/&gt;&lt;wsp:rsid wsp:val=&quot;004A46D4&quot;/&gt;&lt;wsp:rsid wsp:val=&quot;004A5F62&quot;/&gt;&lt;wsp:rsid wsp:val=&quot;004A62A8&quot;/&gt;&lt;wsp:rsid wsp:val=&quot;004A66EF&quot;/&gt;&lt;wsp:rsid wsp:val=&quot;004A6D17&quot;/&gt;&lt;wsp:rsid wsp:val=&quot;004B275D&quot;/&gt;&lt;wsp:rsid wsp:val=&quot;004B3A61&quot;/&gt;&lt;wsp:rsid wsp:val=&quot;004B7618&quot;/&gt;&lt;wsp:rsid wsp:val=&quot;004C51EB&quot;/&gt;&lt;wsp:rsid wsp:val=&quot;004C656C&quot;/&gt;&lt;wsp:rsid wsp:val=&quot;004D4690&quot;/&gt;&lt;wsp:rsid wsp:val=&quot;004D5A29&quot;/&gt;&lt;wsp:rsid wsp:val=&quot;004D77F0&quot;/&gt;&lt;wsp:rsid wsp:val=&quot;004E35F5&quot;/&gt;&lt;wsp:rsid wsp:val=&quot;004E556C&quot;/&gt;&lt;wsp:rsid wsp:val=&quot;004F59CA&quot;/&gt;&lt;wsp:rsid wsp:val=&quot;00500A20&quot;/&gt;&lt;wsp:rsid wsp:val=&quot;00504760&quot;/&gt;&lt;wsp:rsid wsp:val=&quot;005067CA&quot;/&gt;&lt;wsp:rsid wsp:val=&quot;00507283&quot;/&gt;&lt;wsp:rsid wsp:val=&quot;00510658&quot;/&gt;&lt;wsp:rsid wsp:val=&quot;00521180&quot;/&gt;&lt;wsp:rsid wsp:val=&quot;00522892&quot;/&gt;&lt;wsp:rsid wsp:val=&quot;0053178F&quot;/&gt;&lt;wsp:rsid wsp:val=&quot;00533390&quot;/&gt;&lt;wsp:rsid wsp:val=&quot;00542D6B&quot;/&gt;&lt;wsp:rsid wsp:val=&quot;00547DDA&quot;/&gt;&lt;wsp:rsid wsp:val=&quot;00550E37&quot;/&gt;&lt;wsp:rsid wsp:val=&quot;0055286B&quot;/&gt;&lt;wsp:rsid wsp:val=&quot;0055360B&quot;/&gt;&lt;wsp:rsid wsp:val=&quot;005614C4&quot;/&gt;&lt;wsp:rsid wsp:val=&quot;00562430&quot;/&gt;&lt;wsp:rsid wsp:val=&quot;00562471&quot;/&gt;&lt;wsp:rsid wsp:val=&quot;005625CB&quot;/&gt;&lt;wsp:rsid wsp:val=&quot;00563CE5&quot;/&gt;&lt;wsp:rsid wsp:val=&quot;0056665F&quot;/&gt;&lt;wsp:rsid wsp:val=&quot;005717BF&quot;/&gt;&lt;wsp:rsid wsp:val=&quot;00574D3F&quot;/&gt;&lt;wsp:rsid wsp:val=&quot;00576B30&quot;/&gt;&lt;wsp:rsid wsp:val=&quot;00583DE9&quot;/&gt;&lt;wsp:rsid wsp:val=&quot;00584A39&quot;/&gt;&lt;wsp:rsid wsp:val=&quot;00595B51&quot;/&gt;&lt;wsp:rsid wsp:val=&quot;005A04ED&quot;/&gt;&lt;wsp:rsid wsp:val=&quot;005A0755&quot;/&gt;&lt;wsp:rsid wsp:val=&quot;005A67FC&quot;/&gt;&lt;wsp:rsid wsp:val=&quot;005B3E66&quot;/&gt;&lt;wsp:rsid wsp:val=&quot;005B4E7E&quot;/&gt;&lt;wsp:rsid wsp:val=&quot;005B50F3&quot;/&gt;&lt;wsp:rsid wsp:val=&quot;005C1A48&quot;/&gt;&lt;wsp:rsid wsp:val=&quot;005C6EF1&quot;/&gt;&lt;wsp:rsid wsp:val=&quot;005D360A&quot;/&gt;&lt;wsp:rsid wsp:val=&quot;005D378E&quot;/&gt;&lt;wsp:rsid wsp:val=&quot;005D3849&quot;/&gt;&lt;wsp:rsid wsp:val=&quot;005D4C29&quot;/&gt;&lt;wsp:rsid wsp:val=&quot;005E0599&quot;/&gt;&lt;wsp:rsid wsp:val=&quot;005E3B8E&quot;/&gt;&lt;wsp:rsid wsp:val=&quot;005E4C40&quot;/&gt;&lt;wsp:rsid wsp:val=&quot;005E7043&quot;/&gt;&lt;wsp:rsid wsp:val=&quot;005F086A&quot;/&gt;&lt;wsp:rsid wsp:val=&quot;005F21CC&quot;/&gt;&lt;wsp:rsid wsp:val=&quot;005F3900&quot;/&gt;&lt;wsp:rsid wsp:val=&quot;005F50F5&quot;/&gt;&lt;wsp:rsid wsp:val=&quot;0060306E&quot;/&gt;&lt;wsp:rsid wsp:val=&quot;0060704E&quot;/&gt;&lt;wsp:rsid wsp:val=&quot;006079B5&quot;/&gt;&lt;wsp:rsid wsp:val=&quot;006137BA&quot;/&gt;&lt;wsp:rsid wsp:val=&quot;00613F07&quot;/&gt;&lt;wsp:rsid wsp:val=&quot;006141FF&quot;/&gt;&lt;wsp:rsid wsp:val=&quot;00621230&quot;/&gt;&lt;wsp:rsid wsp:val=&quot;006231E5&quot;/&gt;&lt;wsp:rsid wsp:val=&quot;006321E9&quot;/&gt;&lt;wsp:rsid wsp:val=&quot;00637B61&quot;/&gt;&lt;wsp:rsid wsp:val=&quot;00644F35&quot;/&gt;&lt;wsp:rsid wsp:val=&quot;00652556&quot;/&gt;&lt;wsp:rsid wsp:val=&quot;00654C35&quot;/&gt;&lt;wsp:rsid wsp:val=&quot;0065510E&quot;/&gt;&lt;wsp:rsid wsp:val=&quot;0066448C&quot;/&gt;&lt;wsp:rsid wsp:val=&quot;00664BA8&quot;/&gt;&lt;wsp:rsid wsp:val=&quot;006650C3&quot;/&gt;&lt;wsp:rsid wsp:val=&quot;00677EC9&quot;/&gt;&lt;wsp:rsid wsp:val=&quot;0068026E&quot;/&gt;&lt;wsp:rsid wsp:val=&quot;00683171&quot;/&gt;&lt;wsp:rsid wsp:val=&quot;00684B8F&quot;/&gt;&lt;wsp:rsid wsp:val=&quot;00687F1F&quot;/&gt;&lt;wsp:rsid wsp:val=&quot;006909ED&quot;/&gt;&lt;wsp:rsid wsp:val=&quot;0069369B&quot;/&gt;&lt;wsp:rsid wsp:val=&quot;00694939&quot;/&gt;&lt;wsp:rsid wsp:val=&quot;006968BD&quot;/&gt;&lt;wsp:rsid wsp:val=&quot;006A1085&quot;/&gt;&lt;wsp:rsid wsp:val=&quot;006A1363&quot;/&gt;&lt;wsp:rsid wsp:val=&quot;006A2D43&quot;/&gt;&lt;wsp:rsid wsp:val=&quot;006A315A&quot;/&gt;&lt;wsp:rsid wsp:val=&quot;006A5B34&quot;/&gt;&lt;wsp:rsid wsp:val=&quot;006B01D0&quot;/&gt;&lt;wsp:rsid wsp:val=&quot;006B13A0&quot;/&gt;&lt;wsp:rsid wsp:val=&quot;006B2B5C&quot;/&gt;&lt;wsp:rsid wsp:val=&quot;006B3B26&quot;/&gt;&lt;wsp:rsid wsp:val=&quot;006B4B96&quot;/&gt;&lt;wsp:rsid wsp:val=&quot;006B5BE3&quot;/&gt;&lt;wsp:rsid wsp:val=&quot;006C0A9F&quot;/&gt;&lt;wsp:rsid wsp:val=&quot;006C119A&quot;/&gt;&lt;wsp:rsid wsp:val=&quot;006C1B7C&quot;/&gt;&lt;wsp:rsid wsp:val=&quot;006C3B79&quot;/&gt;&lt;wsp:rsid wsp:val=&quot;006C5C7B&quot;/&gt;&lt;wsp:rsid wsp:val=&quot;006D430D&quot;/&gt;&lt;wsp:rsid wsp:val=&quot;006D4EAD&quot;/&gt;&lt;wsp:rsid wsp:val=&quot;006D5952&quot;/&gt;&lt;wsp:rsid wsp:val=&quot;006D741F&quot;/&gt;&lt;wsp:rsid wsp:val=&quot;006E2F64&quot;/&gt;&lt;wsp:rsid wsp:val=&quot;006E5843&quot;/&gt;&lt;wsp:rsid wsp:val=&quot;006F3F4D&quot;/&gt;&lt;wsp:rsid wsp:val=&quot;006F6B9F&quot;/&gt;&lt;wsp:rsid wsp:val=&quot;006F74D3&quot;/&gt;&lt;wsp:rsid wsp:val=&quot;007001C3&quot;/&gt;&lt;wsp:rsid wsp:val=&quot;00702C69&quot;/&gt;&lt;wsp:rsid wsp:val=&quot;00702E26&quot;/&gt;&lt;wsp:rsid wsp:val=&quot;0070346C&quot;/&gt;&lt;wsp:rsid wsp:val=&quot;00703618&quot;/&gt;&lt;wsp:rsid wsp:val=&quot;00704B10&quot;/&gt;&lt;wsp:rsid wsp:val=&quot;00706AA5&quot;/&gt;&lt;wsp:rsid wsp:val=&quot;00707D22&quot;/&gt;&lt;wsp:rsid wsp:val=&quot;007149FE&quot;/&gt;&lt;wsp:rsid wsp:val=&quot;00714CEF&quot;/&gt;&lt;wsp:rsid wsp:val=&quot;00716428&quot;/&gt;&lt;wsp:rsid wsp:val=&quot;00720BEF&quot;/&gt;&lt;wsp:rsid wsp:val=&quot;00723D69&quot;/&gt;&lt;wsp:rsid wsp:val=&quot;00724E44&quot;/&gt;&lt;wsp:rsid wsp:val=&quot;00725FA3&quot;/&gt;&lt;wsp:rsid wsp:val=&quot;00734C60&quot;/&gt;&lt;wsp:rsid wsp:val=&quot;00736383&quot;/&gt;&lt;wsp:rsid wsp:val=&quot;007366AA&quot;/&gt;&lt;wsp:rsid wsp:val=&quot;0073692A&quot;/&gt;&lt;wsp:rsid wsp:val=&quot;007371CF&quot;/&gt;&lt;wsp:rsid wsp:val=&quot;007433B7&quot;/&gt;&lt;wsp:rsid wsp:val=&quot;00746AE2&quot;/&gt;&lt;wsp:rsid wsp:val=&quot;007523D3&quot;/&gt;&lt;wsp:rsid wsp:val=&quot;00756C9D&quot;/&gt;&lt;wsp:rsid wsp:val=&quot;00762DAD&quot;/&gt;&lt;wsp:rsid wsp:val=&quot;00763051&quot;/&gt;&lt;wsp:rsid wsp:val=&quot;007647D9&quot;/&gt;&lt;wsp:rsid wsp:val=&quot;00765166&quot;/&gt;&lt;wsp:rsid wsp:val=&quot;00770119&quot;/&gt;&lt;wsp:rsid wsp:val=&quot;007718B2&quot;/&gt;&lt;wsp:rsid wsp:val=&quot;007745D5&quot;/&gt;&lt;wsp:rsid wsp:val=&quot;00776F4B&quot;/&gt;&lt;wsp:rsid wsp:val=&quot;0077756B&quot;/&gt;&lt;wsp:rsid wsp:val=&quot;00781182&quot;/&gt;&lt;wsp:rsid wsp:val=&quot;00781D13&quot;/&gt;&lt;wsp:rsid wsp:val=&quot;0078238F&quot;/&gt;&lt;wsp:rsid wsp:val=&quot;007829C7&quot;/&gt;&lt;wsp:rsid wsp:val=&quot;0078715D&quot;/&gt;&lt;wsp:rsid wsp:val=&quot;0078717E&quot;/&gt;&lt;wsp:rsid wsp:val=&quot;00787487&quot;/&gt;&lt;wsp:rsid wsp:val=&quot;00790CCA&quot;/&gt;&lt;wsp:rsid wsp:val=&quot;00792DF8&quot;/&gt;&lt;wsp:rsid wsp:val=&quot;00793936&quot;/&gt;&lt;wsp:rsid wsp:val=&quot;0079407B&quot;/&gt;&lt;wsp:rsid wsp:val=&quot;00795569&quot;/&gt;&lt;wsp:rsid wsp:val=&quot;0079724A&quot;/&gt;&lt;wsp:rsid wsp:val=&quot;007974B0&quot;/&gt;&lt;wsp:rsid wsp:val=&quot;007A31E9&quot;/&gt;&lt;wsp:rsid wsp:val=&quot;007B24C0&quot;/&gt;&lt;wsp:rsid wsp:val=&quot;007B4610&quot;/&gt;&lt;wsp:rsid wsp:val=&quot;007B4AB5&quot;/&gt;&lt;wsp:rsid wsp:val=&quot;007C2CAB&quot;/&gt;&lt;wsp:rsid wsp:val=&quot;007C3E6A&quot;/&gt;&lt;wsp:rsid wsp:val=&quot;007C50F3&quot;/&gt;&lt;wsp:rsid wsp:val=&quot;007D1E71&quot;/&gt;&lt;wsp:rsid wsp:val=&quot;007D32FC&quot;/&gt;&lt;wsp:rsid wsp:val=&quot;007D3A88&quot;/&gt;&lt;wsp:rsid wsp:val=&quot;007D3A95&quot;/&gt;&lt;wsp:rsid wsp:val=&quot;007E0CCC&quot;/&gt;&lt;wsp:rsid wsp:val=&quot;007E1969&quot;/&gt;&lt;wsp:rsid wsp:val=&quot;007E1C08&quot;/&gt;&lt;wsp:rsid wsp:val=&quot;007E4934&quot;/&gt;&lt;wsp:rsid wsp:val=&quot;007E69D7&quot;/&gt;&lt;wsp:rsid wsp:val=&quot;007F00E2&quot;/&gt;&lt;wsp:rsid wsp:val=&quot;007F0185&quot;/&gt;&lt;wsp:rsid wsp:val=&quot;007F04E3&quot;/&gt;&lt;wsp:rsid wsp:val=&quot;007F15E2&quot;/&gt;&lt;wsp:rsid wsp:val=&quot;007F2408&quot;/&gt;&lt;wsp:rsid wsp:val=&quot;007F3857&quot;/&gt;&lt;wsp:rsid wsp:val=&quot;007F6A4D&quot;/&gt;&lt;wsp:rsid wsp:val=&quot;00807C47&quot;/&gt;&lt;wsp:rsid wsp:val=&quot;0081073E&quot;/&gt;&lt;wsp:rsid wsp:val=&quot;00812C0D&quot;/&gt;&lt;wsp:rsid wsp:val=&quot;00812DF2&quot;/&gt;&lt;wsp:rsid wsp:val=&quot;00820340&quot;/&gt;&lt;wsp:rsid wsp:val=&quot;00824172&quot;/&gt;&lt;wsp:rsid wsp:val=&quot;008252C4&quot;/&gt;&lt;wsp:rsid wsp:val=&quot;00826084&quot;/&gt;&lt;wsp:rsid wsp:val=&quot;008262DF&quot;/&gt;&lt;wsp:rsid wsp:val=&quot;00830165&quot;/&gt;&lt;wsp:rsid wsp:val=&quot;00833D39&quot;/&gt;&lt;wsp:rsid wsp:val=&quot;00835128&quot;/&gt;&lt;wsp:rsid wsp:val=&quot;0083760D&quot;/&gt;&lt;wsp:rsid wsp:val=&quot;00840CF3&quot;/&gt;&lt;wsp:rsid wsp:val=&quot;00843001&quot;/&gt;&lt;wsp:rsid wsp:val=&quot;008471E7&quot;/&gt;&lt;wsp:rsid wsp:val=&quot;008478AC&quot;/&gt;&lt;wsp:rsid wsp:val=&quot;00851DD2&quot;/&gt;&lt;wsp:rsid wsp:val=&quot;00852BC6&quot;/&gt;&lt;wsp:rsid wsp:val=&quot;00854D19&quot;/&gt;&lt;wsp:rsid wsp:val=&quot;00855EC2&quot;/&gt;&lt;wsp:rsid wsp:val=&quot;0086137F&quot;/&gt;&lt;wsp:rsid wsp:val=&quot;00864AB5&quot;/&gt;&lt;wsp:rsid wsp:val=&quot;00865803&quot;/&gt;&lt;wsp:rsid wsp:val=&quot;00870E69&quot;/&gt;&lt;wsp:rsid wsp:val=&quot;00871A06&quot;/&gt;&lt;wsp:rsid wsp:val=&quot;00876BC3&quot;/&gt;&lt;wsp:rsid wsp:val=&quot;00877A31&quot;/&gt;&lt;wsp:rsid wsp:val=&quot;008841D4&quot;/&gt;&lt;wsp:rsid wsp:val=&quot;0088617F&quot;/&gt;&lt;wsp:rsid wsp:val=&quot;00890ACE&quot;/&gt;&lt;wsp:rsid wsp:val=&quot;008930B0&quot;/&gt;&lt;wsp:rsid wsp:val=&quot;008931F2&quot;/&gt;&lt;wsp:rsid wsp:val=&quot;0089440E&quot;/&gt;&lt;wsp:rsid wsp:val=&quot;008954A1&quot;/&gt;&lt;wsp:rsid wsp:val=&quot;008A0389&quot;/&gt;&lt;wsp:rsid wsp:val=&quot;008A3E09&quot;/&gt;&lt;wsp:rsid wsp:val=&quot;008A4C4D&quot;/&gt;&lt;wsp:rsid wsp:val=&quot;008A4E5F&quot;/&gt;&lt;wsp:rsid wsp:val=&quot;008A6539&quot;/&gt;&lt;wsp:rsid wsp:val=&quot;008A6968&quot;/&gt;&lt;wsp:rsid wsp:val=&quot;008B125A&quot;/&gt;&lt;wsp:rsid wsp:val=&quot;008B39ED&quot;/&gt;&lt;wsp:rsid wsp:val=&quot;008B6479&quot;/&gt;&lt;wsp:rsid wsp:val=&quot;008B69A7&quot;/&gt;&lt;wsp:rsid wsp:val=&quot;008C5FFF&quot;/&gt;&lt;wsp:rsid wsp:val=&quot;008C7805&quot;/&gt;&lt;wsp:rsid wsp:val=&quot;008D0E22&quot;/&gt;&lt;wsp:rsid wsp:val=&quot;008D32F8&quot;/&gt;&lt;wsp:rsid wsp:val=&quot;008D5C06&quot;/&gt;&lt;wsp:rsid wsp:val=&quot;008E01C2&quot;/&gt;&lt;wsp:rsid wsp:val=&quot;008E0F0A&quot;/&gt;&lt;wsp:rsid wsp:val=&quot;008E1B14&quot;/&gt;&lt;wsp:rsid wsp:val=&quot;008E55FA&quot;/&gt;&lt;wsp:rsid wsp:val=&quot;008E5CD7&quot;/&gt;&lt;wsp:rsid wsp:val=&quot;008E5F99&quot;/&gt;&lt;wsp:rsid wsp:val=&quot;008F17CD&quot;/&gt;&lt;wsp:rsid wsp:val=&quot;008F3918&quot;/&gt;&lt;wsp:rsid wsp:val=&quot;008F6D04&quot;/&gt;&lt;wsp:rsid wsp:val=&quot;008F7423&quot;/&gt;&lt;wsp:rsid wsp:val=&quot;008F78D6&quot;/&gt;&lt;wsp:rsid wsp:val=&quot;00900504&quot;/&gt;&lt;wsp:rsid wsp:val=&quot;00901B59&quot;/&gt;&lt;wsp:rsid wsp:val=&quot;009039B9&quot;/&gt;&lt;wsp:rsid wsp:val=&quot;009045C0&quot;/&gt;&lt;wsp:rsid wsp:val=&quot;009052FC&quot;/&gt;&lt;wsp:rsid wsp:val=&quot;009108DA&quot;/&gt;&lt;wsp:rsid wsp:val=&quot;00910E50&quot;/&gt;&lt;wsp:rsid wsp:val=&quot;00911B8E&quot;/&gt;&lt;wsp:rsid wsp:val=&quot;0091305F&quot;/&gt;&lt;wsp:rsid wsp:val=&quot;009211B4&quot;/&gt;&lt;wsp:rsid wsp:val=&quot;0092351D&quot;/&gt;&lt;wsp:rsid wsp:val=&quot;009264CF&quot;/&gt;&lt;wsp:rsid wsp:val=&quot;009316D8&quot;/&gt;&lt;wsp:rsid wsp:val=&quot;00935B0B&quot;/&gt;&lt;wsp:rsid wsp:val=&quot;009404EE&quot;/&gt;&lt;wsp:rsid wsp:val=&quot;00940CAB&quot;/&gt;&lt;wsp:rsid wsp:val=&quot;00942768&quot;/&gt;&lt;wsp:rsid wsp:val=&quot;00942BCD&quot;/&gt;&lt;wsp:rsid wsp:val=&quot;00947849&quot;/&gt;&lt;wsp:rsid wsp:val=&quot;00950EB3&quot;/&gt;&lt;wsp:rsid wsp:val=&quot;00951013&quot;/&gt;&lt;wsp:rsid wsp:val=&quot;009517F9&quot;/&gt;&lt;wsp:rsid wsp:val=&quot;009527AF&quot;/&gt;&lt;wsp:rsid wsp:val=&quot;00953B26&quot;/&gt;&lt;wsp:rsid wsp:val=&quot;00953C18&quot;/&gt;&lt;wsp:rsid wsp:val=&quot;00954063&quot;/&gt;&lt;wsp:rsid wsp:val=&quot;00954637&quot;/&gt;&lt;wsp:rsid wsp:val=&quot;00954EB0&quot;/&gt;&lt;wsp:rsid wsp:val=&quot;00956B31&quot;/&gt;&lt;wsp:rsid wsp:val=&quot;00960707&quot;/&gt;&lt;wsp:rsid wsp:val=&quot;00966E07&quot;/&gt;&lt;wsp:rsid wsp:val=&quot;00973E40&quot;/&gt;&lt;wsp:rsid wsp:val=&quot;009749E7&quot;/&gt;&lt;wsp:rsid wsp:val=&quot;00982732&quot;/&gt;&lt;wsp:rsid wsp:val=&quot;009827FC&quot;/&gt;&lt;wsp:rsid wsp:val=&quot;009847F1&quot;/&gt;&lt;wsp:rsid wsp:val=&quot;00986711&quot;/&gt;&lt;wsp:rsid wsp:val=&quot;0099114B&quot;/&gt;&lt;wsp:rsid wsp:val=&quot;00992728&quot;/&gt;&lt;wsp:rsid wsp:val=&quot;00994F7D&quot;/&gt;&lt;wsp:rsid wsp:val=&quot;009959E1&quot;/&gt;&lt;wsp:rsid wsp:val=&quot;009A3671&quot;/&gt;&lt;wsp:rsid wsp:val=&quot;009B7182&quot;/&gt;&lt;wsp:rsid wsp:val=&quot;009C0B27&quot;/&gt;&lt;wsp:rsid wsp:val=&quot;009C32F8&quot;/&gt;&lt;wsp:rsid wsp:val=&quot;009C3726&quot;/&gt;&lt;wsp:rsid wsp:val=&quot;009C37FE&quot;/&gt;&lt;wsp:rsid wsp:val=&quot;009C39B7&quot;/&gt;&lt;wsp:rsid wsp:val=&quot;009C44AF&quot;/&gt;&lt;wsp:rsid wsp:val=&quot;009C5655&quot;/&gt;&lt;wsp:rsid wsp:val=&quot;009C5CA2&quot;/&gt;&lt;wsp:rsid wsp:val=&quot;009D038A&quot;/&gt;&lt;wsp:rsid wsp:val=&quot;009D3B62&quot;/&gt;&lt;wsp:rsid wsp:val=&quot;009D4F4D&quot;/&gt;&lt;wsp:rsid wsp:val=&quot;009D63E8&quot;/&gt;&lt;wsp:rsid wsp:val=&quot;009E33C0&quot;/&gt;&lt;wsp:rsid wsp:val=&quot;009E3424&quot;/&gt;&lt;wsp:rsid wsp:val=&quot;009E3CA0&quot;/&gt;&lt;wsp:rsid wsp:val=&quot;009E5D95&quot;/&gt;&lt;wsp:rsid wsp:val=&quot;009E699D&quot;/&gt;&lt;wsp:rsid wsp:val=&quot;009E77D4&quot;/&gt;&lt;wsp:rsid wsp:val=&quot;009E7B53&quot;/&gt;&lt;wsp:rsid wsp:val=&quot;009E7D9E&quot;/&gt;&lt;wsp:rsid wsp:val=&quot;009F20FB&quot;/&gt;&lt;wsp:rsid wsp:val=&quot;009F5281&quot;/&gt;&lt;wsp:rsid wsp:val=&quot;009F60A6&quot;/&gt;&lt;wsp:rsid wsp:val=&quot;00A01A32&quot;/&gt;&lt;wsp:rsid wsp:val=&quot;00A027B5&quot;/&gt;&lt;wsp:rsid wsp:val=&quot;00A02C76&quot;/&gt;&lt;wsp:rsid wsp:val=&quot;00A069A6&quot;/&gt;&lt;wsp:rsid wsp:val=&quot;00A11143&quot;/&gt;&lt;wsp:rsid wsp:val=&quot;00A11DA1&quot;/&gt;&lt;wsp:rsid wsp:val=&quot;00A14C74&quot;/&gt;&lt;wsp:rsid wsp:val=&quot;00A2282B&quot;/&gt;&lt;wsp:rsid wsp:val=&quot;00A262F4&quot;/&gt;&lt;wsp:rsid wsp:val=&quot;00A30A12&quot;/&gt;&lt;wsp:rsid wsp:val=&quot;00A36343&quot;/&gt;&lt;wsp:rsid wsp:val=&quot;00A40147&quot;/&gt;&lt;wsp:rsid wsp:val=&quot;00A40E66&quot;/&gt;&lt;wsp:rsid wsp:val=&quot;00A422C7&quot;/&gt;&lt;wsp:rsid wsp:val=&quot;00A42EA0&quot;/&gt;&lt;wsp:rsid wsp:val=&quot;00A43E22&quot;/&gt;&lt;wsp:rsid wsp:val=&quot;00A44A5E&quot;/&gt;&lt;wsp:rsid wsp:val=&quot;00A46B3B&quot;/&gt;&lt;wsp:rsid wsp:val=&quot;00A57161&quot;/&gt;&lt;wsp:rsid wsp:val=&quot;00A62FFB&quot;/&gt;&lt;wsp:rsid wsp:val=&quot;00A6461E&quot;/&gt;&lt;wsp:rsid wsp:val=&quot;00A64F5A&quot;/&gt;&lt;wsp:rsid wsp:val=&quot;00A66EAC&quot;/&gt;&lt;wsp:rsid wsp:val=&quot;00A700F3&quot;/&gt;&lt;wsp:rsid wsp:val=&quot;00A71F10&quot;/&gt;&lt;wsp:rsid wsp:val=&quot;00A748E3&quot;/&gt;&lt;wsp:rsid wsp:val=&quot;00A76E85&quot;/&gt;&lt;wsp:rsid wsp:val=&quot;00A779A1&quot;/&gt;&lt;wsp:rsid wsp:val=&quot;00A80593&quot;/&gt;&lt;wsp:rsid wsp:val=&quot;00A8156B&quot;/&gt;&lt;wsp:rsid wsp:val=&quot;00A821AC&quot;/&gt;&lt;wsp:rsid wsp:val=&quot;00A825A3&quot;/&gt;&lt;wsp:rsid wsp:val=&quot;00A83407&quot;/&gt;&lt;wsp:rsid wsp:val=&quot;00A83FE2&quot;/&gt;&lt;wsp:rsid wsp:val=&quot;00A845A7&quot;/&gt;&lt;wsp:rsid wsp:val=&quot;00A85193&quot;/&gt;&lt;wsp:rsid wsp:val=&quot;00A858AC&quot;/&gt;&lt;wsp:rsid wsp:val=&quot;00A868ED&quot;/&gt;&lt;wsp:rsid wsp:val=&quot;00A872DF&quot;/&gt;&lt;wsp:rsid wsp:val=&quot;00A92F00&quot;/&gt;&lt;wsp:rsid wsp:val=&quot;00A936A3&quot;/&gt;&lt;wsp:rsid wsp:val=&quot;00AA05AD&quot;/&gt;&lt;wsp:rsid wsp:val=&quot;00AA3D13&quot;/&gt;&lt;wsp:rsid wsp:val=&quot;00AA4ED5&quot;/&gt;&lt;wsp:rsid wsp:val=&quot;00AB28F0&quot;/&gt;&lt;wsp:rsid wsp:val=&quot;00AB4F91&quot;/&gt;&lt;wsp:rsid wsp:val=&quot;00AC1E3E&quot;/&gt;&lt;wsp:rsid wsp:val=&quot;00AC22B4&quot;/&gt;&lt;wsp:rsid wsp:val=&quot;00AC3B41&quot;/&gt;&lt;wsp:rsid wsp:val=&quot;00AC60EF&quot;/&gt;&lt;wsp:rsid wsp:val=&quot;00AD0646&quot;/&gt;&lt;wsp:rsid wsp:val=&quot;00AE413D&quot;/&gt;&lt;wsp:rsid wsp:val=&quot;00AF1730&quot;/&gt;&lt;wsp:rsid wsp:val=&quot;00AF3C34&quot;/&gt;&lt;wsp:rsid wsp:val=&quot;00AF3C7B&quot;/&gt;&lt;wsp:rsid wsp:val=&quot;00AF3EB0&quot;/&gt;&lt;wsp:rsid wsp:val=&quot;00AF3F43&quot;/&gt;&lt;wsp:rsid wsp:val=&quot;00AF4123&quot;/&gt;&lt;wsp:rsid wsp:val=&quot;00AF49CC&quot;/&gt;&lt;wsp:rsid wsp:val=&quot;00AF604E&quot;/&gt;&lt;wsp:rsid wsp:val=&quot;00B02ECA&quot;/&gt;&lt;wsp:rsid wsp:val=&quot;00B04D21&quot;/&gt;&lt;wsp:rsid wsp:val=&quot;00B0500F&quot;/&gt;&lt;wsp:rsid wsp:val=&quot;00B05FCD&quot;/&gt;&lt;wsp:rsid wsp:val=&quot;00B068AB&quot;/&gt;&lt;wsp:rsid wsp:val=&quot;00B06E78&quot;/&gt;&lt;wsp:rsid wsp:val=&quot;00B110F0&quot;/&gt;&lt;wsp:rsid wsp:val=&quot;00B11187&quot;/&gt;&lt;wsp:rsid wsp:val=&quot;00B1396B&quot;/&gt;&lt;wsp:rsid wsp:val=&quot;00B15452&quot;/&gt;&lt;wsp:rsid wsp:val=&quot;00B36D67&quot;/&gt;&lt;wsp:rsid wsp:val=&quot;00B41905&quot;/&gt;&lt;wsp:rsid wsp:val=&quot;00B42A02&quot;/&gt;&lt;wsp:rsid wsp:val=&quot;00B43AD7&quot;/&gt;&lt;wsp:rsid wsp:val=&quot;00B4429E&quot;/&gt;&lt;wsp:rsid wsp:val=&quot;00B459CE&quot;/&gt;&lt;wsp:rsid wsp:val=&quot;00B50E7E&quot;/&gt;&lt;wsp:rsid wsp:val=&quot;00B50EC1&quot;/&gt;&lt;wsp:rsid wsp:val=&quot;00B5532F&quot;/&gt;&lt;wsp:rsid wsp:val=&quot;00B55783&quot;/&gt;&lt;wsp:rsid wsp:val=&quot;00B55DAF&quot;/&gt;&lt;wsp:rsid wsp:val=&quot;00B56F8A&quot;/&gt;&lt;wsp:rsid wsp:val=&quot;00B57D29&quot;/&gt;&lt;wsp:rsid wsp:val=&quot;00B6579A&quot;/&gt;&lt;wsp:rsid wsp:val=&quot;00B66B49&quot;/&gt;&lt;wsp:rsid wsp:val=&quot;00B71208&quot;/&gt;&lt;wsp:rsid wsp:val=&quot;00B72B8F&quot;/&gt;&lt;wsp:rsid wsp:val=&quot;00B74356&quot;/&gt;&lt;wsp:rsid wsp:val=&quot;00B74FFD&quot;/&gt;&lt;wsp:rsid wsp:val=&quot;00B8100C&quot;/&gt;&lt;wsp:rsid wsp:val=&quot;00B82691&quot;/&gt;&lt;wsp:rsid wsp:val=&quot;00B82F6B&quot;/&gt;&lt;wsp:rsid wsp:val=&quot;00B83CAA&quot;/&gt;&lt;wsp:rsid wsp:val=&quot;00B84553&quot;/&gt;&lt;wsp:rsid wsp:val=&quot;00B851B2&quot;/&gt;&lt;wsp:rsid wsp:val=&quot;00B90CEF&quot;/&gt;&lt;wsp:rsid wsp:val=&quot;00B94D69&quot;/&gt;&lt;wsp:rsid wsp:val=&quot;00BA1D4F&quot;/&gt;&lt;wsp:rsid wsp:val=&quot;00BA651E&quot;/&gt;&lt;wsp:rsid wsp:val=&quot;00BA7213&quot;/&gt;&lt;wsp:rsid wsp:val=&quot;00BB1E66&quot;/&gt;&lt;wsp:rsid wsp:val=&quot;00BB238D&quot;/&gt;&lt;wsp:rsid wsp:val=&quot;00BB346A&quot;/&gt;&lt;wsp:rsid wsp:val=&quot;00BB4685&quot;/&gt;&lt;wsp:rsid wsp:val=&quot;00BB62D4&quot;/&gt;&lt;wsp:rsid wsp:val=&quot;00BB7353&quot;/&gt;&lt;wsp:rsid wsp:val=&quot;00BC083D&quot;/&gt;&lt;wsp:rsid wsp:val=&quot;00BC2D94&quot;/&gt;&lt;wsp:rsid wsp:val=&quot;00BC378C&quot;/&gt;&lt;wsp:rsid wsp:val=&quot;00BC43FE&quot;/&gt;&lt;wsp:rsid wsp:val=&quot;00BC589D&quot;/&gt;&lt;wsp:rsid wsp:val=&quot;00BC7DD8&quot;/&gt;&lt;wsp:rsid wsp:val=&quot;00BD68C2&quot;/&gt;&lt;wsp:rsid wsp:val=&quot;00BD78BB&quot;/&gt;&lt;wsp:rsid wsp:val=&quot;00BE16B4&quot;/&gt;&lt;wsp:rsid wsp:val=&quot;00BE3677&quot;/&gt;&lt;wsp:rsid wsp:val=&quot;00BE60D9&quot;/&gt;&lt;wsp:rsid wsp:val=&quot;00BF133E&quot;/&gt;&lt;wsp:rsid wsp:val=&quot;00BF13F4&quot;/&gt;&lt;wsp:rsid wsp:val=&quot;00BF3D11&quot;/&gt;&lt;wsp:rsid wsp:val=&quot;00BF3EFB&quot;/&gt;&lt;wsp:rsid wsp:val=&quot;00BF74AB&quot;/&gt;&lt;wsp:rsid wsp:val=&quot;00C00384&quot;/&gt;&lt;wsp:rsid wsp:val=&quot;00C03347&quot;/&gt;&lt;wsp:rsid wsp:val=&quot;00C1047B&quot;/&gt;&lt;wsp:rsid wsp:val=&quot;00C20BC4&quot;/&gt;&lt;wsp:rsid wsp:val=&quot;00C220D6&quot;/&gt;&lt;wsp:rsid wsp:val=&quot;00C23C20&quot;/&gt;&lt;wsp:rsid wsp:val=&quot;00C331DE&quot;/&gt;&lt;wsp:rsid wsp:val=&quot;00C356CF&quot;/&gt;&lt;wsp:rsid wsp:val=&quot;00C40A36&quot;/&gt;&lt;wsp:rsid wsp:val=&quot;00C425C6&quot;/&gt;&lt;wsp:rsid wsp:val=&quot;00C42862&quot;/&gt;&lt;wsp:rsid wsp:val=&quot;00C42A98&quot;/&gt;&lt;wsp:rsid wsp:val=&quot;00C45501&quot;/&gt;&lt;wsp:rsid wsp:val=&quot;00C460D6&quot;/&gt;&lt;wsp:rsid wsp:val=&quot;00C47463&quot;/&gt;&lt;wsp:rsid wsp:val=&quot;00C529BA&quot;/&gt;&lt;wsp:rsid wsp:val=&quot;00C54986&quot;/&gt;&lt;wsp:rsid wsp:val=&quot;00C56F15&quot;/&gt;&lt;wsp:rsid wsp:val=&quot;00C60E12&quot;/&gt;&lt;wsp:rsid wsp:val=&quot;00C6237A&quot;/&gt;&lt;wsp:rsid wsp:val=&quot;00C71B99&quot;/&gt;&lt;wsp:rsid wsp:val=&quot;00C72CB8&quot;/&gt;&lt;wsp:rsid wsp:val=&quot;00C730AC&quot;/&gt;&lt;wsp:rsid wsp:val=&quot;00C8006D&quot;/&gt;&lt;wsp:rsid wsp:val=&quot;00C81A63&quot;/&gt;&lt;wsp:rsid wsp:val=&quot;00C83435&quot;/&gt;&lt;wsp:rsid wsp:val=&quot;00C84BB2&quot;/&gt;&lt;wsp:rsid wsp:val=&quot;00C94AB1&quot;/&gt;&lt;wsp:rsid wsp:val=&quot;00C97998&quot;/&gt;&lt;wsp:rsid wsp:val=&quot;00CA4F12&quot;/&gt;&lt;wsp:rsid wsp:val=&quot;00CB2C4F&quot;/&gt;&lt;wsp:rsid wsp:val=&quot;00CB4714&quot;/&gt;&lt;wsp:rsid wsp:val=&quot;00CB695F&quot;/&gt;&lt;wsp:rsid wsp:val=&quot;00CC1459&quot;/&gt;&lt;wsp:rsid wsp:val=&quot;00CC2555&quot;/&gt;&lt;wsp:rsid wsp:val=&quot;00CC3529&quot;/&gt;&lt;wsp:rsid wsp:val=&quot;00CC4849&quot;/&gt;&lt;wsp:rsid wsp:val=&quot;00CC4B10&quot;/&gt;&lt;wsp:rsid wsp:val=&quot;00CC5816&quot;/&gt;&lt;wsp:rsid wsp:val=&quot;00CC7355&quot;/&gt;&lt;wsp:rsid wsp:val=&quot;00CD2B96&quot;/&gt;&lt;wsp:rsid wsp:val=&quot;00CD6BE6&quot;/&gt;&lt;wsp:rsid wsp:val=&quot;00CE0044&quot;/&gt;&lt;wsp:rsid wsp:val=&quot;00CE1987&quot;/&gt;&lt;wsp:rsid wsp:val=&quot;00CE1F95&quot;/&gt;&lt;wsp:rsid wsp:val=&quot;00CE4EBA&quot;/&gt;&lt;wsp:rsid wsp:val=&quot;00CE6ABA&quot;/&gt;&lt;wsp:rsid wsp:val=&quot;00CF112D&quot;/&gt;&lt;wsp:rsid wsp:val=&quot;00CF1A1D&quot;/&gt;&lt;wsp:rsid wsp:val=&quot;00CF31B5&quot;/&gt;&lt;wsp:rsid wsp:val=&quot;00CF37C2&quot;/&gt;&lt;wsp:rsid wsp:val=&quot;00CF5C00&quot;/&gt;&lt;wsp:rsid wsp:val=&quot;00CF6553&quot;/&gt;&lt;wsp:rsid wsp:val=&quot;00D0169B&quot;/&gt;&lt;wsp:rsid wsp:val=&quot;00D0293C&quot;/&gt;&lt;wsp:rsid wsp:val=&quot;00D06100&quot;/&gt;&lt;wsp:rsid wsp:val=&quot;00D0743F&quot;/&gt;&lt;wsp:rsid wsp:val=&quot;00D1458C&quot;/&gt;&lt;wsp:rsid wsp:val=&quot;00D213AA&quot;/&gt;&lt;wsp:rsid wsp:val=&quot;00D215D5&quot;/&gt;&lt;wsp:rsid wsp:val=&quot;00D25CCD&quot;/&gt;&lt;wsp:rsid wsp:val=&quot;00D3054B&quot;/&gt;&lt;wsp:rsid wsp:val=&quot;00D3504D&quot;/&gt;&lt;wsp:rsid wsp:val=&quot;00D42797&quot;/&gt;&lt;wsp:rsid wsp:val=&quot;00D511B9&quot;/&gt;&lt;wsp:rsid wsp:val=&quot;00D5139B&quot;/&gt;&lt;wsp:rsid wsp:val=&quot;00D5315C&quot;/&gt;&lt;wsp:rsid wsp:val=&quot;00D5466E&quot;/&gt;&lt;wsp:rsid wsp:val=&quot;00D572D5&quot;/&gt;&lt;wsp:rsid wsp:val=&quot;00D572D8&quot;/&gt;&lt;wsp:rsid wsp:val=&quot;00D6258C&quot;/&gt;&lt;wsp:rsid wsp:val=&quot;00D63945&quot;/&gt;&lt;wsp:rsid wsp:val=&quot;00D73D02&quot;/&gt;&lt;wsp:rsid wsp:val=&quot;00D73E93&quot;/&gt;&lt;wsp:rsid wsp:val=&quot;00D80390&quot;/&gt;&lt;wsp:rsid wsp:val=&quot;00D8098C&quot;/&gt;&lt;wsp:rsid wsp:val=&quot;00D837B8&quot;/&gt;&lt;wsp:rsid wsp:val=&quot;00D85138&quot;/&gt;&lt;wsp:rsid wsp:val=&quot;00D854E6&quot;/&gt;&lt;wsp:rsid wsp:val=&quot;00D85967&quot;/&gt;&lt;wsp:rsid wsp:val=&quot;00D86F01&quot;/&gt;&lt;wsp:rsid wsp:val=&quot;00D902A0&quot;/&gt;&lt;wsp:rsid wsp:val=&quot;00D92E2E&quot;/&gt;&lt;wsp:rsid wsp:val=&quot;00D939E1&quot;/&gt;&lt;wsp:rsid wsp:val=&quot;00D93C84&quot;/&gt;&lt;wsp:rsid wsp:val=&quot;00DA09EE&quot;/&gt;&lt;wsp:rsid wsp:val=&quot;00DA16DD&quot;/&gt;&lt;wsp:rsid wsp:val=&quot;00DA401B&quot;/&gt;&lt;wsp:rsid wsp:val=&quot;00DA4306&quot;/&gt;&lt;wsp:rsid wsp:val=&quot;00DA4471&quot;/&gt;&lt;wsp:rsid wsp:val=&quot;00DA5FDF&quot;/&gt;&lt;wsp:rsid wsp:val=&quot;00DB0B3D&quot;/&gt;&lt;wsp:rsid wsp:val=&quot;00DB13E4&quot;/&gt;&lt;wsp:rsid wsp:val=&quot;00DB1886&quot;/&gt;&lt;wsp:rsid wsp:val=&quot;00DB285B&quot;/&gt;&lt;wsp:rsid wsp:val=&quot;00DB6FED&quot;/&gt;&lt;wsp:rsid wsp:val=&quot;00DC3128&quot;/&gt;&lt;wsp:rsid wsp:val=&quot;00DC4765&quot;/&gt;&lt;wsp:rsid wsp:val=&quot;00DC7011&quot;/&gt;&lt;wsp:rsid wsp:val=&quot;00DD2FBA&quot;/&gt;&lt;wsp:rsid wsp:val=&quot;00DD5D2A&quot;/&gt;&lt;wsp:rsid wsp:val=&quot;00DD645B&quot;/&gt;&lt;wsp:rsid wsp:val=&quot;00DD7539&quot;/&gt;&lt;wsp:rsid wsp:val=&quot;00DE053C&quot;/&gt;&lt;wsp:rsid wsp:val=&quot;00DE2201&quot;/&gt;&lt;wsp:rsid wsp:val=&quot;00DE5B78&quot;/&gt;&lt;wsp:rsid wsp:val=&quot;00DE734E&quot;/&gt;&lt;wsp:rsid wsp:val=&quot;00DE76E9&quot;/&gt;&lt;wsp:rsid wsp:val=&quot;00DF0003&quot;/&gt;&lt;wsp:rsid wsp:val=&quot;00DF282A&quot;/&gt;&lt;wsp:rsid wsp:val=&quot;00DF45B2&quot;/&gt;&lt;wsp:rsid wsp:val=&quot;00DF5F34&quot;/&gt;&lt;wsp:rsid wsp:val=&quot;00DF6D6A&quot;/&gt;&lt;wsp:rsid wsp:val=&quot;00E0163C&quot;/&gt;&lt;wsp:rsid wsp:val=&quot;00E05713&quot;/&gt;&lt;wsp:rsid wsp:val=&quot;00E058E3&quot;/&gt;&lt;wsp:rsid wsp:val=&quot;00E06B92&quot;/&gt;&lt;wsp:rsid wsp:val=&quot;00E133B0&quot;/&gt;&lt;wsp:rsid wsp:val=&quot;00E1752F&quot;/&gt;&lt;wsp:rsid wsp:val=&quot;00E206FC&quot;/&gt;&lt;wsp:rsid wsp:val=&quot;00E212DC&quot;/&gt;&lt;wsp:rsid wsp:val=&quot;00E2144E&quot;/&gt;&lt;wsp:rsid wsp:val=&quot;00E23132&quot;/&gt;&lt;wsp:rsid wsp:val=&quot;00E24101&quot;/&gt;&lt;wsp:rsid wsp:val=&quot;00E24F78&quot;/&gt;&lt;wsp:rsid wsp:val=&quot;00E26E3C&quot;/&gt;&lt;wsp:rsid wsp:val=&quot;00E27269&quot;/&gt;&lt;wsp:rsid wsp:val=&quot;00E3431A&quot;/&gt;&lt;wsp:rsid wsp:val=&quot;00E352F2&quot;/&gt;&lt;wsp:rsid wsp:val=&quot;00E44D62&quot;/&gt;&lt;wsp:rsid wsp:val=&quot;00E53ABD&quot;/&gt;&lt;wsp:rsid wsp:val=&quot;00E53CAC&quot;/&gt;&lt;wsp:rsid wsp:val=&quot;00E552AF&quot;/&gt;&lt;wsp:rsid wsp:val=&quot;00E56B55&quot;/&gt;&lt;wsp:rsid wsp:val=&quot;00E56C8E&quot;/&gt;&lt;wsp:rsid wsp:val=&quot;00E62CF3&quot;/&gt;&lt;wsp:rsid wsp:val=&quot;00E6308F&quot;/&gt;&lt;wsp:rsid wsp:val=&quot;00E6547E&quot;/&gt;&lt;wsp:rsid wsp:val=&quot;00E65F77&quot;/&gt;&lt;wsp:rsid wsp:val=&quot;00E72195&quot;/&gt;&lt;wsp:rsid wsp:val=&quot;00E745BE&quot;/&gt;&lt;wsp:rsid wsp:val=&quot;00E749E5&quot;/&gt;&lt;wsp:rsid wsp:val=&quot;00E759E7&quot;/&gt;&lt;wsp:rsid wsp:val=&quot;00E800C9&quot;/&gt;&lt;wsp:rsid wsp:val=&quot;00E835D4&quot;/&gt;&lt;wsp:rsid wsp:val=&quot;00E86E4B&quot;/&gt;&lt;wsp:rsid wsp:val=&quot;00E86ECE&quot;/&gt;&lt;wsp:rsid wsp:val=&quot;00E87F15&quot;/&gt;&lt;wsp:rsid wsp:val=&quot;00E90343&quot;/&gt;&lt;wsp:rsid wsp:val=&quot;00E92ACB&quot;/&gt;&lt;wsp:rsid wsp:val=&quot;00E93801&quot;/&gt;&lt;wsp:rsid wsp:val=&quot;00E93BB5&quot;/&gt;&lt;wsp:rsid wsp:val=&quot;00E94466&quot;/&gt;&lt;wsp:rsid wsp:val=&quot;00E94665&quot;/&gt;&lt;wsp:rsid wsp:val=&quot;00E961B3&quot;/&gt;&lt;wsp:rsid wsp:val=&quot;00EA5D91&quot;/&gt;&lt;wsp:rsid wsp:val=&quot;00EA7398&quot;/&gt;&lt;wsp:rsid wsp:val=&quot;00EB09F9&quot;/&gt;&lt;wsp:rsid wsp:val=&quot;00EB1018&quot;/&gt;&lt;wsp:rsid wsp:val=&quot;00EB3A7C&quot;/&gt;&lt;wsp:rsid wsp:val=&quot;00EB486E&quot;/&gt;&lt;wsp:rsid wsp:val=&quot;00EB528B&quot;/&gt;&lt;wsp:rsid wsp:val=&quot;00EB58A3&quot;/&gt;&lt;wsp:rsid wsp:val=&quot;00EB5954&quot;/&gt;&lt;wsp:rsid wsp:val=&quot;00EB62B2&quot;/&gt;&lt;wsp:rsid wsp:val=&quot;00EC239A&quot;/&gt;&lt;wsp:rsid wsp:val=&quot;00EC6429&quot;/&gt;&lt;wsp:rsid wsp:val=&quot;00EC6604&quot;/&gt;&lt;wsp:rsid wsp:val=&quot;00EC7B68&quot;/&gt;&lt;wsp:rsid wsp:val=&quot;00ED04CC&quot;/&gt;&lt;wsp:rsid wsp:val=&quot;00ED0E92&quot;/&gt;&lt;wsp:rsid wsp:val=&quot;00ED37DF&quot;/&gt;&lt;wsp:rsid wsp:val=&quot;00ED4ACF&quot;/&gt;&lt;wsp:rsid wsp:val=&quot;00ED6F04&quot;/&gt;&lt;wsp:rsid wsp:val=&quot;00EE1CE2&quot;/&gt;&lt;wsp:rsid wsp:val=&quot;00EE2598&quot;/&gt;&lt;wsp:rsid wsp:val=&quot;00EF161F&quot;/&gt;&lt;wsp:rsid wsp:val=&quot;00EF3988&quot;/&gt;&lt;wsp:rsid wsp:val=&quot;00EF7AC3&quot;/&gt;&lt;wsp:rsid wsp:val=&quot;00F00AD1&quot;/&gt;&lt;wsp:rsid wsp:val=&quot;00F01323&quot;/&gt;&lt;wsp:rsid wsp:val=&quot;00F01DCF&quot;/&gt;&lt;wsp:rsid wsp:val=&quot;00F0564E&quot;/&gt;&lt;wsp:rsid wsp:val=&quot;00F057BA&quot;/&gt;&lt;wsp:rsid wsp:val=&quot;00F0648B&quot;/&gt;&lt;wsp:rsid wsp:val=&quot;00F1023F&quot;/&gt;&lt;wsp:rsid wsp:val=&quot;00F11302&quot;/&gt;&lt;wsp:rsid wsp:val=&quot;00F1492F&quot;/&gt;&lt;wsp:rsid wsp:val=&quot;00F14D5A&quot;/&gt;&lt;wsp:rsid wsp:val=&quot;00F20428&quot;/&gt;&lt;wsp:rsid wsp:val=&quot;00F204BA&quot;/&gt;&lt;wsp:rsid wsp:val=&quot;00F211D3&quot;/&gt;&lt;wsp:rsid wsp:val=&quot;00F21D67&quot;/&gt;&lt;wsp:rsid wsp:val=&quot;00F22A06&quot;/&gt;&lt;wsp:rsid wsp:val=&quot;00F22B5E&quot;/&gt;&lt;wsp:rsid wsp:val=&quot;00F24B5E&quot;/&gt;&lt;wsp:rsid wsp:val=&quot;00F255EF&quot;/&gt;&lt;wsp:rsid wsp:val=&quot;00F26159&quot;/&gt;&lt;wsp:rsid wsp:val=&quot;00F275D1&quot;/&gt;&lt;wsp:rsid wsp:val=&quot;00F306E8&quot;/&gt;&lt;wsp:rsid wsp:val=&quot;00F330E1&quot;/&gt;&lt;wsp:rsid wsp:val=&quot;00F34CC8&quot;/&gt;&lt;wsp:rsid wsp:val=&quot;00F37119&quot;/&gt;&lt;wsp:rsid wsp:val=&quot;00F425AA&quot;/&gt;&lt;wsp:rsid wsp:val=&quot;00F43AEF&quot;/&gt;&lt;wsp:rsid wsp:val=&quot;00F43E19&quot;/&gt;&lt;wsp:rsid wsp:val=&quot;00F44A58&quot;/&gt;&lt;wsp:rsid wsp:val=&quot;00F452B1&quot;/&gt;&lt;wsp:rsid wsp:val=&quot;00F527F0&quot;/&gt;&lt;wsp:rsid wsp:val=&quot;00F5391A&quot;/&gt;&lt;wsp:rsid wsp:val=&quot;00F5481B&quot;/&gt;&lt;wsp:rsid wsp:val=&quot;00F55EA0&quot;/&gt;&lt;wsp:rsid wsp:val=&quot;00F57F9B&quot;/&gt;&lt;wsp:rsid wsp:val=&quot;00F6066D&quot;/&gt;&lt;wsp:rsid wsp:val=&quot;00F651B4&quot;/&gt;&lt;wsp:rsid wsp:val=&quot;00F67C43&quot;/&gt;&lt;wsp:rsid wsp:val=&quot;00F7196E&quot;/&gt;&lt;wsp:rsid wsp:val=&quot;00F74376&quot;/&gt;&lt;wsp:rsid wsp:val=&quot;00F774ED&quot;/&gt;&lt;wsp:rsid wsp:val=&quot;00F83D1B&quot;/&gt;&lt;wsp:rsid wsp:val=&quot;00F852B1&quot;/&gt;&lt;wsp:rsid wsp:val=&quot;00F91DEB&quot;/&gt;&lt;wsp:rsid wsp:val=&quot;00F9393C&quot;/&gt;&lt;wsp:rsid wsp:val=&quot;00F94559&quot;/&gt;&lt;wsp:rsid wsp:val=&quot;00F95033&quot;/&gt;&lt;wsp:rsid wsp:val=&quot;00F96289&quot;/&gt;&lt;wsp:rsid wsp:val=&quot;00F97EBC&quot;/&gt;&lt;wsp:rsid wsp:val=&quot;00FA498E&quot;/&gt;&lt;wsp:rsid wsp:val=&quot;00FA5C4C&quot;/&gt;&lt;wsp:rsid wsp:val=&quot;00FA7295&quot;/&gt;&lt;wsp:rsid wsp:val=&quot;00FB1224&quot;/&gt;&lt;wsp:rsid wsp:val=&quot;00FB6EC6&quot;/&gt;&lt;wsp:rsid wsp:val=&quot;00FC2D30&quot;/&gt;&lt;wsp:rsid wsp:val=&quot;00FC430C&quot;/&gt;&lt;wsp:rsid wsp:val=&quot;00FC4449&quot;/&gt;&lt;wsp:rsid wsp:val=&quot;00FC5D05&quot;/&gt;&lt;wsp:rsid wsp:val=&quot;00FC6F4B&quot;/&gt;&lt;wsp:rsid wsp:val=&quot;00FD1590&quot;/&gt;&lt;wsp:rsid wsp:val=&quot;00FD377A&quot;/&gt;&lt;wsp:rsid wsp:val=&quot;00FD4D70&quot;/&gt;&lt;wsp:rsid wsp:val=&quot;00FD5A71&quot;/&gt;&lt;wsp:rsid wsp:val=&quot;00FD5F4A&quot;/&gt;&lt;wsp:rsid wsp:val=&quot;00FE102E&quot;/&gt;&lt;wsp:rsid wsp:val=&quot;00FE2B97&quot;/&gt;&lt;wsp:rsid wsp:val=&quot;00FE4102&quot;/&gt;&lt;wsp:rsid wsp:val=&quot;00FE475C&quot;/&gt;&lt;wsp:rsid wsp:val=&quot;00FE4D89&quot;/&gt;&lt;wsp:rsid wsp:val=&quot;00FE79E0&quot;/&gt;&lt;wsp:rsid wsp:val=&quot;00FF1F4E&quot;/&gt;&lt;wsp:rsid wsp:val=&quot;00FF2006&quot;/&gt;&lt;wsp:rsid wsp:val=&quot;00FF4CEE&quot;/&gt;&lt;/wsp:rsids&gt;&lt;/w:docPr&gt;&lt;w:body&gt;&lt;w:p wsp:rsidR=&quot;00000000&quot; wsp:rsidRDefault=&quot;00206502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i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7" o:title="" chromakey="white"/>
          </v:shape>
        </w:pict>
      </w:r>
      <w:r w:rsidRPr="00232ECB">
        <w:fldChar w:fldCharType="end"/>
      </w:r>
      <w:r w:rsidRPr="00AF49CC">
        <w:t xml:space="preserve"> – интервал переходного процесса;</w:t>
      </w:r>
    </w:p>
    <w:p w:rsidR="00611459" w:rsidRPr="00AF49CC" w:rsidRDefault="00611459" w:rsidP="002B2A11">
      <w:pPr>
        <w:ind w:left="284" w:firstLine="0"/>
        <w:rPr>
          <w:lang w:val="en-US"/>
        </w:rPr>
      </w:pPr>
      <w:r w:rsidRPr="00232ECB">
        <w:pict>
          <v:shape id="_x0000_i1044" type="#_x0000_t75" style="width:95.4pt;height:11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69&quot;/&gt;&lt;w:doNotEmbedSystemFonts/&gt;&lt;w:defaultTabStop w:val=&quot;708&quot;/&gt;&lt;w:autoHyphenation/&gt;&lt;w:hyphenationZone w:val=&quot;357&quot;/&gt;&lt;w:doNotHyphenateCaps/&gt;&lt;w:drawingGridHorizontalSpacing w:val=&quot;140&quot;/&gt;&lt;w:drawingGridVerticalSpacing w:val=&quot;381&quot;/&gt;&lt;w:displayHorizontalDrawingGridEvery w:val=&quot;2&quot;/&gt;&lt;w:punctuationKerning/&gt;&lt;w:characterSpacingControl w:val=&quot;DontCompress&quot;/&gt;&lt;w:optimizeForBrowser/&gt;&lt;w:allowPNG/&gt;&lt;w:doNotSaveWebPagesAsSingleFil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12F04&quot;/&gt;&lt;wsp:rsid wsp:val=&quot;00000DC8&quot;/&gt;&lt;wsp:rsid wsp:val=&quot;00012B88&quot;/&gt;&lt;wsp:rsid wsp:val=&quot;0001427E&quot;/&gt;&lt;wsp:rsid wsp:val=&quot;00015252&quot;/&gt;&lt;wsp:rsid wsp:val=&quot;000155E9&quot;/&gt;&lt;wsp:rsid wsp:val=&quot;00015E30&quot;/&gt;&lt;wsp:rsid wsp:val=&quot;00022AB5&quot;/&gt;&lt;wsp:rsid wsp:val=&quot;000256B4&quot;/&gt;&lt;wsp:rsid wsp:val=&quot;00025EA1&quot;/&gt;&lt;wsp:rsid wsp:val=&quot;00027082&quot;/&gt;&lt;wsp:rsid wsp:val=&quot;00027691&quot;/&gt;&lt;wsp:rsid wsp:val=&quot;00036A2C&quot;/&gt;&lt;wsp:rsid wsp:val=&quot;00042390&quot;/&gt;&lt;wsp:rsid wsp:val=&quot;00042E84&quot;/&gt;&lt;wsp:rsid wsp:val=&quot;00043FE4&quot;/&gt;&lt;wsp:rsid wsp:val=&quot;000611FE&quot;/&gt;&lt;wsp:rsid wsp:val=&quot;00062582&quot;/&gt;&lt;wsp:rsid wsp:val=&quot;00062A36&quot;/&gt;&lt;wsp:rsid wsp:val=&quot;00065241&quot;/&gt;&lt;wsp:rsid wsp:val=&quot;0006644D&quot;/&gt;&lt;wsp:rsid wsp:val=&quot;0006702A&quot;/&gt;&lt;wsp:rsid wsp:val=&quot;000675EB&quot;/&gt;&lt;wsp:rsid wsp:val=&quot;00087B2D&quot;/&gt;&lt;wsp:rsid wsp:val=&quot;000907B6&quot;/&gt;&lt;wsp:rsid wsp:val=&quot;00091354&quot;/&gt;&lt;wsp:rsid wsp:val=&quot;000A12F2&quot;/&gt;&lt;wsp:rsid wsp:val=&quot;000A25DB&quot;/&gt;&lt;wsp:rsid wsp:val=&quot;000A460E&quot;/&gt;&lt;wsp:rsid wsp:val=&quot;000A51EB&quot;/&gt;&lt;wsp:rsid wsp:val=&quot;000A71C2&quot;/&gt;&lt;wsp:rsid wsp:val=&quot;000A7E67&quot;/&gt;&lt;wsp:rsid wsp:val=&quot;000B00A6&quot;/&gt;&lt;wsp:rsid wsp:val=&quot;000B1930&quot;/&gt;&lt;wsp:rsid wsp:val=&quot;000B25DD&quot;/&gt;&lt;wsp:rsid wsp:val=&quot;000B2D25&quot;/&gt;&lt;wsp:rsid wsp:val=&quot;000B3A07&quot;/&gt;&lt;wsp:rsid wsp:val=&quot;000C1BE1&quot;/&gt;&lt;wsp:rsid wsp:val=&quot;000C35F6&quot;/&gt;&lt;wsp:rsid wsp:val=&quot;000C5152&quot;/&gt;&lt;wsp:rsid wsp:val=&quot;000D1B58&quot;/&gt;&lt;wsp:rsid wsp:val=&quot;000D5650&quot;/&gt;&lt;wsp:rsid wsp:val=&quot;000D7AB9&quot;/&gt;&lt;wsp:rsid wsp:val=&quot;000E198A&quot;/&gt;&lt;wsp:rsid wsp:val=&quot;000E2F97&quot;/&gt;&lt;wsp:rsid wsp:val=&quot;000E3F01&quot;/&gt;&lt;wsp:rsid wsp:val=&quot;000E4D61&quot;/&gt;&lt;wsp:rsid wsp:val=&quot;000E52CD&quot;/&gt;&lt;wsp:rsid wsp:val=&quot;000E66AA&quot;/&gt;&lt;wsp:rsid wsp:val=&quot;000F1665&quot;/&gt;&lt;wsp:rsid wsp:val=&quot;000F4D3A&quot;/&gt;&lt;wsp:rsid wsp:val=&quot;000F50B4&quot;/&gt;&lt;wsp:rsid wsp:val=&quot;000F70AC&quot;/&gt;&lt;wsp:rsid wsp:val=&quot;001018AE&quot;/&gt;&lt;wsp:rsid wsp:val=&quot;001024DC&quot;/&gt;&lt;wsp:rsid wsp:val=&quot;00102CCB&quot;/&gt;&lt;wsp:rsid wsp:val=&quot;001056BE&quot;/&gt;&lt;wsp:rsid wsp:val=&quot;00110D34&quot;/&gt;&lt;wsp:rsid wsp:val=&quot;00130DFF&quot;/&gt;&lt;wsp:rsid wsp:val=&quot;00132126&quot;/&gt;&lt;wsp:rsid wsp:val=&quot;001346A0&quot;/&gt;&lt;wsp:rsid wsp:val=&quot;001366CF&quot;/&gt;&lt;wsp:rsid wsp:val=&quot;00137164&quot;/&gt;&lt;wsp:rsid wsp:val=&quot;00137B68&quot;/&gt;&lt;wsp:rsid wsp:val=&quot;00137FC8&quot;/&gt;&lt;wsp:rsid wsp:val=&quot;0014268D&quot;/&gt;&lt;wsp:rsid wsp:val=&quot;00146764&quot;/&gt;&lt;wsp:rsid wsp:val=&quot;00146F62&quot;/&gt;&lt;wsp:rsid wsp:val=&quot;001505E1&quot;/&gt;&lt;wsp:rsid wsp:val=&quot;00150A3C&quot;/&gt;&lt;wsp:rsid wsp:val=&quot;00150A53&quot;/&gt;&lt;wsp:rsid wsp:val=&quot;00151F4A&quot;/&gt;&lt;wsp:rsid wsp:val=&quot;001632B0&quot;/&gt;&lt;wsp:rsid wsp:val=&quot;001654F0&quot;/&gt;&lt;wsp:rsid wsp:val=&quot;00166743&quot;/&gt;&lt;wsp:rsid wsp:val=&quot;00171F73&quot;/&gt;&lt;wsp:rsid wsp:val=&quot;00174F60&quot;/&gt;&lt;wsp:rsid wsp:val=&quot;001800F0&quot;/&gt;&lt;wsp:rsid wsp:val=&quot;001852B3&quot;/&gt;&lt;wsp:rsid wsp:val=&quot;001864B6&quot;/&gt;&lt;wsp:rsid wsp:val=&quot;001930CB&quot;/&gt;&lt;wsp:rsid wsp:val=&quot;001A0EC0&quot;/&gt;&lt;wsp:rsid wsp:val=&quot;001A207B&quot;/&gt;&lt;wsp:rsid wsp:val=&quot;001A535A&quot;/&gt;&lt;wsp:rsid wsp:val=&quot;001B2A26&quot;/&gt;&lt;wsp:rsid wsp:val=&quot;001B59BF&quot;/&gt;&lt;wsp:rsid wsp:val=&quot;001C1E84&quot;/&gt;&lt;wsp:rsid wsp:val=&quot;001C520D&quot;/&gt;&lt;wsp:rsid wsp:val=&quot;001C5731&quot;/&gt;&lt;wsp:rsid wsp:val=&quot;001D28EA&quot;/&gt;&lt;wsp:rsid wsp:val=&quot;001D5300&quot;/&gt;&lt;wsp:rsid wsp:val=&quot;001E18B9&quot;/&gt;&lt;wsp:rsid wsp:val=&quot;001E1F66&quot;/&gt;&lt;wsp:rsid wsp:val=&quot;001E6525&quot;/&gt;&lt;wsp:rsid wsp:val=&quot;001E7283&quot;/&gt;&lt;wsp:rsid wsp:val=&quot;001E73BA&quot;/&gt;&lt;wsp:rsid wsp:val=&quot;001E7492&quot;/&gt;&lt;wsp:rsid wsp:val=&quot;001F06A3&quot;/&gt;&lt;wsp:rsid wsp:val=&quot;001F16E3&quot;/&gt;&lt;wsp:rsid wsp:val=&quot;001F42F0&quot;/&gt;&lt;wsp:rsid wsp:val=&quot;001F566A&quot;/&gt;&lt;wsp:rsid wsp:val=&quot;001F7425&quot;/&gt;&lt;wsp:rsid wsp:val=&quot;001F77D0&quot;/&gt;&lt;wsp:rsid wsp:val=&quot;0020042E&quot;/&gt;&lt;wsp:rsid wsp:val=&quot;00200527&quot;/&gt;&lt;wsp:rsid wsp:val=&quot;00202A19&quot;/&gt;&lt;wsp:rsid wsp:val=&quot;00204D50&quot;/&gt;&lt;wsp:rsid wsp:val=&quot;00204DE9&quot;/&gt;&lt;wsp:rsid wsp:val=&quot;002052D5&quot;/&gt;&lt;wsp:rsid wsp:val=&quot;002101D9&quot;/&gt;&lt;wsp:rsid wsp:val=&quot;00210E90&quot;/&gt;&lt;wsp:rsid wsp:val=&quot;002111DA&quot;/&gt;&lt;wsp:rsid wsp:val=&quot;00211533&quot;/&gt;&lt;wsp:rsid wsp:val=&quot;00212F04&quot;/&gt;&lt;wsp:rsid wsp:val=&quot;0021397F&quot;/&gt;&lt;wsp:rsid wsp:val=&quot;002174DC&quot;/&gt;&lt;wsp:rsid wsp:val=&quot;002256F9&quot;/&gt;&lt;wsp:rsid wsp:val=&quot;00225757&quot;/&gt;&lt;wsp:rsid wsp:val=&quot;00225891&quot;/&gt;&lt;wsp:rsid wsp:val=&quot;00227272&quot;/&gt;&lt;wsp:rsid wsp:val=&quot;00230031&quot;/&gt;&lt;wsp:rsid wsp:val=&quot;00231A08&quot;/&gt;&lt;wsp:rsid wsp:val=&quot;00232BF3&quot;/&gt;&lt;wsp:rsid wsp:val=&quot;00232ECB&quot;/&gt;&lt;wsp:rsid wsp:val=&quot;00234D66&quot;/&gt;&lt;wsp:rsid wsp:val=&quot;00240F05&quot;/&gt;&lt;wsp:rsid wsp:val=&quot;00242F0B&quot;/&gt;&lt;wsp:rsid wsp:val=&quot;00244855&quot;/&gt;&lt;wsp:rsid wsp:val=&quot;00244BA0&quot;/&gt;&lt;wsp:rsid wsp:val=&quot;00246149&quot;/&gt;&lt;wsp:rsid wsp:val=&quot;002472B5&quot;/&gt;&lt;wsp:rsid wsp:val=&quot;00250440&quot;/&gt;&lt;wsp:rsid wsp:val=&quot;002504F8&quot;/&gt;&lt;wsp:rsid wsp:val=&quot;002600C8&quot;/&gt;&lt;wsp:rsid wsp:val=&quot;00260B3D&quot;/&gt;&lt;wsp:rsid wsp:val=&quot;002632A4&quot;/&gt;&lt;wsp:rsid wsp:val=&quot;00271A81&quot;/&gt;&lt;wsp:rsid wsp:val=&quot;00273B17&quot;/&gt;&lt;wsp:rsid wsp:val=&quot;0027698E&quot;/&gt;&lt;wsp:rsid wsp:val=&quot;002779D1&quot;/&gt;&lt;wsp:rsid wsp:val=&quot;00281B18&quot;/&gt;&lt;wsp:rsid wsp:val=&quot;002824F5&quot;/&gt;&lt;wsp:rsid wsp:val=&quot;00284725&quot;/&gt;&lt;wsp:rsid wsp:val=&quot;00290D00&quot;/&gt;&lt;wsp:rsid wsp:val=&quot;00291EE8&quot;/&gt;&lt;wsp:rsid wsp:val=&quot;00292FEE&quot;/&gt;&lt;wsp:rsid wsp:val=&quot;00294426&quot;/&gt;&lt;wsp:rsid wsp:val=&quot;002A0544&quot;/&gt;&lt;wsp:rsid wsp:val=&quot;002A06FF&quot;/&gt;&lt;wsp:rsid wsp:val=&quot;002A077C&quot;/&gt;&lt;wsp:rsid wsp:val=&quot;002A1247&quot;/&gt;&lt;wsp:rsid wsp:val=&quot;002A3F2A&quot;/&gt;&lt;wsp:rsid wsp:val=&quot;002A477C&quot;/&gt;&lt;wsp:rsid wsp:val=&quot;002A66A7&quot;/&gt;&lt;wsp:rsid wsp:val=&quot;002A686D&quot;/&gt;&lt;wsp:rsid wsp:val=&quot;002B04A0&quot;/&gt;&lt;wsp:rsid wsp:val=&quot;002B2856&quot;/&gt;&lt;wsp:rsid wsp:val=&quot;002B2A11&quot;/&gt;&lt;wsp:rsid wsp:val=&quot;002B2A18&quot;/&gt;&lt;wsp:rsid wsp:val=&quot;002C4945&quot;/&gt;&lt;wsp:rsid wsp:val=&quot;002C5850&quot;/&gt;&lt;wsp:rsid wsp:val=&quot;002C6ED6&quot;/&gt;&lt;wsp:rsid wsp:val=&quot;002C7254&quot;/&gt;&lt;wsp:rsid wsp:val=&quot;002D5084&quot;/&gt;&lt;wsp:rsid wsp:val=&quot;002D5E95&quot;/&gt;&lt;wsp:rsid wsp:val=&quot;002D5FF8&quot;/&gt;&lt;wsp:rsid wsp:val=&quot;002E7A2B&quot;/&gt;&lt;wsp:rsid wsp:val=&quot;002F0033&quot;/&gt;&lt;wsp:rsid wsp:val=&quot;002F4B1D&quot;/&gt;&lt;wsp:rsid wsp:val=&quot;002F5748&quot;/&gt;&lt;wsp:rsid wsp:val=&quot;002F5E41&quot;/&gt;&lt;wsp:rsid wsp:val=&quot;002F7BF9&quot;/&gt;&lt;wsp:rsid wsp:val=&quot;0030107F&quot;/&gt;&lt;wsp:rsid wsp:val=&quot;00302069&quot;/&gt;&lt;wsp:rsid wsp:val=&quot;003063F0&quot;/&gt;&lt;wsp:rsid wsp:val=&quot;00306980&quot;/&gt;&lt;wsp:rsid wsp:val=&quot;003103B7&quot;/&gt;&lt;wsp:rsid wsp:val=&quot;00316734&quot;/&gt;&lt;wsp:rsid wsp:val=&quot;00317380&quot;/&gt;&lt;wsp:rsid wsp:val=&quot;00317F18&quot;/&gt;&lt;wsp:rsid wsp:val=&quot;0032640D&quot;/&gt;&lt;wsp:rsid wsp:val=&quot;00332356&quot;/&gt;&lt;wsp:rsid wsp:val=&quot;003415E2&quot;/&gt;&lt;wsp:rsid wsp:val=&quot;003427E4&quot;/&gt;&lt;wsp:rsid wsp:val=&quot;00343F66&quot;/&gt;&lt;wsp:rsid wsp:val=&quot;00344143&quot;/&gt;&lt;wsp:rsid wsp:val=&quot;00344822&quot;/&gt;&lt;wsp:rsid wsp:val=&quot;00350FB2&quot;/&gt;&lt;wsp:rsid wsp:val=&quot;00351F44&quot;/&gt;&lt;wsp:rsid wsp:val=&quot;003534CE&quot;/&gt;&lt;wsp:rsid wsp:val=&quot;00361465&quot;/&gt;&lt;wsp:rsid wsp:val=&quot;0036221D&quot;/&gt;&lt;wsp:rsid wsp:val=&quot;00364527&quot;/&gt;&lt;wsp:rsid wsp:val=&quot;00366EA3&quot;/&gt;&lt;wsp:rsid wsp:val=&quot;0037307B&quot;/&gt;&lt;wsp:rsid wsp:val=&quot;0037307D&quot;/&gt;&lt;wsp:rsid wsp:val=&quot;00373F15&quot;/&gt;&lt;wsp:rsid wsp:val=&quot;003746B3&quot;/&gt;&lt;wsp:rsid wsp:val=&quot;00381567&quot;/&gt;&lt;wsp:rsid wsp:val=&quot;00382CBE&quot;/&gt;&lt;wsp:rsid wsp:val=&quot;00385048&quot;/&gt;&lt;wsp:rsid wsp:val=&quot;00391E1B&quot;/&gt;&lt;wsp:rsid wsp:val=&quot;00394257&quot;/&gt;&lt;wsp:rsid wsp:val=&quot;00394402&quot;/&gt;&lt;wsp:rsid wsp:val=&quot;00394EDF&quot;/&gt;&lt;wsp:rsid wsp:val=&quot;003A01BC&quot;/&gt;&lt;wsp:rsid wsp:val=&quot;003A24FA&quot;/&gt;&lt;wsp:rsid wsp:val=&quot;003B031D&quot;/&gt;&lt;wsp:rsid wsp:val=&quot;003B03EE&quot;/&gt;&lt;wsp:rsid wsp:val=&quot;003B1472&quot;/&gt;&lt;wsp:rsid wsp:val=&quot;003B7927&quot;/&gt;&lt;wsp:rsid wsp:val=&quot;003C02A6&quot;/&gt;&lt;wsp:rsid wsp:val=&quot;003C39F7&quot;/&gt;&lt;wsp:rsid wsp:val=&quot;003C6978&quot;/&gt;&lt;wsp:rsid wsp:val=&quot;003D15CB&quot;/&gt;&lt;wsp:rsid wsp:val=&quot;003D1782&quot;/&gt;&lt;wsp:rsid wsp:val=&quot;003D3457&quot;/&gt;&lt;wsp:rsid wsp:val=&quot;003D3DCA&quot;/&gt;&lt;wsp:rsid wsp:val=&quot;003D6674&quot;/&gt;&lt;wsp:rsid wsp:val=&quot;003D6769&quot;/&gt;&lt;wsp:rsid wsp:val=&quot;003E0301&quot;/&gt;&lt;wsp:rsid wsp:val=&quot;003E0422&quot;/&gt;&lt;wsp:rsid wsp:val=&quot;003F365B&quot;/&gt;&lt;wsp:rsid wsp:val=&quot;003F4C53&quot;/&gt;&lt;wsp:rsid wsp:val=&quot;003F63C1&quot;/&gt;&lt;wsp:rsid wsp:val=&quot;0040088F&quot;/&gt;&lt;wsp:rsid wsp:val=&quot;00402E09&quot;/&gt;&lt;wsp:rsid wsp:val=&quot;00403775&quot;/&gt;&lt;wsp:rsid wsp:val=&quot;00406EB8&quot;/&gt;&lt;wsp:rsid wsp:val=&quot;00411EAB&quot;/&gt;&lt;wsp:rsid wsp:val=&quot;00415195&quot;/&gt;&lt;wsp:rsid wsp:val=&quot;004270D1&quot;/&gt;&lt;wsp:rsid wsp:val=&quot;004309DF&quot;/&gt;&lt;wsp:rsid wsp:val=&quot;0043187E&quot;/&gt;&lt;wsp:rsid wsp:val=&quot;00433787&quot;/&gt;&lt;wsp:rsid wsp:val=&quot;00436210&quot;/&gt;&lt;wsp:rsid wsp:val=&quot;00436AEC&quot;/&gt;&lt;wsp:rsid wsp:val=&quot;00442A2C&quot;/&gt;&lt;wsp:rsid wsp:val=&quot;004503EC&quot;/&gt;&lt;wsp:rsid wsp:val=&quot;00452500&quot;/&gt;&lt;wsp:rsid wsp:val=&quot;00452D5E&quot;/&gt;&lt;wsp:rsid wsp:val=&quot;004537F6&quot;/&gt;&lt;wsp:rsid wsp:val=&quot;0045380C&quot;/&gt;&lt;wsp:rsid wsp:val=&quot;004562BC&quot;/&gt;&lt;wsp:rsid wsp:val=&quot;00465F64&quot;/&gt;&lt;wsp:rsid wsp:val=&quot;00473ABF&quot;/&gt;&lt;wsp:rsid wsp:val=&quot;004748BE&quot;/&gt;&lt;wsp:rsid wsp:val=&quot;00476B0F&quot;/&gt;&lt;wsp:rsid wsp:val=&quot;00477BC6&quot;/&gt;&lt;wsp:rsid wsp:val=&quot;0048210E&quot;/&gt;&lt;wsp:rsid wsp:val=&quot;00485C49&quot;/&gt;&lt;wsp:rsid wsp:val=&quot;00487DB1&quot;/&gt;&lt;wsp:rsid wsp:val=&quot;00490F4D&quot;/&gt;&lt;wsp:rsid wsp:val=&quot;00491E80&quot;/&gt;&lt;wsp:rsid wsp:val=&quot;00492255&quot;/&gt;&lt;wsp:rsid wsp:val=&quot;00496238&quot;/&gt;&lt;wsp:rsid wsp:val=&quot;00496359&quot;/&gt;&lt;wsp:rsid wsp:val=&quot;004A02D5&quot;/&gt;&lt;wsp:rsid wsp:val=&quot;004A03B0&quot;/&gt;&lt;wsp:rsid wsp:val=&quot;004A082B&quot;/&gt;&lt;wsp:rsid wsp:val=&quot;004A46D4&quot;/&gt;&lt;wsp:rsid wsp:val=&quot;004A5F62&quot;/&gt;&lt;wsp:rsid wsp:val=&quot;004A62A8&quot;/&gt;&lt;wsp:rsid wsp:val=&quot;004A66EF&quot;/&gt;&lt;wsp:rsid wsp:val=&quot;004A6D17&quot;/&gt;&lt;wsp:rsid wsp:val=&quot;004B275D&quot;/&gt;&lt;wsp:rsid wsp:val=&quot;004B3A61&quot;/&gt;&lt;wsp:rsid wsp:val=&quot;004B7618&quot;/&gt;&lt;wsp:rsid wsp:val=&quot;004C51EB&quot;/&gt;&lt;wsp:rsid wsp:val=&quot;004C656C&quot;/&gt;&lt;wsp:rsid wsp:val=&quot;004D4690&quot;/&gt;&lt;wsp:rsid wsp:val=&quot;004D5A29&quot;/&gt;&lt;wsp:rsid wsp:val=&quot;004D77F0&quot;/&gt;&lt;wsp:rsid wsp:val=&quot;004E35F5&quot;/&gt;&lt;wsp:rsid wsp:val=&quot;004E556C&quot;/&gt;&lt;wsp:rsid wsp:val=&quot;004F59CA&quot;/&gt;&lt;wsp:rsid wsp:val=&quot;00500A20&quot;/&gt;&lt;wsp:rsid wsp:val=&quot;00504760&quot;/&gt;&lt;wsp:rsid wsp:val=&quot;005067CA&quot;/&gt;&lt;wsp:rsid wsp:val=&quot;00507283&quot;/&gt;&lt;wsp:rsid wsp:val=&quot;00510658&quot;/&gt;&lt;wsp:rsid wsp:val=&quot;00521180&quot;/&gt;&lt;wsp:rsid wsp:val=&quot;00522892&quot;/&gt;&lt;wsp:rsid wsp:val=&quot;0053178F&quot;/&gt;&lt;wsp:rsid wsp:val=&quot;00533390&quot;/&gt;&lt;wsp:rsid wsp:val=&quot;00542D6B&quot;/&gt;&lt;wsp:rsid wsp:val=&quot;00547DDA&quot;/&gt;&lt;wsp:rsid wsp:val=&quot;00550E37&quot;/&gt;&lt;wsp:rsid wsp:val=&quot;0055286B&quot;/&gt;&lt;wsp:rsid wsp:val=&quot;0055360B&quot;/&gt;&lt;wsp:rsid wsp:val=&quot;005614C4&quot;/&gt;&lt;wsp:rsid wsp:val=&quot;00562430&quot;/&gt;&lt;wsp:rsid wsp:val=&quot;00562471&quot;/&gt;&lt;wsp:rsid wsp:val=&quot;005625CB&quot;/&gt;&lt;wsp:rsid wsp:val=&quot;00563CE5&quot;/&gt;&lt;wsp:rsid wsp:val=&quot;0056665F&quot;/&gt;&lt;wsp:rsid wsp:val=&quot;005717BF&quot;/&gt;&lt;wsp:rsid wsp:val=&quot;00574D3F&quot;/&gt;&lt;wsp:rsid wsp:val=&quot;00576B30&quot;/&gt;&lt;wsp:rsid wsp:val=&quot;00583DE9&quot;/&gt;&lt;wsp:rsid wsp:val=&quot;00584A39&quot;/&gt;&lt;wsp:rsid wsp:val=&quot;00595B51&quot;/&gt;&lt;wsp:rsid wsp:val=&quot;005A04ED&quot;/&gt;&lt;wsp:rsid wsp:val=&quot;005A0755&quot;/&gt;&lt;wsp:rsid wsp:val=&quot;005A67FC&quot;/&gt;&lt;wsp:rsid wsp:val=&quot;005B3E66&quot;/&gt;&lt;wsp:rsid wsp:val=&quot;005B4E7E&quot;/&gt;&lt;wsp:rsid wsp:val=&quot;005B50F3&quot;/&gt;&lt;wsp:rsid wsp:val=&quot;005C1A48&quot;/&gt;&lt;wsp:rsid wsp:val=&quot;005C6EF1&quot;/&gt;&lt;wsp:rsid wsp:val=&quot;005D360A&quot;/&gt;&lt;wsp:rsid wsp:val=&quot;005D378E&quot;/&gt;&lt;wsp:rsid wsp:val=&quot;005D3849&quot;/&gt;&lt;wsp:rsid wsp:val=&quot;005D4C29&quot;/&gt;&lt;wsp:rsid wsp:val=&quot;005E0599&quot;/&gt;&lt;wsp:rsid wsp:val=&quot;005E3B8E&quot;/&gt;&lt;wsp:rsid wsp:val=&quot;005E4C40&quot;/&gt;&lt;wsp:rsid wsp:val=&quot;005E7043&quot;/&gt;&lt;wsp:rsid wsp:val=&quot;005F086A&quot;/&gt;&lt;wsp:rsid wsp:val=&quot;005F21CC&quot;/&gt;&lt;wsp:rsid wsp:val=&quot;005F3900&quot;/&gt;&lt;wsp:rsid wsp:val=&quot;005F50F5&quot;/&gt;&lt;wsp:rsid wsp:val=&quot;0060306E&quot;/&gt;&lt;wsp:rsid wsp:val=&quot;0060704E&quot;/&gt;&lt;wsp:rsid wsp:val=&quot;006079B5&quot;/&gt;&lt;wsp:rsid wsp:val=&quot;006137BA&quot;/&gt;&lt;wsp:rsid wsp:val=&quot;00613F07&quot;/&gt;&lt;wsp:rsid wsp:val=&quot;006141FF&quot;/&gt;&lt;wsp:rsid wsp:val=&quot;00621230&quot;/&gt;&lt;wsp:rsid wsp:val=&quot;006231E5&quot;/&gt;&lt;wsp:rsid wsp:val=&quot;006321E9&quot;/&gt;&lt;wsp:rsid wsp:val=&quot;00637B61&quot;/&gt;&lt;wsp:rsid wsp:val=&quot;00644F35&quot;/&gt;&lt;wsp:rsid wsp:val=&quot;00652556&quot;/&gt;&lt;wsp:rsid wsp:val=&quot;00654C35&quot;/&gt;&lt;wsp:rsid wsp:val=&quot;0065510E&quot;/&gt;&lt;wsp:rsid wsp:val=&quot;0066448C&quot;/&gt;&lt;wsp:rsid wsp:val=&quot;00664BA8&quot;/&gt;&lt;wsp:rsid wsp:val=&quot;006650C3&quot;/&gt;&lt;wsp:rsid wsp:val=&quot;00677EC9&quot;/&gt;&lt;wsp:rsid wsp:val=&quot;0068026E&quot;/&gt;&lt;wsp:rsid wsp:val=&quot;00683171&quot;/&gt;&lt;wsp:rsid wsp:val=&quot;00684B8F&quot;/&gt;&lt;wsp:rsid wsp:val=&quot;00687F1F&quot;/&gt;&lt;wsp:rsid wsp:val=&quot;006909ED&quot;/&gt;&lt;wsp:rsid wsp:val=&quot;0069369B&quot;/&gt;&lt;wsp:rsid wsp:val=&quot;00694939&quot;/&gt;&lt;wsp:rsid wsp:val=&quot;006968BD&quot;/&gt;&lt;wsp:rsid wsp:val=&quot;006A1085&quot;/&gt;&lt;wsp:rsid wsp:val=&quot;006A1363&quot;/&gt;&lt;wsp:rsid wsp:val=&quot;006A2D43&quot;/&gt;&lt;wsp:rsid wsp:val=&quot;006A315A&quot;/&gt;&lt;wsp:rsid wsp:val=&quot;006A5B34&quot;/&gt;&lt;wsp:rsid wsp:val=&quot;006B01D0&quot;/&gt;&lt;wsp:rsid wsp:val=&quot;006B13A0&quot;/&gt;&lt;wsp:rsid wsp:val=&quot;006B2B5C&quot;/&gt;&lt;wsp:rsid wsp:val=&quot;006B3B26&quot;/&gt;&lt;wsp:rsid wsp:val=&quot;006B4B96&quot;/&gt;&lt;wsp:rsid wsp:val=&quot;006B5BE3&quot;/&gt;&lt;wsp:rsid wsp:val=&quot;006C0A9F&quot;/&gt;&lt;wsp:rsid wsp:val=&quot;006C119A&quot;/&gt;&lt;wsp:rsid wsp:val=&quot;006C1B7C&quot;/&gt;&lt;wsp:rsid wsp:val=&quot;006C3B79&quot;/&gt;&lt;wsp:rsid wsp:val=&quot;006C5C7B&quot;/&gt;&lt;wsp:rsid wsp:val=&quot;006D430D&quot;/&gt;&lt;wsp:rsid wsp:val=&quot;006D4EAD&quot;/&gt;&lt;wsp:rsid wsp:val=&quot;006D5952&quot;/&gt;&lt;wsp:rsid wsp:val=&quot;006D741F&quot;/&gt;&lt;wsp:rsid wsp:val=&quot;006E2F64&quot;/&gt;&lt;wsp:rsid wsp:val=&quot;006E5843&quot;/&gt;&lt;wsp:rsid wsp:val=&quot;006F3F4D&quot;/&gt;&lt;wsp:rsid wsp:val=&quot;006F6B9F&quot;/&gt;&lt;wsp:rsid wsp:val=&quot;006F74D3&quot;/&gt;&lt;wsp:rsid wsp:val=&quot;007001C3&quot;/&gt;&lt;wsp:rsid wsp:val=&quot;00702C69&quot;/&gt;&lt;wsp:rsid wsp:val=&quot;00702E26&quot;/&gt;&lt;wsp:rsid wsp:val=&quot;0070346C&quot;/&gt;&lt;wsp:rsid wsp:val=&quot;00703618&quot;/&gt;&lt;wsp:rsid wsp:val=&quot;00704B10&quot;/&gt;&lt;wsp:rsid wsp:val=&quot;00706AA5&quot;/&gt;&lt;wsp:rsid wsp:val=&quot;00707D22&quot;/&gt;&lt;wsp:rsid wsp:val=&quot;007149FE&quot;/&gt;&lt;wsp:rsid wsp:val=&quot;00714CEF&quot;/&gt;&lt;wsp:rsid wsp:val=&quot;00716428&quot;/&gt;&lt;wsp:rsid wsp:val=&quot;00720BEF&quot;/&gt;&lt;wsp:rsid wsp:val=&quot;00723D69&quot;/&gt;&lt;wsp:rsid wsp:val=&quot;00724E44&quot;/&gt;&lt;wsp:rsid wsp:val=&quot;00725FA3&quot;/&gt;&lt;wsp:rsid wsp:val=&quot;00734C60&quot;/&gt;&lt;wsp:rsid wsp:val=&quot;00736383&quot;/&gt;&lt;wsp:rsid wsp:val=&quot;007366AA&quot;/&gt;&lt;wsp:rsid wsp:val=&quot;0073692A&quot;/&gt;&lt;wsp:rsid wsp:val=&quot;007371CF&quot;/&gt;&lt;wsp:rsid wsp:val=&quot;007433B7&quot;/&gt;&lt;wsp:rsid wsp:val=&quot;00746AE2&quot;/&gt;&lt;wsp:rsid wsp:val=&quot;007523D3&quot;/&gt;&lt;wsp:rsid wsp:val=&quot;00756C9D&quot;/&gt;&lt;wsp:rsid wsp:val=&quot;00762DAD&quot;/&gt;&lt;wsp:rsid wsp:val=&quot;00763051&quot;/&gt;&lt;wsp:rsid wsp:val=&quot;007647D9&quot;/&gt;&lt;wsp:rsid wsp:val=&quot;00765166&quot;/&gt;&lt;wsp:rsid wsp:val=&quot;00770119&quot;/&gt;&lt;wsp:rsid wsp:val=&quot;007718B2&quot;/&gt;&lt;wsp:rsid wsp:val=&quot;007745D5&quot;/&gt;&lt;wsp:rsid wsp:val=&quot;00776F4B&quot;/&gt;&lt;wsp:rsid wsp:val=&quot;0077756B&quot;/&gt;&lt;wsp:rsid wsp:val=&quot;00781182&quot;/&gt;&lt;wsp:rsid wsp:val=&quot;00781D13&quot;/&gt;&lt;wsp:rsid wsp:val=&quot;0078238F&quot;/&gt;&lt;wsp:rsid wsp:val=&quot;007829C7&quot;/&gt;&lt;wsp:rsid wsp:val=&quot;0078715D&quot;/&gt;&lt;wsp:rsid wsp:val=&quot;0078717E&quot;/&gt;&lt;wsp:rsid wsp:val=&quot;00787487&quot;/&gt;&lt;wsp:rsid wsp:val=&quot;00790CCA&quot;/&gt;&lt;wsp:rsid wsp:val=&quot;00792DF8&quot;/&gt;&lt;wsp:rsid wsp:val=&quot;00793936&quot;/&gt;&lt;wsp:rsid wsp:val=&quot;0079407B&quot;/&gt;&lt;wsp:rsid wsp:val=&quot;00795569&quot;/&gt;&lt;wsp:rsid wsp:val=&quot;0079724A&quot;/&gt;&lt;wsp:rsid wsp:val=&quot;007974B0&quot;/&gt;&lt;wsp:rsid wsp:val=&quot;007A31E9&quot;/&gt;&lt;wsp:rsid wsp:val=&quot;007B24C0&quot;/&gt;&lt;wsp:rsid wsp:val=&quot;007B4610&quot;/&gt;&lt;wsp:rsid wsp:val=&quot;007B4AB5&quot;/&gt;&lt;wsp:rsid wsp:val=&quot;007C2CAB&quot;/&gt;&lt;wsp:rsid wsp:val=&quot;007C3E6A&quot;/&gt;&lt;wsp:rsid wsp:val=&quot;007C50F3&quot;/&gt;&lt;wsp:rsid wsp:val=&quot;007D1E71&quot;/&gt;&lt;wsp:rsid wsp:val=&quot;007D32FC&quot;/&gt;&lt;wsp:rsid wsp:val=&quot;007D3A88&quot;/&gt;&lt;wsp:rsid wsp:val=&quot;007D3A95&quot;/&gt;&lt;wsp:rsid wsp:val=&quot;007E0CCC&quot;/&gt;&lt;wsp:rsid wsp:val=&quot;007E1969&quot;/&gt;&lt;wsp:rsid wsp:val=&quot;007E1C08&quot;/&gt;&lt;wsp:rsid wsp:val=&quot;007E4934&quot;/&gt;&lt;wsp:rsid wsp:val=&quot;007E69D7&quot;/&gt;&lt;wsp:rsid wsp:val=&quot;007F00E2&quot;/&gt;&lt;wsp:rsid wsp:val=&quot;007F0185&quot;/&gt;&lt;wsp:rsid wsp:val=&quot;007F04E3&quot;/&gt;&lt;wsp:rsid wsp:val=&quot;007F15E2&quot;/&gt;&lt;wsp:rsid wsp:val=&quot;007F2408&quot;/&gt;&lt;wsp:rsid wsp:val=&quot;007F3857&quot;/&gt;&lt;wsp:rsid wsp:val=&quot;007F6A4D&quot;/&gt;&lt;wsp:rsid wsp:val=&quot;00807C47&quot;/&gt;&lt;wsp:rsid wsp:val=&quot;0081073E&quot;/&gt;&lt;wsp:rsid wsp:val=&quot;00812C0D&quot;/&gt;&lt;wsp:rsid wsp:val=&quot;00812DF2&quot;/&gt;&lt;wsp:rsid wsp:val=&quot;00820340&quot;/&gt;&lt;wsp:rsid wsp:val=&quot;00824172&quot;/&gt;&lt;wsp:rsid wsp:val=&quot;008252C4&quot;/&gt;&lt;wsp:rsid wsp:val=&quot;00826084&quot;/&gt;&lt;wsp:rsid wsp:val=&quot;008262DF&quot;/&gt;&lt;wsp:rsid wsp:val=&quot;00830165&quot;/&gt;&lt;wsp:rsid wsp:val=&quot;00833D39&quot;/&gt;&lt;wsp:rsid wsp:val=&quot;00835128&quot;/&gt;&lt;wsp:rsid wsp:val=&quot;0083760D&quot;/&gt;&lt;wsp:rsid wsp:val=&quot;00840CF3&quot;/&gt;&lt;wsp:rsid wsp:val=&quot;00843001&quot;/&gt;&lt;wsp:rsid wsp:val=&quot;008471E7&quot;/&gt;&lt;wsp:rsid wsp:val=&quot;008478AC&quot;/&gt;&lt;wsp:rsid wsp:val=&quot;00851DD2&quot;/&gt;&lt;wsp:rsid wsp:val=&quot;00852BC6&quot;/&gt;&lt;wsp:rsid wsp:val=&quot;00854D19&quot;/&gt;&lt;wsp:rsid wsp:val=&quot;00855EC2&quot;/&gt;&lt;wsp:rsid wsp:val=&quot;0086137F&quot;/&gt;&lt;wsp:rsid wsp:val=&quot;00864AB5&quot;/&gt;&lt;wsp:rsid wsp:val=&quot;00865803&quot;/&gt;&lt;wsp:rsid wsp:val=&quot;00870E69&quot;/&gt;&lt;wsp:rsid wsp:val=&quot;00871A06&quot;/&gt;&lt;wsp:rsid wsp:val=&quot;00876BC3&quot;/&gt;&lt;wsp:rsid wsp:val=&quot;00877A31&quot;/&gt;&lt;wsp:rsid wsp:val=&quot;008841D4&quot;/&gt;&lt;wsp:rsid wsp:val=&quot;0088617F&quot;/&gt;&lt;wsp:rsid wsp:val=&quot;00890ACE&quot;/&gt;&lt;wsp:rsid wsp:val=&quot;008930B0&quot;/&gt;&lt;wsp:rsid wsp:val=&quot;008931F2&quot;/&gt;&lt;wsp:rsid wsp:val=&quot;0089440E&quot;/&gt;&lt;wsp:rsid wsp:val=&quot;008954A1&quot;/&gt;&lt;wsp:rsid wsp:val=&quot;008A0389&quot;/&gt;&lt;wsp:rsid wsp:val=&quot;008A3E09&quot;/&gt;&lt;wsp:rsid wsp:val=&quot;008A4C4D&quot;/&gt;&lt;wsp:rsid wsp:val=&quot;008A4E5F&quot;/&gt;&lt;wsp:rsid wsp:val=&quot;008A6539&quot;/&gt;&lt;wsp:rsid wsp:val=&quot;008A6968&quot;/&gt;&lt;wsp:rsid wsp:val=&quot;008B125A&quot;/&gt;&lt;wsp:rsid wsp:val=&quot;008B39ED&quot;/&gt;&lt;wsp:rsid wsp:val=&quot;008B6479&quot;/&gt;&lt;wsp:rsid wsp:val=&quot;008B69A7&quot;/&gt;&lt;wsp:rsid wsp:val=&quot;008C5FFF&quot;/&gt;&lt;wsp:rsid wsp:val=&quot;008C7805&quot;/&gt;&lt;wsp:rsid wsp:val=&quot;008D0E22&quot;/&gt;&lt;wsp:rsid wsp:val=&quot;008D32F8&quot;/&gt;&lt;wsp:rsid wsp:val=&quot;008D5C06&quot;/&gt;&lt;wsp:rsid wsp:val=&quot;008E01C2&quot;/&gt;&lt;wsp:rsid wsp:val=&quot;008E0F0A&quot;/&gt;&lt;wsp:rsid wsp:val=&quot;008E1B14&quot;/&gt;&lt;wsp:rsid wsp:val=&quot;008E55FA&quot;/&gt;&lt;wsp:rsid wsp:val=&quot;008E5CD7&quot;/&gt;&lt;wsp:rsid wsp:val=&quot;008E5F99&quot;/&gt;&lt;wsp:rsid wsp:val=&quot;008F17CD&quot;/&gt;&lt;wsp:rsid wsp:val=&quot;008F3918&quot;/&gt;&lt;wsp:rsid wsp:val=&quot;008F6D04&quot;/&gt;&lt;wsp:rsid wsp:val=&quot;008F7423&quot;/&gt;&lt;wsp:rsid wsp:val=&quot;008F78D6&quot;/&gt;&lt;wsp:rsid wsp:val=&quot;00900504&quot;/&gt;&lt;wsp:rsid wsp:val=&quot;00901B59&quot;/&gt;&lt;wsp:rsid wsp:val=&quot;009039B9&quot;/&gt;&lt;wsp:rsid wsp:val=&quot;009045C0&quot;/&gt;&lt;wsp:rsid wsp:val=&quot;009052FC&quot;/&gt;&lt;wsp:rsid wsp:val=&quot;009108DA&quot;/&gt;&lt;wsp:rsid wsp:val=&quot;00910E50&quot;/&gt;&lt;wsp:rsid wsp:val=&quot;00911B8E&quot;/&gt;&lt;wsp:rsid wsp:val=&quot;0091305F&quot;/&gt;&lt;wsp:rsid wsp:val=&quot;009211B4&quot;/&gt;&lt;wsp:rsid wsp:val=&quot;0092351D&quot;/&gt;&lt;wsp:rsid wsp:val=&quot;009264CF&quot;/&gt;&lt;wsp:rsid wsp:val=&quot;009316D8&quot;/&gt;&lt;wsp:rsid wsp:val=&quot;00935B0B&quot;/&gt;&lt;wsp:rsid wsp:val=&quot;009404EE&quot;/&gt;&lt;wsp:rsid wsp:val=&quot;00940CAB&quot;/&gt;&lt;wsp:rsid wsp:val=&quot;00942768&quot;/&gt;&lt;wsp:rsid wsp:val=&quot;00942BCD&quot;/&gt;&lt;wsp:rsid wsp:val=&quot;00947849&quot;/&gt;&lt;wsp:rsid wsp:val=&quot;00950EB3&quot;/&gt;&lt;wsp:rsid wsp:val=&quot;00951013&quot;/&gt;&lt;wsp:rsid wsp:val=&quot;009517F9&quot;/&gt;&lt;wsp:rsid wsp:val=&quot;009527AF&quot;/&gt;&lt;wsp:rsid wsp:val=&quot;00953B26&quot;/&gt;&lt;wsp:rsid wsp:val=&quot;00953C18&quot;/&gt;&lt;wsp:rsid wsp:val=&quot;00954063&quot;/&gt;&lt;wsp:rsid wsp:val=&quot;00954637&quot;/&gt;&lt;wsp:rsid wsp:val=&quot;00954EB0&quot;/&gt;&lt;wsp:rsid wsp:val=&quot;00956B31&quot;/&gt;&lt;wsp:rsid wsp:val=&quot;00960707&quot;/&gt;&lt;wsp:rsid wsp:val=&quot;00966E07&quot;/&gt;&lt;wsp:rsid wsp:val=&quot;00973E40&quot;/&gt;&lt;wsp:rsid wsp:val=&quot;009749E7&quot;/&gt;&lt;wsp:rsid wsp:val=&quot;00982732&quot;/&gt;&lt;wsp:rsid wsp:val=&quot;009827FC&quot;/&gt;&lt;wsp:rsid wsp:val=&quot;009847F1&quot;/&gt;&lt;wsp:rsid wsp:val=&quot;00986711&quot;/&gt;&lt;wsp:rsid wsp:val=&quot;0099114B&quot;/&gt;&lt;wsp:rsid wsp:val=&quot;00992728&quot;/&gt;&lt;wsp:rsid wsp:val=&quot;00994F7D&quot;/&gt;&lt;wsp:rsid wsp:val=&quot;009959E1&quot;/&gt;&lt;wsp:rsid wsp:val=&quot;009A3671&quot;/&gt;&lt;wsp:rsid wsp:val=&quot;009B7182&quot;/&gt;&lt;wsp:rsid wsp:val=&quot;009C0B27&quot;/&gt;&lt;wsp:rsid wsp:val=&quot;009C32F8&quot;/&gt;&lt;wsp:rsid wsp:val=&quot;009C3726&quot;/&gt;&lt;wsp:rsid wsp:val=&quot;009C37FE&quot;/&gt;&lt;wsp:rsid wsp:val=&quot;009C39B7&quot;/&gt;&lt;wsp:rsid wsp:val=&quot;009C44AF&quot;/&gt;&lt;wsp:rsid wsp:val=&quot;009C5655&quot;/&gt;&lt;wsp:rsid wsp:val=&quot;009C5CA2&quot;/&gt;&lt;wsp:rsid wsp:val=&quot;009D038A&quot;/&gt;&lt;wsp:rsid wsp:val=&quot;009D3B62&quot;/&gt;&lt;wsp:rsid wsp:val=&quot;009D4F4D&quot;/&gt;&lt;wsp:rsid wsp:val=&quot;009D63E8&quot;/&gt;&lt;wsp:rsid wsp:val=&quot;009E33C0&quot;/&gt;&lt;wsp:rsid wsp:val=&quot;009E3424&quot;/&gt;&lt;wsp:rsid wsp:val=&quot;009E3CA0&quot;/&gt;&lt;wsp:rsid wsp:val=&quot;009E5D95&quot;/&gt;&lt;wsp:rsid wsp:val=&quot;009E699D&quot;/&gt;&lt;wsp:rsid wsp:val=&quot;009E77D4&quot;/&gt;&lt;wsp:rsid wsp:val=&quot;009E7B53&quot;/&gt;&lt;wsp:rsid wsp:val=&quot;009E7D9E&quot;/&gt;&lt;wsp:rsid wsp:val=&quot;009F20FB&quot;/&gt;&lt;wsp:rsid wsp:val=&quot;009F5281&quot;/&gt;&lt;wsp:rsid wsp:val=&quot;009F60A6&quot;/&gt;&lt;wsp:rsid wsp:val=&quot;00A01A32&quot;/&gt;&lt;wsp:rsid wsp:val=&quot;00A027B5&quot;/&gt;&lt;wsp:rsid wsp:val=&quot;00A02C76&quot;/&gt;&lt;wsp:rsid wsp:val=&quot;00A069A6&quot;/&gt;&lt;wsp:rsid wsp:val=&quot;00A11143&quot;/&gt;&lt;wsp:rsid wsp:val=&quot;00A11DA1&quot;/&gt;&lt;wsp:rsid wsp:val=&quot;00A14C74&quot;/&gt;&lt;wsp:rsid wsp:val=&quot;00A2282B&quot;/&gt;&lt;wsp:rsid wsp:val=&quot;00A262F4&quot;/&gt;&lt;wsp:rsid wsp:val=&quot;00A30A12&quot;/&gt;&lt;wsp:rsid wsp:val=&quot;00A36343&quot;/&gt;&lt;wsp:rsid wsp:val=&quot;00A40147&quot;/&gt;&lt;wsp:rsid wsp:val=&quot;00A40E66&quot;/&gt;&lt;wsp:rsid wsp:val=&quot;00A422C7&quot;/&gt;&lt;wsp:rsid wsp:val=&quot;00A42EA0&quot;/&gt;&lt;wsp:rsid wsp:val=&quot;00A43E22&quot;/&gt;&lt;wsp:rsid wsp:val=&quot;00A44A5E&quot;/&gt;&lt;wsp:rsid wsp:val=&quot;00A46B3B&quot;/&gt;&lt;wsp:rsid wsp:val=&quot;00A57161&quot;/&gt;&lt;wsp:rsid wsp:val=&quot;00A62FFB&quot;/&gt;&lt;wsp:rsid wsp:val=&quot;00A6461E&quot;/&gt;&lt;wsp:rsid wsp:val=&quot;00A64F5A&quot;/&gt;&lt;wsp:rsid wsp:val=&quot;00A66EAC&quot;/&gt;&lt;wsp:rsid wsp:val=&quot;00A700F3&quot;/&gt;&lt;wsp:rsid wsp:val=&quot;00A71F10&quot;/&gt;&lt;wsp:rsid wsp:val=&quot;00A748E3&quot;/&gt;&lt;wsp:rsid wsp:val=&quot;00A76E85&quot;/&gt;&lt;wsp:rsid wsp:val=&quot;00A779A1&quot;/&gt;&lt;wsp:rsid wsp:val=&quot;00A80593&quot;/&gt;&lt;wsp:rsid wsp:val=&quot;00A8156B&quot;/&gt;&lt;wsp:rsid wsp:val=&quot;00A821AC&quot;/&gt;&lt;wsp:rsid wsp:val=&quot;00A825A3&quot;/&gt;&lt;wsp:rsid wsp:val=&quot;00A83407&quot;/&gt;&lt;wsp:rsid wsp:val=&quot;00A83FE2&quot;/&gt;&lt;wsp:rsid wsp:val=&quot;00A845A7&quot;/&gt;&lt;wsp:rsid wsp:val=&quot;00A85193&quot;/&gt;&lt;wsp:rsid wsp:val=&quot;00A858AC&quot;/&gt;&lt;wsp:rsid wsp:val=&quot;00A868ED&quot;/&gt;&lt;wsp:rsid wsp:val=&quot;00A872DF&quot;/&gt;&lt;wsp:rsid wsp:val=&quot;00A92F00&quot;/&gt;&lt;wsp:rsid wsp:val=&quot;00A936A3&quot;/&gt;&lt;wsp:rsid wsp:val=&quot;00AA05AD&quot;/&gt;&lt;wsp:rsid wsp:val=&quot;00AA3D13&quot;/&gt;&lt;wsp:rsid wsp:val=&quot;00AA4ED5&quot;/&gt;&lt;wsp:rsid wsp:val=&quot;00AB28F0&quot;/&gt;&lt;wsp:rsid wsp:val=&quot;00AB4F91&quot;/&gt;&lt;wsp:rsid wsp:val=&quot;00AC1E3E&quot;/&gt;&lt;wsp:rsid wsp:val=&quot;00AC22B4&quot;/&gt;&lt;wsp:rsid wsp:val=&quot;00AC3B41&quot;/&gt;&lt;wsp:rsid wsp:val=&quot;00AC60EF&quot;/&gt;&lt;wsp:rsid wsp:val=&quot;00AD0646&quot;/&gt;&lt;wsp:rsid wsp:val=&quot;00AE413D&quot;/&gt;&lt;wsp:rsid wsp:val=&quot;00AF1730&quot;/&gt;&lt;wsp:rsid wsp:val=&quot;00AF3C34&quot;/&gt;&lt;wsp:rsid wsp:val=&quot;00AF3C7B&quot;/&gt;&lt;wsp:rsid wsp:val=&quot;00AF3EB0&quot;/&gt;&lt;wsp:rsid wsp:val=&quot;00AF3F43&quot;/&gt;&lt;wsp:rsid wsp:val=&quot;00AF4123&quot;/&gt;&lt;wsp:rsid wsp:val=&quot;00AF49CC&quot;/&gt;&lt;wsp:rsid wsp:val=&quot;00AF604E&quot;/&gt;&lt;wsp:rsid wsp:val=&quot;00B02ECA&quot;/&gt;&lt;wsp:rsid wsp:val=&quot;00B04D21&quot;/&gt;&lt;wsp:rsid wsp:val=&quot;00B0500F&quot;/&gt;&lt;wsp:rsid wsp:val=&quot;00B05FCD&quot;/&gt;&lt;wsp:rsid wsp:val=&quot;00B068AB&quot;/&gt;&lt;wsp:rsid wsp:val=&quot;00B06E78&quot;/&gt;&lt;wsp:rsid wsp:val=&quot;00B110F0&quot;/&gt;&lt;wsp:rsid wsp:val=&quot;00B11187&quot;/&gt;&lt;wsp:rsid wsp:val=&quot;00B1396B&quot;/&gt;&lt;wsp:rsid wsp:val=&quot;00B15452&quot;/&gt;&lt;wsp:rsid wsp:val=&quot;00B36D67&quot;/&gt;&lt;wsp:rsid wsp:val=&quot;00B41905&quot;/&gt;&lt;wsp:rsid wsp:val=&quot;00B42A02&quot;/&gt;&lt;wsp:rsid wsp:val=&quot;00B43AD7&quot;/&gt;&lt;wsp:rsid wsp:val=&quot;00B4429E&quot;/&gt;&lt;wsp:rsid wsp:val=&quot;00B459CE&quot;/&gt;&lt;wsp:rsid wsp:val=&quot;00B50E7E&quot;/&gt;&lt;wsp:rsid wsp:val=&quot;00B50EC1&quot;/&gt;&lt;wsp:rsid wsp:val=&quot;00B5532F&quot;/&gt;&lt;wsp:rsid wsp:val=&quot;00B55783&quot;/&gt;&lt;wsp:rsid wsp:val=&quot;00B55DAF&quot;/&gt;&lt;wsp:rsid wsp:val=&quot;00B56F8A&quot;/&gt;&lt;wsp:rsid wsp:val=&quot;00B57D29&quot;/&gt;&lt;wsp:rsid wsp:val=&quot;00B6579A&quot;/&gt;&lt;wsp:rsid wsp:val=&quot;00B66B49&quot;/&gt;&lt;wsp:rsid wsp:val=&quot;00B71208&quot;/&gt;&lt;wsp:rsid wsp:val=&quot;00B72B8F&quot;/&gt;&lt;wsp:rsid wsp:val=&quot;00B74356&quot;/&gt;&lt;wsp:rsid wsp:val=&quot;00B74FFD&quot;/&gt;&lt;wsp:rsid wsp:val=&quot;00B8100C&quot;/&gt;&lt;wsp:rsid wsp:val=&quot;00B82691&quot;/&gt;&lt;wsp:rsid wsp:val=&quot;00B82F6B&quot;/&gt;&lt;wsp:rsid wsp:val=&quot;00B83CAA&quot;/&gt;&lt;wsp:rsid wsp:val=&quot;00B84553&quot;/&gt;&lt;wsp:rsid wsp:val=&quot;00B851B2&quot;/&gt;&lt;wsp:rsid wsp:val=&quot;00B90CEF&quot;/&gt;&lt;wsp:rsid wsp:val=&quot;00B94D69&quot;/&gt;&lt;wsp:rsid wsp:val=&quot;00BA1D4F&quot;/&gt;&lt;wsp:rsid wsp:val=&quot;00BA651E&quot;/&gt;&lt;wsp:rsid wsp:val=&quot;00BA7213&quot;/&gt;&lt;wsp:rsid wsp:val=&quot;00BB1E66&quot;/&gt;&lt;wsp:rsid wsp:val=&quot;00BB238D&quot;/&gt;&lt;wsp:rsid wsp:val=&quot;00BB346A&quot;/&gt;&lt;wsp:rsid wsp:val=&quot;00BB4685&quot;/&gt;&lt;wsp:rsid wsp:val=&quot;00BB62D4&quot;/&gt;&lt;wsp:rsid wsp:val=&quot;00BB7353&quot;/&gt;&lt;wsp:rsid wsp:val=&quot;00BC083D&quot;/&gt;&lt;wsp:rsid wsp:val=&quot;00BC2D94&quot;/&gt;&lt;wsp:rsid wsp:val=&quot;00BC378C&quot;/&gt;&lt;wsp:rsid wsp:val=&quot;00BC43FE&quot;/&gt;&lt;wsp:rsid wsp:val=&quot;00BC589D&quot;/&gt;&lt;wsp:rsid wsp:val=&quot;00BC7DD8&quot;/&gt;&lt;wsp:rsid wsp:val=&quot;00BD68C2&quot;/&gt;&lt;wsp:rsid wsp:val=&quot;00BD78BB&quot;/&gt;&lt;wsp:rsid wsp:val=&quot;00BE16B4&quot;/&gt;&lt;wsp:rsid wsp:val=&quot;00BE3677&quot;/&gt;&lt;wsp:rsid wsp:val=&quot;00BE60D9&quot;/&gt;&lt;wsp:rsid wsp:val=&quot;00BF133E&quot;/&gt;&lt;wsp:rsid wsp:val=&quot;00BF13F4&quot;/&gt;&lt;wsp:rsid wsp:val=&quot;00BF3D11&quot;/&gt;&lt;wsp:rsid wsp:val=&quot;00BF3EFB&quot;/&gt;&lt;wsp:rsid wsp:val=&quot;00BF74AB&quot;/&gt;&lt;wsp:rsid wsp:val=&quot;00C00384&quot;/&gt;&lt;wsp:rsid wsp:val=&quot;00C03347&quot;/&gt;&lt;wsp:rsid wsp:val=&quot;00C1047B&quot;/&gt;&lt;wsp:rsid wsp:val=&quot;00C20BC4&quot;/&gt;&lt;wsp:rsid wsp:val=&quot;00C220D6&quot;/&gt;&lt;wsp:rsid wsp:val=&quot;00C23C20&quot;/&gt;&lt;wsp:rsid wsp:val=&quot;00C331DE&quot;/&gt;&lt;wsp:rsid wsp:val=&quot;00C356CF&quot;/&gt;&lt;wsp:rsid wsp:val=&quot;00C40A36&quot;/&gt;&lt;wsp:rsid wsp:val=&quot;00C425C6&quot;/&gt;&lt;wsp:rsid wsp:val=&quot;00C42862&quot;/&gt;&lt;wsp:rsid wsp:val=&quot;00C42A98&quot;/&gt;&lt;wsp:rsid wsp:val=&quot;00C45501&quot;/&gt;&lt;wsp:rsid wsp:val=&quot;00C460D6&quot;/&gt;&lt;wsp:rsid wsp:val=&quot;00C47463&quot;/&gt;&lt;wsp:rsid wsp:val=&quot;00C529BA&quot;/&gt;&lt;wsp:rsid wsp:val=&quot;00C54986&quot;/&gt;&lt;wsp:rsid wsp:val=&quot;00C56F15&quot;/&gt;&lt;wsp:rsid wsp:val=&quot;00C60E12&quot;/&gt;&lt;wsp:rsid wsp:val=&quot;00C6237A&quot;/&gt;&lt;wsp:rsid wsp:val=&quot;00C71B99&quot;/&gt;&lt;wsp:rsid wsp:val=&quot;00C72CB8&quot;/&gt;&lt;wsp:rsid wsp:val=&quot;00C730AC&quot;/&gt;&lt;wsp:rsid wsp:val=&quot;00C8006D&quot;/&gt;&lt;wsp:rsid wsp:val=&quot;00C81A63&quot;/&gt;&lt;wsp:rsid wsp:val=&quot;00C83435&quot;/&gt;&lt;wsp:rsid wsp:val=&quot;00C84BB2&quot;/&gt;&lt;wsp:rsid wsp:val=&quot;00C94AB1&quot;/&gt;&lt;wsp:rsid wsp:val=&quot;00C97998&quot;/&gt;&lt;wsp:rsid wsp:val=&quot;00CA4F12&quot;/&gt;&lt;wsp:rsid wsp:val=&quot;00CB2C4F&quot;/&gt;&lt;wsp:rsid wsp:val=&quot;00CB4714&quot;/&gt;&lt;wsp:rsid wsp:val=&quot;00CB695F&quot;/&gt;&lt;wsp:rsid wsp:val=&quot;00CC1459&quot;/&gt;&lt;wsp:rsid wsp:val=&quot;00CC2555&quot;/&gt;&lt;wsp:rsid wsp:val=&quot;00CC3529&quot;/&gt;&lt;wsp:rsid wsp:val=&quot;00CC4849&quot;/&gt;&lt;wsp:rsid wsp:val=&quot;00CC4B10&quot;/&gt;&lt;wsp:rsid wsp:val=&quot;00CC5816&quot;/&gt;&lt;wsp:rsid wsp:val=&quot;00CC7355&quot;/&gt;&lt;wsp:rsid wsp:val=&quot;00CD2B96&quot;/&gt;&lt;wsp:rsid wsp:val=&quot;00CD6BE6&quot;/&gt;&lt;wsp:rsid wsp:val=&quot;00CE0044&quot;/&gt;&lt;wsp:rsid wsp:val=&quot;00CE1987&quot;/&gt;&lt;wsp:rsid wsp:val=&quot;00CE1F95&quot;/&gt;&lt;wsp:rsid wsp:val=&quot;00CE4EBA&quot;/&gt;&lt;wsp:rsid wsp:val=&quot;00CE6ABA&quot;/&gt;&lt;wsp:rsid wsp:val=&quot;00CF112D&quot;/&gt;&lt;wsp:rsid wsp:val=&quot;00CF1A1D&quot;/&gt;&lt;wsp:rsid wsp:val=&quot;00CF31B5&quot;/&gt;&lt;wsp:rsid wsp:val=&quot;00CF37C2&quot;/&gt;&lt;wsp:rsid wsp:val=&quot;00CF5C00&quot;/&gt;&lt;wsp:rsid wsp:val=&quot;00CF6553&quot;/&gt;&lt;wsp:rsid wsp:val=&quot;00D0169B&quot;/&gt;&lt;wsp:rsid wsp:val=&quot;00D0293C&quot;/&gt;&lt;wsp:rsid wsp:val=&quot;00D06100&quot;/&gt;&lt;wsp:rsid wsp:val=&quot;00D0743F&quot;/&gt;&lt;wsp:rsid wsp:val=&quot;00D1458C&quot;/&gt;&lt;wsp:rsid wsp:val=&quot;00D213AA&quot;/&gt;&lt;wsp:rsid wsp:val=&quot;00D215D5&quot;/&gt;&lt;wsp:rsid wsp:val=&quot;00D25CCD&quot;/&gt;&lt;wsp:rsid wsp:val=&quot;00D3054B&quot;/&gt;&lt;wsp:rsid wsp:val=&quot;00D3504D&quot;/&gt;&lt;wsp:rsid wsp:val=&quot;00D42797&quot;/&gt;&lt;wsp:rsid wsp:val=&quot;00D511B9&quot;/&gt;&lt;wsp:rsid wsp:val=&quot;00D5139B&quot;/&gt;&lt;wsp:rsid wsp:val=&quot;00D5315C&quot;/&gt;&lt;wsp:rsid wsp:val=&quot;00D5466E&quot;/&gt;&lt;wsp:rsid wsp:val=&quot;00D572D5&quot;/&gt;&lt;wsp:rsid wsp:val=&quot;00D572D8&quot;/&gt;&lt;wsp:rsid wsp:val=&quot;00D6258C&quot;/&gt;&lt;wsp:rsid wsp:val=&quot;00D63945&quot;/&gt;&lt;wsp:rsid wsp:val=&quot;00D73D02&quot;/&gt;&lt;wsp:rsid wsp:val=&quot;00D73E93&quot;/&gt;&lt;wsp:rsid wsp:val=&quot;00D80390&quot;/&gt;&lt;wsp:rsid wsp:val=&quot;00D8098C&quot;/&gt;&lt;wsp:rsid wsp:val=&quot;00D837B8&quot;/&gt;&lt;wsp:rsid wsp:val=&quot;00D85138&quot;/&gt;&lt;wsp:rsid wsp:val=&quot;00D854E6&quot;/&gt;&lt;wsp:rsid wsp:val=&quot;00D85967&quot;/&gt;&lt;wsp:rsid wsp:val=&quot;00D86F01&quot;/&gt;&lt;wsp:rsid wsp:val=&quot;00D902A0&quot;/&gt;&lt;wsp:rsid wsp:val=&quot;00D92E2E&quot;/&gt;&lt;wsp:rsid wsp:val=&quot;00D939E1&quot;/&gt;&lt;wsp:rsid wsp:val=&quot;00D93C84&quot;/&gt;&lt;wsp:rsid wsp:val=&quot;00DA09EE&quot;/&gt;&lt;wsp:rsid wsp:val=&quot;00DA16DD&quot;/&gt;&lt;wsp:rsid wsp:val=&quot;00DA401B&quot;/&gt;&lt;wsp:rsid wsp:val=&quot;00DA4306&quot;/&gt;&lt;wsp:rsid wsp:val=&quot;00DA4471&quot;/&gt;&lt;wsp:rsid wsp:val=&quot;00DA5FDF&quot;/&gt;&lt;wsp:rsid wsp:val=&quot;00DB0B3D&quot;/&gt;&lt;wsp:rsid wsp:val=&quot;00DB13E4&quot;/&gt;&lt;wsp:rsid wsp:val=&quot;00DB1886&quot;/&gt;&lt;wsp:rsid wsp:val=&quot;00DB285B&quot;/&gt;&lt;wsp:rsid wsp:val=&quot;00DB6FED&quot;/&gt;&lt;wsp:rsid wsp:val=&quot;00DC3128&quot;/&gt;&lt;wsp:rsid wsp:val=&quot;00DC4765&quot;/&gt;&lt;wsp:rsid wsp:val=&quot;00DC7011&quot;/&gt;&lt;wsp:rsid wsp:val=&quot;00DD2FBA&quot;/&gt;&lt;wsp:rsid wsp:val=&quot;00DD5D2A&quot;/&gt;&lt;wsp:rsid wsp:val=&quot;00DD645B&quot;/&gt;&lt;wsp:rsid wsp:val=&quot;00DD7539&quot;/&gt;&lt;wsp:rsid wsp:val=&quot;00DE053C&quot;/&gt;&lt;wsp:rsid wsp:val=&quot;00DE2201&quot;/&gt;&lt;wsp:rsid wsp:val=&quot;00DE5B78&quot;/&gt;&lt;wsp:rsid wsp:val=&quot;00DE734E&quot;/&gt;&lt;wsp:rsid wsp:val=&quot;00DE76E9&quot;/&gt;&lt;wsp:rsid wsp:val=&quot;00DF0003&quot;/&gt;&lt;wsp:rsid wsp:val=&quot;00DF282A&quot;/&gt;&lt;wsp:rsid wsp:val=&quot;00DF45B2&quot;/&gt;&lt;wsp:rsid wsp:val=&quot;00DF5F34&quot;/&gt;&lt;wsp:rsid wsp:val=&quot;00DF6D6A&quot;/&gt;&lt;wsp:rsid wsp:val=&quot;00E0163C&quot;/&gt;&lt;wsp:rsid wsp:val=&quot;00E05713&quot;/&gt;&lt;wsp:rsid wsp:val=&quot;00E058E3&quot;/&gt;&lt;wsp:rsid wsp:val=&quot;00E06B92&quot;/&gt;&lt;wsp:rsid wsp:val=&quot;00E133B0&quot;/&gt;&lt;wsp:rsid wsp:val=&quot;00E1752F&quot;/&gt;&lt;wsp:rsid wsp:val=&quot;00E206FC&quot;/&gt;&lt;wsp:rsid wsp:val=&quot;00E212DC&quot;/&gt;&lt;wsp:rsid wsp:val=&quot;00E2144E&quot;/&gt;&lt;wsp:rsid wsp:val=&quot;00E23132&quot;/&gt;&lt;wsp:rsid wsp:val=&quot;00E24101&quot;/&gt;&lt;wsp:rsid wsp:val=&quot;00E24F78&quot;/&gt;&lt;wsp:rsid wsp:val=&quot;00E26E3C&quot;/&gt;&lt;wsp:rsid wsp:val=&quot;00E27269&quot;/&gt;&lt;wsp:rsid wsp:val=&quot;00E3431A&quot;/&gt;&lt;wsp:rsid wsp:val=&quot;00E352F2&quot;/&gt;&lt;wsp:rsid wsp:val=&quot;00E44D62&quot;/&gt;&lt;wsp:rsid wsp:val=&quot;00E53ABD&quot;/&gt;&lt;wsp:rsid wsp:val=&quot;00E53CAC&quot;/&gt;&lt;wsp:rsid wsp:val=&quot;00E552AF&quot;/&gt;&lt;wsp:rsid wsp:val=&quot;00E56B55&quot;/&gt;&lt;wsp:rsid wsp:val=&quot;00E56C8E&quot;/&gt;&lt;wsp:rsid wsp:val=&quot;00E62CF3&quot;/&gt;&lt;wsp:rsid wsp:val=&quot;00E6308F&quot;/&gt;&lt;wsp:rsid wsp:val=&quot;00E6547E&quot;/&gt;&lt;wsp:rsid wsp:val=&quot;00E65F77&quot;/&gt;&lt;wsp:rsid wsp:val=&quot;00E72195&quot;/&gt;&lt;wsp:rsid wsp:val=&quot;00E745BE&quot;/&gt;&lt;wsp:rsid wsp:val=&quot;00E749E5&quot;/&gt;&lt;wsp:rsid wsp:val=&quot;00E759E7&quot;/&gt;&lt;wsp:rsid wsp:val=&quot;00E800C9&quot;/&gt;&lt;wsp:rsid wsp:val=&quot;00E835D4&quot;/&gt;&lt;wsp:rsid wsp:val=&quot;00E86E4B&quot;/&gt;&lt;wsp:rsid wsp:val=&quot;00E86ECE&quot;/&gt;&lt;wsp:rsid wsp:val=&quot;00E87F15&quot;/&gt;&lt;wsp:rsid wsp:val=&quot;00E90343&quot;/&gt;&lt;wsp:rsid wsp:val=&quot;00E92ACB&quot;/&gt;&lt;wsp:rsid wsp:val=&quot;00E93801&quot;/&gt;&lt;wsp:rsid wsp:val=&quot;00E93BB5&quot;/&gt;&lt;wsp:rsid wsp:val=&quot;00E94466&quot;/&gt;&lt;wsp:rsid wsp:val=&quot;00E94665&quot;/&gt;&lt;wsp:rsid wsp:val=&quot;00E961B3&quot;/&gt;&lt;wsp:rsid wsp:val=&quot;00EA5D91&quot;/&gt;&lt;wsp:rsid wsp:val=&quot;00EA7398&quot;/&gt;&lt;wsp:rsid wsp:val=&quot;00EB09F9&quot;/&gt;&lt;wsp:rsid wsp:val=&quot;00EB1018&quot;/&gt;&lt;wsp:rsid wsp:val=&quot;00EB3A7C&quot;/&gt;&lt;wsp:rsid wsp:val=&quot;00EB486E&quot;/&gt;&lt;wsp:rsid wsp:val=&quot;00EB528B&quot;/&gt;&lt;wsp:rsid wsp:val=&quot;00EB58A3&quot;/&gt;&lt;wsp:rsid wsp:val=&quot;00EB5954&quot;/&gt;&lt;wsp:rsid wsp:val=&quot;00EB62B2&quot;/&gt;&lt;wsp:rsid wsp:val=&quot;00EC239A&quot;/&gt;&lt;wsp:rsid wsp:val=&quot;00EC6429&quot;/&gt;&lt;wsp:rsid wsp:val=&quot;00EC6604&quot;/&gt;&lt;wsp:rsid wsp:val=&quot;00EC7B68&quot;/&gt;&lt;wsp:rsid wsp:val=&quot;00ED04CC&quot;/&gt;&lt;wsp:rsid wsp:val=&quot;00ED0E92&quot;/&gt;&lt;wsp:rsid wsp:val=&quot;00ED37DF&quot;/&gt;&lt;wsp:rsid wsp:val=&quot;00ED4ACF&quot;/&gt;&lt;wsp:rsid wsp:val=&quot;00ED6F04&quot;/&gt;&lt;wsp:rsid wsp:val=&quot;00EE1CE2&quot;/&gt;&lt;wsp:rsid wsp:val=&quot;00EE2598&quot;/&gt;&lt;wsp:rsid wsp:val=&quot;00EF161F&quot;/&gt;&lt;wsp:rsid wsp:val=&quot;00EF3988&quot;/&gt;&lt;wsp:rsid wsp:val=&quot;00EF7AC3&quot;/&gt;&lt;wsp:rsid wsp:val=&quot;00F00AD1&quot;/&gt;&lt;wsp:rsid wsp:val=&quot;00F01323&quot;/&gt;&lt;wsp:rsid wsp:val=&quot;00F01DCF&quot;/&gt;&lt;wsp:rsid wsp:val=&quot;00F0564E&quot;/&gt;&lt;wsp:rsid wsp:val=&quot;00F057BA&quot;/&gt;&lt;wsp:rsid wsp:val=&quot;00F0648B&quot;/&gt;&lt;wsp:rsid wsp:val=&quot;00F1023F&quot;/&gt;&lt;wsp:rsid wsp:val=&quot;00F11302&quot;/&gt;&lt;wsp:rsid wsp:val=&quot;00F1492F&quot;/&gt;&lt;wsp:rsid wsp:val=&quot;00F14D5A&quot;/&gt;&lt;wsp:rsid wsp:val=&quot;00F20428&quot;/&gt;&lt;wsp:rsid wsp:val=&quot;00F204BA&quot;/&gt;&lt;wsp:rsid wsp:val=&quot;00F211D3&quot;/&gt;&lt;wsp:rsid wsp:val=&quot;00F21D67&quot;/&gt;&lt;wsp:rsid wsp:val=&quot;00F22A06&quot;/&gt;&lt;wsp:rsid wsp:val=&quot;00F22B5E&quot;/&gt;&lt;wsp:rsid wsp:val=&quot;00F24B5E&quot;/&gt;&lt;wsp:rsid wsp:val=&quot;00F255EF&quot;/&gt;&lt;wsp:rsid wsp:val=&quot;00F26159&quot;/&gt;&lt;wsp:rsid wsp:val=&quot;00F275D1&quot;/&gt;&lt;wsp:rsid wsp:val=&quot;00F306E8&quot;/&gt;&lt;wsp:rsid wsp:val=&quot;00F330E1&quot;/&gt;&lt;wsp:rsid wsp:val=&quot;00F34CC8&quot;/&gt;&lt;wsp:rsid wsp:val=&quot;00F37119&quot;/&gt;&lt;wsp:rsid wsp:val=&quot;00F425AA&quot;/&gt;&lt;wsp:rsid wsp:val=&quot;00F43AEF&quot;/&gt;&lt;wsp:rsid wsp:val=&quot;00F43E19&quot;/&gt;&lt;wsp:rsid wsp:val=&quot;00F44A58&quot;/&gt;&lt;wsp:rsid wsp:val=&quot;00F452B1&quot;/&gt;&lt;wsp:rsid wsp:val=&quot;00F527F0&quot;/&gt;&lt;wsp:rsid wsp:val=&quot;00F5391A&quot;/&gt;&lt;wsp:rsid wsp:val=&quot;00F5481B&quot;/&gt;&lt;wsp:rsid wsp:val=&quot;00F55EA0&quot;/&gt;&lt;wsp:rsid wsp:val=&quot;00F57F9B&quot;/&gt;&lt;wsp:rsid wsp:val=&quot;00F6066D&quot;/&gt;&lt;wsp:rsid wsp:val=&quot;00F651B4&quot;/&gt;&lt;wsp:rsid wsp:val=&quot;00F67C43&quot;/&gt;&lt;wsp:rsid wsp:val=&quot;00F7196E&quot;/&gt;&lt;wsp:rsid wsp:val=&quot;00F74376&quot;/&gt;&lt;wsp:rsid wsp:val=&quot;00F774ED&quot;/&gt;&lt;wsp:rsid wsp:val=&quot;00F83D1B&quot;/&gt;&lt;wsp:rsid wsp:val=&quot;00F852B1&quot;/&gt;&lt;wsp:rsid wsp:val=&quot;00F91DEB&quot;/&gt;&lt;wsp:rsid wsp:val=&quot;00F9393C&quot;/&gt;&lt;wsp:rsid wsp:val=&quot;00F94559&quot;/&gt;&lt;wsp:rsid wsp:val=&quot;00F95033&quot;/&gt;&lt;wsp:rsid wsp:val=&quot;00F96289&quot;/&gt;&lt;wsp:rsid wsp:val=&quot;00F97EBC&quot;/&gt;&lt;wsp:rsid wsp:val=&quot;00FA498E&quot;/&gt;&lt;wsp:rsid wsp:val=&quot;00FA5C4C&quot;/&gt;&lt;wsp:rsid wsp:val=&quot;00FA7295&quot;/&gt;&lt;wsp:rsid wsp:val=&quot;00FB1224&quot;/&gt;&lt;wsp:rsid wsp:val=&quot;00FB6EC6&quot;/&gt;&lt;wsp:rsid wsp:val=&quot;00FC2D30&quot;/&gt;&lt;wsp:rsid wsp:val=&quot;00FC430C&quot;/&gt;&lt;wsp:rsid wsp:val=&quot;00FC4449&quot;/&gt;&lt;wsp:rsid wsp:val=&quot;00FC5D05&quot;/&gt;&lt;wsp:rsid wsp:val=&quot;00FC6F4B&quot;/&gt;&lt;wsp:rsid wsp:val=&quot;00FD1590&quot;/&gt;&lt;wsp:rsid wsp:val=&quot;00FD377A&quot;/&gt;&lt;wsp:rsid wsp:val=&quot;00FD4D70&quot;/&gt;&lt;wsp:rsid wsp:val=&quot;00FD5A71&quot;/&gt;&lt;wsp:rsid wsp:val=&quot;00FD5F4A&quot;/&gt;&lt;wsp:rsid wsp:val=&quot;00FE102E&quot;/&gt;&lt;wsp:rsid wsp:val=&quot;00FE2B97&quot;/&gt;&lt;wsp:rsid wsp:val=&quot;00FE4102&quot;/&gt;&lt;wsp:rsid wsp:val=&quot;00FE475C&quot;/&gt;&lt;wsp:rsid wsp:val=&quot;00FE4D89&quot;/&gt;&lt;wsp:rsid wsp:val=&quot;00FE79E0&quot;/&gt;&lt;wsp:rsid wsp:val=&quot;00FF1F4E&quot;/&gt;&lt;wsp:rsid wsp:val=&quot;00FF2006&quot;/&gt;&lt;wsp:rsid wsp:val=&quot;00FF4CEE&quot;/&gt;&lt;/wsp:rsids&gt;&lt;/w:docPr&gt;&lt;w:body&gt;&lt;w:p wsp:rsidR=&quot;00000000&quot; wsp:rsidRDefault=&quot;00200527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/w:rPr&gt;&lt;m:t&gt;Z11&lt;/m:t&gt;&lt;/m:r&gt;&lt;/m:sub&gt;&lt;/m:sSub&gt;&lt;m:r&gt;&lt;w:rPr&gt;&lt;w:rFonts w:ascii=&quot;Cambria Math&quot; w:h-ansi=&quot;Cambria Math&quot;/&gt;&lt;wx:font wx:val=&quot;Cambria Math&quot;/&gt;&lt;w:i/&gt;&lt;/w:rPr&gt;&lt;m:t&gt;=&lt;/m:t&gt;&lt;/m:r&gt;&lt;m:r&gt;&lt;w:rPr&gt;&lt;w:rFonts w:ascii=&quot;Cambria Math&quot; w:h-ansi=&quot;Cambria Math&quot;/&gt;&lt;wx:font wx:val=&quot;Cambria Math&quot;/&gt;&lt;w:i/&gt;&lt;w:lang w:val=&quot;EN-US&quot;/&gt;&lt;/w:rPr&gt;&lt;m:t&gt;j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П‰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/m:sSub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/m:sSub&gt;&lt;m:d&gt;&lt;m:dPr&gt;&lt;m:ctrlPr&gt;&lt;w:rPr&gt;&lt;w:rFonts w:ascii=&quot;Cambria Math&quot; w:h-ansi=&quot;Cambria Math&quot;/&gt;&lt;wx:font wx:val=&quot;Cambria Math&quot;/&gt;&lt;w:i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i&lt;/m:t&gt;&lt;/m:r&gt;&lt;/m:sub&gt;&lt;/m:sSub&gt;&lt;/m:e&gt;&lt;/m:d&gt;&lt;m:r&gt;&lt;w:rPr&gt;&lt;w:rFonts w:ascii=&quot;Cambria Math&quot; w:h-ansi=&quot;Cambria Math&quot;/&gt;&lt;wx:font wx:val=&quot;Cambria Math&quot;/&gt;&lt;w:i/&gt;&lt;/w:rPr&gt;&lt;m:t&gt;в€™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/m:sSub&gt;&lt;m:r&gt;&lt;w:rPr&gt;&lt;w:rFonts w:ascii=&quot;Cambria Math&quot; w:h-ansi=&quot;Cambria Math&quot;/&gt;&lt;wx:font wx:val=&quot;Cambria Math&quot;/&gt;&lt;w:i/&gt;&lt;w:lang w:val=&quot;EN-US&quot;/&gt;&lt;/w:rPr&gt;&lt;m:t&gt;;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8" o:title="" chromakey="white"/>
          </v:shape>
        </w:pict>
      </w:r>
    </w:p>
    <w:p w:rsidR="00611459" w:rsidRPr="00AF49CC" w:rsidRDefault="00611459" w:rsidP="002B2A11">
      <w:pPr>
        <w:ind w:left="284" w:firstLine="0"/>
        <w:rPr>
          <w:lang w:val="en-US"/>
        </w:rPr>
      </w:pPr>
      <w:r w:rsidRPr="00232ECB">
        <w:pict>
          <v:shape id="_x0000_i1045" type="#_x0000_t75" style="width:95.4pt;height:11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69&quot;/&gt;&lt;w:doNotEmbedSystemFonts/&gt;&lt;w:defaultTabStop w:val=&quot;708&quot;/&gt;&lt;w:autoHyphenation/&gt;&lt;w:hyphenationZone w:val=&quot;357&quot;/&gt;&lt;w:doNotHyphenateCaps/&gt;&lt;w:drawingGridHorizontalSpacing w:val=&quot;140&quot;/&gt;&lt;w:drawingGridVerticalSpacing w:val=&quot;381&quot;/&gt;&lt;w:displayHorizontalDrawingGridEvery w:val=&quot;2&quot;/&gt;&lt;w:punctuationKerning/&gt;&lt;w:characterSpacingControl w:val=&quot;DontCompress&quot;/&gt;&lt;w:optimizeForBrowser/&gt;&lt;w:allowPNG/&gt;&lt;w:doNotSaveWebPagesAsSingleFil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12F04&quot;/&gt;&lt;wsp:rsid wsp:val=&quot;00000DC8&quot;/&gt;&lt;wsp:rsid wsp:val=&quot;00012B88&quot;/&gt;&lt;wsp:rsid wsp:val=&quot;0001427E&quot;/&gt;&lt;wsp:rsid wsp:val=&quot;00015252&quot;/&gt;&lt;wsp:rsid wsp:val=&quot;000155E9&quot;/&gt;&lt;wsp:rsid wsp:val=&quot;00015E30&quot;/&gt;&lt;wsp:rsid wsp:val=&quot;00022AB5&quot;/&gt;&lt;wsp:rsid wsp:val=&quot;000256B4&quot;/&gt;&lt;wsp:rsid wsp:val=&quot;00025EA1&quot;/&gt;&lt;wsp:rsid wsp:val=&quot;00027082&quot;/&gt;&lt;wsp:rsid wsp:val=&quot;00027691&quot;/&gt;&lt;wsp:rsid wsp:val=&quot;00036A2C&quot;/&gt;&lt;wsp:rsid wsp:val=&quot;00042390&quot;/&gt;&lt;wsp:rsid wsp:val=&quot;00042E84&quot;/&gt;&lt;wsp:rsid wsp:val=&quot;00043FE4&quot;/&gt;&lt;wsp:rsid wsp:val=&quot;000611FE&quot;/&gt;&lt;wsp:rsid wsp:val=&quot;00062582&quot;/&gt;&lt;wsp:rsid wsp:val=&quot;00062A36&quot;/&gt;&lt;wsp:rsid wsp:val=&quot;00065241&quot;/&gt;&lt;wsp:rsid wsp:val=&quot;0006644D&quot;/&gt;&lt;wsp:rsid wsp:val=&quot;0006702A&quot;/&gt;&lt;wsp:rsid wsp:val=&quot;000675EB&quot;/&gt;&lt;wsp:rsid wsp:val=&quot;00087B2D&quot;/&gt;&lt;wsp:rsid wsp:val=&quot;000907B6&quot;/&gt;&lt;wsp:rsid wsp:val=&quot;00091354&quot;/&gt;&lt;wsp:rsid wsp:val=&quot;000A12F2&quot;/&gt;&lt;wsp:rsid wsp:val=&quot;000A25DB&quot;/&gt;&lt;wsp:rsid wsp:val=&quot;000A460E&quot;/&gt;&lt;wsp:rsid wsp:val=&quot;000A51EB&quot;/&gt;&lt;wsp:rsid wsp:val=&quot;000A71C2&quot;/&gt;&lt;wsp:rsid wsp:val=&quot;000A7E67&quot;/&gt;&lt;wsp:rsid wsp:val=&quot;000B00A6&quot;/&gt;&lt;wsp:rsid wsp:val=&quot;000B1930&quot;/&gt;&lt;wsp:rsid wsp:val=&quot;000B25DD&quot;/&gt;&lt;wsp:rsid wsp:val=&quot;000B2D25&quot;/&gt;&lt;wsp:rsid wsp:val=&quot;000B3A07&quot;/&gt;&lt;wsp:rsid wsp:val=&quot;000C1BE1&quot;/&gt;&lt;wsp:rsid wsp:val=&quot;000C35F6&quot;/&gt;&lt;wsp:rsid wsp:val=&quot;000C5152&quot;/&gt;&lt;wsp:rsid wsp:val=&quot;000D1B58&quot;/&gt;&lt;wsp:rsid wsp:val=&quot;000D5650&quot;/&gt;&lt;wsp:rsid wsp:val=&quot;000D7AB9&quot;/&gt;&lt;wsp:rsid wsp:val=&quot;000E198A&quot;/&gt;&lt;wsp:rsid wsp:val=&quot;000E2F97&quot;/&gt;&lt;wsp:rsid wsp:val=&quot;000E3F01&quot;/&gt;&lt;wsp:rsid wsp:val=&quot;000E4D61&quot;/&gt;&lt;wsp:rsid wsp:val=&quot;000E52CD&quot;/&gt;&lt;wsp:rsid wsp:val=&quot;000E66AA&quot;/&gt;&lt;wsp:rsid wsp:val=&quot;000F1665&quot;/&gt;&lt;wsp:rsid wsp:val=&quot;000F4D3A&quot;/&gt;&lt;wsp:rsid wsp:val=&quot;000F50B4&quot;/&gt;&lt;wsp:rsid wsp:val=&quot;000F70AC&quot;/&gt;&lt;wsp:rsid wsp:val=&quot;001018AE&quot;/&gt;&lt;wsp:rsid wsp:val=&quot;001024DC&quot;/&gt;&lt;wsp:rsid wsp:val=&quot;00102CCB&quot;/&gt;&lt;wsp:rsid wsp:val=&quot;001056BE&quot;/&gt;&lt;wsp:rsid wsp:val=&quot;00110D34&quot;/&gt;&lt;wsp:rsid wsp:val=&quot;00130DFF&quot;/&gt;&lt;wsp:rsid wsp:val=&quot;00132126&quot;/&gt;&lt;wsp:rsid wsp:val=&quot;001346A0&quot;/&gt;&lt;wsp:rsid wsp:val=&quot;001366CF&quot;/&gt;&lt;wsp:rsid wsp:val=&quot;00137164&quot;/&gt;&lt;wsp:rsid wsp:val=&quot;00137B68&quot;/&gt;&lt;wsp:rsid wsp:val=&quot;00137FC8&quot;/&gt;&lt;wsp:rsid wsp:val=&quot;0014268D&quot;/&gt;&lt;wsp:rsid wsp:val=&quot;00146764&quot;/&gt;&lt;wsp:rsid wsp:val=&quot;00146F62&quot;/&gt;&lt;wsp:rsid wsp:val=&quot;001505E1&quot;/&gt;&lt;wsp:rsid wsp:val=&quot;00150A3C&quot;/&gt;&lt;wsp:rsid wsp:val=&quot;00150A53&quot;/&gt;&lt;wsp:rsid wsp:val=&quot;00151F4A&quot;/&gt;&lt;wsp:rsid wsp:val=&quot;001632B0&quot;/&gt;&lt;wsp:rsid wsp:val=&quot;001654F0&quot;/&gt;&lt;wsp:rsid wsp:val=&quot;00166743&quot;/&gt;&lt;wsp:rsid wsp:val=&quot;00171F73&quot;/&gt;&lt;wsp:rsid wsp:val=&quot;00174F60&quot;/&gt;&lt;wsp:rsid wsp:val=&quot;001800F0&quot;/&gt;&lt;wsp:rsid wsp:val=&quot;001852B3&quot;/&gt;&lt;wsp:rsid wsp:val=&quot;001864B6&quot;/&gt;&lt;wsp:rsid wsp:val=&quot;001930CB&quot;/&gt;&lt;wsp:rsid wsp:val=&quot;001A0EC0&quot;/&gt;&lt;wsp:rsid wsp:val=&quot;001A207B&quot;/&gt;&lt;wsp:rsid wsp:val=&quot;001A535A&quot;/&gt;&lt;wsp:rsid wsp:val=&quot;001B2A26&quot;/&gt;&lt;wsp:rsid wsp:val=&quot;001B59BF&quot;/&gt;&lt;wsp:rsid wsp:val=&quot;001C1E84&quot;/&gt;&lt;wsp:rsid wsp:val=&quot;001C520D&quot;/&gt;&lt;wsp:rsid wsp:val=&quot;001C5731&quot;/&gt;&lt;wsp:rsid wsp:val=&quot;001D28EA&quot;/&gt;&lt;wsp:rsid wsp:val=&quot;001D5300&quot;/&gt;&lt;wsp:rsid wsp:val=&quot;001E18B9&quot;/&gt;&lt;wsp:rsid wsp:val=&quot;001E1F66&quot;/&gt;&lt;wsp:rsid wsp:val=&quot;001E6525&quot;/&gt;&lt;wsp:rsid wsp:val=&quot;001E7283&quot;/&gt;&lt;wsp:rsid wsp:val=&quot;001E73BA&quot;/&gt;&lt;wsp:rsid wsp:val=&quot;001E7492&quot;/&gt;&lt;wsp:rsid wsp:val=&quot;001F06A3&quot;/&gt;&lt;wsp:rsid wsp:val=&quot;001F16E3&quot;/&gt;&lt;wsp:rsid wsp:val=&quot;001F42F0&quot;/&gt;&lt;wsp:rsid wsp:val=&quot;001F566A&quot;/&gt;&lt;wsp:rsid wsp:val=&quot;001F7425&quot;/&gt;&lt;wsp:rsid wsp:val=&quot;001F77D0&quot;/&gt;&lt;wsp:rsid wsp:val=&quot;0020042E&quot;/&gt;&lt;wsp:rsid wsp:val=&quot;00202A19&quot;/&gt;&lt;wsp:rsid wsp:val=&quot;00204D50&quot;/&gt;&lt;wsp:rsid wsp:val=&quot;00204DE9&quot;/&gt;&lt;wsp:rsid wsp:val=&quot;002052D5&quot;/&gt;&lt;wsp:rsid wsp:val=&quot;002101D9&quot;/&gt;&lt;wsp:rsid wsp:val=&quot;00210E90&quot;/&gt;&lt;wsp:rsid wsp:val=&quot;002111DA&quot;/&gt;&lt;wsp:rsid wsp:val=&quot;00211533&quot;/&gt;&lt;wsp:rsid wsp:val=&quot;00212F04&quot;/&gt;&lt;wsp:rsid wsp:val=&quot;0021397F&quot;/&gt;&lt;wsp:rsid wsp:val=&quot;002174DC&quot;/&gt;&lt;wsp:rsid wsp:val=&quot;002256F9&quot;/&gt;&lt;wsp:rsid wsp:val=&quot;00225757&quot;/&gt;&lt;wsp:rsid wsp:val=&quot;00225891&quot;/&gt;&lt;wsp:rsid wsp:val=&quot;00227272&quot;/&gt;&lt;wsp:rsid wsp:val=&quot;00230031&quot;/&gt;&lt;wsp:rsid wsp:val=&quot;00231A08&quot;/&gt;&lt;wsp:rsid wsp:val=&quot;00232BF3&quot;/&gt;&lt;wsp:rsid wsp:val=&quot;00232ECB&quot;/&gt;&lt;wsp:rsid wsp:val=&quot;00234D66&quot;/&gt;&lt;wsp:rsid wsp:val=&quot;00240F05&quot;/&gt;&lt;wsp:rsid wsp:val=&quot;00242F0B&quot;/&gt;&lt;wsp:rsid wsp:val=&quot;00244855&quot;/&gt;&lt;wsp:rsid wsp:val=&quot;00244BA0&quot;/&gt;&lt;wsp:rsid wsp:val=&quot;00246149&quot;/&gt;&lt;wsp:rsid wsp:val=&quot;002472B5&quot;/&gt;&lt;wsp:rsid wsp:val=&quot;00250440&quot;/&gt;&lt;wsp:rsid wsp:val=&quot;002504F8&quot;/&gt;&lt;wsp:rsid wsp:val=&quot;002600C8&quot;/&gt;&lt;wsp:rsid wsp:val=&quot;00260B3D&quot;/&gt;&lt;wsp:rsid wsp:val=&quot;002632A4&quot;/&gt;&lt;wsp:rsid wsp:val=&quot;00271A81&quot;/&gt;&lt;wsp:rsid wsp:val=&quot;00273B17&quot;/&gt;&lt;wsp:rsid wsp:val=&quot;0027698E&quot;/&gt;&lt;wsp:rsid wsp:val=&quot;002779D1&quot;/&gt;&lt;wsp:rsid wsp:val=&quot;00281B18&quot;/&gt;&lt;wsp:rsid wsp:val=&quot;002824F5&quot;/&gt;&lt;wsp:rsid wsp:val=&quot;00284725&quot;/&gt;&lt;wsp:rsid wsp:val=&quot;00290D00&quot;/&gt;&lt;wsp:rsid wsp:val=&quot;00291EE8&quot;/&gt;&lt;wsp:rsid wsp:val=&quot;00292FEE&quot;/&gt;&lt;wsp:rsid wsp:val=&quot;00294426&quot;/&gt;&lt;wsp:rsid wsp:val=&quot;002A0544&quot;/&gt;&lt;wsp:rsid wsp:val=&quot;002A06FF&quot;/&gt;&lt;wsp:rsid wsp:val=&quot;002A077C&quot;/&gt;&lt;wsp:rsid wsp:val=&quot;002A1247&quot;/&gt;&lt;wsp:rsid wsp:val=&quot;002A3F2A&quot;/&gt;&lt;wsp:rsid wsp:val=&quot;002A477C&quot;/&gt;&lt;wsp:rsid wsp:val=&quot;002A66A7&quot;/&gt;&lt;wsp:rsid wsp:val=&quot;002A686D&quot;/&gt;&lt;wsp:rsid wsp:val=&quot;002B04A0&quot;/&gt;&lt;wsp:rsid wsp:val=&quot;002B2856&quot;/&gt;&lt;wsp:rsid wsp:val=&quot;002B2A11&quot;/&gt;&lt;wsp:rsid wsp:val=&quot;002B2A18&quot;/&gt;&lt;wsp:rsid wsp:val=&quot;002C4945&quot;/&gt;&lt;wsp:rsid wsp:val=&quot;002C5850&quot;/&gt;&lt;wsp:rsid wsp:val=&quot;002C6ED6&quot;/&gt;&lt;wsp:rsid wsp:val=&quot;002C7254&quot;/&gt;&lt;wsp:rsid wsp:val=&quot;002D5084&quot;/&gt;&lt;wsp:rsid wsp:val=&quot;002D5E95&quot;/&gt;&lt;wsp:rsid wsp:val=&quot;002D5FF8&quot;/&gt;&lt;wsp:rsid wsp:val=&quot;002E7A2B&quot;/&gt;&lt;wsp:rsid wsp:val=&quot;002F0033&quot;/&gt;&lt;wsp:rsid wsp:val=&quot;002F4B1D&quot;/&gt;&lt;wsp:rsid wsp:val=&quot;002F5748&quot;/&gt;&lt;wsp:rsid wsp:val=&quot;002F5E41&quot;/&gt;&lt;wsp:rsid wsp:val=&quot;002F7BF9&quot;/&gt;&lt;wsp:rsid wsp:val=&quot;0030107F&quot;/&gt;&lt;wsp:rsid wsp:val=&quot;00302069&quot;/&gt;&lt;wsp:rsid wsp:val=&quot;003063F0&quot;/&gt;&lt;wsp:rsid wsp:val=&quot;00306980&quot;/&gt;&lt;wsp:rsid wsp:val=&quot;003103B7&quot;/&gt;&lt;wsp:rsid wsp:val=&quot;00316734&quot;/&gt;&lt;wsp:rsid wsp:val=&quot;00317380&quot;/&gt;&lt;wsp:rsid wsp:val=&quot;00317F18&quot;/&gt;&lt;wsp:rsid wsp:val=&quot;0032640D&quot;/&gt;&lt;wsp:rsid wsp:val=&quot;00332356&quot;/&gt;&lt;wsp:rsid wsp:val=&quot;003415E2&quot;/&gt;&lt;wsp:rsid wsp:val=&quot;003427E4&quot;/&gt;&lt;wsp:rsid wsp:val=&quot;00343F66&quot;/&gt;&lt;wsp:rsid wsp:val=&quot;00344143&quot;/&gt;&lt;wsp:rsid wsp:val=&quot;00344822&quot;/&gt;&lt;wsp:rsid wsp:val=&quot;00350FB2&quot;/&gt;&lt;wsp:rsid wsp:val=&quot;00351F44&quot;/&gt;&lt;wsp:rsid wsp:val=&quot;003534CE&quot;/&gt;&lt;wsp:rsid wsp:val=&quot;00361465&quot;/&gt;&lt;wsp:rsid wsp:val=&quot;0036221D&quot;/&gt;&lt;wsp:rsid wsp:val=&quot;00364527&quot;/&gt;&lt;wsp:rsid wsp:val=&quot;00366EA3&quot;/&gt;&lt;wsp:rsid wsp:val=&quot;0037307B&quot;/&gt;&lt;wsp:rsid wsp:val=&quot;0037307D&quot;/&gt;&lt;wsp:rsid wsp:val=&quot;00373F15&quot;/&gt;&lt;wsp:rsid wsp:val=&quot;003746B3&quot;/&gt;&lt;wsp:rsid wsp:val=&quot;00381567&quot;/&gt;&lt;wsp:rsid wsp:val=&quot;00382CBE&quot;/&gt;&lt;wsp:rsid wsp:val=&quot;00385048&quot;/&gt;&lt;wsp:rsid wsp:val=&quot;00391E1B&quot;/&gt;&lt;wsp:rsid wsp:val=&quot;00394257&quot;/&gt;&lt;wsp:rsid wsp:val=&quot;00394402&quot;/&gt;&lt;wsp:rsid wsp:val=&quot;00394EDF&quot;/&gt;&lt;wsp:rsid wsp:val=&quot;003A01BC&quot;/&gt;&lt;wsp:rsid wsp:val=&quot;003A24FA&quot;/&gt;&lt;wsp:rsid wsp:val=&quot;003B031D&quot;/&gt;&lt;wsp:rsid wsp:val=&quot;003B03EE&quot;/&gt;&lt;wsp:rsid wsp:val=&quot;003B1472&quot;/&gt;&lt;wsp:rsid wsp:val=&quot;003B7927&quot;/&gt;&lt;wsp:rsid wsp:val=&quot;003C02A6&quot;/&gt;&lt;wsp:rsid wsp:val=&quot;003C39F7&quot;/&gt;&lt;wsp:rsid wsp:val=&quot;003C6978&quot;/&gt;&lt;wsp:rsid wsp:val=&quot;003D15CB&quot;/&gt;&lt;wsp:rsid wsp:val=&quot;003D1782&quot;/&gt;&lt;wsp:rsid wsp:val=&quot;003D3457&quot;/&gt;&lt;wsp:rsid wsp:val=&quot;003D3DCA&quot;/&gt;&lt;wsp:rsid wsp:val=&quot;003D6674&quot;/&gt;&lt;wsp:rsid wsp:val=&quot;003D6769&quot;/&gt;&lt;wsp:rsid wsp:val=&quot;003E0301&quot;/&gt;&lt;wsp:rsid wsp:val=&quot;003E0422&quot;/&gt;&lt;wsp:rsid wsp:val=&quot;003F365B&quot;/&gt;&lt;wsp:rsid wsp:val=&quot;003F4C53&quot;/&gt;&lt;wsp:rsid wsp:val=&quot;003F63C1&quot;/&gt;&lt;wsp:rsid wsp:val=&quot;0040088F&quot;/&gt;&lt;wsp:rsid wsp:val=&quot;00402E09&quot;/&gt;&lt;wsp:rsid wsp:val=&quot;00403775&quot;/&gt;&lt;wsp:rsid wsp:val=&quot;00406EB8&quot;/&gt;&lt;wsp:rsid wsp:val=&quot;00411EAB&quot;/&gt;&lt;wsp:rsid wsp:val=&quot;00415195&quot;/&gt;&lt;wsp:rsid wsp:val=&quot;004270D1&quot;/&gt;&lt;wsp:rsid wsp:val=&quot;004309DF&quot;/&gt;&lt;wsp:rsid wsp:val=&quot;0043187E&quot;/&gt;&lt;wsp:rsid wsp:val=&quot;00433787&quot;/&gt;&lt;wsp:rsid wsp:val=&quot;00436210&quot;/&gt;&lt;wsp:rsid wsp:val=&quot;00436AEC&quot;/&gt;&lt;wsp:rsid wsp:val=&quot;00442A2C&quot;/&gt;&lt;wsp:rsid wsp:val=&quot;004503EC&quot;/&gt;&lt;wsp:rsid wsp:val=&quot;00452500&quot;/&gt;&lt;wsp:rsid wsp:val=&quot;00452D5E&quot;/&gt;&lt;wsp:rsid wsp:val=&quot;004537F6&quot;/&gt;&lt;wsp:rsid wsp:val=&quot;0045380C&quot;/&gt;&lt;wsp:rsid wsp:val=&quot;004562BC&quot;/&gt;&lt;wsp:rsid wsp:val=&quot;00465F64&quot;/&gt;&lt;wsp:rsid wsp:val=&quot;00473ABF&quot;/&gt;&lt;wsp:rsid wsp:val=&quot;004748BE&quot;/&gt;&lt;wsp:rsid wsp:val=&quot;00476B0F&quot;/&gt;&lt;wsp:rsid wsp:val=&quot;00477BC6&quot;/&gt;&lt;wsp:rsid wsp:val=&quot;0048210E&quot;/&gt;&lt;wsp:rsid wsp:val=&quot;00485C49&quot;/&gt;&lt;wsp:rsid wsp:val=&quot;00487DB1&quot;/&gt;&lt;wsp:rsid wsp:val=&quot;00490F4D&quot;/&gt;&lt;wsp:rsid wsp:val=&quot;00491E80&quot;/&gt;&lt;wsp:rsid wsp:val=&quot;00492255&quot;/&gt;&lt;wsp:rsid wsp:val=&quot;00496238&quot;/&gt;&lt;wsp:rsid wsp:val=&quot;00496359&quot;/&gt;&lt;wsp:rsid wsp:val=&quot;004A02D5&quot;/&gt;&lt;wsp:rsid wsp:val=&quot;004A03B0&quot;/&gt;&lt;wsp:rsid wsp:val=&quot;004A082B&quot;/&gt;&lt;wsp:rsid wsp:val=&quot;004A46D4&quot;/&gt;&lt;wsp:rsid wsp:val=&quot;004A5F62&quot;/&gt;&lt;wsp:rsid wsp:val=&quot;004A62A8&quot;/&gt;&lt;wsp:rsid wsp:val=&quot;004A66EF&quot;/&gt;&lt;wsp:rsid wsp:val=&quot;004A6D17&quot;/&gt;&lt;wsp:rsid wsp:val=&quot;004B275D&quot;/&gt;&lt;wsp:rsid wsp:val=&quot;004B3A61&quot;/&gt;&lt;wsp:rsid wsp:val=&quot;004B7618&quot;/&gt;&lt;wsp:rsid wsp:val=&quot;004C51EB&quot;/&gt;&lt;wsp:rsid wsp:val=&quot;004C656C&quot;/&gt;&lt;wsp:rsid wsp:val=&quot;004D4690&quot;/&gt;&lt;wsp:rsid wsp:val=&quot;004D5A29&quot;/&gt;&lt;wsp:rsid wsp:val=&quot;004D77F0&quot;/&gt;&lt;wsp:rsid wsp:val=&quot;004E35F5&quot;/&gt;&lt;wsp:rsid wsp:val=&quot;004E556C&quot;/&gt;&lt;wsp:rsid wsp:val=&quot;004F59CA&quot;/&gt;&lt;wsp:rsid wsp:val=&quot;00500A20&quot;/&gt;&lt;wsp:rsid wsp:val=&quot;00504760&quot;/&gt;&lt;wsp:rsid wsp:val=&quot;005067CA&quot;/&gt;&lt;wsp:rsid wsp:val=&quot;00507283&quot;/&gt;&lt;wsp:rsid wsp:val=&quot;00510658&quot;/&gt;&lt;wsp:rsid wsp:val=&quot;00521180&quot;/&gt;&lt;wsp:rsid wsp:val=&quot;00522892&quot;/&gt;&lt;wsp:rsid wsp:val=&quot;0053178F&quot;/&gt;&lt;wsp:rsid wsp:val=&quot;00533390&quot;/&gt;&lt;wsp:rsid wsp:val=&quot;00542D6B&quot;/&gt;&lt;wsp:rsid wsp:val=&quot;00547DDA&quot;/&gt;&lt;wsp:rsid wsp:val=&quot;00550E37&quot;/&gt;&lt;wsp:rsid wsp:val=&quot;0055286B&quot;/&gt;&lt;wsp:rsid wsp:val=&quot;0055360B&quot;/&gt;&lt;wsp:rsid wsp:val=&quot;005614C4&quot;/&gt;&lt;wsp:rsid wsp:val=&quot;00562430&quot;/&gt;&lt;wsp:rsid wsp:val=&quot;00562471&quot;/&gt;&lt;wsp:rsid wsp:val=&quot;005625CB&quot;/&gt;&lt;wsp:rsid wsp:val=&quot;00563CE5&quot;/&gt;&lt;wsp:rsid wsp:val=&quot;0056665F&quot;/&gt;&lt;wsp:rsid wsp:val=&quot;005717BF&quot;/&gt;&lt;wsp:rsid wsp:val=&quot;00574D3F&quot;/&gt;&lt;wsp:rsid wsp:val=&quot;00576B30&quot;/&gt;&lt;wsp:rsid wsp:val=&quot;00583DE9&quot;/&gt;&lt;wsp:rsid wsp:val=&quot;00584A39&quot;/&gt;&lt;wsp:rsid wsp:val=&quot;00595B51&quot;/&gt;&lt;wsp:rsid wsp:val=&quot;005A04ED&quot;/&gt;&lt;wsp:rsid wsp:val=&quot;005A0755&quot;/&gt;&lt;wsp:rsid wsp:val=&quot;005A67FC&quot;/&gt;&lt;wsp:rsid wsp:val=&quot;005B3E66&quot;/&gt;&lt;wsp:rsid wsp:val=&quot;005B4E7E&quot;/&gt;&lt;wsp:rsid wsp:val=&quot;005B50F3&quot;/&gt;&lt;wsp:rsid wsp:val=&quot;005C1A48&quot;/&gt;&lt;wsp:rsid wsp:val=&quot;005C6EF1&quot;/&gt;&lt;wsp:rsid wsp:val=&quot;005D360A&quot;/&gt;&lt;wsp:rsid wsp:val=&quot;005D378E&quot;/&gt;&lt;wsp:rsid wsp:val=&quot;005D3849&quot;/&gt;&lt;wsp:rsid wsp:val=&quot;005D4C29&quot;/&gt;&lt;wsp:rsid wsp:val=&quot;005E0599&quot;/&gt;&lt;wsp:rsid wsp:val=&quot;005E3B8E&quot;/&gt;&lt;wsp:rsid wsp:val=&quot;005E4C40&quot;/&gt;&lt;wsp:rsid wsp:val=&quot;005E7043&quot;/&gt;&lt;wsp:rsid wsp:val=&quot;005F086A&quot;/&gt;&lt;wsp:rsid wsp:val=&quot;005F21CC&quot;/&gt;&lt;wsp:rsid wsp:val=&quot;005F3900&quot;/&gt;&lt;wsp:rsid wsp:val=&quot;005F50F5&quot;/&gt;&lt;wsp:rsid wsp:val=&quot;0060306E&quot;/&gt;&lt;wsp:rsid wsp:val=&quot;0060704E&quot;/&gt;&lt;wsp:rsid wsp:val=&quot;006079B5&quot;/&gt;&lt;wsp:rsid wsp:val=&quot;006137BA&quot;/&gt;&lt;wsp:rsid wsp:val=&quot;00613F07&quot;/&gt;&lt;wsp:rsid wsp:val=&quot;006141FF&quot;/&gt;&lt;wsp:rsid wsp:val=&quot;00621230&quot;/&gt;&lt;wsp:rsid wsp:val=&quot;006231E5&quot;/&gt;&lt;wsp:rsid wsp:val=&quot;006321E9&quot;/&gt;&lt;wsp:rsid wsp:val=&quot;00637B61&quot;/&gt;&lt;wsp:rsid wsp:val=&quot;00644F35&quot;/&gt;&lt;wsp:rsid wsp:val=&quot;00652556&quot;/&gt;&lt;wsp:rsid wsp:val=&quot;00654C35&quot;/&gt;&lt;wsp:rsid wsp:val=&quot;0065510E&quot;/&gt;&lt;wsp:rsid wsp:val=&quot;0066448C&quot;/&gt;&lt;wsp:rsid wsp:val=&quot;00664BA8&quot;/&gt;&lt;wsp:rsid wsp:val=&quot;006650C3&quot;/&gt;&lt;wsp:rsid wsp:val=&quot;00677EC9&quot;/&gt;&lt;wsp:rsid wsp:val=&quot;0068026E&quot;/&gt;&lt;wsp:rsid wsp:val=&quot;00683171&quot;/&gt;&lt;wsp:rsid wsp:val=&quot;00684B8F&quot;/&gt;&lt;wsp:rsid wsp:val=&quot;00687F1F&quot;/&gt;&lt;wsp:rsid wsp:val=&quot;006909ED&quot;/&gt;&lt;wsp:rsid wsp:val=&quot;0069369B&quot;/&gt;&lt;wsp:rsid wsp:val=&quot;00694939&quot;/&gt;&lt;wsp:rsid wsp:val=&quot;006968BD&quot;/&gt;&lt;wsp:rsid wsp:val=&quot;006A1085&quot;/&gt;&lt;wsp:rsid wsp:val=&quot;006A1363&quot;/&gt;&lt;wsp:rsid wsp:val=&quot;006A2D43&quot;/&gt;&lt;wsp:rsid wsp:val=&quot;006A315A&quot;/&gt;&lt;wsp:rsid wsp:val=&quot;006A5B34&quot;/&gt;&lt;wsp:rsid wsp:val=&quot;006B01D0&quot;/&gt;&lt;wsp:rsid wsp:val=&quot;006B13A0&quot;/&gt;&lt;wsp:rsid wsp:val=&quot;006B2B5C&quot;/&gt;&lt;wsp:rsid wsp:val=&quot;006B3B26&quot;/&gt;&lt;wsp:rsid wsp:val=&quot;006B4B96&quot;/&gt;&lt;wsp:rsid wsp:val=&quot;006B5BE3&quot;/&gt;&lt;wsp:rsid wsp:val=&quot;006C0A9F&quot;/&gt;&lt;wsp:rsid wsp:val=&quot;006C119A&quot;/&gt;&lt;wsp:rsid wsp:val=&quot;006C1B7C&quot;/&gt;&lt;wsp:rsid wsp:val=&quot;006C3B79&quot;/&gt;&lt;wsp:rsid wsp:val=&quot;006C5C7B&quot;/&gt;&lt;wsp:rsid wsp:val=&quot;006D430D&quot;/&gt;&lt;wsp:rsid wsp:val=&quot;006D4EAD&quot;/&gt;&lt;wsp:rsid wsp:val=&quot;006D5952&quot;/&gt;&lt;wsp:rsid wsp:val=&quot;006D741F&quot;/&gt;&lt;wsp:rsid wsp:val=&quot;006E2F64&quot;/&gt;&lt;wsp:rsid wsp:val=&quot;006E5843&quot;/&gt;&lt;wsp:rsid wsp:val=&quot;006F3F4D&quot;/&gt;&lt;wsp:rsid wsp:val=&quot;006F6B9F&quot;/&gt;&lt;wsp:rsid wsp:val=&quot;006F74D3&quot;/&gt;&lt;wsp:rsid wsp:val=&quot;007001C3&quot;/&gt;&lt;wsp:rsid wsp:val=&quot;00702C69&quot;/&gt;&lt;wsp:rsid wsp:val=&quot;00702E26&quot;/&gt;&lt;wsp:rsid wsp:val=&quot;0070346C&quot;/&gt;&lt;wsp:rsid wsp:val=&quot;00703618&quot;/&gt;&lt;wsp:rsid wsp:val=&quot;00704B10&quot;/&gt;&lt;wsp:rsid wsp:val=&quot;00706AA5&quot;/&gt;&lt;wsp:rsid wsp:val=&quot;00707D22&quot;/&gt;&lt;wsp:rsid wsp:val=&quot;007149FE&quot;/&gt;&lt;wsp:rsid wsp:val=&quot;00714CEF&quot;/&gt;&lt;wsp:rsid wsp:val=&quot;00716428&quot;/&gt;&lt;wsp:rsid wsp:val=&quot;00720BEF&quot;/&gt;&lt;wsp:rsid wsp:val=&quot;00723D69&quot;/&gt;&lt;wsp:rsid wsp:val=&quot;00724E44&quot;/&gt;&lt;wsp:rsid wsp:val=&quot;00725FA3&quot;/&gt;&lt;wsp:rsid wsp:val=&quot;00734C60&quot;/&gt;&lt;wsp:rsid wsp:val=&quot;00736383&quot;/&gt;&lt;wsp:rsid wsp:val=&quot;007366AA&quot;/&gt;&lt;wsp:rsid wsp:val=&quot;0073692A&quot;/&gt;&lt;wsp:rsid wsp:val=&quot;007371CF&quot;/&gt;&lt;wsp:rsid wsp:val=&quot;007433B7&quot;/&gt;&lt;wsp:rsid wsp:val=&quot;00746AE2&quot;/&gt;&lt;wsp:rsid wsp:val=&quot;007523D3&quot;/&gt;&lt;wsp:rsid wsp:val=&quot;00756C9D&quot;/&gt;&lt;wsp:rsid wsp:val=&quot;00762DAD&quot;/&gt;&lt;wsp:rsid wsp:val=&quot;00763051&quot;/&gt;&lt;wsp:rsid wsp:val=&quot;007647D9&quot;/&gt;&lt;wsp:rsid wsp:val=&quot;00765166&quot;/&gt;&lt;wsp:rsid wsp:val=&quot;00770119&quot;/&gt;&lt;wsp:rsid wsp:val=&quot;007718B2&quot;/&gt;&lt;wsp:rsid wsp:val=&quot;007745D5&quot;/&gt;&lt;wsp:rsid wsp:val=&quot;00776F4B&quot;/&gt;&lt;wsp:rsid wsp:val=&quot;0077756B&quot;/&gt;&lt;wsp:rsid wsp:val=&quot;00781182&quot;/&gt;&lt;wsp:rsid wsp:val=&quot;00781D13&quot;/&gt;&lt;wsp:rsid wsp:val=&quot;0078238F&quot;/&gt;&lt;wsp:rsid wsp:val=&quot;007829C7&quot;/&gt;&lt;wsp:rsid wsp:val=&quot;0078715D&quot;/&gt;&lt;wsp:rsid wsp:val=&quot;0078717E&quot;/&gt;&lt;wsp:rsid wsp:val=&quot;00787487&quot;/&gt;&lt;wsp:rsid wsp:val=&quot;00790CCA&quot;/&gt;&lt;wsp:rsid wsp:val=&quot;00792DF8&quot;/&gt;&lt;wsp:rsid wsp:val=&quot;00793936&quot;/&gt;&lt;wsp:rsid wsp:val=&quot;0079407B&quot;/&gt;&lt;wsp:rsid wsp:val=&quot;00795569&quot;/&gt;&lt;wsp:rsid wsp:val=&quot;0079724A&quot;/&gt;&lt;wsp:rsid wsp:val=&quot;007974B0&quot;/&gt;&lt;wsp:rsid wsp:val=&quot;007A31E9&quot;/&gt;&lt;wsp:rsid wsp:val=&quot;007B24C0&quot;/&gt;&lt;wsp:rsid wsp:val=&quot;007B4610&quot;/&gt;&lt;wsp:rsid wsp:val=&quot;007B4AB5&quot;/&gt;&lt;wsp:rsid wsp:val=&quot;007C2CAB&quot;/&gt;&lt;wsp:rsid wsp:val=&quot;007C3E6A&quot;/&gt;&lt;wsp:rsid wsp:val=&quot;007C50F3&quot;/&gt;&lt;wsp:rsid wsp:val=&quot;007D1E71&quot;/&gt;&lt;wsp:rsid wsp:val=&quot;007D32FC&quot;/&gt;&lt;wsp:rsid wsp:val=&quot;007D3A88&quot;/&gt;&lt;wsp:rsid wsp:val=&quot;007D3A95&quot;/&gt;&lt;wsp:rsid wsp:val=&quot;007E0CCC&quot;/&gt;&lt;wsp:rsid wsp:val=&quot;007E1969&quot;/&gt;&lt;wsp:rsid wsp:val=&quot;007E1C08&quot;/&gt;&lt;wsp:rsid wsp:val=&quot;007E4934&quot;/&gt;&lt;wsp:rsid wsp:val=&quot;007E69D7&quot;/&gt;&lt;wsp:rsid wsp:val=&quot;007F00E2&quot;/&gt;&lt;wsp:rsid wsp:val=&quot;007F0185&quot;/&gt;&lt;wsp:rsid wsp:val=&quot;007F04E3&quot;/&gt;&lt;wsp:rsid wsp:val=&quot;007F15E2&quot;/&gt;&lt;wsp:rsid wsp:val=&quot;007F2408&quot;/&gt;&lt;wsp:rsid wsp:val=&quot;007F3857&quot;/&gt;&lt;wsp:rsid wsp:val=&quot;007F6A4D&quot;/&gt;&lt;wsp:rsid wsp:val=&quot;00807C47&quot;/&gt;&lt;wsp:rsid wsp:val=&quot;0081073E&quot;/&gt;&lt;wsp:rsid wsp:val=&quot;00812C0D&quot;/&gt;&lt;wsp:rsid wsp:val=&quot;00812DF2&quot;/&gt;&lt;wsp:rsid wsp:val=&quot;00820340&quot;/&gt;&lt;wsp:rsid wsp:val=&quot;00824172&quot;/&gt;&lt;wsp:rsid wsp:val=&quot;008252C4&quot;/&gt;&lt;wsp:rsid wsp:val=&quot;00826084&quot;/&gt;&lt;wsp:rsid wsp:val=&quot;008262DF&quot;/&gt;&lt;wsp:rsid wsp:val=&quot;00830165&quot;/&gt;&lt;wsp:rsid wsp:val=&quot;00833D39&quot;/&gt;&lt;wsp:rsid wsp:val=&quot;00835128&quot;/&gt;&lt;wsp:rsid wsp:val=&quot;0083760D&quot;/&gt;&lt;wsp:rsid wsp:val=&quot;00840CF3&quot;/&gt;&lt;wsp:rsid wsp:val=&quot;00843001&quot;/&gt;&lt;wsp:rsid wsp:val=&quot;008471E7&quot;/&gt;&lt;wsp:rsid wsp:val=&quot;008478AC&quot;/&gt;&lt;wsp:rsid wsp:val=&quot;00851DD2&quot;/&gt;&lt;wsp:rsid wsp:val=&quot;00852BC6&quot;/&gt;&lt;wsp:rsid wsp:val=&quot;00854D19&quot;/&gt;&lt;wsp:rsid wsp:val=&quot;00855EC2&quot;/&gt;&lt;wsp:rsid wsp:val=&quot;0086137F&quot;/&gt;&lt;wsp:rsid wsp:val=&quot;00864AB5&quot;/&gt;&lt;wsp:rsid wsp:val=&quot;00865803&quot;/&gt;&lt;wsp:rsid wsp:val=&quot;00870E69&quot;/&gt;&lt;wsp:rsid wsp:val=&quot;00871A06&quot;/&gt;&lt;wsp:rsid wsp:val=&quot;00876BC3&quot;/&gt;&lt;wsp:rsid wsp:val=&quot;00877A31&quot;/&gt;&lt;wsp:rsid wsp:val=&quot;008841D4&quot;/&gt;&lt;wsp:rsid wsp:val=&quot;0088617F&quot;/&gt;&lt;wsp:rsid wsp:val=&quot;00890ACE&quot;/&gt;&lt;wsp:rsid wsp:val=&quot;008930B0&quot;/&gt;&lt;wsp:rsid wsp:val=&quot;008931F2&quot;/&gt;&lt;wsp:rsid wsp:val=&quot;0089440E&quot;/&gt;&lt;wsp:rsid wsp:val=&quot;008954A1&quot;/&gt;&lt;wsp:rsid wsp:val=&quot;008A0389&quot;/&gt;&lt;wsp:rsid wsp:val=&quot;008A3E09&quot;/&gt;&lt;wsp:rsid wsp:val=&quot;008A4C4D&quot;/&gt;&lt;wsp:rsid wsp:val=&quot;008A4E5F&quot;/&gt;&lt;wsp:rsid wsp:val=&quot;008A6539&quot;/&gt;&lt;wsp:rsid wsp:val=&quot;008A6968&quot;/&gt;&lt;wsp:rsid wsp:val=&quot;008B125A&quot;/&gt;&lt;wsp:rsid wsp:val=&quot;008B39ED&quot;/&gt;&lt;wsp:rsid wsp:val=&quot;008B6479&quot;/&gt;&lt;wsp:rsid wsp:val=&quot;008B69A7&quot;/&gt;&lt;wsp:rsid wsp:val=&quot;008C5FFF&quot;/&gt;&lt;wsp:rsid wsp:val=&quot;008C7805&quot;/&gt;&lt;wsp:rsid wsp:val=&quot;008D0E22&quot;/&gt;&lt;wsp:rsid wsp:val=&quot;008D32F8&quot;/&gt;&lt;wsp:rsid wsp:val=&quot;008D5C06&quot;/&gt;&lt;wsp:rsid wsp:val=&quot;008E01C2&quot;/&gt;&lt;wsp:rsid wsp:val=&quot;008E0F0A&quot;/&gt;&lt;wsp:rsid wsp:val=&quot;008E1B14&quot;/&gt;&lt;wsp:rsid wsp:val=&quot;008E55FA&quot;/&gt;&lt;wsp:rsid wsp:val=&quot;008E5CD7&quot;/&gt;&lt;wsp:rsid wsp:val=&quot;008E5F99&quot;/&gt;&lt;wsp:rsid wsp:val=&quot;008F17CD&quot;/&gt;&lt;wsp:rsid wsp:val=&quot;008F3918&quot;/&gt;&lt;wsp:rsid wsp:val=&quot;008F6D04&quot;/&gt;&lt;wsp:rsid wsp:val=&quot;008F7423&quot;/&gt;&lt;wsp:rsid wsp:val=&quot;008F78D6&quot;/&gt;&lt;wsp:rsid wsp:val=&quot;00900504&quot;/&gt;&lt;wsp:rsid wsp:val=&quot;00901B59&quot;/&gt;&lt;wsp:rsid wsp:val=&quot;009039B9&quot;/&gt;&lt;wsp:rsid wsp:val=&quot;009045C0&quot;/&gt;&lt;wsp:rsid wsp:val=&quot;009052FC&quot;/&gt;&lt;wsp:rsid wsp:val=&quot;009108DA&quot;/&gt;&lt;wsp:rsid wsp:val=&quot;00910E50&quot;/&gt;&lt;wsp:rsid wsp:val=&quot;00911B8E&quot;/&gt;&lt;wsp:rsid wsp:val=&quot;0091305F&quot;/&gt;&lt;wsp:rsid wsp:val=&quot;009211B4&quot;/&gt;&lt;wsp:rsid wsp:val=&quot;0092351D&quot;/&gt;&lt;wsp:rsid wsp:val=&quot;009264CF&quot;/&gt;&lt;wsp:rsid wsp:val=&quot;009316D8&quot;/&gt;&lt;wsp:rsid wsp:val=&quot;00935B0B&quot;/&gt;&lt;wsp:rsid wsp:val=&quot;009404EE&quot;/&gt;&lt;wsp:rsid wsp:val=&quot;00940CAB&quot;/&gt;&lt;wsp:rsid wsp:val=&quot;00942768&quot;/&gt;&lt;wsp:rsid wsp:val=&quot;00942BCD&quot;/&gt;&lt;wsp:rsid wsp:val=&quot;00947849&quot;/&gt;&lt;wsp:rsid wsp:val=&quot;00950EB3&quot;/&gt;&lt;wsp:rsid wsp:val=&quot;00951013&quot;/&gt;&lt;wsp:rsid wsp:val=&quot;009517F9&quot;/&gt;&lt;wsp:rsid wsp:val=&quot;009527AF&quot;/&gt;&lt;wsp:rsid wsp:val=&quot;00953B26&quot;/&gt;&lt;wsp:rsid wsp:val=&quot;00953C18&quot;/&gt;&lt;wsp:rsid wsp:val=&quot;00954063&quot;/&gt;&lt;wsp:rsid wsp:val=&quot;00954637&quot;/&gt;&lt;wsp:rsid wsp:val=&quot;00954EB0&quot;/&gt;&lt;wsp:rsid wsp:val=&quot;00956B31&quot;/&gt;&lt;wsp:rsid wsp:val=&quot;00960707&quot;/&gt;&lt;wsp:rsid wsp:val=&quot;00966E07&quot;/&gt;&lt;wsp:rsid wsp:val=&quot;00973E40&quot;/&gt;&lt;wsp:rsid wsp:val=&quot;009749E7&quot;/&gt;&lt;wsp:rsid wsp:val=&quot;00982732&quot;/&gt;&lt;wsp:rsid wsp:val=&quot;009827FC&quot;/&gt;&lt;wsp:rsid wsp:val=&quot;009847F1&quot;/&gt;&lt;wsp:rsid wsp:val=&quot;00986711&quot;/&gt;&lt;wsp:rsid wsp:val=&quot;0099114B&quot;/&gt;&lt;wsp:rsid wsp:val=&quot;00992728&quot;/&gt;&lt;wsp:rsid wsp:val=&quot;00994F7D&quot;/&gt;&lt;wsp:rsid wsp:val=&quot;009959E1&quot;/&gt;&lt;wsp:rsid wsp:val=&quot;009A3671&quot;/&gt;&lt;wsp:rsid wsp:val=&quot;009B7182&quot;/&gt;&lt;wsp:rsid wsp:val=&quot;009C0B27&quot;/&gt;&lt;wsp:rsid wsp:val=&quot;009C32F8&quot;/&gt;&lt;wsp:rsid wsp:val=&quot;009C3726&quot;/&gt;&lt;wsp:rsid wsp:val=&quot;009C37FE&quot;/&gt;&lt;wsp:rsid wsp:val=&quot;009C39B7&quot;/&gt;&lt;wsp:rsid wsp:val=&quot;009C44AF&quot;/&gt;&lt;wsp:rsid wsp:val=&quot;009C5655&quot;/&gt;&lt;wsp:rsid wsp:val=&quot;009C5CA2&quot;/&gt;&lt;wsp:rsid wsp:val=&quot;009D038A&quot;/&gt;&lt;wsp:rsid wsp:val=&quot;009D3B62&quot;/&gt;&lt;wsp:rsid wsp:val=&quot;009D4F4D&quot;/&gt;&lt;wsp:rsid wsp:val=&quot;009D63E8&quot;/&gt;&lt;wsp:rsid wsp:val=&quot;009E33C0&quot;/&gt;&lt;wsp:rsid wsp:val=&quot;009E3424&quot;/&gt;&lt;wsp:rsid wsp:val=&quot;009E3CA0&quot;/&gt;&lt;wsp:rsid wsp:val=&quot;009E5D95&quot;/&gt;&lt;wsp:rsid wsp:val=&quot;009E699D&quot;/&gt;&lt;wsp:rsid wsp:val=&quot;009E77D4&quot;/&gt;&lt;wsp:rsid wsp:val=&quot;009E7B53&quot;/&gt;&lt;wsp:rsid wsp:val=&quot;009E7D9E&quot;/&gt;&lt;wsp:rsid wsp:val=&quot;009F20FB&quot;/&gt;&lt;wsp:rsid wsp:val=&quot;009F5281&quot;/&gt;&lt;wsp:rsid wsp:val=&quot;009F60A6&quot;/&gt;&lt;wsp:rsid wsp:val=&quot;00A01A32&quot;/&gt;&lt;wsp:rsid wsp:val=&quot;00A027B5&quot;/&gt;&lt;wsp:rsid wsp:val=&quot;00A02C76&quot;/&gt;&lt;wsp:rsid wsp:val=&quot;00A069A6&quot;/&gt;&lt;wsp:rsid wsp:val=&quot;00A11143&quot;/&gt;&lt;wsp:rsid wsp:val=&quot;00A11DA1&quot;/&gt;&lt;wsp:rsid wsp:val=&quot;00A14C74&quot;/&gt;&lt;wsp:rsid wsp:val=&quot;00A2282B&quot;/&gt;&lt;wsp:rsid wsp:val=&quot;00A262F4&quot;/&gt;&lt;wsp:rsid wsp:val=&quot;00A30A12&quot;/&gt;&lt;wsp:rsid wsp:val=&quot;00A36343&quot;/&gt;&lt;wsp:rsid wsp:val=&quot;00A40147&quot;/&gt;&lt;wsp:rsid wsp:val=&quot;00A40E66&quot;/&gt;&lt;wsp:rsid wsp:val=&quot;00A422C7&quot;/&gt;&lt;wsp:rsid wsp:val=&quot;00A42EA0&quot;/&gt;&lt;wsp:rsid wsp:val=&quot;00A43E22&quot;/&gt;&lt;wsp:rsid wsp:val=&quot;00A44A5E&quot;/&gt;&lt;wsp:rsid wsp:val=&quot;00A46B3B&quot;/&gt;&lt;wsp:rsid wsp:val=&quot;00A57161&quot;/&gt;&lt;wsp:rsid wsp:val=&quot;00A62FFB&quot;/&gt;&lt;wsp:rsid wsp:val=&quot;00A6461E&quot;/&gt;&lt;wsp:rsid wsp:val=&quot;00A64F5A&quot;/&gt;&lt;wsp:rsid wsp:val=&quot;00A66EAC&quot;/&gt;&lt;wsp:rsid wsp:val=&quot;00A700F3&quot;/&gt;&lt;wsp:rsid wsp:val=&quot;00A71F10&quot;/&gt;&lt;wsp:rsid wsp:val=&quot;00A748E3&quot;/&gt;&lt;wsp:rsid wsp:val=&quot;00A76E85&quot;/&gt;&lt;wsp:rsid wsp:val=&quot;00A779A1&quot;/&gt;&lt;wsp:rsid wsp:val=&quot;00A80593&quot;/&gt;&lt;wsp:rsid wsp:val=&quot;00A8156B&quot;/&gt;&lt;wsp:rsid wsp:val=&quot;00A821AC&quot;/&gt;&lt;wsp:rsid wsp:val=&quot;00A825A3&quot;/&gt;&lt;wsp:rsid wsp:val=&quot;00A83407&quot;/&gt;&lt;wsp:rsid wsp:val=&quot;00A83FE2&quot;/&gt;&lt;wsp:rsid wsp:val=&quot;00A845A7&quot;/&gt;&lt;wsp:rsid wsp:val=&quot;00A85193&quot;/&gt;&lt;wsp:rsid wsp:val=&quot;00A858AC&quot;/&gt;&lt;wsp:rsid wsp:val=&quot;00A868ED&quot;/&gt;&lt;wsp:rsid wsp:val=&quot;00A872DF&quot;/&gt;&lt;wsp:rsid wsp:val=&quot;00A92F00&quot;/&gt;&lt;wsp:rsid wsp:val=&quot;00A936A3&quot;/&gt;&lt;wsp:rsid wsp:val=&quot;00AA05AD&quot;/&gt;&lt;wsp:rsid wsp:val=&quot;00AA3D13&quot;/&gt;&lt;wsp:rsid wsp:val=&quot;00AA4ED5&quot;/&gt;&lt;wsp:rsid wsp:val=&quot;00AB28F0&quot;/&gt;&lt;wsp:rsid wsp:val=&quot;00AB4F91&quot;/&gt;&lt;wsp:rsid wsp:val=&quot;00AC1E3E&quot;/&gt;&lt;wsp:rsid wsp:val=&quot;00AC22B4&quot;/&gt;&lt;wsp:rsid wsp:val=&quot;00AC3B41&quot;/&gt;&lt;wsp:rsid wsp:val=&quot;00AC60EF&quot;/&gt;&lt;wsp:rsid wsp:val=&quot;00AD0646&quot;/&gt;&lt;wsp:rsid wsp:val=&quot;00AE413D&quot;/&gt;&lt;wsp:rsid wsp:val=&quot;00AF1730&quot;/&gt;&lt;wsp:rsid wsp:val=&quot;00AF3C34&quot;/&gt;&lt;wsp:rsid wsp:val=&quot;00AF3C7B&quot;/&gt;&lt;wsp:rsid wsp:val=&quot;00AF3EB0&quot;/&gt;&lt;wsp:rsid wsp:val=&quot;00AF3F43&quot;/&gt;&lt;wsp:rsid wsp:val=&quot;00AF4123&quot;/&gt;&lt;wsp:rsid wsp:val=&quot;00AF49CC&quot;/&gt;&lt;wsp:rsid wsp:val=&quot;00AF604E&quot;/&gt;&lt;wsp:rsid wsp:val=&quot;00B02ECA&quot;/&gt;&lt;wsp:rsid wsp:val=&quot;00B04D21&quot;/&gt;&lt;wsp:rsid wsp:val=&quot;00B0500F&quot;/&gt;&lt;wsp:rsid wsp:val=&quot;00B05FCD&quot;/&gt;&lt;wsp:rsid wsp:val=&quot;00B068AB&quot;/&gt;&lt;wsp:rsid wsp:val=&quot;00B06E78&quot;/&gt;&lt;wsp:rsid wsp:val=&quot;00B110F0&quot;/&gt;&lt;wsp:rsid wsp:val=&quot;00B11187&quot;/&gt;&lt;wsp:rsid wsp:val=&quot;00B1396B&quot;/&gt;&lt;wsp:rsid wsp:val=&quot;00B15452&quot;/&gt;&lt;wsp:rsid wsp:val=&quot;00B36D67&quot;/&gt;&lt;wsp:rsid wsp:val=&quot;00B41905&quot;/&gt;&lt;wsp:rsid wsp:val=&quot;00B42A02&quot;/&gt;&lt;wsp:rsid wsp:val=&quot;00B43AD7&quot;/&gt;&lt;wsp:rsid wsp:val=&quot;00B4429E&quot;/&gt;&lt;wsp:rsid wsp:val=&quot;00B459CE&quot;/&gt;&lt;wsp:rsid wsp:val=&quot;00B50E7E&quot;/&gt;&lt;wsp:rsid wsp:val=&quot;00B50EC1&quot;/&gt;&lt;wsp:rsid wsp:val=&quot;00B5532F&quot;/&gt;&lt;wsp:rsid wsp:val=&quot;00B55783&quot;/&gt;&lt;wsp:rsid wsp:val=&quot;00B55DAF&quot;/&gt;&lt;wsp:rsid wsp:val=&quot;00B56F8A&quot;/&gt;&lt;wsp:rsid wsp:val=&quot;00B57D29&quot;/&gt;&lt;wsp:rsid wsp:val=&quot;00B6579A&quot;/&gt;&lt;wsp:rsid wsp:val=&quot;00B66B49&quot;/&gt;&lt;wsp:rsid wsp:val=&quot;00B71208&quot;/&gt;&lt;wsp:rsid wsp:val=&quot;00B72B8F&quot;/&gt;&lt;wsp:rsid wsp:val=&quot;00B74356&quot;/&gt;&lt;wsp:rsid wsp:val=&quot;00B74FFD&quot;/&gt;&lt;wsp:rsid wsp:val=&quot;00B8100C&quot;/&gt;&lt;wsp:rsid wsp:val=&quot;00B82691&quot;/&gt;&lt;wsp:rsid wsp:val=&quot;00B82F6B&quot;/&gt;&lt;wsp:rsid wsp:val=&quot;00B83CAA&quot;/&gt;&lt;wsp:rsid wsp:val=&quot;00B84553&quot;/&gt;&lt;wsp:rsid wsp:val=&quot;00B851B2&quot;/&gt;&lt;wsp:rsid wsp:val=&quot;00B90CEF&quot;/&gt;&lt;wsp:rsid wsp:val=&quot;00B94D69&quot;/&gt;&lt;wsp:rsid wsp:val=&quot;00BA1D4F&quot;/&gt;&lt;wsp:rsid wsp:val=&quot;00BA651E&quot;/&gt;&lt;wsp:rsid wsp:val=&quot;00BA7213&quot;/&gt;&lt;wsp:rsid wsp:val=&quot;00BB1E66&quot;/&gt;&lt;wsp:rsid wsp:val=&quot;00BB238D&quot;/&gt;&lt;wsp:rsid wsp:val=&quot;00BB346A&quot;/&gt;&lt;wsp:rsid wsp:val=&quot;00BB4685&quot;/&gt;&lt;wsp:rsid wsp:val=&quot;00BB62D4&quot;/&gt;&lt;wsp:rsid wsp:val=&quot;00BB7353&quot;/&gt;&lt;wsp:rsid wsp:val=&quot;00BC083D&quot;/&gt;&lt;wsp:rsid wsp:val=&quot;00BC2D94&quot;/&gt;&lt;wsp:rsid wsp:val=&quot;00BC378C&quot;/&gt;&lt;wsp:rsid wsp:val=&quot;00BC43FE&quot;/&gt;&lt;wsp:rsid wsp:val=&quot;00BC589D&quot;/&gt;&lt;wsp:rsid wsp:val=&quot;00BC7DD8&quot;/&gt;&lt;wsp:rsid wsp:val=&quot;00BD68C2&quot;/&gt;&lt;wsp:rsid wsp:val=&quot;00BD78BB&quot;/&gt;&lt;wsp:rsid wsp:val=&quot;00BE16B4&quot;/&gt;&lt;wsp:rsid wsp:val=&quot;00BE3677&quot;/&gt;&lt;wsp:rsid wsp:val=&quot;00BE60D9&quot;/&gt;&lt;wsp:rsid wsp:val=&quot;00BF133E&quot;/&gt;&lt;wsp:rsid wsp:val=&quot;00BF13F4&quot;/&gt;&lt;wsp:rsid wsp:val=&quot;00BF3D11&quot;/&gt;&lt;wsp:rsid wsp:val=&quot;00BF3EFB&quot;/&gt;&lt;wsp:rsid wsp:val=&quot;00BF74AB&quot;/&gt;&lt;wsp:rsid wsp:val=&quot;00C00384&quot;/&gt;&lt;wsp:rsid wsp:val=&quot;00C03347&quot;/&gt;&lt;wsp:rsid wsp:val=&quot;00C1047B&quot;/&gt;&lt;wsp:rsid wsp:val=&quot;00C20BC4&quot;/&gt;&lt;wsp:rsid wsp:val=&quot;00C220D6&quot;/&gt;&lt;wsp:rsid wsp:val=&quot;00C23C20&quot;/&gt;&lt;wsp:rsid wsp:val=&quot;00C331DE&quot;/&gt;&lt;wsp:rsid wsp:val=&quot;00C356CF&quot;/&gt;&lt;wsp:rsid wsp:val=&quot;00C40A36&quot;/&gt;&lt;wsp:rsid wsp:val=&quot;00C425C6&quot;/&gt;&lt;wsp:rsid wsp:val=&quot;00C42862&quot;/&gt;&lt;wsp:rsid wsp:val=&quot;00C42A98&quot;/&gt;&lt;wsp:rsid wsp:val=&quot;00C45501&quot;/&gt;&lt;wsp:rsid wsp:val=&quot;00C460D6&quot;/&gt;&lt;wsp:rsid wsp:val=&quot;00C47463&quot;/&gt;&lt;wsp:rsid wsp:val=&quot;00C529BA&quot;/&gt;&lt;wsp:rsid wsp:val=&quot;00C54986&quot;/&gt;&lt;wsp:rsid wsp:val=&quot;00C56F15&quot;/&gt;&lt;wsp:rsid wsp:val=&quot;00C60E12&quot;/&gt;&lt;wsp:rsid wsp:val=&quot;00C6237A&quot;/&gt;&lt;wsp:rsid wsp:val=&quot;00C71B99&quot;/&gt;&lt;wsp:rsid wsp:val=&quot;00C72CB8&quot;/&gt;&lt;wsp:rsid wsp:val=&quot;00C730AC&quot;/&gt;&lt;wsp:rsid wsp:val=&quot;00C8006D&quot;/&gt;&lt;wsp:rsid wsp:val=&quot;00C81A63&quot;/&gt;&lt;wsp:rsid wsp:val=&quot;00C83435&quot;/&gt;&lt;wsp:rsid wsp:val=&quot;00C84BB2&quot;/&gt;&lt;wsp:rsid wsp:val=&quot;00C94AB1&quot;/&gt;&lt;wsp:rsid wsp:val=&quot;00C97998&quot;/&gt;&lt;wsp:rsid wsp:val=&quot;00CA4F12&quot;/&gt;&lt;wsp:rsid wsp:val=&quot;00CB2C4F&quot;/&gt;&lt;wsp:rsid wsp:val=&quot;00CB4714&quot;/&gt;&lt;wsp:rsid wsp:val=&quot;00CB695F&quot;/&gt;&lt;wsp:rsid wsp:val=&quot;00CC1459&quot;/&gt;&lt;wsp:rsid wsp:val=&quot;00CC2555&quot;/&gt;&lt;wsp:rsid wsp:val=&quot;00CC3529&quot;/&gt;&lt;wsp:rsid wsp:val=&quot;00CC4849&quot;/&gt;&lt;wsp:rsid wsp:val=&quot;00CC4B10&quot;/&gt;&lt;wsp:rsid wsp:val=&quot;00CC5816&quot;/&gt;&lt;wsp:rsid wsp:val=&quot;00CC7355&quot;/&gt;&lt;wsp:rsid wsp:val=&quot;00CD2B96&quot;/&gt;&lt;wsp:rsid wsp:val=&quot;00CD6BE6&quot;/&gt;&lt;wsp:rsid wsp:val=&quot;00CE0044&quot;/&gt;&lt;wsp:rsid wsp:val=&quot;00CE1987&quot;/&gt;&lt;wsp:rsid wsp:val=&quot;00CE1F95&quot;/&gt;&lt;wsp:rsid wsp:val=&quot;00CE4EBA&quot;/&gt;&lt;wsp:rsid wsp:val=&quot;00CE6ABA&quot;/&gt;&lt;wsp:rsid wsp:val=&quot;00CF112D&quot;/&gt;&lt;wsp:rsid wsp:val=&quot;00CF1A1D&quot;/&gt;&lt;wsp:rsid wsp:val=&quot;00CF31B5&quot;/&gt;&lt;wsp:rsid wsp:val=&quot;00CF37C2&quot;/&gt;&lt;wsp:rsid wsp:val=&quot;00CF5C00&quot;/&gt;&lt;wsp:rsid wsp:val=&quot;00CF6553&quot;/&gt;&lt;wsp:rsid wsp:val=&quot;00D0169B&quot;/&gt;&lt;wsp:rsid wsp:val=&quot;00D0293C&quot;/&gt;&lt;wsp:rsid wsp:val=&quot;00D06100&quot;/&gt;&lt;wsp:rsid wsp:val=&quot;00D0743F&quot;/&gt;&lt;wsp:rsid wsp:val=&quot;00D1458C&quot;/&gt;&lt;wsp:rsid wsp:val=&quot;00D213AA&quot;/&gt;&lt;wsp:rsid wsp:val=&quot;00D215D5&quot;/&gt;&lt;wsp:rsid wsp:val=&quot;00D25CCD&quot;/&gt;&lt;wsp:rsid wsp:val=&quot;00D3054B&quot;/&gt;&lt;wsp:rsid wsp:val=&quot;00D3504D&quot;/&gt;&lt;wsp:rsid wsp:val=&quot;00D42797&quot;/&gt;&lt;wsp:rsid wsp:val=&quot;00D511B9&quot;/&gt;&lt;wsp:rsid wsp:val=&quot;00D5139B&quot;/&gt;&lt;wsp:rsid wsp:val=&quot;00D5315C&quot;/&gt;&lt;wsp:rsid wsp:val=&quot;00D5466E&quot;/&gt;&lt;wsp:rsid wsp:val=&quot;00D572D5&quot;/&gt;&lt;wsp:rsid wsp:val=&quot;00D572D8&quot;/&gt;&lt;wsp:rsid wsp:val=&quot;00D6258C&quot;/&gt;&lt;wsp:rsid wsp:val=&quot;00D63945&quot;/&gt;&lt;wsp:rsid wsp:val=&quot;00D73D02&quot;/&gt;&lt;wsp:rsid wsp:val=&quot;00D73E93&quot;/&gt;&lt;wsp:rsid wsp:val=&quot;00D80390&quot;/&gt;&lt;wsp:rsid wsp:val=&quot;00D8098C&quot;/&gt;&lt;wsp:rsid wsp:val=&quot;00D837B8&quot;/&gt;&lt;wsp:rsid wsp:val=&quot;00D85138&quot;/&gt;&lt;wsp:rsid wsp:val=&quot;00D854E6&quot;/&gt;&lt;wsp:rsid wsp:val=&quot;00D85967&quot;/&gt;&lt;wsp:rsid wsp:val=&quot;00D86F01&quot;/&gt;&lt;wsp:rsid wsp:val=&quot;00D902A0&quot;/&gt;&lt;wsp:rsid wsp:val=&quot;00D92E2E&quot;/&gt;&lt;wsp:rsid wsp:val=&quot;00D939E1&quot;/&gt;&lt;wsp:rsid wsp:val=&quot;00D93C84&quot;/&gt;&lt;wsp:rsid wsp:val=&quot;00DA09EE&quot;/&gt;&lt;wsp:rsid wsp:val=&quot;00DA16DD&quot;/&gt;&lt;wsp:rsid wsp:val=&quot;00DA401B&quot;/&gt;&lt;wsp:rsid wsp:val=&quot;00DA4306&quot;/&gt;&lt;wsp:rsid wsp:val=&quot;00DA4471&quot;/&gt;&lt;wsp:rsid wsp:val=&quot;00DA5FDF&quot;/&gt;&lt;wsp:rsid wsp:val=&quot;00DB0B3D&quot;/&gt;&lt;wsp:rsid wsp:val=&quot;00DB13E4&quot;/&gt;&lt;wsp:rsid wsp:val=&quot;00DB1886&quot;/&gt;&lt;wsp:rsid wsp:val=&quot;00DB285B&quot;/&gt;&lt;wsp:rsid wsp:val=&quot;00DB6FED&quot;/&gt;&lt;wsp:rsid wsp:val=&quot;00DC3128&quot;/&gt;&lt;wsp:rsid wsp:val=&quot;00DC4765&quot;/&gt;&lt;wsp:rsid wsp:val=&quot;00DC7011&quot;/&gt;&lt;wsp:rsid wsp:val=&quot;00DD2FBA&quot;/&gt;&lt;wsp:rsid wsp:val=&quot;00DD5D2A&quot;/&gt;&lt;wsp:rsid wsp:val=&quot;00DD645B&quot;/&gt;&lt;wsp:rsid wsp:val=&quot;00DD7539&quot;/&gt;&lt;wsp:rsid wsp:val=&quot;00DE053C&quot;/&gt;&lt;wsp:rsid wsp:val=&quot;00DE2201&quot;/&gt;&lt;wsp:rsid wsp:val=&quot;00DE5B78&quot;/&gt;&lt;wsp:rsid wsp:val=&quot;00DE734E&quot;/&gt;&lt;wsp:rsid wsp:val=&quot;00DE76E9&quot;/&gt;&lt;wsp:rsid wsp:val=&quot;00DF0003&quot;/&gt;&lt;wsp:rsid wsp:val=&quot;00DF282A&quot;/&gt;&lt;wsp:rsid wsp:val=&quot;00DF45B2&quot;/&gt;&lt;wsp:rsid wsp:val=&quot;00DF5F34&quot;/&gt;&lt;wsp:rsid wsp:val=&quot;00DF6D6A&quot;/&gt;&lt;wsp:rsid wsp:val=&quot;00E0163C&quot;/&gt;&lt;wsp:rsid wsp:val=&quot;00E05713&quot;/&gt;&lt;wsp:rsid wsp:val=&quot;00E058E3&quot;/&gt;&lt;wsp:rsid wsp:val=&quot;00E06B92&quot;/&gt;&lt;wsp:rsid wsp:val=&quot;00E133B0&quot;/&gt;&lt;wsp:rsid wsp:val=&quot;00E1752F&quot;/&gt;&lt;wsp:rsid wsp:val=&quot;00E206FC&quot;/&gt;&lt;wsp:rsid wsp:val=&quot;00E212DC&quot;/&gt;&lt;wsp:rsid wsp:val=&quot;00E2144E&quot;/&gt;&lt;wsp:rsid wsp:val=&quot;00E23132&quot;/&gt;&lt;wsp:rsid wsp:val=&quot;00E24101&quot;/&gt;&lt;wsp:rsid wsp:val=&quot;00E24F78&quot;/&gt;&lt;wsp:rsid wsp:val=&quot;00E26E3C&quot;/&gt;&lt;wsp:rsid wsp:val=&quot;00E27269&quot;/&gt;&lt;wsp:rsid wsp:val=&quot;00E3431A&quot;/&gt;&lt;wsp:rsid wsp:val=&quot;00E352F2&quot;/&gt;&lt;wsp:rsid wsp:val=&quot;00E44D62&quot;/&gt;&lt;wsp:rsid wsp:val=&quot;00E53ABD&quot;/&gt;&lt;wsp:rsid wsp:val=&quot;00E53CAC&quot;/&gt;&lt;wsp:rsid wsp:val=&quot;00E552AF&quot;/&gt;&lt;wsp:rsid wsp:val=&quot;00E56B55&quot;/&gt;&lt;wsp:rsid wsp:val=&quot;00E56C8E&quot;/&gt;&lt;wsp:rsid wsp:val=&quot;00E62CF3&quot;/&gt;&lt;wsp:rsid wsp:val=&quot;00E6308F&quot;/&gt;&lt;wsp:rsid wsp:val=&quot;00E6547E&quot;/&gt;&lt;wsp:rsid wsp:val=&quot;00E65F77&quot;/&gt;&lt;wsp:rsid wsp:val=&quot;00E66D0C&quot;/&gt;&lt;wsp:rsid wsp:val=&quot;00E72195&quot;/&gt;&lt;wsp:rsid wsp:val=&quot;00E745BE&quot;/&gt;&lt;wsp:rsid wsp:val=&quot;00E749E5&quot;/&gt;&lt;wsp:rsid wsp:val=&quot;00E759E7&quot;/&gt;&lt;wsp:rsid wsp:val=&quot;00E800C9&quot;/&gt;&lt;wsp:rsid wsp:val=&quot;00E835D4&quot;/&gt;&lt;wsp:rsid wsp:val=&quot;00E86E4B&quot;/&gt;&lt;wsp:rsid wsp:val=&quot;00E86ECE&quot;/&gt;&lt;wsp:rsid wsp:val=&quot;00E87F15&quot;/&gt;&lt;wsp:rsid wsp:val=&quot;00E90343&quot;/&gt;&lt;wsp:rsid wsp:val=&quot;00E92ACB&quot;/&gt;&lt;wsp:rsid wsp:val=&quot;00E93801&quot;/&gt;&lt;wsp:rsid wsp:val=&quot;00E93BB5&quot;/&gt;&lt;wsp:rsid wsp:val=&quot;00E94466&quot;/&gt;&lt;wsp:rsid wsp:val=&quot;00E94665&quot;/&gt;&lt;wsp:rsid wsp:val=&quot;00E961B3&quot;/&gt;&lt;wsp:rsid wsp:val=&quot;00EA5D91&quot;/&gt;&lt;wsp:rsid wsp:val=&quot;00EA7398&quot;/&gt;&lt;wsp:rsid wsp:val=&quot;00EB09F9&quot;/&gt;&lt;wsp:rsid wsp:val=&quot;00EB1018&quot;/&gt;&lt;wsp:rsid wsp:val=&quot;00EB3A7C&quot;/&gt;&lt;wsp:rsid wsp:val=&quot;00EB486E&quot;/&gt;&lt;wsp:rsid wsp:val=&quot;00EB528B&quot;/&gt;&lt;wsp:rsid wsp:val=&quot;00EB58A3&quot;/&gt;&lt;wsp:rsid wsp:val=&quot;00EB5954&quot;/&gt;&lt;wsp:rsid wsp:val=&quot;00EB62B2&quot;/&gt;&lt;wsp:rsid wsp:val=&quot;00EC239A&quot;/&gt;&lt;wsp:rsid wsp:val=&quot;00EC6429&quot;/&gt;&lt;wsp:rsid wsp:val=&quot;00EC6604&quot;/&gt;&lt;wsp:rsid wsp:val=&quot;00EC7B68&quot;/&gt;&lt;wsp:rsid wsp:val=&quot;00ED04CC&quot;/&gt;&lt;wsp:rsid wsp:val=&quot;00ED0E92&quot;/&gt;&lt;wsp:rsid wsp:val=&quot;00ED37DF&quot;/&gt;&lt;wsp:rsid wsp:val=&quot;00ED4ACF&quot;/&gt;&lt;wsp:rsid wsp:val=&quot;00ED6F04&quot;/&gt;&lt;wsp:rsid wsp:val=&quot;00EE1CE2&quot;/&gt;&lt;wsp:rsid wsp:val=&quot;00EE2598&quot;/&gt;&lt;wsp:rsid wsp:val=&quot;00EF161F&quot;/&gt;&lt;wsp:rsid wsp:val=&quot;00EF3988&quot;/&gt;&lt;wsp:rsid wsp:val=&quot;00EF7AC3&quot;/&gt;&lt;wsp:rsid wsp:val=&quot;00F00AD1&quot;/&gt;&lt;wsp:rsid wsp:val=&quot;00F01323&quot;/&gt;&lt;wsp:rsid wsp:val=&quot;00F01DCF&quot;/&gt;&lt;wsp:rsid wsp:val=&quot;00F0564E&quot;/&gt;&lt;wsp:rsid wsp:val=&quot;00F057BA&quot;/&gt;&lt;wsp:rsid wsp:val=&quot;00F0648B&quot;/&gt;&lt;wsp:rsid wsp:val=&quot;00F1023F&quot;/&gt;&lt;wsp:rsid wsp:val=&quot;00F11302&quot;/&gt;&lt;wsp:rsid wsp:val=&quot;00F1492F&quot;/&gt;&lt;wsp:rsid wsp:val=&quot;00F14D5A&quot;/&gt;&lt;wsp:rsid wsp:val=&quot;00F20428&quot;/&gt;&lt;wsp:rsid wsp:val=&quot;00F204BA&quot;/&gt;&lt;wsp:rsid wsp:val=&quot;00F211D3&quot;/&gt;&lt;wsp:rsid wsp:val=&quot;00F21D67&quot;/&gt;&lt;wsp:rsid wsp:val=&quot;00F22A06&quot;/&gt;&lt;wsp:rsid wsp:val=&quot;00F22B5E&quot;/&gt;&lt;wsp:rsid wsp:val=&quot;00F24B5E&quot;/&gt;&lt;wsp:rsid wsp:val=&quot;00F255EF&quot;/&gt;&lt;wsp:rsid wsp:val=&quot;00F26159&quot;/&gt;&lt;wsp:rsid wsp:val=&quot;00F275D1&quot;/&gt;&lt;wsp:rsid wsp:val=&quot;00F306E8&quot;/&gt;&lt;wsp:rsid wsp:val=&quot;00F330E1&quot;/&gt;&lt;wsp:rsid wsp:val=&quot;00F34CC8&quot;/&gt;&lt;wsp:rsid wsp:val=&quot;00F37119&quot;/&gt;&lt;wsp:rsid wsp:val=&quot;00F425AA&quot;/&gt;&lt;wsp:rsid wsp:val=&quot;00F43AEF&quot;/&gt;&lt;wsp:rsid wsp:val=&quot;00F43E19&quot;/&gt;&lt;wsp:rsid wsp:val=&quot;00F44A58&quot;/&gt;&lt;wsp:rsid wsp:val=&quot;00F452B1&quot;/&gt;&lt;wsp:rsid wsp:val=&quot;00F527F0&quot;/&gt;&lt;wsp:rsid wsp:val=&quot;00F5391A&quot;/&gt;&lt;wsp:rsid wsp:val=&quot;00F5481B&quot;/&gt;&lt;wsp:rsid wsp:val=&quot;00F55EA0&quot;/&gt;&lt;wsp:rsid wsp:val=&quot;00F57F9B&quot;/&gt;&lt;wsp:rsid wsp:val=&quot;00F6066D&quot;/&gt;&lt;wsp:rsid wsp:val=&quot;00F651B4&quot;/&gt;&lt;wsp:rsid wsp:val=&quot;00F67C43&quot;/&gt;&lt;wsp:rsid wsp:val=&quot;00F7196E&quot;/&gt;&lt;wsp:rsid wsp:val=&quot;00F74376&quot;/&gt;&lt;wsp:rsid wsp:val=&quot;00F774ED&quot;/&gt;&lt;wsp:rsid wsp:val=&quot;00F83D1B&quot;/&gt;&lt;wsp:rsid wsp:val=&quot;00F852B1&quot;/&gt;&lt;wsp:rsid wsp:val=&quot;00F91DEB&quot;/&gt;&lt;wsp:rsid wsp:val=&quot;00F9393C&quot;/&gt;&lt;wsp:rsid wsp:val=&quot;00F94559&quot;/&gt;&lt;wsp:rsid wsp:val=&quot;00F95033&quot;/&gt;&lt;wsp:rsid wsp:val=&quot;00F96289&quot;/&gt;&lt;wsp:rsid wsp:val=&quot;00F97EBC&quot;/&gt;&lt;wsp:rsid wsp:val=&quot;00FA498E&quot;/&gt;&lt;wsp:rsid wsp:val=&quot;00FA5C4C&quot;/&gt;&lt;wsp:rsid wsp:val=&quot;00FA7295&quot;/&gt;&lt;wsp:rsid wsp:val=&quot;00FB1224&quot;/&gt;&lt;wsp:rsid wsp:val=&quot;00FB6EC6&quot;/&gt;&lt;wsp:rsid wsp:val=&quot;00FC2D30&quot;/&gt;&lt;wsp:rsid wsp:val=&quot;00FC430C&quot;/&gt;&lt;wsp:rsid wsp:val=&quot;00FC4449&quot;/&gt;&lt;wsp:rsid wsp:val=&quot;00FC5D05&quot;/&gt;&lt;wsp:rsid wsp:val=&quot;00FC6F4B&quot;/&gt;&lt;wsp:rsid wsp:val=&quot;00FD1590&quot;/&gt;&lt;wsp:rsid wsp:val=&quot;00FD377A&quot;/&gt;&lt;wsp:rsid wsp:val=&quot;00FD4D70&quot;/&gt;&lt;wsp:rsid wsp:val=&quot;00FD5A71&quot;/&gt;&lt;wsp:rsid wsp:val=&quot;00FD5F4A&quot;/&gt;&lt;wsp:rsid wsp:val=&quot;00FE102E&quot;/&gt;&lt;wsp:rsid wsp:val=&quot;00FE2B97&quot;/&gt;&lt;wsp:rsid wsp:val=&quot;00FE4102&quot;/&gt;&lt;wsp:rsid wsp:val=&quot;00FE475C&quot;/&gt;&lt;wsp:rsid wsp:val=&quot;00FE4D89&quot;/&gt;&lt;wsp:rsid wsp:val=&quot;00FE79E0&quot;/&gt;&lt;wsp:rsid wsp:val=&quot;00FF1F4E&quot;/&gt;&lt;wsp:rsid wsp:val=&quot;00FF2006&quot;/&gt;&lt;wsp:rsid wsp:val=&quot;00FF4CEE&quot;/&gt;&lt;/wsp:rsids&gt;&lt;/w:docPr&gt;&lt;w:body&gt;&lt;w:p wsp:rsidR=&quot;00000000&quot; wsp:rsidRDefault=&quot;00E66D0C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/w:rPr&gt;&lt;m:t&gt;Z12&lt;/m:t&gt;&lt;/m:r&gt;&lt;/m:sub&gt;&lt;/m:sSub&gt;&lt;m:r&gt;&lt;w:rPr&gt;&lt;w:rFonts w:ascii=&quot;Cambria Math&quot; w:h-ansi=&quot;Cambria Math&quot;/&gt;&lt;wx:font wx:val=&quot;Cambria Math&quot;/&gt;&lt;w:i/&gt;&lt;/w:rPr&gt;&lt;m:t&gt;=&lt;/m:t&gt;&lt;/m:r&gt;&lt;m:r&gt;&lt;w:rPr&gt;&lt;w:rFonts w:ascii=&quot;Cambria Math&quot; w:h-ansi=&quot;Cambria Math&quot;/&gt;&lt;wx:font wx:val=&quot;Cambria Math&quot;/&gt;&lt;w:i/&gt;&lt;w:lang w:val=&quot;EN-US&quot;/&gt;&lt;/w:rPr&gt;&lt;m:t&gt;j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П‰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/m:sSub&gt;&lt;m:r&gt;&lt;w:rPr&gt;&lt;w:rFonts w:ascii=&quot;Cambria Math&quot; w:h-ansi=&quot;Cambria Math&quot;/&gt;&lt;wx:font wx:val=&quot;Cambria Math&quot;/&gt;&lt;w:i/&gt;&lt;w:lang w:val=&quot;EN-US&quot;/&gt;&lt;/w:rPr&gt;&lt;m:t&gt;m&lt;/m:t&gt;&lt;/m:r&gt;&lt;m:d&gt;&lt;m:dPr&gt;&lt;m:ctrlPr&gt;&lt;w:rPr&gt;&lt;w:rFonts w:ascii=&quot;Cambria Math&quot; w:h-ansi=&quot;Cambria Math&quot;/&gt;&lt;wx:font wx:val=&quot;Cambria Math&quot;/&gt;&lt;w:i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i&lt;/m:t&gt;&lt;/m:r&gt;&lt;/m:sub&gt;&lt;/m:sSub&gt;&lt;/m:e&gt;&lt;/m:d&gt;&lt;m:r&gt;&lt;w:rPr&gt;&lt;w:rFonts w:ascii=&quot;Cambria Math&quot; w:h-ansi=&quot;Cambria Math&quot;/&gt;&lt;wx:font wx:val=&quot;Cambria Math&quot;/&gt;&lt;w:i/&gt;&lt;/w:rPr&gt;&lt;m:t&gt;в€™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r&lt;/m:t&gt;&lt;/m:r&gt;&lt;/m:sub&gt;&lt;/m:sSub&gt;&lt;m:r&gt;&lt;w:rPr&gt;&lt;w:rFonts w:ascii=&quot;Cambria Math&quot; w:h-ansi=&quot;Cambria Math&quot;/&gt;&lt;wx:font wx:val=&quot;Cambria Math&quot;/&gt;&lt;w:i/&gt;&lt;w:lang w:val=&quot;EN-US&quot;/&gt;&lt;/w:rPr&gt;&lt;m:t&gt;;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9" o:title="" chromakey="white"/>
          </v:shape>
        </w:pict>
      </w:r>
    </w:p>
    <w:p w:rsidR="00611459" w:rsidRPr="00AF49CC" w:rsidRDefault="00611459" w:rsidP="002B2A11">
      <w:pPr>
        <w:ind w:left="284" w:firstLine="0"/>
        <w:rPr>
          <w:lang w:val="en-US"/>
        </w:rPr>
      </w:pPr>
      <w:r w:rsidRPr="00232ECB">
        <w:pict>
          <v:shape id="_x0000_i1046" type="#_x0000_t75" style="width:95.4pt;height:11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69&quot;/&gt;&lt;w:doNotEmbedSystemFonts/&gt;&lt;w:defaultTabStop w:val=&quot;708&quot;/&gt;&lt;w:autoHyphenation/&gt;&lt;w:hyphenationZone w:val=&quot;357&quot;/&gt;&lt;w:doNotHyphenateCaps/&gt;&lt;w:drawingGridHorizontalSpacing w:val=&quot;140&quot;/&gt;&lt;w:drawingGridVerticalSpacing w:val=&quot;381&quot;/&gt;&lt;w:displayHorizontalDrawingGridEvery w:val=&quot;2&quot;/&gt;&lt;w:punctuationKerning/&gt;&lt;w:characterSpacingControl w:val=&quot;DontCompress&quot;/&gt;&lt;w:optimizeForBrowser/&gt;&lt;w:allowPNG/&gt;&lt;w:doNotSaveWebPagesAsSingleFil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12F04&quot;/&gt;&lt;wsp:rsid wsp:val=&quot;00000DC8&quot;/&gt;&lt;wsp:rsid wsp:val=&quot;00012B88&quot;/&gt;&lt;wsp:rsid wsp:val=&quot;0001427E&quot;/&gt;&lt;wsp:rsid wsp:val=&quot;00015252&quot;/&gt;&lt;wsp:rsid wsp:val=&quot;000155E9&quot;/&gt;&lt;wsp:rsid wsp:val=&quot;00015E30&quot;/&gt;&lt;wsp:rsid wsp:val=&quot;00022AB5&quot;/&gt;&lt;wsp:rsid wsp:val=&quot;000256B4&quot;/&gt;&lt;wsp:rsid wsp:val=&quot;00025EA1&quot;/&gt;&lt;wsp:rsid wsp:val=&quot;00027082&quot;/&gt;&lt;wsp:rsid wsp:val=&quot;00027691&quot;/&gt;&lt;wsp:rsid wsp:val=&quot;00036A2C&quot;/&gt;&lt;wsp:rsid wsp:val=&quot;00042390&quot;/&gt;&lt;wsp:rsid wsp:val=&quot;00042E84&quot;/&gt;&lt;wsp:rsid wsp:val=&quot;00043FE4&quot;/&gt;&lt;wsp:rsid wsp:val=&quot;000611FE&quot;/&gt;&lt;wsp:rsid wsp:val=&quot;00062582&quot;/&gt;&lt;wsp:rsid wsp:val=&quot;00062A36&quot;/&gt;&lt;wsp:rsid wsp:val=&quot;00065241&quot;/&gt;&lt;wsp:rsid wsp:val=&quot;0006644D&quot;/&gt;&lt;wsp:rsid wsp:val=&quot;0006702A&quot;/&gt;&lt;wsp:rsid wsp:val=&quot;000675EB&quot;/&gt;&lt;wsp:rsid wsp:val=&quot;00087B2D&quot;/&gt;&lt;wsp:rsid wsp:val=&quot;000907B6&quot;/&gt;&lt;wsp:rsid wsp:val=&quot;00091354&quot;/&gt;&lt;wsp:rsid wsp:val=&quot;000A12F2&quot;/&gt;&lt;wsp:rsid wsp:val=&quot;000A25DB&quot;/&gt;&lt;wsp:rsid wsp:val=&quot;000A460E&quot;/&gt;&lt;wsp:rsid wsp:val=&quot;000A51EB&quot;/&gt;&lt;wsp:rsid wsp:val=&quot;000A71C2&quot;/&gt;&lt;wsp:rsid wsp:val=&quot;000A7E67&quot;/&gt;&lt;wsp:rsid wsp:val=&quot;000B00A6&quot;/&gt;&lt;wsp:rsid wsp:val=&quot;000B1930&quot;/&gt;&lt;wsp:rsid wsp:val=&quot;000B25DD&quot;/&gt;&lt;wsp:rsid wsp:val=&quot;000B2D25&quot;/&gt;&lt;wsp:rsid wsp:val=&quot;000B3A07&quot;/&gt;&lt;wsp:rsid wsp:val=&quot;000C1BE1&quot;/&gt;&lt;wsp:rsid wsp:val=&quot;000C35F6&quot;/&gt;&lt;wsp:rsid wsp:val=&quot;000C5152&quot;/&gt;&lt;wsp:rsid wsp:val=&quot;000D1B58&quot;/&gt;&lt;wsp:rsid wsp:val=&quot;000D5650&quot;/&gt;&lt;wsp:rsid wsp:val=&quot;000D7AB9&quot;/&gt;&lt;wsp:rsid wsp:val=&quot;000E198A&quot;/&gt;&lt;wsp:rsid wsp:val=&quot;000E2F97&quot;/&gt;&lt;wsp:rsid wsp:val=&quot;000E3F01&quot;/&gt;&lt;wsp:rsid wsp:val=&quot;000E4D61&quot;/&gt;&lt;wsp:rsid wsp:val=&quot;000E52CD&quot;/&gt;&lt;wsp:rsid wsp:val=&quot;000E66AA&quot;/&gt;&lt;wsp:rsid wsp:val=&quot;000F1665&quot;/&gt;&lt;wsp:rsid wsp:val=&quot;000F4D3A&quot;/&gt;&lt;wsp:rsid wsp:val=&quot;000F50B4&quot;/&gt;&lt;wsp:rsid wsp:val=&quot;000F70AC&quot;/&gt;&lt;wsp:rsid wsp:val=&quot;001018AE&quot;/&gt;&lt;wsp:rsid wsp:val=&quot;001024DC&quot;/&gt;&lt;wsp:rsid wsp:val=&quot;00102CCB&quot;/&gt;&lt;wsp:rsid wsp:val=&quot;001056BE&quot;/&gt;&lt;wsp:rsid wsp:val=&quot;00110D34&quot;/&gt;&lt;wsp:rsid wsp:val=&quot;00130DFF&quot;/&gt;&lt;wsp:rsid wsp:val=&quot;00132126&quot;/&gt;&lt;wsp:rsid wsp:val=&quot;001346A0&quot;/&gt;&lt;wsp:rsid wsp:val=&quot;001366CF&quot;/&gt;&lt;wsp:rsid wsp:val=&quot;00137164&quot;/&gt;&lt;wsp:rsid wsp:val=&quot;00137B68&quot;/&gt;&lt;wsp:rsid wsp:val=&quot;00137FC8&quot;/&gt;&lt;wsp:rsid wsp:val=&quot;0014268D&quot;/&gt;&lt;wsp:rsid wsp:val=&quot;00146764&quot;/&gt;&lt;wsp:rsid wsp:val=&quot;00146F62&quot;/&gt;&lt;wsp:rsid wsp:val=&quot;001505E1&quot;/&gt;&lt;wsp:rsid wsp:val=&quot;00150A3C&quot;/&gt;&lt;wsp:rsid wsp:val=&quot;00150A53&quot;/&gt;&lt;wsp:rsid wsp:val=&quot;00151F4A&quot;/&gt;&lt;wsp:rsid wsp:val=&quot;001632B0&quot;/&gt;&lt;wsp:rsid wsp:val=&quot;001654F0&quot;/&gt;&lt;wsp:rsid wsp:val=&quot;00166743&quot;/&gt;&lt;wsp:rsid wsp:val=&quot;00171F73&quot;/&gt;&lt;wsp:rsid wsp:val=&quot;00174F60&quot;/&gt;&lt;wsp:rsid wsp:val=&quot;001800F0&quot;/&gt;&lt;wsp:rsid wsp:val=&quot;001852B3&quot;/&gt;&lt;wsp:rsid wsp:val=&quot;001864B6&quot;/&gt;&lt;wsp:rsid wsp:val=&quot;001930CB&quot;/&gt;&lt;wsp:rsid wsp:val=&quot;001A0EC0&quot;/&gt;&lt;wsp:rsid wsp:val=&quot;001A207B&quot;/&gt;&lt;wsp:rsid wsp:val=&quot;001A535A&quot;/&gt;&lt;wsp:rsid wsp:val=&quot;001B2A26&quot;/&gt;&lt;wsp:rsid wsp:val=&quot;001B59BF&quot;/&gt;&lt;wsp:rsid wsp:val=&quot;001C1E84&quot;/&gt;&lt;wsp:rsid wsp:val=&quot;001C520D&quot;/&gt;&lt;wsp:rsid wsp:val=&quot;001C5731&quot;/&gt;&lt;wsp:rsid wsp:val=&quot;001D28EA&quot;/&gt;&lt;wsp:rsid wsp:val=&quot;001D5300&quot;/&gt;&lt;wsp:rsid wsp:val=&quot;001E18B9&quot;/&gt;&lt;wsp:rsid wsp:val=&quot;001E1F66&quot;/&gt;&lt;wsp:rsid wsp:val=&quot;001E6525&quot;/&gt;&lt;wsp:rsid wsp:val=&quot;001E7283&quot;/&gt;&lt;wsp:rsid wsp:val=&quot;001E73BA&quot;/&gt;&lt;wsp:rsid wsp:val=&quot;001E7492&quot;/&gt;&lt;wsp:rsid wsp:val=&quot;001F06A3&quot;/&gt;&lt;wsp:rsid wsp:val=&quot;001F16E3&quot;/&gt;&lt;wsp:rsid wsp:val=&quot;001F42F0&quot;/&gt;&lt;wsp:rsid wsp:val=&quot;001F566A&quot;/&gt;&lt;wsp:rsid wsp:val=&quot;001F7425&quot;/&gt;&lt;wsp:rsid wsp:val=&quot;001F77D0&quot;/&gt;&lt;wsp:rsid wsp:val=&quot;0020042E&quot;/&gt;&lt;wsp:rsid wsp:val=&quot;00202A19&quot;/&gt;&lt;wsp:rsid wsp:val=&quot;00204D50&quot;/&gt;&lt;wsp:rsid wsp:val=&quot;00204DE9&quot;/&gt;&lt;wsp:rsid wsp:val=&quot;002052D5&quot;/&gt;&lt;wsp:rsid wsp:val=&quot;002101D9&quot;/&gt;&lt;wsp:rsid wsp:val=&quot;00210E90&quot;/&gt;&lt;wsp:rsid wsp:val=&quot;002111DA&quot;/&gt;&lt;wsp:rsid wsp:val=&quot;00211533&quot;/&gt;&lt;wsp:rsid wsp:val=&quot;00212F04&quot;/&gt;&lt;wsp:rsid wsp:val=&quot;0021397F&quot;/&gt;&lt;wsp:rsid wsp:val=&quot;002174DC&quot;/&gt;&lt;wsp:rsid wsp:val=&quot;002256F9&quot;/&gt;&lt;wsp:rsid wsp:val=&quot;00225757&quot;/&gt;&lt;wsp:rsid wsp:val=&quot;00225891&quot;/&gt;&lt;wsp:rsid wsp:val=&quot;00227272&quot;/&gt;&lt;wsp:rsid wsp:val=&quot;00230031&quot;/&gt;&lt;wsp:rsid wsp:val=&quot;00231A08&quot;/&gt;&lt;wsp:rsid wsp:val=&quot;00232BF3&quot;/&gt;&lt;wsp:rsid wsp:val=&quot;00232ECB&quot;/&gt;&lt;wsp:rsid wsp:val=&quot;00234D66&quot;/&gt;&lt;wsp:rsid wsp:val=&quot;00240F05&quot;/&gt;&lt;wsp:rsid wsp:val=&quot;00242F0B&quot;/&gt;&lt;wsp:rsid wsp:val=&quot;00244855&quot;/&gt;&lt;wsp:rsid wsp:val=&quot;00244BA0&quot;/&gt;&lt;wsp:rsid wsp:val=&quot;00246149&quot;/&gt;&lt;wsp:rsid wsp:val=&quot;002472B5&quot;/&gt;&lt;wsp:rsid wsp:val=&quot;00250440&quot;/&gt;&lt;wsp:rsid wsp:val=&quot;002504F8&quot;/&gt;&lt;wsp:rsid wsp:val=&quot;002600C8&quot;/&gt;&lt;wsp:rsid wsp:val=&quot;00260B3D&quot;/&gt;&lt;wsp:rsid wsp:val=&quot;002632A4&quot;/&gt;&lt;wsp:rsid wsp:val=&quot;00271A81&quot;/&gt;&lt;wsp:rsid wsp:val=&quot;00273B17&quot;/&gt;&lt;wsp:rsid wsp:val=&quot;0027698E&quot;/&gt;&lt;wsp:rsid wsp:val=&quot;002779D1&quot;/&gt;&lt;wsp:rsid wsp:val=&quot;00281B18&quot;/&gt;&lt;wsp:rsid wsp:val=&quot;002824F5&quot;/&gt;&lt;wsp:rsid wsp:val=&quot;00284725&quot;/&gt;&lt;wsp:rsid wsp:val=&quot;00290D00&quot;/&gt;&lt;wsp:rsid wsp:val=&quot;00291EE8&quot;/&gt;&lt;wsp:rsid wsp:val=&quot;00292FEE&quot;/&gt;&lt;wsp:rsid wsp:val=&quot;00294426&quot;/&gt;&lt;wsp:rsid wsp:val=&quot;002A0544&quot;/&gt;&lt;wsp:rsid wsp:val=&quot;002A06FF&quot;/&gt;&lt;wsp:rsid wsp:val=&quot;002A077C&quot;/&gt;&lt;wsp:rsid wsp:val=&quot;002A1247&quot;/&gt;&lt;wsp:rsid wsp:val=&quot;002A3F2A&quot;/&gt;&lt;wsp:rsid wsp:val=&quot;002A477C&quot;/&gt;&lt;wsp:rsid wsp:val=&quot;002A66A7&quot;/&gt;&lt;wsp:rsid wsp:val=&quot;002A686D&quot;/&gt;&lt;wsp:rsid wsp:val=&quot;002B04A0&quot;/&gt;&lt;wsp:rsid wsp:val=&quot;002B2856&quot;/&gt;&lt;wsp:rsid wsp:val=&quot;002B2A11&quot;/&gt;&lt;wsp:rsid wsp:val=&quot;002B2A18&quot;/&gt;&lt;wsp:rsid wsp:val=&quot;002C4945&quot;/&gt;&lt;wsp:rsid wsp:val=&quot;002C5850&quot;/&gt;&lt;wsp:rsid wsp:val=&quot;002C6ED6&quot;/&gt;&lt;wsp:rsid wsp:val=&quot;002C7254&quot;/&gt;&lt;wsp:rsid wsp:val=&quot;002D5084&quot;/&gt;&lt;wsp:rsid wsp:val=&quot;002D5E95&quot;/&gt;&lt;wsp:rsid wsp:val=&quot;002D5FF8&quot;/&gt;&lt;wsp:rsid wsp:val=&quot;002E7A2B&quot;/&gt;&lt;wsp:rsid wsp:val=&quot;002F0033&quot;/&gt;&lt;wsp:rsid wsp:val=&quot;002F4B1D&quot;/&gt;&lt;wsp:rsid wsp:val=&quot;002F5748&quot;/&gt;&lt;wsp:rsid wsp:val=&quot;002F5E41&quot;/&gt;&lt;wsp:rsid wsp:val=&quot;002F7BF9&quot;/&gt;&lt;wsp:rsid wsp:val=&quot;0030107F&quot;/&gt;&lt;wsp:rsid wsp:val=&quot;00302069&quot;/&gt;&lt;wsp:rsid wsp:val=&quot;003063F0&quot;/&gt;&lt;wsp:rsid wsp:val=&quot;00306980&quot;/&gt;&lt;wsp:rsid wsp:val=&quot;003103B7&quot;/&gt;&lt;wsp:rsid wsp:val=&quot;00316734&quot;/&gt;&lt;wsp:rsid wsp:val=&quot;00317380&quot;/&gt;&lt;wsp:rsid wsp:val=&quot;00317F18&quot;/&gt;&lt;wsp:rsid wsp:val=&quot;0032640D&quot;/&gt;&lt;wsp:rsid wsp:val=&quot;00332356&quot;/&gt;&lt;wsp:rsid wsp:val=&quot;003415E2&quot;/&gt;&lt;wsp:rsid wsp:val=&quot;003427E4&quot;/&gt;&lt;wsp:rsid wsp:val=&quot;00343F66&quot;/&gt;&lt;wsp:rsid wsp:val=&quot;00344143&quot;/&gt;&lt;wsp:rsid wsp:val=&quot;00344822&quot;/&gt;&lt;wsp:rsid wsp:val=&quot;00350FB2&quot;/&gt;&lt;wsp:rsid wsp:val=&quot;00351F44&quot;/&gt;&lt;wsp:rsid wsp:val=&quot;003534CE&quot;/&gt;&lt;wsp:rsid wsp:val=&quot;00361465&quot;/&gt;&lt;wsp:rsid wsp:val=&quot;0036221D&quot;/&gt;&lt;wsp:rsid wsp:val=&quot;00364527&quot;/&gt;&lt;wsp:rsid wsp:val=&quot;00366EA3&quot;/&gt;&lt;wsp:rsid wsp:val=&quot;0037307B&quot;/&gt;&lt;wsp:rsid wsp:val=&quot;0037307D&quot;/&gt;&lt;wsp:rsid wsp:val=&quot;00373F15&quot;/&gt;&lt;wsp:rsid wsp:val=&quot;003746B3&quot;/&gt;&lt;wsp:rsid wsp:val=&quot;00381567&quot;/&gt;&lt;wsp:rsid wsp:val=&quot;00382CBE&quot;/&gt;&lt;wsp:rsid wsp:val=&quot;00385048&quot;/&gt;&lt;wsp:rsid wsp:val=&quot;00391E1B&quot;/&gt;&lt;wsp:rsid wsp:val=&quot;00394257&quot;/&gt;&lt;wsp:rsid wsp:val=&quot;00394402&quot;/&gt;&lt;wsp:rsid wsp:val=&quot;00394EDF&quot;/&gt;&lt;wsp:rsid wsp:val=&quot;003A01BC&quot;/&gt;&lt;wsp:rsid wsp:val=&quot;003A24FA&quot;/&gt;&lt;wsp:rsid wsp:val=&quot;003B031D&quot;/&gt;&lt;wsp:rsid wsp:val=&quot;003B03EE&quot;/&gt;&lt;wsp:rsid wsp:val=&quot;003B1472&quot;/&gt;&lt;wsp:rsid wsp:val=&quot;003B7927&quot;/&gt;&lt;wsp:rsid wsp:val=&quot;003C02A6&quot;/&gt;&lt;wsp:rsid wsp:val=&quot;003C39F7&quot;/&gt;&lt;wsp:rsid wsp:val=&quot;003C6978&quot;/&gt;&lt;wsp:rsid wsp:val=&quot;003D15CB&quot;/&gt;&lt;wsp:rsid wsp:val=&quot;003D1782&quot;/&gt;&lt;wsp:rsid wsp:val=&quot;003D3457&quot;/&gt;&lt;wsp:rsid wsp:val=&quot;003D3DCA&quot;/&gt;&lt;wsp:rsid wsp:val=&quot;003D6674&quot;/&gt;&lt;wsp:rsid wsp:val=&quot;003D6769&quot;/&gt;&lt;wsp:rsid wsp:val=&quot;003E0301&quot;/&gt;&lt;wsp:rsid wsp:val=&quot;003E0422&quot;/&gt;&lt;wsp:rsid wsp:val=&quot;003F365B&quot;/&gt;&lt;wsp:rsid wsp:val=&quot;003F4C53&quot;/&gt;&lt;wsp:rsid wsp:val=&quot;003F63C1&quot;/&gt;&lt;wsp:rsid wsp:val=&quot;0040088F&quot;/&gt;&lt;wsp:rsid wsp:val=&quot;00402E09&quot;/&gt;&lt;wsp:rsid wsp:val=&quot;00403775&quot;/&gt;&lt;wsp:rsid wsp:val=&quot;00406EB8&quot;/&gt;&lt;wsp:rsid wsp:val=&quot;00411EAB&quot;/&gt;&lt;wsp:rsid wsp:val=&quot;00415195&quot;/&gt;&lt;wsp:rsid wsp:val=&quot;004270D1&quot;/&gt;&lt;wsp:rsid wsp:val=&quot;004309DF&quot;/&gt;&lt;wsp:rsid wsp:val=&quot;0043187E&quot;/&gt;&lt;wsp:rsid wsp:val=&quot;00433787&quot;/&gt;&lt;wsp:rsid wsp:val=&quot;00436210&quot;/&gt;&lt;wsp:rsid wsp:val=&quot;00436AEC&quot;/&gt;&lt;wsp:rsid wsp:val=&quot;00442A2C&quot;/&gt;&lt;wsp:rsid wsp:val=&quot;004503EC&quot;/&gt;&lt;wsp:rsid wsp:val=&quot;00452500&quot;/&gt;&lt;wsp:rsid wsp:val=&quot;00452D5E&quot;/&gt;&lt;wsp:rsid wsp:val=&quot;004537F6&quot;/&gt;&lt;wsp:rsid wsp:val=&quot;0045380C&quot;/&gt;&lt;wsp:rsid wsp:val=&quot;004562BC&quot;/&gt;&lt;wsp:rsid wsp:val=&quot;00465F64&quot;/&gt;&lt;wsp:rsid wsp:val=&quot;00473ABF&quot;/&gt;&lt;wsp:rsid wsp:val=&quot;004748BE&quot;/&gt;&lt;wsp:rsid wsp:val=&quot;00476B0F&quot;/&gt;&lt;wsp:rsid wsp:val=&quot;00477BC6&quot;/&gt;&lt;wsp:rsid wsp:val=&quot;0048210E&quot;/&gt;&lt;wsp:rsid wsp:val=&quot;00485C49&quot;/&gt;&lt;wsp:rsid wsp:val=&quot;00487DB1&quot;/&gt;&lt;wsp:rsid wsp:val=&quot;00490F4D&quot;/&gt;&lt;wsp:rsid wsp:val=&quot;00491E80&quot;/&gt;&lt;wsp:rsid wsp:val=&quot;00492255&quot;/&gt;&lt;wsp:rsid wsp:val=&quot;00496238&quot;/&gt;&lt;wsp:rsid wsp:val=&quot;00496359&quot;/&gt;&lt;wsp:rsid wsp:val=&quot;004A02D5&quot;/&gt;&lt;wsp:rsid wsp:val=&quot;004A03B0&quot;/&gt;&lt;wsp:rsid wsp:val=&quot;004A082B&quot;/&gt;&lt;wsp:rsid wsp:val=&quot;004A46D4&quot;/&gt;&lt;wsp:rsid wsp:val=&quot;004A5F62&quot;/&gt;&lt;wsp:rsid wsp:val=&quot;004A62A8&quot;/&gt;&lt;wsp:rsid wsp:val=&quot;004A66EF&quot;/&gt;&lt;wsp:rsid wsp:val=&quot;004A6D17&quot;/&gt;&lt;wsp:rsid wsp:val=&quot;004B275D&quot;/&gt;&lt;wsp:rsid wsp:val=&quot;004B3A61&quot;/&gt;&lt;wsp:rsid wsp:val=&quot;004B7618&quot;/&gt;&lt;wsp:rsid wsp:val=&quot;004C51EB&quot;/&gt;&lt;wsp:rsid wsp:val=&quot;004C656C&quot;/&gt;&lt;wsp:rsid wsp:val=&quot;004D4690&quot;/&gt;&lt;wsp:rsid wsp:val=&quot;004D5A29&quot;/&gt;&lt;wsp:rsid wsp:val=&quot;004D77F0&quot;/&gt;&lt;wsp:rsid wsp:val=&quot;004E35F5&quot;/&gt;&lt;wsp:rsid wsp:val=&quot;004E556C&quot;/&gt;&lt;wsp:rsid wsp:val=&quot;004F59CA&quot;/&gt;&lt;wsp:rsid wsp:val=&quot;00500A20&quot;/&gt;&lt;wsp:rsid wsp:val=&quot;00504760&quot;/&gt;&lt;wsp:rsid wsp:val=&quot;005067CA&quot;/&gt;&lt;wsp:rsid wsp:val=&quot;00507283&quot;/&gt;&lt;wsp:rsid wsp:val=&quot;00510658&quot;/&gt;&lt;wsp:rsid wsp:val=&quot;00521180&quot;/&gt;&lt;wsp:rsid wsp:val=&quot;00522892&quot;/&gt;&lt;wsp:rsid wsp:val=&quot;0053178F&quot;/&gt;&lt;wsp:rsid wsp:val=&quot;00533390&quot;/&gt;&lt;wsp:rsid wsp:val=&quot;00542D6B&quot;/&gt;&lt;wsp:rsid wsp:val=&quot;00547DDA&quot;/&gt;&lt;wsp:rsid wsp:val=&quot;00550E37&quot;/&gt;&lt;wsp:rsid wsp:val=&quot;0055286B&quot;/&gt;&lt;wsp:rsid wsp:val=&quot;0055360B&quot;/&gt;&lt;wsp:rsid wsp:val=&quot;005614C4&quot;/&gt;&lt;wsp:rsid wsp:val=&quot;00562430&quot;/&gt;&lt;wsp:rsid wsp:val=&quot;00562471&quot;/&gt;&lt;wsp:rsid wsp:val=&quot;005625CB&quot;/&gt;&lt;wsp:rsid wsp:val=&quot;00563CE5&quot;/&gt;&lt;wsp:rsid wsp:val=&quot;0056665F&quot;/&gt;&lt;wsp:rsid wsp:val=&quot;005717BF&quot;/&gt;&lt;wsp:rsid wsp:val=&quot;00574D3F&quot;/&gt;&lt;wsp:rsid wsp:val=&quot;00576B30&quot;/&gt;&lt;wsp:rsid wsp:val=&quot;00583DE9&quot;/&gt;&lt;wsp:rsid wsp:val=&quot;00584A39&quot;/&gt;&lt;wsp:rsid wsp:val=&quot;00595B51&quot;/&gt;&lt;wsp:rsid wsp:val=&quot;005A04ED&quot;/&gt;&lt;wsp:rsid wsp:val=&quot;005A0755&quot;/&gt;&lt;wsp:rsid wsp:val=&quot;005A67FC&quot;/&gt;&lt;wsp:rsid wsp:val=&quot;005B3E66&quot;/&gt;&lt;wsp:rsid wsp:val=&quot;005B4E7E&quot;/&gt;&lt;wsp:rsid wsp:val=&quot;005B50F3&quot;/&gt;&lt;wsp:rsid wsp:val=&quot;005C1A48&quot;/&gt;&lt;wsp:rsid wsp:val=&quot;005C6EF1&quot;/&gt;&lt;wsp:rsid wsp:val=&quot;005D360A&quot;/&gt;&lt;wsp:rsid wsp:val=&quot;005D378E&quot;/&gt;&lt;wsp:rsid wsp:val=&quot;005D3849&quot;/&gt;&lt;wsp:rsid wsp:val=&quot;005D4C29&quot;/&gt;&lt;wsp:rsid wsp:val=&quot;005E0599&quot;/&gt;&lt;wsp:rsid wsp:val=&quot;005E3B8E&quot;/&gt;&lt;wsp:rsid wsp:val=&quot;005E4C40&quot;/&gt;&lt;wsp:rsid wsp:val=&quot;005E7043&quot;/&gt;&lt;wsp:rsid wsp:val=&quot;005F086A&quot;/&gt;&lt;wsp:rsid wsp:val=&quot;005F21CC&quot;/&gt;&lt;wsp:rsid wsp:val=&quot;005F3900&quot;/&gt;&lt;wsp:rsid wsp:val=&quot;005F50F5&quot;/&gt;&lt;wsp:rsid wsp:val=&quot;0060306E&quot;/&gt;&lt;wsp:rsid wsp:val=&quot;0060704E&quot;/&gt;&lt;wsp:rsid wsp:val=&quot;006079B5&quot;/&gt;&lt;wsp:rsid wsp:val=&quot;006137BA&quot;/&gt;&lt;wsp:rsid wsp:val=&quot;00613F07&quot;/&gt;&lt;wsp:rsid wsp:val=&quot;006141FF&quot;/&gt;&lt;wsp:rsid wsp:val=&quot;00621230&quot;/&gt;&lt;wsp:rsid wsp:val=&quot;006231E5&quot;/&gt;&lt;wsp:rsid wsp:val=&quot;006321E9&quot;/&gt;&lt;wsp:rsid wsp:val=&quot;00637B61&quot;/&gt;&lt;wsp:rsid wsp:val=&quot;00644F35&quot;/&gt;&lt;wsp:rsid wsp:val=&quot;00652556&quot;/&gt;&lt;wsp:rsid wsp:val=&quot;00654C35&quot;/&gt;&lt;wsp:rsid wsp:val=&quot;0065510E&quot;/&gt;&lt;wsp:rsid wsp:val=&quot;0066448C&quot;/&gt;&lt;wsp:rsid wsp:val=&quot;00664BA8&quot;/&gt;&lt;wsp:rsid wsp:val=&quot;006650C3&quot;/&gt;&lt;wsp:rsid wsp:val=&quot;00677EC9&quot;/&gt;&lt;wsp:rsid wsp:val=&quot;0068026E&quot;/&gt;&lt;wsp:rsid wsp:val=&quot;00683171&quot;/&gt;&lt;wsp:rsid wsp:val=&quot;00684B8F&quot;/&gt;&lt;wsp:rsid wsp:val=&quot;00687F1F&quot;/&gt;&lt;wsp:rsid wsp:val=&quot;006909ED&quot;/&gt;&lt;wsp:rsid wsp:val=&quot;0069369B&quot;/&gt;&lt;wsp:rsid wsp:val=&quot;00694939&quot;/&gt;&lt;wsp:rsid wsp:val=&quot;006968BD&quot;/&gt;&lt;wsp:rsid wsp:val=&quot;006A1085&quot;/&gt;&lt;wsp:rsid wsp:val=&quot;006A1363&quot;/&gt;&lt;wsp:rsid wsp:val=&quot;006A2D43&quot;/&gt;&lt;wsp:rsid wsp:val=&quot;006A315A&quot;/&gt;&lt;wsp:rsid wsp:val=&quot;006A5B34&quot;/&gt;&lt;wsp:rsid wsp:val=&quot;006B01D0&quot;/&gt;&lt;wsp:rsid wsp:val=&quot;006B13A0&quot;/&gt;&lt;wsp:rsid wsp:val=&quot;006B2B5C&quot;/&gt;&lt;wsp:rsid wsp:val=&quot;006B3B26&quot;/&gt;&lt;wsp:rsid wsp:val=&quot;006B4B96&quot;/&gt;&lt;wsp:rsid wsp:val=&quot;006B5BE3&quot;/&gt;&lt;wsp:rsid wsp:val=&quot;006C0A9F&quot;/&gt;&lt;wsp:rsid wsp:val=&quot;006C119A&quot;/&gt;&lt;wsp:rsid wsp:val=&quot;006C1B7C&quot;/&gt;&lt;wsp:rsid wsp:val=&quot;006C3B79&quot;/&gt;&lt;wsp:rsid wsp:val=&quot;006C5C7B&quot;/&gt;&lt;wsp:rsid wsp:val=&quot;006D430D&quot;/&gt;&lt;wsp:rsid wsp:val=&quot;006D4EAD&quot;/&gt;&lt;wsp:rsid wsp:val=&quot;006D5952&quot;/&gt;&lt;wsp:rsid wsp:val=&quot;006D741F&quot;/&gt;&lt;wsp:rsid wsp:val=&quot;006E2F64&quot;/&gt;&lt;wsp:rsid wsp:val=&quot;006E5843&quot;/&gt;&lt;wsp:rsid wsp:val=&quot;006F3F4D&quot;/&gt;&lt;wsp:rsid wsp:val=&quot;006F6B9F&quot;/&gt;&lt;wsp:rsid wsp:val=&quot;006F74D3&quot;/&gt;&lt;wsp:rsid wsp:val=&quot;007001C3&quot;/&gt;&lt;wsp:rsid wsp:val=&quot;00702C69&quot;/&gt;&lt;wsp:rsid wsp:val=&quot;00702E26&quot;/&gt;&lt;wsp:rsid wsp:val=&quot;0070346C&quot;/&gt;&lt;wsp:rsid wsp:val=&quot;00703618&quot;/&gt;&lt;wsp:rsid wsp:val=&quot;00704B10&quot;/&gt;&lt;wsp:rsid wsp:val=&quot;00706AA5&quot;/&gt;&lt;wsp:rsid wsp:val=&quot;00707D22&quot;/&gt;&lt;wsp:rsid wsp:val=&quot;007149FE&quot;/&gt;&lt;wsp:rsid wsp:val=&quot;00714CEF&quot;/&gt;&lt;wsp:rsid wsp:val=&quot;00716428&quot;/&gt;&lt;wsp:rsid wsp:val=&quot;00720BEF&quot;/&gt;&lt;wsp:rsid wsp:val=&quot;00723D69&quot;/&gt;&lt;wsp:rsid wsp:val=&quot;00724E44&quot;/&gt;&lt;wsp:rsid wsp:val=&quot;00725FA3&quot;/&gt;&lt;wsp:rsid wsp:val=&quot;00734C60&quot;/&gt;&lt;wsp:rsid wsp:val=&quot;00736383&quot;/&gt;&lt;wsp:rsid wsp:val=&quot;007366AA&quot;/&gt;&lt;wsp:rsid wsp:val=&quot;0073692A&quot;/&gt;&lt;wsp:rsid wsp:val=&quot;007371CF&quot;/&gt;&lt;wsp:rsid wsp:val=&quot;007433B7&quot;/&gt;&lt;wsp:rsid wsp:val=&quot;00746AE2&quot;/&gt;&lt;wsp:rsid wsp:val=&quot;007523D3&quot;/&gt;&lt;wsp:rsid wsp:val=&quot;00756C9D&quot;/&gt;&lt;wsp:rsid wsp:val=&quot;00762DAD&quot;/&gt;&lt;wsp:rsid wsp:val=&quot;00763051&quot;/&gt;&lt;wsp:rsid wsp:val=&quot;007647D9&quot;/&gt;&lt;wsp:rsid wsp:val=&quot;00765166&quot;/&gt;&lt;wsp:rsid wsp:val=&quot;00770119&quot;/&gt;&lt;wsp:rsid wsp:val=&quot;007718B2&quot;/&gt;&lt;wsp:rsid wsp:val=&quot;007745D5&quot;/&gt;&lt;wsp:rsid wsp:val=&quot;00776F4B&quot;/&gt;&lt;wsp:rsid wsp:val=&quot;0077756B&quot;/&gt;&lt;wsp:rsid wsp:val=&quot;00781182&quot;/&gt;&lt;wsp:rsid wsp:val=&quot;00781D13&quot;/&gt;&lt;wsp:rsid wsp:val=&quot;0078238F&quot;/&gt;&lt;wsp:rsid wsp:val=&quot;007829C7&quot;/&gt;&lt;wsp:rsid wsp:val=&quot;0078715D&quot;/&gt;&lt;wsp:rsid wsp:val=&quot;0078717E&quot;/&gt;&lt;wsp:rsid wsp:val=&quot;00787487&quot;/&gt;&lt;wsp:rsid wsp:val=&quot;00790CCA&quot;/&gt;&lt;wsp:rsid wsp:val=&quot;00792DF8&quot;/&gt;&lt;wsp:rsid wsp:val=&quot;00793936&quot;/&gt;&lt;wsp:rsid wsp:val=&quot;0079407B&quot;/&gt;&lt;wsp:rsid wsp:val=&quot;00795569&quot;/&gt;&lt;wsp:rsid wsp:val=&quot;0079724A&quot;/&gt;&lt;wsp:rsid wsp:val=&quot;007974B0&quot;/&gt;&lt;wsp:rsid wsp:val=&quot;007A31E9&quot;/&gt;&lt;wsp:rsid wsp:val=&quot;007B24C0&quot;/&gt;&lt;wsp:rsid wsp:val=&quot;007B4610&quot;/&gt;&lt;wsp:rsid wsp:val=&quot;007B4AB5&quot;/&gt;&lt;wsp:rsid wsp:val=&quot;007C2CAB&quot;/&gt;&lt;wsp:rsid wsp:val=&quot;007C3E6A&quot;/&gt;&lt;wsp:rsid wsp:val=&quot;007C50F3&quot;/&gt;&lt;wsp:rsid wsp:val=&quot;007D1E71&quot;/&gt;&lt;wsp:rsid wsp:val=&quot;007D32FC&quot;/&gt;&lt;wsp:rsid wsp:val=&quot;007D3A88&quot;/&gt;&lt;wsp:rsid wsp:val=&quot;007D3A95&quot;/&gt;&lt;wsp:rsid wsp:val=&quot;007E0CCC&quot;/&gt;&lt;wsp:rsid wsp:val=&quot;007E1969&quot;/&gt;&lt;wsp:rsid wsp:val=&quot;007E1C08&quot;/&gt;&lt;wsp:rsid wsp:val=&quot;007E4934&quot;/&gt;&lt;wsp:rsid wsp:val=&quot;007E69D7&quot;/&gt;&lt;wsp:rsid wsp:val=&quot;007F00E2&quot;/&gt;&lt;wsp:rsid wsp:val=&quot;007F0185&quot;/&gt;&lt;wsp:rsid wsp:val=&quot;007F04E3&quot;/&gt;&lt;wsp:rsid wsp:val=&quot;007F15E2&quot;/&gt;&lt;wsp:rsid wsp:val=&quot;007F2408&quot;/&gt;&lt;wsp:rsid wsp:val=&quot;007F3857&quot;/&gt;&lt;wsp:rsid wsp:val=&quot;007F6A4D&quot;/&gt;&lt;wsp:rsid wsp:val=&quot;00807C47&quot;/&gt;&lt;wsp:rsid wsp:val=&quot;0081073E&quot;/&gt;&lt;wsp:rsid wsp:val=&quot;00812C0D&quot;/&gt;&lt;wsp:rsid wsp:val=&quot;00812DF2&quot;/&gt;&lt;wsp:rsid wsp:val=&quot;00820340&quot;/&gt;&lt;wsp:rsid wsp:val=&quot;00824172&quot;/&gt;&lt;wsp:rsid wsp:val=&quot;008252C4&quot;/&gt;&lt;wsp:rsid wsp:val=&quot;00826084&quot;/&gt;&lt;wsp:rsid wsp:val=&quot;008262DF&quot;/&gt;&lt;wsp:rsid wsp:val=&quot;00830165&quot;/&gt;&lt;wsp:rsid wsp:val=&quot;00833D39&quot;/&gt;&lt;wsp:rsid wsp:val=&quot;00835128&quot;/&gt;&lt;wsp:rsid wsp:val=&quot;0083760D&quot;/&gt;&lt;wsp:rsid wsp:val=&quot;00840CF3&quot;/&gt;&lt;wsp:rsid wsp:val=&quot;00843001&quot;/&gt;&lt;wsp:rsid wsp:val=&quot;008471E7&quot;/&gt;&lt;wsp:rsid wsp:val=&quot;008478AC&quot;/&gt;&lt;wsp:rsid wsp:val=&quot;00851DD2&quot;/&gt;&lt;wsp:rsid wsp:val=&quot;00852BC6&quot;/&gt;&lt;wsp:rsid wsp:val=&quot;00854D19&quot;/&gt;&lt;wsp:rsid wsp:val=&quot;00855EC2&quot;/&gt;&lt;wsp:rsid wsp:val=&quot;0086137F&quot;/&gt;&lt;wsp:rsid wsp:val=&quot;00864AB5&quot;/&gt;&lt;wsp:rsid wsp:val=&quot;00865803&quot;/&gt;&lt;wsp:rsid wsp:val=&quot;00870E69&quot;/&gt;&lt;wsp:rsid wsp:val=&quot;00871A06&quot;/&gt;&lt;wsp:rsid wsp:val=&quot;00876BC3&quot;/&gt;&lt;wsp:rsid wsp:val=&quot;00877A31&quot;/&gt;&lt;wsp:rsid wsp:val=&quot;008841D4&quot;/&gt;&lt;wsp:rsid wsp:val=&quot;0088617F&quot;/&gt;&lt;wsp:rsid wsp:val=&quot;00890ACE&quot;/&gt;&lt;wsp:rsid wsp:val=&quot;008930B0&quot;/&gt;&lt;wsp:rsid wsp:val=&quot;008931F2&quot;/&gt;&lt;wsp:rsid wsp:val=&quot;0089440E&quot;/&gt;&lt;wsp:rsid wsp:val=&quot;008954A1&quot;/&gt;&lt;wsp:rsid wsp:val=&quot;008A0389&quot;/&gt;&lt;wsp:rsid wsp:val=&quot;008A3E09&quot;/&gt;&lt;wsp:rsid wsp:val=&quot;008A4C4D&quot;/&gt;&lt;wsp:rsid wsp:val=&quot;008A4E5F&quot;/&gt;&lt;wsp:rsid wsp:val=&quot;008A6539&quot;/&gt;&lt;wsp:rsid wsp:val=&quot;008A6968&quot;/&gt;&lt;wsp:rsid wsp:val=&quot;008B125A&quot;/&gt;&lt;wsp:rsid wsp:val=&quot;008B39ED&quot;/&gt;&lt;wsp:rsid wsp:val=&quot;008B6479&quot;/&gt;&lt;wsp:rsid wsp:val=&quot;008B69A7&quot;/&gt;&lt;wsp:rsid wsp:val=&quot;008C5FFF&quot;/&gt;&lt;wsp:rsid wsp:val=&quot;008C7805&quot;/&gt;&lt;wsp:rsid wsp:val=&quot;008D0E22&quot;/&gt;&lt;wsp:rsid wsp:val=&quot;008D32F8&quot;/&gt;&lt;wsp:rsid wsp:val=&quot;008D5C06&quot;/&gt;&lt;wsp:rsid wsp:val=&quot;008E01C2&quot;/&gt;&lt;wsp:rsid wsp:val=&quot;008E0F0A&quot;/&gt;&lt;wsp:rsid wsp:val=&quot;008E1B14&quot;/&gt;&lt;wsp:rsid wsp:val=&quot;008E55FA&quot;/&gt;&lt;wsp:rsid wsp:val=&quot;008E5CD7&quot;/&gt;&lt;wsp:rsid wsp:val=&quot;008E5F99&quot;/&gt;&lt;wsp:rsid wsp:val=&quot;008F17CD&quot;/&gt;&lt;wsp:rsid wsp:val=&quot;008F3918&quot;/&gt;&lt;wsp:rsid wsp:val=&quot;008F6D04&quot;/&gt;&lt;wsp:rsid wsp:val=&quot;008F7423&quot;/&gt;&lt;wsp:rsid wsp:val=&quot;008F78D6&quot;/&gt;&lt;wsp:rsid wsp:val=&quot;00900504&quot;/&gt;&lt;wsp:rsid wsp:val=&quot;00901B59&quot;/&gt;&lt;wsp:rsid wsp:val=&quot;009039B9&quot;/&gt;&lt;wsp:rsid wsp:val=&quot;009045C0&quot;/&gt;&lt;wsp:rsid wsp:val=&quot;009052FC&quot;/&gt;&lt;wsp:rsid wsp:val=&quot;009108DA&quot;/&gt;&lt;wsp:rsid wsp:val=&quot;00910E50&quot;/&gt;&lt;wsp:rsid wsp:val=&quot;00911B8E&quot;/&gt;&lt;wsp:rsid wsp:val=&quot;0091305F&quot;/&gt;&lt;wsp:rsid wsp:val=&quot;009211B4&quot;/&gt;&lt;wsp:rsid wsp:val=&quot;0092351D&quot;/&gt;&lt;wsp:rsid wsp:val=&quot;009264CF&quot;/&gt;&lt;wsp:rsid wsp:val=&quot;009316D8&quot;/&gt;&lt;wsp:rsid wsp:val=&quot;00935B0B&quot;/&gt;&lt;wsp:rsid wsp:val=&quot;009404EE&quot;/&gt;&lt;wsp:rsid wsp:val=&quot;00940CAB&quot;/&gt;&lt;wsp:rsid wsp:val=&quot;00942768&quot;/&gt;&lt;wsp:rsid wsp:val=&quot;00942BCD&quot;/&gt;&lt;wsp:rsid wsp:val=&quot;00947849&quot;/&gt;&lt;wsp:rsid wsp:val=&quot;00950EB3&quot;/&gt;&lt;wsp:rsid wsp:val=&quot;00951013&quot;/&gt;&lt;wsp:rsid wsp:val=&quot;009517F9&quot;/&gt;&lt;wsp:rsid wsp:val=&quot;009527AF&quot;/&gt;&lt;wsp:rsid wsp:val=&quot;00953B26&quot;/&gt;&lt;wsp:rsid wsp:val=&quot;00953C18&quot;/&gt;&lt;wsp:rsid wsp:val=&quot;00954063&quot;/&gt;&lt;wsp:rsid wsp:val=&quot;00954637&quot;/&gt;&lt;wsp:rsid wsp:val=&quot;00954EB0&quot;/&gt;&lt;wsp:rsid wsp:val=&quot;00956B31&quot;/&gt;&lt;wsp:rsid wsp:val=&quot;00960707&quot;/&gt;&lt;wsp:rsid wsp:val=&quot;00966E07&quot;/&gt;&lt;wsp:rsid wsp:val=&quot;00973E40&quot;/&gt;&lt;wsp:rsid wsp:val=&quot;009749E7&quot;/&gt;&lt;wsp:rsid wsp:val=&quot;00982732&quot;/&gt;&lt;wsp:rsid wsp:val=&quot;009827FC&quot;/&gt;&lt;wsp:rsid wsp:val=&quot;009847F1&quot;/&gt;&lt;wsp:rsid wsp:val=&quot;00986711&quot;/&gt;&lt;wsp:rsid wsp:val=&quot;0099114B&quot;/&gt;&lt;wsp:rsid wsp:val=&quot;00992728&quot;/&gt;&lt;wsp:rsid wsp:val=&quot;00994F7D&quot;/&gt;&lt;wsp:rsid wsp:val=&quot;009959E1&quot;/&gt;&lt;wsp:rsid wsp:val=&quot;009A3671&quot;/&gt;&lt;wsp:rsid wsp:val=&quot;009B7182&quot;/&gt;&lt;wsp:rsid wsp:val=&quot;009C0B27&quot;/&gt;&lt;wsp:rsid wsp:val=&quot;009C32F8&quot;/&gt;&lt;wsp:rsid wsp:val=&quot;009C3726&quot;/&gt;&lt;wsp:rsid wsp:val=&quot;009C37FE&quot;/&gt;&lt;wsp:rsid wsp:val=&quot;009C39B7&quot;/&gt;&lt;wsp:rsid wsp:val=&quot;009C44AF&quot;/&gt;&lt;wsp:rsid wsp:val=&quot;009C5655&quot;/&gt;&lt;wsp:rsid wsp:val=&quot;009C5CA2&quot;/&gt;&lt;wsp:rsid wsp:val=&quot;009D038A&quot;/&gt;&lt;wsp:rsid wsp:val=&quot;009D3B62&quot;/&gt;&lt;wsp:rsid wsp:val=&quot;009D4F4D&quot;/&gt;&lt;wsp:rsid wsp:val=&quot;009D63E8&quot;/&gt;&lt;wsp:rsid wsp:val=&quot;009E33C0&quot;/&gt;&lt;wsp:rsid wsp:val=&quot;009E3424&quot;/&gt;&lt;wsp:rsid wsp:val=&quot;009E3CA0&quot;/&gt;&lt;wsp:rsid wsp:val=&quot;009E5D95&quot;/&gt;&lt;wsp:rsid wsp:val=&quot;009E699D&quot;/&gt;&lt;wsp:rsid wsp:val=&quot;009E77D4&quot;/&gt;&lt;wsp:rsid wsp:val=&quot;009E7B53&quot;/&gt;&lt;wsp:rsid wsp:val=&quot;009E7D9E&quot;/&gt;&lt;wsp:rsid wsp:val=&quot;009F20FB&quot;/&gt;&lt;wsp:rsid wsp:val=&quot;009F5281&quot;/&gt;&lt;wsp:rsid wsp:val=&quot;009F60A6&quot;/&gt;&lt;wsp:rsid wsp:val=&quot;00A01A32&quot;/&gt;&lt;wsp:rsid wsp:val=&quot;00A027B5&quot;/&gt;&lt;wsp:rsid wsp:val=&quot;00A02C76&quot;/&gt;&lt;wsp:rsid wsp:val=&quot;00A069A6&quot;/&gt;&lt;wsp:rsid wsp:val=&quot;00A11143&quot;/&gt;&lt;wsp:rsid wsp:val=&quot;00A11DA1&quot;/&gt;&lt;wsp:rsid wsp:val=&quot;00A14C74&quot;/&gt;&lt;wsp:rsid wsp:val=&quot;00A2282B&quot;/&gt;&lt;wsp:rsid wsp:val=&quot;00A262F4&quot;/&gt;&lt;wsp:rsid wsp:val=&quot;00A30A12&quot;/&gt;&lt;wsp:rsid wsp:val=&quot;00A36343&quot;/&gt;&lt;wsp:rsid wsp:val=&quot;00A40147&quot;/&gt;&lt;wsp:rsid wsp:val=&quot;00A40E66&quot;/&gt;&lt;wsp:rsid wsp:val=&quot;00A422C7&quot;/&gt;&lt;wsp:rsid wsp:val=&quot;00A42EA0&quot;/&gt;&lt;wsp:rsid wsp:val=&quot;00A43E22&quot;/&gt;&lt;wsp:rsid wsp:val=&quot;00A44A5E&quot;/&gt;&lt;wsp:rsid wsp:val=&quot;00A46B3B&quot;/&gt;&lt;wsp:rsid wsp:val=&quot;00A57161&quot;/&gt;&lt;wsp:rsid wsp:val=&quot;00A62FFB&quot;/&gt;&lt;wsp:rsid wsp:val=&quot;00A6461E&quot;/&gt;&lt;wsp:rsid wsp:val=&quot;00A64F5A&quot;/&gt;&lt;wsp:rsid wsp:val=&quot;00A66EAC&quot;/&gt;&lt;wsp:rsid wsp:val=&quot;00A700F3&quot;/&gt;&lt;wsp:rsid wsp:val=&quot;00A71F10&quot;/&gt;&lt;wsp:rsid wsp:val=&quot;00A748E3&quot;/&gt;&lt;wsp:rsid wsp:val=&quot;00A76E85&quot;/&gt;&lt;wsp:rsid wsp:val=&quot;00A779A1&quot;/&gt;&lt;wsp:rsid wsp:val=&quot;00A80593&quot;/&gt;&lt;wsp:rsid wsp:val=&quot;00A8156B&quot;/&gt;&lt;wsp:rsid wsp:val=&quot;00A821AC&quot;/&gt;&lt;wsp:rsid wsp:val=&quot;00A825A3&quot;/&gt;&lt;wsp:rsid wsp:val=&quot;00A83407&quot;/&gt;&lt;wsp:rsid wsp:val=&quot;00A83FE2&quot;/&gt;&lt;wsp:rsid wsp:val=&quot;00A845A7&quot;/&gt;&lt;wsp:rsid wsp:val=&quot;00A85193&quot;/&gt;&lt;wsp:rsid wsp:val=&quot;00A858AC&quot;/&gt;&lt;wsp:rsid wsp:val=&quot;00A868ED&quot;/&gt;&lt;wsp:rsid wsp:val=&quot;00A872DF&quot;/&gt;&lt;wsp:rsid wsp:val=&quot;00A92F00&quot;/&gt;&lt;wsp:rsid wsp:val=&quot;00A936A3&quot;/&gt;&lt;wsp:rsid wsp:val=&quot;00AA05AD&quot;/&gt;&lt;wsp:rsid wsp:val=&quot;00AA3D13&quot;/&gt;&lt;wsp:rsid wsp:val=&quot;00AA4ED5&quot;/&gt;&lt;wsp:rsid wsp:val=&quot;00AB28F0&quot;/&gt;&lt;wsp:rsid wsp:val=&quot;00AB4F91&quot;/&gt;&lt;wsp:rsid wsp:val=&quot;00AC1E3E&quot;/&gt;&lt;wsp:rsid wsp:val=&quot;00AC22B4&quot;/&gt;&lt;wsp:rsid wsp:val=&quot;00AC3B41&quot;/&gt;&lt;wsp:rsid wsp:val=&quot;00AC60EF&quot;/&gt;&lt;wsp:rsid wsp:val=&quot;00AD0646&quot;/&gt;&lt;wsp:rsid wsp:val=&quot;00AE413D&quot;/&gt;&lt;wsp:rsid wsp:val=&quot;00AF1730&quot;/&gt;&lt;wsp:rsid wsp:val=&quot;00AF3C34&quot;/&gt;&lt;wsp:rsid wsp:val=&quot;00AF3C7B&quot;/&gt;&lt;wsp:rsid wsp:val=&quot;00AF3EB0&quot;/&gt;&lt;wsp:rsid wsp:val=&quot;00AF3F43&quot;/&gt;&lt;wsp:rsid wsp:val=&quot;00AF4123&quot;/&gt;&lt;wsp:rsid wsp:val=&quot;00AF49CC&quot;/&gt;&lt;wsp:rsid wsp:val=&quot;00AF604E&quot;/&gt;&lt;wsp:rsid wsp:val=&quot;00B02ECA&quot;/&gt;&lt;wsp:rsid wsp:val=&quot;00B04D21&quot;/&gt;&lt;wsp:rsid wsp:val=&quot;00B0500F&quot;/&gt;&lt;wsp:rsid wsp:val=&quot;00B05FCD&quot;/&gt;&lt;wsp:rsid wsp:val=&quot;00B068AB&quot;/&gt;&lt;wsp:rsid wsp:val=&quot;00B06E78&quot;/&gt;&lt;wsp:rsid wsp:val=&quot;00B110F0&quot;/&gt;&lt;wsp:rsid wsp:val=&quot;00B11187&quot;/&gt;&lt;wsp:rsid wsp:val=&quot;00B1396B&quot;/&gt;&lt;wsp:rsid wsp:val=&quot;00B15452&quot;/&gt;&lt;wsp:rsid wsp:val=&quot;00B36D67&quot;/&gt;&lt;wsp:rsid wsp:val=&quot;00B41905&quot;/&gt;&lt;wsp:rsid wsp:val=&quot;00B42A02&quot;/&gt;&lt;wsp:rsid wsp:val=&quot;00B43AD7&quot;/&gt;&lt;wsp:rsid wsp:val=&quot;00B4429E&quot;/&gt;&lt;wsp:rsid wsp:val=&quot;00B459CE&quot;/&gt;&lt;wsp:rsid wsp:val=&quot;00B50E7E&quot;/&gt;&lt;wsp:rsid wsp:val=&quot;00B50EC1&quot;/&gt;&lt;wsp:rsid wsp:val=&quot;00B5532F&quot;/&gt;&lt;wsp:rsid wsp:val=&quot;00B55783&quot;/&gt;&lt;wsp:rsid wsp:val=&quot;00B55DAF&quot;/&gt;&lt;wsp:rsid wsp:val=&quot;00B56F8A&quot;/&gt;&lt;wsp:rsid wsp:val=&quot;00B57D29&quot;/&gt;&lt;wsp:rsid wsp:val=&quot;00B6579A&quot;/&gt;&lt;wsp:rsid wsp:val=&quot;00B66B49&quot;/&gt;&lt;wsp:rsid wsp:val=&quot;00B71208&quot;/&gt;&lt;wsp:rsid wsp:val=&quot;00B72B8F&quot;/&gt;&lt;wsp:rsid wsp:val=&quot;00B74356&quot;/&gt;&lt;wsp:rsid wsp:val=&quot;00B74FFD&quot;/&gt;&lt;wsp:rsid wsp:val=&quot;00B8100C&quot;/&gt;&lt;wsp:rsid wsp:val=&quot;00B82691&quot;/&gt;&lt;wsp:rsid wsp:val=&quot;00B82F6B&quot;/&gt;&lt;wsp:rsid wsp:val=&quot;00B83CAA&quot;/&gt;&lt;wsp:rsid wsp:val=&quot;00B84553&quot;/&gt;&lt;wsp:rsid wsp:val=&quot;00B851B2&quot;/&gt;&lt;wsp:rsid wsp:val=&quot;00B90CEF&quot;/&gt;&lt;wsp:rsid wsp:val=&quot;00B94D69&quot;/&gt;&lt;wsp:rsid wsp:val=&quot;00BA1D4F&quot;/&gt;&lt;wsp:rsid wsp:val=&quot;00BA651E&quot;/&gt;&lt;wsp:rsid wsp:val=&quot;00BA7213&quot;/&gt;&lt;wsp:rsid wsp:val=&quot;00BB1E66&quot;/&gt;&lt;wsp:rsid wsp:val=&quot;00BB238D&quot;/&gt;&lt;wsp:rsid wsp:val=&quot;00BB346A&quot;/&gt;&lt;wsp:rsid wsp:val=&quot;00BB4685&quot;/&gt;&lt;wsp:rsid wsp:val=&quot;00BB62D4&quot;/&gt;&lt;wsp:rsid wsp:val=&quot;00BB7353&quot;/&gt;&lt;wsp:rsid wsp:val=&quot;00BC083D&quot;/&gt;&lt;wsp:rsid wsp:val=&quot;00BC2D94&quot;/&gt;&lt;wsp:rsid wsp:val=&quot;00BC378C&quot;/&gt;&lt;wsp:rsid wsp:val=&quot;00BC43FE&quot;/&gt;&lt;wsp:rsid wsp:val=&quot;00BC589D&quot;/&gt;&lt;wsp:rsid wsp:val=&quot;00BC7DD8&quot;/&gt;&lt;wsp:rsid wsp:val=&quot;00BD68C2&quot;/&gt;&lt;wsp:rsid wsp:val=&quot;00BD78BB&quot;/&gt;&lt;wsp:rsid wsp:val=&quot;00BE16B4&quot;/&gt;&lt;wsp:rsid wsp:val=&quot;00BE3677&quot;/&gt;&lt;wsp:rsid wsp:val=&quot;00BE60D9&quot;/&gt;&lt;wsp:rsid wsp:val=&quot;00BF133E&quot;/&gt;&lt;wsp:rsid wsp:val=&quot;00BF13F4&quot;/&gt;&lt;wsp:rsid wsp:val=&quot;00BF3D11&quot;/&gt;&lt;wsp:rsid wsp:val=&quot;00BF3EFB&quot;/&gt;&lt;wsp:rsid wsp:val=&quot;00BF74AB&quot;/&gt;&lt;wsp:rsid wsp:val=&quot;00C00384&quot;/&gt;&lt;wsp:rsid wsp:val=&quot;00C03347&quot;/&gt;&lt;wsp:rsid wsp:val=&quot;00C1047B&quot;/&gt;&lt;wsp:rsid wsp:val=&quot;00C173D1&quot;/&gt;&lt;wsp:rsid wsp:val=&quot;00C20BC4&quot;/&gt;&lt;wsp:rsid wsp:val=&quot;00C220D6&quot;/&gt;&lt;wsp:rsid wsp:val=&quot;00C23C20&quot;/&gt;&lt;wsp:rsid wsp:val=&quot;00C331DE&quot;/&gt;&lt;wsp:rsid wsp:val=&quot;00C356CF&quot;/&gt;&lt;wsp:rsid wsp:val=&quot;00C40A36&quot;/&gt;&lt;wsp:rsid wsp:val=&quot;00C425C6&quot;/&gt;&lt;wsp:rsid wsp:val=&quot;00C42862&quot;/&gt;&lt;wsp:rsid wsp:val=&quot;00C42A98&quot;/&gt;&lt;wsp:rsid wsp:val=&quot;00C45501&quot;/&gt;&lt;wsp:rsid wsp:val=&quot;00C460D6&quot;/&gt;&lt;wsp:rsid wsp:val=&quot;00C47463&quot;/&gt;&lt;wsp:rsid wsp:val=&quot;00C529BA&quot;/&gt;&lt;wsp:rsid wsp:val=&quot;00C54986&quot;/&gt;&lt;wsp:rsid wsp:val=&quot;00C56F15&quot;/&gt;&lt;wsp:rsid wsp:val=&quot;00C60E12&quot;/&gt;&lt;wsp:rsid wsp:val=&quot;00C6237A&quot;/&gt;&lt;wsp:rsid wsp:val=&quot;00C71B99&quot;/&gt;&lt;wsp:rsid wsp:val=&quot;00C72CB8&quot;/&gt;&lt;wsp:rsid wsp:val=&quot;00C730AC&quot;/&gt;&lt;wsp:rsid wsp:val=&quot;00C8006D&quot;/&gt;&lt;wsp:rsid wsp:val=&quot;00C81A63&quot;/&gt;&lt;wsp:rsid wsp:val=&quot;00C83435&quot;/&gt;&lt;wsp:rsid wsp:val=&quot;00C84BB2&quot;/&gt;&lt;wsp:rsid wsp:val=&quot;00C94AB1&quot;/&gt;&lt;wsp:rsid wsp:val=&quot;00C97998&quot;/&gt;&lt;wsp:rsid wsp:val=&quot;00CA4F12&quot;/&gt;&lt;wsp:rsid wsp:val=&quot;00CB2C4F&quot;/&gt;&lt;wsp:rsid wsp:val=&quot;00CB4714&quot;/&gt;&lt;wsp:rsid wsp:val=&quot;00CB695F&quot;/&gt;&lt;wsp:rsid wsp:val=&quot;00CC1459&quot;/&gt;&lt;wsp:rsid wsp:val=&quot;00CC2555&quot;/&gt;&lt;wsp:rsid wsp:val=&quot;00CC3529&quot;/&gt;&lt;wsp:rsid wsp:val=&quot;00CC4849&quot;/&gt;&lt;wsp:rsid wsp:val=&quot;00CC4B10&quot;/&gt;&lt;wsp:rsid wsp:val=&quot;00CC5816&quot;/&gt;&lt;wsp:rsid wsp:val=&quot;00CC7355&quot;/&gt;&lt;wsp:rsid wsp:val=&quot;00CD2B96&quot;/&gt;&lt;wsp:rsid wsp:val=&quot;00CD6BE6&quot;/&gt;&lt;wsp:rsid wsp:val=&quot;00CE0044&quot;/&gt;&lt;wsp:rsid wsp:val=&quot;00CE1987&quot;/&gt;&lt;wsp:rsid wsp:val=&quot;00CE1F95&quot;/&gt;&lt;wsp:rsid wsp:val=&quot;00CE4EBA&quot;/&gt;&lt;wsp:rsid wsp:val=&quot;00CE6ABA&quot;/&gt;&lt;wsp:rsid wsp:val=&quot;00CF112D&quot;/&gt;&lt;wsp:rsid wsp:val=&quot;00CF1A1D&quot;/&gt;&lt;wsp:rsid wsp:val=&quot;00CF31B5&quot;/&gt;&lt;wsp:rsid wsp:val=&quot;00CF37C2&quot;/&gt;&lt;wsp:rsid wsp:val=&quot;00CF5C00&quot;/&gt;&lt;wsp:rsid wsp:val=&quot;00CF6553&quot;/&gt;&lt;wsp:rsid wsp:val=&quot;00D0169B&quot;/&gt;&lt;wsp:rsid wsp:val=&quot;00D0293C&quot;/&gt;&lt;wsp:rsid wsp:val=&quot;00D06100&quot;/&gt;&lt;wsp:rsid wsp:val=&quot;00D0743F&quot;/&gt;&lt;wsp:rsid wsp:val=&quot;00D1458C&quot;/&gt;&lt;wsp:rsid wsp:val=&quot;00D213AA&quot;/&gt;&lt;wsp:rsid wsp:val=&quot;00D215D5&quot;/&gt;&lt;wsp:rsid wsp:val=&quot;00D25CCD&quot;/&gt;&lt;wsp:rsid wsp:val=&quot;00D3054B&quot;/&gt;&lt;wsp:rsid wsp:val=&quot;00D3504D&quot;/&gt;&lt;wsp:rsid wsp:val=&quot;00D42797&quot;/&gt;&lt;wsp:rsid wsp:val=&quot;00D511B9&quot;/&gt;&lt;wsp:rsid wsp:val=&quot;00D5139B&quot;/&gt;&lt;wsp:rsid wsp:val=&quot;00D5315C&quot;/&gt;&lt;wsp:rsid wsp:val=&quot;00D5466E&quot;/&gt;&lt;wsp:rsid wsp:val=&quot;00D572D5&quot;/&gt;&lt;wsp:rsid wsp:val=&quot;00D572D8&quot;/&gt;&lt;wsp:rsid wsp:val=&quot;00D6258C&quot;/&gt;&lt;wsp:rsid wsp:val=&quot;00D63945&quot;/&gt;&lt;wsp:rsid wsp:val=&quot;00D73D02&quot;/&gt;&lt;wsp:rsid wsp:val=&quot;00D73E93&quot;/&gt;&lt;wsp:rsid wsp:val=&quot;00D80390&quot;/&gt;&lt;wsp:rsid wsp:val=&quot;00D8098C&quot;/&gt;&lt;wsp:rsid wsp:val=&quot;00D837B8&quot;/&gt;&lt;wsp:rsid wsp:val=&quot;00D85138&quot;/&gt;&lt;wsp:rsid wsp:val=&quot;00D854E6&quot;/&gt;&lt;wsp:rsid wsp:val=&quot;00D85967&quot;/&gt;&lt;wsp:rsid wsp:val=&quot;00D86F01&quot;/&gt;&lt;wsp:rsid wsp:val=&quot;00D902A0&quot;/&gt;&lt;wsp:rsid wsp:val=&quot;00D92E2E&quot;/&gt;&lt;wsp:rsid wsp:val=&quot;00D939E1&quot;/&gt;&lt;wsp:rsid wsp:val=&quot;00D93C84&quot;/&gt;&lt;wsp:rsid wsp:val=&quot;00DA09EE&quot;/&gt;&lt;wsp:rsid wsp:val=&quot;00DA16DD&quot;/&gt;&lt;wsp:rsid wsp:val=&quot;00DA401B&quot;/&gt;&lt;wsp:rsid wsp:val=&quot;00DA4306&quot;/&gt;&lt;wsp:rsid wsp:val=&quot;00DA4471&quot;/&gt;&lt;wsp:rsid wsp:val=&quot;00DA5FDF&quot;/&gt;&lt;wsp:rsid wsp:val=&quot;00DB0B3D&quot;/&gt;&lt;wsp:rsid wsp:val=&quot;00DB13E4&quot;/&gt;&lt;wsp:rsid wsp:val=&quot;00DB1886&quot;/&gt;&lt;wsp:rsid wsp:val=&quot;00DB285B&quot;/&gt;&lt;wsp:rsid wsp:val=&quot;00DB6FED&quot;/&gt;&lt;wsp:rsid wsp:val=&quot;00DC3128&quot;/&gt;&lt;wsp:rsid wsp:val=&quot;00DC4765&quot;/&gt;&lt;wsp:rsid wsp:val=&quot;00DC7011&quot;/&gt;&lt;wsp:rsid wsp:val=&quot;00DD2FBA&quot;/&gt;&lt;wsp:rsid wsp:val=&quot;00DD5D2A&quot;/&gt;&lt;wsp:rsid wsp:val=&quot;00DD645B&quot;/&gt;&lt;wsp:rsid wsp:val=&quot;00DD7539&quot;/&gt;&lt;wsp:rsid wsp:val=&quot;00DE053C&quot;/&gt;&lt;wsp:rsid wsp:val=&quot;00DE2201&quot;/&gt;&lt;wsp:rsid wsp:val=&quot;00DE5B78&quot;/&gt;&lt;wsp:rsid wsp:val=&quot;00DE734E&quot;/&gt;&lt;wsp:rsid wsp:val=&quot;00DE76E9&quot;/&gt;&lt;wsp:rsid wsp:val=&quot;00DF0003&quot;/&gt;&lt;wsp:rsid wsp:val=&quot;00DF282A&quot;/&gt;&lt;wsp:rsid wsp:val=&quot;00DF45B2&quot;/&gt;&lt;wsp:rsid wsp:val=&quot;00DF5F34&quot;/&gt;&lt;wsp:rsid wsp:val=&quot;00DF6D6A&quot;/&gt;&lt;wsp:rsid wsp:val=&quot;00E0163C&quot;/&gt;&lt;wsp:rsid wsp:val=&quot;00E05713&quot;/&gt;&lt;wsp:rsid wsp:val=&quot;00E058E3&quot;/&gt;&lt;wsp:rsid wsp:val=&quot;00E06B92&quot;/&gt;&lt;wsp:rsid wsp:val=&quot;00E133B0&quot;/&gt;&lt;wsp:rsid wsp:val=&quot;00E1752F&quot;/&gt;&lt;wsp:rsid wsp:val=&quot;00E206FC&quot;/&gt;&lt;wsp:rsid wsp:val=&quot;00E212DC&quot;/&gt;&lt;wsp:rsid wsp:val=&quot;00E2144E&quot;/&gt;&lt;wsp:rsid wsp:val=&quot;00E23132&quot;/&gt;&lt;wsp:rsid wsp:val=&quot;00E24101&quot;/&gt;&lt;wsp:rsid wsp:val=&quot;00E24F78&quot;/&gt;&lt;wsp:rsid wsp:val=&quot;00E26E3C&quot;/&gt;&lt;wsp:rsid wsp:val=&quot;00E27269&quot;/&gt;&lt;wsp:rsid wsp:val=&quot;00E3431A&quot;/&gt;&lt;wsp:rsid wsp:val=&quot;00E352F2&quot;/&gt;&lt;wsp:rsid wsp:val=&quot;00E44D62&quot;/&gt;&lt;wsp:rsid wsp:val=&quot;00E53ABD&quot;/&gt;&lt;wsp:rsid wsp:val=&quot;00E53CAC&quot;/&gt;&lt;wsp:rsid wsp:val=&quot;00E552AF&quot;/&gt;&lt;wsp:rsid wsp:val=&quot;00E56B55&quot;/&gt;&lt;wsp:rsid wsp:val=&quot;00E56C8E&quot;/&gt;&lt;wsp:rsid wsp:val=&quot;00E62CF3&quot;/&gt;&lt;wsp:rsid wsp:val=&quot;00E6308F&quot;/&gt;&lt;wsp:rsid wsp:val=&quot;00E6547E&quot;/&gt;&lt;wsp:rsid wsp:val=&quot;00E65F77&quot;/&gt;&lt;wsp:rsid wsp:val=&quot;00E72195&quot;/&gt;&lt;wsp:rsid wsp:val=&quot;00E745BE&quot;/&gt;&lt;wsp:rsid wsp:val=&quot;00E749E5&quot;/&gt;&lt;wsp:rsid wsp:val=&quot;00E759E7&quot;/&gt;&lt;wsp:rsid wsp:val=&quot;00E800C9&quot;/&gt;&lt;wsp:rsid wsp:val=&quot;00E835D4&quot;/&gt;&lt;wsp:rsid wsp:val=&quot;00E86E4B&quot;/&gt;&lt;wsp:rsid wsp:val=&quot;00E86ECE&quot;/&gt;&lt;wsp:rsid wsp:val=&quot;00E87F15&quot;/&gt;&lt;wsp:rsid wsp:val=&quot;00E90343&quot;/&gt;&lt;wsp:rsid wsp:val=&quot;00E92ACB&quot;/&gt;&lt;wsp:rsid wsp:val=&quot;00E93801&quot;/&gt;&lt;wsp:rsid wsp:val=&quot;00E93BB5&quot;/&gt;&lt;wsp:rsid wsp:val=&quot;00E94466&quot;/&gt;&lt;wsp:rsid wsp:val=&quot;00E94665&quot;/&gt;&lt;wsp:rsid wsp:val=&quot;00E961B3&quot;/&gt;&lt;wsp:rsid wsp:val=&quot;00EA5D91&quot;/&gt;&lt;wsp:rsid wsp:val=&quot;00EA7398&quot;/&gt;&lt;wsp:rsid wsp:val=&quot;00EB09F9&quot;/&gt;&lt;wsp:rsid wsp:val=&quot;00EB1018&quot;/&gt;&lt;wsp:rsid wsp:val=&quot;00EB3A7C&quot;/&gt;&lt;wsp:rsid wsp:val=&quot;00EB486E&quot;/&gt;&lt;wsp:rsid wsp:val=&quot;00EB528B&quot;/&gt;&lt;wsp:rsid wsp:val=&quot;00EB58A3&quot;/&gt;&lt;wsp:rsid wsp:val=&quot;00EB5954&quot;/&gt;&lt;wsp:rsid wsp:val=&quot;00EB62B2&quot;/&gt;&lt;wsp:rsid wsp:val=&quot;00EC239A&quot;/&gt;&lt;wsp:rsid wsp:val=&quot;00EC6429&quot;/&gt;&lt;wsp:rsid wsp:val=&quot;00EC6604&quot;/&gt;&lt;wsp:rsid wsp:val=&quot;00EC7B68&quot;/&gt;&lt;wsp:rsid wsp:val=&quot;00ED04CC&quot;/&gt;&lt;wsp:rsid wsp:val=&quot;00ED0E92&quot;/&gt;&lt;wsp:rsid wsp:val=&quot;00ED37DF&quot;/&gt;&lt;wsp:rsid wsp:val=&quot;00ED4ACF&quot;/&gt;&lt;wsp:rsid wsp:val=&quot;00ED6F04&quot;/&gt;&lt;wsp:rsid wsp:val=&quot;00EE1CE2&quot;/&gt;&lt;wsp:rsid wsp:val=&quot;00EE2598&quot;/&gt;&lt;wsp:rsid wsp:val=&quot;00EF161F&quot;/&gt;&lt;wsp:rsid wsp:val=&quot;00EF3988&quot;/&gt;&lt;wsp:rsid wsp:val=&quot;00EF7AC3&quot;/&gt;&lt;wsp:rsid wsp:val=&quot;00F00AD1&quot;/&gt;&lt;wsp:rsid wsp:val=&quot;00F01323&quot;/&gt;&lt;wsp:rsid wsp:val=&quot;00F01DCF&quot;/&gt;&lt;wsp:rsid wsp:val=&quot;00F0564E&quot;/&gt;&lt;wsp:rsid wsp:val=&quot;00F057BA&quot;/&gt;&lt;wsp:rsid wsp:val=&quot;00F0648B&quot;/&gt;&lt;wsp:rsid wsp:val=&quot;00F1023F&quot;/&gt;&lt;wsp:rsid wsp:val=&quot;00F11302&quot;/&gt;&lt;wsp:rsid wsp:val=&quot;00F1492F&quot;/&gt;&lt;wsp:rsid wsp:val=&quot;00F14D5A&quot;/&gt;&lt;wsp:rsid wsp:val=&quot;00F20428&quot;/&gt;&lt;wsp:rsid wsp:val=&quot;00F204BA&quot;/&gt;&lt;wsp:rsid wsp:val=&quot;00F211D3&quot;/&gt;&lt;wsp:rsid wsp:val=&quot;00F21D67&quot;/&gt;&lt;wsp:rsid wsp:val=&quot;00F22A06&quot;/&gt;&lt;wsp:rsid wsp:val=&quot;00F22B5E&quot;/&gt;&lt;wsp:rsid wsp:val=&quot;00F24B5E&quot;/&gt;&lt;wsp:rsid wsp:val=&quot;00F255EF&quot;/&gt;&lt;wsp:rsid wsp:val=&quot;00F26159&quot;/&gt;&lt;wsp:rsid wsp:val=&quot;00F275D1&quot;/&gt;&lt;wsp:rsid wsp:val=&quot;00F306E8&quot;/&gt;&lt;wsp:rsid wsp:val=&quot;00F330E1&quot;/&gt;&lt;wsp:rsid wsp:val=&quot;00F34CC8&quot;/&gt;&lt;wsp:rsid wsp:val=&quot;00F37119&quot;/&gt;&lt;wsp:rsid wsp:val=&quot;00F425AA&quot;/&gt;&lt;wsp:rsid wsp:val=&quot;00F43AEF&quot;/&gt;&lt;wsp:rsid wsp:val=&quot;00F43E19&quot;/&gt;&lt;wsp:rsid wsp:val=&quot;00F44A58&quot;/&gt;&lt;wsp:rsid wsp:val=&quot;00F452B1&quot;/&gt;&lt;wsp:rsid wsp:val=&quot;00F527F0&quot;/&gt;&lt;wsp:rsid wsp:val=&quot;00F5391A&quot;/&gt;&lt;wsp:rsid wsp:val=&quot;00F5481B&quot;/&gt;&lt;wsp:rsid wsp:val=&quot;00F55EA0&quot;/&gt;&lt;wsp:rsid wsp:val=&quot;00F57F9B&quot;/&gt;&lt;wsp:rsid wsp:val=&quot;00F6066D&quot;/&gt;&lt;wsp:rsid wsp:val=&quot;00F651B4&quot;/&gt;&lt;wsp:rsid wsp:val=&quot;00F67C43&quot;/&gt;&lt;wsp:rsid wsp:val=&quot;00F7196E&quot;/&gt;&lt;wsp:rsid wsp:val=&quot;00F74376&quot;/&gt;&lt;wsp:rsid wsp:val=&quot;00F774ED&quot;/&gt;&lt;wsp:rsid wsp:val=&quot;00F83D1B&quot;/&gt;&lt;wsp:rsid wsp:val=&quot;00F852B1&quot;/&gt;&lt;wsp:rsid wsp:val=&quot;00F91DEB&quot;/&gt;&lt;wsp:rsid wsp:val=&quot;00F9393C&quot;/&gt;&lt;wsp:rsid wsp:val=&quot;00F94559&quot;/&gt;&lt;wsp:rsid wsp:val=&quot;00F95033&quot;/&gt;&lt;wsp:rsid wsp:val=&quot;00F96289&quot;/&gt;&lt;wsp:rsid wsp:val=&quot;00F97EBC&quot;/&gt;&lt;wsp:rsid wsp:val=&quot;00FA498E&quot;/&gt;&lt;wsp:rsid wsp:val=&quot;00FA5C4C&quot;/&gt;&lt;wsp:rsid wsp:val=&quot;00FA7295&quot;/&gt;&lt;wsp:rsid wsp:val=&quot;00FB1224&quot;/&gt;&lt;wsp:rsid wsp:val=&quot;00FB6EC6&quot;/&gt;&lt;wsp:rsid wsp:val=&quot;00FC2D30&quot;/&gt;&lt;wsp:rsid wsp:val=&quot;00FC430C&quot;/&gt;&lt;wsp:rsid wsp:val=&quot;00FC4449&quot;/&gt;&lt;wsp:rsid wsp:val=&quot;00FC5D05&quot;/&gt;&lt;wsp:rsid wsp:val=&quot;00FC6F4B&quot;/&gt;&lt;wsp:rsid wsp:val=&quot;00FD1590&quot;/&gt;&lt;wsp:rsid wsp:val=&quot;00FD377A&quot;/&gt;&lt;wsp:rsid wsp:val=&quot;00FD4D70&quot;/&gt;&lt;wsp:rsid wsp:val=&quot;00FD5A71&quot;/&gt;&lt;wsp:rsid wsp:val=&quot;00FD5F4A&quot;/&gt;&lt;wsp:rsid wsp:val=&quot;00FE102E&quot;/&gt;&lt;wsp:rsid wsp:val=&quot;00FE2B97&quot;/&gt;&lt;wsp:rsid wsp:val=&quot;00FE4102&quot;/&gt;&lt;wsp:rsid wsp:val=&quot;00FE475C&quot;/&gt;&lt;wsp:rsid wsp:val=&quot;00FE4D89&quot;/&gt;&lt;wsp:rsid wsp:val=&quot;00FE79E0&quot;/&gt;&lt;wsp:rsid wsp:val=&quot;00FF1F4E&quot;/&gt;&lt;wsp:rsid wsp:val=&quot;00FF2006&quot;/&gt;&lt;wsp:rsid wsp:val=&quot;00FF4CEE&quot;/&gt;&lt;/wsp:rsids&gt;&lt;/w:docPr&gt;&lt;w:body&gt;&lt;w:p wsp:rsidR=&quot;00000000&quot; wsp:rsidRDefault=&quot;00C173D1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/w:rPr&gt;&lt;m:t&gt;Z21&lt;/m:t&gt;&lt;/m:r&gt;&lt;/m:sub&gt;&lt;/m:sSub&gt;&lt;m:r&gt;&lt;w:rPr&gt;&lt;w:rFonts w:ascii=&quot;Cambria Math&quot; w:h-ansi=&quot;Cambria Math&quot;/&gt;&lt;wx:font wx:val=&quot;Cambria Math&quot;/&gt;&lt;w:i/&gt;&lt;/w:rPr&gt;&lt;m:t&gt;=&lt;/m:t&gt;&lt;/m:r&gt;&lt;m:r&gt;&lt;w:rPr&gt;&lt;w:rFonts w:ascii=&quot;Cambria Math&quot; w:h-ansi=&quot;Cambria Math&quot;/&gt;&lt;wx:font wx:val=&quot;Cambria Math&quot;/&gt;&lt;w:i/&gt;&lt;w:lang w:val=&quot;EN-US&quot;/&gt;&lt;/w:rPr&gt;&lt;m:t&gt;j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П‰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/m:sSub&gt;&lt;m:r&gt;&lt;w:rPr&gt;&lt;w:rFonts w:ascii=&quot;Cambria Math&quot; w:h-ansi=&quot;Cambria Math&quot;/&gt;&lt;wx:font wx:val=&quot;Cambria Math&quot;/&gt;&lt;w:i/&gt;&lt;w:lang w:val=&quot;EN-US&quot;/&gt;&lt;/w:rPr&gt;&lt;m:t&gt;m&lt;/m:t&gt;&lt;/m:r&gt;&lt;m:d&gt;&lt;m:dPr&gt;&lt;m:ctrlPr&gt;&lt;w:rPr&gt;&lt;w:rFonts w:ascii=&quot;Cambria Math&quot; w:h-ansi=&quot;Cambria Math&quot;/&gt;&lt;wx:font wx:val=&quot;Cambria Math&quot;/&gt;&lt;w:i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i&lt;/m:t&gt;&lt;/m:r&gt;&lt;/m:sub&gt;&lt;/m:sSub&gt;&lt;/m:e&gt;&lt;/m:d&gt;&lt;m:r&gt;&lt;w:rPr&gt;&lt;w:rFonts w:ascii=&quot;Cambria Math&quot; w:h-ansi=&quot;Cambria Math&quot;/&gt;&lt;wx:font wx:val=&quot;Cambria Math&quot;/&gt;&lt;w:i/&gt;&lt;/w:rPr&gt;&lt;m:t&gt;в€™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/m:sSub&gt;&lt;m:r&gt;&lt;w:rPr&gt;&lt;w:rFonts w:ascii=&quot;Cambria Math&quot; w:h-ansi=&quot;Cambria Math&quot;/&gt;&lt;wx:font wx:val=&quot;Cambria Math&quot;/&gt;&lt;w:i/&gt;&lt;w:lang w:val=&quot;EN-US&quot;/&gt;&lt;/w:rPr&gt;&lt;m:t&gt;;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0" o:title="" chromakey="white"/>
          </v:shape>
        </w:pict>
      </w:r>
    </w:p>
    <w:p w:rsidR="00611459" w:rsidRPr="00AF49CC" w:rsidRDefault="00611459" w:rsidP="002B2A11">
      <w:pPr>
        <w:ind w:left="284" w:firstLine="0"/>
        <w:rPr>
          <w:lang w:val="en-US"/>
        </w:rPr>
      </w:pPr>
      <w:r w:rsidRPr="00232ECB">
        <w:pict>
          <v:shape id="_x0000_i1047" type="#_x0000_t75" style="width:94.8pt;height:11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69&quot;/&gt;&lt;w:doNotEmbedSystemFonts/&gt;&lt;w:defaultTabStop w:val=&quot;708&quot;/&gt;&lt;w:autoHyphenation/&gt;&lt;w:hyphenationZone w:val=&quot;357&quot;/&gt;&lt;w:doNotHyphenateCaps/&gt;&lt;w:drawingGridHorizontalSpacing w:val=&quot;140&quot;/&gt;&lt;w:drawingGridVerticalSpacing w:val=&quot;381&quot;/&gt;&lt;w:displayHorizontalDrawingGridEvery w:val=&quot;2&quot;/&gt;&lt;w:punctuationKerning/&gt;&lt;w:characterSpacingControl w:val=&quot;DontCompress&quot;/&gt;&lt;w:optimizeForBrowser/&gt;&lt;w:allowPNG/&gt;&lt;w:doNotSaveWebPagesAsSingleFil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12F04&quot;/&gt;&lt;wsp:rsid wsp:val=&quot;00000DC8&quot;/&gt;&lt;wsp:rsid wsp:val=&quot;00012B88&quot;/&gt;&lt;wsp:rsid wsp:val=&quot;0001427E&quot;/&gt;&lt;wsp:rsid wsp:val=&quot;00015252&quot;/&gt;&lt;wsp:rsid wsp:val=&quot;000155E9&quot;/&gt;&lt;wsp:rsid wsp:val=&quot;00015E30&quot;/&gt;&lt;wsp:rsid wsp:val=&quot;00022AB5&quot;/&gt;&lt;wsp:rsid wsp:val=&quot;000256B4&quot;/&gt;&lt;wsp:rsid wsp:val=&quot;00025EA1&quot;/&gt;&lt;wsp:rsid wsp:val=&quot;00027082&quot;/&gt;&lt;wsp:rsid wsp:val=&quot;00027691&quot;/&gt;&lt;wsp:rsid wsp:val=&quot;00036A2C&quot;/&gt;&lt;wsp:rsid wsp:val=&quot;00042390&quot;/&gt;&lt;wsp:rsid wsp:val=&quot;00042E84&quot;/&gt;&lt;wsp:rsid wsp:val=&quot;00043FE4&quot;/&gt;&lt;wsp:rsid wsp:val=&quot;000611FE&quot;/&gt;&lt;wsp:rsid wsp:val=&quot;00062582&quot;/&gt;&lt;wsp:rsid wsp:val=&quot;00062A36&quot;/&gt;&lt;wsp:rsid wsp:val=&quot;00065241&quot;/&gt;&lt;wsp:rsid wsp:val=&quot;0006644D&quot;/&gt;&lt;wsp:rsid wsp:val=&quot;0006702A&quot;/&gt;&lt;wsp:rsid wsp:val=&quot;000675EB&quot;/&gt;&lt;wsp:rsid wsp:val=&quot;00087B2D&quot;/&gt;&lt;wsp:rsid wsp:val=&quot;000907B6&quot;/&gt;&lt;wsp:rsid wsp:val=&quot;00091354&quot;/&gt;&lt;wsp:rsid wsp:val=&quot;000A12F2&quot;/&gt;&lt;wsp:rsid wsp:val=&quot;000A25DB&quot;/&gt;&lt;wsp:rsid wsp:val=&quot;000A460E&quot;/&gt;&lt;wsp:rsid wsp:val=&quot;000A51EB&quot;/&gt;&lt;wsp:rsid wsp:val=&quot;000A71C2&quot;/&gt;&lt;wsp:rsid wsp:val=&quot;000A7E67&quot;/&gt;&lt;wsp:rsid wsp:val=&quot;000B00A6&quot;/&gt;&lt;wsp:rsid wsp:val=&quot;000B1930&quot;/&gt;&lt;wsp:rsid wsp:val=&quot;000B25DD&quot;/&gt;&lt;wsp:rsid wsp:val=&quot;000B2D25&quot;/&gt;&lt;wsp:rsid wsp:val=&quot;000B3A07&quot;/&gt;&lt;wsp:rsid wsp:val=&quot;000C1BE1&quot;/&gt;&lt;wsp:rsid wsp:val=&quot;000C35F6&quot;/&gt;&lt;wsp:rsid wsp:val=&quot;000C5152&quot;/&gt;&lt;wsp:rsid wsp:val=&quot;000D1B58&quot;/&gt;&lt;wsp:rsid wsp:val=&quot;000D5650&quot;/&gt;&lt;wsp:rsid wsp:val=&quot;000D7AB9&quot;/&gt;&lt;wsp:rsid wsp:val=&quot;000E198A&quot;/&gt;&lt;wsp:rsid wsp:val=&quot;000E2F97&quot;/&gt;&lt;wsp:rsid wsp:val=&quot;000E3F01&quot;/&gt;&lt;wsp:rsid wsp:val=&quot;000E4D61&quot;/&gt;&lt;wsp:rsid wsp:val=&quot;000E52CD&quot;/&gt;&lt;wsp:rsid wsp:val=&quot;000E66AA&quot;/&gt;&lt;wsp:rsid wsp:val=&quot;000F1665&quot;/&gt;&lt;wsp:rsid wsp:val=&quot;000F4D3A&quot;/&gt;&lt;wsp:rsid wsp:val=&quot;000F50B4&quot;/&gt;&lt;wsp:rsid wsp:val=&quot;000F70AC&quot;/&gt;&lt;wsp:rsid wsp:val=&quot;001018AE&quot;/&gt;&lt;wsp:rsid wsp:val=&quot;001024DC&quot;/&gt;&lt;wsp:rsid wsp:val=&quot;00102CCB&quot;/&gt;&lt;wsp:rsid wsp:val=&quot;001056BE&quot;/&gt;&lt;wsp:rsid wsp:val=&quot;00110D34&quot;/&gt;&lt;wsp:rsid wsp:val=&quot;00130DFF&quot;/&gt;&lt;wsp:rsid wsp:val=&quot;00132126&quot;/&gt;&lt;wsp:rsid wsp:val=&quot;001346A0&quot;/&gt;&lt;wsp:rsid wsp:val=&quot;001366CF&quot;/&gt;&lt;wsp:rsid wsp:val=&quot;00137164&quot;/&gt;&lt;wsp:rsid wsp:val=&quot;00137B68&quot;/&gt;&lt;wsp:rsid wsp:val=&quot;00137FC8&quot;/&gt;&lt;wsp:rsid wsp:val=&quot;0014268D&quot;/&gt;&lt;wsp:rsid wsp:val=&quot;00146764&quot;/&gt;&lt;wsp:rsid wsp:val=&quot;00146F62&quot;/&gt;&lt;wsp:rsid wsp:val=&quot;001505E1&quot;/&gt;&lt;wsp:rsid wsp:val=&quot;00150A3C&quot;/&gt;&lt;wsp:rsid wsp:val=&quot;00150A53&quot;/&gt;&lt;wsp:rsid wsp:val=&quot;00151F4A&quot;/&gt;&lt;wsp:rsid wsp:val=&quot;001632B0&quot;/&gt;&lt;wsp:rsid wsp:val=&quot;001654F0&quot;/&gt;&lt;wsp:rsid wsp:val=&quot;00166743&quot;/&gt;&lt;wsp:rsid wsp:val=&quot;00171F73&quot;/&gt;&lt;wsp:rsid wsp:val=&quot;00174F60&quot;/&gt;&lt;wsp:rsid wsp:val=&quot;001800F0&quot;/&gt;&lt;wsp:rsid wsp:val=&quot;001852B3&quot;/&gt;&lt;wsp:rsid wsp:val=&quot;001864B6&quot;/&gt;&lt;wsp:rsid wsp:val=&quot;001930CB&quot;/&gt;&lt;wsp:rsid wsp:val=&quot;001A0EC0&quot;/&gt;&lt;wsp:rsid wsp:val=&quot;001A207B&quot;/&gt;&lt;wsp:rsid wsp:val=&quot;001A535A&quot;/&gt;&lt;wsp:rsid wsp:val=&quot;001B2A26&quot;/&gt;&lt;wsp:rsid wsp:val=&quot;001B59BF&quot;/&gt;&lt;wsp:rsid wsp:val=&quot;001C1E84&quot;/&gt;&lt;wsp:rsid wsp:val=&quot;001C520D&quot;/&gt;&lt;wsp:rsid wsp:val=&quot;001C5731&quot;/&gt;&lt;wsp:rsid wsp:val=&quot;001D28EA&quot;/&gt;&lt;wsp:rsid wsp:val=&quot;001D5300&quot;/&gt;&lt;wsp:rsid wsp:val=&quot;001E18B9&quot;/&gt;&lt;wsp:rsid wsp:val=&quot;001E1F66&quot;/&gt;&lt;wsp:rsid wsp:val=&quot;001E6525&quot;/&gt;&lt;wsp:rsid wsp:val=&quot;001E7283&quot;/&gt;&lt;wsp:rsid wsp:val=&quot;001E73BA&quot;/&gt;&lt;wsp:rsid wsp:val=&quot;001E7492&quot;/&gt;&lt;wsp:rsid wsp:val=&quot;001F06A3&quot;/&gt;&lt;wsp:rsid wsp:val=&quot;001F16E3&quot;/&gt;&lt;wsp:rsid wsp:val=&quot;001F42F0&quot;/&gt;&lt;wsp:rsid wsp:val=&quot;001F566A&quot;/&gt;&lt;wsp:rsid wsp:val=&quot;001F7425&quot;/&gt;&lt;wsp:rsid wsp:val=&quot;001F77D0&quot;/&gt;&lt;wsp:rsid wsp:val=&quot;0020042E&quot;/&gt;&lt;wsp:rsid wsp:val=&quot;00202A19&quot;/&gt;&lt;wsp:rsid wsp:val=&quot;00204D50&quot;/&gt;&lt;wsp:rsid wsp:val=&quot;00204DE9&quot;/&gt;&lt;wsp:rsid wsp:val=&quot;002052D5&quot;/&gt;&lt;wsp:rsid wsp:val=&quot;002101D9&quot;/&gt;&lt;wsp:rsid wsp:val=&quot;00210E90&quot;/&gt;&lt;wsp:rsid wsp:val=&quot;002111DA&quot;/&gt;&lt;wsp:rsid wsp:val=&quot;00211533&quot;/&gt;&lt;wsp:rsid wsp:val=&quot;00212F04&quot;/&gt;&lt;wsp:rsid wsp:val=&quot;0021397F&quot;/&gt;&lt;wsp:rsid wsp:val=&quot;002174DC&quot;/&gt;&lt;wsp:rsid wsp:val=&quot;002256F9&quot;/&gt;&lt;wsp:rsid wsp:val=&quot;00225757&quot;/&gt;&lt;wsp:rsid wsp:val=&quot;00225891&quot;/&gt;&lt;wsp:rsid wsp:val=&quot;00227272&quot;/&gt;&lt;wsp:rsid wsp:val=&quot;00230031&quot;/&gt;&lt;wsp:rsid wsp:val=&quot;00231A08&quot;/&gt;&lt;wsp:rsid wsp:val=&quot;00232BF3&quot;/&gt;&lt;wsp:rsid wsp:val=&quot;00232ECB&quot;/&gt;&lt;wsp:rsid wsp:val=&quot;00234D66&quot;/&gt;&lt;wsp:rsid wsp:val=&quot;00240F05&quot;/&gt;&lt;wsp:rsid wsp:val=&quot;00242F0B&quot;/&gt;&lt;wsp:rsid wsp:val=&quot;00244855&quot;/&gt;&lt;wsp:rsid wsp:val=&quot;00244BA0&quot;/&gt;&lt;wsp:rsid wsp:val=&quot;00246149&quot;/&gt;&lt;wsp:rsid wsp:val=&quot;002472B5&quot;/&gt;&lt;wsp:rsid wsp:val=&quot;00250440&quot;/&gt;&lt;wsp:rsid wsp:val=&quot;002504F8&quot;/&gt;&lt;wsp:rsid wsp:val=&quot;002600C8&quot;/&gt;&lt;wsp:rsid wsp:val=&quot;00260B3D&quot;/&gt;&lt;wsp:rsid wsp:val=&quot;002632A4&quot;/&gt;&lt;wsp:rsid wsp:val=&quot;00271A81&quot;/&gt;&lt;wsp:rsid wsp:val=&quot;00273B17&quot;/&gt;&lt;wsp:rsid wsp:val=&quot;0027698E&quot;/&gt;&lt;wsp:rsid wsp:val=&quot;002779D1&quot;/&gt;&lt;wsp:rsid wsp:val=&quot;00281B18&quot;/&gt;&lt;wsp:rsid wsp:val=&quot;002824F5&quot;/&gt;&lt;wsp:rsid wsp:val=&quot;00284725&quot;/&gt;&lt;wsp:rsid wsp:val=&quot;00290D00&quot;/&gt;&lt;wsp:rsid wsp:val=&quot;00291EE8&quot;/&gt;&lt;wsp:rsid wsp:val=&quot;00292FEE&quot;/&gt;&lt;wsp:rsid wsp:val=&quot;00294426&quot;/&gt;&lt;wsp:rsid wsp:val=&quot;002A0544&quot;/&gt;&lt;wsp:rsid wsp:val=&quot;002A06FF&quot;/&gt;&lt;wsp:rsid wsp:val=&quot;002A077C&quot;/&gt;&lt;wsp:rsid wsp:val=&quot;002A1247&quot;/&gt;&lt;wsp:rsid wsp:val=&quot;002A3F2A&quot;/&gt;&lt;wsp:rsid wsp:val=&quot;002A477C&quot;/&gt;&lt;wsp:rsid wsp:val=&quot;002A66A7&quot;/&gt;&lt;wsp:rsid wsp:val=&quot;002A686D&quot;/&gt;&lt;wsp:rsid wsp:val=&quot;002B04A0&quot;/&gt;&lt;wsp:rsid wsp:val=&quot;002B2856&quot;/&gt;&lt;wsp:rsid wsp:val=&quot;002B2A11&quot;/&gt;&lt;wsp:rsid wsp:val=&quot;002B2A18&quot;/&gt;&lt;wsp:rsid wsp:val=&quot;002C4945&quot;/&gt;&lt;wsp:rsid wsp:val=&quot;002C5850&quot;/&gt;&lt;wsp:rsid wsp:val=&quot;002C6ED6&quot;/&gt;&lt;wsp:rsid wsp:val=&quot;002C7254&quot;/&gt;&lt;wsp:rsid wsp:val=&quot;002D5084&quot;/&gt;&lt;wsp:rsid wsp:val=&quot;002D5E95&quot;/&gt;&lt;wsp:rsid wsp:val=&quot;002D5FF8&quot;/&gt;&lt;wsp:rsid wsp:val=&quot;002E7A2B&quot;/&gt;&lt;wsp:rsid wsp:val=&quot;002F0033&quot;/&gt;&lt;wsp:rsid wsp:val=&quot;002F4B1D&quot;/&gt;&lt;wsp:rsid wsp:val=&quot;002F5748&quot;/&gt;&lt;wsp:rsid wsp:val=&quot;002F5E41&quot;/&gt;&lt;wsp:rsid wsp:val=&quot;002F7BF9&quot;/&gt;&lt;wsp:rsid wsp:val=&quot;0030107F&quot;/&gt;&lt;wsp:rsid wsp:val=&quot;00302069&quot;/&gt;&lt;wsp:rsid wsp:val=&quot;003063F0&quot;/&gt;&lt;wsp:rsid wsp:val=&quot;00306980&quot;/&gt;&lt;wsp:rsid wsp:val=&quot;003103B7&quot;/&gt;&lt;wsp:rsid wsp:val=&quot;00316734&quot;/&gt;&lt;wsp:rsid wsp:val=&quot;00317380&quot;/&gt;&lt;wsp:rsid wsp:val=&quot;00317F18&quot;/&gt;&lt;wsp:rsid wsp:val=&quot;0032640D&quot;/&gt;&lt;wsp:rsid wsp:val=&quot;00332356&quot;/&gt;&lt;wsp:rsid wsp:val=&quot;003415E2&quot;/&gt;&lt;wsp:rsid wsp:val=&quot;003427E4&quot;/&gt;&lt;wsp:rsid wsp:val=&quot;00343F66&quot;/&gt;&lt;wsp:rsid wsp:val=&quot;00344143&quot;/&gt;&lt;wsp:rsid wsp:val=&quot;00344822&quot;/&gt;&lt;wsp:rsid wsp:val=&quot;00350FB2&quot;/&gt;&lt;wsp:rsid wsp:val=&quot;00351F44&quot;/&gt;&lt;wsp:rsid wsp:val=&quot;003534CE&quot;/&gt;&lt;wsp:rsid wsp:val=&quot;00361465&quot;/&gt;&lt;wsp:rsid wsp:val=&quot;0036221D&quot;/&gt;&lt;wsp:rsid wsp:val=&quot;00364527&quot;/&gt;&lt;wsp:rsid wsp:val=&quot;00366EA3&quot;/&gt;&lt;wsp:rsid wsp:val=&quot;0037307B&quot;/&gt;&lt;wsp:rsid wsp:val=&quot;0037307D&quot;/&gt;&lt;wsp:rsid wsp:val=&quot;00373F15&quot;/&gt;&lt;wsp:rsid wsp:val=&quot;003746B3&quot;/&gt;&lt;wsp:rsid wsp:val=&quot;00381567&quot;/&gt;&lt;wsp:rsid wsp:val=&quot;00382CBE&quot;/&gt;&lt;wsp:rsid wsp:val=&quot;00385048&quot;/&gt;&lt;wsp:rsid wsp:val=&quot;00391E1B&quot;/&gt;&lt;wsp:rsid wsp:val=&quot;00394257&quot;/&gt;&lt;wsp:rsid wsp:val=&quot;00394402&quot;/&gt;&lt;wsp:rsid wsp:val=&quot;00394EDF&quot;/&gt;&lt;wsp:rsid wsp:val=&quot;003A01BC&quot;/&gt;&lt;wsp:rsid wsp:val=&quot;003A24FA&quot;/&gt;&lt;wsp:rsid wsp:val=&quot;003B031D&quot;/&gt;&lt;wsp:rsid wsp:val=&quot;003B03EE&quot;/&gt;&lt;wsp:rsid wsp:val=&quot;003B1472&quot;/&gt;&lt;wsp:rsid wsp:val=&quot;003B7927&quot;/&gt;&lt;wsp:rsid wsp:val=&quot;003C02A6&quot;/&gt;&lt;wsp:rsid wsp:val=&quot;003C39F7&quot;/&gt;&lt;wsp:rsid wsp:val=&quot;003C6978&quot;/&gt;&lt;wsp:rsid wsp:val=&quot;003D15CB&quot;/&gt;&lt;wsp:rsid wsp:val=&quot;003D1782&quot;/&gt;&lt;wsp:rsid wsp:val=&quot;003D3457&quot;/&gt;&lt;wsp:rsid wsp:val=&quot;003D3DCA&quot;/&gt;&lt;wsp:rsid wsp:val=&quot;003D6674&quot;/&gt;&lt;wsp:rsid wsp:val=&quot;003D6769&quot;/&gt;&lt;wsp:rsid wsp:val=&quot;003E0301&quot;/&gt;&lt;wsp:rsid wsp:val=&quot;003E0422&quot;/&gt;&lt;wsp:rsid wsp:val=&quot;003F365B&quot;/&gt;&lt;wsp:rsid wsp:val=&quot;003F4C53&quot;/&gt;&lt;wsp:rsid wsp:val=&quot;003F63C1&quot;/&gt;&lt;wsp:rsid wsp:val=&quot;0040088F&quot;/&gt;&lt;wsp:rsid wsp:val=&quot;00402E09&quot;/&gt;&lt;wsp:rsid wsp:val=&quot;00403775&quot;/&gt;&lt;wsp:rsid wsp:val=&quot;00406EB8&quot;/&gt;&lt;wsp:rsid wsp:val=&quot;00411EAB&quot;/&gt;&lt;wsp:rsid wsp:val=&quot;00415195&quot;/&gt;&lt;wsp:rsid wsp:val=&quot;004270D1&quot;/&gt;&lt;wsp:rsid wsp:val=&quot;004309DF&quot;/&gt;&lt;wsp:rsid wsp:val=&quot;0043187E&quot;/&gt;&lt;wsp:rsid wsp:val=&quot;00433787&quot;/&gt;&lt;wsp:rsid wsp:val=&quot;00436210&quot;/&gt;&lt;wsp:rsid wsp:val=&quot;00436AEC&quot;/&gt;&lt;wsp:rsid wsp:val=&quot;00442A2C&quot;/&gt;&lt;wsp:rsid wsp:val=&quot;004503EC&quot;/&gt;&lt;wsp:rsid wsp:val=&quot;00452500&quot;/&gt;&lt;wsp:rsid wsp:val=&quot;00452D5E&quot;/&gt;&lt;wsp:rsid wsp:val=&quot;004537F6&quot;/&gt;&lt;wsp:rsid wsp:val=&quot;0045380C&quot;/&gt;&lt;wsp:rsid wsp:val=&quot;004562BC&quot;/&gt;&lt;wsp:rsid wsp:val=&quot;00465F64&quot;/&gt;&lt;wsp:rsid wsp:val=&quot;00473ABF&quot;/&gt;&lt;wsp:rsid wsp:val=&quot;004748BE&quot;/&gt;&lt;wsp:rsid wsp:val=&quot;00476B0F&quot;/&gt;&lt;wsp:rsid wsp:val=&quot;00477BC6&quot;/&gt;&lt;wsp:rsid wsp:val=&quot;0048210E&quot;/&gt;&lt;wsp:rsid wsp:val=&quot;00485C49&quot;/&gt;&lt;wsp:rsid wsp:val=&quot;00487DB1&quot;/&gt;&lt;wsp:rsid wsp:val=&quot;00490F4D&quot;/&gt;&lt;wsp:rsid wsp:val=&quot;00491E80&quot;/&gt;&lt;wsp:rsid wsp:val=&quot;00492255&quot;/&gt;&lt;wsp:rsid wsp:val=&quot;00496238&quot;/&gt;&lt;wsp:rsid wsp:val=&quot;00496359&quot;/&gt;&lt;wsp:rsid wsp:val=&quot;004A02D5&quot;/&gt;&lt;wsp:rsid wsp:val=&quot;004A03B0&quot;/&gt;&lt;wsp:rsid wsp:val=&quot;004A082B&quot;/&gt;&lt;wsp:rsid wsp:val=&quot;004A46D4&quot;/&gt;&lt;wsp:rsid wsp:val=&quot;004A5F62&quot;/&gt;&lt;wsp:rsid wsp:val=&quot;004A62A8&quot;/&gt;&lt;wsp:rsid wsp:val=&quot;004A66EF&quot;/&gt;&lt;wsp:rsid wsp:val=&quot;004A6D17&quot;/&gt;&lt;wsp:rsid wsp:val=&quot;004B275D&quot;/&gt;&lt;wsp:rsid wsp:val=&quot;004B3A61&quot;/&gt;&lt;wsp:rsid wsp:val=&quot;004B7618&quot;/&gt;&lt;wsp:rsid wsp:val=&quot;004C51EB&quot;/&gt;&lt;wsp:rsid wsp:val=&quot;004C656C&quot;/&gt;&lt;wsp:rsid wsp:val=&quot;004D4690&quot;/&gt;&lt;wsp:rsid wsp:val=&quot;004D5A29&quot;/&gt;&lt;wsp:rsid wsp:val=&quot;004D77F0&quot;/&gt;&lt;wsp:rsid wsp:val=&quot;004E35F5&quot;/&gt;&lt;wsp:rsid wsp:val=&quot;004E556C&quot;/&gt;&lt;wsp:rsid wsp:val=&quot;004F59CA&quot;/&gt;&lt;wsp:rsid wsp:val=&quot;00500A20&quot;/&gt;&lt;wsp:rsid wsp:val=&quot;00504760&quot;/&gt;&lt;wsp:rsid wsp:val=&quot;005067CA&quot;/&gt;&lt;wsp:rsid wsp:val=&quot;00507283&quot;/&gt;&lt;wsp:rsid wsp:val=&quot;00510658&quot;/&gt;&lt;wsp:rsid wsp:val=&quot;00521180&quot;/&gt;&lt;wsp:rsid wsp:val=&quot;00522892&quot;/&gt;&lt;wsp:rsid wsp:val=&quot;0053178F&quot;/&gt;&lt;wsp:rsid wsp:val=&quot;00533390&quot;/&gt;&lt;wsp:rsid wsp:val=&quot;00542D6B&quot;/&gt;&lt;wsp:rsid wsp:val=&quot;00547DDA&quot;/&gt;&lt;wsp:rsid wsp:val=&quot;00550E37&quot;/&gt;&lt;wsp:rsid wsp:val=&quot;0055286B&quot;/&gt;&lt;wsp:rsid wsp:val=&quot;0055360B&quot;/&gt;&lt;wsp:rsid wsp:val=&quot;005614C4&quot;/&gt;&lt;wsp:rsid wsp:val=&quot;00562430&quot;/&gt;&lt;wsp:rsid wsp:val=&quot;00562471&quot;/&gt;&lt;wsp:rsid wsp:val=&quot;005625CB&quot;/&gt;&lt;wsp:rsid wsp:val=&quot;00563CE5&quot;/&gt;&lt;wsp:rsid wsp:val=&quot;0056665F&quot;/&gt;&lt;wsp:rsid wsp:val=&quot;005717BF&quot;/&gt;&lt;wsp:rsid wsp:val=&quot;00574D3F&quot;/&gt;&lt;wsp:rsid wsp:val=&quot;00576B30&quot;/&gt;&lt;wsp:rsid wsp:val=&quot;00583DE9&quot;/&gt;&lt;wsp:rsid wsp:val=&quot;00584A39&quot;/&gt;&lt;wsp:rsid wsp:val=&quot;00595B51&quot;/&gt;&lt;wsp:rsid wsp:val=&quot;005A04ED&quot;/&gt;&lt;wsp:rsid wsp:val=&quot;005A0755&quot;/&gt;&lt;wsp:rsid wsp:val=&quot;005A67FC&quot;/&gt;&lt;wsp:rsid wsp:val=&quot;005B3E66&quot;/&gt;&lt;wsp:rsid wsp:val=&quot;005B4E7E&quot;/&gt;&lt;wsp:rsid wsp:val=&quot;005B50F3&quot;/&gt;&lt;wsp:rsid wsp:val=&quot;005C1A48&quot;/&gt;&lt;wsp:rsid wsp:val=&quot;005C6EF1&quot;/&gt;&lt;wsp:rsid wsp:val=&quot;005D360A&quot;/&gt;&lt;wsp:rsid wsp:val=&quot;005D378E&quot;/&gt;&lt;wsp:rsid wsp:val=&quot;005D3849&quot;/&gt;&lt;wsp:rsid wsp:val=&quot;005D4C29&quot;/&gt;&lt;wsp:rsid wsp:val=&quot;005E0599&quot;/&gt;&lt;wsp:rsid wsp:val=&quot;005E3B8E&quot;/&gt;&lt;wsp:rsid wsp:val=&quot;005E4C40&quot;/&gt;&lt;wsp:rsid wsp:val=&quot;005E7043&quot;/&gt;&lt;wsp:rsid wsp:val=&quot;005F086A&quot;/&gt;&lt;wsp:rsid wsp:val=&quot;005F21CC&quot;/&gt;&lt;wsp:rsid wsp:val=&quot;005F3900&quot;/&gt;&lt;wsp:rsid wsp:val=&quot;005F50F5&quot;/&gt;&lt;wsp:rsid wsp:val=&quot;0060306E&quot;/&gt;&lt;wsp:rsid wsp:val=&quot;0060704E&quot;/&gt;&lt;wsp:rsid wsp:val=&quot;006079B5&quot;/&gt;&lt;wsp:rsid wsp:val=&quot;006137BA&quot;/&gt;&lt;wsp:rsid wsp:val=&quot;00613F07&quot;/&gt;&lt;wsp:rsid wsp:val=&quot;006141FF&quot;/&gt;&lt;wsp:rsid wsp:val=&quot;00621230&quot;/&gt;&lt;wsp:rsid wsp:val=&quot;006231E5&quot;/&gt;&lt;wsp:rsid wsp:val=&quot;006321E9&quot;/&gt;&lt;wsp:rsid wsp:val=&quot;00637B61&quot;/&gt;&lt;wsp:rsid wsp:val=&quot;00644F35&quot;/&gt;&lt;wsp:rsid wsp:val=&quot;00652556&quot;/&gt;&lt;wsp:rsid wsp:val=&quot;00654C35&quot;/&gt;&lt;wsp:rsid wsp:val=&quot;0065510E&quot;/&gt;&lt;wsp:rsid wsp:val=&quot;0066448C&quot;/&gt;&lt;wsp:rsid wsp:val=&quot;00664BA8&quot;/&gt;&lt;wsp:rsid wsp:val=&quot;006650C3&quot;/&gt;&lt;wsp:rsid wsp:val=&quot;00677EC9&quot;/&gt;&lt;wsp:rsid wsp:val=&quot;0068026E&quot;/&gt;&lt;wsp:rsid wsp:val=&quot;00683171&quot;/&gt;&lt;wsp:rsid wsp:val=&quot;00684B8F&quot;/&gt;&lt;wsp:rsid wsp:val=&quot;00687F1F&quot;/&gt;&lt;wsp:rsid wsp:val=&quot;006909ED&quot;/&gt;&lt;wsp:rsid wsp:val=&quot;0069369B&quot;/&gt;&lt;wsp:rsid wsp:val=&quot;00694939&quot;/&gt;&lt;wsp:rsid wsp:val=&quot;006968BD&quot;/&gt;&lt;wsp:rsid wsp:val=&quot;006A1085&quot;/&gt;&lt;wsp:rsid wsp:val=&quot;006A1363&quot;/&gt;&lt;wsp:rsid wsp:val=&quot;006A2D43&quot;/&gt;&lt;wsp:rsid wsp:val=&quot;006A315A&quot;/&gt;&lt;wsp:rsid wsp:val=&quot;006A5B34&quot;/&gt;&lt;wsp:rsid wsp:val=&quot;006B01D0&quot;/&gt;&lt;wsp:rsid wsp:val=&quot;006B13A0&quot;/&gt;&lt;wsp:rsid wsp:val=&quot;006B2B5C&quot;/&gt;&lt;wsp:rsid wsp:val=&quot;006B3B26&quot;/&gt;&lt;wsp:rsid wsp:val=&quot;006B4B96&quot;/&gt;&lt;wsp:rsid wsp:val=&quot;006B5BE3&quot;/&gt;&lt;wsp:rsid wsp:val=&quot;006C0A9F&quot;/&gt;&lt;wsp:rsid wsp:val=&quot;006C119A&quot;/&gt;&lt;wsp:rsid wsp:val=&quot;006C1B7C&quot;/&gt;&lt;wsp:rsid wsp:val=&quot;006C3B79&quot;/&gt;&lt;wsp:rsid wsp:val=&quot;006C5C7B&quot;/&gt;&lt;wsp:rsid wsp:val=&quot;006D430D&quot;/&gt;&lt;wsp:rsid wsp:val=&quot;006D4EAD&quot;/&gt;&lt;wsp:rsid wsp:val=&quot;006D5952&quot;/&gt;&lt;wsp:rsid wsp:val=&quot;006D741F&quot;/&gt;&lt;wsp:rsid wsp:val=&quot;006E2F64&quot;/&gt;&lt;wsp:rsid wsp:val=&quot;006E5843&quot;/&gt;&lt;wsp:rsid wsp:val=&quot;006F3F4D&quot;/&gt;&lt;wsp:rsid wsp:val=&quot;006F6B9F&quot;/&gt;&lt;wsp:rsid wsp:val=&quot;006F74D3&quot;/&gt;&lt;wsp:rsid wsp:val=&quot;007001C3&quot;/&gt;&lt;wsp:rsid wsp:val=&quot;00702C69&quot;/&gt;&lt;wsp:rsid wsp:val=&quot;00702E26&quot;/&gt;&lt;wsp:rsid wsp:val=&quot;0070346C&quot;/&gt;&lt;wsp:rsid wsp:val=&quot;00703618&quot;/&gt;&lt;wsp:rsid wsp:val=&quot;00704B10&quot;/&gt;&lt;wsp:rsid wsp:val=&quot;00706AA5&quot;/&gt;&lt;wsp:rsid wsp:val=&quot;00707D22&quot;/&gt;&lt;wsp:rsid wsp:val=&quot;007149FE&quot;/&gt;&lt;wsp:rsid wsp:val=&quot;00714CEF&quot;/&gt;&lt;wsp:rsid wsp:val=&quot;00716428&quot;/&gt;&lt;wsp:rsid wsp:val=&quot;00720BEF&quot;/&gt;&lt;wsp:rsid wsp:val=&quot;00723D69&quot;/&gt;&lt;wsp:rsid wsp:val=&quot;00724E44&quot;/&gt;&lt;wsp:rsid wsp:val=&quot;00725FA3&quot;/&gt;&lt;wsp:rsid wsp:val=&quot;00734C60&quot;/&gt;&lt;wsp:rsid wsp:val=&quot;00736383&quot;/&gt;&lt;wsp:rsid wsp:val=&quot;007366AA&quot;/&gt;&lt;wsp:rsid wsp:val=&quot;0073692A&quot;/&gt;&lt;wsp:rsid wsp:val=&quot;007371CF&quot;/&gt;&lt;wsp:rsid wsp:val=&quot;007433B7&quot;/&gt;&lt;wsp:rsid wsp:val=&quot;00746AE2&quot;/&gt;&lt;wsp:rsid wsp:val=&quot;007523D3&quot;/&gt;&lt;wsp:rsid wsp:val=&quot;00756C9D&quot;/&gt;&lt;wsp:rsid wsp:val=&quot;00762DAD&quot;/&gt;&lt;wsp:rsid wsp:val=&quot;00763051&quot;/&gt;&lt;wsp:rsid wsp:val=&quot;007647D9&quot;/&gt;&lt;wsp:rsid wsp:val=&quot;00765166&quot;/&gt;&lt;wsp:rsid wsp:val=&quot;00770119&quot;/&gt;&lt;wsp:rsid wsp:val=&quot;007718B2&quot;/&gt;&lt;wsp:rsid wsp:val=&quot;007745D5&quot;/&gt;&lt;wsp:rsid wsp:val=&quot;00776F4B&quot;/&gt;&lt;wsp:rsid wsp:val=&quot;0077756B&quot;/&gt;&lt;wsp:rsid wsp:val=&quot;00781182&quot;/&gt;&lt;wsp:rsid wsp:val=&quot;00781D13&quot;/&gt;&lt;wsp:rsid wsp:val=&quot;0078238F&quot;/&gt;&lt;wsp:rsid wsp:val=&quot;007829C7&quot;/&gt;&lt;wsp:rsid wsp:val=&quot;0078715D&quot;/&gt;&lt;wsp:rsid wsp:val=&quot;0078717E&quot;/&gt;&lt;wsp:rsid wsp:val=&quot;00787487&quot;/&gt;&lt;wsp:rsid wsp:val=&quot;00790CCA&quot;/&gt;&lt;wsp:rsid wsp:val=&quot;00792DF8&quot;/&gt;&lt;wsp:rsid wsp:val=&quot;00793936&quot;/&gt;&lt;wsp:rsid wsp:val=&quot;0079407B&quot;/&gt;&lt;wsp:rsid wsp:val=&quot;00795569&quot;/&gt;&lt;wsp:rsid wsp:val=&quot;0079724A&quot;/&gt;&lt;wsp:rsid wsp:val=&quot;007974B0&quot;/&gt;&lt;wsp:rsid wsp:val=&quot;007A31E9&quot;/&gt;&lt;wsp:rsid wsp:val=&quot;007B24C0&quot;/&gt;&lt;wsp:rsid wsp:val=&quot;007B4610&quot;/&gt;&lt;wsp:rsid wsp:val=&quot;007B4AB5&quot;/&gt;&lt;wsp:rsid wsp:val=&quot;007C2CAB&quot;/&gt;&lt;wsp:rsid wsp:val=&quot;007C3E6A&quot;/&gt;&lt;wsp:rsid wsp:val=&quot;007C50F3&quot;/&gt;&lt;wsp:rsid wsp:val=&quot;007D1E71&quot;/&gt;&lt;wsp:rsid wsp:val=&quot;007D32FC&quot;/&gt;&lt;wsp:rsid wsp:val=&quot;007D3A88&quot;/&gt;&lt;wsp:rsid wsp:val=&quot;007D3A95&quot;/&gt;&lt;wsp:rsid wsp:val=&quot;007E0CCC&quot;/&gt;&lt;wsp:rsid wsp:val=&quot;007E1969&quot;/&gt;&lt;wsp:rsid wsp:val=&quot;007E1C08&quot;/&gt;&lt;wsp:rsid wsp:val=&quot;007E4934&quot;/&gt;&lt;wsp:rsid wsp:val=&quot;007E69D7&quot;/&gt;&lt;wsp:rsid wsp:val=&quot;007F00E2&quot;/&gt;&lt;wsp:rsid wsp:val=&quot;007F0185&quot;/&gt;&lt;wsp:rsid wsp:val=&quot;007F04E3&quot;/&gt;&lt;wsp:rsid wsp:val=&quot;007F15E2&quot;/&gt;&lt;wsp:rsid wsp:val=&quot;007F2408&quot;/&gt;&lt;wsp:rsid wsp:val=&quot;007F3857&quot;/&gt;&lt;wsp:rsid wsp:val=&quot;007F6A4D&quot;/&gt;&lt;wsp:rsid wsp:val=&quot;00807C47&quot;/&gt;&lt;wsp:rsid wsp:val=&quot;0081073E&quot;/&gt;&lt;wsp:rsid wsp:val=&quot;00812C0D&quot;/&gt;&lt;wsp:rsid wsp:val=&quot;00812DF2&quot;/&gt;&lt;wsp:rsid wsp:val=&quot;00820340&quot;/&gt;&lt;wsp:rsid wsp:val=&quot;00824172&quot;/&gt;&lt;wsp:rsid wsp:val=&quot;008252C4&quot;/&gt;&lt;wsp:rsid wsp:val=&quot;00826084&quot;/&gt;&lt;wsp:rsid wsp:val=&quot;008262DF&quot;/&gt;&lt;wsp:rsid wsp:val=&quot;00830165&quot;/&gt;&lt;wsp:rsid wsp:val=&quot;00833D39&quot;/&gt;&lt;wsp:rsid wsp:val=&quot;00835128&quot;/&gt;&lt;wsp:rsid wsp:val=&quot;0083760D&quot;/&gt;&lt;wsp:rsid wsp:val=&quot;00840CF3&quot;/&gt;&lt;wsp:rsid wsp:val=&quot;00843001&quot;/&gt;&lt;wsp:rsid wsp:val=&quot;008471E7&quot;/&gt;&lt;wsp:rsid wsp:val=&quot;008478AC&quot;/&gt;&lt;wsp:rsid wsp:val=&quot;00851DD2&quot;/&gt;&lt;wsp:rsid wsp:val=&quot;00852BC6&quot;/&gt;&lt;wsp:rsid wsp:val=&quot;00854D19&quot;/&gt;&lt;wsp:rsid wsp:val=&quot;00855EC2&quot;/&gt;&lt;wsp:rsid wsp:val=&quot;0086137F&quot;/&gt;&lt;wsp:rsid wsp:val=&quot;00864AB5&quot;/&gt;&lt;wsp:rsid wsp:val=&quot;00865803&quot;/&gt;&lt;wsp:rsid wsp:val=&quot;00870E69&quot;/&gt;&lt;wsp:rsid wsp:val=&quot;00871A06&quot;/&gt;&lt;wsp:rsid wsp:val=&quot;00876BC3&quot;/&gt;&lt;wsp:rsid wsp:val=&quot;00877A31&quot;/&gt;&lt;wsp:rsid wsp:val=&quot;008841D4&quot;/&gt;&lt;wsp:rsid wsp:val=&quot;0088617F&quot;/&gt;&lt;wsp:rsid wsp:val=&quot;00890ACE&quot;/&gt;&lt;wsp:rsid wsp:val=&quot;008930B0&quot;/&gt;&lt;wsp:rsid wsp:val=&quot;008931F2&quot;/&gt;&lt;wsp:rsid wsp:val=&quot;0089440E&quot;/&gt;&lt;wsp:rsid wsp:val=&quot;008954A1&quot;/&gt;&lt;wsp:rsid wsp:val=&quot;008A0389&quot;/&gt;&lt;wsp:rsid wsp:val=&quot;008A3E09&quot;/&gt;&lt;wsp:rsid wsp:val=&quot;008A4C4D&quot;/&gt;&lt;wsp:rsid wsp:val=&quot;008A4E5F&quot;/&gt;&lt;wsp:rsid wsp:val=&quot;008A6539&quot;/&gt;&lt;wsp:rsid wsp:val=&quot;008A6968&quot;/&gt;&lt;wsp:rsid wsp:val=&quot;008B125A&quot;/&gt;&lt;wsp:rsid wsp:val=&quot;008B39ED&quot;/&gt;&lt;wsp:rsid wsp:val=&quot;008B6479&quot;/&gt;&lt;wsp:rsid wsp:val=&quot;008B69A7&quot;/&gt;&lt;wsp:rsid wsp:val=&quot;008C5FFF&quot;/&gt;&lt;wsp:rsid wsp:val=&quot;008C7805&quot;/&gt;&lt;wsp:rsid wsp:val=&quot;008D0E22&quot;/&gt;&lt;wsp:rsid wsp:val=&quot;008D32F8&quot;/&gt;&lt;wsp:rsid wsp:val=&quot;008D5C06&quot;/&gt;&lt;wsp:rsid wsp:val=&quot;008E01C2&quot;/&gt;&lt;wsp:rsid wsp:val=&quot;008E0F0A&quot;/&gt;&lt;wsp:rsid wsp:val=&quot;008E1B14&quot;/&gt;&lt;wsp:rsid wsp:val=&quot;008E55FA&quot;/&gt;&lt;wsp:rsid wsp:val=&quot;008E5CD7&quot;/&gt;&lt;wsp:rsid wsp:val=&quot;008E5F99&quot;/&gt;&lt;wsp:rsid wsp:val=&quot;008F17CD&quot;/&gt;&lt;wsp:rsid wsp:val=&quot;008F3918&quot;/&gt;&lt;wsp:rsid wsp:val=&quot;008F6D04&quot;/&gt;&lt;wsp:rsid wsp:val=&quot;008F7423&quot;/&gt;&lt;wsp:rsid wsp:val=&quot;008F78D6&quot;/&gt;&lt;wsp:rsid wsp:val=&quot;00900504&quot;/&gt;&lt;wsp:rsid wsp:val=&quot;00901B59&quot;/&gt;&lt;wsp:rsid wsp:val=&quot;009039B9&quot;/&gt;&lt;wsp:rsid wsp:val=&quot;009045C0&quot;/&gt;&lt;wsp:rsid wsp:val=&quot;009052FC&quot;/&gt;&lt;wsp:rsid wsp:val=&quot;009108DA&quot;/&gt;&lt;wsp:rsid wsp:val=&quot;00910E50&quot;/&gt;&lt;wsp:rsid wsp:val=&quot;00911B8E&quot;/&gt;&lt;wsp:rsid wsp:val=&quot;0091305F&quot;/&gt;&lt;wsp:rsid wsp:val=&quot;009211B4&quot;/&gt;&lt;wsp:rsid wsp:val=&quot;0092351D&quot;/&gt;&lt;wsp:rsid wsp:val=&quot;009264CF&quot;/&gt;&lt;wsp:rsid wsp:val=&quot;009316D8&quot;/&gt;&lt;wsp:rsid wsp:val=&quot;00931A71&quot;/&gt;&lt;wsp:rsid wsp:val=&quot;00935B0B&quot;/&gt;&lt;wsp:rsid wsp:val=&quot;009404EE&quot;/&gt;&lt;wsp:rsid wsp:val=&quot;00940CAB&quot;/&gt;&lt;wsp:rsid wsp:val=&quot;00942768&quot;/&gt;&lt;wsp:rsid wsp:val=&quot;00942BCD&quot;/&gt;&lt;wsp:rsid wsp:val=&quot;00947849&quot;/&gt;&lt;wsp:rsid wsp:val=&quot;00950EB3&quot;/&gt;&lt;wsp:rsid wsp:val=&quot;00951013&quot;/&gt;&lt;wsp:rsid wsp:val=&quot;009517F9&quot;/&gt;&lt;wsp:rsid wsp:val=&quot;009527AF&quot;/&gt;&lt;wsp:rsid wsp:val=&quot;00953B26&quot;/&gt;&lt;wsp:rsid wsp:val=&quot;00953C18&quot;/&gt;&lt;wsp:rsid wsp:val=&quot;00954063&quot;/&gt;&lt;wsp:rsid wsp:val=&quot;00954637&quot;/&gt;&lt;wsp:rsid wsp:val=&quot;00954EB0&quot;/&gt;&lt;wsp:rsid wsp:val=&quot;00956B31&quot;/&gt;&lt;wsp:rsid wsp:val=&quot;00960707&quot;/&gt;&lt;wsp:rsid wsp:val=&quot;00966E07&quot;/&gt;&lt;wsp:rsid wsp:val=&quot;00973E40&quot;/&gt;&lt;wsp:rsid wsp:val=&quot;009749E7&quot;/&gt;&lt;wsp:rsid wsp:val=&quot;00982732&quot;/&gt;&lt;wsp:rsid wsp:val=&quot;009827FC&quot;/&gt;&lt;wsp:rsid wsp:val=&quot;009847F1&quot;/&gt;&lt;wsp:rsid wsp:val=&quot;00986711&quot;/&gt;&lt;wsp:rsid wsp:val=&quot;0099114B&quot;/&gt;&lt;wsp:rsid wsp:val=&quot;00992728&quot;/&gt;&lt;wsp:rsid wsp:val=&quot;00994F7D&quot;/&gt;&lt;wsp:rsid wsp:val=&quot;009959E1&quot;/&gt;&lt;wsp:rsid wsp:val=&quot;009A3671&quot;/&gt;&lt;wsp:rsid wsp:val=&quot;009B7182&quot;/&gt;&lt;wsp:rsid wsp:val=&quot;009C0B27&quot;/&gt;&lt;wsp:rsid wsp:val=&quot;009C32F8&quot;/&gt;&lt;wsp:rsid wsp:val=&quot;009C3726&quot;/&gt;&lt;wsp:rsid wsp:val=&quot;009C37FE&quot;/&gt;&lt;wsp:rsid wsp:val=&quot;009C39B7&quot;/&gt;&lt;wsp:rsid wsp:val=&quot;009C44AF&quot;/&gt;&lt;wsp:rsid wsp:val=&quot;009C5655&quot;/&gt;&lt;wsp:rsid wsp:val=&quot;009C5CA2&quot;/&gt;&lt;wsp:rsid wsp:val=&quot;009D038A&quot;/&gt;&lt;wsp:rsid wsp:val=&quot;009D3B62&quot;/&gt;&lt;wsp:rsid wsp:val=&quot;009D4F4D&quot;/&gt;&lt;wsp:rsid wsp:val=&quot;009D63E8&quot;/&gt;&lt;wsp:rsid wsp:val=&quot;009E33C0&quot;/&gt;&lt;wsp:rsid wsp:val=&quot;009E3424&quot;/&gt;&lt;wsp:rsid wsp:val=&quot;009E3CA0&quot;/&gt;&lt;wsp:rsid wsp:val=&quot;009E5D95&quot;/&gt;&lt;wsp:rsid wsp:val=&quot;009E699D&quot;/&gt;&lt;wsp:rsid wsp:val=&quot;009E77D4&quot;/&gt;&lt;wsp:rsid wsp:val=&quot;009E7B53&quot;/&gt;&lt;wsp:rsid wsp:val=&quot;009E7D9E&quot;/&gt;&lt;wsp:rsid wsp:val=&quot;009F20FB&quot;/&gt;&lt;wsp:rsid wsp:val=&quot;009F5281&quot;/&gt;&lt;wsp:rsid wsp:val=&quot;009F60A6&quot;/&gt;&lt;wsp:rsid wsp:val=&quot;00A01A32&quot;/&gt;&lt;wsp:rsid wsp:val=&quot;00A027B5&quot;/&gt;&lt;wsp:rsid wsp:val=&quot;00A02C76&quot;/&gt;&lt;wsp:rsid wsp:val=&quot;00A069A6&quot;/&gt;&lt;wsp:rsid wsp:val=&quot;00A11143&quot;/&gt;&lt;wsp:rsid wsp:val=&quot;00A11DA1&quot;/&gt;&lt;wsp:rsid wsp:val=&quot;00A14C74&quot;/&gt;&lt;wsp:rsid wsp:val=&quot;00A2282B&quot;/&gt;&lt;wsp:rsid wsp:val=&quot;00A262F4&quot;/&gt;&lt;wsp:rsid wsp:val=&quot;00A30A12&quot;/&gt;&lt;wsp:rsid wsp:val=&quot;00A36343&quot;/&gt;&lt;wsp:rsid wsp:val=&quot;00A40147&quot;/&gt;&lt;wsp:rsid wsp:val=&quot;00A40E66&quot;/&gt;&lt;wsp:rsid wsp:val=&quot;00A422C7&quot;/&gt;&lt;wsp:rsid wsp:val=&quot;00A42EA0&quot;/&gt;&lt;wsp:rsid wsp:val=&quot;00A43E22&quot;/&gt;&lt;wsp:rsid wsp:val=&quot;00A44A5E&quot;/&gt;&lt;wsp:rsid wsp:val=&quot;00A46B3B&quot;/&gt;&lt;wsp:rsid wsp:val=&quot;00A57161&quot;/&gt;&lt;wsp:rsid wsp:val=&quot;00A62FFB&quot;/&gt;&lt;wsp:rsid wsp:val=&quot;00A6461E&quot;/&gt;&lt;wsp:rsid wsp:val=&quot;00A64F5A&quot;/&gt;&lt;wsp:rsid wsp:val=&quot;00A66EAC&quot;/&gt;&lt;wsp:rsid wsp:val=&quot;00A700F3&quot;/&gt;&lt;wsp:rsid wsp:val=&quot;00A71F10&quot;/&gt;&lt;wsp:rsid wsp:val=&quot;00A748E3&quot;/&gt;&lt;wsp:rsid wsp:val=&quot;00A76E85&quot;/&gt;&lt;wsp:rsid wsp:val=&quot;00A779A1&quot;/&gt;&lt;wsp:rsid wsp:val=&quot;00A80593&quot;/&gt;&lt;wsp:rsid wsp:val=&quot;00A8156B&quot;/&gt;&lt;wsp:rsid wsp:val=&quot;00A821AC&quot;/&gt;&lt;wsp:rsid wsp:val=&quot;00A825A3&quot;/&gt;&lt;wsp:rsid wsp:val=&quot;00A83407&quot;/&gt;&lt;wsp:rsid wsp:val=&quot;00A83FE2&quot;/&gt;&lt;wsp:rsid wsp:val=&quot;00A845A7&quot;/&gt;&lt;wsp:rsid wsp:val=&quot;00A85193&quot;/&gt;&lt;wsp:rsid wsp:val=&quot;00A858AC&quot;/&gt;&lt;wsp:rsid wsp:val=&quot;00A868ED&quot;/&gt;&lt;wsp:rsid wsp:val=&quot;00A872DF&quot;/&gt;&lt;wsp:rsid wsp:val=&quot;00A92F00&quot;/&gt;&lt;wsp:rsid wsp:val=&quot;00A936A3&quot;/&gt;&lt;wsp:rsid wsp:val=&quot;00AA05AD&quot;/&gt;&lt;wsp:rsid wsp:val=&quot;00AA3D13&quot;/&gt;&lt;wsp:rsid wsp:val=&quot;00AA4ED5&quot;/&gt;&lt;wsp:rsid wsp:val=&quot;00AB28F0&quot;/&gt;&lt;wsp:rsid wsp:val=&quot;00AB4F91&quot;/&gt;&lt;wsp:rsid wsp:val=&quot;00AC1E3E&quot;/&gt;&lt;wsp:rsid wsp:val=&quot;00AC22B4&quot;/&gt;&lt;wsp:rsid wsp:val=&quot;00AC3B41&quot;/&gt;&lt;wsp:rsid wsp:val=&quot;00AC60EF&quot;/&gt;&lt;wsp:rsid wsp:val=&quot;00AD0646&quot;/&gt;&lt;wsp:rsid wsp:val=&quot;00AE413D&quot;/&gt;&lt;wsp:rsid wsp:val=&quot;00AF1730&quot;/&gt;&lt;wsp:rsid wsp:val=&quot;00AF3C34&quot;/&gt;&lt;wsp:rsid wsp:val=&quot;00AF3C7B&quot;/&gt;&lt;wsp:rsid wsp:val=&quot;00AF3EB0&quot;/&gt;&lt;wsp:rsid wsp:val=&quot;00AF3F43&quot;/&gt;&lt;wsp:rsid wsp:val=&quot;00AF4123&quot;/&gt;&lt;wsp:rsid wsp:val=&quot;00AF49CC&quot;/&gt;&lt;wsp:rsid wsp:val=&quot;00AF604E&quot;/&gt;&lt;wsp:rsid wsp:val=&quot;00B02ECA&quot;/&gt;&lt;wsp:rsid wsp:val=&quot;00B04D21&quot;/&gt;&lt;wsp:rsid wsp:val=&quot;00B0500F&quot;/&gt;&lt;wsp:rsid wsp:val=&quot;00B05FCD&quot;/&gt;&lt;wsp:rsid wsp:val=&quot;00B068AB&quot;/&gt;&lt;wsp:rsid wsp:val=&quot;00B06E78&quot;/&gt;&lt;wsp:rsid wsp:val=&quot;00B110F0&quot;/&gt;&lt;wsp:rsid wsp:val=&quot;00B11187&quot;/&gt;&lt;wsp:rsid wsp:val=&quot;00B1396B&quot;/&gt;&lt;wsp:rsid wsp:val=&quot;00B15452&quot;/&gt;&lt;wsp:rsid wsp:val=&quot;00B36D67&quot;/&gt;&lt;wsp:rsid wsp:val=&quot;00B41905&quot;/&gt;&lt;wsp:rsid wsp:val=&quot;00B42A02&quot;/&gt;&lt;wsp:rsid wsp:val=&quot;00B43AD7&quot;/&gt;&lt;wsp:rsid wsp:val=&quot;00B4429E&quot;/&gt;&lt;wsp:rsid wsp:val=&quot;00B459CE&quot;/&gt;&lt;wsp:rsid wsp:val=&quot;00B50E7E&quot;/&gt;&lt;wsp:rsid wsp:val=&quot;00B50EC1&quot;/&gt;&lt;wsp:rsid wsp:val=&quot;00B5532F&quot;/&gt;&lt;wsp:rsid wsp:val=&quot;00B55783&quot;/&gt;&lt;wsp:rsid wsp:val=&quot;00B55DAF&quot;/&gt;&lt;wsp:rsid wsp:val=&quot;00B56F8A&quot;/&gt;&lt;wsp:rsid wsp:val=&quot;00B57D29&quot;/&gt;&lt;wsp:rsid wsp:val=&quot;00B6579A&quot;/&gt;&lt;wsp:rsid wsp:val=&quot;00B66B49&quot;/&gt;&lt;wsp:rsid wsp:val=&quot;00B71208&quot;/&gt;&lt;wsp:rsid wsp:val=&quot;00B72B8F&quot;/&gt;&lt;wsp:rsid wsp:val=&quot;00B74356&quot;/&gt;&lt;wsp:rsid wsp:val=&quot;00B74FFD&quot;/&gt;&lt;wsp:rsid wsp:val=&quot;00B8100C&quot;/&gt;&lt;wsp:rsid wsp:val=&quot;00B82691&quot;/&gt;&lt;wsp:rsid wsp:val=&quot;00B82F6B&quot;/&gt;&lt;wsp:rsid wsp:val=&quot;00B83CAA&quot;/&gt;&lt;wsp:rsid wsp:val=&quot;00B84553&quot;/&gt;&lt;wsp:rsid wsp:val=&quot;00B851B2&quot;/&gt;&lt;wsp:rsid wsp:val=&quot;00B90CEF&quot;/&gt;&lt;wsp:rsid wsp:val=&quot;00B94D69&quot;/&gt;&lt;wsp:rsid wsp:val=&quot;00BA1D4F&quot;/&gt;&lt;wsp:rsid wsp:val=&quot;00BA651E&quot;/&gt;&lt;wsp:rsid wsp:val=&quot;00BA7213&quot;/&gt;&lt;wsp:rsid wsp:val=&quot;00BB1E66&quot;/&gt;&lt;wsp:rsid wsp:val=&quot;00BB238D&quot;/&gt;&lt;wsp:rsid wsp:val=&quot;00BB346A&quot;/&gt;&lt;wsp:rsid wsp:val=&quot;00BB4685&quot;/&gt;&lt;wsp:rsid wsp:val=&quot;00BB62D4&quot;/&gt;&lt;wsp:rsid wsp:val=&quot;00BB7353&quot;/&gt;&lt;wsp:rsid wsp:val=&quot;00BC083D&quot;/&gt;&lt;wsp:rsid wsp:val=&quot;00BC2D94&quot;/&gt;&lt;wsp:rsid wsp:val=&quot;00BC378C&quot;/&gt;&lt;wsp:rsid wsp:val=&quot;00BC43FE&quot;/&gt;&lt;wsp:rsid wsp:val=&quot;00BC589D&quot;/&gt;&lt;wsp:rsid wsp:val=&quot;00BC7DD8&quot;/&gt;&lt;wsp:rsid wsp:val=&quot;00BD68C2&quot;/&gt;&lt;wsp:rsid wsp:val=&quot;00BD78BB&quot;/&gt;&lt;wsp:rsid wsp:val=&quot;00BE16B4&quot;/&gt;&lt;wsp:rsid wsp:val=&quot;00BE3677&quot;/&gt;&lt;wsp:rsid wsp:val=&quot;00BE60D9&quot;/&gt;&lt;wsp:rsid wsp:val=&quot;00BF133E&quot;/&gt;&lt;wsp:rsid wsp:val=&quot;00BF13F4&quot;/&gt;&lt;wsp:rsid wsp:val=&quot;00BF3D11&quot;/&gt;&lt;wsp:rsid wsp:val=&quot;00BF3EFB&quot;/&gt;&lt;wsp:rsid wsp:val=&quot;00BF74AB&quot;/&gt;&lt;wsp:rsid wsp:val=&quot;00C00384&quot;/&gt;&lt;wsp:rsid wsp:val=&quot;00C03347&quot;/&gt;&lt;wsp:rsid wsp:val=&quot;00C1047B&quot;/&gt;&lt;wsp:rsid wsp:val=&quot;00C20BC4&quot;/&gt;&lt;wsp:rsid wsp:val=&quot;00C220D6&quot;/&gt;&lt;wsp:rsid wsp:val=&quot;00C23C20&quot;/&gt;&lt;wsp:rsid wsp:val=&quot;00C331DE&quot;/&gt;&lt;wsp:rsid wsp:val=&quot;00C356CF&quot;/&gt;&lt;wsp:rsid wsp:val=&quot;00C40A36&quot;/&gt;&lt;wsp:rsid wsp:val=&quot;00C425C6&quot;/&gt;&lt;wsp:rsid wsp:val=&quot;00C42862&quot;/&gt;&lt;wsp:rsid wsp:val=&quot;00C42A98&quot;/&gt;&lt;wsp:rsid wsp:val=&quot;00C45501&quot;/&gt;&lt;wsp:rsid wsp:val=&quot;00C460D6&quot;/&gt;&lt;wsp:rsid wsp:val=&quot;00C47463&quot;/&gt;&lt;wsp:rsid wsp:val=&quot;00C529BA&quot;/&gt;&lt;wsp:rsid wsp:val=&quot;00C54986&quot;/&gt;&lt;wsp:rsid wsp:val=&quot;00C56F15&quot;/&gt;&lt;wsp:rsid wsp:val=&quot;00C60E12&quot;/&gt;&lt;wsp:rsid wsp:val=&quot;00C6237A&quot;/&gt;&lt;wsp:rsid wsp:val=&quot;00C71B99&quot;/&gt;&lt;wsp:rsid wsp:val=&quot;00C72CB8&quot;/&gt;&lt;wsp:rsid wsp:val=&quot;00C730AC&quot;/&gt;&lt;wsp:rsid wsp:val=&quot;00C8006D&quot;/&gt;&lt;wsp:rsid wsp:val=&quot;00C81A63&quot;/&gt;&lt;wsp:rsid wsp:val=&quot;00C83435&quot;/&gt;&lt;wsp:rsid wsp:val=&quot;00C84BB2&quot;/&gt;&lt;wsp:rsid wsp:val=&quot;00C94AB1&quot;/&gt;&lt;wsp:rsid wsp:val=&quot;00C97998&quot;/&gt;&lt;wsp:rsid wsp:val=&quot;00CA4F12&quot;/&gt;&lt;wsp:rsid wsp:val=&quot;00CB2C4F&quot;/&gt;&lt;wsp:rsid wsp:val=&quot;00CB4714&quot;/&gt;&lt;wsp:rsid wsp:val=&quot;00CB695F&quot;/&gt;&lt;wsp:rsid wsp:val=&quot;00CC1459&quot;/&gt;&lt;wsp:rsid wsp:val=&quot;00CC2555&quot;/&gt;&lt;wsp:rsid wsp:val=&quot;00CC3529&quot;/&gt;&lt;wsp:rsid wsp:val=&quot;00CC4849&quot;/&gt;&lt;wsp:rsid wsp:val=&quot;00CC4B10&quot;/&gt;&lt;wsp:rsid wsp:val=&quot;00CC5816&quot;/&gt;&lt;wsp:rsid wsp:val=&quot;00CC7355&quot;/&gt;&lt;wsp:rsid wsp:val=&quot;00CD2B96&quot;/&gt;&lt;wsp:rsid wsp:val=&quot;00CD6BE6&quot;/&gt;&lt;wsp:rsid wsp:val=&quot;00CE0044&quot;/&gt;&lt;wsp:rsid wsp:val=&quot;00CE1987&quot;/&gt;&lt;wsp:rsid wsp:val=&quot;00CE1F95&quot;/&gt;&lt;wsp:rsid wsp:val=&quot;00CE4EBA&quot;/&gt;&lt;wsp:rsid wsp:val=&quot;00CE6ABA&quot;/&gt;&lt;wsp:rsid wsp:val=&quot;00CF112D&quot;/&gt;&lt;wsp:rsid wsp:val=&quot;00CF1A1D&quot;/&gt;&lt;wsp:rsid wsp:val=&quot;00CF31B5&quot;/&gt;&lt;wsp:rsid wsp:val=&quot;00CF37C2&quot;/&gt;&lt;wsp:rsid wsp:val=&quot;00CF5C00&quot;/&gt;&lt;wsp:rsid wsp:val=&quot;00CF6553&quot;/&gt;&lt;wsp:rsid wsp:val=&quot;00D0169B&quot;/&gt;&lt;wsp:rsid wsp:val=&quot;00D0293C&quot;/&gt;&lt;wsp:rsid wsp:val=&quot;00D06100&quot;/&gt;&lt;wsp:rsid wsp:val=&quot;00D0743F&quot;/&gt;&lt;wsp:rsid wsp:val=&quot;00D1458C&quot;/&gt;&lt;wsp:rsid wsp:val=&quot;00D213AA&quot;/&gt;&lt;wsp:rsid wsp:val=&quot;00D215D5&quot;/&gt;&lt;wsp:rsid wsp:val=&quot;00D25CCD&quot;/&gt;&lt;wsp:rsid wsp:val=&quot;00D3054B&quot;/&gt;&lt;wsp:rsid wsp:val=&quot;00D3504D&quot;/&gt;&lt;wsp:rsid wsp:val=&quot;00D42797&quot;/&gt;&lt;wsp:rsid wsp:val=&quot;00D511B9&quot;/&gt;&lt;wsp:rsid wsp:val=&quot;00D5139B&quot;/&gt;&lt;wsp:rsid wsp:val=&quot;00D5315C&quot;/&gt;&lt;wsp:rsid wsp:val=&quot;00D5466E&quot;/&gt;&lt;wsp:rsid wsp:val=&quot;00D572D5&quot;/&gt;&lt;wsp:rsid wsp:val=&quot;00D572D8&quot;/&gt;&lt;wsp:rsid wsp:val=&quot;00D6258C&quot;/&gt;&lt;wsp:rsid wsp:val=&quot;00D63945&quot;/&gt;&lt;wsp:rsid wsp:val=&quot;00D73D02&quot;/&gt;&lt;wsp:rsid wsp:val=&quot;00D73E93&quot;/&gt;&lt;wsp:rsid wsp:val=&quot;00D80390&quot;/&gt;&lt;wsp:rsid wsp:val=&quot;00D8098C&quot;/&gt;&lt;wsp:rsid wsp:val=&quot;00D837B8&quot;/&gt;&lt;wsp:rsid wsp:val=&quot;00D85138&quot;/&gt;&lt;wsp:rsid wsp:val=&quot;00D854E6&quot;/&gt;&lt;wsp:rsid wsp:val=&quot;00D85967&quot;/&gt;&lt;wsp:rsid wsp:val=&quot;00D86F01&quot;/&gt;&lt;wsp:rsid wsp:val=&quot;00D902A0&quot;/&gt;&lt;wsp:rsid wsp:val=&quot;00D92E2E&quot;/&gt;&lt;wsp:rsid wsp:val=&quot;00D939E1&quot;/&gt;&lt;wsp:rsid wsp:val=&quot;00D93C84&quot;/&gt;&lt;wsp:rsid wsp:val=&quot;00DA09EE&quot;/&gt;&lt;wsp:rsid wsp:val=&quot;00DA16DD&quot;/&gt;&lt;wsp:rsid wsp:val=&quot;00DA401B&quot;/&gt;&lt;wsp:rsid wsp:val=&quot;00DA4306&quot;/&gt;&lt;wsp:rsid wsp:val=&quot;00DA4471&quot;/&gt;&lt;wsp:rsid wsp:val=&quot;00DA5FDF&quot;/&gt;&lt;wsp:rsid wsp:val=&quot;00DB0B3D&quot;/&gt;&lt;wsp:rsid wsp:val=&quot;00DB13E4&quot;/&gt;&lt;wsp:rsid wsp:val=&quot;00DB1886&quot;/&gt;&lt;wsp:rsid wsp:val=&quot;00DB285B&quot;/&gt;&lt;wsp:rsid wsp:val=&quot;00DB6FED&quot;/&gt;&lt;wsp:rsid wsp:val=&quot;00DC3128&quot;/&gt;&lt;wsp:rsid wsp:val=&quot;00DC4765&quot;/&gt;&lt;wsp:rsid wsp:val=&quot;00DC7011&quot;/&gt;&lt;wsp:rsid wsp:val=&quot;00DD2FBA&quot;/&gt;&lt;wsp:rsid wsp:val=&quot;00DD5D2A&quot;/&gt;&lt;wsp:rsid wsp:val=&quot;00DD645B&quot;/&gt;&lt;wsp:rsid wsp:val=&quot;00DD7539&quot;/&gt;&lt;wsp:rsid wsp:val=&quot;00DE053C&quot;/&gt;&lt;wsp:rsid wsp:val=&quot;00DE2201&quot;/&gt;&lt;wsp:rsid wsp:val=&quot;00DE5B78&quot;/&gt;&lt;wsp:rsid wsp:val=&quot;00DE734E&quot;/&gt;&lt;wsp:rsid wsp:val=&quot;00DE76E9&quot;/&gt;&lt;wsp:rsid wsp:val=&quot;00DF0003&quot;/&gt;&lt;wsp:rsid wsp:val=&quot;00DF282A&quot;/&gt;&lt;wsp:rsid wsp:val=&quot;00DF45B2&quot;/&gt;&lt;wsp:rsid wsp:val=&quot;00DF5F34&quot;/&gt;&lt;wsp:rsid wsp:val=&quot;00DF6D6A&quot;/&gt;&lt;wsp:rsid wsp:val=&quot;00E0163C&quot;/&gt;&lt;wsp:rsid wsp:val=&quot;00E05713&quot;/&gt;&lt;wsp:rsid wsp:val=&quot;00E058E3&quot;/&gt;&lt;wsp:rsid wsp:val=&quot;00E06B92&quot;/&gt;&lt;wsp:rsid wsp:val=&quot;00E133B0&quot;/&gt;&lt;wsp:rsid wsp:val=&quot;00E1752F&quot;/&gt;&lt;wsp:rsid wsp:val=&quot;00E206FC&quot;/&gt;&lt;wsp:rsid wsp:val=&quot;00E212DC&quot;/&gt;&lt;wsp:rsid wsp:val=&quot;00E2144E&quot;/&gt;&lt;wsp:rsid wsp:val=&quot;00E23132&quot;/&gt;&lt;wsp:rsid wsp:val=&quot;00E24101&quot;/&gt;&lt;wsp:rsid wsp:val=&quot;00E24F78&quot;/&gt;&lt;wsp:rsid wsp:val=&quot;00E26E3C&quot;/&gt;&lt;wsp:rsid wsp:val=&quot;00E27269&quot;/&gt;&lt;wsp:rsid wsp:val=&quot;00E3431A&quot;/&gt;&lt;wsp:rsid wsp:val=&quot;00E352F2&quot;/&gt;&lt;wsp:rsid wsp:val=&quot;00E44D62&quot;/&gt;&lt;wsp:rsid wsp:val=&quot;00E53ABD&quot;/&gt;&lt;wsp:rsid wsp:val=&quot;00E53CAC&quot;/&gt;&lt;wsp:rsid wsp:val=&quot;00E552AF&quot;/&gt;&lt;wsp:rsid wsp:val=&quot;00E56B55&quot;/&gt;&lt;wsp:rsid wsp:val=&quot;00E56C8E&quot;/&gt;&lt;wsp:rsid wsp:val=&quot;00E62CF3&quot;/&gt;&lt;wsp:rsid wsp:val=&quot;00E6308F&quot;/&gt;&lt;wsp:rsid wsp:val=&quot;00E6547E&quot;/&gt;&lt;wsp:rsid wsp:val=&quot;00E65F77&quot;/&gt;&lt;wsp:rsid wsp:val=&quot;00E72195&quot;/&gt;&lt;wsp:rsid wsp:val=&quot;00E745BE&quot;/&gt;&lt;wsp:rsid wsp:val=&quot;00E749E5&quot;/&gt;&lt;wsp:rsid wsp:val=&quot;00E759E7&quot;/&gt;&lt;wsp:rsid wsp:val=&quot;00E800C9&quot;/&gt;&lt;wsp:rsid wsp:val=&quot;00E835D4&quot;/&gt;&lt;wsp:rsid wsp:val=&quot;00E86E4B&quot;/&gt;&lt;wsp:rsid wsp:val=&quot;00E86ECE&quot;/&gt;&lt;wsp:rsid wsp:val=&quot;00E87F15&quot;/&gt;&lt;wsp:rsid wsp:val=&quot;00E90343&quot;/&gt;&lt;wsp:rsid wsp:val=&quot;00E92ACB&quot;/&gt;&lt;wsp:rsid wsp:val=&quot;00E93801&quot;/&gt;&lt;wsp:rsid wsp:val=&quot;00E93BB5&quot;/&gt;&lt;wsp:rsid wsp:val=&quot;00E94466&quot;/&gt;&lt;wsp:rsid wsp:val=&quot;00E94665&quot;/&gt;&lt;wsp:rsid wsp:val=&quot;00E961B3&quot;/&gt;&lt;wsp:rsid wsp:val=&quot;00EA5D91&quot;/&gt;&lt;wsp:rsid wsp:val=&quot;00EA7398&quot;/&gt;&lt;wsp:rsid wsp:val=&quot;00EB09F9&quot;/&gt;&lt;wsp:rsid wsp:val=&quot;00EB1018&quot;/&gt;&lt;wsp:rsid wsp:val=&quot;00EB3A7C&quot;/&gt;&lt;wsp:rsid wsp:val=&quot;00EB486E&quot;/&gt;&lt;wsp:rsid wsp:val=&quot;00EB528B&quot;/&gt;&lt;wsp:rsid wsp:val=&quot;00EB58A3&quot;/&gt;&lt;wsp:rsid wsp:val=&quot;00EB5954&quot;/&gt;&lt;wsp:rsid wsp:val=&quot;00EB62B2&quot;/&gt;&lt;wsp:rsid wsp:val=&quot;00EC239A&quot;/&gt;&lt;wsp:rsid wsp:val=&quot;00EC6429&quot;/&gt;&lt;wsp:rsid wsp:val=&quot;00EC6604&quot;/&gt;&lt;wsp:rsid wsp:val=&quot;00EC7B68&quot;/&gt;&lt;wsp:rsid wsp:val=&quot;00ED04CC&quot;/&gt;&lt;wsp:rsid wsp:val=&quot;00ED0E92&quot;/&gt;&lt;wsp:rsid wsp:val=&quot;00ED37DF&quot;/&gt;&lt;wsp:rsid wsp:val=&quot;00ED4ACF&quot;/&gt;&lt;wsp:rsid wsp:val=&quot;00ED6F04&quot;/&gt;&lt;wsp:rsid wsp:val=&quot;00EE1CE2&quot;/&gt;&lt;wsp:rsid wsp:val=&quot;00EE2598&quot;/&gt;&lt;wsp:rsid wsp:val=&quot;00EF161F&quot;/&gt;&lt;wsp:rsid wsp:val=&quot;00EF3988&quot;/&gt;&lt;wsp:rsid wsp:val=&quot;00EF7AC3&quot;/&gt;&lt;wsp:rsid wsp:val=&quot;00F00AD1&quot;/&gt;&lt;wsp:rsid wsp:val=&quot;00F01323&quot;/&gt;&lt;wsp:rsid wsp:val=&quot;00F01DCF&quot;/&gt;&lt;wsp:rsid wsp:val=&quot;00F0564E&quot;/&gt;&lt;wsp:rsid wsp:val=&quot;00F057BA&quot;/&gt;&lt;wsp:rsid wsp:val=&quot;00F0648B&quot;/&gt;&lt;wsp:rsid wsp:val=&quot;00F1023F&quot;/&gt;&lt;wsp:rsid wsp:val=&quot;00F11302&quot;/&gt;&lt;wsp:rsid wsp:val=&quot;00F1492F&quot;/&gt;&lt;wsp:rsid wsp:val=&quot;00F14D5A&quot;/&gt;&lt;wsp:rsid wsp:val=&quot;00F20428&quot;/&gt;&lt;wsp:rsid wsp:val=&quot;00F204BA&quot;/&gt;&lt;wsp:rsid wsp:val=&quot;00F211D3&quot;/&gt;&lt;wsp:rsid wsp:val=&quot;00F21D67&quot;/&gt;&lt;wsp:rsid wsp:val=&quot;00F22A06&quot;/&gt;&lt;wsp:rsid wsp:val=&quot;00F22B5E&quot;/&gt;&lt;wsp:rsid wsp:val=&quot;00F24B5E&quot;/&gt;&lt;wsp:rsid wsp:val=&quot;00F255EF&quot;/&gt;&lt;wsp:rsid wsp:val=&quot;00F26159&quot;/&gt;&lt;wsp:rsid wsp:val=&quot;00F275D1&quot;/&gt;&lt;wsp:rsid wsp:val=&quot;00F306E8&quot;/&gt;&lt;wsp:rsid wsp:val=&quot;00F330E1&quot;/&gt;&lt;wsp:rsid wsp:val=&quot;00F34CC8&quot;/&gt;&lt;wsp:rsid wsp:val=&quot;00F37119&quot;/&gt;&lt;wsp:rsid wsp:val=&quot;00F425AA&quot;/&gt;&lt;wsp:rsid wsp:val=&quot;00F43AEF&quot;/&gt;&lt;wsp:rsid wsp:val=&quot;00F43E19&quot;/&gt;&lt;wsp:rsid wsp:val=&quot;00F44A58&quot;/&gt;&lt;wsp:rsid wsp:val=&quot;00F452B1&quot;/&gt;&lt;wsp:rsid wsp:val=&quot;00F527F0&quot;/&gt;&lt;wsp:rsid wsp:val=&quot;00F5391A&quot;/&gt;&lt;wsp:rsid wsp:val=&quot;00F5481B&quot;/&gt;&lt;wsp:rsid wsp:val=&quot;00F55EA0&quot;/&gt;&lt;wsp:rsid wsp:val=&quot;00F57F9B&quot;/&gt;&lt;wsp:rsid wsp:val=&quot;00F6066D&quot;/&gt;&lt;wsp:rsid wsp:val=&quot;00F651B4&quot;/&gt;&lt;wsp:rsid wsp:val=&quot;00F67C43&quot;/&gt;&lt;wsp:rsid wsp:val=&quot;00F7196E&quot;/&gt;&lt;wsp:rsid wsp:val=&quot;00F74376&quot;/&gt;&lt;wsp:rsid wsp:val=&quot;00F774ED&quot;/&gt;&lt;wsp:rsid wsp:val=&quot;00F83D1B&quot;/&gt;&lt;wsp:rsid wsp:val=&quot;00F852B1&quot;/&gt;&lt;wsp:rsid wsp:val=&quot;00F91DEB&quot;/&gt;&lt;wsp:rsid wsp:val=&quot;00F9393C&quot;/&gt;&lt;wsp:rsid wsp:val=&quot;00F94559&quot;/&gt;&lt;wsp:rsid wsp:val=&quot;00F95033&quot;/&gt;&lt;wsp:rsid wsp:val=&quot;00F96289&quot;/&gt;&lt;wsp:rsid wsp:val=&quot;00F97EBC&quot;/&gt;&lt;wsp:rsid wsp:val=&quot;00FA498E&quot;/&gt;&lt;wsp:rsid wsp:val=&quot;00FA5C4C&quot;/&gt;&lt;wsp:rsid wsp:val=&quot;00FA7295&quot;/&gt;&lt;wsp:rsid wsp:val=&quot;00FB1224&quot;/&gt;&lt;wsp:rsid wsp:val=&quot;00FB6EC6&quot;/&gt;&lt;wsp:rsid wsp:val=&quot;00FC2D30&quot;/&gt;&lt;wsp:rsid wsp:val=&quot;00FC430C&quot;/&gt;&lt;wsp:rsid wsp:val=&quot;00FC4449&quot;/&gt;&lt;wsp:rsid wsp:val=&quot;00FC5D05&quot;/&gt;&lt;wsp:rsid wsp:val=&quot;00FC6F4B&quot;/&gt;&lt;wsp:rsid wsp:val=&quot;00FD1590&quot;/&gt;&lt;wsp:rsid wsp:val=&quot;00FD377A&quot;/&gt;&lt;wsp:rsid wsp:val=&quot;00FD4D70&quot;/&gt;&lt;wsp:rsid wsp:val=&quot;00FD5A71&quot;/&gt;&lt;wsp:rsid wsp:val=&quot;00FD5F4A&quot;/&gt;&lt;wsp:rsid wsp:val=&quot;00FE102E&quot;/&gt;&lt;wsp:rsid wsp:val=&quot;00FE2B97&quot;/&gt;&lt;wsp:rsid wsp:val=&quot;00FE4102&quot;/&gt;&lt;wsp:rsid wsp:val=&quot;00FE475C&quot;/&gt;&lt;wsp:rsid wsp:val=&quot;00FE4D89&quot;/&gt;&lt;wsp:rsid wsp:val=&quot;00FE79E0&quot;/&gt;&lt;wsp:rsid wsp:val=&quot;00FF1F4E&quot;/&gt;&lt;wsp:rsid wsp:val=&quot;00FF2006&quot;/&gt;&lt;wsp:rsid wsp:val=&quot;00FF4CEE&quot;/&gt;&lt;/wsp:rsids&gt;&lt;/w:docPr&gt;&lt;w:body&gt;&lt;w:p wsp:rsidR=&quot;00000000&quot; wsp:rsidRDefault=&quot;00931A71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/w:rPr&gt;&lt;m:t&gt;Z22&lt;/m:t&gt;&lt;/m:r&gt;&lt;/m:sub&gt;&lt;/m:sSub&gt;&lt;m:r&gt;&lt;w:rPr&gt;&lt;w:rFonts w:ascii=&quot;Cambria Math&quot; w:h-ansi=&quot;Cambria Math&quot;/&gt;&lt;wx:font wx:val=&quot;Cambria Math&quot;/&gt;&lt;w:i/&gt;&lt;/w:rPr&gt;&lt;m:t&gt;=&lt;/m:t&gt;&lt;/m:r&gt;&lt;m:r&gt;&lt;w:rPr&gt;&lt;w:rFonts w:ascii=&quot;Cambria Math&quot; w:h-ansi=&quot;Cambria Math&quot;/&gt;&lt;wx:font wx:val=&quot;Cambria Math&quot;/&gt;&lt;w:i/&gt;&lt;w:lang w:val=&quot;EN-US&quot;/&gt;&lt;/w:rPr&gt;&lt;m:t&gt;j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П‰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/m:sSub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r&lt;/m:t&gt;&lt;/m:r&gt;&lt;/m:sub&gt;&lt;/m:sSub&gt;&lt;m:d&gt;&lt;m:dPr&gt;&lt;m:ctrlPr&gt;&lt;w:rPr&gt;&lt;w:rFonts w:ascii=&quot;Cambria Math&quot; w:h-ansi=&quot;Cambria Math&quot;/&gt;&lt;wx:font wx:val=&quot;Cambria Math&quot;/&gt;&lt;w:i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i&lt;/m:t&gt;&lt;/m:r&gt;&lt;/m:sub&gt;&lt;/m:sSub&gt;&lt;/m:e&gt;&lt;/m:d&gt;&lt;m:r&gt;&lt;w:rPr&gt;&lt;w:rFonts w:ascii=&quot;Cambria Math&quot; w:h-ansi=&quot;Cambria Math&quot;/&gt;&lt;wx:font wx:val=&quot;Cambria Math&quot;/&gt;&lt;w:i/&gt;&lt;/w:rPr&gt;&lt;m:t&gt;в€™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r&lt;/m:t&gt;&lt;/m:r&gt;&lt;/m:sub&gt;&lt;/m:sSub&gt;&lt;m:r&gt;&lt;w:rPr&gt;&lt;w:rFonts w:ascii=&quot;Cambria Math&quot; w:h-ansi=&quot;Cambria Math&quot;/&gt;&lt;wx:font wx:val=&quot;Cambria Math&quot;/&gt;&lt;w:i/&gt;&lt;w:lang w:val=&quot;EN-US&quot;/&gt;&lt;/w:rPr&gt;&lt;m:t&gt;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1" o:title="" chromakey="white"/>
          </v:shape>
        </w:pict>
      </w:r>
    </w:p>
    <w:p w:rsidR="00611459" w:rsidRPr="00AF49CC" w:rsidRDefault="00611459" w:rsidP="00C6237A">
      <w:pPr>
        <w:rPr>
          <w:lang w:val="en-US"/>
        </w:rPr>
      </w:pPr>
    </w:p>
    <w:p w:rsidR="00611459" w:rsidRPr="00AF49CC" w:rsidRDefault="00611459" w:rsidP="00C6237A">
      <w:r w:rsidRPr="00AF49CC">
        <w:t>Пусть система уравнений (3) преобразована к виду:</w:t>
      </w:r>
    </w:p>
    <w:p w:rsidR="00611459" w:rsidRPr="00AF49CC" w:rsidRDefault="00611459" w:rsidP="00C6237A"/>
    <w:p w:rsidR="00611459" w:rsidRPr="00AF49CC" w:rsidRDefault="00611459" w:rsidP="00FF2006">
      <w:pPr>
        <w:jc w:val="right"/>
      </w:pPr>
      <w:r w:rsidRPr="00232ECB">
        <w:fldChar w:fldCharType="begin"/>
      </w:r>
      <w:r w:rsidRPr="00232ECB">
        <w:instrText xml:space="preserve"> QUOTE </w:instrText>
      </w:r>
      <w:r w:rsidRPr="00232ECB">
        <w:pict>
          <v:shape id="_x0000_i1048" type="#_x0000_t75" style="width:64.8pt;height:11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69&quot;/&gt;&lt;w:doNotEmbedSystemFonts/&gt;&lt;w:defaultTabStop w:val=&quot;708&quot;/&gt;&lt;w:autoHyphenation/&gt;&lt;w:hyphenationZone w:val=&quot;357&quot;/&gt;&lt;w:doNotHyphenateCaps/&gt;&lt;w:drawingGridHorizontalSpacing w:val=&quot;140&quot;/&gt;&lt;w:drawingGridVerticalSpacing w:val=&quot;381&quot;/&gt;&lt;w:displayHorizontalDrawingGridEvery w:val=&quot;2&quot;/&gt;&lt;w:punctuationKerning/&gt;&lt;w:characterSpacingControl w:val=&quot;DontCompress&quot;/&gt;&lt;w:optimizeForBrowser/&gt;&lt;w:allowPNG/&gt;&lt;w:doNotSaveWebPagesAsSingleFil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12F04&quot;/&gt;&lt;wsp:rsid wsp:val=&quot;00000DC8&quot;/&gt;&lt;wsp:rsid wsp:val=&quot;00012B88&quot;/&gt;&lt;wsp:rsid wsp:val=&quot;0001427E&quot;/&gt;&lt;wsp:rsid wsp:val=&quot;00015252&quot;/&gt;&lt;wsp:rsid wsp:val=&quot;000155E9&quot;/&gt;&lt;wsp:rsid wsp:val=&quot;00015E30&quot;/&gt;&lt;wsp:rsid wsp:val=&quot;00022AB5&quot;/&gt;&lt;wsp:rsid wsp:val=&quot;000256B4&quot;/&gt;&lt;wsp:rsid wsp:val=&quot;00025EA1&quot;/&gt;&lt;wsp:rsid wsp:val=&quot;00027082&quot;/&gt;&lt;wsp:rsid wsp:val=&quot;00027691&quot;/&gt;&lt;wsp:rsid wsp:val=&quot;00036A2C&quot;/&gt;&lt;wsp:rsid wsp:val=&quot;00042390&quot;/&gt;&lt;wsp:rsid wsp:val=&quot;00042E84&quot;/&gt;&lt;wsp:rsid wsp:val=&quot;00043FE4&quot;/&gt;&lt;wsp:rsid wsp:val=&quot;000611FE&quot;/&gt;&lt;wsp:rsid wsp:val=&quot;00062582&quot;/&gt;&lt;wsp:rsid wsp:val=&quot;00062A36&quot;/&gt;&lt;wsp:rsid wsp:val=&quot;00065241&quot;/&gt;&lt;wsp:rsid wsp:val=&quot;0006644D&quot;/&gt;&lt;wsp:rsid wsp:val=&quot;0006702A&quot;/&gt;&lt;wsp:rsid wsp:val=&quot;000675EB&quot;/&gt;&lt;wsp:rsid wsp:val=&quot;00087B2D&quot;/&gt;&lt;wsp:rsid wsp:val=&quot;000907B6&quot;/&gt;&lt;wsp:rsid wsp:val=&quot;00091354&quot;/&gt;&lt;wsp:rsid wsp:val=&quot;000A12F2&quot;/&gt;&lt;wsp:rsid wsp:val=&quot;000A25DB&quot;/&gt;&lt;wsp:rsid wsp:val=&quot;000A460E&quot;/&gt;&lt;wsp:rsid wsp:val=&quot;000A51EB&quot;/&gt;&lt;wsp:rsid wsp:val=&quot;000A71C2&quot;/&gt;&lt;wsp:rsid wsp:val=&quot;000A7E67&quot;/&gt;&lt;wsp:rsid wsp:val=&quot;000B00A6&quot;/&gt;&lt;wsp:rsid wsp:val=&quot;000B1930&quot;/&gt;&lt;wsp:rsid wsp:val=&quot;000B25DD&quot;/&gt;&lt;wsp:rsid wsp:val=&quot;000B2D25&quot;/&gt;&lt;wsp:rsid wsp:val=&quot;000B3A07&quot;/&gt;&lt;wsp:rsid wsp:val=&quot;000C1BE1&quot;/&gt;&lt;wsp:rsid wsp:val=&quot;000C35F6&quot;/&gt;&lt;wsp:rsid wsp:val=&quot;000C5152&quot;/&gt;&lt;wsp:rsid wsp:val=&quot;000D1B58&quot;/&gt;&lt;wsp:rsid wsp:val=&quot;000D5650&quot;/&gt;&lt;wsp:rsid wsp:val=&quot;000D7AB9&quot;/&gt;&lt;wsp:rsid wsp:val=&quot;000E198A&quot;/&gt;&lt;wsp:rsid wsp:val=&quot;000E2F97&quot;/&gt;&lt;wsp:rsid wsp:val=&quot;000E3F01&quot;/&gt;&lt;wsp:rsid wsp:val=&quot;000E4D61&quot;/&gt;&lt;wsp:rsid wsp:val=&quot;000E52CD&quot;/&gt;&lt;wsp:rsid wsp:val=&quot;000E66AA&quot;/&gt;&lt;wsp:rsid wsp:val=&quot;000F1665&quot;/&gt;&lt;wsp:rsid wsp:val=&quot;000F4D3A&quot;/&gt;&lt;wsp:rsid wsp:val=&quot;000F50B4&quot;/&gt;&lt;wsp:rsid wsp:val=&quot;000F70AC&quot;/&gt;&lt;wsp:rsid wsp:val=&quot;001018AE&quot;/&gt;&lt;wsp:rsid wsp:val=&quot;001024DC&quot;/&gt;&lt;wsp:rsid wsp:val=&quot;00102CCB&quot;/&gt;&lt;wsp:rsid wsp:val=&quot;001056BE&quot;/&gt;&lt;wsp:rsid wsp:val=&quot;00110D34&quot;/&gt;&lt;wsp:rsid wsp:val=&quot;00130DFF&quot;/&gt;&lt;wsp:rsid wsp:val=&quot;00132126&quot;/&gt;&lt;wsp:rsid wsp:val=&quot;001346A0&quot;/&gt;&lt;wsp:rsid wsp:val=&quot;001366CF&quot;/&gt;&lt;wsp:rsid wsp:val=&quot;00137164&quot;/&gt;&lt;wsp:rsid wsp:val=&quot;00137B68&quot;/&gt;&lt;wsp:rsid wsp:val=&quot;00137FC8&quot;/&gt;&lt;wsp:rsid wsp:val=&quot;0014268D&quot;/&gt;&lt;wsp:rsid wsp:val=&quot;00146764&quot;/&gt;&lt;wsp:rsid wsp:val=&quot;00146F62&quot;/&gt;&lt;wsp:rsid wsp:val=&quot;001505E1&quot;/&gt;&lt;wsp:rsid wsp:val=&quot;00150A3C&quot;/&gt;&lt;wsp:rsid wsp:val=&quot;00150A53&quot;/&gt;&lt;wsp:rsid wsp:val=&quot;00151F4A&quot;/&gt;&lt;wsp:rsid wsp:val=&quot;001632B0&quot;/&gt;&lt;wsp:rsid wsp:val=&quot;001654F0&quot;/&gt;&lt;wsp:rsid wsp:val=&quot;00166743&quot;/&gt;&lt;wsp:rsid wsp:val=&quot;00171F73&quot;/&gt;&lt;wsp:rsid wsp:val=&quot;00174F60&quot;/&gt;&lt;wsp:rsid wsp:val=&quot;001800F0&quot;/&gt;&lt;wsp:rsid wsp:val=&quot;001852B3&quot;/&gt;&lt;wsp:rsid wsp:val=&quot;001864B6&quot;/&gt;&lt;wsp:rsid wsp:val=&quot;001930CB&quot;/&gt;&lt;wsp:rsid wsp:val=&quot;001A0EC0&quot;/&gt;&lt;wsp:rsid wsp:val=&quot;001A207B&quot;/&gt;&lt;wsp:rsid wsp:val=&quot;001A535A&quot;/&gt;&lt;wsp:rsid wsp:val=&quot;001B2A26&quot;/&gt;&lt;wsp:rsid wsp:val=&quot;001B59BF&quot;/&gt;&lt;wsp:rsid wsp:val=&quot;001C1E84&quot;/&gt;&lt;wsp:rsid wsp:val=&quot;001C520D&quot;/&gt;&lt;wsp:rsid wsp:val=&quot;001C5731&quot;/&gt;&lt;wsp:rsid wsp:val=&quot;001D28EA&quot;/&gt;&lt;wsp:rsid wsp:val=&quot;001D5300&quot;/&gt;&lt;wsp:rsid wsp:val=&quot;001E18B9&quot;/&gt;&lt;wsp:rsid wsp:val=&quot;001E1F66&quot;/&gt;&lt;wsp:rsid wsp:val=&quot;001E6525&quot;/&gt;&lt;wsp:rsid wsp:val=&quot;001E7283&quot;/&gt;&lt;wsp:rsid wsp:val=&quot;001E73BA&quot;/&gt;&lt;wsp:rsid wsp:val=&quot;001E7492&quot;/&gt;&lt;wsp:rsid wsp:val=&quot;001F06A3&quot;/&gt;&lt;wsp:rsid wsp:val=&quot;001F16E3&quot;/&gt;&lt;wsp:rsid wsp:val=&quot;001F42F0&quot;/&gt;&lt;wsp:rsid wsp:val=&quot;001F566A&quot;/&gt;&lt;wsp:rsid wsp:val=&quot;001F7425&quot;/&gt;&lt;wsp:rsid wsp:val=&quot;001F77D0&quot;/&gt;&lt;wsp:rsid wsp:val=&quot;0020042E&quot;/&gt;&lt;wsp:rsid wsp:val=&quot;00202A19&quot;/&gt;&lt;wsp:rsid wsp:val=&quot;00204D50&quot;/&gt;&lt;wsp:rsid wsp:val=&quot;00204DE9&quot;/&gt;&lt;wsp:rsid wsp:val=&quot;002052D5&quot;/&gt;&lt;wsp:rsid wsp:val=&quot;002101D9&quot;/&gt;&lt;wsp:rsid wsp:val=&quot;00210E90&quot;/&gt;&lt;wsp:rsid wsp:val=&quot;002111DA&quot;/&gt;&lt;wsp:rsid wsp:val=&quot;00211533&quot;/&gt;&lt;wsp:rsid wsp:val=&quot;00212F04&quot;/&gt;&lt;wsp:rsid wsp:val=&quot;0021397F&quot;/&gt;&lt;wsp:rsid wsp:val=&quot;002174DC&quot;/&gt;&lt;wsp:rsid wsp:val=&quot;002256F9&quot;/&gt;&lt;wsp:rsid wsp:val=&quot;00225757&quot;/&gt;&lt;wsp:rsid wsp:val=&quot;00225891&quot;/&gt;&lt;wsp:rsid wsp:val=&quot;00227272&quot;/&gt;&lt;wsp:rsid wsp:val=&quot;00230031&quot;/&gt;&lt;wsp:rsid wsp:val=&quot;00231A08&quot;/&gt;&lt;wsp:rsid wsp:val=&quot;00232BF3&quot;/&gt;&lt;wsp:rsid wsp:val=&quot;00232ECB&quot;/&gt;&lt;wsp:rsid wsp:val=&quot;00234D66&quot;/&gt;&lt;wsp:rsid wsp:val=&quot;00240F05&quot;/&gt;&lt;wsp:rsid wsp:val=&quot;00242F0B&quot;/&gt;&lt;wsp:rsid wsp:val=&quot;00244855&quot;/&gt;&lt;wsp:rsid wsp:val=&quot;00244BA0&quot;/&gt;&lt;wsp:rsid wsp:val=&quot;00246149&quot;/&gt;&lt;wsp:rsid wsp:val=&quot;002472B5&quot;/&gt;&lt;wsp:rsid wsp:val=&quot;00250440&quot;/&gt;&lt;wsp:rsid wsp:val=&quot;002504F8&quot;/&gt;&lt;wsp:rsid wsp:val=&quot;002600C8&quot;/&gt;&lt;wsp:rsid wsp:val=&quot;00260B3D&quot;/&gt;&lt;wsp:rsid wsp:val=&quot;002632A4&quot;/&gt;&lt;wsp:rsid wsp:val=&quot;00271A81&quot;/&gt;&lt;wsp:rsid wsp:val=&quot;00273B17&quot;/&gt;&lt;wsp:rsid wsp:val=&quot;0027698E&quot;/&gt;&lt;wsp:rsid wsp:val=&quot;002779D1&quot;/&gt;&lt;wsp:rsid wsp:val=&quot;00281B18&quot;/&gt;&lt;wsp:rsid wsp:val=&quot;002824F5&quot;/&gt;&lt;wsp:rsid wsp:val=&quot;00284725&quot;/&gt;&lt;wsp:rsid wsp:val=&quot;00290D00&quot;/&gt;&lt;wsp:rsid wsp:val=&quot;00291EE8&quot;/&gt;&lt;wsp:rsid wsp:val=&quot;00292FEE&quot;/&gt;&lt;wsp:rsid wsp:val=&quot;00294426&quot;/&gt;&lt;wsp:rsid wsp:val=&quot;002A0544&quot;/&gt;&lt;wsp:rsid wsp:val=&quot;002A06FF&quot;/&gt;&lt;wsp:rsid wsp:val=&quot;002A077C&quot;/&gt;&lt;wsp:rsid wsp:val=&quot;002A1247&quot;/&gt;&lt;wsp:rsid wsp:val=&quot;002A3F2A&quot;/&gt;&lt;wsp:rsid wsp:val=&quot;002A477C&quot;/&gt;&lt;wsp:rsid wsp:val=&quot;002A66A7&quot;/&gt;&lt;wsp:rsid wsp:val=&quot;002A686D&quot;/&gt;&lt;wsp:rsid wsp:val=&quot;002B04A0&quot;/&gt;&lt;wsp:rsid wsp:val=&quot;002B2856&quot;/&gt;&lt;wsp:rsid wsp:val=&quot;002B2A11&quot;/&gt;&lt;wsp:rsid wsp:val=&quot;002B2A18&quot;/&gt;&lt;wsp:rsid wsp:val=&quot;002C4945&quot;/&gt;&lt;wsp:rsid wsp:val=&quot;002C5850&quot;/&gt;&lt;wsp:rsid wsp:val=&quot;002C6ED6&quot;/&gt;&lt;wsp:rsid wsp:val=&quot;002C7254&quot;/&gt;&lt;wsp:rsid wsp:val=&quot;002D5084&quot;/&gt;&lt;wsp:rsid wsp:val=&quot;002D5E95&quot;/&gt;&lt;wsp:rsid wsp:val=&quot;002D5FF8&quot;/&gt;&lt;wsp:rsid wsp:val=&quot;002E7A2B&quot;/&gt;&lt;wsp:rsid wsp:val=&quot;002F0033&quot;/&gt;&lt;wsp:rsid wsp:val=&quot;002F4B1D&quot;/&gt;&lt;wsp:rsid wsp:val=&quot;002F5748&quot;/&gt;&lt;wsp:rsid wsp:val=&quot;002F5E41&quot;/&gt;&lt;wsp:rsid wsp:val=&quot;002F7BF9&quot;/&gt;&lt;wsp:rsid wsp:val=&quot;0030107F&quot;/&gt;&lt;wsp:rsid wsp:val=&quot;00302069&quot;/&gt;&lt;wsp:rsid wsp:val=&quot;003063F0&quot;/&gt;&lt;wsp:rsid wsp:val=&quot;00306980&quot;/&gt;&lt;wsp:rsid wsp:val=&quot;003103B7&quot;/&gt;&lt;wsp:rsid wsp:val=&quot;00316734&quot;/&gt;&lt;wsp:rsid wsp:val=&quot;00317380&quot;/&gt;&lt;wsp:rsid wsp:val=&quot;00317F18&quot;/&gt;&lt;wsp:rsid wsp:val=&quot;0032640D&quot;/&gt;&lt;wsp:rsid wsp:val=&quot;00332356&quot;/&gt;&lt;wsp:rsid wsp:val=&quot;003415E2&quot;/&gt;&lt;wsp:rsid wsp:val=&quot;003427E4&quot;/&gt;&lt;wsp:rsid wsp:val=&quot;00343F66&quot;/&gt;&lt;wsp:rsid wsp:val=&quot;00344143&quot;/&gt;&lt;wsp:rsid wsp:val=&quot;00344822&quot;/&gt;&lt;wsp:rsid wsp:val=&quot;00350FB2&quot;/&gt;&lt;wsp:rsid wsp:val=&quot;00351F44&quot;/&gt;&lt;wsp:rsid wsp:val=&quot;003534CE&quot;/&gt;&lt;wsp:rsid wsp:val=&quot;00361465&quot;/&gt;&lt;wsp:rsid wsp:val=&quot;0036221D&quot;/&gt;&lt;wsp:rsid wsp:val=&quot;00364527&quot;/&gt;&lt;wsp:rsid wsp:val=&quot;00366EA3&quot;/&gt;&lt;wsp:rsid wsp:val=&quot;0037307B&quot;/&gt;&lt;wsp:rsid wsp:val=&quot;0037307D&quot;/&gt;&lt;wsp:rsid wsp:val=&quot;00373F15&quot;/&gt;&lt;wsp:rsid wsp:val=&quot;003746B3&quot;/&gt;&lt;wsp:rsid wsp:val=&quot;00381567&quot;/&gt;&lt;wsp:rsid wsp:val=&quot;00382CBE&quot;/&gt;&lt;wsp:rsid wsp:val=&quot;00385048&quot;/&gt;&lt;wsp:rsid wsp:val=&quot;00391E1B&quot;/&gt;&lt;wsp:rsid wsp:val=&quot;00394257&quot;/&gt;&lt;wsp:rsid wsp:val=&quot;00394402&quot;/&gt;&lt;wsp:rsid wsp:val=&quot;00394EDF&quot;/&gt;&lt;wsp:rsid wsp:val=&quot;003A01BC&quot;/&gt;&lt;wsp:rsid wsp:val=&quot;003A24FA&quot;/&gt;&lt;wsp:rsid wsp:val=&quot;003B031D&quot;/&gt;&lt;wsp:rsid wsp:val=&quot;003B03EE&quot;/&gt;&lt;wsp:rsid wsp:val=&quot;003B1472&quot;/&gt;&lt;wsp:rsid wsp:val=&quot;003B7927&quot;/&gt;&lt;wsp:rsid wsp:val=&quot;003C02A6&quot;/&gt;&lt;wsp:rsid wsp:val=&quot;003C39F7&quot;/&gt;&lt;wsp:rsid wsp:val=&quot;003C6978&quot;/&gt;&lt;wsp:rsid wsp:val=&quot;003D15CB&quot;/&gt;&lt;wsp:rsid wsp:val=&quot;003D1782&quot;/&gt;&lt;wsp:rsid wsp:val=&quot;003D3457&quot;/&gt;&lt;wsp:rsid wsp:val=&quot;003D3DCA&quot;/&gt;&lt;wsp:rsid wsp:val=&quot;003D6674&quot;/&gt;&lt;wsp:rsid wsp:val=&quot;003D6769&quot;/&gt;&lt;wsp:rsid wsp:val=&quot;003E0301&quot;/&gt;&lt;wsp:rsid wsp:val=&quot;003E0422&quot;/&gt;&lt;wsp:rsid wsp:val=&quot;003F365B&quot;/&gt;&lt;wsp:rsid wsp:val=&quot;003F4C53&quot;/&gt;&lt;wsp:rsid wsp:val=&quot;003F63C1&quot;/&gt;&lt;wsp:rsid wsp:val=&quot;0040088F&quot;/&gt;&lt;wsp:rsid wsp:val=&quot;00402E09&quot;/&gt;&lt;wsp:rsid wsp:val=&quot;00403775&quot;/&gt;&lt;wsp:rsid wsp:val=&quot;00406EB8&quot;/&gt;&lt;wsp:rsid wsp:val=&quot;00411EAB&quot;/&gt;&lt;wsp:rsid wsp:val=&quot;00415195&quot;/&gt;&lt;wsp:rsid wsp:val=&quot;004270D1&quot;/&gt;&lt;wsp:rsid wsp:val=&quot;004309DF&quot;/&gt;&lt;wsp:rsid wsp:val=&quot;0043187E&quot;/&gt;&lt;wsp:rsid wsp:val=&quot;00433787&quot;/&gt;&lt;wsp:rsid wsp:val=&quot;00436210&quot;/&gt;&lt;wsp:rsid wsp:val=&quot;00436AEC&quot;/&gt;&lt;wsp:rsid wsp:val=&quot;00442A2C&quot;/&gt;&lt;wsp:rsid wsp:val=&quot;004503EC&quot;/&gt;&lt;wsp:rsid wsp:val=&quot;00452500&quot;/&gt;&lt;wsp:rsid wsp:val=&quot;00452D5E&quot;/&gt;&lt;wsp:rsid wsp:val=&quot;004537F6&quot;/&gt;&lt;wsp:rsid wsp:val=&quot;0045380C&quot;/&gt;&lt;wsp:rsid wsp:val=&quot;004562BC&quot;/&gt;&lt;wsp:rsid wsp:val=&quot;00465F64&quot;/&gt;&lt;wsp:rsid wsp:val=&quot;00473ABF&quot;/&gt;&lt;wsp:rsid wsp:val=&quot;004748BE&quot;/&gt;&lt;wsp:rsid wsp:val=&quot;00476B0F&quot;/&gt;&lt;wsp:rsid wsp:val=&quot;00477BC6&quot;/&gt;&lt;wsp:rsid wsp:val=&quot;0048210E&quot;/&gt;&lt;wsp:rsid wsp:val=&quot;00485C49&quot;/&gt;&lt;wsp:rsid wsp:val=&quot;00487DB1&quot;/&gt;&lt;wsp:rsid wsp:val=&quot;00490F4D&quot;/&gt;&lt;wsp:rsid wsp:val=&quot;00491E80&quot;/&gt;&lt;wsp:rsid wsp:val=&quot;00492255&quot;/&gt;&lt;wsp:rsid wsp:val=&quot;00496238&quot;/&gt;&lt;wsp:rsid wsp:val=&quot;00496359&quot;/&gt;&lt;wsp:rsid wsp:val=&quot;004A02D5&quot;/&gt;&lt;wsp:rsid wsp:val=&quot;004A03B0&quot;/&gt;&lt;wsp:rsid wsp:val=&quot;004A082B&quot;/&gt;&lt;wsp:rsid wsp:val=&quot;004A46D4&quot;/&gt;&lt;wsp:rsid wsp:val=&quot;004A5F62&quot;/&gt;&lt;wsp:rsid wsp:val=&quot;004A62A8&quot;/&gt;&lt;wsp:rsid wsp:val=&quot;004A66EF&quot;/&gt;&lt;wsp:rsid wsp:val=&quot;004A6D17&quot;/&gt;&lt;wsp:rsid wsp:val=&quot;004B275D&quot;/&gt;&lt;wsp:rsid wsp:val=&quot;004B3A61&quot;/&gt;&lt;wsp:rsid wsp:val=&quot;004B7618&quot;/&gt;&lt;wsp:rsid wsp:val=&quot;004C51EB&quot;/&gt;&lt;wsp:rsid wsp:val=&quot;004C656C&quot;/&gt;&lt;wsp:rsid wsp:val=&quot;004D4690&quot;/&gt;&lt;wsp:rsid wsp:val=&quot;004D5A29&quot;/&gt;&lt;wsp:rsid wsp:val=&quot;004D77F0&quot;/&gt;&lt;wsp:rsid wsp:val=&quot;004E35F5&quot;/&gt;&lt;wsp:rsid wsp:val=&quot;004E556C&quot;/&gt;&lt;wsp:rsid wsp:val=&quot;004F59CA&quot;/&gt;&lt;wsp:rsid wsp:val=&quot;00500A20&quot;/&gt;&lt;wsp:rsid wsp:val=&quot;00504760&quot;/&gt;&lt;wsp:rsid wsp:val=&quot;005067CA&quot;/&gt;&lt;wsp:rsid wsp:val=&quot;00507283&quot;/&gt;&lt;wsp:rsid wsp:val=&quot;00510658&quot;/&gt;&lt;wsp:rsid wsp:val=&quot;00521180&quot;/&gt;&lt;wsp:rsid wsp:val=&quot;00522892&quot;/&gt;&lt;wsp:rsid wsp:val=&quot;0053178F&quot;/&gt;&lt;wsp:rsid wsp:val=&quot;00533390&quot;/&gt;&lt;wsp:rsid wsp:val=&quot;00542D6B&quot;/&gt;&lt;wsp:rsid wsp:val=&quot;00547DDA&quot;/&gt;&lt;wsp:rsid wsp:val=&quot;00550E37&quot;/&gt;&lt;wsp:rsid wsp:val=&quot;0055286B&quot;/&gt;&lt;wsp:rsid wsp:val=&quot;0055360B&quot;/&gt;&lt;wsp:rsid wsp:val=&quot;005614C4&quot;/&gt;&lt;wsp:rsid wsp:val=&quot;00562430&quot;/&gt;&lt;wsp:rsid wsp:val=&quot;00562471&quot;/&gt;&lt;wsp:rsid wsp:val=&quot;005625CB&quot;/&gt;&lt;wsp:rsid wsp:val=&quot;00563CE5&quot;/&gt;&lt;wsp:rsid wsp:val=&quot;0056665F&quot;/&gt;&lt;wsp:rsid wsp:val=&quot;005717BF&quot;/&gt;&lt;wsp:rsid wsp:val=&quot;00574D3F&quot;/&gt;&lt;wsp:rsid wsp:val=&quot;00576B30&quot;/&gt;&lt;wsp:rsid wsp:val=&quot;00583DE9&quot;/&gt;&lt;wsp:rsid wsp:val=&quot;00584A39&quot;/&gt;&lt;wsp:rsid wsp:val=&quot;00595B51&quot;/&gt;&lt;wsp:rsid wsp:val=&quot;005A04ED&quot;/&gt;&lt;wsp:rsid wsp:val=&quot;005A0755&quot;/&gt;&lt;wsp:rsid wsp:val=&quot;005A67FC&quot;/&gt;&lt;wsp:rsid wsp:val=&quot;005B3E66&quot;/&gt;&lt;wsp:rsid wsp:val=&quot;005B4E7E&quot;/&gt;&lt;wsp:rsid wsp:val=&quot;005B50F3&quot;/&gt;&lt;wsp:rsid wsp:val=&quot;005C1A48&quot;/&gt;&lt;wsp:rsid wsp:val=&quot;005C6EF1&quot;/&gt;&lt;wsp:rsid wsp:val=&quot;005D360A&quot;/&gt;&lt;wsp:rsid wsp:val=&quot;005D378E&quot;/&gt;&lt;wsp:rsid wsp:val=&quot;005D3849&quot;/&gt;&lt;wsp:rsid wsp:val=&quot;005D4C29&quot;/&gt;&lt;wsp:rsid wsp:val=&quot;005E0599&quot;/&gt;&lt;wsp:rsid wsp:val=&quot;005E3B8E&quot;/&gt;&lt;wsp:rsid wsp:val=&quot;005E4C40&quot;/&gt;&lt;wsp:rsid wsp:val=&quot;005E7043&quot;/&gt;&lt;wsp:rsid wsp:val=&quot;005F086A&quot;/&gt;&lt;wsp:rsid wsp:val=&quot;005F21CC&quot;/&gt;&lt;wsp:rsid wsp:val=&quot;005F3900&quot;/&gt;&lt;wsp:rsid wsp:val=&quot;005F50F5&quot;/&gt;&lt;wsp:rsid wsp:val=&quot;0060306E&quot;/&gt;&lt;wsp:rsid wsp:val=&quot;0060704E&quot;/&gt;&lt;wsp:rsid wsp:val=&quot;006079B5&quot;/&gt;&lt;wsp:rsid wsp:val=&quot;006137BA&quot;/&gt;&lt;wsp:rsid wsp:val=&quot;00613F07&quot;/&gt;&lt;wsp:rsid wsp:val=&quot;006141FF&quot;/&gt;&lt;wsp:rsid wsp:val=&quot;00621230&quot;/&gt;&lt;wsp:rsid wsp:val=&quot;006231E5&quot;/&gt;&lt;wsp:rsid wsp:val=&quot;006321E9&quot;/&gt;&lt;wsp:rsid wsp:val=&quot;00637B61&quot;/&gt;&lt;wsp:rsid wsp:val=&quot;00644F35&quot;/&gt;&lt;wsp:rsid wsp:val=&quot;00652556&quot;/&gt;&lt;wsp:rsid wsp:val=&quot;00654C35&quot;/&gt;&lt;wsp:rsid wsp:val=&quot;0065510E&quot;/&gt;&lt;wsp:rsid wsp:val=&quot;0066448C&quot;/&gt;&lt;wsp:rsid wsp:val=&quot;00664BA8&quot;/&gt;&lt;wsp:rsid wsp:val=&quot;006650C3&quot;/&gt;&lt;wsp:rsid wsp:val=&quot;0067310D&quot;/&gt;&lt;wsp:rsid wsp:val=&quot;00677EC9&quot;/&gt;&lt;wsp:rsid wsp:val=&quot;0068026E&quot;/&gt;&lt;wsp:rsid wsp:val=&quot;00683171&quot;/&gt;&lt;wsp:rsid wsp:val=&quot;00684B8F&quot;/&gt;&lt;wsp:rsid wsp:val=&quot;00687F1F&quot;/&gt;&lt;wsp:rsid wsp:val=&quot;006909ED&quot;/&gt;&lt;wsp:rsid wsp:val=&quot;0069369B&quot;/&gt;&lt;wsp:rsid wsp:val=&quot;00694939&quot;/&gt;&lt;wsp:rsid wsp:val=&quot;006968BD&quot;/&gt;&lt;wsp:rsid wsp:val=&quot;006A1085&quot;/&gt;&lt;wsp:rsid wsp:val=&quot;006A1363&quot;/&gt;&lt;wsp:rsid wsp:val=&quot;006A2D43&quot;/&gt;&lt;wsp:rsid wsp:val=&quot;006A315A&quot;/&gt;&lt;wsp:rsid wsp:val=&quot;006A5B34&quot;/&gt;&lt;wsp:rsid wsp:val=&quot;006B01D0&quot;/&gt;&lt;wsp:rsid wsp:val=&quot;006B13A0&quot;/&gt;&lt;wsp:rsid wsp:val=&quot;006B2B5C&quot;/&gt;&lt;wsp:rsid wsp:val=&quot;006B3B26&quot;/&gt;&lt;wsp:rsid wsp:val=&quot;006B4B96&quot;/&gt;&lt;wsp:rsid wsp:val=&quot;006B5BE3&quot;/&gt;&lt;wsp:rsid wsp:val=&quot;006C0A9F&quot;/&gt;&lt;wsp:rsid wsp:val=&quot;006C119A&quot;/&gt;&lt;wsp:rsid wsp:val=&quot;006C1B7C&quot;/&gt;&lt;wsp:rsid wsp:val=&quot;006C3B79&quot;/&gt;&lt;wsp:rsid wsp:val=&quot;006C5C7B&quot;/&gt;&lt;wsp:rsid wsp:val=&quot;006D430D&quot;/&gt;&lt;wsp:rsid wsp:val=&quot;006D4EAD&quot;/&gt;&lt;wsp:rsid wsp:val=&quot;006D5952&quot;/&gt;&lt;wsp:rsid wsp:val=&quot;006D741F&quot;/&gt;&lt;wsp:rsid wsp:val=&quot;006E2F64&quot;/&gt;&lt;wsp:rsid wsp:val=&quot;006E5843&quot;/&gt;&lt;wsp:rsid wsp:val=&quot;006F3F4D&quot;/&gt;&lt;wsp:rsid wsp:val=&quot;006F6B9F&quot;/&gt;&lt;wsp:rsid wsp:val=&quot;006F74D3&quot;/&gt;&lt;wsp:rsid wsp:val=&quot;007001C3&quot;/&gt;&lt;wsp:rsid wsp:val=&quot;00702C69&quot;/&gt;&lt;wsp:rsid wsp:val=&quot;00702E26&quot;/&gt;&lt;wsp:rsid wsp:val=&quot;0070346C&quot;/&gt;&lt;wsp:rsid wsp:val=&quot;00703618&quot;/&gt;&lt;wsp:rsid wsp:val=&quot;00704B10&quot;/&gt;&lt;wsp:rsid wsp:val=&quot;00706AA5&quot;/&gt;&lt;wsp:rsid wsp:val=&quot;00707D22&quot;/&gt;&lt;wsp:rsid wsp:val=&quot;007149FE&quot;/&gt;&lt;wsp:rsid wsp:val=&quot;00714CEF&quot;/&gt;&lt;wsp:rsid wsp:val=&quot;00716428&quot;/&gt;&lt;wsp:rsid wsp:val=&quot;00720BEF&quot;/&gt;&lt;wsp:rsid wsp:val=&quot;00723D69&quot;/&gt;&lt;wsp:rsid wsp:val=&quot;00724E44&quot;/&gt;&lt;wsp:rsid wsp:val=&quot;00725FA3&quot;/&gt;&lt;wsp:rsid wsp:val=&quot;00734C60&quot;/&gt;&lt;wsp:rsid wsp:val=&quot;00736383&quot;/&gt;&lt;wsp:rsid wsp:val=&quot;007366AA&quot;/&gt;&lt;wsp:rsid wsp:val=&quot;0073692A&quot;/&gt;&lt;wsp:rsid wsp:val=&quot;007371CF&quot;/&gt;&lt;wsp:rsid wsp:val=&quot;007433B7&quot;/&gt;&lt;wsp:rsid wsp:val=&quot;00746AE2&quot;/&gt;&lt;wsp:rsid wsp:val=&quot;007523D3&quot;/&gt;&lt;wsp:rsid wsp:val=&quot;00756C9D&quot;/&gt;&lt;wsp:rsid wsp:val=&quot;00762DAD&quot;/&gt;&lt;wsp:rsid wsp:val=&quot;00763051&quot;/&gt;&lt;wsp:rsid wsp:val=&quot;007647D9&quot;/&gt;&lt;wsp:rsid wsp:val=&quot;00765166&quot;/&gt;&lt;wsp:rsid wsp:val=&quot;00770119&quot;/&gt;&lt;wsp:rsid wsp:val=&quot;007718B2&quot;/&gt;&lt;wsp:rsid wsp:val=&quot;007745D5&quot;/&gt;&lt;wsp:rsid wsp:val=&quot;00776F4B&quot;/&gt;&lt;wsp:rsid wsp:val=&quot;0077756B&quot;/&gt;&lt;wsp:rsid wsp:val=&quot;00781182&quot;/&gt;&lt;wsp:rsid wsp:val=&quot;00781D13&quot;/&gt;&lt;wsp:rsid wsp:val=&quot;0078238F&quot;/&gt;&lt;wsp:rsid wsp:val=&quot;007829C7&quot;/&gt;&lt;wsp:rsid wsp:val=&quot;0078715D&quot;/&gt;&lt;wsp:rsid wsp:val=&quot;0078717E&quot;/&gt;&lt;wsp:rsid wsp:val=&quot;00787487&quot;/&gt;&lt;wsp:rsid wsp:val=&quot;00790CCA&quot;/&gt;&lt;wsp:rsid wsp:val=&quot;00792DF8&quot;/&gt;&lt;wsp:rsid wsp:val=&quot;00793936&quot;/&gt;&lt;wsp:rsid wsp:val=&quot;0079407B&quot;/&gt;&lt;wsp:rsid wsp:val=&quot;00795569&quot;/&gt;&lt;wsp:rsid wsp:val=&quot;0079724A&quot;/&gt;&lt;wsp:rsid wsp:val=&quot;007974B0&quot;/&gt;&lt;wsp:rsid wsp:val=&quot;007A31E9&quot;/&gt;&lt;wsp:rsid wsp:val=&quot;007B24C0&quot;/&gt;&lt;wsp:rsid wsp:val=&quot;007B4610&quot;/&gt;&lt;wsp:rsid wsp:val=&quot;007B4AB5&quot;/&gt;&lt;wsp:rsid wsp:val=&quot;007C2CAB&quot;/&gt;&lt;wsp:rsid wsp:val=&quot;007C3E6A&quot;/&gt;&lt;wsp:rsid wsp:val=&quot;007C50F3&quot;/&gt;&lt;wsp:rsid wsp:val=&quot;007D1E71&quot;/&gt;&lt;wsp:rsid wsp:val=&quot;007D32FC&quot;/&gt;&lt;wsp:rsid wsp:val=&quot;007D3A88&quot;/&gt;&lt;wsp:rsid wsp:val=&quot;007D3A95&quot;/&gt;&lt;wsp:rsid wsp:val=&quot;007E0CCC&quot;/&gt;&lt;wsp:rsid wsp:val=&quot;007E1969&quot;/&gt;&lt;wsp:rsid wsp:val=&quot;007E1C08&quot;/&gt;&lt;wsp:rsid wsp:val=&quot;007E4934&quot;/&gt;&lt;wsp:rsid wsp:val=&quot;007E69D7&quot;/&gt;&lt;wsp:rsid wsp:val=&quot;007F00E2&quot;/&gt;&lt;wsp:rsid wsp:val=&quot;007F0185&quot;/&gt;&lt;wsp:rsid wsp:val=&quot;007F04E3&quot;/&gt;&lt;wsp:rsid wsp:val=&quot;007F15E2&quot;/&gt;&lt;wsp:rsid wsp:val=&quot;007F2408&quot;/&gt;&lt;wsp:rsid wsp:val=&quot;007F3857&quot;/&gt;&lt;wsp:rsid wsp:val=&quot;007F6A4D&quot;/&gt;&lt;wsp:rsid wsp:val=&quot;00807C47&quot;/&gt;&lt;wsp:rsid wsp:val=&quot;0081073E&quot;/&gt;&lt;wsp:rsid wsp:val=&quot;00812C0D&quot;/&gt;&lt;wsp:rsid wsp:val=&quot;00812DF2&quot;/&gt;&lt;wsp:rsid wsp:val=&quot;00820340&quot;/&gt;&lt;wsp:rsid wsp:val=&quot;00824172&quot;/&gt;&lt;wsp:rsid wsp:val=&quot;008252C4&quot;/&gt;&lt;wsp:rsid wsp:val=&quot;00826084&quot;/&gt;&lt;wsp:rsid wsp:val=&quot;008262DF&quot;/&gt;&lt;wsp:rsid wsp:val=&quot;00830165&quot;/&gt;&lt;wsp:rsid wsp:val=&quot;00833D39&quot;/&gt;&lt;wsp:rsid wsp:val=&quot;00835128&quot;/&gt;&lt;wsp:rsid wsp:val=&quot;0083760D&quot;/&gt;&lt;wsp:rsid wsp:val=&quot;00840CF3&quot;/&gt;&lt;wsp:rsid wsp:val=&quot;00843001&quot;/&gt;&lt;wsp:rsid wsp:val=&quot;008471E7&quot;/&gt;&lt;wsp:rsid wsp:val=&quot;008478AC&quot;/&gt;&lt;wsp:rsid wsp:val=&quot;00851DD2&quot;/&gt;&lt;wsp:rsid wsp:val=&quot;00852BC6&quot;/&gt;&lt;wsp:rsid wsp:val=&quot;00854D19&quot;/&gt;&lt;wsp:rsid wsp:val=&quot;00855EC2&quot;/&gt;&lt;wsp:rsid wsp:val=&quot;0086137F&quot;/&gt;&lt;wsp:rsid wsp:val=&quot;00864AB5&quot;/&gt;&lt;wsp:rsid wsp:val=&quot;00865803&quot;/&gt;&lt;wsp:rsid wsp:val=&quot;00870E69&quot;/&gt;&lt;wsp:rsid wsp:val=&quot;00871A06&quot;/&gt;&lt;wsp:rsid wsp:val=&quot;00876BC3&quot;/&gt;&lt;wsp:rsid wsp:val=&quot;00877A31&quot;/&gt;&lt;wsp:rsid wsp:val=&quot;008841D4&quot;/&gt;&lt;wsp:rsid wsp:val=&quot;0088617F&quot;/&gt;&lt;wsp:rsid wsp:val=&quot;00890ACE&quot;/&gt;&lt;wsp:rsid wsp:val=&quot;008930B0&quot;/&gt;&lt;wsp:rsid wsp:val=&quot;008931F2&quot;/&gt;&lt;wsp:rsid wsp:val=&quot;0089440E&quot;/&gt;&lt;wsp:rsid wsp:val=&quot;008954A1&quot;/&gt;&lt;wsp:rsid wsp:val=&quot;008A0389&quot;/&gt;&lt;wsp:rsid wsp:val=&quot;008A3E09&quot;/&gt;&lt;wsp:rsid wsp:val=&quot;008A4C4D&quot;/&gt;&lt;wsp:rsid wsp:val=&quot;008A4E5F&quot;/&gt;&lt;wsp:rsid wsp:val=&quot;008A6539&quot;/&gt;&lt;wsp:rsid wsp:val=&quot;008A6968&quot;/&gt;&lt;wsp:rsid wsp:val=&quot;008B125A&quot;/&gt;&lt;wsp:rsid wsp:val=&quot;008B39ED&quot;/&gt;&lt;wsp:rsid wsp:val=&quot;008B6479&quot;/&gt;&lt;wsp:rsid wsp:val=&quot;008B69A7&quot;/&gt;&lt;wsp:rsid wsp:val=&quot;008C5FFF&quot;/&gt;&lt;wsp:rsid wsp:val=&quot;008C7805&quot;/&gt;&lt;wsp:rsid wsp:val=&quot;008D0E22&quot;/&gt;&lt;wsp:rsid wsp:val=&quot;008D32F8&quot;/&gt;&lt;wsp:rsid wsp:val=&quot;008D5C06&quot;/&gt;&lt;wsp:rsid wsp:val=&quot;008E01C2&quot;/&gt;&lt;wsp:rsid wsp:val=&quot;008E0F0A&quot;/&gt;&lt;wsp:rsid wsp:val=&quot;008E1B14&quot;/&gt;&lt;wsp:rsid wsp:val=&quot;008E55FA&quot;/&gt;&lt;wsp:rsid wsp:val=&quot;008E5CD7&quot;/&gt;&lt;wsp:rsid wsp:val=&quot;008E5F99&quot;/&gt;&lt;wsp:rsid wsp:val=&quot;008F17CD&quot;/&gt;&lt;wsp:rsid wsp:val=&quot;008F3918&quot;/&gt;&lt;wsp:rsid wsp:val=&quot;008F6D04&quot;/&gt;&lt;wsp:rsid wsp:val=&quot;008F7423&quot;/&gt;&lt;wsp:rsid wsp:val=&quot;008F78D6&quot;/&gt;&lt;wsp:rsid wsp:val=&quot;00900504&quot;/&gt;&lt;wsp:rsid wsp:val=&quot;00901B59&quot;/&gt;&lt;wsp:rsid wsp:val=&quot;009039B9&quot;/&gt;&lt;wsp:rsid wsp:val=&quot;009045C0&quot;/&gt;&lt;wsp:rsid wsp:val=&quot;009052FC&quot;/&gt;&lt;wsp:rsid wsp:val=&quot;009108DA&quot;/&gt;&lt;wsp:rsid wsp:val=&quot;00910E50&quot;/&gt;&lt;wsp:rsid wsp:val=&quot;00911B8E&quot;/&gt;&lt;wsp:rsid wsp:val=&quot;0091305F&quot;/&gt;&lt;wsp:rsid wsp:val=&quot;009211B4&quot;/&gt;&lt;wsp:rsid wsp:val=&quot;0092351D&quot;/&gt;&lt;wsp:rsid wsp:val=&quot;009264CF&quot;/&gt;&lt;wsp:rsid wsp:val=&quot;009316D8&quot;/&gt;&lt;wsp:rsid wsp:val=&quot;00935B0B&quot;/&gt;&lt;wsp:rsid wsp:val=&quot;009404EE&quot;/&gt;&lt;wsp:rsid wsp:val=&quot;00940CAB&quot;/&gt;&lt;wsp:rsid wsp:val=&quot;00942768&quot;/&gt;&lt;wsp:rsid wsp:val=&quot;00942BCD&quot;/&gt;&lt;wsp:rsid wsp:val=&quot;00947849&quot;/&gt;&lt;wsp:rsid wsp:val=&quot;00950EB3&quot;/&gt;&lt;wsp:rsid wsp:val=&quot;00951013&quot;/&gt;&lt;wsp:rsid wsp:val=&quot;009517F9&quot;/&gt;&lt;wsp:rsid wsp:val=&quot;009527AF&quot;/&gt;&lt;wsp:rsid wsp:val=&quot;00953B26&quot;/&gt;&lt;wsp:rsid wsp:val=&quot;00953C18&quot;/&gt;&lt;wsp:rsid wsp:val=&quot;00954063&quot;/&gt;&lt;wsp:rsid wsp:val=&quot;00954637&quot;/&gt;&lt;wsp:rsid wsp:val=&quot;00954EB0&quot;/&gt;&lt;wsp:rsid wsp:val=&quot;00956B31&quot;/&gt;&lt;wsp:rsid wsp:val=&quot;00960707&quot;/&gt;&lt;wsp:rsid wsp:val=&quot;00966E07&quot;/&gt;&lt;wsp:rsid wsp:val=&quot;00973E40&quot;/&gt;&lt;wsp:rsid wsp:val=&quot;009749E7&quot;/&gt;&lt;wsp:rsid wsp:val=&quot;00982732&quot;/&gt;&lt;wsp:rsid wsp:val=&quot;009827FC&quot;/&gt;&lt;wsp:rsid wsp:val=&quot;009847F1&quot;/&gt;&lt;wsp:rsid wsp:val=&quot;00986711&quot;/&gt;&lt;wsp:rsid wsp:val=&quot;0099114B&quot;/&gt;&lt;wsp:rsid wsp:val=&quot;00992728&quot;/&gt;&lt;wsp:rsid wsp:val=&quot;00994F7D&quot;/&gt;&lt;wsp:rsid wsp:val=&quot;009959E1&quot;/&gt;&lt;wsp:rsid wsp:val=&quot;009A3671&quot;/&gt;&lt;wsp:rsid wsp:val=&quot;009B7182&quot;/&gt;&lt;wsp:rsid wsp:val=&quot;009C0B27&quot;/&gt;&lt;wsp:rsid wsp:val=&quot;009C32F8&quot;/&gt;&lt;wsp:rsid wsp:val=&quot;009C3726&quot;/&gt;&lt;wsp:rsid wsp:val=&quot;009C37FE&quot;/&gt;&lt;wsp:rsid wsp:val=&quot;009C39B7&quot;/&gt;&lt;wsp:rsid wsp:val=&quot;009C44AF&quot;/&gt;&lt;wsp:rsid wsp:val=&quot;009C5655&quot;/&gt;&lt;wsp:rsid wsp:val=&quot;009C5CA2&quot;/&gt;&lt;wsp:rsid wsp:val=&quot;009D038A&quot;/&gt;&lt;wsp:rsid wsp:val=&quot;009D3B62&quot;/&gt;&lt;wsp:rsid wsp:val=&quot;009D4F4D&quot;/&gt;&lt;wsp:rsid wsp:val=&quot;009D63E8&quot;/&gt;&lt;wsp:rsid wsp:val=&quot;009E33C0&quot;/&gt;&lt;wsp:rsid wsp:val=&quot;009E3424&quot;/&gt;&lt;wsp:rsid wsp:val=&quot;009E3CA0&quot;/&gt;&lt;wsp:rsid wsp:val=&quot;009E5D95&quot;/&gt;&lt;wsp:rsid wsp:val=&quot;009E699D&quot;/&gt;&lt;wsp:rsid wsp:val=&quot;009E77D4&quot;/&gt;&lt;wsp:rsid wsp:val=&quot;009E7B53&quot;/&gt;&lt;wsp:rsid wsp:val=&quot;009E7D9E&quot;/&gt;&lt;wsp:rsid wsp:val=&quot;009F20FB&quot;/&gt;&lt;wsp:rsid wsp:val=&quot;009F5281&quot;/&gt;&lt;wsp:rsid wsp:val=&quot;009F60A6&quot;/&gt;&lt;wsp:rsid wsp:val=&quot;00A01A32&quot;/&gt;&lt;wsp:rsid wsp:val=&quot;00A027B5&quot;/&gt;&lt;wsp:rsid wsp:val=&quot;00A02C76&quot;/&gt;&lt;wsp:rsid wsp:val=&quot;00A069A6&quot;/&gt;&lt;wsp:rsid wsp:val=&quot;00A11143&quot;/&gt;&lt;wsp:rsid wsp:val=&quot;00A11DA1&quot;/&gt;&lt;wsp:rsid wsp:val=&quot;00A14C74&quot;/&gt;&lt;wsp:rsid wsp:val=&quot;00A2282B&quot;/&gt;&lt;wsp:rsid wsp:val=&quot;00A262F4&quot;/&gt;&lt;wsp:rsid wsp:val=&quot;00A30A12&quot;/&gt;&lt;wsp:rsid wsp:val=&quot;00A36343&quot;/&gt;&lt;wsp:rsid wsp:val=&quot;00A40147&quot;/&gt;&lt;wsp:rsid wsp:val=&quot;00A40E66&quot;/&gt;&lt;wsp:rsid wsp:val=&quot;00A422C7&quot;/&gt;&lt;wsp:rsid wsp:val=&quot;00A42EA0&quot;/&gt;&lt;wsp:rsid wsp:val=&quot;00A43E22&quot;/&gt;&lt;wsp:rsid wsp:val=&quot;00A44A5E&quot;/&gt;&lt;wsp:rsid wsp:val=&quot;00A46B3B&quot;/&gt;&lt;wsp:rsid wsp:val=&quot;00A57161&quot;/&gt;&lt;wsp:rsid wsp:val=&quot;00A62FFB&quot;/&gt;&lt;wsp:rsid wsp:val=&quot;00A6461E&quot;/&gt;&lt;wsp:rsid wsp:val=&quot;00A64F5A&quot;/&gt;&lt;wsp:rsid wsp:val=&quot;00A66EAC&quot;/&gt;&lt;wsp:rsid wsp:val=&quot;00A700F3&quot;/&gt;&lt;wsp:rsid wsp:val=&quot;00A71F10&quot;/&gt;&lt;wsp:rsid wsp:val=&quot;00A748E3&quot;/&gt;&lt;wsp:rsid wsp:val=&quot;00A76E85&quot;/&gt;&lt;wsp:rsid wsp:val=&quot;00A779A1&quot;/&gt;&lt;wsp:rsid wsp:val=&quot;00A80593&quot;/&gt;&lt;wsp:rsid wsp:val=&quot;00A8156B&quot;/&gt;&lt;wsp:rsid wsp:val=&quot;00A821AC&quot;/&gt;&lt;wsp:rsid wsp:val=&quot;00A825A3&quot;/&gt;&lt;wsp:rsid wsp:val=&quot;00A83407&quot;/&gt;&lt;wsp:rsid wsp:val=&quot;00A83FE2&quot;/&gt;&lt;wsp:rsid wsp:val=&quot;00A845A7&quot;/&gt;&lt;wsp:rsid wsp:val=&quot;00A85193&quot;/&gt;&lt;wsp:rsid wsp:val=&quot;00A858AC&quot;/&gt;&lt;wsp:rsid wsp:val=&quot;00A868ED&quot;/&gt;&lt;wsp:rsid wsp:val=&quot;00A872DF&quot;/&gt;&lt;wsp:rsid wsp:val=&quot;00A92F00&quot;/&gt;&lt;wsp:rsid wsp:val=&quot;00A936A3&quot;/&gt;&lt;wsp:rsid wsp:val=&quot;00AA05AD&quot;/&gt;&lt;wsp:rsid wsp:val=&quot;00AA3D13&quot;/&gt;&lt;wsp:rsid wsp:val=&quot;00AA4ED5&quot;/&gt;&lt;wsp:rsid wsp:val=&quot;00AB28F0&quot;/&gt;&lt;wsp:rsid wsp:val=&quot;00AB4F91&quot;/&gt;&lt;wsp:rsid wsp:val=&quot;00AC1E3E&quot;/&gt;&lt;wsp:rsid wsp:val=&quot;00AC22B4&quot;/&gt;&lt;wsp:rsid wsp:val=&quot;00AC3B41&quot;/&gt;&lt;wsp:rsid wsp:val=&quot;00AC60EF&quot;/&gt;&lt;wsp:rsid wsp:val=&quot;00AD0646&quot;/&gt;&lt;wsp:rsid wsp:val=&quot;00AE413D&quot;/&gt;&lt;wsp:rsid wsp:val=&quot;00AF1730&quot;/&gt;&lt;wsp:rsid wsp:val=&quot;00AF3C34&quot;/&gt;&lt;wsp:rsid wsp:val=&quot;00AF3C7B&quot;/&gt;&lt;wsp:rsid wsp:val=&quot;00AF3EB0&quot;/&gt;&lt;wsp:rsid wsp:val=&quot;00AF3F43&quot;/&gt;&lt;wsp:rsid wsp:val=&quot;00AF4123&quot;/&gt;&lt;wsp:rsid wsp:val=&quot;00AF49CC&quot;/&gt;&lt;wsp:rsid wsp:val=&quot;00AF604E&quot;/&gt;&lt;wsp:rsid wsp:val=&quot;00B02ECA&quot;/&gt;&lt;wsp:rsid wsp:val=&quot;00B04D21&quot;/&gt;&lt;wsp:rsid wsp:val=&quot;00B0500F&quot;/&gt;&lt;wsp:rsid wsp:val=&quot;00B05FCD&quot;/&gt;&lt;wsp:rsid wsp:val=&quot;00B068AB&quot;/&gt;&lt;wsp:rsid wsp:val=&quot;00B06E78&quot;/&gt;&lt;wsp:rsid wsp:val=&quot;00B110F0&quot;/&gt;&lt;wsp:rsid wsp:val=&quot;00B11187&quot;/&gt;&lt;wsp:rsid wsp:val=&quot;00B1396B&quot;/&gt;&lt;wsp:rsid wsp:val=&quot;00B15452&quot;/&gt;&lt;wsp:rsid wsp:val=&quot;00B36D67&quot;/&gt;&lt;wsp:rsid wsp:val=&quot;00B41905&quot;/&gt;&lt;wsp:rsid wsp:val=&quot;00B42A02&quot;/&gt;&lt;wsp:rsid wsp:val=&quot;00B43AD7&quot;/&gt;&lt;wsp:rsid wsp:val=&quot;00B4429E&quot;/&gt;&lt;wsp:rsid wsp:val=&quot;00B459CE&quot;/&gt;&lt;wsp:rsid wsp:val=&quot;00B50E7E&quot;/&gt;&lt;wsp:rsid wsp:val=&quot;00B50EC1&quot;/&gt;&lt;wsp:rsid wsp:val=&quot;00B5532F&quot;/&gt;&lt;wsp:rsid wsp:val=&quot;00B55783&quot;/&gt;&lt;wsp:rsid wsp:val=&quot;00B55DAF&quot;/&gt;&lt;wsp:rsid wsp:val=&quot;00B56F8A&quot;/&gt;&lt;wsp:rsid wsp:val=&quot;00B57D29&quot;/&gt;&lt;wsp:rsid wsp:val=&quot;00B6579A&quot;/&gt;&lt;wsp:rsid wsp:val=&quot;00B66B49&quot;/&gt;&lt;wsp:rsid wsp:val=&quot;00B71208&quot;/&gt;&lt;wsp:rsid wsp:val=&quot;00B72B8F&quot;/&gt;&lt;wsp:rsid wsp:val=&quot;00B74356&quot;/&gt;&lt;wsp:rsid wsp:val=&quot;00B74FFD&quot;/&gt;&lt;wsp:rsid wsp:val=&quot;00B8100C&quot;/&gt;&lt;wsp:rsid wsp:val=&quot;00B82691&quot;/&gt;&lt;wsp:rsid wsp:val=&quot;00B82F6B&quot;/&gt;&lt;wsp:rsid wsp:val=&quot;00B83CAA&quot;/&gt;&lt;wsp:rsid wsp:val=&quot;00B84553&quot;/&gt;&lt;wsp:rsid wsp:val=&quot;00B851B2&quot;/&gt;&lt;wsp:rsid wsp:val=&quot;00B90CEF&quot;/&gt;&lt;wsp:rsid wsp:val=&quot;00B94D69&quot;/&gt;&lt;wsp:rsid wsp:val=&quot;00BA1D4F&quot;/&gt;&lt;wsp:rsid wsp:val=&quot;00BA651E&quot;/&gt;&lt;wsp:rsid wsp:val=&quot;00BA7213&quot;/&gt;&lt;wsp:rsid wsp:val=&quot;00BB1E66&quot;/&gt;&lt;wsp:rsid wsp:val=&quot;00BB238D&quot;/&gt;&lt;wsp:rsid wsp:val=&quot;00BB346A&quot;/&gt;&lt;wsp:rsid wsp:val=&quot;00BB4685&quot;/&gt;&lt;wsp:rsid wsp:val=&quot;00BB62D4&quot;/&gt;&lt;wsp:rsid wsp:val=&quot;00BB7353&quot;/&gt;&lt;wsp:rsid wsp:val=&quot;00BC083D&quot;/&gt;&lt;wsp:rsid wsp:val=&quot;00BC2D94&quot;/&gt;&lt;wsp:rsid wsp:val=&quot;00BC378C&quot;/&gt;&lt;wsp:rsid wsp:val=&quot;00BC43FE&quot;/&gt;&lt;wsp:rsid wsp:val=&quot;00BC589D&quot;/&gt;&lt;wsp:rsid wsp:val=&quot;00BC7DD8&quot;/&gt;&lt;wsp:rsid wsp:val=&quot;00BD68C2&quot;/&gt;&lt;wsp:rsid wsp:val=&quot;00BD78BB&quot;/&gt;&lt;wsp:rsid wsp:val=&quot;00BE16B4&quot;/&gt;&lt;wsp:rsid wsp:val=&quot;00BE3677&quot;/&gt;&lt;wsp:rsid wsp:val=&quot;00BE60D9&quot;/&gt;&lt;wsp:rsid wsp:val=&quot;00BF133E&quot;/&gt;&lt;wsp:rsid wsp:val=&quot;00BF13F4&quot;/&gt;&lt;wsp:rsid wsp:val=&quot;00BF3D11&quot;/&gt;&lt;wsp:rsid wsp:val=&quot;00BF3EFB&quot;/&gt;&lt;wsp:rsid wsp:val=&quot;00BF74AB&quot;/&gt;&lt;wsp:rsid wsp:val=&quot;00C00384&quot;/&gt;&lt;wsp:rsid wsp:val=&quot;00C03347&quot;/&gt;&lt;wsp:rsid wsp:val=&quot;00C1047B&quot;/&gt;&lt;wsp:rsid wsp:val=&quot;00C20BC4&quot;/&gt;&lt;wsp:rsid wsp:val=&quot;00C220D6&quot;/&gt;&lt;wsp:rsid wsp:val=&quot;00C23C20&quot;/&gt;&lt;wsp:rsid wsp:val=&quot;00C331DE&quot;/&gt;&lt;wsp:rsid wsp:val=&quot;00C356CF&quot;/&gt;&lt;wsp:rsid wsp:val=&quot;00C40A36&quot;/&gt;&lt;wsp:rsid wsp:val=&quot;00C425C6&quot;/&gt;&lt;wsp:rsid wsp:val=&quot;00C42862&quot;/&gt;&lt;wsp:rsid wsp:val=&quot;00C42A98&quot;/&gt;&lt;wsp:rsid wsp:val=&quot;00C45501&quot;/&gt;&lt;wsp:rsid wsp:val=&quot;00C460D6&quot;/&gt;&lt;wsp:rsid wsp:val=&quot;00C47463&quot;/&gt;&lt;wsp:rsid wsp:val=&quot;00C529BA&quot;/&gt;&lt;wsp:rsid wsp:val=&quot;00C54986&quot;/&gt;&lt;wsp:rsid wsp:val=&quot;00C56F15&quot;/&gt;&lt;wsp:rsid wsp:val=&quot;00C60E12&quot;/&gt;&lt;wsp:rsid wsp:val=&quot;00C6237A&quot;/&gt;&lt;wsp:rsid wsp:val=&quot;00C71B99&quot;/&gt;&lt;wsp:rsid wsp:val=&quot;00C72CB8&quot;/&gt;&lt;wsp:rsid wsp:val=&quot;00C730AC&quot;/&gt;&lt;wsp:rsid wsp:val=&quot;00C8006D&quot;/&gt;&lt;wsp:rsid wsp:val=&quot;00C81A63&quot;/&gt;&lt;wsp:rsid wsp:val=&quot;00C83435&quot;/&gt;&lt;wsp:rsid wsp:val=&quot;00C84BB2&quot;/&gt;&lt;wsp:rsid wsp:val=&quot;00C94AB1&quot;/&gt;&lt;wsp:rsid wsp:val=&quot;00C97998&quot;/&gt;&lt;wsp:rsid wsp:val=&quot;00CA4F12&quot;/&gt;&lt;wsp:rsid wsp:val=&quot;00CB2C4F&quot;/&gt;&lt;wsp:rsid wsp:val=&quot;00CB4714&quot;/&gt;&lt;wsp:rsid wsp:val=&quot;00CB695F&quot;/&gt;&lt;wsp:rsid wsp:val=&quot;00CC1459&quot;/&gt;&lt;wsp:rsid wsp:val=&quot;00CC2555&quot;/&gt;&lt;wsp:rsid wsp:val=&quot;00CC3529&quot;/&gt;&lt;wsp:rsid wsp:val=&quot;00CC4849&quot;/&gt;&lt;wsp:rsid wsp:val=&quot;00CC4B10&quot;/&gt;&lt;wsp:rsid wsp:val=&quot;00CC5816&quot;/&gt;&lt;wsp:rsid wsp:val=&quot;00CC7355&quot;/&gt;&lt;wsp:rsid wsp:val=&quot;00CD2B96&quot;/&gt;&lt;wsp:rsid wsp:val=&quot;00CD6BE6&quot;/&gt;&lt;wsp:rsid wsp:val=&quot;00CE0044&quot;/&gt;&lt;wsp:rsid wsp:val=&quot;00CE1987&quot;/&gt;&lt;wsp:rsid wsp:val=&quot;00CE1F95&quot;/&gt;&lt;wsp:rsid wsp:val=&quot;00CE4EBA&quot;/&gt;&lt;wsp:rsid wsp:val=&quot;00CE6ABA&quot;/&gt;&lt;wsp:rsid wsp:val=&quot;00CF112D&quot;/&gt;&lt;wsp:rsid wsp:val=&quot;00CF1A1D&quot;/&gt;&lt;wsp:rsid wsp:val=&quot;00CF31B5&quot;/&gt;&lt;wsp:rsid wsp:val=&quot;00CF37C2&quot;/&gt;&lt;wsp:rsid wsp:val=&quot;00CF5C00&quot;/&gt;&lt;wsp:rsid wsp:val=&quot;00CF6553&quot;/&gt;&lt;wsp:rsid wsp:val=&quot;00D0169B&quot;/&gt;&lt;wsp:rsid wsp:val=&quot;00D0293C&quot;/&gt;&lt;wsp:rsid wsp:val=&quot;00D06100&quot;/&gt;&lt;wsp:rsid wsp:val=&quot;00D0743F&quot;/&gt;&lt;wsp:rsid wsp:val=&quot;00D1458C&quot;/&gt;&lt;wsp:rsid wsp:val=&quot;00D213AA&quot;/&gt;&lt;wsp:rsid wsp:val=&quot;00D215D5&quot;/&gt;&lt;wsp:rsid wsp:val=&quot;00D25CCD&quot;/&gt;&lt;wsp:rsid wsp:val=&quot;00D3054B&quot;/&gt;&lt;wsp:rsid wsp:val=&quot;00D3504D&quot;/&gt;&lt;wsp:rsid wsp:val=&quot;00D42797&quot;/&gt;&lt;wsp:rsid wsp:val=&quot;00D511B9&quot;/&gt;&lt;wsp:rsid wsp:val=&quot;00D5139B&quot;/&gt;&lt;wsp:rsid wsp:val=&quot;00D5315C&quot;/&gt;&lt;wsp:rsid wsp:val=&quot;00D5466E&quot;/&gt;&lt;wsp:rsid wsp:val=&quot;00D572D5&quot;/&gt;&lt;wsp:rsid wsp:val=&quot;00D572D8&quot;/&gt;&lt;wsp:rsid wsp:val=&quot;00D6258C&quot;/&gt;&lt;wsp:rsid wsp:val=&quot;00D63945&quot;/&gt;&lt;wsp:rsid wsp:val=&quot;00D73D02&quot;/&gt;&lt;wsp:rsid wsp:val=&quot;00D73E93&quot;/&gt;&lt;wsp:rsid wsp:val=&quot;00D80390&quot;/&gt;&lt;wsp:rsid wsp:val=&quot;00D8098C&quot;/&gt;&lt;wsp:rsid wsp:val=&quot;00D837B8&quot;/&gt;&lt;wsp:rsid wsp:val=&quot;00D85138&quot;/&gt;&lt;wsp:rsid wsp:val=&quot;00D854E6&quot;/&gt;&lt;wsp:rsid wsp:val=&quot;00D85967&quot;/&gt;&lt;wsp:rsid wsp:val=&quot;00D86F01&quot;/&gt;&lt;wsp:rsid wsp:val=&quot;00D902A0&quot;/&gt;&lt;wsp:rsid wsp:val=&quot;00D92E2E&quot;/&gt;&lt;wsp:rsid wsp:val=&quot;00D939E1&quot;/&gt;&lt;wsp:rsid wsp:val=&quot;00D93C84&quot;/&gt;&lt;wsp:rsid wsp:val=&quot;00DA09EE&quot;/&gt;&lt;wsp:rsid wsp:val=&quot;00DA16DD&quot;/&gt;&lt;wsp:rsid wsp:val=&quot;00DA401B&quot;/&gt;&lt;wsp:rsid wsp:val=&quot;00DA4306&quot;/&gt;&lt;wsp:rsid wsp:val=&quot;00DA4471&quot;/&gt;&lt;wsp:rsid wsp:val=&quot;00DA5FDF&quot;/&gt;&lt;wsp:rsid wsp:val=&quot;00DB0B3D&quot;/&gt;&lt;wsp:rsid wsp:val=&quot;00DB13E4&quot;/&gt;&lt;wsp:rsid wsp:val=&quot;00DB1886&quot;/&gt;&lt;wsp:rsid wsp:val=&quot;00DB285B&quot;/&gt;&lt;wsp:rsid wsp:val=&quot;00DB6FED&quot;/&gt;&lt;wsp:rsid wsp:val=&quot;00DC3128&quot;/&gt;&lt;wsp:rsid wsp:val=&quot;00DC4765&quot;/&gt;&lt;wsp:rsid wsp:val=&quot;00DC7011&quot;/&gt;&lt;wsp:rsid wsp:val=&quot;00DD2FBA&quot;/&gt;&lt;wsp:rsid wsp:val=&quot;00DD5D2A&quot;/&gt;&lt;wsp:rsid wsp:val=&quot;00DD645B&quot;/&gt;&lt;wsp:rsid wsp:val=&quot;00DD7539&quot;/&gt;&lt;wsp:rsid wsp:val=&quot;00DE053C&quot;/&gt;&lt;wsp:rsid wsp:val=&quot;00DE2201&quot;/&gt;&lt;wsp:rsid wsp:val=&quot;00DE5B78&quot;/&gt;&lt;wsp:rsid wsp:val=&quot;00DE734E&quot;/&gt;&lt;wsp:rsid wsp:val=&quot;00DE76E9&quot;/&gt;&lt;wsp:rsid wsp:val=&quot;00DF0003&quot;/&gt;&lt;wsp:rsid wsp:val=&quot;00DF282A&quot;/&gt;&lt;wsp:rsid wsp:val=&quot;00DF45B2&quot;/&gt;&lt;wsp:rsid wsp:val=&quot;00DF5F34&quot;/&gt;&lt;wsp:rsid wsp:val=&quot;00DF6D6A&quot;/&gt;&lt;wsp:rsid wsp:val=&quot;00E0163C&quot;/&gt;&lt;wsp:rsid wsp:val=&quot;00E05713&quot;/&gt;&lt;wsp:rsid wsp:val=&quot;00E058E3&quot;/&gt;&lt;wsp:rsid wsp:val=&quot;00E06B92&quot;/&gt;&lt;wsp:rsid wsp:val=&quot;00E133B0&quot;/&gt;&lt;wsp:rsid wsp:val=&quot;00E1752F&quot;/&gt;&lt;wsp:rsid wsp:val=&quot;00E206FC&quot;/&gt;&lt;wsp:rsid wsp:val=&quot;00E212DC&quot;/&gt;&lt;wsp:rsid wsp:val=&quot;00E2144E&quot;/&gt;&lt;wsp:rsid wsp:val=&quot;00E23132&quot;/&gt;&lt;wsp:rsid wsp:val=&quot;00E24101&quot;/&gt;&lt;wsp:rsid wsp:val=&quot;00E24F78&quot;/&gt;&lt;wsp:rsid wsp:val=&quot;00E26E3C&quot;/&gt;&lt;wsp:rsid wsp:val=&quot;00E27269&quot;/&gt;&lt;wsp:rsid wsp:val=&quot;00E3431A&quot;/&gt;&lt;wsp:rsid wsp:val=&quot;00E352F2&quot;/&gt;&lt;wsp:rsid wsp:val=&quot;00E44D62&quot;/&gt;&lt;wsp:rsid wsp:val=&quot;00E53ABD&quot;/&gt;&lt;wsp:rsid wsp:val=&quot;00E53CAC&quot;/&gt;&lt;wsp:rsid wsp:val=&quot;00E552AF&quot;/&gt;&lt;wsp:rsid wsp:val=&quot;00E56B55&quot;/&gt;&lt;wsp:rsid wsp:val=&quot;00E56C8E&quot;/&gt;&lt;wsp:rsid wsp:val=&quot;00E62CF3&quot;/&gt;&lt;wsp:rsid wsp:val=&quot;00E6308F&quot;/&gt;&lt;wsp:rsid wsp:val=&quot;00E6547E&quot;/&gt;&lt;wsp:rsid wsp:val=&quot;00E65F77&quot;/&gt;&lt;wsp:rsid wsp:val=&quot;00E72195&quot;/&gt;&lt;wsp:rsid wsp:val=&quot;00E745BE&quot;/&gt;&lt;wsp:rsid wsp:val=&quot;00E749E5&quot;/&gt;&lt;wsp:rsid wsp:val=&quot;00E759E7&quot;/&gt;&lt;wsp:rsid wsp:val=&quot;00E800C9&quot;/&gt;&lt;wsp:rsid wsp:val=&quot;00E835D4&quot;/&gt;&lt;wsp:rsid wsp:val=&quot;00E86E4B&quot;/&gt;&lt;wsp:rsid wsp:val=&quot;00E86ECE&quot;/&gt;&lt;wsp:rsid wsp:val=&quot;00E87F15&quot;/&gt;&lt;wsp:rsid wsp:val=&quot;00E90343&quot;/&gt;&lt;wsp:rsid wsp:val=&quot;00E92ACB&quot;/&gt;&lt;wsp:rsid wsp:val=&quot;00E93801&quot;/&gt;&lt;wsp:rsid wsp:val=&quot;00E93BB5&quot;/&gt;&lt;wsp:rsid wsp:val=&quot;00E94466&quot;/&gt;&lt;wsp:rsid wsp:val=&quot;00E94665&quot;/&gt;&lt;wsp:rsid wsp:val=&quot;00E961B3&quot;/&gt;&lt;wsp:rsid wsp:val=&quot;00EA5D91&quot;/&gt;&lt;wsp:rsid wsp:val=&quot;00EA7398&quot;/&gt;&lt;wsp:rsid wsp:val=&quot;00EB09F9&quot;/&gt;&lt;wsp:rsid wsp:val=&quot;00EB1018&quot;/&gt;&lt;wsp:rsid wsp:val=&quot;00EB3A7C&quot;/&gt;&lt;wsp:rsid wsp:val=&quot;00EB486E&quot;/&gt;&lt;wsp:rsid wsp:val=&quot;00EB528B&quot;/&gt;&lt;wsp:rsid wsp:val=&quot;00EB58A3&quot;/&gt;&lt;wsp:rsid wsp:val=&quot;00EB5954&quot;/&gt;&lt;wsp:rsid wsp:val=&quot;00EB62B2&quot;/&gt;&lt;wsp:rsid wsp:val=&quot;00EC239A&quot;/&gt;&lt;wsp:rsid wsp:val=&quot;00EC6429&quot;/&gt;&lt;wsp:rsid wsp:val=&quot;00EC6604&quot;/&gt;&lt;wsp:rsid wsp:val=&quot;00EC7B68&quot;/&gt;&lt;wsp:rsid wsp:val=&quot;00ED04CC&quot;/&gt;&lt;wsp:rsid wsp:val=&quot;00ED0E92&quot;/&gt;&lt;wsp:rsid wsp:val=&quot;00ED37DF&quot;/&gt;&lt;wsp:rsid wsp:val=&quot;00ED4ACF&quot;/&gt;&lt;wsp:rsid wsp:val=&quot;00ED6F04&quot;/&gt;&lt;wsp:rsid wsp:val=&quot;00EE1CE2&quot;/&gt;&lt;wsp:rsid wsp:val=&quot;00EE2598&quot;/&gt;&lt;wsp:rsid wsp:val=&quot;00EF161F&quot;/&gt;&lt;wsp:rsid wsp:val=&quot;00EF3988&quot;/&gt;&lt;wsp:rsid wsp:val=&quot;00EF7AC3&quot;/&gt;&lt;wsp:rsid wsp:val=&quot;00F00AD1&quot;/&gt;&lt;wsp:rsid wsp:val=&quot;00F01323&quot;/&gt;&lt;wsp:rsid wsp:val=&quot;00F01DCF&quot;/&gt;&lt;wsp:rsid wsp:val=&quot;00F0564E&quot;/&gt;&lt;wsp:rsid wsp:val=&quot;00F057BA&quot;/&gt;&lt;wsp:rsid wsp:val=&quot;00F0648B&quot;/&gt;&lt;wsp:rsid wsp:val=&quot;00F1023F&quot;/&gt;&lt;wsp:rsid wsp:val=&quot;00F11302&quot;/&gt;&lt;wsp:rsid wsp:val=&quot;00F1492F&quot;/&gt;&lt;wsp:rsid wsp:val=&quot;00F14D5A&quot;/&gt;&lt;wsp:rsid wsp:val=&quot;00F20428&quot;/&gt;&lt;wsp:rsid wsp:val=&quot;00F204BA&quot;/&gt;&lt;wsp:rsid wsp:val=&quot;00F211D3&quot;/&gt;&lt;wsp:rsid wsp:val=&quot;00F21D67&quot;/&gt;&lt;wsp:rsid wsp:val=&quot;00F22A06&quot;/&gt;&lt;wsp:rsid wsp:val=&quot;00F22B5E&quot;/&gt;&lt;wsp:rsid wsp:val=&quot;00F24B5E&quot;/&gt;&lt;wsp:rsid wsp:val=&quot;00F255EF&quot;/&gt;&lt;wsp:rsid wsp:val=&quot;00F26159&quot;/&gt;&lt;wsp:rsid wsp:val=&quot;00F275D1&quot;/&gt;&lt;wsp:rsid wsp:val=&quot;00F306E8&quot;/&gt;&lt;wsp:rsid wsp:val=&quot;00F330E1&quot;/&gt;&lt;wsp:rsid wsp:val=&quot;00F34CC8&quot;/&gt;&lt;wsp:rsid wsp:val=&quot;00F37119&quot;/&gt;&lt;wsp:rsid wsp:val=&quot;00F425AA&quot;/&gt;&lt;wsp:rsid wsp:val=&quot;00F43AEF&quot;/&gt;&lt;wsp:rsid wsp:val=&quot;00F43E19&quot;/&gt;&lt;wsp:rsid wsp:val=&quot;00F44A58&quot;/&gt;&lt;wsp:rsid wsp:val=&quot;00F452B1&quot;/&gt;&lt;wsp:rsid wsp:val=&quot;00F527F0&quot;/&gt;&lt;wsp:rsid wsp:val=&quot;00F5391A&quot;/&gt;&lt;wsp:rsid wsp:val=&quot;00F5481B&quot;/&gt;&lt;wsp:rsid wsp:val=&quot;00F55EA0&quot;/&gt;&lt;wsp:rsid wsp:val=&quot;00F57F9B&quot;/&gt;&lt;wsp:rsid wsp:val=&quot;00F6066D&quot;/&gt;&lt;wsp:rsid wsp:val=&quot;00F651B4&quot;/&gt;&lt;wsp:rsid wsp:val=&quot;00F67C43&quot;/&gt;&lt;wsp:rsid wsp:val=&quot;00F7196E&quot;/&gt;&lt;wsp:rsid wsp:val=&quot;00F74376&quot;/&gt;&lt;wsp:rsid wsp:val=&quot;00F774ED&quot;/&gt;&lt;wsp:rsid wsp:val=&quot;00F83D1B&quot;/&gt;&lt;wsp:rsid wsp:val=&quot;00F852B1&quot;/&gt;&lt;wsp:rsid wsp:val=&quot;00F91DEB&quot;/&gt;&lt;wsp:rsid wsp:val=&quot;00F9393C&quot;/&gt;&lt;wsp:rsid wsp:val=&quot;00F94559&quot;/&gt;&lt;wsp:rsid wsp:val=&quot;00F95033&quot;/&gt;&lt;wsp:rsid wsp:val=&quot;00F96289&quot;/&gt;&lt;wsp:rsid wsp:val=&quot;00F97EBC&quot;/&gt;&lt;wsp:rsid wsp:val=&quot;00FA498E&quot;/&gt;&lt;wsp:rsid wsp:val=&quot;00FA5C4C&quot;/&gt;&lt;wsp:rsid wsp:val=&quot;00FA7295&quot;/&gt;&lt;wsp:rsid wsp:val=&quot;00FB1224&quot;/&gt;&lt;wsp:rsid wsp:val=&quot;00FB6EC6&quot;/&gt;&lt;wsp:rsid wsp:val=&quot;00FC2D30&quot;/&gt;&lt;wsp:rsid wsp:val=&quot;00FC430C&quot;/&gt;&lt;wsp:rsid wsp:val=&quot;00FC4449&quot;/&gt;&lt;wsp:rsid wsp:val=&quot;00FC5D05&quot;/&gt;&lt;wsp:rsid wsp:val=&quot;00FC6F4B&quot;/&gt;&lt;wsp:rsid wsp:val=&quot;00FD1590&quot;/&gt;&lt;wsp:rsid wsp:val=&quot;00FD377A&quot;/&gt;&lt;wsp:rsid wsp:val=&quot;00FD4D70&quot;/&gt;&lt;wsp:rsid wsp:val=&quot;00FD5A71&quot;/&gt;&lt;wsp:rsid wsp:val=&quot;00FD5F4A&quot;/&gt;&lt;wsp:rsid wsp:val=&quot;00FE102E&quot;/&gt;&lt;wsp:rsid wsp:val=&quot;00FE2B97&quot;/&gt;&lt;wsp:rsid wsp:val=&quot;00FE4102&quot;/&gt;&lt;wsp:rsid wsp:val=&quot;00FE475C&quot;/&gt;&lt;wsp:rsid wsp:val=&quot;00FE4D89&quot;/&gt;&lt;wsp:rsid wsp:val=&quot;00FE79E0&quot;/&gt;&lt;wsp:rsid wsp:val=&quot;00FF1F4E&quot;/&gt;&lt;wsp:rsid wsp:val=&quot;00FF2006&quot;/&gt;&lt;wsp:rsid wsp:val=&quot;00FF4CEE&quot;/&gt;&lt;/wsp:rsids&gt;&lt;/w:docPr&gt;&lt;w:body&gt;&lt;w:p wsp:rsidR=&quot;00000000&quot; wsp:rsidRDefault=&quot;0067310D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U&lt;/m:t&gt;&lt;/m:r&gt;&lt;/m:e&gt;&lt;m:sub&gt;&lt;m:r&gt;&lt;w:rPr&gt;&lt;w:rFonts w:ascii=&quot;Cambria Math&quot; w:h-ansi=&quot;Cambria Math&quot;/&gt;&lt;wx:font wx:val=&quot;Cambria Math&quot;/&gt;&lt;w:i/&gt;&lt;/w:rPr&gt;&lt;m:t&gt;S&lt;/m:t&gt;&lt;/m:r&gt;&lt;/m:sub&gt;&lt;/m:sSub&gt;&lt;m:r&gt;&lt;w:rPr&gt;&lt;w:rFonts w:ascii=&quot;Cambria Math&quot; w:h-ansi=&quot;Cambria Math&quot;/&gt;&lt;wx:font wx:val=&quot;Cambria Math&quot;/&gt;&lt;w:i/&gt;&lt;/w:rPr&gt;&lt;m:t&gt;=&lt;/m:t&gt;&lt;/m:r&gt;&lt;m:r&gt;&lt;w:rPr&gt;&lt;w:rFonts w:ascii=&quot;Cambria Math&quot; w:h-ansi=&quot;Cambria Math&quot;/&gt;&lt;wx:font wx:val=&quot;Cambria Math&quot;/&gt;&lt;w:i/&gt;&lt;w:lang w:val=&quot;EN-US&quot;/&gt;&lt;/w:rPr&gt;&lt;m:t&gt;Z&lt;/m:t&gt;&lt;/m:r&gt;&lt;m:d&gt;&lt;m:dPr&gt;&lt;m:ctrlPr&gt;&lt;w:rPr&gt;&lt;w:rFonts w:ascii=&quot;Cambria Math&quot; w:h-ansi=&quot;Cambria Math&quot;/&gt;&lt;wx:font wx:val=&quot;Cambria Math&quot;/&gt;&lt;w:i/&gt;&lt;w:lang w:val=&quot;EN-US&quot;/&gt;&lt;/w:rPr&gt;&lt;/m:ctrlPr&gt;&lt;/m:dPr&gt;&lt;m:e&gt;&lt;m:r&gt;&lt;w:rPr&gt;&lt;w:rFonts w:ascii=&quot;Cambria Math&quot; w:h-ansi=&quot;Cambria Math&quot;/&gt;&lt;wx:font wx:val=&quot;Cambria Math&quot;/&gt;&lt;w:i/&gt;&lt;w:lang w:val=&quot;EN-US&quot;/&gt;&lt;/w:rPr&gt;&lt;m:t&gt;p&lt;/m:t&gt;&lt;/m:r&gt;&lt;/m:e&gt;&lt;/m:d&gt;&lt;m:r&gt;&lt;w:rPr&gt;&lt;w:rFonts w:ascii=&quot;Cambria Math&quot; w:h-ansi=&quot;Cambria Math&quot;/&gt;&lt;wx:font wx:val=&quot;Cambria Math&quot;/&gt;&lt;w:i/&gt;&lt;/w:rPr&gt;&lt;m:t&gt;в€™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/m:sSub&gt;&lt;m:r&gt;&lt;w:rPr&gt;&lt;w:rFonts w:ascii=&quot;Cambria Math&quot; w:h-ansi=&quot;Cambria Math&quot;/&gt;&lt;wx:font wx:val=&quot;Cambria Math&quot;/&gt;&lt;w:i/&gt;&lt;/w:rPr&gt;&lt;m:t&gt;,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2" o:title="" chromakey="white"/>
          </v:shape>
        </w:pict>
      </w:r>
      <w:r w:rsidRPr="00232ECB">
        <w:instrText xml:space="preserve"> </w:instrText>
      </w:r>
      <w:r w:rsidRPr="00232ECB">
        <w:fldChar w:fldCharType="separate"/>
      </w:r>
      <w:r w:rsidRPr="00232ECB">
        <w:pict>
          <v:shape id="_x0000_i1049" type="#_x0000_t75" style="width:64.8pt;height:11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69&quot;/&gt;&lt;w:doNotEmbedSystemFonts/&gt;&lt;w:defaultTabStop w:val=&quot;708&quot;/&gt;&lt;w:autoHyphenation/&gt;&lt;w:hyphenationZone w:val=&quot;357&quot;/&gt;&lt;w:doNotHyphenateCaps/&gt;&lt;w:drawingGridHorizontalSpacing w:val=&quot;140&quot;/&gt;&lt;w:drawingGridVerticalSpacing w:val=&quot;381&quot;/&gt;&lt;w:displayHorizontalDrawingGridEvery w:val=&quot;2&quot;/&gt;&lt;w:punctuationKerning/&gt;&lt;w:characterSpacingControl w:val=&quot;DontCompress&quot;/&gt;&lt;w:optimizeForBrowser/&gt;&lt;w:allowPNG/&gt;&lt;w:doNotSaveWebPagesAsSingleFil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12F04&quot;/&gt;&lt;wsp:rsid wsp:val=&quot;00000DC8&quot;/&gt;&lt;wsp:rsid wsp:val=&quot;00012B88&quot;/&gt;&lt;wsp:rsid wsp:val=&quot;0001427E&quot;/&gt;&lt;wsp:rsid wsp:val=&quot;00015252&quot;/&gt;&lt;wsp:rsid wsp:val=&quot;000155E9&quot;/&gt;&lt;wsp:rsid wsp:val=&quot;00015E30&quot;/&gt;&lt;wsp:rsid wsp:val=&quot;00022AB5&quot;/&gt;&lt;wsp:rsid wsp:val=&quot;000256B4&quot;/&gt;&lt;wsp:rsid wsp:val=&quot;00025EA1&quot;/&gt;&lt;wsp:rsid wsp:val=&quot;00027082&quot;/&gt;&lt;wsp:rsid wsp:val=&quot;00027691&quot;/&gt;&lt;wsp:rsid wsp:val=&quot;00036A2C&quot;/&gt;&lt;wsp:rsid wsp:val=&quot;00042390&quot;/&gt;&lt;wsp:rsid wsp:val=&quot;00042E84&quot;/&gt;&lt;wsp:rsid wsp:val=&quot;00043FE4&quot;/&gt;&lt;wsp:rsid wsp:val=&quot;000611FE&quot;/&gt;&lt;wsp:rsid wsp:val=&quot;00062582&quot;/&gt;&lt;wsp:rsid wsp:val=&quot;00062A36&quot;/&gt;&lt;wsp:rsid wsp:val=&quot;00065241&quot;/&gt;&lt;wsp:rsid wsp:val=&quot;0006644D&quot;/&gt;&lt;wsp:rsid wsp:val=&quot;0006702A&quot;/&gt;&lt;wsp:rsid wsp:val=&quot;000675EB&quot;/&gt;&lt;wsp:rsid wsp:val=&quot;00087B2D&quot;/&gt;&lt;wsp:rsid wsp:val=&quot;000907B6&quot;/&gt;&lt;wsp:rsid wsp:val=&quot;00091354&quot;/&gt;&lt;wsp:rsid wsp:val=&quot;000A12F2&quot;/&gt;&lt;wsp:rsid wsp:val=&quot;000A25DB&quot;/&gt;&lt;wsp:rsid wsp:val=&quot;000A460E&quot;/&gt;&lt;wsp:rsid wsp:val=&quot;000A51EB&quot;/&gt;&lt;wsp:rsid wsp:val=&quot;000A71C2&quot;/&gt;&lt;wsp:rsid wsp:val=&quot;000A7E67&quot;/&gt;&lt;wsp:rsid wsp:val=&quot;000B00A6&quot;/&gt;&lt;wsp:rsid wsp:val=&quot;000B1930&quot;/&gt;&lt;wsp:rsid wsp:val=&quot;000B25DD&quot;/&gt;&lt;wsp:rsid wsp:val=&quot;000B2D25&quot;/&gt;&lt;wsp:rsid wsp:val=&quot;000B3A07&quot;/&gt;&lt;wsp:rsid wsp:val=&quot;000C1BE1&quot;/&gt;&lt;wsp:rsid wsp:val=&quot;000C35F6&quot;/&gt;&lt;wsp:rsid wsp:val=&quot;000C5152&quot;/&gt;&lt;wsp:rsid wsp:val=&quot;000D1B58&quot;/&gt;&lt;wsp:rsid wsp:val=&quot;000D5650&quot;/&gt;&lt;wsp:rsid wsp:val=&quot;000D7AB9&quot;/&gt;&lt;wsp:rsid wsp:val=&quot;000E198A&quot;/&gt;&lt;wsp:rsid wsp:val=&quot;000E2F97&quot;/&gt;&lt;wsp:rsid wsp:val=&quot;000E3F01&quot;/&gt;&lt;wsp:rsid wsp:val=&quot;000E4D61&quot;/&gt;&lt;wsp:rsid wsp:val=&quot;000E52CD&quot;/&gt;&lt;wsp:rsid wsp:val=&quot;000E66AA&quot;/&gt;&lt;wsp:rsid wsp:val=&quot;000F1665&quot;/&gt;&lt;wsp:rsid wsp:val=&quot;000F4D3A&quot;/&gt;&lt;wsp:rsid wsp:val=&quot;000F50B4&quot;/&gt;&lt;wsp:rsid wsp:val=&quot;000F70AC&quot;/&gt;&lt;wsp:rsid wsp:val=&quot;001018AE&quot;/&gt;&lt;wsp:rsid wsp:val=&quot;001024DC&quot;/&gt;&lt;wsp:rsid wsp:val=&quot;00102CCB&quot;/&gt;&lt;wsp:rsid wsp:val=&quot;001056BE&quot;/&gt;&lt;wsp:rsid wsp:val=&quot;00110D34&quot;/&gt;&lt;wsp:rsid wsp:val=&quot;00130DFF&quot;/&gt;&lt;wsp:rsid wsp:val=&quot;00132126&quot;/&gt;&lt;wsp:rsid wsp:val=&quot;001346A0&quot;/&gt;&lt;wsp:rsid wsp:val=&quot;001366CF&quot;/&gt;&lt;wsp:rsid wsp:val=&quot;00137164&quot;/&gt;&lt;wsp:rsid wsp:val=&quot;00137B68&quot;/&gt;&lt;wsp:rsid wsp:val=&quot;00137FC8&quot;/&gt;&lt;wsp:rsid wsp:val=&quot;0014268D&quot;/&gt;&lt;wsp:rsid wsp:val=&quot;00146764&quot;/&gt;&lt;wsp:rsid wsp:val=&quot;00146F62&quot;/&gt;&lt;wsp:rsid wsp:val=&quot;001505E1&quot;/&gt;&lt;wsp:rsid wsp:val=&quot;00150A3C&quot;/&gt;&lt;wsp:rsid wsp:val=&quot;00150A53&quot;/&gt;&lt;wsp:rsid wsp:val=&quot;00151F4A&quot;/&gt;&lt;wsp:rsid wsp:val=&quot;001632B0&quot;/&gt;&lt;wsp:rsid wsp:val=&quot;001654F0&quot;/&gt;&lt;wsp:rsid wsp:val=&quot;00166743&quot;/&gt;&lt;wsp:rsid wsp:val=&quot;00171F73&quot;/&gt;&lt;wsp:rsid wsp:val=&quot;00174F60&quot;/&gt;&lt;wsp:rsid wsp:val=&quot;001800F0&quot;/&gt;&lt;wsp:rsid wsp:val=&quot;001852B3&quot;/&gt;&lt;wsp:rsid wsp:val=&quot;001864B6&quot;/&gt;&lt;wsp:rsid wsp:val=&quot;001930CB&quot;/&gt;&lt;wsp:rsid wsp:val=&quot;001A0EC0&quot;/&gt;&lt;wsp:rsid wsp:val=&quot;001A207B&quot;/&gt;&lt;wsp:rsid wsp:val=&quot;001A535A&quot;/&gt;&lt;wsp:rsid wsp:val=&quot;001B2A26&quot;/&gt;&lt;wsp:rsid wsp:val=&quot;001B59BF&quot;/&gt;&lt;wsp:rsid wsp:val=&quot;001C1E84&quot;/&gt;&lt;wsp:rsid wsp:val=&quot;001C520D&quot;/&gt;&lt;wsp:rsid wsp:val=&quot;001C5731&quot;/&gt;&lt;wsp:rsid wsp:val=&quot;001D28EA&quot;/&gt;&lt;wsp:rsid wsp:val=&quot;001D5300&quot;/&gt;&lt;wsp:rsid wsp:val=&quot;001E18B9&quot;/&gt;&lt;wsp:rsid wsp:val=&quot;001E1F66&quot;/&gt;&lt;wsp:rsid wsp:val=&quot;001E6525&quot;/&gt;&lt;wsp:rsid wsp:val=&quot;001E7283&quot;/&gt;&lt;wsp:rsid wsp:val=&quot;001E73BA&quot;/&gt;&lt;wsp:rsid wsp:val=&quot;001E7492&quot;/&gt;&lt;wsp:rsid wsp:val=&quot;001F06A3&quot;/&gt;&lt;wsp:rsid wsp:val=&quot;001F16E3&quot;/&gt;&lt;wsp:rsid wsp:val=&quot;001F42F0&quot;/&gt;&lt;wsp:rsid wsp:val=&quot;001F566A&quot;/&gt;&lt;wsp:rsid wsp:val=&quot;001F7425&quot;/&gt;&lt;wsp:rsid wsp:val=&quot;001F77D0&quot;/&gt;&lt;wsp:rsid wsp:val=&quot;0020042E&quot;/&gt;&lt;wsp:rsid wsp:val=&quot;00202A19&quot;/&gt;&lt;wsp:rsid wsp:val=&quot;00204D50&quot;/&gt;&lt;wsp:rsid wsp:val=&quot;00204DE9&quot;/&gt;&lt;wsp:rsid wsp:val=&quot;002052D5&quot;/&gt;&lt;wsp:rsid wsp:val=&quot;002101D9&quot;/&gt;&lt;wsp:rsid wsp:val=&quot;00210E90&quot;/&gt;&lt;wsp:rsid wsp:val=&quot;002111DA&quot;/&gt;&lt;wsp:rsid wsp:val=&quot;00211533&quot;/&gt;&lt;wsp:rsid wsp:val=&quot;00212F04&quot;/&gt;&lt;wsp:rsid wsp:val=&quot;0021397F&quot;/&gt;&lt;wsp:rsid wsp:val=&quot;002174DC&quot;/&gt;&lt;wsp:rsid wsp:val=&quot;002256F9&quot;/&gt;&lt;wsp:rsid wsp:val=&quot;00225757&quot;/&gt;&lt;wsp:rsid wsp:val=&quot;00225891&quot;/&gt;&lt;wsp:rsid wsp:val=&quot;00227272&quot;/&gt;&lt;wsp:rsid wsp:val=&quot;00230031&quot;/&gt;&lt;wsp:rsid wsp:val=&quot;00231A08&quot;/&gt;&lt;wsp:rsid wsp:val=&quot;00232BF3&quot;/&gt;&lt;wsp:rsid wsp:val=&quot;00232ECB&quot;/&gt;&lt;wsp:rsid wsp:val=&quot;00234D66&quot;/&gt;&lt;wsp:rsid wsp:val=&quot;00240F05&quot;/&gt;&lt;wsp:rsid wsp:val=&quot;00242F0B&quot;/&gt;&lt;wsp:rsid wsp:val=&quot;00244855&quot;/&gt;&lt;wsp:rsid wsp:val=&quot;00244BA0&quot;/&gt;&lt;wsp:rsid wsp:val=&quot;00246149&quot;/&gt;&lt;wsp:rsid wsp:val=&quot;002472B5&quot;/&gt;&lt;wsp:rsid wsp:val=&quot;00250440&quot;/&gt;&lt;wsp:rsid wsp:val=&quot;002504F8&quot;/&gt;&lt;wsp:rsid wsp:val=&quot;002600C8&quot;/&gt;&lt;wsp:rsid wsp:val=&quot;00260B3D&quot;/&gt;&lt;wsp:rsid wsp:val=&quot;002632A4&quot;/&gt;&lt;wsp:rsid wsp:val=&quot;00271A81&quot;/&gt;&lt;wsp:rsid wsp:val=&quot;00273B17&quot;/&gt;&lt;wsp:rsid wsp:val=&quot;0027698E&quot;/&gt;&lt;wsp:rsid wsp:val=&quot;002779D1&quot;/&gt;&lt;wsp:rsid wsp:val=&quot;00281B18&quot;/&gt;&lt;wsp:rsid wsp:val=&quot;002824F5&quot;/&gt;&lt;wsp:rsid wsp:val=&quot;00284725&quot;/&gt;&lt;wsp:rsid wsp:val=&quot;00290D00&quot;/&gt;&lt;wsp:rsid wsp:val=&quot;00291EE8&quot;/&gt;&lt;wsp:rsid wsp:val=&quot;00292FEE&quot;/&gt;&lt;wsp:rsid wsp:val=&quot;00294426&quot;/&gt;&lt;wsp:rsid wsp:val=&quot;002A0544&quot;/&gt;&lt;wsp:rsid wsp:val=&quot;002A06FF&quot;/&gt;&lt;wsp:rsid wsp:val=&quot;002A077C&quot;/&gt;&lt;wsp:rsid wsp:val=&quot;002A1247&quot;/&gt;&lt;wsp:rsid wsp:val=&quot;002A3F2A&quot;/&gt;&lt;wsp:rsid wsp:val=&quot;002A477C&quot;/&gt;&lt;wsp:rsid wsp:val=&quot;002A66A7&quot;/&gt;&lt;wsp:rsid wsp:val=&quot;002A686D&quot;/&gt;&lt;wsp:rsid wsp:val=&quot;002B04A0&quot;/&gt;&lt;wsp:rsid wsp:val=&quot;002B2856&quot;/&gt;&lt;wsp:rsid wsp:val=&quot;002B2A11&quot;/&gt;&lt;wsp:rsid wsp:val=&quot;002B2A18&quot;/&gt;&lt;wsp:rsid wsp:val=&quot;002C4945&quot;/&gt;&lt;wsp:rsid wsp:val=&quot;002C5850&quot;/&gt;&lt;wsp:rsid wsp:val=&quot;002C6ED6&quot;/&gt;&lt;wsp:rsid wsp:val=&quot;002C7254&quot;/&gt;&lt;wsp:rsid wsp:val=&quot;002D5084&quot;/&gt;&lt;wsp:rsid wsp:val=&quot;002D5E95&quot;/&gt;&lt;wsp:rsid wsp:val=&quot;002D5FF8&quot;/&gt;&lt;wsp:rsid wsp:val=&quot;002E7A2B&quot;/&gt;&lt;wsp:rsid wsp:val=&quot;002F0033&quot;/&gt;&lt;wsp:rsid wsp:val=&quot;002F4B1D&quot;/&gt;&lt;wsp:rsid wsp:val=&quot;002F5748&quot;/&gt;&lt;wsp:rsid wsp:val=&quot;002F5E41&quot;/&gt;&lt;wsp:rsid wsp:val=&quot;002F7BF9&quot;/&gt;&lt;wsp:rsid wsp:val=&quot;0030107F&quot;/&gt;&lt;wsp:rsid wsp:val=&quot;00302069&quot;/&gt;&lt;wsp:rsid wsp:val=&quot;003063F0&quot;/&gt;&lt;wsp:rsid wsp:val=&quot;00306980&quot;/&gt;&lt;wsp:rsid wsp:val=&quot;003103B7&quot;/&gt;&lt;wsp:rsid wsp:val=&quot;00316734&quot;/&gt;&lt;wsp:rsid wsp:val=&quot;00317380&quot;/&gt;&lt;wsp:rsid wsp:val=&quot;00317F18&quot;/&gt;&lt;wsp:rsid wsp:val=&quot;0032640D&quot;/&gt;&lt;wsp:rsid wsp:val=&quot;00332356&quot;/&gt;&lt;wsp:rsid wsp:val=&quot;003415E2&quot;/&gt;&lt;wsp:rsid wsp:val=&quot;003427E4&quot;/&gt;&lt;wsp:rsid wsp:val=&quot;00343F66&quot;/&gt;&lt;wsp:rsid wsp:val=&quot;00344143&quot;/&gt;&lt;wsp:rsid wsp:val=&quot;00344822&quot;/&gt;&lt;wsp:rsid wsp:val=&quot;00350FB2&quot;/&gt;&lt;wsp:rsid wsp:val=&quot;00351F44&quot;/&gt;&lt;wsp:rsid wsp:val=&quot;003534CE&quot;/&gt;&lt;wsp:rsid wsp:val=&quot;00361465&quot;/&gt;&lt;wsp:rsid wsp:val=&quot;0036221D&quot;/&gt;&lt;wsp:rsid wsp:val=&quot;00364527&quot;/&gt;&lt;wsp:rsid wsp:val=&quot;00366EA3&quot;/&gt;&lt;wsp:rsid wsp:val=&quot;0037307B&quot;/&gt;&lt;wsp:rsid wsp:val=&quot;0037307D&quot;/&gt;&lt;wsp:rsid wsp:val=&quot;00373F15&quot;/&gt;&lt;wsp:rsid wsp:val=&quot;003746B3&quot;/&gt;&lt;wsp:rsid wsp:val=&quot;00381567&quot;/&gt;&lt;wsp:rsid wsp:val=&quot;00382CBE&quot;/&gt;&lt;wsp:rsid wsp:val=&quot;00385048&quot;/&gt;&lt;wsp:rsid wsp:val=&quot;00391E1B&quot;/&gt;&lt;wsp:rsid wsp:val=&quot;00394257&quot;/&gt;&lt;wsp:rsid wsp:val=&quot;00394402&quot;/&gt;&lt;wsp:rsid wsp:val=&quot;00394EDF&quot;/&gt;&lt;wsp:rsid wsp:val=&quot;003A01BC&quot;/&gt;&lt;wsp:rsid wsp:val=&quot;003A24FA&quot;/&gt;&lt;wsp:rsid wsp:val=&quot;003B031D&quot;/&gt;&lt;wsp:rsid wsp:val=&quot;003B03EE&quot;/&gt;&lt;wsp:rsid wsp:val=&quot;003B1472&quot;/&gt;&lt;wsp:rsid wsp:val=&quot;003B7927&quot;/&gt;&lt;wsp:rsid wsp:val=&quot;003C02A6&quot;/&gt;&lt;wsp:rsid wsp:val=&quot;003C39F7&quot;/&gt;&lt;wsp:rsid wsp:val=&quot;003C6978&quot;/&gt;&lt;wsp:rsid wsp:val=&quot;003D15CB&quot;/&gt;&lt;wsp:rsid wsp:val=&quot;003D1782&quot;/&gt;&lt;wsp:rsid wsp:val=&quot;003D3457&quot;/&gt;&lt;wsp:rsid wsp:val=&quot;003D3DCA&quot;/&gt;&lt;wsp:rsid wsp:val=&quot;003D6674&quot;/&gt;&lt;wsp:rsid wsp:val=&quot;003D6769&quot;/&gt;&lt;wsp:rsid wsp:val=&quot;003E0301&quot;/&gt;&lt;wsp:rsid wsp:val=&quot;003E0422&quot;/&gt;&lt;wsp:rsid wsp:val=&quot;003F365B&quot;/&gt;&lt;wsp:rsid wsp:val=&quot;003F4C53&quot;/&gt;&lt;wsp:rsid wsp:val=&quot;003F63C1&quot;/&gt;&lt;wsp:rsid wsp:val=&quot;0040088F&quot;/&gt;&lt;wsp:rsid wsp:val=&quot;00402E09&quot;/&gt;&lt;wsp:rsid wsp:val=&quot;00403775&quot;/&gt;&lt;wsp:rsid wsp:val=&quot;00406EB8&quot;/&gt;&lt;wsp:rsid wsp:val=&quot;00411EAB&quot;/&gt;&lt;wsp:rsid wsp:val=&quot;00415195&quot;/&gt;&lt;wsp:rsid wsp:val=&quot;004270D1&quot;/&gt;&lt;wsp:rsid wsp:val=&quot;004309DF&quot;/&gt;&lt;wsp:rsid wsp:val=&quot;0043187E&quot;/&gt;&lt;wsp:rsid wsp:val=&quot;00433787&quot;/&gt;&lt;wsp:rsid wsp:val=&quot;00436210&quot;/&gt;&lt;wsp:rsid wsp:val=&quot;00436AEC&quot;/&gt;&lt;wsp:rsid wsp:val=&quot;00442A2C&quot;/&gt;&lt;wsp:rsid wsp:val=&quot;004503EC&quot;/&gt;&lt;wsp:rsid wsp:val=&quot;00452500&quot;/&gt;&lt;wsp:rsid wsp:val=&quot;00452D5E&quot;/&gt;&lt;wsp:rsid wsp:val=&quot;004537F6&quot;/&gt;&lt;wsp:rsid wsp:val=&quot;0045380C&quot;/&gt;&lt;wsp:rsid wsp:val=&quot;004562BC&quot;/&gt;&lt;wsp:rsid wsp:val=&quot;00465F64&quot;/&gt;&lt;wsp:rsid wsp:val=&quot;00473ABF&quot;/&gt;&lt;wsp:rsid wsp:val=&quot;004748BE&quot;/&gt;&lt;wsp:rsid wsp:val=&quot;00476B0F&quot;/&gt;&lt;wsp:rsid wsp:val=&quot;00477BC6&quot;/&gt;&lt;wsp:rsid wsp:val=&quot;0048210E&quot;/&gt;&lt;wsp:rsid wsp:val=&quot;00485C49&quot;/&gt;&lt;wsp:rsid wsp:val=&quot;00487DB1&quot;/&gt;&lt;wsp:rsid wsp:val=&quot;00490F4D&quot;/&gt;&lt;wsp:rsid wsp:val=&quot;00491E80&quot;/&gt;&lt;wsp:rsid wsp:val=&quot;00492255&quot;/&gt;&lt;wsp:rsid wsp:val=&quot;00496238&quot;/&gt;&lt;wsp:rsid wsp:val=&quot;00496359&quot;/&gt;&lt;wsp:rsid wsp:val=&quot;004A02D5&quot;/&gt;&lt;wsp:rsid wsp:val=&quot;004A03B0&quot;/&gt;&lt;wsp:rsid wsp:val=&quot;004A082B&quot;/&gt;&lt;wsp:rsid wsp:val=&quot;004A46D4&quot;/&gt;&lt;wsp:rsid wsp:val=&quot;004A5F62&quot;/&gt;&lt;wsp:rsid wsp:val=&quot;004A62A8&quot;/&gt;&lt;wsp:rsid wsp:val=&quot;004A66EF&quot;/&gt;&lt;wsp:rsid wsp:val=&quot;004A6D17&quot;/&gt;&lt;wsp:rsid wsp:val=&quot;004B275D&quot;/&gt;&lt;wsp:rsid wsp:val=&quot;004B3A61&quot;/&gt;&lt;wsp:rsid wsp:val=&quot;004B7618&quot;/&gt;&lt;wsp:rsid wsp:val=&quot;004C51EB&quot;/&gt;&lt;wsp:rsid wsp:val=&quot;004C656C&quot;/&gt;&lt;wsp:rsid wsp:val=&quot;004D4690&quot;/&gt;&lt;wsp:rsid wsp:val=&quot;004D5A29&quot;/&gt;&lt;wsp:rsid wsp:val=&quot;004D77F0&quot;/&gt;&lt;wsp:rsid wsp:val=&quot;004E35F5&quot;/&gt;&lt;wsp:rsid wsp:val=&quot;004E556C&quot;/&gt;&lt;wsp:rsid wsp:val=&quot;004F59CA&quot;/&gt;&lt;wsp:rsid wsp:val=&quot;00500A20&quot;/&gt;&lt;wsp:rsid wsp:val=&quot;00504760&quot;/&gt;&lt;wsp:rsid wsp:val=&quot;005067CA&quot;/&gt;&lt;wsp:rsid wsp:val=&quot;00507283&quot;/&gt;&lt;wsp:rsid wsp:val=&quot;00510658&quot;/&gt;&lt;wsp:rsid wsp:val=&quot;00521180&quot;/&gt;&lt;wsp:rsid wsp:val=&quot;00522892&quot;/&gt;&lt;wsp:rsid wsp:val=&quot;0053178F&quot;/&gt;&lt;wsp:rsid wsp:val=&quot;00533390&quot;/&gt;&lt;wsp:rsid wsp:val=&quot;00542D6B&quot;/&gt;&lt;wsp:rsid wsp:val=&quot;00547DDA&quot;/&gt;&lt;wsp:rsid wsp:val=&quot;00550E37&quot;/&gt;&lt;wsp:rsid wsp:val=&quot;0055286B&quot;/&gt;&lt;wsp:rsid wsp:val=&quot;0055360B&quot;/&gt;&lt;wsp:rsid wsp:val=&quot;005614C4&quot;/&gt;&lt;wsp:rsid wsp:val=&quot;00562430&quot;/&gt;&lt;wsp:rsid wsp:val=&quot;00562471&quot;/&gt;&lt;wsp:rsid wsp:val=&quot;005625CB&quot;/&gt;&lt;wsp:rsid wsp:val=&quot;00563CE5&quot;/&gt;&lt;wsp:rsid wsp:val=&quot;0056665F&quot;/&gt;&lt;wsp:rsid wsp:val=&quot;005717BF&quot;/&gt;&lt;wsp:rsid wsp:val=&quot;00574D3F&quot;/&gt;&lt;wsp:rsid wsp:val=&quot;00576B30&quot;/&gt;&lt;wsp:rsid wsp:val=&quot;00583DE9&quot;/&gt;&lt;wsp:rsid wsp:val=&quot;00584A39&quot;/&gt;&lt;wsp:rsid wsp:val=&quot;00595B51&quot;/&gt;&lt;wsp:rsid wsp:val=&quot;005A04ED&quot;/&gt;&lt;wsp:rsid wsp:val=&quot;005A0755&quot;/&gt;&lt;wsp:rsid wsp:val=&quot;005A67FC&quot;/&gt;&lt;wsp:rsid wsp:val=&quot;005B3E66&quot;/&gt;&lt;wsp:rsid wsp:val=&quot;005B4E7E&quot;/&gt;&lt;wsp:rsid wsp:val=&quot;005B50F3&quot;/&gt;&lt;wsp:rsid wsp:val=&quot;005C1A48&quot;/&gt;&lt;wsp:rsid wsp:val=&quot;005C6EF1&quot;/&gt;&lt;wsp:rsid wsp:val=&quot;005D360A&quot;/&gt;&lt;wsp:rsid wsp:val=&quot;005D378E&quot;/&gt;&lt;wsp:rsid wsp:val=&quot;005D3849&quot;/&gt;&lt;wsp:rsid wsp:val=&quot;005D4C29&quot;/&gt;&lt;wsp:rsid wsp:val=&quot;005E0599&quot;/&gt;&lt;wsp:rsid wsp:val=&quot;005E3B8E&quot;/&gt;&lt;wsp:rsid wsp:val=&quot;005E4C40&quot;/&gt;&lt;wsp:rsid wsp:val=&quot;005E7043&quot;/&gt;&lt;wsp:rsid wsp:val=&quot;005F086A&quot;/&gt;&lt;wsp:rsid wsp:val=&quot;005F21CC&quot;/&gt;&lt;wsp:rsid wsp:val=&quot;005F3900&quot;/&gt;&lt;wsp:rsid wsp:val=&quot;005F50F5&quot;/&gt;&lt;wsp:rsid wsp:val=&quot;0060306E&quot;/&gt;&lt;wsp:rsid wsp:val=&quot;0060704E&quot;/&gt;&lt;wsp:rsid wsp:val=&quot;006079B5&quot;/&gt;&lt;wsp:rsid wsp:val=&quot;006137BA&quot;/&gt;&lt;wsp:rsid wsp:val=&quot;00613F07&quot;/&gt;&lt;wsp:rsid wsp:val=&quot;006141FF&quot;/&gt;&lt;wsp:rsid wsp:val=&quot;00621230&quot;/&gt;&lt;wsp:rsid wsp:val=&quot;006231E5&quot;/&gt;&lt;wsp:rsid wsp:val=&quot;006321E9&quot;/&gt;&lt;wsp:rsid wsp:val=&quot;00637B61&quot;/&gt;&lt;wsp:rsid wsp:val=&quot;00644F35&quot;/&gt;&lt;wsp:rsid wsp:val=&quot;00652556&quot;/&gt;&lt;wsp:rsid wsp:val=&quot;00654C35&quot;/&gt;&lt;wsp:rsid wsp:val=&quot;0065510E&quot;/&gt;&lt;wsp:rsid wsp:val=&quot;0066448C&quot;/&gt;&lt;wsp:rsid wsp:val=&quot;00664BA8&quot;/&gt;&lt;wsp:rsid wsp:val=&quot;006650C3&quot;/&gt;&lt;wsp:rsid wsp:val=&quot;0067310D&quot;/&gt;&lt;wsp:rsid wsp:val=&quot;00677EC9&quot;/&gt;&lt;wsp:rsid wsp:val=&quot;0068026E&quot;/&gt;&lt;wsp:rsid wsp:val=&quot;00683171&quot;/&gt;&lt;wsp:rsid wsp:val=&quot;00684B8F&quot;/&gt;&lt;wsp:rsid wsp:val=&quot;00687F1F&quot;/&gt;&lt;wsp:rsid wsp:val=&quot;006909ED&quot;/&gt;&lt;wsp:rsid wsp:val=&quot;0069369B&quot;/&gt;&lt;wsp:rsid wsp:val=&quot;00694939&quot;/&gt;&lt;wsp:rsid wsp:val=&quot;006968BD&quot;/&gt;&lt;wsp:rsid wsp:val=&quot;006A1085&quot;/&gt;&lt;wsp:rsid wsp:val=&quot;006A1363&quot;/&gt;&lt;wsp:rsid wsp:val=&quot;006A2D43&quot;/&gt;&lt;wsp:rsid wsp:val=&quot;006A315A&quot;/&gt;&lt;wsp:rsid wsp:val=&quot;006A5B34&quot;/&gt;&lt;wsp:rsid wsp:val=&quot;006B01D0&quot;/&gt;&lt;wsp:rsid wsp:val=&quot;006B13A0&quot;/&gt;&lt;wsp:rsid wsp:val=&quot;006B2B5C&quot;/&gt;&lt;wsp:rsid wsp:val=&quot;006B3B26&quot;/&gt;&lt;wsp:rsid wsp:val=&quot;006B4B96&quot;/&gt;&lt;wsp:rsid wsp:val=&quot;006B5BE3&quot;/&gt;&lt;wsp:rsid wsp:val=&quot;006C0A9F&quot;/&gt;&lt;wsp:rsid wsp:val=&quot;006C119A&quot;/&gt;&lt;wsp:rsid wsp:val=&quot;006C1B7C&quot;/&gt;&lt;wsp:rsid wsp:val=&quot;006C3B79&quot;/&gt;&lt;wsp:rsid wsp:val=&quot;006C5C7B&quot;/&gt;&lt;wsp:rsid wsp:val=&quot;006D430D&quot;/&gt;&lt;wsp:rsid wsp:val=&quot;006D4EAD&quot;/&gt;&lt;wsp:rsid wsp:val=&quot;006D5952&quot;/&gt;&lt;wsp:rsid wsp:val=&quot;006D741F&quot;/&gt;&lt;wsp:rsid wsp:val=&quot;006E2F64&quot;/&gt;&lt;wsp:rsid wsp:val=&quot;006E5843&quot;/&gt;&lt;wsp:rsid wsp:val=&quot;006F3F4D&quot;/&gt;&lt;wsp:rsid wsp:val=&quot;006F6B9F&quot;/&gt;&lt;wsp:rsid wsp:val=&quot;006F74D3&quot;/&gt;&lt;wsp:rsid wsp:val=&quot;007001C3&quot;/&gt;&lt;wsp:rsid wsp:val=&quot;00702C69&quot;/&gt;&lt;wsp:rsid wsp:val=&quot;00702E26&quot;/&gt;&lt;wsp:rsid wsp:val=&quot;0070346C&quot;/&gt;&lt;wsp:rsid wsp:val=&quot;00703618&quot;/&gt;&lt;wsp:rsid wsp:val=&quot;00704B10&quot;/&gt;&lt;wsp:rsid wsp:val=&quot;00706AA5&quot;/&gt;&lt;wsp:rsid wsp:val=&quot;00707D22&quot;/&gt;&lt;wsp:rsid wsp:val=&quot;007149FE&quot;/&gt;&lt;wsp:rsid wsp:val=&quot;00714CEF&quot;/&gt;&lt;wsp:rsid wsp:val=&quot;00716428&quot;/&gt;&lt;wsp:rsid wsp:val=&quot;00720BEF&quot;/&gt;&lt;wsp:rsid wsp:val=&quot;00723D69&quot;/&gt;&lt;wsp:rsid wsp:val=&quot;00724E44&quot;/&gt;&lt;wsp:rsid wsp:val=&quot;00725FA3&quot;/&gt;&lt;wsp:rsid wsp:val=&quot;00734C60&quot;/&gt;&lt;wsp:rsid wsp:val=&quot;00736383&quot;/&gt;&lt;wsp:rsid wsp:val=&quot;007366AA&quot;/&gt;&lt;wsp:rsid wsp:val=&quot;0073692A&quot;/&gt;&lt;wsp:rsid wsp:val=&quot;007371CF&quot;/&gt;&lt;wsp:rsid wsp:val=&quot;007433B7&quot;/&gt;&lt;wsp:rsid wsp:val=&quot;00746AE2&quot;/&gt;&lt;wsp:rsid wsp:val=&quot;007523D3&quot;/&gt;&lt;wsp:rsid wsp:val=&quot;00756C9D&quot;/&gt;&lt;wsp:rsid wsp:val=&quot;00762DAD&quot;/&gt;&lt;wsp:rsid wsp:val=&quot;00763051&quot;/&gt;&lt;wsp:rsid wsp:val=&quot;007647D9&quot;/&gt;&lt;wsp:rsid wsp:val=&quot;00765166&quot;/&gt;&lt;wsp:rsid wsp:val=&quot;00770119&quot;/&gt;&lt;wsp:rsid wsp:val=&quot;007718B2&quot;/&gt;&lt;wsp:rsid wsp:val=&quot;007745D5&quot;/&gt;&lt;wsp:rsid wsp:val=&quot;00776F4B&quot;/&gt;&lt;wsp:rsid wsp:val=&quot;0077756B&quot;/&gt;&lt;wsp:rsid wsp:val=&quot;00781182&quot;/&gt;&lt;wsp:rsid wsp:val=&quot;00781D13&quot;/&gt;&lt;wsp:rsid wsp:val=&quot;0078238F&quot;/&gt;&lt;wsp:rsid wsp:val=&quot;007829C7&quot;/&gt;&lt;wsp:rsid wsp:val=&quot;0078715D&quot;/&gt;&lt;wsp:rsid wsp:val=&quot;0078717E&quot;/&gt;&lt;wsp:rsid wsp:val=&quot;00787487&quot;/&gt;&lt;wsp:rsid wsp:val=&quot;00790CCA&quot;/&gt;&lt;wsp:rsid wsp:val=&quot;00792DF8&quot;/&gt;&lt;wsp:rsid wsp:val=&quot;00793936&quot;/&gt;&lt;wsp:rsid wsp:val=&quot;0079407B&quot;/&gt;&lt;wsp:rsid wsp:val=&quot;00795569&quot;/&gt;&lt;wsp:rsid wsp:val=&quot;0079724A&quot;/&gt;&lt;wsp:rsid wsp:val=&quot;007974B0&quot;/&gt;&lt;wsp:rsid wsp:val=&quot;007A31E9&quot;/&gt;&lt;wsp:rsid wsp:val=&quot;007B24C0&quot;/&gt;&lt;wsp:rsid wsp:val=&quot;007B4610&quot;/&gt;&lt;wsp:rsid wsp:val=&quot;007B4AB5&quot;/&gt;&lt;wsp:rsid wsp:val=&quot;007C2CAB&quot;/&gt;&lt;wsp:rsid wsp:val=&quot;007C3E6A&quot;/&gt;&lt;wsp:rsid wsp:val=&quot;007C50F3&quot;/&gt;&lt;wsp:rsid wsp:val=&quot;007D1E71&quot;/&gt;&lt;wsp:rsid wsp:val=&quot;007D32FC&quot;/&gt;&lt;wsp:rsid wsp:val=&quot;007D3A88&quot;/&gt;&lt;wsp:rsid wsp:val=&quot;007D3A95&quot;/&gt;&lt;wsp:rsid wsp:val=&quot;007E0CCC&quot;/&gt;&lt;wsp:rsid wsp:val=&quot;007E1969&quot;/&gt;&lt;wsp:rsid wsp:val=&quot;007E1C08&quot;/&gt;&lt;wsp:rsid wsp:val=&quot;007E4934&quot;/&gt;&lt;wsp:rsid wsp:val=&quot;007E69D7&quot;/&gt;&lt;wsp:rsid wsp:val=&quot;007F00E2&quot;/&gt;&lt;wsp:rsid wsp:val=&quot;007F0185&quot;/&gt;&lt;wsp:rsid wsp:val=&quot;007F04E3&quot;/&gt;&lt;wsp:rsid wsp:val=&quot;007F15E2&quot;/&gt;&lt;wsp:rsid wsp:val=&quot;007F2408&quot;/&gt;&lt;wsp:rsid wsp:val=&quot;007F3857&quot;/&gt;&lt;wsp:rsid wsp:val=&quot;007F6A4D&quot;/&gt;&lt;wsp:rsid wsp:val=&quot;00807C47&quot;/&gt;&lt;wsp:rsid wsp:val=&quot;0081073E&quot;/&gt;&lt;wsp:rsid wsp:val=&quot;00812C0D&quot;/&gt;&lt;wsp:rsid wsp:val=&quot;00812DF2&quot;/&gt;&lt;wsp:rsid wsp:val=&quot;00820340&quot;/&gt;&lt;wsp:rsid wsp:val=&quot;00824172&quot;/&gt;&lt;wsp:rsid wsp:val=&quot;008252C4&quot;/&gt;&lt;wsp:rsid wsp:val=&quot;00826084&quot;/&gt;&lt;wsp:rsid wsp:val=&quot;008262DF&quot;/&gt;&lt;wsp:rsid wsp:val=&quot;00830165&quot;/&gt;&lt;wsp:rsid wsp:val=&quot;00833D39&quot;/&gt;&lt;wsp:rsid wsp:val=&quot;00835128&quot;/&gt;&lt;wsp:rsid wsp:val=&quot;0083760D&quot;/&gt;&lt;wsp:rsid wsp:val=&quot;00840CF3&quot;/&gt;&lt;wsp:rsid wsp:val=&quot;00843001&quot;/&gt;&lt;wsp:rsid wsp:val=&quot;008471E7&quot;/&gt;&lt;wsp:rsid wsp:val=&quot;008478AC&quot;/&gt;&lt;wsp:rsid wsp:val=&quot;00851DD2&quot;/&gt;&lt;wsp:rsid wsp:val=&quot;00852BC6&quot;/&gt;&lt;wsp:rsid wsp:val=&quot;00854D19&quot;/&gt;&lt;wsp:rsid wsp:val=&quot;00855EC2&quot;/&gt;&lt;wsp:rsid wsp:val=&quot;0086137F&quot;/&gt;&lt;wsp:rsid wsp:val=&quot;00864AB5&quot;/&gt;&lt;wsp:rsid wsp:val=&quot;00865803&quot;/&gt;&lt;wsp:rsid wsp:val=&quot;00870E69&quot;/&gt;&lt;wsp:rsid wsp:val=&quot;00871A06&quot;/&gt;&lt;wsp:rsid wsp:val=&quot;00876BC3&quot;/&gt;&lt;wsp:rsid wsp:val=&quot;00877A31&quot;/&gt;&lt;wsp:rsid wsp:val=&quot;008841D4&quot;/&gt;&lt;wsp:rsid wsp:val=&quot;0088617F&quot;/&gt;&lt;wsp:rsid wsp:val=&quot;00890ACE&quot;/&gt;&lt;wsp:rsid wsp:val=&quot;008930B0&quot;/&gt;&lt;wsp:rsid wsp:val=&quot;008931F2&quot;/&gt;&lt;wsp:rsid wsp:val=&quot;0089440E&quot;/&gt;&lt;wsp:rsid wsp:val=&quot;008954A1&quot;/&gt;&lt;wsp:rsid wsp:val=&quot;008A0389&quot;/&gt;&lt;wsp:rsid wsp:val=&quot;008A3E09&quot;/&gt;&lt;wsp:rsid wsp:val=&quot;008A4C4D&quot;/&gt;&lt;wsp:rsid wsp:val=&quot;008A4E5F&quot;/&gt;&lt;wsp:rsid wsp:val=&quot;008A6539&quot;/&gt;&lt;wsp:rsid wsp:val=&quot;008A6968&quot;/&gt;&lt;wsp:rsid wsp:val=&quot;008B125A&quot;/&gt;&lt;wsp:rsid wsp:val=&quot;008B39ED&quot;/&gt;&lt;wsp:rsid wsp:val=&quot;008B6479&quot;/&gt;&lt;wsp:rsid wsp:val=&quot;008B69A7&quot;/&gt;&lt;wsp:rsid wsp:val=&quot;008C5FFF&quot;/&gt;&lt;wsp:rsid wsp:val=&quot;008C7805&quot;/&gt;&lt;wsp:rsid wsp:val=&quot;008D0E22&quot;/&gt;&lt;wsp:rsid wsp:val=&quot;008D32F8&quot;/&gt;&lt;wsp:rsid wsp:val=&quot;008D5C06&quot;/&gt;&lt;wsp:rsid wsp:val=&quot;008E01C2&quot;/&gt;&lt;wsp:rsid wsp:val=&quot;008E0F0A&quot;/&gt;&lt;wsp:rsid wsp:val=&quot;008E1B14&quot;/&gt;&lt;wsp:rsid wsp:val=&quot;008E55FA&quot;/&gt;&lt;wsp:rsid wsp:val=&quot;008E5CD7&quot;/&gt;&lt;wsp:rsid wsp:val=&quot;008E5F99&quot;/&gt;&lt;wsp:rsid wsp:val=&quot;008F17CD&quot;/&gt;&lt;wsp:rsid wsp:val=&quot;008F3918&quot;/&gt;&lt;wsp:rsid wsp:val=&quot;008F6D04&quot;/&gt;&lt;wsp:rsid wsp:val=&quot;008F7423&quot;/&gt;&lt;wsp:rsid wsp:val=&quot;008F78D6&quot;/&gt;&lt;wsp:rsid wsp:val=&quot;00900504&quot;/&gt;&lt;wsp:rsid wsp:val=&quot;00901B59&quot;/&gt;&lt;wsp:rsid wsp:val=&quot;009039B9&quot;/&gt;&lt;wsp:rsid wsp:val=&quot;009045C0&quot;/&gt;&lt;wsp:rsid wsp:val=&quot;009052FC&quot;/&gt;&lt;wsp:rsid wsp:val=&quot;009108DA&quot;/&gt;&lt;wsp:rsid wsp:val=&quot;00910E50&quot;/&gt;&lt;wsp:rsid wsp:val=&quot;00911B8E&quot;/&gt;&lt;wsp:rsid wsp:val=&quot;0091305F&quot;/&gt;&lt;wsp:rsid wsp:val=&quot;009211B4&quot;/&gt;&lt;wsp:rsid wsp:val=&quot;0092351D&quot;/&gt;&lt;wsp:rsid wsp:val=&quot;009264CF&quot;/&gt;&lt;wsp:rsid wsp:val=&quot;009316D8&quot;/&gt;&lt;wsp:rsid wsp:val=&quot;00935B0B&quot;/&gt;&lt;wsp:rsid wsp:val=&quot;009404EE&quot;/&gt;&lt;wsp:rsid wsp:val=&quot;00940CAB&quot;/&gt;&lt;wsp:rsid wsp:val=&quot;00942768&quot;/&gt;&lt;wsp:rsid wsp:val=&quot;00942BCD&quot;/&gt;&lt;wsp:rsid wsp:val=&quot;00947849&quot;/&gt;&lt;wsp:rsid wsp:val=&quot;00950EB3&quot;/&gt;&lt;wsp:rsid wsp:val=&quot;00951013&quot;/&gt;&lt;wsp:rsid wsp:val=&quot;009517F9&quot;/&gt;&lt;wsp:rsid wsp:val=&quot;009527AF&quot;/&gt;&lt;wsp:rsid wsp:val=&quot;00953B26&quot;/&gt;&lt;wsp:rsid wsp:val=&quot;00953C18&quot;/&gt;&lt;wsp:rsid wsp:val=&quot;00954063&quot;/&gt;&lt;wsp:rsid wsp:val=&quot;00954637&quot;/&gt;&lt;wsp:rsid wsp:val=&quot;00954EB0&quot;/&gt;&lt;wsp:rsid wsp:val=&quot;00956B31&quot;/&gt;&lt;wsp:rsid wsp:val=&quot;00960707&quot;/&gt;&lt;wsp:rsid wsp:val=&quot;00966E07&quot;/&gt;&lt;wsp:rsid wsp:val=&quot;00973E40&quot;/&gt;&lt;wsp:rsid wsp:val=&quot;009749E7&quot;/&gt;&lt;wsp:rsid wsp:val=&quot;00982732&quot;/&gt;&lt;wsp:rsid wsp:val=&quot;009827FC&quot;/&gt;&lt;wsp:rsid wsp:val=&quot;009847F1&quot;/&gt;&lt;wsp:rsid wsp:val=&quot;00986711&quot;/&gt;&lt;wsp:rsid wsp:val=&quot;0099114B&quot;/&gt;&lt;wsp:rsid wsp:val=&quot;00992728&quot;/&gt;&lt;wsp:rsid wsp:val=&quot;00994F7D&quot;/&gt;&lt;wsp:rsid wsp:val=&quot;009959E1&quot;/&gt;&lt;wsp:rsid wsp:val=&quot;009A3671&quot;/&gt;&lt;wsp:rsid wsp:val=&quot;009B7182&quot;/&gt;&lt;wsp:rsid wsp:val=&quot;009C0B27&quot;/&gt;&lt;wsp:rsid wsp:val=&quot;009C32F8&quot;/&gt;&lt;wsp:rsid wsp:val=&quot;009C3726&quot;/&gt;&lt;wsp:rsid wsp:val=&quot;009C37FE&quot;/&gt;&lt;wsp:rsid wsp:val=&quot;009C39B7&quot;/&gt;&lt;wsp:rsid wsp:val=&quot;009C44AF&quot;/&gt;&lt;wsp:rsid wsp:val=&quot;009C5655&quot;/&gt;&lt;wsp:rsid wsp:val=&quot;009C5CA2&quot;/&gt;&lt;wsp:rsid wsp:val=&quot;009D038A&quot;/&gt;&lt;wsp:rsid wsp:val=&quot;009D3B62&quot;/&gt;&lt;wsp:rsid wsp:val=&quot;009D4F4D&quot;/&gt;&lt;wsp:rsid wsp:val=&quot;009D63E8&quot;/&gt;&lt;wsp:rsid wsp:val=&quot;009E33C0&quot;/&gt;&lt;wsp:rsid wsp:val=&quot;009E3424&quot;/&gt;&lt;wsp:rsid wsp:val=&quot;009E3CA0&quot;/&gt;&lt;wsp:rsid wsp:val=&quot;009E5D95&quot;/&gt;&lt;wsp:rsid wsp:val=&quot;009E699D&quot;/&gt;&lt;wsp:rsid wsp:val=&quot;009E77D4&quot;/&gt;&lt;wsp:rsid wsp:val=&quot;009E7B53&quot;/&gt;&lt;wsp:rsid wsp:val=&quot;009E7D9E&quot;/&gt;&lt;wsp:rsid wsp:val=&quot;009F20FB&quot;/&gt;&lt;wsp:rsid wsp:val=&quot;009F5281&quot;/&gt;&lt;wsp:rsid wsp:val=&quot;009F60A6&quot;/&gt;&lt;wsp:rsid wsp:val=&quot;00A01A32&quot;/&gt;&lt;wsp:rsid wsp:val=&quot;00A027B5&quot;/&gt;&lt;wsp:rsid wsp:val=&quot;00A02C76&quot;/&gt;&lt;wsp:rsid wsp:val=&quot;00A069A6&quot;/&gt;&lt;wsp:rsid wsp:val=&quot;00A11143&quot;/&gt;&lt;wsp:rsid wsp:val=&quot;00A11DA1&quot;/&gt;&lt;wsp:rsid wsp:val=&quot;00A14C74&quot;/&gt;&lt;wsp:rsid wsp:val=&quot;00A2282B&quot;/&gt;&lt;wsp:rsid wsp:val=&quot;00A262F4&quot;/&gt;&lt;wsp:rsid wsp:val=&quot;00A30A12&quot;/&gt;&lt;wsp:rsid wsp:val=&quot;00A36343&quot;/&gt;&lt;wsp:rsid wsp:val=&quot;00A40147&quot;/&gt;&lt;wsp:rsid wsp:val=&quot;00A40E66&quot;/&gt;&lt;wsp:rsid wsp:val=&quot;00A422C7&quot;/&gt;&lt;wsp:rsid wsp:val=&quot;00A42EA0&quot;/&gt;&lt;wsp:rsid wsp:val=&quot;00A43E22&quot;/&gt;&lt;wsp:rsid wsp:val=&quot;00A44A5E&quot;/&gt;&lt;wsp:rsid wsp:val=&quot;00A46B3B&quot;/&gt;&lt;wsp:rsid wsp:val=&quot;00A57161&quot;/&gt;&lt;wsp:rsid wsp:val=&quot;00A62FFB&quot;/&gt;&lt;wsp:rsid wsp:val=&quot;00A6461E&quot;/&gt;&lt;wsp:rsid wsp:val=&quot;00A64F5A&quot;/&gt;&lt;wsp:rsid wsp:val=&quot;00A66EAC&quot;/&gt;&lt;wsp:rsid wsp:val=&quot;00A700F3&quot;/&gt;&lt;wsp:rsid wsp:val=&quot;00A71F10&quot;/&gt;&lt;wsp:rsid wsp:val=&quot;00A748E3&quot;/&gt;&lt;wsp:rsid wsp:val=&quot;00A76E85&quot;/&gt;&lt;wsp:rsid wsp:val=&quot;00A779A1&quot;/&gt;&lt;wsp:rsid wsp:val=&quot;00A80593&quot;/&gt;&lt;wsp:rsid wsp:val=&quot;00A8156B&quot;/&gt;&lt;wsp:rsid wsp:val=&quot;00A821AC&quot;/&gt;&lt;wsp:rsid wsp:val=&quot;00A825A3&quot;/&gt;&lt;wsp:rsid wsp:val=&quot;00A83407&quot;/&gt;&lt;wsp:rsid wsp:val=&quot;00A83FE2&quot;/&gt;&lt;wsp:rsid wsp:val=&quot;00A845A7&quot;/&gt;&lt;wsp:rsid wsp:val=&quot;00A85193&quot;/&gt;&lt;wsp:rsid wsp:val=&quot;00A858AC&quot;/&gt;&lt;wsp:rsid wsp:val=&quot;00A868ED&quot;/&gt;&lt;wsp:rsid wsp:val=&quot;00A872DF&quot;/&gt;&lt;wsp:rsid wsp:val=&quot;00A92F00&quot;/&gt;&lt;wsp:rsid wsp:val=&quot;00A936A3&quot;/&gt;&lt;wsp:rsid wsp:val=&quot;00AA05AD&quot;/&gt;&lt;wsp:rsid wsp:val=&quot;00AA3D13&quot;/&gt;&lt;wsp:rsid wsp:val=&quot;00AA4ED5&quot;/&gt;&lt;wsp:rsid wsp:val=&quot;00AB28F0&quot;/&gt;&lt;wsp:rsid wsp:val=&quot;00AB4F91&quot;/&gt;&lt;wsp:rsid wsp:val=&quot;00AC1E3E&quot;/&gt;&lt;wsp:rsid wsp:val=&quot;00AC22B4&quot;/&gt;&lt;wsp:rsid wsp:val=&quot;00AC3B41&quot;/&gt;&lt;wsp:rsid wsp:val=&quot;00AC60EF&quot;/&gt;&lt;wsp:rsid wsp:val=&quot;00AD0646&quot;/&gt;&lt;wsp:rsid wsp:val=&quot;00AE413D&quot;/&gt;&lt;wsp:rsid wsp:val=&quot;00AF1730&quot;/&gt;&lt;wsp:rsid wsp:val=&quot;00AF3C34&quot;/&gt;&lt;wsp:rsid wsp:val=&quot;00AF3C7B&quot;/&gt;&lt;wsp:rsid wsp:val=&quot;00AF3EB0&quot;/&gt;&lt;wsp:rsid wsp:val=&quot;00AF3F43&quot;/&gt;&lt;wsp:rsid wsp:val=&quot;00AF4123&quot;/&gt;&lt;wsp:rsid wsp:val=&quot;00AF49CC&quot;/&gt;&lt;wsp:rsid wsp:val=&quot;00AF604E&quot;/&gt;&lt;wsp:rsid wsp:val=&quot;00B02ECA&quot;/&gt;&lt;wsp:rsid wsp:val=&quot;00B04D21&quot;/&gt;&lt;wsp:rsid wsp:val=&quot;00B0500F&quot;/&gt;&lt;wsp:rsid wsp:val=&quot;00B05FCD&quot;/&gt;&lt;wsp:rsid wsp:val=&quot;00B068AB&quot;/&gt;&lt;wsp:rsid wsp:val=&quot;00B06E78&quot;/&gt;&lt;wsp:rsid wsp:val=&quot;00B110F0&quot;/&gt;&lt;wsp:rsid wsp:val=&quot;00B11187&quot;/&gt;&lt;wsp:rsid wsp:val=&quot;00B1396B&quot;/&gt;&lt;wsp:rsid wsp:val=&quot;00B15452&quot;/&gt;&lt;wsp:rsid wsp:val=&quot;00B36D67&quot;/&gt;&lt;wsp:rsid wsp:val=&quot;00B41905&quot;/&gt;&lt;wsp:rsid wsp:val=&quot;00B42A02&quot;/&gt;&lt;wsp:rsid wsp:val=&quot;00B43AD7&quot;/&gt;&lt;wsp:rsid wsp:val=&quot;00B4429E&quot;/&gt;&lt;wsp:rsid wsp:val=&quot;00B459CE&quot;/&gt;&lt;wsp:rsid wsp:val=&quot;00B50E7E&quot;/&gt;&lt;wsp:rsid wsp:val=&quot;00B50EC1&quot;/&gt;&lt;wsp:rsid wsp:val=&quot;00B5532F&quot;/&gt;&lt;wsp:rsid wsp:val=&quot;00B55783&quot;/&gt;&lt;wsp:rsid wsp:val=&quot;00B55DAF&quot;/&gt;&lt;wsp:rsid wsp:val=&quot;00B56F8A&quot;/&gt;&lt;wsp:rsid wsp:val=&quot;00B57D29&quot;/&gt;&lt;wsp:rsid wsp:val=&quot;00B6579A&quot;/&gt;&lt;wsp:rsid wsp:val=&quot;00B66B49&quot;/&gt;&lt;wsp:rsid wsp:val=&quot;00B71208&quot;/&gt;&lt;wsp:rsid wsp:val=&quot;00B72B8F&quot;/&gt;&lt;wsp:rsid wsp:val=&quot;00B74356&quot;/&gt;&lt;wsp:rsid wsp:val=&quot;00B74FFD&quot;/&gt;&lt;wsp:rsid wsp:val=&quot;00B8100C&quot;/&gt;&lt;wsp:rsid wsp:val=&quot;00B82691&quot;/&gt;&lt;wsp:rsid wsp:val=&quot;00B82F6B&quot;/&gt;&lt;wsp:rsid wsp:val=&quot;00B83CAA&quot;/&gt;&lt;wsp:rsid wsp:val=&quot;00B84553&quot;/&gt;&lt;wsp:rsid wsp:val=&quot;00B851B2&quot;/&gt;&lt;wsp:rsid wsp:val=&quot;00B90CEF&quot;/&gt;&lt;wsp:rsid wsp:val=&quot;00B94D69&quot;/&gt;&lt;wsp:rsid wsp:val=&quot;00BA1D4F&quot;/&gt;&lt;wsp:rsid wsp:val=&quot;00BA651E&quot;/&gt;&lt;wsp:rsid wsp:val=&quot;00BA7213&quot;/&gt;&lt;wsp:rsid wsp:val=&quot;00BB1E66&quot;/&gt;&lt;wsp:rsid wsp:val=&quot;00BB238D&quot;/&gt;&lt;wsp:rsid wsp:val=&quot;00BB346A&quot;/&gt;&lt;wsp:rsid wsp:val=&quot;00BB4685&quot;/&gt;&lt;wsp:rsid wsp:val=&quot;00BB62D4&quot;/&gt;&lt;wsp:rsid wsp:val=&quot;00BB7353&quot;/&gt;&lt;wsp:rsid wsp:val=&quot;00BC083D&quot;/&gt;&lt;wsp:rsid wsp:val=&quot;00BC2D94&quot;/&gt;&lt;wsp:rsid wsp:val=&quot;00BC378C&quot;/&gt;&lt;wsp:rsid wsp:val=&quot;00BC43FE&quot;/&gt;&lt;wsp:rsid wsp:val=&quot;00BC589D&quot;/&gt;&lt;wsp:rsid wsp:val=&quot;00BC7DD8&quot;/&gt;&lt;wsp:rsid wsp:val=&quot;00BD68C2&quot;/&gt;&lt;wsp:rsid wsp:val=&quot;00BD78BB&quot;/&gt;&lt;wsp:rsid wsp:val=&quot;00BE16B4&quot;/&gt;&lt;wsp:rsid wsp:val=&quot;00BE3677&quot;/&gt;&lt;wsp:rsid wsp:val=&quot;00BE60D9&quot;/&gt;&lt;wsp:rsid wsp:val=&quot;00BF133E&quot;/&gt;&lt;wsp:rsid wsp:val=&quot;00BF13F4&quot;/&gt;&lt;wsp:rsid wsp:val=&quot;00BF3D11&quot;/&gt;&lt;wsp:rsid wsp:val=&quot;00BF3EFB&quot;/&gt;&lt;wsp:rsid wsp:val=&quot;00BF74AB&quot;/&gt;&lt;wsp:rsid wsp:val=&quot;00C00384&quot;/&gt;&lt;wsp:rsid wsp:val=&quot;00C03347&quot;/&gt;&lt;wsp:rsid wsp:val=&quot;00C1047B&quot;/&gt;&lt;wsp:rsid wsp:val=&quot;00C20BC4&quot;/&gt;&lt;wsp:rsid wsp:val=&quot;00C220D6&quot;/&gt;&lt;wsp:rsid wsp:val=&quot;00C23C20&quot;/&gt;&lt;wsp:rsid wsp:val=&quot;00C331DE&quot;/&gt;&lt;wsp:rsid wsp:val=&quot;00C356CF&quot;/&gt;&lt;wsp:rsid wsp:val=&quot;00C40A36&quot;/&gt;&lt;wsp:rsid wsp:val=&quot;00C425C6&quot;/&gt;&lt;wsp:rsid wsp:val=&quot;00C42862&quot;/&gt;&lt;wsp:rsid wsp:val=&quot;00C42A98&quot;/&gt;&lt;wsp:rsid wsp:val=&quot;00C45501&quot;/&gt;&lt;wsp:rsid wsp:val=&quot;00C460D6&quot;/&gt;&lt;wsp:rsid wsp:val=&quot;00C47463&quot;/&gt;&lt;wsp:rsid wsp:val=&quot;00C529BA&quot;/&gt;&lt;wsp:rsid wsp:val=&quot;00C54986&quot;/&gt;&lt;wsp:rsid wsp:val=&quot;00C56F15&quot;/&gt;&lt;wsp:rsid wsp:val=&quot;00C60E12&quot;/&gt;&lt;wsp:rsid wsp:val=&quot;00C6237A&quot;/&gt;&lt;wsp:rsid wsp:val=&quot;00C71B99&quot;/&gt;&lt;wsp:rsid wsp:val=&quot;00C72CB8&quot;/&gt;&lt;wsp:rsid wsp:val=&quot;00C730AC&quot;/&gt;&lt;wsp:rsid wsp:val=&quot;00C8006D&quot;/&gt;&lt;wsp:rsid wsp:val=&quot;00C81A63&quot;/&gt;&lt;wsp:rsid wsp:val=&quot;00C83435&quot;/&gt;&lt;wsp:rsid wsp:val=&quot;00C84BB2&quot;/&gt;&lt;wsp:rsid wsp:val=&quot;00C94AB1&quot;/&gt;&lt;wsp:rsid wsp:val=&quot;00C97998&quot;/&gt;&lt;wsp:rsid wsp:val=&quot;00CA4F12&quot;/&gt;&lt;wsp:rsid wsp:val=&quot;00CB2C4F&quot;/&gt;&lt;wsp:rsid wsp:val=&quot;00CB4714&quot;/&gt;&lt;wsp:rsid wsp:val=&quot;00CB695F&quot;/&gt;&lt;wsp:rsid wsp:val=&quot;00CC1459&quot;/&gt;&lt;wsp:rsid wsp:val=&quot;00CC2555&quot;/&gt;&lt;wsp:rsid wsp:val=&quot;00CC3529&quot;/&gt;&lt;wsp:rsid wsp:val=&quot;00CC4849&quot;/&gt;&lt;wsp:rsid wsp:val=&quot;00CC4B10&quot;/&gt;&lt;wsp:rsid wsp:val=&quot;00CC5816&quot;/&gt;&lt;wsp:rsid wsp:val=&quot;00CC7355&quot;/&gt;&lt;wsp:rsid wsp:val=&quot;00CD2B96&quot;/&gt;&lt;wsp:rsid wsp:val=&quot;00CD6BE6&quot;/&gt;&lt;wsp:rsid wsp:val=&quot;00CE0044&quot;/&gt;&lt;wsp:rsid wsp:val=&quot;00CE1987&quot;/&gt;&lt;wsp:rsid wsp:val=&quot;00CE1F95&quot;/&gt;&lt;wsp:rsid wsp:val=&quot;00CE4EBA&quot;/&gt;&lt;wsp:rsid wsp:val=&quot;00CE6ABA&quot;/&gt;&lt;wsp:rsid wsp:val=&quot;00CF112D&quot;/&gt;&lt;wsp:rsid wsp:val=&quot;00CF1A1D&quot;/&gt;&lt;wsp:rsid wsp:val=&quot;00CF31B5&quot;/&gt;&lt;wsp:rsid wsp:val=&quot;00CF37C2&quot;/&gt;&lt;wsp:rsid wsp:val=&quot;00CF5C00&quot;/&gt;&lt;wsp:rsid wsp:val=&quot;00CF6553&quot;/&gt;&lt;wsp:rsid wsp:val=&quot;00D0169B&quot;/&gt;&lt;wsp:rsid wsp:val=&quot;00D0293C&quot;/&gt;&lt;wsp:rsid wsp:val=&quot;00D06100&quot;/&gt;&lt;wsp:rsid wsp:val=&quot;00D0743F&quot;/&gt;&lt;wsp:rsid wsp:val=&quot;00D1458C&quot;/&gt;&lt;wsp:rsid wsp:val=&quot;00D213AA&quot;/&gt;&lt;wsp:rsid wsp:val=&quot;00D215D5&quot;/&gt;&lt;wsp:rsid wsp:val=&quot;00D25CCD&quot;/&gt;&lt;wsp:rsid wsp:val=&quot;00D3054B&quot;/&gt;&lt;wsp:rsid wsp:val=&quot;00D3504D&quot;/&gt;&lt;wsp:rsid wsp:val=&quot;00D42797&quot;/&gt;&lt;wsp:rsid wsp:val=&quot;00D511B9&quot;/&gt;&lt;wsp:rsid wsp:val=&quot;00D5139B&quot;/&gt;&lt;wsp:rsid wsp:val=&quot;00D5315C&quot;/&gt;&lt;wsp:rsid wsp:val=&quot;00D5466E&quot;/&gt;&lt;wsp:rsid wsp:val=&quot;00D572D5&quot;/&gt;&lt;wsp:rsid wsp:val=&quot;00D572D8&quot;/&gt;&lt;wsp:rsid wsp:val=&quot;00D6258C&quot;/&gt;&lt;wsp:rsid wsp:val=&quot;00D63945&quot;/&gt;&lt;wsp:rsid wsp:val=&quot;00D73D02&quot;/&gt;&lt;wsp:rsid wsp:val=&quot;00D73E93&quot;/&gt;&lt;wsp:rsid wsp:val=&quot;00D80390&quot;/&gt;&lt;wsp:rsid wsp:val=&quot;00D8098C&quot;/&gt;&lt;wsp:rsid wsp:val=&quot;00D837B8&quot;/&gt;&lt;wsp:rsid wsp:val=&quot;00D85138&quot;/&gt;&lt;wsp:rsid wsp:val=&quot;00D854E6&quot;/&gt;&lt;wsp:rsid wsp:val=&quot;00D85967&quot;/&gt;&lt;wsp:rsid wsp:val=&quot;00D86F01&quot;/&gt;&lt;wsp:rsid wsp:val=&quot;00D902A0&quot;/&gt;&lt;wsp:rsid wsp:val=&quot;00D92E2E&quot;/&gt;&lt;wsp:rsid wsp:val=&quot;00D939E1&quot;/&gt;&lt;wsp:rsid wsp:val=&quot;00D93C84&quot;/&gt;&lt;wsp:rsid wsp:val=&quot;00DA09EE&quot;/&gt;&lt;wsp:rsid wsp:val=&quot;00DA16DD&quot;/&gt;&lt;wsp:rsid wsp:val=&quot;00DA401B&quot;/&gt;&lt;wsp:rsid wsp:val=&quot;00DA4306&quot;/&gt;&lt;wsp:rsid wsp:val=&quot;00DA4471&quot;/&gt;&lt;wsp:rsid wsp:val=&quot;00DA5FDF&quot;/&gt;&lt;wsp:rsid wsp:val=&quot;00DB0B3D&quot;/&gt;&lt;wsp:rsid wsp:val=&quot;00DB13E4&quot;/&gt;&lt;wsp:rsid wsp:val=&quot;00DB1886&quot;/&gt;&lt;wsp:rsid wsp:val=&quot;00DB285B&quot;/&gt;&lt;wsp:rsid wsp:val=&quot;00DB6FED&quot;/&gt;&lt;wsp:rsid wsp:val=&quot;00DC3128&quot;/&gt;&lt;wsp:rsid wsp:val=&quot;00DC4765&quot;/&gt;&lt;wsp:rsid wsp:val=&quot;00DC7011&quot;/&gt;&lt;wsp:rsid wsp:val=&quot;00DD2FBA&quot;/&gt;&lt;wsp:rsid wsp:val=&quot;00DD5D2A&quot;/&gt;&lt;wsp:rsid wsp:val=&quot;00DD645B&quot;/&gt;&lt;wsp:rsid wsp:val=&quot;00DD7539&quot;/&gt;&lt;wsp:rsid wsp:val=&quot;00DE053C&quot;/&gt;&lt;wsp:rsid wsp:val=&quot;00DE2201&quot;/&gt;&lt;wsp:rsid wsp:val=&quot;00DE5B78&quot;/&gt;&lt;wsp:rsid wsp:val=&quot;00DE734E&quot;/&gt;&lt;wsp:rsid wsp:val=&quot;00DE76E9&quot;/&gt;&lt;wsp:rsid wsp:val=&quot;00DF0003&quot;/&gt;&lt;wsp:rsid wsp:val=&quot;00DF282A&quot;/&gt;&lt;wsp:rsid wsp:val=&quot;00DF45B2&quot;/&gt;&lt;wsp:rsid wsp:val=&quot;00DF5F34&quot;/&gt;&lt;wsp:rsid wsp:val=&quot;00DF6D6A&quot;/&gt;&lt;wsp:rsid wsp:val=&quot;00E0163C&quot;/&gt;&lt;wsp:rsid wsp:val=&quot;00E05713&quot;/&gt;&lt;wsp:rsid wsp:val=&quot;00E058E3&quot;/&gt;&lt;wsp:rsid wsp:val=&quot;00E06B92&quot;/&gt;&lt;wsp:rsid wsp:val=&quot;00E133B0&quot;/&gt;&lt;wsp:rsid wsp:val=&quot;00E1752F&quot;/&gt;&lt;wsp:rsid wsp:val=&quot;00E206FC&quot;/&gt;&lt;wsp:rsid wsp:val=&quot;00E212DC&quot;/&gt;&lt;wsp:rsid wsp:val=&quot;00E2144E&quot;/&gt;&lt;wsp:rsid wsp:val=&quot;00E23132&quot;/&gt;&lt;wsp:rsid wsp:val=&quot;00E24101&quot;/&gt;&lt;wsp:rsid wsp:val=&quot;00E24F78&quot;/&gt;&lt;wsp:rsid wsp:val=&quot;00E26E3C&quot;/&gt;&lt;wsp:rsid wsp:val=&quot;00E27269&quot;/&gt;&lt;wsp:rsid wsp:val=&quot;00E3431A&quot;/&gt;&lt;wsp:rsid wsp:val=&quot;00E352F2&quot;/&gt;&lt;wsp:rsid wsp:val=&quot;00E44D62&quot;/&gt;&lt;wsp:rsid wsp:val=&quot;00E53ABD&quot;/&gt;&lt;wsp:rsid wsp:val=&quot;00E53CAC&quot;/&gt;&lt;wsp:rsid wsp:val=&quot;00E552AF&quot;/&gt;&lt;wsp:rsid wsp:val=&quot;00E56B55&quot;/&gt;&lt;wsp:rsid wsp:val=&quot;00E56C8E&quot;/&gt;&lt;wsp:rsid wsp:val=&quot;00E62CF3&quot;/&gt;&lt;wsp:rsid wsp:val=&quot;00E6308F&quot;/&gt;&lt;wsp:rsid wsp:val=&quot;00E6547E&quot;/&gt;&lt;wsp:rsid wsp:val=&quot;00E65F77&quot;/&gt;&lt;wsp:rsid wsp:val=&quot;00E72195&quot;/&gt;&lt;wsp:rsid wsp:val=&quot;00E745BE&quot;/&gt;&lt;wsp:rsid wsp:val=&quot;00E749E5&quot;/&gt;&lt;wsp:rsid wsp:val=&quot;00E759E7&quot;/&gt;&lt;wsp:rsid wsp:val=&quot;00E800C9&quot;/&gt;&lt;wsp:rsid wsp:val=&quot;00E835D4&quot;/&gt;&lt;wsp:rsid wsp:val=&quot;00E86E4B&quot;/&gt;&lt;wsp:rsid wsp:val=&quot;00E86ECE&quot;/&gt;&lt;wsp:rsid wsp:val=&quot;00E87F15&quot;/&gt;&lt;wsp:rsid wsp:val=&quot;00E90343&quot;/&gt;&lt;wsp:rsid wsp:val=&quot;00E92ACB&quot;/&gt;&lt;wsp:rsid wsp:val=&quot;00E93801&quot;/&gt;&lt;wsp:rsid wsp:val=&quot;00E93BB5&quot;/&gt;&lt;wsp:rsid wsp:val=&quot;00E94466&quot;/&gt;&lt;wsp:rsid wsp:val=&quot;00E94665&quot;/&gt;&lt;wsp:rsid wsp:val=&quot;00E961B3&quot;/&gt;&lt;wsp:rsid wsp:val=&quot;00EA5D91&quot;/&gt;&lt;wsp:rsid wsp:val=&quot;00EA7398&quot;/&gt;&lt;wsp:rsid wsp:val=&quot;00EB09F9&quot;/&gt;&lt;wsp:rsid wsp:val=&quot;00EB1018&quot;/&gt;&lt;wsp:rsid wsp:val=&quot;00EB3A7C&quot;/&gt;&lt;wsp:rsid wsp:val=&quot;00EB486E&quot;/&gt;&lt;wsp:rsid wsp:val=&quot;00EB528B&quot;/&gt;&lt;wsp:rsid wsp:val=&quot;00EB58A3&quot;/&gt;&lt;wsp:rsid wsp:val=&quot;00EB5954&quot;/&gt;&lt;wsp:rsid wsp:val=&quot;00EB62B2&quot;/&gt;&lt;wsp:rsid wsp:val=&quot;00EC239A&quot;/&gt;&lt;wsp:rsid wsp:val=&quot;00EC6429&quot;/&gt;&lt;wsp:rsid wsp:val=&quot;00EC6604&quot;/&gt;&lt;wsp:rsid wsp:val=&quot;00EC7B68&quot;/&gt;&lt;wsp:rsid wsp:val=&quot;00ED04CC&quot;/&gt;&lt;wsp:rsid wsp:val=&quot;00ED0E92&quot;/&gt;&lt;wsp:rsid wsp:val=&quot;00ED37DF&quot;/&gt;&lt;wsp:rsid wsp:val=&quot;00ED4ACF&quot;/&gt;&lt;wsp:rsid wsp:val=&quot;00ED6F04&quot;/&gt;&lt;wsp:rsid wsp:val=&quot;00EE1CE2&quot;/&gt;&lt;wsp:rsid wsp:val=&quot;00EE2598&quot;/&gt;&lt;wsp:rsid wsp:val=&quot;00EF161F&quot;/&gt;&lt;wsp:rsid wsp:val=&quot;00EF3988&quot;/&gt;&lt;wsp:rsid wsp:val=&quot;00EF7AC3&quot;/&gt;&lt;wsp:rsid wsp:val=&quot;00F00AD1&quot;/&gt;&lt;wsp:rsid wsp:val=&quot;00F01323&quot;/&gt;&lt;wsp:rsid wsp:val=&quot;00F01DCF&quot;/&gt;&lt;wsp:rsid wsp:val=&quot;00F0564E&quot;/&gt;&lt;wsp:rsid wsp:val=&quot;00F057BA&quot;/&gt;&lt;wsp:rsid wsp:val=&quot;00F0648B&quot;/&gt;&lt;wsp:rsid wsp:val=&quot;00F1023F&quot;/&gt;&lt;wsp:rsid wsp:val=&quot;00F11302&quot;/&gt;&lt;wsp:rsid wsp:val=&quot;00F1492F&quot;/&gt;&lt;wsp:rsid wsp:val=&quot;00F14D5A&quot;/&gt;&lt;wsp:rsid wsp:val=&quot;00F20428&quot;/&gt;&lt;wsp:rsid wsp:val=&quot;00F204BA&quot;/&gt;&lt;wsp:rsid wsp:val=&quot;00F211D3&quot;/&gt;&lt;wsp:rsid wsp:val=&quot;00F21D67&quot;/&gt;&lt;wsp:rsid wsp:val=&quot;00F22A06&quot;/&gt;&lt;wsp:rsid wsp:val=&quot;00F22B5E&quot;/&gt;&lt;wsp:rsid wsp:val=&quot;00F24B5E&quot;/&gt;&lt;wsp:rsid wsp:val=&quot;00F255EF&quot;/&gt;&lt;wsp:rsid wsp:val=&quot;00F26159&quot;/&gt;&lt;wsp:rsid wsp:val=&quot;00F275D1&quot;/&gt;&lt;wsp:rsid wsp:val=&quot;00F306E8&quot;/&gt;&lt;wsp:rsid wsp:val=&quot;00F330E1&quot;/&gt;&lt;wsp:rsid wsp:val=&quot;00F34CC8&quot;/&gt;&lt;wsp:rsid wsp:val=&quot;00F37119&quot;/&gt;&lt;wsp:rsid wsp:val=&quot;00F425AA&quot;/&gt;&lt;wsp:rsid wsp:val=&quot;00F43AEF&quot;/&gt;&lt;wsp:rsid wsp:val=&quot;00F43E19&quot;/&gt;&lt;wsp:rsid wsp:val=&quot;00F44A58&quot;/&gt;&lt;wsp:rsid wsp:val=&quot;00F452B1&quot;/&gt;&lt;wsp:rsid wsp:val=&quot;00F527F0&quot;/&gt;&lt;wsp:rsid wsp:val=&quot;00F5391A&quot;/&gt;&lt;wsp:rsid wsp:val=&quot;00F5481B&quot;/&gt;&lt;wsp:rsid wsp:val=&quot;00F55EA0&quot;/&gt;&lt;wsp:rsid wsp:val=&quot;00F57F9B&quot;/&gt;&lt;wsp:rsid wsp:val=&quot;00F6066D&quot;/&gt;&lt;wsp:rsid wsp:val=&quot;00F651B4&quot;/&gt;&lt;wsp:rsid wsp:val=&quot;00F67C43&quot;/&gt;&lt;wsp:rsid wsp:val=&quot;00F7196E&quot;/&gt;&lt;wsp:rsid wsp:val=&quot;00F74376&quot;/&gt;&lt;wsp:rsid wsp:val=&quot;00F774ED&quot;/&gt;&lt;wsp:rsid wsp:val=&quot;00F83D1B&quot;/&gt;&lt;wsp:rsid wsp:val=&quot;00F852B1&quot;/&gt;&lt;wsp:rsid wsp:val=&quot;00F91DEB&quot;/&gt;&lt;wsp:rsid wsp:val=&quot;00F9393C&quot;/&gt;&lt;wsp:rsid wsp:val=&quot;00F94559&quot;/&gt;&lt;wsp:rsid wsp:val=&quot;00F95033&quot;/&gt;&lt;wsp:rsid wsp:val=&quot;00F96289&quot;/&gt;&lt;wsp:rsid wsp:val=&quot;00F97EBC&quot;/&gt;&lt;wsp:rsid wsp:val=&quot;00FA498E&quot;/&gt;&lt;wsp:rsid wsp:val=&quot;00FA5C4C&quot;/&gt;&lt;wsp:rsid wsp:val=&quot;00FA7295&quot;/&gt;&lt;wsp:rsid wsp:val=&quot;00FB1224&quot;/&gt;&lt;wsp:rsid wsp:val=&quot;00FB6EC6&quot;/&gt;&lt;wsp:rsid wsp:val=&quot;00FC2D30&quot;/&gt;&lt;wsp:rsid wsp:val=&quot;00FC430C&quot;/&gt;&lt;wsp:rsid wsp:val=&quot;00FC4449&quot;/&gt;&lt;wsp:rsid wsp:val=&quot;00FC5D05&quot;/&gt;&lt;wsp:rsid wsp:val=&quot;00FC6F4B&quot;/&gt;&lt;wsp:rsid wsp:val=&quot;00FD1590&quot;/&gt;&lt;wsp:rsid wsp:val=&quot;00FD377A&quot;/&gt;&lt;wsp:rsid wsp:val=&quot;00FD4D70&quot;/&gt;&lt;wsp:rsid wsp:val=&quot;00FD5A71&quot;/&gt;&lt;wsp:rsid wsp:val=&quot;00FD5F4A&quot;/&gt;&lt;wsp:rsid wsp:val=&quot;00FE102E&quot;/&gt;&lt;wsp:rsid wsp:val=&quot;00FE2B97&quot;/&gt;&lt;wsp:rsid wsp:val=&quot;00FE4102&quot;/&gt;&lt;wsp:rsid wsp:val=&quot;00FE475C&quot;/&gt;&lt;wsp:rsid wsp:val=&quot;00FE4D89&quot;/&gt;&lt;wsp:rsid wsp:val=&quot;00FE79E0&quot;/&gt;&lt;wsp:rsid wsp:val=&quot;00FF1F4E&quot;/&gt;&lt;wsp:rsid wsp:val=&quot;00FF2006&quot;/&gt;&lt;wsp:rsid wsp:val=&quot;00FF4CEE&quot;/&gt;&lt;/wsp:rsids&gt;&lt;/w:docPr&gt;&lt;w:body&gt;&lt;w:p wsp:rsidR=&quot;00000000&quot; wsp:rsidRDefault=&quot;0067310D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U&lt;/m:t&gt;&lt;/m:r&gt;&lt;/m:e&gt;&lt;m:sub&gt;&lt;m:r&gt;&lt;w:rPr&gt;&lt;w:rFonts w:ascii=&quot;Cambria Math&quot; w:h-ansi=&quot;Cambria Math&quot;/&gt;&lt;wx:font wx:val=&quot;Cambria Math&quot;/&gt;&lt;w:i/&gt;&lt;/w:rPr&gt;&lt;m:t&gt;S&lt;/m:t&gt;&lt;/m:r&gt;&lt;/m:sub&gt;&lt;/m:sSub&gt;&lt;m:r&gt;&lt;w:rPr&gt;&lt;w:rFonts w:ascii=&quot;Cambria Math&quot; w:h-ansi=&quot;Cambria Math&quot;/&gt;&lt;wx:font wx:val=&quot;Cambria Math&quot;/&gt;&lt;w:i/&gt;&lt;/w:rPr&gt;&lt;m:t&gt;=&lt;/m:t&gt;&lt;/m:r&gt;&lt;m:r&gt;&lt;w:rPr&gt;&lt;w:rFonts w:ascii=&quot;Cambria Math&quot; w:h-ansi=&quot;Cambria Math&quot;/&gt;&lt;wx:font wx:val=&quot;Cambria Math&quot;/&gt;&lt;w:i/&gt;&lt;w:lang w:val=&quot;EN-US&quot;/&gt;&lt;/w:rPr&gt;&lt;m:t&gt;Z&lt;/m:t&gt;&lt;/m:r&gt;&lt;m:d&gt;&lt;m:dPr&gt;&lt;m:ctrlPr&gt;&lt;w:rPr&gt;&lt;w:rFonts w:ascii=&quot;Cambria Math&quot; w:h-ansi=&quot;Cambria Math&quot;/&gt;&lt;wx:font wx:val=&quot;Cambria Math&quot;/&gt;&lt;w:i/&gt;&lt;w:lang w:val=&quot;EN-US&quot;/&gt;&lt;/w:rPr&gt;&lt;/m:ctrlPr&gt;&lt;/m:dPr&gt;&lt;m:e&gt;&lt;m:r&gt;&lt;w:rPr&gt;&lt;w:rFonts w:ascii=&quot;Cambria Math&quot; w:h-ansi=&quot;Cambria Math&quot;/&gt;&lt;wx:font wx:val=&quot;Cambria Math&quot;/&gt;&lt;w:i/&gt;&lt;w:lang w:val=&quot;EN-US&quot;/&gt;&lt;/w:rPr&gt;&lt;m:t&gt;p&lt;/m:t&gt;&lt;/m:r&gt;&lt;/m:e&gt;&lt;/m:d&gt;&lt;m:r&gt;&lt;w:rPr&gt;&lt;w:rFonts w:ascii=&quot;Cambria Math&quot; w:h-ansi=&quot;Cambria Math&quot;/&gt;&lt;wx:font wx:val=&quot;Cambria Math&quot;/&gt;&lt;w:i/&gt;&lt;/w:rPr&gt;&lt;m:t&gt;в€™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i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/m:sSub&gt;&lt;m:r&gt;&lt;w:rPr&gt;&lt;w:rFonts w:ascii=&quot;Cambria Math&quot; w:h-ansi=&quot;Cambria Math&quot;/&gt;&lt;wx:font wx:val=&quot;Cambria Math&quot;/&gt;&lt;w:i/&gt;&lt;/w:rPr&gt;&lt;m:t&gt;,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2" o:title="" chromakey="white"/>
          </v:shape>
        </w:pict>
      </w:r>
      <w:r w:rsidRPr="00232ECB">
        <w:fldChar w:fldCharType="end"/>
      </w:r>
      <w:r w:rsidRPr="00AF49CC">
        <w:t xml:space="preserve">                                                   (4)</w:t>
      </w:r>
    </w:p>
    <w:p w:rsidR="00611459" w:rsidRPr="00AF49CC" w:rsidRDefault="00611459" w:rsidP="00C56F15">
      <w:pPr>
        <w:ind w:firstLine="0"/>
      </w:pPr>
      <w:r w:rsidRPr="00AF49CC">
        <w:t>где</w:t>
      </w:r>
    </w:p>
    <w:p w:rsidR="00611459" w:rsidRPr="00AF49CC" w:rsidRDefault="00611459" w:rsidP="001C520D">
      <w:pPr>
        <w:ind w:firstLine="0"/>
        <w:rPr>
          <w:lang w:val="en-US"/>
        </w:rPr>
      </w:pPr>
      <w:r w:rsidRPr="00232ECB">
        <w:pict>
          <v:shape id="_x0000_i1050" type="#_x0000_t75" style="width:313.2pt;height:27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69&quot;/&gt;&lt;w:doNotEmbedSystemFonts/&gt;&lt;w:defaultTabStop w:val=&quot;708&quot;/&gt;&lt;w:autoHyphenation/&gt;&lt;w:hyphenationZone w:val=&quot;357&quot;/&gt;&lt;w:doNotHyphenateCaps/&gt;&lt;w:drawingGridHorizontalSpacing w:val=&quot;140&quot;/&gt;&lt;w:drawingGridVerticalSpacing w:val=&quot;381&quot;/&gt;&lt;w:displayHorizontalDrawingGridEvery w:val=&quot;2&quot;/&gt;&lt;w:punctuationKerning/&gt;&lt;w:characterSpacingControl w:val=&quot;DontCompress&quot;/&gt;&lt;w:optimizeForBrowser/&gt;&lt;w:allowPNG/&gt;&lt;w:doNotSaveWebPagesAsSingleFil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12F04&quot;/&gt;&lt;wsp:rsid wsp:val=&quot;00000DC8&quot;/&gt;&lt;wsp:rsid wsp:val=&quot;00012B88&quot;/&gt;&lt;wsp:rsid wsp:val=&quot;0001427E&quot;/&gt;&lt;wsp:rsid wsp:val=&quot;00015252&quot;/&gt;&lt;wsp:rsid wsp:val=&quot;000155E9&quot;/&gt;&lt;wsp:rsid wsp:val=&quot;00015E30&quot;/&gt;&lt;wsp:rsid wsp:val=&quot;00022AB5&quot;/&gt;&lt;wsp:rsid wsp:val=&quot;000256B4&quot;/&gt;&lt;wsp:rsid wsp:val=&quot;00025EA1&quot;/&gt;&lt;wsp:rsid wsp:val=&quot;00027082&quot;/&gt;&lt;wsp:rsid wsp:val=&quot;00027691&quot;/&gt;&lt;wsp:rsid wsp:val=&quot;00036A2C&quot;/&gt;&lt;wsp:rsid wsp:val=&quot;00042390&quot;/&gt;&lt;wsp:rsid wsp:val=&quot;00042E84&quot;/&gt;&lt;wsp:rsid wsp:val=&quot;00043FE4&quot;/&gt;&lt;wsp:rsid wsp:val=&quot;000611FE&quot;/&gt;&lt;wsp:rsid wsp:val=&quot;00062582&quot;/&gt;&lt;wsp:rsid wsp:val=&quot;00062A36&quot;/&gt;&lt;wsp:rsid wsp:val=&quot;00065241&quot;/&gt;&lt;wsp:rsid wsp:val=&quot;0006644D&quot;/&gt;&lt;wsp:rsid wsp:val=&quot;0006702A&quot;/&gt;&lt;wsp:rsid wsp:val=&quot;000675EB&quot;/&gt;&lt;wsp:rsid wsp:val=&quot;00087B2D&quot;/&gt;&lt;wsp:rsid wsp:val=&quot;000907B6&quot;/&gt;&lt;wsp:rsid wsp:val=&quot;00091354&quot;/&gt;&lt;wsp:rsid wsp:val=&quot;000A12F2&quot;/&gt;&lt;wsp:rsid wsp:val=&quot;000A25DB&quot;/&gt;&lt;wsp:rsid wsp:val=&quot;000A460E&quot;/&gt;&lt;wsp:rsid wsp:val=&quot;000A51EB&quot;/&gt;&lt;wsp:rsid wsp:val=&quot;000A71C2&quot;/&gt;&lt;wsp:rsid wsp:val=&quot;000A7E67&quot;/&gt;&lt;wsp:rsid wsp:val=&quot;000B00A6&quot;/&gt;&lt;wsp:rsid wsp:val=&quot;000B1930&quot;/&gt;&lt;wsp:rsid wsp:val=&quot;000B25DD&quot;/&gt;&lt;wsp:rsid wsp:val=&quot;000B2D25&quot;/&gt;&lt;wsp:rsid wsp:val=&quot;000B3A07&quot;/&gt;&lt;wsp:rsid wsp:val=&quot;000C1BE1&quot;/&gt;&lt;wsp:rsid wsp:val=&quot;000C35F6&quot;/&gt;&lt;wsp:rsid wsp:val=&quot;000C5152&quot;/&gt;&lt;wsp:rsid wsp:val=&quot;000D1B58&quot;/&gt;&lt;wsp:rsid wsp:val=&quot;000D5650&quot;/&gt;&lt;wsp:rsid wsp:val=&quot;000D7AB9&quot;/&gt;&lt;wsp:rsid wsp:val=&quot;000E198A&quot;/&gt;&lt;wsp:rsid wsp:val=&quot;000E2F97&quot;/&gt;&lt;wsp:rsid wsp:val=&quot;000E3F01&quot;/&gt;&lt;wsp:rsid wsp:val=&quot;000E4D61&quot;/&gt;&lt;wsp:rsid wsp:val=&quot;000E52CD&quot;/&gt;&lt;wsp:rsid wsp:val=&quot;000E66AA&quot;/&gt;&lt;wsp:rsid wsp:val=&quot;000F1665&quot;/&gt;&lt;wsp:rsid wsp:val=&quot;000F4D3A&quot;/&gt;&lt;wsp:rsid wsp:val=&quot;000F50B4&quot;/&gt;&lt;wsp:rsid wsp:val=&quot;000F70AC&quot;/&gt;&lt;wsp:rsid wsp:val=&quot;001018AE&quot;/&gt;&lt;wsp:rsid wsp:val=&quot;001024DC&quot;/&gt;&lt;wsp:rsid wsp:val=&quot;00102CCB&quot;/&gt;&lt;wsp:rsid wsp:val=&quot;001056BE&quot;/&gt;&lt;wsp:rsid wsp:val=&quot;00110D34&quot;/&gt;&lt;wsp:rsid wsp:val=&quot;00130DFF&quot;/&gt;&lt;wsp:rsid wsp:val=&quot;00132126&quot;/&gt;&lt;wsp:rsid wsp:val=&quot;001346A0&quot;/&gt;&lt;wsp:rsid wsp:val=&quot;001366CF&quot;/&gt;&lt;wsp:rsid wsp:val=&quot;00137164&quot;/&gt;&lt;wsp:rsid wsp:val=&quot;00137B68&quot;/&gt;&lt;wsp:rsid wsp:val=&quot;00137FC8&quot;/&gt;&lt;wsp:rsid wsp:val=&quot;0014268D&quot;/&gt;&lt;wsp:rsid wsp:val=&quot;00146764&quot;/&gt;&lt;wsp:rsid wsp:val=&quot;00146F62&quot;/&gt;&lt;wsp:rsid wsp:val=&quot;001505E1&quot;/&gt;&lt;wsp:rsid wsp:val=&quot;00150A3C&quot;/&gt;&lt;wsp:rsid wsp:val=&quot;00150A53&quot;/&gt;&lt;wsp:rsid wsp:val=&quot;00151F4A&quot;/&gt;&lt;wsp:rsid wsp:val=&quot;001632B0&quot;/&gt;&lt;wsp:rsid wsp:val=&quot;001654F0&quot;/&gt;&lt;wsp:rsid wsp:val=&quot;00166743&quot;/&gt;&lt;wsp:rsid wsp:val=&quot;00171F73&quot;/&gt;&lt;wsp:rsid wsp:val=&quot;00174F60&quot;/&gt;&lt;wsp:rsid wsp:val=&quot;001800F0&quot;/&gt;&lt;wsp:rsid wsp:val=&quot;001852B3&quot;/&gt;&lt;wsp:rsid wsp:val=&quot;001864B6&quot;/&gt;&lt;wsp:rsid wsp:val=&quot;001930CB&quot;/&gt;&lt;wsp:rsid wsp:val=&quot;001A0EC0&quot;/&gt;&lt;wsp:rsid wsp:val=&quot;001A207B&quot;/&gt;&lt;wsp:rsid wsp:val=&quot;001A535A&quot;/&gt;&lt;wsp:rsid wsp:val=&quot;001B2A26&quot;/&gt;&lt;wsp:rsid wsp:val=&quot;001B59BF&quot;/&gt;&lt;wsp:rsid wsp:val=&quot;001C1E84&quot;/&gt;&lt;wsp:rsid wsp:val=&quot;001C520D&quot;/&gt;&lt;wsp:rsid wsp:val=&quot;001C5731&quot;/&gt;&lt;wsp:rsid wsp:val=&quot;001D28EA&quot;/&gt;&lt;wsp:rsid wsp:val=&quot;001D5300&quot;/&gt;&lt;wsp:rsid wsp:val=&quot;001E18B9&quot;/&gt;&lt;wsp:rsid wsp:val=&quot;001E1F66&quot;/&gt;&lt;wsp:rsid wsp:val=&quot;001E6525&quot;/&gt;&lt;wsp:rsid wsp:val=&quot;001E7283&quot;/&gt;&lt;wsp:rsid wsp:val=&quot;001E73BA&quot;/&gt;&lt;wsp:rsid wsp:val=&quot;001E7492&quot;/&gt;&lt;wsp:rsid wsp:val=&quot;001F06A3&quot;/&gt;&lt;wsp:rsid wsp:val=&quot;001F16E3&quot;/&gt;&lt;wsp:rsid wsp:val=&quot;001F42F0&quot;/&gt;&lt;wsp:rsid wsp:val=&quot;001F566A&quot;/&gt;&lt;wsp:rsid wsp:val=&quot;001F7425&quot;/&gt;&lt;wsp:rsid wsp:val=&quot;001F77D0&quot;/&gt;&lt;wsp:rsid wsp:val=&quot;0020042E&quot;/&gt;&lt;wsp:rsid wsp:val=&quot;00202A19&quot;/&gt;&lt;wsp:rsid wsp:val=&quot;00204D50&quot;/&gt;&lt;wsp:rsid wsp:val=&quot;00204DE9&quot;/&gt;&lt;wsp:rsid wsp:val=&quot;002052D5&quot;/&gt;&lt;wsp:rsid wsp:val=&quot;002101D9&quot;/&gt;&lt;wsp:rsid wsp:val=&quot;00210E90&quot;/&gt;&lt;wsp:rsid wsp:val=&quot;002111DA&quot;/&gt;&lt;wsp:rsid wsp:val=&quot;00211533&quot;/&gt;&lt;wsp:rsid wsp:val=&quot;00212F04&quot;/&gt;&lt;wsp:rsid wsp:val=&quot;0021397F&quot;/&gt;&lt;wsp:rsid wsp:val=&quot;002174DC&quot;/&gt;&lt;wsp:rsid wsp:val=&quot;002256F9&quot;/&gt;&lt;wsp:rsid wsp:val=&quot;00225757&quot;/&gt;&lt;wsp:rsid wsp:val=&quot;00225891&quot;/&gt;&lt;wsp:rsid wsp:val=&quot;00227272&quot;/&gt;&lt;wsp:rsid wsp:val=&quot;00230031&quot;/&gt;&lt;wsp:rsid wsp:val=&quot;00231A08&quot;/&gt;&lt;wsp:rsid wsp:val=&quot;00232BF3&quot;/&gt;&lt;wsp:rsid wsp:val=&quot;00232ECB&quot;/&gt;&lt;wsp:rsid wsp:val=&quot;00234D66&quot;/&gt;&lt;wsp:rsid wsp:val=&quot;00240F05&quot;/&gt;&lt;wsp:rsid wsp:val=&quot;00242F0B&quot;/&gt;&lt;wsp:rsid wsp:val=&quot;00244855&quot;/&gt;&lt;wsp:rsid wsp:val=&quot;00244BA0&quot;/&gt;&lt;wsp:rsid wsp:val=&quot;00246149&quot;/&gt;&lt;wsp:rsid wsp:val=&quot;002472B5&quot;/&gt;&lt;wsp:rsid wsp:val=&quot;00250440&quot;/&gt;&lt;wsp:rsid wsp:val=&quot;002504F8&quot;/&gt;&lt;wsp:rsid wsp:val=&quot;002600C8&quot;/&gt;&lt;wsp:rsid wsp:val=&quot;00260B3D&quot;/&gt;&lt;wsp:rsid wsp:val=&quot;002632A4&quot;/&gt;&lt;wsp:rsid wsp:val=&quot;00271A81&quot;/&gt;&lt;wsp:rsid wsp:val=&quot;00273B17&quot;/&gt;&lt;wsp:rsid wsp:val=&quot;0027698E&quot;/&gt;&lt;wsp:rsid wsp:val=&quot;002779D1&quot;/&gt;&lt;wsp:rsid wsp:val=&quot;00281B18&quot;/&gt;&lt;wsp:rsid wsp:val=&quot;002824F5&quot;/&gt;&lt;wsp:rsid wsp:val=&quot;00284725&quot;/&gt;&lt;wsp:rsid wsp:val=&quot;00290D00&quot;/&gt;&lt;wsp:rsid wsp:val=&quot;00291EE8&quot;/&gt;&lt;wsp:rsid wsp:val=&quot;00292FEE&quot;/&gt;&lt;wsp:rsid wsp:val=&quot;00294426&quot;/&gt;&lt;wsp:rsid wsp:val=&quot;002A0544&quot;/&gt;&lt;wsp:rsid wsp:val=&quot;002A06FF&quot;/&gt;&lt;wsp:rsid wsp:val=&quot;002A077C&quot;/&gt;&lt;wsp:rsid wsp:val=&quot;002A1247&quot;/&gt;&lt;wsp:rsid wsp:val=&quot;002A3F2A&quot;/&gt;&lt;wsp:rsid wsp:val=&quot;002A477C&quot;/&gt;&lt;wsp:rsid wsp:val=&quot;002A66A7&quot;/&gt;&lt;wsp:rsid wsp:val=&quot;002A686D&quot;/&gt;&lt;wsp:rsid wsp:val=&quot;002B04A0&quot;/&gt;&lt;wsp:rsid wsp:val=&quot;002B2856&quot;/&gt;&lt;wsp:rsid wsp:val=&quot;002B2A11&quot;/&gt;&lt;wsp:rsid wsp:val=&quot;002B2A18&quot;/&gt;&lt;wsp:rsid wsp:val=&quot;002C4945&quot;/&gt;&lt;wsp:rsid wsp:val=&quot;002C5850&quot;/&gt;&lt;wsp:rsid wsp:val=&quot;002C6ED6&quot;/&gt;&lt;wsp:rsid wsp:val=&quot;002C7254&quot;/&gt;&lt;wsp:rsid wsp:val=&quot;002D5084&quot;/&gt;&lt;wsp:rsid wsp:val=&quot;002D5E95&quot;/&gt;&lt;wsp:rsid wsp:val=&quot;002D5FF8&quot;/&gt;&lt;wsp:rsid wsp:val=&quot;002E7A2B&quot;/&gt;&lt;wsp:rsid wsp:val=&quot;002F0033&quot;/&gt;&lt;wsp:rsid wsp:val=&quot;002F4B1D&quot;/&gt;&lt;wsp:rsid wsp:val=&quot;002F5748&quot;/&gt;&lt;wsp:rsid wsp:val=&quot;002F5E41&quot;/&gt;&lt;wsp:rsid wsp:val=&quot;002F7BF9&quot;/&gt;&lt;wsp:rsid wsp:val=&quot;0030107F&quot;/&gt;&lt;wsp:rsid wsp:val=&quot;00302069&quot;/&gt;&lt;wsp:rsid wsp:val=&quot;003063F0&quot;/&gt;&lt;wsp:rsid wsp:val=&quot;00306980&quot;/&gt;&lt;wsp:rsid wsp:val=&quot;003103B7&quot;/&gt;&lt;wsp:rsid wsp:val=&quot;00316734&quot;/&gt;&lt;wsp:rsid wsp:val=&quot;00317380&quot;/&gt;&lt;wsp:rsid wsp:val=&quot;00317F18&quot;/&gt;&lt;wsp:rsid wsp:val=&quot;0032640D&quot;/&gt;&lt;wsp:rsid wsp:val=&quot;00332356&quot;/&gt;&lt;wsp:rsid wsp:val=&quot;003415E2&quot;/&gt;&lt;wsp:rsid wsp:val=&quot;003427E4&quot;/&gt;&lt;wsp:rsid wsp:val=&quot;00343F66&quot;/&gt;&lt;wsp:rsid wsp:val=&quot;00344143&quot;/&gt;&lt;wsp:rsid wsp:val=&quot;00344822&quot;/&gt;&lt;wsp:rsid wsp:val=&quot;00350FB2&quot;/&gt;&lt;wsp:rsid wsp:val=&quot;00351F44&quot;/&gt;&lt;wsp:rsid wsp:val=&quot;003534CE&quot;/&gt;&lt;wsp:rsid wsp:val=&quot;00361465&quot;/&gt;&lt;wsp:rsid wsp:val=&quot;0036221D&quot;/&gt;&lt;wsp:rsid wsp:val=&quot;00364527&quot;/&gt;&lt;wsp:rsid wsp:val=&quot;00366EA3&quot;/&gt;&lt;wsp:rsid wsp:val=&quot;0037307B&quot;/&gt;&lt;wsp:rsid wsp:val=&quot;0037307D&quot;/&gt;&lt;wsp:rsid wsp:val=&quot;00373F15&quot;/&gt;&lt;wsp:rsid wsp:val=&quot;003746B3&quot;/&gt;&lt;wsp:rsid wsp:val=&quot;00381567&quot;/&gt;&lt;wsp:rsid wsp:val=&quot;00382CBE&quot;/&gt;&lt;wsp:rsid wsp:val=&quot;00385048&quot;/&gt;&lt;wsp:rsid wsp:val=&quot;00391E1B&quot;/&gt;&lt;wsp:rsid wsp:val=&quot;00394257&quot;/&gt;&lt;wsp:rsid wsp:val=&quot;00394402&quot;/&gt;&lt;wsp:rsid wsp:val=&quot;00394EDF&quot;/&gt;&lt;wsp:rsid wsp:val=&quot;003A01BC&quot;/&gt;&lt;wsp:rsid wsp:val=&quot;003A24FA&quot;/&gt;&lt;wsp:rsid wsp:val=&quot;003B031D&quot;/&gt;&lt;wsp:rsid wsp:val=&quot;003B03EE&quot;/&gt;&lt;wsp:rsid wsp:val=&quot;003B1472&quot;/&gt;&lt;wsp:rsid wsp:val=&quot;003B7927&quot;/&gt;&lt;wsp:rsid wsp:val=&quot;003C02A6&quot;/&gt;&lt;wsp:rsid wsp:val=&quot;003C39F7&quot;/&gt;&lt;wsp:rsid wsp:val=&quot;003C6978&quot;/&gt;&lt;wsp:rsid wsp:val=&quot;003D15CB&quot;/&gt;&lt;wsp:rsid wsp:val=&quot;003D1782&quot;/&gt;&lt;wsp:rsid wsp:val=&quot;003D3457&quot;/&gt;&lt;wsp:rsid wsp:val=&quot;003D3DCA&quot;/&gt;&lt;wsp:rsid wsp:val=&quot;003D6674&quot;/&gt;&lt;wsp:rsid wsp:val=&quot;003D6769&quot;/&gt;&lt;wsp:rsid wsp:val=&quot;003E0301&quot;/&gt;&lt;wsp:rsid wsp:val=&quot;003E0422&quot;/&gt;&lt;wsp:rsid wsp:val=&quot;003F365B&quot;/&gt;&lt;wsp:rsid wsp:val=&quot;003F4C53&quot;/&gt;&lt;wsp:rsid wsp:val=&quot;003F63C1&quot;/&gt;&lt;wsp:rsid wsp:val=&quot;0040088F&quot;/&gt;&lt;wsp:rsid wsp:val=&quot;00402E09&quot;/&gt;&lt;wsp:rsid wsp:val=&quot;00403775&quot;/&gt;&lt;wsp:rsid wsp:val=&quot;00406EB8&quot;/&gt;&lt;wsp:rsid wsp:val=&quot;00411EAB&quot;/&gt;&lt;wsp:rsid wsp:val=&quot;00415195&quot;/&gt;&lt;wsp:rsid wsp:val=&quot;004270D1&quot;/&gt;&lt;wsp:rsid wsp:val=&quot;004309DF&quot;/&gt;&lt;wsp:rsid wsp:val=&quot;0043187E&quot;/&gt;&lt;wsp:rsid wsp:val=&quot;00433787&quot;/&gt;&lt;wsp:rsid wsp:val=&quot;00436210&quot;/&gt;&lt;wsp:rsid wsp:val=&quot;00436AEC&quot;/&gt;&lt;wsp:rsid wsp:val=&quot;00442A2C&quot;/&gt;&lt;wsp:rsid wsp:val=&quot;004503EC&quot;/&gt;&lt;wsp:rsid wsp:val=&quot;00452500&quot;/&gt;&lt;wsp:rsid wsp:val=&quot;00452D5E&quot;/&gt;&lt;wsp:rsid wsp:val=&quot;004537F6&quot;/&gt;&lt;wsp:rsid wsp:val=&quot;0045380C&quot;/&gt;&lt;wsp:rsid wsp:val=&quot;004562BC&quot;/&gt;&lt;wsp:rsid wsp:val=&quot;00465F64&quot;/&gt;&lt;wsp:rsid wsp:val=&quot;00473ABF&quot;/&gt;&lt;wsp:rsid wsp:val=&quot;004748BE&quot;/&gt;&lt;wsp:rsid wsp:val=&quot;00476B0F&quot;/&gt;&lt;wsp:rsid wsp:val=&quot;00477BC6&quot;/&gt;&lt;wsp:rsid wsp:val=&quot;0048210E&quot;/&gt;&lt;wsp:rsid wsp:val=&quot;00485C49&quot;/&gt;&lt;wsp:rsid wsp:val=&quot;00487DB1&quot;/&gt;&lt;wsp:rsid wsp:val=&quot;00490F4D&quot;/&gt;&lt;wsp:rsid wsp:val=&quot;00491E80&quot;/&gt;&lt;wsp:rsid wsp:val=&quot;00492255&quot;/&gt;&lt;wsp:rsid wsp:val=&quot;00496238&quot;/&gt;&lt;wsp:rsid wsp:val=&quot;00496359&quot;/&gt;&lt;wsp:rsid wsp:val=&quot;004A02D5&quot;/&gt;&lt;wsp:rsid wsp:val=&quot;004A03B0&quot;/&gt;&lt;wsp:rsid wsp:val=&quot;004A082B&quot;/&gt;&lt;wsp:rsid wsp:val=&quot;004A46D4&quot;/&gt;&lt;wsp:rsid wsp:val=&quot;004A5F62&quot;/&gt;&lt;wsp:rsid wsp:val=&quot;004A62A8&quot;/&gt;&lt;wsp:rsid wsp:val=&quot;004A66EF&quot;/&gt;&lt;wsp:rsid wsp:val=&quot;004A6D17&quot;/&gt;&lt;wsp:rsid wsp:val=&quot;004B275D&quot;/&gt;&lt;wsp:rsid wsp:val=&quot;004B3A61&quot;/&gt;&lt;wsp:rsid wsp:val=&quot;004B7618&quot;/&gt;&lt;wsp:rsid wsp:val=&quot;004C51EB&quot;/&gt;&lt;wsp:rsid wsp:val=&quot;004C656C&quot;/&gt;&lt;wsp:rsid wsp:val=&quot;004D4690&quot;/&gt;&lt;wsp:rsid wsp:val=&quot;004D5A29&quot;/&gt;&lt;wsp:rsid wsp:val=&quot;004D77F0&quot;/&gt;&lt;wsp:rsid wsp:val=&quot;004E35F5&quot;/&gt;&lt;wsp:rsid wsp:val=&quot;004E556C&quot;/&gt;&lt;wsp:rsid wsp:val=&quot;004F59CA&quot;/&gt;&lt;wsp:rsid wsp:val=&quot;00500A20&quot;/&gt;&lt;wsp:rsid wsp:val=&quot;00504760&quot;/&gt;&lt;wsp:rsid wsp:val=&quot;005067CA&quot;/&gt;&lt;wsp:rsid wsp:val=&quot;00507283&quot;/&gt;&lt;wsp:rsid wsp:val=&quot;00510658&quot;/&gt;&lt;wsp:rsid wsp:val=&quot;00521180&quot;/&gt;&lt;wsp:rsid wsp:val=&quot;00522892&quot;/&gt;&lt;wsp:rsid wsp:val=&quot;0053178F&quot;/&gt;&lt;wsp:rsid wsp:val=&quot;00533390&quot;/&gt;&lt;wsp:rsid wsp:val=&quot;00542D6B&quot;/&gt;&lt;wsp:rsid wsp:val=&quot;00547DDA&quot;/&gt;&lt;wsp:rsid wsp:val=&quot;00550E37&quot;/&gt;&lt;wsp:rsid wsp:val=&quot;0055286B&quot;/&gt;&lt;wsp:rsid wsp:val=&quot;0055360B&quot;/&gt;&lt;wsp:rsid wsp:val=&quot;005614C4&quot;/&gt;&lt;wsp:rsid wsp:val=&quot;00562430&quot;/&gt;&lt;wsp:rsid wsp:val=&quot;00562471&quot;/&gt;&lt;wsp:rsid wsp:val=&quot;005625CB&quot;/&gt;&lt;wsp:rsid wsp:val=&quot;00563CE5&quot;/&gt;&lt;wsp:rsid wsp:val=&quot;0056665F&quot;/&gt;&lt;wsp:rsid wsp:val=&quot;005717BF&quot;/&gt;&lt;wsp:rsid wsp:val=&quot;00574D3F&quot;/&gt;&lt;wsp:rsid wsp:val=&quot;00576B30&quot;/&gt;&lt;wsp:rsid wsp:val=&quot;00583DE9&quot;/&gt;&lt;wsp:rsid wsp:val=&quot;00584A39&quot;/&gt;&lt;wsp:rsid wsp:val=&quot;00595B51&quot;/&gt;&lt;wsp:rsid wsp:val=&quot;005A04ED&quot;/&gt;&lt;wsp:rsid wsp:val=&quot;005A0755&quot;/&gt;&lt;wsp:rsid wsp:val=&quot;005A67FC&quot;/&gt;&lt;wsp:rsid wsp:val=&quot;005B3E66&quot;/&gt;&lt;wsp:rsid wsp:val=&quot;005B4E7E&quot;/&gt;&lt;wsp:rsid wsp:val=&quot;005B50F3&quot;/&gt;&lt;wsp:rsid wsp:val=&quot;005C1A48&quot;/&gt;&lt;wsp:rsid wsp:val=&quot;005C6EF1&quot;/&gt;&lt;wsp:rsid wsp:val=&quot;005D360A&quot;/&gt;&lt;wsp:rsid wsp:val=&quot;005D378E&quot;/&gt;&lt;wsp:rsid wsp:val=&quot;005D3849&quot;/&gt;&lt;wsp:rsid wsp:val=&quot;005D4C29&quot;/&gt;&lt;wsp:rsid wsp:val=&quot;005E0599&quot;/&gt;&lt;wsp:rsid wsp:val=&quot;005E3B8E&quot;/&gt;&lt;wsp:rsid wsp:val=&quot;005E4C40&quot;/&gt;&lt;wsp:rsid wsp:val=&quot;005E7043&quot;/&gt;&lt;wsp:rsid wsp:val=&quot;005F086A&quot;/&gt;&lt;wsp:rsid wsp:val=&quot;005F21CC&quot;/&gt;&lt;wsp:rsid wsp:val=&quot;005F3900&quot;/&gt;&lt;wsp:rsid wsp:val=&quot;005F50F5&quot;/&gt;&lt;wsp:rsid wsp:val=&quot;0060306E&quot;/&gt;&lt;wsp:rsid wsp:val=&quot;0060704E&quot;/&gt;&lt;wsp:rsid wsp:val=&quot;006079B5&quot;/&gt;&lt;wsp:rsid wsp:val=&quot;006137BA&quot;/&gt;&lt;wsp:rsid wsp:val=&quot;00613F07&quot;/&gt;&lt;wsp:rsid wsp:val=&quot;006141FF&quot;/&gt;&lt;wsp:rsid wsp:val=&quot;00621230&quot;/&gt;&lt;wsp:rsid wsp:val=&quot;006231E5&quot;/&gt;&lt;wsp:rsid wsp:val=&quot;006321E9&quot;/&gt;&lt;wsp:rsid wsp:val=&quot;00637B61&quot;/&gt;&lt;wsp:rsid wsp:val=&quot;00644F35&quot;/&gt;&lt;wsp:rsid wsp:val=&quot;00652556&quot;/&gt;&lt;wsp:rsid wsp:val=&quot;00654C35&quot;/&gt;&lt;wsp:rsid wsp:val=&quot;0065510E&quot;/&gt;&lt;wsp:rsid wsp:val=&quot;0066448C&quot;/&gt;&lt;wsp:rsid wsp:val=&quot;00664BA8&quot;/&gt;&lt;wsp:rsid wsp:val=&quot;006650C3&quot;/&gt;&lt;wsp:rsid wsp:val=&quot;00677EC9&quot;/&gt;&lt;wsp:rsid wsp:val=&quot;0068026E&quot;/&gt;&lt;wsp:rsid wsp:val=&quot;00683171&quot;/&gt;&lt;wsp:rsid wsp:val=&quot;00684B8F&quot;/&gt;&lt;wsp:rsid wsp:val=&quot;00687F1F&quot;/&gt;&lt;wsp:rsid wsp:val=&quot;006909ED&quot;/&gt;&lt;wsp:rsid wsp:val=&quot;0069369B&quot;/&gt;&lt;wsp:rsid wsp:val=&quot;00694939&quot;/&gt;&lt;wsp:rsid wsp:val=&quot;006968BD&quot;/&gt;&lt;wsp:rsid wsp:val=&quot;006A1085&quot;/&gt;&lt;wsp:rsid wsp:val=&quot;006A1363&quot;/&gt;&lt;wsp:rsid wsp:val=&quot;006A2D43&quot;/&gt;&lt;wsp:rsid wsp:val=&quot;006A315A&quot;/&gt;&lt;wsp:rsid wsp:val=&quot;006A5B34&quot;/&gt;&lt;wsp:rsid wsp:val=&quot;006B01D0&quot;/&gt;&lt;wsp:rsid wsp:val=&quot;006B13A0&quot;/&gt;&lt;wsp:rsid wsp:val=&quot;006B2B5C&quot;/&gt;&lt;wsp:rsid wsp:val=&quot;006B3B26&quot;/&gt;&lt;wsp:rsid wsp:val=&quot;006B4B96&quot;/&gt;&lt;wsp:rsid wsp:val=&quot;006B5BE3&quot;/&gt;&lt;wsp:rsid wsp:val=&quot;006C0A9F&quot;/&gt;&lt;wsp:rsid wsp:val=&quot;006C119A&quot;/&gt;&lt;wsp:rsid wsp:val=&quot;006C1B7C&quot;/&gt;&lt;wsp:rsid wsp:val=&quot;006C3B79&quot;/&gt;&lt;wsp:rsid wsp:val=&quot;006C5C7B&quot;/&gt;&lt;wsp:rsid wsp:val=&quot;006D430D&quot;/&gt;&lt;wsp:rsid wsp:val=&quot;006D4EAD&quot;/&gt;&lt;wsp:rsid wsp:val=&quot;006D5952&quot;/&gt;&lt;wsp:rsid wsp:val=&quot;006D741F&quot;/&gt;&lt;wsp:rsid wsp:val=&quot;006E2F64&quot;/&gt;&lt;wsp:rsid wsp:val=&quot;006E5843&quot;/&gt;&lt;wsp:rsid wsp:val=&quot;006F3F4D&quot;/&gt;&lt;wsp:rsid wsp:val=&quot;006F6B9F&quot;/&gt;&lt;wsp:rsid wsp:val=&quot;006F74D3&quot;/&gt;&lt;wsp:rsid wsp:val=&quot;007001C3&quot;/&gt;&lt;wsp:rsid wsp:val=&quot;00702C69&quot;/&gt;&lt;wsp:rsid wsp:val=&quot;00702E26&quot;/&gt;&lt;wsp:rsid wsp:val=&quot;0070346C&quot;/&gt;&lt;wsp:rsid wsp:val=&quot;00703618&quot;/&gt;&lt;wsp:rsid wsp:val=&quot;00704B10&quot;/&gt;&lt;wsp:rsid wsp:val=&quot;00706AA5&quot;/&gt;&lt;wsp:rsid wsp:val=&quot;00707D22&quot;/&gt;&lt;wsp:rsid wsp:val=&quot;0071278A&quot;/&gt;&lt;wsp:rsid wsp:val=&quot;007149FE&quot;/&gt;&lt;wsp:rsid wsp:val=&quot;00714CEF&quot;/&gt;&lt;wsp:rsid wsp:val=&quot;00716428&quot;/&gt;&lt;wsp:rsid wsp:val=&quot;00720BEF&quot;/&gt;&lt;wsp:rsid wsp:val=&quot;00723D69&quot;/&gt;&lt;wsp:rsid wsp:val=&quot;00724E44&quot;/&gt;&lt;wsp:rsid wsp:val=&quot;00725FA3&quot;/&gt;&lt;wsp:rsid wsp:val=&quot;00734C60&quot;/&gt;&lt;wsp:rsid wsp:val=&quot;00736383&quot;/&gt;&lt;wsp:rsid wsp:val=&quot;007366AA&quot;/&gt;&lt;wsp:rsid wsp:val=&quot;0073692A&quot;/&gt;&lt;wsp:rsid wsp:val=&quot;007371CF&quot;/&gt;&lt;wsp:rsid wsp:val=&quot;007433B7&quot;/&gt;&lt;wsp:rsid wsp:val=&quot;00746AE2&quot;/&gt;&lt;wsp:rsid wsp:val=&quot;007523D3&quot;/&gt;&lt;wsp:rsid wsp:val=&quot;00756C9D&quot;/&gt;&lt;wsp:rsid wsp:val=&quot;00762DAD&quot;/&gt;&lt;wsp:rsid wsp:val=&quot;00763051&quot;/&gt;&lt;wsp:rsid wsp:val=&quot;007647D9&quot;/&gt;&lt;wsp:rsid wsp:val=&quot;00765166&quot;/&gt;&lt;wsp:rsid wsp:val=&quot;00770119&quot;/&gt;&lt;wsp:rsid wsp:val=&quot;007718B2&quot;/&gt;&lt;wsp:rsid wsp:val=&quot;007745D5&quot;/&gt;&lt;wsp:rsid wsp:val=&quot;00776F4B&quot;/&gt;&lt;wsp:rsid wsp:val=&quot;0077756B&quot;/&gt;&lt;wsp:rsid wsp:val=&quot;00781182&quot;/&gt;&lt;wsp:rsid wsp:val=&quot;00781D13&quot;/&gt;&lt;wsp:rsid wsp:val=&quot;0078238F&quot;/&gt;&lt;wsp:rsid wsp:val=&quot;007829C7&quot;/&gt;&lt;wsp:rsid wsp:val=&quot;0078715D&quot;/&gt;&lt;wsp:rsid wsp:val=&quot;0078717E&quot;/&gt;&lt;wsp:rsid wsp:val=&quot;00787487&quot;/&gt;&lt;wsp:rsid wsp:val=&quot;00790CCA&quot;/&gt;&lt;wsp:rsid wsp:val=&quot;00792DF8&quot;/&gt;&lt;wsp:rsid wsp:val=&quot;00793936&quot;/&gt;&lt;wsp:rsid wsp:val=&quot;0079407B&quot;/&gt;&lt;wsp:rsid wsp:val=&quot;00795569&quot;/&gt;&lt;wsp:rsid wsp:val=&quot;0079724A&quot;/&gt;&lt;wsp:rsid wsp:val=&quot;007974B0&quot;/&gt;&lt;wsp:rsid wsp:val=&quot;007A31E9&quot;/&gt;&lt;wsp:rsid wsp:val=&quot;007B24C0&quot;/&gt;&lt;wsp:rsid wsp:val=&quot;007B4610&quot;/&gt;&lt;wsp:rsid wsp:val=&quot;007B4AB5&quot;/&gt;&lt;wsp:rsid wsp:val=&quot;007C2CAB&quot;/&gt;&lt;wsp:rsid wsp:val=&quot;007C3E6A&quot;/&gt;&lt;wsp:rsid wsp:val=&quot;007C50F3&quot;/&gt;&lt;wsp:rsid wsp:val=&quot;007D1E71&quot;/&gt;&lt;wsp:rsid wsp:val=&quot;007D32FC&quot;/&gt;&lt;wsp:rsid wsp:val=&quot;007D3A88&quot;/&gt;&lt;wsp:rsid wsp:val=&quot;007D3A95&quot;/&gt;&lt;wsp:rsid wsp:val=&quot;007E0CCC&quot;/&gt;&lt;wsp:rsid wsp:val=&quot;007E1969&quot;/&gt;&lt;wsp:rsid wsp:val=&quot;007E1C08&quot;/&gt;&lt;wsp:rsid wsp:val=&quot;007E4934&quot;/&gt;&lt;wsp:rsid wsp:val=&quot;007E69D7&quot;/&gt;&lt;wsp:rsid wsp:val=&quot;007F00E2&quot;/&gt;&lt;wsp:rsid wsp:val=&quot;007F0185&quot;/&gt;&lt;wsp:rsid wsp:val=&quot;007F04E3&quot;/&gt;&lt;wsp:rsid wsp:val=&quot;007F15E2&quot;/&gt;&lt;wsp:rsid wsp:val=&quot;007F2408&quot;/&gt;&lt;wsp:rsid wsp:val=&quot;007F3857&quot;/&gt;&lt;wsp:rsid wsp:val=&quot;007F6A4D&quot;/&gt;&lt;wsp:rsid wsp:val=&quot;00807C47&quot;/&gt;&lt;wsp:rsid wsp:val=&quot;0081073E&quot;/&gt;&lt;wsp:rsid wsp:val=&quot;00812C0D&quot;/&gt;&lt;wsp:rsid wsp:val=&quot;00812DF2&quot;/&gt;&lt;wsp:rsid wsp:val=&quot;00820340&quot;/&gt;&lt;wsp:rsid wsp:val=&quot;00824172&quot;/&gt;&lt;wsp:rsid wsp:val=&quot;008252C4&quot;/&gt;&lt;wsp:rsid wsp:val=&quot;00826084&quot;/&gt;&lt;wsp:rsid wsp:val=&quot;008262DF&quot;/&gt;&lt;wsp:rsid wsp:val=&quot;00830165&quot;/&gt;&lt;wsp:rsid wsp:val=&quot;00833D39&quot;/&gt;&lt;wsp:rsid wsp:val=&quot;00835128&quot;/&gt;&lt;wsp:rsid wsp:val=&quot;0083760D&quot;/&gt;&lt;wsp:rsid wsp:val=&quot;00840CF3&quot;/&gt;&lt;wsp:rsid wsp:val=&quot;00843001&quot;/&gt;&lt;wsp:rsid wsp:val=&quot;008471E7&quot;/&gt;&lt;wsp:rsid wsp:val=&quot;008478AC&quot;/&gt;&lt;wsp:rsid wsp:val=&quot;00851DD2&quot;/&gt;&lt;wsp:rsid wsp:val=&quot;00852BC6&quot;/&gt;&lt;wsp:rsid wsp:val=&quot;00854D19&quot;/&gt;&lt;wsp:rsid wsp:val=&quot;00855EC2&quot;/&gt;&lt;wsp:rsid wsp:val=&quot;0086137F&quot;/&gt;&lt;wsp:rsid wsp:val=&quot;00864AB5&quot;/&gt;&lt;wsp:rsid wsp:val=&quot;00865803&quot;/&gt;&lt;wsp:rsid wsp:val=&quot;00870E69&quot;/&gt;&lt;wsp:rsid wsp:val=&quot;00871A06&quot;/&gt;&lt;wsp:rsid wsp:val=&quot;00876BC3&quot;/&gt;&lt;wsp:rsid wsp:val=&quot;00877A31&quot;/&gt;&lt;wsp:rsid wsp:val=&quot;008841D4&quot;/&gt;&lt;wsp:rsid wsp:val=&quot;0088617F&quot;/&gt;&lt;wsp:rsid wsp:val=&quot;00890ACE&quot;/&gt;&lt;wsp:rsid wsp:val=&quot;008930B0&quot;/&gt;&lt;wsp:rsid wsp:val=&quot;008931F2&quot;/&gt;&lt;wsp:rsid wsp:val=&quot;0089440E&quot;/&gt;&lt;wsp:rsid wsp:val=&quot;008954A1&quot;/&gt;&lt;wsp:rsid wsp:val=&quot;008A0389&quot;/&gt;&lt;wsp:rsid wsp:val=&quot;008A3E09&quot;/&gt;&lt;wsp:rsid wsp:val=&quot;008A4C4D&quot;/&gt;&lt;wsp:rsid wsp:val=&quot;008A4E5F&quot;/&gt;&lt;wsp:rsid wsp:val=&quot;008A6539&quot;/&gt;&lt;wsp:rsid wsp:val=&quot;008A6968&quot;/&gt;&lt;wsp:rsid wsp:val=&quot;008B125A&quot;/&gt;&lt;wsp:rsid wsp:val=&quot;008B39ED&quot;/&gt;&lt;wsp:rsid wsp:val=&quot;008B6479&quot;/&gt;&lt;wsp:rsid wsp:val=&quot;008B69A7&quot;/&gt;&lt;wsp:rsid wsp:val=&quot;008C5FFF&quot;/&gt;&lt;wsp:rsid wsp:val=&quot;008C7805&quot;/&gt;&lt;wsp:rsid wsp:val=&quot;008D0E22&quot;/&gt;&lt;wsp:rsid wsp:val=&quot;008D32F8&quot;/&gt;&lt;wsp:rsid wsp:val=&quot;008D5C06&quot;/&gt;&lt;wsp:rsid wsp:val=&quot;008E01C2&quot;/&gt;&lt;wsp:rsid wsp:val=&quot;008E0F0A&quot;/&gt;&lt;wsp:rsid wsp:val=&quot;008E1B14&quot;/&gt;&lt;wsp:rsid wsp:val=&quot;008E55FA&quot;/&gt;&lt;wsp:rsid wsp:val=&quot;008E5CD7&quot;/&gt;&lt;wsp:rsid wsp:val=&quot;008E5F99&quot;/&gt;&lt;wsp:rsid wsp:val=&quot;008F17CD&quot;/&gt;&lt;wsp:rsid wsp:val=&quot;008F3918&quot;/&gt;&lt;wsp:rsid wsp:val=&quot;008F6D04&quot;/&gt;&lt;wsp:rsid wsp:val=&quot;008F7423&quot;/&gt;&lt;wsp:rsid wsp:val=&quot;008F78D6&quot;/&gt;&lt;wsp:rsid wsp:val=&quot;00900504&quot;/&gt;&lt;wsp:rsid wsp:val=&quot;00901B59&quot;/&gt;&lt;wsp:rsid wsp:val=&quot;009039B9&quot;/&gt;&lt;wsp:rsid wsp:val=&quot;009045C0&quot;/&gt;&lt;wsp:rsid wsp:val=&quot;009052FC&quot;/&gt;&lt;wsp:rsid wsp:val=&quot;009108DA&quot;/&gt;&lt;wsp:rsid wsp:val=&quot;00910E50&quot;/&gt;&lt;wsp:rsid wsp:val=&quot;00911B8E&quot;/&gt;&lt;wsp:rsid wsp:val=&quot;0091305F&quot;/&gt;&lt;wsp:rsid wsp:val=&quot;009211B4&quot;/&gt;&lt;wsp:rsid wsp:val=&quot;0092351D&quot;/&gt;&lt;wsp:rsid wsp:val=&quot;009264CF&quot;/&gt;&lt;wsp:rsid wsp:val=&quot;009316D8&quot;/&gt;&lt;wsp:rsid wsp:val=&quot;00935B0B&quot;/&gt;&lt;wsp:rsid wsp:val=&quot;009404EE&quot;/&gt;&lt;wsp:rsid wsp:val=&quot;00940CAB&quot;/&gt;&lt;wsp:rsid wsp:val=&quot;00942768&quot;/&gt;&lt;wsp:rsid wsp:val=&quot;00942BCD&quot;/&gt;&lt;wsp:rsid wsp:val=&quot;00947849&quot;/&gt;&lt;wsp:rsid wsp:val=&quot;00950EB3&quot;/&gt;&lt;wsp:rsid wsp:val=&quot;00951013&quot;/&gt;&lt;wsp:rsid wsp:val=&quot;009517F9&quot;/&gt;&lt;wsp:rsid wsp:val=&quot;009527AF&quot;/&gt;&lt;wsp:rsid wsp:val=&quot;00953B26&quot;/&gt;&lt;wsp:rsid wsp:val=&quot;00953C18&quot;/&gt;&lt;wsp:rsid wsp:val=&quot;00954063&quot;/&gt;&lt;wsp:rsid wsp:val=&quot;00954637&quot;/&gt;&lt;wsp:rsid wsp:val=&quot;00954EB0&quot;/&gt;&lt;wsp:rsid wsp:val=&quot;00956B31&quot;/&gt;&lt;wsp:rsid wsp:val=&quot;00960707&quot;/&gt;&lt;wsp:rsid wsp:val=&quot;00966E07&quot;/&gt;&lt;wsp:rsid wsp:val=&quot;00973E40&quot;/&gt;&lt;wsp:rsid wsp:val=&quot;009749E7&quot;/&gt;&lt;wsp:rsid wsp:val=&quot;00982732&quot;/&gt;&lt;wsp:rsid wsp:val=&quot;009827FC&quot;/&gt;&lt;wsp:rsid wsp:val=&quot;009847F1&quot;/&gt;&lt;wsp:rsid wsp:val=&quot;00986711&quot;/&gt;&lt;wsp:rsid wsp:val=&quot;0099114B&quot;/&gt;&lt;wsp:rsid wsp:val=&quot;00992728&quot;/&gt;&lt;wsp:rsid wsp:val=&quot;00994F7D&quot;/&gt;&lt;wsp:rsid wsp:val=&quot;009959E1&quot;/&gt;&lt;wsp:rsid wsp:val=&quot;009A3671&quot;/&gt;&lt;wsp:rsid wsp:val=&quot;009B7182&quot;/&gt;&lt;wsp:rsid wsp:val=&quot;009C0B27&quot;/&gt;&lt;wsp:rsid wsp:val=&quot;009C32F8&quot;/&gt;&lt;wsp:rsid wsp:val=&quot;009C3726&quot;/&gt;&lt;wsp:rsid wsp:val=&quot;009C37FE&quot;/&gt;&lt;wsp:rsid wsp:val=&quot;009C39B7&quot;/&gt;&lt;wsp:rsid wsp:val=&quot;009C44AF&quot;/&gt;&lt;wsp:rsid wsp:val=&quot;009C5655&quot;/&gt;&lt;wsp:rsid wsp:val=&quot;009C5CA2&quot;/&gt;&lt;wsp:rsid wsp:val=&quot;009D038A&quot;/&gt;&lt;wsp:rsid wsp:val=&quot;009D3B62&quot;/&gt;&lt;wsp:rsid wsp:val=&quot;009D4F4D&quot;/&gt;&lt;wsp:rsid wsp:val=&quot;009D63E8&quot;/&gt;&lt;wsp:rsid wsp:val=&quot;009E33C0&quot;/&gt;&lt;wsp:rsid wsp:val=&quot;009E3424&quot;/&gt;&lt;wsp:rsid wsp:val=&quot;009E3CA0&quot;/&gt;&lt;wsp:rsid wsp:val=&quot;009E5D95&quot;/&gt;&lt;wsp:rsid wsp:val=&quot;009E699D&quot;/&gt;&lt;wsp:rsid wsp:val=&quot;009E77D4&quot;/&gt;&lt;wsp:rsid wsp:val=&quot;009E7B53&quot;/&gt;&lt;wsp:rsid wsp:val=&quot;009E7D9E&quot;/&gt;&lt;wsp:rsid wsp:val=&quot;009F20FB&quot;/&gt;&lt;wsp:rsid wsp:val=&quot;009F5281&quot;/&gt;&lt;wsp:rsid wsp:val=&quot;009F60A6&quot;/&gt;&lt;wsp:rsid wsp:val=&quot;00A01A32&quot;/&gt;&lt;wsp:rsid wsp:val=&quot;00A027B5&quot;/&gt;&lt;wsp:rsid wsp:val=&quot;00A02C76&quot;/&gt;&lt;wsp:rsid wsp:val=&quot;00A069A6&quot;/&gt;&lt;wsp:rsid wsp:val=&quot;00A11143&quot;/&gt;&lt;wsp:rsid wsp:val=&quot;00A11DA1&quot;/&gt;&lt;wsp:rsid wsp:val=&quot;00A14C74&quot;/&gt;&lt;wsp:rsid wsp:val=&quot;00A2282B&quot;/&gt;&lt;wsp:rsid wsp:val=&quot;00A262F4&quot;/&gt;&lt;wsp:rsid wsp:val=&quot;00A30A12&quot;/&gt;&lt;wsp:rsid wsp:val=&quot;00A36343&quot;/&gt;&lt;wsp:rsid wsp:val=&quot;00A40147&quot;/&gt;&lt;wsp:rsid wsp:val=&quot;00A40E66&quot;/&gt;&lt;wsp:rsid wsp:val=&quot;00A422C7&quot;/&gt;&lt;wsp:rsid wsp:val=&quot;00A42EA0&quot;/&gt;&lt;wsp:rsid wsp:val=&quot;00A43E22&quot;/&gt;&lt;wsp:rsid wsp:val=&quot;00A44A5E&quot;/&gt;&lt;wsp:rsid wsp:val=&quot;00A46B3B&quot;/&gt;&lt;wsp:rsid wsp:val=&quot;00A57161&quot;/&gt;&lt;wsp:rsid wsp:val=&quot;00A62FFB&quot;/&gt;&lt;wsp:rsid wsp:val=&quot;00A6461E&quot;/&gt;&lt;wsp:rsid wsp:val=&quot;00A64F5A&quot;/&gt;&lt;wsp:rsid wsp:val=&quot;00A66EAC&quot;/&gt;&lt;wsp:rsid wsp:val=&quot;00A700F3&quot;/&gt;&lt;wsp:rsid wsp:val=&quot;00A71F10&quot;/&gt;&lt;wsp:rsid wsp:val=&quot;00A748E3&quot;/&gt;&lt;wsp:rsid wsp:val=&quot;00A76E85&quot;/&gt;&lt;wsp:rsid wsp:val=&quot;00A779A1&quot;/&gt;&lt;wsp:rsid wsp:val=&quot;00A80593&quot;/&gt;&lt;wsp:rsid wsp:val=&quot;00A8156B&quot;/&gt;&lt;wsp:rsid wsp:val=&quot;00A821AC&quot;/&gt;&lt;wsp:rsid wsp:val=&quot;00A825A3&quot;/&gt;&lt;wsp:rsid wsp:val=&quot;00A83407&quot;/&gt;&lt;wsp:rsid wsp:val=&quot;00A83FE2&quot;/&gt;&lt;wsp:rsid wsp:val=&quot;00A845A7&quot;/&gt;&lt;wsp:rsid wsp:val=&quot;00A85193&quot;/&gt;&lt;wsp:rsid wsp:val=&quot;00A858AC&quot;/&gt;&lt;wsp:rsid wsp:val=&quot;00A868ED&quot;/&gt;&lt;wsp:rsid wsp:val=&quot;00A872DF&quot;/&gt;&lt;wsp:rsid wsp:val=&quot;00A92F00&quot;/&gt;&lt;wsp:rsid wsp:val=&quot;00A936A3&quot;/&gt;&lt;wsp:rsid wsp:val=&quot;00AA05AD&quot;/&gt;&lt;wsp:rsid wsp:val=&quot;00AA3D13&quot;/&gt;&lt;wsp:rsid wsp:val=&quot;00AA4ED5&quot;/&gt;&lt;wsp:rsid wsp:val=&quot;00AB28F0&quot;/&gt;&lt;wsp:rsid wsp:val=&quot;00AB4F91&quot;/&gt;&lt;wsp:rsid wsp:val=&quot;00AC1E3E&quot;/&gt;&lt;wsp:rsid wsp:val=&quot;00AC22B4&quot;/&gt;&lt;wsp:rsid wsp:val=&quot;00AC3B41&quot;/&gt;&lt;wsp:rsid wsp:val=&quot;00AC60EF&quot;/&gt;&lt;wsp:rsid wsp:val=&quot;00AD0646&quot;/&gt;&lt;wsp:rsid wsp:val=&quot;00AE413D&quot;/&gt;&lt;wsp:rsid wsp:val=&quot;00AF1730&quot;/&gt;&lt;wsp:rsid wsp:val=&quot;00AF3C34&quot;/&gt;&lt;wsp:rsid wsp:val=&quot;00AF3C7B&quot;/&gt;&lt;wsp:rsid wsp:val=&quot;00AF3EB0&quot;/&gt;&lt;wsp:rsid wsp:val=&quot;00AF3F43&quot;/&gt;&lt;wsp:rsid wsp:val=&quot;00AF4123&quot;/&gt;&lt;wsp:rsid wsp:val=&quot;00AF49CC&quot;/&gt;&lt;wsp:rsid wsp:val=&quot;00AF604E&quot;/&gt;&lt;wsp:rsid wsp:val=&quot;00B02ECA&quot;/&gt;&lt;wsp:rsid wsp:val=&quot;00B04D21&quot;/&gt;&lt;wsp:rsid wsp:val=&quot;00B0500F&quot;/&gt;&lt;wsp:rsid wsp:val=&quot;00B05FCD&quot;/&gt;&lt;wsp:rsid wsp:val=&quot;00B068AB&quot;/&gt;&lt;wsp:rsid wsp:val=&quot;00B06E78&quot;/&gt;&lt;wsp:rsid wsp:val=&quot;00B110F0&quot;/&gt;&lt;wsp:rsid wsp:val=&quot;00B11187&quot;/&gt;&lt;wsp:rsid wsp:val=&quot;00B1396B&quot;/&gt;&lt;wsp:rsid wsp:val=&quot;00B15452&quot;/&gt;&lt;wsp:rsid wsp:val=&quot;00B36D67&quot;/&gt;&lt;wsp:rsid wsp:val=&quot;00B41905&quot;/&gt;&lt;wsp:rsid wsp:val=&quot;00B42A02&quot;/&gt;&lt;wsp:rsid wsp:val=&quot;00B43AD7&quot;/&gt;&lt;wsp:rsid wsp:val=&quot;00B4429E&quot;/&gt;&lt;wsp:rsid wsp:val=&quot;00B459CE&quot;/&gt;&lt;wsp:rsid wsp:val=&quot;00B50E7E&quot;/&gt;&lt;wsp:rsid wsp:val=&quot;00B50EC1&quot;/&gt;&lt;wsp:rsid wsp:val=&quot;00B5532F&quot;/&gt;&lt;wsp:rsid wsp:val=&quot;00B55783&quot;/&gt;&lt;wsp:rsid wsp:val=&quot;00B55DAF&quot;/&gt;&lt;wsp:rsid wsp:val=&quot;00B56F8A&quot;/&gt;&lt;wsp:rsid wsp:val=&quot;00B57D29&quot;/&gt;&lt;wsp:rsid wsp:val=&quot;00B6579A&quot;/&gt;&lt;wsp:rsid wsp:val=&quot;00B66B49&quot;/&gt;&lt;wsp:rsid wsp:val=&quot;00B71208&quot;/&gt;&lt;wsp:rsid wsp:val=&quot;00B72B8F&quot;/&gt;&lt;wsp:rsid wsp:val=&quot;00B74356&quot;/&gt;&lt;wsp:rsid wsp:val=&quot;00B74FFD&quot;/&gt;&lt;wsp:rsid wsp:val=&quot;00B8100C&quot;/&gt;&lt;wsp:rsid wsp:val=&quot;00B82691&quot;/&gt;&lt;wsp:rsid wsp:val=&quot;00B82F6B&quot;/&gt;&lt;wsp:rsid wsp:val=&quot;00B83CAA&quot;/&gt;&lt;wsp:rsid wsp:val=&quot;00B84553&quot;/&gt;&lt;wsp:rsid wsp:val=&quot;00B851B2&quot;/&gt;&lt;wsp:rsid wsp:val=&quot;00B90CEF&quot;/&gt;&lt;wsp:rsid wsp:val=&quot;00B94D69&quot;/&gt;&lt;wsp:rsid wsp:val=&quot;00BA1D4F&quot;/&gt;&lt;wsp:rsid wsp:val=&quot;00BA651E&quot;/&gt;&lt;wsp:rsid wsp:val=&quot;00BA7213&quot;/&gt;&lt;wsp:rsid wsp:val=&quot;00BB1E66&quot;/&gt;&lt;wsp:rsid wsp:val=&quot;00BB238D&quot;/&gt;&lt;wsp:rsid wsp:val=&quot;00BB346A&quot;/&gt;&lt;wsp:rsid wsp:val=&quot;00BB4685&quot;/&gt;&lt;wsp:rsid wsp:val=&quot;00BB62D4&quot;/&gt;&lt;wsp:rsid wsp:val=&quot;00BB7353&quot;/&gt;&lt;wsp:rsid wsp:val=&quot;00BC083D&quot;/&gt;&lt;wsp:rsid wsp:val=&quot;00BC2D94&quot;/&gt;&lt;wsp:rsid wsp:val=&quot;00BC378C&quot;/&gt;&lt;wsp:rsid wsp:val=&quot;00BC43FE&quot;/&gt;&lt;wsp:rsid wsp:val=&quot;00BC589D&quot;/&gt;&lt;wsp:rsid wsp:val=&quot;00BC7DD8&quot;/&gt;&lt;wsp:rsid wsp:val=&quot;00BD68C2&quot;/&gt;&lt;wsp:rsid wsp:val=&quot;00BD78BB&quot;/&gt;&lt;wsp:rsid wsp:val=&quot;00BE16B4&quot;/&gt;&lt;wsp:rsid wsp:val=&quot;00BE3677&quot;/&gt;&lt;wsp:rsid wsp:val=&quot;00BE60D9&quot;/&gt;&lt;wsp:rsid wsp:val=&quot;00BF133E&quot;/&gt;&lt;wsp:rsid wsp:val=&quot;00BF13F4&quot;/&gt;&lt;wsp:rsid wsp:val=&quot;00BF3D11&quot;/&gt;&lt;wsp:rsid wsp:val=&quot;00BF3EFB&quot;/&gt;&lt;wsp:rsid wsp:val=&quot;00BF74AB&quot;/&gt;&lt;wsp:rsid wsp:val=&quot;00C00384&quot;/&gt;&lt;wsp:rsid wsp:val=&quot;00C03347&quot;/&gt;&lt;wsp:rsid wsp:val=&quot;00C1047B&quot;/&gt;&lt;wsp:rsid wsp:val=&quot;00C20BC4&quot;/&gt;&lt;wsp:rsid wsp:val=&quot;00C220D6&quot;/&gt;&lt;wsp:rsid wsp:val=&quot;00C23C20&quot;/&gt;&lt;wsp:rsid wsp:val=&quot;00C331DE&quot;/&gt;&lt;wsp:rsid wsp:val=&quot;00C356CF&quot;/&gt;&lt;wsp:rsid wsp:val=&quot;00C40A36&quot;/&gt;&lt;wsp:rsid wsp:val=&quot;00C425C6&quot;/&gt;&lt;wsp:rsid wsp:val=&quot;00C42862&quot;/&gt;&lt;wsp:rsid wsp:val=&quot;00C42A98&quot;/&gt;&lt;wsp:rsid wsp:val=&quot;00C45501&quot;/&gt;&lt;wsp:rsid wsp:val=&quot;00C460D6&quot;/&gt;&lt;wsp:rsid wsp:val=&quot;00C47463&quot;/&gt;&lt;wsp:rsid wsp:val=&quot;00C529BA&quot;/&gt;&lt;wsp:rsid wsp:val=&quot;00C54986&quot;/&gt;&lt;wsp:rsid wsp:val=&quot;00C56F15&quot;/&gt;&lt;wsp:rsid wsp:val=&quot;00C60E12&quot;/&gt;&lt;wsp:rsid wsp:val=&quot;00C6237A&quot;/&gt;&lt;wsp:rsid wsp:val=&quot;00C71B99&quot;/&gt;&lt;wsp:rsid wsp:val=&quot;00C72CB8&quot;/&gt;&lt;wsp:rsid wsp:val=&quot;00C730AC&quot;/&gt;&lt;wsp:rsid wsp:val=&quot;00C8006D&quot;/&gt;&lt;wsp:rsid wsp:val=&quot;00C81A63&quot;/&gt;&lt;wsp:rsid wsp:val=&quot;00C83435&quot;/&gt;&lt;wsp:rsid wsp:val=&quot;00C84BB2&quot;/&gt;&lt;wsp:rsid wsp:val=&quot;00C94AB1&quot;/&gt;&lt;wsp:rsid wsp:val=&quot;00C97998&quot;/&gt;&lt;wsp:rsid wsp:val=&quot;00CA4F12&quot;/&gt;&lt;wsp:rsid wsp:val=&quot;00CB2C4F&quot;/&gt;&lt;wsp:rsid wsp:val=&quot;00CB4714&quot;/&gt;&lt;wsp:rsid wsp:val=&quot;00CB695F&quot;/&gt;&lt;wsp:rsid wsp:val=&quot;00CC1459&quot;/&gt;&lt;wsp:rsid wsp:val=&quot;00CC2555&quot;/&gt;&lt;wsp:rsid wsp:val=&quot;00CC3529&quot;/&gt;&lt;wsp:rsid wsp:val=&quot;00CC4849&quot;/&gt;&lt;wsp:rsid wsp:val=&quot;00CC4B10&quot;/&gt;&lt;wsp:rsid wsp:val=&quot;00CC5816&quot;/&gt;&lt;wsp:rsid wsp:val=&quot;00CC7355&quot;/&gt;&lt;wsp:rsid wsp:val=&quot;00CD2B96&quot;/&gt;&lt;wsp:rsid wsp:val=&quot;00CD6BE6&quot;/&gt;&lt;wsp:rsid wsp:val=&quot;00CE0044&quot;/&gt;&lt;wsp:rsid wsp:val=&quot;00CE1987&quot;/&gt;&lt;wsp:rsid wsp:val=&quot;00CE1F95&quot;/&gt;&lt;wsp:rsid wsp:val=&quot;00CE4EBA&quot;/&gt;&lt;wsp:rsid wsp:val=&quot;00CE6ABA&quot;/&gt;&lt;wsp:rsid wsp:val=&quot;00CF112D&quot;/&gt;&lt;wsp:rsid wsp:val=&quot;00CF1A1D&quot;/&gt;&lt;wsp:rsid wsp:val=&quot;00CF31B5&quot;/&gt;&lt;wsp:rsid wsp:val=&quot;00CF37C2&quot;/&gt;&lt;wsp:rsid wsp:val=&quot;00CF5C00&quot;/&gt;&lt;wsp:rsid wsp:val=&quot;00CF6553&quot;/&gt;&lt;wsp:rsid wsp:val=&quot;00D0169B&quot;/&gt;&lt;wsp:rsid wsp:val=&quot;00D0293C&quot;/&gt;&lt;wsp:rsid wsp:val=&quot;00D06100&quot;/&gt;&lt;wsp:rsid wsp:val=&quot;00D0743F&quot;/&gt;&lt;wsp:rsid wsp:val=&quot;00D1458C&quot;/&gt;&lt;wsp:rsid wsp:val=&quot;00D213AA&quot;/&gt;&lt;wsp:rsid wsp:val=&quot;00D215D5&quot;/&gt;&lt;wsp:rsid wsp:val=&quot;00D25CCD&quot;/&gt;&lt;wsp:rsid wsp:val=&quot;00D3054B&quot;/&gt;&lt;wsp:rsid wsp:val=&quot;00D3504D&quot;/&gt;&lt;wsp:rsid wsp:val=&quot;00D42797&quot;/&gt;&lt;wsp:rsid wsp:val=&quot;00D511B9&quot;/&gt;&lt;wsp:rsid wsp:val=&quot;00D5139B&quot;/&gt;&lt;wsp:rsid wsp:val=&quot;00D5315C&quot;/&gt;&lt;wsp:rsid wsp:val=&quot;00D5466E&quot;/&gt;&lt;wsp:rsid wsp:val=&quot;00D572D5&quot;/&gt;&lt;wsp:rsid wsp:val=&quot;00D572D8&quot;/&gt;&lt;wsp:rsid wsp:val=&quot;00D6258C&quot;/&gt;&lt;wsp:rsid wsp:val=&quot;00D63945&quot;/&gt;&lt;wsp:rsid wsp:val=&quot;00D73D02&quot;/&gt;&lt;wsp:rsid wsp:val=&quot;00D73E93&quot;/&gt;&lt;wsp:rsid wsp:val=&quot;00D80390&quot;/&gt;&lt;wsp:rsid wsp:val=&quot;00D8098C&quot;/&gt;&lt;wsp:rsid wsp:val=&quot;00D837B8&quot;/&gt;&lt;wsp:rsid wsp:val=&quot;00D85138&quot;/&gt;&lt;wsp:rsid wsp:val=&quot;00D854E6&quot;/&gt;&lt;wsp:rsid wsp:val=&quot;00D85967&quot;/&gt;&lt;wsp:rsid wsp:val=&quot;00D86F01&quot;/&gt;&lt;wsp:rsid wsp:val=&quot;00D902A0&quot;/&gt;&lt;wsp:rsid wsp:val=&quot;00D92E2E&quot;/&gt;&lt;wsp:rsid wsp:val=&quot;00D939E1&quot;/&gt;&lt;wsp:rsid wsp:val=&quot;00D93C84&quot;/&gt;&lt;wsp:rsid wsp:val=&quot;00DA09EE&quot;/&gt;&lt;wsp:rsid wsp:val=&quot;00DA16DD&quot;/&gt;&lt;wsp:rsid wsp:val=&quot;00DA401B&quot;/&gt;&lt;wsp:rsid wsp:val=&quot;00DA4306&quot;/&gt;&lt;wsp:rsid wsp:val=&quot;00DA4471&quot;/&gt;&lt;wsp:rsid wsp:val=&quot;00DA5FDF&quot;/&gt;&lt;wsp:rsid wsp:val=&quot;00DB0B3D&quot;/&gt;&lt;wsp:rsid wsp:val=&quot;00DB13E4&quot;/&gt;&lt;wsp:rsid wsp:val=&quot;00DB1886&quot;/&gt;&lt;wsp:rsid wsp:val=&quot;00DB285B&quot;/&gt;&lt;wsp:rsid wsp:val=&quot;00DB6FED&quot;/&gt;&lt;wsp:rsid wsp:val=&quot;00DC3128&quot;/&gt;&lt;wsp:rsid wsp:val=&quot;00DC4765&quot;/&gt;&lt;wsp:rsid wsp:val=&quot;00DC7011&quot;/&gt;&lt;wsp:rsid wsp:val=&quot;00DD2FBA&quot;/&gt;&lt;wsp:rsid wsp:val=&quot;00DD5D2A&quot;/&gt;&lt;wsp:rsid wsp:val=&quot;00DD645B&quot;/&gt;&lt;wsp:rsid wsp:val=&quot;00DD7539&quot;/&gt;&lt;wsp:rsid wsp:val=&quot;00DE053C&quot;/&gt;&lt;wsp:rsid wsp:val=&quot;00DE2201&quot;/&gt;&lt;wsp:rsid wsp:val=&quot;00DE5B78&quot;/&gt;&lt;wsp:rsid wsp:val=&quot;00DE734E&quot;/&gt;&lt;wsp:rsid wsp:val=&quot;00DE76E9&quot;/&gt;&lt;wsp:rsid wsp:val=&quot;00DF0003&quot;/&gt;&lt;wsp:rsid wsp:val=&quot;00DF282A&quot;/&gt;&lt;wsp:rsid wsp:val=&quot;00DF45B2&quot;/&gt;&lt;wsp:rsid wsp:val=&quot;00DF5F34&quot;/&gt;&lt;wsp:rsid wsp:val=&quot;00DF6D6A&quot;/&gt;&lt;wsp:rsid wsp:val=&quot;00E0163C&quot;/&gt;&lt;wsp:rsid wsp:val=&quot;00E05713&quot;/&gt;&lt;wsp:rsid wsp:val=&quot;00E058E3&quot;/&gt;&lt;wsp:rsid wsp:val=&quot;00E06B92&quot;/&gt;&lt;wsp:rsid wsp:val=&quot;00E133B0&quot;/&gt;&lt;wsp:rsid wsp:val=&quot;00E1752F&quot;/&gt;&lt;wsp:rsid wsp:val=&quot;00E206FC&quot;/&gt;&lt;wsp:rsid wsp:val=&quot;00E212DC&quot;/&gt;&lt;wsp:rsid wsp:val=&quot;00E2144E&quot;/&gt;&lt;wsp:rsid wsp:val=&quot;00E23132&quot;/&gt;&lt;wsp:rsid wsp:val=&quot;00E24101&quot;/&gt;&lt;wsp:rsid wsp:val=&quot;00E24F78&quot;/&gt;&lt;wsp:rsid wsp:val=&quot;00E26E3C&quot;/&gt;&lt;wsp:rsid wsp:val=&quot;00E27269&quot;/&gt;&lt;wsp:rsid wsp:val=&quot;00E3431A&quot;/&gt;&lt;wsp:rsid wsp:val=&quot;00E352F2&quot;/&gt;&lt;wsp:rsid wsp:val=&quot;00E44D62&quot;/&gt;&lt;wsp:rsid wsp:val=&quot;00E53ABD&quot;/&gt;&lt;wsp:rsid wsp:val=&quot;00E53CAC&quot;/&gt;&lt;wsp:rsid wsp:val=&quot;00E552AF&quot;/&gt;&lt;wsp:rsid wsp:val=&quot;00E56B55&quot;/&gt;&lt;wsp:rsid wsp:val=&quot;00E56C8E&quot;/&gt;&lt;wsp:rsid wsp:val=&quot;00E62CF3&quot;/&gt;&lt;wsp:rsid wsp:val=&quot;00E6308F&quot;/&gt;&lt;wsp:rsid wsp:val=&quot;00E6547E&quot;/&gt;&lt;wsp:rsid wsp:val=&quot;00E65F77&quot;/&gt;&lt;wsp:rsid wsp:val=&quot;00E72195&quot;/&gt;&lt;wsp:rsid wsp:val=&quot;00E745BE&quot;/&gt;&lt;wsp:rsid wsp:val=&quot;00E749E5&quot;/&gt;&lt;wsp:rsid wsp:val=&quot;00E759E7&quot;/&gt;&lt;wsp:rsid wsp:val=&quot;00E800C9&quot;/&gt;&lt;wsp:rsid wsp:val=&quot;00E835D4&quot;/&gt;&lt;wsp:rsid wsp:val=&quot;00E86E4B&quot;/&gt;&lt;wsp:rsid wsp:val=&quot;00E86ECE&quot;/&gt;&lt;wsp:rsid wsp:val=&quot;00E87F15&quot;/&gt;&lt;wsp:rsid wsp:val=&quot;00E90343&quot;/&gt;&lt;wsp:rsid wsp:val=&quot;00E92ACB&quot;/&gt;&lt;wsp:rsid wsp:val=&quot;00E93801&quot;/&gt;&lt;wsp:rsid wsp:val=&quot;00E93BB5&quot;/&gt;&lt;wsp:rsid wsp:val=&quot;00E94466&quot;/&gt;&lt;wsp:rsid wsp:val=&quot;00E94665&quot;/&gt;&lt;wsp:rsid wsp:val=&quot;00E961B3&quot;/&gt;&lt;wsp:rsid wsp:val=&quot;00EA5D91&quot;/&gt;&lt;wsp:rsid wsp:val=&quot;00EA7398&quot;/&gt;&lt;wsp:rsid wsp:val=&quot;00EB09F9&quot;/&gt;&lt;wsp:rsid wsp:val=&quot;00EB1018&quot;/&gt;&lt;wsp:rsid wsp:val=&quot;00EB3A7C&quot;/&gt;&lt;wsp:rsid wsp:val=&quot;00EB486E&quot;/&gt;&lt;wsp:rsid wsp:val=&quot;00EB528B&quot;/&gt;&lt;wsp:rsid wsp:val=&quot;00EB58A3&quot;/&gt;&lt;wsp:rsid wsp:val=&quot;00EB5954&quot;/&gt;&lt;wsp:rsid wsp:val=&quot;00EB62B2&quot;/&gt;&lt;wsp:rsid wsp:val=&quot;00EC239A&quot;/&gt;&lt;wsp:rsid wsp:val=&quot;00EC6429&quot;/&gt;&lt;wsp:rsid wsp:val=&quot;00EC6604&quot;/&gt;&lt;wsp:rsid wsp:val=&quot;00EC7B68&quot;/&gt;&lt;wsp:rsid wsp:val=&quot;00ED04CC&quot;/&gt;&lt;wsp:rsid wsp:val=&quot;00ED0E92&quot;/&gt;&lt;wsp:rsid wsp:val=&quot;00ED37DF&quot;/&gt;&lt;wsp:rsid wsp:val=&quot;00ED4ACF&quot;/&gt;&lt;wsp:rsid wsp:val=&quot;00ED6F04&quot;/&gt;&lt;wsp:rsid wsp:val=&quot;00EE1CE2&quot;/&gt;&lt;wsp:rsid wsp:val=&quot;00EE2598&quot;/&gt;&lt;wsp:rsid wsp:val=&quot;00EF161F&quot;/&gt;&lt;wsp:rsid wsp:val=&quot;00EF3988&quot;/&gt;&lt;wsp:rsid wsp:val=&quot;00EF7AC3&quot;/&gt;&lt;wsp:rsid wsp:val=&quot;00F00AD1&quot;/&gt;&lt;wsp:rsid wsp:val=&quot;00F01323&quot;/&gt;&lt;wsp:rsid wsp:val=&quot;00F01DCF&quot;/&gt;&lt;wsp:rsid wsp:val=&quot;00F0564E&quot;/&gt;&lt;wsp:rsid wsp:val=&quot;00F057BA&quot;/&gt;&lt;wsp:rsid wsp:val=&quot;00F0648B&quot;/&gt;&lt;wsp:rsid wsp:val=&quot;00F1023F&quot;/&gt;&lt;wsp:rsid wsp:val=&quot;00F11302&quot;/&gt;&lt;wsp:rsid wsp:val=&quot;00F1492F&quot;/&gt;&lt;wsp:rsid wsp:val=&quot;00F14D5A&quot;/&gt;&lt;wsp:rsid wsp:val=&quot;00F20428&quot;/&gt;&lt;wsp:rsid wsp:val=&quot;00F204BA&quot;/&gt;&lt;wsp:rsid wsp:val=&quot;00F211D3&quot;/&gt;&lt;wsp:rsid wsp:val=&quot;00F21D67&quot;/&gt;&lt;wsp:rsid wsp:val=&quot;00F22A06&quot;/&gt;&lt;wsp:rsid wsp:val=&quot;00F22B5E&quot;/&gt;&lt;wsp:rsid wsp:val=&quot;00F24B5E&quot;/&gt;&lt;wsp:rsid wsp:val=&quot;00F255EF&quot;/&gt;&lt;wsp:rsid wsp:val=&quot;00F26159&quot;/&gt;&lt;wsp:rsid wsp:val=&quot;00F275D1&quot;/&gt;&lt;wsp:rsid wsp:val=&quot;00F306E8&quot;/&gt;&lt;wsp:rsid wsp:val=&quot;00F330E1&quot;/&gt;&lt;wsp:rsid wsp:val=&quot;00F34CC8&quot;/&gt;&lt;wsp:rsid wsp:val=&quot;00F37119&quot;/&gt;&lt;wsp:rsid wsp:val=&quot;00F425AA&quot;/&gt;&lt;wsp:rsid wsp:val=&quot;00F43AEF&quot;/&gt;&lt;wsp:rsid wsp:val=&quot;00F43E19&quot;/&gt;&lt;wsp:rsid wsp:val=&quot;00F44A58&quot;/&gt;&lt;wsp:rsid wsp:val=&quot;00F452B1&quot;/&gt;&lt;wsp:rsid wsp:val=&quot;00F527F0&quot;/&gt;&lt;wsp:rsid wsp:val=&quot;00F5391A&quot;/&gt;&lt;wsp:rsid wsp:val=&quot;00F5481B&quot;/&gt;&lt;wsp:rsid wsp:val=&quot;00F55EA0&quot;/&gt;&lt;wsp:rsid wsp:val=&quot;00F57F9B&quot;/&gt;&lt;wsp:rsid wsp:val=&quot;00F6066D&quot;/&gt;&lt;wsp:rsid wsp:val=&quot;00F651B4&quot;/&gt;&lt;wsp:rsid wsp:val=&quot;00F67C43&quot;/&gt;&lt;wsp:rsid wsp:val=&quot;00F7196E&quot;/&gt;&lt;wsp:rsid wsp:val=&quot;00F74376&quot;/&gt;&lt;wsp:rsid wsp:val=&quot;00F774ED&quot;/&gt;&lt;wsp:rsid wsp:val=&quot;00F83D1B&quot;/&gt;&lt;wsp:rsid wsp:val=&quot;00F852B1&quot;/&gt;&lt;wsp:rsid wsp:val=&quot;00F91DEB&quot;/&gt;&lt;wsp:rsid wsp:val=&quot;00F9393C&quot;/&gt;&lt;wsp:rsid wsp:val=&quot;00F94559&quot;/&gt;&lt;wsp:rsid wsp:val=&quot;00F95033&quot;/&gt;&lt;wsp:rsid wsp:val=&quot;00F96289&quot;/&gt;&lt;wsp:rsid wsp:val=&quot;00F97EBC&quot;/&gt;&lt;wsp:rsid wsp:val=&quot;00FA498E&quot;/&gt;&lt;wsp:rsid wsp:val=&quot;00FA5C4C&quot;/&gt;&lt;wsp:rsid wsp:val=&quot;00FA7295&quot;/&gt;&lt;wsp:rsid wsp:val=&quot;00FB1224&quot;/&gt;&lt;wsp:rsid wsp:val=&quot;00FB6EC6&quot;/&gt;&lt;wsp:rsid wsp:val=&quot;00FC2D30&quot;/&gt;&lt;wsp:rsid wsp:val=&quot;00FC430C&quot;/&gt;&lt;wsp:rsid wsp:val=&quot;00FC4449&quot;/&gt;&lt;wsp:rsid wsp:val=&quot;00FC5D05&quot;/&gt;&lt;wsp:rsid wsp:val=&quot;00FC6F4B&quot;/&gt;&lt;wsp:rsid wsp:val=&quot;00FD1590&quot;/&gt;&lt;wsp:rsid wsp:val=&quot;00FD377A&quot;/&gt;&lt;wsp:rsid wsp:val=&quot;00FD4D70&quot;/&gt;&lt;wsp:rsid wsp:val=&quot;00FD5A71&quot;/&gt;&lt;wsp:rsid wsp:val=&quot;00FD5F4A&quot;/&gt;&lt;wsp:rsid wsp:val=&quot;00FE102E&quot;/&gt;&lt;wsp:rsid wsp:val=&quot;00FE2B97&quot;/&gt;&lt;wsp:rsid wsp:val=&quot;00FE4102&quot;/&gt;&lt;wsp:rsid wsp:val=&quot;00FE475C&quot;/&gt;&lt;wsp:rsid wsp:val=&quot;00FE4D89&quot;/&gt;&lt;wsp:rsid wsp:val=&quot;00FE79E0&quot;/&gt;&lt;wsp:rsid wsp:val=&quot;00FF1F4E&quot;/&gt;&lt;wsp:rsid wsp:val=&quot;00FF2006&quot;/&gt;&lt;wsp:rsid wsp:val=&quot;00FF4CEE&quot;/&gt;&lt;/wsp:rsids&gt;&lt;/w:docPr&gt;&lt;w:body&gt;&lt;w:p wsp:rsidR=&quot;00000000&quot; wsp:rsidRDefault=&quot;0071278A&quot;&gt;&lt;m:oMathPara&gt;&lt;m:oMath&gt;&lt;m:r&gt;&lt;w:rPr&gt;&lt;w:rFonts w:ascii=&quot;Cambria Math&quot; w:h-ansi=&quot;Cambria Math&quot;/&gt;&lt;wx:font wx:val=&quot;Cambria Math&quot;/&gt;&lt;w:i/&gt;&lt;w:lang w:val=&quot;EN-US&quot;/&gt;&lt;/w:rPr&gt;&lt;m:t&gt;Z&lt;/m:t&gt;&lt;/m:r&gt;&lt;m:d&gt;&lt;m:dPr&gt;&lt;m:ctrlPr&gt;&lt;w:rPr&gt;&lt;w:rFonts w:ascii=&quot;Cambria Math&quot; w:h-ansi=&quot;Cambria Math&quot;/&gt;&lt;wx:font wx:val=&quot;Cambria Math&quot;/&gt;&lt;w:i/&gt;&lt;w:lang w:val=&quot;EN-US&quot;/&gt;&lt;/w:rPr&gt;&lt;/m:ctrlPr&gt;&lt;/m:dPr&gt;&lt;m:e&gt;&lt;m:r&gt;&lt;w:rPr&gt;&lt;w:rFonts w:ascii=&quot;Cambria Math&quot; w:h-ansi=&quot;Cambria Math&quot;/&gt;&lt;wx:font wx:val=&quot;Cambria Math&quot;/&gt;&lt;w:i/&gt;&lt;w:lang w:val=&quot;EN-US&quot;/&gt;&lt;/w:rPr&gt;&lt;m:t&gt;p&lt;/m:t&gt;&lt;/m:r&gt;&lt;/m:e&gt;&lt;/m:d&gt;&lt;m:r&gt;&lt;w:rPr&gt;&lt;w:rFonts w:ascii=&quot;Cambria Math&quot; w:h-ansi=&quot;Cambria Math&quot;/&gt;&lt;wx:font wx:val=&quot;Cambria Math&quot;/&gt;&lt;w:i/&gt;&lt;w:lang w:val=&quot;EN-US&quot;/&gt;&lt;/w:rPr&gt;&lt;m:t&gt;=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/m:sSub&gt;&lt;m:r&gt;&lt;w:rPr&gt;&lt;w:rFonts w:ascii=&quot;Cambria Math&quot; w:h-ansi=&quot;Cambria Math&quot;/&gt;&lt;wx:font wx:val=&quot;Cambria Math&quot;/&gt;&lt;w:i/&gt;&lt;w:lang w:val=&quot;EN-US&quot;/&gt;&lt;/w:rPr&gt;&lt;m:t&gt;в€™&lt;/m:t&gt;&lt;/m:r&gt;&lt;m:f&gt;&lt;m:fPr&gt;&lt;m:ctrlPr&gt;&lt;w:rPr&gt;&lt;w:rFonts w:ascii=&quot;Cambria Math&quot; w:h-ansi=&quot;Cambria Math&quot;/&gt;&lt;wx:font wx:val=&quot;Cambria Math&quot;/&gt;&lt;w:i/&gt;&lt;w:lang w:val=&quot;EN-US&quot;/&gt;&lt;/w:rPr&gt;&lt;/m:ctrlPr&gt;&lt;/m:fPr&gt;&lt;m:num&gt;&lt;m:r&gt;&lt;w:rPr&gt;&lt;w:rFonts w:ascii=&quot;Cambria Math&quot; w:h-ansi=&quot;Cambria Math&quot;/&gt;&lt;wx:font wx:val=&quot;Cambria Math&quot;/&gt;&lt;w:i/&gt;&lt;w:lang w:val=&quot;EN-US&quot;/&gt;&lt;/w:rPr&gt;&lt;m:t&gt;Пѓ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/m:sSub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r&lt;/m:t&gt;&lt;/m:r&gt;&lt;/m:sub&gt;&lt;/m:sSub&gt;&lt;m:d&gt;&lt;m:dPr&gt;&lt;m:ctrlPr&gt;&lt;w:rPr&gt;&lt;w:rFonts w:ascii=&quot;Cambria Math&quot; w:h-ansi=&quot;Cambria Math&quot;/&gt;&lt;wx:font wx:val=&quot;Cambria Math&quot;/&gt;&lt;w:i/&gt;&lt;w:lang w:val=&quot;EN-US&quot;/&gt;&lt;/w:rPr&gt;&lt;/m:ctrlPr&gt;&lt;/m:dPr&gt;&lt;m:e&gt;&lt;m:r&gt;&lt;w:rPr&gt;&lt;w:rFonts w:ascii=&quot;Cambria Math&quot; w:h-ansi=&quot;Cambria Math&quot;/&gt;&lt;wx:font wx:val=&quot;Cambria Math&quot;/&gt;&lt;w:i/&gt;&lt;w:lang w:val=&quot;EN-US&quot;/&gt;&lt;/w:rPr&gt;&lt;m:t&gt;p+j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П‰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/m:sSub&gt;&lt;/m:e&gt;&lt;/m:d&gt;&lt;m:d&gt;&lt;m:dPr&gt;&lt;m:ctrlPr&gt;&lt;w:rPr&gt;&lt;w:rFonts w:ascii=&quot;Cambria Math&quot; w:h-ansi=&quot;Cambria Math&quot;/&gt;&lt;wx:font wx:val=&quot;Cambria Math&quot;/&gt;&lt;w:i/&gt;&lt;w:lang w:val=&quot;EN-US&quot;/&gt;&lt;/w:rPr&gt;&lt;/m:ctrlPr&gt;&lt;/m:dPr&gt;&lt;m:e&gt;&lt;m:r&gt;&lt;w:rPr&gt;&lt;w:rFonts w:ascii=&quot;Cambria Math&quot; w:h-ansi=&quot;Cambria Math&quot;/&gt;&lt;wx:font wx:val=&quot;Cambria Math&quot;/&gt;&lt;w:i/&gt;&lt;w:lang w:val=&quot;EN-US&quot;/&gt;&lt;/w:rPr&gt;&lt;m:t&gt;p+j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П‰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/m:sSub&gt;&lt;/m:e&gt;&lt;/m:d&gt;&lt;m:r&gt;&lt;w:rPr&gt;&lt;w:rFonts w:ascii=&quot;Cambria Math&quot; w:h-ansi=&quot;Cambria Math&quot;/&gt;&lt;wx:font wx:val=&quot;Cambria Math&quot;/&gt;&lt;w:i/&gt;&lt;w:lang w:val=&quot;EN-US&quot;/&gt;&lt;/w:rPr&gt;&lt;m:t&gt;+&lt;/m:t&gt;&lt;/m:r&gt;&lt;m:d&gt;&lt;m:dPr&gt;&lt;m:ctrlPr&gt;&lt;w:rPr&gt;&lt;w:rFonts w:ascii=&quot;Cambria Math&quot; w:h-ansi=&quot;Cambria Math&quot;/&gt;&lt;wx:font wx:val=&quot;Cambria Math&quot;/&gt;&lt;w:i/&gt;&lt;w:lang w:val=&quot;EN-US&quot;/&gt;&lt;/w:rPr&gt;&lt;/m:ctrlPr&gt;&lt;/m:dPr&gt;&lt;m:e&gt;&lt;m:r&gt;&lt;w:rPr&gt;&lt;w:rFonts w:ascii=&quot;Cambria Math&quot; w:h-ansi=&quot;Cambria Math&quot;/&gt;&lt;wx:font wx:val=&quot;Cambria Math&quot;/&gt;&lt;w:i/&gt;&lt;w:lang w:val=&quot;EN-US&quot;/&gt;&lt;/w:rPr&gt;&lt;m:t&gt;p+j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П‰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/m:sSub&gt;&lt;/m:e&gt;&lt;/m:d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/m:sSub&gt;&lt;m:r&gt;&lt;w:rPr&gt;&lt;w:rFonts w:ascii=&quot;Cambria Math&quot; w:h-ansi=&quot;Cambria Math&quot;/&gt;&lt;wx:font wx:val=&quot;Cambria Math&quot;/&gt;&lt;w:i/&gt;&lt;w:lang w:val=&quot;EN-US&quot;/&gt;&lt;/w:rPr&gt;&lt;m:t&gt;+&lt;/m:t&gt;&lt;/m:r&gt;&lt;m:d&gt;&lt;m:dPr&gt;&lt;m:ctrlPr&gt;&lt;w:rPr&gt;&lt;w:rFonts w:ascii=&quot;Cambria Math&quot; w:h-ansi=&quot;Cambria Math&quot;/&gt;&lt;wx:font wx:val=&quot;Cambria Math&quot;/&gt;&lt;w:i/&gt;&lt;w:lang w:val=&quot;EN-US&quot;/&gt;&lt;/w:rPr&gt;&lt;/m:ctrlPr&gt;&lt;/m:dPr&gt;&lt;m:e&gt;&lt;m:r&gt;&lt;w:rPr&gt;&lt;w:rFonts w:ascii=&quot;Cambria Math&quot; w:h-ansi=&quot;Cambria Math&quot;/&gt;&lt;wx:font wx:val=&quot;Cambria Math&quot;/&gt;&lt;w:i/&gt;&lt;w:lang w:val=&quot;EN-US&quot;/&gt;&lt;/w:rPr&gt;&lt;m:t&gt;p+j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П‰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/m:sSub&gt;&lt;/m:e&gt;&lt;/m:d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r&lt;/m:t&gt;&lt;/m:r&gt;&lt;/m:sub&gt;&lt;/m:sSub&gt;&lt;m:r&gt;&lt;w:rPr&gt;&lt;w:rFonts w:ascii=&quot;Cambria Math&quot; w:h-ansi=&quot;Cambria Math&quot;/&gt;&lt;wx:font wx:val=&quot;Cambria Math&quot;/&gt;&lt;w:i/&gt;&lt;w:lang w:val=&quot;EN-US&quot;/&gt;&lt;/w:rPr&gt;&lt;m:t&gt;+1&lt;/m:t&gt;&lt;/m:r&gt;&lt;/m:num&gt;&lt;m:den&gt;&lt;m:r&gt;&lt;w:rPr&gt;&lt;w:rFonts w:ascii=&quot;Cambria Math&quot; w:h-ansi=&quot;Cambria Math&quot;/&gt;&lt;wx:font wx:val=&quot;Cambria Math&quot;/&gt;&lt;w:i/&gt;&lt;w:lang w:val=&quot;EN-US&quot;/&gt;&lt;/w:rPr&gt;&lt;m:t&gt;1+&lt;/m:t&gt;&lt;/m:r&gt;&lt;m:d&gt;&lt;m:dPr&gt;&lt;m:ctrlPr&gt;&lt;w:rPr&gt;&lt;w:rFonts w:ascii=&quot;Cambria Math&quot; w:h-ansi=&quot;Cambria Math&quot;/&gt;&lt;wx:font wx:val=&quot;Cambria Math&quot;/&gt;&lt;w:i/&gt;&lt;w:lang w:val=&quot;EN-US&quot;/&gt;&lt;/w:rPr&gt;&lt;/m:ctrlPr&gt;&lt;/m:dPr&gt;&lt;m:e&gt;&lt;m:r&gt;&lt;w:rPr&gt;&lt;w:rFonts w:ascii=&quot;Cambria Math&quot; w:h-ansi=&quot;Cambria Math&quot;/&gt;&lt;wx:font wx:val=&quot;Cambria Math&quot;/&gt;&lt;w:i/&gt;&lt;w:lang w:val=&quot;EN-US&quot;/&gt;&lt;/w:rPr&gt;&lt;m:t&gt;p+j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П‰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/m:sSub&gt;&lt;/m:e&gt;&lt;/m:d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r&lt;/m:t&gt;&lt;/m:r&gt;&lt;/m:sub&gt;&lt;/m:sSub&gt;&lt;/m:den&gt;&lt;/m:f&gt;&lt;m:r&gt;&lt;w:rPr&gt;&lt;w:rFonts w:ascii=&quot;Cambria Math&quot; w:h-ansi=&quot;Cambria Math&quot;/&gt;&lt;wx:font wx:val=&quot;Cambria Math&quot;/&gt;&lt;w:i/&gt;&lt;w:lang w:val=&quot;EN-US&quot;/&gt;&lt;/w:rPr&gt;&lt;m:t&gt;;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3" o:title="" chromakey="white"/>
          </v:shape>
        </w:pict>
      </w:r>
    </w:p>
    <w:p w:rsidR="00611459" w:rsidRPr="00AF49CC" w:rsidRDefault="00611459" w:rsidP="001C520D">
      <w:pPr>
        <w:ind w:firstLine="0"/>
        <w:rPr>
          <w:lang w:val="en-US"/>
        </w:rPr>
      </w:pPr>
      <w:r w:rsidRPr="00232ECB">
        <w:pict>
          <v:shape id="_x0000_i1051" type="#_x0000_t75" style="width:251.4pt;height:12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69&quot;/&gt;&lt;w:doNotEmbedSystemFonts/&gt;&lt;w:defaultTabStop w:val=&quot;708&quot;/&gt;&lt;w:autoHyphenation/&gt;&lt;w:hyphenationZone w:val=&quot;357&quot;/&gt;&lt;w:doNotHyphenateCaps/&gt;&lt;w:drawingGridHorizontalSpacing w:val=&quot;140&quot;/&gt;&lt;w:drawingGridVerticalSpacing w:val=&quot;381&quot;/&gt;&lt;w:displayHorizontalDrawingGridEvery w:val=&quot;2&quot;/&gt;&lt;w:punctuationKerning/&gt;&lt;w:characterSpacingControl w:val=&quot;DontCompress&quot;/&gt;&lt;w:optimizeForBrowser/&gt;&lt;w:allowPNG/&gt;&lt;w:doNotSaveWebPagesAsSingleFil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12F04&quot;/&gt;&lt;wsp:rsid wsp:val=&quot;00000DC8&quot;/&gt;&lt;wsp:rsid wsp:val=&quot;00012B88&quot;/&gt;&lt;wsp:rsid wsp:val=&quot;0001427E&quot;/&gt;&lt;wsp:rsid wsp:val=&quot;00015252&quot;/&gt;&lt;wsp:rsid wsp:val=&quot;000155E9&quot;/&gt;&lt;wsp:rsid wsp:val=&quot;00015E30&quot;/&gt;&lt;wsp:rsid wsp:val=&quot;00022AB5&quot;/&gt;&lt;wsp:rsid wsp:val=&quot;000256B4&quot;/&gt;&lt;wsp:rsid wsp:val=&quot;00025EA1&quot;/&gt;&lt;wsp:rsid wsp:val=&quot;00027082&quot;/&gt;&lt;wsp:rsid wsp:val=&quot;00027691&quot;/&gt;&lt;wsp:rsid wsp:val=&quot;00036A2C&quot;/&gt;&lt;wsp:rsid wsp:val=&quot;00042390&quot;/&gt;&lt;wsp:rsid wsp:val=&quot;00042E84&quot;/&gt;&lt;wsp:rsid wsp:val=&quot;00043FE4&quot;/&gt;&lt;wsp:rsid wsp:val=&quot;000611FE&quot;/&gt;&lt;wsp:rsid wsp:val=&quot;00062582&quot;/&gt;&lt;wsp:rsid wsp:val=&quot;00062A36&quot;/&gt;&lt;wsp:rsid wsp:val=&quot;00065241&quot;/&gt;&lt;wsp:rsid wsp:val=&quot;0006644D&quot;/&gt;&lt;wsp:rsid wsp:val=&quot;0006702A&quot;/&gt;&lt;wsp:rsid wsp:val=&quot;000675EB&quot;/&gt;&lt;wsp:rsid wsp:val=&quot;00087B2D&quot;/&gt;&lt;wsp:rsid wsp:val=&quot;000907B6&quot;/&gt;&lt;wsp:rsid wsp:val=&quot;00091354&quot;/&gt;&lt;wsp:rsid wsp:val=&quot;000A12F2&quot;/&gt;&lt;wsp:rsid wsp:val=&quot;000A25DB&quot;/&gt;&lt;wsp:rsid wsp:val=&quot;000A460E&quot;/&gt;&lt;wsp:rsid wsp:val=&quot;000A51EB&quot;/&gt;&lt;wsp:rsid wsp:val=&quot;000A71C2&quot;/&gt;&lt;wsp:rsid wsp:val=&quot;000A7E67&quot;/&gt;&lt;wsp:rsid wsp:val=&quot;000B00A6&quot;/&gt;&lt;wsp:rsid wsp:val=&quot;000B1930&quot;/&gt;&lt;wsp:rsid wsp:val=&quot;000B25DD&quot;/&gt;&lt;wsp:rsid wsp:val=&quot;000B2D25&quot;/&gt;&lt;wsp:rsid wsp:val=&quot;000B3A07&quot;/&gt;&lt;wsp:rsid wsp:val=&quot;000C1BE1&quot;/&gt;&lt;wsp:rsid wsp:val=&quot;000C35F6&quot;/&gt;&lt;wsp:rsid wsp:val=&quot;000C5152&quot;/&gt;&lt;wsp:rsid wsp:val=&quot;000D1B58&quot;/&gt;&lt;wsp:rsid wsp:val=&quot;000D5650&quot;/&gt;&lt;wsp:rsid wsp:val=&quot;000D7AB9&quot;/&gt;&lt;wsp:rsid wsp:val=&quot;000E198A&quot;/&gt;&lt;wsp:rsid wsp:val=&quot;000E2F97&quot;/&gt;&lt;wsp:rsid wsp:val=&quot;000E3F01&quot;/&gt;&lt;wsp:rsid wsp:val=&quot;000E4D61&quot;/&gt;&lt;wsp:rsid wsp:val=&quot;000E52CD&quot;/&gt;&lt;wsp:rsid wsp:val=&quot;000E66AA&quot;/&gt;&lt;wsp:rsid wsp:val=&quot;000F1665&quot;/&gt;&lt;wsp:rsid wsp:val=&quot;000F4D3A&quot;/&gt;&lt;wsp:rsid wsp:val=&quot;000F50B4&quot;/&gt;&lt;wsp:rsid wsp:val=&quot;000F70AC&quot;/&gt;&lt;wsp:rsid wsp:val=&quot;001018AE&quot;/&gt;&lt;wsp:rsid wsp:val=&quot;001024DC&quot;/&gt;&lt;wsp:rsid wsp:val=&quot;00102CCB&quot;/&gt;&lt;wsp:rsid wsp:val=&quot;001056BE&quot;/&gt;&lt;wsp:rsid wsp:val=&quot;00110D34&quot;/&gt;&lt;wsp:rsid wsp:val=&quot;00130DFF&quot;/&gt;&lt;wsp:rsid wsp:val=&quot;00132126&quot;/&gt;&lt;wsp:rsid wsp:val=&quot;001346A0&quot;/&gt;&lt;wsp:rsid wsp:val=&quot;001366CF&quot;/&gt;&lt;wsp:rsid wsp:val=&quot;00137164&quot;/&gt;&lt;wsp:rsid wsp:val=&quot;00137B68&quot;/&gt;&lt;wsp:rsid wsp:val=&quot;00137FC8&quot;/&gt;&lt;wsp:rsid wsp:val=&quot;0014268D&quot;/&gt;&lt;wsp:rsid wsp:val=&quot;00146764&quot;/&gt;&lt;wsp:rsid wsp:val=&quot;00146F62&quot;/&gt;&lt;wsp:rsid wsp:val=&quot;001505E1&quot;/&gt;&lt;wsp:rsid wsp:val=&quot;00150A3C&quot;/&gt;&lt;wsp:rsid wsp:val=&quot;00150A53&quot;/&gt;&lt;wsp:rsid wsp:val=&quot;00151F4A&quot;/&gt;&lt;wsp:rsid wsp:val=&quot;001632B0&quot;/&gt;&lt;wsp:rsid wsp:val=&quot;001654F0&quot;/&gt;&lt;wsp:rsid wsp:val=&quot;00166743&quot;/&gt;&lt;wsp:rsid wsp:val=&quot;00171F73&quot;/&gt;&lt;wsp:rsid wsp:val=&quot;00174F60&quot;/&gt;&lt;wsp:rsid wsp:val=&quot;001800F0&quot;/&gt;&lt;wsp:rsid wsp:val=&quot;001852B3&quot;/&gt;&lt;wsp:rsid wsp:val=&quot;001864B6&quot;/&gt;&lt;wsp:rsid wsp:val=&quot;001930CB&quot;/&gt;&lt;wsp:rsid wsp:val=&quot;001A0EC0&quot;/&gt;&lt;wsp:rsid wsp:val=&quot;001A207B&quot;/&gt;&lt;wsp:rsid wsp:val=&quot;001A535A&quot;/&gt;&lt;wsp:rsid wsp:val=&quot;001B2A26&quot;/&gt;&lt;wsp:rsid wsp:val=&quot;001B59BF&quot;/&gt;&lt;wsp:rsid wsp:val=&quot;001C1E84&quot;/&gt;&lt;wsp:rsid wsp:val=&quot;001C520D&quot;/&gt;&lt;wsp:rsid wsp:val=&quot;001C5731&quot;/&gt;&lt;wsp:rsid wsp:val=&quot;001D28EA&quot;/&gt;&lt;wsp:rsid wsp:val=&quot;001D5300&quot;/&gt;&lt;wsp:rsid wsp:val=&quot;001E18B9&quot;/&gt;&lt;wsp:rsid wsp:val=&quot;001E1F66&quot;/&gt;&lt;wsp:rsid wsp:val=&quot;001E6525&quot;/&gt;&lt;wsp:rsid wsp:val=&quot;001E7283&quot;/&gt;&lt;wsp:rsid wsp:val=&quot;001E73BA&quot;/&gt;&lt;wsp:rsid wsp:val=&quot;001E7492&quot;/&gt;&lt;wsp:rsid wsp:val=&quot;001F06A3&quot;/&gt;&lt;wsp:rsid wsp:val=&quot;001F16E3&quot;/&gt;&lt;wsp:rsid wsp:val=&quot;001F42F0&quot;/&gt;&lt;wsp:rsid wsp:val=&quot;001F566A&quot;/&gt;&lt;wsp:rsid wsp:val=&quot;001F7425&quot;/&gt;&lt;wsp:rsid wsp:val=&quot;001F77D0&quot;/&gt;&lt;wsp:rsid wsp:val=&quot;0020042E&quot;/&gt;&lt;wsp:rsid wsp:val=&quot;00202A19&quot;/&gt;&lt;wsp:rsid wsp:val=&quot;00204D50&quot;/&gt;&lt;wsp:rsid wsp:val=&quot;00204DE9&quot;/&gt;&lt;wsp:rsid wsp:val=&quot;002052D5&quot;/&gt;&lt;wsp:rsid wsp:val=&quot;002101D9&quot;/&gt;&lt;wsp:rsid wsp:val=&quot;00210E90&quot;/&gt;&lt;wsp:rsid wsp:val=&quot;002111DA&quot;/&gt;&lt;wsp:rsid wsp:val=&quot;00211533&quot;/&gt;&lt;wsp:rsid wsp:val=&quot;00212F04&quot;/&gt;&lt;wsp:rsid wsp:val=&quot;0021397F&quot;/&gt;&lt;wsp:rsid wsp:val=&quot;002174DC&quot;/&gt;&lt;wsp:rsid wsp:val=&quot;002256F9&quot;/&gt;&lt;wsp:rsid wsp:val=&quot;00225757&quot;/&gt;&lt;wsp:rsid wsp:val=&quot;00225891&quot;/&gt;&lt;wsp:rsid wsp:val=&quot;00227272&quot;/&gt;&lt;wsp:rsid wsp:val=&quot;00230031&quot;/&gt;&lt;wsp:rsid wsp:val=&quot;00231A08&quot;/&gt;&lt;wsp:rsid wsp:val=&quot;00232BF3&quot;/&gt;&lt;wsp:rsid wsp:val=&quot;00232ECB&quot;/&gt;&lt;wsp:rsid wsp:val=&quot;00234D66&quot;/&gt;&lt;wsp:rsid wsp:val=&quot;00240F05&quot;/&gt;&lt;wsp:rsid wsp:val=&quot;00242F0B&quot;/&gt;&lt;wsp:rsid wsp:val=&quot;00244855&quot;/&gt;&lt;wsp:rsid wsp:val=&quot;00244BA0&quot;/&gt;&lt;wsp:rsid wsp:val=&quot;00246149&quot;/&gt;&lt;wsp:rsid wsp:val=&quot;002472B5&quot;/&gt;&lt;wsp:rsid wsp:val=&quot;00250440&quot;/&gt;&lt;wsp:rsid wsp:val=&quot;002504F8&quot;/&gt;&lt;wsp:rsid wsp:val=&quot;002600C8&quot;/&gt;&lt;wsp:rsid wsp:val=&quot;00260B3D&quot;/&gt;&lt;wsp:rsid wsp:val=&quot;002632A4&quot;/&gt;&lt;wsp:rsid wsp:val=&quot;00271A81&quot;/&gt;&lt;wsp:rsid wsp:val=&quot;00273B17&quot;/&gt;&lt;wsp:rsid wsp:val=&quot;0027698E&quot;/&gt;&lt;wsp:rsid wsp:val=&quot;002779D1&quot;/&gt;&lt;wsp:rsid wsp:val=&quot;00281B18&quot;/&gt;&lt;wsp:rsid wsp:val=&quot;002824F5&quot;/&gt;&lt;wsp:rsid wsp:val=&quot;00284725&quot;/&gt;&lt;wsp:rsid wsp:val=&quot;00290D00&quot;/&gt;&lt;wsp:rsid wsp:val=&quot;00291EE8&quot;/&gt;&lt;wsp:rsid wsp:val=&quot;00292FEE&quot;/&gt;&lt;wsp:rsid wsp:val=&quot;00294426&quot;/&gt;&lt;wsp:rsid wsp:val=&quot;002A0544&quot;/&gt;&lt;wsp:rsid wsp:val=&quot;002A06FF&quot;/&gt;&lt;wsp:rsid wsp:val=&quot;002A077C&quot;/&gt;&lt;wsp:rsid wsp:val=&quot;002A1247&quot;/&gt;&lt;wsp:rsid wsp:val=&quot;002A3F2A&quot;/&gt;&lt;wsp:rsid wsp:val=&quot;002A477C&quot;/&gt;&lt;wsp:rsid wsp:val=&quot;002A66A7&quot;/&gt;&lt;wsp:rsid wsp:val=&quot;002A686D&quot;/&gt;&lt;wsp:rsid wsp:val=&quot;002B04A0&quot;/&gt;&lt;wsp:rsid wsp:val=&quot;002B2856&quot;/&gt;&lt;wsp:rsid wsp:val=&quot;002B2A11&quot;/&gt;&lt;wsp:rsid wsp:val=&quot;002B2A18&quot;/&gt;&lt;wsp:rsid wsp:val=&quot;002C4945&quot;/&gt;&lt;wsp:rsid wsp:val=&quot;002C5850&quot;/&gt;&lt;wsp:rsid wsp:val=&quot;002C6ED6&quot;/&gt;&lt;wsp:rsid wsp:val=&quot;002C7254&quot;/&gt;&lt;wsp:rsid wsp:val=&quot;002D5084&quot;/&gt;&lt;wsp:rsid wsp:val=&quot;002D5E95&quot;/&gt;&lt;wsp:rsid wsp:val=&quot;002D5FF8&quot;/&gt;&lt;wsp:rsid wsp:val=&quot;002E7A2B&quot;/&gt;&lt;wsp:rsid wsp:val=&quot;002F0033&quot;/&gt;&lt;wsp:rsid wsp:val=&quot;002F4B1D&quot;/&gt;&lt;wsp:rsid wsp:val=&quot;002F5748&quot;/&gt;&lt;wsp:rsid wsp:val=&quot;002F5E41&quot;/&gt;&lt;wsp:rsid wsp:val=&quot;002F7BF9&quot;/&gt;&lt;wsp:rsid wsp:val=&quot;0030107F&quot;/&gt;&lt;wsp:rsid wsp:val=&quot;00302069&quot;/&gt;&lt;wsp:rsid wsp:val=&quot;003063F0&quot;/&gt;&lt;wsp:rsid wsp:val=&quot;00306980&quot;/&gt;&lt;wsp:rsid wsp:val=&quot;003103B7&quot;/&gt;&lt;wsp:rsid wsp:val=&quot;00316734&quot;/&gt;&lt;wsp:rsid wsp:val=&quot;00317380&quot;/&gt;&lt;wsp:rsid wsp:val=&quot;00317F18&quot;/&gt;&lt;wsp:rsid wsp:val=&quot;0032640D&quot;/&gt;&lt;wsp:rsid wsp:val=&quot;00332356&quot;/&gt;&lt;wsp:rsid wsp:val=&quot;003415E2&quot;/&gt;&lt;wsp:rsid wsp:val=&quot;003427E4&quot;/&gt;&lt;wsp:rsid wsp:val=&quot;00343F66&quot;/&gt;&lt;wsp:rsid wsp:val=&quot;00344143&quot;/&gt;&lt;wsp:rsid wsp:val=&quot;00344822&quot;/&gt;&lt;wsp:rsid wsp:val=&quot;00350FB2&quot;/&gt;&lt;wsp:rsid wsp:val=&quot;00351F44&quot;/&gt;&lt;wsp:rsid wsp:val=&quot;003534CE&quot;/&gt;&lt;wsp:rsid wsp:val=&quot;00361465&quot;/&gt;&lt;wsp:rsid wsp:val=&quot;0036221D&quot;/&gt;&lt;wsp:rsid wsp:val=&quot;00364527&quot;/&gt;&lt;wsp:rsid wsp:val=&quot;00366EA3&quot;/&gt;&lt;wsp:rsid wsp:val=&quot;0037307B&quot;/&gt;&lt;wsp:rsid wsp:val=&quot;0037307D&quot;/&gt;&lt;wsp:rsid wsp:val=&quot;00373F15&quot;/&gt;&lt;wsp:rsid wsp:val=&quot;003746B3&quot;/&gt;&lt;wsp:rsid wsp:val=&quot;00381567&quot;/&gt;&lt;wsp:rsid wsp:val=&quot;00382CBE&quot;/&gt;&lt;wsp:rsid wsp:val=&quot;00385048&quot;/&gt;&lt;wsp:rsid wsp:val=&quot;00391E1B&quot;/&gt;&lt;wsp:rsid wsp:val=&quot;00394257&quot;/&gt;&lt;wsp:rsid wsp:val=&quot;00394402&quot;/&gt;&lt;wsp:rsid wsp:val=&quot;00394EDF&quot;/&gt;&lt;wsp:rsid wsp:val=&quot;003A01BC&quot;/&gt;&lt;wsp:rsid wsp:val=&quot;003A24FA&quot;/&gt;&lt;wsp:rsid wsp:val=&quot;003B031D&quot;/&gt;&lt;wsp:rsid wsp:val=&quot;003B03EE&quot;/&gt;&lt;wsp:rsid wsp:val=&quot;003B1472&quot;/&gt;&lt;wsp:rsid wsp:val=&quot;003B7927&quot;/&gt;&lt;wsp:rsid wsp:val=&quot;003C02A6&quot;/&gt;&lt;wsp:rsid wsp:val=&quot;003C39F7&quot;/&gt;&lt;wsp:rsid wsp:val=&quot;003C6978&quot;/&gt;&lt;wsp:rsid wsp:val=&quot;003D15CB&quot;/&gt;&lt;wsp:rsid wsp:val=&quot;003D1782&quot;/&gt;&lt;wsp:rsid wsp:val=&quot;003D3457&quot;/&gt;&lt;wsp:rsid wsp:val=&quot;003D3DCA&quot;/&gt;&lt;wsp:rsid wsp:val=&quot;003D6674&quot;/&gt;&lt;wsp:rsid wsp:val=&quot;003D6769&quot;/&gt;&lt;wsp:rsid wsp:val=&quot;003E0301&quot;/&gt;&lt;wsp:rsid wsp:val=&quot;003E0422&quot;/&gt;&lt;wsp:rsid wsp:val=&quot;003F365B&quot;/&gt;&lt;wsp:rsid wsp:val=&quot;003F4C53&quot;/&gt;&lt;wsp:rsid wsp:val=&quot;003F63C1&quot;/&gt;&lt;wsp:rsid wsp:val=&quot;0040088F&quot;/&gt;&lt;wsp:rsid wsp:val=&quot;00402E09&quot;/&gt;&lt;wsp:rsid wsp:val=&quot;00403775&quot;/&gt;&lt;wsp:rsid wsp:val=&quot;00406EB8&quot;/&gt;&lt;wsp:rsid wsp:val=&quot;00411EAB&quot;/&gt;&lt;wsp:rsid wsp:val=&quot;00415195&quot;/&gt;&lt;wsp:rsid wsp:val=&quot;004270D1&quot;/&gt;&lt;wsp:rsid wsp:val=&quot;004309DF&quot;/&gt;&lt;wsp:rsid wsp:val=&quot;0043187E&quot;/&gt;&lt;wsp:rsid wsp:val=&quot;00433787&quot;/&gt;&lt;wsp:rsid wsp:val=&quot;00436210&quot;/&gt;&lt;wsp:rsid wsp:val=&quot;00436AEC&quot;/&gt;&lt;wsp:rsid wsp:val=&quot;00442A2C&quot;/&gt;&lt;wsp:rsid wsp:val=&quot;004503EC&quot;/&gt;&lt;wsp:rsid wsp:val=&quot;00452500&quot;/&gt;&lt;wsp:rsid wsp:val=&quot;00452D5E&quot;/&gt;&lt;wsp:rsid wsp:val=&quot;004537F6&quot;/&gt;&lt;wsp:rsid wsp:val=&quot;0045380C&quot;/&gt;&lt;wsp:rsid wsp:val=&quot;004562BC&quot;/&gt;&lt;wsp:rsid wsp:val=&quot;00465F64&quot;/&gt;&lt;wsp:rsid wsp:val=&quot;00473ABF&quot;/&gt;&lt;wsp:rsid wsp:val=&quot;004748BE&quot;/&gt;&lt;wsp:rsid wsp:val=&quot;00476B0F&quot;/&gt;&lt;wsp:rsid wsp:val=&quot;00477BC6&quot;/&gt;&lt;wsp:rsid wsp:val=&quot;0048210E&quot;/&gt;&lt;wsp:rsid wsp:val=&quot;00485C49&quot;/&gt;&lt;wsp:rsid wsp:val=&quot;00487DB1&quot;/&gt;&lt;wsp:rsid wsp:val=&quot;00490F4D&quot;/&gt;&lt;wsp:rsid wsp:val=&quot;00491E80&quot;/&gt;&lt;wsp:rsid wsp:val=&quot;00492255&quot;/&gt;&lt;wsp:rsid wsp:val=&quot;00496238&quot;/&gt;&lt;wsp:rsid wsp:val=&quot;00496359&quot;/&gt;&lt;wsp:rsid wsp:val=&quot;004A02D5&quot;/&gt;&lt;wsp:rsid wsp:val=&quot;004A03B0&quot;/&gt;&lt;wsp:rsid wsp:val=&quot;004A082B&quot;/&gt;&lt;wsp:rsid wsp:val=&quot;004A46D4&quot;/&gt;&lt;wsp:rsid wsp:val=&quot;004A5F62&quot;/&gt;&lt;wsp:rsid wsp:val=&quot;004A62A8&quot;/&gt;&lt;wsp:rsid wsp:val=&quot;004A66EF&quot;/&gt;&lt;wsp:rsid wsp:val=&quot;004A6D17&quot;/&gt;&lt;wsp:rsid wsp:val=&quot;004A6E2A&quot;/&gt;&lt;wsp:rsid wsp:val=&quot;004B275D&quot;/&gt;&lt;wsp:rsid wsp:val=&quot;004B3A61&quot;/&gt;&lt;wsp:rsid wsp:val=&quot;004B7618&quot;/&gt;&lt;wsp:rsid wsp:val=&quot;004C51EB&quot;/&gt;&lt;wsp:rsid wsp:val=&quot;004C656C&quot;/&gt;&lt;wsp:rsid wsp:val=&quot;004D4690&quot;/&gt;&lt;wsp:rsid wsp:val=&quot;004D5A29&quot;/&gt;&lt;wsp:rsid wsp:val=&quot;004D77F0&quot;/&gt;&lt;wsp:rsid wsp:val=&quot;004E35F5&quot;/&gt;&lt;wsp:rsid wsp:val=&quot;004E556C&quot;/&gt;&lt;wsp:rsid wsp:val=&quot;004F59CA&quot;/&gt;&lt;wsp:rsid wsp:val=&quot;00500A20&quot;/&gt;&lt;wsp:rsid wsp:val=&quot;00504760&quot;/&gt;&lt;wsp:rsid wsp:val=&quot;005067CA&quot;/&gt;&lt;wsp:rsid wsp:val=&quot;00507283&quot;/&gt;&lt;wsp:rsid wsp:val=&quot;00510658&quot;/&gt;&lt;wsp:rsid wsp:val=&quot;00521180&quot;/&gt;&lt;wsp:rsid wsp:val=&quot;00522892&quot;/&gt;&lt;wsp:rsid wsp:val=&quot;0053178F&quot;/&gt;&lt;wsp:rsid wsp:val=&quot;00533390&quot;/&gt;&lt;wsp:rsid wsp:val=&quot;00542D6B&quot;/&gt;&lt;wsp:rsid wsp:val=&quot;00547DDA&quot;/&gt;&lt;wsp:rsid wsp:val=&quot;00550E37&quot;/&gt;&lt;wsp:rsid wsp:val=&quot;0055286B&quot;/&gt;&lt;wsp:rsid wsp:val=&quot;0055360B&quot;/&gt;&lt;wsp:rsid wsp:val=&quot;005614C4&quot;/&gt;&lt;wsp:rsid wsp:val=&quot;00562430&quot;/&gt;&lt;wsp:rsid wsp:val=&quot;00562471&quot;/&gt;&lt;wsp:rsid wsp:val=&quot;005625CB&quot;/&gt;&lt;wsp:rsid wsp:val=&quot;00563CE5&quot;/&gt;&lt;wsp:rsid wsp:val=&quot;0056665F&quot;/&gt;&lt;wsp:rsid wsp:val=&quot;005717BF&quot;/&gt;&lt;wsp:rsid wsp:val=&quot;00574D3F&quot;/&gt;&lt;wsp:rsid wsp:val=&quot;00576B30&quot;/&gt;&lt;wsp:rsid wsp:val=&quot;00583DE9&quot;/&gt;&lt;wsp:rsid wsp:val=&quot;00584A39&quot;/&gt;&lt;wsp:rsid wsp:val=&quot;00595B51&quot;/&gt;&lt;wsp:rsid wsp:val=&quot;005A04ED&quot;/&gt;&lt;wsp:rsid wsp:val=&quot;005A0755&quot;/&gt;&lt;wsp:rsid wsp:val=&quot;005A67FC&quot;/&gt;&lt;wsp:rsid wsp:val=&quot;005B3E66&quot;/&gt;&lt;wsp:rsid wsp:val=&quot;005B4E7E&quot;/&gt;&lt;wsp:rsid wsp:val=&quot;005B50F3&quot;/&gt;&lt;wsp:rsid wsp:val=&quot;005C1A48&quot;/&gt;&lt;wsp:rsid wsp:val=&quot;005C6EF1&quot;/&gt;&lt;wsp:rsid wsp:val=&quot;005D360A&quot;/&gt;&lt;wsp:rsid wsp:val=&quot;005D378E&quot;/&gt;&lt;wsp:rsid wsp:val=&quot;005D3849&quot;/&gt;&lt;wsp:rsid wsp:val=&quot;005D4C29&quot;/&gt;&lt;wsp:rsid wsp:val=&quot;005E0599&quot;/&gt;&lt;wsp:rsid wsp:val=&quot;005E3B8E&quot;/&gt;&lt;wsp:rsid wsp:val=&quot;005E4C40&quot;/&gt;&lt;wsp:rsid wsp:val=&quot;005E7043&quot;/&gt;&lt;wsp:rsid wsp:val=&quot;005F086A&quot;/&gt;&lt;wsp:rsid wsp:val=&quot;005F21CC&quot;/&gt;&lt;wsp:rsid wsp:val=&quot;005F3900&quot;/&gt;&lt;wsp:rsid wsp:val=&quot;005F50F5&quot;/&gt;&lt;wsp:rsid wsp:val=&quot;0060306E&quot;/&gt;&lt;wsp:rsid wsp:val=&quot;0060704E&quot;/&gt;&lt;wsp:rsid wsp:val=&quot;006079B5&quot;/&gt;&lt;wsp:rsid wsp:val=&quot;006137BA&quot;/&gt;&lt;wsp:rsid wsp:val=&quot;00613F07&quot;/&gt;&lt;wsp:rsid wsp:val=&quot;006141FF&quot;/&gt;&lt;wsp:rsid wsp:val=&quot;00621230&quot;/&gt;&lt;wsp:rsid wsp:val=&quot;006231E5&quot;/&gt;&lt;wsp:rsid wsp:val=&quot;006321E9&quot;/&gt;&lt;wsp:rsid wsp:val=&quot;00637B61&quot;/&gt;&lt;wsp:rsid wsp:val=&quot;00644F35&quot;/&gt;&lt;wsp:rsid wsp:val=&quot;00652556&quot;/&gt;&lt;wsp:rsid wsp:val=&quot;00654C35&quot;/&gt;&lt;wsp:rsid wsp:val=&quot;0065510E&quot;/&gt;&lt;wsp:rsid wsp:val=&quot;0066448C&quot;/&gt;&lt;wsp:rsid wsp:val=&quot;00664BA8&quot;/&gt;&lt;wsp:rsid wsp:val=&quot;006650C3&quot;/&gt;&lt;wsp:rsid wsp:val=&quot;00677EC9&quot;/&gt;&lt;wsp:rsid wsp:val=&quot;0068026E&quot;/&gt;&lt;wsp:rsid wsp:val=&quot;00683171&quot;/&gt;&lt;wsp:rsid wsp:val=&quot;00684B8F&quot;/&gt;&lt;wsp:rsid wsp:val=&quot;00687F1F&quot;/&gt;&lt;wsp:rsid wsp:val=&quot;006909ED&quot;/&gt;&lt;wsp:rsid wsp:val=&quot;0069369B&quot;/&gt;&lt;wsp:rsid wsp:val=&quot;00694939&quot;/&gt;&lt;wsp:rsid wsp:val=&quot;006968BD&quot;/&gt;&lt;wsp:rsid wsp:val=&quot;006A1085&quot;/&gt;&lt;wsp:rsid wsp:val=&quot;006A1363&quot;/&gt;&lt;wsp:rsid wsp:val=&quot;006A2D43&quot;/&gt;&lt;wsp:rsid wsp:val=&quot;006A315A&quot;/&gt;&lt;wsp:rsid wsp:val=&quot;006A5B34&quot;/&gt;&lt;wsp:rsid wsp:val=&quot;006B01D0&quot;/&gt;&lt;wsp:rsid wsp:val=&quot;006B13A0&quot;/&gt;&lt;wsp:rsid wsp:val=&quot;006B2B5C&quot;/&gt;&lt;wsp:rsid wsp:val=&quot;006B3B26&quot;/&gt;&lt;wsp:rsid wsp:val=&quot;006B4B96&quot;/&gt;&lt;wsp:rsid wsp:val=&quot;006B5BE3&quot;/&gt;&lt;wsp:rsid wsp:val=&quot;006C0A9F&quot;/&gt;&lt;wsp:rsid wsp:val=&quot;006C119A&quot;/&gt;&lt;wsp:rsid wsp:val=&quot;006C1B7C&quot;/&gt;&lt;wsp:rsid wsp:val=&quot;006C3B79&quot;/&gt;&lt;wsp:rsid wsp:val=&quot;006C5C7B&quot;/&gt;&lt;wsp:rsid wsp:val=&quot;006D430D&quot;/&gt;&lt;wsp:rsid wsp:val=&quot;006D4EAD&quot;/&gt;&lt;wsp:rsid wsp:val=&quot;006D5952&quot;/&gt;&lt;wsp:rsid wsp:val=&quot;006D741F&quot;/&gt;&lt;wsp:rsid wsp:val=&quot;006E2F64&quot;/&gt;&lt;wsp:rsid wsp:val=&quot;006E5843&quot;/&gt;&lt;wsp:rsid wsp:val=&quot;006F3F4D&quot;/&gt;&lt;wsp:rsid wsp:val=&quot;006F6B9F&quot;/&gt;&lt;wsp:rsid wsp:val=&quot;006F74D3&quot;/&gt;&lt;wsp:rsid wsp:val=&quot;007001C3&quot;/&gt;&lt;wsp:rsid wsp:val=&quot;00702C69&quot;/&gt;&lt;wsp:rsid wsp:val=&quot;00702E26&quot;/&gt;&lt;wsp:rsid wsp:val=&quot;0070346C&quot;/&gt;&lt;wsp:rsid wsp:val=&quot;00703618&quot;/&gt;&lt;wsp:rsid wsp:val=&quot;00704B10&quot;/&gt;&lt;wsp:rsid wsp:val=&quot;00706AA5&quot;/&gt;&lt;wsp:rsid wsp:val=&quot;00707D22&quot;/&gt;&lt;wsp:rsid wsp:val=&quot;007149FE&quot;/&gt;&lt;wsp:rsid wsp:val=&quot;00714CEF&quot;/&gt;&lt;wsp:rsid wsp:val=&quot;00716428&quot;/&gt;&lt;wsp:rsid wsp:val=&quot;00720BEF&quot;/&gt;&lt;wsp:rsid wsp:val=&quot;00723D69&quot;/&gt;&lt;wsp:rsid wsp:val=&quot;00724E44&quot;/&gt;&lt;wsp:rsid wsp:val=&quot;00725FA3&quot;/&gt;&lt;wsp:rsid wsp:val=&quot;00734C60&quot;/&gt;&lt;wsp:rsid wsp:val=&quot;00736383&quot;/&gt;&lt;wsp:rsid wsp:val=&quot;007366AA&quot;/&gt;&lt;wsp:rsid wsp:val=&quot;0073692A&quot;/&gt;&lt;wsp:rsid wsp:val=&quot;007371CF&quot;/&gt;&lt;wsp:rsid wsp:val=&quot;007433B7&quot;/&gt;&lt;wsp:rsid wsp:val=&quot;00746AE2&quot;/&gt;&lt;wsp:rsid wsp:val=&quot;007523D3&quot;/&gt;&lt;wsp:rsid wsp:val=&quot;00756C9D&quot;/&gt;&lt;wsp:rsid wsp:val=&quot;00762DAD&quot;/&gt;&lt;wsp:rsid wsp:val=&quot;00763051&quot;/&gt;&lt;wsp:rsid wsp:val=&quot;007647D9&quot;/&gt;&lt;wsp:rsid wsp:val=&quot;00765166&quot;/&gt;&lt;wsp:rsid wsp:val=&quot;00770119&quot;/&gt;&lt;wsp:rsid wsp:val=&quot;007718B2&quot;/&gt;&lt;wsp:rsid wsp:val=&quot;007745D5&quot;/&gt;&lt;wsp:rsid wsp:val=&quot;00776F4B&quot;/&gt;&lt;wsp:rsid wsp:val=&quot;0077756B&quot;/&gt;&lt;wsp:rsid wsp:val=&quot;00781182&quot;/&gt;&lt;wsp:rsid wsp:val=&quot;00781D13&quot;/&gt;&lt;wsp:rsid wsp:val=&quot;0078238F&quot;/&gt;&lt;wsp:rsid wsp:val=&quot;007829C7&quot;/&gt;&lt;wsp:rsid wsp:val=&quot;0078715D&quot;/&gt;&lt;wsp:rsid wsp:val=&quot;0078717E&quot;/&gt;&lt;wsp:rsid wsp:val=&quot;00787487&quot;/&gt;&lt;wsp:rsid wsp:val=&quot;00790CCA&quot;/&gt;&lt;wsp:rsid wsp:val=&quot;00792DF8&quot;/&gt;&lt;wsp:rsid wsp:val=&quot;00793936&quot;/&gt;&lt;wsp:rsid wsp:val=&quot;0079407B&quot;/&gt;&lt;wsp:rsid wsp:val=&quot;00795569&quot;/&gt;&lt;wsp:rsid wsp:val=&quot;0079724A&quot;/&gt;&lt;wsp:rsid wsp:val=&quot;007974B0&quot;/&gt;&lt;wsp:rsid wsp:val=&quot;007A31E9&quot;/&gt;&lt;wsp:rsid wsp:val=&quot;007B24C0&quot;/&gt;&lt;wsp:rsid wsp:val=&quot;007B4610&quot;/&gt;&lt;wsp:rsid wsp:val=&quot;007B4AB5&quot;/&gt;&lt;wsp:rsid wsp:val=&quot;007C2CAB&quot;/&gt;&lt;wsp:rsid wsp:val=&quot;007C3E6A&quot;/&gt;&lt;wsp:rsid wsp:val=&quot;007C50F3&quot;/&gt;&lt;wsp:rsid wsp:val=&quot;007D1E71&quot;/&gt;&lt;wsp:rsid wsp:val=&quot;007D32FC&quot;/&gt;&lt;wsp:rsid wsp:val=&quot;007D3A88&quot;/&gt;&lt;wsp:rsid wsp:val=&quot;007D3A95&quot;/&gt;&lt;wsp:rsid wsp:val=&quot;007E0CCC&quot;/&gt;&lt;wsp:rsid wsp:val=&quot;007E1969&quot;/&gt;&lt;wsp:rsid wsp:val=&quot;007E1C08&quot;/&gt;&lt;wsp:rsid wsp:val=&quot;007E4934&quot;/&gt;&lt;wsp:rsid wsp:val=&quot;007E69D7&quot;/&gt;&lt;wsp:rsid wsp:val=&quot;007F00E2&quot;/&gt;&lt;wsp:rsid wsp:val=&quot;007F0185&quot;/&gt;&lt;wsp:rsid wsp:val=&quot;007F04E3&quot;/&gt;&lt;wsp:rsid wsp:val=&quot;007F15E2&quot;/&gt;&lt;wsp:rsid wsp:val=&quot;007F2408&quot;/&gt;&lt;wsp:rsid wsp:val=&quot;007F3857&quot;/&gt;&lt;wsp:rsid wsp:val=&quot;007F6A4D&quot;/&gt;&lt;wsp:rsid wsp:val=&quot;00807C47&quot;/&gt;&lt;wsp:rsid wsp:val=&quot;0081073E&quot;/&gt;&lt;wsp:rsid wsp:val=&quot;00812C0D&quot;/&gt;&lt;wsp:rsid wsp:val=&quot;00812DF2&quot;/&gt;&lt;wsp:rsid wsp:val=&quot;00820340&quot;/&gt;&lt;wsp:rsid wsp:val=&quot;00824172&quot;/&gt;&lt;wsp:rsid wsp:val=&quot;008252C4&quot;/&gt;&lt;wsp:rsid wsp:val=&quot;00826084&quot;/&gt;&lt;wsp:rsid wsp:val=&quot;008262DF&quot;/&gt;&lt;wsp:rsid wsp:val=&quot;00830165&quot;/&gt;&lt;wsp:rsid wsp:val=&quot;00833D39&quot;/&gt;&lt;wsp:rsid wsp:val=&quot;00835128&quot;/&gt;&lt;wsp:rsid wsp:val=&quot;0083760D&quot;/&gt;&lt;wsp:rsid wsp:val=&quot;00840CF3&quot;/&gt;&lt;wsp:rsid wsp:val=&quot;00843001&quot;/&gt;&lt;wsp:rsid wsp:val=&quot;008471E7&quot;/&gt;&lt;wsp:rsid wsp:val=&quot;008478AC&quot;/&gt;&lt;wsp:rsid wsp:val=&quot;00851DD2&quot;/&gt;&lt;wsp:rsid wsp:val=&quot;00852BC6&quot;/&gt;&lt;wsp:rsid wsp:val=&quot;00854D19&quot;/&gt;&lt;wsp:rsid wsp:val=&quot;00855EC2&quot;/&gt;&lt;wsp:rsid wsp:val=&quot;0086137F&quot;/&gt;&lt;wsp:rsid wsp:val=&quot;00864AB5&quot;/&gt;&lt;wsp:rsid wsp:val=&quot;00865803&quot;/&gt;&lt;wsp:rsid wsp:val=&quot;00870E69&quot;/&gt;&lt;wsp:rsid wsp:val=&quot;00871A06&quot;/&gt;&lt;wsp:rsid wsp:val=&quot;00876BC3&quot;/&gt;&lt;wsp:rsid wsp:val=&quot;00877A31&quot;/&gt;&lt;wsp:rsid wsp:val=&quot;008841D4&quot;/&gt;&lt;wsp:rsid wsp:val=&quot;0088617F&quot;/&gt;&lt;wsp:rsid wsp:val=&quot;00890ACE&quot;/&gt;&lt;wsp:rsid wsp:val=&quot;008930B0&quot;/&gt;&lt;wsp:rsid wsp:val=&quot;008931F2&quot;/&gt;&lt;wsp:rsid wsp:val=&quot;0089440E&quot;/&gt;&lt;wsp:rsid wsp:val=&quot;008954A1&quot;/&gt;&lt;wsp:rsid wsp:val=&quot;008A0389&quot;/&gt;&lt;wsp:rsid wsp:val=&quot;008A3E09&quot;/&gt;&lt;wsp:rsid wsp:val=&quot;008A4C4D&quot;/&gt;&lt;wsp:rsid wsp:val=&quot;008A4E5F&quot;/&gt;&lt;wsp:rsid wsp:val=&quot;008A6539&quot;/&gt;&lt;wsp:rsid wsp:val=&quot;008A6968&quot;/&gt;&lt;wsp:rsid wsp:val=&quot;008B125A&quot;/&gt;&lt;wsp:rsid wsp:val=&quot;008B39ED&quot;/&gt;&lt;wsp:rsid wsp:val=&quot;008B6479&quot;/&gt;&lt;wsp:rsid wsp:val=&quot;008B69A7&quot;/&gt;&lt;wsp:rsid wsp:val=&quot;008C5FFF&quot;/&gt;&lt;wsp:rsid wsp:val=&quot;008C7805&quot;/&gt;&lt;wsp:rsid wsp:val=&quot;008D0E22&quot;/&gt;&lt;wsp:rsid wsp:val=&quot;008D32F8&quot;/&gt;&lt;wsp:rsid wsp:val=&quot;008D5C06&quot;/&gt;&lt;wsp:rsid wsp:val=&quot;008E01C2&quot;/&gt;&lt;wsp:rsid wsp:val=&quot;008E0F0A&quot;/&gt;&lt;wsp:rsid wsp:val=&quot;008E1B14&quot;/&gt;&lt;wsp:rsid wsp:val=&quot;008E55FA&quot;/&gt;&lt;wsp:rsid wsp:val=&quot;008E5CD7&quot;/&gt;&lt;wsp:rsid wsp:val=&quot;008E5F99&quot;/&gt;&lt;wsp:rsid wsp:val=&quot;008F17CD&quot;/&gt;&lt;wsp:rsid wsp:val=&quot;008F3918&quot;/&gt;&lt;wsp:rsid wsp:val=&quot;008F6D04&quot;/&gt;&lt;wsp:rsid wsp:val=&quot;008F7423&quot;/&gt;&lt;wsp:rsid wsp:val=&quot;008F78D6&quot;/&gt;&lt;wsp:rsid wsp:val=&quot;00900504&quot;/&gt;&lt;wsp:rsid wsp:val=&quot;00901B59&quot;/&gt;&lt;wsp:rsid wsp:val=&quot;009039B9&quot;/&gt;&lt;wsp:rsid wsp:val=&quot;009045C0&quot;/&gt;&lt;wsp:rsid wsp:val=&quot;009052FC&quot;/&gt;&lt;wsp:rsid wsp:val=&quot;009108DA&quot;/&gt;&lt;wsp:rsid wsp:val=&quot;00910E50&quot;/&gt;&lt;wsp:rsid wsp:val=&quot;00911B8E&quot;/&gt;&lt;wsp:rsid wsp:val=&quot;0091305F&quot;/&gt;&lt;wsp:rsid wsp:val=&quot;009211B4&quot;/&gt;&lt;wsp:rsid wsp:val=&quot;0092351D&quot;/&gt;&lt;wsp:rsid wsp:val=&quot;009264CF&quot;/&gt;&lt;wsp:rsid wsp:val=&quot;009316D8&quot;/&gt;&lt;wsp:rsid wsp:val=&quot;00935B0B&quot;/&gt;&lt;wsp:rsid wsp:val=&quot;009404EE&quot;/&gt;&lt;wsp:rsid wsp:val=&quot;00940CAB&quot;/&gt;&lt;wsp:rsid wsp:val=&quot;00942768&quot;/&gt;&lt;wsp:rsid wsp:val=&quot;00942BCD&quot;/&gt;&lt;wsp:rsid wsp:val=&quot;00947849&quot;/&gt;&lt;wsp:rsid wsp:val=&quot;00950EB3&quot;/&gt;&lt;wsp:rsid wsp:val=&quot;00951013&quot;/&gt;&lt;wsp:rsid wsp:val=&quot;009517F9&quot;/&gt;&lt;wsp:rsid wsp:val=&quot;009527AF&quot;/&gt;&lt;wsp:rsid wsp:val=&quot;00953B26&quot;/&gt;&lt;wsp:rsid wsp:val=&quot;00953C18&quot;/&gt;&lt;wsp:rsid wsp:val=&quot;00954063&quot;/&gt;&lt;wsp:rsid wsp:val=&quot;00954637&quot;/&gt;&lt;wsp:rsid wsp:val=&quot;00954EB0&quot;/&gt;&lt;wsp:rsid wsp:val=&quot;00956B31&quot;/&gt;&lt;wsp:rsid wsp:val=&quot;00960707&quot;/&gt;&lt;wsp:rsid wsp:val=&quot;00966E07&quot;/&gt;&lt;wsp:rsid wsp:val=&quot;00973E40&quot;/&gt;&lt;wsp:rsid wsp:val=&quot;009749E7&quot;/&gt;&lt;wsp:rsid wsp:val=&quot;00982732&quot;/&gt;&lt;wsp:rsid wsp:val=&quot;009827FC&quot;/&gt;&lt;wsp:rsid wsp:val=&quot;009847F1&quot;/&gt;&lt;wsp:rsid wsp:val=&quot;00986711&quot;/&gt;&lt;wsp:rsid wsp:val=&quot;0099114B&quot;/&gt;&lt;wsp:rsid wsp:val=&quot;00992728&quot;/&gt;&lt;wsp:rsid wsp:val=&quot;00994F7D&quot;/&gt;&lt;wsp:rsid wsp:val=&quot;009959E1&quot;/&gt;&lt;wsp:rsid wsp:val=&quot;009A3671&quot;/&gt;&lt;wsp:rsid wsp:val=&quot;009B7182&quot;/&gt;&lt;wsp:rsid wsp:val=&quot;009C0B27&quot;/&gt;&lt;wsp:rsid wsp:val=&quot;009C32F8&quot;/&gt;&lt;wsp:rsid wsp:val=&quot;009C3726&quot;/&gt;&lt;wsp:rsid wsp:val=&quot;009C37FE&quot;/&gt;&lt;wsp:rsid wsp:val=&quot;009C39B7&quot;/&gt;&lt;wsp:rsid wsp:val=&quot;009C44AF&quot;/&gt;&lt;wsp:rsid wsp:val=&quot;009C5655&quot;/&gt;&lt;wsp:rsid wsp:val=&quot;009C5CA2&quot;/&gt;&lt;wsp:rsid wsp:val=&quot;009D038A&quot;/&gt;&lt;wsp:rsid wsp:val=&quot;009D3B62&quot;/&gt;&lt;wsp:rsid wsp:val=&quot;009D4F4D&quot;/&gt;&lt;wsp:rsid wsp:val=&quot;009D63E8&quot;/&gt;&lt;wsp:rsid wsp:val=&quot;009E33C0&quot;/&gt;&lt;wsp:rsid wsp:val=&quot;009E3424&quot;/&gt;&lt;wsp:rsid wsp:val=&quot;009E3CA0&quot;/&gt;&lt;wsp:rsid wsp:val=&quot;009E5D95&quot;/&gt;&lt;wsp:rsid wsp:val=&quot;009E699D&quot;/&gt;&lt;wsp:rsid wsp:val=&quot;009E77D4&quot;/&gt;&lt;wsp:rsid wsp:val=&quot;009E7B53&quot;/&gt;&lt;wsp:rsid wsp:val=&quot;009E7D9E&quot;/&gt;&lt;wsp:rsid wsp:val=&quot;009F20FB&quot;/&gt;&lt;wsp:rsid wsp:val=&quot;009F5281&quot;/&gt;&lt;wsp:rsid wsp:val=&quot;009F60A6&quot;/&gt;&lt;wsp:rsid wsp:val=&quot;00A01A32&quot;/&gt;&lt;wsp:rsid wsp:val=&quot;00A027B5&quot;/&gt;&lt;wsp:rsid wsp:val=&quot;00A02C76&quot;/&gt;&lt;wsp:rsid wsp:val=&quot;00A069A6&quot;/&gt;&lt;wsp:rsid wsp:val=&quot;00A11143&quot;/&gt;&lt;wsp:rsid wsp:val=&quot;00A11DA1&quot;/&gt;&lt;wsp:rsid wsp:val=&quot;00A14C74&quot;/&gt;&lt;wsp:rsid wsp:val=&quot;00A2282B&quot;/&gt;&lt;wsp:rsid wsp:val=&quot;00A262F4&quot;/&gt;&lt;wsp:rsid wsp:val=&quot;00A30A12&quot;/&gt;&lt;wsp:rsid wsp:val=&quot;00A36343&quot;/&gt;&lt;wsp:rsid wsp:val=&quot;00A40147&quot;/&gt;&lt;wsp:rsid wsp:val=&quot;00A40E66&quot;/&gt;&lt;wsp:rsid wsp:val=&quot;00A422C7&quot;/&gt;&lt;wsp:rsid wsp:val=&quot;00A42EA0&quot;/&gt;&lt;wsp:rsid wsp:val=&quot;00A43E22&quot;/&gt;&lt;wsp:rsid wsp:val=&quot;00A44A5E&quot;/&gt;&lt;wsp:rsid wsp:val=&quot;00A46B3B&quot;/&gt;&lt;wsp:rsid wsp:val=&quot;00A57161&quot;/&gt;&lt;wsp:rsid wsp:val=&quot;00A62FFB&quot;/&gt;&lt;wsp:rsid wsp:val=&quot;00A6461E&quot;/&gt;&lt;wsp:rsid wsp:val=&quot;00A64F5A&quot;/&gt;&lt;wsp:rsid wsp:val=&quot;00A66EAC&quot;/&gt;&lt;wsp:rsid wsp:val=&quot;00A700F3&quot;/&gt;&lt;wsp:rsid wsp:val=&quot;00A71F10&quot;/&gt;&lt;wsp:rsid wsp:val=&quot;00A748E3&quot;/&gt;&lt;wsp:rsid wsp:val=&quot;00A76E85&quot;/&gt;&lt;wsp:rsid wsp:val=&quot;00A779A1&quot;/&gt;&lt;wsp:rsid wsp:val=&quot;00A80593&quot;/&gt;&lt;wsp:rsid wsp:val=&quot;00A8156B&quot;/&gt;&lt;wsp:rsid wsp:val=&quot;00A821AC&quot;/&gt;&lt;wsp:rsid wsp:val=&quot;00A825A3&quot;/&gt;&lt;wsp:rsid wsp:val=&quot;00A83407&quot;/&gt;&lt;wsp:rsid wsp:val=&quot;00A83FE2&quot;/&gt;&lt;wsp:rsid wsp:val=&quot;00A845A7&quot;/&gt;&lt;wsp:rsid wsp:val=&quot;00A85193&quot;/&gt;&lt;wsp:rsid wsp:val=&quot;00A858AC&quot;/&gt;&lt;wsp:rsid wsp:val=&quot;00A868ED&quot;/&gt;&lt;wsp:rsid wsp:val=&quot;00A872DF&quot;/&gt;&lt;wsp:rsid wsp:val=&quot;00A92F00&quot;/&gt;&lt;wsp:rsid wsp:val=&quot;00A936A3&quot;/&gt;&lt;wsp:rsid wsp:val=&quot;00AA05AD&quot;/&gt;&lt;wsp:rsid wsp:val=&quot;00AA3D13&quot;/&gt;&lt;wsp:rsid wsp:val=&quot;00AA4ED5&quot;/&gt;&lt;wsp:rsid wsp:val=&quot;00AB28F0&quot;/&gt;&lt;wsp:rsid wsp:val=&quot;00AB4F91&quot;/&gt;&lt;wsp:rsid wsp:val=&quot;00AC1E3E&quot;/&gt;&lt;wsp:rsid wsp:val=&quot;00AC22B4&quot;/&gt;&lt;wsp:rsid wsp:val=&quot;00AC3B41&quot;/&gt;&lt;wsp:rsid wsp:val=&quot;00AC60EF&quot;/&gt;&lt;wsp:rsid wsp:val=&quot;00AD0646&quot;/&gt;&lt;wsp:rsid wsp:val=&quot;00AE413D&quot;/&gt;&lt;wsp:rsid wsp:val=&quot;00AF1730&quot;/&gt;&lt;wsp:rsid wsp:val=&quot;00AF3C34&quot;/&gt;&lt;wsp:rsid wsp:val=&quot;00AF3C7B&quot;/&gt;&lt;wsp:rsid wsp:val=&quot;00AF3EB0&quot;/&gt;&lt;wsp:rsid wsp:val=&quot;00AF3F43&quot;/&gt;&lt;wsp:rsid wsp:val=&quot;00AF4123&quot;/&gt;&lt;wsp:rsid wsp:val=&quot;00AF49CC&quot;/&gt;&lt;wsp:rsid wsp:val=&quot;00AF604E&quot;/&gt;&lt;wsp:rsid wsp:val=&quot;00B02ECA&quot;/&gt;&lt;wsp:rsid wsp:val=&quot;00B04D21&quot;/&gt;&lt;wsp:rsid wsp:val=&quot;00B0500F&quot;/&gt;&lt;wsp:rsid wsp:val=&quot;00B05FCD&quot;/&gt;&lt;wsp:rsid wsp:val=&quot;00B068AB&quot;/&gt;&lt;wsp:rsid wsp:val=&quot;00B06E78&quot;/&gt;&lt;wsp:rsid wsp:val=&quot;00B110F0&quot;/&gt;&lt;wsp:rsid wsp:val=&quot;00B11187&quot;/&gt;&lt;wsp:rsid wsp:val=&quot;00B1396B&quot;/&gt;&lt;wsp:rsid wsp:val=&quot;00B15452&quot;/&gt;&lt;wsp:rsid wsp:val=&quot;00B36D67&quot;/&gt;&lt;wsp:rsid wsp:val=&quot;00B41905&quot;/&gt;&lt;wsp:rsid wsp:val=&quot;00B42A02&quot;/&gt;&lt;wsp:rsid wsp:val=&quot;00B43AD7&quot;/&gt;&lt;wsp:rsid wsp:val=&quot;00B4429E&quot;/&gt;&lt;wsp:rsid wsp:val=&quot;00B459CE&quot;/&gt;&lt;wsp:rsid wsp:val=&quot;00B50E7E&quot;/&gt;&lt;wsp:rsid wsp:val=&quot;00B50EC1&quot;/&gt;&lt;wsp:rsid wsp:val=&quot;00B5532F&quot;/&gt;&lt;wsp:rsid wsp:val=&quot;00B55783&quot;/&gt;&lt;wsp:rsid wsp:val=&quot;00B55DAF&quot;/&gt;&lt;wsp:rsid wsp:val=&quot;00B56F8A&quot;/&gt;&lt;wsp:rsid wsp:val=&quot;00B57D29&quot;/&gt;&lt;wsp:rsid wsp:val=&quot;00B6579A&quot;/&gt;&lt;wsp:rsid wsp:val=&quot;00B66B49&quot;/&gt;&lt;wsp:rsid wsp:val=&quot;00B71208&quot;/&gt;&lt;wsp:rsid wsp:val=&quot;00B72B8F&quot;/&gt;&lt;wsp:rsid wsp:val=&quot;00B74356&quot;/&gt;&lt;wsp:rsid wsp:val=&quot;00B74FFD&quot;/&gt;&lt;wsp:rsid wsp:val=&quot;00B8100C&quot;/&gt;&lt;wsp:rsid wsp:val=&quot;00B82691&quot;/&gt;&lt;wsp:rsid wsp:val=&quot;00B82F6B&quot;/&gt;&lt;wsp:rsid wsp:val=&quot;00B83CAA&quot;/&gt;&lt;wsp:rsid wsp:val=&quot;00B84553&quot;/&gt;&lt;wsp:rsid wsp:val=&quot;00B851B2&quot;/&gt;&lt;wsp:rsid wsp:val=&quot;00B90CEF&quot;/&gt;&lt;wsp:rsid wsp:val=&quot;00B94D69&quot;/&gt;&lt;wsp:rsid wsp:val=&quot;00BA1D4F&quot;/&gt;&lt;wsp:rsid wsp:val=&quot;00BA651E&quot;/&gt;&lt;wsp:rsid wsp:val=&quot;00BA7213&quot;/&gt;&lt;wsp:rsid wsp:val=&quot;00BB1E66&quot;/&gt;&lt;wsp:rsid wsp:val=&quot;00BB238D&quot;/&gt;&lt;wsp:rsid wsp:val=&quot;00BB346A&quot;/&gt;&lt;wsp:rsid wsp:val=&quot;00BB4685&quot;/&gt;&lt;wsp:rsid wsp:val=&quot;00BB62D4&quot;/&gt;&lt;wsp:rsid wsp:val=&quot;00BB7353&quot;/&gt;&lt;wsp:rsid wsp:val=&quot;00BC083D&quot;/&gt;&lt;wsp:rsid wsp:val=&quot;00BC2D94&quot;/&gt;&lt;wsp:rsid wsp:val=&quot;00BC378C&quot;/&gt;&lt;wsp:rsid wsp:val=&quot;00BC43FE&quot;/&gt;&lt;wsp:rsid wsp:val=&quot;00BC589D&quot;/&gt;&lt;wsp:rsid wsp:val=&quot;00BC7DD8&quot;/&gt;&lt;wsp:rsid wsp:val=&quot;00BD68C2&quot;/&gt;&lt;wsp:rsid wsp:val=&quot;00BD78BB&quot;/&gt;&lt;wsp:rsid wsp:val=&quot;00BE16B4&quot;/&gt;&lt;wsp:rsid wsp:val=&quot;00BE3677&quot;/&gt;&lt;wsp:rsid wsp:val=&quot;00BE60D9&quot;/&gt;&lt;wsp:rsid wsp:val=&quot;00BF133E&quot;/&gt;&lt;wsp:rsid wsp:val=&quot;00BF13F4&quot;/&gt;&lt;wsp:rsid wsp:val=&quot;00BF3D11&quot;/&gt;&lt;wsp:rsid wsp:val=&quot;00BF3EFB&quot;/&gt;&lt;wsp:rsid wsp:val=&quot;00BF74AB&quot;/&gt;&lt;wsp:rsid wsp:val=&quot;00C00384&quot;/&gt;&lt;wsp:rsid wsp:val=&quot;00C03347&quot;/&gt;&lt;wsp:rsid wsp:val=&quot;00C1047B&quot;/&gt;&lt;wsp:rsid wsp:val=&quot;00C20BC4&quot;/&gt;&lt;wsp:rsid wsp:val=&quot;00C220D6&quot;/&gt;&lt;wsp:rsid wsp:val=&quot;00C23C20&quot;/&gt;&lt;wsp:rsid wsp:val=&quot;00C331DE&quot;/&gt;&lt;wsp:rsid wsp:val=&quot;00C356CF&quot;/&gt;&lt;wsp:rsid wsp:val=&quot;00C40A36&quot;/&gt;&lt;wsp:rsid wsp:val=&quot;00C425C6&quot;/&gt;&lt;wsp:rsid wsp:val=&quot;00C42862&quot;/&gt;&lt;wsp:rsid wsp:val=&quot;00C42A98&quot;/&gt;&lt;wsp:rsid wsp:val=&quot;00C45501&quot;/&gt;&lt;wsp:rsid wsp:val=&quot;00C460D6&quot;/&gt;&lt;wsp:rsid wsp:val=&quot;00C47463&quot;/&gt;&lt;wsp:rsid wsp:val=&quot;00C529BA&quot;/&gt;&lt;wsp:rsid wsp:val=&quot;00C54986&quot;/&gt;&lt;wsp:rsid wsp:val=&quot;00C56F15&quot;/&gt;&lt;wsp:rsid wsp:val=&quot;00C60E12&quot;/&gt;&lt;wsp:rsid wsp:val=&quot;00C6237A&quot;/&gt;&lt;wsp:rsid wsp:val=&quot;00C71B99&quot;/&gt;&lt;wsp:rsid wsp:val=&quot;00C72CB8&quot;/&gt;&lt;wsp:rsid wsp:val=&quot;00C730AC&quot;/&gt;&lt;wsp:rsid wsp:val=&quot;00C8006D&quot;/&gt;&lt;wsp:rsid wsp:val=&quot;00C81A63&quot;/&gt;&lt;wsp:rsid wsp:val=&quot;00C83435&quot;/&gt;&lt;wsp:rsid wsp:val=&quot;00C84BB2&quot;/&gt;&lt;wsp:rsid wsp:val=&quot;00C94AB1&quot;/&gt;&lt;wsp:rsid wsp:val=&quot;00C97998&quot;/&gt;&lt;wsp:rsid wsp:val=&quot;00CA4F12&quot;/&gt;&lt;wsp:rsid wsp:val=&quot;00CB2C4F&quot;/&gt;&lt;wsp:rsid wsp:val=&quot;00CB4714&quot;/&gt;&lt;wsp:rsid wsp:val=&quot;00CB695F&quot;/&gt;&lt;wsp:rsid wsp:val=&quot;00CC1459&quot;/&gt;&lt;wsp:rsid wsp:val=&quot;00CC2555&quot;/&gt;&lt;wsp:rsid wsp:val=&quot;00CC3529&quot;/&gt;&lt;wsp:rsid wsp:val=&quot;00CC4849&quot;/&gt;&lt;wsp:rsid wsp:val=&quot;00CC4B10&quot;/&gt;&lt;wsp:rsid wsp:val=&quot;00CC5816&quot;/&gt;&lt;wsp:rsid wsp:val=&quot;00CC7355&quot;/&gt;&lt;wsp:rsid wsp:val=&quot;00CD2B96&quot;/&gt;&lt;wsp:rsid wsp:val=&quot;00CD6BE6&quot;/&gt;&lt;wsp:rsid wsp:val=&quot;00CE0044&quot;/&gt;&lt;wsp:rsid wsp:val=&quot;00CE1987&quot;/&gt;&lt;wsp:rsid wsp:val=&quot;00CE1F95&quot;/&gt;&lt;wsp:rsid wsp:val=&quot;00CE4EBA&quot;/&gt;&lt;wsp:rsid wsp:val=&quot;00CE6ABA&quot;/&gt;&lt;wsp:rsid wsp:val=&quot;00CF112D&quot;/&gt;&lt;wsp:rsid wsp:val=&quot;00CF1A1D&quot;/&gt;&lt;wsp:rsid wsp:val=&quot;00CF31B5&quot;/&gt;&lt;wsp:rsid wsp:val=&quot;00CF37C2&quot;/&gt;&lt;wsp:rsid wsp:val=&quot;00CF5C00&quot;/&gt;&lt;wsp:rsid wsp:val=&quot;00CF6553&quot;/&gt;&lt;wsp:rsid wsp:val=&quot;00D0169B&quot;/&gt;&lt;wsp:rsid wsp:val=&quot;00D0293C&quot;/&gt;&lt;wsp:rsid wsp:val=&quot;00D06100&quot;/&gt;&lt;wsp:rsid wsp:val=&quot;00D0743F&quot;/&gt;&lt;wsp:rsid wsp:val=&quot;00D1458C&quot;/&gt;&lt;wsp:rsid wsp:val=&quot;00D213AA&quot;/&gt;&lt;wsp:rsid wsp:val=&quot;00D215D5&quot;/&gt;&lt;wsp:rsid wsp:val=&quot;00D25CCD&quot;/&gt;&lt;wsp:rsid wsp:val=&quot;00D3054B&quot;/&gt;&lt;wsp:rsid wsp:val=&quot;00D3504D&quot;/&gt;&lt;wsp:rsid wsp:val=&quot;00D42797&quot;/&gt;&lt;wsp:rsid wsp:val=&quot;00D511B9&quot;/&gt;&lt;wsp:rsid wsp:val=&quot;00D5139B&quot;/&gt;&lt;wsp:rsid wsp:val=&quot;00D5315C&quot;/&gt;&lt;wsp:rsid wsp:val=&quot;00D5466E&quot;/&gt;&lt;wsp:rsid wsp:val=&quot;00D572D5&quot;/&gt;&lt;wsp:rsid wsp:val=&quot;00D572D8&quot;/&gt;&lt;wsp:rsid wsp:val=&quot;00D6258C&quot;/&gt;&lt;wsp:rsid wsp:val=&quot;00D63945&quot;/&gt;&lt;wsp:rsid wsp:val=&quot;00D73D02&quot;/&gt;&lt;wsp:rsid wsp:val=&quot;00D73E93&quot;/&gt;&lt;wsp:rsid wsp:val=&quot;00D80390&quot;/&gt;&lt;wsp:rsid wsp:val=&quot;00D8098C&quot;/&gt;&lt;wsp:rsid wsp:val=&quot;00D837B8&quot;/&gt;&lt;wsp:rsid wsp:val=&quot;00D85138&quot;/&gt;&lt;wsp:rsid wsp:val=&quot;00D854E6&quot;/&gt;&lt;wsp:rsid wsp:val=&quot;00D85967&quot;/&gt;&lt;wsp:rsid wsp:val=&quot;00D86F01&quot;/&gt;&lt;wsp:rsid wsp:val=&quot;00D902A0&quot;/&gt;&lt;wsp:rsid wsp:val=&quot;00D92E2E&quot;/&gt;&lt;wsp:rsid wsp:val=&quot;00D939E1&quot;/&gt;&lt;wsp:rsid wsp:val=&quot;00D93C84&quot;/&gt;&lt;wsp:rsid wsp:val=&quot;00DA09EE&quot;/&gt;&lt;wsp:rsid wsp:val=&quot;00DA16DD&quot;/&gt;&lt;wsp:rsid wsp:val=&quot;00DA401B&quot;/&gt;&lt;wsp:rsid wsp:val=&quot;00DA4306&quot;/&gt;&lt;wsp:rsid wsp:val=&quot;00DA4471&quot;/&gt;&lt;wsp:rsid wsp:val=&quot;00DA5FDF&quot;/&gt;&lt;wsp:rsid wsp:val=&quot;00DB0B3D&quot;/&gt;&lt;wsp:rsid wsp:val=&quot;00DB13E4&quot;/&gt;&lt;wsp:rsid wsp:val=&quot;00DB1886&quot;/&gt;&lt;wsp:rsid wsp:val=&quot;00DB285B&quot;/&gt;&lt;wsp:rsid wsp:val=&quot;00DB6FED&quot;/&gt;&lt;wsp:rsid wsp:val=&quot;00DC3128&quot;/&gt;&lt;wsp:rsid wsp:val=&quot;00DC4765&quot;/&gt;&lt;wsp:rsid wsp:val=&quot;00DC7011&quot;/&gt;&lt;wsp:rsid wsp:val=&quot;00DD2FBA&quot;/&gt;&lt;wsp:rsid wsp:val=&quot;00DD5D2A&quot;/&gt;&lt;wsp:rsid wsp:val=&quot;00DD645B&quot;/&gt;&lt;wsp:rsid wsp:val=&quot;00DD7539&quot;/&gt;&lt;wsp:rsid wsp:val=&quot;00DE053C&quot;/&gt;&lt;wsp:rsid wsp:val=&quot;00DE2201&quot;/&gt;&lt;wsp:rsid wsp:val=&quot;00DE5B78&quot;/&gt;&lt;wsp:rsid wsp:val=&quot;00DE734E&quot;/&gt;&lt;wsp:rsid wsp:val=&quot;00DE76E9&quot;/&gt;&lt;wsp:rsid wsp:val=&quot;00DF0003&quot;/&gt;&lt;wsp:rsid wsp:val=&quot;00DF282A&quot;/&gt;&lt;wsp:rsid wsp:val=&quot;00DF45B2&quot;/&gt;&lt;wsp:rsid wsp:val=&quot;00DF5F34&quot;/&gt;&lt;wsp:rsid wsp:val=&quot;00DF6D6A&quot;/&gt;&lt;wsp:rsid wsp:val=&quot;00E0163C&quot;/&gt;&lt;wsp:rsid wsp:val=&quot;00E05713&quot;/&gt;&lt;wsp:rsid wsp:val=&quot;00E058E3&quot;/&gt;&lt;wsp:rsid wsp:val=&quot;00E06B92&quot;/&gt;&lt;wsp:rsid wsp:val=&quot;00E133B0&quot;/&gt;&lt;wsp:rsid wsp:val=&quot;00E1752F&quot;/&gt;&lt;wsp:rsid wsp:val=&quot;00E206FC&quot;/&gt;&lt;wsp:rsid wsp:val=&quot;00E212DC&quot;/&gt;&lt;wsp:rsid wsp:val=&quot;00E2144E&quot;/&gt;&lt;wsp:rsid wsp:val=&quot;00E23132&quot;/&gt;&lt;wsp:rsid wsp:val=&quot;00E24101&quot;/&gt;&lt;wsp:rsid wsp:val=&quot;00E24F78&quot;/&gt;&lt;wsp:rsid wsp:val=&quot;00E26E3C&quot;/&gt;&lt;wsp:rsid wsp:val=&quot;00E27269&quot;/&gt;&lt;wsp:rsid wsp:val=&quot;00E3431A&quot;/&gt;&lt;wsp:rsid wsp:val=&quot;00E352F2&quot;/&gt;&lt;wsp:rsid wsp:val=&quot;00E44D62&quot;/&gt;&lt;wsp:rsid wsp:val=&quot;00E53ABD&quot;/&gt;&lt;wsp:rsid wsp:val=&quot;00E53CAC&quot;/&gt;&lt;wsp:rsid wsp:val=&quot;00E552AF&quot;/&gt;&lt;wsp:rsid wsp:val=&quot;00E56B55&quot;/&gt;&lt;wsp:rsid wsp:val=&quot;00E56C8E&quot;/&gt;&lt;wsp:rsid wsp:val=&quot;00E62CF3&quot;/&gt;&lt;wsp:rsid wsp:val=&quot;00E6308F&quot;/&gt;&lt;wsp:rsid wsp:val=&quot;00E6547E&quot;/&gt;&lt;wsp:rsid wsp:val=&quot;00E65F77&quot;/&gt;&lt;wsp:rsid wsp:val=&quot;00E72195&quot;/&gt;&lt;wsp:rsid wsp:val=&quot;00E745BE&quot;/&gt;&lt;wsp:rsid wsp:val=&quot;00E749E5&quot;/&gt;&lt;wsp:rsid wsp:val=&quot;00E759E7&quot;/&gt;&lt;wsp:rsid wsp:val=&quot;00E800C9&quot;/&gt;&lt;wsp:rsid wsp:val=&quot;00E835D4&quot;/&gt;&lt;wsp:rsid wsp:val=&quot;00E86E4B&quot;/&gt;&lt;wsp:rsid wsp:val=&quot;00E86ECE&quot;/&gt;&lt;wsp:rsid wsp:val=&quot;00E87F15&quot;/&gt;&lt;wsp:rsid wsp:val=&quot;00E90343&quot;/&gt;&lt;wsp:rsid wsp:val=&quot;00E92ACB&quot;/&gt;&lt;wsp:rsid wsp:val=&quot;00E93801&quot;/&gt;&lt;wsp:rsid wsp:val=&quot;00E93BB5&quot;/&gt;&lt;wsp:rsid wsp:val=&quot;00E94466&quot;/&gt;&lt;wsp:rsid wsp:val=&quot;00E94665&quot;/&gt;&lt;wsp:rsid wsp:val=&quot;00E961B3&quot;/&gt;&lt;wsp:rsid wsp:val=&quot;00EA5D91&quot;/&gt;&lt;wsp:rsid wsp:val=&quot;00EA7398&quot;/&gt;&lt;wsp:rsid wsp:val=&quot;00EB09F9&quot;/&gt;&lt;wsp:rsid wsp:val=&quot;00EB1018&quot;/&gt;&lt;wsp:rsid wsp:val=&quot;00EB3A7C&quot;/&gt;&lt;wsp:rsid wsp:val=&quot;00EB486E&quot;/&gt;&lt;wsp:rsid wsp:val=&quot;00EB528B&quot;/&gt;&lt;wsp:rsid wsp:val=&quot;00EB58A3&quot;/&gt;&lt;wsp:rsid wsp:val=&quot;00EB5954&quot;/&gt;&lt;wsp:rsid wsp:val=&quot;00EB62B2&quot;/&gt;&lt;wsp:rsid wsp:val=&quot;00EC239A&quot;/&gt;&lt;wsp:rsid wsp:val=&quot;00EC6429&quot;/&gt;&lt;wsp:rsid wsp:val=&quot;00EC6604&quot;/&gt;&lt;wsp:rsid wsp:val=&quot;00EC7B68&quot;/&gt;&lt;wsp:rsid wsp:val=&quot;00ED04CC&quot;/&gt;&lt;wsp:rsid wsp:val=&quot;00ED0E92&quot;/&gt;&lt;wsp:rsid wsp:val=&quot;00ED37DF&quot;/&gt;&lt;wsp:rsid wsp:val=&quot;00ED4ACF&quot;/&gt;&lt;wsp:rsid wsp:val=&quot;00ED6F04&quot;/&gt;&lt;wsp:rsid wsp:val=&quot;00EE1CE2&quot;/&gt;&lt;wsp:rsid wsp:val=&quot;00EE2598&quot;/&gt;&lt;wsp:rsid wsp:val=&quot;00EF161F&quot;/&gt;&lt;wsp:rsid wsp:val=&quot;00EF3988&quot;/&gt;&lt;wsp:rsid wsp:val=&quot;00EF7AC3&quot;/&gt;&lt;wsp:rsid wsp:val=&quot;00F00AD1&quot;/&gt;&lt;wsp:rsid wsp:val=&quot;00F01323&quot;/&gt;&lt;wsp:rsid wsp:val=&quot;00F01DCF&quot;/&gt;&lt;wsp:rsid wsp:val=&quot;00F0564E&quot;/&gt;&lt;wsp:rsid wsp:val=&quot;00F057BA&quot;/&gt;&lt;wsp:rsid wsp:val=&quot;00F0648B&quot;/&gt;&lt;wsp:rsid wsp:val=&quot;00F1023F&quot;/&gt;&lt;wsp:rsid wsp:val=&quot;00F11302&quot;/&gt;&lt;wsp:rsid wsp:val=&quot;00F1492F&quot;/&gt;&lt;wsp:rsid wsp:val=&quot;00F14D5A&quot;/&gt;&lt;wsp:rsid wsp:val=&quot;00F20428&quot;/&gt;&lt;wsp:rsid wsp:val=&quot;00F204BA&quot;/&gt;&lt;wsp:rsid wsp:val=&quot;00F211D3&quot;/&gt;&lt;wsp:rsid wsp:val=&quot;00F21D67&quot;/&gt;&lt;wsp:rsid wsp:val=&quot;00F22A06&quot;/&gt;&lt;wsp:rsid wsp:val=&quot;00F22B5E&quot;/&gt;&lt;wsp:rsid wsp:val=&quot;00F24B5E&quot;/&gt;&lt;wsp:rsid wsp:val=&quot;00F255EF&quot;/&gt;&lt;wsp:rsid wsp:val=&quot;00F26159&quot;/&gt;&lt;wsp:rsid wsp:val=&quot;00F275D1&quot;/&gt;&lt;wsp:rsid wsp:val=&quot;00F306E8&quot;/&gt;&lt;wsp:rsid wsp:val=&quot;00F330E1&quot;/&gt;&lt;wsp:rsid wsp:val=&quot;00F34CC8&quot;/&gt;&lt;wsp:rsid wsp:val=&quot;00F37119&quot;/&gt;&lt;wsp:rsid wsp:val=&quot;00F425AA&quot;/&gt;&lt;wsp:rsid wsp:val=&quot;00F43AEF&quot;/&gt;&lt;wsp:rsid wsp:val=&quot;00F43E19&quot;/&gt;&lt;wsp:rsid wsp:val=&quot;00F44A58&quot;/&gt;&lt;wsp:rsid wsp:val=&quot;00F452B1&quot;/&gt;&lt;wsp:rsid wsp:val=&quot;00F527F0&quot;/&gt;&lt;wsp:rsid wsp:val=&quot;00F5391A&quot;/&gt;&lt;wsp:rsid wsp:val=&quot;00F5481B&quot;/&gt;&lt;wsp:rsid wsp:val=&quot;00F55EA0&quot;/&gt;&lt;wsp:rsid wsp:val=&quot;00F57F9B&quot;/&gt;&lt;wsp:rsid wsp:val=&quot;00F6066D&quot;/&gt;&lt;wsp:rsid wsp:val=&quot;00F651B4&quot;/&gt;&lt;wsp:rsid wsp:val=&quot;00F67C43&quot;/&gt;&lt;wsp:rsid wsp:val=&quot;00F7196E&quot;/&gt;&lt;wsp:rsid wsp:val=&quot;00F74376&quot;/&gt;&lt;wsp:rsid wsp:val=&quot;00F774ED&quot;/&gt;&lt;wsp:rsid wsp:val=&quot;00F83D1B&quot;/&gt;&lt;wsp:rsid wsp:val=&quot;00F852B1&quot;/&gt;&lt;wsp:rsid wsp:val=&quot;00F91DEB&quot;/&gt;&lt;wsp:rsid wsp:val=&quot;00F9393C&quot;/&gt;&lt;wsp:rsid wsp:val=&quot;00F94559&quot;/&gt;&lt;wsp:rsid wsp:val=&quot;00F95033&quot;/&gt;&lt;wsp:rsid wsp:val=&quot;00F96289&quot;/&gt;&lt;wsp:rsid wsp:val=&quot;00F97EBC&quot;/&gt;&lt;wsp:rsid wsp:val=&quot;00FA498E&quot;/&gt;&lt;wsp:rsid wsp:val=&quot;00FA5C4C&quot;/&gt;&lt;wsp:rsid wsp:val=&quot;00FA7295&quot;/&gt;&lt;wsp:rsid wsp:val=&quot;00FB1224&quot;/&gt;&lt;wsp:rsid wsp:val=&quot;00FB6EC6&quot;/&gt;&lt;wsp:rsid wsp:val=&quot;00FC2D30&quot;/&gt;&lt;wsp:rsid wsp:val=&quot;00FC430C&quot;/&gt;&lt;wsp:rsid wsp:val=&quot;00FC4449&quot;/&gt;&lt;wsp:rsid wsp:val=&quot;00FC5D05&quot;/&gt;&lt;wsp:rsid wsp:val=&quot;00FC6F4B&quot;/&gt;&lt;wsp:rsid wsp:val=&quot;00FD1590&quot;/&gt;&lt;wsp:rsid wsp:val=&quot;00FD377A&quot;/&gt;&lt;wsp:rsid wsp:val=&quot;00FD4D70&quot;/&gt;&lt;wsp:rsid wsp:val=&quot;00FD5A71&quot;/&gt;&lt;wsp:rsid wsp:val=&quot;00FD5F4A&quot;/&gt;&lt;wsp:rsid wsp:val=&quot;00FE102E&quot;/&gt;&lt;wsp:rsid wsp:val=&quot;00FE2B97&quot;/&gt;&lt;wsp:rsid wsp:val=&quot;00FE4102&quot;/&gt;&lt;wsp:rsid wsp:val=&quot;00FE475C&quot;/&gt;&lt;wsp:rsid wsp:val=&quot;00FE4D89&quot;/&gt;&lt;wsp:rsid wsp:val=&quot;00FE79E0&quot;/&gt;&lt;wsp:rsid wsp:val=&quot;00FF1F4E&quot;/&gt;&lt;wsp:rsid wsp:val=&quot;00FF2006&quot;/&gt;&lt;wsp:rsid wsp:val=&quot;00FF4CEE&quot;/&gt;&lt;/wsp:rsids&gt;&lt;/w:docPr&gt;&lt;w:body&gt;&lt;w:p wsp:rsidR=&quot;00000000&quot; wsp:rsidRDefault=&quot;004A6E2A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S&lt;/m:t&gt;&lt;/m:r&gt;&lt;/m:sub&gt;&lt;/m:sSub&gt;&lt;m:r&gt;&lt;w:rPr&gt;&lt;w:rFonts w:ascii=&quot;Cambria Math&quot; w:h-ansi=&quot;Cambria Math&quot;/&gt;&lt;wx:font wx:val=&quot;Cambria Math&quot;/&gt;&lt;w:i/&gt;&lt;w:lang w:val=&quot;EN-US&quot;/&gt;&lt;/w:rPr&gt;&lt;m:t&gt;=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l&lt;/m:t&gt;&lt;/m:r&gt;&lt;/m:e&gt;&lt;m:sub&gt;&lt;m:r&gt;&lt;w:rPr&gt;&lt;w:rFonts w:ascii=&quot;Cambria Math&quot; w:h-ansi=&quot;Cambria Math&quot;/&gt;&lt;wx:font wx:val=&quot;Cambria Math&quot;/&gt;&lt;w:i/&gt;&lt;/w:rPr&gt;&lt;m:t&gt;S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r&lt;/m:t&gt;&lt;/m:r&gt;&lt;/m:e&gt;&lt;m:sub&gt;&lt;m:r&gt;&lt;w:rPr&gt;&lt;w:rFonts w:ascii=&quot;Cambria Math&quot; w:h-ansi=&quot;Cambria Math&quot;/&gt;&lt;wx:font wx:val=&quot;Cambria Math&quot;/&gt;&lt;w:i/&gt;&lt;/w:rPr&gt;&lt;m:t&gt;S&lt;/m:t&gt;&lt;/m:r&gt;&lt;/m:sub&gt;&lt;/m:sSub&gt;&lt;/m:den&gt;&lt;/m:f&gt;&lt;m:r&gt;&lt;w:rPr&gt;&lt;w:rFonts w:ascii=&quot;Cambria Math&quot; w:h-ansi=&quot;Cambria Math&quot;/&gt;&lt;wx:font wx:val=&quot;Cambria Math&quot;/&gt;&lt;w:i/&gt;&lt;w:lang w:val=&quot;EN-US&quot;/&gt;&lt;/w:rPr&gt;&lt;m:t&gt;; 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r&lt;/m:t&gt;&lt;/m:r&gt;&lt;/m:sub&gt;&lt;/m:sSub&gt;&lt;m:r&gt;&lt;w:rPr&gt;&lt;w:rFonts w:ascii=&quot;Cambria Math&quot; w:h-ansi=&quot;Cambria Math&quot;/&gt;&lt;wx:font wx:val=&quot;Cambria Math&quot;/&gt;&lt;w:i/&gt;&lt;w:lang w:val=&quot;EN-US&quot;/&gt;&lt;/w:rPr&gt;&lt;m:t&gt;=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l&lt;/m:t&gt;&lt;/m:r&gt;&lt;/m:e&gt;&lt;m:sub&gt;&lt;m:r&gt;&lt;w:rPr&gt;&lt;w:rFonts w:ascii=&quot;Cambria Math&quot; w:h-ansi=&quot;Cambria Math&quot;/&gt;&lt;wx:font wx:val=&quot;Cambria Math&quot;/&gt;&lt;w:i/&gt;&lt;/w:rPr&gt;&lt;m:t&gt;r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r&lt;/m:t&gt;&lt;/m:r&gt;&lt;/m:e&gt;&lt;m:sub&gt;&lt;m:r&gt;&lt;w:rPr&gt;&lt;w:rFonts w:ascii=&quot;Cambria Math&quot; w:h-ansi=&quot;Cambria Math&quot;/&gt;&lt;wx:font wx:val=&quot;Cambria Math&quot;/&gt;&lt;w:i/&gt;&lt;/w:rPr&gt;&lt;m:t&gt;r&lt;/m:t&gt;&lt;/m:r&gt;&lt;/m:sub&gt;&lt;/m:sSub&gt;&lt;/m:den&gt;&lt;/m:f&gt;&lt;m:r&gt;&lt;w:rPr&gt;&lt;w:rFonts w:ascii=&quot;Cambria Math&quot; w:h-ansi=&quot;Cambria Math&quot;/&gt;&lt;wx:font wx:val=&quot;Cambria Math&quot;/&gt;&lt;w:i/&gt;&lt;w:lang w:val=&quot;EN-US&quot;/&gt;&lt;/w:rPr&gt;&lt;m:t&gt;; &lt;/m:t&gt;&lt;/m:r&gt;&lt;m:r&gt;&lt;w:rPr&gt;&lt;w:rFonts w:ascii=&quot;Cambria Math&quot; w:h-ansi=&quot;Cambria Math&quot;/&gt;&lt;wx:font wx:val=&quot;Cambria Math&quot;/&gt;&lt;w:i/&gt;&lt;w:lang w:val=&quot;EN-US&quot;/&gt;&lt;/w:rPr&gt;&lt;w:sym w:font=&quot;Symbol&quot; w:char=&quot;F073&quot;/&gt;&lt;/m:r&gt;&lt;m:r&gt;&lt;w:rPr&gt;&lt;w:rFonts w:ascii=&quot;Cambria Math&quot; w:h-ansi=&quot;Cambria Math&quot;/&gt;&lt;wx:font wx:val=&quot;Cambria Math&quot;/&gt;&lt;w:i/&gt;&lt;w:lang w:val=&quot;EN-US&quot;/&gt;&lt;/w:rPr&gt;&lt;m:t&gt;=1-&lt;/m:t&gt;&lt;/m:r&gt;&lt;m:f&gt;&lt;m:fPr&gt;&lt;m:ctrlPr&gt;&lt;w:rPr&gt;&lt;w:rFonts w:ascii=&quot;Cambria Math&quot; w:h-ansi=&quot;Cambria Math&quot;/&gt;&lt;wx:font wx:val=&quot;Cambria Math&quot;/&gt;&lt;w:i/&gt;&lt;w:lang w:val=&quot;EN-US&quot;/&gt;&lt;/w:rPr&gt;&lt;/m:ctrlPr&gt;&lt;/m:fPr&gt;&lt;m:num&gt;&lt;m:sSup&gt;&lt;m:sSupPr&gt;&lt;m:ctrlPr&gt;&lt;w:rPr&gt;&lt;w:rFonts w:ascii=&quot;Cambria Math&quot; w:h-ansi=&quot;Cambria Math&quot;/&gt;&lt;wx:font wx:val=&quot;Cambria Math&quot;/&gt;&lt;w:i/&gt;&lt;w:lang w:val=&quot;EN-US&quot;/&gt;&lt;/w:rPr&gt;&lt;/m:ctrlPr&gt;&lt;/m:sSupPr&gt;&lt;m:e&gt;&lt;m:r&gt;&lt;w:rPr&gt;&lt;w:rFonts w:ascii=&quot;Cambria Math&quot; w:h-ansi=&quot;Cambria Math&quot;/&gt;&lt;wx:font wx:val=&quot;Cambria Math&quot;/&gt;&lt;w:i/&gt;&lt;w:lang w:val=&quot;EN-US&quot;/&gt;&lt;/w:rPr&gt;&lt;m:t&gt;m&lt;/m:t&gt;&lt;/m:r&gt;&lt;/m:e&gt;&lt;m:sup&gt;&lt;m:r&gt;&lt;w:rPr&gt;&lt;w:rFonts w:ascii=&quot;Cambria Math&quot; w:h-ansi=&quot;Cambria Math&quot;/&gt;&lt;wx:font wx:val=&quot;Cambria Math&quot;/&gt;&lt;w:i/&gt;&lt;w:lang w:val=&quot;EN-US&quot;/&gt;&lt;/w:rPr&gt;&lt;m:t&gt;2&lt;/m:t&gt;&lt;/m:r&gt;&lt;/m:sup&gt;&lt;/m:sSup&gt;&lt;/m:num&gt;&lt;m:den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r&lt;/m:t&gt;&lt;/m:r&gt;&lt;/m:sub&gt;&lt;/m:sSub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l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/m:sSub&gt;&lt;/m:den&gt;&lt;/m:f&gt;&lt;m:r&gt;&lt;w:rPr&gt;&lt;w:rFonts w:ascii=&quot;Cambria Math&quot; w:h-ansi=&quot;Cambria Math&quot;/&gt;&lt;wx:font wx:val=&quot;Cambria Math&quot;/&gt;&lt;w:i/&gt;&lt;w:lang w:val=&quot;EN-US&quot;/&gt;&lt;/w:rPr&gt;&lt;m:t&gt;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4" o:title="" chromakey="white"/>
          </v:shape>
        </w:pict>
      </w:r>
      <w:r w:rsidRPr="00232ECB">
        <w:rPr>
          <w:lang w:val="en-US"/>
        </w:rPr>
        <w:br/>
      </w:r>
    </w:p>
    <w:p w:rsidR="00611459" w:rsidRPr="00AF49CC" w:rsidRDefault="00611459" w:rsidP="00A779A1">
      <w:r w:rsidRPr="00AF49CC">
        <w:t>В координатах обобщенного вектора в относительных единицах н</w:t>
      </w:r>
      <w:r w:rsidRPr="00AF49CC">
        <w:t>а</w:t>
      </w:r>
      <w:r w:rsidRPr="00AF49CC">
        <w:t>пряжение питания при коммутации в момент перехода напряжения через нуль в фазе А</w:t>
      </w:r>
    </w:p>
    <w:tbl>
      <w:tblPr>
        <w:tblW w:w="0" w:type="auto"/>
        <w:tblLook w:val="00A0"/>
      </w:tblPr>
      <w:tblGrid>
        <w:gridCol w:w="7621"/>
        <w:gridCol w:w="1665"/>
      </w:tblGrid>
      <w:tr w:rsidR="00611459" w:rsidRPr="00AF49CC" w:rsidTr="00232ECB">
        <w:trPr>
          <w:trHeight w:val="537"/>
        </w:trPr>
        <w:tc>
          <w:tcPr>
            <w:tcW w:w="7621" w:type="dxa"/>
          </w:tcPr>
          <w:p w:rsidR="00611459" w:rsidRPr="00AF49CC" w:rsidRDefault="00611459" w:rsidP="00232ECB">
            <w:pPr>
              <w:ind w:firstLine="0"/>
            </w:pPr>
            <w:r w:rsidRPr="00232ECB">
              <w:pict>
                <v:shape id="_x0000_i1052" type="#_x0000_t75" style="width:35.4pt;height:23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69&quot;/&gt;&lt;w:doNotEmbedSystemFonts/&gt;&lt;w:defaultTabStop w:val=&quot;708&quot;/&gt;&lt;w:autoHyphenation/&gt;&lt;w:hyphenationZone w:val=&quot;357&quot;/&gt;&lt;w:doNotHyphenateCaps/&gt;&lt;w:drawingGridHorizontalSpacing w:val=&quot;140&quot;/&gt;&lt;w:drawingGridVerticalSpacing w:val=&quot;381&quot;/&gt;&lt;w:displayHorizontalDrawingGridEvery w:val=&quot;2&quot;/&gt;&lt;w:punctuationKerning/&gt;&lt;w:characterSpacingControl w:val=&quot;DontCompress&quot;/&gt;&lt;w:optimizeForBrowser/&gt;&lt;w:allowPNG/&gt;&lt;w:doNotSaveWebPagesAsSingleFil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12F04&quot;/&gt;&lt;wsp:rsid wsp:val=&quot;00000DC8&quot;/&gt;&lt;wsp:rsid wsp:val=&quot;00012B88&quot;/&gt;&lt;wsp:rsid wsp:val=&quot;0001427E&quot;/&gt;&lt;wsp:rsid wsp:val=&quot;00015252&quot;/&gt;&lt;wsp:rsid wsp:val=&quot;000155E9&quot;/&gt;&lt;wsp:rsid wsp:val=&quot;00015E30&quot;/&gt;&lt;wsp:rsid wsp:val=&quot;00022AB5&quot;/&gt;&lt;wsp:rsid wsp:val=&quot;000256B4&quot;/&gt;&lt;wsp:rsid wsp:val=&quot;00025EA1&quot;/&gt;&lt;wsp:rsid wsp:val=&quot;00027082&quot;/&gt;&lt;wsp:rsid wsp:val=&quot;00027691&quot;/&gt;&lt;wsp:rsid wsp:val=&quot;00036A2C&quot;/&gt;&lt;wsp:rsid wsp:val=&quot;00042390&quot;/&gt;&lt;wsp:rsid wsp:val=&quot;00042E84&quot;/&gt;&lt;wsp:rsid wsp:val=&quot;00043FE4&quot;/&gt;&lt;wsp:rsid wsp:val=&quot;000611FE&quot;/&gt;&lt;wsp:rsid wsp:val=&quot;00062582&quot;/&gt;&lt;wsp:rsid wsp:val=&quot;00062A36&quot;/&gt;&lt;wsp:rsid wsp:val=&quot;00065241&quot;/&gt;&lt;wsp:rsid wsp:val=&quot;0006644D&quot;/&gt;&lt;wsp:rsid wsp:val=&quot;0006702A&quot;/&gt;&lt;wsp:rsid wsp:val=&quot;000675EB&quot;/&gt;&lt;wsp:rsid wsp:val=&quot;00087B2D&quot;/&gt;&lt;wsp:rsid wsp:val=&quot;000907B6&quot;/&gt;&lt;wsp:rsid wsp:val=&quot;00091354&quot;/&gt;&lt;wsp:rsid wsp:val=&quot;000A12F2&quot;/&gt;&lt;wsp:rsid wsp:val=&quot;000A25DB&quot;/&gt;&lt;wsp:rsid wsp:val=&quot;000A460E&quot;/&gt;&lt;wsp:rsid wsp:val=&quot;000A51EB&quot;/&gt;&lt;wsp:rsid wsp:val=&quot;000A71C2&quot;/&gt;&lt;wsp:rsid wsp:val=&quot;000A7E67&quot;/&gt;&lt;wsp:rsid wsp:val=&quot;000B00A6&quot;/&gt;&lt;wsp:rsid wsp:val=&quot;000B1930&quot;/&gt;&lt;wsp:rsid wsp:val=&quot;000B25DD&quot;/&gt;&lt;wsp:rsid wsp:val=&quot;000B2D25&quot;/&gt;&lt;wsp:rsid wsp:val=&quot;000B3A07&quot;/&gt;&lt;wsp:rsid wsp:val=&quot;000C1BE1&quot;/&gt;&lt;wsp:rsid wsp:val=&quot;000C35F6&quot;/&gt;&lt;wsp:rsid wsp:val=&quot;000C5152&quot;/&gt;&lt;wsp:rsid wsp:val=&quot;000D1B58&quot;/&gt;&lt;wsp:rsid wsp:val=&quot;000D5650&quot;/&gt;&lt;wsp:rsid wsp:val=&quot;000D7AB9&quot;/&gt;&lt;wsp:rsid wsp:val=&quot;000E198A&quot;/&gt;&lt;wsp:rsid wsp:val=&quot;000E2F97&quot;/&gt;&lt;wsp:rsid wsp:val=&quot;000E3F01&quot;/&gt;&lt;wsp:rsid wsp:val=&quot;000E4D61&quot;/&gt;&lt;wsp:rsid wsp:val=&quot;000E52CD&quot;/&gt;&lt;wsp:rsid wsp:val=&quot;000E66AA&quot;/&gt;&lt;wsp:rsid wsp:val=&quot;000F1665&quot;/&gt;&lt;wsp:rsid wsp:val=&quot;000F4D3A&quot;/&gt;&lt;wsp:rsid wsp:val=&quot;000F50B4&quot;/&gt;&lt;wsp:rsid wsp:val=&quot;000F70AC&quot;/&gt;&lt;wsp:rsid wsp:val=&quot;001018AE&quot;/&gt;&lt;wsp:rsid wsp:val=&quot;001024DC&quot;/&gt;&lt;wsp:rsid wsp:val=&quot;00102CCB&quot;/&gt;&lt;wsp:rsid wsp:val=&quot;001056BE&quot;/&gt;&lt;wsp:rsid wsp:val=&quot;00110D34&quot;/&gt;&lt;wsp:rsid wsp:val=&quot;00130DFF&quot;/&gt;&lt;wsp:rsid wsp:val=&quot;00132126&quot;/&gt;&lt;wsp:rsid wsp:val=&quot;001346A0&quot;/&gt;&lt;wsp:rsid wsp:val=&quot;001366CF&quot;/&gt;&lt;wsp:rsid wsp:val=&quot;00137164&quot;/&gt;&lt;wsp:rsid wsp:val=&quot;00137B68&quot;/&gt;&lt;wsp:rsid wsp:val=&quot;00137FC8&quot;/&gt;&lt;wsp:rsid wsp:val=&quot;0014268D&quot;/&gt;&lt;wsp:rsid wsp:val=&quot;00146764&quot;/&gt;&lt;wsp:rsid wsp:val=&quot;00146F62&quot;/&gt;&lt;wsp:rsid wsp:val=&quot;001505E1&quot;/&gt;&lt;wsp:rsid wsp:val=&quot;00150A3C&quot;/&gt;&lt;wsp:rsid wsp:val=&quot;00150A53&quot;/&gt;&lt;wsp:rsid wsp:val=&quot;00151F4A&quot;/&gt;&lt;wsp:rsid wsp:val=&quot;001632B0&quot;/&gt;&lt;wsp:rsid wsp:val=&quot;001654F0&quot;/&gt;&lt;wsp:rsid wsp:val=&quot;00166743&quot;/&gt;&lt;wsp:rsid wsp:val=&quot;00171F73&quot;/&gt;&lt;wsp:rsid wsp:val=&quot;00174F60&quot;/&gt;&lt;wsp:rsid wsp:val=&quot;001800F0&quot;/&gt;&lt;wsp:rsid wsp:val=&quot;001852B3&quot;/&gt;&lt;wsp:rsid wsp:val=&quot;001864B6&quot;/&gt;&lt;wsp:rsid wsp:val=&quot;001930CB&quot;/&gt;&lt;wsp:rsid wsp:val=&quot;001A0EC0&quot;/&gt;&lt;wsp:rsid wsp:val=&quot;001A207B&quot;/&gt;&lt;wsp:rsid wsp:val=&quot;001A535A&quot;/&gt;&lt;wsp:rsid wsp:val=&quot;001B2A26&quot;/&gt;&lt;wsp:rsid wsp:val=&quot;001B59BF&quot;/&gt;&lt;wsp:rsid wsp:val=&quot;001C1E84&quot;/&gt;&lt;wsp:rsid wsp:val=&quot;001C520D&quot;/&gt;&lt;wsp:rsid wsp:val=&quot;001C5731&quot;/&gt;&lt;wsp:rsid wsp:val=&quot;001D28EA&quot;/&gt;&lt;wsp:rsid wsp:val=&quot;001D5300&quot;/&gt;&lt;wsp:rsid wsp:val=&quot;001E18B9&quot;/&gt;&lt;wsp:rsid wsp:val=&quot;001E1F66&quot;/&gt;&lt;wsp:rsid wsp:val=&quot;001E6525&quot;/&gt;&lt;wsp:rsid wsp:val=&quot;001E7283&quot;/&gt;&lt;wsp:rsid wsp:val=&quot;001E73BA&quot;/&gt;&lt;wsp:rsid wsp:val=&quot;001E7492&quot;/&gt;&lt;wsp:rsid wsp:val=&quot;001F06A3&quot;/&gt;&lt;wsp:rsid wsp:val=&quot;001F16E3&quot;/&gt;&lt;wsp:rsid wsp:val=&quot;001F42F0&quot;/&gt;&lt;wsp:rsid wsp:val=&quot;001F566A&quot;/&gt;&lt;wsp:rsid wsp:val=&quot;001F7425&quot;/&gt;&lt;wsp:rsid wsp:val=&quot;001F77D0&quot;/&gt;&lt;wsp:rsid wsp:val=&quot;0020042E&quot;/&gt;&lt;wsp:rsid wsp:val=&quot;00202A19&quot;/&gt;&lt;wsp:rsid wsp:val=&quot;00204D50&quot;/&gt;&lt;wsp:rsid wsp:val=&quot;00204DE9&quot;/&gt;&lt;wsp:rsid wsp:val=&quot;002052D5&quot;/&gt;&lt;wsp:rsid wsp:val=&quot;002101D9&quot;/&gt;&lt;wsp:rsid wsp:val=&quot;00210E90&quot;/&gt;&lt;wsp:rsid wsp:val=&quot;002111DA&quot;/&gt;&lt;wsp:rsid wsp:val=&quot;00211533&quot;/&gt;&lt;wsp:rsid wsp:val=&quot;00212F04&quot;/&gt;&lt;wsp:rsid wsp:val=&quot;0021397F&quot;/&gt;&lt;wsp:rsid wsp:val=&quot;002174DC&quot;/&gt;&lt;wsp:rsid wsp:val=&quot;002256F9&quot;/&gt;&lt;wsp:rsid wsp:val=&quot;00225757&quot;/&gt;&lt;wsp:rsid wsp:val=&quot;00225891&quot;/&gt;&lt;wsp:rsid wsp:val=&quot;00227272&quot;/&gt;&lt;wsp:rsid wsp:val=&quot;00230031&quot;/&gt;&lt;wsp:rsid wsp:val=&quot;00231A08&quot;/&gt;&lt;wsp:rsid wsp:val=&quot;00232BF3&quot;/&gt;&lt;wsp:rsid wsp:val=&quot;00232ECB&quot;/&gt;&lt;wsp:rsid wsp:val=&quot;00234D66&quot;/&gt;&lt;wsp:rsid wsp:val=&quot;00240F05&quot;/&gt;&lt;wsp:rsid wsp:val=&quot;00242F0B&quot;/&gt;&lt;wsp:rsid wsp:val=&quot;00244855&quot;/&gt;&lt;wsp:rsid wsp:val=&quot;00244BA0&quot;/&gt;&lt;wsp:rsid wsp:val=&quot;00246149&quot;/&gt;&lt;wsp:rsid wsp:val=&quot;002472B5&quot;/&gt;&lt;wsp:rsid wsp:val=&quot;00250440&quot;/&gt;&lt;wsp:rsid wsp:val=&quot;002504F8&quot;/&gt;&lt;wsp:rsid wsp:val=&quot;002600C8&quot;/&gt;&lt;wsp:rsid wsp:val=&quot;00260B3D&quot;/&gt;&lt;wsp:rsid wsp:val=&quot;002632A4&quot;/&gt;&lt;wsp:rsid wsp:val=&quot;00271A81&quot;/&gt;&lt;wsp:rsid wsp:val=&quot;00273B17&quot;/&gt;&lt;wsp:rsid wsp:val=&quot;0027698E&quot;/&gt;&lt;wsp:rsid wsp:val=&quot;002779D1&quot;/&gt;&lt;wsp:rsid wsp:val=&quot;00281B18&quot;/&gt;&lt;wsp:rsid wsp:val=&quot;002824F5&quot;/&gt;&lt;wsp:rsid wsp:val=&quot;00284725&quot;/&gt;&lt;wsp:rsid wsp:val=&quot;00290D00&quot;/&gt;&lt;wsp:rsid wsp:val=&quot;00291EE8&quot;/&gt;&lt;wsp:rsid wsp:val=&quot;00292FEE&quot;/&gt;&lt;wsp:rsid wsp:val=&quot;00294426&quot;/&gt;&lt;wsp:rsid wsp:val=&quot;002A0544&quot;/&gt;&lt;wsp:rsid wsp:val=&quot;002A06FF&quot;/&gt;&lt;wsp:rsid wsp:val=&quot;002A077C&quot;/&gt;&lt;wsp:rsid wsp:val=&quot;002A1247&quot;/&gt;&lt;wsp:rsid wsp:val=&quot;002A3F2A&quot;/&gt;&lt;wsp:rsid wsp:val=&quot;002A477C&quot;/&gt;&lt;wsp:rsid wsp:val=&quot;002A66A7&quot;/&gt;&lt;wsp:rsid wsp:val=&quot;002A686D&quot;/&gt;&lt;wsp:rsid wsp:val=&quot;002B04A0&quot;/&gt;&lt;wsp:rsid wsp:val=&quot;002B2856&quot;/&gt;&lt;wsp:rsid wsp:val=&quot;002B2A11&quot;/&gt;&lt;wsp:rsid wsp:val=&quot;002B2A18&quot;/&gt;&lt;wsp:rsid wsp:val=&quot;002C4945&quot;/&gt;&lt;wsp:rsid wsp:val=&quot;002C5850&quot;/&gt;&lt;wsp:rsid wsp:val=&quot;002C6ED6&quot;/&gt;&lt;wsp:rsid wsp:val=&quot;002C7254&quot;/&gt;&lt;wsp:rsid wsp:val=&quot;002D5084&quot;/&gt;&lt;wsp:rsid wsp:val=&quot;002D5E95&quot;/&gt;&lt;wsp:rsid wsp:val=&quot;002D5FF8&quot;/&gt;&lt;wsp:rsid wsp:val=&quot;002E7A2B&quot;/&gt;&lt;wsp:rsid wsp:val=&quot;002F0033&quot;/&gt;&lt;wsp:rsid wsp:val=&quot;002F4B1D&quot;/&gt;&lt;wsp:rsid wsp:val=&quot;002F5748&quot;/&gt;&lt;wsp:rsid wsp:val=&quot;002F5E41&quot;/&gt;&lt;wsp:rsid wsp:val=&quot;002F7BF9&quot;/&gt;&lt;wsp:rsid wsp:val=&quot;0030107F&quot;/&gt;&lt;wsp:rsid wsp:val=&quot;00302069&quot;/&gt;&lt;wsp:rsid wsp:val=&quot;003063F0&quot;/&gt;&lt;wsp:rsid wsp:val=&quot;00306980&quot;/&gt;&lt;wsp:rsid wsp:val=&quot;003103B7&quot;/&gt;&lt;wsp:rsid wsp:val=&quot;00316734&quot;/&gt;&lt;wsp:rsid wsp:val=&quot;00317380&quot;/&gt;&lt;wsp:rsid wsp:val=&quot;00317F18&quot;/&gt;&lt;wsp:rsid wsp:val=&quot;0032640D&quot;/&gt;&lt;wsp:rsid wsp:val=&quot;00332356&quot;/&gt;&lt;wsp:rsid wsp:val=&quot;003415E2&quot;/&gt;&lt;wsp:rsid wsp:val=&quot;003427E4&quot;/&gt;&lt;wsp:rsid wsp:val=&quot;00343F66&quot;/&gt;&lt;wsp:rsid wsp:val=&quot;00344143&quot;/&gt;&lt;wsp:rsid wsp:val=&quot;00344822&quot;/&gt;&lt;wsp:rsid wsp:val=&quot;00350FB2&quot;/&gt;&lt;wsp:rsid wsp:val=&quot;00351F44&quot;/&gt;&lt;wsp:rsid wsp:val=&quot;003534CE&quot;/&gt;&lt;wsp:rsid wsp:val=&quot;00361465&quot;/&gt;&lt;wsp:rsid wsp:val=&quot;0036221D&quot;/&gt;&lt;wsp:rsid wsp:val=&quot;00364527&quot;/&gt;&lt;wsp:rsid wsp:val=&quot;00366EA3&quot;/&gt;&lt;wsp:rsid wsp:val=&quot;0037307B&quot;/&gt;&lt;wsp:rsid wsp:val=&quot;0037307D&quot;/&gt;&lt;wsp:rsid wsp:val=&quot;00373F15&quot;/&gt;&lt;wsp:rsid wsp:val=&quot;003746B3&quot;/&gt;&lt;wsp:rsid wsp:val=&quot;00381567&quot;/&gt;&lt;wsp:rsid wsp:val=&quot;00382CBE&quot;/&gt;&lt;wsp:rsid wsp:val=&quot;00385048&quot;/&gt;&lt;wsp:rsid wsp:val=&quot;00391E1B&quot;/&gt;&lt;wsp:rsid wsp:val=&quot;00394257&quot;/&gt;&lt;wsp:rsid wsp:val=&quot;00394402&quot;/&gt;&lt;wsp:rsid wsp:val=&quot;00394EDF&quot;/&gt;&lt;wsp:rsid wsp:val=&quot;003A01BC&quot;/&gt;&lt;wsp:rsid wsp:val=&quot;003A24FA&quot;/&gt;&lt;wsp:rsid wsp:val=&quot;003B031D&quot;/&gt;&lt;wsp:rsid wsp:val=&quot;003B03EE&quot;/&gt;&lt;wsp:rsid wsp:val=&quot;003B1472&quot;/&gt;&lt;wsp:rsid wsp:val=&quot;003B7927&quot;/&gt;&lt;wsp:rsid wsp:val=&quot;003C02A6&quot;/&gt;&lt;wsp:rsid wsp:val=&quot;003C39F7&quot;/&gt;&lt;wsp:rsid wsp:val=&quot;003C6978&quot;/&gt;&lt;wsp:rsid wsp:val=&quot;003D0FCC&quot;/&gt;&lt;wsp:rsid wsp:val=&quot;003D15CB&quot;/&gt;&lt;wsp:rsid wsp:val=&quot;003D1782&quot;/&gt;&lt;wsp:rsid wsp:val=&quot;003D3457&quot;/&gt;&lt;wsp:rsid wsp:val=&quot;003D3DCA&quot;/&gt;&lt;wsp:rsid wsp:val=&quot;003D6674&quot;/&gt;&lt;wsp:rsid wsp:val=&quot;003D6769&quot;/&gt;&lt;wsp:rsid wsp:val=&quot;003E0301&quot;/&gt;&lt;wsp:rsid wsp:val=&quot;003E0422&quot;/&gt;&lt;wsp:rsid wsp:val=&quot;003F365B&quot;/&gt;&lt;wsp:rsid wsp:val=&quot;003F4C53&quot;/&gt;&lt;wsp:rsid wsp:val=&quot;003F63C1&quot;/&gt;&lt;wsp:rsid wsp:val=&quot;0040088F&quot;/&gt;&lt;wsp:rsid wsp:val=&quot;00402E09&quot;/&gt;&lt;wsp:rsid wsp:val=&quot;00403775&quot;/&gt;&lt;wsp:rsid wsp:val=&quot;00406EB8&quot;/&gt;&lt;wsp:rsid wsp:val=&quot;00411EAB&quot;/&gt;&lt;wsp:rsid wsp:val=&quot;00415195&quot;/&gt;&lt;wsp:rsid wsp:val=&quot;004270D1&quot;/&gt;&lt;wsp:rsid wsp:val=&quot;004309DF&quot;/&gt;&lt;wsp:rsid wsp:val=&quot;0043187E&quot;/&gt;&lt;wsp:rsid wsp:val=&quot;00433787&quot;/&gt;&lt;wsp:rsid wsp:val=&quot;00436210&quot;/&gt;&lt;wsp:rsid wsp:val=&quot;00436AEC&quot;/&gt;&lt;wsp:rsid wsp:val=&quot;00442A2C&quot;/&gt;&lt;wsp:rsid wsp:val=&quot;004503EC&quot;/&gt;&lt;wsp:rsid wsp:val=&quot;00452500&quot;/&gt;&lt;wsp:rsid wsp:val=&quot;00452D5E&quot;/&gt;&lt;wsp:rsid wsp:val=&quot;004537F6&quot;/&gt;&lt;wsp:rsid wsp:val=&quot;0045380C&quot;/&gt;&lt;wsp:rsid wsp:val=&quot;004562BC&quot;/&gt;&lt;wsp:rsid wsp:val=&quot;00465F64&quot;/&gt;&lt;wsp:rsid wsp:val=&quot;00473ABF&quot;/&gt;&lt;wsp:rsid wsp:val=&quot;004748BE&quot;/&gt;&lt;wsp:rsid wsp:val=&quot;00476B0F&quot;/&gt;&lt;wsp:rsid wsp:val=&quot;00477BC6&quot;/&gt;&lt;wsp:rsid wsp:val=&quot;0048210E&quot;/&gt;&lt;wsp:rsid wsp:val=&quot;00485C49&quot;/&gt;&lt;wsp:rsid wsp:val=&quot;00487DB1&quot;/&gt;&lt;wsp:rsid wsp:val=&quot;00490F4D&quot;/&gt;&lt;wsp:rsid wsp:val=&quot;00491E80&quot;/&gt;&lt;wsp:rsid wsp:val=&quot;00492255&quot;/&gt;&lt;wsp:rsid wsp:val=&quot;00496238&quot;/&gt;&lt;wsp:rsid wsp:val=&quot;00496359&quot;/&gt;&lt;wsp:rsid wsp:val=&quot;004A02D5&quot;/&gt;&lt;wsp:rsid wsp:val=&quot;004A03B0&quot;/&gt;&lt;wsp:rsid wsp:val=&quot;004A082B&quot;/&gt;&lt;wsp:rsid wsp:val=&quot;004A46D4&quot;/&gt;&lt;wsp:rsid wsp:val=&quot;004A5F62&quot;/&gt;&lt;wsp:rsid wsp:val=&quot;004A62A8&quot;/&gt;&lt;wsp:rsid wsp:val=&quot;004A66EF&quot;/&gt;&lt;wsp:rsid wsp:val=&quot;004A6D17&quot;/&gt;&lt;wsp:rsid wsp:val=&quot;004B275D&quot;/&gt;&lt;wsp:rsid wsp:val=&quot;004B3A61&quot;/&gt;&lt;wsp:rsid wsp:val=&quot;004B7618&quot;/&gt;&lt;wsp:rsid wsp:val=&quot;004C51EB&quot;/&gt;&lt;wsp:rsid wsp:val=&quot;004C656C&quot;/&gt;&lt;wsp:rsid wsp:val=&quot;004D4690&quot;/&gt;&lt;wsp:rsid wsp:val=&quot;004D5A29&quot;/&gt;&lt;wsp:rsid wsp:val=&quot;004D77F0&quot;/&gt;&lt;wsp:rsid wsp:val=&quot;004E35F5&quot;/&gt;&lt;wsp:rsid wsp:val=&quot;004E556C&quot;/&gt;&lt;wsp:rsid wsp:val=&quot;004F59CA&quot;/&gt;&lt;wsp:rsid wsp:val=&quot;00500A20&quot;/&gt;&lt;wsp:rsid wsp:val=&quot;00504760&quot;/&gt;&lt;wsp:rsid wsp:val=&quot;005067CA&quot;/&gt;&lt;wsp:rsid wsp:val=&quot;00507283&quot;/&gt;&lt;wsp:rsid wsp:val=&quot;00510658&quot;/&gt;&lt;wsp:rsid wsp:val=&quot;00521180&quot;/&gt;&lt;wsp:rsid wsp:val=&quot;00522892&quot;/&gt;&lt;wsp:rsid wsp:val=&quot;0053178F&quot;/&gt;&lt;wsp:rsid wsp:val=&quot;00533390&quot;/&gt;&lt;wsp:rsid wsp:val=&quot;00542D6B&quot;/&gt;&lt;wsp:rsid wsp:val=&quot;00547DDA&quot;/&gt;&lt;wsp:rsid wsp:val=&quot;00550E37&quot;/&gt;&lt;wsp:rsid wsp:val=&quot;0055286B&quot;/&gt;&lt;wsp:rsid wsp:val=&quot;0055360B&quot;/&gt;&lt;wsp:rsid wsp:val=&quot;005614C4&quot;/&gt;&lt;wsp:rsid wsp:val=&quot;00562430&quot;/&gt;&lt;wsp:rsid wsp:val=&quot;00562471&quot;/&gt;&lt;wsp:rsid wsp:val=&quot;005625CB&quot;/&gt;&lt;wsp:rsid wsp:val=&quot;00563CE5&quot;/&gt;&lt;wsp:rsid wsp:val=&quot;0056665F&quot;/&gt;&lt;wsp:rsid wsp:val=&quot;005717BF&quot;/&gt;&lt;wsp:rsid wsp:val=&quot;00574D3F&quot;/&gt;&lt;wsp:rsid wsp:val=&quot;00576B30&quot;/&gt;&lt;wsp:rsid wsp:val=&quot;00583DE9&quot;/&gt;&lt;wsp:rsid wsp:val=&quot;00584A39&quot;/&gt;&lt;wsp:rsid wsp:val=&quot;00595B51&quot;/&gt;&lt;wsp:rsid wsp:val=&quot;005A04ED&quot;/&gt;&lt;wsp:rsid wsp:val=&quot;005A0755&quot;/&gt;&lt;wsp:rsid wsp:val=&quot;005A67FC&quot;/&gt;&lt;wsp:rsid wsp:val=&quot;005B3E66&quot;/&gt;&lt;wsp:rsid wsp:val=&quot;005B4E7E&quot;/&gt;&lt;wsp:rsid wsp:val=&quot;005B50F3&quot;/&gt;&lt;wsp:rsid wsp:val=&quot;005C1A48&quot;/&gt;&lt;wsp:rsid wsp:val=&quot;005C6EF1&quot;/&gt;&lt;wsp:rsid wsp:val=&quot;005D360A&quot;/&gt;&lt;wsp:rsid wsp:val=&quot;005D378E&quot;/&gt;&lt;wsp:rsid wsp:val=&quot;005D3849&quot;/&gt;&lt;wsp:rsid wsp:val=&quot;005D4C29&quot;/&gt;&lt;wsp:rsid wsp:val=&quot;005E0599&quot;/&gt;&lt;wsp:rsid wsp:val=&quot;005E3B8E&quot;/&gt;&lt;wsp:rsid wsp:val=&quot;005E4C40&quot;/&gt;&lt;wsp:rsid wsp:val=&quot;005E7043&quot;/&gt;&lt;wsp:rsid wsp:val=&quot;005F086A&quot;/&gt;&lt;wsp:rsid wsp:val=&quot;005F21CC&quot;/&gt;&lt;wsp:rsid wsp:val=&quot;005F3900&quot;/&gt;&lt;wsp:rsid wsp:val=&quot;005F50F5&quot;/&gt;&lt;wsp:rsid wsp:val=&quot;0060306E&quot;/&gt;&lt;wsp:rsid wsp:val=&quot;0060704E&quot;/&gt;&lt;wsp:rsid wsp:val=&quot;006079B5&quot;/&gt;&lt;wsp:rsid wsp:val=&quot;006137BA&quot;/&gt;&lt;wsp:rsid wsp:val=&quot;00613F07&quot;/&gt;&lt;wsp:rsid wsp:val=&quot;006141FF&quot;/&gt;&lt;wsp:rsid wsp:val=&quot;00621230&quot;/&gt;&lt;wsp:rsid wsp:val=&quot;006231E5&quot;/&gt;&lt;wsp:rsid wsp:val=&quot;006321E9&quot;/&gt;&lt;wsp:rsid wsp:val=&quot;00637B61&quot;/&gt;&lt;wsp:rsid wsp:val=&quot;00644F35&quot;/&gt;&lt;wsp:rsid wsp:val=&quot;00652556&quot;/&gt;&lt;wsp:rsid wsp:val=&quot;00654C35&quot;/&gt;&lt;wsp:rsid wsp:val=&quot;0065510E&quot;/&gt;&lt;wsp:rsid wsp:val=&quot;0066448C&quot;/&gt;&lt;wsp:rsid wsp:val=&quot;00664BA8&quot;/&gt;&lt;wsp:rsid wsp:val=&quot;006650C3&quot;/&gt;&lt;wsp:rsid wsp:val=&quot;00677EC9&quot;/&gt;&lt;wsp:rsid wsp:val=&quot;0068026E&quot;/&gt;&lt;wsp:rsid wsp:val=&quot;00683171&quot;/&gt;&lt;wsp:rsid wsp:val=&quot;00684B8F&quot;/&gt;&lt;wsp:rsid wsp:val=&quot;00687F1F&quot;/&gt;&lt;wsp:rsid wsp:val=&quot;006909ED&quot;/&gt;&lt;wsp:rsid wsp:val=&quot;0069369B&quot;/&gt;&lt;wsp:rsid wsp:val=&quot;00694939&quot;/&gt;&lt;wsp:rsid wsp:val=&quot;006968BD&quot;/&gt;&lt;wsp:rsid wsp:val=&quot;006A1085&quot;/&gt;&lt;wsp:rsid wsp:val=&quot;006A1363&quot;/&gt;&lt;wsp:rsid wsp:val=&quot;006A2D43&quot;/&gt;&lt;wsp:rsid wsp:val=&quot;006A315A&quot;/&gt;&lt;wsp:rsid wsp:val=&quot;006A5B34&quot;/&gt;&lt;wsp:rsid wsp:val=&quot;006B01D0&quot;/&gt;&lt;wsp:rsid wsp:val=&quot;006B13A0&quot;/&gt;&lt;wsp:rsid wsp:val=&quot;006B2B5C&quot;/&gt;&lt;wsp:rsid wsp:val=&quot;006B3B26&quot;/&gt;&lt;wsp:rsid wsp:val=&quot;006B4B96&quot;/&gt;&lt;wsp:rsid wsp:val=&quot;006B5BE3&quot;/&gt;&lt;wsp:rsid wsp:val=&quot;006C0A9F&quot;/&gt;&lt;wsp:rsid wsp:val=&quot;006C119A&quot;/&gt;&lt;wsp:rsid wsp:val=&quot;006C1B7C&quot;/&gt;&lt;wsp:rsid wsp:val=&quot;006C3B79&quot;/&gt;&lt;wsp:rsid wsp:val=&quot;006C5C7B&quot;/&gt;&lt;wsp:rsid wsp:val=&quot;006D430D&quot;/&gt;&lt;wsp:rsid wsp:val=&quot;006D4EAD&quot;/&gt;&lt;wsp:rsid wsp:val=&quot;006D5952&quot;/&gt;&lt;wsp:rsid wsp:val=&quot;006D741F&quot;/&gt;&lt;wsp:rsid wsp:val=&quot;006E2F64&quot;/&gt;&lt;wsp:rsid wsp:val=&quot;006E5843&quot;/&gt;&lt;wsp:rsid wsp:val=&quot;006F3F4D&quot;/&gt;&lt;wsp:rsid wsp:val=&quot;006F6B9F&quot;/&gt;&lt;wsp:rsid wsp:val=&quot;006F74D3&quot;/&gt;&lt;wsp:rsid wsp:val=&quot;007001C3&quot;/&gt;&lt;wsp:rsid wsp:val=&quot;00702C69&quot;/&gt;&lt;wsp:rsid wsp:val=&quot;00702E26&quot;/&gt;&lt;wsp:rsid wsp:val=&quot;0070346C&quot;/&gt;&lt;wsp:rsid wsp:val=&quot;00703618&quot;/&gt;&lt;wsp:rsid wsp:val=&quot;00704B10&quot;/&gt;&lt;wsp:rsid wsp:val=&quot;00706AA5&quot;/&gt;&lt;wsp:rsid wsp:val=&quot;00707D22&quot;/&gt;&lt;wsp:rsid wsp:val=&quot;007149FE&quot;/&gt;&lt;wsp:rsid wsp:val=&quot;00714CEF&quot;/&gt;&lt;wsp:rsid wsp:val=&quot;00716428&quot;/&gt;&lt;wsp:rsid wsp:val=&quot;00720BEF&quot;/&gt;&lt;wsp:rsid wsp:val=&quot;00723D69&quot;/&gt;&lt;wsp:rsid wsp:val=&quot;00724E44&quot;/&gt;&lt;wsp:rsid wsp:val=&quot;00725FA3&quot;/&gt;&lt;wsp:rsid wsp:val=&quot;00734C60&quot;/&gt;&lt;wsp:rsid wsp:val=&quot;00736383&quot;/&gt;&lt;wsp:rsid wsp:val=&quot;007366AA&quot;/&gt;&lt;wsp:rsid wsp:val=&quot;0073692A&quot;/&gt;&lt;wsp:rsid wsp:val=&quot;007371CF&quot;/&gt;&lt;wsp:rsid wsp:val=&quot;007433B7&quot;/&gt;&lt;wsp:rsid wsp:val=&quot;00746AE2&quot;/&gt;&lt;wsp:rsid wsp:val=&quot;007523D3&quot;/&gt;&lt;wsp:rsid wsp:val=&quot;00756C9D&quot;/&gt;&lt;wsp:rsid wsp:val=&quot;00762DAD&quot;/&gt;&lt;wsp:rsid wsp:val=&quot;00763051&quot;/&gt;&lt;wsp:rsid wsp:val=&quot;007647D9&quot;/&gt;&lt;wsp:rsid wsp:val=&quot;00765166&quot;/&gt;&lt;wsp:rsid wsp:val=&quot;00770119&quot;/&gt;&lt;wsp:rsid wsp:val=&quot;007718B2&quot;/&gt;&lt;wsp:rsid wsp:val=&quot;007745D5&quot;/&gt;&lt;wsp:rsid wsp:val=&quot;00776F4B&quot;/&gt;&lt;wsp:rsid wsp:val=&quot;0077756B&quot;/&gt;&lt;wsp:rsid wsp:val=&quot;00781182&quot;/&gt;&lt;wsp:rsid wsp:val=&quot;00781D13&quot;/&gt;&lt;wsp:rsid wsp:val=&quot;0078238F&quot;/&gt;&lt;wsp:rsid wsp:val=&quot;007829C7&quot;/&gt;&lt;wsp:rsid wsp:val=&quot;0078715D&quot;/&gt;&lt;wsp:rsid wsp:val=&quot;0078717E&quot;/&gt;&lt;wsp:rsid wsp:val=&quot;00787487&quot;/&gt;&lt;wsp:rsid wsp:val=&quot;00790CCA&quot;/&gt;&lt;wsp:rsid wsp:val=&quot;00792DF8&quot;/&gt;&lt;wsp:rsid wsp:val=&quot;00793936&quot;/&gt;&lt;wsp:rsid wsp:val=&quot;0079407B&quot;/&gt;&lt;wsp:rsid wsp:val=&quot;00795569&quot;/&gt;&lt;wsp:rsid wsp:val=&quot;0079724A&quot;/&gt;&lt;wsp:rsid wsp:val=&quot;007974B0&quot;/&gt;&lt;wsp:rsid wsp:val=&quot;007A31E9&quot;/&gt;&lt;wsp:rsid wsp:val=&quot;007B24C0&quot;/&gt;&lt;wsp:rsid wsp:val=&quot;007B4610&quot;/&gt;&lt;wsp:rsid wsp:val=&quot;007B4AB5&quot;/&gt;&lt;wsp:rsid wsp:val=&quot;007C2CAB&quot;/&gt;&lt;wsp:rsid wsp:val=&quot;007C3E6A&quot;/&gt;&lt;wsp:rsid wsp:val=&quot;007C50F3&quot;/&gt;&lt;wsp:rsid wsp:val=&quot;007D1E71&quot;/&gt;&lt;wsp:rsid wsp:val=&quot;007D32FC&quot;/&gt;&lt;wsp:rsid wsp:val=&quot;007D3A88&quot;/&gt;&lt;wsp:rsid wsp:val=&quot;007D3A95&quot;/&gt;&lt;wsp:rsid wsp:val=&quot;007E0CCC&quot;/&gt;&lt;wsp:rsid wsp:val=&quot;007E1969&quot;/&gt;&lt;wsp:rsid wsp:val=&quot;007E1C08&quot;/&gt;&lt;wsp:rsid wsp:val=&quot;007E4934&quot;/&gt;&lt;wsp:rsid wsp:val=&quot;007E69D7&quot;/&gt;&lt;wsp:rsid wsp:val=&quot;007F00E2&quot;/&gt;&lt;wsp:rsid wsp:val=&quot;007F0185&quot;/&gt;&lt;wsp:rsid wsp:val=&quot;007F04E3&quot;/&gt;&lt;wsp:rsid wsp:val=&quot;007F15E2&quot;/&gt;&lt;wsp:rsid wsp:val=&quot;007F2408&quot;/&gt;&lt;wsp:rsid wsp:val=&quot;007F3857&quot;/&gt;&lt;wsp:rsid wsp:val=&quot;007F6A4D&quot;/&gt;&lt;wsp:rsid wsp:val=&quot;00807C47&quot;/&gt;&lt;wsp:rsid wsp:val=&quot;0081073E&quot;/&gt;&lt;wsp:rsid wsp:val=&quot;00812C0D&quot;/&gt;&lt;wsp:rsid wsp:val=&quot;00812DF2&quot;/&gt;&lt;wsp:rsid wsp:val=&quot;00820340&quot;/&gt;&lt;wsp:rsid wsp:val=&quot;00824172&quot;/&gt;&lt;wsp:rsid wsp:val=&quot;008252C4&quot;/&gt;&lt;wsp:rsid wsp:val=&quot;00826084&quot;/&gt;&lt;wsp:rsid wsp:val=&quot;008262DF&quot;/&gt;&lt;wsp:rsid wsp:val=&quot;00830165&quot;/&gt;&lt;wsp:rsid wsp:val=&quot;00833D39&quot;/&gt;&lt;wsp:rsid wsp:val=&quot;00835128&quot;/&gt;&lt;wsp:rsid wsp:val=&quot;0083760D&quot;/&gt;&lt;wsp:rsid wsp:val=&quot;00840CF3&quot;/&gt;&lt;wsp:rsid wsp:val=&quot;00843001&quot;/&gt;&lt;wsp:rsid wsp:val=&quot;008471E7&quot;/&gt;&lt;wsp:rsid wsp:val=&quot;008478AC&quot;/&gt;&lt;wsp:rsid wsp:val=&quot;00851DD2&quot;/&gt;&lt;wsp:rsid wsp:val=&quot;00852BC6&quot;/&gt;&lt;wsp:rsid wsp:val=&quot;00854D19&quot;/&gt;&lt;wsp:rsid wsp:val=&quot;00855EC2&quot;/&gt;&lt;wsp:rsid wsp:val=&quot;0086137F&quot;/&gt;&lt;wsp:rsid wsp:val=&quot;00864AB5&quot;/&gt;&lt;wsp:rsid wsp:val=&quot;00865803&quot;/&gt;&lt;wsp:rsid wsp:val=&quot;00870E69&quot;/&gt;&lt;wsp:rsid wsp:val=&quot;00871A06&quot;/&gt;&lt;wsp:rsid wsp:val=&quot;00876BC3&quot;/&gt;&lt;wsp:rsid wsp:val=&quot;00877A31&quot;/&gt;&lt;wsp:rsid wsp:val=&quot;008841D4&quot;/&gt;&lt;wsp:rsid wsp:val=&quot;0088617F&quot;/&gt;&lt;wsp:rsid wsp:val=&quot;00890ACE&quot;/&gt;&lt;wsp:rsid wsp:val=&quot;008930B0&quot;/&gt;&lt;wsp:rsid wsp:val=&quot;008931F2&quot;/&gt;&lt;wsp:rsid wsp:val=&quot;0089440E&quot;/&gt;&lt;wsp:rsid wsp:val=&quot;008954A1&quot;/&gt;&lt;wsp:rsid wsp:val=&quot;008A0389&quot;/&gt;&lt;wsp:rsid wsp:val=&quot;008A3E09&quot;/&gt;&lt;wsp:rsid wsp:val=&quot;008A4C4D&quot;/&gt;&lt;wsp:rsid wsp:val=&quot;008A4E5F&quot;/&gt;&lt;wsp:rsid wsp:val=&quot;008A6539&quot;/&gt;&lt;wsp:rsid wsp:val=&quot;008A6968&quot;/&gt;&lt;wsp:rsid wsp:val=&quot;008B125A&quot;/&gt;&lt;wsp:rsid wsp:val=&quot;008B39ED&quot;/&gt;&lt;wsp:rsid wsp:val=&quot;008B6479&quot;/&gt;&lt;wsp:rsid wsp:val=&quot;008B69A7&quot;/&gt;&lt;wsp:rsid wsp:val=&quot;008C5FFF&quot;/&gt;&lt;wsp:rsid wsp:val=&quot;008C7805&quot;/&gt;&lt;wsp:rsid wsp:val=&quot;008D0E22&quot;/&gt;&lt;wsp:rsid wsp:val=&quot;008D32F8&quot;/&gt;&lt;wsp:rsid wsp:val=&quot;008D5C06&quot;/&gt;&lt;wsp:rsid wsp:val=&quot;008E01C2&quot;/&gt;&lt;wsp:rsid wsp:val=&quot;008E0F0A&quot;/&gt;&lt;wsp:rsid wsp:val=&quot;008E1B14&quot;/&gt;&lt;wsp:rsid wsp:val=&quot;008E55FA&quot;/&gt;&lt;wsp:rsid wsp:val=&quot;008E5CD7&quot;/&gt;&lt;wsp:rsid wsp:val=&quot;008E5F99&quot;/&gt;&lt;wsp:rsid wsp:val=&quot;008F17CD&quot;/&gt;&lt;wsp:rsid wsp:val=&quot;008F3918&quot;/&gt;&lt;wsp:rsid wsp:val=&quot;008F6D04&quot;/&gt;&lt;wsp:rsid wsp:val=&quot;008F7423&quot;/&gt;&lt;wsp:rsid wsp:val=&quot;008F78D6&quot;/&gt;&lt;wsp:rsid wsp:val=&quot;00900504&quot;/&gt;&lt;wsp:rsid wsp:val=&quot;00901B59&quot;/&gt;&lt;wsp:rsid wsp:val=&quot;009039B9&quot;/&gt;&lt;wsp:rsid wsp:val=&quot;009045C0&quot;/&gt;&lt;wsp:rsid wsp:val=&quot;009052FC&quot;/&gt;&lt;wsp:rsid wsp:val=&quot;009108DA&quot;/&gt;&lt;wsp:rsid wsp:val=&quot;00910E50&quot;/&gt;&lt;wsp:rsid wsp:val=&quot;00911B8E&quot;/&gt;&lt;wsp:rsid wsp:val=&quot;0091305F&quot;/&gt;&lt;wsp:rsid wsp:val=&quot;009211B4&quot;/&gt;&lt;wsp:rsid wsp:val=&quot;0092351D&quot;/&gt;&lt;wsp:rsid wsp:val=&quot;009264CF&quot;/&gt;&lt;wsp:rsid wsp:val=&quot;009316D8&quot;/&gt;&lt;wsp:rsid wsp:val=&quot;00935B0B&quot;/&gt;&lt;wsp:rsid wsp:val=&quot;009404EE&quot;/&gt;&lt;wsp:rsid wsp:val=&quot;00940CAB&quot;/&gt;&lt;wsp:rsid wsp:val=&quot;00942768&quot;/&gt;&lt;wsp:rsid wsp:val=&quot;00942BCD&quot;/&gt;&lt;wsp:rsid wsp:val=&quot;00947849&quot;/&gt;&lt;wsp:rsid wsp:val=&quot;00950EB3&quot;/&gt;&lt;wsp:rsid wsp:val=&quot;00951013&quot;/&gt;&lt;wsp:rsid wsp:val=&quot;009517F9&quot;/&gt;&lt;wsp:rsid wsp:val=&quot;009527AF&quot;/&gt;&lt;wsp:rsid wsp:val=&quot;00953B26&quot;/&gt;&lt;wsp:rsid wsp:val=&quot;00953C18&quot;/&gt;&lt;wsp:rsid wsp:val=&quot;00954063&quot;/&gt;&lt;wsp:rsid wsp:val=&quot;00954637&quot;/&gt;&lt;wsp:rsid wsp:val=&quot;00954EB0&quot;/&gt;&lt;wsp:rsid wsp:val=&quot;00956B31&quot;/&gt;&lt;wsp:rsid wsp:val=&quot;00960707&quot;/&gt;&lt;wsp:rsid wsp:val=&quot;00966E07&quot;/&gt;&lt;wsp:rsid wsp:val=&quot;00973E40&quot;/&gt;&lt;wsp:rsid wsp:val=&quot;009749E7&quot;/&gt;&lt;wsp:rsid wsp:val=&quot;00982732&quot;/&gt;&lt;wsp:rsid wsp:val=&quot;009827FC&quot;/&gt;&lt;wsp:rsid wsp:val=&quot;009847F1&quot;/&gt;&lt;wsp:rsid wsp:val=&quot;00986711&quot;/&gt;&lt;wsp:rsid wsp:val=&quot;0099114B&quot;/&gt;&lt;wsp:rsid wsp:val=&quot;00992728&quot;/&gt;&lt;wsp:rsid wsp:val=&quot;00994F7D&quot;/&gt;&lt;wsp:rsid wsp:val=&quot;009959E1&quot;/&gt;&lt;wsp:rsid wsp:val=&quot;009A3671&quot;/&gt;&lt;wsp:rsid wsp:val=&quot;009B7182&quot;/&gt;&lt;wsp:rsid wsp:val=&quot;009C0B27&quot;/&gt;&lt;wsp:rsid wsp:val=&quot;009C32F8&quot;/&gt;&lt;wsp:rsid wsp:val=&quot;009C3726&quot;/&gt;&lt;wsp:rsid wsp:val=&quot;009C37FE&quot;/&gt;&lt;wsp:rsid wsp:val=&quot;009C39B7&quot;/&gt;&lt;wsp:rsid wsp:val=&quot;009C44AF&quot;/&gt;&lt;wsp:rsid wsp:val=&quot;009C5655&quot;/&gt;&lt;wsp:rsid wsp:val=&quot;009C5CA2&quot;/&gt;&lt;wsp:rsid wsp:val=&quot;009D038A&quot;/&gt;&lt;wsp:rsid wsp:val=&quot;009D3B62&quot;/&gt;&lt;wsp:rsid wsp:val=&quot;009D4F4D&quot;/&gt;&lt;wsp:rsid wsp:val=&quot;009D63E8&quot;/&gt;&lt;wsp:rsid wsp:val=&quot;009E33C0&quot;/&gt;&lt;wsp:rsid wsp:val=&quot;009E3424&quot;/&gt;&lt;wsp:rsid wsp:val=&quot;009E3CA0&quot;/&gt;&lt;wsp:rsid wsp:val=&quot;009E5D95&quot;/&gt;&lt;wsp:rsid wsp:val=&quot;009E699D&quot;/&gt;&lt;wsp:rsid wsp:val=&quot;009E77D4&quot;/&gt;&lt;wsp:rsid wsp:val=&quot;009E7B53&quot;/&gt;&lt;wsp:rsid wsp:val=&quot;009E7D9E&quot;/&gt;&lt;wsp:rsid wsp:val=&quot;009F20FB&quot;/&gt;&lt;wsp:rsid wsp:val=&quot;009F5281&quot;/&gt;&lt;wsp:rsid wsp:val=&quot;009F60A6&quot;/&gt;&lt;wsp:rsid wsp:val=&quot;00A01A32&quot;/&gt;&lt;wsp:rsid wsp:val=&quot;00A027B5&quot;/&gt;&lt;wsp:rsid wsp:val=&quot;00A02C76&quot;/&gt;&lt;wsp:rsid wsp:val=&quot;00A069A6&quot;/&gt;&lt;wsp:rsid wsp:val=&quot;00A11143&quot;/&gt;&lt;wsp:rsid wsp:val=&quot;00A11DA1&quot;/&gt;&lt;wsp:rsid wsp:val=&quot;00A14C74&quot;/&gt;&lt;wsp:rsid wsp:val=&quot;00A2282B&quot;/&gt;&lt;wsp:rsid wsp:val=&quot;00A262F4&quot;/&gt;&lt;wsp:rsid wsp:val=&quot;00A30A12&quot;/&gt;&lt;wsp:rsid wsp:val=&quot;00A36343&quot;/&gt;&lt;wsp:rsid wsp:val=&quot;00A40147&quot;/&gt;&lt;wsp:rsid wsp:val=&quot;00A40E66&quot;/&gt;&lt;wsp:rsid wsp:val=&quot;00A422C7&quot;/&gt;&lt;wsp:rsid wsp:val=&quot;00A42EA0&quot;/&gt;&lt;wsp:rsid wsp:val=&quot;00A43E22&quot;/&gt;&lt;wsp:rsid wsp:val=&quot;00A44A5E&quot;/&gt;&lt;wsp:rsid wsp:val=&quot;00A46B3B&quot;/&gt;&lt;wsp:rsid wsp:val=&quot;00A57161&quot;/&gt;&lt;wsp:rsid wsp:val=&quot;00A62FFB&quot;/&gt;&lt;wsp:rsid wsp:val=&quot;00A6461E&quot;/&gt;&lt;wsp:rsid wsp:val=&quot;00A64F5A&quot;/&gt;&lt;wsp:rsid wsp:val=&quot;00A66EAC&quot;/&gt;&lt;wsp:rsid wsp:val=&quot;00A700F3&quot;/&gt;&lt;wsp:rsid wsp:val=&quot;00A71F10&quot;/&gt;&lt;wsp:rsid wsp:val=&quot;00A748E3&quot;/&gt;&lt;wsp:rsid wsp:val=&quot;00A76E85&quot;/&gt;&lt;wsp:rsid wsp:val=&quot;00A779A1&quot;/&gt;&lt;wsp:rsid wsp:val=&quot;00A80593&quot;/&gt;&lt;wsp:rsid wsp:val=&quot;00A8156B&quot;/&gt;&lt;wsp:rsid wsp:val=&quot;00A821AC&quot;/&gt;&lt;wsp:rsid wsp:val=&quot;00A825A3&quot;/&gt;&lt;wsp:rsid wsp:val=&quot;00A83407&quot;/&gt;&lt;wsp:rsid wsp:val=&quot;00A83FE2&quot;/&gt;&lt;wsp:rsid wsp:val=&quot;00A845A7&quot;/&gt;&lt;wsp:rsid wsp:val=&quot;00A85193&quot;/&gt;&lt;wsp:rsid wsp:val=&quot;00A858AC&quot;/&gt;&lt;wsp:rsid wsp:val=&quot;00A868ED&quot;/&gt;&lt;wsp:rsid wsp:val=&quot;00A872DF&quot;/&gt;&lt;wsp:rsid wsp:val=&quot;00A92F00&quot;/&gt;&lt;wsp:rsid wsp:val=&quot;00A936A3&quot;/&gt;&lt;wsp:rsid wsp:val=&quot;00AA05AD&quot;/&gt;&lt;wsp:rsid wsp:val=&quot;00AA3D13&quot;/&gt;&lt;wsp:rsid wsp:val=&quot;00AA4ED5&quot;/&gt;&lt;wsp:rsid wsp:val=&quot;00AB28F0&quot;/&gt;&lt;wsp:rsid wsp:val=&quot;00AB4F91&quot;/&gt;&lt;wsp:rsid wsp:val=&quot;00AC1E3E&quot;/&gt;&lt;wsp:rsid wsp:val=&quot;00AC22B4&quot;/&gt;&lt;wsp:rsid wsp:val=&quot;00AC3B41&quot;/&gt;&lt;wsp:rsid wsp:val=&quot;00AC60EF&quot;/&gt;&lt;wsp:rsid wsp:val=&quot;00AD0646&quot;/&gt;&lt;wsp:rsid wsp:val=&quot;00AE413D&quot;/&gt;&lt;wsp:rsid wsp:val=&quot;00AF1730&quot;/&gt;&lt;wsp:rsid wsp:val=&quot;00AF3C34&quot;/&gt;&lt;wsp:rsid wsp:val=&quot;00AF3C7B&quot;/&gt;&lt;wsp:rsid wsp:val=&quot;00AF3EB0&quot;/&gt;&lt;wsp:rsid wsp:val=&quot;00AF3F43&quot;/&gt;&lt;wsp:rsid wsp:val=&quot;00AF4123&quot;/&gt;&lt;wsp:rsid wsp:val=&quot;00AF49CC&quot;/&gt;&lt;wsp:rsid wsp:val=&quot;00AF604E&quot;/&gt;&lt;wsp:rsid wsp:val=&quot;00B02ECA&quot;/&gt;&lt;wsp:rsid wsp:val=&quot;00B04D21&quot;/&gt;&lt;wsp:rsid wsp:val=&quot;00B0500F&quot;/&gt;&lt;wsp:rsid wsp:val=&quot;00B05FCD&quot;/&gt;&lt;wsp:rsid wsp:val=&quot;00B068AB&quot;/&gt;&lt;wsp:rsid wsp:val=&quot;00B06E78&quot;/&gt;&lt;wsp:rsid wsp:val=&quot;00B110F0&quot;/&gt;&lt;wsp:rsid wsp:val=&quot;00B11187&quot;/&gt;&lt;wsp:rsid wsp:val=&quot;00B1396B&quot;/&gt;&lt;wsp:rsid wsp:val=&quot;00B15452&quot;/&gt;&lt;wsp:rsid wsp:val=&quot;00B36D67&quot;/&gt;&lt;wsp:rsid wsp:val=&quot;00B41905&quot;/&gt;&lt;wsp:rsid wsp:val=&quot;00B42A02&quot;/&gt;&lt;wsp:rsid wsp:val=&quot;00B43AD7&quot;/&gt;&lt;wsp:rsid wsp:val=&quot;00B4429E&quot;/&gt;&lt;wsp:rsid wsp:val=&quot;00B459CE&quot;/&gt;&lt;wsp:rsid wsp:val=&quot;00B50E7E&quot;/&gt;&lt;wsp:rsid wsp:val=&quot;00B50EC1&quot;/&gt;&lt;wsp:rsid wsp:val=&quot;00B5532F&quot;/&gt;&lt;wsp:rsid wsp:val=&quot;00B55783&quot;/&gt;&lt;wsp:rsid wsp:val=&quot;00B55DAF&quot;/&gt;&lt;wsp:rsid wsp:val=&quot;00B56F8A&quot;/&gt;&lt;wsp:rsid wsp:val=&quot;00B57D29&quot;/&gt;&lt;wsp:rsid wsp:val=&quot;00B6579A&quot;/&gt;&lt;wsp:rsid wsp:val=&quot;00B66B49&quot;/&gt;&lt;wsp:rsid wsp:val=&quot;00B71208&quot;/&gt;&lt;wsp:rsid wsp:val=&quot;00B72B8F&quot;/&gt;&lt;wsp:rsid wsp:val=&quot;00B74356&quot;/&gt;&lt;wsp:rsid wsp:val=&quot;00B74FFD&quot;/&gt;&lt;wsp:rsid wsp:val=&quot;00B8100C&quot;/&gt;&lt;wsp:rsid wsp:val=&quot;00B82691&quot;/&gt;&lt;wsp:rsid wsp:val=&quot;00B82F6B&quot;/&gt;&lt;wsp:rsid wsp:val=&quot;00B83CAA&quot;/&gt;&lt;wsp:rsid wsp:val=&quot;00B84553&quot;/&gt;&lt;wsp:rsid wsp:val=&quot;00B851B2&quot;/&gt;&lt;wsp:rsid wsp:val=&quot;00B90CEF&quot;/&gt;&lt;wsp:rsid wsp:val=&quot;00B94D69&quot;/&gt;&lt;wsp:rsid wsp:val=&quot;00BA1D4F&quot;/&gt;&lt;wsp:rsid wsp:val=&quot;00BA651E&quot;/&gt;&lt;wsp:rsid wsp:val=&quot;00BA7213&quot;/&gt;&lt;wsp:rsid wsp:val=&quot;00BB1E66&quot;/&gt;&lt;wsp:rsid wsp:val=&quot;00BB238D&quot;/&gt;&lt;wsp:rsid wsp:val=&quot;00BB346A&quot;/&gt;&lt;wsp:rsid wsp:val=&quot;00BB4685&quot;/&gt;&lt;wsp:rsid wsp:val=&quot;00BB62D4&quot;/&gt;&lt;wsp:rsid wsp:val=&quot;00BB7353&quot;/&gt;&lt;wsp:rsid wsp:val=&quot;00BC083D&quot;/&gt;&lt;wsp:rsid wsp:val=&quot;00BC2D94&quot;/&gt;&lt;wsp:rsid wsp:val=&quot;00BC378C&quot;/&gt;&lt;wsp:rsid wsp:val=&quot;00BC43FE&quot;/&gt;&lt;wsp:rsid wsp:val=&quot;00BC589D&quot;/&gt;&lt;wsp:rsid wsp:val=&quot;00BC7DD8&quot;/&gt;&lt;wsp:rsid wsp:val=&quot;00BD68C2&quot;/&gt;&lt;wsp:rsid wsp:val=&quot;00BD78BB&quot;/&gt;&lt;wsp:rsid wsp:val=&quot;00BE16B4&quot;/&gt;&lt;wsp:rsid wsp:val=&quot;00BE3677&quot;/&gt;&lt;wsp:rsid wsp:val=&quot;00BE60D9&quot;/&gt;&lt;wsp:rsid wsp:val=&quot;00BF133E&quot;/&gt;&lt;wsp:rsid wsp:val=&quot;00BF13F4&quot;/&gt;&lt;wsp:rsid wsp:val=&quot;00BF3D11&quot;/&gt;&lt;wsp:rsid wsp:val=&quot;00BF3EFB&quot;/&gt;&lt;wsp:rsid wsp:val=&quot;00BF74AB&quot;/&gt;&lt;wsp:rsid wsp:val=&quot;00C00384&quot;/&gt;&lt;wsp:rsid wsp:val=&quot;00C03347&quot;/&gt;&lt;wsp:rsid wsp:val=&quot;00C1047B&quot;/&gt;&lt;wsp:rsid wsp:val=&quot;00C20BC4&quot;/&gt;&lt;wsp:rsid wsp:val=&quot;00C220D6&quot;/&gt;&lt;wsp:rsid wsp:val=&quot;00C23C20&quot;/&gt;&lt;wsp:rsid wsp:val=&quot;00C331DE&quot;/&gt;&lt;wsp:rsid wsp:val=&quot;00C356CF&quot;/&gt;&lt;wsp:rsid wsp:val=&quot;00C40A36&quot;/&gt;&lt;wsp:rsid wsp:val=&quot;00C425C6&quot;/&gt;&lt;wsp:rsid wsp:val=&quot;00C42862&quot;/&gt;&lt;wsp:rsid wsp:val=&quot;00C42A98&quot;/&gt;&lt;wsp:rsid wsp:val=&quot;00C45501&quot;/&gt;&lt;wsp:rsid wsp:val=&quot;00C460D6&quot;/&gt;&lt;wsp:rsid wsp:val=&quot;00C47463&quot;/&gt;&lt;wsp:rsid wsp:val=&quot;00C529BA&quot;/&gt;&lt;wsp:rsid wsp:val=&quot;00C54986&quot;/&gt;&lt;wsp:rsid wsp:val=&quot;00C56F15&quot;/&gt;&lt;wsp:rsid wsp:val=&quot;00C60E12&quot;/&gt;&lt;wsp:rsid wsp:val=&quot;00C6237A&quot;/&gt;&lt;wsp:rsid wsp:val=&quot;00C71B99&quot;/&gt;&lt;wsp:rsid wsp:val=&quot;00C72CB8&quot;/&gt;&lt;wsp:rsid wsp:val=&quot;00C730AC&quot;/&gt;&lt;wsp:rsid wsp:val=&quot;00C8006D&quot;/&gt;&lt;wsp:rsid wsp:val=&quot;00C81A63&quot;/&gt;&lt;wsp:rsid wsp:val=&quot;00C83435&quot;/&gt;&lt;wsp:rsid wsp:val=&quot;00C84BB2&quot;/&gt;&lt;wsp:rsid wsp:val=&quot;00C94AB1&quot;/&gt;&lt;wsp:rsid wsp:val=&quot;00C97998&quot;/&gt;&lt;wsp:rsid wsp:val=&quot;00CA4F12&quot;/&gt;&lt;wsp:rsid wsp:val=&quot;00CB2C4F&quot;/&gt;&lt;wsp:rsid wsp:val=&quot;00CB4714&quot;/&gt;&lt;wsp:rsid wsp:val=&quot;00CB695F&quot;/&gt;&lt;wsp:rsid wsp:val=&quot;00CC1459&quot;/&gt;&lt;wsp:rsid wsp:val=&quot;00CC2555&quot;/&gt;&lt;wsp:rsid wsp:val=&quot;00CC3529&quot;/&gt;&lt;wsp:rsid wsp:val=&quot;00CC4849&quot;/&gt;&lt;wsp:rsid wsp:val=&quot;00CC4B10&quot;/&gt;&lt;wsp:rsid wsp:val=&quot;00CC5816&quot;/&gt;&lt;wsp:rsid wsp:val=&quot;00CC7355&quot;/&gt;&lt;wsp:rsid wsp:val=&quot;00CD2B96&quot;/&gt;&lt;wsp:rsid wsp:val=&quot;00CD6BE6&quot;/&gt;&lt;wsp:rsid wsp:val=&quot;00CE0044&quot;/&gt;&lt;wsp:rsid wsp:val=&quot;00CE1987&quot;/&gt;&lt;wsp:rsid wsp:val=&quot;00CE1F95&quot;/&gt;&lt;wsp:rsid wsp:val=&quot;00CE4EBA&quot;/&gt;&lt;wsp:rsid wsp:val=&quot;00CE6ABA&quot;/&gt;&lt;wsp:rsid wsp:val=&quot;00CF112D&quot;/&gt;&lt;wsp:rsid wsp:val=&quot;00CF1A1D&quot;/&gt;&lt;wsp:rsid wsp:val=&quot;00CF31B5&quot;/&gt;&lt;wsp:rsid wsp:val=&quot;00CF37C2&quot;/&gt;&lt;wsp:rsid wsp:val=&quot;00CF5C00&quot;/&gt;&lt;wsp:rsid wsp:val=&quot;00CF6553&quot;/&gt;&lt;wsp:rsid wsp:val=&quot;00D0169B&quot;/&gt;&lt;wsp:rsid wsp:val=&quot;00D0293C&quot;/&gt;&lt;wsp:rsid wsp:val=&quot;00D06100&quot;/&gt;&lt;wsp:rsid wsp:val=&quot;00D0743F&quot;/&gt;&lt;wsp:rsid wsp:val=&quot;00D1458C&quot;/&gt;&lt;wsp:rsid wsp:val=&quot;00D213AA&quot;/&gt;&lt;wsp:rsid wsp:val=&quot;00D215D5&quot;/&gt;&lt;wsp:rsid wsp:val=&quot;00D25CCD&quot;/&gt;&lt;wsp:rsid wsp:val=&quot;00D3054B&quot;/&gt;&lt;wsp:rsid wsp:val=&quot;00D3504D&quot;/&gt;&lt;wsp:rsid wsp:val=&quot;00D42797&quot;/&gt;&lt;wsp:rsid wsp:val=&quot;00D511B9&quot;/&gt;&lt;wsp:rsid wsp:val=&quot;00D5139B&quot;/&gt;&lt;wsp:rsid wsp:val=&quot;00D5315C&quot;/&gt;&lt;wsp:rsid wsp:val=&quot;00D5466E&quot;/&gt;&lt;wsp:rsid wsp:val=&quot;00D572D5&quot;/&gt;&lt;wsp:rsid wsp:val=&quot;00D572D8&quot;/&gt;&lt;wsp:rsid wsp:val=&quot;00D6258C&quot;/&gt;&lt;wsp:rsid wsp:val=&quot;00D63945&quot;/&gt;&lt;wsp:rsid wsp:val=&quot;00D73D02&quot;/&gt;&lt;wsp:rsid wsp:val=&quot;00D73E93&quot;/&gt;&lt;wsp:rsid wsp:val=&quot;00D80390&quot;/&gt;&lt;wsp:rsid wsp:val=&quot;00D8098C&quot;/&gt;&lt;wsp:rsid wsp:val=&quot;00D837B8&quot;/&gt;&lt;wsp:rsid wsp:val=&quot;00D85138&quot;/&gt;&lt;wsp:rsid wsp:val=&quot;00D854E6&quot;/&gt;&lt;wsp:rsid wsp:val=&quot;00D85967&quot;/&gt;&lt;wsp:rsid wsp:val=&quot;00D86F01&quot;/&gt;&lt;wsp:rsid wsp:val=&quot;00D902A0&quot;/&gt;&lt;wsp:rsid wsp:val=&quot;00D92E2E&quot;/&gt;&lt;wsp:rsid wsp:val=&quot;00D939E1&quot;/&gt;&lt;wsp:rsid wsp:val=&quot;00D93C84&quot;/&gt;&lt;wsp:rsid wsp:val=&quot;00DA09EE&quot;/&gt;&lt;wsp:rsid wsp:val=&quot;00DA16DD&quot;/&gt;&lt;wsp:rsid wsp:val=&quot;00DA401B&quot;/&gt;&lt;wsp:rsid wsp:val=&quot;00DA4306&quot;/&gt;&lt;wsp:rsid wsp:val=&quot;00DA4471&quot;/&gt;&lt;wsp:rsid wsp:val=&quot;00DA5FDF&quot;/&gt;&lt;wsp:rsid wsp:val=&quot;00DB0B3D&quot;/&gt;&lt;wsp:rsid wsp:val=&quot;00DB13E4&quot;/&gt;&lt;wsp:rsid wsp:val=&quot;00DB1886&quot;/&gt;&lt;wsp:rsid wsp:val=&quot;00DB285B&quot;/&gt;&lt;wsp:rsid wsp:val=&quot;00DB6FED&quot;/&gt;&lt;wsp:rsid wsp:val=&quot;00DC3128&quot;/&gt;&lt;wsp:rsid wsp:val=&quot;00DC4765&quot;/&gt;&lt;wsp:rsid wsp:val=&quot;00DC7011&quot;/&gt;&lt;wsp:rsid wsp:val=&quot;00DD2FBA&quot;/&gt;&lt;wsp:rsid wsp:val=&quot;00DD5D2A&quot;/&gt;&lt;wsp:rsid wsp:val=&quot;00DD645B&quot;/&gt;&lt;wsp:rsid wsp:val=&quot;00DD7539&quot;/&gt;&lt;wsp:rsid wsp:val=&quot;00DE053C&quot;/&gt;&lt;wsp:rsid wsp:val=&quot;00DE2201&quot;/&gt;&lt;wsp:rsid wsp:val=&quot;00DE5B78&quot;/&gt;&lt;wsp:rsid wsp:val=&quot;00DE734E&quot;/&gt;&lt;wsp:rsid wsp:val=&quot;00DE76E9&quot;/&gt;&lt;wsp:rsid wsp:val=&quot;00DF0003&quot;/&gt;&lt;wsp:rsid wsp:val=&quot;00DF282A&quot;/&gt;&lt;wsp:rsid wsp:val=&quot;00DF45B2&quot;/&gt;&lt;wsp:rsid wsp:val=&quot;00DF5F34&quot;/&gt;&lt;wsp:rsid wsp:val=&quot;00DF6D6A&quot;/&gt;&lt;wsp:rsid wsp:val=&quot;00E0163C&quot;/&gt;&lt;wsp:rsid wsp:val=&quot;00E05713&quot;/&gt;&lt;wsp:rsid wsp:val=&quot;00E058E3&quot;/&gt;&lt;wsp:rsid wsp:val=&quot;00E06B92&quot;/&gt;&lt;wsp:rsid wsp:val=&quot;00E133B0&quot;/&gt;&lt;wsp:rsid wsp:val=&quot;00E1752F&quot;/&gt;&lt;wsp:rsid wsp:val=&quot;00E206FC&quot;/&gt;&lt;wsp:rsid wsp:val=&quot;00E212DC&quot;/&gt;&lt;wsp:rsid wsp:val=&quot;00E2144E&quot;/&gt;&lt;wsp:rsid wsp:val=&quot;00E23132&quot;/&gt;&lt;wsp:rsid wsp:val=&quot;00E24101&quot;/&gt;&lt;wsp:rsid wsp:val=&quot;00E24F78&quot;/&gt;&lt;wsp:rsid wsp:val=&quot;00E26E3C&quot;/&gt;&lt;wsp:rsid wsp:val=&quot;00E27269&quot;/&gt;&lt;wsp:rsid wsp:val=&quot;00E3431A&quot;/&gt;&lt;wsp:rsid wsp:val=&quot;00E352F2&quot;/&gt;&lt;wsp:rsid wsp:val=&quot;00E44D62&quot;/&gt;&lt;wsp:rsid wsp:val=&quot;00E53ABD&quot;/&gt;&lt;wsp:rsid wsp:val=&quot;00E53CAC&quot;/&gt;&lt;wsp:rsid wsp:val=&quot;00E552AF&quot;/&gt;&lt;wsp:rsid wsp:val=&quot;00E56B55&quot;/&gt;&lt;wsp:rsid wsp:val=&quot;00E56C8E&quot;/&gt;&lt;wsp:rsid wsp:val=&quot;00E62CF3&quot;/&gt;&lt;wsp:rsid wsp:val=&quot;00E6308F&quot;/&gt;&lt;wsp:rsid wsp:val=&quot;00E6547E&quot;/&gt;&lt;wsp:rsid wsp:val=&quot;00E65F77&quot;/&gt;&lt;wsp:rsid wsp:val=&quot;00E72195&quot;/&gt;&lt;wsp:rsid wsp:val=&quot;00E745BE&quot;/&gt;&lt;wsp:rsid wsp:val=&quot;00E749E5&quot;/&gt;&lt;wsp:rsid wsp:val=&quot;00E759E7&quot;/&gt;&lt;wsp:rsid wsp:val=&quot;00E800C9&quot;/&gt;&lt;wsp:rsid wsp:val=&quot;00E835D4&quot;/&gt;&lt;wsp:rsid wsp:val=&quot;00E86E4B&quot;/&gt;&lt;wsp:rsid wsp:val=&quot;00E86ECE&quot;/&gt;&lt;wsp:rsid wsp:val=&quot;00E87F15&quot;/&gt;&lt;wsp:rsid wsp:val=&quot;00E90343&quot;/&gt;&lt;wsp:rsid wsp:val=&quot;00E92ACB&quot;/&gt;&lt;wsp:rsid wsp:val=&quot;00E93801&quot;/&gt;&lt;wsp:rsid wsp:val=&quot;00E93BB5&quot;/&gt;&lt;wsp:rsid wsp:val=&quot;00E94466&quot;/&gt;&lt;wsp:rsid wsp:val=&quot;00E94665&quot;/&gt;&lt;wsp:rsid wsp:val=&quot;00E961B3&quot;/&gt;&lt;wsp:rsid wsp:val=&quot;00EA5D91&quot;/&gt;&lt;wsp:rsid wsp:val=&quot;00EA7398&quot;/&gt;&lt;wsp:rsid wsp:val=&quot;00EB09F9&quot;/&gt;&lt;wsp:rsid wsp:val=&quot;00EB1018&quot;/&gt;&lt;wsp:rsid wsp:val=&quot;00EB3A7C&quot;/&gt;&lt;wsp:rsid wsp:val=&quot;00EB486E&quot;/&gt;&lt;wsp:rsid wsp:val=&quot;00EB528B&quot;/&gt;&lt;wsp:rsid wsp:val=&quot;00EB58A3&quot;/&gt;&lt;wsp:rsid wsp:val=&quot;00EB5954&quot;/&gt;&lt;wsp:rsid wsp:val=&quot;00EB62B2&quot;/&gt;&lt;wsp:rsid wsp:val=&quot;00EC239A&quot;/&gt;&lt;wsp:rsid wsp:val=&quot;00EC6429&quot;/&gt;&lt;wsp:rsid wsp:val=&quot;00EC6604&quot;/&gt;&lt;wsp:rsid wsp:val=&quot;00EC7B68&quot;/&gt;&lt;wsp:rsid wsp:val=&quot;00ED04CC&quot;/&gt;&lt;wsp:rsid wsp:val=&quot;00ED0E92&quot;/&gt;&lt;wsp:rsid wsp:val=&quot;00ED37DF&quot;/&gt;&lt;wsp:rsid wsp:val=&quot;00ED4ACF&quot;/&gt;&lt;wsp:rsid wsp:val=&quot;00ED6F04&quot;/&gt;&lt;wsp:rsid wsp:val=&quot;00EE1CE2&quot;/&gt;&lt;wsp:rsid wsp:val=&quot;00EE2598&quot;/&gt;&lt;wsp:rsid wsp:val=&quot;00EF161F&quot;/&gt;&lt;wsp:rsid wsp:val=&quot;00EF3988&quot;/&gt;&lt;wsp:rsid wsp:val=&quot;00EF7AC3&quot;/&gt;&lt;wsp:rsid wsp:val=&quot;00F00AD1&quot;/&gt;&lt;wsp:rsid wsp:val=&quot;00F01323&quot;/&gt;&lt;wsp:rsid wsp:val=&quot;00F01DCF&quot;/&gt;&lt;wsp:rsid wsp:val=&quot;00F0564E&quot;/&gt;&lt;wsp:rsid wsp:val=&quot;00F057BA&quot;/&gt;&lt;wsp:rsid wsp:val=&quot;00F0648B&quot;/&gt;&lt;wsp:rsid wsp:val=&quot;00F1023F&quot;/&gt;&lt;wsp:rsid wsp:val=&quot;00F11302&quot;/&gt;&lt;wsp:rsid wsp:val=&quot;00F1492F&quot;/&gt;&lt;wsp:rsid wsp:val=&quot;00F14D5A&quot;/&gt;&lt;wsp:rsid wsp:val=&quot;00F20428&quot;/&gt;&lt;wsp:rsid wsp:val=&quot;00F204BA&quot;/&gt;&lt;wsp:rsid wsp:val=&quot;00F211D3&quot;/&gt;&lt;wsp:rsid wsp:val=&quot;00F21D67&quot;/&gt;&lt;wsp:rsid wsp:val=&quot;00F22A06&quot;/&gt;&lt;wsp:rsid wsp:val=&quot;00F22B5E&quot;/&gt;&lt;wsp:rsid wsp:val=&quot;00F24B5E&quot;/&gt;&lt;wsp:rsid wsp:val=&quot;00F255EF&quot;/&gt;&lt;wsp:rsid wsp:val=&quot;00F26159&quot;/&gt;&lt;wsp:rsid wsp:val=&quot;00F275D1&quot;/&gt;&lt;wsp:rsid wsp:val=&quot;00F306E8&quot;/&gt;&lt;wsp:rsid wsp:val=&quot;00F330E1&quot;/&gt;&lt;wsp:rsid wsp:val=&quot;00F34CC8&quot;/&gt;&lt;wsp:rsid wsp:val=&quot;00F37119&quot;/&gt;&lt;wsp:rsid wsp:val=&quot;00F425AA&quot;/&gt;&lt;wsp:rsid wsp:val=&quot;00F43AEF&quot;/&gt;&lt;wsp:rsid wsp:val=&quot;00F43E19&quot;/&gt;&lt;wsp:rsid wsp:val=&quot;00F44A58&quot;/&gt;&lt;wsp:rsid wsp:val=&quot;00F452B1&quot;/&gt;&lt;wsp:rsid wsp:val=&quot;00F527F0&quot;/&gt;&lt;wsp:rsid wsp:val=&quot;00F5391A&quot;/&gt;&lt;wsp:rsid wsp:val=&quot;00F5481B&quot;/&gt;&lt;wsp:rsid wsp:val=&quot;00F55EA0&quot;/&gt;&lt;wsp:rsid wsp:val=&quot;00F57F9B&quot;/&gt;&lt;wsp:rsid wsp:val=&quot;00F6066D&quot;/&gt;&lt;wsp:rsid wsp:val=&quot;00F651B4&quot;/&gt;&lt;wsp:rsid wsp:val=&quot;00F67C43&quot;/&gt;&lt;wsp:rsid wsp:val=&quot;00F7196E&quot;/&gt;&lt;wsp:rsid wsp:val=&quot;00F74376&quot;/&gt;&lt;wsp:rsid wsp:val=&quot;00F774ED&quot;/&gt;&lt;wsp:rsid wsp:val=&quot;00F83D1B&quot;/&gt;&lt;wsp:rsid wsp:val=&quot;00F852B1&quot;/&gt;&lt;wsp:rsid wsp:val=&quot;00F91DEB&quot;/&gt;&lt;wsp:rsid wsp:val=&quot;00F9393C&quot;/&gt;&lt;wsp:rsid wsp:val=&quot;00F94559&quot;/&gt;&lt;wsp:rsid wsp:val=&quot;00F95033&quot;/&gt;&lt;wsp:rsid wsp:val=&quot;00F96289&quot;/&gt;&lt;wsp:rsid wsp:val=&quot;00F97EBC&quot;/&gt;&lt;wsp:rsid wsp:val=&quot;00FA498E&quot;/&gt;&lt;wsp:rsid wsp:val=&quot;00FA5C4C&quot;/&gt;&lt;wsp:rsid wsp:val=&quot;00FA7295&quot;/&gt;&lt;wsp:rsid wsp:val=&quot;00FB1224&quot;/&gt;&lt;wsp:rsid wsp:val=&quot;00FB6EC6&quot;/&gt;&lt;wsp:rsid wsp:val=&quot;00FC2D30&quot;/&gt;&lt;wsp:rsid wsp:val=&quot;00FC430C&quot;/&gt;&lt;wsp:rsid wsp:val=&quot;00FC4449&quot;/&gt;&lt;wsp:rsid wsp:val=&quot;00FC5D05&quot;/&gt;&lt;wsp:rsid wsp:val=&quot;00FC6F4B&quot;/&gt;&lt;wsp:rsid wsp:val=&quot;00FD1590&quot;/&gt;&lt;wsp:rsid wsp:val=&quot;00FD377A&quot;/&gt;&lt;wsp:rsid wsp:val=&quot;00FD4D70&quot;/&gt;&lt;wsp:rsid wsp:val=&quot;00FD5A71&quot;/&gt;&lt;wsp:rsid wsp:val=&quot;00FD5F4A&quot;/&gt;&lt;wsp:rsid wsp:val=&quot;00FE102E&quot;/&gt;&lt;wsp:rsid wsp:val=&quot;00FE2B97&quot;/&gt;&lt;wsp:rsid wsp:val=&quot;00FE4102&quot;/&gt;&lt;wsp:rsid wsp:val=&quot;00FE475C&quot;/&gt;&lt;wsp:rsid wsp:val=&quot;00FE4D89&quot;/&gt;&lt;wsp:rsid wsp:val=&quot;00FE79E0&quot;/&gt;&lt;wsp:rsid wsp:val=&quot;00FF1F4E&quot;/&gt;&lt;wsp:rsid wsp:val=&quot;00FF2006&quot;/&gt;&lt;wsp:rsid wsp:val=&quot;00FF4CEE&quot;/&gt;&lt;/wsp:rsids&gt;&lt;/w:docPr&gt;&lt;w:body&gt;&lt;w:p wsp:rsidR=&quot;00000000&quot; wsp:rsidRDefault=&quot;003D0FCC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U&lt;/m:t&gt;&lt;/m:r&gt;&lt;/m:e&gt;&lt;m:sub&gt;&lt;m:r&gt;&lt;w:rPr&gt;&lt;w:rFonts w:ascii=&quot;Cambria Math&quot; w:h-ansi=&quot;Cambria Math&quot;/&gt;&lt;wx:font wx:val=&quot;Cambria Math&quot;/&gt;&lt;w:i/&gt;&lt;/w:rPr&gt;&lt;m:t&gt;S&lt;/m:t&gt;&lt;/m:r&gt;&lt;/m:sub&gt;&lt;/m:sSub&gt;&lt;m:r&gt;&lt;w:rPr&gt;&lt;w:rFonts w:ascii=&quot;Cambria Math&quot; w:h-ansi=&quot;Cambria Math&quot;/&gt;&lt;wx:font wx:val=&quot;Cambria Math&quot;/&gt;&lt;w:i/&gt;&lt;/w:rPr&gt;&lt;m:t&gt;=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1&lt;/m:t&gt;&lt;/m:r&gt;&lt;/m:num&gt;&lt;m:den&gt;&lt;m:r&gt;&lt;w:rPr&gt;&lt;w:rFonts w:ascii=&quot;Cambria Math&quot; w:h-ansi=&quot;Cambria Math&quot;/&gt;&lt;wx:font wx:val=&quot;Cambria Math&quot;/&gt;&lt;w:i/&gt;&lt;/w:rPr&gt;&lt;m:t&gt;p&lt;/m:t&gt;&lt;/m:r&gt;&lt;/m:den&gt;&lt;/m:f&gt;&lt;m:r&gt;&lt;w:rPr&gt;&lt;w:rFonts w:ascii=&quot;Cambria Math&quot; w:h-ansi=&quot;Cambria Math&quot;/&gt;&lt;wx:font wx:val=&quot;Cambria Math&quot;/&gt;&lt;w:i/&gt;&lt;/w:rPr&gt;&lt;m:t&gt;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35" o:title="" chromakey="white"/>
                </v:shape>
              </w:pict>
            </w:r>
          </w:p>
        </w:tc>
        <w:tc>
          <w:tcPr>
            <w:tcW w:w="1665" w:type="dxa"/>
            <w:vAlign w:val="center"/>
          </w:tcPr>
          <w:p w:rsidR="00611459" w:rsidRPr="00AF49CC" w:rsidRDefault="00611459" w:rsidP="00232ECB">
            <w:pPr>
              <w:ind w:firstLine="0"/>
              <w:jc w:val="right"/>
            </w:pPr>
            <w:r w:rsidRPr="00AF49CC">
              <w:t xml:space="preserve">   (</w:t>
            </w:r>
            <w:r w:rsidRPr="00232ECB">
              <w:rPr>
                <w:lang w:val="en-US"/>
              </w:rPr>
              <w:t>5</w:t>
            </w:r>
            <w:r w:rsidRPr="00AF49CC">
              <w:t>)</w:t>
            </w:r>
          </w:p>
        </w:tc>
      </w:tr>
    </w:tbl>
    <w:p w:rsidR="00611459" w:rsidRPr="00AF49CC" w:rsidRDefault="00611459" w:rsidP="00C6237A">
      <w:r w:rsidRPr="00AF49CC">
        <w:t xml:space="preserve">При пуске двигателя </w:t>
      </w:r>
      <w:r w:rsidRPr="00AF49CC">
        <w:rPr>
          <w:lang w:val="en-US"/>
        </w:rPr>
        <w:t>s</w:t>
      </w:r>
      <w:r w:rsidRPr="00AF49CC">
        <w:t>=1 и выражение (4) значительно упрощается. При этом ток в операторной форме</w:t>
      </w:r>
    </w:p>
    <w:tbl>
      <w:tblPr>
        <w:tblW w:w="0" w:type="auto"/>
        <w:tblLook w:val="00A0"/>
      </w:tblPr>
      <w:tblGrid>
        <w:gridCol w:w="7621"/>
        <w:gridCol w:w="1665"/>
      </w:tblGrid>
      <w:tr w:rsidR="00611459" w:rsidRPr="00AF49CC" w:rsidTr="00232ECB">
        <w:trPr>
          <w:trHeight w:val="670"/>
        </w:trPr>
        <w:tc>
          <w:tcPr>
            <w:tcW w:w="7621" w:type="dxa"/>
            <w:vAlign w:val="center"/>
          </w:tcPr>
          <w:p w:rsidR="00611459" w:rsidRPr="00232ECB" w:rsidRDefault="00611459" w:rsidP="00232ECB">
            <w:pPr>
              <w:tabs>
                <w:tab w:val="left" w:pos="1932"/>
                <w:tab w:val="right" w:pos="4427"/>
              </w:tabs>
              <w:jc w:val="right"/>
              <w:rPr>
                <w:lang w:val="en-US"/>
              </w:rPr>
            </w:pPr>
            <w:r w:rsidRPr="00232ECB">
              <w:pict>
                <v:shape id="_x0000_i1053" type="#_x0000_t75" style="width:64.2pt;height:23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69&quot;/&gt;&lt;w:doNotEmbedSystemFonts/&gt;&lt;w:defaultTabStop w:val=&quot;708&quot;/&gt;&lt;w:autoHyphenation/&gt;&lt;w:hyphenationZone w:val=&quot;357&quot;/&gt;&lt;w:doNotHyphenateCaps/&gt;&lt;w:drawingGridHorizontalSpacing w:val=&quot;140&quot;/&gt;&lt;w:drawingGridVerticalSpacing w:val=&quot;381&quot;/&gt;&lt;w:displayHorizontalDrawingGridEvery w:val=&quot;2&quot;/&gt;&lt;w:punctuationKerning/&gt;&lt;w:characterSpacingControl w:val=&quot;DontCompress&quot;/&gt;&lt;w:optimizeForBrowser/&gt;&lt;w:allowPNG/&gt;&lt;w:doNotSaveWebPagesAsSingleFil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12F04&quot;/&gt;&lt;wsp:rsid wsp:val=&quot;00000DC8&quot;/&gt;&lt;wsp:rsid wsp:val=&quot;00012B88&quot;/&gt;&lt;wsp:rsid wsp:val=&quot;0001427E&quot;/&gt;&lt;wsp:rsid wsp:val=&quot;00015252&quot;/&gt;&lt;wsp:rsid wsp:val=&quot;000155E9&quot;/&gt;&lt;wsp:rsid wsp:val=&quot;00015E30&quot;/&gt;&lt;wsp:rsid wsp:val=&quot;00022AB5&quot;/&gt;&lt;wsp:rsid wsp:val=&quot;000256B4&quot;/&gt;&lt;wsp:rsid wsp:val=&quot;00025EA1&quot;/&gt;&lt;wsp:rsid wsp:val=&quot;00027082&quot;/&gt;&lt;wsp:rsid wsp:val=&quot;00027691&quot;/&gt;&lt;wsp:rsid wsp:val=&quot;00036A2C&quot;/&gt;&lt;wsp:rsid wsp:val=&quot;00042390&quot;/&gt;&lt;wsp:rsid wsp:val=&quot;00042E84&quot;/&gt;&lt;wsp:rsid wsp:val=&quot;00043FE4&quot;/&gt;&lt;wsp:rsid wsp:val=&quot;000611FE&quot;/&gt;&lt;wsp:rsid wsp:val=&quot;00062582&quot;/&gt;&lt;wsp:rsid wsp:val=&quot;00062A36&quot;/&gt;&lt;wsp:rsid wsp:val=&quot;00065241&quot;/&gt;&lt;wsp:rsid wsp:val=&quot;0006644D&quot;/&gt;&lt;wsp:rsid wsp:val=&quot;0006702A&quot;/&gt;&lt;wsp:rsid wsp:val=&quot;000675EB&quot;/&gt;&lt;wsp:rsid wsp:val=&quot;00087B2D&quot;/&gt;&lt;wsp:rsid wsp:val=&quot;000907B6&quot;/&gt;&lt;wsp:rsid wsp:val=&quot;00091354&quot;/&gt;&lt;wsp:rsid wsp:val=&quot;000A12F2&quot;/&gt;&lt;wsp:rsid wsp:val=&quot;000A25DB&quot;/&gt;&lt;wsp:rsid wsp:val=&quot;000A460E&quot;/&gt;&lt;wsp:rsid wsp:val=&quot;000A51EB&quot;/&gt;&lt;wsp:rsid wsp:val=&quot;000A71C2&quot;/&gt;&lt;wsp:rsid wsp:val=&quot;000A7E67&quot;/&gt;&lt;wsp:rsid wsp:val=&quot;000B00A6&quot;/&gt;&lt;wsp:rsid wsp:val=&quot;000B1930&quot;/&gt;&lt;wsp:rsid wsp:val=&quot;000B25DD&quot;/&gt;&lt;wsp:rsid wsp:val=&quot;000B2D25&quot;/&gt;&lt;wsp:rsid wsp:val=&quot;000B3A07&quot;/&gt;&lt;wsp:rsid wsp:val=&quot;000C1BE1&quot;/&gt;&lt;wsp:rsid wsp:val=&quot;000C35F6&quot;/&gt;&lt;wsp:rsid wsp:val=&quot;000C5152&quot;/&gt;&lt;wsp:rsid wsp:val=&quot;000D1B58&quot;/&gt;&lt;wsp:rsid wsp:val=&quot;000D5650&quot;/&gt;&lt;wsp:rsid wsp:val=&quot;000D7AB9&quot;/&gt;&lt;wsp:rsid wsp:val=&quot;000E198A&quot;/&gt;&lt;wsp:rsid wsp:val=&quot;000E2F97&quot;/&gt;&lt;wsp:rsid wsp:val=&quot;000E3F01&quot;/&gt;&lt;wsp:rsid wsp:val=&quot;000E4D61&quot;/&gt;&lt;wsp:rsid wsp:val=&quot;000E52CD&quot;/&gt;&lt;wsp:rsid wsp:val=&quot;000E66AA&quot;/&gt;&lt;wsp:rsid wsp:val=&quot;000F1665&quot;/&gt;&lt;wsp:rsid wsp:val=&quot;000F4D3A&quot;/&gt;&lt;wsp:rsid wsp:val=&quot;000F50B4&quot;/&gt;&lt;wsp:rsid wsp:val=&quot;000F70AC&quot;/&gt;&lt;wsp:rsid wsp:val=&quot;001018AE&quot;/&gt;&lt;wsp:rsid wsp:val=&quot;001024DC&quot;/&gt;&lt;wsp:rsid wsp:val=&quot;00102CCB&quot;/&gt;&lt;wsp:rsid wsp:val=&quot;001056BE&quot;/&gt;&lt;wsp:rsid wsp:val=&quot;00110D34&quot;/&gt;&lt;wsp:rsid wsp:val=&quot;00130DFF&quot;/&gt;&lt;wsp:rsid wsp:val=&quot;00132126&quot;/&gt;&lt;wsp:rsid wsp:val=&quot;001346A0&quot;/&gt;&lt;wsp:rsid wsp:val=&quot;001366CF&quot;/&gt;&lt;wsp:rsid wsp:val=&quot;00137164&quot;/&gt;&lt;wsp:rsid wsp:val=&quot;00137B68&quot;/&gt;&lt;wsp:rsid wsp:val=&quot;00137FC8&quot;/&gt;&lt;wsp:rsid wsp:val=&quot;0014268D&quot;/&gt;&lt;wsp:rsid wsp:val=&quot;00146764&quot;/&gt;&lt;wsp:rsid wsp:val=&quot;00146F62&quot;/&gt;&lt;wsp:rsid wsp:val=&quot;001505E1&quot;/&gt;&lt;wsp:rsid wsp:val=&quot;00150A3C&quot;/&gt;&lt;wsp:rsid wsp:val=&quot;00150A53&quot;/&gt;&lt;wsp:rsid wsp:val=&quot;00151F4A&quot;/&gt;&lt;wsp:rsid wsp:val=&quot;001632B0&quot;/&gt;&lt;wsp:rsid wsp:val=&quot;001654F0&quot;/&gt;&lt;wsp:rsid wsp:val=&quot;00166743&quot;/&gt;&lt;wsp:rsid wsp:val=&quot;00171F73&quot;/&gt;&lt;wsp:rsid wsp:val=&quot;00174F60&quot;/&gt;&lt;wsp:rsid wsp:val=&quot;001800F0&quot;/&gt;&lt;wsp:rsid wsp:val=&quot;001852B3&quot;/&gt;&lt;wsp:rsid wsp:val=&quot;001864B6&quot;/&gt;&lt;wsp:rsid wsp:val=&quot;001930CB&quot;/&gt;&lt;wsp:rsid wsp:val=&quot;001A0EC0&quot;/&gt;&lt;wsp:rsid wsp:val=&quot;001A207B&quot;/&gt;&lt;wsp:rsid wsp:val=&quot;001A535A&quot;/&gt;&lt;wsp:rsid wsp:val=&quot;001B2A26&quot;/&gt;&lt;wsp:rsid wsp:val=&quot;001B59BF&quot;/&gt;&lt;wsp:rsid wsp:val=&quot;001C1E84&quot;/&gt;&lt;wsp:rsid wsp:val=&quot;001C520D&quot;/&gt;&lt;wsp:rsid wsp:val=&quot;001C5731&quot;/&gt;&lt;wsp:rsid wsp:val=&quot;001D28EA&quot;/&gt;&lt;wsp:rsid wsp:val=&quot;001D5300&quot;/&gt;&lt;wsp:rsid wsp:val=&quot;001E18B9&quot;/&gt;&lt;wsp:rsid wsp:val=&quot;001E1F66&quot;/&gt;&lt;wsp:rsid wsp:val=&quot;001E6525&quot;/&gt;&lt;wsp:rsid wsp:val=&quot;001E7283&quot;/&gt;&lt;wsp:rsid wsp:val=&quot;001E73BA&quot;/&gt;&lt;wsp:rsid wsp:val=&quot;001E7492&quot;/&gt;&lt;wsp:rsid wsp:val=&quot;001F06A3&quot;/&gt;&lt;wsp:rsid wsp:val=&quot;001F16E3&quot;/&gt;&lt;wsp:rsid wsp:val=&quot;001F42F0&quot;/&gt;&lt;wsp:rsid wsp:val=&quot;001F566A&quot;/&gt;&lt;wsp:rsid wsp:val=&quot;001F7425&quot;/&gt;&lt;wsp:rsid wsp:val=&quot;001F77D0&quot;/&gt;&lt;wsp:rsid wsp:val=&quot;0020042E&quot;/&gt;&lt;wsp:rsid wsp:val=&quot;00202A19&quot;/&gt;&lt;wsp:rsid wsp:val=&quot;00204D50&quot;/&gt;&lt;wsp:rsid wsp:val=&quot;00204DE9&quot;/&gt;&lt;wsp:rsid wsp:val=&quot;002052D5&quot;/&gt;&lt;wsp:rsid wsp:val=&quot;002101D9&quot;/&gt;&lt;wsp:rsid wsp:val=&quot;00210E90&quot;/&gt;&lt;wsp:rsid wsp:val=&quot;002111DA&quot;/&gt;&lt;wsp:rsid wsp:val=&quot;00211533&quot;/&gt;&lt;wsp:rsid wsp:val=&quot;00212F04&quot;/&gt;&lt;wsp:rsid wsp:val=&quot;0021397F&quot;/&gt;&lt;wsp:rsid wsp:val=&quot;002174DC&quot;/&gt;&lt;wsp:rsid wsp:val=&quot;002256F9&quot;/&gt;&lt;wsp:rsid wsp:val=&quot;00225757&quot;/&gt;&lt;wsp:rsid wsp:val=&quot;00225891&quot;/&gt;&lt;wsp:rsid wsp:val=&quot;00227272&quot;/&gt;&lt;wsp:rsid wsp:val=&quot;00230031&quot;/&gt;&lt;wsp:rsid wsp:val=&quot;00231A08&quot;/&gt;&lt;wsp:rsid wsp:val=&quot;00232BF3&quot;/&gt;&lt;wsp:rsid wsp:val=&quot;00232ECB&quot;/&gt;&lt;wsp:rsid wsp:val=&quot;00234D66&quot;/&gt;&lt;wsp:rsid wsp:val=&quot;00240F05&quot;/&gt;&lt;wsp:rsid wsp:val=&quot;00242F0B&quot;/&gt;&lt;wsp:rsid wsp:val=&quot;00244855&quot;/&gt;&lt;wsp:rsid wsp:val=&quot;00244BA0&quot;/&gt;&lt;wsp:rsid wsp:val=&quot;00246149&quot;/&gt;&lt;wsp:rsid wsp:val=&quot;002472B5&quot;/&gt;&lt;wsp:rsid wsp:val=&quot;00250440&quot;/&gt;&lt;wsp:rsid wsp:val=&quot;002504F8&quot;/&gt;&lt;wsp:rsid wsp:val=&quot;002600C8&quot;/&gt;&lt;wsp:rsid wsp:val=&quot;00260B3D&quot;/&gt;&lt;wsp:rsid wsp:val=&quot;002632A4&quot;/&gt;&lt;wsp:rsid wsp:val=&quot;00271A81&quot;/&gt;&lt;wsp:rsid wsp:val=&quot;00273B17&quot;/&gt;&lt;wsp:rsid wsp:val=&quot;0027698E&quot;/&gt;&lt;wsp:rsid wsp:val=&quot;002779D1&quot;/&gt;&lt;wsp:rsid wsp:val=&quot;00281B18&quot;/&gt;&lt;wsp:rsid wsp:val=&quot;002824F5&quot;/&gt;&lt;wsp:rsid wsp:val=&quot;00284725&quot;/&gt;&lt;wsp:rsid wsp:val=&quot;00290D00&quot;/&gt;&lt;wsp:rsid wsp:val=&quot;00291EE8&quot;/&gt;&lt;wsp:rsid wsp:val=&quot;00292FEE&quot;/&gt;&lt;wsp:rsid wsp:val=&quot;00294426&quot;/&gt;&lt;wsp:rsid wsp:val=&quot;002A0544&quot;/&gt;&lt;wsp:rsid wsp:val=&quot;002A06FF&quot;/&gt;&lt;wsp:rsid wsp:val=&quot;002A077C&quot;/&gt;&lt;wsp:rsid wsp:val=&quot;002A1247&quot;/&gt;&lt;wsp:rsid wsp:val=&quot;002A3F2A&quot;/&gt;&lt;wsp:rsid wsp:val=&quot;002A477C&quot;/&gt;&lt;wsp:rsid wsp:val=&quot;002A66A7&quot;/&gt;&lt;wsp:rsid wsp:val=&quot;002A686D&quot;/&gt;&lt;wsp:rsid wsp:val=&quot;002B04A0&quot;/&gt;&lt;wsp:rsid wsp:val=&quot;002B2856&quot;/&gt;&lt;wsp:rsid wsp:val=&quot;002B2A11&quot;/&gt;&lt;wsp:rsid wsp:val=&quot;002B2A18&quot;/&gt;&lt;wsp:rsid wsp:val=&quot;002C4945&quot;/&gt;&lt;wsp:rsid wsp:val=&quot;002C5850&quot;/&gt;&lt;wsp:rsid wsp:val=&quot;002C6ED6&quot;/&gt;&lt;wsp:rsid wsp:val=&quot;002C7254&quot;/&gt;&lt;wsp:rsid wsp:val=&quot;002D5084&quot;/&gt;&lt;wsp:rsid wsp:val=&quot;002D5E95&quot;/&gt;&lt;wsp:rsid wsp:val=&quot;002D5FF8&quot;/&gt;&lt;wsp:rsid wsp:val=&quot;002E7A2B&quot;/&gt;&lt;wsp:rsid wsp:val=&quot;002F0033&quot;/&gt;&lt;wsp:rsid wsp:val=&quot;002F4B1D&quot;/&gt;&lt;wsp:rsid wsp:val=&quot;002F5748&quot;/&gt;&lt;wsp:rsid wsp:val=&quot;002F5E41&quot;/&gt;&lt;wsp:rsid wsp:val=&quot;002F7BF9&quot;/&gt;&lt;wsp:rsid wsp:val=&quot;0030107F&quot;/&gt;&lt;wsp:rsid wsp:val=&quot;00302069&quot;/&gt;&lt;wsp:rsid wsp:val=&quot;003063F0&quot;/&gt;&lt;wsp:rsid wsp:val=&quot;00306980&quot;/&gt;&lt;wsp:rsid wsp:val=&quot;003103B7&quot;/&gt;&lt;wsp:rsid wsp:val=&quot;00316734&quot;/&gt;&lt;wsp:rsid wsp:val=&quot;00317380&quot;/&gt;&lt;wsp:rsid wsp:val=&quot;00317F18&quot;/&gt;&lt;wsp:rsid wsp:val=&quot;0032640D&quot;/&gt;&lt;wsp:rsid wsp:val=&quot;00332356&quot;/&gt;&lt;wsp:rsid wsp:val=&quot;003415E2&quot;/&gt;&lt;wsp:rsid wsp:val=&quot;003427E4&quot;/&gt;&lt;wsp:rsid wsp:val=&quot;00343F66&quot;/&gt;&lt;wsp:rsid wsp:val=&quot;00344143&quot;/&gt;&lt;wsp:rsid wsp:val=&quot;00344822&quot;/&gt;&lt;wsp:rsid wsp:val=&quot;00350FB2&quot;/&gt;&lt;wsp:rsid wsp:val=&quot;00351F44&quot;/&gt;&lt;wsp:rsid wsp:val=&quot;003534CE&quot;/&gt;&lt;wsp:rsid wsp:val=&quot;00361465&quot;/&gt;&lt;wsp:rsid wsp:val=&quot;0036221D&quot;/&gt;&lt;wsp:rsid wsp:val=&quot;00364527&quot;/&gt;&lt;wsp:rsid wsp:val=&quot;00366EA3&quot;/&gt;&lt;wsp:rsid wsp:val=&quot;0037307B&quot;/&gt;&lt;wsp:rsid wsp:val=&quot;0037307D&quot;/&gt;&lt;wsp:rsid wsp:val=&quot;00373F15&quot;/&gt;&lt;wsp:rsid wsp:val=&quot;003746B3&quot;/&gt;&lt;wsp:rsid wsp:val=&quot;00381567&quot;/&gt;&lt;wsp:rsid wsp:val=&quot;00382CBE&quot;/&gt;&lt;wsp:rsid wsp:val=&quot;00385048&quot;/&gt;&lt;wsp:rsid wsp:val=&quot;00391E1B&quot;/&gt;&lt;wsp:rsid wsp:val=&quot;00394257&quot;/&gt;&lt;wsp:rsid wsp:val=&quot;00394402&quot;/&gt;&lt;wsp:rsid wsp:val=&quot;00394EDF&quot;/&gt;&lt;wsp:rsid wsp:val=&quot;003A01BC&quot;/&gt;&lt;wsp:rsid wsp:val=&quot;003A24FA&quot;/&gt;&lt;wsp:rsid wsp:val=&quot;003B031D&quot;/&gt;&lt;wsp:rsid wsp:val=&quot;003B03EE&quot;/&gt;&lt;wsp:rsid wsp:val=&quot;003B1472&quot;/&gt;&lt;wsp:rsid wsp:val=&quot;003B7927&quot;/&gt;&lt;wsp:rsid wsp:val=&quot;003C02A6&quot;/&gt;&lt;wsp:rsid wsp:val=&quot;003C39F7&quot;/&gt;&lt;wsp:rsid wsp:val=&quot;003C6978&quot;/&gt;&lt;wsp:rsid wsp:val=&quot;003D15CB&quot;/&gt;&lt;wsp:rsid wsp:val=&quot;003D1782&quot;/&gt;&lt;wsp:rsid wsp:val=&quot;003D3457&quot;/&gt;&lt;wsp:rsid wsp:val=&quot;003D3DCA&quot;/&gt;&lt;wsp:rsid wsp:val=&quot;003D6674&quot;/&gt;&lt;wsp:rsid wsp:val=&quot;003D6769&quot;/&gt;&lt;wsp:rsid wsp:val=&quot;003E0301&quot;/&gt;&lt;wsp:rsid wsp:val=&quot;003E0422&quot;/&gt;&lt;wsp:rsid wsp:val=&quot;003F365B&quot;/&gt;&lt;wsp:rsid wsp:val=&quot;003F4C53&quot;/&gt;&lt;wsp:rsid wsp:val=&quot;003F63C1&quot;/&gt;&lt;wsp:rsid wsp:val=&quot;0040088F&quot;/&gt;&lt;wsp:rsid wsp:val=&quot;00402E09&quot;/&gt;&lt;wsp:rsid wsp:val=&quot;00403775&quot;/&gt;&lt;wsp:rsid wsp:val=&quot;00406EB8&quot;/&gt;&lt;wsp:rsid wsp:val=&quot;00411EAB&quot;/&gt;&lt;wsp:rsid wsp:val=&quot;00415195&quot;/&gt;&lt;wsp:rsid wsp:val=&quot;004270D1&quot;/&gt;&lt;wsp:rsid wsp:val=&quot;004309DF&quot;/&gt;&lt;wsp:rsid wsp:val=&quot;0043187E&quot;/&gt;&lt;wsp:rsid wsp:val=&quot;00433787&quot;/&gt;&lt;wsp:rsid wsp:val=&quot;00436210&quot;/&gt;&lt;wsp:rsid wsp:val=&quot;00436AEC&quot;/&gt;&lt;wsp:rsid wsp:val=&quot;00442A2C&quot;/&gt;&lt;wsp:rsid wsp:val=&quot;004503EC&quot;/&gt;&lt;wsp:rsid wsp:val=&quot;00452500&quot;/&gt;&lt;wsp:rsid wsp:val=&quot;00452D5E&quot;/&gt;&lt;wsp:rsid wsp:val=&quot;004537F6&quot;/&gt;&lt;wsp:rsid wsp:val=&quot;0045380C&quot;/&gt;&lt;wsp:rsid wsp:val=&quot;004562BC&quot;/&gt;&lt;wsp:rsid wsp:val=&quot;00465F64&quot;/&gt;&lt;wsp:rsid wsp:val=&quot;00473ABF&quot;/&gt;&lt;wsp:rsid wsp:val=&quot;004748BE&quot;/&gt;&lt;wsp:rsid wsp:val=&quot;00476B0F&quot;/&gt;&lt;wsp:rsid wsp:val=&quot;00477BC6&quot;/&gt;&lt;wsp:rsid wsp:val=&quot;0048210E&quot;/&gt;&lt;wsp:rsid wsp:val=&quot;00485C49&quot;/&gt;&lt;wsp:rsid wsp:val=&quot;00487DB1&quot;/&gt;&lt;wsp:rsid wsp:val=&quot;00490F4D&quot;/&gt;&lt;wsp:rsid wsp:val=&quot;00491E80&quot;/&gt;&lt;wsp:rsid wsp:val=&quot;00492255&quot;/&gt;&lt;wsp:rsid wsp:val=&quot;00496238&quot;/&gt;&lt;wsp:rsid wsp:val=&quot;00496359&quot;/&gt;&lt;wsp:rsid wsp:val=&quot;004A02D5&quot;/&gt;&lt;wsp:rsid wsp:val=&quot;004A03B0&quot;/&gt;&lt;wsp:rsid wsp:val=&quot;004A082B&quot;/&gt;&lt;wsp:rsid wsp:val=&quot;004A46D4&quot;/&gt;&lt;wsp:rsid wsp:val=&quot;004A5F62&quot;/&gt;&lt;wsp:rsid wsp:val=&quot;004A62A8&quot;/&gt;&lt;wsp:rsid wsp:val=&quot;004A66EF&quot;/&gt;&lt;wsp:rsid wsp:val=&quot;004A6D17&quot;/&gt;&lt;wsp:rsid wsp:val=&quot;004B0481&quot;/&gt;&lt;wsp:rsid wsp:val=&quot;004B275D&quot;/&gt;&lt;wsp:rsid wsp:val=&quot;004B3A61&quot;/&gt;&lt;wsp:rsid wsp:val=&quot;004B7618&quot;/&gt;&lt;wsp:rsid wsp:val=&quot;004C51EB&quot;/&gt;&lt;wsp:rsid wsp:val=&quot;004C656C&quot;/&gt;&lt;wsp:rsid wsp:val=&quot;004D4690&quot;/&gt;&lt;wsp:rsid wsp:val=&quot;004D5A29&quot;/&gt;&lt;wsp:rsid wsp:val=&quot;004D77F0&quot;/&gt;&lt;wsp:rsid wsp:val=&quot;004E35F5&quot;/&gt;&lt;wsp:rsid wsp:val=&quot;004E556C&quot;/&gt;&lt;wsp:rsid wsp:val=&quot;004F59CA&quot;/&gt;&lt;wsp:rsid wsp:val=&quot;00500A20&quot;/&gt;&lt;wsp:rsid wsp:val=&quot;00504760&quot;/&gt;&lt;wsp:rsid wsp:val=&quot;005067CA&quot;/&gt;&lt;wsp:rsid wsp:val=&quot;00507283&quot;/&gt;&lt;wsp:rsid wsp:val=&quot;00510658&quot;/&gt;&lt;wsp:rsid wsp:val=&quot;00521180&quot;/&gt;&lt;wsp:rsid wsp:val=&quot;00522892&quot;/&gt;&lt;wsp:rsid wsp:val=&quot;0053178F&quot;/&gt;&lt;wsp:rsid wsp:val=&quot;00533390&quot;/&gt;&lt;wsp:rsid wsp:val=&quot;00542D6B&quot;/&gt;&lt;wsp:rsid wsp:val=&quot;00547DDA&quot;/&gt;&lt;wsp:rsid wsp:val=&quot;00550E37&quot;/&gt;&lt;wsp:rsid wsp:val=&quot;0055286B&quot;/&gt;&lt;wsp:rsid wsp:val=&quot;0055360B&quot;/&gt;&lt;wsp:rsid wsp:val=&quot;005614C4&quot;/&gt;&lt;wsp:rsid wsp:val=&quot;00562430&quot;/&gt;&lt;wsp:rsid wsp:val=&quot;00562471&quot;/&gt;&lt;wsp:rsid wsp:val=&quot;005625CB&quot;/&gt;&lt;wsp:rsid wsp:val=&quot;00563CE5&quot;/&gt;&lt;wsp:rsid wsp:val=&quot;0056665F&quot;/&gt;&lt;wsp:rsid wsp:val=&quot;005717BF&quot;/&gt;&lt;wsp:rsid wsp:val=&quot;00574D3F&quot;/&gt;&lt;wsp:rsid wsp:val=&quot;00576B30&quot;/&gt;&lt;wsp:rsid wsp:val=&quot;00583DE9&quot;/&gt;&lt;wsp:rsid wsp:val=&quot;00584A39&quot;/&gt;&lt;wsp:rsid wsp:val=&quot;00595B51&quot;/&gt;&lt;wsp:rsid wsp:val=&quot;005A04ED&quot;/&gt;&lt;wsp:rsid wsp:val=&quot;005A0755&quot;/&gt;&lt;wsp:rsid wsp:val=&quot;005A67FC&quot;/&gt;&lt;wsp:rsid wsp:val=&quot;005B3E66&quot;/&gt;&lt;wsp:rsid wsp:val=&quot;005B4E7E&quot;/&gt;&lt;wsp:rsid wsp:val=&quot;005B50F3&quot;/&gt;&lt;wsp:rsid wsp:val=&quot;005C1A48&quot;/&gt;&lt;wsp:rsid wsp:val=&quot;005C6EF1&quot;/&gt;&lt;wsp:rsid wsp:val=&quot;005D360A&quot;/&gt;&lt;wsp:rsid wsp:val=&quot;005D378E&quot;/&gt;&lt;wsp:rsid wsp:val=&quot;005D3849&quot;/&gt;&lt;wsp:rsid wsp:val=&quot;005D4C29&quot;/&gt;&lt;wsp:rsid wsp:val=&quot;005E0599&quot;/&gt;&lt;wsp:rsid wsp:val=&quot;005E3B8E&quot;/&gt;&lt;wsp:rsid wsp:val=&quot;005E4C40&quot;/&gt;&lt;wsp:rsid wsp:val=&quot;005E7043&quot;/&gt;&lt;wsp:rsid wsp:val=&quot;005F086A&quot;/&gt;&lt;wsp:rsid wsp:val=&quot;005F21CC&quot;/&gt;&lt;wsp:rsid wsp:val=&quot;005F3900&quot;/&gt;&lt;wsp:rsid wsp:val=&quot;005F50F5&quot;/&gt;&lt;wsp:rsid wsp:val=&quot;0060306E&quot;/&gt;&lt;wsp:rsid wsp:val=&quot;0060704E&quot;/&gt;&lt;wsp:rsid wsp:val=&quot;006079B5&quot;/&gt;&lt;wsp:rsid wsp:val=&quot;006137BA&quot;/&gt;&lt;wsp:rsid wsp:val=&quot;00613F07&quot;/&gt;&lt;wsp:rsid wsp:val=&quot;006141FF&quot;/&gt;&lt;wsp:rsid wsp:val=&quot;00621230&quot;/&gt;&lt;wsp:rsid wsp:val=&quot;006231E5&quot;/&gt;&lt;wsp:rsid wsp:val=&quot;006321E9&quot;/&gt;&lt;wsp:rsid wsp:val=&quot;00637B61&quot;/&gt;&lt;wsp:rsid wsp:val=&quot;00644F35&quot;/&gt;&lt;wsp:rsid wsp:val=&quot;00652556&quot;/&gt;&lt;wsp:rsid wsp:val=&quot;00654C35&quot;/&gt;&lt;wsp:rsid wsp:val=&quot;0065510E&quot;/&gt;&lt;wsp:rsid wsp:val=&quot;0066448C&quot;/&gt;&lt;wsp:rsid wsp:val=&quot;00664BA8&quot;/&gt;&lt;wsp:rsid wsp:val=&quot;006650C3&quot;/&gt;&lt;wsp:rsid wsp:val=&quot;00677EC9&quot;/&gt;&lt;wsp:rsid wsp:val=&quot;0068026E&quot;/&gt;&lt;wsp:rsid wsp:val=&quot;00683171&quot;/&gt;&lt;wsp:rsid wsp:val=&quot;00684B8F&quot;/&gt;&lt;wsp:rsid wsp:val=&quot;00687F1F&quot;/&gt;&lt;wsp:rsid wsp:val=&quot;006909ED&quot;/&gt;&lt;wsp:rsid wsp:val=&quot;0069369B&quot;/&gt;&lt;wsp:rsid wsp:val=&quot;00694939&quot;/&gt;&lt;wsp:rsid wsp:val=&quot;006968BD&quot;/&gt;&lt;wsp:rsid wsp:val=&quot;006A1085&quot;/&gt;&lt;wsp:rsid wsp:val=&quot;006A1363&quot;/&gt;&lt;wsp:rsid wsp:val=&quot;006A2D43&quot;/&gt;&lt;wsp:rsid wsp:val=&quot;006A315A&quot;/&gt;&lt;wsp:rsid wsp:val=&quot;006A5B34&quot;/&gt;&lt;wsp:rsid wsp:val=&quot;006B01D0&quot;/&gt;&lt;wsp:rsid wsp:val=&quot;006B13A0&quot;/&gt;&lt;wsp:rsid wsp:val=&quot;006B2B5C&quot;/&gt;&lt;wsp:rsid wsp:val=&quot;006B3B26&quot;/&gt;&lt;wsp:rsid wsp:val=&quot;006B4B96&quot;/&gt;&lt;wsp:rsid wsp:val=&quot;006B5BE3&quot;/&gt;&lt;wsp:rsid wsp:val=&quot;006C0A9F&quot;/&gt;&lt;wsp:rsid wsp:val=&quot;006C119A&quot;/&gt;&lt;wsp:rsid wsp:val=&quot;006C1B7C&quot;/&gt;&lt;wsp:rsid wsp:val=&quot;006C3B79&quot;/&gt;&lt;wsp:rsid wsp:val=&quot;006C5C7B&quot;/&gt;&lt;wsp:rsid wsp:val=&quot;006D430D&quot;/&gt;&lt;wsp:rsid wsp:val=&quot;006D4EAD&quot;/&gt;&lt;wsp:rsid wsp:val=&quot;006D5952&quot;/&gt;&lt;wsp:rsid wsp:val=&quot;006D741F&quot;/&gt;&lt;wsp:rsid wsp:val=&quot;006E2F64&quot;/&gt;&lt;wsp:rsid wsp:val=&quot;006E5843&quot;/&gt;&lt;wsp:rsid wsp:val=&quot;006F3F4D&quot;/&gt;&lt;wsp:rsid wsp:val=&quot;006F6B9F&quot;/&gt;&lt;wsp:rsid wsp:val=&quot;006F74D3&quot;/&gt;&lt;wsp:rsid wsp:val=&quot;007001C3&quot;/&gt;&lt;wsp:rsid wsp:val=&quot;00702C69&quot;/&gt;&lt;wsp:rsid wsp:val=&quot;00702E26&quot;/&gt;&lt;wsp:rsid wsp:val=&quot;0070346C&quot;/&gt;&lt;wsp:rsid wsp:val=&quot;00703618&quot;/&gt;&lt;wsp:rsid wsp:val=&quot;00704B10&quot;/&gt;&lt;wsp:rsid wsp:val=&quot;00706AA5&quot;/&gt;&lt;wsp:rsid wsp:val=&quot;00707D22&quot;/&gt;&lt;wsp:rsid wsp:val=&quot;007149FE&quot;/&gt;&lt;wsp:rsid wsp:val=&quot;00714CEF&quot;/&gt;&lt;wsp:rsid wsp:val=&quot;00716428&quot;/&gt;&lt;wsp:rsid wsp:val=&quot;00720BEF&quot;/&gt;&lt;wsp:rsid wsp:val=&quot;00723D69&quot;/&gt;&lt;wsp:rsid wsp:val=&quot;00724E44&quot;/&gt;&lt;wsp:rsid wsp:val=&quot;00725FA3&quot;/&gt;&lt;wsp:rsid wsp:val=&quot;00734C60&quot;/&gt;&lt;wsp:rsid wsp:val=&quot;00736383&quot;/&gt;&lt;wsp:rsid wsp:val=&quot;007366AA&quot;/&gt;&lt;wsp:rsid wsp:val=&quot;0073692A&quot;/&gt;&lt;wsp:rsid wsp:val=&quot;007371CF&quot;/&gt;&lt;wsp:rsid wsp:val=&quot;007433B7&quot;/&gt;&lt;wsp:rsid wsp:val=&quot;00746AE2&quot;/&gt;&lt;wsp:rsid wsp:val=&quot;007523D3&quot;/&gt;&lt;wsp:rsid wsp:val=&quot;00756C9D&quot;/&gt;&lt;wsp:rsid wsp:val=&quot;00762DAD&quot;/&gt;&lt;wsp:rsid wsp:val=&quot;00763051&quot;/&gt;&lt;wsp:rsid wsp:val=&quot;007647D9&quot;/&gt;&lt;wsp:rsid wsp:val=&quot;00765166&quot;/&gt;&lt;wsp:rsid wsp:val=&quot;00770119&quot;/&gt;&lt;wsp:rsid wsp:val=&quot;007718B2&quot;/&gt;&lt;wsp:rsid wsp:val=&quot;007745D5&quot;/&gt;&lt;wsp:rsid wsp:val=&quot;00776F4B&quot;/&gt;&lt;wsp:rsid wsp:val=&quot;0077756B&quot;/&gt;&lt;wsp:rsid wsp:val=&quot;00781182&quot;/&gt;&lt;wsp:rsid wsp:val=&quot;00781D13&quot;/&gt;&lt;wsp:rsid wsp:val=&quot;0078238F&quot;/&gt;&lt;wsp:rsid wsp:val=&quot;007829C7&quot;/&gt;&lt;wsp:rsid wsp:val=&quot;0078715D&quot;/&gt;&lt;wsp:rsid wsp:val=&quot;0078717E&quot;/&gt;&lt;wsp:rsid wsp:val=&quot;00787487&quot;/&gt;&lt;wsp:rsid wsp:val=&quot;00790CCA&quot;/&gt;&lt;wsp:rsid wsp:val=&quot;00792DF8&quot;/&gt;&lt;wsp:rsid wsp:val=&quot;00793936&quot;/&gt;&lt;wsp:rsid wsp:val=&quot;0079407B&quot;/&gt;&lt;wsp:rsid wsp:val=&quot;00795569&quot;/&gt;&lt;wsp:rsid wsp:val=&quot;0079724A&quot;/&gt;&lt;wsp:rsid wsp:val=&quot;007974B0&quot;/&gt;&lt;wsp:rsid wsp:val=&quot;007A31E9&quot;/&gt;&lt;wsp:rsid wsp:val=&quot;007B24C0&quot;/&gt;&lt;wsp:rsid wsp:val=&quot;007B4610&quot;/&gt;&lt;wsp:rsid wsp:val=&quot;007B4AB5&quot;/&gt;&lt;wsp:rsid wsp:val=&quot;007C2CAB&quot;/&gt;&lt;wsp:rsid wsp:val=&quot;007C3E6A&quot;/&gt;&lt;wsp:rsid wsp:val=&quot;007C50F3&quot;/&gt;&lt;wsp:rsid wsp:val=&quot;007D1E71&quot;/&gt;&lt;wsp:rsid wsp:val=&quot;007D32FC&quot;/&gt;&lt;wsp:rsid wsp:val=&quot;007D3A88&quot;/&gt;&lt;wsp:rsid wsp:val=&quot;007D3A95&quot;/&gt;&lt;wsp:rsid wsp:val=&quot;007E0CCC&quot;/&gt;&lt;wsp:rsid wsp:val=&quot;007E1969&quot;/&gt;&lt;wsp:rsid wsp:val=&quot;007E1C08&quot;/&gt;&lt;wsp:rsid wsp:val=&quot;007E4934&quot;/&gt;&lt;wsp:rsid wsp:val=&quot;007E69D7&quot;/&gt;&lt;wsp:rsid wsp:val=&quot;007F00E2&quot;/&gt;&lt;wsp:rsid wsp:val=&quot;007F0185&quot;/&gt;&lt;wsp:rsid wsp:val=&quot;007F04E3&quot;/&gt;&lt;wsp:rsid wsp:val=&quot;007F15E2&quot;/&gt;&lt;wsp:rsid wsp:val=&quot;007F2408&quot;/&gt;&lt;wsp:rsid wsp:val=&quot;007F3857&quot;/&gt;&lt;wsp:rsid wsp:val=&quot;007F6A4D&quot;/&gt;&lt;wsp:rsid wsp:val=&quot;00807C47&quot;/&gt;&lt;wsp:rsid wsp:val=&quot;0081073E&quot;/&gt;&lt;wsp:rsid wsp:val=&quot;00812C0D&quot;/&gt;&lt;wsp:rsid wsp:val=&quot;00812DF2&quot;/&gt;&lt;wsp:rsid wsp:val=&quot;00820340&quot;/&gt;&lt;wsp:rsid wsp:val=&quot;00824172&quot;/&gt;&lt;wsp:rsid wsp:val=&quot;008252C4&quot;/&gt;&lt;wsp:rsid wsp:val=&quot;00826084&quot;/&gt;&lt;wsp:rsid wsp:val=&quot;008262DF&quot;/&gt;&lt;wsp:rsid wsp:val=&quot;00830165&quot;/&gt;&lt;wsp:rsid wsp:val=&quot;00833D39&quot;/&gt;&lt;wsp:rsid wsp:val=&quot;00835128&quot;/&gt;&lt;wsp:rsid wsp:val=&quot;0083760D&quot;/&gt;&lt;wsp:rsid wsp:val=&quot;00840CF3&quot;/&gt;&lt;wsp:rsid wsp:val=&quot;00843001&quot;/&gt;&lt;wsp:rsid wsp:val=&quot;008471E7&quot;/&gt;&lt;wsp:rsid wsp:val=&quot;008478AC&quot;/&gt;&lt;wsp:rsid wsp:val=&quot;00851DD2&quot;/&gt;&lt;wsp:rsid wsp:val=&quot;00852BC6&quot;/&gt;&lt;wsp:rsid wsp:val=&quot;00854D19&quot;/&gt;&lt;wsp:rsid wsp:val=&quot;00855EC2&quot;/&gt;&lt;wsp:rsid wsp:val=&quot;0086137F&quot;/&gt;&lt;wsp:rsid wsp:val=&quot;00864AB5&quot;/&gt;&lt;wsp:rsid wsp:val=&quot;00865803&quot;/&gt;&lt;wsp:rsid wsp:val=&quot;00870E69&quot;/&gt;&lt;wsp:rsid wsp:val=&quot;00871A06&quot;/&gt;&lt;wsp:rsid wsp:val=&quot;00876BC3&quot;/&gt;&lt;wsp:rsid wsp:val=&quot;00877A31&quot;/&gt;&lt;wsp:rsid wsp:val=&quot;008841D4&quot;/&gt;&lt;wsp:rsid wsp:val=&quot;0088617F&quot;/&gt;&lt;wsp:rsid wsp:val=&quot;00890ACE&quot;/&gt;&lt;wsp:rsid wsp:val=&quot;008930B0&quot;/&gt;&lt;wsp:rsid wsp:val=&quot;008931F2&quot;/&gt;&lt;wsp:rsid wsp:val=&quot;0089440E&quot;/&gt;&lt;wsp:rsid wsp:val=&quot;008954A1&quot;/&gt;&lt;wsp:rsid wsp:val=&quot;008A0389&quot;/&gt;&lt;wsp:rsid wsp:val=&quot;008A3E09&quot;/&gt;&lt;wsp:rsid wsp:val=&quot;008A4C4D&quot;/&gt;&lt;wsp:rsid wsp:val=&quot;008A4E5F&quot;/&gt;&lt;wsp:rsid wsp:val=&quot;008A6539&quot;/&gt;&lt;wsp:rsid wsp:val=&quot;008A6968&quot;/&gt;&lt;wsp:rsid wsp:val=&quot;008B125A&quot;/&gt;&lt;wsp:rsid wsp:val=&quot;008B39ED&quot;/&gt;&lt;wsp:rsid wsp:val=&quot;008B6479&quot;/&gt;&lt;wsp:rsid wsp:val=&quot;008B69A7&quot;/&gt;&lt;wsp:rsid wsp:val=&quot;008C5FFF&quot;/&gt;&lt;wsp:rsid wsp:val=&quot;008C7805&quot;/&gt;&lt;wsp:rsid wsp:val=&quot;008D0E22&quot;/&gt;&lt;wsp:rsid wsp:val=&quot;008D32F8&quot;/&gt;&lt;wsp:rsid wsp:val=&quot;008D5C06&quot;/&gt;&lt;wsp:rsid wsp:val=&quot;008E01C2&quot;/&gt;&lt;wsp:rsid wsp:val=&quot;008E0F0A&quot;/&gt;&lt;wsp:rsid wsp:val=&quot;008E1B14&quot;/&gt;&lt;wsp:rsid wsp:val=&quot;008E55FA&quot;/&gt;&lt;wsp:rsid wsp:val=&quot;008E5CD7&quot;/&gt;&lt;wsp:rsid wsp:val=&quot;008E5F99&quot;/&gt;&lt;wsp:rsid wsp:val=&quot;008F17CD&quot;/&gt;&lt;wsp:rsid wsp:val=&quot;008F3918&quot;/&gt;&lt;wsp:rsid wsp:val=&quot;008F6D04&quot;/&gt;&lt;wsp:rsid wsp:val=&quot;008F7423&quot;/&gt;&lt;wsp:rsid wsp:val=&quot;008F78D6&quot;/&gt;&lt;wsp:rsid wsp:val=&quot;00900504&quot;/&gt;&lt;wsp:rsid wsp:val=&quot;00901B59&quot;/&gt;&lt;wsp:rsid wsp:val=&quot;009039B9&quot;/&gt;&lt;wsp:rsid wsp:val=&quot;009045C0&quot;/&gt;&lt;wsp:rsid wsp:val=&quot;009052FC&quot;/&gt;&lt;wsp:rsid wsp:val=&quot;009108DA&quot;/&gt;&lt;wsp:rsid wsp:val=&quot;00910E50&quot;/&gt;&lt;wsp:rsid wsp:val=&quot;00911B8E&quot;/&gt;&lt;wsp:rsid wsp:val=&quot;0091305F&quot;/&gt;&lt;wsp:rsid wsp:val=&quot;009211B4&quot;/&gt;&lt;wsp:rsid wsp:val=&quot;0092351D&quot;/&gt;&lt;wsp:rsid wsp:val=&quot;009264CF&quot;/&gt;&lt;wsp:rsid wsp:val=&quot;009316D8&quot;/&gt;&lt;wsp:rsid wsp:val=&quot;00935B0B&quot;/&gt;&lt;wsp:rsid wsp:val=&quot;009404EE&quot;/&gt;&lt;wsp:rsid wsp:val=&quot;00940CAB&quot;/&gt;&lt;wsp:rsid wsp:val=&quot;00942768&quot;/&gt;&lt;wsp:rsid wsp:val=&quot;00942BCD&quot;/&gt;&lt;wsp:rsid wsp:val=&quot;00947849&quot;/&gt;&lt;wsp:rsid wsp:val=&quot;00950EB3&quot;/&gt;&lt;wsp:rsid wsp:val=&quot;00951013&quot;/&gt;&lt;wsp:rsid wsp:val=&quot;009517F9&quot;/&gt;&lt;wsp:rsid wsp:val=&quot;009527AF&quot;/&gt;&lt;wsp:rsid wsp:val=&quot;00953B26&quot;/&gt;&lt;wsp:rsid wsp:val=&quot;00953C18&quot;/&gt;&lt;wsp:rsid wsp:val=&quot;00954063&quot;/&gt;&lt;wsp:rsid wsp:val=&quot;00954637&quot;/&gt;&lt;wsp:rsid wsp:val=&quot;00954EB0&quot;/&gt;&lt;wsp:rsid wsp:val=&quot;00956B31&quot;/&gt;&lt;wsp:rsid wsp:val=&quot;00960707&quot;/&gt;&lt;wsp:rsid wsp:val=&quot;00966E07&quot;/&gt;&lt;wsp:rsid wsp:val=&quot;00973E40&quot;/&gt;&lt;wsp:rsid wsp:val=&quot;009749E7&quot;/&gt;&lt;wsp:rsid wsp:val=&quot;00982732&quot;/&gt;&lt;wsp:rsid wsp:val=&quot;009827FC&quot;/&gt;&lt;wsp:rsid wsp:val=&quot;009847F1&quot;/&gt;&lt;wsp:rsid wsp:val=&quot;00986711&quot;/&gt;&lt;wsp:rsid wsp:val=&quot;0099114B&quot;/&gt;&lt;wsp:rsid wsp:val=&quot;00992728&quot;/&gt;&lt;wsp:rsid wsp:val=&quot;00994F7D&quot;/&gt;&lt;wsp:rsid wsp:val=&quot;009959E1&quot;/&gt;&lt;wsp:rsid wsp:val=&quot;009A3671&quot;/&gt;&lt;wsp:rsid wsp:val=&quot;009B7182&quot;/&gt;&lt;wsp:rsid wsp:val=&quot;009C0B27&quot;/&gt;&lt;wsp:rsid wsp:val=&quot;009C32F8&quot;/&gt;&lt;wsp:rsid wsp:val=&quot;009C3726&quot;/&gt;&lt;wsp:rsid wsp:val=&quot;009C37FE&quot;/&gt;&lt;wsp:rsid wsp:val=&quot;009C39B7&quot;/&gt;&lt;wsp:rsid wsp:val=&quot;009C44AF&quot;/&gt;&lt;wsp:rsid wsp:val=&quot;009C5655&quot;/&gt;&lt;wsp:rsid wsp:val=&quot;009C5CA2&quot;/&gt;&lt;wsp:rsid wsp:val=&quot;009D038A&quot;/&gt;&lt;wsp:rsid wsp:val=&quot;009D3B62&quot;/&gt;&lt;wsp:rsid wsp:val=&quot;009D4F4D&quot;/&gt;&lt;wsp:rsid wsp:val=&quot;009D63E8&quot;/&gt;&lt;wsp:rsid wsp:val=&quot;009E33C0&quot;/&gt;&lt;wsp:rsid wsp:val=&quot;009E3424&quot;/&gt;&lt;wsp:rsid wsp:val=&quot;009E3CA0&quot;/&gt;&lt;wsp:rsid wsp:val=&quot;009E5D95&quot;/&gt;&lt;wsp:rsid wsp:val=&quot;009E699D&quot;/&gt;&lt;wsp:rsid wsp:val=&quot;009E77D4&quot;/&gt;&lt;wsp:rsid wsp:val=&quot;009E7B53&quot;/&gt;&lt;wsp:rsid wsp:val=&quot;009E7D9E&quot;/&gt;&lt;wsp:rsid wsp:val=&quot;009F20FB&quot;/&gt;&lt;wsp:rsid wsp:val=&quot;009F5281&quot;/&gt;&lt;wsp:rsid wsp:val=&quot;009F60A6&quot;/&gt;&lt;wsp:rsid wsp:val=&quot;00A01A32&quot;/&gt;&lt;wsp:rsid wsp:val=&quot;00A027B5&quot;/&gt;&lt;wsp:rsid wsp:val=&quot;00A02C76&quot;/&gt;&lt;wsp:rsid wsp:val=&quot;00A069A6&quot;/&gt;&lt;wsp:rsid wsp:val=&quot;00A11143&quot;/&gt;&lt;wsp:rsid wsp:val=&quot;00A11DA1&quot;/&gt;&lt;wsp:rsid wsp:val=&quot;00A14C74&quot;/&gt;&lt;wsp:rsid wsp:val=&quot;00A2282B&quot;/&gt;&lt;wsp:rsid wsp:val=&quot;00A262F4&quot;/&gt;&lt;wsp:rsid wsp:val=&quot;00A30A12&quot;/&gt;&lt;wsp:rsid wsp:val=&quot;00A36343&quot;/&gt;&lt;wsp:rsid wsp:val=&quot;00A40147&quot;/&gt;&lt;wsp:rsid wsp:val=&quot;00A40E66&quot;/&gt;&lt;wsp:rsid wsp:val=&quot;00A422C7&quot;/&gt;&lt;wsp:rsid wsp:val=&quot;00A42EA0&quot;/&gt;&lt;wsp:rsid wsp:val=&quot;00A43E22&quot;/&gt;&lt;wsp:rsid wsp:val=&quot;00A44A5E&quot;/&gt;&lt;wsp:rsid wsp:val=&quot;00A46B3B&quot;/&gt;&lt;wsp:rsid wsp:val=&quot;00A57161&quot;/&gt;&lt;wsp:rsid wsp:val=&quot;00A62FFB&quot;/&gt;&lt;wsp:rsid wsp:val=&quot;00A6461E&quot;/&gt;&lt;wsp:rsid wsp:val=&quot;00A64F5A&quot;/&gt;&lt;wsp:rsid wsp:val=&quot;00A66EAC&quot;/&gt;&lt;wsp:rsid wsp:val=&quot;00A700F3&quot;/&gt;&lt;wsp:rsid wsp:val=&quot;00A71F10&quot;/&gt;&lt;wsp:rsid wsp:val=&quot;00A748E3&quot;/&gt;&lt;wsp:rsid wsp:val=&quot;00A76E85&quot;/&gt;&lt;wsp:rsid wsp:val=&quot;00A779A1&quot;/&gt;&lt;wsp:rsid wsp:val=&quot;00A80593&quot;/&gt;&lt;wsp:rsid wsp:val=&quot;00A8156B&quot;/&gt;&lt;wsp:rsid wsp:val=&quot;00A821AC&quot;/&gt;&lt;wsp:rsid wsp:val=&quot;00A825A3&quot;/&gt;&lt;wsp:rsid wsp:val=&quot;00A83407&quot;/&gt;&lt;wsp:rsid wsp:val=&quot;00A83FE2&quot;/&gt;&lt;wsp:rsid wsp:val=&quot;00A845A7&quot;/&gt;&lt;wsp:rsid wsp:val=&quot;00A85193&quot;/&gt;&lt;wsp:rsid wsp:val=&quot;00A858AC&quot;/&gt;&lt;wsp:rsid wsp:val=&quot;00A868ED&quot;/&gt;&lt;wsp:rsid wsp:val=&quot;00A872DF&quot;/&gt;&lt;wsp:rsid wsp:val=&quot;00A92F00&quot;/&gt;&lt;wsp:rsid wsp:val=&quot;00A936A3&quot;/&gt;&lt;wsp:rsid wsp:val=&quot;00AA05AD&quot;/&gt;&lt;wsp:rsid wsp:val=&quot;00AA3D13&quot;/&gt;&lt;wsp:rsid wsp:val=&quot;00AA4ED5&quot;/&gt;&lt;wsp:rsid wsp:val=&quot;00AB28F0&quot;/&gt;&lt;wsp:rsid wsp:val=&quot;00AB4F91&quot;/&gt;&lt;wsp:rsid wsp:val=&quot;00AC1E3E&quot;/&gt;&lt;wsp:rsid wsp:val=&quot;00AC22B4&quot;/&gt;&lt;wsp:rsid wsp:val=&quot;00AC3B41&quot;/&gt;&lt;wsp:rsid wsp:val=&quot;00AC60EF&quot;/&gt;&lt;wsp:rsid wsp:val=&quot;00AD0646&quot;/&gt;&lt;wsp:rsid wsp:val=&quot;00AE413D&quot;/&gt;&lt;wsp:rsid wsp:val=&quot;00AF1730&quot;/&gt;&lt;wsp:rsid wsp:val=&quot;00AF3C34&quot;/&gt;&lt;wsp:rsid wsp:val=&quot;00AF3C7B&quot;/&gt;&lt;wsp:rsid wsp:val=&quot;00AF3EB0&quot;/&gt;&lt;wsp:rsid wsp:val=&quot;00AF3F43&quot;/&gt;&lt;wsp:rsid wsp:val=&quot;00AF4123&quot;/&gt;&lt;wsp:rsid wsp:val=&quot;00AF49CC&quot;/&gt;&lt;wsp:rsid wsp:val=&quot;00AF604E&quot;/&gt;&lt;wsp:rsid wsp:val=&quot;00B02ECA&quot;/&gt;&lt;wsp:rsid wsp:val=&quot;00B04D21&quot;/&gt;&lt;wsp:rsid wsp:val=&quot;00B0500F&quot;/&gt;&lt;wsp:rsid wsp:val=&quot;00B05FCD&quot;/&gt;&lt;wsp:rsid wsp:val=&quot;00B068AB&quot;/&gt;&lt;wsp:rsid wsp:val=&quot;00B06E78&quot;/&gt;&lt;wsp:rsid wsp:val=&quot;00B110F0&quot;/&gt;&lt;wsp:rsid wsp:val=&quot;00B11187&quot;/&gt;&lt;wsp:rsid wsp:val=&quot;00B1396B&quot;/&gt;&lt;wsp:rsid wsp:val=&quot;00B15452&quot;/&gt;&lt;wsp:rsid wsp:val=&quot;00B36D67&quot;/&gt;&lt;wsp:rsid wsp:val=&quot;00B41905&quot;/&gt;&lt;wsp:rsid wsp:val=&quot;00B42A02&quot;/&gt;&lt;wsp:rsid wsp:val=&quot;00B43AD7&quot;/&gt;&lt;wsp:rsid wsp:val=&quot;00B4429E&quot;/&gt;&lt;wsp:rsid wsp:val=&quot;00B459CE&quot;/&gt;&lt;wsp:rsid wsp:val=&quot;00B50E7E&quot;/&gt;&lt;wsp:rsid wsp:val=&quot;00B50EC1&quot;/&gt;&lt;wsp:rsid wsp:val=&quot;00B5532F&quot;/&gt;&lt;wsp:rsid wsp:val=&quot;00B55783&quot;/&gt;&lt;wsp:rsid wsp:val=&quot;00B55DAF&quot;/&gt;&lt;wsp:rsid wsp:val=&quot;00B56F8A&quot;/&gt;&lt;wsp:rsid wsp:val=&quot;00B57D29&quot;/&gt;&lt;wsp:rsid wsp:val=&quot;00B6579A&quot;/&gt;&lt;wsp:rsid wsp:val=&quot;00B66B49&quot;/&gt;&lt;wsp:rsid wsp:val=&quot;00B71208&quot;/&gt;&lt;wsp:rsid wsp:val=&quot;00B72B8F&quot;/&gt;&lt;wsp:rsid wsp:val=&quot;00B74356&quot;/&gt;&lt;wsp:rsid wsp:val=&quot;00B74FFD&quot;/&gt;&lt;wsp:rsid wsp:val=&quot;00B8100C&quot;/&gt;&lt;wsp:rsid wsp:val=&quot;00B82691&quot;/&gt;&lt;wsp:rsid wsp:val=&quot;00B82F6B&quot;/&gt;&lt;wsp:rsid wsp:val=&quot;00B83CAA&quot;/&gt;&lt;wsp:rsid wsp:val=&quot;00B84553&quot;/&gt;&lt;wsp:rsid wsp:val=&quot;00B851B2&quot;/&gt;&lt;wsp:rsid wsp:val=&quot;00B90CEF&quot;/&gt;&lt;wsp:rsid wsp:val=&quot;00B94D69&quot;/&gt;&lt;wsp:rsid wsp:val=&quot;00BA1D4F&quot;/&gt;&lt;wsp:rsid wsp:val=&quot;00BA651E&quot;/&gt;&lt;wsp:rsid wsp:val=&quot;00BA7213&quot;/&gt;&lt;wsp:rsid wsp:val=&quot;00BB1E66&quot;/&gt;&lt;wsp:rsid wsp:val=&quot;00BB238D&quot;/&gt;&lt;wsp:rsid wsp:val=&quot;00BB346A&quot;/&gt;&lt;wsp:rsid wsp:val=&quot;00BB4685&quot;/&gt;&lt;wsp:rsid wsp:val=&quot;00BB62D4&quot;/&gt;&lt;wsp:rsid wsp:val=&quot;00BB7353&quot;/&gt;&lt;wsp:rsid wsp:val=&quot;00BC083D&quot;/&gt;&lt;wsp:rsid wsp:val=&quot;00BC2D94&quot;/&gt;&lt;wsp:rsid wsp:val=&quot;00BC378C&quot;/&gt;&lt;wsp:rsid wsp:val=&quot;00BC43FE&quot;/&gt;&lt;wsp:rsid wsp:val=&quot;00BC589D&quot;/&gt;&lt;wsp:rsid wsp:val=&quot;00BC7DD8&quot;/&gt;&lt;wsp:rsid wsp:val=&quot;00BD68C2&quot;/&gt;&lt;wsp:rsid wsp:val=&quot;00BD78BB&quot;/&gt;&lt;wsp:rsid wsp:val=&quot;00BE16B4&quot;/&gt;&lt;wsp:rsid wsp:val=&quot;00BE3677&quot;/&gt;&lt;wsp:rsid wsp:val=&quot;00BE60D9&quot;/&gt;&lt;wsp:rsid wsp:val=&quot;00BF133E&quot;/&gt;&lt;wsp:rsid wsp:val=&quot;00BF13F4&quot;/&gt;&lt;wsp:rsid wsp:val=&quot;00BF3D11&quot;/&gt;&lt;wsp:rsid wsp:val=&quot;00BF3EFB&quot;/&gt;&lt;wsp:rsid wsp:val=&quot;00BF74AB&quot;/&gt;&lt;wsp:rsid wsp:val=&quot;00C00384&quot;/&gt;&lt;wsp:rsid wsp:val=&quot;00C03347&quot;/&gt;&lt;wsp:rsid wsp:val=&quot;00C1047B&quot;/&gt;&lt;wsp:rsid wsp:val=&quot;00C20BC4&quot;/&gt;&lt;wsp:rsid wsp:val=&quot;00C220D6&quot;/&gt;&lt;wsp:rsid wsp:val=&quot;00C23C20&quot;/&gt;&lt;wsp:rsid wsp:val=&quot;00C331DE&quot;/&gt;&lt;wsp:rsid wsp:val=&quot;00C356CF&quot;/&gt;&lt;wsp:rsid wsp:val=&quot;00C40A36&quot;/&gt;&lt;wsp:rsid wsp:val=&quot;00C425C6&quot;/&gt;&lt;wsp:rsid wsp:val=&quot;00C42862&quot;/&gt;&lt;wsp:rsid wsp:val=&quot;00C42A98&quot;/&gt;&lt;wsp:rsid wsp:val=&quot;00C45501&quot;/&gt;&lt;wsp:rsid wsp:val=&quot;00C460D6&quot;/&gt;&lt;wsp:rsid wsp:val=&quot;00C47463&quot;/&gt;&lt;wsp:rsid wsp:val=&quot;00C529BA&quot;/&gt;&lt;wsp:rsid wsp:val=&quot;00C54986&quot;/&gt;&lt;wsp:rsid wsp:val=&quot;00C56F15&quot;/&gt;&lt;wsp:rsid wsp:val=&quot;00C60E12&quot;/&gt;&lt;wsp:rsid wsp:val=&quot;00C6237A&quot;/&gt;&lt;wsp:rsid wsp:val=&quot;00C71B99&quot;/&gt;&lt;wsp:rsid wsp:val=&quot;00C72CB8&quot;/&gt;&lt;wsp:rsid wsp:val=&quot;00C730AC&quot;/&gt;&lt;wsp:rsid wsp:val=&quot;00C8006D&quot;/&gt;&lt;wsp:rsid wsp:val=&quot;00C81A63&quot;/&gt;&lt;wsp:rsid wsp:val=&quot;00C83435&quot;/&gt;&lt;wsp:rsid wsp:val=&quot;00C84BB2&quot;/&gt;&lt;wsp:rsid wsp:val=&quot;00C94AB1&quot;/&gt;&lt;wsp:rsid wsp:val=&quot;00C97998&quot;/&gt;&lt;wsp:rsid wsp:val=&quot;00CA4F12&quot;/&gt;&lt;wsp:rsid wsp:val=&quot;00CB2C4F&quot;/&gt;&lt;wsp:rsid wsp:val=&quot;00CB4714&quot;/&gt;&lt;wsp:rsid wsp:val=&quot;00CB695F&quot;/&gt;&lt;wsp:rsid wsp:val=&quot;00CC1459&quot;/&gt;&lt;wsp:rsid wsp:val=&quot;00CC2555&quot;/&gt;&lt;wsp:rsid wsp:val=&quot;00CC3529&quot;/&gt;&lt;wsp:rsid wsp:val=&quot;00CC4849&quot;/&gt;&lt;wsp:rsid wsp:val=&quot;00CC4B10&quot;/&gt;&lt;wsp:rsid wsp:val=&quot;00CC5816&quot;/&gt;&lt;wsp:rsid wsp:val=&quot;00CC7355&quot;/&gt;&lt;wsp:rsid wsp:val=&quot;00CD2B96&quot;/&gt;&lt;wsp:rsid wsp:val=&quot;00CD6BE6&quot;/&gt;&lt;wsp:rsid wsp:val=&quot;00CE0044&quot;/&gt;&lt;wsp:rsid wsp:val=&quot;00CE1987&quot;/&gt;&lt;wsp:rsid wsp:val=&quot;00CE1F95&quot;/&gt;&lt;wsp:rsid wsp:val=&quot;00CE4EBA&quot;/&gt;&lt;wsp:rsid wsp:val=&quot;00CE6ABA&quot;/&gt;&lt;wsp:rsid wsp:val=&quot;00CF112D&quot;/&gt;&lt;wsp:rsid wsp:val=&quot;00CF1A1D&quot;/&gt;&lt;wsp:rsid wsp:val=&quot;00CF31B5&quot;/&gt;&lt;wsp:rsid wsp:val=&quot;00CF37C2&quot;/&gt;&lt;wsp:rsid wsp:val=&quot;00CF5C00&quot;/&gt;&lt;wsp:rsid wsp:val=&quot;00CF6553&quot;/&gt;&lt;wsp:rsid wsp:val=&quot;00D0169B&quot;/&gt;&lt;wsp:rsid wsp:val=&quot;00D0293C&quot;/&gt;&lt;wsp:rsid wsp:val=&quot;00D06100&quot;/&gt;&lt;wsp:rsid wsp:val=&quot;00D0743F&quot;/&gt;&lt;wsp:rsid wsp:val=&quot;00D1458C&quot;/&gt;&lt;wsp:rsid wsp:val=&quot;00D213AA&quot;/&gt;&lt;wsp:rsid wsp:val=&quot;00D215D5&quot;/&gt;&lt;wsp:rsid wsp:val=&quot;00D25CCD&quot;/&gt;&lt;wsp:rsid wsp:val=&quot;00D3054B&quot;/&gt;&lt;wsp:rsid wsp:val=&quot;00D3504D&quot;/&gt;&lt;wsp:rsid wsp:val=&quot;00D42797&quot;/&gt;&lt;wsp:rsid wsp:val=&quot;00D511B9&quot;/&gt;&lt;wsp:rsid wsp:val=&quot;00D5139B&quot;/&gt;&lt;wsp:rsid wsp:val=&quot;00D5315C&quot;/&gt;&lt;wsp:rsid wsp:val=&quot;00D5466E&quot;/&gt;&lt;wsp:rsid wsp:val=&quot;00D572D5&quot;/&gt;&lt;wsp:rsid wsp:val=&quot;00D572D8&quot;/&gt;&lt;wsp:rsid wsp:val=&quot;00D6258C&quot;/&gt;&lt;wsp:rsid wsp:val=&quot;00D63945&quot;/&gt;&lt;wsp:rsid wsp:val=&quot;00D73D02&quot;/&gt;&lt;wsp:rsid wsp:val=&quot;00D73E93&quot;/&gt;&lt;wsp:rsid wsp:val=&quot;00D80390&quot;/&gt;&lt;wsp:rsid wsp:val=&quot;00D8098C&quot;/&gt;&lt;wsp:rsid wsp:val=&quot;00D837B8&quot;/&gt;&lt;wsp:rsid wsp:val=&quot;00D85138&quot;/&gt;&lt;wsp:rsid wsp:val=&quot;00D854E6&quot;/&gt;&lt;wsp:rsid wsp:val=&quot;00D85967&quot;/&gt;&lt;wsp:rsid wsp:val=&quot;00D86F01&quot;/&gt;&lt;wsp:rsid wsp:val=&quot;00D902A0&quot;/&gt;&lt;wsp:rsid wsp:val=&quot;00D92E2E&quot;/&gt;&lt;wsp:rsid wsp:val=&quot;00D939E1&quot;/&gt;&lt;wsp:rsid wsp:val=&quot;00D93C84&quot;/&gt;&lt;wsp:rsid wsp:val=&quot;00DA09EE&quot;/&gt;&lt;wsp:rsid wsp:val=&quot;00DA16DD&quot;/&gt;&lt;wsp:rsid wsp:val=&quot;00DA401B&quot;/&gt;&lt;wsp:rsid wsp:val=&quot;00DA4306&quot;/&gt;&lt;wsp:rsid wsp:val=&quot;00DA4471&quot;/&gt;&lt;wsp:rsid wsp:val=&quot;00DA5FDF&quot;/&gt;&lt;wsp:rsid wsp:val=&quot;00DB0B3D&quot;/&gt;&lt;wsp:rsid wsp:val=&quot;00DB13E4&quot;/&gt;&lt;wsp:rsid wsp:val=&quot;00DB1886&quot;/&gt;&lt;wsp:rsid wsp:val=&quot;00DB285B&quot;/&gt;&lt;wsp:rsid wsp:val=&quot;00DB6FED&quot;/&gt;&lt;wsp:rsid wsp:val=&quot;00DC3128&quot;/&gt;&lt;wsp:rsid wsp:val=&quot;00DC4765&quot;/&gt;&lt;wsp:rsid wsp:val=&quot;00DC7011&quot;/&gt;&lt;wsp:rsid wsp:val=&quot;00DD2FBA&quot;/&gt;&lt;wsp:rsid wsp:val=&quot;00DD5D2A&quot;/&gt;&lt;wsp:rsid wsp:val=&quot;00DD645B&quot;/&gt;&lt;wsp:rsid wsp:val=&quot;00DD7539&quot;/&gt;&lt;wsp:rsid wsp:val=&quot;00DE053C&quot;/&gt;&lt;wsp:rsid wsp:val=&quot;00DE2201&quot;/&gt;&lt;wsp:rsid wsp:val=&quot;00DE5B78&quot;/&gt;&lt;wsp:rsid wsp:val=&quot;00DE734E&quot;/&gt;&lt;wsp:rsid wsp:val=&quot;00DE76E9&quot;/&gt;&lt;wsp:rsid wsp:val=&quot;00DF0003&quot;/&gt;&lt;wsp:rsid wsp:val=&quot;00DF282A&quot;/&gt;&lt;wsp:rsid wsp:val=&quot;00DF45B2&quot;/&gt;&lt;wsp:rsid wsp:val=&quot;00DF5F34&quot;/&gt;&lt;wsp:rsid wsp:val=&quot;00DF6D6A&quot;/&gt;&lt;wsp:rsid wsp:val=&quot;00E0163C&quot;/&gt;&lt;wsp:rsid wsp:val=&quot;00E05713&quot;/&gt;&lt;wsp:rsid wsp:val=&quot;00E058E3&quot;/&gt;&lt;wsp:rsid wsp:val=&quot;00E06B92&quot;/&gt;&lt;wsp:rsid wsp:val=&quot;00E133B0&quot;/&gt;&lt;wsp:rsid wsp:val=&quot;00E1752F&quot;/&gt;&lt;wsp:rsid wsp:val=&quot;00E206FC&quot;/&gt;&lt;wsp:rsid wsp:val=&quot;00E212DC&quot;/&gt;&lt;wsp:rsid wsp:val=&quot;00E2144E&quot;/&gt;&lt;wsp:rsid wsp:val=&quot;00E23132&quot;/&gt;&lt;wsp:rsid wsp:val=&quot;00E24101&quot;/&gt;&lt;wsp:rsid wsp:val=&quot;00E24F78&quot;/&gt;&lt;wsp:rsid wsp:val=&quot;00E26E3C&quot;/&gt;&lt;wsp:rsid wsp:val=&quot;00E27269&quot;/&gt;&lt;wsp:rsid wsp:val=&quot;00E3431A&quot;/&gt;&lt;wsp:rsid wsp:val=&quot;00E352F2&quot;/&gt;&lt;wsp:rsid wsp:val=&quot;00E44D62&quot;/&gt;&lt;wsp:rsid wsp:val=&quot;00E53ABD&quot;/&gt;&lt;wsp:rsid wsp:val=&quot;00E53CAC&quot;/&gt;&lt;wsp:rsid wsp:val=&quot;00E552AF&quot;/&gt;&lt;wsp:rsid wsp:val=&quot;00E56B55&quot;/&gt;&lt;wsp:rsid wsp:val=&quot;00E56C8E&quot;/&gt;&lt;wsp:rsid wsp:val=&quot;00E62CF3&quot;/&gt;&lt;wsp:rsid wsp:val=&quot;00E6308F&quot;/&gt;&lt;wsp:rsid wsp:val=&quot;00E6547E&quot;/&gt;&lt;wsp:rsid wsp:val=&quot;00E65F77&quot;/&gt;&lt;wsp:rsid wsp:val=&quot;00E72195&quot;/&gt;&lt;wsp:rsid wsp:val=&quot;00E745BE&quot;/&gt;&lt;wsp:rsid wsp:val=&quot;00E749E5&quot;/&gt;&lt;wsp:rsid wsp:val=&quot;00E759E7&quot;/&gt;&lt;wsp:rsid wsp:val=&quot;00E800C9&quot;/&gt;&lt;wsp:rsid wsp:val=&quot;00E835D4&quot;/&gt;&lt;wsp:rsid wsp:val=&quot;00E86E4B&quot;/&gt;&lt;wsp:rsid wsp:val=&quot;00E86ECE&quot;/&gt;&lt;wsp:rsid wsp:val=&quot;00E87F15&quot;/&gt;&lt;wsp:rsid wsp:val=&quot;00E90343&quot;/&gt;&lt;wsp:rsid wsp:val=&quot;00E92ACB&quot;/&gt;&lt;wsp:rsid wsp:val=&quot;00E93801&quot;/&gt;&lt;wsp:rsid wsp:val=&quot;00E93BB5&quot;/&gt;&lt;wsp:rsid wsp:val=&quot;00E94466&quot;/&gt;&lt;wsp:rsid wsp:val=&quot;00E94665&quot;/&gt;&lt;wsp:rsid wsp:val=&quot;00E961B3&quot;/&gt;&lt;wsp:rsid wsp:val=&quot;00EA5D91&quot;/&gt;&lt;wsp:rsid wsp:val=&quot;00EA7398&quot;/&gt;&lt;wsp:rsid wsp:val=&quot;00EB09F9&quot;/&gt;&lt;wsp:rsid wsp:val=&quot;00EB1018&quot;/&gt;&lt;wsp:rsid wsp:val=&quot;00EB3A7C&quot;/&gt;&lt;wsp:rsid wsp:val=&quot;00EB486E&quot;/&gt;&lt;wsp:rsid wsp:val=&quot;00EB528B&quot;/&gt;&lt;wsp:rsid wsp:val=&quot;00EB58A3&quot;/&gt;&lt;wsp:rsid wsp:val=&quot;00EB5954&quot;/&gt;&lt;wsp:rsid wsp:val=&quot;00EB62B2&quot;/&gt;&lt;wsp:rsid wsp:val=&quot;00EC239A&quot;/&gt;&lt;wsp:rsid wsp:val=&quot;00EC6429&quot;/&gt;&lt;wsp:rsid wsp:val=&quot;00EC6604&quot;/&gt;&lt;wsp:rsid wsp:val=&quot;00EC7B68&quot;/&gt;&lt;wsp:rsid wsp:val=&quot;00ED04CC&quot;/&gt;&lt;wsp:rsid wsp:val=&quot;00ED0E92&quot;/&gt;&lt;wsp:rsid wsp:val=&quot;00ED37DF&quot;/&gt;&lt;wsp:rsid wsp:val=&quot;00ED4ACF&quot;/&gt;&lt;wsp:rsid wsp:val=&quot;00ED6F04&quot;/&gt;&lt;wsp:rsid wsp:val=&quot;00EE1CE2&quot;/&gt;&lt;wsp:rsid wsp:val=&quot;00EE2598&quot;/&gt;&lt;wsp:rsid wsp:val=&quot;00EF161F&quot;/&gt;&lt;wsp:rsid wsp:val=&quot;00EF3988&quot;/&gt;&lt;wsp:rsid wsp:val=&quot;00EF7AC3&quot;/&gt;&lt;wsp:rsid wsp:val=&quot;00F00AD1&quot;/&gt;&lt;wsp:rsid wsp:val=&quot;00F01323&quot;/&gt;&lt;wsp:rsid wsp:val=&quot;00F01DCF&quot;/&gt;&lt;wsp:rsid wsp:val=&quot;00F0564E&quot;/&gt;&lt;wsp:rsid wsp:val=&quot;00F057BA&quot;/&gt;&lt;wsp:rsid wsp:val=&quot;00F0648B&quot;/&gt;&lt;wsp:rsid wsp:val=&quot;00F1023F&quot;/&gt;&lt;wsp:rsid wsp:val=&quot;00F11302&quot;/&gt;&lt;wsp:rsid wsp:val=&quot;00F1492F&quot;/&gt;&lt;wsp:rsid wsp:val=&quot;00F14D5A&quot;/&gt;&lt;wsp:rsid wsp:val=&quot;00F20428&quot;/&gt;&lt;wsp:rsid wsp:val=&quot;00F204BA&quot;/&gt;&lt;wsp:rsid wsp:val=&quot;00F211D3&quot;/&gt;&lt;wsp:rsid wsp:val=&quot;00F21D67&quot;/&gt;&lt;wsp:rsid wsp:val=&quot;00F22A06&quot;/&gt;&lt;wsp:rsid wsp:val=&quot;00F22B5E&quot;/&gt;&lt;wsp:rsid wsp:val=&quot;00F24B5E&quot;/&gt;&lt;wsp:rsid wsp:val=&quot;00F255EF&quot;/&gt;&lt;wsp:rsid wsp:val=&quot;00F26159&quot;/&gt;&lt;wsp:rsid wsp:val=&quot;00F275D1&quot;/&gt;&lt;wsp:rsid wsp:val=&quot;00F306E8&quot;/&gt;&lt;wsp:rsid wsp:val=&quot;00F330E1&quot;/&gt;&lt;wsp:rsid wsp:val=&quot;00F34CC8&quot;/&gt;&lt;wsp:rsid wsp:val=&quot;00F37119&quot;/&gt;&lt;wsp:rsid wsp:val=&quot;00F425AA&quot;/&gt;&lt;wsp:rsid wsp:val=&quot;00F43AEF&quot;/&gt;&lt;wsp:rsid wsp:val=&quot;00F43E19&quot;/&gt;&lt;wsp:rsid wsp:val=&quot;00F44A58&quot;/&gt;&lt;wsp:rsid wsp:val=&quot;00F452B1&quot;/&gt;&lt;wsp:rsid wsp:val=&quot;00F527F0&quot;/&gt;&lt;wsp:rsid wsp:val=&quot;00F5391A&quot;/&gt;&lt;wsp:rsid wsp:val=&quot;00F5481B&quot;/&gt;&lt;wsp:rsid wsp:val=&quot;00F55EA0&quot;/&gt;&lt;wsp:rsid wsp:val=&quot;00F57F9B&quot;/&gt;&lt;wsp:rsid wsp:val=&quot;00F6066D&quot;/&gt;&lt;wsp:rsid wsp:val=&quot;00F651B4&quot;/&gt;&lt;wsp:rsid wsp:val=&quot;00F67C43&quot;/&gt;&lt;wsp:rsid wsp:val=&quot;00F7196E&quot;/&gt;&lt;wsp:rsid wsp:val=&quot;00F74376&quot;/&gt;&lt;wsp:rsid wsp:val=&quot;00F774ED&quot;/&gt;&lt;wsp:rsid wsp:val=&quot;00F83D1B&quot;/&gt;&lt;wsp:rsid wsp:val=&quot;00F852B1&quot;/&gt;&lt;wsp:rsid wsp:val=&quot;00F91DEB&quot;/&gt;&lt;wsp:rsid wsp:val=&quot;00F9393C&quot;/&gt;&lt;wsp:rsid wsp:val=&quot;00F94559&quot;/&gt;&lt;wsp:rsid wsp:val=&quot;00F95033&quot;/&gt;&lt;wsp:rsid wsp:val=&quot;00F96289&quot;/&gt;&lt;wsp:rsid wsp:val=&quot;00F97EBC&quot;/&gt;&lt;wsp:rsid wsp:val=&quot;00FA498E&quot;/&gt;&lt;wsp:rsid wsp:val=&quot;00FA5C4C&quot;/&gt;&lt;wsp:rsid wsp:val=&quot;00FA7295&quot;/&gt;&lt;wsp:rsid wsp:val=&quot;00FB1224&quot;/&gt;&lt;wsp:rsid wsp:val=&quot;00FB6EC6&quot;/&gt;&lt;wsp:rsid wsp:val=&quot;00FC2D30&quot;/&gt;&lt;wsp:rsid wsp:val=&quot;00FC430C&quot;/&gt;&lt;wsp:rsid wsp:val=&quot;00FC4449&quot;/&gt;&lt;wsp:rsid wsp:val=&quot;00FC5D05&quot;/&gt;&lt;wsp:rsid wsp:val=&quot;00FC6F4B&quot;/&gt;&lt;wsp:rsid wsp:val=&quot;00FD1590&quot;/&gt;&lt;wsp:rsid wsp:val=&quot;00FD377A&quot;/&gt;&lt;wsp:rsid wsp:val=&quot;00FD4D70&quot;/&gt;&lt;wsp:rsid wsp:val=&quot;00FD5A71&quot;/&gt;&lt;wsp:rsid wsp:val=&quot;00FD5F4A&quot;/&gt;&lt;wsp:rsid wsp:val=&quot;00FE102E&quot;/&gt;&lt;wsp:rsid wsp:val=&quot;00FE2B97&quot;/&gt;&lt;wsp:rsid wsp:val=&quot;00FE4102&quot;/&gt;&lt;wsp:rsid wsp:val=&quot;00FE475C&quot;/&gt;&lt;wsp:rsid wsp:val=&quot;00FE4D89&quot;/&gt;&lt;wsp:rsid wsp:val=&quot;00FE79E0&quot;/&gt;&lt;wsp:rsid wsp:val=&quot;00FF1F4E&quot;/&gt;&lt;wsp:rsid wsp:val=&quot;00FF2006&quot;/&gt;&lt;wsp:rsid wsp:val=&quot;00FF4CEE&quot;/&gt;&lt;/wsp:rsids&gt;&lt;/w:docPr&gt;&lt;w:body&gt;&lt;w:p wsp:rsidR=&quot;00000000&quot; wsp:rsidRDefault=&quot;004B0481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     i&lt;/m:t&gt;&lt;/m:r&gt;&lt;/m:e&gt;&lt;m:sub&gt;&lt;m:r&gt;&lt;w:rPr&gt;&lt;w:rFonts w:ascii=&quot;Cambria Math&quot; w:h-ansi=&quot;Cambria Math&quot;/&gt;&lt;wx:font wx:val=&quot;Cambria Math&quot;/&gt;&lt;w:i/&gt;&lt;/w:rPr&gt;&lt;m:t&gt;S&lt;/m:t&gt;&lt;/m:r&gt;&lt;/m:sub&gt;&lt;/m:sSub&gt;&lt;m:r&gt;&lt;w:rPr&gt;&lt;w:rFonts w:ascii=&quot;Cambria Math&quot; w:h-ansi=&quot;Cambria Math&quot;/&gt;&lt;wx:font wx:val=&quot;Cambria Math&quot;/&gt;&lt;w:i/&gt;&lt;/w:rPr&gt;&lt;m:t&gt;=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1&lt;/m:t&gt;&lt;/m:r&gt;&lt;/m:num&gt;&lt;m:den&gt;&lt;m:r&gt;&lt;w:rPr&gt;&lt;w:rFonts w:ascii=&quot;Cambria Math&quot; w:h-ansi=&quot;Cambria Math&quot;/&gt;&lt;wx:font wx:val=&quot;Cambria Math&quot;/&gt;&lt;w:i/&gt;&lt;/w:rPr&gt;&lt;m:t&gt;pZ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p&lt;/m:t&gt;&lt;/m:r&gt;&lt;/m:e&gt;&lt;/m:d&gt;&lt;/m:den&gt;&lt;/m:f&gt;&lt;m:r&gt;&lt;w:rPr&gt;&lt;w:rFonts w:ascii=&quot;Cambria Math&quot; w:h-ansi=&quot;Cambria Math&quot;/&gt;&lt;wx:font wx:val=&quot;Cambria Math&quot;/&gt;&lt;w:i/&gt;&lt;/w:rPr&gt;&lt;m:t&gt;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36" o:title="" chromakey="white"/>
                </v:shape>
              </w:pict>
            </w:r>
          </w:p>
        </w:tc>
        <w:tc>
          <w:tcPr>
            <w:tcW w:w="1665" w:type="dxa"/>
            <w:vAlign w:val="center"/>
          </w:tcPr>
          <w:p w:rsidR="00611459" w:rsidRPr="00AF49CC" w:rsidRDefault="00611459" w:rsidP="00232ECB">
            <w:pPr>
              <w:jc w:val="right"/>
            </w:pPr>
            <w:r w:rsidRPr="00AF49CC">
              <w:t>(</w:t>
            </w:r>
            <w:r w:rsidRPr="00232ECB">
              <w:rPr>
                <w:lang w:val="en-US"/>
              </w:rPr>
              <w:t>6</w:t>
            </w:r>
            <w:r w:rsidRPr="00AF49CC">
              <w:t>)</w:t>
            </w:r>
          </w:p>
        </w:tc>
      </w:tr>
    </w:tbl>
    <w:p w:rsidR="00611459" w:rsidRPr="00AF49CC" w:rsidRDefault="00611459" w:rsidP="00C6237A">
      <w:pPr>
        <w:rPr>
          <w:lang w:val="en-US"/>
        </w:rPr>
      </w:pPr>
    </w:p>
    <w:p w:rsidR="00611459" w:rsidRPr="00AF49CC" w:rsidRDefault="00611459" w:rsidP="00C6237A">
      <w:r w:rsidRPr="00AF49CC">
        <w:t>Согласно теоремы разложения, ток статора</w:t>
      </w:r>
    </w:p>
    <w:p w:rsidR="00611459" w:rsidRPr="00AF49CC" w:rsidRDefault="00611459" w:rsidP="00C6237A"/>
    <w:tbl>
      <w:tblPr>
        <w:tblW w:w="0" w:type="auto"/>
        <w:tblLook w:val="00A0"/>
      </w:tblPr>
      <w:tblGrid>
        <w:gridCol w:w="8753"/>
        <w:gridCol w:w="533"/>
      </w:tblGrid>
      <w:tr w:rsidR="00611459" w:rsidRPr="00AF49CC" w:rsidTr="00232ECB">
        <w:tc>
          <w:tcPr>
            <w:tcW w:w="8472" w:type="dxa"/>
          </w:tcPr>
          <w:p w:rsidR="00611459" w:rsidRPr="00232ECB" w:rsidRDefault="00611459" w:rsidP="00232ECB">
            <w:pPr>
              <w:ind w:firstLine="0"/>
              <w:rPr>
                <w:lang w:val="en-US"/>
              </w:rPr>
            </w:pPr>
            <w:r w:rsidRPr="00232ECB">
              <w:pict>
                <v:shape id="_x0000_i1054" type="#_x0000_t75" style="width:440.4pt;height:13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69&quot;/&gt;&lt;w:doNotEmbedSystemFonts/&gt;&lt;w:defaultTabStop w:val=&quot;708&quot;/&gt;&lt;w:autoHyphenation/&gt;&lt;w:hyphenationZone w:val=&quot;357&quot;/&gt;&lt;w:doNotHyphenateCaps/&gt;&lt;w:drawingGridHorizontalSpacing w:val=&quot;140&quot;/&gt;&lt;w:drawingGridVerticalSpacing w:val=&quot;381&quot;/&gt;&lt;w:displayHorizontalDrawingGridEvery w:val=&quot;2&quot;/&gt;&lt;w:punctuationKerning/&gt;&lt;w:characterSpacingControl w:val=&quot;DontCompress&quot;/&gt;&lt;w:optimizeForBrowser/&gt;&lt;w:allowPNG/&gt;&lt;w:doNotSaveWebPagesAsSingleFil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12F04&quot;/&gt;&lt;wsp:rsid wsp:val=&quot;00000DC8&quot;/&gt;&lt;wsp:rsid wsp:val=&quot;00012B88&quot;/&gt;&lt;wsp:rsid wsp:val=&quot;0001427E&quot;/&gt;&lt;wsp:rsid wsp:val=&quot;00015252&quot;/&gt;&lt;wsp:rsid wsp:val=&quot;000155E9&quot;/&gt;&lt;wsp:rsid wsp:val=&quot;00015E30&quot;/&gt;&lt;wsp:rsid wsp:val=&quot;00022AB5&quot;/&gt;&lt;wsp:rsid wsp:val=&quot;000256B4&quot;/&gt;&lt;wsp:rsid wsp:val=&quot;00025EA1&quot;/&gt;&lt;wsp:rsid wsp:val=&quot;00027082&quot;/&gt;&lt;wsp:rsid wsp:val=&quot;00027691&quot;/&gt;&lt;wsp:rsid wsp:val=&quot;00036A2C&quot;/&gt;&lt;wsp:rsid wsp:val=&quot;00042390&quot;/&gt;&lt;wsp:rsid wsp:val=&quot;00042E84&quot;/&gt;&lt;wsp:rsid wsp:val=&quot;00043FE4&quot;/&gt;&lt;wsp:rsid wsp:val=&quot;000611FE&quot;/&gt;&lt;wsp:rsid wsp:val=&quot;00062582&quot;/&gt;&lt;wsp:rsid wsp:val=&quot;00062A36&quot;/&gt;&lt;wsp:rsid wsp:val=&quot;00065241&quot;/&gt;&lt;wsp:rsid wsp:val=&quot;0006644D&quot;/&gt;&lt;wsp:rsid wsp:val=&quot;0006702A&quot;/&gt;&lt;wsp:rsid wsp:val=&quot;000675EB&quot;/&gt;&lt;wsp:rsid wsp:val=&quot;00087B2D&quot;/&gt;&lt;wsp:rsid wsp:val=&quot;000907B6&quot;/&gt;&lt;wsp:rsid wsp:val=&quot;00091354&quot;/&gt;&lt;wsp:rsid wsp:val=&quot;000A12F2&quot;/&gt;&lt;wsp:rsid wsp:val=&quot;000A25DB&quot;/&gt;&lt;wsp:rsid wsp:val=&quot;000A460E&quot;/&gt;&lt;wsp:rsid wsp:val=&quot;000A51EB&quot;/&gt;&lt;wsp:rsid wsp:val=&quot;000A71C2&quot;/&gt;&lt;wsp:rsid wsp:val=&quot;000A7E67&quot;/&gt;&lt;wsp:rsid wsp:val=&quot;000B00A6&quot;/&gt;&lt;wsp:rsid wsp:val=&quot;000B1930&quot;/&gt;&lt;wsp:rsid wsp:val=&quot;000B25DD&quot;/&gt;&lt;wsp:rsid wsp:val=&quot;000B2D25&quot;/&gt;&lt;wsp:rsid wsp:val=&quot;000B3A07&quot;/&gt;&lt;wsp:rsid wsp:val=&quot;000C1BE1&quot;/&gt;&lt;wsp:rsid wsp:val=&quot;000C35F6&quot;/&gt;&lt;wsp:rsid wsp:val=&quot;000C5152&quot;/&gt;&lt;wsp:rsid wsp:val=&quot;000D1B58&quot;/&gt;&lt;wsp:rsid wsp:val=&quot;000D5650&quot;/&gt;&lt;wsp:rsid wsp:val=&quot;000D7AB9&quot;/&gt;&lt;wsp:rsid wsp:val=&quot;000E198A&quot;/&gt;&lt;wsp:rsid wsp:val=&quot;000E2F97&quot;/&gt;&lt;wsp:rsid wsp:val=&quot;000E3F01&quot;/&gt;&lt;wsp:rsid wsp:val=&quot;000E4D61&quot;/&gt;&lt;wsp:rsid wsp:val=&quot;000E52CD&quot;/&gt;&lt;wsp:rsid wsp:val=&quot;000E66AA&quot;/&gt;&lt;wsp:rsid wsp:val=&quot;000F1665&quot;/&gt;&lt;wsp:rsid wsp:val=&quot;000F4D3A&quot;/&gt;&lt;wsp:rsid wsp:val=&quot;000F50B4&quot;/&gt;&lt;wsp:rsid wsp:val=&quot;000F70AC&quot;/&gt;&lt;wsp:rsid wsp:val=&quot;001018AE&quot;/&gt;&lt;wsp:rsid wsp:val=&quot;001024DC&quot;/&gt;&lt;wsp:rsid wsp:val=&quot;00102CCB&quot;/&gt;&lt;wsp:rsid wsp:val=&quot;001056BE&quot;/&gt;&lt;wsp:rsid wsp:val=&quot;00110D34&quot;/&gt;&lt;wsp:rsid wsp:val=&quot;00130DFF&quot;/&gt;&lt;wsp:rsid wsp:val=&quot;00132126&quot;/&gt;&lt;wsp:rsid wsp:val=&quot;001346A0&quot;/&gt;&lt;wsp:rsid wsp:val=&quot;001366CF&quot;/&gt;&lt;wsp:rsid wsp:val=&quot;00137164&quot;/&gt;&lt;wsp:rsid wsp:val=&quot;00137B68&quot;/&gt;&lt;wsp:rsid wsp:val=&quot;00137FC8&quot;/&gt;&lt;wsp:rsid wsp:val=&quot;0014268D&quot;/&gt;&lt;wsp:rsid wsp:val=&quot;00146764&quot;/&gt;&lt;wsp:rsid wsp:val=&quot;00146F62&quot;/&gt;&lt;wsp:rsid wsp:val=&quot;001505E1&quot;/&gt;&lt;wsp:rsid wsp:val=&quot;00150A3C&quot;/&gt;&lt;wsp:rsid wsp:val=&quot;00150A53&quot;/&gt;&lt;wsp:rsid wsp:val=&quot;00151F4A&quot;/&gt;&lt;wsp:rsid wsp:val=&quot;001632B0&quot;/&gt;&lt;wsp:rsid wsp:val=&quot;001654F0&quot;/&gt;&lt;wsp:rsid wsp:val=&quot;00166743&quot;/&gt;&lt;wsp:rsid wsp:val=&quot;00171F73&quot;/&gt;&lt;wsp:rsid wsp:val=&quot;00174F60&quot;/&gt;&lt;wsp:rsid wsp:val=&quot;001800F0&quot;/&gt;&lt;wsp:rsid wsp:val=&quot;001852B3&quot;/&gt;&lt;wsp:rsid wsp:val=&quot;001864B6&quot;/&gt;&lt;wsp:rsid wsp:val=&quot;001930CB&quot;/&gt;&lt;wsp:rsid wsp:val=&quot;001A0EC0&quot;/&gt;&lt;wsp:rsid wsp:val=&quot;001A207B&quot;/&gt;&lt;wsp:rsid wsp:val=&quot;001A535A&quot;/&gt;&lt;wsp:rsid wsp:val=&quot;001B2A26&quot;/&gt;&lt;wsp:rsid wsp:val=&quot;001B59BF&quot;/&gt;&lt;wsp:rsid wsp:val=&quot;001C1E84&quot;/&gt;&lt;wsp:rsid wsp:val=&quot;001C520D&quot;/&gt;&lt;wsp:rsid wsp:val=&quot;001C5731&quot;/&gt;&lt;wsp:rsid wsp:val=&quot;001D28EA&quot;/&gt;&lt;wsp:rsid wsp:val=&quot;001D5300&quot;/&gt;&lt;wsp:rsid wsp:val=&quot;001E18B9&quot;/&gt;&lt;wsp:rsid wsp:val=&quot;001E1F66&quot;/&gt;&lt;wsp:rsid wsp:val=&quot;001E6525&quot;/&gt;&lt;wsp:rsid wsp:val=&quot;001E7283&quot;/&gt;&lt;wsp:rsid wsp:val=&quot;001E73BA&quot;/&gt;&lt;wsp:rsid wsp:val=&quot;001E7492&quot;/&gt;&lt;wsp:rsid wsp:val=&quot;001F06A3&quot;/&gt;&lt;wsp:rsid wsp:val=&quot;001F16E3&quot;/&gt;&lt;wsp:rsid wsp:val=&quot;001F42F0&quot;/&gt;&lt;wsp:rsid wsp:val=&quot;001F566A&quot;/&gt;&lt;wsp:rsid wsp:val=&quot;001F7425&quot;/&gt;&lt;wsp:rsid wsp:val=&quot;001F77D0&quot;/&gt;&lt;wsp:rsid wsp:val=&quot;0020042E&quot;/&gt;&lt;wsp:rsid wsp:val=&quot;00202A19&quot;/&gt;&lt;wsp:rsid wsp:val=&quot;00204D50&quot;/&gt;&lt;wsp:rsid wsp:val=&quot;00204DE9&quot;/&gt;&lt;wsp:rsid wsp:val=&quot;002052D5&quot;/&gt;&lt;wsp:rsid wsp:val=&quot;002101D9&quot;/&gt;&lt;wsp:rsid wsp:val=&quot;00210E90&quot;/&gt;&lt;wsp:rsid wsp:val=&quot;002111DA&quot;/&gt;&lt;wsp:rsid wsp:val=&quot;00211533&quot;/&gt;&lt;wsp:rsid wsp:val=&quot;00212F04&quot;/&gt;&lt;wsp:rsid wsp:val=&quot;0021397F&quot;/&gt;&lt;wsp:rsid wsp:val=&quot;002174DC&quot;/&gt;&lt;wsp:rsid wsp:val=&quot;002256F9&quot;/&gt;&lt;wsp:rsid wsp:val=&quot;00225757&quot;/&gt;&lt;wsp:rsid wsp:val=&quot;00225891&quot;/&gt;&lt;wsp:rsid wsp:val=&quot;00227272&quot;/&gt;&lt;wsp:rsid wsp:val=&quot;00230031&quot;/&gt;&lt;wsp:rsid wsp:val=&quot;00231A08&quot;/&gt;&lt;wsp:rsid wsp:val=&quot;00232BF3&quot;/&gt;&lt;wsp:rsid wsp:val=&quot;00232ECB&quot;/&gt;&lt;wsp:rsid wsp:val=&quot;00234D66&quot;/&gt;&lt;wsp:rsid wsp:val=&quot;00240F05&quot;/&gt;&lt;wsp:rsid wsp:val=&quot;00242F0B&quot;/&gt;&lt;wsp:rsid wsp:val=&quot;00244855&quot;/&gt;&lt;wsp:rsid wsp:val=&quot;00244BA0&quot;/&gt;&lt;wsp:rsid wsp:val=&quot;00246149&quot;/&gt;&lt;wsp:rsid wsp:val=&quot;002472B5&quot;/&gt;&lt;wsp:rsid wsp:val=&quot;00250440&quot;/&gt;&lt;wsp:rsid wsp:val=&quot;002504F8&quot;/&gt;&lt;wsp:rsid wsp:val=&quot;002600C8&quot;/&gt;&lt;wsp:rsid wsp:val=&quot;00260B3D&quot;/&gt;&lt;wsp:rsid wsp:val=&quot;002632A4&quot;/&gt;&lt;wsp:rsid wsp:val=&quot;00271A81&quot;/&gt;&lt;wsp:rsid wsp:val=&quot;00273B17&quot;/&gt;&lt;wsp:rsid wsp:val=&quot;0027698E&quot;/&gt;&lt;wsp:rsid wsp:val=&quot;002779D1&quot;/&gt;&lt;wsp:rsid wsp:val=&quot;00281B18&quot;/&gt;&lt;wsp:rsid wsp:val=&quot;002824F5&quot;/&gt;&lt;wsp:rsid wsp:val=&quot;00284725&quot;/&gt;&lt;wsp:rsid wsp:val=&quot;00290D00&quot;/&gt;&lt;wsp:rsid wsp:val=&quot;00291EE8&quot;/&gt;&lt;wsp:rsid wsp:val=&quot;00292FEE&quot;/&gt;&lt;wsp:rsid wsp:val=&quot;00294426&quot;/&gt;&lt;wsp:rsid wsp:val=&quot;002A0544&quot;/&gt;&lt;wsp:rsid wsp:val=&quot;002A06FF&quot;/&gt;&lt;wsp:rsid wsp:val=&quot;002A077C&quot;/&gt;&lt;wsp:rsid wsp:val=&quot;002A1247&quot;/&gt;&lt;wsp:rsid wsp:val=&quot;002A3F2A&quot;/&gt;&lt;wsp:rsid wsp:val=&quot;002A477C&quot;/&gt;&lt;wsp:rsid wsp:val=&quot;002A66A7&quot;/&gt;&lt;wsp:rsid wsp:val=&quot;002A686D&quot;/&gt;&lt;wsp:rsid wsp:val=&quot;002B04A0&quot;/&gt;&lt;wsp:rsid wsp:val=&quot;002B2856&quot;/&gt;&lt;wsp:rsid wsp:val=&quot;002B2A11&quot;/&gt;&lt;wsp:rsid wsp:val=&quot;002B2A18&quot;/&gt;&lt;wsp:rsid wsp:val=&quot;002C4945&quot;/&gt;&lt;wsp:rsid wsp:val=&quot;002C5850&quot;/&gt;&lt;wsp:rsid wsp:val=&quot;002C6ED6&quot;/&gt;&lt;wsp:rsid wsp:val=&quot;002C7254&quot;/&gt;&lt;wsp:rsid wsp:val=&quot;002D5084&quot;/&gt;&lt;wsp:rsid wsp:val=&quot;002D5E95&quot;/&gt;&lt;wsp:rsid wsp:val=&quot;002D5FF8&quot;/&gt;&lt;wsp:rsid wsp:val=&quot;002E7A2B&quot;/&gt;&lt;wsp:rsid wsp:val=&quot;002F0033&quot;/&gt;&lt;wsp:rsid wsp:val=&quot;002F4B1D&quot;/&gt;&lt;wsp:rsid wsp:val=&quot;002F5748&quot;/&gt;&lt;wsp:rsid wsp:val=&quot;002F5E41&quot;/&gt;&lt;wsp:rsid wsp:val=&quot;002F7BF9&quot;/&gt;&lt;wsp:rsid wsp:val=&quot;0030107F&quot;/&gt;&lt;wsp:rsid wsp:val=&quot;00302069&quot;/&gt;&lt;wsp:rsid wsp:val=&quot;003063F0&quot;/&gt;&lt;wsp:rsid wsp:val=&quot;00306980&quot;/&gt;&lt;wsp:rsid wsp:val=&quot;003103B7&quot;/&gt;&lt;wsp:rsid wsp:val=&quot;00316734&quot;/&gt;&lt;wsp:rsid wsp:val=&quot;00317380&quot;/&gt;&lt;wsp:rsid wsp:val=&quot;00317F18&quot;/&gt;&lt;wsp:rsid wsp:val=&quot;0032640D&quot;/&gt;&lt;wsp:rsid wsp:val=&quot;00332356&quot;/&gt;&lt;wsp:rsid wsp:val=&quot;003415E2&quot;/&gt;&lt;wsp:rsid wsp:val=&quot;003427E4&quot;/&gt;&lt;wsp:rsid wsp:val=&quot;00343F66&quot;/&gt;&lt;wsp:rsid wsp:val=&quot;00344143&quot;/&gt;&lt;wsp:rsid wsp:val=&quot;00344822&quot;/&gt;&lt;wsp:rsid wsp:val=&quot;00350FB2&quot;/&gt;&lt;wsp:rsid wsp:val=&quot;00351F44&quot;/&gt;&lt;wsp:rsid wsp:val=&quot;003534CE&quot;/&gt;&lt;wsp:rsid wsp:val=&quot;00361465&quot;/&gt;&lt;wsp:rsid wsp:val=&quot;0036221D&quot;/&gt;&lt;wsp:rsid wsp:val=&quot;00364527&quot;/&gt;&lt;wsp:rsid wsp:val=&quot;00366EA3&quot;/&gt;&lt;wsp:rsid wsp:val=&quot;0037307B&quot;/&gt;&lt;wsp:rsid wsp:val=&quot;0037307D&quot;/&gt;&lt;wsp:rsid wsp:val=&quot;00373F15&quot;/&gt;&lt;wsp:rsid wsp:val=&quot;003746B3&quot;/&gt;&lt;wsp:rsid wsp:val=&quot;00381567&quot;/&gt;&lt;wsp:rsid wsp:val=&quot;00382CBE&quot;/&gt;&lt;wsp:rsid wsp:val=&quot;00385048&quot;/&gt;&lt;wsp:rsid wsp:val=&quot;00391E1B&quot;/&gt;&lt;wsp:rsid wsp:val=&quot;00394257&quot;/&gt;&lt;wsp:rsid wsp:val=&quot;00394402&quot;/&gt;&lt;wsp:rsid wsp:val=&quot;00394EDF&quot;/&gt;&lt;wsp:rsid wsp:val=&quot;003A01BC&quot;/&gt;&lt;wsp:rsid wsp:val=&quot;003A24FA&quot;/&gt;&lt;wsp:rsid wsp:val=&quot;003B031D&quot;/&gt;&lt;wsp:rsid wsp:val=&quot;003B03EE&quot;/&gt;&lt;wsp:rsid wsp:val=&quot;003B1472&quot;/&gt;&lt;wsp:rsid wsp:val=&quot;003B7927&quot;/&gt;&lt;wsp:rsid wsp:val=&quot;003C02A6&quot;/&gt;&lt;wsp:rsid wsp:val=&quot;003C39F7&quot;/&gt;&lt;wsp:rsid wsp:val=&quot;003C6978&quot;/&gt;&lt;wsp:rsid wsp:val=&quot;003D15CB&quot;/&gt;&lt;wsp:rsid wsp:val=&quot;003D1782&quot;/&gt;&lt;wsp:rsid wsp:val=&quot;003D3457&quot;/&gt;&lt;wsp:rsid wsp:val=&quot;003D3DCA&quot;/&gt;&lt;wsp:rsid wsp:val=&quot;003D6674&quot;/&gt;&lt;wsp:rsid wsp:val=&quot;003D6769&quot;/&gt;&lt;wsp:rsid wsp:val=&quot;003E0301&quot;/&gt;&lt;wsp:rsid wsp:val=&quot;003E0422&quot;/&gt;&lt;wsp:rsid wsp:val=&quot;003F365B&quot;/&gt;&lt;wsp:rsid wsp:val=&quot;003F4C53&quot;/&gt;&lt;wsp:rsid wsp:val=&quot;003F63C1&quot;/&gt;&lt;wsp:rsid wsp:val=&quot;0040088F&quot;/&gt;&lt;wsp:rsid wsp:val=&quot;00402E09&quot;/&gt;&lt;wsp:rsid wsp:val=&quot;00403775&quot;/&gt;&lt;wsp:rsid wsp:val=&quot;00406EB8&quot;/&gt;&lt;wsp:rsid wsp:val=&quot;00411EAB&quot;/&gt;&lt;wsp:rsid wsp:val=&quot;00415195&quot;/&gt;&lt;wsp:rsid wsp:val=&quot;004270D1&quot;/&gt;&lt;wsp:rsid wsp:val=&quot;004309DF&quot;/&gt;&lt;wsp:rsid wsp:val=&quot;0043187E&quot;/&gt;&lt;wsp:rsid wsp:val=&quot;00433787&quot;/&gt;&lt;wsp:rsid wsp:val=&quot;00436210&quot;/&gt;&lt;wsp:rsid wsp:val=&quot;00436AEC&quot;/&gt;&lt;wsp:rsid wsp:val=&quot;00442A2C&quot;/&gt;&lt;wsp:rsid wsp:val=&quot;004503EC&quot;/&gt;&lt;wsp:rsid wsp:val=&quot;00452500&quot;/&gt;&lt;wsp:rsid wsp:val=&quot;00452D5E&quot;/&gt;&lt;wsp:rsid wsp:val=&quot;004537F6&quot;/&gt;&lt;wsp:rsid wsp:val=&quot;0045380C&quot;/&gt;&lt;wsp:rsid wsp:val=&quot;004562BC&quot;/&gt;&lt;wsp:rsid wsp:val=&quot;00465F64&quot;/&gt;&lt;wsp:rsid wsp:val=&quot;00473ABF&quot;/&gt;&lt;wsp:rsid wsp:val=&quot;004748BE&quot;/&gt;&lt;wsp:rsid wsp:val=&quot;00476B0F&quot;/&gt;&lt;wsp:rsid wsp:val=&quot;00477BC6&quot;/&gt;&lt;wsp:rsid wsp:val=&quot;0048210E&quot;/&gt;&lt;wsp:rsid wsp:val=&quot;00485C49&quot;/&gt;&lt;wsp:rsid wsp:val=&quot;00487DB1&quot;/&gt;&lt;wsp:rsid wsp:val=&quot;00490F4D&quot;/&gt;&lt;wsp:rsid wsp:val=&quot;00491E80&quot;/&gt;&lt;wsp:rsid wsp:val=&quot;00492255&quot;/&gt;&lt;wsp:rsid wsp:val=&quot;00496238&quot;/&gt;&lt;wsp:rsid wsp:val=&quot;00496359&quot;/&gt;&lt;wsp:rsid wsp:val=&quot;004A02D5&quot;/&gt;&lt;wsp:rsid wsp:val=&quot;004A03B0&quot;/&gt;&lt;wsp:rsid wsp:val=&quot;004A082B&quot;/&gt;&lt;wsp:rsid wsp:val=&quot;004A46D4&quot;/&gt;&lt;wsp:rsid wsp:val=&quot;004A5F62&quot;/&gt;&lt;wsp:rsid wsp:val=&quot;004A62A8&quot;/&gt;&lt;wsp:rsid wsp:val=&quot;004A66EF&quot;/&gt;&lt;wsp:rsid wsp:val=&quot;004A6D17&quot;/&gt;&lt;wsp:rsid wsp:val=&quot;004B275D&quot;/&gt;&lt;wsp:rsid wsp:val=&quot;004B3A61&quot;/&gt;&lt;wsp:rsid wsp:val=&quot;004B7618&quot;/&gt;&lt;wsp:rsid wsp:val=&quot;004C51EB&quot;/&gt;&lt;wsp:rsid wsp:val=&quot;004C656C&quot;/&gt;&lt;wsp:rsid wsp:val=&quot;004D4690&quot;/&gt;&lt;wsp:rsid wsp:val=&quot;004D5A29&quot;/&gt;&lt;wsp:rsid wsp:val=&quot;004D77F0&quot;/&gt;&lt;wsp:rsid wsp:val=&quot;004E35F5&quot;/&gt;&lt;wsp:rsid wsp:val=&quot;004E556C&quot;/&gt;&lt;wsp:rsid wsp:val=&quot;004F59CA&quot;/&gt;&lt;wsp:rsid wsp:val=&quot;00500A20&quot;/&gt;&lt;wsp:rsid wsp:val=&quot;00504760&quot;/&gt;&lt;wsp:rsid wsp:val=&quot;005067CA&quot;/&gt;&lt;wsp:rsid wsp:val=&quot;00507283&quot;/&gt;&lt;wsp:rsid wsp:val=&quot;00510658&quot;/&gt;&lt;wsp:rsid wsp:val=&quot;00521180&quot;/&gt;&lt;wsp:rsid wsp:val=&quot;00522892&quot;/&gt;&lt;wsp:rsid wsp:val=&quot;0053178F&quot;/&gt;&lt;wsp:rsid wsp:val=&quot;00533390&quot;/&gt;&lt;wsp:rsid wsp:val=&quot;00542D6B&quot;/&gt;&lt;wsp:rsid wsp:val=&quot;00547DDA&quot;/&gt;&lt;wsp:rsid wsp:val=&quot;00550E37&quot;/&gt;&lt;wsp:rsid wsp:val=&quot;0055286B&quot;/&gt;&lt;wsp:rsid wsp:val=&quot;0055360B&quot;/&gt;&lt;wsp:rsid wsp:val=&quot;005614C4&quot;/&gt;&lt;wsp:rsid wsp:val=&quot;00562430&quot;/&gt;&lt;wsp:rsid wsp:val=&quot;00562471&quot;/&gt;&lt;wsp:rsid wsp:val=&quot;005625CB&quot;/&gt;&lt;wsp:rsid wsp:val=&quot;00563CE5&quot;/&gt;&lt;wsp:rsid wsp:val=&quot;0056665F&quot;/&gt;&lt;wsp:rsid wsp:val=&quot;005717BF&quot;/&gt;&lt;wsp:rsid wsp:val=&quot;00574D3F&quot;/&gt;&lt;wsp:rsid wsp:val=&quot;00576B30&quot;/&gt;&lt;wsp:rsid wsp:val=&quot;00583DE9&quot;/&gt;&lt;wsp:rsid wsp:val=&quot;00584A39&quot;/&gt;&lt;wsp:rsid wsp:val=&quot;00595B51&quot;/&gt;&lt;wsp:rsid wsp:val=&quot;005A04ED&quot;/&gt;&lt;wsp:rsid wsp:val=&quot;005A0755&quot;/&gt;&lt;wsp:rsid wsp:val=&quot;005A67FC&quot;/&gt;&lt;wsp:rsid wsp:val=&quot;005B3E66&quot;/&gt;&lt;wsp:rsid wsp:val=&quot;005B4E7E&quot;/&gt;&lt;wsp:rsid wsp:val=&quot;005B50F3&quot;/&gt;&lt;wsp:rsid wsp:val=&quot;005C1A48&quot;/&gt;&lt;wsp:rsid wsp:val=&quot;005C6EF1&quot;/&gt;&lt;wsp:rsid wsp:val=&quot;005D360A&quot;/&gt;&lt;wsp:rsid wsp:val=&quot;005D378E&quot;/&gt;&lt;wsp:rsid wsp:val=&quot;005D3849&quot;/&gt;&lt;wsp:rsid wsp:val=&quot;005D4C29&quot;/&gt;&lt;wsp:rsid wsp:val=&quot;005E0599&quot;/&gt;&lt;wsp:rsid wsp:val=&quot;005E3B8E&quot;/&gt;&lt;wsp:rsid wsp:val=&quot;005E4C40&quot;/&gt;&lt;wsp:rsid wsp:val=&quot;005E7043&quot;/&gt;&lt;wsp:rsid wsp:val=&quot;005F086A&quot;/&gt;&lt;wsp:rsid wsp:val=&quot;005F21CC&quot;/&gt;&lt;wsp:rsid wsp:val=&quot;005F3900&quot;/&gt;&lt;wsp:rsid wsp:val=&quot;005F50F5&quot;/&gt;&lt;wsp:rsid wsp:val=&quot;0060306E&quot;/&gt;&lt;wsp:rsid wsp:val=&quot;0060704E&quot;/&gt;&lt;wsp:rsid wsp:val=&quot;006079B5&quot;/&gt;&lt;wsp:rsid wsp:val=&quot;006137BA&quot;/&gt;&lt;wsp:rsid wsp:val=&quot;00613F07&quot;/&gt;&lt;wsp:rsid wsp:val=&quot;006141FF&quot;/&gt;&lt;wsp:rsid wsp:val=&quot;00621230&quot;/&gt;&lt;wsp:rsid wsp:val=&quot;006231E5&quot;/&gt;&lt;wsp:rsid wsp:val=&quot;006321E9&quot;/&gt;&lt;wsp:rsid wsp:val=&quot;00637B61&quot;/&gt;&lt;wsp:rsid wsp:val=&quot;00644F35&quot;/&gt;&lt;wsp:rsid wsp:val=&quot;00652556&quot;/&gt;&lt;wsp:rsid wsp:val=&quot;00654C35&quot;/&gt;&lt;wsp:rsid wsp:val=&quot;0065510E&quot;/&gt;&lt;wsp:rsid wsp:val=&quot;0066448C&quot;/&gt;&lt;wsp:rsid wsp:val=&quot;00664BA8&quot;/&gt;&lt;wsp:rsid wsp:val=&quot;006650C3&quot;/&gt;&lt;wsp:rsid wsp:val=&quot;00677EC9&quot;/&gt;&lt;wsp:rsid wsp:val=&quot;0068026E&quot;/&gt;&lt;wsp:rsid wsp:val=&quot;00683171&quot;/&gt;&lt;wsp:rsid wsp:val=&quot;00684B8F&quot;/&gt;&lt;wsp:rsid wsp:val=&quot;00687F1F&quot;/&gt;&lt;wsp:rsid wsp:val=&quot;006909ED&quot;/&gt;&lt;wsp:rsid wsp:val=&quot;0069369B&quot;/&gt;&lt;wsp:rsid wsp:val=&quot;00694939&quot;/&gt;&lt;wsp:rsid wsp:val=&quot;006968BD&quot;/&gt;&lt;wsp:rsid wsp:val=&quot;006A1085&quot;/&gt;&lt;wsp:rsid wsp:val=&quot;006A1363&quot;/&gt;&lt;wsp:rsid wsp:val=&quot;006A2D43&quot;/&gt;&lt;wsp:rsid wsp:val=&quot;006A315A&quot;/&gt;&lt;wsp:rsid wsp:val=&quot;006A5B34&quot;/&gt;&lt;wsp:rsid wsp:val=&quot;006B01D0&quot;/&gt;&lt;wsp:rsid wsp:val=&quot;006B13A0&quot;/&gt;&lt;wsp:rsid wsp:val=&quot;006B2B5C&quot;/&gt;&lt;wsp:rsid wsp:val=&quot;006B3B26&quot;/&gt;&lt;wsp:rsid wsp:val=&quot;006B4B96&quot;/&gt;&lt;wsp:rsid wsp:val=&quot;006B5BE3&quot;/&gt;&lt;wsp:rsid wsp:val=&quot;006C0A9F&quot;/&gt;&lt;wsp:rsid wsp:val=&quot;006C119A&quot;/&gt;&lt;wsp:rsid wsp:val=&quot;006C1B7C&quot;/&gt;&lt;wsp:rsid wsp:val=&quot;006C3B79&quot;/&gt;&lt;wsp:rsid wsp:val=&quot;006C5C7B&quot;/&gt;&lt;wsp:rsid wsp:val=&quot;006D430D&quot;/&gt;&lt;wsp:rsid wsp:val=&quot;006D4EAD&quot;/&gt;&lt;wsp:rsid wsp:val=&quot;006D5952&quot;/&gt;&lt;wsp:rsid wsp:val=&quot;006D741F&quot;/&gt;&lt;wsp:rsid wsp:val=&quot;006E2F64&quot;/&gt;&lt;wsp:rsid wsp:val=&quot;006E5843&quot;/&gt;&lt;wsp:rsid wsp:val=&quot;006F3F4D&quot;/&gt;&lt;wsp:rsid wsp:val=&quot;006F6B9F&quot;/&gt;&lt;wsp:rsid wsp:val=&quot;006F74D3&quot;/&gt;&lt;wsp:rsid wsp:val=&quot;007001C3&quot;/&gt;&lt;wsp:rsid wsp:val=&quot;00702C69&quot;/&gt;&lt;wsp:rsid wsp:val=&quot;00702E26&quot;/&gt;&lt;wsp:rsid wsp:val=&quot;0070346C&quot;/&gt;&lt;wsp:rsid wsp:val=&quot;00703618&quot;/&gt;&lt;wsp:rsid wsp:val=&quot;00704B10&quot;/&gt;&lt;wsp:rsid wsp:val=&quot;00706AA5&quot;/&gt;&lt;wsp:rsid wsp:val=&quot;00707D22&quot;/&gt;&lt;wsp:rsid wsp:val=&quot;007149FE&quot;/&gt;&lt;wsp:rsid wsp:val=&quot;00714CEF&quot;/&gt;&lt;wsp:rsid wsp:val=&quot;00716428&quot;/&gt;&lt;wsp:rsid wsp:val=&quot;00720BEF&quot;/&gt;&lt;wsp:rsid wsp:val=&quot;00723D69&quot;/&gt;&lt;wsp:rsid wsp:val=&quot;00724E44&quot;/&gt;&lt;wsp:rsid wsp:val=&quot;00725FA3&quot;/&gt;&lt;wsp:rsid wsp:val=&quot;00734C60&quot;/&gt;&lt;wsp:rsid wsp:val=&quot;00736383&quot;/&gt;&lt;wsp:rsid wsp:val=&quot;007366AA&quot;/&gt;&lt;wsp:rsid wsp:val=&quot;0073692A&quot;/&gt;&lt;wsp:rsid wsp:val=&quot;007371CF&quot;/&gt;&lt;wsp:rsid wsp:val=&quot;007433B7&quot;/&gt;&lt;wsp:rsid wsp:val=&quot;00746AE2&quot;/&gt;&lt;wsp:rsid wsp:val=&quot;007523D3&quot;/&gt;&lt;wsp:rsid wsp:val=&quot;00756C9D&quot;/&gt;&lt;wsp:rsid wsp:val=&quot;00762DAD&quot;/&gt;&lt;wsp:rsid wsp:val=&quot;00763051&quot;/&gt;&lt;wsp:rsid wsp:val=&quot;007647D9&quot;/&gt;&lt;wsp:rsid wsp:val=&quot;00765166&quot;/&gt;&lt;wsp:rsid wsp:val=&quot;00770119&quot;/&gt;&lt;wsp:rsid wsp:val=&quot;007718B2&quot;/&gt;&lt;wsp:rsid wsp:val=&quot;007745D5&quot;/&gt;&lt;wsp:rsid wsp:val=&quot;00776F4B&quot;/&gt;&lt;wsp:rsid wsp:val=&quot;0077756B&quot;/&gt;&lt;wsp:rsid wsp:val=&quot;00781182&quot;/&gt;&lt;wsp:rsid wsp:val=&quot;00781D13&quot;/&gt;&lt;wsp:rsid wsp:val=&quot;0078238F&quot;/&gt;&lt;wsp:rsid wsp:val=&quot;007829C7&quot;/&gt;&lt;wsp:rsid wsp:val=&quot;0078715D&quot;/&gt;&lt;wsp:rsid wsp:val=&quot;0078717E&quot;/&gt;&lt;wsp:rsid wsp:val=&quot;00787487&quot;/&gt;&lt;wsp:rsid wsp:val=&quot;00790CCA&quot;/&gt;&lt;wsp:rsid wsp:val=&quot;00792DF8&quot;/&gt;&lt;wsp:rsid wsp:val=&quot;00793936&quot;/&gt;&lt;wsp:rsid wsp:val=&quot;0079407B&quot;/&gt;&lt;wsp:rsid wsp:val=&quot;00795569&quot;/&gt;&lt;wsp:rsid wsp:val=&quot;0079724A&quot;/&gt;&lt;wsp:rsid wsp:val=&quot;007974B0&quot;/&gt;&lt;wsp:rsid wsp:val=&quot;007A31E9&quot;/&gt;&lt;wsp:rsid wsp:val=&quot;007B24C0&quot;/&gt;&lt;wsp:rsid wsp:val=&quot;007B4610&quot;/&gt;&lt;wsp:rsid wsp:val=&quot;007B4AB5&quot;/&gt;&lt;wsp:rsid wsp:val=&quot;007C2CAB&quot;/&gt;&lt;wsp:rsid wsp:val=&quot;007C3E6A&quot;/&gt;&lt;wsp:rsid wsp:val=&quot;007C50F3&quot;/&gt;&lt;wsp:rsid wsp:val=&quot;007D1E71&quot;/&gt;&lt;wsp:rsid wsp:val=&quot;007D32FC&quot;/&gt;&lt;wsp:rsid wsp:val=&quot;007D3A88&quot;/&gt;&lt;wsp:rsid wsp:val=&quot;007D3A95&quot;/&gt;&lt;wsp:rsid wsp:val=&quot;007E0CCC&quot;/&gt;&lt;wsp:rsid wsp:val=&quot;007E1969&quot;/&gt;&lt;wsp:rsid wsp:val=&quot;007E1C08&quot;/&gt;&lt;wsp:rsid wsp:val=&quot;007E4934&quot;/&gt;&lt;wsp:rsid wsp:val=&quot;007E69D7&quot;/&gt;&lt;wsp:rsid wsp:val=&quot;007F00E2&quot;/&gt;&lt;wsp:rsid wsp:val=&quot;007F0185&quot;/&gt;&lt;wsp:rsid wsp:val=&quot;007F04E3&quot;/&gt;&lt;wsp:rsid wsp:val=&quot;007F15E2&quot;/&gt;&lt;wsp:rsid wsp:val=&quot;007F2408&quot;/&gt;&lt;wsp:rsid wsp:val=&quot;007F3857&quot;/&gt;&lt;wsp:rsid wsp:val=&quot;007F6A4D&quot;/&gt;&lt;wsp:rsid wsp:val=&quot;00807C47&quot;/&gt;&lt;wsp:rsid wsp:val=&quot;0081073E&quot;/&gt;&lt;wsp:rsid wsp:val=&quot;00812C0D&quot;/&gt;&lt;wsp:rsid wsp:val=&quot;00812DF2&quot;/&gt;&lt;wsp:rsid wsp:val=&quot;00820340&quot;/&gt;&lt;wsp:rsid wsp:val=&quot;00824172&quot;/&gt;&lt;wsp:rsid wsp:val=&quot;008252C4&quot;/&gt;&lt;wsp:rsid wsp:val=&quot;00826084&quot;/&gt;&lt;wsp:rsid wsp:val=&quot;008262DF&quot;/&gt;&lt;wsp:rsid wsp:val=&quot;00830165&quot;/&gt;&lt;wsp:rsid wsp:val=&quot;00833D39&quot;/&gt;&lt;wsp:rsid wsp:val=&quot;00835128&quot;/&gt;&lt;wsp:rsid wsp:val=&quot;0083760D&quot;/&gt;&lt;wsp:rsid wsp:val=&quot;00840CF3&quot;/&gt;&lt;wsp:rsid wsp:val=&quot;00843001&quot;/&gt;&lt;wsp:rsid wsp:val=&quot;008471E7&quot;/&gt;&lt;wsp:rsid wsp:val=&quot;008478AC&quot;/&gt;&lt;wsp:rsid wsp:val=&quot;00851DD2&quot;/&gt;&lt;wsp:rsid wsp:val=&quot;00852BC6&quot;/&gt;&lt;wsp:rsid wsp:val=&quot;00854D19&quot;/&gt;&lt;wsp:rsid wsp:val=&quot;00855EC2&quot;/&gt;&lt;wsp:rsid wsp:val=&quot;0086137F&quot;/&gt;&lt;wsp:rsid wsp:val=&quot;00864AB5&quot;/&gt;&lt;wsp:rsid wsp:val=&quot;00865803&quot;/&gt;&lt;wsp:rsid wsp:val=&quot;00870E69&quot;/&gt;&lt;wsp:rsid wsp:val=&quot;00871A06&quot;/&gt;&lt;wsp:rsid wsp:val=&quot;00876BC3&quot;/&gt;&lt;wsp:rsid wsp:val=&quot;00877A31&quot;/&gt;&lt;wsp:rsid wsp:val=&quot;008841D4&quot;/&gt;&lt;wsp:rsid wsp:val=&quot;0088617F&quot;/&gt;&lt;wsp:rsid wsp:val=&quot;00890ACE&quot;/&gt;&lt;wsp:rsid wsp:val=&quot;008930B0&quot;/&gt;&lt;wsp:rsid wsp:val=&quot;008931F2&quot;/&gt;&lt;wsp:rsid wsp:val=&quot;0089440E&quot;/&gt;&lt;wsp:rsid wsp:val=&quot;008954A1&quot;/&gt;&lt;wsp:rsid wsp:val=&quot;008A0389&quot;/&gt;&lt;wsp:rsid wsp:val=&quot;008A3E09&quot;/&gt;&lt;wsp:rsid wsp:val=&quot;008A4C4D&quot;/&gt;&lt;wsp:rsid wsp:val=&quot;008A4E5F&quot;/&gt;&lt;wsp:rsid wsp:val=&quot;008A6539&quot;/&gt;&lt;wsp:rsid wsp:val=&quot;008A6968&quot;/&gt;&lt;wsp:rsid wsp:val=&quot;008B125A&quot;/&gt;&lt;wsp:rsid wsp:val=&quot;008B39ED&quot;/&gt;&lt;wsp:rsid wsp:val=&quot;008B6479&quot;/&gt;&lt;wsp:rsid wsp:val=&quot;008B69A7&quot;/&gt;&lt;wsp:rsid wsp:val=&quot;008C5FFF&quot;/&gt;&lt;wsp:rsid wsp:val=&quot;008C7805&quot;/&gt;&lt;wsp:rsid wsp:val=&quot;008D0E22&quot;/&gt;&lt;wsp:rsid wsp:val=&quot;008D32F8&quot;/&gt;&lt;wsp:rsid wsp:val=&quot;008D5C06&quot;/&gt;&lt;wsp:rsid wsp:val=&quot;008E01C2&quot;/&gt;&lt;wsp:rsid wsp:val=&quot;008E0F0A&quot;/&gt;&lt;wsp:rsid wsp:val=&quot;008E1B14&quot;/&gt;&lt;wsp:rsid wsp:val=&quot;008E55FA&quot;/&gt;&lt;wsp:rsid wsp:val=&quot;008E5CD7&quot;/&gt;&lt;wsp:rsid wsp:val=&quot;008E5F99&quot;/&gt;&lt;wsp:rsid wsp:val=&quot;008F17CD&quot;/&gt;&lt;wsp:rsid wsp:val=&quot;008F3918&quot;/&gt;&lt;wsp:rsid wsp:val=&quot;008F6D04&quot;/&gt;&lt;wsp:rsid wsp:val=&quot;008F7423&quot;/&gt;&lt;wsp:rsid wsp:val=&quot;008F78D6&quot;/&gt;&lt;wsp:rsid wsp:val=&quot;00900504&quot;/&gt;&lt;wsp:rsid wsp:val=&quot;00901B59&quot;/&gt;&lt;wsp:rsid wsp:val=&quot;009039B9&quot;/&gt;&lt;wsp:rsid wsp:val=&quot;009045C0&quot;/&gt;&lt;wsp:rsid wsp:val=&quot;009052FC&quot;/&gt;&lt;wsp:rsid wsp:val=&quot;009108DA&quot;/&gt;&lt;wsp:rsid wsp:val=&quot;00910E50&quot;/&gt;&lt;wsp:rsid wsp:val=&quot;00911B8E&quot;/&gt;&lt;wsp:rsid wsp:val=&quot;0091305F&quot;/&gt;&lt;wsp:rsid wsp:val=&quot;009211B4&quot;/&gt;&lt;wsp:rsid wsp:val=&quot;0092351D&quot;/&gt;&lt;wsp:rsid wsp:val=&quot;009264CF&quot;/&gt;&lt;wsp:rsid wsp:val=&quot;009316D8&quot;/&gt;&lt;wsp:rsid wsp:val=&quot;00935B0B&quot;/&gt;&lt;wsp:rsid wsp:val=&quot;009404EE&quot;/&gt;&lt;wsp:rsid wsp:val=&quot;00940CAB&quot;/&gt;&lt;wsp:rsid wsp:val=&quot;00942768&quot;/&gt;&lt;wsp:rsid wsp:val=&quot;00942BCD&quot;/&gt;&lt;wsp:rsid wsp:val=&quot;00947849&quot;/&gt;&lt;wsp:rsid wsp:val=&quot;00950EB3&quot;/&gt;&lt;wsp:rsid wsp:val=&quot;00951013&quot;/&gt;&lt;wsp:rsid wsp:val=&quot;009517F9&quot;/&gt;&lt;wsp:rsid wsp:val=&quot;009527AF&quot;/&gt;&lt;wsp:rsid wsp:val=&quot;00953B26&quot;/&gt;&lt;wsp:rsid wsp:val=&quot;00953C18&quot;/&gt;&lt;wsp:rsid wsp:val=&quot;00954063&quot;/&gt;&lt;wsp:rsid wsp:val=&quot;00954637&quot;/&gt;&lt;wsp:rsid wsp:val=&quot;00954EB0&quot;/&gt;&lt;wsp:rsid wsp:val=&quot;00956B31&quot;/&gt;&lt;wsp:rsid wsp:val=&quot;00960707&quot;/&gt;&lt;wsp:rsid wsp:val=&quot;00966E07&quot;/&gt;&lt;wsp:rsid wsp:val=&quot;00973E40&quot;/&gt;&lt;wsp:rsid wsp:val=&quot;009749E7&quot;/&gt;&lt;wsp:rsid wsp:val=&quot;00982732&quot;/&gt;&lt;wsp:rsid wsp:val=&quot;009827FC&quot;/&gt;&lt;wsp:rsid wsp:val=&quot;009847F1&quot;/&gt;&lt;wsp:rsid wsp:val=&quot;00986711&quot;/&gt;&lt;wsp:rsid wsp:val=&quot;0099114B&quot;/&gt;&lt;wsp:rsid wsp:val=&quot;00992728&quot;/&gt;&lt;wsp:rsid wsp:val=&quot;00994F7D&quot;/&gt;&lt;wsp:rsid wsp:val=&quot;009959E1&quot;/&gt;&lt;wsp:rsid wsp:val=&quot;009A3671&quot;/&gt;&lt;wsp:rsid wsp:val=&quot;009B7182&quot;/&gt;&lt;wsp:rsid wsp:val=&quot;009C0B27&quot;/&gt;&lt;wsp:rsid wsp:val=&quot;009C32F8&quot;/&gt;&lt;wsp:rsid wsp:val=&quot;009C3726&quot;/&gt;&lt;wsp:rsid wsp:val=&quot;009C37FE&quot;/&gt;&lt;wsp:rsid wsp:val=&quot;009C39B7&quot;/&gt;&lt;wsp:rsid wsp:val=&quot;009C44AF&quot;/&gt;&lt;wsp:rsid wsp:val=&quot;009C5655&quot;/&gt;&lt;wsp:rsid wsp:val=&quot;009C5CA2&quot;/&gt;&lt;wsp:rsid wsp:val=&quot;009D038A&quot;/&gt;&lt;wsp:rsid wsp:val=&quot;009D3B62&quot;/&gt;&lt;wsp:rsid wsp:val=&quot;009D4F4D&quot;/&gt;&lt;wsp:rsid wsp:val=&quot;009D63E8&quot;/&gt;&lt;wsp:rsid wsp:val=&quot;009E33C0&quot;/&gt;&lt;wsp:rsid wsp:val=&quot;009E3424&quot;/&gt;&lt;wsp:rsid wsp:val=&quot;009E3CA0&quot;/&gt;&lt;wsp:rsid wsp:val=&quot;009E5D95&quot;/&gt;&lt;wsp:rsid wsp:val=&quot;009E699D&quot;/&gt;&lt;wsp:rsid wsp:val=&quot;009E77D4&quot;/&gt;&lt;wsp:rsid wsp:val=&quot;009E7B53&quot;/&gt;&lt;wsp:rsid wsp:val=&quot;009E7D9E&quot;/&gt;&lt;wsp:rsid wsp:val=&quot;009F20FB&quot;/&gt;&lt;wsp:rsid wsp:val=&quot;009F5281&quot;/&gt;&lt;wsp:rsid wsp:val=&quot;009F60A6&quot;/&gt;&lt;wsp:rsid wsp:val=&quot;00A01A32&quot;/&gt;&lt;wsp:rsid wsp:val=&quot;00A027B5&quot;/&gt;&lt;wsp:rsid wsp:val=&quot;00A02C76&quot;/&gt;&lt;wsp:rsid wsp:val=&quot;00A069A6&quot;/&gt;&lt;wsp:rsid wsp:val=&quot;00A11143&quot;/&gt;&lt;wsp:rsid wsp:val=&quot;00A11DA1&quot;/&gt;&lt;wsp:rsid wsp:val=&quot;00A14C74&quot;/&gt;&lt;wsp:rsid wsp:val=&quot;00A2282B&quot;/&gt;&lt;wsp:rsid wsp:val=&quot;00A262F4&quot;/&gt;&lt;wsp:rsid wsp:val=&quot;00A30A12&quot;/&gt;&lt;wsp:rsid wsp:val=&quot;00A36343&quot;/&gt;&lt;wsp:rsid wsp:val=&quot;00A40147&quot;/&gt;&lt;wsp:rsid wsp:val=&quot;00A40E66&quot;/&gt;&lt;wsp:rsid wsp:val=&quot;00A422C7&quot;/&gt;&lt;wsp:rsid wsp:val=&quot;00A42EA0&quot;/&gt;&lt;wsp:rsid wsp:val=&quot;00A43E22&quot;/&gt;&lt;wsp:rsid wsp:val=&quot;00A44A5E&quot;/&gt;&lt;wsp:rsid wsp:val=&quot;00A46B3B&quot;/&gt;&lt;wsp:rsid wsp:val=&quot;00A57161&quot;/&gt;&lt;wsp:rsid wsp:val=&quot;00A62FFB&quot;/&gt;&lt;wsp:rsid wsp:val=&quot;00A6461E&quot;/&gt;&lt;wsp:rsid wsp:val=&quot;00A64F5A&quot;/&gt;&lt;wsp:rsid wsp:val=&quot;00A66EAC&quot;/&gt;&lt;wsp:rsid wsp:val=&quot;00A700F3&quot;/&gt;&lt;wsp:rsid wsp:val=&quot;00A71F10&quot;/&gt;&lt;wsp:rsid wsp:val=&quot;00A748E3&quot;/&gt;&lt;wsp:rsid wsp:val=&quot;00A76E85&quot;/&gt;&lt;wsp:rsid wsp:val=&quot;00A779A1&quot;/&gt;&lt;wsp:rsid wsp:val=&quot;00A80593&quot;/&gt;&lt;wsp:rsid wsp:val=&quot;00A8156B&quot;/&gt;&lt;wsp:rsid wsp:val=&quot;00A821AC&quot;/&gt;&lt;wsp:rsid wsp:val=&quot;00A825A3&quot;/&gt;&lt;wsp:rsid wsp:val=&quot;00A83407&quot;/&gt;&lt;wsp:rsid wsp:val=&quot;00A83FE2&quot;/&gt;&lt;wsp:rsid wsp:val=&quot;00A845A7&quot;/&gt;&lt;wsp:rsid wsp:val=&quot;00A85193&quot;/&gt;&lt;wsp:rsid wsp:val=&quot;00A858AC&quot;/&gt;&lt;wsp:rsid wsp:val=&quot;00A868ED&quot;/&gt;&lt;wsp:rsid wsp:val=&quot;00A872DF&quot;/&gt;&lt;wsp:rsid wsp:val=&quot;00A92F00&quot;/&gt;&lt;wsp:rsid wsp:val=&quot;00A936A3&quot;/&gt;&lt;wsp:rsid wsp:val=&quot;00AA05AD&quot;/&gt;&lt;wsp:rsid wsp:val=&quot;00AA3D13&quot;/&gt;&lt;wsp:rsid wsp:val=&quot;00AA4ED5&quot;/&gt;&lt;wsp:rsid wsp:val=&quot;00AB28F0&quot;/&gt;&lt;wsp:rsid wsp:val=&quot;00AB4F91&quot;/&gt;&lt;wsp:rsid wsp:val=&quot;00AC1E3E&quot;/&gt;&lt;wsp:rsid wsp:val=&quot;00AC22B4&quot;/&gt;&lt;wsp:rsid wsp:val=&quot;00AC3B41&quot;/&gt;&lt;wsp:rsid wsp:val=&quot;00AC60EF&quot;/&gt;&lt;wsp:rsid wsp:val=&quot;00AD0646&quot;/&gt;&lt;wsp:rsid wsp:val=&quot;00AE413D&quot;/&gt;&lt;wsp:rsid wsp:val=&quot;00AF1730&quot;/&gt;&lt;wsp:rsid wsp:val=&quot;00AF3C34&quot;/&gt;&lt;wsp:rsid wsp:val=&quot;00AF3C7B&quot;/&gt;&lt;wsp:rsid wsp:val=&quot;00AF3EB0&quot;/&gt;&lt;wsp:rsid wsp:val=&quot;00AF3F43&quot;/&gt;&lt;wsp:rsid wsp:val=&quot;00AF4123&quot;/&gt;&lt;wsp:rsid wsp:val=&quot;00AF49CC&quot;/&gt;&lt;wsp:rsid wsp:val=&quot;00AF604E&quot;/&gt;&lt;wsp:rsid wsp:val=&quot;00B02ECA&quot;/&gt;&lt;wsp:rsid wsp:val=&quot;00B04D21&quot;/&gt;&lt;wsp:rsid wsp:val=&quot;00B0500F&quot;/&gt;&lt;wsp:rsid wsp:val=&quot;00B05FCD&quot;/&gt;&lt;wsp:rsid wsp:val=&quot;00B068AB&quot;/&gt;&lt;wsp:rsid wsp:val=&quot;00B06E78&quot;/&gt;&lt;wsp:rsid wsp:val=&quot;00B110F0&quot;/&gt;&lt;wsp:rsid wsp:val=&quot;00B11187&quot;/&gt;&lt;wsp:rsid wsp:val=&quot;00B1396B&quot;/&gt;&lt;wsp:rsid wsp:val=&quot;00B15452&quot;/&gt;&lt;wsp:rsid wsp:val=&quot;00B36D67&quot;/&gt;&lt;wsp:rsid wsp:val=&quot;00B41905&quot;/&gt;&lt;wsp:rsid wsp:val=&quot;00B42A02&quot;/&gt;&lt;wsp:rsid wsp:val=&quot;00B43AD7&quot;/&gt;&lt;wsp:rsid wsp:val=&quot;00B4429E&quot;/&gt;&lt;wsp:rsid wsp:val=&quot;00B459CE&quot;/&gt;&lt;wsp:rsid wsp:val=&quot;00B50E7E&quot;/&gt;&lt;wsp:rsid wsp:val=&quot;00B50EC1&quot;/&gt;&lt;wsp:rsid wsp:val=&quot;00B5532F&quot;/&gt;&lt;wsp:rsid wsp:val=&quot;00B55783&quot;/&gt;&lt;wsp:rsid wsp:val=&quot;00B55DAF&quot;/&gt;&lt;wsp:rsid wsp:val=&quot;00B56F8A&quot;/&gt;&lt;wsp:rsid wsp:val=&quot;00B57D29&quot;/&gt;&lt;wsp:rsid wsp:val=&quot;00B6579A&quot;/&gt;&lt;wsp:rsid wsp:val=&quot;00B66B49&quot;/&gt;&lt;wsp:rsid wsp:val=&quot;00B71208&quot;/&gt;&lt;wsp:rsid wsp:val=&quot;00B72B8F&quot;/&gt;&lt;wsp:rsid wsp:val=&quot;00B74356&quot;/&gt;&lt;wsp:rsid wsp:val=&quot;00B74FFD&quot;/&gt;&lt;wsp:rsid wsp:val=&quot;00B8100C&quot;/&gt;&lt;wsp:rsid wsp:val=&quot;00B82691&quot;/&gt;&lt;wsp:rsid wsp:val=&quot;00B82F6B&quot;/&gt;&lt;wsp:rsid wsp:val=&quot;00B83CAA&quot;/&gt;&lt;wsp:rsid wsp:val=&quot;00B84553&quot;/&gt;&lt;wsp:rsid wsp:val=&quot;00B851B2&quot;/&gt;&lt;wsp:rsid wsp:val=&quot;00B90CEF&quot;/&gt;&lt;wsp:rsid wsp:val=&quot;00B94D69&quot;/&gt;&lt;wsp:rsid wsp:val=&quot;00BA1D4F&quot;/&gt;&lt;wsp:rsid wsp:val=&quot;00BA651E&quot;/&gt;&lt;wsp:rsid wsp:val=&quot;00BA7213&quot;/&gt;&lt;wsp:rsid wsp:val=&quot;00BB1E66&quot;/&gt;&lt;wsp:rsid wsp:val=&quot;00BB238D&quot;/&gt;&lt;wsp:rsid wsp:val=&quot;00BB30C9&quot;/&gt;&lt;wsp:rsid wsp:val=&quot;00BB346A&quot;/&gt;&lt;wsp:rsid wsp:val=&quot;00BB4685&quot;/&gt;&lt;wsp:rsid wsp:val=&quot;00BB62D4&quot;/&gt;&lt;wsp:rsid wsp:val=&quot;00BB7353&quot;/&gt;&lt;wsp:rsid wsp:val=&quot;00BC083D&quot;/&gt;&lt;wsp:rsid wsp:val=&quot;00BC2D94&quot;/&gt;&lt;wsp:rsid wsp:val=&quot;00BC378C&quot;/&gt;&lt;wsp:rsid wsp:val=&quot;00BC43FE&quot;/&gt;&lt;wsp:rsid wsp:val=&quot;00BC589D&quot;/&gt;&lt;wsp:rsid wsp:val=&quot;00BC7DD8&quot;/&gt;&lt;wsp:rsid wsp:val=&quot;00BD68C2&quot;/&gt;&lt;wsp:rsid wsp:val=&quot;00BD78BB&quot;/&gt;&lt;wsp:rsid wsp:val=&quot;00BE16B4&quot;/&gt;&lt;wsp:rsid wsp:val=&quot;00BE3677&quot;/&gt;&lt;wsp:rsid wsp:val=&quot;00BE60D9&quot;/&gt;&lt;wsp:rsid wsp:val=&quot;00BF133E&quot;/&gt;&lt;wsp:rsid wsp:val=&quot;00BF13F4&quot;/&gt;&lt;wsp:rsid wsp:val=&quot;00BF3D11&quot;/&gt;&lt;wsp:rsid wsp:val=&quot;00BF3EFB&quot;/&gt;&lt;wsp:rsid wsp:val=&quot;00BF74AB&quot;/&gt;&lt;wsp:rsid wsp:val=&quot;00C00384&quot;/&gt;&lt;wsp:rsid wsp:val=&quot;00C03347&quot;/&gt;&lt;wsp:rsid wsp:val=&quot;00C1047B&quot;/&gt;&lt;wsp:rsid wsp:val=&quot;00C20BC4&quot;/&gt;&lt;wsp:rsid wsp:val=&quot;00C220D6&quot;/&gt;&lt;wsp:rsid wsp:val=&quot;00C23C20&quot;/&gt;&lt;wsp:rsid wsp:val=&quot;00C331DE&quot;/&gt;&lt;wsp:rsid wsp:val=&quot;00C356CF&quot;/&gt;&lt;wsp:rsid wsp:val=&quot;00C40A36&quot;/&gt;&lt;wsp:rsid wsp:val=&quot;00C425C6&quot;/&gt;&lt;wsp:rsid wsp:val=&quot;00C42862&quot;/&gt;&lt;wsp:rsid wsp:val=&quot;00C42A98&quot;/&gt;&lt;wsp:rsid wsp:val=&quot;00C45501&quot;/&gt;&lt;wsp:rsid wsp:val=&quot;00C460D6&quot;/&gt;&lt;wsp:rsid wsp:val=&quot;00C47463&quot;/&gt;&lt;wsp:rsid wsp:val=&quot;00C529BA&quot;/&gt;&lt;wsp:rsid wsp:val=&quot;00C54986&quot;/&gt;&lt;wsp:rsid wsp:val=&quot;00C56F15&quot;/&gt;&lt;wsp:rsid wsp:val=&quot;00C60E12&quot;/&gt;&lt;wsp:rsid wsp:val=&quot;00C6237A&quot;/&gt;&lt;wsp:rsid wsp:val=&quot;00C71B99&quot;/&gt;&lt;wsp:rsid wsp:val=&quot;00C72CB8&quot;/&gt;&lt;wsp:rsid wsp:val=&quot;00C730AC&quot;/&gt;&lt;wsp:rsid wsp:val=&quot;00C8006D&quot;/&gt;&lt;wsp:rsid wsp:val=&quot;00C81A63&quot;/&gt;&lt;wsp:rsid wsp:val=&quot;00C83435&quot;/&gt;&lt;wsp:rsid wsp:val=&quot;00C84BB2&quot;/&gt;&lt;wsp:rsid wsp:val=&quot;00C94AB1&quot;/&gt;&lt;wsp:rsid wsp:val=&quot;00C97998&quot;/&gt;&lt;wsp:rsid wsp:val=&quot;00CA4F12&quot;/&gt;&lt;wsp:rsid wsp:val=&quot;00CB2C4F&quot;/&gt;&lt;wsp:rsid wsp:val=&quot;00CB4714&quot;/&gt;&lt;wsp:rsid wsp:val=&quot;00CB695F&quot;/&gt;&lt;wsp:rsid wsp:val=&quot;00CC1459&quot;/&gt;&lt;wsp:rsid wsp:val=&quot;00CC2555&quot;/&gt;&lt;wsp:rsid wsp:val=&quot;00CC3529&quot;/&gt;&lt;wsp:rsid wsp:val=&quot;00CC4849&quot;/&gt;&lt;wsp:rsid wsp:val=&quot;00CC4B10&quot;/&gt;&lt;wsp:rsid wsp:val=&quot;00CC5816&quot;/&gt;&lt;wsp:rsid wsp:val=&quot;00CC7355&quot;/&gt;&lt;wsp:rsid wsp:val=&quot;00CD2B96&quot;/&gt;&lt;wsp:rsid wsp:val=&quot;00CD6BE6&quot;/&gt;&lt;wsp:rsid wsp:val=&quot;00CE0044&quot;/&gt;&lt;wsp:rsid wsp:val=&quot;00CE1987&quot;/&gt;&lt;wsp:rsid wsp:val=&quot;00CE1F95&quot;/&gt;&lt;wsp:rsid wsp:val=&quot;00CE4EBA&quot;/&gt;&lt;wsp:rsid wsp:val=&quot;00CE6ABA&quot;/&gt;&lt;wsp:rsid wsp:val=&quot;00CF112D&quot;/&gt;&lt;wsp:rsid wsp:val=&quot;00CF1A1D&quot;/&gt;&lt;wsp:rsid wsp:val=&quot;00CF31B5&quot;/&gt;&lt;wsp:rsid wsp:val=&quot;00CF37C2&quot;/&gt;&lt;wsp:rsid wsp:val=&quot;00CF5C00&quot;/&gt;&lt;wsp:rsid wsp:val=&quot;00CF6553&quot;/&gt;&lt;wsp:rsid wsp:val=&quot;00D0169B&quot;/&gt;&lt;wsp:rsid wsp:val=&quot;00D0293C&quot;/&gt;&lt;wsp:rsid wsp:val=&quot;00D06100&quot;/&gt;&lt;wsp:rsid wsp:val=&quot;00D0743F&quot;/&gt;&lt;wsp:rsid wsp:val=&quot;00D1458C&quot;/&gt;&lt;wsp:rsid wsp:val=&quot;00D213AA&quot;/&gt;&lt;wsp:rsid wsp:val=&quot;00D215D5&quot;/&gt;&lt;wsp:rsid wsp:val=&quot;00D25CCD&quot;/&gt;&lt;wsp:rsid wsp:val=&quot;00D3054B&quot;/&gt;&lt;wsp:rsid wsp:val=&quot;00D3504D&quot;/&gt;&lt;wsp:rsid wsp:val=&quot;00D42797&quot;/&gt;&lt;wsp:rsid wsp:val=&quot;00D511B9&quot;/&gt;&lt;wsp:rsid wsp:val=&quot;00D5139B&quot;/&gt;&lt;wsp:rsid wsp:val=&quot;00D5315C&quot;/&gt;&lt;wsp:rsid wsp:val=&quot;00D5466E&quot;/&gt;&lt;wsp:rsid wsp:val=&quot;00D572D5&quot;/&gt;&lt;wsp:rsid wsp:val=&quot;00D572D8&quot;/&gt;&lt;wsp:rsid wsp:val=&quot;00D6258C&quot;/&gt;&lt;wsp:rsid wsp:val=&quot;00D63945&quot;/&gt;&lt;wsp:rsid wsp:val=&quot;00D73D02&quot;/&gt;&lt;wsp:rsid wsp:val=&quot;00D73E93&quot;/&gt;&lt;wsp:rsid wsp:val=&quot;00D80390&quot;/&gt;&lt;wsp:rsid wsp:val=&quot;00D8098C&quot;/&gt;&lt;wsp:rsid wsp:val=&quot;00D837B8&quot;/&gt;&lt;wsp:rsid wsp:val=&quot;00D85138&quot;/&gt;&lt;wsp:rsid wsp:val=&quot;00D854E6&quot;/&gt;&lt;wsp:rsid wsp:val=&quot;00D85967&quot;/&gt;&lt;wsp:rsid wsp:val=&quot;00D86F01&quot;/&gt;&lt;wsp:rsid wsp:val=&quot;00D902A0&quot;/&gt;&lt;wsp:rsid wsp:val=&quot;00D92E2E&quot;/&gt;&lt;wsp:rsid wsp:val=&quot;00D939E1&quot;/&gt;&lt;wsp:rsid wsp:val=&quot;00D93C84&quot;/&gt;&lt;wsp:rsid wsp:val=&quot;00DA09EE&quot;/&gt;&lt;wsp:rsid wsp:val=&quot;00DA16DD&quot;/&gt;&lt;wsp:rsid wsp:val=&quot;00DA401B&quot;/&gt;&lt;wsp:rsid wsp:val=&quot;00DA4306&quot;/&gt;&lt;wsp:rsid wsp:val=&quot;00DA4471&quot;/&gt;&lt;wsp:rsid wsp:val=&quot;00DA5FDF&quot;/&gt;&lt;wsp:rsid wsp:val=&quot;00DB0B3D&quot;/&gt;&lt;wsp:rsid wsp:val=&quot;00DB13E4&quot;/&gt;&lt;wsp:rsid wsp:val=&quot;00DB1886&quot;/&gt;&lt;wsp:rsid wsp:val=&quot;00DB285B&quot;/&gt;&lt;wsp:rsid wsp:val=&quot;00DB6FED&quot;/&gt;&lt;wsp:rsid wsp:val=&quot;00DC3128&quot;/&gt;&lt;wsp:rsid wsp:val=&quot;00DC4765&quot;/&gt;&lt;wsp:rsid wsp:val=&quot;00DC7011&quot;/&gt;&lt;wsp:rsid wsp:val=&quot;00DD2FBA&quot;/&gt;&lt;wsp:rsid wsp:val=&quot;00DD5D2A&quot;/&gt;&lt;wsp:rsid wsp:val=&quot;00DD645B&quot;/&gt;&lt;wsp:rsid wsp:val=&quot;00DD7539&quot;/&gt;&lt;wsp:rsid wsp:val=&quot;00DE053C&quot;/&gt;&lt;wsp:rsid wsp:val=&quot;00DE2201&quot;/&gt;&lt;wsp:rsid wsp:val=&quot;00DE5B78&quot;/&gt;&lt;wsp:rsid wsp:val=&quot;00DE734E&quot;/&gt;&lt;wsp:rsid wsp:val=&quot;00DE76E9&quot;/&gt;&lt;wsp:rsid wsp:val=&quot;00DF0003&quot;/&gt;&lt;wsp:rsid wsp:val=&quot;00DF282A&quot;/&gt;&lt;wsp:rsid wsp:val=&quot;00DF45B2&quot;/&gt;&lt;wsp:rsid wsp:val=&quot;00DF5F34&quot;/&gt;&lt;wsp:rsid wsp:val=&quot;00DF6D6A&quot;/&gt;&lt;wsp:rsid wsp:val=&quot;00E0163C&quot;/&gt;&lt;wsp:rsid wsp:val=&quot;00E05713&quot;/&gt;&lt;wsp:rsid wsp:val=&quot;00E058E3&quot;/&gt;&lt;wsp:rsid wsp:val=&quot;00E06B92&quot;/&gt;&lt;wsp:rsid wsp:val=&quot;00E133B0&quot;/&gt;&lt;wsp:rsid wsp:val=&quot;00E1752F&quot;/&gt;&lt;wsp:rsid wsp:val=&quot;00E206FC&quot;/&gt;&lt;wsp:rsid wsp:val=&quot;00E212DC&quot;/&gt;&lt;wsp:rsid wsp:val=&quot;00E2144E&quot;/&gt;&lt;wsp:rsid wsp:val=&quot;00E23132&quot;/&gt;&lt;wsp:rsid wsp:val=&quot;00E24101&quot;/&gt;&lt;wsp:rsid wsp:val=&quot;00E24F78&quot;/&gt;&lt;wsp:rsid wsp:val=&quot;00E26E3C&quot;/&gt;&lt;wsp:rsid wsp:val=&quot;00E27269&quot;/&gt;&lt;wsp:rsid wsp:val=&quot;00E3431A&quot;/&gt;&lt;wsp:rsid wsp:val=&quot;00E352F2&quot;/&gt;&lt;wsp:rsid wsp:val=&quot;00E44D62&quot;/&gt;&lt;wsp:rsid wsp:val=&quot;00E53ABD&quot;/&gt;&lt;wsp:rsid wsp:val=&quot;00E53CAC&quot;/&gt;&lt;wsp:rsid wsp:val=&quot;00E552AF&quot;/&gt;&lt;wsp:rsid wsp:val=&quot;00E56B55&quot;/&gt;&lt;wsp:rsid wsp:val=&quot;00E56C8E&quot;/&gt;&lt;wsp:rsid wsp:val=&quot;00E62CF3&quot;/&gt;&lt;wsp:rsid wsp:val=&quot;00E6308F&quot;/&gt;&lt;wsp:rsid wsp:val=&quot;00E6547E&quot;/&gt;&lt;wsp:rsid wsp:val=&quot;00E65F77&quot;/&gt;&lt;wsp:rsid wsp:val=&quot;00E72195&quot;/&gt;&lt;wsp:rsid wsp:val=&quot;00E745BE&quot;/&gt;&lt;wsp:rsid wsp:val=&quot;00E749E5&quot;/&gt;&lt;wsp:rsid wsp:val=&quot;00E759E7&quot;/&gt;&lt;wsp:rsid wsp:val=&quot;00E800C9&quot;/&gt;&lt;wsp:rsid wsp:val=&quot;00E835D4&quot;/&gt;&lt;wsp:rsid wsp:val=&quot;00E86E4B&quot;/&gt;&lt;wsp:rsid wsp:val=&quot;00E86ECE&quot;/&gt;&lt;wsp:rsid wsp:val=&quot;00E87F15&quot;/&gt;&lt;wsp:rsid wsp:val=&quot;00E90343&quot;/&gt;&lt;wsp:rsid wsp:val=&quot;00E92ACB&quot;/&gt;&lt;wsp:rsid wsp:val=&quot;00E93801&quot;/&gt;&lt;wsp:rsid wsp:val=&quot;00E93BB5&quot;/&gt;&lt;wsp:rsid wsp:val=&quot;00E94466&quot;/&gt;&lt;wsp:rsid wsp:val=&quot;00E94665&quot;/&gt;&lt;wsp:rsid wsp:val=&quot;00E961B3&quot;/&gt;&lt;wsp:rsid wsp:val=&quot;00EA5D91&quot;/&gt;&lt;wsp:rsid wsp:val=&quot;00EA7398&quot;/&gt;&lt;wsp:rsid wsp:val=&quot;00EB09F9&quot;/&gt;&lt;wsp:rsid wsp:val=&quot;00EB1018&quot;/&gt;&lt;wsp:rsid wsp:val=&quot;00EB3A7C&quot;/&gt;&lt;wsp:rsid wsp:val=&quot;00EB486E&quot;/&gt;&lt;wsp:rsid wsp:val=&quot;00EB528B&quot;/&gt;&lt;wsp:rsid wsp:val=&quot;00EB58A3&quot;/&gt;&lt;wsp:rsid wsp:val=&quot;00EB5954&quot;/&gt;&lt;wsp:rsid wsp:val=&quot;00EB62B2&quot;/&gt;&lt;wsp:rsid wsp:val=&quot;00EC239A&quot;/&gt;&lt;wsp:rsid wsp:val=&quot;00EC6429&quot;/&gt;&lt;wsp:rsid wsp:val=&quot;00EC6604&quot;/&gt;&lt;wsp:rsid wsp:val=&quot;00EC7B68&quot;/&gt;&lt;wsp:rsid wsp:val=&quot;00ED04CC&quot;/&gt;&lt;wsp:rsid wsp:val=&quot;00ED0E92&quot;/&gt;&lt;wsp:rsid wsp:val=&quot;00ED37DF&quot;/&gt;&lt;wsp:rsid wsp:val=&quot;00ED4ACF&quot;/&gt;&lt;wsp:rsid wsp:val=&quot;00ED6F04&quot;/&gt;&lt;wsp:rsid wsp:val=&quot;00EE1CE2&quot;/&gt;&lt;wsp:rsid wsp:val=&quot;00EE2598&quot;/&gt;&lt;wsp:rsid wsp:val=&quot;00EF161F&quot;/&gt;&lt;wsp:rsid wsp:val=&quot;00EF3988&quot;/&gt;&lt;wsp:rsid wsp:val=&quot;00EF7AC3&quot;/&gt;&lt;wsp:rsid wsp:val=&quot;00F00AD1&quot;/&gt;&lt;wsp:rsid wsp:val=&quot;00F01323&quot;/&gt;&lt;wsp:rsid wsp:val=&quot;00F01DCF&quot;/&gt;&lt;wsp:rsid wsp:val=&quot;00F0564E&quot;/&gt;&lt;wsp:rsid wsp:val=&quot;00F057BA&quot;/&gt;&lt;wsp:rsid wsp:val=&quot;00F0648B&quot;/&gt;&lt;wsp:rsid wsp:val=&quot;00F1023F&quot;/&gt;&lt;wsp:rsid wsp:val=&quot;00F11302&quot;/&gt;&lt;wsp:rsid wsp:val=&quot;00F1492F&quot;/&gt;&lt;wsp:rsid wsp:val=&quot;00F14D5A&quot;/&gt;&lt;wsp:rsid wsp:val=&quot;00F20428&quot;/&gt;&lt;wsp:rsid wsp:val=&quot;00F204BA&quot;/&gt;&lt;wsp:rsid wsp:val=&quot;00F211D3&quot;/&gt;&lt;wsp:rsid wsp:val=&quot;00F21D67&quot;/&gt;&lt;wsp:rsid wsp:val=&quot;00F22A06&quot;/&gt;&lt;wsp:rsid wsp:val=&quot;00F22B5E&quot;/&gt;&lt;wsp:rsid wsp:val=&quot;00F24B5E&quot;/&gt;&lt;wsp:rsid wsp:val=&quot;00F255EF&quot;/&gt;&lt;wsp:rsid wsp:val=&quot;00F26159&quot;/&gt;&lt;wsp:rsid wsp:val=&quot;00F275D1&quot;/&gt;&lt;wsp:rsid wsp:val=&quot;00F306E8&quot;/&gt;&lt;wsp:rsid wsp:val=&quot;00F330E1&quot;/&gt;&lt;wsp:rsid wsp:val=&quot;00F34CC8&quot;/&gt;&lt;wsp:rsid wsp:val=&quot;00F37119&quot;/&gt;&lt;wsp:rsid wsp:val=&quot;00F425AA&quot;/&gt;&lt;wsp:rsid wsp:val=&quot;00F43AEF&quot;/&gt;&lt;wsp:rsid wsp:val=&quot;00F43E19&quot;/&gt;&lt;wsp:rsid wsp:val=&quot;00F44A58&quot;/&gt;&lt;wsp:rsid wsp:val=&quot;00F452B1&quot;/&gt;&lt;wsp:rsid wsp:val=&quot;00F527F0&quot;/&gt;&lt;wsp:rsid wsp:val=&quot;00F5391A&quot;/&gt;&lt;wsp:rsid wsp:val=&quot;00F5481B&quot;/&gt;&lt;wsp:rsid wsp:val=&quot;00F55EA0&quot;/&gt;&lt;wsp:rsid wsp:val=&quot;00F57F9B&quot;/&gt;&lt;wsp:rsid wsp:val=&quot;00F6066D&quot;/&gt;&lt;wsp:rsid wsp:val=&quot;00F651B4&quot;/&gt;&lt;wsp:rsid wsp:val=&quot;00F67C43&quot;/&gt;&lt;wsp:rsid wsp:val=&quot;00F7196E&quot;/&gt;&lt;wsp:rsid wsp:val=&quot;00F74376&quot;/&gt;&lt;wsp:rsid wsp:val=&quot;00F774ED&quot;/&gt;&lt;wsp:rsid wsp:val=&quot;00F83D1B&quot;/&gt;&lt;wsp:rsid wsp:val=&quot;00F852B1&quot;/&gt;&lt;wsp:rsid wsp:val=&quot;00F91DEB&quot;/&gt;&lt;wsp:rsid wsp:val=&quot;00F9393C&quot;/&gt;&lt;wsp:rsid wsp:val=&quot;00F94559&quot;/&gt;&lt;wsp:rsid wsp:val=&quot;00F95033&quot;/&gt;&lt;wsp:rsid wsp:val=&quot;00F96289&quot;/&gt;&lt;wsp:rsid wsp:val=&quot;00F97EBC&quot;/&gt;&lt;wsp:rsid wsp:val=&quot;00FA498E&quot;/&gt;&lt;wsp:rsid wsp:val=&quot;00FA5C4C&quot;/&gt;&lt;wsp:rsid wsp:val=&quot;00FA7295&quot;/&gt;&lt;wsp:rsid wsp:val=&quot;00FB1224&quot;/&gt;&lt;wsp:rsid wsp:val=&quot;00FB6EC6&quot;/&gt;&lt;wsp:rsid wsp:val=&quot;00FC2D30&quot;/&gt;&lt;wsp:rsid wsp:val=&quot;00FC430C&quot;/&gt;&lt;wsp:rsid wsp:val=&quot;00FC4449&quot;/&gt;&lt;wsp:rsid wsp:val=&quot;00FC5D05&quot;/&gt;&lt;wsp:rsid wsp:val=&quot;00FC6F4B&quot;/&gt;&lt;wsp:rsid wsp:val=&quot;00FD1590&quot;/&gt;&lt;wsp:rsid wsp:val=&quot;00FD377A&quot;/&gt;&lt;wsp:rsid wsp:val=&quot;00FD4D70&quot;/&gt;&lt;wsp:rsid wsp:val=&quot;00FD5A71&quot;/&gt;&lt;wsp:rsid wsp:val=&quot;00FD5F4A&quot;/&gt;&lt;wsp:rsid wsp:val=&quot;00FE102E&quot;/&gt;&lt;wsp:rsid wsp:val=&quot;00FE2B97&quot;/&gt;&lt;wsp:rsid wsp:val=&quot;00FE4102&quot;/&gt;&lt;wsp:rsid wsp:val=&quot;00FE475C&quot;/&gt;&lt;wsp:rsid wsp:val=&quot;00FE4D89&quot;/&gt;&lt;wsp:rsid wsp:val=&quot;00FE79E0&quot;/&gt;&lt;wsp:rsid wsp:val=&quot;00FF1F4E&quot;/&gt;&lt;wsp:rsid wsp:val=&quot;00FF2006&quot;/&gt;&lt;wsp:rsid wsp:val=&quot;00FF4CEE&quot;/&gt;&lt;/wsp:rsids&gt;&lt;/w:docPr&gt;&lt;w:body&gt;&lt;w:p wsp:rsidR=&quot;00000000&quot; wsp:rsidRDefault=&quot;00BB30C9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i&lt;/m:t&gt;&lt;/m:r&gt;&lt;/m:e&gt;&lt;m:sub&gt;&lt;m:r&gt;&lt;w:rPr&gt;&lt;w:rFonts w:ascii=&quot;Cambria Math&quot; w:h-ansi=&quot;Cambria Math&quot;/&gt;&lt;wx:font wx:val=&quot;Cambria Math&quot;/&gt;&lt;w:i/&gt;&lt;/w:rPr&gt;&lt;m:t&gt;S&lt;/m:t&gt;&lt;/m:r&gt;&lt;/m:sub&gt;&lt;/m:sSub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t&lt;/m:t&gt;&lt;/m:r&gt;&lt;/m:e&gt;&lt;/m:d&gt;&lt;m:r&gt;&lt;w:rPr&gt;&lt;w:rFonts w:ascii=&quot;Cambria Math&quot; w:h-ansi=&quot;Cambria Math&quot;/&gt;&lt;wx:font wx:val=&quot;Cambria Math&quot;/&gt;&lt;w:i/&gt;&lt;/w:rPr&gt;&lt;m:t&gt;=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1&lt;/m:t&gt;&lt;/m:r&gt;&lt;/m:num&gt;&lt;m:den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r&lt;/m:t&gt;&lt;/m:r&gt;&lt;/m:e&gt;&lt;m:sub&gt;&lt;m:r&gt;&lt;w:rPr&gt;&lt;w:rFonts w:ascii=&quot;Cambria Math&quot; w:h-ansi=&quot;Cambria Math&quot;/&gt;&lt;wx:font wx:val=&quot;Cambria Math&quot;/&gt;&lt;w:i/&gt;&lt;/w:rPr&gt;&lt;m:t&gt;S&lt;/m:t&gt;&lt;/m:r&gt;&lt;/m:sub&gt;&lt;/m:sSub&gt;&lt;/m:den&gt;&lt;/m:f&gt;&lt;m:nary&gt;&lt;m:naryPr&gt;&lt;m:chr m:val=&quot;в€‘&quot;/&gt;&lt;m:limLoc m:val=&quot;undOvr&quot;/&gt;&lt;m:ctrlPr&gt;&lt;w:rPr&gt;&lt;w:rFonts w:ascii=&quot;Cambria Math&quot; w:h-ansi=&quot;Cambria Math&quot;/&gt;&lt;wx:font wx:val=&quot;Cambria Math&quot;/&gt;&lt;w:i/&gt;&lt;/w:rPr&gt;&lt;/m:ctrlPr&gt;&lt;/m:naryPr&gt;&lt;m:sub&gt;&lt;m:r&gt;&lt;w:rPr&gt;&lt;w:rFonts w:ascii=&quot;Cambria Math&quot; w:h-ansi=&quot;Cambria Math&quot;/&gt;&lt;wx:font wx:val=&quot;Cambria Math&quot;/&gt;&lt;w:i/&gt;&lt;/w:rPr&gt;&lt;m:t&gt;i=1&lt;/m:t&gt;&lt;/m:r&gt;&lt;/m:sub&gt;&lt;m:sup&gt;&lt;m:r&gt;&lt;w:rPr&gt;&lt;w:rFonts w:ascii=&quot;Cambria Math&quot; w:h-ansi=&quot;Cambria Math&quot;/&gt;&lt;wx:font wx:val=&quot;Cambria Math&quot;/&gt;&lt;w:i/&gt;&lt;/w:rPr&gt;&lt;m:t&gt;3&lt;/m:t&gt;&lt;/m:r&gt;&lt;/m:sup&gt;&lt;m:e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1+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p&lt;/m:t&gt;&lt;/m:r&gt;&lt;/m:e&gt;&lt;m:sub&gt;&lt;m:r&gt;&lt;w:rPr&gt;&lt;w:rFonts w:ascii=&quot;Cambria Math&quot; w:h-ansi=&quot;Cambria Math&quot;/&gt;&lt;wx:font wx:val=&quot;Cambria Math&quot;/&gt;&lt;w:i/&gt;&lt;/w:rPr&gt;&lt;m:t&gt;i&lt;/m:t&gt;&lt;/m:r&gt;&lt;/m:sub&gt;&lt;/m:sSub&gt;&lt;m:r&gt;&lt;w:rPr&gt;&lt;w:rFonts w:ascii=&quot;Cambria Math&quot; w:h-ansi=&quot;Cambria Math&quot;/&gt;&lt;wx:font wx:val=&quot;Cambria Math&quot;/&gt;&lt;w:i/&gt;&lt;/w:rPr&gt;&lt;m:t&gt;+j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w:sym w:font=&quot;Symbol&quot; w:char=&quot;F077&quot;/&gt;&lt;/m:r&gt;&lt;/m:e&gt;&lt;m:sub&gt;&lt;m:r&gt;&lt;w:rPr&gt;&lt;w:rFonts w:ascii=&quot;Cambria Math&quot; w:h-ansi=&quot;Cambria Math&quot;/&gt;&lt;wx:font wx:val=&quot;Cambria Math&quot;/&gt;&lt;w:i/&gt;&lt;/w:rPr&gt;&lt;m:t&gt;S&lt;/m:t&gt;&lt;/m:r&gt;&lt;/m:sub&gt;&lt;/m:sSub&gt;&lt;/m:e&gt;&lt;/m:d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r&lt;/m:t&gt;&lt;/m:r&gt;&lt;/m:sub&gt;&lt;/m:sSub&gt;&lt;/m:num&gt;&lt;m:den&gt;&lt;m:r&gt;&lt;w:rPr&gt;&lt;w:rFonts w:ascii=&quot;Cambria Math&quot; w:h-ansi=&quot;Cambria Math&quot;/&gt;&lt;wx:font wx:val=&quot;Cambria Math&quot;/&gt;&lt;w:i/&gt;&lt;/w:rPr&gt;&lt;m:t&gt;3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A&lt;/m:t&gt;&lt;/m:r&gt;&lt;/m:e&gt;&lt;m:sub&gt;&lt;m:r&gt;&lt;w:rPr&gt;&lt;w:rFonts w:ascii=&quot;Cambria Math&quot; w:h-ansi=&quot;Cambria Math&quot;/&gt;&lt;wx:font wx:val=&quot;Cambria Math&quot;/&gt;&lt;w:i/&gt;&lt;/w:rPr&gt;&lt;m:t&gt;S&lt;/m:t&gt;&lt;/m:r&gt;&lt;/m:sub&gt;&lt;/m:sSub&gt;&lt;m:sSubSup&gt;&lt;m:sSubSupPr&gt;&lt;m:ctrlPr&gt;&lt;w:rPr&gt;&lt;w:rFonts w:ascii=&quot;Cambria Math&quot; w:h-ansi=&quot;Cambria Math&quot;/&gt;&lt;wx:font wx:val=&quot;Cambria Math&quot;/&gt;&lt;w:i/&gt;&lt;/w:rPr&gt;&lt;/m:ctrlPr&gt;&lt;/m:sSubSupPr&gt;&lt;m:e&gt;&lt;m:r&gt;&lt;w:rPr&gt;&lt;w:rFonts w:ascii=&quot;Cambria Math&quot; w:h-ansi=&quot;Cambria Math&quot;/&gt;&lt;wx:font wx:val=&quot;Cambria Math&quot;/&gt;&lt;w:i/&gt;&lt;/w:rPr&gt;&lt;m:t&gt;p&lt;/m:t&gt;&lt;/m:r&gt;&lt;/m:e&gt;&lt;m:sub&gt;&lt;m:r&gt;&lt;w:rPr&gt;&lt;w:rFonts w:ascii=&quot;Cambria Math&quot; w:h-ansi=&quot;Cambria Math&quot;/&gt;&lt;wx:font wx:val=&quot;Cambria Math&quot;/&gt;&lt;w:i/&gt;&lt;/w:rPr&gt;&lt;m:t&gt;i&lt;/m:t&gt;&lt;/m:r&gt;&lt;/m:sub&gt;&lt;m:sup&gt;&lt;m:r&gt;&lt;w:rPr&gt;&lt;w:rFonts w:ascii=&quot;Cambria Math&quot; w:h-ansi=&quot;Cambria Math&quot;/&gt;&lt;wx:font wx:val=&quot;Cambria Math&quot;/&gt;&lt;w:i/&gt;&lt;/w:rPr&gt;&lt;m:t&gt;2&lt;/m:t&gt;&lt;/m:r&gt;&lt;/m:sup&gt;&lt;/m:sSubSup&gt;&lt;m:r&gt;&lt;w:rPr&gt;&lt;w:rFonts w:ascii=&quot;Cambria Math&quot; w:h-ansi=&quot;Cambria Math&quot;/&gt;&lt;wx:font wx:val=&quot;Cambria Math&quot;/&gt;&lt;w:i/&gt;&lt;/w:rPr&gt;&lt;m:t&gt;+2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B&lt;/m:t&gt;&lt;/m:r&gt;&lt;/m:e&gt;&lt;m:sub&gt;&lt;m:r&gt;&lt;w:rPr&gt;&lt;w:rFonts w:ascii=&quot;Cambria Math&quot; w:h-ansi=&quot;Cambria Math&quot;/&gt;&lt;wx:font wx:val=&quot;Cambria Math&quot;/&gt;&lt;w:i/&gt;&lt;/w:rPr&gt;&lt;m:t&gt;S&lt;/m:t&gt;&lt;/m:r&gt;&lt;/m:sub&gt;&lt;/m:sSub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p&lt;/m:t&gt;&lt;/m:r&gt;&lt;/m:e&gt;&lt;m:sub&gt;&lt;m:r&gt;&lt;w:rPr&gt;&lt;w:rFonts w:ascii=&quot;Cambria Math&quot; w:h-ansi=&quot;Cambria Math&quot;/&gt;&lt;wx:font wx:val=&quot;Cambria Math&quot;/&gt;&lt;w:i/&gt;&lt;/w:rPr&gt;&lt;m:t&gt;i&lt;/m:t&gt;&lt;/m:r&gt;&lt;/m:sub&gt;&lt;/m:sSub&gt;&lt;m:r&gt;&lt;w:rPr&gt;&lt;w:rFonts w:ascii=&quot;Cambria Math&quot; w:h-ansi=&quot;Cambria Math&quot;/&gt;&lt;wx:font wx:val=&quot;Cambria Math&quot;/&gt;&lt;w:i/&gt;&lt;/w:rPr&gt;&lt;m:t&gt;+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C&lt;/m:t&gt;&lt;/m:r&gt;&lt;/m:e&gt;&lt;m:sub&gt;&lt;m:r&gt;&lt;w:rPr&gt;&lt;w:rFonts w:ascii=&quot;Cambria Math&quot; w:h-ansi=&quot;Cambria Math&quot;/&gt;&lt;wx:font wx:val=&quot;Cambria Math&quot;/&gt;&lt;w:i/&gt;&lt;/w:rPr&gt;&lt;m:t&gt;S&lt;/m:t&gt;&lt;/m:r&gt;&lt;/m:sub&gt;&lt;/m:sSub&gt;&lt;/m:den&gt;&lt;/m:f&gt;&lt;/m:e&gt;&lt;/m:nary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e&lt;/m:t&gt;&lt;/m:r&gt;&lt;/m:e&gt;&lt;m:sup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p&lt;/m:t&gt;&lt;/m:r&gt;&lt;/m:e&gt;&lt;m:sub&gt;&lt;m:r&gt;&lt;w:rPr&gt;&lt;w:rFonts w:ascii=&quot;Cambria Math&quot; w:h-ansi=&quot;Cambria Math&quot;/&gt;&lt;wx:font wx:val=&quot;Cambria Math&quot;/&gt;&lt;w:i/&gt;&lt;/w:rPr&gt;&lt;m:t&gt;i&lt;/m:t&gt;&lt;/m:r&gt;&lt;/m:sub&gt;&lt;/m:sSub&gt;&lt;m:r&gt;&lt;w:rPr&gt;&lt;w:rFonts w:ascii=&quot;Cambria Math&quot; w:h-ansi=&quot;Cambria Math&quot;/&gt;&lt;wx:font wx:val=&quot;Cambria Math&quot;/&gt;&lt;w:i/&gt;&lt;/w:rPr&gt;&lt;m:t&gt;t&lt;/m:t&gt;&lt;/m:r&gt;&lt;/m:sup&gt;&lt;/m:sSup&gt;&lt;m:r&gt;&lt;w:rPr&gt;&lt;w:rFonts w:ascii=&quot;Cambria Math&quot; w:h-ansi=&quot;Cambria Math&quot;/&gt;&lt;wx:font wx:val=&quot;Cambria Math&quot;/&gt;&lt;w:i/&gt;&lt;/w:rPr&gt;&lt;m:t&gt;,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37" o:title="" chromakey="white"/>
                </v:shape>
              </w:pict>
            </w:r>
          </w:p>
        </w:tc>
        <w:tc>
          <w:tcPr>
            <w:tcW w:w="814" w:type="dxa"/>
            <w:vAlign w:val="center"/>
          </w:tcPr>
          <w:p w:rsidR="00611459" w:rsidRPr="00232ECB" w:rsidRDefault="00611459" w:rsidP="00232ECB">
            <w:pPr>
              <w:ind w:firstLine="0"/>
              <w:jc w:val="right"/>
              <w:rPr>
                <w:lang w:val="en-US"/>
              </w:rPr>
            </w:pPr>
            <w:r w:rsidRPr="00AF49CC">
              <w:t>(7)</w:t>
            </w:r>
          </w:p>
        </w:tc>
      </w:tr>
    </w:tbl>
    <w:p w:rsidR="00611459" w:rsidRPr="00AF49CC" w:rsidRDefault="00611459" w:rsidP="00102CCB">
      <w:pPr>
        <w:ind w:firstLine="0"/>
      </w:pPr>
      <w:r w:rsidRPr="00AF49CC">
        <w:t xml:space="preserve">где </w:t>
      </w:r>
    </w:p>
    <w:p w:rsidR="00611459" w:rsidRPr="00AF49CC" w:rsidRDefault="00611459" w:rsidP="002A077C">
      <w:pPr>
        <w:jc w:val="right"/>
        <w:rPr>
          <w:lang w:val="en-US"/>
        </w:rPr>
      </w:pPr>
      <w:r w:rsidRPr="00232ECB">
        <w:pict>
          <v:shape id="_x0000_i1055" type="#_x0000_t75" style="width:55.2pt;height:11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69&quot;/&gt;&lt;w:doNotEmbedSystemFonts/&gt;&lt;w:defaultTabStop w:val=&quot;708&quot;/&gt;&lt;w:autoHyphenation/&gt;&lt;w:hyphenationZone w:val=&quot;357&quot;/&gt;&lt;w:doNotHyphenateCaps/&gt;&lt;w:drawingGridHorizontalSpacing w:val=&quot;140&quot;/&gt;&lt;w:drawingGridVerticalSpacing w:val=&quot;381&quot;/&gt;&lt;w:displayHorizontalDrawingGridEvery w:val=&quot;2&quot;/&gt;&lt;w:punctuationKerning/&gt;&lt;w:characterSpacingControl w:val=&quot;DontCompress&quot;/&gt;&lt;w:optimizeForBrowser/&gt;&lt;w:allowPNG/&gt;&lt;w:doNotSaveWebPagesAsSingleFil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12F04&quot;/&gt;&lt;wsp:rsid wsp:val=&quot;00000DC8&quot;/&gt;&lt;wsp:rsid wsp:val=&quot;00012B88&quot;/&gt;&lt;wsp:rsid wsp:val=&quot;0001427E&quot;/&gt;&lt;wsp:rsid wsp:val=&quot;00015252&quot;/&gt;&lt;wsp:rsid wsp:val=&quot;000155E9&quot;/&gt;&lt;wsp:rsid wsp:val=&quot;00015E30&quot;/&gt;&lt;wsp:rsid wsp:val=&quot;00022AB5&quot;/&gt;&lt;wsp:rsid wsp:val=&quot;000256B4&quot;/&gt;&lt;wsp:rsid wsp:val=&quot;00025EA1&quot;/&gt;&lt;wsp:rsid wsp:val=&quot;00027082&quot;/&gt;&lt;wsp:rsid wsp:val=&quot;00027691&quot;/&gt;&lt;wsp:rsid wsp:val=&quot;00036A2C&quot;/&gt;&lt;wsp:rsid wsp:val=&quot;00042390&quot;/&gt;&lt;wsp:rsid wsp:val=&quot;00042E84&quot;/&gt;&lt;wsp:rsid wsp:val=&quot;00043FE4&quot;/&gt;&lt;wsp:rsid wsp:val=&quot;000611FE&quot;/&gt;&lt;wsp:rsid wsp:val=&quot;00062582&quot;/&gt;&lt;wsp:rsid wsp:val=&quot;00062A36&quot;/&gt;&lt;wsp:rsid wsp:val=&quot;00065241&quot;/&gt;&lt;wsp:rsid wsp:val=&quot;0006644D&quot;/&gt;&lt;wsp:rsid wsp:val=&quot;0006702A&quot;/&gt;&lt;wsp:rsid wsp:val=&quot;000675EB&quot;/&gt;&lt;wsp:rsid wsp:val=&quot;00087B2D&quot;/&gt;&lt;wsp:rsid wsp:val=&quot;000907B6&quot;/&gt;&lt;wsp:rsid wsp:val=&quot;00091354&quot;/&gt;&lt;wsp:rsid wsp:val=&quot;000A12F2&quot;/&gt;&lt;wsp:rsid wsp:val=&quot;000A25DB&quot;/&gt;&lt;wsp:rsid wsp:val=&quot;000A460E&quot;/&gt;&lt;wsp:rsid wsp:val=&quot;000A51EB&quot;/&gt;&lt;wsp:rsid wsp:val=&quot;000A71C2&quot;/&gt;&lt;wsp:rsid wsp:val=&quot;000A7E67&quot;/&gt;&lt;wsp:rsid wsp:val=&quot;000B00A6&quot;/&gt;&lt;wsp:rsid wsp:val=&quot;000B1930&quot;/&gt;&lt;wsp:rsid wsp:val=&quot;000B25DD&quot;/&gt;&lt;wsp:rsid wsp:val=&quot;000B2D25&quot;/&gt;&lt;wsp:rsid wsp:val=&quot;000B3A07&quot;/&gt;&lt;wsp:rsid wsp:val=&quot;000C1BE1&quot;/&gt;&lt;wsp:rsid wsp:val=&quot;000C35F6&quot;/&gt;&lt;wsp:rsid wsp:val=&quot;000C5152&quot;/&gt;&lt;wsp:rsid wsp:val=&quot;000D1B58&quot;/&gt;&lt;wsp:rsid wsp:val=&quot;000D5650&quot;/&gt;&lt;wsp:rsid wsp:val=&quot;000D7AB9&quot;/&gt;&lt;wsp:rsid wsp:val=&quot;000E198A&quot;/&gt;&lt;wsp:rsid wsp:val=&quot;000E2F97&quot;/&gt;&lt;wsp:rsid wsp:val=&quot;000E3F01&quot;/&gt;&lt;wsp:rsid wsp:val=&quot;000E4D61&quot;/&gt;&lt;wsp:rsid wsp:val=&quot;000E52CD&quot;/&gt;&lt;wsp:rsid wsp:val=&quot;000E66AA&quot;/&gt;&lt;wsp:rsid wsp:val=&quot;000F1665&quot;/&gt;&lt;wsp:rsid wsp:val=&quot;000F4D3A&quot;/&gt;&lt;wsp:rsid wsp:val=&quot;000F50B4&quot;/&gt;&lt;wsp:rsid wsp:val=&quot;000F70AC&quot;/&gt;&lt;wsp:rsid wsp:val=&quot;001009EE&quot;/&gt;&lt;wsp:rsid wsp:val=&quot;001018AE&quot;/&gt;&lt;wsp:rsid wsp:val=&quot;001024DC&quot;/&gt;&lt;wsp:rsid wsp:val=&quot;00102CCB&quot;/&gt;&lt;wsp:rsid wsp:val=&quot;001056BE&quot;/&gt;&lt;wsp:rsid wsp:val=&quot;00110D34&quot;/&gt;&lt;wsp:rsid wsp:val=&quot;00130DFF&quot;/&gt;&lt;wsp:rsid wsp:val=&quot;00132126&quot;/&gt;&lt;wsp:rsid wsp:val=&quot;001346A0&quot;/&gt;&lt;wsp:rsid wsp:val=&quot;001366CF&quot;/&gt;&lt;wsp:rsid wsp:val=&quot;00137164&quot;/&gt;&lt;wsp:rsid wsp:val=&quot;00137B68&quot;/&gt;&lt;wsp:rsid wsp:val=&quot;00137FC8&quot;/&gt;&lt;wsp:rsid wsp:val=&quot;0014268D&quot;/&gt;&lt;wsp:rsid wsp:val=&quot;00146764&quot;/&gt;&lt;wsp:rsid wsp:val=&quot;00146F62&quot;/&gt;&lt;wsp:rsid wsp:val=&quot;001505E1&quot;/&gt;&lt;wsp:rsid wsp:val=&quot;00150A3C&quot;/&gt;&lt;wsp:rsid wsp:val=&quot;00150A53&quot;/&gt;&lt;wsp:rsid wsp:val=&quot;00151F4A&quot;/&gt;&lt;wsp:rsid wsp:val=&quot;001632B0&quot;/&gt;&lt;wsp:rsid wsp:val=&quot;001654F0&quot;/&gt;&lt;wsp:rsid wsp:val=&quot;00166743&quot;/&gt;&lt;wsp:rsid wsp:val=&quot;00171F73&quot;/&gt;&lt;wsp:rsid wsp:val=&quot;00174F60&quot;/&gt;&lt;wsp:rsid wsp:val=&quot;001800F0&quot;/&gt;&lt;wsp:rsid wsp:val=&quot;001852B3&quot;/&gt;&lt;wsp:rsid wsp:val=&quot;001864B6&quot;/&gt;&lt;wsp:rsid wsp:val=&quot;001930CB&quot;/&gt;&lt;wsp:rsid wsp:val=&quot;001A0EC0&quot;/&gt;&lt;wsp:rsid wsp:val=&quot;001A207B&quot;/&gt;&lt;wsp:rsid wsp:val=&quot;001A535A&quot;/&gt;&lt;wsp:rsid wsp:val=&quot;001B2A26&quot;/&gt;&lt;wsp:rsid wsp:val=&quot;001B59BF&quot;/&gt;&lt;wsp:rsid wsp:val=&quot;001C1E84&quot;/&gt;&lt;wsp:rsid wsp:val=&quot;001C520D&quot;/&gt;&lt;wsp:rsid wsp:val=&quot;001C5731&quot;/&gt;&lt;wsp:rsid wsp:val=&quot;001D28EA&quot;/&gt;&lt;wsp:rsid wsp:val=&quot;001D5300&quot;/&gt;&lt;wsp:rsid wsp:val=&quot;001E18B9&quot;/&gt;&lt;wsp:rsid wsp:val=&quot;001E1F66&quot;/&gt;&lt;wsp:rsid wsp:val=&quot;001E6525&quot;/&gt;&lt;wsp:rsid wsp:val=&quot;001E7283&quot;/&gt;&lt;wsp:rsid wsp:val=&quot;001E73BA&quot;/&gt;&lt;wsp:rsid wsp:val=&quot;001E7492&quot;/&gt;&lt;wsp:rsid wsp:val=&quot;001F06A3&quot;/&gt;&lt;wsp:rsid wsp:val=&quot;001F16E3&quot;/&gt;&lt;wsp:rsid wsp:val=&quot;001F42F0&quot;/&gt;&lt;wsp:rsid wsp:val=&quot;001F566A&quot;/&gt;&lt;wsp:rsid wsp:val=&quot;001F7425&quot;/&gt;&lt;wsp:rsid wsp:val=&quot;001F77D0&quot;/&gt;&lt;wsp:rsid wsp:val=&quot;0020042E&quot;/&gt;&lt;wsp:rsid wsp:val=&quot;00202A19&quot;/&gt;&lt;wsp:rsid wsp:val=&quot;00204D50&quot;/&gt;&lt;wsp:rsid wsp:val=&quot;00204DE9&quot;/&gt;&lt;wsp:rsid wsp:val=&quot;002052D5&quot;/&gt;&lt;wsp:rsid wsp:val=&quot;002101D9&quot;/&gt;&lt;wsp:rsid wsp:val=&quot;00210E90&quot;/&gt;&lt;wsp:rsid wsp:val=&quot;002111DA&quot;/&gt;&lt;wsp:rsid wsp:val=&quot;00211533&quot;/&gt;&lt;wsp:rsid wsp:val=&quot;00212F04&quot;/&gt;&lt;wsp:rsid wsp:val=&quot;0021397F&quot;/&gt;&lt;wsp:rsid wsp:val=&quot;002174DC&quot;/&gt;&lt;wsp:rsid wsp:val=&quot;002256F9&quot;/&gt;&lt;wsp:rsid wsp:val=&quot;00225757&quot;/&gt;&lt;wsp:rsid wsp:val=&quot;00225891&quot;/&gt;&lt;wsp:rsid wsp:val=&quot;00227272&quot;/&gt;&lt;wsp:rsid wsp:val=&quot;00230031&quot;/&gt;&lt;wsp:rsid wsp:val=&quot;00231A08&quot;/&gt;&lt;wsp:rsid wsp:val=&quot;00232BF3&quot;/&gt;&lt;wsp:rsid wsp:val=&quot;00232ECB&quot;/&gt;&lt;wsp:rsid wsp:val=&quot;00234D66&quot;/&gt;&lt;wsp:rsid wsp:val=&quot;00240F05&quot;/&gt;&lt;wsp:rsid wsp:val=&quot;00242F0B&quot;/&gt;&lt;wsp:rsid wsp:val=&quot;00244855&quot;/&gt;&lt;wsp:rsid wsp:val=&quot;00244BA0&quot;/&gt;&lt;wsp:rsid wsp:val=&quot;00246149&quot;/&gt;&lt;wsp:rsid wsp:val=&quot;002472B5&quot;/&gt;&lt;wsp:rsid wsp:val=&quot;00250440&quot;/&gt;&lt;wsp:rsid wsp:val=&quot;002504F8&quot;/&gt;&lt;wsp:rsid wsp:val=&quot;002600C8&quot;/&gt;&lt;wsp:rsid wsp:val=&quot;00260B3D&quot;/&gt;&lt;wsp:rsid wsp:val=&quot;002632A4&quot;/&gt;&lt;wsp:rsid wsp:val=&quot;00271A81&quot;/&gt;&lt;wsp:rsid wsp:val=&quot;00273B17&quot;/&gt;&lt;wsp:rsid wsp:val=&quot;0027698E&quot;/&gt;&lt;wsp:rsid wsp:val=&quot;002779D1&quot;/&gt;&lt;wsp:rsid wsp:val=&quot;00281B18&quot;/&gt;&lt;wsp:rsid wsp:val=&quot;002824F5&quot;/&gt;&lt;wsp:rsid wsp:val=&quot;00284725&quot;/&gt;&lt;wsp:rsid wsp:val=&quot;00290D00&quot;/&gt;&lt;wsp:rsid wsp:val=&quot;00291EE8&quot;/&gt;&lt;wsp:rsid wsp:val=&quot;00292FEE&quot;/&gt;&lt;wsp:rsid wsp:val=&quot;00294426&quot;/&gt;&lt;wsp:rsid wsp:val=&quot;002A0544&quot;/&gt;&lt;wsp:rsid wsp:val=&quot;002A06FF&quot;/&gt;&lt;wsp:rsid wsp:val=&quot;002A077C&quot;/&gt;&lt;wsp:rsid wsp:val=&quot;002A1247&quot;/&gt;&lt;wsp:rsid wsp:val=&quot;002A3F2A&quot;/&gt;&lt;wsp:rsid wsp:val=&quot;002A477C&quot;/&gt;&lt;wsp:rsid wsp:val=&quot;002A66A7&quot;/&gt;&lt;wsp:rsid wsp:val=&quot;002A686D&quot;/&gt;&lt;wsp:rsid wsp:val=&quot;002B04A0&quot;/&gt;&lt;wsp:rsid wsp:val=&quot;002B2856&quot;/&gt;&lt;wsp:rsid wsp:val=&quot;002B2A11&quot;/&gt;&lt;wsp:rsid wsp:val=&quot;002B2A18&quot;/&gt;&lt;wsp:rsid wsp:val=&quot;002C4945&quot;/&gt;&lt;wsp:rsid wsp:val=&quot;002C5850&quot;/&gt;&lt;wsp:rsid wsp:val=&quot;002C6ED6&quot;/&gt;&lt;wsp:rsid wsp:val=&quot;002C7254&quot;/&gt;&lt;wsp:rsid wsp:val=&quot;002D5084&quot;/&gt;&lt;wsp:rsid wsp:val=&quot;002D5E95&quot;/&gt;&lt;wsp:rsid wsp:val=&quot;002D5FF8&quot;/&gt;&lt;wsp:rsid wsp:val=&quot;002E7A2B&quot;/&gt;&lt;wsp:rsid wsp:val=&quot;002F0033&quot;/&gt;&lt;wsp:rsid wsp:val=&quot;002F4B1D&quot;/&gt;&lt;wsp:rsid wsp:val=&quot;002F5748&quot;/&gt;&lt;wsp:rsid wsp:val=&quot;002F5E41&quot;/&gt;&lt;wsp:rsid wsp:val=&quot;002F7BF9&quot;/&gt;&lt;wsp:rsid wsp:val=&quot;0030107F&quot;/&gt;&lt;wsp:rsid wsp:val=&quot;00302069&quot;/&gt;&lt;wsp:rsid wsp:val=&quot;003063F0&quot;/&gt;&lt;wsp:rsid wsp:val=&quot;00306980&quot;/&gt;&lt;wsp:rsid wsp:val=&quot;003103B7&quot;/&gt;&lt;wsp:rsid wsp:val=&quot;00316734&quot;/&gt;&lt;wsp:rsid wsp:val=&quot;00317380&quot;/&gt;&lt;wsp:rsid wsp:val=&quot;00317F18&quot;/&gt;&lt;wsp:rsid wsp:val=&quot;0032640D&quot;/&gt;&lt;wsp:rsid wsp:val=&quot;00332356&quot;/&gt;&lt;wsp:rsid wsp:val=&quot;003415E2&quot;/&gt;&lt;wsp:rsid wsp:val=&quot;003427E4&quot;/&gt;&lt;wsp:rsid wsp:val=&quot;00343F66&quot;/&gt;&lt;wsp:rsid wsp:val=&quot;00344143&quot;/&gt;&lt;wsp:rsid wsp:val=&quot;00344822&quot;/&gt;&lt;wsp:rsid wsp:val=&quot;00350FB2&quot;/&gt;&lt;wsp:rsid wsp:val=&quot;00351F44&quot;/&gt;&lt;wsp:rsid wsp:val=&quot;003534CE&quot;/&gt;&lt;wsp:rsid wsp:val=&quot;00361465&quot;/&gt;&lt;wsp:rsid wsp:val=&quot;0036221D&quot;/&gt;&lt;wsp:rsid wsp:val=&quot;00364527&quot;/&gt;&lt;wsp:rsid wsp:val=&quot;00366EA3&quot;/&gt;&lt;wsp:rsid wsp:val=&quot;0037307B&quot;/&gt;&lt;wsp:rsid wsp:val=&quot;0037307D&quot;/&gt;&lt;wsp:rsid wsp:val=&quot;00373F15&quot;/&gt;&lt;wsp:rsid wsp:val=&quot;003746B3&quot;/&gt;&lt;wsp:rsid wsp:val=&quot;00381567&quot;/&gt;&lt;wsp:rsid wsp:val=&quot;00382CBE&quot;/&gt;&lt;wsp:rsid wsp:val=&quot;00385048&quot;/&gt;&lt;wsp:rsid wsp:val=&quot;00391E1B&quot;/&gt;&lt;wsp:rsid wsp:val=&quot;00394257&quot;/&gt;&lt;wsp:rsid wsp:val=&quot;00394402&quot;/&gt;&lt;wsp:rsid wsp:val=&quot;00394EDF&quot;/&gt;&lt;wsp:rsid wsp:val=&quot;003A01BC&quot;/&gt;&lt;wsp:rsid wsp:val=&quot;003A24FA&quot;/&gt;&lt;wsp:rsid wsp:val=&quot;003B031D&quot;/&gt;&lt;wsp:rsid wsp:val=&quot;003B03EE&quot;/&gt;&lt;wsp:rsid wsp:val=&quot;003B1472&quot;/&gt;&lt;wsp:rsid wsp:val=&quot;003B7927&quot;/&gt;&lt;wsp:rsid wsp:val=&quot;003C02A6&quot;/&gt;&lt;wsp:rsid wsp:val=&quot;003C39F7&quot;/&gt;&lt;wsp:rsid wsp:val=&quot;003C6978&quot;/&gt;&lt;wsp:rsid wsp:val=&quot;003D15CB&quot;/&gt;&lt;wsp:rsid wsp:val=&quot;003D1782&quot;/&gt;&lt;wsp:rsid wsp:val=&quot;003D3457&quot;/&gt;&lt;wsp:rsid wsp:val=&quot;003D3DCA&quot;/&gt;&lt;wsp:rsid wsp:val=&quot;003D6674&quot;/&gt;&lt;wsp:rsid wsp:val=&quot;003D6769&quot;/&gt;&lt;wsp:rsid wsp:val=&quot;003E0301&quot;/&gt;&lt;wsp:rsid wsp:val=&quot;003E0422&quot;/&gt;&lt;wsp:rsid wsp:val=&quot;003F365B&quot;/&gt;&lt;wsp:rsid wsp:val=&quot;003F4C53&quot;/&gt;&lt;wsp:rsid wsp:val=&quot;003F63C1&quot;/&gt;&lt;wsp:rsid wsp:val=&quot;0040088F&quot;/&gt;&lt;wsp:rsid wsp:val=&quot;00402E09&quot;/&gt;&lt;wsp:rsid wsp:val=&quot;00403775&quot;/&gt;&lt;wsp:rsid wsp:val=&quot;00406EB8&quot;/&gt;&lt;wsp:rsid wsp:val=&quot;00411EAB&quot;/&gt;&lt;wsp:rsid wsp:val=&quot;00415195&quot;/&gt;&lt;wsp:rsid wsp:val=&quot;004270D1&quot;/&gt;&lt;wsp:rsid wsp:val=&quot;004309DF&quot;/&gt;&lt;wsp:rsid wsp:val=&quot;0043187E&quot;/&gt;&lt;wsp:rsid wsp:val=&quot;00433787&quot;/&gt;&lt;wsp:rsid wsp:val=&quot;00436210&quot;/&gt;&lt;wsp:rsid wsp:val=&quot;00436AEC&quot;/&gt;&lt;wsp:rsid wsp:val=&quot;00442A2C&quot;/&gt;&lt;wsp:rsid wsp:val=&quot;004503EC&quot;/&gt;&lt;wsp:rsid wsp:val=&quot;00452500&quot;/&gt;&lt;wsp:rsid wsp:val=&quot;00452D5E&quot;/&gt;&lt;wsp:rsid wsp:val=&quot;004537F6&quot;/&gt;&lt;wsp:rsid wsp:val=&quot;0045380C&quot;/&gt;&lt;wsp:rsid wsp:val=&quot;004562BC&quot;/&gt;&lt;wsp:rsid wsp:val=&quot;00465F64&quot;/&gt;&lt;wsp:rsid wsp:val=&quot;00473ABF&quot;/&gt;&lt;wsp:rsid wsp:val=&quot;004748BE&quot;/&gt;&lt;wsp:rsid wsp:val=&quot;00476B0F&quot;/&gt;&lt;wsp:rsid wsp:val=&quot;00477BC6&quot;/&gt;&lt;wsp:rsid wsp:val=&quot;0048210E&quot;/&gt;&lt;wsp:rsid wsp:val=&quot;00485C49&quot;/&gt;&lt;wsp:rsid wsp:val=&quot;00487DB1&quot;/&gt;&lt;wsp:rsid wsp:val=&quot;00490F4D&quot;/&gt;&lt;wsp:rsid wsp:val=&quot;00491E80&quot;/&gt;&lt;wsp:rsid wsp:val=&quot;00492255&quot;/&gt;&lt;wsp:rsid wsp:val=&quot;00496238&quot;/&gt;&lt;wsp:rsid wsp:val=&quot;00496359&quot;/&gt;&lt;wsp:rsid wsp:val=&quot;004A02D5&quot;/&gt;&lt;wsp:rsid wsp:val=&quot;004A03B0&quot;/&gt;&lt;wsp:rsid wsp:val=&quot;004A082B&quot;/&gt;&lt;wsp:rsid wsp:val=&quot;004A46D4&quot;/&gt;&lt;wsp:rsid wsp:val=&quot;004A5F62&quot;/&gt;&lt;wsp:rsid wsp:val=&quot;004A62A8&quot;/&gt;&lt;wsp:rsid wsp:val=&quot;004A66EF&quot;/&gt;&lt;wsp:rsid wsp:val=&quot;004A6D17&quot;/&gt;&lt;wsp:rsid wsp:val=&quot;004B275D&quot;/&gt;&lt;wsp:rsid wsp:val=&quot;004B3A61&quot;/&gt;&lt;wsp:rsid wsp:val=&quot;004B7618&quot;/&gt;&lt;wsp:rsid wsp:val=&quot;004C51EB&quot;/&gt;&lt;wsp:rsid wsp:val=&quot;004C656C&quot;/&gt;&lt;wsp:rsid wsp:val=&quot;004D4690&quot;/&gt;&lt;wsp:rsid wsp:val=&quot;004D5A29&quot;/&gt;&lt;wsp:rsid wsp:val=&quot;004D77F0&quot;/&gt;&lt;wsp:rsid wsp:val=&quot;004E35F5&quot;/&gt;&lt;wsp:rsid wsp:val=&quot;004E556C&quot;/&gt;&lt;wsp:rsid wsp:val=&quot;004F59CA&quot;/&gt;&lt;wsp:rsid wsp:val=&quot;00500A20&quot;/&gt;&lt;wsp:rsid wsp:val=&quot;00504760&quot;/&gt;&lt;wsp:rsid wsp:val=&quot;005067CA&quot;/&gt;&lt;wsp:rsid wsp:val=&quot;00507283&quot;/&gt;&lt;wsp:rsid wsp:val=&quot;00510658&quot;/&gt;&lt;wsp:rsid wsp:val=&quot;00521180&quot;/&gt;&lt;wsp:rsid wsp:val=&quot;00522892&quot;/&gt;&lt;wsp:rsid wsp:val=&quot;0053178F&quot;/&gt;&lt;wsp:rsid wsp:val=&quot;00533390&quot;/&gt;&lt;wsp:rsid wsp:val=&quot;00542D6B&quot;/&gt;&lt;wsp:rsid wsp:val=&quot;00547DDA&quot;/&gt;&lt;wsp:rsid wsp:val=&quot;00550E37&quot;/&gt;&lt;wsp:rsid wsp:val=&quot;0055286B&quot;/&gt;&lt;wsp:rsid wsp:val=&quot;0055360B&quot;/&gt;&lt;wsp:rsid wsp:val=&quot;005614C4&quot;/&gt;&lt;wsp:rsid wsp:val=&quot;00562430&quot;/&gt;&lt;wsp:rsid wsp:val=&quot;00562471&quot;/&gt;&lt;wsp:rsid wsp:val=&quot;005625CB&quot;/&gt;&lt;wsp:rsid wsp:val=&quot;00563CE5&quot;/&gt;&lt;wsp:rsid wsp:val=&quot;0056665F&quot;/&gt;&lt;wsp:rsid wsp:val=&quot;005717BF&quot;/&gt;&lt;wsp:rsid wsp:val=&quot;00574D3F&quot;/&gt;&lt;wsp:rsid wsp:val=&quot;00576B30&quot;/&gt;&lt;wsp:rsid wsp:val=&quot;00583DE9&quot;/&gt;&lt;wsp:rsid wsp:val=&quot;00584A39&quot;/&gt;&lt;wsp:rsid wsp:val=&quot;00595B51&quot;/&gt;&lt;wsp:rsid wsp:val=&quot;005A04ED&quot;/&gt;&lt;wsp:rsid wsp:val=&quot;005A0755&quot;/&gt;&lt;wsp:rsid wsp:val=&quot;005A67FC&quot;/&gt;&lt;wsp:rsid wsp:val=&quot;005B3E66&quot;/&gt;&lt;wsp:rsid wsp:val=&quot;005B4E7E&quot;/&gt;&lt;wsp:rsid wsp:val=&quot;005B50F3&quot;/&gt;&lt;wsp:rsid wsp:val=&quot;005C1A48&quot;/&gt;&lt;wsp:rsid wsp:val=&quot;005C6EF1&quot;/&gt;&lt;wsp:rsid wsp:val=&quot;005D360A&quot;/&gt;&lt;wsp:rsid wsp:val=&quot;005D378E&quot;/&gt;&lt;wsp:rsid wsp:val=&quot;005D3849&quot;/&gt;&lt;wsp:rsid wsp:val=&quot;005D4C29&quot;/&gt;&lt;wsp:rsid wsp:val=&quot;005E0599&quot;/&gt;&lt;wsp:rsid wsp:val=&quot;005E3B8E&quot;/&gt;&lt;wsp:rsid wsp:val=&quot;005E4C40&quot;/&gt;&lt;wsp:rsid wsp:val=&quot;005E7043&quot;/&gt;&lt;wsp:rsid wsp:val=&quot;005F086A&quot;/&gt;&lt;wsp:rsid wsp:val=&quot;005F21CC&quot;/&gt;&lt;wsp:rsid wsp:val=&quot;005F3900&quot;/&gt;&lt;wsp:rsid wsp:val=&quot;005F50F5&quot;/&gt;&lt;wsp:rsid wsp:val=&quot;0060306E&quot;/&gt;&lt;wsp:rsid wsp:val=&quot;0060704E&quot;/&gt;&lt;wsp:rsid wsp:val=&quot;006079B5&quot;/&gt;&lt;wsp:rsid wsp:val=&quot;006137BA&quot;/&gt;&lt;wsp:rsid wsp:val=&quot;00613F07&quot;/&gt;&lt;wsp:rsid wsp:val=&quot;006141FF&quot;/&gt;&lt;wsp:rsid wsp:val=&quot;00621230&quot;/&gt;&lt;wsp:rsid wsp:val=&quot;006231E5&quot;/&gt;&lt;wsp:rsid wsp:val=&quot;006321E9&quot;/&gt;&lt;wsp:rsid wsp:val=&quot;00637B61&quot;/&gt;&lt;wsp:rsid wsp:val=&quot;00644F35&quot;/&gt;&lt;wsp:rsid wsp:val=&quot;00652556&quot;/&gt;&lt;wsp:rsid wsp:val=&quot;00654C35&quot;/&gt;&lt;wsp:rsid wsp:val=&quot;0065510E&quot;/&gt;&lt;wsp:rsid wsp:val=&quot;0066448C&quot;/&gt;&lt;wsp:rsid wsp:val=&quot;00664BA8&quot;/&gt;&lt;wsp:rsid wsp:val=&quot;006650C3&quot;/&gt;&lt;wsp:rsid wsp:val=&quot;00677EC9&quot;/&gt;&lt;wsp:rsid wsp:val=&quot;0068026E&quot;/&gt;&lt;wsp:rsid wsp:val=&quot;00683171&quot;/&gt;&lt;wsp:rsid wsp:val=&quot;00684B8F&quot;/&gt;&lt;wsp:rsid wsp:val=&quot;00687F1F&quot;/&gt;&lt;wsp:rsid wsp:val=&quot;006909ED&quot;/&gt;&lt;wsp:rsid wsp:val=&quot;0069369B&quot;/&gt;&lt;wsp:rsid wsp:val=&quot;00694939&quot;/&gt;&lt;wsp:rsid wsp:val=&quot;006968BD&quot;/&gt;&lt;wsp:rsid wsp:val=&quot;006A1085&quot;/&gt;&lt;wsp:rsid wsp:val=&quot;006A1363&quot;/&gt;&lt;wsp:rsid wsp:val=&quot;006A2D43&quot;/&gt;&lt;wsp:rsid wsp:val=&quot;006A315A&quot;/&gt;&lt;wsp:rsid wsp:val=&quot;006A5B34&quot;/&gt;&lt;wsp:rsid wsp:val=&quot;006B01D0&quot;/&gt;&lt;wsp:rsid wsp:val=&quot;006B13A0&quot;/&gt;&lt;wsp:rsid wsp:val=&quot;006B2B5C&quot;/&gt;&lt;wsp:rsid wsp:val=&quot;006B3B26&quot;/&gt;&lt;wsp:rsid wsp:val=&quot;006B4B96&quot;/&gt;&lt;wsp:rsid wsp:val=&quot;006B5BE3&quot;/&gt;&lt;wsp:rsid wsp:val=&quot;006C0A9F&quot;/&gt;&lt;wsp:rsid wsp:val=&quot;006C119A&quot;/&gt;&lt;wsp:rsid wsp:val=&quot;006C1B7C&quot;/&gt;&lt;wsp:rsid wsp:val=&quot;006C3B79&quot;/&gt;&lt;wsp:rsid wsp:val=&quot;006C5C7B&quot;/&gt;&lt;wsp:rsid wsp:val=&quot;006D430D&quot;/&gt;&lt;wsp:rsid wsp:val=&quot;006D4EAD&quot;/&gt;&lt;wsp:rsid wsp:val=&quot;006D5952&quot;/&gt;&lt;wsp:rsid wsp:val=&quot;006D741F&quot;/&gt;&lt;wsp:rsid wsp:val=&quot;006E2F64&quot;/&gt;&lt;wsp:rsid wsp:val=&quot;006E5843&quot;/&gt;&lt;wsp:rsid wsp:val=&quot;006F3F4D&quot;/&gt;&lt;wsp:rsid wsp:val=&quot;006F6B9F&quot;/&gt;&lt;wsp:rsid wsp:val=&quot;006F74D3&quot;/&gt;&lt;wsp:rsid wsp:val=&quot;007001C3&quot;/&gt;&lt;wsp:rsid wsp:val=&quot;00702C69&quot;/&gt;&lt;wsp:rsid wsp:val=&quot;00702E26&quot;/&gt;&lt;wsp:rsid wsp:val=&quot;0070346C&quot;/&gt;&lt;wsp:rsid wsp:val=&quot;00703618&quot;/&gt;&lt;wsp:rsid wsp:val=&quot;00704B10&quot;/&gt;&lt;wsp:rsid wsp:val=&quot;00706AA5&quot;/&gt;&lt;wsp:rsid wsp:val=&quot;00707D22&quot;/&gt;&lt;wsp:rsid wsp:val=&quot;007149FE&quot;/&gt;&lt;wsp:rsid wsp:val=&quot;00714CEF&quot;/&gt;&lt;wsp:rsid wsp:val=&quot;00716428&quot;/&gt;&lt;wsp:rsid wsp:val=&quot;00720BEF&quot;/&gt;&lt;wsp:rsid wsp:val=&quot;00723D69&quot;/&gt;&lt;wsp:rsid wsp:val=&quot;00724E44&quot;/&gt;&lt;wsp:rsid wsp:val=&quot;00725FA3&quot;/&gt;&lt;wsp:rsid wsp:val=&quot;00734C60&quot;/&gt;&lt;wsp:rsid wsp:val=&quot;00736383&quot;/&gt;&lt;wsp:rsid wsp:val=&quot;007366AA&quot;/&gt;&lt;wsp:rsid wsp:val=&quot;0073692A&quot;/&gt;&lt;wsp:rsid wsp:val=&quot;007371CF&quot;/&gt;&lt;wsp:rsid wsp:val=&quot;007433B7&quot;/&gt;&lt;wsp:rsid wsp:val=&quot;00746AE2&quot;/&gt;&lt;wsp:rsid wsp:val=&quot;007523D3&quot;/&gt;&lt;wsp:rsid wsp:val=&quot;00756C9D&quot;/&gt;&lt;wsp:rsid wsp:val=&quot;00762DAD&quot;/&gt;&lt;wsp:rsid wsp:val=&quot;00763051&quot;/&gt;&lt;wsp:rsid wsp:val=&quot;007647D9&quot;/&gt;&lt;wsp:rsid wsp:val=&quot;00765166&quot;/&gt;&lt;wsp:rsid wsp:val=&quot;00770119&quot;/&gt;&lt;wsp:rsid wsp:val=&quot;007718B2&quot;/&gt;&lt;wsp:rsid wsp:val=&quot;007745D5&quot;/&gt;&lt;wsp:rsid wsp:val=&quot;00776F4B&quot;/&gt;&lt;wsp:rsid wsp:val=&quot;0077756B&quot;/&gt;&lt;wsp:rsid wsp:val=&quot;00781182&quot;/&gt;&lt;wsp:rsid wsp:val=&quot;00781D13&quot;/&gt;&lt;wsp:rsid wsp:val=&quot;0078238F&quot;/&gt;&lt;wsp:rsid wsp:val=&quot;007829C7&quot;/&gt;&lt;wsp:rsid wsp:val=&quot;0078715D&quot;/&gt;&lt;wsp:rsid wsp:val=&quot;0078717E&quot;/&gt;&lt;wsp:rsid wsp:val=&quot;00787487&quot;/&gt;&lt;wsp:rsid wsp:val=&quot;00790CCA&quot;/&gt;&lt;wsp:rsid wsp:val=&quot;00792DF8&quot;/&gt;&lt;wsp:rsid wsp:val=&quot;00793936&quot;/&gt;&lt;wsp:rsid wsp:val=&quot;0079407B&quot;/&gt;&lt;wsp:rsid wsp:val=&quot;00795569&quot;/&gt;&lt;wsp:rsid wsp:val=&quot;0079724A&quot;/&gt;&lt;wsp:rsid wsp:val=&quot;007974B0&quot;/&gt;&lt;wsp:rsid wsp:val=&quot;007A31E9&quot;/&gt;&lt;wsp:rsid wsp:val=&quot;007B24C0&quot;/&gt;&lt;wsp:rsid wsp:val=&quot;007B4610&quot;/&gt;&lt;wsp:rsid wsp:val=&quot;007B4AB5&quot;/&gt;&lt;wsp:rsid wsp:val=&quot;007C2CAB&quot;/&gt;&lt;wsp:rsid wsp:val=&quot;007C3E6A&quot;/&gt;&lt;wsp:rsid wsp:val=&quot;007C50F3&quot;/&gt;&lt;wsp:rsid wsp:val=&quot;007D1E71&quot;/&gt;&lt;wsp:rsid wsp:val=&quot;007D32FC&quot;/&gt;&lt;wsp:rsid wsp:val=&quot;007D3A88&quot;/&gt;&lt;wsp:rsid wsp:val=&quot;007D3A95&quot;/&gt;&lt;wsp:rsid wsp:val=&quot;007E0CCC&quot;/&gt;&lt;wsp:rsid wsp:val=&quot;007E1969&quot;/&gt;&lt;wsp:rsid wsp:val=&quot;007E1C08&quot;/&gt;&lt;wsp:rsid wsp:val=&quot;007E4934&quot;/&gt;&lt;wsp:rsid wsp:val=&quot;007E69D7&quot;/&gt;&lt;wsp:rsid wsp:val=&quot;007F00E2&quot;/&gt;&lt;wsp:rsid wsp:val=&quot;007F0185&quot;/&gt;&lt;wsp:rsid wsp:val=&quot;007F04E3&quot;/&gt;&lt;wsp:rsid wsp:val=&quot;007F15E2&quot;/&gt;&lt;wsp:rsid wsp:val=&quot;007F2408&quot;/&gt;&lt;wsp:rsid wsp:val=&quot;007F3857&quot;/&gt;&lt;wsp:rsid wsp:val=&quot;007F6A4D&quot;/&gt;&lt;wsp:rsid wsp:val=&quot;00807C47&quot;/&gt;&lt;wsp:rsid wsp:val=&quot;0081073E&quot;/&gt;&lt;wsp:rsid wsp:val=&quot;00812C0D&quot;/&gt;&lt;wsp:rsid wsp:val=&quot;00812DF2&quot;/&gt;&lt;wsp:rsid wsp:val=&quot;00820340&quot;/&gt;&lt;wsp:rsid wsp:val=&quot;00824172&quot;/&gt;&lt;wsp:rsid wsp:val=&quot;008252C4&quot;/&gt;&lt;wsp:rsid wsp:val=&quot;00826084&quot;/&gt;&lt;wsp:rsid wsp:val=&quot;008262DF&quot;/&gt;&lt;wsp:rsid wsp:val=&quot;00830165&quot;/&gt;&lt;wsp:rsid wsp:val=&quot;00833D39&quot;/&gt;&lt;wsp:rsid wsp:val=&quot;00835128&quot;/&gt;&lt;wsp:rsid wsp:val=&quot;0083760D&quot;/&gt;&lt;wsp:rsid wsp:val=&quot;00840CF3&quot;/&gt;&lt;wsp:rsid wsp:val=&quot;00843001&quot;/&gt;&lt;wsp:rsid wsp:val=&quot;008471E7&quot;/&gt;&lt;wsp:rsid wsp:val=&quot;008478AC&quot;/&gt;&lt;wsp:rsid wsp:val=&quot;00851DD2&quot;/&gt;&lt;wsp:rsid wsp:val=&quot;00852BC6&quot;/&gt;&lt;wsp:rsid wsp:val=&quot;00854D19&quot;/&gt;&lt;wsp:rsid wsp:val=&quot;00855EC2&quot;/&gt;&lt;wsp:rsid wsp:val=&quot;0086137F&quot;/&gt;&lt;wsp:rsid wsp:val=&quot;00864AB5&quot;/&gt;&lt;wsp:rsid wsp:val=&quot;00865803&quot;/&gt;&lt;wsp:rsid wsp:val=&quot;00870E69&quot;/&gt;&lt;wsp:rsid wsp:val=&quot;00871A06&quot;/&gt;&lt;wsp:rsid wsp:val=&quot;00876BC3&quot;/&gt;&lt;wsp:rsid wsp:val=&quot;00877A31&quot;/&gt;&lt;wsp:rsid wsp:val=&quot;008841D4&quot;/&gt;&lt;wsp:rsid wsp:val=&quot;0088617F&quot;/&gt;&lt;wsp:rsid wsp:val=&quot;00890ACE&quot;/&gt;&lt;wsp:rsid wsp:val=&quot;008930B0&quot;/&gt;&lt;wsp:rsid wsp:val=&quot;008931F2&quot;/&gt;&lt;wsp:rsid wsp:val=&quot;0089440E&quot;/&gt;&lt;wsp:rsid wsp:val=&quot;008954A1&quot;/&gt;&lt;wsp:rsid wsp:val=&quot;008A0389&quot;/&gt;&lt;wsp:rsid wsp:val=&quot;008A3E09&quot;/&gt;&lt;wsp:rsid wsp:val=&quot;008A4C4D&quot;/&gt;&lt;wsp:rsid wsp:val=&quot;008A4E5F&quot;/&gt;&lt;wsp:rsid wsp:val=&quot;008A6539&quot;/&gt;&lt;wsp:rsid wsp:val=&quot;008A6968&quot;/&gt;&lt;wsp:rsid wsp:val=&quot;008B125A&quot;/&gt;&lt;wsp:rsid wsp:val=&quot;008B39ED&quot;/&gt;&lt;wsp:rsid wsp:val=&quot;008B6479&quot;/&gt;&lt;wsp:rsid wsp:val=&quot;008B69A7&quot;/&gt;&lt;wsp:rsid wsp:val=&quot;008C5FFF&quot;/&gt;&lt;wsp:rsid wsp:val=&quot;008C7805&quot;/&gt;&lt;wsp:rsid wsp:val=&quot;008D0E22&quot;/&gt;&lt;wsp:rsid wsp:val=&quot;008D32F8&quot;/&gt;&lt;wsp:rsid wsp:val=&quot;008D5C06&quot;/&gt;&lt;wsp:rsid wsp:val=&quot;008E01C2&quot;/&gt;&lt;wsp:rsid wsp:val=&quot;008E0F0A&quot;/&gt;&lt;wsp:rsid wsp:val=&quot;008E1B14&quot;/&gt;&lt;wsp:rsid wsp:val=&quot;008E55FA&quot;/&gt;&lt;wsp:rsid wsp:val=&quot;008E5CD7&quot;/&gt;&lt;wsp:rsid wsp:val=&quot;008E5F99&quot;/&gt;&lt;wsp:rsid wsp:val=&quot;008F17CD&quot;/&gt;&lt;wsp:rsid wsp:val=&quot;008F3918&quot;/&gt;&lt;wsp:rsid wsp:val=&quot;008F6D04&quot;/&gt;&lt;wsp:rsid wsp:val=&quot;008F7423&quot;/&gt;&lt;wsp:rsid wsp:val=&quot;008F78D6&quot;/&gt;&lt;wsp:rsid wsp:val=&quot;00900504&quot;/&gt;&lt;wsp:rsid wsp:val=&quot;00901B59&quot;/&gt;&lt;wsp:rsid wsp:val=&quot;009039B9&quot;/&gt;&lt;wsp:rsid wsp:val=&quot;009045C0&quot;/&gt;&lt;wsp:rsid wsp:val=&quot;009052FC&quot;/&gt;&lt;wsp:rsid wsp:val=&quot;009108DA&quot;/&gt;&lt;wsp:rsid wsp:val=&quot;00910E50&quot;/&gt;&lt;wsp:rsid wsp:val=&quot;00911B8E&quot;/&gt;&lt;wsp:rsid wsp:val=&quot;0091305F&quot;/&gt;&lt;wsp:rsid wsp:val=&quot;009211B4&quot;/&gt;&lt;wsp:rsid wsp:val=&quot;0092351D&quot;/&gt;&lt;wsp:rsid wsp:val=&quot;009264CF&quot;/&gt;&lt;wsp:rsid wsp:val=&quot;009316D8&quot;/&gt;&lt;wsp:rsid wsp:val=&quot;00935B0B&quot;/&gt;&lt;wsp:rsid wsp:val=&quot;009404EE&quot;/&gt;&lt;wsp:rsid wsp:val=&quot;00940CAB&quot;/&gt;&lt;wsp:rsid wsp:val=&quot;00942768&quot;/&gt;&lt;wsp:rsid wsp:val=&quot;00942BCD&quot;/&gt;&lt;wsp:rsid wsp:val=&quot;00947849&quot;/&gt;&lt;wsp:rsid wsp:val=&quot;00950EB3&quot;/&gt;&lt;wsp:rsid wsp:val=&quot;00951013&quot;/&gt;&lt;wsp:rsid wsp:val=&quot;009517F9&quot;/&gt;&lt;wsp:rsid wsp:val=&quot;009527AF&quot;/&gt;&lt;wsp:rsid wsp:val=&quot;00953B26&quot;/&gt;&lt;wsp:rsid wsp:val=&quot;00953C18&quot;/&gt;&lt;wsp:rsid wsp:val=&quot;00954063&quot;/&gt;&lt;wsp:rsid wsp:val=&quot;00954637&quot;/&gt;&lt;wsp:rsid wsp:val=&quot;00954EB0&quot;/&gt;&lt;wsp:rsid wsp:val=&quot;00956B31&quot;/&gt;&lt;wsp:rsid wsp:val=&quot;00960707&quot;/&gt;&lt;wsp:rsid wsp:val=&quot;00966E07&quot;/&gt;&lt;wsp:rsid wsp:val=&quot;00973E40&quot;/&gt;&lt;wsp:rsid wsp:val=&quot;009749E7&quot;/&gt;&lt;wsp:rsid wsp:val=&quot;00982732&quot;/&gt;&lt;wsp:rsid wsp:val=&quot;009827FC&quot;/&gt;&lt;wsp:rsid wsp:val=&quot;009847F1&quot;/&gt;&lt;wsp:rsid wsp:val=&quot;00986711&quot;/&gt;&lt;wsp:rsid wsp:val=&quot;0099114B&quot;/&gt;&lt;wsp:rsid wsp:val=&quot;00992728&quot;/&gt;&lt;wsp:rsid wsp:val=&quot;00994F7D&quot;/&gt;&lt;wsp:rsid wsp:val=&quot;009959E1&quot;/&gt;&lt;wsp:rsid wsp:val=&quot;009A3671&quot;/&gt;&lt;wsp:rsid wsp:val=&quot;009B7182&quot;/&gt;&lt;wsp:rsid wsp:val=&quot;009C0B27&quot;/&gt;&lt;wsp:rsid wsp:val=&quot;009C32F8&quot;/&gt;&lt;wsp:rsid wsp:val=&quot;009C3726&quot;/&gt;&lt;wsp:rsid wsp:val=&quot;009C37FE&quot;/&gt;&lt;wsp:rsid wsp:val=&quot;009C39B7&quot;/&gt;&lt;wsp:rsid wsp:val=&quot;009C44AF&quot;/&gt;&lt;wsp:rsid wsp:val=&quot;009C5655&quot;/&gt;&lt;wsp:rsid wsp:val=&quot;009C5CA2&quot;/&gt;&lt;wsp:rsid wsp:val=&quot;009D038A&quot;/&gt;&lt;wsp:rsid wsp:val=&quot;009D3B62&quot;/&gt;&lt;wsp:rsid wsp:val=&quot;009D4F4D&quot;/&gt;&lt;wsp:rsid wsp:val=&quot;009D63E8&quot;/&gt;&lt;wsp:rsid wsp:val=&quot;009E33C0&quot;/&gt;&lt;wsp:rsid wsp:val=&quot;009E3424&quot;/&gt;&lt;wsp:rsid wsp:val=&quot;009E3CA0&quot;/&gt;&lt;wsp:rsid wsp:val=&quot;009E5D95&quot;/&gt;&lt;wsp:rsid wsp:val=&quot;009E699D&quot;/&gt;&lt;wsp:rsid wsp:val=&quot;009E77D4&quot;/&gt;&lt;wsp:rsid wsp:val=&quot;009E7B53&quot;/&gt;&lt;wsp:rsid wsp:val=&quot;009E7D9E&quot;/&gt;&lt;wsp:rsid wsp:val=&quot;009F20FB&quot;/&gt;&lt;wsp:rsid wsp:val=&quot;009F5281&quot;/&gt;&lt;wsp:rsid wsp:val=&quot;009F60A6&quot;/&gt;&lt;wsp:rsid wsp:val=&quot;00A01A32&quot;/&gt;&lt;wsp:rsid wsp:val=&quot;00A027B5&quot;/&gt;&lt;wsp:rsid wsp:val=&quot;00A02C76&quot;/&gt;&lt;wsp:rsid wsp:val=&quot;00A069A6&quot;/&gt;&lt;wsp:rsid wsp:val=&quot;00A11143&quot;/&gt;&lt;wsp:rsid wsp:val=&quot;00A11DA1&quot;/&gt;&lt;wsp:rsid wsp:val=&quot;00A14C74&quot;/&gt;&lt;wsp:rsid wsp:val=&quot;00A2282B&quot;/&gt;&lt;wsp:rsid wsp:val=&quot;00A262F4&quot;/&gt;&lt;wsp:rsid wsp:val=&quot;00A30A12&quot;/&gt;&lt;wsp:rsid wsp:val=&quot;00A36343&quot;/&gt;&lt;wsp:rsid wsp:val=&quot;00A40147&quot;/&gt;&lt;wsp:rsid wsp:val=&quot;00A40E66&quot;/&gt;&lt;wsp:rsid wsp:val=&quot;00A422C7&quot;/&gt;&lt;wsp:rsid wsp:val=&quot;00A42EA0&quot;/&gt;&lt;wsp:rsid wsp:val=&quot;00A43E22&quot;/&gt;&lt;wsp:rsid wsp:val=&quot;00A44A5E&quot;/&gt;&lt;wsp:rsid wsp:val=&quot;00A46B3B&quot;/&gt;&lt;wsp:rsid wsp:val=&quot;00A57161&quot;/&gt;&lt;wsp:rsid wsp:val=&quot;00A62FFB&quot;/&gt;&lt;wsp:rsid wsp:val=&quot;00A6461E&quot;/&gt;&lt;wsp:rsid wsp:val=&quot;00A64F5A&quot;/&gt;&lt;wsp:rsid wsp:val=&quot;00A66EAC&quot;/&gt;&lt;wsp:rsid wsp:val=&quot;00A700F3&quot;/&gt;&lt;wsp:rsid wsp:val=&quot;00A71F10&quot;/&gt;&lt;wsp:rsid wsp:val=&quot;00A748E3&quot;/&gt;&lt;wsp:rsid wsp:val=&quot;00A76E85&quot;/&gt;&lt;wsp:rsid wsp:val=&quot;00A779A1&quot;/&gt;&lt;wsp:rsid wsp:val=&quot;00A80593&quot;/&gt;&lt;wsp:rsid wsp:val=&quot;00A8156B&quot;/&gt;&lt;wsp:rsid wsp:val=&quot;00A821AC&quot;/&gt;&lt;wsp:rsid wsp:val=&quot;00A825A3&quot;/&gt;&lt;wsp:rsid wsp:val=&quot;00A83407&quot;/&gt;&lt;wsp:rsid wsp:val=&quot;00A83FE2&quot;/&gt;&lt;wsp:rsid wsp:val=&quot;00A845A7&quot;/&gt;&lt;wsp:rsid wsp:val=&quot;00A85193&quot;/&gt;&lt;wsp:rsid wsp:val=&quot;00A858AC&quot;/&gt;&lt;wsp:rsid wsp:val=&quot;00A868ED&quot;/&gt;&lt;wsp:rsid wsp:val=&quot;00A872DF&quot;/&gt;&lt;wsp:rsid wsp:val=&quot;00A92F00&quot;/&gt;&lt;wsp:rsid wsp:val=&quot;00A936A3&quot;/&gt;&lt;wsp:rsid wsp:val=&quot;00AA05AD&quot;/&gt;&lt;wsp:rsid wsp:val=&quot;00AA3D13&quot;/&gt;&lt;wsp:rsid wsp:val=&quot;00AA4ED5&quot;/&gt;&lt;wsp:rsid wsp:val=&quot;00AB28F0&quot;/&gt;&lt;wsp:rsid wsp:val=&quot;00AB4F91&quot;/&gt;&lt;wsp:rsid wsp:val=&quot;00AC1E3E&quot;/&gt;&lt;wsp:rsid wsp:val=&quot;00AC22B4&quot;/&gt;&lt;wsp:rsid wsp:val=&quot;00AC3B41&quot;/&gt;&lt;wsp:rsid wsp:val=&quot;00AC60EF&quot;/&gt;&lt;wsp:rsid wsp:val=&quot;00AD0646&quot;/&gt;&lt;wsp:rsid wsp:val=&quot;00AE413D&quot;/&gt;&lt;wsp:rsid wsp:val=&quot;00AF1730&quot;/&gt;&lt;wsp:rsid wsp:val=&quot;00AF3C34&quot;/&gt;&lt;wsp:rsid wsp:val=&quot;00AF3C7B&quot;/&gt;&lt;wsp:rsid wsp:val=&quot;00AF3EB0&quot;/&gt;&lt;wsp:rsid wsp:val=&quot;00AF3F43&quot;/&gt;&lt;wsp:rsid wsp:val=&quot;00AF4123&quot;/&gt;&lt;wsp:rsid wsp:val=&quot;00AF49CC&quot;/&gt;&lt;wsp:rsid wsp:val=&quot;00AF604E&quot;/&gt;&lt;wsp:rsid wsp:val=&quot;00B02ECA&quot;/&gt;&lt;wsp:rsid wsp:val=&quot;00B04D21&quot;/&gt;&lt;wsp:rsid wsp:val=&quot;00B0500F&quot;/&gt;&lt;wsp:rsid wsp:val=&quot;00B05FCD&quot;/&gt;&lt;wsp:rsid wsp:val=&quot;00B068AB&quot;/&gt;&lt;wsp:rsid wsp:val=&quot;00B06E78&quot;/&gt;&lt;wsp:rsid wsp:val=&quot;00B110F0&quot;/&gt;&lt;wsp:rsid wsp:val=&quot;00B11187&quot;/&gt;&lt;wsp:rsid wsp:val=&quot;00B1396B&quot;/&gt;&lt;wsp:rsid wsp:val=&quot;00B15452&quot;/&gt;&lt;wsp:rsid wsp:val=&quot;00B36D67&quot;/&gt;&lt;wsp:rsid wsp:val=&quot;00B41905&quot;/&gt;&lt;wsp:rsid wsp:val=&quot;00B42A02&quot;/&gt;&lt;wsp:rsid wsp:val=&quot;00B43AD7&quot;/&gt;&lt;wsp:rsid wsp:val=&quot;00B4429E&quot;/&gt;&lt;wsp:rsid wsp:val=&quot;00B459CE&quot;/&gt;&lt;wsp:rsid wsp:val=&quot;00B50E7E&quot;/&gt;&lt;wsp:rsid wsp:val=&quot;00B50EC1&quot;/&gt;&lt;wsp:rsid wsp:val=&quot;00B5532F&quot;/&gt;&lt;wsp:rsid wsp:val=&quot;00B55783&quot;/&gt;&lt;wsp:rsid wsp:val=&quot;00B55DAF&quot;/&gt;&lt;wsp:rsid wsp:val=&quot;00B56F8A&quot;/&gt;&lt;wsp:rsid wsp:val=&quot;00B57D29&quot;/&gt;&lt;wsp:rsid wsp:val=&quot;00B6579A&quot;/&gt;&lt;wsp:rsid wsp:val=&quot;00B66B49&quot;/&gt;&lt;wsp:rsid wsp:val=&quot;00B71208&quot;/&gt;&lt;wsp:rsid wsp:val=&quot;00B72B8F&quot;/&gt;&lt;wsp:rsid wsp:val=&quot;00B74356&quot;/&gt;&lt;wsp:rsid wsp:val=&quot;00B74FFD&quot;/&gt;&lt;wsp:rsid wsp:val=&quot;00B8100C&quot;/&gt;&lt;wsp:rsid wsp:val=&quot;00B82691&quot;/&gt;&lt;wsp:rsid wsp:val=&quot;00B82F6B&quot;/&gt;&lt;wsp:rsid wsp:val=&quot;00B83CAA&quot;/&gt;&lt;wsp:rsid wsp:val=&quot;00B84553&quot;/&gt;&lt;wsp:rsid wsp:val=&quot;00B851B2&quot;/&gt;&lt;wsp:rsid wsp:val=&quot;00B90CEF&quot;/&gt;&lt;wsp:rsid wsp:val=&quot;00B94D69&quot;/&gt;&lt;wsp:rsid wsp:val=&quot;00BA1D4F&quot;/&gt;&lt;wsp:rsid wsp:val=&quot;00BA651E&quot;/&gt;&lt;wsp:rsid wsp:val=&quot;00BA7213&quot;/&gt;&lt;wsp:rsid wsp:val=&quot;00BB1E66&quot;/&gt;&lt;wsp:rsid wsp:val=&quot;00BB238D&quot;/&gt;&lt;wsp:rsid wsp:val=&quot;00BB346A&quot;/&gt;&lt;wsp:rsid wsp:val=&quot;00BB4685&quot;/&gt;&lt;wsp:rsid wsp:val=&quot;00BB62D4&quot;/&gt;&lt;wsp:rsid wsp:val=&quot;00BB7353&quot;/&gt;&lt;wsp:rsid wsp:val=&quot;00BC083D&quot;/&gt;&lt;wsp:rsid wsp:val=&quot;00BC2D94&quot;/&gt;&lt;wsp:rsid wsp:val=&quot;00BC378C&quot;/&gt;&lt;wsp:rsid wsp:val=&quot;00BC43FE&quot;/&gt;&lt;wsp:rsid wsp:val=&quot;00BC589D&quot;/&gt;&lt;wsp:rsid wsp:val=&quot;00BC7DD8&quot;/&gt;&lt;wsp:rsid wsp:val=&quot;00BD68C2&quot;/&gt;&lt;wsp:rsid wsp:val=&quot;00BD78BB&quot;/&gt;&lt;wsp:rsid wsp:val=&quot;00BE16B4&quot;/&gt;&lt;wsp:rsid wsp:val=&quot;00BE3677&quot;/&gt;&lt;wsp:rsid wsp:val=&quot;00BE60D9&quot;/&gt;&lt;wsp:rsid wsp:val=&quot;00BF133E&quot;/&gt;&lt;wsp:rsid wsp:val=&quot;00BF13F4&quot;/&gt;&lt;wsp:rsid wsp:val=&quot;00BF3D11&quot;/&gt;&lt;wsp:rsid wsp:val=&quot;00BF3EFB&quot;/&gt;&lt;wsp:rsid wsp:val=&quot;00BF74AB&quot;/&gt;&lt;wsp:rsid wsp:val=&quot;00C00384&quot;/&gt;&lt;wsp:rsid wsp:val=&quot;00C03347&quot;/&gt;&lt;wsp:rsid wsp:val=&quot;00C1047B&quot;/&gt;&lt;wsp:rsid wsp:val=&quot;00C20BC4&quot;/&gt;&lt;wsp:rsid wsp:val=&quot;00C220D6&quot;/&gt;&lt;wsp:rsid wsp:val=&quot;00C23C20&quot;/&gt;&lt;wsp:rsid wsp:val=&quot;00C331DE&quot;/&gt;&lt;wsp:rsid wsp:val=&quot;00C356CF&quot;/&gt;&lt;wsp:rsid wsp:val=&quot;00C40A36&quot;/&gt;&lt;wsp:rsid wsp:val=&quot;00C425C6&quot;/&gt;&lt;wsp:rsid wsp:val=&quot;00C42862&quot;/&gt;&lt;wsp:rsid wsp:val=&quot;00C42A98&quot;/&gt;&lt;wsp:rsid wsp:val=&quot;00C45501&quot;/&gt;&lt;wsp:rsid wsp:val=&quot;00C460D6&quot;/&gt;&lt;wsp:rsid wsp:val=&quot;00C47463&quot;/&gt;&lt;wsp:rsid wsp:val=&quot;00C529BA&quot;/&gt;&lt;wsp:rsid wsp:val=&quot;00C54986&quot;/&gt;&lt;wsp:rsid wsp:val=&quot;00C56F15&quot;/&gt;&lt;wsp:rsid wsp:val=&quot;00C60E12&quot;/&gt;&lt;wsp:rsid wsp:val=&quot;00C6237A&quot;/&gt;&lt;wsp:rsid wsp:val=&quot;00C71B99&quot;/&gt;&lt;wsp:rsid wsp:val=&quot;00C72CB8&quot;/&gt;&lt;wsp:rsid wsp:val=&quot;00C730AC&quot;/&gt;&lt;wsp:rsid wsp:val=&quot;00C8006D&quot;/&gt;&lt;wsp:rsid wsp:val=&quot;00C81A63&quot;/&gt;&lt;wsp:rsid wsp:val=&quot;00C83435&quot;/&gt;&lt;wsp:rsid wsp:val=&quot;00C84BB2&quot;/&gt;&lt;wsp:rsid wsp:val=&quot;00C94AB1&quot;/&gt;&lt;wsp:rsid wsp:val=&quot;00C97998&quot;/&gt;&lt;wsp:rsid wsp:val=&quot;00CA4F12&quot;/&gt;&lt;wsp:rsid wsp:val=&quot;00CB2C4F&quot;/&gt;&lt;wsp:rsid wsp:val=&quot;00CB4714&quot;/&gt;&lt;wsp:rsid wsp:val=&quot;00CB695F&quot;/&gt;&lt;wsp:rsid wsp:val=&quot;00CC1459&quot;/&gt;&lt;wsp:rsid wsp:val=&quot;00CC2555&quot;/&gt;&lt;wsp:rsid wsp:val=&quot;00CC3529&quot;/&gt;&lt;wsp:rsid wsp:val=&quot;00CC4849&quot;/&gt;&lt;wsp:rsid wsp:val=&quot;00CC4B10&quot;/&gt;&lt;wsp:rsid wsp:val=&quot;00CC5816&quot;/&gt;&lt;wsp:rsid wsp:val=&quot;00CC7355&quot;/&gt;&lt;wsp:rsid wsp:val=&quot;00CD2B96&quot;/&gt;&lt;wsp:rsid wsp:val=&quot;00CD6BE6&quot;/&gt;&lt;wsp:rsid wsp:val=&quot;00CE0044&quot;/&gt;&lt;wsp:rsid wsp:val=&quot;00CE1987&quot;/&gt;&lt;wsp:rsid wsp:val=&quot;00CE1F95&quot;/&gt;&lt;wsp:rsid wsp:val=&quot;00CE4EBA&quot;/&gt;&lt;wsp:rsid wsp:val=&quot;00CE6ABA&quot;/&gt;&lt;wsp:rsid wsp:val=&quot;00CF112D&quot;/&gt;&lt;wsp:rsid wsp:val=&quot;00CF1A1D&quot;/&gt;&lt;wsp:rsid wsp:val=&quot;00CF31B5&quot;/&gt;&lt;wsp:rsid wsp:val=&quot;00CF37C2&quot;/&gt;&lt;wsp:rsid wsp:val=&quot;00CF5C00&quot;/&gt;&lt;wsp:rsid wsp:val=&quot;00CF6553&quot;/&gt;&lt;wsp:rsid wsp:val=&quot;00D0169B&quot;/&gt;&lt;wsp:rsid wsp:val=&quot;00D0293C&quot;/&gt;&lt;wsp:rsid wsp:val=&quot;00D06100&quot;/&gt;&lt;wsp:rsid wsp:val=&quot;00D0743F&quot;/&gt;&lt;wsp:rsid wsp:val=&quot;00D1458C&quot;/&gt;&lt;wsp:rsid wsp:val=&quot;00D213AA&quot;/&gt;&lt;wsp:rsid wsp:val=&quot;00D215D5&quot;/&gt;&lt;wsp:rsid wsp:val=&quot;00D25CCD&quot;/&gt;&lt;wsp:rsid wsp:val=&quot;00D3054B&quot;/&gt;&lt;wsp:rsid wsp:val=&quot;00D3504D&quot;/&gt;&lt;wsp:rsid wsp:val=&quot;00D42797&quot;/&gt;&lt;wsp:rsid wsp:val=&quot;00D511B9&quot;/&gt;&lt;wsp:rsid wsp:val=&quot;00D5139B&quot;/&gt;&lt;wsp:rsid wsp:val=&quot;00D5315C&quot;/&gt;&lt;wsp:rsid wsp:val=&quot;00D5466E&quot;/&gt;&lt;wsp:rsid wsp:val=&quot;00D572D5&quot;/&gt;&lt;wsp:rsid wsp:val=&quot;00D572D8&quot;/&gt;&lt;wsp:rsid wsp:val=&quot;00D6258C&quot;/&gt;&lt;wsp:rsid wsp:val=&quot;00D63945&quot;/&gt;&lt;wsp:rsid wsp:val=&quot;00D73D02&quot;/&gt;&lt;wsp:rsid wsp:val=&quot;00D73E93&quot;/&gt;&lt;wsp:rsid wsp:val=&quot;00D80390&quot;/&gt;&lt;wsp:rsid wsp:val=&quot;00D8098C&quot;/&gt;&lt;wsp:rsid wsp:val=&quot;00D837B8&quot;/&gt;&lt;wsp:rsid wsp:val=&quot;00D85138&quot;/&gt;&lt;wsp:rsid wsp:val=&quot;00D854E6&quot;/&gt;&lt;wsp:rsid wsp:val=&quot;00D85967&quot;/&gt;&lt;wsp:rsid wsp:val=&quot;00D86F01&quot;/&gt;&lt;wsp:rsid wsp:val=&quot;00D902A0&quot;/&gt;&lt;wsp:rsid wsp:val=&quot;00D92E2E&quot;/&gt;&lt;wsp:rsid wsp:val=&quot;00D939E1&quot;/&gt;&lt;wsp:rsid wsp:val=&quot;00D93C84&quot;/&gt;&lt;wsp:rsid wsp:val=&quot;00DA09EE&quot;/&gt;&lt;wsp:rsid wsp:val=&quot;00DA16DD&quot;/&gt;&lt;wsp:rsid wsp:val=&quot;00DA401B&quot;/&gt;&lt;wsp:rsid wsp:val=&quot;00DA4306&quot;/&gt;&lt;wsp:rsid wsp:val=&quot;00DA4471&quot;/&gt;&lt;wsp:rsid wsp:val=&quot;00DA5FDF&quot;/&gt;&lt;wsp:rsid wsp:val=&quot;00DB0B3D&quot;/&gt;&lt;wsp:rsid wsp:val=&quot;00DB13E4&quot;/&gt;&lt;wsp:rsid wsp:val=&quot;00DB1886&quot;/&gt;&lt;wsp:rsid wsp:val=&quot;00DB285B&quot;/&gt;&lt;wsp:rsid wsp:val=&quot;00DB6FED&quot;/&gt;&lt;wsp:rsid wsp:val=&quot;00DC3128&quot;/&gt;&lt;wsp:rsid wsp:val=&quot;00DC4765&quot;/&gt;&lt;wsp:rsid wsp:val=&quot;00DC7011&quot;/&gt;&lt;wsp:rsid wsp:val=&quot;00DD2FBA&quot;/&gt;&lt;wsp:rsid wsp:val=&quot;00DD5D2A&quot;/&gt;&lt;wsp:rsid wsp:val=&quot;00DD645B&quot;/&gt;&lt;wsp:rsid wsp:val=&quot;00DD7539&quot;/&gt;&lt;wsp:rsid wsp:val=&quot;00DE053C&quot;/&gt;&lt;wsp:rsid wsp:val=&quot;00DE2201&quot;/&gt;&lt;wsp:rsid wsp:val=&quot;00DE5B78&quot;/&gt;&lt;wsp:rsid wsp:val=&quot;00DE734E&quot;/&gt;&lt;wsp:rsid wsp:val=&quot;00DE76E9&quot;/&gt;&lt;wsp:rsid wsp:val=&quot;00DF0003&quot;/&gt;&lt;wsp:rsid wsp:val=&quot;00DF282A&quot;/&gt;&lt;wsp:rsid wsp:val=&quot;00DF45B2&quot;/&gt;&lt;wsp:rsid wsp:val=&quot;00DF5F34&quot;/&gt;&lt;wsp:rsid wsp:val=&quot;00DF6D6A&quot;/&gt;&lt;wsp:rsid wsp:val=&quot;00E0163C&quot;/&gt;&lt;wsp:rsid wsp:val=&quot;00E05713&quot;/&gt;&lt;wsp:rsid wsp:val=&quot;00E058E3&quot;/&gt;&lt;wsp:rsid wsp:val=&quot;00E06B92&quot;/&gt;&lt;wsp:rsid wsp:val=&quot;00E133B0&quot;/&gt;&lt;wsp:rsid wsp:val=&quot;00E1752F&quot;/&gt;&lt;wsp:rsid wsp:val=&quot;00E206FC&quot;/&gt;&lt;wsp:rsid wsp:val=&quot;00E212DC&quot;/&gt;&lt;wsp:rsid wsp:val=&quot;00E2144E&quot;/&gt;&lt;wsp:rsid wsp:val=&quot;00E23132&quot;/&gt;&lt;wsp:rsid wsp:val=&quot;00E24101&quot;/&gt;&lt;wsp:rsid wsp:val=&quot;00E24F78&quot;/&gt;&lt;wsp:rsid wsp:val=&quot;00E26E3C&quot;/&gt;&lt;wsp:rsid wsp:val=&quot;00E27269&quot;/&gt;&lt;wsp:rsid wsp:val=&quot;00E3431A&quot;/&gt;&lt;wsp:rsid wsp:val=&quot;00E352F2&quot;/&gt;&lt;wsp:rsid wsp:val=&quot;00E44D62&quot;/&gt;&lt;wsp:rsid wsp:val=&quot;00E53ABD&quot;/&gt;&lt;wsp:rsid wsp:val=&quot;00E53CAC&quot;/&gt;&lt;wsp:rsid wsp:val=&quot;00E552AF&quot;/&gt;&lt;wsp:rsid wsp:val=&quot;00E56B55&quot;/&gt;&lt;wsp:rsid wsp:val=&quot;00E56C8E&quot;/&gt;&lt;wsp:rsid wsp:val=&quot;00E62CF3&quot;/&gt;&lt;wsp:rsid wsp:val=&quot;00E6308F&quot;/&gt;&lt;wsp:rsid wsp:val=&quot;00E6547E&quot;/&gt;&lt;wsp:rsid wsp:val=&quot;00E65F77&quot;/&gt;&lt;wsp:rsid wsp:val=&quot;00E72195&quot;/&gt;&lt;wsp:rsid wsp:val=&quot;00E745BE&quot;/&gt;&lt;wsp:rsid wsp:val=&quot;00E749E5&quot;/&gt;&lt;wsp:rsid wsp:val=&quot;00E759E7&quot;/&gt;&lt;wsp:rsid wsp:val=&quot;00E800C9&quot;/&gt;&lt;wsp:rsid wsp:val=&quot;00E835D4&quot;/&gt;&lt;wsp:rsid wsp:val=&quot;00E86E4B&quot;/&gt;&lt;wsp:rsid wsp:val=&quot;00E86ECE&quot;/&gt;&lt;wsp:rsid wsp:val=&quot;00E87F15&quot;/&gt;&lt;wsp:rsid wsp:val=&quot;00E90343&quot;/&gt;&lt;wsp:rsid wsp:val=&quot;00E92ACB&quot;/&gt;&lt;wsp:rsid wsp:val=&quot;00E93801&quot;/&gt;&lt;wsp:rsid wsp:val=&quot;00E93BB5&quot;/&gt;&lt;wsp:rsid wsp:val=&quot;00E94466&quot;/&gt;&lt;wsp:rsid wsp:val=&quot;00E94665&quot;/&gt;&lt;wsp:rsid wsp:val=&quot;00E961B3&quot;/&gt;&lt;wsp:rsid wsp:val=&quot;00EA5D91&quot;/&gt;&lt;wsp:rsid wsp:val=&quot;00EA7398&quot;/&gt;&lt;wsp:rsid wsp:val=&quot;00EB09F9&quot;/&gt;&lt;wsp:rsid wsp:val=&quot;00EB1018&quot;/&gt;&lt;wsp:rsid wsp:val=&quot;00EB3A7C&quot;/&gt;&lt;wsp:rsid wsp:val=&quot;00EB486E&quot;/&gt;&lt;wsp:rsid wsp:val=&quot;00EB528B&quot;/&gt;&lt;wsp:rsid wsp:val=&quot;00EB58A3&quot;/&gt;&lt;wsp:rsid wsp:val=&quot;00EB5954&quot;/&gt;&lt;wsp:rsid wsp:val=&quot;00EB62B2&quot;/&gt;&lt;wsp:rsid wsp:val=&quot;00EC239A&quot;/&gt;&lt;wsp:rsid wsp:val=&quot;00EC6429&quot;/&gt;&lt;wsp:rsid wsp:val=&quot;00EC6604&quot;/&gt;&lt;wsp:rsid wsp:val=&quot;00EC7B68&quot;/&gt;&lt;wsp:rsid wsp:val=&quot;00ED04CC&quot;/&gt;&lt;wsp:rsid wsp:val=&quot;00ED0E92&quot;/&gt;&lt;wsp:rsid wsp:val=&quot;00ED37DF&quot;/&gt;&lt;wsp:rsid wsp:val=&quot;00ED4ACF&quot;/&gt;&lt;wsp:rsid wsp:val=&quot;00ED6F04&quot;/&gt;&lt;wsp:rsid wsp:val=&quot;00EE1CE2&quot;/&gt;&lt;wsp:rsid wsp:val=&quot;00EE2598&quot;/&gt;&lt;wsp:rsid wsp:val=&quot;00EF161F&quot;/&gt;&lt;wsp:rsid wsp:val=&quot;00EF3988&quot;/&gt;&lt;wsp:rsid wsp:val=&quot;00EF7AC3&quot;/&gt;&lt;wsp:rsid wsp:val=&quot;00F00AD1&quot;/&gt;&lt;wsp:rsid wsp:val=&quot;00F01323&quot;/&gt;&lt;wsp:rsid wsp:val=&quot;00F01DCF&quot;/&gt;&lt;wsp:rsid wsp:val=&quot;00F0564E&quot;/&gt;&lt;wsp:rsid wsp:val=&quot;00F057BA&quot;/&gt;&lt;wsp:rsid wsp:val=&quot;00F0648B&quot;/&gt;&lt;wsp:rsid wsp:val=&quot;00F1023F&quot;/&gt;&lt;wsp:rsid wsp:val=&quot;00F11302&quot;/&gt;&lt;wsp:rsid wsp:val=&quot;00F1492F&quot;/&gt;&lt;wsp:rsid wsp:val=&quot;00F14D5A&quot;/&gt;&lt;wsp:rsid wsp:val=&quot;00F20428&quot;/&gt;&lt;wsp:rsid wsp:val=&quot;00F204BA&quot;/&gt;&lt;wsp:rsid wsp:val=&quot;00F211D3&quot;/&gt;&lt;wsp:rsid wsp:val=&quot;00F21D67&quot;/&gt;&lt;wsp:rsid wsp:val=&quot;00F22A06&quot;/&gt;&lt;wsp:rsid wsp:val=&quot;00F22B5E&quot;/&gt;&lt;wsp:rsid wsp:val=&quot;00F24B5E&quot;/&gt;&lt;wsp:rsid wsp:val=&quot;00F255EF&quot;/&gt;&lt;wsp:rsid wsp:val=&quot;00F26159&quot;/&gt;&lt;wsp:rsid wsp:val=&quot;00F275D1&quot;/&gt;&lt;wsp:rsid wsp:val=&quot;00F306E8&quot;/&gt;&lt;wsp:rsid wsp:val=&quot;00F330E1&quot;/&gt;&lt;wsp:rsid wsp:val=&quot;00F34CC8&quot;/&gt;&lt;wsp:rsid wsp:val=&quot;00F37119&quot;/&gt;&lt;wsp:rsid wsp:val=&quot;00F425AA&quot;/&gt;&lt;wsp:rsid wsp:val=&quot;00F43AEF&quot;/&gt;&lt;wsp:rsid wsp:val=&quot;00F43E19&quot;/&gt;&lt;wsp:rsid wsp:val=&quot;00F44A58&quot;/&gt;&lt;wsp:rsid wsp:val=&quot;00F452B1&quot;/&gt;&lt;wsp:rsid wsp:val=&quot;00F527F0&quot;/&gt;&lt;wsp:rsid wsp:val=&quot;00F5391A&quot;/&gt;&lt;wsp:rsid wsp:val=&quot;00F5481B&quot;/&gt;&lt;wsp:rsid wsp:val=&quot;00F55EA0&quot;/&gt;&lt;wsp:rsid wsp:val=&quot;00F57F9B&quot;/&gt;&lt;wsp:rsid wsp:val=&quot;00F6066D&quot;/&gt;&lt;wsp:rsid wsp:val=&quot;00F651B4&quot;/&gt;&lt;wsp:rsid wsp:val=&quot;00F67C43&quot;/&gt;&lt;wsp:rsid wsp:val=&quot;00F7196E&quot;/&gt;&lt;wsp:rsid wsp:val=&quot;00F74376&quot;/&gt;&lt;wsp:rsid wsp:val=&quot;00F774ED&quot;/&gt;&lt;wsp:rsid wsp:val=&quot;00F83D1B&quot;/&gt;&lt;wsp:rsid wsp:val=&quot;00F852B1&quot;/&gt;&lt;wsp:rsid wsp:val=&quot;00F91DEB&quot;/&gt;&lt;wsp:rsid wsp:val=&quot;00F9393C&quot;/&gt;&lt;wsp:rsid wsp:val=&quot;00F94559&quot;/&gt;&lt;wsp:rsid wsp:val=&quot;00F95033&quot;/&gt;&lt;wsp:rsid wsp:val=&quot;00F96289&quot;/&gt;&lt;wsp:rsid wsp:val=&quot;00F97EBC&quot;/&gt;&lt;wsp:rsid wsp:val=&quot;00FA498E&quot;/&gt;&lt;wsp:rsid wsp:val=&quot;00FA5C4C&quot;/&gt;&lt;wsp:rsid wsp:val=&quot;00FA7295&quot;/&gt;&lt;wsp:rsid wsp:val=&quot;00FB1224&quot;/&gt;&lt;wsp:rsid wsp:val=&quot;00FB6EC6&quot;/&gt;&lt;wsp:rsid wsp:val=&quot;00FC2D30&quot;/&gt;&lt;wsp:rsid wsp:val=&quot;00FC430C&quot;/&gt;&lt;wsp:rsid wsp:val=&quot;00FC4449&quot;/&gt;&lt;wsp:rsid wsp:val=&quot;00FC5D05&quot;/&gt;&lt;wsp:rsid wsp:val=&quot;00FC6F4B&quot;/&gt;&lt;wsp:rsid wsp:val=&quot;00FD1590&quot;/&gt;&lt;wsp:rsid wsp:val=&quot;00FD377A&quot;/&gt;&lt;wsp:rsid wsp:val=&quot;00FD4D70&quot;/&gt;&lt;wsp:rsid wsp:val=&quot;00FD5A71&quot;/&gt;&lt;wsp:rsid wsp:val=&quot;00FD5F4A&quot;/&gt;&lt;wsp:rsid wsp:val=&quot;00FE102E&quot;/&gt;&lt;wsp:rsid wsp:val=&quot;00FE2B97&quot;/&gt;&lt;wsp:rsid wsp:val=&quot;00FE4102&quot;/&gt;&lt;wsp:rsid wsp:val=&quot;00FE475C&quot;/&gt;&lt;wsp:rsid wsp:val=&quot;00FE4D89&quot;/&gt;&lt;wsp:rsid wsp:val=&quot;00FE79E0&quot;/&gt;&lt;wsp:rsid wsp:val=&quot;00FF1F4E&quot;/&gt;&lt;wsp:rsid wsp:val=&quot;00FF2006&quot;/&gt;&lt;wsp:rsid wsp:val=&quot;00FF4CEE&quot;/&gt;&lt;/wsp:rsids&gt;&lt;/w:docPr&gt;&lt;w:body&gt;&lt;w:p wsp:rsidR=&quot;00000000&quot; wsp:rsidRDefault=&quot;001009EE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A&lt;/m:t&gt;&lt;/m:r&gt;&lt;/m:e&gt;&lt;m:sub&gt;&lt;m:r&gt;&lt;w:rPr&gt;&lt;w:rFonts w:ascii=&quot;Cambria Math&quot; w:h-ansi=&quot;Cambria Math&quot;/&gt;&lt;wx:font wx:val=&quot;Cambria Math&quot;/&gt;&lt;w:i/&gt;&lt;/w:rPr&gt;&lt;m:t&gt;S&lt;/m:t&gt;&lt;/m:r&gt;&lt;/m:sub&gt;&lt;/m:sSub&gt;&lt;m:r&gt;&lt;m:rPr&gt;&lt;m:sty m:val=&quot;p&quot;/&gt;&lt;/m:rPr&gt;&lt;w:rPr&gt;&lt;w:rFonts w:ascii=&quot;Cambria Math&quot;/&gt;&lt;wx:font wx:val=&quot;Cambria Math&quot;/&gt;&lt;/w:rPr&gt;&lt;m:t&gt;=&lt;/m:t&gt;&lt;/m:r&gt;&lt;m:r&gt;&lt;m:rPr&gt;&lt;m:sty m:val=&quot;p&quot;/&gt;&lt;/m:rPr&gt;&lt;w:rPr&gt;&lt;w:rFonts w:ascii=&quot;Cambria Math&quot; w:h-ansi=&quot;Cambria Math&quot;/&gt;&lt;wx:font wx:val=&quot;Cambria Math&quot;/&gt;&lt;/w:rPr&gt;&lt;m:t&gt;Пѓ&lt;/m:t&gt;&lt;/m:r&gt;&lt;m:sSub&gt;&lt;m:sSubPr&gt;&lt;m:ctrlPr&gt;&lt;w:rPr&gt;&lt;w:rFonts w:ascii=&quot;Cambria Math&quot; w:h-ansi=&quot;Cambria Math&quot;/&gt;&lt;wx:font wx:val=&quot;Cambria Math&quot;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S&lt;/m:t&gt;&lt;/m:r&gt;&lt;/m:sub&gt;&lt;/m:sSub&gt;&lt;m:sSub&gt;&lt;m:sSubPr&gt;&lt;m:ctrlPr&gt;&lt;w:rPr&gt;&lt;w:rFonts w:ascii=&quot;Cambria Math&quot; w:h-ansi=&quot;Cambria Math&quot;/&gt;&lt;wx:font wx:val=&quot;Cambria Math&quot;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r&lt;/m:t&gt;&lt;/m:r&gt;&lt;/m:sub&gt;&lt;/m:sSub&gt;&lt;m:r&gt;&lt;w:rPr&gt;&lt;w:rFonts w:ascii=&quot;Cambria Math&quot;/&gt;&lt;wx:font wx:val=&quot;Cambria Math&quot;/&gt;&lt;w:i/&gt;&lt;w:lang w:val=&quot;EN-US&quot;/&gt;&lt;/w:rPr&gt;&lt;m:t&gt;;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8" o:title="" chromakey="white"/>
          </v:shape>
        </w:pict>
      </w:r>
    </w:p>
    <w:p w:rsidR="00611459" w:rsidRPr="00AF49CC" w:rsidRDefault="00611459" w:rsidP="009C39B7">
      <w:pPr>
        <w:jc w:val="right"/>
        <w:rPr>
          <w:lang w:val="en-US"/>
        </w:rPr>
      </w:pPr>
      <w:r w:rsidRPr="00232ECB">
        <w:pict>
          <v:shape id="_x0000_i1056" type="#_x0000_t75" style="width:132pt;height:11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69&quot;/&gt;&lt;w:doNotEmbedSystemFonts/&gt;&lt;w:defaultTabStop w:val=&quot;708&quot;/&gt;&lt;w:autoHyphenation/&gt;&lt;w:hyphenationZone w:val=&quot;357&quot;/&gt;&lt;w:doNotHyphenateCaps/&gt;&lt;w:drawingGridHorizontalSpacing w:val=&quot;140&quot;/&gt;&lt;w:drawingGridVerticalSpacing w:val=&quot;381&quot;/&gt;&lt;w:displayHorizontalDrawingGridEvery w:val=&quot;2&quot;/&gt;&lt;w:punctuationKerning/&gt;&lt;w:characterSpacingControl w:val=&quot;DontCompress&quot;/&gt;&lt;w:optimizeForBrowser/&gt;&lt;w:allowPNG/&gt;&lt;w:doNotSaveWebPagesAsSingleFil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12F04&quot;/&gt;&lt;wsp:rsid wsp:val=&quot;00000DC8&quot;/&gt;&lt;wsp:rsid wsp:val=&quot;00012B88&quot;/&gt;&lt;wsp:rsid wsp:val=&quot;0001427E&quot;/&gt;&lt;wsp:rsid wsp:val=&quot;00015252&quot;/&gt;&lt;wsp:rsid wsp:val=&quot;000155E9&quot;/&gt;&lt;wsp:rsid wsp:val=&quot;00015E30&quot;/&gt;&lt;wsp:rsid wsp:val=&quot;00022AB5&quot;/&gt;&lt;wsp:rsid wsp:val=&quot;000256B4&quot;/&gt;&lt;wsp:rsid wsp:val=&quot;00025EA1&quot;/&gt;&lt;wsp:rsid wsp:val=&quot;00027082&quot;/&gt;&lt;wsp:rsid wsp:val=&quot;00027691&quot;/&gt;&lt;wsp:rsid wsp:val=&quot;00036A2C&quot;/&gt;&lt;wsp:rsid wsp:val=&quot;00042390&quot;/&gt;&lt;wsp:rsid wsp:val=&quot;00042E84&quot;/&gt;&lt;wsp:rsid wsp:val=&quot;00043FE4&quot;/&gt;&lt;wsp:rsid wsp:val=&quot;000611FE&quot;/&gt;&lt;wsp:rsid wsp:val=&quot;00062582&quot;/&gt;&lt;wsp:rsid wsp:val=&quot;00062A36&quot;/&gt;&lt;wsp:rsid wsp:val=&quot;00065241&quot;/&gt;&lt;wsp:rsid wsp:val=&quot;0006644D&quot;/&gt;&lt;wsp:rsid wsp:val=&quot;0006702A&quot;/&gt;&lt;wsp:rsid wsp:val=&quot;000675EB&quot;/&gt;&lt;wsp:rsid wsp:val=&quot;00087B2D&quot;/&gt;&lt;wsp:rsid wsp:val=&quot;000907B6&quot;/&gt;&lt;wsp:rsid wsp:val=&quot;00091354&quot;/&gt;&lt;wsp:rsid wsp:val=&quot;000A12F2&quot;/&gt;&lt;wsp:rsid wsp:val=&quot;000A25DB&quot;/&gt;&lt;wsp:rsid wsp:val=&quot;000A460E&quot;/&gt;&lt;wsp:rsid wsp:val=&quot;000A51EB&quot;/&gt;&lt;wsp:rsid wsp:val=&quot;000A71C2&quot;/&gt;&lt;wsp:rsid wsp:val=&quot;000A7E67&quot;/&gt;&lt;wsp:rsid wsp:val=&quot;000B00A6&quot;/&gt;&lt;wsp:rsid wsp:val=&quot;000B1930&quot;/&gt;&lt;wsp:rsid wsp:val=&quot;000B25DD&quot;/&gt;&lt;wsp:rsid wsp:val=&quot;000B2D25&quot;/&gt;&lt;wsp:rsid wsp:val=&quot;000B3A07&quot;/&gt;&lt;wsp:rsid wsp:val=&quot;000C1BE1&quot;/&gt;&lt;wsp:rsid wsp:val=&quot;000C35F6&quot;/&gt;&lt;wsp:rsid wsp:val=&quot;000C5152&quot;/&gt;&lt;wsp:rsid wsp:val=&quot;000D1B58&quot;/&gt;&lt;wsp:rsid wsp:val=&quot;000D5650&quot;/&gt;&lt;wsp:rsid wsp:val=&quot;000D7AB9&quot;/&gt;&lt;wsp:rsid wsp:val=&quot;000E198A&quot;/&gt;&lt;wsp:rsid wsp:val=&quot;000E2F97&quot;/&gt;&lt;wsp:rsid wsp:val=&quot;000E3F01&quot;/&gt;&lt;wsp:rsid wsp:val=&quot;000E4D61&quot;/&gt;&lt;wsp:rsid wsp:val=&quot;000E52CD&quot;/&gt;&lt;wsp:rsid wsp:val=&quot;000E66AA&quot;/&gt;&lt;wsp:rsid wsp:val=&quot;000F1665&quot;/&gt;&lt;wsp:rsid wsp:val=&quot;000F4D3A&quot;/&gt;&lt;wsp:rsid wsp:val=&quot;000F50B4&quot;/&gt;&lt;wsp:rsid wsp:val=&quot;000F70AC&quot;/&gt;&lt;wsp:rsid wsp:val=&quot;001018AE&quot;/&gt;&lt;wsp:rsid wsp:val=&quot;001024DC&quot;/&gt;&lt;wsp:rsid wsp:val=&quot;00102CCB&quot;/&gt;&lt;wsp:rsid wsp:val=&quot;001056BE&quot;/&gt;&lt;wsp:rsid wsp:val=&quot;00110D34&quot;/&gt;&lt;wsp:rsid wsp:val=&quot;00130DFF&quot;/&gt;&lt;wsp:rsid wsp:val=&quot;00132126&quot;/&gt;&lt;wsp:rsid wsp:val=&quot;001346A0&quot;/&gt;&lt;wsp:rsid wsp:val=&quot;001366CF&quot;/&gt;&lt;wsp:rsid wsp:val=&quot;00137164&quot;/&gt;&lt;wsp:rsid wsp:val=&quot;00137B68&quot;/&gt;&lt;wsp:rsid wsp:val=&quot;00137FC8&quot;/&gt;&lt;wsp:rsid wsp:val=&quot;0014268D&quot;/&gt;&lt;wsp:rsid wsp:val=&quot;00146764&quot;/&gt;&lt;wsp:rsid wsp:val=&quot;00146F62&quot;/&gt;&lt;wsp:rsid wsp:val=&quot;001505E1&quot;/&gt;&lt;wsp:rsid wsp:val=&quot;00150A3C&quot;/&gt;&lt;wsp:rsid wsp:val=&quot;00150A53&quot;/&gt;&lt;wsp:rsid wsp:val=&quot;00151F4A&quot;/&gt;&lt;wsp:rsid wsp:val=&quot;001632B0&quot;/&gt;&lt;wsp:rsid wsp:val=&quot;001654F0&quot;/&gt;&lt;wsp:rsid wsp:val=&quot;00166743&quot;/&gt;&lt;wsp:rsid wsp:val=&quot;00171F73&quot;/&gt;&lt;wsp:rsid wsp:val=&quot;00174F60&quot;/&gt;&lt;wsp:rsid wsp:val=&quot;001800F0&quot;/&gt;&lt;wsp:rsid wsp:val=&quot;001852B3&quot;/&gt;&lt;wsp:rsid wsp:val=&quot;001864B6&quot;/&gt;&lt;wsp:rsid wsp:val=&quot;001930CB&quot;/&gt;&lt;wsp:rsid wsp:val=&quot;001A0EC0&quot;/&gt;&lt;wsp:rsid wsp:val=&quot;001A207B&quot;/&gt;&lt;wsp:rsid wsp:val=&quot;001A535A&quot;/&gt;&lt;wsp:rsid wsp:val=&quot;001B2A26&quot;/&gt;&lt;wsp:rsid wsp:val=&quot;001B59BF&quot;/&gt;&lt;wsp:rsid wsp:val=&quot;001C1E84&quot;/&gt;&lt;wsp:rsid wsp:val=&quot;001C520D&quot;/&gt;&lt;wsp:rsid wsp:val=&quot;001C5731&quot;/&gt;&lt;wsp:rsid wsp:val=&quot;001D28EA&quot;/&gt;&lt;wsp:rsid wsp:val=&quot;001D5300&quot;/&gt;&lt;wsp:rsid wsp:val=&quot;001E18B9&quot;/&gt;&lt;wsp:rsid wsp:val=&quot;001E1F66&quot;/&gt;&lt;wsp:rsid wsp:val=&quot;001E6525&quot;/&gt;&lt;wsp:rsid wsp:val=&quot;001E7283&quot;/&gt;&lt;wsp:rsid wsp:val=&quot;001E73BA&quot;/&gt;&lt;wsp:rsid wsp:val=&quot;001E7492&quot;/&gt;&lt;wsp:rsid wsp:val=&quot;001F06A3&quot;/&gt;&lt;wsp:rsid wsp:val=&quot;001F16E3&quot;/&gt;&lt;wsp:rsid wsp:val=&quot;001F42F0&quot;/&gt;&lt;wsp:rsid wsp:val=&quot;001F566A&quot;/&gt;&lt;wsp:rsid wsp:val=&quot;001F7425&quot;/&gt;&lt;wsp:rsid wsp:val=&quot;001F77D0&quot;/&gt;&lt;wsp:rsid wsp:val=&quot;0020042E&quot;/&gt;&lt;wsp:rsid wsp:val=&quot;00202A19&quot;/&gt;&lt;wsp:rsid wsp:val=&quot;00204D50&quot;/&gt;&lt;wsp:rsid wsp:val=&quot;00204DE9&quot;/&gt;&lt;wsp:rsid wsp:val=&quot;002052D5&quot;/&gt;&lt;wsp:rsid wsp:val=&quot;002101D9&quot;/&gt;&lt;wsp:rsid wsp:val=&quot;00210E90&quot;/&gt;&lt;wsp:rsid wsp:val=&quot;002111DA&quot;/&gt;&lt;wsp:rsid wsp:val=&quot;00211533&quot;/&gt;&lt;wsp:rsid wsp:val=&quot;00212F04&quot;/&gt;&lt;wsp:rsid wsp:val=&quot;0021397F&quot;/&gt;&lt;wsp:rsid wsp:val=&quot;002174DC&quot;/&gt;&lt;wsp:rsid wsp:val=&quot;002256F9&quot;/&gt;&lt;wsp:rsid wsp:val=&quot;00225757&quot;/&gt;&lt;wsp:rsid wsp:val=&quot;00225891&quot;/&gt;&lt;wsp:rsid wsp:val=&quot;00227272&quot;/&gt;&lt;wsp:rsid wsp:val=&quot;00230031&quot;/&gt;&lt;wsp:rsid wsp:val=&quot;00231A08&quot;/&gt;&lt;wsp:rsid wsp:val=&quot;00232BF3&quot;/&gt;&lt;wsp:rsid wsp:val=&quot;00232ECB&quot;/&gt;&lt;wsp:rsid wsp:val=&quot;00234D66&quot;/&gt;&lt;wsp:rsid wsp:val=&quot;00240F05&quot;/&gt;&lt;wsp:rsid wsp:val=&quot;00242F0B&quot;/&gt;&lt;wsp:rsid wsp:val=&quot;00244855&quot;/&gt;&lt;wsp:rsid wsp:val=&quot;00244BA0&quot;/&gt;&lt;wsp:rsid wsp:val=&quot;00246149&quot;/&gt;&lt;wsp:rsid wsp:val=&quot;002472B5&quot;/&gt;&lt;wsp:rsid wsp:val=&quot;00250440&quot;/&gt;&lt;wsp:rsid wsp:val=&quot;002504F8&quot;/&gt;&lt;wsp:rsid wsp:val=&quot;002600C8&quot;/&gt;&lt;wsp:rsid wsp:val=&quot;00260B3D&quot;/&gt;&lt;wsp:rsid wsp:val=&quot;002632A4&quot;/&gt;&lt;wsp:rsid wsp:val=&quot;00271A81&quot;/&gt;&lt;wsp:rsid wsp:val=&quot;00273B17&quot;/&gt;&lt;wsp:rsid wsp:val=&quot;0027698E&quot;/&gt;&lt;wsp:rsid wsp:val=&quot;002779D1&quot;/&gt;&lt;wsp:rsid wsp:val=&quot;00281B18&quot;/&gt;&lt;wsp:rsid wsp:val=&quot;002824F5&quot;/&gt;&lt;wsp:rsid wsp:val=&quot;00284725&quot;/&gt;&lt;wsp:rsid wsp:val=&quot;00290D00&quot;/&gt;&lt;wsp:rsid wsp:val=&quot;00291EE8&quot;/&gt;&lt;wsp:rsid wsp:val=&quot;00292FEE&quot;/&gt;&lt;wsp:rsid wsp:val=&quot;00294426&quot;/&gt;&lt;wsp:rsid wsp:val=&quot;002A0544&quot;/&gt;&lt;wsp:rsid wsp:val=&quot;002A06FF&quot;/&gt;&lt;wsp:rsid wsp:val=&quot;002A077C&quot;/&gt;&lt;wsp:rsid wsp:val=&quot;002A1247&quot;/&gt;&lt;wsp:rsid wsp:val=&quot;002A3F2A&quot;/&gt;&lt;wsp:rsid wsp:val=&quot;002A477C&quot;/&gt;&lt;wsp:rsid wsp:val=&quot;002A66A7&quot;/&gt;&lt;wsp:rsid wsp:val=&quot;002A686D&quot;/&gt;&lt;wsp:rsid wsp:val=&quot;002B04A0&quot;/&gt;&lt;wsp:rsid wsp:val=&quot;002B2856&quot;/&gt;&lt;wsp:rsid wsp:val=&quot;002B2A11&quot;/&gt;&lt;wsp:rsid wsp:val=&quot;002B2A18&quot;/&gt;&lt;wsp:rsid wsp:val=&quot;002C4945&quot;/&gt;&lt;wsp:rsid wsp:val=&quot;002C5850&quot;/&gt;&lt;wsp:rsid wsp:val=&quot;002C6ED6&quot;/&gt;&lt;wsp:rsid wsp:val=&quot;002C7254&quot;/&gt;&lt;wsp:rsid wsp:val=&quot;002D5084&quot;/&gt;&lt;wsp:rsid wsp:val=&quot;002D5E95&quot;/&gt;&lt;wsp:rsid wsp:val=&quot;002D5FF8&quot;/&gt;&lt;wsp:rsid wsp:val=&quot;002E7A2B&quot;/&gt;&lt;wsp:rsid wsp:val=&quot;002F0033&quot;/&gt;&lt;wsp:rsid wsp:val=&quot;002F4B1D&quot;/&gt;&lt;wsp:rsid wsp:val=&quot;002F5748&quot;/&gt;&lt;wsp:rsid wsp:val=&quot;002F5E41&quot;/&gt;&lt;wsp:rsid wsp:val=&quot;002F7BF9&quot;/&gt;&lt;wsp:rsid wsp:val=&quot;0030107F&quot;/&gt;&lt;wsp:rsid wsp:val=&quot;00302069&quot;/&gt;&lt;wsp:rsid wsp:val=&quot;003063F0&quot;/&gt;&lt;wsp:rsid wsp:val=&quot;00306980&quot;/&gt;&lt;wsp:rsid wsp:val=&quot;003103B7&quot;/&gt;&lt;wsp:rsid wsp:val=&quot;00316734&quot;/&gt;&lt;wsp:rsid wsp:val=&quot;00317380&quot;/&gt;&lt;wsp:rsid wsp:val=&quot;00317F18&quot;/&gt;&lt;wsp:rsid wsp:val=&quot;0032640D&quot;/&gt;&lt;wsp:rsid wsp:val=&quot;00332356&quot;/&gt;&lt;wsp:rsid wsp:val=&quot;003415E2&quot;/&gt;&lt;wsp:rsid wsp:val=&quot;003427E4&quot;/&gt;&lt;wsp:rsid wsp:val=&quot;00343F66&quot;/&gt;&lt;wsp:rsid wsp:val=&quot;00344143&quot;/&gt;&lt;wsp:rsid wsp:val=&quot;00344822&quot;/&gt;&lt;wsp:rsid wsp:val=&quot;00350FB2&quot;/&gt;&lt;wsp:rsid wsp:val=&quot;00351F44&quot;/&gt;&lt;wsp:rsid wsp:val=&quot;003534CE&quot;/&gt;&lt;wsp:rsid wsp:val=&quot;00361465&quot;/&gt;&lt;wsp:rsid wsp:val=&quot;0036221D&quot;/&gt;&lt;wsp:rsid wsp:val=&quot;00364527&quot;/&gt;&lt;wsp:rsid wsp:val=&quot;00366EA3&quot;/&gt;&lt;wsp:rsid wsp:val=&quot;0037307B&quot;/&gt;&lt;wsp:rsid wsp:val=&quot;0037307D&quot;/&gt;&lt;wsp:rsid wsp:val=&quot;00373F15&quot;/&gt;&lt;wsp:rsid wsp:val=&quot;003746B3&quot;/&gt;&lt;wsp:rsid wsp:val=&quot;00381567&quot;/&gt;&lt;wsp:rsid wsp:val=&quot;00382CBE&quot;/&gt;&lt;wsp:rsid wsp:val=&quot;00385048&quot;/&gt;&lt;wsp:rsid wsp:val=&quot;00391E1B&quot;/&gt;&lt;wsp:rsid wsp:val=&quot;00394257&quot;/&gt;&lt;wsp:rsid wsp:val=&quot;00394402&quot;/&gt;&lt;wsp:rsid wsp:val=&quot;00394EDF&quot;/&gt;&lt;wsp:rsid wsp:val=&quot;003A01BC&quot;/&gt;&lt;wsp:rsid wsp:val=&quot;003A24FA&quot;/&gt;&lt;wsp:rsid wsp:val=&quot;003B031D&quot;/&gt;&lt;wsp:rsid wsp:val=&quot;003B03EE&quot;/&gt;&lt;wsp:rsid wsp:val=&quot;003B1472&quot;/&gt;&lt;wsp:rsid wsp:val=&quot;003B7927&quot;/&gt;&lt;wsp:rsid wsp:val=&quot;003C02A6&quot;/&gt;&lt;wsp:rsid wsp:val=&quot;003C39F7&quot;/&gt;&lt;wsp:rsid wsp:val=&quot;003C6978&quot;/&gt;&lt;wsp:rsid wsp:val=&quot;003D15CB&quot;/&gt;&lt;wsp:rsid wsp:val=&quot;003D1782&quot;/&gt;&lt;wsp:rsid wsp:val=&quot;003D3457&quot;/&gt;&lt;wsp:rsid wsp:val=&quot;003D3DCA&quot;/&gt;&lt;wsp:rsid wsp:val=&quot;003D6674&quot;/&gt;&lt;wsp:rsid wsp:val=&quot;003D6769&quot;/&gt;&lt;wsp:rsid wsp:val=&quot;003E0301&quot;/&gt;&lt;wsp:rsid wsp:val=&quot;003E0422&quot;/&gt;&lt;wsp:rsid wsp:val=&quot;003F365B&quot;/&gt;&lt;wsp:rsid wsp:val=&quot;003F4C53&quot;/&gt;&lt;wsp:rsid wsp:val=&quot;003F63C1&quot;/&gt;&lt;wsp:rsid wsp:val=&quot;0040088F&quot;/&gt;&lt;wsp:rsid wsp:val=&quot;00402E09&quot;/&gt;&lt;wsp:rsid wsp:val=&quot;00403775&quot;/&gt;&lt;wsp:rsid wsp:val=&quot;00406EB8&quot;/&gt;&lt;wsp:rsid wsp:val=&quot;00411EAB&quot;/&gt;&lt;wsp:rsid wsp:val=&quot;00415195&quot;/&gt;&lt;wsp:rsid wsp:val=&quot;004270D1&quot;/&gt;&lt;wsp:rsid wsp:val=&quot;004309DF&quot;/&gt;&lt;wsp:rsid wsp:val=&quot;0043187E&quot;/&gt;&lt;wsp:rsid wsp:val=&quot;00433787&quot;/&gt;&lt;wsp:rsid wsp:val=&quot;00436210&quot;/&gt;&lt;wsp:rsid wsp:val=&quot;00436AEC&quot;/&gt;&lt;wsp:rsid wsp:val=&quot;00442A2C&quot;/&gt;&lt;wsp:rsid wsp:val=&quot;004503EC&quot;/&gt;&lt;wsp:rsid wsp:val=&quot;00452500&quot;/&gt;&lt;wsp:rsid wsp:val=&quot;00452D5E&quot;/&gt;&lt;wsp:rsid wsp:val=&quot;004537F6&quot;/&gt;&lt;wsp:rsid wsp:val=&quot;0045380C&quot;/&gt;&lt;wsp:rsid wsp:val=&quot;004562BC&quot;/&gt;&lt;wsp:rsid wsp:val=&quot;00465F64&quot;/&gt;&lt;wsp:rsid wsp:val=&quot;00473ABF&quot;/&gt;&lt;wsp:rsid wsp:val=&quot;004748BE&quot;/&gt;&lt;wsp:rsid wsp:val=&quot;00476B0F&quot;/&gt;&lt;wsp:rsid wsp:val=&quot;00477BC6&quot;/&gt;&lt;wsp:rsid wsp:val=&quot;0048210E&quot;/&gt;&lt;wsp:rsid wsp:val=&quot;00485C49&quot;/&gt;&lt;wsp:rsid wsp:val=&quot;00487DB1&quot;/&gt;&lt;wsp:rsid wsp:val=&quot;00490F4D&quot;/&gt;&lt;wsp:rsid wsp:val=&quot;00491E80&quot;/&gt;&lt;wsp:rsid wsp:val=&quot;00492255&quot;/&gt;&lt;wsp:rsid wsp:val=&quot;00496238&quot;/&gt;&lt;wsp:rsid wsp:val=&quot;00496359&quot;/&gt;&lt;wsp:rsid wsp:val=&quot;004A02D5&quot;/&gt;&lt;wsp:rsid wsp:val=&quot;004A03B0&quot;/&gt;&lt;wsp:rsid wsp:val=&quot;004A082B&quot;/&gt;&lt;wsp:rsid wsp:val=&quot;004A46D4&quot;/&gt;&lt;wsp:rsid wsp:val=&quot;004A5F62&quot;/&gt;&lt;wsp:rsid wsp:val=&quot;004A62A8&quot;/&gt;&lt;wsp:rsid wsp:val=&quot;004A66EF&quot;/&gt;&lt;wsp:rsid wsp:val=&quot;004A6D17&quot;/&gt;&lt;wsp:rsid wsp:val=&quot;004B275D&quot;/&gt;&lt;wsp:rsid wsp:val=&quot;004B3A61&quot;/&gt;&lt;wsp:rsid wsp:val=&quot;004B7618&quot;/&gt;&lt;wsp:rsid wsp:val=&quot;004C51EB&quot;/&gt;&lt;wsp:rsid wsp:val=&quot;004C656C&quot;/&gt;&lt;wsp:rsid wsp:val=&quot;004D4690&quot;/&gt;&lt;wsp:rsid wsp:val=&quot;004D5A29&quot;/&gt;&lt;wsp:rsid wsp:val=&quot;004D77F0&quot;/&gt;&lt;wsp:rsid wsp:val=&quot;004E35F5&quot;/&gt;&lt;wsp:rsid wsp:val=&quot;004E556C&quot;/&gt;&lt;wsp:rsid wsp:val=&quot;004F59CA&quot;/&gt;&lt;wsp:rsid wsp:val=&quot;00500A20&quot;/&gt;&lt;wsp:rsid wsp:val=&quot;00504760&quot;/&gt;&lt;wsp:rsid wsp:val=&quot;005067CA&quot;/&gt;&lt;wsp:rsid wsp:val=&quot;00507283&quot;/&gt;&lt;wsp:rsid wsp:val=&quot;00510658&quot;/&gt;&lt;wsp:rsid wsp:val=&quot;00521180&quot;/&gt;&lt;wsp:rsid wsp:val=&quot;00522892&quot;/&gt;&lt;wsp:rsid wsp:val=&quot;0053178F&quot;/&gt;&lt;wsp:rsid wsp:val=&quot;00533390&quot;/&gt;&lt;wsp:rsid wsp:val=&quot;00542D6B&quot;/&gt;&lt;wsp:rsid wsp:val=&quot;00547DDA&quot;/&gt;&lt;wsp:rsid wsp:val=&quot;00550E37&quot;/&gt;&lt;wsp:rsid wsp:val=&quot;0055286B&quot;/&gt;&lt;wsp:rsid wsp:val=&quot;0055360B&quot;/&gt;&lt;wsp:rsid wsp:val=&quot;005614C4&quot;/&gt;&lt;wsp:rsid wsp:val=&quot;00562430&quot;/&gt;&lt;wsp:rsid wsp:val=&quot;00562471&quot;/&gt;&lt;wsp:rsid wsp:val=&quot;005625CB&quot;/&gt;&lt;wsp:rsid wsp:val=&quot;00563CE5&quot;/&gt;&lt;wsp:rsid wsp:val=&quot;0056665F&quot;/&gt;&lt;wsp:rsid wsp:val=&quot;005717BF&quot;/&gt;&lt;wsp:rsid wsp:val=&quot;00574D3F&quot;/&gt;&lt;wsp:rsid wsp:val=&quot;00576B30&quot;/&gt;&lt;wsp:rsid wsp:val=&quot;00583DE9&quot;/&gt;&lt;wsp:rsid wsp:val=&quot;00584A39&quot;/&gt;&lt;wsp:rsid wsp:val=&quot;00595B51&quot;/&gt;&lt;wsp:rsid wsp:val=&quot;005A04ED&quot;/&gt;&lt;wsp:rsid wsp:val=&quot;005A0755&quot;/&gt;&lt;wsp:rsid wsp:val=&quot;005A67FC&quot;/&gt;&lt;wsp:rsid wsp:val=&quot;005B3E66&quot;/&gt;&lt;wsp:rsid wsp:val=&quot;005B4E7E&quot;/&gt;&lt;wsp:rsid wsp:val=&quot;005B50F3&quot;/&gt;&lt;wsp:rsid wsp:val=&quot;005C1A48&quot;/&gt;&lt;wsp:rsid wsp:val=&quot;005C6EF1&quot;/&gt;&lt;wsp:rsid wsp:val=&quot;005D360A&quot;/&gt;&lt;wsp:rsid wsp:val=&quot;005D378E&quot;/&gt;&lt;wsp:rsid wsp:val=&quot;005D3849&quot;/&gt;&lt;wsp:rsid wsp:val=&quot;005D4C29&quot;/&gt;&lt;wsp:rsid wsp:val=&quot;005E0599&quot;/&gt;&lt;wsp:rsid wsp:val=&quot;005E3B8E&quot;/&gt;&lt;wsp:rsid wsp:val=&quot;005E4C40&quot;/&gt;&lt;wsp:rsid wsp:val=&quot;005E7043&quot;/&gt;&lt;wsp:rsid wsp:val=&quot;005F086A&quot;/&gt;&lt;wsp:rsid wsp:val=&quot;005F21CC&quot;/&gt;&lt;wsp:rsid wsp:val=&quot;005F3900&quot;/&gt;&lt;wsp:rsid wsp:val=&quot;005F50F5&quot;/&gt;&lt;wsp:rsid wsp:val=&quot;0060306E&quot;/&gt;&lt;wsp:rsid wsp:val=&quot;0060704E&quot;/&gt;&lt;wsp:rsid wsp:val=&quot;006079B5&quot;/&gt;&lt;wsp:rsid wsp:val=&quot;006137BA&quot;/&gt;&lt;wsp:rsid wsp:val=&quot;00613F07&quot;/&gt;&lt;wsp:rsid wsp:val=&quot;006141FF&quot;/&gt;&lt;wsp:rsid wsp:val=&quot;00621230&quot;/&gt;&lt;wsp:rsid wsp:val=&quot;006231E5&quot;/&gt;&lt;wsp:rsid wsp:val=&quot;006321E9&quot;/&gt;&lt;wsp:rsid wsp:val=&quot;00637B61&quot;/&gt;&lt;wsp:rsid wsp:val=&quot;00644F35&quot;/&gt;&lt;wsp:rsid wsp:val=&quot;00652556&quot;/&gt;&lt;wsp:rsid wsp:val=&quot;00654C35&quot;/&gt;&lt;wsp:rsid wsp:val=&quot;0065510E&quot;/&gt;&lt;wsp:rsid wsp:val=&quot;0066448C&quot;/&gt;&lt;wsp:rsid wsp:val=&quot;00664BA8&quot;/&gt;&lt;wsp:rsid wsp:val=&quot;006650C3&quot;/&gt;&lt;wsp:rsid wsp:val=&quot;00677EC9&quot;/&gt;&lt;wsp:rsid wsp:val=&quot;0068026E&quot;/&gt;&lt;wsp:rsid wsp:val=&quot;00683171&quot;/&gt;&lt;wsp:rsid wsp:val=&quot;00684B8F&quot;/&gt;&lt;wsp:rsid wsp:val=&quot;00687F1F&quot;/&gt;&lt;wsp:rsid wsp:val=&quot;006909ED&quot;/&gt;&lt;wsp:rsid wsp:val=&quot;0069369B&quot;/&gt;&lt;wsp:rsid wsp:val=&quot;00694939&quot;/&gt;&lt;wsp:rsid wsp:val=&quot;006968BD&quot;/&gt;&lt;wsp:rsid wsp:val=&quot;006A1085&quot;/&gt;&lt;wsp:rsid wsp:val=&quot;006A1363&quot;/&gt;&lt;wsp:rsid wsp:val=&quot;006A2D43&quot;/&gt;&lt;wsp:rsid wsp:val=&quot;006A315A&quot;/&gt;&lt;wsp:rsid wsp:val=&quot;006A5B34&quot;/&gt;&lt;wsp:rsid wsp:val=&quot;006B01D0&quot;/&gt;&lt;wsp:rsid wsp:val=&quot;006B13A0&quot;/&gt;&lt;wsp:rsid wsp:val=&quot;006B2B5C&quot;/&gt;&lt;wsp:rsid wsp:val=&quot;006B3B26&quot;/&gt;&lt;wsp:rsid wsp:val=&quot;006B4B96&quot;/&gt;&lt;wsp:rsid wsp:val=&quot;006B5BE3&quot;/&gt;&lt;wsp:rsid wsp:val=&quot;006C0A9F&quot;/&gt;&lt;wsp:rsid wsp:val=&quot;006C119A&quot;/&gt;&lt;wsp:rsid wsp:val=&quot;006C1B7C&quot;/&gt;&lt;wsp:rsid wsp:val=&quot;006C3B79&quot;/&gt;&lt;wsp:rsid wsp:val=&quot;006C5C7B&quot;/&gt;&lt;wsp:rsid wsp:val=&quot;006D430D&quot;/&gt;&lt;wsp:rsid wsp:val=&quot;006D4EAD&quot;/&gt;&lt;wsp:rsid wsp:val=&quot;006D5952&quot;/&gt;&lt;wsp:rsid wsp:val=&quot;006D741F&quot;/&gt;&lt;wsp:rsid wsp:val=&quot;006E2F64&quot;/&gt;&lt;wsp:rsid wsp:val=&quot;006E5843&quot;/&gt;&lt;wsp:rsid wsp:val=&quot;006F3F4D&quot;/&gt;&lt;wsp:rsid wsp:val=&quot;006F6B9F&quot;/&gt;&lt;wsp:rsid wsp:val=&quot;006F74D3&quot;/&gt;&lt;wsp:rsid wsp:val=&quot;007001C3&quot;/&gt;&lt;wsp:rsid wsp:val=&quot;00702C69&quot;/&gt;&lt;wsp:rsid wsp:val=&quot;00702E26&quot;/&gt;&lt;wsp:rsid wsp:val=&quot;0070346C&quot;/&gt;&lt;wsp:rsid wsp:val=&quot;00703618&quot;/&gt;&lt;wsp:rsid wsp:val=&quot;00704B10&quot;/&gt;&lt;wsp:rsid wsp:val=&quot;00706AA5&quot;/&gt;&lt;wsp:rsid wsp:val=&quot;00707D22&quot;/&gt;&lt;wsp:rsid wsp:val=&quot;007149FE&quot;/&gt;&lt;wsp:rsid wsp:val=&quot;00714CEF&quot;/&gt;&lt;wsp:rsid wsp:val=&quot;00716428&quot;/&gt;&lt;wsp:rsid wsp:val=&quot;00720BEF&quot;/&gt;&lt;wsp:rsid wsp:val=&quot;00723D69&quot;/&gt;&lt;wsp:rsid wsp:val=&quot;00724E44&quot;/&gt;&lt;wsp:rsid wsp:val=&quot;00725FA3&quot;/&gt;&lt;wsp:rsid wsp:val=&quot;00734C60&quot;/&gt;&lt;wsp:rsid wsp:val=&quot;00736383&quot;/&gt;&lt;wsp:rsid wsp:val=&quot;007366AA&quot;/&gt;&lt;wsp:rsid wsp:val=&quot;0073692A&quot;/&gt;&lt;wsp:rsid wsp:val=&quot;007371CF&quot;/&gt;&lt;wsp:rsid wsp:val=&quot;007433B7&quot;/&gt;&lt;wsp:rsid wsp:val=&quot;00746AE2&quot;/&gt;&lt;wsp:rsid wsp:val=&quot;007523D3&quot;/&gt;&lt;wsp:rsid wsp:val=&quot;00756C9D&quot;/&gt;&lt;wsp:rsid wsp:val=&quot;00762DAD&quot;/&gt;&lt;wsp:rsid wsp:val=&quot;00763051&quot;/&gt;&lt;wsp:rsid wsp:val=&quot;007647D9&quot;/&gt;&lt;wsp:rsid wsp:val=&quot;00765166&quot;/&gt;&lt;wsp:rsid wsp:val=&quot;00770119&quot;/&gt;&lt;wsp:rsid wsp:val=&quot;007718B2&quot;/&gt;&lt;wsp:rsid wsp:val=&quot;007745D5&quot;/&gt;&lt;wsp:rsid wsp:val=&quot;00776F4B&quot;/&gt;&lt;wsp:rsid wsp:val=&quot;0077756B&quot;/&gt;&lt;wsp:rsid wsp:val=&quot;00781182&quot;/&gt;&lt;wsp:rsid wsp:val=&quot;00781D13&quot;/&gt;&lt;wsp:rsid wsp:val=&quot;0078238F&quot;/&gt;&lt;wsp:rsid wsp:val=&quot;007829C7&quot;/&gt;&lt;wsp:rsid wsp:val=&quot;0078715D&quot;/&gt;&lt;wsp:rsid wsp:val=&quot;0078717E&quot;/&gt;&lt;wsp:rsid wsp:val=&quot;00787487&quot;/&gt;&lt;wsp:rsid wsp:val=&quot;00790CCA&quot;/&gt;&lt;wsp:rsid wsp:val=&quot;00792DF8&quot;/&gt;&lt;wsp:rsid wsp:val=&quot;00793936&quot;/&gt;&lt;wsp:rsid wsp:val=&quot;0079407B&quot;/&gt;&lt;wsp:rsid wsp:val=&quot;00795569&quot;/&gt;&lt;wsp:rsid wsp:val=&quot;0079724A&quot;/&gt;&lt;wsp:rsid wsp:val=&quot;007974B0&quot;/&gt;&lt;wsp:rsid wsp:val=&quot;007A31E9&quot;/&gt;&lt;wsp:rsid wsp:val=&quot;007B24C0&quot;/&gt;&lt;wsp:rsid wsp:val=&quot;007B4610&quot;/&gt;&lt;wsp:rsid wsp:val=&quot;007B4AB5&quot;/&gt;&lt;wsp:rsid wsp:val=&quot;007C2CAB&quot;/&gt;&lt;wsp:rsid wsp:val=&quot;007C3E6A&quot;/&gt;&lt;wsp:rsid wsp:val=&quot;007C50F3&quot;/&gt;&lt;wsp:rsid wsp:val=&quot;007D1E71&quot;/&gt;&lt;wsp:rsid wsp:val=&quot;007D32FC&quot;/&gt;&lt;wsp:rsid wsp:val=&quot;007D3A88&quot;/&gt;&lt;wsp:rsid wsp:val=&quot;007D3A95&quot;/&gt;&lt;wsp:rsid wsp:val=&quot;007E0CCC&quot;/&gt;&lt;wsp:rsid wsp:val=&quot;007E1969&quot;/&gt;&lt;wsp:rsid wsp:val=&quot;007E1C08&quot;/&gt;&lt;wsp:rsid wsp:val=&quot;007E4934&quot;/&gt;&lt;wsp:rsid wsp:val=&quot;007E69D7&quot;/&gt;&lt;wsp:rsid wsp:val=&quot;007F00E2&quot;/&gt;&lt;wsp:rsid wsp:val=&quot;007F0185&quot;/&gt;&lt;wsp:rsid wsp:val=&quot;007F04E3&quot;/&gt;&lt;wsp:rsid wsp:val=&quot;007F15E2&quot;/&gt;&lt;wsp:rsid wsp:val=&quot;007F2408&quot;/&gt;&lt;wsp:rsid wsp:val=&quot;007F3857&quot;/&gt;&lt;wsp:rsid wsp:val=&quot;007F6A4D&quot;/&gt;&lt;wsp:rsid wsp:val=&quot;00807C47&quot;/&gt;&lt;wsp:rsid wsp:val=&quot;0081073E&quot;/&gt;&lt;wsp:rsid wsp:val=&quot;00812C0D&quot;/&gt;&lt;wsp:rsid wsp:val=&quot;00812DF2&quot;/&gt;&lt;wsp:rsid wsp:val=&quot;00820340&quot;/&gt;&lt;wsp:rsid wsp:val=&quot;00824172&quot;/&gt;&lt;wsp:rsid wsp:val=&quot;008252C4&quot;/&gt;&lt;wsp:rsid wsp:val=&quot;00826084&quot;/&gt;&lt;wsp:rsid wsp:val=&quot;008262DF&quot;/&gt;&lt;wsp:rsid wsp:val=&quot;00830165&quot;/&gt;&lt;wsp:rsid wsp:val=&quot;00833D39&quot;/&gt;&lt;wsp:rsid wsp:val=&quot;00835128&quot;/&gt;&lt;wsp:rsid wsp:val=&quot;0083760D&quot;/&gt;&lt;wsp:rsid wsp:val=&quot;00840CF3&quot;/&gt;&lt;wsp:rsid wsp:val=&quot;00843001&quot;/&gt;&lt;wsp:rsid wsp:val=&quot;008471E7&quot;/&gt;&lt;wsp:rsid wsp:val=&quot;008478AC&quot;/&gt;&lt;wsp:rsid wsp:val=&quot;00851DD2&quot;/&gt;&lt;wsp:rsid wsp:val=&quot;00852BC6&quot;/&gt;&lt;wsp:rsid wsp:val=&quot;00854D19&quot;/&gt;&lt;wsp:rsid wsp:val=&quot;00855EC2&quot;/&gt;&lt;wsp:rsid wsp:val=&quot;0086137F&quot;/&gt;&lt;wsp:rsid wsp:val=&quot;00864AB5&quot;/&gt;&lt;wsp:rsid wsp:val=&quot;00865803&quot;/&gt;&lt;wsp:rsid wsp:val=&quot;00870E69&quot;/&gt;&lt;wsp:rsid wsp:val=&quot;00871A06&quot;/&gt;&lt;wsp:rsid wsp:val=&quot;00876BC3&quot;/&gt;&lt;wsp:rsid wsp:val=&quot;00877A31&quot;/&gt;&lt;wsp:rsid wsp:val=&quot;008841D4&quot;/&gt;&lt;wsp:rsid wsp:val=&quot;0088617F&quot;/&gt;&lt;wsp:rsid wsp:val=&quot;00890ACE&quot;/&gt;&lt;wsp:rsid wsp:val=&quot;008930B0&quot;/&gt;&lt;wsp:rsid wsp:val=&quot;008931F2&quot;/&gt;&lt;wsp:rsid wsp:val=&quot;0089440E&quot;/&gt;&lt;wsp:rsid wsp:val=&quot;008954A1&quot;/&gt;&lt;wsp:rsid wsp:val=&quot;008A0389&quot;/&gt;&lt;wsp:rsid wsp:val=&quot;008A3E09&quot;/&gt;&lt;wsp:rsid wsp:val=&quot;008A4C4D&quot;/&gt;&lt;wsp:rsid wsp:val=&quot;008A4E5F&quot;/&gt;&lt;wsp:rsid wsp:val=&quot;008A6539&quot;/&gt;&lt;wsp:rsid wsp:val=&quot;008A6968&quot;/&gt;&lt;wsp:rsid wsp:val=&quot;008B125A&quot;/&gt;&lt;wsp:rsid wsp:val=&quot;008B39ED&quot;/&gt;&lt;wsp:rsid wsp:val=&quot;008B6479&quot;/&gt;&lt;wsp:rsid wsp:val=&quot;008B69A7&quot;/&gt;&lt;wsp:rsid wsp:val=&quot;008C5FFF&quot;/&gt;&lt;wsp:rsid wsp:val=&quot;008C7805&quot;/&gt;&lt;wsp:rsid wsp:val=&quot;008D0E22&quot;/&gt;&lt;wsp:rsid wsp:val=&quot;008D32F8&quot;/&gt;&lt;wsp:rsid wsp:val=&quot;008D5C06&quot;/&gt;&lt;wsp:rsid wsp:val=&quot;008E01C2&quot;/&gt;&lt;wsp:rsid wsp:val=&quot;008E0F0A&quot;/&gt;&lt;wsp:rsid wsp:val=&quot;008E1B14&quot;/&gt;&lt;wsp:rsid wsp:val=&quot;008E55FA&quot;/&gt;&lt;wsp:rsid wsp:val=&quot;008E5CD7&quot;/&gt;&lt;wsp:rsid wsp:val=&quot;008E5F99&quot;/&gt;&lt;wsp:rsid wsp:val=&quot;008F17CD&quot;/&gt;&lt;wsp:rsid wsp:val=&quot;008F3918&quot;/&gt;&lt;wsp:rsid wsp:val=&quot;008F6D04&quot;/&gt;&lt;wsp:rsid wsp:val=&quot;008F7423&quot;/&gt;&lt;wsp:rsid wsp:val=&quot;008F78D6&quot;/&gt;&lt;wsp:rsid wsp:val=&quot;00900504&quot;/&gt;&lt;wsp:rsid wsp:val=&quot;00901B59&quot;/&gt;&lt;wsp:rsid wsp:val=&quot;009039B9&quot;/&gt;&lt;wsp:rsid wsp:val=&quot;009045C0&quot;/&gt;&lt;wsp:rsid wsp:val=&quot;009052FC&quot;/&gt;&lt;wsp:rsid wsp:val=&quot;009108DA&quot;/&gt;&lt;wsp:rsid wsp:val=&quot;00910E50&quot;/&gt;&lt;wsp:rsid wsp:val=&quot;00911B8E&quot;/&gt;&lt;wsp:rsid wsp:val=&quot;0091305F&quot;/&gt;&lt;wsp:rsid wsp:val=&quot;009211B4&quot;/&gt;&lt;wsp:rsid wsp:val=&quot;0092351D&quot;/&gt;&lt;wsp:rsid wsp:val=&quot;009264CF&quot;/&gt;&lt;wsp:rsid wsp:val=&quot;009316D8&quot;/&gt;&lt;wsp:rsid wsp:val=&quot;00935B0B&quot;/&gt;&lt;wsp:rsid wsp:val=&quot;009404EE&quot;/&gt;&lt;wsp:rsid wsp:val=&quot;00940CAB&quot;/&gt;&lt;wsp:rsid wsp:val=&quot;00942768&quot;/&gt;&lt;wsp:rsid wsp:val=&quot;00942BCD&quot;/&gt;&lt;wsp:rsid wsp:val=&quot;00947849&quot;/&gt;&lt;wsp:rsid wsp:val=&quot;00950EB3&quot;/&gt;&lt;wsp:rsid wsp:val=&quot;00951013&quot;/&gt;&lt;wsp:rsid wsp:val=&quot;009517F9&quot;/&gt;&lt;wsp:rsid wsp:val=&quot;009527AF&quot;/&gt;&lt;wsp:rsid wsp:val=&quot;00953B26&quot;/&gt;&lt;wsp:rsid wsp:val=&quot;00953C18&quot;/&gt;&lt;wsp:rsid wsp:val=&quot;00954063&quot;/&gt;&lt;wsp:rsid wsp:val=&quot;00954637&quot;/&gt;&lt;wsp:rsid wsp:val=&quot;00954EB0&quot;/&gt;&lt;wsp:rsid wsp:val=&quot;00956B31&quot;/&gt;&lt;wsp:rsid wsp:val=&quot;00960707&quot;/&gt;&lt;wsp:rsid wsp:val=&quot;00966E07&quot;/&gt;&lt;wsp:rsid wsp:val=&quot;00973E40&quot;/&gt;&lt;wsp:rsid wsp:val=&quot;009749E7&quot;/&gt;&lt;wsp:rsid wsp:val=&quot;00982732&quot;/&gt;&lt;wsp:rsid wsp:val=&quot;009827FC&quot;/&gt;&lt;wsp:rsid wsp:val=&quot;009847F1&quot;/&gt;&lt;wsp:rsid wsp:val=&quot;00986711&quot;/&gt;&lt;wsp:rsid wsp:val=&quot;0099114B&quot;/&gt;&lt;wsp:rsid wsp:val=&quot;00992728&quot;/&gt;&lt;wsp:rsid wsp:val=&quot;00994F7D&quot;/&gt;&lt;wsp:rsid wsp:val=&quot;009959E1&quot;/&gt;&lt;wsp:rsid wsp:val=&quot;009A3671&quot;/&gt;&lt;wsp:rsid wsp:val=&quot;009B7182&quot;/&gt;&lt;wsp:rsid wsp:val=&quot;009C0B27&quot;/&gt;&lt;wsp:rsid wsp:val=&quot;009C32F8&quot;/&gt;&lt;wsp:rsid wsp:val=&quot;009C3726&quot;/&gt;&lt;wsp:rsid wsp:val=&quot;009C37FE&quot;/&gt;&lt;wsp:rsid wsp:val=&quot;009C39B7&quot;/&gt;&lt;wsp:rsid wsp:val=&quot;009C44AF&quot;/&gt;&lt;wsp:rsid wsp:val=&quot;009C5655&quot;/&gt;&lt;wsp:rsid wsp:val=&quot;009C5CA2&quot;/&gt;&lt;wsp:rsid wsp:val=&quot;009D038A&quot;/&gt;&lt;wsp:rsid wsp:val=&quot;009D3B62&quot;/&gt;&lt;wsp:rsid wsp:val=&quot;009D4F4D&quot;/&gt;&lt;wsp:rsid wsp:val=&quot;009D63E8&quot;/&gt;&lt;wsp:rsid wsp:val=&quot;009E33C0&quot;/&gt;&lt;wsp:rsid wsp:val=&quot;009E3424&quot;/&gt;&lt;wsp:rsid wsp:val=&quot;009E3CA0&quot;/&gt;&lt;wsp:rsid wsp:val=&quot;009E5D95&quot;/&gt;&lt;wsp:rsid wsp:val=&quot;009E699D&quot;/&gt;&lt;wsp:rsid wsp:val=&quot;009E77D4&quot;/&gt;&lt;wsp:rsid wsp:val=&quot;009E7B53&quot;/&gt;&lt;wsp:rsid wsp:val=&quot;009E7D9E&quot;/&gt;&lt;wsp:rsid wsp:val=&quot;009F20FB&quot;/&gt;&lt;wsp:rsid wsp:val=&quot;009F5281&quot;/&gt;&lt;wsp:rsid wsp:val=&quot;009F60A6&quot;/&gt;&lt;wsp:rsid wsp:val=&quot;00A01A32&quot;/&gt;&lt;wsp:rsid wsp:val=&quot;00A027B5&quot;/&gt;&lt;wsp:rsid wsp:val=&quot;00A02C76&quot;/&gt;&lt;wsp:rsid wsp:val=&quot;00A069A6&quot;/&gt;&lt;wsp:rsid wsp:val=&quot;00A11143&quot;/&gt;&lt;wsp:rsid wsp:val=&quot;00A11DA1&quot;/&gt;&lt;wsp:rsid wsp:val=&quot;00A14C74&quot;/&gt;&lt;wsp:rsid wsp:val=&quot;00A2282B&quot;/&gt;&lt;wsp:rsid wsp:val=&quot;00A262F4&quot;/&gt;&lt;wsp:rsid wsp:val=&quot;00A30A12&quot;/&gt;&lt;wsp:rsid wsp:val=&quot;00A36343&quot;/&gt;&lt;wsp:rsid wsp:val=&quot;00A40147&quot;/&gt;&lt;wsp:rsid wsp:val=&quot;00A40E66&quot;/&gt;&lt;wsp:rsid wsp:val=&quot;00A422C7&quot;/&gt;&lt;wsp:rsid wsp:val=&quot;00A42EA0&quot;/&gt;&lt;wsp:rsid wsp:val=&quot;00A43E22&quot;/&gt;&lt;wsp:rsid wsp:val=&quot;00A44A5E&quot;/&gt;&lt;wsp:rsid wsp:val=&quot;00A46B3B&quot;/&gt;&lt;wsp:rsid wsp:val=&quot;00A57161&quot;/&gt;&lt;wsp:rsid wsp:val=&quot;00A62FFB&quot;/&gt;&lt;wsp:rsid wsp:val=&quot;00A6461E&quot;/&gt;&lt;wsp:rsid wsp:val=&quot;00A64F5A&quot;/&gt;&lt;wsp:rsid wsp:val=&quot;00A66EAC&quot;/&gt;&lt;wsp:rsid wsp:val=&quot;00A700F3&quot;/&gt;&lt;wsp:rsid wsp:val=&quot;00A71F10&quot;/&gt;&lt;wsp:rsid wsp:val=&quot;00A748E3&quot;/&gt;&lt;wsp:rsid wsp:val=&quot;00A76E85&quot;/&gt;&lt;wsp:rsid wsp:val=&quot;00A779A1&quot;/&gt;&lt;wsp:rsid wsp:val=&quot;00A80593&quot;/&gt;&lt;wsp:rsid wsp:val=&quot;00A8156B&quot;/&gt;&lt;wsp:rsid wsp:val=&quot;00A821AC&quot;/&gt;&lt;wsp:rsid wsp:val=&quot;00A825A3&quot;/&gt;&lt;wsp:rsid wsp:val=&quot;00A83407&quot;/&gt;&lt;wsp:rsid wsp:val=&quot;00A83FE2&quot;/&gt;&lt;wsp:rsid wsp:val=&quot;00A845A7&quot;/&gt;&lt;wsp:rsid wsp:val=&quot;00A85193&quot;/&gt;&lt;wsp:rsid wsp:val=&quot;00A858AC&quot;/&gt;&lt;wsp:rsid wsp:val=&quot;00A868ED&quot;/&gt;&lt;wsp:rsid wsp:val=&quot;00A872DF&quot;/&gt;&lt;wsp:rsid wsp:val=&quot;00A92F00&quot;/&gt;&lt;wsp:rsid wsp:val=&quot;00A936A3&quot;/&gt;&lt;wsp:rsid wsp:val=&quot;00AA05AD&quot;/&gt;&lt;wsp:rsid wsp:val=&quot;00AA3D13&quot;/&gt;&lt;wsp:rsid wsp:val=&quot;00AA4ED5&quot;/&gt;&lt;wsp:rsid wsp:val=&quot;00AB28F0&quot;/&gt;&lt;wsp:rsid wsp:val=&quot;00AB4F91&quot;/&gt;&lt;wsp:rsid wsp:val=&quot;00AC1E3E&quot;/&gt;&lt;wsp:rsid wsp:val=&quot;00AC22B4&quot;/&gt;&lt;wsp:rsid wsp:val=&quot;00AC3B41&quot;/&gt;&lt;wsp:rsid wsp:val=&quot;00AC60EF&quot;/&gt;&lt;wsp:rsid wsp:val=&quot;00AD0646&quot;/&gt;&lt;wsp:rsid wsp:val=&quot;00AE413D&quot;/&gt;&lt;wsp:rsid wsp:val=&quot;00AF1730&quot;/&gt;&lt;wsp:rsid wsp:val=&quot;00AF3C34&quot;/&gt;&lt;wsp:rsid wsp:val=&quot;00AF3C7B&quot;/&gt;&lt;wsp:rsid wsp:val=&quot;00AF3EB0&quot;/&gt;&lt;wsp:rsid wsp:val=&quot;00AF3F43&quot;/&gt;&lt;wsp:rsid wsp:val=&quot;00AF4123&quot;/&gt;&lt;wsp:rsid wsp:val=&quot;00AF49CC&quot;/&gt;&lt;wsp:rsid wsp:val=&quot;00AF604E&quot;/&gt;&lt;wsp:rsid wsp:val=&quot;00B02ECA&quot;/&gt;&lt;wsp:rsid wsp:val=&quot;00B04D21&quot;/&gt;&lt;wsp:rsid wsp:val=&quot;00B0500F&quot;/&gt;&lt;wsp:rsid wsp:val=&quot;00B05FCD&quot;/&gt;&lt;wsp:rsid wsp:val=&quot;00B068AB&quot;/&gt;&lt;wsp:rsid wsp:val=&quot;00B06E78&quot;/&gt;&lt;wsp:rsid wsp:val=&quot;00B110F0&quot;/&gt;&lt;wsp:rsid wsp:val=&quot;00B11187&quot;/&gt;&lt;wsp:rsid wsp:val=&quot;00B1396B&quot;/&gt;&lt;wsp:rsid wsp:val=&quot;00B15452&quot;/&gt;&lt;wsp:rsid wsp:val=&quot;00B36D67&quot;/&gt;&lt;wsp:rsid wsp:val=&quot;00B41905&quot;/&gt;&lt;wsp:rsid wsp:val=&quot;00B42A02&quot;/&gt;&lt;wsp:rsid wsp:val=&quot;00B43AD7&quot;/&gt;&lt;wsp:rsid wsp:val=&quot;00B4429E&quot;/&gt;&lt;wsp:rsid wsp:val=&quot;00B459CE&quot;/&gt;&lt;wsp:rsid wsp:val=&quot;00B50E7E&quot;/&gt;&lt;wsp:rsid wsp:val=&quot;00B50EC1&quot;/&gt;&lt;wsp:rsid wsp:val=&quot;00B5532F&quot;/&gt;&lt;wsp:rsid wsp:val=&quot;00B55783&quot;/&gt;&lt;wsp:rsid wsp:val=&quot;00B55DAF&quot;/&gt;&lt;wsp:rsid wsp:val=&quot;00B56F8A&quot;/&gt;&lt;wsp:rsid wsp:val=&quot;00B57D29&quot;/&gt;&lt;wsp:rsid wsp:val=&quot;00B6579A&quot;/&gt;&lt;wsp:rsid wsp:val=&quot;00B66B49&quot;/&gt;&lt;wsp:rsid wsp:val=&quot;00B71208&quot;/&gt;&lt;wsp:rsid wsp:val=&quot;00B72B8F&quot;/&gt;&lt;wsp:rsid wsp:val=&quot;00B74356&quot;/&gt;&lt;wsp:rsid wsp:val=&quot;00B74FFD&quot;/&gt;&lt;wsp:rsid wsp:val=&quot;00B8100C&quot;/&gt;&lt;wsp:rsid wsp:val=&quot;00B82691&quot;/&gt;&lt;wsp:rsid wsp:val=&quot;00B82F6B&quot;/&gt;&lt;wsp:rsid wsp:val=&quot;00B83CAA&quot;/&gt;&lt;wsp:rsid wsp:val=&quot;00B84553&quot;/&gt;&lt;wsp:rsid wsp:val=&quot;00B851B2&quot;/&gt;&lt;wsp:rsid wsp:val=&quot;00B90CEF&quot;/&gt;&lt;wsp:rsid wsp:val=&quot;00B94D69&quot;/&gt;&lt;wsp:rsid wsp:val=&quot;00BA1D4F&quot;/&gt;&lt;wsp:rsid wsp:val=&quot;00BA651E&quot;/&gt;&lt;wsp:rsid wsp:val=&quot;00BA7213&quot;/&gt;&lt;wsp:rsid wsp:val=&quot;00BB1E66&quot;/&gt;&lt;wsp:rsid wsp:val=&quot;00BB238D&quot;/&gt;&lt;wsp:rsid wsp:val=&quot;00BB346A&quot;/&gt;&lt;wsp:rsid wsp:val=&quot;00BB4685&quot;/&gt;&lt;wsp:rsid wsp:val=&quot;00BB62D4&quot;/&gt;&lt;wsp:rsid wsp:val=&quot;00BB7353&quot;/&gt;&lt;wsp:rsid wsp:val=&quot;00BC083D&quot;/&gt;&lt;wsp:rsid wsp:val=&quot;00BC2D94&quot;/&gt;&lt;wsp:rsid wsp:val=&quot;00BC378C&quot;/&gt;&lt;wsp:rsid wsp:val=&quot;00BC43FE&quot;/&gt;&lt;wsp:rsid wsp:val=&quot;00BC589D&quot;/&gt;&lt;wsp:rsid wsp:val=&quot;00BC7DD8&quot;/&gt;&lt;wsp:rsid wsp:val=&quot;00BD68C2&quot;/&gt;&lt;wsp:rsid wsp:val=&quot;00BD78BB&quot;/&gt;&lt;wsp:rsid wsp:val=&quot;00BE16B4&quot;/&gt;&lt;wsp:rsid wsp:val=&quot;00BE3677&quot;/&gt;&lt;wsp:rsid wsp:val=&quot;00BE60D9&quot;/&gt;&lt;wsp:rsid wsp:val=&quot;00BF133E&quot;/&gt;&lt;wsp:rsid wsp:val=&quot;00BF13F4&quot;/&gt;&lt;wsp:rsid wsp:val=&quot;00BF3D11&quot;/&gt;&lt;wsp:rsid wsp:val=&quot;00BF3EFB&quot;/&gt;&lt;wsp:rsid wsp:val=&quot;00BF74AB&quot;/&gt;&lt;wsp:rsid wsp:val=&quot;00C00384&quot;/&gt;&lt;wsp:rsid wsp:val=&quot;00C03347&quot;/&gt;&lt;wsp:rsid wsp:val=&quot;00C1047B&quot;/&gt;&lt;wsp:rsid wsp:val=&quot;00C20BC4&quot;/&gt;&lt;wsp:rsid wsp:val=&quot;00C220D6&quot;/&gt;&lt;wsp:rsid wsp:val=&quot;00C23C20&quot;/&gt;&lt;wsp:rsid wsp:val=&quot;00C331DE&quot;/&gt;&lt;wsp:rsid wsp:val=&quot;00C356CF&quot;/&gt;&lt;wsp:rsid wsp:val=&quot;00C40A36&quot;/&gt;&lt;wsp:rsid wsp:val=&quot;00C425C6&quot;/&gt;&lt;wsp:rsid wsp:val=&quot;00C42862&quot;/&gt;&lt;wsp:rsid wsp:val=&quot;00C42A98&quot;/&gt;&lt;wsp:rsid wsp:val=&quot;00C45501&quot;/&gt;&lt;wsp:rsid wsp:val=&quot;00C460D6&quot;/&gt;&lt;wsp:rsid wsp:val=&quot;00C47463&quot;/&gt;&lt;wsp:rsid wsp:val=&quot;00C529BA&quot;/&gt;&lt;wsp:rsid wsp:val=&quot;00C54986&quot;/&gt;&lt;wsp:rsid wsp:val=&quot;00C56F15&quot;/&gt;&lt;wsp:rsid wsp:val=&quot;00C60E12&quot;/&gt;&lt;wsp:rsid wsp:val=&quot;00C6237A&quot;/&gt;&lt;wsp:rsid wsp:val=&quot;00C71B99&quot;/&gt;&lt;wsp:rsid wsp:val=&quot;00C72CB8&quot;/&gt;&lt;wsp:rsid wsp:val=&quot;00C730AC&quot;/&gt;&lt;wsp:rsid wsp:val=&quot;00C8006D&quot;/&gt;&lt;wsp:rsid wsp:val=&quot;00C81A63&quot;/&gt;&lt;wsp:rsid wsp:val=&quot;00C83435&quot;/&gt;&lt;wsp:rsid wsp:val=&quot;00C84BB2&quot;/&gt;&lt;wsp:rsid wsp:val=&quot;00C94AB1&quot;/&gt;&lt;wsp:rsid wsp:val=&quot;00C97998&quot;/&gt;&lt;wsp:rsid wsp:val=&quot;00CA4F12&quot;/&gt;&lt;wsp:rsid wsp:val=&quot;00CB2C4F&quot;/&gt;&lt;wsp:rsid wsp:val=&quot;00CB4714&quot;/&gt;&lt;wsp:rsid wsp:val=&quot;00CB695F&quot;/&gt;&lt;wsp:rsid wsp:val=&quot;00CC1459&quot;/&gt;&lt;wsp:rsid wsp:val=&quot;00CC2555&quot;/&gt;&lt;wsp:rsid wsp:val=&quot;00CC3529&quot;/&gt;&lt;wsp:rsid wsp:val=&quot;00CC4849&quot;/&gt;&lt;wsp:rsid wsp:val=&quot;00CC4B10&quot;/&gt;&lt;wsp:rsid wsp:val=&quot;00CC5816&quot;/&gt;&lt;wsp:rsid wsp:val=&quot;00CC7355&quot;/&gt;&lt;wsp:rsid wsp:val=&quot;00CD2B96&quot;/&gt;&lt;wsp:rsid wsp:val=&quot;00CD6BE6&quot;/&gt;&lt;wsp:rsid wsp:val=&quot;00CE0044&quot;/&gt;&lt;wsp:rsid wsp:val=&quot;00CE1987&quot;/&gt;&lt;wsp:rsid wsp:val=&quot;00CE1F95&quot;/&gt;&lt;wsp:rsid wsp:val=&quot;00CE4EBA&quot;/&gt;&lt;wsp:rsid wsp:val=&quot;00CE6ABA&quot;/&gt;&lt;wsp:rsid wsp:val=&quot;00CF112D&quot;/&gt;&lt;wsp:rsid wsp:val=&quot;00CF1A1D&quot;/&gt;&lt;wsp:rsid wsp:val=&quot;00CF31B5&quot;/&gt;&lt;wsp:rsid wsp:val=&quot;00CF37C2&quot;/&gt;&lt;wsp:rsid wsp:val=&quot;00CF5C00&quot;/&gt;&lt;wsp:rsid wsp:val=&quot;00CF6553&quot;/&gt;&lt;wsp:rsid wsp:val=&quot;00D0169B&quot;/&gt;&lt;wsp:rsid wsp:val=&quot;00D0293C&quot;/&gt;&lt;wsp:rsid wsp:val=&quot;00D06100&quot;/&gt;&lt;wsp:rsid wsp:val=&quot;00D0743F&quot;/&gt;&lt;wsp:rsid wsp:val=&quot;00D1458C&quot;/&gt;&lt;wsp:rsid wsp:val=&quot;00D213AA&quot;/&gt;&lt;wsp:rsid wsp:val=&quot;00D215D5&quot;/&gt;&lt;wsp:rsid wsp:val=&quot;00D25CCD&quot;/&gt;&lt;wsp:rsid wsp:val=&quot;00D3054B&quot;/&gt;&lt;wsp:rsid wsp:val=&quot;00D3504D&quot;/&gt;&lt;wsp:rsid wsp:val=&quot;00D42797&quot;/&gt;&lt;wsp:rsid wsp:val=&quot;00D511B9&quot;/&gt;&lt;wsp:rsid wsp:val=&quot;00D5139B&quot;/&gt;&lt;wsp:rsid wsp:val=&quot;00D5315C&quot;/&gt;&lt;wsp:rsid wsp:val=&quot;00D5466E&quot;/&gt;&lt;wsp:rsid wsp:val=&quot;00D572D5&quot;/&gt;&lt;wsp:rsid wsp:val=&quot;00D572D8&quot;/&gt;&lt;wsp:rsid wsp:val=&quot;00D6258C&quot;/&gt;&lt;wsp:rsid wsp:val=&quot;00D63945&quot;/&gt;&lt;wsp:rsid wsp:val=&quot;00D73D02&quot;/&gt;&lt;wsp:rsid wsp:val=&quot;00D73E93&quot;/&gt;&lt;wsp:rsid wsp:val=&quot;00D80390&quot;/&gt;&lt;wsp:rsid wsp:val=&quot;00D8098C&quot;/&gt;&lt;wsp:rsid wsp:val=&quot;00D837B8&quot;/&gt;&lt;wsp:rsid wsp:val=&quot;00D85138&quot;/&gt;&lt;wsp:rsid wsp:val=&quot;00D854E6&quot;/&gt;&lt;wsp:rsid wsp:val=&quot;00D85967&quot;/&gt;&lt;wsp:rsid wsp:val=&quot;00D86F01&quot;/&gt;&lt;wsp:rsid wsp:val=&quot;00D902A0&quot;/&gt;&lt;wsp:rsid wsp:val=&quot;00D92E2E&quot;/&gt;&lt;wsp:rsid wsp:val=&quot;00D939E1&quot;/&gt;&lt;wsp:rsid wsp:val=&quot;00D93C84&quot;/&gt;&lt;wsp:rsid wsp:val=&quot;00DA09EE&quot;/&gt;&lt;wsp:rsid wsp:val=&quot;00DA16DD&quot;/&gt;&lt;wsp:rsid wsp:val=&quot;00DA401B&quot;/&gt;&lt;wsp:rsid wsp:val=&quot;00DA4306&quot;/&gt;&lt;wsp:rsid wsp:val=&quot;00DA4471&quot;/&gt;&lt;wsp:rsid wsp:val=&quot;00DA5FDF&quot;/&gt;&lt;wsp:rsid wsp:val=&quot;00DB0B3D&quot;/&gt;&lt;wsp:rsid wsp:val=&quot;00DB13E4&quot;/&gt;&lt;wsp:rsid wsp:val=&quot;00DB1886&quot;/&gt;&lt;wsp:rsid wsp:val=&quot;00DB285B&quot;/&gt;&lt;wsp:rsid wsp:val=&quot;00DB6FED&quot;/&gt;&lt;wsp:rsid wsp:val=&quot;00DC3128&quot;/&gt;&lt;wsp:rsid wsp:val=&quot;00DC4765&quot;/&gt;&lt;wsp:rsid wsp:val=&quot;00DC7011&quot;/&gt;&lt;wsp:rsid wsp:val=&quot;00DD2FBA&quot;/&gt;&lt;wsp:rsid wsp:val=&quot;00DD5D2A&quot;/&gt;&lt;wsp:rsid wsp:val=&quot;00DD645B&quot;/&gt;&lt;wsp:rsid wsp:val=&quot;00DD7539&quot;/&gt;&lt;wsp:rsid wsp:val=&quot;00DE053C&quot;/&gt;&lt;wsp:rsid wsp:val=&quot;00DE2201&quot;/&gt;&lt;wsp:rsid wsp:val=&quot;00DE5B78&quot;/&gt;&lt;wsp:rsid wsp:val=&quot;00DE734E&quot;/&gt;&lt;wsp:rsid wsp:val=&quot;00DE76E9&quot;/&gt;&lt;wsp:rsid wsp:val=&quot;00DF0003&quot;/&gt;&lt;wsp:rsid wsp:val=&quot;00DF282A&quot;/&gt;&lt;wsp:rsid wsp:val=&quot;00DF45B2&quot;/&gt;&lt;wsp:rsid wsp:val=&quot;00DF5F34&quot;/&gt;&lt;wsp:rsid wsp:val=&quot;00DF6D6A&quot;/&gt;&lt;wsp:rsid wsp:val=&quot;00E0163C&quot;/&gt;&lt;wsp:rsid wsp:val=&quot;00E05713&quot;/&gt;&lt;wsp:rsid wsp:val=&quot;00E058E3&quot;/&gt;&lt;wsp:rsid wsp:val=&quot;00E06B92&quot;/&gt;&lt;wsp:rsid wsp:val=&quot;00E133B0&quot;/&gt;&lt;wsp:rsid wsp:val=&quot;00E1752F&quot;/&gt;&lt;wsp:rsid wsp:val=&quot;00E206FC&quot;/&gt;&lt;wsp:rsid wsp:val=&quot;00E212DC&quot;/&gt;&lt;wsp:rsid wsp:val=&quot;00E2144E&quot;/&gt;&lt;wsp:rsid wsp:val=&quot;00E23132&quot;/&gt;&lt;wsp:rsid wsp:val=&quot;00E24101&quot;/&gt;&lt;wsp:rsid wsp:val=&quot;00E24F78&quot;/&gt;&lt;wsp:rsid wsp:val=&quot;00E26E3C&quot;/&gt;&lt;wsp:rsid wsp:val=&quot;00E27269&quot;/&gt;&lt;wsp:rsid wsp:val=&quot;00E3431A&quot;/&gt;&lt;wsp:rsid wsp:val=&quot;00E352F2&quot;/&gt;&lt;wsp:rsid wsp:val=&quot;00E44D62&quot;/&gt;&lt;wsp:rsid wsp:val=&quot;00E53ABD&quot;/&gt;&lt;wsp:rsid wsp:val=&quot;00E53CAC&quot;/&gt;&lt;wsp:rsid wsp:val=&quot;00E552AF&quot;/&gt;&lt;wsp:rsid wsp:val=&quot;00E56B55&quot;/&gt;&lt;wsp:rsid wsp:val=&quot;00E56C8E&quot;/&gt;&lt;wsp:rsid wsp:val=&quot;00E62CF3&quot;/&gt;&lt;wsp:rsid wsp:val=&quot;00E6308F&quot;/&gt;&lt;wsp:rsid wsp:val=&quot;00E6547E&quot;/&gt;&lt;wsp:rsid wsp:val=&quot;00E65F77&quot;/&gt;&lt;wsp:rsid wsp:val=&quot;00E72195&quot;/&gt;&lt;wsp:rsid wsp:val=&quot;00E745BE&quot;/&gt;&lt;wsp:rsid wsp:val=&quot;00E749E5&quot;/&gt;&lt;wsp:rsid wsp:val=&quot;00E759E7&quot;/&gt;&lt;wsp:rsid wsp:val=&quot;00E800C9&quot;/&gt;&lt;wsp:rsid wsp:val=&quot;00E835D4&quot;/&gt;&lt;wsp:rsid wsp:val=&quot;00E86E4B&quot;/&gt;&lt;wsp:rsid wsp:val=&quot;00E86ECE&quot;/&gt;&lt;wsp:rsid wsp:val=&quot;00E87F15&quot;/&gt;&lt;wsp:rsid wsp:val=&quot;00E90343&quot;/&gt;&lt;wsp:rsid wsp:val=&quot;00E92ACB&quot;/&gt;&lt;wsp:rsid wsp:val=&quot;00E93801&quot;/&gt;&lt;wsp:rsid wsp:val=&quot;00E93BB5&quot;/&gt;&lt;wsp:rsid wsp:val=&quot;00E94466&quot;/&gt;&lt;wsp:rsid wsp:val=&quot;00E94665&quot;/&gt;&lt;wsp:rsid wsp:val=&quot;00E961B3&quot;/&gt;&lt;wsp:rsid wsp:val=&quot;00EA5D91&quot;/&gt;&lt;wsp:rsid wsp:val=&quot;00EA7398&quot;/&gt;&lt;wsp:rsid wsp:val=&quot;00EB09F9&quot;/&gt;&lt;wsp:rsid wsp:val=&quot;00EB1018&quot;/&gt;&lt;wsp:rsid wsp:val=&quot;00EB3A7C&quot;/&gt;&lt;wsp:rsid wsp:val=&quot;00EB486E&quot;/&gt;&lt;wsp:rsid wsp:val=&quot;00EB528B&quot;/&gt;&lt;wsp:rsid wsp:val=&quot;00EB58A3&quot;/&gt;&lt;wsp:rsid wsp:val=&quot;00EB5954&quot;/&gt;&lt;wsp:rsid wsp:val=&quot;00EB62B2&quot;/&gt;&lt;wsp:rsid wsp:val=&quot;00EC239A&quot;/&gt;&lt;wsp:rsid wsp:val=&quot;00EC6429&quot;/&gt;&lt;wsp:rsid wsp:val=&quot;00EC6604&quot;/&gt;&lt;wsp:rsid wsp:val=&quot;00EC7B68&quot;/&gt;&lt;wsp:rsid wsp:val=&quot;00ED04CC&quot;/&gt;&lt;wsp:rsid wsp:val=&quot;00ED0E92&quot;/&gt;&lt;wsp:rsid wsp:val=&quot;00ED37DF&quot;/&gt;&lt;wsp:rsid wsp:val=&quot;00ED4ACF&quot;/&gt;&lt;wsp:rsid wsp:val=&quot;00ED6F04&quot;/&gt;&lt;wsp:rsid wsp:val=&quot;00EE1CE2&quot;/&gt;&lt;wsp:rsid wsp:val=&quot;00EE2598&quot;/&gt;&lt;wsp:rsid wsp:val=&quot;00EF161F&quot;/&gt;&lt;wsp:rsid wsp:val=&quot;00EF3988&quot;/&gt;&lt;wsp:rsid wsp:val=&quot;00EF7AC3&quot;/&gt;&lt;wsp:rsid wsp:val=&quot;00F00AD1&quot;/&gt;&lt;wsp:rsid wsp:val=&quot;00F01323&quot;/&gt;&lt;wsp:rsid wsp:val=&quot;00F01DCF&quot;/&gt;&lt;wsp:rsid wsp:val=&quot;00F0564E&quot;/&gt;&lt;wsp:rsid wsp:val=&quot;00F057BA&quot;/&gt;&lt;wsp:rsid wsp:val=&quot;00F0648B&quot;/&gt;&lt;wsp:rsid wsp:val=&quot;00F1023F&quot;/&gt;&lt;wsp:rsid wsp:val=&quot;00F11302&quot;/&gt;&lt;wsp:rsid wsp:val=&quot;00F1492F&quot;/&gt;&lt;wsp:rsid wsp:val=&quot;00F14D5A&quot;/&gt;&lt;wsp:rsid wsp:val=&quot;00F20428&quot;/&gt;&lt;wsp:rsid wsp:val=&quot;00F204BA&quot;/&gt;&lt;wsp:rsid wsp:val=&quot;00F211D3&quot;/&gt;&lt;wsp:rsid wsp:val=&quot;00F21D67&quot;/&gt;&lt;wsp:rsid wsp:val=&quot;00F22A06&quot;/&gt;&lt;wsp:rsid wsp:val=&quot;00F22B5E&quot;/&gt;&lt;wsp:rsid wsp:val=&quot;00F24B5E&quot;/&gt;&lt;wsp:rsid wsp:val=&quot;00F255EF&quot;/&gt;&lt;wsp:rsid wsp:val=&quot;00F26159&quot;/&gt;&lt;wsp:rsid wsp:val=&quot;00F275D1&quot;/&gt;&lt;wsp:rsid wsp:val=&quot;00F306E8&quot;/&gt;&lt;wsp:rsid wsp:val=&quot;00F330E1&quot;/&gt;&lt;wsp:rsid wsp:val=&quot;00F34CC8&quot;/&gt;&lt;wsp:rsid wsp:val=&quot;00F35505&quot;/&gt;&lt;wsp:rsid wsp:val=&quot;00F37119&quot;/&gt;&lt;wsp:rsid wsp:val=&quot;00F425AA&quot;/&gt;&lt;wsp:rsid wsp:val=&quot;00F43AEF&quot;/&gt;&lt;wsp:rsid wsp:val=&quot;00F43E19&quot;/&gt;&lt;wsp:rsid wsp:val=&quot;00F44A58&quot;/&gt;&lt;wsp:rsid wsp:val=&quot;00F452B1&quot;/&gt;&lt;wsp:rsid wsp:val=&quot;00F527F0&quot;/&gt;&lt;wsp:rsid wsp:val=&quot;00F5391A&quot;/&gt;&lt;wsp:rsid wsp:val=&quot;00F5481B&quot;/&gt;&lt;wsp:rsid wsp:val=&quot;00F55EA0&quot;/&gt;&lt;wsp:rsid wsp:val=&quot;00F57F9B&quot;/&gt;&lt;wsp:rsid wsp:val=&quot;00F6066D&quot;/&gt;&lt;wsp:rsid wsp:val=&quot;00F651B4&quot;/&gt;&lt;wsp:rsid wsp:val=&quot;00F67C43&quot;/&gt;&lt;wsp:rsid wsp:val=&quot;00F7196E&quot;/&gt;&lt;wsp:rsid wsp:val=&quot;00F74376&quot;/&gt;&lt;wsp:rsid wsp:val=&quot;00F774ED&quot;/&gt;&lt;wsp:rsid wsp:val=&quot;00F83D1B&quot;/&gt;&lt;wsp:rsid wsp:val=&quot;00F852B1&quot;/&gt;&lt;wsp:rsid wsp:val=&quot;00F91DEB&quot;/&gt;&lt;wsp:rsid wsp:val=&quot;00F9393C&quot;/&gt;&lt;wsp:rsid wsp:val=&quot;00F94559&quot;/&gt;&lt;wsp:rsid wsp:val=&quot;00F95033&quot;/&gt;&lt;wsp:rsid wsp:val=&quot;00F96289&quot;/&gt;&lt;wsp:rsid wsp:val=&quot;00F97EBC&quot;/&gt;&lt;wsp:rsid wsp:val=&quot;00FA498E&quot;/&gt;&lt;wsp:rsid wsp:val=&quot;00FA5C4C&quot;/&gt;&lt;wsp:rsid wsp:val=&quot;00FA7295&quot;/&gt;&lt;wsp:rsid wsp:val=&quot;00FB1224&quot;/&gt;&lt;wsp:rsid wsp:val=&quot;00FB6EC6&quot;/&gt;&lt;wsp:rsid wsp:val=&quot;00FC2D30&quot;/&gt;&lt;wsp:rsid wsp:val=&quot;00FC430C&quot;/&gt;&lt;wsp:rsid wsp:val=&quot;00FC4449&quot;/&gt;&lt;wsp:rsid wsp:val=&quot;00FC5D05&quot;/&gt;&lt;wsp:rsid wsp:val=&quot;00FC6F4B&quot;/&gt;&lt;wsp:rsid wsp:val=&quot;00FD1590&quot;/&gt;&lt;wsp:rsid wsp:val=&quot;00FD377A&quot;/&gt;&lt;wsp:rsid wsp:val=&quot;00FD4D70&quot;/&gt;&lt;wsp:rsid wsp:val=&quot;00FD5A71&quot;/&gt;&lt;wsp:rsid wsp:val=&quot;00FD5F4A&quot;/&gt;&lt;wsp:rsid wsp:val=&quot;00FE102E&quot;/&gt;&lt;wsp:rsid wsp:val=&quot;00FE2B97&quot;/&gt;&lt;wsp:rsid wsp:val=&quot;00FE4102&quot;/&gt;&lt;wsp:rsid wsp:val=&quot;00FE475C&quot;/&gt;&lt;wsp:rsid wsp:val=&quot;00FE4D89&quot;/&gt;&lt;wsp:rsid wsp:val=&quot;00FE79E0&quot;/&gt;&lt;wsp:rsid wsp:val=&quot;00FF1F4E&quot;/&gt;&lt;wsp:rsid wsp:val=&quot;00FF2006&quot;/&gt;&lt;wsp:rsid wsp:val=&quot;00FF4CEE&quot;/&gt;&lt;/wsp:rsids&gt;&lt;/w:docPr&gt;&lt;w:body&gt;&lt;w:p wsp:rsidR=&quot;00000000&quot; wsp:rsidRDefault=&quot;00F35505&quot;&gt;&lt;m:oMathPara&gt;&lt;m:oMath&gt;&lt;m:sSub&gt;&lt;m:sSubPr&gt;&lt;m:ctrlPr&gt;&lt;w:rPr&gt;&lt;w:rFonts w:ascii=&quot;Cambria Math&quot; w:h-ansi=&quot;Cambria Math&quot;/&gt;&lt;wx:font wx:val=&quot;Cambria Math&quot;/&gt;&lt;/w:rPr&gt;&lt;/m:ctrlPr&gt;&lt;/m:sSubPr&gt;&lt;m:e&gt;&lt;m:r&gt;&lt;w:rPr&gt;&lt;w:rFonts w:ascii=&quot;Cambria Math&quot; w:h-ansi=&quot;Cambria Math&quot;/&gt;&lt;wx:font wx:val=&quot;Cambria Math&quot;/&gt;&lt;w:i/&gt;&lt;/w:rPr&gt;&lt;m:t&gt;B&lt;/m:t&gt;&lt;/m:r&gt;&lt;/m:e&gt;&lt;m:sub&gt;&lt;m:r&gt;&lt;w:rPr&gt;&lt;w:rFonts w:ascii=&quot;Cambria Math&quot; w:h-ansi=&quot;Cambria Math&quot;/&gt;&lt;wx:font wx:val=&quot;Cambria Math&quot;/&gt;&lt;w:i/&gt;&lt;/w:rPr&gt;&lt;m:t&gt;S&lt;/m:t&gt;&lt;/m:r&gt;&lt;/m:sub&gt;&lt;/m:sSub&gt;&lt;m:r&gt;&lt;m:rPr&gt;&lt;m:sty m:val=&quot;p&quot;/&gt;&lt;/m:rPr&gt;&lt;w:rPr&gt;&lt;w:rFonts w:ascii=&quot;Cambria Math&quot;/&gt;&lt;wx:font wx:val=&quot;Cambria Math&quot;/&gt;&lt;/w:rPr&gt;&lt;m:t&gt;=&lt;/m:t&gt;&lt;/m:r&gt;&lt;m:d&gt;&lt;m:dPr&gt;&lt;m:ctrlPr&gt;&lt;w:rPr&gt;&lt;w:rFonts w:ascii=&quot;Cambria Math&quot; w:h-ansi=&quot;Cambria Math&quot;/&gt;&lt;wx:font wx:val=&quot;Cambria Math&quot;/&gt;&lt;/w:rPr&gt;&lt;/m:ctrlPr&gt;&lt;/m:dPr&gt;&lt;m:e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/&gt;&lt;wx:font wx:val=&quot;Cambria Math&quot;/&gt;&lt;w:i/&gt;&lt;/w:rPr&gt;&lt;m:t&gt;T&lt;/m:t&gt;&lt;/m:r&gt;&lt;/m:e&gt;&lt;m:sub&gt;&lt;m:r&gt;&lt;w:rPr&gt;&lt;w:rFonts w:ascii=&quot;Cambria Math&quot;/&gt;&lt;wx:font wx:val=&quot;Cambria Math&quot;/&gt;&lt;w:i/&gt;&lt;/w:rPr&gt;&lt;m:t&gt;r&lt;/m:t&gt;&lt;/m:r&gt;&lt;/m:sub&gt;&lt;/m:sSub&gt;&lt;m:r&gt;&lt;w:rPr&gt;&lt;w:rFonts w:ascii=&quot;Cambria Math&quot;/&gt;&lt;wx:font wx:val=&quot;Cambria Math&quot;/&gt;&lt;w:i/&gt;&lt;/w:rPr&gt;&lt;m:t&gt;+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/&gt;&lt;wx:font wx:val=&quot;Cambria Math&quot;/&gt;&lt;w:i/&gt;&lt;/w:rPr&gt;&lt;m:t&gt;T&lt;/m:t&gt;&lt;/m:r&gt;&lt;/m:e&gt;&lt;m:sub&gt;&lt;m:r&gt;&lt;w:rPr&gt;&lt;w:rFonts w:ascii=&quot;Cambria Math&quot;/&gt;&lt;wx:font wx:val=&quot;Cambria Math&quot;/&gt;&lt;w:i/&gt;&lt;/w:rPr&gt;&lt;m:t&gt;S&lt;/m:t&gt;&lt;/m:r&gt;&lt;/m:sub&gt;&lt;/m:sSub&gt;&lt;/m:e&gt;&lt;/m:d&gt;&lt;m:r&gt;&lt;m:rPr&gt;&lt;m:sty m:val=&quot;p&quot;/&gt;&lt;/m:rPr&gt;&lt;w:rPr&gt;&lt;w:rFonts w:ascii=&quot;Cambria Math&quot;/&gt;&lt;wx:font wx:val=&quot;Cambria Math&quot;/&gt;&lt;/w:rPr&gt;&lt;m:t&gt;+j2&lt;/m:t&gt;&lt;/m:r&gt;&lt;m:sSub&gt;&lt;m:sSubPr&gt;&lt;m:ctrlPr&gt;&lt;w:rPr&gt;&lt;w:rFonts w:ascii=&quot;Cambria Math&quot; w:h-ansi=&quot;Cambria Math&quot;/&gt;&lt;wx:font wx:val=&quot;Cambria Math&quot;/&gt;&lt;/w:rPr&gt;&lt;/m:ctrlPr&gt;&lt;/m:sSubPr&gt;&lt;m:e&gt;&lt;m:r&gt;&lt;w:rPr&gt;&lt;w:rFonts w:ascii=&quot;Cambria Math&quot; w:h-ansi=&quot;Cambria Math&quot;/&gt;&lt;wx:font wx:val=&quot;Cambria Math&quot;/&gt;&lt;w:i/&gt;&lt;/w:rPr&gt;&lt;m:t&gt;П‰&lt;/m:t&gt;&lt;/m:r&gt;&lt;/m:e&gt;&lt;m:sub&gt;&lt;m:r&gt;&lt;w:rPr&gt;&lt;w:rFonts w:ascii=&quot;Cambria Math&quot;/&gt;&lt;wx:font wx:val=&quot;Cambria Math&quot;/&gt;&lt;w:i/&gt;&lt;/w:rPr&gt;&lt;m:t&gt;S&lt;/m:t&gt;&lt;/m:r&gt;&lt;/m:sub&gt;&lt;/m:sSub&gt;&lt;m:r&gt;&lt;m:rPr&gt;&lt;m:sty m:val=&quot;p&quot;/&gt;&lt;/m:rPr&gt;&lt;w:rPr&gt;&lt;w:rFonts w:ascii=&quot;Cambria Math&quot; w:h-ansi=&quot;Cambria Math&quot;/&gt;&lt;wx:font wx:val=&quot;Cambria Math&quot;/&gt;&lt;/w:rPr&gt;&lt;m:t&gt;Пѓ&lt;/m:t&gt;&lt;/m:r&gt;&lt;m:sSub&gt;&lt;m:sSubPr&gt;&lt;m:ctrlPr&gt;&lt;w:rPr&gt;&lt;w:rFonts w:ascii=&quot;Cambria Math&quot; w:h-ansi=&quot;Cambria Math&quot;/&gt;&lt;wx:font wx:val=&quot;Cambria Math&quot;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S&lt;/m:t&gt;&lt;/m:r&gt;&lt;/m:sub&gt;&lt;/m:sSub&gt;&lt;m:sSub&gt;&lt;m:sSubPr&gt;&lt;m:ctrlPr&gt;&lt;w:rPr&gt;&lt;w:rFonts w:ascii=&quot;Cambria Math&quot; w:h-ansi=&quot;Cambria Math&quot;/&gt;&lt;wx:font wx:val=&quot;Cambria Math&quot;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r&lt;/m:t&gt;&lt;/m:r&gt;&lt;/m:sub&gt;&lt;/m:sSub&gt;&lt;m:r&gt;&lt;m:rPr&gt;&lt;m:sty m:val=&quot;p&quot;/&gt;&lt;/m:rPr&gt;&lt;w:rPr&gt;&lt;w:rFonts w:ascii=&quot;Cambria Math&quot;/&gt;&lt;wx:font wx:val=&quot;Cambria Math&quot;/&gt;&lt;/w:rPr&gt;&lt;m:t&gt;;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9" o:title="" chromakey="white"/>
          </v:shape>
        </w:pict>
      </w:r>
    </w:p>
    <w:p w:rsidR="00611459" w:rsidRPr="00AF49CC" w:rsidRDefault="00611459" w:rsidP="001018AE">
      <w:pPr>
        <w:ind w:firstLine="0"/>
        <w:jc w:val="center"/>
        <w:rPr>
          <w:lang w:val="en-US"/>
        </w:rPr>
      </w:pPr>
      <w:r w:rsidRPr="00232ECB">
        <w:pict>
          <v:shape id="_x0000_i1057" type="#_x0000_t75" style="width:162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69&quot;/&gt;&lt;w:doNotEmbedSystemFonts/&gt;&lt;w:defaultTabStop w:val=&quot;708&quot;/&gt;&lt;w:autoHyphenation/&gt;&lt;w:hyphenationZone w:val=&quot;357&quot;/&gt;&lt;w:doNotHyphenateCaps/&gt;&lt;w:drawingGridHorizontalSpacing w:val=&quot;140&quot;/&gt;&lt;w:drawingGridVerticalSpacing w:val=&quot;381&quot;/&gt;&lt;w:displayHorizontalDrawingGridEvery w:val=&quot;2&quot;/&gt;&lt;w:punctuationKerning/&gt;&lt;w:characterSpacingControl w:val=&quot;DontCompress&quot;/&gt;&lt;w:optimizeForBrowser/&gt;&lt;w:allowPNG/&gt;&lt;w:doNotSaveWebPagesAsSingleFil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12F04&quot;/&gt;&lt;wsp:rsid wsp:val=&quot;00000DC8&quot;/&gt;&lt;wsp:rsid wsp:val=&quot;00012B88&quot;/&gt;&lt;wsp:rsid wsp:val=&quot;0001427E&quot;/&gt;&lt;wsp:rsid wsp:val=&quot;00015252&quot;/&gt;&lt;wsp:rsid wsp:val=&quot;000155E9&quot;/&gt;&lt;wsp:rsid wsp:val=&quot;00015E30&quot;/&gt;&lt;wsp:rsid wsp:val=&quot;00022AB5&quot;/&gt;&lt;wsp:rsid wsp:val=&quot;000256B4&quot;/&gt;&lt;wsp:rsid wsp:val=&quot;00025EA1&quot;/&gt;&lt;wsp:rsid wsp:val=&quot;00027082&quot;/&gt;&lt;wsp:rsid wsp:val=&quot;00027691&quot;/&gt;&lt;wsp:rsid wsp:val=&quot;00036A2C&quot;/&gt;&lt;wsp:rsid wsp:val=&quot;00042390&quot;/&gt;&lt;wsp:rsid wsp:val=&quot;00042E84&quot;/&gt;&lt;wsp:rsid wsp:val=&quot;00043FE4&quot;/&gt;&lt;wsp:rsid wsp:val=&quot;000611FE&quot;/&gt;&lt;wsp:rsid wsp:val=&quot;00062582&quot;/&gt;&lt;wsp:rsid wsp:val=&quot;00062A36&quot;/&gt;&lt;wsp:rsid wsp:val=&quot;00065241&quot;/&gt;&lt;wsp:rsid wsp:val=&quot;0006644D&quot;/&gt;&lt;wsp:rsid wsp:val=&quot;0006702A&quot;/&gt;&lt;wsp:rsid wsp:val=&quot;000675EB&quot;/&gt;&lt;wsp:rsid wsp:val=&quot;00087B2D&quot;/&gt;&lt;wsp:rsid wsp:val=&quot;000907B6&quot;/&gt;&lt;wsp:rsid wsp:val=&quot;00091354&quot;/&gt;&lt;wsp:rsid wsp:val=&quot;000A12F2&quot;/&gt;&lt;wsp:rsid wsp:val=&quot;000A25DB&quot;/&gt;&lt;wsp:rsid wsp:val=&quot;000A460E&quot;/&gt;&lt;wsp:rsid wsp:val=&quot;000A51EB&quot;/&gt;&lt;wsp:rsid wsp:val=&quot;000A71C2&quot;/&gt;&lt;wsp:rsid wsp:val=&quot;000A7E67&quot;/&gt;&lt;wsp:rsid wsp:val=&quot;000B00A6&quot;/&gt;&lt;wsp:rsid wsp:val=&quot;000B1930&quot;/&gt;&lt;wsp:rsid wsp:val=&quot;000B25DD&quot;/&gt;&lt;wsp:rsid wsp:val=&quot;000B2D25&quot;/&gt;&lt;wsp:rsid wsp:val=&quot;000B3A07&quot;/&gt;&lt;wsp:rsid wsp:val=&quot;000C1BE1&quot;/&gt;&lt;wsp:rsid wsp:val=&quot;000C35F6&quot;/&gt;&lt;wsp:rsid wsp:val=&quot;000C5152&quot;/&gt;&lt;wsp:rsid wsp:val=&quot;000D1B58&quot;/&gt;&lt;wsp:rsid wsp:val=&quot;000D5650&quot;/&gt;&lt;wsp:rsid wsp:val=&quot;000D7AB9&quot;/&gt;&lt;wsp:rsid wsp:val=&quot;000E198A&quot;/&gt;&lt;wsp:rsid wsp:val=&quot;000E2F97&quot;/&gt;&lt;wsp:rsid wsp:val=&quot;000E3F01&quot;/&gt;&lt;wsp:rsid wsp:val=&quot;000E4D61&quot;/&gt;&lt;wsp:rsid wsp:val=&quot;000E52CD&quot;/&gt;&lt;wsp:rsid wsp:val=&quot;000E66AA&quot;/&gt;&lt;wsp:rsid wsp:val=&quot;000F1665&quot;/&gt;&lt;wsp:rsid wsp:val=&quot;000F4D3A&quot;/&gt;&lt;wsp:rsid wsp:val=&quot;000F50B4&quot;/&gt;&lt;wsp:rsid wsp:val=&quot;000F70AC&quot;/&gt;&lt;wsp:rsid wsp:val=&quot;001018AE&quot;/&gt;&lt;wsp:rsid wsp:val=&quot;001024DC&quot;/&gt;&lt;wsp:rsid wsp:val=&quot;00102CCB&quot;/&gt;&lt;wsp:rsid wsp:val=&quot;001056BE&quot;/&gt;&lt;wsp:rsid wsp:val=&quot;00110D34&quot;/&gt;&lt;wsp:rsid wsp:val=&quot;00130DFF&quot;/&gt;&lt;wsp:rsid wsp:val=&quot;00132126&quot;/&gt;&lt;wsp:rsid wsp:val=&quot;001346A0&quot;/&gt;&lt;wsp:rsid wsp:val=&quot;001366CF&quot;/&gt;&lt;wsp:rsid wsp:val=&quot;00137164&quot;/&gt;&lt;wsp:rsid wsp:val=&quot;00137B68&quot;/&gt;&lt;wsp:rsid wsp:val=&quot;00137FC8&quot;/&gt;&lt;wsp:rsid wsp:val=&quot;0014268D&quot;/&gt;&lt;wsp:rsid wsp:val=&quot;00146764&quot;/&gt;&lt;wsp:rsid wsp:val=&quot;00146F62&quot;/&gt;&lt;wsp:rsid wsp:val=&quot;001505E1&quot;/&gt;&lt;wsp:rsid wsp:val=&quot;00150A3C&quot;/&gt;&lt;wsp:rsid wsp:val=&quot;00150A53&quot;/&gt;&lt;wsp:rsid wsp:val=&quot;00151F4A&quot;/&gt;&lt;wsp:rsid wsp:val=&quot;001632B0&quot;/&gt;&lt;wsp:rsid wsp:val=&quot;001654F0&quot;/&gt;&lt;wsp:rsid wsp:val=&quot;00166743&quot;/&gt;&lt;wsp:rsid wsp:val=&quot;00171F73&quot;/&gt;&lt;wsp:rsid wsp:val=&quot;00174F60&quot;/&gt;&lt;wsp:rsid wsp:val=&quot;001800F0&quot;/&gt;&lt;wsp:rsid wsp:val=&quot;001852B3&quot;/&gt;&lt;wsp:rsid wsp:val=&quot;001864B6&quot;/&gt;&lt;wsp:rsid wsp:val=&quot;001930CB&quot;/&gt;&lt;wsp:rsid wsp:val=&quot;001A0EC0&quot;/&gt;&lt;wsp:rsid wsp:val=&quot;001A207B&quot;/&gt;&lt;wsp:rsid wsp:val=&quot;001A535A&quot;/&gt;&lt;wsp:rsid wsp:val=&quot;001B2A26&quot;/&gt;&lt;wsp:rsid wsp:val=&quot;001B59BF&quot;/&gt;&lt;wsp:rsid wsp:val=&quot;001C1E84&quot;/&gt;&lt;wsp:rsid wsp:val=&quot;001C520D&quot;/&gt;&lt;wsp:rsid wsp:val=&quot;001C5731&quot;/&gt;&lt;wsp:rsid wsp:val=&quot;001D28EA&quot;/&gt;&lt;wsp:rsid wsp:val=&quot;001D5300&quot;/&gt;&lt;wsp:rsid wsp:val=&quot;001E18B9&quot;/&gt;&lt;wsp:rsid wsp:val=&quot;001E1F66&quot;/&gt;&lt;wsp:rsid wsp:val=&quot;001E6525&quot;/&gt;&lt;wsp:rsid wsp:val=&quot;001E7283&quot;/&gt;&lt;wsp:rsid wsp:val=&quot;001E73BA&quot;/&gt;&lt;wsp:rsid wsp:val=&quot;001E7492&quot;/&gt;&lt;wsp:rsid wsp:val=&quot;001F06A3&quot;/&gt;&lt;wsp:rsid wsp:val=&quot;001F16E3&quot;/&gt;&lt;wsp:rsid wsp:val=&quot;001F42F0&quot;/&gt;&lt;wsp:rsid wsp:val=&quot;001F566A&quot;/&gt;&lt;wsp:rsid wsp:val=&quot;001F7425&quot;/&gt;&lt;wsp:rsid wsp:val=&quot;001F77D0&quot;/&gt;&lt;wsp:rsid wsp:val=&quot;0020042E&quot;/&gt;&lt;wsp:rsid wsp:val=&quot;00202A19&quot;/&gt;&lt;wsp:rsid wsp:val=&quot;00204D50&quot;/&gt;&lt;wsp:rsid wsp:val=&quot;00204DE9&quot;/&gt;&lt;wsp:rsid wsp:val=&quot;002052D5&quot;/&gt;&lt;wsp:rsid wsp:val=&quot;002101D9&quot;/&gt;&lt;wsp:rsid wsp:val=&quot;00210E90&quot;/&gt;&lt;wsp:rsid wsp:val=&quot;002111DA&quot;/&gt;&lt;wsp:rsid wsp:val=&quot;00211533&quot;/&gt;&lt;wsp:rsid wsp:val=&quot;00212F04&quot;/&gt;&lt;wsp:rsid wsp:val=&quot;0021397F&quot;/&gt;&lt;wsp:rsid wsp:val=&quot;002174DC&quot;/&gt;&lt;wsp:rsid wsp:val=&quot;002256F9&quot;/&gt;&lt;wsp:rsid wsp:val=&quot;00225757&quot;/&gt;&lt;wsp:rsid wsp:val=&quot;00225891&quot;/&gt;&lt;wsp:rsid wsp:val=&quot;00227272&quot;/&gt;&lt;wsp:rsid wsp:val=&quot;00230031&quot;/&gt;&lt;wsp:rsid wsp:val=&quot;00231A08&quot;/&gt;&lt;wsp:rsid wsp:val=&quot;00232BF3&quot;/&gt;&lt;wsp:rsid wsp:val=&quot;00232ECB&quot;/&gt;&lt;wsp:rsid wsp:val=&quot;00234D66&quot;/&gt;&lt;wsp:rsid wsp:val=&quot;00240F05&quot;/&gt;&lt;wsp:rsid wsp:val=&quot;00242F0B&quot;/&gt;&lt;wsp:rsid wsp:val=&quot;00244855&quot;/&gt;&lt;wsp:rsid wsp:val=&quot;00244BA0&quot;/&gt;&lt;wsp:rsid wsp:val=&quot;00246149&quot;/&gt;&lt;wsp:rsid wsp:val=&quot;002472B5&quot;/&gt;&lt;wsp:rsid wsp:val=&quot;00250440&quot;/&gt;&lt;wsp:rsid wsp:val=&quot;002504F8&quot;/&gt;&lt;wsp:rsid wsp:val=&quot;002600C8&quot;/&gt;&lt;wsp:rsid wsp:val=&quot;00260B3D&quot;/&gt;&lt;wsp:rsid wsp:val=&quot;002632A4&quot;/&gt;&lt;wsp:rsid wsp:val=&quot;00271A81&quot;/&gt;&lt;wsp:rsid wsp:val=&quot;00273B17&quot;/&gt;&lt;wsp:rsid wsp:val=&quot;0027698E&quot;/&gt;&lt;wsp:rsid wsp:val=&quot;002779D1&quot;/&gt;&lt;wsp:rsid wsp:val=&quot;00281B18&quot;/&gt;&lt;wsp:rsid wsp:val=&quot;002824F5&quot;/&gt;&lt;wsp:rsid wsp:val=&quot;00284725&quot;/&gt;&lt;wsp:rsid wsp:val=&quot;00290D00&quot;/&gt;&lt;wsp:rsid wsp:val=&quot;00291EE8&quot;/&gt;&lt;wsp:rsid wsp:val=&quot;00292FEE&quot;/&gt;&lt;wsp:rsid wsp:val=&quot;00294426&quot;/&gt;&lt;wsp:rsid wsp:val=&quot;002A0544&quot;/&gt;&lt;wsp:rsid wsp:val=&quot;002A06FF&quot;/&gt;&lt;wsp:rsid wsp:val=&quot;002A077C&quot;/&gt;&lt;wsp:rsid wsp:val=&quot;002A1247&quot;/&gt;&lt;wsp:rsid wsp:val=&quot;002A3F2A&quot;/&gt;&lt;wsp:rsid wsp:val=&quot;002A477C&quot;/&gt;&lt;wsp:rsid wsp:val=&quot;002A66A7&quot;/&gt;&lt;wsp:rsid wsp:val=&quot;002A686D&quot;/&gt;&lt;wsp:rsid wsp:val=&quot;002B04A0&quot;/&gt;&lt;wsp:rsid wsp:val=&quot;002B2856&quot;/&gt;&lt;wsp:rsid wsp:val=&quot;002B2A11&quot;/&gt;&lt;wsp:rsid wsp:val=&quot;002B2A18&quot;/&gt;&lt;wsp:rsid wsp:val=&quot;002C4945&quot;/&gt;&lt;wsp:rsid wsp:val=&quot;002C5850&quot;/&gt;&lt;wsp:rsid wsp:val=&quot;002C6ED6&quot;/&gt;&lt;wsp:rsid wsp:val=&quot;002C7254&quot;/&gt;&lt;wsp:rsid wsp:val=&quot;002D5084&quot;/&gt;&lt;wsp:rsid wsp:val=&quot;002D5E95&quot;/&gt;&lt;wsp:rsid wsp:val=&quot;002D5FF8&quot;/&gt;&lt;wsp:rsid wsp:val=&quot;002E7A2B&quot;/&gt;&lt;wsp:rsid wsp:val=&quot;002F0033&quot;/&gt;&lt;wsp:rsid wsp:val=&quot;002F4B1D&quot;/&gt;&lt;wsp:rsid wsp:val=&quot;002F5748&quot;/&gt;&lt;wsp:rsid wsp:val=&quot;002F5E41&quot;/&gt;&lt;wsp:rsid wsp:val=&quot;002F7BF9&quot;/&gt;&lt;wsp:rsid wsp:val=&quot;0030107F&quot;/&gt;&lt;wsp:rsid wsp:val=&quot;00302069&quot;/&gt;&lt;wsp:rsid wsp:val=&quot;003063F0&quot;/&gt;&lt;wsp:rsid wsp:val=&quot;00306980&quot;/&gt;&lt;wsp:rsid wsp:val=&quot;003103B7&quot;/&gt;&lt;wsp:rsid wsp:val=&quot;00316734&quot;/&gt;&lt;wsp:rsid wsp:val=&quot;00317380&quot;/&gt;&lt;wsp:rsid wsp:val=&quot;00317F18&quot;/&gt;&lt;wsp:rsid wsp:val=&quot;0032640D&quot;/&gt;&lt;wsp:rsid wsp:val=&quot;00332356&quot;/&gt;&lt;wsp:rsid wsp:val=&quot;003415E2&quot;/&gt;&lt;wsp:rsid wsp:val=&quot;003427E4&quot;/&gt;&lt;wsp:rsid wsp:val=&quot;00343F66&quot;/&gt;&lt;wsp:rsid wsp:val=&quot;00344143&quot;/&gt;&lt;wsp:rsid wsp:val=&quot;00344822&quot;/&gt;&lt;wsp:rsid wsp:val=&quot;00350FB2&quot;/&gt;&lt;wsp:rsid wsp:val=&quot;00351F44&quot;/&gt;&lt;wsp:rsid wsp:val=&quot;003534CE&quot;/&gt;&lt;wsp:rsid wsp:val=&quot;00361465&quot;/&gt;&lt;wsp:rsid wsp:val=&quot;0036221D&quot;/&gt;&lt;wsp:rsid wsp:val=&quot;00364527&quot;/&gt;&lt;wsp:rsid wsp:val=&quot;00366EA3&quot;/&gt;&lt;wsp:rsid wsp:val=&quot;0037307B&quot;/&gt;&lt;wsp:rsid wsp:val=&quot;0037307D&quot;/&gt;&lt;wsp:rsid wsp:val=&quot;00373F15&quot;/&gt;&lt;wsp:rsid wsp:val=&quot;003746B3&quot;/&gt;&lt;wsp:rsid wsp:val=&quot;00381567&quot;/&gt;&lt;wsp:rsid wsp:val=&quot;00382CBE&quot;/&gt;&lt;wsp:rsid wsp:val=&quot;00385048&quot;/&gt;&lt;wsp:rsid wsp:val=&quot;00391E1B&quot;/&gt;&lt;wsp:rsid wsp:val=&quot;00394257&quot;/&gt;&lt;wsp:rsid wsp:val=&quot;00394402&quot;/&gt;&lt;wsp:rsid wsp:val=&quot;00394EDF&quot;/&gt;&lt;wsp:rsid wsp:val=&quot;003A01BC&quot;/&gt;&lt;wsp:rsid wsp:val=&quot;003A24FA&quot;/&gt;&lt;wsp:rsid wsp:val=&quot;003B031D&quot;/&gt;&lt;wsp:rsid wsp:val=&quot;003B03EE&quot;/&gt;&lt;wsp:rsid wsp:val=&quot;003B1472&quot;/&gt;&lt;wsp:rsid wsp:val=&quot;003B7927&quot;/&gt;&lt;wsp:rsid wsp:val=&quot;003C02A6&quot;/&gt;&lt;wsp:rsid wsp:val=&quot;003C39F7&quot;/&gt;&lt;wsp:rsid wsp:val=&quot;003C6978&quot;/&gt;&lt;wsp:rsid wsp:val=&quot;003D15CB&quot;/&gt;&lt;wsp:rsid wsp:val=&quot;003D1782&quot;/&gt;&lt;wsp:rsid wsp:val=&quot;003D3457&quot;/&gt;&lt;wsp:rsid wsp:val=&quot;003D3DCA&quot;/&gt;&lt;wsp:rsid wsp:val=&quot;003D6674&quot;/&gt;&lt;wsp:rsid wsp:val=&quot;003D6769&quot;/&gt;&lt;wsp:rsid wsp:val=&quot;003E0301&quot;/&gt;&lt;wsp:rsid wsp:val=&quot;003E0422&quot;/&gt;&lt;wsp:rsid wsp:val=&quot;003F365B&quot;/&gt;&lt;wsp:rsid wsp:val=&quot;003F4C53&quot;/&gt;&lt;wsp:rsid wsp:val=&quot;003F63C1&quot;/&gt;&lt;wsp:rsid wsp:val=&quot;0040088F&quot;/&gt;&lt;wsp:rsid wsp:val=&quot;00402E09&quot;/&gt;&lt;wsp:rsid wsp:val=&quot;00403775&quot;/&gt;&lt;wsp:rsid wsp:val=&quot;00406EB8&quot;/&gt;&lt;wsp:rsid wsp:val=&quot;00411EAB&quot;/&gt;&lt;wsp:rsid wsp:val=&quot;00415195&quot;/&gt;&lt;wsp:rsid wsp:val=&quot;004270D1&quot;/&gt;&lt;wsp:rsid wsp:val=&quot;004309DF&quot;/&gt;&lt;wsp:rsid wsp:val=&quot;0043187E&quot;/&gt;&lt;wsp:rsid wsp:val=&quot;00433787&quot;/&gt;&lt;wsp:rsid wsp:val=&quot;00436210&quot;/&gt;&lt;wsp:rsid wsp:val=&quot;00436AEC&quot;/&gt;&lt;wsp:rsid wsp:val=&quot;00442A2C&quot;/&gt;&lt;wsp:rsid wsp:val=&quot;004503EC&quot;/&gt;&lt;wsp:rsid wsp:val=&quot;00452500&quot;/&gt;&lt;wsp:rsid wsp:val=&quot;00452D5E&quot;/&gt;&lt;wsp:rsid wsp:val=&quot;004537F6&quot;/&gt;&lt;wsp:rsid wsp:val=&quot;0045380C&quot;/&gt;&lt;wsp:rsid wsp:val=&quot;004562BC&quot;/&gt;&lt;wsp:rsid wsp:val=&quot;00465F64&quot;/&gt;&lt;wsp:rsid wsp:val=&quot;00473ABF&quot;/&gt;&lt;wsp:rsid wsp:val=&quot;004748BE&quot;/&gt;&lt;wsp:rsid wsp:val=&quot;00476B0F&quot;/&gt;&lt;wsp:rsid wsp:val=&quot;00477BC6&quot;/&gt;&lt;wsp:rsid wsp:val=&quot;0048210E&quot;/&gt;&lt;wsp:rsid wsp:val=&quot;00485C49&quot;/&gt;&lt;wsp:rsid wsp:val=&quot;00487DB1&quot;/&gt;&lt;wsp:rsid wsp:val=&quot;00490F4D&quot;/&gt;&lt;wsp:rsid wsp:val=&quot;00491E80&quot;/&gt;&lt;wsp:rsid wsp:val=&quot;00492255&quot;/&gt;&lt;wsp:rsid wsp:val=&quot;00496238&quot;/&gt;&lt;wsp:rsid wsp:val=&quot;00496359&quot;/&gt;&lt;wsp:rsid wsp:val=&quot;004A02D5&quot;/&gt;&lt;wsp:rsid wsp:val=&quot;004A03B0&quot;/&gt;&lt;wsp:rsid wsp:val=&quot;004A082B&quot;/&gt;&lt;wsp:rsid wsp:val=&quot;004A46D4&quot;/&gt;&lt;wsp:rsid wsp:val=&quot;004A5F62&quot;/&gt;&lt;wsp:rsid wsp:val=&quot;004A62A8&quot;/&gt;&lt;wsp:rsid wsp:val=&quot;004A66EF&quot;/&gt;&lt;wsp:rsid wsp:val=&quot;004A6D17&quot;/&gt;&lt;wsp:rsid wsp:val=&quot;004B275D&quot;/&gt;&lt;wsp:rsid wsp:val=&quot;004B3A61&quot;/&gt;&lt;wsp:rsid wsp:val=&quot;004B7618&quot;/&gt;&lt;wsp:rsid wsp:val=&quot;004C51EB&quot;/&gt;&lt;wsp:rsid wsp:val=&quot;004C656C&quot;/&gt;&lt;wsp:rsid wsp:val=&quot;004D4690&quot;/&gt;&lt;wsp:rsid wsp:val=&quot;004D5A29&quot;/&gt;&lt;wsp:rsid wsp:val=&quot;004D77F0&quot;/&gt;&lt;wsp:rsid wsp:val=&quot;004E35F5&quot;/&gt;&lt;wsp:rsid wsp:val=&quot;004E556C&quot;/&gt;&lt;wsp:rsid wsp:val=&quot;004F59CA&quot;/&gt;&lt;wsp:rsid wsp:val=&quot;00500A20&quot;/&gt;&lt;wsp:rsid wsp:val=&quot;00504760&quot;/&gt;&lt;wsp:rsid wsp:val=&quot;005067CA&quot;/&gt;&lt;wsp:rsid wsp:val=&quot;00507283&quot;/&gt;&lt;wsp:rsid wsp:val=&quot;00510658&quot;/&gt;&lt;wsp:rsid wsp:val=&quot;00521180&quot;/&gt;&lt;wsp:rsid wsp:val=&quot;00522892&quot;/&gt;&lt;wsp:rsid wsp:val=&quot;0053178F&quot;/&gt;&lt;wsp:rsid wsp:val=&quot;00533390&quot;/&gt;&lt;wsp:rsid wsp:val=&quot;00542D6B&quot;/&gt;&lt;wsp:rsid wsp:val=&quot;00547DDA&quot;/&gt;&lt;wsp:rsid wsp:val=&quot;00550E37&quot;/&gt;&lt;wsp:rsid wsp:val=&quot;0055286B&quot;/&gt;&lt;wsp:rsid wsp:val=&quot;0055360B&quot;/&gt;&lt;wsp:rsid wsp:val=&quot;005614C4&quot;/&gt;&lt;wsp:rsid wsp:val=&quot;00562430&quot;/&gt;&lt;wsp:rsid wsp:val=&quot;00562471&quot;/&gt;&lt;wsp:rsid wsp:val=&quot;005625CB&quot;/&gt;&lt;wsp:rsid wsp:val=&quot;00563CE5&quot;/&gt;&lt;wsp:rsid wsp:val=&quot;0056665F&quot;/&gt;&lt;wsp:rsid wsp:val=&quot;005717BF&quot;/&gt;&lt;wsp:rsid wsp:val=&quot;00574D3F&quot;/&gt;&lt;wsp:rsid wsp:val=&quot;00576B30&quot;/&gt;&lt;wsp:rsid wsp:val=&quot;00583DE9&quot;/&gt;&lt;wsp:rsid wsp:val=&quot;00584A39&quot;/&gt;&lt;wsp:rsid wsp:val=&quot;00595B51&quot;/&gt;&lt;wsp:rsid wsp:val=&quot;005A04ED&quot;/&gt;&lt;wsp:rsid wsp:val=&quot;005A0755&quot;/&gt;&lt;wsp:rsid wsp:val=&quot;005A67FC&quot;/&gt;&lt;wsp:rsid wsp:val=&quot;005B3E66&quot;/&gt;&lt;wsp:rsid wsp:val=&quot;005B4E7E&quot;/&gt;&lt;wsp:rsid wsp:val=&quot;005B50F3&quot;/&gt;&lt;wsp:rsid wsp:val=&quot;005C1A48&quot;/&gt;&lt;wsp:rsid wsp:val=&quot;005C6EF1&quot;/&gt;&lt;wsp:rsid wsp:val=&quot;005D360A&quot;/&gt;&lt;wsp:rsid wsp:val=&quot;005D378E&quot;/&gt;&lt;wsp:rsid wsp:val=&quot;005D3849&quot;/&gt;&lt;wsp:rsid wsp:val=&quot;005D4C29&quot;/&gt;&lt;wsp:rsid wsp:val=&quot;005E0599&quot;/&gt;&lt;wsp:rsid wsp:val=&quot;005E3B8E&quot;/&gt;&lt;wsp:rsid wsp:val=&quot;005E4C40&quot;/&gt;&lt;wsp:rsid wsp:val=&quot;005E7043&quot;/&gt;&lt;wsp:rsid wsp:val=&quot;005F086A&quot;/&gt;&lt;wsp:rsid wsp:val=&quot;005F21CC&quot;/&gt;&lt;wsp:rsid wsp:val=&quot;005F3900&quot;/&gt;&lt;wsp:rsid wsp:val=&quot;005F50F5&quot;/&gt;&lt;wsp:rsid wsp:val=&quot;0060306E&quot;/&gt;&lt;wsp:rsid wsp:val=&quot;0060704E&quot;/&gt;&lt;wsp:rsid wsp:val=&quot;006079B5&quot;/&gt;&lt;wsp:rsid wsp:val=&quot;006137BA&quot;/&gt;&lt;wsp:rsid wsp:val=&quot;00613F07&quot;/&gt;&lt;wsp:rsid wsp:val=&quot;006141FF&quot;/&gt;&lt;wsp:rsid wsp:val=&quot;00621230&quot;/&gt;&lt;wsp:rsid wsp:val=&quot;006231E5&quot;/&gt;&lt;wsp:rsid wsp:val=&quot;006321E9&quot;/&gt;&lt;wsp:rsid wsp:val=&quot;00637B61&quot;/&gt;&lt;wsp:rsid wsp:val=&quot;00644F35&quot;/&gt;&lt;wsp:rsid wsp:val=&quot;00652556&quot;/&gt;&lt;wsp:rsid wsp:val=&quot;00654C35&quot;/&gt;&lt;wsp:rsid wsp:val=&quot;0065510E&quot;/&gt;&lt;wsp:rsid wsp:val=&quot;0066448C&quot;/&gt;&lt;wsp:rsid wsp:val=&quot;00664BA8&quot;/&gt;&lt;wsp:rsid wsp:val=&quot;006650C3&quot;/&gt;&lt;wsp:rsid wsp:val=&quot;00677EC9&quot;/&gt;&lt;wsp:rsid wsp:val=&quot;0068026E&quot;/&gt;&lt;wsp:rsid wsp:val=&quot;00683171&quot;/&gt;&lt;wsp:rsid wsp:val=&quot;00684B8F&quot;/&gt;&lt;wsp:rsid wsp:val=&quot;00687F1F&quot;/&gt;&lt;wsp:rsid wsp:val=&quot;006909ED&quot;/&gt;&lt;wsp:rsid wsp:val=&quot;0069369B&quot;/&gt;&lt;wsp:rsid wsp:val=&quot;00694939&quot;/&gt;&lt;wsp:rsid wsp:val=&quot;006968BD&quot;/&gt;&lt;wsp:rsid wsp:val=&quot;006A1085&quot;/&gt;&lt;wsp:rsid wsp:val=&quot;006A1363&quot;/&gt;&lt;wsp:rsid wsp:val=&quot;006A2D43&quot;/&gt;&lt;wsp:rsid wsp:val=&quot;006A315A&quot;/&gt;&lt;wsp:rsid wsp:val=&quot;006A5B34&quot;/&gt;&lt;wsp:rsid wsp:val=&quot;006B01D0&quot;/&gt;&lt;wsp:rsid wsp:val=&quot;006B13A0&quot;/&gt;&lt;wsp:rsid wsp:val=&quot;006B2B5C&quot;/&gt;&lt;wsp:rsid wsp:val=&quot;006B3B26&quot;/&gt;&lt;wsp:rsid wsp:val=&quot;006B4B96&quot;/&gt;&lt;wsp:rsid wsp:val=&quot;006B5BE3&quot;/&gt;&lt;wsp:rsid wsp:val=&quot;006C0A9F&quot;/&gt;&lt;wsp:rsid wsp:val=&quot;006C119A&quot;/&gt;&lt;wsp:rsid wsp:val=&quot;006C1B7C&quot;/&gt;&lt;wsp:rsid wsp:val=&quot;006C3B79&quot;/&gt;&lt;wsp:rsid wsp:val=&quot;006C5C7B&quot;/&gt;&lt;wsp:rsid wsp:val=&quot;006D430D&quot;/&gt;&lt;wsp:rsid wsp:val=&quot;006D4EAD&quot;/&gt;&lt;wsp:rsid wsp:val=&quot;006D5952&quot;/&gt;&lt;wsp:rsid wsp:val=&quot;006D741F&quot;/&gt;&lt;wsp:rsid wsp:val=&quot;006E2F64&quot;/&gt;&lt;wsp:rsid wsp:val=&quot;006E5843&quot;/&gt;&lt;wsp:rsid wsp:val=&quot;006F3F4D&quot;/&gt;&lt;wsp:rsid wsp:val=&quot;006F6B9F&quot;/&gt;&lt;wsp:rsid wsp:val=&quot;006F74D3&quot;/&gt;&lt;wsp:rsid wsp:val=&quot;007001C3&quot;/&gt;&lt;wsp:rsid wsp:val=&quot;00702C69&quot;/&gt;&lt;wsp:rsid wsp:val=&quot;00702E26&quot;/&gt;&lt;wsp:rsid wsp:val=&quot;0070346C&quot;/&gt;&lt;wsp:rsid wsp:val=&quot;00703618&quot;/&gt;&lt;wsp:rsid wsp:val=&quot;00704B10&quot;/&gt;&lt;wsp:rsid wsp:val=&quot;00706AA5&quot;/&gt;&lt;wsp:rsid wsp:val=&quot;00707D22&quot;/&gt;&lt;wsp:rsid wsp:val=&quot;007149FE&quot;/&gt;&lt;wsp:rsid wsp:val=&quot;00714CEF&quot;/&gt;&lt;wsp:rsid wsp:val=&quot;00716428&quot;/&gt;&lt;wsp:rsid wsp:val=&quot;00720BEF&quot;/&gt;&lt;wsp:rsid wsp:val=&quot;00723D69&quot;/&gt;&lt;wsp:rsid wsp:val=&quot;00724E44&quot;/&gt;&lt;wsp:rsid wsp:val=&quot;00725FA3&quot;/&gt;&lt;wsp:rsid wsp:val=&quot;00734C60&quot;/&gt;&lt;wsp:rsid wsp:val=&quot;00736383&quot;/&gt;&lt;wsp:rsid wsp:val=&quot;007366AA&quot;/&gt;&lt;wsp:rsid wsp:val=&quot;0073692A&quot;/&gt;&lt;wsp:rsid wsp:val=&quot;007371CF&quot;/&gt;&lt;wsp:rsid wsp:val=&quot;007433B7&quot;/&gt;&lt;wsp:rsid wsp:val=&quot;00746AE2&quot;/&gt;&lt;wsp:rsid wsp:val=&quot;007523D3&quot;/&gt;&lt;wsp:rsid wsp:val=&quot;00756C9D&quot;/&gt;&lt;wsp:rsid wsp:val=&quot;00762DAD&quot;/&gt;&lt;wsp:rsid wsp:val=&quot;00763051&quot;/&gt;&lt;wsp:rsid wsp:val=&quot;007647D9&quot;/&gt;&lt;wsp:rsid wsp:val=&quot;00765166&quot;/&gt;&lt;wsp:rsid wsp:val=&quot;00770119&quot;/&gt;&lt;wsp:rsid wsp:val=&quot;007718B2&quot;/&gt;&lt;wsp:rsid wsp:val=&quot;007745D5&quot;/&gt;&lt;wsp:rsid wsp:val=&quot;00776F4B&quot;/&gt;&lt;wsp:rsid wsp:val=&quot;0077756B&quot;/&gt;&lt;wsp:rsid wsp:val=&quot;00781182&quot;/&gt;&lt;wsp:rsid wsp:val=&quot;00781D13&quot;/&gt;&lt;wsp:rsid wsp:val=&quot;0078238F&quot;/&gt;&lt;wsp:rsid wsp:val=&quot;007829C7&quot;/&gt;&lt;wsp:rsid wsp:val=&quot;0078715D&quot;/&gt;&lt;wsp:rsid wsp:val=&quot;0078717E&quot;/&gt;&lt;wsp:rsid wsp:val=&quot;00787487&quot;/&gt;&lt;wsp:rsid wsp:val=&quot;00790CCA&quot;/&gt;&lt;wsp:rsid wsp:val=&quot;00792DF8&quot;/&gt;&lt;wsp:rsid wsp:val=&quot;00793936&quot;/&gt;&lt;wsp:rsid wsp:val=&quot;0079407B&quot;/&gt;&lt;wsp:rsid wsp:val=&quot;00795569&quot;/&gt;&lt;wsp:rsid wsp:val=&quot;0079724A&quot;/&gt;&lt;wsp:rsid wsp:val=&quot;007974B0&quot;/&gt;&lt;wsp:rsid wsp:val=&quot;007A31E9&quot;/&gt;&lt;wsp:rsid wsp:val=&quot;007B24C0&quot;/&gt;&lt;wsp:rsid wsp:val=&quot;007B4610&quot;/&gt;&lt;wsp:rsid wsp:val=&quot;007B4AB5&quot;/&gt;&lt;wsp:rsid wsp:val=&quot;007C2CAB&quot;/&gt;&lt;wsp:rsid wsp:val=&quot;007C3E6A&quot;/&gt;&lt;wsp:rsid wsp:val=&quot;007C50F3&quot;/&gt;&lt;wsp:rsid wsp:val=&quot;007D1E71&quot;/&gt;&lt;wsp:rsid wsp:val=&quot;007D32FC&quot;/&gt;&lt;wsp:rsid wsp:val=&quot;007D3A88&quot;/&gt;&lt;wsp:rsid wsp:val=&quot;007D3A95&quot;/&gt;&lt;wsp:rsid wsp:val=&quot;007E0CCC&quot;/&gt;&lt;wsp:rsid wsp:val=&quot;007E1969&quot;/&gt;&lt;wsp:rsid wsp:val=&quot;007E1C08&quot;/&gt;&lt;wsp:rsid wsp:val=&quot;007E4934&quot;/&gt;&lt;wsp:rsid wsp:val=&quot;007E69D7&quot;/&gt;&lt;wsp:rsid wsp:val=&quot;007F00E2&quot;/&gt;&lt;wsp:rsid wsp:val=&quot;007F0185&quot;/&gt;&lt;wsp:rsid wsp:val=&quot;007F04E3&quot;/&gt;&lt;wsp:rsid wsp:val=&quot;007F15E2&quot;/&gt;&lt;wsp:rsid wsp:val=&quot;007F2408&quot;/&gt;&lt;wsp:rsid wsp:val=&quot;007F3857&quot;/&gt;&lt;wsp:rsid wsp:val=&quot;007F6A4D&quot;/&gt;&lt;wsp:rsid wsp:val=&quot;00807C47&quot;/&gt;&lt;wsp:rsid wsp:val=&quot;0081073E&quot;/&gt;&lt;wsp:rsid wsp:val=&quot;00812C0D&quot;/&gt;&lt;wsp:rsid wsp:val=&quot;00812DF2&quot;/&gt;&lt;wsp:rsid wsp:val=&quot;00820340&quot;/&gt;&lt;wsp:rsid wsp:val=&quot;00824172&quot;/&gt;&lt;wsp:rsid wsp:val=&quot;008252C4&quot;/&gt;&lt;wsp:rsid wsp:val=&quot;00826084&quot;/&gt;&lt;wsp:rsid wsp:val=&quot;008262DF&quot;/&gt;&lt;wsp:rsid wsp:val=&quot;00830165&quot;/&gt;&lt;wsp:rsid wsp:val=&quot;00833D39&quot;/&gt;&lt;wsp:rsid wsp:val=&quot;00835128&quot;/&gt;&lt;wsp:rsid wsp:val=&quot;0083760D&quot;/&gt;&lt;wsp:rsid wsp:val=&quot;00840CF3&quot;/&gt;&lt;wsp:rsid wsp:val=&quot;00843001&quot;/&gt;&lt;wsp:rsid wsp:val=&quot;008471E7&quot;/&gt;&lt;wsp:rsid wsp:val=&quot;008478AC&quot;/&gt;&lt;wsp:rsid wsp:val=&quot;00851DD2&quot;/&gt;&lt;wsp:rsid wsp:val=&quot;00852BC6&quot;/&gt;&lt;wsp:rsid wsp:val=&quot;00854D19&quot;/&gt;&lt;wsp:rsid wsp:val=&quot;00855EC2&quot;/&gt;&lt;wsp:rsid wsp:val=&quot;0086137F&quot;/&gt;&lt;wsp:rsid wsp:val=&quot;00864AB5&quot;/&gt;&lt;wsp:rsid wsp:val=&quot;00865803&quot;/&gt;&lt;wsp:rsid wsp:val=&quot;00870E69&quot;/&gt;&lt;wsp:rsid wsp:val=&quot;00871A06&quot;/&gt;&lt;wsp:rsid wsp:val=&quot;00876BC3&quot;/&gt;&lt;wsp:rsid wsp:val=&quot;00877A31&quot;/&gt;&lt;wsp:rsid wsp:val=&quot;008841D4&quot;/&gt;&lt;wsp:rsid wsp:val=&quot;0088617F&quot;/&gt;&lt;wsp:rsid wsp:val=&quot;00890ACE&quot;/&gt;&lt;wsp:rsid wsp:val=&quot;008930B0&quot;/&gt;&lt;wsp:rsid wsp:val=&quot;008931F2&quot;/&gt;&lt;wsp:rsid wsp:val=&quot;0089440E&quot;/&gt;&lt;wsp:rsid wsp:val=&quot;008954A1&quot;/&gt;&lt;wsp:rsid wsp:val=&quot;008A0389&quot;/&gt;&lt;wsp:rsid wsp:val=&quot;008A3E09&quot;/&gt;&lt;wsp:rsid wsp:val=&quot;008A4C4D&quot;/&gt;&lt;wsp:rsid wsp:val=&quot;008A4E5F&quot;/&gt;&lt;wsp:rsid wsp:val=&quot;008A6539&quot;/&gt;&lt;wsp:rsid wsp:val=&quot;008A6968&quot;/&gt;&lt;wsp:rsid wsp:val=&quot;008B125A&quot;/&gt;&lt;wsp:rsid wsp:val=&quot;008B39ED&quot;/&gt;&lt;wsp:rsid wsp:val=&quot;008B6479&quot;/&gt;&lt;wsp:rsid wsp:val=&quot;008B69A7&quot;/&gt;&lt;wsp:rsid wsp:val=&quot;008C5FFF&quot;/&gt;&lt;wsp:rsid wsp:val=&quot;008C7805&quot;/&gt;&lt;wsp:rsid wsp:val=&quot;008D0E22&quot;/&gt;&lt;wsp:rsid wsp:val=&quot;008D32F8&quot;/&gt;&lt;wsp:rsid wsp:val=&quot;008D5C06&quot;/&gt;&lt;wsp:rsid wsp:val=&quot;008E01C2&quot;/&gt;&lt;wsp:rsid wsp:val=&quot;008E0F0A&quot;/&gt;&lt;wsp:rsid wsp:val=&quot;008E1B14&quot;/&gt;&lt;wsp:rsid wsp:val=&quot;008E55FA&quot;/&gt;&lt;wsp:rsid wsp:val=&quot;008E5CD7&quot;/&gt;&lt;wsp:rsid wsp:val=&quot;008E5F99&quot;/&gt;&lt;wsp:rsid wsp:val=&quot;008F17CD&quot;/&gt;&lt;wsp:rsid wsp:val=&quot;008F3918&quot;/&gt;&lt;wsp:rsid wsp:val=&quot;008F6D04&quot;/&gt;&lt;wsp:rsid wsp:val=&quot;008F7423&quot;/&gt;&lt;wsp:rsid wsp:val=&quot;008F78D6&quot;/&gt;&lt;wsp:rsid wsp:val=&quot;00900504&quot;/&gt;&lt;wsp:rsid wsp:val=&quot;00901B59&quot;/&gt;&lt;wsp:rsid wsp:val=&quot;009039B9&quot;/&gt;&lt;wsp:rsid wsp:val=&quot;009045C0&quot;/&gt;&lt;wsp:rsid wsp:val=&quot;009052FC&quot;/&gt;&lt;wsp:rsid wsp:val=&quot;009108DA&quot;/&gt;&lt;wsp:rsid wsp:val=&quot;00910E50&quot;/&gt;&lt;wsp:rsid wsp:val=&quot;00911B8E&quot;/&gt;&lt;wsp:rsid wsp:val=&quot;0091305F&quot;/&gt;&lt;wsp:rsid wsp:val=&quot;009211B4&quot;/&gt;&lt;wsp:rsid wsp:val=&quot;0092351D&quot;/&gt;&lt;wsp:rsid wsp:val=&quot;009264CF&quot;/&gt;&lt;wsp:rsid wsp:val=&quot;009316D8&quot;/&gt;&lt;wsp:rsid wsp:val=&quot;00935B0B&quot;/&gt;&lt;wsp:rsid wsp:val=&quot;009404EE&quot;/&gt;&lt;wsp:rsid wsp:val=&quot;00940CAB&quot;/&gt;&lt;wsp:rsid wsp:val=&quot;00942768&quot;/&gt;&lt;wsp:rsid wsp:val=&quot;00942BCD&quot;/&gt;&lt;wsp:rsid wsp:val=&quot;00947849&quot;/&gt;&lt;wsp:rsid wsp:val=&quot;00950EB3&quot;/&gt;&lt;wsp:rsid wsp:val=&quot;00951013&quot;/&gt;&lt;wsp:rsid wsp:val=&quot;009517F9&quot;/&gt;&lt;wsp:rsid wsp:val=&quot;009527AF&quot;/&gt;&lt;wsp:rsid wsp:val=&quot;00953B26&quot;/&gt;&lt;wsp:rsid wsp:val=&quot;00953C18&quot;/&gt;&lt;wsp:rsid wsp:val=&quot;00954063&quot;/&gt;&lt;wsp:rsid wsp:val=&quot;00954637&quot;/&gt;&lt;wsp:rsid wsp:val=&quot;00954EB0&quot;/&gt;&lt;wsp:rsid wsp:val=&quot;00956B31&quot;/&gt;&lt;wsp:rsid wsp:val=&quot;00960707&quot;/&gt;&lt;wsp:rsid wsp:val=&quot;00966E07&quot;/&gt;&lt;wsp:rsid wsp:val=&quot;00973E40&quot;/&gt;&lt;wsp:rsid wsp:val=&quot;009749E7&quot;/&gt;&lt;wsp:rsid wsp:val=&quot;00982732&quot;/&gt;&lt;wsp:rsid wsp:val=&quot;009827FC&quot;/&gt;&lt;wsp:rsid wsp:val=&quot;009847F1&quot;/&gt;&lt;wsp:rsid wsp:val=&quot;00986711&quot;/&gt;&lt;wsp:rsid wsp:val=&quot;0099114B&quot;/&gt;&lt;wsp:rsid wsp:val=&quot;00992728&quot;/&gt;&lt;wsp:rsid wsp:val=&quot;00994F7D&quot;/&gt;&lt;wsp:rsid wsp:val=&quot;009959E1&quot;/&gt;&lt;wsp:rsid wsp:val=&quot;009A3671&quot;/&gt;&lt;wsp:rsid wsp:val=&quot;009B7182&quot;/&gt;&lt;wsp:rsid wsp:val=&quot;009C0B27&quot;/&gt;&lt;wsp:rsid wsp:val=&quot;009C32F8&quot;/&gt;&lt;wsp:rsid wsp:val=&quot;009C3726&quot;/&gt;&lt;wsp:rsid wsp:val=&quot;009C37FE&quot;/&gt;&lt;wsp:rsid wsp:val=&quot;009C39B7&quot;/&gt;&lt;wsp:rsid wsp:val=&quot;009C44AF&quot;/&gt;&lt;wsp:rsid wsp:val=&quot;009C5655&quot;/&gt;&lt;wsp:rsid wsp:val=&quot;009C5CA2&quot;/&gt;&lt;wsp:rsid wsp:val=&quot;009D038A&quot;/&gt;&lt;wsp:rsid wsp:val=&quot;009D3B62&quot;/&gt;&lt;wsp:rsid wsp:val=&quot;009D4F4D&quot;/&gt;&lt;wsp:rsid wsp:val=&quot;009D63E8&quot;/&gt;&lt;wsp:rsid wsp:val=&quot;009E33C0&quot;/&gt;&lt;wsp:rsid wsp:val=&quot;009E3424&quot;/&gt;&lt;wsp:rsid wsp:val=&quot;009E3CA0&quot;/&gt;&lt;wsp:rsid wsp:val=&quot;009E5D95&quot;/&gt;&lt;wsp:rsid wsp:val=&quot;009E699D&quot;/&gt;&lt;wsp:rsid wsp:val=&quot;009E77D4&quot;/&gt;&lt;wsp:rsid wsp:val=&quot;009E7B53&quot;/&gt;&lt;wsp:rsid wsp:val=&quot;009E7D9E&quot;/&gt;&lt;wsp:rsid wsp:val=&quot;009F19A6&quot;/&gt;&lt;wsp:rsid wsp:val=&quot;009F20FB&quot;/&gt;&lt;wsp:rsid wsp:val=&quot;009F5281&quot;/&gt;&lt;wsp:rsid wsp:val=&quot;009F60A6&quot;/&gt;&lt;wsp:rsid wsp:val=&quot;00A01A32&quot;/&gt;&lt;wsp:rsid wsp:val=&quot;00A027B5&quot;/&gt;&lt;wsp:rsid wsp:val=&quot;00A02C76&quot;/&gt;&lt;wsp:rsid wsp:val=&quot;00A069A6&quot;/&gt;&lt;wsp:rsid wsp:val=&quot;00A11143&quot;/&gt;&lt;wsp:rsid wsp:val=&quot;00A11DA1&quot;/&gt;&lt;wsp:rsid wsp:val=&quot;00A14C74&quot;/&gt;&lt;wsp:rsid wsp:val=&quot;00A2282B&quot;/&gt;&lt;wsp:rsid wsp:val=&quot;00A262F4&quot;/&gt;&lt;wsp:rsid wsp:val=&quot;00A30A12&quot;/&gt;&lt;wsp:rsid wsp:val=&quot;00A36343&quot;/&gt;&lt;wsp:rsid wsp:val=&quot;00A40147&quot;/&gt;&lt;wsp:rsid wsp:val=&quot;00A40E66&quot;/&gt;&lt;wsp:rsid wsp:val=&quot;00A422C7&quot;/&gt;&lt;wsp:rsid wsp:val=&quot;00A42EA0&quot;/&gt;&lt;wsp:rsid wsp:val=&quot;00A43E22&quot;/&gt;&lt;wsp:rsid wsp:val=&quot;00A44A5E&quot;/&gt;&lt;wsp:rsid wsp:val=&quot;00A46B3B&quot;/&gt;&lt;wsp:rsid wsp:val=&quot;00A57161&quot;/&gt;&lt;wsp:rsid wsp:val=&quot;00A62FFB&quot;/&gt;&lt;wsp:rsid wsp:val=&quot;00A6461E&quot;/&gt;&lt;wsp:rsid wsp:val=&quot;00A64F5A&quot;/&gt;&lt;wsp:rsid wsp:val=&quot;00A66EAC&quot;/&gt;&lt;wsp:rsid wsp:val=&quot;00A700F3&quot;/&gt;&lt;wsp:rsid wsp:val=&quot;00A71F10&quot;/&gt;&lt;wsp:rsid wsp:val=&quot;00A748E3&quot;/&gt;&lt;wsp:rsid wsp:val=&quot;00A76E85&quot;/&gt;&lt;wsp:rsid wsp:val=&quot;00A779A1&quot;/&gt;&lt;wsp:rsid wsp:val=&quot;00A80593&quot;/&gt;&lt;wsp:rsid wsp:val=&quot;00A8156B&quot;/&gt;&lt;wsp:rsid wsp:val=&quot;00A821AC&quot;/&gt;&lt;wsp:rsid wsp:val=&quot;00A825A3&quot;/&gt;&lt;wsp:rsid wsp:val=&quot;00A83407&quot;/&gt;&lt;wsp:rsid wsp:val=&quot;00A83FE2&quot;/&gt;&lt;wsp:rsid wsp:val=&quot;00A845A7&quot;/&gt;&lt;wsp:rsid wsp:val=&quot;00A85193&quot;/&gt;&lt;wsp:rsid wsp:val=&quot;00A858AC&quot;/&gt;&lt;wsp:rsid wsp:val=&quot;00A868ED&quot;/&gt;&lt;wsp:rsid wsp:val=&quot;00A872DF&quot;/&gt;&lt;wsp:rsid wsp:val=&quot;00A92F00&quot;/&gt;&lt;wsp:rsid wsp:val=&quot;00A936A3&quot;/&gt;&lt;wsp:rsid wsp:val=&quot;00AA05AD&quot;/&gt;&lt;wsp:rsid wsp:val=&quot;00AA3D13&quot;/&gt;&lt;wsp:rsid wsp:val=&quot;00AA4ED5&quot;/&gt;&lt;wsp:rsid wsp:val=&quot;00AB28F0&quot;/&gt;&lt;wsp:rsid wsp:val=&quot;00AB4F91&quot;/&gt;&lt;wsp:rsid wsp:val=&quot;00AC1E3E&quot;/&gt;&lt;wsp:rsid wsp:val=&quot;00AC22B4&quot;/&gt;&lt;wsp:rsid wsp:val=&quot;00AC3B41&quot;/&gt;&lt;wsp:rsid wsp:val=&quot;00AC60EF&quot;/&gt;&lt;wsp:rsid wsp:val=&quot;00AD0646&quot;/&gt;&lt;wsp:rsid wsp:val=&quot;00AE413D&quot;/&gt;&lt;wsp:rsid wsp:val=&quot;00AF1730&quot;/&gt;&lt;wsp:rsid wsp:val=&quot;00AF3C34&quot;/&gt;&lt;wsp:rsid wsp:val=&quot;00AF3C7B&quot;/&gt;&lt;wsp:rsid wsp:val=&quot;00AF3EB0&quot;/&gt;&lt;wsp:rsid wsp:val=&quot;00AF3F43&quot;/&gt;&lt;wsp:rsid wsp:val=&quot;00AF4123&quot;/&gt;&lt;wsp:rsid wsp:val=&quot;00AF49CC&quot;/&gt;&lt;wsp:rsid wsp:val=&quot;00AF604E&quot;/&gt;&lt;wsp:rsid wsp:val=&quot;00B02ECA&quot;/&gt;&lt;wsp:rsid wsp:val=&quot;00B04D21&quot;/&gt;&lt;wsp:rsid wsp:val=&quot;00B0500F&quot;/&gt;&lt;wsp:rsid wsp:val=&quot;00B05FCD&quot;/&gt;&lt;wsp:rsid wsp:val=&quot;00B068AB&quot;/&gt;&lt;wsp:rsid wsp:val=&quot;00B06E78&quot;/&gt;&lt;wsp:rsid wsp:val=&quot;00B110F0&quot;/&gt;&lt;wsp:rsid wsp:val=&quot;00B11187&quot;/&gt;&lt;wsp:rsid wsp:val=&quot;00B1396B&quot;/&gt;&lt;wsp:rsid wsp:val=&quot;00B15452&quot;/&gt;&lt;wsp:rsid wsp:val=&quot;00B36D67&quot;/&gt;&lt;wsp:rsid wsp:val=&quot;00B41905&quot;/&gt;&lt;wsp:rsid wsp:val=&quot;00B42A02&quot;/&gt;&lt;wsp:rsid wsp:val=&quot;00B43AD7&quot;/&gt;&lt;wsp:rsid wsp:val=&quot;00B4429E&quot;/&gt;&lt;wsp:rsid wsp:val=&quot;00B459CE&quot;/&gt;&lt;wsp:rsid wsp:val=&quot;00B50E7E&quot;/&gt;&lt;wsp:rsid wsp:val=&quot;00B50EC1&quot;/&gt;&lt;wsp:rsid wsp:val=&quot;00B5532F&quot;/&gt;&lt;wsp:rsid wsp:val=&quot;00B55783&quot;/&gt;&lt;wsp:rsid wsp:val=&quot;00B55DAF&quot;/&gt;&lt;wsp:rsid wsp:val=&quot;00B56F8A&quot;/&gt;&lt;wsp:rsid wsp:val=&quot;00B57D29&quot;/&gt;&lt;wsp:rsid wsp:val=&quot;00B6579A&quot;/&gt;&lt;wsp:rsid wsp:val=&quot;00B66B49&quot;/&gt;&lt;wsp:rsid wsp:val=&quot;00B71208&quot;/&gt;&lt;wsp:rsid wsp:val=&quot;00B72B8F&quot;/&gt;&lt;wsp:rsid wsp:val=&quot;00B74356&quot;/&gt;&lt;wsp:rsid wsp:val=&quot;00B74FFD&quot;/&gt;&lt;wsp:rsid wsp:val=&quot;00B8100C&quot;/&gt;&lt;wsp:rsid wsp:val=&quot;00B82691&quot;/&gt;&lt;wsp:rsid wsp:val=&quot;00B82F6B&quot;/&gt;&lt;wsp:rsid wsp:val=&quot;00B83CAA&quot;/&gt;&lt;wsp:rsid wsp:val=&quot;00B84553&quot;/&gt;&lt;wsp:rsid wsp:val=&quot;00B851B2&quot;/&gt;&lt;wsp:rsid wsp:val=&quot;00B90CEF&quot;/&gt;&lt;wsp:rsid wsp:val=&quot;00B94D69&quot;/&gt;&lt;wsp:rsid wsp:val=&quot;00BA1D4F&quot;/&gt;&lt;wsp:rsid wsp:val=&quot;00BA651E&quot;/&gt;&lt;wsp:rsid wsp:val=&quot;00BA7213&quot;/&gt;&lt;wsp:rsid wsp:val=&quot;00BB1E66&quot;/&gt;&lt;wsp:rsid wsp:val=&quot;00BB238D&quot;/&gt;&lt;wsp:rsid wsp:val=&quot;00BB346A&quot;/&gt;&lt;wsp:rsid wsp:val=&quot;00BB4685&quot;/&gt;&lt;wsp:rsid wsp:val=&quot;00BB62D4&quot;/&gt;&lt;wsp:rsid wsp:val=&quot;00BB7353&quot;/&gt;&lt;wsp:rsid wsp:val=&quot;00BC083D&quot;/&gt;&lt;wsp:rsid wsp:val=&quot;00BC2D94&quot;/&gt;&lt;wsp:rsid wsp:val=&quot;00BC378C&quot;/&gt;&lt;wsp:rsid wsp:val=&quot;00BC43FE&quot;/&gt;&lt;wsp:rsid wsp:val=&quot;00BC589D&quot;/&gt;&lt;wsp:rsid wsp:val=&quot;00BC7DD8&quot;/&gt;&lt;wsp:rsid wsp:val=&quot;00BD68C2&quot;/&gt;&lt;wsp:rsid wsp:val=&quot;00BD78BB&quot;/&gt;&lt;wsp:rsid wsp:val=&quot;00BE16B4&quot;/&gt;&lt;wsp:rsid wsp:val=&quot;00BE3677&quot;/&gt;&lt;wsp:rsid wsp:val=&quot;00BE60D9&quot;/&gt;&lt;wsp:rsid wsp:val=&quot;00BF133E&quot;/&gt;&lt;wsp:rsid wsp:val=&quot;00BF13F4&quot;/&gt;&lt;wsp:rsid wsp:val=&quot;00BF3D11&quot;/&gt;&lt;wsp:rsid wsp:val=&quot;00BF3EFB&quot;/&gt;&lt;wsp:rsid wsp:val=&quot;00BF74AB&quot;/&gt;&lt;wsp:rsid wsp:val=&quot;00C00384&quot;/&gt;&lt;wsp:rsid wsp:val=&quot;00C03347&quot;/&gt;&lt;wsp:rsid wsp:val=&quot;00C1047B&quot;/&gt;&lt;wsp:rsid wsp:val=&quot;00C20BC4&quot;/&gt;&lt;wsp:rsid wsp:val=&quot;00C220D6&quot;/&gt;&lt;wsp:rsid wsp:val=&quot;00C23C20&quot;/&gt;&lt;wsp:rsid wsp:val=&quot;00C331DE&quot;/&gt;&lt;wsp:rsid wsp:val=&quot;00C356CF&quot;/&gt;&lt;wsp:rsid wsp:val=&quot;00C40A36&quot;/&gt;&lt;wsp:rsid wsp:val=&quot;00C425C6&quot;/&gt;&lt;wsp:rsid wsp:val=&quot;00C42862&quot;/&gt;&lt;wsp:rsid wsp:val=&quot;00C42A98&quot;/&gt;&lt;wsp:rsid wsp:val=&quot;00C45501&quot;/&gt;&lt;wsp:rsid wsp:val=&quot;00C460D6&quot;/&gt;&lt;wsp:rsid wsp:val=&quot;00C47463&quot;/&gt;&lt;wsp:rsid wsp:val=&quot;00C529BA&quot;/&gt;&lt;wsp:rsid wsp:val=&quot;00C54986&quot;/&gt;&lt;wsp:rsid wsp:val=&quot;00C56F15&quot;/&gt;&lt;wsp:rsid wsp:val=&quot;00C60E12&quot;/&gt;&lt;wsp:rsid wsp:val=&quot;00C6237A&quot;/&gt;&lt;wsp:rsid wsp:val=&quot;00C71B99&quot;/&gt;&lt;wsp:rsid wsp:val=&quot;00C72CB8&quot;/&gt;&lt;wsp:rsid wsp:val=&quot;00C730AC&quot;/&gt;&lt;wsp:rsid wsp:val=&quot;00C8006D&quot;/&gt;&lt;wsp:rsid wsp:val=&quot;00C81A63&quot;/&gt;&lt;wsp:rsid wsp:val=&quot;00C83435&quot;/&gt;&lt;wsp:rsid wsp:val=&quot;00C84BB2&quot;/&gt;&lt;wsp:rsid wsp:val=&quot;00C94AB1&quot;/&gt;&lt;wsp:rsid wsp:val=&quot;00C97998&quot;/&gt;&lt;wsp:rsid wsp:val=&quot;00CA4F12&quot;/&gt;&lt;wsp:rsid wsp:val=&quot;00CB2C4F&quot;/&gt;&lt;wsp:rsid wsp:val=&quot;00CB4714&quot;/&gt;&lt;wsp:rsid wsp:val=&quot;00CB695F&quot;/&gt;&lt;wsp:rsid wsp:val=&quot;00CC1459&quot;/&gt;&lt;wsp:rsid wsp:val=&quot;00CC2555&quot;/&gt;&lt;wsp:rsid wsp:val=&quot;00CC3529&quot;/&gt;&lt;wsp:rsid wsp:val=&quot;00CC4849&quot;/&gt;&lt;wsp:rsid wsp:val=&quot;00CC4B10&quot;/&gt;&lt;wsp:rsid wsp:val=&quot;00CC5816&quot;/&gt;&lt;wsp:rsid wsp:val=&quot;00CC7355&quot;/&gt;&lt;wsp:rsid wsp:val=&quot;00CD2B96&quot;/&gt;&lt;wsp:rsid wsp:val=&quot;00CD6BE6&quot;/&gt;&lt;wsp:rsid wsp:val=&quot;00CE0044&quot;/&gt;&lt;wsp:rsid wsp:val=&quot;00CE1987&quot;/&gt;&lt;wsp:rsid wsp:val=&quot;00CE1F95&quot;/&gt;&lt;wsp:rsid wsp:val=&quot;00CE4EBA&quot;/&gt;&lt;wsp:rsid wsp:val=&quot;00CE6ABA&quot;/&gt;&lt;wsp:rsid wsp:val=&quot;00CF112D&quot;/&gt;&lt;wsp:rsid wsp:val=&quot;00CF1A1D&quot;/&gt;&lt;wsp:rsid wsp:val=&quot;00CF31B5&quot;/&gt;&lt;wsp:rsid wsp:val=&quot;00CF37C2&quot;/&gt;&lt;wsp:rsid wsp:val=&quot;00CF5C00&quot;/&gt;&lt;wsp:rsid wsp:val=&quot;00CF6553&quot;/&gt;&lt;wsp:rsid wsp:val=&quot;00D0169B&quot;/&gt;&lt;wsp:rsid wsp:val=&quot;00D0293C&quot;/&gt;&lt;wsp:rsid wsp:val=&quot;00D06100&quot;/&gt;&lt;wsp:rsid wsp:val=&quot;00D0743F&quot;/&gt;&lt;wsp:rsid wsp:val=&quot;00D1458C&quot;/&gt;&lt;wsp:rsid wsp:val=&quot;00D213AA&quot;/&gt;&lt;wsp:rsid wsp:val=&quot;00D215D5&quot;/&gt;&lt;wsp:rsid wsp:val=&quot;00D25CCD&quot;/&gt;&lt;wsp:rsid wsp:val=&quot;00D3054B&quot;/&gt;&lt;wsp:rsid wsp:val=&quot;00D3504D&quot;/&gt;&lt;wsp:rsid wsp:val=&quot;00D42797&quot;/&gt;&lt;wsp:rsid wsp:val=&quot;00D511B9&quot;/&gt;&lt;wsp:rsid wsp:val=&quot;00D5139B&quot;/&gt;&lt;wsp:rsid wsp:val=&quot;00D5315C&quot;/&gt;&lt;wsp:rsid wsp:val=&quot;00D5466E&quot;/&gt;&lt;wsp:rsid wsp:val=&quot;00D572D5&quot;/&gt;&lt;wsp:rsid wsp:val=&quot;00D572D8&quot;/&gt;&lt;wsp:rsid wsp:val=&quot;00D6258C&quot;/&gt;&lt;wsp:rsid wsp:val=&quot;00D63945&quot;/&gt;&lt;wsp:rsid wsp:val=&quot;00D73D02&quot;/&gt;&lt;wsp:rsid wsp:val=&quot;00D73E93&quot;/&gt;&lt;wsp:rsid wsp:val=&quot;00D80390&quot;/&gt;&lt;wsp:rsid wsp:val=&quot;00D8098C&quot;/&gt;&lt;wsp:rsid wsp:val=&quot;00D837B8&quot;/&gt;&lt;wsp:rsid wsp:val=&quot;00D85138&quot;/&gt;&lt;wsp:rsid wsp:val=&quot;00D854E6&quot;/&gt;&lt;wsp:rsid wsp:val=&quot;00D85967&quot;/&gt;&lt;wsp:rsid wsp:val=&quot;00D86F01&quot;/&gt;&lt;wsp:rsid wsp:val=&quot;00D902A0&quot;/&gt;&lt;wsp:rsid wsp:val=&quot;00D92E2E&quot;/&gt;&lt;wsp:rsid wsp:val=&quot;00D939E1&quot;/&gt;&lt;wsp:rsid wsp:val=&quot;00D93C84&quot;/&gt;&lt;wsp:rsid wsp:val=&quot;00DA09EE&quot;/&gt;&lt;wsp:rsid wsp:val=&quot;00DA16DD&quot;/&gt;&lt;wsp:rsid wsp:val=&quot;00DA401B&quot;/&gt;&lt;wsp:rsid wsp:val=&quot;00DA4306&quot;/&gt;&lt;wsp:rsid wsp:val=&quot;00DA4471&quot;/&gt;&lt;wsp:rsid wsp:val=&quot;00DA5FDF&quot;/&gt;&lt;wsp:rsid wsp:val=&quot;00DB0B3D&quot;/&gt;&lt;wsp:rsid wsp:val=&quot;00DB13E4&quot;/&gt;&lt;wsp:rsid wsp:val=&quot;00DB1886&quot;/&gt;&lt;wsp:rsid wsp:val=&quot;00DB285B&quot;/&gt;&lt;wsp:rsid wsp:val=&quot;00DB6FED&quot;/&gt;&lt;wsp:rsid wsp:val=&quot;00DC3128&quot;/&gt;&lt;wsp:rsid wsp:val=&quot;00DC4765&quot;/&gt;&lt;wsp:rsid wsp:val=&quot;00DC7011&quot;/&gt;&lt;wsp:rsid wsp:val=&quot;00DD2FBA&quot;/&gt;&lt;wsp:rsid wsp:val=&quot;00DD5D2A&quot;/&gt;&lt;wsp:rsid wsp:val=&quot;00DD645B&quot;/&gt;&lt;wsp:rsid wsp:val=&quot;00DD7539&quot;/&gt;&lt;wsp:rsid wsp:val=&quot;00DE053C&quot;/&gt;&lt;wsp:rsid wsp:val=&quot;00DE2201&quot;/&gt;&lt;wsp:rsid wsp:val=&quot;00DE5B78&quot;/&gt;&lt;wsp:rsid wsp:val=&quot;00DE734E&quot;/&gt;&lt;wsp:rsid wsp:val=&quot;00DE76E9&quot;/&gt;&lt;wsp:rsid wsp:val=&quot;00DF0003&quot;/&gt;&lt;wsp:rsid wsp:val=&quot;00DF282A&quot;/&gt;&lt;wsp:rsid wsp:val=&quot;00DF45B2&quot;/&gt;&lt;wsp:rsid wsp:val=&quot;00DF5F34&quot;/&gt;&lt;wsp:rsid wsp:val=&quot;00DF6D6A&quot;/&gt;&lt;wsp:rsid wsp:val=&quot;00E0163C&quot;/&gt;&lt;wsp:rsid wsp:val=&quot;00E05713&quot;/&gt;&lt;wsp:rsid wsp:val=&quot;00E058E3&quot;/&gt;&lt;wsp:rsid wsp:val=&quot;00E06B92&quot;/&gt;&lt;wsp:rsid wsp:val=&quot;00E133B0&quot;/&gt;&lt;wsp:rsid wsp:val=&quot;00E1752F&quot;/&gt;&lt;wsp:rsid wsp:val=&quot;00E206FC&quot;/&gt;&lt;wsp:rsid wsp:val=&quot;00E212DC&quot;/&gt;&lt;wsp:rsid wsp:val=&quot;00E2144E&quot;/&gt;&lt;wsp:rsid wsp:val=&quot;00E23132&quot;/&gt;&lt;wsp:rsid wsp:val=&quot;00E24101&quot;/&gt;&lt;wsp:rsid wsp:val=&quot;00E24F78&quot;/&gt;&lt;wsp:rsid wsp:val=&quot;00E26E3C&quot;/&gt;&lt;wsp:rsid wsp:val=&quot;00E27269&quot;/&gt;&lt;wsp:rsid wsp:val=&quot;00E3431A&quot;/&gt;&lt;wsp:rsid wsp:val=&quot;00E352F2&quot;/&gt;&lt;wsp:rsid wsp:val=&quot;00E44D62&quot;/&gt;&lt;wsp:rsid wsp:val=&quot;00E53ABD&quot;/&gt;&lt;wsp:rsid wsp:val=&quot;00E53CAC&quot;/&gt;&lt;wsp:rsid wsp:val=&quot;00E552AF&quot;/&gt;&lt;wsp:rsid wsp:val=&quot;00E56B55&quot;/&gt;&lt;wsp:rsid wsp:val=&quot;00E56C8E&quot;/&gt;&lt;wsp:rsid wsp:val=&quot;00E62CF3&quot;/&gt;&lt;wsp:rsid wsp:val=&quot;00E6308F&quot;/&gt;&lt;wsp:rsid wsp:val=&quot;00E6547E&quot;/&gt;&lt;wsp:rsid wsp:val=&quot;00E65F77&quot;/&gt;&lt;wsp:rsid wsp:val=&quot;00E72195&quot;/&gt;&lt;wsp:rsid wsp:val=&quot;00E745BE&quot;/&gt;&lt;wsp:rsid wsp:val=&quot;00E749E5&quot;/&gt;&lt;wsp:rsid wsp:val=&quot;00E759E7&quot;/&gt;&lt;wsp:rsid wsp:val=&quot;00E800C9&quot;/&gt;&lt;wsp:rsid wsp:val=&quot;00E835D4&quot;/&gt;&lt;wsp:rsid wsp:val=&quot;00E86E4B&quot;/&gt;&lt;wsp:rsid wsp:val=&quot;00E86ECE&quot;/&gt;&lt;wsp:rsid wsp:val=&quot;00E87F15&quot;/&gt;&lt;wsp:rsid wsp:val=&quot;00E90343&quot;/&gt;&lt;wsp:rsid wsp:val=&quot;00E92ACB&quot;/&gt;&lt;wsp:rsid wsp:val=&quot;00E93801&quot;/&gt;&lt;wsp:rsid wsp:val=&quot;00E93BB5&quot;/&gt;&lt;wsp:rsid wsp:val=&quot;00E94466&quot;/&gt;&lt;wsp:rsid wsp:val=&quot;00E94665&quot;/&gt;&lt;wsp:rsid wsp:val=&quot;00E961B3&quot;/&gt;&lt;wsp:rsid wsp:val=&quot;00EA5D91&quot;/&gt;&lt;wsp:rsid wsp:val=&quot;00EA7398&quot;/&gt;&lt;wsp:rsid wsp:val=&quot;00EB09F9&quot;/&gt;&lt;wsp:rsid wsp:val=&quot;00EB1018&quot;/&gt;&lt;wsp:rsid wsp:val=&quot;00EB3A7C&quot;/&gt;&lt;wsp:rsid wsp:val=&quot;00EB486E&quot;/&gt;&lt;wsp:rsid wsp:val=&quot;00EB528B&quot;/&gt;&lt;wsp:rsid wsp:val=&quot;00EB58A3&quot;/&gt;&lt;wsp:rsid wsp:val=&quot;00EB5954&quot;/&gt;&lt;wsp:rsid wsp:val=&quot;00EB62B2&quot;/&gt;&lt;wsp:rsid wsp:val=&quot;00EC239A&quot;/&gt;&lt;wsp:rsid wsp:val=&quot;00EC6429&quot;/&gt;&lt;wsp:rsid wsp:val=&quot;00EC6604&quot;/&gt;&lt;wsp:rsid wsp:val=&quot;00EC7B68&quot;/&gt;&lt;wsp:rsid wsp:val=&quot;00ED04CC&quot;/&gt;&lt;wsp:rsid wsp:val=&quot;00ED0E92&quot;/&gt;&lt;wsp:rsid wsp:val=&quot;00ED37DF&quot;/&gt;&lt;wsp:rsid wsp:val=&quot;00ED4ACF&quot;/&gt;&lt;wsp:rsid wsp:val=&quot;00ED6F04&quot;/&gt;&lt;wsp:rsid wsp:val=&quot;00EE1CE2&quot;/&gt;&lt;wsp:rsid wsp:val=&quot;00EE2598&quot;/&gt;&lt;wsp:rsid wsp:val=&quot;00EF161F&quot;/&gt;&lt;wsp:rsid wsp:val=&quot;00EF3988&quot;/&gt;&lt;wsp:rsid wsp:val=&quot;00EF7AC3&quot;/&gt;&lt;wsp:rsid wsp:val=&quot;00F00AD1&quot;/&gt;&lt;wsp:rsid wsp:val=&quot;00F01323&quot;/&gt;&lt;wsp:rsid wsp:val=&quot;00F01DCF&quot;/&gt;&lt;wsp:rsid wsp:val=&quot;00F0564E&quot;/&gt;&lt;wsp:rsid wsp:val=&quot;00F057BA&quot;/&gt;&lt;wsp:rsid wsp:val=&quot;00F0648B&quot;/&gt;&lt;wsp:rsid wsp:val=&quot;00F1023F&quot;/&gt;&lt;wsp:rsid wsp:val=&quot;00F11302&quot;/&gt;&lt;wsp:rsid wsp:val=&quot;00F1492F&quot;/&gt;&lt;wsp:rsid wsp:val=&quot;00F14D5A&quot;/&gt;&lt;wsp:rsid wsp:val=&quot;00F20428&quot;/&gt;&lt;wsp:rsid wsp:val=&quot;00F204BA&quot;/&gt;&lt;wsp:rsid wsp:val=&quot;00F211D3&quot;/&gt;&lt;wsp:rsid wsp:val=&quot;00F21D67&quot;/&gt;&lt;wsp:rsid wsp:val=&quot;00F22A06&quot;/&gt;&lt;wsp:rsid wsp:val=&quot;00F22B5E&quot;/&gt;&lt;wsp:rsid wsp:val=&quot;00F24B5E&quot;/&gt;&lt;wsp:rsid wsp:val=&quot;00F255EF&quot;/&gt;&lt;wsp:rsid wsp:val=&quot;00F26159&quot;/&gt;&lt;wsp:rsid wsp:val=&quot;00F275D1&quot;/&gt;&lt;wsp:rsid wsp:val=&quot;00F306E8&quot;/&gt;&lt;wsp:rsid wsp:val=&quot;00F330E1&quot;/&gt;&lt;wsp:rsid wsp:val=&quot;00F34CC8&quot;/&gt;&lt;wsp:rsid wsp:val=&quot;00F37119&quot;/&gt;&lt;wsp:rsid wsp:val=&quot;00F425AA&quot;/&gt;&lt;wsp:rsid wsp:val=&quot;00F43AEF&quot;/&gt;&lt;wsp:rsid wsp:val=&quot;00F43E19&quot;/&gt;&lt;wsp:rsid wsp:val=&quot;00F44A58&quot;/&gt;&lt;wsp:rsid wsp:val=&quot;00F452B1&quot;/&gt;&lt;wsp:rsid wsp:val=&quot;00F527F0&quot;/&gt;&lt;wsp:rsid wsp:val=&quot;00F5391A&quot;/&gt;&lt;wsp:rsid wsp:val=&quot;00F5481B&quot;/&gt;&lt;wsp:rsid wsp:val=&quot;00F55EA0&quot;/&gt;&lt;wsp:rsid wsp:val=&quot;00F57F9B&quot;/&gt;&lt;wsp:rsid wsp:val=&quot;00F6066D&quot;/&gt;&lt;wsp:rsid wsp:val=&quot;00F651B4&quot;/&gt;&lt;wsp:rsid wsp:val=&quot;00F67C43&quot;/&gt;&lt;wsp:rsid wsp:val=&quot;00F7196E&quot;/&gt;&lt;wsp:rsid wsp:val=&quot;00F74376&quot;/&gt;&lt;wsp:rsid wsp:val=&quot;00F774ED&quot;/&gt;&lt;wsp:rsid wsp:val=&quot;00F83D1B&quot;/&gt;&lt;wsp:rsid wsp:val=&quot;00F852B1&quot;/&gt;&lt;wsp:rsid wsp:val=&quot;00F91DEB&quot;/&gt;&lt;wsp:rsid wsp:val=&quot;00F9393C&quot;/&gt;&lt;wsp:rsid wsp:val=&quot;00F94559&quot;/&gt;&lt;wsp:rsid wsp:val=&quot;00F95033&quot;/&gt;&lt;wsp:rsid wsp:val=&quot;00F96289&quot;/&gt;&lt;wsp:rsid wsp:val=&quot;00F97EBC&quot;/&gt;&lt;wsp:rsid wsp:val=&quot;00FA498E&quot;/&gt;&lt;wsp:rsid wsp:val=&quot;00FA5C4C&quot;/&gt;&lt;wsp:rsid wsp:val=&quot;00FA7295&quot;/&gt;&lt;wsp:rsid wsp:val=&quot;00FB1224&quot;/&gt;&lt;wsp:rsid wsp:val=&quot;00FB6EC6&quot;/&gt;&lt;wsp:rsid wsp:val=&quot;00FC2D30&quot;/&gt;&lt;wsp:rsid wsp:val=&quot;00FC430C&quot;/&gt;&lt;wsp:rsid wsp:val=&quot;00FC4449&quot;/&gt;&lt;wsp:rsid wsp:val=&quot;00FC5D05&quot;/&gt;&lt;wsp:rsid wsp:val=&quot;00FC6F4B&quot;/&gt;&lt;wsp:rsid wsp:val=&quot;00FD1590&quot;/&gt;&lt;wsp:rsid wsp:val=&quot;00FD377A&quot;/&gt;&lt;wsp:rsid wsp:val=&quot;00FD4D70&quot;/&gt;&lt;wsp:rsid wsp:val=&quot;00FD5A71&quot;/&gt;&lt;wsp:rsid wsp:val=&quot;00FD5F4A&quot;/&gt;&lt;wsp:rsid wsp:val=&quot;00FE102E&quot;/&gt;&lt;wsp:rsid wsp:val=&quot;00FE2B97&quot;/&gt;&lt;wsp:rsid wsp:val=&quot;00FE4102&quot;/&gt;&lt;wsp:rsid wsp:val=&quot;00FE475C&quot;/&gt;&lt;wsp:rsid wsp:val=&quot;00FE4D89&quot;/&gt;&lt;wsp:rsid wsp:val=&quot;00FE79E0&quot;/&gt;&lt;wsp:rsid wsp:val=&quot;00FF1F4E&quot;/&gt;&lt;wsp:rsid wsp:val=&quot;00FF2006&quot;/&gt;&lt;wsp:rsid wsp:val=&quot;00FF4CEE&quot;/&gt;&lt;/wsp:rsids&gt;&lt;/w:docPr&gt;&lt;w:body&gt;&lt;w:p wsp:rsidR=&quot;00000000&quot; wsp:rsidRDefault=&quot;009F19A6&quot;&gt;&lt;m:oMathPara&gt;&lt;m:oMath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/m:sSub&gt;&lt;m:r&gt;&lt;w:rPr&gt;&lt;w:rFonts w:ascii=&quot;Cambria Math&quot; w:h-ansi=&quot;Cambria Math&quot;/&gt;&lt;wx:font wx:val=&quot;Cambria Math&quot;/&gt;&lt;w:i/&gt;&lt;w:lang w:val=&quot;EN-US&quot;/&gt;&lt;/w:rPr&gt;&lt;m:t&gt;=&lt;/m:t&gt;&lt;/m:r&gt;&lt;m:d&gt;&lt;m:dPr&gt;&lt;m:ctrlPr&gt;&lt;w:rPr&gt;&lt;w:rFonts w:ascii=&quot;Cambria Math&quot; w:h-ansi=&quot;Cambria Math&quot;/&gt;&lt;wx:font wx:val=&quot;Cambria Math&quot;/&gt;&lt;w:i/&gt;&lt;w:lang w:val=&quot;EN-US&quot;/&gt;&lt;/w:rPr&gt;&lt;/m:ctrlPr&gt;&lt;/m:dPr&gt;&lt;m:e&gt;&lt;m:r&gt;&lt;w:rPr&gt;&lt;w:rFonts w:ascii=&quot;Cambria Math&quot; w:h-ansi=&quot;Cambria Math&quot;/&gt;&lt;wx:font wx:val=&quot;Cambria Math&quot;/&gt;&lt;w:i/&gt;&lt;w:lang w:val=&quot;EN-US&quot;/&gt;&lt;/w:rPr&gt;&lt;m:t&gt;1-Пѓ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/m:sSub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r&lt;/m:t&gt;&lt;/m:r&gt;&lt;/m:sub&gt;&lt;/m:sSub&gt;&lt;m:sSubSup&gt;&lt;m:sSubSupPr&gt;&lt;m:ctrlPr&gt;&lt;w:rPr&gt;&lt;w:rFonts w:ascii=&quot;Cambria Math&quot; w:h-ansi=&quot;Cambria Math&quot;/&gt;&lt;wx:font wx:val=&quot;Cambria Math&quot;/&gt;&lt;w:i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lang w:val=&quot;EN-US&quot;/&gt;&lt;/w:rPr&gt;&lt;m:t&gt;П‰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m:sup&gt;&lt;m:r&gt;&lt;w:rPr&gt;&lt;w:rFonts w:ascii=&quot;Cambria Math&quot; w:h-ansi=&quot;Cambria Math&quot;/&gt;&lt;wx:font wx:val=&quot;Cambria Math&quot;/&gt;&lt;w:i/&gt;&lt;w:lang w:val=&quot;EN-US&quot;/&gt;&lt;/w:rPr&gt;&lt;m:t&gt;2&lt;/m:t&gt;&lt;/m:r&gt;&lt;/m:sup&gt;&lt;/m:sSubSup&gt;&lt;/m:e&gt;&lt;/m:d&gt;&lt;m:r&gt;&lt;w:rPr&gt;&lt;w:rFonts w:ascii=&quot;Cambria Math&quot; w:h-ansi=&quot;Cambria Math&quot;/&gt;&lt;wx:font wx:val=&quot;Cambria Math&quot;/&gt;&lt;w:i/&gt;&lt;w:lang w:val=&quot;EN-US&quot;/&gt;&lt;/w:rPr&gt;&lt;m:t&gt;+j&lt;/m:t&gt;&lt;/m:r&gt;&lt;m:d&gt;&lt;m:dPr&gt;&lt;m:ctrlPr&gt;&lt;w:rPr&gt;&lt;w:rFonts w:ascii=&quot;Cambria Math&quot; w:h-ansi=&quot;Cambria Math&quot;/&gt;&lt;wx:font wx:val=&quot;Cambria Math&quot;/&gt;&lt;w:i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r&lt;/m:t&gt;&lt;/m:r&gt;&lt;/m:sub&gt;&lt;/m:sSub&gt;&lt;m:r&gt;&lt;w:rPr&gt;&lt;w:rFonts w:ascii=&quot;Cambria Math&quot; w:h-ansi=&quot;Cambria Math&quot;/&gt;&lt;wx:font wx:val=&quot;Cambria Math&quot;/&gt;&lt;w:i/&gt;&lt;w:lang w:val=&quot;EN-US&quot;/&gt;&lt;/w:rPr&gt;&lt;m:t&gt;+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/m:sSub&gt;&lt;/m:e&gt;&lt;/m:d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П‰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/m:sSub&gt;&lt;m:r&gt;&lt;w:rPr&gt;&lt;w:rFonts w:ascii=&quot;Cambria Math&quot; w:h-ansi=&quot;Cambria Math&quot;/&gt;&lt;wx:font wx:val=&quot;Cambria Math&quot;/&gt;&lt;w:i/&gt;&lt;w:lang w:val=&quot;EN-US&quot;/&gt;&lt;/w:rPr&gt;&lt;m:t&gt;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0" o:title="" chromakey="white"/>
          </v:shape>
        </w:pict>
      </w:r>
    </w:p>
    <w:p w:rsidR="00611459" w:rsidRPr="00AF49CC" w:rsidRDefault="00611459" w:rsidP="004B3A61"/>
    <w:p w:rsidR="00611459" w:rsidRPr="00AF49CC" w:rsidRDefault="00611459" w:rsidP="004B3A61">
      <w:r w:rsidRPr="00AF49CC">
        <w:t xml:space="preserve">Корни характеристического уравнения </w:t>
      </w:r>
      <w:r w:rsidRPr="00232ECB">
        <w:fldChar w:fldCharType="begin"/>
      </w:r>
      <w:r w:rsidRPr="00232ECB">
        <w:instrText xml:space="preserve"> QUOTE </w:instrText>
      </w:r>
      <w:r w:rsidRPr="00232ECB">
        <w:pict>
          <v:shape id="_x0000_i1058" type="#_x0000_t75" style="width:50.4pt;height:12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69&quot;/&gt;&lt;w:doNotEmbedSystemFonts/&gt;&lt;w:defaultTabStop w:val=&quot;708&quot;/&gt;&lt;w:autoHyphenation/&gt;&lt;w:hyphenationZone w:val=&quot;357&quot;/&gt;&lt;w:doNotHyphenateCaps/&gt;&lt;w:drawingGridHorizontalSpacing w:val=&quot;140&quot;/&gt;&lt;w:drawingGridVerticalSpacing w:val=&quot;381&quot;/&gt;&lt;w:displayHorizontalDrawingGridEvery w:val=&quot;2&quot;/&gt;&lt;w:punctuationKerning/&gt;&lt;w:characterSpacingControl w:val=&quot;DontCompress&quot;/&gt;&lt;w:optimizeForBrowser/&gt;&lt;w:allowPNG/&gt;&lt;w:doNotSaveWebPagesAsSingleFil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12F04&quot;/&gt;&lt;wsp:rsid wsp:val=&quot;00000DC8&quot;/&gt;&lt;wsp:rsid wsp:val=&quot;00012B88&quot;/&gt;&lt;wsp:rsid wsp:val=&quot;0001427E&quot;/&gt;&lt;wsp:rsid wsp:val=&quot;00015252&quot;/&gt;&lt;wsp:rsid wsp:val=&quot;000155E9&quot;/&gt;&lt;wsp:rsid wsp:val=&quot;00015E30&quot;/&gt;&lt;wsp:rsid wsp:val=&quot;00022AB5&quot;/&gt;&lt;wsp:rsid wsp:val=&quot;000256B4&quot;/&gt;&lt;wsp:rsid wsp:val=&quot;00025EA1&quot;/&gt;&lt;wsp:rsid wsp:val=&quot;00027082&quot;/&gt;&lt;wsp:rsid wsp:val=&quot;00027691&quot;/&gt;&lt;wsp:rsid wsp:val=&quot;00036A2C&quot;/&gt;&lt;wsp:rsid wsp:val=&quot;00042390&quot;/&gt;&lt;wsp:rsid wsp:val=&quot;00042E84&quot;/&gt;&lt;wsp:rsid wsp:val=&quot;00043FE4&quot;/&gt;&lt;wsp:rsid wsp:val=&quot;000611FE&quot;/&gt;&lt;wsp:rsid wsp:val=&quot;00062582&quot;/&gt;&lt;wsp:rsid wsp:val=&quot;00062A36&quot;/&gt;&lt;wsp:rsid wsp:val=&quot;00065241&quot;/&gt;&lt;wsp:rsid wsp:val=&quot;0006644D&quot;/&gt;&lt;wsp:rsid wsp:val=&quot;0006702A&quot;/&gt;&lt;wsp:rsid wsp:val=&quot;000675EB&quot;/&gt;&lt;wsp:rsid wsp:val=&quot;00087B2D&quot;/&gt;&lt;wsp:rsid wsp:val=&quot;000907B6&quot;/&gt;&lt;wsp:rsid wsp:val=&quot;00091354&quot;/&gt;&lt;wsp:rsid wsp:val=&quot;000A12F2&quot;/&gt;&lt;wsp:rsid wsp:val=&quot;000A25DB&quot;/&gt;&lt;wsp:rsid wsp:val=&quot;000A460E&quot;/&gt;&lt;wsp:rsid wsp:val=&quot;000A51EB&quot;/&gt;&lt;wsp:rsid wsp:val=&quot;000A71C2&quot;/&gt;&lt;wsp:rsid wsp:val=&quot;000A7E67&quot;/&gt;&lt;wsp:rsid wsp:val=&quot;000B00A6&quot;/&gt;&lt;wsp:rsid wsp:val=&quot;000B1930&quot;/&gt;&lt;wsp:rsid wsp:val=&quot;000B25DD&quot;/&gt;&lt;wsp:rsid wsp:val=&quot;000B2D25&quot;/&gt;&lt;wsp:rsid wsp:val=&quot;000B3A07&quot;/&gt;&lt;wsp:rsid wsp:val=&quot;000C1BE1&quot;/&gt;&lt;wsp:rsid wsp:val=&quot;000C35F6&quot;/&gt;&lt;wsp:rsid wsp:val=&quot;000C5152&quot;/&gt;&lt;wsp:rsid wsp:val=&quot;000D1B58&quot;/&gt;&lt;wsp:rsid wsp:val=&quot;000D5650&quot;/&gt;&lt;wsp:rsid wsp:val=&quot;000D7AB9&quot;/&gt;&lt;wsp:rsid wsp:val=&quot;000E198A&quot;/&gt;&lt;wsp:rsid wsp:val=&quot;000E2F97&quot;/&gt;&lt;wsp:rsid wsp:val=&quot;000E3F01&quot;/&gt;&lt;wsp:rsid wsp:val=&quot;000E4D61&quot;/&gt;&lt;wsp:rsid wsp:val=&quot;000E52CD&quot;/&gt;&lt;wsp:rsid wsp:val=&quot;000E66AA&quot;/&gt;&lt;wsp:rsid wsp:val=&quot;000F1665&quot;/&gt;&lt;wsp:rsid wsp:val=&quot;000F4D3A&quot;/&gt;&lt;wsp:rsid wsp:val=&quot;000F50B4&quot;/&gt;&lt;wsp:rsid wsp:val=&quot;000F70AC&quot;/&gt;&lt;wsp:rsid wsp:val=&quot;001018AE&quot;/&gt;&lt;wsp:rsid wsp:val=&quot;001024DC&quot;/&gt;&lt;wsp:rsid wsp:val=&quot;00102CCB&quot;/&gt;&lt;wsp:rsid wsp:val=&quot;001056BE&quot;/&gt;&lt;wsp:rsid wsp:val=&quot;00110D34&quot;/&gt;&lt;wsp:rsid wsp:val=&quot;00130DFF&quot;/&gt;&lt;wsp:rsid wsp:val=&quot;00132126&quot;/&gt;&lt;wsp:rsid wsp:val=&quot;001346A0&quot;/&gt;&lt;wsp:rsid wsp:val=&quot;001366CF&quot;/&gt;&lt;wsp:rsid wsp:val=&quot;00137164&quot;/&gt;&lt;wsp:rsid wsp:val=&quot;00137B68&quot;/&gt;&lt;wsp:rsid wsp:val=&quot;00137FC8&quot;/&gt;&lt;wsp:rsid wsp:val=&quot;0014268D&quot;/&gt;&lt;wsp:rsid wsp:val=&quot;00146764&quot;/&gt;&lt;wsp:rsid wsp:val=&quot;00146F62&quot;/&gt;&lt;wsp:rsid wsp:val=&quot;001505E1&quot;/&gt;&lt;wsp:rsid wsp:val=&quot;00150A3C&quot;/&gt;&lt;wsp:rsid wsp:val=&quot;00150A53&quot;/&gt;&lt;wsp:rsid wsp:val=&quot;00151F4A&quot;/&gt;&lt;wsp:rsid wsp:val=&quot;001632B0&quot;/&gt;&lt;wsp:rsid wsp:val=&quot;001654F0&quot;/&gt;&lt;wsp:rsid wsp:val=&quot;00166743&quot;/&gt;&lt;wsp:rsid wsp:val=&quot;00171F73&quot;/&gt;&lt;wsp:rsid wsp:val=&quot;00174F60&quot;/&gt;&lt;wsp:rsid wsp:val=&quot;001800F0&quot;/&gt;&lt;wsp:rsid wsp:val=&quot;001852B3&quot;/&gt;&lt;wsp:rsid wsp:val=&quot;001864B6&quot;/&gt;&lt;wsp:rsid wsp:val=&quot;001930CB&quot;/&gt;&lt;wsp:rsid wsp:val=&quot;001A0EC0&quot;/&gt;&lt;wsp:rsid wsp:val=&quot;001A207B&quot;/&gt;&lt;wsp:rsid wsp:val=&quot;001A535A&quot;/&gt;&lt;wsp:rsid wsp:val=&quot;001B2A26&quot;/&gt;&lt;wsp:rsid wsp:val=&quot;001B59BF&quot;/&gt;&lt;wsp:rsid wsp:val=&quot;001C1E84&quot;/&gt;&lt;wsp:rsid wsp:val=&quot;001C520D&quot;/&gt;&lt;wsp:rsid wsp:val=&quot;001C5731&quot;/&gt;&lt;wsp:rsid wsp:val=&quot;001D28EA&quot;/&gt;&lt;wsp:rsid wsp:val=&quot;001D5300&quot;/&gt;&lt;wsp:rsid wsp:val=&quot;001E18B9&quot;/&gt;&lt;wsp:rsid wsp:val=&quot;001E1F66&quot;/&gt;&lt;wsp:rsid wsp:val=&quot;001E6525&quot;/&gt;&lt;wsp:rsid wsp:val=&quot;001E7283&quot;/&gt;&lt;wsp:rsid wsp:val=&quot;001E73BA&quot;/&gt;&lt;wsp:rsid wsp:val=&quot;001E7492&quot;/&gt;&lt;wsp:rsid wsp:val=&quot;001F06A3&quot;/&gt;&lt;wsp:rsid wsp:val=&quot;001F16E3&quot;/&gt;&lt;wsp:rsid wsp:val=&quot;001F42F0&quot;/&gt;&lt;wsp:rsid wsp:val=&quot;001F566A&quot;/&gt;&lt;wsp:rsid wsp:val=&quot;001F7425&quot;/&gt;&lt;wsp:rsid wsp:val=&quot;001F77D0&quot;/&gt;&lt;wsp:rsid wsp:val=&quot;0020042E&quot;/&gt;&lt;wsp:rsid wsp:val=&quot;00202A19&quot;/&gt;&lt;wsp:rsid wsp:val=&quot;00204D50&quot;/&gt;&lt;wsp:rsid wsp:val=&quot;00204DE9&quot;/&gt;&lt;wsp:rsid wsp:val=&quot;002052D5&quot;/&gt;&lt;wsp:rsid wsp:val=&quot;002101D9&quot;/&gt;&lt;wsp:rsid wsp:val=&quot;00210E90&quot;/&gt;&lt;wsp:rsid wsp:val=&quot;002111DA&quot;/&gt;&lt;wsp:rsid wsp:val=&quot;00211533&quot;/&gt;&lt;wsp:rsid wsp:val=&quot;00212F04&quot;/&gt;&lt;wsp:rsid wsp:val=&quot;0021397F&quot;/&gt;&lt;wsp:rsid wsp:val=&quot;002174DC&quot;/&gt;&lt;wsp:rsid wsp:val=&quot;002256F9&quot;/&gt;&lt;wsp:rsid wsp:val=&quot;00225757&quot;/&gt;&lt;wsp:rsid wsp:val=&quot;00225891&quot;/&gt;&lt;wsp:rsid wsp:val=&quot;00227272&quot;/&gt;&lt;wsp:rsid wsp:val=&quot;00230031&quot;/&gt;&lt;wsp:rsid wsp:val=&quot;00231A08&quot;/&gt;&lt;wsp:rsid wsp:val=&quot;00232BF3&quot;/&gt;&lt;wsp:rsid wsp:val=&quot;00232ECB&quot;/&gt;&lt;wsp:rsid wsp:val=&quot;00234D66&quot;/&gt;&lt;wsp:rsid wsp:val=&quot;00240F05&quot;/&gt;&lt;wsp:rsid wsp:val=&quot;00242F0B&quot;/&gt;&lt;wsp:rsid wsp:val=&quot;00244855&quot;/&gt;&lt;wsp:rsid wsp:val=&quot;00244BA0&quot;/&gt;&lt;wsp:rsid wsp:val=&quot;00246149&quot;/&gt;&lt;wsp:rsid wsp:val=&quot;002472B5&quot;/&gt;&lt;wsp:rsid wsp:val=&quot;00250440&quot;/&gt;&lt;wsp:rsid wsp:val=&quot;002504F8&quot;/&gt;&lt;wsp:rsid wsp:val=&quot;002600C8&quot;/&gt;&lt;wsp:rsid wsp:val=&quot;00260B3D&quot;/&gt;&lt;wsp:rsid wsp:val=&quot;002632A4&quot;/&gt;&lt;wsp:rsid wsp:val=&quot;00271A81&quot;/&gt;&lt;wsp:rsid wsp:val=&quot;00273B17&quot;/&gt;&lt;wsp:rsid wsp:val=&quot;0027698E&quot;/&gt;&lt;wsp:rsid wsp:val=&quot;002779D1&quot;/&gt;&lt;wsp:rsid wsp:val=&quot;00281B18&quot;/&gt;&lt;wsp:rsid wsp:val=&quot;002824F5&quot;/&gt;&lt;wsp:rsid wsp:val=&quot;00284725&quot;/&gt;&lt;wsp:rsid wsp:val=&quot;00290D00&quot;/&gt;&lt;wsp:rsid wsp:val=&quot;00291EE8&quot;/&gt;&lt;wsp:rsid wsp:val=&quot;00292FEE&quot;/&gt;&lt;wsp:rsid wsp:val=&quot;00294426&quot;/&gt;&lt;wsp:rsid wsp:val=&quot;002A0544&quot;/&gt;&lt;wsp:rsid wsp:val=&quot;002A06FF&quot;/&gt;&lt;wsp:rsid wsp:val=&quot;002A077C&quot;/&gt;&lt;wsp:rsid wsp:val=&quot;002A1247&quot;/&gt;&lt;wsp:rsid wsp:val=&quot;002A3F2A&quot;/&gt;&lt;wsp:rsid wsp:val=&quot;002A477C&quot;/&gt;&lt;wsp:rsid wsp:val=&quot;002A66A7&quot;/&gt;&lt;wsp:rsid wsp:val=&quot;002A686D&quot;/&gt;&lt;wsp:rsid wsp:val=&quot;002B04A0&quot;/&gt;&lt;wsp:rsid wsp:val=&quot;002B2856&quot;/&gt;&lt;wsp:rsid wsp:val=&quot;002B2A11&quot;/&gt;&lt;wsp:rsid wsp:val=&quot;002B2A18&quot;/&gt;&lt;wsp:rsid wsp:val=&quot;002C4945&quot;/&gt;&lt;wsp:rsid wsp:val=&quot;002C5850&quot;/&gt;&lt;wsp:rsid wsp:val=&quot;002C6ED6&quot;/&gt;&lt;wsp:rsid wsp:val=&quot;002C7254&quot;/&gt;&lt;wsp:rsid wsp:val=&quot;002D5084&quot;/&gt;&lt;wsp:rsid wsp:val=&quot;002D5E95&quot;/&gt;&lt;wsp:rsid wsp:val=&quot;002D5FF8&quot;/&gt;&lt;wsp:rsid wsp:val=&quot;002E7A2B&quot;/&gt;&lt;wsp:rsid wsp:val=&quot;002F0033&quot;/&gt;&lt;wsp:rsid wsp:val=&quot;002F4B1D&quot;/&gt;&lt;wsp:rsid wsp:val=&quot;002F5748&quot;/&gt;&lt;wsp:rsid wsp:val=&quot;002F5E41&quot;/&gt;&lt;wsp:rsid wsp:val=&quot;002F7BF9&quot;/&gt;&lt;wsp:rsid wsp:val=&quot;0030107F&quot;/&gt;&lt;wsp:rsid wsp:val=&quot;00302069&quot;/&gt;&lt;wsp:rsid wsp:val=&quot;003063F0&quot;/&gt;&lt;wsp:rsid wsp:val=&quot;00306980&quot;/&gt;&lt;wsp:rsid wsp:val=&quot;003103B7&quot;/&gt;&lt;wsp:rsid wsp:val=&quot;00316734&quot;/&gt;&lt;wsp:rsid wsp:val=&quot;00317380&quot;/&gt;&lt;wsp:rsid wsp:val=&quot;00317F18&quot;/&gt;&lt;wsp:rsid wsp:val=&quot;0032640D&quot;/&gt;&lt;wsp:rsid wsp:val=&quot;00332356&quot;/&gt;&lt;wsp:rsid wsp:val=&quot;003415E2&quot;/&gt;&lt;wsp:rsid wsp:val=&quot;003427E4&quot;/&gt;&lt;wsp:rsid wsp:val=&quot;00343F66&quot;/&gt;&lt;wsp:rsid wsp:val=&quot;00344143&quot;/&gt;&lt;wsp:rsid wsp:val=&quot;00344822&quot;/&gt;&lt;wsp:rsid wsp:val=&quot;00350FB2&quot;/&gt;&lt;wsp:rsid wsp:val=&quot;00351F44&quot;/&gt;&lt;wsp:rsid wsp:val=&quot;003534CE&quot;/&gt;&lt;wsp:rsid wsp:val=&quot;00361465&quot;/&gt;&lt;wsp:rsid wsp:val=&quot;0036221D&quot;/&gt;&lt;wsp:rsid wsp:val=&quot;00364527&quot;/&gt;&lt;wsp:rsid wsp:val=&quot;00366EA3&quot;/&gt;&lt;wsp:rsid wsp:val=&quot;0037307B&quot;/&gt;&lt;wsp:rsid wsp:val=&quot;0037307D&quot;/&gt;&lt;wsp:rsid wsp:val=&quot;00373F15&quot;/&gt;&lt;wsp:rsid wsp:val=&quot;003746B3&quot;/&gt;&lt;wsp:rsid wsp:val=&quot;00381567&quot;/&gt;&lt;wsp:rsid wsp:val=&quot;00382CBE&quot;/&gt;&lt;wsp:rsid wsp:val=&quot;00385048&quot;/&gt;&lt;wsp:rsid wsp:val=&quot;00391E1B&quot;/&gt;&lt;wsp:rsid wsp:val=&quot;00394257&quot;/&gt;&lt;wsp:rsid wsp:val=&quot;00394402&quot;/&gt;&lt;wsp:rsid wsp:val=&quot;00394EDF&quot;/&gt;&lt;wsp:rsid wsp:val=&quot;003A01BC&quot;/&gt;&lt;wsp:rsid wsp:val=&quot;003A24FA&quot;/&gt;&lt;wsp:rsid wsp:val=&quot;003B031D&quot;/&gt;&lt;wsp:rsid wsp:val=&quot;003B03EE&quot;/&gt;&lt;wsp:rsid wsp:val=&quot;003B1472&quot;/&gt;&lt;wsp:rsid wsp:val=&quot;003B7927&quot;/&gt;&lt;wsp:rsid wsp:val=&quot;003C02A6&quot;/&gt;&lt;wsp:rsid wsp:val=&quot;003C39F7&quot;/&gt;&lt;wsp:rsid wsp:val=&quot;003C6978&quot;/&gt;&lt;wsp:rsid wsp:val=&quot;003D15CB&quot;/&gt;&lt;wsp:rsid wsp:val=&quot;003D1782&quot;/&gt;&lt;wsp:rsid wsp:val=&quot;003D3457&quot;/&gt;&lt;wsp:rsid wsp:val=&quot;003D3DCA&quot;/&gt;&lt;wsp:rsid wsp:val=&quot;003D6674&quot;/&gt;&lt;wsp:rsid wsp:val=&quot;003D6769&quot;/&gt;&lt;wsp:rsid wsp:val=&quot;003E0301&quot;/&gt;&lt;wsp:rsid wsp:val=&quot;003E0422&quot;/&gt;&lt;wsp:rsid wsp:val=&quot;003F365B&quot;/&gt;&lt;wsp:rsid wsp:val=&quot;003F4C53&quot;/&gt;&lt;wsp:rsid wsp:val=&quot;003F63C1&quot;/&gt;&lt;wsp:rsid wsp:val=&quot;0040088F&quot;/&gt;&lt;wsp:rsid wsp:val=&quot;00402E09&quot;/&gt;&lt;wsp:rsid wsp:val=&quot;00403775&quot;/&gt;&lt;wsp:rsid wsp:val=&quot;00406EB8&quot;/&gt;&lt;wsp:rsid wsp:val=&quot;00411EAB&quot;/&gt;&lt;wsp:rsid wsp:val=&quot;00415195&quot;/&gt;&lt;wsp:rsid wsp:val=&quot;004270D1&quot;/&gt;&lt;wsp:rsid wsp:val=&quot;004309DF&quot;/&gt;&lt;wsp:rsid wsp:val=&quot;0043187E&quot;/&gt;&lt;wsp:rsid wsp:val=&quot;00433787&quot;/&gt;&lt;wsp:rsid wsp:val=&quot;00436210&quot;/&gt;&lt;wsp:rsid wsp:val=&quot;00436AEC&quot;/&gt;&lt;wsp:rsid wsp:val=&quot;00442A2C&quot;/&gt;&lt;wsp:rsid wsp:val=&quot;004503EC&quot;/&gt;&lt;wsp:rsid wsp:val=&quot;00452500&quot;/&gt;&lt;wsp:rsid wsp:val=&quot;00452D5E&quot;/&gt;&lt;wsp:rsid wsp:val=&quot;004537F6&quot;/&gt;&lt;wsp:rsid wsp:val=&quot;0045380C&quot;/&gt;&lt;wsp:rsid wsp:val=&quot;004562BC&quot;/&gt;&lt;wsp:rsid wsp:val=&quot;00465F64&quot;/&gt;&lt;wsp:rsid wsp:val=&quot;00473ABF&quot;/&gt;&lt;wsp:rsid wsp:val=&quot;004748BE&quot;/&gt;&lt;wsp:rsid wsp:val=&quot;00476B0F&quot;/&gt;&lt;wsp:rsid wsp:val=&quot;00477BC6&quot;/&gt;&lt;wsp:rsid wsp:val=&quot;0048210E&quot;/&gt;&lt;wsp:rsid wsp:val=&quot;00485C49&quot;/&gt;&lt;wsp:rsid wsp:val=&quot;00487DB1&quot;/&gt;&lt;wsp:rsid wsp:val=&quot;00490F4D&quot;/&gt;&lt;wsp:rsid wsp:val=&quot;00491E80&quot;/&gt;&lt;wsp:rsid wsp:val=&quot;00492255&quot;/&gt;&lt;wsp:rsid wsp:val=&quot;00496238&quot;/&gt;&lt;wsp:rsid wsp:val=&quot;00496359&quot;/&gt;&lt;wsp:rsid wsp:val=&quot;004A02D5&quot;/&gt;&lt;wsp:rsid wsp:val=&quot;004A03B0&quot;/&gt;&lt;wsp:rsid wsp:val=&quot;004A082B&quot;/&gt;&lt;wsp:rsid wsp:val=&quot;004A46D4&quot;/&gt;&lt;wsp:rsid wsp:val=&quot;004A5F62&quot;/&gt;&lt;wsp:rsid wsp:val=&quot;004A62A8&quot;/&gt;&lt;wsp:rsid wsp:val=&quot;004A66EF&quot;/&gt;&lt;wsp:rsid wsp:val=&quot;004A6D17&quot;/&gt;&lt;wsp:rsid wsp:val=&quot;004B275D&quot;/&gt;&lt;wsp:rsid wsp:val=&quot;004B3A61&quot;/&gt;&lt;wsp:rsid wsp:val=&quot;004B7618&quot;/&gt;&lt;wsp:rsid wsp:val=&quot;004C51EB&quot;/&gt;&lt;wsp:rsid wsp:val=&quot;004C656C&quot;/&gt;&lt;wsp:rsid wsp:val=&quot;004D4690&quot;/&gt;&lt;wsp:rsid wsp:val=&quot;004D5A29&quot;/&gt;&lt;wsp:rsid wsp:val=&quot;004D77F0&quot;/&gt;&lt;wsp:rsid wsp:val=&quot;004E35F5&quot;/&gt;&lt;wsp:rsid wsp:val=&quot;004E556C&quot;/&gt;&lt;wsp:rsid wsp:val=&quot;004F59CA&quot;/&gt;&lt;wsp:rsid wsp:val=&quot;00500A20&quot;/&gt;&lt;wsp:rsid wsp:val=&quot;00504760&quot;/&gt;&lt;wsp:rsid wsp:val=&quot;005067CA&quot;/&gt;&lt;wsp:rsid wsp:val=&quot;00507283&quot;/&gt;&lt;wsp:rsid wsp:val=&quot;00510658&quot;/&gt;&lt;wsp:rsid wsp:val=&quot;00521180&quot;/&gt;&lt;wsp:rsid wsp:val=&quot;00522892&quot;/&gt;&lt;wsp:rsid wsp:val=&quot;0053178F&quot;/&gt;&lt;wsp:rsid wsp:val=&quot;00533390&quot;/&gt;&lt;wsp:rsid wsp:val=&quot;00542D6B&quot;/&gt;&lt;wsp:rsid wsp:val=&quot;00547DDA&quot;/&gt;&lt;wsp:rsid wsp:val=&quot;00550E37&quot;/&gt;&lt;wsp:rsid wsp:val=&quot;0055286B&quot;/&gt;&lt;wsp:rsid wsp:val=&quot;0055360B&quot;/&gt;&lt;wsp:rsid wsp:val=&quot;005614C4&quot;/&gt;&lt;wsp:rsid wsp:val=&quot;00562430&quot;/&gt;&lt;wsp:rsid wsp:val=&quot;00562471&quot;/&gt;&lt;wsp:rsid wsp:val=&quot;005625CB&quot;/&gt;&lt;wsp:rsid wsp:val=&quot;00563CE5&quot;/&gt;&lt;wsp:rsid wsp:val=&quot;0056665F&quot;/&gt;&lt;wsp:rsid wsp:val=&quot;005717BF&quot;/&gt;&lt;wsp:rsid wsp:val=&quot;00574D3F&quot;/&gt;&lt;wsp:rsid wsp:val=&quot;00576B30&quot;/&gt;&lt;wsp:rsid wsp:val=&quot;00583DE9&quot;/&gt;&lt;wsp:rsid wsp:val=&quot;00584A39&quot;/&gt;&lt;wsp:rsid wsp:val=&quot;00595B51&quot;/&gt;&lt;wsp:rsid wsp:val=&quot;005A04ED&quot;/&gt;&lt;wsp:rsid wsp:val=&quot;005A0755&quot;/&gt;&lt;wsp:rsid wsp:val=&quot;005A67FC&quot;/&gt;&lt;wsp:rsid wsp:val=&quot;005B3E66&quot;/&gt;&lt;wsp:rsid wsp:val=&quot;005B4E7E&quot;/&gt;&lt;wsp:rsid wsp:val=&quot;005B50F3&quot;/&gt;&lt;wsp:rsid wsp:val=&quot;005C1A48&quot;/&gt;&lt;wsp:rsid wsp:val=&quot;005C6EF1&quot;/&gt;&lt;wsp:rsid wsp:val=&quot;005D360A&quot;/&gt;&lt;wsp:rsid wsp:val=&quot;005D378E&quot;/&gt;&lt;wsp:rsid wsp:val=&quot;005D3849&quot;/&gt;&lt;wsp:rsid wsp:val=&quot;005D4C29&quot;/&gt;&lt;wsp:rsid wsp:val=&quot;005E0599&quot;/&gt;&lt;wsp:rsid wsp:val=&quot;005E3B8E&quot;/&gt;&lt;wsp:rsid wsp:val=&quot;005E4C40&quot;/&gt;&lt;wsp:rsid wsp:val=&quot;005E7043&quot;/&gt;&lt;wsp:rsid wsp:val=&quot;005F086A&quot;/&gt;&lt;wsp:rsid wsp:val=&quot;005F21CC&quot;/&gt;&lt;wsp:rsid wsp:val=&quot;005F3900&quot;/&gt;&lt;wsp:rsid wsp:val=&quot;005F50F5&quot;/&gt;&lt;wsp:rsid wsp:val=&quot;0060306E&quot;/&gt;&lt;wsp:rsid wsp:val=&quot;0060704E&quot;/&gt;&lt;wsp:rsid wsp:val=&quot;006079B5&quot;/&gt;&lt;wsp:rsid wsp:val=&quot;006137BA&quot;/&gt;&lt;wsp:rsid wsp:val=&quot;00613F07&quot;/&gt;&lt;wsp:rsid wsp:val=&quot;006141FF&quot;/&gt;&lt;wsp:rsid wsp:val=&quot;00621230&quot;/&gt;&lt;wsp:rsid wsp:val=&quot;006231E5&quot;/&gt;&lt;wsp:rsid wsp:val=&quot;006321E9&quot;/&gt;&lt;wsp:rsid wsp:val=&quot;00637B61&quot;/&gt;&lt;wsp:rsid wsp:val=&quot;00644F35&quot;/&gt;&lt;wsp:rsid wsp:val=&quot;00652556&quot;/&gt;&lt;wsp:rsid wsp:val=&quot;00654C35&quot;/&gt;&lt;wsp:rsid wsp:val=&quot;0065510E&quot;/&gt;&lt;wsp:rsid wsp:val=&quot;0066448C&quot;/&gt;&lt;wsp:rsid wsp:val=&quot;00664BA8&quot;/&gt;&lt;wsp:rsid wsp:val=&quot;006650C3&quot;/&gt;&lt;wsp:rsid wsp:val=&quot;00677EC9&quot;/&gt;&lt;wsp:rsid wsp:val=&quot;0068026E&quot;/&gt;&lt;wsp:rsid wsp:val=&quot;00683171&quot;/&gt;&lt;wsp:rsid wsp:val=&quot;00684B8F&quot;/&gt;&lt;wsp:rsid wsp:val=&quot;00687F1F&quot;/&gt;&lt;wsp:rsid wsp:val=&quot;006909ED&quot;/&gt;&lt;wsp:rsid wsp:val=&quot;0069369B&quot;/&gt;&lt;wsp:rsid wsp:val=&quot;00694939&quot;/&gt;&lt;wsp:rsid wsp:val=&quot;006968BD&quot;/&gt;&lt;wsp:rsid wsp:val=&quot;006A1085&quot;/&gt;&lt;wsp:rsid wsp:val=&quot;006A1363&quot;/&gt;&lt;wsp:rsid wsp:val=&quot;006A2D43&quot;/&gt;&lt;wsp:rsid wsp:val=&quot;006A315A&quot;/&gt;&lt;wsp:rsid wsp:val=&quot;006A5B34&quot;/&gt;&lt;wsp:rsid wsp:val=&quot;006B01D0&quot;/&gt;&lt;wsp:rsid wsp:val=&quot;006B13A0&quot;/&gt;&lt;wsp:rsid wsp:val=&quot;006B2B5C&quot;/&gt;&lt;wsp:rsid wsp:val=&quot;006B3B26&quot;/&gt;&lt;wsp:rsid wsp:val=&quot;006B4B96&quot;/&gt;&lt;wsp:rsid wsp:val=&quot;006B5BE3&quot;/&gt;&lt;wsp:rsid wsp:val=&quot;006C0A9F&quot;/&gt;&lt;wsp:rsid wsp:val=&quot;006C119A&quot;/&gt;&lt;wsp:rsid wsp:val=&quot;006C1B7C&quot;/&gt;&lt;wsp:rsid wsp:val=&quot;006C3B79&quot;/&gt;&lt;wsp:rsid wsp:val=&quot;006C5C7B&quot;/&gt;&lt;wsp:rsid wsp:val=&quot;006D430D&quot;/&gt;&lt;wsp:rsid wsp:val=&quot;006D4EAD&quot;/&gt;&lt;wsp:rsid wsp:val=&quot;006D5952&quot;/&gt;&lt;wsp:rsid wsp:val=&quot;006D741F&quot;/&gt;&lt;wsp:rsid wsp:val=&quot;006E2F64&quot;/&gt;&lt;wsp:rsid wsp:val=&quot;006E5843&quot;/&gt;&lt;wsp:rsid wsp:val=&quot;006F3F4D&quot;/&gt;&lt;wsp:rsid wsp:val=&quot;006F6B9F&quot;/&gt;&lt;wsp:rsid wsp:val=&quot;006F74D3&quot;/&gt;&lt;wsp:rsid wsp:val=&quot;007001C3&quot;/&gt;&lt;wsp:rsid wsp:val=&quot;00702C69&quot;/&gt;&lt;wsp:rsid wsp:val=&quot;00702E26&quot;/&gt;&lt;wsp:rsid wsp:val=&quot;0070346C&quot;/&gt;&lt;wsp:rsid wsp:val=&quot;00703618&quot;/&gt;&lt;wsp:rsid wsp:val=&quot;00704B10&quot;/&gt;&lt;wsp:rsid wsp:val=&quot;00706AA5&quot;/&gt;&lt;wsp:rsid wsp:val=&quot;00707D22&quot;/&gt;&lt;wsp:rsid wsp:val=&quot;007149FE&quot;/&gt;&lt;wsp:rsid wsp:val=&quot;00714CEF&quot;/&gt;&lt;wsp:rsid wsp:val=&quot;00716428&quot;/&gt;&lt;wsp:rsid wsp:val=&quot;00720BEF&quot;/&gt;&lt;wsp:rsid wsp:val=&quot;00723D69&quot;/&gt;&lt;wsp:rsid wsp:val=&quot;00724E44&quot;/&gt;&lt;wsp:rsid wsp:val=&quot;00725FA3&quot;/&gt;&lt;wsp:rsid wsp:val=&quot;00734C60&quot;/&gt;&lt;wsp:rsid wsp:val=&quot;00736383&quot;/&gt;&lt;wsp:rsid wsp:val=&quot;007366AA&quot;/&gt;&lt;wsp:rsid wsp:val=&quot;0073692A&quot;/&gt;&lt;wsp:rsid wsp:val=&quot;007371CF&quot;/&gt;&lt;wsp:rsid wsp:val=&quot;007433B7&quot;/&gt;&lt;wsp:rsid wsp:val=&quot;00746AE2&quot;/&gt;&lt;wsp:rsid wsp:val=&quot;007523D3&quot;/&gt;&lt;wsp:rsid wsp:val=&quot;00756C9D&quot;/&gt;&lt;wsp:rsid wsp:val=&quot;00762DAD&quot;/&gt;&lt;wsp:rsid wsp:val=&quot;00763051&quot;/&gt;&lt;wsp:rsid wsp:val=&quot;007647D9&quot;/&gt;&lt;wsp:rsid wsp:val=&quot;00765166&quot;/&gt;&lt;wsp:rsid wsp:val=&quot;00770119&quot;/&gt;&lt;wsp:rsid wsp:val=&quot;007718B2&quot;/&gt;&lt;wsp:rsid wsp:val=&quot;007745D5&quot;/&gt;&lt;wsp:rsid wsp:val=&quot;00776F4B&quot;/&gt;&lt;wsp:rsid wsp:val=&quot;0077756B&quot;/&gt;&lt;wsp:rsid wsp:val=&quot;00781182&quot;/&gt;&lt;wsp:rsid wsp:val=&quot;00781D13&quot;/&gt;&lt;wsp:rsid wsp:val=&quot;0078238F&quot;/&gt;&lt;wsp:rsid wsp:val=&quot;007829C7&quot;/&gt;&lt;wsp:rsid wsp:val=&quot;0078715D&quot;/&gt;&lt;wsp:rsid wsp:val=&quot;0078717E&quot;/&gt;&lt;wsp:rsid wsp:val=&quot;00787487&quot;/&gt;&lt;wsp:rsid wsp:val=&quot;00790CCA&quot;/&gt;&lt;wsp:rsid wsp:val=&quot;00792DF8&quot;/&gt;&lt;wsp:rsid wsp:val=&quot;00793936&quot;/&gt;&lt;wsp:rsid wsp:val=&quot;0079407B&quot;/&gt;&lt;wsp:rsid wsp:val=&quot;00795569&quot;/&gt;&lt;wsp:rsid wsp:val=&quot;0079724A&quot;/&gt;&lt;wsp:rsid wsp:val=&quot;007974B0&quot;/&gt;&lt;wsp:rsid wsp:val=&quot;007A31E9&quot;/&gt;&lt;wsp:rsid wsp:val=&quot;007B24C0&quot;/&gt;&lt;wsp:rsid wsp:val=&quot;007B4610&quot;/&gt;&lt;wsp:rsid wsp:val=&quot;007B4AB5&quot;/&gt;&lt;wsp:rsid wsp:val=&quot;007C2CAB&quot;/&gt;&lt;wsp:rsid wsp:val=&quot;007C3E6A&quot;/&gt;&lt;wsp:rsid wsp:val=&quot;007C50F3&quot;/&gt;&lt;wsp:rsid wsp:val=&quot;007D1E71&quot;/&gt;&lt;wsp:rsid wsp:val=&quot;007D32FC&quot;/&gt;&lt;wsp:rsid wsp:val=&quot;007D3A88&quot;/&gt;&lt;wsp:rsid wsp:val=&quot;007D3A95&quot;/&gt;&lt;wsp:rsid wsp:val=&quot;007E0CCC&quot;/&gt;&lt;wsp:rsid wsp:val=&quot;007E1969&quot;/&gt;&lt;wsp:rsid wsp:val=&quot;007E1C08&quot;/&gt;&lt;wsp:rsid wsp:val=&quot;007E4934&quot;/&gt;&lt;wsp:rsid wsp:val=&quot;007E69D7&quot;/&gt;&lt;wsp:rsid wsp:val=&quot;007F00E2&quot;/&gt;&lt;wsp:rsid wsp:val=&quot;007F0185&quot;/&gt;&lt;wsp:rsid wsp:val=&quot;007F04E3&quot;/&gt;&lt;wsp:rsid wsp:val=&quot;007F15E2&quot;/&gt;&lt;wsp:rsid wsp:val=&quot;007F2408&quot;/&gt;&lt;wsp:rsid wsp:val=&quot;007F3857&quot;/&gt;&lt;wsp:rsid wsp:val=&quot;007F6A4D&quot;/&gt;&lt;wsp:rsid wsp:val=&quot;00807C47&quot;/&gt;&lt;wsp:rsid wsp:val=&quot;0081073E&quot;/&gt;&lt;wsp:rsid wsp:val=&quot;00812C0D&quot;/&gt;&lt;wsp:rsid wsp:val=&quot;00812DF2&quot;/&gt;&lt;wsp:rsid wsp:val=&quot;00820340&quot;/&gt;&lt;wsp:rsid wsp:val=&quot;00824172&quot;/&gt;&lt;wsp:rsid wsp:val=&quot;008252C4&quot;/&gt;&lt;wsp:rsid wsp:val=&quot;00826084&quot;/&gt;&lt;wsp:rsid wsp:val=&quot;008262DF&quot;/&gt;&lt;wsp:rsid wsp:val=&quot;00830165&quot;/&gt;&lt;wsp:rsid wsp:val=&quot;00833D39&quot;/&gt;&lt;wsp:rsid wsp:val=&quot;00835128&quot;/&gt;&lt;wsp:rsid wsp:val=&quot;0083760D&quot;/&gt;&lt;wsp:rsid wsp:val=&quot;00840CF3&quot;/&gt;&lt;wsp:rsid wsp:val=&quot;00843001&quot;/&gt;&lt;wsp:rsid wsp:val=&quot;008471E7&quot;/&gt;&lt;wsp:rsid wsp:val=&quot;008478AC&quot;/&gt;&lt;wsp:rsid wsp:val=&quot;00851DD2&quot;/&gt;&lt;wsp:rsid wsp:val=&quot;00852BC6&quot;/&gt;&lt;wsp:rsid wsp:val=&quot;00854D19&quot;/&gt;&lt;wsp:rsid wsp:val=&quot;00855EC2&quot;/&gt;&lt;wsp:rsid wsp:val=&quot;0086137F&quot;/&gt;&lt;wsp:rsid wsp:val=&quot;00864AB5&quot;/&gt;&lt;wsp:rsid wsp:val=&quot;00865803&quot;/&gt;&lt;wsp:rsid wsp:val=&quot;00870E69&quot;/&gt;&lt;wsp:rsid wsp:val=&quot;00871A06&quot;/&gt;&lt;wsp:rsid wsp:val=&quot;00876BC3&quot;/&gt;&lt;wsp:rsid wsp:val=&quot;00877A31&quot;/&gt;&lt;wsp:rsid wsp:val=&quot;008841D4&quot;/&gt;&lt;wsp:rsid wsp:val=&quot;0088617F&quot;/&gt;&lt;wsp:rsid wsp:val=&quot;00890ACE&quot;/&gt;&lt;wsp:rsid wsp:val=&quot;008930B0&quot;/&gt;&lt;wsp:rsid wsp:val=&quot;008931F2&quot;/&gt;&lt;wsp:rsid wsp:val=&quot;0089440E&quot;/&gt;&lt;wsp:rsid wsp:val=&quot;008954A1&quot;/&gt;&lt;wsp:rsid wsp:val=&quot;008A0389&quot;/&gt;&lt;wsp:rsid wsp:val=&quot;008A3E09&quot;/&gt;&lt;wsp:rsid wsp:val=&quot;008A4C4D&quot;/&gt;&lt;wsp:rsid wsp:val=&quot;008A4E5F&quot;/&gt;&lt;wsp:rsid wsp:val=&quot;008A6539&quot;/&gt;&lt;wsp:rsid wsp:val=&quot;008A6968&quot;/&gt;&lt;wsp:rsid wsp:val=&quot;008B125A&quot;/&gt;&lt;wsp:rsid wsp:val=&quot;008B39ED&quot;/&gt;&lt;wsp:rsid wsp:val=&quot;008B6479&quot;/&gt;&lt;wsp:rsid wsp:val=&quot;008B69A7&quot;/&gt;&lt;wsp:rsid wsp:val=&quot;008C5FFF&quot;/&gt;&lt;wsp:rsid wsp:val=&quot;008C7805&quot;/&gt;&lt;wsp:rsid wsp:val=&quot;008D0E22&quot;/&gt;&lt;wsp:rsid wsp:val=&quot;008D32F8&quot;/&gt;&lt;wsp:rsid wsp:val=&quot;008D5C06&quot;/&gt;&lt;wsp:rsid wsp:val=&quot;008E01C2&quot;/&gt;&lt;wsp:rsid wsp:val=&quot;008E0F0A&quot;/&gt;&lt;wsp:rsid wsp:val=&quot;008E1B14&quot;/&gt;&lt;wsp:rsid wsp:val=&quot;008E55FA&quot;/&gt;&lt;wsp:rsid wsp:val=&quot;008E5CD7&quot;/&gt;&lt;wsp:rsid wsp:val=&quot;008E5F99&quot;/&gt;&lt;wsp:rsid wsp:val=&quot;008F17CD&quot;/&gt;&lt;wsp:rsid wsp:val=&quot;008F3918&quot;/&gt;&lt;wsp:rsid wsp:val=&quot;008F6D04&quot;/&gt;&lt;wsp:rsid wsp:val=&quot;008F7423&quot;/&gt;&lt;wsp:rsid wsp:val=&quot;008F78D6&quot;/&gt;&lt;wsp:rsid wsp:val=&quot;00900504&quot;/&gt;&lt;wsp:rsid wsp:val=&quot;00901B59&quot;/&gt;&lt;wsp:rsid wsp:val=&quot;009039B9&quot;/&gt;&lt;wsp:rsid wsp:val=&quot;009045C0&quot;/&gt;&lt;wsp:rsid wsp:val=&quot;009052FC&quot;/&gt;&lt;wsp:rsid wsp:val=&quot;009108DA&quot;/&gt;&lt;wsp:rsid wsp:val=&quot;00910E50&quot;/&gt;&lt;wsp:rsid wsp:val=&quot;00911B8E&quot;/&gt;&lt;wsp:rsid wsp:val=&quot;0091305F&quot;/&gt;&lt;wsp:rsid wsp:val=&quot;009211B4&quot;/&gt;&lt;wsp:rsid wsp:val=&quot;0092351D&quot;/&gt;&lt;wsp:rsid wsp:val=&quot;009264CF&quot;/&gt;&lt;wsp:rsid wsp:val=&quot;009316D8&quot;/&gt;&lt;wsp:rsid wsp:val=&quot;00935B0B&quot;/&gt;&lt;wsp:rsid wsp:val=&quot;009404EE&quot;/&gt;&lt;wsp:rsid wsp:val=&quot;00940CAB&quot;/&gt;&lt;wsp:rsid wsp:val=&quot;00942768&quot;/&gt;&lt;wsp:rsid wsp:val=&quot;00942BCD&quot;/&gt;&lt;wsp:rsid wsp:val=&quot;00947849&quot;/&gt;&lt;wsp:rsid wsp:val=&quot;00950EB3&quot;/&gt;&lt;wsp:rsid wsp:val=&quot;00951013&quot;/&gt;&lt;wsp:rsid wsp:val=&quot;009517F9&quot;/&gt;&lt;wsp:rsid wsp:val=&quot;009527AF&quot;/&gt;&lt;wsp:rsid wsp:val=&quot;00953B26&quot;/&gt;&lt;wsp:rsid wsp:val=&quot;00953C18&quot;/&gt;&lt;wsp:rsid wsp:val=&quot;00954063&quot;/&gt;&lt;wsp:rsid wsp:val=&quot;00954637&quot;/&gt;&lt;wsp:rsid wsp:val=&quot;00954EB0&quot;/&gt;&lt;wsp:rsid wsp:val=&quot;00956B31&quot;/&gt;&lt;wsp:rsid wsp:val=&quot;00960707&quot;/&gt;&lt;wsp:rsid wsp:val=&quot;00966E07&quot;/&gt;&lt;wsp:rsid wsp:val=&quot;00973E40&quot;/&gt;&lt;wsp:rsid wsp:val=&quot;009749E7&quot;/&gt;&lt;wsp:rsid wsp:val=&quot;00982732&quot;/&gt;&lt;wsp:rsid wsp:val=&quot;009827FC&quot;/&gt;&lt;wsp:rsid wsp:val=&quot;009847F1&quot;/&gt;&lt;wsp:rsid wsp:val=&quot;00986711&quot;/&gt;&lt;wsp:rsid wsp:val=&quot;0099114B&quot;/&gt;&lt;wsp:rsid wsp:val=&quot;00992728&quot;/&gt;&lt;wsp:rsid wsp:val=&quot;00994F7D&quot;/&gt;&lt;wsp:rsid wsp:val=&quot;009959E1&quot;/&gt;&lt;wsp:rsid wsp:val=&quot;009A3671&quot;/&gt;&lt;wsp:rsid wsp:val=&quot;009B7182&quot;/&gt;&lt;wsp:rsid wsp:val=&quot;009C0B27&quot;/&gt;&lt;wsp:rsid wsp:val=&quot;009C32F8&quot;/&gt;&lt;wsp:rsid wsp:val=&quot;009C3726&quot;/&gt;&lt;wsp:rsid wsp:val=&quot;009C37FE&quot;/&gt;&lt;wsp:rsid wsp:val=&quot;009C39B7&quot;/&gt;&lt;wsp:rsid wsp:val=&quot;009C44AF&quot;/&gt;&lt;wsp:rsid wsp:val=&quot;009C5655&quot;/&gt;&lt;wsp:rsid wsp:val=&quot;009C5CA2&quot;/&gt;&lt;wsp:rsid wsp:val=&quot;009D038A&quot;/&gt;&lt;wsp:rsid wsp:val=&quot;009D3B62&quot;/&gt;&lt;wsp:rsid wsp:val=&quot;009D4F4D&quot;/&gt;&lt;wsp:rsid wsp:val=&quot;009D63E8&quot;/&gt;&lt;wsp:rsid wsp:val=&quot;009E33C0&quot;/&gt;&lt;wsp:rsid wsp:val=&quot;009E3424&quot;/&gt;&lt;wsp:rsid wsp:val=&quot;009E3CA0&quot;/&gt;&lt;wsp:rsid wsp:val=&quot;009E5D95&quot;/&gt;&lt;wsp:rsid wsp:val=&quot;009E699D&quot;/&gt;&lt;wsp:rsid wsp:val=&quot;009E77D4&quot;/&gt;&lt;wsp:rsid wsp:val=&quot;009E7B53&quot;/&gt;&lt;wsp:rsid wsp:val=&quot;009E7D9E&quot;/&gt;&lt;wsp:rsid wsp:val=&quot;009F20FB&quot;/&gt;&lt;wsp:rsid wsp:val=&quot;009F5281&quot;/&gt;&lt;wsp:rsid wsp:val=&quot;009F60A6&quot;/&gt;&lt;wsp:rsid wsp:val=&quot;00A01A32&quot;/&gt;&lt;wsp:rsid wsp:val=&quot;00A027B5&quot;/&gt;&lt;wsp:rsid wsp:val=&quot;00A02C76&quot;/&gt;&lt;wsp:rsid wsp:val=&quot;00A069A6&quot;/&gt;&lt;wsp:rsid wsp:val=&quot;00A11143&quot;/&gt;&lt;wsp:rsid wsp:val=&quot;00A11DA1&quot;/&gt;&lt;wsp:rsid wsp:val=&quot;00A14C74&quot;/&gt;&lt;wsp:rsid wsp:val=&quot;00A2282B&quot;/&gt;&lt;wsp:rsid wsp:val=&quot;00A262F4&quot;/&gt;&lt;wsp:rsid wsp:val=&quot;00A30A12&quot;/&gt;&lt;wsp:rsid wsp:val=&quot;00A36343&quot;/&gt;&lt;wsp:rsid wsp:val=&quot;00A37866&quot;/&gt;&lt;wsp:rsid wsp:val=&quot;00A40147&quot;/&gt;&lt;wsp:rsid wsp:val=&quot;00A40E66&quot;/&gt;&lt;wsp:rsid wsp:val=&quot;00A422C7&quot;/&gt;&lt;wsp:rsid wsp:val=&quot;00A42EA0&quot;/&gt;&lt;wsp:rsid wsp:val=&quot;00A43E22&quot;/&gt;&lt;wsp:rsid wsp:val=&quot;00A44A5E&quot;/&gt;&lt;wsp:rsid wsp:val=&quot;00A46B3B&quot;/&gt;&lt;wsp:rsid wsp:val=&quot;00A57161&quot;/&gt;&lt;wsp:rsid wsp:val=&quot;00A62FFB&quot;/&gt;&lt;wsp:rsid wsp:val=&quot;00A6461E&quot;/&gt;&lt;wsp:rsid wsp:val=&quot;00A64F5A&quot;/&gt;&lt;wsp:rsid wsp:val=&quot;00A66EAC&quot;/&gt;&lt;wsp:rsid wsp:val=&quot;00A700F3&quot;/&gt;&lt;wsp:rsid wsp:val=&quot;00A71F10&quot;/&gt;&lt;wsp:rsid wsp:val=&quot;00A748E3&quot;/&gt;&lt;wsp:rsid wsp:val=&quot;00A76E85&quot;/&gt;&lt;wsp:rsid wsp:val=&quot;00A779A1&quot;/&gt;&lt;wsp:rsid wsp:val=&quot;00A80593&quot;/&gt;&lt;wsp:rsid wsp:val=&quot;00A8156B&quot;/&gt;&lt;wsp:rsid wsp:val=&quot;00A821AC&quot;/&gt;&lt;wsp:rsid wsp:val=&quot;00A825A3&quot;/&gt;&lt;wsp:rsid wsp:val=&quot;00A83407&quot;/&gt;&lt;wsp:rsid wsp:val=&quot;00A83FE2&quot;/&gt;&lt;wsp:rsid wsp:val=&quot;00A845A7&quot;/&gt;&lt;wsp:rsid wsp:val=&quot;00A85193&quot;/&gt;&lt;wsp:rsid wsp:val=&quot;00A858AC&quot;/&gt;&lt;wsp:rsid wsp:val=&quot;00A868ED&quot;/&gt;&lt;wsp:rsid wsp:val=&quot;00A872DF&quot;/&gt;&lt;wsp:rsid wsp:val=&quot;00A92F00&quot;/&gt;&lt;wsp:rsid wsp:val=&quot;00A936A3&quot;/&gt;&lt;wsp:rsid wsp:val=&quot;00AA05AD&quot;/&gt;&lt;wsp:rsid wsp:val=&quot;00AA3D13&quot;/&gt;&lt;wsp:rsid wsp:val=&quot;00AA4ED5&quot;/&gt;&lt;wsp:rsid wsp:val=&quot;00AB28F0&quot;/&gt;&lt;wsp:rsid wsp:val=&quot;00AB4F91&quot;/&gt;&lt;wsp:rsid wsp:val=&quot;00AC1E3E&quot;/&gt;&lt;wsp:rsid wsp:val=&quot;00AC22B4&quot;/&gt;&lt;wsp:rsid wsp:val=&quot;00AC3B41&quot;/&gt;&lt;wsp:rsid wsp:val=&quot;00AC60EF&quot;/&gt;&lt;wsp:rsid wsp:val=&quot;00AD0646&quot;/&gt;&lt;wsp:rsid wsp:val=&quot;00AE413D&quot;/&gt;&lt;wsp:rsid wsp:val=&quot;00AF1730&quot;/&gt;&lt;wsp:rsid wsp:val=&quot;00AF3C34&quot;/&gt;&lt;wsp:rsid wsp:val=&quot;00AF3C7B&quot;/&gt;&lt;wsp:rsid wsp:val=&quot;00AF3EB0&quot;/&gt;&lt;wsp:rsid wsp:val=&quot;00AF3F43&quot;/&gt;&lt;wsp:rsid wsp:val=&quot;00AF4123&quot;/&gt;&lt;wsp:rsid wsp:val=&quot;00AF49CC&quot;/&gt;&lt;wsp:rsid wsp:val=&quot;00AF604E&quot;/&gt;&lt;wsp:rsid wsp:val=&quot;00B02ECA&quot;/&gt;&lt;wsp:rsid wsp:val=&quot;00B04D21&quot;/&gt;&lt;wsp:rsid wsp:val=&quot;00B0500F&quot;/&gt;&lt;wsp:rsid wsp:val=&quot;00B05FCD&quot;/&gt;&lt;wsp:rsid wsp:val=&quot;00B068AB&quot;/&gt;&lt;wsp:rsid wsp:val=&quot;00B06E78&quot;/&gt;&lt;wsp:rsid wsp:val=&quot;00B110F0&quot;/&gt;&lt;wsp:rsid wsp:val=&quot;00B11187&quot;/&gt;&lt;wsp:rsid wsp:val=&quot;00B1396B&quot;/&gt;&lt;wsp:rsid wsp:val=&quot;00B15452&quot;/&gt;&lt;wsp:rsid wsp:val=&quot;00B36D67&quot;/&gt;&lt;wsp:rsid wsp:val=&quot;00B41905&quot;/&gt;&lt;wsp:rsid wsp:val=&quot;00B42A02&quot;/&gt;&lt;wsp:rsid wsp:val=&quot;00B43AD7&quot;/&gt;&lt;wsp:rsid wsp:val=&quot;00B4429E&quot;/&gt;&lt;wsp:rsid wsp:val=&quot;00B459CE&quot;/&gt;&lt;wsp:rsid wsp:val=&quot;00B50E7E&quot;/&gt;&lt;wsp:rsid wsp:val=&quot;00B50EC1&quot;/&gt;&lt;wsp:rsid wsp:val=&quot;00B5532F&quot;/&gt;&lt;wsp:rsid wsp:val=&quot;00B55783&quot;/&gt;&lt;wsp:rsid wsp:val=&quot;00B55DAF&quot;/&gt;&lt;wsp:rsid wsp:val=&quot;00B56F8A&quot;/&gt;&lt;wsp:rsid wsp:val=&quot;00B57D29&quot;/&gt;&lt;wsp:rsid wsp:val=&quot;00B6579A&quot;/&gt;&lt;wsp:rsid wsp:val=&quot;00B66B49&quot;/&gt;&lt;wsp:rsid wsp:val=&quot;00B71208&quot;/&gt;&lt;wsp:rsid wsp:val=&quot;00B72B8F&quot;/&gt;&lt;wsp:rsid wsp:val=&quot;00B74356&quot;/&gt;&lt;wsp:rsid wsp:val=&quot;00B74FFD&quot;/&gt;&lt;wsp:rsid wsp:val=&quot;00B8100C&quot;/&gt;&lt;wsp:rsid wsp:val=&quot;00B82691&quot;/&gt;&lt;wsp:rsid wsp:val=&quot;00B82F6B&quot;/&gt;&lt;wsp:rsid wsp:val=&quot;00B83CAA&quot;/&gt;&lt;wsp:rsid wsp:val=&quot;00B84553&quot;/&gt;&lt;wsp:rsid wsp:val=&quot;00B851B2&quot;/&gt;&lt;wsp:rsid wsp:val=&quot;00B90CEF&quot;/&gt;&lt;wsp:rsid wsp:val=&quot;00B94D69&quot;/&gt;&lt;wsp:rsid wsp:val=&quot;00BA1D4F&quot;/&gt;&lt;wsp:rsid wsp:val=&quot;00BA651E&quot;/&gt;&lt;wsp:rsid wsp:val=&quot;00BA7213&quot;/&gt;&lt;wsp:rsid wsp:val=&quot;00BB1E66&quot;/&gt;&lt;wsp:rsid wsp:val=&quot;00BB238D&quot;/&gt;&lt;wsp:rsid wsp:val=&quot;00BB346A&quot;/&gt;&lt;wsp:rsid wsp:val=&quot;00BB4685&quot;/&gt;&lt;wsp:rsid wsp:val=&quot;00BB62D4&quot;/&gt;&lt;wsp:rsid wsp:val=&quot;00BB7353&quot;/&gt;&lt;wsp:rsid wsp:val=&quot;00BC083D&quot;/&gt;&lt;wsp:rsid wsp:val=&quot;00BC2D94&quot;/&gt;&lt;wsp:rsid wsp:val=&quot;00BC378C&quot;/&gt;&lt;wsp:rsid wsp:val=&quot;00BC43FE&quot;/&gt;&lt;wsp:rsid wsp:val=&quot;00BC589D&quot;/&gt;&lt;wsp:rsid wsp:val=&quot;00BC7DD8&quot;/&gt;&lt;wsp:rsid wsp:val=&quot;00BD68C2&quot;/&gt;&lt;wsp:rsid wsp:val=&quot;00BD78BB&quot;/&gt;&lt;wsp:rsid wsp:val=&quot;00BE16B4&quot;/&gt;&lt;wsp:rsid wsp:val=&quot;00BE3677&quot;/&gt;&lt;wsp:rsid wsp:val=&quot;00BE60D9&quot;/&gt;&lt;wsp:rsid wsp:val=&quot;00BF133E&quot;/&gt;&lt;wsp:rsid wsp:val=&quot;00BF13F4&quot;/&gt;&lt;wsp:rsid wsp:val=&quot;00BF3D11&quot;/&gt;&lt;wsp:rsid wsp:val=&quot;00BF3EFB&quot;/&gt;&lt;wsp:rsid wsp:val=&quot;00BF74AB&quot;/&gt;&lt;wsp:rsid wsp:val=&quot;00C00384&quot;/&gt;&lt;wsp:rsid wsp:val=&quot;00C03347&quot;/&gt;&lt;wsp:rsid wsp:val=&quot;00C1047B&quot;/&gt;&lt;wsp:rsid wsp:val=&quot;00C20BC4&quot;/&gt;&lt;wsp:rsid wsp:val=&quot;00C220D6&quot;/&gt;&lt;wsp:rsid wsp:val=&quot;00C23C20&quot;/&gt;&lt;wsp:rsid wsp:val=&quot;00C331DE&quot;/&gt;&lt;wsp:rsid wsp:val=&quot;00C356CF&quot;/&gt;&lt;wsp:rsid wsp:val=&quot;00C40A36&quot;/&gt;&lt;wsp:rsid wsp:val=&quot;00C425C6&quot;/&gt;&lt;wsp:rsid wsp:val=&quot;00C42862&quot;/&gt;&lt;wsp:rsid wsp:val=&quot;00C42A98&quot;/&gt;&lt;wsp:rsid wsp:val=&quot;00C45501&quot;/&gt;&lt;wsp:rsid wsp:val=&quot;00C460D6&quot;/&gt;&lt;wsp:rsid wsp:val=&quot;00C47463&quot;/&gt;&lt;wsp:rsid wsp:val=&quot;00C529BA&quot;/&gt;&lt;wsp:rsid wsp:val=&quot;00C54986&quot;/&gt;&lt;wsp:rsid wsp:val=&quot;00C56F15&quot;/&gt;&lt;wsp:rsid wsp:val=&quot;00C60E12&quot;/&gt;&lt;wsp:rsid wsp:val=&quot;00C6237A&quot;/&gt;&lt;wsp:rsid wsp:val=&quot;00C71B99&quot;/&gt;&lt;wsp:rsid wsp:val=&quot;00C72CB8&quot;/&gt;&lt;wsp:rsid wsp:val=&quot;00C730AC&quot;/&gt;&lt;wsp:rsid wsp:val=&quot;00C8006D&quot;/&gt;&lt;wsp:rsid wsp:val=&quot;00C81A63&quot;/&gt;&lt;wsp:rsid wsp:val=&quot;00C83435&quot;/&gt;&lt;wsp:rsid wsp:val=&quot;00C84BB2&quot;/&gt;&lt;wsp:rsid wsp:val=&quot;00C94AB1&quot;/&gt;&lt;wsp:rsid wsp:val=&quot;00C97998&quot;/&gt;&lt;wsp:rsid wsp:val=&quot;00CA4F12&quot;/&gt;&lt;wsp:rsid wsp:val=&quot;00CB2C4F&quot;/&gt;&lt;wsp:rsid wsp:val=&quot;00CB4714&quot;/&gt;&lt;wsp:rsid wsp:val=&quot;00CB695F&quot;/&gt;&lt;wsp:rsid wsp:val=&quot;00CC1459&quot;/&gt;&lt;wsp:rsid wsp:val=&quot;00CC2555&quot;/&gt;&lt;wsp:rsid wsp:val=&quot;00CC3529&quot;/&gt;&lt;wsp:rsid wsp:val=&quot;00CC4849&quot;/&gt;&lt;wsp:rsid wsp:val=&quot;00CC4B10&quot;/&gt;&lt;wsp:rsid wsp:val=&quot;00CC5816&quot;/&gt;&lt;wsp:rsid wsp:val=&quot;00CC7355&quot;/&gt;&lt;wsp:rsid wsp:val=&quot;00CD2B96&quot;/&gt;&lt;wsp:rsid wsp:val=&quot;00CD6BE6&quot;/&gt;&lt;wsp:rsid wsp:val=&quot;00CE0044&quot;/&gt;&lt;wsp:rsid wsp:val=&quot;00CE1987&quot;/&gt;&lt;wsp:rsid wsp:val=&quot;00CE1F95&quot;/&gt;&lt;wsp:rsid wsp:val=&quot;00CE4EBA&quot;/&gt;&lt;wsp:rsid wsp:val=&quot;00CE6ABA&quot;/&gt;&lt;wsp:rsid wsp:val=&quot;00CF112D&quot;/&gt;&lt;wsp:rsid wsp:val=&quot;00CF1A1D&quot;/&gt;&lt;wsp:rsid wsp:val=&quot;00CF31B5&quot;/&gt;&lt;wsp:rsid wsp:val=&quot;00CF37C2&quot;/&gt;&lt;wsp:rsid wsp:val=&quot;00CF5C00&quot;/&gt;&lt;wsp:rsid wsp:val=&quot;00CF6553&quot;/&gt;&lt;wsp:rsid wsp:val=&quot;00D0169B&quot;/&gt;&lt;wsp:rsid wsp:val=&quot;00D0293C&quot;/&gt;&lt;wsp:rsid wsp:val=&quot;00D06100&quot;/&gt;&lt;wsp:rsid wsp:val=&quot;00D0743F&quot;/&gt;&lt;wsp:rsid wsp:val=&quot;00D1458C&quot;/&gt;&lt;wsp:rsid wsp:val=&quot;00D213AA&quot;/&gt;&lt;wsp:rsid wsp:val=&quot;00D215D5&quot;/&gt;&lt;wsp:rsid wsp:val=&quot;00D25CCD&quot;/&gt;&lt;wsp:rsid wsp:val=&quot;00D3054B&quot;/&gt;&lt;wsp:rsid wsp:val=&quot;00D3504D&quot;/&gt;&lt;wsp:rsid wsp:val=&quot;00D42797&quot;/&gt;&lt;wsp:rsid wsp:val=&quot;00D511B9&quot;/&gt;&lt;wsp:rsid wsp:val=&quot;00D5139B&quot;/&gt;&lt;wsp:rsid wsp:val=&quot;00D5315C&quot;/&gt;&lt;wsp:rsid wsp:val=&quot;00D5466E&quot;/&gt;&lt;wsp:rsid wsp:val=&quot;00D572D5&quot;/&gt;&lt;wsp:rsid wsp:val=&quot;00D572D8&quot;/&gt;&lt;wsp:rsid wsp:val=&quot;00D6258C&quot;/&gt;&lt;wsp:rsid wsp:val=&quot;00D63945&quot;/&gt;&lt;wsp:rsid wsp:val=&quot;00D73D02&quot;/&gt;&lt;wsp:rsid wsp:val=&quot;00D73E93&quot;/&gt;&lt;wsp:rsid wsp:val=&quot;00D80390&quot;/&gt;&lt;wsp:rsid wsp:val=&quot;00D8098C&quot;/&gt;&lt;wsp:rsid wsp:val=&quot;00D837B8&quot;/&gt;&lt;wsp:rsid wsp:val=&quot;00D85138&quot;/&gt;&lt;wsp:rsid wsp:val=&quot;00D854E6&quot;/&gt;&lt;wsp:rsid wsp:val=&quot;00D85967&quot;/&gt;&lt;wsp:rsid wsp:val=&quot;00D86F01&quot;/&gt;&lt;wsp:rsid wsp:val=&quot;00D902A0&quot;/&gt;&lt;wsp:rsid wsp:val=&quot;00D92E2E&quot;/&gt;&lt;wsp:rsid wsp:val=&quot;00D939E1&quot;/&gt;&lt;wsp:rsid wsp:val=&quot;00D93C84&quot;/&gt;&lt;wsp:rsid wsp:val=&quot;00DA09EE&quot;/&gt;&lt;wsp:rsid wsp:val=&quot;00DA16DD&quot;/&gt;&lt;wsp:rsid wsp:val=&quot;00DA401B&quot;/&gt;&lt;wsp:rsid wsp:val=&quot;00DA4306&quot;/&gt;&lt;wsp:rsid wsp:val=&quot;00DA4471&quot;/&gt;&lt;wsp:rsid wsp:val=&quot;00DA5FDF&quot;/&gt;&lt;wsp:rsid wsp:val=&quot;00DB0B3D&quot;/&gt;&lt;wsp:rsid wsp:val=&quot;00DB13E4&quot;/&gt;&lt;wsp:rsid wsp:val=&quot;00DB1886&quot;/&gt;&lt;wsp:rsid wsp:val=&quot;00DB285B&quot;/&gt;&lt;wsp:rsid wsp:val=&quot;00DB6FED&quot;/&gt;&lt;wsp:rsid wsp:val=&quot;00DC3128&quot;/&gt;&lt;wsp:rsid wsp:val=&quot;00DC4765&quot;/&gt;&lt;wsp:rsid wsp:val=&quot;00DC7011&quot;/&gt;&lt;wsp:rsid wsp:val=&quot;00DD2FBA&quot;/&gt;&lt;wsp:rsid wsp:val=&quot;00DD5D2A&quot;/&gt;&lt;wsp:rsid wsp:val=&quot;00DD645B&quot;/&gt;&lt;wsp:rsid wsp:val=&quot;00DD7539&quot;/&gt;&lt;wsp:rsid wsp:val=&quot;00DE053C&quot;/&gt;&lt;wsp:rsid wsp:val=&quot;00DE2201&quot;/&gt;&lt;wsp:rsid wsp:val=&quot;00DE5B78&quot;/&gt;&lt;wsp:rsid wsp:val=&quot;00DE734E&quot;/&gt;&lt;wsp:rsid wsp:val=&quot;00DE76E9&quot;/&gt;&lt;wsp:rsid wsp:val=&quot;00DF0003&quot;/&gt;&lt;wsp:rsid wsp:val=&quot;00DF282A&quot;/&gt;&lt;wsp:rsid wsp:val=&quot;00DF45B2&quot;/&gt;&lt;wsp:rsid wsp:val=&quot;00DF5F34&quot;/&gt;&lt;wsp:rsid wsp:val=&quot;00DF6D6A&quot;/&gt;&lt;wsp:rsid wsp:val=&quot;00E0163C&quot;/&gt;&lt;wsp:rsid wsp:val=&quot;00E05713&quot;/&gt;&lt;wsp:rsid wsp:val=&quot;00E058E3&quot;/&gt;&lt;wsp:rsid wsp:val=&quot;00E06B92&quot;/&gt;&lt;wsp:rsid wsp:val=&quot;00E133B0&quot;/&gt;&lt;wsp:rsid wsp:val=&quot;00E1752F&quot;/&gt;&lt;wsp:rsid wsp:val=&quot;00E206FC&quot;/&gt;&lt;wsp:rsid wsp:val=&quot;00E212DC&quot;/&gt;&lt;wsp:rsid wsp:val=&quot;00E2144E&quot;/&gt;&lt;wsp:rsid wsp:val=&quot;00E23132&quot;/&gt;&lt;wsp:rsid wsp:val=&quot;00E24101&quot;/&gt;&lt;wsp:rsid wsp:val=&quot;00E24F78&quot;/&gt;&lt;wsp:rsid wsp:val=&quot;00E26E3C&quot;/&gt;&lt;wsp:rsid wsp:val=&quot;00E27269&quot;/&gt;&lt;wsp:rsid wsp:val=&quot;00E3431A&quot;/&gt;&lt;wsp:rsid wsp:val=&quot;00E352F2&quot;/&gt;&lt;wsp:rsid wsp:val=&quot;00E44D62&quot;/&gt;&lt;wsp:rsid wsp:val=&quot;00E53ABD&quot;/&gt;&lt;wsp:rsid wsp:val=&quot;00E53CAC&quot;/&gt;&lt;wsp:rsid wsp:val=&quot;00E552AF&quot;/&gt;&lt;wsp:rsid wsp:val=&quot;00E56B55&quot;/&gt;&lt;wsp:rsid wsp:val=&quot;00E56C8E&quot;/&gt;&lt;wsp:rsid wsp:val=&quot;00E62CF3&quot;/&gt;&lt;wsp:rsid wsp:val=&quot;00E6308F&quot;/&gt;&lt;wsp:rsid wsp:val=&quot;00E6547E&quot;/&gt;&lt;wsp:rsid wsp:val=&quot;00E65F77&quot;/&gt;&lt;wsp:rsid wsp:val=&quot;00E72195&quot;/&gt;&lt;wsp:rsid wsp:val=&quot;00E745BE&quot;/&gt;&lt;wsp:rsid wsp:val=&quot;00E749E5&quot;/&gt;&lt;wsp:rsid wsp:val=&quot;00E759E7&quot;/&gt;&lt;wsp:rsid wsp:val=&quot;00E800C9&quot;/&gt;&lt;wsp:rsid wsp:val=&quot;00E835D4&quot;/&gt;&lt;wsp:rsid wsp:val=&quot;00E86E4B&quot;/&gt;&lt;wsp:rsid wsp:val=&quot;00E86ECE&quot;/&gt;&lt;wsp:rsid wsp:val=&quot;00E87F15&quot;/&gt;&lt;wsp:rsid wsp:val=&quot;00E90343&quot;/&gt;&lt;wsp:rsid wsp:val=&quot;00E92ACB&quot;/&gt;&lt;wsp:rsid wsp:val=&quot;00E93801&quot;/&gt;&lt;wsp:rsid wsp:val=&quot;00E93BB5&quot;/&gt;&lt;wsp:rsid wsp:val=&quot;00E94466&quot;/&gt;&lt;wsp:rsid wsp:val=&quot;00E94665&quot;/&gt;&lt;wsp:rsid wsp:val=&quot;00E961B3&quot;/&gt;&lt;wsp:rsid wsp:val=&quot;00EA5D91&quot;/&gt;&lt;wsp:rsid wsp:val=&quot;00EA7398&quot;/&gt;&lt;wsp:rsid wsp:val=&quot;00EB09F9&quot;/&gt;&lt;wsp:rsid wsp:val=&quot;00EB1018&quot;/&gt;&lt;wsp:rsid wsp:val=&quot;00EB3A7C&quot;/&gt;&lt;wsp:rsid wsp:val=&quot;00EB486E&quot;/&gt;&lt;wsp:rsid wsp:val=&quot;00EB528B&quot;/&gt;&lt;wsp:rsid wsp:val=&quot;00EB58A3&quot;/&gt;&lt;wsp:rsid wsp:val=&quot;00EB5954&quot;/&gt;&lt;wsp:rsid wsp:val=&quot;00EB62B2&quot;/&gt;&lt;wsp:rsid wsp:val=&quot;00EC239A&quot;/&gt;&lt;wsp:rsid wsp:val=&quot;00EC6429&quot;/&gt;&lt;wsp:rsid wsp:val=&quot;00EC6604&quot;/&gt;&lt;wsp:rsid wsp:val=&quot;00EC7B68&quot;/&gt;&lt;wsp:rsid wsp:val=&quot;00ED04CC&quot;/&gt;&lt;wsp:rsid wsp:val=&quot;00ED0E92&quot;/&gt;&lt;wsp:rsid wsp:val=&quot;00ED37DF&quot;/&gt;&lt;wsp:rsid wsp:val=&quot;00ED4ACF&quot;/&gt;&lt;wsp:rsid wsp:val=&quot;00ED6F04&quot;/&gt;&lt;wsp:rsid wsp:val=&quot;00EE1CE2&quot;/&gt;&lt;wsp:rsid wsp:val=&quot;00EE2598&quot;/&gt;&lt;wsp:rsid wsp:val=&quot;00EF161F&quot;/&gt;&lt;wsp:rsid wsp:val=&quot;00EF3988&quot;/&gt;&lt;wsp:rsid wsp:val=&quot;00EF7AC3&quot;/&gt;&lt;wsp:rsid wsp:val=&quot;00F00AD1&quot;/&gt;&lt;wsp:rsid wsp:val=&quot;00F01323&quot;/&gt;&lt;wsp:rsid wsp:val=&quot;00F01DCF&quot;/&gt;&lt;wsp:rsid wsp:val=&quot;00F0564E&quot;/&gt;&lt;wsp:rsid wsp:val=&quot;00F057BA&quot;/&gt;&lt;wsp:rsid wsp:val=&quot;00F0648B&quot;/&gt;&lt;wsp:rsid wsp:val=&quot;00F1023F&quot;/&gt;&lt;wsp:rsid wsp:val=&quot;00F11302&quot;/&gt;&lt;wsp:rsid wsp:val=&quot;00F1492F&quot;/&gt;&lt;wsp:rsid wsp:val=&quot;00F14D5A&quot;/&gt;&lt;wsp:rsid wsp:val=&quot;00F20428&quot;/&gt;&lt;wsp:rsid wsp:val=&quot;00F204BA&quot;/&gt;&lt;wsp:rsid wsp:val=&quot;00F211D3&quot;/&gt;&lt;wsp:rsid wsp:val=&quot;00F21D67&quot;/&gt;&lt;wsp:rsid wsp:val=&quot;00F22A06&quot;/&gt;&lt;wsp:rsid wsp:val=&quot;00F22B5E&quot;/&gt;&lt;wsp:rsid wsp:val=&quot;00F24B5E&quot;/&gt;&lt;wsp:rsid wsp:val=&quot;00F255EF&quot;/&gt;&lt;wsp:rsid wsp:val=&quot;00F26159&quot;/&gt;&lt;wsp:rsid wsp:val=&quot;00F275D1&quot;/&gt;&lt;wsp:rsid wsp:val=&quot;00F306E8&quot;/&gt;&lt;wsp:rsid wsp:val=&quot;00F330E1&quot;/&gt;&lt;wsp:rsid wsp:val=&quot;00F34CC8&quot;/&gt;&lt;wsp:rsid wsp:val=&quot;00F37119&quot;/&gt;&lt;wsp:rsid wsp:val=&quot;00F425AA&quot;/&gt;&lt;wsp:rsid wsp:val=&quot;00F43AEF&quot;/&gt;&lt;wsp:rsid wsp:val=&quot;00F43E19&quot;/&gt;&lt;wsp:rsid wsp:val=&quot;00F44A58&quot;/&gt;&lt;wsp:rsid wsp:val=&quot;00F452B1&quot;/&gt;&lt;wsp:rsid wsp:val=&quot;00F527F0&quot;/&gt;&lt;wsp:rsid wsp:val=&quot;00F5391A&quot;/&gt;&lt;wsp:rsid wsp:val=&quot;00F5481B&quot;/&gt;&lt;wsp:rsid wsp:val=&quot;00F55EA0&quot;/&gt;&lt;wsp:rsid wsp:val=&quot;00F57F9B&quot;/&gt;&lt;wsp:rsid wsp:val=&quot;00F6066D&quot;/&gt;&lt;wsp:rsid wsp:val=&quot;00F651B4&quot;/&gt;&lt;wsp:rsid wsp:val=&quot;00F67C43&quot;/&gt;&lt;wsp:rsid wsp:val=&quot;00F7196E&quot;/&gt;&lt;wsp:rsid wsp:val=&quot;00F74376&quot;/&gt;&lt;wsp:rsid wsp:val=&quot;00F774ED&quot;/&gt;&lt;wsp:rsid wsp:val=&quot;00F83D1B&quot;/&gt;&lt;wsp:rsid wsp:val=&quot;00F852B1&quot;/&gt;&lt;wsp:rsid wsp:val=&quot;00F91DEB&quot;/&gt;&lt;wsp:rsid wsp:val=&quot;00F9393C&quot;/&gt;&lt;wsp:rsid wsp:val=&quot;00F94559&quot;/&gt;&lt;wsp:rsid wsp:val=&quot;00F95033&quot;/&gt;&lt;wsp:rsid wsp:val=&quot;00F96289&quot;/&gt;&lt;wsp:rsid wsp:val=&quot;00F97EBC&quot;/&gt;&lt;wsp:rsid wsp:val=&quot;00FA498E&quot;/&gt;&lt;wsp:rsid wsp:val=&quot;00FA5C4C&quot;/&gt;&lt;wsp:rsid wsp:val=&quot;00FA7295&quot;/&gt;&lt;wsp:rsid wsp:val=&quot;00FB1224&quot;/&gt;&lt;wsp:rsid wsp:val=&quot;00FB6EC6&quot;/&gt;&lt;wsp:rsid wsp:val=&quot;00FC2D30&quot;/&gt;&lt;wsp:rsid wsp:val=&quot;00FC430C&quot;/&gt;&lt;wsp:rsid wsp:val=&quot;00FC4449&quot;/&gt;&lt;wsp:rsid wsp:val=&quot;00FC5D05&quot;/&gt;&lt;wsp:rsid wsp:val=&quot;00FC6F4B&quot;/&gt;&lt;wsp:rsid wsp:val=&quot;00FD1590&quot;/&gt;&lt;wsp:rsid wsp:val=&quot;00FD377A&quot;/&gt;&lt;wsp:rsid wsp:val=&quot;00FD4D70&quot;/&gt;&lt;wsp:rsid wsp:val=&quot;00FD5A71&quot;/&gt;&lt;wsp:rsid wsp:val=&quot;00FD5F4A&quot;/&gt;&lt;wsp:rsid wsp:val=&quot;00FE102E&quot;/&gt;&lt;wsp:rsid wsp:val=&quot;00FE2B97&quot;/&gt;&lt;wsp:rsid wsp:val=&quot;00FE4102&quot;/&gt;&lt;wsp:rsid wsp:val=&quot;00FE475C&quot;/&gt;&lt;wsp:rsid wsp:val=&quot;00FE4D89&quot;/&gt;&lt;wsp:rsid wsp:val=&quot;00FE79E0&quot;/&gt;&lt;wsp:rsid wsp:val=&quot;00FF1F4E&quot;/&gt;&lt;wsp:rsid wsp:val=&quot;00FF2006&quot;/&gt;&lt;wsp:rsid wsp:val=&quot;00FF4CEE&quot;/&gt;&lt;/wsp:rsids&gt;&lt;/w:docPr&gt;&lt;w:body&gt;&lt;w:p wsp:rsidR=&quot;00000000&quot; wsp:rsidRDefault=&quot;00A37866&quot;&gt;&lt;m:oMathPara&gt;&lt;m:oMath&gt;&lt;m:r&gt;&lt;w:rPr&gt;&lt;w:rFonts w:ascii=&quot;Cambria Math&quot; w:h-ansi=&quot;Cambria Math&quot;/&gt;&lt;wx:font wx:val=&quot;Cambria Math&quot;/&gt;&lt;w:i/&gt;&lt;/w:rPr&gt;&lt;m:t&gt;pZ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p&lt;/m:t&gt;&lt;/m:r&gt;&lt;/m:e&gt;&lt;/m:d&gt;&lt;m:r&gt;&lt;w:rPr&gt;&lt;w:rFonts w:ascii=&quot;Cambria Math&quot; w:h-ansi=&quot;Cambria Math&quot;/&gt;&lt;wx:font wx:val=&quot;Cambria Math&quot;/&gt;&lt;w:i/&gt;&lt;/w:rPr&gt;&lt;m:t&gt;=0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1" o:title="" chromakey="white"/>
          </v:shape>
        </w:pict>
      </w:r>
      <w:r w:rsidRPr="00232ECB">
        <w:instrText xml:space="preserve"> </w:instrText>
      </w:r>
      <w:r w:rsidRPr="00232ECB">
        <w:fldChar w:fldCharType="separate"/>
      </w:r>
      <w:r w:rsidRPr="00232ECB">
        <w:pict>
          <v:shape id="_x0000_i1059" type="#_x0000_t75" style="width:50.4pt;height:12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69&quot;/&gt;&lt;w:doNotEmbedSystemFonts/&gt;&lt;w:defaultTabStop w:val=&quot;708&quot;/&gt;&lt;w:autoHyphenation/&gt;&lt;w:hyphenationZone w:val=&quot;357&quot;/&gt;&lt;w:doNotHyphenateCaps/&gt;&lt;w:drawingGridHorizontalSpacing w:val=&quot;140&quot;/&gt;&lt;w:drawingGridVerticalSpacing w:val=&quot;381&quot;/&gt;&lt;w:displayHorizontalDrawingGridEvery w:val=&quot;2&quot;/&gt;&lt;w:punctuationKerning/&gt;&lt;w:characterSpacingControl w:val=&quot;DontCompress&quot;/&gt;&lt;w:optimizeForBrowser/&gt;&lt;w:allowPNG/&gt;&lt;w:doNotSaveWebPagesAsSingleFil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12F04&quot;/&gt;&lt;wsp:rsid wsp:val=&quot;00000DC8&quot;/&gt;&lt;wsp:rsid wsp:val=&quot;00012B88&quot;/&gt;&lt;wsp:rsid wsp:val=&quot;0001427E&quot;/&gt;&lt;wsp:rsid wsp:val=&quot;00015252&quot;/&gt;&lt;wsp:rsid wsp:val=&quot;000155E9&quot;/&gt;&lt;wsp:rsid wsp:val=&quot;00015E30&quot;/&gt;&lt;wsp:rsid wsp:val=&quot;00022AB5&quot;/&gt;&lt;wsp:rsid wsp:val=&quot;000256B4&quot;/&gt;&lt;wsp:rsid wsp:val=&quot;00025EA1&quot;/&gt;&lt;wsp:rsid wsp:val=&quot;00027082&quot;/&gt;&lt;wsp:rsid wsp:val=&quot;00027691&quot;/&gt;&lt;wsp:rsid wsp:val=&quot;00036A2C&quot;/&gt;&lt;wsp:rsid wsp:val=&quot;00042390&quot;/&gt;&lt;wsp:rsid wsp:val=&quot;00042E84&quot;/&gt;&lt;wsp:rsid wsp:val=&quot;00043FE4&quot;/&gt;&lt;wsp:rsid wsp:val=&quot;000611FE&quot;/&gt;&lt;wsp:rsid wsp:val=&quot;00062582&quot;/&gt;&lt;wsp:rsid wsp:val=&quot;00062A36&quot;/&gt;&lt;wsp:rsid wsp:val=&quot;00065241&quot;/&gt;&lt;wsp:rsid wsp:val=&quot;0006644D&quot;/&gt;&lt;wsp:rsid wsp:val=&quot;0006702A&quot;/&gt;&lt;wsp:rsid wsp:val=&quot;000675EB&quot;/&gt;&lt;wsp:rsid wsp:val=&quot;00087B2D&quot;/&gt;&lt;wsp:rsid wsp:val=&quot;000907B6&quot;/&gt;&lt;wsp:rsid wsp:val=&quot;00091354&quot;/&gt;&lt;wsp:rsid wsp:val=&quot;000A12F2&quot;/&gt;&lt;wsp:rsid wsp:val=&quot;000A25DB&quot;/&gt;&lt;wsp:rsid wsp:val=&quot;000A460E&quot;/&gt;&lt;wsp:rsid wsp:val=&quot;000A51EB&quot;/&gt;&lt;wsp:rsid wsp:val=&quot;000A71C2&quot;/&gt;&lt;wsp:rsid wsp:val=&quot;000A7E67&quot;/&gt;&lt;wsp:rsid wsp:val=&quot;000B00A6&quot;/&gt;&lt;wsp:rsid wsp:val=&quot;000B1930&quot;/&gt;&lt;wsp:rsid wsp:val=&quot;000B25DD&quot;/&gt;&lt;wsp:rsid wsp:val=&quot;000B2D25&quot;/&gt;&lt;wsp:rsid wsp:val=&quot;000B3A07&quot;/&gt;&lt;wsp:rsid wsp:val=&quot;000C1BE1&quot;/&gt;&lt;wsp:rsid wsp:val=&quot;000C35F6&quot;/&gt;&lt;wsp:rsid wsp:val=&quot;000C5152&quot;/&gt;&lt;wsp:rsid wsp:val=&quot;000D1B58&quot;/&gt;&lt;wsp:rsid wsp:val=&quot;000D5650&quot;/&gt;&lt;wsp:rsid wsp:val=&quot;000D7AB9&quot;/&gt;&lt;wsp:rsid wsp:val=&quot;000E198A&quot;/&gt;&lt;wsp:rsid wsp:val=&quot;000E2F97&quot;/&gt;&lt;wsp:rsid wsp:val=&quot;000E3F01&quot;/&gt;&lt;wsp:rsid wsp:val=&quot;000E4D61&quot;/&gt;&lt;wsp:rsid wsp:val=&quot;000E52CD&quot;/&gt;&lt;wsp:rsid wsp:val=&quot;000E66AA&quot;/&gt;&lt;wsp:rsid wsp:val=&quot;000F1665&quot;/&gt;&lt;wsp:rsid wsp:val=&quot;000F4D3A&quot;/&gt;&lt;wsp:rsid wsp:val=&quot;000F50B4&quot;/&gt;&lt;wsp:rsid wsp:val=&quot;000F70AC&quot;/&gt;&lt;wsp:rsid wsp:val=&quot;001018AE&quot;/&gt;&lt;wsp:rsid wsp:val=&quot;001024DC&quot;/&gt;&lt;wsp:rsid wsp:val=&quot;00102CCB&quot;/&gt;&lt;wsp:rsid wsp:val=&quot;001056BE&quot;/&gt;&lt;wsp:rsid wsp:val=&quot;00110D34&quot;/&gt;&lt;wsp:rsid wsp:val=&quot;00130DFF&quot;/&gt;&lt;wsp:rsid wsp:val=&quot;00132126&quot;/&gt;&lt;wsp:rsid wsp:val=&quot;001346A0&quot;/&gt;&lt;wsp:rsid wsp:val=&quot;001366CF&quot;/&gt;&lt;wsp:rsid wsp:val=&quot;00137164&quot;/&gt;&lt;wsp:rsid wsp:val=&quot;00137B68&quot;/&gt;&lt;wsp:rsid wsp:val=&quot;00137FC8&quot;/&gt;&lt;wsp:rsid wsp:val=&quot;0014268D&quot;/&gt;&lt;wsp:rsid wsp:val=&quot;00146764&quot;/&gt;&lt;wsp:rsid wsp:val=&quot;00146F62&quot;/&gt;&lt;wsp:rsid wsp:val=&quot;001505E1&quot;/&gt;&lt;wsp:rsid wsp:val=&quot;00150A3C&quot;/&gt;&lt;wsp:rsid wsp:val=&quot;00150A53&quot;/&gt;&lt;wsp:rsid wsp:val=&quot;00151F4A&quot;/&gt;&lt;wsp:rsid wsp:val=&quot;001632B0&quot;/&gt;&lt;wsp:rsid wsp:val=&quot;001654F0&quot;/&gt;&lt;wsp:rsid wsp:val=&quot;00166743&quot;/&gt;&lt;wsp:rsid wsp:val=&quot;00171F73&quot;/&gt;&lt;wsp:rsid wsp:val=&quot;00174F60&quot;/&gt;&lt;wsp:rsid wsp:val=&quot;001800F0&quot;/&gt;&lt;wsp:rsid wsp:val=&quot;001852B3&quot;/&gt;&lt;wsp:rsid wsp:val=&quot;001864B6&quot;/&gt;&lt;wsp:rsid wsp:val=&quot;001930CB&quot;/&gt;&lt;wsp:rsid wsp:val=&quot;001A0EC0&quot;/&gt;&lt;wsp:rsid wsp:val=&quot;001A207B&quot;/&gt;&lt;wsp:rsid wsp:val=&quot;001A535A&quot;/&gt;&lt;wsp:rsid wsp:val=&quot;001B2A26&quot;/&gt;&lt;wsp:rsid wsp:val=&quot;001B59BF&quot;/&gt;&lt;wsp:rsid wsp:val=&quot;001C1E84&quot;/&gt;&lt;wsp:rsid wsp:val=&quot;001C520D&quot;/&gt;&lt;wsp:rsid wsp:val=&quot;001C5731&quot;/&gt;&lt;wsp:rsid wsp:val=&quot;001D28EA&quot;/&gt;&lt;wsp:rsid wsp:val=&quot;001D5300&quot;/&gt;&lt;wsp:rsid wsp:val=&quot;001E18B9&quot;/&gt;&lt;wsp:rsid wsp:val=&quot;001E1F66&quot;/&gt;&lt;wsp:rsid wsp:val=&quot;001E6525&quot;/&gt;&lt;wsp:rsid wsp:val=&quot;001E7283&quot;/&gt;&lt;wsp:rsid wsp:val=&quot;001E73BA&quot;/&gt;&lt;wsp:rsid wsp:val=&quot;001E7492&quot;/&gt;&lt;wsp:rsid wsp:val=&quot;001F06A3&quot;/&gt;&lt;wsp:rsid wsp:val=&quot;001F16E3&quot;/&gt;&lt;wsp:rsid wsp:val=&quot;001F42F0&quot;/&gt;&lt;wsp:rsid wsp:val=&quot;001F566A&quot;/&gt;&lt;wsp:rsid wsp:val=&quot;001F7425&quot;/&gt;&lt;wsp:rsid wsp:val=&quot;001F77D0&quot;/&gt;&lt;wsp:rsid wsp:val=&quot;0020042E&quot;/&gt;&lt;wsp:rsid wsp:val=&quot;00202A19&quot;/&gt;&lt;wsp:rsid wsp:val=&quot;00204D50&quot;/&gt;&lt;wsp:rsid wsp:val=&quot;00204DE9&quot;/&gt;&lt;wsp:rsid wsp:val=&quot;002052D5&quot;/&gt;&lt;wsp:rsid wsp:val=&quot;002101D9&quot;/&gt;&lt;wsp:rsid wsp:val=&quot;00210E90&quot;/&gt;&lt;wsp:rsid wsp:val=&quot;002111DA&quot;/&gt;&lt;wsp:rsid wsp:val=&quot;00211533&quot;/&gt;&lt;wsp:rsid wsp:val=&quot;00212F04&quot;/&gt;&lt;wsp:rsid wsp:val=&quot;0021397F&quot;/&gt;&lt;wsp:rsid wsp:val=&quot;002174DC&quot;/&gt;&lt;wsp:rsid wsp:val=&quot;002256F9&quot;/&gt;&lt;wsp:rsid wsp:val=&quot;00225757&quot;/&gt;&lt;wsp:rsid wsp:val=&quot;00225891&quot;/&gt;&lt;wsp:rsid wsp:val=&quot;00227272&quot;/&gt;&lt;wsp:rsid wsp:val=&quot;00230031&quot;/&gt;&lt;wsp:rsid wsp:val=&quot;00231A08&quot;/&gt;&lt;wsp:rsid wsp:val=&quot;00232BF3&quot;/&gt;&lt;wsp:rsid wsp:val=&quot;00232ECB&quot;/&gt;&lt;wsp:rsid wsp:val=&quot;00234D66&quot;/&gt;&lt;wsp:rsid wsp:val=&quot;00240F05&quot;/&gt;&lt;wsp:rsid wsp:val=&quot;00242F0B&quot;/&gt;&lt;wsp:rsid wsp:val=&quot;00244855&quot;/&gt;&lt;wsp:rsid wsp:val=&quot;00244BA0&quot;/&gt;&lt;wsp:rsid wsp:val=&quot;00246149&quot;/&gt;&lt;wsp:rsid wsp:val=&quot;002472B5&quot;/&gt;&lt;wsp:rsid wsp:val=&quot;00250440&quot;/&gt;&lt;wsp:rsid wsp:val=&quot;002504F8&quot;/&gt;&lt;wsp:rsid wsp:val=&quot;002600C8&quot;/&gt;&lt;wsp:rsid wsp:val=&quot;00260B3D&quot;/&gt;&lt;wsp:rsid wsp:val=&quot;002632A4&quot;/&gt;&lt;wsp:rsid wsp:val=&quot;00271A81&quot;/&gt;&lt;wsp:rsid wsp:val=&quot;00273B17&quot;/&gt;&lt;wsp:rsid wsp:val=&quot;0027698E&quot;/&gt;&lt;wsp:rsid wsp:val=&quot;002779D1&quot;/&gt;&lt;wsp:rsid wsp:val=&quot;00281B18&quot;/&gt;&lt;wsp:rsid wsp:val=&quot;002824F5&quot;/&gt;&lt;wsp:rsid wsp:val=&quot;00284725&quot;/&gt;&lt;wsp:rsid wsp:val=&quot;00290D00&quot;/&gt;&lt;wsp:rsid wsp:val=&quot;00291EE8&quot;/&gt;&lt;wsp:rsid wsp:val=&quot;00292FEE&quot;/&gt;&lt;wsp:rsid wsp:val=&quot;00294426&quot;/&gt;&lt;wsp:rsid wsp:val=&quot;002A0544&quot;/&gt;&lt;wsp:rsid wsp:val=&quot;002A06FF&quot;/&gt;&lt;wsp:rsid wsp:val=&quot;002A077C&quot;/&gt;&lt;wsp:rsid wsp:val=&quot;002A1247&quot;/&gt;&lt;wsp:rsid wsp:val=&quot;002A3F2A&quot;/&gt;&lt;wsp:rsid wsp:val=&quot;002A477C&quot;/&gt;&lt;wsp:rsid wsp:val=&quot;002A66A7&quot;/&gt;&lt;wsp:rsid wsp:val=&quot;002A686D&quot;/&gt;&lt;wsp:rsid wsp:val=&quot;002B04A0&quot;/&gt;&lt;wsp:rsid wsp:val=&quot;002B2856&quot;/&gt;&lt;wsp:rsid wsp:val=&quot;002B2A11&quot;/&gt;&lt;wsp:rsid wsp:val=&quot;002B2A18&quot;/&gt;&lt;wsp:rsid wsp:val=&quot;002C4945&quot;/&gt;&lt;wsp:rsid wsp:val=&quot;002C5850&quot;/&gt;&lt;wsp:rsid wsp:val=&quot;002C6ED6&quot;/&gt;&lt;wsp:rsid wsp:val=&quot;002C7254&quot;/&gt;&lt;wsp:rsid wsp:val=&quot;002D5084&quot;/&gt;&lt;wsp:rsid wsp:val=&quot;002D5E95&quot;/&gt;&lt;wsp:rsid wsp:val=&quot;002D5FF8&quot;/&gt;&lt;wsp:rsid wsp:val=&quot;002E7A2B&quot;/&gt;&lt;wsp:rsid wsp:val=&quot;002F0033&quot;/&gt;&lt;wsp:rsid wsp:val=&quot;002F4B1D&quot;/&gt;&lt;wsp:rsid wsp:val=&quot;002F5748&quot;/&gt;&lt;wsp:rsid wsp:val=&quot;002F5E41&quot;/&gt;&lt;wsp:rsid wsp:val=&quot;002F7BF9&quot;/&gt;&lt;wsp:rsid wsp:val=&quot;0030107F&quot;/&gt;&lt;wsp:rsid wsp:val=&quot;00302069&quot;/&gt;&lt;wsp:rsid wsp:val=&quot;003063F0&quot;/&gt;&lt;wsp:rsid wsp:val=&quot;00306980&quot;/&gt;&lt;wsp:rsid wsp:val=&quot;003103B7&quot;/&gt;&lt;wsp:rsid wsp:val=&quot;00316734&quot;/&gt;&lt;wsp:rsid wsp:val=&quot;00317380&quot;/&gt;&lt;wsp:rsid wsp:val=&quot;00317F18&quot;/&gt;&lt;wsp:rsid wsp:val=&quot;0032640D&quot;/&gt;&lt;wsp:rsid wsp:val=&quot;00332356&quot;/&gt;&lt;wsp:rsid wsp:val=&quot;003415E2&quot;/&gt;&lt;wsp:rsid wsp:val=&quot;003427E4&quot;/&gt;&lt;wsp:rsid wsp:val=&quot;00343F66&quot;/&gt;&lt;wsp:rsid wsp:val=&quot;00344143&quot;/&gt;&lt;wsp:rsid wsp:val=&quot;00344822&quot;/&gt;&lt;wsp:rsid wsp:val=&quot;00350FB2&quot;/&gt;&lt;wsp:rsid wsp:val=&quot;00351F44&quot;/&gt;&lt;wsp:rsid wsp:val=&quot;003534CE&quot;/&gt;&lt;wsp:rsid wsp:val=&quot;00361465&quot;/&gt;&lt;wsp:rsid wsp:val=&quot;0036221D&quot;/&gt;&lt;wsp:rsid wsp:val=&quot;00364527&quot;/&gt;&lt;wsp:rsid wsp:val=&quot;00366EA3&quot;/&gt;&lt;wsp:rsid wsp:val=&quot;0037307B&quot;/&gt;&lt;wsp:rsid wsp:val=&quot;0037307D&quot;/&gt;&lt;wsp:rsid wsp:val=&quot;00373F15&quot;/&gt;&lt;wsp:rsid wsp:val=&quot;003746B3&quot;/&gt;&lt;wsp:rsid wsp:val=&quot;00381567&quot;/&gt;&lt;wsp:rsid wsp:val=&quot;00382CBE&quot;/&gt;&lt;wsp:rsid wsp:val=&quot;00385048&quot;/&gt;&lt;wsp:rsid wsp:val=&quot;00391E1B&quot;/&gt;&lt;wsp:rsid wsp:val=&quot;00394257&quot;/&gt;&lt;wsp:rsid wsp:val=&quot;00394402&quot;/&gt;&lt;wsp:rsid wsp:val=&quot;00394EDF&quot;/&gt;&lt;wsp:rsid wsp:val=&quot;003A01BC&quot;/&gt;&lt;wsp:rsid wsp:val=&quot;003A24FA&quot;/&gt;&lt;wsp:rsid wsp:val=&quot;003B031D&quot;/&gt;&lt;wsp:rsid wsp:val=&quot;003B03EE&quot;/&gt;&lt;wsp:rsid wsp:val=&quot;003B1472&quot;/&gt;&lt;wsp:rsid wsp:val=&quot;003B7927&quot;/&gt;&lt;wsp:rsid wsp:val=&quot;003C02A6&quot;/&gt;&lt;wsp:rsid wsp:val=&quot;003C39F7&quot;/&gt;&lt;wsp:rsid wsp:val=&quot;003C6978&quot;/&gt;&lt;wsp:rsid wsp:val=&quot;003D15CB&quot;/&gt;&lt;wsp:rsid wsp:val=&quot;003D1782&quot;/&gt;&lt;wsp:rsid wsp:val=&quot;003D3457&quot;/&gt;&lt;wsp:rsid wsp:val=&quot;003D3DCA&quot;/&gt;&lt;wsp:rsid wsp:val=&quot;003D6674&quot;/&gt;&lt;wsp:rsid wsp:val=&quot;003D6769&quot;/&gt;&lt;wsp:rsid wsp:val=&quot;003E0301&quot;/&gt;&lt;wsp:rsid wsp:val=&quot;003E0422&quot;/&gt;&lt;wsp:rsid wsp:val=&quot;003F365B&quot;/&gt;&lt;wsp:rsid wsp:val=&quot;003F4C53&quot;/&gt;&lt;wsp:rsid wsp:val=&quot;003F63C1&quot;/&gt;&lt;wsp:rsid wsp:val=&quot;0040088F&quot;/&gt;&lt;wsp:rsid wsp:val=&quot;00402E09&quot;/&gt;&lt;wsp:rsid wsp:val=&quot;00403775&quot;/&gt;&lt;wsp:rsid wsp:val=&quot;00406EB8&quot;/&gt;&lt;wsp:rsid wsp:val=&quot;00411EAB&quot;/&gt;&lt;wsp:rsid wsp:val=&quot;00415195&quot;/&gt;&lt;wsp:rsid wsp:val=&quot;004270D1&quot;/&gt;&lt;wsp:rsid wsp:val=&quot;004309DF&quot;/&gt;&lt;wsp:rsid wsp:val=&quot;0043187E&quot;/&gt;&lt;wsp:rsid wsp:val=&quot;00433787&quot;/&gt;&lt;wsp:rsid wsp:val=&quot;00436210&quot;/&gt;&lt;wsp:rsid wsp:val=&quot;00436AEC&quot;/&gt;&lt;wsp:rsid wsp:val=&quot;00442A2C&quot;/&gt;&lt;wsp:rsid wsp:val=&quot;004503EC&quot;/&gt;&lt;wsp:rsid wsp:val=&quot;00452500&quot;/&gt;&lt;wsp:rsid wsp:val=&quot;00452D5E&quot;/&gt;&lt;wsp:rsid wsp:val=&quot;004537F6&quot;/&gt;&lt;wsp:rsid wsp:val=&quot;0045380C&quot;/&gt;&lt;wsp:rsid wsp:val=&quot;004562BC&quot;/&gt;&lt;wsp:rsid wsp:val=&quot;00465F64&quot;/&gt;&lt;wsp:rsid wsp:val=&quot;00473ABF&quot;/&gt;&lt;wsp:rsid wsp:val=&quot;004748BE&quot;/&gt;&lt;wsp:rsid wsp:val=&quot;00476B0F&quot;/&gt;&lt;wsp:rsid wsp:val=&quot;00477BC6&quot;/&gt;&lt;wsp:rsid wsp:val=&quot;0048210E&quot;/&gt;&lt;wsp:rsid wsp:val=&quot;00485C49&quot;/&gt;&lt;wsp:rsid wsp:val=&quot;00487DB1&quot;/&gt;&lt;wsp:rsid wsp:val=&quot;00490F4D&quot;/&gt;&lt;wsp:rsid wsp:val=&quot;00491E80&quot;/&gt;&lt;wsp:rsid wsp:val=&quot;00492255&quot;/&gt;&lt;wsp:rsid wsp:val=&quot;00496238&quot;/&gt;&lt;wsp:rsid wsp:val=&quot;00496359&quot;/&gt;&lt;wsp:rsid wsp:val=&quot;004A02D5&quot;/&gt;&lt;wsp:rsid wsp:val=&quot;004A03B0&quot;/&gt;&lt;wsp:rsid wsp:val=&quot;004A082B&quot;/&gt;&lt;wsp:rsid wsp:val=&quot;004A46D4&quot;/&gt;&lt;wsp:rsid wsp:val=&quot;004A5F62&quot;/&gt;&lt;wsp:rsid wsp:val=&quot;004A62A8&quot;/&gt;&lt;wsp:rsid wsp:val=&quot;004A66EF&quot;/&gt;&lt;wsp:rsid wsp:val=&quot;004A6D17&quot;/&gt;&lt;wsp:rsid wsp:val=&quot;004B275D&quot;/&gt;&lt;wsp:rsid wsp:val=&quot;004B3A61&quot;/&gt;&lt;wsp:rsid wsp:val=&quot;004B7618&quot;/&gt;&lt;wsp:rsid wsp:val=&quot;004C51EB&quot;/&gt;&lt;wsp:rsid wsp:val=&quot;004C656C&quot;/&gt;&lt;wsp:rsid wsp:val=&quot;004D4690&quot;/&gt;&lt;wsp:rsid wsp:val=&quot;004D5A29&quot;/&gt;&lt;wsp:rsid wsp:val=&quot;004D77F0&quot;/&gt;&lt;wsp:rsid wsp:val=&quot;004E35F5&quot;/&gt;&lt;wsp:rsid wsp:val=&quot;004E556C&quot;/&gt;&lt;wsp:rsid wsp:val=&quot;004F59CA&quot;/&gt;&lt;wsp:rsid wsp:val=&quot;00500A20&quot;/&gt;&lt;wsp:rsid wsp:val=&quot;00504760&quot;/&gt;&lt;wsp:rsid wsp:val=&quot;005067CA&quot;/&gt;&lt;wsp:rsid wsp:val=&quot;00507283&quot;/&gt;&lt;wsp:rsid wsp:val=&quot;00510658&quot;/&gt;&lt;wsp:rsid wsp:val=&quot;00521180&quot;/&gt;&lt;wsp:rsid wsp:val=&quot;00522892&quot;/&gt;&lt;wsp:rsid wsp:val=&quot;0053178F&quot;/&gt;&lt;wsp:rsid wsp:val=&quot;00533390&quot;/&gt;&lt;wsp:rsid wsp:val=&quot;00542D6B&quot;/&gt;&lt;wsp:rsid wsp:val=&quot;00547DDA&quot;/&gt;&lt;wsp:rsid wsp:val=&quot;00550E37&quot;/&gt;&lt;wsp:rsid wsp:val=&quot;0055286B&quot;/&gt;&lt;wsp:rsid wsp:val=&quot;0055360B&quot;/&gt;&lt;wsp:rsid wsp:val=&quot;005614C4&quot;/&gt;&lt;wsp:rsid wsp:val=&quot;00562430&quot;/&gt;&lt;wsp:rsid wsp:val=&quot;00562471&quot;/&gt;&lt;wsp:rsid wsp:val=&quot;005625CB&quot;/&gt;&lt;wsp:rsid wsp:val=&quot;00563CE5&quot;/&gt;&lt;wsp:rsid wsp:val=&quot;0056665F&quot;/&gt;&lt;wsp:rsid wsp:val=&quot;005717BF&quot;/&gt;&lt;wsp:rsid wsp:val=&quot;00574D3F&quot;/&gt;&lt;wsp:rsid wsp:val=&quot;00576B30&quot;/&gt;&lt;wsp:rsid wsp:val=&quot;00583DE9&quot;/&gt;&lt;wsp:rsid wsp:val=&quot;00584A39&quot;/&gt;&lt;wsp:rsid wsp:val=&quot;00595B51&quot;/&gt;&lt;wsp:rsid wsp:val=&quot;005A04ED&quot;/&gt;&lt;wsp:rsid wsp:val=&quot;005A0755&quot;/&gt;&lt;wsp:rsid wsp:val=&quot;005A67FC&quot;/&gt;&lt;wsp:rsid wsp:val=&quot;005B3E66&quot;/&gt;&lt;wsp:rsid wsp:val=&quot;005B4E7E&quot;/&gt;&lt;wsp:rsid wsp:val=&quot;005B50F3&quot;/&gt;&lt;wsp:rsid wsp:val=&quot;005C1A48&quot;/&gt;&lt;wsp:rsid wsp:val=&quot;005C6EF1&quot;/&gt;&lt;wsp:rsid wsp:val=&quot;005D360A&quot;/&gt;&lt;wsp:rsid wsp:val=&quot;005D378E&quot;/&gt;&lt;wsp:rsid wsp:val=&quot;005D3849&quot;/&gt;&lt;wsp:rsid wsp:val=&quot;005D4C29&quot;/&gt;&lt;wsp:rsid wsp:val=&quot;005E0599&quot;/&gt;&lt;wsp:rsid wsp:val=&quot;005E3B8E&quot;/&gt;&lt;wsp:rsid wsp:val=&quot;005E4C40&quot;/&gt;&lt;wsp:rsid wsp:val=&quot;005E7043&quot;/&gt;&lt;wsp:rsid wsp:val=&quot;005F086A&quot;/&gt;&lt;wsp:rsid wsp:val=&quot;005F21CC&quot;/&gt;&lt;wsp:rsid wsp:val=&quot;005F3900&quot;/&gt;&lt;wsp:rsid wsp:val=&quot;005F50F5&quot;/&gt;&lt;wsp:rsid wsp:val=&quot;0060306E&quot;/&gt;&lt;wsp:rsid wsp:val=&quot;0060704E&quot;/&gt;&lt;wsp:rsid wsp:val=&quot;006079B5&quot;/&gt;&lt;wsp:rsid wsp:val=&quot;006137BA&quot;/&gt;&lt;wsp:rsid wsp:val=&quot;00613F07&quot;/&gt;&lt;wsp:rsid wsp:val=&quot;006141FF&quot;/&gt;&lt;wsp:rsid wsp:val=&quot;00621230&quot;/&gt;&lt;wsp:rsid wsp:val=&quot;006231E5&quot;/&gt;&lt;wsp:rsid wsp:val=&quot;006321E9&quot;/&gt;&lt;wsp:rsid wsp:val=&quot;00637B61&quot;/&gt;&lt;wsp:rsid wsp:val=&quot;00644F35&quot;/&gt;&lt;wsp:rsid wsp:val=&quot;00652556&quot;/&gt;&lt;wsp:rsid wsp:val=&quot;00654C35&quot;/&gt;&lt;wsp:rsid wsp:val=&quot;0065510E&quot;/&gt;&lt;wsp:rsid wsp:val=&quot;0066448C&quot;/&gt;&lt;wsp:rsid wsp:val=&quot;00664BA8&quot;/&gt;&lt;wsp:rsid wsp:val=&quot;006650C3&quot;/&gt;&lt;wsp:rsid wsp:val=&quot;00677EC9&quot;/&gt;&lt;wsp:rsid wsp:val=&quot;0068026E&quot;/&gt;&lt;wsp:rsid wsp:val=&quot;00683171&quot;/&gt;&lt;wsp:rsid wsp:val=&quot;00684B8F&quot;/&gt;&lt;wsp:rsid wsp:val=&quot;00687F1F&quot;/&gt;&lt;wsp:rsid wsp:val=&quot;006909ED&quot;/&gt;&lt;wsp:rsid wsp:val=&quot;0069369B&quot;/&gt;&lt;wsp:rsid wsp:val=&quot;00694939&quot;/&gt;&lt;wsp:rsid wsp:val=&quot;006968BD&quot;/&gt;&lt;wsp:rsid wsp:val=&quot;006A1085&quot;/&gt;&lt;wsp:rsid wsp:val=&quot;006A1363&quot;/&gt;&lt;wsp:rsid wsp:val=&quot;006A2D43&quot;/&gt;&lt;wsp:rsid wsp:val=&quot;006A315A&quot;/&gt;&lt;wsp:rsid wsp:val=&quot;006A5B34&quot;/&gt;&lt;wsp:rsid wsp:val=&quot;006B01D0&quot;/&gt;&lt;wsp:rsid wsp:val=&quot;006B13A0&quot;/&gt;&lt;wsp:rsid wsp:val=&quot;006B2B5C&quot;/&gt;&lt;wsp:rsid wsp:val=&quot;006B3B26&quot;/&gt;&lt;wsp:rsid wsp:val=&quot;006B4B96&quot;/&gt;&lt;wsp:rsid wsp:val=&quot;006B5BE3&quot;/&gt;&lt;wsp:rsid wsp:val=&quot;006C0A9F&quot;/&gt;&lt;wsp:rsid wsp:val=&quot;006C119A&quot;/&gt;&lt;wsp:rsid wsp:val=&quot;006C1B7C&quot;/&gt;&lt;wsp:rsid wsp:val=&quot;006C3B79&quot;/&gt;&lt;wsp:rsid wsp:val=&quot;006C5C7B&quot;/&gt;&lt;wsp:rsid wsp:val=&quot;006D430D&quot;/&gt;&lt;wsp:rsid wsp:val=&quot;006D4EAD&quot;/&gt;&lt;wsp:rsid wsp:val=&quot;006D5952&quot;/&gt;&lt;wsp:rsid wsp:val=&quot;006D741F&quot;/&gt;&lt;wsp:rsid wsp:val=&quot;006E2F64&quot;/&gt;&lt;wsp:rsid wsp:val=&quot;006E5843&quot;/&gt;&lt;wsp:rsid wsp:val=&quot;006F3F4D&quot;/&gt;&lt;wsp:rsid wsp:val=&quot;006F6B9F&quot;/&gt;&lt;wsp:rsid wsp:val=&quot;006F74D3&quot;/&gt;&lt;wsp:rsid wsp:val=&quot;007001C3&quot;/&gt;&lt;wsp:rsid wsp:val=&quot;00702C69&quot;/&gt;&lt;wsp:rsid wsp:val=&quot;00702E26&quot;/&gt;&lt;wsp:rsid wsp:val=&quot;0070346C&quot;/&gt;&lt;wsp:rsid wsp:val=&quot;00703618&quot;/&gt;&lt;wsp:rsid wsp:val=&quot;00704B10&quot;/&gt;&lt;wsp:rsid wsp:val=&quot;00706AA5&quot;/&gt;&lt;wsp:rsid wsp:val=&quot;00707D22&quot;/&gt;&lt;wsp:rsid wsp:val=&quot;007149FE&quot;/&gt;&lt;wsp:rsid wsp:val=&quot;00714CEF&quot;/&gt;&lt;wsp:rsid wsp:val=&quot;00716428&quot;/&gt;&lt;wsp:rsid wsp:val=&quot;00720BEF&quot;/&gt;&lt;wsp:rsid wsp:val=&quot;00723D69&quot;/&gt;&lt;wsp:rsid wsp:val=&quot;00724E44&quot;/&gt;&lt;wsp:rsid wsp:val=&quot;00725FA3&quot;/&gt;&lt;wsp:rsid wsp:val=&quot;00734C60&quot;/&gt;&lt;wsp:rsid wsp:val=&quot;00736383&quot;/&gt;&lt;wsp:rsid wsp:val=&quot;007366AA&quot;/&gt;&lt;wsp:rsid wsp:val=&quot;0073692A&quot;/&gt;&lt;wsp:rsid wsp:val=&quot;007371CF&quot;/&gt;&lt;wsp:rsid wsp:val=&quot;007433B7&quot;/&gt;&lt;wsp:rsid wsp:val=&quot;00746AE2&quot;/&gt;&lt;wsp:rsid wsp:val=&quot;007523D3&quot;/&gt;&lt;wsp:rsid wsp:val=&quot;00756C9D&quot;/&gt;&lt;wsp:rsid wsp:val=&quot;00762DAD&quot;/&gt;&lt;wsp:rsid wsp:val=&quot;00763051&quot;/&gt;&lt;wsp:rsid wsp:val=&quot;007647D9&quot;/&gt;&lt;wsp:rsid wsp:val=&quot;00765166&quot;/&gt;&lt;wsp:rsid wsp:val=&quot;00770119&quot;/&gt;&lt;wsp:rsid wsp:val=&quot;007718B2&quot;/&gt;&lt;wsp:rsid wsp:val=&quot;007745D5&quot;/&gt;&lt;wsp:rsid wsp:val=&quot;00776F4B&quot;/&gt;&lt;wsp:rsid wsp:val=&quot;0077756B&quot;/&gt;&lt;wsp:rsid wsp:val=&quot;00781182&quot;/&gt;&lt;wsp:rsid wsp:val=&quot;00781D13&quot;/&gt;&lt;wsp:rsid wsp:val=&quot;0078238F&quot;/&gt;&lt;wsp:rsid wsp:val=&quot;007829C7&quot;/&gt;&lt;wsp:rsid wsp:val=&quot;0078715D&quot;/&gt;&lt;wsp:rsid wsp:val=&quot;0078717E&quot;/&gt;&lt;wsp:rsid wsp:val=&quot;00787487&quot;/&gt;&lt;wsp:rsid wsp:val=&quot;00790CCA&quot;/&gt;&lt;wsp:rsid wsp:val=&quot;00792DF8&quot;/&gt;&lt;wsp:rsid wsp:val=&quot;00793936&quot;/&gt;&lt;wsp:rsid wsp:val=&quot;0079407B&quot;/&gt;&lt;wsp:rsid wsp:val=&quot;00795569&quot;/&gt;&lt;wsp:rsid wsp:val=&quot;0079724A&quot;/&gt;&lt;wsp:rsid wsp:val=&quot;007974B0&quot;/&gt;&lt;wsp:rsid wsp:val=&quot;007A31E9&quot;/&gt;&lt;wsp:rsid wsp:val=&quot;007B24C0&quot;/&gt;&lt;wsp:rsid wsp:val=&quot;007B4610&quot;/&gt;&lt;wsp:rsid wsp:val=&quot;007B4AB5&quot;/&gt;&lt;wsp:rsid wsp:val=&quot;007C2CAB&quot;/&gt;&lt;wsp:rsid wsp:val=&quot;007C3E6A&quot;/&gt;&lt;wsp:rsid wsp:val=&quot;007C50F3&quot;/&gt;&lt;wsp:rsid wsp:val=&quot;007D1E71&quot;/&gt;&lt;wsp:rsid wsp:val=&quot;007D32FC&quot;/&gt;&lt;wsp:rsid wsp:val=&quot;007D3A88&quot;/&gt;&lt;wsp:rsid wsp:val=&quot;007D3A95&quot;/&gt;&lt;wsp:rsid wsp:val=&quot;007E0CCC&quot;/&gt;&lt;wsp:rsid wsp:val=&quot;007E1969&quot;/&gt;&lt;wsp:rsid wsp:val=&quot;007E1C08&quot;/&gt;&lt;wsp:rsid wsp:val=&quot;007E4934&quot;/&gt;&lt;wsp:rsid wsp:val=&quot;007E69D7&quot;/&gt;&lt;wsp:rsid wsp:val=&quot;007F00E2&quot;/&gt;&lt;wsp:rsid wsp:val=&quot;007F0185&quot;/&gt;&lt;wsp:rsid wsp:val=&quot;007F04E3&quot;/&gt;&lt;wsp:rsid wsp:val=&quot;007F15E2&quot;/&gt;&lt;wsp:rsid wsp:val=&quot;007F2408&quot;/&gt;&lt;wsp:rsid wsp:val=&quot;007F3857&quot;/&gt;&lt;wsp:rsid wsp:val=&quot;007F6A4D&quot;/&gt;&lt;wsp:rsid wsp:val=&quot;00807C47&quot;/&gt;&lt;wsp:rsid wsp:val=&quot;0081073E&quot;/&gt;&lt;wsp:rsid wsp:val=&quot;00812C0D&quot;/&gt;&lt;wsp:rsid wsp:val=&quot;00812DF2&quot;/&gt;&lt;wsp:rsid wsp:val=&quot;00820340&quot;/&gt;&lt;wsp:rsid wsp:val=&quot;00824172&quot;/&gt;&lt;wsp:rsid wsp:val=&quot;008252C4&quot;/&gt;&lt;wsp:rsid wsp:val=&quot;00826084&quot;/&gt;&lt;wsp:rsid wsp:val=&quot;008262DF&quot;/&gt;&lt;wsp:rsid wsp:val=&quot;00830165&quot;/&gt;&lt;wsp:rsid wsp:val=&quot;00833D39&quot;/&gt;&lt;wsp:rsid wsp:val=&quot;00835128&quot;/&gt;&lt;wsp:rsid wsp:val=&quot;0083760D&quot;/&gt;&lt;wsp:rsid wsp:val=&quot;00840CF3&quot;/&gt;&lt;wsp:rsid wsp:val=&quot;00843001&quot;/&gt;&lt;wsp:rsid wsp:val=&quot;008471E7&quot;/&gt;&lt;wsp:rsid wsp:val=&quot;008478AC&quot;/&gt;&lt;wsp:rsid wsp:val=&quot;00851DD2&quot;/&gt;&lt;wsp:rsid wsp:val=&quot;00852BC6&quot;/&gt;&lt;wsp:rsid wsp:val=&quot;00854D19&quot;/&gt;&lt;wsp:rsid wsp:val=&quot;00855EC2&quot;/&gt;&lt;wsp:rsid wsp:val=&quot;0086137F&quot;/&gt;&lt;wsp:rsid wsp:val=&quot;00864AB5&quot;/&gt;&lt;wsp:rsid wsp:val=&quot;00865803&quot;/&gt;&lt;wsp:rsid wsp:val=&quot;00870E69&quot;/&gt;&lt;wsp:rsid wsp:val=&quot;00871A06&quot;/&gt;&lt;wsp:rsid wsp:val=&quot;00876BC3&quot;/&gt;&lt;wsp:rsid wsp:val=&quot;00877A31&quot;/&gt;&lt;wsp:rsid wsp:val=&quot;008841D4&quot;/&gt;&lt;wsp:rsid wsp:val=&quot;0088617F&quot;/&gt;&lt;wsp:rsid wsp:val=&quot;00890ACE&quot;/&gt;&lt;wsp:rsid wsp:val=&quot;008930B0&quot;/&gt;&lt;wsp:rsid wsp:val=&quot;008931F2&quot;/&gt;&lt;wsp:rsid wsp:val=&quot;0089440E&quot;/&gt;&lt;wsp:rsid wsp:val=&quot;008954A1&quot;/&gt;&lt;wsp:rsid wsp:val=&quot;008A0389&quot;/&gt;&lt;wsp:rsid wsp:val=&quot;008A3E09&quot;/&gt;&lt;wsp:rsid wsp:val=&quot;008A4C4D&quot;/&gt;&lt;wsp:rsid wsp:val=&quot;008A4E5F&quot;/&gt;&lt;wsp:rsid wsp:val=&quot;008A6539&quot;/&gt;&lt;wsp:rsid wsp:val=&quot;008A6968&quot;/&gt;&lt;wsp:rsid wsp:val=&quot;008B125A&quot;/&gt;&lt;wsp:rsid wsp:val=&quot;008B39ED&quot;/&gt;&lt;wsp:rsid wsp:val=&quot;008B6479&quot;/&gt;&lt;wsp:rsid wsp:val=&quot;008B69A7&quot;/&gt;&lt;wsp:rsid wsp:val=&quot;008C5FFF&quot;/&gt;&lt;wsp:rsid wsp:val=&quot;008C7805&quot;/&gt;&lt;wsp:rsid wsp:val=&quot;008D0E22&quot;/&gt;&lt;wsp:rsid wsp:val=&quot;008D32F8&quot;/&gt;&lt;wsp:rsid wsp:val=&quot;008D5C06&quot;/&gt;&lt;wsp:rsid wsp:val=&quot;008E01C2&quot;/&gt;&lt;wsp:rsid wsp:val=&quot;008E0F0A&quot;/&gt;&lt;wsp:rsid wsp:val=&quot;008E1B14&quot;/&gt;&lt;wsp:rsid wsp:val=&quot;008E55FA&quot;/&gt;&lt;wsp:rsid wsp:val=&quot;008E5CD7&quot;/&gt;&lt;wsp:rsid wsp:val=&quot;008E5F99&quot;/&gt;&lt;wsp:rsid wsp:val=&quot;008F17CD&quot;/&gt;&lt;wsp:rsid wsp:val=&quot;008F3918&quot;/&gt;&lt;wsp:rsid wsp:val=&quot;008F6D04&quot;/&gt;&lt;wsp:rsid wsp:val=&quot;008F7423&quot;/&gt;&lt;wsp:rsid wsp:val=&quot;008F78D6&quot;/&gt;&lt;wsp:rsid wsp:val=&quot;00900504&quot;/&gt;&lt;wsp:rsid wsp:val=&quot;00901B59&quot;/&gt;&lt;wsp:rsid wsp:val=&quot;009039B9&quot;/&gt;&lt;wsp:rsid wsp:val=&quot;009045C0&quot;/&gt;&lt;wsp:rsid wsp:val=&quot;009052FC&quot;/&gt;&lt;wsp:rsid wsp:val=&quot;009108DA&quot;/&gt;&lt;wsp:rsid wsp:val=&quot;00910E50&quot;/&gt;&lt;wsp:rsid wsp:val=&quot;00911B8E&quot;/&gt;&lt;wsp:rsid wsp:val=&quot;0091305F&quot;/&gt;&lt;wsp:rsid wsp:val=&quot;009211B4&quot;/&gt;&lt;wsp:rsid wsp:val=&quot;0092351D&quot;/&gt;&lt;wsp:rsid wsp:val=&quot;009264CF&quot;/&gt;&lt;wsp:rsid wsp:val=&quot;009316D8&quot;/&gt;&lt;wsp:rsid wsp:val=&quot;00935B0B&quot;/&gt;&lt;wsp:rsid wsp:val=&quot;009404EE&quot;/&gt;&lt;wsp:rsid wsp:val=&quot;00940CAB&quot;/&gt;&lt;wsp:rsid wsp:val=&quot;00942768&quot;/&gt;&lt;wsp:rsid wsp:val=&quot;00942BCD&quot;/&gt;&lt;wsp:rsid wsp:val=&quot;00947849&quot;/&gt;&lt;wsp:rsid wsp:val=&quot;00950EB3&quot;/&gt;&lt;wsp:rsid wsp:val=&quot;00951013&quot;/&gt;&lt;wsp:rsid wsp:val=&quot;009517F9&quot;/&gt;&lt;wsp:rsid wsp:val=&quot;009527AF&quot;/&gt;&lt;wsp:rsid wsp:val=&quot;00953B26&quot;/&gt;&lt;wsp:rsid wsp:val=&quot;00953C18&quot;/&gt;&lt;wsp:rsid wsp:val=&quot;00954063&quot;/&gt;&lt;wsp:rsid wsp:val=&quot;00954637&quot;/&gt;&lt;wsp:rsid wsp:val=&quot;00954EB0&quot;/&gt;&lt;wsp:rsid wsp:val=&quot;00956B31&quot;/&gt;&lt;wsp:rsid wsp:val=&quot;00960707&quot;/&gt;&lt;wsp:rsid wsp:val=&quot;00966E07&quot;/&gt;&lt;wsp:rsid wsp:val=&quot;00973E40&quot;/&gt;&lt;wsp:rsid wsp:val=&quot;009749E7&quot;/&gt;&lt;wsp:rsid wsp:val=&quot;00982732&quot;/&gt;&lt;wsp:rsid wsp:val=&quot;009827FC&quot;/&gt;&lt;wsp:rsid wsp:val=&quot;009847F1&quot;/&gt;&lt;wsp:rsid wsp:val=&quot;00986711&quot;/&gt;&lt;wsp:rsid wsp:val=&quot;0099114B&quot;/&gt;&lt;wsp:rsid wsp:val=&quot;00992728&quot;/&gt;&lt;wsp:rsid wsp:val=&quot;00994F7D&quot;/&gt;&lt;wsp:rsid wsp:val=&quot;009959E1&quot;/&gt;&lt;wsp:rsid wsp:val=&quot;009A3671&quot;/&gt;&lt;wsp:rsid wsp:val=&quot;009B7182&quot;/&gt;&lt;wsp:rsid wsp:val=&quot;009C0B27&quot;/&gt;&lt;wsp:rsid wsp:val=&quot;009C32F8&quot;/&gt;&lt;wsp:rsid wsp:val=&quot;009C3726&quot;/&gt;&lt;wsp:rsid wsp:val=&quot;009C37FE&quot;/&gt;&lt;wsp:rsid wsp:val=&quot;009C39B7&quot;/&gt;&lt;wsp:rsid wsp:val=&quot;009C44AF&quot;/&gt;&lt;wsp:rsid wsp:val=&quot;009C5655&quot;/&gt;&lt;wsp:rsid wsp:val=&quot;009C5CA2&quot;/&gt;&lt;wsp:rsid wsp:val=&quot;009D038A&quot;/&gt;&lt;wsp:rsid wsp:val=&quot;009D3B62&quot;/&gt;&lt;wsp:rsid wsp:val=&quot;009D4F4D&quot;/&gt;&lt;wsp:rsid wsp:val=&quot;009D63E8&quot;/&gt;&lt;wsp:rsid wsp:val=&quot;009E33C0&quot;/&gt;&lt;wsp:rsid wsp:val=&quot;009E3424&quot;/&gt;&lt;wsp:rsid wsp:val=&quot;009E3CA0&quot;/&gt;&lt;wsp:rsid wsp:val=&quot;009E5D95&quot;/&gt;&lt;wsp:rsid wsp:val=&quot;009E699D&quot;/&gt;&lt;wsp:rsid wsp:val=&quot;009E77D4&quot;/&gt;&lt;wsp:rsid wsp:val=&quot;009E7B53&quot;/&gt;&lt;wsp:rsid wsp:val=&quot;009E7D9E&quot;/&gt;&lt;wsp:rsid wsp:val=&quot;009F20FB&quot;/&gt;&lt;wsp:rsid wsp:val=&quot;009F5281&quot;/&gt;&lt;wsp:rsid wsp:val=&quot;009F60A6&quot;/&gt;&lt;wsp:rsid wsp:val=&quot;00A01A32&quot;/&gt;&lt;wsp:rsid wsp:val=&quot;00A027B5&quot;/&gt;&lt;wsp:rsid wsp:val=&quot;00A02C76&quot;/&gt;&lt;wsp:rsid wsp:val=&quot;00A069A6&quot;/&gt;&lt;wsp:rsid wsp:val=&quot;00A11143&quot;/&gt;&lt;wsp:rsid wsp:val=&quot;00A11DA1&quot;/&gt;&lt;wsp:rsid wsp:val=&quot;00A14C74&quot;/&gt;&lt;wsp:rsid wsp:val=&quot;00A2282B&quot;/&gt;&lt;wsp:rsid wsp:val=&quot;00A262F4&quot;/&gt;&lt;wsp:rsid wsp:val=&quot;00A30A12&quot;/&gt;&lt;wsp:rsid wsp:val=&quot;00A36343&quot;/&gt;&lt;wsp:rsid wsp:val=&quot;00A37866&quot;/&gt;&lt;wsp:rsid wsp:val=&quot;00A40147&quot;/&gt;&lt;wsp:rsid wsp:val=&quot;00A40E66&quot;/&gt;&lt;wsp:rsid wsp:val=&quot;00A422C7&quot;/&gt;&lt;wsp:rsid wsp:val=&quot;00A42EA0&quot;/&gt;&lt;wsp:rsid wsp:val=&quot;00A43E22&quot;/&gt;&lt;wsp:rsid wsp:val=&quot;00A44A5E&quot;/&gt;&lt;wsp:rsid wsp:val=&quot;00A46B3B&quot;/&gt;&lt;wsp:rsid wsp:val=&quot;00A57161&quot;/&gt;&lt;wsp:rsid wsp:val=&quot;00A62FFB&quot;/&gt;&lt;wsp:rsid wsp:val=&quot;00A6461E&quot;/&gt;&lt;wsp:rsid wsp:val=&quot;00A64F5A&quot;/&gt;&lt;wsp:rsid wsp:val=&quot;00A66EAC&quot;/&gt;&lt;wsp:rsid wsp:val=&quot;00A700F3&quot;/&gt;&lt;wsp:rsid wsp:val=&quot;00A71F10&quot;/&gt;&lt;wsp:rsid wsp:val=&quot;00A748E3&quot;/&gt;&lt;wsp:rsid wsp:val=&quot;00A76E85&quot;/&gt;&lt;wsp:rsid wsp:val=&quot;00A779A1&quot;/&gt;&lt;wsp:rsid wsp:val=&quot;00A80593&quot;/&gt;&lt;wsp:rsid wsp:val=&quot;00A8156B&quot;/&gt;&lt;wsp:rsid wsp:val=&quot;00A821AC&quot;/&gt;&lt;wsp:rsid wsp:val=&quot;00A825A3&quot;/&gt;&lt;wsp:rsid wsp:val=&quot;00A83407&quot;/&gt;&lt;wsp:rsid wsp:val=&quot;00A83FE2&quot;/&gt;&lt;wsp:rsid wsp:val=&quot;00A845A7&quot;/&gt;&lt;wsp:rsid wsp:val=&quot;00A85193&quot;/&gt;&lt;wsp:rsid wsp:val=&quot;00A858AC&quot;/&gt;&lt;wsp:rsid wsp:val=&quot;00A868ED&quot;/&gt;&lt;wsp:rsid wsp:val=&quot;00A872DF&quot;/&gt;&lt;wsp:rsid wsp:val=&quot;00A92F00&quot;/&gt;&lt;wsp:rsid wsp:val=&quot;00A936A3&quot;/&gt;&lt;wsp:rsid wsp:val=&quot;00AA05AD&quot;/&gt;&lt;wsp:rsid wsp:val=&quot;00AA3D13&quot;/&gt;&lt;wsp:rsid wsp:val=&quot;00AA4ED5&quot;/&gt;&lt;wsp:rsid wsp:val=&quot;00AB28F0&quot;/&gt;&lt;wsp:rsid wsp:val=&quot;00AB4F91&quot;/&gt;&lt;wsp:rsid wsp:val=&quot;00AC1E3E&quot;/&gt;&lt;wsp:rsid wsp:val=&quot;00AC22B4&quot;/&gt;&lt;wsp:rsid wsp:val=&quot;00AC3B41&quot;/&gt;&lt;wsp:rsid wsp:val=&quot;00AC60EF&quot;/&gt;&lt;wsp:rsid wsp:val=&quot;00AD0646&quot;/&gt;&lt;wsp:rsid wsp:val=&quot;00AE413D&quot;/&gt;&lt;wsp:rsid wsp:val=&quot;00AF1730&quot;/&gt;&lt;wsp:rsid wsp:val=&quot;00AF3C34&quot;/&gt;&lt;wsp:rsid wsp:val=&quot;00AF3C7B&quot;/&gt;&lt;wsp:rsid wsp:val=&quot;00AF3EB0&quot;/&gt;&lt;wsp:rsid wsp:val=&quot;00AF3F43&quot;/&gt;&lt;wsp:rsid wsp:val=&quot;00AF4123&quot;/&gt;&lt;wsp:rsid wsp:val=&quot;00AF49CC&quot;/&gt;&lt;wsp:rsid wsp:val=&quot;00AF604E&quot;/&gt;&lt;wsp:rsid wsp:val=&quot;00B02ECA&quot;/&gt;&lt;wsp:rsid wsp:val=&quot;00B04D21&quot;/&gt;&lt;wsp:rsid wsp:val=&quot;00B0500F&quot;/&gt;&lt;wsp:rsid wsp:val=&quot;00B05FCD&quot;/&gt;&lt;wsp:rsid wsp:val=&quot;00B068AB&quot;/&gt;&lt;wsp:rsid wsp:val=&quot;00B06E78&quot;/&gt;&lt;wsp:rsid wsp:val=&quot;00B110F0&quot;/&gt;&lt;wsp:rsid wsp:val=&quot;00B11187&quot;/&gt;&lt;wsp:rsid wsp:val=&quot;00B1396B&quot;/&gt;&lt;wsp:rsid wsp:val=&quot;00B15452&quot;/&gt;&lt;wsp:rsid wsp:val=&quot;00B36D67&quot;/&gt;&lt;wsp:rsid wsp:val=&quot;00B41905&quot;/&gt;&lt;wsp:rsid wsp:val=&quot;00B42A02&quot;/&gt;&lt;wsp:rsid wsp:val=&quot;00B43AD7&quot;/&gt;&lt;wsp:rsid wsp:val=&quot;00B4429E&quot;/&gt;&lt;wsp:rsid wsp:val=&quot;00B459CE&quot;/&gt;&lt;wsp:rsid wsp:val=&quot;00B50E7E&quot;/&gt;&lt;wsp:rsid wsp:val=&quot;00B50EC1&quot;/&gt;&lt;wsp:rsid wsp:val=&quot;00B5532F&quot;/&gt;&lt;wsp:rsid wsp:val=&quot;00B55783&quot;/&gt;&lt;wsp:rsid wsp:val=&quot;00B55DAF&quot;/&gt;&lt;wsp:rsid wsp:val=&quot;00B56F8A&quot;/&gt;&lt;wsp:rsid wsp:val=&quot;00B57D29&quot;/&gt;&lt;wsp:rsid wsp:val=&quot;00B6579A&quot;/&gt;&lt;wsp:rsid wsp:val=&quot;00B66B49&quot;/&gt;&lt;wsp:rsid wsp:val=&quot;00B71208&quot;/&gt;&lt;wsp:rsid wsp:val=&quot;00B72B8F&quot;/&gt;&lt;wsp:rsid wsp:val=&quot;00B74356&quot;/&gt;&lt;wsp:rsid wsp:val=&quot;00B74FFD&quot;/&gt;&lt;wsp:rsid wsp:val=&quot;00B8100C&quot;/&gt;&lt;wsp:rsid wsp:val=&quot;00B82691&quot;/&gt;&lt;wsp:rsid wsp:val=&quot;00B82F6B&quot;/&gt;&lt;wsp:rsid wsp:val=&quot;00B83CAA&quot;/&gt;&lt;wsp:rsid wsp:val=&quot;00B84553&quot;/&gt;&lt;wsp:rsid wsp:val=&quot;00B851B2&quot;/&gt;&lt;wsp:rsid wsp:val=&quot;00B90CEF&quot;/&gt;&lt;wsp:rsid wsp:val=&quot;00B94D69&quot;/&gt;&lt;wsp:rsid wsp:val=&quot;00BA1D4F&quot;/&gt;&lt;wsp:rsid wsp:val=&quot;00BA651E&quot;/&gt;&lt;wsp:rsid wsp:val=&quot;00BA7213&quot;/&gt;&lt;wsp:rsid wsp:val=&quot;00BB1E66&quot;/&gt;&lt;wsp:rsid wsp:val=&quot;00BB238D&quot;/&gt;&lt;wsp:rsid wsp:val=&quot;00BB346A&quot;/&gt;&lt;wsp:rsid wsp:val=&quot;00BB4685&quot;/&gt;&lt;wsp:rsid wsp:val=&quot;00BB62D4&quot;/&gt;&lt;wsp:rsid wsp:val=&quot;00BB7353&quot;/&gt;&lt;wsp:rsid wsp:val=&quot;00BC083D&quot;/&gt;&lt;wsp:rsid wsp:val=&quot;00BC2D94&quot;/&gt;&lt;wsp:rsid wsp:val=&quot;00BC378C&quot;/&gt;&lt;wsp:rsid wsp:val=&quot;00BC43FE&quot;/&gt;&lt;wsp:rsid wsp:val=&quot;00BC589D&quot;/&gt;&lt;wsp:rsid wsp:val=&quot;00BC7DD8&quot;/&gt;&lt;wsp:rsid wsp:val=&quot;00BD68C2&quot;/&gt;&lt;wsp:rsid wsp:val=&quot;00BD78BB&quot;/&gt;&lt;wsp:rsid wsp:val=&quot;00BE16B4&quot;/&gt;&lt;wsp:rsid wsp:val=&quot;00BE3677&quot;/&gt;&lt;wsp:rsid wsp:val=&quot;00BE60D9&quot;/&gt;&lt;wsp:rsid wsp:val=&quot;00BF133E&quot;/&gt;&lt;wsp:rsid wsp:val=&quot;00BF13F4&quot;/&gt;&lt;wsp:rsid wsp:val=&quot;00BF3D11&quot;/&gt;&lt;wsp:rsid wsp:val=&quot;00BF3EFB&quot;/&gt;&lt;wsp:rsid wsp:val=&quot;00BF74AB&quot;/&gt;&lt;wsp:rsid wsp:val=&quot;00C00384&quot;/&gt;&lt;wsp:rsid wsp:val=&quot;00C03347&quot;/&gt;&lt;wsp:rsid wsp:val=&quot;00C1047B&quot;/&gt;&lt;wsp:rsid wsp:val=&quot;00C20BC4&quot;/&gt;&lt;wsp:rsid wsp:val=&quot;00C220D6&quot;/&gt;&lt;wsp:rsid wsp:val=&quot;00C23C20&quot;/&gt;&lt;wsp:rsid wsp:val=&quot;00C331DE&quot;/&gt;&lt;wsp:rsid wsp:val=&quot;00C356CF&quot;/&gt;&lt;wsp:rsid wsp:val=&quot;00C40A36&quot;/&gt;&lt;wsp:rsid wsp:val=&quot;00C425C6&quot;/&gt;&lt;wsp:rsid wsp:val=&quot;00C42862&quot;/&gt;&lt;wsp:rsid wsp:val=&quot;00C42A98&quot;/&gt;&lt;wsp:rsid wsp:val=&quot;00C45501&quot;/&gt;&lt;wsp:rsid wsp:val=&quot;00C460D6&quot;/&gt;&lt;wsp:rsid wsp:val=&quot;00C47463&quot;/&gt;&lt;wsp:rsid wsp:val=&quot;00C529BA&quot;/&gt;&lt;wsp:rsid wsp:val=&quot;00C54986&quot;/&gt;&lt;wsp:rsid wsp:val=&quot;00C56F15&quot;/&gt;&lt;wsp:rsid wsp:val=&quot;00C60E12&quot;/&gt;&lt;wsp:rsid wsp:val=&quot;00C6237A&quot;/&gt;&lt;wsp:rsid wsp:val=&quot;00C71B99&quot;/&gt;&lt;wsp:rsid wsp:val=&quot;00C72CB8&quot;/&gt;&lt;wsp:rsid wsp:val=&quot;00C730AC&quot;/&gt;&lt;wsp:rsid wsp:val=&quot;00C8006D&quot;/&gt;&lt;wsp:rsid wsp:val=&quot;00C81A63&quot;/&gt;&lt;wsp:rsid wsp:val=&quot;00C83435&quot;/&gt;&lt;wsp:rsid wsp:val=&quot;00C84BB2&quot;/&gt;&lt;wsp:rsid wsp:val=&quot;00C94AB1&quot;/&gt;&lt;wsp:rsid wsp:val=&quot;00C97998&quot;/&gt;&lt;wsp:rsid wsp:val=&quot;00CA4F12&quot;/&gt;&lt;wsp:rsid wsp:val=&quot;00CB2C4F&quot;/&gt;&lt;wsp:rsid wsp:val=&quot;00CB4714&quot;/&gt;&lt;wsp:rsid wsp:val=&quot;00CB695F&quot;/&gt;&lt;wsp:rsid wsp:val=&quot;00CC1459&quot;/&gt;&lt;wsp:rsid wsp:val=&quot;00CC2555&quot;/&gt;&lt;wsp:rsid wsp:val=&quot;00CC3529&quot;/&gt;&lt;wsp:rsid wsp:val=&quot;00CC4849&quot;/&gt;&lt;wsp:rsid wsp:val=&quot;00CC4B10&quot;/&gt;&lt;wsp:rsid wsp:val=&quot;00CC5816&quot;/&gt;&lt;wsp:rsid wsp:val=&quot;00CC7355&quot;/&gt;&lt;wsp:rsid wsp:val=&quot;00CD2B96&quot;/&gt;&lt;wsp:rsid wsp:val=&quot;00CD6BE6&quot;/&gt;&lt;wsp:rsid wsp:val=&quot;00CE0044&quot;/&gt;&lt;wsp:rsid wsp:val=&quot;00CE1987&quot;/&gt;&lt;wsp:rsid wsp:val=&quot;00CE1F95&quot;/&gt;&lt;wsp:rsid wsp:val=&quot;00CE4EBA&quot;/&gt;&lt;wsp:rsid wsp:val=&quot;00CE6ABA&quot;/&gt;&lt;wsp:rsid wsp:val=&quot;00CF112D&quot;/&gt;&lt;wsp:rsid wsp:val=&quot;00CF1A1D&quot;/&gt;&lt;wsp:rsid wsp:val=&quot;00CF31B5&quot;/&gt;&lt;wsp:rsid wsp:val=&quot;00CF37C2&quot;/&gt;&lt;wsp:rsid wsp:val=&quot;00CF5C00&quot;/&gt;&lt;wsp:rsid wsp:val=&quot;00CF6553&quot;/&gt;&lt;wsp:rsid wsp:val=&quot;00D0169B&quot;/&gt;&lt;wsp:rsid wsp:val=&quot;00D0293C&quot;/&gt;&lt;wsp:rsid wsp:val=&quot;00D06100&quot;/&gt;&lt;wsp:rsid wsp:val=&quot;00D0743F&quot;/&gt;&lt;wsp:rsid wsp:val=&quot;00D1458C&quot;/&gt;&lt;wsp:rsid wsp:val=&quot;00D213AA&quot;/&gt;&lt;wsp:rsid wsp:val=&quot;00D215D5&quot;/&gt;&lt;wsp:rsid wsp:val=&quot;00D25CCD&quot;/&gt;&lt;wsp:rsid wsp:val=&quot;00D3054B&quot;/&gt;&lt;wsp:rsid wsp:val=&quot;00D3504D&quot;/&gt;&lt;wsp:rsid wsp:val=&quot;00D42797&quot;/&gt;&lt;wsp:rsid wsp:val=&quot;00D511B9&quot;/&gt;&lt;wsp:rsid wsp:val=&quot;00D5139B&quot;/&gt;&lt;wsp:rsid wsp:val=&quot;00D5315C&quot;/&gt;&lt;wsp:rsid wsp:val=&quot;00D5466E&quot;/&gt;&lt;wsp:rsid wsp:val=&quot;00D572D5&quot;/&gt;&lt;wsp:rsid wsp:val=&quot;00D572D8&quot;/&gt;&lt;wsp:rsid wsp:val=&quot;00D6258C&quot;/&gt;&lt;wsp:rsid wsp:val=&quot;00D63945&quot;/&gt;&lt;wsp:rsid wsp:val=&quot;00D73D02&quot;/&gt;&lt;wsp:rsid wsp:val=&quot;00D73E93&quot;/&gt;&lt;wsp:rsid wsp:val=&quot;00D80390&quot;/&gt;&lt;wsp:rsid wsp:val=&quot;00D8098C&quot;/&gt;&lt;wsp:rsid wsp:val=&quot;00D837B8&quot;/&gt;&lt;wsp:rsid wsp:val=&quot;00D85138&quot;/&gt;&lt;wsp:rsid wsp:val=&quot;00D854E6&quot;/&gt;&lt;wsp:rsid wsp:val=&quot;00D85967&quot;/&gt;&lt;wsp:rsid wsp:val=&quot;00D86F01&quot;/&gt;&lt;wsp:rsid wsp:val=&quot;00D902A0&quot;/&gt;&lt;wsp:rsid wsp:val=&quot;00D92E2E&quot;/&gt;&lt;wsp:rsid wsp:val=&quot;00D939E1&quot;/&gt;&lt;wsp:rsid wsp:val=&quot;00D93C84&quot;/&gt;&lt;wsp:rsid wsp:val=&quot;00DA09EE&quot;/&gt;&lt;wsp:rsid wsp:val=&quot;00DA16DD&quot;/&gt;&lt;wsp:rsid wsp:val=&quot;00DA401B&quot;/&gt;&lt;wsp:rsid wsp:val=&quot;00DA4306&quot;/&gt;&lt;wsp:rsid wsp:val=&quot;00DA4471&quot;/&gt;&lt;wsp:rsid wsp:val=&quot;00DA5FDF&quot;/&gt;&lt;wsp:rsid wsp:val=&quot;00DB0B3D&quot;/&gt;&lt;wsp:rsid wsp:val=&quot;00DB13E4&quot;/&gt;&lt;wsp:rsid wsp:val=&quot;00DB1886&quot;/&gt;&lt;wsp:rsid wsp:val=&quot;00DB285B&quot;/&gt;&lt;wsp:rsid wsp:val=&quot;00DB6FED&quot;/&gt;&lt;wsp:rsid wsp:val=&quot;00DC3128&quot;/&gt;&lt;wsp:rsid wsp:val=&quot;00DC4765&quot;/&gt;&lt;wsp:rsid wsp:val=&quot;00DC7011&quot;/&gt;&lt;wsp:rsid wsp:val=&quot;00DD2FBA&quot;/&gt;&lt;wsp:rsid wsp:val=&quot;00DD5D2A&quot;/&gt;&lt;wsp:rsid wsp:val=&quot;00DD645B&quot;/&gt;&lt;wsp:rsid wsp:val=&quot;00DD7539&quot;/&gt;&lt;wsp:rsid wsp:val=&quot;00DE053C&quot;/&gt;&lt;wsp:rsid wsp:val=&quot;00DE2201&quot;/&gt;&lt;wsp:rsid wsp:val=&quot;00DE5B78&quot;/&gt;&lt;wsp:rsid wsp:val=&quot;00DE734E&quot;/&gt;&lt;wsp:rsid wsp:val=&quot;00DE76E9&quot;/&gt;&lt;wsp:rsid wsp:val=&quot;00DF0003&quot;/&gt;&lt;wsp:rsid wsp:val=&quot;00DF282A&quot;/&gt;&lt;wsp:rsid wsp:val=&quot;00DF45B2&quot;/&gt;&lt;wsp:rsid wsp:val=&quot;00DF5F34&quot;/&gt;&lt;wsp:rsid wsp:val=&quot;00DF6D6A&quot;/&gt;&lt;wsp:rsid wsp:val=&quot;00E0163C&quot;/&gt;&lt;wsp:rsid wsp:val=&quot;00E05713&quot;/&gt;&lt;wsp:rsid wsp:val=&quot;00E058E3&quot;/&gt;&lt;wsp:rsid wsp:val=&quot;00E06B92&quot;/&gt;&lt;wsp:rsid wsp:val=&quot;00E133B0&quot;/&gt;&lt;wsp:rsid wsp:val=&quot;00E1752F&quot;/&gt;&lt;wsp:rsid wsp:val=&quot;00E206FC&quot;/&gt;&lt;wsp:rsid wsp:val=&quot;00E212DC&quot;/&gt;&lt;wsp:rsid wsp:val=&quot;00E2144E&quot;/&gt;&lt;wsp:rsid wsp:val=&quot;00E23132&quot;/&gt;&lt;wsp:rsid wsp:val=&quot;00E24101&quot;/&gt;&lt;wsp:rsid wsp:val=&quot;00E24F78&quot;/&gt;&lt;wsp:rsid wsp:val=&quot;00E26E3C&quot;/&gt;&lt;wsp:rsid wsp:val=&quot;00E27269&quot;/&gt;&lt;wsp:rsid wsp:val=&quot;00E3431A&quot;/&gt;&lt;wsp:rsid wsp:val=&quot;00E352F2&quot;/&gt;&lt;wsp:rsid wsp:val=&quot;00E44D62&quot;/&gt;&lt;wsp:rsid wsp:val=&quot;00E53ABD&quot;/&gt;&lt;wsp:rsid wsp:val=&quot;00E53CAC&quot;/&gt;&lt;wsp:rsid wsp:val=&quot;00E552AF&quot;/&gt;&lt;wsp:rsid wsp:val=&quot;00E56B55&quot;/&gt;&lt;wsp:rsid wsp:val=&quot;00E56C8E&quot;/&gt;&lt;wsp:rsid wsp:val=&quot;00E62CF3&quot;/&gt;&lt;wsp:rsid wsp:val=&quot;00E6308F&quot;/&gt;&lt;wsp:rsid wsp:val=&quot;00E6547E&quot;/&gt;&lt;wsp:rsid wsp:val=&quot;00E65F77&quot;/&gt;&lt;wsp:rsid wsp:val=&quot;00E72195&quot;/&gt;&lt;wsp:rsid wsp:val=&quot;00E745BE&quot;/&gt;&lt;wsp:rsid wsp:val=&quot;00E749E5&quot;/&gt;&lt;wsp:rsid wsp:val=&quot;00E759E7&quot;/&gt;&lt;wsp:rsid wsp:val=&quot;00E800C9&quot;/&gt;&lt;wsp:rsid wsp:val=&quot;00E835D4&quot;/&gt;&lt;wsp:rsid wsp:val=&quot;00E86E4B&quot;/&gt;&lt;wsp:rsid wsp:val=&quot;00E86ECE&quot;/&gt;&lt;wsp:rsid wsp:val=&quot;00E87F15&quot;/&gt;&lt;wsp:rsid wsp:val=&quot;00E90343&quot;/&gt;&lt;wsp:rsid wsp:val=&quot;00E92ACB&quot;/&gt;&lt;wsp:rsid wsp:val=&quot;00E93801&quot;/&gt;&lt;wsp:rsid wsp:val=&quot;00E93BB5&quot;/&gt;&lt;wsp:rsid wsp:val=&quot;00E94466&quot;/&gt;&lt;wsp:rsid wsp:val=&quot;00E94665&quot;/&gt;&lt;wsp:rsid wsp:val=&quot;00E961B3&quot;/&gt;&lt;wsp:rsid wsp:val=&quot;00EA5D91&quot;/&gt;&lt;wsp:rsid wsp:val=&quot;00EA7398&quot;/&gt;&lt;wsp:rsid wsp:val=&quot;00EB09F9&quot;/&gt;&lt;wsp:rsid wsp:val=&quot;00EB1018&quot;/&gt;&lt;wsp:rsid wsp:val=&quot;00EB3A7C&quot;/&gt;&lt;wsp:rsid wsp:val=&quot;00EB486E&quot;/&gt;&lt;wsp:rsid wsp:val=&quot;00EB528B&quot;/&gt;&lt;wsp:rsid wsp:val=&quot;00EB58A3&quot;/&gt;&lt;wsp:rsid wsp:val=&quot;00EB5954&quot;/&gt;&lt;wsp:rsid wsp:val=&quot;00EB62B2&quot;/&gt;&lt;wsp:rsid wsp:val=&quot;00EC239A&quot;/&gt;&lt;wsp:rsid wsp:val=&quot;00EC6429&quot;/&gt;&lt;wsp:rsid wsp:val=&quot;00EC6604&quot;/&gt;&lt;wsp:rsid wsp:val=&quot;00EC7B68&quot;/&gt;&lt;wsp:rsid wsp:val=&quot;00ED04CC&quot;/&gt;&lt;wsp:rsid wsp:val=&quot;00ED0E92&quot;/&gt;&lt;wsp:rsid wsp:val=&quot;00ED37DF&quot;/&gt;&lt;wsp:rsid wsp:val=&quot;00ED4ACF&quot;/&gt;&lt;wsp:rsid wsp:val=&quot;00ED6F04&quot;/&gt;&lt;wsp:rsid wsp:val=&quot;00EE1CE2&quot;/&gt;&lt;wsp:rsid wsp:val=&quot;00EE2598&quot;/&gt;&lt;wsp:rsid wsp:val=&quot;00EF161F&quot;/&gt;&lt;wsp:rsid wsp:val=&quot;00EF3988&quot;/&gt;&lt;wsp:rsid wsp:val=&quot;00EF7AC3&quot;/&gt;&lt;wsp:rsid wsp:val=&quot;00F00AD1&quot;/&gt;&lt;wsp:rsid wsp:val=&quot;00F01323&quot;/&gt;&lt;wsp:rsid wsp:val=&quot;00F01DCF&quot;/&gt;&lt;wsp:rsid wsp:val=&quot;00F0564E&quot;/&gt;&lt;wsp:rsid wsp:val=&quot;00F057BA&quot;/&gt;&lt;wsp:rsid wsp:val=&quot;00F0648B&quot;/&gt;&lt;wsp:rsid wsp:val=&quot;00F1023F&quot;/&gt;&lt;wsp:rsid wsp:val=&quot;00F11302&quot;/&gt;&lt;wsp:rsid wsp:val=&quot;00F1492F&quot;/&gt;&lt;wsp:rsid wsp:val=&quot;00F14D5A&quot;/&gt;&lt;wsp:rsid wsp:val=&quot;00F20428&quot;/&gt;&lt;wsp:rsid wsp:val=&quot;00F204BA&quot;/&gt;&lt;wsp:rsid wsp:val=&quot;00F211D3&quot;/&gt;&lt;wsp:rsid wsp:val=&quot;00F21D67&quot;/&gt;&lt;wsp:rsid wsp:val=&quot;00F22A06&quot;/&gt;&lt;wsp:rsid wsp:val=&quot;00F22B5E&quot;/&gt;&lt;wsp:rsid wsp:val=&quot;00F24B5E&quot;/&gt;&lt;wsp:rsid wsp:val=&quot;00F255EF&quot;/&gt;&lt;wsp:rsid wsp:val=&quot;00F26159&quot;/&gt;&lt;wsp:rsid wsp:val=&quot;00F275D1&quot;/&gt;&lt;wsp:rsid wsp:val=&quot;00F306E8&quot;/&gt;&lt;wsp:rsid wsp:val=&quot;00F330E1&quot;/&gt;&lt;wsp:rsid wsp:val=&quot;00F34CC8&quot;/&gt;&lt;wsp:rsid wsp:val=&quot;00F37119&quot;/&gt;&lt;wsp:rsid wsp:val=&quot;00F425AA&quot;/&gt;&lt;wsp:rsid wsp:val=&quot;00F43AEF&quot;/&gt;&lt;wsp:rsid wsp:val=&quot;00F43E19&quot;/&gt;&lt;wsp:rsid wsp:val=&quot;00F44A58&quot;/&gt;&lt;wsp:rsid wsp:val=&quot;00F452B1&quot;/&gt;&lt;wsp:rsid wsp:val=&quot;00F527F0&quot;/&gt;&lt;wsp:rsid wsp:val=&quot;00F5391A&quot;/&gt;&lt;wsp:rsid wsp:val=&quot;00F5481B&quot;/&gt;&lt;wsp:rsid wsp:val=&quot;00F55EA0&quot;/&gt;&lt;wsp:rsid wsp:val=&quot;00F57F9B&quot;/&gt;&lt;wsp:rsid wsp:val=&quot;00F6066D&quot;/&gt;&lt;wsp:rsid wsp:val=&quot;00F651B4&quot;/&gt;&lt;wsp:rsid wsp:val=&quot;00F67C43&quot;/&gt;&lt;wsp:rsid wsp:val=&quot;00F7196E&quot;/&gt;&lt;wsp:rsid wsp:val=&quot;00F74376&quot;/&gt;&lt;wsp:rsid wsp:val=&quot;00F774ED&quot;/&gt;&lt;wsp:rsid wsp:val=&quot;00F83D1B&quot;/&gt;&lt;wsp:rsid wsp:val=&quot;00F852B1&quot;/&gt;&lt;wsp:rsid wsp:val=&quot;00F91DEB&quot;/&gt;&lt;wsp:rsid wsp:val=&quot;00F9393C&quot;/&gt;&lt;wsp:rsid wsp:val=&quot;00F94559&quot;/&gt;&lt;wsp:rsid wsp:val=&quot;00F95033&quot;/&gt;&lt;wsp:rsid wsp:val=&quot;00F96289&quot;/&gt;&lt;wsp:rsid wsp:val=&quot;00F97EBC&quot;/&gt;&lt;wsp:rsid wsp:val=&quot;00FA498E&quot;/&gt;&lt;wsp:rsid wsp:val=&quot;00FA5C4C&quot;/&gt;&lt;wsp:rsid wsp:val=&quot;00FA7295&quot;/&gt;&lt;wsp:rsid wsp:val=&quot;00FB1224&quot;/&gt;&lt;wsp:rsid wsp:val=&quot;00FB6EC6&quot;/&gt;&lt;wsp:rsid wsp:val=&quot;00FC2D30&quot;/&gt;&lt;wsp:rsid wsp:val=&quot;00FC430C&quot;/&gt;&lt;wsp:rsid wsp:val=&quot;00FC4449&quot;/&gt;&lt;wsp:rsid wsp:val=&quot;00FC5D05&quot;/&gt;&lt;wsp:rsid wsp:val=&quot;00FC6F4B&quot;/&gt;&lt;wsp:rsid wsp:val=&quot;00FD1590&quot;/&gt;&lt;wsp:rsid wsp:val=&quot;00FD377A&quot;/&gt;&lt;wsp:rsid wsp:val=&quot;00FD4D70&quot;/&gt;&lt;wsp:rsid wsp:val=&quot;00FD5A71&quot;/&gt;&lt;wsp:rsid wsp:val=&quot;00FD5F4A&quot;/&gt;&lt;wsp:rsid wsp:val=&quot;00FE102E&quot;/&gt;&lt;wsp:rsid wsp:val=&quot;00FE2B97&quot;/&gt;&lt;wsp:rsid wsp:val=&quot;00FE4102&quot;/&gt;&lt;wsp:rsid wsp:val=&quot;00FE475C&quot;/&gt;&lt;wsp:rsid wsp:val=&quot;00FE4D89&quot;/&gt;&lt;wsp:rsid wsp:val=&quot;00FE79E0&quot;/&gt;&lt;wsp:rsid wsp:val=&quot;00FF1F4E&quot;/&gt;&lt;wsp:rsid wsp:val=&quot;00FF2006&quot;/&gt;&lt;wsp:rsid wsp:val=&quot;00FF4CEE&quot;/&gt;&lt;/wsp:rsids&gt;&lt;/w:docPr&gt;&lt;w:body&gt;&lt;w:p wsp:rsidR=&quot;00000000&quot; wsp:rsidRDefault=&quot;00A37866&quot;&gt;&lt;m:oMathPara&gt;&lt;m:oMath&gt;&lt;m:r&gt;&lt;w:rPr&gt;&lt;w:rFonts w:ascii=&quot;Cambria Math&quot; w:h-ansi=&quot;Cambria Math&quot;/&gt;&lt;wx:font wx:val=&quot;Cambria Math&quot;/&gt;&lt;w:i/&gt;&lt;/w:rPr&gt;&lt;m:t&gt;pZ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p&lt;/m:t&gt;&lt;/m:r&gt;&lt;/m:e&gt;&lt;/m:d&gt;&lt;m:r&gt;&lt;w:rPr&gt;&lt;w:rFonts w:ascii=&quot;Cambria Math&quot; w:h-ansi=&quot;Cambria Math&quot;/&gt;&lt;wx:font wx:val=&quot;Cambria Math&quot;/&gt;&lt;w:i/&gt;&lt;/w:rPr&gt;&lt;m:t&gt;=0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1" o:title="" chromakey="white"/>
          </v:shape>
        </w:pict>
      </w:r>
      <w:r w:rsidRPr="00232ECB">
        <w:fldChar w:fldCharType="end"/>
      </w:r>
      <w:r w:rsidRPr="00AF49CC">
        <w:t xml:space="preserve"> соответственно ра</w:t>
      </w:r>
      <w:r w:rsidRPr="00AF49CC">
        <w:t>в</w:t>
      </w:r>
      <w:r w:rsidRPr="00AF49CC">
        <w:t>ны:</w:t>
      </w:r>
    </w:p>
    <w:p w:rsidR="00611459" w:rsidRPr="00AF49CC" w:rsidRDefault="00611459" w:rsidP="004B3A61"/>
    <w:p w:rsidR="00611459" w:rsidRPr="00AF49CC" w:rsidRDefault="00611459" w:rsidP="00E53ABD">
      <w:pPr>
        <w:jc w:val="right"/>
      </w:pPr>
      <w:r w:rsidRPr="00232ECB">
        <w:fldChar w:fldCharType="begin"/>
      </w:r>
      <w:r w:rsidRPr="00232ECB">
        <w:instrText xml:space="preserve"> QUOTE </w:instrText>
      </w:r>
      <w:r w:rsidRPr="00232ECB">
        <w:pict>
          <v:shape id="_x0000_i1060" type="#_x0000_t75" style="width:80.4pt;height:25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69&quot;/&gt;&lt;w:doNotEmbedSystemFonts/&gt;&lt;w:defaultTabStop w:val=&quot;708&quot;/&gt;&lt;w:autoHyphenation/&gt;&lt;w:hyphenationZone w:val=&quot;357&quot;/&gt;&lt;w:doNotHyphenateCaps/&gt;&lt;w:drawingGridHorizontalSpacing w:val=&quot;140&quot;/&gt;&lt;w:drawingGridVerticalSpacing w:val=&quot;381&quot;/&gt;&lt;w:displayHorizontalDrawingGridEvery w:val=&quot;2&quot;/&gt;&lt;w:punctuationKerning/&gt;&lt;w:characterSpacingControl w:val=&quot;DontCompress&quot;/&gt;&lt;w:optimizeForBrowser/&gt;&lt;w:allowPNG/&gt;&lt;w:doNotSaveWebPagesAsSingleFil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12F04&quot;/&gt;&lt;wsp:rsid wsp:val=&quot;00000DC8&quot;/&gt;&lt;wsp:rsid wsp:val=&quot;00012B88&quot;/&gt;&lt;wsp:rsid wsp:val=&quot;0001427E&quot;/&gt;&lt;wsp:rsid wsp:val=&quot;00015252&quot;/&gt;&lt;wsp:rsid wsp:val=&quot;000155E9&quot;/&gt;&lt;wsp:rsid wsp:val=&quot;00015E30&quot;/&gt;&lt;wsp:rsid wsp:val=&quot;00022AB5&quot;/&gt;&lt;wsp:rsid wsp:val=&quot;000256B4&quot;/&gt;&lt;wsp:rsid wsp:val=&quot;00025EA1&quot;/&gt;&lt;wsp:rsid wsp:val=&quot;00027082&quot;/&gt;&lt;wsp:rsid wsp:val=&quot;00027691&quot;/&gt;&lt;wsp:rsid wsp:val=&quot;00036A2C&quot;/&gt;&lt;wsp:rsid wsp:val=&quot;00042390&quot;/&gt;&lt;wsp:rsid wsp:val=&quot;00042E84&quot;/&gt;&lt;wsp:rsid wsp:val=&quot;00043FE4&quot;/&gt;&lt;wsp:rsid wsp:val=&quot;000611FE&quot;/&gt;&lt;wsp:rsid wsp:val=&quot;00062582&quot;/&gt;&lt;wsp:rsid wsp:val=&quot;00062A36&quot;/&gt;&lt;wsp:rsid wsp:val=&quot;00065241&quot;/&gt;&lt;wsp:rsid wsp:val=&quot;0006644D&quot;/&gt;&lt;wsp:rsid wsp:val=&quot;0006702A&quot;/&gt;&lt;wsp:rsid wsp:val=&quot;000675EB&quot;/&gt;&lt;wsp:rsid wsp:val=&quot;00087B2D&quot;/&gt;&lt;wsp:rsid wsp:val=&quot;000907B6&quot;/&gt;&lt;wsp:rsid wsp:val=&quot;00091354&quot;/&gt;&lt;wsp:rsid wsp:val=&quot;000A12F2&quot;/&gt;&lt;wsp:rsid wsp:val=&quot;000A25DB&quot;/&gt;&lt;wsp:rsid wsp:val=&quot;000A460E&quot;/&gt;&lt;wsp:rsid wsp:val=&quot;000A51EB&quot;/&gt;&lt;wsp:rsid wsp:val=&quot;000A71C2&quot;/&gt;&lt;wsp:rsid wsp:val=&quot;000A7E67&quot;/&gt;&lt;wsp:rsid wsp:val=&quot;000B00A6&quot;/&gt;&lt;wsp:rsid wsp:val=&quot;000B1930&quot;/&gt;&lt;wsp:rsid wsp:val=&quot;000B25DD&quot;/&gt;&lt;wsp:rsid wsp:val=&quot;000B2D25&quot;/&gt;&lt;wsp:rsid wsp:val=&quot;000B3A07&quot;/&gt;&lt;wsp:rsid wsp:val=&quot;000C1BE1&quot;/&gt;&lt;wsp:rsid wsp:val=&quot;000C35F6&quot;/&gt;&lt;wsp:rsid wsp:val=&quot;000C5152&quot;/&gt;&lt;wsp:rsid wsp:val=&quot;000D1B58&quot;/&gt;&lt;wsp:rsid wsp:val=&quot;000D5650&quot;/&gt;&lt;wsp:rsid wsp:val=&quot;000D7AB9&quot;/&gt;&lt;wsp:rsid wsp:val=&quot;000E198A&quot;/&gt;&lt;wsp:rsid wsp:val=&quot;000E2F97&quot;/&gt;&lt;wsp:rsid wsp:val=&quot;000E3F01&quot;/&gt;&lt;wsp:rsid wsp:val=&quot;000E4D61&quot;/&gt;&lt;wsp:rsid wsp:val=&quot;000E52CD&quot;/&gt;&lt;wsp:rsid wsp:val=&quot;000E66AA&quot;/&gt;&lt;wsp:rsid wsp:val=&quot;000F1665&quot;/&gt;&lt;wsp:rsid wsp:val=&quot;000F4D3A&quot;/&gt;&lt;wsp:rsid wsp:val=&quot;000F50B4&quot;/&gt;&lt;wsp:rsid wsp:val=&quot;000F70AC&quot;/&gt;&lt;wsp:rsid wsp:val=&quot;001018AE&quot;/&gt;&lt;wsp:rsid wsp:val=&quot;001024DC&quot;/&gt;&lt;wsp:rsid wsp:val=&quot;00102CCB&quot;/&gt;&lt;wsp:rsid wsp:val=&quot;001056BE&quot;/&gt;&lt;wsp:rsid wsp:val=&quot;00110D34&quot;/&gt;&lt;wsp:rsid wsp:val=&quot;00130DFF&quot;/&gt;&lt;wsp:rsid wsp:val=&quot;00132126&quot;/&gt;&lt;wsp:rsid wsp:val=&quot;001346A0&quot;/&gt;&lt;wsp:rsid wsp:val=&quot;001366CF&quot;/&gt;&lt;wsp:rsid wsp:val=&quot;00137164&quot;/&gt;&lt;wsp:rsid wsp:val=&quot;00137B68&quot;/&gt;&lt;wsp:rsid wsp:val=&quot;00137FC8&quot;/&gt;&lt;wsp:rsid wsp:val=&quot;0014268D&quot;/&gt;&lt;wsp:rsid wsp:val=&quot;00146764&quot;/&gt;&lt;wsp:rsid wsp:val=&quot;00146F62&quot;/&gt;&lt;wsp:rsid wsp:val=&quot;001505E1&quot;/&gt;&lt;wsp:rsid wsp:val=&quot;00150A3C&quot;/&gt;&lt;wsp:rsid wsp:val=&quot;00150A53&quot;/&gt;&lt;wsp:rsid wsp:val=&quot;00151F4A&quot;/&gt;&lt;wsp:rsid wsp:val=&quot;00155272&quot;/&gt;&lt;wsp:rsid wsp:val=&quot;001632B0&quot;/&gt;&lt;wsp:rsid wsp:val=&quot;001654F0&quot;/&gt;&lt;wsp:rsid wsp:val=&quot;00166743&quot;/&gt;&lt;wsp:rsid wsp:val=&quot;00171F73&quot;/&gt;&lt;wsp:rsid wsp:val=&quot;00174F60&quot;/&gt;&lt;wsp:rsid wsp:val=&quot;001800F0&quot;/&gt;&lt;wsp:rsid wsp:val=&quot;001852B3&quot;/&gt;&lt;wsp:rsid wsp:val=&quot;001864B6&quot;/&gt;&lt;wsp:rsid wsp:val=&quot;001930CB&quot;/&gt;&lt;wsp:rsid wsp:val=&quot;001A0EC0&quot;/&gt;&lt;wsp:rsid wsp:val=&quot;001A207B&quot;/&gt;&lt;wsp:rsid wsp:val=&quot;001A535A&quot;/&gt;&lt;wsp:rsid wsp:val=&quot;001B2A26&quot;/&gt;&lt;wsp:rsid wsp:val=&quot;001B59BF&quot;/&gt;&lt;wsp:rsid wsp:val=&quot;001C1E84&quot;/&gt;&lt;wsp:rsid wsp:val=&quot;001C520D&quot;/&gt;&lt;wsp:rsid wsp:val=&quot;001C5731&quot;/&gt;&lt;wsp:rsid wsp:val=&quot;001D28EA&quot;/&gt;&lt;wsp:rsid wsp:val=&quot;001D5300&quot;/&gt;&lt;wsp:rsid wsp:val=&quot;001E18B9&quot;/&gt;&lt;wsp:rsid wsp:val=&quot;001E1F66&quot;/&gt;&lt;wsp:rsid wsp:val=&quot;001E6525&quot;/&gt;&lt;wsp:rsid wsp:val=&quot;001E7283&quot;/&gt;&lt;wsp:rsid wsp:val=&quot;001E73BA&quot;/&gt;&lt;wsp:rsid wsp:val=&quot;001E7492&quot;/&gt;&lt;wsp:rsid wsp:val=&quot;001F06A3&quot;/&gt;&lt;wsp:rsid wsp:val=&quot;001F16E3&quot;/&gt;&lt;wsp:rsid wsp:val=&quot;001F42F0&quot;/&gt;&lt;wsp:rsid wsp:val=&quot;001F566A&quot;/&gt;&lt;wsp:rsid wsp:val=&quot;001F7425&quot;/&gt;&lt;wsp:rsid wsp:val=&quot;001F77D0&quot;/&gt;&lt;wsp:rsid wsp:val=&quot;0020042E&quot;/&gt;&lt;wsp:rsid wsp:val=&quot;00202A19&quot;/&gt;&lt;wsp:rsid wsp:val=&quot;00204D50&quot;/&gt;&lt;wsp:rsid wsp:val=&quot;00204DE9&quot;/&gt;&lt;wsp:rsid wsp:val=&quot;002052D5&quot;/&gt;&lt;wsp:rsid wsp:val=&quot;002101D9&quot;/&gt;&lt;wsp:rsid wsp:val=&quot;00210E90&quot;/&gt;&lt;wsp:rsid wsp:val=&quot;002111DA&quot;/&gt;&lt;wsp:rsid wsp:val=&quot;00211533&quot;/&gt;&lt;wsp:rsid wsp:val=&quot;00212F04&quot;/&gt;&lt;wsp:rsid wsp:val=&quot;0021397F&quot;/&gt;&lt;wsp:rsid wsp:val=&quot;002174DC&quot;/&gt;&lt;wsp:rsid wsp:val=&quot;002256F9&quot;/&gt;&lt;wsp:rsid wsp:val=&quot;00225757&quot;/&gt;&lt;wsp:rsid wsp:val=&quot;00225891&quot;/&gt;&lt;wsp:rsid wsp:val=&quot;00227272&quot;/&gt;&lt;wsp:rsid wsp:val=&quot;00230031&quot;/&gt;&lt;wsp:rsid wsp:val=&quot;00231A08&quot;/&gt;&lt;wsp:rsid wsp:val=&quot;00232BF3&quot;/&gt;&lt;wsp:rsid wsp:val=&quot;00232ECB&quot;/&gt;&lt;wsp:rsid wsp:val=&quot;00234D66&quot;/&gt;&lt;wsp:rsid wsp:val=&quot;00240F05&quot;/&gt;&lt;wsp:rsid wsp:val=&quot;00242F0B&quot;/&gt;&lt;wsp:rsid wsp:val=&quot;00244855&quot;/&gt;&lt;wsp:rsid wsp:val=&quot;00244BA0&quot;/&gt;&lt;wsp:rsid wsp:val=&quot;00246149&quot;/&gt;&lt;wsp:rsid wsp:val=&quot;002472B5&quot;/&gt;&lt;wsp:rsid wsp:val=&quot;00250440&quot;/&gt;&lt;wsp:rsid wsp:val=&quot;002504F8&quot;/&gt;&lt;wsp:rsid wsp:val=&quot;002600C8&quot;/&gt;&lt;wsp:rsid wsp:val=&quot;00260B3D&quot;/&gt;&lt;wsp:rsid wsp:val=&quot;002632A4&quot;/&gt;&lt;wsp:rsid wsp:val=&quot;00271A81&quot;/&gt;&lt;wsp:rsid wsp:val=&quot;00273B17&quot;/&gt;&lt;wsp:rsid wsp:val=&quot;0027698E&quot;/&gt;&lt;wsp:rsid wsp:val=&quot;002779D1&quot;/&gt;&lt;wsp:rsid wsp:val=&quot;00281B18&quot;/&gt;&lt;wsp:rsid wsp:val=&quot;002824F5&quot;/&gt;&lt;wsp:rsid wsp:val=&quot;00284725&quot;/&gt;&lt;wsp:rsid wsp:val=&quot;00290D00&quot;/&gt;&lt;wsp:rsid wsp:val=&quot;00291EE8&quot;/&gt;&lt;wsp:rsid wsp:val=&quot;00292FEE&quot;/&gt;&lt;wsp:rsid wsp:val=&quot;00294426&quot;/&gt;&lt;wsp:rsid wsp:val=&quot;002A0544&quot;/&gt;&lt;wsp:rsid wsp:val=&quot;002A06FF&quot;/&gt;&lt;wsp:rsid wsp:val=&quot;002A077C&quot;/&gt;&lt;wsp:rsid wsp:val=&quot;002A1247&quot;/&gt;&lt;wsp:rsid wsp:val=&quot;002A3F2A&quot;/&gt;&lt;wsp:rsid wsp:val=&quot;002A477C&quot;/&gt;&lt;wsp:rsid wsp:val=&quot;002A66A7&quot;/&gt;&lt;wsp:rsid wsp:val=&quot;002A686D&quot;/&gt;&lt;wsp:rsid wsp:val=&quot;002B04A0&quot;/&gt;&lt;wsp:rsid wsp:val=&quot;002B2856&quot;/&gt;&lt;wsp:rsid wsp:val=&quot;002B2A11&quot;/&gt;&lt;wsp:rsid wsp:val=&quot;002B2A18&quot;/&gt;&lt;wsp:rsid wsp:val=&quot;002C4945&quot;/&gt;&lt;wsp:rsid wsp:val=&quot;002C5850&quot;/&gt;&lt;wsp:rsid wsp:val=&quot;002C6ED6&quot;/&gt;&lt;wsp:rsid wsp:val=&quot;002C7254&quot;/&gt;&lt;wsp:rsid wsp:val=&quot;002D5084&quot;/&gt;&lt;wsp:rsid wsp:val=&quot;002D5E95&quot;/&gt;&lt;wsp:rsid wsp:val=&quot;002D5FF8&quot;/&gt;&lt;wsp:rsid wsp:val=&quot;002E7A2B&quot;/&gt;&lt;wsp:rsid wsp:val=&quot;002F0033&quot;/&gt;&lt;wsp:rsid wsp:val=&quot;002F4B1D&quot;/&gt;&lt;wsp:rsid wsp:val=&quot;002F5748&quot;/&gt;&lt;wsp:rsid wsp:val=&quot;002F5E41&quot;/&gt;&lt;wsp:rsid wsp:val=&quot;002F7BF9&quot;/&gt;&lt;wsp:rsid wsp:val=&quot;0030107F&quot;/&gt;&lt;wsp:rsid wsp:val=&quot;00302069&quot;/&gt;&lt;wsp:rsid wsp:val=&quot;003063F0&quot;/&gt;&lt;wsp:rsid wsp:val=&quot;00306980&quot;/&gt;&lt;wsp:rsid wsp:val=&quot;003103B7&quot;/&gt;&lt;wsp:rsid wsp:val=&quot;00316734&quot;/&gt;&lt;wsp:rsid wsp:val=&quot;00317380&quot;/&gt;&lt;wsp:rsid wsp:val=&quot;00317F18&quot;/&gt;&lt;wsp:rsid wsp:val=&quot;0032640D&quot;/&gt;&lt;wsp:rsid wsp:val=&quot;00332356&quot;/&gt;&lt;wsp:rsid wsp:val=&quot;003415E2&quot;/&gt;&lt;wsp:rsid wsp:val=&quot;003427E4&quot;/&gt;&lt;wsp:rsid wsp:val=&quot;00343F66&quot;/&gt;&lt;wsp:rsid wsp:val=&quot;00344143&quot;/&gt;&lt;wsp:rsid wsp:val=&quot;00344822&quot;/&gt;&lt;wsp:rsid wsp:val=&quot;00350FB2&quot;/&gt;&lt;wsp:rsid wsp:val=&quot;00351F44&quot;/&gt;&lt;wsp:rsid wsp:val=&quot;003534CE&quot;/&gt;&lt;wsp:rsid wsp:val=&quot;00361465&quot;/&gt;&lt;wsp:rsid wsp:val=&quot;0036221D&quot;/&gt;&lt;wsp:rsid wsp:val=&quot;00364527&quot;/&gt;&lt;wsp:rsid wsp:val=&quot;00366EA3&quot;/&gt;&lt;wsp:rsid wsp:val=&quot;0037307B&quot;/&gt;&lt;wsp:rsid wsp:val=&quot;0037307D&quot;/&gt;&lt;wsp:rsid wsp:val=&quot;00373F15&quot;/&gt;&lt;wsp:rsid wsp:val=&quot;003746B3&quot;/&gt;&lt;wsp:rsid wsp:val=&quot;00381567&quot;/&gt;&lt;wsp:rsid wsp:val=&quot;00382CBE&quot;/&gt;&lt;wsp:rsid wsp:val=&quot;00385048&quot;/&gt;&lt;wsp:rsid wsp:val=&quot;00391E1B&quot;/&gt;&lt;wsp:rsid wsp:val=&quot;00394257&quot;/&gt;&lt;wsp:rsid wsp:val=&quot;00394402&quot;/&gt;&lt;wsp:rsid wsp:val=&quot;00394EDF&quot;/&gt;&lt;wsp:rsid wsp:val=&quot;003A01BC&quot;/&gt;&lt;wsp:rsid wsp:val=&quot;003A24FA&quot;/&gt;&lt;wsp:rsid wsp:val=&quot;003B031D&quot;/&gt;&lt;wsp:rsid wsp:val=&quot;003B03EE&quot;/&gt;&lt;wsp:rsid wsp:val=&quot;003B1472&quot;/&gt;&lt;wsp:rsid wsp:val=&quot;003B7927&quot;/&gt;&lt;wsp:rsid wsp:val=&quot;003C02A6&quot;/&gt;&lt;wsp:rsid wsp:val=&quot;003C39F7&quot;/&gt;&lt;wsp:rsid wsp:val=&quot;003C6978&quot;/&gt;&lt;wsp:rsid wsp:val=&quot;003D15CB&quot;/&gt;&lt;wsp:rsid wsp:val=&quot;003D1782&quot;/&gt;&lt;wsp:rsid wsp:val=&quot;003D3457&quot;/&gt;&lt;wsp:rsid wsp:val=&quot;003D3DCA&quot;/&gt;&lt;wsp:rsid wsp:val=&quot;003D6674&quot;/&gt;&lt;wsp:rsid wsp:val=&quot;003D6769&quot;/&gt;&lt;wsp:rsid wsp:val=&quot;003E0301&quot;/&gt;&lt;wsp:rsid wsp:val=&quot;003E0422&quot;/&gt;&lt;wsp:rsid wsp:val=&quot;003F365B&quot;/&gt;&lt;wsp:rsid wsp:val=&quot;003F4C53&quot;/&gt;&lt;wsp:rsid wsp:val=&quot;003F63C1&quot;/&gt;&lt;wsp:rsid wsp:val=&quot;0040088F&quot;/&gt;&lt;wsp:rsid wsp:val=&quot;00402E09&quot;/&gt;&lt;wsp:rsid wsp:val=&quot;00403775&quot;/&gt;&lt;wsp:rsid wsp:val=&quot;00406EB8&quot;/&gt;&lt;wsp:rsid wsp:val=&quot;00411EAB&quot;/&gt;&lt;wsp:rsid wsp:val=&quot;00415195&quot;/&gt;&lt;wsp:rsid wsp:val=&quot;004270D1&quot;/&gt;&lt;wsp:rsid wsp:val=&quot;004309DF&quot;/&gt;&lt;wsp:rsid wsp:val=&quot;0043187E&quot;/&gt;&lt;wsp:rsid wsp:val=&quot;00433787&quot;/&gt;&lt;wsp:rsid wsp:val=&quot;00436210&quot;/&gt;&lt;wsp:rsid wsp:val=&quot;00436AEC&quot;/&gt;&lt;wsp:rsid wsp:val=&quot;00442A2C&quot;/&gt;&lt;wsp:rsid wsp:val=&quot;004503EC&quot;/&gt;&lt;wsp:rsid wsp:val=&quot;00452500&quot;/&gt;&lt;wsp:rsid wsp:val=&quot;00452D5E&quot;/&gt;&lt;wsp:rsid wsp:val=&quot;004537F6&quot;/&gt;&lt;wsp:rsid wsp:val=&quot;0045380C&quot;/&gt;&lt;wsp:rsid wsp:val=&quot;004562BC&quot;/&gt;&lt;wsp:rsid wsp:val=&quot;00465F64&quot;/&gt;&lt;wsp:rsid wsp:val=&quot;00473ABF&quot;/&gt;&lt;wsp:rsid wsp:val=&quot;004748BE&quot;/&gt;&lt;wsp:rsid wsp:val=&quot;00476B0F&quot;/&gt;&lt;wsp:rsid wsp:val=&quot;00477BC6&quot;/&gt;&lt;wsp:rsid wsp:val=&quot;0048210E&quot;/&gt;&lt;wsp:rsid wsp:val=&quot;00485C49&quot;/&gt;&lt;wsp:rsid wsp:val=&quot;00487DB1&quot;/&gt;&lt;wsp:rsid wsp:val=&quot;00490F4D&quot;/&gt;&lt;wsp:rsid wsp:val=&quot;00491E80&quot;/&gt;&lt;wsp:rsid wsp:val=&quot;00492255&quot;/&gt;&lt;wsp:rsid wsp:val=&quot;00496238&quot;/&gt;&lt;wsp:rsid wsp:val=&quot;00496359&quot;/&gt;&lt;wsp:rsid wsp:val=&quot;004A02D5&quot;/&gt;&lt;wsp:rsid wsp:val=&quot;004A03B0&quot;/&gt;&lt;wsp:rsid wsp:val=&quot;004A082B&quot;/&gt;&lt;wsp:rsid wsp:val=&quot;004A46D4&quot;/&gt;&lt;wsp:rsid wsp:val=&quot;004A5F62&quot;/&gt;&lt;wsp:rsid wsp:val=&quot;004A62A8&quot;/&gt;&lt;wsp:rsid wsp:val=&quot;004A66EF&quot;/&gt;&lt;wsp:rsid wsp:val=&quot;004A6D17&quot;/&gt;&lt;wsp:rsid wsp:val=&quot;004B275D&quot;/&gt;&lt;wsp:rsid wsp:val=&quot;004B3A61&quot;/&gt;&lt;wsp:rsid wsp:val=&quot;004B7618&quot;/&gt;&lt;wsp:rsid wsp:val=&quot;004C51EB&quot;/&gt;&lt;wsp:rsid wsp:val=&quot;004C656C&quot;/&gt;&lt;wsp:rsid wsp:val=&quot;004D4690&quot;/&gt;&lt;wsp:rsid wsp:val=&quot;004D5A29&quot;/&gt;&lt;wsp:rsid wsp:val=&quot;004D77F0&quot;/&gt;&lt;wsp:rsid wsp:val=&quot;004E35F5&quot;/&gt;&lt;wsp:rsid wsp:val=&quot;004E556C&quot;/&gt;&lt;wsp:rsid wsp:val=&quot;004F59CA&quot;/&gt;&lt;wsp:rsid wsp:val=&quot;00500A20&quot;/&gt;&lt;wsp:rsid wsp:val=&quot;00504760&quot;/&gt;&lt;wsp:rsid wsp:val=&quot;005067CA&quot;/&gt;&lt;wsp:rsid wsp:val=&quot;00507283&quot;/&gt;&lt;wsp:rsid wsp:val=&quot;00510658&quot;/&gt;&lt;wsp:rsid wsp:val=&quot;00521180&quot;/&gt;&lt;wsp:rsid wsp:val=&quot;00522892&quot;/&gt;&lt;wsp:rsid wsp:val=&quot;0053178F&quot;/&gt;&lt;wsp:rsid wsp:val=&quot;00533390&quot;/&gt;&lt;wsp:rsid wsp:val=&quot;00542D6B&quot;/&gt;&lt;wsp:rsid wsp:val=&quot;00547DDA&quot;/&gt;&lt;wsp:rsid wsp:val=&quot;00550E37&quot;/&gt;&lt;wsp:rsid wsp:val=&quot;0055286B&quot;/&gt;&lt;wsp:rsid wsp:val=&quot;0055360B&quot;/&gt;&lt;wsp:rsid wsp:val=&quot;005614C4&quot;/&gt;&lt;wsp:rsid wsp:val=&quot;00562430&quot;/&gt;&lt;wsp:rsid wsp:val=&quot;00562471&quot;/&gt;&lt;wsp:rsid wsp:val=&quot;005625CB&quot;/&gt;&lt;wsp:rsid wsp:val=&quot;00563CE5&quot;/&gt;&lt;wsp:rsid wsp:val=&quot;0056665F&quot;/&gt;&lt;wsp:rsid wsp:val=&quot;005717BF&quot;/&gt;&lt;wsp:rsid wsp:val=&quot;00574D3F&quot;/&gt;&lt;wsp:rsid wsp:val=&quot;00576B30&quot;/&gt;&lt;wsp:rsid wsp:val=&quot;00583DE9&quot;/&gt;&lt;wsp:rsid wsp:val=&quot;00584A39&quot;/&gt;&lt;wsp:rsid wsp:val=&quot;00595B51&quot;/&gt;&lt;wsp:rsid wsp:val=&quot;005A04ED&quot;/&gt;&lt;wsp:rsid wsp:val=&quot;005A0755&quot;/&gt;&lt;wsp:rsid wsp:val=&quot;005A67FC&quot;/&gt;&lt;wsp:rsid wsp:val=&quot;005B3E66&quot;/&gt;&lt;wsp:rsid wsp:val=&quot;005B4E7E&quot;/&gt;&lt;wsp:rsid wsp:val=&quot;005B50F3&quot;/&gt;&lt;wsp:rsid wsp:val=&quot;005C1A48&quot;/&gt;&lt;wsp:rsid wsp:val=&quot;005C6EF1&quot;/&gt;&lt;wsp:rsid wsp:val=&quot;005D360A&quot;/&gt;&lt;wsp:rsid wsp:val=&quot;005D378E&quot;/&gt;&lt;wsp:rsid wsp:val=&quot;005D3849&quot;/&gt;&lt;wsp:rsid wsp:val=&quot;005D4C29&quot;/&gt;&lt;wsp:rsid wsp:val=&quot;005E0599&quot;/&gt;&lt;wsp:rsid wsp:val=&quot;005E3B8E&quot;/&gt;&lt;wsp:rsid wsp:val=&quot;005E4C40&quot;/&gt;&lt;wsp:rsid wsp:val=&quot;005E7043&quot;/&gt;&lt;wsp:rsid wsp:val=&quot;005F086A&quot;/&gt;&lt;wsp:rsid wsp:val=&quot;005F21CC&quot;/&gt;&lt;wsp:rsid wsp:val=&quot;005F3900&quot;/&gt;&lt;wsp:rsid wsp:val=&quot;005F50F5&quot;/&gt;&lt;wsp:rsid wsp:val=&quot;0060306E&quot;/&gt;&lt;wsp:rsid wsp:val=&quot;0060704E&quot;/&gt;&lt;wsp:rsid wsp:val=&quot;006079B5&quot;/&gt;&lt;wsp:rsid wsp:val=&quot;006137BA&quot;/&gt;&lt;wsp:rsid wsp:val=&quot;00613F07&quot;/&gt;&lt;wsp:rsid wsp:val=&quot;006141FF&quot;/&gt;&lt;wsp:rsid wsp:val=&quot;00621230&quot;/&gt;&lt;wsp:rsid wsp:val=&quot;006231E5&quot;/&gt;&lt;wsp:rsid wsp:val=&quot;006321E9&quot;/&gt;&lt;wsp:rsid wsp:val=&quot;00637B61&quot;/&gt;&lt;wsp:rsid wsp:val=&quot;00644F35&quot;/&gt;&lt;wsp:rsid wsp:val=&quot;00652556&quot;/&gt;&lt;wsp:rsid wsp:val=&quot;00654C35&quot;/&gt;&lt;wsp:rsid wsp:val=&quot;0065510E&quot;/&gt;&lt;wsp:rsid wsp:val=&quot;0066448C&quot;/&gt;&lt;wsp:rsid wsp:val=&quot;00664BA8&quot;/&gt;&lt;wsp:rsid wsp:val=&quot;006650C3&quot;/&gt;&lt;wsp:rsid wsp:val=&quot;00677EC9&quot;/&gt;&lt;wsp:rsid wsp:val=&quot;0068026E&quot;/&gt;&lt;wsp:rsid wsp:val=&quot;00683171&quot;/&gt;&lt;wsp:rsid wsp:val=&quot;00684B8F&quot;/&gt;&lt;wsp:rsid wsp:val=&quot;00687F1F&quot;/&gt;&lt;wsp:rsid wsp:val=&quot;006909ED&quot;/&gt;&lt;wsp:rsid wsp:val=&quot;0069369B&quot;/&gt;&lt;wsp:rsid wsp:val=&quot;00694939&quot;/&gt;&lt;wsp:rsid wsp:val=&quot;006968BD&quot;/&gt;&lt;wsp:rsid wsp:val=&quot;006A1085&quot;/&gt;&lt;wsp:rsid wsp:val=&quot;006A1363&quot;/&gt;&lt;wsp:rsid wsp:val=&quot;006A2D43&quot;/&gt;&lt;wsp:rsid wsp:val=&quot;006A315A&quot;/&gt;&lt;wsp:rsid wsp:val=&quot;006A5B34&quot;/&gt;&lt;wsp:rsid wsp:val=&quot;006B01D0&quot;/&gt;&lt;wsp:rsid wsp:val=&quot;006B13A0&quot;/&gt;&lt;wsp:rsid wsp:val=&quot;006B2B5C&quot;/&gt;&lt;wsp:rsid wsp:val=&quot;006B3B26&quot;/&gt;&lt;wsp:rsid wsp:val=&quot;006B4B96&quot;/&gt;&lt;wsp:rsid wsp:val=&quot;006B5BE3&quot;/&gt;&lt;wsp:rsid wsp:val=&quot;006C0A9F&quot;/&gt;&lt;wsp:rsid wsp:val=&quot;006C119A&quot;/&gt;&lt;wsp:rsid wsp:val=&quot;006C1B7C&quot;/&gt;&lt;wsp:rsid wsp:val=&quot;006C3B79&quot;/&gt;&lt;wsp:rsid wsp:val=&quot;006C5C7B&quot;/&gt;&lt;wsp:rsid wsp:val=&quot;006D430D&quot;/&gt;&lt;wsp:rsid wsp:val=&quot;006D4EAD&quot;/&gt;&lt;wsp:rsid wsp:val=&quot;006D5952&quot;/&gt;&lt;wsp:rsid wsp:val=&quot;006D741F&quot;/&gt;&lt;wsp:rsid wsp:val=&quot;006E2F64&quot;/&gt;&lt;wsp:rsid wsp:val=&quot;006E5843&quot;/&gt;&lt;wsp:rsid wsp:val=&quot;006F3F4D&quot;/&gt;&lt;wsp:rsid wsp:val=&quot;006F6B9F&quot;/&gt;&lt;wsp:rsid wsp:val=&quot;006F74D3&quot;/&gt;&lt;wsp:rsid wsp:val=&quot;007001C3&quot;/&gt;&lt;wsp:rsid wsp:val=&quot;00702C69&quot;/&gt;&lt;wsp:rsid wsp:val=&quot;00702E26&quot;/&gt;&lt;wsp:rsid wsp:val=&quot;0070346C&quot;/&gt;&lt;wsp:rsid wsp:val=&quot;00703618&quot;/&gt;&lt;wsp:rsid wsp:val=&quot;00704B10&quot;/&gt;&lt;wsp:rsid wsp:val=&quot;00706AA5&quot;/&gt;&lt;wsp:rsid wsp:val=&quot;00707D22&quot;/&gt;&lt;wsp:rsid wsp:val=&quot;007149FE&quot;/&gt;&lt;wsp:rsid wsp:val=&quot;00714CEF&quot;/&gt;&lt;wsp:rsid wsp:val=&quot;00716428&quot;/&gt;&lt;wsp:rsid wsp:val=&quot;00720BEF&quot;/&gt;&lt;wsp:rsid wsp:val=&quot;00723D69&quot;/&gt;&lt;wsp:rsid wsp:val=&quot;00724E44&quot;/&gt;&lt;wsp:rsid wsp:val=&quot;00725FA3&quot;/&gt;&lt;wsp:rsid wsp:val=&quot;00734C60&quot;/&gt;&lt;wsp:rsid wsp:val=&quot;00736383&quot;/&gt;&lt;wsp:rsid wsp:val=&quot;007366AA&quot;/&gt;&lt;wsp:rsid wsp:val=&quot;0073692A&quot;/&gt;&lt;wsp:rsid wsp:val=&quot;007371CF&quot;/&gt;&lt;wsp:rsid wsp:val=&quot;007433B7&quot;/&gt;&lt;wsp:rsid wsp:val=&quot;00746AE2&quot;/&gt;&lt;wsp:rsid wsp:val=&quot;007523D3&quot;/&gt;&lt;wsp:rsid wsp:val=&quot;00756C9D&quot;/&gt;&lt;wsp:rsid wsp:val=&quot;00762DAD&quot;/&gt;&lt;wsp:rsid wsp:val=&quot;00763051&quot;/&gt;&lt;wsp:rsid wsp:val=&quot;007647D9&quot;/&gt;&lt;wsp:rsid wsp:val=&quot;00765166&quot;/&gt;&lt;wsp:rsid wsp:val=&quot;00770119&quot;/&gt;&lt;wsp:rsid wsp:val=&quot;007718B2&quot;/&gt;&lt;wsp:rsid wsp:val=&quot;007745D5&quot;/&gt;&lt;wsp:rsid wsp:val=&quot;00776F4B&quot;/&gt;&lt;wsp:rsid wsp:val=&quot;0077756B&quot;/&gt;&lt;wsp:rsid wsp:val=&quot;00781182&quot;/&gt;&lt;wsp:rsid wsp:val=&quot;00781D13&quot;/&gt;&lt;wsp:rsid wsp:val=&quot;0078238F&quot;/&gt;&lt;wsp:rsid wsp:val=&quot;007829C7&quot;/&gt;&lt;wsp:rsid wsp:val=&quot;0078715D&quot;/&gt;&lt;wsp:rsid wsp:val=&quot;0078717E&quot;/&gt;&lt;wsp:rsid wsp:val=&quot;00787487&quot;/&gt;&lt;wsp:rsid wsp:val=&quot;00790CCA&quot;/&gt;&lt;wsp:rsid wsp:val=&quot;00792DF8&quot;/&gt;&lt;wsp:rsid wsp:val=&quot;00793936&quot;/&gt;&lt;wsp:rsid wsp:val=&quot;0079407B&quot;/&gt;&lt;wsp:rsid wsp:val=&quot;00795569&quot;/&gt;&lt;wsp:rsid wsp:val=&quot;0079724A&quot;/&gt;&lt;wsp:rsid wsp:val=&quot;007974B0&quot;/&gt;&lt;wsp:rsid wsp:val=&quot;007A31E9&quot;/&gt;&lt;wsp:rsid wsp:val=&quot;007B24C0&quot;/&gt;&lt;wsp:rsid wsp:val=&quot;007B4610&quot;/&gt;&lt;wsp:rsid wsp:val=&quot;007B4AB5&quot;/&gt;&lt;wsp:rsid wsp:val=&quot;007C2CAB&quot;/&gt;&lt;wsp:rsid wsp:val=&quot;007C3E6A&quot;/&gt;&lt;wsp:rsid wsp:val=&quot;007C50F3&quot;/&gt;&lt;wsp:rsid wsp:val=&quot;007D1E71&quot;/&gt;&lt;wsp:rsid wsp:val=&quot;007D32FC&quot;/&gt;&lt;wsp:rsid wsp:val=&quot;007D3A88&quot;/&gt;&lt;wsp:rsid wsp:val=&quot;007D3A95&quot;/&gt;&lt;wsp:rsid wsp:val=&quot;007E0CCC&quot;/&gt;&lt;wsp:rsid wsp:val=&quot;007E1969&quot;/&gt;&lt;wsp:rsid wsp:val=&quot;007E1C08&quot;/&gt;&lt;wsp:rsid wsp:val=&quot;007E4934&quot;/&gt;&lt;wsp:rsid wsp:val=&quot;007E69D7&quot;/&gt;&lt;wsp:rsid wsp:val=&quot;007F00E2&quot;/&gt;&lt;wsp:rsid wsp:val=&quot;007F0185&quot;/&gt;&lt;wsp:rsid wsp:val=&quot;007F04E3&quot;/&gt;&lt;wsp:rsid wsp:val=&quot;007F15E2&quot;/&gt;&lt;wsp:rsid wsp:val=&quot;007F2408&quot;/&gt;&lt;wsp:rsid wsp:val=&quot;007F3857&quot;/&gt;&lt;wsp:rsid wsp:val=&quot;007F6A4D&quot;/&gt;&lt;wsp:rsid wsp:val=&quot;00807C47&quot;/&gt;&lt;wsp:rsid wsp:val=&quot;0081073E&quot;/&gt;&lt;wsp:rsid wsp:val=&quot;00812C0D&quot;/&gt;&lt;wsp:rsid wsp:val=&quot;00812DF2&quot;/&gt;&lt;wsp:rsid wsp:val=&quot;00820340&quot;/&gt;&lt;wsp:rsid wsp:val=&quot;00824172&quot;/&gt;&lt;wsp:rsid wsp:val=&quot;008252C4&quot;/&gt;&lt;wsp:rsid wsp:val=&quot;00826084&quot;/&gt;&lt;wsp:rsid wsp:val=&quot;008262DF&quot;/&gt;&lt;wsp:rsid wsp:val=&quot;00830165&quot;/&gt;&lt;wsp:rsid wsp:val=&quot;00833D39&quot;/&gt;&lt;wsp:rsid wsp:val=&quot;00835128&quot;/&gt;&lt;wsp:rsid wsp:val=&quot;0083760D&quot;/&gt;&lt;wsp:rsid wsp:val=&quot;00840CF3&quot;/&gt;&lt;wsp:rsid wsp:val=&quot;00843001&quot;/&gt;&lt;wsp:rsid wsp:val=&quot;008471E7&quot;/&gt;&lt;wsp:rsid wsp:val=&quot;008478AC&quot;/&gt;&lt;wsp:rsid wsp:val=&quot;00851DD2&quot;/&gt;&lt;wsp:rsid wsp:val=&quot;00852BC6&quot;/&gt;&lt;wsp:rsid wsp:val=&quot;00854D19&quot;/&gt;&lt;wsp:rsid wsp:val=&quot;00855EC2&quot;/&gt;&lt;wsp:rsid wsp:val=&quot;0086137F&quot;/&gt;&lt;wsp:rsid wsp:val=&quot;00864AB5&quot;/&gt;&lt;wsp:rsid wsp:val=&quot;00865803&quot;/&gt;&lt;wsp:rsid wsp:val=&quot;00870E69&quot;/&gt;&lt;wsp:rsid wsp:val=&quot;00871A06&quot;/&gt;&lt;wsp:rsid wsp:val=&quot;00876BC3&quot;/&gt;&lt;wsp:rsid wsp:val=&quot;00877A31&quot;/&gt;&lt;wsp:rsid wsp:val=&quot;008841D4&quot;/&gt;&lt;wsp:rsid wsp:val=&quot;0088617F&quot;/&gt;&lt;wsp:rsid wsp:val=&quot;00890ACE&quot;/&gt;&lt;wsp:rsid wsp:val=&quot;008930B0&quot;/&gt;&lt;wsp:rsid wsp:val=&quot;008931F2&quot;/&gt;&lt;wsp:rsid wsp:val=&quot;0089440E&quot;/&gt;&lt;wsp:rsid wsp:val=&quot;008954A1&quot;/&gt;&lt;wsp:rsid wsp:val=&quot;008A0389&quot;/&gt;&lt;wsp:rsid wsp:val=&quot;008A3E09&quot;/&gt;&lt;wsp:rsid wsp:val=&quot;008A4C4D&quot;/&gt;&lt;wsp:rsid wsp:val=&quot;008A4E5F&quot;/&gt;&lt;wsp:rsid wsp:val=&quot;008A6539&quot;/&gt;&lt;wsp:rsid wsp:val=&quot;008A6968&quot;/&gt;&lt;wsp:rsid wsp:val=&quot;008B125A&quot;/&gt;&lt;wsp:rsid wsp:val=&quot;008B39ED&quot;/&gt;&lt;wsp:rsid wsp:val=&quot;008B6479&quot;/&gt;&lt;wsp:rsid wsp:val=&quot;008B69A7&quot;/&gt;&lt;wsp:rsid wsp:val=&quot;008C5FFF&quot;/&gt;&lt;wsp:rsid wsp:val=&quot;008C7805&quot;/&gt;&lt;wsp:rsid wsp:val=&quot;008D0E22&quot;/&gt;&lt;wsp:rsid wsp:val=&quot;008D32F8&quot;/&gt;&lt;wsp:rsid wsp:val=&quot;008D5C06&quot;/&gt;&lt;wsp:rsid wsp:val=&quot;008E01C2&quot;/&gt;&lt;wsp:rsid wsp:val=&quot;008E0F0A&quot;/&gt;&lt;wsp:rsid wsp:val=&quot;008E1B14&quot;/&gt;&lt;wsp:rsid wsp:val=&quot;008E55FA&quot;/&gt;&lt;wsp:rsid wsp:val=&quot;008E5CD7&quot;/&gt;&lt;wsp:rsid wsp:val=&quot;008E5F99&quot;/&gt;&lt;wsp:rsid wsp:val=&quot;008F17CD&quot;/&gt;&lt;wsp:rsid wsp:val=&quot;008F3918&quot;/&gt;&lt;wsp:rsid wsp:val=&quot;008F6D04&quot;/&gt;&lt;wsp:rsid wsp:val=&quot;008F7423&quot;/&gt;&lt;wsp:rsid wsp:val=&quot;008F78D6&quot;/&gt;&lt;wsp:rsid wsp:val=&quot;00900504&quot;/&gt;&lt;wsp:rsid wsp:val=&quot;00901B59&quot;/&gt;&lt;wsp:rsid wsp:val=&quot;009039B9&quot;/&gt;&lt;wsp:rsid wsp:val=&quot;009045C0&quot;/&gt;&lt;wsp:rsid wsp:val=&quot;009052FC&quot;/&gt;&lt;wsp:rsid wsp:val=&quot;009108DA&quot;/&gt;&lt;wsp:rsid wsp:val=&quot;00910E50&quot;/&gt;&lt;wsp:rsid wsp:val=&quot;00911B8E&quot;/&gt;&lt;wsp:rsid wsp:val=&quot;0091305F&quot;/&gt;&lt;wsp:rsid wsp:val=&quot;009211B4&quot;/&gt;&lt;wsp:rsid wsp:val=&quot;0092351D&quot;/&gt;&lt;wsp:rsid wsp:val=&quot;009264CF&quot;/&gt;&lt;wsp:rsid wsp:val=&quot;009316D8&quot;/&gt;&lt;wsp:rsid wsp:val=&quot;00935B0B&quot;/&gt;&lt;wsp:rsid wsp:val=&quot;009404EE&quot;/&gt;&lt;wsp:rsid wsp:val=&quot;00940CAB&quot;/&gt;&lt;wsp:rsid wsp:val=&quot;00942768&quot;/&gt;&lt;wsp:rsid wsp:val=&quot;00942BCD&quot;/&gt;&lt;wsp:rsid wsp:val=&quot;00947849&quot;/&gt;&lt;wsp:rsid wsp:val=&quot;00950EB3&quot;/&gt;&lt;wsp:rsid wsp:val=&quot;00951013&quot;/&gt;&lt;wsp:rsid wsp:val=&quot;009517F9&quot;/&gt;&lt;wsp:rsid wsp:val=&quot;009527AF&quot;/&gt;&lt;wsp:rsid wsp:val=&quot;00953B26&quot;/&gt;&lt;wsp:rsid wsp:val=&quot;00953C18&quot;/&gt;&lt;wsp:rsid wsp:val=&quot;00954063&quot;/&gt;&lt;wsp:rsid wsp:val=&quot;00954637&quot;/&gt;&lt;wsp:rsid wsp:val=&quot;00954EB0&quot;/&gt;&lt;wsp:rsid wsp:val=&quot;00956B31&quot;/&gt;&lt;wsp:rsid wsp:val=&quot;00960707&quot;/&gt;&lt;wsp:rsid wsp:val=&quot;00966E07&quot;/&gt;&lt;wsp:rsid wsp:val=&quot;00973E40&quot;/&gt;&lt;wsp:rsid wsp:val=&quot;009749E7&quot;/&gt;&lt;wsp:rsid wsp:val=&quot;00982732&quot;/&gt;&lt;wsp:rsid wsp:val=&quot;009827FC&quot;/&gt;&lt;wsp:rsid wsp:val=&quot;009847F1&quot;/&gt;&lt;wsp:rsid wsp:val=&quot;00986711&quot;/&gt;&lt;wsp:rsid wsp:val=&quot;0099114B&quot;/&gt;&lt;wsp:rsid wsp:val=&quot;00992728&quot;/&gt;&lt;wsp:rsid wsp:val=&quot;00994F7D&quot;/&gt;&lt;wsp:rsid wsp:val=&quot;009959E1&quot;/&gt;&lt;wsp:rsid wsp:val=&quot;009A3671&quot;/&gt;&lt;wsp:rsid wsp:val=&quot;009B7182&quot;/&gt;&lt;wsp:rsid wsp:val=&quot;009C0B27&quot;/&gt;&lt;wsp:rsid wsp:val=&quot;009C32F8&quot;/&gt;&lt;wsp:rsid wsp:val=&quot;009C3726&quot;/&gt;&lt;wsp:rsid wsp:val=&quot;009C37FE&quot;/&gt;&lt;wsp:rsid wsp:val=&quot;009C39B7&quot;/&gt;&lt;wsp:rsid wsp:val=&quot;009C44AF&quot;/&gt;&lt;wsp:rsid wsp:val=&quot;009C5655&quot;/&gt;&lt;wsp:rsid wsp:val=&quot;009C5CA2&quot;/&gt;&lt;wsp:rsid wsp:val=&quot;009D038A&quot;/&gt;&lt;wsp:rsid wsp:val=&quot;009D3B62&quot;/&gt;&lt;wsp:rsid wsp:val=&quot;009D4F4D&quot;/&gt;&lt;wsp:rsid wsp:val=&quot;009D63E8&quot;/&gt;&lt;wsp:rsid wsp:val=&quot;009E33C0&quot;/&gt;&lt;wsp:rsid wsp:val=&quot;009E3424&quot;/&gt;&lt;wsp:rsid wsp:val=&quot;009E3CA0&quot;/&gt;&lt;wsp:rsid wsp:val=&quot;009E5D95&quot;/&gt;&lt;wsp:rsid wsp:val=&quot;009E699D&quot;/&gt;&lt;wsp:rsid wsp:val=&quot;009E77D4&quot;/&gt;&lt;wsp:rsid wsp:val=&quot;009E7B53&quot;/&gt;&lt;wsp:rsid wsp:val=&quot;009E7D9E&quot;/&gt;&lt;wsp:rsid wsp:val=&quot;009F20FB&quot;/&gt;&lt;wsp:rsid wsp:val=&quot;009F5281&quot;/&gt;&lt;wsp:rsid wsp:val=&quot;009F60A6&quot;/&gt;&lt;wsp:rsid wsp:val=&quot;00A01A32&quot;/&gt;&lt;wsp:rsid wsp:val=&quot;00A027B5&quot;/&gt;&lt;wsp:rsid wsp:val=&quot;00A02C76&quot;/&gt;&lt;wsp:rsid wsp:val=&quot;00A069A6&quot;/&gt;&lt;wsp:rsid wsp:val=&quot;00A11143&quot;/&gt;&lt;wsp:rsid wsp:val=&quot;00A11DA1&quot;/&gt;&lt;wsp:rsid wsp:val=&quot;00A14C74&quot;/&gt;&lt;wsp:rsid wsp:val=&quot;00A2282B&quot;/&gt;&lt;wsp:rsid wsp:val=&quot;00A262F4&quot;/&gt;&lt;wsp:rsid wsp:val=&quot;00A30A12&quot;/&gt;&lt;wsp:rsid wsp:val=&quot;00A36343&quot;/&gt;&lt;wsp:rsid wsp:val=&quot;00A40147&quot;/&gt;&lt;wsp:rsid wsp:val=&quot;00A40E66&quot;/&gt;&lt;wsp:rsid wsp:val=&quot;00A422C7&quot;/&gt;&lt;wsp:rsid wsp:val=&quot;00A42EA0&quot;/&gt;&lt;wsp:rsid wsp:val=&quot;00A43E22&quot;/&gt;&lt;wsp:rsid wsp:val=&quot;00A44A5E&quot;/&gt;&lt;wsp:rsid wsp:val=&quot;00A46B3B&quot;/&gt;&lt;wsp:rsid wsp:val=&quot;00A57161&quot;/&gt;&lt;wsp:rsid wsp:val=&quot;00A62FFB&quot;/&gt;&lt;wsp:rsid wsp:val=&quot;00A6461E&quot;/&gt;&lt;wsp:rsid wsp:val=&quot;00A64F5A&quot;/&gt;&lt;wsp:rsid wsp:val=&quot;00A66EAC&quot;/&gt;&lt;wsp:rsid wsp:val=&quot;00A700F3&quot;/&gt;&lt;wsp:rsid wsp:val=&quot;00A71F10&quot;/&gt;&lt;wsp:rsid wsp:val=&quot;00A748E3&quot;/&gt;&lt;wsp:rsid wsp:val=&quot;00A76E85&quot;/&gt;&lt;wsp:rsid wsp:val=&quot;00A779A1&quot;/&gt;&lt;wsp:rsid wsp:val=&quot;00A80593&quot;/&gt;&lt;wsp:rsid wsp:val=&quot;00A8156B&quot;/&gt;&lt;wsp:rsid wsp:val=&quot;00A821AC&quot;/&gt;&lt;wsp:rsid wsp:val=&quot;00A825A3&quot;/&gt;&lt;wsp:rsid wsp:val=&quot;00A83407&quot;/&gt;&lt;wsp:rsid wsp:val=&quot;00A83FE2&quot;/&gt;&lt;wsp:rsid wsp:val=&quot;00A845A7&quot;/&gt;&lt;wsp:rsid wsp:val=&quot;00A85193&quot;/&gt;&lt;wsp:rsid wsp:val=&quot;00A858AC&quot;/&gt;&lt;wsp:rsid wsp:val=&quot;00A868ED&quot;/&gt;&lt;wsp:rsid wsp:val=&quot;00A872DF&quot;/&gt;&lt;wsp:rsid wsp:val=&quot;00A92F00&quot;/&gt;&lt;wsp:rsid wsp:val=&quot;00A936A3&quot;/&gt;&lt;wsp:rsid wsp:val=&quot;00AA05AD&quot;/&gt;&lt;wsp:rsid wsp:val=&quot;00AA3D13&quot;/&gt;&lt;wsp:rsid wsp:val=&quot;00AA4ED5&quot;/&gt;&lt;wsp:rsid wsp:val=&quot;00AB28F0&quot;/&gt;&lt;wsp:rsid wsp:val=&quot;00AB4F91&quot;/&gt;&lt;wsp:rsid wsp:val=&quot;00AC1E3E&quot;/&gt;&lt;wsp:rsid wsp:val=&quot;00AC22B4&quot;/&gt;&lt;wsp:rsid wsp:val=&quot;00AC3B41&quot;/&gt;&lt;wsp:rsid wsp:val=&quot;00AC60EF&quot;/&gt;&lt;wsp:rsid wsp:val=&quot;00AD0646&quot;/&gt;&lt;wsp:rsid wsp:val=&quot;00AE413D&quot;/&gt;&lt;wsp:rsid wsp:val=&quot;00AF1730&quot;/&gt;&lt;wsp:rsid wsp:val=&quot;00AF3C34&quot;/&gt;&lt;wsp:rsid wsp:val=&quot;00AF3C7B&quot;/&gt;&lt;wsp:rsid wsp:val=&quot;00AF3EB0&quot;/&gt;&lt;wsp:rsid wsp:val=&quot;00AF3F43&quot;/&gt;&lt;wsp:rsid wsp:val=&quot;00AF4123&quot;/&gt;&lt;wsp:rsid wsp:val=&quot;00AF49CC&quot;/&gt;&lt;wsp:rsid wsp:val=&quot;00AF604E&quot;/&gt;&lt;wsp:rsid wsp:val=&quot;00B02ECA&quot;/&gt;&lt;wsp:rsid wsp:val=&quot;00B04D21&quot;/&gt;&lt;wsp:rsid wsp:val=&quot;00B0500F&quot;/&gt;&lt;wsp:rsid wsp:val=&quot;00B05FCD&quot;/&gt;&lt;wsp:rsid wsp:val=&quot;00B068AB&quot;/&gt;&lt;wsp:rsid wsp:val=&quot;00B06E78&quot;/&gt;&lt;wsp:rsid wsp:val=&quot;00B110F0&quot;/&gt;&lt;wsp:rsid wsp:val=&quot;00B11187&quot;/&gt;&lt;wsp:rsid wsp:val=&quot;00B1396B&quot;/&gt;&lt;wsp:rsid wsp:val=&quot;00B15452&quot;/&gt;&lt;wsp:rsid wsp:val=&quot;00B36D67&quot;/&gt;&lt;wsp:rsid wsp:val=&quot;00B41905&quot;/&gt;&lt;wsp:rsid wsp:val=&quot;00B42A02&quot;/&gt;&lt;wsp:rsid wsp:val=&quot;00B43AD7&quot;/&gt;&lt;wsp:rsid wsp:val=&quot;00B4429E&quot;/&gt;&lt;wsp:rsid wsp:val=&quot;00B459CE&quot;/&gt;&lt;wsp:rsid wsp:val=&quot;00B50E7E&quot;/&gt;&lt;wsp:rsid wsp:val=&quot;00B50EC1&quot;/&gt;&lt;wsp:rsid wsp:val=&quot;00B5532F&quot;/&gt;&lt;wsp:rsid wsp:val=&quot;00B55783&quot;/&gt;&lt;wsp:rsid wsp:val=&quot;00B55DAF&quot;/&gt;&lt;wsp:rsid wsp:val=&quot;00B56F8A&quot;/&gt;&lt;wsp:rsid wsp:val=&quot;00B57D29&quot;/&gt;&lt;wsp:rsid wsp:val=&quot;00B6579A&quot;/&gt;&lt;wsp:rsid wsp:val=&quot;00B66B49&quot;/&gt;&lt;wsp:rsid wsp:val=&quot;00B71208&quot;/&gt;&lt;wsp:rsid wsp:val=&quot;00B72B8F&quot;/&gt;&lt;wsp:rsid wsp:val=&quot;00B74356&quot;/&gt;&lt;wsp:rsid wsp:val=&quot;00B74FFD&quot;/&gt;&lt;wsp:rsid wsp:val=&quot;00B8100C&quot;/&gt;&lt;wsp:rsid wsp:val=&quot;00B82691&quot;/&gt;&lt;wsp:rsid wsp:val=&quot;00B82F6B&quot;/&gt;&lt;wsp:rsid wsp:val=&quot;00B83CAA&quot;/&gt;&lt;wsp:rsid wsp:val=&quot;00B84553&quot;/&gt;&lt;wsp:rsid wsp:val=&quot;00B851B2&quot;/&gt;&lt;wsp:rsid wsp:val=&quot;00B90CEF&quot;/&gt;&lt;wsp:rsid wsp:val=&quot;00B94D69&quot;/&gt;&lt;wsp:rsid wsp:val=&quot;00BA1D4F&quot;/&gt;&lt;wsp:rsid wsp:val=&quot;00BA651E&quot;/&gt;&lt;wsp:rsid wsp:val=&quot;00BA7213&quot;/&gt;&lt;wsp:rsid wsp:val=&quot;00BB1E66&quot;/&gt;&lt;wsp:rsid wsp:val=&quot;00BB238D&quot;/&gt;&lt;wsp:rsid wsp:val=&quot;00BB346A&quot;/&gt;&lt;wsp:rsid wsp:val=&quot;00BB4685&quot;/&gt;&lt;wsp:rsid wsp:val=&quot;00BB62D4&quot;/&gt;&lt;wsp:rsid wsp:val=&quot;00BB7353&quot;/&gt;&lt;wsp:rsid wsp:val=&quot;00BC083D&quot;/&gt;&lt;wsp:rsid wsp:val=&quot;00BC2D94&quot;/&gt;&lt;wsp:rsid wsp:val=&quot;00BC378C&quot;/&gt;&lt;wsp:rsid wsp:val=&quot;00BC43FE&quot;/&gt;&lt;wsp:rsid wsp:val=&quot;00BC589D&quot;/&gt;&lt;wsp:rsid wsp:val=&quot;00BC7DD8&quot;/&gt;&lt;wsp:rsid wsp:val=&quot;00BD68C2&quot;/&gt;&lt;wsp:rsid wsp:val=&quot;00BD78BB&quot;/&gt;&lt;wsp:rsid wsp:val=&quot;00BE16B4&quot;/&gt;&lt;wsp:rsid wsp:val=&quot;00BE3677&quot;/&gt;&lt;wsp:rsid wsp:val=&quot;00BE60D9&quot;/&gt;&lt;wsp:rsid wsp:val=&quot;00BF133E&quot;/&gt;&lt;wsp:rsid wsp:val=&quot;00BF13F4&quot;/&gt;&lt;wsp:rsid wsp:val=&quot;00BF3D11&quot;/&gt;&lt;wsp:rsid wsp:val=&quot;00BF3EFB&quot;/&gt;&lt;wsp:rsid wsp:val=&quot;00BF74AB&quot;/&gt;&lt;wsp:rsid wsp:val=&quot;00C00384&quot;/&gt;&lt;wsp:rsid wsp:val=&quot;00C03347&quot;/&gt;&lt;wsp:rsid wsp:val=&quot;00C1047B&quot;/&gt;&lt;wsp:rsid wsp:val=&quot;00C20BC4&quot;/&gt;&lt;wsp:rsid wsp:val=&quot;00C220D6&quot;/&gt;&lt;wsp:rsid wsp:val=&quot;00C23C20&quot;/&gt;&lt;wsp:rsid wsp:val=&quot;00C331DE&quot;/&gt;&lt;wsp:rsid wsp:val=&quot;00C356CF&quot;/&gt;&lt;wsp:rsid wsp:val=&quot;00C40A36&quot;/&gt;&lt;wsp:rsid wsp:val=&quot;00C425C6&quot;/&gt;&lt;wsp:rsid wsp:val=&quot;00C42862&quot;/&gt;&lt;wsp:rsid wsp:val=&quot;00C42A98&quot;/&gt;&lt;wsp:rsid wsp:val=&quot;00C45501&quot;/&gt;&lt;wsp:rsid wsp:val=&quot;00C460D6&quot;/&gt;&lt;wsp:rsid wsp:val=&quot;00C47463&quot;/&gt;&lt;wsp:rsid wsp:val=&quot;00C529BA&quot;/&gt;&lt;wsp:rsid wsp:val=&quot;00C54986&quot;/&gt;&lt;wsp:rsid wsp:val=&quot;00C56F15&quot;/&gt;&lt;wsp:rsid wsp:val=&quot;00C60E12&quot;/&gt;&lt;wsp:rsid wsp:val=&quot;00C6237A&quot;/&gt;&lt;wsp:rsid wsp:val=&quot;00C71B99&quot;/&gt;&lt;wsp:rsid wsp:val=&quot;00C72CB8&quot;/&gt;&lt;wsp:rsid wsp:val=&quot;00C730AC&quot;/&gt;&lt;wsp:rsid wsp:val=&quot;00C8006D&quot;/&gt;&lt;wsp:rsid wsp:val=&quot;00C81A63&quot;/&gt;&lt;wsp:rsid wsp:val=&quot;00C83435&quot;/&gt;&lt;wsp:rsid wsp:val=&quot;00C84BB2&quot;/&gt;&lt;wsp:rsid wsp:val=&quot;00C94AB1&quot;/&gt;&lt;wsp:rsid wsp:val=&quot;00C97998&quot;/&gt;&lt;wsp:rsid wsp:val=&quot;00CA4F12&quot;/&gt;&lt;wsp:rsid wsp:val=&quot;00CB2C4F&quot;/&gt;&lt;wsp:rsid wsp:val=&quot;00CB4714&quot;/&gt;&lt;wsp:rsid wsp:val=&quot;00CB695F&quot;/&gt;&lt;wsp:rsid wsp:val=&quot;00CC1459&quot;/&gt;&lt;wsp:rsid wsp:val=&quot;00CC2555&quot;/&gt;&lt;wsp:rsid wsp:val=&quot;00CC3529&quot;/&gt;&lt;wsp:rsid wsp:val=&quot;00CC4849&quot;/&gt;&lt;wsp:rsid wsp:val=&quot;00CC4B10&quot;/&gt;&lt;wsp:rsid wsp:val=&quot;00CC5816&quot;/&gt;&lt;wsp:rsid wsp:val=&quot;00CC7355&quot;/&gt;&lt;wsp:rsid wsp:val=&quot;00CD2B96&quot;/&gt;&lt;wsp:rsid wsp:val=&quot;00CD6BE6&quot;/&gt;&lt;wsp:rsid wsp:val=&quot;00CE0044&quot;/&gt;&lt;wsp:rsid wsp:val=&quot;00CE1987&quot;/&gt;&lt;wsp:rsid wsp:val=&quot;00CE1F95&quot;/&gt;&lt;wsp:rsid wsp:val=&quot;00CE4EBA&quot;/&gt;&lt;wsp:rsid wsp:val=&quot;00CE6ABA&quot;/&gt;&lt;wsp:rsid wsp:val=&quot;00CF112D&quot;/&gt;&lt;wsp:rsid wsp:val=&quot;00CF1A1D&quot;/&gt;&lt;wsp:rsid wsp:val=&quot;00CF31B5&quot;/&gt;&lt;wsp:rsid wsp:val=&quot;00CF37C2&quot;/&gt;&lt;wsp:rsid wsp:val=&quot;00CF5C00&quot;/&gt;&lt;wsp:rsid wsp:val=&quot;00CF6553&quot;/&gt;&lt;wsp:rsid wsp:val=&quot;00D0169B&quot;/&gt;&lt;wsp:rsid wsp:val=&quot;00D0293C&quot;/&gt;&lt;wsp:rsid wsp:val=&quot;00D06100&quot;/&gt;&lt;wsp:rsid wsp:val=&quot;00D0743F&quot;/&gt;&lt;wsp:rsid wsp:val=&quot;00D1458C&quot;/&gt;&lt;wsp:rsid wsp:val=&quot;00D213AA&quot;/&gt;&lt;wsp:rsid wsp:val=&quot;00D215D5&quot;/&gt;&lt;wsp:rsid wsp:val=&quot;00D25CCD&quot;/&gt;&lt;wsp:rsid wsp:val=&quot;00D3054B&quot;/&gt;&lt;wsp:rsid wsp:val=&quot;00D3504D&quot;/&gt;&lt;wsp:rsid wsp:val=&quot;00D42797&quot;/&gt;&lt;wsp:rsid wsp:val=&quot;00D511B9&quot;/&gt;&lt;wsp:rsid wsp:val=&quot;00D5139B&quot;/&gt;&lt;wsp:rsid wsp:val=&quot;00D5315C&quot;/&gt;&lt;wsp:rsid wsp:val=&quot;00D5466E&quot;/&gt;&lt;wsp:rsid wsp:val=&quot;00D572D5&quot;/&gt;&lt;wsp:rsid wsp:val=&quot;00D572D8&quot;/&gt;&lt;wsp:rsid wsp:val=&quot;00D6258C&quot;/&gt;&lt;wsp:rsid wsp:val=&quot;00D63945&quot;/&gt;&lt;wsp:rsid wsp:val=&quot;00D73D02&quot;/&gt;&lt;wsp:rsid wsp:val=&quot;00D73E93&quot;/&gt;&lt;wsp:rsid wsp:val=&quot;00D80390&quot;/&gt;&lt;wsp:rsid wsp:val=&quot;00D8098C&quot;/&gt;&lt;wsp:rsid wsp:val=&quot;00D837B8&quot;/&gt;&lt;wsp:rsid wsp:val=&quot;00D85138&quot;/&gt;&lt;wsp:rsid wsp:val=&quot;00D854E6&quot;/&gt;&lt;wsp:rsid wsp:val=&quot;00D85967&quot;/&gt;&lt;wsp:rsid wsp:val=&quot;00D86F01&quot;/&gt;&lt;wsp:rsid wsp:val=&quot;00D902A0&quot;/&gt;&lt;wsp:rsid wsp:val=&quot;00D92E2E&quot;/&gt;&lt;wsp:rsid wsp:val=&quot;00D939E1&quot;/&gt;&lt;wsp:rsid wsp:val=&quot;00D93C84&quot;/&gt;&lt;wsp:rsid wsp:val=&quot;00DA09EE&quot;/&gt;&lt;wsp:rsid wsp:val=&quot;00DA16DD&quot;/&gt;&lt;wsp:rsid wsp:val=&quot;00DA401B&quot;/&gt;&lt;wsp:rsid wsp:val=&quot;00DA4306&quot;/&gt;&lt;wsp:rsid wsp:val=&quot;00DA4471&quot;/&gt;&lt;wsp:rsid wsp:val=&quot;00DA5FDF&quot;/&gt;&lt;wsp:rsid wsp:val=&quot;00DB0B3D&quot;/&gt;&lt;wsp:rsid wsp:val=&quot;00DB13E4&quot;/&gt;&lt;wsp:rsid wsp:val=&quot;00DB1886&quot;/&gt;&lt;wsp:rsid wsp:val=&quot;00DB285B&quot;/&gt;&lt;wsp:rsid wsp:val=&quot;00DB6FED&quot;/&gt;&lt;wsp:rsid wsp:val=&quot;00DC3128&quot;/&gt;&lt;wsp:rsid wsp:val=&quot;00DC4765&quot;/&gt;&lt;wsp:rsid wsp:val=&quot;00DC7011&quot;/&gt;&lt;wsp:rsid wsp:val=&quot;00DD2FBA&quot;/&gt;&lt;wsp:rsid wsp:val=&quot;00DD5D2A&quot;/&gt;&lt;wsp:rsid wsp:val=&quot;00DD645B&quot;/&gt;&lt;wsp:rsid wsp:val=&quot;00DD7539&quot;/&gt;&lt;wsp:rsid wsp:val=&quot;00DE053C&quot;/&gt;&lt;wsp:rsid wsp:val=&quot;00DE2201&quot;/&gt;&lt;wsp:rsid wsp:val=&quot;00DE5B78&quot;/&gt;&lt;wsp:rsid wsp:val=&quot;00DE734E&quot;/&gt;&lt;wsp:rsid wsp:val=&quot;00DE76E9&quot;/&gt;&lt;wsp:rsid wsp:val=&quot;00DF0003&quot;/&gt;&lt;wsp:rsid wsp:val=&quot;00DF282A&quot;/&gt;&lt;wsp:rsid wsp:val=&quot;00DF45B2&quot;/&gt;&lt;wsp:rsid wsp:val=&quot;00DF5F34&quot;/&gt;&lt;wsp:rsid wsp:val=&quot;00DF6D6A&quot;/&gt;&lt;wsp:rsid wsp:val=&quot;00E0163C&quot;/&gt;&lt;wsp:rsid wsp:val=&quot;00E05713&quot;/&gt;&lt;wsp:rsid wsp:val=&quot;00E058E3&quot;/&gt;&lt;wsp:rsid wsp:val=&quot;00E06B92&quot;/&gt;&lt;wsp:rsid wsp:val=&quot;00E133B0&quot;/&gt;&lt;wsp:rsid wsp:val=&quot;00E1752F&quot;/&gt;&lt;wsp:rsid wsp:val=&quot;00E206FC&quot;/&gt;&lt;wsp:rsid wsp:val=&quot;00E212DC&quot;/&gt;&lt;wsp:rsid wsp:val=&quot;00E2144E&quot;/&gt;&lt;wsp:rsid wsp:val=&quot;00E23132&quot;/&gt;&lt;wsp:rsid wsp:val=&quot;00E24101&quot;/&gt;&lt;wsp:rsid wsp:val=&quot;00E24F78&quot;/&gt;&lt;wsp:rsid wsp:val=&quot;00E26E3C&quot;/&gt;&lt;wsp:rsid wsp:val=&quot;00E27269&quot;/&gt;&lt;wsp:rsid wsp:val=&quot;00E3431A&quot;/&gt;&lt;wsp:rsid wsp:val=&quot;00E352F2&quot;/&gt;&lt;wsp:rsid wsp:val=&quot;00E44D62&quot;/&gt;&lt;wsp:rsid wsp:val=&quot;00E53ABD&quot;/&gt;&lt;wsp:rsid wsp:val=&quot;00E53CAC&quot;/&gt;&lt;wsp:rsid wsp:val=&quot;00E552AF&quot;/&gt;&lt;wsp:rsid wsp:val=&quot;00E56B55&quot;/&gt;&lt;wsp:rsid wsp:val=&quot;00E56C8E&quot;/&gt;&lt;wsp:rsid wsp:val=&quot;00E62CF3&quot;/&gt;&lt;wsp:rsid wsp:val=&quot;00E6308F&quot;/&gt;&lt;wsp:rsid wsp:val=&quot;00E6547E&quot;/&gt;&lt;wsp:rsid wsp:val=&quot;00E65F77&quot;/&gt;&lt;wsp:rsid wsp:val=&quot;00E72195&quot;/&gt;&lt;wsp:rsid wsp:val=&quot;00E745BE&quot;/&gt;&lt;wsp:rsid wsp:val=&quot;00E749E5&quot;/&gt;&lt;wsp:rsid wsp:val=&quot;00E759E7&quot;/&gt;&lt;wsp:rsid wsp:val=&quot;00E800C9&quot;/&gt;&lt;wsp:rsid wsp:val=&quot;00E835D4&quot;/&gt;&lt;wsp:rsid wsp:val=&quot;00E86E4B&quot;/&gt;&lt;wsp:rsid wsp:val=&quot;00E86ECE&quot;/&gt;&lt;wsp:rsid wsp:val=&quot;00E87F15&quot;/&gt;&lt;wsp:rsid wsp:val=&quot;00E90343&quot;/&gt;&lt;wsp:rsid wsp:val=&quot;00E92ACB&quot;/&gt;&lt;wsp:rsid wsp:val=&quot;00E93801&quot;/&gt;&lt;wsp:rsid wsp:val=&quot;00E93BB5&quot;/&gt;&lt;wsp:rsid wsp:val=&quot;00E94466&quot;/&gt;&lt;wsp:rsid wsp:val=&quot;00E94665&quot;/&gt;&lt;wsp:rsid wsp:val=&quot;00E961B3&quot;/&gt;&lt;wsp:rsid wsp:val=&quot;00EA5D91&quot;/&gt;&lt;wsp:rsid wsp:val=&quot;00EA7398&quot;/&gt;&lt;wsp:rsid wsp:val=&quot;00EB09F9&quot;/&gt;&lt;wsp:rsid wsp:val=&quot;00EB1018&quot;/&gt;&lt;wsp:rsid wsp:val=&quot;00EB3A7C&quot;/&gt;&lt;wsp:rsid wsp:val=&quot;00EB486E&quot;/&gt;&lt;wsp:rsid wsp:val=&quot;00EB528B&quot;/&gt;&lt;wsp:rsid wsp:val=&quot;00EB58A3&quot;/&gt;&lt;wsp:rsid wsp:val=&quot;00EB5954&quot;/&gt;&lt;wsp:rsid wsp:val=&quot;00EB62B2&quot;/&gt;&lt;wsp:rsid wsp:val=&quot;00EC239A&quot;/&gt;&lt;wsp:rsid wsp:val=&quot;00EC6429&quot;/&gt;&lt;wsp:rsid wsp:val=&quot;00EC6604&quot;/&gt;&lt;wsp:rsid wsp:val=&quot;00EC7B68&quot;/&gt;&lt;wsp:rsid wsp:val=&quot;00ED04CC&quot;/&gt;&lt;wsp:rsid wsp:val=&quot;00ED0E92&quot;/&gt;&lt;wsp:rsid wsp:val=&quot;00ED37DF&quot;/&gt;&lt;wsp:rsid wsp:val=&quot;00ED4ACF&quot;/&gt;&lt;wsp:rsid wsp:val=&quot;00ED6F04&quot;/&gt;&lt;wsp:rsid wsp:val=&quot;00EE1CE2&quot;/&gt;&lt;wsp:rsid wsp:val=&quot;00EE2598&quot;/&gt;&lt;wsp:rsid wsp:val=&quot;00EF161F&quot;/&gt;&lt;wsp:rsid wsp:val=&quot;00EF3988&quot;/&gt;&lt;wsp:rsid wsp:val=&quot;00EF7AC3&quot;/&gt;&lt;wsp:rsid wsp:val=&quot;00F00AD1&quot;/&gt;&lt;wsp:rsid wsp:val=&quot;00F01323&quot;/&gt;&lt;wsp:rsid wsp:val=&quot;00F01DCF&quot;/&gt;&lt;wsp:rsid wsp:val=&quot;00F0564E&quot;/&gt;&lt;wsp:rsid wsp:val=&quot;00F057BA&quot;/&gt;&lt;wsp:rsid wsp:val=&quot;00F0648B&quot;/&gt;&lt;wsp:rsid wsp:val=&quot;00F1023F&quot;/&gt;&lt;wsp:rsid wsp:val=&quot;00F11302&quot;/&gt;&lt;wsp:rsid wsp:val=&quot;00F1492F&quot;/&gt;&lt;wsp:rsid wsp:val=&quot;00F14D5A&quot;/&gt;&lt;wsp:rsid wsp:val=&quot;00F20428&quot;/&gt;&lt;wsp:rsid wsp:val=&quot;00F204BA&quot;/&gt;&lt;wsp:rsid wsp:val=&quot;00F211D3&quot;/&gt;&lt;wsp:rsid wsp:val=&quot;00F21D67&quot;/&gt;&lt;wsp:rsid wsp:val=&quot;00F22A06&quot;/&gt;&lt;wsp:rsid wsp:val=&quot;00F22B5E&quot;/&gt;&lt;wsp:rsid wsp:val=&quot;00F24B5E&quot;/&gt;&lt;wsp:rsid wsp:val=&quot;00F255EF&quot;/&gt;&lt;wsp:rsid wsp:val=&quot;00F26159&quot;/&gt;&lt;wsp:rsid wsp:val=&quot;00F275D1&quot;/&gt;&lt;wsp:rsid wsp:val=&quot;00F306E8&quot;/&gt;&lt;wsp:rsid wsp:val=&quot;00F330E1&quot;/&gt;&lt;wsp:rsid wsp:val=&quot;00F34CC8&quot;/&gt;&lt;wsp:rsid wsp:val=&quot;00F37119&quot;/&gt;&lt;wsp:rsid wsp:val=&quot;00F425AA&quot;/&gt;&lt;wsp:rsid wsp:val=&quot;00F43AEF&quot;/&gt;&lt;wsp:rsid wsp:val=&quot;00F43E19&quot;/&gt;&lt;wsp:rsid wsp:val=&quot;00F44A58&quot;/&gt;&lt;wsp:rsid wsp:val=&quot;00F452B1&quot;/&gt;&lt;wsp:rsid wsp:val=&quot;00F527F0&quot;/&gt;&lt;wsp:rsid wsp:val=&quot;00F5391A&quot;/&gt;&lt;wsp:rsid wsp:val=&quot;00F5481B&quot;/&gt;&lt;wsp:rsid wsp:val=&quot;00F55EA0&quot;/&gt;&lt;wsp:rsid wsp:val=&quot;00F57F9B&quot;/&gt;&lt;wsp:rsid wsp:val=&quot;00F6066D&quot;/&gt;&lt;wsp:rsid wsp:val=&quot;00F651B4&quot;/&gt;&lt;wsp:rsid wsp:val=&quot;00F67C43&quot;/&gt;&lt;wsp:rsid wsp:val=&quot;00F7196E&quot;/&gt;&lt;wsp:rsid wsp:val=&quot;00F74376&quot;/&gt;&lt;wsp:rsid wsp:val=&quot;00F774ED&quot;/&gt;&lt;wsp:rsid wsp:val=&quot;00F83D1B&quot;/&gt;&lt;wsp:rsid wsp:val=&quot;00F852B1&quot;/&gt;&lt;wsp:rsid wsp:val=&quot;00F91DEB&quot;/&gt;&lt;wsp:rsid wsp:val=&quot;00F9393C&quot;/&gt;&lt;wsp:rsid wsp:val=&quot;00F94559&quot;/&gt;&lt;wsp:rsid wsp:val=&quot;00F95033&quot;/&gt;&lt;wsp:rsid wsp:val=&quot;00F96289&quot;/&gt;&lt;wsp:rsid wsp:val=&quot;00F97EBC&quot;/&gt;&lt;wsp:rsid wsp:val=&quot;00FA498E&quot;/&gt;&lt;wsp:rsid wsp:val=&quot;00FA5C4C&quot;/&gt;&lt;wsp:rsid wsp:val=&quot;00FA7295&quot;/&gt;&lt;wsp:rsid wsp:val=&quot;00FB1224&quot;/&gt;&lt;wsp:rsid wsp:val=&quot;00FB6EC6&quot;/&gt;&lt;wsp:rsid wsp:val=&quot;00FC2D30&quot;/&gt;&lt;wsp:rsid wsp:val=&quot;00FC430C&quot;/&gt;&lt;wsp:rsid wsp:val=&quot;00FC4449&quot;/&gt;&lt;wsp:rsid wsp:val=&quot;00FC5D05&quot;/&gt;&lt;wsp:rsid wsp:val=&quot;00FC6F4B&quot;/&gt;&lt;wsp:rsid wsp:val=&quot;00FD1590&quot;/&gt;&lt;wsp:rsid wsp:val=&quot;00FD377A&quot;/&gt;&lt;wsp:rsid wsp:val=&quot;00FD4D70&quot;/&gt;&lt;wsp:rsid wsp:val=&quot;00FD5A71&quot;/&gt;&lt;wsp:rsid wsp:val=&quot;00FD5F4A&quot;/&gt;&lt;wsp:rsid wsp:val=&quot;00FE102E&quot;/&gt;&lt;wsp:rsid wsp:val=&quot;00FE2B97&quot;/&gt;&lt;wsp:rsid wsp:val=&quot;00FE4102&quot;/&gt;&lt;wsp:rsid wsp:val=&quot;00FE475C&quot;/&gt;&lt;wsp:rsid wsp:val=&quot;00FE4D89&quot;/&gt;&lt;wsp:rsid wsp:val=&quot;00FE79E0&quot;/&gt;&lt;wsp:rsid wsp:val=&quot;00FF1F4E&quot;/&gt;&lt;wsp:rsid wsp:val=&quot;00FF2006&quot;/&gt;&lt;wsp:rsid wsp:val=&quot;00FF4CEE&quot;/&gt;&lt;/wsp:rsids&gt;&lt;/w:docPr&gt;&lt;w:body&gt;&lt;w:p wsp:rsidR=&quot;00000000&quot; wsp:rsidRDefault=&quot;00155272&quot;&gt;&lt;m:oMathPara&gt;&lt;m:oMath&gt;&lt;m:d&gt;&lt;m:dPr&gt;&lt;m:begChr m:val=&quot;&quot;/&gt;&lt;m:endChr m:val=&quot;}&quot;/&gt;&lt;m:ctrlPr&gt;&lt;w:rPr&gt;&lt;w:rFonts w:ascii=&quot;Cambria Math&quot; w:h-ansi=&quot;Cambria Math&quot;/&gt;&lt;wx:font wx:val=&quot;Cambria Math&quot;/&gt;&lt;w:i/&gt;&lt;/w:rPr&gt;&lt;/m:ctrlPr&gt;&lt;/m:dPr&gt;&lt;m:e&gt;&lt;m:m&gt;&lt;m:mPr&gt;&lt;m:mcs&gt;&lt;m:mc&gt;&lt;m:mcPr&gt;&lt;m:count m:val=&quot;1&quot;/&gt;&lt;m:mcJc m:val=&quot;center&quot;/&gt;&lt;/m:mcPr&gt;&lt;/m:mc&gt;&lt;/m:mcs&gt;&lt;m:ctrlPr&gt;&lt;w:rPr&gt;&lt;w:rFonts w:ascii=&quot;Cambria Math&quot; w:h-ansi=&quot;Cambria Math&quot;/&gt;&lt;wx:font wx:val=&quot;Cambria Math&quot;/&gt;&lt;w:i/&gt;&lt;/w:rPr&gt;&lt;/m:ctrlPr&gt;&lt;/m:mPr&gt;&lt;m:mr&gt;&lt;m:e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p&lt;/m:t&gt;&lt;/m:r&gt;&lt;/m:e&gt;&lt;m:sub&gt;&lt;m:r&gt;&lt;w:rPr&gt;&lt;w:rFonts w:ascii=&quot;Cambria Math&quot; w:h-ansi=&quot;Cambria Math&quot;/&gt;&lt;wx:font wx:val=&quot;Cambria Math&quot;/&gt;&lt;w:i/&gt;&lt;/w:rPr&gt;&lt;m:t&gt;1&lt;/m:t&gt;&lt;/m:r&gt;&lt;/m:sub&gt;&lt;/m:sSub&gt;&lt;m:r&gt;&lt;w:rPr&gt;&lt;w:rFonts w:ascii=&quot;Cambria Math&quot; w:h-ansi=&quot;Cambria Math&quot;/&gt;&lt;wx:font wx:val=&quot;Cambria Math&quot;/&gt;&lt;w:i/&gt;&lt;/w:rPr&gt;&lt;m:t&gt;=&lt;/m:t&gt;&lt;/m:r&gt;&lt;m:r&gt;&lt;w:rPr&gt;&lt;w:rFonts w:ascii=&quot;Cambria Math&quot; w:h-ansi=&quot;Cambria Math&quot;/&gt;&lt;wx:font wx:val=&quot;Cambria Math&quot;/&gt;&lt;w:i/&gt;&lt;w:lang w:val=&quot;EN-US&quot;/&gt;&lt;/w:rPr&gt;&lt;m:t&gt;0;&lt;/m:t&gt;&lt;/m:r&gt;&lt;/m:e&gt;&lt;/m:mr&gt;&lt;m:mr&gt;&lt;m:e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p&lt;/m:t&gt;&lt;/m:r&gt;&lt;/m:e&gt;&lt;m:sub&gt;&lt;m:r&gt;&lt;w:rPr&gt;&lt;w:rFonts w:ascii=&quot;Cambria Math&quot; w:h-ansi=&quot;Cambria Math&quot;/&gt;&lt;wx:font wx:val=&quot;Cambria Math&quot;/&gt;&lt;w:i/&gt;&lt;/w:rPr&gt;&lt;m:t&gt;2,3&lt;/m:t&gt;&lt;/m:r&gt;&lt;/m:sub&gt;&lt;/m:sSub&gt;&lt;m:r&gt;&lt;w:rPr&gt;&lt;w:rFonts w:ascii=&quot;Cambria Math&quot; w:h-ansi=&quot;Cambria Math&quot;/&gt;&lt;wx:font wx:val=&quot;Cambria Math&quot;/&gt;&lt;w:i/&gt;&lt;/w:rPr&gt;&lt;m:t&gt;=-j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П‰&lt;/m:t&gt;&lt;/m:r&gt;&lt;/m:e&gt;&lt;m:sub&gt;&lt;m:r&gt;&lt;w:rPr&gt;&lt;w:rFonts w:ascii=&quot;Cambria Math&quot; w:h-ansi=&quot;Cambria Math&quot;/&gt;&lt;wx:font wx:val=&quot;Cambria Math&quot;/&gt;&lt;w:i/&gt;&lt;/w:rPr&gt;&lt;m:t&gt;S&lt;/m:t&gt;&lt;/m:r&gt;&lt;/m:sub&gt;&lt;/m:sSub&gt;&lt;m:r&gt;&lt;w:rPr&gt;&lt;w:rFonts w:ascii=&quot;Cambria Math&quot; w:h-ansi=&quot;Cambria Math&quot;/&gt;&lt;wx:font wx:val=&quot;Cambria Math&quot;/&gt;&lt;w:i/&gt;&lt;/w:rPr&gt;&lt;m:t&gt;В±О±,&lt;/m:t&gt;&lt;/m:r&gt;&lt;/m:e&gt;&lt;/m:mr&gt;&lt;/m:m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2" o:title="" chromakey="white"/>
          </v:shape>
        </w:pict>
      </w:r>
      <w:r w:rsidRPr="00232ECB">
        <w:instrText xml:space="preserve"> </w:instrText>
      </w:r>
      <w:r w:rsidRPr="00232ECB">
        <w:fldChar w:fldCharType="separate"/>
      </w:r>
      <w:r w:rsidRPr="00232ECB">
        <w:pict>
          <v:shape id="_x0000_i1061" type="#_x0000_t75" style="width:80.4pt;height:25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69&quot;/&gt;&lt;w:doNotEmbedSystemFonts/&gt;&lt;w:defaultTabStop w:val=&quot;708&quot;/&gt;&lt;w:autoHyphenation/&gt;&lt;w:hyphenationZone w:val=&quot;357&quot;/&gt;&lt;w:doNotHyphenateCaps/&gt;&lt;w:drawingGridHorizontalSpacing w:val=&quot;140&quot;/&gt;&lt;w:drawingGridVerticalSpacing w:val=&quot;381&quot;/&gt;&lt;w:displayHorizontalDrawingGridEvery w:val=&quot;2&quot;/&gt;&lt;w:punctuationKerning/&gt;&lt;w:characterSpacingControl w:val=&quot;DontCompress&quot;/&gt;&lt;w:optimizeForBrowser/&gt;&lt;w:allowPNG/&gt;&lt;w:doNotSaveWebPagesAsSingleFil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12F04&quot;/&gt;&lt;wsp:rsid wsp:val=&quot;00000DC8&quot;/&gt;&lt;wsp:rsid wsp:val=&quot;00012B88&quot;/&gt;&lt;wsp:rsid wsp:val=&quot;0001427E&quot;/&gt;&lt;wsp:rsid wsp:val=&quot;00015252&quot;/&gt;&lt;wsp:rsid wsp:val=&quot;000155E9&quot;/&gt;&lt;wsp:rsid wsp:val=&quot;00015E30&quot;/&gt;&lt;wsp:rsid wsp:val=&quot;00022AB5&quot;/&gt;&lt;wsp:rsid wsp:val=&quot;000256B4&quot;/&gt;&lt;wsp:rsid wsp:val=&quot;00025EA1&quot;/&gt;&lt;wsp:rsid wsp:val=&quot;00027082&quot;/&gt;&lt;wsp:rsid wsp:val=&quot;00027691&quot;/&gt;&lt;wsp:rsid wsp:val=&quot;00036A2C&quot;/&gt;&lt;wsp:rsid wsp:val=&quot;00042390&quot;/&gt;&lt;wsp:rsid wsp:val=&quot;00042E84&quot;/&gt;&lt;wsp:rsid wsp:val=&quot;00043FE4&quot;/&gt;&lt;wsp:rsid wsp:val=&quot;000611FE&quot;/&gt;&lt;wsp:rsid wsp:val=&quot;00062582&quot;/&gt;&lt;wsp:rsid wsp:val=&quot;00062A36&quot;/&gt;&lt;wsp:rsid wsp:val=&quot;00065241&quot;/&gt;&lt;wsp:rsid wsp:val=&quot;0006644D&quot;/&gt;&lt;wsp:rsid wsp:val=&quot;0006702A&quot;/&gt;&lt;wsp:rsid wsp:val=&quot;000675EB&quot;/&gt;&lt;wsp:rsid wsp:val=&quot;00087B2D&quot;/&gt;&lt;wsp:rsid wsp:val=&quot;000907B6&quot;/&gt;&lt;wsp:rsid wsp:val=&quot;00091354&quot;/&gt;&lt;wsp:rsid wsp:val=&quot;000A12F2&quot;/&gt;&lt;wsp:rsid wsp:val=&quot;000A25DB&quot;/&gt;&lt;wsp:rsid wsp:val=&quot;000A460E&quot;/&gt;&lt;wsp:rsid wsp:val=&quot;000A51EB&quot;/&gt;&lt;wsp:rsid wsp:val=&quot;000A71C2&quot;/&gt;&lt;wsp:rsid wsp:val=&quot;000A7E67&quot;/&gt;&lt;wsp:rsid wsp:val=&quot;000B00A6&quot;/&gt;&lt;wsp:rsid wsp:val=&quot;000B1930&quot;/&gt;&lt;wsp:rsid wsp:val=&quot;000B25DD&quot;/&gt;&lt;wsp:rsid wsp:val=&quot;000B2D25&quot;/&gt;&lt;wsp:rsid wsp:val=&quot;000B3A07&quot;/&gt;&lt;wsp:rsid wsp:val=&quot;000C1BE1&quot;/&gt;&lt;wsp:rsid wsp:val=&quot;000C35F6&quot;/&gt;&lt;wsp:rsid wsp:val=&quot;000C5152&quot;/&gt;&lt;wsp:rsid wsp:val=&quot;000D1B58&quot;/&gt;&lt;wsp:rsid wsp:val=&quot;000D5650&quot;/&gt;&lt;wsp:rsid wsp:val=&quot;000D7AB9&quot;/&gt;&lt;wsp:rsid wsp:val=&quot;000E198A&quot;/&gt;&lt;wsp:rsid wsp:val=&quot;000E2F97&quot;/&gt;&lt;wsp:rsid wsp:val=&quot;000E3F01&quot;/&gt;&lt;wsp:rsid wsp:val=&quot;000E4D61&quot;/&gt;&lt;wsp:rsid wsp:val=&quot;000E52CD&quot;/&gt;&lt;wsp:rsid wsp:val=&quot;000E66AA&quot;/&gt;&lt;wsp:rsid wsp:val=&quot;000F1665&quot;/&gt;&lt;wsp:rsid wsp:val=&quot;000F4D3A&quot;/&gt;&lt;wsp:rsid wsp:val=&quot;000F50B4&quot;/&gt;&lt;wsp:rsid wsp:val=&quot;000F70AC&quot;/&gt;&lt;wsp:rsid wsp:val=&quot;001018AE&quot;/&gt;&lt;wsp:rsid wsp:val=&quot;001024DC&quot;/&gt;&lt;wsp:rsid wsp:val=&quot;00102CCB&quot;/&gt;&lt;wsp:rsid wsp:val=&quot;001056BE&quot;/&gt;&lt;wsp:rsid wsp:val=&quot;00110D34&quot;/&gt;&lt;wsp:rsid wsp:val=&quot;00130DFF&quot;/&gt;&lt;wsp:rsid wsp:val=&quot;00132126&quot;/&gt;&lt;wsp:rsid wsp:val=&quot;001346A0&quot;/&gt;&lt;wsp:rsid wsp:val=&quot;001366CF&quot;/&gt;&lt;wsp:rsid wsp:val=&quot;00137164&quot;/&gt;&lt;wsp:rsid wsp:val=&quot;00137B68&quot;/&gt;&lt;wsp:rsid wsp:val=&quot;00137FC8&quot;/&gt;&lt;wsp:rsid wsp:val=&quot;0014268D&quot;/&gt;&lt;wsp:rsid wsp:val=&quot;00146764&quot;/&gt;&lt;wsp:rsid wsp:val=&quot;00146F62&quot;/&gt;&lt;wsp:rsid wsp:val=&quot;001505E1&quot;/&gt;&lt;wsp:rsid wsp:val=&quot;00150A3C&quot;/&gt;&lt;wsp:rsid wsp:val=&quot;00150A53&quot;/&gt;&lt;wsp:rsid wsp:val=&quot;00151F4A&quot;/&gt;&lt;wsp:rsid wsp:val=&quot;00155272&quot;/&gt;&lt;wsp:rsid wsp:val=&quot;001632B0&quot;/&gt;&lt;wsp:rsid wsp:val=&quot;001654F0&quot;/&gt;&lt;wsp:rsid wsp:val=&quot;00166743&quot;/&gt;&lt;wsp:rsid wsp:val=&quot;00171F73&quot;/&gt;&lt;wsp:rsid wsp:val=&quot;00174F60&quot;/&gt;&lt;wsp:rsid wsp:val=&quot;001800F0&quot;/&gt;&lt;wsp:rsid wsp:val=&quot;001852B3&quot;/&gt;&lt;wsp:rsid wsp:val=&quot;001864B6&quot;/&gt;&lt;wsp:rsid wsp:val=&quot;001930CB&quot;/&gt;&lt;wsp:rsid wsp:val=&quot;001A0EC0&quot;/&gt;&lt;wsp:rsid wsp:val=&quot;001A207B&quot;/&gt;&lt;wsp:rsid wsp:val=&quot;001A535A&quot;/&gt;&lt;wsp:rsid wsp:val=&quot;001B2A26&quot;/&gt;&lt;wsp:rsid wsp:val=&quot;001B59BF&quot;/&gt;&lt;wsp:rsid wsp:val=&quot;001C1E84&quot;/&gt;&lt;wsp:rsid wsp:val=&quot;001C520D&quot;/&gt;&lt;wsp:rsid wsp:val=&quot;001C5731&quot;/&gt;&lt;wsp:rsid wsp:val=&quot;001D28EA&quot;/&gt;&lt;wsp:rsid wsp:val=&quot;001D5300&quot;/&gt;&lt;wsp:rsid wsp:val=&quot;001E18B9&quot;/&gt;&lt;wsp:rsid wsp:val=&quot;001E1F66&quot;/&gt;&lt;wsp:rsid wsp:val=&quot;001E6525&quot;/&gt;&lt;wsp:rsid wsp:val=&quot;001E7283&quot;/&gt;&lt;wsp:rsid wsp:val=&quot;001E73BA&quot;/&gt;&lt;wsp:rsid wsp:val=&quot;001E7492&quot;/&gt;&lt;wsp:rsid wsp:val=&quot;001F06A3&quot;/&gt;&lt;wsp:rsid wsp:val=&quot;001F16E3&quot;/&gt;&lt;wsp:rsid wsp:val=&quot;001F42F0&quot;/&gt;&lt;wsp:rsid wsp:val=&quot;001F566A&quot;/&gt;&lt;wsp:rsid wsp:val=&quot;001F7425&quot;/&gt;&lt;wsp:rsid wsp:val=&quot;001F77D0&quot;/&gt;&lt;wsp:rsid wsp:val=&quot;0020042E&quot;/&gt;&lt;wsp:rsid wsp:val=&quot;00202A19&quot;/&gt;&lt;wsp:rsid wsp:val=&quot;00204D50&quot;/&gt;&lt;wsp:rsid wsp:val=&quot;00204DE9&quot;/&gt;&lt;wsp:rsid wsp:val=&quot;002052D5&quot;/&gt;&lt;wsp:rsid wsp:val=&quot;002101D9&quot;/&gt;&lt;wsp:rsid wsp:val=&quot;00210E90&quot;/&gt;&lt;wsp:rsid wsp:val=&quot;002111DA&quot;/&gt;&lt;wsp:rsid wsp:val=&quot;00211533&quot;/&gt;&lt;wsp:rsid wsp:val=&quot;00212F04&quot;/&gt;&lt;wsp:rsid wsp:val=&quot;0021397F&quot;/&gt;&lt;wsp:rsid wsp:val=&quot;002174DC&quot;/&gt;&lt;wsp:rsid wsp:val=&quot;002256F9&quot;/&gt;&lt;wsp:rsid wsp:val=&quot;00225757&quot;/&gt;&lt;wsp:rsid wsp:val=&quot;00225891&quot;/&gt;&lt;wsp:rsid wsp:val=&quot;00227272&quot;/&gt;&lt;wsp:rsid wsp:val=&quot;00230031&quot;/&gt;&lt;wsp:rsid wsp:val=&quot;00231A08&quot;/&gt;&lt;wsp:rsid wsp:val=&quot;00232BF3&quot;/&gt;&lt;wsp:rsid wsp:val=&quot;00232ECB&quot;/&gt;&lt;wsp:rsid wsp:val=&quot;00234D66&quot;/&gt;&lt;wsp:rsid wsp:val=&quot;00240F05&quot;/&gt;&lt;wsp:rsid wsp:val=&quot;00242F0B&quot;/&gt;&lt;wsp:rsid wsp:val=&quot;00244855&quot;/&gt;&lt;wsp:rsid wsp:val=&quot;00244BA0&quot;/&gt;&lt;wsp:rsid wsp:val=&quot;00246149&quot;/&gt;&lt;wsp:rsid wsp:val=&quot;002472B5&quot;/&gt;&lt;wsp:rsid wsp:val=&quot;00250440&quot;/&gt;&lt;wsp:rsid wsp:val=&quot;002504F8&quot;/&gt;&lt;wsp:rsid wsp:val=&quot;002600C8&quot;/&gt;&lt;wsp:rsid wsp:val=&quot;00260B3D&quot;/&gt;&lt;wsp:rsid wsp:val=&quot;002632A4&quot;/&gt;&lt;wsp:rsid wsp:val=&quot;00271A81&quot;/&gt;&lt;wsp:rsid wsp:val=&quot;00273B17&quot;/&gt;&lt;wsp:rsid wsp:val=&quot;0027698E&quot;/&gt;&lt;wsp:rsid wsp:val=&quot;002779D1&quot;/&gt;&lt;wsp:rsid wsp:val=&quot;00281B18&quot;/&gt;&lt;wsp:rsid wsp:val=&quot;002824F5&quot;/&gt;&lt;wsp:rsid wsp:val=&quot;00284725&quot;/&gt;&lt;wsp:rsid wsp:val=&quot;00290D00&quot;/&gt;&lt;wsp:rsid wsp:val=&quot;00291EE8&quot;/&gt;&lt;wsp:rsid wsp:val=&quot;00292FEE&quot;/&gt;&lt;wsp:rsid wsp:val=&quot;00294426&quot;/&gt;&lt;wsp:rsid wsp:val=&quot;002A0544&quot;/&gt;&lt;wsp:rsid wsp:val=&quot;002A06FF&quot;/&gt;&lt;wsp:rsid wsp:val=&quot;002A077C&quot;/&gt;&lt;wsp:rsid wsp:val=&quot;002A1247&quot;/&gt;&lt;wsp:rsid wsp:val=&quot;002A3F2A&quot;/&gt;&lt;wsp:rsid wsp:val=&quot;002A477C&quot;/&gt;&lt;wsp:rsid wsp:val=&quot;002A66A7&quot;/&gt;&lt;wsp:rsid wsp:val=&quot;002A686D&quot;/&gt;&lt;wsp:rsid wsp:val=&quot;002B04A0&quot;/&gt;&lt;wsp:rsid wsp:val=&quot;002B2856&quot;/&gt;&lt;wsp:rsid wsp:val=&quot;002B2A11&quot;/&gt;&lt;wsp:rsid wsp:val=&quot;002B2A18&quot;/&gt;&lt;wsp:rsid wsp:val=&quot;002C4945&quot;/&gt;&lt;wsp:rsid wsp:val=&quot;002C5850&quot;/&gt;&lt;wsp:rsid wsp:val=&quot;002C6ED6&quot;/&gt;&lt;wsp:rsid wsp:val=&quot;002C7254&quot;/&gt;&lt;wsp:rsid wsp:val=&quot;002D5084&quot;/&gt;&lt;wsp:rsid wsp:val=&quot;002D5E95&quot;/&gt;&lt;wsp:rsid wsp:val=&quot;002D5FF8&quot;/&gt;&lt;wsp:rsid wsp:val=&quot;002E7A2B&quot;/&gt;&lt;wsp:rsid wsp:val=&quot;002F0033&quot;/&gt;&lt;wsp:rsid wsp:val=&quot;002F4B1D&quot;/&gt;&lt;wsp:rsid wsp:val=&quot;002F5748&quot;/&gt;&lt;wsp:rsid wsp:val=&quot;002F5E41&quot;/&gt;&lt;wsp:rsid wsp:val=&quot;002F7BF9&quot;/&gt;&lt;wsp:rsid wsp:val=&quot;0030107F&quot;/&gt;&lt;wsp:rsid wsp:val=&quot;00302069&quot;/&gt;&lt;wsp:rsid wsp:val=&quot;003063F0&quot;/&gt;&lt;wsp:rsid wsp:val=&quot;00306980&quot;/&gt;&lt;wsp:rsid wsp:val=&quot;003103B7&quot;/&gt;&lt;wsp:rsid wsp:val=&quot;00316734&quot;/&gt;&lt;wsp:rsid wsp:val=&quot;00317380&quot;/&gt;&lt;wsp:rsid wsp:val=&quot;00317F18&quot;/&gt;&lt;wsp:rsid wsp:val=&quot;0032640D&quot;/&gt;&lt;wsp:rsid wsp:val=&quot;00332356&quot;/&gt;&lt;wsp:rsid wsp:val=&quot;003415E2&quot;/&gt;&lt;wsp:rsid wsp:val=&quot;003427E4&quot;/&gt;&lt;wsp:rsid wsp:val=&quot;00343F66&quot;/&gt;&lt;wsp:rsid wsp:val=&quot;00344143&quot;/&gt;&lt;wsp:rsid wsp:val=&quot;00344822&quot;/&gt;&lt;wsp:rsid wsp:val=&quot;00350FB2&quot;/&gt;&lt;wsp:rsid wsp:val=&quot;00351F44&quot;/&gt;&lt;wsp:rsid wsp:val=&quot;003534CE&quot;/&gt;&lt;wsp:rsid wsp:val=&quot;00361465&quot;/&gt;&lt;wsp:rsid wsp:val=&quot;0036221D&quot;/&gt;&lt;wsp:rsid wsp:val=&quot;00364527&quot;/&gt;&lt;wsp:rsid wsp:val=&quot;00366EA3&quot;/&gt;&lt;wsp:rsid wsp:val=&quot;0037307B&quot;/&gt;&lt;wsp:rsid wsp:val=&quot;0037307D&quot;/&gt;&lt;wsp:rsid wsp:val=&quot;00373F15&quot;/&gt;&lt;wsp:rsid wsp:val=&quot;003746B3&quot;/&gt;&lt;wsp:rsid wsp:val=&quot;00381567&quot;/&gt;&lt;wsp:rsid wsp:val=&quot;00382CBE&quot;/&gt;&lt;wsp:rsid wsp:val=&quot;00385048&quot;/&gt;&lt;wsp:rsid wsp:val=&quot;00391E1B&quot;/&gt;&lt;wsp:rsid wsp:val=&quot;00394257&quot;/&gt;&lt;wsp:rsid wsp:val=&quot;00394402&quot;/&gt;&lt;wsp:rsid wsp:val=&quot;00394EDF&quot;/&gt;&lt;wsp:rsid wsp:val=&quot;003A01BC&quot;/&gt;&lt;wsp:rsid wsp:val=&quot;003A24FA&quot;/&gt;&lt;wsp:rsid wsp:val=&quot;003B031D&quot;/&gt;&lt;wsp:rsid wsp:val=&quot;003B03EE&quot;/&gt;&lt;wsp:rsid wsp:val=&quot;003B1472&quot;/&gt;&lt;wsp:rsid wsp:val=&quot;003B7927&quot;/&gt;&lt;wsp:rsid wsp:val=&quot;003C02A6&quot;/&gt;&lt;wsp:rsid wsp:val=&quot;003C39F7&quot;/&gt;&lt;wsp:rsid wsp:val=&quot;003C6978&quot;/&gt;&lt;wsp:rsid wsp:val=&quot;003D15CB&quot;/&gt;&lt;wsp:rsid wsp:val=&quot;003D1782&quot;/&gt;&lt;wsp:rsid wsp:val=&quot;003D3457&quot;/&gt;&lt;wsp:rsid wsp:val=&quot;003D3DCA&quot;/&gt;&lt;wsp:rsid wsp:val=&quot;003D6674&quot;/&gt;&lt;wsp:rsid wsp:val=&quot;003D6769&quot;/&gt;&lt;wsp:rsid wsp:val=&quot;003E0301&quot;/&gt;&lt;wsp:rsid wsp:val=&quot;003E0422&quot;/&gt;&lt;wsp:rsid wsp:val=&quot;003F365B&quot;/&gt;&lt;wsp:rsid wsp:val=&quot;003F4C53&quot;/&gt;&lt;wsp:rsid wsp:val=&quot;003F63C1&quot;/&gt;&lt;wsp:rsid wsp:val=&quot;0040088F&quot;/&gt;&lt;wsp:rsid wsp:val=&quot;00402E09&quot;/&gt;&lt;wsp:rsid wsp:val=&quot;00403775&quot;/&gt;&lt;wsp:rsid wsp:val=&quot;00406EB8&quot;/&gt;&lt;wsp:rsid wsp:val=&quot;00411EAB&quot;/&gt;&lt;wsp:rsid wsp:val=&quot;00415195&quot;/&gt;&lt;wsp:rsid wsp:val=&quot;004270D1&quot;/&gt;&lt;wsp:rsid wsp:val=&quot;004309DF&quot;/&gt;&lt;wsp:rsid wsp:val=&quot;0043187E&quot;/&gt;&lt;wsp:rsid wsp:val=&quot;00433787&quot;/&gt;&lt;wsp:rsid wsp:val=&quot;00436210&quot;/&gt;&lt;wsp:rsid wsp:val=&quot;00436AEC&quot;/&gt;&lt;wsp:rsid wsp:val=&quot;00442A2C&quot;/&gt;&lt;wsp:rsid wsp:val=&quot;004503EC&quot;/&gt;&lt;wsp:rsid wsp:val=&quot;00452500&quot;/&gt;&lt;wsp:rsid wsp:val=&quot;00452D5E&quot;/&gt;&lt;wsp:rsid wsp:val=&quot;004537F6&quot;/&gt;&lt;wsp:rsid wsp:val=&quot;0045380C&quot;/&gt;&lt;wsp:rsid wsp:val=&quot;004562BC&quot;/&gt;&lt;wsp:rsid wsp:val=&quot;00465F64&quot;/&gt;&lt;wsp:rsid wsp:val=&quot;00473ABF&quot;/&gt;&lt;wsp:rsid wsp:val=&quot;004748BE&quot;/&gt;&lt;wsp:rsid wsp:val=&quot;00476B0F&quot;/&gt;&lt;wsp:rsid wsp:val=&quot;00477BC6&quot;/&gt;&lt;wsp:rsid wsp:val=&quot;0048210E&quot;/&gt;&lt;wsp:rsid wsp:val=&quot;00485C49&quot;/&gt;&lt;wsp:rsid wsp:val=&quot;00487DB1&quot;/&gt;&lt;wsp:rsid wsp:val=&quot;00490F4D&quot;/&gt;&lt;wsp:rsid wsp:val=&quot;00491E80&quot;/&gt;&lt;wsp:rsid wsp:val=&quot;00492255&quot;/&gt;&lt;wsp:rsid wsp:val=&quot;00496238&quot;/&gt;&lt;wsp:rsid wsp:val=&quot;00496359&quot;/&gt;&lt;wsp:rsid wsp:val=&quot;004A02D5&quot;/&gt;&lt;wsp:rsid wsp:val=&quot;004A03B0&quot;/&gt;&lt;wsp:rsid wsp:val=&quot;004A082B&quot;/&gt;&lt;wsp:rsid wsp:val=&quot;004A46D4&quot;/&gt;&lt;wsp:rsid wsp:val=&quot;004A5F62&quot;/&gt;&lt;wsp:rsid wsp:val=&quot;004A62A8&quot;/&gt;&lt;wsp:rsid wsp:val=&quot;004A66EF&quot;/&gt;&lt;wsp:rsid wsp:val=&quot;004A6D17&quot;/&gt;&lt;wsp:rsid wsp:val=&quot;004B275D&quot;/&gt;&lt;wsp:rsid wsp:val=&quot;004B3A61&quot;/&gt;&lt;wsp:rsid wsp:val=&quot;004B7618&quot;/&gt;&lt;wsp:rsid wsp:val=&quot;004C51EB&quot;/&gt;&lt;wsp:rsid wsp:val=&quot;004C656C&quot;/&gt;&lt;wsp:rsid wsp:val=&quot;004D4690&quot;/&gt;&lt;wsp:rsid wsp:val=&quot;004D5A29&quot;/&gt;&lt;wsp:rsid wsp:val=&quot;004D77F0&quot;/&gt;&lt;wsp:rsid wsp:val=&quot;004E35F5&quot;/&gt;&lt;wsp:rsid wsp:val=&quot;004E556C&quot;/&gt;&lt;wsp:rsid wsp:val=&quot;004F59CA&quot;/&gt;&lt;wsp:rsid wsp:val=&quot;00500A20&quot;/&gt;&lt;wsp:rsid wsp:val=&quot;00504760&quot;/&gt;&lt;wsp:rsid wsp:val=&quot;005067CA&quot;/&gt;&lt;wsp:rsid wsp:val=&quot;00507283&quot;/&gt;&lt;wsp:rsid wsp:val=&quot;00510658&quot;/&gt;&lt;wsp:rsid wsp:val=&quot;00521180&quot;/&gt;&lt;wsp:rsid wsp:val=&quot;00522892&quot;/&gt;&lt;wsp:rsid wsp:val=&quot;0053178F&quot;/&gt;&lt;wsp:rsid wsp:val=&quot;00533390&quot;/&gt;&lt;wsp:rsid wsp:val=&quot;00542D6B&quot;/&gt;&lt;wsp:rsid wsp:val=&quot;00547DDA&quot;/&gt;&lt;wsp:rsid wsp:val=&quot;00550E37&quot;/&gt;&lt;wsp:rsid wsp:val=&quot;0055286B&quot;/&gt;&lt;wsp:rsid wsp:val=&quot;0055360B&quot;/&gt;&lt;wsp:rsid wsp:val=&quot;005614C4&quot;/&gt;&lt;wsp:rsid wsp:val=&quot;00562430&quot;/&gt;&lt;wsp:rsid wsp:val=&quot;00562471&quot;/&gt;&lt;wsp:rsid wsp:val=&quot;005625CB&quot;/&gt;&lt;wsp:rsid wsp:val=&quot;00563CE5&quot;/&gt;&lt;wsp:rsid wsp:val=&quot;0056665F&quot;/&gt;&lt;wsp:rsid wsp:val=&quot;005717BF&quot;/&gt;&lt;wsp:rsid wsp:val=&quot;00574D3F&quot;/&gt;&lt;wsp:rsid wsp:val=&quot;00576B30&quot;/&gt;&lt;wsp:rsid wsp:val=&quot;00583DE9&quot;/&gt;&lt;wsp:rsid wsp:val=&quot;00584A39&quot;/&gt;&lt;wsp:rsid wsp:val=&quot;00595B51&quot;/&gt;&lt;wsp:rsid wsp:val=&quot;005A04ED&quot;/&gt;&lt;wsp:rsid wsp:val=&quot;005A0755&quot;/&gt;&lt;wsp:rsid wsp:val=&quot;005A67FC&quot;/&gt;&lt;wsp:rsid wsp:val=&quot;005B3E66&quot;/&gt;&lt;wsp:rsid wsp:val=&quot;005B4E7E&quot;/&gt;&lt;wsp:rsid wsp:val=&quot;005B50F3&quot;/&gt;&lt;wsp:rsid wsp:val=&quot;005C1A48&quot;/&gt;&lt;wsp:rsid wsp:val=&quot;005C6EF1&quot;/&gt;&lt;wsp:rsid wsp:val=&quot;005D360A&quot;/&gt;&lt;wsp:rsid wsp:val=&quot;005D378E&quot;/&gt;&lt;wsp:rsid wsp:val=&quot;005D3849&quot;/&gt;&lt;wsp:rsid wsp:val=&quot;005D4C29&quot;/&gt;&lt;wsp:rsid wsp:val=&quot;005E0599&quot;/&gt;&lt;wsp:rsid wsp:val=&quot;005E3B8E&quot;/&gt;&lt;wsp:rsid wsp:val=&quot;005E4C40&quot;/&gt;&lt;wsp:rsid wsp:val=&quot;005E7043&quot;/&gt;&lt;wsp:rsid wsp:val=&quot;005F086A&quot;/&gt;&lt;wsp:rsid wsp:val=&quot;005F21CC&quot;/&gt;&lt;wsp:rsid wsp:val=&quot;005F3900&quot;/&gt;&lt;wsp:rsid wsp:val=&quot;005F50F5&quot;/&gt;&lt;wsp:rsid wsp:val=&quot;0060306E&quot;/&gt;&lt;wsp:rsid wsp:val=&quot;0060704E&quot;/&gt;&lt;wsp:rsid wsp:val=&quot;006079B5&quot;/&gt;&lt;wsp:rsid wsp:val=&quot;006137BA&quot;/&gt;&lt;wsp:rsid wsp:val=&quot;00613F07&quot;/&gt;&lt;wsp:rsid wsp:val=&quot;006141FF&quot;/&gt;&lt;wsp:rsid wsp:val=&quot;00621230&quot;/&gt;&lt;wsp:rsid wsp:val=&quot;006231E5&quot;/&gt;&lt;wsp:rsid wsp:val=&quot;006321E9&quot;/&gt;&lt;wsp:rsid wsp:val=&quot;00637B61&quot;/&gt;&lt;wsp:rsid wsp:val=&quot;00644F35&quot;/&gt;&lt;wsp:rsid wsp:val=&quot;00652556&quot;/&gt;&lt;wsp:rsid wsp:val=&quot;00654C35&quot;/&gt;&lt;wsp:rsid wsp:val=&quot;0065510E&quot;/&gt;&lt;wsp:rsid wsp:val=&quot;0066448C&quot;/&gt;&lt;wsp:rsid wsp:val=&quot;00664BA8&quot;/&gt;&lt;wsp:rsid wsp:val=&quot;006650C3&quot;/&gt;&lt;wsp:rsid wsp:val=&quot;00677EC9&quot;/&gt;&lt;wsp:rsid wsp:val=&quot;0068026E&quot;/&gt;&lt;wsp:rsid wsp:val=&quot;00683171&quot;/&gt;&lt;wsp:rsid wsp:val=&quot;00684B8F&quot;/&gt;&lt;wsp:rsid wsp:val=&quot;00687F1F&quot;/&gt;&lt;wsp:rsid wsp:val=&quot;006909ED&quot;/&gt;&lt;wsp:rsid wsp:val=&quot;0069369B&quot;/&gt;&lt;wsp:rsid wsp:val=&quot;00694939&quot;/&gt;&lt;wsp:rsid wsp:val=&quot;006968BD&quot;/&gt;&lt;wsp:rsid wsp:val=&quot;006A1085&quot;/&gt;&lt;wsp:rsid wsp:val=&quot;006A1363&quot;/&gt;&lt;wsp:rsid wsp:val=&quot;006A2D43&quot;/&gt;&lt;wsp:rsid wsp:val=&quot;006A315A&quot;/&gt;&lt;wsp:rsid wsp:val=&quot;006A5B34&quot;/&gt;&lt;wsp:rsid wsp:val=&quot;006B01D0&quot;/&gt;&lt;wsp:rsid wsp:val=&quot;006B13A0&quot;/&gt;&lt;wsp:rsid wsp:val=&quot;006B2B5C&quot;/&gt;&lt;wsp:rsid wsp:val=&quot;006B3B26&quot;/&gt;&lt;wsp:rsid wsp:val=&quot;006B4B96&quot;/&gt;&lt;wsp:rsid wsp:val=&quot;006B5BE3&quot;/&gt;&lt;wsp:rsid wsp:val=&quot;006C0A9F&quot;/&gt;&lt;wsp:rsid wsp:val=&quot;006C119A&quot;/&gt;&lt;wsp:rsid wsp:val=&quot;006C1B7C&quot;/&gt;&lt;wsp:rsid wsp:val=&quot;006C3B79&quot;/&gt;&lt;wsp:rsid wsp:val=&quot;006C5C7B&quot;/&gt;&lt;wsp:rsid wsp:val=&quot;006D430D&quot;/&gt;&lt;wsp:rsid wsp:val=&quot;006D4EAD&quot;/&gt;&lt;wsp:rsid wsp:val=&quot;006D5952&quot;/&gt;&lt;wsp:rsid wsp:val=&quot;006D741F&quot;/&gt;&lt;wsp:rsid wsp:val=&quot;006E2F64&quot;/&gt;&lt;wsp:rsid wsp:val=&quot;006E5843&quot;/&gt;&lt;wsp:rsid wsp:val=&quot;006F3F4D&quot;/&gt;&lt;wsp:rsid wsp:val=&quot;006F6B9F&quot;/&gt;&lt;wsp:rsid wsp:val=&quot;006F74D3&quot;/&gt;&lt;wsp:rsid wsp:val=&quot;007001C3&quot;/&gt;&lt;wsp:rsid wsp:val=&quot;00702C69&quot;/&gt;&lt;wsp:rsid wsp:val=&quot;00702E26&quot;/&gt;&lt;wsp:rsid wsp:val=&quot;0070346C&quot;/&gt;&lt;wsp:rsid wsp:val=&quot;00703618&quot;/&gt;&lt;wsp:rsid wsp:val=&quot;00704B10&quot;/&gt;&lt;wsp:rsid wsp:val=&quot;00706AA5&quot;/&gt;&lt;wsp:rsid wsp:val=&quot;00707D22&quot;/&gt;&lt;wsp:rsid wsp:val=&quot;007149FE&quot;/&gt;&lt;wsp:rsid wsp:val=&quot;00714CEF&quot;/&gt;&lt;wsp:rsid wsp:val=&quot;00716428&quot;/&gt;&lt;wsp:rsid wsp:val=&quot;00720BEF&quot;/&gt;&lt;wsp:rsid wsp:val=&quot;00723D69&quot;/&gt;&lt;wsp:rsid wsp:val=&quot;00724E44&quot;/&gt;&lt;wsp:rsid wsp:val=&quot;00725FA3&quot;/&gt;&lt;wsp:rsid wsp:val=&quot;00734C60&quot;/&gt;&lt;wsp:rsid wsp:val=&quot;00736383&quot;/&gt;&lt;wsp:rsid wsp:val=&quot;007366AA&quot;/&gt;&lt;wsp:rsid wsp:val=&quot;0073692A&quot;/&gt;&lt;wsp:rsid wsp:val=&quot;007371CF&quot;/&gt;&lt;wsp:rsid wsp:val=&quot;007433B7&quot;/&gt;&lt;wsp:rsid wsp:val=&quot;00746AE2&quot;/&gt;&lt;wsp:rsid wsp:val=&quot;007523D3&quot;/&gt;&lt;wsp:rsid wsp:val=&quot;00756C9D&quot;/&gt;&lt;wsp:rsid wsp:val=&quot;00762DAD&quot;/&gt;&lt;wsp:rsid wsp:val=&quot;00763051&quot;/&gt;&lt;wsp:rsid wsp:val=&quot;007647D9&quot;/&gt;&lt;wsp:rsid wsp:val=&quot;00765166&quot;/&gt;&lt;wsp:rsid wsp:val=&quot;00770119&quot;/&gt;&lt;wsp:rsid wsp:val=&quot;007718B2&quot;/&gt;&lt;wsp:rsid wsp:val=&quot;007745D5&quot;/&gt;&lt;wsp:rsid wsp:val=&quot;00776F4B&quot;/&gt;&lt;wsp:rsid wsp:val=&quot;0077756B&quot;/&gt;&lt;wsp:rsid wsp:val=&quot;00781182&quot;/&gt;&lt;wsp:rsid wsp:val=&quot;00781D13&quot;/&gt;&lt;wsp:rsid wsp:val=&quot;0078238F&quot;/&gt;&lt;wsp:rsid wsp:val=&quot;007829C7&quot;/&gt;&lt;wsp:rsid wsp:val=&quot;0078715D&quot;/&gt;&lt;wsp:rsid wsp:val=&quot;0078717E&quot;/&gt;&lt;wsp:rsid wsp:val=&quot;00787487&quot;/&gt;&lt;wsp:rsid wsp:val=&quot;00790CCA&quot;/&gt;&lt;wsp:rsid wsp:val=&quot;00792DF8&quot;/&gt;&lt;wsp:rsid wsp:val=&quot;00793936&quot;/&gt;&lt;wsp:rsid wsp:val=&quot;0079407B&quot;/&gt;&lt;wsp:rsid wsp:val=&quot;00795569&quot;/&gt;&lt;wsp:rsid wsp:val=&quot;0079724A&quot;/&gt;&lt;wsp:rsid wsp:val=&quot;007974B0&quot;/&gt;&lt;wsp:rsid wsp:val=&quot;007A31E9&quot;/&gt;&lt;wsp:rsid wsp:val=&quot;007B24C0&quot;/&gt;&lt;wsp:rsid wsp:val=&quot;007B4610&quot;/&gt;&lt;wsp:rsid wsp:val=&quot;007B4AB5&quot;/&gt;&lt;wsp:rsid wsp:val=&quot;007C2CAB&quot;/&gt;&lt;wsp:rsid wsp:val=&quot;007C3E6A&quot;/&gt;&lt;wsp:rsid wsp:val=&quot;007C50F3&quot;/&gt;&lt;wsp:rsid wsp:val=&quot;007D1E71&quot;/&gt;&lt;wsp:rsid wsp:val=&quot;007D32FC&quot;/&gt;&lt;wsp:rsid wsp:val=&quot;007D3A88&quot;/&gt;&lt;wsp:rsid wsp:val=&quot;007D3A95&quot;/&gt;&lt;wsp:rsid wsp:val=&quot;007E0CCC&quot;/&gt;&lt;wsp:rsid wsp:val=&quot;007E1969&quot;/&gt;&lt;wsp:rsid wsp:val=&quot;007E1C08&quot;/&gt;&lt;wsp:rsid wsp:val=&quot;007E4934&quot;/&gt;&lt;wsp:rsid wsp:val=&quot;007E69D7&quot;/&gt;&lt;wsp:rsid wsp:val=&quot;007F00E2&quot;/&gt;&lt;wsp:rsid wsp:val=&quot;007F0185&quot;/&gt;&lt;wsp:rsid wsp:val=&quot;007F04E3&quot;/&gt;&lt;wsp:rsid wsp:val=&quot;007F15E2&quot;/&gt;&lt;wsp:rsid wsp:val=&quot;007F2408&quot;/&gt;&lt;wsp:rsid wsp:val=&quot;007F3857&quot;/&gt;&lt;wsp:rsid wsp:val=&quot;007F6A4D&quot;/&gt;&lt;wsp:rsid wsp:val=&quot;00807C47&quot;/&gt;&lt;wsp:rsid wsp:val=&quot;0081073E&quot;/&gt;&lt;wsp:rsid wsp:val=&quot;00812C0D&quot;/&gt;&lt;wsp:rsid wsp:val=&quot;00812DF2&quot;/&gt;&lt;wsp:rsid wsp:val=&quot;00820340&quot;/&gt;&lt;wsp:rsid wsp:val=&quot;00824172&quot;/&gt;&lt;wsp:rsid wsp:val=&quot;008252C4&quot;/&gt;&lt;wsp:rsid wsp:val=&quot;00826084&quot;/&gt;&lt;wsp:rsid wsp:val=&quot;008262DF&quot;/&gt;&lt;wsp:rsid wsp:val=&quot;00830165&quot;/&gt;&lt;wsp:rsid wsp:val=&quot;00833D39&quot;/&gt;&lt;wsp:rsid wsp:val=&quot;00835128&quot;/&gt;&lt;wsp:rsid wsp:val=&quot;0083760D&quot;/&gt;&lt;wsp:rsid wsp:val=&quot;00840CF3&quot;/&gt;&lt;wsp:rsid wsp:val=&quot;00843001&quot;/&gt;&lt;wsp:rsid wsp:val=&quot;008471E7&quot;/&gt;&lt;wsp:rsid wsp:val=&quot;008478AC&quot;/&gt;&lt;wsp:rsid wsp:val=&quot;00851DD2&quot;/&gt;&lt;wsp:rsid wsp:val=&quot;00852BC6&quot;/&gt;&lt;wsp:rsid wsp:val=&quot;00854D19&quot;/&gt;&lt;wsp:rsid wsp:val=&quot;00855EC2&quot;/&gt;&lt;wsp:rsid wsp:val=&quot;0086137F&quot;/&gt;&lt;wsp:rsid wsp:val=&quot;00864AB5&quot;/&gt;&lt;wsp:rsid wsp:val=&quot;00865803&quot;/&gt;&lt;wsp:rsid wsp:val=&quot;00870E69&quot;/&gt;&lt;wsp:rsid wsp:val=&quot;00871A06&quot;/&gt;&lt;wsp:rsid wsp:val=&quot;00876BC3&quot;/&gt;&lt;wsp:rsid wsp:val=&quot;00877A31&quot;/&gt;&lt;wsp:rsid wsp:val=&quot;008841D4&quot;/&gt;&lt;wsp:rsid wsp:val=&quot;0088617F&quot;/&gt;&lt;wsp:rsid wsp:val=&quot;00890ACE&quot;/&gt;&lt;wsp:rsid wsp:val=&quot;008930B0&quot;/&gt;&lt;wsp:rsid wsp:val=&quot;008931F2&quot;/&gt;&lt;wsp:rsid wsp:val=&quot;0089440E&quot;/&gt;&lt;wsp:rsid wsp:val=&quot;008954A1&quot;/&gt;&lt;wsp:rsid wsp:val=&quot;008A0389&quot;/&gt;&lt;wsp:rsid wsp:val=&quot;008A3E09&quot;/&gt;&lt;wsp:rsid wsp:val=&quot;008A4C4D&quot;/&gt;&lt;wsp:rsid wsp:val=&quot;008A4E5F&quot;/&gt;&lt;wsp:rsid wsp:val=&quot;008A6539&quot;/&gt;&lt;wsp:rsid wsp:val=&quot;008A6968&quot;/&gt;&lt;wsp:rsid wsp:val=&quot;008B125A&quot;/&gt;&lt;wsp:rsid wsp:val=&quot;008B39ED&quot;/&gt;&lt;wsp:rsid wsp:val=&quot;008B6479&quot;/&gt;&lt;wsp:rsid wsp:val=&quot;008B69A7&quot;/&gt;&lt;wsp:rsid wsp:val=&quot;008C5FFF&quot;/&gt;&lt;wsp:rsid wsp:val=&quot;008C7805&quot;/&gt;&lt;wsp:rsid wsp:val=&quot;008D0E22&quot;/&gt;&lt;wsp:rsid wsp:val=&quot;008D32F8&quot;/&gt;&lt;wsp:rsid wsp:val=&quot;008D5C06&quot;/&gt;&lt;wsp:rsid wsp:val=&quot;008E01C2&quot;/&gt;&lt;wsp:rsid wsp:val=&quot;008E0F0A&quot;/&gt;&lt;wsp:rsid wsp:val=&quot;008E1B14&quot;/&gt;&lt;wsp:rsid wsp:val=&quot;008E55FA&quot;/&gt;&lt;wsp:rsid wsp:val=&quot;008E5CD7&quot;/&gt;&lt;wsp:rsid wsp:val=&quot;008E5F99&quot;/&gt;&lt;wsp:rsid wsp:val=&quot;008F17CD&quot;/&gt;&lt;wsp:rsid wsp:val=&quot;008F3918&quot;/&gt;&lt;wsp:rsid wsp:val=&quot;008F6D04&quot;/&gt;&lt;wsp:rsid wsp:val=&quot;008F7423&quot;/&gt;&lt;wsp:rsid wsp:val=&quot;008F78D6&quot;/&gt;&lt;wsp:rsid wsp:val=&quot;00900504&quot;/&gt;&lt;wsp:rsid wsp:val=&quot;00901B59&quot;/&gt;&lt;wsp:rsid wsp:val=&quot;009039B9&quot;/&gt;&lt;wsp:rsid wsp:val=&quot;009045C0&quot;/&gt;&lt;wsp:rsid wsp:val=&quot;009052FC&quot;/&gt;&lt;wsp:rsid wsp:val=&quot;009108DA&quot;/&gt;&lt;wsp:rsid wsp:val=&quot;00910E50&quot;/&gt;&lt;wsp:rsid wsp:val=&quot;00911B8E&quot;/&gt;&lt;wsp:rsid wsp:val=&quot;0091305F&quot;/&gt;&lt;wsp:rsid wsp:val=&quot;009211B4&quot;/&gt;&lt;wsp:rsid wsp:val=&quot;0092351D&quot;/&gt;&lt;wsp:rsid wsp:val=&quot;009264CF&quot;/&gt;&lt;wsp:rsid wsp:val=&quot;009316D8&quot;/&gt;&lt;wsp:rsid wsp:val=&quot;00935B0B&quot;/&gt;&lt;wsp:rsid wsp:val=&quot;009404EE&quot;/&gt;&lt;wsp:rsid wsp:val=&quot;00940CAB&quot;/&gt;&lt;wsp:rsid wsp:val=&quot;00942768&quot;/&gt;&lt;wsp:rsid wsp:val=&quot;00942BCD&quot;/&gt;&lt;wsp:rsid wsp:val=&quot;00947849&quot;/&gt;&lt;wsp:rsid wsp:val=&quot;00950EB3&quot;/&gt;&lt;wsp:rsid wsp:val=&quot;00951013&quot;/&gt;&lt;wsp:rsid wsp:val=&quot;009517F9&quot;/&gt;&lt;wsp:rsid wsp:val=&quot;009527AF&quot;/&gt;&lt;wsp:rsid wsp:val=&quot;00953B26&quot;/&gt;&lt;wsp:rsid wsp:val=&quot;00953C18&quot;/&gt;&lt;wsp:rsid wsp:val=&quot;00954063&quot;/&gt;&lt;wsp:rsid wsp:val=&quot;00954637&quot;/&gt;&lt;wsp:rsid wsp:val=&quot;00954EB0&quot;/&gt;&lt;wsp:rsid wsp:val=&quot;00956B31&quot;/&gt;&lt;wsp:rsid wsp:val=&quot;00960707&quot;/&gt;&lt;wsp:rsid wsp:val=&quot;00966E07&quot;/&gt;&lt;wsp:rsid wsp:val=&quot;00973E40&quot;/&gt;&lt;wsp:rsid wsp:val=&quot;009749E7&quot;/&gt;&lt;wsp:rsid wsp:val=&quot;00982732&quot;/&gt;&lt;wsp:rsid wsp:val=&quot;009827FC&quot;/&gt;&lt;wsp:rsid wsp:val=&quot;009847F1&quot;/&gt;&lt;wsp:rsid wsp:val=&quot;00986711&quot;/&gt;&lt;wsp:rsid wsp:val=&quot;0099114B&quot;/&gt;&lt;wsp:rsid wsp:val=&quot;00992728&quot;/&gt;&lt;wsp:rsid wsp:val=&quot;00994F7D&quot;/&gt;&lt;wsp:rsid wsp:val=&quot;009959E1&quot;/&gt;&lt;wsp:rsid wsp:val=&quot;009A3671&quot;/&gt;&lt;wsp:rsid wsp:val=&quot;009B7182&quot;/&gt;&lt;wsp:rsid wsp:val=&quot;009C0B27&quot;/&gt;&lt;wsp:rsid wsp:val=&quot;009C32F8&quot;/&gt;&lt;wsp:rsid wsp:val=&quot;009C3726&quot;/&gt;&lt;wsp:rsid wsp:val=&quot;009C37FE&quot;/&gt;&lt;wsp:rsid wsp:val=&quot;009C39B7&quot;/&gt;&lt;wsp:rsid wsp:val=&quot;009C44AF&quot;/&gt;&lt;wsp:rsid wsp:val=&quot;009C5655&quot;/&gt;&lt;wsp:rsid wsp:val=&quot;009C5CA2&quot;/&gt;&lt;wsp:rsid wsp:val=&quot;009D038A&quot;/&gt;&lt;wsp:rsid wsp:val=&quot;009D3B62&quot;/&gt;&lt;wsp:rsid wsp:val=&quot;009D4F4D&quot;/&gt;&lt;wsp:rsid wsp:val=&quot;009D63E8&quot;/&gt;&lt;wsp:rsid wsp:val=&quot;009E33C0&quot;/&gt;&lt;wsp:rsid wsp:val=&quot;009E3424&quot;/&gt;&lt;wsp:rsid wsp:val=&quot;009E3CA0&quot;/&gt;&lt;wsp:rsid wsp:val=&quot;009E5D95&quot;/&gt;&lt;wsp:rsid wsp:val=&quot;009E699D&quot;/&gt;&lt;wsp:rsid wsp:val=&quot;009E77D4&quot;/&gt;&lt;wsp:rsid wsp:val=&quot;009E7B53&quot;/&gt;&lt;wsp:rsid wsp:val=&quot;009E7D9E&quot;/&gt;&lt;wsp:rsid wsp:val=&quot;009F20FB&quot;/&gt;&lt;wsp:rsid wsp:val=&quot;009F5281&quot;/&gt;&lt;wsp:rsid wsp:val=&quot;009F60A6&quot;/&gt;&lt;wsp:rsid wsp:val=&quot;00A01A32&quot;/&gt;&lt;wsp:rsid wsp:val=&quot;00A027B5&quot;/&gt;&lt;wsp:rsid wsp:val=&quot;00A02C76&quot;/&gt;&lt;wsp:rsid wsp:val=&quot;00A069A6&quot;/&gt;&lt;wsp:rsid wsp:val=&quot;00A11143&quot;/&gt;&lt;wsp:rsid wsp:val=&quot;00A11DA1&quot;/&gt;&lt;wsp:rsid wsp:val=&quot;00A14C74&quot;/&gt;&lt;wsp:rsid wsp:val=&quot;00A2282B&quot;/&gt;&lt;wsp:rsid wsp:val=&quot;00A262F4&quot;/&gt;&lt;wsp:rsid wsp:val=&quot;00A30A12&quot;/&gt;&lt;wsp:rsid wsp:val=&quot;00A36343&quot;/&gt;&lt;wsp:rsid wsp:val=&quot;00A40147&quot;/&gt;&lt;wsp:rsid wsp:val=&quot;00A40E66&quot;/&gt;&lt;wsp:rsid wsp:val=&quot;00A422C7&quot;/&gt;&lt;wsp:rsid wsp:val=&quot;00A42EA0&quot;/&gt;&lt;wsp:rsid wsp:val=&quot;00A43E22&quot;/&gt;&lt;wsp:rsid wsp:val=&quot;00A44A5E&quot;/&gt;&lt;wsp:rsid wsp:val=&quot;00A46B3B&quot;/&gt;&lt;wsp:rsid wsp:val=&quot;00A57161&quot;/&gt;&lt;wsp:rsid wsp:val=&quot;00A62FFB&quot;/&gt;&lt;wsp:rsid wsp:val=&quot;00A6461E&quot;/&gt;&lt;wsp:rsid wsp:val=&quot;00A64F5A&quot;/&gt;&lt;wsp:rsid wsp:val=&quot;00A66EAC&quot;/&gt;&lt;wsp:rsid wsp:val=&quot;00A700F3&quot;/&gt;&lt;wsp:rsid wsp:val=&quot;00A71F10&quot;/&gt;&lt;wsp:rsid wsp:val=&quot;00A748E3&quot;/&gt;&lt;wsp:rsid wsp:val=&quot;00A76E85&quot;/&gt;&lt;wsp:rsid wsp:val=&quot;00A779A1&quot;/&gt;&lt;wsp:rsid wsp:val=&quot;00A80593&quot;/&gt;&lt;wsp:rsid wsp:val=&quot;00A8156B&quot;/&gt;&lt;wsp:rsid wsp:val=&quot;00A821AC&quot;/&gt;&lt;wsp:rsid wsp:val=&quot;00A825A3&quot;/&gt;&lt;wsp:rsid wsp:val=&quot;00A83407&quot;/&gt;&lt;wsp:rsid wsp:val=&quot;00A83FE2&quot;/&gt;&lt;wsp:rsid wsp:val=&quot;00A845A7&quot;/&gt;&lt;wsp:rsid wsp:val=&quot;00A85193&quot;/&gt;&lt;wsp:rsid wsp:val=&quot;00A858AC&quot;/&gt;&lt;wsp:rsid wsp:val=&quot;00A868ED&quot;/&gt;&lt;wsp:rsid wsp:val=&quot;00A872DF&quot;/&gt;&lt;wsp:rsid wsp:val=&quot;00A92F00&quot;/&gt;&lt;wsp:rsid wsp:val=&quot;00A936A3&quot;/&gt;&lt;wsp:rsid wsp:val=&quot;00AA05AD&quot;/&gt;&lt;wsp:rsid wsp:val=&quot;00AA3D13&quot;/&gt;&lt;wsp:rsid wsp:val=&quot;00AA4ED5&quot;/&gt;&lt;wsp:rsid wsp:val=&quot;00AB28F0&quot;/&gt;&lt;wsp:rsid wsp:val=&quot;00AB4F91&quot;/&gt;&lt;wsp:rsid wsp:val=&quot;00AC1E3E&quot;/&gt;&lt;wsp:rsid wsp:val=&quot;00AC22B4&quot;/&gt;&lt;wsp:rsid wsp:val=&quot;00AC3B41&quot;/&gt;&lt;wsp:rsid wsp:val=&quot;00AC60EF&quot;/&gt;&lt;wsp:rsid wsp:val=&quot;00AD0646&quot;/&gt;&lt;wsp:rsid wsp:val=&quot;00AE413D&quot;/&gt;&lt;wsp:rsid wsp:val=&quot;00AF1730&quot;/&gt;&lt;wsp:rsid wsp:val=&quot;00AF3C34&quot;/&gt;&lt;wsp:rsid wsp:val=&quot;00AF3C7B&quot;/&gt;&lt;wsp:rsid wsp:val=&quot;00AF3EB0&quot;/&gt;&lt;wsp:rsid wsp:val=&quot;00AF3F43&quot;/&gt;&lt;wsp:rsid wsp:val=&quot;00AF4123&quot;/&gt;&lt;wsp:rsid wsp:val=&quot;00AF49CC&quot;/&gt;&lt;wsp:rsid wsp:val=&quot;00AF604E&quot;/&gt;&lt;wsp:rsid wsp:val=&quot;00B02ECA&quot;/&gt;&lt;wsp:rsid wsp:val=&quot;00B04D21&quot;/&gt;&lt;wsp:rsid wsp:val=&quot;00B0500F&quot;/&gt;&lt;wsp:rsid wsp:val=&quot;00B05FCD&quot;/&gt;&lt;wsp:rsid wsp:val=&quot;00B068AB&quot;/&gt;&lt;wsp:rsid wsp:val=&quot;00B06E78&quot;/&gt;&lt;wsp:rsid wsp:val=&quot;00B110F0&quot;/&gt;&lt;wsp:rsid wsp:val=&quot;00B11187&quot;/&gt;&lt;wsp:rsid wsp:val=&quot;00B1396B&quot;/&gt;&lt;wsp:rsid wsp:val=&quot;00B15452&quot;/&gt;&lt;wsp:rsid wsp:val=&quot;00B36D67&quot;/&gt;&lt;wsp:rsid wsp:val=&quot;00B41905&quot;/&gt;&lt;wsp:rsid wsp:val=&quot;00B42A02&quot;/&gt;&lt;wsp:rsid wsp:val=&quot;00B43AD7&quot;/&gt;&lt;wsp:rsid wsp:val=&quot;00B4429E&quot;/&gt;&lt;wsp:rsid wsp:val=&quot;00B459CE&quot;/&gt;&lt;wsp:rsid wsp:val=&quot;00B50E7E&quot;/&gt;&lt;wsp:rsid wsp:val=&quot;00B50EC1&quot;/&gt;&lt;wsp:rsid wsp:val=&quot;00B5532F&quot;/&gt;&lt;wsp:rsid wsp:val=&quot;00B55783&quot;/&gt;&lt;wsp:rsid wsp:val=&quot;00B55DAF&quot;/&gt;&lt;wsp:rsid wsp:val=&quot;00B56F8A&quot;/&gt;&lt;wsp:rsid wsp:val=&quot;00B57D29&quot;/&gt;&lt;wsp:rsid wsp:val=&quot;00B6579A&quot;/&gt;&lt;wsp:rsid wsp:val=&quot;00B66B49&quot;/&gt;&lt;wsp:rsid wsp:val=&quot;00B71208&quot;/&gt;&lt;wsp:rsid wsp:val=&quot;00B72B8F&quot;/&gt;&lt;wsp:rsid wsp:val=&quot;00B74356&quot;/&gt;&lt;wsp:rsid wsp:val=&quot;00B74FFD&quot;/&gt;&lt;wsp:rsid wsp:val=&quot;00B8100C&quot;/&gt;&lt;wsp:rsid wsp:val=&quot;00B82691&quot;/&gt;&lt;wsp:rsid wsp:val=&quot;00B82F6B&quot;/&gt;&lt;wsp:rsid wsp:val=&quot;00B83CAA&quot;/&gt;&lt;wsp:rsid wsp:val=&quot;00B84553&quot;/&gt;&lt;wsp:rsid wsp:val=&quot;00B851B2&quot;/&gt;&lt;wsp:rsid wsp:val=&quot;00B90CEF&quot;/&gt;&lt;wsp:rsid wsp:val=&quot;00B94D69&quot;/&gt;&lt;wsp:rsid wsp:val=&quot;00BA1D4F&quot;/&gt;&lt;wsp:rsid wsp:val=&quot;00BA651E&quot;/&gt;&lt;wsp:rsid wsp:val=&quot;00BA7213&quot;/&gt;&lt;wsp:rsid wsp:val=&quot;00BB1E66&quot;/&gt;&lt;wsp:rsid wsp:val=&quot;00BB238D&quot;/&gt;&lt;wsp:rsid wsp:val=&quot;00BB346A&quot;/&gt;&lt;wsp:rsid wsp:val=&quot;00BB4685&quot;/&gt;&lt;wsp:rsid wsp:val=&quot;00BB62D4&quot;/&gt;&lt;wsp:rsid wsp:val=&quot;00BB7353&quot;/&gt;&lt;wsp:rsid wsp:val=&quot;00BC083D&quot;/&gt;&lt;wsp:rsid wsp:val=&quot;00BC2D94&quot;/&gt;&lt;wsp:rsid wsp:val=&quot;00BC378C&quot;/&gt;&lt;wsp:rsid wsp:val=&quot;00BC43FE&quot;/&gt;&lt;wsp:rsid wsp:val=&quot;00BC589D&quot;/&gt;&lt;wsp:rsid wsp:val=&quot;00BC7DD8&quot;/&gt;&lt;wsp:rsid wsp:val=&quot;00BD68C2&quot;/&gt;&lt;wsp:rsid wsp:val=&quot;00BD78BB&quot;/&gt;&lt;wsp:rsid wsp:val=&quot;00BE16B4&quot;/&gt;&lt;wsp:rsid wsp:val=&quot;00BE3677&quot;/&gt;&lt;wsp:rsid wsp:val=&quot;00BE60D9&quot;/&gt;&lt;wsp:rsid wsp:val=&quot;00BF133E&quot;/&gt;&lt;wsp:rsid wsp:val=&quot;00BF13F4&quot;/&gt;&lt;wsp:rsid wsp:val=&quot;00BF3D11&quot;/&gt;&lt;wsp:rsid wsp:val=&quot;00BF3EFB&quot;/&gt;&lt;wsp:rsid wsp:val=&quot;00BF74AB&quot;/&gt;&lt;wsp:rsid wsp:val=&quot;00C00384&quot;/&gt;&lt;wsp:rsid wsp:val=&quot;00C03347&quot;/&gt;&lt;wsp:rsid wsp:val=&quot;00C1047B&quot;/&gt;&lt;wsp:rsid wsp:val=&quot;00C20BC4&quot;/&gt;&lt;wsp:rsid wsp:val=&quot;00C220D6&quot;/&gt;&lt;wsp:rsid wsp:val=&quot;00C23C20&quot;/&gt;&lt;wsp:rsid wsp:val=&quot;00C331DE&quot;/&gt;&lt;wsp:rsid wsp:val=&quot;00C356CF&quot;/&gt;&lt;wsp:rsid wsp:val=&quot;00C40A36&quot;/&gt;&lt;wsp:rsid wsp:val=&quot;00C425C6&quot;/&gt;&lt;wsp:rsid wsp:val=&quot;00C42862&quot;/&gt;&lt;wsp:rsid wsp:val=&quot;00C42A98&quot;/&gt;&lt;wsp:rsid wsp:val=&quot;00C45501&quot;/&gt;&lt;wsp:rsid wsp:val=&quot;00C460D6&quot;/&gt;&lt;wsp:rsid wsp:val=&quot;00C47463&quot;/&gt;&lt;wsp:rsid wsp:val=&quot;00C529BA&quot;/&gt;&lt;wsp:rsid wsp:val=&quot;00C54986&quot;/&gt;&lt;wsp:rsid wsp:val=&quot;00C56F15&quot;/&gt;&lt;wsp:rsid wsp:val=&quot;00C60E12&quot;/&gt;&lt;wsp:rsid wsp:val=&quot;00C6237A&quot;/&gt;&lt;wsp:rsid wsp:val=&quot;00C71B99&quot;/&gt;&lt;wsp:rsid wsp:val=&quot;00C72CB8&quot;/&gt;&lt;wsp:rsid wsp:val=&quot;00C730AC&quot;/&gt;&lt;wsp:rsid wsp:val=&quot;00C8006D&quot;/&gt;&lt;wsp:rsid wsp:val=&quot;00C81A63&quot;/&gt;&lt;wsp:rsid wsp:val=&quot;00C83435&quot;/&gt;&lt;wsp:rsid wsp:val=&quot;00C84BB2&quot;/&gt;&lt;wsp:rsid wsp:val=&quot;00C94AB1&quot;/&gt;&lt;wsp:rsid wsp:val=&quot;00C97998&quot;/&gt;&lt;wsp:rsid wsp:val=&quot;00CA4F12&quot;/&gt;&lt;wsp:rsid wsp:val=&quot;00CB2C4F&quot;/&gt;&lt;wsp:rsid wsp:val=&quot;00CB4714&quot;/&gt;&lt;wsp:rsid wsp:val=&quot;00CB695F&quot;/&gt;&lt;wsp:rsid wsp:val=&quot;00CC1459&quot;/&gt;&lt;wsp:rsid wsp:val=&quot;00CC2555&quot;/&gt;&lt;wsp:rsid wsp:val=&quot;00CC3529&quot;/&gt;&lt;wsp:rsid wsp:val=&quot;00CC4849&quot;/&gt;&lt;wsp:rsid wsp:val=&quot;00CC4B10&quot;/&gt;&lt;wsp:rsid wsp:val=&quot;00CC5816&quot;/&gt;&lt;wsp:rsid wsp:val=&quot;00CC7355&quot;/&gt;&lt;wsp:rsid wsp:val=&quot;00CD2B96&quot;/&gt;&lt;wsp:rsid wsp:val=&quot;00CD6BE6&quot;/&gt;&lt;wsp:rsid wsp:val=&quot;00CE0044&quot;/&gt;&lt;wsp:rsid wsp:val=&quot;00CE1987&quot;/&gt;&lt;wsp:rsid wsp:val=&quot;00CE1F95&quot;/&gt;&lt;wsp:rsid wsp:val=&quot;00CE4EBA&quot;/&gt;&lt;wsp:rsid wsp:val=&quot;00CE6ABA&quot;/&gt;&lt;wsp:rsid wsp:val=&quot;00CF112D&quot;/&gt;&lt;wsp:rsid wsp:val=&quot;00CF1A1D&quot;/&gt;&lt;wsp:rsid wsp:val=&quot;00CF31B5&quot;/&gt;&lt;wsp:rsid wsp:val=&quot;00CF37C2&quot;/&gt;&lt;wsp:rsid wsp:val=&quot;00CF5C00&quot;/&gt;&lt;wsp:rsid wsp:val=&quot;00CF6553&quot;/&gt;&lt;wsp:rsid wsp:val=&quot;00D0169B&quot;/&gt;&lt;wsp:rsid wsp:val=&quot;00D0293C&quot;/&gt;&lt;wsp:rsid wsp:val=&quot;00D06100&quot;/&gt;&lt;wsp:rsid wsp:val=&quot;00D0743F&quot;/&gt;&lt;wsp:rsid wsp:val=&quot;00D1458C&quot;/&gt;&lt;wsp:rsid wsp:val=&quot;00D213AA&quot;/&gt;&lt;wsp:rsid wsp:val=&quot;00D215D5&quot;/&gt;&lt;wsp:rsid wsp:val=&quot;00D25CCD&quot;/&gt;&lt;wsp:rsid wsp:val=&quot;00D3054B&quot;/&gt;&lt;wsp:rsid wsp:val=&quot;00D3504D&quot;/&gt;&lt;wsp:rsid wsp:val=&quot;00D42797&quot;/&gt;&lt;wsp:rsid wsp:val=&quot;00D511B9&quot;/&gt;&lt;wsp:rsid wsp:val=&quot;00D5139B&quot;/&gt;&lt;wsp:rsid wsp:val=&quot;00D5315C&quot;/&gt;&lt;wsp:rsid wsp:val=&quot;00D5466E&quot;/&gt;&lt;wsp:rsid wsp:val=&quot;00D572D5&quot;/&gt;&lt;wsp:rsid wsp:val=&quot;00D572D8&quot;/&gt;&lt;wsp:rsid wsp:val=&quot;00D6258C&quot;/&gt;&lt;wsp:rsid wsp:val=&quot;00D63945&quot;/&gt;&lt;wsp:rsid wsp:val=&quot;00D73D02&quot;/&gt;&lt;wsp:rsid wsp:val=&quot;00D73E93&quot;/&gt;&lt;wsp:rsid wsp:val=&quot;00D80390&quot;/&gt;&lt;wsp:rsid wsp:val=&quot;00D8098C&quot;/&gt;&lt;wsp:rsid wsp:val=&quot;00D837B8&quot;/&gt;&lt;wsp:rsid wsp:val=&quot;00D85138&quot;/&gt;&lt;wsp:rsid wsp:val=&quot;00D854E6&quot;/&gt;&lt;wsp:rsid wsp:val=&quot;00D85967&quot;/&gt;&lt;wsp:rsid wsp:val=&quot;00D86F01&quot;/&gt;&lt;wsp:rsid wsp:val=&quot;00D902A0&quot;/&gt;&lt;wsp:rsid wsp:val=&quot;00D92E2E&quot;/&gt;&lt;wsp:rsid wsp:val=&quot;00D939E1&quot;/&gt;&lt;wsp:rsid wsp:val=&quot;00D93C84&quot;/&gt;&lt;wsp:rsid wsp:val=&quot;00DA09EE&quot;/&gt;&lt;wsp:rsid wsp:val=&quot;00DA16DD&quot;/&gt;&lt;wsp:rsid wsp:val=&quot;00DA401B&quot;/&gt;&lt;wsp:rsid wsp:val=&quot;00DA4306&quot;/&gt;&lt;wsp:rsid wsp:val=&quot;00DA4471&quot;/&gt;&lt;wsp:rsid wsp:val=&quot;00DA5FDF&quot;/&gt;&lt;wsp:rsid wsp:val=&quot;00DB0B3D&quot;/&gt;&lt;wsp:rsid wsp:val=&quot;00DB13E4&quot;/&gt;&lt;wsp:rsid wsp:val=&quot;00DB1886&quot;/&gt;&lt;wsp:rsid wsp:val=&quot;00DB285B&quot;/&gt;&lt;wsp:rsid wsp:val=&quot;00DB6FED&quot;/&gt;&lt;wsp:rsid wsp:val=&quot;00DC3128&quot;/&gt;&lt;wsp:rsid wsp:val=&quot;00DC4765&quot;/&gt;&lt;wsp:rsid wsp:val=&quot;00DC7011&quot;/&gt;&lt;wsp:rsid wsp:val=&quot;00DD2FBA&quot;/&gt;&lt;wsp:rsid wsp:val=&quot;00DD5D2A&quot;/&gt;&lt;wsp:rsid wsp:val=&quot;00DD645B&quot;/&gt;&lt;wsp:rsid wsp:val=&quot;00DD7539&quot;/&gt;&lt;wsp:rsid wsp:val=&quot;00DE053C&quot;/&gt;&lt;wsp:rsid wsp:val=&quot;00DE2201&quot;/&gt;&lt;wsp:rsid wsp:val=&quot;00DE5B78&quot;/&gt;&lt;wsp:rsid wsp:val=&quot;00DE734E&quot;/&gt;&lt;wsp:rsid wsp:val=&quot;00DE76E9&quot;/&gt;&lt;wsp:rsid wsp:val=&quot;00DF0003&quot;/&gt;&lt;wsp:rsid wsp:val=&quot;00DF282A&quot;/&gt;&lt;wsp:rsid wsp:val=&quot;00DF45B2&quot;/&gt;&lt;wsp:rsid wsp:val=&quot;00DF5F34&quot;/&gt;&lt;wsp:rsid wsp:val=&quot;00DF6D6A&quot;/&gt;&lt;wsp:rsid wsp:val=&quot;00E0163C&quot;/&gt;&lt;wsp:rsid wsp:val=&quot;00E05713&quot;/&gt;&lt;wsp:rsid wsp:val=&quot;00E058E3&quot;/&gt;&lt;wsp:rsid wsp:val=&quot;00E06B92&quot;/&gt;&lt;wsp:rsid wsp:val=&quot;00E133B0&quot;/&gt;&lt;wsp:rsid wsp:val=&quot;00E1752F&quot;/&gt;&lt;wsp:rsid wsp:val=&quot;00E206FC&quot;/&gt;&lt;wsp:rsid wsp:val=&quot;00E212DC&quot;/&gt;&lt;wsp:rsid wsp:val=&quot;00E2144E&quot;/&gt;&lt;wsp:rsid wsp:val=&quot;00E23132&quot;/&gt;&lt;wsp:rsid wsp:val=&quot;00E24101&quot;/&gt;&lt;wsp:rsid wsp:val=&quot;00E24F78&quot;/&gt;&lt;wsp:rsid wsp:val=&quot;00E26E3C&quot;/&gt;&lt;wsp:rsid wsp:val=&quot;00E27269&quot;/&gt;&lt;wsp:rsid wsp:val=&quot;00E3431A&quot;/&gt;&lt;wsp:rsid wsp:val=&quot;00E352F2&quot;/&gt;&lt;wsp:rsid wsp:val=&quot;00E44D62&quot;/&gt;&lt;wsp:rsid wsp:val=&quot;00E53ABD&quot;/&gt;&lt;wsp:rsid wsp:val=&quot;00E53CAC&quot;/&gt;&lt;wsp:rsid wsp:val=&quot;00E552AF&quot;/&gt;&lt;wsp:rsid wsp:val=&quot;00E56B55&quot;/&gt;&lt;wsp:rsid wsp:val=&quot;00E56C8E&quot;/&gt;&lt;wsp:rsid wsp:val=&quot;00E62CF3&quot;/&gt;&lt;wsp:rsid wsp:val=&quot;00E6308F&quot;/&gt;&lt;wsp:rsid wsp:val=&quot;00E6547E&quot;/&gt;&lt;wsp:rsid wsp:val=&quot;00E65F77&quot;/&gt;&lt;wsp:rsid wsp:val=&quot;00E72195&quot;/&gt;&lt;wsp:rsid wsp:val=&quot;00E745BE&quot;/&gt;&lt;wsp:rsid wsp:val=&quot;00E749E5&quot;/&gt;&lt;wsp:rsid wsp:val=&quot;00E759E7&quot;/&gt;&lt;wsp:rsid wsp:val=&quot;00E800C9&quot;/&gt;&lt;wsp:rsid wsp:val=&quot;00E835D4&quot;/&gt;&lt;wsp:rsid wsp:val=&quot;00E86E4B&quot;/&gt;&lt;wsp:rsid wsp:val=&quot;00E86ECE&quot;/&gt;&lt;wsp:rsid wsp:val=&quot;00E87F15&quot;/&gt;&lt;wsp:rsid wsp:val=&quot;00E90343&quot;/&gt;&lt;wsp:rsid wsp:val=&quot;00E92ACB&quot;/&gt;&lt;wsp:rsid wsp:val=&quot;00E93801&quot;/&gt;&lt;wsp:rsid wsp:val=&quot;00E93BB5&quot;/&gt;&lt;wsp:rsid wsp:val=&quot;00E94466&quot;/&gt;&lt;wsp:rsid wsp:val=&quot;00E94665&quot;/&gt;&lt;wsp:rsid wsp:val=&quot;00E961B3&quot;/&gt;&lt;wsp:rsid wsp:val=&quot;00EA5D91&quot;/&gt;&lt;wsp:rsid wsp:val=&quot;00EA7398&quot;/&gt;&lt;wsp:rsid wsp:val=&quot;00EB09F9&quot;/&gt;&lt;wsp:rsid wsp:val=&quot;00EB1018&quot;/&gt;&lt;wsp:rsid wsp:val=&quot;00EB3A7C&quot;/&gt;&lt;wsp:rsid wsp:val=&quot;00EB486E&quot;/&gt;&lt;wsp:rsid wsp:val=&quot;00EB528B&quot;/&gt;&lt;wsp:rsid wsp:val=&quot;00EB58A3&quot;/&gt;&lt;wsp:rsid wsp:val=&quot;00EB5954&quot;/&gt;&lt;wsp:rsid wsp:val=&quot;00EB62B2&quot;/&gt;&lt;wsp:rsid wsp:val=&quot;00EC239A&quot;/&gt;&lt;wsp:rsid wsp:val=&quot;00EC6429&quot;/&gt;&lt;wsp:rsid wsp:val=&quot;00EC6604&quot;/&gt;&lt;wsp:rsid wsp:val=&quot;00EC7B68&quot;/&gt;&lt;wsp:rsid wsp:val=&quot;00ED04CC&quot;/&gt;&lt;wsp:rsid wsp:val=&quot;00ED0E92&quot;/&gt;&lt;wsp:rsid wsp:val=&quot;00ED37DF&quot;/&gt;&lt;wsp:rsid wsp:val=&quot;00ED4ACF&quot;/&gt;&lt;wsp:rsid wsp:val=&quot;00ED6F04&quot;/&gt;&lt;wsp:rsid wsp:val=&quot;00EE1CE2&quot;/&gt;&lt;wsp:rsid wsp:val=&quot;00EE2598&quot;/&gt;&lt;wsp:rsid wsp:val=&quot;00EF161F&quot;/&gt;&lt;wsp:rsid wsp:val=&quot;00EF3988&quot;/&gt;&lt;wsp:rsid wsp:val=&quot;00EF7AC3&quot;/&gt;&lt;wsp:rsid wsp:val=&quot;00F00AD1&quot;/&gt;&lt;wsp:rsid wsp:val=&quot;00F01323&quot;/&gt;&lt;wsp:rsid wsp:val=&quot;00F01DCF&quot;/&gt;&lt;wsp:rsid wsp:val=&quot;00F0564E&quot;/&gt;&lt;wsp:rsid wsp:val=&quot;00F057BA&quot;/&gt;&lt;wsp:rsid wsp:val=&quot;00F0648B&quot;/&gt;&lt;wsp:rsid wsp:val=&quot;00F1023F&quot;/&gt;&lt;wsp:rsid wsp:val=&quot;00F11302&quot;/&gt;&lt;wsp:rsid wsp:val=&quot;00F1492F&quot;/&gt;&lt;wsp:rsid wsp:val=&quot;00F14D5A&quot;/&gt;&lt;wsp:rsid wsp:val=&quot;00F20428&quot;/&gt;&lt;wsp:rsid wsp:val=&quot;00F204BA&quot;/&gt;&lt;wsp:rsid wsp:val=&quot;00F211D3&quot;/&gt;&lt;wsp:rsid wsp:val=&quot;00F21D67&quot;/&gt;&lt;wsp:rsid wsp:val=&quot;00F22A06&quot;/&gt;&lt;wsp:rsid wsp:val=&quot;00F22B5E&quot;/&gt;&lt;wsp:rsid wsp:val=&quot;00F24B5E&quot;/&gt;&lt;wsp:rsid wsp:val=&quot;00F255EF&quot;/&gt;&lt;wsp:rsid wsp:val=&quot;00F26159&quot;/&gt;&lt;wsp:rsid wsp:val=&quot;00F275D1&quot;/&gt;&lt;wsp:rsid wsp:val=&quot;00F306E8&quot;/&gt;&lt;wsp:rsid wsp:val=&quot;00F330E1&quot;/&gt;&lt;wsp:rsid wsp:val=&quot;00F34CC8&quot;/&gt;&lt;wsp:rsid wsp:val=&quot;00F37119&quot;/&gt;&lt;wsp:rsid wsp:val=&quot;00F425AA&quot;/&gt;&lt;wsp:rsid wsp:val=&quot;00F43AEF&quot;/&gt;&lt;wsp:rsid wsp:val=&quot;00F43E19&quot;/&gt;&lt;wsp:rsid wsp:val=&quot;00F44A58&quot;/&gt;&lt;wsp:rsid wsp:val=&quot;00F452B1&quot;/&gt;&lt;wsp:rsid wsp:val=&quot;00F527F0&quot;/&gt;&lt;wsp:rsid wsp:val=&quot;00F5391A&quot;/&gt;&lt;wsp:rsid wsp:val=&quot;00F5481B&quot;/&gt;&lt;wsp:rsid wsp:val=&quot;00F55EA0&quot;/&gt;&lt;wsp:rsid wsp:val=&quot;00F57F9B&quot;/&gt;&lt;wsp:rsid wsp:val=&quot;00F6066D&quot;/&gt;&lt;wsp:rsid wsp:val=&quot;00F651B4&quot;/&gt;&lt;wsp:rsid wsp:val=&quot;00F67C43&quot;/&gt;&lt;wsp:rsid wsp:val=&quot;00F7196E&quot;/&gt;&lt;wsp:rsid wsp:val=&quot;00F74376&quot;/&gt;&lt;wsp:rsid wsp:val=&quot;00F774ED&quot;/&gt;&lt;wsp:rsid wsp:val=&quot;00F83D1B&quot;/&gt;&lt;wsp:rsid wsp:val=&quot;00F852B1&quot;/&gt;&lt;wsp:rsid wsp:val=&quot;00F91DEB&quot;/&gt;&lt;wsp:rsid wsp:val=&quot;00F9393C&quot;/&gt;&lt;wsp:rsid wsp:val=&quot;00F94559&quot;/&gt;&lt;wsp:rsid wsp:val=&quot;00F95033&quot;/&gt;&lt;wsp:rsid wsp:val=&quot;00F96289&quot;/&gt;&lt;wsp:rsid wsp:val=&quot;00F97EBC&quot;/&gt;&lt;wsp:rsid wsp:val=&quot;00FA498E&quot;/&gt;&lt;wsp:rsid wsp:val=&quot;00FA5C4C&quot;/&gt;&lt;wsp:rsid wsp:val=&quot;00FA7295&quot;/&gt;&lt;wsp:rsid wsp:val=&quot;00FB1224&quot;/&gt;&lt;wsp:rsid wsp:val=&quot;00FB6EC6&quot;/&gt;&lt;wsp:rsid wsp:val=&quot;00FC2D30&quot;/&gt;&lt;wsp:rsid wsp:val=&quot;00FC430C&quot;/&gt;&lt;wsp:rsid wsp:val=&quot;00FC4449&quot;/&gt;&lt;wsp:rsid wsp:val=&quot;00FC5D05&quot;/&gt;&lt;wsp:rsid wsp:val=&quot;00FC6F4B&quot;/&gt;&lt;wsp:rsid wsp:val=&quot;00FD1590&quot;/&gt;&lt;wsp:rsid wsp:val=&quot;00FD377A&quot;/&gt;&lt;wsp:rsid wsp:val=&quot;00FD4D70&quot;/&gt;&lt;wsp:rsid wsp:val=&quot;00FD5A71&quot;/&gt;&lt;wsp:rsid wsp:val=&quot;00FD5F4A&quot;/&gt;&lt;wsp:rsid wsp:val=&quot;00FE102E&quot;/&gt;&lt;wsp:rsid wsp:val=&quot;00FE2B97&quot;/&gt;&lt;wsp:rsid wsp:val=&quot;00FE4102&quot;/&gt;&lt;wsp:rsid wsp:val=&quot;00FE475C&quot;/&gt;&lt;wsp:rsid wsp:val=&quot;00FE4D89&quot;/&gt;&lt;wsp:rsid wsp:val=&quot;00FE79E0&quot;/&gt;&lt;wsp:rsid wsp:val=&quot;00FF1F4E&quot;/&gt;&lt;wsp:rsid wsp:val=&quot;00FF2006&quot;/&gt;&lt;wsp:rsid wsp:val=&quot;00FF4CEE&quot;/&gt;&lt;/wsp:rsids&gt;&lt;/w:docPr&gt;&lt;w:body&gt;&lt;w:p wsp:rsidR=&quot;00000000&quot; wsp:rsidRDefault=&quot;00155272&quot;&gt;&lt;m:oMathPara&gt;&lt;m:oMath&gt;&lt;m:d&gt;&lt;m:dPr&gt;&lt;m:begChr m:val=&quot;&quot;/&gt;&lt;m:endChr m:val=&quot;}&quot;/&gt;&lt;m:ctrlPr&gt;&lt;w:rPr&gt;&lt;w:rFonts w:ascii=&quot;Cambria Math&quot; w:h-ansi=&quot;Cambria Math&quot;/&gt;&lt;wx:font wx:val=&quot;Cambria Math&quot;/&gt;&lt;w:i/&gt;&lt;/w:rPr&gt;&lt;/m:ctrlPr&gt;&lt;/m:dPr&gt;&lt;m:e&gt;&lt;m:m&gt;&lt;m:mPr&gt;&lt;m:mcs&gt;&lt;m:mc&gt;&lt;m:mcPr&gt;&lt;m:count m:val=&quot;1&quot;/&gt;&lt;m:mcJc m:val=&quot;center&quot;/&gt;&lt;/m:mcPr&gt;&lt;/m:mc&gt;&lt;/m:mcs&gt;&lt;m:ctrlPr&gt;&lt;w:rPr&gt;&lt;w:rFonts w:ascii=&quot;Cambria Math&quot; w:h-ansi=&quot;Cambria Math&quot;/&gt;&lt;wx:font wx:val=&quot;Cambria Math&quot;/&gt;&lt;w:i/&gt;&lt;/w:rPr&gt;&lt;/m:ctrlPr&gt;&lt;/m:mPr&gt;&lt;m:mr&gt;&lt;m:e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p&lt;/m:t&gt;&lt;/m:r&gt;&lt;/m:e&gt;&lt;m:sub&gt;&lt;m:r&gt;&lt;w:rPr&gt;&lt;w:rFonts w:ascii=&quot;Cambria Math&quot; w:h-ansi=&quot;Cambria Math&quot;/&gt;&lt;wx:font wx:val=&quot;Cambria Math&quot;/&gt;&lt;w:i/&gt;&lt;/w:rPr&gt;&lt;m:t&gt;1&lt;/m:t&gt;&lt;/m:r&gt;&lt;/m:sub&gt;&lt;/m:sSub&gt;&lt;m:r&gt;&lt;w:rPr&gt;&lt;w:rFonts w:ascii=&quot;Cambria Math&quot; w:h-ansi=&quot;Cambria Math&quot;/&gt;&lt;wx:font wx:val=&quot;Cambria Math&quot;/&gt;&lt;w:i/&gt;&lt;/w:rPr&gt;&lt;m:t&gt;=&lt;/m:t&gt;&lt;/m:r&gt;&lt;m:r&gt;&lt;w:rPr&gt;&lt;w:rFonts w:ascii=&quot;Cambria Math&quot; w:h-ansi=&quot;Cambria Math&quot;/&gt;&lt;wx:font wx:val=&quot;Cambria Math&quot;/&gt;&lt;w:i/&gt;&lt;w:lang w:val=&quot;EN-US&quot;/&gt;&lt;/w:rPr&gt;&lt;m:t&gt;0;&lt;/m:t&gt;&lt;/m:r&gt;&lt;/m:e&gt;&lt;/m:mr&gt;&lt;m:mr&gt;&lt;m:e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p&lt;/m:t&gt;&lt;/m:r&gt;&lt;/m:e&gt;&lt;m:sub&gt;&lt;m:r&gt;&lt;w:rPr&gt;&lt;w:rFonts w:ascii=&quot;Cambria Math&quot; w:h-ansi=&quot;Cambria Math&quot;/&gt;&lt;wx:font wx:val=&quot;Cambria Math&quot;/&gt;&lt;w:i/&gt;&lt;/w:rPr&gt;&lt;m:t&gt;2,3&lt;/m:t&gt;&lt;/m:r&gt;&lt;/m:sub&gt;&lt;/m:sSub&gt;&lt;m:r&gt;&lt;w:rPr&gt;&lt;w:rFonts w:ascii=&quot;Cambria Math&quot; w:h-ansi=&quot;Cambria Math&quot;/&gt;&lt;wx:font wx:val=&quot;Cambria Math&quot;/&gt;&lt;w:i/&gt;&lt;/w:rPr&gt;&lt;m:t&gt;=-j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П‰&lt;/m:t&gt;&lt;/m:r&gt;&lt;/m:e&gt;&lt;m:sub&gt;&lt;m:r&gt;&lt;w:rPr&gt;&lt;w:rFonts w:ascii=&quot;Cambria Math&quot; w:h-ansi=&quot;Cambria Math&quot;/&gt;&lt;wx:font wx:val=&quot;Cambria Math&quot;/&gt;&lt;w:i/&gt;&lt;/w:rPr&gt;&lt;m:t&gt;S&lt;/m:t&gt;&lt;/m:r&gt;&lt;/m:sub&gt;&lt;/m:sSub&gt;&lt;m:r&gt;&lt;w:rPr&gt;&lt;w:rFonts w:ascii=&quot;Cambria Math&quot; w:h-ansi=&quot;Cambria Math&quot;/&gt;&lt;wx:font wx:val=&quot;Cambria Math&quot;/&gt;&lt;w:i/&gt;&lt;/w:rPr&gt;&lt;m:t&gt;В±О±,&lt;/m:t&gt;&lt;/m:r&gt;&lt;/m:e&gt;&lt;/m:mr&gt;&lt;/m:m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2" o:title="" chromakey="white"/>
          </v:shape>
        </w:pict>
      </w:r>
      <w:r w:rsidRPr="00232ECB">
        <w:fldChar w:fldCharType="end"/>
      </w:r>
      <w:r w:rsidRPr="00AF49CC">
        <w:t xml:space="preserve">                                                 (8)</w:t>
      </w:r>
    </w:p>
    <w:p w:rsidR="00611459" w:rsidRPr="00AF49CC" w:rsidRDefault="00611459" w:rsidP="00E92ACB">
      <w:pPr>
        <w:ind w:firstLine="0"/>
        <w:jc w:val="left"/>
      </w:pPr>
      <w:r w:rsidRPr="00AF49CC">
        <w:t>где</w:t>
      </w:r>
    </w:p>
    <w:p w:rsidR="00611459" w:rsidRPr="00AF49CC" w:rsidRDefault="00611459" w:rsidP="001A535A">
      <w:pPr>
        <w:ind w:firstLine="0"/>
        <w:jc w:val="center"/>
        <w:rPr>
          <w:lang w:val="en-US"/>
        </w:rPr>
      </w:pPr>
      <w:r w:rsidRPr="00232ECB">
        <w:pict>
          <v:shape id="_x0000_i1062" type="#_x0000_t75" style="width:165.6pt;height:34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69&quot;/&gt;&lt;w:doNotEmbedSystemFonts/&gt;&lt;w:defaultTabStop w:val=&quot;708&quot;/&gt;&lt;w:autoHyphenation/&gt;&lt;w:hyphenationZone w:val=&quot;357&quot;/&gt;&lt;w:doNotHyphenateCaps/&gt;&lt;w:drawingGridHorizontalSpacing w:val=&quot;140&quot;/&gt;&lt;w:drawingGridVerticalSpacing w:val=&quot;381&quot;/&gt;&lt;w:displayHorizontalDrawingGridEvery w:val=&quot;2&quot;/&gt;&lt;w:punctuationKerning/&gt;&lt;w:characterSpacingControl w:val=&quot;DontCompress&quot;/&gt;&lt;w:optimizeForBrowser/&gt;&lt;w:allowPNG/&gt;&lt;w:doNotSaveWebPagesAsSingleFil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12F04&quot;/&gt;&lt;wsp:rsid wsp:val=&quot;00000DC8&quot;/&gt;&lt;wsp:rsid wsp:val=&quot;00012B88&quot;/&gt;&lt;wsp:rsid wsp:val=&quot;0001427E&quot;/&gt;&lt;wsp:rsid wsp:val=&quot;00015252&quot;/&gt;&lt;wsp:rsid wsp:val=&quot;000155E9&quot;/&gt;&lt;wsp:rsid wsp:val=&quot;00015E30&quot;/&gt;&lt;wsp:rsid wsp:val=&quot;00022AB5&quot;/&gt;&lt;wsp:rsid wsp:val=&quot;000256B4&quot;/&gt;&lt;wsp:rsid wsp:val=&quot;00025EA1&quot;/&gt;&lt;wsp:rsid wsp:val=&quot;00027082&quot;/&gt;&lt;wsp:rsid wsp:val=&quot;00027691&quot;/&gt;&lt;wsp:rsid wsp:val=&quot;00036A2C&quot;/&gt;&lt;wsp:rsid wsp:val=&quot;00042390&quot;/&gt;&lt;wsp:rsid wsp:val=&quot;00042E84&quot;/&gt;&lt;wsp:rsid wsp:val=&quot;00043FE4&quot;/&gt;&lt;wsp:rsid wsp:val=&quot;000611FE&quot;/&gt;&lt;wsp:rsid wsp:val=&quot;00062582&quot;/&gt;&lt;wsp:rsid wsp:val=&quot;00062A36&quot;/&gt;&lt;wsp:rsid wsp:val=&quot;00065241&quot;/&gt;&lt;wsp:rsid wsp:val=&quot;0006644D&quot;/&gt;&lt;wsp:rsid wsp:val=&quot;0006702A&quot;/&gt;&lt;wsp:rsid wsp:val=&quot;000675EB&quot;/&gt;&lt;wsp:rsid wsp:val=&quot;00087B2D&quot;/&gt;&lt;wsp:rsid wsp:val=&quot;000907B6&quot;/&gt;&lt;wsp:rsid wsp:val=&quot;00091354&quot;/&gt;&lt;wsp:rsid wsp:val=&quot;000A12F2&quot;/&gt;&lt;wsp:rsid wsp:val=&quot;000A25DB&quot;/&gt;&lt;wsp:rsid wsp:val=&quot;000A460E&quot;/&gt;&lt;wsp:rsid wsp:val=&quot;000A51EB&quot;/&gt;&lt;wsp:rsid wsp:val=&quot;000A71C2&quot;/&gt;&lt;wsp:rsid wsp:val=&quot;000A7E67&quot;/&gt;&lt;wsp:rsid wsp:val=&quot;000B00A6&quot;/&gt;&lt;wsp:rsid wsp:val=&quot;000B1930&quot;/&gt;&lt;wsp:rsid wsp:val=&quot;000B25DD&quot;/&gt;&lt;wsp:rsid wsp:val=&quot;000B2D25&quot;/&gt;&lt;wsp:rsid wsp:val=&quot;000B3A07&quot;/&gt;&lt;wsp:rsid wsp:val=&quot;000C1BE1&quot;/&gt;&lt;wsp:rsid wsp:val=&quot;000C35F6&quot;/&gt;&lt;wsp:rsid wsp:val=&quot;000C5152&quot;/&gt;&lt;wsp:rsid wsp:val=&quot;000D1B58&quot;/&gt;&lt;wsp:rsid wsp:val=&quot;000D5650&quot;/&gt;&lt;wsp:rsid wsp:val=&quot;000D7AB9&quot;/&gt;&lt;wsp:rsid wsp:val=&quot;000E198A&quot;/&gt;&lt;wsp:rsid wsp:val=&quot;000E2F97&quot;/&gt;&lt;wsp:rsid wsp:val=&quot;000E3F01&quot;/&gt;&lt;wsp:rsid wsp:val=&quot;000E4D61&quot;/&gt;&lt;wsp:rsid wsp:val=&quot;000E52CD&quot;/&gt;&lt;wsp:rsid wsp:val=&quot;000E66AA&quot;/&gt;&lt;wsp:rsid wsp:val=&quot;000F1665&quot;/&gt;&lt;wsp:rsid wsp:val=&quot;000F4D3A&quot;/&gt;&lt;wsp:rsid wsp:val=&quot;000F50B4&quot;/&gt;&lt;wsp:rsid wsp:val=&quot;000F70AC&quot;/&gt;&lt;wsp:rsid wsp:val=&quot;001018AE&quot;/&gt;&lt;wsp:rsid wsp:val=&quot;001024DC&quot;/&gt;&lt;wsp:rsid wsp:val=&quot;00102CCB&quot;/&gt;&lt;wsp:rsid wsp:val=&quot;001056BE&quot;/&gt;&lt;wsp:rsid wsp:val=&quot;00110D34&quot;/&gt;&lt;wsp:rsid wsp:val=&quot;00130DFF&quot;/&gt;&lt;wsp:rsid wsp:val=&quot;00132126&quot;/&gt;&lt;wsp:rsid wsp:val=&quot;001346A0&quot;/&gt;&lt;wsp:rsid wsp:val=&quot;001366CF&quot;/&gt;&lt;wsp:rsid wsp:val=&quot;00137164&quot;/&gt;&lt;wsp:rsid wsp:val=&quot;00137B68&quot;/&gt;&lt;wsp:rsid wsp:val=&quot;00137FC8&quot;/&gt;&lt;wsp:rsid wsp:val=&quot;0014268D&quot;/&gt;&lt;wsp:rsid wsp:val=&quot;00146764&quot;/&gt;&lt;wsp:rsid wsp:val=&quot;00146F62&quot;/&gt;&lt;wsp:rsid wsp:val=&quot;001505E1&quot;/&gt;&lt;wsp:rsid wsp:val=&quot;00150A3C&quot;/&gt;&lt;wsp:rsid wsp:val=&quot;00150A53&quot;/&gt;&lt;wsp:rsid wsp:val=&quot;00151F4A&quot;/&gt;&lt;wsp:rsid wsp:val=&quot;001632B0&quot;/&gt;&lt;wsp:rsid wsp:val=&quot;001654F0&quot;/&gt;&lt;wsp:rsid wsp:val=&quot;00166743&quot;/&gt;&lt;wsp:rsid wsp:val=&quot;00171F73&quot;/&gt;&lt;wsp:rsid wsp:val=&quot;00174F60&quot;/&gt;&lt;wsp:rsid wsp:val=&quot;001800F0&quot;/&gt;&lt;wsp:rsid wsp:val=&quot;001852B3&quot;/&gt;&lt;wsp:rsid wsp:val=&quot;001864B6&quot;/&gt;&lt;wsp:rsid wsp:val=&quot;001930CB&quot;/&gt;&lt;wsp:rsid wsp:val=&quot;001A0EC0&quot;/&gt;&lt;wsp:rsid wsp:val=&quot;001A207B&quot;/&gt;&lt;wsp:rsid wsp:val=&quot;001A535A&quot;/&gt;&lt;wsp:rsid wsp:val=&quot;001B2A26&quot;/&gt;&lt;wsp:rsid wsp:val=&quot;001B59BF&quot;/&gt;&lt;wsp:rsid wsp:val=&quot;001C1E84&quot;/&gt;&lt;wsp:rsid wsp:val=&quot;001C520D&quot;/&gt;&lt;wsp:rsid wsp:val=&quot;001C5731&quot;/&gt;&lt;wsp:rsid wsp:val=&quot;001D28EA&quot;/&gt;&lt;wsp:rsid wsp:val=&quot;001D5300&quot;/&gt;&lt;wsp:rsid wsp:val=&quot;001E18B9&quot;/&gt;&lt;wsp:rsid wsp:val=&quot;001E1F66&quot;/&gt;&lt;wsp:rsid wsp:val=&quot;001E6525&quot;/&gt;&lt;wsp:rsid wsp:val=&quot;001E7283&quot;/&gt;&lt;wsp:rsid wsp:val=&quot;001E73BA&quot;/&gt;&lt;wsp:rsid wsp:val=&quot;001E7492&quot;/&gt;&lt;wsp:rsid wsp:val=&quot;001F06A3&quot;/&gt;&lt;wsp:rsid wsp:val=&quot;001F16E3&quot;/&gt;&lt;wsp:rsid wsp:val=&quot;001F42F0&quot;/&gt;&lt;wsp:rsid wsp:val=&quot;001F566A&quot;/&gt;&lt;wsp:rsid wsp:val=&quot;001F7425&quot;/&gt;&lt;wsp:rsid wsp:val=&quot;001F77D0&quot;/&gt;&lt;wsp:rsid wsp:val=&quot;0020042E&quot;/&gt;&lt;wsp:rsid wsp:val=&quot;00202A19&quot;/&gt;&lt;wsp:rsid wsp:val=&quot;00204D50&quot;/&gt;&lt;wsp:rsid wsp:val=&quot;00204DE9&quot;/&gt;&lt;wsp:rsid wsp:val=&quot;002052D5&quot;/&gt;&lt;wsp:rsid wsp:val=&quot;002101D9&quot;/&gt;&lt;wsp:rsid wsp:val=&quot;00210E90&quot;/&gt;&lt;wsp:rsid wsp:val=&quot;002111DA&quot;/&gt;&lt;wsp:rsid wsp:val=&quot;00211533&quot;/&gt;&lt;wsp:rsid wsp:val=&quot;00212F04&quot;/&gt;&lt;wsp:rsid wsp:val=&quot;0021397F&quot;/&gt;&lt;wsp:rsid wsp:val=&quot;002174DC&quot;/&gt;&lt;wsp:rsid wsp:val=&quot;002256F9&quot;/&gt;&lt;wsp:rsid wsp:val=&quot;00225757&quot;/&gt;&lt;wsp:rsid wsp:val=&quot;00225891&quot;/&gt;&lt;wsp:rsid wsp:val=&quot;00227272&quot;/&gt;&lt;wsp:rsid wsp:val=&quot;00230031&quot;/&gt;&lt;wsp:rsid wsp:val=&quot;00231A08&quot;/&gt;&lt;wsp:rsid wsp:val=&quot;00232BF3&quot;/&gt;&lt;wsp:rsid wsp:val=&quot;00232ECB&quot;/&gt;&lt;wsp:rsid wsp:val=&quot;00234D66&quot;/&gt;&lt;wsp:rsid wsp:val=&quot;00240F05&quot;/&gt;&lt;wsp:rsid wsp:val=&quot;00242F0B&quot;/&gt;&lt;wsp:rsid wsp:val=&quot;00244855&quot;/&gt;&lt;wsp:rsid wsp:val=&quot;00244BA0&quot;/&gt;&lt;wsp:rsid wsp:val=&quot;00246149&quot;/&gt;&lt;wsp:rsid wsp:val=&quot;002472B5&quot;/&gt;&lt;wsp:rsid wsp:val=&quot;00250440&quot;/&gt;&lt;wsp:rsid wsp:val=&quot;002504F8&quot;/&gt;&lt;wsp:rsid wsp:val=&quot;002600C8&quot;/&gt;&lt;wsp:rsid wsp:val=&quot;00260B3D&quot;/&gt;&lt;wsp:rsid wsp:val=&quot;002632A4&quot;/&gt;&lt;wsp:rsid wsp:val=&quot;00271A81&quot;/&gt;&lt;wsp:rsid wsp:val=&quot;00273B17&quot;/&gt;&lt;wsp:rsid wsp:val=&quot;0027698E&quot;/&gt;&lt;wsp:rsid wsp:val=&quot;002779D1&quot;/&gt;&lt;wsp:rsid wsp:val=&quot;00281B18&quot;/&gt;&lt;wsp:rsid wsp:val=&quot;002824F5&quot;/&gt;&lt;wsp:rsid wsp:val=&quot;00284725&quot;/&gt;&lt;wsp:rsid wsp:val=&quot;00290D00&quot;/&gt;&lt;wsp:rsid wsp:val=&quot;00291EE8&quot;/&gt;&lt;wsp:rsid wsp:val=&quot;00292FEE&quot;/&gt;&lt;wsp:rsid wsp:val=&quot;00294426&quot;/&gt;&lt;wsp:rsid wsp:val=&quot;002A0544&quot;/&gt;&lt;wsp:rsid wsp:val=&quot;002A06FF&quot;/&gt;&lt;wsp:rsid wsp:val=&quot;002A077C&quot;/&gt;&lt;wsp:rsid wsp:val=&quot;002A1247&quot;/&gt;&lt;wsp:rsid wsp:val=&quot;002A3F2A&quot;/&gt;&lt;wsp:rsid wsp:val=&quot;002A477C&quot;/&gt;&lt;wsp:rsid wsp:val=&quot;002A66A7&quot;/&gt;&lt;wsp:rsid wsp:val=&quot;002A686D&quot;/&gt;&lt;wsp:rsid wsp:val=&quot;002B04A0&quot;/&gt;&lt;wsp:rsid wsp:val=&quot;002B2856&quot;/&gt;&lt;wsp:rsid wsp:val=&quot;002B2A11&quot;/&gt;&lt;wsp:rsid wsp:val=&quot;002B2A18&quot;/&gt;&lt;wsp:rsid wsp:val=&quot;002C4945&quot;/&gt;&lt;wsp:rsid wsp:val=&quot;002C5850&quot;/&gt;&lt;wsp:rsid wsp:val=&quot;002C6ED6&quot;/&gt;&lt;wsp:rsid wsp:val=&quot;002C7254&quot;/&gt;&lt;wsp:rsid wsp:val=&quot;002D5084&quot;/&gt;&lt;wsp:rsid wsp:val=&quot;002D5E95&quot;/&gt;&lt;wsp:rsid wsp:val=&quot;002D5FF8&quot;/&gt;&lt;wsp:rsid wsp:val=&quot;002E7A2B&quot;/&gt;&lt;wsp:rsid wsp:val=&quot;002F0033&quot;/&gt;&lt;wsp:rsid wsp:val=&quot;002F4B1D&quot;/&gt;&lt;wsp:rsid wsp:val=&quot;002F5748&quot;/&gt;&lt;wsp:rsid wsp:val=&quot;002F5E41&quot;/&gt;&lt;wsp:rsid wsp:val=&quot;002F7BF9&quot;/&gt;&lt;wsp:rsid wsp:val=&quot;0030107F&quot;/&gt;&lt;wsp:rsid wsp:val=&quot;00302069&quot;/&gt;&lt;wsp:rsid wsp:val=&quot;003063F0&quot;/&gt;&lt;wsp:rsid wsp:val=&quot;00306980&quot;/&gt;&lt;wsp:rsid wsp:val=&quot;003103B7&quot;/&gt;&lt;wsp:rsid wsp:val=&quot;00316734&quot;/&gt;&lt;wsp:rsid wsp:val=&quot;00317380&quot;/&gt;&lt;wsp:rsid wsp:val=&quot;00317F18&quot;/&gt;&lt;wsp:rsid wsp:val=&quot;0032640D&quot;/&gt;&lt;wsp:rsid wsp:val=&quot;00332356&quot;/&gt;&lt;wsp:rsid wsp:val=&quot;003415E2&quot;/&gt;&lt;wsp:rsid wsp:val=&quot;003427E4&quot;/&gt;&lt;wsp:rsid wsp:val=&quot;00343F66&quot;/&gt;&lt;wsp:rsid wsp:val=&quot;00344143&quot;/&gt;&lt;wsp:rsid wsp:val=&quot;00344822&quot;/&gt;&lt;wsp:rsid wsp:val=&quot;00350FB2&quot;/&gt;&lt;wsp:rsid wsp:val=&quot;00351F44&quot;/&gt;&lt;wsp:rsid wsp:val=&quot;003534CE&quot;/&gt;&lt;wsp:rsid wsp:val=&quot;00361465&quot;/&gt;&lt;wsp:rsid wsp:val=&quot;0036221D&quot;/&gt;&lt;wsp:rsid wsp:val=&quot;00364527&quot;/&gt;&lt;wsp:rsid wsp:val=&quot;00366EA3&quot;/&gt;&lt;wsp:rsid wsp:val=&quot;0037307B&quot;/&gt;&lt;wsp:rsid wsp:val=&quot;0037307D&quot;/&gt;&lt;wsp:rsid wsp:val=&quot;00373F15&quot;/&gt;&lt;wsp:rsid wsp:val=&quot;003746B3&quot;/&gt;&lt;wsp:rsid wsp:val=&quot;00381567&quot;/&gt;&lt;wsp:rsid wsp:val=&quot;00382CBE&quot;/&gt;&lt;wsp:rsid wsp:val=&quot;00385048&quot;/&gt;&lt;wsp:rsid wsp:val=&quot;00391E1B&quot;/&gt;&lt;wsp:rsid wsp:val=&quot;00394257&quot;/&gt;&lt;wsp:rsid wsp:val=&quot;00394402&quot;/&gt;&lt;wsp:rsid wsp:val=&quot;00394EDF&quot;/&gt;&lt;wsp:rsid wsp:val=&quot;003A01BC&quot;/&gt;&lt;wsp:rsid wsp:val=&quot;003A24FA&quot;/&gt;&lt;wsp:rsid wsp:val=&quot;003B031D&quot;/&gt;&lt;wsp:rsid wsp:val=&quot;003B03EE&quot;/&gt;&lt;wsp:rsid wsp:val=&quot;003B1472&quot;/&gt;&lt;wsp:rsid wsp:val=&quot;003B7927&quot;/&gt;&lt;wsp:rsid wsp:val=&quot;003C02A6&quot;/&gt;&lt;wsp:rsid wsp:val=&quot;003C39F7&quot;/&gt;&lt;wsp:rsid wsp:val=&quot;003C6978&quot;/&gt;&lt;wsp:rsid wsp:val=&quot;003D15CB&quot;/&gt;&lt;wsp:rsid wsp:val=&quot;003D1782&quot;/&gt;&lt;wsp:rsid wsp:val=&quot;003D3457&quot;/&gt;&lt;wsp:rsid wsp:val=&quot;003D3DCA&quot;/&gt;&lt;wsp:rsid wsp:val=&quot;003D6674&quot;/&gt;&lt;wsp:rsid wsp:val=&quot;003D6769&quot;/&gt;&lt;wsp:rsid wsp:val=&quot;003E0301&quot;/&gt;&lt;wsp:rsid wsp:val=&quot;003E0422&quot;/&gt;&lt;wsp:rsid wsp:val=&quot;003F365B&quot;/&gt;&lt;wsp:rsid wsp:val=&quot;003F4C53&quot;/&gt;&lt;wsp:rsid wsp:val=&quot;003F63C1&quot;/&gt;&lt;wsp:rsid wsp:val=&quot;0040088F&quot;/&gt;&lt;wsp:rsid wsp:val=&quot;00402E09&quot;/&gt;&lt;wsp:rsid wsp:val=&quot;00403775&quot;/&gt;&lt;wsp:rsid wsp:val=&quot;00406EB8&quot;/&gt;&lt;wsp:rsid wsp:val=&quot;00411EAB&quot;/&gt;&lt;wsp:rsid wsp:val=&quot;00415195&quot;/&gt;&lt;wsp:rsid wsp:val=&quot;004270D1&quot;/&gt;&lt;wsp:rsid wsp:val=&quot;004309DF&quot;/&gt;&lt;wsp:rsid wsp:val=&quot;0043187E&quot;/&gt;&lt;wsp:rsid wsp:val=&quot;00433787&quot;/&gt;&lt;wsp:rsid wsp:val=&quot;00436210&quot;/&gt;&lt;wsp:rsid wsp:val=&quot;00436AEC&quot;/&gt;&lt;wsp:rsid wsp:val=&quot;00442A2C&quot;/&gt;&lt;wsp:rsid wsp:val=&quot;004503EC&quot;/&gt;&lt;wsp:rsid wsp:val=&quot;00452500&quot;/&gt;&lt;wsp:rsid wsp:val=&quot;00452D5E&quot;/&gt;&lt;wsp:rsid wsp:val=&quot;004537F6&quot;/&gt;&lt;wsp:rsid wsp:val=&quot;0045380C&quot;/&gt;&lt;wsp:rsid wsp:val=&quot;004562BC&quot;/&gt;&lt;wsp:rsid wsp:val=&quot;00465F64&quot;/&gt;&lt;wsp:rsid wsp:val=&quot;00473ABF&quot;/&gt;&lt;wsp:rsid wsp:val=&quot;004748BE&quot;/&gt;&lt;wsp:rsid wsp:val=&quot;00476B0F&quot;/&gt;&lt;wsp:rsid wsp:val=&quot;00477BC6&quot;/&gt;&lt;wsp:rsid wsp:val=&quot;0048210E&quot;/&gt;&lt;wsp:rsid wsp:val=&quot;00485C49&quot;/&gt;&lt;wsp:rsid wsp:val=&quot;00487DB1&quot;/&gt;&lt;wsp:rsid wsp:val=&quot;00490F4D&quot;/&gt;&lt;wsp:rsid wsp:val=&quot;00491E80&quot;/&gt;&lt;wsp:rsid wsp:val=&quot;00492255&quot;/&gt;&lt;wsp:rsid wsp:val=&quot;00496238&quot;/&gt;&lt;wsp:rsid wsp:val=&quot;00496359&quot;/&gt;&lt;wsp:rsid wsp:val=&quot;004A02D5&quot;/&gt;&lt;wsp:rsid wsp:val=&quot;004A03B0&quot;/&gt;&lt;wsp:rsid wsp:val=&quot;004A082B&quot;/&gt;&lt;wsp:rsid wsp:val=&quot;004A46D4&quot;/&gt;&lt;wsp:rsid wsp:val=&quot;004A5F62&quot;/&gt;&lt;wsp:rsid wsp:val=&quot;004A62A8&quot;/&gt;&lt;wsp:rsid wsp:val=&quot;004A66EF&quot;/&gt;&lt;wsp:rsid wsp:val=&quot;004A6D17&quot;/&gt;&lt;wsp:rsid wsp:val=&quot;004B275D&quot;/&gt;&lt;wsp:rsid wsp:val=&quot;004B3A61&quot;/&gt;&lt;wsp:rsid wsp:val=&quot;004B7618&quot;/&gt;&lt;wsp:rsid wsp:val=&quot;004C51EB&quot;/&gt;&lt;wsp:rsid wsp:val=&quot;004C656C&quot;/&gt;&lt;wsp:rsid wsp:val=&quot;004D4690&quot;/&gt;&lt;wsp:rsid wsp:val=&quot;004D5A29&quot;/&gt;&lt;wsp:rsid wsp:val=&quot;004D77F0&quot;/&gt;&lt;wsp:rsid wsp:val=&quot;004E35F5&quot;/&gt;&lt;wsp:rsid wsp:val=&quot;004E556C&quot;/&gt;&lt;wsp:rsid wsp:val=&quot;004F59CA&quot;/&gt;&lt;wsp:rsid wsp:val=&quot;00500A20&quot;/&gt;&lt;wsp:rsid wsp:val=&quot;00504760&quot;/&gt;&lt;wsp:rsid wsp:val=&quot;005067CA&quot;/&gt;&lt;wsp:rsid wsp:val=&quot;00507283&quot;/&gt;&lt;wsp:rsid wsp:val=&quot;00510658&quot;/&gt;&lt;wsp:rsid wsp:val=&quot;00521180&quot;/&gt;&lt;wsp:rsid wsp:val=&quot;00522892&quot;/&gt;&lt;wsp:rsid wsp:val=&quot;0053178F&quot;/&gt;&lt;wsp:rsid wsp:val=&quot;00533390&quot;/&gt;&lt;wsp:rsid wsp:val=&quot;00542D6B&quot;/&gt;&lt;wsp:rsid wsp:val=&quot;00547DDA&quot;/&gt;&lt;wsp:rsid wsp:val=&quot;00550E37&quot;/&gt;&lt;wsp:rsid wsp:val=&quot;0055286B&quot;/&gt;&lt;wsp:rsid wsp:val=&quot;0055360B&quot;/&gt;&lt;wsp:rsid wsp:val=&quot;005614C4&quot;/&gt;&lt;wsp:rsid wsp:val=&quot;00562430&quot;/&gt;&lt;wsp:rsid wsp:val=&quot;00562471&quot;/&gt;&lt;wsp:rsid wsp:val=&quot;005625CB&quot;/&gt;&lt;wsp:rsid wsp:val=&quot;00563CE5&quot;/&gt;&lt;wsp:rsid wsp:val=&quot;0056665F&quot;/&gt;&lt;wsp:rsid wsp:val=&quot;005717BF&quot;/&gt;&lt;wsp:rsid wsp:val=&quot;00574D3F&quot;/&gt;&lt;wsp:rsid wsp:val=&quot;00576B30&quot;/&gt;&lt;wsp:rsid wsp:val=&quot;00583DE9&quot;/&gt;&lt;wsp:rsid wsp:val=&quot;00584A39&quot;/&gt;&lt;wsp:rsid wsp:val=&quot;00595B51&quot;/&gt;&lt;wsp:rsid wsp:val=&quot;005A04ED&quot;/&gt;&lt;wsp:rsid wsp:val=&quot;005A0755&quot;/&gt;&lt;wsp:rsid wsp:val=&quot;005A67FC&quot;/&gt;&lt;wsp:rsid wsp:val=&quot;005B3E66&quot;/&gt;&lt;wsp:rsid wsp:val=&quot;005B4E7E&quot;/&gt;&lt;wsp:rsid wsp:val=&quot;005B50F3&quot;/&gt;&lt;wsp:rsid wsp:val=&quot;005C1A48&quot;/&gt;&lt;wsp:rsid wsp:val=&quot;005C6EF1&quot;/&gt;&lt;wsp:rsid wsp:val=&quot;005D360A&quot;/&gt;&lt;wsp:rsid wsp:val=&quot;005D378E&quot;/&gt;&lt;wsp:rsid wsp:val=&quot;005D3849&quot;/&gt;&lt;wsp:rsid wsp:val=&quot;005D4C29&quot;/&gt;&lt;wsp:rsid wsp:val=&quot;005E0599&quot;/&gt;&lt;wsp:rsid wsp:val=&quot;005E3B8E&quot;/&gt;&lt;wsp:rsid wsp:val=&quot;005E4C40&quot;/&gt;&lt;wsp:rsid wsp:val=&quot;005E7043&quot;/&gt;&lt;wsp:rsid wsp:val=&quot;005F086A&quot;/&gt;&lt;wsp:rsid wsp:val=&quot;005F21CC&quot;/&gt;&lt;wsp:rsid wsp:val=&quot;005F3900&quot;/&gt;&lt;wsp:rsid wsp:val=&quot;005F50F5&quot;/&gt;&lt;wsp:rsid wsp:val=&quot;0060306E&quot;/&gt;&lt;wsp:rsid wsp:val=&quot;0060704E&quot;/&gt;&lt;wsp:rsid wsp:val=&quot;006079B5&quot;/&gt;&lt;wsp:rsid wsp:val=&quot;006137BA&quot;/&gt;&lt;wsp:rsid wsp:val=&quot;00613F07&quot;/&gt;&lt;wsp:rsid wsp:val=&quot;006141FF&quot;/&gt;&lt;wsp:rsid wsp:val=&quot;00621230&quot;/&gt;&lt;wsp:rsid wsp:val=&quot;006231E5&quot;/&gt;&lt;wsp:rsid wsp:val=&quot;006321E9&quot;/&gt;&lt;wsp:rsid wsp:val=&quot;00637B61&quot;/&gt;&lt;wsp:rsid wsp:val=&quot;00644F35&quot;/&gt;&lt;wsp:rsid wsp:val=&quot;00652556&quot;/&gt;&lt;wsp:rsid wsp:val=&quot;00654C35&quot;/&gt;&lt;wsp:rsid wsp:val=&quot;0065510E&quot;/&gt;&lt;wsp:rsid wsp:val=&quot;0066448C&quot;/&gt;&lt;wsp:rsid wsp:val=&quot;00664BA8&quot;/&gt;&lt;wsp:rsid wsp:val=&quot;006650C3&quot;/&gt;&lt;wsp:rsid wsp:val=&quot;00677EC9&quot;/&gt;&lt;wsp:rsid wsp:val=&quot;0068026E&quot;/&gt;&lt;wsp:rsid wsp:val=&quot;00683171&quot;/&gt;&lt;wsp:rsid wsp:val=&quot;00684B8F&quot;/&gt;&lt;wsp:rsid wsp:val=&quot;00687F1F&quot;/&gt;&lt;wsp:rsid wsp:val=&quot;006909ED&quot;/&gt;&lt;wsp:rsid wsp:val=&quot;0069369B&quot;/&gt;&lt;wsp:rsid wsp:val=&quot;00694939&quot;/&gt;&lt;wsp:rsid wsp:val=&quot;006968BD&quot;/&gt;&lt;wsp:rsid wsp:val=&quot;006A1085&quot;/&gt;&lt;wsp:rsid wsp:val=&quot;006A1363&quot;/&gt;&lt;wsp:rsid wsp:val=&quot;006A2D43&quot;/&gt;&lt;wsp:rsid wsp:val=&quot;006A315A&quot;/&gt;&lt;wsp:rsid wsp:val=&quot;006A5B34&quot;/&gt;&lt;wsp:rsid wsp:val=&quot;006B01D0&quot;/&gt;&lt;wsp:rsid wsp:val=&quot;006B13A0&quot;/&gt;&lt;wsp:rsid wsp:val=&quot;006B2B5C&quot;/&gt;&lt;wsp:rsid wsp:val=&quot;006B3B26&quot;/&gt;&lt;wsp:rsid wsp:val=&quot;006B4B96&quot;/&gt;&lt;wsp:rsid wsp:val=&quot;006B5BE3&quot;/&gt;&lt;wsp:rsid wsp:val=&quot;006C0A9F&quot;/&gt;&lt;wsp:rsid wsp:val=&quot;006C119A&quot;/&gt;&lt;wsp:rsid wsp:val=&quot;006C1B7C&quot;/&gt;&lt;wsp:rsid wsp:val=&quot;006C3B79&quot;/&gt;&lt;wsp:rsid wsp:val=&quot;006C5C7B&quot;/&gt;&lt;wsp:rsid wsp:val=&quot;006D430D&quot;/&gt;&lt;wsp:rsid wsp:val=&quot;006D4EAD&quot;/&gt;&lt;wsp:rsid wsp:val=&quot;006D5952&quot;/&gt;&lt;wsp:rsid wsp:val=&quot;006D741F&quot;/&gt;&lt;wsp:rsid wsp:val=&quot;006E2F64&quot;/&gt;&lt;wsp:rsid wsp:val=&quot;006E5843&quot;/&gt;&lt;wsp:rsid wsp:val=&quot;006F3F4D&quot;/&gt;&lt;wsp:rsid wsp:val=&quot;006F6B9F&quot;/&gt;&lt;wsp:rsid wsp:val=&quot;006F74D3&quot;/&gt;&lt;wsp:rsid wsp:val=&quot;007001C3&quot;/&gt;&lt;wsp:rsid wsp:val=&quot;00702C69&quot;/&gt;&lt;wsp:rsid wsp:val=&quot;00702E26&quot;/&gt;&lt;wsp:rsid wsp:val=&quot;0070346C&quot;/&gt;&lt;wsp:rsid wsp:val=&quot;00703618&quot;/&gt;&lt;wsp:rsid wsp:val=&quot;00704B10&quot;/&gt;&lt;wsp:rsid wsp:val=&quot;00706AA5&quot;/&gt;&lt;wsp:rsid wsp:val=&quot;00707D22&quot;/&gt;&lt;wsp:rsid wsp:val=&quot;007149FE&quot;/&gt;&lt;wsp:rsid wsp:val=&quot;00714CEF&quot;/&gt;&lt;wsp:rsid wsp:val=&quot;00716428&quot;/&gt;&lt;wsp:rsid wsp:val=&quot;00720BEF&quot;/&gt;&lt;wsp:rsid wsp:val=&quot;00723D69&quot;/&gt;&lt;wsp:rsid wsp:val=&quot;00724E44&quot;/&gt;&lt;wsp:rsid wsp:val=&quot;00725FA3&quot;/&gt;&lt;wsp:rsid wsp:val=&quot;00734C60&quot;/&gt;&lt;wsp:rsid wsp:val=&quot;00736383&quot;/&gt;&lt;wsp:rsid wsp:val=&quot;007366AA&quot;/&gt;&lt;wsp:rsid wsp:val=&quot;0073692A&quot;/&gt;&lt;wsp:rsid wsp:val=&quot;007371CF&quot;/&gt;&lt;wsp:rsid wsp:val=&quot;007433B7&quot;/&gt;&lt;wsp:rsid wsp:val=&quot;00746AE2&quot;/&gt;&lt;wsp:rsid wsp:val=&quot;007523D3&quot;/&gt;&lt;wsp:rsid wsp:val=&quot;00756C9D&quot;/&gt;&lt;wsp:rsid wsp:val=&quot;00762DAD&quot;/&gt;&lt;wsp:rsid wsp:val=&quot;00763051&quot;/&gt;&lt;wsp:rsid wsp:val=&quot;007647D9&quot;/&gt;&lt;wsp:rsid wsp:val=&quot;00765166&quot;/&gt;&lt;wsp:rsid wsp:val=&quot;00770119&quot;/&gt;&lt;wsp:rsid wsp:val=&quot;007718B2&quot;/&gt;&lt;wsp:rsid wsp:val=&quot;007745D5&quot;/&gt;&lt;wsp:rsid wsp:val=&quot;00776F4B&quot;/&gt;&lt;wsp:rsid wsp:val=&quot;0077756B&quot;/&gt;&lt;wsp:rsid wsp:val=&quot;00781182&quot;/&gt;&lt;wsp:rsid wsp:val=&quot;00781D13&quot;/&gt;&lt;wsp:rsid wsp:val=&quot;0078238F&quot;/&gt;&lt;wsp:rsid wsp:val=&quot;007829C7&quot;/&gt;&lt;wsp:rsid wsp:val=&quot;0078715D&quot;/&gt;&lt;wsp:rsid wsp:val=&quot;0078717E&quot;/&gt;&lt;wsp:rsid wsp:val=&quot;00787487&quot;/&gt;&lt;wsp:rsid wsp:val=&quot;00790CCA&quot;/&gt;&lt;wsp:rsid wsp:val=&quot;00792DF8&quot;/&gt;&lt;wsp:rsid wsp:val=&quot;00793936&quot;/&gt;&lt;wsp:rsid wsp:val=&quot;0079407B&quot;/&gt;&lt;wsp:rsid wsp:val=&quot;00795569&quot;/&gt;&lt;wsp:rsid wsp:val=&quot;0079724A&quot;/&gt;&lt;wsp:rsid wsp:val=&quot;007974B0&quot;/&gt;&lt;wsp:rsid wsp:val=&quot;007A31E9&quot;/&gt;&lt;wsp:rsid wsp:val=&quot;007B24C0&quot;/&gt;&lt;wsp:rsid wsp:val=&quot;007B4610&quot;/&gt;&lt;wsp:rsid wsp:val=&quot;007B4AB5&quot;/&gt;&lt;wsp:rsid wsp:val=&quot;007C2CAB&quot;/&gt;&lt;wsp:rsid wsp:val=&quot;007C3E6A&quot;/&gt;&lt;wsp:rsid wsp:val=&quot;007C50F3&quot;/&gt;&lt;wsp:rsid wsp:val=&quot;007D1E71&quot;/&gt;&lt;wsp:rsid wsp:val=&quot;007D32FC&quot;/&gt;&lt;wsp:rsid wsp:val=&quot;007D3A88&quot;/&gt;&lt;wsp:rsid wsp:val=&quot;007D3A95&quot;/&gt;&lt;wsp:rsid wsp:val=&quot;007E0CCC&quot;/&gt;&lt;wsp:rsid wsp:val=&quot;007E1969&quot;/&gt;&lt;wsp:rsid wsp:val=&quot;007E1C08&quot;/&gt;&lt;wsp:rsid wsp:val=&quot;007E4934&quot;/&gt;&lt;wsp:rsid wsp:val=&quot;007E69D7&quot;/&gt;&lt;wsp:rsid wsp:val=&quot;007F00E2&quot;/&gt;&lt;wsp:rsid wsp:val=&quot;007F0185&quot;/&gt;&lt;wsp:rsid wsp:val=&quot;007F04E3&quot;/&gt;&lt;wsp:rsid wsp:val=&quot;007F15E2&quot;/&gt;&lt;wsp:rsid wsp:val=&quot;007F2408&quot;/&gt;&lt;wsp:rsid wsp:val=&quot;007F3857&quot;/&gt;&lt;wsp:rsid wsp:val=&quot;007F6A4D&quot;/&gt;&lt;wsp:rsid wsp:val=&quot;00807C47&quot;/&gt;&lt;wsp:rsid wsp:val=&quot;0081073E&quot;/&gt;&lt;wsp:rsid wsp:val=&quot;00812C0D&quot;/&gt;&lt;wsp:rsid wsp:val=&quot;00812DF2&quot;/&gt;&lt;wsp:rsid wsp:val=&quot;00820340&quot;/&gt;&lt;wsp:rsid wsp:val=&quot;00824172&quot;/&gt;&lt;wsp:rsid wsp:val=&quot;008252C4&quot;/&gt;&lt;wsp:rsid wsp:val=&quot;00826084&quot;/&gt;&lt;wsp:rsid wsp:val=&quot;008262DF&quot;/&gt;&lt;wsp:rsid wsp:val=&quot;00830165&quot;/&gt;&lt;wsp:rsid wsp:val=&quot;00833D39&quot;/&gt;&lt;wsp:rsid wsp:val=&quot;00835128&quot;/&gt;&lt;wsp:rsid wsp:val=&quot;0083760D&quot;/&gt;&lt;wsp:rsid wsp:val=&quot;00840CF3&quot;/&gt;&lt;wsp:rsid wsp:val=&quot;00843001&quot;/&gt;&lt;wsp:rsid wsp:val=&quot;008471E7&quot;/&gt;&lt;wsp:rsid wsp:val=&quot;008478AC&quot;/&gt;&lt;wsp:rsid wsp:val=&quot;00851DD2&quot;/&gt;&lt;wsp:rsid wsp:val=&quot;00852BC6&quot;/&gt;&lt;wsp:rsid wsp:val=&quot;00854D19&quot;/&gt;&lt;wsp:rsid wsp:val=&quot;00855EC2&quot;/&gt;&lt;wsp:rsid wsp:val=&quot;0086137F&quot;/&gt;&lt;wsp:rsid wsp:val=&quot;00864AB5&quot;/&gt;&lt;wsp:rsid wsp:val=&quot;00865803&quot;/&gt;&lt;wsp:rsid wsp:val=&quot;00870E69&quot;/&gt;&lt;wsp:rsid wsp:val=&quot;00871A06&quot;/&gt;&lt;wsp:rsid wsp:val=&quot;00876BC3&quot;/&gt;&lt;wsp:rsid wsp:val=&quot;00877A31&quot;/&gt;&lt;wsp:rsid wsp:val=&quot;008841D4&quot;/&gt;&lt;wsp:rsid wsp:val=&quot;0088617F&quot;/&gt;&lt;wsp:rsid wsp:val=&quot;00890ACE&quot;/&gt;&lt;wsp:rsid wsp:val=&quot;008930B0&quot;/&gt;&lt;wsp:rsid wsp:val=&quot;008931F2&quot;/&gt;&lt;wsp:rsid wsp:val=&quot;0089440E&quot;/&gt;&lt;wsp:rsid wsp:val=&quot;008954A1&quot;/&gt;&lt;wsp:rsid wsp:val=&quot;008A0389&quot;/&gt;&lt;wsp:rsid wsp:val=&quot;008A3E09&quot;/&gt;&lt;wsp:rsid wsp:val=&quot;008A4C4D&quot;/&gt;&lt;wsp:rsid wsp:val=&quot;008A4E5F&quot;/&gt;&lt;wsp:rsid wsp:val=&quot;008A6539&quot;/&gt;&lt;wsp:rsid wsp:val=&quot;008A6968&quot;/&gt;&lt;wsp:rsid wsp:val=&quot;008B125A&quot;/&gt;&lt;wsp:rsid wsp:val=&quot;008B39ED&quot;/&gt;&lt;wsp:rsid wsp:val=&quot;008B4801&quot;/&gt;&lt;wsp:rsid wsp:val=&quot;008B6479&quot;/&gt;&lt;wsp:rsid wsp:val=&quot;008B69A7&quot;/&gt;&lt;wsp:rsid wsp:val=&quot;008C5FFF&quot;/&gt;&lt;wsp:rsid wsp:val=&quot;008C7805&quot;/&gt;&lt;wsp:rsid wsp:val=&quot;008D0E22&quot;/&gt;&lt;wsp:rsid wsp:val=&quot;008D32F8&quot;/&gt;&lt;wsp:rsid wsp:val=&quot;008D5C06&quot;/&gt;&lt;wsp:rsid wsp:val=&quot;008E01C2&quot;/&gt;&lt;wsp:rsid wsp:val=&quot;008E0F0A&quot;/&gt;&lt;wsp:rsid wsp:val=&quot;008E1B14&quot;/&gt;&lt;wsp:rsid wsp:val=&quot;008E55FA&quot;/&gt;&lt;wsp:rsid wsp:val=&quot;008E5CD7&quot;/&gt;&lt;wsp:rsid wsp:val=&quot;008E5F99&quot;/&gt;&lt;wsp:rsid wsp:val=&quot;008F17CD&quot;/&gt;&lt;wsp:rsid wsp:val=&quot;008F3918&quot;/&gt;&lt;wsp:rsid wsp:val=&quot;008F6D04&quot;/&gt;&lt;wsp:rsid wsp:val=&quot;008F7423&quot;/&gt;&lt;wsp:rsid wsp:val=&quot;008F78D6&quot;/&gt;&lt;wsp:rsid wsp:val=&quot;00900504&quot;/&gt;&lt;wsp:rsid wsp:val=&quot;00901B59&quot;/&gt;&lt;wsp:rsid wsp:val=&quot;009039B9&quot;/&gt;&lt;wsp:rsid wsp:val=&quot;009045C0&quot;/&gt;&lt;wsp:rsid wsp:val=&quot;009052FC&quot;/&gt;&lt;wsp:rsid wsp:val=&quot;009108DA&quot;/&gt;&lt;wsp:rsid wsp:val=&quot;00910E50&quot;/&gt;&lt;wsp:rsid wsp:val=&quot;00911B8E&quot;/&gt;&lt;wsp:rsid wsp:val=&quot;0091305F&quot;/&gt;&lt;wsp:rsid wsp:val=&quot;009211B4&quot;/&gt;&lt;wsp:rsid wsp:val=&quot;0092351D&quot;/&gt;&lt;wsp:rsid wsp:val=&quot;009264CF&quot;/&gt;&lt;wsp:rsid wsp:val=&quot;009316D8&quot;/&gt;&lt;wsp:rsid wsp:val=&quot;00935B0B&quot;/&gt;&lt;wsp:rsid wsp:val=&quot;009404EE&quot;/&gt;&lt;wsp:rsid wsp:val=&quot;00940CAB&quot;/&gt;&lt;wsp:rsid wsp:val=&quot;00942768&quot;/&gt;&lt;wsp:rsid wsp:val=&quot;00942BCD&quot;/&gt;&lt;wsp:rsid wsp:val=&quot;00947849&quot;/&gt;&lt;wsp:rsid wsp:val=&quot;00950EB3&quot;/&gt;&lt;wsp:rsid wsp:val=&quot;00951013&quot;/&gt;&lt;wsp:rsid wsp:val=&quot;009517F9&quot;/&gt;&lt;wsp:rsid wsp:val=&quot;009527AF&quot;/&gt;&lt;wsp:rsid wsp:val=&quot;00953B26&quot;/&gt;&lt;wsp:rsid wsp:val=&quot;00953C18&quot;/&gt;&lt;wsp:rsid wsp:val=&quot;00954063&quot;/&gt;&lt;wsp:rsid wsp:val=&quot;00954637&quot;/&gt;&lt;wsp:rsid wsp:val=&quot;00954EB0&quot;/&gt;&lt;wsp:rsid wsp:val=&quot;00956B31&quot;/&gt;&lt;wsp:rsid wsp:val=&quot;00960707&quot;/&gt;&lt;wsp:rsid wsp:val=&quot;00966E07&quot;/&gt;&lt;wsp:rsid wsp:val=&quot;00973E40&quot;/&gt;&lt;wsp:rsid wsp:val=&quot;009749E7&quot;/&gt;&lt;wsp:rsid wsp:val=&quot;00982732&quot;/&gt;&lt;wsp:rsid wsp:val=&quot;009827FC&quot;/&gt;&lt;wsp:rsid wsp:val=&quot;009847F1&quot;/&gt;&lt;wsp:rsid wsp:val=&quot;00986711&quot;/&gt;&lt;wsp:rsid wsp:val=&quot;0099114B&quot;/&gt;&lt;wsp:rsid wsp:val=&quot;00992728&quot;/&gt;&lt;wsp:rsid wsp:val=&quot;00994F7D&quot;/&gt;&lt;wsp:rsid wsp:val=&quot;009959E1&quot;/&gt;&lt;wsp:rsid wsp:val=&quot;009A3671&quot;/&gt;&lt;wsp:rsid wsp:val=&quot;009B7182&quot;/&gt;&lt;wsp:rsid wsp:val=&quot;009C0B27&quot;/&gt;&lt;wsp:rsid wsp:val=&quot;009C32F8&quot;/&gt;&lt;wsp:rsid wsp:val=&quot;009C3726&quot;/&gt;&lt;wsp:rsid wsp:val=&quot;009C37FE&quot;/&gt;&lt;wsp:rsid wsp:val=&quot;009C39B7&quot;/&gt;&lt;wsp:rsid wsp:val=&quot;009C44AF&quot;/&gt;&lt;wsp:rsid wsp:val=&quot;009C5655&quot;/&gt;&lt;wsp:rsid wsp:val=&quot;009C5CA2&quot;/&gt;&lt;wsp:rsid wsp:val=&quot;009D038A&quot;/&gt;&lt;wsp:rsid wsp:val=&quot;009D3B62&quot;/&gt;&lt;wsp:rsid wsp:val=&quot;009D4F4D&quot;/&gt;&lt;wsp:rsid wsp:val=&quot;009D63E8&quot;/&gt;&lt;wsp:rsid wsp:val=&quot;009E33C0&quot;/&gt;&lt;wsp:rsid wsp:val=&quot;009E3424&quot;/&gt;&lt;wsp:rsid wsp:val=&quot;009E3CA0&quot;/&gt;&lt;wsp:rsid wsp:val=&quot;009E5D95&quot;/&gt;&lt;wsp:rsid wsp:val=&quot;009E699D&quot;/&gt;&lt;wsp:rsid wsp:val=&quot;009E77D4&quot;/&gt;&lt;wsp:rsid wsp:val=&quot;009E7B53&quot;/&gt;&lt;wsp:rsid wsp:val=&quot;009E7D9E&quot;/&gt;&lt;wsp:rsid wsp:val=&quot;009F20FB&quot;/&gt;&lt;wsp:rsid wsp:val=&quot;009F5281&quot;/&gt;&lt;wsp:rsid wsp:val=&quot;009F60A6&quot;/&gt;&lt;wsp:rsid wsp:val=&quot;00A01A32&quot;/&gt;&lt;wsp:rsid wsp:val=&quot;00A027B5&quot;/&gt;&lt;wsp:rsid wsp:val=&quot;00A02C76&quot;/&gt;&lt;wsp:rsid wsp:val=&quot;00A069A6&quot;/&gt;&lt;wsp:rsid wsp:val=&quot;00A11143&quot;/&gt;&lt;wsp:rsid wsp:val=&quot;00A11DA1&quot;/&gt;&lt;wsp:rsid wsp:val=&quot;00A14C74&quot;/&gt;&lt;wsp:rsid wsp:val=&quot;00A2282B&quot;/&gt;&lt;wsp:rsid wsp:val=&quot;00A262F4&quot;/&gt;&lt;wsp:rsid wsp:val=&quot;00A30A12&quot;/&gt;&lt;wsp:rsid wsp:val=&quot;00A36343&quot;/&gt;&lt;wsp:rsid wsp:val=&quot;00A40147&quot;/&gt;&lt;wsp:rsid wsp:val=&quot;00A40E66&quot;/&gt;&lt;wsp:rsid wsp:val=&quot;00A422C7&quot;/&gt;&lt;wsp:rsid wsp:val=&quot;00A42EA0&quot;/&gt;&lt;wsp:rsid wsp:val=&quot;00A43E22&quot;/&gt;&lt;wsp:rsid wsp:val=&quot;00A44A5E&quot;/&gt;&lt;wsp:rsid wsp:val=&quot;00A46B3B&quot;/&gt;&lt;wsp:rsid wsp:val=&quot;00A57161&quot;/&gt;&lt;wsp:rsid wsp:val=&quot;00A62FFB&quot;/&gt;&lt;wsp:rsid wsp:val=&quot;00A6461E&quot;/&gt;&lt;wsp:rsid wsp:val=&quot;00A64F5A&quot;/&gt;&lt;wsp:rsid wsp:val=&quot;00A66EAC&quot;/&gt;&lt;wsp:rsid wsp:val=&quot;00A700F3&quot;/&gt;&lt;wsp:rsid wsp:val=&quot;00A71F10&quot;/&gt;&lt;wsp:rsid wsp:val=&quot;00A748E3&quot;/&gt;&lt;wsp:rsid wsp:val=&quot;00A76E85&quot;/&gt;&lt;wsp:rsid wsp:val=&quot;00A779A1&quot;/&gt;&lt;wsp:rsid wsp:val=&quot;00A80593&quot;/&gt;&lt;wsp:rsid wsp:val=&quot;00A8156B&quot;/&gt;&lt;wsp:rsid wsp:val=&quot;00A821AC&quot;/&gt;&lt;wsp:rsid wsp:val=&quot;00A825A3&quot;/&gt;&lt;wsp:rsid wsp:val=&quot;00A83407&quot;/&gt;&lt;wsp:rsid wsp:val=&quot;00A83FE2&quot;/&gt;&lt;wsp:rsid wsp:val=&quot;00A845A7&quot;/&gt;&lt;wsp:rsid wsp:val=&quot;00A85193&quot;/&gt;&lt;wsp:rsid wsp:val=&quot;00A858AC&quot;/&gt;&lt;wsp:rsid wsp:val=&quot;00A868ED&quot;/&gt;&lt;wsp:rsid wsp:val=&quot;00A872DF&quot;/&gt;&lt;wsp:rsid wsp:val=&quot;00A92F00&quot;/&gt;&lt;wsp:rsid wsp:val=&quot;00A936A3&quot;/&gt;&lt;wsp:rsid wsp:val=&quot;00AA05AD&quot;/&gt;&lt;wsp:rsid wsp:val=&quot;00AA3D13&quot;/&gt;&lt;wsp:rsid wsp:val=&quot;00AA4ED5&quot;/&gt;&lt;wsp:rsid wsp:val=&quot;00AB28F0&quot;/&gt;&lt;wsp:rsid wsp:val=&quot;00AB4F91&quot;/&gt;&lt;wsp:rsid wsp:val=&quot;00AC1E3E&quot;/&gt;&lt;wsp:rsid wsp:val=&quot;00AC22B4&quot;/&gt;&lt;wsp:rsid wsp:val=&quot;00AC3B41&quot;/&gt;&lt;wsp:rsid wsp:val=&quot;00AC60EF&quot;/&gt;&lt;wsp:rsid wsp:val=&quot;00AD0646&quot;/&gt;&lt;wsp:rsid wsp:val=&quot;00AE413D&quot;/&gt;&lt;wsp:rsid wsp:val=&quot;00AF1730&quot;/&gt;&lt;wsp:rsid wsp:val=&quot;00AF3C34&quot;/&gt;&lt;wsp:rsid wsp:val=&quot;00AF3C7B&quot;/&gt;&lt;wsp:rsid wsp:val=&quot;00AF3EB0&quot;/&gt;&lt;wsp:rsid wsp:val=&quot;00AF3F43&quot;/&gt;&lt;wsp:rsid wsp:val=&quot;00AF4123&quot;/&gt;&lt;wsp:rsid wsp:val=&quot;00AF49CC&quot;/&gt;&lt;wsp:rsid wsp:val=&quot;00AF604E&quot;/&gt;&lt;wsp:rsid wsp:val=&quot;00B02ECA&quot;/&gt;&lt;wsp:rsid wsp:val=&quot;00B04D21&quot;/&gt;&lt;wsp:rsid wsp:val=&quot;00B0500F&quot;/&gt;&lt;wsp:rsid wsp:val=&quot;00B05FCD&quot;/&gt;&lt;wsp:rsid wsp:val=&quot;00B068AB&quot;/&gt;&lt;wsp:rsid wsp:val=&quot;00B06E78&quot;/&gt;&lt;wsp:rsid wsp:val=&quot;00B110F0&quot;/&gt;&lt;wsp:rsid wsp:val=&quot;00B11187&quot;/&gt;&lt;wsp:rsid wsp:val=&quot;00B1396B&quot;/&gt;&lt;wsp:rsid wsp:val=&quot;00B15452&quot;/&gt;&lt;wsp:rsid wsp:val=&quot;00B36D67&quot;/&gt;&lt;wsp:rsid wsp:val=&quot;00B41905&quot;/&gt;&lt;wsp:rsid wsp:val=&quot;00B42A02&quot;/&gt;&lt;wsp:rsid wsp:val=&quot;00B43AD7&quot;/&gt;&lt;wsp:rsid wsp:val=&quot;00B4429E&quot;/&gt;&lt;wsp:rsid wsp:val=&quot;00B459CE&quot;/&gt;&lt;wsp:rsid wsp:val=&quot;00B50E7E&quot;/&gt;&lt;wsp:rsid wsp:val=&quot;00B50EC1&quot;/&gt;&lt;wsp:rsid wsp:val=&quot;00B5532F&quot;/&gt;&lt;wsp:rsid wsp:val=&quot;00B55783&quot;/&gt;&lt;wsp:rsid wsp:val=&quot;00B55DAF&quot;/&gt;&lt;wsp:rsid wsp:val=&quot;00B56F8A&quot;/&gt;&lt;wsp:rsid wsp:val=&quot;00B57D29&quot;/&gt;&lt;wsp:rsid wsp:val=&quot;00B6579A&quot;/&gt;&lt;wsp:rsid wsp:val=&quot;00B66B49&quot;/&gt;&lt;wsp:rsid wsp:val=&quot;00B71208&quot;/&gt;&lt;wsp:rsid wsp:val=&quot;00B72B8F&quot;/&gt;&lt;wsp:rsid wsp:val=&quot;00B74356&quot;/&gt;&lt;wsp:rsid wsp:val=&quot;00B74FFD&quot;/&gt;&lt;wsp:rsid wsp:val=&quot;00B8100C&quot;/&gt;&lt;wsp:rsid wsp:val=&quot;00B82691&quot;/&gt;&lt;wsp:rsid wsp:val=&quot;00B82F6B&quot;/&gt;&lt;wsp:rsid wsp:val=&quot;00B83CAA&quot;/&gt;&lt;wsp:rsid wsp:val=&quot;00B84553&quot;/&gt;&lt;wsp:rsid wsp:val=&quot;00B851B2&quot;/&gt;&lt;wsp:rsid wsp:val=&quot;00B90CEF&quot;/&gt;&lt;wsp:rsid wsp:val=&quot;00B94D69&quot;/&gt;&lt;wsp:rsid wsp:val=&quot;00BA1D4F&quot;/&gt;&lt;wsp:rsid wsp:val=&quot;00BA651E&quot;/&gt;&lt;wsp:rsid wsp:val=&quot;00BA7213&quot;/&gt;&lt;wsp:rsid wsp:val=&quot;00BB1E66&quot;/&gt;&lt;wsp:rsid wsp:val=&quot;00BB238D&quot;/&gt;&lt;wsp:rsid wsp:val=&quot;00BB346A&quot;/&gt;&lt;wsp:rsid wsp:val=&quot;00BB4685&quot;/&gt;&lt;wsp:rsid wsp:val=&quot;00BB62D4&quot;/&gt;&lt;wsp:rsid wsp:val=&quot;00BB7353&quot;/&gt;&lt;wsp:rsid wsp:val=&quot;00BC083D&quot;/&gt;&lt;wsp:rsid wsp:val=&quot;00BC2D94&quot;/&gt;&lt;wsp:rsid wsp:val=&quot;00BC378C&quot;/&gt;&lt;wsp:rsid wsp:val=&quot;00BC43FE&quot;/&gt;&lt;wsp:rsid wsp:val=&quot;00BC589D&quot;/&gt;&lt;wsp:rsid wsp:val=&quot;00BC7DD8&quot;/&gt;&lt;wsp:rsid wsp:val=&quot;00BD68C2&quot;/&gt;&lt;wsp:rsid wsp:val=&quot;00BD78BB&quot;/&gt;&lt;wsp:rsid wsp:val=&quot;00BE16B4&quot;/&gt;&lt;wsp:rsid wsp:val=&quot;00BE3677&quot;/&gt;&lt;wsp:rsid wsp:val=&quot;00BE60D9&quot;/&gt;&lt;wsp:rsid wsp:val=&quot;00BF133E&quot;/&gt;&lt;wsp:rsid wsp:val=&quot;00BF13F4&quot;/&gt;&lt;wsp:rsid wsp:val=&quot;00BF3D11&quot;/&gt;&lt;wsp:rsid wsp:val=&quot;00BF3EFB&quot;/&gt;&lt;wsp:rsid wsp:val=&quot;00BF74AB&quot;/&gt;&lt;wsp:rsid wsp:val=&quot;00C00384&quot;/&gt;&lt;wsp:rsid wsp:val=&quot;00C03347&quot;/&gt;&lt;wsp:rsid wsp:val=&quot;00C1047B&quot;/&gt;&lt;wsp:rsid wsp:val=&quot;00C20BC4&quot;/&gt;&lt;wsp:rsid wsp:val=&quot;00C220D6&quot;/&gt;&lt;wsp:rsid wsp:val=&quot;00C23C20&quot;/&gt;&lt;wsp:rsid wsp:val=&quot;00C331DE&quot;/&gt;&lt;wsp:rsid wsp:val=&quot;00C356CF&quot;/&gt;&lt;wsp:rsid wsp:val=&quot;00C40A36&quot;/&gt;&lt;wsp:rsid wsp:val=&quot;00C425C6&quot;/&gt;&lt;wsp:rsid wsp:val=&quot;00C42862&quot;/&gt;&lt;wsp:rsid wsp:val=&quot;00C42A98&quot;/&gt;&lt;wsp:rsid wsp:val=&quot;00C45501&quot;/&gt;&lt;wsp:rsid wsp:val=&quot;00C460D6&quot;/&gt;&lt;wsp:rsid wsp:val=&quot;00C47463&quot;/&gt;&lt;wsp:rsid wsp:val=&quot;00C529BA&quot;/&gt;&lt;wsp:rsid wsp:val=&quot;00C54986&quot;/&gt;&lt;wsp:rsid wsp:val=&quot;00C56F15&quot;/&gt;&lt;wsp:rsid wsp:val=&quot;00C60E12&quot;/&gt;&lt;wsp:rsid wsp:val=&quot;00C6237A&quot;/&gt;&lt;wsp:rsid wsp:val=&quot;00C71B99&quot;/&gt;&lt;wsp:rsid wsp:val=&quot;00C72CB8&quot;/&gt;&lt;wsp:rsid wsp:val=&quot;00C730AC&quot;/&gt;&lt;wsp:rsid wsp:val=&quot;00C8006D&quot;/&gt;&lt;wsp:rsid wsp:val=&quot;00C81A63&quot;/&gt;&lt;wsp:rsid wsp:val=&quot;00C83435&quot;/&gt;&lt;wsp:rsid wsp:val=&quot;00C84BB2&quot;/&gt;&lt;wsp:rsid wsp:val=&quot;00C94AB1&quot;/&gt;&lt;wsp:rsid wsp:val=&quot;00C97998&quot;/&gt;&lt;wsp:rsid wsp:val=&quot;00CA4F12&quot;/&gt;&lt;wsp:rsid wsp:val=&quot;00CB2C4F&quot;/&gt;&lt;wsp:rsid wsp:val=&quot;00CB4714&quot;/&gt;&lt;wsp:rsid wsp:val=&quot;00CB695F&quot;/&gt;&lt;wsp:rsid wsp:val=&quot;00CC1459&quot;/&gt;&lt;wsp:rsid wsp:val=&quot;00CC2555&quot;/&gt;&lt;wsp:rsid wsp:val=&quot;00CC3529&quot;/&gt;&lt;wsp:rsid wsp:val=&quot;00CC4849&quot;/&gt;&lt;wsp:rsid wsp:val=&quot;00CC4B10&quot;/&gt;&lt;wsp:rsid wsp:val=&quot;00CC5816&quot;/&gt;&lt;wsp:rsid wsp:val=&quot;00CC7355&quot;/&gt;&lt;wsp:rsid wsp:val=&quot;00CD2B96&quot;/&gt;&lt;wsp:rsid wsp:val=&quot;00CD6BE6&quot;/&gt;&lt;wsp:rsid wsp:val=&quot;00CE0044&quot;/&gt;&lt;wsp:rsid wsp:val=&quot;00CE1987&quot;/&gt;&lt;wsp:rsid wsp:val=&quot;00CE1F95&quot;/&gt;&lt;wsp:rsid wsp:val=&quot;00CE4EBA&quot;/&gt;&lt;wsp:rsid wsp:val=&quot;00CE6ABA&quot;/&gt;&lt;wsp:rsid wsp:val=&quot;00CF112D&quot;/&gt;&lt;wsp:rsid wsp:val=&quot;00CF1A1D&quot;/&gt;&lt;wsp:rsid wsp:val=&quot;00CF31B5&quot;/&gt;&lt;wsp:rsid wsp:val=&quot;00CF37C2&quot;/&gt;&lt;wsp:rsid wsp:val=&quot;00CF5C00&quot;/&gt;&lt;wsp:rsid wsp:val=&quot;00CF6553&quot;/&gt;&lt;wsp:rsid wsp:val=&quot;00D0169B&quot;/&gt;&lt;wsp:rsid wsp:val=&quot;00D0293C&quot;/&gt;&lt;wsp:rsid wsp:val=&quot;00D06100&quot;/&gt;&lt;wsp:rsid wsp:val=&quot;00D0743F&quot;/&gt;&lt;wsp:rsid wsp:val=&quot;00D1458C&quot;/&gt;&lt;wsp:rsid wsp:val=&quot;00D213AA&quot;/&gt;&lt;wsp:rsid wsp:val=&quot;00D215D5&quot;/&gt;&lt;wsp:rsid wsp:val=&quot;00D25CCD&quot;/&gt;&lt;wsp:rsid wsp:val=&quot;00D3054B&quot;/&gt;&lt;wsp:rsid wsp:val=&quot;00D3504D&quot;/&gt;&lt;wsp:rsid wsp:val=&quot;00D42797&quot;/&gt;&lt;wsp:rsid wsp:val=&quot;00D511B9&quot;/&gt;&lt;wsp:rsid wsp:val=&quot;00D5139B&quot;/&gt;&lt;wsp:rsid wsp:val=&quot;00D5315C&quot;/&gt;&lt;wsp:rsid wsp:val=&quot;00D5466E&quot;/&gt;&lt;wsp:rsid wsp:val=&quot;00D572D5&quot;/&gt;&lt;wsp:rsid wsp:val=&quot;00D572D8&quot;/&gt;&lt;wsp:rsid wsp:val=&quot;00D6258C&quot;/&gt;&lt;wsp:rsid wsp:val=&quot;00D63945&quot;/&gt;&lt;wsp:rsid wsp:val=&quot;00D73D02&quot;/&gt;&lt;wsp:rsid wsp:val=&quot;00D73E93&quot;/&gt;&lt;wsp:rsid wsp:val=&quot;00D80390&quot;/&gt;&lt;wsp:rsid wsp:val=&quot;00D8098C&quot;/&gt;&lt;wsp:rsid wsp:val=&quot;00D837B8&quot;/&gt;&lt;wsp:rsid wsp:val=&quot;00D85138&quot;/&gt;&lt;wsp:rsid wsp:val=&quot;00D854E6&quot;/&gt;&lt;wsp:rsid wsp:val=&quot;00D85967&quot;/&gt;&lt;wsp:rsid wsp:val=&quot;00D86F01&quot;/&gt;&lt;wsp:rsid wsp:val=&quot;00D902A0&quot;/&gt;&lt;wsp:rsid wsp:val=&quot;00D92E2E&quot;/&gt;&lt;wsp:rsid wsp:val=&quot;00D939E1&quot;/&gt;&lt;wsp:rsid wsp:val=&quot;00D93C84&quot;/&gt;&lt;wsp:rsid wsp:val=&quot;00DA09EE&quot;/&gt;&lt;wsp:rsid wsp:val=&quot;00DA16DD&quot;/&gt;&lt;wsp:rsid wsp:val=&quot;00DA401B&quot;/&gt;&lt;wsp:rsid wsp:val=&quot;00DA4306&quot;/&gt;&lt;wsp:rsid wsp:val=&quot;00DA4471&quot;/&gt;&lt;wsp:rsid wsp:val=&quot;00DA5FDF&quot;/&gt;&lt;wsp:rsid wsp:val=&quot;00DB0B3D&quot;/&gt;&lt;wsp:rsid wsp:val=&quot;00DB13E4&quot;/&gt;&lt;wsp:rsid wsp:val=&quot;00DB1886&quot;/&gt;&lt;wsp:rsid wsp:val=&quot;00DB285B&quot;/&gt;&lt;wsp:rsid wsp:val=&quot;00DB6FED&quot;/&gt;&lt;wsp:rsid wsp:val=&quot;00DC3128&quot;/&gt;&lt;wsp:rsid wsp:val=&quot;00DC4765&quot;/&gt;&lt;wsp:rsid wsp:val=&quot;00DC7011&quot;/&gt;&lt;wsp:rsid wsp:val=&quot;00DD2FBA&quot;/&gt;&lt;wsp:rsid wsp:val=&quot;00DD5D2A&quot;/&gt;&lt;wsp:rsid wsp:val=&quot;00DD645B&quot;/&gt;&lt;wsp:rsid wsp:val=&quot;00DD7539&quot;/&gt;&lt;wsp:rsid wsp:val=&quot;00DE053C&quot;/&gt;&lt;wsp:rsid wsp:val=&quot;00DE2201&quot;/&gt;&lt;wsp:rsid wsp:val=&quot;00DE5B78&quot;/&gt;&lt;wsp:rsid wsp:val=&quot;00DE734E&quot;/&gt;&lt;wsp:rsid wsp:val=&quot;00DE76E9&quot;/&gt;&lt;wsp:rsid wsp:val=&quot;00DF0003&quot;/&gt;&lt;wsp:rsid wsp:val=&quot;00DF282A&quot;/&gt;&lt;wsp:rsid wsp:val=&quot;00DF45B2&quot;/&gt;&lt;wsp:rsid wsp:val=&quot;00DF5F34&quot;/&gt;&lt;wsp:rsid wsp:val=&quot;00DF6D6A&quot;/&gt;&lt;wsp:rsid wsp:val=&quot;00E0163C&quot;/&gt;&lt;wsp:rsid wsp:val=&quot;00E05713&quot;/&gt;&lt;wsp:rsid wsp:val=&quot;00E058E3&quot;/&gt;&lt;wsp:rsid wsp:val=&quot;00E06B92&quot;/&gt;&lt;wsp:rsid wsp:val=&quot;00E133B0&quot;/&gt;&lt;wsp:rsid wsp:val=&quot;00E1752F&quot;/&gt;&lt;wsp:rsid wsp:val=&quot;00E206FC&quot;/&gt;&lt;wsp:rsid wsp:val=&quot;00E212DC&quot;/&gt;&lt;wsp:rsid wsp:val=&quot;00E2144E&quot;/&gt;&lt;wsp:rsid wsp:val=&quot;00E23132&quot;/&gt;&lt;wsp:rsid wsp:val=&quot;00E24101&quot;/&gt;&lt;wsp:rsid wsp:val=&quot;00E24F78&quot;/&gt;&lt;wsp:rsid wsp:val=&quot;00E26E3C&quot;/&gt;&lt;wsp:rsid wsp:val=&quot;00E27269&quot;/&gt;&lt;wsp:rsid wsp:val=&quot;00E3431A&quot;/&gt;&lt;wsp:rsid wsp:val=&quot;00E352F2&quot;/&gt;&lt;wsp:rsid wsp:val=&quot;00E44D62&quot;/&gt;&lt;wsp:rsid wsp:val=&quot;00E53ABD&quot;/&gt;&lt;wsp:rsid wsp:val=&quot;00E53CAC&quot;/&gt;&lt;wsp:rsid wsp:val=&quot;00E552AF&quot;/&gt;&lt;wsp:rsid wsp:val=&quot;00E56B55&quot;/&gt;&lt;wsp:rsid wsp:val=&quot;00E56C8E&quot;/&gt;&lt;wsp:rsid wsp:val=&quot;00E62CF3&quot;/&gt;&lt;wsp:rsid wsp:val=&quot;00E6308F&quot;/&gt;&lt;wsp:rsid wsp:val=&quot;00E6547E&quot;/&gt;&lt;wsp:rsid wsp:val=&quot;00E65F77&quot;/&gt;&lt;wsp:rsid wsp:val=&quot;00E72195&quot;/&gt;&lt;wsp:rsid wsp:val=&quot;00E745BE&quot;/&gt;&lt;wsp:rsid wsp:val=&quot;00E749E5&quot;/&gt;&lt;wsp:rsid wsp:val=&quot;00E759E7&quot;/&gt;&lt;wsp:rsid wsp:val=&quot;00E800C9&quot;/&gt;&lt;wsp:rsid wsp:val=&quot;00E835D4&quot;/&gt;&lt;wsp:rsid wsp:val=&quot;00E86E4B&quot;/&gt;&lt;wsp:rsid wsp:val=&quot;00E86ECE&quot;/&gt;&lt;wsp:rsid wsp:val=&quot;00E87F15&quot;/&gt;&lt;wsp:rsid wsp:val=&quot;00E90343&quot;/&gt;&lt;wsp:rsid wsp:val=&quot;00E92ACB&quot;/&gt;&lt;wsp:rsid wsp:val=&quot;00E93801&quot;/&gt;&lt;wsp:rsid wsp:val=&quot;00E93BB5&quot;/&gt;&lt;wsp:rsid wsp:val=&quot;00E94466&quot;/&gt;&lt;wsp:rsid wsp:val=&quot;00E94665&quot;/&gt;&lt;wsp:rsid wsp:val=&quot;00E961B3&quot;/&gt;&lt;wsp:rsid wsp:val=&quot;00EA5D91&quot;/&gt;&lt;wsp:rsid wsp:val=&quot;00EA7398&quot;/&gt;&lt;wsp:rsid wsp:val=&quot;00EB09F9&quot;/&gt;&lt;wsp:rsid wsp:val=&quot;00EB1018&quot;/&gt;&lt;wsp:rsid wsp:val=&quot;00EB3A7C&quot;/&gt;&lt;wsp:rsid wsp:val=&quot;00EB486E&quot;/&gt;&lt;wsp:rsid wsp:val=&quot;00EB528B&quot;/&gt;&lt;wsp:rsid wsp:val=&quot;00EB58A3&quot;/&gt;&lt;wsp:rsid wsp:val=&quot;00EB5954&quot;/&gt;&lt;wsp:rsid wsp:val=&quot;00EB62B2&quot;/&gt;&lt;wsp:rsid wsp:val=&quot;00EC239A&quot;/&gt;&lt;wsp:rsid wsp:val=&quot;00EC6429&quot;/&gt;&lt;wsp:rsid wsp:val=&quot;00EC6604&quot;/&gt;&lt;wsp:rsid wsp:val=&quot;00EC7B68&quot;/&gt;&lt;wsp:rsid wsp:val=&quot;00ED04CC&quot;/&gt;&lt;wsp:rsid wsp:val=&quot;00ED0E92&quot;/&gt;&lt;wsp:rsid wsp:val=&quot;00ED37DF&quot;/&gt;&lt;wsp:rsid wsp:val=&quot;00ED4ACF&quot;/&gt;&lt;wsp:rsid wsp:val=&quot;00ED6F04&quot;/&gt;&lt;wsp:rsid wsp:val=&quot;00EE1CE2&quot;/&gt;&lt;wsp:rsid wsp:val=&quot;00EE2598&quot;/&gt;&lt;wsp:rsid wsp:val=&quot;00EF161F&quot;/&gt;&lt;wsp:rsid wsp:val=&quot;00EF3988&quot;/&gt;&lt;wsp:rsid wsp:val=&quot;00EF7AC3&quot;/&gt;&lt;wsp:rsid wsp:val=&quot;00F00AD1&quot;/&gt;&lt;wsp:rsid wsp:val=&quot;00F01323&quot;/&gt;&lt;wsp:rsid wsp:val=&quot;00F01DCF&quot;/&gt;&lt;wsp:rsid wsp:val=&quot;00F0564E&quot;/&gt;&lt;wsp:rsid wsp:val=&quot;00F057BA&quot;/&gt;&lt;wsp:rsid wsp:val=&quot;00F0648B&quot;/&gt;&lt;wsp:rsid wsp:val=&quot;00F1023F&quot;/&gt;&lt;wsp:rsid wsp:val=&quot;00F11302&quot;/&gt;&lt;wsp:rsid wsp:val=&quot;00F1492F&quot;/&gt;&lt;wsp:rsid wsp:val=&quot;00F14D5A&quot;/&gt;&lt;wsp:rsid wsp:val=&quot;00F20428&quot;/&gt;&lt;wsp:rsid wsp:val=&quot;00F204BA&quot;/&gt;&lt;wsp:rsid wsp:val=&quot;00F211D3&quot;/&gt;&lt;wsp:rsid wsp:val=&quot;00F21D67&quot;/&gt;&lt;wsp:rsid wsp:val=&quot;00F22A06&quot;/&gt;&lt;wsp:rsid wsp:val=&quot;00F22B5E&quot;/&gt;&lt;wsp:rsid wsp:val=&quot;00F24B5E&quot;/&gt;&lt;wsp:rsid wsp:val=&quot;00F255EF&quot;/&gt;&lt;wsp:rsid wsp:val=&quot;00F26159&quot;/&gt;&lt;wsp:rsid wsp:val=&quot;00F275D1&quot;/&gt;&lt;wsp:rsid wsp:val=&quot;00F306E8&quot;/&gt;&lt;wsp:rsid wsp:val=&quot;00F330E1&quot;/&gt;&lt;wsp:rsid wsp:val=&quot;00F34CC8&quot;/&gt;&lt;wsp:rsid wsp:val=&quot;00F37119&quot;/&gt;&lt;wsp:rsid wsp:val=&quot;00F425AA&quot;/&gt;&lt;wsp:rsid wsp:val=&quot;00F43AEF&quot;/&gt;&lt;wsp:rsid wsp:val=&quot;00F43E19&quot;/&gt;&lt;wsp:rsid wsp:val=&quot;00F44A58&quot;/&gt;&lt;wsp:rsid wsp:val=&quot;00F452B1&quot;/&gt;&lt;wsp:rsid wsp:val=&quot;00F527F0&quot;/&gt;&lt;wsp:rsid wsp:val=&quot;00F5391A&quot;/&gt;&lt;wsp:rsid wsp:val=&quot;00F5481B&quot;/&gt;&lt;wsp:rsid wsp:val=&quot;00F55EA0&quot;/&gt;&lt;wsp:rsid wsp:val=&quot;00F57F9B&quot;/&gt;&lt;wsp:rsid wsp:val=&quot;00F6066D&quot;/&gt;&lt;wsp:rsid wsp:val=&quot;00F651B4&quot;/&gt;&lt;wsp:rsid wsp:val=&quot;00F67C43&quot;/&gt;&lt;wsp:rsid wsp:val=&quot;00F7196E&quot;/&gt;&lt;wsp:rsid wsp:val=&quot;00F74376&quot;/&gt;&lt;wsp:rsid wsp:val=&quot;00F774ED&quot;/&gt;&lt;wsp:rsid wsp:val=&quot;00F83D1B&quot;/&gt;&lt;wsp:rsid wsp:val=&quot;00F852B1&quot;/&gt;&lt;wsp:rsid wsp:val=&quot;00F91DEB&quot;/&gt;&lt;wsp:rsid wsp:val=&quot;00F9393C&quot;/&gt;&lt;wsp:rsid wsp:val=&quot;00F94559&quot;/&gt;&lt;wsp:rsid wsp:val=&quot;00F95033&quot;/&gt;&lt;wsp:rsid wsp:val=&quot;00F96289&quot;/&gt;&lt;wsp:rsid wsp:val=&quot;00F97EBC&quot;/&gt;&lt;wsp:rsid wsp:val=&quot;00FA498E&quot;/&gt;&lt;wsp:rsid wsp:val=&quot;00FA5C4C&quot;/&gt;&lt;wsp:rsid wsp:val=&quot;00FA7295&quot;/&gt;&lt;wsp:rsid wsp:val=&quot;00FB1224&quot;/&gt;&lt;wsp:rsid wsp:val=&quot;00FB6EC6&quot;/&gt;&lt;wsp:rsid wsp:val=&quot;00FC2D30&quot;/&gt;&lt;wsp:rsid wsp:val=&quot;00FC430C&quot;/&gt;&lt;wsp:rsid wsp:val=&quot;00FC4449&quot;/&gt;&lt;wsp:rsid wsp:val=&quot;00FC5D05&quot;/&gt;&lt;wsp:rsid wsp:val=&quot;00FC6F4B&quot;/&gt;&lt;wsp:rsid wsp:val=&quot;00FD1590&quot;/&gt;&lt;wsp:rsid wsp:val=&quot;00FD377A&quot;/&gt;&lt;wsp:rsid wsp:val=&quot;00FD4D70&quot;/&gt;&lt;wsp:rsid wsp:val=&quot;00FD5A71&quot;/&gt;&lt;wsp:rsid wsp:val=&quot;00FD5F4A&quot;/&gt;&lt;wsp:rsid wsp:val=&quot;00FE102E&quot;/&gt;&lt;wsp:rsid wsp:val=&quot;00FE2B97&quot;/&gt;&lt;wsp:rsid wsp:val=&quot;00FE4102&quot;/&gt;&lt;wsp:rsid wsp:val=&quot;00FE475C&quot;/&gt;&lt;wsp:rsid wsp:val=&quot;00FE4D89&quot;/&gt;&lt;wsp:rsid wsp:val=&quot;00FE79E0&quot;/&gt;&lt;wsp:rsid wsp:val=&quot;00FF1F4E&quot;/&gt;&lt;wsp:rsid wsp:val=&quot;00FF2006&quot;/&gt;&lt;wsp:rsid wsp:val=&quot;00FF4CEE&quot;/&gt;&lt;/wsp:rsids&gt;&lt;/w:docPr&gt;&lt;w:body&gt;&lt;w:p wsp:rsidR=&quot;00000000&quot; wsp:rsidRDefault=&quot;008B4801&quot;&gt;&lt;m:oMathPara&gt;&lt;m:oMath&gt;&lt;m:r&gt;&lt;w:rPr&gt;&lt;w:rFonts w:ascii=&quot;Cambria Math&quot; w:h-ansi=&quot;Cambria Math&quot;/&gt;&lt;wx:font wx:val=&quot;Cambria Math&quot;/&gt;&lt;w:i/&gt;&lt;/w:rPr&gt;&lt;m:t&gt;О±=-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/w:rPr&gt;&lt;m:t&gt;S&lt;/m:t&gt;&lt;/m:r&gt;&lt;/m:sub&gt;&lt;/m:sSub&gt;&lt;m:r&gt;&lt;w:rPr&gt;&lt;w:rFonts w:ascii=&quot;Cambria Math&quot; w:h-ansi=&quot;Cambria Math&quot;/&gt;&lt;wx:font wx:val=&quot;Cambria Math&quot;/&gt;&lt;w:i/&gt;&lt;/w:rPr&gt;&lt;m:t&gt;+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r&lt;/m:t&gt;&lt;/m:r&gt;&lt;/m:sub&gt;&lt;/m:sSub&gt;&lt;/m:num&gt;&lt;m:den&gt;&lt;m:r&gt;&lt;w:rPr&gt;&lt;w:rFonts w:ascii=&quot;Cambria Math&quot; w:h-ansi=&quot;Cambria Math&quot;/&gt;&lt;wx:font wx:val=&quot;Cambria Math&quot;/&gt;&lt;w:i/&gt;&lt;/w:rPr&gt;&lt;m:t&gt;2Пѓ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S&lt;/m:t&gt;&lt;/m:r&gt;&lt;/m:sub&gt;&lt;/m:sSub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r&lt;/m:t&gt;&lt;/m:r&gt;&lt;/m:sub&gt;&lt;/m:sSub&gt;&lt;/m:den&gt;&lt;/m:f&gt;&lt;m:r&gt;&lt;w:rPr&gt;&lt;w:rFonts w:ascii=&quot;Cambria Math&quot; w:h-ansi=&quot;Cambria Math&quot;/&gt;&lt;wx:font wx:val=&quot;Cambria Math&quot;/&gt;&lt;w:i/&gt;&lt;/w:rPr&gt;&lt;m:t&gt;в€™&lt;/m:t&gt;&lt;/m:r&gt;&lt;m:d&gt;&lt;m:dPr&gt;&lt;m:begChr m:val=&quot;[&quot;/&gt;&lt;m:endChr m:val=&quot;]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1-&lt;/m:t&gt;&lt;/m:r&gt;&lt;m:rad&gt;&lt;m:radPr&gt;&lt;m:degHide m:val=&quot;on&quot;/&gt;&lt;m:ctrlPr&gt;&lt;w:rPr&gt;&lt;w:rFonts w:ascii=&quot;Cambria Math&quot; w:h-ansi=&quot;Cambria Math&quot;/&gt;&lt;wx:font wx:val=&quot;Cambria Math&quot;/&gt;&lt;w:i/&gt;&lt;/w:rPr&gt;&lt;/m:ctrlPr&gt;&lt;/m:radPr&gt;&lt;m:deg/&gt;&lt;m:e&gt;&lt;m:r&gt;&lt;w:rPr&gt;&lt;w:rFonts w:ascii=&quot;Cambria Math&quot; w:h-ansi=&quot;Cambria Math&quot;/&gt;&lt;wx:font wx:val=&quot;Cambria Math&quot;/&gt;&lt;w:i/&gt;&lt;/w:rPr&gt;&lt;m:t&gt;1-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4Пѓ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S&lt;/m:t&gt;&lt;/m:r&gt;&lt;/m:sub&gt;&lt;/m:sSub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r&lt;/m:t&gt;&lt;/m:r&gt;&lt;/m:sub&gt;&lt;/m:sSub&gt;&lt;/m:num&gt;&lt;m:den&gt;&lt;m:sSup&gt;&lt;m:sSupPr&gt;&lt;m:ctrlPr&gt;&lt;w:rPr&gt;&lt;w:rFonts w:ascii=&quot;Cambria Math&quot; w:h-ansi=&quot;Cambria Math&quot;/&gt;&lt;wx:font wx:val=&quot;Cambria Math&quot;/&gt;&lt;w:i/&gt;&lt;/w:rPr&gt;&lt;/m:ctrlPr&gt;&lt;/m:sSupPr&gt;&lt;m:e&gt;&lt;m:d&gt;&lt;m:dPr&gt;&lt;m:ctrlPr&gt;&lt;w:rPr&gt;&lt;w:rFonts w:ascii=&quot;Cambria Math&quot; w:h-ansi=&quot;Cambria Math&quot;/&gt;&lt;wx:font wx:val=&quot;Cambria Math&quot;/&gt;&lt;w:i/&gt;&lt;/w:rPr&gt;&lt;/m:ctrlPr&gt;&lt;/m:dPr&gt;&lt;m:e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S&lt;/m:t&gt;&lt;/m:r&gt;&lt;/m:sub&gt;&lt;/m:sSub&gt;&lt;m:r&gt;&lt;w:rPr&gt;&lt;w:rFonts w:ascii=&quot;Cambria Math&quot; w:h-ansi=&quot;Cambria Math&quot;/&gt;&lt;wx:font wx:val=&quot;Cambria Math&quot;/&gt;&lt;w:i/&gt;&lt;/w:rPr&gt;&lt;m:t&gt;+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r&lt;/m:t&gt;&lt;/m:r&gt;&lt;/m:sub&gt;&lt;/m:sSub&gt;&lt;/m:e&gt;&lt;/m:d&gt;&lt;/m:e&gt;&lt;m:sup&gt;&lt;m:r&gt;&lt;w:rPr&gt;&lt;w:rFonts w:ascii=&quot;Cambria Math&quot; w:h-ansi=&quot;Cambria Math&quot;/&gt;&lt;wx:font wx:val=&quot;Cambria Math&quot;/&gt;&lt;w:i/&gt;&lt;/w:rPr&gt;&lt;m:t&gt;2&lt;/m:t&gt;&lt;/m:r&gt;&lt;/m:sup&gt;&lt;/m:sSup&gt;&lt;/m:den&gt;&lt;/m:f&gt;&lt;/m:e&gt;&lt;/m:rad&gt;&lt;/m:e&gt;&lt;/m:d&gt;&lt;m:r&gt;&lt;w:rPr&gt;&lt;w:rFonts w:ascii=&quot;Cambria Math&quot; w:h-ansi=&quot;Cambria Math&quot;/&gt;&lt;wx:font wx:val=&quot;Cambria Math&quot;/&gt;&lt;w:i/&gt;&lt;w:lang w:val=&quot;EN-US&quot;/&gt;&lt;/w:rPr&gt;&lt;m:t&gt;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3" o:title="" chromakey="white"/>
          </v:shape>
        </w:pict>
      </w:r>
    </w:p>
    <w:p w:rsidR="00611459" w:rsidRPr="00AF49CC" w:rsidRDefault="00611459" w:rsidP="00F21D67">
      <w:pPr>
        <w:rPr>
          <w:lang w:val="en-US"/>
        </w:rPr>
      </w:pPr>
    </w:p>
    <w:p w:rsidR="00611459" w:rsidRPr="00AF49CC" w:rsidRDefault="00611459" w:rsidP="00F21D67">
      <w:r w:rsidRPr="00AF49CC">
        <w:t>В результате преобразований ток статора при пуске равен:</w:t>
      </w:r>
    </w:p>
    <w:p w:rsidR="00611459" w:rsidRPr="00AF49CC" w:rsidRDefault="00611459" w:rsidP="00F21D67"/>
    <w:tbl>
      <w:tblPr>
        <w:tblW w:w="0" w:type="auto"/>
        <w:tblLook w:val="00A0"/>
      </w:tblPr>
      <w:tblGrid>
        <w:gridCol w:w="7338"/>
        <w:gridCol w:w="1948"/>
      </w:tblGrid>
      <w:tr w:rsidR="00611459" w:rsidRPr="00AF49CC" w:rsidTr="00232ECB">
        <w:trPr>
          <w:trHeight w:val="543"/>
        </w:trPr>
        <w:tc>
          <w:tcPr>
            <w:tcW w:w="7338" w:type="dxa"/>
          </w:tcPr>
          <w:p w:rsidR="00611459" w:rsidRPr="00232ECB" w:rsidRDefault="00611459" w:rsidP="00232ECB">
            <w:pPr>
              <w:ind w:firstLine="0"/>
              <w:rPr>
                <w:lang w:val="en-US"/>
              </w:rPr>
            </w:pPr>
            <w:r w:rsidRPr="00232ECB">
              <w:pict>
                <v:shape id="_x0000_i1063" type="#_x0000_t75" style="width:204.6pt;height:23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69&quot;/&gt;&lt;w:doNotEmbedSystemFonts/&gt;&lt;w:defaultTabStop w:val=&quot;708&quot;/&gt;&lt;w:autoHyphenation/&gt;&lt;w:hyphenationZone w:val=&quot;357&quot;/&gt;&lt;w:doNotHyphenateCaps/&gt;&lt;w:drawingGridHorizontalSpacing w:val=&quot;140&quot;/&gt;&lt;w:drawingGridVerticalSpacing w:val=&quot;381&quot;/&gt;&lt;w:displayHorizontalDrawingGridEvery w:val=&quot;2&quot;/&gt;&lt;w:punctuationKerning/&gt;&lt;w:characterSpacingControl w:val=&quot;DontCompress&quot;/&gt;&lt;w:optimizeForBrowser/&gt;&lt;w:allowPNG/&gt;&lt;w:doNotSaveWebPagesAsSingleFil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12F04&quot;/&gt;&lt;wsp:rsid wsp:val=&quot;00000DC8&quot;/&gt;&lt;wsp:rsid wsp:val=&quot;00012B88&quot;/&gt;&lt;wsp:rsid wsp:val=&quot;0001427E&quot;/&gt;&lt;wsp:rsid wsp:val=&quot;00015252&quot;/&gt;&lt;wsp:rsid wsp:val=&quot;000155E9&quot;/&gt;&lt;wsp:rsid wsp:val=&quot;00015E30&quot;/&gt;&lt;wsp:rsid wsp:val=&quot;00022AB5&quot;/&gt;&lt;wsp:rsid wsp:val=&quot;000256B4&quot;/&gt;&lt;wsp:rsid wsp:val=&quot;00025EA1&quot;/&gt;&lt;wsp:rsid wsp:val=&quot;00027082&quot;/&gt;&lt;wsp:rsid wsp:val=&quot;00027691&quot;/&gt;&lt;wsp:rsid wsp:val=&quot;00036A2C&quot;/&gt;&lt;wsp:rsid wsp:val=&quot;00042390&quot;/&gt;&lt;wsp:rsid wsp:val=&quot;00042E84&quot;/&gt;&lt;wsp:rsid wsp:val=&quot;00043FE4&quot;/&gt;&lt;wsp:rsid wsp:val=&quot;000611FE&quot;/&gt;&lt;wsp:rsid wsp:val=&quot;00062582&quot;/&gt;&lt;wsp:rsid wsp:val=&quot;00062A36&quot;/&gt;&lt;wsp:rsid wsp:val=&quot;00065241&quot;/&gt;&lt;wsp:rsid wsp:val=&quot;0006644D&quot;/&gt;&lt;wsp:rsid wsp:val=&quot;0006702A&quot;/&gt;&lt;wsp:rsid wsp:val=&quot;000675EB&quot;/&gt;&lt;wsp:rsid wsp:val=&quot;00087B2D&quot;/&gt;&lt;wsp:rsid wsp:val=&quot;000907B6&quot;/&gt;&lt;wsp:rsid wsp:val=&quot;00091354&quot;/&gt;&lt;wsp:rsid wsp:val=&quot;000A12F2&quot;/&gt;&lt;wsp:rsid wsp:val=&quot;000A25DB&quot;/&gt;&lt;wsp:rsid wsp:val=&quot;000A460E&quot;/&gt;&lt;wsp:rsid wsp:val=&quot;000A51EB&quot;/&gt;&lt;wsp:rsid wsp:val=&quot;000A71C2&quot;/&gt;&lt;wsp:rsid wsp:val=&quot;000A7E67&quot;/&gt;&lt;wsp:rsid wsp:val=&quot;000B00A6&quot;/&gt;&lt;wsp:rsid wsp:val=&quot;000B1930&quot;/&gt;&lt;wsp:rsid wsp:val=&quot;000B25DD&quot;/&gt;&lt;wsp:rsid wsp:val=&quot;000B2D25&quot;/&gt;&lt;wsp:rsid wsp:val=&quot;000B3A07&quot;/&gt;&lt;wsp:rsid wsp:val=&quot;000C1BE1&quot;/&gt;&lt;wsp:rsid wsp:val=&quot;000C35F6&quot;/&gt;&lt;wsp:rsid wsp:val=&quot;000C5152&quot;/&gt;&lt;wsp:rsid wsp:val=&quot;000D1B58&quot;/&gt;&lt;wsp:rsid wsp:val=&quot;000D5650&quot;/&gt;&lt;wsp:rsid wsp:val=&quot;000D7AB9&quot;/&gt;&lt;wsp:rsid wsp:val=&quot;000E06D7&quot;/&gt;&lt;wsp:rsid wsp:val=&quot;000E198A&quot;/&gt;&lt;wsp:rsid wsp:val=&quot;000E2F97&quot;/&gt;&lt;wsp:rsid wsp:val=&quot;000E3F01&quot;/&gt;&lt;wsp:rsid wsp:val=&quot;000E4D61&quot;/&gt;&lt;wsp:rsid wsp:val=&quot;000E52CD&quot;/&gt;&lt;wsp:rsid wsp:val=&quot;000E66AA&quot;/&gt;&lt;wsp:rsid wsp:val=&quot;000F1665&quot;/&gt;&lt;wsp:rsid wsp:val=&quot;000F4D3A&quot;/&gt;&lt;wsp:rsid wsp:val=&quot;000F50B4&quot;/&gt;&lt;wsp:rsid wsp:val=&quot;000F70AC&quot;/&gt;&lt;wsp:rsid wsp:val=&quot;001018AE&quot;/&gt;&lt;wsp:rsid wsp:val=&quot;001024DC&quot;/&gt;&lt;wsp:rsid wsp:val=&quot;00102CCB&quot;/&gt;&lt;wsp:rsid wsp:val=&quot;001056BE&quot;/&gt;&lt;wsp:rsid wsp:val=&quot;00110D34&quot;/&gt;&lt;wsp:rsid wsp:val=&quot;00130DFF&quot;/&gt;&lt;wsp:rsid wsp:val=&quot;00132126&quot;/&gt;&lt;wsp:rsid wsp:val=&quot;001346A0&quot;/&gt;&lt;wsp:rsid wsp:val=&quot;001366CF&quot;/&gt;&lt;wsp:rsid wsp:val=&quot;00137164&quot;/&gt;&lt;wsp:rsid wsp:val=&quot;00137B68&quot;/&gt;&lt;wsp:rsid wsp:val=&quot;00137FC8&quot;/&gt;&lt;wsp:rsid wsp:val=&quot;0014268D&quot;/&gt;&lt;wsp:rsid wsp:val=&quot;00146764&quot;/&gt;&lt;wsp:rsid wsp:val=&quot;00146F62&quot;/&gt;&lt;wsp:rsid wsp:val=&quot;001505E1&quot;/&gt;&lt;wsp:rsid wsp:val=&quot;00150A3C&quot;/&gt;&lt;wsp:rsid wsp:val=&quot;00150A53&quot;/&gt;&lt;wsp:rsid wsp:val=&quot;00151F4A&quot;/&gt;&lt;wsp:rsid wsp:val=&quot;001632B0&quot;/&gt;&lt;wsp:rsid wsp:val=&quot;001654F0&quot;/&gt;&lt;wsp:rsid wsp:val=&quot;00166743&quot;/&gt;&lt;wsp:rsid wsp:val=&quot;00171F73&quot;/&gt;&lt;wsp:rsid wsp:val=&quot;00174F60&quot;/&gt;&lt;wsp:rsid wsp:val=&quot;001800F0&quot;/&gt;&lt;wsp:rsid wsp:val=&quot;001852B3&quot;/&gt;&lt;wsp:rsid wsp:val=&quot;001864B6&quot;/&gt;&lt;wsp:rsid wsp:val=&quot;001930CB&quot;/&gt;&lt;wsp:rsid wsp:val=&quot;001A0EC0&quot;/&gt;&lt;wsp:rsid wsp:val=&quot;001A207B&quot;/&gt;&lt;wsp:rsid wsp:val=&quot;001A535A&quot;/&gt;&lt;wsp:rsid wsp:val=&quot;001B2A26&quot;/&gt;&lt;wsp:rsid wsp:val=&quot;001B59BF&quot;/&gt;&lt;wsp:rsid wsp:val=&quot;001C1E84&quot;/&gt;&lt;wsp:rsid wsp:val=&quot;001C520D&quot;/&gt;&lt;wsp:rsid wsp:val=&quot;001C5731&quot;/&gt;&lt;wsp:rsid wsp:val=&quot;001D28EA&quot;/&gt;&lt;wsp:rsid wsp:val=&quot;001D5300&quot;/&gt;&lt;wsp:rsid wsp:val=&quot;001E18B9&quot;/&gt;&lt;wsp:rsid wsp:val=&quot;001E1F66&quot;/&gt;&lt;wsp:rsid wsp:val=&quot;001E6525&quot;/&gt;&lt;wsp:rsid wsp:val=&quot;001E7283&quot;/&gt;&lt;wsp:rsid wsp:val=&quot;001E73BA&quot;/&gt;&lt;wsp:rsid wsp:val=&quot;001E7492&quot;/&gt;&lt;wsp:rsid wsp:val=&quot;001F06A3&quot;/&gt;&lt;wsp:rsid wsp:val=&quot;001F16E3&quot;/&gt;&lt;wsp:rsid wsp:val=&quot;001F42F0&quot;/&gt;&lt;wsp:rsid wsp:val=&quot;001F566A&quot;/&gt;&lt;wsp:rsid wsp:val=&quot;001F7425&quot;/&gt;&lt;wsp:rsid wsp:val=&quot;001F77D0&quot;/&gt;&lt;wsp:rsid wsp:val=&quot;0020042E&quot;/&gt;&lt;wsp:rsid wsp:val=&quot;00202A19&quot;/&gt;&lt;wsp:rsid wsp:val=&quot;00204D50&quot;/&gt;&lt;wsp:rsid wsp:val=&quot;00204DE9&quot;/&gt;&lt;wsp:rsid wsp:val=&quot;002052D5&quot;/&gt;&lt;wsp:rsid wsp:val=&quot;002101D9&quot;/&gt;&lt;wsp:rsid wsp:val=&quot;00210E90&quot;/&gt;&lt;wsp:rsid wsp:val=&quot;002111DA&quot;/&gt;&lt;wsp:rsid wsp:val=&quot;00211533&quot;/&gt;&lt;wsp:rsid wsp:val=&quot;00212F04&quot;/&gt;&lt;wsp:rsid wsp:val=&quot;0021397F&quot;/&gt;&lt;wsp:rsid wsp:val=&quot;002174DC&quot;/&gt;&lt;wsp:rsid wsp:val=&quot;002256F9&quot;/&gt;&lt;wsp:rsid wsp:val=&quot;00225757&quot;/&gt;&lt;wsp:rsid wsp:val=&quot;00225891&quot;/&gt;&lt;wsp:rsid wsp:val=&quot;00227272&quot;/&gt;&lt;wsp:rsid wsp:val=&quot;00230031&quot;/&gt;&lt;wsp:rsid wsp:val=&quot;00231A08&quot;/&gt;&lt;wsp:rsid wsp:val=&quot;00232BF3&quot;/&gt;&lt;wsp:rsid wsp:val=&quot;00232ECB&quot;/&gt;&lt;wsp:rsid wsp:val=&quot;00234D66&quot;/&gt;&lt;wsp:rsid wsp:val=&quot;00240F05&quot;/&gt;&lt;wsp:rsid wsp:val=&quot;00242F0B&quot;/&gt;&lt;wsp:rsid wsp:val=&quot;00244855&quot;/&gt;&lt;wsp:rsid wsp:val=&quot;00244BA0&quot;/&gt;&lt;wsp:rsid wsp:val=&quot;00246149&quot;/&gt;&lt;wsp:rsid wsp:val=&quot;002472B5&quot;/&gt;&lt;wsp:rsid wsp:val=&quot;00250440&quot;/&gt;&lt;wsp:rsid wsp:val=&quot;002504F8&quot;/&gt;&lt;wsp:rsid wsp:val=&quot;002600C8&quot;/&gt;&lt;wsp:rsid wsp:val=&quot;00260B3D&quot;/&gt;&lt;wsp:rsid wsp:val=&quot;002632A4&quot;/&gt;&lt;wsp:rsid wsp:val=&quot;00271A81&quot;/&gt;&lt;wsp:rsid wsp:val=&quot;00273B17&quot;/&gt;&lt;wsp:rsid wsp:val=&quot;0027698E&quot;/&gt;&lt;wsp:rsid wsp:val=&quot;002779D1&quot;/&gt;&lt;wsp:rsid wsp:val=&quot;00281B18&quot;/&gt;&lt;wsp:rsid wsp:val=&quot;002824F5&quot;/&gt;&lt;wsp:rsid wsp:val=&quot;00284725&quot;/&gt;&lt;wsp:rsid wsp:val=&quot;00290D00&quot;/&gt;&lt;wsp:rsid wsp:val=&quot;00291EE8&quot;/&gt;&lt;wsp:rsid wsp:val=&quot;00292FEE&quot;/&gt;&lt;wsp:rsid wsp:val=&quot;00294426&quot;/&gt;&lt;wsp:rsid wsp:val=&quot;002A0544&quot;/&gt;&lt;wsp:rsid wsp:val=&quot;002A06FF&quot;/&gt;&lt;wsp:rsid wsp:val=&quot;002A077C&quot;/&gt;&lt;wsp:rsid wsp:val=&quot;002A1247&quot;/&gt;&lt;wsp:rsid wsp:val=&quot;002A3F2A&quot;/&gt;&lt;wsp:rsid wsp:val=&quot;002A477C&quot;/&gt;&lt;wsp:rsid wsp:val=&quot;002A66A7&quot;/&gt;&lt;wsp:rsid wsp:val=&quot;002A686D&quot;/&gt;&lt;wsp:rsid wsp:val=&quot;002B04A0&quot;/&gt;&lt;wsp:rsid wsp:val=&quot;002B2856&quot;/&gt;&lt;wsp:rsid wsp:val=&quot;002B2A11&quot;/&gt;&lt;wsp:rsid wsp:val=&quot;002B2A18&quot;/&gt;&lt;wsp:rsid wsp:val=&quot;002C4945&quot;/&gt;&lt;wsp:rsid wsp:val=&quot;002C5850&quot;/&gt;&lt;wsp:rsid wsp:val=&quot;002C6ED6&quot;/&gt;&lt;wsp:rsid wsp:val=&quot;002C7254&quot;/&gt;&lt;wsp:rsid wsp:val=&quot;002D5084&quot;/&gt;&lt;wsp:rsid wsp:val=&quot;002D5E95&quot;/&gt;&lt;wsp:rsid wsp:val=&quot;002D5FF8&quot;/&gt;&lt;wsp:rsid wsp:val=&quot;002E7A2B&quot;/&gt;&lt;wsp:rsid wsp:val=&quot;002F0033&quot;/&gt;&lt;wsp:rsid wsp:val=&quot;002F4B1D&quot;/&gt;&lt;wsp:rsid wsp:val=&quot;002F5748&quot;/&gt;&lt;wsp:rsid wsp:val=&quot;002F5E41&quot;/&gt;&lt;wsp:rsid wsp:val=&quot;002F7BF9&quot;/&gt;&lt;wsp:rsid wsp:val=&quot;0030107F&quot;/&gt;&lt;wsp:rsid wsp:val=&quot;00302069&quot;/&gt;&lt;wsp:rsid wsp:val=&quot;003063F0&quot;/&gt;&lt;wsp:rsid wsp:val=&quot;00306980&quot;/&gt;&lt;wsp:rsid wsp:val=&quot;003103B7&quot;/&gt;&lt;wsp:rsid wsp:val=&quot;00316734&quot;/&gt;&lt;wsp:rsid wsp:val=&quot;00317380&quot;/&gt;&lt;wsp:rsid wsp:val=&quot;00317F18&quot;/&gt;&lt;wsp:rsid wsp:val=&quot;0032640D&quot;/&gt;&lt;wsp:rsid wsp:val=&quot;00332356&quot;/&gt;&lt;wsp:rsid wsp:val=&quot;003415E2&quot;/&gt;&lt;wsp:rsid wsp:val=&quot;003427E4&quot;/&gt;&lt;wsp:rsid wsp:val=&quot;00343F66&quot;/&gt;&lt;wsp:rsid wsp:val=&quot;00344143&quot;/&gt;&lt;wsp:rsid wsp:val=&quot;00344822&quot;/&gt;&lt;wsp:rsid wsp:val=&quot;00350FB2&quot;/&gt;&lt;wsp:rsid wsp:val=&quot;00351F44&quot;/&gt;&lt;wsp:rsid wsp:val=&quot;003534CE&quot;/&gt;&lt;wsp:rsid wsp:val=&quot;00361465&quot;/&gt;&lt;wsp:rsid wsp:val=&quot;0036221D&quot;/&gt;&lt;wsp:rsid wsp:val=&quot;00364527&quot;/&gt;&lt;wsp:rsid wsp:val=&quot;00366EA3&quot;/&gt;&lt;wsp:rsid wsp:val=&quot;0037307B&quot;/&gt;&lt;wsp:rsid wsp:val=&quot;0037307D&quot;/&gt;&lt;wsp:rsid wsp:val=&quot;00373F15&quot;/&gt;&lt;wsp:rsid wsp:val=&quot;003746B3&quot;/&gt;&lt;wsp:rsid wsp:val=&quot;00381567&quot;/&gt;&lt;wsp:rsid wsp:val=&quot;00382CBE&quot;/&gt;&lt;wsp:rsid wsp:val=&quot;00385048&quot;/&gt;&lt;wsp:rsid wsp:val=&quot;00391E1B&quot;/&gt;&lt;wsp:rsid wsp:val=&quot;00394257&quot;/&gt;&lt;wsp:rsid wsp:val=&quot;00394402&quot;/&gt;&lt;wsp:rsid wsp:val=&quot;00394EDF&quot;/&gt;&lt;wsp:rsid wsp:val=&quot;003A01BC&quot;/&gt;&lt;wsp:rsid wsp:val=&quot;003A24FA&quot;/&gt;&lt;wsp:rsid wsp:val=&quot;003B031D&quot;/&gt;&lt;wsp:rsid wsp:val=&quot;003B03EE&quot;/&gt;&lt;wsp:rsid wsp:val=&quot;003B1472&quot;/&gt;&lt;wsp:rsid wsp:val=&quot;003B7927&quot;/&gt;&lt;wsp:rsid wsp:val=&quot;003C02A6&quot;/&gt;&lt;wsp:rsid wsp:val=&quot;003C39F7&quot;/&gt;&lt;wsp:rsid wsp:val=&quot;003C6978&quot;/&gt;&lt;wsp:rsid wsp:val=&quot;003D15CB&quot;/&gt;&lt;wsp:rsid wsp:val=&quot;003D1782&quot;/&gt;&lt;wsp:rsid wsp:val=&quot;003D3457&quot;/&gt;&lt;wsp:rsid wsp:val=&quot;003D3DCA&quot;/&gt;&lt;wsp:rsid wsp:val=&quot;003D6674&quot;/&gt;&lt;wsp:rsid wsp:val=&quot;003D6769&quot;/&gt;&lt;wsp:rsid wsp:val=&quot;003E0301&quot;/&gt;&lt;wsp:rsid wsp:val=&quot;003E0422&quot;/&gt;&lt;wsp:rsid wsp:val=&quot;003F365B&quot;/&gt;&lt;wsp:rsid wsp:val=&quot;003F4C53&quot;/&gt;&lt;wsp:rsid wsp:val=&quot;003F63C1&quot;/&gt;&lt;wsp:rsid wsp:val=&quot;0040088F&quot;/&gt;&lt;wsp:rsid wsp:val=&quot;00402E09&quot;/&gt;&lt;wsp:rsid wsp:val=&quot;00403775&quot;/&gt;&lt;wsp:rsid wsp:val=&quot;00406EB8&quot;/&gt;&lt;wsp:rsid wsp:val=&quot;00411EAB&quot;/&gt;&lt;wsp:rsid wsp:val=&quot;00415195&quot;/&gt;&lt;wsp:rsid wsp:val=&quot;004270D1&quot;/&gt;&lt;wsp:rsid wsp:val=&quot;004309DF&quot;/&gt;&lt;wsp:rsid wsp:val=&quot;0043187E&quot;/&gt;&lt;wsp:rsid wsp:val=&quot;00433787&quot;/&gt;&lt;wsp:rsid wsp:val=&quot;00436210&quot;/&gt;&lt;wsp:rsid wsp:val=&quot;00436AEC&quot;/&gt;&lt;wsp:rsid wsp:val=&quot;00442A2C&quot;/&gt;&lt;wsp:rsid wsp:val=&quot;004503EC&quot;/&gt;&lt;wsp:rsid wsp:val=&quot;00452500&quot;/&gt;&lt;wsp:rsid wsp:val=&quot;00452D5E&quot;/&gt;&lt;wsp:rsid wsp:val=&quot;004537F6&quot;/&gt;&lt;wsp:rsid wsp:val=&quot;0045380C&quot;/&gt;&lt;wsp:rsid wsp:val=&quot;004562BC&quot;/&gt;&lt;wsp:rsid wsp:val=&quot;00465F64&quot;/&gt;&lt;wsp:rsid wsp:val=&quot;00473ABF&quot;/&gt;&lt;wsp:rsid wsp:val=&quot;004748BE&quot;/&gt;&lt;wsp:rsid wsp:val=&quot;00476B0F&quot;/&gt;&lt;wsp:rsid wsp:val=&quot;00477BC6&quot;/&gt;&lt;wsp:rsid wsp:val=&quot;0048210E&quot;/&gt;&lt;wsp:rsid wsp:val=&quot;00485C49&quot;/&gt;&lt;wsp:rsid wsp:val=&quot;00487DB1&quot;/&gt;&lt;wsp:rsid wsp:val=&quot;00490F4D&quot;/&gt;&lt;wsp:rsid wsp:val=&quot;00491E80&quot;/&gt;&lt;wsp:rsid wsp:val=&quot;00492255&quot;/&gt;&lt;wsp:rsid wsp:val=&quot;00496238&quot;/&gt;&lt;wsp:rsid wsp:val=&quot;00496359&quot;/&gt;&lt;wsp:rsid wsp:val=&quot;004A02D5&quot;/&gt;&lt;wsp:rsid wsp:val=&quot;004A03B0&quot;/&gt;&lt;wsp:rsid wsp:val=&quot;004A082B&quot;/&gt;&lt;wsp:rsid wsp:val=&quot;004A46D4&quot;/&gt;&lt;wsp:rsid wsp:val=&quot;004A5F62&quot;/&gt;&lt;wsp:rsid wsp:val=&quot;004A62A8&quot;/&gt;&lt;wsp:rsid wsp:val=&quot;004A66EF&quot;/&gt;&lt;wsp:rsid wsp:val=&quot;004A6D17&quot;/&gt;&lt;wsp:rsid wsp:val=&quot;004B275D&quot;/&gt;&lt;wsp:rsid wsp:val=&quot;004B3A61&quot;/&gt;&lt;wsp:rsid wsp:val=&quot;004B7618&quot;/&gt;&lt;wsp:rsid wsp:val=&quot;004C51EB&quot;/&gt;&lt;wsp:rsid wsp:val=&quot;004C656C&quot;/&gt;&lt;wsp:rsid wsp:val=&quot;004D4690&quot;/&gt;&lt;wsp:rsid wsp:val=&quot;004D5A29&quot;/&gt;&lt;wsp:rsid wsp:val=&quot;004D77F0&quot;/&gt;&lt;wsp:rsid wsp:val=&quot;004E35F5&quot;/&gt;&lt;wsp:rsid wsp:val=&quot;004E556C&quot;/&gt;&lt;wsp:rsid wsp:val=&quot;004F59CA&quot;/&gt;&lt;wsp:rsid wsp:val=&quot;00500A20&quot;/&gt;&lt;wsp:rsid wsp:val=&quot;00504760&quot;/&gt;&lt;wsp:rsid wsp:val=&quot;005067CA&quot;/&gt;&lt;wsp:rsid wsp:val=&quot;00507283&quot;/&gt;&lt;wsp:rsid wsp:val=&quot;00510658&quot;/&gt;&lt;wsp:rsid wsp:val=&quot;00521180&quot;/&gt;&lt;wsp:rsid wsp:val=&quot;00522892&quot;/&gt;&lt;wsp:rsid wsp:val=&quot;0053178F&quot;/&gt;&lt;wsp:rsid wsp:val=&quot;00533390&quot;/&gt;&lt;wsp:rsid wsp:val=&quot;00542D6B&quot;/&gt;&lt;wsp:rsid wsp:val=&quot;00547DDA&quot;/&gt;&lt;wsp:rsid wsp:val=&quot;00550E37&quot;/&gt;&lt;wsp:rsid wsp:val=&quot;0055286B&quot;/&gt;&lt;wsp:rsid wsp:val=&quot;0055360B&quot;/&gt;&lt;wsp:rsid wsp:val=&quot;005614C4&quot;/&gt;&lt;wsp:rsid wsp:val=&quot;00562430&quot;/&gt;&lt;wsp:rsid wsp:val=&quot;00562471&quot;/&gt;&lt;wsp:rsid wsp:val=&quot;005625CB&quot;/&gt;&lt;wsp:rsid wsp:val=&quot;00563CE5&quot;/&gt;&lt;wsp:rsid wsp:val=&quot;0056665F&quot;/&gt;&lt;wsp:rsid wsp:val=&quot;005717BF&quot;/&gt;&lt;wsp:rsid wsp:val=&quot;00574D3F&quot;/&gt;&lt;wsp:rsid wsp:val=&quot;00576B30&quot;/&gt;&lt;wsp:rsid wsp:val=&quot;00583DE9&quot;/&gt;&lt;wsp:rsid wsp:val=&quot;00584A39&quot;/&gt;&lt;wsp:rsid wsp:val=&quot;00595B51&quot;/&gt;&lt;wsp:rsid wsp:val=&quot;005A04ED&quot;/&gt;&lt;wsp:rsid wsp:val=&quot;005A0755&quot;/&gt;&lt;wsp:rsid wsp:val=&quot;005A67FC&quot;/&gt;&lt;wsp:rsid wsp:val=&quot;005B3E66&quot;/&gt;&lt;wsp:rsid wsp:val=&quot;005B4E7E&quot;/&gt;&lt;wsp:rsid wsp:val=&quot;005B50F3&quot;/&gt;&lt;wsp:rsid wsp:val=&quot;005C1A48&quot;/&gt;&lt;wsp:rsid wsp:val=&quot;005C6EF1&quot;/&gt;&lt;wsp:rsid wsp:val=&quot;005D360A&quot;/&gt;&lt;wsp:rsid wsp:val=&quot;005D378E&quot;/&gt;&lt;wsp:rsid wsp:val=&quot;005D3849&quot;/&gt;&lt;wsp:rsid wsp:val=&quot;005D4C29&quot;/&gt;&lt;wsp:rsid wsp:val=&quot;005E0599&quot;/&gt;&lt;wsp:rsid wsp:val=&quot;005E3B8E&quot;/&gt;&lt;wsp:rsid wsp:val=&quot;005E4C40&quot;/&gt;&lt;wsp:rsid wsp:val=&quot;005E7043&quot;/&gt;&lt;wsp:rsid wsp:val=&quot;005F086A&quot;/&gt;&lt;wsp:rsid wsp:val=&quot;005F21CC&quot;/&gt;&lt;wsp:rsid wsp:val=&quot;005F3900&quot;/&gt;&lt;wsp:rsid wsp:val=&quot;005F50F5&quot;/&gt;&lt;wsp:rsid wsp:val=&quot;0060306E&quot;/&gt;&lt;wsp:rsid wsp:val=&quot;0060704E&quot;/&gt;&lt;wsp:rsid wsp:val=&quot;006079B5&quot;/&gt;&lt;wsp:rsid wsp:val=&quot;006137BA&quot;/&gt;&lt;wsp:rsid wsp:val=&quot;00613F07&quot;/&gt;&lt;wsp:rsid wsp:val=&quot;006141FF&quot;/&gt;&lt;wsp:rsid wsp:val=&quot;00621230&quot;/&gt;&lt;wsp:rsid wsp:val=&quot;006231E5&quot;/&gt;&lt;wsp:rsid wsp:val=&quot;006321E9&quot;/&gt;&lt;wsp:rsid wsp:val=&quot;00637B61&quot;/&gt;&lt;wsp:rsid wsp:val=&quot;00644F35&quot;/&gt;&lt;wsp:rsid wsp:val=&quot;00652556&quot;/&gt;&lt;wsp:rsid wsp:val=&quot;00654C35&quot;/&gt;&lt;wsp:rsid wsp:val=&quot;0065510E&quot;/&gt;&lt;wsp:rsid wsp:val=&quot;0066448C&quot;/&gt;&lt;wsp:rsid wsp:val=&quot;00664BA8&quot;/&gt;&lt;wsp:rsid wsp:val=&quot;006650C3&quot;/&gt;&lt;wsp:rsid wsp:val=&quot;00677EC9&quot;/&gt;&lt;wsp:rsid wsp:val=&quot;0068026E&quot;/&gt;&lt;wsp:rsid wsp:val=&quot;00683171&quot;/&gt;&lt;wsp:rsid wsp:val=&quot;00684B8F&quot;/&gt;&lt;wsp:rsid wsp:val=&quot;00687F1F&quot;/&gt;&lt;wsp:rsid wsp:val=&quot;006909ED&quot;/&gt;&lt;wsp:rsid wsp:val=&quot;0069369B&quot;/&gt;&lt;wsp:rsid wsp:val=&quot;00694939&quot;/&gt;&lt;wsp:rsid wsp:val=&quot;006968BD&quot;/&gt;&lt;wsp:rsid wsp:val=&quot;006A1085&quot;/&gt;&lt;wsp:rsid wsp:val=&quot;006A1363&quot;/&gt;&lt;wsp:rsid wsp:val=&quot;006A2D43&quot;/&gt;&lt;wsp:rsid wsp:val=&quot;006A315A&quot;/&gt;&lt;wsp:rsid wsp:val=&quot;006A5B34&quot;/&gt;&lt;wsp:rsid wsp:val=&quot;006B01D0&quot;/&gt;&lt;wsp:rsid wsp:val=&quot;006B13A0&quot;/&gt;&lt;wsp:rsid wsp:val=&quot;006B2B5C&quot;/&gt;&lt;wsp:rsid wsp:val=&quot;006B3B26&quot;/&gt;&lt;wsp:rsid wsp:val=&quot;006B4B96&quot;/&gt;&lt;wsp:rsid wsp:val=&quot;006B5BE3&quot;/&gt;&lt;wsp:rsid wsp:val=&quot;006C0A9F&quot;/&gt;&lt;wsp:rsid wsp:val=&quot;006C119A&quot;/&gt;&lt;wsp:rsid wsp:val=&quot;006C1B7C&quot;/&gt;&lt;wsp:rsid wsp:val=&quot;006C3B79&quot;/&gt;&lt;wsp:rsid wsp:val=&quot;006C5C7B&quot;/&gt;&lt;wsp:rsid wsp:val=&quot;006D430D&quot;/&gt;&lt;wsp:rsid wsp:val=&quot;006D4EAD&quot;/&gt;&lt;wsp:rsid wsp:val=&quot;006D5952&quot;/&gt;&lt;wsp:rsid wsp:val=&quot;006D741F&quot;/&gt;&lt;wsp:rsid wsp:val=&quot;006E2F64&quot;/&gt;&lt;wsp:rsid wsp:val=&quot;006E5843&quot;/&gt;&lt;wsp:rsid wsp:val=&quot;006F3F4D&quot;/&gt;&lt;wsp:rsid wsp:val=&quot;006F6B9F&quot;/&gt;&lt;wsp:rsid wsp:val=&quot;006F74D3&quot;/&gt;&lt;wsp:rsid wsp:val=&quot;007001C3&quot;/&gt;&lt;wsp:rsid wsp:val=&quot;00702C69&quot;/&gt;&lt;wsp:rsid wsp:val=&quot;00702E26&quot;/&gt;&lt;wsp:rsid wsp:val=&quot;0070346C&quot;/&gt;&lt;wsp:rsid wsp:val=&quot;00703618&quot;/&gt;&lt;wsp:rsid wsp:val=&quot;00704B10&quot;/&gt;&lt;wsp:rsid wsp:val=&quot;00706AA5&quot;/&gt;&lt;wsp:rsid wsp:val=&quot;00707D22&quot;/&gt;&lt;wsp:rsid wsp:val=&quot;007149FE&quot;/&gt;&lt;wsp:rsid wsp:val=&quot;00714CEF&quot;/&gt;&lt;wsp:rsid wsp:val=&quot;00716428&quot;/&gt;&lt;wsp:rsid wsp:val=&quot;00720BEF&quot;/&gt;&lt;wsp:rsid wsp:val=&quot;00723D69&quot;/&gt;&lt;wsp:rsid wsp:val=&quot;00724E44&quot;/&gt;&lt;wsp:rsid wsp:val=&quot;00725FA3&quot;/&gt;&lt;wsp:rsid wsp:val=&quot;00734C60&quot;/&gt;&lt;wsp:rsid wsp:val=&quot;00736383&quot;/&gt;&lt;wsp:rsid wsp:val=&quot;007366AA&quot;/&gt;&lt;wsp:rsid wsp:val=&quot;0073692A&quot;/&gt;&lt;wsp:rsid wsp:val=&quot;007371CF&quot;/&gt;&lt;wsp:rsid wsp:val=&quot;007433B7&quot;/&gt;&lt;wsp:rsid wsp:val=&quot;00746AE2&quot;/&gt;&lt;wsp:rsid wsp:val=&quot;007523D3&quot;/&gt;&lt;wsp:rsid wsp:val=&quot;00756C9D&quot;/&gt;&lt;wsp:rsid wsp:val=&quot;00762DAD&quot;/&gt;&lt;wsp:rsid wsp:val=&quot;00763051&quot;/&gt;&lt;wsp:rsid wsp:val=&quot;007647D9&quot;/&gt;&lt;wsp:rsid wsp:val=&quot;00765166&quot;/&gt;&lt;wsp:rsid wsp:val=&quot;00770119&quot;/&gt;&lt;wsp:rsid wsp:val=&quot;007718B2&quot;/&gt;&lt;wsp:rsid wsp:val=&quot;007745D5&quot;/&gt;&lt;wsp:rsid wsp:val=&quot;00776F4B&quot;/&gt;&lt;wsp:rsid wsp:val=&quot;0077756B&quot;/&gt;&lt;wsp:rsid wsp:val=&quot;00781182&quot;/&gt;&lt;wsp:rsid wsp:val=&quot;00781D13&quot;/&gt;&lt;wsp:rsid wsp:val=&quot;0078238F&quot;/&gt;&lt;wsp:rsid wsp:val=&quot;007829C7&quot;/&gt;&lt;wsp:rsid wsp:val=&quot;0078715D&quot;/&gt;&lt;wsp:rsid wsp:val=&quot;0078717E&quot;/&gt;&lt;wsp:rsid wsp:val=&quot;00787487&quot;/&gt;&lt;wsp:rsid wsp:val=&quot;00790CCA&quot;/&gt;&lt;wsp:rsid wsp:val=&quot;00792DF8&quot;/&gt;&lt;wsp:rsid wsp:val=&quot;00793936&quot;/&gt;&lt;wsp:rsid wsp:val=&quot;0079407B&quot;/&gt;&lt;wsp:rsid wsp:val=&quot;00795569&quot;/&gt;&lt;wsp:rsid wsp:val=&quot;0079724A&quot;/&gt;&lt;wsp:rsid wsp:val=&quot;007974B0&quot;/&gt;&lt;wsp:rsid wsp:val=&quot;007A31E9&quot;/&gt;&lt;wsp:rsid wsp:val=&quot;007B24C0&quot;/&gt;&lt;wsp:rsid wsp:val=&quot;007B4610&quot;/&gt;&lt;wsp:rsid wsp:val=&quot;007B4AB5&quot;/&gt;&lt;wsp:rsid wsp:val=&quot;007C2CAB&quot;/&gt;&lt;wsp:rsid wsp:val=&quot;007C3E6A&quot;/&gt;&lt;wsp:rsid wsp:val=&quot;007C50F3&quot;/&gt;&lt;wsp:rsid wsp:val=&quot;007D1E71&quot;/&gt;&lt;wsp:rsid wsp:val=&quot;007D32FC&quot;/&gt;&lt;wsp:rsid wsp:val=&quot;007D3A88&quot;/&gt;&lt;wsp:rsid wsp:val=&quot;007D3A95&quot;/&gt;&lt;wsp:rsid wsp:val=&quot;007E0CCC&quot;/&gt;&lt;wsp:rsid wsp:val=&quot;007E1969&quot;/&gt;&lt;wsp:rsid wsp:val=&quot;007E1C08&quot;/&gt;&lt;wsp:rsid wsp:val=&quot;007E4934&quot;/&gt;&lt;wsp:rsid wsp:val=&quot;007E69D7&quot;/&gt;&lt;wsp:rsid wsp:val=&quot;007F00E2&quot;/&gt;&lt;wsp:rsid wsp:val=&quot;007F0185&quot;/&gt;&lt;wsp:rsid wsp:val=&quot;007F04E3&quot;/&gt;&lt;wsp:rsid wsp:val=&quot;007F15E2&quot;/&gt;&lt;wsp:rsid wsp:val=&quot;007F2408&quot;/&gt;&lt;wsp:rsid wsp:val=&quot;007F3857&quot;/&gt;&lt;wsp:rsid wsp:val=&quot;007F6A4D&quot;/&gt;&lt;wsp:rsid wsp:val=&quot;00807C47&quot;/&gt;&lt;wsp:rsid wsp:val=&quot;0081073E&quot;/&gt;&lt;wsp:rsid wsp:val=&quot;00812C0D&quot;/&gt;&lt;wsp:rsid wsp:val=&quot;00812DF2&quot;/&gt;&lt;wsp:rsid wsp:val=&quot;00820340&quot;/&gt;&lt;wsp:rsid wsp:val=&quot;00824172&quot;/&gt;&lt;wsp:rsid wsp:val=&quot;008252C4&quot;/&gt;&lt;wsp:rsid wsp:val=&quot;00826084&quot;/&gt;&lt;wsp:rsid wsp:val=&quot;008262DF&quot;/&gt;&lt;wsp:rsid wsp:val=&quot;00830165&quot;/&gt;&lt;wsp:rsid wsp:val=&quot;00833D39&quot;/&gt;&lt;wsp:rsid wsp:val=&quot;00835128&quot;/&gt;&lt;wsp:rsid wsp:val=&quot;0083760D&quot;/&gt;&lt;wsp:rsid wsp:val=&quot;00840CF3&quot;/&gt;&lt;wsp:rsid wsp:val=&quot;00843001&quot;/&gt;&lt;wsp:rsid wsp:val=&quot;008471E7&quot;/&gt;&lt;wsp:rsid wsp:val=&quot;008478AC&quot;/&gt;&lt;wsp:rsid wsp:val=&quot;00851DD2&quot;/&gt;&lt;wsp:rsid wsp:val=&quot;00852BC6&quot;/&gt;&lt;wsp:rsid wsp:val=&quot;00854D19&quot;/&gt;&lt;wsp:rsid wsp:val=&quot;00855EC2&quot;/&gt;&lt;wsp:rsid wsp:val=&quot;0086137F&quot;/&gt;&lt;wsp:rsid wsp:val=&quot;00864AB5&quot;/&gt;&lt;wsp:rsid wsp:val=&quot;00865803&quot;/&gt;&lt;wsp:rsid wsp:val=&quot;00870E69&quot;/&gt;&lt;wsp:rsid wsp:val=&quot;00871A06&quot;/&gt;&lt;wsp:rsid wsp:val=&quot;00876BC3&quot;/&gt;&lt;wsp:rsid wsp:val=&quot;00877A31&quot;/&gt;&lt;wsp:rsid wsp:val=&quot;008841D4&quot;/&gt;&lt;wsp:rsid wsp:val=&quot;0088617F&quot;/&gt;&lt;wsp:rsid wsp:val=&quot;00890ACE&quot;/&gt;&lt;wsp:rsid wsp:val=&quot;008930B0&quot;/&gt;&lt;wsp:rsid wsp:val=&quot;008931F2&quot;/&gt;&lt;wsp:rsid wsp:val=&quot;0089440E&quot;/&gt;&lt;wsp:rsid wsp:val=&quot;008954A1&quot;/&gt;&lt;wsp:rsid wsp:val=&quot;008A0389&quot;/&gt;&lt;wsp:rsid wsp:val=&quot;008A3E09&quot;/&gt;&lt;wsp:rsid wsp:val=&quot;008A4C4D&quot;/&gt;&lt;wsp:rsid wsp:val=&quot;008A4E5F&quot;/&gt;&lt;wsp:rsid wsp:val=&quot;008A6539&quot;/&gt;&lt;wsp:rsid wsp:val=&quot;008A6968&quot;/&gt;&lt;wsp:rsid wsp:val=&quot;008B125A&quot;/&gt;&lt;wsp:rsid wsp:val=&quot;008B39ED&quot;/&gt;&lt;wsp:rsid wsp:val=&quot;008B6479&quot;/&gt;&lt;wsp:rsid wsp:val=&quot;008B69A7&quot;/&gt;&lt;wsp:rsid wsp:val=&quot;008C5FFF&quot;/&gt;&lt;wsp:rsid wsp:val=&quot;008C7805&quot;/&gt;&lt;wsp:rsid wsp:val=&quot;008D0E22&quot;/&gt;&lt;wsp:rsid wsp:val=&quot;008D32F8&quot;/&gt;&lt;wsp:rsid wsp:val=&quot;008D5C06&quot;/&gt;&lt;wsp:rsid wsp:val=&quot;008E01C2&quot;/&gt;&lt;wsp:rsid wsp:val=&quot;008E0F0A&quot;/&gt;&lt;wsp:rsid wsp:val=&quot;008E1B14&quot;/&gt;&lt;wsp:rsid wsp:val=&quot;008E55FA&quot;/&gt;&lt;wsp:rsid wsp:val=&quot;008E5CD7&quot;/&gt;&lt;wsp:rsid wsp:val=&quot;008E5F99&quot;/&gt;&lt;wsp:rsid wsp:val=&quot;008F17CD&quot;/&gt;&lt;wsp:rsid wsp:val=&quot;008F3918&quot;/&gt;&lt;wsp:rsid wsp:val=&quot;008F6D04&quot;/&gt;&lt;wsp:rsid wsp:val=&quot;008F7423&quot;/&gt;&lt;wsp:rsid wsp:val=&quot;008F78D6&quot;/&gt;&lt;wsp:rsid wsp:val=&quot;00900504&quot;/&gt;&lt;wsp:rsid wsp:val=&quot;00901B59&quot;/&gt;&lt;wsp:rsid wsp:val=&quot;009039B9&quot;/&gt;&lt;wsp:rsid wsp:val=&quot;009045C0&quot;/&gt;&lt;wsp:rsid wsp:val=&quot;009052FC&quot;/&gt;&lt;wsp:rsid wsp:val=&quot;009108DA&quot;/&gt;&lt;wsp:rsid wsp:val=&quot;00910E50&quot;/&gt;&lt;wsp:rsid wsp:val=&quot;00911B8E&quot;/&gt;&lt;wsp:rsid wsp:val=&quot;0091305F&quot;/&gt;&lt;wsp:rsid wsp:val=&quot;009211B4&quot;/&gt;&lt;wsp:rsid wsp:val=&quot;0092351D&quot;/&gt;&lt;wsp:rsid wsp:val=&quot;009264CF&quot;/&gt;&lt;wsp:rsid wsp:val=&quot;009316D8&quot;/&gt;&lt;wsp:rsid wsp:val=&quot;00935B0B&quot;/&gt;&lt;wsp:rsid wsp:val=&quot;009404EE&quot;/&gt;&lt;wsp:rsid wsp:val=&quot;00940CAB&quot;/&gt;&lt;wsp:rsid wsp:val=&quot;00942768&quot;/&gt;&lt;wsp:rsid wsp:val=&quot;00942BCD&quot;/&gt;&lt;wsp:rsid wsp:val=&quot;00947849&quot;/&gt;&lt;wsp:rsid wsp:val=&quot;00950EB3&quot;/&gt;&lt;wsp:rsid wsp:val=&quot;00951013&quot;/&gt;&lt;wsp:rsid wsp:val=&quot;009517F9&quot;/&gt;&lt;wsp:rsid wsp:val=&quot;009527AF&quot;/&gt;&lt;wsp:rsid wsp:val=&quot;00953B26&quot;/&gt;&lt;wsp:rsid wsp:val=&quot;00953C18&quot;/&gt;&lt;wsp:rsid wsp:val=&quot;00954063&quot;/&gt;&lt;wsp:rsid wsp:val=&quot;00954637&quot;/&gt;&lt;wsp:rsid wsp:val=&quot;00954EB0&quot;/&gt;&lt;wsp:rsid wsp:val=&quot;00956B31&quot;/&gt;&lt;wsp:rsid wsp:val=&quot;00960707&quot;/&gt;&lt;wsp:rsid wsp:val=&quot;00966E07&quot;/&gt;&lt;wsp:rsid wsp:val=&quot;00973E40&quot;/&gt;&lt;wsp:rsid wsp:val=&quot;009749E7&quot;/&gt;&lt;wsp:rsid wsp:val=&quot;00982732&quot;/&gt;&lt;wsp:rsid wsp:val=&quot;009827FC&quot;/&gt;&lt;wsp:rsid wsp:val=&quot;009847F1&quot;/&gt;&lt;wsp:rsid wsp:val=&quot;00986711&quot;/&gt;&lt;wsp:rsid wsp:val=&quot;0099114B&quot;/&gt;&lt;wsp:rsid wsp:val=&quot;00992728&quot;/&gt;&lt;wsp:rsid wsp:val=&quot;00994F7D&quot;/&gt;&lt;wsp:rsid wsp:val=&quot;009959E1&quot;/&gt;&lt;wsp:rsid wsp:val=&quot;009A3671&quot;/&gt;&lt;wsp:rsid wsp:val=&quot;009B7182&quot;/&gt;&lt;wsp:rsid wsp:val=&quot;009C0B27&quot;/&gt;&lt;wsp:rsid wsp:val=&quot;009C32F8&quot;/&gt;&lt;wsp:rsid wsp:val=&quot;009C3726&quot;/&gt;&lt;wsp:rsid wsp:val=&quot;009C37FE&quot;/&gt;&lt;wsp:rsid wsp:val=&quot;009C39B7&quot;/&gt;&lt;wsp:rsid wsp:val=&quot;009C44AF&quot;/&gt;&lt;wsp:rsid wsp:val=&quot;009C5655&quot;/&gt;&lt;wsp:rsid wsp:val=&quot;009C5CA2&quot;/&gt;&lt;wsp:rsid wsp:val=&quot;009D038A&quot;/&gt;&lt;wsp:rsid wsp:val=&quot;009D3B62&quot;/&gt;&lt;wsp:rsid wsp:val=&quot;009D4F4D&quot;/&gt;&lt;wsp:rsid wsp:val=&quot;009D63E8&quot;/&gt;&lt;wsp:rsid wsp:val=&quot;009E33C0&quot;/&gt;&lt;wsp:rsid wsp:val=&quot;009E3424&quot;/&gt;&lt;wsp:rsid wsp:val=&quot;009E3CA0&quot;/&gt;&lt;wsp:rsid wsp:val=&quot;009E5D95&quot;/&gt;&lt;wsp:rsid wsp:val=&quot;009E699D&quot;/&gt;&lt;wsp:rsid wsp:val=&quot;009E77D4&quot;/&gt;&lt;wsp:rsid wsp:val=&quot;009E7B53&quot;/&gt;&lt;wsp:rsid wsp:val=&quot;009E7D9E&quot;/&gt;&lt;wsp:rsid wsp:val=&quot;009F20FB&quot;/&gt;&lt;wsp:rsid wsp:val=&quot;009F5281&quot;/&gt;&lt;wsp:rsid wsp:val=&quot;009F60A6&quot;/&gt;&lt;wsp:rsid wsp:val=&quot;00A01A32&quot;/&gt;&lt;wsp:rsid wsp:val=&quot;00A027B5&quot;/&gt;&lt;wsp:rsid wsp:val=&quot;00A02C76&quot;/&gt;&lt;wsp:rsid wsp:val=&quot;00A069A6&quot;/&gt;&lt;wsp:rsid wsp:val=&quot;00A11143&quot;/&gt;&lt;wsp:rsid wsp:val=&quot;00A11DA1&quot;/&gt;&lt;wsp:rsid wsp:val=&quot;00A14C74&quot;/&gt;&lt;wsp:rsid wsp:val=&quot;00A2282B&quot;/&gt;&lt;wsp:rsid wsp:val=&quot;00A262F4&quot;/&gt;&lt;wsp:rsid wsp:val=&quot;00A30A12&quot;/&gt;&lt;wsp:rsid wsp:val=&quot;00A36343&quot;/&gt;&lt;wsp:rsid wsp:val=&quot;00A40147&quot;/&gt;&lt;wsp:rsid wsp:val=&quot;00A40E66&quot;/&gt;&lt;wsp:rsid wsp:val=&quot;00A422C7&quot;/&gt;&lt;wsp:rsid wsp:val=&quot;00A42EA0&quot;/&gt;&lt;wsp:rsid wsp:val=&quot;00A43E22&quot;/&gt;&lt;wsp:rsid wsp:val=&quot;00A44A5E&quot;/&gt;&lt;wsp:rsid wsp:val=&quot;00A46B3B&quot;/&gt;&lt;wsp:rsid wsp:val=&quot;00A57161&quot;/&gt;&lt;wsp:rsid wsp:val=&quot;00A62FFB&quot;/&gt;&lt;wsp:rsid wsp:val=&quot;00A6461E&quot;/&gt;&lt;wsp:rsid wsp:val=&quot;00A64F5A&quot;/&gt;&lt;wsp:rsid wsp:val=&quot;00A66EAC&quot;/&gt;&lt;wsp:rsid wsp:val=&quot;00A700F3&quot;/&gt;&lt;wsp:rsid wsp:val=&quot;00A71F10&quot;/&gt;&lt;wsp:rsid wsp:val=&quot;00A748E3&quot;/&gt;&lt;wsp:rsid wsp:val=&quot;00A76E85&quot;/&gt;&lt;wsp:rsid wsp:val=&quot;00A779A1&quot;/&gt;&lt;wsp:rsid wsp:val=&quot;00A80593&quot;/&gt;&lt;wsp:rsid wsp:val=&quot;00A8156B&quot;/&gt;&lt;wsp:rsid wsp:val=&quot;00A821AC&quot;/&gt;&lt;wsp:rsid wsp:val=&quot;00A825A3&quot;/&gt;&lt;wsp:rsid wsp:val=&quot;00A83407&quot;/&gt;&lt;wsp:rsid wsp:val=&quot;00A83FE2&quot;/&gt;&lt;wsp:rsid wsp:val=&quot;00A845A7&quot;/&gt;&lt;wsp:rsid wsp:val=&quot;00A85193&quot;/&gt;&lt;wsp:rsid wsp:val=&quot;00A858AC&quot;/&gt;&lt;wsp:rsid wsp:val=&quot;00A868ED&quot;/&gt;&lt;wsp:rsid wsp:val=&quot;00A872DF&quot;/&gt;&lt;wsp:rsid wsp:val=&quot;00A92F00&quot;/&gt;&lt;wsp:rsid wsp:val=&quot;00A936A3&quot;/&gt;&lt;wsp:rsid wsp:val=&quot;00AA05AD&quot;/&gt;&lt;wsp:rsid wsp:val=&quot;00AA3D13&quot;/&gt;&lt;wsp:rsid wsp:val=&quot;00AA4ED5&quot;/&gt;&lt;wsp:rsid wsp:val=&quot;00AB28F0&quot;/&gt;&lt;wsp:rsid wsp:val=&quot;00AB4F91&quot;/&gt;&lt;wsp:rsid wsp:val=&quot;00AC1E3E&quot;/&gt;&lt;wsp:rsid wsp:val=&quot;00AC22B4&quot;/&gt;&lt;wsp:rsid wsp:val=&quot;00AC3B41&quot;/&gt;&lt;wsp:rsid wsp:val=&quot;00AC60EF&quot;/&gt;&lt;wsp:rsid wsp:val=&quot;00AD0646&quot;/&gt;&lt;wsp:rsid wsp:val=&quot;00AE413D&quot;/&gt;&lt;wsp:rsid wsp:val=&quot;00AF1730&quot;/&gt;&lt;wsp:rsid wsp:val=&quot;00AF3C34&quot;/&gt;&lt;wsp:rsid wsp:val=&quot;00AF3C7B&quot;/&gt;&lt;wsp:rsid wsp:val=&quot;00AF3EB0&quot;/&gt;&lt;wsp:rsid wsp:val=&quot;00AF3F43&quot;/&gt;&lt;wsp:rsid wsp:val=&quot;00AF4123&quot;/&gt;&lt;wsp:rsid wsp:val=&quot;00AF49CC&quot;/&gt;&lt;wsp:rsid wsp:val=&quot;00AF604E&quot;/&gt;&lt;wsp:rsid wsp:val=&quot;00B02ECA&quot;/&gt;&lt;wsp:rsid wsp:val=&quot;00B04D21&quot;/&gt;&lt;wsp:rsid wsp:val=&quot;00B0500F&quot;/&gt;&lt;wsp:rsid wsp:val=&quot;00B05FCD&quot;/&gt;&lt;wsp:rsid wsp:val=&quot;00B068AB&quot;/&gt;&lt;wsp:rsid wsp:val=&quot;00B06E78&quot;/&gt;&lt;wsp:rsid wsp:val=&quot;00B110F0&quot;/&gt;&lt;wsp:rsid wsp:val=&quot;00B11187&quot;/&gt;&lt;wsp:rsid wsp:val=&quot;00B1396B&quot;/&gt;&lt;wsp:rsid wsp:val=&quot;00B15452&quot;/&gt;&lt;wsp:rsid wsp:val=&quot;00B36D67&quot;/&gt;&lt;wsp:rsid wsp:val=&quot;00B41905&quot;/&gt;&lt;wsp:rsid wsp:val=&quot;00B42A02&quot;/&gt;&lt;wsp:rsid wsp:val=&quot;00B43AD7&quot;/&gt;&lt;wsp:rsid wsp:val=&quot;00B4429E&quot;/&gt;&lt;wsp:rsid wsp:val=&quot;00B459CE&quot;/&gt;&lt;wsp:rsid wsp:val=&quot;00B50E7E&quot;/&gt;&lt;wsp:rsid wsp:val=&quot;00B50EC1&quot;/&gt;&lt;wsp:rsid wsp:val=&quot;00B5532F&quot;/&gt;&lt;wsp:rsid wsp:val=&quot;00B55783&quot;/&gt;&lt;wsp:rsid wsp:val=&quot;00B55DAF&quot;/&gt;&lt;wsp:rsid wsp:val=&quot;00B56F8A&quot;/&gt;&lt;wsp:rsid wsp:val=&quot;00B57D29&quot;/&gt;&lt;wsp:rsid wsp:val=&quot;00B6579A&quot;/&gt;&lt;wsp:rsid wsp:val=&quot;00B66B49&quot;/&gt;&lt;wsp:rsid wsp:val=&quot;00B71208&quot;/&gt;&lt;wsp:rsid wsp:val=&quot;00B72B8F&quot;/&gt;&lt;wsp:rsid wsp:val=&quot;00B74356&quot;/&gt;&lt;wsp:rsid wsp:val=&quot;00B74FFD&quot;/&gt;&lt;wsp:rsid wsp:val=&quot;00B8100C&quot;/&gt;&lt;wsp:rsid wsp:val=&quot;00B82691&quot;/&gt;&lt;wsp:rsid wsp:val=&quot;00B82F6B&quot;/&gt;&lt;wsp:rsid wsp:val=&quot;00B83CAA&quot;/&gt;&lt;wsp:rsid wsp:val=&quot;00B84553&quot;/&gt;&lt;wsp:rsid wsp:val=&quot;00B851B2&quot;/&gt;&lt;wsp:rsid wsp:val=&quot;00B90CEF&quot;/&gt;&lt;wsp:rsid wsp:val=&quot;00B94D69&quot;/&gt;&lt;wsp:rsid wsp:val=&quot;00BA1D4F&quot;/&gt;&lt;wsp:rsid wsp:val=&quot;00BA651E&quot;/&gt;&lt;wsp:rsid wsp:val=&quot;00BA7213&quot;/&gt;&lt;wsp:rsid wsp:val=&quot;00BB1E66&quot;/&gt;&lt;wsp:rsid wsp:val=&quot;00BB238D&quot;/&gt;&lt;wsp:rsid wsp:val=&quot;00BB346A&quot;/&gt;&lt;wsp:rsid wsp:val=&quot;00BB4685&quot;/&gt;&lt;wsp:rsid wsp:val=&quot;00BB62D4&quot;/&gt;&lt;wsp:rsid wsp:val=&quot;00BB7353&quot;/&gt;&lt;wsp:rsid wsp:val=&quot;00BC083D&quot;/&gt;&lt;wsp:rsid wsp:val=&quot;00BC2D94&quot;/&gt;&lt;wsp:rsid wsp:val=&quot;00BC378C&quot;/&gt;&lt;wsp:rsid wsp:val=&quot;00BC43FE&quot;/&gt;&lt;wsp:rsid wsp:val=&quot;00BC589D&quot;/&gt;&lt;wsp:rsid wsp:val=&quot;00BC7DD8&quot;/&gt;&lt;wsp:rsid wsp:val=&quot;00BD68C2&quot;/&gt;&lt;wsp:rsid wsp:val=&quot;00BD78BB&quot;/&gt;&lt;wsp:rsid wsp:val=&quot;00BE16B4&quot;/&gt;&lt;wsp:rsid wsp:val=&quot;00BE3677&quot;/&gt;&lt;wsp:rsid wsp:val=&quot;00BE60D9&quot;/&gt;&lt;wsp:rsid wsp:val=&quot;00BF133E&quot;/&gt;&lt;wsp:rsid wsp:val=&quot;00BF13F4&quot;/&gt;&lt;wsp:rsid wsp:val=&quot;00BF3D11&quot;/&gt;&lt;wsp:rsid wsp:val=&quot;00BF3EFB&quot;/&gt;&lt;wsp:rsid wsp:val=&quot;00BF74AB&quot;/&gt;&lt;wsp:rsid wsp:val=&quot;00C00384&quot;/&gt;&lt;wsp:rsid wsp:val=&quot;00C03347&quot;/&gt;&lt;wsp:rsid wsp:val=&quot;00C1047B&quot;/&gt;&lt;wsp:rsid wsp:val=&quot;00C20BC4&quot;/&gt;&lt;wsp:rsid wsp:val=&quot;00C220D6&quot;/&gt;&lt;wsp:rsid wsp:val=&quot;00C23C20&quot;/&gt;&lt;wsp:rsid wsp:val=&quot;00C331DE&quot;/&gt;&lt;wsp:rsid wsp:val=&quot;00C356CF&quot;/&gt;&lt;wsp:rsid wsp:val=&quot;00C40A36&quot;/&gt;&lt;wsp:rsid wsp:val=&quot;00C425C6&quot;/&gt;&lt;wsp:rsid wsp:val=&quot;00C42862&quot;/&gt;&lt;wsp:rsid wsp:val=&quot;00C42A98&quot;/&gt;&lt;wsp:rsid wsp:val=&quot;00C45501&quot;/&gt;&lt;wsp:rsid wsp:val=&quot;00C460D6&quot;/&gt;&lt;wsp:rsid wsp:val=&quot;00C47463&quot;/&gt;&lt;wsp:rsid wsp:val=&quot;00C529BA&quot;/&gt;&lt;wsp:rsid wsp:val=&quot;00C54986&quot;/&gt;&lt;wsp:rsid wsp:val=&quot;00C56F15&quot;/&gt;&lt;wsp:rsid wsp:val=&quot;00C60E12&quot;/&gt;&lt;wsp:rsid wsp:val=&quot;00C6237A&quot;/&gt;&lt;wsp:rsid wsp:val=&quot;00C71B99&quot;/&gt;&lt;wsp:rsid wsp:val=&quot;00C72CB8&quot;/&gt;&lt;wsp:rsid wsp:val=&quot;00C730AC&quot;/&gt;&lt;wsp:rsid wsp:val=&quot;00C8006D&quot;/&gt;&lt;wsp:rsid wsp:val=&quot;00C81A63&quot;/&gt;&lt;wsp:rsid wsp:val=&quot;00C83435&quot;/&gt;&lt;wsp:rsid wsp:val=&quot;00C84BB2&quot;/&gt;&lt;wsp:rsid wsp:val=&quot;00C94AB1&quot;/&gt;&lt;wsp:rsid wsp:val=&quot;00C97998&quot;/&gt;&lt;wsp:rsid wsp:val=&quot;00CA4F12&quot;/&gt;&lt;wsp:rsid wsp:val=&quot;00CB2C4F&quot;/&gt;&lt;wsp:rsid wsp:val=&quot;00CB4714&quot;/&gt;&lt;wsp:rsid wsp:val=&quot;00CB695F&quot;/&gt;&lt;wsp:rsid wsp:val=&quot;00CC1459&quot;/&gt;&lt;wsp:rsid wsp:val=&quot;00CC2555&quot;/&gt;&lt;wsp:rsid wsp:val=&quot;00CC3529&quot;/&gt;&lt;wsp:rsid wsp:val=&quot;00CC4849&quot;/&gt;&lt;wsp:rsid wsp:val=&quot;00CC4B10&quot;/&gt;&lt;wsp:rsid wsp:val=&quot;00CC5816&quot;/&gt;&lt;wsp:rsid wsp:val=&quot;00CC7355&quot;/&gt;&lt;wsp:rsid wsp:val=&quot;00CD2B96&quot;/&gt;&lt;wsp:rsid wsp:val=&quot;00CD6BE6&quot;/&gt;&lt;wsp:rsid wsp:val=&quot;00CE0044&quot;/&gt;&lt;wsp:rsid wsp:val=&quot;00CE1987&quot;/&gt;&lt;wsp:rsid wsp:val=&quot;00CE1F95&quot;/&gt;&lt;wsp:rsid wsp:val=&quot;00CE4EBA&quot;/&gt;&lt;wsp:rsid wsp:val=&quot;00CE6ABA&quot;/&gt;&lt;wsp:rsid wsp:val=&quot;00CF112D&quot;/&gt;&lt;wsp:rsid wsp:val=&quot;00CF1A1D&quot;/&gt;&lt;wsp:rsid wsp:val=&quot;00CF31B5&quot;/&gt;&lt;wsp:rsid wsp:val=&quot;00CF37C2&quot;/&gt;&lt;wsp:rsid wsp:val=&quot;00CF5C00&quot;/&gt;&lt;wsp:rsid wsp:val=&quot;00CF6553&quot;/&gt;&lt;wsp:rsid wsp:val=&quot;00D0169B&quot;/&gt;&lt;wsp:rsid wsp:val=&quot;00D0293C&quot;/&gt;&lt;wsp:rsid wsp:val=&quot;00D06100&quot;/&gt;&lt;wsp:rsid wsp:val=&quot;00D0743F&quot;/&gt;&lt;wsp:rsid wsp:val=&quot;00D1458C&quot;/&gt;&lt;wsp:rsid wsp:val=&quot;00D213AA&quot;/&gt;&lt;wsp:rsid wsp:val=&quot;00D215D5&quot;/&gt;&lt;wsp:rsid wsp:val=&quot;00D25CCD&quot;/&gt;&lt;wsp:rsid wsp:val=&quot;00D3054B&quot;/&gt;&lt;wsp:rsid wsp:val=&quot;00D3504D&quot;/&gt;&lt;wsp:rsid wsp:val=&quot;00D42797&quot;/&gt;&lt;wsp:rsid wsp:val=&quot;00D511B9&quot;/&gt;&lt;wsp:rsid wsp:val=&quot;00D5139B&quot;/&gt;&lt;wsp:rsid wsp:val=&quot;00D5315C&quot;/&gt;&lt;wsp:rsid wsp:val=&quot;00D5466E&quot;/&gt;&lt;wsp:rsid wsp:val=&quot;00D572D5&quot;/&gt;&lt;wsp:rsid wsp:val=&quot;00D572D8&quot;/&gt;&lt;wsp:rsid wsp:val=&quot;00D6258C&quot;/&gt;&lt;wsp:rsid wsp:val=&quot;00D63945&quot;/&gt;&lt;wsp:rsid wsp:val=&quot;00D73D02&quot;/&gt;&lt;wsp:rsid wsp:val=&quot;00D73E93&quot;/&gt;&lt;wsp:rsid wsp:val=&quot;00D80390&quot;/&gt;&lt;wsp:rsid wsp:val=&quot;00D8098C&quot;/&gt;&lt;wsp:rsid wsp:val=&quot;00D837B8&quot;/&gt;&lt;wsp:rsid wsp:val=&quot;00D85138&quot;/&gt;&lt;wsp:rsid wsp:val=&quot;00D854E6&quot;/&gt;&lt;wsp:rsid wsp:val=&quot;00D85967&quot;/&gt;&lt;wsp:rsid wsp:val=&quot;00D86F01&quot;/&gt;&lt;wsp:rsid wsp:val=&quot;00D902A0&quot;/&gt;&lt;wsp:rsid wsp:val=&quot;00D92E2E&quot;/&gt;&lt;wsp:rsid wsp:val=&quot;00D939E1&quot;/&gt;&lt;wsp:rsid wsp:val=&quot;00D93C84&quot;/&gt;&lt;wsp:rsid wsp:val=&quot;00DA09EE&quot;/&gt;&lt;wsp:rsid wsp:val=&quot;00DA16DD&quot;/&gt;&lt;wsp:rsid wsp:val=&quot;00DA401B&quot;/&gt;&lt;wsp:rsid wsp:val=&quot;00DA4306&quot;/&gt;&lt;wsp:rsid wsp:val=&quot;00DA4471&quot;/&gt;&lt;wsp:rsid wsp:val=&quot;00DA5FDF&quot;/&gt;&lt;wsp:rsid wsp:val=&quot;00DB0B3D&quot;/&gt;&lt;wsp:rsid wsp:val=&quot;00DB13E4&quot;/&gt;&lt;wsp:rsid wsp:val=&quot;00DB1886&quot;/&gt;&lt;wsp:rsid wsp:val=&quot;00DB285B&quot;/&gt;&lt;wsp:rsid wsp:val=&quot;00DB6FED&quot;/&gt;&lt;wsp:rsid wsp:val=&quot;00DC3128&quot;/&gt;&lt;wsp:rsid wsp:val=&quot;00DC4765&quot;/&gt;&lt;wsp:rsid wsp:val=&quot;00DC7011&quot;/&gt;&lt;wsp:rsid wsp:val=&quot;00DD2FBA&quot;/&gt;&lt;wsp:rsid wsp:val=&quot;00DD5D2A&quot;/&gt;&lt;wsp:rsid wsp:val=&quot;00DD645B&quot;/&gt;&lt;wsp:rsid wsp:val=&quot;00DD7539&quot;/&gt;&lt;wsp:rsid wsp:val=&quot;00DE053C&quot;/&gt;&lt;wsp:rsid wsp:val=&quot;00DE2201&quot;/&gt;&lt;wsp:rsid wsp:val=&quot;00DE5B78&quot;/&gt;&lt;wsp:rsid wsp:val=&quot;00DE734E&quot;/&gt;&lt;wsp:rsid wsp:val=&quot;00DE76E9&quot;/&gt;&lt;wsp:rsid wsp:val=&quot;00DF0003&quot;/&gt;&lt;wsp:rsid wsp:val=&quot;00DF282A&quot;/&gt;&lt;wsp:rsid wsp:val=&quot;00DF45B2&quot;/&gt;&lt;wsp:rsid wsp:val=&quot;00DF5F34&quot;/&gt;&lt;wsp:rsid wsp:val=&quot;00DF6D6A&quot;/&gt;&lt;wsp:rsid wsp:val=&quot;00E0163C&quot;/&gt;&lt;wsp:rsid wsp:val=&quot;00E05713&quot;/&gt;&lt;wsp:rsid wsp:val=&quot;00E058E3&quot;/&gt;&lt;wsp:rsid wsp:val=&quot;00E06B92&quot;/&gt;&lt;wsp:rsid wsp:val=&quot;00E133B0&quot;/&gt;&lt;wsp:rsid wsp:val=&quot;00E1752F&quot;/&gt;&lt;wsp:rsid wsp:val=&quot;00E206FC&quot;/&gt;&lt;wsp:rsid wsp:val=&quot;00E212DC&quot;/&gt;&lt;wsp:rsid wsp:val=&quot;00E2144E&quot;/&gt;&lt;wsp:rsid wsp:val=&quot;00E23132&quot;/&gt;&lt;wsp:rsid wsp:val=&quot;00E24101&quot;/&gt;&lt;wsp:rsid wsp:val=&quot;00E24F78&quot;/&gt;&lt;wsp:rsid wsp:val=&quot;00E26E3C&quot;/&gt;&lt;wsp:rsid wsp:val=&quot;00E27269&quot;/&gt;&lt;wsp:rsid wsp:val=&quot;00E3431A&quot;/&gt;&lt;wsp:rsid wsp:val=&quot;00E352F2&quot;/&gt;&lt;wsp:rsid wsp:val=&quot;00E44D62&quot;/&gt;&lt;wsp:rsid wsp:val=&quot;00E53ABD&quot;/&gt;&lt;wsp:rsid wsp:val=&quot;00E53CAC&quot;/&gt;&lt;wsp:rsid wsp:val=&quot;00E552AF&quot;/&gt;&lt;wsp:rsid wsp:val=&quot;00E56B55&quot;/&gt;&lt;wsp:rsid wsp:val=&quot;00E56C8E&quot;/&gt;&lt;wsp:rsid wsp:val=&quot;00E62CF3&quot;/&gt;&lt;wsp:rsid wsp:val=&quot;00E6308F&quot;/&gt;&lt;wsp:rsid wsp:val=&quot;00E6547E&quot;/&gt;&lt;wsp:rsid wsp:val=&quot;00E65F77&quot;/&gt;&lt;wsp:rsid wsp:val=&quot;00E72195&quot;/&gt;&lt;wsp:rsid wsp:val=&quot;00E745BE&quot;/&gt;&lt;wsp:rsid wsp:val=&quot;00E749E5&quot;/&gt;&lt;wsp:rsid wsp:val=&quot;00E759E7&quot;/&gt;&lt;wsp:rsid wsp:val=&quot;00E800C9&quot;/&gt;&lt;wsp:rsid wsp:val=&quot;00E835D4&quot;/&gt;&lt;wsp:rsid wsp:val=&quot;00E86E4B&quot;/&gt;&lt;wsp:rsid wsp:val=&quot;00E86ECE&quot;/&gt;&lt;wsp:rsid wsp:val=&quot;00E87F15&quot;/&gt;&lt;wsp:rsid wsp:val=&quot;00E90343&quot;/&gt;&lt;wsp:rsid wsp:val=&quot;00E92ACB&quot;/&gt;&lt;wsp:rsid wsp:val=&quot;00E93801&quot;/&gt;&lt;wsp:rsid wsp:val=&quot;00E93BB5&quot;/&gt;&lt;wsp:rsid wsp:val=&quot;00E94466&quot;/&gt;&lt;wsp:rsid wsp:val=&quot;00E94665&quot;/&gt;&lt;wsp:rsid wsp:val=&quot;00E961B3&quot;/&gt;&lt;wsp:rsid wsp:val=&quot;00EA5D91&quot;/&gt;&lt;wsp:rsid wsp:val=&quot;00EA7398&quot;/&gt;&lt;wsp:rsid wsp:val=&quot;00EB09F9&quot;/&gt;&lt;wsp:rsid wsp:val=&quot;00EB1018&quot;/&gt;&lt;wsp:rsid wsp:val=&quot;00EB3A7C&quot;/&gt;&lt;wsp:rsid wsp:val=&quot;00EB486E&quot;/&gt;&lt;wsp:rsid wsp:val=&quot;00EB528B&quot;/&gt;&lt;wsp:rsid wsp:val=&quot;00EB58A3&quot;/&gt;&lt;wsp:rsid wsp:val=&quot;00EB5954&quot;/&gt;&lt;wsp:rsid wsp:val=&quot;00EB62B2&quot;/&gt;&lt;wsp:rsid wsp:val=&quot;00EC239A&quot;/&gt;&lt;wsp:rsid wsp:val=&quot;00EC6429&quot;/&gt;&lt;wsp:rsid wsp:val=&quot;00EC6604&quot;/&gt;&lt;wsp:rsid wsp:val=&quot;00EC7B68&quot;/&gt;&lt;wsp:rsid wsp:val=&quot;00ED04CC&quot;/&gt;&lt;wsp:rsid wsp:val=&quot;00ED0E92&quot;/&gt;&lt;wsp:rsid wsp:val=&quot;00ED37DF&quot;/&gt;&lt;wsp:rsid wsp:val=&quot;00ED4ACF&quot;/&gt;&lt;wsp:rsid wsp:val=&quot;00ED6F04&quot;/&gt;&lt;wsp:rsid wsp:val=&quot;00EE1CE2&quot;/&gt;&lt;wsp:rsid wsp:val=&quot;00EE2598&quot;/&gt;&lt;wsp:rsid wsp:val=&quot;00EF161F&quot;/&gt;&lt;wsp:rsid wsp:val=&quot;00EF3988&quot;/&gt;&lt;wsp:rsid wsp:val=&quot;00EF7AC3&quot;/&gt;&lt;wsp:rsid wsp:val=&quot;00F00AD1&quot;/&gt;&lt;wsp:rsid wsp:val=&quot;00F01323&quot;/&gt;&lt;wsp:rsid wsp:val=&quot;00F01DCF&quot;/&gt;&lt;wsp:rsid wsp:val=&quot;00F0564E&quot;/&gt;&lt;wsp:rsid wsp:val=&quot;00F057BA&quot;/&gt;&lt;wsp:rsid wsp:val=&quot;00F0648B&quot;/&gt;&lt;wsp:rsid wsp:val=&quot;00F1023F&quot;/&gt;&lt;wsp:rsid wsp:val=&quot;00F11302&quot;/&gt;&lt;wsp:rsid wsp:val=&quot;00F1492F&quot;/&gt;&lt;wsp:rsid wsp:val=&quot;00F14D5A&quot;/&gt;&lt;wsp:rsid wsp:val=&quot;00F20428&quot;/&gt;&lt;wsp:rsid wsp:val=&quot;00F204BA&quot;/&gt;&lt;wsp:rsid wsp:val=&quot;00F211D3&quot;/&gt;&lt;wsp:rsid wsp:val=&quot;00F21D67&quot;/&gt;&lt;wsp:rsid wsp:val=&quot;00F22A06&quot;/&gt;&lt;wsp:rsid wsp:val=&quot;00F22B5E&quot;/&gt;&lt;wsp:rsid wsp:val=&quot;00F24B5E&quot;/&gt;&lt;wsp:rsid wsp:val=&quot;00F255EF&quot;/&gt;&lt;wsp:rsid wsp:val=&quot;00F26159&quot;/&gt;&lt;wsp:rsid wsp:val=&quot;00F275D1&quot;/&gt;&lt;wsp:rsid wsp:val=&quot;00F306E8&quot;/&gt;&lt;wsp:rsid wsp:val=&quot;00F330E1&quot;/&gt;&lt;wsp:rsid wsp:val=&quot;00F34CC8&quot;/&gt;&lt;wsp:rsid wsp:val=&quot;00F37119&quot;/&gt;&lt;wsp:rsid wsp:val=&quot;00F425AA&quot;/&gt;&lt;wsp:rsid wsp:val=&quot;00F43AEF&quot;/&gt;&lt;wsp:rsid wsp:val=&quot;00F43E19&quot;/&gt;&lt;wsp:rsid wsp:val=&quot;00F44A58&quot;/&gt;&lt;wsp:rsid wsp:val=&quot;00F452B1&quot;/&gt;&lt;wsp:rsid wsp:val=&quot;00F527F0&quot;/&gt;&lt;wsp:rsid wsp:val=&quot;00F5391A&quot;/&gt;&lt;wsp:rsid wsp:val=&quot;00F5481B&quot;/&gt;&lt;wsp:rsid wsp:val=&quot;00F55EA0&quot;/&gt;&lt;wsp:rsid wsp:val=&quot;00F57F9B&quot;/&gt;&lt;wsp:rsid wsp:val=&quot;00F6066D&quot;/&gt;&lt;wsp:rsid wsp:val=&quot;00F651B4&quot;/&gt;&lt;wsp:rsid wsp:val=&quot;00F67C43&quot;/&gt;&lt;wsp:rsid wsp:val=&quot;00F7196E&quot;/&gt;&lt;wsp:rsid wsp:val=&quot;00F74376&quot;/&gt;&lt;wsp:rsid wsp:val=&quot;00F774ED&quot;/&gt;&lt;wsp:rsid wsp:val=&quot;00F83D1B&quot;/&gt;&lt;wsp:rsid wsp:val=&quot;00F852B1&quot;/&gt;&lt;wsp:rsid wsp:val=&quot;00F91DEB&quot;/&gt;&lt;wsp:rsid wsp:val=&quot;00F9393C&quot;/&gt;&lt;wsp:rsid wsp:val=&quot;00F94559&quot;/&gt;&lt;wsp:rsid wsp:val=&quot;00F95033&quot;/&gt;&lt;wsp:rsid wsp:val=&quot;00F96289&quot;/&gt;&lt;wsp:rsid wsp:val=&quot;00F97EBC&quot;/&gt;&lt;wsp:rsid wsp:val=&quot;00FA498E&quot;/&gt;&lt;wsp:rsid wsp:val=&quot;00FA5C4C&quot;/&gt;&lt;wsp:rsid wsp:val=&quot;00FA7295&quot;/&gt;&lt;wsp:rsid wsp:val=&quot;00FB1224&quot;/&gt;&lt;wsp:rsid wsp:val=&quot;00FB6EC6&quot;/&gt;&lt;wsp:rsid wsp:val=&quot;00FC2D30&quot;/&gt;&lt;wsp:rsid wsp:val=&quot;00FC430C&quot;/&gt;&lt;wsp:rsid wsp:val=&quot;00FC4449&quot;/&gt;&lt;wsp:rsid wsp:val=&quot;00FC5D05&quot;/&gt;&lt;wsp:rsid wsp:val=&quot;00FC6F4B&quot;/&gt;&lt;wsp:rsid wsp:val=&quot;00FD1590&quot;/&gt;&lt;wsp:rsid wsp:val=&quot;00FD377A&quot;/&gt;&lt;wsp:rsid wsp:val=&quot;00FD4D70&quot;/&gt;&lt;wsp:rsid wsp:val=&quot;00FD5A71&quot;/&gt;&lt;wsp:rsid wsp:val=&quot;00FD5F4A&quot;/&gt;&lt;wsp:rsid wsp:val=&quot;00FE102E&quot;/&gt;&lt;wsp:rsid wsp:val=&quot;00FE2B97&quot;/&gt;&lt;wsp:rsid wsp:val=&quot;00FE4102&quot;/&gt;&lt;wsp:rsid wsp:val=&quot;00FE475C&quot;/&gt;&lt;wsp:rsid wsp:val=&quot;00FE4D89&quot;/&gt;&lt;wsp:rsid wsp:val=&quot;00FE79E0&quot;/&gt;&lt;wsp:rsid wsp:val=&quot;00FF1F4E&quot;/&gt;&lt;wsp:rsid wsp:val=&quot;00FF2006&quot;/&gt;&lt;wsp:rsid wsp:val=&quot;00FF4CEE&quot;/&gt;&lt;/wsp:rsids&gt;&lt;/w:docPr&gt;&lt;w:body&gt;&lt;w:p wsp:rsidR=&quot;00000000&quot; wsp:rsidRDefault=&quot;000E06D7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i&lt;/m:t&gt;&lt;/m:r&gt;&lt;/m:e&gt;&lt;m:sub&gt;&lt;m:r&gt;&lt;w:rPr&gt;&lt;w:rFonts w:ascii=&quot;Cambria Math&quot; w:h-ansi=&quot;Cambria Math&quot;/&gt;&lt;wx:font wx:val=&quot;Cambria Math&quot;/&gt;&lt;w:i/&gt;&lt;/w:rPr&gt;&lt;m:t&gt;S&lt;/m:t&gt;&lt;/m:r&gt;&lt;/m:sub&gt;&lt;/m:sSub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t&lt;/m:t&gt;&lt;/m:r&gt;&lt;/m:e&gt;&lt;/m:d&gt;&lt;m:r&gt;&lt;w:rPr&gt;&lt;w:rFonts w:ascii=&quot;Cambria Math&quot; w:h-ansi=&quot;Cambria Math&quot;/&gt;&lt;wx:font wx:val=&quot;Cambria Math&quot;/&gt;&lt;w:i/&gt;&lt;/w:rPr&gt;&lt;m:t&gt;=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1&lt;/m:t&gt;&lt;/m:r&gt;&lt;/m:num&gt;&lt;m:den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r&lt;/m:t&gt;&lt;/m:r&gt;&lt;/m:e&gt;&lt;m:sub&gt;&lt;m:r&gt;&lt;w:rPr&gt;&lt;w:rFonts w:ascii=&quot;Cambria Math&quot; w:h-ansi=&quot;Cambria Math&quot;/&gt;&lt;wx:font wx:val=&quot;Cambria Math&quot;/&gt;&lt;w:i/&gt;&lt;/w:rPr&gt;&lt;m:t&gt;S&lt;/m:t&gt;&lt;/m:r&gt;&lt;/m:sub&gt;&lt;/m:sSub&gt;&lt;/m:den&gt;&lt;/m:f&gt;&lt;m:d&gt;&lt;m:dPr&gt;&lt;m:begChr m:val=&quot;[&quot;/&gt;&lt;m:endChr m:val=&quot;]&quot;/&gt;&lt;m:ctrlPr&gt;&lt;w:rPr&gt;&lt;w:rFonts w:ascii=&quot;Cambria Math&quot; w:h-ansi=&quot;Cambria Math&quot;/&gt;&lt;wx:font wx:val=&quot;Cambria Math&quot;/&gt;&lt;w:i/&gt;&lt;/w:rPr&gt;&lt;/m:ctrlPr&gt;&lt;/m:dPr&gt;&lt;m:e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F&lt;/m:t&gt;&lt;/m:r&gt;&lt;/m:e&gt;&lt;m:sub&gt;&lt;m:r&gt;&lt;w:rPr&gt;&lt;w:rFonts w:ascii=&quot;Cambria Math&quot; w:h-ansi=&quot;Cambria Math&quot;/&gt;&lt;wx:font wx:val=&quot;Cambria Math&quot;/&gt;&lt;w:i/&gt;&lt;/w:rPr&gt;&lt;m:t&gt;S&lt;/m:t&gt;&lt;/m:r&gt;&lt;/m:sub&gt;&lt;/m:sSub&gt;&lt;m:r&gt;&lt;w:rPr&gt;&lt;w:rFonts w:ascii=&quot;Cambria Math&quot; w:h-ansi=&quot;Cambria Math&quot;/&gt;&lt;wx:font wx:val=&quot;Cambria Math&quot;/&gt;&lt;w:i/&gt;&lt;/w:rPr&gt;&lt;m:t&gt;+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D&lt;/m:t&gt;&lt;/m:r&gt;&lt;/m:e&gt;&lt;m:sub&gt;&lt;m:r&gt;&lt;w:rPr&gt;&lt;w:rFonts w:ascii=&quot;Cambria Math&quot; w:h-ansi=&quot;Cambria Math&quot;/&gt;&lt;wx:font wx:val=&quot;Cambria Math&quot;/&gt;&lt;w:i/&gt;&lt;/w:rPr&gt;&lt;m:t&gt;S&lt;/m:t&gt;&lt;/m:r&gt;&lt;/m:sub&gt;&lt;/m:sSub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e&lt;/m:t&gt;&lt;/m:r&gt;&lt;/m:e&gt;&lt;m:sup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-О±-j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П‰&lt;/m:t&gt;&lt;/m:r&gt;&lt;/m:e&gt;&lt;m:sub&gt;&lt;m:r&gt;&lt;w:rPr&gt;&lt;w:rFonts w:ascii=&quot;Cambria Math&quot; w:h-ansi=&quot;Cambria Math&quot;/&gt;&lt;wx:font wx:val=&quot;Cambria Math&quot;/&gt;&lt;w:i/&gt;&lt;/w:rPr&gt;&lt;m:t&gt;S&lt;/m:t&gt;&lt;/m:r&gt;&lt;/m:sub&gt;&lt;/m:sSub&gt;&lt;/m:e&gt;&lt;/m:d&gt;&lt;m:r&gt;&lt;w:rPr&gt;&lt;w:rFonts w:ascii=&quot;Cambria Math&quot; w:h-ansi=&quot;Cambria Math&quot;/&gt;&lt;wx:font wx:val=&quot;Cambria Math&quot;/&gt;&lt;w:i/&gt;&lt;/w:rPr&gt;&lt;m:t&gt;t&lt;/m:t&gt;&lt;/m:r&gt;&lt;/m:sup&gt;&lt;/m:sSup&gt;&lt;m:r&gt;&lt;w:rPr&gt;&lt;w:rFonts w:ascii=&quot;Cambria Math&quot; w:h-ansi=&quot;Cambria Math&quot;/&gt;&lt;wx:font wx:val=&quot;Cambria Math&quot;/&gt;&lt;w:i/&gt;&lt;/w:rPr&gt;&lt;m:t&gt;+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E&lt;/m:t&gt;&lt;/m:r&gt;&lt;/m:e&gt;&lt;m:sub&gt;&lt;m:r&gt;&lt;w:rPr&gt;&lt;w:rFonts w:ascii=&quot;Cambria Math&quot; w:h-ansi=&quot;Cambria Math&quot;/&gt;&lt;wx:font wx:val=&quot;Cambria Math&quot;/&gt;&lt;w:i/&gt;&lt;/w:rPr&gt;&lt;m:t&gt;S&lt;/m:t&gt;&lt;/m:r&gt;&lt;/m:sub&gt;&lt;/m:sSub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e&lt;/m:t&gt;&lt;/m:r&gt;&lt;/m:e&gt;&lt;m:sup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О±-j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П‰&lt;/m:t&gt;&lt;/m:r&gt;&lt;/m:e&gt;&lt;m:sub&gt;&lt;m:r&gt;&lt;w:rPr&gt;&lt;w:rFonts w:ascii=&quot;Cambria Math&quot; w:h-ansi=&quot;Cambria Math&quot;/&gt;&lt;wx:font wx:val=&quot;Cambria Math&quot;/&gt;&lt;w:i/&gt;&lt;/w:rPr&gt;&lt;m:t&gt;S&lt;/m:t&gt;&lt;/m:r&gt;&lt;/m:sub&gt;&lt;/m:sSub&gt;&lt;/m:e&gt;&lt;/m:d&gt;&lt;m:r&gt;&lt;w:rPr&gt;&lt;w:rFonts w:ascii=&quot;Cambria Math&quot; w:h-ansi=&quot;Cambria Math&quot;/&gt;&lt;wx:font wx:val=&quot;Cambria Math&quot;/&gt;&lt;w:i/&gt;&lt;/w:rPr&gt;&lt;m:t&gt;t&lt;/m:t&gt;&lt;/m:r&gt;&lt;/m:sup&gt;&lt;/m:sSup&gt;&lt;/m:e&gt;&lt;/m:d&gt;&lt;m:r&gt;&lt;w:rPr&gt;&lt;w:rFonts w:ascii=&quot;Cambria Math&quot; w:h-ansi=&quot;Cambria Math&quot;/&gt;&lt;wx:font wx:val=&quot;Cambria Math&quot;/&gt;&lt;w:i/&gt;&lt;w:lang w:val=&quot;EN-US&quot;/&gt;&lt;/w:rPr&gt;&lt;m:t&gt;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44" o:title="" chromakey="white"/>
                </v:shape>
              </w:pict>
            </w:r>
          </w:p>
        </w:tc>
        <w:tc>
          <w:tcPr>
            <w:tcW w:w="1948" w:type="dxa"/>
            <w:vAlign w:val="center"/>
          </w:tcPr>
          <w:p w:rsidR="00611459" w:rsidRPr="00232ECB" w:rsidRDefault="00611459" w:rsidP="00232ECB">
            <w:pPr>
              <w:ind w:firstLine="0"/>
              <w:jc w:val="right"/>
              <w:rPr>
                <w:lang w:val="en-US"/>
              </w:rPr>
            </w:pPr>
            <w:r w:rsidRPr="00232ECB">
              <w:rPr>
                <w:lang w:val="en-US"/>
              </w:rPr>
              <w:t>(9)</w:t>
            </w:r>
          </w:p>
        </w:tc>
      </w:tr>
    </w:tbl>
    <w:p w:rsidR="00611459" w:rsidRPr="00AF49CC" w:rsidRDefault="00611459" w:rsidP="00AF3EB0">
      <w:pPr>
        <w:jc w:val="right"/>
      </w:pPr>
    </w:p>
    <w:tbl>
      <w:tblPr>
        <w:tblW w:w="0" w:type="auto"/>
        <w:tblLook w:val="00A0"/>
      </w:tblPr>
      <w:tblGrid>
        <w:gridCol w:w="6345"/>
        <w:gridCol w:w="2941"/>
      </w:tblGrid>
      <w:tr w:rsidR="00611459" w:rsidRPr="00AF49CC" w:rsidTr="00232ECB">
        <w:trPr>
          <w:trHeight w:val="1975"/>
        </w:trPr>
        <w:tc>
          <w:tcPr>
            <w:tcW w:w="6345" w:type="dxa"/>
          </w:tcPr>
          <w:p w:rsidR="00611459" w:rsidRPr="00AF49CC" w:rsidRDefault="00611459" w:rsidP="00232ECB">
            <w:pPr>
              <w:ind w:firstLine="0"/>
              <w:jc w:val="right"/>
            </w:pPr>
            <w:r w:rsidRPr="00232ECB">
              <w:pict>
                <v:shape id="_x0000_i1064" type="#_x0000_t75" style="width:131.4pt;height:81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69&quot;/&gt;&lt;w:doNotEmbedSystemFonts/&gt;&lt;w:defaultTabStop w:val=&quot;708&quot;/&gt;&lt;w:autoHyphenation/&gt;&lt;w:hyphenationZone w:val=&quot;357&quot;/&gt;&lt;w:doNotHyphenateCaps/&gt;&lt;w:drawingGridHorizontalSpacing w:val=&quot;140&quot;/&gt;&lt;w:drawingGridVerticalSpacing w:val=&quot;381&quot;/&gt;&lt;w:displayHorizontalDrawingGridEvery w:val=&quot;2&quot;/&gt;&lt;w:punctuationKerning/&gt;&lt;w:characterSpacingControl w:val=&quot;DontCompress&quot;/&gt;&lt;w:optimizeForBrowser/&gt;&lt;w:allowPNG/&gt;&lt;w:doNotSaveWebPagesAsSingleFil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12F04&quot;/&gt;&lt;wsp:rsid wsp:val=&quot;00000DC8&quot;/&gt;&lt;wsp:rsid wsp:val=&quot;00012B88&quot;/&gt;&lt;wsp:rsid wsp:val=&quot;0001427E&quot;/&gt;&lt;wsp:rsid wsp:val=&quot;00015252&quot;/&gt;&lt;wsp:rsid wsp:val=&quot;000155E9&quot;/&gt;&lt;wsp:rsid wsp:val=&quot;00015E30&quot;/&gt;&lt;wsp:rsid wsp:val=&quot;00022AB5&quot;/&gt;&lt;wsp:rsid wsp:val=&quot;000256B4&quot;/&gt;&lt;wsp:rsid wsp:val=&quot;00025EA1&quot;/&gt;&lt;wsp:rsid wsp:val=&quot;00027082&quot;/&gt;&lt;wsp:rsid wsp:val=&quot;00027691&quot;/&gt;&lt;wsp:rsid wsp:val=&quot;00036A2C&quot;/&gt;&lt;wsp:rsid wsp:val=&quot;00042390&quot;/&gt;&lt;wsp:rsid wsp:val=&quot;00042E84&quot;/&gt;&lt;wsp:rsid wsp:val=&quot;00043FE4&quot;/&gt;&lt;wsp:rsid wsp:val=&quot;000611FE&quot;/&gt;&lt;wsp:rsid wsp:val=&quot;00062582&quot;/&gt;&lt;wsp:rsid wsp:val=&quot;00062A36&quot;/&gt;&lt;wsp:rsid wsp:val=&quot;00065241&quot;/&gt;&lt;wsp:rsid wsp:val=&quot;0006644D&quot;/&gt;&lt;wsp:rsid wsp:val=&quot;0006702A&quot;/&gt;&lt;wsp:rsid wsp:val=&quot;000675EB&quot;/&gt;&lt;wsp:rsid wsp:val=&quot;00087B2D&quot;/&gt;&lt;wsp:rsid wsp:val=&quot;000907B6&quot;/&gt;&lt;wsp:rsid wsp:val=&quot;00091354&quot;/&gt;&lt;wsp:rsid wsp:val=&quot;000A12F2&quot;/&gt;&lt;wsp:rsid wsp:val=&quot;000A25DB&quot;/&gt;&lt;wsp:rsid wsp:val=&quot;000A460E&quot;/&gt;&lt;wsp:rsid wsp:val=&quot;000A51EB&quot;/&gt;&lt;wsp:rsid wsp:val=&quot;000A71C2&quot;/&gt;&lt;wsp:rsid wsp:val=&quot;000A7E67&quot;/&gt;&lt;wsp:rsid wsp:val=&quot;000B00A6&quot;/&gt;&lt;wsp:rsid wsp:val=&quot;000B1930&quot;/&gt;&lt;wsp:rsid wsp:val=&quot;000B25DD&quot;/&gt;&lt;wsp:rsid wsp:val=&quot;000B2D25&quot;/&gt;&lt;wsp:rsid wsp:val=&quot;000B3A07&quot;/&gt;&lt;wsp:rsid wsp:val=&quot;000C1BE1&quot;/&gt;&lt;wsp:rsid wsp:val=&quot;000C35F6&quot;/&gt;&lt;wsp:rsid wsp:val=&quot;000C5152&quot;/&gt;&lt;wsp:rsid wsp:val=&quot;000D1B58&quot;/&gt;&lt;wsp:rsid wsp:val=&quot;000D5650&quot;/&gt;&lt;wsp:rsid wsp:val=&quot;000D7AB9&quot;/&gt;&lt;wsp:rsid wsp:val=&quot;000E198A&quot;/&gt;&lt;wsp:rsid wsp:val=&quot;000E2F97&quot;/&gt;&lt;wsp:rsid wsp:val=&quot;000E3F01&quot;/&gt;&lt;wsp:rsid wsp:val=&quot;000E4D61&quot;/&gt;&lt;wsp:rsid wsp:val=&quot;000E52CD&quot;/&gt;&lt;wsp:rsid wsp:val=&quot;000E66AA&quot;/&gt;&lt;wsp:rsid wsp:val=&quot;000F1665&quot;/&gt;&lt;wsp:rsid wsp:val=&quot;000F4D3A&quot;/&gt;&lt;wsp:rsid wsp:val=&quot;000F50B4&quot;/&gt;&lt;wsp:rsid wsp:val=&quot;000F70AC&quot;/&gt;&lt;wsp:rsid wsp:val=&quot;001018AE&quot;/&gt;&lt;wsp:rsid wsp:val=&quot;001024DC&quot;/&gt;&lt;wsp:rsid wsp:val=&quot;00102CCB&quot;/&gt;&lt;wsp:rsid wsp:val=&quot;001056BE&quot;/&gt;&lt;wsp:rsid wsp:val=&quot;00110D34&quot;/&gt;&lt;wsp:rsid wsp:val=&quot;00130DFF&quot;/&gt;&lt;wsp:rsid wsp:val=&quot;00132126&quot;/&gt;&lt;wsp:rsid wsp:val=&quot;001346A0&quot;/&gt;&lt;wsp:rsid wsp:val=&quot;001366CF&quot;/&gt;&lt;wsp:rsid wsp:val=&quot;00137164&quot;/&gt;&lt;wsp:rsid wsp:val=&quot;00137B68&quot;/&gt;&lt;wsp:rsid wsp:val=&quot;00137FC8&quot;/&gt;&lt;wsp:rsid wsp:val=&quot;0014268D&quot;/&gt;&lt;wsp:rsid wsp:val=&quot;00146764&quot;/&gt;&lt;wsp:rsid wsp:val=&quot;00146F62&quot;/&gt;&lt;wsp:rsid wsp:val=&quot;001505E1&quot;/&gt;&lt;wsp:rsid wsp:val=&quot;00150A3C&quot;/&gt;&lt;wsp:rsid wsp:val=&quot;00150A53&quot;/&gt;&lt;wsp:rsid wsp:val=&quot;00151F4A&quot;/&gt;&lt;wsp:rsid wsp:val=&quot;001632B0&quot;/&gt;&lt;wsp:rsid wsp:val=&quot;001654F0&quot;/&gt;&lt;wsp:rsid wsp:val=&quot;00166743&quot;/&gt;&lt;wsp:rsid wsp:val=&quot;00171F73&quot;/&gt;&lt;wsp:rsid wsp:val=&quot;00174F60&quot;/&gt;&lt;wsp:rsid wsp:val=&quot;001800F0&quot;/&gt;&lt;wsp:rsid wsp:val=&quot;001852B3&quot;/&gt;&lt;wsp:rsid wsp:val=&quot;001864B6&quot;/&gt;&lt;wsp:rsid wsp:val=&quot;001930CB&quot;/&gt;&lt;wsp:rsid wsp:val=&quot;001A0EC0&quot;/&gt;&lt;wsp:rsid wsp:val=&quot;001A207B&quot;/&gt;&lt;wsp:rsid wsp:val=&quot;001A535A&quot;/&gt;&lt;wsp:rsid wsp:val=&quot;001B2A26&quot;/&gt;&lt;wsp:rsid wsp:val=&quot;001B59BF&quot;/&gt;&lt;wsp:rsid wsp:val=&quot;001C1E84&quot;/&gt;&lt;wsp:rsid wsp:val=&quot;001C520D&quot;/&gt;&lt;wsp:rsid wsp:val=&quot;001C5731&quot;/&gt;&lt;wsp:rsid wsp:val=&quot;001D28EA&quot;/&gt;&lt;wsp:rsid wsp:val=&quot;001D5300&quot;/&gt;&lt;wsp:rsid wsp:val=&quot;001E18B9&quot;/&gt;&lt;wsp:rsid wsp:val=&quot;001E1F66&quot;/&gt;&lt;wsp:rsid wsp:val=&quot;001E6525&quot;/&gt;&lt;wsp:rsid wsp:val=&quot;001E7283&quot;/&gt;&lt;wsp:rsid wsp:val=&quot;001E73BA&quot;/&gt;&lt;wsp:rsid wsp:val=&quot;001E7492&quot;/&gt;&lt;wsp:rsid wsp:val=&quot;001F06A3&quot;/&gt;&lt;wsp:rsid wsp:val=&quot;001F16E3&quot;/&gt;&lt;wsp:rsid wsp:val=&quot;001F42F0&quot;/&gt;&lt;wsp:rsid wsp:val=&quot;001F566A&quot;/&gt;&lt;wsp:rsid wsp:val=&quot;001F7425&quot;/&gt;&lt;wsp:rsid wsp:val=&quot;001F77D0&quot;/&gt;&lt;wsp:rsid wsp:val=&quot;0020042E&quot;/&gt;&lt;wsp:rsid wsp:val=&quot;00202A19&quot;/&gt;&lt;wsp:rsid wsp:val=&quot;00204D50&quot;/&gt;&lt;wsp:rsid wsp:val=&quot;00204DE9&quot;/&gt;&lt;wsp:rsid wsp:val=&quot;002052D5&quot;/&gt;&lt;wsp:rsid wsp:val=&quot;002101D9&quot;/&gt;&lt;wsp:rsid wsp:val=&quot;00210E90&quot;/&gt;&lt;wsp:rsid wsp:val=&quot;002111DA&quot;/&gt;&lt;wsp:rsid wsp:val=&quot;00211533&quot;/&gt;&lt;wsp:rsid wsp:val=&quot;00212F04&quot;/&gt;&lt;wsp:rsid wsp:val=&quot;0021397F&quot;/&gt;&lt;wsp:rsid wsp:val=&quot;002174DC&quot;/&gt;&lt;wsp:rsid wsp:val=&quot;002256F9&quot;/&gt;&lt;wsp:rsid wsp:val=&quot;00225757&quot;/&gt;&lt;wsp:rsid wsp:val=&quot;00225891&quot;/&gt;&lt;wsp:rsid wsp:val=&quot;00227272&quot;/&gt;&lt;wsp:rsid wsp:val=&quot;00230031&quot;/&gt;&lt;wsp:rsid wsp:val=&quot;00231A08&quot;/&gt;&lt;wsp:rsid wsp:val=&quot;00232BF3&quot;/&gt;&lt;wsp:rsid wsp:val=&quot;00232ECB&quot;/&gt;&lt;wsp:rsid wsp:val=&quot;00234D66&quot;/&gt;&lt;wsp:rsid wsp:val=&quot;00240F05&quot;/&gt;&lt;wsp:rsid wsp:val=&quot;00242F0B&quot;/&gt;&lt;wsp:rsid wsp:val=&quot;00244855&quot;/&gt;&lt;wsp:rsid wsp:val=&quot;00244BA0&quot;/&gt;&lt;wsp:rsid wsp:val=&quot;00246149&quot;/&gt;&lt;wsp:rsid wsp:val=&quot;002472B5&quot;/&gt;&lt;wsp:rsid wsp:val=&quot;00250440&quot;/&gt;&lt;wsp:rsid wsp:val=&quot;002504F8&quot;/&gt;&lt;wsp:rsid wsp:val=&quot;002600C8&quot;/&gt;&lt;wsp:rsid wsp:val=&quot;00260B3D&quot;/&gt;&lt;wsp:rsid wsp:val=&quot;002632A4&quot;/&gt;&lt;wsp:rsid wsp:val=&quot;00271A81&quot;/&gt;&lt;wsp:rsid wsp:val=&quot;00273B17&quot;/&gt;&lt;wsp:rsid wsp:val=&quot;0027698E&quot;/&gt;&lt;wsp:rsid wsp:val=&quot;002779D1&quot;/&gt;&lt;wsp:rsid wsp:val=&quot;00281B18&quot;/&gt;&lt;wsp:rsid wsp:val=&quot;002824F5&quot;/&gt;&lt;wsp:rsid wsp:val=&quot;00284725&quot;/&gt;&lt;wsp:rsid wsp:val=&quot;00290D00&quot;/&gt;&lt;wsp:rsid wsp:val=&quot;00291EE8&quot;/&gt;&lt;wsp:rsid wsp:val=&quot;00292FEE&quot;/&gt;&lt;wsp:rsid wsp:val=&quot;00294426&quot;/&gt;&lt;wsp:rsid wsp:val=&quot;002A0544&quot;/&gt;&lt;wsp:rsid wsp:val=&quot;002A06FF&quot;/&gt;&lt;wsp:rsid wsp:val=&quot;002A077C&quot;/&gt;&lt;wsp:rsid wsp:val=&quot;002A1247&quot;/&gt;&lt;wsp:rsid wsp:val=&quot;002A3F2A&quot;/&gt;&lt;wsp:rsid wsp:val=&quot;002A477C&quot;/&gt;&lt;wsp:rsid wsp:val=&quot;002A66A7&quot;/&gt;&lt;wsp:rsid wsp:val=&quot;002A686D&quot;/&gt;&lt;wsp:rsid wsp:val=&quot;002B04A0&quot;/&gt;&lt;wsp:rsid wsp:val=&quot;002B2856&quot;/&gt;&lt;wsp:rsid wsp:val=&quot;002B2A11&quot;/&gt;&lt;wsp:rsid wsp:val=&quot;002B2A18&quot;/&gt;&lt;wsp:rsid wsp:val=&quot;002C4945&quot;/&gt;&lt;wsp:rsid wsp:val=&quot;002C5850&quot;/&gt;&lt;wsp:rsid wsp:val=&quot;002C6ED6&quot;/&gt;&lt;wsp:rsid wsp:val=&quot;002C7254&quot;/&gt;&lt;wsp:rsid wsp:val=&quot;002D5084&quot;/&gt;&lt;wsp:rsid wsp:val=&quot;002D5E95&quot;/&gt;&lt;wsp:rsid wsp:val=&quot;002D5FF8&quot;/&gt;&lt;wsp:rsid wsp:val=&quot;002E7A2B&quot;/&gt;&lt;wsp:rsid wsp:val=&quot;002F0033&quot;/&gt;&lt;wsp:rsid wsp:val=&quot;002F4B1D&quot;/&gt;&lt;wsp:rsid wsp:val=&quot;002F5748&quot;/&gt;&lt;wsp:rsid wsp:val=&quot;002F5E41&quot;/&gt;&lt;wsp:rsid wsp:val=&quot;002F7BF9&quot;/&gt;&lt;wsp:rsid wsp:val=&quot;0030107F&quot;/&gt;&lt;wsp:rsid wsp:val=&quot;00302069&quot;/&gt;&lt;wsp:rsid wsp:val=&quot;003063F0&quot;/&gt;&lt;wsp:rsid wsp:val=&quot;00306980&quot;/&gt;&lt;wsp:rsid wsp:val=&quot;003103B7&quot;/&gt;&lt;wsp:rsid wsp:val=&quot;00316734&quot;/&gt;&lt;wsp:rsid wsp:val=&quot;00317380&quot;/&gt;&lt;wsp:rsid wsp:val=&quot;00317F18&quot;/&gt;&lt;wsp:rsid wsp:val=&quot;0032640D&quot;/&gt;&lt;wsp:rsid wsp:val=&quot;00332356&quot;/&gt;&lt;wsp:rsid wsp:val=&quot;003415E2&quot;/&gt;&lt;wsp:rsid wsp:val=&quot;003427E4&quot;/&gt;&lt;wsp:rsid wsp:val=&quot;00343F66&quot;/&gt;&lt;wsp:rsid wsp:val=&quot;00344143&quot;/&gt;&lt;wsp:rsid wsp:val=&quot;00344822&quot;/&gt;&lt;wsp:rsid wsp:val=&quot;00350FB2&quot;/&gt;&lt;wsp:rsid wsp:val=&quot;00351F44&quot;/&gt;&lt;wsp:rsid wsp:val=&quot;003534CE&quot;/&gt;&lt;wsp:rsid wsp:val=&quot;00361465&quot;/&gt;&lt;wsp:rsid wsp:val=&quot;0036221D&quot;/&gt;&lt;wsp:rsid wsp:val=&quot;00364527&quot;/&gt;&lt;wsp:rsid wsp:val=&quot;00366EA3&quot;/&gt;&lt;wsp:rsid wsp:val=&quot;0037307B&quot;/&gt;&lt;wsp:rsid wsp:val=&quot;0037307D&quot;/&gt;&lt;wsp:rsid wsp:val=&quot;00373F15&quot;/&gt;&lt;wsp:rsid wsp:val=&quot;003746B3&quot;/&gt;&lt;wsp:rsid wsp:val=&quot;00381567&quot;/&gt;&lt;wsp:rsid wsp:val=&quot;00382CBE&quot;/&gt;&lt;wsp:rsid wsp:val=&quot;00385048&quot;/&gt;&lt;wsp:rsid wsp:val=&quot;00391E1B&quot;/&gt;&lt;wsp:rsid wsp:val=&quot;00394257&quot;/&gt;&lt;wsp:rsid wsp:val=&quot;00394402&quot;/&gt;&lt;wsp:rsid wsp:val=&quot;00394EDF&quot;/&gt;&lt;wsp:rsid wsp:val=&quot;003A01BC&quot;/&gt;&lt;wsp:rsid wsp:val=&quot;003A24FA&quot;/&gt;&lt;wsp:rsid wsp:val=&quot;003B031D&quot;/&gt;&lt;wsp:rsid wsp:val=&quot;003B03EE&quot;/&gt;&lt;wsp:rsid wsp:val=&quot;003B1472&quot;/&gt;&lt;wsp:rsid wsp:val=&quot;003B7927&quot;/&gt;&lt;wsp:rsid wsp:val=&quot;003C02A6&quot;/&gt;&lt;wsp:rsid wsp:val=&quot;003C39F7&quot;/&gt;&lt;wsp:rsid wsp:val=&quot;003C6978&quot;/&gt;&lt;wsp:rsid wsp:val=&quot;003D15CB&quot;/&gt;&lt;wsp:rsid wsp:val=&quot;003D1782&quot;/&gt;&lt;wsp:rsid wsp:val=&quot;003D3457&quot;/&gt;&lt;wsp:rsid wsp:val=&quot;003D3DCA&quot;/&gt;&lt;wsp:rsid wsp:val=&quot;003D6674&quot;/&gt;&lt;wsp:rsid wsp:val=&quot;003D6769&quot;/&gt;&lt;wsp:rsid wsp:val=&quot;003E0301&quot;/&gt;&lt;wsp:rsid wsp:val=&quot;003E0422&quot;/&gt;&lt;wsp:rsid wsp:val=&quot;003F365B&quot;/&gt;&lt;wsp:rsid wsp:val=&quot;003F4C53&quot;/&gt;&lt;wsp:rsid wsp:val=&quot;003F63C1&quot;/&gt;&lt;wsp:rsid wsp:val=&quot;0040088F&quot;/&gt;&lt;wsp:rsid wsp:val=&quot;00402E09&quot;/&gt;&lt;wsp:rsid wsp:val=&quot;00403775&quot;/&gt;&lt;wsp:rsid wsp:val=&quot;00406EB8&quot;/&gt;&lt;wsp:rsid wsp:val=&quot;00411EAB&quot;/&gt;&lt;wsp:rsid wsp:val=&quot;00415195&quot;/&gt;&lt;wsp:rsid wsp:val=&quot;004270D1&quot;/&gt;&lt;wsp:rsid wsp:val=&quot;004309DF&quot;/&gt;&lt;wsp:rsid wsp:val=&quot;0043187E&quot;/&gt;&lt;wsp:rsid wsp:val=&quot;00433787&quot;/&gt;&lt;wsp:rsid wsp:val=&quot;00436210&quot;/&gt;&lt;wsp:rsid wsp:val=&quot;00436AEC&quot;/&gt;&lt;wsp:rsid wsp:val=&quot;00442A2C&quot;/&gt;&lt;wsp:rsid wsp:val=&quot;004503EC&quot;/&gt;&lt;wsp:rsid wsp:val=&quot;00452500&quot;/&gt;&lt;wsp:rsid wsp:val=&quot;00452D5E&quot;/&gt;&lt;wsp:rsid wsp:val=&quot;004537F6&quot;/&gt;&lt;wsp:rsid wsp:val=&quot;0045380C&quot;/&gt;&lt;wsp:rsid wsp:val=&quot;004562BC&quot;/&gt;&lt;wsp:rsid wsp:val=&quot;00465F64&quot;/&gt;&lt;wsp:rsid wsp:val=&quot;00473ABF&quot;/&gt;&lt;wsp:rsid wsp:val=&quot;004748BE&quot;/&gt;&lt;wsp:rsid wsp:val=&quot;00476B0F&quot;/&gt;&lt;wsp:rsid wsp:val=&quot;00477BC6&quot;/&gt;&lt;wsp:rsid wsp:val=&quot;0048210E&quot;/&gt;&lt;wsp:rsid wsp:val=&quot;00485C49&quot;/&gt;&lt;wsp:rsid wsp:val=&quot;00487DB1&quot;/&gt;&lt;wsp:rsid wsp:val=&quot;00490F4D&quot;/&gt;&lt;wsp:rsid wsp:val=&quot;00491E80&quot;/&gt;&lt;wsp:rsid wsp:val=&quot;00492255&quot;/&gt;&lt;wsp:rsid wsp:val=&quot;00496238&quot;/&gt;&lt;wsp:rsid wsp:val=&quot;00496359&quot;/&gt;&lt;wsp:rsid wsp:val=&quot;004A02D5&quot;/&gt;&lt;wsp:rsid wsp:val=&quot;004A03B0&quot;/&gt;&lt;wsp:rsid wsp:val=&quot;004A082B&quot;/&gt;&lt;wsp:rsid wsp:val=&quot;004A46D4&quot;/&gt;&lt;wsp:rsid wsp:val=&quot;004A5F62&quot;/&gt;&lt;wsp:rsid wsp:val=&quot;004A62A8&quot;/&gt;&lt;wsp:rsid wsp:val=&quot;004A66EF&quot;/&gt;&lt;wsp:rsid wsp:val=&quot;004A6D17&quot;/&gt;&lt;wsp:rsid wsp:val=&quot;004B275D&quot;/&gt;&lt;wsp:rsid wsp:val=&quot;004B3A61&quot;/&gt;&lt;wsp:rsid wsp:val=&quot;004B7618&quot;/&gt;&lt;wsp:rsid wsp:val=&quot;004C51EB&quot;/&gt;&lt;wsp:rsid wsp:val=&quot;004C656C&quot;/&gt;&lt;wsp:rsid wsp:val=&quot;004D4690&quot;/&gt;&lt;wsp:rsid wsp:val=&quot;004D5A29&quot;/&gt;&lt;wsp:rsid wsp:val=&quot;004D77F0&quot;/&gt;&lt;wsp:rsid wsp:val=&quot;004E35F5&quot;/&gt;&lt;wsp:rsid wsp:val=&quot;004E556C&quot;/&gt;&lt;wsp:rsid wsp:val=&quot;004F59CA&quot;/&gt;&lt;wsp:rsid wsp:val=&quot;00500A20&quot;/&gt;&lt;wsp:rsid wsp:val=&quot;00504760&quot;/&gt;&lt;wsp:rsid wsp:val=&quot;005067CA&quot;/&gt;&lt;wsp:rsid wsp:val=&quot;00507283&quot;/&gt;&lt;wsp:rsid wsp:val=&quot;00510658&quot;/&gt;&lt;wsp:rsid wsp:val=&quot;00521180&quot;/&gt;&lt;wsp:rsid wsp:val=&quot;00522892&quot;/&gt;&lt;wsp:rsid wsp:val=&quot;0053178F&quot;/&gt;&lt;wsp:rsid wsp:val=&quot;00533390&quot;/&gt;&lt;wsp:rsid wsp:val=&quot;00542D6B&quot;/&gt;&lt;wsp:rsid wsp:val=&quot;00547DDA&quot;/&gt;&lt;wsp:rsid wsp:val=&quot;00550E37&quot;/&gt;&lt;wsp:rsid wsp:val=&quot;0055286B&quot;/&gt;&lt;wsp:rsid wsp:val=&quot;0055360B&quot;/&gt;&lt;wsp:rsid wsp:val=&quot;005614C4&quot;/&gt;&lt;wsp:rsid wsp:val=&quot;00562430&quot;/&gt;&lt;wsp:rsid wsp:val=&quot;00562471&quot;/&gt;&lt;wsp:rsid wsp:val=&quot;005625CB&quot;/&gt;&lt;wsp:rsid wsp:val=&quot;00563CE5&quot;/&gt;&lt;wsp:rsid wsp:val=&quot;0056665F&quot;/&gt;&lt;wsp:rsid wsp:val=&quot;005717BF&quot;/&gt;&lt;wsp:rsid wsp:val=&quot;00574D3F&quot;/&gt;&lt;wsp:rsid wsp:val=&quot;00576B30&quot;/&gt;&lt;wsp:rsid wsp:val=&quot;00583DE9&quot;/&gt;&lt;wsp:rsid wsp:val=&quot;00584A39&quot;/&gt;&lt;wsp:rsid wsp:val=&quot;00595B51&quot;/&gt;&lt;wsp:rsid wsp:val=&quot;005A04ED&quot;/&gt;&lt;wsp:rsid wsp:val=&quot;005A0755&quot;/&gt;&lt;wsp:rsid wsp:val=&quot;005A67FC&quot;/&gt;&lt;wsp:rsid wsp:val=&quot;005B3E66&quot;/&gt;&lt;wsp:rsid wsp:val=&quot;005B4E7E&quot;/&gt;&lt;wsp:rsid wsp:val=&quot;005B50F3&quot;/&gt;&lt;wsp:rsid wsp:val=&quot;005C1A48&quot;/&gt;&lt;wsp:rsid wsp:val=&quot;005C6EF1&quot;/&gt;&lt;wsp:rsid wsp:val=&quot;005D360A&quot;/&gt;&lt;wsp:rsid wsp:val=&quot;005D378E&quot;/&gt;&lt;wsp:rsid wsp:val=&quot;005D3849&quot;/&gt;&lt;wsp:rsid wsp:val=&quot;005D4C29&quot;/&gt;&lt;wsp:rsid wsp:val=&quot;005E0599&quot;/&gt;&lt;wsp:rsid wsp:val=&quot;005E3B8E&quot;/&gt;&lt;wsp:rsid wsp:val=&quot;005E4C40&quot;/&gt;&lt;wsp:rsid wsp:val=&quot;005E7043&quot;/&gt;&lt;wsp:rsid wsp:val=&quot;005F086A&quot;/&gt;&lt;wsp:rsid wsp:val=&quot;005F21CC&quot;/&gt;&lt;wsp:rsid wsp:val=&quot;005F3900&quot;/&gt;&lt;wsp:rsid wsp:val=&quot;005F50F5&quot;/&gt;&lt;wsp:rsid wsp:val=&quot;0060306E&quot;/&gt;&lt;wsp:rsid wsp:val=&quot;0060704E&quot;/&gt;&lt;wsp:rsid wsp:val=&quot;006079B5&quot;/&gt;&lt;wsp:rsid wsp:val=&quot;006137BA&quot;/&gt;&lt;wsp:rsid wsp:val=&quot;00613F07&quot;/&gt;&lt;wsp:rsid wsp:val=&quot;006141FF&quot;/&gt;&lt;wsp:rsid wsp:val=&quot;00621230&quot;/&gt;&lt;wsp:rsid wsp:val=&quot;006231E5&quot;/&gt;&lt;wsp:rsid wsp:val=&quot;006321E9&quot;/&gt;&lt;wsp:rsid wsp:val=&quot;00637B61&quot;/&gt;&lt;wsp:rsid wsp:val=&quot;00644F35&quot;/&gt;&lt;wsp:rsid wsp:val=&quot;00652556&quot;/&gt;&lt;wsp:rsid wsp:val=&quot;00654C35&quot;/&gt;&lt;wsp:rsid wsp:val=&quot;0065510E&quot;/&gt;&lt;wsp:rsid wsp:val=&quot;0066448C&quot;/&gt;&lt;wsp:rsid wsp:val=&quot;00664BA8&quot;/&gt;&lt;wsp:rsid wsp:val=&quot;006650C3&quot;/&gt;&lt;wsp:rsid wsp:val=&quot;00677EC9&quot;/&gt;&lt;wsp:rsid wsp:val=&quot;0068026E&quot;/&gt;&lt;wsp:rsid wsp:val=&quot;00683171&quot;/&gt;&lt;wsp:rsid wsp:val=&quot;00684B8F&quot;/&gt;&lt;wsp:rsid wsp:val=&quot;00687F1F&quot;/&gt;&lt;wsp:rsid wsp:val=&quot;006909ED&quot;/&gt;&lt;wsp:rsid wsp:val=&quot;0069369B&quot;/&gt;&lt;wsp:rsid wsp:val=&quot;00694939&quot;/&gt;&lt;wsp:rsid wsp:val=&quot;006968BD&quot;/&gt;&lt;wsp:rsid wsp:val=&quot;006A1085&quot;/&gt;&lt;wsp:rsid wsp:val=&quot;006A1363&quot;/&gt;&lt;wsp:rsid wsp:val=&quot;006A2D43&quot;/&gt;&lt;wsp:rsid wsp:val=&quot;006A315A&quot;/&gt;&lt;wsp:rsid wsp:val=&quot;006A5B34&quot;/&gt;&lt;wsp:rsid wsp:val=&quot;006B01D0&quot;/&gt;&lt;wsp:rsid wsp:val=&quot;006B13A0&quot;/&gt;&lt;wsp:rsid wsp:val=&quot;006B2B5C&quot;/&gt;&lt;wsp:rsid wsp:val=&quot;006B3B26&quot;/&gt;&lt;wsp:rsid wsp:val=&quot;006B4B96&quot;/&gt;&lt;wsp:rsid wsp:val=&quot;006B5BE3&quot;/&gt;&lt;wsp:rsid wsp:val=&quot;006C0A9F&quot;/&gt;&lt;wsp:rsid wsp:val=&quot;006C119A&quot;/&gt;&lt;wsp:rsid wsp:val=&quot;006C1B7C&quot;/&gt;&lt;wsp:rsid wsp:val=&quot;006C3B79&quot;/&gt;&lt;wsp:rsid wsp:val=&quot;006C5C7B&quot;/&gt;&lt;wsp:rsid wsp:val=&quot;006D430D&quot;/&gt;&lt;wsp:rsid wsp:val=&quot;006D4EAD&quot;/&gt;&lt;wsp:rsid wsp:val=&quot;006D5952&quot;/&gt;&lt;wsp:rsid wsp:val=&quot;006D741F&quot;/&gt;&lt;wsp:rsid wsp:val=&quot;006E2F64&quot;/&gt;&lt;wsp:rsid wsp:val=&quot;006E5843&quot;/&gt;&lt;wsp:rsid wsp:val=&quot;006F3F4D&quot;/&gt;&lt;wsp:rsid wsp:val=&quot;006F6B9F&quot;/&gt;&lt;wsp:rsid wsp:val=&quot;006F74D3&quot;/&gt;&lt;wsp:rsid wsp:val=&quot;007001C3&quot;/&gt;&lt;wsp:rsid wsp:val=&quot;00702C69&quot;/&gt;&lt;wsp:rsid wsp:val=&quot;00702E26&quot;/&gt;&lt;wsp:rsid wsp:val=&quot;0070346C&quot;/&gt;&lt;wsp:rsid wsp:val=&quot;00703618&quot;/&gt;&lt;wsp:rsid wsp:val=&quot;00704B10&quot;/&gt;&lt;wsp:rsid wsp:val=&quot;00706AA5&quot;/&gt;&lt;wsp:rsid wsp:val=&quot;00707D22&quot;/&gt;&lt;wsp:rsid wsp:val=&quot;007149FE&quot;/&gt;&lt;wsp:rsid wsp:val=&quot;00714CEF&quot;/&gt;&lt;wsp:rsid wsp:val=&quot;00716428&quot;/&gt;&lt;wsp:rsid wsp:val=&quot;00720BEF&quot;/&gt;&lt;wsp:rsid wsp:val=&quot;00723D69&quot;/&gt;&lt;wsp:rsid wsp:val=&quot;00724E44&quot;/&gt;&lt;wsp:rsid wsp:val=&quot;00725FA3&quot;/&gt;&lt;wsp:rsid wsp:val=&quot;00734C60&quot;/&gt;&lt;wsp:rsid wsp:val=&quot;00736383&quot;/&gt;&lt;wsp:rsid wsp:val=&quot;007366AA&quot;/&gt;&lt;wsp:rsid wsp:val=&quot;0073692A&quot;/&gt;&lt;wsp:rsid wsp:val=&quot;007371CF&quot;/&gt;&lt;wsp:rsid wsp:val=&quot;007433B7&quot;/&gt;&lt;wsp:rsid wsp:val=&quot;00746AE2&quot;/&gt;&lt;wsp:rsid wsp:val=&quot;007523D3&quot;/&gt;&lt;wsp:rsid wsp:val=&quot;00756C9D&quot;/&gt;&lt;wsp:rsid wsp:val=&quot;00762DAD&quot;/&gt;&lt;wsp:rsid wsp:val=&quot;00763051&quot;/&gt;&lt;wsp:rsid wsp:val=&quot;007647D9&quot;/&gt;&lt;wsp:rsid wsp:val=&quot;00765166&quot;/&gt;&lt;wsp:rsid wsp:val=&quot;00770119&quot;/&gt;&lt;wsp:rsid wsp:val=&quot;007718B2&quot;/&gt;&lt;wsp:rsid wsp:val=&quot;007745D5&quot;/&gt;&lt;wsp:rsid wsp:val=&quot;00776F4B&quot;/&gt;&lt;wsp:rsid wsp:val=&quot;0077756B&quot;/&gt;&lt;wsp:rsid wsp:val=&quot;00781182&quot;/&gt;&lt;wsp:rsid wsp:val=&quot;00781D13&quot;/&gt;&lt;wsp:rsid wsp:val=&quot;0078238F&quot;/&gt;&lt;wsp:rsid wsp:val=&quot;007829C7&quot;/&gt;&lt;wsp:rsid wsp:val=&quot;0078715D&quot;/&gt;&lt;wsp:rsid wsp:val=&quot;0078717E&quot;/&gt;&lt;wsp:rsid wsp:val=&quot;00787487&quot;/&gt;&lt;wsp:rsid wsp:val=&quot;00790CCA&quot;/&gt;&lt;wsp:rsid wsp:val=&quot;00792DF8&quot;/&gt;&lt;wsp:rsid wsp:val=&quot;00793936&quot;/&gt;&lt;wsp:rsid wsp:val=&quot;0079407B&quot;/&gt;&lt;wsp:rsid wsp:val=&quot;00795569&quot;/&gt;&lt;wsp:rsid wsp:val=&quot;0079724A&quot;/&gt;&lt;wsp:rsid wsp:val=&quot;007974B0&quot;/&gt;&lt;wsp:rsid wsp:val=&quot;007A31E9&quot;/&gt;&lt;wsp:rsid wsp:val=&quot;007B24C0&quot;/&gt;&lt;wsp:rsid wsp:val=&quot;007B4610&quot;/&gt;&lt;wsp:rsid wsp:val=&quot;007B4AB5&quot;/&gt;&lt;wsp:rsid wsp:val=&quot;007C2CAB&quot;/&gt;&lt;wsp:rsid wsp:val=&quot;007C3E6A&quot;/&gt;&lt;wsp:rsid wsp:val=&quot;007C50F3&quot;/&gt;&lt;wsp:rsid wsp:val=&quot;007D1E71&quot;/&gt;&lt;wsp:rsid wsp:val=&quot;007D32FC&quot;/&gt;&lt;wsp:rsid wsp:val=&quot;007D3A88&quot;/&gt;&lt;wsp:rsid wsp:val=&quot;007D3A95&quot;/&gt;&lt;wsp:rsid wsp:val=&quot;007E0CCC&quot;/&gt;&lt;wsp:rsid wsp:val=&quot;007E1969&quot;/&gt;&lt;wsp:rsid wsp:val=&quot;007E1C08&quot;/&gt;&lt;wsp:rsid wsp:val=&quot;007E4934&quot;/&gt;&lt;wsp:rsid wsp:val=&quot;007E69D7&quot;/&gt;&lt;wsp:rsid wsp:val=&quot;007F00E2&quot;/&gt;&lt;wsp:rsid wsp:val=&quot;007F0185&quot;/&gt;&lt;wsp:rsid wsp:val=&quot;007F04E3&quot;/&gt;&lt;wsp:rsid wsp:val=&quot;007F15E2&quot;/&gt;&lt;wsp:rsid wsp:val=&quot;007F2408&quot;/&gt;&lt;wsp:rsid wsp:val=&quot;007F3857&quot;/&gt;&lt;wsp:rsid wsp:val=&quot;007F6A4D&quot;/&gt;&lt;wsp:rsid wsp:val=&quot;00807C47&quot;/&gt;&lt;wsp:rsid wsp:val=&quot;0081073E&quot;/&gt;&lt;wsp:rsid wsp:val=&quot;00812C0D&quot;/&gt;&lt;wsp:rsid wsp:val=&quot;00812DF2&quot;/&gt;&lt;wsp:rsid wsp:val=&quot;00820340&quot;/&gt;&lt;wsp:rsid wsp:val=&quot;00824172&quot;/&gt;&lt;wsp:rsid wsp:val=&quot;008252C4&quot;/&gt;&lt;wsp:rsid wsp:val=&quot;00826084&quot;/&gt;&lt;wsp:rsid wsp:val=&quot;008262DF&quot;/&gt;&lt;wsp:rsid wsp:val=&quot;00830165&quot;/&gt;&lt;wsp:rsid wsp:val=&quot;00833D39&quot;/&gt;&lt;wsp:rsid wsp:val=&quot;00835128&quot;/&gt;&lt;wsp:rsid wsp:val=&quot;0083760D&quot;/&gt;&lt;wsp:rsid wsp:val=&quot;00840CF3&quot;/&gt;&lt;wsp:rsid wsp:val=&quot;00843001&quot;/&gt;&lt;wsp:rsid wsp:val=&quot;008468F2&quot;/&gt;&lt;wsp:rsid wsp:val=&quot;008471E7&quot;/&gt;&lt;wsp:rsid wsp:val=&quot;008478AC&quot;/&gt;&lt;wsp:rsid wsp:val=&quot;00851DD2&quot;/&gt;&lt;wsp:rsid wsp:val=&quot;00852BC6&quot;/&gt;&lt;wsp:rsid wsp:val=&quot;00854D19&quot;/&gt;&lt;wsp:rsid wsp:val=&quot;00855EC2&quot;/&gt;&lt;wsp:rsid wsp:val=&quot;0086137F&quot;/&gt;&lt;wsp:rsid wsp:val=&quot;00864AB5&quot;/&gt;&lt;wsp:rsid wsp:val=&quot;00865803&quot;/&gt;&lt;wsp:rsid wsp:val=&quot;00870E69&quot;/&gt;&lt;wsp:rsid wsp:val=&quot;00871A06&quot;/&gt;&lt;wsp:rsid wsp:val=&quot;00876BC3&quot;/&gt;&lt;wsp:rsid wsp:val=&quot;00877A31&quot;/&gt;&lt;wsp:rsid wsp:val=&quot;008841D4&quot;/&gt;&lt;wsp:rsid wsp:val=&quot;0088617F&quot;/&gt;&lt;wsp:rsid wsp:val=&quot;00890ACE&quot;/&gt;&lt;wsp:rsid wsp:val=&quot;008930B0&quot;/&gt;&lt;wsp:rsid wsp:val=&quot;008931F2&quot;/&gt;&lt;wsp:rsid wsp:val=&quot;0089440E&quot;/&gt;&lt;wsp:rsid wsp:val=&quot;008954A1&quot;/&gt;&lt;wsp:rsid wsp:val=&quot;008A0389&quot;/&gt;&lt;wsp:rsid wsp:val=&quot;008A3E09&quot;/&gt;&lt;wsp:rsid wsp:val=&quot;008A4C4D&quot;/&gt;&lt;wsp:rsid wsp:val=&quot;008A4E5F&quot;/&gt;&lt;wsp:rsid wsp:val=&quot;008A6539&quot;/&gt;&lt;wsp:rsid wsp:val=&quot;008A6968&quot;/&gt;&lt;wsp:rsid wsp:val=&quot;008B125A&quot;/&gt;&lt;wsp:rsid wsp:val=&quot;008B39ED&quot;/&gt;&lt;wsp:rsid wsp:val=&quot;008B6479&quot;/&gt;&lt;wsp:rsid wsp:val=&quot;008B69A7&quot;/&gt;&lt;wsp:rsid wsp:val=&quot;008C5FFF&quot;/&gt;&lt;wsp:rsid wsp:val=&quot;008C7805&quot;/&gt;&lt;wsp:rsid wsp:val=&quot;008D0E22&quot;/&gt;&lt;wsp:rsid wsp:val=&quot;008D32F8&quot;/&gt;&lt;wsp:rsid wsp:val=&quot;008D5C06&quot;/&gt;&lt;wsp:rsid wsp:val=&quot;008E01C2&quot;/&gt;&lt;wsp:rsid wsp:val=&quot;008E0F0A&quot;/&gt;&lt;wsp:rsid wsp:val=&quot;008E1B14&quot;/&gt;&lt;wsp:rsid wsp:val=&quot;008E55FA&quot;/&gt;&lt;wsp:rsid wsp:val=&quot;008E5CD7&quot;/&gt;&lt;wsp:rsid wsp:val=&quot;008E5F99&quot;/&gt;&lt;wsp:rsid wsp:val=&quot;008F17CD&quot;/&gt;&lt;wsp:rsid wsp:val=&quot;008F3918&quot;/&gt;&lt;wsp:rsid wsp:val=&quot;008F6D04&quot;/&gt;&lt;wsp:rsid wsp:val=&quot;008F7423&quot;/&gt;&lt;wsp:rsid wsp:val=&quot;008F78D6&quot;/&gt;&lt;wsp:rsid wsp:val=&quot;00900504&quot;/&gt;&lt;wsp:rsid wsp:val=&quot;00901B59&quot;/&gt;&lt;wsp:rsid wsp:val=&quot;009039B9&quot;/&gt;&lt;wsp:rsid wsp:val=&quot;009045C0&quot;/&gt;&lt;wsp:rsid wsp:val=&quot;009052FC&quot;/&gt;&lt;wsp:rsid wsp:val=&quot;009108DA&quot;/&gt;&lt;wsp:rsid wsp:val=&quot;00910E50&quot;/&gt;&lt;wsp:rsid wsp:val=&quot;00911B8E&quot;/&gt;&lt;wsp:rsid wsp:val=&quot;0091305F&quot;/&gt;&lt;wsp:rsid wsp:val=&quot;009211B4&quot;/&gt;&lt;wsp:rsid wsp:val=&quot;0092351D&quot;/&gt;&lt;wsp:rsid wsp:val=&quot;009264CF&quot;/&gt;&lt;wsp:rsid wsp:val=&quot;009316D8&quot;/&gt;&lt;wsp:rsid wsp:val=&quot;00935B0B&quot;/&gt;&lt;wsp:rsid wsp:val=&quot;009404EE&quot;/&gt;&lt;wsp:rsid wsp:val=&quot;00940CAB&quot;/&gt;&lt;wsp:rsid wsp:val=&quot;00942768&quot;/&gt;&lt;wsp:rsid wsp:val=&quot;00942BCD&quot;/&gt;&lt;wsp:rsid wsp:val=&quot;00947849&quot;/&gt;&lt;wsp:rsid wsp:val=&quot;00950EB3&quot;/&gt;&lt;wsp:rsid wsp:val=&quot;00951013&quot;/&gt;&lt;wsp:rsid wsp:val=&quot;009517F9&quot;/&gt;&lt;wsp:rsid wsp:val=&quot;009527AF&quot;/&gt;&lt;wsp:rsid wsp:val=&quot;00953B26&quot;/&gt;&lt;wsp:rsid wsp:val=&quot;00953C18&quot;/&gt;&lt;wsp:rsid wsp:val=&quot;00954063&quot;/&gt;&lt;wsp:rsid wsp:val=&quot;00954637&quot;/&gt;&lt;wsp:rsid wsp:val=&quot;00954EB0&quot;/&gt;&lt;wsp:rsid wsp:val=&quot;00956B31&quot;/&gt;&lt;wsp:rsid wsp:val=&quot;00960707&quot;/&gt;&lt;wsp:rsid wsp:val=&quot;00966E07&quot;/&gt;&lt;wsp:rsid wsp:val=&quot;00973E40&quot;/&gt;&lt;wsp:rsid wsp:val=&quot;009749E7&quot;/&gt;&lt;wsp:rsid wsp:val=&quot;00982732&quot;/&gt;&lt;wsp:rsid wsp:val=&quot;009827FC&quot;/&gt;&lt;wsp:rsid wsp:val=&quot;009847F1&quot;/&gt;&lt;wsp:rsid wsp:val=&quot;00986711&quot;/&gt;&lt;wsp:rsid wsp:val=&quot;0099114B&quot;/&gt;&lt;wsp:rsid wsp:val=&quot;00992728&quot;/&gt;&lt;wsp:rsid wsp:val=&quot;00994F7D&quot;/&gt;&lt;wsp:rsid wsp:val=&quot;009959E1&quot;/&gt;&lt;wsp:rsid wsp:val=&quot;009A3671&quot;/&gt;&lt;wsp:rsid wsp:val=&quot;009B7182&quot;/&gt;&lt;wsp:rsid wsp:val=&quot;009C0B27&quot;/&gt;&lt;wsp:rsid wsp:val=&quot;009C32F8&quot;/&gt;&lt;wsp:rsid wsp:val=&quot;009C3726&quot;/&gt;&lt;wsp:rsid wsp:val=&quot;009C37FE&quot;/&gt;&lt;wsp:rsid wsp:val=&quot;009C39B7&quot;/&gt;&lt;wsp:rsid wsp:val=&quot;009C44AF&quot;/&gt;&lt;wsp:rsid wsp:val=&quot;009C5655&quot;/&gt;&lt;wsp:rsid wsp:val=&quot;009C5CA2&quot;/&gt;&lt;wsp:rsid wsp:val=&quot;009D038A&quot;/&gt;&lt;wsp:rsid wsp:val=&quot;009D3B62&quot;/&gt;&lt;wsp:rsid wsp:val=&quot;009D4F4D&quot;/&gt;&lt;wsp:rsid wsp:val=&quot;009D63E8&quot;/&gt;&lt;wsp:rsid wsp:val=&quot;009E33C0&quot;/&gt;&lt;wsp:rsid wsp:val=&quot;009E3424&quot;/&gt;&lt;wsp:rsid wsp:val=&quot;009E3CA0&quot;/&gt;&lt;wsp:rsid wsp:val=&quot;009E5D95&quot;/&gt;&lt;wsp:rsid wsp:val=&quot;009E699D&quot;/&gt;&lt;wsp:rsid wsp:val=&quot;009E77D4&quot;/&gt;&lt;wsp:rsid wsp:val=&quot;009E7B53&quot;/&gt;&lt;wsp:rsid wsp:val=&quot;009E7D9E&quot;/&gt;&lt;wsp:rsid wsp:val=&quot;009F20FB&quot;/&gt;&lt;wsp:rsid wsp:val=&quot;009F5281&quot;/&gt;&lt;wsp:rsid wsp:val=&quot;009F60A6&quot;/&gt;&lt;wsp:rsid wsp:val=&quot;00A01A32&quot;/&gt;&lt;wsp:rsid wsp:val=&quot;00A027B5&quot;/&gt;&lt;wsp:rsid wsp:val=&quot;00A02C76&quot;/&gt;&lt;wsp:rsid wsp:val=&quot;00A069A6&quot;/&gt;&lt;wsp:rsid wsp:val=&quot;00A11143&quot;/&gt;&lt;wsp:rsid wsp:val=&quot;00A11DA1&quot;/&gt;&lt;wsp:rsid wsp:val=&quot;00A14C74&quot;/&gt;&lt;wsp:rsid wsp:val=&quot;00A2282B&quot;/&gt;&lt;wsp:rsid wsp:val=&quot;00A262F4&quot;/&gt;&lt;wsp:rsid wsp:val=&quot;00A30A12&quot;/&gt;&lt;wsp:rsid wsp:val=&quot;00A36343&quot;/&gt;&lt;wsp:rsid wsp:val=&quot;00A40147&quot;/&gt;&lt;wsp:rsid wsp:val=&quot;00A40E66&quot;/&gt;&lt;wsp:rsid wsp:val=&quot;00A422C7&quot;/&gt;&lt;wsp:rsid wsp:val=&quot;00A42EA0&quot;/&gt;&lt;wsp:rsid wsp:val=&quot;00A43E22&quot;/&gt;&lt;wsp:rsid wsp:val=&quot;00A44A5E&quot;/&gt;&lt;wsp:rsid wsp:val=&quot;00A46B3B&quot;/&gt;&lt;wsp:rsid wsp:val=&quot;00A57161&quot;/&gt;&lt;wsp:rsid wsp:val=&quot;00A62FFB&quot;/&gt;&lt;wsp:rsid wsp:val=&quot;00A6461E&quot;/&gt;&lt;wsp:rsid wsp:val=&quot;00A64F5A&quot;/&gt;&lt;wsp:rsid wsp:val=&quot;00A66EAC&quot;/&gt;&lt;wsp:rsid wsp:val=&quot;00A700F3&quot;/&gt;&lt;wsp:rsid wsp:val=&quot;00A71F10&quot;/&gt;&lt;wsp:rsid wsp:val=&quot;00A748E3&quot;/&gt;&lt;wsp:rsid wsp:val=&quot;00A76E85&quot;/&gt;&lt;wsp:rsid wsp:val=&quot;00A779A1&quot;/&gt;&lt;wsp:rsid wsp:val=&quot;00A80593&quot;/&gt;&lt;wsp:rsid wsp:val=&quot;00A8156B&quot;/&gt;&lt;wsp:rsid wsp:val=&quot;00A821AC&quot;/&gt;&lt;wsp:rsid wsp:val=&quot;00A825A3&quot;/&gt;&lt;wsp:rsid wsp:val=&quot;00A83407&quot;/&gt;&lt;wsp:rsid wsp:val=&quot;00A83FE2&quot;/&gt;&lt;wsp:rsid wsp:val=&quot;00A845A7&quot;/&gt;&lt;wsp:rsid wsp:val=&quot;00A85193&quot;/&gt;&lt;wsp:rsid wsp:val=&quot;00A858AC&quot;/&gt;&lt;wsp:rsid wsp:val=&quot;00A868ED&quot;/&gt;&lt;wsp:rsid wsp:val=&quot;00A872DF&quot;/&gt;&lt;wsp:rsid wsp:val=&quot;00A92F00&quot;/&gt;&lt;wsp:rsid wsp:val=&quot;00A936A3&quot;/&gt;&lt;wsp:rsid wsp:val=&quot;00AA05AD&quot;/&gt;&lt;wsp:rsid wsp:val=&quot;00AA3D13&quot;/&gt;&lt;wsp:rsid wsp:val=&quot;00AA4ED5&quot;/&gt;&lt;wsp:rsid wsp:val=&quot;00AB28F0&quot;/&gt;&lt;wsp:rsid wsp:val=&quot;00AB4F91&quot;/&gt;&lt;wsp:rsid wsp:val=&quot;00AC1E3E&quot;/&gt;&lt;wsp:rsid wsp:val=&quot;00AC22B4&quot;/&gt;&lt;wsp:rsid wsp:val=&quot;00AC3B41&quot;/&gt;&lt;wsp:rsid wsp:val=&quot;00AC60EF&quot;/&gt;&lt;wsp:rsid wsp:val=&quot;00AD0646&quot;/&gt;&lt;wsp:rsid wsp:val=&quot;00AE413D&quot;/&gt;&lt;wsp:rsid wsp:val=&quot;00AF1730&quot;/&gt;&lt;wsp:rsid wsp:val=&quot;00AF3C34&quot;/&gt;&lt;wsp:rsid wsp:val=&quot;00AF3C7B&quot;/&gt;&lt;wsp:rsid wsp:val=&quot;00AF3EB0&quot;/&gt;&lt;wsp:rsid wsp:val=&quot;00AF3F43&quot;/&gt;&lt;wsp:rsid wsp:val=&quot;00AF4123&quot;/&gt;&lt;wsp:rsid wsp:val=&quot;00AF49CC&quot;/&gt;&lt;wsp:rsid wsp:val=&quot;00AF604E&quot;/&gt;&lt;wsp:rsid wsp:val=&quot;00B02ECA&quot;/&gt;&lt;wsp:rsid wsp:val=&quot;00B04D21&quot;/&gt;&lt;wsp:rsid wsp:val=&quot;00B0500F&quot;/&gt;&lt;wsp:rsid wsp:val=&quot;00B05FCD&quot;/&gt;&lt;wsp:rsid wsp:val=&quot;00B068AB&quot;/&gt;&lt;wsp:rsid wsp:val=&quot;00B06E78&quot;/&gt;&lt;wsp:rsid wsp:val=&quot;00B110F0&quot;/&gt;&lt;wsp:rsid wsp:val=&quot;00B11187&quot;/&gt;&lt;wsp:rsid wsp:val=&quot;00B1396B&quot;/&gt;&lt;wsp:rsid wsp:val=&quot;00B15452&quot;/&gt;&lt;wsp:rsid wsp:val=&quot;00B36D67&quot;/&gt;&lt;wsp:rsid wsp:val=&quot;00B41905&quot;/&gt;&lt;wsp:rsid wsp:val=&quot;00B42A02&quot;/&gt;&lt;wsp:rsid wsp:val=&quot;00B43AD7&quot;/&gt;&lt;wsp:rsid wsp:val=&quot;00B4429E&quot;/&gt;&lt;wsp:rsid wsp:val=&quot;00B459CE&quot;/&gt;&lt;wsp:rsid wsp:val=&quot;00B50E7E&quot;/&gt;&lt;wsp:rsid wsp:val=&quot;00B50EC1&quot;/&gt;&lt;wsp:rsid wsp:val=&quot;00B5532F&quot;/&gt;&lt;wsp:rsid wsp:val=&quot;00B55783&quot;/&gt;&lt;wsp:rsid wsp:val=&quot;00B55DAF&quot;/&gt;&lt;wsp:rsid wsp:val=&quot;00B56F8A&quot;/&gt;&lt;wsp:rsid wsp:val=&quot;00B57D29&quot;/&gt;&lt;wsp:rsid wsp:val=&quot;00B6579A&quot;/&gt;&lt;wsp:rsid wsp:val=&quot;00B66B49&quot;/&gt;&lt;wsp:rsid wsp:val=&quot;00B71208&quot;/&gt;&lt;wsp:rsid wsp:val=&quot;00B72B8F&quot;/&gt;&lt;wsp:rsid wsp:val=&quot;00B74356&quot;/&gt;&lt;wsp:rsid wsp:val=&quot;00B74FFD&quot;/&gt;&lt;wsp:rsid wsp:val=&quot;00B8100C&quot;/&gt;&lt;wsp:rsid wsp:val=&quot;00B82691&quot;/&gt;&lt;wsp:rsid wsp:val=&quot;00B82F6B&quot;/&gt;&lt;wsp:rsid wsp:val=&quot;00B83CAA&quot;/&gt;&lt;wsp:rsid wsp:val=&quot;00B84553&quot;/&gt;&lt;wsp:rsid wsp:val=&quot;00B851B2&quot;/&gt;&lt;wsp:rsid wsp:val=&quot;00B90CEF&quot;/&gt;&lt;wsp:rsid wsp:val=&quot;00B94D69&quot;/&gt;&lt;wsp:rsid wsp:val=&quot;00BA1D4F&quot;/&gt;&lt;wsp:rsid wsp:val=&quot;00BA651E&quot;/&gt;&lt;wsp:rsid wsp:val=&quot;00BA7213&quot;/&gt;&lt;wsp:rsid wsp:val=&quot;00BB1E66&quot;/&gt;&lt;wsp:rsid wsp:val=&quot;00BB238D&quot;/&gt;&lt;wsp:rsid wsp:val=&quot;00BB346A&quot;/&gt;&lt;wsp:rsid wsp:val=&quot;00BB4685&quot;/&gt;&lt;wsp:rsid wsp:val=&quot;00BB62D4&quot;/&gt;&lt;wsp:rsid wsp:val=&quot;00BB7353&quot;/&gt;&lt;wsp:rsid wsp:val=&quot;00BC083D&quot;/&gt;&lt;wsp:rsid wsp:val=&quot;00BC2D94&quot;/&gt;&lt;wsp:rsid wsp:val=&quot;00BC378C&quot;/&gt;&lt;wsp:rsid wsp:val=&quot;00BC43FE&quot;/&gt;&lt;wsp:rsid wsp:val=&quot;00BC589D&quot;/&gt;&lt;wsp:rsid wsp:val=&quot;00BC7DD8&quot;/&gt;&lt;wsp:rsid wsp:val=&quot;00BD68C2&quot;/&gt;&lt;wsp:rsid wsp:val=&quot;00BD78BB&quot;/&gt;&lt;wsp:rsid wsp:val=&quot;00BE16B4&quot;/&gt;&lt;wsp:rsid wsp:val=&quot;00BE3677&quot;/&gt;&lt;wsp:rsid wsp:val=&quot;00BE60D9&quot;/&gt;&lt;wsp:rsid wsp:val=&quot;00BF133E&quot;/&gt;&lt;wsp:rsid wsp:val=&quot;00BF13F4&quot;/&gt;&lt;wsp:rsid wsp:val=&quot;00BF3D11&quot;/&gt;&lt;wsp:rsid wsp:val=&quot;00BF3EFB&quot;/&gt;&lt;wsp:rsid wsp:val=&quot;00BF74AB&quot;/&gt;&lt;wsp:rsid wsp:val=&quot;00C00384&quot;/&gt;&lt;wsp:rsid wsp:val=&quot;00C03347&quot;/&gt;&lt;wsp:rsid wsp:val=&quot;00C1047B&quot;/&gt;&lt;wsp:rsid wsp:val=&quot;00C20BC4&quot;/&gt;&lt;wsp:rsid wsp:val=&quot;00C220D6&quot;/&gt;&lt;wsp:rsid wsp:val=&quot;00C23C20&quot;/&gt;&lt;wsp:rsid wsp:val=&quot;00C331DE&quot;/&gt;&lt;wsp:rsid wsp:val=&quot;00C356CF&quot;/&gt;&lt;wsp:rsid wsp:val=&quot;00C40A36&quot;/&gt;&lt;wsp:rsid wsp:val=&quot;00C425C6&quot;/&gt;&lt;wsp:rsid wsp:val=&quot;00C42862&quot;/&gt;&lt;wsp:rsid wsp:val=&quot;00C42A98&quot;/&gt;&lt;wsp:rsid wsp:val=&quot;00C45501&quot;/&gt;&lt;wsp:rsid wsp:val=&quot;00C460D6&quot;/&gt;&lt;wsp:rsid wsp:val=&quot;00C47463&quot;/&gt;&lt;wsp:rsid wsp:val=&quot;00C529BA&quot;/&gt;&lt;wsp:rsid wsp:val=&quot;00C54986&quot;/&gt;&lt;wsp:rsid wsp:val=&quot;00C56F15&quot;/&gt;&lt;wsp:rsid wsp:val=&quot;00C60E12&quot;/&gt;&lt;wsp:rsid wsp:val=&quot;00C6237A&quot;/&gt;&lt;wsp:rsid wsp:val=&quot;00C71B99&quot;/&gt;&lt;wsp:rsid wsp:val=&quot;00C72CB8&quot;/&gt;&lt;wsp:rsid wsp:val=&quot;00C730AC&quot;/&gt;&lt;wsp:rsid wsp:val=&quot;00C8006D&quot;/&gt;&lt;wsp:rsid wsp:val=&quot;00C81A63&quot;/&gt;&lt;wsp:rsid wsp:val=&quot;00C83435&quot;/&gt;&lt;wsp:rsid wsp:val=&quot;00C84BB2&quot;/&gt;&lt;wsp:rsid wsp:val=&quot;00C94AB1&quot;/&gt;&lt;wsp:rsid wsp:val=&quot;00C97998&quot;/&gt;&lt;wsp:rsid wsp:val=&quot;00CA4F12&quot;/&gt;&lt;wsp:rsid wsp:val=&quot;00CB2C4F&quot;/&gt;&lt;wsp:rsid wsp:val=&quot;00CB4714&quot;/&gt;&lt;wsp:rsid wsp:val=&quot;00CB695F&quot;/&gt;&lt;wsp:rsid wsp:val=&quot;00CC1459&quot;/&gt;&lt;wsp:rsid wsp:val=&quot;00CC2555&quot;/&gt;&lt;wsp:rsid wsp:val=&quot;00CC3529&quot;/&gt;&lt;wsp:rsid wsp:val=&quot;00CC4849&quot;/&gt;&lt;wsp:rsid wsp:val=&quot;00CC4B10&quot;/&gt;&lt;wsp:rsid wsp:val=&quot;00CC5816&quot;/&gt;&lt;wsp:rsid wsp:val=&quot;00CC7355&quot;/&gt;&lt;wsp:rsid wsp:val=&quot;00CD2B96&quot;/&gt;&lt;wsp:rsid wsp:val=&quot;00CD6BE6&quot;/&gt;&lt;wsp:rsid wsp:val=&quot;00CE0044&quot;/&gt;&lt;wsp:rsid wsp:val=&quot;00CE1987&quot;/&gt;&lt;wsp:rsid wsp:val=&quot;00CE1F95&quot;/&gt;&lt;wsp:rsid wsp:val=&quot;00CE4EBA&quot;/&gt;&lt;wsp:rsid wsp:val=&quot;00CE6ABA&quot;/&gt;&lt;wsp:rsid wsp:val=&quot;00CF112D&quot;/&gt;&lt;wsp:rsid wsp:val=&quot;00CF1A1D&quot;/&gt;&lt;wsp:rsid wsp:val=&quot;00CF31B5&quot;/&gt;&lt;wsp:rsid wsp:val=&quot;00CF37C2&quot;/&gt;&lt;wsp:rsid wsp:val=&quot;00CF5C00&quot;/&gt;&lt;wsp:rsid wsp:val=&quot;00CF6553&quot;/&gt;&lt;wsp:rsid wsp:val=&quot;00D0169B&quot;/&gt;&lt;wsp:rsid wsp:val=&quot;00D0293C&quot;/&gt;&lt;wsp:rsid wsp:val=&quot;00D06100&quot;/&gt;&lt;wsp:rsid wsp:val=&quot;00D0743F&quot;/&gt;&lt;wsp:rsid wsp:val=&quot;00D1458C&quot;/&gt;&lt;wsp:rsid wsp:val=&quot;00D213AA&quot;/&gt;&lt;wsp:rsid wsp:val=&quot;00D215D5&quot;/&gt;&lt;wsp:rsid wsp:val=&quot;00D25CCD&quot;/&gt;&lt;wsp:rsid wsp:val=&quot;00D3054B&quot;/&gt;&lt;wsp:rsid wsp:val=&quot;00D3504D&quot;/&gt;&lt;wsp:rsid wsp:val=&quot;00D42797&quot;/&gt;&lt;wsp:rsid wsp:val=&quot;00D511B9&quot;/&gt;&lt;wsp:rsid wsp:val=&quot;00D5139B&quot;/&gt;&lt;wsp:rsid wsp:val=&quot;00D5315C&quot;/&gt;&lt;wsp:rsid wsp:val=&quot;00D5466E&quot;/&gt;&lt;wsp:rsid wsp:val=&quot;00D572D5&quot;/&gt;&lt;wsp:rsid wsp:val=&quot;00D572D8&quot;/&gt;&lt;wsp:rsid wsp:val=&quot;00D6258C&quot;/&gt;&lt;wsp:rsid wsp:val=&quot;00D63945&quot;/&gt;&lt;wsp:rsid wsp:val=&quot;00D73D02&quot;/&gt;&lt;wsp:rsid wsp:val=&quot;00D73E93&quot;/&gt;&lt;wsp:rsid wsp:val=&quot;00D80390&quot;/&gt;&lt;wsp:rsid wsp:val=&quot;00D8098C&quot;/&gt;&lt;wsp:rsid wsp:val=&quot;00D837B8&quot;/&gt;&lt;wsp:rsid wsp:val=&quot;00D85138&quot;/&gt;&lt;wsp:rsid wsp:val=&quot;00D854E6&quot;/&gt;&lt;wsp:rsid wsp:val=&quot;00D85967&quot;/&gt;&lt;wsp:rsid wsp:val=&quot;00D86F01&quot;/&gt;&lt;wsp:rsid wsp:val=&quot;00D902A0&quot;/&gt;&lt;wsp:rsid wsp:val=&quot;00D92E2E&quot;/&gt;&lt;wsp:rsid wsp:val=&quot;00D939E1&quot;/&gt;&lt;wsp:rsid wsp:val=&quot;00D93C84&quot;/&gt;&lt;wsp:rsid wsp:val=&quot;00DA09EE&quot;/&gt;&lt;wsp:rsid wsp:val=&quot;00DA16DD&quot;/&gt;&lt;wsp:rsid wsp:val=&quot;00DA401B&quot;/&gt;&lt;wsp:rsid wsp:val=&quot;00DA4306&quot;/&gt;&lt;wsp:rsid wsp:val=&quot;00DA4471&quot;/&gt;&lt;wsp:rsid wsp:val=&quot;00DA5FDF&quot;/&gt;&lt;wsp:rsid wsp:val=&quot;00DB0B3D&quot;/&gt;&lt;wsp:rsid wsp:val=&quot;00DB13E4&quot;/&gt;&lt;wsp:rsid wsp:val=&quot;00DB1886&quot;/&gt;&lt;wsp:rsid wsp:val=&quot;00DB285B&quot;/&gt;&lt;wsp:rsid wsp:val=&quot;00DB6FED&quot;/&gt;&lt;wsp:rsid wsp:val=&quot;00DC3128&quot;/&gt;&lt;wsp:rsid wsp:val=&quot;00DC4765&quot;/&gt;&lt;wsp:rsid wsp:val=&quot;00DC7011&quot;/&gt;&lt;wsp:rsid wsp:val=&quot;00DD2FBA&quot;/&gt;&lt;wsp:rsid wsp:val=&quot;00DD5D2A&quot;/&gt;&lt;wsp:rsid wsp:val=&quot;00DD645B&quot;/&gt;&lt;wsp:rsid wsp:val=&quot;00DD7539&quot;/&gt;&lt;wsp:rsid wsp:val=&quot;00DE053C&quot;/&gt;&lt;wsp:rsid wsp:val=&quot;00DE2201&quot;/&gt;&lt;wsp:rsid wsp:val=&quot;00DE5B78&quot;/&gt;&lt;wsp:rsid wsp:val=&quot;00DE734E&quot;/&gt;&lt;wsp:rsid wsp:val=&quot;00DE76E9&quot;/&gt;&lt;wsp:rsid wsp:val=&quot;00DF0003&quot;/&gt;&lt;wsp:rsid wsp:val=&quot;00DF282A&quot;/&gt;&lt;wsp:rsid wsp:val=&quot;00DF45B2&quot;/&gt;&lt;wsp:rsid wsp:val=&quot;00DF5F34&quot;/&gt;&lt;wsp:rsid wsp:val=&quot;00DF6D6A&quot;/&gt;&lt;wsp:rsid wsp:val=&quot;00E0163C&quot;/&gt;&lt;wsp:rsid wsp:val=&quot;00E05713&quot;/&gt;&lt;wsp:rsid wsp:val=&quot;00E058E3&quot;/&gt;&lt;wsp:rsid wsp:val=&quot;00E06B92&quot;/&gt;&lt;wsp:rsid wsp:val=&quot;00E133B0&quot;/&gt;&lt;wsp:rsid wsp:val=&quot;00E1752F&quot;/&gt;&lt;wsp:rsid wsp:val=&quot;00E206FC&quot;/&gt;&lt;wsp:rsid wsp:val=&quot;00E212DC&quot;/&gt;&lt;wsp:rsid wsp:val=&quot;00E2144E&quot;/&gt;&lt;wsp:rsid wsp:val=&quot;00E23132&quot;/&gt;&lt;wsp:rsid wsp:val=&quot;00E24101&quot;/&gt;&lt;wsp:rsid wsp:val=&quot;00E24F78&quot;/&gt;&lt;wsp:rsid wsp:val=&quot;00E26E3C&quot;/&gt;&lt;wsp:rsid wsp:val=&quot;00E27269&quot;/&gt;&lt;wsp:rsid wsp:val=&quot;00E3431A&quot;/&gt;&lt;wsp:rsid wsp:val=&quot;00E352F2&quot;/&gt;&lt;wsp:rsid wsp:val=&quot;00E44D62&quot;/&gt;&lt;wsp:rsid wsp:val=&quot;00E53ABD&quot;/&gt;&lt;wsp:rsid wsp:val=&quot;00E53CAC&quot;/&gt;&lt;wsp:rsid wsp:val=&quot;00E552AF&quot;/&gt;&lt;wsp:rsid wsp:val=&quot;00E56B55&quot;/&gt;&lt;wsp:rsid wsp:val=&quot;00E56C8E&quot;/&gt;&lt;wsp:rsid wsp:val=&quot;00E62CF3&quot;/&gt;&lt;wsp:rsid wsp:val=&quot;00E6308F&quot;/&gt;&lt;wsp:rsid wsp:val=&quot;00E6547E&quot;/&gt;&lt;wsp:rsid wsp:val=&quot;00E65F77&quot;/&gt;&lt;wsp:rsid wsp:val=&quot;00E72195&quot;/&gt;&lt;wsp:rsid wsp:val=&quot;00E745BE&quot;/&gt;&lt;wsp:rsid wsp:val=&quot;00E749E5&quot;/&gt;&lt;wsp:rsid wsp:val=&quot;00E759E7&quot;/&gt;&lt;wsp:rsid wsp:val=&quot;00E800C9&quot;/&gt;&lt;wsp:rsid wsp:val=&quot;00E835D4&quot;/&gt;&lt;wsp:rsid wsp:val=&quot;00E86E4B&quot;/&gt;&lt;wsp:rsid wsp:val=&quot;00E86ECE&quot;/&gt;&lt;wsp:rsid wsp:val=&quot;00E87F15&quot;/&gt;&lt;wsp:rsid wsp:val=&quot;00E90343&quot;/&gt;&lt;wsp:rsid wsp:val=&quot;00E92ACB&quot;/&gt;&lt;wsp:rsid wsp:val=&quot;00E93801&quot;/&gt;&lt;wsp:rsid wsp:val=&quot;00E93BB5&quot;/&gt;&lt;wsp:rsid wsp:val=&quot;00E94466&quot;/&gt;&lt;wsp:rsid wsp:val=&quot;00E94665&quot;/&gt;&lt;wsp:rsid wsp:val=&quot;00E961B3&quot;/&gt;&lt;wsp:rsid wsp:val=&quot;00EA5D91&quot;/&gt;&lt;wsp:rsid wsp:val=&quot;00EA7398&quot;/&gt;&lt;wsp:rsid wsp:val=&quot;00EB09F9&quot;/&gt;&lt;wsp:rsid wsp:val=&quot;00EB1018&quot;/&gt;&lt;wsp:rsid wsp:val=&quot;00EB3A7C&quot;/&gt;&lt;wsp:rsid wsp:val=&quot;00EB486E&quot;/&gt;&lt;wsp:rsid wsp:val=&quot;00EB528B&quot;/&gt;&lt;wsp:rsid wsp:val=&quot;00EB58A3&quot;/&gt;&lt;wsp:rsid wsp:val=&quot;00EB5954&quot;/&gt;&lt;wsp:rsid wsp:val=&quot;00EB62B2&quot;/&gt;&lt;wsp:rsid wsp:val=&quot;00EC239A&quot;/&gt;&lt;wsp:rsid wsp:val=&quot;00EC6429&quot;/&gt;&lt;wsp:rsid wsp:val=&quot;00EC6604&quot;/&gt;&lt;wsp:rsid wsp:val=&quot;00EC7B68&quot;/&gt;&lt;wsp:rsid wsp:val=&quot;00ED04CC&quot;/&gt;&lt;wsp:rsid wsp:val=&quot;00ED0E92&quot;/&gt;&lt;wsp:rsid wsp:val=&quot;00ED37DF&quot;/&gt;&lt;wsp:rsid wsp:val=&quot;00ED4ACF&quot;/&gt;&lt;wsp:rsid wsp:val=&quot;00ED6F04&quot;/&gt;&lt;wsp:rsid wsp:val=&quot;00EE1CE2&quot;/&gt;&lt;wsp:rsid wsp:val=&quot;00EE2598&quot;/&gt;&lt;wsp:rsid wsp:val=&quot;00EF161F&quot;/&gt;&lt;wsp:rsid wsp:val=&quot;00EF3988&quot;/&gt;&lt;wsp:rsid wsp:val=&quot;00EF7AC3&quot;/&gt;&lt;wsp:rsid wsp:val=&quot;00F00AD1&quot;/&gt;&lt;wsp:rsid wsp:val=&quot;00F01323&quot;/&gt;&lt;wsp:rsid wsp:val=&quot;00F01DCF&quot;/&gt;&lt;wsp:rsid wsp:val=&quot;00F0564E&quot;/&gt;&lt;wsp:rsid wsp:val=&quot;00F057BA&quot;/&gt;&lt;wsp:rsid wsp:val=&quot;00F0648B&quot;/&gt;&lt;wsp:rsid wsp:val=&quot;00F1023F&quot;/&gt;&lt;wsp:rsid wsp:val=&quot;00F11302&quot;/&gt;&lt;wsp:rsid wsp:val=&quot;00F1492F&quot;/&gt;&lt;wsp:rsid wsp:val=&quot;00F14D5A&quot;/&gt;&lt;wsp:rsid wsp:val=&quot;00F20428&quot;/&gt;&lt;wsp:rsid wsp:val=&quot;00F204BA&quot;/&gt;&lt;wsp:rsid wsp:val=&quot;00F211D3&quot;/&gt;&lt;wsp:rsid wsp:val=&quot;00F21D67&quot;/&gt;&lt;wsp:rsid wsp:val=&quot;00F22A06&quot;/&gt;&lt;wsp:rsid wsp:val=&quot;00F22B5E&quot;/&gt;&lt;wsp:rsid wsp:val=&quot;00F24B5E&quot;/&gt;&lt;wsp:rsid wsp:val=&quot;00F255EF&quot;/&gt;&lt;wsp:rsid wsp:val=&quot;00F26159&quot;/&gt;&lt;wsp:rsid wsp:val=&quot;00F275D1&quot;/&gt;&lt;wsp:rsid wsp:val=&quot;00F306E8&quot;/&gt;&lt;wsp:rsid wsp:val=&quot;00F330E1&quot;/&gt;&lt;wsp:rsid wsp:val=&quot;00F34CC8&quot;/&gt;&lt;wsp:rsid wsp:val=&quot;00F37119&quot;/&gt;&lt;wsp:rsid wsp:val=&quot;00F425AA&quot;/&gt;&lt;wsp:rsid wsp:val=&quot;00F43AEF&quot;/&gt;&lt;wsp:rsid wsp:val=&quot;00F43E19&quot;/&gt;&lt;wsp:rsid wsp:val=&quot;00F44A58&quot;/&gt;&lt;wsp:rsid wsp:val=&quot;00F452B1&quot;/&gt;&lt;wsp:rsid wsp:val=&quot;00F527F0&quot;/&gt;&lt;wsp:rsid wsp:val=&quot;00F5391A&quot;/&gt;&lt;wsp:rsid wsp:val=&quot;00F5481B&quot;/&gt;&lt;wsp:rsid wsp:val=&quot;00F55EA0&quot;/&gt;&lt;wsp:rsid wsp:val=&quot;00F57F9B&quot;/&gt;&lt;wsp:rsid wsp:val=&quot;00F6066D&quot;/&gt;&lt;wsp:rsid wsp:val=&quot;00F651B4&quot;/&gt;&lt;wsp:rsid wsp:val=&quot;00F67C43&quot;/&gt;&lt;wsp:rsid wsp:val=&quot;00F7196E&quot;/&gt;&lt;wsp:rsid wsp:val=&quot;00F74376&quot;/&gt;&lt;wsp:rsid wsp:val=&quot;00F774ED&quot;/&gt;&lt;wsp:rsid wsp:val=&quot;00F83D1B&quot;/&gt;&lt;wsp:rsid wsp:val=&quot;00F852B1&quot;/&gt;&lt;wsp:rsid wsp:val=&quot;00F91DEB&quot;/&gt;&lt;wsp:rsid wsp:val=&quot;00F9393C&quot;/&gt;&lt;wsp:rsid wsp:val=&quot;00F94559&quot;/&gt;&lt;wsp:rsid wsp:val=&quot;00F95033&quot;/&gt;&lt;wsp:rsid wsp:val=&quot;00F96289&quot;/&gt;&lt;wsp:rsid wsp:val=&quot;00F97EBC&quot;/&gt;&lt;wsp:rsid wsp:val=&quot;00FA498E&quot;/&gt;&lt;wsp:rsid wsp:val=&quot;00FA5C4C&quot;/&gt;&lt;wsp:rsid wsp:val=&quot;00FA7295&quot;/&gt;&lt;wsp:rsid wsp:val=&quot;00FB1224&quot;/&gt;&lt;wsp:rsid wsp:val=&quot;00FB6EC6&quot;/&gt;&lt;wsp:rsid wsp:val=&quot;00FC2D30&quot;/&gt;&lt;wsp:rsid wsp:val=&quot;00FC430C&quot;/&gt;&lt;wsp:rsid wsp:val=&quot;00FC4449&quot;/&gt;&lt;wsp:rsid wsp:val=&quot;00FC5D05&quot;/&gt;&lt;wsp:rsid wsp:val=&quot;00FC6F4B&quot;/&gt;&lt;wsp:rsid wsp:val=&quot;00FD1590&quot;/&gt;&lt;wsp:rsid wsp:val=&quot;00FD377A&quot;/&gt;&lt;wsp:rsid wsp:val=&quot;00FD4D70&quot;/&gt;&lt;wsp:rsid wsp:val=&quot;00FD5A71&quot;/&gt;&lt;wsp:rsid wsp:val=&quot;00FD5F4A&quot;/&gt;&lt;wsp:rsid wsp:val=&quot;00FE102E&quot;/&gt;&lt;wsp:rsid wsp:val=&quot;00FE2B97&quot;/&gt;&lt;wsp:rsid wsp:val=&quot;00FE4102&quot;/&gt;&lt;wsp:rsid wsp:val=&quot;00FE475C&quot;/&gt;&lt;wsp:rsid wsp:val=&quot;00FE4D89&quot;/&gt;&lt;wsp:rsid wsp:val=&quot;00FE79E0&quot;/&gt;&lt;wsp:rsid wsp:val=&quot;00FF1F4E&quot;/&gt;&lt;wsp:rsid wsp:val=&quot;00FF2006&quot;/&gt;&lt;wsp:rsid wsp:val=&quot;00FF4CEE&quot;/&gt;&lt;/wsp:rsids&gt;&lt;/w:docPr&gt;&lt;w:body&gt;&lt;w:p wsp:rsidR=&quot;00000000&quot; wsp:rsidRDefault=&quot;008468F2&quot;&gt;&lt;m:oMathPara&gt;&lt;m:oMath&gt;&lt;m:d&gt;&lt;m:dPr&gt;&lt;m:begChr m:val=&quot;&quot;/&gt;&lt;m:endChr m:val=&quot;}&quot;/&gt;&lt;m:ctrlPr&gt;&lt;w:rPr&gt;&lt;w:rFonts w:ascii=&quot;Cambria Math&quot; w:h-ansi=&quot;Cambria Math&quot;/&gt;&lt;wx:font wx:val=&quot;Cambria Math&quot;/&gt;&lt;w:i/&gt;&lt;w:lang w:val=&quot;EN-US&quot;/&gt;&lt;/w:rPr&gt;&lt;/m:ctrlPr&gt;&lt;/m:dPr&gt;&lt;m:e&gt;&lt;m:m&gt;&lt;m:mPr&gt;&lt;m:mcs&gt;&lt;m:mc&gt;&lt;m:mcPr&gt;&lt;m:count m:val=&quot;1&quot;/&gt;&lt;m:mcJc m:val=&quot;center&quot;/&gt;&lt;/m:mcPr&gt;&lt;/m:mc&gt;&lt;/m:mcs&gt;&lt;m:ctrlPr&gt;&lt;w:rPr&gt;&lt;w:rFonts w:ascii=&quot;Cambria Math&quot; w:h-ansi=&quot;Cambria Math&quot;/&gt;&lt;wx:font wx:val=&quot;Cambria Math&quot;/&gt;&lt;w:i/&gt;&lt;w:lang w:val=&quot;EN-US&quot;/&gt;&lt;/w:rPr&gt;&lt;/m:ctrlPr&gt;&lt;/m:mPr&gt;&lt;m:mr&gt;&lt;m:e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F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/m:sSub&gt;&lt;m:r&gt;&lt;w:rPr&gt;&lt;w:rFonts w:ascii=&quot;Cambria Math&quot; w:h-ansi=&quot;Cambria Math&quot;/&gt;&lt;wx:font wx:val=&quot;Cambria Math&quot;/&gt;&lt;w:i/&gt;&lt;/w:rPr&gt;&lt;m:t&gt;=&lt;/m:t&gt;&lt;/m:r&gt;&lt;m:f&gt;&lt;m:fPr&gt;&lt;m:ctrlPr&gt;&lt;w:rPr&gt;&lt;w:rFonts w:ascii=&quot;Cambria Math&quot; w:h-ansi=&quot;Cambria Math&quot;/&gt;&lt;wx:font wx:val=&quot;Cambria Math&quot;/&gt;&lt;w:i/&gt;&lt;w:lang w:val=&quot;EN-US&quot;/&gt;&lt;/w:rPr&gt;&lt;/m:ctrlPr&gt;&lt;/m:fPr&gt;&lt;m:num&gt;&lt;m:r&gt;&lt;w:rPr&gt;&lt;w:rFonts w:ascii=&quot;Cambria Math&quot; w:h-ansi=&quot;Cambria Math&quot;/&gt;&lt;wx:font wx:val=&quot;Cambria Math&quot;/&gt;&lt;w:i/&gt;&lt;/w:rPr&gt;&lt;m:t&gt;1+&lt;/m:t&gt;&lt;/m:r&gt;&lt;m:r&gt;&lt;w:rPr&gt;&lt;w:rFonts w:ascii=&quot;Cambria Math&quot; w:h-ansi=&quot;Cambria Math&quot;/&gt;&lt;wx:font wx:val=&quot;Cambria Math&quot;/&gt;&lt;w:i/&gt;&lt;w:lang w:val=&quot;EN-US&quot;/&gt;&lt;/w:rPr&gt;&lt;m:t&gt;j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П‰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/m:sSub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r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/m:sSub&gt;&lt;/m:den&gt;&lt;/m:f&gt;&lt;m:r&gt;&lt;w:rPr&gt;&lt;w:rFonts w:ascii=&quot;Cambria Math&quot; w:h-ansi=&quot;Cambria Math&quot;/&gt;&lt;wx:font wx:val=&quot;Cambria Math&quot;/&gt;&lt;w:i/&gt;&lt;/w:rPr&gt;&lt;m:t&gt;;&lt;/m:t&gt;&lt;/m:r&gt;&lt;/m:e&gt;&lt;/m:mr&gt;&lt;m:mr&gt;&lt;m:e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D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/m:sSub&gt;&lt;m:r&gt;&lt;w:rPr&gt;&lt;w:rFonts w:ascii=&quot;Cambria Math&quot; w:h-ansi=&quot;Cambria Math&quot;/&gt;&lt;wx:font wx:val=&quot;Cambria Math&quot;/&gt;&lt;w:i/&gt;&lt;/w:rPr&gt;&lt;m:t&gt;=&lt;/m:t&gt;&lt;/m:r&gt;&lt;m:f&gt;&lt;m:fPr&gt;&lt;m:ctrlPr&gt;&lt;w:rPr&gt;&lt;w:rFonts w:ascii=&quot;Cambria Math&quot; w:h-ansi=&quot;Cambria Math&quot;/&gt;&lt;wx:font wx:val=&quot;Cambria Math&quot;/&gt;&lt;w:i/&gt;&lt;w:lang w:val=&quot;EN-US&quot;/&gt;&lt;/w:rPr&gt;&lt;/m:ctrlPr&gt;&lt;/m:fPr&gt;&lt;m:num&gt;&lt;m:r&gt;&lt;w:rPr&gt;&lt;w:rFonts w:ascii=&quot;Cambria Math&quot; w:h-ansi=&quot;Cambria Math&quot;/&gt;&lt;wx:font wx:val=&quot;Cambria Math&quot;/&gt;&lt;w:i/&gt;&lt;/w:rPr&gt;&lt;m:t&gt;1+&lt;/m:t&gt;&lt;/m:r&gt;&lt;m:d&gt;&lt;m:dPr&gt;&lt;m:ctrlPr&gt;&lt;w:rPr&gt;&lt;w:rFonts w:ascii=&quot;Cambria Math&quot; w:h-ansi=&quot;Cambria Math&quot;/&gt;&lt;wx:font wx:val=&quot;Cambria Math&quot;/&gt;&lt;w:i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p&lt;/m:t&gt;&lt;/m:r&gt;&lt;/m:e&gt;&lt;m:sub&gt;&lt;m:r&gt;&lt;w:rPr&gt;&lt;w:rFonts w:ascii=&quot;Cambria Math&quot; w:h-ansi=&quot;Cambria Math&quot;/&gt;&lt;wx:font wx:val=&quot;Cambria Math&quot;/&gt;&lt;w:i/&gt;&lt;/w:rPr&gt;&lt;m:t&gt;2&lt;/m:t&gt;&lt;/m:r&gt;&lt;/m:sub&gt;&lt;/m:sSub&gt;&lt;m:r&gt;&lt;w:rPr&gt;&lt;w:rFonts w:ascii=&quot;Cambria Math&quot; w:h-ansi=&quot;Cambria Math&quot;/&gt;&lt;wx:font wx:val=&quot;Cambria Math&quot;/&gt;&lt;w:i/&gt;&lt;/w:rPr&gt;&lt;m:t&gt;+&lt;/m:t&gt;&lt;/m:r&gt;&lt;m:r&gt;&lt;w:rPr&gt;&lt;w:rFonts w:ascii=&quot;Cambria Math&quot; w:h-ansi=&quot;Cambria Math&quot;/&gt;&lt;wx:font wx:val=&quot;Cambria Math&quot;/&gt;&lt;w:i/&gt;&lt;w:lang w:val=&quot;EN-US&quot;/&gt;&lt;/w:rPr&gt;&lt;m:t&gt;j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П‰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/m:sSub&gt;&lt;/m:e&gt;&lt;/m:d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r&lt;/m:t&gt;&lt;/m:r&gt;&lt;/m:sub&gt;&lt;/m:sSub&gt;&lt;/m:num&gt;&lt;m:den&gt;&lt;m:r&gt;&lt;w:rPr&gt;&lt;w:rFonts w:ascii=&quot;Cambria Math&quot; w:h-ansi=&quot;Cambria Math&quot;/&gt;&lt;wx:font wx:val=&quot;Cambria Math&quot;/&gt;&lt;w:i/&gt;&lt;/w:rPr&gt;&lt;m:t&gt;3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A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/m:sSub&gt;&lt;m:sSubSup&gt;&lt;m:sSubSupPr&gt;&lt;m:ctrlPr&gt;&lt;w:rPr&gt;&lt;w:rFonts w:ascii=&quot;Cambria Math&quot; w:h-ansi=&quot;Cambria Math&quot;/&gt;&lt;wx:font wx:val=&quot;Cambria Math&quot;/&gt;&lt;w:i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lang w:val=&quot;EN-US&quot;/&gt;&lt;/w:rPr&gt;&lt;m:t&gt;p&lt;/m:t&gt;&lt;/m:r&gt;&lt;/m:e&gt;&lt;m:sub&gt;&lt;m:r&gt;&lt;w:rPr&gt;&lt;w:rFonts w:ascii=&quot;Cambria Math&quot; w:h-ansi=&quot;Cambria Math&quot;/&gt;&lt;wx:font wx:val=&quot;Cambria Math&quot;/&gt;&lt;w:i/&gt;&lt;/w:rPr&gt;&lt;m:t&gt;2&lt;/m:t&gt;&lt;/m:r&gt;&lt;/m:sub&gt;&lt;m:sup&gt;&lt;m:r&gt;&lt;w:rPr&gt;&lt;w:rFonts w:ascii=&quot;Cambria Math&quot; w:h-ansi=&quot;Cambria Math&quot;/&gt;&lt;wx:font wx:val=&quot;Cambria Math&quot;/&gt;&lt;w:i/&gt;&lt;/w:rPr&gt;&lt;m:t&gt;2&lt;/m:t&gt;&lt;/m:r&gt;&lt;/m:sup&gt;&lt;/m:sSubSup&gt;&lt;m:r&gt;&lt;w:rPr&gt;&lt;w:rFonts w:ascii=&quot;Cambria Math&quot; w:h-ansi=&quot;Cambria Math&quot;/&gt;&lt;wx:font wx:val=&quot;Cambria Math&quot;/&gt;&lt;w:i/&gt;&lt;/w:rPr&gt;&lt;m:t&gt;+2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/m:sSub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p&lt;/m:t&gt;&lt;/m:r&gt;&lt;/m:e&gt;&lt;m:sub&gt;&lt;m:r&gt;&lt;w:rPr&gt;&lt;w:rFonts w:ascii=&quot;Cambria Math&quot; w:h-ansi=&quot;Cambria Math&quot;/&gt;&lt;wx:font wx:val=&quot;Cambria Math&quot;/&gt;&lt;w:i/&gt;&lt;/w:rPr&gt;&lt;m:t&gt;2&lt;/m:t&gt;&lt;/m:r&gt;&lt;/m:sub&gt;&lt;/m:sSub&gt;&lt;m:r&gt;&lt;w:rPr&gt;&lt;w:rFonts w:ascii=&quot;Cambria Math&quot; w:h-ansi=&quot;Cambria Math&quot;/&gt;&lt;wx:font wx:val=&quot;Cambria Math&quot;/&gt;&lt;w:i/&gt;&lt;/w:rPr&gt;&lt;m:t&gt;+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/m:sSub&gt;&lt;/m:den&gt;&lt;/m:f&gt;&lt;m:r&gt;&lt;w:rPr&gt;&lt;w:rFonts w:ascii=&quot;Cambria Math&quot; w:h-ansi=&quot;Cambria Math&quot;/&gt;&lt;wx:font wx:val=&quot;Cambria Math&quot;/&gt;&lt;w:i/&gt;&lt;/w:rPr&gt;&lt;m:t&gt;;&lt;/m:t&gt;&lt;/m:r&gt;&lt;/m:e&gt;&lt;/m:mr&gt;&lt;m:mr&gt;&lt;m:e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/m:sSub&gt;&lt;m:r&gt;&lt;w:rPr&gt;&lt;w:rFonts w:ascii=&quot;Cambria Math&quot; w:h-ansi=&quot;Cambria Math&quot;/&gt;&lt;wx:font wx:val=&quot;Cambria Math&quot;/&gt;&lt;w:i/&gt;&lt;/w:rPr&gt;&lt;m:t&gt;=&lt;/m:t&gt;&lt;/m:r&gt;&lt;m:f&gt;&lt;m:fPr&gt;&lt;m:ctrlPr&gt;&lt;w:rPr&gt;&lt;w:rFonts w:ascii=&quot;Cambria Math&quot; w:h-ansi=&quot;Cambria Math&quot;/&gt;&lt;wx:font wx:val=&quot;Cambria Math&quot;/&gt;&lt;w:i/&gt;&lt;w:lang w:val=&quot;EN-US&quot;/&gt;&lt;/w:rPr&gt;&lt;/m:ctrlPr&gt;&lt;/m:fPr&gt;&lt;m:num&gt;&lt;m:r&gt;&lt;w:rPr&gt;&lt;w:rFonts w:ascii=&quot;Cambria Math&quot; w:h-ansi=&quot;Cambria Math&quot;/&gt;&lt;wx:font wx:val=&quot;Cambria Math&quot;/&gt;&lt;w:i/&gt;&lt;/w:rPr&gt;&lt;m:t&gt;1+&lt;/m:t&gt;&lt;/m:r&gt;&lt;m:d&gt;&lt;m:dPr&gt;&lt;m:ctrlPr&gt;&lt;w:rPr&gt;&lt;w:rFonts w:ascii=&quot;Cambria Math&quot; w:h-ansi=&quot;Cambria Math&quot;/&gt;&lt;wx:font wx:val=&quot;Cambria Math&quot;/&gt;&lt;w:i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p&lt;/m:t&gt;&lt;/m:r&gt;&lt;/m:e&gt;&lt;m:sub&gt;&lt;m:r&gt;&lt;w:rPr&gt;&lt;w:rFonts w:ascii=&quot;Cambria Math&quot; w:h-ansi=&quot;Cambria Math&quot;/&gt;&lt;wx:font wx:val=&quot;Cambria Math&quot;/&gt;&lt;w:i/&gt;&lt;/w:rPr&gt;&lt;m:t&gt;3&lt;/m:t&gt;&lt;/m:r&gt;&lt;/m:sub&gt;&lt;/m:sSub&gt;&lt;m:r&gt;&lt;w:rPr&gt;&lt;w:rFonts w:ascii=&quot;Cambria Math&quot; w:h-ansi=&quot;Cambria Math&quot;/&gt;&lt;wx:font wx:val=&quot;Cambria Math&quot;/&gt;&lt;w:i/&gt;&lt;/w:rPr&gt;&lt;m:t&gt;+&lt;/m:t&gt;&lt;/m:r&gt;&lt;m:r&gt;&lt;w:rPr&gt;&lt;w:rFonts w:ascii=&quot;Cambria Math&quot; w:h-ansi=&quot;Cambria Math&quot;/&gt;&lt;wx:font wx:val=&quot;Cambria Math&quot;/&gt;&lt;w:i/&gt;&lt;w:lang w:val=&quot;EN-US&quot;/&gt;&lt;/w:rPr&gt;&lt;m:t&gt;j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П‰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/m:sSub&gt;&lt;/m:e&gt;&lt;/m:d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r&lt;/m:t&gt;&lt;/m:r&gt;&lt;/m:sub&gt;&lt;/m:sSub&gt;&lt;/m:num&gt;&lt;m:den&gt;&lt;m:r&gt;&lt;w:rPr&gt;&lt;w:rFonts w:ascii=&quot;Cambria Math&quot; w:h-ansi=&quot;Cambria Math&quot;/&gt;&lt;wx:font wx:val=&quot;Cambria Math&quot;/&gt;&lt;w:i/&gt;&lt;/w:rPr&gt;&lt;m:t&gt;3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A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/m:sSub&gt;&lt;m:sSubSup&gt;&lt;m:sSubSupPr&gt;&lt;m:ctrlPr&gt;&lt;w:rPr&gt;&lt;w:rFonts w:ascii=&quot;Cambria Math&quot; w:h-ansi=&quot;Cambria Math&quot;/&gt;&lt;wx:font wx:val=&quot;Cambria Math&quot;/&gt;&lt;w:i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lang w:val=&quot;EN-US&quot;/&gt;&lt;/w:rPr&gt;&lt;m:t&gt;p&lt;/m:t&gt;&lt;/m:r&gt;&lt;/m:e&gt;&lt;m:sub&gt;&lt;m:r&gt;&lt;w:rPr&gt;&lt;w:rFonts w:ascii=&quot;Cambria Math&quot; w:h-ansi=&quot;Cambria Math&quot;/&gt;&lt;wx:font wx:val=&quot;Cambria Math&quot;/&gt;&lt;w:i/&gt;&lt;/w:rPr&gt;&lt;m:t&gt;3&lt;/m:t&gt;&lt;/m:r&gt;&lt;/m:sub&gt;&lt;m:sup&gt;&lt;m:r&gt;&lt;w:rPr&gt;&lt;w:rFonts w:ascii=&quot;Cambria Math&quot; w:h-ansi=&quot;Cambria Math&quot;/&gt;&lt;wx:font wx:val=&quot;Cambria Math&quot;/&gt;&lt;w:i/&gt;&lt;/w:rPr&gt;&lt;m:t&gt;2&lt;/m:t&gt;&lt;/m:r&gt;&lt;/m:sup&gt;&lt;/m:sSubSup&gt;&lt;m:r&gt;&lt;w:rPr&gt;&lt;w:rFonts w:ascii=&quot;Cambria Math&quot; w:h-ansi=&quot;Cambria Math&quot;/&gt;&lt;wx:font wx:val=&quot;Cambria Math&quot;/&gt;&lt;w:i/&gt;&lt;/w:rPr&gt;&lt;m:t&gt;+2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B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/m:sSub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p&lt;/m:t&gt;&lt;/m:r&gt;&lt;/m:e&gt;&lt;m:sub&gt;&lt;m:r&gt;&lt;w:rPr&gt;&lt;w:rFonts w:ascii=&quot;Cambria Math&quot; w:h-ansi=&quot;Cambria Math&quot;/&gt;&lt;wx:font wx:val=&quot;Cambria Math&quot;/&gt;&lt;w:i/&gt;&lt;/w:rPr&gt;&lt;m:t&gt;3&lt;/m:t&gt;&lt;/m:r&gt;&lt;/m:sub&gt;&lt;/m:sSub&gt;&lt;m:r&gt;&lt;w:rPr&gt;&lt;w:rFonts w:ascii=&quot;Cambria Math&quot; w:h-ansi=&quot;Cambria Math&quot;/&gt;&lt;wx:font wx:val=&quot;Cambria Math&quot;/&gt;&lt;w:i/&gt;&lt;/w:rPr&gt;&lt;m:t&gt;+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/m:sSub&gt;&lt;/m:den&gt;&lt;/m:f&gt;&lt;m:r&gt;&lt;w:rPr&gt;&lt;w:rFonts w:ascii=&quot;Cambria Math&quot; w:h-ansi=&quot;Cambria Math&quot;/&gt;&lt;wx:font wx:val=&quot;Cambria Math&quot;/&gt;&lt;w:i/&gt;&lt;/w:rPr&gt;&lt;m:t&gt;.&lt;/m:t&gt;&lt;/m:r&gt;&lt;/m:e&gt;&lt;/m:mr&gt;&lt;/m:m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45" o:title="" chromakey="white"/>
                </v:shape>
              </w:pict>
            </w:r>
          </w:p>
        </w:tc>
        <w:tc>
          <w:tcPr>
            <w:tcW w:w="2941" w:type="dxa"/>
            <w:vAlign w:val="center"/>
          </w:tcPr>
          <w:p w:rsidR="00611459" w:rsidRPr="00AF49CC" w:rsidRDefault="00611459" w:rsidP="00232ECB">
            <w:pPr>
              <w:ind w:firstLine="0"/>
              <w:jc w:val="right"/>
            </w:pPr>
            <w:r w:rsidRPr="00AF49CC">
              <w:t>(10)</w:t>
            </w:r>
          </w:p>
        </w:tc>
      </w:tr>
    </w:tbl>
    <w:p w:rsidR="00611459" w:rsidRPr="00AF49CC" w:rsidRDefault="00611459" w:rsidP="00BE16B4"/>
    <w:p w:rsidR="00611459" w:rsidRPr="00AF49CC" w:rsidRDefault="00611459" w:rsidP="00BE16B4">
      <w:r w:rsidRPr="00AF49CC">
        <w:t xml:space="preserve">Пусть переходный процесс разбивается на произвольное число </w:t>
      </w:r>
      <w:r w:rsidRPr="00AF49CC">
        <w:rPr>
          <w:lang w:val="en-US"/>
        </w:rPr>
        <w:t>n</w:t>
      </w:r>
      <w:r w:rsidRPr="00AF49CC">
        <w:t xml:space="preserve"> равных участков. Тогда для каждого участка асинхронный двигатель х</w:t>
      </w:r>
      <w:r w:rsidRPr="00AF49CC">
        <w:t>а</w:t>
      </w:r>
      <w:r w:rsidRPr="00AF49CC">
        <w:t xml:space="preserve">рактеризуется соответствующей совокупностью параметров </w:t>
      </w:r>
      <w:r w:rsidRPr="00232ECB">
        <w:fldChar w:fldCharType="begin"/>
      </w:r>
      <w:r w:rsidRPr="00232ECB">
        <w:instrText xml:space="preserve"> QUOTE </w:instrText>
      </w:r>
      <w:r w:rsidRPr="00232ECB">
        <w:pict>
          <v:shape id="_x0000_i1065" type="#_x0000_t75" style="width:143.4pt;height:11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69&quot;/&gt;&lt;w:doNotEmbedSystemFonts/&gt;&lt;w:defaultTabStop w:val=&quot;708&quot;/&gt;&lt;w:autoHyphenation/&gt;&lt;w:hyphenationZone w:val=&quot;357&quot;/&gt;&lt;w:doNotHyphenateCaps/&gt;&lt;w:drawingGridHorizontalSpacing w:val=&quot;140&quot;/&gt;&lt;w:drawingGridVerticalSpacing w:val=&quot;381&quot;/&gt;&lt;w:displayHorizontalDrawingGridEvery w:val=&quot;2&quot;/&gt;&lt;w:punctuationKerning/&gt;&lt;w:characterSpacingControl w:val=&quot;DontCompress&quot;/&gt;&lt;w:optimizeForBrowser/&gt;&lt;w:allowPNG/&gt;&lt;w:doNotSaveWebPagesAsSingleFil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12F04&quot;/&gt;&lt;wsp:rsid wsp:val=&quot;00000DC8&quot;/&gt;&lt;wsp:rsid wsp:val=&quot;00012B88&quot;/&gt;&lt;wsp:rsid wsp:val=&quot;0001427E&quot;/&gt;&lt;wsp:rsid wsp:val=&quot;00015252&quot;/&gt;&lt;wsp:rsid wsp:val=&quot;000155E9&quot;/&gt;&lt;wsp:rsid wsp:val=&quot;00015E30&quot;/&gt;&lt;wsp:rsid wsp:val=&quot;00022AB5&quot;/&gt;&lt;wsp:rsid wsp:val=&quot;000256B4&quot;/&gt;&lt;wsp:rsid wsp:val=&quot;00025EA1&quot;/&gt;&lt;wsp:rsid wsp:val=&quot;00027082&quot;/&gt;&lt;wsp:rsid wsp:val=&quot;00027691&quot;/&gt;&lt;wsp:rsid wsp:val=&quot;00036A2C&quot;/&gt;&lt;wsp:rsid wsp:val=&quot;00042390&quot;/&gt;&lt;wsp:rsid wsp:val=&quot;00042E84&quot;/&gt;&lt;wsp:rsid wsp:val=&quot;00043FE4&quot;/&gt;&lt;wsp:rsid wsp:val=&quot;000611FE&quot;/&gt;&lt;wsp:rsid wsp:val=&quot;00062582&quot;/&gt;&lt;wsp:rsid wsp:val=&quot;00062A36&quot;/&gt;&lt;wsp:rsid wsp:val=&quot;00065241&quot;/&gt;&lt;wsp:rsid wsp:val=&quot;0006644D&quot;/&gt;&lt;wsp:rsid wsp:val=&quot;0006702A&quot;/&gt;&lt;wsp:rsid wsp:val=&quot;000675EB&quot;/&gt;&lt;wsp:rsid wsp:val=&quot;00087B2D&quot;/&gt;&lt;wsp:rsid wsp:val=&quot;000907B6&quot;/&gt;&lt;wsp:rsid wsp:val=&quot;00091354&quot;/&gt;&lt;wsp:rsid wsp:val=&quot;000A12F2&quot;/&gt;&lt;wsp:rsid wsp:val=&quot;000A25DB&quot;/&gt;&lt;wsp:rsid wsp:val=&quot;000A460E&quot;/&gt;&lt;wsp:rsid wsp:val=&quot;000A51EB&quot;/&gt;&lt;wsp:rsid wsp:val=&quot;000A71C2&quot;/&gt;&lt;wsp:rsid wsp:val=&quot;000A7E67&quot;/&gt;&lt;wsp:rsid wsp:val=&quot;000B00A6&quot;/&gt;&lt;wsp:rsid wsp:val=&quot;000B1930&quot;/&gt;&lt;wsp:rsid wsp:val=&quot;000B25DD&quot;/&gt;&lt;wsp:rsid wsp:val=&quot;000B2D25&quot;/&gt;&lt;wsp:rsid wsp:val=&quot;000B3A07&quot;/&gt;&lt;wsp:rsid wsp:val=&quot;000C1BE1&quot;/&gt;&lt;wsp:rsid wsp:val=&quot;000C35F6&quot;/&gt;&lt;wsp:rsid wsp:val=&quot;000C5152&quot;/&gt;&lt;wsp:rsid wsp:val=&quot;000D1B58&quot;/&gt;&lt;wsp:rsid wsp:val=&quot;000D5650&quot;/&gt;&lt;wsp:rsid wsp:val=&quot;000D7AB9&quot;/&gt;&lt;wsp:rsid wsp:val=&quot;000E198A&quot;/&gt;&lt;wsp:rsid wsp:val=&quot;000E2F97&quot;/&gt;&lt;wsp:rsid wsp:val=&quot;000E3F01&quot;/&gt;&lt;wsp:rsid wsp:val=&quot;000E4D61&quot;/&gt;&lt;wsp:rsid wsp:val=&quot;000E52CD&quot;/&gt;&lt;wsp:rsid wsp:val=&quot;000E66AA&quot;/&gt;&lt;wsp:rsid wsp:val=&quot;000F1665&quot;/&gt;&lt;wsp:rsid wsp:val=&quot;000F4D3A&quot;/&gt;&lt;wsp:rsid wsp:val=&quot;000F50B4&quot;/&gt;&lt;wsp:rsid wsp:val=&quot;000F70AC&quot;/&gt;&lt;wsp:rsid wsp:val=&quot;001018AE&quot;/&gt;&lt;wsp:rsid wsp:val=&quot;001024DC&quot;/&gt;&lt;wsp:rsid wsp:val=&quot;00102CCB&quot;/&gt;&lt;wsp:rsid wsp:val=&quot;001056BE&quot;/&gt;&lt;wsp:rsid wsp:val=&quot;00110D34&quot;/&gt;&lt;wsp:rsid wsp:val=&quot;00130DFF&quot;/&gt;&lt;wsp:rsid wsp:val=&quot;00132126&quot;/&gt;&lt;wsp:rsid wsp:val=&quot;001346A0&quot;/&gt;&lt;wsp:rsid wsp:val=&quot;001366CF&quot;/&gt;&lt;wsp:rsid wsp:val=&quot;00137164&quot;/&gt;&lt;wsp:rsid wsp:val=&quot;00137B68&quot;/&gt;&lt;wsp:rsid wsp:val=&quot;00137FC8&quot;/&gt;&lt;wsp:rsid wsp:val=&quot;0014268D&quot;/&gt;&lt;wsp:rsid wsp:val=&quot;00146764&quot;/&gt;&lt;wsp:rsid wsp:val=&quot;00146F62&quot;/&gt;&lt;wsp:rsid wsp:val=&quot;001505E1&quot;/&gt;&lt;wsp:rsid wsp:val=&quot;00150A3C&quot;/&gt;&lt;wsp:rsid wsp:val=&quot;00150A53&quot;/&gt;&lt;wsp:rsid wsp:val=&quot;00151F4A&quot;/&gt;&lt;wsp:rsid wsp:val=&quot;001632B0&quot;/&gt;&lt;wsp:rsid wsp:val=&quot;001654F0&quot;/&gt;&lt;wsp:rsid wsp:val=&quot;00166743&quot;/&gt;&lt;wsp:rsid wsp:val=&quot;00171F73&quot;/&gt;&lt;wsp:rsid wsp:val=&quot;00174F60&quot;/&gt;&lt;wsp:rsid wsp:val=&quot;001800F0&quot;/&gt;&lt;wsp:rsid wsp:val=&quot;001852B3&quot;/&gt;&lt;wsp:rsid wsp:val=&quot;001864B6&quot;/&gt;&lt;wsp:rsid wsp:val=&quot;001930CB&quot;/&gt;&lt;wsp:rsid wsp:val=&quot;001A0EC0&quot;/&gt;&lt;wsp:rsid wsp:val=&quot;001A207B&quot;/&gt;&lt;wsp:rsid wsp:val=&quot;001A535A&quot;/&gt;&lt;wsp:rsid wsp:val=&quot;001B2A26&quot;/&gt;&lt;wsp:rsid wsp:val=&quot;001B59BF&quot;/&gt;&lt;wsp:rsid wsp:val=&quot;001C1E84&quot;/&gt;&lt;wsp:rsid wsp:val=&quot;001C520D&quot;/&gt;&lt;wsp:rsid wsp:val=&quot;001C5731&quot;/&gt;&lt;wsp:rsid wsp:val=&quot;001D28EA&quot;/&gt;&lt;wsp:rsid wsp:val=&quot;001D5300&quot;/&gt;&lt;wsp:rsid wsp:val=&quot;001E18B9&quot;/&gt;&lt;wsp:rsid wsp:val=&quot;001E1F66&quot;/&gt;&lt;wsp:rsid wsp:val=&quot;001E6525&quot;/&gt;&lt;wsp:rsid wsp:val=&quot;001E7283&quot;/&gt;&lt;wsp:rsid wsp:val=&quot;001E73BA&quot;/&gt;&lt;wsp:rsid wsp:val=&quot;001E7492&quot;/&gt;&lt;wsp:rsid wsp:val=&quot;001F06A3&quot;/&gt;&lt;wsp:rsid wsp:val=&quot;001F16E3&quot;/&gt;&lt;wsp:rsid wsp:val=&quot;001F42F0&quot;/&gt;&lt;wsp:rsid wsp:val=&quot;001F566A&quot;/&gt;&lt;wsp:rsid wsp:val=&quot;001F7425&quot;/&gt;&lt;wsp:rsid wsp:val=&quot;001F77D0&quot;/&gt;&lt;wsp:rsid wsp:val=&quot;0020042E&quot;/&gt;&lt;wsp:rsid wsp:val=&quot;00202A19&quot;/&gt;&lt;wsp:rsid wsp:val=&quot;00204D50&quot;/&gt;&lt;wsp:rsid wsp:val=&quot;00204DE9&quot;/&gt;&lt;wsp:rsid wsp:val=&quot;002052D5&quot;/&gt;&lt;wsp:rsid wsp:val=&quot;002101D9&quot;/&gt;&lt;wsp:rsid wsp:val=&quot;00210E90&quot;/&gt;&lt;wsp:rsid wsp:val=&quot;002111DA&quot;/&gt;&lt;wsp:rsid wsp:val=&quot;00211533&quot;/&gt;&lt;wsp:rsid wsp:val=&quot;00212F04&quot;/&gt;&lt;wsp:rsid wsp:val=&quot;0021397F&quot;/&gt;&lt;wsp:rsid wsp:val=&quot;002174DC&quot;/&gt;&lt;wsp:rsid wsp:val=&quot;002256F9&quot;/&gt;&lt;wsp:rsid wsp:val=&quot;00225757&quot;/&gt;&lt;wsp:rsid wsp:val=&quot;00225891&quot;/&gt;&lt;wsp:rsid wsp:val=&quot;00227272&quot;/&gt;&lt;wsp:rsid wsp:val=&quot;00230031&quot;/&gt;&lt;wsp:rsid wsp:val=&quot;00231A08&quot;/&gt;&lt;wsp:rsid wsp:val=&quot;00232BF3&quot;/&gt;&lt;wsp:rsid wsp:val=&quot;00232ECB&quot;/&gt;&lt;wsp:rsid wsp:val=&quot;00234D66&quot;/&gt;&lt;wsp:rsid wsp:val=&quot;00240F05&quot;/&gt;&lt;wsp:rsid wsp:val=&quot;00242F0B&quot;/&gt;&lt;wsp:rsid wsp:val=&quot;00244855&quot;/&gt;&lt;wsp:rsid wsp:val=&quot;00244BA0&quot;/&gt;&lt;wsp:rsid wsp:val=&quot;00246149&quot;/&gt;&lt;wsp:rsid wsp:val=&quot;002472B5&quot;/&gt;&lt;wsp:rsid wsp:val=&quot;00250440&quot;/&gt;&lt;wsp:rsid wsp:val=&quot;002504F8&quot;/&gt;&lt;wsp:rsid wsp:val=&quot;002600C8&quot;/&gt;&lt;wsp:rsid wsp:val=&quot;00260B3D&quot;/&gt;&lt;wsp:rsid wsp:val=&quot;002632A4&quot;/&gt;&lt;wsp:rsid wsp:val=&quot;00271A81&quot;/&gt;&lt;wsp:rsid wsp:val=&quot;00273B17&quot;/&gt;&lt;wsp:rsid wsp:val=&quot;0027698E&quot;/&gt;&lt;wsp:rsid wsp:val=&quot;002779D1&quot;/&gt;&lt;wsp:rsid wsp:val=&quot;00281B18&quot;/&gt;&lt;wsp:rsid wsp:val=&quot;002824F5&quot;/&gt;&lt;wsp:rsid wsp:val=&quot;00284725&quot;/&gt;&lt;wsp:rsid wsp:val=&quot;00290D00&quot;/&gt;&lt;wsp:rsid wsp:val=&quot;00291EE8&quot;/&gt;&lt;wsp:rsid wsp:val=&quot;00292FEE&quot;/&gt;&lt;wsp:rsid wsp:val=&quot;00294426&quot;/&gt;&lt;wsp:rsid wsp:val=&quot;002A0544&quot;/&gt;&lt;wsp:rsid wsp:val=&quot;002A06FF&quot;/&gt;&lt;wsp:rsid wsp:val=&quot;002A077C&quot;/&gt;&lt;wsp:rsid wsp:val=&quot;002A1247&quot;/&gt;&lt;wsp:rsid wsp:val=&quot;002A3F2A&quot;/&gt;&lt;wsp:rsid wsp:val=&quot;002A477C&quot;/&gt;&lt;wsp:rsid wsp:val=&quot;002A66A7&quot;/&gt;&lt;wsp:rsid wsp:val=&quot;002A686D&quot;/&gt;&lt;wsp:rsid wsp:val=&quot;002B04A0&quot;/&gt;&lt;wsp:rsid wsp:val=&quot;002B2856&quot;/&gt;&lt;wsp:rsid wsp:val=&quot;002B2A11&quot;/&gt;&lt;wsp:rsid wsp:val=&quot;002B2A18&quot;/&gt;&lt;wsp:rsid wsp:val=&quot;002C4945&quot;/&gt;&lt;wsp:rsid wsp:val=&quot;002C5850&quot;/&gt;&lt;wsp:rsid wsp:val=&quot;002C6ED6&quot;/&gt;&lt;wsp:rsid wsp:val=&quot;002C7254&quot;/&gt;&lt;wsp:rsid wsp:val=&quot;002D5084&quot;/&gt;&lt;wsp:rsid wsp:val=&quot;002D5E95&quot;/&gt;&lt;wsp:rsid wsp:val=&quot;002D5FF8&quot;/&gt;&lt;wsp:rsid wsp:val=&quot;002E7A2B&quot;/&gt;&lt;wsp:rsid wsp:val=&quot;002F0033&quot;/&gt;&lt;wsp:rsid wsp:val=&quot;002F4B1D&quot;/&gt;&lt;wsp:rsid wsp:val=&quot;002F5748&quot;/&gt;&lt;wsp:rsid wsp:val=&quot;002F5E41&quot;/&gt;&lt;wsp:rsid wsp:val=&quot;002F7BF9&quot;/&gt;&lt;wsp:rsid wsp:val=&quot;0030107F&quot;/&gt;&lt;wsp:rsid wsp:val=&quot;00302069&quot;/&gt;&lt;wsp:rsid wsp:val=&quot;003063F0&quot;/&gt;&lt;wsp:rsid wsp:val=&quot;00306980&quot;/&gt;&lt;wsp:rsid wsp:val=&quot;003103B7&quot;/&gt;&lt;wsp:rsid wsp:val=&quot;00316734&quot;/&gt;&lt;wsp:rsid wsp:val=&quot;00317380&quot;/&gt;&lt;wsp:rsid wsp:val=&quot;00317F18&quot;/&gt;&lt;wsp:rsid wsp:val=&quot;0032640D&quot;/&gt;&lt;wsp:rsid wsp:val=&quot;00332356&quot;/&gt;&lt;wsp:rsid wsp:val=&quot;003415E2&quot;/&gt;&lt;wsp:rsid wsp:val=&quot;003427E4&quot;/&gt;&lt;wsp:rsid wsp:val=&quot;00343F66&quot;/&gt;&lt;wsp:rsid wsp:val=&quot;00344143&quot;/&gt;&lt;wsp:rsid wsp:val=&quot;00344822&quot;/&gt;&lt;wsp:rsid wsp:val=&quot;00350FB2&quot;/&gt;&lt;wsp:rsid wsp:val=&quot;00351F44&quot;/&gt;&lt;wsp:rsid wsp:val=&quot;003534CE&quot;/&gt;&lt;wsp:rsid wsp:val=&quot;00361465&quot;/&gt;&lt;wsp:rsid wsp:val=&quot;0036221D&quot;/&gt;&lt;wsp:rsid wsp:val=&quot;00364527&quot;/&gt;&lt;wsp:rsid wsp:val=&quot;00366EA3&quot;/&gt;&lt;wsp:rsid wsp:val=&quot;0037307B&quot;/&gt;&lt;wsp:rsid wsp:val=&quot;0037307D&quot;/&gt;&lt;wsp:rsid wsp:val=&quot;00373F15&quot;/&gt;&lt;wsp:rsid wsp:val=&quot;003746B3&quot;/&gt;&lt;wsp:rsid wsp:val=&quot;00381567&quot;/&gt;&lt;wsp:rsid wsp:val=&quot;00382CBE&quot;/&gt;&lt;wsp:rsid wsp:val=&quot;00385048&quot;/&gt;&lt;wsp:rsid wsp:val=&quot;00391E1B&quot;/&gt;&lt;wsp:rsid wsp:val=&quot;00394257&quot;/&gt;&lt;wsp:rsid wsp:val=&quot;00394402&quot;/&gt;&lt;wsp:rsid wsp:val=&quot;00394EDF&quot;/&gt;&lt;wsp:rsid wsp:val=&quot;003A01BC&quot;/&gt;&lt;wsp:rsid wsp:val=&quot;003A24FA&quot;/&gt;&lt;wsp:rsid wsp:val=&quot;003B031D&quot;/&gt;&lt;wsp:rsid wsp:val=&quot;003B03EE&quot;/&gt;&lt;wsp:rsid wsp:val=&quot;003B1472&quot;/&gt;&lt;wsp:rsid wsp:val=&quot;003B7927&quot;/&gt;&lt;wsp:rsid wsp:val=&quot;003C02A6&quot;/&gt;&lt;wsp:rsid wsp:val=&quot;003C39F7&quot;/&gt;&lt;wsp:rsid wsp:val=&quot;003C6978&quot;/&gt;&lt;wsp:rsid wsp:val=&quot;003D15CB&quot;/&gt;&lt;wsp:rsid wsp:val=&quot;003D1782&quot;/&gt;&lt;wsp:rsid wsp:val=&quot;003D3457&quot;/&gt;&lt;wsp:rsid wsp:val=&quot;003D3DCA&quot;/&gt;&lt;wsp:rsid wsp:val=&quot;003D6674&quot;/&gt;&lt;wsp:rsid wsp:val=&quot;003D6769&quot;/&gt;&lt;wsp:rsid wsp:val=&quot;003E0301&quot;/&gt;&lt;wsp:rsid wsp:val=&quot;003E0422&quot;/&gt;&lt;wsp:rsid wsp:val=&quot;003F365B&quot;/&gt;&lt;wsp:rsid wsp:val=&quot;003F4C53&quot;/&gt;&lt;wsp:rsid wsp:val=&quot;003F63C1&quot;/&gt;&lt;wsp:rsid wsp:val=&quot;0040088F&quot;/&gt;&lt;wsp:rsid wsp:val=&quot;00402E09&quot;/&gt;&lt;wsp:rsid wsp:val=&quot;00403775&quot;/&gt;&lt;wsp:rsid wsp:val=&quot;00406EB8&quot;/&gt;&lt;wsp:rsid wsp:val=&quot;00411EAB&quot;/&gt;&lt;wsp:rsid wsp:val=&quot;00415195&quot;/&gt;&lt;wsp:rsid wsp:val=&quot;004270D1&quot;/&gt;&lt;wsp:rsid wsp:val=&quot;004309DF&quot;/&gt;&lt;wsp:rsid wsp:val=&quot;0043187E&quot;/&gt;&lt;wsp:rsid wsp:val=&quot;00433787&quot;/&gt;&lt;wsp:rsid wsp:val=&quot;00436210&quot;/&gt;&lt;wsp:rsid wsp:val=&quot;00436AEC&quot;/&gt;&lt;wsp:rsid wsp:val=&quot;00442A2C&quot;/&gt;&lt;wsp:rsid wsp:val=&quot;004503EC&quot;/&gt;&lt;wsp:rsid wsp:val=&quot;00452500&quot;/&gt;&lt;wsp:rsid wsp:val=&quot;00452D5E&quot;/&gt;&lt;wsp:rsid wsp:val=&quot;004537F6&quot;/&gt;&lt;wsp:rsid wsp:val=&quot;0045380C&quot;/&gt;&lt;wsp:rsid wsp:val=&quot;00455622&quot;/&gt;&lt;wsp:rsid wsp:val=&quot;004562BC&quot;/&gt;&lt;wsp:rsid wsp:val=&quot;00465F64&quot;/&gt;&lt;wsp:rsid wsp:val=&quot;00473ABF&quot;/&gt;&lt;wsp:rsid wsp:val=&quot;004748BE&quot;/&gt;&lt;wsp:rsid wsp:val=&quot;00476B0F&quot;/&gt;&lt;wsp:rsid wsp:val=&quot;00477BC6&quot;/&gt;&lt;wsp:rsid wsp:val=&quot;0048210E&quot;/&gt;&lt;wsp:rsid wsp:val=&quot;00485C49&quot;/&gt;&lt;wsp:rsid wsp:val=&quot;00487DB1&quot;/&gt;&lt;wsp:rsid wsp:val=&quot;00490F4D&quot;/&gt;&lt;wsp:rsid wsp:val=&quot;00491E80&quot;/&gt;&lt;wsp:rsid wsp:val=&quot;00492255&quot;/&gt;&lt;wsp:rsid wsp:val=&quot;00496238&quot;/&gt;&lt;wsp:rsid wsp:val=&quot;00496359&quot;/&gt;&lt;wsp:rsid wsp:val=&quot;004A02D5&quot;/&gt;&lt;wsp:rsid wsp:val=&quot;004A03B0&quot;/&gt;&lt;wsp:rsid wsp:val=&quot;004A082B&quot;/&gt;&lt;wsp:rsid wsp:val=&quot;004A46D4&quot;/&gt;&lt;wsp:rsid wsp:val=&quot;004A5F62&quot;/&gt;&lt;wsp:rsid wsp:val=&quot;004A62A8&quot;/&gt;&lt;wsp:rsid wsp:val=&quot;004A66EF&quot;/&gt;&lt;wsp:rsid wsp:val=&quot;004A6D17&quot;/&gt;&lt;wsp:rsid wsp:val=&quot;004B275D&quot;/&gt;&lt;wsp:rsid wsp:val=&quot;004B3A61&quot;/&gt;&lt;wsp:rsid wsp:val=&quot;004B7618&quot;/&gt;&lt;wsp:rsid wsp:val=&quot;004C51EB&quot;/&gt;&lt;wsp:rsid wsp:val=&quot;004C656C&quot;/&gt;&lt;wsp:rsid wsp:val=&quot;004D4690&quot;/&gt;&lt;wsp:rsid wsp:val=&quot;004D5A29&quot;/&gt;&lt;wsp:rsid wsp:val=&quot;004D77F0&quot;/&gt;&lt;wsp:rsid wsp:val=&quot;004E35F5&quot;/&gt;&lt;wsp:rsid wsp:val=&quot;004E556C&quot;/&gt;&lt;wsp:rsid wsp:val=&quot;004F59CA&quot;/&gt;&lt;wsp:rsid wsp:val=&quot;00500A20&quot;/&gt;&lt;wsp:rsid wsp:val=&quot;00504760&quot;/&gt;&lt;wsp:rsid wsp:val=&quot;005067CA&quot;/&gt;&lt;wsp:rsid wsp:val=&quot;00507283&quot;/&gt;&lt;wsp:rsid wsp:val=&quot;00510658&quot;/&gt;&lt;wsp:rsid wsp:val=&quot;00521180&quot;/&gt;&lt;wsp:rsid wsp:val=&quot;00522892&quot;/&gt;&lt;wsp:rsid wsp:val=&quot;0053178F&quot;/&gt;&lt;wsp:rsid wsp:val=&quot;00533390&quot;/&gt;&lt;wsp:rsid wsp:val=&quot;00542D6B&quot;/&gt;&lt;wsp:rsid wsp:val=&quot;00547DDA&quot;/&gt;&lt;wsp:rsid wsp:val=&quot;00550E37&quot;/&gt;&lt;wsp:rsid wsp:val=&quot;0055286B&quot;/&gt;&lt;wsp:rsid wsp:val=&quot;0055360B&quot;/&gt;&lt;wsp:rsid wsp:val=&quot;005614C4&quot;/&gt;&lt;wsp:rsid wsp:val=&quot;00562430&quot;/&gt;&lt;wsp:rsid wsp:val=&quot;00562471&quot;/&gt;&lt;wsp:rsid wsp:val=&quot;005625CB&quot;/&gt;&lt;wsp:rsid wsp:val=&quot;00563CE5&quot;/&gt;&lt;wsp:rsid wsp:val=&quot;0056665F&quot;/&gt;&lt;wsp:rsid wsp:val=&quot;005717BF&quot;/&gt;&lt;wsp:rsid wsp:val=&quot;00574D3F&quot;/&gt;&lt;wsp:rsid wsp:val=&quot;00576B30&quot;/&gt;&lt;wsp:rsid wsp:val=&quot;00583DE9&quot;/&gt;&lt;wsp:rsid wsp:val=&quot;00584A39&quot;/&gt;&lt;wsp:rsid wsp:val=&quot;00595B51&quot;/&gt;&lt;wsp:rsid wsp:val=&quot;005A04ED&quot;/&gt;&lt;wsp:rsid wsp:val=&quot;005A0755&quot;/&gt;&lt;wsp:rsid wsp:val=&quot;005A67FC&quot;/&gt;&lt;wsp:rsid wsp:val=&quot;005B3E66&quot;/&gt;&lt;wsp:rsid wsp:val=&quot;005B4E7E&quot;/&gt;&lt;wsp:rsid wsp:val=&quot;005B50F3&quot;/&gt;&lt;wsp:rsid wsp:val=&quot;005C1A48&quot;/&gt;&lt;wsp:rsid wsp:val=&quot;005C6EF1&quot;/&gt;&lt;wsp:rsid wsp:val=&quot;005D360A&quot;/&gt;&lt;wsp:rsid wsp:val=&quot;005D378E&quot;/&gt;&lt;wsp:rsid wsp:val=&quot;005D3849&quot;/&gt;&lt;wsp:rsid wsp:val=&quot;005D4C29&quot;/&gt;&lt;wsp:rsid wsp:val=&quot;005E0599&quot;/&gt;&lt;wsp:rsid wsp:val=&quot;005E3B8E&quot;/&gt;&lt;wsp:rsid wsp:val=&quot;005E4C40&quot;/&gt;&lt;wsp:rsid wsp:val=&quot;005E7043&quot;/&gt;&lt;wsp:rsid wsp:val=&quot;005F086A&quot;/&gt;&lt;wsp:rsid wsp:val=&quot;005F21CC&quot;/&gt;&lt;wsp:rsid wsp:val=&quot;005F3900&quot;/&gt;&lt;wsp:rsid wsp:val=&quot;005F50F5&quot;/&gt;&lt;wsp:rsid wsp:val=&quot;0060306E&quot;/&gt;&lt;wsp:rsid wsp:val=&quot;0060704E&quot;/&gt;&lt;wsp:rsid wsp:val=&quot;006079B5&quot;/&gt;&lt;wsp:rsid wsp:val=&quot;006137BA&quot;/&gt;&lt;wsp:rsid wsp:val=&quot;00613F07&quot;/&gt;&lt;wsp:rsid wsp:val=&quot;006141FF&quot;/&gt;&lt;wsp:rsid wsp:val=&quot;00621230&quot;/&gt;&lt;wsp:rsid wsp:val=&quot;006231E5&quot;/&gt;&lt;wsp:rsid wsp:val=&quot;006321E9&quot;/&gt;&lt;wsp:rsid wsp:val=&quot;00637B61&quot;/&gt;&lt;wsp:rsid wsp:val=&quot;00644F35&quot;/&gt;&lt;wsp:rsid wsp:val=&quot;00652556&quot;/&gt;&lt;wsp:rsid wsp:val=&quot;00654C35&quot;/&gt;&lt;wsp:rsid wsp:val=&quot;0065510E&quot;/&gt;&lt;wsp:rsid wsp:val=&quot;0066448C&quot;/&gt;&lt;wsp:rsid wsp:val=&quot;00664BA8&quot;/&gt;&lt;wsp:rsid wsp:val=&quot;006650C3&quot;/&gt;&lt;wsp:rsid wsp:val=&quot;00677EC9&quot;/&gt;&lt;wsp:rsid wsp:val=&quot;0068026E&quot;/&gt;&lt;wsp:rsid wsp:val=&quot;00683171&quot;/&gt;&lt;wsp:rsid wsp:val=&quot;00684B8F&quot;/&gt;&lt;wsp:rsid wsp:val=&quot;00687F1F&quot;/&gt;&lt;wsp:rsid wsp:val=&quot;006909ED&quot;/&gt;&lt;wsp:rsid wsp:val=&quot;0069369B&quot;/&gt;&lt;wsp:rsid wsp:val=&quot;00694939&quot;/&gt;&lt;wsp:rsid wsp:val=&quot;006968BD&quot;/&gt;&lt;wsp:rsid wsp:val=&quot;006A1085&quot;/&gt;&lt;wsp:rsid wsp:val=&quot;006A1363&quot;/&gt;&lt;wsp:rsid wsp:val=&quot;006A2D43&quot;/&gt;&lt;wsp:rsid wsp:val=&quot;006A315A&quot;/&gt;&lt;wsp:rsid wsp:val=&quot;006A5B34&quot;/&gt;&lt;wsp:rsid wsp:val=&quot;006B01D0&quot;/&gt;&lt;wsp:rsid wsp:val=&quot;006B13A0&quot;/&gt;&lt;wsp:rsid wsp:val=&quot;006B2B5C&quot;/&gt;&lt;wsp:rsid wsp:val=&quot;006B3B26&quot;/&gt;&lt;wsp:rsid wsp:val=&quot;006B4B96&quot;/&gt;&lt;wsp:rsid wsp:val=&quot;006B5BE3&quot;/&gt;&lt;wsp:rsid wsp:val=&quot;006C0A9F&quot;/&gt;&lt;wsp:rsid wsp:val=&quot;006C119A&quot;/&gt;&lt;wsp:rsid wsp:val=&quot;006C1B7C&quot;/&gt;&lt;wsp:rsid wsp:val=&quot;006C3B79&quot;/&gt;&lt;wsp:rsid wsp:val=&quot;006C5C7B&quot;/&gt;&lt;wsp:rsid wsp:val=&quot;006D430D&quot;/&gt;&lt;wsp:rsid wsp:val=&quot;006D4EAD&quot;/&gt;&lt;wsp:rsid wsp:val=&quot;006D5952&quot;/&gt;&lt;wsp:rsid wsp:val=&quot;006D741F&quot;/&gt;&lt;wsp:rsid wsp:val=&quot;006E2F64&quot;/&gt;&lt;wsp:rsid wsp:val=&quot;006E5843&quot;/&gt;&lt;wsp:rsid wsp:val=&quot;006F3F4D&quot;/&gt;&lt;wsp:rsid wsp:val=&quot;006F6B9F&quot;/&gt;&lt;wsp:rsid wsp:val=&quot;006F74D3&quot;/&gt;&lt;wsp:rsid wsp:val=&quot;007001C3&quot;/&gt;&lt;wsp:rsid wsp:val=&quot;00702C69&quot;/&gt;&lt;wsp:rsid wsp:val=&quot;00702E26&quot;/&gt;&lt;wsp:rsid wsp:val=&quot;0070346C&quot;/&gt;&lt;wsp:rsid wsp:val=&quot;00703618&quot;/&gt;&lt;wsp:rsid wsp:val=&quot;00704B10&quot;/&gt;&lt;wsp:rsid wsp:val=&quot;00706AA5&quot;/&gt;&lt;wsp:rsid wsp:val=&quot;00707D22&quot;/&gt;&lt;wsp:rsid wsp:val=&quot;007149FE&quot;/&gt;&lt;wsp:rsid wsp:val=&quot;00714CEF&quot;/&gt;&lt;wsp:rsid wsp:val=&quot;00716428&quot;/&gt;&lt;wsp:rsid wsp:val=&quot;00720BEF&quot;/&gt;&lt;wsp:rsid wsp:val=&quot;00723D69&quot;/&gt;&lt;wsp:rsid wsp:val=&quot;00724E44&quot;/&gt;&lt;wsp:rsid wsp:val=&quot;00725FA3&quot;/&gt;&lt;wsp:rsid wsp:val=&quot;00734C60&quot;/&gt;&lt;wsp:rsid wsp:val=&quot;00736383&quot;/&gt;&lt;wsp:rsid wsp:val=&quot;007366AA&quot;/&gt;&lt;wsp:rsid wsp:val=&quot;0073692A&quot;/&gt;&lt;wsp:rsid wsp:val=&quot;007371CF&quot;/&gt;&lt;wsp:rsid wsp:val=&quot;007433B7&quot;/&gt;&lt;wsp:rsid wsp:val=&quot;00746AE2&quot;/&gt;&lt;wsp:rsid wsp:val=&quot;007523D3&quot;/&gt;&lt;wsp:rsid wsp:val=&quot;00756C9D&quot;/&gt;&lt;wsp:rsid wsp:val=&quot;00762DAD&quot;/&gt;&lt;wsp:rsid wsp:val=&quot;00763051&quot;/&gt;&lt;wsp:rsid wsp:val=&quot;007647D9&quot;/&gt;&lt;wsp:rsid wsp:val=&quot;00765166&quot;/&gt;&lt;wsp:rsid wsp:val=&quot;00770119&quot;/&gt;&lt;wsp:rsid wsp:val=&quot;007718B2&quot;/&gt;&lt;wsp:rsid wsp:val=&quot;007745D5&quot;/&gt;&lt;wsp:rsid wsp:val=&quot;00776F4B&quot;/&gt;&lt;wsp:rsid wsp:val=&quot;0077756B&quot;/&gt;&lt;wsp:rsid wsp:val=&quot;00781182&quot;/&gt;&lt;wsp:rsid wsp:val=&quot;00781D13&quot;/&gt;&lt;wsp:rsid wsp:val=&quot;0078238F&quot;/&gt;&lt;wsp:rsid wsp:val=&quot;007829C7&quot;/&gt;&lt;wsp:rsid wsp:val=&quot;0078715D&quot;/&gt;&lt;wsp:rsid wsp:val=&quot;0078717E&quot;/&gt;&lt;wsp:rsid wsp:val=&quot;00787487&quot;/&gt;&lt;wsp:rsid wsp:val=&quot;00790CCA&quot;/&gt;&lt;wsp:rsid wsp:val=&quot;00792DF8&quot;/&gt;&lt;wsp:rsid wsp:val=&quot;00793936&quot;/&gt;&lt;wsp:rsid wsp:val=&quot;0079407B&quot;/&gt;&lt;wsp:rsid wsp:val=&quot;00795569&quot;/&gt;&lt;wsp:rsid wsp:val=&quot;0079724A&quot;/&gt;&lt;wsp:rsid wsp:val=&quot;007974B0&quot;/&gt;&lt;wsp:rsid wsp:val=&quot;007A31E9&quot;/&gt;&lt;wsp:rsid wsp:val=&quot;007B24C0&quot;/&gt;&lt;wsp:rsid wsp:val=&quot;007B4610&quot;/&gt;&lt;wsp:rsid wsp:val=&quot;007B4AB5&quot;/&gt;&lt;wsp:rsid wsp:val=&quot;007C2CAB&quot;/&gt;&lt;wsp:rsid wsp:val=&quot;007C3E6A&quot;/&gt;&lt;wsp:rsid wsp:val=&quot;007C50F3&quot;/&gt;&lt;wsp:rsid wsp:val=&quot;007D1E71&quot;/&gt;&lt;wsp:rsid wsp:val=&quot;007D32FC&quot;/&gt;&lt;wsp:rsid wsp:val=&quot;007D3A88&quot;/&gt;&lt;wsp:rsid wsp:val=&quot;007D3A95&quot;/&gt;&lt;wsp:rsid wsp:val=&quot;007E0CCC&quot;/&gt;&lt;wsp:rsid wsp:val=&quot;007E1969&quot;/&gt;&lt;wsp:rsid wsp:val=&quot;007E1C08&quot;/&gt;&lt;wsp:rsid wsp:val=&quot;007E4934&quot;/&gt;&lt;wsp:rsid wsp:val=&quot;007E69D7&quot;/&gt;&lt;wsp:rsid wsp:val=&quot;007F00E2&quot;/&gt;&lt;wsp:rsid wsp:val=&quot;007F0185&quot;/&gt;&lt;wsp:rsid wsp:val=&quot;007F04E3&quot;/&gt;&lt;wsp:rsid wsp:val=&quot;007F15E2&quot;/&gt;&lt;wsp:rsid wsp:val=&quot;007F2408&quot;/&gt;&lt;wsp:rsid wsp:val=&quot;007F3857&quot;/&gt;&lt;wsp:rsid wsp:val=&quot;007F6A4D&quot;/&gt;&lt;wsp:rsid wsp:val=&quot;00807C47&quot;/&gt;&lt;wsp:rsid wsp:val=&quot;0081073E&quot;/&gt;&lt;wsp:rsid wsp:val=&quot;00812C0D&quot;/&gt;&lt;wsp:rsid wsp:val=&quot;00812DF2&quot;/&gt;&lt;wsp:rsid wsp:val=&quot;00820340&quot;/&gt;&lt;wsp:rsid wsp:val=&quot;00824172&quot;/&gt;&lt;wsp:rsid wsp:val=&quot;008252C4&quot;/&gt;&lt;wsp:rsid wsp:val=&quot;00826084&quot;/&gt;&lt;wsp:rsid wsp:val=&quot;008262DF&quot;/&gt;&lt;wsp:rsid wsp:val=&quot;00830165&quot;/&gt;&lt;wsp:rsid wsp:val=&quot;00833D39&quot;/&gt;&lt;wsp:rsid wsp:val=&quot;00835128&quot;/&gt;&lt;wsp:rsid wsp:val=&quot;0083760D&quot;/&gt;&lt;wsp:rsid wsp:val=&quot;00840CF3&quot;/&gt;&lt;wsp:rsid wsp:val=&quot;00843001&quot;/&gt;&lt;wsp:rsid wsp:val=&quot;008471E7&quot;/&gt;&lt;wsp:rsid wsp:val=&quot;008478AC&quot;/&gt;&lt;wsp:rsid wsp:val=&quot;00851DD2&quot;/&gt;&lt;wsp:rsid wsp:val=&quot;00852BC6&quot;/&gt;&lt;wsp:rsid wsp:val=&quot;00854D19&quot;/&gt;&lt;wsp:rsid wsp:val=&quot;00855EC2&quot;/&gt;&lt;wsp:rsid wsp:val=&quot;0086137F&quot;/&gt;&lt;wsp:rsid wsp:val=&quot;00864AB5&quot;/&gt;&lt;wsp:rsid wsp:val=&quot;00865803&quot;/&gt;&lt;wsp:rsid wsp:val=&quot;00870E69&quot;/&gt;&lt;wsp:rsid wsp:val=&quot;00871A06&quot;/&gt;&lt;wsp:rsid wsp:val=&quot;00876BC3&quot;/&gt;&lt;wsp:rsid wsp:val=&quot;00877A31&quot;/&gt;&lt;wsp:rsid wsp:val=&quot;008841D4&quot;/&gt;&lt;wsp:rsid wsp:val=&quot;0088617F&quot;/&gt;&lt;wsp:rsid wsp:val=&quot;00890ACE&quot;/&gt;&lt;wsp:rsid wsp:val=&quot;008930B0&quot;/&gt;&lt;wsp:rsid wsp:val=&quot;008931F2&quot;/&gt;&lt;wsp:rsid wsp:val=&quot;0089440E&quot;/&gt;&lt;wsp:rsid wsp:val=&quot;008954A1&quot;/&gt;&lt;wsp:rsid wsp:val=&quot;008A0389&quot;/&gt;&lt;wsp:rsid wsp:val=&quot;008A3E09&quot;/&gt;&lt;wsp:rsid wsp:val=&quot;008A4C4D&quot;/&gt;&lt;wsp:rsid wsp:val=&quot;008A4E5F&quot;/&gt;&lt;wsp:rsid wsp:val=&quot;008A6539&quot;/&gt;&lt;wsp:rsid wsp:val=&quot;008A6968&quot;/&gt;&lt;wsp:rsid wsp:val=&quot;008B125A&quot;/&gt;&lt;wsp:rsid wsp:val=&quot;008B39ED&quot;/&gt;&lt;wsp:rsid wsp:val=&quot;008B6479&quot;/&gt;&lt;wsp:rsid wsp:val=&quot;008B69A7&quot;/&gt;&lt;wsp:rsid wsp:val=&quot;008C5FFF&quot;/&gt;&lt;wsp:rsid wsp:val=&quot;008C7805&quot;/&gt;&lt;wsp:rsid wsp:val=&quot;008D0E22&quot;/&gt;&lt;wsp:rsid wsp:val=&quot;008D32F8&quot;/&gt;&lt;wsp:rsid wsp:val=&quot;008D5C06&quot;/&gt;&lt;wsp:rsid wsp:val=&quot;008E01C2&quot;/&gt;&lt;wsp:rsid wsp:val=&quot;008E0F0A&quot;/&gt;&lt;wsp:rsid wsp:val=&quot;008E1B14&quot;/&gt;&lt;wsp:rsid wsp:val=&quot;008E55FA&quot;/&gt;&lt;wsp:rsid wsp:val=&quot;008E5CD7&quot;/&gt;&lt;wsp:rsid wsp:val=&quot;008E5F99&quot;/&gt;&lt;wsp:rsid wsp:val=&quot;008F17CD&quot;/&gt;&lt;wsp:rsid wsp:val=&quot;008F3918&quot;/&gt;&lt;wsp:rsid wsp:val=&quot;008F6D04&quot;/&gt;&lt;wsp:rsid wsp:val=&quot;008F7423&quot;/&gt;&lt;wsp:rsid wsp:val=&quot;008F78D6&quot;/&gt;&lt;wsp:rsid wsp:val=&quot;00900504&quot;/&gt;&lt;wsp:rsid wsp:val=&quot;00901B59&quot;/&gt;&lt;wsp:rsid wsp:val=&quot;009039B9&quot;/&gt;&lt;wsp:rsid wsp:val=&quot;009045C0&quot;/&gt;&lt;wsp:rsid wsp:val=&quot;009052FC&quot;/&gt;&lt;wsp:rsid wsp:val=&quot;009108DA&quot;/&gt;&lt;wsp:rsid wsp:val=&quot;00910E50&quot;/&gt;&lt;wsp:rsid wsp:val=&quot;00911B8E&quot;/&gt;&lt;wsp:rsid wsp:val=&quot;0091305F&quot;/&gt;&lt;wsp:rsid wsp:val=&quot;009211B4&quot;/&gt;&lt;wsp:rsid wsp:val=&quot;0092351D&quot;/&gt;&lt;wsp:rsid wsp:val=&quot;009264CF&quot;/&gt;&lt;wsp:rsid wsp:val=&quot;009316D8&quot;/&gt;&lt;wsp:rsid wsp:val=&quot;00935B0B&quot;/&gt;&lt;wsp:rsid wsp:val=&quot;009404EE&quot;/&gt;&lt;wsp:rsid wsp:val=&quot;00940CAB&quot;/&gt;&lt;wsp:rsid wsp:val=&quot;00942768&quot;/&gt;&lt;wsp:rsid wsp:val=&quot;00942BCD&quot;/&gt;&lt;wsp:rsid wsp:val=&quot;00947849&quot;/&gt;&lt;wsp:rsid wsp:val=&quot;00950EB3&quot;/&gt;&lt;wsp:rsid wsp:val=&quot;00951013&quot;/&gt;&lt;wsp:rsid wsp:val=&quot;009517F9&quot;/&gt;&lt;wsp:rsid wsp:val=&quot;009527AF&quot;/&gt;&lt;wsp:rsid wsp:val=&quot;00953B26&quot;/&gt;&lt;wsp:rsid wsp:val=&quot;00953C18&quot;/&gt;&lt;wsp:rsid wsp:val=&quot;00954063&quot;/&gt;&lt;wsp:rsid wsp:val=&quot;00954637&quot;/&gt;&lt;wsp:rsid wsp:val=&quot;00954EB0&quot;/&gt;&lt;wsp:rsid wsp:val=&quot;00956B31&quot;/&gt;&lt;wsp:rsid wsp:val=&quot;00960707&quot;/&gt;&lt;wsp:rsid wsp:val=&quot;00966E07&quot;/&gt;&lt;wsp:rsid wsp:val=&quot;00973E40&quot;/&gt;&lt;wsp:rsid wsp:val=&quot;009749E7&quot;/&gt;&lt;wsp:rsid wsp:val=&quot;00982732&quot;/&gt;&lt;wsp:rsid wsp:val=&quot;009827FC&quot;/&gt;&lt;wsp:rsid wsp:val=&quot;009847F1&quot;/&gt;&lt;wsp:rsid wsp:val=&quot;00986711&quot;/&gt;&lt;wsp:rsid wsp:val=&quot;0099114B&quot;/&gt;&lt;wsp:rsid wsp:val=&quot;00992728&quot;/&gt;&lt;wsp:rsid wsp:val=&quot;00994F7D&quot;/&gt;&lt;wsp:rsid wsp:val=&quot;009959E1&quot;/&gt;&lt;wsp:rsid wsp:val=&quot;009A3671&quot;/&gt;&lt;wsp:rsid wsp:val=&quot;009B7182&quot;/&gt;&lt;wsp:rsid wsp:val=&quot;009C0B27&quot;/&gt;&lt;wsp:rsid wsp:val=&quot;009C32F8&quot;/&gt;&lt;wsp:rsid wsp:val=&quot;009C3726&quot;/&gt;&lt;wsp:rsid wsp:val=&quot;009C37FE&quot;/&gt;&lt;wsp:rsid wsp:val=&quot;009C39B7&quot;/&gt;&lt;wsp:rsid wsp:val=&quot;009C44AF&quot;/&gt;&lt;wsp:rsid wsp:val=&quot;009C5655&quot;/&gt;&lt;wsp:rsid wsp:val=&quot;009C5CA2&quot;/&gt;&lt;wsp:rsid wsp:val=&quot;009D038A&quot;/&gt;&lt;wsp:rsid wsp:val=&quot;009D3B62&quot;/&gt;&lt;wsp:rsid wsp:val=&quot;009D4F4D&quot;/&gt;&lt;wsp:rsid wsp:val=&quot;009D63E8&quot;/&gt;&lt;wsp:rsid wsp:val=&quot;009E33C0&quot;/&gt;&lt;wsp:rsid wsp:val=&quot;009E3424&quot;/&gt;&lt;wsp:rsid wsp:val=&quot;009E3CA0&quot;/&gt;&lt;wsp:rsid wsp:val=&quot;009E5D95&quot;/&gt;&lt;wsp:rsid wsp:val=&quot;009E699D&quot;/&gt;&lt;wsp:rsid wsp:val=&quot;009E77D4&quot;/&gt;&lt;wsp:rsid wsp:val=&quot;009E7B53&quot;/&gt;&lt;wsp:rsid wsp:val=&quot;009E7D9E&quot;/&gt;&lt;wsp:rsid wsp:val=&quot;009F20FB&quot;/&gt;&lt;wsp:rsid wsp:val=&quot;009F5281&quot;/&gt;&lt;wsp:rsid wsp:val=&quot;009F60A6&quot;/&gt;&lt;wsp:rsid wsp:val=&quot;00A01A32&quot;/&gt;&lt;wsp:rsid wsp:val=&quot;00A027B5&quot;/&gt;&lt;wsp:rsid wsp:val=&quot;00A02C76&quot;/&gt;&lt;wsp:rsid wsp:val=&quot;00A069A6&quot;/&gt;&lt;wsp:rsid wsp:val=&quot;00A11143&quot;/&gt;&lt;wsp:rsid wsp:val=&quot;00A11DA1&quot;/&gt;&lt;wsp:rsid wsp:val=&quot;00A14C74&quot;/&gt;&lt;wsp:rsid wsp:val=&quot;00A2282B&quot;/&gt;&lt;wsp:rsid wsp:val=&quot;00A262F4&quot;/&gt;&lt;wsp:rsid wsp:val=&quot;00A30A12&quot;/&gt;&lt;wsp:rsid wsp:val=&quot;00A36343&quot;/&gt;&lt;wsp:rsid wsp:val=&quot;00A40147&quot;/&gt;&lt;wsp:rsid wsp:val=&quot;00A40E66&quot;/&gt;&lt;wsp:rsid wsp:val=&quot;00A422C7&quot;/&gt;&lt;wsp:rsid wsp:val=&quot;00A42EA0&quot;/&gt;&lt;wsp:rsid wsp:val=&quot;00A43E22&quot;/&gt;&lt;wsp:rsid wsp:val=&quot;00A44A5E&quot;/&gt;&lt;wsp:rsid wsp:val=&quot;00A46B3B&quot;/&gt;&lt;wsp:rsid wsp:val=&quot;00A57161&quot;/&gt;&lt;wsp:rsid wsp:val=&quot;00A62FFB&quot;/&gt;&lt;wsp:rsid wsp:val=&quot;00A6461E&quot;/&gt;&lt;wsp:rsid wsp:val=&quot;00A64F5A&quot;/&gt;&lt;wsp:rsid wsp:val=&quot;00A66EAC&quot;/&gt;&lt;wsp:rsid wsp:val=&quot;00A700F3&quot;/&gt;&lt;wsp:rsid wsp:val=&quot;00A71F10&quot;/&gt;&lt;wsp:rsid wsp:val=&quot;00A748E3&quot;/&gt;&lt;wsp:rsid wsp:val=&quot;00A76E85&quot;/&gt;&lt;wsp:rsid wsp:val=&quot;00A779A1&quot;/&gt;&lt;wsp:rsid wsp:val=&quot;00A80593&quot;/&gt;&lt;wsp:rsid wsp:val=&quot;00A8156B&quot;/&gt;&lt;wsp:rsid wsp:val=&quot;00A821AC&quot;/&gt;&lt;wsp:rsid wsp:val=&quot;00A825A3&quot;/&gt;&lt;wsp:rsid wsp:val=&quot;00A83407&quot;/&gt;&lt;wsp:rsid wsp:val=&quot;00A83FE2&quot;/&gt;&lt;wsp:rsid wsp:val=&quot;00A845A7&quot;/&gt;&lt;wsp:rsid wsp:val=&quot;00A85193&quot;/&gt;&lt;wsp:rsid wsp:val=&quot;00A858AC&quot;/&gt;&lt;wsp:rsid wsp:val=&quot;00A868ED&quot;/&gt;&lt;wsp:rsid wsp:val=&quot;00A872DF&quot;/&gt;&lt;wsp:rsid wsp:val=&quot;00A92F00&quot;/&gt;&lt;wsp:rsid wsp:val=&quot;00A936A3&quot;/&gt;&lt;wsp:rsid wsp:val=&quot;00AA05AD&quot;/&gt;&lt;wsp:rsid wsp:val=&quot;00AA3D13&quot;/&gt;&lt;wsp:rsid wsp:val=&quot;00AA4ED5&quot;/&gt;&lt;wsp:rsid wsp:val=&quot;00AB28F0&quot;/&gt;&lt;wsp:rsid wsp:val=&quot;00AB4F91&quot;/&gt;&lt;wsp:rsid wsp:val=&quot;00AC1E3E&quot;/&gt;&lt;wsp:rsid wsp:val=&quot;00AC22B4&quot;/&gt;&lt;wsp:rsid wsp:val=&quot;00AC3B41&quot;/&gt;&lt;wsp:rsid wsp:val=&quot;00AC60EF&quot;/&gt;&lt;wsp:rsid wsp:val=&quot;00AD0646&quot;/&gt;&lt;wsp:rsid wsp:val=&quot;00AE413D&quot;/&gt;&lt;wsp:rsid wsp:val=&quot;00AF1730&quot;/&gt;&lt;wsp:rsid wsp:val=&quot;00AF3C34&quot;/&gt;&lt;wsp:rsid wsp:val=&quot;00AF3C7B&quot;/&gt;&lt;wsp:rsid wsp:val=&quot;00AF3EB0&quot;/&gt;&lt;wsp:rsid wsp:val=&quot;00AF3F43&quot;/&gt;&lt;wsp:rsid wsp:val=&quot;00AF4123&quot;/&gt;&lt;wsp:rsid wsp:val=&quot;00AF49CC&quot;/&gt;&lt;wsp:rsid wsp:val=&quot;00AF604E&quot;/&gt;&lt;wsp:rsid wsp:val=&quot;00B02ECA&quot;/&gt;&lt;wsp:rsid wsp:val=&quot;00B04D21&quot;/&gt;&lt;wsp:rsid wsp:val=&quot;00B0500F&quot;/&gt;&lt;wsp:rsid wsp:val=&quot;00B05FCD&quot;/&gt;&lt;wsp:rsid wsp:val=&quot;00B068AB&quot;/&gt;&lt;wsp:rsid wsp:val=&quot;00B06E78&quot;/&gt;&lt;wsp:rsid wsp:val=&quot;00B110F0&quot;/&gt;&lt;wsp:rsid wsp:val=&quot;00B11187&quot;/&gt;&lt;wsp:rsid wsp:val=&quot;00B1396B&quot;/&gt;&lt;wsp:rsid wsp:val=&quot;00B15452&quot;/&gt;&lt;wsp:rsid wsp:val=&quot;00B36D67&quot;/&gt;&lt;wsp:rsid wsp:val=&quot;00B41905&quot;/&gt;&lt;wsp:rsid wsp:val=&quot;00B42A02&quot;/&gt;&lt;wsp:rsid wsp:val=&quot;00B43AD7&quot;/&gt;&lt;wsp:rsid wsp:val=&quot;00B4429E&quot;/&gt;&lt;wsp:rsid wsp:val=&quot;00B459CE&quot;/&gt;&lt;wsp:rsid wsp:val=&quot;00B50E7E&quot;/&gt;&lt;wsp:rsid wsp:val=&quot;00B50EC1&quot;/&gt;&lt;wsp:rsid wsp:val=&quot;00B5532F&quot;/&gt;&lt;wsp:rsid wsp:val=&quot;00B55783&quot;/&gt;&lt;wsp:rsid wsp:val=&quot;00B55DAF&quot;/&gt;&lt;wsp:rsid wsp:val=&quot;00B56F8A&quot;/&gt;&lt;wsp:rsid wsp:val=&quot;00B57D29&quot;/&gt;&lt;wsp:rsid wsp:val=&quot;00B6579A&quot;/&gt;&lt;wsp:rsid wsp:val=&quot;00B66B49&quot;/&gt;&lt;wsp:rsid wsp:val=&quot;00B71208&quot;/&gt;&lt;wsp:rsid wsp:val=&quot;00B72B8F&quot;/&gt;&lt;wsp:rsid wsp:val=&quot;00B74356&quot;/&gt;&lt;wsp:rsid wsp:val=&quot;00B74FFD&quot;/&gt;&lt;wsp:rsid wsp:val=&quot;00B8100C&quot;/&gt;&lt;wsp:rsid wsp:val=&quot;00B82691&quot;/&gt;&lt;wsp:rsid wsp:val=&quot;00B82F6B&quot;/&gt;&lt;wsp:rsid wsp:val=&quot;00B83CAA&quot;/&gt;&lt;wsp:rsid wsp:val=&quot;00B84553&quot;/&gt;&lt;wsp:rsid wsp:val=&quot;00B851B2&quot;/&gt;&lt;wsp:rsid wsp:val=&quot;00B90CEF&quot;/&gt;&lt;wsp:rsid wsp:val=&quot;00B94D69&quot;/&gt;&lt;wsp:rsid wsp:val=&quot;00BA1D4F&quot;/&gt;&lt;wsp:rsid wsp:val=&quot;00BA651E&quot;/&gt;&lt;wsp:rsid wsp:val=&quot;00BA7213&quot;/&gt;&lt;wsp:rsid wsp:val=&quot;00BB1E66&quot;/&gt;&lt;wsp:rsid wsp:val=&quot;00BB238D&quot;/&gt;&lt;wsp:rsid wsp:val=&quot;00BB346A&quot;/&gt;&lt;wsp:rsid wsp:val=&quot;00BB4685&quot;/&gt;&lt;wsp:rsid wsp:val=&quot;00BB62D4&quot;/&gt;&lt;wsp:rsid wsp:val=&quot;00BB7353&quot;/&gt;&lt;wsp:rsid wsp:val=&quot;00BC083D&quot;/&gt;&lt;wsp:rsid wsp:val=&quot;00BC2D94&quot;/&gt;&lt;wsp:rsid wsp:val=&quot;00BC378C&quot;/&gt;&lt;wsp:rsid wsp:val=&quot;00BC43FE&quot;/&gt;&lt;wsp:rsid wsp:val=&quot;00BC589D&quot;/&gt;&lt;wsp:rsid wsp:val=&quot;00BC7DD8&quot;/&gt;&lt;wsp:rsid wsp:val=&quot;00BD68C2&quot;/&gt;&lt;wsp:rsid wsp:val=&quot;00BD78BB&quot;/&gt;&lt;wsp:rsid wsp:val=&quot;00BE16B4&quot;/&gt;&lt;wsp:rsid wsp:val=&quot;00BE3677&quot;/&gt;&lt;wsp:rsid wsp:val=&quot;00BE60D9&quot;/&gt;&lt;wsp:rsid wsp:val=&quot;00BF133E&quot;/&gt;&lt;wsp:rsid wsp:val=&quot;00BF13F4&quot;/&gt;&lt;wsp:rsid wsp:val=&quot;00BF3D11&quot;/&gt;&lt;wsp:rsid wsp:val=&quot;00BF3EFB&quot;/&gt;&lt;wsp:rsid wsp:val=&quot;00BF74AB&quot;/&gt;&lt;wsp:rsid wsp:val=&quot;00C00384&quot;/&gt;&lt;wsp:rsid wsp:val=&quot;00C03347&quot;/&gt;&lt;wsp:rsid wsp:val=&quot;00C1047B&quot;/&gt;&lt;wsp:rsid wsp:val=&quot;00C20BC4&quot;/&gt;&lt;wsp:rsid wsp:val=&quot;00C220D6&quot;/&gt;&lt;wsp:rsid wsp:val=&quot;00C23C20&quot;/&gt;&lt;wsp:rsid wsp:val=&quot;00C331DE&quot;/&gt;&lt;wsp:rsid wsp:val=&quot;00C356CF&quot;/&gt;&lt;wsp:rsid wsp:val=&quot;00C40A36&quot;/&gt;&lt;wsp:rsid wsp:val=&quot;00C425C6&quot;/&gt;&lt;wsp:rsid wsp:val=&quot;00C42862&quot;/&gt;&lt;wsp:rsid wsp:val=&quot;00C42A98&quot;/&gt;&lt;wsp:rsid wsp:val=&quot;00C45501&quot;/&gt;&lt;wsp:rsid wsp:val=&quot;00C460D6&quot;/&gt;&lt;wsp:rsid wsp:val=&quot;00C47463&quot;/&gt;&lt;wsp:rsid wsp:val=&quot;00C529BA&quot;/&gt;&lt;wsp:rsid wsp:val=&quot;00C54986&quot;/&gt;&lt;wsp:rsid wsp:val=&quot;00C56F15&quot;/&gt;&lt;wsp:rsid wsp:val=&quot;00C60E12&quot;/&gt;&lt;wsp:rsid wsp:val=&quot;00C6237A&quot;/&gt;&lt;wsp:rsid wsp:val=&quot;00C71B99&quot;/&gt;&lt;wsp:rsid wsp:val=&quot;00C72CB8&quot;/&gt;&lt;wsp:rsid wsp:val=&quot;00C730AC&quot;/&gt;&lt;wsp:rsid wsp:val=&quot;00C8006D&quot;/&gt;&lt;wsp:rsid wsp:val=&quot;00C81A63&quot;/&gt;&lt;wsp:rsid wsp:val=&quot;00C83435&quot;/&gt;&lt;wsp:rsid wsp:val=&quot;00C84BB2&quot;/&gt;&lt;wsp:rsid wsp:val=&quot;00C94AB1&quot;/&gt;&lt;wsp:rsid wsp:val=&quot;00C97998&quot;/&gt;&lt;wsp:rsid wsp:val=&quot;00CA4F12&quot;/&gt;&lt;wsp:rsid wsp:val=&quot;00CB2C4F&quot;/&gt;&lt;wsp:rsid wsp:val=&quot;00CB4714&quot;/&gt;&lt;wsp:rsid wsp:val=&quot;00CB695F&quot;/&gt;&lt;wsp:rsid wsp:val=&quot;00CC1459&quot;/&gt;&lt;wsp:rsid wsp:val=&quot;00CC2555&quot;/&gt;&lt;wsp:rsid wsp:val=&quot;00CC3529&quot;/&gt;&lt;wsp:rsid wsp:val=&quot;00CC4849&quot;/&gt;&lt;wsp:rsid wsp:val=&quot;00CC4B10&quot;/&gt;&lt;wsp:rsid wsp:val=&quot;00CC5816&quot;/&gt;&lt;wsp:rsid wsp:val=&quot;00CC7355&quot;/&gt;&lt;wsp:rsid wsp:val=&quot;00CD2B96&quot;/&gt;&lt;wsp:rsid wsp:val=&quot;00CD6BE6&quot;/&gt;&lt;wsp:rsid wsp:val=&quot;00CE0044&quot;/&gt;&lt;wsp:rsid wsp:val=&quot;00CE1987&quot;/&gt;&lt;wsp:rsid wsp:val=&quot;00CE1F95&quot;/&gt;&lt;wsp:rsid wsp:val=&quot;00CE4EBA&quot;/&gt;&lt;wsp:rsid wsp:val=&quot;00CE6ABA&quot;/&gt;&lt;wsp:rsid wsp:val=&quot;00CF112D&quot;/&gt;&lt;wsp:rsid wsp:val=&quot;00CF1A1D&quot;/&gt;&lt;wsp:rsid wsp:val=&quot;00CF31B5&quot;/&gt;&lt;wsp:rsid wsp:val=&quot;00CF37C2&quot;/&gt;&lt;wsp:rsid wsp:val=&quot;00CF5C00&quot;/&gt;&lt;wsp:rsid wsp:val=&quot;00CF6553&quot;/&gt;&lt;wsp:rsid wsp:val=&quot;00D0169B&quot;/&gt;&lt;wsp:rsid wsp:val=&quot;00D0293C&quot;/&gt;&lt;wsp:rsid wsp:val=&quot;00D06100&quot;/&gt;&lt;wsp:rsid wsp:val=&quot;00D0743F&quot;/&gt;&lt;wsp:rsid wsp:val=&quot;00D1458C&quot;/&gt;&lt;wsp:rsid wsp:val=&quot;00D213AA&quot;/&gt;&lt;wsp:rsid wsp:val=&quot;00D215D5&quot;/&gt;&lt;wsp:rsid wsp:val=&quot;00D25CCD&quot;/&gt;&lt;wsp:rsid wsp:val=&quot;00D3054B&quot;/&gt;&lt;wsp:rsid wsp:val=&quot;00D3504D&quot;/&gt;&lt;wsp:rsid wsp:val=&quot;00D42797&quot;/&gt;&lt;wsp:rsid wsp:val=&quot;00D511B9&quot;/&gt;&lt;wsp:rsid wsp:val=&quot;00D5139B&quot;/&gt;&lt;wsp:rsid wsp:val=&quot;00D5315C&quot;/&gt;&lt;wsp:rsid wsp:val=&quot;00D5466E&quot;/&gt;&lt;wsp:rsid wsp:val=&quot;00D572D5&quot;/&gt;&lt;wsp:rsid wsp:val=&quot;00D572D8&quot;/&gt;&lt;wsp:rsid wsp:val=&quot;00D6258C&quot;/&gt;&lt;wsp:rsid wsp:val=&quot;00D63945&quot;/&gt;&lt;wsp:rsid wsp:val=&quot;00D73D02&quot;/&gt;&lt;wsp:rsid wsp:val=&quot;00D73E93&quot;/&gt;&lt;wsp:rsid wsp:val=&quot;00D80390&quot;/&gt;&lt;wsp:rsid wsp:val=&quot;00D8098C&quot;/&gt;&lt;wsp:rsid wsp:val=&quot;00D837B8&quot;/&gt;&lt;wsp:rsid wsp:val=&quot;00D85138&quot;/&gt;&lt;wsp:rsid wsp:val=&quot;00D854E6&quot;/&gt;&lt;wsp:rsid wsp:val=&quot;00D85967&quot;/&gt;&lt;wsp:rsid wsp:val=&quot;00D86F01&quot;/&gt;&lt;wsp:rsid wsp:val=&quot;00D902A0&quot;/&gt;&lt;wsp:rsid wsp:val=&quot;00D92E2E&quot;/&gt;&lt;wsp:rsid wsp:val=&quot;00D939E1&quot;/&gt;&lt;wsp:rsid wsp:val=&quot;00D93C84&quot;/&gt;&lt;wsp:rsid wsp:val=&quot;00DA09EE&quot;/&gt;&lt;wsp:rsid wsp:val=&quot;00DA16DD&quot;/&gt;&lt;wsp:rsid wsp:val=&quot;00DA401B&quot;/&gt;&lt;wsp:rsid wsp:val=&quot;00DA4306&quot;/&gt;&lt;wsp:rsid wsp:val=&quot;00DA4471&quot;/&gt;&lt;wsp:rsid wsp:val=&quot;00DA5FDF&quot;/&gt;&lt;wsp:rsid wsp:val=&quot;00DB0B3D&quot;/&gt;&lt;wsp:rsid wsp:val=&quot;00DB13E4&quot;/&gt;&lt;wsp:rsid wsp:val=&quot;00DB1886&quot;/&gt;&lt;wsp:rsid wsp:val=&quot;00DB285B&quot;/&gt;&lt;wsp:rsid wsp:val=&quot;00DB6FED&quot;/&gt;&lt;wsp:rsid wsp:val=&quot;00DC3128&quot;/&gt;&lt;wsp:rsid wsp:val=&quot;00DC4765&quot;/&gt;&lt;wsp:rsid wsp:val=&quot;00DC7011&quot;/&gt;&lt;wsp:rsid wsp:val=&quot;00DD2FBA&quot;/&gt;&lt;wsp:rsid wsp:val=&quot;00DD5D2A&quot;/&gt;&lt;wsp:rsid wsp:val=&quot;00DD645B&quot;/&gt;&lt;wsp:rsid wsp:val=&quot;00DD7539&quot;/&gt;&lt;wsp:rsid wsp:val=&quot;00DE053C&quot;/&gt;&lt;wsp:rsid wsp:val=&quot;00DE2201&quot;/&gt;&lt;wsp:rsid wsp:val=&quot;00DE5B78&quot;/&gt;&lt;wsp:rsid wsp:val=&quot;00DE734E&quot;/&gt;&lt;wsp:rsid wsp:val=&quot;00DE76E9&quot;/&gt;&lt;wsp:rsid wsp:val=&quot;00DF0003&quot;/&gt;&lt;wsp:rsid wsp:val=&quot;00DF282A&quot;/&gt;&lt;wsp:rsid wsp:val=&quot;00DF45B2&quot;/&gt;&lt;wsp:rsid wsp:val=&quot;00DF5F34&quot;/&gt;&lt;wsp:rsid wsp:val=&quot;00DF6D6A&quot;/&gt;&lt;wsp:rsid wsp:val=&quot;00E0163C&quot;/&gt;&lt;wsp:rsid wsp:val=&quot;00E05713&quot;/&gt;&lt;wsp:rsid wsp:val=&quot;00E058E3&quot;/&gt;&lt;wsp:rsid wsp:val=&quot;00E06B92&quot;/&gt;&lt;wsp:rsid wsp:val=&quot;00E133B0&quot;/&gt;&lt;wsp:rsid wsp:val=&quot;00E1752F&quot;/&gt;&lt;wsp:rsid wsp:val=&quot;00E206FC&quot;/&gt;&lt;wsp:rsid wsp:val=&quot;00E212DC&quot;/&gt;&lt;wsp:rsid wsp:val=&quot;00E2144E&quot;/&gt;&lt;wsp:rsid wsp:val=&quot;00E23132&quot;/&gt;&lt;wsp:rsid wsp:val=&quot;00E24101&quot;/&gt;&lt;wsp:rsid wsp:val=&quot;00E24F78&quot;/&gt;&lt;wsp:rsid wsp:val=&quot;00E26E3C&quot;/&gt;&lt;wsp:rsid wsp:val=&quot;00E27269&quot;/&gt;&lt;wsp:rsid wsp:val=&quot;00E3431A&quot;/&gt;&lt;wsp:rsid wsp:val=&quot;00E352F2&quot;/&gt;&lt;wsp:rsid wsp:val=&quot;00E44D62&quot;/&gt;&lt;wsp:rsid wsp:val=&quot;00E53ABD&quot;/&gt;&lt;wsp:rsid wsp:val=&quot;00E53CAC&quot;/&gt;&lt;wsp:rsid wsp:val=&quot;00E552AF&quot;/&gt;&lt;wsp:rsid wsp:val=&quot;00E56B55&quot;/&gt;&lt;wsp:rsid wsp:val=&quot;00E56C8E&quot;/&gt;&lt;wsp:rsid wsp:val=&quot;00E62CF3&quot;/&gt;&lt;wsp:rsid wsp:val=&quot;00E6308F&quot;/&gt;&lt;wsp:rsid wsp:val=&quot;00E6547E&quot;/&gt;&lt;wsp:rsid wsp:val=&quot;00E65F77&quot;/&gt;&lt;wsp:rsid wsp:val=&quot;00E72195&quot;/&gt;&lt;wsp:rsid wsp:val=&quot;00E745BE&quot;/&gt;&lt;wsp:rsid wsp:val=&quot;00E749E5&quot;/&gt;&lt;wsp:rsid wsp:val=&quot;00E759E7&quot;/&gt;&lt;wsp:rsid wsp:val=&quot;00E800C9&quot;/&gt;&lt;wsp:rsid wsp:val=&quot;00E835D4&quot;/&gt;&lt;wsp:rsid wsp:val=&quot;00E86E4B&quot;/&gt;&lt;wsp:rsid wsp:val=&quot;00E86ECE&quot;/&gt;&lt;wsp:rsid wsp:val=&quot;00E87F15&quot;/&gt;&lt;wsp:rsid wsp:val=&quot;00E90343&quot;/&gt;&lt;wsp:rsid wsp:val=&quot;00E92ACB&quot;/&gt;&lt;wsp:rsid wsp:val=&quot;00E93801&quot;/&gt;&lt;wsp:rsid wsp:val=&quot;00E93BB5&quot;/&gt;&lt;wsp:rsid wsp:val=&quot;00E94466&quot;/&gt;&lt;wsp:rsid wsp:val=&quot;00E94665&quot;/&gt;&lt;wsp:rsid wsp:val=&quot;00E961B3&quot;/&gt;&lt;wsp:rsid wsp:val=&quot;00EA5D91&quot;/&gt;&lt;wsp:rsid wsp:val=&quot;00EA7398&quot;/&gt;&lt;wsp:rsid wsp:val=&quot;00EB09F9&quot;/&gt;&lt;wsp:rsid wsp:val=&quot;00EB1018&quot;/&gt;&lt;wsp:rsid wsp:val=&quot;00EB3A7C&quot;/&gt;&lt;wsp:rsid wsp:val=&quot;00EB486E&quot;/&gt;&lt;wsp:rsid wsp:val=&quot;00EB528B&quot;/&gt;&lt;wsp:rsid wsp:val=&quot;00EB58A3&quot;/&gt;&lt;wsp:rsid wsp:val=&quot;00EB5954&quot;/&gt;&lt;wsp:rsid wsp:val=&quot;00EB62B2&quot;/&gt;&lt;wsp:rsid wsp:val=&quot;00EC239A&quot;/&gt;&lt;wsp:rsid wsp:val=&quot;00EC6429&quot;/&gt;&lt;wsp:rsid wsp:val=&quot;00EC6604&quot;/&gt;&lt;wsp:rsid wsp:val=&quot;00EC7B68&quot;/&gt;&lt;wsp:rsid wsp:val=&quot;00ED04CC&quot;/&gt;&lt;wsp:rsid wsp:val=&quot;00ED0E92&quot;/&gt;&lt;wsp:rsid wsp:val=&quot;00ED37DF&quot;/&gt;&lt;wsp:rsid wsp:val=&quot;00ED4ACF&quot;/&gt;&lt;wsp:rsid wsp:val=&quot;00ED6F04&quot;/&gt;&lt;wsp:rsid wsp:val=&quot;00EE1CE2&quot;/&gt;&lt;wsp:rsid wsp:val=&quot;00EE2598&quot;/&gt;&lt;wsp:rsid wsp:val=&quot;00EF161F&quot;/&gt;&lt;wsp:rsid wsp:val=&quot;00EF3988&quot;/&gt;&lt;wsp:rsid wsp:val=&quot;00EF7AC3&quot;/&gt;&lt;wsp:rsid wsp:val=&quot;00F00AD1&quot;/&gt;&lt;wsp:rsid wsp:val=&quot;00F01323&quot;/&gt;&lt;wsp:rsid wsp:val=&quot;00F01DCF&quot;/&gt;&lt;wsp:rsid wsp:val=&quot;00F0564E&quot;/&gt;&lt;wsp:rsid wsp:val=&quot;00F057BA&quot;/&gt;&lt;wsp:rsid wsp:val=&quot;00F0648B&quot;/&gt;&lt;wsp:rsid wsp:val=&quot;00F1023F&quot;/&gt;&lt;wsp:rsid wsp:val=&quot;00F11302&quot;/&gt;&lt;wsp:rsid wsp:val=&quot;00F1492F&quot;/&gt;&lt;wsp:rsid wsp:val=&quot;00F14D5A&quot;/&gt;&lt;wsp:rsid wsp:val=&quot;00F20428&quot;/&gt;&lt;wsp:rsid wsp:val=&quot;00F204BA&quot;/&gt;&lt;wsp:rsid wsp:val=&quot;00F211D3&quot;/&gt;&lt;wsp:rsid wsp:val=&quot;00F21D67&quot;/&gt;&lt;wsp:rsid wsp:val=&quot;00F22A06&quot;/&gt;&lt;wsp:rsid wsp:val=&quot;00F22B5E&quot;/&gt;&lt;wsp:rsid wsp:val=&quot;00F24B5E&quot;/&gt;&lt;wsp:rsid wsp:val=&quot;00F255EF&quot;/&gt;&lt;wsp:rsid wsp:val=&quot;00F26159&quot;/&gt;&lt;wsp:rsid wsp:val=&quot;00F275D1&quot;/&gt;&lt;wsp:rsid wsp:val=&quot;00F306E8&quot;/&gt;&lt;wsp:rsid wsp:val=&quot;00F330E1&quot;/&gt;&lt;wsp:rsid wsp:val=&quot;00F34CC8&quot;/&gt;&lt;wsp:rsid wsp:val=&quot;00F37119&quot;/&gt;&lt;wsp:rsid wsp:val=&quot;00F425AA&quot;/&gt;&lt;wsp:rsid wsp:val=&quot;00F43AEF&quot;/&gt;&lt;wsp:rsid wsp:val=&quot;00F43E19&quot;/&gt;&lt;wsp:rsid wsp:val=&quot;00F44A58&quot;/&gt;&lt;wsp:rsid wsp:val=&quot;00F452B1&quot;/&gt;&lt;wsp:rsid wsp:val=&quot;00F527F0&quot;/&gt;&lt;wsp:rsid wsp:val=&quot;00F5391A&quot;/&gt;&lt;wsp:rsid wsp:val=&quot;00F5481B&quot;/&gt;&lt;wsp:rsid wsp:val=&quot;00F55EA0&quot;/&gt;&lt;wsp:rsid wsp:val=&quot;00F57F9B&quot;/&gt;&lt;wsp:rsid wsp:val=&quot;00F6066D&quot;/&gt;&lt;wsp:rsid wsp:val=&quot;00F651B4&quot;/&gt;&lt;wsp:rsid wsp:val=&quot;00F67C43&quot;/&gt;&lt;wsp:rsid wsp:val=&quot;00F7196E&quot;/&gt;&lt;wsp:rsid wsp:val=&quot;00F74376&quot;/&gt;&lt;wsp:rsid wsp:val=&quot;00F774ED&quot;/&gt;&lt;wsp:rsid wsp:val=&quot;00F83D1B&quot;/&gt;&lt;wsp:rsid wsp:val=&quot;00F852B1&quot;/&gt;&lt;wsp:rsid wsp:val=&quot;00F91DEB&quot;/&gt;&lt;wsp:rsid wsp:val=&quot;00F9393C&quot;/&gt;&lt;wsp:rsid wsp:val=&quot;00F94559&quot;/&gt;&lt;wsp:rsid wsp:val=&quot;00F95033&quot;/&gt;&lt;wsp:rsid wsp:val=&quot;00F96289&quot;/&gt;&lt;wsp:rsid wsp:val=&quot;00F97EBC&quot;/&gt;&lt;wsp:rsid wsp:val=&quot;00FA498E&quot;/&gt;&lt;wsp:rsid wsp:val=&quot;00FA5C4C&quot;/&gt;&lt;wsp:rsid wsp:val=&quot;00FA7295&quot;/&gt;&lt;wsp:rsid wsp:val=&quot;00FB1224&quot;/&gt;&lt;wsp:rsid wsp:val=&quot;00FB6EC6&quot;/&gt;&lt;wsp:rsid wsp:val=&quot;00FC2D30&quot;/&gt;&lt;wsp:rsid wsp:val=&quot;00FC430C&quot;/&gt;&lt;wsp:rsid wsp:val=&quot;00FC4449&quot;/&gt;&lt;wsp:rsid wsp:val=&quot;00FC5D05&quot;/&gt;&lt;wsp:rsid wsp:val=&quot;00FC6F4B&quot;/&gt;&lt;wsp:rsid wsp:val=&quot;00FD1590&quot;/&gt;&lt;wsp:rsid wsp:val=&quot;00FD377A&quot;/&gt;&lt;wsp:rsid wsp:val=&quot;00FD4D70&quot;/&gt;&lt;wsp:rsid wsp:val=&quot;00FD5A71&quot;/&gt;&lt;wsp:rsid wsp:val=&quot;00FD5F4A&quot;/&gt;&lt;wsp:rsid wsp:val=&quot;00FE102E&quot;/&gt;&lt;wsp:rsid wsp:val=&quot;00FE2B97&quot;/&gt;&lt;wsp:rsid wsp:val=&quot;00FE4102&quot;/&gt;&lt;wsp:rsid wsp:val=&quot;00FE475C&quot;/&gt;&lt;wsp:rsid wsp:val=&quot;00FE4D89&quot;/&gt;&lt;wsp:rsid wsp:val=&quot;00FE79E0&quot;/&gt;&lt;wsp:rsid wsp:val=&quot;00FF1F4E&quot;/&gt;&lt;wsp:rsid wsp:val=&quot;00FF2006&quot;/&gt;&lt;wsp:rsid wsp:val=&quot;00FF4CEE&quot;/&gt;&lt;/wsp:rsids&gt;&lt;/w:docPr&gt;&lt;w:body&gt;&lt;w:p wsp:rsidR=&quot;00000000&quot; wsp:rsidRDefault=&quot;00455622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r&lt;/m:t&gt;&lt;/m:r&gt;&lt;/m:e&gt;&lt;m:sub&gt;&lt;m:r&gt;&lt;w:rPr&gt;&lt;w:rFonts w:ascii=&quot;Cambria Math&quot; w:h-ansi=&quot;Cambria Math&quot;/&gt;&lt;wx:font wx:val=&quot;Cambria Math&quot;/&gt;&lt;w:i/&gt;&lt;/w:rPr&gt;&lt;m:t&gt;S&lt;/m:t&gt;&lt;/m:r&gt;&lt;/m:sub&gt;&lt;/m:sSub&gt;&lt;m:d&gt;&lt;m:dPr&gt;&lt;m:ctrlPr&gt;&lt;w:rPr&gt;&lt;w:rFonts w:ascii=&quot;Cambria Math&quot; w:h-ansi=&quot;Cambria Math&quot;/&gt;&lt;wx:font wx:val=&quot;Cambria Math&quot;/&gt;&lt;w:i/&gt;&lt;/w:rPr&gt;&lt;/m:ctrlPr&gt;&lt;/m:dPr&gt;&lt;m:e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i&lt;/m:t&gt;&lt;/m:r&gt;&lt;/m:sub&gt;&lt;/m:sSub&gt;&lt;/m:e&gt;&lt;/m:d&gt;&lt;m:r&gt;&lt;w:rPr&gt;&lt;w:rFonts w:ascii=&quot;Cambria Math&quot; w:h-ansi=&quot;Cambria Math&quot;/&gt;&lt;wx:font wx:val=&quot;Cambria Math&quot;/&gt;&lt;w:i/&gt;&lt;/w:rPr&gt;&lt;m:t&gt;, 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 r&lt;/m:t&gt;&lt;/m:r&gt;&lt;/m:e&gt;&lt;m:sub&gt;&lt;m:r&gt;&lt;w:rPr&gt;&lt;w:rFonts w:ascii=&quot;Cambria Math&quot; w:h-ansi=&quot;Cambria Math&quot;/&gt;&lt;wx:font wx:val=&quot;Cambria Math&quot;/&gt;&lt;w:i/&gt;&lt;/w:rPr&gt;&lt;m:t&gt;r&lt;/m:t&gt;&lt;/m:r&gt;&lt;/m:sub&gt;&lt;/m:sSub&gt;&lt;m:d&gt;&lt;m:dPr&gt;&lt;m:ctrlPr&gt;&lt;w:rPr&gt;&lt;w:rFonts w:ascii=&quot;Cambria Math&quot; w:h-ansi=&quot;Cambria Math&quot;/&gt;&lt;wx:font wx:val=&quot;Cambria Math&quot;/&gt;&lt;w:i/&gt;&lt;/w:rPr&gt;&lt;/m:ctrlPr&gt;&lt;/m:dPr&gt;&lt;m:e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i&lt;/m:t&gt;&lt;/m:r&gt;&lt;/m:sub&gt;&lt;/m:sSub&gt;&lt;/m:e&gt;&lt;/m:d&gt;&lt;m:r&gt;&lt;w:rPr&gt;&lt;w:rFonts w:ascii=&quot;Cambria Math&quot; w:h-ansi=&quot;Cambria Math&quot;/&gt;&lt;wx:font wx:val=&quot;Cambria Math&quot;/&gt;&lt;w:i/&gt;&lt;/w:rPr&gt;&lt;m:t&gt;,  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l&lt;/m:t&gt;&lt;/m:r&gt;&lt;/m:e&gt;&lt;m:sub&gt;&lt;m:r&gt;&lt;w:rPr&gt;&lt;w:rFonts w:ascii=&quot;Cambria Math&quot; w:h-ansi=&quot;Cambria Math&quot;/&gt;&lt;wx:font wx:val=&quot;Cambria Math&quot;/&gt;&lt;w:i/&gt;&lt;/w:rPr&gt;&lt;m:t&gt;S&lt;/m:t&gt;&lt;/m:r&gt;&lt;/m:sub&gt;&lt;/m:sSub&gt;&lt;m:d&gt;&lt;m:dPr&gt;&lt;m:ctrlPr&gt;&lt;w:rPr&gt;&lt;w:rFonts w:ascii=&quot;Cambria Math&quot; w:h-ansi=&quot;Cambria Math&quot;/&gt;&lt;wx:font wx:val=&quot;Cambria Math&quot;/&gt;&lt;w:i/&gt;&lt;/w:rPr&gt;&lt;/m:ctrlPr&gt;&lt;/m:dPr&gt;&lt;m:e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i&lt;/m:t&gt;&lt;/m:r&gt;&lt;/m:sub&gt;&lt;/m:sSub&gt;&lt;/m:e&gt;&lt;/m:d&gt;&lt;m:r&gt;&lt;w:rPr&gt;&lt;w:rFonts w:ascii=&quot;Cambria Math&quot; w:h-ansi=&quot;Cambria Math&quot;/&gt;&lt;wx:font wx:val=&quot;Cambria Math&quot;/&gt;&lt;w:i/&gt;&lt;/w:rPr&gt;&lt;m:t&gt;, 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l&lt;/m:t&gt;&lt;/m:r&gt;&lt;/m:e&gt;&lt;m:sub&gt;&lt;m:r&gt;&lt;w:rPr&gt;&lt;w:rFonts w:ascii=&quot;Cambria Math&quot; w:h-ansi=&quot;Cambria Math&quot;/&gt;&lt;wx:font wx:val=&quot;Cambria Math&quot;/&gt;&lt;w:i/&gt;&lt;/w:rPr&gt;&lt;m:t&gt;r&lt;/m:t&gt;&lt;/m:r&gt;&lt;/m:sub&gt;&lt;/m:sSub&gt;&lt;m:d&gt;&lt;m:dPr&gt;&lt;m:ctrlPr&gt;&lt;w:rPr&gt;&lt;w:rFonts w:ascii=&quot;Cambria Math&quot; w:h-ansi=&quot;Cambria Math&quot;/&gt;&lt;wx:font wx:val=&quot;Cambria Math&quot;/&gt;&lt;w:i/&gt;&lt;/w:rPr&gt;&lt;/m:ctrlPr&gt;&lt;/m:dPr&gt;&lt;m:e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i&lt;/m:t&gt;&lt;/m:r&gt;&lt;/m:sub&gt;&lt;/m:sSub&gt;&lt;/m:e&gt;&lt;/m:d&gt;&lt;m:r&gt;&lt;w:rPr&gt;&lt;w:rFonts w:ascii=&quot;Cambria Math&quot; w:h-ansi=&quot;Cambria Math&quot;/&gt;&lt;wx:font wx:val=&quot;Cambria Math&quot;/&gt;&lt;w:i/&gt;&lt;/w:rPr&gt;&lt;m:t&gt;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6" o:title="" chromakey="white"/>
          </v:shape>
        </w:pict>
      </w:r>
      <w:r w:rsidRPr="00232ECB">
        <w:instrText xml:space="preserve"> </w:instrText>
      </w:r>
      <w:r w:rsidRPr="00232ECB">
        <w:fldChar w:fldCharType="separate"/>
      </w:r>
      <w:r w:rsidRPr="00232ECB">
        <w:pict>
          <v:shape id="_x0000_i1066" type="#_x0000_t75" style="width:143.4pt;height:11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69&quot;/&gt;&lt;w:doNotEmbedSystemFonts/&gt;&lt;w:defaultTabStop w:val=&quot;708&quot;/&gt;&lt;w:autoHyphenation/&gt;&lt;w:hyphenationZone w:val=&quot;357&quot;/&gt;&lt;w:doNotHyphenateCaps/&gt;&lt;w:drawingGridHorizontalSpacing w:val=&quot;140&quot;/&gt;&lt;w:drawingGridVerticalSpacing w:val=&quot;381&quot;/&gt;&lt;w:displayHorizontalDrawingGridEvery w:val=&quot;2&quot;/&gt;&lt;w:punctuationKerning/&gt;&lt;w:characterSpacingControl w:val=&quot;DontCompress&quot;/&gt;&lt;w:optimizeForBrowser/&gt;&lt;w:allowPNG/&gt;&lt;w:doNotSaveWebPagesAsSingleFil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12F04&quot;/&gt;&lt;wsp:rsid wsp:val=&quot;00000DC8&quot;/&gt;&lt;wsp:rsid wsp:val=&quot;00012B88&quot;/&gt;&lt;wsp:rsid wsp:val=&quot;0001427E&quot;/&gt;&lt;wsp:rsid wsp:val=&quot;00015252&quot;/&gt;&lt;wsp:rsid wsp:val=&quot;000155E9&quot;/&gt;&lt;wsp:rsid wsp:val=&quot;00015E30&quot;/&gt;&lt;wsp:rsid wsp:val=&quot;00022AB5&quot;/&gt;&lt;wsp:rsid wsp:val=&quot;000256B4&quot;/&gt;&lt;wsp:rsid wsp:val=&quot;00025EA1&quot;/&gt;&lt;wsp:rsid wsp:val=&quot;00027082&quot;/&gt;&lt;wsp:rsid wsp:val=&quot;00027691&quot;/&gt;&lt;wsp:rsid wsp:val=&quot;00036A2C&quot;/&gt;&lt;wsp:rsid wsp:val=&quot;00042390&quot;/&gt;&lt;wsp:rsid wsp:val=&quot;00042E84&quot;/&gt;&lt;wsp:rsid wsp:val=&quot;00043FE4&quot;/&gt;&lt;wsp:rsid wsp:val=&quot;000611FE&quot;/&gt;&lt;wsp:rsid wsp:val=&quot;00062582&quot;/&gt;&lt;wsp:rsid wsp:val=&quot;00062A36&quot;/&gt;&lt;wsp:rsid wsp:val=&quot;00065241&quot;/&gt;&lt;wsp:rsid wsp:val=&quot;0006644D&quot;/&gt;&lt;wsp:rsid wsp:val=&quot;0006702A&quot;/&gt;&lt;wsp:rsid wsp:val=&quot;000675EB&quot;/&gt;&lt;wsp:rsid wsp:val=&quot;00087B2D&quot;/&gt;&lt;wsp:rsid wsp:val=&quot;000907B6&quot;/&gt;&lt;wsp:rsid wsp:val=&quot;00091354&quot;/&gt;&lt;wsp:rsid wsp:val=&quot;000A12F2&quot;/&gt;&lt;wsp:rsid wsp:val=&quot;000A25DB&quot;/&gt;&lt;wsp:rsid wsp:val=&quot;000A460E&quot;/&gt;&lt;wsp:rsid wsp:val=&quot;000A51EB&quot;/&gt;&lt;wsp:rsid wsp:val=&quot;000A71C2&quot;/&gt;&lt;wsp:rsid wsp:val=&quot;000A7E67&quot;/&gt;&lt;wsp:rsid wsp:val=&quot;000B00A6&quot;/&gt;&lt;wsp:rsid wsp:val=&quot;000B1930&quot;/&gt;&lt;wsp:rsid wsp:val=&quot;000B25DD&quot;/&gt;&lt;wsp:rsid wsp:val=&quot;000B2D25&quot;/&gt;&lt;wsp:rsid wsp:val=&quot;000B3A07&quot;/&gt;&lt;wsp:rsid wsp:val=&quot;000C1BE1&quot;/&gt;&lt;wsp:rsid wsp:val=&quot;000C35F6&quot;/&gt;&lt;wsp:rsid wsp:val=&quot;000C5152&quot;/&gt;&lt;wsp:rsid wsp:val=&quot;000D1B58&quot;/&gt;&lt;wsp:rsid wsp:val=&quot;000D5650&quot;/&gt;&lt;wsp:rsid wsp:val=&quot;000D7AB9&quot;/&gt;&lt;wsp:rsid wsp:val=&quot;000E198A&quot;/&gt;&lt;wsp:rsid wsp:val=&quot;000E2F97&quot;/&gt;&lt;wsp:rsid wsp:val=&quot;000E3F01&quot;/&gt;&lt;wsp:rsid wsp:val=&quot;000E4D61&quot;/&gt;&lt;wsp:rsid wsp:val=&quot;000E52CD&quot;/&gt;&lt;wsp:rsid wsp:val=&quot;000E66AA&quot;/&gt;&lt;wsp:rsid wsp:val=&quot;000F1665&quot;/&gt;&lt;wsp:rsid wsp:val=&quot;000F4D3A&quot;/&gt;&lt;wsp:rsid wsp:val=&quot;000F50B4&quot;/&gt;&lt;wsp:rsid wsp:val=&quot;000F70AC&quot;/&gt;&lt;wsp:rsid wsp:val=&quot;001018AE&quot;/&gt;&lt;wsp:rsid wsp:val=&quot;001024DC&quot;/&gt;&lt;wsp:rsid wsp:val=&quot;00102CCB&quot;/&gt;&lt;wsp:rsid wsp:val=&quot;001056BE&quot;/&gt;&lt;wsp:rsid wsp:val=&quot;00110D34&quot;/&gt;&lt;wsp:rsid wsp:val=&quot;00130DFF&quot;/&gt;&lt;wsp:rsid wsp:val=&quot;00132126&quot;/&gt;&lt;wsp:rsid wsp:val=&quot;001346A0&quot;/&gt;&lt;wsp:rsid wsp:val=&quot;001366CF&quot;/&gt;&lt;wsp:rsid wsp:val=&quot;00137164&quot;/&gt;&lt;wsp:rsid wsp:val=&quot;00137B68&quot;/&gt;&lt;wsp:rsid wsp:val=&quot;00137FC8&quot;/&gt;&lt;wsp:rsid wsp:val=&quot;0014268D&quot;/&gt;&lt;wsp:rsid wsp:val=&quot;00146764&quot;/&gt;&lt;wsp:rsid wsp:val=&quot;00146F62&quot;/&gt;&lt;wsp:rsid wsp:val=&quot;001505E1&quot;/&gt;&lt;wsp:rsid wsp:val=&quot;00150A3C&quot;/&gt;&lt;wsp:rsid wsp:val=&quot;00150A53&quot;/&gt;&lt;wsp:rsid wsp:val=&quot;00151F4A&quot;/&gt;&lt;wsp:rsid wsp:val=&quot;001632B0&quot;/&gt;&lt;wsp:rsid wsp:val=&quot;001654F0&quot;/&gt;&lt;wsp:rsid wsp:val=&quot;00166743&quot;/&gt;&lt;wsp:rsid wsp:val=&quot;00171F73&quot;/&gt;&lt;wsp:rsid wsp:val=&quot;00174F60&quot;/&gt;&lt;wsp:rsid wsp:val=&quot;001800F0&quot;/&gt;&lt;wsp:rsid wsp:val=&quot;001852B3&quot;/&gt;&lt;wsp:rsid wsp:val=&quot;001864B6&quot;/&gt;&lt;wsp:rsid wsp:val=&quot;001930CB&quot;/&gt;&lt;wsp:rsid wsp:val=&quot;001A0EC0&quot;/&gt;&lt;wsp:rsid wsp:val=&quot;001A207B&quot;/&gt;&lt;wsp:rsid wsp:val=&quot;001A535A&quot;/&gt;&lt;wsp:rsid wsp:val=&quot;001B2A26&quot;/&gt;&lt;wsp:rsid wsp:val=&quot;001B59BF&quot;/&gt;&lt;wsp:rsid wsp:val=&quot;001C1E84&quot;/&gt;&lt;wsp:rsid wsp:val=&quot;001C520D&quot;/&gt;&lt;wsp:rsid wsp:val=&quot;001C5731&quot;/&gt;&lt;wsp:rsid wsp:val=&quot;001D28EA&quot;/&gt;&lt;wsp:rsid wsp:val=&quot;001D5300&quot;/&gt;&lt;wsp:rsid wsp:val=&quot;001E18B9&quot;/&gt;&lt;wsp:rsid wsp:val=&quot;001E1F66&quot;/&gt;&lt;wsp:rsid wsp:val=&quot;001E6525&quot;/&gt;&lt;wsp:rsid wsp:val=&quot;001E7283&quot;/&gt;&lt;wsp:rsid wsp:val=&quot;001E73BA&quot;/&gt;&lt;wsp:rsid wsp:val=&quot;001E7492&quot;/&gt;&lt;wsp:rsid wsp:val=&quot;001F06A3&quot;/&gt;&lt;wsp:rsid wsp:val=&quot;001F16E3&quot;/&gt;&lt;wsp:rsid wsp:val=&quot;001F42F0&quot;/&gt;&lt;wsp:rsid wsp:val=&quot;001F566A&quot;/&gt;&lt;wsp:rsid wsp:val=&quot;001F7425&quot;/&gt;&lt;wsp:rsid wsp:val=&quot;001F77D0&quot;/&gt;&lt;wsp:rsid wsp:val=&quot;0020042E&quot;/&gt;&lt;wsp:rsid wsp:val=&quot;00202A19&quot;/&gt;&lt;wsp:rsid wsp:val=&quot;00204D50&quot;/&gt;&lt;wsp:rsid wsp:val=&quot;00204DE9&quot;/&gt;&lt;wsp:rsid wsp:val=&quot;002052D5&quot;/&gt;&lt;wsp:rsid wsp:val=&quot;002101D9&quot;/&gt;&lt;wsp:rsid wsp:val=&quot;00210E90&quot;/&gt;&lt;wsp:rsid wsp:val=&quot;002111DA&quot;/&gt;&lt;wsp:rsid wsp:val=&quot;00211533&quot;/&gt;&lt;wsp:rsid wsp:val=&quot;00212F04&quot;/&gt;&lt;wsp:rsid wsp:val=&quot;0021397F&quot;/&gt;&lt;wsp:rsid wsp:val=&quot;002174DC&quot;/&gt;&lt;wsp:rsid wsp:val=&quot;002256F9&quot;/&gt;&lt;wsp:rsid wsp:val=&quot;00225757&quot;/&gt;&lt;wsp:rsid wsp:val=&quot;00225891&quot;/&gt;&lt;wsp:rsid wsp:val=&quot;00227272&quot;/&gt;&lt;wsp:rsid wsp:val=&quot;00230031&quot;/&gt;&lt;wsp:rsid wsp:val=&quot;00231A08&quot;/&gt;&lt;wsp:rsid wsp:val=&quot;00232BF3&quot;/&gt;&lt;wsp:rsid wsp:val=&quot;00232ECB&quot;/&gt;&lt;wsp:rsid wsp:val=&quot;00234D66&quot;/&gt;&lt;wsp:rsid wsp:val=&quot;00240F05&quot;/&gt;&lt;wsp:rsid wsp:val=&quot;00242F0B&quot;/&gt;&lt;wsp:rsid wsp:val=&quot;00244855&quot;/&gt;&lt;wsp:rsid wsp:val=&quot;00244BA0&quot;/&gt;&lt;wsp:rsid wsp:val=&quot;00246149&quot;/&gt;&lt;wsp:rsid wsp:val=&quot;002472B5&quot;/&gt;&lt;wsp:rsid wsp:val=&quot;00250440&quot;/&gt;&lt;wsp:rsid wsp:val=&quot;002504F8&quot;/&gt;&lt;wsp:rsid wsp:val=&quot;002600C8&quot;/&gt;&lt;wsp:rsid wsp:val=&quot;00260B3D&quot;/&gt;&lt;wsp:rsid wsp:val=&quot;002632A4&quot;/&gt;&lt;wsp:rsid wsp:val=&quot;00271A81&quot;/&gt;&lt;wsp:rsid wsp:val=&quot;00273B17&quot;/&gt;&lt;wsp:rsid wsp:val=&quot;0027698E&quot;/&gt;&lt;wsp:rsid wsp:val=&quot;002779D1&quot;/&gt;&lt;wsp:rsid wsp:val=&quot;00281B18&quot;/&gt;&lt;wsp:rsid wsp:val=&quot;002824F5&quot;/&gt;&lt;wsp:rsid wsp:val=&quot;00284725&quot;/&gt;&lt;wsp:rsid wsp:val=&quot;00290D00&quot;/&gt;&lt;wsp:rsid wsp:val=&quot;00291EE8&quot;/&gt;&lt;wsp:rsid wsp:val=&quot;00292FEE&quot;/&gt;&lt;wsp:rsid wsp:val=&quot;00294426&quot;/&gt;&lt;wsp:rsid wsp:val=&quot;002A0544&quot;/&gt;&lt;wsp:rsid wsp:val=&quot;002A06FF&quot;/&gt;&lt;wsp:rsid wsp:val=&quot;002A077C&quot;/&gt;&lt;wsp:rsid wsp:val=&quot;002A1247&quot;/&gt;&lt;wsp:rsid wsp:val=&quot;002A3F2A&quot;/&gt;&lt;wsp:rsid wsp:val=&quot;002A477C&quot;/&gt;&lt;wsp:rsid wsp:val=&quot;002A66A7&quot;/&gt;&lt;wsp:rsid wsp:val=&quot;002A686D&quot;/&gt;&lt;wsp:rsid wsp:val=&quot;002B04A0&quot;/&gt;&lt;wsp:rsid wsp:val=&quot;002B2856&quot;/&gt;&lt;wsp:rsid wsp:val=&quot;002B2A11&quot;/&gt;&lt;wsp:rsid wsp:val=&quot;002B2A18&quot;/&gt;&lt;wsp:rsid wsp:val=&quot;002C4945&quot;/&gt;&lt;wsp:rsid wsp:val=&quot;002C5850&quot;/&gt;&lt;wsp:rsid wsp:val=&quot;002C6ED6&quot;/&gt;&lt;wsp:rsid wsp:val=&quot;002C7254&quot;/&gt;&lt;wsp:rsid wsp:val=&quot;002D5084&quot;/&gt;&lt;wsp:rsid wsp:val=&quot;002D5E95&quot;/&gt;&lt;wsp:rsid wsp:val=&quot;002D5FF8&quot;/&gt;&lt;wsp:rsid wsp:val=&quot;002E7A2B&quot;/&gt;&lt;wsp:rsid wsp:val=&quot;002F0033&quot;/&gt;&lt;wsp:rsid wsp:val=&quot;002F4B1D&quot;/&gt;&lt;wsp:rsid wsp:val=&quot;002F5748&quot;/&gt;&lt;wsp:rsid wsp:val=&quot;002F5E41&quot;/&gt;&lt;wsp:rsid wsp:val=&quot;002F7BF9&quot;/&gt;&lt;wsp:rsid wsp:val=&quot;0030107F&quot;/&gt;&lt;wsp:rsid wsp:val=&quot;00302069&quot;/&gt;&lt;wsp:rsid wsp:val=&quot;003063F0&quot;/&gt;&lt;wsp:rsid wsp:val=&quot;00306980&quot;/&gt;&lt;wsp:rsid wsp:val=&quot;003103B7&quot;/&gt;&lt;wsp:rsid wsp:val=&quot;00316734&quot;/&gt;&lt;wsp:rsid wsp:val=&quot;00317380&quot;/&gt;&lt;wsp:rsid wsp:val=&quot;00317F18&quot;/&gt;&lt;wsp:rsid wsp:val=&quot;0032640D&quot;/&gt;&lt;wsp:rsid wsp:val=&quot;00332356&quot;/&gt;&lt;wsp:rsid wsp:val=&quot;003415E2&quot;/&gt;&lt;wsp:rsid wsp:val=&quot;003427E4&quot;/&gt;&lt;wsp:rsid wsp:val=&quot;00343F66&quot;/&gt;&lt;wsp:rsid wsp:val=&quot;00344143&quot;/&gt;&lt;wsp:rsid wsp:val=&quot;00344822&quot;/&gt;&lt;wsp:rsid wsp:val=&quot;00350FB2&quot;/&gt;&lt;wsp:rsid wsp:val=&quot;00351F44&quot;/&gt;&lt;wsp:rsid wsp:val=&quot;003534CE&quot;/&gt;&lt;wsp:rsid wsp:val=&quot;00361465&quot;/&gt;&lt;wsp:rsid wsp:val=&quot;0036221D&quot;/&gt;&lt;wsp:rsid wsp:val=&quot;00364527&quot;/&gt;&lt;wsp:rsid wsp:val=&quot;00366EA3&quot;/&gt;&lt;wsp:rsid wsp:val=&quot;0037307B&quot;/&gt;&lt;wsp:rsid wsp:val=&quot;0037307D&quot;/&gt;&lt;wsp:rsid wsp:val=&quot;00373F15&quot;/&gt;&lt;wsp:rsid wsp:val=&quot;003746B3&quot;/&gt;&lt;wsp:rsid wsp:val=&quot;00381567&quot;/&gt;&lt;wsp:rsid wsp:val=&quot;00382CBE&quot;/&gt;&lt;wsp:rsid wsp:val=&quot;00385048&quot;/&gt;&lt;wsp:rsid wsp:val=&quot;00391E1B&quot;/&gt;&lt;wsp:rsid wsp:val=&quot;00394257&quot;/&gt;&lt;wsp:rsid wsp:val=&quot;00394402&quot;/&gt;&lt;wsp:rsid wsp:val=&quot;00394EDF&quot;/&gt;&lt;wsp:rsid wsp:val=&quot;003A01BC&quot;/&gt;&lt;wsp:rsid wsp:val=&quot;003A24FA&quot;/&gt;&lt;wsp:rsid wsp:val=&quot;003B031D&quot;/&gt;&lt;wsp:rsid wsp:val=&quot;003B03EE&quot;/&gt;&lt;wsp:rsid wsp:val=&quot;003B1472&quot;/&gt;&lt;wsp:rsid wsp:val=&quot;003B7927&quot;/&gt;&lt;wsp:rsid wsp:val=&quot;003C02A6&quot;/&gt;&lt;wsp:rsid wsp:val=&quot;003C39F7&quot;/&gt;&lt;wsp:rsid wsp:val=&quot;003C6978&quot;/&gt;&lt;wsp:rsid wsp:val=&quot;003D15CB&quot;/&gt;&lt;wsp:rsid wsp:val=&quot;003D1782&quot;/&gt;&lt;wsp:rsid wsp:val=&quot;003D3457&quot;/&gt;&lt;wsp:rsid wsp:val=&quot;003D3DCA&quot;/&gt;&lt;wsp:rsid wsp:val=&quot;003D6674&quot;/&gt;&lt;wsp:rsid wsp:val=&quot;003D6769&quot;/&gt;&lt;wsp:rsid wsp:val=&quot;003E0301&quot;/&gt;&lt;wsp:rsid wsp:val=&quot;003E0422&quot;/&gt;&lt;wsp:rsid wsp:val=&quot;003F365B&quot;/&gt;&lt;wsp:rsid wsp:val=&quot;003F4C53&quot;/&gt;&lt;wsp:rsid wsp:val=&quot;003F63C1&quot;/&gt;&lt;wsp:rsid wsp:val=&quot;0040088F&quot;/&gt;&lt;wsp:rsid wsp:val=&quot;00402E09&quot;/&gt;&lt;wsp:rsid wsp:val=&quot;00403775&quot;/&gt;&lt;wsp:rsid wsp:val=&quot;00406EB8&quot;/&gt;&lt;wsp:rsid wsp:val=&quot;00411EAB&quot;/&gt;&lt;wsp:rsid wsp:val=&quot;00415195&quot;/&gt;&lt;wsp:rsid wsp:val=&quot;004270D1&quot;/&gt;&lt;wsp:rsid wsp:val=&quot;004309DF&quot;/&gt;&lt;wsp:rsid wsp:val=&quot;0043187E&quot;/&gt;&lt;wsp:rsid wsp:val=&quot;00433787&quot;/&gt;&lt;wsp:rsid wsp:val=&quot;00436210&quot;/&gt;&lt;wsp:rsid wsp:val=&quot;00436AEC&quot;/&gt;&lt;wsp:rsid wsp:val=&quot;00442A2C&quot;/&gt;&lt;wsp:rsid wsp:val=&quot;004503EC&quot;/&gt;&lt;wsp:rsid wsp:val=&quot;00452500&quot;/&gt;&lt;wsp:rsid wsp:val=&quot;00452D5E&quot;/&gt;&lt;wsp:rsid wsp:val=&quot;004537F6&quot;/&gt;&lt;wsp:rsid wsp:val=&quot;0045380C&quot;/&gt;&lt;wsp:rsid wsp:val=&quot;00455622&quot;/&gt;&lt;wsp:rsid wsp:val=&quot;004562BC&quot;/&gt;&lt;wsp:rsid wsp:val=&quot;00465F64&quot;/&gt;&lt;wsp:rsid wsp:val=&quot;00473ABF&quot;/&gt;&lt;wsp:rsid wsp:val=&quot;004748BE&quot;/&gt;&lt;wsp:rsid wsp:val=&quot;00476B0F&quot;/&gt;&lt;wsp:rsid wsp:val=&quot;00477BC6&quot;/&gt;&lt;wsp:rsid wsp:val=&quot;0048210E&quot;/&gt;&lt;wsp:rsid wsp:val=&quot;00485C49&quot;/&gt;&lt;wsp:rsid wsp:val=&quot;00487DB1&quot;/&gt;&lt;wsp:rsid wsp:val=&quot;00490F4D&quot;/&gt;&lt;wsp:rsid wsp:val=&quot;00491E80&quot;/&gt;&lt;wsp:rsid wsp:val=&quot;00492255&quot;/&gt;&lt;wsp:rsid wsp:val=&quot;00496238&quot;/&gt;&lt;wsp:rsid wsp:val=&quot;00496359&quot;/&gt;&lt;wsp:rsid wsp:val=&quot;004A02D5&quot;/&gt;&lt;wsp:rsid wsp:val=&quot;004A03B0&quot;/&gt;&lt;wsp:rsid wsp:val=&quot;004A082B&quot;/&gt;&lt;wsp:rsid wsp:val=&quot;004A46D4&quot;/&gt;&lt;wsp:rsid wsp:val=&quot;004A5F62&quot;/&gt;&lt;wsp:rsid wsp:val=&quot;004A62A8&quot;/&gt;&lt;wsp:rsid wsp:val=&quot;004A66EF&quot;/&gt;&lt;wsp:rsid wsp:val=&quot;004A6D17&quot;/&gt;&lt;wsp:rsid wsp:val=&quot;004B275D&quot;/&gt;&lt;wsp:rsid wsp:val=&quot;004B3A61&quot;/&gt;&lt;wsp:rsid wsp:val=&quot;004B7618&quot;/&gt;&lt;wsp:rsid wsp:val=&quot;004C51EB&quot;/&gt;&lt;wsp:rsid wsp:val=&quot;004C656C&quot;/&gt;&lt;wsp:rsid wsp:val=&quot;004D4690&quot;/&gt;&lt;wsp:rsid wsp:val=&quot;004D5A29&quot;/&gt;&lt;wsp:rsid wsp:val=&quot;004D77F0&quot;/&gt;&lt;wsp:rsid wsp:val=&quot;004E35F5&quot;/&gt;&lt;wsp:rsid wsp:val=&quot;004E556C&quot;/&gt;&lt;wsp:rsid wsp:val=&quot;004F59CA&quot;/&gt;&lt;wsp:rsid wsp:val=&quot;00500A20&quot;/&gt;&lt;wsp:rsid wsp:val=&quot;00504760&quot;/&gt;&lt;wsp:rsid wsp:val=&quot;005067CA&quot;/&gt;&lt;wsp:rsid wsp:val=&quot;00507283&quot;/&gt;&lt;wsp:rsid wsp:val=&quot;00510658&quot;/&gt;&lt;wsp:rsid wsp:val=&quot;00521180&quot;/&gt;&lt;wsp:rsid wsp:val=&quot;00522892&quot;/&gt;&lt;wsp:rsid wsp:val=&quot;0053178F&quot;/&gt;&lt;wsp:rsid wsp:val=&quot;00533390&quot;/&gt;&lt;wsp:rsid wsp:val=&quot;00542D6B&quot;/&gt;&lt;wsp:rsid wsp:val=&quot;00547DDA&quot;/&gt;&lt;wsp:rsid wsp:val=&quot;00550E37&quot;/&gt;&lt;wsp:rsid wsp:val=&quot;0055286B&quot;/&gt;&lt;wsp:rsid wsp:val=&quot;0055360B&quot;/&gt;&lt;wsp:rsid wsp:val=&quot;005614C4&quot;/&gt;&lt;wsp:rsid wsp:val=&quot;00562430&quot;/&gt;&lt;wsp:rsid wsp:val=&quot;00562471&quot;/&gt;&lt;wsp:rsid wsp:val=&quot;005625CB&quot;/&gt;&lt;wsp:rsid wsp:val=&quot;00563CE5&quot;/&gt;&lt;wsp:rsid wsp:val=&quot;0056665F&quot;/&gt;&lt;wsp:rsid wsp:val=&quot;005717BF&quot;/&gt;&lt;wsp:rsid wsp:val=&quot;00574D3F&quot;/&gt;&lt;wsp:rsid wsp:val=&quot;00576B30&quot;/&gt;&lt;wsp:rsid wsp:val=&quot;00583DE9&quot;/&gt;&lt;wsp:rsid wsp:val=&quot;00584A39&quot;/&gt;&lt;wsp:rsid wsp:val=&quot;00595B51&quot;/&gt;&lt;wsp:rsid wsp:val=&quot;005A04ED&quot;/&gt;&lt;wsp:rsid wsp:val=&quot;005A0755&quot;/&gt;&lt;wsp:rsid wsp:val=&quot;005A67FC&quot;/&gt;&lt;wsp:rsid wsp:val=&quot;005B3E66&quot;/&gt;&lt;wsp:rsid wsp:val=&quot;005B4E7E&quot;/&gt;&lt;wsp:rsid wsp:val=&quot;005B50F3&quot;/&gt;&lt;wsp:rsid wsp:val=&quot;005C1A48&quot;/&gt;&lt;wsp:rsid wsp:val=&quot;005C6EF1&quot;/&gt;&lt;wsp:rsid wsp:val=&quot;005D360A&quot;/&gt;&lt;wsp:rsid wsp:val=&quot;005D378E&quot;/&gt;&lt;wsp:rsid wsp:val=&quot;005D3849&quot;/&gt;&lt;wsp:rsid wsp:val=&quot;005D4C29&quot;/&gt;&lt;wsp:rsid wsp:val=&quot;005E0599&quot;/&gt;&lt;wsp:rsid wsp:val=&quot;005E3B8E&quot;/&gt;&lt;wsp:rsid wsp:val=&quot;005E4C40&quot;/&gt;&lt;wsp:rsid wsp:val=&quot;005E7043&quot;/&gt;&lt;wsp:rsid wsp:val=&quot;005F086A&quot;/&gt;&lt;wsp:rsid wsp:val=&quot;005F21CC&quot;/&gt;&lt;wsp:rsid wsp:val=&quot;005F3900&quot;/&gt;&lt;wsp:rsid wsp:val=&quot;005F50F5&quot;/&gt;&lt;wsp:rsid wsp:val=&quot;0060306E&quot;/&gt;&lt;wsp:rsid wsp:val=&quot;0060704E&quot;/&gt;&lt;wsp:rsid wsp:val=&quot;006079B5&quot;/&gt;&lt;wsp:rsid wsp:val=&quot;006137BA&quot;/&gt;&lt;wsp:rsid wsp:val=&quot;00613F07&quot;/&gt;&lt;wsp:rsid wsp:val=&quot;006141FF&quot;/&gt;&lt;wsp:rsid wsp:val=&quot;00621230&quot;/&gt;&lt;wsp:rsid wsp:val=&quot;006231E5&quot;/&gt;&lt;wsp:rsid wsp:val=&quot;006321E9&quot;/&gt;&lt;wsp:rsid wsp:val=&quot;00637B61&quot;/&gt;&lt;wsp:rsid wsp:val=&quot;00644F35&quot;/&gt;&lt;wsp:rsid wsp:val=&quot;00652556&quot;/&gt;&lt;wsp:rsid wsp:val=&quot;00654C35&quot;/&gt;&lt;wsp:rsid wsp:val=&quot;0065510E&quot;/&gt;&lt;wsp:rsid wsp:val=&quot;0066448C&quot;/&gt;&lt;wsp:rsid wsp:val=&quot;00664BA8&quot;/&gt;&lt;wsp:rsid wsp:val=&quot;006650C3&quot;/&gt;&lt;wsp:rsid wsp:val=&quot;00677EC9&quot;/&gt;&lt;wsp:rsid wsp:val=&quot;0068026E&quot;/&gt;&lt;wsp:rsid wsp:val=&quot;00683171&quot;/&gt;&lt;wsp:rsid wsp:val=&quot;00684B8F&quot;/&gt;&lt;wsp:rsid wsp:val=&quot;00687F1F&quot;/&gt;&lt;wsp:rsid wsp:val=&quot;006909ED&quot;/&gt;&lt;wsp:rsid wsp:val=&quot;0069369B&quot;/&gt;&lt;wsp:rsid wsp:val=&quot;00694939&quot;/&gt;&lt;wsp:rsid wsp:val=&quot;006968BD&quot;/&gt;&lt;wsp:rsid wsp:val=&quot;006A1085&quot;/&gt;&lt;wsp:rsid wsp:val=&quot;006A1363&quot;/&gt;&lt;wsp:rsid wsp:val=&quot;006A2D43&quot;/&gt;&lt;wsp:rsid wsp:val=&quot;006A315A&quot;/&gt;&lt;wsp:rsid wsp:val=&quot;006A5B34&quot;/&gt;&lt;wsp:rsid wsp:val=&quot;006B01D0&quot;/&gt;&lt;wsp:rsid wsp:val=&quot;006B13A0&quot;/&gt;&lt;wsp:rsid wsp:val=&quot;006B2B5C&quot;/&gt;&lt;wsp:rsid wsp:val=&quot;006B3B26&quot;/&gt;&lt;wsp:rsid wsp:val=&quot;006B4B96&quot;/&gt;&lt;wsp:rsid wsp:val=&quot;006B5BE3&quot;/&gt;&lt;wsp:rsid wsp:val=&quot;006C0A9F&quot;/&gt;&lt;wsp:rsid wsp:val=&quot;006C119A&quot;/&gt;&lt;wsp:rsid wsp:val=&quot;006C1B7C&quot;/&gt;&lt;wsp:rsid wsp:val=&quot;006C3B79&quot;/&gt;&lt;wsp:rsid wsp:val=&quot;006C5C7B&quot;/&gt;&lt;wsp:rsid wsp:val=&quot;006D430D&quot;/&gt;&lt;wsp:rsid wsp:val=&quot;006D4EAD&quot;/&gt;&lt;wsp:rsid wsp:val=&quot;006D5952&quot;/&gt;&lt;wsp:rsid wsp:val=&quot;006D741F&quot;/&gt;&lt;wsp:rsid wsp:val=&quot;006E2F64&quot;/&gt;&lt;wsp:rsid wsp:val=&quot;006E5843&quot;/&gt;&lt;wsp:rsid wsp:val=&quot;006F3F4D&quot;/&gt;&lt;wsp:rsid wsp:val=&quot;006F6B9F&quot;/&gt;&lt;wsp:rsid wsp:val=&quot;006F74D3&quot;/&gt;&lt;wsp:rsid wsp:val=&quot;007001C3&quot;/&gt;&lt;wsp:rsid wsp:val=&quot;00702C69&quot;/&gt;&lt;wsp:rsid wsp:val=&quot;00702E26&quot;/&gt;&lt;wsp:rsid wsp:val=&quot;0070346C&quot;/&gt;&lt;wsp:rsid wsp:val=&quot;00703618&quot;/&gt;&lt;wsp:rsid wsp:val=&quot;00704B10&quot;/&gt;&lt;wsp:rsid wsp:val=&quot;00706AA5&quot;/&gt;&lt;wsp:rsid wsp:val=&quot;00707D22&quot;/&gt;&lt;wsp:rsid wsp:val=&quot;007149FE&quot;/&gt;&lt;wsp:rsid wsp:val=&quot;00714CEF&quot;/&gt;&lt;wsp:rsid wsp:val=&quot;00716428&quot;/&gt;&lt;wsp:rsid wsp:val=&quot;00720BEF&quot;/&gt;&lt;wsp:rsid wsp:val=&quot;00723D69&quot;/&gt;&lt;wsp:rsid wsp:val=&quot;00724E44&quot;/&gt;&lt;wsp:rsid wsp:val=&quot;00725FA3&quot;/&gt;&lt;wsp:rsid wsp:val=&quot;00734C60&quot;/&gt;&lt;wsp:rsid wsp:val=&quot;00736383&quot;/&gt;&lt;wsp:rsid wsp:val=&quot;007366AA&quot;/&gt;&lt;wsp:rsid wsp:val=&quot;0073692A&quot;/&gt;&lt;wsp:rsid wsp:val=&quot;007371CF&quot;/&gt;&lt;wsp:rsid wsp:val=&quot;007433B7&quot;/&gt;&lt;wsp:rsid wsp:val=&quot;00746AE2&quot;/&gt;&lt;wsp:rsid wsp:val=&quot;007523D3&quot;/&gt;&lt;wsp:rsid wsp:val=&quot;00756C9D&quot;/&gt;&lt;wsp:rsid wsp:val=&quot;00762DAD&quot;/&gt;&lt;wsp:rsid wsp:val=&quot;00763051&quot;/&gt;&lt;wsp:rsid wsp:val=&quot;007647D9&quot;/&gt;&lt;wsp:rsid wsp:val=&quot;00765166&quot;/&gt;&lt;wsp:rsid wsp:val=&quot;00770119&quot;/&gt;&lt;wsp:rsid wsp:val=&quot;007718B2&quot;/&gt;&lt;wsp:rsid wsp:val=&quot;007745D5&quot;/&gt;&lt;wsp:rsid wsp:val=&quot;00776F4B&quot;/&gt;&lt;wsp:rsid wsp:val=&quot;0077756B&quot;/&gt;&lt;wsp:rsid wsp:val=&quot;00781182&quot;/&gt;&lt;wsp:rsid wsp:val=&quot;00781D13&quot;/&gt;&lt;wsp:rsid wsp:val=&quot;0078238F&quot;/&gt;&lt;wsp:rsid wsp:val=&quot;007829C7&quot;/&gt;&lt;wsp:rsid wsp:val=&quot;0078715D&quot;/&gt;&lt;wsp:rsid wsp:val=&quot;0078717E&quot;/&gt;&lt;wsp:rsid wsp:val=&quot;00787487&quot;/&gt;&lt;wsp:rsid wsp:val=&quot;00790CCA&quot;/&gt;&lt;wsp:rsid wsp:val=&quot;00792DF8&quot;/&gt;&lt;wsp:rsid wsp:val=&quot;00793936&quot;/&gt;&lt;wsp:rsid wsp:val=&quot;0079407B&quot;/&gt;&lt;wsp:rsid wsp:val=&quot;00795569&quot;/&gt;&lt;wsp:rsid wsp:val=&quot;0079724A&quot;/&gt;&lt;wsp:rsid wsp:val=&quot;007974B0&quot;/&gt;&lt;wsp:rsid wsp:val=&quot;007A31E9&quot;/&gt;&lt;wsp:rsid wsp:val=&quot;007B24C0&quot;/&gt;&lt;wsp:rsid wsp:val=&quot;007B4610&quot;/&gt;&lt;wsp:rsid wsp:val=&quot;007B4AB5&quot;/&gt;&lt;wsp:rsid wsp:val=&quot;007C2CAB&quot;/&gt;&lt;wsp:rsid wsp:val=&quot;007C3E6A&quot;/&gt;&lt;wsp:rsid wsp:val=&quot;007C50F3&quot;/&gt;&lt;wsp:rsid wsp:val=&quot;007D1E71&quot;/&gt;&lt;wsp:rsid wsp:val=&quot;007D32FC&quot;/&gt;&lt;wsp:rsid wsp:val=&quot;007D3A88&quot;/&gt;&lt;wsp:rsid wsp:val=&quot;007D3A95&quot;/&gt;&lt;wsp:rsid wsp:val=&quot;007E0CCC&quot;/&gt;&lt;wsp:rsid wsp:val=&quot;007E1969&quot;/&gt;&lt;wsp:rsid wsp:val=&quot;007E1C08&quot;/&gt;&lt;wsp:rsid wsp:val=&quot;007E4934&quot;/&gt;&lt;wsp:rsid wsp:val=&quot;007E69D7&quot;/&gt;&lt;wsp:rsid wsp:val=&quot;007F00E2&quot;/&gt;&lt;wsp:rsid wsp:val=&quot;007F0185&quot;/&gt;&lt;wsp:rsid wsp:val=&quot;007F04E3&quot;/&gt;&lt;wsp:rsid wsp:val=&quot;007F15E2&quot;/&gt;&lt;wsp:rsid wsp:val=&quot;007F2408&quot;/&gt;&lt;wsp:rsid wsp:val=&quot;007F3857&quot;/&gt;&lt;wsp:rsid wsp:val=&quot;007F6A4D&quot;/&gt;&lt;wsp:rsid wsp:val=&quot;00807C47&quot;/&gt;&lt;wsp:rsid wsp:val=&quot;0081073E&quot;/&gt;&lt;wsp:rsid wsp:val=&quot;00812C0D&quot;/&gt;&lt;wsp:rsid wsp:val=&quot;00812DF2&quot;/&gt;&lt;wsp:rsid wsp:val=&quot;00820340&quot;/&gt;&lt;wsp:rsid wsp:val=&quot;00824172&quot;/&gt;&lt;wsp:rsid wsp:val=&quot;008252C4&quot;/&gt;&lt;wsp:rsid wsp:val=&quot;00826084&quot;/&gt;&lt;wsp:rsid wsp:val=&quot;008262DF&quot;/&gt;&lt;wsp:rsid wsp:val=&quot;00830165&quot;/&gt;&lt;wsp:rsid wsp:val=&quot;00833D39&quot;/&gt;&lt;wsp:rsid wsp:val=&quot;00835128&quot;/&gt;&lt;wsp:rsid wsp:val=&quot;0083760D&quot;/&gt;&lt;wsp:rsid wsp:val=&quot;00840CF3&quot;/&gt;&lt;wsp:rsid wsp:val=&quot;00843001&quot;/&gt;&lt;wsp:rsid wsp:val=&quot;008471E7&quot;/&gt;&lt;wsp:rsid wsp:val=&quot;008478AC&quot;/&gt;&lt;wsp:rsid wsp:val=&quot;00851DD2&quot;/&gt;&lt;wsp:rsid wsp:val=&quot;00852BC6&quot;/&gt;&lt;wsp:rsid wsp:val=&quot;00854D19&quot;/&gt;&lt;wsp:rsid wsp:val=&quot;00855EC2&quot;/&gt;&lt;wsp:rsid wsp:val=&quot;0086137F&quot;/&gt;&lt;wsp:rsid wsp:val=&quot;00864AB5&quot;/&gt;&lt;wsp:rsid wsp:val=&quot;00865803&quot;/&gt;&lt;wsp:rsid wsp:val=&quot;00870E69&quot;/&gt;&lt;wsp:rsid wsp:val=&quot;00871A06&quot;/&gt;&lt;wsp:rsid wsp:val=&quot;00876BC3&quot;/&gt;&lt;wsp:rsid wsp:val=&quot;00877A31&quot;/&gt;&lt;wsp:rsid wsp:val=&quot;008841D4&quot;/&gt;&lt;wsp:rsid wsp:val=&quot;0088617F&quot;/&gt;&lt;wsp:rsid wsp:val=&quot;00890ACE&quot;/&gt;&lt;wsp:rsid wsp:val=&quot;008930B0&quot;/&gt;&lt;wsp:rsid wsp:val=&quot;008931F2&quot;/&gt;&lt;wsp:rsid wsp:val=&quot;0089440E&quot;/&gt;&lt;wsp:rsid wsp:val=&quot;008954A1&quot;/&gt;&lt;wsp:rsid wsp:val=&quot;008A0389&quot;/&gt;&lt;wsp:rsid wsp:val=&quot;008A3E09&quot;/&gt;&lt;wsp:rsid wsp:val=&quot;008A4C4D&quot;/&gt;&lt;wsp:rsid wsp:val=&quot;008A4E5F&quot;/&gt;&lt;wsp:rsid wsp:val=&quot;008A6539&quot;/&gt;&lt;wsp:rsid wsp:val=&quot;008A6968&quot;/&gt;&lt;wsp:rsid wsp:val=&quot;008B125A&quot;/&gt;&lt;wsp:rsid wsp:val=&quot;008B39ED&quot;/&gt;&lt;wsp:rsid wsp:val=&quot;008B6479&quot;/&gt;&lt;wsp:rsid wsp:val=&quot;008B69A7&quot;/&gt;&lt;wsp:rsid wsp:val=&quot;008C5FFF&quot;/&gt;&lt;wsp:rsid wsp:val=&quot;008C7805&quot;/&gt;&lt;wsp:rsid wsp:val=&quot;008D0E22&quot;/&gt;&lt;wsp:rsid wsp:val=&quot;008D32F8&quot;/&gt;&lt;wsp:rsid wsp:val=&quot;008D5C06&quot;/&gt;&lt;wsp:rsid wsp:val=&quot;008E01C2&quot;/&gt;&lt;wsp:rsid wsp:val=&quot;008E0F0A&quot;/&gt;&lt;wsp:rsid wsp:val=&quot;008E1B14&quot;/&gt;&lt;wsp:rsid wsp:val=&quot;008E55FA&quot;/&gt;&lt;wsp:rsid wsp:val=&quot;008E5CD7&quot;/&gt;&lt;wsp:rsid wsp:val=&quot;008E5F99&quot;/&gt;&lt;wsp:rsid wsp:val=&quot;008F17CD&quot;/&gt;&lt;wsp:rsid wsp:val=&quot;008F3918&quot;/&gt;&lt;wsp:rsid wsp:val=&quot;008F6D04&quot;/&gt;&lt;wsp:rsid wsp:val=&quot;008F7423&quot;/&gt;&lt;wsp:rsid wsp:val=&quot;008F78D6&quot;/&gt;&lt;wsp:rsid wsp:val=&quot;00900504&quot;/&gt;&lt;wsp:rsid wsp:val=&quot;00901B59&quot;/&gt;&lt;wsp:rsid wsp:val=&quot;009039B9&quot;/&gt;&lt;wsp:rsid wsp:val=&quot;009045C0&quot;/&gt;&lt;wsp:rsid wsp:val=&quot;009052FC&quot;/&gt;&lt;wsp:rsid wsp:val=&quot;009108DA&quot;/&gt;&lt;wsp:rsid wsp:val=&quot;00910E50&quot;/&gt;&lt;wsp:rsid wsp:val=&quot;00911B8E&quot;/&gt;&lt;wsp:rsid wsp:val=&quot;0091305F&quot;/&gt;&lt;wsp:rsid wsp:val=&quot;009211B4&quot;/&gt;&lt;wsp:rsid wsp:val=&quot;0092351D&quot;/&gt;&lt;wsp:rsid wsp:val=&quot;009264CF&quot;/&gt;&lt;wsp:rsid wsp:val=&quot;009316D8&quot;/&gt;&lt;wsp:rsid wsp:val=&quot;00935B0B&quot;/&gt;&lt;wsp:rsid wsp:val=&quot;009404EE&quot;/&gt;&lt;wsp:rsid wsp:val=&quot;00940CAB&quot;/&gt;&lt;wsp:rsid wsp:val=&quot;00942768&quot;/&gt;&lt;wsp:rsid wsp:val=&quot;00942BCD&quot;/&gt;&lt;wsp:rsid wsp:val=&quot;00947849&quot;/&gt;&lt;wsp:rsid wsp:val=&quot;00950EB3&quot;/&gt;&lt;wsp:rsid wsp:val=&quot;00951013&quot;/&gt;&lt;wsp:rsid wsp:val=&quot;009517F9&quot;/&gt;&lt;wsp:rsid wsp:val=&quot;009527AF&quot;/&gt;&lt;wsp:rsid wsp:val=&quot;00953B26&quot;/&gt;&lt;wsp:rsid wsp:val=&quot;00953C18&quot;/&gt;&lt;wsp:rsid wsp:val=&quot;00954063&quot;/&gt;&lt;wsp:rsid wsp:val=&quot;00954637&quot;/&gt;&lt;wsp:rsid wsp:val=&quot;00954EB0&quot;/&gt;&lt;wsp:rsid wsp:val=&quot;00956B31&quot;/&gt;&lt;wsp:rsid wsp:val=&quot;00960707&quot;/&gt;&lt;wsp:rsid wsp:val=&quot;00966E07&quot;/&gt;&lt;wsp:rsid wsp:val=&quot;00973E40&quot;/&gt;&lt;wsp:rsid wsp:val=&quot;009749E7&quot;/&gt;&lt;wsp:rsid wsp:val=&quot;00982732&quot;/&gt;&lt;wsp:rsid wsp:val=&quot;009827FC&quot;/&gt;&lt;wsp:rsid wsp:val=&quot;009847F1&quot;/&gt;&lt;wsp:rsid wsp:val=&quot;00986711&quot;/&gt;&lt;wsp:rsid wsp:val=&quot;0099114B&quot;/&gt;&lt;wsp:rsid wsp:val=&quot;00992728&quot;/&gt;&lt;wsp:rsid wsp:val=&quot;00994F7D&quot;/&gt;&lt;wsp:rsid wsp:val=&quot;009959E1&quot;/&gt;&lt;wsp:rsid wsp:val=&quot;009A3671&quot;/&gt;&lt;wsp:rsid wsp:val=&quot;009B7182&quot;/&gt;&lt;wsp:rsid wsp:val=&quot;009C0B27&quot;/&gt;&lt;wsp:rsid wsp:val=&quot;009C32F8&quot;/&gt;&lt;wsp:rsid wsp:val=&quot;009C3726&quot;/&gt;&lt;wsp:rsid wsp:val=&quot;009C37FE&quot;/&gt;&lt;wsp:rsid wsp:val=&quot;009C39B7&quot;/&gt;&lt;wsp:rsid wsp:val=&quot;009C44AF&quot;/&gt;&lt;wsp:rsid wsp:val=&quot;009C5655&quot;/&gt;&lt;wsp:rsid wsp:val=&quot;009C5CA2&quot;/&gt;&lt;wsp:rsid wsp:val=&quot;009D038A&quot;/&gt;&lt;wsp:rsid wsp:val=&quot;009D3B62&quot;/&gt;&lt;wsp:rsid wsp:val=&quot;009D4F4D&quot;/&gt;&lt;wsp:rsid wsp:val=&quot;009D63E8&quot;/&gt;&lt;wsp:rsid wsp:val=&quot;009E33C0&quot;/&gt;&lt;wsp:rsid wsp:val=&quot;009E3424&quot;/&gt;&lt;wsp:rsid wsp:val=&quot;009E3CA0&quot;/&gt;&lt;wsp:rsid wsp:val=&quot;009E5D95&quot;/&gt;&lt;wsp:rsid wsp:val=&quot;009E699D&quot;/&gt;&lt;wsp:rsid wsp:val=&quot;009E77D4&quot;/&gt;&lt;wsp:rsid wsp:val=&quot;009E7B53&quot;/&gt;&lt;wsp:rsid wsp:val=&quot;009E7D9E&quot;/&gt;&lt;wsp:rsid wsp:val=&quot;009F20FB&quot;/&gt;&lt;wsp:rsid wsp:val=&quot;009F5281&quot;/&gt;&lt;wsp:rsid wsp:val=&quot;009F60A6&quot;/&gt;&lt;wsp:rsid wsp:val=&quot;00A01A32&quot;/&gt;&lt;wsp:rsid wsp:val=&quot;00A027B5&quot;/&gt;&lt;wsp:rsid wsp:val=&quot;00A02C76&quot;/&gt;&lt;wsp:rsid wsp:val=&quot;00A069A6&quot;/&gt;&lt;wsp:rsid wsp:val=&quot;00A11143&quot;/&gt;&lt;wsp:rsid wsp:val=&quot;00A11DA1&quot;/&gt;&lt;wsp:rsid wsp:val=&quot;00A14C74&quot;/&gt;&lt;wsp:rsid wsp:val=&quot;00A2282B&quot;/&gt;&lt;wsp:rsid wsp:val=&quot;00A262F4&quot;/&gt;&lt;wsp:rsid wsp:val=&quot;00A30A12&quot;/&gt;&lt;wsp:rsid wsp:val=&quot;00A36343&quot;/&gt;&lt;wsp:rsid wsp:val=&quot;00A40147&quot;/&gt;&lt;wsp:rsid wsp:val=&quot;00A40E66&quot;/&gt;&lt;wsp:rsid wsp:val=&quot;00A422C7&quot;/&gt;&lt;wsp:rsid wsp:val=&quot;00A42EA0&quot;/&gt;&lt;wsp:rsid wsp:val=&quot;00A43E22&quot;/&gt;&lt;wsp:rsid wsp:val=&quot;00A44A5E&quot;/&gt;&lt;wsp:rsid wsp:val=&quot;00A46B3B&quot;/&gt;&lt;wsp:rsid wsp:val=&quot;00A57161&quot;/&gt;&lt;wsp:rsid wsp:val=&quot;00A62FFB&quot;/&gt;&lt;wsp:rsid wsp:val=&quot;00A6461E&quot;/&gt;&lt;wsp:rsid wsp:val=&quot;00A64F5A&quot;/&gt;&lt;wsp:rsid wsp:val=&quot;00A66EAC&quot;/&gt;&lt;wsp:rsid wsp:val=&quot;00A700F3&quot;/&gt;&lt;wsp:rsid wsp:val=&quot;00A71F10&quot;/&gt;&lt;wsp:rsid wsp:val=&quot;00A748E3&quot;/&gt;&lt;wsp:rsid wsp:val=&quot;00A76E85&quot;/&gt;&lt;wsp:rsid wsp:val=&quot;00A779A1&quot;/&gt;&lt;wsp:rsid wsp:val=&quot;00A80593&quot;/&gt;&lt;wsp:rsid wsp:val=&quot;00A8156B&quot;/&gt;&lt;wsp:rsid wsp:val=&quot;00A821AC&quot;/&gt;&lt;wsp:rsid wsp:val=&quot;00A825A3&quot;/&gt;&lt;wsp:rsid wsp:val=&quot;00A83407&quot;/&gt;&lt;wsp:rsid wsp:val=&quot;00A83FE2&quot;/&gt;&lt;wsp:rsid wsp:val=&quot;00A845A7&quot;/&gt;&lt;wsp:rsid wsp:val=&quot;00A85193&quot;/&gt;&lt;wsp:rsid wsp:val=&quot;00A858AC&quot;/&gt;&lt;wsp:rsid wsp:val=&quot;00A868ED&quot;/&gt;&lt;wsp:rsid wsp:val=&quot;00A872DF&quot;/&gt;&lt;wsp:rsid wsp:val=&quot;00A92F00&quot;/&gt;&lt;wsp:rsid wsp:val=&quot;00A936A3&quot;/&gt;&lt;wsp:rsid wsp:val=&quot;00AA05AD&quot;/&gt;&lt;wsp:rsid wsp:val=&quot;00AA3D13&quot;/&gt;&lt;wsp:rsid wsp:val=&quot;00AA4ED5&quot;/&gt;&lt;wsp:rsid wsp:val=&quot;00AB28F0&quot;/&gt;&lt;wsp:rsid wsp:val=&quot;00AB4F91&quot;/&gt;&lt;wsp:rsid wsp:val=&quot;00AC1E3E&quot;/&gt;&lt;wsp:rsid wsp:val=&quot;00AC22B4&quot;/&gt;&lt;wsp:rsid wsp:val=&quot;00AC3B41&quot;/&gt;&lt;wsp:rsid wsp:val=&quot;00AC60EF&quot;/&gt;&lt;wsp:rsid wsp:val=&quot;00AD0646&quot;/&gt;&lt;wsp:rsid wsp:val=&quot;00AE413D&quot;/&gt;&lt;wsp:rsid wsp:val=&quot;00AF1730&quot;/&gt;&lt;wsp:rsid wsp:val=&quot;00AF3C34&quot;/&gt;&lt;wsp:rsid wsp:val=&quot;00AF3C7B&quot;/&gt;&lt;wsp:rsid wsp:val=&quot;00AF3EB0&quot;/&gt;&lt;wsp:rsid wsp:val=&quot;00AF3F43&quot;/&gt;&lt;wsp:rsid wsp:val=&quot;00AF4123&quot;/&gt;&lt;wsp:rsid wsp:val=&quot;00AF49CC&quot;/&gt;&lt;wsp:rsid wsp:val=&quot;00AF604E&quot;/&gt;&lt;wsp:rsid wsp:val=&quot;00B02ECA&quot;/&gt;&lt;wsp:rsid wsp:val=&quot;00B04D21&quot;/&gt;&lt;wsp:rsid wsp:val=&quot;00B0500F&quot;/&gt;&lt;wsp:rsid wsp:val=&quot;00B05FCD&quot;/&gt;&lt;wsp:rsid wsp:val=&quot;00B068AB&quot;/&gt;&lt;wsp:rsid wsp:val=&quot;00B06E78&quot;/&gt;&lt;wsp:rsid wsp:val=&quot;00B110F0&quot;/&gt;&lt;wsp:rsid wsp:val=&quot;00B11187&quot;/&gt;&lt;wsp:rsid wsp:val=&quot;00B1396B&quot;/&gt;&lt;wsp:rsid wsp:val=&quot;00B15452&quot;/&gt;&lt;wsp:rsid wsp:val=&quot;00B36D67&quot;/&gt;&lt;wsp:rsid wsp:val=&quot;00B41905&quot;/&gt;&lt;wsp:rsid wsp:val=&quot;00B42A02&quot;/&gt;&lt;wsp:rsid wsp:val=&quot;00B43AD7&quot;/&gt;&lt;wsp:rsid wsp:val=&quot;00B4429E&quot;/&gt;&lt;wsp:rsid wsp:val=&quot;00B459CE&quot;/&gt;&lt;wsp:rsid wsp:val=&quot;00B50E7E&quot;/&gt;&lt;wsp:rsid wsp:val=&quot;00B50EC1&quot;/&gt;&lt;wsp:rsid wsp:val=&quot;00B5532F&quot;/&gt;&lt;wsp:rsid wsp:val=&quot;00B55783&quot;/&gt;&lt;wsp:rsid wsp:val=&quot;00B55DAF&quot;/&gt;&lt;wsp:rsid wsp:val=&quot;00B56F8A&quot;/&gt;&lt;wsp:rsid wsp:val=&quot;00B57D29&quot;/&gt;&lt;wsp:rsid wsp:val=&quot;00B6579A&quot;/&gt;&lt;wsp:rsid wsp:val=&quot;00B66B49&quot;/&gt;&lt;wsp:rsid wsp:val=&quot;00B71208&quot;/&gt;&lt;wsp:rsid wsp:val=&quot;00B72B8F&quot;/&gt;&lt;wsp:rsid wsp:val=&quot;00B74356&quot;/&gt;&lt;wsp:rsid wsp:val=&quot;00B74FFD&quot;/&gt;&lt;wsp:rsid wsp:val=&quot;00B8100C&quot;/&gt;&lt;wsp:rsid wsp:val=&quot;00B82691&quot;/&gt;&lt;wsp:rsid wsp:val=&quot;00B82F6B&quot;/&gt;&lt;wsp:rsid wsp:val=&quot;00B83CAA&quot;/&gt;&lt;wsp:rsid wsp:val=&quot;00B84553&quot;/&gt;&lt;wsp:rsid wsp:val=&quot;00B851B2&quot;/&gt;&lt;wsp:rsid wsp:val=&quot;00B90CEF&quot;/&gt;&lt;wsp:rsid wsp:val=&quot;00B94D69&quot;/&gt;&lt;wsp:rsid wsp:val=&quot;00BA1D4F&quot;/&gt;&lt;wsp:rsid wsp:val=&quot;00BA651E&quot;/&gt;&lt;wsp:rsid wsp:val=&quot;00BA7213&quot;/&gt;&lt;wsp:rsid wsp:val=&quot;00BB1E66&quot;/&gt;&lt;wsp:rsid wsp:val=&quot;00BB238D&quot;/&gt;&lt;wsp:rsid wsp:val=&quot;00BB346A&quot;/&gt;&lt;wsp:rsid wsp:val=&quot;00BB4685&quot;/&gt;&lt;wsp:rsid wsp:val=&quot;00BB62D4&quot;/&gt;&lt;wsp:rsid wsp:val=&quot;00BB7353&quot;/&gt;&lt;wsp:rsid wsp:val=&quot;00BC083D&quot;/&gt;&lt;wsp:rsid wsp:val=&quot;00BC2D94&quot;/&gt;&lt;wsp:rsid wsp:val=&quot;00BC378C&quot;/&gt;&lt;wsp:rsid wsp:val=&quot;00BC43FE&quot;/&gt;&lt;wsp:rsid wsp:val=&quot;00BC589D&quot;/&gt;&lt;wsp:rsid wsp:val=&quot;00BC7DD8&quot;/&gt;&lt;wsp:rsid wsp:val=&quot;00BD68C2&quot;/&gt;&lt;wsp:rsid wsp:val=&quot;00BD78BB&quot;/&gt;&lt;wsp:rsid wsp:val=&quot;00BE16B4&quot;/&gt;&lt;wsp:rsid wsp:val=&quot;00BE3677&quot;/&gt;&lt;wsp:rsid wsp:val=&quot;00BE60D9&quot;/&gt;&lt;wsp:rsid wsp:val=&quot;00BF133E&quot;/&gt;&lt;wsp:rsid wsp:val=&quot;00BF13F4&quot;/&gt;&lt;wsp:rsid wsp:val=&quot;00BF3D11&quot;/&gt;&lt;wsp:rsid wsp:val=&quot;00BF3EFB&quot;/&gt;&lt;wsp:rsid wsp:val=&quot;00BF74AB&quot;/&gt;&lt;wsp:rsid wsp:val=&quot;00C00384&quot;/&gt;&lt;wsp:rsid wsp:val=&quot;00C03347&quot;/&gt;&lt;wsp:rsid wsp:val=&quot;00C1047B&quot;/&gt;&lt;wsp:rsid wsp:val=&quot;00C20BC4&quot;/&gt;&lt;wsp:rsid wsp:val=&quot;00C220D6&quot;/&gt;&lt;wsp:rsid wsp:val=&quot;00C23C20&quot;/&gt;&lt;wsp:rsid wsp:val=&quot;00C331DE&quot;/&gt;&lt;wsp:rsid wsp:val=&quot;00C356CF&quot;/&gt;&lt;wsp:rsid wsp:val=&quot;00C40A36&quot;/&gt;&lt;wsp:rsid wsp:val=&quot;00C425C6&quot;/&gt;&lt;wsp:rsid wsp:val=&quot;00C42862&quot;/&gt;&lt;wsp:rsid wsp:val=&quot;00C42A98&quot;/&gt;&lt;wsp:rsid wsp:val=&quot;00C45501&quot;/&gt;&lt;wsp:rsid wsp:val=&quot;00C460D6&quot;/&gt;&lt;wsp:rsid wsp:val=&quot;00C47463&quot;/&gt;&lt;wsp:rsid wsp:val=&quot;00C529BA&quot;/&gt;&lt;wsp:rsid wsp:val=&quot;00C54986&quot;/&gt;&lt;wsp:rsid wsp:val=&quot;00C56F15&quot;/&gt;&lt;wsp:rsid wsp:val=&quot;00C60E12&quot;/&gt;&lt;wsp:rsid wsp:val=&quot;00C6237A&quot;/&gt;&lt;wsp:rsid wsp:val=&quot;00C71B99&quot;/&gt;&lt;wsp:rsid wsp:val=&quot;00C72CB8&quot;/&gt;&lt;wsp:rsid wsp:val=&quot;00C730AC&quot;/&gt;&lt;wsp:rsid wsp:val=&quot;00C8006D&quot;/&gt;&lt;wsp:rsid wsp:val=&quot;00C81A63&quot;/&gt;&lt;wsp:rsid wsp:val=&quot;00C83435&quot;/&gt;&lt;wsp:rsid wsp:val=&quot;00C84BB2&quot;/&gt;&lt;wsp:rsid wsp:val=&quot;00C94AB1&quot;/&gt;&lt;wsp:rsid wsp:val=&quot;00C97998&quot;/&gt;&lt;wsp:rsid wsp:val=&quot;00CA4F12&quot;/&gt;&lt;wsp:rsid wsp:val=&quot;00CB2C4F&quot;/&gt;&lt;wsp:rsid wsp:val=&quot;00CB4714&quot;/&gt;&lt;wsp:rsid wsp:val=&quot;00CB695F&quot;/&gt;&lt;wsp:rsid wsp:val=&quot;00CC1459&quot;/&gt;&lt;wsp:rsid wsp:val=&quot;00CC2555&quot;/&gt;&lt;wsp:rsid wsp:val=&quot;00CC3529&quot;/&gt;&lt;wsp:rsid wsp:val=&quot;00CC4849&quot;/&gt;&lt;wsp:rsid wsp:val=&quot;00CC4B10&quot;/&gt;&lt;wsp:rsid wsp:val=&quot;00CC5816&quot;/&gt;&lt;wsp:rsid wsp:val=&quot;00CC7355&quot;/&gt;&lt;wsp:rsid wsp:val=&quot;00CD2B96&quot;/&gt;&lt;wsp:rsid wsp:val=&quot;00CD6BE6&quot;/&gt;&lt;wsp:rsid wsp:val=&quot;00CE0044&quot;/&gt;&lt;wsp:rsid wsp:val=&quot;00CE1987&quot;/&gt;&lt;wsp:rsid wsp:val=&quot;00CE1F95&quot;/&gt;&lt;wsp:rsid wsp:val=&quot;00CE4EBA&quot;/&gt;&lt;wsp:rsid wsp:val=&quot;00CE6ABA&quot;/&gt;&lt;wsp:rsid wsp:val=&quot;00CF112D&quot;/&gt;&lt;wsp:rsid wsp:val=&quot;00CF1A1D&quot;/&gt;&lt;wsp:rsid wsp:val=&quot;00CF31B5&quot;/&gt;&lt;wsp:rsid wsp:val=&quot;00CF37C2&quot;/&gt;&lt;wsp:rsid wsp:val=&quot;00CF5C00&quot;/&gt;&lt;wsp:rsid wsp:val=&quot;00CF6553&quot;/&gt;&lt;wsp:rsid wsp:val=&quot;00D0169B&quot;/&gt;&lt;wsp:rsid wsp:val=&quot;00D0293C&quot;/&gt;&lt;wsp:rsid wsp:val=&quot;00D06100&quot;/&gt;&lt;wsp:rsid wsp:val=&quot;00D0743F&quot;/&gt;&lt;wsp:rsid wsp:val=&quot;00D1458C&quot;/&gt;&lt;wsp:rsid wsp:val=&quot;00D213AA&quot;/&gt;&lt;wsp:rsid wsp:val=&quot;00D215D5&quot;/&gt;&lt;wsp:rsid wsp:val=&quot;00D25CCD&quot;/&gt;&lt;wsp:rsid wsp:val=&quot;00D3054B&quot;/&gt;&lt;wsp:rsid wsp:val=&quot;00D3504D&quot;/&gt;&lt;wsp:rsid wsp:val=&quot;00D42797&quot;/&gt;&lt;wsp:rsid wsp:val=&quot;00D511B9&quot;/&gt;&lt;wsp:rsid wsp:val=&quot;00D5139B&quot;/&gt;&lt;wsp:rsid wsp:val=&quot;00D5315C&quot;/&gt;&lt;wsp:rsid wsp:val=&quot;00D5466E&quot;/&gt;&lt;wsp:rsid wsp:val=&quot;00D572D5&quot;/&gt;&lt;wsp:rsid wsp:val=&quot;00D572D8&quot;/&gt;&lt;wsp:rsid wsp:val=&quot;00D6258C&quot;/&gt;&lt;wsp:rsid wsp:val=&quot;00D63945&quot;/&gt;&lt;wsp:rsid wsp:val=&quot;00D73D02&quot;/&gt;&lt;wsp:rsid wsp:val=&quot;00D73E93&quot;/&gt;&lt;wsp:rsid wsp:val=&quot;00D80390&quot;/&gt;&lt;wsp:rsid wsp:val=&quot;00D8098C&quot;/&gt;&lt;wsp:rsid wsp:val=&quot;00D837B8&quot;/&gt;&lt;wsp:rsid wsp:val=&quot;00D85138&quot;/&gt;&lt;wsp:rsid wsp:val=&quot;00D854E6&quot;/&gt;&lt;wsp:rsid wsp:val=&quot;00D85967&quot;/&gt;&lt;wsp:rsid wsp:val=&quot;00D86F01&quot;/&gt;&lt;wsp:rsid wsp:val=&quot;00D902A0&quot;/&gt;&lt;wsp:rsid wsp:val=&quot;00D92E2E&quot;/&gt;&lt;wsp:rsid wsp:val=&quot;00D939E1&quot;/&gt;&lt;wsp:rsid wsp:val=&quot;00D93C84&quot;/&gt;&lt;wsp:rsid wsp:val=&quot;00DA09EE&quot;/&gt;&lt;wsp:rsid wsp:val=&quot;00DA16DD&quot;/&gt;&lt;wsp:rsid wsp:val=&quot;00DA401B&quot;/&gt;&lt;wsp:rsid wsp:val=&quot;00DA4306&quot;/&gt;&lt;wsp:rsid wsp:val=&quot;00DA4471&quot;/&gt;&lt;wsp:rsid wsp:val=&quot;00DA5FDF&quot;/&gt;&lt;wsp:rsid wsp:val=&quot;00DB0B3D&quot;/&gt;&lt;wsp:rsid wsp:val=&quot;00DB13E4&quot;/&gt;&lt;wsp:rsid wsp:val=&quot;00DB1886&quot;/&gt;&lt;wsp:rsid wsp:val=&quot;00DB285B&quot;/&gt;&lt;wsp:rsid wsp:val=&quot;00DB6FED&quot;/&gt;&lt;wsp:rsid wsp:val=&quot;00DC3128&quot;/&gt;&lt;wsp:rsid wsp:val=&quot;00DC4765&quot;/&gt;&lt;wsp:rsid wsp:val=&quot;00DC7011&quot;/&gt;&lt;wsp:rsid wsp:val=&quot;00DD2FBA&quot;/&gt;&lt;wsp:rsid wsp:val=&quot;00DD5D2A&quot;/&gt;&lt;wsp:rsid wsp:val=&quot;00DD645B&quot;/&gt;&lt;wsp:rsid wsp:val=&quot;00DD7539&quot;/&gt;&lt;wsp:rsid wsp:val=&quot;00DE053C&quot;/&gt;&lt;wsp:rsid wsp:val=&quot;00DE2201&quot;/&gt;&lt;wsp:rsid wsp:val=&quot;00DE5B78&quot;/&gt;&lt;wsp:rsid wsp:val=&quot;00DE734E&quot;/&gt;&lt;wsp:rsid wsp:val=&quot;00DE76E9&quot;/&gt;&lt;wsp:rsid wsp:val=&quot;00DF0003&quot;/&gt;&lt;wsp:rsid wsp:val=&quot;00DF282A&quot;/&gt;&lt;wsp:rsid wsp:val=&quot;00DF45B2&quot;/&gt;&lt;wsp:rsid wsp:val=&quot;00DF5F34&quot;/&gt;&lt;wsp:rsid wsp:val=&quot;00DF6D6A&quot;/&gt;&lt;wsp:rsid wsp:val=&quot;00E0163C&quot;/&gt;&lt;wsp:rsid wsp:val=&quot;00E05713&quot;/&gt;&lt;wsp:rsid wsp:val=&quot;00E058E3&quot;/&gt;&lt;wsp:rsid wsp:val=&quot;00E06B92&quot;/&gt;&lt;wsp:rsid wsp:val=&quot;00E133B0&quot;/&gt;&lt;wsp:rsid wsp:val=&quot;00E1752F&quot;/&gt;&lt;wsp:rsid wsp:val=&quot;00E206FC&quot;/&gt;&lt;wsp:rsid wsp:val=&quot;00E212DC&quot;/&gt;&lt;wsp:rsid wsp:val=&quot;00E2144E&quot;/&gt;&lt;wsp:rsid wsp:val=&quot;00E23132&quot;/&gt;&lt;wsp:rsid wsp:val=&quot;00E24101&quot;/&gt;&lt;wsp:rsid wsp:val=&quot;00E24F78&quot;/&gt;&lt;wsp:rsid wsp:val=&quot;00E26E3C&quot;/&gt;&lt;wsp:rsid wsp:val=&quot;00E27269&quot;/&gt;&lt;wsp:rsid wsp:val=&quot;00E3431A&quot;/&gt;&lt;wsp:rsid wsp:val=&quot;00E352F2&quot;/&gt;&lt;wsp:rsid wsp:val=&quot;00E44D62&quot;/&gt;&lt;wsp:rsid wsp:val=&quot;00E53ABD&quot;/&gt;&lt;wsp:rsid wsp:val=&quot;00E53CAC&quot;/&gt;&lt;wsp:rsid wsp:val=&quot;00E552AF&quot;/&gt;&lt;wsp:rsid wsp:val=&quot;00E56B55&quot;/&gt;&lt;wsp:rsid wsp:val=&quot;00E56C8E&quot;/&gt;&lt;wsp:rsid wsp:val=&quot;00E62CF3&quot;/&gt;&lt;wsp:rsid wsp:val=&quot;00E6308F&quot;/&gt;&lt;wsp:rsid wsp:val=&quot;00E6547E&quot;/&gt;&lt;wsp:rsid wsp:val=&quot;00E65F77&quot;/&gt;&lt;wsp:rsid wsp:val=&quot;00E72195&quot;/&gt;&lt;wsp:rsid wsp:val=&quot;00E745BE&quot;/&gt;&lt;wsp:rsid wsp:val=&quot;00E749E5&quot;/&gt;&lt;wsp:rsid wsp:val=&quot;00E759E7&quot;/&gt;&lt;wsp:rsid wsp:val=&quot;00E800C9&quot;/&gt;&lt;wsp:rsid wsp:val=&quot;00E835D4&quot;/&gt;&lt;wsp:rsid wsp:val=&quot;00E86E4B&quot;/&gt;&lt;wsp:rsid wsp:val=&quot;00E86ECE&quot;/&gt;&lt;wsp:rsid wsp:val=&quot;00E87F15&quot;/&gt;&lt;wsp:rsid wsp:val=&quot;00E90343&quot;/&gt;&lt;wsp:rsid wsp:val=&quot;00E92ACB&quot;/&gt;&lt;wsp:rsid wsp:val=&quot;00E93801&quot;/&gt;&lt;wsp:rsid wsp:val=&quot;00E93BB5&quot;/&gt;&lt;wsp:rsid wsp:val=&quot;00E94466&quot;/&gt;&lt;wsp:rsid wsp:val=&quot;00E94665&quot;/&gt;&lt;wsp:rsid wsp:val=&quot;00E961B3&quot;/&gt;&lt;wsp:rsid wsp:val=&quot;00EA5D91&quot;/&gt;&lt;wsp:rsid wsp:val=&quot;00EA7398&quot;/&gt;&lt;wsp:rsid wsp:val=&quot;00EB09F9&quot;/&gt;&lt;wsp:rsid wsp:val=&quot;00EB1018&quot;/&gt;&lt;wsp:rsid wsp:val=&quot;00EB3A7C&quot;/&gt;&lt;wsp:rsid wsp:val=&quot;00EB486E&quot;/&gt;&lt;wsp:rsid wsp:val=&quot;00EB528B&quot;/&gt;&lt;wsp:rsid wsp:val=&quot;00EB58A3&quot;/&gt;&lt;wsp:rsid wsp:val=&quot;00EB5954&quot;/&gt;&lt;wsp:rsid wsp:val=&quot;00EB62B2&quot;/&gt;&lt;wsp:rsid wsp:val=&quot;00EC239A&quot;/&gt;&lt;wsp:rsid wsp:val=&quot;00EC6429&quot;/&gt;&lt;wsp:rsid wsp:val=&quot;00EC6604&quot;/&gt;&lt;wsp:rsid wsp:val=&quot;00EC7B68&quot;/&gt;&lt;wsp:rsid wsp:val=&quot;00ED04CC&quot;/&gt;&lt;wsp:rsid wsp:val=&quot;00ED0E92&quot;/&gt;&lt;wsp:rsid wsp:val=&quot;00ED37DF&quot;/&gt;&lt;wsp:rsid wsp:val=&quot;00ED4ACF&quot;/&gt;&lt;wsp:rsid wsp:val=&quot;00ED6F04&quot;/&gt;&lt;wsp:rsid wsp:val=&quot;00EE1CE2&quot;/&gt;&lt;wsp:rsid wsp:val=&quot;00EE2598&quot;/&gt;&lt;wsp:rsid wsp:val=&quot;00EF161F&quot;/&gt;&lt;wsp:rsid wsp:val=&quot;00EF3988&quot;/&gt;&lt;wsp:rsid wsp:val=&quot;00EF7AC3&quot;/&gt;&lt;wsp:rsid wsp:val=&quot;00F00AD1&quot;/&gt;&lt;wsp:rsid wsp:val=&quot;00F01323&quot;/&gt;&lt;wsp:rsid wsp:val=&quot;00F01DCF&quot;/&gt;&lt;wsp:rsid wsp:val=&quot;00F0564E&quot;/&gt;&lt;wsp:rsid wsp:val=&quot;00F057BA&quot;/&gt;&lt;wsp:rsid wsp:val=&quot;00F0648B&quot;/&gt;&lt;wsp:rsid wsp:val=&quot;00F1023F&quot;/&gt;&lt;wsp:rsid wsp:val=&quot;00F11302&quot;/&gt;&lt;wsp:rsid wsp:val=&quot;00F1492F&quot;/&gt;&lt;wsp:rsid wsp:val=&quot;00F14D5A&quot;/&gt;&lt;wsp:rsid wsp:val=&quot;00F20428&quot;/&gt;&lt;wsp:rsid wsp:val=&quot;00F204BA&quot;/&gt;&lt;wsp:rsid wsp:val=&quot;00F211D3&quot;/&gt;&lt;wsp:rsid wsp:val=&quot;00F21D67&quot;/&gt;&lt;wsp:rsid wsp:val=&quot;00F22A06&quot;/&gt;&lt;wsp:rsid wsp:val=&quot;00F22B5E&quot;/&gt;&lt;wsp:rsid wsp:val=&quot;00F24B5E&quot;/&gt;&lt;wsp:rsid wsp:val=&quot;00F255EF&quot;/&gt;&lt;wsp:rsid wsp:val=&quot;00F26159&quot;/&gt;&lt;wsp:rsid wsp:val=&quot;00F275D1&quot;/&gt;&lt;wsp:rsid wsp:val=&quot;00F306E8&quot;/&gt;&lt;wsp:rsid wsp:val=&quot;00F330E1&quot;/&gt;&lt;wsp:rsid wsp:val=&quot;00F34CC8&quot;/&gt;&lt;wsp:rsid wsp:val=&quot;00F37119&quot;/&gt;&lt;wsp:rsid wsp:val=&quot;00F425AA&quot;/&gt;&lt;wsp:rsid wsp:val=&quot;00F43AEF&quot;/&gt;&lt;wsp:rsid wsp:val=&quot;00F43E19&quot;/&gt;&lt;wsp:rsid wsp:val=&quot;00F44A58&quot;/&gt;&lt;wsp:rsid wsp:val=&quot;00F452B1&quot;/&gt;&lt;wsp:rsid wsp:val=&quot;00F527F0&quot;/&gt;&lt;wsp:rsid wsp:val=&quot;00F5391A&quot;/&gt;&lt;wsp:rsid wsp:val=&quot;00F5481B&quot;/&gt;&lt;wsp:rsid wsp:val=&quot;00F55EA0&quot;/&gt;&lt;wsp:rsid wsp:val=&quot;00F57F9B&quot;/&gt;&lt;wsp:rsid wsp:val=&quot;00F6066D&quot;/&gt;&lt;wsp:rsid wsp:val=&quot;00F651B4&quot;/&gt;&lt;wsp:rsid wsp:val=&quot;00F67C43&quot;/&gt;&lt;wsp:rsid wsp:val=&quot;00F7196E&quot;/&gt;&lt;wsp:rsid wsp:val=&quot;00F74376&quot;/&gt;&lt;wsp:rsid wsp:val=&quot;00F774ED&quot;/&gt;&lt;wsp:rsid wsp:val=&quot;00F83D1B&quot;/&gt;&lt;wsp:rsid wsp:val=&quot;00F852B1&quot;/&gt;&lt;wsp:rsid wsp:val=&quot;00F91DEB&quot;/&gt;&lt;wsp:rsid wsp:val=&quot;00F9393C&quot;/&gt;&lt;wsp:rsid wsp:val=&quot;00F94559&quot;/&gt;&lt;wsp:rsid wsp:val=&quot;00F95033&quot;/&gt;&lt;wsp:rsid wsp:val=&quot;00F96289&quot;/&gt;&lt;wsp:rsid wsp:val=&quot;00F97EBC&quot;/&gt;&lt;wsp:rsid wsp:val=&quot;00FA498E&quot;/&gt;&lt;wsp:rsid wsp:val=&quot;00FA5C4C&quot;/&gt;&lt;wsp:rsid wsp:val=&quot;00FA7295&quot;/&gt;&lt;wsp:rsid wsp:val=&quot;00FB1224&quot;/&gt;&lt;wsp:rsid wsp:val=&quot;00FB6EC6&quot;/&gt;&lt;wsp:rsid wsp:val=&quot;00FC2D30&quot;/&gt;&lt;wsp:rsid wsp:val=&quot;00FC430C&quot;/&gt;&lt;wsp:rsid wsp:val=&quot;00FC4449&quot;/&gt;&lt;wsp:rsid wsp:val=&quot;00FC5D05&quot;/&gt;&lt;wsp:rsid wsp:val=&quot;00FC6F4B&quot;/&gt;&lt;wsp:rsid wsp:val=&quot;00FD1590&quot;/&gt;&lt;wsp:rsid wsp:val=&quot;00FD377A&quot;/&gt;&lt;wsp:rsid wsp:val=&quot;00FD4D70&quot;/&gt;&lt;wsp:rsid wsp:val=&quot;00FD5A71&quot;/&gt;&lt;wsp:rsid wsp:val=&quot;00FD5F4A&quot;/&gt;&lt;wsp:rsid wsp:val=&quot;00FE102E&quot;/&gt;&lt;wsp:rsid wsp:val=&quot;00FE2B97&quot;/&gt;&lt;wsp:rsid wsp:val=&quot;00FE4102&quot;/&gt;&lt;wsp:rsid wsp:val=&quot;00FE475C&quot;/&gt;&lt;wsp:rsid wsp:val=&quot;00FE4D89&quot;/&gt;&lt;wsp:rsid wsp:val=&quot;00FE79E0&quot;/&gt;&lt;wsp:rsid wsp:val=&quot;00FF1F4E&quot;/&gt;&lt;wsp:rsid wsp:val=&quot;00FF2006&quot;/&gt;&lt;wsp:rsid wsp:val=&quot;00FF4CEE&quot;/&gt;&lt;/wsp:rsids&gt;&lt;/w:docPr&gt;&lt;w:body&gt;&lt;w:p wsp:rsidR=&quot;00000000&quot; wsp:rsidRDefault=&quot;00455622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r&lt;/m:t&gt;&lt;/m:r&gt;&lt;/m:e&gt;&lt;m:sub&gt;&lt;m:r&gt;&lt;w:rPr&gt;&lt;w:rFonts w:ascii=&quot;Cambria Math&quot; w:h-ansi=&quot;Cambria Math&quot;/&gt;&lt;wx:font wx:val=&quot;Cambria Math&quot;/&gt;&lt;w:i/&gt;&lt;/w:rPr&gt;&lt;m:t&gt;S&lt;/m:t&gt;&lt;/m:r&gt;&lt;/m:sub&gt;&lt;/m:sSub&gt;&lt;m:d&gt;&lt;m:dPr&gt;&lt;m:ctrlPr&gt;&lt;w:rPr&gt;&lt;w:rFonts w:ascii=&quot;Cambria Math&quot; w:h-ansi=&quot;Cambria Math&quot;/&gt;&lt;wx:font wx:val=&quot;Cambria Math&quot;/&gt;&lt;w:i/&gt;&lt;/w:rPr&gt;&lt;/m:ctrlPr&gt;&lt;/m:dPr&gt;&lt;m:e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i&lt;/m:t&gt;&lt;/m:r&gt;&lt;/m:sub&gt;&lt;/m:sSub&gt;&lt;/m:e&gt;&lt;/m:d&gt;&lt;m:r&gt;&lt;w:rPr&gt;&lt;w:rFonts w:ascii=&quot;Cambria Math&quot; w:h-ansi=&quot;Cambria Math&quot;/&gt;&lt;wx:font wx:val=&quot;Cambria Math&quot;/&gt;&lt;w:i/&gt;&lt;/w:rPr&gt;&lt;m:t&gt;, 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 r&lt;/m:t&gt;&lt;/m:r&gt;&lt;/m:e&gt;&lt;m:sub&gt;&lt;m:r&gt;&lt;w:rPr&gt;&lt;w:rFonts w:ascii=&quot;Cambria Math&quot; w:h-ansi=&quot;Cambria Math&quot;/&gt;&lt;wx:font wx:val=&quot;Cambria Math&quot;/&gt;&lt;w:i/&gt;&lt;/w:rPr&gt;&lt;m:t&gt;r&lt;/m:t&gt;&lt;/m:r&gt;&lt;/m:sub&gt;&lt;/m:sSub&gt;&lt;m:d&gt;&lt;m:dPr&gt;&lt;m:ctrlPr&gt;&lt;w:rPr&gt;&lt;w:rFonts w:ascii=&quot;Cambria Math&quot; w:h-ansi=&quot;Cambria Math&quot;/&gt;&lt;wx:font wx:val=&quot;Cambria Math&quot;/&gt;&lt;w:i/&gt;&lt;/w:rPr&gt;&lt;/m:ctrlPr&gt;&lt;/m:dPr&gt;&lt;m:e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i&lt;/m:t&gt;&lt;/m:r&gt;&lt;/m:sub&gt;&lt;/m:sSub&gt;&lt;/m:e&gt;&lt;/m:d&gt;&lt;m:r&gt;&lt;w:rPr&gt;&lt;w:rFonts w:ascii=&quot;Cambria Math&quot; w:h-ansi=&quot;Cambria Math&quot;/&gt;&lt;wx:font wx:val=&quot;Cambria Math&quot;/&gt;&lt;w:i/&gt;&lt;/w:rPr&gt;&lt;m:t&gt;,  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l&lt;/m:t&gt;&lt;/m:r&gt;&lt;/m:e&gt;&lt;m:sub&gt;&lt;m:r&gt;&lt;w:rPr&gt;&lt;w:rFonts w:ascii=&quot;Cambria Math&quot; w:h-ansi=&quot;Cambria Math&quot;/&gt;&lt;wx:font wx:val=&quot;Cambria Math&quot;/&gt;&lt;w:i/&gt;&lt;/w:rPr&gt;&lt;m:t&gt;S&lt;/m:t&gt;&lt;/m:r&gt;&lt;/m:sub&gt;&lt;/m:sSub&gt;&lt;m:d&gt;&lt;m:dPr&gt;&lt;m:ctrlPr&gt;&lt;w:rPr&gt;&lt;w:rFonts w:ascii=&quot;Cambria Math&quot; w:h-ansi=&quot;Cambria Math&quot;/&gt;&lt;wx:font wx:val=&quot;Cambria Math&quot;/&gt;&lt;w:i/&gt;&lt;/w:rPr&gt;&lt;/m:ctrlPr&gt;&lt;/m:dPr&gt;&lt;m:e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i&lt;/m:t&gt;&lt;/m:r&gt;&lt;/m:sub&gt;&lt;/m:sSub&gt;&lt;/m:e&gt;&lt;/m:d&gt;&lt;m:r&gt;&lt;w:rPr&gt;&lt;w:rFonts w:ascii=&quot;Cambria Math&quot; w:h-ansi=&quot;Cambria Math&quot;/&gt;&lt;wx:font wx:val=&quot;Cambria Math&quot;/&gt;&lt;w:i/&gt;&lt;/w:rPr&gt;&lt;m:t&gt;, 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l&lt;/m:t&gt;&lt;/m:r&gt;&lt;/m:e&gt;&lt;m:sub&gt;&lt;m:r&gt;&lt;w:rPr&gt;&lt;w:rFonts w:ascii=&quot;Cambria Math&quot; w:h-ansi=&quot;Cambria Math&quot;/&gt;&lt;wx:font wx:val=&quot;Cambria Math&quot;/&gt;&lt;w:i/&gt;&lt;/w:rPr&gt;&lt;m:t&gt;r&lt;/m:t&gt;&lt;/m:r&gt;&lt;/m:sub&gt;&lt;/m:sSub&gt;&lt;m:d&gt;&lt;m:dPr&gt;&lt;m:ctrlPr&gt;&lt;w:rPr&gt;&lt;w:rFonts w:ascii=&quot;Cambria Math&quot; w:h-ansi=&quot;Cambria Math&quot;/&gt;&lt;wx:font wx:val=&quot;Cambria Math&quot;/&gt;&lt;w:i/&gt;&lt;/w:rPr&gt;&lt;/m:ctrlPr&gt;&lt;/m:dPr&gt;&lt;m:e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i&lt;/m:t&gt;&lt;/m:r&gt;&lt;/m:sub&gt;&lt;/m:sSub&gt;&lt;/m:e&gt;&lt;/m:d&gt;&lt;m:r&gt;&lt;w:rPr&gt;&lt;w:rFonts w:ascii=&quot;Cambria Math&quot; w:h-ansi=&quot;Cambria Math&quot;/&gt;&lt;wx:font wx:val=&quot;Cambria Math&quot;/&gt;&lt;w:i/&gt;&lt;/w:rPr&gt;&lt;m:t&gt;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6" o:title="" chromakey="white"/>
          </v:shape>
        </w:pict>
      </w:r>
      <w:r w:rsidRPr="00232ECB">
        <w:fldChar w:fldCharType="end"/>
      </w:r>
    </w:p>
    <w:p w:rsidR="00611459" w:rsidRPr="00AF49CC" w:rsidRDefault="00611459" w:rsidP="00CC4849">
      <w:r w:rsidRPr="00AF49CC">
        <w:t xml:space="preserve">Для каждого </w:t>
      </w:r>
      <w:r w:rsidRPr="00AF49CC">
        <w:rPr>
          <w:i/>
          <w:lang w:val="en-US"/>
        </w:rPr>
        <w:t>i</w:t>
      </w:r>
      <w:r w:rsidRPr="00AF49CC">
        <w:t xml:space="preserve">-го участка тока </w:t>
      </w:r>
      <w:r w:rsidRPr="00232ECB">
        <w:fldChar w:fldCharType="begin"/>
      </w:r>
      <w:r w:rsidRPr="00232ECB">
        <w:instrText xml:space="preserve"> QUOTE </w:instrText>
      </w:r>
      <w:r w:rsidRPr="00232ECB">
        <w:pict>
          <v:shape id="_x0000_i1067" type="#_x0000_t75" style="width:28.8pt;height:11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69&quot;/&gt;&lt;w:doNotEmbedSystemFonts/&gt;&lt;w:defaultTabStop w:val=&quot;708&quot;/&gt;&lt;w:autoHyphenation/&gt;&lt;w:hyphenationZone w:val=&quot;357&quot;/&gt;&lt;w:doNotHyphenateCaps/&gt;&lt;w:drawingGridHorizontalSpacing w:val=&quot;140&quot;/&gt;&lt;w:drawingGridVerticalSpacing w:val=&quot;381&quot;/&gt;&lt;w:displayHorizontalDrawingGridEvery w:val=&quot;2&quot;/&gt;&lt;w:punctuationKerning/&gt;&lt;w:characterSpacingControl w:val=&quot;DontCompress&quot;/&gt;&lt;w:optimizeForBrowser/&gt;&lt;w:allowPNG/&gt;&lt;w:doNotSaveWebPagesAsSingleFil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12F04&quot;/&gt;&lt;wsp:rsid wsp:val=&quot;00000DC8&quot;/&gt;&lt;wsp:rsid wsp:val=&quot;00012B88&quot;/&gt;&lt;wsp:rsid wsp:val=&quot;0001427E&quot;/&gt;&lt;wsp:rsid wsp:val=&quot;00015252&quot;/&gt;&lt;wsp:rsid wsp:val=&quot;000155E9&quot;/&gt;&lt;wsp:rsid wsp:val=&quot;00015E30&quot;/&gt;&lt;wsp:rsid wsp:val=&quot;00022AB5&quot;/&gt;&lt;wsp:rsid wsp:val=&quot;000256B4&quot;/&gt;&lt;wsp:rsid wsp:val=&quot;00025EA1&quot;/&gt;&lt;wsp:rsid wsp:val=&quot;00027082&quot;/&gt;&lt;wsp:rsid wsp:val=&quot;00027691&quot;/&gt;&lt;wsp:rsid wsp:val=&quot;00036A2C&quot;/&gt;&lt;wsp:rsid wsp:val=&quot;00042390&quot;/&gt;&lt;wsp:rsid wsp:val=&quot;00042E84&quot;/&gt;&lt;wsp:rsid wsp:val=&quot;00043FE4&quot;/&gt;&lt;wsp:rsid wsp:val=&quot;000611FE&quot;/&gt;&lt;wsp:rsid wsp:val=&quot;00062582&quot;/&gt;&lt;wsp:rsid wsp:val=&quot;00062A36&quot;/&gt;&lt;wsp:rsid wsp:val=&quot;00065241&quot;/&gt;&lt;wsp:rsid wsp:val=&quot;0006644D&quot;/&gt;&lt;wsp:rsid wsp:val=&quot;0006702A&quot;/&gt;&lt;wsp:rsid wsp:val=&quot;000675EB&quot;/&gt;&lt;wsp:rsid wsp:val=&quot;00087B2D&quot;/&gt;&lt;wsp:rsid wsp:val=&quot;000907B6&quot;/&gt;&lt;wsp:rsid wsp:val=&quot;00091354&quot;/&gt;&lt;wsp:rsid wsp:val=&quot;000A12F2&quot;/&gt;&lt;wsp:rsid wsp:val=&quot;000A25DB&quot;/&gt;&lt;wsp:rsid wsp:val=&quot;000A460E&quot;/&gt;&lt;wsp:rsid wsp:val=&quot;000A51EB&quot;/&gt;&lt;wsp:rsid wsp:val=&quot;000A71C2&quot;/&gt;&lt;wsp:rsid wsp:val=&quot;000A7E67&quot;/&gt;&lt;wsp:rsid wsp:val=&quot;000B00A6&quot;/&gt;&lt;wsp:rsid wsp:val=&quot;000B1930&quot;/&gt;&lt;wsp:rsid wsp:val=&quot;000B25DD&quot;/&gt;&lt;wsp:rsid wsp:val=&quot;000B2D25&quot;/&gt;&lt;wsp:rsid wsp:val=&quot;000B3A07&quot;/&gt;&lt;wsp:rsid wsp:val=&quot;000C1BE1&quot;/&gt;&lt;wsp:rsid wsp:val=&quot;000C35F6&quot;/&gt;&lt;wsp:rsid wsp:val=&quot;000C5152&quot;/&gt;&lt;wsp:rsid wsp:val=&quot;000D1B58&quot;/&gt;&lt;wsp:rsid wsp:val=&quot;000D5650&quot;/&gt;&lt;wsp:rsid wsp:val=&quot;000D7AB9&quot;/&gt;&lt;wsp:rsid wsp:val=&quot;000E198A&quot;/&gt;&lt;wsp:rsid wsp:val=&quot;000E2F97&quot;/&gt;&lt;wsp:rsid wsp:val=&quot;000E3F01&quot;/&gt;&lt;wsp:rsid wsp:val=&quot;000E4D61&quot;/&gt;&lt;wsp:rsid wsp:val=&quot;000E52CD&quot;/&gt;&lt;wsp:rsid wsp:val=&quot;000E66AA&quot;/&gt;&lt;wsp:rsid wsp:val=&quot;000F1665&quot;/&gt;&lt;wsp:rsid wsp:val=&quot;000F4D3A&quot;/&gt;&lt;wsp:rsid wsp:val=&quot;000F50B4&quot;/&gt;&lt;wsp:rsid wsp:val=&quot;000F70AC&quot;/&gt;&lt;wsp:rsid wsp:val=&quot;001018AE&quot;/&gt;&lt;wsp:rsid wsp:val=&quot;001024DC&quot;/&gt;&lt;wsp:rsid wsp:val=&quot;00102CCB&quot;/&gt;&lt;wsp:rsid wsp:val=&quot;001056BE&quot;/&gt;&lt;wsp:rsid wsp:val=&quot;00110D34&quot;/&gt;&lt;wsp:rsid wsp:val=&quot;00130DFF&quot;/&gt;&lt;wsp:rsid wsp:val=&quot;00132126&quot;/&gt;&lt;wsp:rsid wsp:val=&quot;001346A0&quot;/&gt;&lt;wsp:rsid wsp:val=&quot;001366CF&quot;/&gt;&lt;wsp:rsid wsp:val=&quot;00137164&quot;/&gt;&lt;wsp:rsid wsp:val=&quot;00137B68&quot;/&gt;&lt;wsp:rsid wsp:val=&quot;00137FC8&quot;/&gt;&lt;wsp:rsid wsp:val=&quot;0014268D&quot;/&gt;&lt;wsp:rsid wsp:val=&quot;00146764&quot;/&gt;&lt;wsp:rsid wsp:val=&quot;00146F62&quot;/&gt;&lt;wsp:rsid wsp:val=&quot;001505E1&quot;/&gt;&lt;wsp:rsid wsp:val=&quot;00150A3C&quot;/&gt;&lt;wsp:rsid wsp:val=&quot;00150A53&quot;/&gt;&lt;wsp:rsid wsp:val=&quot;00151F4A&quot;/&gt;&lt;wsp:rsid wsp:val=&quot;001632B0&quot;/&gt;&lt;wsp:rsid wsp:val=&quot;001654F0&quot;/&gt;&lt;wsp:rsid wsp:val=&quot;00166743&quot;/&gt;&lt;wsp:rsid wsp:val=&quot;00171F73&quot;/&gt;&lt;wsp:rsid wsp:val=&quot;00174F60&quot;/&gt;&lt;wsp:rsid wsp:val=&quot;001800F0&quot;/&gt;&lt;wsp:rsid wsp:val=&quot;001852B3&quot;/&gt;&lt;wsp:rsid wsp:val=&quot;001864B6&quot;/&gt;&lt;wsp:rsid wsp:val=&quot;001930CB&quot;/&gt;&lt;wsp:rsid wsp:val=&quot;001A0EC0&quot;/&gt;&lt;wsp:rsid wsp:val=&quot;001A207B&quot;/&gt;&lt;wsp:rsid wsp:val=&quot;001A535A&quot;/&gt;&lt;wsp:rsid wsp:val=&quot;001B2A26&quot;/&gt;&lt;wsp:rsid wsp:val=&quot;001B59BF&quot;/&gt;&lt;wsp:rsid wsp:val=&quot;001C1E84&quot;/&gt;&lt;wsp:rsid wsp:val=&quot;001C520D&quot;/&gt;&lt;wsp:rsid wsp:val=&quot;001C5731&quot;/&gt;&lt;wsp:rsid wsp:val=&quot;001D28EA&quot;/&gt;&lt;wsp:rsid wsp:val=&quot;001D5300&quot;/&gt;&lt;wsp:rsid wsp:val=&quot;001E18B9&quot;/&gt;&lt;wsp:rsid wsp:val=&quot;001E1F66&quot;/&gt;&lt;wsp:rsid wsp:val=&quot;001E6525&quot;/&gt;&lt;wsp:rsid wsp:val=&quot;001E7283&quot;/&gt;&lt;wsp:rsid wsp:val=&quot;001E73BA&quot;/&gt;&lt;wsp:rsid wsp:val=&quot;001E7492&quot;/&gt;&lt;wsp:rsid wsp:val=&quot;001F06A3&quot;/&gt;&lt;wsp:rsid wsp:val=&quot;001F16E3&quot;/&gt;&lt;wsp:rsid wsp:val=&quot;001F42F0&quot;/&gt;&lt;wsp:rsid wsp:val=&quot;001F566A&quot;/&gt;&lt;wsp:rsid wsp:val=&quot;001F7425&quot;/&gt;&lt;wsp:rsid wsp:val=&quot;001F77D0&quot;/&gt;&lt;wsp:rsid wsp:val=&quot;0020042E&quot;/&gt;&lt;wsp:rsid wsp:val=&quot;00202A19&quot;/&gt;&lt;wsp:rsid wsp:val=&quot;00204D50&quot;/&gt;&lt;wsp:rsid wsp:val=&quot;00204DE9&quot;/&gt;&lt;wsp:rsid wsp:val=&quot;002052D5&quot;/&gt;&lt;wsp:rsid wsp:val=&quot;002101D9&quot;/&gt;&lt;wsp:rsid wsp:val=&quot;00210E90&quot;/&gt;&lt;wsp:rsid wsp:val=&quot;002111DA&quot;/&gt;&lt;wsp:rsid wsp:val=&quot;00211533&quot;/&gt;&lt;wsp:rsid wsp:val=&quot;00212F04&quot;/&gt;&lt;wsp:rsid wsp:val=&quot;0021397F&quot;/&gt;&lt;wsp:rsid wsp:val=&quot;002174DC&quot;/&gt;&lt;wsp:rsid wsp:val=&quot;002256F9&quot;/&gt;&lt;wsp:rsid wsp:val=&quot;00225757&quot;/&gt;&lt;wsp:rsid wsp:val=&quot;00225891&quot;/&gt;&lt;wsp:rsid wsp:val=&quot;00227272&quot;/&gt;&lt;wsp:rsid wsp:val=&quot;00230031&quot;/&gt;&lt;wsp:rsid wsp:val=&quot;00231A08&quot;/&gt;&lt;wsp:rsid wsp:val=&quot;00232BF3&quot;/&gt;&lt;wsp:rsid wsp:val=&quot;00232ECB&quot;/&gt;&lt;wsp:rsid wsp:val=&quot;00234D66&quot;/&gt;&lt;wsp:rsid wsp:val=&quot;00240F05&quot;/&gt;&lt;wsp:rsid wsp:val=&quot;00242F0B&quot;/&gt;&lt;wsp:rsid wsp:val=&quot;00244855&quot;/&gt;&lt;wsp:rsid wsp:val=&quot;00244BA0&quot;/&gt;&lt;wsp:rsid wsp:val=&quot;00246149&quot;/&gt;&lt;wsp:rsid wsp:val=&quot;002472B5&quot;/&gt;&lt;wsp:rsid wsp:val=&quot;00250440&quot;/&gt;&lt;wsp:rsid wsp:val=&quot;002504F8&quot;/&gt;&lt;wsp:rsid wsp:val=&quot;002600C8&quot;/&gt;&lt;wsp:rsid wsp:val=&quot;00260B3D&quot;/&gt;&lt;wsp:rsid wsp:val=&quot;002632A4&quot;/&gt;&lt;wsp:rsid wsp:val=&quot;00271A81&quot;/&gt;&lt;wsp:rsid wsp:val=&quot;00273B17&quot;/&gt;&lt;wsp:rsid wsp:val=&quot;0027698E&quot;/&gt;&lt;wsp:rsid wsp:val=&quot;002779D1&quot;/&gt;&lt;wsp:rsid wsp:val=&quot;00281B18&quot;/&gt;&lt;wsp:rsid wsp:val=&quot;002824F5&quot;/&gt;&lt;wsp:rsid wsp:val=&quot;00284725&quot;/&gt;&lt;wsp:rsid wsp:val=&quot;00290D00&quot;/&gt;&lt;wsp:rsid wsp:val=&quot;00291EE8&quot;/&gt;&lt;wsp:rsid wsp:val=&quot;00292FEE&quot;/&gt;&lt;wsp:rsid wsp:val=&quot;00294426&quot;/&gt;&lt;wsp:rsid wsp:val=&quot;002A0544&quot;/&gt;&lt;wsp:rsid wsp:val=&quot;002A06FF&quot;/&gt;&lt;wsp:rsid wsp:val=&quot;002A077C&quot;/&gt;&lt;wsp:rsid wsp:val=&quot;002A1247&quot;/&gt;&lt;wsp:rsid wsp:val=&quot;002A3F2A&quot;/&gt;&lt;wsp:rsid wsp:val=&quot;002A477C&quot;/&gt;&lt;wsp:rsid wsp:val=&quot;002A66A7&quot;/&gt;&lt;wsp:rsid wsp:val=&quot;002A686D&quot;/&gt;&lt;wsp:rsid wsp:val=&quot;002B04A0&quot;/&gt;&lt;wsp:rsid wsp:val=&quot;002B2856&quot;/&gt;&lt;wsp:rsid wsp:val=&quot;002B2A11&quot;/&gt;&lt;wsp:rsid wsp:val=&quot;002B2A18&quot;/&gt;&lt;wsp:rsid wsp:val=&quot;002C4945&quot;/&gt;&lt;wsp:rsid wsp:val=&quot;002C5850&quot;/&gt;&lt;wsp:rsid wsp:val=&quot;002C6ED6&quot;/&gt;&lt;wsp:rsid wsp:val=&quot;002C7254&quot;/&gt;&lt;wsp:rsid wsp:val=&quot;002D5084&quot;/&gt;&lt;wsp:rsid wsp:val=&quot;002D5E95&quot;/&gt;&lt;wsp:rsid wsp:val=&quot;002D5FF8&quot;/&gt;&lt;wsp:rsid wsp:val=&quot;002E7A2B&quot;/&gt;&lt;wsp:rsid wsp:val=&quot;002F0033&quot;/&gt;&lt;wsp:rsid wsp:val=&quot;002F4B1D&quot;/&gt;&lt;wsp:rsid wsp:val=&quot;002F5748&quot;/&gt;&lt;wsp:rsid wsp:val=&quot;002F5E41&quot;/&gt;&lt;wsp:rsid wsp:val=&quot;002F7BF9&quot;/&gt;&lt;wsp:rsid wsp:val=&quot;0030107F&quot;/&gt;&lt;wsp:rsid wsp:val=&quot;00302069&quot;/&gt;&lt;wsp:rsid wsp:val=&quot;003063F0&quot;/&gt;&lt;wsp:rsid wsp:val=&quot;00306980&quot;/&gt;&lt;wsp:rsid wsp:val=&quot;003103B7&quot;/&gt;&lt;wsp:rsid wsp:val=&quot;00316734&quot;/&gt;&lt;wsp:rsid wsp:val=&quot;00317380&quot;/&gt;&lt;wsp:rsid wsp:val=&quot;00317F18&quot;/&gt;&lt;wsp:rsid wsp:val=&quot;0032640D&quot;/&gt;&lt;wsp:rsid wsp:val=&quot;00332356&quot;/&gt;&lt;wsp:rsid wsp:val=&quot;003415E2&quot;/&gt;&lt;wsp:rsid wsp:val=&quot;003427E4&quot;/&gt;&lt;wsp:rsid wsp:val=&quot;00343F66&quot;/&gt;&lt;wsp:rsid wsp:val=&quot;00344143&quot;/&gt;&lt;wsp:rsid wsp:val=&quot;00344822&quot;/&gt;&lt;wsp:rsid wsp:val=&quot;00350FB2&quot;/&gt;&lt;wsp:rsid wsp:val=&quot;00351F44&quot;/&gt;&lt;wsp:rsid wsp:val=&quot;003534CE&quot;/&gt;&lt;wsp:rsid wsp:val=&quot;00361465&quot;/&gt;&lt;wsp:rsid wsp:val=&quot;0036221D&quot;/&gt;&lt;wsp:rsid wsp:val=&quot;00364527&quot;/&gt;&lt;wsp:rsid wsp:val=&quot;00366EA3&quot;/&gt;&lt;wsp:rsid wsp:val=&quot;0037307B&quot;/&gt;&lt;wsp:rsid wsp:val=&quot;0037307D&quot;/&gt;&lt;wsp:rsid wsp:val=&quot;00373F15&quot;/&gt;&lt;wsp:rsid wsp:val=&quot;003746B3&quot;/&gt;&lt;wsp:rsid wsp:val=&quot;00381567&quot;/&gt;&lt;wsp:rsid wsp:val=&quot;00382CBE&quot;/&gt;&lt;wsp:rsid wsp:val=&quot;00385048&quot;/&gt;&lt;wsp:rsid wsp:val=&quot;00391E1B&quot;/&gt;&lt;wsp:rsid wsp:val=&quot;00394257&quot;/&gt;&lt;wsp:rsid wsp:val=&quot;00394402&quot;/&gt;&lt;wsp:rsid wsp:val=&quot;00394EDF&quot;/&gt;&lt;wsp:rsid wsp:val=&quot;003A01BC&quot;/&gt;&lt;wsp:rsid wsp:val=&quot;003A24FA&quot;/&gt;&lt;wsp:rsid wsp:val=&quot;003B031D&quot;/&gt;&lt;wsp:rsid wsp:val=&quot;003B03EE&quot;/&gt;&lt;wsp:rsid wsp:val=&quot;003B1472&quot;/&gt;&lt;wsp:rsid wsp:val=&quot;003B7927&quot;/&gt;&lt;wsp:rsid wsp:val=&quot;003C02A6&quot;/&gt;&lt;wsp:rsid wsp:val=&quot;003C39F7&quot;/&gt;&lt;wsp:rsid wsp:val=&quot;003C6978&quot;/&gt;&lt;wsp:rsid wsp:val=&quot;003D15CB&quot;/&gt;&lt;wsp:rsid wsp:val=&quot;003D1782&quot;/&gt;&lt;wsp:rsid wsp:val=&quot;003D3457&quot;/&gt;&lt;wsp:rsid wsp:val=&quot;003D3DCA&quot;/&gt;&lt;wsp:rsid wsp:val=&quot;003D6674&quot;/&gt;&lt;wsp:rsid wsp:val=&quot;003D6769&quot;/&gt;&lt;wsp:rsid wsp:val=&quot;003E0301&quot;/&gt;&lt;wsp:rsid wsp:val=&quot;003E0422&quot;/&gt;&lt;wsp:rsid wsp:val=&quot;003F365B&quot;/&gt;&lt;wsp:rsid wsp:val=&quot;003F4C53&quot;/&gt;&lt;wsp:rsid wsp:val=&quot;003F63C1&quot;/&gt;&lt;wsp:rsid wsp:val=&quot;0040088F&quot;/&gt;&lt;wsp:rsid wsp:val=&quot;00402E09&quot;/&gt;&lt;wsp:rsid wsp:val=&quot;00403775&quot;/&gt;&lt;wsp:rsid wsp:val=&quot;00406EB8&quot;/&gt;&lt;wsp:rsid wsp:val=&quot;00411EAB&quot;/&gt;&lt;wsp:rsid wsp:val=&quot;00415195&quot;/&gt;&lt;wsp:rsid wsp:val=&quot;004270D1&quot;/&gt;&lt;wsp:rsid wsp:val=&quot;004309DF&quot;/&gt;&lt;wsp:rsid wsp:val=&quot;0043187E&quot;/&gt;&lt;wsp:rsid wsp:val=&quot;00433787&quot;/&gt;&lt;wsp:rsid wsp:val=&quot;00436210&quot;/&gt;&lt;wsp:rsid wsp:val=&quot;00436AEC&quot;/&gt;&lt;wsp:rsid wsp:val=&quot;00442A2C&quot;/&gt;&lt;wsp:rsid wsp:val=&quot;004503EC&quot;/&gt;&lt;wsp:rsid wsp:val=&quot;00452500&quot;/&gt;&lt;wsp:rsid wsp:val=&quot;00452D5E&quot;/&gt;&lt;wsp:rsid wsp:val=&quot;004537F6&quot;/&gt;&lt;wsp:rsid wsp:val=&quot;0045380C&quot;/&gt;&lt;wsp:rsid wsp:val=&quot;004562BC&quot;/&gt;&lt;wsp:rsid wsp:val=&quot;00465F64&quot;/&gt;&lt;wsp:rsid wsp:val=&quot;00473ABF&quot;/&gt;&lt;wsp:rsid wsp:val=&quot;004748BE&quot;/&gt;&lt;wsp:rsid wsp:val=&quot;00476B0F&quot;/&gt;&lt;wsp:rsid wsp:val=&quot;00477BC6&quot;/&gt;&lt;wsp:rsid wsp:val=&quot;0048210E&quot;/&gt;&lt;wsp:rsid wsp:val=&quot;00485C49&quot;/&gt;&lt;wsp:rsid wsp:val=&quot;00487DB1&quot;/&gt;&lt;wsp:rsid wsp:val=&quot;00490F4D&quot;/&gt;&lt;wsp:rsid wsp:val=&quot;00491E80&quot;/&gt;&lt;wsp:rsid wsp:val=&quot;00492255&quot;/&gt;&lt;wsp:rsid wsp:val=&quot;00496238&quot;/&gt;&lt;wsp:rsid wsp:val=&quot;00496359&quot;/&gt;&lt;wsp:rsid wsp:val=&quot;004A02D5&quot;/&gt;&lt;wsp:rsid wsp:val=&quot;004A03B0&quot;/&gt;&lt;wsp:rsid wsp:val=&quot;004A082B&quot;/&gt;&lt;wsp:rsid wsp:val=&quot;004A46D4&quot;/&gt;&lt;wsp:rsid wsp:val=&quot;004A5F62&quot;/&gt;&lt;wsp:rsid wsp:val=&quot;004A62A8&quot;/&gt;&lt;wsp:rsid wsp:val=&quot;004A66EF&quot;/&gt;&lt;wsp:rsid wsp:val=&quot;004A6D17&quot;/&gt;&lt;wsp:rsid wsp:val=&quot;004B275D&quot;/&gt;&lt;wsp:rsid wsp:val=&quot;004B3A61&quot;/&gt;&lt;wsp:rsid wsp:val=&quot;004B7618&quot;/&gt;&lt;wsp:rsid wsp:val=&quot;004C51EB&quot;/&gt;&lt;wsp:rsid wsp:val=&quot;004C656C&quot;/&gt;&lt;wsp:rsid wsp:val=&quot;004D4690&quot;/&gt;&lt;wsp:rsid wsp:val=&quot;004D5A29&quot;/&gt;&lt;wsp:rsid wsp:val=&quot;004D77F0&quot;/&gt;&lt;wsp:rsid wsp:val=&quot;004E35F5&quot;/&gt;&lt;wsp:rsid wsp:val=&quot;004E556C&quot;/&gt;&lt;wsp:rsid wsp:val=&quot;004F59CA&quot;/&gt;&lt;wsp:rsid wsp:val=&quot;00500A20&quot;/&gt;&lt;wsp:rsid wsp:val=&quot;00504760&quot;/&gt;&lt;wsp:rsid wsp:val=&quot;005067CA&quot;/&gt;&lt;wsp:rsid wsp:val=&quot;00507283&quot;/&gt;&lt;wsp:rsid wsp:val=&quot;00510658&quot;/&gt;&lt;wsp:rsid wsp:val=&quot;00521180&quot;/&gt;&lt;wsp:rsid wsp:val=&quot;00522892&quot;/&gt;&lt;wsp:rsid wsp:val=&quot;0053178F&quot;/&gt;&lt;wsp:rsid wsp:val=&quot;00533390&quot;/&gt;&lt;wsp:rsid wsp:val=&quot;00542D6B&quot;/&gt;&lt;wsp:rsid wsp:val=&quot;00547DDA&quot;/&gt;&lt;wsp:rsid wsp:val=&quot;00550E37&quot;/&gt;&lt;wsp:rsid wsp:val=&quot;0055286B&quot;/&gt;&lt;wsp:rsid wsp:val=&quot;0055360B&quot;/&gt;&lt;wsp:rsid wsp:val=&quot;005614C4&quot;/&gt;&lt;wsp:rsid wsp:val=&quot;00562430&quot;/&gt;&lt;wsp:rsid wsp:val=&quot;00562471&quot;/&gt;&lt;wsp:rsid wsp:val=&quot;005625CB&quot;/&gt;&lt;wsp:rsid wsp:val=&quot;00563CE5&quot;/&gt;&lt;wsp:rsid wsp:val=&quot;0056665F&quot;/&gt;&lt;wsp:rsid wsp:val=&quot;005717BF&quot;/&gt;&lt;wsp:rsid wsp:val=&quot;00574D3F&quot;/&gt;&lt;wsp:rsid wsp:val=&quot;00576B30&quot;/&gt;&lt;wsp:rsid wsp:val=&quot;00583DE9&quot;/&gt;&lt;wsp:rsid wsp:val=&quot;00584A39&quot;/&gt;&lt;wsp:rsid wsp:val=&quot;00595B51&quot;/&gt;&lt;wsp:rsid wsp:val=&quot;005A04ED&quot;/&gt;&lt;wsp:rsid wsp:val=&quot;005A0755&quot;/&gt;&lt;wsp:rsid wsp:val=&quot;005A67FC&quot;/&gt;&lt;wsp:rsid wsp:val=&quot;005B3E66&quot;/&gt;&lt;wsp:rsid wsp:val=&quot;005B4E7E&quot;/&gt;&lt;wsp:rsid wsp:val=&quot;005B50F3&quot;/&gt;&lt;wsp:rsid wsp:val=&quot;005C1A48&quot;/&gt;&lt;wsp:rsid wsp:val=&quot;005C6EF1&quot;/&gt;&lt;wsp:rsid wsp:val=&quot;005D360A&quot;/&gt;&lt;wsp:rsid wsp:val=&quot;005D378E&quot;/&gt;&lt;wsp:rsid wsp:val=&quot;005D3849&quot;/&gt;&lt;wsp:rsid wsp:val=&quot;005D4C29&quot;/&gt;&lt;wsp:rsid wsp:val=&quot;005E0599&quot;/&gt;&lt;wsp:rsid wsp:val=&quot;005E3B8E&quot;/&gt;&lt;wsp:rsid wsp:val=&quot;005E4C40&quot;/&gt;&lt;wsp:rsid wsp:val=&quot;005E7043&quot;/&gt;&lt;wsp:rsid wsp:val=&quot;005F086A&quot;/&gt;&lt;wsp:rsid wsp:val=&quot;005F21CC&quot;/&gt;&lt;wsp:rsid wsp:val=&quot;005F3900&quot;/&gt;&lt;wsp:rsid wsp:val=&quot;005F50F5&quot;/&gt;&lt;wsp:rsid wsp:val=&quot;0060306E&quot;/&gt;&lt;wsp:rsid wsp:val=&quot;0060704E&quot;/&gt;&lt;wsp:rsid wsp:val=&quot;006079B5&quot;/&gt;&lt;wsp:rsid wsp:val=&quot;006137BA&quot;/&gt;&lt;wsp:rsid wsp:val=&quot;00613F07&quot;/&gt;&lt;wsp:rsid wsp:val=&quot;006141FF&quot;/&gt;&lt;wsp:rsid wsp:val=&quot;00621230&quot;/&gt;&lt;wsp:rsid wsp:val=&quot;006231E5&quot;/&gt;&lt;wsp:rsid wsp:val=&quot;006321E9&quot;/&gt;&lt;wsp:rsid wsp:val=&quot;00637B61&quot;/&gt;&lt;wsp:rsid wsp:val=&quot;00644F35&quot;/&gt;&lt;wsp:rsid wsp:val=&quot;00652556&quot;/&gt;&lt;wsp:rsid wsp:val=&quot;00654C35&quot;/&gt;&lt;wsp:rsid wsp:val=&quot;0065510E&quot;/&gt;&lt;wsp:rsid wsp:val=&quot;0066448C&quot;/&gt;&lt;wsp:rsid wsp:val=&quot;00664BA8&quot;/&gt;&lt;wsp:rsid wsp:val=&quot;006650C3&quot;/&gt;&lt;wsp:rsid wsp:val=&quot;00677EC9&quot;/&gt;&lt;wsp:rsid wsp:val=&quot;0068026E&quot;/&gt;&lt;wsp:rsid wsp:val=&quot;00683171&quot;/&gt;&lt;wsp:rsid wsp:val=&quot;00684B8F&quot;/&gt;&lt;wsp:rsid wsp:val=&quot;00687F1F&quot;/&gt;&lt;wsp:rsid wsp:val=&quot;006909ED&quot;/&gt;&lt;wsp:rsid wsp:val=&quot;0069369B&quot;/&gt;&lt;wsp:rsid wsp:val=&quot;00694939&quot;/&gt;&lt;wsp:rsid wsp:val=&quot;006968BD&quot;/&gt;&lt;wsp:rsid wsp:val=&quot;006A1085&quot;/&gt;&lt;wsp:rsid wsp:val=&quot;006A1363&quot;/&gt;&lt;wsp:rsid wsp:val=&quot;006A2D43&quot;/&gt;&lt;wsp:rsid wsp:val=&quot;006A315A&quot;/&gt;&lt;wsp:rsid wsp:val=&quot;006A5B34&quot;/&gt;&lt;wsp:rsid wsp:val=&quot;006B01D0&quot;/&gt;&lt;wsp:rsid wsp:val=&quot;006B13A0&quot;/&gt;&lt;wsp:rsid wsp:val=&quot;006B2B5C&quot;/&gt;&lt;wsp:rsid wsp:val=&quot;006B3B26&quot;/&gt;&lt;wsp:rsid wsp:val=&quot;006B4B96&quot;/&gt;&lt;wsp:rsid wsp:val=&quot;006B5BE3&quot;/&gt;&lt;wsp:rsid wsp:val=&quot;006C0A9F&quot;/&gt;&lt;wsp:rsid wsp:val=&quot;006C119A&quot;/&gt;&lt;wsp:rsid wsp:val=&quot;006C1B7C&quot;/&gt;&lt;wsp:rsid wsp:val=&quot;006C3B79&quot;/&gt;&lt;wsp:rsid wsp:val=&quot;006C5C7B&quot;/&gt;&lt;wsp:rsid wsp:val=&quot;006D430D&quot;/&gt;&lt;wsp:rsid wsp:val=&quot;006D4EAD&quot;/&gt;&lt;wsp:rsid wsp:val=&quot;006D5952&quot;/&gt;&lt;wsp:rsid wsp:val=&quot;006D741F&quot;/&gt;&lt;wsp:rsid wsp:val=&quot;006E2F64&quot;/&gt;&lt;wsp:rsid wsp:val=&quot;006E5843&quot;/&gt;&lt;wsp:rsid wsp:val=&quot;006F3F4D&quot;/&gt;&lt;wsp:rsid wsp:val=&quot;006F6B9F&quot;/&gt;&lt;wsp:rsid wsp:val=&quot;006F74D3&quot;/&gt;&lt;wsp:rsid wsp:val=&quot;007001C3&quot;/&gt;&lt;wsp:rsid wsp:val=&quot;00702C69&quot;/&gt;&lt;wsp:rsid wsp:val=&quot;00702E26&quot;/&gt;&lt;wsp:rsid wsp:val=&quot;0070346C&quot;/&gt;&lt;wsp:rsid wsp:val=&quot;00703618&quot;/&gt;&lt;wsp:rsid wsp:val=&quot;00704B10&quot;/&gt;&lt;wsp:rsid wsp:val=&quot;00706AA5&quot;/&gt;&lt;wsp:rsid wsp:val=&quot;00707D22&quot;/&gt;&lt;wsp:rsid wsp:val=&quot;007149FE&quot;/&gt;&lt;wsp:rsid wsp:val=&quot;00714CEF&quot;/&gt;&lt;wsp:rsid wsp:val=&quot;00716428&quot;/&gt;&lt;wsp:rsid wsp:val=&quot;00720BEF&quot;/&gt;&lt;wsp:rsid wsp:val=&quot;00723D69&quot;/&gt;&lt;wsp:rsid wsp:val=&quot;00724E44&quot;/&gt;&lt;wsp:rsid wsp:val=&quot;00725FA3&quot;/&gt;&lt;wsp:rsid wsp:val=&quot;00734C60&quot;/&gt;&lt;wsp:rsid wsp:val=&quot;00736383&quot;/&gt;&lt;wsp:rsid wsp:val=&quot;007366AA&quot;/&gt;&lt;wsp:rsid wsp:val=&quot;0073692A&quot;/&gt;&lt;wsp:rsid wsp:val=&quot;007371CF&quot;/&gt;&lt;wsp:rsid wsp:val=&quot;007433B7&quot;/&gt;&lt;wsp:rsid wsp:val=&quot;00746AE2&quot;/&gt;&lt;wsp:rsid wsp:val=&quot;007523D3&quot;/&gt;&lt;wsp:rsid wsp:val=&quot;00756C9D&quot;/&gt;&lt;wsp:rsid wsp:val=&quot;00762DAD&quot;/&gt;&lt;wsp:rsid wsp:val=&quot;00763051&quot;/&gt;&lt;wsp:rsid wsp:val=&quot;007647D9&quot;/&gt;&lt;wsp:rsid wsp:val=&quot;00765166&quot;/&gt;&lt;wsp:rsid wsp:val=&quot;00770119&quot;/&gt;&lt;wsp:rsid wsp:val=&quot;007718B2&quot;/&gt;&lt;wsp:rsid wsp:val=&quot;007745D5&quot;/&gt;&lt;wsp:rsid wsp:val=&quot;00776F4B&quot;/&gt;&lt;wsp:rsid wsp:val=&quot;0077756B&quot;/&gt;&lt;wsp:rsid wsp:val=&quot;00781182&quot;/&gt;&lt;wsp:rsid wsp:val=&quot;00781D13&quot;/&gt;&lt;wsp:rsid wsp:val=&quot;0078238F&quot;/&gt;&lt;wsp:rsid wsp:val=&quot;007829C7&quot;/&gt;&lt;wsp:rsid wsp:val=&quot;0078715D&quot;/&gt;&lt;wsp:rsid wsp:val=&quot;0078717E&quot;/&gt;&lt;wsp:rsid wsp:val=&quot;00787487&quot;/&gt;&lt;wsp:rsid wsp:val=&quot;00790688&quot;/&gt;&lt;wsp:rsid wsp:val=&quot;00790CCA&quot;/&gt;&lt;wsp:rsid wsp:val=&quot;00792DF8&quot;/&gt;&lt;wsp:rsid wsp:val=&quot;00793936&quot;/&gt;&lt;wsp:rsid wsp:val=&quot;0079407B&quot;/&gt;&lt;wsp:rsid wsp:val=&quot;00795569&quot;/&gt;&lt;wsp:rsid wsp:val=&quot;0079724A&quot;/&gt;&lt;wsp:rsid wsp:val=&quot;007974B0&quot;/&gt;&lt;wsp:rsid wsp:val=&quot;007A31E9&quot;/&gt;&lt;wsp:rsid wsp:val=&quot;007B24C0&quot;/&gt;&lt;wsp:rsid wsp:val=&quot;007B4610&quot;/&gt;&lt;wsp:rsid wsp:val=&quot;007B4AB5&quot;/&gt;&lt;wsp:rsid wsp:val=&quot;007C2CAB&quot;/&gt;&lt;wsp:rsid wsp:val=&quot;007C3E6A&quot;/&gt;&lt;wsp:rsid wsp:val=&quot;007C50F3&quot;/&gt;&lt;wsp:rsid wsp:val=&quot;007D1E71&quot;/&gt;&lt;wsp:rsid wsp:val=&quot;007D32FC&quot;/&gt;&lt;wsp:rsid wsp:val=&quot;007D3A88&quot;/&gt;&lt;wsp:rsid wsp:val=&quot;007D3A95&quot;/&gt;&lt;wsp:rsid wsp:val=&quot;007E0CCC&quot;/&gt;&lt;wsp:rsid wsp:val=&quot;007E1969&quot;/&gt;&lt;wsp:rsid wsp:val=&quot;007E1C08&quot;/&gt;&lt;wsp:rsid wsp:val=&quot;007E4934&quot;/&gt;&lt;wsp:rsid wsp:val=&quot;007E69D7&quot;/&gt;&lt;wsp:rsid wsp:val=&quot;007F00E2&quot;/&gt;&lt;wsp:rsid wsp:val=&quot;007F0185&quot;/&gt;&lt;wsp:rsid wsp:val=&quot;007F04E3&quot;/&gt;&lt;wsp:rsid wsp:val=&quot;007F15E2&quot;/&gt;&lt;wsp:rsid wsp:val=&quot;007F2408&quot;/&gt;&lt;wsp:rsid wsp:val=&quot;007F3857&quot;/&gt;&lt;wsp:rsid wsp:val=&quot;007F6A4D&quot;/&gt;&lt;wsp:rsid wsp:val=&quot;00807C47&quot;/&gt;&lt;wsp:rsid wsp:val=&quot;0081073E&quot;/&gt;&lt;wsp:rsid wsp:val=&quot;00812C0D&quot;/&gt;&lt;wsp:rsid wsp:val=&quot;00812DF2&quot;/&gt;&lt;wsp:rsid wsp:val=&quot;00820340&quot;/&gt;&lt;wsp:rsid wsp:val=&quot;00824172&quot;/&gt;&lt;wsp:rsid wsp:val=&quot;008252C4&quot;/&gt;&lt;wsp:rsid wsp:val=&quot;00826084&quot;/&gt;&lt;wsp:rsid wsp:val=&quot;008262DF&quot;/&gt;&lt;wsp:rsid wsp:val=&quot;00830165&quot;/&gt;&lt;wsp:rsid wsp:val=&quot;00833D39&quot;/&gt;&lt;wsp:rsid wsp:val=&quot;00835128&quot;/&gt;&lt;wsp:rsid wsp:val=&quot;0083760D&quot;/&gt;&lt;wsp:rsid wsp:val=&quot;00840CF3&quot;/&gt;&lt;wsp:rsid wsp:val=&quot;00843001&quot;/&gt;&lt;wsp:rsid wsp:val=&quot;008471E7&quot;/&gt;&lt;wsp:rsid wsp:val=&quot;008478AC&quot;/&gt;&lt;wsp:rsid wsp:val=&quot;00851DD2&quot;/&gt;&lt;wsp:rsid wsp:val=&quot;00852BC6&quot;/&gt;&lt;wsp:rsid wsp:val=&quot;00854D19&quot;/&gt;&lt;wsp:rsid wsp:val=&quot;00855EC2&quot;/&gt;&lt;wsp:rsid wsp:val=&quot;0086137F&quot;/&gt;&lt;wsp:rsid wsp:val=&quot;00864AB5&quot;/&gt;&lt;wsp:rsid wsp:val=&quot;00865803&quot;/&gt;&lt;wsp:rsid wsp:val=&quot;00870E69&quot;/&gt;&lt;wsp:rsid wsp:val=&quot;00871A06&quot;/&gt;&lt;wsp:rsid wsp:val=&quot;00876BC3&quot;/&gt;&lt;wsp:rsid wsp:val=&quot;00877A31&quot;/&gt;&lt;wsp:rsid wsp:val=&quot;008841D4&quot;/&gt;&lt;wsp:rsid wsp:val=&quot;0088617F&quot;/&gt;&lt;wsp:rsid wsp:val=&quot;00890ACE&quot;/&gt;&lt;wsp:rsid wsp:val=&quot;008930B0&quot;/&gt;&lt;wsp:rsid wsp:val=&quot;008931F2&quot;/&gt;&lt;wsp:rsid wsp:val=&quot;0089440E&quot;/&gt;&lt;wsp:rsid wsp:val=&quot;008954A1&quot;/&gt;&lt;wsp:rsid wsp:val=&quot;008A0389&quot;/&gt;&lt;wsp:rsid wsp:val=&quot;008A3E09&quot;/&gt;&lt;wsp:rsid wsp:val=&quot;008A4C4D&quot;/&gt;&lt;wsp:rsid wsp:val=&quot;008A4E5F&quot;/&gt;&lt;wsp:rsid wsp:val=&quot;008A6539&quot;/&gt;&lt;wsp:rsid wsp:val=&quot;008A6968&quot;/&gt;&lt;wsp:rsid wsp:val=&quot;008B125A&quot;/&gt;&lt;wsp:rsid wsp:val=&quot;008B39ED&quot;/&gt;&lt;wsp:rsid wsp:val=&quot;008B6479&quot;/&gt;&lt;wsp:rsid wsp:val=&quot;008B69A7&quot;/&gt;&lt;wsp:rsid wsp:val=&quot;008C5FFF&quot;/&gt;&lt;wsp:rsid wsp:val=&quot;008C7805&quot;/&gt;&lt;wsp:rsid wsp:val=&quot;008D0E22&quot;/&gt;&lt;wsp:rsid wsp:val=&quot;008D32F8&quot;/&gt;&lt;wsp:rsid wsp:val=&quot;008D5C06&quot;/&gt;&lt;wsp:rsid wsp:val=&quot;008E01C2&quot;/&gt;&lt;wsp:rsid wsp:val=&quot;008E0F0A&quot;/&gt;&lt;wsp:rsid wsp:val=&quot;008E1B14&quot;/&gt;&lt;wsp:rsid wsp:val=&quot;008E55FA&quot;/&gt;&lt;wsp:rsid wsp:val=&quot;008E5CD7&quot;/&gt;&lt;wsp:rsid wsp:val=&quot;008E5F99&quot;/&gt;&lt;wsp:rsid wsp:val=&quot;008F17CD&quot;/&gt;&lt;wsp:rsid wsp:val=&quot;008F3918&quot;/&gt;&lt;wsp:rsid wsp:val=&quot;008F6D04&quot;/&gt;&lt;wsp:rsid wsp:val=&quot;008F7423&quot;/&gt;&lt;wsp:rsid wsp:val=&quot;008F78D6&quot;/&gt;&lt;wsp:rsid wsp:val=&quot;00900504&quot;/&gt;&lt;wsp:rsid wsp:val=&quot;00901B59&quot;/&gt;&lt;wsp:rsid wsp:val=&quot;009039B9&quot;/&gt;&lt;wsp:rsid wsp:val=&quot;009045C0&quot;/&gt;&lt;wsp:rsid wsp:val=&quot;009052FC&quot;/&gt;&lt;wsp:rsid wsp:val=&quot;009108DA&quot;/&gt;&lt;wsp:rsid wsp:val=&quot;00910E50&quot;/&gt;&lt;wsp:rsid wsp:val=&quot;00911B8E&quot;/&gt;&lt;wsp:rsid wsp:val=&quot;0091305F&quot;/&gt;&lt;wsp:rsid wsp:val=&quot;009211B4&quot;/&gt;&lt;wsp:rsid wsp:val=&quot;0092351D&quot;/&gt;&lt;wsp:rsid wsp:val=&quot;009264CF&quot;/&gt;&lt;wsp:rsid wsp:val=&quot;009316D8&quot;/&gt;&lt;wsp:rsid wsp:val=&quot;00935B0B&quot;/&gt;&lt;wsp:rsid wsp:val=&quot;009404EE&quot;/&gt;&lt;wsp:rsid wsp:val=&quot;00940CAB&quot;/&gt;&lt;wsp:rsid wsp:val=&quot;00942768&quot;/&gt;&lt;wsp:rsid wsp:val=&quot;00942BCD&quot;/&gt;&lt;wsp:rsid wsp:val=&quot;00947849&quot;/&gt;&lt;wsp:rsid wsp:val=&quot;00950EB3&quot;/&gt;&lt;wsp:rsid wsp:val=&quot;00951013&quot;/&gt;&lt;wsp:rsid wsp:val=&quot;009517F9&quot;/&gt;&lt;wsp:rsid wsp:val=&quot;009527AF&quot;/&gt;&lt;wsp:rsid wsp:val=&quot;00953B26&quot;/&gt;&lt;wsp:rsid wsp:val=&quot;00953C18&quot;/&gt;&lt;wsp:rsid wsp:val=&quot;00954063&quot;/&gt;&lt;wsp:rsid wsp:val=&quot;00954637&quot;/&gt;&lt;wsp:rsid wsp:val=&quot;00954EB0&quot;/&gt;&lt;wsp:rsid wsp:val=&quot;00956B31&quot;/&gt;&lt;wsp:rsid wsp:val=&quot;00960707&quot;/&gt;&lt;wsp:rsid wsp:val=&quot;00966E07&quot;/&gt;&lt;wsp:rsid wsp:val=&quot;00973E40&quot;/&gt;&lt;wsp:rsid wsp:val=&quot;009749E7&quot;/&gt;&lt;wsp:rsid wsp:val=&quot;00982732&quot;/&gt;&lt;wsp:rsid wsp:val=&quot;009827FC&quot;/&gt;&lt;wsp:rsid wsp:val=&quot;009847F1&quot;/&gt;&lt;wsp:rsid wsp:val=&quot;00986711&quot;/&gt;&lt;wsp:rsid wsp:val=&quot;0099114B&quot;/&gt;&lt;wsp:rsid wsp:val=&quot;00992728&quot;/&gt;&lt;wsp:rsid wsp:val=&quot;00994F7D&quot;/&gt;&lt;wsp:rsid wsp:val=&quot;009959E1&quot;/&gt;&lt;wsp:rsid wsp:val=&quot;009A3671&quot;/&gt;&lt;wsp:rsid wsp:val=&quot;009B7182&quot;/&gt;&lt;wsp:rsid wsp:val=&quot;009C0B27&quot;/&gt;&lt;wsp:rsid wsp:val=&quot;009C32F8&quot;/&gt;&lt;wsp:rsid wsp:val=&quot;009C3726&quot;/&gt;&lt;wsp:rsid wsp:val=&quot;009C37FE&quot;/&gt;&lt;wsp:rsid wsp:val=&quot;009C39B7&quot;/&gt;&lt;wsp:rsid wsp:val=&quot;009C44AF&quot;/&gt;&lt;wsp:rsid wsp:val=&quot;009C5655&quot;/&gt;&lt;wsp:rsid wsp:val=&quot;009C5CA2&quot;/&gt;&lt;wsp:rsid wsp:val=&quot;009D038A&quot;/&gt;&lt;wsp:rsid wsp:val=&quot;009D3B62&quot;/&gt;&lt;wsp:rsid wsp:val=&quot;009D4F4D&quot;/&gt;&lt;wsp:rsid wsp:val=&quot;009D63E8&quot;/&gt;&lt;wsp:rsid wsp:val=&quot;009E33C0&quot;/&gt;&lt;wsp:rsid wsp:val=&quot;009E3424&quot;/&gt;&lt;wsp:rsid wsp:val=&quot;009E3CA0&quot;/&gt;&lt;wsp:rsid wsp:val=&quot;009E5D95&quot;/&gt;&lt;wsp:rsid wsp:val=&quot;009E699D&quot;/&gt;&lt;wsp:rsid wsp:val=&quot;009E77D4&quot;/&gt;&lt;wsp:rsid wsp:val=&quot;009E7B53&quot;/&gt;&lt;wsp:rsid wsp:val=&quot;009E7D9E&quot;/&gt;&lt;wsp:rsid wsp:val=&quot;009F20FB&quot;/&gt;&lt;wsp:rsid wsp:val=&quot;009F5281&quot;/&gt;&lt;wsp:rsid wsp:val=&quot;009F60A6&quot;/&gt;&lt;wsp:rsid wsp:val=&quot;00A01A32&quot;/&gt;&lt;wsp:rsid wsp:val=&quot;00A027B5&quot;/&gt;&lt;wsp:rsid wsp:val=&quot;00A02C76&quot;/&gt;&lt;wsp:rsid wsp:val=&quot;00A069A6&quot;/&gt;&lt;wsp:rsid wsp:val=&quot;00A11143&quot;/&gt;&lt;wsp:rsid wsp:val=&quot;00A11DA1&quot;/&gt;&lt;wsp:rsid wsp:val=&quot;00A14C74&quot;/&gt;&lt;wsp:rsid wsp:val=&quot;00A2282B&quot;/&gt;&lt;wsp:rsid wsp:val=&quot;00A262F4&quot;/&gt;&lt;wsp:rsid wsp:val=&quot;00A30A12&quot;/&gt;&lt;wsp:rsid wsp:val=&quot;00A36343&quot;/&gt;&lt;wsp:rsid wsp:val=&quot;00A40147&quot;/&gt;&lt;wsp:rsid wsp:val=&quot;00A40E66&quot;/&gt;&lt;wsp:rsid wsp:val=&quot;00A422C7&quot;/&gt;&lt;wsp:rsid wsp:val=&quot;00A42EA0&quot;/&gt;&lt;wsp:rsid wsp:val=&quot;00A43E22&quot;/&gt;&lt;wsp:rsid wsp:val=&quot;00A44A5E&quot;/&gt;&lt;wsp:rsid wsp:val=&quot;00A46B3B&quot;/&gt;&lt;wsp:rsid wsp:val=&quot;00A57161&quot;/&gt;&lt;wsp:rsid wsp:val=&quot;00A62FFB&quot;/&gt;&lt;wsp:rsid wsp:val=&quot;00A6461E&quot;/&gt;&lt;wsp:rsid wsp:val=&quot;00A64F5A&quot;/&gt;&lt;wsp:rsid wsp:val=&quot;00A66EAC&quot;/&gt;&lt;wsp:rsid wsp:val=&quot;00A700F3&quot;/&gt;&lt;wsp:rsid wsp:val=&quot;00A71F10&quot;/&gt;&lt;wsp:rsid wsp:val=&quot;00A748E3&quot;/&gt;&lt;wsp:rsid wsp:val=&quot;00A76E85&quot;/&gt;&lt;wsp:rsid wsp:val=&quot;00A779A1&quot;/&gt;&lt;wsp:rsid wsp:val=&quot;00A80593&quot;/&gt;&lt;wsp:rsid wsp:val=&quot;00A8156B&quot;/&gt;&lt;wsp:rsid wsp:val=&quot;00A821AC&quot;/&gt;&lt;wsp:rsid wsp:val=&quot;00A825A3&quot;/&gt;&lt;wsp:rsid wsp:val=&quot;00A83407&quot;/&gt;&lt;wsp:rsid wsp:val=&quot;00A83FE2&quot;/&gt;&lt;wsp:rsid wsp:val=&quot;00A845A7&quot;/&gt;&lt;wsp:rsid wsp:val=&quot;00A85193&quot;/&gt;&lt;wsp:rsid wsp:val=&quot;00A858AC&quot;/&gt;&lt;wsp:rsid wsp:val=&quot;00A868ED&quot;/&gt;&lt;wsp:rsid wsp:val=&quot;00A872DF&quot;/&gt;&lt;wsp:rsid wsp:val=&quot;00A92F00&quot;/&gt;&lt;wsp:rsid wsp:val=&quot;00A936A3&quot;/&gt;&lt;wsp:rsid wsp:val=&quot;00AA05AD&quot;/&gt;&lt;wsp:rsid wsp:val=&quot;00AA3D13&quot;/&gt;&lt;wsp:rsid wsp:val=&quot;00AA4ED5&quot;/&gt;&lt;wsp:rsid wsp:val=&quot;00AB28F0&quot;/&gt;&lt;wsp:rsid wsp:val=&quot;00AB4F91&quot;/&gt;&lt;wsp:rsid wsp:val=&quot;00AC1E3E&quot;/&gt;&lt;wsp:rsid wsp:val=&quot;00AC22B4&quot;/&gt;&lt;wsp:rsid wsp:val=&quot;00AC3B41&quot;/&gt;&lt;wsp:rsid wsp:val=&quot;00AC60EF&quot;/&gt;&lt;wsp:rsid wsp:val=&quot;00AD0646&quot;/&gt;&lt;wsp:rsid wsp:val=&quot;00AE413D&quot;/&gt;&lt;wsp:rsid wsp:val=&quot;00AF1730&quot;/&gt;&lt;wsp:rsid wsp:val=&quot;00AF3C34&quot;/&gt;&lt;wsp:rsid wsp:val=&quot;00AF3C7B&quot;/&gt;&lt;wsp:rsid wsp:val=&quot;00AF3EB0&quot;/&gt;&lt;wsp:rsid wsp:val=&quot;00AF3F43&quot;/&gt;&lt;wsp:rsid wsp:val=&quot;00AF4123&quot;/&gt;&lt;wsp:rsid wsp:val=&quot;00AF49CC&quot;/&gt;&lt;wsp:rsid wsp:val=&quot;00AF604E&quot;/&gt;&lt;wsp:rsid wsp:val=&quot;00B02ECA&quot;/&gt;&lt;wsp:rsid wsp:val=&quot;00B04D21&quot;/&gt;&lt;wsp:rsid wsp:val=&quot;00B0500F&quot;/&gt;&lt;wsp:rsid wsp:val=&quot;00B05FCD&quot;/&gt;&lt;wsp:rsid wsp:val=&quot;00B068AB&quot;/&gt;&lt;wsp:rsid wsp:val=&quot;00B06E78&quot;/&gt;&lt;wsp:rsid wsp:val=&quot;00B110F0&quot;/&gt;&lt;wsp:rsid wsp:val=&quot;00B11187&quot;/&gt;&lt;wsp:rsid wsp:val=&quot;00B1396B&quot;/&gt;&lt;wsp:rsid wsp:val=&quot;00B15452&quot;/&gt;&lt;wsp:rsid wsp:val=&quot;00B36D67&quot;/&gt;&lt;wsp:rsid wsp:val=&quot;00B41905&quot;/&gt;&lt;wsp:rsid wsp:val=&quot;00B42A02&quot;/&gt;&lt;wsp:rsid wsp:val=&quot;00B43AD7&quot;/&gt;&lt;wsp:rsid wsp:val=&quot;00B4429E&quot;/&gt;&lt;wsp:rsid wsp:val=&quot;00B459CE&quot;/&gt;&lt;wsp:rsid wsp:val=&quot;00B50E7E&quot;/&gt;&lt;wsp:rsid wsp:val=&quot;00B50EC1&quot;/&gt;&lt;wsp:rsid wsp:val=&quot;00B5532F&quot;/&gt;&lt;wsp:rsid wsp:val=&quot;00B55783&quot;/&gt;&lt;wsp:rsid wsp:val=&quot;00B55DAF&quot;/&gt;&lt;wsp:rsid wsp:val=&quot;00B56F8A&quot;/&gt;&lt;wsp:rsid wsp:val=&quot;00B57D29&quot;/&gt;&lt;wsp:rsid wsp:val=&quot;00B6579A&quot;/&gt;&lt;wsp:rsid wsp:val=&quot;00B66B49&quot;/&gt;&lt;wsp:rsid wsp:val=&quot;00B71208&quot;/&gt;&lt;wsp:rsid wsp:val=&quot;00B72B8F&quot;/&gt;&lt;wsp:rsid wsp:val=&quot;00B74356&quot;/&gt;&lt;wsp:rsid wsp:val=&quot;00B74FFD&quot;/&gt;&lt;wsp:rsid wsp:val=&quot;00B8100C&quot;/&gt;&lt;wsp:rsid wsp:val=&quot;00B82691&quot;/&gt;&lt;wsp:rsid wsp:val=&quot;00B82F6B&quot;/&gt;&lt;wsp:rsid wsp:val=&quot;00B83CAA&quot;/&gt;&lt;wsp:rsid wsp:val=&quot;00B84553&quot;/&gt;&lt;wsp:rsid wsp:val=&quot;00B851B2&quot;/&gt;&lt;wsp:rsid wsp:val=&quot;00B90CEF&quot;/&gt;&lt;wsp:rsid wsp:val=&quot;00B94D69&quot;/&gt;&lt;wsp:rsid wsp:val=&quot;00BA1D4F&quot;/&gt;&lt;wsp:rsid wsp:val=&quot;00BA651E&quot;/&gt;&lt;wsp:rsid wsp:val=&quot;00BA7213&quot;/&gt;&lt;wsp:rsid wsp:val=&quot;00BB1E66&quot;/&gt;&lt;wsp:rsid wsp:val=&quot;00BB238D&quot;/&gt;&lt;wsp:rsid wsp:val=&quot;00BB346A&quot;/&gt;&lt;wsp:rsid wsp:val=&quot;00BB4685&quot;/&gt;&lt;wsp:rsid wsp:val=&quot;00BB62D4&quot;/&gt;&lt;wsp:rsid wsp:val=&quot;00BB7353&quot;/&gt;&lt;wsp:rsid wsp:val=&quot;00BC083D&quot;/&gt;&lt;wsp:rsid wsp:val=&quot;00BC2D94&quot;/&gt;&lt;wsp:rsid wsp:val=&quot;00BC378C&quot;/&gt;&lt;wsp:rsid wsp:val=&quot;00BC43FE&quot;/&gt;&lt;wsp:rsid wsp:val=&quot;00BC589D&quot;/&gt;&lt;wsp:rsid wsp:val=&quot;00BC7DD8&quot;/&gt;&lt;wsp:rsid wsp:val=&quot;00BD68C2&quot;/&gt;&lt;wsp:rsid wsp:val=&quot;00BD78BB&quot;/&gt;&lt;wsp:rsid wsp:val=&quot;00BE16B4&quot;/&gt;&lt;wsp:rsid wsp:val=&quot;00BE3677&quot;/&gt;&lt;wsp:rsid wsp:val=&quot;00BE60D9&quot;/&gt;&lt;wsp:rsid wsp:val=&quot;00BF133E&quot;/&gt;&lt;wsp:rsid wsp:val=&quot;00BF13F4&quot;/&gt;&lt;wsp:rsid wsp:val=&quot;00BF3D11&quot;/&gt;&lt;wsp:rsid wsp:val=&quot;00BF3EFB&quot;/&gt;&lt;wsp:rsid wsp:val=&quot;00BF74AB&quot;/&gt;&lt;wsp:rsid wsp:val=&quot;00C00384&quot;/&gt;&lt;wsp:rsid wsp:val=&quot;00C03347&quot;/&gt;&lt;wsp:rsid wsp:val=&quot;00C1047B&quot;/&gt;&lt;wsp:rsid wsp:val=&quot;00C20BC4&quot;/&gt;&lt;wsp:rsid wsp:val=&quot;00C220D6&quot;/&gt;&lt;wsp:rsid wsp:val=&quot;00C23C20&quot;/&gt;&lt;wsp:rsid wsp:val=&quot;00C331DE&quot;/&gt;&lt;wsp:rsid wsp:val=&quot;00C356CF&quot;/&gt;&lt;wsp:rsid wsp:val=&quot;00C40A36&quot;/&gt;&lt;wsp:rsid wsp:val=&quot;00C425C6&quot;/&gt;&lt;wsp:rsid wsp:val=&quot;00C42862&quot;/&gt;&lt;wsp:rsid wsp:val=&quot;00C42A98&quot;/&gt;&lt;wsp:rsid wsp:val=&quot;00C45501&quot;/&gt;&lt;wsp:rsid wsp:val=&quot;00C460D6&quot;/&gt;&lt;wsp:rsid wsp:val=&quot;00C47463&quot;/&gt;&lt;wsp:rsid wsp:val=&quot;00C529BA&quot;/&gt;&lt;wsp:rsid wsp:val=&quot;00C54986&quot;/&gt;&lt;wsp:rsid wsp:val=&quot;00C56F15&quot;/&gt;&lt;wsp:rsid wsp:val=&quot;00C60E12&quot;/&gt;&lt;wsp:rsid wsp:val=&quot;00C6237A&quot;/&gt;&lt;wsp:rsid wsp:val=&quot;00C71B99&quot;/&gt;&lt;wsp:rsid wsp:val=&quot;00C72CB8&quot;/&gt;&lt;wsp:rsid wsp:val=&quot;00C730AC&quot;/&gt;&lt;wsp:rsid wsp:val=&quot;00C8006D&quot;/&gt;&lt;wsp:rsid wsp:val=&quot;00C81A63&quot;/&gt;&lt;wsp:rsid wsp:val=&quot;00C83435&quot;/&gt;&lt;wsp:rsid wsp:val=&quot;00C84BB2&quot;/&gt;&lt;wsp:rsid wsp:val=&quot;00C94AB1&quot;/&gt;&lt;wsp:rsid wsp:val=&quot;00C97998&quot;/&gt;&lt;wsp:rsid wsp:val=&quot;00CA4F12&quot;/&gt;&lt;wsp:rsid wsp:val=&quot;00CB2C4F&quot;/&gt;&lt;wsp:rsid wsp:val=&quot;00CB4714&quot;/&gt;&lt;wsp:rsid wsp:val=&quot;00CB695F&quot;/&gt;&lt;wsp:rsid wsp:val=&quot;00CC1459&quot;/&gt;&lt;wsp:rsid wsp:val=&quot;00CC2555&quot;/&gt;&lt;wsp:rsid wsp:val=&quot;00CC3529&quot;/&gt;&lt;wsp:rsid wsp:val=&quot;00CC4849&quot;/&gt;&lt;wsp:rsid wsp:val=&quot;00CC4B10&quot;/&gt;&lt;wsp:rsid wsp:val=&quot;00CC5816&quot;/&gt;&lt;wsp:rsid wsp:val=&quot;00CC7355&quot;/&gt;&lt;wsp:rsid wsp:val=&quot;00CD2B96&quot;/&gt;&lt;wsp:rsid wsp:val=&quot;00CD6BE6&quot;/&gt;&lt;wsp:rsid wsp:val=&quot;00CE0044&quot;/&gt;&lt;wsp:rsid wsp:val=&quot;00CE1987&quot;/&gt;&lt;wsp:rsid wsp:val=&quot;00CE1F95&quot;/&gt;&lt;wsp:rsid wsp:val=&quot;00CE4EBA&quot;/&gt;&lt;wsp:rsid wsp:val=&quot;00CE6ABA&quot;/&gt;&lt;wsp:rsid wsp:val=&quot;00CF112D&quot;/&gt;&lt;wsp:rsid wsp:val=&quot;00CF1A1D&quot;/&gt;&lt;wsp:rsid wsp:val=&quot;00CF31B5&quot;/&gt;&lt;wsp:rsid wsp:val=&quot;00CF37C2&quot;/&gt;&lt;wsp:rsid wsp:val=&quot;00CF5C00&quot;/&gt;&lt;wsp:rsid wsp:val=&quot;00CF6553&quot;/&gt;&lt;wsp:rsid wsp:val=&quot;00D0169B&quot;/&gt;&lt;wsp:rsid wsp:val=&quot;00D0293C&quot;/&gt;&lt;wsp:rsid wsp:val=&quot;00D06100&quot;/&gt;&lt;wsp:rsid wsp:val=&quot;00D0743F&quot;/&gt;&lt;wsp:rsid wsp:val=&quot;00D1458C&quot;/&gt;&lt;wsp:rsid wsp:val=&quot;00D213AA&quot;/&gt;&lt;wsp:rsid wsp:val=&quot;00D215D5&quot;/&gt;&lt;wsp:rsid wsp:val=&quot;00D25CCD&quot;/&gt;&lt;wsp:rsid wsp:val=&quot;00D3054B&quot;/&gt;&lt;wsp:rsid wsp:val=&quot;00D3504D&quot;/&gt;&lt;wsp:rsid wsp:val=&quot;00D42797&quot;/&gt;&lt;wsp:rsid wsp:val=&quot;00D511B9&quot;/&gt;&lt;wsp:rsid wsp:val=&quot;00D5139B&quot;/&gt;&lt;wsp:rsid wsp:val=&quot;00D5315C&quot;/&gt;&lt;wsp:rsid wsp:val=&quot;00D5466E&quot;/&gt;&lt;wsp:rsid wsp:val=&quot;00D572D5&quot;/&gt;&lt;wsp:rsid wsp:val=&quot;00D572D8&quot;/&gt;&lt;wsp:rsid wsp:val=&quot;00D6258C&quot;/&gt;&lt;wsp:rsid wsp:val=&quot;00D63945&quot;/&gt;&lt;wsp:rsid wsp:val=&quot;00D73D02&quot;/&gt;&lt;wsp:rsid wsp:val=&quot;00D73E93&quot;/&gt;&lt;wsp:rsid wsp:val=&quot;00D80390&quot;/&gt;&lt;wsp:rsid wsp:val=&quot;00D8098C&quot;/&gt;&lt;wsp:rsid wsp:val=&quot;00D837B8&quot;/&gt;&lt;wsp:rsid wsp:val=&quot;00D85138&quot;/&gt;&lt;wsp:rsid wsp:val=&quot;00D854E6&quot;/&gt;&lt;wsp:rsid wsp:val=&quot;00D85967&quot;/&gt;&lt;wsp:rsid wsp:val=&quot;00D86F01&quot;/&gt;&lt;wsp:rsid wsp:val=&quot;00D902A0&quot;/&gt;&lt;wsp:rsid wsp:val=&quot;00D92E2E&quot;/&gt;&lt;wsp:rsid wsp:val=&quot;00D939E1&quot;/&gt;&lt;wsp:rsid wsp:val=&quot;00D93C84&quot;/&gt;&lt;wsp:rsid wsp:val=&quot;00DA09EE&quot;/&gt;&lt;wsp:rsid wsp:val=&quot;00DA16DD&quot;/&gt;&lt;wsp:rsid wsp:val=&quot;00DA401B&quot;/&gt;&lt;wsp:rsid wsp:val=&quot;00DA4306&quot;/&gt;&lt;wsp:rsid wsp:val=&quot;00DA4471&quot;/&gt;&lt;wsp:rsid wsp:val=&quot;00DA5FDF&quot;/&gt;&lt;wsp:rsid wsp:val=&quot;00DB0B3D&quot;/&gt;&lt;wsp:rsid wsp:val=&quot;00DB13E4&quot;/&gt;&lt;wsp:rsid wsp:val=&quot;00DB1886&quot;/&gt;&lt;wsp:rsid wsp:val=&quot;00DB285B&quot;/&gt;&lt;wsp:rsid wsp:val=&quot;00DB6FED&quot;/&gt;&lt;wsp:rsid wsp:val=&quot;00DC3128&quot;/&gt;&lt;wsp:rsid wsp:val=&quot;00DC4765&quot;/&gt;&lt;wsp:rsid wsp:val=&quot;00DC7011&quot;/&gt;&lt;wsp:rsid wsp:val=&quot;00DD2FBA&quot;/&gt;&lt;wsp:rsid wsp:val=&quot;00DD5D2A&quot;/&gt;&lt;wsp:rsid wsp:val=&quot;00DD645B&quot;/&gt;&lt;wsp:rsid wsp:val=&quot;00DD7539&quot;/&gt;&lt;wsp:rsid wsp:val=&quot;00DE053C&quot;/&gt;&lt;wsp:rsid wsp:val=&quot;00DE2201&quot;/&gt;&lt;wsp:rsid wsp:val=&quot;00DE5B78&quot;/&gt;&lt;wsp:rsid wsp:val=&quot;00DE734E&quot;/&gt;&lt;wsp:rsid wsp:val=&quot;00DE76E9&quot;/&gt;&lt;wsp:rsid wsp:val=&quot;00DF0003&quot;/&gt;&lt;wsp:rsid wsp:val=&quot;00DF282A&quot;/&gt;&lt;wsp:rsid wsp:val=&quot;00DF45B2&quot;/&gt;&lt;wsp:rsid wsp:val=&quot;00DF5F34&quot;/&gt;&lt;wsp:rsid wsp:val=&quot;00DF6D6A&quot;/&gt;&lt;wsp:rsid wsp:val=&quot;00E0163C&quot;/&gt;&lt;wsp:rsid wsp:val=&quot;00E05713&quot;/&gt;&lt;wsp:rsid wsp:val=&quot;00E058E3&quot;/&gt;&lt;wsp:rsid wsp:val=&quot;00E06B92&quot;/&gt;&lt;wsp:rsid wsp:val=&quot;00E133B0&quot;/&gt;&lt;wsp:rsid wsp:val=&quot;00E1752F&quot;/&gt;&lt;wsp:rsid wsp:val=&quot;00E206FC&quot;/&gt;&lt;wsp:rsid wsp:val=&quot;00E212DC&quot;/&gt;&lt;wsp:rsid wsp:val=&quot;00E2144E&quot;/&gt;&lt;wsp:rsid wsp:val=&quot;00E23132&quot;/&gt;&lt;wsp:rsid wsp:val=&quot;00E24101&quot;/&gt;&lt;wsp:rsid wsp:val=&quot;00E24F78&quot;/&gt;&lt;wsp:rsid wsp:val=&quot;00E26E3C&quot;/&gt;&lt;wsp:rsid wsp:val=&quot;00E27269&quot;/&gt;&lt;wsp:rsid wsp:val=&quot;00E3431A&quot;/&gt;&lt;wsp:rsid wsp:val=&quot;00E352F2&quot;/&gt;&lt;wsp:rsid wsp:val=&quot;00E44D62&quot;/&gt;&lt;wsp:rsid wsp:val=&quot;00E53ABD&quot;/&gt;&lt;wsp:rsid wsp:val=&quot;00E53CAC&quot;/&gt;&lt;wsp:rsid wsp:val=&quot;00E552AF&quot;/&gt;&lt;wsp:rsid wsp:val=&quot;00E56B55&quot;/&gt;&lt;wsp:rsid wsp:val=&quot;00E56C8E&quot;/&gt;&lt;wsp:rsid wsp:val=&quot;00E62CF3&quot;/&gt;&lt;wsp:rsid wsp:val=&quot;00E6308F&quot;/&gt;&lt;wsp:rsid wsp:val=&quot;00E6547E&quot;/&gt;&lt;wsp:rsid wsp:val=&quot;00E65F77&quot;/&gt;&lt;wsp:rsid wsp:val=&quot;00E72195&quot;/&gt;&lt;wsp:rsid wsp:val=&quot;00E745BE&quot;/&gt;&lt;wsp:rsid wsp:val=&quot;00E749E5&quot;/&gt;&lt;wsp:rsid wsp:val=&quot;00E759E7&quot;/&gt;&lt;wsp:rsid wsp:val=&quot;00E800C9&quot;/&gt;&lt;wsp:rsid wsp:val=&quot;00E835D4&quot;/&gt;&lt;wsp:rsid wsp:val=&quot;00E86E4B&quot;/&gt;&lt;wsp:rsid wsp:val=&quot;00E86ECE&quot;/&gt;&lt;wsp:rsid wsp:val=&quot;00E87F15&quot;/&gt;&lt;wsp:rsid wsp:val=&quot;00E90343&quot;/&gt;&lt;wsp:rsid wsp:val=&quot;00E92ACB&quot;/&gt;&lt;wsp:rsid wsp:val=&quot;00E93801&quot;/&gt;&lt;wsp:rsid wsp:val=&quot;00E93BB5&quot;/&gt;&lt;wsp:rsid wsp:val=&quot;00E94466&quot;/&gt;&lt;wsp:rsid wsp:val=&quot;00E94665&quot;/&gt;&lt;wsp:rsid wsp:val=&quot;00E961B3&quot;/&gt;&lt;wsp:rsid wsp:val=&quot;00EA5D91&quot;/&gt;&lt;wsp:rsid wsp:val=&quot;00EA7398&quot;/&gt;&lt;wsp:rsid wsp:val=&quot;00EB09F9&quot;/&gt;&lt;wsp:rsid wsp:val=&quot;00EB1018&quot;/&gt;&lt;wsp:rsid wsp:val=&quot;00EB3A7C&quot;/&gt;&lt;wsp:rsid wsp:val=&quot;00EB486E&quot;/&gt;&lt;wsp:rsid wsp:val=&quot;00EB528B&quot;/&gt;&lt;wsp:rsid wsp:val=&quot;00EB58A3&quot;/&gt;&lt;wsp:rsid wsp:val=&quot;00EB5954&quot;/&gt;&lt;wsp:rsid wsp:val=&quot;00EB62B2&quot;/&gt;&lt;wsp:rsid wsp:val=&quot;00EC239A&quot;/&gt;&lt;wsp:rsid wsp:val=&quot;00EC6429&quot;/&gt;&lt;wsp:rsid wsp:val=&quot;00EC6604&quot;/&gt;&lt;wsp:rsid wsp:val=&quot;00EC7B68&quot;/&gt;&lt;wsp:rsid wsp:val=&quot;00ED04CC&quot;/&gt;&lt;wsp:rsid wsp:val=&quot;00ED0E92&quot;/&gt;&lt;wsp:rsid wsp:val=&quot;00ED37DF&quot;/&gt;&lt;wsp:rsid wsp:val=&quot;00ED4ACF&quot;/&gt;&lt;wsp:rsid wsp:val=&quot;00ED6F04&quot;/&gt;&lt;wsp:rsid wsp:val=&quot;00EE1CE2&quot;/&gt;&lt;wsp:rsid wsp:val=&quot;00EE2598&quot;/&gt;&lt;wsp:rsid wsp:val=&quot;00EF161F&quot;/&gt;&lt;wsp:rsid wsp:val=&quot;00EF3988&quot;/&gt;&lt;wsp:rsid wsp:val=&quot;00EF7AC3&quot;/&gt;&lt;wsp:rsid wsp:val=&quot;00F00AD1&quot;/&gt;&lt;wsp:rsid wsp:val=&quot;00F01323&quot;/&gt;&lt;wsp:rsid wsp:val=&quot;00F01DCF&quot;/&gt;&lt;wsp:rsid wsp:val=&quot;00F0564E&quot;/&gt;&lt;wsp:rsid wsp:val=&quot;00F057BA&quot;/&gt;&lt;wsp:rsid wsp:val=&quot;00F0648B&quot;/&gt;&lt;wsp:rsid wsp:val=&quot;00F1023F&quot;/&gt;&lt;wsp:rsid wsp:val=&quot;00F11302&quot;/&gt;&lt;wsp:rsid wsp:val=&quot;00F1492F&quot;/&gt;&lt;wsp:rsid wsp:val=&quot;00F14D5A&quot;/&gt;&lt;wsp:rsid wsp:val=&quot;00F20428&quot;/&gt;&lt;wsp:rsid wsp:val=&quot;00F204BA&quot;/&gt;&lt;wsp:rsid wsp:val=&quot;00F211D3&quot;/&gt;&lt;wsp:rsid wsp:val=&quot;00F21D67&quot;/&gt;&lt;wsp:rsid wsp:val=&quot;00F22A06&quot;/&gt;&lt;wsp:rsid wsp:val=&quot;00F22B5E&quot;/&gt;&lt;wsp:rsid wsp:val=&quot;00F24B5E&quot;/&gt;&lt;wsp:rsid wsp:val=&quot;00F255EF&quot;/&gt;&lt;wsp:rsid wsp:val=&quot;00F26159&quot;/&gt;&lt;wsp:rsid wsp:val=&quot;00F275D1&quot;/&gt;&lt;wsp:rsid wsp:val=&quot;00F306E8&quot;/&gt;&lt;wsp:rsid wsp:val=&quot;00F330E1&quot;/&gt;&lt;wsp:rsid wsp:val=&quot;00F34CC8&quot;/&gt;&lt;wsp:rsid wsp:val=&quot;00F37119&quot;/&gt;&lt;wsp:rsid wsp:val=&quot;00F425AA&quot;/&gt;&lt;wsp:rsid wsp:val=&quot;00F43AEF&quot;/&gt;&lt;wsp:rsid wsp:val=&quot;00F43E19&quot;/&gt;&lt;wsp:rsid wsp:val=&quot;00F44A58&quot;/&gt;&lt;wsp:rsid wsp:val=&quot;00F452B1&quot;/&gt;&lt;wsp:rsid wsp:val=&quot;00F527F0&quot;/&gt;&lt;wsp:rsid wsp:val=&quot;00F5391A&quot;/&gt;&lt;wsp:rsid wsp:val=&quot;00F5481B&quot;/&gt;&lt;wsp:rsid wsp:val=&quot;00F55EA0&quot;/&gt;&lt;wsp:rsid wsp:val=&quot;00F57F9B&quot;/&gt;&lt;wsp:rsid wsp:val=&quot;00F6066D&quot;/&gt;&lt;wsp:rsid wsp:val=&quot;00F651B4&quot;/&gt;&lt;wsp:rsid wsp:val=&quot;00F67C43&quot;/&gt;&lt;wsp:rsid wsp:val=&quot;00F7196E&quot;/&gt;&lt;wsp:rsid wsp:val=&quot;00F74376&quot;/&gt;&lt;wsp:rsid wsp:val=&quot;00F774ED&quot;/&gt;&lt;wsp:rsid wsp:val=&quot;00F83D1B&quot;/&gt;&lt;wsp:rsid wsp:val=&quot;00F852B1&quot;/&gt;&lt;wsp:rsid wsp:val=&quot;00F91DEB&quot;/&gt;&lt;wsp:rsid wsp:val=&quot;00F9393C&quot;/&gt;&lt;wsp:rsid wsp:val=&quot;00F94559&quot;/&gt;&lt;wsp:rsid wsp:val=&quot;00F95033&quot;/&gt;&lt;wsp:rsid wsp:val=&quot;00F96289&quot;/&gt;&lt;wsp:rsid wsp:val=&quot;00F97EBC&quot;/&gt;&lt;wsp:rsid wsp:val=&quot;00FA498E&quot;/&gt;&lt;wsp:rsid wsp:val=&quot;00FA5C4C&quot;/&gt;&lt;wsp:rsid wsp:val=&quot;00FA7295&quot;/&gt;&lt;wsp:rsid wsp:val=&quot;00FB1224&quot;/&gt;&lt;wsp:rsid wsp:val=&quot;00FB6EC6&quot;/&gt;&lt;wsp:rsid wsp:val=&quot;00FC2D30&quot;/&gt;&lt;wsp:rsid wsp:val=&quot;00FC430C&quot;/&gt;&lt;wsp:rsid wsp:val=&quot;00FC4449&quot;/&gt;&lt;wsp:rsid wsp:val=&quot;00FC5D05&quot;/&gt;&lt;wsp:rsid wsp:val=&quot;00FC6F4B&quot;/&gt;&lt;wsp:rsid wsp:val=&quot;00FD1590&quot;/&gt;&lt;wsp:rsid wsp:val=&quot;00FD377A&quot;/&gt;&lt;wsp:rsid wsp:val=&quot;00FD4D70&quot;/&gt;&lt;wsp:rsid wsp:val=&quot;00FD5A71&quot;/&gt;&lt;wsp:rsid wsp:val=&quot;00FD5F4A&quot;/&gt;&lt;wsp:rsid wsp:val=&quot;00FE102E&quot;/&gt;&lt;wsp:rsid wsp:val=&quot;00FE2B97&quot;/&gt;&lt;wsp:rsid wsp:val=&quot;00FE4102&quot;/&gt;&lt;wsp:rsid wsp:val=&quot;00FE475C&quot;/&gt;&lt;wsp:rsid wsp:val=&quot;00FE4D89&quot;/&gt;&lt;wsp:rsid wsp:val=&quot;00FE79E0&quot;/&gt;&lt;wsp:rsid wsp:val=&quot;00FF1F4E&quot;/&gt;&lt;wsp:rsid wsp:val=&quot;00FF2006&quot;/&gt;&lt;wsp:rsid wsp:val=&quot;00FF4CEE&quot;/&gt;&lt;/wsp:rsids&gt;&lt;/w:docPr&gt;&lt;w:body&gt;&lt;w:p wsp:rsidR=&quot;00000000&quot; wsp:rsidRDefault=&quot;00790688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i&lt;/m:t&gt;&lt;/m:r&gt;&lt;/m:e&gt;&lt;m:sub&gt;&lt;m:r&gt;&lt;w:rPr&gt;&lt;w:rFonts w:ascii=&quot;Cambria Math&quot; w:h-ansi=&quot;Cambria Math&quot;/&gt;&lt;wx:font wx:val=&quot;Cambria Math&quot;/&gt;&lt;w:i/&gt;&lt;/w:rPr&gt;&lt;m:t&gt;S&lt;/m:t&gt;&lt;/m:r&gt;&lt;/m:sub&gt;&lt;/m:sSub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w:lang w:val=&quot;EN-US&quot;/&gt;&lt;/w:rPr&gt;&lt;m:t&gt;t&lt;/m:t&gt;&lt;/m:r&gt;&lt;/m:e&gt;&lt;/m:d&gt;&lt;m:r&gt;&lt;w:rPr&gt;&lt;w:rFonts w:ascii=&quot;Cambria Math&quot; w:h-ansi=&quot;Cambria Math&quot;/&gt;&lt;wx:font wx:val=&quot;Cambria Math&quot;/&gt;&lt;w:i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 w:rsidRPr="00232ECB">
        <w:instrText xml:space="preserve"> </w:instrText>
      </w:r>
      <w:r w:rsidRPr="00232ECB">
        <w:fldChar w:fldCharType="separate"/>
      </w:r>
      <w:r w:rsidRPr="00232ECB">
        <w:pict>
          <v:shape id="_x0000_i1068" type="#_x0000_t75" style="width:28.8pt;height:11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69&quot;/&gt;&lt;w:doNotEmbedSystemFonts/&gt;&lt;w:defaultTabStop w:val=&quot;708&quot;/&gt;&lt;w:autoHyphenation/&gt;&lt;w:hyphenationZone w:val=&quot;357&quot;/&gt;&lt;w:doNotHyphenateCaps/&gt;&lt;w:drawingGridHorizontalSpacing w:val=&quot;140&quot;/&gt;&lt;w:drawingGridVerticalSpacing w:val=&quot;381&quot;/&gt;&lt;w:displayHorizontalDrawingGridEvery w:val=&quot;2&quot;/&gt;&lt;w:punctuationKerning/&gt;&lt;w:characterSpacingControl w:val=&quot;DontCompress&quot;/&gt;&lt;w:optimizeForBrowser/&gt;&lt;w:allowPNG/&gt;&lt;w:doNotSaveWebPagesAsSingleFil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12F04&quot;/&gt;&lt;wsp:rsid wsp:val=&quot;00000DC8&quot;/&gt;&lt;wsp:rsid wsp:val=&quot;00012B88&quot;/&gt;&lt;wsp:rsid wsp:val=&quot;0001427E&quot;/&gt;&lt;wsp:rsid wsp:val=&quot;00015252&quot;/&gt;&lt;wsp:rsid wsp:val=&quot;000155E9&quot;/&gt;&lt;wsp:rsid wsp:val=&quot;00015E30&quot;/&gt;&lt;wsp:rsid wsp:val=&quot;00022AB5&quot;/&gt;&lt;wsp:rsid wsp:val=&quot;000256B4&quot;/&gt;&lt;wsp:rsid wsp:val=&quot;00025EA1&quot;/&gt;&lt;wsp:rsid wsp:val=&quot;00027082&quot;/&gt;&lt;wsp:rsid wsp:val=&quot;00027691&quot;/&gt;&lt;wsp:rsid wsp:val=&quot;00036A2C&quot;/&gt;&lt;wsp:rsid wsp:val=&quot;00042390&quot;/&gt;&lt;wsp:rsid wsp:val=&quot;00042E84&quot;/&gt;&lt;wsp:rsid wsp:val=&quot;00043FE4&quot;/&gt;&lt;wsp:rsid wsp:val=&quot;000611FE&quot;/&gt;&lt;wsp:rsid wsp:val=&quot;00062582&quot;/&gt;&lt;wsp:rsid wsp:val=&quot;00062A36&quot;/&gt;&lt;wsp:rsid wsp:val=&quot;00065241&quot;/&gt;&lt;wsp:rsid wsp:val=&quot;0006644D&quot;/&gt;&lt;wsp:rsid wsp:val=&quot;0006702A&quot;/&gt;&lt;wsp:rsid wsp:val=&quot;000675EB&quot;/&gt;&lt;wsp:rsid wsp:val=&quot;00087B2D&quot;/&gt;&lt;wsp:rsid wsp:val=&quot;000907B6&quot;/&gt;&lt;wsp:rsid wsp:val=&quot;00091354&quot;/&gt;&lt;wsp:rsid wsp:val=&quot;000A12F2&quot;/&gt;&lt;wsp:rsid wsp:val=&quot;000A25DB&quot;/&gt;&lt;wsp:rsid wsp:val=&quot;000A460E&quot;/&gt;&lt;wsp:rsid wsp:val=&quot;000A51EB&quot;/&gt;&lt;wsp:rsid wsp:val=&quot;000A71C2&quot;/&gt;&lt;wsp:rsid wsp:val=&quot;000A7E67&quot;/&gt;&lt;wsp:rsid wsp:val=&quot;000B00A6&quot;/&gt;&lt;wsp:rsid wsp:val=&quot;000B1930&quot;/&gt;&lt;wsp:rsid wsp:val=&quot;000B25DD&quot;/&gt;&lt;wsp:rsid wsp:val=&quot;000B2D25&quot;/&gt;&lt;wsp:rsid wsp:val=&quot;000B3A07&quot;/&gt;&lt;wsp:rsid wsp:val=&quot;000C1BE1&quot;/&gt;&lt;wsp:rsid wsp:val=&quot;000C35F6&quot;/&gt;&lt;wsp:rsid wsp:val=&quot;000C5152&quot;/&gt;&lt;wsp:rsid wsp:val=&quot;000D1B58&quot;/&gt;&lt;wsp:rsid wsp:val=&quot;000D5650&quot;/&gt;&lt;wsp:rsid wsp:val=&quot;000D7AB9&quot;/&gt;&lt;wsp:rsid wsp:val=&quot;000E198A&quot;/&gt;&lt;wsp:rsid wsp:val=&quot;000E2F97&quot;/&gt;&lt;wsp:rsid wsp:val=&quot;000E3F01&quot;/&gt;&lt;wsp:rsid wsp:val=&quot;000E4D61&quot;/&gt;&lt;wsp:rsid wsp:val=&quot;000E52CD&quot;/&gt;&lt;wsp:rsid wsp:val=&quot;000E66AA&quot;/&gt;&lt;wsp:rsid wsp:val=&quot;000F1665&quot;/&gt;&lt;wsp:rsid wsp:val=&quot;000F4D3A&quot;/&gt;&lt;wsp:rsid wsp:val=&quot;000F50B4&quot;/&gt;&lt;wsp:rsid wsp:val=&quot;000F70AC&quot;/&gt;&lt;wsp:rsid wsp:val=&quot;001018AE&quot;/&gt;&lt;wsp:rsid wsp:val=&quot;001024DC&quot;/&gt;&lt;wsp:rsid wsp:val=&quot;00102CCB&quot;/&gt;&lt;wsp:rsid wsp:val=&quot;001056BE&quot;/&gt;&lt;wsp:rsid wsp:val=&quot;00110D34&quot;/&gt;&lt;wsp:rsid wsp:val=&quot;00130DFF&quot;/&gt;&lt;wsp:rsid wsp:val=&quot;00132126&quot;/&gt;&lt;wsp:rsid wsp:val=&quot;001346A0&quot;/&gt;&lt;wsp:rsid wsp:val=&quot;001366CF&quot;/&gt;&lt;wsp:rsid wsp:val=&quot;00137164&quot;/&gt;&lt;wsp:rsid wsp:val=&quot;00137B68&quot;/&gt;&lt;wsp:rsid wsp:val=&quot;00137FC8&quot;/&gt;&lt;wsp:rsid wsp:val=&quot;0014268D&quot;/&gt;&lt;wsp:rsid wsp:val=&quot;00146764&quot;/&gt;&lt;wsp:rsid wsp:val=&quot;00146F62&quot;/&gt;&lt;wsp:rsid wsp:val=&quot;001505E1&quot;/&gt;&lt;wsp:rsid wsp:val=&quot;00150A3C&quot;/&gt;&lt;wsp:rsid wsp:val=&quot;00150A53&quot;/&gt;&lt;wsp:rsid wsp:val=&quot;00151F4A&quot;/&gt;&lt;wsp:rsid wsp:val=&quot;001632B0&quot;/&gt;&lt;wsp:rsid wsp:val=&quot;001654F0&quot;/&gt;&lt;wsp:rsid wsp:val=&quot;00166743&quot;/&gt;&lt;wsp:rsid wsp:val=&quot;00171F73&quot;/&gt;&lt;wsp:rsid wsp:val=&quot;00174F60&quot;/&gt;&lt;wsp:rsid wsp:val=&quot;001800F0&quot;/&gt;&lt;wsp:rsid wsp:val=&quot;001852B3&quot;/&gt;&lt;wsp:rsid wsp:val=&quot;001864B6&quot;/&gt;&lt;wsp:rsid wsp:val=&quot;001930CB&quot;/&gt;&lt;wsp:rsid wsp:val=&quot;001A0EC0&quot;/&gt;&lt;wsp:rsid wsp:val=&quot;001A207B&quot;/&gt;&lt;wsp:rsid wsp:val=&quot;001A535A&quot;/&gt;&lt;wsp:rsid wsp:val=&quot;001B2A26&quot;/&gt;&lt;wsp:rsid wsp:val=&quot;001B59BF&quot;/&gt;&lt;wsp:rsid wsp:val=&quot;001C1E84&quot;/&gt;&lt;wsp:rsid wsp:val=&quot;001C520D&quot;/&gt;&lt;wsp:rsid wsp:val=&quot;001C5731&quot;/&gt;&lt;wsp:rsid wsp:val=&quot;001D28EA&quot;/&gt;&lt;wsp:rsid wsp:val=&quot;001D5300&quot;/&gt;&lt;wsp:rsid wsp:val=&quot;001E18B9&quot;/&gt;&lt;wsp:rsid wsp:val=&quot;001E1F66&quot;/&gt;&lt;wsp:rsid wsp:val=&quot;001E6525&quot;/&gt;&lt;wsp:rsid wsp:val=&quot;001E7283&quot;/&gt;&lt;wsp:rsid wsp:val=&quot;001E73BA&quot;/&gt;&lt;wsp:rsid wsp:val=&quot;001E7492&quot;/&gt;&lt;wsp:rsid wsp:val=&quot;001F06A3&quot;/&gt;&lt;wsp:rsid wsp:val=&quot;001F16E3&quot;/&gt;&lt;wsp:rsid wsp:val=&quot;001F42F0&quot;/&gt;&lt;wsp:rsid wsp:val=&quot;001F566A&quot;/&gt;&lt;wsp:rsid wsp:val=&quot;001F7425&quot;/&gt;&lt;wsp:rsid wsp:val=&quot;001F77D0&quot;/&gt;&lt;wsp:rsid wsp:val=&quot;0020042E&quot;/&gt;&lt;wsp:rsid wsp:val=&quot;00202A19&quot;/&gt;&lt;wsp:rsid wsp:val=&quot;00204D50&quot;/&gt;&lt;wsp:rsid wsp:val=&quot;00204DE9&quot;/&gt;&lt;wsp:rsid wsp:val=&quot;002052D5&quot;/&gt;&lt;wsp:rsid wsp:val=&quot;002101D9&quot;/&gt;&lt;wsp:rsid wsp:val=&quot;00210E90&quot;/&gt;&lt;wsp:rsid wsp:val=&quot;002111DA&quot;/&gt;&lt;wsp:rsid wsp:val=&quot;00211533&quot;/&gt;&lt;wsp:rsid wsp:val=&quot;00212F04&quot;/&gt;&lt;wsp:rsid wsp:val=&quot;0021397F&quot;/&gt;&lt;wsp:rsid wsp:val=&quot;002174DC&quot;/&gt;&lt;wsp:rsid wsp:val=&quot;002256F9&quot;/&gt;&lt;wsp:rsid wsp:val=&quot;00225757&quot;/&gt;&lt;wsp:rsid wsp:val=&quot;00225891&quot;/&gt;&lt;wsp:rsid wsp:val=&quot;00227272&quot;/&gt;&lt;wsp:rsid wsp:val=&quot;00230031&quot;/&gt;&lt;wsp:rsid wsp:val=&quot;00231A08&quot;/&gt;&lt;wsp:rsid wsp:val=&quot;00232BF3&quot;/&gt;&lt;wsp:rsid wsp:val=&quot;00232ECB&quot;/&gt;&lt;wsp:rsid wsp:val=&quot;00234D66&quot;/&gt;&lt;wsp:rsid wsp:val=&quot;00240F05&quot;/&gt;&lt;wsp:rsid wsp:val=&quot;00242F0B&quot;/&gt;&lt;wsp:rsid wsp:val=&quot;00244855&quot;/&gt;&lt;wsp:rsid wsp:val=&quot;00244BA0&quot;/&gt;&lt;wsp:rsid wsp:val=&quot;00246149&quot;/&gt;&lt;wsp:rsid wsp:val=&quot;002472B5&quot;/&gt;&lt;wsp:rsid wsp:val=&quot;00250440&quot;/&gt;&lt;wsp:rsid wsp:val=&quot;002504F8&quot;/&gt;&lt;wsp:rsid wsp:val=&quot;002600C8&quot;/&gt;&lt;wsp:rsid wsp:val=&quot;00260B3D&quot;/&gt;&lt;wsp:rsid wsp:val=&quot;002632A4&quot;/&gt;&lt;wsp:rsid wsp:val=&quot;00271A81&quot;/&gt;&lt;wsp:rsid wsp:val=&quot;00273B17&quot;/&gt;&lt;wsp:rsid wsp:val=&quot;0027698E&quot;/&gt;&lt;wsp:rsid wsp:val=&quot;002779D1&quot;/&gt;&lt;wsp:rsid wsp:val=&quot;00281B18&quot;/&gt;&lt;wsp:rsid wsp:val=&quot;002824F5&quot;/&gt;&lt;wsp:rsid wsp:val=&quot;00284725&quot;/&gt;&lt;wsp:rsid wsp:val=&quot;00290D00&quot;/&gt;&lt;wsp:rsid wsp:val=&quot;00291EE8&quot;/&gt;&lt;wsp:rsid wsp:val=&quot;00292FEE&quot;/&gt;&lt;wsp:rsid wsp:val=&quot;00294426&quot;/&gt;&lt;wsp:rsid wsp:val=&quot;002A0544&quot;/&gt;&lt;wsp:rsid wsp:val=&quot;002A06FF&quot;/&gt;&lt;wsp:rsid wsp:val=&quot;002A077C&quot;/&gt;&lt;wsp:rsid wsp:val=&quot;002A1247&quot;/&gt;&lt;wsp:rsid wsp:val=&quot;002A3F2A&quot;/&gt;&lt;wsp:rsid wsp:val=&quot;002A477C&quot;/&gt;&lt;wsp:rsid wsp:val=&quot;002A66A7&quot;/&gt;&lt;wsp:rsid wsp:val=&quot;002A686D&quot;/&gt;&lt;wsp:rsid wsp:val=&quot;002B04A0&quot;/&gt;&lt;wsp:rsid wsp:val=&quot;002B2856&quot;/&gt;&lt;wsp:rsid wsp:val=&quot;002B2A11&quot;/&gt;&lt;wsp:rsid wsp:val=&quot;002B2A18&quot;/&gt;&lt;wsp:rsid wsp:val=&quot;002C4945&quot;/&gt;&lt;wsp:rsid wsp:val=&quot;002C5850&quot;/&gt;&lt;wsp:rsid wsp:val=&quot;002C6ED6&quot;/&gt;&lt;wsp:rsid wsp:val=&quot;002C7254&quot;/&gt;&lt;wsp:rsid wsp:val=&quot;002D5084&quot;/&gt;&lt;wsp:rsid wsp:val=&quot;002D5E95&quot;/&gt;&lt;wsp:rsid wsp:val=&quot;002D5FF8&quot;/&gt;&lt;wsp:rsid wsp:val=&quot;002E7A2B&quot;/&gt;&lt;wsp:rsid wsp:val=&quot;002F0033&quot;/&gt;&lt;wsp:rsid wsp:val=&quot;002F4B1D&quot;/&gt;&lt;wsp:rsid wsp:val=&quot;002F5748&quot;/&gt;&lt;wsp:rsid wsp:val=&quot;002F5E41&quot;/&gt;&lt;wsp:rsid wsp:val=&quot;002F7BF9&quot;/&gt;&lt;wsp:rsid wsp:val=&quot;0030107F&quot;/&gt;&lt;wsp:rsid wsp:val=&quot;00302069&quot;/&gt;&lt;wsp:rsid wsp:val=&quot;003063F0&quot;/&gt;&lt;wsp:rsid wsp:val=&quot;00306980&quot;/&gt;&lt;wsp:rsid wsp:val=&quot;003103B7&quot;/&gt;&lt;wsp:rsid wsp:val=&quot;00316734&quot;/&gt;&lt;wsp:rsid wsp:val=&quot;00317380&quot;/&gt;&lt;wsp:rsid wsp:val=&quot;00317F18&quot;/&gt;&lt;wsp:rsid wsp:val=&quot;0032640D&quot;/&gt;&lt;wsp:rsid wsp:val=&quot;00332356&quot;/&gt;&lt;wsp:rsid wsp:val=&quot;003415E2&quot;/&gt;&lt;wsp:rsid wsp:val=&quot;003427E4&quot;/&gt;&lt;wsp:rsid wsp:val=&quot;00343F66&quot;/&gt;&lt;wsp:rsid wsp:val=&quot;00344143&quot;/&gt;&lt;wsp:rsid wsp:val=&quot;00344822&quot;/&gt;&lt;wsp:rsid wsp:val=&quot;00350FB2&quot;/&gt;&lt;wsp:rsid wsp:val=&quot;00351F44&quot;/&gt;&lt;wsp:rsid wsp:val=&quot;003534CE&quot;/&gt;&lt;wsp:rsid wsp:val=&quot;00361465&quot;/&gt;&lt;wsp:rsid wsp:val=&quot;0036221D&quot;/&gt;&lt;wsp:rsid wsp:val=&quot;00364527&quot;/&gt;&lt;wsp:rsid wsp:val=&quot;00366EA3&quot;/&gt;&lt;wsp:rsid wsp:val=&quot;0037307B&quot;/&gt;&lt;wsp:rsid wsp:val=&quot;0037307D&quot;/&gt;&lt;wsp:rsid wsp:val=&quot;00373F15&quot;/&gt;&lt;wsp:rsid wsp:val=&quot;003746B3&quot;/&gt;&lt;wsp:rsid wsp:val=&quot;00381567&quot;/&gt;&lt;wsp:rsid wsp:val=&quot;00382CBE&quot;/&gt;&lt;wsp:rsid wsp:val=&quot;00385048&quot;/&gt;&lt;wsp:rsid wsp:val=&quot;00391E1B&quot;/&gt;&lt;wsp:rsid wsp:val=&quot;00394257&quot;/&gt;&lt;wsp:rsid wsp:val=&quot;00394402&quot;/&gt;&lt;wsp:rsid wsp:val=&quot;00394EDF&quot;/&gt;&lt;wsp:rsid wsp:val=&quot;003A01BC&quot;/&gt;&lt;wsp:rsid wsp:val=&quot;003A24FA&quot;/&gt;&lt;wsp:rsid wsp:val=&quot;003B031D&quot;/&gt;&lt;wsp:rsid wsp:val=&quot;003B03EE&quot;/&gt;&lt;wsp:rsid wsp:val=&quot;003B1472&quot;/&gt;&lt;wsp:rsid wsp:val=&quot;003B7927&quot;/&gt;&lt;wsp:rsid wsp:val=&quot;003C02A6&quot;/&gt;&lt;wsp:rsid wsp:val=&quot;003C39F7&quot;/&gt;&lt;wsp:rsid wsp:val=&quot;003C6978&quot;/&gt;&lt;wsp:rsid wsp:val=&quot;003D15CB&quot;/&gt;&lt;wsp:rsid wsp:val=&quot;003D1782&quot;/&gt;&lt;wsp:rsid wsp:val=&quot;003D3457&quot;/&gt;&lt;wsp:rsid wsp:val=&quot;003D3DCA&quot;/&gt;&lt;wsp:rsid wsp:val=&quot;003D6674&quot;/&gt;&lt;wsp:rsid wsp:val=&quot;003D6769&quot;/&gt;&lt;wsp:rsid wsp:val=&quot;003E0301&quot;/&gt;&lt;wsp:rsid wsp:val=&quot;003E0422&quot;/&gt;&lt;wsp:rsid wsp:val=&quot;003F365B&quot;/&gt;&lt;wsp:rsid wsp:val=&quot;003F4C53&quot;/&gt;&lt;wsp:rsid wsp:val=&quot;003F63C1&quot;/&gt;&lt;wsp:rsid wsp:val=&quot;0040088F&quot;/&gt;&lt;wsp:rsid wsp:val=&quot;00402E09&quot;/&gt;&lt;wsp:rsid wsp:val=&quot;00403775&quot;/&gt;&lt;wsp:rsid wsp:val=&quot;00406EB8&quot;/&gt;&lt;wsp:rsid wsp:val=&quot;00411EAB&quot;/&gt;&lt;wsp:rsid wsp:val=&quot;00415195&quot;/&gt;&lt;wsp:rsid wsp:val=&quot;004270D1&quot;/&gt;&lt;wsp:rsid wsp:val=&quot;004309DF&quot;/&gt;&lt;wsp:rsid wsp:val=&quot;0043187E&quot;/&gt;&lt;wsp:rsid wsp:val=&quot;00433787&quot;/&gt;&lt;wsp:rsid wsp:val=&quot;00436210&quot;/&gt;&lt;wsp:rsid wsp:val=&quot;00436AEC&quot;/&gt;&lt;wsp:rsid wsp:val=&quot;00442A2C&quot;/&gt;&lt;wsp:rsid wsp:val=&quot;004503EC&quot;/&gt;&lt;wsp:rsid wsp:val=&quot;00452500&quot;/&gt;&lt;wsp:rsid wsp:val=&quot;00452D5E&quot;/&gt;&lt;wsp:rsid wsp:val=&quot;004537F6&quot;/&gt;&lt;wsp:rsid wsp:val=&quot;0045380C&quot;/&gt;&lt;wsp:rsid wsp:val=&quot;004562BC&quot;/&gt;&lt;wsp:rsid wsp:val=&quot;00465F64&quot;/&gt;&lt;wsp:rsid wsp:val=&quot;00473ABF&quot;/&gt;&lt;wsp:rsid wsp:val=&quot;004748BE&quot;/&gt;&lt;wsp:rsid wsp:val=&quot;00476B0F&quot;/&gt;&lt;wsp:rsid wsp:val=&quot;00477BC6&quot;/&gt;&lt;wsp:rsid wsp:val=&quot;0048210E&quot;/&gt;&lt;wsp:rsid wsp:val=&quot;00485C49&quot;/&gt;&lt;wsp:rsid wsp:val=&quot;00487DB1&quot;/&gt;&lt;wsp:rsid wsp:val=&quot;00490F4D&quot;/&gt;&lt;wsp:rsid wsp:val=&quot;00491E80&quot;/&gt;&lt;wsp:rsid wsp:val=&quot;00492255&quot;/&gt;&lt;wsp:rsid wsp:val=&quot;00496238&quot;/&gt;&lt;wsp:rsid wsp:val=&quot;00496359&quot;/&gt;&lt;wsp:rsid wsp:val=&quot;004A02D5&quot;/&gt;&lt;wsp:rsid wsp:val=&quot;004A03B0&quot;/&gt;&lt;wsp:rsid wsp:val=&quot;004A082B&quot;/&gt;&lt;wsp:rsid wsp:val=&quot;004A46D4&quot;/&gt;&lt;wsp:rsid wsp:val=&quot;004A5F62&quot;/&gt;&lt;wsp:rsid wsp:val=&quot;004A62A8&quot;/&gt;&lt;wsp:rsid wsp:val=&quot;004A66EF&quot;/&gt;&lt;wsp:rsid wsp:val=&quot;004A6D17&quot;/&gt;&lt;wsp:rsid wsp:val=&quot;004B275D&quot;/&gt;&lt;wsp:rsid wsp:val=&quot;004B3A61&quot;/&gt;&lt;wsp:rsid wsp:val=&quot;004B7618&quot;/&gt;&lt;wsp:rsid wsp:val=&quot;004C51EB&quot;/&gt;&lt;wsp:rsid wsp:val=&quot;004C656C&quot;/&gt;&lt;wsp:rsid wsp:val=&quot;004D4690&quot;/&gt;&lt;wsp:rsid wsp:val=&quot;004D5A29&quot;/&gt;&lt;wsp:rsid wsp:val=&quot;004D77F0&quot;/&gt;&lt;wsp:rsid wsp:val=&quot;004E35F5&quot;/&gt;&lt;wsp:rsid wsp:val=&quot;004E556C&quot;/&gt;&lt;wsp:rsid wsp:val=&quot;004F59CA&quot;/&gt;&lt;wsp:rsid wsp:val=&quot;00500A20&quot;/&gt;&lt;wsp:rsid wsp:val=&quot;00504760&quot;/&gt;&lt;wsp:rsid wsp:val=&quot;005067CA&quot;/&gt;&lt;wsp:rsid wsp:val=&quot;00507283&quot;/&gt;&lt;wsp:rsid wsp:val=&quot;00510658&quot;/&gt;&lt;wsp:rsid wsp:val=&quot;00521180&quot;/&gt;&lt;wsp:rsid wsp:val=&quot;00522892&quot;/&gt;&lt;wsp:rsid wsp:val=&quot;0053178F&quot;/&gt;&lt;wsp:rsid wsp:val=&quot;00533390&quot;/&gt;&lt;wsp:rsid wsp:val=&quot;00542D6B&quot;/&gt;&lt;wsp:rsid wsp:val=&quot;00547DDA&quot;/&gt;&lt;wsp:rsid wsp:val=&quot;00550E37&quot;/&gt;&lt;wsp:rsid wsp:val=&quot;0055286B&quot;/&gt;&lt;wsp:rsid wsp:val=&quot;0055360B&quot;/&gt;&lt;wsp:rsid wsp:val=&quot;005614C4&quot;/&gt;&lt;wsp:rsid wsp:val=&quot;00562430&quot;/&gt;&lt;wsp:rsid wsp:val=&quot;00562471&quot;/&gt;&lt;wsp:rsid wsp:val=&quot;005625CB&quot;/&gt;&lt;wsp:rsid wsp:val=&quot;00563CE5&quot;/&gt;&lt;wsp:rsid wsp:val=&quot;0056665F&quot;/&gt;&lt;wsp:rsid wsp:val=&quot;005717BF&quot;/&gt;&lt;wsp:rsid wsp:val=&quot;00574D3F&quot;/&gt;&lt;wsp:rsid wsp:val=&quot;00576B30&quot;/&gt;&lt;wsp:rsid wsp:val=&quot;00583DE9&quot;/&gt;&lt;wsp:rsid wsp:val=&quot;00584A39&quot;/&gt;&lt;wsp:rsid wsp:val=&quot;00595B51&quot;/&gt;&lt;wsp:rsid wsp:val=&quot;005A04ED&quot;/&gt;&lt;wsp:rsid wsp:val=&quot;005A0755&quot;/&gt;&lt;wsp:rsid wsp:val=&quot;005A67FC&quot;/&gt;&lt;wsp:rsid wsp:val=&quot;005B3E66&quot;/&gt;&lt;wsp:rsid wsp:val=&quot;005B4E7E&quot;/&gt;&lt;wsp:rsid wsp:val=&quot;005B50F3&quot;/&gt;&lt;wsp:rsid wsp:val=&quot;005C1A48&quot;/&gt;&lt;wsp:rsid wsp:val=&quot;005C6EF1&quot;/&gt;&lt;wsp:rsid wsp:val=&quot;005D360A&quot;/&gt;&lt;wsp:rsid wsp:val=&quot;005D378E&quot;/&gt;&lt;wsp:rsid wsp:val=&quot;005D3849&quot;/&gt;&lt;wsp:rsid wsp:val=&quot;005D4C29&quot;/&gt;&lt;wsp:rsid wsp:val=&quot;005E0599&quot;/&gt;&lt;wsp:rsid wsp:val=&quot;005E3B8E&quot;/&gt;&lt;wsp:rsid wsp:val=&quot;005E4C40&quot;/&gt;&lt;wsp:rsid wsp:val=&quot;005E7043&quot;/&gt;&lt;wsp:rsid wsp:val=&quot;005F086A&quot;/&gt;&lt;wsp:rsid wsp:val=&quot;005F21CC&quot;/&gt;&lt;wsp:rsid wsp:val=&quot;005F3900&quot;/&gt;&lt;wsp:rsid wsp:val=&quot;005F50F5&quot;/&gt;&lt;wsp:rsid wsp:val=&quot;0060306E&quot;/&gt;&lt;wsp:rsid wsp:val=&quot;0060704E&quot;/&gt;&lt;wsp:rsid wsp:val=&quot;006079B5&quot;/&gt;&lt;wsp:rsid wsp:val=&quot;006137BA&quot;/&gt;&lt;wsp:rsid wsp:val=&quot;00613F07&quot;/&gt;&lt;wsp:rsid wsp:val=&quot;006141FF&quot;/&gt;&lt;wsp:rsid wsp:val=&quot;00621230&quot;/&gt;&lt;wsp:rsid wsp:val=&quot;006231E5&quot;/&gt;&lt;wsp:rsid wsp:val=&quot;006321E9&quot;/&gt;&lt;wsp:rsid wsp:val=&quot;00637B61&quot;/&gt;&lt;wsp:rsid wsp:val=&quot;00644F35&quot;/&gt;&lt;wsp:rsid wsp:val=&quot;00652556&quot;/&gt;&lt;wsp:rsid wsp:val=&quot;00654C35&quot;/&gt;&lt;wsp:rsid wsp:val=&quot;0065510E&quot;/&gt;&lt;wsp:rsid wsp:val=&quot;0066448C&quot;/&gt;&lt;wsp:rsid wsp:val=&quot;00664BA8&quot;/&gt;&lt;wsp:rsid wsp:val=&quot;006650C3&quot;/&gt;&lt;wsp:rsid wsp:val=&quot;00677EC9&quot;/&gt;&lt;wsp:rsid wsp:val=&quot;0068026E&quot;/&gt;&lt;wsp:rsid wsp:val=&quot;00683171&quot;/&gt;&lt;wsp:rsid wsp:val=&quot;00684B8F&quot;/&gt;&lt;wsp:rsid wsp:val=&quot;00687F1F&quot;/&gt;&lt;wsp:rsid wsp:val=&quot;006909ED&quot;/&gt;&lt;wsp:rsid wsp:val=&quot;0069369B&quot;/&gt;&lt;wsp:rsid wsp:val=&quot;00694939&quot;/&gt;&lt;wsp:rsid wsp:val=&quot;006968BD&quot;/&gt;&lt;wsp:rsid wsp:val=&quot;006A1085&quot;/&gt;&lt;wsp:rsid wsp:val=&quot;006A1363&quot;/&gt;&lt;wsp:rsid wsp:val=&quot;006A2D43&quot;/&gt;&lt;wsp:rsid wsp:val=&quot;006A315A&quot;/&gt;&lt;wsp:rsid wsp:val=&quot;006A5B34&quot;/&gt;&lt;wsp:rsid wsp:val=&quot;006B01D0&quot;/&gt;&lt;wsp:rsid wsp:val=&quot;006B13A0&quot;/&gt;&lt;wsp:rsid wsp:val=&quot;006B2B5C&quot;/&gt;&lt;wsp:rsid wsp:val=&quot;006B3B26&quot;/&gt;&lt;wsp:rsid wsp:val=&quot;006B4B96&quot;/&gt;&lt;wsp:rsid wsp:val=&quot;006B5BE3&quot;/&gt;&lt;wsp:rsid wsp:val=&quot;006C0A9F&quot;/&gt;&lt;wsp:rsid wsp:val=&quot;006C119A&quot;/&gt;&lt;wsp:rsid wsp:val=&quot;006C1B7C&quot;/&gt;&lt;wsp:rsid wsp:val=&quot;006C3B79&quot;/&gt;&lt;wsp:rsid wsp:val=&quot;006C5C7B&quot;/&gt;&lt;wsp:rsid wsp:val=&quot;006D430D&quot;/&gt;&lt;wsp:rsid wsp:val=&quot;006D4EAD&quot;/&gt;&lt;wsp:rsid wsp:val=&quot;006D5952&quot;/&gt;&lt;wsp:rsid wsp:val=&quot;006D741F&quot;/&gt;&lt;wsp:rsid wsp:val=&quot;006E2F64&quot;/&gt;&lt;wsp:rsid wsp:val=&quot;006E5843&quot;/&gt;&lt;wsp:rsid wsp:val=&quot;006F3F4D&quot;/&gt;&lt;wsp:rsid wsp:val=&quot;006F6B9F&quot;/&gt;&lt;wsp:rsid wsp:val=&quot;006F74D3&quot;/&gt;&lt;wsp:rsid wsp:val=&quot;007001C3&quot;/&gt;&lt;wsp:rsid wsp:val=&quot;00702C69&quot;/&gt;&lt;wsp:rsid wsp:val=&quot;00702E26&quot;/&gt;&lt;wsp:rsid wsp:val=&quot;0070346C&quot;/&gt;&lt;wsp:rsid wsp:val=&quot;00703618&quot;/&gt;&lt;wsp:rsid wsp:val=&quot;00704B10&quot;/&gt;&lt;wsp:rsid wsp:val=&quot;00706AA5&quot;/&gt;&lt;wsp:rsid wsp:val=&quot;00707D22&quot;/&gt;&lt;wsp:rsid wsp:val=&quot;007149FE&quot;/&gt;&lt;wsp:rsid wsp:val=&quot;00714CEF&quot;/&gt;&lt;wsp:rsid wsp:val=&quot;00716428&quot;/&gt;&lt;wsp:rsid wsp:val=&quot;00720BEF&quot;/&gt;&lt;wsp:rsid wsp:val=&quot;00723D69&quot;/&gt;&lt;wsp:rsid wsp:val=&quot;00724E44&quot;/&gt;&lt;wsp:rsid wsp:val=&quot;00725FA3&quot;/&gt;&lt;wsp:rsid wsp:val=&quot;00734C60&quot;/&gt;&lt;wsp:rsid wsp:val=&quot;00736383&quot;/&gt;&lt;wsp:rsid wsp:val=&quot;007366AA&quot;/&gt;&lt;wsp:rsid wsp:val=&quot;0073692A&quot;/&gt;&lt;wsp:rsid wsp:val=&quot;007371CF&quot;/&gt;&lt;wsp:rsid wsp:val=&quot;007433B7&quot;/&gt;&lt;wsp:rsid wsp:val=&quot;00746AE2&quot;/&gt;&lt;wsp:rsid wsp:val=&quot;007523D3&quot;/&gt;&lt;wsp:rsid wsp:val=&quot;00756C9D&quot;/&gt;&lt;wsp:rsid wsp:val=&quot;00762DAD&quot;/&gt;&lt;wsp:rsid wsp:val=&quot;00763051&quot;/&gt;&lt;wsp:rsid wsp:val=&quot;007647D9&quot;/&gt;&lt;wsp:rsid wsp:val=&quot;00765166&quot;/&gt;&lt;wsp:rsid wsp:val=&quot;00770119&quot;/&gt;&lt;wsp:rsid wsp:val=&quot;007718B2&quot;/&gt;&lt;wsp:rsid wsp:val=&quot;007745D5&quot;/&gt;&lt;wsp:rsid wsp:val=&quot;00776F4B&quot;/&gt;&lt;wsp:rsid wsp:val=&quot;0077756B&quot;/&gt;&lt;wsp:rsid wsp:val=&quot;00781182&quot;/&gt;&lt;wsp:rsid wsp:val=&quot;00781D13&quot;/&gt;&lt;wsp:rsid wsp:val=&quot;0078238F&quot;/&gt;&lt;wsp:rsid wsp:val=&quot;007829C7&quot;/&gt;&lt;wsp:rsid wsp:val=&quot;0078715D&quot;/&gt;&lt;wsp:rsid wsp:val=&quot;0078717E&quot;/&gt;&lt;wsp:rsid wsp:val=&quot;00787487&quot;/&gt;&lt;wsp:rsid wsp:val=&quot;00790688&quot;/&gt;&lt;wsp:rsid wsp:val=&quot;00790CCA&quot;/&gt;&lt;wsp:rsid wsp:val=&quot;00792DF8&quot;/&gt;&lt;wsp:rsid wsp:val=&quot;00793936&quot;/&gt;&lt;wsp:rsid wsp:val=&quot;0079407B&quot;/&gt;&lt;wsp:rsid wsp:val=&quot;00795569&quot;/&gt;&lt;wsp:rsid wsp:val=&quot;0079724A&quot;/&gt;&lt;wsp:rsid wsp:val=&quot;007974B0&quot;/&gt;&lt;wsp:rsid wsp:val=&quot;007A31E9&quot;/&gt;&lt;wsp:rsid wsp:val=&quot;007B24C0&quot;/&gt;&lt;wsp:rsid wsp:val=&quot;007B4610&quot;/&gt;&lt;wsp:rsid wsp:val=&quot;007B4AB5&quot;/&gt;&lt;wsp:rsid wsp:val=&quot;007C2CAB&quot;/&gt;&lt;wsp:rsid wsp:val=&quot;007C3E6A&quot;/&gt;&lt;wsp:rsid wsp:val=&quot;007C50F3&quot;/&gt;&lt;wsp:rsid wsp:val=&quot;007D1E71&quot;/&gt;&lt;wsp:rsid wsp:val=&quot;007D32FC&quot;/&gt;&lt;wsp:rsid wsp:val=&quot;007D3A88&quot;/&gt;&lt;wsp:rsid wsp:val=&quot;007D3A95&quot;/&gt;&lt;wsp:rsid wsp:val=&quot;007E0CCC&quot;/&gt;&lt;wsp:rsid wsp:val=&quot;007E1969&quot;/&gt;&lt;wsp:rsid wsp:val=&quot;007E1C08&quot;/&gt;&lt;wsp:rsid wsp:val=&quot;007E4934&quot;/&gt;&lt;wsp:rsid wsp:val=&quot;007E69D7&quot;/&gt;&lt;wsp:rsid wsp:val=&quot;007F00E2&quot;/&gt;&lt;wsp:rsid wsp:val=&quot;007F0185&quot;/&gt;&lt;wsp:rsid wsp:val=&quot;007F04E3&quot;/&gt;&lt;wsp:rsid wsp:val=&quot;007F15E2&quot;/&gt;&lt;wsp:rsid wsp:val=&quot;007F2408&quot;/&gt;&lt;wsp:rsid wsp:val=&quot;007F3857&quot;/&gt;&lt;wsp:rsid wsp:val=&quot;007F6A4D&quot;/&gt;&lt;wsp:rsid wsp:val=&quot;00807C47&quot;/&gt;&lt;wsp:rsid wsp:val=&quot;0081073E&quot;/&gt;&lt;wsp:rsid wsp:val=&quot;00812C0D&quot;/&gt;&lt;wsp:rsid wsp:val=&quot;00812DF2&quot;/&gt;&lt;wsp:rsid wsp:val=&quot;00820340&quot;/&gt;&lt;wsp:rsid wsp:val=&quot;00824172&quot;/&gt;&lt;wsp:rsid wsp:val=&quot;008252C4&quot;/&gt;&lt;wsp:rsid wsp:val=&quot;00826084&quot;/&gt;&lt;wsp:rsid wsp:val=&quot;008262DF&quot;/&gt;&lt;wsp:rsid wsp:val=&quot;00830165&quot;/&gt;&lt;wsp:rsid wsp:val=&quot;00833D39&quot;/&gt;&lt;wsp:rsid wsp:val=&quot;00835128&quot;/&gt;&lt;wsp:rsid wsp:val=&quot;0083760D&quot;/&gt;&lt;wsp:rsid wsp:val=&quot;00840CF3&quot;/&gt;&lt;wsp:rsid wsp:val=&quot;00843001&quot;/&gt;&lt;wsp:rsid wsp:val=&quot;008471E7&quot;/&gt;&lt;wsp:rsid wsp:val=&quot;008478AC&quot;/&gt;&lt;wsp:rsid wsp:val=&quot;00851DD2&quot;/&gt;&lt;wsp:rsid wsp:val=&quot;00852BC6&quot;/&gt;&lt;wsp:rsid wsp:val=&quot;00854D19&quot;/&gt;&lt;wsp:rsid wsp:val=&quot;00855EC2&quot;/&gt;&lt;wsp:rsid wsp:val=&quot;0086137F&quot;/&gt;&lt;wsp:rsid wsp:val=&quot;00864AB5&quot;/&gt;&lt;wsp:rsid wsp:val=&quot;00865803&quot;/&gt;&lt;wsp:rsid wsp:val=&quot;00870E69&quot;/&gt;&lt;wsp:rsid wsp:val=&quot;00871A06&quot;/&gt;&lt;wsp:rsid wsp:val=&quot;00876BC3&quot;/&gt;&lt;wsp:rsid wsp:val=&quot;00877A31&quot;/&gt;&lt;wsp:rsid wsp:val=&quot;008841D4&quot;/&gt;&lt;wsp:rsid wsp:val=&quot;0088617F&quot;/&gt;&lt;wsp:rsid wsp:val=&quot;00890ACE&quot;/&gt;&lt;wsp:rsid wsp:val=&quot;008930B0&quot;/&gt;&lt;wsp:rsid wsp:val=&quot;008931F2&quot;/&gt;&lt;wsp:rsid wsp:val=&quot;0089440E&quot;/&gt;&lt;wsp:rsid wsp:val=&quot;008954A1&quot;/&gt;&lt;wsp:rsid wsp:val=&quot;008A0389&quot;/&gt;&lt;wsp:rsid wsp:val=&quot;008A3E09&quot;/&gt;&lt;wsp:rsid wsp:val=&quot;008A4C4D&quot;/&gt;&lt;wsp:rsid wsp:val=&quot;008A4E5F&quot;/&gt;&lt;wsp:rsid wsp:val=&quot;008A6539&quot;/&gt;&lt;wsp:rsid wsp:val=&quot;008A6968&quot;/&gt;&lt;wsp:rsid wsp:val=&quot;008B125A&quot;/&gt;&lt;wsp:rsid wsp:val=&quot;008B39ED&quot;/&gt;&lt;wsp:rsid wsp:val=&quot;008B6479&quot;/&gt;&lt;wsp:rsid wsp:val=&quot;008B69A7&quot;/&gt;&lt;wsp:rsid wsp:val=&quot;008C5FFF&quot;/&gt;&lt;wsp:rsid wsp:val=&quot;008C7805&quot;/&gt;&lt;wsp:rsid wsp:val=&quot;008D0E22&quot;/&gt;&lt;wsp:rsid wsp:val=&quot;008D32F8&quot;/&gt;&lt;wsp:rsid wsp:val=&quot;008D5C06&quot;/&gt;&lt;wsp:rsid wsp:val=&quot;008E01C2&quot;/&gt;&lt;wsp:rsid wsp:val=&quot;008E0F0A&quot;/&gt;&lt;wsp:rsid wsp:val=&quot;008E1B14&quot;/&gt;&lt;wsp:rsid wsp:val=&quot;008E55FA&quot;/&gt;&lt;wsp:rsid wsp:val=&quot;008E5CD7&quot;/&gt;&lt;wsp:rsid wsp:val=&quot;008E5F99&quot;/&gt;&lt;wsp:rsid wsp:val=&quot;008F17CD&quot;/&gt;&lt;wsp:rsid wsp:val=&quot;008F3918&quot;/&gt;&lt;wsp:rsid wsp:val=&quot;008F6D04&quot;/&gt;&lt;wsp:rsid wsp:val=&quot;008F7423&quot;/&gt;&lt;wsp:rsid wsp:val=&quot;008F78D6&quot;/&gt;&lt;wsp:rsid wsp:val=&quot;00900504&quot;/&gt;&lt;wsp:rsid wsp:val=&quot;00901B59&quot;/&gt;&lt;wsp:rsid wsp:val=&quot;009039B9&quot;/&gt;&lt;wsp:rsid wsp:val=&quot;009045C0&quot;/&gt;&lt;wsp:rsid wsp:val=&quot;009052FC&quot;/&gt;&lt;wsp:rsid wsp:val=&quot;009108DA&quot;/&gt;&lt;wsp:rsid wsp:val=&quot;00910E50&quot;/&gt;&lt;wsp:rsid wsp:val=&quot;00911B8E&quot;/&gt;&lt;wsp:rsid wsp:val=&quot;0091305F&quot;/&gt;&lt;wsp:rsid wsp:val=&quot;009211B4&quot;/&gt;&lt;wsp:rsid wsp:val=&quot;0092351D&quot;/&gt;&lt;wsp:rsid wsp:val=&quot;009264CF&quot;/&gt;&lt;wsp:rsid wsp:val=&quot;009316D8&quot;/&gt;&lt;wsp:rsid wsp:val=&quot;00935B0B&quot;/&gt;&lt;wsp:rsid wsp:val=&quot;009404EE&quot;/&gt;&lt;wsp:rsid wsp:val=&quot;00940CAB&quot;/&gt;&lt;wsp:rsid wsp:val=&quot;00942768&quot;/&gt;&lt;wsp:rsid wsp:val=&quot;00942BCD&quot;/&gt;&lt;wsp:rsid wsp:val=&quot;00947849&quot;/&gt;&lt;wsp:rsid wsp:val=&quot;00950EB3&quot;/&gt;&lt;wsp:rsid wsp:val=&quot;00951013&quot;/&gt;&lt;wsp:rsid wsp:val=&quot;009517F9&quot;/&gt;&lt;wsp:rsid wsp:val=&quot;009527AF&quot;/&gt;&lt;wsp:rsid wsp:val=&quot;00953B26&quot;/&gt;&lt;wsp:rsid wsp:val=&quot;00953C18&quot;/&gt;&lt;wsp:rsid wsp:val=&quot;00954063&quot;/&gt;&lt;wsp:rsid wsp:val=&quot;00954637&quot;/&gt;&lt;wsp:rsid wsp:val=&quot;00954EB0&quot;/&gt;&lt;wsp:rsid wsp:val=&quot;00956B31&quot;/&gt;&lt;wsp:rsid wsp:val=&quot;00960707&quot;/&gt;&lt;wsp:rsid wsp:val=&quot;00966E07&quot;/&gt;&lt;wsp:rsid wsp:val=&quot;00973E40&quot;/&gt;&lt;wsp:rsid wsp:val=&quot;009749E7&quot;/&gt;&lt;wsp:rsid wsp:val=&quot;00982732&quot;/&gt;&lt;wsp:rsid wsp:val=&quot;009827FC&quot;/&gt;&lt;wsp:rsid wsp:val=&quot;009847F1&quot;/&gt;&lt;wsp:rsid wsp:val=&quot;00986711&quot;/&gt;&lt;wsp:rsid wsp:val=&quot;0099114B&quot;/&gt;&lt;wsp:rsid wsp:val=&quot;00992728&quot;/&gt;&lt;wsp:rsid wsp:val=&quot;00994F7D&quot;/&gt;&lt;wsp:rsid wsp:val=&quot;009959E1&quot;/&gt;&lt;wsp:rsid wsp:val=&quot;009A3671&quot;/&gt;&lt;wsp:rsid wsp:val=&quot;009B7182&quot;/&gt;&lt;wsp:rsid wsp:val=&quot;009C0B27&quot;/&gt;&lt;wsp:rsid wsp:val=&quot;009C32F8&quot;/&gt;&lt;wsp:rsid wsp:val=&quot;009C3726&quot;/&gt;&lt;wsp:rsid wsp:val=&quot;009C37FE&quot;/&gt;&lt;wsp:rsid wsp:val=&quot;009C39B7&quot;/&gt;&lt;wsp:rsid wsp:val=&quot;009C44AF&quot;/&gt;&lt;wsp:rsid wsp:val=&quot;009C5655&quot;/&gt;&lt;wsp:rsid wsp:val=&quot;009C5CA2&quot;/&gt;&lt;wsp:rsid wsp:val=&quot;009D038A&quot;/&gt;&lt;wsp:rsid wsp:val=&quot;009D3B62&quot;/&gt;&lt;wsp:rsid wsp:val=&quot;009D4F4D&quot;/&gt;&lt;wsp:rsid wsp:val=&quot;009D63E8&quot;/&gt;&lt;wsp:rsid wsp:val=&quot;009E33C0&quot;/&gt;&lt;wsp:rsid wsp:val=&quot;009E3424&quot;/&gt;&lt;wsp:rsid wsp:val=&quot;009E3CA0&quot;/&gt;&lt;wsp:rsid wsp:val=&quot;009E5D95&quot;/&gt;&lt;wsp:rsid wsp:val=&quot;009E699D&quot;/&gt;&lt;wsp:rsid wsp:val=&quot;009E77D4&quot;/&gt;&lt;wsp:rsid wsp:val=&quot;009E7B53&quot;/&gt;&lt;wsp:rsid wsp:val=&quot;009E7D9E&quot;/&gt;&lt;wsp:rsid wsp:val=&quot;009F20FB&quot;/&gt;&lt;wsp:rsid wsp:val=&quot;009F5281&quot;/&gt;&lt;wsp:rsid wsp:val=&quot;009F60A6&quot;/&gt;&lt;wsp:rsid wsp:val=&quot;00A01A32&quot;/&gt;&lt;wsp:rsid wsp:val=&quot;00A027B5&quot;/&gt;&lt;wsp:rsid wsp:val=&quot;00A02C76&quot;/&gt;&lt;wsp:rsid wsp:val=&quot;00A069A6&quot;/&gt;&lt;wsp:rsid wsp:val=&quot;00A11143&quot;/&gt;&lt;wsp:rsid wsp:val=&quot;00A11DA1&quot;/&gt;&lt;wsp:rsid wsp:val=&quot;00A14C74&quot;/&gt;&lt;wsp:rsid wsp:val=&quot;00A2282B&quot;/&gt;&lt;wsp:rsid wsp:val=&quot;00A262F4&quot;/&gt;&lt;wsp:rsid wsp:val=&quot;00A30A12&quot;/&gt;&lt;wsp:rsid wsp:val=&quot;00A36343&quot;/&gt;&lt;wsp:rsid wsp:val=&quot;00A40147&quot;/&gt;&lt;wsp:rsid wsp:val=&quot;00A40E66&quot;/&gt;&lt;wsp:rsid wsp:val=&quot;00A422C7&quot;/&gt;&lt;wsp:rsid wsp:val=&quot;00A42EA0&quot;/&gt;&lt;wsp:rsid wsp:val=&quot;00A43E22&quot;/&gt;&lt;wsp:rsid wsp:val=&quot;00A44A5E&quot;/&gt;&lt;wsp:rsid wsp:val=&quot;00A46B3B&quot;/&gt;&lt;wsp:rsid wsp:val=&quot;00A57161&quot;/&gt;&lt;wsp:rsid wsp:val=&quot;00A62FFB&quot;/&gt;&lt;wsp:rsid wsp:val=&quot;00A6461E&quot;/&gt;&lt;wsp:rsid wsp:val=&quot;00A64F5A&quot;/&gt;&lt;wsp:rsid wsp:val=&quot;00A66EAC&quot;/&gt;&lt;wsp:rsid wsp:val=&quot;00A700F3&quot;/&gt;&lt;wsp:rsid wsp:val=&quot;00A71F10&quot;/&gt;&lt;wsp:rsid wsp:val=&quot;00A748E3&quot;/&gt;&lt;wsp:rsid wsp:val=&quot;00A76E85&quot;/&gt;&lt;wsp:rsid wsp:val=&quot;00A779A1&quot;/&gt;&lt;wsp:rsid wsp:val=&quot;00A80593&quot;/&gt;&lt;wsp:rsid wsp:val=&quot;00A8156B&quot;/&gt;&lt;wsp:rsid wsp:val=&quot;00A821AC&quot;/&gt;&lt;wsp:rsid wsp:val=&quot;00A825A3&quot;/&gt;&lt;wsp:rsid wsp:val=&quot;00A83407&quot;/&gt;&lt;wsp:rsid wsp:val=&quot;00A83FE2&quot;/&gt;&lt;wsp:rsid wsp:val=&quot;00A845A7&quot;/&gt;&lt;wsp:rsid wsp:val=&quot;00A85193&quot;/&gt;&lt;wsp:rsid wsp:val=&quot;00A858AC&quot;/&gt;&lt;wsp:rsid wsp:val=&quot;00A868ED&quot;/&gt;&lt;wsp:rsid wsp:val=&quot;00A872DF&quot;/&gt;&lt;wsp:rsid wsp:val=&quot;00A92F00&quot;/&gt;&lt;wsp:rsid wsp:val=&quot;00A936A3&quot;/&gt;&lt;wsp:rsid wsp:val=&quot;00AA05AD&quot;/&gt;&lt;wsp:rsid wsp:val=&quot;00AA3D13&quot;/&gt;&lt;wsp:rsid wsp:val=&quot;00AA4ED5&quot;/&gt;&lt;wsp:rsid wsp:val=&quot;00AB28F0&quot;/&gt;&lt;wsp:rsid wsp:val=&quot;00AB4F91&quot;/&gt;&lt;wsp:rsid wsp:val=&quot;00AC1E3E&quot;/&gt;&lt;wsp:rsid wsp:val=&quot;00AC22B4&quot;/&gt;&lt;wsp:rsid wsp:val=&quot;00AC3B41&quot;/&gt;&lt;wsp:rsid wsp:val=&quot;00AC60EF&quot;/&gt;&lt;wsp:rsid wsp:val=&quot;00AD0646&quot;/&gt;&lt;wsp:rsid wsp:val=&quot;00AE413D&quot;/&gt;&lt;wsp:rsid wsp:val=&quot;00AF1730&quot;/&gt;&lt;wsp:rsid wsp:val=&quot;00AF3C34&quot;/&gt;&lt;wsp:rsid wsp:val=&quot;00AF3C7B&quot;/&gt;&lt;wsp:rsid wsp:val=&quot;00AF3EB0&quot;/&gt;&lt;wsp:rsid wsp:val=&quot;00AF3F43&quot;/&gt;&lt;wsp:rsid wsp:val=&quot;00AF4123&quot;/&gt;&lt;wsp:rsid wsp:val=&quot;00AF49CC&quot;/&gt;&lt;wsp:rsid wsp:val=&quot;00AF604E&quot;/&gt;&lt;wsp:rsid wsp:val=&quot;00B02ECA&quot;/&gt;&lt;wsp:rsid wsp:val=&quot;00B04D21&quot;/&gt;&lt;wsp:rsid wsp:val=&quot;00B0500F&quot;/&gt;&lt;wsp:rsid wsp:val=&quot;00B05FCD&quot;/&gt;&lt;wsp:rsid wsp:val=&quot;00B068AB&quot;/&gt;&lt;wsp:rsid wsp:val=&quot;00B06E78&quot;/&gt;&lt;wsp:rsid wsp:val=&quot;00B110F0&quot;/&gt;&lt;wsp:rsid wsp:val=&quot;00B11187&quot;/&gt;&lt;wsp:rsid wsp:val=&quot;00B1396B&quot;/&gt;&lt;wsp:rsid wsp:val=&quot;00B15452&quot;/&gt;&lt;wsp:rsid wsp:val=&quot;00B36D67&quot;/&gt;&lt;wsp:rsid wsp:val=&quot;00B41905&quot;/&gt;&lt;wsp:rsid wsp:val=&quot;00B42A02&quot;/&gt;&lt;wsp:rsid wsp:val=&quot;00B43AD7&quot;/&gt;&lt;wsp:rsid wsp:val=&quot;00B4429E&quot;/&gt;&lt;wsp:rsid wsp:val=&quot;00B459CE&quot;/&gt;&lt;wsp:rsid wsp:val=&quot;00B50E7E&quot;/&gt;&lt;wsp:rsid wsp:val=&quot;00B50EC1&quot;/&gt;&lt;wsp:rsid wsp:val=&quot;00B5532F&quot;/&gt;&lt;wsp:rsid wsp:val=&quot;00B55783&quot;/&gt;&lt;wsp:rsid wsp:val=&quot;00B55DAF&quot;/&gt;&lt;wsp:rsid wsp:val=&quot;00B56F8A&quot;/&gt;&lt;wsp:rsid wsp:val=&quot;00B57D29&quot;/&gt;&lt;wsp:rsid wsp:val=&quot;00B6579A&quot;/&gt;&lt;wsp:rsid wsp:val=&quot;00B66B49&quot;/&gt;&lt;wsp:rsid wsp:val=&quot;00B71208&quot;/&gt;&lt;wsp:rsid wsp:val=&quot;00B72B8F&quot;/&gt;&lt;wsp:rsid wsp:val=&quot;00B74356&quot;/&gt;&lt;wsp:rsid wsp:val=&quot;00B74FFD&quot;/&gt;&lt;wsp:rsid wsp:val=&quot;00B8100C&quot;/&gt;&lt;wsp:rsid wsp:val=&quot;00B82691&quot;/&gt;&lt;wsp:rsid wsp:val=&quot;00B82F6B&quot;/&gt;&lt;wsp:rsid wsp:val=&quot;00B83CAA&quot;/&gt;&lt;wsp:rsid wsp:val=&quot;00B84553&quot;/&gt;&lt;wsp:rsid wsp:val=&quot;00B851B2&quot;/&gt;&lt;wsp:rsid wsp:val=&quot;00B90CEF&quot;/&gt;&lt;wsp:rsid wsp:val=&quot;00B94D69&quot;/&gt;&lt;wsp:rsid wsp:val=&quot;00BA1D4F&quot;/&gt;&lt;wsp:rsid wsp:val=&quot;00BA651E&quot;/&gt;&lt;wsp:rsid wsp:val=&quot;00BA7213&quot;/&gt;&lt;wsp:rsid wsp:val=&quot;00BB1E66&quot;/&gt;&lt;wsp:rsid wsp:val=&quot;00BB238D&quot;/&gt;&lt;wsp:rsid wsp:val=&quot;00BB346A&quot;/&gt;&lt;wsp:rsid wsp:val=&quot;00BB4685&quot;/&gt;&lt;wsp:rsid wsp:val=&quot;00BB62D4&quot;/&gt;&lt;wsp:rsid wsp:val=&quot;00BB7353&quot;/&gt;&lt;wsp:rsid wsp:val=&quot;00BC083D&quot;/&gt;&lt;wsp:rsid wsp:val=&quot;00BC2D94&quot;/&gt;&lt;wsp:rsid wsp:val=&quot;00BC378C&quot;/&gt;&lt;wsp:rsid wsp:val=&quot;00BC43FE&quot;/&gt;&lt;wsp:rsid wsp:val=&quot;00BC589D&quot;/&gt;&lt;wsp:rsid wsp:val=&quot;00BC7DD8&quot;/&gt;&lt;wsp:rsid wsp:val=&quot;00BD68C2&quot;/&gt;&lt;wsp:rsid wsp:val=&quot;00BD78BB&quot;/&gt;&lt;wsp:rsid wsp:val=&quot;00BE16B4&quot;/&gt;&lt;wsp:rsid wsp:val=&quot;00BE3677&quot;/&gt;&lt;wsp:rsid wsp:val=&quot;00BE60D9&quot;/&gt;&lt;wsp:rsid wsp:val=&quot;00BF133E&quot;/&gt;&lt;wsp:rsid wsp:val=&quot;00BF13F4&quot;/&gt;&lt;wsp:rsid wsp:val=&quot;00BF3D11&quot;/&gt;&lt;wsp:rsid wsp:val=&quot;00BF3EFB&quot;/&gt;&lt;wsp:rsid wsp:val=&quot;00BF74AB&quot;/&gt;&lt;wsp:rsid wsp:val=&quot;00C00384&quot;/&gt;&lt;wsp:rsid wsp:val=&quot;00C03347&quot;/&gt;&lt;wsp:rsid wsp:val=&quot;00C1047B&quot;/&gt;&lt;wsp:rsid wsp:val=&quot;00C20BC4&quot;/&gt;&lt;wsp:rsid wsp:val=&quot;00C220D6&quot;/&gt;&lt;wsp:rsid wsp:val=&quot;00C23C20&quot;/&gt;&lt;wsp:rsid wsp:val=&quot;00C331DE&quot;/&gt;&lt;wsp:rsid wsp:val=&quot;00C356CF&quot;/&gt;&lt;wsp:rsid wsp:val=&quot;00C40A36&quot;/&gt;&lt;wsp:rsid wsp:val=&quot;00C425C6&quot;/&gt;&lt;wsp:rsid wsp:val=&quot;00C42862&quot;/&gt;&lt;wsp:rsid wsp:val=&quot;00C42A98&quot;/&gt;&lt;wsp:rsid wsp:val=&quot;00C45501&quot;/&gt;&lt;wsp:rsid wsp:val=&quot;00C460D6&quot;/&gt;&lt;wsp:rsid wsp:val=&quot;00C47463&quot;/&gt;&lt;wsp:rsid wsp:val=&quot;00C529BA&quot;/&gt;&lt;wsp:rsid wsp:val=&quot;00C54986&quot;/&gt;&lt;wsp:rsid wsp:val=&quot;00C56F15&quot;/&gt;&lt;wsp:rsid wsp:val=&quot;00C60E12&quot;/&gt;&lt;wsp:rsid wsp:val=&quot;00C6237A&quot;/&gt;&lt;wsp:rsid wsp:val=&quot;00C71B99&quot;/&gt;&lt;wsp:rsid wsp:val=&quot;00C72CB8&quot;/&gt;&lt;wsp:rsid wsp:val=&quot;00C730AC&quot;/&gt;&lt;wsp:rsid wsp:val=&quot;00C8006D&quot;/&gt;&lt;wsp:rsid wsp:val=&quot;00C81A63&quot;/&gt;&lt;wsp:rsid wsp:val=&quot;00C83435&quot;/&gt;&lt;wsp:rsid wsp:val=&quot;00C84BB2&quot;/&gt;&lt;wsp:rsid wsp:val=&quot;00C94AB1&quot;/&gt;&lt;wsp:rsid wsp:val=&quot;00C97998&quot;/&gt;&lt;wsp:rsid wsp:val=&quot;00CA4F12&quot;/&gt;&lt;wsp:rsid wsp:val=&quot;00CB2C4F&quot;/&gt;&lt;wsp:rsid wsp:val=&quot;00CB4714&quot;/&gt;&lt;wsp:rsid wsp:val=&quot;00CB695F&quot;/&gt;&lt;wsp:rsid wsp:val=&quot;00CC1459&quot;/&gt;&lt;wsp:rsid wsp:val=&quot;00CC2555&quot;/&gt;&lt;wsp:rsid wsp:val=&quot;00CC3529&quot;/&gt;&lt;wsp:rsid wsp:val=&quot;00CC4849&quot;/&gt;&lt;wsp:rsid wsp:val=&quot;00CC4B10&quot;/&gt;&lt;wsp:rsid wsp:val=&quot;00CC5816&quot;/&gt;&lt;wsp:rsid wsp:val=&quot;00CC7355&quot;/&gt;&lt;wsp:rsid wsp:val=&quot;00CD2B96&quot;/&gt;&lt;wsp:rsid wsp:val=&quot;00CD6BE6&quot;/&gt;&lt;wsp:rsid wsp:val=&quot;00CE0044&quot;/&gt;&lt;wsp:rsid wsp:val=&quot;00CE1987&quot;/&gt;&lt;wsp:rsid wsp:val=&quot;00CE1F95&quot;/&gt;&lt;wsp:rsid wsp:val=&quot;00CE4EBA&quot;/&gt;&lt;wsp:rsid wsp:val=&quot;00CE6ABA&quot;/&gt;&lt;wsp:rsid wsp:val=&quot;00CF112D&quot;/&gt;&lt;wsp:rsid wsp:val=&quot;00CF1A1D&quot;/&gt;&lt;wsp:rsid wsp:val=&quot;00CF31B5&quot;/&gt;&lt;wsp:rsid wsp:val=&quot;00CF37C2&quot;/&gt;&lt;wsp:rsid wsp:val=&quot;00CF5C00&quot;/&gt;&lt;wsp:rsid wsp:val=&quot;00CF6553&quot;/&gt;&lt;wsp:rsid wsp:val=&quot;00D0169B&quot;/&gt;&lt;wsp:rsid wsp:val=&quot;00D0293C&quot;/&gt;&lt;wsp:rsid wsp:val=&quot;00D06100&quot;/&gt;&lt;wsp:rsid wsp:val=&quot;00D0743F&quot;/&gt;&lt;wsp:rsid wsp:val=&quot;00D1458C&quot;/&gt;&lt;wsp:rsid wsp:val=&quot;00D213AA&quot;/&gt;&lt;wsp:rsid wsp:val=&quot;00D215D5&quot;/&gt;&lt;wsp:rsid wsp:val=&quot;00D25CCD&quot;/&gt;&lt;wsp:rsid wsp:val=&quot;00D3054B&quot;/&gt;&lt;wsp:rsid wsp:val=&quot;00D3504D&quot;/&gt;&lt;wsp:rsid wsp:val=&quot;00D42797&quot;/&gt;&lt;wsp:rsid wsp:val=&quot;00D511B9&quot;/&gt;&lt;wsp:rsid wsp:val=&quot;00D5139B&quot;/&gt;&lt;wsp:rsid wsp:val=&quot;00D5315C&quot;/&gt;&lt;wsp:rsid wsp:val=&quot;00D5466E&quot;/&gt;&lt;wsp:rsid wsp:val=&quot;00D572D5&quot;/&gt;&lt;wsp:rsid wsp:val=&quot;00D572D8&quot;/&gt;&lt;wsp:rsid wsp:val=&quot;00D6258C&quot;/&gt;&lt;wsp:rsid wsp:val=&quot;00D63945&quot;/&gt;&lt;wsp:rsid wsp:val=&quot;00D73D02&quot;/&gt;&lt;wsp:rsid wsp:val=&quot;00D73E93&quot;/&gt;&lt;wsp:rsid wsp:val=&quot;00D80390&quot;/&gt;&lt;wsp:rsid wsp:val=&quot;00D8098C&quot;/&gt;&lt;wsp:rsid wsp:val=&quot;00D837B8&quot;/&gt;&lt;wsp:rsid wsp:val=&quot;00D85138&quot;/&gt;&lt;wsp:rsid wsp:val=&quot;00D854E6&quot;/&gt;&lt;wsp:rsid wsp:val=&quot;00D85967&quot;/&gt;&lt;wsp:rsid wsp:val=&quot;00D86F01&quot;/&gt;&lt;wsp:rsid wsp:val=&quot;00D902A0&quot;/&gt;&lt;wsp:rsid wsp:val=&quot;00D92E2E&quot;/&gt;&lt;wsp:rsid wsp:val=&quot;00D939E1&quot;/&gt;&lt;wsp:rsid wsp:val=&quot;00D93C84&quot;/&gt;&lt;wsp:rsid wsp:val=&quot;00DA09EE&quot;/&gt;&lt;wsp:rsid wsp:val=&quot;00DA16DD&quot;/&gt;&lt;wsp:rsid wsp:val=&quot;00DA401B&quot;/&gt;&lt;wsp:rsid wsp:val=&quot;00DA4306&quot;/&gt;&lt;wsp:rsid wsp:val=&quot;00DA4471&quot;/&gt;&lt;wsp:rsid wsp:val=&quot;00DA5FDF&quot;/&gt;&lt;wsp:rsid wsp:val=&quot;00DB0B3D&quot;/&gt;&lt;wsp:rsid wsp:val=&quot;00DB13E4&quot;/&gt;&lt;wsp:rsid wsp:val=&quot;00DB1886&quot;/&gt;&lt;wsp:rsid wsp:val=&quot;00DB285B&quot;/&gt;&lt;wsp:rsid wsp:val=&quot;00DB6FED&quot;/&gt;&lt;wsp:rsid wsp:val=&quot;00DC3128&quot;/&gt;&lt;wsp:rsid wsp:val=&quot;00DC4765&quot;/&gt;&lt;wsp:rsid wsp:val=&quot;00DC7011&quot;/&gt;&lt;wsp:rsid wsp:val=&quot;00DD2FBA&quot;/&gt;&lt;wsp:rsid wsp:val=&quot;00DD5D2A&quot;/&gt;&lt;wsp:rsid wsp:val=&quot;00DD645B&quot;/&gt;&lt;wsp:rsid wsp:val=&quot;00DD7539&quot;/&gt;&lt;wsp:rsid wsp:val=&quot;00DE053C&quot;/&gt;&lt;wsp:rsid wsp:val=&quot;00DE2201&quot;/&gt;&lt;wsp:rsid wsp:val=&quot;00DE5B78&quot;/&gt;&lt;wsp:rsid wsp:val=&quot;00DE734E&quot;/&gt;&lt;wsp:rsid wsp:val=&quot;00DE76E9&quot;/&gt;&lt;wsp:rsid wsp:val=&quot;00DF0003&quot;/&gt;&lt;wsp:rsid wsp:val=&quot;00DF282A&quot;/&gt;&lt;wsp:rsid wsp:val=&quot;00DF45B2&quot;/&gt;&lt;wsp:rsid wsp:val=&quot;00DF5F34&quot;/&gt;&lt;wsp:rsid wsp:val=&quot;00DF6D6A&quot;/&gt;&lt;wsp:rsid wsp:val=&quot;00E0163C&quot;/&gt;&lt;wsp:rsid wsp:val=&quot;00E05713&quot;/&gt;&lt;wsp:rsid wsp:val=&quot;00E058E3&quot;/&gt;&lt;wsp:rsid wsp:val=&quot;00E06B92&quot;/&gt;&lt;wsp:rsid wsp:val=&quot;00E133B0&quot;/&gt;&lt;wsp:rsid wsp:val=&quot;00E1752F&quot;/&gt;&lt;wsp:rsid wsp:val=&quot;00E206FC&quot;/&gt;&lt;wsp:rsid wsp:val=&quot;00E212DC&quot;/&gt;&lt;wsp:rsid wsp:val=&quot;00E2144E&quot;/&gt;&lt;wsp:rsid wsp:val=&quot;00E23132&quot;/&gt;&lt;wsp:rsid wsp:val=&quot;00E24101&quot;/&gt;&lt;wsp:rsid wsp:val=&quot;00E24F78&quot;/&gt;&lt;wsp:rsid wsp:val=&quot;00E26E3C&quot;/&gt;&lt;wsp:rsid wsp:val=&quot;00E27269&quot;/&gt;&lt;wsp:rsid wsp:val=&quot;00E3431A&quot;/&gt;&lt;wsp:rsid wsp:val=&quot;00E352F2&quot;/&gt;&lt;wsp:rsid wsp:val=&quot;00E44D62&quot;/&gt;&lt;wsp:rsid wsp:val=&quot;00E53ABD&quot;/&gt;&lt;wsp:rsid wsp:val=&quot;00E53CAC&quot;/&gt;&lt;wsp:rsid wsp:val=&quot;00E552AF&quot;/&gt;&lt;wsp:rsid wsp:val=&quot;00E56B55&quot;/&gt;&lt;wsp:rsid wsp:val=&quot;00E56C8E&quot;/&gt;&lt;wsp:rsid wsp:val=&quot;00E62CF3&quot;/&gt;&lt;wsp:rsid wsp:val=&quot;00E6308F&quot;/&gt;&lt;wsp:rsid wsp:val=&quot;00E6547E&quot;/&gt;&lt;wsp:rsid wsp:val=&quot;00E65F77&quot;/&gt;&lt;wsp:rsid wsp:val=&quot;00E72195&quot;/&gt;&lt;wsp:rsid wsp:val=&quot;00E745BE&quot;/&gt;&lt;wsp:rsid wsp:val=&quot;00E749E5&quot;/&gt;&lt;wsp:rsid wsp:val=&quot;00E759E7&quot;/&gt;&lt;wsp:rsid wsp:val=&quot;00E800C9&quot;/&gt;&lt;wsp:rsid wsp:val=&quot;00E835D4&quot;/&gt;&lt;wsp:rsid wsp:val=&quot;00E86E4B&quot;/&gt;&lt;wsp:rsid wsp:val=&quot;00E86ECE&quot;/&gt;&lt;wsp:rsid wsp:val=&quot;00E87F15&quot;/&gt;&lt;wsp:rsid wsp:val=&quot;00E90343&quot;/&gt;&lt;wsp:rsid wsp:val=&quot;00E92ACB&quot;/&gt;&lt;wsp:rsid wsp:val=&quot;00E93801&quot;/&gt;&lt;wsp:rsid wsp:val=&quot;00E93BB5&quot;/&gt;&lt;wsp:rsid wsp:val=&quot;00E94466&quot;/&gt;&lt;wsp:rsid wsp:val=&quot;00E94665&quot;/&gt;&lt;wsp:rsid wsp:val=&quot;00E961B3&quot;/&gt;&lt;wsp:rsid wsp:val=&quot;00EA5D91&quot;/&gt;&lt;wsp:rsid wsp:val=&quot;00EA7398&quot;/&gt;&lt;wsp:rsid wsp:val=&quot;00EB09F9&quot;/&gt;&lt;wsp:rsid wsp:val=&quot;00EB1018&quot;/&gt;&lt;wsp:rsid wsp:val=&quot;00EB3A7C&quot;/&gt;&lt;wsp:rsid wsp:val=&quot;00EB486E&quot;/&gt;&lt;wsp:rsid wsp:val=&quot;00EB528B&quot;/&gt;&lt;wsp:rsid wsp:val=&quot;00EB58A3&quot;/&gt;&lt;wsp:rsid wsp:val=&quot;00EB5954&quot;/&gt;&lt;wsp:rsid wsp:val=&quot;00EB62B2&quot;/&gt;&lt;wsp:rsid wsp:val=&quot;00EC239A&quot;/&gt;&lt;wsp:rsid wsp:val=&quot;00EC6429&quot;/&gt;&lt;wsp:rsid wsp:val=&quot;00EC6604&quot;/&gt;&lt;wsp:rsid wsp:val=&quot;00EC7B68&quot;/&gt;&lt;wsp:rsid wsp:val=&quot;00ED04CC&quot;/&gt;&lt;wsp:rsid wsp:val=&quot;00ED0E92&quot;/&gt;&lt;wsp:rsid wsp:val=&quot;00ED37DF&quot;/&gt;&lt;wsp:rsid wsp:val=&quot;00ED4ACF&quot;/&gt;&lt;wsp:rsid wsp:val=&quot;00ED6F04&quot;/&gt;&lt;wsp:rsid wsp:val=&quot;00EE1CE2&quot;/&gt;&lt;wsp:rsid wsp:val=&quot;00EE2598&quot;/&gt;&lt;wsp:rsid wsp:val=&quot;00EF161F&quot;/&gt;&lt;wsp:rsid wsp:val=&quot;00EF3988&quot;/&gt;&lt;wsp:rsid wsp:val=&quot;00EF7AC3&quot;/&gt;&lt;wsp:rsid wsp:val=&quot;00F00AD1&quot;/&gt;&lt;wsp:rsid wsp:val=&quot;00F01323&quot;/&gt;&lt;wsp:rsid wsp:val=&quot;00F01DCF&quot;/&gt;&lt;wsp:rsid wsp:val=&quot;00F0564E&quot;/&gt;&lt;wsp:rsid wsp:val=&quot;00F057BA&quot;/&gt;&lt;wsp:rsid wsp:val=&quot;00F0648B&quot;/&gt;&lt;wsp:rsid wsp:val=&quot;00F1023F&quot;/&gt;&lt;wsp:rsid wsp:val=&quot;00F11302&quot;/&gt;&lt;wsp:rsid wsp:val=&quot;00F1492F&quot;/&gt;&lt;wsp:rsid wsp:val=&quot;00F14D5A&quot;/&gt;&lt;wsp:rsid wsp:val=&quot;00F20428&quot;/&gt;&lt;wsp:rsid wsp:val=&quot;00F204BA&quot;/&gt;&lt;wsp:rsid wsp:val=&quot;00F211D3&quot;/&gt;&lt;wsp:rsid wsp:val=&quot;00F21D67&quot;/&gt;&lt;wsp:rsid wsp:val=&quot;00F22A06&quot;/&gt;&lt;wsp:rsid wsp:val=&quot;00F22B5E&quot;/&gt;&lt;wsp:rsid wsp:val=&quot;00F24B5E&quot;/&gt;&lt;wsp:rsid wsp:val=&quot;00F255EF&quot;/&gt;&lt;wsp:rsid wsp:val=&quot;00F26159&quot;/&gt;&lt;wsp:rsid wsp:val=&quot;00F275D1&quot;/&gt;&lt;wsp:rsid wsp:val=&quot;00F306E8&quot;/&gt;&lt;wsp:rsid wsp:val=&quot;00F330E1&quot;/&gt;&lt;wsp:rsid wsp:val=&quot;00F34CC8&quot;/&gt;&lt;wsp:rsid wsp:val=&quot;00F37119&quot;/&gt;&lt;wsp:rsid wsp:val=&quot;00F425AA&quot;/&gt;&lt;wsp:rsid wsp:val=&quot;00F43AEF&quot;/&gt;&lt;wsp:rsid wsp:val=&quot;00F43E19&quot;/&gt;&lt;wsp:rsid wsp:val=&quot;00F44A58&quot;/&gt;&lt;wsp:rsid wsp:val=&quot;00F452B1&quot;/&gt;&lt;wsp:rsid wsp:val=&quot;00F527F0&quot;/&gt;&lt;wsp:rsid wsp:val=&quot;00F5391A&quot;/&gt;&lt;wsp:rsid wsp:val=&quot;00F5481B&quot;/&gt;&lt;wsp:rsid wsp:val=&quot;00F55EA0&quot;/&gt;&lt;wsp:rsid wsp:val=&quot;00F57F9B&quot;/&gt;&lt;wsp:rsid wsp:val=&quot;00F6066D&quot;/&gt;&lt;wsp:rsid wsp:val=&quot;00F651B4&quot;/&gt;&lt;wsp:rsid wsp:val=&quot;00F67C43&quot;/&gt;&lt;wsp:rsid wsp:val=&quot;00F7196E&quot;/&gt;&lt;wsp:rsid wsp:val=&quot;00F74376&quot;/&gt;&lt;wsp:rsid wsp:val=&quot;00F774ED&quot;/&gt;&lt;wsp:rsid wsp:val=&quot;00F83D1B&quot;/&gt;&lt;wsp:rsid wsp:val=&quot;00F852B1&quot;/&gt;&lt;wsp:rsid wsp:val=&quot;00F91DEB&quot;/&gt;&lt;wsp:rsid wsp:val=&quot;00F9393C&quot;/&gt;&lt;wsp:rsid wsp:val=&quot;00F94559&quot;/&gt;&lt;wsp:rsid wsp:val=&quot;00F95033&quot;/&gt;&lt;wsp:rsid wsp:val=&quot;00F96289&quot;/&gt;&lt;wsp:rsid wsp:val=&quot;00F97EBC&quot;/&gt;&lt;wsp:rsid wsp:val=&quot;00FA498E&quot;/&gt;&lt;wsp:rsid wsp:val=&quot;00FA5C4C&quot;/&gt;&lt;wsp:rsid wsp:val=&quot;00FA7295&quot;/&gt;&lt;wsp:rsid wsp:val=&quot;00FB1224&quot;/&gt;&lt;wsp:rsid wsp:val=&quot;00FB6EC6&quot;/&gt;&lt;wsp:rsid wsp:val=&quot;00FC2D30&quot;/&gt;&lt;wsp:rsid wsp:val=&quot;00FC430C&quot;/&gt;&lt;wsp:rsid wsp:val=&quot;00FC4449&quot;/&gt;&lt;wsp:rsid wsp:val=&quot;00FC5D05&quot;/&gt;&lt;wsp:rsid wsp:val=&quot;00FC6F4B&quot;/&gt;&lt;wsp:rsid wsp:val=&quot;00FD1590&quot;/&gt;&lt;wsp:rsid wsp:val=&quot;00FD377A&quot;/&gt;&lt;wsp:rsid wsp:val=&quot;00FD4D70&quot;/&gt;&lt;wsp:rsid wsp:val=&quot;00FD5A71&quot;/&gt;&lt;wsp:rsid wsp:val=&quot;00FD5F4A&quot;/&gt;&lt;wsp:rsid wsp:val=&quot;00FE102E&quot;/&gt;&lt;wsp:rsid wsp:val=&quot;00FE2B97&quot;/&gt;&lt;wsp:rsid wsp:val=&quot;00FE4102&quot;/&gt;&lt;wsp:rsid wsp:val=&quot;00FE475C&quot;/&gt;&lt;wsp:rsid wsp:val=&quot;00FE4D89&quot;/&gt;&lt;wsp:rsid wsp:val=&quot;00FE79E0&quot;/&gt;&lt;wsp:rsid wsp:val=&quot;00FF1F4E&quot;/&gt;&lt;wsp:rsid wsp:val=&quot;00FF2006&quot;/&gt;&lt;wsp:rsid wsp:val=&quot;00FF4CEE&quot;/&gt;&lt;/wsp:rsids&gt;&lt;/w:docPr&gt;&lt;w:body&gt;&lt;w:p wsp:rsidR=&quot;00000000&quot; wsp:rsidRDefault=&quot;00790688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i&lt;/m:t&gt;&lt;/m:r&gt;&lt;/m:e&gt;&lt;m:sub&gt;&lt;m:r&gt;&lt;w:rPr&gt;&lt;w:rFonts w:ascii=&quot;Cambria Math&quot; w:h-ansi=&quot;Cambria Math&quot;/&gt;&lt;wx:font wx:val=&quot;Cambria Math&quot;/&gt;&lt;w:i/&gt;&lt;/w:rPr&gt;&lt;m:t&gt;S&lt;/m:t&gt;&lt;/m:r&gt;&lt;/m:sub&gt;&lt;/m:sSub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w:lang w:val=&quot;EN-US&quot;/&gt;&lt;/w:rPr&gt;&lt;m:t&gt;t&lt;/m:t&gt;&lt;/m:r&gt;&lt;/m:e&gt;&lt;/m:d&gt;&lt;m:r&gt;&lt;w:rPr&gt;&lt;w:rFonts w:ascii=&quot;Cambria Math&quot; w:h-ansi=&quot;Cambria Math&quot;/&gt;&lt;wx:font wx:val=&quot;Cambria Math&quot;/&gt;&lt;w:i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 w:rsidRPr="00232ECB">
        <w:fldChar w:fldCharType="end"/>
      </w:r>
      <w:r w:rsidRPr="00AF49CC">
        <w:t>переходного процесса во времени можно получить на основе преобразования Фурье его выражение в часто</w:t>
      </w:r>
      <w:r w:rsidRPr="00AF49CC">
        <w:t>т</w:t>
      </w:r>
      <w:r w:rsidRPr="00AF49CC">
        <w:t>ной области. Поскольку в координатах обобщенного вектора в операто</w:t>
      </w:r>
      <w:r w:rsidRPr="00AF49CC">
        <w:t>р</w:t>
      </w:r>
      <w:r w:rsidRPr="00AF49CC">
        <w:t xml:space="preserve">ной форме напряжение питания имеет простое аналитическое выражение, то для каждого участка переходного процесса можно получить выражение для частотной характеристики. Задача получения частотных характеристик упрощается еще и тем, что ток </w:t>
      </w:r>
      <w:r w:rsidRPr="00232ECB">
        <w:fldChar w:fldCharType="begin"/>
      </w:r>
      <w:r w:rsidRPr="00232ECB">
        <w:instrText xml:space="preserve"> QUOTE </w:instrText>
      </w:r>
      <w:r w:rsidRPr="00232ECB">
        <w:pict>
          <v:shape id="_x0000_i1069" type="#_x0000_t75" style="width:22.8pt;height:11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69&quot;/&gt;&lt;w:doNotEmbedSystemFonts/&gt;&lt;w:defaultTabStop w:val=&quot;708&quot;/&gt;&lt;w:autoHyphenation/&gt;&lt;w:hyphenationZone w:val=&quot;357&quot;/&gt;&lt;w:doNotHyphenateCaps/&gt;&lt;w:drawingGridHorizontalSpacing w:val=&quot;140&quot;/&gt;&lt;w:drawingGridVerticalSpacing w:val=&quot;381&quot;/&gt;&lt;w:displayHorizontalDrawingGridEvery w:val=&quot;2&quot;/&gt;&lt;w:punctuationKerning/&gt;&lt;w:characterSpacingControl w:val=&quot;DontCompress&quot;/&gt;&lt;w:optimizeForBrowser/&gt;&lt;w:allowPNG/&gt;&lt;w:doNotSaveWebPagesAsSingleFil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12F04&quot;/&gt;&lt;wsp:rsid wsp:val=&quot;00000DC8&quot;/&gt;&lt;wsp:rsid wsp:val=&quot;00012B88&quot;/&gt;&lt;wsp:rsid wsp:val=&quot;0001427E&quot;/&gt;&lt;wsp:rsid wsp:val=&quot;00015252&quot;/&gt;&lt;wsp:rsid wsp:val=&quot;000155E9&quot;/&gt;&lt;wsp:rsid wsp:val=&quot;00015E30&quot;/&gt;&lt;wsp:rsid wsp:val=&quot;00022AB5&quot;/&gt;&lt;wsp:rsid wsp:val=&quot;000256B4&quot;/&gt;&lt;wsp:rsid wsp:val=&quot;00025EA1&quot;/&gt;&lt;wsp:rsid wsp:val=&quot;00027082&quot;/&gt;&lt;wsp:rsid wsp:val=&quot;00027691&quot;/&gt;&lt;wsp:rsid wsp:val=&quot;00036A2C&quot;/&gt;&lt;wsp:rsid wsp:val=&quot;00042390&quot;/&gt;&lt;wsp:rsid wsp:val=&quot;00042E84&quot;/&gt;&lt;wsp:rsid wsp:val=&quot;00043FE4&quot;/&gt;&lt;wsp:rsid wsp:val=&quot;000611FE&quot;/&gt;&lt;wsp:rsid wsp:val=&quot;00062582&quot;/&gt;&lt;wsp:rsid wsp:val=&quot;00062A36&quot;/&gt;&lt;wsp:rsid wsp:val=&quot;00065241&quot;/&gt;&lt;wsp:rsid wsp:val=&quot;0006644D&quot;/&gt;&lt;wsp:rsid wsp:val=&quot;0006702A&quot;/&gt;&lt;wsp:rsid wsp:val=&quot;000675EB&quot;/&gt;&lt;wsp:rsid wsp:val=&quot;00087B2D&quot;/&gt;&lt;wsp:rsid wsp:val=&quot;000907B6&quot;/&gt;&lt;wsp:rsid wsp:val=&quot;00091354&quot;/&gt;&lt;wsp:rsid wsp:val=&quot;000A12F2&quot;/&gt;&lt;wsp:rsid wsp:val=&quot;000A25DB&quot;/&gt;&lt;wsp:rsid wsp:val=&quot;000A460E&quot;/&gt;&lt;wsp:rsid wsp:val=&quot;000A51EB&quot;/&gt;&lt;wsp:rsid wsp:val=&quot;000A71C2&quot;/&gt;&lt;wsp:rsid wsp:val=&quot;000A7E67&quot;/&gt;&lt;wsp:rsid wsp:val=&quot;000B00A6&quot;/&gt;&lt;wsp:rsid wsp:val=&quot;000B1930&quot;/&gt;&lt;wsp:rsid wsp:val=&quot;000B25DD&quot;/&gt;&lt;wsp:rsid wsp:val=&quot;000B2D25&quot;/&gt;&lt;wsp:rsid wsp:val=&quot;000B3A07&quot;/&gt;&lt;wsp:rsid wsp:val=&quot;000C1BE1&quot;/&gt;&lt;wsp:rsid wsp:val=&quot;000C35F6&quot;/&gt;&lt;wsp:rsid wsp:val=&quot;000C5152&quot;/&gt;&lt;wsp:rsid wsp:val=&quot;000D1B58&quot;/&gt;&lt;wsp:rsid wsp:val=&quot;000D5650&quot;/&gt;&lt;wsp:rsid wsp:val=&quot;000D7AB9&quot;/&gt;&lt;wsp:rsid wsp:val=&quot;000E198A&quot;/&gt;&lt;wsp:rsid wsp:val=&quot;000E2F97&quot;/&gt;&lt;wsp:rsid wsp:val=&quot;000E3F01&quot;/&gt;&lt;wsp:rsid wsp:val=&quot;000E4D61&quot;/&gt;&lt;wsp:rsid wsp:val=&quot;000E52CD&quot;/&gt;&lt;wsp:rsid wsp:val=&quot;000E66AA&quot;/&gt;&lt;wsp:rsid wsp:val=&quot;000F1665&quot;/&gt;&lt;wsp:rsid wsp:val=&quot;000F4D3A&quot;/&gt;&lt;wsp:rsid wsp:val=&quot;000F50B4&quot;/&gt;&lt;wsp:rsid wsp:val=&quot;000F70AC&quot;/&gt;&lt;wsp:rsid wsp:val=&quot;001018AE&quot;/&gt;&lt;wsp:rsid wsp:val=&quot;001024DC&quot;/&gt;&lt;wsp:rsid wsp:val=&quot;00102CCB&quot;/&gt;&lt;wsp:rsid wsp:val=&quot;001056BE&quot;/&gt;&lt;wsp:rsid wsp:val=&quot;00110D34&quot;/&gt;&lt;wsp:rsid wsp:val=&quot;00130DFF&quot;/&gt;&lt;wsp:rsid wsp:val=&quot;00132126&quot;/&gt;&lt;wsp:rsid wsp:val=&quot;001346A0&quot;/&gt;&lt;wsp:rsid wsp:val=&quot;001366CF&quot;/&gt;&lt;wsp:rsid wsp:val=&quot;00137164&quot;/&gt;&lt;wsp:rsid wsp:val=&quot;00137B68&quot;/&gt;&lt;wsp:rsid wsp:val=&quot;00137FC8&quot;/&gt;&lt;wsp:rsid wsp:val=&quot;0014268D&quot;/&gt;&lt;wsp:rsid wsp:val=&quot;00146764&quot;/&gt;&lt;wsp:rsid wsp:val=&quot;00146F62&quot;/&gt;&lt;wsp:rsid wsp:val=&quot;001505E1&quot;/&gt;&lt;wsp:rsid wsp:val=&quot;00150A3C&quot;/&gt;&lt;wsp:rsid wsp:val=&quot;00150A53&quot;/&gt;&lt;wsp:rsid wsp:val=&quot;00151F4A&quot;/&gt;&lt;wsp:rsid wsp:val=&quot;001632B0&quot;/&gt;&lt;wsp:rsid wsp:val=&quot;001654F0&quot;/&gt;&lt;wsp:rsid wsp:val=&quot;00166743&quot;/&gt;&lt;wsp:rsid wsp:val=&quot;00171F73&quot;/&gt;&lt;wsp:rsid wsp:val=&quot;00174F60&quot;/&gt;&lt;wsp:rsid wsp:val=&quot;001800F0&quot;/&gt;&lt;wsp:rsid wsp:val=&quot;001852B3&quot;/&gt;&lt;wsp:rsid wsp:val=&quot;001864B6&quot;/&gt;&lt;wsp:rsid wsp:val=&quot;001930CB&quot;/&gt;&lt;wsp:rsid wsp:val=&quot;001A0EC0&quot;/&gt;&lt;wsp:rsid wsp:val=&quot;001A207B&quot;/&gt;&lt;wsp:rsid wsp:val=&quot;001A535A&quot;/&gt;&lt;wsp:rsid wsp:val=&quot;001B2A26&quot;/&gt;&lt;wsp:rsid wsp:val=&quot;001B59BF&quot;/&gt;&lt;wsp:rsid wsp:val=&quot;001C1E84&quot;/&gt;&lt;wsp:rsid wsp:val=&quot;001C520D&quot;/&gt;&lt;wsp:rsid wsp:val=&quot;001C5731&quot;/&gt;&lt;wsp:rsid wsp:val=&quot;001D28EA&quot;/&gt;&lt;wsp:rsid wsp:val=&quot;001D5300&quot;/&gt;&lt;wsp:rsid wsp:val=&quot;001E18B9&quot;/&gt;&lt;wsp:rsid wsp:val=&quot;001E1F66&quot;/&gt;&lt;wsp:rsid wsp:val=&quot;001E6525&quot;/&gt;&lt;wsp:rsid wsp:val=&quot;001E7283&quot;/&gt;&lt;wsp:rsid wsp:val=&quot;001E73BA&quot;/&gt;&lt;wsp:rsid wsp:val=&quot;001E7492&quot;/&gt;&lt;wsp:rsid wsp:val=&quot;001F06A3&quot;/&gt;&lt;wsp:rsid wsp:val=&quot;001F16E3&quot;/&gt;&lt;wsp:rsid wsp:val=&quot;001F42F0&quot;/&gt;&lt;wsp:rsid wsp:val=&quot;001F566A&quot;/&gt;&lt;wsp:rsid wsp:val=&quot;001F7425&quot;/&gt;&lt;wsp:rsid wsp:val=&quot;001F77D0&quot;/&gt;&lt;wsp:rsid wsp:val=&quot;0020042E&quot;/&gt;&lt;wsp:rsid wsp:val=&quot;00202A19&quot;/&gt;&lt;wsp:rsid wsp:val=&quot;00204D50&quot;/&gt;&lt;wsp:rsid wsp:val=&quot;00204DE9&quot;/&gt;&lt;wsp:rsid wsp:val=&quot;002052D5&quot;/&gt;&lt;wsp:rsid wsp:val=&quot;002101D9&quot;/&gt;&lt;wsp:rsid wsp:val=&quot;00210E90&quot;/&gt;&lt;wsp:rsid wsp:val=&quot;002111DA&quot;/&gt;&lt;wsp:rsid wsp:val=&quot;00211533&quot;/&gt;&lt;wsp:rsid wsp:val=&quot;00212F04&quot;/&gt;&lt;wsp:rsid wsp:val=&quot;0021397F&quot;/&gt;&lt;wsp:rsid wsp:val=&quot;002174DC&quot;/&gt;&lt;wsp:rsid wsp:val=&quot;002256F9&quot;/&gt;&lt;wsp:rsid wsp:val=&quot;00225757&quot;/&gt;&lt;wsp:rsid wsp:val=&quot;00225891&quot;/&gt;&lt;wsp:rsid wsp:val=&quot;00227272&quot;/&gt;&lt;wsp:rsid wsp:val=&quot;00230031&quot;/&gt;&lt;wsp:rsid wsp:val=&quot;00231A08&quot;/&gt;&lt;wsp:rsid wsp:val=&quot;00232BF3&quot;/&gt;&lt;wsp:rsid wsp:val=&quot;00232ECB&quot;/&gt;&lt;wsp:rsid wsp:val=&quot;00234D66&quot;/&gt;&lt;wsp:rsid wsp:val=&quot;00240F05&quot;/&gt;&lt;wsp:rsid wsp:val=&quot;00242F0B&quot;/&gt;&lt;wsp:rsid wsp:val=&quot;00244855&quot;/&gt;&lt;wsp:rsid wsp:val=&quot;00244BA0&quot;/&gt;&lt;wsp:rsid wsp:val=&quot;00246149&quot;/&gt;&lt;wsp:rsid wsp:val=&quot;002472B5&quot;/&gt;&lt;wsp:rsid wsp:val=&quot;00250440&quot;/&gt;&lt;wsp:rsid wsp:val=&quot;002504F8&quot;/&gt;&lt;wsp:rsid wsp:val=&quot;002600C8&quot;/&gt;&lt;wsp:rsid wsp:val=&quot;00260B3D&quot;/&gt;&lt;wsp:rsid wsp:val=&quot;002632A4&quot;/&gt;&lt;wsp:rsid wsp:val=&quot;00271A81&quot;/&gt;&lt;wsp:rsid wsp:val=&quot;00273B17&quot;/&gt;&lt;wsp:rsid wsp:val=&quot;0027698E&quot;/&gt;&lt;wsp:rsid wsp:val=&quot;002779D1&quot;/&gt;&lt;wsp:rsid wsp:val=&quot;00281B18&quot;/&gt;&lt;wsp:rsid wsp:val=&quot;002824F5&quot;/&gt;&lt;wsp:rsid wsp:val=&quot;00284725&quot;/&gt;&lt;wsp:rsid wsp:val=&quot;00290D00&quot;/&gt;&lt;wsp:rsid wsp:val=&quot;00291EE8&quot;/&gt;&lt;wsp:rsid wsp:val=&quot;00292FEE&quot;/&gt;&lt;wsp:rsid wsp:val=&quot;00294426&quot;/&gt;&lt;wsp:rsid wsp:val=&quot;002A0544&quot;/&gt;&lt;wsp:rsid wsp:val=&quot;002A06FF&quot;/&gt;&lt;wsp:rsid wsp:val=&quot;002A077C&quot;/&gt;&lt;wsp:rsid wsp:val=&quot;002A1247&quot;/&gt;&lt;wsp:rsid wsp:val=&quot;002A3F2A&quot;/&gt;&lt;wsp:rsid wsp:val=&quot;002A477C&quot;/&gt;&lt;wsp:rsid wsp:val=&quot;002A66A7&quot;/&gt;&lt;wsp:rsid wsp:val=&quot;002A686D&quot;/&gt;&lt;wsp:rsid wsp:val=&quot;002B04A0&quot;/&gt;&lt;wsp:rsid wsp:val=&quot;002B2856&quot;/&gt;&lt;wsp:rsid wsp:val=&quot;002B2A11&quot;/&gt;&lt;wsp:rsid wsp:val=&quot;002B2A18&quot;/&gt;&lt;wsp:rsid wsp:val=&quot;002C4945&quot;/&gt;&lt;wsp:rsid wsp:val=&quot;002C5850&quot;/&gt;&lt;wsp:rsid wsp:val=&quot;002C6ED6&quot;/&gt;&lt;wsp:rsid wsp:val=&quot;002C7254&quot;/&gt;&lt;wsp:rsid wsp:val=&quot;002D5084&quot;/&gt;&lt;wsp:rsid wsp:val=&quot;002D5E95&quot;/&gt;&lt;wsp:rsid wsp:val=&quot;002D5FF8&quot;/&gt;&lt;wsp:rsid wsp:val=&quot;002E7A2B&quot;/&gt;&lt;wsp:rsid wsp:val=&quot;002F0033&quot;/&gt;&lt;wsp:rsid wsp:val=&quot;002F4B1D&quot;/&gt;&lt;wsp:rsid wsp:val=&quot;002F5748&quot;/&gt;&lt;wsp:rsid wsp:val=&quot;002F5E41&quot;/&gt;&lt;wsp:rsid wsp:val=&quot;002F7BF9&quot;/&gt;&lt;wsp:rsid wsp:val=&quot;0030107F&quot;/&gt;&lt;wsp:rsid wsp:val=&quot;00302069&quot;/&gt;&lt;wsp:rsid wsp:val=&quot;003063F0&quot;/&gt;&lt;wsp:rsid wsp:val=&quot;00306980&quot;/&gt;&lt;wsp:rsid wsp:val=&quot;003103B7&quot;/&gt;&lt;wsp:rsid wsp:val=&quot;00316734&quot;/&gt;&lt;wsp:rsid wsp:val=&quot;00317380&quot;/&gt;&lt;wsp:rsid wsp:val=&quot;00317F18&quot;/&gt;&lt;wsp:rsid wsp:val=&quot;0032640D&quot;/&gt;&lt;wsp:rsid wsp:val=&quot;00332356&quot;/&gt;&lt;wsp:rsid wsp:val=&quot;003415E2&quot;/&gt;&lt;wsp:rsid wsp:val=&quot;003427E4&quot;/&gt;&lt;wsp:rsid wsp:val=&quot;00343F66&quot;/&gt;&lt;wsp:rsid wsp:val=&quot;00344143&quot;/&gt;&lt;wsp:rsid wsp:val=&quot;00344822&quot;/&gt;&lt;wsp:rsid wsp:val=&quot;00350FB2&quot;/&gt;&lt;wsp:rsid wsp:val=&quot;00351F44&quot;/&gt;&lt;wsp:rsid wsp:val=&quot;003534CE&quot;/&gt;&lt;wsp:rsid wsp:val=&quot;00361465&quot;/&gt;&lt;wsp:rsid wsp:val=&quot;0036221D&quot;/&gt;&lt;wsp:rsid wsp:val=&quot;00364527&quot;/&gt;&lt;wsp:rsid wsp:val=&quot;00366EA3&quot;/&gt;&lt;wsp:rsid wsp:val=&quot;0037307B&quot;/&gt;&lt;wsp:rsid wsp:val=&quot;0037307D&quot;/&gt;&lt;wsp:rsid wsp:val=&quot;00373F15&quot;/&gt;&lt;wsp:rsid wsp:val=&quot;003746B3&quot;/&gt;&lt;wsp:rsid wsp:val=&quot;00381567&quot;/&gt;&lt;wsp:rsid wsp:val=&quot;00382CBE&quot;/&gt;&lt;wsp:rsid wsp:val=&quot;00385048&quot;/&gt;&lt;wsp:rsid wsp:val=&quot;00391E1B&quot;/&gt;&lt;wsp:rsid wsp:val=&quot;00394257&quot;/&gt;&lt;wsp:rsid wsp:val=&quot;00394402&quot;/&gt;&lt;wsp:rsid wsp:val=&quot;00394EDF&quot;/&gt;&lt;wsp:rsid wsp:val=&quot;003A01BC&quot;/&gt;&lt;wsp:rsid wsp:val=&quot;003A24FA&quot;/&gt;&lt;wsp:rsid wsp:val=&quot;003B031D&quot;/&gt;&lt;wsp:rsid wsp:val=&quot;003B03EE&quot;/&gt;&lt;wsp:rsid wsp:val=&quot;003B1472&quot;/&gt;&lt;wsp:rsid wsp:val=&quot;003B7927&quot;/&gt;&lt;wsp:rsid wsp:val=&quot;003C02A6&quot;/&gt;&lt;wsp:rsid wsp:val=&quot;003C39F7&quot;/&gt;&lt;wsp:rsid wsp:val=&quot;003C6978&quot;/&gt;&lt;wsp:rsid wsp:val=&quot;003D15CB&quot;/&gt;&lt;wsp:rsid wsp:val=&quot;003D1782&quot;/&gt;&lt;wsp:rsid wsp:val=&quot;003D3457&quot;/&gt;&lt;wsp:rsid wsp:val=&quot;003D3DCA&quot;/&gt;&lt;wsp:rsid wsp:val=&quot;003D6674&quot;/&gt;&lt;wsp:rsid wsp:val=&quot;003D6769&quot;/&gt;&lt;wsp:rsid wsp:val=&quot;003E0301&quot;/&gt;&lt;wsp:rsid wsp:val=&quot;003E0422&quot;/&gt;&lt;wsp:rsid wsp:val=&quot;003F365B&quot;/&gt;&lt;wsp:rsid wsp:val=&quot;003F4C53&quot;/&gt;&lt;wsp:rsid wsp:val=&quot;003F63C1&quot;/&gt;&lt;wsp:rsid wsp:val=&quot;0040088F&quot;/&gt;&lt;wsp:rsid wsp:val=&quot;00402E09&quot;/&gt;&lt;wsp:rsid wsp:val=&quot;00403775&quot;/&gt;&lt;wsp:rsid wsp:val=&quot;00406EB8&quot;/&gt;&lt;wsp:rsid wsp:val=&quot;00411EAB&quot;/&gt;&lt;wsp:rsid wsp:val=&quot;00415195&quot;/&gt;&lt;wsp:rsid wsp:val=&quot;004270D1&quot;/&gt;&lt;wsp:rsid wsp:val=&quot;004309DF&quot;/&gt;&lt;wsp:rsid wsp:val=&quot;0043187E&quot;/&gt;&lt;wsp:rsid wsp:val=&quot;00433787&quot;/&gt;&lt;wsp:rsid wsp:val=&quot;00436210&quot;/&gt;&lt;wsp:rsid wsp:val=&quot;00436AEC&quot;/&gt;&lt;wsp:rsid wsp:val=&quot;00442A2C&quot;/&gt;&lt;wsp:rsid wsp:val=&quot;004503EC&quot;/&gt;&lt;wsp:rsid wsp:val=&quot;00452500&quot;/&gt;&lt;wsp:rsid wsp:val=&quot;00452D5E&quot;/&gt;&lt;wsp:rsid wsp:val=&quot;004537F6&quot;/&gt;&lt;wsp:rsid wsp:val=&quot;0045380C&quot;/&gt;&lt;wsp:rsid wsp:val=&quot;004562BC&quot;/&gt;&lt;wsp:rsid wsp:val=&quot;00465F64&quot;/&gt;&lt;wsp:rsid wsp:val=&quot;00473ABF&quot;/&gt;&lt;wsp:rsid wsp:val=&quot;004748BE&quot;/&gt;&lt;wsp:rsid wsp:val=&quot;00476B0F&quot;/&gt;&lt;wsp:rsid wsp:val=&quot;00477BC6&quot;/&gt;&lt;wsp:rsid wsp:val=&quot;0048210E&quot;/&gt;&lt;wsp:rsid wsp:val=&quot;00485C49&quot;/&gt;&lt;wsp:rsid wsp:val=&quot;00487DB1&quot;/&gt;&lt;wsp:rsid wsp:val=&quot;00490F4D&quot;/&gt;&lt;wsp:rsid wsp:val=&quot;00491E80&quot;/&gt;&lt;wsp:rsid wsp:val=&quot;00492255&quot;/&gt;&lt;wsp:rsid wsp:val=&quot;00496238&quot;/&gt;&lt;wsp:rsid wsp:val=&quot;00496359&quot;/&gt;&lt;wsp:rsid wsp:val=&quot;004A02D5&quot;/&gt;&lt;wsp:rsid wsp:val=&quot;004A03B0&quot;/&gt;&lt;wsp:rsid wsp:val=&quot;004A082B&quot;/&gt;&lt;wsp:rsid wsp:val=&quot;004A46D4&quot;/&gt;&lt;wsp:rsid wsp:val=&quot;004A5F62&quot;/&gt;&lt;wsp:rsid wsp:val=&quot;004A62A8&quot;/&gt;&lt;wsp:rsid wsp:val=&quot;004A66EF&quot;/&gt;&lt;wsp:rsid wsp:val=&quot;004A6D17&quot;/&gt;&lt;wsp:rsid wsp:val=&quot;004B275D&quot;/&gt;&lt;wsp:rsid wsp:val=&quot;004B3A61&quot;/&gt;&lt;wsp:rsid wsp:val=&quot;004B7618&quot;/&gt;&lt;wsp:rsid wsp:val=&quot;004C51EB&quot;/&gt;&lt;wsp:rsid wsp:val=&quot;004C656C&quot;/&gt;&lt;wsp:rsid wsp:val=&quot;004D4690&quot;/&gt;&lt;wsp:rsid wsp:val=&quot;004D5A29&quot;/&gt;&lt;wsp:rsid wsp:val=&quot;004D77F0&quot;/&gt;&lt;wsp:rsid wsp:val=&quot;004E35F5&quot;/&gt;&lt;wsp:rsid wsp:val=&quot;004E556C&quot;/&gt;&lt;wsp:rsid wsp:val=&quot;004F59CA&quot;/&gt;&lt;wsp:rsid wsp:val=&quot;00500A20&quot;/&gt;&lt;wsp:rsid wsp:val=&quot;00504760&quot;/&gt;&lt;wsp:rsid wsp:val=&quot;005067CA&quot;/&gt;&lt;wsp:rsid wsp:val=&quot;00507283&quot;/&gt;&lt;wsp:rsid wsp:val=&quot;00510658&quot;/&gt;&lt;wsp:rsid wsp:val=&quot;00521180&quot;/&gt;&lt;wsp:rsid wsp:val=&quot;00522892&quot;/&gt;&lt;wsp:rsid wsp:val=&quot;0053178F&quot;/&gt;&lt;wsp:rsid wsp:val=&quot;00533390&quot;/&gt;&lt;wsp:rsid wsp:val=&quot;00542D6B&quot;/&gt;&lt;wsp:rsid wsp:val=&quot;00547DDA&quot;/&gt;&lt;wsp:rsid wsp:val=&quot;00550E37&quot;/&gt;&lt;wsp:rsid wsp:val=&quot;0055286B&quot;/&gt;&lt;wsp:rsid wsp:val=&quot;0055360B&quot;/&gt;&lt;wsp:rsid wsp:val=&quot;005614C4&quot;/&gt;&lt;wsp:rsid wsp:val=&quot;00562430&quot;/&gt;&lt;wsp:rsid wsp:val=&quot;00562471&quot;/&gt;&lt;wsp:rsid wsp:val=&quot;005625CB&quot;/&gt;&lt;wsp:rsid wsp:val=&quot;00563CE5&quot;/&gt;&lt;wsp:rsid wsp:val=&quot;0056665F&quot;/&gt;&lt;wsp:rsid wsp:val=&quot;005717BF&quot;/&gt;&lt;wsp:rsid wsp:val=&quot;00574D3F&quot;/&gt;&lt;wsp:rsid wsp:val=&quot;00576B30&quot;/&gt;&lt;wsp:rsid wsp:val=&quot;00576BB9&quot;/&gt;&lt;wsp:rsid wsp:val=&quot;00583DE9&quot;/&gt;&lt;wsp:rsid wsp:val=&quot;00584A39&quot;/&gt;&lt;wsp:rsid wsp:val=&quot;00595B51&quot;/&gt;&lt;wsp:rsid wsp:val=&quot;005A04ED&quot;/&gt;&lt;wsp:rsid wsp:val=&quot;005A0755&quot;/&gt;&lt;wsp:rsid wsp:val=&quot;005A67FC&quot;/&gt;&lt;wsp:rsid wsp:val=&quot;005B3E66&quot;/&gt;&lt;wsp:rsid wsp:val=&quot;005B4E7E&quot;/&gt;&lt;wsp:rsid wsp:val=&quot;005B50F3&quot;/&gt;&lt;wsp:rsid wsp:val=&quot;005C1A48&quot;/&gt;&lt;wsp:rsid wsp:val=&quot;005C6EF1&quot;/&gt;&lt;wsp:rsid wsp:val=&quot;005D360A&quot;/&gt;&lt;wsp:rsid wsp:val=&quot;005D378E&quot;/&gt;&lt;wsp:rsid wsp:val=&quot;005D3849&quot;/&gt;&lt;wsp:rsid wsp:val=&quot;005D4C29&quot;/&gt;&lt;wsp:rsid wsp:val=&quot;005E0599&quot;/&gt;&lt;wsp:rsid wsp:val=&quot;005E3B8E&quot;/&gt;&lt;wsp:rsid wsp:val=&quot;005E4C40&quot;/&gt;&lt;wsp:rsid wsp:val=&quot;005E7043&quot;/&gt;&lt;wsp:rsid wsp:val=&quot;005F086A&quot;/&gt;&lt;wsp:rsid wsp:val=&quot;005F21CC&quot;/&gt;&lt;wsp:rsid wsp:val=&quot;005F3900&quot;/&gt;&lt;wsp:rsid wsp:val=&quot;005F50F5&quot;/&gt;&lt;wsp:rsid wsp:val=&quot;0060306E&quot;/&gt;&lt;wsp:rsid wsp:val=&quot;0060704E&quot;/&gt;&lt;wsp:rsid wsp:val=&quot;006079B5&quot;/&gt;&lt;wsp:rsid wsp:val=&quot;006137BA&quot;/&gt;&lt;wsp:rsid wsp:val=&quot;00613F07&quot;/&gt;&lt;wsp:rsid wsp:val=&quot;006141FF&quot;/&gt;&lt;wsp:rsid wsp:val=&quot;00621230&quot;/&gt;&lt;wsp:rsid wsp:val=&quot;006231E5&quot;/&gt;&lt;wsp:rsid wsp:val=&quot;006321E9&quot;/&gt;&lt;wsp:rsid wsp:val=&quot;00637B61&quot;/&gt;&lt;wsp:rsid wsp:val=&quot;00644F35&quot;/&gt;&lt;wsp:rsid wsp:val=&quot;00652556&quot;/&gt;&lt;wsp:rsid wsp:val=&quot;00654C35&quot;/&gt;&lt;wsp:rsid wsp:val=&quot;0065510E&quot;/&gt;&lt;wsp:rsid wsp:val=&quot;0066448C&quot;/&gt;&lt;wsp:rsid wsp:val=&quot;00664BA8&quot;/&gt;&lt;wsp:rsid wsp:val=&quot;006650C3&quot;/&gt;&lt;wsp:rsid wsp:val=&quot;00677EC9&quot;/&gt;&lt;wsp:rsid wsp:val=&quot;0068026E&quot;/&gt;&lt;wsp:rsid wsp:val=&quot;00683171&quot;/&gt;&lt;wsp:rsid wsp:val=&quot;00684B8F&quot;/&gt;&lt;wsp:rsid wsp:val=&quot;00687F1F&quot;/&gt;&lt;wsp:rsid wsp:val=&quot;006909ED&quot;/&gt;&lt;wsp:rsid wsp:val=&quot;0069369B&quot;/&gt;&lt;wsp:rsid wsp:val=&quot;00694939&quot;/&gt;&lt;wsp:rsid wsp:val=&quot;006968BD&quot;/&gt;&lt;wsp:rsid wsp:val=&quot;006A1085&quot;/&gt;&lt;wsp:rsid wsp:val=&quot;006A1363&quot;/&gt;&lt;wsp:rsid wsp:val=&quot;006A2D43&quot;/&gt;&lt;wsp:rsid wsp:val=&quot;006A315A&quot;/&gt;&lt;wsp:rsid wsp:val=&quot;006A5B34&quot;/&gt;&lt;wsp:rsid wsp:val=&quot;006B01D0&quot;/&gt;&lt;wsp:rsid wsp:val=&quot;006B13A0&quot;/&gt;&lt;wsp:rsid wsp:val=&quot;006B2B5C&quot;/&gt;&lt;wsp:rsid wsp:val=&quot;006B3B26&quot;/&gt;&lt;wsp:rsid wsp:val=&quot;006B4B96&quot;/&gt;&lt;wsp:rsid wsp:val=&quot;006B5BE3&quot;/&gt;&lt;wsp:rsid wsp:val=&quot;006C0A9F&quot;/&gt;&lt;wsp:rsid wsp:val=&quot;006C119A&quot;/&gt;&lt;wsp:rsid wsp:val=&quot;006C1B7C&quot;/&gt;&lt;wsp:rsid wsp:val=&quot;006C3B79&quot;/&gt;&lt;wsp:rsid wsp:val=&quot;006C5C7B&quot;/&gt;&lt;wsp:rsid wsp:val=&quot;006D430D&quot;/&gt;&lt;wsp:rsid wsp:val=&quot;006D4EAD&quot;/&gt;&lt;wsp:rsid wsp:val=&quot;006D5952&quot;/&gt;&lt;wsp:rsid wsp:val=&quot;006D741F&quot;/&gt;&lt;wsp:rsid wsp:val=&quot;006E2F64&quot;/&gt;&lt;wsp:rsid wsp:val=&quot;006E5843&quot;/&gt;&lt;wsp:rsid wsp:val=&quot;006F3F4D&quot;/&gt;&lt;wsp:rsid wsp:val=&quot;006F6B9F&quot;/&gt;&lt;wsp:rsid wsp:val=&quot;006F74D3&quot;/&gt;&lt;wsp:rsid wsp:val=&quot;007001C3&quot;/&gt;&lt;wsp:rsid wsp:val=&quot;00702C69&quot;/&gt;&lt;wsp:rsid wsp:val=&quot;00702E26&quot;/&gt;&lt;wsp:rsid wsp:val=&quot;0070346C&quot;/&gt;&lt;wsp:rsid wsp:val=&quot;00703618&quot;/&gt;&lt;wsp:rsid wsp:val=&quot;00704B10&quot;/&gt;&lt;wsp:rsid wsp:val=&quot;00706AA5&quot;/&gt;&lt;wsp:rsid wsp:val=&quot;00707D22&quot;/&gt;&lt;wsp:rsid wsp:val=&quot;007149FE&quot;/&gt;&lt;wsp:rsid wsp:val=&quot;00714CEF&quot;/&gt;&lt;wsp:rsid wsp:val=&quot;00716428&quot;/&gt;&lt;wsp:rsid wsp:val=&quot;00720BEF&quot;/&gt;&lt;wsp:rsid wsp:val=&quot;00723D69&quot;/&gt;&lt;wsp:rsid wsp:val=&quot;00724E44&quot;/&gt;&lt;wsp:rsid wsp:val=&quot;00725FA3&quot;/&gt;&lt;wsp:rsid wsp:val=&quot;00734C60&quot;/&gt;&lt;wsp:rsid wsp:val=&quot;00736383&quot;/&gt;&lt;wsp:rsid wsp:val=&quot;007366AA&quot;/&gt;&lt;wsp:rsid wsp:val=&quot;0073692A&quot;/&gt;&lt;wsp:rsid wsp:val=&quot;007371CF&quot;/&gt;&lt;wsp:rsid wsp:val=&quot;007433B7&quot;/&gt;&lt;wsp:rsid wsp:val=&quot;00746AE2&quot;/&gt;&lt;wsp:rsid wsp:val=&quot;007523D3&quot;/&gt;&lt;wsp:rsid wsp:val=&quot;00756C9D&quot;/&gt;&lt;wsp:rsid wsp:val=&quot;00762DAD&quot;/&gt;&lt;wsp:rsid wsp:val=&quot;00763051&quot;/&gt;&lt;wsp:rsid wsp:val=&quot;007647D9&quot;/&gt;&lt;wsp:rsid wsp:val=&quot;00765166&quot;/&gt;&lt;wsp:rsid wsp:val=&quot;00770119&quot;/&gt;&lt;wsp:rsid wsp:val=&quot;007718B2&quot;/&gt;&lt;wsp:rsid wsp:val=&quot;007745D5&quot;/&gt;&lt;wsp:rsid wsp:val=&quot;00776F4B&quot;/&gt;&lt;wsp:rsid wsp:val=&quot;0077756B&quot;/&gt;&lt;wsp:rsid wsp:val=&quot;00781182&quot;/&gt;&lt;wsp:rsid wsp:val=&quot;00781D13&quot;/&gt;&lt;wsp:rsid wsp:val=&quot;0078238F&quot;/&gt;&lt;wsp:rsid wsp:val=&quot;007829C7&quot;/&gt;&lt;wsp:rsid wsp:val=&quot;0078715D&quot;/&gt;&lt;wsp:rsid wsp:val=&quot;0078717E&quot;/&gt;&lt;wsp:rsid wsp:val=&quot;00787487&quot;/&gt;&lt;wsp:rsid wsp:val=&quot;00790CCA&quot;/&gt;&lt;wsp:rsid wsp:val=&quot;00792DF8&quot;/&gt;&lt;wsp:rsid wsp:val=&quot;00793936&quot;/&gt;&lt;wsp:rsid wsp:val=&quot;0079407B&quot;/&gt;&lt;wsp:rsid wsp:val=&quot;00795569&quot;/&gt;&lt;wsp:rsid wsp:val=&quot;0079724A&quot;/&gt;&lt;wsp:rsid wsp:val=&quot;007974B0&quot;/&gt;&lt;wsp:rsid wsp:val=&quot;007A31E9&quot;/&gt;&lt;wsp:rsid wsp:val=&quot;007B24C0&quot;/&gt;&lt;wsp:rsid wsp:val=&quot;007B4610&quot;/&gt;&lt;wsp:rsid wsp:val=&quot;007B4AB5&quot;/&gt;&lt;wsp:rsid wsp:val=&quot;007C2CAB&quot;/&gt;&lt;wsp:rsid wsp:val=&quot;007C3E6A&quot;/&gt;&lt;wsp:rsid wsp:val=&quot;007C50F3&quot;/&gt;&lt;wsp:rsid wsp:val=&quot;007D1E71&quot;/&gt;&lt;wsp:rsid wsp:val=&quot;007D32FC&quot;/&gt;&lt;wsp:rsid wsp:val=&quot;007D3A88&quot;/&gt;&lt;wsp:rsid wsp:val=&quot;007D3A95&quot;/&gt;&lt;wsp:rsid wsp:val=&quot;007E0CCC&quot;/&gt;&lt;wsp:rsid wsp:val=&quot;007E1969&quot;/&gt;&lt;wsp:rsid wsp:val=&quot;007E1C08&quot;/&gt;&lt;wsp:rsid wsp:val=&quot;007E4934&quot;/&gt;&lt;wsp:rsid wsp:val=&quot;007E69D7&quot;/&gt;&lt;wsp:rsid wsp:val=&quot;007F00E2&quot;/&gt;&lt;wsp:rsid wsp:val=&quot;007F0185&quot;/&gt;&lt;wsp:rsid wsp:val=&quot;007F04E3&quot;/&gt;&lt;wsp:rsid wsp:val=&quot;007F15E2&quot;/&gt;&lt;wsp:rsid wsp:val=&quot;007F2408&quot;/&gt;&lt;wsp:rsid wsp:val=&quot;007F3857&quot;/&gt;&lt;wsp:rsid wsp:val=&quot;007F6A4D&quot;/&gt;&lt;wsp:rsid wsp:val=&quot;00807C47&quot;/&gt;&lt;wsp:rsid wsp:val=&quot;0081073E&quot;/&gt;&lt;wsp:rsid wsp:val=&quot;00812C0D&quot;/&gt;&lt;wsp:rsid wsp:val=&quot;00812DF2&quot;/&gt;&lt;wsp:rsid wsp:val=&quot;00820340&quot;/&gt;&lt;wsp:rsid wsp:val=&quot;00824172&quot;/&gt;&lt;wsp:rsid wsp:val=&quot;008252C4&quot;/&gt;&lt;wsp:rsid wsp:val=&quot;00826084&quot;/&gt;&lt;wsp:rsid wsp:val=&quot;008262DF&quot;/&gt;&lt;wsp:rsid wsp:val=&quot;00830165&quot;/&gt;&lt;wsp:rsid wsp:val=&quot;00833D39&quot;/&gt;&lt;wsp:rsid wsp:val=&quot;00835128&quot;/&gt;&lt;wsp:rsid wsp:val=&quot;0083760D&quot;/&gt;&lt;wsp:rsid wsp:val=&quot;00840CF3&quot;/&gt;&lt;wsp:rsid wsp:val=&quot;00843001&quot;/&gt;&lt;wsp:rsid wsp:val=&quot;008471E7&quot;/&gt;&lt;wsp:rsid wsp:val=&quot;008478AC&quot;/&gt;&lt;wsp:rsid wsp:val=&quot;00851DD2&quot;/&gt;&lt;wsp:rsid wsp:val=&quot;00852BC6&quot;/&gt;&lt;wsp:rsid wsp:val=&quot;00854D19&quot;/&gt;&lt;wsp:rsid wsp:val=&quot;00855EC2&quot;/&gt;&lt;wsp:rsid wsp:val=&quot;0086137F&quot;/&gt;&lt;wsp:rsid wsp:val=&quot;00864AB5&quot;/&gt;&lt;wsp:rsid wsp:val=&quot;00865803&quot;/&gt;&lt;wsp:rsid wsp:val=&quot;00870E69&quot;/&gt;&lt;wsp:rsid wsp:val=&quot;00871A06&quot;/&gt;&lt;wsp:rsid wsp:val=&quot;00876BC3&quot;/&gt;&lt;wsp:rsid wsp:val=&quot;00877A31&quot;/&gt;&lt;wsp:rsid wsp:val=&quot;008841D4&quot;/&gt;&lt;wsp:rsid wsp:val=&quot;0088617F&quot;/&gt;&lt;wsp:rsid wsp:val=&quot;00890ACE&quot;/&gt;&lt;wsp:rsid wsp:val=&quot;008930B0&quot;/&gt;&lt;wsp:rsid wsp:val=&quot;008931F2&quot;/&gt;&lt;wsp:rsid wsp:val=&quot;0089440E&quot;/&gt;&lt;wsp:rsid wsp:val=&quot;008954A1&quot;/&gt;&lt;wsp:rsid wsp:val=&quot;008A0389&quot;/&gt;&lt;wsp:rsid wsp:val=&quot;008A3E09&quot;/&gt;&lt;wsp:rsid wsp:val=&quot;008A4C4D&quot;/&gt;&lt;wsp:rsid wsp:val=&quot;008A4E5F&quot;/&gt;&lt;wsp:rsid wsp:val=&quot;008A6539&quot;/&gt;&lt;wsp:rsid wsp:val=&quot;008A6968&quot;/&gt;&lt;wsp:rsid wsp:val=&quot;008B125A&quot;/&gt;&lt;wsp:rsid wsp:val=&quot;008B39ED&quot;/&gt;&lt;wsp:rsid wsp:val=&quot;008B6479&quot;/&gt;&lt;wsp:rsid wsp:val=&quot;008B69A7&quot;/&gt;&lt;wsp:rsid wsp:val=&quot;008C5FFF&quot;/&gt;&lt;wsp:rsid wsp:val=&quot;008C7805&quot;/&gt;&lt;wsp:rsid wsp:val=&quot;008D0E22&quot;/&gt;&lt;wsp:rsid wsp:val=&quot;008D32F8&quot;/&gt;&lt;wsp:rsid wsp:val=&quot;008D5C06&quot;/&gt;&lt;wsp:rsid wsp:val=&quot;008E01C2&quot;/&gt;&lt;wsp:rsid wsp:val=&quot;008E0F0A&quot;/&gt;&lt;wsp:rsid wsp:val=&quot;008E1B14&quot;/&gt;&lt;wsp:rsid wsp:val=&quot;008E55FA&quot;/&gt;&lt;wsp:rsid wsp:val=&quot;008E5CD7&quot;/&gt;&lt;wsp:rsid wsp:val=&quot;008E5F99&quot;/&gt;&lt;wsp:rsid wsp:val=&quot;008F17CD&quot;/&gt;&lt;wsp:rsid wsp:val=&quot;008F3918&quot;/&gt;&lt;wsp:rsid wsp:val=&quot;008F6D04&quot;/&gt;&lt;wsp:rsid wsp:val=&quot;008F7423&quot;/&gt;&lt;wsp:rsid wsp:val=&quot;008F78D6&quot;/&gt;&lt;wsp:rsid wsp:val=&quot;00900504&quot;/&gt;&lt;wsp:rsid wsp:val=&quot;00901B59&quot;/&gt;&lt;wsp:rsid wsp:val=&quot;009039B9&quot;/&gt;&lt;wsp:rsid wsp:val=&quot;009045C0&quot;/&gt;&lt;wsp:rsid wsp:val=&quot;009052FC&quot;/&gt;&lt;wsp:rsid wsp:val=&quot;009108DA&quot;/&gt;&lt;wsp:rsid wsp:val=&quot;00910E50&quot;/&gt;&lt;wsp:rsid wsp:val=&quot;00911B8E&quot;/&gt;&lt;wsp:rsid wsp:val=&quot;0091305F&quot;/&gt;&lt;wsp:rsid wsp:val=&quot;009211B4&quot;/&gt;&lt;wsp:rsid wsp:val=&quot;0092351D&quot;/&gt;&lt;wsp:rsid wsp:val=&quot;009264CF&quot;/&gt;&lt;wsp:rsid wsp:val=&quot;009316D8&quot;/&gt;&lt;wsp:rsid wsp:val=&quot;00935B0B&quot;/&gt;&lt;wsp:rsid wsp:val=&quot;009404EE&quot;/&gt;&lt;wsp:rsid wsp:val=&quot;00940CAB&quot;/&gt;&lt;wsp:rsid wsp:val=&quot;00942768&quot;/&gt;&lt;wsp:rsid wsp:val=&quot;00942BCD&quot;/&gt;&lt;wsp:rsid wsp:val=&quot;00947849&quot;/&gt;&lt;wsp:rsid wsp:val=&quot;00950EB3&quot;/&gt;&lt;wsp:rsid wsp:val=&quot;00951013&quot;/&gt;&lt;wsp:rsid wsp:val=&quot;009517F9&quot;/&gt;&lt;wsp:rsid wsp:val=&quot;009527AF&quot;/&gt;&lt;wsp:rsid wsp:val=&quot;00953B26&quot;/&gt;&lt;wsp:rsid wsp:val=&quot;00953C18&quot;/&gt;&lt;wsp:rsid wsp:val=&quot;00954063&quot;/&gt;&lt;wsp:rsid wsp:val=&quot;00954637&quot;/&gt;&lt;wsp:rsid wsp:val=&quot;00954EB0&quot;/&gt;&lt;wsp:rsid wsp:val=&quot;00956B31&quot;/&gt;&lt;wsp:rsid wsp:val=&quot;00960707&quot;/&gt;&lt;wsp:rsid wsp:val=&quot;00966E07&quot;/&gt;&lt;wsp:rsid wsp:val=&quot;00973E40&quot;/&gt;&lt;wsp:rsid wsp:val=&quot;009749E7&quot;/&gt;&lt;wsp:rsid wsp:val=&quot;00982732&quot;/&gt;&lt;wsp:rsid wsp:val=&quot;009827FC&quot;/&gt;&lt;wsp:rsid wsp:val=&quot;009847F1&quot;/&gt;&lt;wsp:rsid wsp:val=&quot;00986711&quot;/&gt;&lt;wsp:rsid wsp:val=&quot;0099114B&quot;/&gt;&lt;wsp:rsid wsp:val=&quot;00992728&quot;/&gt;&lt;wsp:rsid wsp:val=&quot;00994F7D&quot;/&gt;&lt;wsp:rsid wsp:val=&quot;009959E1&quot;/&gt;&lt;wsp:rsid wsp:val=&quot;009A3671&quot;/&gt;&lt;wsp:rsid wsp:val=&quot;009B7182&quot;/&gt;&lt;wsp:rsid wsp:val=&quot;009C0B27&quot;/&gt;&lt;wsp:rsid wsp:val=&quot;009C32F8&quot;/&gt;&lt;wsp:rsid wsp:val=&quot;009C3726&quot;/&gt;&lt;wsp:rsid wsp:val=&quot;009C37FE&quot;/&gt;&lt;wsp:rsid wsp:val=&quot;009C39B7&quot;/&gt;&lt;wsp:rsid wsp:val=&quot;009C44AF&quot;/&gt;&lt;wsp:rsid wsp:val=&quot;009C5655&quot;/&gt;&lt;wsp:rsid wsp:val=&quot;009C5CA2&quot;/&gt;&lt;wsp:rsid wsp:val=&quot;009D038A&quot;/&gt;&lt;wsp:rsid wsp:val=&quot;009D3B62&quot;/&gt;&lt;wsp:rsid wsp:val=&quot;009D4F4D&quot;/&gt;&lt;wsp:rsid wsp:val=&quot;009D63E8&quot;/&gt;&lt;wsp:rsid wsp:val=&quot;009E33C0&quot;/&gt;&lt;wsp:rsid wsp:val=&quot;009E3424&quot;/&gt;&lt;wsp:rsid wsp:val=&quot;009E3CA0&quot;/&gt;&lt;wsp:rsid wsp:val=&quot;009E5D95&quot;/&gt;&lt;wsp:rsid wsp:val=&quot;009E699D&quot;/&gt;&lt;wsp:rsid wsp:val=&quot;009E77D4&quot;/&gt;&lt;wsp:rsid wsp:val=&quot;009E7B53&quot;/&gt;&lt;wsp:rsid wsp:val=&quot;009E7D9E&quot;/&gt;&lt;wsp:rsid wsp:val=&quot;009F20FB&quot;/&gt;&lt;wsp:rsid wsp:val=&quot;009F5281&quot;/&gt;&lt;wsp:rsid wsp:val=&quot;009F60A6&quot;/&gt;&lt;wsp:rsid wsp:val=&quot;00A01A32&quot;/&gt;&lt;wsp:rsid wsp:val=&quot;00A027B5&quot;/&gt;&lt;wsp:rsid wsp:val=&quot;00A02C76&quot;/&gt;&lt;wsp:rsid wsp:val=&quot;00A069A6&quot;/&gt;&lt;wsp:rsid wsp:val=&quot;00A11143&quot;/&gt;&lt;wsp:rsid wsp:val=&quot;00A11DA1&quot;/&gt;&lt;wsp:rsid wsp:val=&quot;00A14C74&quot;/&gt;&lt;wsp:rsid wsp:val=&quot;00A2282B&quot;/&gt;&lt;wsp:rsid wsp:val=&quot;00A262F4&quot;/&gt;&lt;wsp:rsid wsp:val=&quot;00A30A12&quot;/&gt;&lt;wsp:rsid wsp:val=&quot;00A36343&quot;/&gt;&lt;wsp:rsid wsp:val=&quot;00A40147&quot;/&gt;&lt;wsp:rsid wsp:val=&quot;00A40E66&quot;/&gt;&lt;wsp:rsid wsp:val=&quot;00A422C7&quot;/&gt;&lt;wsp:rsid wsp:val=&quot;00A42EA0&quot;/&gt;&lt;wsp:rsid wsp:val=&quot;00A43E22&quot;/&gt;&lt;wsp:rsid wsp:val=&quot;00A44A5E&quot;/&gt;&lt;wsp:rsid wsp:val=&quot;00A46B3B&quot;/&gt;&lt;wsp:rsid wsp:val=&quot;00A57161&quot;/&gt;&lt;wsp:rsid wsp:val=&quot;00A62FFB&quot;/&gt;&lt;wsp:rsid wsp:val=&quot;00A6461E&quot;/&gt;&lt;wsp:rsid wsp:val=&quot;00A64F5A&quot;/&gt;&lt;wsp:rsid wsp:val=&quot;00A66EAC&quot;/&gt;&lt;wsp:rsid wsp:val=&quot;00A700F3&quot;/&gt;&lt;wsp:rsid wsp:val=&quot;00A71F10&quot;/&gt;&lt;wsp:rsid wsp:val=&quot;00A748E3&quot;/&gt;&lt;wsp:rsid wsp:val=&quot;00A76E85&quot;/&gt;&lt;wsp:rsid wsp:val=&quot;00A779A1&quot;/&gt;&lt;wsp:rsid wsp:val=&quot;00A80593&quot;/&gt;&lt;wsp:rsid wsp:val=&quot;00A8156B&quot;/&gt;&lt;wsp:rsid wsp:val=&quot;00A821AC&quot;/&gt;&lt;wsp:rsid wsp:val=&quot;00A825A3&quot;/&gt;&lt;wsp:rsid wsp:val=&quot;00A83407&quot;/&gt;&lt;wsp:rsid wsp:val=&quot;00A83FE2&quot;/&gt;&lt;wsp:rsid wsp:val=&quot;00A845A7&quot;/&gt;&lt;wsp:rsid wsp:val=&quot;00A85193&quot;/&gt;&lt;wsp:rsid wsp:val=&quot;00A858AC&quot;/&gt;&lt;wsp:rsid wsp:val=&quot;00A868ED&quot;/&gt;&lt;wsp:rsid wsp:val=&quot;00A872DF&quot;/&gt;&lt;wsp:rsid wsp:val=&quot;00A92F00&quot;/&gt;&lt;wsp:rsid wsp:val=&quot;00A936A3&quot;/&gt;&lt;wsp:rsid wsp:val=&quot;00AA05AD&quot;/&gt;&lt;wsp:rsid wsp:val=&quot;00AA3D13&quot;/&gt;&lt;wsp:rsid wsp:val=&quot;00AA4ED5&quot;/&gt;&lt;wsp:rsid wsp:val=&quot;00AB28F0&quot;/&gt;&lt;wsp:rsid wsp:val=&quot;00AB4F91&quot;/&gt;&lt;wsp:rsid wsp:val=&quot;00AC1E3E&quot;/&gt;&lt;wsp:rsid wsp:val=&quot;00AC22B4&quot;/&gt;&lt;wsp:rsid wsp:val=&quot;00AC3B41&quot;/&gt;&lt;wsp:rsid wsp:val=&quot;00AC60EF&quot;/&gt;&lt;wsp:rsid wsp:val=&quot;00AD0646&quot;/&gt;&lt;wsp:rsid wsp:val=&quot;00AE413D&quot;/&gt;&lt;wsp:rsid wsp:val=&quot;00AF1730&quot;/&gt;&lt;wsp:rsid wsp:val=&quot;00AF3C34&quot;/&gt;&lt;wsp:rsid wsp:val=&quot;00AF3C7B&quot;/&gt;&lt;wsp:rsid wsp:val=&quot;00AF3EB0&quot;/&gt;&lt;wsp:rsid wsp:val=&quot;00AF3F43&quot;/&gt;&lt;wsp:rsid wsp:val=&quot;00AF4123&quot;/&gt;&lt;wsp:rsid wsp:val=&quot;00AF49CC&quot;/&gt;&lt;wsp:rsid wsp:val=&quot;00AF604E&quot;/&gt;&lt;wsp:rsid wsp:val=&quot;00B02ECA&quot;/&gt;&lt;wsp:rsid wsp:val=&quot;00B04D21&quot;/&gt;&lt;wsp:rsid wsp:val=&quot;00B0500F&quot;/&gt;&lt;wsp:rsid wsp:val=&quot;00B05FCD&quot;/&gt;&lt;wsp:rsid wsp:val=&quot;00B068AB&quot;/&gt;&lt;wsp:rsid wsp:val=&quot;00B06E78&quot;/&gt;&lt;wsp:rsid wsp:val=&quot;00B110F0&quot;/&gt;&lt;wsp:rsid wsp:val=&quot;00B11187&quot;/&gt;&lt;wsp:rsid wsp:val=&quot;00B1396B&quot;/&gt;&lt;wsp:rsid wsp:val=&quot;00B15452&quot;/&gt;&lt;wsp:rsid wsp:val=&quot;00B36D67&quot;/&gt;&lt;wsp:rsid wsp:val=&quot;00B41905&quot;/&gt;&lt;wsp:rsid wsp:val=&quot;00B42A02&quot;/&gt;&lt;wsp:rsid wsp:val=&quot;00B43AD7&quot;/&gt;&lt;wsp:rsid wsp:val=&quot;00B4429E&quot;/&gt;&lt;wsp:rsid wsp:val=&quot;00B459CE&quot;/&gt;&lt;wsp:rsid wsp:val=&quot;00B50E7E&quot;/&gt;&lt;wsp:rsid wsp:val=&quot;00B50EC1&quot;/&gt;&lt;wsp:rsid wsp:val=&quot;00B5532F&quot;/&gt;&lt;wsp:rsid wsp:val=&quot;00B55783&quot;/&gt;&lt;wsp:rsid wsp:val=&quot;00B55DAF&quot;/&gt;&lt;wsp:rsid wsp:val=&quot;00B56F8A&quot;/&gt;&lt;wsp:rsid wsp:val=&quot;00B57D29&quot;/&gt;&lt;wsp:rsid wsp:val=&quot;00B6579A&quot;/&gt;&lt;wsp:rsid wsp:val=&quot;00B66B49&quot;/&gt;&lt;wsp:rsid wsp:val=&quot;00B71208&quot;/&gt;&lt;wsp:rsid wsp:val=&quot;00B72B8F&quot;/&gt;&lt;wsp:rsid wsp:val=&quot;00B74356&quot;/&gt;&lt;wsp:rsid wsp:val=&quot;00B74FFD&quot;/&gt;&lt;wsp:rsid wsp:val=&quot;00B8100C&quot;/&gt;&lt;wsp:rsid wsp:val=&quot;00B82691&quot;/&gt;&lt;wsp:rsid wsp:val=&quot;00B82F6B&quot;/&gt;&lt;wsp:rsid wsp:val=&quot;00B83CAA&quot;/&gt;&lt;wsp:rsid wsp:val=&quot;00B84553&quot;/&gt;&lt;wsp:rsid wsp:val=&quot;00B851B2&quot;/&gt;&lt;wsp:rsid wsp:val=&quot;00B90CEF&quot;/&gt;&lt;wsp:rsid wsp:val=&quot;00B94D69&quot;/&gt;&lt;wsp:rsid wsp:val=&quot;00BA1D4F&quot;/&gt;&lt;wsp:rsid wsp:val=&quot;00BA651E&quot;/&gt;&lt;wsp:rsid wsp:val=&quot;00BA7213&quot;/&gt;&lt;wsp:rsid wsp:val=&quot;00BB1E66&quot;/&gt;&lt;wsp:rsid wsp:val=&quot;00BB238D&quot;/&gt;&lt;wsp:rsid wsp:val=&quot;00BB346A&quot;/&gt;&lt;wsp:rsid wsp:val=&quot;00BB4685&quot;/&gt;&lt;wsp:rsid wsp:val=&quot;00BB62D4&quot;/&gt;&lt;wsp:rsid wsp:val=&quot;00BB7353&quot;/&gt;&lt;wsp:rsid wsp:val=&quot;00BC083D&quot;/&gt;&lt;wsp:rsid wsp:val=&quot;00BC2D94&quot;/&gt;&lt;wsp:rsid wsp:val=&quot;00BC378C&quot;/&gt;&lt;wsp:rsid wsp:val=&quot;00BC43FE&quot;/&gt;&lt;wsp:rsid wsp:val=&quot;00BC589D&quot;/&gt;&lt;wsp:rsid wsp:val=&quot;00BC7DD8&quot;/&gt;&lt;wsp:rsid wsp:val=&quot;00BD68C2&quot;/&gt;&lt;wsp:rsid wsp:val=&quot;00BD78BB&quot;/&gt;&lt;wsp:rsid wsp:val=&quot;00BE16B4&quot;/&gt;&lt;wsp:rsid wsp:val=&quot;00BE3677&quot;/&gt;&lt;wsp:rsid wsp:val=&quot;00BE60D9&quot;/&gt;&lt;wsp:rsid wsp:val=&quot;00BF133E&quot;/&gt;&lt;wsp:rsid wsp:val=&quot;00BF13F4&quot;/&gt;&lt;wsp:rsid wsp:val=&quot;00BF3D11&quot;/&gt;&lt;wsp:rsid wsp:val=&quot;00BF3EFB&quot;/&gt;&lt;wsp:rsid wsp:val=&quot;00BF74AB&quot;/&gt;&lt;wsp:rsid wsp:val=&quot;00C00384&quot;/&gt;&lt;wsp:rsid wsp:val=&quot;00C03347&quot;/&gt;&lt;wsp:rsid wsp:val=&quot;00C1047B&quot;/&gt;&lt;wsp:rsid wsp:val=&quot;00C20BC4&quot;/&gt;&lt;wsp:rsid wsp:val=&quot;00C220D6&quot;/&gt;&lt;wsp:rsid wsp:val=&quot;00C23C20&quot;/&gt;&lt;wsp:rsid wsp:val=&quot;00C331DE&quot;/&gt;&lt;wsp:rsid wsp:val=&quot;00C356CF&quot;/&gt;&lt;wsp:rsid wsp:val=&quot;00C40A36&quot;/&gt;&lt;wsp:rsid wsp:val=&quot;00C425C6&quot;/&gt;&lt;wsp:rsid wsp:val=&quot;00C42862&quot;/&gt;&lt;wsp:rsid wsp:val=&quot;00C42A98&quot;/&gt;&lt;wsp:rsid wsp:val=&quot;00C45501&quot;/&gt;&lt;wsp:rsid wsp:val=&quot;00C460D6&quot;/&gt;&lt;wsp:rsid wsp:val=&quot;00C47463&quot;/&gt;&lt;wsp:rsid wsp:val=&quot;00C529BA&quot;/&gt;&lt;wsp:rsid wsp:val=&quot;00C54986&quot;/&gt;&lt;wsp:rsid wsp:val=&quot;00C56F15&quot;/&gt;&lt;wsp:rsid wsp:val=&quot;00C60E12&quot;/&gt;&lt;wsp:rsid wsp:val=&quot;00C6237A&quot;/&gt;&lt;wsp:rsid wsp:val=&quot;00C71B99&quot;/&gt;&lt;wsp:rsid wsp:val=&quot;00C72CB8&quot;/&gt;&lt;wsp:rsid wsp:val=&quot;00C730AC&quot;/&gt;&lt;wsp:rsid wsp:val=&quot;00C8006D&quot;/&gt;&lt;wsp:rsid wsp:val=&quot;00C81A63&quot;/&gt;&lt;wsp:rsid wsp:val=&quot;00C83435&quot;/&gt;&lt;wsp:rsid wsp:val=&quot;00C84BB2&quot;/&gt;&lt;wsp:rsid wsp:val=&quot;00C94AB1&quot;/&gt;&lt;wsp:rsid wsp:val=&quot;00C97998&quot;/&gt;&lt;wsp:rsid wsp:val=&quot;00CA4F12&quot;/&gt;&lt;wsp:rsid wsp:val=&quot;00CB2C4F&quot;/&gt;&lt;wsp:rsid wsp:val=&quot;00CB4714&quot;/&gt;&lt;wsp:rsid wsp:val=&quot;00CB695F&quot;/&gt;&lt;wsp:rsid wsp:val=&quot;00CC1459&quot;/&gt;&lt;wsp:rsid wsp:val=&quot;00CC2555&quot;/&gt;&lt;wsp:rsid wsp:val=&quot;00CC3529&quot;/&gt;&lt;wsp:rsid wsp:val=&quot;00CC4849&quot;/&gt;&lt;wsp:rsid wsp:val=&quot;00CC4B10&quot;/&gt;&lt;wsp:rsid wsp:val=&quot;00CC5816&quot;/&gt;&lt;wsp:rsid wsp:val=&quot;00CC7355&quot;/&gt;&lt;wsp:rsid wsp:val=&quot;00CD2B96&quot;/&gt;&lt;wsp:rsid wsp:val=&quot;00CD6BE6&quot;/&gt;&lt;wsp:rsid wsp:val=&quot;00CE0044&quot;/&gt;&lt;wsp:rsid wsp:val=&quot;00CE1987&quot;/&gt;&lt;wsp:rsid wsp:val=&quot;00CE1F95&quot;/&gt;&lt;wsp:rsid wsp:val=&quot;00CE4EBA&quot;/&gt;&lt;wsp:rsid wsp:val=&quot;00CE6ABA&quot;/&gt;&lt;wsp:rsid wsp:val=&quot;00CF112D&quot;/&gt;&lt;wsp:rsid wsp:val=&quot;00CF1A1D&quot;/&gt;&lt;wsp:rsid wsp:val=&quot;00CF31B5&quot;/&gt;&lt;wsp:rsid wsp:val=&quot;00CF37C2&quot;/&gt;&lt;wsp:rsid wsp:val=&quot;00CF5C00&quot;/&gt;&lt;wsp:rsid wsp:val=&quot;00CF6553&quot;/&gt;&lt;wsp:rsid wsp:val=&quot;00D0169B&quot;/&gt;&lt;wsp:rsid wsp:val=&quot;00D0293C&quot;/&gt;&lt;wsp:rsid wsp:val=&quot;00D06100&quot;/&gt;&lt;wsp:rsid wsp:val=&quot;00D0743F&quot;/&gt;&lt;wsp:rsid wsp:val=&quot;00D1458C&quot;/&gt;&lt;wsp:rsid wsp:val=&quot;00D213AA&quot;/&gt;&lt;wsp:rsid wsp:val=&quot;00D215D5&quot;/&gt;&lt;wsp:rsid wsp:val=&quot;00D25CCD&quot;/&gt;&lt;wsp:rsid wsp:val=&quot;00D3054B&quot;/&gt;&lt;wsp:rsid wsp:val=&quot;00D3504D&quot;/&gt;&lt;wsp:rsid wsp:val=&quot;00D42797&quot;/&gt;&lt;wsp:rsid wsp:val=&quot;00D511B9&quot;/&gt;&lt;wsp:rsid wsp:val=&quot;00D5139B&quot;/&gt;&lt;wsp:rsid wsp:val=&quot;00D5315C&quot;/&gt;&lt;wsp:rsid wsp:val=&quot;00D5466E&quot;/&gt;&lt;wsp:rsid wsp:val=&quot;00D572D5&quot;/&gt;&lt;wsp:rsid wsp:val=&quot;00D572D8&quot;/&gt;&lt;wsp:rsid wsp:val=&quot;00D6258C&quot;/&gt;&lt;wsp:rsid wsp:val=&quot;00D63945&quot;/&gt;&lt;wsp:rsid wsp:val=&quot;00D73D02&quot;/&gt;&lt;wsp:rsid wsp:val=&quot;00D73E93&quot;/&gt;&lt;wsp:rsid wsp:val=&quot;00D80390&quot;/&gt;&lt;wsp:rsid wsp:val=&quot;00D8098C&quot;/&gt;&lt;wsp:rsid wsp:val=&quot;00D837B8&quot;/&gt;&lt;wsp:rsid wsp:val=&quot;00D85138&quot;/&gt;&lt;wsp:rsid wsp:val=&quot;00D854E6&quot;/&gt;&lt;wsp:rsid wsp:val=&quot;00D85967&quot;/&gt;&lt;wsp:rsid wsp:val=&quot;00D86F01&quot;/&gt;&lt;wsp:rsid wsp:val=&quot;00D902A0&quot;/&gt;&lt;wsp:rsid wsp:val=&quot;00D92E2E&quot;/&gt;&lt;wsp:rsid wsp:val=&quot;00D939E1&quot;/&gt;&lt;wsp:rsid wsp:val=&quot;00D93C84&quot;/&gt;&lt;wsp:rsid wsp:val=&quot;00DA09EE&quot;/&gt;&lt;wsp:rsid wsp:val=&quot;00DA16DD&quot;/&gt;&lt;wsp:rsid wsp:val=&quot;00DA401B&quot;/&gt;&lt;wsp:rsid wsp:val=&quot;00DA4306&quot;/&gt;&lt;wsp:rsid wsp:val=&quot;00DA4471&quot;/&gt;&lt;wsp:rsid wsp:val=&quot;00DA5FDF&quot;/&gt;&lt;wsp:rsid wsp:val=&quot;00DB0B3D&quot;/&gt;&lt;wsp:rsid wsp:val=&quot;00DB13E4&quot;/&gt;&lt;wsp:rsid wsp:val=&quot;00DB1886&quot;/&gt;&lt;wsp:rsid wsp:val=&quot;00DB285B&quot;/&gt;&lt;wsp:rsid wsp:val=&quot;00DB6FED&quot;/&gt;&lt;wsp:rsid wsp:val=&quot;00DC3128&quot;/&gt;&lt;wsp:rsid wsp:val=&quot;00DC4765&quot;/&gt;&lt;wsp:rsid wsp:val=&quot;00DC7011&quot;/&gt;&lt;wsp:rsid wsp:val=&quot;00DD2FBA&quot;/&gt;&lt;wsp:rsid wsp:val=&quot;00DD5D2A&quot;/&gt;&lt;wsp:rsid wsp:val=&quot;00DD645B&quot;/&gt;&lt;wsp:rsid wsp:val=&quot;00DD7539&quot;/&gt;&lt;wsp:rsid wsp:val=&quot;00DE053C&quot;/&gt;&lt;wsp:rsid wsp:val=&quot;00DE2201&quot;/&gt;&lt;wsp:rsid wsp:val=&quot;00DE5B78&quot;/&gt;&lt;wsp:rsid wsp:val=&quot;00DE734E&quot;/&gt;&lt;wsp:rsid wsp:val=&quot;00DE76E9&quot;/&gt;&lt;wsp:rsid wsp:val=&quot;00DF0003&quot;/&gt;&lt;wsp:rsid wsp:val=&quot;00DF282A&quot;/&gt;&lt;wsp:rsid wsp:val=&quot;00DF45B2&quot;/&gt;&lt;wsp:rsid wsp:val=&quot;00DF5F34&quot;/&gt;&lt;wsp:rsid wsp:val=&quot;00DF6D6A&quot;/&gt;&lt;wsp:rsid wsp:val=&quot;00E0163C&quot;/&gt;&lt;wsp:rsid wsp:val=&quot;00E05713&quot;/&gt;&lt;wsp:rsid wsp:val=&quot;00E058E3&quot;/&gt;&lt;wsp:rsid wsp:val=&quot;00E06B92&quot;/&gt;&lt;wsp:rsid wsp:val=&quot;00E133B0&quot;/&gt;&lt;wsp:rsid wsp:val=&quot;00E1752F&quot;/&gt;&lt;wsp:rsid wsp:val=&quot;00E206FC&quot;/&gt;&lt;wsp:rsid wsp:val=&quot;00E212DC&quot;/&gt;&lt;wsp:rsid wsp:val=&quot;00E2144E&quot;/&gt;&lt;wsp:rsid wsp:val=&quot;00E23132&quot;/&gt;&lt;wsp:rsid wsp:val=&quot;00E24101&quot;/&gt;&lt;wsp:rsid wsp:val=&quot;00E24F78&quot;/&gt;&lt;wsp:rsid wsp:val=&quot;00E26E3C&quot;/&gt;&lt;wsp:rsid wsp:val=&quot;00E27269&quot;/&gt;&lt;wsp:rsid wsp:val=&quot;00E3431A&quot;/&gt;&lt;wsp:rsid wsp:val=&quot;00E352F2&quot;/&gt;&lt;wsp:rsid wsp:val=&quot;00E44D62&quot;/&gt;&lt;wsp:rsid wsp:val=&quot;00E53ABD&quot;/&gt;&lt;wsp:rsid wsp:val=&quot;00E53CAC&quot;/&gt;&lt;wsp:rsid wsp:val=&quot;00E552AF&quot;/&gt;&lt;wsp:rsid wsp:val=&quot;00E56B55&quot;/&gt;&lt;wsp:rsid wsp:val=&quot;00E56C8E&quot;/&gt;&lt;wsp:rsid wsp:val=&quot;00E62CF3&quot;/&gt;&lt;wsp:rsid wsp:val=&quot;00E6308F&quot;/&gt;&lt;wsp:rsid wsp:val=&quot;00E6547E&quot;/&gt;&lt;wsp:rsid wsp:val=&quot;00E65F77&quot;/&gt;&lt;wsp:rsid wsp:val=&quot;00E72195&quot;/&gt;&lt;wsp:rsid wsp:val=&quot;00E745BE&quot;/&gt;&lt;wsp:rsid wsp:val=&quot;00E749E5&quot;/&gt;&lt;wsp:rsid wsp:val=&quot;00E759E7&quot;/&gt;&lt;wsp:rsid wsp:val=&quot;00E800C9&quot;/&gt;&lt;wsp:rsid wsp:val=&quot;00E835D4&quot;/&gt;&lt;wsp:rsid wsp:val=&quot;00E86E4B&quot;/&gt;&lt;wsp:rsid wsp:val=&quot;00E86ECE&quot;/&gt;&lt;wsp:rsid wsp:val=&quot;00E87F15&quot;/&gt;&lt;wsp:rsid wsp:val=&quot;00E90343&quot;/&gt;&lt;wsp:rsid wsp:val=&quot;00E92ACB&quot;/&gt;&lt;wsp:rsid wsp:val=&quot;00E93801&quot;/&gt;&lt;wsp:rsid wsp:val=&quot;00E93BB5&quot;/&gt;&lt;wsp:rsid wsp:val=&quot;00E94466&quot;/&gt;&lt;wsp:rsid wsp:val=&quot;00E94665&quot;/&gt;&lt;wsp:rsid wsp:val=&quot;00E961B3&quot;/&gt;&lt;wsp:rsid wsp:val=&quot;00EA5D91&quot;/&gt;&lt;wsp:rsid wsp:val=&quot;00EA7398&quot;/&gt;&lt;wsp:rsid wsp:val=&quot;00EB09F9&quot;/&gt;&lt;wsp:rsid wsp:val=&quot;00EB1018&quot;/&gt;&lt;wsp:rsid wsp:val=&quot;00EB3A7C&quot;/&gt;&lt;wsp:rsid wsp:val=&quot;00EB486E&quot;/&gt;&lt;wsp:rsid wsp:val=&quot;00EB528B&quot;/&gt;&lt;wsp:rsid wsp:val=&quot;00EB58A3&quot;/&gt;&lt;wsp:rsid wsp:val=&quot;00EB5954&quot;/&gt;&lt;wsp:rsid wsp:val=&quot;00EB62B2&quot;/&gt;&lt;wsp:rsid wsp:val=&quot;00EC239A&quot;/&gt;&lt;wsp:rsid wsp:val=&quot;00EC6429&quot;/&gt;&lt;wsp:rsid wsp:val=&quot;00EC6604&quot;/&gt;&lt;wsp:rsid wsp:val=&quot;00EC7B68&quot;/&gt;&lt;wsp:rsid wsp:val=&quot;00ED04CC&quot;/&gt;&lt;wsp:rsid wsp:val=&quot;00ED0E92&quot;/&gt;&lt;wsp:rsid wsp:val=&quot;00ED37DF&quot;/&gt;&lt;wsp:rsid wsp:val=&quot;00ED4ACF&quot;/&gt;&lt;wsp:rsid wsp:val=&quot;00ED6F04&quot;/&gt;&lt;wsp:rsid wsp:val=&quot;00EE1CE2&quot;/&gt;&lt;wsp:rsid wsp:val=&quot;00EE2598&quot;/&gt;&lt;wsp:rsid wsp:val=&quot;00EF161F&quot;/&gt;&lt;wsp:rsid wsp:val=&quot;00EF3988&quot;/&gt;&lt;wsp:rsid wsp:val=&quot;00EF7AC3&quot;/&gt;&lt;wsp:rsid wsp:val=&quot;00F00AD1&quot;/&gt;&lt;wsp:rsid wsp:val=&quot;00F01323&quot;/&gt;&lt;wsp:rsid wsp:val=&quot;00F01DCF&quot;/&gt;&lt;wsp:rsid wsp:val=&quot;00F0564E&quot;/&gt;&lt;wsp:rsid wsp:val=&quot;00F057BA&quot;/&gt;&lt;wsp:rsid wsp:val=&quot;00F0648B&quot;/&gt;&lt;wsp:rsid wsp:val=&quot;00F1023F&quot;/&gt;&lt;wsp:rsid wsp:val=&quot;00F11302&quot;/&gt;&lt;wsp:rsid wsp:val=&quot;00F1492F&quot;/&gt;&lt;wsp:rsid wsp:val=&quot;00F14D5A&quot;/&gt;&lt;wsp:rsid wsp:val=&quot;00F20428&quot;/&gt;&lt;wsp:rsid wsp:val=&quot;00F204BA&quot;/&gt;&lt;wsp:rsid wsp:val=&quot;00F211D3&quot;/&gt;&lt;wsp:rsid wsp:val=&quot;00F21D67&quot;/&gt;&lt;wsp:rsid wsp:val=&quot;00F22A06&quot;/&gt;&lt;wsp:rsid wsp:val=&quot;00F22B5E&quot;/&gt;&lt;wsp:rsid wsp:val=&quot;00F24B5E&quot;/&gt;&lt;wsp:rsid wsp:val=&quot;00F255EF&quot;/&gt;&lt;wsp:rsid wsp:val=&quot;00F26159&quot;/&gt;&lt;wsp:rsid wsp:val=&quot;00F275D1&quot;/&gt;&lt;wsp:rsid wsp:val=&quot;00F306E8&quot;/&gt;&lt;wsp:rsid wsp:val=&quot;00F330E1&quot;/&gt;&lt;wsp:rsid wsp:val=&quot;00F34CC8&quot;/&gt;&lt;wsp:rsid wsp:val=&quot;00F37119&quot;/&gt;&lt;wsp:rsid wsp:val=&quot;00F425AA&quot;/&gt;&lt;wsp:rsid wsp:val=&quot;00F43AEF&quot;/&gt;&lt;wsp:rsid wsp:val=&quot;00F43E19&quot;/&gt;&lt;wsp:rsid wsp:val=&quot;00F44A58&quot;/&gt;&lt;wsp:rsid wsp:val=&quot;00F452B1&quot;/&gt;&lt;wsp:rsid wsp:val=&quot;00F527F0&quot;/&gt;&lt;wsp:rsid wsp:val=&quot;00F5391A&quot;/&gt;&lt;wsp:rsid wsp:val=&quot;00F5481B&quot;/&gt;&lt;wsp:rsid wsp:val=&quot;00F55EA0&quot;/&gt;&lt;wsp:rsid wsp:val=&quot;00F57F9B&quot;/&gt;&lt;wsp:rsid wsp:val=&quot;00F6066D&quot;/&gt;&lt;wsp:rsid wsp:val=&quot;00F651B4&quot;/&gt;&lt;wsp:rsid wsp:val=&quot;00F67C43&quot;/&gt;&lt;wsp:rsid wsp:val=&quot;00F7196E&quot;/&gt;&lt;wsp:rsid wsp:val=&quot;00F74376&quot;/&gt;&lt;wsp:rsid wsp:val=&quot;00F774ED&quot;/&gt;&lt;wsp:rsid wsp:val=&quot;00F83D1B&quot;/&gt;&lt;wsp:rsid wsp:val=&quot;00F852B1&quot;/&gt;&lt;wsp:rsid wsp:val=&quot;00F91DEB&quot;/&gt;&lt;wsp:rsid wsp:val=&quot;00F9393C&quot;/&gt;&lt;wsp:rsid wsp:val=&quot;00F94559&quot;/&gt;&lt;wsp:rsid wsp:val=&quot;00F95033&quot;/&gt;&lt;wsp:rsid wsp:val=&quot;00F96289&quot;/&gt;&lt;wsp:rsid wsp:val=&quot;00F97EBC&quot;/&gt;&lt;wsp:rsid wsp:val=&quot;00FA498E&quot;/&gt;&lt;wsp:rsid wsp:val=&quot;00FA5C4C&quot;/&gt;&lt;wsp:rsid wsp:val=&quot;00FA7295&quot;/&gt;&lt;wsp:rsid wsp:val=&quot;00FB1224&quot;/&gt;&lt;wsp:rsid wsp:val=&quot;00FB6EC6&quot;/&gt;&lt;wsp:rsid wsp:val=&quot;00FC2D30&quot;/&gt;&lt;wsp:rsid wsp:val=&quot;00FC430C&quot;/&gt;&lt;wsp:rsid wsp:val=&quot;00FC4449&quot;/&gt;&lt;wsp:rsid wsp:val=&quot;00FC5D05&quot;/&gt;&lt;wsp:rsid wsp:val=&quot;00FC6F4B&quot;/&gt;&lt;wsp:rsid wsp:val=&quot;00FD1590&quot;/&gt;&lt;wsp:rsid wsp:val=&quot;00FD377A&quot;/&gt;&lt;wsp:rsid wsp:val=&quot;00FD4D70&quot;/&gt;&lt;wsp:rsid wsp:val=&quot;00FD5A71&quot;/&gt;&lt;wsp:rsid wsp:val=&quot;00FD5F4A&quot;/&gt;&lt;wsp:rsid wsp:val=&quot;00FE102E&quot;/&gt;&lt;wsp:rsid wsp:val=&quot;00FE2B97&quot;/&gt;&lt;wsp:rsid wsp:val=&quot;00FE4102&quot;/&gt;&lt;wsp:rsid wsp:val=&quot;00FE475C&quot;/&gt;&lt;wsp:rsid wsp:val=&quot;00FE4D89&quot;/&gt;&lt;wsp:rsid wsp:val=&quot;00FE79E0&quot;/&gt;&lt;wsp:rsid wsp:val=&quot;00FF1F4E&quot;/&gt;&lt;wsp:rsid wsp:val=&quot;00FF2006&quot;/&gt;&lt;wsp:rsid wsp:val=&quot;00FF4CEE&quot;/&gt;&lt;/wsp:rsids&gt;&lt;/w:docPr&gt;&lt;w:body&gt;&lt;w:p wsp:rsidR=&quot;00000000&quot; wsp:rsidRDefault=&quot;00576BB9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i&lt;/m:t&gt;&lt;/m:r&gt;&lt;/m:e&gt;&lt;m:sub&gt;&lt;m:r&gt;&lt;w:rPr&gt;&lt;w:rFonts w:ascii=&quot;Cambria Math&quot; w:h-ansi=&quot;Cambria Math&quot;/&gt;&lt;wx:font wx:val=&quot;Cambria Math&quot;/&gt;&lt;w:i/&gt;&lt;/w:rPr&gt;&lt;m:t&gt;S&lt;/m:t&gt;&lt;/m:r&gt;&lt;/m:sub&gt;&lt;/m:sSub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w:lang w:val=&quot;EN-US&quot;/&gt;&lt;/w:rPr&gt;&lt;m:t&gt;t&lt;/m:t&gt;&lt;/m:r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7" o:title="" chromakey="white"/>
          </v:shape>
        </w:pict>
      </w:r>
      <w:r w:rsidRPr="00232ECB">
        <w:instrText xml:space="preserve"> </w:instrText>
      </w:r>
      <w:r w:rsidRPr="00232ECB">
        <w:fldChar w:fldCharType="separate"/>
      </w:r>
      <w:r w:rsidRPr="00232ECB">
        <w:pict>
          <v:shape id="_x0000_i1070" type="#_x0000_t75" style="width:22.8pt;height:11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69&quot;/&gt;&lt;w:doNotEmbedSystemFonts/&gt;&lt;w:defaultTabStop w:val=&quot;708&quot;/&gt;&lt;w:autoHyphenation/&gt;&lt;w:hyphenationZone w:val=&quot;357&quot;/&gt;&lt;w:doNotHyphenateCaps/&gt;&lt;w:drawingGridHorizontalSpacing w:val=&quot;140&quot;/&gt;&lt;w:drawingGridVerticalSpacing w:val=&quot;381&quot;/&gt;&lt;w:displayHorizontalDrawingGridEvery w:val=&quot;2&quot;/&gt;&lt;w:punctuationKerning/&gt;&lt;w:characterSpacingControl w:val=&quot;DontCompress&quot;/&gt;&lt;w:optimizeForBrowser/&gt;&lt;w:allowPNG/&gt;&lt;w:doNotSaveWebPagesAsSingleFil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12F04&quot;/&gt;&lt;wsp:rsid wsp:val=&quot;00000DC8&quot;/&gt;&lt;wsp:rsid wsp:val=&quot;00012B88&quot;/&gt;&lt;wsp:rsid wsp:val=&quot;0001427E&quot;/&gt;&lt;wsp:rsid wsp:val=&quot;00015252&quot;/&gt;&lt;wsp:rsid wsp:val=&quot;000155E9&quot;/&gt;&lt;wsp:rsid wsp:val=&quot;00015E30&quot;/&gt;&lt;wsp:rsid wsp:val=&quot;00022AB5&quot;/&gt;&lt;wsp:rsid wsp:val=&quot;000256B4&quot;/&gt;&lt;wsp:rsid wsp:val=&quot;00025EA1&quot;/&gt;&lt;wsp:rsid wsp:val=&quot;00027082&quot;/&gt;&lt;wsp:rsid wsp:val=&quot;00027691&quot;/&gt;&lt;wsp:rsid wsp:val=&quot;00036A2C&quot;/&gt;&lt;wsp:rsid wsp:val=&quot;00042390&quot;/&gt;&lt;wsp:rsid wsp:val=&quot;00042E84&quot;/&gt;&lt;wsp:rsid wsp:val=&quot;00043FE4&quot;/&gt;&lt;wsp:rsid wsp:val=&quot;000611FE&quot;/&gt;&lt;wsp:rsid wsp:val=&quot;00062582&quot;/&gt;&lt;wsp:rsid wsp:val=&quot;00062A36&quot;/&gt;&lt;wsp:rsid wsp:val=&quot;00065241&quot;/&gt;&lt;wsp:rsid wsp:val=&quot;0006644D&quot;/&gt;&lt;wsp:rsid wsp:val=&quot;0006702A&quot;/&gt;&lt;wsp:rsid wsp:val=&quot;000675EB&quot;/&gt;&lt;wsp:rsid wsp:val=&quot;00087B2D&quot;/&gt;&lt;wsp:rsid wsp:val=&quot;000907B6&quot;/&gt;&lt;wsp:rsid wsp:val=&quot;00091354&quot;/&gt;&lt;wsp:rsid wsp:val=&quot;000A12F2&quot;/&gt;&lt;wsp:rsid wsp:val=&quot;000A25DB&quot;/&gt;&lt;wsp:rsid wsp:val=&quot;000A460E&quot;/&gt;&lt;wsp:rsid wsp:val=&quot;000A51EB&quot;/&gt;&lt;wsp:rsid wsp:val=&quot;000A71C2&quot;/&gt;&lt;wsp:rsid wsp:val=&quot;000A7E67&quot;/&gt;&lt;wsp:rsid wsp:val=&quot;000B00A6&quot;/&gt;&lt;wsp:rsid wsp:val=&quot;000B1930&quot;/&gt;&lt;wsp:rsid wsp:val=&quot;000B25DD&quot;/&gt;&lt;wsp:rsid wsp:val=&quot;000B2D25&quot;/&gt;&lt;wsp:rsid wsp:val=&quot;000B3A07&quot;/&gt;&lt;wsp:rsid wsp:val=&quot;000C1BE1&quot;/&gt;&lt;wsp:rsid wsp:val=&quot;000C35F6&quot;/&gt;&lt;wsp:rsid wsp:val=&quot;000C5152&quot;/&gt;&lt;wsp:rsid wsp:val=&quot;000D1B58&quot;/&gt;&lt;wsp:rsid wsp:val=&quot;000D5650&quot;/&gt;&lt;wsp:rsid wsp:val=&quot;000D7AB9&quot;/&gt;&lt;wsp:rsid wsp:val=&quot;000E198A&quot;/&gt;&lt;wsp:rsid wsp:val=&quot;000E2F97&quot;/&gt;&lt;wsp:rsid wsp:val=&quot;000E3F01&quot;/&gt;&lt;wsp:rsid wsp:val=&quot;000E4D61&quot;/&gt;&lt;wsp:rsid wsp:val=&quot;000E52CD&quot;/&gt;&lt;wsp:rsid wsp:val=&quot;000E66AA&quot;/&gt;&lt;wsp:rsid wsp:val=&quot;000F1665&quot;/&gt;&lt;wsp:rsid wsp:val=&quot;000F4D3A&quot;/&gt;&lt;wsp:rsid wsp:val=&quot;000F50B4&quot;/&gt;&lt;wsp:rsid wsp:val=&quot;000F70AC&quot;/&gt;&lt;wsp:rsid wsp:val=&quot;001018AE&quot;/&gt;&lt;wsp:rsid wsp:val=&quot;001024DC&quot;/&gt;&lt;wsp:rsid wsp:val=&quot;00102CCB&quot;/&gt;&lt;wsp:rsid wsp:val=&quot;001056BE&quot;/&gt;&lt;wsp:rsid wsp:val=&quot;00110D34&quot;/&gt;&lt;wsp:rsid wsp:val=&quot;00130DFF&quot;/&gt;&lt;wsp:rsid wsp:val=&quot;00132126&quot;/&gt;&lt;wsp:rsid wsp:val=&quot;001346A0&quot;/&gt;&lt;wsp:rsid wsp:val=&quot;001366CF&quot;/&gt;&lt;wsp:rsid wsp:val=&quot;00137164&quot;/&gt;&lt;wsp:rsid wsp:val=&quot;00137B68&quot;/&gt;&lt;wsp:rsid wsp:val=&quot;00137FC8&quot;/&gt;&lt;wsp:rsid wsp:val=&quot;0014268D&quot;/&gt;&lt;wsp:rsid wsp:val=&quot;00146764&quot;/&gt;&lt;wsp:rsid wsp:val=&quot;00146F62&quot;/&gt;&lt;wsp:rsid wsp:val=&quot;001505E1&quot;/&gt;&lt;wsp:rsid wsp:val=&quot;00150A3C&quot;/&gt;&lt;wsp:rsid wsp:val=&quot;00150A53&quot;/&gt;&lt;wsp:rsid wsp:val=&quot;00151F4A&quot;/&gt;&lt;wsp:rsid wsp:val=&quot;001632B0&quot;/&gt;&lt;wsp:rsid wsp:val=&quot;001654F0&quot;/&gt;&lt;wsp:rsid wsp:val=&quot;00166743&quot;/&gt;&lt;wsp:rsid wsp:val=&quot;00171F73&quot;/&gt;&lt;wsp:rsid wsp:val=&quot;00174F60&quot;/&gt;&lt;wsp:rsid wsp:val=&quot;001800F0&quot;/&gt;&lt;wsp:rsid wsp:val=&quot;001852B3&quot;/&gt;&lt;wsp:rsid wsp:val=&quot;001864B6&quot;/&gt;&lt;wsp:rsid wsp:val=&quot;001930CB&quot;/&gt;&lt;wsp:rsid wsp:val=&quot;001A0EC0&quot;/&gt;&lt;wsp:rsid wsp:val=&quot;001A207B&quot;/&gt;&lt;wsp:rsid wsp:val=&quot;001A535A&quot;/&gt;&lt;wsp:rsid wsp:val=&quot;001B2A26&quot;/&gt;&lt;wsp:rsid wsp:val=&quot;001B59BF&quot;/&gt;&lt;wsp:rsid wsp:val=&quot;001C1E84&quot;/&gt;&lt;wsp:rsid wsp:val=&quot;001C520D&quot;/&gt;&lt;wsp:rsid wsp:val=&quot;001C5731&quot;/&gt;&lt;wsp:rsid wsp:val=&quot;001D28EA&quot;/&gt;&lt;wsp:rsid wsp:val=&quot;001D5300&quot;/&gt;&lt;wsp:rsid wsp:val=&quot;001E18B9&quot;/&gt;&lt;wsp:rsid wsp:val=&quot;001E1F66&quot;/&gt;&lt;wsp:rsid wsp:val=&quot;001E6525&quot;/&gt;&lt;wsp:rsid wsp:val=&quot;001E7283&quot;/&gt;&lt;wsp:rsid wsp:val=&quot;001E73BA&quot;/&gt;&lt;wsp:rsid wsp:val=&quot;001E7492&quot;/&gt;&lt;wsp:rsid wsp:val=&quot;001F06A3&quot;/&gt;&lt;wsp:rsid wsp:val=&quot;001F16E3&quot;/&gt;&lt;wsp:rsid wsp:val=&quot;001F42F0&quot;/&gt;&lt;wsp:rsid wsp:val=&quot;001F566A&quot;/&gt;&lt;wsp:rsid wsp:val=&quot;001F7425&quot;/&gt;&lt;wsp:rsid wsp:val=&quot;001F77D0&quot;/&gt;&lt;wsp:rsid wsp:val=&quot;0020042E&quot;/&gt;&lt;wsp:rsid wsp:val=&quot;00202A19&quot;/&gt;&lt;wsp:rsid wsp:val=&quot;00204D50&quot;/&gt;&lt;wsp:rsid wsp:val=&quot;00204DE9&quot;/&gt;&lt;wsp:rsid wsp:val=&quot;002052D5&quot;/&gt;&lt;wsp:rsid wsp:val=&quot;002101D9&quot;/&gt;&lt;wsp:rsid wsp:val=&quot;00210E90&quot;/&gt;&lt;wsp:rsid wsp:val=&quot;002111DA&quot;/&gt;&lt;wsp:rsid wsp:val=&quot;00211533&quot;/&gt;&lt;wsp:rsid wsp:val=&quot;00212F04&quot;/&gt;&lt;wsp:rsid wsp:val=&quot;0021397F&quot;/&gt;&lt;wsp:rsid wsp:val=&quot;002174DC&quot;/&gt;&lt;wsp:rsid wsp:val=&quot;002256F9&quot;/&gt;&lt;wsp:rsid wsp:val=&quot;00225757&quot;/&gt;&lt;wsp:rsid wsp:val=&quot;00225891&quot;/&gt;&lt;wsp:rsid wsp:val=&quot;00227272&quot;/&gt;&lt;wsp:rsid wsp:val=&quot;00230031&quot;/&gt;&lt;wsp:rsid wsp:val=&quot;00231A08&quot;/&gt;&lt;wsp:rsid wsp:val=&quot;00232BF3&quot;/&gt;&lt;wsp:rsid wsp:val=&quot;00232ECB&quot;/&gt;&lt;wsp:rsid wsp:val=&quot;00234D66&quot;/&gt;&lt;wsp:rsid wsp:val=&quot;00240F05&quot;/&gt;&lt;wsp:rsid wsp:val=&quot;00242F0B&quot;/&gt;&lt;wsp:rsid wsp:val=&quot;00244855&quot;/&gt;&lt;wsp:rsid wsp:val=&quot;00244BA0&quot;/&gt;&lt;wsp:rsid wsp:val=&quot;00246149&quot;/&gt;&lt;wsp:rsid wsp:val=&quot;002472B5&quot;/&gt;&lt;wsp:rsid wsp:val=&quot;00250440&quot;/&gt;&lt;wsp:rsid wsp:val=&quot;002504F8&quot;/&gt;&lt;wsp:rsid wsp:val=&quot;002600C8&quot;/&gt;&lt;wsp:rsid wsp:val=&quot;00260B3D&quot;/&gt;&lt;wsp:rsid wsp:val=&quot;002632A4&quot;/&gt;&lt;wsp:rsid wsp:val=&quot;00271A81&quot;/&gt;&lt;wsp:rsid wsp:val=&quot;00273B17&quot;/&gt;&lt;wsp:rsid wsp:val=&quot;0027698E&quot;/&gt;&lt;wsp:rsid wsp:val=&quot;002779D1&quot;/&gt;&lt;wsp:rsid wsp:val=&quot;00281B18&quot;/&gt;&lt;wsp:rsid wsp:val=&quot;002824F5&quot;/&gt;&lt;wsp:rsid wsp:val=&quot;00284725&quot;/&gt;&lt;wsp:rsid wsp:val=&quot;00290D00&quot;/&gt;&lt;wsp:rsid wsp:val=&quot;00291EE8&quot;/&gt;&lt;wsp:rsid wsp:val=&quot;00292FEE&quot;/&gt;&lt;wsp:rsid wsp:val=&quot;00294426&quot;/&gt;&lt;wsp:rsid wsp:val=&quot;002A0544&quot;/&gt;&lt;wsp:rsid wsp:val=&quot;002A06FF&quot;/&gt;&lt;wsp:rsid wsp:val=&quot;002A077C&quot;/&gt;&lt;wsp:rsid wsp:val=&quot;002A1247&quot;/&gt;&lt;wsp:rsid wsp:val=&quot;002A3F2A&quot;/&gt;&lt;wsp:rsid wsp:val=&quot;002A477C&quot;/&gt;&lt;wsp:rsid wsp:val=&quot;002A66A7&quot;/&gt;&lt;wsp:rsid wsp:val=&quot;002A686D&quot;/&gt;&lt;wsp:rsid wsp:val=&quot;002B04A0&quot;/&gt;&lt;wsp:rsid wsp:val=&quot;002B2856&quot;/&gt;&lt;wsp:rsid wsp:val=&quot;002B2A11&quot;/&gt;&lt;wsp:rsid wsp:val=&quot;002B2A18&quot;/&gt;&lt;wsp:rsid wsp:val=&quot;002C4945&quot;/&gt;&lt;wsp:rsid wsp:val=&quot;002C5850&quot;/&gt;&lt;wsp:rsid wsp:val=&quot;002C6ED6&quot;/&gt;&lt;wsp:rsid wsp:val=&quot;002C7254&quot;/&gt;&lt;wsp:rsid wsp:val=&quot;002D5084&quot;/&gt;&lt;wsp:rsid wsp:val=&quot;002D5E95&quot;/&gt;&lt;wsp:rsid wsp:val=&quot;002D5FF8&quot;/&gt;&lt;wsp:rsid wsp:val=&quot;002E7A2B&quot;/&gt;&lt;wsp:rsid wsp:val=&quot;002F0033&quot;/&gt;&lt;wsp:rsid wsp:val=&quot;002F4B1D&quot;/&gt;&lt;wsp:rsid wsp:val=&quot;002F5748&quot;/&gt;&lt;wsp:rsid wsp:val=&quot;002F5E41&quot;/&gt;&lt;wsp:rsid wsp:val=&quot;002F7BF9&quot;/&gt;&lt;wsp:rsid wsp:val=&quot;0030107F&quot;/&gt;&lt;wsp:rsid wsp:val=&quot;00302069&quot;/&gt;&lt;wsp:rsid wsp:val=&quot;003063F0&quot;/&gt;&lt;wsp:rsid wsp:val=&quot;00306980&quot;/&gt;&lt;wsp:rsid wsp:val=&quot;003103B7&quot;/&gt;&lt;wsp:rsid wsp:val=&quot;00316734&quot;/&gt;&lt;wsp:rsid wsp:val=&quot;00317380&quot;/&gt;&lt;wsp:rsid wsp:val=&quot;00317F18&quot;/&gt;&lt;wsp:rsid wsp:val=&quot;0032640D&quot;/&gt;&lt;wsp:rsid wsp:val=&quot;00332356&quot;/&gt;&lt;wsp:rsid wsp:val=&quot;003415E2&quot;/&gt;&lt;wsp:rsid wsp:val=&quot;003427E4&quot;/&gt;&lt;wsp:rsid wsp:val=&quot;00343F66&quot;/&gt;&lt;wsp:rsid wsp:val=&quot;00344143&quot;/&gt;&lt;wsp:rsid wsp:val=&quot;00344822&quot;/&gt;&lt;wsp:rsid wsp:val=&quot;00350FB2&quot;/&gt;&lt;wsp:rsid wsp:val=&quot;00351F44&quot;/&gt;&lt;wsp:rsid wsp:val=&quot;003534CE&quot;/&gt;&lt;wsp:rsid wsp:val=&quot;00361465&quot;/&gt;&lt;wsp:rsid wsp:val=&quot;0036221D&quot;/&gt;&lt;wsp:rsid wsp:val=&quot;00364527&quot;/&gt;&lt;wsp:rsid wsp:val=&quot;00366EA3&quot;/&gt;&lt;wsp:rsid wsp:val=&quot;0037307B&quot;/&gt;&lt;wsp:rsid wsp:val=&quot;0037307D&quot;/&gt;&lt;wsp:rsid wsp:val=&quot;00373F15&quot;/&gt;&lt;wsp:rsid wsp:val=&quot;003746B3&quot;/&gt;&lt;wsp:rsid wsp:val=&quot;00381567&quot;/&gt;&lt;wsp:rsid wsp:val=&quot;00382CBE&quot;/&gt;&lt;wsp:rsid wsp:val=&quot;00385048&quot;/&gt;&lt;wsp:rsid wsp:val=&quot;00391E1B&quot;/&gt;&lt;wsp:rsid wsp:val=&quot;00394257&quot;/&gt;&lt;wsp:rsid wsp:val=&quot;00394402&quot;/&gt;&lt;wsp:rsid wsp:val=&quot;00394EDF&quot;/&gt;&lt;wsp:rsid wsp:val=&quot;003A01BC&quot;/&gt;&lt;wsp:rsid wsp:val=&quot;003A24FA&quot;/&gt;&lt;wsp:rsid wsp:val=&quot;003B031D&quot;/&gt;&lt;wsp:rsid wsp:val=&quot;003B03EE&quot;/&gt;&lt;wsp:rsid wsp:val=&quot;003B1472&quot;/&gt;&lt;wsp:rsid wsp:val=&quot;003B7927&quot;/&gt;&lt;wsp:rsid wsp:val=&quot;003C02A6&quot;/&gt;&lt;wsp:rsid wsp:val=&quot;003C39F7&quot;/&gt;&lt;wsp:rsid wsp:val=&quot;003C6978&quot;/&gt;&lt;wsp:rsid wsp:val=&quot;003D15CB&quot;/&gt;&lt;wsp:rsid wsp:val=&quot;003D1782&quot;/&gt;&lt;wsp:rsid wsp:val=&quot;003D3457&quot;/&gt;&lt;wsp:rsid wsp:val=&quot;003D3DCA&quot;/&gt;&lt;wsp:rsid wsp:val=&quot;003D6674&quot;/&gt;&lt;wsp:rsid wsp:val=&quot;003D6769&quot;/&gt;&lt;wsp:rsid wsp:val=&quot;003E0301&quot;/&gt;&lt;wsp:rsid wsp:val=&quot;003E0422&quot;/&gt;&lt;wsp:rsid wsp:val=&quot;003F365B&quot;/&gt;&lt;wsp:rsid wsp:val=&quot;003F4C53&quot;/&gt;&lt;wsp:rsid wsp:val=&quot;003F63C1&quot;/&gt;&lt;wsp:rsid wsp:val=&quot;0040088F&quot;/&gt;&lt;wsp:rsid wsp:val=&quot;00402E09&quot;/&gt;&lt;wsp:rsid wsp:val=&quot;00403775&quot;/&gt;&lt;wsp:rsid wsp:val=&quot;00406EB8&quot;/&gt;&lt;wsp:rsid wsp:val=&quot;00411EAB&quot;/&gt;&lt;wsp:rsid wsp:val=&quot;00415195&quot;/&gt;&lt;wsp:rsid wsp:val=&quot;004270D1&quot;/&gt;&lt;wsp:rsid wsp:val=&quot;004309DF&quot;/&gt;&lt;wsp:rsid wsp:val=&quot;0043187E&quot;/&gt;&lt;wsp:rsid wsp:val=&quot;00433787&quot;/&gt;&lt;wsp:rsid wsp:val=&quot;00436210&quot;/&gt;&lt;wsp:rsid wsp:val=&quot;00436AEC&quot;/&gt;&lt;wsp:rsid wsp:val=&quot;00442A2C&quot;/&gt;&lt;wsp:rsid wsp:val=&quot;004503EC&quot;/&gt;&lt;wsp:rsid wsp:val=&quot;00452500&quot;/&gt;&lt;wsp:rsid wsp:val=&quot;00452D5E&quot;/&gt;&lt;wsp:rsid wsp:val=&quot;004537F6&quot;/&gt;&lt;wsp:rsid wsp:val=&quot;0045380C&quot;/&gt;&lt;wsp:rsid wsp:val=&quot;004562BC&quot;/&gt;&lt;wsp:rsid wsp:val=&quot;00465F64&quot;/&gt;&lt;wsp:rsid wsp:val=&quot;00473ABF&quot;/&gt;&lt;wsp:rsid wsp:val=&quot;004748BE&quot;/&gt;&lt;wsp:rsid wsp:val=&quot;00476B0F&quot;/&gt;&lt;wsp:rsid wsp:val=&quot;00477BC6&quot;/&gt;&lt;wsp:rsid wsp:val=&quot;0048210E&quot;/&gt;&lt;wsp:rsid wsp:val=&quot;00485C49&quot;/&gt;&lt;wsp:rsid wsp:val=&quot;00487DB1&quot;/&gt;&lt;wsp:rsid wsp:val=&quot;00490F4D&quot;/&gt;&lt;wsp:rsid wsp:val=&quot;00491E80&quot;/&gt;&lt;wsp:rsid wsp:val=&quot;00492255&quot;/&gt;&lt;wsp:rsid wsp:val=&quot;00496238&quot;/&gt;&lt;wsp:rsid wsp:val=&quot;00496359&quot;/&gt;&lt;wsp:rsid wsp:val=&quot;004A02D5&quot;/&gt;&lt;wsp:rsid wsp:val=&quot;004A03B0&quot;/&gt;&lt;wsp:rsid wsp:val=&quot;004A082B&quot;/&gt;&lt;wsp:rsid wsp:val=&quot;004A46D4&quot;/&gt;&lt;wsp:rsid wsp:val=&quot;004A5F62&quot;/&gt;&lt;wsp:rsid wsp:val=&quot;004A62A8&quot;/&gt;&lt;wsp:rsid wsp:val=&quot;004A66EF&quot;/&gt;&lt;wsp:rsid wsp:val=&quot;004A6D17&quot;/&gt;&lt;wsp:rsid wsp:val=&quot;004B275D&quot;/&gt;&lt;wsp:rsid wsp:val=&quot;004B3A61&quot;/&gt;&lt;wsp:rsid wsp:val=&quot;004B7618&quot;/&gt;&lt;wsp:rsid wsp:val=&quot;004C51EB&quot;/&gt;&lt;wsp:rsid wsp:val=&quot;004C656C&quot;/&gt;&lt;wsp:rsid wsp:val=&quot;004D4690&quot;/&gt;&lt;wsp:rsid wsp:val=&quot;004D5A29&quot;/&gt;&lt;wsp:rsid wsp:val=&quot;004D77F0&quot;/&gt;&lt;wsp:rsid wsp:val=&quot;004E35F5&quot;/&gt;&lt;wsp:rsid wsp:val=&quot;004E556C&quot;/&gt;&lt;wsp:rsid wsp:val=&quot;004F59CA&quot;/&gt;&lt;wsp:rsid wsp:val=&quot;00500A20&quot;/&gt;&lt;wsp:rsid wsp:val=&quot;00504760&quot;/&gt;&lt;wsp:rsid wsp:val=&quot;005067CA&quot;/&gt;&lt;wsp:rsid wsp:val=&quot;00507283&quot;/&gt;&lt;wsp:rsid wsp:val=&quot;00510658&quot;/&gt;&lt;wsp:rsid wsp:val=&quot;00521180&quot;/&gt;&lt;wsp:rsid wsp:val=&quot;00522892&quot;/&gt;&lt;wsp:rsid wsp:val=&quot;0053178F&quot;/&gt;&lt;wsp:rsid wsp:val=&quot;00533390&quot;/&gt;&lt;wsp:rsid wsp:val=&quot;00542D6B&quot;/&gt;&lt;wsp:rsid wsp:val=&quot;00547DDA&quot;/&gt;&lt;wsp:rsid wsp:val=&quot;00550E37&quot;/&gt;&lt;wsp:rsid wsp:val=&quot;0055286B&quot;/&gt;&lt;wsp:rsid wsp:val=&quot;0055360B&quot;/&gt;&lt;wsp:rsid wsp:val=&quot;005614C4&quot;/&gt;&lt;wsp:rsid wsp:val=&quot;00562430&quot;/&gt;&lt;wsp:rsid wsp:val=&quot;00562471&quot;/&gt;&lt;wsp:rsid wsp:val=&quot;005625CB&quot;/&gt;&lt;wsp:rsid wsp:val=&quot;00563CE5&quot;/&gt;&lt;wsp:rsid wsp:val=&quot;0056665F&quot;/&gt;&lt;wsp:rsid wsp:val=&quot;005717BF&quot;/&gt;&lt;wsp:rsid wsp:val=&quot;00574D3F&quot;/&gt;&lt;wsp:rsid wsp:val=&quot;00576B30&quot;/&gt;&lt;wsp:rsid wsp:val=&quot;00576BB9&quot;/&gt;&lt;wsp:rsid wsp:val=&quot;00583DE9&quot;/&gt;&lt;wsp:rsid wsp:val=&quot;00584A39&quot;/&gt;&lt;wsp:rsid wsp:val=&quot;00595B51&quot;/&gt;&lt;wsp:rsid wsp:val=&quot;005A04ED&quot;/&gt;&lt;wsp:rsid wsp:val=&quot;005A0755&quot;/&gt;&lt;wsp:rsid wsp:val=&quot;005A67FC&quot;/&gt;&lt;wsp:rsid wsp:val=&quot;005B3E66&quot;/&gt;&lt;wsp:rsid wsp:val=&quot;005B4E7E&quot;/&gt;&lt;wsp:rsid wsp:val=&quot;005B50F3&quot;/&gt;&lt;wsp:rsid wsp:val=&quot;005C1A48&quot;/&gt;&lt;wsp:rsid wsp:val=&quot;005C6EF1&quot;/&gt;&lt;wsp:rsid wsp:val=&quot;005D360A&quot;/&gt;&lt;wsp:rsid wsp:val=&quot;005D378E&quot;/&gt;&lt;wsp:rsid wsp:val=&quot;005D3849&quot;/&gt;&lt;wsp:rsid wsp:val=&quot;005D4C29&quot;/&gt;&lt;wsp:rsid wsp:val=&quot;005E0599&quot;/&gt;&lt;wsp:rsid wsp:val=&quot;005E3B8E&quot;/&gt;&lt;wsp:rsid wsp:val=&quot;005E4C40&quot;/&gt;&lt;wsp:rsid wsp:val=&quot;005E7043&quot;/&gt;&lt;wsp:rsid wsp:val=&quot;005F086A&quot;/&gt;&lt;wsp:rsid wsp:val=&quot;005F21CC&quot;/&gt;&lt;wsp:rsid wsp:val=&quot;005F3900&quot;/&gt;&lt;wsp:rsid wsp:val=&quot;005F50F5&quot;/&gt;&lt;wsp:rsid wsp:val=&quot;0060306E&quot;/&gt;&lt;wsp:rsid wsp:val=&quot;0060704E&quot;/&gt;&lt;wsp:rsid wsp:val=&quot;006079B5&quot;/&gt;&lt;wsp:rsid wsp:val=&quot;006137BA&quot;/&gt;&lt;wsp:rsid wsp:val=&quot;00613F07&quot;/&gt;&lt;wsp:rsid wsp:val=&quot;006141FF&quot;/&gt;&lt;wsp:rsid wsp:val=&quot;00621230&quot;/&gt;&lt;wsp:rsid wsp:val=&quot;006231E5&quot;/&gt;&lt;wsp:rsid wsp:val=&quot;006321E9&quot;/&gt;&lt;wsp:rsid wsp:val=&quot;00637B61&quot;/&gt;&lt;wsp:rsid wsp:val=&quot;00644F35&quot;/&gt;&lt;wsp:rsid wsp:val=&quot;00652556&quot;/&gt;&lt;wsp:rsid wsp:val=&quot;00654C35&quot;/&gt;&lt;wsp:rsid wsp:val=&quot;0065510E&quot;/&gt;&lt;wsp:rsid wsp:val=&quot;0066448C&quot;/&gt;&lt;wsp:rsid wsp:val=&quot;00664BA8&quot;/&gt;&lt;wsp:rsid wsp:val=&quot;006650C3&quot;/&gt;&lt;wsp:rsid wsp:val=&quot;00677EC9&quot;/&gt;&lt;wsp:rsid wsp:val=&quot;0068026E&quot;/&gt;&lt;wsp:rsid wsp:val=&quot;00683171&quot;/&gt;&lt;wsp:rsid wsp:val=&quot;00684B8F&quot;/&gt;&lt;wsp:rsid wsp:val=&quot;00687F1F&quot;/&gt;&lt;wsp:rsid wsp:val=&quot;006909ED&quot;/&gt;&lt;wsp:rsid wsp:val=&quot;0069369B&quot;/&gt;&lt;wsp:rsid wsp:val=&quot;00694939&quot;/&gt;&lt;wsp:rsid wsp:val=&quot;006968BD&quot;/&gt;&lt;wsp:rsid wsp:val=&quot;006A1085&quot;/&gt;&lt;wsp:rsid wsp:val=&quot;006A1363&quot;/&gt;&lt;wsp:rsid wsp:val=&quot;006A2D43&quot;/&gt;&lt;wsp:rsid wsp:val=&quot;006A315A&quot;/&gt;&lt;wsp:rsid wsp:val=&quot;006A5B34&quot;/&gt;&lt;wsp:rsid wsp:val=&quot;006B01D0&quot;/&gt;&lt;wsp:rsid wsp:val=&quot;006B13A0&quot;/&gt;&lt;wsp:rsid wsp:val=&quot;006B2B5C&quot;/&gt;&lt;wsp:rsid wsp:val=&quot;006B3B26&quot;/&gt;&lt;wsp:rsid wsp:val=&quot;006B4B96&quot;/&gt;&lt;wsp:rsid wsp:val=&quot;006B5BE3&quot;/&gt;&lt;wsp:rsid wsp:val=&quot;006C0A9F&quot;/&gt;&lt;wsp:rsid wsp:val=&quot;006C119A&quot;/&gt;&lt;wsp:rsid wsp:val=&quot;006C1B7C&quot;/&gt;&lt;wsp:rsid wsp:val=&quot;006C3B79&quot;/&gt;&lt;wsp:rsid wsp:val=&quot;006C5C7B&quot;/&gt;&lt;wsp:rsid wsp:val=&quot;006D430D&quot;/&gt;&lt;wsp:rsid wsp:val=&quot;006D4EAD&quot;/&gt;&lt;wsp:rsid wsp:val=&quot;006D5952&quot;/&gt;&lt;wsp:rsid wsp:val=&quot;006D741F&quot;/&gt;&lt;wsp:rsid wsp:val=&quot;006E2F64&quot;/&gt;&lt;wsp:rsid wsp:val=&quot;006E5843&quot;/&gt;&lt;wsp:rsid wsp:val=&quot;006F3F4D&quot;/&gt;&lt;wsp:rsid wsp:val=&quot;006F6B9F&quot;/&gt;&lt;wsp:rsid wsp:val=&quot;006F74D3&quot;/&gt;&lt;wsp:rsid wsp:val=&quot;007001C3&quot;/&gt;&lt;wsp:rsid wsp:val=&quot;00702C69&quot;/&gt;&lt;wsp:rsid wsp:val=&quot;00702E26&quot;/&gt;&lt;wsp:rsid wsp:val=&quot;0070346C&quot;/&gt;&lt;wsp:rsid wsp:val=&quot;00703618&quot;/&gt;&lt;wsp:rsid wsp:val=&quot;00704B10&quot;/&gt;&lt;wsp:rsid wsp:val=&quot;00706AA5&quot;/&gt;&lt;wsp:rsid wsp:val=&quot;00707D22&quot;/&gt;&lt;wsp:rsid wsp:val=&quot;007149FE&quot;/&gt;&lt;wsp:rsid wsp:val=&quot;00714CEF&quot;/&gt;&lt;wsp:rsid wsp:val=&quot;00716428&quot;/&gt;&lt;wsp:rsid wsp:val=&quot;00720BEF&quot;/&gt;&lt;wsp:rsid wsp:val=&quot;00723D69&quot;/&gt;&lt;wsp:rsid wsp:val=&quot;00724E44&quot;/&gt;&lt;wsp:rsid wsp:val=&quot;00725FA3&quot;/&gt;&lt;wsp:rsid wsp:val=&quot;00734C60&quot;/&gt;&lt;wsp:rsid wsp:val=&quot;00736383&quot;/&gt;&lt;wsp:rsid wsp:val=&quot;007366AA&quot;/&gt;&lt;wsp:rsid wsp:val=&quot;0073692A&quot;/&gt;&lt;wsp:rsid wsp:val=&quot;007371CF&quot;/&gt;&lt;wsp:rsid wsp:val=&quot;007433B7&quot;/&gt;&lt;wsp:rsid wsp:val=&quot;00746AE2&quot;/&gt;&lt;wsp:rsid wsp:val=&quot;007523D3&quot;/&gt;&lt;wsp:rsid wsp:val=&quot;00756C9D&quot;/&gt;&lt;wsp:rsid wsp:val=&quot;00762DAD&quot;/&gt;&lt;wsp:rsid wsp:val=&quot;00763051&quot;/&gt;&lt;wsp:rsid wsp:val=&quot;007647D9&quot;/&gt;&lt;wsp:rsid wsp:val=&quot;00765166&quot;/&gt;&lt;wsp:rsid wsp:val=&quot;00770119&quot;/&gt;&lt;wsp:rsid wsp:val=&quot;007718B2&quot;/&gt;&lt;wsp:rsid wsp:val=&quot;007745D5&quot;/&gt;&lt;wsp:rsid wsp:val=&quot;00776F4B&quot;/&gt;&lt;wsp:rsid wsp:val=&quot;0077756B&quot;/&gt;&lt;wsp:rsid wsp:val=&quot;00781182&quot;/&gt;&lt;wsp:rsid wsp:val=&quot;00781D13&quot;/&gt;&lt;wsp:rsid wsp:val=&quot;0078238F&quot;/&gt;&lt;wsp:rsid wsp:val=&quot;007829C7&quot;/&gt;&lt;wsp:rsid wsp:val=&quot;0078715D&quot;/&gt;&lt;wsp:rsid wsp:val=&quot;0078717E&quot;/&gt;&lt;wsp:rsid wsp:val=&quot;00787487&quot;/&gt;&lt;wsp:rsid wsp:val=&quot;00790CCA&quot;/&gt;&lt;wsp:rsid wsp:val=&quot;00792DF8&quot;/&gt;&lt;wsp:rsid wsp:val=&quot;00793936&quot;/&gt;&lt;wsp:rsid wsp:val=&quot;0079407B&quot;/&gt;&lt;wsp:rsid wsp:val=&quot;00795569&quot;/&gt;&lt;wsp:rsid wsp:val=&quot;0079724A&quot;/&gt;&lt;wsp:rsid wsp:val=&quot;007974B0&quot;/&gt;&lt;wsp:rsid wsp:val=&quot;007A31E9&quot;/&gt;&lt;wsp:rsid wsp:val=&quot;007B24C0&quot;/&gt;&lt;wsp:rsid wsp:val=&quot;007B4610&quot;/&gt;&lt;wsp:rsid wsp:val=&quot;007B4AB5&quot;/&gt;&lt;wsp:rsid wsp:val=&quot;007C2CAB&quot;/&gt;&lt;wsp:rsid wsp:val=&quot;007C3E6A&quot;/&gt;&lt;wsp:rsid wsp:val=&quot;007C50F3&quot;/&gt;&lt;wsp:rsid wsp:val=&quot;007D1E71&quot;/&gt;&lt;wsp:rsid wsp:val=&quot;007D32FC&quot;/&gt;&lt;wsp:rsid wsp:val=&quot;007D3A88&quot;/&gt;&lt;wsp:rsid wsp:val=&quot;007D3A95&quot;/&gt;&lt;wsp:rsid wsp:val=&quot;007E0CCC&quot;/&gt;&lt;wsp:rsid wsp:val=&quot;007E1969&quot;/&gt;&lt;wsp:rsid wsp:val=&quot;007E1C08&quot;/&gt;&lt;wsp:rsid wsp:val=&quot;007E4934&quot;/&gt;&lt;wsp:rsid wsp:val=&quot;007E69D7&quot;/&gt;&lt;wsp:rsid wsp:val=&quot;007F00E2&quot;/&gt;&lt;wsp:rsid wsp:val=&quot;007F0185&quot;/&gt;&lt;wsp:rsid wsp:val=&quot;007F04E3&quot;/&gt;&lt;wsp:rsid wsp:val=&quot;007F15E2&quot;/&gt;&lt;wsp:rsid wsp:val=&quot;007F2408&quot;/&gt;&lt;wsp:rsid wsp:val=&quot;007F3857&quot;/&gt;&lt;wsp:rsid wsp:val=&quot;007F6A4D&quot;/&gt;&lt;wsp:rsid wsp:val=&quot;00807C47&quot;/&gt;&lt;wsp:rsid wsp:val=&quot;0081073E&quot;/&gt;&lt;wsp:rsid wsp:val=&quot;00812C0D&quot;/&gt;&lt;wsp:rsid wsp:val=&quot;00812DF2&quot;/&gt;&lt;wsp:rsid wsp:val=&quot;00820340&quot;/&gt;&lt;wsp:rsid wsp:val=&quot;00824172&quot;/&gt;&lt;wsp:rsid wsp:val=&quot;008252C4&quot;/&gt;&lt;wsp:rsid wsp:val=&quot;00826084&quot;/&gt;&lt;wsp:rsid wsp:val=&quot;008262DF&quot;/&gt;&lt;wsp:rsid wsp:val=&quot;00830165&quot;/&gt;&lt;wsp:rsid wsp:val=&quot;00833D39&quot;/&gt;&lt;wsp:rsid wsp:val=&quot;00835128&quot;/&gt;&lt;wsp:rsid wsp:val=&quot;0083760D&quot;/&gt;&lt;wsp:rsid wsp:val=&quot;00840CF3&quot;/&gt;&lt;wsp:rsid wsp:val=&quot;00843001&quot;/&gt;&lt;wsp:rsid wsp:val=&quot;008471E7&quot;/&gt;&lt;wsp:rsid wsp:val=&quot;008478AC&quot;/&gt;&lt;wsp:rsid wsp:val=&quot;00851DD2&quot;/&gt;&lt;wsp:rsid wsp:val=&quot;00852BC6&quot;/&gt;&lt;wsp:rsid wsp:val=&quot;00854D19&quot;/&gt;&lt;wsp:rsid wsp:val=&quot;00855EC2&quot;/&gt;&lt;wsp:rsid wsp:val=&quot;0086137F&quot;/&gt;&lt;wsp:rsid wsp:val=&quot;00864AB5&quot;/&gt;&lt;wsp:rsid wsp:val=&quot;00865803&quot;/&gt;&lt;wsp:rsid wsp:val=&quot;00870E69&quot;/&gt;&lt;wsp:rsid wsp:val=&quot;00871A06&quot;/&gt;&lt;wsp:rsid wsp:val=&quot;00876BC3&quot;/&gt;&lt;wsp:rsid wsp:val=&quot;00877A31&quot;/&gt;&lt;wsp:rsid wsp:val=&quot;008841D4&quot;/&gt;&lt;wsp:rsid wsp:val=&quot;0088617F&quot;/&gt;&lt;wsp:rsid wsp:val=&quot;00890ACE&quot;/&gt;&lt;wsp:rsid wsp:val=&quot;008930B0&quot;/&gt;&lt;wsp:rsid wsp:val=&quot;008931F2&quot;/&gt;&lt;wsp:rsid wsp:val=&quot;0089440E&quot;/&gt;&lt;wsp:rsid wsp:val=&quot;008954A1&quot;/&gt;&lt;wsp:rsid wsp:val=&quot;008A0389&quot;/&gt;&lt;wsp:rsid wsp:val=&quot;008A3E09&quot;/&gt;&lt;wsp:rsid wsp:val=&quot;008A4C4D&quot;/&gt;&lt;wsp:rsid wsp:val=&quot;008A4E5F&quot;/&gt;&lt;wsp:rsid wsp:val=&quot;008A6539&quot;/&gt;&lt;wsp:rsid wsp:val=&quot;008A6968&quot;/&gt;&lt;wsp:rsid wsp:val=&quot;008B125A&quot;/&gt;&lt;wsp:rsid wsp:val=&quot;008B39ED&quot;/&gt;&lt;wsp:rsid wsp:val=&quot;008B6479&quot;/&gt;&lt;wsp:rsid wsp:val=&quot;008B69A7&quot;/&gt;&lt;wsp:rsid wsp:val=&quot;008C5FFF&quot;/&gt;&lt;wsp:rsid wsp:val=&quot;008C7805&quot;/&gt;&lt;wsp:rsid wsp:val=&quot;008D0E22&quot;/&gt;&lt;wsp:rsid wsp:val=&quot;008D32F8&quot;/&gt;&lt;wsp:rsid wsp:val=&quot;008D5C06&quot;/&gt;&lt;wsp:rsid wsp:val=&quot;008E01C2&quot;/&gt;&lt;wsp:rsid wsp:val=&quot;008E0F0A&quot;/&gt;&lt;wsp:rsid wsp:val=&quot;008E1B14&quot;/&gt;&lt;wsp:rsid wsp:val=&quot;008E55FA&quot;/&gt;&lt;wsp:rsid wsp:val=&quot;008E5CD7&quot;/&gt;&lt;wsp:rsid wsp:val=&quot;008E5F99&quot;/&gt;&lt;wsp:rsid wsp:val=&quot;008F17CD&quot;/&gt;&lt;wsp:rsid wsp:val=&quot;008F3918&quot;/&gt;&lt;wsp:rsid wsp:val=&quot;008F6D04&quot;/&gt;&lt;wsp:rsid wsp:val=&quot;008F7423&quot;/&gt;&lt;wsp:rsid wsp:val=&quot;008F78D6&quot;/&gt;&lt;wsp:rsid wsp:val=&quot;00900504&quot;/&gt;&lt;wsp:rsid wsp:val=&quot;00901B59&quot;/&gt;&lt;wsp:rsid wsp:val=&quot;009039B9&quot;/&gt;&lt;wsp:rsid wsp:val=&quot;009045C0&quot;/&gt;&lt;wsp:rsid wsp:val=&quot;009052FC&quot;/&gt;&lt;wsp:rsid wsp:val=&quot;009108DA&quot;/&gt;&lt;wsp:rsid wsp:val=&quot;00910E50&quot;/&gt;&lt;wsp:rsid wsp:val=&quot;00911B8E&quot;/&gt;&lt;wsp:rsid wsp:val=&quot;0091305F&quot;/&gt;&lt;wsp:rsid wsp:val=&quot;009211B4&quot;/&gt;&lt;wsp:rsid wsp:val=&quot;0092351D&quot;/&gt;&lt;wsp:rsid wsp:val=&quot;009264CF&quot;/&gt;&lt;wsp:rsid wsp:val=&quot;009316D8&quot;/&gt;&lt;wsp:rsid wsp:val=&quot;00935B0B&quot;/&gt;&lt;wsp:rsid wsp:val=&quot;009404EE&quot;/&gt;&lt;wsp:rsid wsp:val=&quot;00940CAB&quot;/&gt;&lt;wsp:rsid wsp:val=&quot;00942768&quot;/&gt;&lt;wsp:rsid wsp:val=&quot;00942BCD&quot;/&gt;&lt;wsp:rsid wsp:val=&quot;00947849&quot;/&gt;&lt;wsp:rsid wsp:val=&quot;00950EB3&quot;/&gt;&lt;wsp:rsid wsp:val=&quot;00951013&quot;/&gt;&lt;wsp:rsid wsp:val=&quot;009517F9&quot;/&gt;&lt;wsp:rsid wsp:val=&quot;009527AF&quot;/&gt;&lt;wsp:rsid wsp:val=&quot;00953B26&quot;/&gt;&lt;wsp:rsid wsp:val=&quot;00953C18&quot;/&gt;&lt;wsp:rsid wsp:val=&quot;00954063&quot;/&gt;&lt;wsp:rsid wsp:val=&quot;00954637&quot;/&gt;&lt;wsp:rsid wsp:val=&quot;00954EB0&quot;/&gt;&lt;wsp:rsid wsp:val=&quot;00956B31&quot;/&gt;&lt;wsp:rsid wsp:val=&quot;00960707&quot;/&gt;&lt;wsp:rsid wsp:val=&quot;00966E07&quot;/&gt;&lt;wsp:rsid wsp:val=&quot;00973E40&quot;/&gt;&lt;wsp:rsid wsp:val=&quot;009749E7&quot;/&gt;&lt;wsp:rsid wsp:val=&quot;00982732&quot;/&gt;&lt;wsp:rsid wsp:val=&quot;009827FC&quot;/&gt;&lt;wsp:rsid wsp:val=&quot;009847F1&quot;/&gt;&lt;wsp:rsid wsp:val=&quot;00986711&quot;/&gt;&lt;wsp:rsid wsp:val=&quot;0099114B&quot;/&gt;&lt;wsp:rsid wsp:val=&quot;00992728&quot;/&gt;&lt;wsp:rsid wsp:val=&quot;00994F7D&quot;/&gt;&lt;wsp:rsid wsp:val=&quot;009959E1&quot;/&gt;&lt;wsp:rsid wsp:val=&quot;009A3671&quot;/&gt;&lt;wsp:rsid wsp:val=&quot;009B7182&quot;/&gt;&lt;wsp:rsid wsp:val=&quot;009C0B27&quot;/&gt;&lt;wsp:rsid wsp:val=&quot;009C32F8&quot;/&gt;&lt;wsp:rsid wsp:val=&quot;009C3726&quot;/&gt;&lt;wsp:rsid wsp:val=&quot;009C37FE&quot;/&gt;&lt;wsp:rsid wsp:val=&quot;009C39B7&quot;/&gt;&lt;wsp:rsid wsp:val=&quot;009C44AF&quot;/&gt;&lt;wsp:rsid wsp:val=&quot;009C5655&quot;/&gt;&lt;wsp:rsid wsp:val=&quot;009C5CA2&quot;/&gt;&lt;wsp:rsid wsp:val=&quot;009D038A&quot;/&gt;&lt;wsp:rsid wsp:val=&quot;009D3B62&quot;/&gt;&lt;wsp:rsid wsp:val=&quot;009D4F4D&quot;/&gt;&lt;wsp:rsid wsp:val=&quot;009D63E8&quot;/&gt;&lt;wsp:rsid wsp:val=&quot;009E33C0&quot;/&gt;&lt;wsp:rsid wsp:val=&quot;009E3424&quot;/&gt;&lt;wsp:rsid wsp:val=&quot;009E3CA0&quot;/&gt;&lt;wsp:rsid wsp:val=&quot;009E5D95&quot;/&gt;&lt;wsp:rsid wsp:val=&quot;009E699D&quot;/&gt;&lt;wsp:rsid wsp:val=&quot;009E77D4&quot;/&gt;&lt;wsp:rsid wsp:val=&quot;009E7B53&quot;/&gt;&lt;wsp:rsid wsp:val=&quot;009E7D9E&quot;/&gt;&lt;wsp:rsid wsp:val=&quot;009F20FB&quot;/&gt;&lt;wsp:rsid wsp:val=&quot;009F5281&quot;/&gt;&lt;wsp:rsid wsp:val=&quot;009F60A6&quot;/&gt;&lt;wsp:rsid wsp:val=&quot;00A01A32&quot;/&gt;&lt;wsp:rsid wsp:val=&quot;00A027B5&quot;/&gt;&lt;wsp:rsid wsp:val=&quot;00A02C76&quot;/&gt;&lt;wsp:rsid wsp:val=&quot;00A069A6&quot;/&gt;&lt;wsp:rsid wsp:val=&quot;00A11143&quot;/&gt;&lt;wsp:rsid wsp:val=&quot;00A11DA1&quot;/&gt;&lt;wsp:rsid wsp:val=&quot;00A14C74&quot;/&gt;&lt;wsp:rsid wsp:val=&quot;00A2282B&quot;/&gt;&lt;wsp:rsid wsp:val=&quot;00A262F4&quot;/&gt;&lt;wsp:rsid wsp:val=&quot;00A30A12&quot;/&gt;&lt;wsp:rsid wsp:val=&quot;00A36343&quot;/&gt;&lt;wsp:rsid wsp:val=&quot;00A40147&quot;/&gt;&lt;wsp:rsid wsp:val=&quot;00A40E66&quot;/&gt;&lt;wsp:rsid wsp:val=&quot;00A422C7&quot;/&gt;&lt;wsp:rsid wsp:val=&quot;00A42EA0&quot;/&gt;&lt;wsp:rsid wsp:val=&quot;00A43E22&quot;/&gt;&lt;wsp:rsid wsp:val=&quot;00A44A5E&quot;/&gt;&lt;wsp:rsid wsp:val=&quot;00A46B3B&quot;/&gt;&lt;wsp:rsid wsp:val=&quot;00A57161&quot;/&gt;&lt;wsp:rsid wsp:val=&quot;00A62FFB&quot;/&gt;&lt;wsp:rsid wsp:val=&quot;00A6461E&quot;/&gt;&lt;wsp:rsid wsp:val=&quot;00A64F5A&quot;/&gt;&lt;wsp:rsid wsp:val=&quot;00A66EAC&quot;/&gt;&lt;wsp:rsid wsp:val=&quot;00A700F3&quot;/&gt;&lt;wsp:rsid wsp:val=&quot;00A71F10&quot;/&gt;&lt;wsp:rsid wsp:val=&quot;00A748E3&quot;/&gt;&lt;wsp:rsid wsp:val=&quot;00A76E85&quot;/&gt;&lt;wsp:rsid wsp:val=&quot;00A779A1&quot;/&gt;&lt;wsp:rsid wsp:val=&quot;00A80593&quot;/&gt;&lt;wsp:rsid wsp:val=&quot;00A8156B&quot;/&gt;&lt;wsp:rsid wsp:val=&quot;00A821AC&quot;/&gt;&lt;wsp:rsid wsp:val=&quot;00A825A3&quot;/&gt;&lt;wsp:rsid wsp:val=&quot;00A83407&quot;/&gt;&lt;wsp:rsid wsp:val=&quot;00A83FE2&quot;/&gt;&lt;wsp:rsid wsp:val=&quot;00A845A7&quot;/&gt;&lt;wsp:rsid wsp:val=&quot;00A85193&quot;/&gt;&lt;wsp:rsid wsp:val=&quot;00A858AC&quot;/&gt;&lt;wsp:rsid wsp:val=&quot;00A868ED&quot;/&gt;&lt;wsp:rsid wsp:val=&quot;00A872DF&quot;/&gt;&lt;wsp:rsid wsp:val=&quot;00A92F00&quot;/&gt;&lt;wsp:rsid wsp:val=&quot;00A936A3&quot;/&gt;&lt;wsp:rsid wsp:val=&quot;00AA05AD&quot;/&gt;&lt;wsp:rsid wsp:val=&quot;00AA3D13&quot;/&gt;&lt;wsp:rsid wsp:val=&quot;00AA4ED5&quot;/&gt;&lt;wsp:rsid wsp:val=&quot;00AB28F0&quot;/&gt;&lt;wsp:rsid wsp:val=&quot;00AB4F91&quot;/&gt;&lt;wsp:rsid wsp:val=&quot;00AC1E3E&quot;/&gt;&lt;wsp:rsid wsp:val=&quot;00AC22B4&quot;/&gt;&lt;wsp:rsid wsp:val=&quot;00AC3B41&quot;/&gt;&lt;wsp:rsid wsp:val=&quot;00AC60EF&quot;/&gt;&lt;wsp:rsid wsp:val=&quot;00AD0646&quot;/&gt;&lt;wsp:rsid wsp:val=&quot;00AE413D&quot;/&gt;&lt;wsp:rsid wsp:val=&quot;00AF1730&quot;/&gt;&lt;wsp:rsid wsp:val=&quot;00AF3C34&quot;/&gt;&lt;wsp:rsid wsp:val=&quot;00AF3C7B&quot;/&gt;&lt;wsp:rsid wsp:val=&quot;00AF3EB0&quot;/&gt;&lt;wsp:rsid wsp:val=&quot;00AF3F43&quot;/&gt;&lt;wsp:rsid wsp:val=&quot;00AF4123&quot;/&gt;&lt;wsp:rsid wsp:val=&quot;00AF49CC&quot;/&gt;&lt;wsp:rsid wsp:val=&quot;00AF604E&quot;/&gt;&lt;wsp:rsid wsp:val=&quot;00B02ECA&quot;/&gt;&lt;wsp:rsid wsp:val=&quot;00B04D21&quot;/&gt;&lt;wsp:rsid wsp:val=&quot;00B0500F&quot;/&gt;&lt;wsp:rsid wsp:val=&quot;00B05FCD&quot;/&gt;&lt;wsp:rsid wsp:val=&quot;00B068AB&quot;/&gt;&lt;wsp:rsid wsp:val=&quot;00B06E78&quot;/&gt;&lt;wsp:rsid wsp:val=&quot;00B110F0&quot;/&gt;&lt;wsp:rsid wsp:val=&quot;00B11187&quot;/&gt;&lt;wsp:rsid wsp:val=&quot;00B1396B&quot;/&gt;&lt;wsp:rsid wsp:val=&quot;00B15452&quot;/&gt;&lt;wsp:rsid wsp:val=&quot;00B36D67&quot;/&gt;&lt;wsp:rsid wsp:val=&quot;00B41905&quot;/&gt;&lt;wsp:rsid wsp:val=&quot;00B42A02&quot;/&gt;&lt;wsp:rsid wsp:val=&quot;00B43AD7&quot;/&gt;&lt;wsp:rsid wsp:val=&quot;00B4429E&quot;/&gt;&lt;wsp:rsid wsp:val=&quot;00B459CE&quot;/&gt;&lt;wsp:rsid wsp:val=&quot;00B50E7E&quot;/&gt;&lt;wsp:rsid wsp:val=&quot;00B50EC1&quot;/&gt;&lt;wsp:rsid wsp:val=&quot;00B5532F&quot;/&gt;&lt;wsp:rsid wsp:val=&quot;00B55783&quot;/&gt;&lt;wsp:rsid wsp:val=&quot;00B55DAF&quot;/&gt;&lt;wsp:rsid wsp:val=&quot;00B56F8A&quot;/&gt;&lt;wsp:rsid wsp:val=&quot;00B57D29&quot;/&gt;&lt;wsp:rsid wsp:val=&quot;00B6579A&quot;/&gt;&lt;wsp:rsid wsp:val=&quot;00B66B49&quot;/&gt;&lt;wsp:rsid wsp:val=&quot;00B71208&quot;/&gt;&lt;wsp:rsid wsp:val=&quot;00B72B8F&quot;/&gt;&lt;wsp:rsid wsp:val=&quot;00B74356&quot;/&gt;&lt;wsp:rsid wsp:val=&quot;00B74FFD&quot;/&gt;&lt;wsp:rsid wsp:val=&quot;00B8100C&quot;/&gt;&lt;wsp:rsid wsp:val=&quot;00B82691&quot;/&gt;&lt;wsp:rsid wsp:val=&quot;00B82F6B&quot;/&gt;&lt;wsp:rsid wsp:val=&quot;00B83CAA&quot;/&gt;&lt;wsp:rsid wsp:val=&quot;00B84553&quot;/&gt;&lt;wsp:rsid wsp:val=&quot;00B851B2&quot;/&gt;&lt;wsp:rsid wsp:val=&quot;00B90CEF&quot;/&gt;&lt;wsp:rsid wsp:val=&quot;00B94D69&quot;/&gt;&lt;wsp:rsid wsp:val=&quot;00BA1D4F&quot;/&gt;&lt;wsp:rsid wsp:val=&quot;00BA651E&quot;/&gt;&lt;wsp:rsid wsp:val=&quot;00BA7213&quot;/&gt;&lt;wsp:rsid wsp:val=&quot;00BB1E66&quot;/&gt;&lt;wsp:rsid wsp:val=&quot;00BB238D&quot;/&gt;&lt;wsp:rsid wsp:val=&quot;00BB346A&quot;/&gt;&lt;wsp:rsid wsp:val=&quot;00BB4685&quot;/&gt;&lt;wsp:rsid wsp:val=&quot;00BB62D4&quot;/&gt;&lt;wsp:rsid wsp:val=&quot;00BB7353&quot;/&gt;&lt;wsp:rsid wsp:val=&quot;00BC083D&quot;/&gt;&lt;wsp:rsid wsp:val=&quot;00BC2D94&quot;/&gt;&lt;wsp:rsid wsp:val=&quot;00BC378C&quot;/&gt;&lt;wsp:rsid wsp:val=&quot;00BC43FE&quot;/&gt;&lt;wsp:rsid wsp:val=&quot;00BC589D&quot;/&gt;&lt;wsp:rsid wsp:val=&quot;00BC7DD8&quot;/&gt;&lt;wsp:rsid wsp:val=&quot;00BD68C2&quot;/&gt;&lt;wsp:rsid wsp:val=&quot;00BD78BB&quot;/&gt;&lt;wsp:rsid wsp:val=&quot;00BE16B4&quot;/&gt;&lt;wsp:rsid wsp:val=&quot;00BE3677&quot;/&gt;&lt;wsp:rsid wsp:val=&quot;00BE60D9&quot;/&gt;&lt;wsp:rsid wsp:val=&quot;00BF133E&quot;/&gt;&lt;wsp:rsid wsp:val=&quot;00BF13F4&quot;/&gt;&lt;wsp:rsid wsp:val=&quot;00BF3D11&quot;/&gt;&lt;wsp:rsid wsp:val=&quot;00BF3EFB&quot;/&gt;&lt;wsp:rsid wsp:val=&quot;00BF74AB&quot;/&gt;&lt;wsp:rsid wsp:val=&quot;00C00384&quot;/&gt;&lt;wsp:rsid wsp:val=&quot;00C03347&quot;/&gt;&lt;wsp:rsid wsp:val=&quot;00C1047B&quot;/&gt;&lt;wsp:rsid wsp:val=&quot;00C20BC4&quot;/&gt;&lt;wsp:rsid wsp:val=&quot;00C220D6&quot;/&gt;&lt;wsp:rsid wsp:val=&quot;00C23C20&quot;/&gt;&lt;wsp:rsid wsp:val=&quot;00C331DE&quot;/&gt;&lt;wsp:rsid wsp:val=&quot;00C356CF&quot;/&gt;&lt;wsp:rsid wsp:val=&quot;00C40A36&quot;/&gt;&lt;wsp:rsid wsp:val=&quot;00C425C6&quot;/&gt;&lt;wsp:rsid wsp:val=&quot;00C42862&quot;/&gt;&lt;wsp:rsid wsp:val=&quot;00C42A98&quot;/&gt;&lt;wsp:rsid wsp:val=&quot;00C45501&quot;/&gt;&lt;wsp:rsid wsp:val=&quot;00C460D6&quot;/&gt;&lt;wsp:rsid wsp:val=&quot;00C47463&quot;/&gt;&lt;wsp:rsid wsp:val=&quot;00C529BA&quot;/&gt;&lt;wsp:rsid wsp:val=&quot;00C54986&quot;/&gt;&lt;wsp:rsid wsp:val=&quot;00C56F15&quot;/&gt;&lt;wsp:rsid wsp:val=&quot;00C60E12&quot;/&gt;&lt;wsp:rsid wsp:val=&quot;00C6237A&quot;/&gt;&lt;wsp:rsid wsp:val=&quot;00C71B99&quot;/&gt;&lt;wsp:rsid wsp:val=&quot;00C72CB8&quot;/&gt;&lt;wsp:rsid wsp:val=&quot;00C730AC&quot;/&gt;&lt;wsp:rsid wsp:val=&quot;00C8006D&quot;/&gt;&lt;wsp:rsid wsp:val=&quot;00C81A63&quot;/&gt;&lt;wsp:rsid wsp:val=&quot;00C83435&quot;/&gt;&lt;wsp:rsid wsp:val=&quot;00C84BB2&quot;/&gt;&lt;wsp:rsid wsp:val=&quot;00C94AB1&quot;/&gt;&lt;wsp:rsid wsp:val=&quot;00C97998&quot;/&gt;&lt;wsp:rsid wsp:val=&quot;00CA4F12&quot;/&gt;&lt;wsp:rsid wsp:val=&quot;00CB2C4F&quot;/&gt;&lt;wsp:rsid wsp:val=&quot;00CB4714&quot;/&gt;&lt;wsp:rsid wsp:val=&quot;00CB695F&quot;/&gt;&lt;wsp:rsid wsp:val=&quot;00CC1459&quot;/&gt;&lt;wsp:rsid wsp:val=&quot;00CC2555&quot;/&gt;&lt;wsp:rsid wsp:val=&quot;00CC3529&quot;/&gt;&lt;wsp:rsid wsp:val=&quot;00CC4849&quot;/&gt;&lt;wsp:rsid wsp:val=&quot;00CC4B10&quot;/&gt;&lt;wsp:rsid wsp:val=&quot;00CC5816&quot;/&gt;&lt;wsp:rsid wsp:val=&quot;00CC7355&quot;/&gt;&lt;wsp:rsid wsp:val=&quot;00CD2B96&quot;/&gt;&lt;wsp:rsid wsp:val=&quot;00CD6BE6&quot;/&gt;&lt;wsp:rsid wsp:val=&quot;00CE0044&quot;/&gt;&lt;wsp:rsid wsp:val=&quot;00CE1987&quot;/&gt;&lt;wsp:rsid wsp:val=&quot;00CE1F95&quot;/&gt;&lt;wsp:rsid wsp:val=&quot;00CE4EBA&quot;/&gt;&lt;wsp:rsid wsp:val=&quot;00CE6ABA&quot;/&gt;&lt;wsp:rsid wsp:val=&quot;00CF112D&quot;/&gt;&lt;wsp:rsid wsp:val=&quot;00CF1A1D&quot;/&gt;&lt;wsp:rsid wsp:val=&quot;00CF31B5&quot;/&gt;&lt;wsp:rsid wsp:val=&quot;00CF37C2&quot;/&gt;&lt;wsp:rsid wsp:val=&quot;00CF5C00&quot;/&gt;&lt;wsp:rsid wsp:val=&quot;00CF6553&quot;/&gt;&lt;wsp:rsid wsp:val=&quot;00D0169B&quot;/&gt;&lt;wsp:rsid wsp:val=&quot;00D0293C&quot;/&gt;&lt;wsp:rsid wsp:val=&quot;00D06100&quot;/&gt;&lt;wsp:rsid wsp:val=&quot;00D0743F&quot;/&gt;&lt;wsp:rsid wsp:val=&quot;00D1458C&quot;/&gt;&lt;wsp:rsid wsp:val=&quot;00D213AA&quot;/&gt;&lt;wsp:rsid wsp:val=&quot;00D215D5&quot;/&gt;&lt;wsp:rsid wsp:val=&quot;00D25CCD&quot;/&gt;&lt;wsp:rsid wsp:val=&quot;00D3054B&quot;/&gt;&lt;wsp:rsid wsp:val=&quot;00D3504D&quot;/&gt;&lt;wsp:rsid wsp:val=&quot;00D42797&quot;/&gt;&lt;wsp:rsid wsp:val=&quot;00D511B9&quot;/&gt;&lt;wsp:rsid wsp:val=&quot;00D5139B&quot;/&gt;&lt;wsp:rsid wsp:val=&quot;00D5315C&quot;/&gt;&lt;wsp:rsid wsp:val=&quot;00D5466E&quot;/&gt;&lt;wsp:rsid wsp:val=&quot;00D572D5&quot;/&gt;&lt;wsp:rsid wsp:val=&quot;00D572D8&quot;/&gt;&lt;wsp:rsid wsp:val=&quot;00D6258C&quot;/&gt;&lt;wsp:rsid wsp:val=&quot;00D63945&quot;/&gt;&lt;wsp:rsid wsp:val=&quot;00D73D02&quot;/&gt;&lt;wsp:rsid wsp:val=&quot;00D73E93&quot;/&gt;&lt;wsp:rsid wsp:val=&quot;00D80390&quot;/&gt;&lt;wsp:rsid wsp:val=&quot;00D8098C&quot;/&gt;&lt;wsp:rsid wsp:val=&quot;00D837B8&quot;/&gt;&lt;wsp:rsid wsp:val=&quot;00D85138&quot;/&gt;&lt;wsp:rsid wsp:val=&quot;00D854E6&quot;/&gt;&lt;wsp:rsid wsp:val=&quot;00D85967&quot;/&gt;&lt;wsp:rsid wsp:val=&quot;00D86F01&quot;/&gt;&lt;wsp:rsid wsp:val=&quot;00D902A0&quot;/&gt;&lt;wsp:rsid wsp:val=&quot;00D92E2E&quot;/&gt;&lt;wsp:rsid wsp:val=&quot;00D939E1&quot;/&gt;&lt;wsp:rsid wsp:val=&quot;00D93C84&quot;/&gt;&lt;wsp:rsid wsp:val=&quot;00DA09EE&quot;/&gt;&lt;wsp:rsid wsp:val=&quot;00DA16DD&quot;/&gt;&lt;wsp:rsid wsp:val=&quot;00DA401B&quot;/&gt;&lt;wsp:rsid wsp:val=&quot;00DA4306&quot;/&gt;&lt;wsp:rsid wsp:val=&quot;00DA4471&quot;/&gt;&lt;wsp:rsid wsp:val=&quot;00DA5FDF&quot;/&gt;&lt;wsp:rsid wsp:val=&quot;00DB0B3D&quot;/&gt;&lt;wsp:rsid wsp:val=&quot;00DB13E4&quot;/&gt;&lt;wsp:rsid wsp:val=&quot;00DB1886&quot;/&gt;&lt;wsp:rsid wsp:val=&quot;00DB285B&quot;/&gt;&lt;wsp:rsid wsp:val=&quot;00DB6FED&quot;/&gt;&lt;wsp:rsid wsp:val=&quot;00DC3128&quot;/&gt;&lt;wsp:rsid wsp:val=&quot;00DC4765&quot;/&gt;&lt;wsp:rsid wsp:val=&quot;00DC7011&quot;/&gt;&lt;wsp:rsid wsp:val=&quot;00DD2FBA&quot;/&gt;&lt;wsp:rsid wsp:val=&quot;00DD5D2A&quot;/&gt;&lt;wsp:rsid wsp:val=&quot;00DD645B&quot;/&gt;&lt;wsp:rsid wsp:val=&quot;00DD7539&quot;/&gt;&lt;wsp:rsid wsp:val=&quot;00DE053C&quot;/&gt;&lt;wsp:rsid wsp:val=&quot;00DE2201&quot;/&gt;&lt;wsp:rsid wsp:val=&quot;00DE5B78&quot;/&gt;&lt;wsp:rsid wsp:val=&quot;00DE734E&quot;/&gt;&lt;wsp:rsid wsp:val=&quot;00DE76E9&quot;/&gt;&lt;wsp:rsid wsp:val=&quot;00DF0003&quot;/&gt;&lt;wsp:rsid wsp:val=&quot;00DF282A&quot;/&gt;&lt;wsp:rsid wsp:val=&quot;00DF45B2&quot;/&gt;&lt;wsp:rsid wsp:val=&quot;00DF5F34&quot;/&gt;&lt;wsp:rsid wsp:val=&quot;00DF6D6A&quot;/&gt;&lt;wsp:rsid wsp:val=&quot;00E0163C&quot;/&gt;&lt;wsp:rsid wsp:val=&quot;00E05713&quot;/&gt;&lt;wsp:rsid wsp:val=&quot;00E058E3&quot;/&gt;&lt;wsp:rsid wsp:val=&quot;00E06B92&quot;/&gt;&lt;wsp:rsid wsp:val=&quot;00E133B0&quot;/&gt;&lt;wsp:rsid wsp:val=&quot;00E1752F&quot;/&gt;&lt;wsp:rsid wsp:val=&quot;00E206FC&quot;/&gt;&lt;wsp:rsid wsp:val=&quot;00E212DC&quot;/&gt;&lt;wsp:rsid wsp:val=&quot;00E2144E&quot;/&gt;&lt;wsp:rsid wsp:val=&quot;00E23132&quot;/&gt;&lt;wsp:rsid wsp:val=&quot;00E24101&quot;/&gt;&lt;wsp:rsid wsp:val=&quot;00E24F78&quot;/&gt;&lt;wsp:rsid wsp:val=&quot;00E26E3C&quot;/&gt;&lt;wsp:rsid wsp:val=&quot;00E27269&quot;/&gt;&lt;wsp:rsid wsp:val=&quot;00E3431A&quot;/&gt;&lt;wsp:rsid wsp:val=&quot;00E352F2&quot;/&gt;&lt;wsp:rsid wsp:val=&quot;00E44D62&quot;/&gt;&lt;wsp:rsid wsp:val=&quot;00E53ABD&quot;/&gt;&lt;wsp:rsid wsp:val=&quot;00E53CAC&quot;/&gt;&lt;wsp:rsid wsp:val=&quot;00E552AF&quot;/&gt;&lt;wsp:rsid wsp:val=&quot;00E56B55&quot;/&gt;&lt;wsp:rsid wsp:val=&quot;00E56C8E&quot;/&gt;&lt;wsp:rsid wsp:val=&quot;00E62CF3&quot;/&gt;&lt;wsp:rsid wsp:val=&quot;00E6308F&quot;/&gt;&lt;wsp:rsid wsp:val=&quot;00E6547E&quot;/&gt;&lt;wsp:rsid wsp:val=&quot;00E65F77&quot;/&gt;&lt;wsp:rsid wsp:val=&quot;00E72195&quot;/&gt;&lt;wsp:rsid wsp:val=&quot;00E745BE&quot;/&gt;&lt;wsp:rsid wsp:val=&quot;00E749E5&quot;/&gt;&lt;wsp:rsid wsp:val=&quot;00E759E7&quot;/&gt;&lt;wsp:rsid wsp:val=&quot;00E800C9&quot;/&gt;&lt;wsp:rsid wsp:val=&quot;00E835D4&quot;/&gt;&lt;wsp:rsid wsp:val=&quot;00E86E4B&quot;/&gt;&lt;wsp:rsid wsp:val=&quot;00E86ECE&quot;/&gt;&lt;wsp:rsid wsp:val=&quot;00E87F15&quot;/&gt;&lt;wsp:rsid wsp:val=&quot;00E90343&quot;/&gt;&lt;wsp:rsid wsp:val=&quot;00E92ACB&quot;/&gt;&lt;wsp:rsid wsp:val=&quot;00E93801&quot;/&gt;&lt;wsp:rsid wsp:val=&quot;00E93BB5&quot;/&gt;&lt;wsp:rsid wsp:val=&quot;00E94466&quot;/&gt;&lt;wsp:rsid wsp:val=&quot;00E94665&quot;/&gt;&lt;wsp:rsid wsp:val=&quot;00E961B3&quot;/&gt;&lt;wsp:rsid wsp:val=&quot;00EA5D91&quot;/&gt;&lt;wsp:rsid wsp:val=&quot;00EA7398&quot;/&gt;&lt;wsp:rsid wsp:val=&quot;00EB09F9&quot;/&gt;&lt;wsp:rsid wsp:val=&quot;00EB1018&quot;/&gt;&lt;wsp:rsid wsp:val=&quot;00EB3A7C&quot;/&gt;&lt;wsp:rsid wsp:val=&quot;00EB486E&quot;/&gt;&lt;wsp:rsid wsp:val=&quot;00EB528B&quot;/&gt;&lt;wsp:rsid wsp:val=&quot;00EB58A3&quot;/&gt;&lt;wsp:rsid wsp:val=&quot;00EB5954&quot;/&gt;&lt;wsp:rsid wsp:val=&quot;00EB62B2&quot;/&gt;&lt;wsp:rsid wsp:val=&quot;00EC239A&quot;/&gt;&lt;wsp:rsid wsp:val=&quot;00EC6429&quot;/&gt;&lt;wsp:rsid wsp:val=&quot;00EC6604&quot;/&gt;&lt;wsp:rsid wsp:val=&quot;00EC7B68&quot;/&gt;&lt;wsp:rsid wsp:val=&quot;00ED04CC&quot;/&gt;&lt;wsp:rsid wsp:val=&quot;00ED0E92&quot;/&gt;&lt;wsp:rsid wsp:val=&quot;00ED37DF&quot;/&gt;&lt;wsp:rsid wsp:val=&quot;00ED4ACF&quot;/&gt;&lt;wsp:rsid wsp:val=&quot;00ED6F04&quot;/&gt;&lt;wsp:rsid wsp:val=&quot;00EE1CE2&quot;/&gt;&lt;wsp:rsid wsp:val=&quot;00EE2598&quot;/&gt;&lt;wsp:rsid wsp:val=&quot;00EF161F&quot;/&gt;&lt;wsp:rsid wsp:val=&quot;00EF3988&quot;/&gt;&lt;wsp:rsid wsp:val=&quot;00EF7AC3&quot;/&gt;&lt;wsp:rsid wsp:val=&quot;00F00AD1&quot;/&gt;&lt;wsp:rsid wsp:val=&quot;00F01323&quot;/&gt;&lt;wsp:rsid wsp:val=&quot;00F01DCF&quot;/&gt;&lt;wsp:rsid wsp:val=&quot;00F0564E&quot;/&gt;&lt;wsp:rsid wsp:val=&quot;00F057BA&quot;/&gt;&lt;wsp:rsid wsp:val=&quot;00F0648B&quot;/&gt;&lt;wsp:rsid wsp:val=&quot;00F1023F&quot;/&gt;&lt;wsp:rsid wsp:val=&quot;00F11302&quot;/&gt;&lt;wsp:rsid wsp:val=&quot;00F1492F&quot;/&gt;&lt;wsp:rsid wsp:val=&quot;00F14D5A&quot;/&gt;&lt;wsp:rsid wsp:val=&quot;00F20428&quot;/&gt;&lt;wsp:rsid wsp:val=&quot;00F204BA&quot;/&gt;&lt;wsp:rsid wsp:val=&quot;00F211D3&quot;/&gt;&lt;wsp:rsid wsp:val=&quot;00F21D67&quot;/&gt;&lt;wsp:rsid wsp:val=&quot;00F22A06&quot;/&gt;&lt;wsp:rsid wsp:val=&quot;00F22B5E&quot;/&gt;&lt;wsp:rsid wsp:val=&quot;00F24B5E&quot;/&gt;&lt;wsp:rsid wsp:val=&quot;00F255EF&quot;/&gt;&lt;wsp:rsid wsp:val=&quot;00F26159&quot;/&gt;&lt;wsp:rsid wsp:val=&quot;00F275D1&quot;/&gt;&lt;wsp:rsid wsp:val=&quot;00F306E8&quot;/&gt;&lt;wsp:rsid wsp:val=&quot;00F330E1&quot;/&gt;&lt;wsp:rsid wsp:val=&quot;00F34CC8&quot;/&gt;&lt;wsp:rsid wsp:val=&quot;00F37119&quot;/&gt;&lt;wsp:rsid wsp:val=&quot;00F425AA&quot;/&gt;&lt;wsp:rsid wsp:val=&quot;00F43AEF&quot;/&gt;&lt;wsp:rsid wsp:val=&quot;00F43E19&quot;/&gt;&lt;wsp:rsid wsp:val=&quot;00F44A58&quot;/&gt;&lt;wsp:rsid wsp:val=&quot;00F452B1&quot;/&gt;&lt;wsp:rsid wsp:val=&quot;00F527F0&quot;/&gt;&lt;wsp:rsid wsp:val=&quot;00F5391A&quot;/&gt;&lt;wsp:rsid wsp:val=&quot;00F5481B&quot;/&gt;&lt;wsp:rsid wsp:val=&quot;00F55EA0&quot;/&gt;&lt;wsp:rsid wsp:val=&quot;00F57F9B&quot;/&gt;&lt;wsp:rsid wsp:val=&quot;00F6066D&quot;/&gt;&lt;wsp:rsid wsp:val=&quot;00F651B4&quot;/&gt;&lt;wsp:rsid wsp:val=&quot;00F67C43&quot;/&gt;&lt;wsp:rsid wsp:val=&quot;00F7196E&quot;/&gt;&lt;wsp:rsid wsp:val=&quot;00F74376&quot;/&gt;&lt;wsp:rsid wsp:val=&quot;00F774ED&quot;/&gt;&lt;wsp:rsid wsp:val=&quot;00F83D1B&quot;/&gt;&lt;wsp:rsid wsp:val=&quot;00F852B1&quot;/&gt;&lt;wsp:rsid wsp:val=&quot;00F91DEB&quot;/&gt;&lt;wsp:rsid wsp:val=&quot;00F9393C&quot;/&gt;&lt;wsp:rsid wsp:val=&quot;00F94559&quot;/&gt;&lt;wsp:rsid wsp:val=&quot;00F95033&quot;/&gt;&lt;wsp:rsid wsp:val=&quot;00F96289&quot;/&gt;&lt;wsp:rsid wsp:val=&quot;00F97EBC&quot;/&gt;&lt;wsp:rsid wsp:val=&quot;00FA498E&quot;/&gt;&lt;wsp:rsid wsp:val=&quot;00FA5C4C&quot;/&gt;&lt;wsp:rsid wsp:val=&quot;00FA7295&quot;/&gt;&lt;wsp:rsid wsp:val=&quot;00FB1224&quot;/&gt;&lt;wsp:rsid wsp:val=&quot;00FB6EC6&quot;/&gt;&lt;wsp:rsid wsp:val=&quot;00FC2D30&quot;/&gt;&lt;wsp:rsid wsp:val=&quot;00FC430C&quot;/&gt;&lt;wsp:rsid wsp:val=&quot;00FC4449&quot;/&gt;&lt;wsp:rsid wsp:val=&quot;00FC5D05&quot;/&gt;&lt;wsp:rsid wsp:val=&quot;00FC6F4B&quot;/&gt;&lt;wsp:rsid wsp:val=&quot;00FD1590&quot;/&gt;&lt;wsp:rsid wsp:val=&quot;00FD377A&quot;/&gt;&lt;wsp:rsid wsp:val=&quot;00FD4D70&quot;/&gt;&lt;wsp:rsid wsp:val=&quot;00FD5A71&quot;/&gt;&lt;wsp:rsid wsp:val=&quot;00FD5F4A&quot;/&gt;&lt;wsp:rsid wsp:val=&quot;00FE102E&quot;/&gt;&lt;wsp:rsid wsp:val=&quot;00FE2B97&quot;/&gt;&lt;wsp:rsid wsp:val=&quot;00FE4102&quot;/&gt;&lt;wsp:rsid wsp:val=&quot;00FE475C&quot;/&gt;&lt;wsp:rsid wsp:val=&quot;00FE4D89&quot;/&gt;&lt;wsp:rsid wsp:val=&quot;00FE79E0&quot;/&gt;&lt;wsp:rsid wsp:val=&quot;00FF1F4E&quot;/&gt;&lt;wsp:rsid wsp:val=&quot;00FF2006&quot;/&gt;&lt;wsp:rsid wsp:val=&quot;00FF4CEE&quot;/&gt;&lt;/wsp:rsids&gt;&lt;/w:docPr&gt;&lt;w:body&gt;&lt;w:p wsp:rsidR=&quot;00000000&quot; wsp:rsidRDefault=&quot;00576BB9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i&lt;/m:t&gt;&lt;/m:r&gt;&lt;/m:e&gt;&lt;m:sub&gt;&lt;m:r&gt;&lt;w:rPr&gt;&lt;w:rFonts w:ascii=&quot;Cambria Math&quot; w:h-ansi=&quot;Cambria Math&quot;/&gt;&lt;wx:font wx:val=&quot;Cambria Math&quot;/&gt;&lt;w:i/&gt;&lt;/w:rPr&gt;&lt;m:t&gt;S&lt;/m:t&gt;&lt;/m:r&gt;&lt;/m:sub&gt;&lt;/m:sSub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w:lang w:val=&quot;EN-US&quot;/&gt;&lt;/w:rPr&gt;&lt;m:t&gt;t&lt;/m:t&gt;&lt;/m:r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7" o:title="" chromakey="white"/>
          </v:shape>
        </w:pict>
      </w:r>
      <w:r w:rsidRPr="00232ECB">
        <w:fldChar w:fldCharType="end"/>
      </w:r>
      <w:r w:rsidRPr="00AF49CC">
        <w:t xml:space="preserve"> представлен в виде простых соста</w:t>
      </w:r>
      <w:r w:rsidRPr="00AF49CC">
        <w:t>в</w:t>
      </w:r>
      <w:r w:rsidRPr="00AF49CC">
        <w:t>ляющих.</w:t>
      </w:r>
    </w:p>
    <w:p w:rsidR="00611459" w:rsidRPr="00AF49CC" w:rsidRDefault="00611459" w:rsidP="00CC4849">
      <w:r w:rsidRPr="00AF49CC">
        <w:t>Для первого интервала времени частотная характеристика следу</w:t>
      </w:r>
      <w:r w:rsidRPr="00AF49CC">
        <w:t>ю</w:t>
      </w:r>
      <w:r w:rsidRPr="00AF49CC">
        <w:t>щая:</w:t>
      </w:r>
    </w:p>
    <w:p w:rsidR="00611459" w:rsidRPr="00AF49CC" w:rsidRDefault="00611459" w:rsidP="00CC4849"/>
    <w:tbl>
      <w:tblPr>
        <w:tblW w:w="0" w:type="auto"/>
        <w:tblLook w:val="00A0"/>
      </w:tblPr>
      <w:tblGrid>
        <w:gridCol w:w="8664"/>
        <w:gridCol w:w="622"/>
      </w:tblGrid>
      <w:tr w:rsidR="00611459" w:rsidRPr="00AF49CC" w:rsidTr="00232ECB">
        <w:tc>
          <w:tcPr>
            <w:tcW w:w="7905" w:type="dxa"/>
          </w:tcPr>
          <w:p w:rsidR="00611459" w:rsidRPr="00232ECB" w:rsidRDefault="00611459" w:rsidP="00232ECB">
            <w:pPr>
              <w:ind w:firstLine="0"/>
              <w:rPr>
                <w:lang w:val="en-US"/>
              </w:rPr>
            </w:pPr>
            <w:r w:rsidRPr="00232ECB">
              <w:pict>
                <v:shape id="_x0000_i1071" type="#_x0000_t75" style="width:485.4pt;height:12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69&quot;/&gt;&lt;w:doNotEmbedSystemFonts/&gt;&lt;w:defaultTabStop w:val=&quot;708&quot;/&gt;&lt;w:autoHyphenation/&gt;&lt;w:hyphenationZone w:val=&quot;357&quot;/&gt;&lt;w:doNotHyphenateCaps/&gt;&lt;w:drawingGridHorizontalSpacing w:val=&quot;140&quot;/&gt;&lt;w:drawingGridVerticalSpacing w:val=&quot;381&quot;/&gt;&lt;w:displayHorizontalDrawingGridEvery w:val=&quot;2&quot;/&gt;&lt;w:punctuationKerning/&gt;&lt;w:characterSpacingControl w:val=&quot;DontCompress&quot;/&gt;&lt;w:optimizeForBrowser/&gt;&lt;w:allowPNG/&gt;&lt;w:doNotSaveWebPagesAsSingleFil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12F04&quot;/&gt;&lt;wsp:rsid wsp:val=&quot;00000DC8&quot;/&gt;&lt;wsp:rsid wsp:val=&quot;00012B88&quot;/&gt;&lt;wsp:rsid wsp:val=&quot;0001427E&quot;/&gt;&lt;wsp:rsid wsp:val=&quot;00015252&quot;/&gt;&lt;wsp:rsid wsp:val=&quot;000155E9&quot;/&gt;&lt;wsp:rsid wsp:val=&quot;00015E30&quot;/&gt;&lt;wsp:rsid wsp:val=&quot;00022AB5&quot;/&gt;&lt;wsp:rsid wsp:val=&quot;000256B4&quot;/&gt;&lt;wsp:rsid wsp:val=&quot;00025EA1&quot;/&gt;&lt;wsp:rsid wsp:val=&quot;00027082&quot;/&gt;&lt;wsp:rsid wsp:val=&quot;00027691&quot;/&gt;&lt;wsp:rsid wsp:val=&quot;00036A2C&quot;/&gt;&lt;wsp:rsid wsp:val=&quot;00042390&quot;/&gt;&lt;wsp:rsid wsp:val=&quot;00042E84&quot;/&gt;&lt;wsp:rsid wsp:val=&quot;00043FE4&quot;/&gt;&lt;wsp:rsid wsp:val=&quot;000611FE&quot;/&gt;&lt;wsp:rsid wsp:val=&quot;00062582&quot;/&gt;&lt;wsp:rsid wsp:val=&quot;00062A36&quot;/&gt;&lt;wsp:rsid wsp:val=&quot;00065241&quot;/&gt;&lt;wsp:rsid wsp:val=&quot;0006644D&quot;/&gt;&lt;wsp:rsid wsp:val=&quot;0006702A&quot;/&gt;&lt;wsp:rsid wsp:val=&quot;000675EB&quot;/&gt;&lt;wsp:rsid wsp:val=&quot;00087B2D&quot;/&gt;&lt;wsp:rsid wsp:val=&quot;000907B6&quot;/&gt;&lt;wsp:rsid wsp:val=&quot;00091354&quot;/&gt;&lt;wsp:rsid wsp:val=&quot;000A12F2&quot;/&gt;&lt;wsp:rsid wsp:val=&quot;000A25DB&quot;/&gt;&lt;wsp:rsid wsp:val=&quot;000A460E&quot;/&gt;&lt;wsp:rsid wsp:val=&quot;000A51EB&quot;/&gt;&lt;wsp:rsid wsp:val=&quot;000A71C2&quot;/&gt;&lt;wsp:rsid wsp:val=&quot;000A7E67&quot;/&gt;&lt;wsp:rsid wsp:val=&quot;000B00A6&quot;/&gt;&lt;wsp:rsid wsp:val=&quot;000B1930&quot;/&gt;&lt;wsp:rsid wsp:val=&quot;000B25DD&quot;/&gt;&lt;wsp:rsid wsp:val=&quot;000B2D25&quot;/&gt;&lt;wsp:rsid wsp:val=&quot;000B3A07&quot;/&gt;&lt;wsp:rsid wsp:val=&quot;000C1BE1&quot;/&gt;&lt;wsp:rsid wsp:val=&quot;000C35F6&quot;/&gt;&lt;wsp:rsid wsp:val=&quot;000C5152&quot;/&gt;&lt;wsp:rsid wsp:val=&quot;000D1B58&quot;/&gt;&lt;wsp:rsid wsp:val=&quot;000D5650&quot;/&gt;&lt;wsp:rsid wsp:val=&quot;000D7AB9&quot;/&gt;&lt;wsp:rsid wsp:val=&quot;000E198A&quot;/&gt;&lt;wsp:rsid wsp:val=&quot;000E2F97&quot;/&gt;&lt;wsp:rsid wsp:val=&quot;000E3F01&quot;/&gt;&lt;wsp:rsid wsp:val=&quot;000E4D61&quot;/&gt;&lt;wsp:rsid wsp:val=&quot;000E52CD&quot;/&gt;&lt;wsp:rsid wsp:val=&quot;000E66AA&quot;/&gt;&lt;wsp:rsid wsp:val=&quot;000F1665&quot;/&gt;&lt;wsp:rsid wsp:val=&quot;000F4D3A&quot;/&gt;&lt;wsp:rsid wsp:val=&quot;000F50B4&quot;/&gt;&lt;wsp:rsid wsp:val=&quot;000F70AC&quot;/&gt;&lt;wsp:rsid wsp:val=&quot;001018AE&quot;/&gt;&lt;wsp:rsid wsp:val=&quot;001024DC&quot;/&gt;&lt;wsp:rsid wsp:val=&quot;00102CCB&quot;/&gt;&lt;wsp:rsid wsp:val=&quot;001056BE&quot;/&gt;&lt;wsp:rsid wsp:val=&quot;00110D34&quot;/&gt;&lt;wsp:rsid wsp:val=&quot;00130DFF&quot;/&gt;&lt;wsp:rsid wsp:val=&quot;00132126&quot;/&gt;&lt;wsp:rsid wsp:val=&quot;001346A0&quot;/&gt;&lt;wsp:rsid wsp:val=&quot;001366CF&quot;/&gt;&lt;wsp:rsid wsp:val=&quot;00137164&quot;/&gt;&lt;wsp:rsid wsp:val=&quot;00137B68&quot;/&gt;&lt;wsp:rsid wsp:val=&quot;00137FC8&quot;/&gt;&lt;wsp:rsid wsp:val=&quot;0014268D&quot;/&gt;&lt;wsp:rsid wsp:val=&quot;00146764&quot;/&gt;&lt;wsp:rsid wsp:val=&quot;00146F62&quot;/&gt;&lt;wsp:rsid wsp:val=&quot;001505E1&quot;/&gt;&lt;wsp:rsid wsp:val=&quot;00150A3C&quot;/&gt;&lt;wsp:rsid wsp:val=&quot;00150A53&quot;/&gt;&lt;wsp:rsid wsp:val=&quot;00151F4A&quot;/&gt;&lt;wsp:rsid wsp:val=&quot;001632B0&quot;/&gt;&lt;wsp:rsid wsp:val=&quot;001654F0&quot;/&gt;&lt;wsp:rsid wsp:val=&quot;00166743&quot;/&gt;&lt;wsp:rsid wsp:val=&quot;00171F73&quot;/&gt;&lt;wsp:rsid wsp:val=&quot;00174F60&quot;/&gt;&lt;wsp:rsid wsp:val=&quot;001800F0&quot;/&gt;&lt;wsp:rsid wsp:val=&quot;001852B3&quot;/&gt;&lt;wsp:rsid wsp:val=&quot;001864B6&quot;/&gt;&lt;wsp:rsid wsp:val=&quot;001930CB&quot;/&gt;&lt;wsp:rsid wsp:val=&quot;001A0EC0&quot;/&gt;&lt;wsp:rsid wsp:val=&quot;001A207B&quot;/&gt;&lt;wsp:rsid wsp:val=&quot;001A535A&quot;/&gt;&lt;wsp:rsid wsp:val=&quot;001B2A26&quot;/&gt;&lt;wsp:rsid wsp:val=&quot;001B59BF&quot;/&gt;&lt;wsp:rsid wsp:val=&quot;001C1E84&quot;/&gt;&lt;wsp:rsid wsp:val=&quot;001C520D&quot;/&gt;&lt;wsp:rsid wsp:val=&quot;001C5731&quot;/&gt;&lt;wsp:rsid wsp:val=&quot;001D28EA&quot;/&gt;&lt;wsp:rsid wsp:val=&quot;001D5300&quot;/&gt;&lt;wsp:rsid wsp:val=&quot;001E18B9&quot;/&gt;&lt;wsp:rsid wsp:val=&quot;001E1F66&quot;/&gt;&lt;wsp:rsid wsp:val=&quot;001E6525&quot;/&gt;&lt;wsp:rsid wsp:val=&quot;001E7283&quot;/&gt;&lt;wsp:rsid wsp:val=&quot;001E73BA&quot;/&gt;&lt;wsp:rsid wsp:val=&quot;001E7492&quot;/&gt;&lt;wsp:rsid wsp:val=&quot;001F06A3&quot;/&gt;&lt;wsp:rsid wsp:val=&quot;001F16E3&quot;/&gt;&lt;wsp:rsid wsp:val=&quot;001F42F0&quot;/&gt;&lt;wsp:rsid wsp:val=&quot;001F566A&quot;/&gt;&lt;wsp:rsid wsp:val=&quot;001F7425&quot;/&gt;&lt;wsp:rsid wsp:val=&quot;001F77D0&quot;/&gt;&lt;wsp:rsid wsp:val=&quot;0020042E&quot;/&gt;&lt;wsp:rsid wsp:val=&quot;00202A19&quot;/&gt;&lt;wsp:rsid wsp:val=&quot;00204D50&quot;/&gt;&lt;wsp:rsid wsp:val=&quot;00204DE9&quot;/&gt;&lt;wsp:rsid wsp:val=&quot;002052D5&quot;/&gt;&lt;wsp:rsid wsp:val=&quot;002101D9&quot;/&gt;&lt;wsp:rsid wsp:val=&quot;00210E90&quot;/&gt;&lt;wsp:rsid wsp:val=&quot;002111DA&quot;/&gt;&lt;wsp:rsid wsp:val=&quot;00211533&quot;/&gt;&lt;wsp:rsid wsp:val=&quot;00212F04&quot;/&gt;&lt;wsp:rsid wsp:val=&quot;0021397F&quot;/&gt;&lt;wsp:rsid wsp:val=&quot;002174DC&quot;/&gt;&lt;wsp:rsid wsp:val=&quot;002256F9&quot;/&gt;&lt;wsp:rsid wsp:val=&quot;00225757&quot;/&gt;&lt;wsp:rsid wsp:val=&quot;00225891&quot;/&gt;&lt;wsp:rsid wsp:val=&quot;00227272&quot;/&gt;&lt;wsp:rsid wsp:val=&quot;00230031&quot;/&gt;&lt;wsp:rsid wsp:val=&quot;00231A08&quot;/&gt;&lt;wsp:rsid wsp:val=&quot;00232BF3&quot;/&gt;&lt;wsp:rsid wsp:val=&quot;00232ECB&quot;/&gt;&lt;wsp:rsid wsp:val=&quot;00234D66&quot;/&gt;&lt;wsp:rsid wsp:val=&quot;00240F05&quot;/&gt;&lt;wsp:rsid wsp:val=&quot;00242F0B&quot;/&gt;&lt;wsp:rsid wsp:val=&quot;00244855&quot;/&gt;&lt;wsp:rsid wsp:val=&quot;00244BA0&quot;/&gt;&lt;wsp:rsid wsp:val=&quot;00246149&quot;/&gt;&lt;wsp:rsid wsp:val=&quot;002472B5&quot;/&gt;&lt;wsp:rsid wsp:val=&quot;00250440&quot;/&gt;&lt;wsp:rsid wsp:val=&quot;002504F8&quot;/&gt;&lt;wsp:rsid wsp:val=&quot;002600C8&quot;/&gt;&lt;wsp:rsid wsp:val=&quot;00260B3D&quot;/&gt;&lt;wsp:rsid wsp:val=&quot;002632A4&quot;/&gt;&lt;wsp:rsid wsp:val=&quot;00271A81&quot;/&gt;&lt;wsp:rsid wsp:val=&quot;00273B17&quot;/&gt;&lt;wsp:rsid wsp:val=&quot;0027698E&quot;/&gt;&lt;wsp:rsid wsp:val=&quot;002779D1&quot;/&gt;&lt;wsp:rsid wsp:val=&quot;00281B18&quot;/&gt;&lt;wsp:rsid wsp:val=&quot;002824F5&quot;/&gt;&lt;wsp:rsid wsp:val=&quot;00284725&quot;/&gt;&lt;wsp:rsid wsp:val=&quot;00290D00&quot;/&gt;&lt;wsp:rsid wsp:val=&quot;00291EE8&quot;/&gt;&lt;wsp:rsid wsp:val=&quot;00292FEE&quot;/&gt;&lt;wsp:rsid wsp:val=&quot;00294426&quot;/&gt;&lt;wsp:rsid wsp:val=&quot;002A0544&quot;/&gt;&lt;wsp:rsid wsp:val=&quot;002A06FF&quot;/&gt;&lt;wsp:rsid wsp:val=&quot;002A077C&quot;/&gt;&lt;wsp:rsid wsp:val=&quot;002A1247&quot;/&gt;&lt;wsp:rsid wsp:val=&quot;002A3F2A&quot;/&gt;&lt;wsp:rsid wsp:val=&quot;002A477C&quot;/&gt;&lt;wsp:rsid wsp:val=&quot;002A66A7&quot;/&gt;&lt;wsp:rsid wsp:val=&quot;002A686D&quot;/&gt;&lt;wsp:rsid wsp:val=&quot;002B04A0&quot;/&gt;&lt;wsp:rsid wsp:val=&quot;002B2856&quot;/&gt;&lt;wsp:rsid wsp:val=&quot;002B2A11&quot;/&gt;&lt;wsp:rsid wsp:val=&quot;002B2A18&quot;/&gt;&lt;wsp:rsid wsp:val=&quot;002C4945&quot;/&gt;&lt;wsp:rsid wsp:val=&quot;002C5850&quot;/&gt;&lt;wsp:rsid wsp:val=&quot;002C6ED6&quot;/&gt;&lt;wsp:rsid wsp:val=&quot;002C7254&quot;/&gt;&lt;wsp:rsid wsp:val=&quot;002D5084&quot;/&gt;&lt;wsp:rsid wsp:val=&quot;002D5E95&quot;/&gt;&lt;wsp:rsid wsp:val=&quot;002D5FF8&quot;/&gt;&lt;wsp:rsid wsp:val=&quot;002E7A2B&quot;/&gt;&lt;wsp:rsid wsp:val=&quot;002F0033&quot;/&gt;&lt;wsp:rsid wsp:val=&quot;002F4B1D&quot;/&gt;&lt;wsp:rsid wsp:val=&quot;002F5748&quot;/&gt;&lt;wsp:rsid wsp:val=&quot;002F5E41&quot;/&gt;&lt;wsp:rsid wsp:val=&quot;002F7BF9&quot;/&gt;&lt;wsp:rsid wsp:val=&quot;0030107F&quot;/&gt;&lt;wsp:rsid wsp:val=&quot;00302069&quot;/&gt;&lt;wsp:rsid wsp:val=&quot;003063F0&quot;/&gt;&lt;wsp:rsid wsp:val=&quot;00306980&quot;/&gt;&lt;wsp:rsid wsp:val=&quot;003103B7&quot;/&gt;&lt;wsp:rsid wsp:val=&quot;00316734&quot;/&gt;&lt;wsp:rsid wsp:val=&quot;00317380&quot;/&gt;&lt;wsp:rsid wsp:val=&quot;00317F18&quot;/&gt;&lt;wsp:rsid wsp:val=&quot;0032640D&quot;/&gt;&lt;wsp:rsid wsp:val=&quot;00332356&quot;/&gt;&lt;wsp:rsid wsp:val=&quot;003415E2&quot;/&gt;&lt;wsp:rsid wsp:val=&quot;003427E4&quot;/&gt;&lt;wsp:rsid wsp:val=&quot;00343F66&quot;/&gt;&lt;wsp:rsid wsp:val=&quot;00344143&quot;/&gt;&lt;wsp:rsid wsp:val=&quot;00344822&quot;/&gt;&lt;wsp:rsid wsp:val=&quot;00350FB2&quot;/&gt;&lt;wsp:rsid wsp:val=&quot;00351F44&quot;/&gt;&lt;wsp:rsid wsp:val=&quot;003534CE&quot;/&gt;&lt;wsp:rsid wsp:val=&quot;00361465&quot;/&gt;&lt;wsp:rsid wsp:val=&quot;0036221D&quot;/&gt;&lt;wsp:rsid wsp:val=&quot;00364527&quot;/&gt;&lt;wsp:rsid wsp:val=&quot;00366EA3&quot;/&gt;&lt;wsp:rsid wsp:val=&quot;0037307B&quot;/&gt;&lt;wsp:rsid wsp:val=&quot;0037307D&quot;/&gt;&lt;wsp:rsid wsp:val=&quot;00373F15&quot;/&gt;&lt;wsp:rsid wsp:val=&quot;003746B3&quot;/&gt;&lt;wsp:rsid wsp:val=&quot;00381567&quot;/&gt;&lt;wsp:rsid wsp:val=&quot;00382CBE&quot;/&gt;&lt;wsp:rsid wsp:val=&quot;00385048&quot;/&gt;&lt;wsp:rsid wsp:val=&quot;00391E1B&quot;/&gt;&lt;wsp:rsid wsp:val=&quot;00394257&quot;/&gt;&lt;wsp:rsid wsp:val=&quot;00394402&quot;/&gt;&lt;wsp:rsid wsp:val=&quot;00394EDF&quot;/&gt;&lt;wsp:rsid wsp:val=&quot;003A01BC&quot;/&gt;&lt;wsp:rsid wsp:val=&quot;003A24FA&quot;/&gt;&lt;wsp:rsid wsp:val=&quot;003B031D&quot;/&gt;&lt;wsp:rsid wsp:val=&quot;003B03EE&quot;/&gt;&lt;wsp:rsid wsp:val=&quot;003B1472&quot;/&gt;&lt;wsp:rsid wsp:val=&quot;003B7927&quot;/&gt;&lt;wsp:rsid wsp:val=&quot;003C02A6&quot;/&gt;&lt;wsp:rsid wsp:val=&quot;003C39F7&quot;/&gt;&lt;wsp:rsid wsp:val=&quot;003C6978&quot;/&gt;&lt;wsp:rsid wsp:val=&quot;003D15CB&quot;/&gt;&lt;wsp:rsid wsp:val=&quot;003D1782&quot;/&gt;&lt;wsp:rsid wsp:val=&quot;003D3457&quot;/&gt;&lt;wsp:rsid wsp:val=&quot;003D3DCA&quot;/&gt;&lt;wsp:rsid wsp:val=&quot;003D6674&quot;/&gt;&lt;wsp:rsid wsp:val=&quot;003D6769&quot;/&gt;&lt;wsp:rsid wsp:val=&quot;003E0301&quot;/&gt;&lt;wsp:rsid wsp:val=&quot;003E0422&quot;/&gt;&lt;wsp:rsid wsp:val=&quot;003F365B&quot;/&gt;&lt;wsp:rsid wsp:val=&quot;003F4C53&quot;/&gt;&lt;wsp:rsid wsp:val=&quot;003F63C1&quot;/&gt;&lt;wsp:rsid wsp:val=&quot;0040088F&quot;/&gt;&lt;wsp:rsid wsp:val=&quot;00402E09&quot;/&gt;&lt;wsp:rsid wsp:val=&quot;00403775&quot;/&gt;&lt;wsp:rsid wsp:val=&quot;00406EB8&quot;/&gt;&lt;wsp:rsid wsp:val=&quot;00411EAB&quot;/&gt;&lt;wsp:rsid wsp:val=&quot;00415195&quot;/&gt;&lt;wsp:rsid wsp:val=&quot;004270D1&quot;/&gt;&lt;wsp:rsid wsp:val=&quot;004309DF&quot;/&gt;&lt;wsp:rsid wsp:val=&quot;0043187E&quot;/&gt;&lt;wsp:rsid wsp:val=&quot;00433787&quot;/&gt;&lt;wsp:rsid wsp:val=&quot;00436210&quot;/&gt;&lt;wsp:rsid wsp:val=&quot;00436AEC&quot;/&gt;&lt;wsp:rsid wsp:val=&quot;00442A2C&quot;/&gt;&lt;wsp:rsid wsp:val=&quot;004503EC&quot;/&gt;&lt;wsp:rsid wsp:val=&quot;00452500&quot;/&gt;&lt;wsp:rsid wsp:val=&quot;00452D5E&quot;/&gt;&lt;wsp:rsid wsp:val=&quot;004537F6&quot;/&gt;&lt;wsp:rsid wsp:val=&quot;0045380C&quot;/&gt;&lt;wsp:rsid wsp:val=&quot;004562BC&quot;/&gt;&lt;wsp:rsid wsp:val=&quot;00465F64&quot;/&gt;&lt;wsp:rsid wsp:val=&quot;00473ABF&quot;/&gt;&lt;wsp:rsid wsp:val=&quot;004748BE&quot;/&gt;&lt;wsp:rsid wsp:val=&quot;00476B0F&quot;/&gt;&lt;wsp:rsid wsp:val=&quot;00477BC6&quot;/&gt;&lt;wsp:rsid wsp:val=&quot;0048210E&quot;/&gt;&lt;wsp:rsid wsp:val=&quot;00485C49&quot;/&gt;&lt;wsp:rsid wsp:val=&quot;00487DB1&quot;/&gt;&lt;wsp:rsid wsp:val=&quot;00490F4D&quot;/&gt;&lt;wsp:rsid wsp:val=&quot;00491E80&quot;/&gt;&lt;wsp:rsid wsp:val=&quot;00492255&quot;/&gt;&lt;wsp:rsid wsp:val=&quot;00496238&quot;/&gt;&lt;wsp:rsid wsp:val=&quot;00496359&quot;/&gt;&lt;wsp:rsid wsp:val=&quot;004A02D5&quot;/&gt;&lt;wsp:rsid wsp:val=&quot;004A03B0&quot;/&gt;&lt;wsp:rsid wsp:val=&quot;004A082B&quot;/&gt;&lt;wsp:rsid wsp:val=&quot;004A46D4&quot;/&gt;&lt;wsp:rsid wsp:val=&quot;004A5F62&quot;/&gt;&lt;wsp:rsid wsp:val=&quot;004A62A8&quot;/&gt;&lt;wsp:rsid wsp:val=&quot;004A66EF&quot;/&gt;&lt;wsp:rsid wsp:val=&quot;004A6D17&quot;/&gt;&lt;wsp:rsid wsp:val=&quot;004B275D&quot;/&gt;&lt;wsp:rsid wsp:val=&quot;004B3A61&quot;/&gt;&lt;wsp:rsid wsp:val=&quot;004B7618&quot;/&gt;&lt;wsp:rsid wsp:val=&quot;004C51EB&quot;/&gt;&lt;wsp:rsid wsp:val=&quot;004C656C&quot;/&gt;&lt;wsp:rsid wsp:val=&quot;004D4690&quot;/&gt;&lt;wsp:rsid wsp:val=&quot;004D5A29&quot;/&gt;&lt;wsp:rsid wsp:val=&quot;004D77F0&quot;/&gt;&lt;wsp:rsid wsp:val=&quot;004E35F5&quot;/&gt;&lt;wsp:rsid wsp:val=&quot;004E556C&quot;/&gt;&lt;wsp:rsid wsp:val=&quot;004F59CA&quot;/&gt;&lt;wsp:rsid wsp:val=&quot;00500A20&quot;/&gt;&lt;wsp:rsid wsp:val=&quot;00504760&quot;/&gt;&lt;wsp:rsid wsp:val=&quot;005067CA&quot;/&gt;&lt;wsp:rsid wsp:val=&quot;00507283&quot;/&gt;&lt;wsp:rsid wsp:val=&quot;00510658&quot;/&gt;&lt;wsp:rsid wsp:val=&quot;00521180&quot;/&gt;&lt;wsp:rsid wsp:val=&quot;00522892&quot;/&gt;&lt;wsp:rsid wsp:val=&quot;0053178F&quot;/&gt;&lt;wsp:rsid wsp:val=&quot;00533390&quot;/&gt;&lt;wsp:rsid wsp:val=&quot;00542D6B&quot;/&gt;&lt;wsp:rsid wsp:val=&quot;00547DDA&quot;/&gt;&lt;wsp:rsid wsp:val=&quot;00550E37&quot;/&gt;&lt;wsp:rsid wsp:val=&quot;0055286B&quot;/&gt;&lt;wsp:rsid wsp:val=&quot;0055360B&quot;/&gt;&lt;wsp:rsid wsp:val=&quot;005614C4&quot;/&gt;&lt;wsp:rsid wsp:val=&quot;00562430&quot;/&gt;&lt;wsp:rsid wsp:val=&quot;00562471&quot;/&gt;&lt;wsp:rsid wsp:val=&quot;005625CB&quot;/&gt;&lt;wsp:rsid wsp:val=&quot;00563CE5&quot;/&gt;&lt;wsp:rsid wsp:val=&quot;0056665F&quot;/&gt;&lt;wsp:rsid wsp:val=&quot;005717BF&quot;/&gt;&lt;wsp:rsid wsp:val=&quot;00574D3F&quot;/&gt;&lt;wsp:rsid wsp:val=&quot;00576B30&quot;/&gt;&lt;wsp:rsid wsp:val=&quot;00583DE9&quot;/&gt;&lt;wsp:rsid wsp:val=&quot;00584A39&quot;/&gt;&lt;wsp:rsid wsp:val=&quot;00595B51&quot;/&gt;&lt;wsp:rsid wsp:val=&quot;005A04ED&quot;/&gt;&lt;wsp:rsid wsp:val=&quot;005A0755&quot;/&gt;&lt;wsp:rsid wsp:val=&quot;005A67FC&quot;/&gt;&lt;wsp:rsid wsp:val=&quot;005B3E66&quot;/&gt;&lt;wsp:rsid wsp:val=&quot;005B4E7E&quot;/&gt;&lt;wsp:rsid wsp:val=&quot;005B50F3&quot;/&gt;&lt;wsp:rsid wsp:val=&quot;005C1A48&quot;/&gt;&lt;wsp:rsid wsp:val=&quot;005C6EF1&quot;/&gt;&lt;wsp:rsid wsp:val=&quot;005D360A&quot;/&gt;&lt;wsp:rsid wsp:val=&quot;005D378E&quot;/&gt;&lt;wsp:rsid wsp:val=&quot;005D3849&quot;/&gt;&lt;wsp:rsid wsp:val=&quot;005D4C29&quot;/&gt;&lt;wsp:rsid wsp:val=&quot;005E0599&quot;/&gt;&lt;wsp:rsid wsp:val=&quot;005E3B8E&quot;/&gt;&lt;wsp:rsid wsp:val=&quot;005E4C40&quot;/&gt;&lt;wsp:rsid wsp:val=&quot;005E7043&quot;/&gt;&lt;wsp:rsid wsp:val=&quot;005F086A&quot;/&gt;&lt;wsp:rsid wsp:val=&quot;005F21CC&quot;/&gt;&lt;wsp:rsid wsp:val=&quot;005F3900&quot;/&gt;&lt;wsp:rsid wsp:val=&quot;005F50F5&quot;/&gt;&lt;wsp:rsid wsp:val=&quot;0060306E&quot;/&gt;&lt;wsp:rsid wsp:val=&quot;0060704E&quot;/&gt;&lt;wsp:rsid wsp:val=&quot;006079B5&quot;/&gt;&lt;wsp:rsid wsp:val=&quot;006137BA&quot;/&gt;&lt;wsp:rsid wsp:val=&quot;00613F07&quot;/&gt;&lt;wsp:rsid wsp:val=&quot;006141FF&quot;/&gt;&lt;wsp:rsid wsp:val=&quot;00621230&quot;/&gt;&lt;wsp:rsid wsp:val=&quot;006231E5&quot;/&gt;&lt;wsp:rsid wsp:val=&quot;006321E9&quot;/&gt;&lt;wsp:rsid wsp:val=&quot;00637B61&quot;/&gt;&lt;wsp:rsid wsp:val=&quot;00644F35&quot;/&gt;&lt;wsp:rsid wsp:val=&quot;00652556&quot;/&gt;&lt;wsp:rsid wsp:val=&quot;00654C35&quot;/&gt;&lt;wsp:rsid wsp:val=&quot;0065510E&quot;/&gt;&lt;wsp:rsid wsp:val=&quot;0066448C&quot;/&gt;&lt;wsp:rsid wsp:val=&quot;00664BA8&quot;/&gt;&lt;wsp:rsid wsp:val=&quot;006650C3&quot;/&gt;&lt;wsp:rsid wsp:val=&quot;00677EC9&quot;/&gt;&lt;wsp:rsid wsp:val=&quot;0068026E&quot;/&gt;&lt;wsp:rsid wsp:val=&quot;00683171&quot;/&gt;&lt;wsp:rsid wsp:val=&quot;00684B8F&quot;/&gt;&lt;wsp:rsid wsp:val=&quot;00687F1F&quot;/&gt;&lt;wsp:rsid wsp:val=&quot;006909ED&quot;/&gt;&lt;wsp:rsid wsp:val=&quot;0069369B&quot;/&gt;&lt;wsp:rsid wsp:val=&quot;00694939&quot;/&gt;&lt;wsp:rsid wsp:val=&quot;006968BD&quot;/&gt;&lt;wsp:rsid wsp:val=&quot;006A1085&quot;/&gt;&lt;wsp:rsid wsp:val=&quot;006A1363&quot;/&gt;&lt;wsp:rsid wsp:val=&quot;006A2D43&quot;/&gt;&lt;wsp:rsid wsp:val=&quot;006A315A&quot;/&gt;&lt;wsp:rsid wsp:val=&quot;006A5B34&quot;/&gt;&lt;wsp:rsid wsp:val=&quot;006B01D0&quot;/&gt;&lt;wsp:rsid wsp:val=&quot;006B13A0&quot;/&gt;&lt;wsp:rsid wsp:val=&quot;006B2B5C&quot;/&gt;&lt;wsp:rsid wsp:val=&quot;006B3B26&quot;/&gt;&lt;wsp:rsid wsp:val=&quot;006B4B96&quot;/&gt;&lt;wsp:rsid wsp:val=&quot;006B5BE3&quot;/&gt;&lt;wsp:rsid wsp:val=&quot;006C0A9F&quot;/&gt;&lt;wsp:rsid wsp:val=&quot;006C119A&quot;/&gt;&lt;wsp:rsid wsp:val=&quot;006C1B7C&quot;/&gt;&lt;wsp:rsid wsp:val=&quot;006C3B79&quot;/&gt;&lt;wsp:rsid wsp:val=&quot;006C5C7B&quot;/&gt;&lt;wsp:rsid wsp:val=&quot;006D430D&quot;/&gt;&lt;wsp:rsid wsp:val=&quot;006D4EAD&quot;/&gt;&lt;wsp:rsid wsp:val=&quot;006D5952&quot;/&gt;&lt;wsp:rsid wsp:val=&quot;006D741F&quot;/&gt;&lt;wsp:rsid wsp:val=&quot;006E2F64&quot;/&gt;&lt;wsp:rsid wsp:val=&quot;006E5843&quot;/&gt;&lt;wsp:rsid wsp:val=&quot;006F3F4D&quot;/&gt;&lt;wsp:rsid wsp:val=&quot;006F6B9F&quot;/&gt;&lt;wsp:rsid wsp:val=&quot;006F74D3&quot;/&gt;&lt;wsp:rsid wsp:val=&quot;007001C3&quot;/&gt;&lt;wsp:rsid wsp:val=&quot;00702C69&quot;/&gt;&lt;wsp:rsid wsp:val=&quot;00702E26&quot;/&gt;&lt;wsp:rsid wsp:val=&quot;0070346C&quot;/&gt;&lt;wsp:rsid wsp:val=&quot;00703618&quot;/&gt;&lt;wsp:rsid wsp:val=&quot;00704B10&quot;/&gt;&lt;wsp:rsid wsp:val=&quot;00706AA5&quot;/&gt;&lt;wsp:rsid wsp:val=&quot;00707D22&quot;/&gt;&lt;wsp:rsid wsp:val=&quot;007149FE&quot;/&gt;&lt;wsp:rsid wsp:val=&quot;00714CEF&quot;/&gt;&lt;wsp:rsid wsp:val=&quot;00716428&quot;/&gt;&lt;wsp:rsid wsp:val=&quot;00720BEF&quot;/&gt;&lt;wsp:rsid wsp:val=&quot;00723D69&quot;/&gt;&lt;wsp:rsid wsp:val=&quot;00724E44&quot;/&gt;&lt;wsp:rsid wsp:val=&quot;00725FA3&quot;/&gt;&lt;wsp:rsid wsp:val=&quot;00734C60&quot;/&gt;&lt;wsp:rsid wsp:val=&quot;00736383&quot;/&gt;&lt;wsp:rsid wsp:val=&quot;007366AA&quot;/&gt;&lt;wsp:rsid wsp:val=&quot;0073692A&quot;/&gt;&lt;wsp:rsid wsp:val=&quot;007371CF&quot;/&gt;&lt;wsp:rsid wsp:val=&quot;007433B7&quot;/&gt;&lt;wsp:rsid wsp:val=&quot;00746AE2&quot;/&gt;&lt;wsp:rsid wsp:val=&quot;007523D3&quot;/&gt;&lt;wsp:rsid wsp:val=&quot;00756C9D&quot;/&gt;&lt;wsp:rsid wsp:val=&quot;00762DAD&quot;/&gt;&lt;wsp:rsid wsp:val=&quot;00763051&quot;/&gt;&lt;wsp:rsid wsp:val=&quot;007647D9&quot;/&gt;&lt;wsp:rsid wsp:val=&quot;00765166&quot;/&gt;&lt;wsp:rsid wsp:val=&quot;00770119&quot;/&gt;&lt;wsp:rsid wsp:val=&quot;007718B2&quot;/&gt;&lt;wsp:rsid wsp:val=&quot;007745D5&quot;/&gt;&lt;wsp:rsid wsp:val=&quot;00776F4B&quot;/&gt;&lt;wsp:rsid wsp:val=&quot;0077756B&quot;/&gt;&lt;wsp:rsid wsp:val=&quot;00781182&quot;/&gt;&lt;wsp:rsid wsp:val=&quot;00781D13&quot;/&gt;&lt;wsp:rsid wsp:val=&quot;0078238F&quot;/&gt;&lt;wsp:rsid wsp:val=&quot;007829C7&quot;/&gt;&lt;wsp:rsid wsp:val=&quot;0078715D&quot;/&gt;&lt;wsp:rsid wsp:val=&quot;0078717E&quot;/&gt;&lt;wsp:rsid wsp:val=&quot;00787487&quot;/&gt;&lt;wsp:rsid wsp:val=&quot;00790CCA&quot;/&gt;&lt;wsp:rsid wsp:val=&quot;00792DF8&quot;/&gt;&lt;wsp:rsid wsp:val=&quot;00793936&quot;/&gt;&lt;wsp:rsid wsp:val=&quot;0079407B&quot;/&gt;&lt;wsp:rsid wsp:val=&quot;00795569&quot;/&gt;&lt;wsp:rsid wsp:val=&quot;0079724A&quot;/&gt;&lt;wsp:rsid wsp:val=&quot;007974B0&quot;/&gt;&lt;wsp:rsid wsp:val=&quot;007A31E9&quot;/&gt;&lt;wsp:rsid wsp:val=&quot;007B24C0&quot;/&gt;&lt;wsp:rsid wsp:val=&quot;007B4610&quot;/&gt;&lt;wsp:rsid wsp:val=&quot;007B4AB5&quot;/&gt;&lt;wsp:rsid wsp:val=&quot;007C2CAB&quot;/&gt;&lt;wsp:rsid wsp:val=&quot;007C3E6A&quot;/&gt;&lt;wsp:rsid wsp:val=&quot;007C50F3&quot;/&gt;&lt;wsp:rsid wsp:val=&quot;007D1E71&quot;/&gt;&lt;wsp:rsid wsp:val=&quot;007D32FC&quot;/&gt;&lt;wsp:rsid wsp:val=&quot;007D3A88&quot;/&gt;&lt;wsp:rsid wsp:val=&quot;007D3A95&quot;/&gt;&lt;wsp:rsid wsp:val=&quot;007E0CCC&quot;/&gt;&lt;wsp:rsid wsp:val=&quot;007E1969&quot;/&gt;&lt;wsp:rsid wsp:val=&quot;007E1C08&quot;/&gt;&lt;wsp:rsid wsp:val=&quot;007E4934&quot;/&gt;&lt;wsp:rsid wsp:val=&quot;007E69D7&quot;/&gt;&lt;wsp:rsid wsp:val=&quot;007F00E2&quot;/&gt;&lt;wsp:rsid wsp:val=&quot;007F0185&quot;/&gt;&lt;wsp:rsid wsp:val=&quot;007F04E3&quot;/&gt;&lt;wsp:rsid wsp:val=&quot;007F15E2&quot;/&gt;&lt;wsp:rsid wsp:val=&quot;007F2408&quot;/&gt;&lt;wsp:rsid wsp:val=&quot;007F3857&quot;/&gt;&lt;wsp:rsid wsp:val=&quot;007F6A4D&quot;/&gt;&lt;wsp:rsid wsp:val=&quot;00807C47&quot;/&gt;&lt;wsp:rsid wsp:val=&quot;0081073E&quot;/&gt;&lt;wsp:rsid wsp:val=&quot;00812C0D&quot;/&gt;&lt;wsp:rsid wsp:val=&quot;00812DF2&quot;/&gt;&lt;wsp:rsid wsp:val=&quot;00820340&quot;/&gt;&lt;wsp:rsid wsp:val=&quot;00824172&quot;/&gt;&lt;wsp:rsid wsp:val=&quot;008252C4&quot;/&gt;&lt;wsp:rsid wsp:val=&quot;00826084&quot;/&gt;&lt;wsp:rsid wsp:val=&quot;008262DF&quot;/&gt;&lt;wsp:rsid wsp:val=&quot;00830165&quot;/&gt;&lt;wsp:rsid wsp:val=&quot;00833D39&quot;/&gt;&lt;wsp:rsid wsp:val=&quot;00835128&quot;/&gt;&lt;wsp:rsid wsp:val=&quot;0083760D&quot;/&gt;&lt;wsp:rsid wsp:val=&quot;00840CF3&quot;/&gt;&lt;wsp:rsid wsp:val=&quot;00843001&quot;/&gt;&lt;wsp:rsid wsp:val=&quot;008471E7&quot;/&gt;&lt;wsp:rsid wsp:val=&quot;008478AC&quot;/&gt;&lt;wsp:rsid wsp:val=&quot;00851DD2&quot;/&gt;&lt;wsp:rsid wsp:val=&quot;00852BC6&quot;/&gt;&lt;wsp:rsid wsp:val=&quot;00854D19&quot;/&gt;&lt;wsp:rsid wsp:val=&quot;00855EC2&quot;/&gt;&lt;wsp:rsid wsp:val=&quot;0086137F&quot;/&gt;&lt;wsp:rsid wsp:val=&quot;00864AB5&quot;/&gt;&lt;wsp:rsid wsp:val=&quot;00865803&quot;/&gt;&lt;wsp:rsid wsp:val=&quot;00870E69&quot;/&gt;&lt;wsp:rsid wsp:val=&quot;00871A06&quot;/&gt;&lt;wsp:rsid wsp:val=&quot;00876BC3&quot;/&gt;&lt;wsp:rsid wsp:val=&quot;00877A31&quot;/&gt;&lt;wsp:rsid wsp:val=&quot;008841D4&quot;/&gt;&lt;wsp:rsid wsp:val=&quot;0088617F&quot;/&gt;&lt;wsp:rsid wsp:val=&quot;00890ACE&quot;/&gt;&lt;wsp:rsid wsp:val=&quot;008930B0&quot;/&gt;&lt;wsp:rsid wsp:val=&quot;008931F2&quot;/&gt;&lt;wsp:rsid wsp:val=&quot;0089440E&quot;/&gt;&lt;wsp:rsid wsp:val=&quot;008954A1&quot;/&gt;&lt;wsp:rsid wsp:val=&quot;008A0389&quot;/&gt;&lt;wsp:rsid wsp:val=&quot;008A0902&quot;/&gt;&lt;wsp:rsid wsp:val=&quot;008A3E09&quot;/&gt;&lt;wsp:rsid wsp:val=&quot;008A4C4D&quot;/&gt;&lt;wsp:rsid wsp:val=&quot;008A4E5F&quot;/&gt;&lt;wsp:rsid wsp:val=&quot;008A6539&quot;/&gt;&lt;wsp:rsid wsp:val=&quot;008A6968&quot;/&gt;&lt;wsp:rsid wsp:val=&quot;008B125A&quot;/&gt;&lt;wsp:rsid wsp:val=&quot;008B39ED&quot;/&gt;&lt;wsp:rsid wsp:val=&quot;008B6479&quot;/&gt;&lt;wsp:rsid wsp:val=&quot;008B69A7&quot;/&gt;&lt;wsp:rsid wsp:val=&quot;008C5FFF&quot;/&gt;&lt;wsp:rsid wsp:val=&quot;008C7805&quot;/&gt;&lt;wsp:rsid wsp:val=&quot;008D0E22&quot;/&gt;&lt;wsp:rsid wsp:val=&quot;008D32F8&quot;/&gt;&lt;wsp:rsid wsp:val=&quot;008D5C06&quot;/&gt;&lt;wsp:rsid wsp:val=&quot;008E01C2&quot;/&gt;&lt;wsp:rsid wsp:val=&quot;008E0F0A&quot;/&gt;&lt;wsp:rsid wsp:val=&quot;008E1B14&quot;/&gt;&lt;wsp:rsid wsp:val=&quot;008E55FA&quot;/&gt;&lt;wsp:rsid wsp:val=&quot;008E5CD7&quot;/&gt;&lt;wsp:rsid wsp:val=&quot;008E5F99&quot;/&gt;&lt;wsp:rsid wsp:val=&quot;008F17CD&quot;/&gt;&lt;wsp:rsid wsp:val=&quot;008F3918&quot;/&gt;&lt;wsp:rsid wsp:val=&quot;008F6D04&quot;/&gt;&lt;wsp:rsid wsp:val=&quot;008F7423&quot;/&gt;&lt;wsp:rsid wsp:val=&quot;008F78D6&quot;/&gt;&lt;wsp:rsid wsp:val=&quot;00900504&quot;/&gt;&lt;wsp:rsid wsp:val=&quot;00901B59&quot;/&gt;&lt;wsp:rsid wsp:val=&quot;009039B9&quot;/&gt;&lt;wsp:rsid wsp:val=&quot;009045C0&quot;/&gt;&lt;wsp:rsid wsp:val=&quot;009052FC&quot;/&gt;&lt;wsp:rsid wsp:val=&quot;009108DA&quot;/&gt;&lt;wsp:rsid wsp:val=&quot;00910E50&quot;/&gt;&lt;wsp:rsid wsp:val=&quot;00911B8E&quot;/&gt;&lt;wsp:rsid wsp:val=&quot;0091305F&quot;/&gt;&lt;wsp:rsid wsp:val=&quot;009211B4&quot;/&gt;&lt;wsp:rsid wsp:val=&quot;0092351D&quot;/&gt;&lt;wsp:rsid wsp:val=&quot;009264CF&quot;/&gt;&lt;wsp:rsid wsp:val=&quot;009316D8&quot;/&gt;&lt;wsp:rsid wsp:val=&quot;00935B0B&quot;/&gt;&lt;wsp:rsid wsp:val=&quot;009404EE&quot;/&gt;&lt;wsp:rsid wsp:val=&quot;00940CAB&quot;/&gt;&lt;wsp:rsid wsp:val=&quot;00942768&quot;/&gt;&lt;wsp:rsid wsp:val=&quot;00942BCD&quot;/&gt;&lt;wsp:rsid wsp:val=&quot;00947849&quot;/&gt;&lt;wsp:rsid wsp:val=&quot;00950EB3&quot;/&gt;&lt;wsp:rsid wsp:val=&quot;00951013&quot;/&gt;&lt;wsp:rsid wsp:val=&quot;009517F9&quot;/&gt;&lt;wsp:rsid wsp:val=&quot;009527AF&quot;/&gt;&lt;wsp:rsid wsp:val=&quot;00953B26&quot;/&gt;&lt;wsp:rsid wsp:val=&quot;00953C18&quot;/&gt;&lt;wsp:rsid wsp:val=&quot;00954063&quot;/&gt;&lt;wsp:rsid wsp:val=&quot;00954637&quot;/&gt;&lt;wsp:rsid wsp:val=&quot;00954EB0&quot;/&gt;&lt;wsp:rsid wsp:val=&quot;00956B31&quot;/&gt;&lt;wsp:rsid wsp:val=&quot;00960707&quot;/&gt;&lt;wsp:rsid wsp:val=&quot;00966E07&quot;/&gt;&lt;wsp:rsid wsp:val=&quot;00973E40&quot;/&gt;&lt;wsp:rsid wsp:val=&quot;009749E7&quot;/&gt;&lt;wsp:rsid wsp:val=&quot;00982732&quot;/&gt;&lt;wsp:rsid wsp:val=&quot;009827FC&quot;/&gt;&lt;wsp:rsid wsp:val=&quot;009847F1&quot;/&gt;&lt;wsp:rsid wsp:val=&quot;00986711&quot;/&gt;&lt;wsp:rsid wsp:val=&quot;0099114B&quot;/&gt;&lt;wsp:rsid wsp:val=&quot;00992728&quot;/&gt;&lt;wsp:rsid wsp:val=&quot;00994F7D&quot;/&gt;&lt;wsp:rsid wsp:val=&quot;009959E1&quot;/&gt;&lt;wsp:rsid wsp:val=&quot;009A3671&quot;/&gt;&lt;wsp:rsid wsp:val=&quot;009B7182&quot;/&gt;&lt;wsp:rsid wsp:val=&quot;009C0B27&quot;/&gt;&lt;wsp:rsid wsp:val=&quot;009C32F8&quot;/&gt;&lt;wsp:rsid wsp:val=&quot;009C3726&quot;/&gt;&lt;wsp:rsid wsp:val=&quot;009C37FE&quot;/&gt;&lt;wsp:rsid wsp:val=&quot;009C39B7&quot;/&gt;&lt;wsp:rsid wsp:val=&quot;009C44AF&quot;/&gt;&lt;wsp:rsid wsp:val=&quot;009C5655&quot;/&gt;&lt;wsp:rsid wsp:val=&quot;009C5CA2&quot;/&gt;&lt;wsp:rsid wsp:val=&quot;009D038A&quot;/&gt;&lt;wsp:rsid wsp:val=&quot;009D3B62&quot;/&gt;&lt;wsp:rsid wsp:val=&quot;009D4F4D&quot;/&gt;&lt;wsp:rsid wsp:val=&quot;009D63E8&quot;/&gt;&lt;wsp:rsid wsp:val=&quot;009E33C0&quot;/&gt;&lt;wsp:rsid wsp:val=&quot;009E3424&quot;/&gt;&lt;wsp:rsid wsp:val=&quot;009E3CA0&quot;/&gt;&lt;wsp:rsid wsp:val=&quot;009E5D95&quot;/&gt;&lt;wsp:rsid wsp:val=&quot;009E699D&quot;/&gt;&lt;wsp:rsid wsp:val=&quot;009E77D4&quot;/&gt;&lt;wsp:rsid wsp:val=&quot;009E7B53&quot;/&gt;&lt;wsp:rsid wsp:val=&quot;009E7D9E&quot;/&gt;&lt;wsp:rsid wsp:val=&quot;009F20FB&quot;/&gt;&lt;wsp:rsid wsp:val=&quot;009F5281&quot;/&gt;&lt;wsp:rsid wsp:val=&quot;009F60A6&quot;/&gt;&lt;wsp:rsid wsp:val=&quot;00A01A32&quot;/&gt;&lt;wsp:rsid wsp:val=&quot;00A027B5&quot;/&gt;&lt;wsp:rsid wsp:val=&quot;00A02C76&quot;/&gt;&lt;wsp:rsid wsp:val=&quot;00A069A6&quot;/&gt;&lt;wsp:rsid wsp:val=&quot;00A11143&quot;/&gt;&lt;wsp:rsid wsp:val=&quot;00A11DA1&quot;/&gt;&lt;wsp:rsid wsp:val=&quot;00A14C74&quot;/&gt;&lt;wsp:rsid wsp:val=&quot;00A2282B&quot;/&gt;&lt;wsp:rsid wsp:val=&quot;00A262F4&quot;/&gt;&lt;wsp:rsid wsp:val=&quot;00A30A12&quot;/&gt;&lt;wsp:rsid wsp:val=&quot;00A36343&quot;/&gt;&lt;wsp:rsid wsp:val=&quot;00A40147&quot;/&gt;&lt;wsp:rsid wsp:val=&quot;00A40E66&quot;/&gt;&lt;wsp:rsid wsp:val=&quot;00A422C7&quot;/&gt;&lt;wsp:rsid wsp:val=&quot;00A42EA0&quot;/&gt;&lt;wsp:rsid wsp:val=&quot;00A43E22&quot;/&gt;&lt;wsp:rsid wsp:val=&quot;00A44A5E&quot;/&gt;&lt;wsp:rsid wsp:val=&quot;00A46B3B&quot;/&gt;&lt;wsp:rsid wsp:val=&quot;00A57161&quot;/&gt;&lt;wsp:rsid wsp:val=&quot;00A62FFB&quot;/&gt;&lt;wsp:rsid wsp:val=&quot;00A6461E&quot;/&gt;&lt;wsp:rsid wsp:val=&quot;00A64F5A&quot;/&gt;&lt;wsp:rsid wsp:val=&quot;00A66EAC&quot;/&gt;&lt;wsp:rsid wsp:val=&quot;00A700F3&quot;/&gt;&lt;wsp:rsid wsp:val=&quot;00A71F10&quot;/&gt;&lt;wsp:rsid wsp:val=&quot;00A748E3&quot;/&gt;&lt;wsp:rsid wsp:val=&quot;00A76E85&quot;/&gt;&lt;wsp:rsid wsp:val=&quot;00A779A1&quot;/&gt;&lt;wsp:rsid wsp:val=&quot;00A80593&quot;/&gt;&lt;wsp:rsid wsp:val=&quot;00A8156B&quot;/&gt;&lt;wsp:rsid wsp:val=&quot;00A821AC&quot;/&gt;&lt;wsp:rsid wsp:val=&quot;00A825A3&quot;/&gt;&lt;wsp:rsid wsp:val=&quot;00A83407&quot;/&gt;&lt;wsp:rsid wsp:val=&quot;00A83FE2&quot;/&gt;&lt;wsp:rsid wsp:val=&quot;00A845A7&quot;/&gt;&lt;wsp:rsid wsp:val=&quot;00A85193&quot;/&gt;&lt;wsp:rsid wsp:val=&quot;00A858AC&quot;/&gt;&lt;wsp:rsid wsp:val=&quot;00A868ED&quot;/&gt;&lt;wsp:rsid wsp:val=&quot;00A872DF&quot;/&gt;&lt;wsp:rsid wsp:val=&quot;00A92F00&quot;/&gt;&lt;wsp:rsid wsp:val=&quot;00A936A3&quot;/&gt;&lt;wsp:rsid wsp:val=&quot;00AA05AD&quot;/&gt;&lt;wsp:rsid wsp:val=&quot;00AA3D13&quot;/&gt;&lt;wsp:rsid wsp:val=&quot;00AA4ED5&quot;/&gt;&lt;wsp:rsid wsp:val=&quot;00AB28F0&quot;/&gt;&lt;wsp:rsid wsp:val=&quot;00AB4F91&quot;/&gt;&lt;wsp:rsid wsp:val=&quot;00AC1E3E&quot;/&gt;&lt;wsp:rsid wsp:val=&quot;00AC22B4&quot;/&gt;&lt;wsp:rsid wsp:val=&quot;00AC3B41&quot;/&gt;&lt;wsp:rsid wsp:val=&quot;00AC60EF&quot;/&gt;&lt;wsp:rsid wsp:val=&quot;00AD0646&quot;/&gt;&lt;wsp:rsid wsp:val=&quot;00AE413D&quot;/&gt;&lt;wsp:rsid wsp:val=&quot;00AF1730&quot;/&gt;&lt;wsp:rsid wsp:val=&quot;00AF3C34&quot;/&gt;&lt;wsp:rsid wsp:val=&quot;00AF3C7B&quot;/&gt;&lt;wsp:rsid wsp:val=&quot;00AF3EB0&quot;/&gt;&lt;wsp:rsid wsp:val=&quot;00AF3F43&quot;/&gt;&lt;wsp:rsid wsp:val=&quot;00AF4123&quot;/&gt;&lt;wsp:rsid wsp:val=&quot;00AF49CC&quot;/&gt;&lt;wsp:rsid wsp:val=&quot;00AF604E&quot;/&gt;&lt;wsp:rsid wsp:val=&quot;00B02ECA&quot;/&gt;&lt;wsp:rsid wsp:val=&quot;00B04D21&quot;/&gt;&lt;wsp:rsid wsp:val=&quot;00B0500F&quot;/&gt;&lt;wsp:rsid wsp:val=&quot;00B05FCD&quot;/&gt;&lt;wsp:rsid wsp:val=&quot;00B068AB&quot;/&gt;&lt;wsp:rsid wsp:val=&quot;00B06E78&quot;/&gt;&lt;wsp:rsid wsp:val=&quot;00B110F0&quot;/&gt;&lt;wsp:rsid wsp:val=&quot;00B11187&quot;/&gt;&lt;wsp:rsid wsp:val=&quot;00B1396B&quot;/&gt;&lt;wsp:rsid wsp:val=&quot;00B15452&quot;/&gt;&lt;wsp:rsid wsp:val=&quot;00B36D67&quot;/&gt;&lt;wsp:rsid wsp:val=&quot;00B41905&quot;/&gt;&lt;wsp:rsid wsp:val=&quot;00B42A02&quot;/&gt;&lt;wsp:rsid wsp:val=&quot;00B43AD7&quot;/&gt;&lt;wsp:rsid wsp:val=&quot;00B4429E&quot;/&gt;&lt;wsp:rsid wsp:val=&quot;00B459CE&quot;/&gt;&lt;wsp:rsid wsp:val=&quot;00B50E7E&quot;/&gt;&lt;wsp:rsid wsp:val=&quot;00B50EC1&quot;/&gt;&lt;wsp:rsid wsp:val=&quot;00B5532F&quot;/&gt;&lt;wsp:rsid wsp:val=&quot;00B55783&quot;/&gt;&lt;wsp:rsid wsp:val=&quot;00B55DAF&quot;/&gt;&lt;wsp:rsid wsp:val=&quot;00B56F8A&quot;/&gt;&lt;wsp:rsid wsp:val=&quot;00B57D29&quot;/&gt;&lt;wsp:rsid wsp:val=&quot;00B6579A&quot;/&gt;&lt;wsp:rsid wsp:val=&quot;00B66B49&quot;/&gt;&lt;wsp:rsid wsp:val=&quot;00B71208&quot;/&gt;&lt;wsp:rsid wsp:val=&quot;00B72B8F&quot;/&gt;&lt;wsp:rsid wsp:val=&quot;00B74356&quot;/&gt;&lt;wsp:rsid wsp:val=&quot;00B74FFD&quot;/&gt;&lt;wsp:rsid wsp:val=&quot;00B8100C&quot;/&gt;&lt;wsp:rsid wsp:val=&quot;00B82691&quot;/&gt;&lt;wsp:rsid wsp:val=&quot;00B82F6B&quot;/&gt;&lt;wsp:rsid wsp:val=&quot;00B83CAA&quot;/&gt;&lt;wsp:rsid wsp:val=&quot;00B84553&quot;/&gt;&lt;wsp:rsid wsp:val=&quot;00B851B2&quot;/&gt;&lt;wsp:rsid wsp:val=&quot;00B90CEF&quot;/&gt;&lt;wsp:rsid wsp:val=&quot;00B94D69&quot;/&gt;&lt;wsp:rsid wsp:val=&quot;00BA1D4F&quot;/&gt;&lt;wsp:rsid wsp:val=&quot;00BA651E&quot;/&gt;&lt;wsp:rsid wsp:val=&quot;00BA7213&quot;/&gt;&lt;wsp:rsid wsp:val=&quot;00BB1E66&quot;/&gt;&lt;wsp:rsid wsp:val=&quot;00BB238D&quot;/&gt;&lt;wsp:rsid wsp:val=&quot;00BB346A&quot;/&gt;&lt;wsp:rsid wsp:val=&quot;00BB4685&quot;/&gt;&lt;wsp:rsid wsp:val=&quot;00BB62D4&quot;/&gt;&lt;wsp:rsid wsp:val=&quot;00BB7353&quot;/&gt;&lt;wsp:rsid wsp:val=&quot;00BC083D&quot;/&gt;&lt;wsp:rsid wsp:val=&quot;00BC2D94&quot;/&gt;&lt;wsp:rsid wsp:val=&quot;00BC378C&quot;/&gt;&lt;wsp:rsid wsp:val=&quot;00BC43FE&quot;/&gt;&lt;wsp:rsid wsp:val=&quot;00BC589D&quot;/&gt;&lt;wsp:rsid wsp:val=&quot;00BC7DD8&quot;/&gt;&lt;wsp:rsid wsp:val=&quot;00BD68C2&quot;/&gt;&lt;wsp:rsid wsp:val=&quot;00BD78BB&quot;/&gt;&lt;wsp:rsid wsp:val=&quot;00BE16B4&quot;/&gt;&lt;wsp:rsid wsp:val=&quot;00BE3677&quot;/&gt;&lt;wsp:rsid wsp:val=&quot;00BE60D9&quot;/&gt;&lt;wsp:rsid wsp:val=&quot;00BF133E&quot;/&gt;&lt;wsp:rsid wsp:val=&quot;00BF13F4&quot;/&gt;&lt;wsp:rsid wsp:val=&quot;00BF3D11&quot;/&gt;&lt;wsp:rsid wsp:val=&quot;00BF3EFB&quot;/&gt;&lt;wsp:rsid wsp:val=&quot;00BF74AB&quot;/&gt;&lt;wsp:rsid wsp:val=&quot;00C00384&quot;/&gt;&lt;wsp:rsid wsp:val=&quot;00C03347&quot;/&gt;&lt;wsp:rsid wsp:val=&quot;00C1047B&quot;/&gt;&lt;wsp:rsid wsp:val=&quot;00C20BC4&quot;/&gt;&lt;wsp:rsid wsp:val=&quot;00C220D6&quot;/&gt;&lt;wsp:rsid wsp:val=&quot;00C23C20&quot;/&gt;&lt;wsp:rsid wsp:val=&quot;00C331DE&quot;/&gt;&lt;wsp:rsid wsp:val=&quot;00C356CF&quot;/&gt;&lt;wsp:rsid wsp:val=&quot;00C40A36&quot;/&gt;&lt;wsp:rsid wsp:val=&quot;00C425C6&quot;/&gt;&lt;wsp:rsid wsp:val=&quot;00C42862&quot;/&gt;&lt;wsp:rsid wsp:val=&quot;00C42A98&quot;/&gt;&lt;wsp:rsid wsp:val=&quot;00C45501&quot;/&gt;&lt;wsp:rsid wsp:val=&quot;00C460D6&quot;/&gt;&lt;wsp:rsid wsp:val=&quot;00C47463&quot;/&gt;&lt;wsp:rsid wsp:val=&quot;00C529BA&quot;/&gt;&lt;wsp:rsid wsp:val=&quot;00C54986&quot;/&gt;&lt;wsp:rsid wsp:val=&quot;00C56F15&quot;/&gt;&lt;wsp:rsid wsp:val=&quot;00C60E12&quot;/&gt;&lt;wsp:rsid wsp:val=&quot;00C6237A&quot;/&gt;&lt;wsp:rsid wsp:val=&quot;00C71B99&quot;/&gt;&lt;wsp:rsid wsp:val=&quot;00C72CB8&quot;/&gt;&lt;wsp:rsid wsp:val=&quot;00C730AC&quot;/&gt;&lt;wsp:rsid wsp:val=&quot;00C8006D&quot;/&gt;&lt;wsp:rsid wsp:val=&quot;00C81A63&quot;/&gt;&lt;wsp:rsid wsp:val=&quot;00C83435&quot;/&gt;&lt;wsp:rsid wsp:val=&quot;00C84BB2&quot;/&gt;&lt;wsp:rsid wsp:val=&quot;00C94AB1&quot;/&gt;&lt;wsp:rsid wsp:val=&quot;00C97998&quot;/&gt;&lt;wsp:rsid wsp:val=&quot;00CA4F12&quot;/&gt;&lt;wsp:rsid wsp:val=&quot;00CB2C4F&quot;/&gt;&lt;wsp:rsid wsp:val=&quot;00CB4714&quot;/&gt;&lt;wsp:rsid wsp:val=&quot;00CB695F&quot;/&gt;&lt;wsp:rsid wsp:val=&quot;00CC1459&quot;/&gt;&lt;wsp:rsid wsp:val=&quot;00CC2555&quot;/&gt;&lt;wsp:rsid wsp:val=&quot;00CC3529&quot;/&gt;&lt;wsp:rsid wsp:val=&quot;00CC4849&quot;/&gt;&lt;wsp:rsid wsp:val=&quot;00CC4B10&quot;/&gt;&lt;wsp:rsid wsp:val=&quot;00CC5816&quot;/&gt;&lt;wsp:rsid wsp:val=&quot;00CC7355&quot;/&gt;&lt;wsp:rsid wsp:val=&quot;00CD2B96&quot;/&gt;&lt;wsp:rsid wsp:val=&quot;00CD6BE6&quot;/&gt;&lt;wsp:rsid wsp:val=&quot;00CE0044&quot;/&gt;&lt;wsp:rsid wsp:val=&quot;00CE1987&quot;/&gt;&lt;wsp:rsid wsp:val=&quot;00CE1F95&quot;/&gt;&lt;wsp:rsid wsp:val=&quot;00CE4EBA&quot;/&gt;&lt;wsp:rsid wsp:val=&quot;00CE6ABA&quot;/&gt;&lt;wsp:rsid wsp:val=&quot;00CF112D&quot;/&gt;&lt;wsp:rsid wsp:val=&quot;00CF1A1D&quot;/&gt;&lt;wsp:rsid wsp:val=&quot;00CF31B5&quot;/&gt;&lt;wsp:rsid wsp:val=&quot;00CF37C2&quot;/&gt;&lt;wsp:rsid wsp:val=&quot;00CF5C00&quot;/&gt;&lt;wsp:rsid wsp:val=&quot;00CF6553&quot;/&gt;&lt;wsp:rsid wsp:val=&quot;00D0169B&quot;/&gt;&lt;wsp:rsid wsp:val=&quot;00D0293C&quot;/&gt;&lt;wsp:rsid wsp:val=&quot;00D06100&quot;/&gt;&lt;wsp:rsid wsp:val=&quot;00D0743F&quot;/&gt;&lt;wsp:rsid wsp:val=&quot;00D1458C&quot;/&gt;&lt;wsp:rsid wsp:val=&quot;00D213AA&quot;/&gt;&lt;wsp:rsid wsp:val=&quot;00D215D5&quot;/&gt;&lt;wsp:rsid wsp:val=&quot;00D25CCD&quot;/&gt;&lt;wsp:rsid wsp:val=&quot;00D3054B&quot;/&gt;&lt;wsp:rsid wsp:val=&quot;00D3504D&quot;/&gt;&lt;wsp:rsid wsp:val=&quot;00D42797&quot;/&gt;&lt;wsp:rsid wsp:val=&quot;00D511B9&quot;/&gt;&lt;wsp:rsid wsp:val=&quot;00D5139B&quot;/&gt;&lt;wsp:rsid wsp:val=&quot;00D5315C&quot;/&gt;&lt;wsp:rsid wsp:val=&quot;00D5466E&quot;/&gt;&lt;wsp:rsid wsp:val=&quot;00D572D5&quot;/&gt;&lt;wsp:rsid wsp:val=&quot;00D572D8&quot;/&gt;&lt;wsp:rsid wsp:val=&quot;00D6258C&quot;/&gt;&lt;wsp:rsid wsp:val=&quot;00D63945&quot;/&gt;&lt;wsp:rsid wsp:val=&quot;00D73D02&quot;/&gt;&lt;wsp:rsid wsp:val=&quot;00D73E93&quot;/&gt;&lt;wsp:rsid wsp:val=&quot;00D80390&quot;/&gt;&lt;wsp:rsid wsp:val=&quot;00D8098C&quot;/&gt;&lt;wsp:rsid wsp:val=&quot;00D837B8&quot;/&gt;&lt;wsp:rsid wsp:val=&quot;00D85138&quot;/&gt;&lt;wsp:rsid wsp:val=&quot;00D854E6&quot;/&gt;&lt;wsp:rsid wsp:val=&quot;00D85967&quot;/&gt;&lt;wsp:rsid wsp:val=&quot;00D86F01&quot;/&gt;&lt;wsp:rsid wsp:val=&quot;00D902A0&quot;/&gt;&lt;wsp:rsid wsp:val=&quot;00D92E2E&quot;/&gt;&lt;wsp:rsid wsp:val=&quot;00D939E1&quot;/&gt;&lt;wsp:rsid wsp:val=&quot;00D93C84&quot;/&gt;&lt;wsp:rsid wsp:val=&quot;00DA09EE&quot;/&gt;&lt;wsp:rsid wsp:val=&quot;00DA16DD&quot;/&gt;&lt;wsp:rsid wsp:val=&quot;00DA401B&quot;/&gt;&lt;wsp:rsid wsp:val=&quot;00DA4306&quot;/&gt;&lt;wsp:rsid wsp:val=&quot;00DA4471&quot;/&gt;&lt;wsp:rsid wsp:val=&quot;00DA5FDF&quot;/&gt;&lt;wsp:rsid wsp:val=&quot;00DB0B3D&quot;/&gt;&lt;wsp:rsid wsp:val=&quot;00DB13E4&quot;/&gt;&lt;wsp:rsid wsp:val=&quot;00DB1886&quot;/&gt;&lt;wsp:rsid wsp:val=&quot;00DB285B&quot;/&gt;&lt;wsp:rsid wsp:val=&quot;00DB6FED&quot;/&gt;&lt;wsp:rsid wsp:val=&quot;00DC3128&quot;/&gt;&lt;wsp:rsid wsp:val=&quot;00DC4765&quot;/&gt;&lt;wsp:rsid wsp:val=&quot;00DC7011&quot;/&gt;&lt;wsp:rsid wsp:val=&quot;00DD2FBA&quot;/&gt;&lt;wsp:rsid wsp:val=&quot;00DD5D2A&quot;/&gt;&lt;wsp:rsid wsp:val=&quot;00DD645B&quot;/&gt;&lt;wsp:rsid wsp:val=&quot;00DD7539&quot;/&gt;&lt;wsp:rsid wsp:val=&quot;00DE053C&quot;/&gt;&lt;wsp:rsid wsp:val=&quot;00DE2201&quot;/&gt;&lt;wsp:rsid wsp:val=&quot;00DE5B78&quot;/&gt;&lt;wsp:rsid wsp:val=&quot;00DE734E&quot;/&gt;&lt;wsp:rsid wsp:val=&quot;00DE76E9&quot;/&gt;&lt;wsp:rsid wsp:val=&quot;00DF0003&quot;/&gt;&lt;wsp:rsid wsp:val=&quot;00DF282A&quot;/&gt;&lt;wsp:rsid wsp:val=&quot;00DF45B2&quot;/&gt;&lt;wsp:rsid wsp:val=&quot;00DF5F34&quot;/&gt;&lt;wsp:rsid wsp:val=&quot;00DF6D6A&quot;/&gt;&lt;wsp:rsid wsp:val=&quot;00E0163C&quot;/&gt;&lt;wsp:rsid wsp:val=&quot;00E05713&quot;/&gt;&lt;wsp:rsid wsp:val=&quot;00E058E3&quot;/&gt;&lt;wsp:rsid wsp:val=&quot;00E06B92&quot;/&gt;&lt;wsp:rsid wsp:val=&quot;00E133B0&quot;/&gt;&lt;wsp:rsid wsp:val=&quot;00E1752F&quot;/&gt;&lt;wsp:rsid wsp:val=&quot;00E206FC&quot;/&gt;&lt;wsp:rsid wsp:val=&quot;00E212DC&quot;/&gt;&lt;wsp:rsid wsp:val=&quot;00E2144E&quot;/&gt;&lt;wsp:rsid wsp:val=&quot;00E23132&quot;/&gt;&lt;wsp:rsid wsp:val=&quot;00E24101&quot;/&gt;&lt;wsp:rsid wsp:val=&quot;00E24F78&quot;/&gt;&lt;wsp:rsid wsp:val=&quot;00E26E3C&quot;/&gt;&lt;wsp:rsid wsp:val=&quot;00E27269&quot;/&gt;&lt;wsp:rsid wsp:val=&quot;00E3431A&quot;/&gt;&lt;wsp:rsid wsp:val=&quot;00E352F2&quot;/&gt;&lt;wsp:rsid wsp:val=&quot;00E44D62&quot;/&gt;&lt;wsp:rsid wsp:val=&quot;00E53ABD&quot;/&gt;&lt;wsp:rsid wsp:val=&quot;00E53CAC&quot;/&gt;&lt;wsp:rsid wsp:val=&quot;00E552AF&quot;/&gt;&lt;wsp:rsid wsp:val=&quot;00E56B55&quot;/&gt;&lt;wsp:rsid wsp:val=&quot;00E56C8E&quot;/&gt;&lt;wsp:rsid wsp:val=&quot;00E62CF3&quot;/&gt;&lt;wsp:rsid wsp:val=&quot;00E6308F&quot;/&gt;&lt;wsp:rsid wsp:val=&quot;00E6547E&quot;/&gt;&lt;wsp:rsid wsp:val=&quot;00E65F77&quot;/&gt;&lt;wsp:rsid wsp:val=&quot;00E72195&quot;/&gt;&lt;wsp:rsid wsp:val=&quot;00E745BE&quot;/&gt;&lt;wsp:rsid wsp:val=&quot;00E749E5&quot;/&gt;&lt;wsp:rsid wsp:val=&quot;00E759E7&quot;/&gt;&lt;wsp:rsid wsp:val=&quot;00E800C9&quot;/&gt;&lt;wsp:rsid wsp:val=&quot;00E835D4&quot;/&gt;&lt;wsp:rsid wsp:val=&quot;00E86E4B&quot;/&gt;&lt;wsp:rsid wsp:val=&quot;00E86ECE&quot;/&gt;&lt;wsp:rsid wsp:val=&quot;00E87F15&quot;/&gt;&lt;wsp:rsid wsp:val=&quot;00E90343&quot;/&gt;&lt;wsp:rsid wsp:val=&quot;00E92ACB&quot;/&gt;&lt;wsp:rsid wsp:val=&quot;00E93801&quot;/&gt;&lt;wsp:rsid wsp:val=&quot;00E93BB5&quot;/&gt;&lt;wsp:rsid wsp:val=&quot;00E94466&quot;/&gt;&lt;wsp:rsid wsp:val=&quot;00E94665&quot;/&gt;&lt;wsp:rsid wsp:val=&quot;00E961B3&quot;/&gt;&lt;wsp:rsid wsp:val=&quot;00EA5D91&quot;/&gt;&lt;wsp:rsid wsp:val=&quot;00EA7398&quot;/&gt;&lt;wsp:rsid wsp:val=&quot;00EB09F9&quot;/&gt;&lt;wsp:rsid wsp:val=&quot;00EB1018&quot;/&gt;&lt;wsp:rsid wsp:val=&quot;00EB3A7C&quot;/&gt;&lt;wsp:rsid wsp:val=&quot;00EB486E&quot;/&gt;&lt;wsp:rsid wsp:val=&quot;00EB528B&quot;/&gt;&lt;wsp:rsid wsp:val=&quot;00EB58A3&quot;/&gt;&lt;wsp:rsid wsp:val=&quot;00EB5954&quot;/&gt;&lt;wsp:rsid wsp:val=&quot;00EB62B2&quot;/&gt;&lt;wsp:rsid wsp:val=&quot;00EC239A&quot;/&gt;&lt;wsp:rsid wsp:val=&quot;00EC6429&quot;/&gt;&lt;wsp:rsid wsp:val=&quot;00EC6604&quot;/&gt;&lt;wsp:rsid wsp:val=&quot;00EC7B68&quot;/&gt;&lt;wsp:rsid wsp:val=&quot;00ED04CC&quot;/&gt;&lt;wsp:rsid wsp:val=&quot;00ED0E92&quot;/&gt;&lt;wsp:rsid wsp:val=&quot;00ED37DF&quot;/&gt;&lt;wsp:rsid wsp:val=&quot;00ED4ACF&quot;/&gt;&lt;wsp:rsid wsp:val=&quot;00ED6F04&quot;/&gt;&lt;wsp:rsid wsp:val=&quot;00EE1CE2&quot;/&gt;&lt;wsp:rsid wsp:val=&quot;00EE2598&quot;/&gt;&lt;wsp:rsid wsp:val=&quot;00EF161F&quot;/&gt;&lt;wsp:rsid wsp:val=&quot;00EF3988&quot;/&gt;&lt;wsp:rsid wsp:val=&quot;00EF7AC3&quot;/&gt;&lt;wsp:rsid wsp:val=&quot;00F00AD1&quot;/&gt;&lt;wsp:rsid wsp:val=&quot;00F01323&quot;/&gt;&lt;wsp:rsid wsp:val=&quot;00F01DCF&quot;/&gt;&lt;wsp:rsid wsp:val=&quot;00F0564E&quot;/&gt;&lt;wsp:rsid wsp:val=&quot;00F057BA&quot;/&gt;&lt;wsp:rsid wsp:val=&quot;00F0648B&quot;/&gt;&lt;wsp:rsid wsp:val=&quot;00F1023F&quot;/&gt;&lt;wsp:rsid wsp:val=&quot;00F11302&quot;/&gt;&lt;wsp:rsid wsp:val=&quot;00F1492F&quot;/&gt;&lt;wsp:rsid wsp:val=&quot;00F14D5A&quot;/&gt;&lt;wsp:rsid wsp:val=&quot;00F20428&quot;/&gt;&lt;wsp:rsid wsp:val=&quot;00F204BA&quot;/&gt;&lt;wsp:rsid wsp:val=&quot;00F211D3&quot;/&gt;&lt;wsp:rsid wsp:val=&quot;00F21D67&quot;/&gt;&lt;wsp:rsid wsp:val=&quot;00F22A06&quot;/&gt;&lt;wsp:rsid wsp:val=&quot;00F22B5E&quot;/&gt;&lt;wsp:rsid wsp:val=&quot;00F24B5E&quot;/&gt;&lt;wsp:rsid wsp:val=&quot;00F255EF&quot;/&gt;&lt;wsp:rsid wsp:val=&quot;00F26159&quot;/&gt;&lt;wsp:rsid wsp:val=&quot;00F275D1&quot;/&gt;&lt;wsp:rsid wsp:val=&quot;00F306E8&quot;/&gt;&lt;wsp:rsid wsp:val=&quot;00F330E1&quot;/&gt;&lt;wsp:rsid wsp:val=&quot;00F34CC8&quot;/&gt;&lt;wsp:rsid wsp:val=&quot;00F37119&quot;/&gt;&lt;wsp:rsid wsp:val=&quot;00F425AA&quot;/&gt;&lt;wsp:rsid wsp:val=&quot;00F43AEF&quot;/&gt;&lt;wsp:rsid wsp:val=&quot;00F43E19&quot;/&gt;&lt;wsp:rsid wsp:val=&quot;00F44A58&quot;/&gt;&lt;wsp:rsid wsp:val=&quot;00F452B1&quot;/&gt;&lt;wsp:rsid wsp:val=&quot;00F527F0&quot;/&gt;&lt;wsp:rsid wsp:val=&quot;00F5391A&quot;/&gt;&lt;wsp:rsid wsp:val=&quot;00F5481B&quot;/&gt;&lt;wsp:rsid wsp:val=&quot;00F55EA0&quot;/&gt;&lt;wsp:rsid wsp:val=&quot;00F57F9B&quot;/&gt;&lt;wsp:rsid wsp:val=&quot;00F6066D&quot;/&gt;&lt;wsp:rsid wsp:val=&quot;00F651B4&quot;/&gt;&lt;wsp:rsid wsp:val=&quot;00F67C43&quot;/&gt;&lt;wsp:rsid wsp:val=&quot;00F7196E&quot;/&gt;&lt;wsp:rsid wsp:val=&quot;00F74376&quot;/&gt;&lt;wsp:rsid wsp:val=&quot;00F774ED&quot;/&gt;&lt;wsp:rsid wsp:val=&quot;00F83D1B&quot;/&gt;&lt;wsp:rsid wsp:val=&quot;00F852B1&quot;/&gt;&lt;wsp:rsid wsp:val=&quot;00F91DEB&quot;/&gt;&lt;wsp:rsid wsp:val=&quot;00F9393C&quot;/&gt;&lt;wsp:rsid wsp:val=&quot;00F94559&quot;/&gt;&lt;wsp:rsid wsp:val=&quot;00F95033&quot;/&gt;&lt;wsp:rsid wsp:val=&quot;00F96289&quot;/&gt;&lt;wsp:rsid wsp:val=&quot;00F97EBC&quot;/&gt;&lt;wsp:rsid wsp:val=&quot;00FA498E&quot;/&gt;&lt;wsp:rsid wsp:val=&quot;00FA5C4C&quot;/&gt;&lt;wsp:rsid wsp:val=&quot;00FA7295&quot;/&gt;&lt;wsp:rsid wsp:val=&quot;00FB1224&quot;/&gt;&lt;wsp:rsid wsp:val=&quot;00FB6EC6&quot;/&gt;&lt;wsp:rsid wsp:val=&quot;00FC2D30&quot;/&gt;&lt;wsp:rsid wsp:val=&quot;00FC430C&quot;/&gt;&lt;wsp:rsid wsp:val=&quot;00FC4449&quot;/&gt;&lt;wsp:rsid wsp:val=&quot;00FC5D05&quot;/&gt;&lt;wsp:rsid wsp:val=&quot;00FC6F4B&quot;/&gt;&lt;wsp:rsid wsp:val=&quot;00FD1590&quot;/&gt;&lt;wsp:rsid wsp:val=&quot;00FD377A&quot;/&gt;&lt;wsp:rsid wsp:val=&quot;00FD4D70&quot;/&gt;&lt;wsp:rsid wsp:val=&quot;00FD5A71&quot;/&gt;&lt;wsp:rsid wsp:val=&quot;00FD5F4A&quot;/&gt;&lt;wsp:rsid wsp:val=&quot;00FE102E&quot;/&gt;&lt;wsp:rsid wsp:val=&quot;00FE2B97&quot;/&gt;&lt;wsp:rsid wsp:val=&quot;00FE4102&quot;/&gt;&lt;wsp:rsid wsp:val=&quot;00FE475C&quot;/&gt;&lt;wsp:rsid wsp:val=&quot;00FE4D89&quot;/&gt;&lt;wsp:rsid wsp:val=&quot;00FE79E0&quot;/&gt;&lt;wsp:rsid wsp:val=&quot;00FF1F4E&quot;/&gt;&lt;wsp:rsid wsp:val=&quot;00FF2006&quot;/&gt;&lt;wsp:rsid wsp:val=&quot;00FF4CEE&quot;/&gt;&lt;/wsp:rsids&gt;&lt;/w:docPr&gt;&lt;w:body&gt;&lt;w:p wsp:rsidR=&quot;00000000&quot; wsp:rsidRDefault=&quot;008A0902&quot;&gt;&lt;m:oMathPara&gt;&lt;m:oMath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W&lt;/m:t&gt;&lt;/m:r&gt;&lt;/m:e&gt;&lt;m:sub&gt;&lt;m:r&gt;&lt;w:rPr&gt;&lt;w:rFonts w:ascii=&quot;Cambria Math&quot; w:h-ansi=&quot;Cambria Math&quot;/&gt;&lt;wx:font wx:val=&quot;Cambria Math&quot;/&gt;&lt;w:i/&gt;&lt;/w:rPr&gt;&lt;m:t&gt;1&lt;/m:t&gt;&lt;/m:r&gt;&lt;/m:sub&gt;&lt;/m:sSub&gt;&lt;m:d&gt;&lt;m:dPr&gt;&lt;m:ctrlPr&gt;&lt;w:rPr&gt;&lt;w:rFonts w:ascii=&quot;Cambria Math&quot; w:h-ansi=&quot;Cambria Math&quot;/&gt;&lt;wx:font wx:val=&quot;Cambria Math&quot;/&gt;&lt;w:i/&gt;&lt;w:lang w:val=&quot;EN-US&quot;/&gt;&lt;/w:rPr&gt;&lt;/m:ctrlPr&gt;&lt;/m:dPr&gt;&lt;m:e&gt;&lt;m:r&gt;&lt;w:rPr&gt;&lt;w:rFonts w:ascii=&quot;Cambria Math&quot; w:h-ansi=&quot;Cambria Math&quot;/&gt;&lt;wx:font wx:val=&quot;Cambria Math&quot;/&gt;&lt;w:i/&gt;&lt;w:lang w:val=&quot;EN-US&quot;/&gt;&lt;/w:rPr&gt;&lt;m:t&gt;j&lt;/m:t&gt;&lt;/m:r&gt;&lt;m:r&gt;&lt;w:rPr&gt;&lt;w:rFonts w:ascii=&quot;Cambria Math&quot; w:h-ansi=&quot;Cambria Math&quot;/&gt;&lt;wx:font wx:val=&quot;Cambria Math&quot;/&gt;&lt;w:i/&gt;&lt;w:lang w:val=&quot;EN-US&quot;/&gt;&lt;/w:rPr&gt;&lt;w:sym w:font=&quot;Symbol&quot; w:char=&quot;F077&quot;/&gt;&lt;/m:r&gt;&lt;/m:e&gt;&lt;/m:d&gt;&lt;m:r&gt;&lt;w:rPr&gt;&lt;w:rFonts w:ascii=&quot;Cambria Math&quot; w:h-ansi=&quot;Cambria Math&quot;/&gt;&lt;wx:font wx:val=&quot;Cambria Math&quot;/&gt;&lt;w:i/&gt;&lt;/w:rPr&gt;&lt;m:t&gt;=-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F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m:r&gt;&lt;w:rPr&gt;&lt;w:rFonts w:ascii=&quot;Cambria Math&quot; w:h-ansi=&quot;Cambria Math&quot;/&gt;&lt;wx:font wx:val=&quot;Cambria Math&quot;/&gt;&lt;w:i/&gt;&lt;/w:rPr&gt;&lt;m:t&gt;1&lt;/m:t&gt;&lt;/m:r&gt;&lt;/m:sub&gt;&lt;/m:sSub&gt;&lt;m:d&gt;&lt;m:dPr&gt;&lt;m:ctrlPr&gt;&lt;w:rPr&gt;&lt;w:rFonts w:ascii=&quot;Cambria Math&quot; w:h-ansi=&quot;Cambria Math&quot;/&gt;&lt;wx:font wx:val=&quot;Cambria Math&quot;/&gt;&lt;w:i/&gt;&lt;w:lang w:val=&quot;EN-US&quot;/&gt;&lt;/w:rPr&gt;&lt;/m:ctrlPr&gt;&lt;/m:dPr&gt;&lt;m:e&gt;&lt;m:sSup&gt;&lt;m:sSupPr&gt;&lt;m:ctrlPr&gt;&lt;w:rPr&gt;&lt;w:rFonts w:ascii=&quot;Cambria Math&quot; w:h-ansi=&quot;Cambria Math&quot;/&gt;&lt;wx:font wx:val=&quot;Cambria Math&quot;/&gt;&lt;w:i/&gt;&lt;w:lang w:val=&quot;EN-US&quot;/&gt;&lt;/w:rPr&gt;&lt;/m:ctrlPr&gt;&lt;/m:sSupPr&gt;&lt;m:e&gt;&lt;m:r&gt;&lt;w:rPr&gt;&lt;w:rFonts w:ascii=&quot;Cambria Math&quot; w:h-ansi=&quot;Cambria Math&quot;/&gt;&lt;wx:font wx:val=&quot;Cambria Math&quot;/&gt;&lt;w:i/&gt;&lt;w:lang w:val=&quot;EN-US&quot;/&gt;&lt;/w:rPr&gt;&lt;m:t&gt;e&lt;/m:t&gt;&lt;/m:r&gt;&lt;/m:e&gt;&lt;m:sup&gt;&lt;m:r&gt;&lt;w:rPr&gt;&lt;w:rFonts w:ascii=&quot;Cambria Math&quot; w:h-ansi=&quot;Cambria Math&quot;/&gt;&lt;wx:font wx:val=&quot;Cambria Math&quot;/&gt;&lt;w:i/&gt;&lt;/w:rPr&gt;&lt;m:t&gt;-&lt;/m:t&gt;&lt;/m:r&gt;&lt;m:r&gt;&lt;w:rPr&gt;&lt;w:rFonts w:ascii=&quot;Cambria Math&quot; w:h-ansi=&quot;Cambria Math&quot;/&gt;&lt;wx:font wx:val=&quot;Cambria Math&quot;/&gt;&lt;w:i/&gt;&lt;w:lang w:val=&quot;EN-US&quot;/&gt;&lt;/w:rPr&gt;&lt;m:t&gt;j&lt;/m:t&gt;&lt;/m:r&gt;&lt;m:r&gt;&lt;w:rPr&gt;&lt;w:rFonts w:ascii=&quot;Cambria Math&quot; w:h-ansi=&quot;Cambria Math&quot;/&gt;&lt;wx:font wx:val=&quot;Cambria Math&quot;/&gt;&lt;w:i/&gt;&lt;w:lang w:val=&quot;EN-US&quot;/&gt;&lt;/w:rPr&gt;&lt;w:sym w:font=&quot;Symbol&quot; w:char=&quot;F077&quot;/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/w:rPr&gt;&lt;m:t&gt;1&lt;/m:t&gt;&lt;/m:r&gt;&lt;/m:sub&gt;&lt;/m:sSub&gt;&lt;/m:sup&gt;&lt;/m:sSup&gt;&lt;m:r&gt;&lt;w:rPr&gt;&lt;w:rFonts w:ascii=&quot;Cambria Math&quot; w:h-ansi=&quot;Cambria Math&quot;/&gt;&lt;wx:font wx:val=&quot;Cambria Math&quot;/&gt;&lt;w:i/&gt;&lt;/w:rPr&gt;&lt;m:t&gt;-1&lt;/m:t&gt;&lt;/m:r&gt;&lt;/m:e&gt;&lt;/m:d&gt;&lt;m:r&gt;&lt;w:rPr&gt;&lt;w:rFonts w:ascii=&quot;Cambria Math&quot; w:h-ansi=&quot;Cambria Math&quot;/&gt;&lt;wx:font wx:val=&quot;Cambria Math&quot;/&gt;&lt;w:i/&gt;&lt;/w:rPr&gt;&lt;m:t&gt;-&lt;/m:t&gt;&lt;/m:r&gt;&lt;m:f&gt;&lt;m:fPr&gt;&lt;m:ctrlPr&gt;&lt;w:rPr&gt;&lt;w:rFonts w:ascii=&quot;Cambria Math&quot; w:h-ansi=&quot;Cambria Math&quot;/&gt;&lt;wx:font wx:val=&quot;Cambria Math&quot;/&gt;&lt;w:i/&gt;&lt;w:lang w:val=&quot;EN-US&quot;/&gt;&lt;/w:rPr&gt;&lt;/m:ctrlPr&gt;&lt;/m:fPr&gt;&lt;m:num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D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m:r&gt;&lt;w:rPr&gt;&lt;w:rFonts w:ascii=&quot;Cambria Math&quot; w:h-ansi=&quot;Cambria Math&quot;/&gt;&lt;wx:font wx:val=&quot;Cambria Math&quot;/&gt;&lt;w:i/&gt;&lt;/w:rPr&gt;&lt;m:t&gt;1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О±&lt;/m:t&gt;&lt;/m:r&gt;&lt;/m:e&gt;&lt;m:sub&gt;&lt;m:r&gt;&lt;w:rPr&gt;&lt;w:rFonts w:ascii=&quot;Cambria Math&quot; w:h-ansi=&quot;Cambria Math&quot;/&gt;&lt;wx:font wx:val=&quot;Cambria Math&quot;/&gt;&lt;w:i/&gt;&lt;/w:rPr&gt;&lt;m:t&gt;1&lt;/m:t&gt;&lt;/m:r&gt;&lt;/m:sub&gt;&lt;/m:sSub&gt;&lt;m:r&gt;&lt;w:rPr&gt;&lt;w:rFonts w:ascii=&quot;Cambria Math&quot; w:h-ansi=&quot;Cambria Math&quot;/&gt;&lt;wx:font wx:val=&quot;Cambria Math&quot;/&gt;&lt;w:i/&gt;&lt;/w:rPr&gt;&lt;m:t&gt;+&lt;/m:t&gt;&lt;/m:r&gt;&lt;m:r&gt;&lt;w:rPr&gt;&lt;w:rFonts w:ascii=&quot;Cambria Math&quot; w:h-ansi=&quot;Cambria Math&quot;/&gt;&lt;wx:font wx:val=&quot;Cambria Math&quot;/&gt;&lt;w:i/&gt;&lt;w:lang w:val=&quot;EN-US&quot;/&gt;&lt;/w:rPr&gt;&lt;m:t&gt;j&lt;/m:t&gt;&lt;/m:r&gt;&lt;m:d&gt;&lt;m:dPr&gt;&lt;m:ctrlPr&gt;&lt;w:rPr&gt;&lt;w:rFonts w:ascii=&quot;Cambria Math&quot; w:h-ansi=&quot;Cambria Math&quot;/&gt;&lt;wx:font wx:val=&quot;Cambria Math&quot;/&gt;&lt;w:i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П‰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/m:sSub&gt;&lt;m:r&gt;&lt;w:rPr&gt;&lt;w:rFonts w:ascii=&quot;Cambria Math&quot; w:h-ansi=&quot;Cambria Math&quot;/&gt;&lt;wx:font wx:val=&quot;Cambria Math&quot;/&gt;&lt;w:i/&gt;&lt;/w:rPr&gt;&lt;m:t&gt;+&lt;/m:t&gt;&lt;/m:r&gt;&lt;m:r&gt;&lt;w:rPr&gt;&lt;w:rFonts w:ascii=&quot;Cambria Math&quot; w:h-ansi=&quot;Cambria Math&quot;/&gt;&lt;wx:font wx:val=&quot;Cambria Math&quot;/&gt;&lt;w:i/&gt;&lt;w:lang w:val=&quot;EN-US&quot;/&gt;&lt;/w:rPr&gt;&lt;m:t&gt;П‰&lt;/m:t&gt;&lt;/m:r&gt;&lt;/m:e&gt;&lt;/m:d&gt;&lt;/m:den&gt;&lt;/m:f&gt;&lt;m:d&gt;&lt;m:dPr&gt;&lt;m:begChr m:val=&quot;[&quot;/&gt;&lt;m:endChr m:val=&quot;]&quot;/&gt;&lt;m:ctrlPr&gt;&lt;w:rPr&gt;&lt;w:rFonts w:ascii=&quot;Cambria Math&quot; w:h-ansi=&quot;Cambria Math&quot;/&gt;&lt;wx:font wx:val=&quot;Cambria Math&quot;/&gt;&lt;w:i/&gt;&lt;w:lang w:val=&quot;EN-US&quot;/&gt;&lt;/w:rPr&gt;&lt;/m:ctrlPr&gt;&lt;/m:dPr&gt;&lt;m:e&gt;&lt;m:sSup&gt;&lt;m:sSupPr&gt;&lt;m:ctrlPr&gt;&lt;w:rPr&gt;&lt;w:rFonts w:ascii=&quot;Cambria Math&quot; w:h-ansi=&quot;Cambria Math&quot;/&gt;&lt;wx:font wx:val=&quot;Cambria Math&quot;/&gt;&lt;w:i/&gt;&lt;w:lang w:val=&quot;EN-US&quot;/&gt;&lt;/w:rPr&gt;&lt;/m:ctrlPr&gt;&lt;/m:sSupPr&gt;&lt;m:e&gt;&lt;m:r&gt;&lt;w:rPr&gt;&lt;w:rFonts w:ascii=&quot;Cambria Math&quot; w:h-ansi=&quot;Cambria Math&quot;/&gt;&lt;wx:font wx:val=&quot;Cambria Math&quot;/&gt;&lt;w:i/&gt;&lt;w:lang w:val=&quot;EN-US&quot;/&gt;&lt;/w:rPr&gt;&lt;m:t&gt;e&lt;/m:t&gt;&lt;/m:r&gt;&lt;/m:e&gt;&lt;m:sup&gt;&lt;m:d&gt;&lt;m:dPr&gt;&lt;m:begChr m:val=&quot;[&quot;/&gt;&lt;m:endChr m:val=&quot;]&quot;/&gt;&lt;m:ctrlPr&gt;&lt;w:rPr&gt;&lt;w:rFonts w:ascii=&quot;Cambria Math&quot; w:h-ansi=&quot;Cambria Math&quot;/&gt;&lt;wx:font wx:val=&quot;Cambria Math&quot;/&gt;&lt;w:i/&gt;&lt;w:lang w:val=&quot;EN-US&quot;/&gt;&lt;/w:rPr&gt;&lt;/m:ctrlPr&gt;&lt;/m:dPr&gt;&lt;m:e&gt;&lt;m:r&gt;&lt;w:rPr&gt;&lt;w:rFonts w:ascii=&quot;Cambria Math&quot; w:h-ansi=&quot;Cambria Math&quot;/&gt;&lt;wx:font wx:val=&quot;Cambria Math&quot;/&gt;&lt;w:i/&gt;&lt;/w:rPr&gt;&lt;m:t&gt;-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О±&lt;/m:t&gt;&lt;/m:r&gt;&lt;/m:e&gt;&lt;m:sub&gt;&lt;m:r&gt;&lt;w:rPr&gt;&lt;w:rFonts w:ascii=&quot;Cambria Math&quot; w:h-ansi=&quot;Cambria Math&quot;/&gt;&lt;wx:font wx:val=&quot;Cambria Math&quot;/&gt;&lt;w:i/&gt;&lt;/w:rPr&gt;&lt;m:t&gt;1&lt;/m:t&gt;&lt;/m:r&gt;&lt;/m:sub&gt;&lt;/m:sSub&gt;&lt;m:r&gt;&lt;w:rPr&gt;&lt;w:rFonts w:ascii=&quot;Cambria Math&quot; w:h-ansi=&quot;Cambria Math&quot;/&gt;&lt;wx:font wx:val=&quot;Cambria Math&quot;/&gt;&lt;w:i/&gt;&lt;/w:rPr&gt;&lt;m:t&gt;-&lt;/m:t&gt;&lt;/m:r&gt;&lt;m:r&gt;&lt;w:rPr&gt;&lt;w:rFonts w:ascii=&quot;Cambria Math&quot; w:h-ansi=&quot;Cambria Math&quot;/&gt;&lt;wx:font wx:val=&quot;Cambria Math&quot;/&gt;&lt;w:i/&gt;&lt;w:lang w:val=&quot;EN-US&quot;/&gt;&lt;/w:rPr&gt;&lt;m:t&gt;j&lt;/m:t&gt;&lt;/m:r&gt;&lt;m:d&gt;&lt;m:dPr&gt;&lt;m:ctrlPr&gt;&lt;w:rPr&gt;&lt;w:rFonts w:ascii=&quot;Cambria Math&quot; w:h-ansi=&quot;Cambria Math&quot;/&gt;&lt;wx:font wx:val=&quot;Cambria Math&quot;/&gt;&lt;w:i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П‰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/m:sSub&gt;&lt;m:r&gt;&lt;w:rPr&gt;&lt;w:rFonts w:ascii=&quot;Cambria Math&quot; w:h-ansi=&quot;Cambria Math&quot;/&gt;&lt;wx:font wx:val=&quot;Cambria Math&quot;/&gt;&lt;w:i/&gt;&lt;/w:rPr&gt;&lt;m:t&gt;+&lt;/m:t&gt;&lt;/m:r&gt;&lt;m:r&gt;&lt;w:rPr&gt;&lt;w:rFonts w:ascii=&quot;Cambria Math&quot; w:h-ansi=&quot;Cambria Math&quot;/&gt;&lt;wx:font wx:val=&quot;Cambria Math&quot;/&gt;&lt;w:i/&gt;&lt;w:lang w:val=&quot;EN-US&quot;/&gt;&lt;/w:rPr&gt;&lt;m:t&gt;П‰&lt;/m:t&gt;&lt;/m:r&gt;&lt;/m:e&gt;&lt;/m:d&gt;&lt;/m:e&gt;&lt;/m:d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/w:rPr&gt;&lt;m:t&gt;1&lt;/m:t&gt;&lt;/m:r&gt;&lt;/m:sub&gt;&lt;/m:sSub&gt;&lt;/m:sup&gt;&lt;/m:sSup&gt;&lt;m:r&gt;&lt;w:rPr&gt;&lt;w:rFonts w:ascii=&quot;Cambria Math&quot; w:h-ansi=&quot;Cambria Math&quot;/&gt;&lt;wx:font wx:val=&quot;Cambria Math&quot;/&gt;&lt;w:i/&gt;&lt;/w:rPr&gt;&lt;m:t&gt;-1&lt;/m:t&gt;&lt;/m:r&gt;&lt;/m:e&gt;&lt;/m:d&gt;&lt;m:r&gt;&lt;w:rPr&gt;&lt;w:rFonts w:ascii=&quot;Cambria Math&quot; w:h-ansi=&quot;Cambria Math&quot;/&gt;&lt;wx:font wx:val=&quot;Cambria Math&quot;/&gt;&lt;w:i/&gt;&lt;w:lang w:val=&quot;EN-US&quot;/&gt;&lt;/w:rPr&gt;&lt;m:t&gt;+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48" o:title="" chromakey="white"/>
                </v:shape>
              </w:pict>
            </w:r>
          </w:p>
        </w:tc>
        <w:tc>
          <w:tcPr>
            <w:tcW w:w="1381" w:type="dxa"/>
          </w:tcPr>
          <w:p w:rsidR="00611459" w:rsidRPr="00232ECB" w:rsidRDefault="00611459" w:rsidP="00232ECB">
            <w:pPr>
              <w:ind w:firstLine="0"/>
              <w:rPr>
                <w:lang w:val="en-US"/>
              </w:rPr>
            </w:pPr>
          </w:p>
        </w:tc>
      </w:tr>
      <w:tr w:rsidR="00611459" w:rsidRPr="00AF49CC" w:rsidTr="00232ECB">
        <w:tc>
          <w:tcPr>
            <w:tcW w:w="7905" w:type="dxa"/>
          </w:tcPr>
          <w:p w:rsidR="00611459" w:rsidRPr="00232ECB" w:rsidRDefault="00611459" w:rsidP="00232ECB">
            <w:pPr>
              <w:ind w:firstLine="0"/>
              <w:rPr>
                <w:lang w:val="en-US"/>
              </w:rPr>
            </w:pPr>
            <w:r w:rsidRPr="00232ECB">
              <w:pict>
                <v:shape id="_x0000_i1072" type="#_x0000_t75" style="width:232.2pt;height:27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69&quot;/&gt;&lt;w:doNotEmbedSystemFonts/&gt;&lt;w:defaultTabStop w:val=&quot;708&quot;/&gt;&lt;w:autoHyphenation/&gt;&lt;w:hyphenationZone w:val=&quot;357&quot;/&gt;&lt;w:doNotHyphenateCaps/&gt;&lt;w:drawingGridHorizontalSpacing w:val=&quot;140&quot;/&gt;&lt;w:drawingGridVerticalSpacing w:val=&quot;381&quot;/&gt;&lt;w:displayHorizontalDrawingGridEvery w:val=&quot;2&quot;/&gt;&lt;w:punctuationKerning/&gt;&lt;w:characterSpacingControl w:val=&quot;DontCompress&quot;/&gt;&lt;w:optimizeForBrowser/&gt;&lt;w:allowPNG/&gt;&lt;w:doNotSaveWebPagesAsSingleFil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12F04&quot;/&gt;&lt;wsp:rsid wsp:val=&quot;00000DC8&quot;/&gt;&lt;wsp:rsid wsp:val=&quot;00012B88&quot;/&gt;&lt;wsp:rsid wsp:val=&quot;0001427E&quot;/&gt;&lt;wsp:rsid wsp:val=&quot;00015252&quot;/&gt;&lt;wsp:rsid wsp:val=&quot;000155E9&quot;/&gt;&lt;wsp:rsid wsp:val=&quot;00015E30&quot;/&gt;&lt;wsp:rsid wsp:val=&quot;00022AB5&quot;/&gt;&lt;wsp:rsid wsp:val=&quot;000256B4&quot;/&gt;&lt;wsp:rsid wsp:val=&quot;00025EA1&quot;/&gt;&lt;wsp:rsid wsp:val=&quot;00027082&quot;/&gt;&lt;wsp:rsid wsp:val=&quot;00027691&quot;/&gt;&lt;wsp:rsid wsp:val=&quot;00036A2C&quot;/&gt;&lt;wsp:rsid wsp:val=&quot;00042390&quot;/&gt;&lt;wsp:rsid wsp:val=&quot;00042E84&quot;/&gt;&lt;wsp:rsid wsp:val=&quot;00043FE4&quot;/&gt;&lt;wsp:rsid wsp:val=&quot;000611FE&quot;/&gt;&lt;wsp:rsid wsp:val=&quot;00062582&quot;/&gt;&lt;wsp:rsid wsp:val=&quot;00062A36&quot;/&gt;&lt;wsp:rsid wsp:val=&quot;00065241&quot;/&gt;&lt;wsp:rsid wsp:val=&quot;0006644D&quot;/&gt;&lt;wsp:rsid wsp:val=&quot;0006702A&quot;/&gt;&lt;wsp:rsid wsp:val=&quot;000675EB&quot;/&gt;&lt;wsp:rsid wsp:val=&quot;00087B2D&quot;/&gt;&lt;wsp:rsid wsp:val=&quot;000907B6&quot;/&gt;&lt;wsp:rsid wsp:val=&quot;00091354&quot;/&gt;&lt;wsp:rsid wsp:val=&quot;000A12F2&quot;/&gt;&lt;wsp:rsid wsp:val=&quot;000A25DB&quot;/&gt;&lt;wsp:rsid wsp:val=&quot;000A460E&quot;/&gt;&lt;wsp:rsid wsp:val=&quot;000A51EB&quot;/&gt;&lt;wsp:rsid wsp:val=&quot;000A71C2&quot;/&gt;&lt;wsp:rsid wsp:val=&quot;000A7E67&quot;/&gt;&lt;wsp:rsid wsp:val=&quot;000B00A6&quot;/&gt;&lt;wsp:rsid wsp:val=&quot;000B1930&quot;/&gt;&lt;wsp:rsid wsp:val=&quot;000B25DD&quot;/&gt;&lt;wsp:rsid wsp:val=&quot;000B2D25&quot;/&gt;&lt;wsp:rsid wsp:val=&quot;000B3A07&quot;/&gt;&lt;wsp:rsid wsp:val=&quot;000C1BE1&quot;/&gt;&lt;wsp:rsid wsp:val=&quot;000C35F6&quot;/&gt;&lt;wsp:rsid wsp:val=&quot;000C5152&quot;/&gt;&lt;wsp:rsid wsp:val=&quot;000D1B58&quot;/&gt;&lt;wsp:rsid wsp:val=&quot;000D5650&quot;/&gt;&lt;wsp:rsid wsp:val=&quot;000D7AB9&quot;/&gt;&lt;wsp:rsid wsp:val=&quot;000E198A&quot;/&gt;&lt;wsp:rsid wsp:val=&quot;000E2F97&quot;/&gt;&lt;wsp:rsid wsp:val=&quot;000E3F01&quot;/&gt;&lt;wsp:rsid wsp:val=&quot;000E4D61&quot;/&gt;&lt;wsp:rsid wsp:val=&quot;000E52CD&quot;/&gt;&lt;wsp:rsid wsp:val=&quot;000E66AA&quot;/&gt;&lt;wsp:rsid wsp:val=&quot;000F1665&quot;/&gt;&lt;wsp:rsid wsp:val=&quot;000F4D3A&quot;/&gt;&lt;wsp:rsid wsp:val=&quot;000F50B4&quot;/&gt;&lt;wsp:rsid wsp:val=&quot;000F70AC&quot;/&gt;&lt;wsp:rsid wsp:val=&quot;001018AE&quot;/&gt;&lt;wsp:rsid wsp:val=&quot;001024DC&quot;/&gt;&lt;wsp:rsid wsp:val=&quot;00102CCB&quot;/&gt;&lt;wsp:rsid wsp:val=&quot;001056BE&quot;/&gt;&lt;wsp:rsid wsp:val=&quot;00110D34&quot;/&gt;&lt;wsp:rsid wsp:val=&quot;00130DFF&quot;/&gt;&lt;wsp:rsid wsp:val=&quot;00132126&quot;/&gt;&lt;wsp:rsid wsp:val=&quot;001346A0&quot;/&gt;&lt;wsp:rsid wsp:val=&quot;001366CF&quot;/&gt;&lt;wsp:rsid wsp:val=&quot;00137164&quot;/&gt;&lt;wsp:rsid wsp:val=&quot;001373C4&quot;/&gt;&lt;wsp:rsid wsp:val=&quot;00137B68&quot;/&gt;&lt;wsp:rsid wsp:val=&quot;00137FC8&quot;/&gt;&lt;wsp:rsid wsp:val=&quot;0014268D&quot;/&gt;&lt;wsp:rsid wsp:val=&quot;00146764&quot;/&gt;&lt;wsp:rsid wsp:val=&quot;00146F62&quot;/&gt;&lt;wsp:rsid wsp:val=&quot;001505E1&quot;/&gt;&lt;wsp:rsid wsp:val=&quot;00150A3C&quot;/&gt;&lt;wsp:rsid wsp:val=&quot;00150A53&quot;/&gt;&lt;wsp:rsid wsp:val=&quot;00151F4A&quot;/&gt;&lt;wsp:rsid wsp:val=&quot;001632B0&quot;/&gt;&lt;wsp:rsid wsp:val=&quot;001654F0&quot;/&gt;&lt;wsp:rsid wsp:val=&quot;00166743&quot;/&gt;&lt;wsp:rsid wsp:val=&quot;00171F73&quot;/&gt;&lt;wsp:rsid wsp:val=&quot;00174F60&quot;/&gt;&lt;wsp:rsid wsp:val=&quot;001800F0&quot;/&gt;&lt;wsp:rsid wsp:val=&quot;001852B3&quot;/&gt;&lt;wsp:rsid wsp:val=&quot;001864B6&quot;/&gt;&lt;wsp:rsid wsp:val=&quot;001930CB&quot;/&gt;&lt;wsp:rsid wsp:val=&quot;001A0EC0&quot;/&gt;&lt;wsp:rsid wsp:val=&quot;001A207B&quot;/&gt;&lt;wsp:rsid wsp:val=&quot;001A535A&quot;/&gt;&lt;wsp:rsid wsp:val=&quot;001B2A26&quot;/&gt;&lt;wsp:rsid wsp:val=&quot;001B59BF&quot;/&gt;&lt;wsp:rsid wsp:val=&quot;001C1E84&quot;/&gt;&lt;wsp:rsid wsp:val=&quot;001C520D&quot;/&gt;&lt;wsp:rsid wsp:val=&quot;001C5731&quot;/&gt;&lt;wsp:rsid wsp:val=&quot;001D28EA&quot;/&gt;&lt;wsp:rsid wsp:val=&quot;001D5300&quot;/&gt;&lt;wsp:rsid wsp:val=&quot;001E18B9&quot;/&gt;&lt;wsp:rsid wsp:val=&quot;001E1F66&quot;/&gt;&lt;wsp:rsid wsp:val=&quot;001E6525&quot;/&gt;&lt;wsp:rsid wsp:val=&quot;001E7283&quot;/&gt;&lt;wsp:rsid wsp:val=&quot;001E73BA&quot;/&gt;&lt;wsp:rsid wsp:val=&quot;001E7492&quot;/&gt;&lt;wsp:rsid wsp:val=&quot;001F06A3&quot;/&gt;&lt;wsp:rsid wsp:val=&quot;001F16E3&quot;/&gt;&lt;wsp:rsid wsp:val=&quot;001F42F0&quot;/&gt;&lt;wsp:rsid wsp:val=&quot;001F566A&quot;/&gt;&lt;wsp:rsid wsp:val=&quot;001F7425&quot;/&gt;&lt;wsp:rsid wsp:val=&quot;001F77D0&quot;/&gt;&lt;wsp:rsid wsp:val=&quot;0020042E&quot;/&gt;&lt;wsp:rsid wsp:val=&quot;00202A19&quot;/&gt;&lt;wsp:rsid wsp:val=&quot;00204D50&quot;/&gt;&lt;wsp:rsid wsp:val=&quot;00204DE9&quot;/&gt;&lt;wsp:rsid wsp:val=&quot;002052D5&quot;/&gt;&lt;wsp:rsid wsp:val=&quot;002101D9&quot;/&gt;&lt;wsp:rsid wsp:val=&quot;00210E90&quot;/&gt;&lt;wsp:rsid wsp:val=&quot;002111DA&quot;/&gt;&lt;wsp:rsid wsp:val=&quot;00211533&quot;/&gt;&lt;wsp:rsid wsp:val=&quot;00212F04&quot;/&gt;&lt;wsp:rsid wsp:val=&quot;0021397F&quot;/&gt;&lt;wsp:rsid wsp:val=&quot;002174DC&quot;/&gt;&lt;wsp:rsid wsp:val=&quot;002256F9&quot;/&gt;&lt;wsp:rsid wsp:val=&quot;00225757&quot;/&gt;&lt;wsp:rsid wsp:val=&quot;00225891&quot;/&gt;&lt;wsp:rsid wsp:val=&quot;00227272&quot;/&gt;&lt;wsp:rsid wsp:val=&quot;00230031&quot;/&gt;&lt;wsp:rsid wsp:val=&quot;00231A08&quot;/&gt;&lt;wsp:rsid wsp:val=&quot;00232BF3&quot;/&gt;&lt;wsp:rsid wsp:val=&quot;00232ECB&quot;/&gt;&lt;wsp:rsid wsp:val=&quot;00234D66&quot;/&gt;&lt;wsp:rsid wsp:val=&quot;00240F05&quot;/&gt;&lt;wsp:rsid wsp:val=&quot;00242F0B&quot;/&gt;&lt;wsp:rsid wsp:val=&quot;00244855&quot;/&gt;&lt;wsp:rsid wsp:val=&quot;00244BA0&quot;/&gt;&lt;wsp:rsid wsp:val=&quot;00246149&quot;/&gt;&lt;wsp:rsid wsp:val=&quot;002472B5&quot;/&gt;&lt;wsp:rsid wsp:val=&quot;00250440&quot;/&gt;&lt;wsp:rsid wsp:val=&quot;002504F8&quot;/&gt;&lt;wsp:rsid wsp:val=&quot;002600C8&quot;/&gt;&lt;wsp:rsid wsp:val=&quot;00260B3D&quot;/&gt;&lt;wsp:rsid wsp:val=&quot;002632A4&quot;/&gt;&lt;wsp:rsid wsp:val=&quot;00271A81&quot;/&gt;&lt;wsp:rsid wsp:val=&quot;00273B17&quot;/&gt;&lt;wsp:rsid wsp:val=&quot;0027698E&quot;/&gt;&lt;wsp:rsid wsp:val=&quot;002779D1&quot;/&gt;&lt;wsp:rsid wsp:val=&quot;00281B18&quot;/&gt;&lt;wsp:rsid wsp:val=&quot;002824F5&quot;/&gt;&lt;wsp:rsid wsp:val=&quot;00284725&quot;/&gt;&lt;wsp:rsid wsp:val=&quot;00290D00&quot;/&gt;&lt;wsp:rsid wsp:val=&quot;00291EE8&quot;/&gt;&lt;wsp:rsid wsp:val=&quot;00292FEE&quot;/&gt;&lt;wsp:rsid wsp:val=&quot;00294426&quot;/&gt;&lt;wsp:rsid wsp:val=&quot;002A0544&quot;/&gt;&lt;wsp:rsid wsp:val=&quot;002A06FF&quot;/&gt;&lt;wsp:rsid wsp:val=&quot;002A077C&quot;/&gt;&lt;wsp:rsid wsp:val=&quot;002A1247&quot;/&gt;&lt;wsp:rsid wsp:val=&quot;002A3F2A&quot;/&gt;&lt;wsp:rsid wsp:val=&quot;002A477C&quot;/&gt;&lt;wsp:rsid wsp:val=&quot;002A66A7&quot;/&gt;&lt;wsp:rsid wsp:val=&quot;002A686D&quot;/&gt;&lt;wsp:rsid wsp:val=&quot;002B04A0&quot;/&gt;&lt;wsp:rsid wsp:val=&quot;002B2856&quot;/&gt;&lt;wsp:rsid wsp:val=&quot;002B2A11&quot;/&gt;&lt;wsp:rsid wsp:val=&quot;002B2A18&quot;/&gt;&lt;wsp:rsid wsp:val=&quot;002C4945&quot;/&gt;&lt;wsp:rsid wsp:val=&quot;002C5850&quot;/&gt;&lt;wsp:rsid wsp:val=&quot;002C6ED6&quot;/&gt;&lt;wsp:rsid wsp:val=&quot;002C7254&quot;/&gt;&lt;wsp:rsid wsp:val=&quot;002D5084&quot;/&gt;&lt;wsp:rsid wsp:val=&quot;002D5E95&quot;/&gt;&lt;wsp:rsid wsp:val=&quot;002D5FF8&quot;/&gt;&lt;wsp:rsid wsp:val=&quot;002E7A2B&quot;/&gt;&lt;wsp:rsid wsp:val=&quot;002F0033&quot;/&gt;&lt;wsp:rsid wsp:val=&quot;002F4B1D&quot;/&gt;&lt;wsp:rsid wsp:val=&quot;002F5748&quot;/&gt;&lt;wsp:rsid wsp:val=&quot;002F5E41&quot;/&gt;&lt;wsp:rsid wsp:val=&quot;002F7BF9&quot;/&gt;&lt;wsp:rsid wsp:val=&quot;0030107F&quot;/&gt;&lt;wsp:rsid wsp:val=&quot;00302069&quot;/&gt;&lt;wsp:rsid wsp:val=&quot;003063F0&quot;/&gt;&lt;wsp:rsid wsp:val=&quot;00306980&quot;/&gt;&lt;wsp:rsid wsp:val=&quot;003103B7&quot;/&gt;&lt;wsp:rsid wsp:val=&quot;00316734&quot;/&gt;&lt;wsp:rsid wsp:val=&quot;00317380&quot;/&gt;&lt;wsp:rsid wsp:val=&quot;00317F18&quot;/&gt;&lt;wsp:rsid wsp:val=&quot;0032640D&quot;/&gt;&lt;wsp:rsid wsp:val=&quot;00332356&quot;/&gt;&lt;wsp:rsid wsp:val=&quot;003415E2&quot;/&gt;&lt;wsp:rsid wsp:val=&quot;003427E4&quot;/&gt;&lt;wsp:rsid wsp:val=&quot;00343F66&quot;/&gt;&lt;wsp:rsid wsp:val=&quot;00344143&quot;/&gt;&lt;wsp:rsid wsp:val=&quot;00344822&quot;/&gt;&lt;wsp:rsid wsp:val=&quot;00350FB2&quot;/&gt;&lt;wsp:rsid wsp:val=&quot;00351F44&quot;/&gt;&lt;wsp:rsid wsp:val=&quot;003534CE&quot;/&gt;&lt;wsp:rsid wsp:val=&quot;00361465&quot;/&gt;&lt;wsp:rsid wsp:val=&quot;0036221D&quot;/&gt;&lt;wsp:rsid wsp:val=&quot;00364527&quot;/&gt;&lt;wsp:rsid wsp:val=&quot;00366EA3&quot;/&gt;&lt;wsp:rsid wsp:val=&quot;0037307B&quot;/&gt;&lt;wsp:rsid wsp:val=&quot;0037307D&quot;/&gt;&lt;wsp:rsid wsp:val=&quot;00373F15&quot;/&gt;&lt;wsp:rsid wsp:val=&quot;003746B3&quot;/&gt;&lt;wsp:rsid wsp:val=&quot;00381567&quot;/&gt;&lt;wsp:rsid wsp:val=&quot;00382CBE&quot;/&gt;&lt;wsp:rsid wsp:val=&quot;00385048&quot;/&gt;&lt;wsp:rsid wsp:val=&quot;00391E1B&quot;/&gt;&lt;wsp:rsid wsp:val=&quot;00394257&quot;/&gt;&lt;wsp:rsid wsp:val=&quot;00394402&quot;/&gt;&lt;wsp:rsid wsp:val=&quot;00394EDF&quot;/&gt;&lt;wsp:rsid wsp:val=&quot;003A01BC&quot;/&gt;&lt;wsp:rsid wsp:val=&quot;003A24FA&quot;/&gt;&lt;wsp:rsid wsp:val=&quot;003B031D&quot;/&gt;&lt;wsp:rsid wsp:val=&quot;003B03EE&quot;/&gt;&lt;wsp:rsid wsp:val=&quot;003B1472&quot;/&gt;&lt;wsp:rsid wsp:val=&quot;003B7927&quot;/&gt;&lt;wsp:rsid wsp:val=&quot;003C02A6&quot;/&gt;&lt;wsp:rsid wsp:val=&quot;003C39F7&quot;/&gt;&lt;wsp:rsid wsp:val=&quot;003C6978&quot;/&gt;&lt;wsp:rsid wsp:val=&quot;003D15CB&quot;/&gt;&lt;wsp:rsid wsp:val=&quot;003D1782&quot;/&gt;&lt;wsp:rsid wsp:val=&quot;003D3457&quot;/&gt;&lt;wsp:rsid wsp:val=&quot;003D3DCA&quot;/&gt;&lt;wsp:rsid wsp:val=&quot;003D6674&quot;/&gt;&lt;wsp:rsid wsp:val=&quot;003D6769&quot;/&gt;&lt;wsp:rsid wsp:val=&quot;003E0301&quot;/&gt;&lt;wsp:rsid wsp:val=&quot;003E0422&quot;/&gt;&lt;wsp:rsid wsp:val=&quot;003F365B&quot;/&gt;&lt;wsp:rsid wsp:val=&quot;003F4C53&quot;/&gt;&lt;wsp:rsid wsp:val=&quot;003F63C1&quot;/&gt;&lt;wsp:rsid wsp:val=&quot;0040088F&quot;/&gt;&lt;wsp:rsid wsp:val=&quot;00402E09&quot;/&gt;&lt;wsp:rsid wsp:val=&quot;00403775&quot;/&gt;&lt;wsp:rsid wsp:val=&quot;00406EB8&quot;/&gt;&lt;wsp:rsid wsp:val=&quot;00411EAB&quot;/&gt;&lt;wsp:rsid wsp:val=&quot;00415195&quot;/&gt;&lt;wsp:rsid wsp:val=&quot;004270D1&quot;/&gt;&lt;wsp:rsid wsp:val=&quot;004309DF&quot;/&gt;&lt;wsp:rsid wsp:val=&quot;0043187E&quot;/&gt;&lt;wsp:rsid wsp:val=&quot;00433787&quot;/&gt;&lt;wsp:rsid wsp:val=&quot;00436210&quot;/&gt;&lt;wsp:rsid wsp:val=&quot;00436AEC&quot;/&gt;&lt;wsp:rsid wsp:val=&quot;00442A2C&quot;/&gt;&lt;wsp:rsid wsp:val=&quot;004503EC&quot;/&gt;&lt;wsp:rsid wsp:val=&quot;00452500&quot;/&gt;&lt;wsp:rsid wsp:val=&quot;00452D5E&quot;/&gt;&lt;wsp:rsid wsp:val=&quot;004537F6&quot;/&gt;&lt;wsp:rsid wsp:val=&quot;0045380C&quot;/&gt;&lt;wsp:rsid wsp:val=&quot;004562BC&quot;/&gt;&lt;wsp:rsid wsp:val=&quot;00465F64&quot;/&gt;&lt;wsp:rsid wsp:val=&quot;00473ABF&quot;/&gt;&lt;wsp:rsid wsp:val=&quot;004748BE&quot;/&gt;&lt;wsp:rsid wsp:val=&quot;00476B0F&quot;/&gt;&lt;wsp:rsid wsp:val=&quot;00477BC6&quot;/&gt;&lt;wsp:rsid wsp:val=&quot;0048210E&quot;/&gt;&lt;wsp:rsid wsp:val=&quot;00485C49&quot;/&gt;&lt;wsp:rsid wsp:val=&quot;00487DB1&quot;/&gt;&lt;wsp:rsid wsp:val=&quot;00490F4D&quot;/&gt;&lt;wsp:rsid wsp:val=&quot;00491E80&quot;/&gt;&lt;wsp:rsid wsp:val=&quot;00492255&quot;/&gt;&lt;wsp:rsid wsp:val=&quot;00496238&quot;/&gt;&lt;wsp:rsid wsp:val=&quot;00496359&quot;/&gt;&lt;wsp:rsid wsp:val=&quot;004A02D5&quot;/&gt;&lt;wsp:rsid wsp:val=&quot;004A03B0&quot;/&gt;&lt;wsp:rsid wsp:val=&quot;004A082B&quot;/&gt;&lt;wsp:rsid wsp:val=&quot;004A46D4&quot;/&gt;&lt;wsp:rsid wsp:val=&quot;004A5F62&quot;/&gt;&lt;wsp:rsid wsp:val=&quot;004A62A8&quot;/&gt;&lt;wsp:rsid wsp:val=&quot;004A66EF&quot;/&gt;&lt;wsp:rsid wsp:val=&quot;004A6D17&quot;/&gt;&lt;wsp:rsid wsp:val=&quot;004B275D&quot;/&gt;&lt;wsp:rsid wsp:val=&quot;004B3A61&quot;/&gt;&lt;wsp:rsid wsp:val=&quot;004B7618&quot;/&gt;&lt;wsp:rsid wsp:val=&quot;004C51EB&quot;/&gt;&lt;wsp:rsid wsp:val=&quot;004C656C&quot;/&gt;&lt;wsp:rsid wsp:val=&quot;004D4690&quot;/&gt;&lt;wsp:rsid wsp:val=&quot;004D5A29&quot;/&gt;&lt;wsp:rsid wsp:val=&quot;004D77F0&quot;/&gt;&lt;wsp:rsid wsp:val=&quot;004E35F5&quot;/&gt;&lt;wsp:rsid wsp:val=&quot;004E556C&quot;/&gt;&lt;wsp:rsid wsp:val=&quot;004F59CA&quot;/&gt;&lt;wsp:rsid wsp:val=&quot;00500A20&quot;/&gt;&lt;wsp:rsid wsp:val=&quot;00504760&quot;/&gt;&lt;wsp:rsid wsp:val=&quot;005067CA&quot;/&gt;&lt;wsp:rsid wsp:val=&quot;00507283&quot;/&gt;&lt;wsp:rsid wsp:val=&quot;00510658&quot;/&gt;&lt;wsp:rsid wsp:val=&quot;00521180&quot;/&gt;&lt;wsp:rsid wsp:val=&quot;00522892&quot;/&gt;&lt;wsp:rsid wsp:val=&quot;0053178F&quot;/&gt;&lt;wsp:rsid wsp:val=&quot;00533390&quot;/&gt;&lt;wsp:rsid wsp:val=&quot;00542D6B&quot;/&gt;&lt;wsp:rsid wsp:val=&quot;00547DDA&quot;/&gt;&lt;wsp:rsid wsp:val=&quot;00550E37&quot;/&gt;&lt;wsp:rsid wsp:val=&quot;0055286B&quot;/&gt;&lt;wsp:rsid wsp:val=&quot;0055360B&quot;/&gt;&lt;wsp:rsid wsp:val=&quot;005614C4&quot;/&gt;&lt;wsp:rsid wsp:val=&quot;00562430&quot;/&gt;&lt;wsp:rsid wsp:val=&quot;00562471&quot;/&gt;&lt;wsp:rsid wsp:val=&quot;005625CB&quot;/&gt;&lt;wsp:rsid wsp:val=&quot;00563CE5&quot;/&gt;&lt;wsp:rsid wsp:val=&quot;0056665F&quot;/&gt;&lt;wsp:rsid wsp:val=&quot;005717BF&quot;/&gt;&lt;wsp:rsid wsp:val=&quot;00574D3F&quot;/&gt;&lt;wsp:rsid wsp:val=&quot;00576B30&quot;/&gt;&lt;wsp:rsid wsp:val=&quot;00583DE9&quot;/&gt;&lt;wsp:rsid wsp:val=&quot;00584A39&quot;/&gt;&lt;wsp:rsid wsp:val=&quot;00595B51&quot;/&gt;&lt;wsp:rsid wsp:val=&quot;005A04ED&quot;/&gt;&lt;wsp:rsid wsp:val=&quot;005A0755&quot;/&gt;&lt;wsp:rsid wsp:val=&quot;005A67FC&quot;/&gt;&lt;wsp:rsid wsp:val=&quot;005B3E66&quot;/&gt;&lt;wsp:rsid wsp:val=&quot;005B4E7E&quot;/&gt;&lt;wsp:rsid wsp:val=&quot;005B50F3&quot;/&gt;&lt;wsp:rsid wsp:val=&quot;005C1A48&quot;/&gt;&lt;wsp:rsid wsp:val=&quot;005C6EF1&quot;/&gt;&lt;wsp:rsid wsp:val=&quot;005D360A&quot;/&gt;&lt;wsp:rsid wsp:val=&quot;005D378E&quot;/&gt;&lt;wsp:rsid wsp:val=&quot;005D3849&quot;/&gt;&lt;wsp:rsid wsp:val=&quot;005D4C29&quot;/&gt;&lt;wsp:rsid wsp:val=&quot;005E0599&quot;/&gt;&lt;wsp:rsid wsp:val=&quot;005E3B8E&quot;/&gt;&lt;wsp:rsid wsp:val=&quot;005E4C40&quot;/&gt;&lt;wsp:rsid wsp:val=&quot;005E7043&quot;/&gt;&lt;wsp:rsid wsp:val=&quot;005F086A&quot;/&gt;&lt;wsp:rsid wsp:val=&quot;005F21CC&quot;/&gt;&lt;wsp:rsid wsp:val=&quot;005F3900&quot;/&gt;&lt;wsp:rsid wsp:val=&quot;005F50F5&quot;/&gt;&lt;wsp:rsid wsp:val=&quot;0060306E&quot;/&gt;&lt;wsp:rsid wsp:val=&quot;0060704E&quot;/&gt;&lt;wsp:rsid wsp:val=&quot;006079B5&quot;/&gt;&lt;wsp:rsid wsp:val=&quot;006137BA&quot;/&gt;&lt;wsp:rsid wsp:val=&quot;00613F07&quot;/&gt;&lt;wsp:rsid wsp:val=&quot;006141FF&quot;/&gt;&lt;wsp:rsid wsp:val=&quot;00621230&quot;/&gt;&lt;wsp:rsid wsp:val=&quot;006231E5&quot;/&gt;&lt;wsp:rsid wsp:val=&quot;006321E9&quot;/&gt;&lt;wsp:rsid wsp:val=&quot;00637B61&quot;/&gt;&lt;wsp:rsid wsp:val=&quot;00644F35&quot;/&gt;&lt;wsp:rsid wsp:val=&quot;00652556&quot;/&gt;&lt;wsp:rsid wsp:val=&quot;00654C35&quot;/&gt;&lt;wsp:rsid wsp:val=&quot;0065510E&quot;/&gt;&lt;wsp:rsid wsp:val=&quot;0066448C&quot;/&gt;&lt;wsp:rsid wsp:val=&quot;00664BA8&quot;/&gt;&lt;wsp:rsid wsp:val=&quot;006650C3&quot;/&gt;&lt;wsp:rsid wsp:val=&quot;00677EC9&quot;/&gt;&lt;wsp:rsid wsp:val=&quot;0068026E&quot;/&gt;&lt;wsp:rsid wsp:val=&quot;00683171&quot;/&gt;&lt;wsp:rsid wsp:val=&quot;00684B8F&quot;/&gt;&lt;wsp:rsid wsp:val=&quot;00687F1F&quot;/&gt;&lt;wsp:rsid wsp:val=&quot;006909ED&quot;/&gt;&lt;wsp:rsid wsp:val=&quot;0069369B&quot;/&gt;&lt;wsp:rsid wsp:val=&quot;00694939&quot;/&gt;&lt;wsp:rsid wsp:val=&quot;006968BD&quot;/&gt;&lt;wsp:rsid wsp:val=&quot;006A1085&quot;/&gt;&lt;wsp:rsid wsp:val=&quot;006A1363&quot;/&gt;&lt;wsp:rsid wsp:val=&quot;006A2D43&quot;/&gt;&lt;wsp:rsid wsp:val=&quot;006A315A&quot;/&gt;&lt;wsp:rsid wsp:val=&quot;006A5B34&quot;/&gt;&lt;wsp:rsid wsp:val=&quot;006B01D0&quot;/&gt;&lt;wsp:rsid wsp:val=&quot;006B13A0&quot;/&gt;&lt;wsp:rsid wsp:val=&quot;006B2B5C&quot;/&gt;&lt;wsp:rsid wsp:val=&quot;006B3B26&quot;/&gt;&lt;wsp:rsid wsp:val=&quot;006B4B96&quot;/&gt;&lt;wsp:rsid wsp:val=&quot;006B5BE3&quot;/&gt;&lt;wsp:rsid wsp:val=&quot;006C0A9F&quot;/&gt;&lt;wsp:rsid wsp:val=&quot;006C119A&quot;/&gt;&lt;wsp:rsid wsp:val=&quot;006C1B7C&quot;/&gt;&lt;wsp:rsid wsp:val=&quot;006C3B79&quot;/&gt;&lt;wsp:rsid wsp:val=&quot;006C5C7B&quot;/&gt;&lt;wsp:rsid wsp:val=&quot;006D430D&quot;/&gt;&lt;wsp:rsid wsp:val=&quot;006D4EAD&quot;/&gt;&lt;wsp:rsid wsp:val=&quot;006D5952&quot;/&gt;&lt;wsp:rsid wsp:val=&quot;006D741F&quot;/&gt;&lt;wsp:rsid wsp:val=&quot;006E2F64&quot;/&gt;&lt;wsp:rsid wsp:val=&quot;006E5843&quot;/&gt;&lt;wsp:rsid wsp:val=&quot;006F3F4D&quot;/&gt;&lt;wsp:rsid wsp:val=&quot;006F6B9F&quot;/&gt;&lt;wsp:rsid wsp:val=&quot;006F74D3&quot;/&gt;&lt;wsp:rsid wsp:val=&quot;007001C3&quot;/&gt;&lt;wsp:rsid wsp:val=&quot;00702C69&quot;/&gt;&lt;wsp:rsid wsp:val=&quot;00702E26&quot;/&gt;&lt;wsp:rsid wsp:val=&quot;0070346C&quot;/&gt;&lt;wsp:rsid wsp:val=&quot;00703618&quot;/&gt;&lt;wsp:rsid wsp:val=&quot;00704B10&quot;/&gt;&lt;wsp:rsid wsp:val=&quot;00706AA5&quot;/&gt;&lt;wsp:rsid wsp:val=&quot;00707D22&quot;/&gt;&lt;wsp:rsid wsp:val=&quot;007149FE&quot;/&gt;&lt;wsp:rsid wsp:val=&quot;00714CEF&quot;/&gt;&lt;wsp:rsid wsp:val=&quot;00716428&quot;/&gt;&lt;wsp:rsid wsp:val=&quot;00720BEF&quot;/&gt;&lt;wsp:rsid wsp:val=&quot;00723D69&quot;/&gt;&lt;wsp:rsid wsp:val=&quot;00724E44&quot;/&gt;&lt;wsp:rsid wsp:val=&quot;00725FA3&quot;/&gt;&lt;wsp:rsid wsp:val=&quot;00734C60&quot;/&gt;&lt;wsp:rsid wsp:val=&quot;00736383&quot;/&gt;&lt;wsp:rsid wsp:val=&quot;007366AA&quot;/&gt;&lt;wsp:rsid wsp:val=&quot;0073692A&quot;/&gt;&lt;wsp:rsid wsp:val=&quot;007371CF&quot;/&gt;&lt;wsp:rsid wsp:val=&quot;007433B7&quot;/&gt;&lt;wsp:rsid wsp:val=&quot;00746AE2&quot;/&gt;&lt;wsp:rsid wsp:val=&quot;007523D3&quot;/&gt;&lt;wsp:rsid wsp:val=&quot;00756C9D&quot;/&gt;&lt;wsp:rsid wsp:val=&quot;00762DAD&quot;/&gt;&lt;wsp:rsid wsp:val=&quot;00763051&quot;/&gt;&lt;wsp:rsid wsp:val=&quot;007647D9&quot;/&gt;&lt;wsp:rsid wsp:val=&quot;00765166&quot;/&gt;&lt;wsp:rsid wsp:val=&quot;00770119&quot;/&gt;&lt;wsp:rsid wsp:val=&quot;007718B2&quot;/&gt;&lt;wsp:rsid wsp:val=&quot;007745D5&quot;/&gt;&lt;wsp:rsid wsp:val=&quot;00776F4B&quot;/&gt;&lt;wsp:rsid wsp:val=&quot;0077756B&quot;/&gt;&lt;wsp:rsid wsp:val=&quot;00781182&quot;/&gt;&lt;wsp:rsid wsp:val=&quot;00781D13&quot;/&gt;&lt;wsp:rsid wsp:val=&quot;0078238F&quot;/&gt;&lt;wsp:rsid wsp:val=&quot;007829C7&quot;/&gt;&lt;wsp:rsid wsp:val=&quot;0078715D&quot;/&gt;&lt;wsp:rsid wsp:val=&quot;0078717E&quot;/&gt;&lt;wsp:rsid wsp:val=&quot;00787487&quot;/&gt;&lt;wsp:rsid wsp:val=&quot;00790CCA&quot;/&gt;&lt;wsp:rsid wsp:val=&quot;00792DF8&quot;/&gt;&lt;wsp:rsid wsp:val=&quot;00793936&quot;/&gt;&lt;wsp:rsid wsp:val=&quot;0079407B&quot;/&gt;&lt;wsp:rsid wsp:val=&quot;00795569&quot;/&gt;&lt;wsp:rsid wsp:val=&quot;0079724A&quot;/&gt;&lt;wsp:rsid wsp:val=&quot;007974B0&quot;/&gt;&lt;wsp:rsid wsp:val=&quot;007A31E9&quot;/&gt;&lt;wsp:rsid wsp:val=&quot;007B24C0&quot;/&gt;&lt;wsp:rsid wsp:val=&quot;007B4610&quot;/&gt;&lt;wsp:rsid wsp:val=&quot;007B4AB5&quot;/&gt;&lt;wsp:rsid wsp:val=&quot;007C2CAB&quot;/&gt;&lt;wsp:rsid wsp:val=&quot;007C3E6A&quot;/&gt;&lt;wsp:rsid wsp:val=&quot;007C50F3&quot;/&gt;&lt;wsp:rsid wsp:val=&quot;007D1E71&quot;/&gt;&lt;wsp:rsid wsp:val=&quot;007D32FC&quot;/&gt;&lt;wsp:rsid wsp:val=&quot;007D3A88&quot;/&gt;&lt;wsp:rsid wsp:val=&quot;007D3A95&quot;/&gt;&lt;wsp:rsid wsp:val=&quot;007E0CCC&quot;/&gt;&lt;wsp:rsid wsp:val=&quot;007E1969&quot;/&gt;&lt;wsp:rsid wsp:val=&quot;007E1C08&quot;/&gt;&lt;wsp:rsid wsp:val=&quot;007E4934&quot;/&gt;&lt;wsp:rsid wsp:val=&quot;007E69D7&quot;/&gt;&lt;wsp:rsid wsp:val=&quot;007F00E2&quot;/&gt;&lt;wsp:rsid wsp:val=&quot;007F0185&quot;/&gt;&lt;wsp:rsid wsp:val=&quot;007F04E3&quot;/&gt;&lt;wsp:rsid wsp:val=&quot;007F15E2&quot;/&gt;&lt;wsp:rsid wsp:val=&quot;007F2408&quot;/&gt;&lt;wsp:rsid wsp:val=&quot;007F3857&quot;/&gt;&lt;wsp:rsid wsp:val=&quot;007F6A4D&quot;/&gt;&lt;wsp:rsid wsp:val=&quot;00807C47&quot;/&gt;&lt;wsp:rsid wsp:val=&quot;0081073E&quot;/&gt;&lt;wsp:rsid wsp:val=&quot;00812C0D&quot;/&gt;&lt;wsp:rsid wsp:val=&quot;00812DF2&quot;/&gt;&lt;wsp:rsid wsp:val=&quot;00820340&quot;/&gt;&lt;wsp:rsid wsp:val=&quot;00824172&quot;/&gt;&lt;wsp:rsid wsp:val=&quot;008252C4&quot;/&gt;&lt;wsp:rsid wsp:val=&quot;00826084&quot;/&gt;&lt;wsp:rsid wsp:val=&quot;008262DF&quot;/&gt;&lt;wsp:rsid wsp:val=&quot;00830165&quot;/&gt;&lt;wsp:rsid wsp:val=&quot;00833D39&quot;/&gt;&lt;wsp:rsid wsp:val=&quot;00835128&quot;/&gt;&lt;wsp:rsid wsp:val=&quot;0083760D&quot;/&gt;&lt;wsp:rsid wsp:val=&quot;00840CF3&quot;/&gt;&lt;wsp:rsid wsp:val=&quot;00843001&quot;/&gt;&lt;wsp:rsid wsp:val=&quot;008471E7&quot;/&gt;&lt;wsp:rsid wsp:val=&quot;008478AC&quot;/&gt;&lt;wsp:rsid wsp:val=&quot;00851DD2&quot;/&gt;&lt;wsp:rsid wsp:val=&quot;00852BC6&quot;/&gt;&lt;wsp:rsid wsp:val=&quot;00854D19&quot;/&gt;&lt;wsp:rsid wsp:val=&quot;00855EC2&quot;/&gt;&lt;wsp:rsid wsp:val=&quot;0086137F&quot;/&gt;&lt;wsp:rsid wsp:val=&quot;00864AB5&quot;/&gt;&lt;wsp:rsid wsp:val=&quot;00865803&quot;/&gt;&lt;wsp:rsid wsp:val=&quot;00870E69&quot;/&gt;&lt;wsp:rsid wsp:val=&quot;00871A06&quot;/&gt;&lt;wsp:rsid wsp:val=&quot;00876BC3&quot;/&gt;&lt;wsp:rsid wsp:val=&quot;00877A31&quot;/&gt;&lt;wsp:rsid wsp:val=&quot;008841D4&quot;/&gt;&lt;wsp:rsid wsp:val=&quot;0088617F&quot;/&gt;&lt;wsp:rsid wsp:val=&quot;00890ACE&quot;/&gt;&lt;wsp:rsid wsp:val=&quot;008930B0&quot;/&gt;&lt;wsp:rsid wsp:val=&quot;008931F2&quot;/&gt;&lt;wsp:rsid wsp:val=&quot;0089440E&quot;/&gt;&lt;wsp:rsid wsp:val=&quot;008954A1&quot;/&gt;&lt;wsp:rsid wsp:val=&quot;008A0389&quot;/&gt;&lt;wsp:rsid wsp:val=&quot;008A3E09&quot;/&gt;&lt;wsp:rsid wsp:val=&quot;008A4C4D&quot;/&gt;&lt;wsp:rsid wsp:val=&quot;008A4E5F&quot;/&gt;&lt;wsp:rsid wsp:val=&quot;008A6539&quot;/&gt;&lt;wsp:rsid wsp:val=&quot;008A6968&quot;/&gt;&lt;wsp:rsid wsp:val=&quot;008B125A&quot;/&gt;&lt;wsp:rsid wsp:val=&quot;008B39ED&quot;/&gt;&lt;wsp:rsid wsp:val=&quot;008B6479&quot;/&gt;&lt;wsp:rsid wsp:val=&quot;008B69A7&quot;/&gt;&lt;wsp:rsid wsp:val=&quot;008C5FFF&quot;/&gt;&lt;wsp:rsid wsp:val=&quot;008C7805&quot;/&gt;&lt;wsp:rsid wsp:val=&quot;008D0E22&quot;/&gt;&lt;wsp:rsid wsp:val=&quot;008D32F8&quot;/&gt;&lt;wsp:rsid wsp:val=&quot;008D5C06&quot;/&gt;&lt;wsp:rsid wsp:val=&quot;008E01C2&quot;/&gt;&lt;wsp:rsid wsp:val=&quot;008E0F0A&quot;/&gt;&lt;wsp:rsid wsp:val=&quot;008E1B14&quot;/&gt;&lt;wsp:rsid wsp:val=&quot;008E55FA&quot;/&gt;&lt;wsp:rsid wsp:val=&quot;008E5CD7&quot;/&gt;&lt;wsp:rsid wsp:val=&quot;008E5F99&quot;/&gt;&lt;wsp:rsid wsp:val=&quot;008F17CD&quot;/&gt;&lt;wsp:rsid wsp:val=&quot;008F3918&quot;/&gt;&lt;wsp:rsid wsp:val=&quot;008F6D04&quot;/&gt;&lt;wsp:rsid wsp:val=&quot;008F7423&quot;/&gt;&lt;wsp:rsid wsp:val=&quot;008F78D6&quot;/&gt;&lt;wsp:rsid wsp:val=&quot;00900504&quot;/&gt;&lt;wsp:rsid wsp:val=&quot;00901B59&quot;/&gt;&lt;wsp:rsid wsp:val=&quot;009039B9&quot;/&gt;&lt;wsp:rsid wsp:val=&quot;009045C0&quot;/&gt;&lt;wsp:rsid wsp:val=&quot;009052FC&quot;/&gt;&lt;wsp:rsid wsp:val=&quot;009108DA&quot;/&gt;&lt;wsp:rsid wsp:val=&quot;00910E50&quot;/&gt;&lt;wsp:rsid wsp:val=&quot;00911B8E&quot;/&gt;&lt;wsp:rsid wsp:val=&quot;0091305F&quot;/&gt;&lt;wsp:rsid wsp:val=&quot;009211B4&quot;/&gt;&lt;wsp:rsid wsp:val=&quot;0092351D&quot;/&gt;&lt;wsp:rsid wsp:val=&quot;009264CF&quot;/&gt;&lt;wsp:rsid wsp:val=&quot;009316D8&quot;/&gt;&lt;wsp:rsid wsp:val=&quot;00935B0B&quot;/&gt;&lt;wsp:rsid wsp:val=&quot;009404EE&quot;/&gt;&lt;wsp:rsid wsp:val=&quot;00940CAB&quot;/&gt;&lt;wsp:rsid wsp:val=&quot;00942768&quot;/&gt;&lt;wsp:rsid wsp:val=&quot;00942BCD&quot;/&gt;&lt;wsp:rsid wsp:val=&quot;00947849&quot;/&gt;&lt;wsp:rsid wsp:val=&quot;00950EB3&quot;/&gt;&lt;wsp:rsid wsp:val=&quot;00951013&quot;/&gt;&lt;wsp:rsid wsp:val=&quot;009517F9&quot;/&gt;&lt;wsp:rsid wsp:val=&quot;009527AF&quot;/&gt;&lt;wsp:rsid wsp:val=&quot;00953B26&quot;/&gt;&lt;wsp:rsid wsp:val=&quot;00953C18&quot;/&gt;&lt;wsp:rsid wsp:val=&quot;00954063&quot;/&gt;&lt;wsp:rsid wsp:val=&quot;00954637&quot;/&gt;&lt;wsp:rsid wsp:val=&quot;00954EB0&quot;/&gt;&lt;wsp:rsid wsp:val=&quot;00956B31&quot;/&gt;&lt;wsp:rsid wsp:val=&quot;00960707&quot;/&gt;&lt;wsp:rsid wsp:val=&quot;00966E07&quot;/&gt;&lt;wsp:rsid wsp:val=&quot;00973E40&quot;/&gt;&lt;wsp:rsid wsp:val=&quot;009749E7&quot;/&gt;&lt;wsp:rsid wsp:val=&quot;00982732&quot;/&gt;&lt;wsp:rsid wsp:val=&quot;009827FC&quot;/&gt;&lt;wsp:rsid wsp:val=&quot;009847F1&quot;/&gt;&lt;wsp:rsid wsp:val=&quot;00986711&quot;/&gt;&lt;wsp:rsid wsp:val=&quot;0099114B&quot;/&gt;&lt;wsp:rsid wsp:val=&quot;00992728&quot;/&gt;&lt;wsp:rsid wsp:val=&quot;00994F7D&quot;/&gt;&lt;wsp:rsid wsp:val=&quot;009959E1&quot;/&gt;&lt;wsp:rsid wsp:val=&quot;009A3671&quot;/&gt;&lt;wsp:rsid wsp:val=&quot;009B7182&quot;/&gt;&lt;wsp:rsid wsp:val=&quot;009C0B27&quot;/&gt;&lt;wsp:rsid wsp:val=&quot;009C32F8&quot;/&gt;&lt;wsp:rsid wsp:val=&quot;009C3726&quot;/&gt;&lt;wsp:rsid wsp:val=&quot;009C37FE&quot;/&gt;&lt;wsp:rsid wsp:val=&quot;009C39B7&quot;/&gt;&lt;wsp:rsid wsp:val=&quot;009C44AF&quot;/&gt;&lt;wsp:rsid wsp:val=&quot;009C5655&quot;/&gt;&lt;wsp:rsid wsp:val=&quot;009C5CA2&quot;/&gt;&lt;wsp:rsid wsp:val=&quot;009D038A&quot;/&gt;&lt;wsp:rsid wsp:val=&quot;009D3B62&quot;/&gt;&lt;wsp:rsid wsp:val=&quot;009D4F4D&quot;/&gt;&lt;wsp:rsid wsp:val=&quot;009D63E8&quot;/&gt;&lt;wsp:rsid wsp:val=&quot;009E33C0&quot;/&gt;&lt;wsp:rsid wsp:val=&quot;009E3424&quot;/&gt;&lt;wsp:rsid wsp:val=&quot;009E3CA0&quot;/&gt;&lt;wsp:rsid wsp:val=&quot;009E5D95&quot;/&gt;&lt;wsp:rsid wsp:val=&quot;009E699D&quot;/&gt;&lt;wsp:rsid wsp:val=&quot;009E77D4&quot;/&gt;&lt;wsp:rsid wsp:val=&quot;009E7B53&quot;/&gt;&lt;wsp:rsid wsp:val=&quot;009E7D9E&quot;/&gt;&lt;wsp:rsid wsp:val=&quot;009F20FB&quot;/&gt;&lt;wsp:rsid wsp:val=&quot;009F5281&quot;/&gt;&lt;wsp:rsid wsp:val=&quot;009F60A6&quot;/&gt;&lt;wsp:rsid wsp:val=&quot;00A01A32&quot;/&gt;&lt;wsp:rsid wsp:val=&quot;00A027B5&quot;/&gt;&lt;wsp:rsid wsp:val=&quot;00A02C76&quot;/&gt;&lt;wsp:rsid wsp:val=&quot;00A069A6&quot;/&gt;&lt;wsp:rsid wsp:val=&quot;00A11143&quot;/&gt;&lt;wsp:rsid wsp:val=&quot;00A11DA1&quot;/&gt;&lt;wsp:rsid wsp:val=&quot;00A14C74&quot;/&gt;&lt;wsp:rsid wsp:val=&quot;00A2282B&quot;/&gt;&lt;wsp:rsid wsp:val=&quot;00A262F4&quot;/&gt;&lt;wsp:rsid wsp:val=&quot;00A30A12&quot;/&gt;&lt;wsp:rsid wsp:val=&quot;00A36343&quot;/&gt;&lt;wsp:rsid wsp:val=&quot;00A40147&quot;/&gt;&lt;wsp:rsid wsp:val=&quot;00A40E66&quot;/&gt;&lt;wsp:rsid wsp:val=&quot;00A422C7&quot;/&gt;&lt;wsp:rsid wsp:val=&quot;00A42EA0&quot;/&gt;&lt;wsp:rsid wsp:val=&quot;00A43E22&quot;/&gt;&lt;wsp:rsid wsp:val=&quot;00A44A5E&quot;/&gt;&lt;wsp:rsid wsp:val=&quot;00A46B3B&quot;/&gt;&lt;wsp:rsid wsp:val=&quot;00A57161&quot;/&gt;&lt;wsp:rsid wsp:val=&quot;00A62FFB&quot;/&gt;&lt;wsp:rsid wsp:val=&quot;00A6461E&quot;/&gt;&lt;wsp:rsid wsp:val=&quot;00A64F5A&quot;/&gt;&lt;wsp:rsid wsp:val=&quot;00A66EAC&quot;/&gt;&lt;wsp:rsid wsp:val=&quot;00A700F3&quot;/&gt;&lt;wsp:rsid wsp:val=&quot;00A71F10&quot;/&gt;&lt;wsp:rsid wsp:val=&quot;00A748E3&quot;/&gt;&lt;wsp:rsid wsp:val=&quot;00A76E85&quot;/&gt;&lt;wsp:rsid wsp:val=&quot;00A779A1&quot;/&gt;&lt;wsp:rsid wsp:val=&quot;00A80593&quot;/&gt;&lt;wsp:rsid wsp:val=&quot;00A8156B&quot;/&gt;&lt;wsp:rsid wsp:val=&quot;00A821AC&quot;/&gt;&lt;wsp:rsid wsp:val=&quot;00A825A3&quot;/&gt;&lt;wsp:rsid wsp:val=&quot;00A83407&quot;/&gt;&lt;wsp:rsid wsp:val=&quot;00A83FE2&quot;/&gt;&lt;wsp:rsid wsp:val=&quot;00A845A7&quot;/&gt;&lt;wsp:rsid wsp:val=&quot;00A85193&quot;/&gt;&lt;wsp:rsid wsp:val=&quot;00A858AC&quot;/&gt;&lt;wsp:rsid wsp:val=&quot;00A868ED&quot;/&gt;&lt;wsp:rsid wsp:val=&quot;00A872DF&quot;/&gt;&lt;wsp:rsid wsp:val=&quot;00A92F00&quot;/&gt;&lt;wsp:rsid wsp:val=&quot;00A936A3&quot;/&gt;&lt;wsp:rsid wsp:val=&quot;00AA05AD&quot;/&gt;&lt;wsp:rsid wsp:val=&quot;00AA3D13&quot;/&gt;&lt;wsp:rsid wsp:val=&quot;00AA4ED5&quot;/&gt;&lt;wsp:rsid wsp:val=&quot;00AB28F0&quot;/&gt;&lt;wsp:rsid wsp:val=&quot;00AB4F91&quot;/&gt;&lt;wsp:rsid wsp:val=&quot;00AC1E3E&quot;/&gt;&lt;wsp:rsid wsp:val=&quot;00AC22B4&quot;/&gt;&lt;wsp:rsid wsp:val=&quot;00AC3B41&quot;/&gt;&lt;wsp:rsid wsp:val=&quot;00AC60EF&quot;/&gt;&lt;wsp:rsid wsp:val=&quot;00AD0646&quot;/&gt;&lt;wsp:rsid wsp:val=&quot;00AE413D&quot;/&gt;&lt;wsp:rsid wsp:val=&quot;00AF1730&quot;/&gt;&lt;wsp:rsid wsp:val=&quot;00AF3C34&quot;/&gt;&lt;wsp:rsid wsp:val=&quot;00AF3C7B&quot;/&gt;&lt;wsp:rsid wsp:val=&quot;00AF3EB0&quot;/&gt;&lt;wsp:rsid wsp:val=&quot;00AF3F43&quot;/&gt;&lt;wsp:rsid wsp:val=&quot;00AF4123&quot;/&gt;&lt;wsp:rsid wsp:val=&quot;00AF49CC&quot;/&gt;&lt;wsp:rsid wsp:val=&quot;00AF604E&quot;/&gt;&lt;wsp:rsid wsp:val=&quot;00B02ECA&quot;/&gt;&lt;wsp:rsid wsp:val=&quot;00B04D21&quot;/&gt;&lt;wsp:rsid wsp:val=&quot;00B0500F&quot;/&gt;&lt;wsp:rsid wsp:val=&quot;00B05FCD&quot;/&gt;&lt;wsp:rsid wsp:val=&quot;00B068AB&quot;/&gt;&lt;wsp:rsid wsp:val=&quot;00B06E78&quot;/&gt;&lt;wsp:rsid wsp:val=&quot;00B110F0&quot;/&gt;&lt;wsp:rsid wsp:val=&quot;00B11187&quot;/&gt;&lt;wsp:rsid wsp:val=&quot;00B1396B&quot;/&gt;&lt;wsp:rsid wsp:val=&quot;00B15452&quot;/&gt;&lt;wsp:rsid wsp:val=&quot;00B36D67&quot;/&gt;&lt;wsp:rsid wsp:val=&quot;00B41905&quot;/&gt;&lt;wsp:rsid wsp:val=&quot;00B42A02&quot;/&gt;&lt;wsp:rsid wsp:val=&quot;00B43AD7&quot;/&gt;&lt;wsp:rsid wsp:val=&quot;00B4429E&quot;/&gt;&lt;wsp:rsid wsp:val=&quot;00B459CE&quot;/&gt;&lt;wsp:rsid wsp:val=&quot;00B50E7E&quot;/&gt;&lt;wsp:rsid wsp:val=&quot;00B50EC1&quot;/&gt;&lt;wsp:rsid wsp:val=&quot;00B5532F&quot;/&gt;&lt;wsp:rsid wsp:val=&quot;00B55783&quot;/&gt;&lt;wsp:rsid wsp:val=&quot;00B55DAF&quot;/&gt;&lt;wsp:rsid wsp:val=&quot;00B56F8A&quot;/&gt;&lt;wsp:rsid wsp:val=&quot;00B57D29&quot;/&gt;&lt;wsp:rsid wsp:val=&quot;00B6579A&quot;/&gt;&lt;wsp:rsid wsp:val=&quot;00B66B49&quot;/&gt;&lt;wsp:rsid wsp:val=&quot;00B71208&quot;/&gt;&lt;wsp:rsid wsp:val=&quot;00B72B8F&quot;/&gt;&lt;wsp:rsid wsp:val=&quot;00B74356&quot;/&gt;&lt;wsp:rsid wsp:val=&quot;00B74FFD&quot;/&gt;&lt;wsp:rsid wsp:val=&quot;00B8100C&quot;/&gt;&lt;wsp:rsid wsp:val=&quot;00B82691&quot;/&gt;&lt;wsp:rsid wsp:val=&quot;00B82F6B&quot;/&gt;&lt;wsp:rsid wsp:val=&quot;00B83CAA&quot;/&gt;&lt;wsp:rsid wsp:val=&quot;00B84553&quot;/&gt;&lt;wsp:rsid wsp:val=&quot;00B851B2&quot;/&gt;&lt;wsp:rsid wsp:val=&quot;00B90CEF&quot;/&gt;&lt;wsp:rsid wsp:val=&quot;00B94D69&quot;/&gt;&lt;wsp:rsid wsp:val=&quot;00BA1D4F&quot;/&gt;&lt;wsp:rsid wsp:val=&quot;00BA651E&quot;/&gt;&lt;wsp:rsid wsp:val=&quot;00BA7213&quot;/&gt;&lt;wsp:rsid wsp:val=&quot;00BB1E66&quot;/&gt;&lt;wsp:rsid wsp:val=&quot;00BB238D&quot;/&gt;&lt;wsp:rsid wsp:val=&quot;00BB346A&quot;/&gt;&lt;wsp:rsid wsp:val=&quot;00BB4685&quot;/&gt;&lt;wsp:rsid wsp:val=&quot;00BB62D4&quot;/&gt;&lt;wsp:rsid wsp:val=&quot;00BB7353&quot;/&gt;&lt;wsp:rsid wsp:val=&quot;00BC083D&quot;/&gt;&lt;wsp:rsid wsp:val=&quot;00BC2D94&quot;/&gt;&lt;wsp:rsid wsp:val=&quot;00BC378C&quot;/&gt;&lt;wsp:rsid wsp:val=&quot;00BC43FE&quot;/&gt;&lt;wsp:rsid wsp:val=&quot;00BC589D&quot;/&gt;&lt;wsp:rsid wsp:val=&quot;00BC7DD8&quot;/&gt;&lt;wsp:rsid wsp:val=&quot;00BD68C2&quot;/&gt;&lt;wsp:rsid wsp:val=&quot;00BD78BB&quot;/&gt;&lt;wsp:rsid wsp:val=&quot;00BE16B4&quot;/&gt;&lt;wsp:rsid wsp:val=&quot;00BE3677&quot;/&gt;&lt;wsp:rsid wsp:val=&quot;00BE60D9&quot;/&gt;&lt;wsp:rsid wsp:val=&quot;00BF133E&quot;/&gt;&lt;wsp:rsid wsp:val=&quot;00BF13F4&quot;/&gt;&lt;wsp:rsid wsp:val=&quot;00BF3D11&quot;/&gt;&lt;wsp:rsid wsp:val=&quot;00BF3EFB&quot;/&gt;&lt;wsp:rsid wsp:val=&quot;00BF74AB&quot;/&gt;&lt;wsp:rsid wsp:val=&quot;00C00384&quot;/&gt;&lt;wsp:rsid wsp:val=&quot;00C03347&quot;/&gt;&lt;wsp:rsid wsp:val=&quot;00C1047B&quot;/&gt;&lt;wsp:rsid wsp:val=&quot;00C20BC4&quot;/&gt;&lt;wsp:rsid wsp:val=&quot;00C220D6&quot;/&gt;&lt;wsp:rsid wsp:val=&quot;00C23C20&quot;/&gt;&lt;wsp:rsid wsp:val=&quot;00C331DE&quot;/&gt;&lt;wsp:rsid wsp:val=&quot;00C356CF&quot;/&gt;&lt;wsp:rsid wsp:val=&quot;00C40A36&quot;/&gt;&lt;wsp:rsid wsp:val=&quot;00C425C6&quot;/&gt;&lt;wsp:rsid wsp:val=&quot;00C42862&quot;/&gt;&lt;wsp:rsid wsp:val=&quot;00C42A98&quot;/&gt;&lt;wsp:rsid wsp:val=&quot;00C45501&quot;/&gt;&lt;wsp:rsid wsp:val=&quot;00C460D6&quot;/&gt;&lt;wsp:rsid wsp:val=&quot;00C47463&quot;/&gt;&lt;wsp:rsid wsp:val=&quot;00C529BA&quot;/&gt;&lt;wsp:rsid wsp:val=&quot;00C54986&quot;/&gt;&lt;wsp:rsid wsp:val=&quot;00C56F15&quot;/&gt;&lt;wsp:rsid wsp:val=&quot;00C60E12&quot;/&gt;&lt;wsp:rsid wsp:val=&quot;00C6237A&quot;/&gt;&lt;wsp:rsid wsp:val=&quot;00C71B99&quot;/&gt;&lt;wsp:rsid wsp:val=&quot;00C72CB8&quot;/&gt;&lt;wsp:rsid wsp:val=&quot;00C730AC&quot;/&gt;&lt;wsp:rsid wsp:val=&quot;00C8006D&quot;/&gt;&lt;wsp:rsid wsp:val=&quot;00C81A63&quot;/&gt;&lt;wsp:rsid wsp:val=&quot;00C83435&quot;/&gt;&lt;wsp:rsid wsp:val=&quot;00C84BB2&quot;/&gt;&lt;wsp:rsid wsp:val=&quot;00C94AB1&quot;/&gt;&lt;wsp:rsid wsp:val=&quot;00C97998&quot;/&gt;&lt;wsp:rsid wsp:val=&quot;00CA4F12&quot;/&gt;&lt;wsp:rsid wsp:val=&quot;00CB2C4F&quot;/&gt;&lt;wsp:rsid wsp:val=&quot;00CB4714&quot;/&gt;&lt;wsp:rsid wsp:val=&quot;00CB695F&quot;/&gt;&lt;wsp:rsid wsp:val=&quot;00CC1459&quot;/&gt;&lt;wsp:rsid wsp:val=&quot;00CC2555&quot;/&gt;&lt;wsp:rsid wsp:val=&quot;00CC3529&quot;/&gt;&lt;wsp:rsid wsp:val=&quot;00CC4849&quot;/&gt;&lt;wsp:rsid wsp:val=&quot;00CC4B10&quot;/&gt;&lt;wsp:rsid wsp:val=&quot;00CC5816&quot;/&gt;&lt;wsp:rsid wsp:val=&quot;00CC7355&quot;/&gt;&lt;wsp:rsid wsp:val=&quot;00CD2B96&quot;/&gt;&lt;wsp:rsid wsp:val=&quot;00CD6BE6&quot;/&gt;&lt;wsp:rsid wsp:val=&quot;00CE0044&quot;/&gt;&lt;wsp:rsid wsp:val=&quot;00CE1987&quot;/&gt;&lt;wsp:rsid wsp:val=&quot;00CE1F95&quot;/&gt;&lt;wsp:rsid wsp:val=&quot;00CE4EBA&quot;/&gt;&lt;wsp:rsid wsp:val=&quot;00CE6ABA&quot;/&gt;&lt;wsp:rsid wsp:val=&quot;00CF112D&quot;/&gt;&lt;wsp:rsid wsp:val=&quot;00CF1A1D&quot;/&gt;&lt;wsp:rsid wsp:val=&quot;00CF31B5&quot;/&gt;&lt;wsp:rsid wsp:val=&quot;00CF37C2&quot;/&gt;&lt;wsp:rsid wsp:val=&quot;00CF5C00&quot;/&gt;&lt;wsp:rsid wsp:val=&quot;00CF6553&quot;/&gt;&lt;wsp:rsid wsp:val=&quot;00D0169B&quot;/&gt;&lt;wsp:rsid wsp:val=&quot;00D0293C&quot;/&gt;&lt;wsp:rsid wsp:val=&quot;00D06100&quot;/&gt;&lt;wsp:rsid wsp:val=&quot;00D0743F&quot;/&gt;&lt;wsp:rsid wsp:val=&quot;00D1458C&quot;/&gt;&lt;wsp:rsid wsp:val=&quot;00D213AA&quot;/&gt;&lt;wsp:rsid wsp:val=&quot;00D215D5&quot;/&gt;&lt;wsp:rsid wsp:val=&quot;00D25CCD&quot;/&gt;&lt;wsp:rsid wsp:val=&quot;00D3054B&quot;/&gt;&lt;wsp:rsid wsp:val=&quot;00D3504D&quot;/&gt;&lt;wsp:rsid wsp:val=&quot;00D42797&quot;/&gt;&lt;wsp:rsid wsp:val=&quot;00D511B9&quot;/&gt;&lt;wsp:rsid wsp:val=&quot;00D5139B&quot;/&gt;&lt;wsp:rsid wsp:val=&quot;00D5315C&quot;/&gt;&lt;wsp:rsid wsp:val=&quot;00D5466E&quot;/&gt;&lt;wsp:rsid wsp:val=&quot;00D572D5&quot;/&gt;&lt;wsp:rsid wsp:val=&quot;00D572D8&quot;/&gt;&lt;wsp:rsid wsp:val=&quot;00D6258C&quot;/&gt;&lt;wsp:rsid wsp:val=&quot;00D63945&quot;/&gt;&lt;wsp:rsid wsp:val=&quot;00D73D02&quot;/&gt;&lt;wsp:rsid wsp:val=&quot;00D73E93&quot;/&gt;&lt;wsp:rsid wsp:val=&quot;00D80390&quot;/&gt;&lt;wsp:rsid wsp:val=&quot;00D8098C&quot;/&gt;&lt;wsp:rsid wsp:val=&quot;00D837B8&quot;/&gt;&lt;wsp:rsid wsp:val=&quot;00D85138&quot;/&gt;&lt;wsp:rsid wsp:val=&quot;00D854E6&quot;/&gt;&lt;wsp:rsid wsp:val=&quot;00D85967&quot;/&gt;&lt;wsp:rsid wsp:val=&quot;00D86F01&quot;/&gt;&lt;wsp:rsid wsp:val=&quot;00D902A0&quot;/&gt;&lt;wsp:rsid wsp:val=&quot;00D92E2E&quot;/&gt;&lt;wsp:rsid wsp:val=&quot;00D939E1&quot;/&gt;&lt;wsp:rsid wsp:val=&quot;00D93C84&quot;/&gt;&lt;wsp:rsid wsp:val=&quot;00DA09EE&quot;/&gt;&lt;wsp:rsid wsp:val=&quot;00DA16DD&quot;/&gt;&lt;wsp:rsid wsp:val=&quot;00DA401B&quot;/&gt;&lt;wsp:rsid wsp:val=&quot;00DA4306&quot;/&gt;&lt;wsp:rsid wsp:val=&quot;00DA4471&quot;/&gt;&lt;wsp:rsid wsp:val=&quot;00DA5FDF&quot;/&gt;&lt;wsp:rsid wsp:val=&quot;00DB0B3D&quot;/&gt;&lt;wsp:rsid wsp:val=&quot;00DB13E4&quot;/&gt;&lt;wsp:rsid wsp:val=&quot;00DB1886&quot;/&gt;&lt;wsp:rsid wsp:val=&quot;00DB285B&quot;/&gt;&lt;wsp:rsid wsp:val=&quot;00DB6FED&quot;/&gt;&lt;wsp:rsid wsp:val=&quot;00DC3128&quot;/&gt;&lt;wsp:rsid wsp:val=&quot;00DC4765&quot;/&gt;&lt;wsp:rsid wsp:val=&quot;00DC7011&quot;/&gt;&lt;wsp:rsid wsp:val=&quot;00DD2FBA&quot;/&gt;&lt;wsp:rsid wsp:val=&quot;00DD5D2A&quot;/&gt;&lt;wsp:rsid wsp:val=&quot;00DD645B&quot;/&gt;&lt;wsp:rsid wsp:val=&quot;00DD7539&quot;/&gt;&lt;wsp:rsid wsp:val=&quot;00DE053C&quot;/&gt;&lt;wsp:rsid wsp:val=&quot;00DE2201&quot;/&gt;&lt;wsp:rsid wsp:val=&quot;00DE5B78&quot;/&gt;&lt;wsp:rsid wsp:val=&quot;00DE734E&quot;/&gt;&lt;wsp:rsid wsp:val=&quot;00DE76E9&quot;/&gt;&lt;wsp:rsid wsp:val=&quot;00DF0003&quot;/&gt;&lt;wsp:rsid wsp:val=&quot;00DF282A&quot;/&gt;&lt;wsp:rsid wsp:val=&quot;00DF45B2&quot;/&gt;&lt;wsp:rsid wsp:val=&quot;00DF5F34&quot;/&gt;&lt;wsp:rsid wsp:val=&quot;00DF6D6A&quot;/&gt;&lt;wsp:rsid wsp:val=&quot;00E0163C&quot;/&gt;&lt;wsp:rsid wsp:val=&quot;00E05713&quot;/&gt;&lt;wsp:rsid wsp:val=&quot;00E058E3&quot;/&gt;&lt;wsp:rsid wsp:val=&quot;00E06B92&quot;/&gt;&lt;wsp:rsid wsp:val=&quot;00E133B0&quot;/&gt;&lt;wsp:rsid wsp:val=&quot;00E1752F&quot;/&gt;&lt;wsp:rsid wsp:val=&quot;00E206FC&quot;/&gt;&lt;wsp:rsid wsp:val=&quot;00E212DC&quot;/&gt;&lt;wsp:rsid wsp:val=&quot;00E2144E&quot;/&gt;&lt;wsp:rsid wsp:val=&quot;00E23132&quot;/&gt;&lt;wsp:rsid wsp:val=&quot;00E24101&quot;/&gt;&lt;wsp:rsid wsp:val=&quot;00E24F78&quot;/&gt;&lt;wsp:rsid wsp:val=&quot;00E26E3C&quot;/&gt;&lt;wsp:rsid wsp:val=&quot;00E27269&quot;/&gt;&lt;wsp:rsid wsp:val=&quot;00E3431A&quot;/&gt;&lt;wsp:rsid wsp:val=&quot;00E352F2&quot;/&gt;&lt;wsp:rsid wsp:val=&quot;00E44D62&quot;/&gt;&lt;wsp:rsid wsp:val=&quot;00E53ABD&quot;/&gt;&lt;wsp:rsid wsp:val=&quot;00E53CAC&quot;/&gt;&lt;wsp:rsid wsp:val=&quot;00E552AF&quot;/&gt;&lt;wsp:rsid wsp:val=&quot;00E56B55&quot;/&gt;&lt;wsp:rsid wsp:val=&quot;00E56C8E&quot;/&gt;&lt;wsp:rsid wsp:val=&quot;00E62CF3&quot;/&gt;&lt;wsp:rsid wsp:val=&quot;00E6308F&quot;/&gt;&lt;wsp:rsid wsp:val=&quot;00E6547E&quot;/&gt;&lt;wsp:rsid wsp:val=&quot;00E65F77&quot;/&gt;&lt;wsp:rsid wsp:val=&quot;00E72195&quot;/&gt;&lt;wsp:rsid wsp:val=&quot;00E745BE&quot;/&gt;&lt;wsp:rsid wsp:val=&quot;00E749E5&quot;/&gt;&lt;wsp:rsid wsp:val=&quot;00E759E7&quot;/&gt;&lt;wsp:rsid wsp:val=&quot;00E800C9&quot;/&gt;&lt;wsp:rsid wsp:val=&quot;00E835D4&quot;/&gt;&lt;wsp:rsid wsp:val=&quot;00E86E4B&quot;/&gt;&lt;wsp:rsid wsp:val=&quot;00E86ECE&quot;/&gt;&lt;wsp:rsid wsp:val=&quot;00E87F15&quot;/&gt;&lt;wsp:rsid wsp:val=&quot;00E90343&quot;/&gt;&lt;wsp:rsid wsp:val=&quot;00E92ACB&quot;/&gt;&lt;wsp:rsid wsp:val=&quot;00E93801&quot;/&gt;&lt;wsp:rsid wsp:val=&quot;00E93BB5&quot;/&gt;&lt;wsp:rsid wsp:val=&quot;00E94466&quot;/&gt;&lt;wsp:rsid wsp:val=&quot;00E94665&quot;/&gt;&lt;wsp:rsid wsp:val=&quot;00E961B3&quot;/&gt;&lt;wsp:rsid wsp:val=&quot;00EA5D91&quot;/&gt;&lt;wsp:rsid wsp:val=&quot;00EA7398&quot;/&gt;&lt;wsp:rsid wsp:val=&quot;00EB09F9&quot;/&gt;&lt;wsp:rsid wsp:val=&quot;00EB1018&quot;/&gt;&lt;wsp:rsid wsp:val=&quot;00EB3A7C&quot;/&gt;&lt;wsp:rsid wsp:val=&quot;00EB486E&quot;/&gt;&lt;wsp:rsid wsp:val=&quot;00EB528B&quot;/&gt;&lt;wsp:rsid wsp:val=&quot;00EB58A3&quot;/&gt;&lt;wsp:rsid wsp:val=&quot;00EB5954&quot;/&gt;&lt;wsp:rsid wsp:val=&quot;00EB62B2&quot;/&gt;&lt;wsp:rsid wsp:val=&quot;00EC239A&quot;/&gt;&lt;wsp:rsid wsp:val=&quot;00EC6429&quot;/&gt;&lt;wsp:rsid wsp:val=&quot;00EC6604&quot;/&gt;&lt;wsp:rsid wsp:val=&quot;00EC7B68&quot;/&gt;&lt;wsp:rsid wsp:val=&quot;00ED04CC&quot;/&gt;&lt;wsp:rsid wsp:val=&quot;00ED0E92&quot;/&gt;&lt;wsp:rsid wsp:val=&quot;00ED37DF&quot;/&gt;&lt;wsp:rsid wsp:val=&quot;00ED4ACF&quot;/&gt;&lt;wsp:rsid wsp:val=&quot;00ED6F04&quot;/&gt;&lt;wsp:rsid wsp:val=&quot;00EE1CE2&quot;/&gt;&lt;wsp:rsid wsp:val=&quot;00EE2598&quot;/&gt;&lt;wsp:rsid wsp:val=&quot;00EF161F&quot;/&gt;&lt;wsp:rsid wsp:val=&quot;00EF3988&quot;/&gt;&lt;wsp:rsid wsp:val=&quot;00EF7AC3&quot;/&gt;&lt;wsp:rsid wsp:val=&quot;00F00AD1&quot;/&gt;&lt;wsp:rsid wsp:val=&quot;00F01323&quot;/&gt;&lt;wsp:rsid wsp:val=&quot;00F01DCF&quot;/&gt;&lt;wsp:rsid wsp:val=&quot;00F0564E&quot;/&gt;&lt;wsp:rsid wsp:val=&quot;00F057BA&quot;/&gt;&lt;wsp:rsid wsp:val=&quot;00F0648B&quot;/&gt;&lt;wsp:rsid wsp:val=&quot;00F1023F&quot;/&gt;&lt;wsp:rsid wsp:val=&quot;00F11302&quot;/&gt;&lt;wsp:rsid wsp:val=&quot;00F1492F&quot;/&gt;&lt;wsp:rsid wsp:val=&quot;00F14D5A&quot;/&gt;&lt;wsp:rsid wsp:val=&quot;00F20428&quot;/&gt;&lt;wsp:rsid wsp:val=&quot;00F204BA&quot;/&gt;&lt;wsp:rsid wsp:val=&quot;00F211D3&quot;/&gt;&lt;wsp:rsid wsp:val=&quot;00F21D67&quot;/&gt;&lt;wsp:rsid wsp:val=&quot;00F22A06&quot;/&gt;&lt;wsp:rsid wsp:val=&quot;00F22B5E&quot;/&gt;&lt;wsp:rsid wsp:val=&quot;00F24B5E&quot;/&gt;&lt;wsp:rsid wsp:val=&quot;00F255EF&quot;/&gt;&lt;wsp:rsid wsp:val=&quot;00F26159&quot;/&gt;&lt;wsp:rsid wsp:val=&quot;00F275D1&quot;/&gt;&lt;wsp:rsid wsp:val=&quot;00F306E8&quot;/&gt;&lt;wsp:rsid wsp:val=&quot;00F330E1&quot;/&gt;&lt;wsp:rsid wsp:val=&quot;00F34CC8&quot;/&gt;&lt;wsp:rsid wsp:val=&quot;00F37119&quot;/&gt;&lt;wsp:rsid wsp:val=&quot;00F425AA&quot;/&gt;&lt;wsp:rsid wsp:val=&quot;00F43AEF&quot;/&gt;&lt;wsp:rsid wsp:val=&quot;00F43E19&quot;/&gt;&lt;wsp:rsid wsp:val=&quot;00F44A58&quot;/&gt;&lt;wsp:rsid wsp:val=&quot;00F452B1&quot;/&gt;&lt;wsp:rsid wsp:val=&quot;00F527F0&quot;/&gt;&lt;wsp:rsid wsp:val=&quot;00F5391A&quot;/&gt;&lt;wsp:rsid wsp:val=&quot;00F5481B&quot;/&gt;&lt;wsp:rsid wsp:val=&quot;00F55EA0&quot;/&gt;&lt;wsp:rsid wsp:val=&quot;00F57F9B&quot;/&gt;&lt;wsp:rsid wsp:val=&quot;00F6066D&quot;/&gt;&lt;wsp:rsid wsp:val=&quot;00F651B4&quot;/&gt;&lt;wsp:rsid wsp:val=&quot;00F67C43&quot;/&gt;&lt;wsp:rsid wsp:val=&quot;00F7196E&quot;/&gt;&lt;wsp:rsid wsp:val=&quot;00F74376&quot;/&gt;&lt;wsp:rsid wsp:val=&quot;00F774ED&quot;/&gt;&lt;wsp:rsid wsp:val=&quot;00F83D1B&quot;/&gt;&lt;wsp:rsid wsp:val=&quot;00F852B1&quot;/&gt;&lt;wsp:rsid wsp:val=&quot;00F91DEB&quot;/&gt;&lt;wsp:rsid wsp:val=&quot;00F9393C&quot;/&gt;&lt;wsp:rsid wsp:val=&quot;00F94559&quot;/&gt;&lt;wsp:rsid wsp:val=&quot;00F95033&quot;/&gt;&lt;wsp:rsid wsp:val=&quot;00F96289&quot;/&gt;&lt;wsp:rsid wsp:val=&quot;00F97EBC&quot;/&gt;&lt;wsp:rsid wsp:val=&quot;00FA498E&quot;/&gt;&lt;wsp:rsid wsp:val=&quot;00FA5C4C&quot;/&gt;&lt;wsp:rsid wsp:val=&quot;00FA7295&quot;/&gt;&lt;wsp:rsid wsp:val=&quot;00FB1224&quot;/&gt;&lt;wsp:rsid wsp:val=&quot;00FB6EC6&quot;/&gt;&lt;wsp:rsid wsp:val=&quot;00FC2D30&quot;/&gt;&lt;wsp:rsid wsp:val=&quot;00FC430C&quot;/&gt;&lt;wsp:rsid wsp:val=&quot;00FC4449&quot;/&gt;&lt;wsp:rsid wsp:val=&quot;00FC5D05&quot;/&gt;&lt;wsp:rsid wsp:val=&quot;00FC6F4B&quot;/&gt;&lt;wsp:rsid wsp:val=&quot;00FD1590&quot;/&gt;&lt;wsp:rsid wsp:val=&quot;00FD377A&quot;/&gt;&lt;wsp:rsid wsp:val=&quot;00FD4D70&quot;/&gt;&lt;wsp:rsid wsp:val=&quot;00FD5A71&quot;/&gt;&lt;wsp:rsid wsp:val=&quot;00FD5F4A&quot;/&gt;&lt;wsp:rsid wsp:val=&quot;00FE102E&quot;/&gt;&lt;wsp:rsid wsp:val=&quot;00FE2B97&quot;/&gt;&lt;wsp:rsid wsp:val=&quot;00FE4102&quot;/&gt;&lt;wsp:rsid wsp:val=&quot;00FE475C&quot;/&gt;&lt;wsp:rsid wsp:val=&quot;00FE4D89&quot;/&gt;&lt;wsp:rsid wsp:val=&quot;00FE79E0&quot;/&gt;&lt;wsp:rsid wsp:val=&quot;00FF1F4E&quot;/&gt;&lt;wsp:rsid wsp:val=&quot;00FF2006&quot;/&gt;&lt;wsp:rsid wsp:val=&quot;00FF4CEE&quot;/&gt;&lt;/wsp:rsids&gt;&lt;/w:docPr&gt;&lt;w:body&gt;&lt;w:p wsp:rsidR=&quot;00000000&quot; wsp:rsidRDefault=&quot;001373C4&quot;&gt;&lt;m:oMathPara&gt;&lt;m:oMath&gt;&lt;m:r&gt;&lt;w:rPr&gt;&lt;w:rFonts w:ascii=&quot;Cambria Math&quot; w:h-ansi=&quot;Cambria Math&quot;/&gt;&lt;wx:font wx:val=&quot;Cambria Math&quot;/&gt;&lt;w:i/&gt;&lt;/w:rPr&gt;&lt;m:t&gt;                          +&lt;/m:t&gt;&lt;/m:r&gt;&lt;m:f&gt;&lt;m:fPr&gt;&lt;m:ctrlPr&gt;&lt;w:rPr&gt;&lt;w:rFonts w:ascii=&quot;Cambria Math&quot; w:h-ansi=&quot;Cambria Math&quot;/&gt;&lt;wx:font wx:val=&quot;Cambria Math&quot;/&gt;&lt;w:i/&gt;&lt;w:lang w:val=&quot;EN-US&quot;/&gt;&lt;/w:rPr&gt;&lt;/m:ctrlPr&gt;&lt;/m:fPr&gt;&lt;m:num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m:r&gt;&lt;w:rPr&gt;&lt;w:rFonts w:ascii=&quot;Cambria Math&quot; w:h-ansi=&quot;Cambria Math&quot;/&gt;&lt;wx:font wx:val=&quot;Cambria Math&quot;/&gt;&lt;w:i/&gt;&lt;/w:rPr&gt;&lt;m:t&gt;1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О±&lt;/m:t&gt;&lt;/m:r&gt;&lt;/m:e&gt;&lt;m:sub&gt;&lt;m:r&gt;&lt;w:rPr&gt;&lt;w:rFonts w:ascii=&quot;Cambria Math&quot; w:h-ansi=&quot;Cambria Math&quot;/&gt;&lt;wx:font wx:val=&quot;Cambria Math&quot;/&gt;&lt;w:i/&gt;&lt;/w:rPr&gt;&lt;m:t&gt;1&lt;/m:t&gt;&lt;/m:r&gt;&lt;/m:sub&gt;&lt;/m:sSub&gt;&lt;m:r&gt;&lt;w:rPr&gt;&lt;w:rFonts w:ascii=&quot;Cambria Math&quot; w:h-ansi=&quot;Cambria Math&quot;/&gt;&lt;wx:font wx:val=&quot;Cambria Math&quot;/&gt;&lt;w:i/&gt;&lt;/w:rPr&gt;&lt;m:t&gt;-&lt;/m:t&gt;&lt;/m:r&gt;&lt;m:r&gt;&lt;w:rPr&gt;&lt;w:rFonts w:ascii=&quot;Cambria Math&quot; w:h-ansi=&quot;Cambria Math&quot;/&gt;&lt;wx:font wx:val=&quot;Cambria Math&quot;/&gt;&lt;w:i/&gt;&lt;w:lang w:val=&quot;EN-US&quot;/&gt;&lt;/w:rPr&gt;&lt;m:t&gt;j&lt;/m:t&gt;&lt;/m:r&gt;&lt;m:d&gt;&lt;m:dPr&gt;&lt;m:ctrlPr&gt;&lt;w:rPr&gt;&lt;w:rFonts w:ascii=&quot;Cambria Math&quot; w:h-ansi=&quot;Cambria Math&quot;/&gt;&lt;wx:font wx:val=&quot;Cambria Math&quot;/&gt;&lt;w:i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П‰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/m:sSub&gt;&lt;m:r&gt;&lt;w:rPr&gt;&lt;w:rFonts w:ascii=&quot;Cambria Math&quot; w:h-ansi=&quot;Cambria Math&quot;/&gt;&lt;wx:font wx:val=&quot;Cambria Math&quot;/&gt;&lt;w:i/&gt;&lt;/w:rPr&gt;&lt;m:t&gt;+&lt;/m:t&gt;&lt;/m:r&gt;&lt;m:r&gt;&lt;w:rPr&gt;&lt;w:rFonts w:ascii=&quot;Cambria Math&quot; w:h-ansi=&quot;Cambria Math&quot;/&gt;&lt;wx:font wx:val=&quot;Cambria Math&quot;/&gt;&lt;w:i/&gt;&lt;w:lang w:val=&quot;EN-US&quot;/&gt;&lt;/w:rPr&gt;&lt;m:t&gt;П‰&lt;/m:t&gt;&lt;/m:r&gt;&lt;/m:e&gt;&lt;/m:d&gt;&lt;/m:den&gt;&lt;/m:f&gt;&lt;m:d&gt;&lt;m:dPr&gt;&lt;m:begChr m:val=&quot;[&quot;/&gt;&lt;m:endChr m:val=&quot;]&quot;/&gt;&lt;m:ctrlPr&gt;&lt;w:rPr&gt;&lt;w:rFonts w:ascii=&quot;Cambria Math&quot; w:h-ansi=&quot;Cambria Math&quot;/&gt;&lt;wx:font wx:val=&quot;Cambria Math&quot;/&gt;&lt;w:i/&gt;&lt;w:lang w:val=&quot;EN-US&quot;/&gt;&lt;/w:rPr&gt;&lt;/m:ctrlPr&gt;&lt;/m:dPr&gt;&lt;m:e&gt;&lt;m:sSup&gt;&lt;m:sSupPr&gt;&lt;m:ctrlPr&gt;&lt;w:rPr&gt;&lt;w:rFonts w:ascii=&quot;Cambria Math&quot; w:h-ansi=&quot;Cambria Math&quot;/&gt;&lt;wx:font wx:val=&quot;Cambria Math&quot;/&gt;&lt;w:i/&gt;&lt;w:lang w:val=&quot;EN-US&quot;/&gt;&lt;/w:rPr&gt;&lt;/m:ctrlPr&gt;&lt;/m:sSupPr&gt;&lt;m:e&gt;&lt;m:r&gt;&lt;w:rPr&gt;&lt;w:rFonts w:ascii=&quot;Cambria Math&quot; w:h-ansi=&quot;Cambria Math&quot;/&gt;&lt;wx:font wx:val=&quot;Cambria Math&quot;/&gt;&lt;w:i/&gt;&lt;w:lang w:val=&quot;EN-US&quot;/&gt;&lt;/w:rPr&gt;&lt;m:t&gt;e&lt;/m:t&gt;&lt;/m:r&gt;&lt;/m:e&gt;&lt;m:sup&gt;&lt;m:d&gt;&lt;m:dPr&gt;&lt;m:begChr m:val=&quot;[&quot;/&gt;&lt;m:endChr m:val=&quot;]&quot;/&gt;&lt;m:ctrlPr&gt;&lt;w:rPr&gt;&lt;w:rFonts w:ascii=&quot;Cambria Math&quot; w:h-ansi=&quot;Cambria Math&quot;/&gt;&lt;wx:font wx:val=&quot;Cambria Math&quot;/&gt;&lt;w:i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О±&lt;/m:t&gt;&lt;/m:r&gt;&lt;/m:e&gt;&lt;m:sub&gt;&lt;m:r&gt;&lt;w:rPr&gt;&lt;w:rFonts w:ascii=&quot;Cambria Math&quot; w:h-ansi=&quot;Cambria Math&quot;/&gt;&lt;wx:font wx:val=&quot;Cambria Math&quot;/&gt;&lt;w:i/&gt;&lt;/w:rPr&gt;&lt;m:t&gt;1&lt;/m:t&gt;&lt;/m:r&gt;&lt;/m:sub&gt;&lt;/m:sSub&gt;&lt;m:r&gt;&lt;w:rPr&gt;&lt;w:rFonts w:ascii=&quot;Cambria Math&quot; w:h-ansi=&quot;Cambria Math&quot;/&gt;&lt;wx:font wx:val=&quot;Cambria Math&quot;/&gt;&lt;w:i/&gt;&lt;/w:rPr&gt;&lt;m:t&gt;-&lt;/m:t&gt;&lt;/m:r&gt;&lt;m:r&gt;&lt;w:rPr&gt;&lt;w:rFonts w:ascii=&quot;Cambria Math&quot; w:h-ansi=&quot;Cambria Math&quot;/&gt;&lt;wx:font wx:val=&quot;Cambria Math&quot;/&gt;&lt;w:i/&gt;&lt;w:lang w:val=&quot;EN-US&quot;/&gt;&lt;/w:rPr&gt;&lt;m:t&gt;j&lt;/m:t&gt;&lt;/m:r&gt;&lt;m:d&gt;&lt;m:dPr&gt;&lt;m:ctrlPr&gt;&lt;w:rPr&gt;&lt;w:rFonts w:ascii=&quot;Cambria Math&quot; w:h-ansi=&quot;Cambria Math&quot;/&gt;&lt;wx:font wx:val=&quot;Cambria Math&quot;/&gt;&lt;w:i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П‰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/m:sSub&gt;&lt;m:r&gt;&lt;w:rPr&gt;&lt;w:rFonts w:ascii=&quot;Cambria Math&quot; w:h-ansi=&quot;Cambria Math&quot;/&gt;&lt;wx:font wx:val=&quot;Cambria Math&quot;/&gt;&lt;w:i/&gt;&lt;/w:rPr&gt;&lt;m:t&gt;+&lt;/m:t&gt;&lt;/m:r&gt;&lt;m:r&gt;&lt;w:rPr&gt;&lt;w:rFonts w:ascii=&quot;Cambria Math&quot; w:h-ansi=&quot;Cambria Math&quot;/&gt;&lt;wx:font wx:val=&quot;Cambria Math&quot;/&gt;&lt;w:i/&gt;&lt;w:lang w:val=&quot;EN-US&quot;/&gt;&lt;/w:rPr&gt;&lt;m:t&gt;П‰&lt;/m:t&gt;&lt;/m:r&gt;&lt;/m:e&gt;&lt;/m:d&gt;&lt;/m:e&gt;&lt;/m:d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/w:rPr&gt;&lt;m:t&gt;1&lt;/m:t&gt;&lt;/m:r&gt;&lt;/m:sub&gt;&lt;/m:sSub&gt;&lt;/m:sup&gt;&lt;/m:sSup&gt;&lt;m:r&gt;&lt;w:rPr&gt;&lt;w:rFonts w:ascii=&quot;Cambria Math&quot; w:h-ansi=&quot;Cambria Math&quot;/&gt;&lt;wx:font wx:val=&quot;Cambria Math&quot;/&gt;&lt;w:i/&gt;&lt;/w:rPr&gt;&lt;m:t&gt;-1&lt;/m:t&gt;&lt;/m:r&gt;&lt;/m:e&gt;&lt;/m:d&gt;&lt;m:r&gt;&lt;w:rPr&gt;&lt;w:rFonts w:ascii=&quot;Cambria Math&quot; w:h-ansi=&quot;Cambria Math&quot;/&gt;&lt;wx:font wx:val=&quot;Cambria Math&quot;/&gt;&lt;w:i/&gt;&lt;/w:rPr&gt;&lt;m:t&gt;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49" o:title="" chromakey="white"/>
                </v:shape>
              </w:pict>
            </w:r>
          </w:p>
        </w:tc>
        <w:tc>
          <w:tcPr>
            <w:tcW w:w="1381" w:type="dxa"/>
            <w:vAlign w:val="center"/>
          </w:tcPr>
          <w:p w:rsidR="00611459" w:rsidRPr="00232ECB" w:rsidRDefault="00611459" w:rsidP="00232ECB">
            <w:pPr>
              <w:ind w:firstLine="0"/>
              <w:jc w:val="right"/>
              <w:rPr>
                <w:lang w:val="en-US"/>
              </w:rPr>
            </w:pPr>
            <w:r w:rsidRPr="00AF49CC">
              <w:t>(11)</w:t>
            </w:r>
          </w:p>
        </w:tc>
      </w:tr>
    </w:tbl>
    <w:p w:rsidR="00611459" w:rsidRPr="00AF49CC" w:rsidRDefault="00611459" w:rsidP="00CC4849">
      <w:pPr>
        <w:rPr>
          <w:lang w:val="en-US"/>
        </w:rPr>
      </w:pPr>
    </w:p>
    <w:p w:rsidR="00611459" w:rsidRPr="00AF49CC" w:rsidRDefault="00611459" w:rsidP="00BA1D4F">
      <w:r w:rsidRPr="00AF49CC">
        <w:t xml:space="preserve">Величины </w:t>
      </w:r>
      <w:r w:rsidRPr="00232ECB">
        <w:fldChar w:fldCharType="begin"/>
      </w:r>
      <w:r w:rsidRPr="00232ECB">
        <w:instrText xml:space="preserve"> QUOTE </w:instrText>
      </w:r>
      <w:r w:rsidRPr="00232ECB">
        <w:pict>
          <v:shape id="_x0000_i1073" type="#_x0000_t75" style="width:73.2pt;height:11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69&quot;/&gt;&lt;w:doNotEmbedSystemFonts/&gt;&lt;w:defaultTabStop w:val=&quot;708&quot;/&gt;&lt;w:autoHyphenation/&gt;&lt;w:hyphenationZone w:val=&quot;357&quot;/&gt;&lt;w:doNotHyphenateCaps/&gt;&lt;w:drawingGridHorizontalSpacing w:val=&quot;140&quot;/&gt;&lt;w:drawingGridVerticalSpacing w:val=&quot;381&quot;/&gt;&lt;w:displayHorizontalDrawingGridEvery w:val=&quot;2&quot;/&gt;&lt;w:punctuationKerning/&gt;&lt;w:characterSpacingControl w:val=&quot;DontCompress&quot;/&gt;&lt;w:optimizeForBrowser/&gt;&lt;w:allowPNG/&gt;&lt;w:doNotSaveWebPagesAsSingleFil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12F04&quot;/&gt;&lt;wsp:rsid wsp:val=&quot;00000DC8&quot;/&gt;&lt;wsp:rsid wsp:val=&quot;00012B88&quot;/&gt;&lt;wsp:rsid wsp:val=&quot;0001427E&quot;/&gt;&lt;wsp:rsid wsp:val=&quot;00015252&quot;/&gt;&lt;wsp:rsid wsp:val=&quot;000155E9&quot;/&gt;&lt;wsp:rsid wsp:val=&quot;00015E30&quot;/&gt;&lt;wsp:rsid wsp:val=&quot;00022AB5&quot;/&gt;&lt;wsp:rsid wsp:val=&quot;000256B4&quot;/&gt;&lt;wsp:rsid wsp:val=&quot;00025EA1&quot;/&gt;&lt;wsp:rsid wsp:val=&quot;00027082&quot;/&gt;&lt;wsp:rsid wsp:val=&quot;00027691&quot;/&gt;&lt;wsp:rsid wsp:val=&quot;00036A2C&quot;/&gt;&lt;wsp:rsid wsp:val=&quot;00042390&quot;/&gt;&lt;wsp:rsid wsp:val=&quot;00042E84&quot;/&gt;&lt;wsp:rsid wsp:val=&quot;00043FE4&quot;/&gt;&lt;wsp:rsid wsp:val=&quot;000611FE&quot;/&gt;&lt;wsp:rsid wsp:val=&quot;00062582&quot;/&gt;&lt;wsp:rsid wsp:val=&quot;00062A36&quot;/&gt;&lt;wsp:rsid wsp:val=&quot;00065241&quot;/&gt;&lt;wsp:rsid wsp:val=&quot;0006644D&quot;/&gt;&lt;wsp:rsid wsp:val=&quot;0006702A&quot;/&gt;&lt;wsp:rsid wsp:val=&quot;000675EB&quot;/&gt;&lt;wsp:rsid wsp:val=&quot;00087B2D&quot;/&gt;&lt;wsp:rsid wsp:val=&quot;000907B6&quot;/&gt;&lt;wsp:rsid wsp:val=&quot;00091354&quot;/&gt;&lt;wsp:rsid wsp:val=&quot;000A12F2&quot;/&gt;&lt;wsp:rsid wsp:val=&quot;000A25DB&quot;/&gt;&lt;wsp:rsid wsp:val=&quot;000A460E&quot;/&gt;&lt;wsp:rsid wsp:val=&quot;000A51EB&quot;/&gt;&lt;wsp:rsid wsp:val=&quot;000A71C2&quot;/&gt;&lt;wsp:rsid wsp:val=&quot;000A7E67&quot;/&gt;&lt;wsp:rsid wsp:val=&quot;000B00A6&quot;/&gt;&lt;wsp:rsid wsp:val=&quot;000B1930&quot;/&gt;&lt;wsp:rsid wsp:val=&quot;000B25DD&quot;/&gt;&lt;wsp:rsid wsp:val=&quot;000B2D25&quot;/&gt;&lt;wsp:rsid wsp:val=&quot;000B3A07&quot;/&gt;&lt;wsp:rsid wsp:val=&quot;000C1BE1&quot;/&gt;&lt;wsp:rsid wsp:val=&quot;000C35F6&quot;/&gt;&lt;wsp:rsid wsp:val=&quot;000C5152&quot;/&gt;&lt;wsp:rsid wsp:val=&quot;000D1B58&quot;/&gt;&lt;wsp:rsid wsp:val=&quot;000D5650&quot;/&gt;&lt;wsp:rsid wsp:val=&quot;000D7AB9&quot;/&gt;&lt;wsp:rsid wsp:val=&quot;000E198A&quot;/&gt;&lt;wsp:rsid wsp:val=&quot;000E2F97&quot;/&gt;&lt;wsp:rsid wsp:val=&quot;000E3F01&quot;/&gt;&lt;wsp:rsid wsp:val=&quot;000E4D61&quot;/&gt;&lt;wsp:rsid wsp:val=&quot;000E52CD&quot;/&gt;&lt;wsp:rsid wsp:val=&quot;000E66AA&quot;/&gt;&lt;wsp:rsid wsp:val=&quot;000F1665&quot;/&gt;&lt;wsp:rsid wsp:val=&quot;000F4D3A&quot;/&gt;&lt;wsp:rsid wsp:val=&quot;000F50B4&quot;/&gt;&lt;wsp:rsid wsp:val=&quot;000F70AC&quot;/&gt;&lt;wsp:rsid wsp:val=&quot;001018AE&quot;/&gt;&lt;wsp:rsid wsp:val=&quot;001024DC&quot;/&gt;&lt;wsp:rsid wsp:val=&quot;00102CCB&quot;/&gt;&lt;wsp:rsid wsp:val=&quot;001056BE&quot;/&gt;&lt;wsp:rsid wsp:val=&quot;00110D34&quot;/&gt;&lt;wsp:rsid wsp:val=&quot;00130DFF&quot;/&gt;&lt;wsp:rsid wsp:val=&quot;00132126&quot;/&gt;&lt;wsp:rsid wsp:val=&quot;001346A0&quot;/&gt;&lt;wsp:rsid wsp:val=&quot;001366CF&quot;/&gt;&lt;wsp:rsid wsp:val=&quot;00137164&quot;/&gt;&lt;wsp:rsid wsp:val=&quot;00137B68&quot;/&gt;&lt;wsp:rsid wsp:val=&quot;00137FC8&quot;/&gt;&lt;wsp:rsid wsp:val=&quot;0014268D&quot;/&gt;&lt;wsp:rsid wsp:val=&quot;00146764&quot;/&gt;&lt;wsp:rsid wsp:val=&quot;00146F62&quot;/&gt;&lt;wsp:rsid wsp:val=&quot;001505E1&quot;/&gt;&lt;wsp:rsid wsp:val=&quot;00150A3C&quot;/&gt;&lt;wsp:rsid wsp:val=&quot;00150A53&quot;/&gt;&lt;wsp:rsid wsp:val=&quot;00151F4A&quot;/&gt;&lt;wsp:rsid wsp:val=&quot;001632B0&quot;/&gt;&lt;wsp:rsid wsp:val=&quot;001654F0&quot;/&gt;&lt;wsp:rsid wsp:val=&quot;00166743&quot;/&gt;&lt;wsp:rsid wsp:val=&quot;00171F73&quot;/&gt;&lt;wsp:rsid wsp:val=&quot;00174F60&quot;/&gt;&lt;wsp:rsid wsp:val=&quot;001800F0&quot;/&gt;&lt;wsp:rsid wsp:val=&quot;001852B3&quot;/&gt;&lt;wsp:rsid wsp:val=&quot;001864B6&quot;/&gt;&lt;wsp:rsid wsp:val=&quot;001930CB&quot;/&gt;&lt;wsp:rsid wsp:val=&quot;001A0EC0&quot;/&gt;&lt;wsp:rsid wsp:val=&quot;001A207B&quot;/&gt;&lt;wsp:rsid wsp:val=&quot;001A535A&quot;/&gt;&lt;wsp:rsid wsp:val=&quot;001B2A26&quot;/&gt;&lt;wsp:rsid wsp:val=&quot;001B59BF&quot;/&gt;&lt;wsp:rsid wsp:val=&quot;001C1E84&quot;/&gt;&lt;wsp:rsid wsp:val=&quot;001C520D&quot;/&gt;&lt;wsp:rsid wsp:val=&quot;001C5731&quot;/&gt;&lt;wsp:rsid wsp:val=&quot;001D28EA&quot;/&gt;&lt;wsp:rsid wsp:val=&quot;001D5300&quot;/&gt;&lt;wsp:rsid wsp:val=&quot;001E18B9&quot;/&gt;&lt;wsp:rsid wsp:val=&quot;001E1F66&quot;/&gt;&lt;wsp:rsid wsp:val=&quot;001E6525&quot;/&gt;&lt;wsp:rsid wsp:val=&quot;001E7283&quot;/&gt;&lt;wsp:rsid wsp:val=&quot;001E73BA&quot;/&gt;&lt;wsp:rsid wsp:val=&quot;001E7492&quot;/&gt;&lt;wsp:rsid wsp:val=&quot;001F06A3&quot;/&gt;&lt;wsp:rsid wsp:val=&quot;001F16E3&quot;/&gt;&lt;wsp:rsid wsp:val=&quot;001F42F0&quot;/&gt;&lt;wsp:rsid wsp:val=&quot;001F566A&quot;/&gt;&lt;wsp:rsid wsp:val=&quot;001F7425&quot;/&gt;&lt;wsp:rsid wsp:val=&quot;001F77D0&quot;/&gt;&lt;wsp:rsid wsp:val=&quot;0020042E&quot;/&gt;&lt;wsp:rsid wsp:val=&quot;00202A19&quot;/&gt;&lt;wsp:rsid wsp:val=&quot;00204D50&quot;/&gt;&lt;wsp:rsid wsp:val=&quot;00204DE9&quot;/&gt;&lt;wsp:rsid wsp:val=&quot;002052D5&quot;/&gt;&lt;wsp:rsid wsp:val=&quot;002101D9&quot;/&gt;&lt;wsp:rsid wsp:val=&quot;00210E90&quot;/&gt;&lt;wsp:rsid wsp:val=&quot;002111DA&quot;/&gt;&lt;wsp:rsid wsp:val=&quot;00211533&quot;/&gt;&lt;wsp:rsid wsp:val=&quot;00212F04&quot;/&gt;&lt;wsp:rsid wsp:val=&quot;0021397F&quot;/&gt;&lt;wsp:rsid wsp:val=&quot;002174DC&quot;/&gt;&lt;wsp:rsid wsp:val=&quot;002256F9&quot;/&gt;&lt;wsp:rsid wsp:val=&quot;00225757&quot;/&gt;&lt;wsp:rsid wsp:val=&quot;00225891&quot;/&gt;&lt;wsp:rsid wsp:val=&quot;00227272&quot;/&gt;&lt;wsp:rsid wsp:val=&quot;00230031&quot;/&gt;&lt;wsp:rsid wsp:val=&quot;00231A08&quot;/&gt;&lt;wsp:rsid wsp:val=&quot;00232BF3&quot;/&gt;&lt;wsp:rsid wsp:val=&quot;00232ECB&quot;/&gt;&lt;wsp:rsid wsp:val=&quot;00234D66&quot;/&gt;&lt;wsp:rsid wsp:val=&quot;00240F05&quot;/&gt;&lt;wsp:rsid wsp:val=&quot;00242F0B&quot;/&gt;&lt;wsp:rsid wsp:val=&quot;00244855&quot;/&gt;&lt;wsp:rsid wsp:val=&quot;00244BA0&quot;/&gt;&lt;wsp:rsid wsp:val=&quot;00246149&quot;/&gt;&lt;wsp:rsid wsp:val=&quot;002472B5&quot;/&gt;&lt;wsp:rsid wsp:val=&quot;00250440&quot;/&gt;&lt;wsp:rsid wsp:val=&quot;002504F8&quot;/&gt;&lt;wsp:rsid wsp:val=&quot;002600C8&quot;/&gt;&lt;wsp:rsid wsp:val=&quot;00260B3D&quot;/&gt;&lt;wsp:rsid wsp:val=&quot;002632A4&quot;/&gt;&lt;wsp:rsid wsp:val=&quot;00271A81&quot;/&gt;&lt;wsp:rsid wsp:val=&quot;00273B17&quot;/&gt;&lt;wsp:rsid wsp:val=&quot;0027698E&quot;/&gt;&lt;wsp:rsid wsp:val=&quot;002779D1&quot;/&gt;&lt;wsp:rsid wsp:val=&quot;00281B18&quot;/&gt;&lt;wsp:rsid wsp:val=&quot;002824F5&quot;/&gt;&lt;wsp:rsid wsp:val=&quot;00284725&quot;/&gt;&lt;wsp:rsid wsp:val=&quot;00290D00&quot;/&gt;&lt;wsp:rsid wsp:val=&quot;00291EE8&quot;/&gt;&lt;wsp:rsid wsp:val=&quot;00292FEE&quot;/&gt;&lt;wsp:rsid wsp:val=&quot;00294426&quot;/&gt;&lt;wsp:rsid wsp:val=&quot;002A0544&quot;/&gt;&lt;wsp:rsid wsp:val=&quot;002A06FF&quot;/&gt;&lt;wsp:rsid wsp:val=&quot;002A077C&quot;/&gt;&lt;wsp:rsid wsp:val=&quot;002A1247&quot;/&gt;&lt;wsp:rsid wsp:val=&quot;002A3F2A&quot;/&gt;&lt;wsp:rsid wsp:val=&quot;002A477C&quot;/&gt;&lt;wsp:rsid wsp:val=&quot;002A66A7&quot;/&gt;&lt;wsp:rsid wsp:val=&quot;002A686D&quot;/&gt;&lt;wsp:rsid wsp:val=&quot;002B04A0&quot;/&gt;&lt;wsp:rsid wsp:val=&quot;002B2856&quot;/&gt;&lt;wsp:rsid wsp:val=&quot;002B2A11&quot;/&gt;&lt;wsp:rsid wsp:val=&quot;002B2A18&quot;/&gt;&lt;wsp:rsid wsp:val=&quot;002C4945&quot;/&gt;&lt;wsp:rsid wsp:val=&quot;002C5850&quot;/&gt;&lt;wsp:rsid wsp:val=&quot;002C6ED6&quot;/&gt;&lt;wsp:rsid wsp:val=&quot;002C7254&quot;/&gt;&lt;wsp:rsid wsp:val=&quot;002D5084&quot;/&gt;&lt;wsp:rsid wsp:val=&quot;002D5E95&quot;/&gt;&lt;wsp:rsid wsp:val=&quot;002D5FF8&quot;/&gt;&lt;wsp:rsid wsp:val=&quot;002E7A2B&quot;/&gt;&lt;wsp:rsid wsp:val=&quot;002F0033&quot;/&gt;&lt;wsp:rsid wsp:val=&quot;002F4B1D&quot;/&gt;&lt;wsp:rsid wsp:val=&quot;002F5748&quot;/&gt;&lt;wsp:rsid wsp:val=&quot;002F5E41&quot;/&gt;&lt;wsp:rsid wsp:val=&quot;002F7BF9&quot;/&gt;&lt;wsp:rsid wsp:val=&quot;0030107F&quot;/&gt;&lt;wsp:rsid wsp:val=&quot;00302069&quot;/&gt;&lt;wsp:rsid wsp:val=&quot;003063F0&quot;/&gt;&lt;wsp:rsid wsp:val=&quot;00306980&quot;/&gt;&lt;wsp:rsid wsp:val=&quot;003103B7&quot;/&gt;&lt;wsp:rsid wsp:val=&quot;00316734&quot;/&gt;&lt;wsp:rsid wsp:val=&quot;00317380&quot;/&gt;&lt;wsp:rsid wsp:val=&quot;00317F18&quot;/&gt;&lt;wsp:rsid wsp:val=&quot;0032640D&quot;/&gt;&lt;wsp:rsid wsp:val=&quot;00332356&quot;/&gt;&lt;wsp:rsid wsp:val=&quot;003415E2&quot;/&gt;&lt;wsp:rsid wsp:val=&quot;003427E4&quot;/&gt;&lt;wsp:rsid wsp:val=&quot;00343F66&quot;/&gt;&lt;wsp:rsid wsp:val=&quot;00344143&quot;/&gt;&lt;wsp:rsid wsp:val=&quot;00344822&quot;/&gt;&lt;wsp:rsid wsp:val=&quot;00350FB2&quot;/&gt;&lt;wsp:rsid wsp:val=&quot;00351F44&quot;/&gt;&lt;wsp:rsid wsp:val=&quot;003534CE&quot;/&gt;&lt;wsp:rsid wsp:val=&quot;00361465&quot;/&gt;&lt;wsp:rsid wsp:val=&quot;0036221D&quot;/&gt;&lt;wsp:rsid wsp:val=&quot;00364527&quot;/&gt;&lt;wsp:rsid wsp:val=&quot;00366EA3&quot;/&gt;&lt;wsp:rsid wsp:val=&quot;0037307B&quot;/&gt;&lt;wsp:rsid wsp:val=&quot;0037307D&quot;/&gt;&lt;wsp:rsid wsp:val=&quot;00373F15&quot;/&gt;&lt;wsp:rsid wsp:val=&quot;003746B3&quot;/&gt;&lt;wsp:rsid wsp:val=&quot;00381567&quot;/&gt;&lt;wsp:rsid wsp:val=&quot;00382CBE&quot;/&gt;&lt;wsp:rsid wsp:val=&quot;00385048&quot;/&gt;&lt;wsp:rsid wsp:val=&quot;00391E1B&quot;/&gt;&lt;wsp:rsid wsp:val=&quot;00394257&quot;/&gt;&lt;wsp:rsid wsp:val=&quot;00394402&quot;/&gt;&lt;wsp:rsid wsp:val=&quot;00394EDF&quot;/&gt;&lt;wsp:rsid wsp:val=&quot;003A01BC&quot;/&gt;&lt;wsp:rsid wsp:val=&quot;003A24FA&quot;/&gt;&lt;wsp:rsid wsp:val=&quot;003B031D&quot;/&gt;&lt;wsp:rsid wsp:val=&quot;003B03EE&quot;/&gt;&lt;wsp:rsid wsp:val=&quot;003B1472&quot;/&gt;&lt;wsp:rsid wsp:val=&quot;003B7927&quot;/&gt;&lt;wsp:rsid wsp:val=&quot;003C02A6&quot;/&gt;&lt;wsp:rsid wsp:val=&quot;003C39F7&quot;/&gt;&lt;wsp:rsid wsp:val=&quot;003C6978&quot;/&gt;&lt;wsp:rsid wsp:val=&quot;003D15CB&quot;/&gt;&lt;wsp:rsid wsp:val=&quot;003D1782&quot;/&gt;&lt;wsp:rsid wsp:val=&quot;003D3457&quot;/&gt;&lt;wsp:rsid wsp:val=&quot;003D3DCA&quot;/&gt;&lt;wsp:rsid wsp:val=&quot;003D6674&quot;/&gt;&lt;wsp:rsid wsp:val=&quot;003D6769&quot;/&gt;&lt;wsp:rsid wsp:val=&quot;003E0301&quot;/&gt;&lt;wsp:rsid wsp:val=&quot;003E0422&quot;/&gt;&lt;wsp:rsid wsp:val=&quot;003F365B&quot;/&gt;&lt;wsp:rsid wsp:val=&quot;003F4C53&quot;/&gt;&lt;wsp:rsid wsp:val=&quot;003F63C1&quot;/&gt;&lt;wsp:rsid wsp:val=&quot;0040088F&quot;/&gt;&lt;wsp:rsid wsp:val=&quot;00402E09&quot;/&gt;&lt;wsp:rsid wsp:val=&quot;00403775&quot;/&gt;&lt;wsp:rsid wsp:val=&quot;00406EB8&quot;/&gt;&lt;wsp:rsid wsp:val=&quot;00411EAB&quot;/&gt;&lt;wsp:rsid wsp:val=&quot;00415195&quot;/&gt;&lt;wsp:rsid wsp:val=&quot;004270D1&quot;/&gt;&lt;wsp:rsid wsp:val=&quot;004309DF&quot;/&gt;&lt;wsp:rsid wsp:val=&quot;0043187E&quot;/&gt;&lt;wsp:rsid wsp:val=&quot;00433787&quot;/&gt;&lt;wsp:rsid wsp:val=&quot;00436210&quot;/&gt;&lt;wsp:rsid wsp:val=&quot;00436AEC&quot;/&gt;&lt;wsp:rsid wsp:val=&quot;00442A2C&quot;/&gt;&lt;wsp:rsid wsp:val=&quot;004503EC&quot;/&gt;&lt;wsp:rsid wsp:val=&quot;00452500&quot;/&gt;&lt;wsp:rsid wsp:val=&quot;00452D5E&quot;/&gt;&lt;wsp:rsid wsp:val=&quot;004537F6&quot;/&gt;&lt;wsp:rsid wsp:val=&quot;0045380C&quot;/&gt;&lt;wsp:rsid wsp:val=&quot;004562BC&quot;/&gt;&lt;wsp:rsid wsp:val=&quot;00465F64&quot;/&gt;&lt;wsp:rsid wsp:val=&quot;00473ABF&quot;/&gt;&lt;wsp:rsid wsp:val=&quot;004748BE&quot;/&gt;&lt;wsp:rsid wsp:val=&quot;00476B0F&quot;/&gt;&lt;wsp:rsid wsp:val=&quot;00477BC6&quot;/&gt;&lt;wsp:rsid wsp:val=&quot;0048210E&quot;/&gt;&lt;wsp:rsid wsp:val=&quot;00485C49&quot;/&gt;&lt;wsp:rsid wsp:val=&quot;00487DB1&quot;/&gt;&lt;wsp:rsid wsp:val=&quot;00490F4D&quot;/&gt;&lt;wsp:rsid wsp:val=&quot;00491E80&quot;/&gt;&lt;wsp:rsid wsp:val=&quot;00492255&quot;/&gt;&lt;wsp:rsid wsp:val=&quot;00496238&quot;/&gt;&lt;wsp:rsid wsp:val=&quot;00496359&quot;/&gt;&lt;wsp:rsid wsp:val=&quot;004A02D5&quot;/&gt;&lt;wsp:rsid wsp:val=&quot;004A03B0&quot;/&gt;&lt;wsp:rsid wsp:val=&quot;004A082B&quot;/&gt;&lt;wsp:rsid wsp:val=&quot;004A46D4&quot;/&gt;&lt;wsp:rsid wsp:val=&quot;004A5F62&quot;/&gt;&lt;wsp:rsid wsp:val=&quot;004A62A8&quot;/&gt;&lt;wsp:rsid wsp:val=&quot;004A66EF&quot;/&gt;&lt;wsp:rsid wsp:val=&quot;004A6D17&quot;/&gt;&lt;wsp:rsid wsp:val=&quot;004B275D&quot;/&gt;&lt;wsp:rsid wsp:val=&quot;004B3A61&quot;/&gt;&lt;wsp:rsid wsp:val=&quot;004B7618&quot;/&gt;&lt;wsp:rsid wsp:val=&quot;004C51EB&quot;/&gt;&lt;wsp:rsid wsp:val=&quot;004C656C&quot;/&gt;&lt;wsp:rsid wsp:val=&quot;004D4690&quot;/&gt;&lt;wsp:rsid wsp:val=&quot;004D5A29&quot;/&gt;&lt;wsp:rsid wsp:val=&quot;004D77F0&quot;/&gt;&lt;wsp:rsid wsp:val=&quot;004E35F5&quot;/&gt;&lt;wsp:rsid wsp:val=&quot;004E556C&quot;/&gt;&lt;wsp:rsid wsp:val=&quot;004F59CA&quot;/&gt;&lt;wsp:rsid wsp:val=&quot;00500A20&quot;/&gt;&lt;wsp:rsid wsp:val=&quot;00504760&quot;/&gt;&lt;wsp:rsid wsp:val=&quot;005067CA&quot;/&gt;&lt;wsp:rsid wsp:val=&quot;00507283&quot;/&gt;&lt;wsp:rsid wsp:val=&quot;00510658&quot;/&gt;&lt;wsp:rsid wsp:val=&quot;00521180&quot;/&gt;&lt;wsp:rsid wsp:val=&quot;00522892&quot;/&gt;&lt;wsp:rsid wsp:val=&quot;0053178F&quot;/&gt;&lt;wsp:rsid wsp:val=&quot;00533390&quot;/&gt;&lt;wsp:rsid wsp:val=&quot;00542D6B&quot;/&gt;&lt;wsp:rsid wsp:val=&quot;00547DDA&quot;/&gt;&lt;wsp:rsid wsp:val=&quot;00550E37&quot;/&gt;&lt;wsp:rsid wsp:val=&quot;0055286B&quot;/&gt;&lt;wsp:rsid wsp:val=&quot;0055360B&quot;/&gt;&lt;wsp:rsid wsp:val=&quot;005614C4&quot;/&gt;&lt;wsp:rsid wsp:val=&quot;00562430&quot;/&gt;&lt;wsp:rsid wsp:val=&quot;00562471&quot;/&gt;&lt;wsp:rsid wsp:val=&quot;005625CB&quot;/&gt;&lt;wsp:rsid wsp:val=&quot;00563CE5&quot;/&gt;&lt;wsp:rsid wsp:val=&quot;0056665F&quot;/&gt;&lt;wsp:rsid wsp:val=&quot;005717BF&quot;/&gt;&lt;wsp:rsid wsp:val=&quot;00574D3F&quot;/&gt;&lt;wsp:rsid wsp:val=&quot;00576B30&quot;/&gt;&lt;wsp:rsid wsp:val=&quot;00583DE9&quot;/&gt;&lt;wsp:rsid wsp:val=&quot;00584A39&quot;/&gt;&lt;wsp:rsid wsp:val=&quot;00595B51&quot;/&gt;&lt;wsp:rsid wsp:val=&quot;005A04ED&quot;/&gt;&lt;wsp:rsid wsp:val=&quot;005A0755&quot;/&gt;&lt;wsp:rsid wsp:val=&quot;005A67FC&quot;/&gt;&lt;wsp:rsid wsp:val=&quot;005B3E66&quot;/&gt;&lt;wsp:rsid wsp:val=&quot;005B4E7E&quot;/&gt;&lt;wsp:rsid wsp:val=&quot;005B50F3&quot;/&gt;&lt;wsp:rsid wsp:val=&quot;005C1A48&quot;/&gt;&lt;wsp:rsid wsp:val=&quot;005C6EF1&quot;/&gt;&lt;wsp:rsid wsp:val=&quot;005D360A&quot;/&gt;&lt;wsp:rsid wsp:val=&quot;005D378E&quot;/&gt;&lt;wsp:rsid wsp:val=&quot;005D3849&quot;/&gt;&lt;wsp:rsid wsp:val=&quot;005D4C29&quot;/&gt;&lt;wsp:rsid wsp:val=&quot;005E0599&quot;/&gt;&lt;wsp:rsid wsp:val=&quot;005E3B8E&quot;/&gt;&lt;wsp:rsid wsp:val=&quot;005E4C40&quot;/&gt;&lt;wsp:rsid wsp:val=&quot;005E7043&quot;/&gt;&lt;wsp:rsid wsp:val=&quot;005F086A&quot;/&gt;&lt;wsp:rsid wsp:val=&quot;005F21CC&quot;/&gt;&lt;wsp:rsid wsp:val=&quot;005F3900&quot;/&gt;&lt;wsp:rsid wsp:val=&quot;005F50F5&quot;/&gt;&lt;wsp:rsid wsp:val=&quot;0060306E&quot;/&gt;&lt;wsp:rsid wsp:val=&quot;0060704E&quot;/&gt;&lt;wsp:rsid wsp:val=&quot;006079B5&quot;/&gt;&lt;wsp:rsid wsp:val=&quot;006137BA&quot;/&gt;&lt;wsp:rsid wsp:val=&quot;00613F07&quot;/&gt;&lt;wsp:rsid wsp:val=&quot;006141FF&quot;/&gt;&lt;wsp:rsid wsp:val=&quot;00621230&quot;/&gt;&lt;wsp:rsid wsp:val=&quot;006231E5&quot;/&gt;&lt;wsp:rsid wsp:val=&quot;006321E9&quot;/&gt;&lt;wsp:rsid wsp:val=&quot;00637B61&quot;/&gt;&lt;wsp:rsid wsp:val=&quot;00644F35&quot;/&gt;&lt;wsp:rsid wsp:val=&quot;00652556&quot;/&gt;&lt;wsp:rsid wsp:val=&quot;00654C35&quot;/&gt;&lt;wsp:rsid wsp:val=&quot;0065510E&quot;/&gt;&lt;wsp:rsid wsp:val=&quot;0066448C&quot;/&gt;&lt;wsp:rsid wsp:val=&quot;00664BA8&quot;/&gt;&lt;wsp:rsid wsp:val=&quot;006650C3&quot;/&gt;&lt;wsp:rsid wsp:val=&quot;00677EC9&quot;/&gt;&lt;wsp:rsid wsp:val=&quot;0068026E&quot;/&gt;&lt;wsp:rsid wsp:val=&quot;00683171&quot;/&gt;&lt;wsp:rsid wsp:val=&quot;00684B8F&quot;/&gt;&lt;wsp:rsid wsp:val=&quot;00687F1F&quot;/&gt;&lt;wsp:rsid wsp:val=&quot;006909ED&quot;/&gt;&lt;wsp:rsid wsp:val=&quot;0069369B&quot;/&gt;&lt;wsp:rsid wsp:val=&quot;00694939&quot;/&gt;&lt;wsp:rsid wsp:val=&quot;006968BD&quot;/&gt;&lt;wsp:rsid wsp:val=&quot;006A1085&quot;/&gt;&lt;wsp:rsid wsp:val=&quot;006A1363&quot;/&gt;&lt;wsp:rsid wsp:val=&quot;006A2D43&quot;/&gt;&lt;wsp:rsid wsp:val=&quot;006A315A&quot;/&gt;&lt;wsp:rsid wsp:val=&quot;006A5B34&quot;/&gt;&lt;wsp:rsid wsp:val=&quot;006B01D0&quot;/&gt;&lt;wsp:rsid wsp:val=&quot;006B13A0&quot;/&gt;&lt;wsp:rsid wsp:val=&quot;006B2B5C&quot;/&gt;&lt;wsp:rsid wsp:val=&quot;006B3B26&quot;/&gt;&lt;wsp:rsid wsp:val=&quot;006B4B96&quot;/&gt;&lt;wsp:rsid wsp:val=&quot;006B5BE3&quot;/&gt;&lt;wsp:rsid wsp:val=&quot;006C0A9F&quot;/&gt;&lt;wsp:rsid wsp:val=&quot;006C119A&quot;/&gt;&lt;wsp:rsid wsp:val=&quot;006C1B7C&quot;/&gt;&lt;wsp:rsid wsp:val=&quot;006C3B79&quot;/&gt;&lt;wsp:rsid wsp:val=&quot;006C5C7B&quot;/&gt;&lt;wsp:rsid wsp:val=&quot;006D430D&quot;/&gt;&lt;wsp:rsid wsp:val=&quot;006D4EAD&quot;/&gt;&lt;wsp:rsid wsp:val=&quot;006D5952&quot;/&gt;&lt;wsp:rsid wsp:val=&quot;006D741F&quot;/&gt;&lt;wsp:rsid wsp:val=&quot;006E2F64&quot;/&gt;&lt;wsp:rsid wsp:val=&quot;006E5843&quot;/&gt;&lt;wsp:rsid wsp:val=&quot;006F3F4D&quot;/&gt;&lt;wsp:rsid wsp:val=&quot;006F6B9F&quot;/&gt;&lt;wsp:rsid wsp:val=&quot;006F74D3&quot;/&gt;&lt;wsp:rsid wsp:val=&quot;007001C3&quot;/&gt;&lt;wsp:rsid wsp:val=&quot;00702C69&quot;/&gt;&lt;wsp:rsid wsp:val=&quot;00702E26&quot;/&gt;&lt;wsp:rsid wsp:val=&quot;0070346C&quot;/&gt;&lt;wsp:rsid wsp:val=&quot;00703618&quot;/&gt;&lt;wsp:rsid wsp:val=&quot;00704B10&quot;/&gt;&lt;wsp:rsid wsp:val=&quot;00706AA5&quot;/&gt;&lt;wsp:rsid wsp:val=&quot;00707D22&quot;/&gt;&lt;wsp:rsid wsp:val=&quot;007149FE&quot;/&gt;&lt;wsp:rsid wsp:val=&quot;00714CEF&quot;/&gt;&lt;wsp:rsid wsp:val=&quot;00716428&quot;/&gt;&lt;wsp:rsid wsp:val=&quot;00720BEF&quot;/&gt;&lt;wsp:rsid wsp:val=&quot;00723D69&quot;/&gt;&lt;wsp:rsid wsp:val=&quot;00724E44&quot;/&gt;&lt;wsp:rsid wsp:val=&quot;00725FA3&quot;/&gt;&lt;wsp:rsid wsp:val=&quot;00734C60&quot;/&gt;&lt;wsp:rsid wsp:val=&quot;00736383&quot;/&gt;&lt;wsp:rsid wsp:val=&quot;007366AA&quot;/&gt;&lt;wsp:rsid wsp:val=&quot;0073692A&quot;/&gt;&lt;wsp:rsid wsp:val=&quot;007371CF&quot;/&gt;&lt;wsp:rsid wsp:val=&quot;007433B7&quot;/&gt;&lt;wsp:rsid wsp:val=&quot;00746AE2&quot;/&gt;&lt;wsp:rsid wsp:val=&quot;007523D3&quot;/&gt;&lt;wsp:rsid wsp:val=&quot;00756C9D&quot;/&gt;&lt;wsp:rsid wsp:val=&quot;00762DAD&quot;/&gt;&lt;wsp:rsid wsp:val=&quot;00763051&quot;/&gt;&lt;wsp:rsid wsp:val=&quot;007647D9&quot;/&gt;&lt;wsp:rsid wsp:val=&quot;00765166&quot;/&gt;&lt;wsp:rsid wsp:val=&quot;00770119&quot;/&gt;&lt;wsp:rsid wsp:val=&quot;007718B2&quot;/&gt;&lt;wsp:rsid wsp:val=&quot;007745D5&quot;/&gt;&lt;wsp:rsid wsp:val=&quot;00776F4B&quot;/&gt;&lt;wsp:rsid wsp:val=&quot;0077756B&quot;/&gt;&lt;wsp:rsid wsp:val=&quot;00781182&quot;/&gt;&lt;wsp:rsid wsp:val=&quot;00781D13&quot;/&gt;&lt;wsp:rsid wsp:val=&quot;0078238F&quot;/&gt;&lt;wsp:rsid wsp:val=&quot;007829C7&quot;/&gt;&lt;wsp:rsid wsp:val=&quot;0078715D&quot;/&gt;&lt;wsp:rsid wsp:val=&quot;0078717E&quot;/&gt;&lt;wsp:rsid wsp:val=&quot;00787487&quot;/&gt;&lt;wsp:rsid wsp:val=&quot;00790CCA&quot;/&gt;&lt;wsp:rsid wsp:val=&quot;00792DF8&quot;/&gt;&lt;wsp:rsid wsp:val=&quot;00793936&quot;/&gt;&lt;wsp:rsid wsp:val=&quot;0079407B&quot;/&gt;&lt;wsp:rsid wsp:val=&quot;00795569&quot;/&gt;&lt;wsp:rsid wsp:val=&quot;0079724A&quot;/&gt;&lt;wsp:rsid wsp:val=&quot;007974B0&quot;/&gt;&lt;wsp:rsid wsp:val=&quot;007A31E9&quot;/&gt;&lt;wsp:rsid wsp:val=&quot;007B24C0&quot;/&gt;&lt;wsp:rsid wsp:val=&quot;007B4610&quot;/&gt;&lt;wsp:rsid wsp:val=&quot;007B4AB5&quot;/&gt;&lt;wsp:rsid wsp:val=&quot;007C2CAB&quot;/&gt;&lt;wsp:rsid wsp:val=&quot;007C3E6A&quot;/&gt;&lt;wsp:rsid wsp:val=&quot;007C50F3&quot;/&gt;&lt;wsp:rsid wsp:val=&quot;007D1E71&quot;/&gt;&lt;wsp:rsid wsp:val=&quot;007D32FC&quot;/&gt;&lt;wsp:rsid wsp:val=&quot;007D3A88&quot;/&gt;&lt;wsp:rsid wsp:val=&quot;007D3A95&quot;/&gt;&lt;wsp:rsid wsp:val=&quot;007E0CCC&quot;/&gt;&lt;wsp:rsid wsp:val=&quot;007E1969&quot;/&gt;&lt;wsp:rsid wsp:val=&quot;007E1C08&quot;/&gt;&lt;wsp:rsid wsp:val=&quot;007E4934&quot;/&gt;&lt;wsp:rsid wsp:val=&quot;007E69D7&quot;/&gt;&lt;wsp:rsid wsp:val=&quot;007F00E2&quot;/&gt;&lt;wsp:rsid wsp:val=&quot;007F0185&quot;/&gt;&lt;wsp:rsid wsp:val=&quot;007F04E3&quot;/&gt;&lt;wsp:rsid wsp:val=&quot;007F15E2&quot;/&gt;&lt;wsp:rsid wsp:val=&quot;007F2408&quot;/&gt;&lt;wsp:rsid wsp:val=&quot;007F3857&quot;/&gt;&lt;wsp:rsid wsp:val=&quot;007F6A4D&quot;/&gt;&lt;wsp:rsid wsp:val=&quot;00807C47&quot;/&gt;&lt;wsp:rsid wsp:val=&quot;0081073E&quot;/&gt;&lt;wsp:rsid wsp:val=&quot;00812C0D&quot;/&gt;&lt;wsp:rsid wsp:val=&quot;00812DF2&quot;/&gt;&lt;wsp:rsid wsp:val=&quot;00820340&quot;/&gt;&lt;wsp:rsid wsp:val=&quot;00824172&quot;/&gt;&lt;wsp:rsid wsp:val=&quot;008252C4&quot;/&gt;&lt;wsp:rsid wsp:val=&quot;00826084&quot;/&gt;&lt;wsp:rsid wsp:val=&quot;008262DF&quot;/&gt;&lt;wsp:rsid wsp:val=&quot;00830165&quot;/&gt;&lt;wsp:rsid wsp:val=&quot;00833D39&quot;/&gt;&lt;wsp:rsid wsp:val=&quot;00835128&quot;/&gt;&lt;wsp:rsid wsp:val=&quot;0083760D&quot;/&gt;&lt;wsp:rsid wsp:val=&quot;00840CF3&quot;/&gt;&lt;wsp:rsid wsp:val=&quot;00843001&quot;/&gt;&lt;wsp:rsid wsp:val=&quot;008471E7&quot;/&gt;&lt;wsp:rsid wsp:val=&quot;008478AC&quot;/&gt;&lt;wsp:rsid wsp:val=&quot;00851DD2&quot;/&gt;&lt;wsp:rsid wsp:val=&quot;00852BC6&quot;/&gt;&lt;wsp:rsid wsp:val=&quot;00854D19&quot;/&gt;&lt;wsp:rsid wsp:val=&quot;00855EC2&quot;/&gt;&lt;wsp:rsid wsp:val=&quot;0086137F&quot;/&gt;&lt;wsp:rsid wsp:val=&quot;00864AB5&quot;/&gt;&lt;wsp:rsid wsp:val=&quot;00865803&quot;/&gt;&lt;wsp:rsid wsp:val=&quot;00870E69&quot;/&gt;&lt;wsp:rsid wsp:val=&quot;00871A06&quot;/&gt;&lt;wsp:rsid wsp:val=&quot;00876BC3&quot;/&gt;&lt;wsp:rsid wsp:val=&quot;00877A31&quot;/&gt;&lt;wsp:rsid wsp:val=&quot;008841D4&quot;/&gt;&lt;wsp:rsid wsp:val=&quot;0088617F&quot;/&gt;&lt;wsp:rsid wsp:val=&quot;00890ACE&quot;/&gt;&lt;wsp:rsid wsp:val=&quot;008930B0&quot;/&gt;&lt;wsp:rsid wsp:val=&quot;008931F2&quot;/&gt;&lt;wsp:rsid wsp:val=&quot;0089440E&quot;/&gt;&lt;wsp:rsid wsp:val=&quot;008954A1&quot;/&gt;&lt;wsp:rsid wsp:val=&quot;008A0389&quot;/&gt;&lt;wsp:rsid wsp:val=&quot;008A3E09&quot;/&gt;&lt;wsp:rsid wsp:val=&quot;008A4C4D&quot;/&gt;&lt;wsp:rsid wsp:val=&quot;008A4E5F&quot;/&gt;&lt;wsp:rsid wsp:val=&quot;008A6539&quot;/&gt;&lt;wsp:rsid wsp:val=&quot;008A6968&quot;/&gt;&lt;wsp:rsid wsp:val=&quot;008B125A&quot;/&gt;&lt;wsp:rsid wsp:val=&quot;008B39ED&quot;/&gt;&lt;wsp:rsid wsp:val=&quot;008B6479&quot;/&gt;&lt;wsp:rsid wsp:val=&quot;008B69A7&quot;/&gt;&lt;wsp:rsid wsp:val=&quot;008C5FFF&quot;/&gt;&lt;wsp:rsid wsp:val=&quot;008C7805&quot;/&gt;&lt;wsp:rsid wsp:val=&quot;008D0E22&quot;/&gt;&lt;wsp:rsid wsp:val=&quot;008D32F8&quot;/&gt;&lt;wsp:rsid wsp:val=&quot;008D5C06&quot;/&gt;&lt;wsp:rsid wsp:val=&quot;008E01C2&quot;/&gt;&lt;wsp:rsid wsp:val=&quot;008E0F0A&quot;/&gt;&lt;wsp:rsid wsp:val=&quot;008E1B14&quot;/&gt;&lt;wsp:rsid wsp:val=&quot;008E55FA&quot;/&gt;&lt;wsp:rsid wsp:val=&quot;008E5CD7&quot;/&gt;&lt;wsp:rsid wsp:val=&quot;008E5F99&quot;/&gt;&lt;wsp:rsid wsp:val=&quot;008F17CD&quot;/&gt;&lt;wsp:rsid wsp:val=&quot;008F3918&quot;/&gt;&lt;wsp:rsid wsp:val=&quot;008F6D04&quot;/&gt;&lt;wsp:rsid wsp:val=&quot;008F7423&quot;/&gt;&lt;wsp:rsid wsp:val=&quot;008F78D6&quot;/&gt;&lt;wsp:rsid wsp:val=&quot;00900504&quot;/&gt;&lt;wsp:rsid wsp:val=&quot;00901B59&quot;/&gt;&lt;wsp:rsid wsp:val=&quot;009039B9&quot;/&gt;&lt;wsp:rsid wsp:val=&quot;009045C0&quot;/&gt;&lt;wsp:rsid wsp:val=&quot;009052FC&quot;/&gt;&lt;wsp:rsid wsp:val=&quot;009108DA&quot;/&gt;&lt;wsp:rsid wsp:val=&quot;00910E50&quot;/&gt;&lt;wsp:rsid wsp:val=&quot;00911B8E&quot;/&gt;&lt;wsp:rsid wsp:val=&quot;0091305F&quot;/&gt;&lt;wsp:rsid wsp:val=&quot;009211B4&quot;/&gt;&lt;wsp:rsid wsp:val=&quot;0092351D&quot;/&gt;&lt;wsp:rsid wsp:val=&quot;009264CF&quot;/&gt;&lt;wsp:rsid wsp:val=&quot;009316D8&quot;/&gt;&lt;wsp:rsid wsp:val=&quot;00935B0B&quot;/&gt;&lt;wsp:rsid wsp:val=&quot;009404EE&quot;/&gt;&lt;wsp:rsid wsp:val=&quot;00940CAB&quot;/&gt;&lt;wsp:rsid wsp:val=&quot;00942768&quot;/&gt;&lt;wsp:rsid wsp:val=&quot;00942BCD&quot;/&gt;&lt;wsp:rsid wsp:val=&quot;00947849&quot;/&gt;&lt;wsp:rsid wsp:val=&quot;00950EB3&quot;/&gt;&lt;wsp:rsid wsp:val=&quot;00951013&quot;/&gt;&lt;wsp:rsid wsp:val=&quot;009517F9&quot;/&gt;&lt;wsp:rsid wsp:val=&quot;009527AF&quot;/&gt;&lt;wsp:rsid wsp:val=&quot;00953B26&quot;/&gt;&lt;wsp:rsid wsp:val=&quot;00953C18&quot;/&gt;&lt;wsp:rsid wsp:val=&quot;00954063&quot;/&gt;&lt;wsp:rsid wsp:val=&quot;00954637&quot;/&gt;&lt;wsp:rsid wsp:val=&quot;00954EB0&quot;/&gt;&lt;wsp:rsid wsp:val=&quot;00956B31&quot;/&gt;&lt;wsp:rsid wsp:val=&quot;00960707&quot;/&gt;&lt;wsp:rsid wsp:val=&quot;00966E07&quot;/&gt;&lt;wsp:rsid wsp:val=&quot;00973E40&quot;/&gt;&lt;wsp:rsid wsp:val=&quot;009749E7&quot;/&gt;&lt;wsp:rsid wsp:val=&quot;00982732&quot;/&gt;&lt;wsp:rsid wsp:val=&quot;009827FC&quot;/&gt;&lt;wsp:rsid wsp:val=&quot;009847F1&quot;/&gt;&lt;wsp:rsid wsp:val=&quot;00986711&quot;/&gt;&lt;wsp:rsid wsp:val=&quot;0099114B&quot;/&gt;&lt;wsp:rsid wsp:val=&quot;00992728&quot;/&gt;&lt;wsp:rsid wsp:val=&quot;00994F7D&quot;/&gt;&lt;wsp:rsid wsp:val=&quot;009959E1&quot;/&gt;&lt;wsp:rsid wsp:val=&quot;009A3671&quot;/&gt;&lt;wsp:rsid wsp:val=&quot;009B7182&quot;/&gt;&lt;wsp:rsid wsp:val=&quot;009C0B27&quot;/&gt;&lt;wsp:rsid wsp:val=&quot;009C32F8&quot;/&gt;&lt;wsp:rsid wsp:val=&quot;009C3726&quot;/&gt;&lt;wsp:rsid wsp:val=&quot;009C37FE&quot;/&gt;&lt;wsp:rsid wsp:val=&quot;009C39B7&quot;/&gt;&lt;wsp:rsid wsp:val=&quot;009C44AF&quot;/&gt;&lt;wsp:rsid wsp:val=&quot;009C5655&quot;/&gt;&lt;wsp:rsid wsp:val=&quot;009C5CA2&quot;/&gt;&lt;wsp:rsid wsp:val=&quot;009D038A&quot;/&gt;&lt;wsp:rsid wsp:val=&quot;009D3B62&quot;/&gt;&lt;wsp:rsid wsp:val=&quot;009D4F4D&quot;/&gt;&lt;wsp:rsid wsp:val=&quot;009D63E8&quot;/&gt;&lt;wsp:rsid wsp:val=&quot;009E33C0&quot;/&gt;&lt;wsp:rsid wsp:val=&quot;009E3424&quot;/&gt;&lt;wsp:rsid wsp:val=&quot;009E3CA0&quot;/&gt;&lt;wsp:rsid wsp:val=&quot;009E5D95&quot;/&gt;&lt;wsp:rsid wsp:val=&quot;009E699D&quot;/&gt;&lt;wsp:rsid wsp:val=&quot;009E77D4&quot;/&gt;&lt;wsp:rsid wsp:val=&quot;009E7B53&quot;/&gt;&lt;wsp:rsid wsp:val=&quot;009E7D9E&quot;/&gt;&lt;wsp:rsid wsp:val=&quot;009F20FB&quot;/&gt;&lt;wsp:rsid wsp:val=&quot;009F5281&quot;/&gt;&lt;wsp:rsid wsp:val=&quot;009F60A6&quot;/&gt;&lt;wsp:rsid wsp:val=&quot;00A01A32&quot;/&gt;&lt;wsp:rsid wsp:val=&quot;00A027B5&quot;/&gt;&lt;wsp:rsid wsp:val=&quot;00A02C76&quot;/&gt;&lt;wsp:rsid wsp:val=&quot;00A069A6&quot;/&gt;&lt;wsp:rsid wsp:val=&quot;00A11143&quot;/&gt;&lt;wsp:rsid wsp:val=&quot;00A11DA1&quot;/&gt;&lt;wsp:rsid wsp:val=&quot;00A14C74&quot;/&gt;&lt;wsp:rsid wsp:val=&quot;00A2282B&quot;/&gt;&lt;wsp:rsid wsp:val=&quot;00A262F4&quot;/&gt;&lt;wsp:rsid wsp:val=&quot;00A30A12&quot;/&gt;&lt;wsp:rsid wsp:val=&quot;00A36343&quot;/&gt;&lt;wsp:rsid wsp:val=&quot;00A40147&quot;/&gt;&lt;wsp:rsid wsp:val=&quot;00A40E66&quot;/&gt;&lt;wsp:rsid wsp:val=&quot;00A422C7&quot;/&gt;&lt;wsp:rsid wsp:val=&quot;00A42EA0&quot;/&gt;&lt;wsp:rsid wsp:val=&quot;00A43E22&quot;/&gt;&lt;wsp:rsid wsp:val=&quot;00A44A5E&quot;/&gt;&lt;wsp:rsid wsp:val=&quot;00A46B3B&quot;/&gt;&lt;wsp:rsid wsp:val=&quot;00A57161&quot;/&gt;&lt;wsp:rsid wsp:val=&quot;00A62FFB&quot;/&gt;&lt;wsp:rsid wsp:val=&quot;00A6461E&quot;/&gt;&lt;wsp:rsid wsp:val=&quot;00A64F5A&quot;/&gt;&lt;wsp:rsid wsp:val=&quot;00A66EAC&quot;/&gt;&lt;wsp:rsid wsp:val=&quot;00A700F3&quot;/&gt;&lt;wsp:rsid wsp:val=&quot;00A71F10&quot;/&gt;&lt;wsp:rsid wsp:val=&quot;00A748E3&quot;/&gt;&lt;wsp:rsid wsp:val=&quot;00A76E85&quot;/&gt;&lt;wsp:rsid wsp:val=&quot;00A779A1&quot;/&gt;&lt;wsp:rsid wsp:val=&quot;00A80593&quot;/&gt;&lt;wsp:rsid wsp:val=&quot;00A8156B&quot;/&gt;&lt;wsp:rsid wsp:val=&quot;00A821AC&quot;/&gt;&lt;wsp:rsid wsp:val=&quot;00A825A3&quot;/&gt;&lt;wsp:rsid wsp:val=&quot;00A83407&quot;/&gt;&lt;wsp:rsid wsp:val=&quot;00A83FE2&quot;/&gt;&lt;wsp:rsid wsp:val=&quot;00A845A7&quot;/&gt;&lt;wsp:rsid wsp:val=&quot;00A85193&quot;/&gt;&lt;wsp:rsid wsp:val=&quot;00A858AC&quot;/&gt;&lt;wsp:rsid wsp:val=&quot;00A868ED&quot;/&gt;&lt;wsp:rsid wsp:val=&quot;00A872DF&quot;/&gt;&lt;wsp:rsid wsp:val=&quot;00A92F00&quot;/&gt;&lt;wsp:rsid wsp:val=&quot;00A936A3&quot;/&gt;&lt;wsp:rsid wsp:val=&quot;00AA05AD&quot;/&gt;&lt;wsp:rsid wsp:val=&quot;00AA3D13&quot;/&gt;&lt;wsp:rsid wsp:val=&quot;00AA4ED5&quot;/&gt;&lt;wsp:rsid wsp:val=&quot;00AB28F0&quot;/&gt;&lt;wsp:rsid wsp:val=&quot;00AB4F91&quot;/&gt;&lt;wsp:rsid wsp:val=&quot;00AC1E3E&quot;/&gt;&lt;wsp:rsid wsp:val=&quot;00AC22B4&quot;/&gt;&lt;wsp:rsid wsp:val=&quot;00AC3B41&quot;/&gt;&lt;wsp:rsid wsp:val=&quot;00AC60EF&quot;/&gt;&lt;wsp:rsid wsp:val=&quot;00AD0646&quot;/&gt;&lt;wsp:rsid wsp:val=&quot;00AE413D&quot;/&gt;&lt;wsp:rsid wsp:val=&quot;00AF1730&quot;/&gt;&lt;wsp:rsid wsp:val=&quot;00AF3C34&quot;/&gt;&lt;wsp:rsid wsp:val=&quot;00AF3C7B&quot;/&gt;&lt;wsp:rsid wsp:val=&quot;00AF3EB0&quot;/&gt;&lt;wsp:rsid wsp:val=&quot;00AF3F43&quot;/&gt;&lt;wsp:rsid wsp:val=&quot;00AF4123&quot;/&gt;&lt;wsp:rsid wsp:val=&quot;00AF49CC&quot;/&gt;&lt;wsp:rsid wsp:val=&quot;00AF604E&quot;/&gt;&lt;wsp:rsid wsp:val=&quot;00B02ECA&quot;/&gt;&lt;wsp:rsid wsp:val=&quot;00B04D21&quot;/&gt;&lt;wsp:rsid wsp:val=&quot;00B0500F&quot;/&gt;&lt;wsp:rsid wsp:val=&quot;00B05FCD&quot;/&gt;&lt;wsp:rsid wsp:val=&quot;00B068AB&quot;/&gt;&lt;wsp:rsid wsp:val=&quot;00B06E78&quot;/&gt;&lt;wsp:rsid wsp:val=&quot;00B110F0&quot;/&gt;&lt;wsp:rsid wsp:val=&quot;00B11187&quot;/&gt;&lt;wsp:rsid wsp:val=&quot;00B1396B&quot;/&gt;&lt;wsp:rsid wsp:val=&quot;00B15452&quot;/&gt;&lt;wsp:rsid wsp:val=&quot;00B36D67&quot;/&gt;&lt;wsp:rsid wsp:val=&quot;00B41905&quot;/&gt;&lt;wsp:rsid wsp:val=&quot;00B42A02&quot;/&gt;&lt;wsp:rsid wsp:val=&quot;00B43AD7&quot;/&gt;&lt;wsp:rsid wsp:val=&quot;00B4429E&quot;/&gt;&lt;wsp:rsid wsp:val=&quot;00B459CE&quot;/&gt;&lt;wsp:rsid wsp:val=&quot;00B50E7E&quot;/&gt;&lt;wsp:rsid wsp:val=&quot;00B50EC1&quot;/&gt;&lt;wsp:rsid wsp:val=&quot;00B5532F&quot;/&gt;&lt;wsp:rsid wsp:val=&quot;00B55783&quot;/&gt;&lt;wsp:rsid wsp:val=&quot;00B55DAF&quot;/&gt;&lt;wsp:rsid wsp:val=&quot;00B56F8A&quot;/&gt;&lt;wsp:rsid wsp:val=&quot;00B57D29&quot;/&gt;&lt;wsp:rsid wsp:val=&quot;00B6579A&quot;/&gt;&lt;wsp:rsid wsp:val=&quot;00B66B49&quot;/&gt;&lt;wsp:rsid wsp:val=&quot;00B71208&quot;/&gt;&lt;wsp:rsid wsp:val=&quot;00B72B8F&quot;/&gt;&lt;wsp:rsid wsp:val=&quot;00B74356&quot;/&gt;&lt;wsp:rsid wsp:val=&quot;00B74FFD&quot;/&gt;&lt;wsp:rsid wsp:val=&quot;00B8100C&quot;/&gt;&lt;wsp:rsid wsp:val=&quot;00B82691&quot;/&gt;&lt;wsp:rsid wsp:val=&quot;00B82F6B&quot;/&gt;&lt;wsp:rsid wsp:val=&quot;00B83CAA&quot;/&gt;&lt;wsp:rsid wsp:val=&quot;00B84553&quot;/&gt;&lt;wsp:rsid wsp:val=&quot;00B851B2&quot;/&gt;&lt;wsp:rsid wsp:val=&quot;00B90CEF&quot;/&gt;&lt;wsp:rsid wsp:val=&quot;00B94D69&quot;/&gt;&lt;wsp:rsid wsp:val=&quot;00BA1D4F&quot;/&gt;&lt;wsp:rsid wsp:val=&quot;00BA651E&quot;/&gt;&lt;wsp:rsid wsp:val=&quot;00BA7213&quot;/&gt;&lt;wsp:rsid wsp:val=&quot;00BA7711&quot;/&gt;&lt;wsp:rsid wsp:val=&quot;00BB1E66&quot;/&gt;&lt;wsp:rsid wsp:val=&quot;00BB238D&quot;/&gt;&lt;wsp:rsid wsp:val=&quot;00BB346A&quot;/&gt;&lt;wsp:rsid wsp:val=&quot;00BB4685&quot;/&gt;&lt;wsp:rsid wsp:val=&quot;00BB62D4&quot;/&gt;&lt;wsp:rsid wsp:val=&quot;00BB7353&quot;/&gt;&lt;wsp:rsid wsp:val=&quot;00BC083D&quot;/&gt;&lt;wsp:rsid wsp:val=&quot;00BC2D94&quot;/&gt;&lt;wsp:rsid wsp:val=&quot;00BC378C&quot;/&gt;&lt;wsp:rsid wsp:val=&quot;00BC43FE&quot;/&gt;&lt;wsp:rsid wsp:val=&quot;00BC589D&quot;/&gt;&lt;wsp:rsid wsp:val=&quot;00BC7DD8&quot;/&gt;&lt;wsp:rsid wsp:val=&quot;00BD68C2&quot;/&gt;&lt;wsp:rsid wsp:val=&quot;00BD78BB&quot;/&gt;&lt;wsp:rsid wsp:val=&quot;00BE16B4&quot;/&gt;&lt;wsp:rsid wsp:val=&quot;00BE3677&quot;/&gt;&lt;wsp:rsid wsp:val=&quot;00BE60D9&quot;/&gt;&lt;wsp:rsid wsp:val=&quot;00BF133E&quot;/&gt;&lt;wsp:rsid wsp:val=&quot;00BF13F4&quot;/&gt;&lt;wsp:rsid wsp:val=&quot;00BF3D11&quot;/&gt;&lt;wsp:rsid wsp:val=&quot;00BF3EFB&quot;/&gt;&lt;wsp:rsid wsp:val=&quot;00BF74AB&quot;/&gt;&lt;wsp:rsid wsp:val=&quot;00C00384&quot;/&gt;&lt;wsp:rsid wsp:val=&quot;00C03347&quot;/&gt;&lt;wsp:rsid wsp:val=&quot;00C1047B&quot;/&gt;&lt;wsp:rsid wsp:val=&quot;00C20BC4&quot;/&gt;&lt;wsp:rsid wsp:val=&quot;00C220D6&quot;/&gt;&lt;wsp:rsid wsp:val=&quot;00C23C20&quot;/&gt;&lt;wsp:rsid wsp:val=&quot;00C331DE&quot;/&gt;&lt;wsp:rsid wsp:val=&quot;00C356CF&quot;/&gt;&lt;wsp:rsid wsp:val=&quot;00C40A36&quot;/&gt;&lt;wsp:rsid wsp:val=&quot;00C425C6&quot;/&gt;&lt;wsp:rsid wsp:val=&quot;00C42862&quot;/&gt;&lt;wsp:rsid wsp:val=&quot;00C42A98&quot;/&gt;&lt;wsp:rsid wsp:val=&quot;00C45501&quot;/&gt;&lt;wsp:rsid wsp:val=&quot;00C460D6&quot;/&gt;&lt;wsp:rsid wsp:val=&quot;00C47463&quot;/&gt;&lt;wsp:rsid wsp:val=&quot;00C529BA&quot;/&gt;&lt;wsp:rsid wsp:val=&quot;00C54986&quot;/&gt;&lt;wsp:rsid wsp:val=&quot;00C56F15&quot;/&gt;&lt;wsp:rsid wsp:val=&quot;00C60E12&quot;/&gt;&lt;wsp:rsid wsp:val=&quot;00C6237A&quot;/&gt;&lt;wsp:rsid wsp:val=&quot;00C71B99&quot;/&gt;&lt;wsp:rsid wsp:val=&quot;00C72CB8&quot;/&gt;&lt;wsp:rsid wsp:val=&quot;00C730AC&quot;/&gt;&lt;wsp:rsid wsp:val=&quot;00C8006D&quot;/&gt;&lt;wsp:rsid wsp:val=&quot;00C81A63&quot;/&gt;&lt;wsp:rsid wsp:val=&quot;00C83435&quot;/&gt;&lt;wsp:rsid wsp:val=&quot;00C84BB2&quot;/&gt;&lt;wsp:rsid wsp:val=&quot;00C94AB1&quot;/&gt;&lt;wsp:rsid wsp:val=&quot;00C97998&quot;/&gt;&lt;wsp:rsid wsp:val=&quot;00CA4F12&quot;/&gt;&lt;wsp:rsid wsp:val=&quot;00CB2C4F&quot;/&gt;&lt;wsp:rsid wsp:val=&quot;00CB4714&quot;/&gt;&lt;wsp:rsid wsp:val=&quot;00CB695F&quot;/&gt;&lt;wsp:rsid wsp:val=&quot;00CC1459&quot;/&gt;&lt;wsp:rsid wsp:val=&quot;00CC2555&quot;/&gt;&lt;wsp:rsid wsp:val=&quot;00CC3529&quot;/&gt;&lt;wsp:rsid wsp:val=&quot;00CC4849&quot;/&gt;&lt;wsp:rsid wsp:val=&quot;00CC4B10&quot;/&gt;&lt;wsp:rsid wsp:val=&quot;00CC5816&quot;/&gt;&lt;wsp:rsid wsp:val=&quot;00CC7355&quot;/&gt;&lt;wsp:rsid wsp:val=&quot;00CD2B96&quot;/&gt;&lt;wsp:rsid wsp:val=&quot;00CD6BE6&quot;/&gt;&lt;wsp:rsid wsp:val=&quot;00CE0044&quot;/&gt;&lt;wsp:rsid wsp:val=&quot;00CE1987&quot;/&gt;&lt;wsp:rsid wsp:val=&quot;00CE1F95&quot;/&gt;&lt;wsp:rsid wsp:val=&quot;00CE4EBA&quot;/&gt;&lt;wsp:rsid wsp:val=&quot;00CE6ABA&quot;/&gt;&lt;wsp:rsid wsp:val=&quot;00CF112D&quot;/&gt;&lt;wsp:rsid wsp:val=&quot;00CF1A1D&quot;/&gt;&lt;wsp:rsid wsp:val=&quot;00CF31B5&quot;/&gt;&lt;wsp:rsid wsp:val=&quot;00CF37C2&quot;/&gt;&lt;wsp:rsid wsp:val=&quot;00CF5C00&quot;/&gt;&lt;wsp:rsid wsp:val=&quot;00CF6553&quot;/&gt;&lt;wsp:rsid wsp:val=&quot;00D0169B&quot;/&gt;&lt;wsp:rsid wsp:val=&quot;00D0293C&quot;/&gt;&lt;wsp:rsid wsp:val=&quot;00D06100&quot;/&gt;&lt;wsp:rsid wsp:val=&quot;00D0743F&quot;/&gt;&lt;wsp:rsid wsp:val=&quot;00D1458C&quot;/&gt;&lt;wsp:rsid wsp:val=&quot;00D213AA&quot;/&gt;&lt;wsp:rsid wsp:val=&quot;00D215D5&quot;/&gt;&lt;wsp:rsid wsp:val=&quot;00D25CCD&quot;/&gt;&lt;wsp:rsid wsp:val=&quot;00D3054B&quot;/&gt;&lt;wsp:rsid wsp:val=&quot;00D3504D&quot;/&gt;&lt;wsp:rsid wsp:val=&quot;00D42797&quot;/&gt;&lt;wsp:rsid wsp:val=&quot;00D511B9&quot;/&gt;&lt;wsp:rsid wsp:val=&quot;00D5139B&quot;/&gt;&lt;wsp:rsid wsp:val=&quot;00D5315C&quot;/&gt;&lt;wsp:rsid wsp:val=&quot;00D5466E&quot;/&gt;&lt;wsp:rsid wsp:val=&quot;00D572D5&quot;/&gt;&lt;wsp:rsid wsp:val=&quot;00D572D8&quot;/&gt;&lt;wsp:rsid wsp:val=&quot;00D6258C&quot;/&gt;&lt;wsp:rsid wsp:val=&quot;00D63945&quot;/&gt;&lt;wsp:rsid wsp:val=&quot;00D73D02&quot;/&gt;&lt;wsp:rsid wsp:val=&quot;00D73E93&quot;/&gt;&lt;wsp:rsid wsp:val=&quot;00D80390&quot;/&gt;&lt;wsp:rsid wsp:val=&quot;00D8098C&quot;/&gt;&lt;wsp:rsid wsp:val=&quot;00D837B8&quot;/&gt;&lt;wsp:rsid wsp:val=&quot;00D85138&quot;/&gt;&lt;wsp:rsid wsp:val=&quot;00D854E6&quot;/&gt;&lt;wsp:rsid wsp:val=&quot;00D85967&quot;/&gt;&lt;wsp:rsid wsp:val=&quot;00D86F01&quot;/&gt;&lt;wsp:rsid wsp:val=&quot;00D902A0&quot;/&gt;&lt;wsp:rsid wsp:val=&quot;00D92E2E&quot;/&gt;&lt;wsp:rsid wsp:val=&quot;00D939E1&quot;/&gt;&lt;wsp:rsid wsp:val=&quot;00D93C84&quot;/&gt;&lt;wsp:rsid wsp:val=&quot;00DA09EE&quot;/&gt;&lt;wsp:rsid wsp:val=&quot;00DA16DD&quot;/&gt;&lt;wsp:rsid wsp:val=&quot;00DA401B&quot;/&gt;&lt;wsp:rsid wsp:val=&quot;00DA4306&quot;/&gt;&lt;wsp:rsid wsp:val=&quot;00DA4471&quot;/&gt;&lt;wsp:rsid wsp:val=&quot;00DA5FDF&quot;/&gt;&lt;wsp:rsid wsp:val=&quot;00DB0B3D&quot;/&gt;&lt;wsp:rsid wsp:val=&quot;00DB13E4&quot;/&gt;&lt;wsp:rsid wsp:val=&quot;00DB1886&quot;/&gt;&lt;wsp:rsid wsp:val=&quot;00DB285B&quot;/&gt;&lt;wsp:rsid wsp:val=&quot;00DB6FED&quot;/&gt;&lt;wsp:rsid wsp:val=&quot;00DC3128&quot;/&gt;&lt;wsp:rsid wsp:val=&quot;00DC4765&quot;/&gt;&lt;wsp:rsid wsp:val=&quot;00DC7011&quot;/&gt;&lt;wsp:rsid wsp:val=&quot;00DD2FBA&quot;/&gt;&lt;wsp:rsid wsp:val=&quot;00DD5D2A&quot;/&gt;&lt;wsp:rsid wsp:val=&quot;00DD645B&quot;/&gt;&lt;wsp:rsid wsp:val=&quot;00DD7539&quot;/&gt;&lt;wsp:rsid wsp:val=&quot;00DE053C&quot;/&gt;&lt;wsp:rsid wsp:val=&quot;00DE2201&quot;/&gt;&lt;wsp:rsid wsp:val=&quot;00DE5B78&quot;/&gt;&lt;wsp:rsid wsp:val=&quot;00DE734E&quot;/&gt;&lt;wsp:rsid wsp:val=&quot;00DE76E9&quot;/&gt;&lt;wsp:rsid wsp:val=&quot;00DF0003&quot;/&gt;&lt;wsp:rsid wsp:val=&quot;00DF282A&quot;/&gt;&lt;wsp:rsid wsp:val=&quot;00DF45B2&quot;/&gt;&lt;wsp:rsid wsp:val=&quot;00DF5F34&quot;/&gt;&lt;wsp:rsid wsp:val=&quot;00DF6D6A&quot;/&gt;&lt;wsp:rsid wsp:val=&quot;00E0163C&quot;/&gt;&lt;wsp:rsid wsp:val=&quot;00E05713&quot;/&gt;&lt;wsp:rsid wsp:val=&quot;00E058E3&quot;/&gt;&lt;wsp:rsid wsp:val=&quot;00E06B92&quot;/&gt;&lt;wsp:rsid wsp:val=&quot;00E133B0&quot;/&gt;&lt;wsp:rsid wsp:val=&quot;00E1752F&quot;/&gt;&lt;wsp:rsid wsp:val=&quot;00E206FC&quot;/&gt;&lt;wsp:rsid wsp:val=&quot;00E212DC&quot;/&gt;&lt;wsp:rsid wsp:val=&quot;00E2144E&quot;/&gt;&lt;wsp:rsid wsp:val=&quot;00E23132&quot;/&gt;&lt;wsp:rsid wsp:val=&quot;00E24101&quot;/&gt;&lt;wsp:rsid wsp:val=&quot;00E24F78&quot;/&gt;&lt;wsp:rsid wsp:val=&quot;00E26E3C&quot;/&gt;&lt;wsp:rsid wsp:val=&quot;00E27269&quot;/&gt;&lt;wsp:rsid wsp:val=&quot;00E3431A&quot;/&gt;&lt;wsp:rsid wsp:val=&quot;00E352F2&quot;/&gt;&lt;wsp:rsid wsp:val=&quot;00E44D62&quot;/&gt;&lt;wsp:rsid wsp:val=&quot;00E53ABD&quot;/&gt;&lt;wsp:rsid wsp:val=&quot;00E53CAC&quot;/&gt;&lt;wsp:rsid wsp:val=&quot;00E552AF&quot;/&gt;&lt;wsp:rsid wsp:val=&quot;00E56B55&quot;/&gt;&lt;wsp:rsid wsp:val=&quot;00E56C8E&quot;/&gt;&lt;wsp:rsid wsp:val=&quot;00E62CF3&quot;/&gt;&lt;wsp:rsid wsp:val=&quot;00E6308F&quot;/&gt;&lt;wsp:rsid wsp:val=&quot;00E6547E&quot;/&gt;&lt;wsp:rsid wsp:val=&quot;00E65F77&quot;/&gt;&lt;wsp:rsid wsp:val=&quot;00E72195&quot;/&gt;&lt;wsp:rsid wsp:val=&quot;00E745BE&quot;/&gt;&lt;wsp:rsid wsp:val=&quot;00E749E5&quot;/&gt;&lt;wsp:rsid wsp:val=&quot;00E759E7&quot;/&gt;&lt;wsp:rsid wsp:val=&quot;00E800C9&quot;/&gt;&lt;wsp:rsid wsp:val=&quot;00E835D4&quot;/&gt;&lt;wsp:rsid wsp:val=&quot;00E86E4B&quot;/&gt;&lt;wsp:rsid wsp:val=&quot;00E86ECE&quot;/&gt;&lt;wsp:rsid wsp:val=&quot;00E87F15&quot;/&gt;&lt;wsp:rsid wsp:val=&quot;00E90343&quot;/&gt;&lt;wsp:rsid wsp:val=&quot;00E92ACB&quot;/&gt;&lt;wsp:rsid wsp:val=&quot;00E93801&quot;/&gt;&lt;wsp:rsid wsp:val=&quot;00E93BB5&quot;/&gt;&lt;wsp:rsid wsp:val=&quot;00E94466&quot;/&gt;&lt;wsp:rsid wsp:val=&quot;00E94665&quot;/&gt;&lt;wsp:rsid wsp:val=&quot;00E961B3&quot;/&gt;&lt;wsp:rsid wsp:val=&quot;00EA5D91&quot;/&gt;&lt;wsp:rsid wsp:val=&quot;00EA7398&quot;/&gt;&lt;wsp:rsid wsp:val=&quot;00EB09F9&quot;/&gt;&lt;wsp:rsid wsp:val=&quot;00EB1018&quot;/&gt;&lt;wsp:rsid wsp:val=&quot;00EB3A7C&quot;/&gt;&lt;wsp:rsid wsp:val=&quot;00EB486E&quot;/&gt;&lt;wsp:rsid wsp:val=&quot;00EB528B&quot;/&gt;&lt;wsp:rsid wsp:val=&quot;00EB58A3&quot;/&gt;&lt;wsp:rsid wsp:val=&quot;00EB5954&quot;/&gt;&lt;wsp:rsid wsp:val=&quot;00EB62B2&quot;/&gt;&lt;wsp:rsid wsp:val=&quot;00EC239A&quot;/&gt;&lt;wsp:rsid wsp:val=&quot;00EC6429&quot;/&gt;&lt;wsp:rsid wsp:val=&quot;00EC6604&quot;/&gt;&lt;wsp:rsid wsp:val=&quot;00EC7B68&quot;/&gt;&lt;wsp:rsid wsp:val=&quot;00ED04CC&quot;/&gt;&lt;wsp:rsid wsp:val=&quot;00ED0E92&quot;/&gt;&lt;wsp:rsid wsp:val=&quot;00ED37DF&quot;/&gt;&lt;wsp:rsid wsp:val=&quot;00ED4ACF&quot;/&gt;&lt;wsp:rsid wsp:val=&quot;00ED6F04&quot;/&gt;&lt;wsp:rsid wsp:val=&quot;00EE1CE2&quot;/&gt;&lt;wsp:rsid wsp:val=&quot;00EE2598&quot;/&gt;&lt;wsp:rsid wsp:val=&quot;00EF161F&quot;/&gt;&lt;wsp:rsid wsp:val=&quot;00EF3988&quot;/&gt;&lt;wsp:rsid wsp:val=&quot;00EF7AC3&quot;/&gt;&lt;wsp:rsid wsp:val=&quot;00F00AD1&quot;/&gt;&lt;wsp:rsid wsp:val=&quot;00F01323&quot;/&gt;&lt;wsp:rsid wsp:val=&quot;00F01DCF&quot;/&gt;&lt;wsp:rsid wsp:val=&quot;00F0564E&quot;/&gt;&lt;wsp:rsid wsp:val=&quot;00F057BA&quot;/&gt;&lt;wsp:rsid wsp:val=&quot;00F0648B&quot;/&gt;&lt;wsp:rsid wsp:val=&quot;00F1023F&quot;/&gt;&lt;wsp:rsid wsp:val=&quot;00F11302&quot;/&gt;&lt;wsp:rsid wsp:val=&quot;00F1492F&quot;/&gt;&lt;wsp:rsid wsp:val=&quot;00F14D5A&quot;/&gt;&lt;wsp:rsid wsp:val=&quot;00F20428&quot;/&gt;&lt;wsp:rsid wsp:val=&quot;00F204BA&quot;/&gt;&lt;wsp:rsid wsp:val=&quot;00F211D3&quot;/&gt;&lt;wsp:rsid wsp:val=&quot;00F21D67&quot;/&gt;&lt;wsp:rsid wsp:val=&quot;00F22A06&quot;/&gt;&lt;wsp:rsid wsp:val=&quot;00F22B5E&quot;/&gt;&lt;wsp:rsid wsp:val=&quot;00F24B5E&quot;/&gt;&lt;wsp:rsid wsp:val=&quot;00F255EF&quot;/&gt;&lt;wsp:rsid wsp:val=&quot;00F26159&quot;/&gt;&lt;wsp:rsid wsp:val=&quot;00F275D1&quot;/&gt;&lt;wsp:rsid wsp:val=&quot;00F306E8&quot;/&gt;&lt;wsp:rsid wsp:val=&quot;00F330E1&quot;/&gt;&lt;wsp:rsid wsp:val=&quot;00F34CC8&quot;/&gt;&lt;wsp:rsid wsp:val=&quot;00F37119&quot;/&gt;&lt;wsp:rsid wsp:val=&quot;00F425AA&quot;/&gt;&lt;wsp:rsid wsp:val=&quot;00F43AEF&quot;/&gt;&lt;wsp:rsid wsp:val=&quot;00F43E19&quot;/&gt;&lt;wsp:rsid wsp:val=&quot;00F44A58&quot;/&gt;&lt;wsp:rsid wsp:val=&quot;00F452B1&quot;/&gt;&lt;wsp:rsid wsp:val=&quot;00F527F0&quot;/&gt;&lt;wsp:rsid wsp:val=&quot;00F5391A&quot;/&gt;&lt;wsp:rsid wsp:val=&quot;00F5481B&quot;/&gt;&lt;wsp:rsid wsp:val=&quot;00F55EA0&quot;/&gt;&lt;wsp:rsid wsp:val=&quot;00F57F9B&quot;/&gt;&lt;wsp:rsid wsp:val=&quot;00F6066D&quot;/&gt;&lt;wsp:rsid wsp:val=&quot;00F651B4&quot;/&gt;&lt;wsp:rsid wsp:val=&quot;00F67C43&quot;/&gt;&lt;wsp:rsid wsp:val=&quot;00F7196E&quot;/&gt;&lt;wsp:rsid wsp:val=&quot;00F74376&quot;/&gt;&lt;wsp:rsid wsp:val=&quot;00F774ED&quot;/&gt;&lt;wsp:rsid wsp:val=&quot;00F83D1B&quot;/&gt;&lt;wsp:rsid wsp:val=&quot;00F852B1&quot;/&gt;&lt;wsp:rsid wsp:val=&quot;00F91DEB&quot;/&gt;&lt;wsp:rsid wsp:val=&quot;00F9393C&quot;/&gt;&lt;wsp:rsid wsp:val=&quot;00F94559&quot;/&gt;&lt;wsp:rsid wsp:val=&quot;00F95033&quot;/&gt;&lt;wsp:rsid wsp:val=&quot;00F96289&quot;/&gt;&lt;wsp:rsid wsp:val=&quot;00F97EBC&quot;/&gt;&lt;wsp:rsid wsp:val=&quot;00FA498E&quot;/&gt;&lt;wsp:rsid wsp:val=&quot;00FA5C4C&quot;/&gt;&lt;wsp:rsid wsp:val=&quot;00FA7295&quot;/&gt;&lt;wsp:rsid wsp:val=&quot;00FB1224&quot;/&gt;&lt;wsp:rsid wsp:val=&quot;00FB6EC6&quot;/&gt;&lt;wsp:rsid wsp:val=&quot;00FC2D30&quot;/&gt;&lt;wsp:rsid wsp:val=&quot;00FC430C&quot;/&gt;&lt;wsp:rsid wsp:val=&quot;00FC4449&quot;/&gt;&lt;wsp:rsid wsp:val=&quot;00FC5D05&quot;/&gt;&lt;wsp:rsid wsp:val=&quot;00FC6F4B&quot;/&gt;&lt;wsp:rsid wsp:val=&quot;00FD1590&quot;/&gt;&lt;wsp:rsid wsp:val=&quot;00FD377A&quot;/&gt;&lt;wsp:rsid wsp:val=&quot;00FD4D70&quot;/&gt;&lt;wsp:rsid wsp:val=&quot;00FD5A71&quot;/&gt;&lt;wsp:rsid wsp:val=&quot;00FD5F4A&quot;/&gt;&lt;wsp:rsid wsp:val=&quot;00FE102E&quot;/&gt;&lt;wsp:rsid wsp:val=&quot;00FE2B97&quot;/&gt;&lt;wsp:rsid wsp:val=&quot;00FE4102&quot;/&gt;&lt;wsp:rsid wsp:val=&quot;00FE475C&quot;/&gt;&lt;wsp:rsid wsp:val=&quot;00FE4D89&quot;/&gt;&lt;wsp:rsid wsp:val=&quot;00FE79E0&quot;/&gt;&lt;wsp:rsid wsp:val=&quot;00FF1F4E&quot;/&gt;&lt;wsp:rsid wsp:val=&quot;00FF2006&quot;/&gt;&lt;wsp:rsid wsp:val=&quot;00FF4CEE&quot;/&gt;&lt;/wsp:rsids&gt;&lt;/w:docPr&gt;&lt;w:body&gt;&lt;w:p wsp:rsidR=&quot;00000000&quot; wsp:rsidRDefault=&quot;00BA7711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F&lt;/m:t&gt;&lt;/m:r&gt;&lt;/m:e&gt;&lt;m:sub&gt;&lt;m:r&gt;&lt;w:rPr&gt;&lt;w:rFonts w:ascii=&quot;Cambria Math&quot; w:h-ansi=&quot;Cambria Math&quot;/&gt;&lt;wx:font wx:val=&quot;Cambria Math&quot;/&gt;&lt;w:i/&gt;&lt;/w:rPr&gt;&lt;m:t&gt;S1&lt;/m:t&gt;&lt;/m:r&gt;&lt;/m:sub&gt;&lt;/m:sSub&gt;&lt;m:r&gt;&lt;w:rPr&gt;&lt;w:rFonts w:ascii=&quot;Cambria Math&quot; w:h-ansi=&quot;Cambria Math&quot;/&gt;&lt;wx:font wx:val=&quot;Cambria Math&quot;/&gt;&lt;w:i/&gt;&lt;/w:rPr&gt;&lt;m:t&gt;, 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D&lt;/m:t&gt;&lt;/m:r&gt;&lt;/m:e&gt;&lt;m:sub&gt;&lt;m:r&gt;&lt;w:rPr&gt;&lt;w:rFonts w:ascii=&quot;Cambria Math&quot; w:h-ansi=&quot;Cambria Math&quot;/&gt;&lt;wx:font wx:val=&quot;Cambria Math&quot;/&gt;&lt;w:i/&gt;&lt;/w:rPr&gt;&lt;m:t&gt;S1&lt;/m:t&gt;&lt;/m:r&gt;&lt;/m:sub&gt;&lt;/m:sSub&gt;&lt;m:r&gt;&lt;w:rPr&gt;&lt;w:rFonts w:ascii=&quot;Cambria Math&quot; w:h-ansi=&quot;Cambria Math&quot;/&gt;&lt;wx:font wx:val=&quot;Cambria Math&quot;/&gt;&lt;w:i/&gt;&lt;/w:rPr&gt;&lt;m:t&gt;, 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E&lt;/m:t&gt;&lt;/m:r&gt;&lt;/m:e&gt;&lt;m:sub&gt;&lt;m:r&gt;&lt;w:rPr&gt;&lt;w:rFonts w:ascii=&quot;Cambria Math&quot; w:h-ansi=&quot;Cambria Math&quot;/&gt;&lt;wx:font wx:val=&quot;Cambria Math&quot;/&gt;&lt;w:i/&gt;&lt;/w:rPr&gt;&lt;m:t&gt;S1&lt;/m:t&gt;&lt;/m:r&gt;&lt;/m:sub&gt;&lt;/m:sSub&gt;&lt;m:r&gt;&lt;w:rPr&gt;&lt;w:rFonts w:ascii=&quot;Cambria Math&quot; w:h-ansi=&quot;Cambria Math&quot;/&gt;&lt;wx:font wx:val=&quot;Cambria Math&quot;/&gt;&lt;w:i/&gt;&lt;/w:rPr&gt;&lt;m:t&gt;, 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О±&lt;/m:t&gt;&lt;/m:r&gt;&lt;/m:e&gt;&lt;m:sub&gt;&lt;m:r&gt;&lt;w:rPr&gt;&lt;w:rFonts w:ascii=&quot;Cambria Math&quot; w:h-ansi=&quot;Cambria Math&quot;/&gt;&lt;wx:font wx:val=&quot;Cambria Math&quot;/&gt;&lt;w:i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0" o:title="" chromakey="white"/>
          </v:shape>
        </w:pict>
      </w:r>
      <w:r w:rsidRPr="00232ECB">
        <w:instrText xml:space="preserve"> </w:instrText>
      </w:r>
      <w:r w:rsidRPr="00232ECB">
        <w:fldChar w:fldCharType="separate"/>
      </w:r>
      <w:r w:rsidRPr="00232ECB">
        <w:pict>
          <v:shape id="_x0000_i1074" type="#_x0000_t75" style="width:73.2pt;height:11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69&quot;/&gt;&lt;w:doNotEmbedSystemFonts/&gt;&lt;w:defaultTabStop w:val=&quot;708&quot;/&gt;&lt;w:autoHyphenation/&gt;&lt;w:hyphenationZone w:val=&quot;357&quot;/&gt;&lt;w:doNotHyphenateCaps/&gt;&lt;w:drawingGridHorizontalSpacing w:val=&quot;140&quot;/&gt;&lt;w:drawingGridVerticalSpacing w:val=&quot;381&quot;/&gt;&lt;w:displayHorizontalDrawingGridEvery w:val=&quot;2&quot;/&gt;&lt;w:punctuationKerning/&gt;&lt;w:characterSpacingControl w:val=&quot;DontCompress&quot;/&gt;&lt;w:optimizeForBrowser/&gt;&lt;w:allowPNG/&gt;&lt;w:doNotSaveWebPagesAsSingleFil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12F04&quot;/&gt;&lt;wsp:rsid wsp:val=&quot;00000DC8&quot;/&gt;&lt;wsp:rsid wsp:val=&quot;00012B88&quot;/&gt;&lt;wsp:rsid wsp:val=&quot;0001427E&quot;/&gt;&lt;wsp:rsid wsp:val=&quot;00015252&quot;/&gt;&lt;wsp:rsid wsp:val=&quot;000155E9&quot;/&gt;&lt;wsp:rsid wsp:val=&quot;00015E30&quot;/&gt;&lt;wsp:rsid wsp:val=&quot;00022AB5&quot;/&gt;&lt;wsp:rsid wsp:val=&quot;000256B4&quot;/&gt;&lt;wsp:rsid wsp:val=&quot;00025EA1&quot;/&gt;&lt;wsp:rsid wsp:val=&quot;00027082&quot;/&gt;&lt;wsp:rsid wsp:val=&quot;00027691&quot;/&gt;&lt;wsp:rsid wsp:val=&quot;00036A2C&quot;/&gt;&lt;wsp:rsid wsp:val=&quot;00042390&quot;/&gt;&lt;wsp:rsid wsp:val=&quot;00042E84&quot;/&gt;&lt;wsp:rsid wsp:val=&quot;00043FE4&quot;/&gt;&lt;wsp:rsid wsp:val=&quot;000611FE&quot;/&gt;&lt;wsp:rsid wsp:val=&quot;00062582&quot;/&gt;&lt;wsp:rsid wsp:val=&quot;00062A36&quot;/&gt;&lt;wsp:rsid wsp:val=&quot;00065241&quot;/&gt;&lt;wsp:rsid wsp:val=&quot;0006644D&quot;/&gt;&lt;wsp:rsid wsp:val=&quot;0006702A&quot;/&gt;&lt;wsp:rsid wsp:val=&quot;000675EB&quot;/&gt;&lt;wsp:rsid wsp:val=&quot;00087B2D&quot;/&gt;&lt;wsp:rsid wsp:val=&quot;000907B6&quot;/&gt;&lt;wsp:rsid wsp:val=&quot;00091354&quot;/&gt;&lt;wsp:rsid wsp:val=&quot;000A12F2&quot;/&gt;&lt;wsp:rsid wsp:val=&quot;000A25DB&quot;/&gt;&lt;wsp:rsid wsp:val=&quot;000A460E&quot;/&gt;&lt;wsp:rsid wsp:val=&quot;000A51EB&quot;/&gt;&lt;wsp:rsid wsp:val=&quot;000A71C2&quot;/&gt;&lt;wsp:rsid wsp:val=&quot;000A7E67&quot;/&gt;&lt;wsp:rsid wsp:val=&quot;000B00A6&quot;/&gt;&lt;wsp:rsid wsp:val=&quot;000B1930&quot;/&gt;&lt;wsp:rsid wsp:val=&quot;000B25DD&quot;/&gt;&lt;wsp:rsid wsp:val=&quot;000B2D25&quot;/&gt;&lt;wsp:rsid wsp:val=&quot;000B3A07&quot;/&gt;&lt;wsp:rsid wsp:val=&quot;000C1BE1&quot;/&gt;&lt;wsp:rsid wsp:val=&quot;000C35F6&quot;/&gt;&lt;wsp:rsid wsp:val=&quot;000C5152&quot;/&gt;&lt;wsp:rsid wsp:val=&quot;000D1B58&quot;/&gt;&lt;wsp:rsid wsp:val=&quot;000D5650&quot;/&gt;&lt;wsp:rsid wsp:val=&quot;000D7AB9&quot;/&gt;&lt;wsp:rsid wsp:val=&quot;000E198A&quot;/&gt;&lt;wsp:rsid wsp:val=&quot;000E2F97&quot;/&gt;&lt;wsp:rsid wsp:val=&quot;000E3F01&quot;/&gt;&lt;wsp:rsid wsp:val=&quot;000E4D61&quot;/&gt;&lt;wsp:rsid wsp:val=&quot;000E52CD&quot;/&gt;&lt;wsp:rsid wsp:val=&quot;000E66AA&quot;/&gt;&lt;wsp:rsid wsp:val=&quot;000F1665&quot;/&gt;&lt;wsp:rsid wsp:val=&quot;000F4D3A&quot;/&gt;&lt;wsp:rsid wsp:val=&quot;000F50B4&quot;/&gt;&lt;wsp:rsid wsp:val=&quot;000F70AC&quot;/&gt;&lt;wsp:rsid wsp:val=&quot;001018AE&quot;/&gt;&lt;wsp:rsid wsp:val=&quot;001024DC&quot;/&gt;&lt;wsp:rsid wsp:val=&quot;00102CCB&quot;/&gt;&lt;wsp:rsid wsp:val=&quot;001056BE&quot;/&gt;&lt;wsp:rsid wsp:val=&quot;00110D34&quot;/&gt;&lt;wsp:rsid wsp:val=&quot;00130DFF&quot;/&gt;&lt;wsp:rsid wsp:val=&quot;00132126&quot;/&gt;&lt;wsp:rsid wsp:val=&quot;001346A0&quot;/&gt;&lt;wsp:rsid wsp:val=&quot;001366CF&quot;/&gt;&lt;wsp:rsid wsp:val=&quot;00137164&quot;/&gt;&lt;wsp:rsid wsp:val=&quot;00137B68&quot;/&gt;&lt;wsp:rsid wsp:val=&quot;00137FC8&quot;/&gt;&lt;wsp:rsid wsp:val=&quot;0014268D&quot;/&gt;&lt;wsp:rsid wsp:val=&quot;00146764&quot;/&gt;&lt;wsp:rsid wsp:val=&quot;00146F62&quot;/&gt;&lt;wsp:rsid wsp:val=&quot;001505E1&quot;/&gt;&lt;wsp:rsid wsp:val=&quot;00150A3C&quot;/&gt;&lt;wsp:rsid wsp:val=&quot;00150A53&quot;/&gt;&lt;wsp:rsid wsp:val=&quot;00151F4A&quot;/&gt;&lt;wsp:rsid wsp:val=&quot;001632B0&quot;/&gt;&lt;wsp:rsid wsp:val=&quot;001654F0&quot;/&gt;&lt;wsp:rsid wsp:val=&quot;00166743&quot;/&gt;&lt;wsp:rsid wsp:val=&quot;00171F73&quot;/&gt;&lt;wsp:rsid wsp:val=&quot;00174F60&quot;/&gt;&lt;wsp:rsid wsp:val=&quot;001800F0&quot;/&gt;&lt;wsp:rsid wsp:val=&quot;001852B3&quot;/&gt;&lt;wsp:rsid wsp:val=&quot;001864B6&quot;/&gt;&lt;wsp:rsid wsp:val=&quot;001930CB&quot;/&gt;&lt;wsp:rsid wsp:val=&quot;001A0EC0&quot;/&gt;&lt;wsp:rsid wsp:val=&quot;001A207B&quot;/&gt;&lt;wsp:rsid wsp:val=&quot;001A535A&quot;/&gt;&lt;wsp:rsid wsp:val=&quot;001B2A26&quot;/&gt;&lt;wsp:rsid wsp:val=&quot;001B59BF&quot;/&gt;&lt;wsp:rsid wsp:val=&quot;001C1E84&quot;/&gt;&lt;wsp:rsid wsp:val=&quot;001C520D&quot;/&gt;&lt;wsp:rsid wsp:val=&quot;001C5731&quot;/&gt;&lt;wsp:rsid wsp:val=&quot;001D28EA&quot;/&gt;&lt;wsp:rsid wsp:val=&quot;001D5300&quot;/&gt;&lt;wsp:rsid wsp:val=&quot;001E18B9&quot;/&gt;&lt;wsp:rsid wsp:val=&quot;001E1F66&quot;/&gt;&lt;wsp:rsid wsp:val=&quot;001E6525&quot;/&gt;&lt;wsp:rsid wsp:val=&quot;001E7283&quot;/&gt;&lt;wsp:rsid wsp:val=&quot;001E73BA&quot;/&gt;&lt;wsp:rsid wsp:val=&quot;001E7492&quot;/&gt;&lt;wsp:rsid wsp:val=&quot;001F06A3&quot;/&gt;&lt;wsp:rsid wsp:val=&quot;001F16E3&quot;/&gt;&lt;wsp:rsid wsp:val=&quot;001F42F0&quot;/&gt;&lt;wsp:rsid wsp:val=&quot;001F566A&quot;/&gt;&lt;wsp:rsid wsp:val=&quot;001F7425&quot;/&gt;&lt;wsp:rsid wsp:val=&quot;001F77D0&quot;/&gt;&lt;wsp:rsid wsp:val=&quot;0020042E&quot;/&gt;&lt;wsp:rsid wsp:val=&quot;00202A19&quot;/&gt;&lt;wsp:rsid wsp:val=&quot;00204D50&quot;/&gt;&lt;wsp:rsid wsp:val=&quot;00204DE9&quot;/&gt;&lt;wsp:rsid wsp:val=&quot;002052D5&quot;/&gt;&lt;wsp:rsid wsp:val=&quot;002101D9&quot;/&gt;&lt;wsp:rsid wsp:val=&quot;00210E90&quot;/&gt;&lt;wsp:rsid wsp:val=&quot;002111DA&quot;/&gt;&lt;wsp:rsid wsp:val=&quot;00211533&quot;/&gt;&lt;wsp:rsid wsp:val=&quot;00212F04&quot;/&gt;&lt;wsp:rsid wsp:val=&quot;0021397F&quot;/&gt;&lt;wsp:rsid wsp:val=&quot;002174DC&quot;/&gt;&lt;wsp:rsid wsp:val=&quot;002256F9&quot;/&gt;&lt;wsp:rsid wsp:val=&quot;00225757&quot;/&gt;&lt;wsp:rsid wsp:val=&quot;00225891&quot;/&gt;&lt;wsp:rsid wsp:val=&quot;00227272&quot;/&gt;&lt;wsp:rsid wsp:val=&quot;00230031&quot;/&gt;&lt;wsp:rsid wsp:val=&quot;00231A08&quot;/&gt;&lt;wsp:rsid wsp:val=&quot;00232BF3&quot;/&gt;&lt;wsp:rsid wsp:val=&quot;00232ECB&quot;/&gt;&lt;wsp:rsid wsp:val=&quot;00234D66&quot;/&gt;&lt;wsp:rsid wsp:val=&quot;00240F05&quot;/&gt;&lt;wsp:rsid wsp:val=&quot;00242F0B&quot;/&gt;&lt;wsp:rsid wsp:val=&quot;00244855&quot;/&gt;&lt;wsp:rsid wsp:val=&quot;00244BA0&quot;/&gt;&lt;wsp:rsid wsp:val=&quot;00246149&quot;/&gt;&lt;wsp:rsid wsp:val=&quot;002472B5&quot;/&gt;&lt;wsp:rsid wsp:val=&quot;00250440&quot;/&gt;&lt;wsp:rsid wsp:val=&quot;002504F8&quot;/&gt;&lt;wsp:rsid wsp:val=&quot;002600C8&quot;/&gt;&lt;wsp:rsid wsp:val=&quot;00260B3D&quot;/&gt;&lt;wsp:rsid wsp:val=&quot;002632A4&quot;/&gt;&lt;wsp:rsid wsp:val=&quot;00271A81&quot;/&gt;&lt;wsp:rsid wsp:val=&quot;00273B17&quot;/&gt;&lt;wsp:rsid wsp:val=&quot;0027698E&quot;/&gt;&lt;wsp:rsid wsp:val=&quot;002779D1&quot;/&gt;&lt;wsp:rsid wsp:val=&quot;00281B18&quot;/&gt;&lt;wsp:rsid wsp:val=&quot;002824F5&quot;/&gt;&lt;wsp:rsid wsp:val=&quot;00284725&quot;/&gt;&lt;wsp:rsid wsp:val=&quot;00290D00&quot;/&gt;&lt;wsp:rsid wsp:val=&quot;00291EE8&quot;/&gt;&lt;wsp:rsid wsp:val=&quot;00292FEE&quot;/&gt;&lt;wsp:rsid wsp:val=&quot;00294426&quot;/&gt;&lt;wsp:rsid wsp:val=&quot;002A0544&quot;/&gt;&lt;wsp:rsid wsp:val=&quot;002A06FF&quot;/&gt;&lt;wsp:rsid wsp:val=&quot;002A077C&quot;/&gt;&lt;wsp:rsid wsp:val=&quot;002A1247&quot;/&gt;&lt;wsp:rsid wsp:val=&quot;002A3F2A&quot;/&gt;&lt;wsp:rsid wsp:val=&quot;002A477C&quot;/&gt;&lt;wsp:rsid wsp:val=&quot;002A66A7&quot;/&gt;&lt;wsp:rsid wsp:val=&quot;002A686D&quot;/&gt;&lt;wsp:rsid wsp:val=&quot;002B04A0&quot;/&gt;&lt;wsp:rsid wsp:val=&quot;002B2856&quot;/&gt;&lt;wsp:rsid wsp:val=&quot;002B2A11&quot;/&gt;&lt;wsp:rsid wsp:val=&quot;002B2A18&quot;/&gt;&lt;wsp:rsid wsp:val=&quot;002C4945&quot;/&gt;&lt;wsp:rsid wsp:val=&quot;002C5850&quot;/&gt;&lt;wsp:rsid wsp:val=&quot;002C6ED6&quot;/&gt;&lt;wsp:rsid wsp:val=&quot;002C7254&quot;/&gt;&lt;wsp:rsid wsp:val=&quot;002D5084&quot;/&gt;&lt;wsp:rsid wsp:val=&quot;002D5E95&quot;/&gt;&lt;wsp:rsid wsp:val=&quot;002D5FF8&quot;/&gt;&lt;wsp:rsid wsp:val=&quot;002E7A2B&quot;/&gt;&lt;wsp:rsid wsp:val=&quot;002F0033&quot;/&gt;&lt;wsp:rsid wsp:val=&quot;002F4B1D&quot;/&gt;&lt;wsp:rsid wsp:val=&quot;002F5748&quot;/&gt;&lt;wsp:rsid wsp:val=&quot;002F5E41&quot;/&gt;&lt;wsp:rsid wsp:val=&quot;002F7BF9&quot;/&gt;&lt;wsp:rsid wsp:val=&quot;0030107F&quot;/&gt;&lt;wsp:rsid wsp:val=&quot;00302069&quot;/&gt;&lt;wsp:rsid wsp:val=&quot;003063F0&quot;/&gt;&lt;wsp:rsid wsp:val=&quot;00306980&quot;/&gt;&lt;wsp:rsid wsp:val=&quot;003103B7&quot;/&gt;&lt;wsp:rsid wsp:val=&quot;00316734&quot;/&gt;&lt;wsp:rsid wsp:val=&quot;00317380&quot;/&gt;&lt;wsp:rsid wsp:val=&quot;00317F18&quot;/&gt;&lt;wsp:rsid wsp:val=&quot;0032640D&quot;/&gt;&lt;wsp:rsid wsp:val=&quot;00332356&quot;/&gt;&lt;wsp:rsid wsp:val=&quot;003415E2&quot;/&gt;&lt;wsp:rsid wsp:val=&quot;003427E4&quot;/&gt;&lt;wsp:rsid wsp:val=&quot;00343F66&quot;/&gt;&lt;wsp:rsid wsp:val=&quot;00344143&quot;/&gt;&lt;wsp:rsid wsp:val=&quot;00344822&quot;/&gt;&lt;wsp:rsid wsp:val=&quot;00350FB2&quot;/&gt;&lt;wsp:rsid wsp:val=&quot;00351F44&quot;/&gt;&lt;wsp:rsid wsp:val=&quot;003534CE&quot;/&gt;&lt;wsp:rsid wsp:val=&quot;00361465&quot;/&gt;&lt;wsp:rsid wsp:val=&quot;0036221D&quot;/&gt;&lt;wsp:rsid wsp:val=&quot;00364527&quot;/&gt;&lt;wsp:rsid wsp:val=&quot;00366EA3&quot;/&gt;&lt;wsp:rsid wsp:val=&quot;0037307B&quot;/&gt;&lt;wsp:rsid wsp:val=&quot;0037307D&quot;/&gt;&lt;wsp:rsid wsp:val=&quot;00373F15&quot;/&gt;&lt;wsp:rsid wsp:val=&quot;003746B3&quot;/&gt;&lt;wsp:rsid wsp:val=&quot;00381567&quot;/&gt;&lt;wsp:rsid wsp:val=&quot;00382CBE&quot;/&gt;&lt;wsp:rsid wsp:val=&quot;00385048&quot;/&gt;&lt;wsp:rsid wsp:val=&quot;00391E1B&quot;/&gt;&lt;wsp:rsid wsp:val=&quot;00394257&quot;/&gt;&lt;wsp:rsid wsp:val=&quot;00394402&quot;/&gt;&lt;wsp:rsid wsp:val=&quot;00394EDF&quot;/&gt;&lt;wsp:rsid wsp:val=&quot;003A01BC&quot;/&gt;&lt;wsp:rsid wsp:val=&quot;003A24FA&quot;/&gt;&lt;wsp:rsid wsp:val=&quot;003B031D&quot;/&gt;&lt;wsp:rsid wsp:val=&quot;003B03EE&quot;/&gt;&lt;wsp:rsid wsp:val=&quot;003B1472&quot;/&gt;&lt;wsp:rsid wsp:val=&quot;003B7927&quot;/&gt;&lt;wsp:rsid wsp:val=&quot;003C02A6&quot;/&gt;&lt;wsp:rsid wsp:val=&quot;003C39F7&quot;/&gt;&lt;wsp:rsid wsp:val=&quot;003C6978&quot;/&gt;&lt;wsp:rsid wsp:val=&quot;003D15CB&quot;/&gt;&lt;wsp:rsid wsp:val=&quot;003D1782&quot;/&gt;&lt;wsp:rsid wsp:val=&quot;003D3457&quot;/&gt;&lt;wsp:rsid wsp:val=&quot;003D3DCA&quot;/&gt;&lt;wsp:rsid wsp:val=&quot;003D6674&quot;/&gt;&lt;wsp:rsid wsp:val=&quot;003D6769&quot;/&gt;&lt;wsp:rsid wsp:val=&quot;003E0301&quot;/&gt;&lt;wsp:rsid wsp:val=&quot;003E0422&quot;/&gt;&lt;wsp:rsid wsp:val=&quot;003F365B&quot;/&gt;&lt;wsp:rsid wsp:val=&quot;003F4C53&quot;/&gt;&lt;wsp:rsid wsp:val=&quot;003F63C1&quot;/&gt;&lt;wsp:rsid wsp:val=&quot;0040088F&quot;/&gt;&lt;wsp:rsid wsp:val=&quot;00402E09&quot;/&gt;&lt;wsp:rsid wsp:val=&quot;00403775&quot;/&gt;&lt;wsp:rsid wsp:val=&quot;00406EB8&quot;/&gt;&lt;wsp:rsid wsp:val=&quot;00411EAB&quot;/&gt;&lt;wsp:rsid wsp:val=&quot;00415195&quot;/&gt;&lt;wsp:rsid wsp:val=&quot;004270D1&quot;/&gt;&lt;wsp:rsid wsp:val=&quot;004309DF&quot;/&gt;&lt;wsp:rsid wsp:val=&quot;0043187E&quot;/&gt;&lt;wsp:rsid wsp:val=&quot;00433787&quot;/&gt;&lt;wsp:rsid wsp:val=&quot;00436210&quot;/&gt;&lt;wsp:rsid wsp:val=&quot;00436AEC&quot;/&gt;&lt;wsp:rsid wsp:val=&quot;00442A2C&quot;/&gt;&lt;wsp:rsid wsp:val=&quot;004503EC&quot;/&gt;&lt;wsp:rsid wsp:val=&quot;00452500&quot;/&gt;&lt;wsp:rsid wsp:val=&quot;00452D5E&quot;/&gt;&lt;wsp:rsid wsp:val=&quot;004537F6&quot;/&gt;&lt;wsp:rsid wsp:val=&quot;0045380C&quot;/&gt;&lt;wsp:rsid wsp:val=&quot;004562BC&quot;/&gt;&lt;wsp:rsid wsp:val=&quot;00465F64&quot;/&gt;&lt;wsp:rsid wsp:val=&quot;00473ABF&quot;/&gt;&lt;wsp:rsid wsp:val=&quot;004748BE&quot;/&gt;&lt;wsp:rsid wsp:val=&quot;00476B0F&quot;/&gt;&lt;wsp:rsid wsp:val=&quot;00477BC6&quot;/&gt;&lt;wsp:rsid wsp:val=&quot;0048210E&quot;/&gt;&lt;wsp:rsid wsp:val=&quot;00485C49&quot;/&gt;&lt;wsp:rsid wsp:val=&quot;00487DB1&quot;/&gt;&lt;wsp:rsid wsp:val=&quot;00490F4D&quot;/&gt;&lt;wsp:rsid wsp:val=&quot;00491E80&quot;/&gt;&lt;wsp:rsid wsp:val=&quot;00492255&quot;/&gt;&lt;wsp:rsid wsp:val=&quot;00496238&quot;/&gt;&lt;wsp:rsid wsp:val=&quot;00496359&quot;/&gt;&lt;wsp:rsid wsp:val=&quot;004A02D5&quot;/&gt;&lt;wsp:rsid wsp:val=&quot;004A03B0&quot;/&gt;&lt;wsp:rsid wsp:val=&quot;004A082B&quot;/&gt;&lt;wsp:rsid wsp:val=&quot;004A46D4&quot;/&gt;&lt;wsp:rsid wsp:val=&quot;004A5F62&quot;/&gt;&lt;wsp:rsid wsp:val=&quot;004A62A8&quot;/&gt;&lt;wsp:rsid wsp:val=&quot;004A66EF&quot;/&gt;&lt;wsp:rsid wsp:val=&quot;004A6D17&quot;/&gt;&lt;wsp:rsid wsp:val=&quot;004B275D&quot;/&gt;&lt;wsp:rsid wsp:val=&quot;004B3A61&quot;/&gt;&lt;wsp:rsid wsp:val=&quot;004B7618&quot;/&gt;&lt;wsp:rsid wsp:val=&quot;004C51EB&quot;/&gt;&lt;wsp:rsid wsp:val=&quot;004C656C&quot;/&gt;&lt;wsp:rsid wsp:val=&quot;004D4690&quot;/&gt;&lt;wsp:rsid wsp:val=&quot;004D5A29&quot;/&gt;&lt;wsp:rsid wsp:val=&quot;004D77F0&quot;/&gt;&lt;wsp:rsid wsp:val=&quot;004E35F5&quot;/&gt;&lt;wsp:rsid wsp:val=&quot;004E556C&quot;/&gt;&lt;wsp:rsid wsp:val=&quot;004F59CA&quot;/&gt;&lt;wsp:rsid wsp:val=&quot;00500A20&quot;/&gt;&lt;wsp:rsid wsp:val=&quot;00504760&quot;/&gt;&lt;wsp:rsid wsp:val=&quot;005067CA&quot;/&gt;&lt;wsp:rsid wsp:val=&quot;00507283&quot;/&gt;&lt;wsp:rsid wsp:val=&quot;00510658&quot;/&gt;&lt;wsp:rsid wsp:val=&quot;00521180&quot;/&gt;&lt;wsp:rsid wsp:val=&quot;00522892&quot;/&gt;&lt;wsp:rsid wsp:val=&quot;0053178F&quot;/&gt;&lt;wsp:rsid wsp:val=&quot;00533390&quot;/&gt;&lt;wsp:rsid wsp:val=&quot;00542D6B&quot;/&gt;&lt;wsp:rsid wsp:val=&quot;00547DDA&quot;/&gt;&lt;wsp:rsid wsp:val=&quot;00550E37&quot;/&gt;&lt;wsp:rsid wsp:val=&quot;0055286B&quot;/&gt;&lt;wsp:rsid wsp:val=&quot;0055360B&quot;/&gt;&lt;wsp:rsid wsp:val=&quot;005614C4&quot;/&gt;&lt;wsp:rsid wsp:val=&quot;00562430&quot;/&gt;&lt;wsp:rsid wsp:val=&quot;00562471&quot;/&gt;&lt;wsp:rsid wsp:val=&quot;005625CB&quot;/&gt;&lt;wsp:rsid wsp:val=&quot;00563CE5&quot;/&gt;&lt;wsp:rsid wsp:val=&quot;0056665F&quot;/&gt;&lt;wsp:rsid wsp:val=&quot;005717BF&quot;/&gt;&lt;wsp:rsid wsp:val=&quot;00574D3F&quot;/&gt;&lt;wsp:rsid wsp:val=&quot;00576B30&quot;/&gt;&lt;wsp:rsid wsp:val=&quot;00583DE9&quot;/&gt;&lt;wsp:rsid wsp:val=&quot;00584A39&quot;/&gt;&lt;wsp:rsid wsp:val=&quot;00595B51&quot;/&gt;&lt;wsp:rsid wsp:val=&quot;005A04ED&quot;/&gt;&lt;wsp:rsid wsp:val=&quot;005A0755&quot;/&gt;&lt;wsp:rsid wsp:val=&quot;005A67FC&quot;/&gt;&lt;wsp:rsid wsp:val=&quot;005B3E66&quot;/&gt;&lt;wsp:rsid wsp:val=&quot;005B4E7E&quot;/&gt;&lt;wsp:rsid wsp:val=&quot;005B50F3&quot;/&gt;&lt;wsp:rsid wsp:val=&quot;005C1A48&quot;/&gt;&lt;wsp:rsid wsp:val=&quot;005C6EF1&quot;/&gt;&lt;wsp:rsid wsp:val=&quot;005D360A&quot;/&gt;&lt;wsp:rsid wsp:val=&quot;005D378E&quot;/&gt;&lt;wsp:rsid wsp:val=&quot;005D3849&quot;/&gt;&lt;wsp:rsid wsp:val=&quot;005D4C29&quot;/&gt;&lt;wsp:rsid wsp:val=&quot;005E0599&quot;/&gt;&lt;wsp:rsid wsp:val=&quot;005E3B8E&quot;/&gt;&lt;wsp:rsid wsp:val=&quot;005E4C40&quot;/&gt;&lt;wsp:rsid wsp:val=&quot;005E7043&quot;/&gt;&lt;wsp:rsid wsp:val=&quot;005F086A&quot;/&gt;&lt;wsp:rsid wsp:val=&quot;005F21CC&quot;/&gt;&lt;wsp:rsid wsp:val=&quot;005F3900&quot;/&gt;&lt;wsp:rsid wsp:val=&quot;005F50F5&quot;/&gt;&lt;wsp:rsid wsp:val=&quot;0060306E&quot;/&gt;&lt;wsp:rsid wsp:val=&quot;0060704E&quot;/&gt;&lt;wsp:rsid wsp:val=&quot;006079B5&quot;/&gt;&lt;wsp:rsid wsp:val=&quot;006137BA&quot;/&gt;&lt;wsp:rsid wsp:val=&quot;00613F07&quot;/&gt;&lt;wsp:rsid wsp:val=&quot;006141FF&quot;/&gt;&lt;wsp:rsid wsp:val=&quot;00621230&quot;/&gt;&lt;wsp:rsid wsp:val=&quot;006231E5&quot;/&gt;&lt;wsp:rsid wsp:val=&quot;006321E9&quot;/&gt;&lt;wsp:rsid wsp:val=&quot;00637B61&quot;/&gt;&lt;wsp:rsid wsp:val=&quot;00644F35&quot;/&gt;&lt;wsp:rsid wsp:val=&quot;00652556&quot;/&gt;&lt;wsp:rsid wsp:val=&quot;00654C35&quot;/&gt;&lt;wsp:rsid wsp:val=&quot;0065510E&quot;/&gt;&lt;wsp:rsid wsp:val=&quot;0066448C&quot;/&gt;&lt;wsp:rsid wsp:val=&quot;00664BA8&quot;/&gt;&lt;wsp:rsid wsp:val=&quot;006650C3&quot;/&gt;&lt;wsp:rsid wsp:val=&quot;00677EC9&quot;/&gt;&lt;wsp:rsid wsp:val=&quot;0068026E&quot;/&gt;&lt;wsp:rsid wsp:val=&quot;00683171&quot;/&gt;&lt;wsp:rsid wsp:val=&quot;00684B8F&quot;/&gt;&lt;wsp:rsid wsp:val=&quot;00687F1F&quot;/&gt;&lt;wsp:rsid wsp:val=&quot;006909ED&quot;/&gt;&lt;wsp:rsid wsp:val=&quot;0069369B&quot;/&gt;&lt;wsp:rsid wsp:val=&quot;00694939&quot;/&gt;&lt;wsp:rsid wsp:val=&quot;006968BD&quot;/&gt;&lt;wsp:rsid wsp:val=&quot;006A1085&quot;/&gt;&lt;wsp:rsid wsp:val=&quot;006A1363&quot;/&gt;&lt;wsp:rsid wsp:val=&quot;006A2D43&quot;/&gt;&lt;wsp:rsid wsp:val=&quot;006A315A&quot;/&gt;&lt;wsp:rsid wsp:val=&quot;006A5B34&quot;/&gt;&lt;wsp:rsid wsp:val=&quot;006B01D0&quot;/&gt;&lt;wsp:rsid wsp:val=&quot;006B13A0&quot;/&gt;&lt;wsp:rsid wsp:val=&quot;006B2B5C&quot;/&gt;&lt;wsp:rsid wsp:val=&quot;006B3B26&quot;/&gt;&lt;wsp:rsid wsp:val=&quot;006B4B96&quot;/&gt;&lt;wsp:rsid wsp:val=&quot;006B5BE3&quot;/&gt;&lt;wsp:rsid wsp:val=&quot;006C0A9F&quot;/&gt;&lt;wsp:rsid wsp:val=&quot;006C119A&quot;/&gt;&lt;wsp:rsid wsp:val=&quot;006C1B7C&quot;/&gt;&lt;wsp:rsid wsp:val=&quot;006C3B79&quot;/&gt;&lt;wsp:rsid wsp:val=&quot;006C5C7B&quot;/&gt;&lt;wsp:rsid wsp:val=&quot;006D430D&quot;/&gt;&lt;wsp:rsid wsp:val=&quot;006D4EAD&quot;/&gt;&lt;wsp:rsid wsp:val=&quot;006D5952&quot;/&gt;&lt;wsp:rsid wsp:val=&quot;006D741F&quot;/&gt;&lt;wsp:rsid wsp:val=&quot;006E2F64&quot;/&gt;&lt;wsp:rsid wsp:val=&quot;006E5843&quot;/&gt;&lt;wsp:rsid wsp:val=&quot;006F3F4D&quot;/&gt;&lt;wsp:rsid wsp:val=&quot;006F6B9F&quot;/&gt;&lt;wsp:rsid wsp:val=&quot;006F74D3&quot;/&gt;&lt;wsp:rsid wsp:val=&quot;007001C3&quot;/&gt;&lt;wsp:rsid wsp:val=&quot;00702C69&quot;/&gt;&lt;wsp:rsid wsp:val=&quot;00702E26&quot;/&gt;&lt;wsp:rsid wsp:val=&quot;0070346C&quot;/&gt;&lt;wsp:rsid wsp:val=&quot;00703618&quot;/&gt;&lt;wsp:rsid wsp:val=&quot;00704B10&quot;/&gt;&lt;wsp:rsid wsp:val=&quot;00706AA5&quot;/&gt;&lt;wsp:rsid wsp:val=&quot;00707D22&quot;/&gt;&lt;wsp:rsid wsp:val=&quot;007149FE&quot;/&gt;&lt;wsp:rsid wsp:val=&quot;00714CEF&quot;/&gt;&lt;wsp:rsid wsp:val=&quot;00716428&quot;/&gt;&lt;wsp:rsid wsp:val=&quot;00720BEF&quot;/&gt;&lt;wsp:rsid wsp:val=&quot;00723D69&quot;/&gt;&lt;wsp:rsid wsp:val=&quot;00724E44&quot;/&gt;&lt;wsp:rsid wsp:val=&quot;00725FA3&quot;/&gt;&lt;wsp:rsid wsp:val=&quot;00734C60&quot;/&gt;&lt;wsp:rsid wsp:val=&quot;00736383&quot;/&gt;&lt;wsp:rsid wsp:val=&quot;007366AA&quot;/&gt;&lt;wsp:rsid wsp:val=&quot;0073692A&quot;/&gt;&lt;wsp:rsid wsp:val=&quot;007371CF&quot;/&gt;&lt;wsp:rsid wsp:val=&quot;007433B7&quot;/&gt;&lt;wsp:rsid wsp:val=&quot;00746AE2&quot;/&gt;&lt;wsp:rsid wsp:val=&quot;007523D3&quot;/&gt;&lt;wsp:rsid wsp:val=&quot;00756C9D&quot;/&gt;&lt;wsp:rsid wsp:val=&quot;00762DAD&quot;/&gt;&lt;wsp:rsid wsp:val=&quot;00763051&quot;/&gt;&lt;wsp:rsid wsp:val=&quot;007647D9&quot;/&gt;&lt;wsp:rsid wsp:val=&quot;00765166&quot;/&gt;&lt;wsp:rsid wsp:val=&quot;00770119&quot;/&gt;&lt;wsp:rsid wsp:val=&quot;007718B2&quot;/&gt;&lt;wsp:rsid wsp:val=&quot;007745D5&quot;/&gt;&lt;wsp:rsid wsp:val=&quot;00776F4B&quot;/&gt;&lt;wsp:rsid wsp:val=&quot;0077756B&quot;/&gt;&lt;wsp:rsid wsp:val=&quot;00781182&quot;/&gt;&lt;wsp:rsid wsp:val=&quot;00781D13&quot;/&gt;&lt;wsp:rsid wsp:val=&quot;0078238F&quot;/&gt;&lt;wsp:rsid wsp:val=&quot;007829C7&quot;/&gt;&lt;wsp:rsid wsp:val=&quot;0078715D&quot;/&gt;&lt;wsp:rsid wsp:val=&quot;0078717E&quot;/&gt;&lt;wsp:rsid wsp:val=&quot;00787487&quot;/&gt;&lt;wsp:rsid wsp:val=&quot;00790CCA&quot;/&gt;&lt;wsp:rsid wsp:val=&quot;00792DF8&quot;/&gt;&lt;wsp:rsid wsp:val=&quot;00793936&quot;/&gt;&lt;wsp:rsid wsp:val=&quot;0079407B&quot;/&gt;&lt;wsp:rsid wsp:val=&quot;00795569&quot;/&gt;&lt;wsp:rsid wsp:val=&quot;0079724A&quot;/&gt;&lt;wsp:rsid wsp:val=&quot;007974B0&quot;/&gt;&lt;wsp:rsid wsp:val=&quot;007A31E9&quot;/&gt;&lt;wsp:rsid wsp:val=&quot;007B24C0&quot;/&gt;&lt;wsp:rsid wsp:val=&quot;007B4610&quot;/&gt;&lt;wsp:rsid wsp:val=&quot;007B4AB5&quot;/&gt;&lt;wsp:rsid wsp:val=&quot;007C2CAB&quot;/&gt;&lt;wsp:rsid wsp:val=&quot;007C3E6A&quot;/&gt;&lt;wsp:rsid wsp:val=&quot;007C50F3&quot;/&gt;&lt;wsp:rsid wsp:val=&quot;007D1E71&quot;/&gt;&lt;wsp:rsid wsp:val=&quot;007D32FC&quot;/&gt;&lt;wsp:rsid wsp:val=&quot;007D3A88&quot;/&gt;&lt;wsp:rsid wsp:val=&quot;007D3A95&quot;/&gt;&lt;wsp:rsid wsp:val=&quot;007E0CCC&quot;/&gt;&lt;wsp:rsid wsp:val=&quot;007E1969&quot;/&gt;&lt;wsp:rsid wsp:val=&quot;007E1C08&quot;/&gt;&lt;wsp:rsid wsp:val=&quot;007E4934&quot;/&gt;&lt;wsp:rsid wsp:val=&quot;007E69D7&quot;/&gt;&lt;wsp:rsid wsp:val=&quot;007F00E2&quot;/&gt;&lt;wsp:rsid wsp:val=&quot;007F0185&quot;/&gt;&lt;wsp:rsid wsp:val=&quot;007F04E3&quot;/&gt;&lt;wsp:rsid wsp:val=&quot;007F15E2&quot;/&gt;&lt;wsp:rsid wsp:val=&quot;007F2408&quot;/&gt;&lt;wsp:rsid wsp:val=&quot;007F3857&quot;/&gt;&lt;wsp:rsid wsp:val=&quot;007F6A4D&quot;/&gt;&lt;wsp:rsid wsp:val=&quot;00807C47&quot;/&gt;&lt;wsp:rsid wsp:val=&quot;0081073E&quot;/&gt;&lt;wsp:rsid wsp:val=&quot;00812C0D&quot;/&gt;&lt;wsp:rsid wsp:val=&quot;00812DF2&quot;/&gt;&lt;wsp:rsid wsp:val=&quot;00820340&quot;/&gt;&lt;wsp:rsid wsp:val=&quot;00824172&quot;/&gt;&lt;wsp:rsid wsp:val=&quot;008252C4&quot;/&gt;&lt;wsp:rsid wsp:val=&quot;00826084&quot;/&gt;&lt;wsp:rsid wsp:val=&quot;008262DF&quot;/&gt;&lt;wsp:rsid wsp:val=&quot;00830165&quot;/&gt;&lt;wsp:rsid wsp:val=&quot;00833D39&quot;/&gt;&lt;wsp:rsid wsp:val=&quot;00835128&quot;/&gt;&lt;wsp:rsid wsp:val=&quot;0083760D&quot;/&gt;&lt;wsp:rsid wsp:val=&quot;00840CF3&quot;/&gt;&lt;wsp:rsid wsp:val=&quot;00843001&quot;/&gt;&lt;wsp:rsid wsp:val=&quot;008471E7&quot;/&gt;&lt;wsp:rsid wsp:val=&quot;008478AC&quot;/&gt;&lt;wsp:rsid wsp:val=&quot;00851DD2&quot;/&gt;&lt;wsp:rsid wsp:val=&quot;00852BC6&quot;/&gt;&lt;wsp:rsid wsp:val=&quot;00854D19&quot;/&gt;&lt;wsp:rsid wsp:val=&quot;00855EC2&quot;/&gt;&lt;wsp:rsid wsp:val=&quot;0086137F&quot;/&gt;&lt;wsp:rsid wsp:val=&quot;00864AB5&quot;/&gt;&lt;wsp:rsid wsp:val=&quot;00865803&quot;/&gt;&lt;wsp:rsid wsp:val=&quot;00870E69&quot;/&gt;&lt;wsp:rsid wsp:val=&quot;00871A06&quot;/&gt;&lt;wsp:rsid wsp:val=&quot;00876BC3&quot;/&gt;&lt;wsp:rsid wsp:val=&quot;00877A31&quot;/&gt;&lt;wsp:rsid wsp:val=&quot;008841D4&quot;/&gt;&lt;wsp:rsid wsp:val=&quot;0088617F&quot;/&gt;&lt;wsp:rsid wsp:val=&quot;00890ACE&quot;/&gt;&lt;wsp:rsid wsp:val=&quot;008930B0&quot;/&gt;&lt;wsp:rsid wsp:val=&quot;008931F2&quot;/&gt;&lt;wsp:rsid wsp:val=&quot;0089440E&quot;/&gt;&lt;wsp:rsid wsp:val=&quot;008954A1&quot;/&gt;&lt;wsp:rsid wsp:val=&quot;008A0389&quot;/&gt;&lt;wsp:rsid wsp:val=&quot;008A3E09&quot;/&gt;&lt;wsp:rsid wsp:val=&quot;008A4C4D&quot;/&gt;&lt;wsp:rsid wsp:val=&quot;008A4E5F&quot;/&gt;&lt;wsp:rsid wsp:val=&quot;008A6539&quot;/&gt;&lt;wsp:rsid wsp:val=&quot;008A6968&quot;/&gt;&lt;wsp:rsid wsp:val=&quot;008B125A&quot;/&gt;&lt;wsp:rsid wsp:val=&quot;008B39ED&quot;/&gt;&lt;wsp:rsid wsp:val=&quot;008B6479&quot;/&gt;&lt;wsp:rsid wsp:val=&quot;008B69A7&quot;/&gt;&lt;wsp:rsid wsp:val=&quot;008C5FFF&quot;/&gt;&lt;wsp:rsid wsp:val=&quot;008C7805&quot;/&gt;&lt;wsp:rsid wsp:val=&quot;008D0E22&quot;/&gt;&lt;wsp:rsid wsp:val=&quot;008D32F8&quot;/&gt;&lt;wsp:rsid wsp:val=&quot;008D5C06&quot;/&gt;&lt;wsp:rsid wsp:val=&quot;008E01C2&quot;/&gt;&lt;wsp:rsid wsp:val=&quot;008E0F0A&quot;/&gt;&lt;wsp:rsid wsp:val=&quot;008E1B14&quot;/&gt;&lt;wsp:rsid wsp:val=&quot;008E55FA&quot;/&gt;&lt;wsp:rsid wsp:val=&quot;008E5CD7&quot;/&gt;&lt;wsp:rsid wsp:val=&quot;008E5F99&quot;/&gt;&lt;wsp:rsid wsp:val=&quot;008F17CD&quot;/&gt;&lt;wsp:rsid wsp:val=&quot;008F3918&quot;/&gt;&lt;wsp:rsid wsp:val=&quot;008F6D04&quot;/&gt;&lt;wsp:rsid wsp:val=&quot;008F7423&quot;/&gt;&lt;wsp:rsid wsp:val=&quot;008F78D6&quot;/&gt;&lt;wsp:rsid wsp:val=&quot;00900504&quot;/&gt;&lt;wsp:rsid wsp:val=&quot;00901B59&quot;/&gt;&lt;wsp:rsid wsp:val=&quot;009039B9&quot;/&gt;&lt;wsp:rsid wsp:val=&quot;009045C0&quot;/&gt;&lt;wsp:rsid wsp:val=&quot;009052FC&quot;/&gt;&lt;wsp:rsid wsp:val=&quot;009108DA&quot;/&gt;&lt;wsp:rsid wsp:val=&quot;00910E50&quot;/&gt;&lt;wsp:rsid wsp:val=&quot;00911B8E&quot;/&gt;&lt;wsp:rsid wsp:val=&quot;0091305F&quot;/&gt;&lt;wsp:rsid wsp:val=&quot;009211B4&quot;/&gt;&lt;wsp:rsid wsp:val=&quot;0092351D&quot;/&gt;&lt;wsp:rsid wsp:val=&quot;009264CF&quot;/&gt;&lt;wsp:rsid wsp:val=&quot;009316D8&quot;/&gt;&lt;wsp:rsid wsp:val=&quot;00935B0B&quot;/&gt;&lt;wsp:rsid wsp:val=&quot;009404EE&quot;/&gt;&lt;wsp:rsid wsp:val=&quot;00940CAB&quot;/&gt;&lt;wsp:rsid wsp:val=&quot;00942768&quot;/&gt;&lt;wsp:rsid wsp:val=&quot;00942BCD&quot;/&gt;&lt;wsp:rsid wsp:val=&quot;00947849&quot;/&gt;&lt;wsp:rsid wsp:val=&quot;00950EB3&quot;/&gt;&lt;wsp:rsid wsp:val=&quot;00951013&quot;/&gt;&lt;wsp:rsid wsp:val=&quot;009517F9&quot;/&gt;&lt;wsp:rsid wsp:val=&quot;009527AF&quot;/&gt;&lt;wsp:rsid wsp:val=&quot;00953B26&quot;/&gt;&lt;wsp:rsid wsp:val=&quot;00953C18&quot;/&gt;&lt;wsp:rsid wsp:val=&quot;00954063&quot;/&gt;&lt;wsp:rsid wsp:val=&quot;00954637&quot;/&gt;&lt;wsp:rsid wsp:val=&quot;00954EB0&quot;/&gt;&lt;wsp:rsid wsp:val=&quot;00956B31&quot;/&gt;&lt;wsp:rsid wsp:val=&quot;00960707&quot;/&gt;&lt;wsp:rsid wsp:val=&quot;00966E07&quot;/&gt;&lt;wsp:rsid wsp:val=&quot;00973E40&quot;/&gt;&lt;wsp:rsid wsp:val=&quot;009749E7&quot;/&gt;&lt;wsp:rsid wsp:val=&quot;00982732&quot;/&gt;&lt;wsp:rsid wsp:val=&quot;009827FC&quot;/&gt;&lt;wsp:rsid wsp:val=&quot;009847F1&quot;/&gt;&lt;wsp:rsid wsp:val=&quot;00986711&quot;/&gt;&lt;wsp:rsid wsp:val=&quot;0099114B&quot;/&gt;&lt;wsp:rsid wsp:val=&quot;00992728&quot;/&gt;&lt;wsp:rsid wsp:val=&quot;00994F7D&quot;/&gt;&lt;wsp:rsid wsp:val=&quot;009959E1&quot;/&gt;&lt;wsp:rsid wsp:val=&quot;009A3671&quot;/&gt;&lt;wsp:rsid wsp:val=&quot;009B7182&quot;/&gt;&lt;wsp:rsid wsp:val=&quot;009C0B27&quot;/&gt;&lt;wsp:rsid wsp:val=&quot;009C32F8&quot;/&gt;&lt;wsp:rsid wsp:val=&quot;009C3726&quot;/&gt;&lt;wsp:rsid wsp:val=&quot;009C37FE&quot;/&gt;&lt;wsp:rsid wsp:val=&quot;009C39B7&quot;/&gt;&lt;wsp:rsid wsp:val=&quot;009C44AF&quot;/&gt;&lt;wsp:rsid wsp:val=&quot;009C5655&quot;/&gt;&lt;wsp:rsid wsp:val=&quot;009C5CA2&quot;/&gt;&lt;wsp:rsid wsp:val=&quot;009D038A&quot;/&gt;&lt;wsp:rsid wsp:val=&quot;009D3B62&quot;/&gt;&lt;wsp:rsid wsp:val=&quot;009D4F4D&quot;/&gt;&lt;wsp:rsid wsp:val=&quot;009D63E8&quot;/&gt;&lt;wsp:rsid wsp:val=&quot;009E33C0&quot;/&gt;&lt;wsp:rsid wsp:val=&quot;009E3424&quot;/&gt;&lt;wsp:rsid wsp:val=&quot;009E3CA0&quot;/&gt;&lt;wsp:rsid wsp:val=&quot;009E5D95&quot;/&gt;&lt;wsp:rsid wsp:val=&quot;009E699D&quot;/&gt;&lt;wsp:rsid wsp:val=&quot;009E77D4&quot;/&gt;&lt;wsp:rsid wsp:val=&quot;009E7B53&quot;/&gt;&lt;wsp:rsid wsp:val=&quot;009E7D9E&quot;/&gt;&lt;wsp:rsid wsp:val=&quot;009F20FB&quot;/&gt;&lt;wsp:rsid wsp:val=&quot;009F5281&quot;/&gt;&lt;wsp:rsid wsp:val=&quot;009F60A6&quot;/&gt;&lt;wsp:rsid wsp:val=&quot;00A01A32&quot;/&gt;&lt;wsp:rsid wsp:val=&quot;00A027B5&quot;/&gt;&lt;wsp:rsid wsp:val=&quot;00A02C76&quot;/&gt;&lt;wsp:rsid wsp:val=&quot;00A069A6&quot;/&gt;&lt;wsp:rsid wsp:val=&quot;00A11143&quot;/&gt;&lt;wsp:rsid wsp:val=&quot;00A11DA1&quot;/&gt;&lt;wsp:rsid wsp:val=&quot;00A14C74&quot;/&gt;&lt;wsp:rsid wsp:val=&quot;00A2282B&quot;/&gt;&lt;wsp:rsid wsp:val=&quot;00A262F4&quot;/&gt;&lt;wsp:rsid wsp:val=&quot;00A30A12&quot;/&gt;&lt;wsp:rsid wsp:val=&quot;00A36343&quot;/&gt;&lt;wsp:rsid wsp:val=&quot;00A40147&quot;/&gt;&lt;wsp:rsid wsp:val=&quot;00A40E66&quot;/&gt;&lt;wsp:rsid wsp:val=&quot;00A422C7&quot;/&gt;&lt;wsp:rsid wsp:val=&quot;00A42EA0&quot;/&gt;&lt;wsp:rsid wsp:val=&quot;00A43E22&quot;/&gt;&lt;wsp:rsid wsp:val=&quot;00A44A5E&quot;/&gt;&lt;wsp:rsid wsp:val=&quot;00A46B3B&quot;/&gt;&lt;wsp:rsid wsp:val=&quot;00A57161&quot;/&gt;&lt;wsp:rsid wsp:val=&quot;00A62FFB&quot;/&gt;&lt;wsp:rsid wsp:val=&quot;00A6461E&quot;/&gt;&lt;wsp:rsid wsp:val=&quot;00A64F5A&quot;/&gt;&lt;wsp:rsid wsp:val=&quot;00A66EAC&quot;/&gt;&lt;wsp:rsid wsp:val=&quot;00A700F3&quot;/&gt;&lt;wsp:rsid wsp:val=&quot;00A71F10&quot;/&gt;&lt;wsp:rsid wsp:val=&quot;00A748E3&quot;/&gt;&lt;wsp:rsid wsp:val=&quot;00A76E85&quot;/&gt;&lt;wsp:rsid wsp:val=&quot;00A779A1&quot;/&gt;&lt;wsp:rsid wsp:val=&quot;00A80593&quot;/&gt;&lt;wsp:rsid wsp:val=&quot;00A8156B&quot;/&gt;&lt;wsp:rsid wsp:val=&quot;00A821AC&quot;/&gt;&lt;wsp:rsid wsp:val=&quot;00A825A3&quot;/&gt;&lt;wsp:rsid wsp:val=&quot;00A83407&quot;/&gt;&lt;wsp:rsid wsp:val=&quot;00A83FE2&quot;/&gt;&lt;wsp:rsid wsp:val=&quot;00A845A7&quot;/&gt;&lt;wsp:rsid wsp:val=&quot;00A85193&quot;/&gt;&lt;wsp:rsid wsp:val=&quot;00A858AC&quot;/&gt;&lt;wsp:rsid wsp:val=&quot;00A868ED&quot;/&gt;&lt;wsp:rsid wsp:val=&quot;00A872DF&quot;/&gt;&lt;wsp:rsid wsp:val=&quot;00A92F00&quot;/&gt;&lt;wsp:rsid wsp:val=&quot;00A936A3&quot;/&gt;&lt;wsp:rsid wsp:val=&quot;00AA05AD&quot;/&gt;&lt;wsp:rsid wsp:val=&quot;00AA3D13&quot;/&gt;&lt;wsp:rsid wsp:val=&quot;00AA4ED5&quot;/&gt;&lt;wsp:rsid wsp:val=&quot;00AB28F0&quot;/&gt;&lt;wsp:rsid wsp:val=&quot;00AB4F91&quot;/&gt;&lt;wsp:rsid wsp:val=&quot;00AC1E3E&quot;/&gt;&lt;wsp:rsid wsp:val=&quot;00AC22B4&quot;/&gt;&lt;wsp:rsid wsp:val=&quot;00AC3B41&quot;/&gt;&lt;wsp:rsid wsp:val=&quot;00AC60EF&quot;/&gt;&lt;wsp:rsid wsp:val=&quot;00AD0646&quot;/&gt;&lt;wsp:rsid wsp:val=&quot;00AE413D&quot;/&gt;&lt;wsp:rsid wsp:val=&quot;00AF1730&quot;/&gt;&lt;wsp:rsid wsp:val=&quot;00AF3C34&quot;/&gt;&lt;wsp:rsid wsp:val=&quot;00AF3C7B&quot;/&gt;&lt;wsp:rsid wsp:val=&quot;00AF3EB0&quot;/&gt;&lt;wsp:rsid wsp:val=&quot;00AF3F43&quot;/&gt;&lt;wsp:rsid wsp:val=&quot;00AF4123&quot;/&gt;&lt;wsp:rsid wsp:val=&quot;00AF49CC&quot;/&gt;&lt;wsp:rsid wsp:val=&quot;00AF604E&quot;/&gt;&lt;wsp:rsid wsp:val=&quot;00B02ECA&quot;/&gt;&lt;wsp:rsid wsp:val=&quot;00B04D21&quot;/&gt;&lt;wsp:rsid wsp:val=&quot;00B0500F&quot;/&gt;&lt;wsp:rsid wsp:val=&quot;00B05FCD&quot;/&gt;&lt;wsp:rsid wsp:val=&quot;00B068AB&quot;/&gt;&lt;wsp:rsid wsp:val=&quot;00B06E78&quot;/&gt;&lt;wsp:rsid wsp:val=&quot;00B110F0&quot;/&gt;&lt;wsp:rsid wsp:val=&quot;00B11187&quot;/&gt;&lt;wsp:rsid wsp:val=&quot;00B1396B&quot;/&gt;&lt;wsp:rsid wsp:val=&quot;00B15452&quot;/&gt;&lt;wsp:rsid wsp:val=&quot;00B36D67&quot;/&gt;&lt;wsp:rsid wsp:val=&quot;00B41905&quot;/&gt;&lt;wsp:rsid wsp:val=&quot;00B42A02&quot;/&gt;&lt;wsp:rsid wsp:val=&quot;00B43AD7&quot;/&gt;&lt;wsp:rsid wsp:val=&quot;00B4429E&quot;/&gt;&lt;wsp:rsid wsp:val=&quot;00B459CE&quot;/&gt;&lt;wsp:rsid wsp:val=&quot;00B50E7E&quot;/&gt;&lt;wsp:rsid wsp:val=&quot;00B50EC1&quot;/&gt;&lt;wsp:rsid wsp:val=&quot;00B5532F&quot;/&gt;&lt;wsp:rsid wsp:val=&quot;00B55783&quot;/&gt;&lt;wsp:rsid wsp:val=&quot;00B55DAF&quot;/&gt;&lt;wsp:rsid wsp:val=&quot;00B56F8A&quot;/&gt;&lt;wsp:rsid wsp:val=&quot;00B57D29&quot;/&gt;&lt;wsp:rsid wsp:val=&quot;00B6579A&quot;/&gt;&lt;wsp:rsid wsp:val=&quot;00B66B49&quot;/&gt;&lt;wsp:rsid wsp:val=&quot;00B71208&quot;/&gt;&lt;wsp:rsid wsp:val=&quot;00B72B8F&quot;/&gt;&lt;wsp:rsid wsp:val=&quot;00B74356&quot;/&gt;&lt;wsp:rsid wsp:val=&quot;00B74FFD&quot;/&gt;&lt;wsp:rsid wsp:val=&quot;00B8100C&quot;/&gt;&lt;wsp:rsid wsp:val=&quot;00B82691&quot;/&gt;&lt;wsp:rsid wsp:val=&quot;00B82F6B&quot;/&gt;&lt;wsp:rsid wsp:val=&quot;00B83CAA&quot;/&gt;&lt;wsp:rsid wsp:val=&quot;00B84553&quot;/&gt;&lt;wsp:rsid wsp:val=&quot;00B851B2&quot;/&gt;&lt;wsp:rsid wsp:val=&quot;00B90CEF&quot;/&gt;&lt;wsp:rsid wsp:val=&quot;00B94D69&quot;/&gt;&lt;wsp:rsid wsp:val=&quot;00BA1D4F&quot;/&gt;&lt;wsp:rsid wsp:val=&quot;00BA651E&quot;/&gt;&lt;wsp:rsid wsp:val=&quot;00BA7213&quot;/&gt;&lt;wsp:rsid wsp:val=&quot;00BA7711&quot;/&gt;&lt;wsp:rsid wsp:val=&quot;00BB1E66&quot;/&gt;&lt;wsp:rsid wsp:val=&quot;00BB238D&quot;/&gt;&lt;wsp:rsid wsp:val=&quot;00BB346A&quot;/&gt;&lt;wsp:rsid wsp:val=&quot;00BB4685&quot;/&gt;&lt;wsp:rsid wsp:val=&quot;00BB62D4&quot;/&gt;&lt;wsp:rsid wsp:val=&quot;00BB7353&quot;/&gt;&lt;wsp:rsid wsp:val=&quot;00BC083D&quot;/&gt;&lt;wsp:rsid wsp:val=&quot;00BC2D94&quot;/&gt;&lt;wsp:rsid wsp:val=&quot;00BC378C&quot;/&gt;&lt;wsp:rsid wsp:val=&quot;00BC43FE&quot;/&gt;&lt;wsp:rsid wsp:val=&quot;00BC589D&quot;/&gt;&lt;wsp:rsid wsp:val=&quot;00BC7DD8&quot;/&gt;&lt;wsp:rsid wsp:val=&quot;00BD68C2&quot;/&gt;&lt;wsp:rsid wsp:val=&quot;00BD78BB&quot;/&gt;&lt;wsp:rsid wsp:val=&quot;00BE16B4&quot;/&gt;&lt;wsp:rsid wsp:val=&quot;00BE3677&quot;/&gt;&lt;wsp:rsid wsp:val=&quot;00BE60D9&quot;/&gt;&lt;wsp:rsid wsp:val=&quot;00BF133E&quot;/&gt;&lt;wsp:rsid wsp:val=&quot;00BF13F4&quot;/&gt;&lt;wsp:rsid wsp:val=&quot;00BF3D11&quot;/&gt;&lt;wsp:rsid wsp:val=&quot;00BF3EFB&quot;/&gt;&lt;wsp:rsid wsp:val=&quot;00BF74AB&quot;/&gt;&lt;wsp:rsid wsp:val=&quot;00C00384&quot;/&gt;&lt;wsp:rsid wsp:val=&quot;00C03347&quot;/&gt;&lt;wsp:rsid wsp:val=&quot;00C1047B&quot;/&gt;&lt;wsp:rsid wsp:val=&quot;00C20BC4&quot;/&gt;&lt;wsp:rsid wsp:val=&quot;00C220D6&quot;/&gt;&lt;wsp:rsid wsp:val=&quot;00C23C20&quot;/&gt;&lt;wsp:rsid wsp:val=&quot;00C331DE&quot;/&gt;&lt;wsp:rsid wsp:val=&quot;00C356CF&quot;/&gt;&lt;wsp:rsid wsp:val=&quot;00C40A36&quot;/&gt;&lt;wsp:rsid wsp:val=&quot;00C425C6&quot;/&gt;&lt;wsp:rsid wsp:val=&quot;00C42862&quot;/&gt;&lt;wsp:rsid wsp:val=&quot;00C42A98&quot;/&gt;&lt;wsp:rsid wsp:val=&quot;00C45501&quot;/&gt;&lt;wsp:rsid wsp:val=&quot;00C460D6&quot;/&gt;&lt;wsp:rsid wsp:val=&quot;00C47463&quot;/&gt;&lt;wsp:rsid wsp:val=&quot;00C529BA&quot;/&gt;&lt;wsp:rsid wsp:val=&quot;00C54986&quot;/&gt;&lt;wsp:rsid wsp:val=&quot;00C56F15&quot;/&gt;&lt;wsp:rsid wsp:val=&quot;00C60E12&quot;/&gt;&lt;wsp:rsid wsp:val=&quot;00C6237A&quot;/&gt;&lt;wsp:rsid wsp:val=&quot;00C71B99&quot;/&gt;&lt;wsp:rsid wsp:val=&quot;00C72CB8&quot;/&gt;&lt;wsp:rsid wsp:val=&quot;00C730AC&quot;/&gt;&lt;wsp:rsid wsp:val=&quot;00C8006D&quot;/&gt;&lt;wsp:rsid wsp:val=&quot;00C81A63&quot;/&gt;&lt;wsp:rsid wsp:val=&quot;00C83435&quot;/&gt;&lt;wsp:rsid wsp:val=&quot;00C84BB2&quot;/&gt;&lt;wsp:rsid wsp:val=&quot;00C94AB1&quot;/&gt;&lt;wsp:rsid wsp:val=&quot;00C97998&quot;/&gt;&lt;wsp:rsid wsp:val=&quot;00CA4F12&quot;/&gt;&lt;wsp:rsid wsp:val=&quot;00CB2C4F&quot;/&gt;&lt;wsp:rsid wsp:val=&quot;00CB4714&quot;/&gt;&lt;wsp:rsid wsp:val=&quot;00CB695F&quot;/&gt;&lt;wsp:rsid wsp:val=&quot;00CC1459&quot;/&gt;&lt;wsp:rsid wsp:val=&quot;00CC2555&quot;/&gt;&lt;wsp:rsid wsp:val=&quot;00CC3529&quot;/&gt;&lt;wsp:rsid wsp:val=&quot;00CC4849&quot;/&gt;&lt;wsp:rsid wsp:val=&quot;00CC4B10&quot;/&gt;&lt;wsp:rsid wsp:val=&quot;00CC5816&quot;/&gt;&lt;wsp:rsid wsp:val=&quot;00CC7355&quot;/&gt;&lt;wsp:rsid wsp:val=&quot;00CD2B96&quot;/&gt;&lt;wsp:rsid wsp:val=&quot;00CD6BE6&quot;/&gt;&lt;wsp:rsid wsp:val=&quot;00CE0044&quot;/&gt;&lt;wsp:rsid wsp:val=&quot;00CE1987&quot;/&gt;&lt;wsp:rsid wsp:val=&quot;00CE1F95&quot;/&gt;&lt;wsp:rsid wsp:val=&quot;00CE4EBA&quot;/&gt;&lt;wsp:rsid wsp:val=&quot;00CE6ABA&quot;/&gt;&lt;wsp:rsid wsp:val=&quot;00CF112D&quot;/&gt;&lt;wsp:rsid wsp:val=&quot;00CF1A1D&quot;/&gt;&lt;wsp:rsid wsp:val=&quot;00CF31B5&quot;/&gt;&lt;wsp:rsid wsp:val=&quot;00CF37C2&quot;/&gt;&lt;wsp:rsid wsp:val=&quot;00CF5C00&quot;/&gt;&lt;wsp:rsid wsp:val=&quot;00CF6553&quot;/&gt;&lt;wsp:rsid wsp:val=&quot;00D0169B&quot;/&gt;&lt;wsp:rsid wsp:val=&quot;00D0293C&quot;/&gt;&lt;wsp:rsid wsp:val=&quot;00D06100&quot;/&gt;&lt;wsp:rsid wsp:val=&quot;00D0743F&quot;/&gt;&lt;wsp:rsid wsp:val=&quot;00D1458C&quot;/&gt;&lt;wsp:rsid wsp:val=&quot;00D213AA&quot;/&gt;&lt;wsp:rsid wsp:val=&quot;00D215D5&quot;/&gt;&lt;wsp:rsid wsp:val=&quot;00D25CCD&quot;/&gt;&lt;wsp:rsid wsp:val=&quot;00D3054B&quot;/&gt;&lt;wsp:rsid wsp:val=&quot;00D3504D&quot;/&gt;&lt;wsp:rsid wsp:val=&quot;00D42797&quot;/&gt;&lt;wsp:rsid wsp:val=&quot;00D511B9&quot;/&gt;&lt;wsp:rsid wsp:val=&quot;00D5139B&quot;/&gt;&lt;wsp:rsid wsp:val=&quot;00D5315C&quot;/&gt;&lt;wsp:rsid wsp:val=&quot;00D5466E&quot;/&gt;&lt;wsp:rsid wsp:val=&quot;00D572D5&quot;/&gt;&lt;wsp:rsid wsp:val=&quot;00D572D8&quot;/&gt;&lt;wsp:rsid wsp:val=&quot;00D6258C&quot;/&gt;&lt;wsp:rsid wsp:val=&quot;00D63945&quot;/&gt;&lt;wsp:rsid wsp:val=&quot;00D73D02&quot;/&gt;&lt;wsp:rsid wsp:val=&quot;00D73E93&quot;/&gt;&lt;wsp:rsid wsp:val=&quot;00D80390&quot;/&gt;&lt;wsp:rsid wsp:val=&quot;00D8098C&quot;/&gt;&lt;wsp:rsid wsp:val=&quot;00D837B8&quot;/&gt;&lt;wsp:rsid wsp:val=&quot;00D85138&quot;/&gt;&lt;wsp:rsid wsp:val=&quot;00D854E6&quot;/&gt;&lt;wsp:rsid wsp:val=&quot;00D85967&quot;/&gt;&lt;wsp:rsid wsp:val=&quot;00D86F01&quot;/&gt;&lt;wsp:rsid wsp:val=&quot;00D902A0&quot;/&gt;&lt;wsp:rsid wsp:val=&quot;00D92E2E&quot;/&gt;&lt;wsp:rsid wsp:val=&quot;00D939E1&quot;/&gt;&lt;wsp:rsid wsp:val=&quot;00D93C84&quot;/&gt;&lt;wsp:rsid wsp:val=&quot;00DA09EE&quot;/&gt;&lt;wsp:rsid wsp:val=&quot;00DA16DD&quot;/&gt;&lt;wsp:rsid wsp:val=&quot;00DA401B&quot;/&gt;&lt;wsp:rsid wsp:val=&quot;00DA4306&quot;/&gt;&lt;wsp:rsid wsp:val=&quot;00DA4471&quot;/&gt;&lt;wsp:rsid wsp:val=&quot;00DA5FDF&quot;/&gt;&lt;wsp:rsid wsp:val=&quot;00DB0B3D&quot;/&gt;&lt;wsp:rsid wsp:val=&quot;00DB13E4&quot;/&gt;&lt;wsp:rsid wsp:val=&quot;00DB1886&quot;/&gt;&lt;wsp:rsid wsp:val=&quot;00DB285B&quot;/&gt;&lt;wsp:rsid wsp:val=&quot;00DB6FED&quot;/&gt;&lt;wsp:rsid wsp:val=&quot;00DC3128&quot;/&gt;&lt;wsp:rsid wsp:val=&quot;00DC4765&quot;/&gt;&lt;wsp:rsid wsp:val=&quot;00DC7011&quot;/&gt;&lt;wsp:rsid wsp:val=&quot;00DD2FBA&quot;/&gt;&lt;wsp:rsid wsp:val=&quot;00DD5D2A&quot;/&gt;&lt;wsp:rsid wsp:val=&quot;00DD645B&quot;/&gt;&lt;wsp:rsid wsp:val=&quot;00DD7539&quot;/&gt;&lt;wsp:rsid wsp:val=&quot;00DE053C&quot;/&gt;&lt;wsp:rsid wsp:val=&quot;00DE2201&quot;/&gt;&lt;wsp:rsid wsp:val=&quot;00DE5B78&quot;/&gt;&lt;wsp:rsid wsp:val=&quot;00DE734E&quot;/&gt;&lt;wsp:rsid wsp:val=&quot;00DE76E9&quot;/&gt;&lt;wsp:rsid wsp:val=&quot;00DF0003&quot;/&gt;&lt;wsp:rsid wsp:val=&quot;00DF282A&quot;/&gt;&lt;wsp:rsid wsp:val=&quot;00DF45B2&quot;/&gt;&lt;wsp:rsid wsp:val=&quot;00DF5F34&quot;/&gt;&lt;wsp:rsid wsp:val=&quot;00DF6D6A&quot;/&gt;&lt;wsp:rsid wsp:val=&quot;00E0163C&quot;/&gt;&lt;wsp:rsid wsp:val=&quot;00E05713&quot;/&gt;&lt;wsp:rsid wsp:val=&quot;00E058E3&quot;/&gt;&lt;wsp:rsid wsp:val=&quot;00E06B92&quot;/&gt;&lt;wsp:rsid wsp:val=&quot;00E133B0&quot;/&gt;&lt;wsp:rsid wsp:val=&quot;00E1752F&quot;/&gt;&lt;wsp:rsid wsp:val=&quot;00E206FC&quot;/&gt;&lt;wsp:rsid wsp:val=&quot;00E212DC&quot;/&gt;&lt;wsp:rsid wsp:val=&quot;00E2144E&quot;/&gt;&lt;wsp:rsid wsp:val=&quot;00E23132&quot;/&gt;&lt;wsp:rsid wsp:val=&quot;00E24101&quot;/&gt;&lt;wsp:rsid wsp:val=&quot;00E24F78&quot;/&gt;&lt;wsp:rsid wsp:val=&quot;00E26E3C&quot;/&gt;&lt;wsp:rsid wsp:val=&quot;00E27269&quot;/&gt;&lt;wsp:rsid wsp:val=&quot;00E3431A&quot;/&gt;&lt;wsp:rsid wsp:val=&quot;00E352F2&quot;/&gt;&lt;wsp:rsid wsp:val=&quot;00E44D62&quot;/&gt;&lt;wsp:rsid wsp:val=&quot;00E53ABD&quot;/&gt;&lt;wsp:rsid wsp:val=&quot;00E53CAC&quot;/&gt;&lt;wsp:rsid wsp:val=&quot;00E552AF&quot;/&gt;&lt;wsp:rsid wsp:val=&quot;00E56B55&quot;/&gt;&lt;wsp:rsid wsp:val=&quot;00E56C8E&quot;/&gt;&lt;wsp:rsid wsp:val=&quot;00E62CF3&quot;/&gt;&lt;wsp:rsid wsp:val=&quot;00E6308F&quot;/&gt;&lt;wsp:rsid wsp:val=&quot;00E6547E&quot;/&gt;&lt;wsp:rsid wsp:val=&quot;00E65F77&quot;/&gt;&lt;wsp:rsid wsp:val=&quot;00E72195&quot;/&gt;&lt;wsp:rsid wsp:val=&quot;00E745BE&quot;/&gt;&lt;wsp:rsid wsp:val=&quot;00E749E5&quot;/&gt;&lt;wsp:rsid wsp:val=&quot;00E759E7&quot;/&gt;&lt;wsp:rsid wsp:val=&quot;00E800C9&quot;/&gt;&lt;wsp:rsid wsp:val=&quot;00E835D4&quot;/&gt;&lt;wsp:rsid wsp:val=&quot;00E86E4B&quot;/&gt;&lt;wsp:rsid wsp:val=&quot;00E86ECE&quot;/&gt;&lt;wsp:rsid wsp:val=&quot;00E87F15&quot;/&gt;&lt;wsp:rsid wsp:val=&quot;00E90343&quot;/&gt;&lt;wsp:rsid wsp:val=&quot;00E92ACB&quot;/&gt;&lt;wsp:rsid wsp:val=&quot;00E93801&quot;/&gt;&lt;wsp:rsid wsp:val=&quot;00E93BB5&quot;/&gt;&lt;wsp:rsid wsp:val=&quot;00E94466&quot;/&gt;&lt;wsp:rsid wsp:val=&quot;00E94665&quot;/&gt;&lt;wsp:rsid wsp:val=&quot;00E961B3&quot;/&gt;&lt;wsp:rsid wsp:val=&quot;00EA5D91&quot;/&gt;&lt;wsp:rsid wsp:val=&quot;00EA7398&quot;/&gt;&lt;wsp:rsid wsp:val=&quot;00EB09F9&quot;/&gt;&lt;wsp:rsid wsp:val=&quot;00EB1018&quot;/&gt;&lt;wsp:rsid wsp:val=&quot;00EB3A7C&quot;/&gt;&lt;wsp:rsid wsp:val=&quot;00EB486E&quot;/&gt;&lt;wsp:rsid wsp:val=&quot;00EB528B&quot;/&gt;&lt;wsp:rsid wsp:val=&quot;00EB58A3&quot;/&gt;&lt;wsp:rsid wsp:val=&quot;00EB5954&quot;/&gt;&lt;wsp:rsid wsp:val=&quot;00EB62B2&quot;/&gt;&lt;wsp:rsid wsp:val=&quot;00EC239A&quot;/&gt;&lt;wsp:rsid wsp:val=&quot;00EC6429&quot;/&gt;&lt;wsp:rsid wsp:val=&quot;00EC6604&quot;/&gt;&lt;wsp:rsid wsp:val=&quot;00EC7B68&quot;/&gt;&lt;wsp:rsid wsp:val=&quot;00ED04CC&quot;/&gt;&lt;wsp:rsid wsp:val=&quot;00ED0E92&quot;/&gt;&lt;wsp:rsid wsp:val=&quot;00ED37DF&quot;/&gt;&lt;wsp:rsid wsp:val=&quot;00ED4ACF&quot;/&gt;&lt;wsp:rsid wsp:val=&quot;00ED6F04&quot;/&gt;&lt;wsp:rsid wsp:val=&quot;00EE1CE2&quot;/&gt;&lt;wsp:rsid wsp:val=&quot;00EE2598&quot;/&gt;&lt;wsp:rsid wsp:val=&quot;00EF161F&quot;/&gt;&lt;wsp:rsid wsp:val=&quot;00EF3988&quot;/&gt;&lt;wsp:rsid wsp:val=&quot;00EF7AC3&quot;/&gt;&lt;wsp:rsid wsp:val=&quot;00F00AD1&quot;/&gt;&lt;wsp:rsid wsp:val=&quot;00F01323&quot;/&gt;&lt;wsp:rsid wsp:val=&quot;00F01DCF&quot;/&gt;&lt;wsp:rsid wsp:val=&quot;00F0564E&quot;/&gt;&lt;wsp:rsid wsp:val=&quot;00F057BA&quot;/&gt;&lt;wsp:rsid wsp:val=&quot;00F0648B&quot;/&gt;&lt;wsp:rsid wsp:val=&quot;00F1023F&quot;/&gt;&lt;wsp:rsid wsp:val=&quot;00F11302&quot;/&gt;&lt;wsp:rsid wsp:val=&quot;00F1492F&quot;/&gt;&lt;wsp:rsid wsp:val=&quot;00F14D5A&quot;/&gt;&lt;wsp:rsid wsp:val=&quot;00F20428&quot;/&gt;&lt;wsp:rsid wsp:val=&quot;00F204BA&quot;/&gt;&lt;wsp:rsid wsp:val=&quot;00F211D3&quot;/&gt;&lt;wsp:rsid wsp:val=&quot;00F21D67&quot;/&gt;&lt;wsp:rsid wsp:val=&quot;00F22A06&quot;/&gt;&lt;wsp:rsid wsp:val=&quot;00F22B5E&quot;/&gt;&lt;wsp:rsid wsp:val=&quot;00F24B5E&quot;/&gt;&lt;wsp:rsid wsp:val=&quot;00F255EF&quot;/&gt;&lt;wsp:rsid wsp:val=&quot;00F26159&quot;/&gt;&lt;wsp:rsid wsp:val=&quot;00F275D1&quot;/&gt;&lt;wsp:rsid wsp:val=&quot;00F306E8&quot;/&gt;&lt;wsp:rsid wsp:val=&quot;00F330E1&quot;/&gt;&lt;wsp:rsid wsp:val=&quot;00F34CC8&quot;/&gt;&lt;wsp:rsid wsp:val=&quot;00F37119&quot;/&gt;&lt;wsp:rsid wsp:val=&quot;00F425AA&quot;/&gt;&lt;wsp:rsid wsp:val=&quot;00F43AEF&quot;/&gt;&lt;wsp:rsid wsp:val=&quot;00F43E19&quot;/&gt;&lt;wsp:rsid wsp:val=&quot;00F44A58&quot;/&gt;&lt;wsp:rsid wsp:val=&quot;00F452B1&quot;/&gt;&lt;wsp:rsid wsp:val=&quot;00F527F0&quot;/&gt;&lt;wsp:rsid wsp:val=&quot;00F5391A&quot;/&gt;&lt;wsp:rsid wsp:val=&quot;00F5481B&quot;/&gt;&lt;wsp:rsid wsp:val=&quot;00F55EA0&quot;/&gt;&lt;wsp:rsid wsp:val=&quot;00F57F9B&quot;/&gt;&lt;wsp:rsid wsp:val=&quot;00F6066D&quot;/&gt;&lt;wsp:rsid wsp:val=&quot;00F651B4&quot;/&gt;&lt;wsp:rsid wsp:val=&quot;00F67C43&quot;/&gt;&lt;wsp:rsid wsp:val=&quot;00F7196E&quot;/&gt;&lt;wsp:rsid wsp:val=&quot;00F74376&quot;/&gt;&lt;wsp:rsid wsp:val=&quot;00F774ED&quot;/&gt;&lt;wsp:rsid wsp:val=&quot;00F83D1B&quot;/&gt;&lt;wsp:rsid wsp:val=&quot;00F852B1&quot;/&gt;&lt;wsp:rsid wsp:val=&quot;00F91DEB&quot;/&gt;&lt;wsp:rsid wsp:val=&quot;00F9393C&quot;/&gt;&lt;wsp:rsid wsp:val=&quot;00F94559&quot;/&gt;&lt;wsp:rsid wsp:val=&quot;00F95033&quot;/&gt;&lt;wsp:rsid wsp:val=&quot;00F96289&quot;/&gt;&lt;wsp:rsid wsp:val=&quot;00F97EBC&quot;/&gt;&lt;wsp:rsid wsp:val=&quot;00FA498E&quot;/&gt;&lt;wsp:rsid wsp:val=&quot;00FA5C4C&quot;/&gt;&lt;wsp:rsid wsp:val=&quot;00FA7295&quot;/&gt;&lt;wsp:rsid wsp:val=&quot;00FB1224&quot;/&gt;&lt;wsp:rsid wsp:val=&quot;00FB6EC6&quot;/&gt;&lt;wsp:rsid wsp:val=&quot;00FC2D30&quot;/&gt;&lt;wsp:rsid wsp:val=&quot;00FC430C&quot;/&gt;&lt;wsp:rsid wsp:val=&quot;00FC4449&quot;/&gt;&lt;wsp:rsid wsp:val=&quot;00FC5D05&quot;/&gt;&lt;wsp:rsid wsp:val=&quot;00FC6F4B&quot;/&gt;&lt;wsp:rsid wsp:val=&quot;00FD1590&quot;/&gt;&lt;wsp:rsid wsp:val=&quot;00FD377A&quot;/&gt;&lt;wsp:rsid wsp:val=&quot;00FD4D70&quot;/&gt;&lt;wsp:rsid wsp:val=&quot;00FD5A71&quot;/&gt;&lt;wsp:rsid wsp:val=&quot;00FD5F4A&quot;/&gt;&lt;wsp:rsid wsp:val=&quot;00FE102E&quot;/&gt;&lt;wsp:rsid wsp:val=&quot;00FE2B97&quot;/&gt;&lt;wsp:rsid wsp:val=&quot;00FE4102&quot;/&gt;&lt;wsp:rsid wsp:val=&quot;00FE475C&quot;/&gt;&lt;wsp:rsid wsp:val=&quot;00FE4D89&quot;/&gt;&lt;wsp:rsid wsp:val=&quot;00FE79E0&quot;/&gt;&lt;wsp:rsid wsp:val=&quot;00FF1F4E&quot;/&gt;&lt;wsp:rsid wsp:val=&quot;00FF2006&quot;/&gt;&lt;wsp:rsid wsp:val=&quot;00FF4CEE&quot;/&gt;&lt;/wsp:rsids&gt;&lt;/w:docPr&gt;&lt;w:body&gt;&lt;w:p wsp:rsidR=&quot;00000000&quot; wsp:rsidRDefault=&quot;00BA7711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F&lt;/m:t&gt;&lt;/m:r&gt;&lt;/m:e&gt;&lt;m:sub&gt;&lt;m:r&gt;&lt;w:rPr&gt;&lt;w:rFonts w:ascii=&quot;Cambria Math&quot; w:h-ansi=&quot;Cambria Math&quot;/&gt;&lt;wx:font wx:val=&quot;Cambria Math&quot;/&gt;&lt;w:i/&gt;&lt;/w:rPr&gt;&lt;m:t&gt;S1&lt;/m:t&gt;&lt;/m:r&gt;&lt;/m:sub&gt;&lt;/m:sSub&gt;&lt;m:r&gt;&lt;w:rPr&gt;&lt;w:rFonts w:ascii=&quot;Cambria Math&quot; w:h-ansi=&quot;Cambria Math&quot;/&gt;&lt;wx:font wx:val=&quot;Cambria Math&quot;/&gt;&lt;w:i/&gt;&lt;/w:rPr&gt;&lt;m:t&gt;, 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D&lt;/m:t&gt;&lt;/m:r&gt;&lt;/m:e&gt;&lt;m:sub&gt;&lt;m:r&gt;&lt;w:rPr&gt;&lt;w:rFonts w:ascii=&quot;Cambria Math&quot; w:h-ansi=&quot;Cambria Math&quot;/&gt;&lt;wx:font wx:val=&quot;Cambria Math&quot;/&gt;&lt;w:i/&gt;&lt;/w:rPr&gt;&lt;m:t&gt;S1&lt;/m:t&gt;&lt;/m:r&gt;&lt;/m:sub&gt;&lt;/m:sSub&gt;&lt;m:r&gt;&lt;w:rPr&gt;&lt;w:rFonts w:ascii=&quot;Cambria Math&quot; w:h-ansi=&quot;Cambria Math&quot;/&gt;&lt;wx:font wx:val=&quot;Cambria Math&quot;/&gt;&lt;w:i/&gt;&lt;/w:rPr&gt;&lt;m:t&gt;, 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E&lt;/m:t&gt;&lt;/m:r&gt;&lt;/m:e&gt;&lt;m:sub&gt;&lt;m:r&gt;&lt;w:rPr&gt;&lt;w:rFonts w:ascii=&quot;Cambria Math&quot; w:h-ansi=&quot;Cambria Math&quot;/&gt;&lt;wx:font wx:val=&quot;Cambria Math&quot;/&gt;&lt;w:i/&gt;&lt;/w:rPr&gt;&lt;m:t&gt;S1&lt;/m:t&gt;&lt;/m:r&gt;&lt;/m:sub&gt;&lt;/m:sSub&gt;&lt;m:r&gt;&lt;w:rPr&gt;&lt;w:rFonts w:ascii=&quot;Cambria Math&quot; w:h-ansi=&quot;Cambria Math&quot;/&gt;&lt;wx:font wx:val=&quot;Cambria Math&quot;/&gt;&lt;w:i/&gt;&lt;/w:rPr&gt;&lt;m:t&gt;, 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О±&lt;/m:t&gt;&lt;/m:r&gt;&lt;/m:e&gt;&lt;m:sub&gt;&lt;m:r&gt;&lt;w:rPr&gt;&lt;w:rFonts w:ascii=&quot;Cambria Math&quot; w:h-ansi=&quot;Cambria Math&quot;/&gt;&lt;wx:font wx:val=&quot;Cambria Math&quot;/&gt;&lt;w:i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0" o:title="" chromakey="white"/>
          </v:shape>
        </w:pict>
      </w:r>
      <w:r w:rsidRPr="00232ECB">
        <w:fldChar w:fldCharType="end"/>
      </w:r>
      <w:r w:rsidRPr="00AF49CC">
        <w:t xml:space="preserve"> получаются на основе выражений (8), (9) п</w:t>
      </w:r>
      <w:r w:rsidRPr="00AF49CC">
        <w:t>у</w:t>
      </w:r>
      <w:r w:rsidRPr="00AF49CC">
        <w:t>тем подстановки параметров модели для первого интервала времени.</w:t>
      </w:r>
    </w:p>
    <w:p w:rsidR="00611459" w:rsidRPr="00AF49CC" w:rsidRDefault="00611459" w:rsidP="00BA1D4F">
      <w:r w:rsidRPr="00AF49CC">
        <w:t xml:space="preserve">Для интервала </w:t>
      </w:r>
      <w:r w:rsidRPr="00AF49CC">
        <w:rPr>
          <w:b/>
          <w:i/>
          <w:lang w:val="en-US"/>
        </w:rPr>
        <w:t>i</w:t>
      </w:r>
      <w:r w:rsidRPr="00AF49CC">
        <w:t xml:space="preserve"> после преобразований</w:t>
      </w:r>
    </w:p>
    <w:tbl>
      <w:tblPr>
        <w:tblW w:w="0" w:type="auto"/>
        <w:tblLook w:val="00A0"/>
      </w:tblPr>
      <w:tblGrid>
        <w:gridCol w:w="7905"/>
        <w:gridCol w:w="1381"/>
      </w:tblGrid>
      <w:tr w:rsidR="00611459" w:rsidRPr="00AF49CC" w:rsidTr="00232ECB">
        <w:tc>
          <w:tcPr>
            <w:tcW w:w="7905" w:type="dxa"/>
          </w:tcPr>
          <w:p w:rsidR="00611459" w:rsidRPr="00232ECB" w:rsidRDefault="00611459" w:rsidP="00232ECB">
            <w:pPr>
              <w:ind w:firstLine="0"/>
              <w:rPr>
                <w:lang w:val="en-US"/>
              </w:rPr>
            </w:pPr>
            <w:r w:rsidRPr="00232ECB">
              <w:pict>
                <v:shape id="_x0000_i1075" type="#_x0000_t75" style="width:268.2pt;height:12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69&quot;/&gt;&lt;w:doNotEmbedSystemFonts/&gt;&lt;w:defaultTabStop w:val=&quot;708&quot;/&gt;&lt;w:autoHyphenation/&gt;&lt;w:hyphenationZone w:val=&quot;357&quot;/&gt;&lt;w:doNotHyphenateCaps/&gt;&lt;w:drawingGridHorizontalSpacing w:val=&quot;140&quot;/&gt;&lt;w:drawingGridVerticalSpacing w:val=&quot;381&quot;/&gt;&lt;w:displayHorizontalDrawingGridEvery w:val=&quot;2&quot;/&gt;&lt;w:punctuationKerning/&gt;&lt;w:characterSpacingControl w:val=&quot;DontCompress&quot;/&gt;&lt;w:optimizeForBrowser/&gt;&lt;w:allowPNG/&gt;&lt;w:doNotSaveWebPagesAsSingleFil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12F04&quot;/&gt;&lt;wsp:rsid wsp:val=&quot;00000DC8&quot;/&gt;&lt;wsp:rsid wsp:val=&quot;00012B88&quot;/&gt;&lt;wsp:rsid wsp:val=&quot;0001427E&quot;/&gt;&lt;wsp:rsid wsp:val=&quot;00015252&quot;/&gt;&lt;wsp:rsid wsp:val=&quot;000155E9&quot;/&gt;&lt;wsp:rsid wsp:val=&quot;00015E30&quot;/&gt;&lt;wsp:rsid wsp:val=&quot;00022AB5&quot;/&gt;&lt;wsp:rsid wsp:val=&quot;000256B4&quot;/&gt;&lt;wsp:rsid wsp:val=&quot;00025EA1&quot;/&gt;&lt;wsp:rsid wsp:val=&quot;00027082&quot;/&gt;&lt;wsp:rsid wsp:val=&quot;00027691&quot;/&gt;&lt;wsp:rsid wsp:val=&quot;00036A2C&quot;/&gt;&lt;wsp:rsid wsp:val=&quot;00042390&quot;/&gt;&lt;wsp:rsid wsp:val=&quot;00042E84&quot;/&gt;&lt;wsp:rsid wsp:val=&quot;00043FE4&quot;/&gt;&lt;wsp:rsid wsp:val=&quot;000611FE&quot;/&gt;&lt;wsp:rsid wsp:val=&quot;00062582&quot;/&gt;&lt;wsp:rsid wsp:val=&quot;00062A36&quot;/&gt;&lt;wsp:rsid wsp:val=&quot;00065241&quot;/&gt;&lt;wsp:rsid wsp:val=&quot;0006644D&quot;/&gt;&lt;wsp:rsid wsp:val=&quot;0006702A&quot;/&gt;&lt;wsp:rsid wsp:val=&quot;000675EB&quot;/&gt;&lt;wsp:rsid wsp:val=&quot;00087B2D&quot;/&gt;&lt;wsp:rsid wsp:val=&quot;000907B6&quot;/&gt;&lt;wsp:rsid wsp:val=&quot;00091354&quot;/&gt;&lt;wsp:rsid wsp:val=&quot;000A12F2&quot;/&gt;&lt;wsp:rsid wsp:val=&quot;000A25DB&quot;/&gt;&lt;wsp:rsid wsp:val=&quot;000A460E&quot;/&gt;&lt;wsp:rsid wsp:val=&quot;000A51EB&quot;/&gt;&lt;wsp:rsid wsp:val=&quot;000A71C2&quot;/&gt;&lt;wsp:rsid wsp:val=&quot;000A7E67&quot;/&gt;&lt;wsp:rsid wsp:val=&quot;000B00A6&quot;/&gt;&lt;wsp:rsid wsp:val=&quot;000B1930&quot;/&gt;&lt;wsp:rsid wsp:val=&quot;000B25DD&quot;/&gt;&lt;wsp:rsid wsp:val=&quot;000B2D25&quot;/&gt;&lt;wsp:rsid wsp:val=&quot;000B3A07&quot;/&gt;&lt;wsp:rsid wsp:val=&quot;000C1BE1&quot;/&gt;&lt;wsp:rsid wsp:val=&quot;000C35F6&quot;/&gt;&lt;wsp:rsid wsp:val=&quot;000C5152&quot;/&gt;&lt;wsp:rsid wsp:val=&quot;000D1B58&quot;/&gt;&lt;wsp:rsid wsp:val=&quot;000D5650&quot;/&gt;&lt;wsp:rsid wsp:val=&quot;000D7AB9&quot;/&gt;&lt;wsp:rsid wsp:val=&quot;000E198A&quot;/&gt;&lt;wsp:rsid wsp:val=&quot;000E2F97&quot;/&gt;&lt;wsp:rsid wsp:val=&quot;000E3F01&quot;/&gt;&lt;wsp:rsid wsp:val=&quot;000E4D61&quot;/&gt;&lt;wsp:rsid wsp:val=&quot;000E52CD&quot;/&gt;&lt;wsp:rsid wsp:val=&quot;000E66AA&quot;/&gt;&lt;wsp:rsid wsp:val=&quot;000F1665&quot;/&gt;&lt;wsp:rsid wsp:val=&quot;000F4D3A&quot;/&gt;&lt;wsp:rsid wsp:val=&quot;000F50B4&quot;/&gt;&lt;wsp:rsid wsp:val=&quot;000F70AC&quot;/&gt;&lt;wsp:rsid wsp:val=&quot;001018AE&quot;/&gt;&lt;wsp:rsid wsp:val=&quot;001024DC&quot;/&gt;&lt;wsp:rsid wsp:val=&quot;00102CCB&quot;/&gt;&lt;wsp:rsid wsp:val=&quot;001056BE&quot;/&gt;&lt;wsp:rsid wsp:val=&quot;00110D34&quot;/&gt;&lt;wsp:rsid wsp:val=&quot;00130DFF&quot;/&gt;&lt;wsp:rsid wsp:val=&quot;00132126&quot;/&gt;&lt;wsp:rsid wsp:val=&quot;001346A0&quot;/&gt;&lt;wsp:rsid wsp:val=&quot;001366CF&quot;/&gt;&lt;wsp:rsid wsp:val=&quot;00137164&quot;/&gt;&lt;wsp:rsid wsp:val=&quot;00137B68&quot;/&gt;&lt;wsp:rsid wsp:val=&quot;00137FC8&quot;/&gt;&lt;wsp:rsid wsp:val=&quot;0014268D&quot;/&gt;&lt;wsp:rsid wsp:val=&quot;00146764&quot;/&gt;&lt;wsp:rsid wsp:val=&quot;00146F62&quot;/&gt;&lt;wsp:rsid wsp:val=&quot;001505E1&quot;/&gt;&lt;wsp:rsid wsp:val=&quot;00150A3C&quot;/&gt;&lt;wsp:rsid wsp:val=&quot;00150A53&quot;/&gt;&lt;wsp:rsid wsp:val=&quot;00151F4A&quot;/&gt;&lt;wsp:rsid wsp:val=&quot;001632B0&quot;/&gt;&lt;wsp:rsid wsp:val=&quot;001654F0&quot;/&gt;&lt;wsp:rsid wsp:val=&quot;00166743&quot;/&gt;&lt;wsp:rsid wsp:val=&quot;00171F73&quot;/&gt;&lt;wsp:rsid wsp:val=&quot;00174F60&quot;/&gt;&lt;wsp:rsid wsp:val=&quot;001800F0&quot;/&gt;&lt;wsp:rsid wsp:val=&quot;001852B3&quot;/&gt;&lt;wsp:rsid wsp:val=&quot;001864B6&quot;/&gt;&lt;wsp:rsid wsp:val=&quot;001930CB&quot;/&gt;&lt;wsp:rsid wsp:val=&quot;001A0EC0&quot;/&gt;&lt;wsp:rsid wsp:val=&quot;001A207B&quot;/&gt;&lt;wsp:rsid wsp:val=&quot;001A535A&quot;/&gt;&lt;wsp:rsid wsp:val=&quot;001B2A26&quot;/&gt;&lt;wsp:rsid wsp:val=&quot;001B59BF&quot;/&gt;&lt;wsp:rsid wsp:val=&quot;001C1E84&quot;/&gt;&lt;wsp:rsid wsp:val=&quot;001C520D&quot;/&gt;&lt;wsp:rsid wsp:val=&quot;001C5731&quot;/&gt;&lt;wsp:rsid wsp:val=&quot;001D28EA&quot;/&gt;&lt;wsp:rsid wsp:val=&quot;001D5300&quot;/&gt;&lt;wsp:rsid wsp:val=&quot;001E18B9&quot;/&gt;&lt;wsp:rsid wsp:val=&quot;001E1F66&quot;/&gt;&lt;wsp:rsid wsp:val=&quot;001E6525&quot;/&gt;&lt;wsp:rsid wsp:val=&quot;001E7283&quot;/&gt;&lt;wsp:rsid wsp:val=&quot;001E73BA&quot;/&gt;&lt;wsp:rsid wsp:val=&quot;001E7492&quot;/&gt;&lt;wsp:rsid wsp:val=&quot;001F06A3&quot;/&gt;&lt;wsp:rsid wsp:val=&quot;001F16E3&quot;/&gt;&lt;wsp:rsid wsp:val=&quot;001F42F0&quot;/&gt;&lt;wsp:rsid wsp:val=&quot;001F566A&quot;/&gt;&lt;wsp:rsid wsp:val=&quot;001F7425&quot;/&gt;&lt;wsp:rsid wsp:val=&quot;001F77D0&quot;/&gt;&lt;wsp:rsid wsp:val=&quot;0020042E&quot;/&gt;&lt;wsp:rsid wsp:val=&quot;00202A19&quot;/&gt;&lt;wsp:rsid wsp:val=&quot;00204D50&quot;/&gt;&lt;wsp:rsid wsp:val=&quot;00204DE9&quot;/&gt;&lt;wsp:rsid wsp:val=&quot;002052D5&quot;/&gt;&lt;wsp:rsid wsp:val=&quot;002101D9&quot;/&gt;&lt;wsp:rsid wsp:val=&quot;00210E90&quot;/&gt;&lt;wsp:rsid wsp:val=&quot;002111DA&quot;/&gt;&lt;wsp:rsid wsp:val=&quot;00211533&quot;/&gt;&lt;wsp:rsid wsp:val=&quot;00212F04&quot;/&gt;&lt;wsp:rsid wsp:val=&quot;0021397F&quot;/&gt;&lt;wsp:rsid wsp:val=&quot;002174DC&quot;/&gt;&lt;wsp:rsid wsp:val=&quot;002256F9&quot;/&gt;&lt;wsp:rsid wsp:val=&quot;00225757&quot;/&gt;&lt;wsp:rsid wsp:val=&quot;00225891&quot;/&gt;&lt;wsp:rsid wsp:val=&quot;00227272&quot;/&gt;&lt;wsp:rsid wsp:val=&quot;00230031&quot;/&gt;&lt;wsp:rsid wsp:val=&quot;00231A08&quot;/&gt;&lt;wsp:rsid wsp:val=&quot;00232BF3&quot;/&gt;&lt;wsp:rsid wsp:val=&quot;00232ECB&quot;/&gt;&lt;wsp:rsid wsp:val=&quot;00234D66&quot;/&gt;&lt;wsp:rsid wsp:val=&quot;00240F05&quot;/&gt;&lt;wsp:rsid wsp:val=&quot;00242F0B&quot;/&gt;&lt;wsp:rsid wsp:val=&quot;00244855&quot;/&gt;&lt;wsp:rsid wsp:val=&quot;00244BA0&quot;/&gt;&lt;wsp:rsid wsp:val=&quot;00246149&quot;/&gt;&lt;wsp:rsid wsp:val=&quot;002472B5&quot;/&gt;&lt;wsp:rsid wsp:val=&quot;00250440&quot;/&gt;&lt;wsp:rsid wsp:val=&quot;002504F8&quot;/&gt;&lt;wsp:rsid wsp:val=&quot;002600C8&quot;/&gt;&lt;wsp:rsid wsp:val=&quot;00260B3D&quot;/&gt;&lt;wsp:rsid wsp:val=&quot;002632A4&quot;/&gt;&lt;wsp:rsid wsp:val=&quot;00271A81&quot;/&gt;&lt;wsp:rsid wsp:val=&quot;00273B17&quot;/&gt;&lt;wsp:rsid wsp:val=&quot;0027698E&quot;/&gt;&lt;wsp:rsid wsp:val=&quot;002779D1&quot;/&gt;&lt;wsp:rsid wsp:val=&quot;00281B18&quot;/&gt;&lt;wsp:rsid wsp:val=&quot;002824F5&quot;/&gt;&lt;wsp:rsid wsp:val=&quot;00284725&quot;/&gt;&lt;wsp:rsid wsp:val=&quot;00290D00&quot;/&gt;&lt;wsp:rsid wsp:val=&quot;00291EE8&quot;/&gt;&lt;wsp:rsid wsp:val=&quot;00292FEE&quot;/&gt;&lt;wsp:rsid wsp:val=&quot;00294426&quot;/&gt;&lt;wsp:rsid wsp:val=&quot;002A0544&quot;/&gt;&lt;wsp:rsid wsp:val=&quot;002A06FF&quot;/&gt;&lt;wsp:rsid wsp:val=&quot;002A077C&quot;/&gt;&lt;wsp:rsid wsp:val=&quot;002A1247&quot;/&gt;&lt;wsp:rsid wsp:val=&quot;002A3F2A&quot;/&gt;&lt;wsp:rsid wsp:val=&quot;002A477C&quot;/&gt;&lt;wsp:rsid wsp:val=&quot;002A66A7&quot;/&gt;&lt;wsp:rsid wsp:val=&quot;002A686D&quot;/&gt;&lt;wsp:rsid wsp:val=&quot;002B04A0&quot;/&gt;&lt;wsp:rsid wsp:val=&quot;002B2856&quot;/&gt;&lt;wsp:rsid wsp:val=&quot;002B2A11&quot;/&gt;&lt;wsp:rsid wsp:val=&quot;002B2A18&quot;/&gt;&lt;wsp:rsid wsp:val=&quot;002C4945&quot;/&gt;&lt;wsp:rsid wsp:val=&quot;002C5850&quot;/&gt;&lt;wsp:rsid wsp:val=&quot;002C6ED6&quot;/&gt;&lt;wsp:rsid wsp:val=&quot;002C7254&quot;/&gt;&lt;wsp:rsid wsp:val=&quot;002D5084&quot;/&gt;&lt;wsp:rsid wsp:val=&quot;002D5E95&quot;/&gt;&lt;wsp:rsid wsp:val=&quot;002D5FF8&quot;/&gt;&lt;wsp:rsid wsp:val=&quot;002E7A2B&quot;/&gt;&lt;wsp:rsid wsp:val=&quot;002F0033&quot;/&gt;&lt;wsp:rsid wsp:val=&quot;002F4B1D&quot;/&gt;&lt;wsp:rsid wsp:val=&quot;002F5748&quot;/&gt;&lt;wsp:rsid wsp:val=&quot;002F5E41&quot;/&gt;&lt;wsp:rsid wsp:val=&quot;002F7BF9&quot;/&gt;&lt;wsp:rsid wsp:val=&quot;0030107F&quot;/&gt;&lt;wsp:rsid wsp:val=&quot;00302069&quot;/&gt;&lt;wsp:rsid wsp:val=&quot;003063F0&quot;/&gt;&lt;wsp:rsid wsp:val=&quot;00306980&quot;/&gt;&lt;wsp:rsid wsp:val=&quot;003103B7&quot;/&gt;&lt;wsp:rsid wsp:val=&quot;00316734&quot;/&gt;&lt;wsp:rsid wsp:val=&quot;00317380&quot;/&gt;&lt;wsp:rsid wsp:val=&quot;00317F18&quot;/&gt;&lt;wsp:rsid wsp:val=&quot;0032640D&quot;/&gt;&lt;wsp:rsid wsp:val=&quot;00332356&quot;/&gt;&lt;wsp:rsid wsp:val=&quot;003415E2&quot;/&gt;&lt;wsp:rsid wsp:val=&quot;003427E4&quot;/&gt;&lt;wsp:rsid wsp:val=&quot;00343F66&quot;/&gt;&lt;wsp:rsid wsp:val=&quot;00344143&quot;/&gt;&lt;wsp:rsid wsp:val=&quot;00344822&quot;/&gt;&lt;wsp:rsid wsp:val=&quot;00350FB2&quot;/&gt;&lt;wsp:rsid wsp:val=&quot;00351F44&quot;/&gt;&lt;wsp:rsid wsp:val=&quot;003534CE&quot;/&gt;&lt;wsp:rsid wsp:val=&quot;00361465&quot;/&gt;&lt;wsp:rsid wsp:val=&quot;0036221D&quot;/&gt;&lt;wsp:rsid wsp:val=&quot;00364527&quot;/&gt;&lt;wsp:rsid wsp:val=&quot;00366EA3&quot;/&gt;&lt;wsp:rsid wsp:val=&quot;0037307B&quot;/&gt;&lt;wsp:rsid wsp:val=&quot;0037307D&quot;/&gt;&lt;wsp:rsid wsp:val=&quot;00373F15&quot;/&gt;&lt;wsp:rsid wsp:val=&quot;003746B3&quot;/&gt;&lt;wsp:rsid wsp:val=&quot;00381567&quot;/&gt;&lt;wsp:rsid wsp:val=&quot;00382CBE&quot;/&gt;&lt;wsp:rsid wsp:val=&quot;00385048&quot;/&gt;&lt;wsp:rsid wsp:val=&quot;00391E1B&quot;/&gt;&lt;wsp:rsid wsp:val=&quot;00394257&quot;/&gt;&lt;wsp:rsid wsp:val=&quot;00394402&quot;/&gt;&lt;wsp:rsid wsp:val=&quot;00394EDF&quot;/&gt;&lt;wsp:rsid wsp:val=&quot;003A01BC&quot;/&gt;&lt;wsp:rsid wsp:val=&quot;003A24FA&quot;/&gt;&lt;wsp:rsid wsp:val=&quot;003B031D&quot;/&gt;&lt;wsp:rsid wsp:val=&quot;003B03EE&quot;/&gt;&lt;wsp:rsid wsp:val=&quot;003B1472&quot;/&gt;&lt;wsp:rsid wsp:val=&quot;003B7927&quot;/&gt;&lt;wsp:rsid wsp:val=&quot;003C02A6&quot;/&gt;&lt;wsp:rsid wsp:val=&quot;003C39F7&quot;/&gt;&lt;wsp:rsid wsp:val=&quot;003C6978&quot;/&gt;&lt;wsp:rsid wsp:val=&quot;003D15CB&quot;/&gt;&lt;wsp:rsid wsp:val=&quot;003D1782&quot;/&gt;&lt;wsp:rsid wsp:val=&quot;003D3457&quot;/&gt;&lt;wsp:rsid wsp:val=&quot;003D3DCA&quot;/&gt;&lt;wsp:rsid wsp:val=&quot;003D6674&quot;/&gt;&lt;wsp:rsid wsp:val=&quot;003D6769&quot;/&gt;&lt;wsp:rsid wsp:val=&quot;003E0301&quot;/&gt;&lt;wsp:rsid wsp:val=&quot;003E0422&quot;/&gt;&lt;wsp:rsid wsp:val=&quot;003F365B&quot;/&gt;&lt;wsp:rsid wsp:val=&quot;003F4C53&quot;/&gt;&lt;wsp:rsid wsp:val=&quot;003F63C1&quot;/&gt;&lt;wsp:rsid wsp:val=&quot;0040088F&quot;/&gt;&lt;wsp:rsid wsp:val=&quot;00402E09&quot;/&gt;&lt;wsp:rsid wsp:val=&quot;00403775&quot;/&gt;&lt;wsp:rsid wsp:val=&quot;00406EB8&quot;/&gt;&lt;wsp:rsid wsp:val=&quot;00411EAB&quot;/&gt;&lt;wsp:rsid wsp:val=&quot;00415195&quot;/&gt;&lt;wsp:rsid wsp:val=&quot;004270D1&quot;/&gt;&lt;wsp:rsid wsp:val=&quot;004309DF&quot;/&gt;&lt;wsp:rsid wsp:val=&quot;0043187E&quot;/&gt;&lt;wsp:rsid wsp:val=&quot;00433787&quot;/&gt;&lt;wsp:rsid wsp:val=&quot;00436210&quot;/&gt;&lt;wsp:rsid wsp:val=&quot;00436AEC&quot;/&gt;&lt;wsp:rsid wsp:val=&quot;00442A2C&quot;/&gt;&lt;wsp:rsid wsp:val=&quot;004503EC&quot;/&gt;&lt;wsp:rsid wsp:val=&quot;00452500&quot;/&gt;&lt;wsp:rsid wsp:val=&quot;00452D5E&quot;/&gt;&lt;wsp:rsid wsp:val=&quot;004537F6&quot;/&gt;&lt;wsp:rsid wsp:val=&quot;0045380C&quot;/&gt;&lt;wsp:rsid wsp:val=&quot;004562BC&quot;/&gt;&lt;wsp:rsid wsp:val=&quot;00465F64&quot;/&gt;&lt;wsp:rsid wsp:val=&quot;00473ABF&quot;/&gt;&lt;wsp:rsid wsp:val=&quot;004748BE&quot;/&gt;&lt;wsp:rsid wsp:val=&quot;00476B0F&quot;/&gt;&lt;wsp:rsid wsp:val=&quot;00477BC6&quot;/&gt;&lt;wsp:rsid wsp:val=&quot;0048210E&quot;/&gt;&lt;wsp:rsid wsp:val=&quot;00485C49&quot;/&gt;&lt;wsp:rsid wsp:val=&quot;00487DB1&quot;/&gt;&lt;wsp:rsid wsp:val=&quot;00490F4D&quot;/&gt;&lt;wsp:rsid wsp:val=&quot;00491E80&quot;/&gt;&lt;wsp:rsid wsp:val=&quot;00492255&quot;/&gt;&lt;wsp:rsid wsp:val=&quot;00496238&quot;/&gt;&lt;wsp:rsid wsp:val=&quot;00496359&quot;/&gt;&lt;wsp:rsid wsp:val=&quot;004A02D5&quot;/&gt;&lt;wsp:rsid wsp:val=&quot;004A03B0&quot;/&gt;&lt;wsp:rsid wsp:val=&quot;004A082B&quot;/&gt;&lt;wsp:rsid wsp:val=&quot;004A46D4&quot;/&gt;&lt;wsp:rsid wsp:val=&quot;004A5F62&quot;/&gt;&lt;wsp:rsid wsp:val=&quot;004A62A8&quot;/&gt;&lt;wsp:rsid wsp:val=&quot;004A66EF&quot;/&gt;&lt;wsp:rsid wsp:val=&quot;004A6D17&quot;/&gt;&lt;wsp:rsid wsp:val=&quot;004B275D&quot;/&gt;&lt;wsp:rsid wsp:val=&quot;004B3A61&quot;/&gt;&lt;wsp:rsid wsp:val=&quot;004B7618&quot;/&gt;&lt;wsp:rsid wsp:val=&quot;004C51EB&quot;/&gt;&lt;wsp:rsid wsp:val=&quot;004C656C&quot;/&gt;&lt;wsp:rsid wsp:val=&quot;004D4690&quot;/&gt;&lt;wsp:rsid wsp:val=&quot;004D5A29&quot;/&gt;&lt;wsp:rsid wsp:val=&quot;004D77F0&quot;/&gt;&lt;wsp:rsid wsp:val=&quot;004E35F5&quot;/&gt;&lt;wsp:rsid wsp:val=&quot;004E556C&quot;/&gt;&lt;wsp:rsid wsp:val=&quot;004F59CA&quot;/&gt;&lt;wsp:rsid wsp:val=&quot;00500A20&quot;/&gt;&lt;wsp:rsid wsp:val=&quot;00504760&quot;/&gt;&lt;wsp:rsid wsp:val=&quot;005067CA&quot;/&gt;&lt;wsp:rsid wsp:val=&quot;00507283&quot;/&gt;&lt;wsp:rsid wsp:val=&quot;00510658&quot;/&gt;&lt;wsp:rsid wsp:val=&quot;00521180&quot;/&gt;&lt;wsp:rsid wsp:val=&quot;00522892&quot;/&gt;&lt;wsp:rsid wsp:val=&quot;0053178F&quot;/&gt;&lt;wsp:rsid wsp:val=&quot;00533390&quot;/&gt;&lt;wsp:rsid wsp:val=&quot;00542D6B&quot;/&gt;&lt;wsp:rsid wsp:val=&quot;00547DDA&quot;/&gt;&lt;wsp:rsid wsp:val=&quot;00550E37&quot;/&gt;&lt;wsp:rsid wsp:val=&quot;0055286B&quot;/&gt;&lt;wsp:rsid wsp:val=&quot;0055360B&quot;/&gt;&lt;wsp:rsid wsp:val=&quot;005614C4&quot;/&gt;&lt;wsp:rsid wsp:val=&quot;00562430&quot;/&gt;&lt;wsp:rsid wsp:val=&quot;00562471&quot;/&gt;&lt;wsp:rsid wsp:val=&quot;005625CB&quot;/&gt;&lt;wsp:rsid wsp:val=&quot;00563CE5&quot;/&gt;&lt;wsp:rsid wsp:val=&quot;0056665F&quot;/&gt;&lt;wsp:rsid wsp:val=&quot;005717BF&quot;/&gt;&lt;wsp:rsid wsp:val=&quot;00574D3F&quot;/&gt;&lt;wsp:rsid wsp:val=&quot;00576B30&quot;/&gt;&lt;wsp:rsid wsp:val=&quot;00583DE9&quot;/&gt;&lt;wsp:rsid wsp:val=&quot;00584A39&quot;/&gt;&lt;wsp:rsid wsp:val=&quot;00595B51&quot;/&gt;&lt;wsp:rsid wsp:val=&quot;005A04ED&quot;/&gt;&lt;wsp:rsid wsp:val=&quot;005A0755&quot;/&gt;&lt;wsp:rsid wsp:val=&quot;005A67FC&quot;/&gt;&lt;wsp:rsid wsp:val=&quot;005B3E66&quot;/&gt;&lt;wsp:rsid wsp:val=&quot;005B4E7E&quot;/&gt;&lt;wsp:rsid wsp:val=&quot;005B50F3&quot;/&gt;&lt;wsp:rsid wsp:val=&quot;005C1A48&quot;/&gt;&lt;wsp:rsid wsp:val=&quot;005C6EF1&quot;/&gt;&lt;wsp:rsid wsp:val=&quot;005D360A&quot;/&gt;&lt;wsp:rsid wsp:val=&quot;005D378E&quot;/&gt;&lt;wsp:rsid wsp:val=&quot;005D3849&quot;/&gt;&lt;wsp:rsid wsp:val=&quot;005D4C29&quot;/&gt;&lt;wsp:rsid wsp:val=&quot;005E0599&quot;/&gt;&lt;wsp:rsid wsp:val=&quot;005E3B8E&quot;/&gt;&lt;wsp:rsid wsp:val=&quot;005E4C40&quot;/&gt;&lt;wsp:rsid wsp:val=&quot;005E7043&quot;/&gt;&lt;wsp:rsid wsp:val=&quot;005F086A&quot;/&gt;&lt;wsp:rsid wsp:val=&quot;005F21CC&quot;/&gt;&lt;wsp:rsid wsp:val=&quot;005F3900&quot;/&gt;&lt;wsp:rsid wsp:val=&quot;005F50F5&quot;/&gt;&lt;wsp:rsid wsp:val=&quot;0060306E&quot;/&gt;&lt;wsp:rsid wsp:val=&quot;0060704E&quot;/&gt;&lt;wsp:rsid wsp:val=&quot;006079B5&quot;/&gt;&lt;wsp:rsid wsp:val=&quot;006137BA&quot;/&gt;&lt;wsp:rsid wsp:val=&quot;00613F07&quot;/&gt;&lt;wsp:rsid wsp:val=&quot;006141FF&quot;/&gt;&lt;wsp:rsid wsp:val=&quot;00621230&quot;/&gt;&lt;wsp:rsid wsp:val=&quot;006231E5&quot;/&gt;&lt;wsp:rsid wsp:val=&quot;006321E9&quot;/&gt;&lt;wsp:rsid wsp:val=&quot;00637B61&quot;/&gt;&lt;wsp:rsid wsp:val=&quot;00644F35&quot;/&gt;&lt;wsp:rsid wsp:val=&quot;00652556&quot;/&gt;&lt;wsp:rsid wsp:val=&quot;00654C35&quot;/&gt;&lt;wsp:rsid wsp:val=&quot;0065510E&quot;/&gt;&lt;wsp:rsid wsp:val=&quot;0066448C&quot;/&gt;&lt;wsp:rsid wsp:val=&quot;00664BA8&quot;/&gt;&lt;wsp:rsid wsp:val=&quot;006650C3&quot;/&gt;&lt;wsp:rsid wsp:val=&quot;00677EC9&quot;/&gt;&lt;wsp:rsid wsp:val=&quot;0068026E&quot;/&gt;&lt;wsp:rsid wsp:val=&quot;00683171&quot;/&gt;&lt;wsp:rsid wsp:val=&quot;00684B8F&quot;/&gt;&lt;wsp:rsid wsp:val=&quot;00687F1F&quot;/&gt;&lt;wsp:rsid wsp:val=&quot;006909ED&quot;/&gt;&lt;wsp:rsid wsp:val=&quot;0069369B&quot;/&gt;&lt;wsp:rsid wsp:val=&quot;00694939&quot;/&gt;&lt;wsp:rsid wsp:val=&quot;006968BD&quot;/&gt;&lt;wsp:rsid wsp:val=&quot;006A1085&quot;/&gt;&lt;wsp:rsid wsp:val=&quot;006A1363&quot;/&gt;&lt;wsp:rsid wsp:val=&quot;006A2D43&quot;/&gt;&lt;wsp:rsid wsp:val=&quot;006A315A&quot;/&gt;&lt;wsp:rsid wsp:val=&quot;006A5B34&quot;/&gt;&lt;wsp:rsid wsp:val=&quot;006B01D0&quot;/&gt;&lt;wsp:rsid wsp:val=&quot;006B13A0&quot;/&gt;&lt;wsp:rsid wsp:val=&quot;006B2B5C&quot;/&gt;&lt;wsp:rsid wsp:val=&quot;006B3B26&quot;/&gt;&lt;wsp:rsid wsp:val=&quot;006B4B96&quot;/&gt;&lt;wsp:rsid wsp:val=&quot;006B5BE3&quot;/&gt;&lt;wsp:rsid wsp:val=&quot;006C0A9F&quot;/&gt;&lt;wsp:rsid wsp:val=&quot;006C119A&quot;/&gt;&lt;wsp:rsid wsp:val=&quot;006C1B7C&quot;/&gt;&lt;wsp:rsid wsp:val=&quot;006C3B79&quot;/&gt;&lt;wsp:rsid wsp:val=&quot;006C5C7B&quot;/&gt;&lt;wsp:rsid wsp:val=&quot;006D430D&quot;/&gt;&lt;wsp:rsid wsp:val=&quot;006D4EAD&quot;/&gt;&lt;wsp:rsid wsp:val=&quot;006D5952&quot;/&gt;&lt;wsp:rsid wsp:val=&quot;006D741F&quot;/&gt;&lt;wsp:rsid wsp:val=&quot;006E2F64&quot;/&gt;&lt;wsp:rsid wsp:val=&quot;006E5843&quot;/&gt;&lt;wsp:rsid wsp:val=&quot;006F3F4D&quot;/&gt;&lt;wsp:rsid wsp:val=&quot;006F6B9F&quot;/&gt;&lt;wsp:rsid wsp:val=&quot;006F74D3&quot;/&gt;&lt;wsp:rsid wsp:val=&quot;007001C3&quot;/&gt;&lt;wsp:rsid wsp:val=&quot;00702C69&quot;/&gt;&lt;wsp:rsid wsp:val=&quot;00702E26&quot;/&gt;&lt;wsp:rsid wsp:val=&quot;0070346C&quot;/&gt;&lt;wsp:rsid wsp:val=&quot;00703618&quot;/&gt;&lt;wsp:rsid wsp:val=&quot;00704B10&quot;/&gt;&lt;wsp:rsid wsp:val=&quot;00706AA5&quot;/&gt;&lt;wsp:rsid wsp:val=&quot;00707D22&quot;/&gt;&lt;wsp:rsid wsp:val=&quot;007149FE&quot;/&gt;&lt;wsp:rsid wsp:val=&quot;00714CEF&quot;/&gt;&lt;wsp:rsid wsp:val=&quot;00716428&quot;/&gt;&lt;wsp:rsid wsp:val=&quot;00720BEF&quot;/&gt;&lt;wsp:rsid wsp:val=&quot;00723D69&quot;/&gt;&lt;wsp:rsid wsp:val=&quot;00724E44&quot;/&gt;&lt;wsp:rsid wsp:val=&quot;00725FA3&quot;/&gt;&lt;wsp:rsid wsp:val=&quot;00734C60&quot;/&gt;&lt;wsp:rsid wsp:val=&quot;00736383&quot;/&gt;&lt;wsp:rsid wsp:val=&quot;007366AA&quot;/&gt;&lt;wsp:rsid wsp:val=&quot;0073692A&quot;/&gt;&lt;wsp:rsid wsp:val=&quot;007371CF&quot;/&gt;&lt;wsp:rsid wsp:val=&quot;007433B7&quot;/&gt;&lt;wsp:rsid wsp:val=&quot;00746AE2&quot;/&gt;&lt;wsp:rsid wsp:val=&quot;007523D3&quot;/&gt;&lt;wsp:rsid wsp:val=&quot;00756C9D&quot;/&gt;&lt;wsp:rsid wsp:val=&quot;00762DAD&quot;/&gt;&lt;wsp:rsid wsp:val=&quot;00763051&quot;/&gt;&lt;wsp:rsid wsp:val=&quot;007647D9&quot;/&gt;&lt;wsp:rsid wsp:val=&quot;00765166&quot;/&gt;&lt;wsp:rsid wsp:val=&quot;00770119&quot;/&gt;&lt;wsp:rsid wsp:val=&quot;007718B2&quot;/&gt;&lt;wsp:rsid wsp:val=&quot;007745D5&quot;/&gt;&lt;wsp:rsid wsp:val=&quot;00776F4B&quot;/&gt;&lt;wsp:rsid wsp:val=&quot;0077756B&quot;/&gt;&lt;wsp:rsid wsp:val=&quot;00781182&quot;/&gt;&lt;wsp:rsid wsp:val=&quot;00781D13&quot;/&gt;&lt;wsp:rsid wsp:val=&quot;0078238F&quot;/&gt;&lt;wsp:rsid wsp:val=&quot;007829C7&quot;/&gt;&lt;wsp:rsid wsp:val=&quot;0078715D&quot;/&gt;&lt;wsp:rsid wsp:val=&quot;0078717E&quot;/&gt;&lt;wsp:rsid wsp:val=&quot;00787487&quot;/&gt;&lt;wsp:rsid wsp:val=&quot;00790CCA&quot;/&gt;&lt;wsp:rsid wsp:val=&quot;00792DF8&quot;/&gt;&lt;wsp:rsid wsp:val=&quot;00793936&quot;/&gt;&lt;wsp:rsid wsp:val=&quot;0079407B&quot;/&gt;&lt;wsp:rsid wsp:val=&quot;00795569&quot;/&gt;&lt;wsp:rsid wsp:val=&quot;0079724A&quot;/&gt;&lt;wsp:rsid wsp:val=&quot;007974B0&quot;/&gt;&lt;wsp:rsid wsp:val=&quot;007A31E9&quot;/&gt;&lt;wsp:rsid wsp:val=&quot;007B24C0&quot;/&gt;&lt;wsp:rsid wsp:val=&quot;007B4610&quot;/&gt;&lt;wsp:rsid wsp:val=&quot;007B4AB5&quot;/&gt;&lt;wsp:rsid wsp:val=&quot;007C2CAB&quot;/&gt;&lt;wsp:rsid wsp:val=&quot;007C3E6A&quot;/&gt;&lt;wsp:rsid wsp:val=&quot;007C50F3&quot;/&gt;&lt;wsp:rsid wsp:val=&quot;007D1E71&quot;/&gt;&lt;wsp:rsid wsp:val=&quot;007D32FC&quot;/&gt;&lt;wsp:rsid wsp:val=&quot;007D3A88&quot;/&gt;&lt;wsp:rsid wsp:val=&quot;007D3A95&quot;/&gt;&lt;wsp:rsid wsp:val=&quot;007E0CCC&quot;/&gt;&lt;wsp:rsid wsp:val=&quot;007E1969&quot;/&gt;&lt;wsp:rsid wsp:val=&quot;007E1C08&quot;/&gt;&lt;wsp:rsid wsp:val=&quot;007E4934&quot;/&gt;&lt;wsp:rsid wsp:val=&quot;007E69D7&quot;/&gt;&lt;wsp:rsid wsp:val=&quot;007F00E2&quot;/&gt;&lt;wsp:rsid wsp:val=&quot;007F0185&quot;/&gt;&lt;wsp:rsid wsp:val=&quot;007F04E3&quot;/&gt;&lt;wsp:rsid wsp:val=&quot;007F15E2&quot;/&gt;&lt;wsp:rsid wsp:val=&quot;007F2408&quot;/&gt;&lt;wsp:rsid wsp:val=&quot;007F3857&quot;/&gt;&lt;wsp:rsid wsp:val=&quot;007F6A4D&quot;/&gt;&lt;wsp:rsid wsp:val=&quot;00807C47&quot;/&gt;&lt;wsp:rsid wsp:val=&quot;0081073E&quot;/&gt;&lt;wsp:rsid wsp:val=&quot;00812C0D&quot;/&gt;&lt;wsp:rsid wsp:val=&quot;00812DF2&quot;/&gt;&lt;wsp:rsid wsp:val=&quot;00820340&quot;/&gt;&lt;wsp:rsid wsp:val=&quot;00824172&quot;/&gt;&lt;wsp:rsid wsp:val=&quot;008252C4&quot;/&gt;&lt;wsp:rsid wsp:val=&quot;00826084&quot;/&gt;&lt;wsp:rsid wsp:val=&quot;008262DF&quot;/&gt;&lt;wsp:rsid wsp:val=&quot;00830165&quot;/&gt;&lt;wsp:rsid wsp:val=&quot;00833D39&quot;/&gt;&lt;wsp:rsid wsp:val=&quot;00835128&quot;/&gt;&lt;wsp:rsid wsp:val=&quot;0083760D&quot;/&gt;&lt;wsp:rsid wsp:val=&quot;00840CF3&quot;/&gt;&lt;wsp:rsid wsp:val=&quot;00843001&quot;/&gt;&lt;wsp:rsid wsp:val=&quot;008471E7&quot;/&gt;&lt;wsp:rsid wsp:val=&quot;008478AC&quot;/&gt;&lt;wsp:rsid wsp:val=&quot;00851DD2&quot;/&gt;&lt;wsp:rsid wsp:val=&quot;00852BC6&quot;/&gt;&lt;wsp:rsid wsp:val=&quot;00854D19&quot;/&gt;&lt;wsp:rsid wsp:val=&quot;00855EC2&quot;/&gt;&lt;wsp:rsid wsp:val=&quot;0086137F&quot;/&gt;&lt;wsp:rsid wsp:val=&quot;00864AB5&quot;/&gt;&lt;wsp:rsid wsp:val=&quot;00865803&quot;/&gt;&lt;wsp:rsid wsp:val=&quot;00870E69&quot;/&gt;&lt;wsp:rsid wsp:val=&quot;00871A06&quot;/&gt;&lt;wsp:rsid wsp:val=&quot;00876BC3&quot;/&gt;&lt;wsp:rsid wsp:val=&quot;00877A31&quot;/&gt;&lt;wsp:rsid wsp:val=&quot;008841D4&quot;/&gt;&lt;wsp:rsid wsp:val=&quot;0088617F&quot;/&gt;&lt;wsp:rsid wsp:val=&quot;00890ACE&quot;/&gt;&lt;wsp:rsid wsp:val=&quot;008930B0&quot;/&gt;&lt;wsp:rsid wsp:val=&quot;008931F2&quot;/&gt;&lt;wsp:rsid wsp:val=&quot;0089440E&quot;/&gt;&lt;wsp:rsid wsp:val=&quot;008954A1&quot;/&gt;&lt;wsp:rsid wsp:val=&quot;008A0389&quot;/&gt;&lt;wsp:rsid wsp:val=&quot;008A3E09&quot;/&gt;&lt;wsp:rsid wsp:val=&quot;008A4C4D&quot;/&gt;&lt;wsp:rsid wsp:val=&quot;008A4E5F&quot;/&gt;&lt;wsp:rsid wsp:val=&quot;008A6539&quot;/&gt;&lt;wsp:rsid wsp:val=&quot;008A6968&quot;/&gt;&lt;wsp:rsid wsp:val=&quot;008B125A&quot;/&gt;&lt;wsp:rsid wsp:val=&quot;008B39ED&quot;/&gt;&lt;wsp:rsid wsp:val=&quot;008B6479&quot;/&gt;&lt;wsp:rsid wsp:val=&quot;008B69A7&quot;/&gt;&lt;wsp:rsid wsp:val=&quot;008C5FFF&quot;/&gt;&lt;wsp:rsid wsp:val=&quot;008C7805&quot;/&gt;&lt;wsp:rsid wsp:val=&quot;008D0E22&quot;/&gt;&lt;wsp:rsid wsp:val=&quot;008D32F8&quot;/&gt;&lt;wsp:rsid wsp:val=&quot;008D5C06&quot;/&gt;&lt;wsp:rsid wsp:val=&quot;008E01C2&quot;/&gt;&lt;wsp:rsid wsp:val=&quot;008E0F0A&quot;/&gt;&lt;wsp:rsid wsp:val=&quot;008E1B14&quot;/&gt;&lt;wsp:rsid wsp:val=&quot;008E55FA&quot;/&gt;&lt;wsp:rsid wsp:val=&quot;008E5CD7&quot;/&gt;&lt;wsp:rsid wsp:val=&quot;008E5F99&quot;/&gt;&lt;wsp:rsid wsp:val=&quot;008F17CD&quot;/&gt;&lt;wsp:rsid wsp:val=&quot;008F3918&quot;/&gt;&lt;wsp:rsid wsp:val=&quot;008F6D04&quot;/&gt;&lt;wsp:rsid wsp:val=&quot;008F7423&quot;/&gt;&lt;wsp:rsid wsp:val=&quot;008F78D6&quot;/&gt;&lt;wsp:rsid wsp:val=&quot;00900504&quot;/&gt;&lt;wsp:rsid wsp:val=&quot;00901B59&quot;/&gt;&lt;wsp:rsid wsp:val=&quot;009039B9&quot;/&gt;&lt;wsp:rsid wsp:val=&quot;009045C0&quot;/&gt;&lt;wsp:rsid wsp:val=&quot;009052FC&quot;/&gt;&lt;wsp:rsid wsp:val=&quot;009108DA&quot;/&gt;&lt;wsp:rsid wsp:val=&quot;00910E50&quot;/&gt;&lt;wsp:rsid wsp:val=&quot;00911B8E&quot;/&gt;&lt;wsp:rsid wsp:val=&quot;0091305F&quot;/&gt;&lt;wsp:rsid wsp:val=&quot;009211B4&quot;/&gt;&lt;wsp:rsid wsp:val=&quot;0092351D&quot;/&gt;&lt;wsp:rsid wsp:val=&quot;009264CF&quot;/&gt;&lt;wsp:rsid wsp:val=&quot;009316D8&quot;/&gt;&lt;wsp:rsid wsp:val=&quot;00935B0B&quot;/&gt;&lt;wsp:rsid wsp:val=&quot;009404EE&quot;/&gt;&lt;wsp:rsid wsp:val=&quot;00940CAB&quot;/&gt;&lt;wsp:rsid wsp:val=&quot;00942768&quot;/&gt;&lt;wsp:rsid wsp:val=&quot;00942BCD&quot;/&gt;&lt;wsp:rsid wsp:val=&quot;00947849&quot;/&gt;&lt;wsp:rsid wsp:val=&quot;00950EB3&quot;/&gt;&lt;wsp:rsid wsp:val=&quot;00951013&quot;/&gt;&lt;wsp:rsid wsp:val=&quot;009517F9&quot;/&gt;&lt;wsp:rsid wsp:val=&quot;009527AF&quot;/&gt;&lt;wsp:rsid wsp:val=&quot;00953B26&quot;/&gt;&lt;wsp:rsid wsp:val=&quot;00953C18&quot;/&gt;&lt;wsp:rsid wsp:val=&quot;00954063&quot;/&gt;&lt;wsp:rsid wsp:val=&quot;00954637&quot;/&gt;&lt;wsp:rsid wsp:val=&quot;00954EB0&quot;/&gt;&lt;wsp:rsid wsp:val=&quot;00956B31&quot;/&gt;&lt;wsp:rsid wsp:val=&quot;00960707&quot;/&gt;&lt;wsp:rsid wsp:val=&quot;00966E07&quot;/&gt;&lt;wsp:rsid wsp:val=&quot;00973E40&quot;/&gt;&lt;wsp:rsid wsp:val=&quot;009749E7&quot;/&gt;&lt;wsp:rsid wsp:val=&quot;00982732&quot;/&gt;&lt;wsp:rsid wsp:val=&quot;009827FC&quot;/&gt;&lt;wsp:rsid wsp:val=&quot;009847F1&quot;/&gt;&lt;wsp:rsid wsp:val=&quot;00986711&quot;/&gt;&lt;wsp:rsid wsp:val=&quot;0099114B&quot;/&gt;&lt;wsp:rsid wsp:val=&quot;00992728&quot;/&gt;&lt;wsp:rsid wsp:val=&quot;00994F7D&quot;/&gt;&lt;wsp:rsid wsp:val=&quot;009959E1&quot;/&gt;&lt;wsp:rsid wsp:val=&quot;009A3671&quot;/&gt;&lt;wsp:rsid wsp:val=&quot;009B7182&quot;/&gt;&lt;wsp:rsid wsp:val=&quot;009C0B27&quot;/&gt;&lt;wsp:rsid wsp:val=&quot;009C32F8&quot;/&gt;&lt;wsp:rsid wsp:val=&quot;009C3726&quot;/&gt;&lt;wsp:rsid wsp:val=&quot;009C37FE&quot;/&gt;&lt;wsp:rsid wsp:val=&quot;009C39B7&quot;/&gt;&lt;wsp:rsid wsp:val=&quot;009C44AF&quot;/&gt;&lt;wsp:rsid wsp:val=&quot;009C5655&quot;/&gt;&lt;wsp:rsid wsp:val=&quot;009C5CA2&quot;/&gt;&lt;wsp:rsid wsp:val=&quot;009D038A&quot;/&gt;&lt;wsp:rsid wsp:val=&quot;009D3B62&quot;/&gt;&lt;wsp:rsid wsp:val=&quot;009D4F4D&quot;/&gt;&lt;wsp:rsid wsp:val=&quot;009D63E8&quot;/&gt;&lt;wsp:rsid wsp:val=&quot;009E33C0&quot;/&gt;&lt;wsp:rsid wsp:val=&quot;009E3424&quot;/&gt;&lt;wsp:rsid wsp:val=&quot;009E3CA0&quot;/&gt;&lt;wsp:rsid wsp:val=&quot;009E5D95&quot;/&gt;&lt;wsp:rsid wsp:val=&quot;009E699D&quot;/&gt;&lt;wsp:rsid wsp:val=&quot;009E77D4&quot;/&gt;&lt;wsp:rsid wsp:val=&quot;009E7B53&quot;/&gt;&lt;wsp:rsid wsp:val=&quot;009E7D9E&quot;/&gt;&lt;wsp:rsid wsp:val=&quot;009F20FB&quot;/&gt;&lt;wsp:rsid wsp:val=&quot;009F5281&quot;/&gt;&lt;wsp:rsid wsp:val=&quot;009F60A6&quot;/&gt;&lt;wsp:rsid wsp:val=&quot;00A01A32&quot;/&gt;&lt;wsp:rsid wsp:val=&quot;00A027B5&quot;/&gt;&lt;wsp:rsid wsp:val=&quot;00A02C76&quot;/&gt;&lt;wsp:rsid wsp:val=&quot;00A069A6&quot;/&gt;&lt;wsp:rsid wsp:val=&quot;00A11143&quot;/&gt;&lt;wsp:rsid wsp:val=&quot;00A11DA1&quot;/&gt;&lt;wsp:rsid wsp:val=&quot;00A14C74&quot;/&gt;&lt;wsp:rsid wsp:val=&quot;00A2282B&quot;/&gt;&lt;wsp:rsid wsp:val=&quot;00A262F4&quot;/&gt;&lt;wsp:rsid wsp:val=&quot;00A30A12&quot;/&gt;&lt;wsp:rsid wsp:val=&quot;00A36343&quot;/&gt;&lt;wsp:rsid wsp:val=&quot;00A40147&quot;/&gt;&lt;wsp:rsid wsp:val=&quot;00A40E66&quot;/&gt;&lt;wsp:rsid wsp:val=&quot;00A422C7&quot;/&gt;&lt;wsp:rsid wsp:val=&quot;00A42EA0&quot;/&gt;&lt;wsp:rsid wsp:val=&quot;00A43E22&quot;/&gt;&lt;wsp:rsid wsp:val=&quot;00A44A5E&quot;/&gt;&lt;wsp:rsid wsp:val=&quot;00A46B3B&quot;/&gt;&lt;wsp:rsid wsp:val=&quot;00A57161&quot;/&gt;&lt;wsp:rsid wsp:val=&quot;00A62FFB&quot;/&gt;&lt;wsp:rsid wsp:val=&quot;00A6461E&quot;/&gt;&lt;wsp:rsid wsp:val=&quot;00A64F5A&quot;/&gt;&lt;wsp:rsid wsp:val=&quot;00A66EAC&quot;/&gt;&lt;wsp:rsid wsp:val=&quot;00A700F3&quot;/&gt;&lt;wsp:rsid wsp:val=&quot;00A71F10&quot;/&gt;&lt;wsp:rsid wsp:val=&quot;00A748E3&quot;/&gt;&lt;wsp:rsid wsp:val=&quot;00A76E85&quot;/&gt;&lt;wsp:rsid wsp:val=&quot;00A779A1&quot;/&gt;&lt;wsp:rsid wsp:val=&quot;00A80593&quot;/&gt;&lt;wsp:rsid wsp:val=&quot;00A8156B&quot;/&gt;&lt;wsp:rsid wsp:val=&quot;00A821AC&quot;/&gt;&lt;wsp:rsid wsp:val=&quot;00A825A3&quot;/&gt;&lt;wsp:rsid wsp:val=&quot;00A83407&quot;/&gt;&lt;wsp:rsid wsp:val=&quot;00A83FE2&quot;/&gt;&lt;wsp:rsid wsp:val=&quot;00A845A7&quot;/&gt;&lt;wsp:rsid wsp:val=&quot;00A85193&quot;/&gt;&lt;wsp:rsid wsp:val=&quot;00A858AC&quot;/&gt;&lt;wsp:rsid wsp:val=&quot;00A868ED&quot;/&gt;&lt;wsp:rsid wsp:val=&quot;00A872DF&quot;/&gt;&lt;wsp:rsid wsp:val=&quot;00A92F00&quot;/&gt;&lt;wsp:rsid wsp:val=&quot;00A936A3&quot;/&gt;&lt;wsp:rsid wsp:val=&quot;00AA05AD&quot;/&gt;&lt;wsp:rsid wsp:val=&quot;00AA3D13&quot;/&gt;&lt;wsp:rsid wsp:val=&quot;00AA4ED5&quot;/&gt;&lt;wsp:rsid wsp:val=&quot;00AB28F0&quot;/&gt;&lt;wsp:rsid wsp:val=&quot;00AB4F91&quot;/&gt;&lt;wsp:rsid wsp:val=&quot;00AC1E3E&quot;/&gt;&lt;wsp:rsid wsp:val=&quot;00AC22B4&quot;/&gt;&lt;wsp:rsid wsp:val=&quot;00AC3B41&quot;/&gt;&lt;wsp:rsid wsp:val=&quot;00AC60EF&quot;/&gt;&lt;wsp:rsid wsp:val=&quot;00AD0646&quot;/&gt;&lt;wsp:rsid wsp:val=&quot;00AE413D&quot;/&gt;&lt;wsp:rsid wsp:val=&quot;00AF1730&quot;/&gt;&lt;wsp:rsid wsp:val=&quot;00AF3C34&quot;/&gt;&lt;wsp:rsid wsp:val=&quot;00AF3C7B&quot;/&gt;&lt;wsp:rsid wsp:val=&quot;00AF3EB0&quot;/&gt;&lt;wsp:rsid wsp:val=&quot;00AF3F43&quot;/&gt;&lt;wsp:rsid wsp:val=&quot;00AF4123&quot;/&gt;&lt;wsp:rsid wsp:val=&quot;00AF49CC&quot;/&gt;&lt;wsp:rsid wsp:val=&quot;00AF604E&quot;/&gt;&lt;wsp:rsid wsp:val=&quot;00B02ECA&quot;/&gt;&lt;wsp:rsid wsp:val=&quot;00B04D21&quot;/&gt;&lt;wsp:rsid wsp:val=&quot;00B0500F&quot;/&gt;&lt;wsp:rsid wsp:val=&quot;00B05FCD&quot;/&gt;&lt;wsp:rsid wsp:val=&quot;00B068AB&quot;/&gt;&lt;wsp:rsid wsp:val=&quot;00B06E78&quot;/&gt;&lt;wsp:rsid wsp:val=&quot;00B110F0&quot;/&gt;&lt;wsp:rsid wsp:val=&quot;00B11187&quot;/&gt;&lt;wsp:rsid wsp:val=&quot;00B1396B&quot;/&gt;&lt;wsp:rsid wsp:val=&quot;00B15452&quot;/&gt;&lt;wsp:rsid wsp:val=&quot;00B36D67&quot;/&gt;&lt;wsp:rsid wsp:val=&quot;00B41905&quot;/&gt;&lt;wsp:rsid wsp:val=&quot;00B42A02&quot;/&gt;&lt;wsp:rsid wsp:val=&quot;00B43AD7&quot;/&gt;&lt;wsp:rsid wsp:val=&quot;00B4429E&quot;/&gt;&lt;wsp:rsid wsp:val=&quot;00B459CE&quot;/&gt;&lt;wsp:rsid wsp:val=&quot;00B50E7E&quot;/&gt;&lt;wsp:rsid wsp:val=&quot;00B50EC1&quot;/&gt;&lt;wsp:rsid wsp:val=&quot;00B5532F&quot;/&gt;&lt;wsp:rsid wsp:val=&quot;00B55783&quot;/&gt;&lt;wsp:rsid wsp:val=&quot;00B55DAF&quot;/&gt;&lt;wsp:rsid wsp:val=&quot;00B56F8A&quot;/&gt;&lt;wsp:rsid wsp:val=&quot;00B57D29&quot;/&gt;&lt;wsp:rsid wsp:val=&quot;00B6579A&quot;/&gt;&lt;wsp:rsid wsp:val=&quot;00B66B49&quot;/&gt;&lt;wsp:rsid wsp:val=&quot;00B71208&quot;/&gt;&lt;wsp:rsid wsp:val=&quot;00B72B8F&quot;/&gt;&lt;wsp:rsid wsp:val=&quot;00B74356&quot;/&gt;&lt;wsp:rsid wsp:val=&quot;00B74FFD&quot;/&gt;&lt;wsp:rsid wsp:val=&quot;00B8100C&quot;/&gt;&lt;wsp:rsid wsp:val=&quot;00B82691&quot;/&gt;&lt;wsp:rsid wsp:val=&quot;00B82F6B&quot;/&gt;&lt;wsp:rsid wsp:val=&quot;00B83CAA&quot;/&gt;&lt;wsp:rsid wsp:val=&quot;00B84553&quot;/&gt;&lt;wsp:rsid wsp:val=&quot;00B851B2&quot;/&gt;&lt;wsp:rsid wsp:val=&quot;00B90CEF&quot;/&gt;&lt;wsp:rsid wsp:val=&quot;00B94D69&quot;/&gt;&lt;wsp:rsid wsp:val=&quot;00BA1D4F&quot;/&gt;&lt;wsp:rsid wsp:val=&quot;00BA651E&quot;/&gt;&lt;wsp:rsid wsp:val=&quot;00BA7213&quot;/&gt;&lt;wsp:rsid wsp:val=&quot;00BB1E66&quot;/&gt;&lt;wsp:rsid wsp:val=&quot;00BB238D&quot;/&gt;&lt;wsp:rsid wsp:val=&quot;00BB346A&quot;/&gt;&lt;wsp:rsid wsp:val=&quot;00BB4685&quot;/&gt;&lt;wsp:rsid wsp:val=&quot;00BB62D4&quot;/&gt;&lt;wsp:rsid wsp:val=&quot;00BB7353&quot;/&gt;&lt;wsp:rsid wsp:val=&quot;00BC083D&quot;/&gt;&lt;wsp:rsid wsp:val=&quot;00BC2D94&quot;/&gt;&lt;wsp:rsid wsp:val=&quot;00BC378C&quot;/&gt;&lt;wsp:rsid wsp:val=&quot;00BC43FE&quot;/&gt;&lt;wsp:rsid wsp:val=&quot;00BC589D&quot;/&gt;&lt;wsp:rsid wsp:val=&quot;00BC7DD8&quot;/&gt;&lt;wsp:rsid wsp:val=&quot;00BD68C2&quot;/&gt;&lt;wsp:rsid wsp:val=&quot;00BD78BB&quot;/&gt;&lt;wsp:rsid wsp:val=&quot;00BE16B4&quot;/&gt;&lt;wsp:rsid wsp:val=&quot;00BE3677&quot;/&gt;&lt;wsp:rsid wsp:val=&quot;00BE60D9&quot;/&gt;&lt;wsp:rsid wsp:val=&quot;00BF133E&quot;/&gt;&lt;wsp:rsid wsp:val=&quot;00BF13F4&quot;/&gt;&lt;wsp:rsid wsp:val=&quot;00BF3D11&quot;/&gt;&lt;wsp:rsid wsp:val=&quot;00BF3EFB&quot;/&gt;&lt;wsp:rsid wsp:val=&quot;00BF74AB&quot;/&gt;&lt;wsp:rsid wsp:val=&quot;00C00384&quot;/&gt;&lt;wsp:rsid wsp:val=&quot;00C03347&quot;/&gt;&lt;wsp:rsid wsp:val=&quot;00C1047B&quot;/&gt;&lt;wsp:rsid wsp:val=&quot;00C20BC4&quot;/&gt;&lt;wsp:rsid wsp:val=&quot;00C220D6&quot;/&gt;&lt;wsp:rsid wsp:val=&quot;00C23C20&quot;/&gt;&lt;wsp:rsid wsp:val=&quot;00C331DE&quot;/&gt;&lt;wsp:rsid wsp:val=&quot;00C356CF&quot;/&gt;&lt;wsp:rsid wsp:val=&quot;00C40A36&quot;/&gt;&lt;wsp:rsid wsp:val=&quot;00C425C6&quot;/&gt;&lt;wsp:rsid wsp:val=&quot;00C42862&quot;/&gt;&lt;wsp:rsid wsp:val=&quot;00C42A98&quot;/&gt;&lt;wsp:rsid wsp:val=&quot;00C45501&quot;/&gt;&lt;wsp:rsid wsp:val=&quot;00C460D6&quot;/&gt;&lt;wsp:rsid wsp:val=&quot;00C47463&quot;/&gt;&lt;wsp:rsid wsp:val=&quot;00C529BA&quot;/&gt;&lt;wsp:rsid wsp:val=&quot;00C54986&quot;/&gt;&lt;wsp:rsid wsp:val=&quot;00C56F15&quot;/&gt;&lt;wsp:rsid wsp:val=&quot;00C60E12&quot;/&gt;&lt;wsp:rsid wsp:val=&quot;00C6237A&quot;/&gt;&lt;wsp:rsid wsp:val=&quot;00C71B99&quot;/&gt;&lt;wsp:rsid wsp:val=&quot;00C72CB8&quot;/&gt;&lt;wsp:rsid wsp:val=&quot;00C730AC&quot;/&gt;&lt;wsp:rsid wsp:val=&quot;00C8006D&quot;/&gt;&lt;wsp:rsid wsp:val=&quot;00C81A63&quot;/&gt;&lt;wsp:rsid wsp:val=&quot;00C83435&quot;/&gt;&lt;wsp:rsid wsp:val=&quot;00C84BB2&quot;/&gt;&lt;wsp:rsid wsp:val=&quot;00C94AB1&quot;/&gt;&lt;wsp:rsid wsp:val=&quot;00C97998&quot;/&gt;&lt;wsp:rsid wsp:val=&quot;00CA4F12&quot;/&gt;&lt;wsp:rsid wsp:val=&quot;00CB2C4F&quot;/&gt;&lt;wsp:rsid wsp:val=&quot;00CB4714&quot;/&gt;&lt;wsp:rsid wsp:val=&quot;00CB695F&quot;/&gt;&lt;wsp:rsid wsp:val=&quot;00CC1459&quot;/&gt;&lt;wsp:rsid wsp:val=&quot;00CC2555&quot;/&gt;&lt;wsp:rsid wsp:val=&quot;00CC3529&quot;/&gt;&lt;wsp:rsid wsp:val=&quot;00CC4849&quot;/&gt;&lt;wsp:rsid wsp:val=&quot;00CC4B10&quot;/&gt;&lt;wsp:rsid wsp:val=&quot;00CC5816&quot;/&gt;&lt;wsp:rsid wsp:val=&quot;00CC7355&quot;/&gt;&lt;wsp:rsid wsp:val=&quot;00CD2B96&quot;/&gt;&lt;wsp:rsid wsp:val=&quot;00CD6BE6&quot;/&gt;&lt;wsp:rsid wsp:val=&quot;00CE0044&quot;/&gt;&lt;wsp:rsid wsp:val=&quot;00CE1987&quot;/&gt;&lt;wsp:rsid wsp:val=&quot;00CE1F95&quot;/&gt;&lt;wsp:rsid wsp:val=&quot;00CE4EBA&quot;/&gt;&lt;wsp:rsid wsp:val=&quot;00CE6ABA&quot;/&gt;&lt;wsp:rsid wsp:val=&quot;00CF112D&quot;/&gt;&lt;wsp:rsid wsp:val=&quot;00CF1A1D&quot;/&gt;&lt;wsp:rsid wsp:val=&quot;00CF31B5&quot;/&gt;&lt;wsp:rsid wsp:val=&quot;00CF37C2&quot;/&gt;&lt;wsp:rsid wsp:val=&quot;00CF5C00&quot;/&gt;&lt;wsp:rsid wsp:val=&quot;00CF6553&quot;/&gt;&lt;wsp:rsid wsp:val=&quot;00D0169B&quot;/&gt;&lt;wsp:rsid wsp:val=&quot;00D0293C&quot;/&gt;&lt;wsp:rsid wsp:val=&quot;00D06100&quot;/&gt;&lt;wsp:rsid wsp:val=&quot;00D0743F&quot;/&gt;&lt;wsp:rsid wsp:val=&quot;00D1458C&quot;/&gt;&lt;wsp:rsid wsp:val=&quot;00D213AA&quot;/&gt;&lt;wsp:rsid wsp:val=&quot;00D215D5&quot;/&gt;&lt;wsp:rsid wsp:val=&quot;00D25CCD&quot;/&gt;&lt;wsp:rsid wsp:val=&quot;00D3054B&quot;/&gt;&lt;wsp:rsid wsp:val=&quot;00D3504D&quot;/&gt;&lt;wsp:rsid wsp:val=&quot;00D42797&quot;/&gt;&lt;wsp:rsid wsp:val=&quot;00D511B9&quot;/&gt;&lt;wsp:rsid wsp:val=&quot;00D5139B&quot;/&gt;&lt;wsp:rsid wsp:val=&quot;00D5315C&quot;/&gt;&lt;wsp:rsid wsp:val=&quot;00D5466E&quot;/&gt;&lt;wsp:rsid wsp:val=&quot;00D572D5&quot;/&gt;&lt;wsp:rsid wsp:val=&quot;00D572D8&quot;/&gt;&lt;wsp:rsid wsp:val=&quot;00D6258C&quot;/&gt;&lt;wsp:rsid wsp:val=&quot;00D63945&quot;/&gt;&lt;wsp:rsid wsp:val=&quot;00D73D02&quot;/&gt;&lt;wsp:rsid wsp:val=&quot;00D73E93&quot;/&gt;&lt;wsp:rsid wsp:val=&quot;00D80390&quot;/&gt;&lt;wsp:rsid wsp:val=&quot;00D8098C&quot;/&gt;&lt;wsp:rsid wsp:val=&quot;00D837B8&quot;/&gt;&lt;wsp:rsid wsp:val=&quot;00D85138&quot;/&gt;&lt;wsp:rsid wsp:val=&quot;00D854E6&quot;/&gt;&lt;wsp:rsid wsp:val=&quot;00D85967&quot;/&gt;&lt;wsp:rsid wsp:val=&quot;00D86F01&quot;/&gt;&lt;wsp:rsid wsp:val=&quot;00D902A0&quot;/&gt;&lt;wsp:rsid wsp:val=&quot;00D92E2E&quot;/&gt;&lt;wsp:rsid wsp:val=&quot;00D939E1&quot;/&gt;&lt;wsp:rsid wsp:val=&quot;00D93C84&quot;/&gt;&lt;wsp:rsid wsp:val=&quot;00DA09EE&quot;/&gt;&lt;wsp:rsid wsp:val=&quot;00DA16DD&quot;/&gt;&lt;wsp:rsid wsp:val=&quot;00DA401B&quot;/&gt;&lt;wsp:rsid wsp:val=&quot;00DA4306&quot;/&gt;&lt;wsp:rsid wsp:val=&quot;00DA4471&quot;/&gt;&lt;wsp:rsid wsp:val=&quot;00DA5FDF&quot;/&gt;&lt;wsp:rsid wsp:val=&quot;00DB0B3D&quot;/&gt;&lt;wsp:rsid wsp:val=&quot;00DB13E4&quot;/&gt;&lt;wsp:rsid wsp:val=&quot;00DB1886&quot;/&gt;&lt;wsp:rsid wsp:val=&quot;00DB285B&quot;/&gt;&lt;wsp:rsid wsp:val=&quot;00DB6FED&quot;/&gt;&lt;wsp:rsid wsp:val=&quot;00DC3128&quot;/&gt;&lt;wsp:rsid wsp:val=&quot;00DC4765&quot;/&gt;&lt;wsp:rsid wsp:val=&quot;00DC7011&quot;/&gt;&lt;wsp:rsid wsp:val=&quot;00DD2FBA&quot;/&gt;&lt;wsp:rsid wsp:val=&quot;00DD5D2A&quot;/&gt;&lt;wsp:rsid wsp:val=&quot;00DD645B&quot;/&gt;&lt;wsp:rsid wsp:val=&quot;00DD7539&quot;/&gt;&lt;wsp:rsid wsp:val=&quot;00DE053C&quot;/&gt;&lt;wsp:rsid wsp:val=&quot;00DE2201&quot;/&gt;&lt;wsp:rsid wsp:val=&quot;00DE5B78&quot;/&gt;&lt;wsp:rsid wsp:val=&quot;00DE734E&quot;/&gt;&lt;wsp:rsid wsp:val=&quot;00DE76E9&quot;/&gt;&lt;wsp:rsid wsp:val=&quot;00DF0003&quot;/&gt;&lt;wsp:rsid wsp:val=&quot;00DF282A&quot;/&gt;&lt;wsp:rsid wsp:val=&quot;00DF45B2&quot;/&gt;&lt;wsp:rsid wsp:val=&quot;00DF5F34&quot;/&gt;&lt;wsp:rsid wsp:val=&quot;00DF6D6A&quot;/&gt;&lt;wsp:rsid wsp:val=&quot;00E0163C&quot;/&gt;&lt;wsp:rsid wsp:val=&quot;00E05713&quot;/&gt;&lt;wsp:rsid wsp:val=&quot;00E058E3&quot;/&gt;&lt;wsp:rsid wsp:val=&quot;00E06B92&quot;/&gt;&lt;wsp:rsid wsp:val=&quot;00E10153&quot;/&gt;&lt;wsp:rsid wsp:val=&quot;00E133B0&quot;/&gt;&lt;wsp:rsid wsp:val=&quot;00E1752F&quot;/&gt;&lt;wsp:rsid wsp:val=&quot;00E206FC&quot;/&gt;&lt;wsp:rsid wsp:val=&quot;00E212DC&quot;/&gt;&lt;wsp:rsid wsp:val=&quot;00E2144E&quot;/&gt;&lt;wsp:rsid wsp:val=&quot;00E23132&quot;/&gt;&lt;wsp:rsid wsp:val=&quot;00E24101&quot;/&gt;&lt;wsp:rsid wsp:val=&quot;00E24F78&quot;/&gt;&lt;wsp:rsid wsp:val=&quot;00E26E3C&quot;/&gt;&lt;wsp:rsid wsp:val=&quot;00E27269&quot;/&gt;&lt;wsp:rsid wsp:val=&quot;00E3431A&quot;/&gt;&lt;wsp:rsid wsp:val=&quot;00E352F2&quot;/&gt;&lt;wsp:rsid wsp:val=&quot;00E44D62&quot;/&gt;&lt;wsp:rsid wsp:val=&quot;00E53ABD&quot;/&gt;&lt;wsp:rsid wsp:val=&quot;00E53CAC&quot;/&gt;&lt;wsp:rsid wsp:val=&quot;00E552AF&quot;/&gt;&lt;wsp:rsid wsp:val=&quot;00E56B55&quot;/&gt;&lt;wsp:rsid wsp:val=&quot;00E56C8E&quot;/&gt;&lt;wsp:rsid wsp:val=&quot;00E62CF3&quot;/&gt;&lt;wsp:rsid wsp:val=&quot;00E6308F&quot;/&gt;&lt;wsp:rsid wsp:val=&quot;00E6547E&quot;/&gt;&lt;wsp:rsid wsp:val=&quot;00E65F77&quot;/&gt;&lt;wsp:rsid wsp:val=&quot;00E72195&quot;/&gt;&lt;wsp:rsid wsp:val=&quot;00E745BE&quot;/&gt;&lt;wsp:rsid wsp:val=&quot;00E749E5&quot;/&gt;&lt;wsp:rsid wsp:val=&quot;00E759E7&quot;/&gt;&lt;wsp:rsid wsp:val=&quot;00E800C9&quot;/&gt;&lt;wsp:rsid wsp:val=&quot;00E835D4&quot;/&gt;&lt;wsp:rsid wsp:val=&quot;00E86E4B&quot;/&gt;&lt;wsp:rsid wsp:val=&quot;00E86ECE&quot;/&gt;&lt;wsp:rsid wsp:val=&quot;00E87F15&quot;/&gt;&lt;wsp:rsid wsp:val=&quot;00E90343&quot;/&gt;&lt;wsp:rsid wsp:val=&quot;00E92ACB&quot;/&gt;&lt;wsp:rsid wsp:val=&quot;00E93801&quot;/&gt;&lt;wsp:rsid wsp:val=&quot;00E93BB5&quot;/&gt;&lt;wsp:rsid wsp:val=&quot;00E94466&quot;/&gt;&lt;wsp:rsid wsp:val=&quot;00E94665&quot;/&gt;&lt;wsp:rsid wsp:val=&quot;00E961B3&quot;/&gt;&lt;wsp:rsid wsp:val=&quot;00EA5D91&quot;/&gt;&lt;wsp:rsid wsp:val=&quot;00EA7398&quot;/&gt;&lt;wsp:rsid wsp:val=&quot;00EB09F9&quot;/&gt;&lt;wsp:rsid wsp:val=&quot;00EB1018&quot;/&gt;&lt;wsp:rsid wsp:val=&quot;00EB3A7C&quot;/&gt;&lt;wsp:rsid wsp:val=&quot;00EB486E&quot;/&gt;&lt;wsp:rsid wsp:val=&quot;00EB528B&quot;/&gt;&lt;wsp:rsid wsp:val=&quot;00EB58A3&quot;/&gt;&lt;wsp:rsid wsp:val=&quot;00EB5954&quot;/&gt;&lt;wsp:rsid wsp:val=&quot;00EB62B2&quot;/&gt;&lt;wsp:rsid wsp:val=&quot;00EC239A&quot;/&gt;&lt;wsp:rsid wsp:val=&quot;00EC6429&quot;/&gt;&lt;wsp:rsid wsp:val=&quot;00EC6604&quot;/&gt;&lt;wsp:rsid wsp:val=&quot;00EC7B68&quot;/&gt;&lt;wsp:rsid wsp:val=&quot;00ED04CC&quot;/&gt;&lt;wsp:rsid wsp:val=&quot;00ED0E92&quot;/&gt;&lt;wsp:rsid wsp:val=&quot;00ED37DF&quot;/&gt;&lt;wsp:rsid wsp:val=&quot;00ED4ACF&quot;/&gt;&lt;wsp:rsid wsp:val=&quot;00ED6F04&quot;/&gt;&lt;wsp:rsid wsp:val=&quot;00EE1CE2&quot;/&gt;&lt;wsp:rsid wsp:val=&quot;00EE2598&quot;/&gt;&lt;wsp:rsid wsp:val=&quot;00EF161F&quot;/&gt;&lt;wsp:rsid wsp:val=&quot;00EF3988&quot;/&gt;&lt;wsp:rsid wsp:val=&quot;00EF7AC3&quot;/&gt;&lt;wsp:rsid wsp:val=&quot;00F00AD1&quot;/&gt;&lt;wsp:rsid wsp:val=&quot;00F01323&quot;/&gt;&lt;wsp:rsid wsp:val=&quot;00F01DCF&quot;/&gt;&lt;wsp:rsid wsp:val=&quot;00F0564E&quot;/&gt;&lt;wsp:rsid wsp:val=&quot;00F057BA&quot;/&gt;&lt;wsp:rsid wsp:val=&quot;00F0648B&quot;/&gt;&lt;wsp:rsid wsp:val=&quot;00F1023F&quot;/&gt;&lt;wsp:rsid wsp:val=&quot;00F11302&quot;/&gt;&lt;wsp:rsid wsp:val=&quot;00F1492F&quot;/&gt;&lt;wsp:rsid wsp:val=&quot;00F14D5A&quot;/&gt;&lt;wsp:rsid wsp:val=&quot;00F20428&quot;/&gt;&lt;wsp:rsid wsp:val=&quot;00F204BA&quot;/&gt;&lt;wsp:rsid wsp:val=&quot;00F211D3&quot;/&gt;&lt;wsp:rsid wsp:val=&quot;00F21D67&quot;/&gt;&lt;wsp:rsid wsp:val=&quot;00F22A06&quot;/&gt;&lt;wsp:rsid wsp:val=&quot;00F22B5E&quot;/&gt;&lt;wsp:rsid wsp:val=&quot;00F24B5E&quot;/&gt;&lt;wsp:rsid wsp:val=&quot;00F255EF&quot;/&gt;&lt;wsp:rsid wsp:val=&quot;00F26159&quot;/&gt;&lt;wsp:rsid wsp:val=&quot;00F275D1&quot;/&gt;&lt;wsp:rsid wsp:val=&quot;00F306E8&quot;/&gt;&lt;wsp:rsid wsp:val=&quot;00F330E1&quot;/&gt;&lt;wsp:rsid wsp:val=&quot;00F34CC8&quot;/&gt;&lt;wsp:rsid wsp:val=&quot;00F37119&quot;/&gt;&lt;wsp:rsid wsp:val=&quot;00F425AA&quot;/&gt;&lt;wsp:rsid wsp:val=&quot;00F43AEF&quot;/&gt;&lt;wsp:rsid wsp:val=&quot;00F43E19&quot;/&gt;&lt;wsp:rsid wsp:val=&quot;00F44A58&quot;/&gt;&lt;wsp:rsid wsp:val=&quot;00F452B1&quot;/&gt;&lt;wsp:rsid wsp:val=&quot;00F527F0&quot;/&gt;&lt;wsp:rsid wsp:val=&quot;00F5391A&quot;/&gt;&lt;wsp:rsid wsp:val=&quot;00F5481B&quot;/&gt;&lt;wsp:rsid wsp:val=&quot;00F55EA0&quot;/&gt;&lt;wsp:rsid wsp:val=&quot;00F57F9B&quot;/&gt;&lt;wsp:rsid wsp:val=&quot;00F6066D&quot;/&gt;&lt;wsp:rsid wsp:val=&quot;00F651B4&quot;/&gt;&lt;wsp:rsid wsp:val=&quot;00F67C43&quot;/&gt;&lt;wsp:rsid wsp:val=&quot;00F7196E&quot;/&gt;&lt;wsp:rsid wsp:val=&quot;00F74376&quot;/&gt;&lt;wsp:rsid wsp:val=&quot;00F774ED&quot;/&gt;&lt;wsp:rsid wsp:val=&quot;00F83D1B&quot;/&gt;&lt;wsp:rsid wsp:val=&quot;00F852B1&quot;/&gt;&lt;wsp:rsid wsp:val=&quot;00F91DEB&quot;/&gt;&lt;wsp:rsid wsp:val=&quot;00F9393C&quot;/&gt;&lt;wsp:rsid wsp:val=&quot;00F94559&quot;/&gt;&lt;wsp:rsid wsp:val=&quot;00F95033&quot;/&gt;&lt;wsp:rsid wsp:val=&quot;00F96289&quot;/&gt;&lt;wsp:rsid wsp:val=&quot;00F97EBC&quot;/&gt;&lt;wsp:rsid wsp:val=&quot;00FA498E&quot;/&gt;&lt;wsp:rsid wsp:val=&quot;00FA5C4C&quot;/&gt;&lt;wsp:rsid wsp:val=&quot;00FA7295&quot;/&gt;&lt;wsp:rsid wsp:val=&quot;00FB1224&quot;/&gt;&lt;wsp:rsid wsp:val=&quot;00FB6EC6&quot;/&gt;&lt;wsp:rsid wsp:val=&quot;00FC2D30&quot;/&gt;&lt;wsp:rsid wsp:val=&quot;00FC430C&quot;/&gt;&lt;wsp:rsid wsp:val=&quot;00FC4449&quot;/&gt;&lt;wsp:rsid wsp:val=&quot;00FC5D05&quot;/&gt;&lt;wsp:rsid wsp:val=&quot;00FC6F4B&quot;/&gt;&lt;wsp:rsid wsp:val=&quot;00FD1590&quot;/&gt;&lt;wsp:rsid wsp:val=&quot;00FD377A&quot;/&gt;&lt;wsp:rsid wsp:val=&quot;00FD4D70&quot;/&gt;&lt;wsp:rsid wsp:val=&quot;00FD5A71&quot;/&gt;&lt;wsp:rsid wsp:val=&quot;00FD5F4A&quot;/&gt;&lt;wsp:rsid wsp:val=&quot;00FE102E&quot;/&gt;&lt;wsp:rsid wsp:val=&quot;00FE2B97&quot;/&gt;&lt;wsp:rsid wsp:val=&quot;00FE4102&quot;/&gt;&lt;wsp:rsid wsp:val=&quot;00FE475C&quot;/&gt;&lt;wsp:rsid wsp:val=&quot;00FE4D89&quot;/&gt;&lt;wsp:rsid wsp:val=&quot;00FE79E0&quot;/&gt;&lt;wsp:rsid wsp:val=&quot;00FF1F4E&quot;/&gt;&lt;wsp:rsid wsp:val=&quot;00FF2006&quot;/&gt;&lt;wsp:rsid wsp:val=&quot;00FF4CEE&quot;/&gt;&lt;/wsp:rsids&gt;&lt;/w:docPr&gt;&lt;w:body&gt;&lt;w:p wsp:rsidR=&quot;00000000&quot; wsp:rsidRDefault=&quot;00E10153&quot;&gt;&lt;m:oMathPara&gt;&lt;m:oMath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W&lt;/m:t&gt;&lt;/m:r&gt;&lt;/m:e&gt;&lt;m:sub&gt;&lt;m:r&gt;&lt;w:rPr&gt;&lt;w:rFonts w:ascii=&quot;Cambria Math&quot; w:h-ansi=&quot;Cambria Math&quot;/&gt;&lt;wx:font wx:val=&quot;Cambria Math&quot;/&gt;&lt;w:i/&gt;&lt;/w:rPr&gt;&lt;m:t&gt;i&lt;/m:t&gt;&lt;/m:r&gt;&lt;/m:sub&gt;&lt;/m:sSub&gt;&lt;m:d&gt;&lt;m:dPr&gt;&lt;m:ctrlPr&gt;&lt;w:rPr&gt;&lt;w:rFonts w:ascii=&quot;Cambria Math&quot; w:h-ansi=&quot;Cambria Math&quot;/&gt;&lt;wx:font wx:val=&quot;Cambria Math&quot;/&gt;&lt;w:i/&gt;&lt;w:lang w:val=&quot;EN-US&quot;/&gt;&lt;/w:rPr&gt;&lt;/m:ctrlPr&gt;&lt;/m:dPr&gt;&lt;m:e&gt;&lt;m:r&gt;&lt;w:rPr&gt;&lt;w:rFonts w:ascii=&quot;Cambria Math&quot; w:h-ansi=&quot;Cambria Math&quot;/&gt;&lt;wx:font wx:val=&quot;Cambria Math&quot;/&gt;&lt;w:i/&gt;&lt;w:lang w:val=&quot;EN-US&quot;/&gt;&lt;/w:rPr&gt;&lt;m:t&gt;j&lt;/m:t&gt;&lt;/m:r&gt;&lt;m:r&gt;&lt;w:rPr&gt;&lt;w:rFonts w:ascii=&quot;Cambria Math&quot; w:h-ansi=&quot;Cambria Math&quot;/&gt;&lt;wx:font wx:val=&quot;Cambria Math&quot;/&gt;&lt;w:i/&gt;&lt;w:lang w:val=&quot;EN-US&quot;/&gt;&lt;/w:rPr&gt;&lt;w:sym w:font=&quot;Symbol&quot; w:char=&quot;F077&quot;/&gt;&lt;/m:r&gt;&lt;/m:e&gt;&lt;/m:d&gt;&lt;m:r&gt;&lt;w:rPr&gt;&lt;w:rFonts w:ascii=&quot;Cambria Math&quot; w:h-ansi=&quot;Cambria Math&quot;/&gt;&lt;wx:font wx:val=&quot;Cambria Math&quot;/&gt;&lt;w:i/&gt;&lt;/w:rPr&gt;&lt;m:t&gt;=-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F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m:r&gt;&lt;w:rPr&gt;&lt;w:rFonts w:ascii=&quot;Cambria Math&quot; w:h-ansi=&quot;Cambria Math&quot;/&gt;&lt;wx:font wx:val=&quot;Cambria Math&quot;/&gt;&lt;w:i/&gt;&lt;/w:rPr&gt;&lt;m:t&gt;i&lt;/m:t&gt;&lt;/m:r&gt;&lt;/m:sub&gt;&lt;/m:sSub&gt;&lt;m:d&gt;&lt;m:dPr&gt;&lt;m:ctrlPr&gt;&lt;w:rPr&gt;&lt;w:rFonts w:ascii=&quot;Cambria Math&quot; w:h-ansi=&quot;Cambria Math&quot;/&gt;&lt;wx:font wx:val=&quot;Cambria Math&quot;/&gt;&lt;w:i/&gt;&lt;w:lang w:val=&quot;EN-US&quot;/&gt;&lt;/w:rPr&gt;&lt;/m:ctrlPr&gt;&lt;/m:dPr&gt;&lt;m:e&gt;&lt;m:sSup&gt;&lt;m:sSupPr&gt;&lt;m:ctrlPr&gt;&lt;w:rPr&gt;&lt;w:rFonts w:ascii=&quot;Cambria Math&quot; w:h-ansi=&quot;Cambria Math&quot;/&gt;&lt;wx:font wx:val=&quot;Cambria Math&quot;/&gt;&lt;w:i/&gt;&lt;w:lang w:val=&quot;EN-US&quot;/&gt;&lt;/w:rPr&gt;&lt;/m:ctrlPr&gt;&lt;/m:sSupPr&gt;&lt;m:e&gt;&lt;m:r&gt;&lt;w:rPr&gt;&lt;w:rFonts w:ascii=&quot;Cambria Math&quot; w:h-ansi=&quot;Cambria Math&quot;/&gt;&lt;wx:font wx:val=&quot;Cambria Math&quot;/&gt;&lt;w:i/&gt;&lt;w:lang w:val=&quot;EN-US&quot;/&gt;&lt;/w:rPr&gt;&lt;m:t&gt;e&lt;/m:t&gt;&lt;/m:r&gt;&lt;/m:e&gt;&lt;m:sup&gt;&lt;m:r&gt;&lt;w:rPr&gt;&lt;w:rFonts w:ascii=&quot;Cambria Math&quot; w:h-ansi=&quot;Cambria Math&quot;/&gt;&lt;wx:font wx:val=&quot;Cambria Math&quot;/&gt;&lt;w:i/&gt;&lt;/w:rPr&gt;&lt;m:t&gt;-&lt;/m:t&gt;&lt;/m:r&gt;&lt;m:r&gt;&lt;w:rPr&gt;&lt;w:rFonts w:ascii=&quot;Cambria Math&quot; w:h-ansi=&quot;Cambria Math&quot;/&gt;&lt;wx:font wx:val=&quot;Cambria Math&quot;/&gt;&lt;w:i/&gt;&lt;w:lang w:val=&quot;EN-US&quot;/&gt;&lt;/w:rPr&gt;&lt;m:t&gt;j&lt;/m:t&gt;&lt;/m:r&gt;&lt;m:r&gt;&lt;w:rPr&gt;&lt;w:rFonts w:ascii=&quot;Cambria Math&quot; w:h-ansi=&quot;Cambria Math&quot;/&gt;&lt;wx:font wx:val=&quot;Cambria Math&quot;/&gt;&lt;w:i/&gt;&lt;w:lang w:val=&quot;EN-US&quot;/&gt;&lt;/w:rPr&gt;&lt;w:sym w:font=&quot;Symbol&quot; w:char=&quot;F077&quot;/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/w:rPr&gt;&lt;m:t&gt;i&lt;/m:t&gt;&lt;/m:r&gt;&lt;/m:sub&gt;&lt;/m:sSub&gt;&lt;/m:sup&gt;&lt;/m:sSup&gt;&lt;m:r&gt;&lt;w:rPr&gt;&lt;w:rFonts w:ascii=&quot;Cambria Math&quot; w:h-ansi=&quot;Cambria Math&quot;/&gt;&lt;wx:font wx:val=&quot;Cambria Math&quot;/&gt;&lt;w:i/&gt;&lt;/w:rPr&gt;&lt;m:t&gt;-&lt;/m:t&gt;&lt;/m:r&gt;&lt;m:sSup&gt;&lt;m:sSupPr&gt;&lt;m:ctrlPr&gt;&lt;w:rPr&gt;&lt;w:rFonts w:ascii=&quot;Cambria Math&quot; w:h-ansi=&quot;Cambria Math&quot;/&gt;&lt;wx:font wx:val=&quot;Cambria Math&quot;/&gt;&lt;w:i/&gt;&lt;w:lang w:val=&quot;EN-US&quot;/&gt;&lt;/w:rPr&gt;&lt;/m:ctrlPr&gt;&lt;/m:sSupPr&gt;&lt;m:e&gt;&lt;m:r&gt;&lt;w:rPr&gt;&lt;w:rFonts w:ascii=&quot;Cambria Math&quot; w:h-ansi=&quot;Cambria Math&quot;/&gt;&lt;wx:font wx:val=&quot;Cambria Math&quot;/&gt;&lt;w:i/&gt;&lt;w:lang w:val=&quot;EN-US&quot;/&gt;&lt;/w:rPr&gt;&lt;m:t&gt;e&lt;/m:t&gt;&lt;/m:r&gt;&lt;/m:e&gt;&lt;m:sup&gt;&lt;m:r&gt;&lt;w:rPr&gt;&lt;w:rFonts w:ascii=&quot;Cambria Math&quot; w:h-ansi=&quot;Cambria Math&quot;/&gt;&lt;wx:font wx:val=&quot;Cambria Math&quot;/&gt;&lt;w:i/&gt;&lt;/w:rPr&gt;&lt;m:t&gt;-&lt;/m:t&gt;&lt;/m:r&gt;&lt;m:r&gt;&lt;w:rPr&gt;&lt;w:rFonts w:ascii=&quot;Cambria Math&quot; w:h-ansi=&quot;Cambria Math&quot;/&gt;&lt;wx:font wx:val=&quot;Cambria Math&quot;/&gt;&lt;w:i/&gt;&lt;w:lang w:val=&quot;EN-US&quot;/&gt;&lt;/w:rPr&gt;&lt;m:t&gt;j&lt;/m:t&gt;&lt;/m:r&gt;&lt;m:r&gt;&lt;w:rPr&gt;&lt;w:rFonts w:ascii=&quot;Cambria Math&quot; w:h-ansi=&quot;Cambria Math&quot;/&gt;&lt;wx:font wx:val=&quot;Cambria Math&quot;/&gt;&lt;w:i/&gt;&lt;w:lang w:val=&quot;EN-US&quot;/&gt;&lt;/w:rPr&gt;&lt;w:sym w:font=&quot;Symbol&quot; w:char=&quot;F077&quot;/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/w:rPr&gt;&lt;m:t&gt;i-1&lt;/m:t&gt;&lt;/m:r&gt;&lt;/m:sub&gt;&lt;/m:sSub&gt;&lt;/m:sup&gt;&lt;/m:sSup&gt;&lt;/m:e&gt;&lt;/m:d&gt;&lt;m:r&gt;&lt;w:rPr&gt;&lt;w:rFonts w:ascii=&quot;Cambria Math&quot; w:h-ansi=&quot;Cambria Math&quot;/&gt;&lt;wx:font wx:val=&quot;Cambria Math&quot;/&gt;&lt;w:i/&gt;&lt;/w:rPr&gt;&lt;m:t&gt;-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51" o:title="" chromakey="white"/>
                </v:shape>
              </w:pict>
            </w:r>
          </w:p>
          <w:p w:rsidR="00611459" w:rsidRPr="00232ECB" w:rsidRDefault="00611459" w:rsidP="00232ECB">
            <w:pPr>
              <w:ind w:firstLine="0"/>
              <w:rPr>
                <w:lang w:val="en-US"/>
              </w:rPr>
            </w:pPr>
            <w:r w:rsidRPr="00232ECB">
              <w:pict>
                <v:shape id="_x0000_i1076" type="#_x0000_t75" style="width:253.8pt;height:24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69&quot;/&gt;&lt;w:doNotEmbedSystemFonts/&gt;&lt;w:defaultTabStop w:val=&quot;708&quot;/&gt;&lt;w:autoHyphenation/&gt;&lt;w:hyphenationZone w:val=&quot;357&quot;/&gt;&lt;w:doNotHyphenateCaps/&gt;&lt;w:drawingGridHorizontalSpacing w:val=&quot;140&quot;/&gt;&lt;w:drawingGridVerticalSpacing w:val=&quot;381&quot;/&gt;&lt;w:displayHorizontalDrawingGridEvery w:val=&quot;2&quot;/&gt;&lt;w:punctuationKerning/&gt;&lt;w:characterSpacingControl w:val=&quot;DontCompress&quot;/&gt;&lt;w:optimizeForBrowser/&gt;&lt;w:allowPNG/&gt;&lt;w:doNotSaveWebPagesAsSingleFil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12F04&quot;/&gt;&lt;wsp:rsid wsp:val=&quot;00000DC8&quot;/&gt;&lt;wsp:rsid wsp:val=&quot;00012B88&quot;/&gt;&lt;wsp:rsid wsp:val=&quot;0001427E&quot;/&gt;&lt;wsp:rsid wsp:val=&quot;00015252&quot;/&gt;&lt;wsp:rsid wsp:val=&quot;000155E9&quot;/&gt;&lt;wsp:rsid wsp:val=&quot;00015E30&quot;/&gt;&lt;wsp:rsid wsp:val=&quot;00022AB5&quot;/&gt;&lt;wsp:rsid wsp:val=&quot;000256B4&quot;/&gt;&lt;wsp:rsid wsp:val=&quot;00025EA1&quot;/&gt;&lt;wsp:rsid wsp:val=&quot;00027082&quot;/&gt;&lt;wsp:rsid wsp:val=&quot;00027691&quot;/&gt;&lt;wsp:rsid wsp:val=&quot;00036A2C&quot;/&gt;&lt;wsp:rsid wsp:val=&quot;00042390&quot;/&gt;&lt;wsp:rsid wsp:val=&quot;00042E84&quot;/&gt;&lt;wsp:rsid wsp:val=&quot;00043FE4&quot;/&gt;&lt;wsp:rsid wsp:val=&quot;000611FE&quot;/&gt;&lt;wsp:rsid wsp:val=&quot;00062582&quot;/&gt;&lt;wsp:rsid wsp:val=&quot;00062A36&quot;/&gt;&lt;wsp:rsid wsp:val=&quot;00065241&quot;/&gt;&lt;wsp:rsid wsp:val=&quot;0006644D&quot;/&gt;&lt;wsp:rsid wsp:val=&quot;0006702A&quot;/&gt;&lt;wsp:rsid wsp:val=&quot;000675EB&quot;/&gt;&lt;wsp:rsid wsp:val=&quot;00087B2D&quot;/&gt;&lt;wsp:rsid wsp:val=&quot;000907B6&quot;/&gt;&lt;wsp:rsid wsp:val=&quot;00091354&quot;/&gt;&lt;wsp:rsid wsp:val=&quot;000A12F2&quot;/&gt;&lt;wsp:rsid wsp:val=&quot;000A25DB&quot;/&gt;&lt;wsp:rsid wsp:val=&quot;000A460E&quot;/&gt;&lt;wsp:rsid wsp:val=&quot;000A51EB&quot;/&gt;&lt;wsp:rsid wsp:val=&quot;000A71C2&quot;/&gt;&lt;wsp:rsid wsp:val=&quot;000A7E67&quot;/&gt;&lt;wsp:rsid wsp:val=&quot;000B00A6&quot;/&gt;&lt;wsp:rsid wsp:val=&quot;000B1930&quot;/&gt;&lt;wsp:rsid wsp:val=&quot;000B25DD&quot;/&gt;&lt;wsp:rsid wsp:val=&quot;000B2D25&quot;/&gt;&lt;wsp:rsid wsp:val=&quot;000B3A07&quot;/&gt;&lt;wsp:rsid wsp:val=&quot;000C1BE1&quot;/&gt;&lt;wsp:rsid wsp:val=&quot;000C35F6&quot;/&gt;&lt;wsp:rsid wsp:val=&quot;000C5152&quot;/&gt;&lt;wsp:rsid wsp:val=&quot;000D1B58&quot;/&gt;&lt;wsp:rsid wsp:val=&quot;000D5650&quot;/&gt;&lt;wsp:rsid wsp:val=&quot;000D7AB9&quot;/&gt;&lt;wsp:rsid wsp:val=&quot;000E198A&quot;/&gt;&lt;wsp:rsid wsp:val=&quot;000E2F97&quot;/&gt;&lt;wsp:rsid wsp:val=&quot;000E3F01&quot;/&gt;&lt;wsp:rsid wsp:val=&quot;000E4D61&quot;/&gt;&lt;wsp:rsid wsp:val=&quot;000E52CD&quot;/&gt;&lt;wsp:rsid wsp:val=&quot;000E66AA&quot;/&gt;&lt;wsp:rsid wsp:val=&quot;000F1665&quot;/&gt;&lt;wsp:rsid wsp:val=&quot;000F4D3A&quot;/&gt;&lt;wsp:rsid wsp:val=&quot;000F50B4&quot;/&gt;&lt;wsp:rsid wsp:val=&quot;000F70AC&quot;/&gt;&lt;wsp:rsid wsp:val=&quot;001018AE&quot;/&gt;&lt;wsp:rsid wsp:val=&quot;001024DC&quot;/&gt;&lt;wsp:rsid wsp:val=&quot;00102CCB&quot;/&gt;&lt;wsp:rsid wsp:val=&quot;001056BE&quot;/&gt;&lt;wsp:rsid wsp:val=&quot;00110D34&quot;/&gt;&lt;wsp:rsid wsp:val=&quot;00130DFF&quot;/&gt;&lt;wsp:rsid wsp:val=&quot;00132126&quot;/&gt;&lt;wsp:rsid wsp:val=&quot;001346A0&quot;/&gt;&lt;wsp:rsid wsp:val=&quot;001366CF&quot;/&gt;&lt;wsp:rsid wsp:val=&quot;00137164&quot;/&gt;&lt;wsp:rsid wsp:val=&quot;00137B68&quot;/&gt;&lt;wsp:rsid wsp:val=&quot;00137FC8&quot;/&gt;&lt;wsp:rsid wsp:val=&quot;0014268D&quot;/&gt;&lt;wsp:rsid wsp:val=&quot;00146764&quot;/&gt;&lt;wsp:rsid wsp:val=&quot;00146F62&quot;/&gt;&lt;wsp:rsid wsp:val=&quot;001505E1&quot;/&gt;&lt;wsp:rsid wsp:val=&quot;00150A3C&quot;/&gt;&lt;wsp:rsid wsp:val=&quot;00150A53&quot;/&gt;&lt;wsp:rsid wsp:val=&quot;00151F4A&quot;/&gt;&lt;wsp:rsid wsp:val=&quot;001632B0&quot;/&gt;&lt;wsp:rsid wsp:val=&quot;001654F0&quot;/&gt;&lt;wsp:rsid wsp:val=&quot;00166743&quot;/&gt;&lt;wsp:rsid wsp:val=&quot;00171F73&quot;/&gt;&lt;wsp:rsid wsp:val=&quot;00174F60&quot;/&gt;&lt;wsp:rsid wsp:val=&quot;001800F0&quot;/&gt;&lt;wsp:rsid wsp:val=&quot;001852B3&quot;/&gt;&lt;wsp:rsid wsp:val=&quot;001864B6&quot;/&gt;&lt;wsp:rsid wsp:val=&quot;001930CB&quot;/&gt;&lt;wsp:rsid wsp:val=&quot;001A0EC0&quot;/&gt;&lt;wsp:rsid wsp:val=&quot;001A207B&quot;/&gt;&lt;wsp:rsid wsp:val=&quot;001A535A&quot;/&gt;&lt;wsp:rsid wsp:val=&quot;001B2A26&quot;/&gt;&lt;wsp:rsid wsp:val=&quot;001B59BF&quot;/&gt;&lt;wsp:rsid wsp:val=&quot;001C1E84&quot;/&gt;&lt;wsp:rsid wsp:val=&quot;001C520D&quot;/&gt;&lt;wsp:rsid wsp:val=&quot;001C5731&quot;/&gt;&lt;wsp:rsid wsp:val=&quot;001D28EA&quot;/&gt;&lt;wsp:rsid wsp:val=&quot;001D5300&quot;/&gt;&lt;wsp:rsid wsp:val=&quot;001E18B9&quot;/&gt;&lt;wsp:rsid wsp:val=&quot;001E1F66&quot;/&gt;&lt;wsp:rsid wsp:val=&quot;001E6525&quot;/&gt;&lt;wsp:rsid wsp:val=&quot;001E7283&quot;/&gt;&lt;wsp:rsid wsp:val=&quot;001E73BA&quot;/&gt;&lt;wsp:rsid wsp:val=&quot;001E7492&quot;/&gt;&lt;wsp:rsid wsp:val=&quot;001F06A3&quot;/&gt;&lt;wsp:rsid wsp:val=&quot;001F16E3&quot;/&gt;&lt;wsp:rsid wsp:val=&quot;001F42F0&quot;/&gt;&lt;wsp:rsid wsp:val=&quot;001F566A&quot;/&gt;&lt;wsp:rsid wsp:val=&quot;001F7425&quot;/&gt;&lt;wsp:rsid wsp:val=&quot;001F77D0&quot;/&gt;&lt;wsp:rsid wsp:val=&quot;0020042E&quot;/&gt;&lt;wsp:rsid wsp:val=&quot;00202A19&quot;/&gt;&lt;wsp:rsid wsp:val=&quot;00204D50&quot;/&gt;&lt;wsp:rsid wsp:val=&quot;00204DE9&quot;/&gt;&lt;wsp:rsid wsp:val=&quot;002052D5&quot;/&gt;&lt;wsp:rsid wsp:val=&quot;002101D9&quot;/&gt;&lt;wsp:rsid wsp:val=&quot;00210E90&quot;/&gt;&lt;wsp:rsid wsp:val=&quot;002111DA&quot;/&gt;&lt;wsp:rsid wsp:val=&quot;00211533&quot;/&gt;&lt;wsp:rsid wsp:val=&quot;00212F04&quot;/&gt;&lt;wsp:rsid wsp:val=&quot;0021397F&quot;/&gt;&lt;wsp:rsid wsp:val=&quot;002174DC&quot;/&gt;&lt;wsp:rsid wsp:val=&quot;002256F9&quot;/&gt;&lt;wsp:rsid wsp:val=&quot;00225757&quot;/&gt;&lt;wsp:rsid wsp:val=&quot;00225891&quot;/&gt;&lt;wsp:rsid wsp:val=&quot;00227272&quot;/&gt;&lt;wsp:rsid wsp:val=&quot;00230031&quot;/&gt;&lt;wsp:rsid wsp:val=&quot;00231A08&quot;/&gt;&lt;wsp:rsid wsp:val=&quot;00232BF3&quot;/&gt;&lt;wsp:rsid wsp:val=&quot;00232ECB&quot;/&gt;&lt;wsp:rsid wsp:val=&quot;00234D66&quot;/&gt;&lt;wsp:rsid wsp:val=&quot;00240F05&quot;/&gt;&lt;wsp:rsid wsp:val=&quot;00242F0B&quot;/&gt;&lt;wsp:rsid wsp:val=&quot;00244855&quot;/&gt;&lt;wsp:rsid wsp:val=&quot;00244BA0&quot;/&gt;&lt;wsp:rsid wsp:val=&quot;00246149&quot;/&gt;&lt;wsp:rsid wsp:val=&quot;002472B5&quot;/&gt;&lt;wsp:rsid wsp:val=&quot;00250440&quot;/&gt;&lt;wsp:rsid wsp:val=&quot;002504F8&quot;/&gt;&lt;wsp:rsid wsp:val=&quot;002600C8&quot;/&gt;&lt;wsp:rsid wsp:val=&quot;00260B3D&quot;/&gt;&lt;wsp:rsid wsp:val=&quot;002632A4&quot;/&gt;&lt;wsp:rsid wsp:val=&quot;00271A81&quot;/&gt;&lt;wsp:rsid wsp:val=&quot;00273B17&quot;/&gt;&lt;wsp:rsid wsp:val=&quot;0027698E&quot;/&gt;&lt;wsp:rsid wsp:val=&quot;002779D1&quot;/&gt;&lt;wsp:rsid wsp:val=&quot;00281B18&quot;/&gt;&lt;wsp:rsid wsp:val=&quot;002824F5&quot;/&gt;&lt;wsp:rsid wsp:val=&quot;00284725&quot;/&gt;&lt;wsp:rsid wsp:val=&quot;00290D00&quot;/&gt;&lt;wsp:rsid wsp:val=&quot;00291EE8&quot;/&gt;&lt;wsp:rsid wsp:val=&quot;00292FEE&quot;/&gt;&lt;wsp:rsid wsp:val=&quot;00294426&quot;/&gt;&lt;wsp:rsid wsp:val=&quot;002A0544&quot;/&gt;&lt;wsp:rsid wsp:val=&quot;002A06FF&quot;/&gt;&lt;wsp:rsid wsp:val=&quot;002A077C&quot;/&gt;&lt;wsp:rsid wsp:val=&quot;002A1247&quot;/&gt;&lt;wsp:rsid wsp:val=&quot;002A3F2A&quot;/&gt;&lt;wsp:rsid wsp:val=&quot;002A477C&quot;/&gt;&lt;wsp:rsid wsp:val=&quot;002A66A7&quot;/&gt;&lt;wsp:rsid wsp:val=&quot;002A686D&quot;/&gt;&lt;wsp:rsid wsp:val=&quot;002B04A0&quot;/&gt;&lt;wsp:rsid wsp:val=&quot;002B2856&quot;/&gt;&lt;wsp:rsid wsp:val=&quot;002B2A11&quot;/&gt;&lt;wsp:rsid wsp:val=&quot;002B2A18&quot;/&gt;&lt;wsp:rsid wsp:val=&quot;002C4945&quot;/&gt;&lt;wsp:rsid wsp:val=&quot;002C5850&quot;/&gt;&lt;wsp:rsid wsp:val=&quot;002C6ED6&quot;/&gt;&lt;wsp:rsid wsp:val=&quot;002C7254&quot;/&gt;&lt;wsp:rsid wsp:val=&quot;002D5084&quot;/&gt;&lt;wsp:rsid wsp:val=&quot;002D5E95&quot;/&gt;&lt;wsp:rsid wsp:val=&quot;002D5FF8&quot;/&gt;&lt;wsp:rsid wsp:val=&quot;002E7A2B&quot;/&gt;&lt;wsp:rsid wsp:val=&quot;002F0033&quot;/&gt;&lt;wsp:rsid wsp:val=&quot;002F4B1D&quot;/&gt;&lt;wsp:rsid wsp:val=&quot;002F5748&quot;/&gt;&lt;wsp:rsid wsp:val=&quot;002F5E41&quot;/&gt;&lt;wsp:rsid wsp:val=&quot;002F7BF9&quot;/&gt;&lt;wsp:rsid wsp:val=&quot;0030107F&quot;/&gt;&lt;wsp:rsid wsp:val=&quot;00302069&quot;/&gt;&lt;wsp:rsid wsp:val=&quot;003063F0&quot;/&gt;&lt;wsp:rsid wsp:val=&quot;00306980&quot;/&gt;&lt;wsp:rsid wsp:val=&quot;003103B7&quot;/&gt;&lt;wsp:rsid wsp:val=&quot;00316734&quot;/&gt;&lt;wsp:rsid wsp:val=&quot;00317380&quot;/&gt;&lt;wsp:rsid wsp:val=&quot;00317F18&quot;/&gt;&lt;wsp:rsid wsp:val=&quot;0032640D&quot;/&gt;&lt;wsp:rsid wsp:val=&quot;00332356&quot;/&gt;&lt;wsp:rsid wsp:val=&quot;003415E2&quot;/&gt;&lt;wsp:rsid wsp:val=&quot;003427E4&quot;/&gt;&lt;wsp:rsid wsp:val=&quot;00343F66&quot;/&gt;&lt;wsp:rsid wsp:val=&quot;00344143&quot;/&gt;&lt;wsp:rsid wsp:val=&quot;00344822&quot;/&gt;&lt;wsp:rsid wsp:val=&quot;00350FB2&quot;/&gt;&lt;wsp:rsid wsp:val=&quot;00351F44&quot;/&gt;&lt;wsp:rsid wsp:val=&quot;003534CE&quot;/&gt;&lt;wsp:rsid wsp:val=&quot;00361465&quot;/&gt;&lt;wsp:rsid wsp:val=&quot;0036221D&quot;/&gt;&lt;wsp:rsid wsp:val=&quot;00364527&quot;/&gt;&lt;wsp:rsid wsp:val=&quot;00366EA3&quot;/&gt;&lt;wsp:rsid wsp:val=&quot;0037307B&quot;/&gt;&lt;wsp:rsid wsp:val=&quot;0037307D&quot;/&gt;&lt;wsp:rsid wsp:val=&quot;00373F15&quot;/&gt;&lt;wsp:rsid wsp:val=&quot;003746B3&quot;/&gt;&lt;wsp:rsid wsp:val=&quot;00381567&quot;/&gt;&lt;wsp:rsid wsp:val=&quot;00382CBE&quot;/&gt;&lt;wsp:rsid wsp:val=&quot;00385048&quot;/&gt;&lt;wsp:rsid wsp:val=&quot;00391E1B&quot;/&gt;&lt;wsp:rsid wsp:val=&quot;00394257&quot;/&gt;&lt;wsp:rsid wsp:val=&quot;00394402&quot;/&gt;&lt;wsp:rsid wsp:val=&quot;00394EDF&quot;/&gt;&lt;wsp:rsid wsp:val=&quot;003A01BC&quot;/&gt;&lt;wsp:rsid wsp:val=&quot;003A24FA&quot;/&gt;&lt;wsp:rsid wsp:val=&quot;003B031D&quot;/&gt;&lt;wsp:rsid wsp:val=&quot;003B03EE&quot;/&gt;&lt;wsp:rsid wsp:val=&quot;003B1472&quot;/&gt;&lt;wsp:rsid wsp:val=&quot;003B7927&quot;/&gt;&lt;wsp:rsid wsp:val=&quot;003C02A6&quot;/&gt;&lt;wsp:rsid wsp:val=&quot;003C39F7&quot;/&gt;&lt;wsp:rsid wsp:val=&quot;003C6978&quot;/&gt;&lt;wsp:rsid wsp:val=&quot;003D15CB&quot;/&gt;&lt;wsp:rsid wsp:val=&quot;003D1782&quot;/&gt;&lt;wsp:rsid wsp:val=&quot;003D3457&quot;/&gt;&lt;wsp:rsid wsp:val=&quot;003D3DCA&quot;/&gt;&lt;wsp:rsid wsp:val=&quot;003D6674&quot;/&gt;&lt;wsp:rsid wsp:val=&quot;003D6769&quot;/&gt;&lt;wsp:rsid wsp:val=&quot;003E0301&quot;/&gt;&lt;wsp:rsid wsp:val=&quot;003E0422&quot;/&gt;&lt;wsp:rsid wsp:val=&quot;003F365B&quot;/&gt;&lt;wsp:rsid wsp:val=&quot;003F4C53&quot;/&gt;&lt;wsp:rsid wsp:val=&quot;003F63C1&quot;/&gt;&lt;wsp:rsid wsp:val=&quot;0040088F&quot;/&gt;&lt;wsp:rsid wsp:val=&quot;00402E09&quot;/&gt;&lt;wsp:rsid wsp:val=&quot;00403775&quot;/&gt;&lt;wsp:rsid wsp:val=&quot;00406EB8&quot;/&gt;&lt;wsp:rsid wsp:val=&quot;00411EAB&quot;/&gt;&lt;wsp:rsid wsp:val=&quot;00415195&quot;/&gt;&lt;wsp:rsid wsp:val=&quot;004270D1&quot;/&gt;&lt;wsp:rsid wsp:val=&quot;004309DF&quot;/&gt;&lt;wsp:rsid wsp:val=&quot;0043187E&quot;/&gt;&lt;wsp:rsid wsp:val=&quot;00433787&quot;/&gt;&lt;wsp:rsid wsp:val=&quot;00436210&quot;/&gt;&lt;wsp:rsid wsp:val=&quot;00436AEC&quot;/&gt;&lt;wsp:rsid wsp:val=&quot;00442A2C&quot;/&gt;&lt;wsp:rsid wsp:val=&quot;004503EC&quot;/&gt;&lt;wsp:rsid wsp:val=&quot;00452500&quot;/&gt;&lt;wsp:rsid wsp:val=&quot;00452D5E&quot;/&gt;&lt;wsp:rsid wsp:val=&quot;004537F6&quot;/&gt;&lt;wsp:rsid wsp:val=&quot;0045380C&quot;/&gt;&lt;wsp:rsid wsp:val=&quot;004562BC&quot;/&gt;&lt;wsp:rsid wsp:val=&quot;00465F64&quot;/&gt;&lt;wsp:rsid wsp:val=&quot;00473ABF&quot;/&gt;&lt;wsp:rsid wsp:val=&quot;004748BE&quot;/&gt;&lt;wsp:rsid wsp:val=&quot;00476B0F&quot;/&gt;&lt;wsp:rsid wsp:val=&quot;00477BC6&quot;/&gt;&lt;wsp:rsid wsp:val=&quot;0048210E&quot;/&gt;&lt;wsp:rsid wsp:val=&quot;00485C49&quot;/&gt;&lt;wsp:rsid wsp:val=&quot;00487DB1&quot;/&gt;&lt;wsp:rsid wsp:val=&quot;00490F4D&quot;/&gt;&lt;wsp:rsid wsp:val=&quot;00491E80&quot;/&gt;&lt;wsp:rsid wsp:val=&quot;00492255&quot;/&gt;&lt;wsp:rsid wsp:val=&quot;00496238&quot;/&gt;&lt;wsp:rsid wsp:val=&quot;00496359&quot;/&gt;&lt;wsp:rsid wsp:val=&quot;004A02D5&quot;/&gt;&lt;wsp:rsid wsp:val=&quot;004A03B0&quot;/&gt;&lt;wsp:rsid wsp:val=&quot;004A082B&quot;/&gt;&lt;wsp:rsid wsp:val=&quot;004A46D4&quot;/&gt;&lt;wsp:rsid wsp:val=&quot;004A5F62&quot;/&gt;&lt;wsp:rsid wsp:val=&quot;004A62A8&quot;/&gt;&lt;wsp:rsid wsp:val=&quot;004A66EF&quot;/&gt;&lt;wsp:rsid wsp:val=&quot;004A6D17&quot;/&gt;&lt;wsp:rsid wsp:val=&quot;004B275D&quot;/&gt;&lt;wsp:rsid wsp:val=&quot;004B3A61&quot;/&gt;&lt;wsp:rsid wsp:val=&quot;004B7618&quot;/&gt;&lt;wsp:rsid wsp:val=&quot;004C51EB&quot;/&gt;&lt;wsp:rsid wsp:val=&quot;004C656C&quot;/&gt;&lt;wsp:rsid wsp:val=&quot;004D4690&quot;/&gt;&lt;wsp:rsid wsp:val=&quot;004D5A29&quot;/&gt;&lt;wsp:rsid wsp:val=&quot;004D77F0&quot;/&gt;&lt;wsp:rsid wsp:val=&quot;004E35F5&quot;/&gt;&lt;wsp:rsid wsp:val=&quot;004E556C&quot;/&gt;&lt;wsp:rsid wsp:val=&quot;004F59CA&quot;/&gt;&lt;wsp:rsid wsp:val=&quot;00500A20&quot;/&gt;&lt;wsp:rsid wsp:val=&quot;00504760&quot;/&gt;&lt;wsp:rsid wsp:val=&quot;005067CA&quot;/&gt;&lt;wsp:rsid wsp:val=&quot;00507283&quot;/&gt;&lt;wsp:rsid wsp:val=&quot;00510658&quot;/&gt;&lt;wsp:rsid wsp:val=&quot;00521180&quot;/&gt;&lt;wsp:rsid wsp:val=&quot;00522892&quot;/&gt;&lt;wsp:rsid wsp:val=&quot;0053178F&quot;/&gt;&lt;wsp:rsid wsp:val=&quot;00533390&quot;/&gt;&lt;wsp:rsid wsp:val=&quot;00542D6B&quot;/&gt;&lt;wsp:rsid wsp:val=&quot;00547DDA&quot;/&gt;&lt;wsp:rsid wsp:val=&quot;00550E37&quot;/&gt;&lt;wsp:rsid wsp:val=&quot;0055286B&quot;/&gt;&lt;wsp:rsid wsp:val=&quot;0055360B&quot;/&gt;&lt;wsp:rsid wsp:val=&quot;005614C4&quot;/&gt;&lt;wsp:rsid wsp:val=&quot;00562430&quot;/&gt;&lt;wsp:rsid wsp:val=&quot;00562471&quot;/&gt;&lt;wsp:rsid wsp:val=&quot;005625CB&quot;/&gt;&lt;wsp:rsid wsp:val=&quot;00563CE5&quot;/&gt;&lt;wsp:rsid wsp:val=&quot;0056665F&quot;/&gt;&lt;wsp:rsid wsp:val=&quot;005717BF&quot;/&gt;&lt;wsp:rsid wsp:val=&quot;00574D3F&quot;/&gt;&lt;wsp:rsid wsp:val=&quot;00576B30&quot;/&gt;&lt;wsp:rsid wsp:val=&quot;00583DE9&quot;/&gt;&lt;wsp:rsid wsp:val=&quot;00584A39&quot;/&gt;&lt;wsp:rsid wsp:val=&quot;00595B51&quot;/&gt;&lt;wsp:rsid wsp:val=&quot;005A04ED&quot;/&gt;&lt;wsp:rsid wsp:val=&quot;005A0755&quot;/&gt;&lt;wsp:rsid wsp:val=&quot;005A67FC&quot;/&gt;&lt;wsp:rsid wsp:val=&quot;005B3E66&quot;/&gt;&lt;wsp:rsid wsp:val=&quot;005B4E7E&quot;/&gt;&lt;wsp:rsid wsp:val=&quot;005B50F3&quot;/&gt;&lt;wsp:rsid wsp:val=&quot;005C1A48&quot;/&gt;&lt;wsp:rsid wsp:val=&quot;005C6EF1&quot;/&gt;&lt;wsp:rsid wsp:val=&quot;005D360A&quot;/&gt;&lt;wsp:rsid wsp:val=&quot;005D378E&quot;/&gt;&lt;wsp:rsid wsp:val=&quot;005D3849&quot;/&gt;&lt;wsp:rsid wsp:val=&quot;005D4C29&quot;/&gt;&lt;wsp:rsid wsp:val=&quot;005E0599&quot;/&gt;&lt;wsp:rsid wsp:val=&quot;005E3B8E&quot;/&gt;&lt;wsp:rsid wsp:val=&quot;005E4C40&quot;/&gt;&lt;wsp:rsid wsp:val=&quot;005E7043&quot;/&gt;&lt;wsp:rsid wsp:val=&quot;005F086A&quot;/&gt;&lt;wsp:rsid wsp:val=&quot;005F21CC&quot;/&gt;&lt;wsp:rsid wsp:val=&quot;005F3900&quot;/&gt;&lt;wsp:rsid wsp:val=&quot;005F50F5&quot;/&gt;&lt;wsp:rsid wsp:val=&quot;0060306E&quot;/&gt;&lt;wsp:rsid wsp:val=&quot;0060704E&quot;/&gt;&lt;wsp:rsid wsp:val=&quot;006079B5&quot;/&gt;&lt;wsp:rsid wsp:val=&quot;006137BA&quot;/&gt;&lt;wsp:rsid wsp:val=&quot;00613F07&quot;/&gt;&lt;wsp:rsid wsp:val=&quot;006141FF&quot;/&gt;&lt;wsp:rsid wsp:val=&quot;00621230&quot;/&gt;&lt;wsp:rsid wsp:val=&quot;006231E5&quot;/&gt;&lt;wsp:rsid wsp:val=&quot;006321E9&quot;/&gt;&lt;wsp:rsid wsp:val=&quot;00637B61&quot;/&gt;&lt;wsp:rsid wsp:val=&quot;00644F35&quot;/&gt;&lt;wsp:rsid wsp:val=&quot;00652556&quot;/&gt;&lt;wsp:rsid wsp:val=&quot;00654C35&quot;/&gt;&lt;wsp:rsid wsp:val=&quot;0065510E&quot;/&gt;&lt;wsp:rsid wsp:val=&quot;0066448C&quot;/&gt;&lt;wsp:rsid wsp:val=&quot;00664BA8&quot;/&gt;&lt;wsp:rsid wsp:val=&quot;006650C3&quot;/&gt;&lt;wsp:rsid wsp:val=&quot;00677EC9&quot;/&gt;&lt;wsp:rsid wsp:val=&quot;0068026E&quot;/&gt;&lt;wsp:rsid wsp:val=&quot;00683171&quot;/&gt;&lt;wsp:rsid wsp:val=&quot;00684B8F&quot;/&gt;&lt;wsp:rsid wsp:val=&quot;00687F1F&quot;/&gt;&lt;wsp:rsid wsp:val=&quot;006909ED&quot;/&gt;&lt;wsp:rsid wsp:val=&quot;0069369B&quot;/&gt;&lt;wsp:rsid wsp:val=&quot;00694939&quot;/&gt;&lt;wsp:rsid wsp:val=&quot;006968BD&quot;/&gt;&lt;wsp:rsid wsp:val=&quot;006A1085&quot;/&gt;&lt;wsp:rsid wsp:val=&quot;006A1363&quot;/&gt;&lt;wsp:rsid wsp:val=&quot;006A2D43&quot;/&gt;&lt;wsp:rsid wsp:val=&quot;006A315A&quot;/&gt;&lt;wsp:rsid wsp:val=&quot;006A5B34&quot;/&gt;&lt;wsp:rsid wsp:val=&quot;006B01D0&quot;/&gt;&lt;wsp:rsid wsp:val=&quot;006B13A0&quot;/&gt;&lt;wsp:rsid wsp:val=&quot;006B2B5C&quot;/&gt;&lt;wsp:rsid wsp:val=&quot;006B3B26&quot;/&gt;&lt;wsp:rsid wsp:val=&quot;006B4B96&quot;/&gt;&lt;wsp:rsid wsp:val=&quot;006B5BE3&quot;/&gt;&lt;wsp:rsid wsp:val=&quot;006C0A9F&quot;/&gt;&lt;wsp:rsid wsp:val=&quot;006C119A&quot;/&gt;&lt;wsp:rsid wsp:val=&quot;006C1B7C&quot;/&gt;&lt;wsp:rsid wsp:val=&quot;006C3B79&quot;/&gt;&lt;wsp:rsid wsp:val=&quot;006C5C7B&quot;/&gt;&lt;wsp:rsid wsp:val=&quot;006D430D&quot;/&gt;&lt;wsp:rsid wsp:val=&quot;006D4EAD&quot;/&gt;&lt;wsp:rsid wsp:val=&quot;006D5952&quot;/&gt;&lt;wsp:rsid wsp:val=&quot;006D741F&quot;/&gt;&lt;wsp:rsid wsp:val=&quot;006E2F64&quot;/&gt;&lt;wsp:rsid wsp:val=&quot;006E5843&quot;/&gt;&lt;wsp:rsid wsp:val=&quot;006F3F4D&quot;/&gt;&lt;wsp:rsid wsp:val=&quot;006F6B9F&quot;/&gt;&lt;wsp:rsid wsp:val=&quot;006F74D3&quot;/&gt;&lt;wsp:rsid wsp:val=&quot;007001C3&quot;/&gt;&lt;wsp:rsid wsp:val=&quot;00702C69&quot;/&gt;&lt;wsp:rsid wsp:val=&quot;00702E26&quot;/&gt;&lt;wsp:rsid wsp:val=&quot;0070346C&quot;/&gt;&lt;wsp:rsid wsp:val=&quot;00703618&quot;/&gt;&lt;wsp:rsid wsp:val=&quot;00704B10&quot;/&gt;&lt;wsp:rsid wsp:val=&quot;00706AA5&quot;/&gt;&lt;wsp:rsid wsp:val=&quot;00707D22&quot;/&gt;&lt;wsp:rsid wsp:val=&quot;007149FE&quot;/&gt;&lt;wsp:rsid wsp:val=&quot;00714CEF&quot;/&gt;&lt;wsp:rsid wsp:val=&quot;00716428&quot;/&gt;&lt;wsp:rsid wsp:val=&quot;00720BEF&quot;/&gt;&lt;wsp:rsid wsp:val=&quot;00723D69&quot;/&gt;&lt;wsp:rsid wsp:val=&quot;00724E44&quot;/&gt;&lt;wsp:rsid wsp:val=&quot;00725FA3&quot;/&gt;&lt;wsp:rsid wsp:val=&quot;00734C60&quot;/&gt;&lt;wsp:rsid wsp:val=&quot;00736383&quot;/&gt;&lt;wsp:rsid wsp:val=&quot;007366AA&quot;/&gt;&lt;wsp:rsid wsp:val=&quot;0073692A&quot;/&gt;&lt;wsp:rsid wsp:val=&quot;007371CF&quot;/&gt;&lt;wsp:rsid wsp:val=&quot;007433B7&quot;/&gt;&lt;wsp:rsid wsp:val=&quot;00746AE2&quot;/&gt;&lt;wsp:rsid wsp:val=&quot;007523D3&quot;/&gt;&lt;wsp:rsid wsp:val=&quot;00756C9D&quot;/&gt;&lt;wsp:rsid wsp:val=&quot;00762DAD&quot;/&gt;&lt;wsp:rsid wsp:val=&quot;00763051&quot;/&gt;&lt;wsp:rsid wsp:val=&quot;007647D9&quot;/&gt;&lt;wsp:rsid wsp:val=&quot;00765166&quot;/&gt;&lt;wsp:rsid wsp:val=&quot;00770119&quot;/&gt;&lt;wsp:rsid wsp:val=&quot;007718B2&quot;/&gt;&lt;wsp:rsid wsp:val=&quot;007745D5&quot;/&gt;&lt;wsp:rsid wsp:val=&quot;00776F4B&quot;/&gt;&lt;wsp:rsid wsp:val=&quot;0077756B&quot;/&gt;&lt;wsp:rsid wsp:val=&quot;00781182&quot;/&gt;&lt;wsp:rsid wsp:val=&quot;00781D13&quot;/&gt;&lt;wsp:rsid wsp:val=&quot;0078238F&quot;/&gt;&lt;wsp:rsid wsp:val=&quot;007829C7&quot;/&gt;&lt;wsp:rsid wsp:val=&quot;0078715D&quot;/&gt;&lt;wsp:rsid wsp:val=&quot;0078717E&quot;/&gt;&lt;wsp:rsid wsp:val=&quot;00787487&quot;/&gt;&lt;wsp:rsid wsp:val=&quot;00790CCA&quot;/&gt;&lt;wsp:rsid wsp:val=&quot;00792DF8&quot;/&gt;&lt;wsp:rsid wsp:val=&quot;00793936&quot;/&gt;&lt;wsp:rsid wsp:val=&quot;0079407B&quot;/&gt;&lt;wsp:rsid wsp:val=&quot;00795569&quot;/&gt;&lt;wsp:rsid wsp:val=&quot;0079724A&quot;/&gt;&lt;wsp:rsid wsp:val=&quot;007974B0&quot;/&gt;&lt;wsp:rsid wsp:val=&quot;007A31E9&quot;/&gt;&lt;wsp:rsid wsp:val=&quot;007B24C0&quot;/&gt;&lt;wsp:rsid wsp:val=&quot;007B4610&quot;/&gt;&lt;wsp:rsid wsp:val=&quot;007B4AB5&quot;/&gt;&lt;wsp:rsid wsp:val=&quot;007C2CAB&quot;/&gt;&lt;wsp:rsid wsp:val=&quot;007C3E6A&quot;/&gt;&lt;wsp:rsid wsp:val=&quot;007C50F3&quot;/&gt;&lt;wsp:rsid wsp:val=&quot;007D1E71&quot;/&gt;&lt;wsp:rsid wsp:val=&quot;007D32FC&quot;/&gt;&lt;wsp:rsid wsp:val=&quot;007D3A88&quot;/&gt;&lt;wsp:rsid wsp:val=&quot;007D3A95&quot;/&gt;&lt;wsp:rsid wsp:val=&quot;007E0CCC&quot;/&gt;&lt;wsp:rsid wsp:val=&quot;007E1969&quot;/&gt;&lt;wsp:rsid wsp:val=&quot;007E1C08&quot;/&gt;&lt;wsp:rsid wsp:val=&quot;007E4934&quot;/&gt;&lt;wsp:rsid wsp:val=&quot;007E69D7&quot;/&gt;&lt;wsp:rsid wsp:val=&quot;007F00E2&quot;/&gt;&lt;wsp:rsid wsp:val=&quot;007F0185&quot;/&gt;&lt;wsp:rsid wsp:val=&quot;007F04E3&quot;/&gt;&lt;wsp:rsid wsp:val=&quot;007F15E2&quot;/&gt;&lt;wsp:rsid wsp:val=&quot;007F2408&quot;/&gt;&lt;wsp:rsid wsp:val=&quot;007F3857&quot;/&gt;&lt;wsp:rsid wsp:val=&quot;007F6A4D&quot;/&gt;&lt;wsp:rsid wsp:val=&quot;00807C47&quot;/&gt;&lt;wsp:rsid wsp:val=&quot;0081073E&quot;/&gt;&lt;wsp:rsid wsp:val=&quot;00812C0D&quot;/&gt;&lt;wsp:rsid wsp:val=&quot;00812DF2&quot;/&gt;&lt;wsp:rsid wsp:val=&quot;00820340&quot;/&gt;&lt;wsp:rsid wsp:val=&quot;00824172&quot;/&gt;&lt;wsp:rsid wsp:val=&quot;008252C4&quot;/&gt;&lt;wsp:rsid wsp:val=&quot;00826084&quot;/&gt;&lt;wsp:rsid wsp:val=&quot;008262DF&quot;/&gt;&lt;wsp:rsid wsp:val=&quot;00830165&quot;/&gt;&lt;wsp:rsid wsp:val=&quot;00833D39&quot;/&gt;&lt;wsp:rsid wsp:val=&quot;00835128&quot;/&gt;&lt;wsp:rsid wsp:val=&quot;0083760D&quot;/&gt;&lt;wsp:rsid wsp:val=&quot;00840CF3&quot;/&gt;&lt;wsp:rsid wsp:val=&quot;00843001&quot;/&gt;&lt;wsp:rsid wsp:val=&quot;008471E7&quot;/&gt;&lt;wsp:rsid wsp:val=&quot;008478AC&quot;/&gt;&lt;wsp:rsid wsp:val=&quot;00851DD2&quot;/&gt;&lt;wsp:rsid wsp:val=&quot;00852BC6&quot;/&gt;&lt;wsp:rsid wsp:val=&quot;00854D19&quot;/&gt;&lt;wsp:rsid wsp:val=&quot;00855EC2&quot;/&gt;&lt;wsp:rsid wsp:val=&quot;0086137F&quot;/&gt;&lt;wsp:rsid wsp:val=&quot;00864AB5&quot;/&gt;&lt;wsp:rsid wsp:val=&quot;00865803&quot;/&gt;&lt;wsp:rsid wsp:val=&quot;00870E69&quot;/&gt;&lt;wsp:rsid wsp:val=&quot;00871A06&quot;/&gt;&lt;wsp:rsid wsp:val=&quot;00876BC3&quot;/&gt;&lt;wsp:rsid wsp:val=&quot;00877A31&quot;/&gt;&lt;wsp:rsid wsp:val=&quot;008841D4&quot;/&gt;&lt;wsp:rsid wsp:val=&quot;0088617F&quot;/&gt;&lt;wsp:rsid wsp:val=&quot;00890ACE&quot;/&gt;&lt;wsp:rsid wsp:val=&quot;008930B0&quot;/&gt;&lt;wsp:rsid wsp:val=&quot;008931F2&quot;/&gt;&lt;wsp:rsid wsp:val=&quot;0089440E&quot;/&gt;&lt;wsp:rsid wsp:val=&quot;008954A1&quot;/&gt;&lt;wsp:rsid wsp:val=&quot;008A0389&quot;/&gt;&lt;wsp:rsid wsp:val=&quot;008A3E09&quot;/&gt;&lt;wsp:rsid wsp:val=&quot;008A4C4D&quot;/&gt;&lt;wsp:rsid wsp:val=&quot;008A4E5F&quot;/&gt;&lt;wsp:rsid wsp:val=&quot;008A6539&quot;/&gt;&lt;wsp:rsid wsp:val=&quot;008A6968&quot;/&gt;&lt;wsp:rsid wsp:val=&quot;008B125A&quot;/&gt;&lt;wsp:rsid wsp:val=&quot;008B39ED&quot;/&gt;&lt;wsp:rsid wsp:val=&quot;008B6479&quot;/&gt;&lt;wsp:rsid wsp:val=&quot;008B69A7&quot;/&gt;&lt;wsp:rsid wsp:val=&quot;008C5FFF&quot;/&gt;&lt;wsp:rsid wsp:val=&quot;008C7805&quot;/&gt;&lt;wsp:rsid wsp:val=&quot;008D0E22&quot;/&gt;&lt;wsp:rsid wsp:val=&quot;008D32F8&quot;/&gt;&lt;wsp:rsid wsp:val=&quot;008D5C06&quot;/&gt;&lt;wsp:rsid wsp:val=&quot;008E01C2&quot;/&gt;&lt;wsp:rsid wsp:val=&quot;008E0F0A&quot;/&gt;&lt;wsp:rsid wsp:val=&quot;008E1B14&quot;/&gt;&lt;wsp:rsid wsp:val=&quot;008E55FA&quot;/&gt;&lt;wsp:rsid wsp:val=&quot;008E5CD7&quot;/&gt;&lt;wsp:rsid wsp:val=&quot;008E5F99&quot;/&gt;&lt;wsp:rsid wsp:val=&quot;008F17CD&quot;/&gt;&lt;wsp:rsid wsp:val=&quot;008F3918&quot;/&gt;&lt;wsp:rsid wsp:val=&quot;008F6D04&quot;/&gt;&lt;wsp:rsid wsp:val=&quot;008F7423&quot;/&gt;&lt;wsp:rsid wsp:val=&quot;008F78D6&quot;/&gt;&lt;wsp:rsid wsp:val=&quot;00900504&quot;/&gt;&lt;wsp:rsid wsp:val=&quot;00901B59&quot;/&gt;&lt;wsp:rsid wsp:val=&quot;009039B9&quot;/&gt;&lt;wsp:rsid wsp:val=&quot;009045C0&quot;/&gt;&lt;wsp:rsid wsp:val=&quot;009052FC&quot;/&gt;&lt;wsp:rsid wsp:val=&quot;009108DA&quot;/&gt;&lt;wsp:rsid wsp:val=&quot;00910E50&quot;/&gt;&lt;wsp:rsid wsp:val=&quot;00911B8E&quot;/&gt;&lt;wsp:rsid wsp:val=&quot;0091305F&quot;/&gt;&lt;wsp:rsid wsp:val=&quot;009211B4&quot;/&gt;&lt;wsp:rsid wsp:val=&quot;0092351D&quot;/&gt;&lt;wsp:rsid wsp:val=&quot;009264CF&quot;/&gt;&lt;wsp:rsid wsp:val=&quot;009316D8&quot;/&gt;&lt;wsp:rsid wsp:val=&quot;00935B0B&quot;/&gt;&lt;wsp:rsid wsp:val=&quot;009404EE&quot;/&gt;&lt;wsp:rsid wsp:val=&quot;00940CAB&quot;/&gt;&lt;wsp:rsid wsp:val=&quot;00942768&quot;/&gt;&lt;wsp:rsid wsp:val=&quot;00942BCD&quot;/&gt;&lt;wsp:rsid wsp:val=&quot;00947849&quot;/&gt;&lt;wsp:rsid wsp:val=&quot;00950EB3&quot;/&gt;&lt;wsp:rsid wsp:val=&quot;00951013&quot;/&gt;&lt;wsp:rsid wsp:val=&quot;009517F9&quot;/&gt;&lt;wsp:rsid wsp:val=&quot;009527AF&quot;/&gt;&lt;wsp:rsid wsp:val=&quot;00953B26&quot;/&gt;&lt;wsp:rsid wsp:val=&quot;00953C18&quot;/&gt;&lt;wsp:rsid wsp:val=&quot;00954063&quot;/&gt;&lt;wsp:rsid wsp:val=&quot;00954637&quot;/&gt;&lt;wsp:rsid wsp:val=&quot;00954EB0&quot;/&gt;&lt;wsp:rsid wsp:val=&quot;00956B31&quot;/&gt;&lt;wsp:rsid wsp:val=&quot;00960707&quot;/&gt;&lt;wsp:rsid wsp:val=&quot;00966E07&quot;/&gt;&lt;wsp:rsid wsp:val=&quot;00973E40&quot;/&gt;&lt;wsp:rsid wsp:val=&quot;009749E7&quot;/&gt;&lt;wsp:rsid wsp:val=&quot;00982732&quot;/&gt;&lt;wsp:rsid wsp:val=&quot;009827FC&quot;/&gt;&lt;wsp:rsid wsp:val=&quot;009847F1&quot;/&gt;&lt;wsp:rsid wsp:val=&quot;00986711&quot;/&gt;&lt;wsp:rsid wsp:val=&quot;0099114B&quot;/&gt;&lt;wsp:rsid wsp:val=&quot;00992728&quot;/&gt;&lt;wsp:rsid wsp:val=&quot;00994F7D&quot;/&gt;&lt;wsp:rsid wsp:val=&quot;009959E1&quot;/&gt;&lt;wsp:rsid wsp:val=&quot;009A3671&quot;/&gt;&lt;wsp:rsid wsp:val=&quot;009B7182&quot;/&gt;&lt;wsp:rsid wsp:val=&quot;009C0B27&quot;/&gt;&lt;wsp:rsid wsp:val=&quot;009C32F8&quot;/&gt;&lt;wsp:rsid wsp:val=&quot;009C3726&quot;/&gt;&lt;wsp:rsid wsp:val=&quot;009C37FE&quot;/&gt;&lt;wsp:rsid wsp:val=&quot;009C39B7&quot;/&gt;&lt;wsp:rsid wsp:val=&quot;009C44AF&quot;/&gt;&lt;wsp:rsid wsp:val=&quot;009C5655&quot;/&gt;&lt;wsp:rsid wsp:val=&quot;009C5CA2&quot;/&gt;&lt;wsp:rsid wsp:val=&quot;009D038A&quot;/&gt;&lt;wsp:rsid wsp:val=&quot;009D3B62&quot;/&gt;&lt;wsp:rsid wsp:val=&quot;009D4F4D&quot;/&gt;&lt;wsp:rsid wsp:val=&quot;009D63E8&quot;/&gt;&lt;wsp:rsid wsp:val=&quot;009E33C0&quot;/&gt;&lt;wsp:rsid wsp:val=&quot;009E3424&quot;/&gt;&lt;wsp:rsid wsp:val=&quot;009E3CA0&quot;/&gt;&lt;wsp:rsid wsp:val=&quot;009E5D95&quot;/&gt;&lt;wsp:rsid wsp:val=&quot;009E699D&quot;/&gt;&lt;wsp:rsid wsp:val=&quot;009E77D4&quot;/&gt;&lt;wsp:rsid wsp:val=&quot;009E7B53&quot;/&gt;&lt;wsp:rsid wsp:val=&quot;009E7D9E&quot;/&gt;&lt;wsp:rsid wsp:val=&quot;009F20FB&quot;/&gt;&lt;wsp:rsid wsp:val=&quot;009F5281&quot;/&gt;&lt;wsp:rsid wsp:val=&quot;009F60A6&quot;/&gt;&lt;wsp:rsid wsp:val=&quot;00A01A32&quot;/&gt;&lt;wsp:rsid wsp:val=&quot;00A027B5&quot;/&gt;&lt;wsp:rsid wsp:val=&quot;00A02C76&quot;/&gt;&lt;wsp:rsid wsp:val=&quot;00A069A6&quot;/&gt;&lt;wsp:rsid wsp:val=&quot;00A11143&quot;/&gt;&lt;wsp:rsid wsp:val=&quot;00A11DA1&quot;/&gt;&lt;wsp:rsid wsp:val=&quot;00A14C74&quot;/&gt;&lt;wsp:rsid wsp:val=&quot;00A2282B&quot;/&gt;&lt;wsp:rsid wsp:val=&quot;00A262F4&quot;/&gt;&lt;wsp:rsid wsp:val=&quot;00A30A12&quot;/&gt;&lt;wsp:rsid wsp:val=&quot;00A36343&quot;/&gt;&lt;wsp:rsid wsp:val=&quot;00A40147&quot;/&gt;&lt;wsp:rsid wsp:val=&quot;00A40E66&quot;/&gt;&lt;wsp:rsid wsp:val=&quot;00A422C7&quot;/&gt;&lt;wsp:rsid wsp:val=&quot;00A42EA0&quot;/&gt;&lt;wsp:rsid wsp:val=&quot;00A43E22&quot;/&gt;&lt;wsp:rsid wsp:val=&quot;00A44A5E&quot;/&gt;&lt;wsp:rsid wsp:val=&quot;00A46B3B&quot;/&gt;&lt;wsp:rsid wsp:val=&quot;00A57161&quot;/&gt;&lt;wsp:rsid wsp:val=&quot;00A62FFB&quot;/&gt;&lt;wsp:rsid wsp:val=&quot;00A6461E&quot;/&gt;&lt;wsp:rsid wsp:val=&quot;00A64F5A&quot;/&gt;&lt;wsp:rsid wsp:val=&quot;00A66EAC&quot;/&gt;&lt;wsp:rsid wsp:val=&quot;00A700F3&quot;/&gt;&lt;wsp:rsid wsp:val=&quot;00A71F10&quot;/&gt;&lt;wsp:rsid wsp:val=&quot;00A748E3&quot;/&gt;&lt;wsp:rsid wsp:val=&quot;00A76E85&quot;/&gt;&lt;wsp:rsid wsp:val=&quot;00A779A1&quot;/&gt;&lt;wsp:rsid wsp:val=&quot;00A80593&quot;/&gt;&lt;wsp:rsid wsp:val=&quot;00A8156B&quot;/&gt;&lt;wsp:rsid wsp:val=&quot;00A821AC&quot;/&gt;&lt;wsp:rsid wsp:val=&quot;00A825A3&quot;/&gt;&lt;wsp:rsid wsp:val=&quot;00A83407&quot;/&gt;&lt;wsp:rsid wsp:val=&quot;00A83FE2&quot;/&gt;&lt;wsp:rsid wsp:val=&quot;00A845A7&quot;/&gt;&lt;wsp:rsid wsp:val=&quot;00A85193&quot;/&gt;&lt;wsp:rsid wsp:val=&quot;00A858AC&quot;/&gt;&lt;wsp:rsid wsp:val=&quot;00A868ED&quot;/&gt;&lt;wsp:rsid wsp:val=&quot;00A872DF&quot;/&gt;&lt;wsp:rsid wsp:val=&quot;00A92F00&quot;/&gt;&lt;wsp:rsid wsp:val=&quot;00A936A3&quot;/&gt;&lt;wsp:rsid wsp:val=&quot;00AA05AD&quot;/&gt;&lt;wsp:rsid wsp:val=&quot;00AA3D13&quot;/&gt;&lt;wsp:rsid wsp:val=&quot;00AA4ED5&quot;/&gt;&lt;wsp:rsid wsp:val=&quot;00AB28F0&quot;/&gt;&lt;wsp:rsid wsp:val=&quot;00AB4F91&quot;/&gt;&lt;wsp:rsid wsp:val=&quot;00AC1E3E&quot;/&gt;&lt;wsp:rsid wsp:val=&quot;00AC22B4&quot;/&gt;&lt;wsp:rsid wsp:val=&quot;00AC3B41&quot;/&gt;&lt;wsp:rsid wsp:val=&quot;00AC60EF&quot;/&gt;&lt;wsp:rsid wsp:val=&quot;00AD0646&quot;/&gt;&lt;wsp:rsid wsp:val=&quot;00AE413D&quot;/&gt;&lt;wsp:rsid wsp:val=&quot;00AF1730&quot;/&gt;&lt;wsp:rsid wsp:val=&quot;00AF3C34&quot;/&gt;&lt;wsp:rsid wsp:val=&quot;00AF3C7B&quot;/&gt;&lt;wsp:rsid wsp:val=&quot;00AF3EB0&quot;/&gt;&lt;wsp:rsid wsp:val=&quot;00AF3F43&quot;/&gt;&lt;wsp:rsid wsp:val=&quot;00AF4123&quot;/&gt;&lt;wsp:rsid wsp:val=&quot;00AF49CC&quot;/&gt;&lt;wsp:rsid wsp:val=&quot;00AF604E&quot;/&gt;&lt;wsp:rsid wsp:val=&quot;00B02ECA&quot;/&gt;&lt;wsp:rsid wsp:val=&quot;00B04D21&quot;/&gt;&lt;wsp:rsid wsp:val=&quot;00B0500F&quot;/&gt;&lt;wsp:rsid wsp:val=&quot;00B05FCD&quot;/&gt;&lt;wsp:rsid wsp:val=&quot;00B068AB&quot;/&gt;&lt;wsp:rsid wsp:val=&quot;00B06E78&quot;/&gt;&lt;wsp:rsid wsp:val=&quot;00B110F0&quot;/&gt;&lt;wsp:rsid wsp:val=&quot;00B11187&quot;/&gt;&lt;wsp:rsid wsp:val=&quot;00B1396B&quot;/&gt;&lt;wsp:rsid wsp:val=&quot;00B15452&quot;/&gt;&lt;wsp:rsid wsp:val=&quot;00B36D67&quot;/&gt;&lt;wsp:rsid wsp:val=&quot;00B41905&quot;/&gt;&lt;wsp:rsid wsp:val=&quot;00B42A02&quot;/&gt;&lt;wsp:rsid wsp:val=&quot;00B43AD7&quot;/&gt;&lt;wsp:rsid wsp:val=&quot;00B4429E&quot;/&gt;&lt;wsp:rsid wsp:val=&quot;00B459CE&quot;/&gt;&lt;wsp:rsid wsp:val=&quot;00B50E7E&quot;/&gt;&lt;wsp:rsid wsp:val=&quot;00B50EC1&quot;/&gt;&lt;wsp:rsid wsp:val=&quot;00B5532F&quot;/&gt;&lt;wsp:rsid wsp:val=&quot;00B55783&quot;/&gt;&lt;wsp:rsid wsp:val=&quot;00B55DAF&quot;/&gt;&lt;wsp:rsid wsp:val=&quot;00B56F8A&quot;/&gt;&lt;wsp:rsid wsp:val=&quot;00B57D29&quot;/&gt;&lt;wsp:rsid wsp:val=&quot;00B6579A&quot;/&gt;&lt;wsp:rsid wsp:val=&quot;00B66B49&quot;/&gt;&lt;wsp:rsid wsp:val=&quot;00B71208&quot;/&gt;&lt;wsp:rsid wsp:val=&quot;00B72B8F&quot;/&gt;&lt;wsp:rsid wsp:val=&quot;00B74356&quot;/&gt;&lt;wsp:rsid wsp:val=&quot;00B74FFD&quot;/&gt;&lt;wsp:rsid wsp:val=&quot;00B8100C&quot;/&gt;&lt;wsp:rsid wsp:val=&quot;00B82691&quot;/&gt;&lt;wsp:rsid wsp:val=&quot;00B82F6B&quot;/&gt;&lt;wsp:rsid wsp:val=&quot;00B83CAA&quot;/&gt;&lt;wsp:rsid wsp:val=&quot;00B84553&quot;/&gt;&lt;wsp:rsid wsp:val=&quot;00B851B2&quot;/&gt;&lt;wsp:rsid wsp:val=&quot;00B90CEF&quot;/&gt;&lt;wsp:rsid wsp:val=&quot;00B94D69&quot;/&gt;&lt;wsp:rsid wsp:val=&quot;00BA1D4F&quot;/&gt;&lt;wsp:rsid wsp:val=&quot;00BA651E&quot;/&gt;&lt;wsp:rsid wsp:val=&quot;00BA7213&quot;/&gt;&lt;wsp:rsid wsp:val=&quot;00BB1E66&quot;/&gt;&lt;wsp:rsid wsp:val=&quot;00BB238D&quot;/&gt;&lt;wsp:rsid wsp:val=&quot;00BB346A&quot;/&gt;&lt;wsp:rsid wsp:val=&quot;00BB4685&quot;/&gt;&lt;wsp:rsid wsp:val=&quot;00BB62D4&quot;/&gt;&lt;wsp:rsid wsp:val=&quot;00BB7353&quot;/&gt;&lt;wsp:rsid wsp:val=&quot;00BC083D&quot;/&gt;&lt;wsp:rsid wsp:val=&quot;00BC2D94&quot;/&gt;&lt;wsp:rsid wsp:val=&quot;00BC378C&quot;/&gt;&lt;wsp:rsid wsp:val=&quot;00BC43FE&quot;/&gt;&lt;wsp:rsid wsp:val=&quot;00BC589D&quot;/&gt;&lt;wsp:rsid wsp:val=&quot;00BC7DD8&quot;/&gt;&lt;wsp:rsid wsp:val=&quot;00BD68C2&quot;/&gt;&lt;wsp:rsid wsp:val=&quot;00BD78BB&quot;/&gt;&lt;wsp:rsid wsp:val=&quot;00BE16B4&quot;/&gt;&lt;wsp:rsid wsp:val=&quot;00BE3677&quot;/&gt;&lt;wsp:rsid wsp:val=&quot;00BE60D9&quot;/&gt;&lt;wsp:rsid wsp:val=&quot;00BF133E&quot;/&gt;&lt;wsp:rsid wsp:val=&quot;00BF13F4&quot;/&gt;&lt;wsp:rsid wsp:val=&quot;00BF3D11&quot;/&gt;&lt;wsp:rsid wsp:val=&quot;00BF3EFB&quot;/&gt;&lt;wsp:rsid wsp:val=&quot;00BF74AB&quot;/&gt;&lt;wsp:rsid wsp:val=&quot;00C00384&quot;/&gt;&lt;wsp:rsid wsp:val=&quot;00C03347&quot;/&gt;&lt;wsp:rsid wsp:val=&quot;00C1047B&quot;/&gt;&lt;wsp:rsid wsp:val=&quot;00C20BC4&quot;/&gt;&lt;wsp:rsid wsp:val=&quot;00C220D6&quot;/&gt;&lt;wsp:rsid wsp:val=&quot;00C23C20&quot;/&gt;&lt;wsp:rsid wsp:val=&quot;00C331DE&quot;/&gt;&lt;wsp:rsid wsp:val=&quot;00C356CF&quot;/&gt;&lt;wsp:rsid wsp:val=&quot;00C40A36&quot;/&gt;&lt;wsp:rsid wsp:val=&quot;00C425C6&quot;/&gt;&lt;wsp:rsid wsp:val=&quot;00C42862&quot;/&gt;&lt;wsp:rsid wsp:val=&quot;00C42A98&quot;/&gt;&lt;wsp:rsid wsp:val=&quot;00C45501&quot;/&gt;&lt;wsp:rsid wsp:val=&quot;00C460D6&quot;/&gt;&lt;wsp:rsid wsp:val=&quot;00C47463&quot;/&gt;&lt;wsp:rsid wsp:val=&quot;00C529BA&quot;/&gt;&lt;wsp:rsid wsp:val=&quot;00C54986&quot;/&gt;&lt;wsp:rsid wsp:val=&quot;00C56F15&quot;/&gt;&lt;wsp:rsid wsp:val=&quot;00C60E12&quot;/&gt;&lt;wsp:rsid wsp:val=&quot;00C6237A&quot;/&gt;&lt;wsp:rsid wsp:val=&quot;00C71B99&quot;/&gt;&lt;wsp:rsid wsp:val=&quot;00C72CB8&quot;/&gt;&lt;wsp:rsid wsp:val=&quot;00C730AC&quot;/&gt;&lt;wsp:rsid wsp:val=&quot;00C8006D&quot;/&gt;&lt;wsp:rsid wsp:val=&quot;00C81A63&quot;/&gt;&lt;wsp:rsid wsp:val=&quot;00C83435&quot;/&gt;&lt;wsp:rsid wsp:val=&quot;00C84BB2&quot;/&gt;&lt;wsp:rsid wsp:val=&quot;00C94AB1&quot;/&gt;&lt;wsp:rsid wsp:val=&quot;00C97998&quot;/&gt;&lt;wsp:rsid wsp:val=&quot;00CA4F12&quot;/&gt;&lt;wsp:rsid wsp:val=&quot;00CB2C4F&quot;/&gt;&lt;wsp:rsid wsp:val=&quot;00CB4714&quot;/&gt;&lt;wsp:rsid wsp:val=&quot;00CB695F&quot;/&gt;&lt;wsp:rsid wsp:val=&quot;00CC1459&quot;/&gt;&lt;wsp:rsid wsp:val=&quot;00CC2555&quot;/&gt;&lt;wsp:rsid wsp:val=&quot;00CC3529&quot;/&gt;&lt;wsp:rsid wsp:val=&quot;00CC4849&quot;/&gt;&lt;wsp:rsid wsp:val=&quot;00CC4B10&quot;/&gt;&lt;wsp:rsid wsp:val=&quot;00CC5816&quot;/&gt;&lt;wsp:rsid wsp:val=&quot;00CC7355&quot;/&gt;&lt;wsp:rsid wsp:val=&quot;00CD2B96&quot;/&gt;&lt;wsp:rsid wsp:val=&quot;00CD6BE6&quot;/&gt;&lt;wsp:rsid wsp:val=&quot;00CE0044&quot;/&gt;&lt;wsp:rsid wsp:val=&quot;00CE1987&quot;/&gt;&lt;wsp:rsid wsp:val=&quot;00CE1F95&quot;/&gt;&lt;wsp:rsid wsp:val=&quot;00CE4EBA&quot;/&gt;&lt;wsp:rsid wsp:val=&quot;00CE6ABA&quot;/&gt;&lt;wsp:rsid wsp:val=&quot;00CF112D&quot;/&gt;&lt;wsp:rsid wsp:val=&quot;00CF1A1D&quot;/&gt;&lt;wsp:rsid wsp:val=&quot;00CF31B5&quot;/&gt;&lt;wsp:rsid wsp:val=&quot;00CF37C2&quot;/&gt;&lt;wsp:rsid wsp:val=&quot;00CF5C00&quot;/&gt;&lt;wsp:rsid wsp:val=&quot;00CF6553&quot;/&gt;&lt;wsp:rsid wsp:val=&quot;00D0169B&quot;/&gt;&lt;wsp:rsid wsp:val=&quot;00D0293C&quot;/&gt;&lt;wsp:rsid wsp:val=&quot;00D06100&quot;/&gt;&lt;wsp:rsid wsp:val=&quot;00D0743F&quot;/&gt;&lt;wsp:rsid wsp:val=&quot;00D1458C&quot;/&gt;&lt;wsp:rsid wsp:val=&quot;00D213AA&quot;/&gt;&lt;wsp:rsid wsp:val=&quot;00D215D5&quot;/&gt;&lt;wsp:rsid wsp:val=&quot;00D25CCD&quot;/&gt;&lt;wsp:rsid wsp:val=&quot;00D3054B&quot;/&gt;&lt;wsp:rsid wsp:val=&quot;00D3504D&quot;/&gt;&lt;wsp:rsid wsp:val=&quot;00D42797&quot;/&gt;&lt;wsp:rsid wsp:val=&quot;00D511B9&quot;/&gt;&lt;wsp:rsid wsp:val=&quot;00D5139B&quot;/&gt;&lt;wsp:rsid wsp:val=&quot;00D5315C&quot;/&gt;&lt;wsp:rsid wsp:val=&quot;00D5466E&quot;/&gt;&lt;wsp:rsid wsp:val=&quot;00D572D5&quot;/&gt;&lt;wsp:rsid wsp:val=&quot;00D572D8&quot;/&gt;&lt;wsp:rsid wsp:val=&quot;00D6258C&quot;/&gt;&lt;wsp:rsid wsp:val=&quot;00D63945&quot;/&gt;&lt;wsp:rsid wsp:val=&quot;00D73D02&quot;/&gt;&lt;wsp:rsid wsp:val=&quot;00D73E93&quot;/&gt;&lt;wsp:rsid wsp:val=&quot;00D80390&quot;/&gt;&lt;wsp:rsid wsp:val=&quot;00D8098C&quot;/&gt;&lt;wsp:rsid wsp:val=&quot;00D837B8&quot;/&gt;&lt;wsp:rsid wsp:val=&quot;00D85138&quot;/&gt;&lt;wsp:rsid wsp:val=&quot;00D854E6&quot;/&gt;&lt;wsp:rsid wsp:val=&quot;00D85967&quot;/&gt;&lt;wsp:rsid wsp:val=&quot;00D86F01&quot;/&gt;&lt;wsp:rsid wsp:val=&quot;00D902A0&quot;/&gt;&lt;wsp:rsid wsp:val=&quot;00D92E2E&quot;/&gt;&lt;wsp:rsid wsp:val=&quot;00D939E1&quot;/&gt;&lt;wsp:rsid wsp:val=&quot;00D93C84&quot;/&gt;&lt;wsp:rsid wsp:val=&quot;00DA09EE&quot;/&gt;&lt;wsp:rsid wsp:val=&quot;00DA16DD&quot;/&gt;&lt;wsp:rsid wsp:val=&quot;00DA401B&quot;/&gt;&lt;wsp:rsid wsp:val=&quot;00DA4306&quot;/&gt;&lt;wsp:rsid wsp:val=&quot;00DA4471&quot;/&gt;&lt;wsp:rsid wsp:val=&quot;00DA5FDF&quot;/&gt;&lt;wsp:rsid wsp:val=&quot;00DB0B3D&quot;/&gt;&lt;wsp:rsid wsp:val=&quot;00DB13E4&quot;/&gt;&lt;wsp:rsid wsp:val=&quot;00DB1886&quot;/&gt;&lt;wsp:rsid wsp:val=&quot;00DB285B&quot;/&gt;&lt;wsp:rsid wsp:val=&quot;00DB6FED&quot;/&gt;&lt;wsp:rsid wsp:val=&quot;00DC3128&quot;/&gt;&lt;wsp:rsid wsp:val=&quot;00DC4765&quot;/&gt;&lt;wsp:rsid wsp:val=&quot;00DC7011&quot;/&gt;&lt;wsp:rsid wsp:val=&quot;00DD2FBA&quot;/&gt;&lt;wsp:rsid wsp:val=&quot;00DD5D2A&quot;/&gt;&lt;wsp:rsid wsp:val=&quot;00DD645B&quot;/&gt;&lt;wsp:rsid wsp:val=&quot;00DD7539&quot;/&gt;&lt;wsp:rsid wsp:val=&quot;00DE053C&quot;/&gt;&lt;wsp:rsid wsp:val=&quot;00DE2201&quot;/&gt;&lt;wsp:rsid wsp:val=&quot;00DE5B78&quot;/&gt;&lt;wsp:rsid wsp:val=&quot;00DE734E&quot;/&gt;&lt;wsp:rsid wsp:val=&quot;00DE76E9&quot;/&gt;&lt;wsp:rsid wsp:val=&quot;00DF0003&quot;/&gt;&lt;wsp:rsid wsp:val=&quot;00DF282A&quot;/&gt;&lt;wsp:rsid wsp:val=&quot;00DF45B2&quot;/&gt;&lt;wsp:rsid wsp:val=&quot;00DF5F34&quot;/&gt;&lt;wsp:rsid wsp:val=&quot;00DF6D6A&quot;/&gt;&lt;wsp:rsid wsp:val=&quot;00E0163C&quot;/&gt;&lt;wsp:rsid wsp:val=&quot;00E05713&quot;/&gt;&lt;wsp:rsid wsp:val=&quot;00E058E3&quot;/&gt;&lt;wsp:rsid wsp:val=&quot;00E06B92&quot;/&gt;&lt;wsp:rsid wsp:val=&quot;00E133B0&quot;/&gt;&lt;wsp:rsid wsp:val=&quot;00E1752F&quot;/&gt;&lt;wsp:rsid wsp:val=&quot;00E206FC&quot;/&gt;&lt;wsp:rsid wsp:val=&quot;00E212DC&quot;/&gt;&lt;wsp:rsid wsp:val=&quot;00E2144E&quot;/&gt;&lt;wsp:rsid wsp:val=&quot;00E23132&quot;/&gt;&lt;wsp:rsid wsp:val=&quot;00E24101&quot;/&gt;&lt;wsp:rsid wsp:val=&quot;00E24F78&quot;/&gt;&lt;wsp:rsid wsp:val=&quot;00E26E3C&quot;/&gt;&lt;wsp:rsid wsp:val=&quot;00E27269&quot;/&gt;&lt;wsp:rsid wsp:val=&quot;00E3431A&quot;/&gt;&lt;wsp:rsid wsp:val=&quot;00E352F2&quot;/&gt;&lt;wsp:rsid wsp:val=&quot;00E44D62&quot;/&gt;&lt;wsp:rsid wsp:val=&quot;00E53ABD&quot;/&gt;&lt;wsp:rsid wsp:val=&quot;00E53CAC&quot;/&gt;&lt;wsp:rsid wsp:val=&quot;00E552AF&quot;/&gt;&lt;wsp:rsid wsp:val=&quot;00E56B55&quot;/&gt;&lt;wsp:rsid wsp:val=&quot;00E56C8E&quot;/&gt;&lt;wsp:rsid wsp:val=&quot;00E62CF3&quot;/&gt;&lt;wsp:rsid wsp:val=&quot;00E6308F&quot;/&gt;&lt;wsp:rsid wsp:val=&quot;00E6547E&quot;/&gt;&lt;wsp:rsid wsp:val=&quot;00E65F77&quot;/&gt;&lt;wsp:rsid wsp:val=&quot;00E72195&quot;/&gt;&lt;wsp:rsid wsp:val=&quot;00E745BE&quot;/&gt;&lt;wsp:rsid wsp:val=&quot;00E749E5&quot;/&gt;&lt;wsp:rsid wsp:val=&quot;00E759E7&quot;/&gt;&lt;wsp:rsid wsp:val=&quot;00E800C9&quot;/&gt;&lt;wsp:rsid wsp:val=&quot;00E835D4&quot;/&gt;&lt;wsp:rsid wsp:val=&quot;00E86E4B&quot;/&gt;&lt;wsp:rsid wsp:val=&quot;00E86ECE&quot;/&gt;&lt;wsp:rsid wsp:val=&quot;00E87F15&quot;/&gt;&lt;wsp:rsid wsp:val=&quot;00E90343&quot;/&gt;&lt;wsp:rsid wsp:val=&quot;00E92ACB&quot;/&gt;&lt;wsp:rsid wsp:val=&quot;00E93801&quot;/&gt;&lt;wsp:rsid wsp:val=&quot;00E93BB5&quot;/&gt;&lt;wsp:rsid wsp:val=&quot;00E94466&quot;/&gt;&lt;wsp:rsid wsp:val=&quot;00E94665&quot;/&gt;&lt;wsp:rsid wsp:val=&quot;00E961B3&quot;/&gt;&lt;wsp:rsid wsp:val=&quot;00EA5D91&quot;/&gt;&lt;wsp:rsid wsp:val=&quot;00EA7398&quot;/&gt;&lt;wsp:rsid wsp:val=&quot;00EB09F9&quot;/&gt;&lt;wsp:rsid wsp:val=&quot;00EB1018&quot;/&gt;&lt;wsp:rsid wsp:val=&quot;00EB3A7C&quot;/&gt;&lt;wsp:rsid wsp:val=&quot;00EB486E&quot;/&gt;&lt;wsp:rsid wsp:val=&quot;00EB528B&quot;/&gt;&lt;wsp:rsid wsp:val=&quot;00EB58A3&quot;/&gt;&lt;wsp:rsid wsp:val=&quot;00EB5954&quot;/&gt;&lt;wsp:rsid wsp:val=&quot;00EB62B2&quot;/&gt;&lt;wsp:rsid wsp:val=&quot;00EC239A&quot;/&gt;&lt;wsp:rsid wsp:val=&quot;00EC6429&quot;/&gt;&lt;wsp:rsid wsp:val=&quot;00EC6604&quot;/&gt;&lt;wsp:rsid wsp:val=&quot;00EC7B68&quot;/&gt;&lt;wsp:rsid wsp:val=&quot;00ED04CC&quot;/&gt;&lt;wsp:rsid wsp:val=&quot;00ED0E92&quot;/&gt;&lt;wsp:rsid wsp:val=&quot;00ED37DF&quot;/&gt;&lt;wsp:rsid wsp:val=&quot;00ED4ACF&quot;/&gt;&lt;wsp:rsid wsp:val=&quot;00ED6F04&quot;/&gt;&lt;wsp:rsid wsp:val=&quot;00EE1CE2&quot;/&gt;&lt;wsp:rsid wsp:val=&quot;00EE2598&quot;/&gt;&lt;wsp:rsid wsp:val=&quot;00EF161F&quot;/&gt;&lt;wsp:rsid wsp:val=&quot;00EF3988&quot;/&gt;&lt;wsp:rsid wsp:val=&quot;00EF7AC3&quot;/&gt;&lt;wsp:rsid wsp:val=&quot;00F00AD1&quot;/&gt;&lt;wsp:rsid wsp:val=&quot;00F01323&quot;/&gt;&lt;wsp:rsid wsp:val=&quot;00F01DCF&quot;/&gt;&lt;wsp:rsid wsp:val=&quot;00F0564E&quot;/&gt;&lt;wsp:rsid wsp:val=&quot;00F057BA&quot;/&gt;&lt;wsp:rsid wsp:val=&quot;00F0648B&quot;/&gt;&lt;wsp:rsid wsp:val=&quot;00F1023F&quot;/&gt;&lt;wsp:rsid wsp:val=&quot;00F11302&quot;/&gt;&lt;wsp:rsid wsp:val=&quot;00F1492F&quot;/&gt;&lt;wsp:rsid wsp:val=&quot;00F14D5A&quot;/&gt;&lt;wsp:rsid wsp:val=&quot;00F20428&quot;/&gt;&lt;wsp:rsid wsp:val=&quot;00F204BA&quot;/&gt;&lt;wsp:rsid wsp:val=&quot;00F211D3&quot;/&gt;&lt;wsp:rsid wsp:val=&quot;00F21D67&quot;/&gt;&lt;wsp:rsid wsp:val=&quot;00F22A06&quot;/&gt;&lt;wsp:rsid wsp:val=&quot;00F22B5E&quot;/&gt;&lt;wsp:rsid wsp:val=&quot;00F24B5E&quot;/&gt;&lt;wsp:rsid wsp:val=&quot;00F255EF&quot;/&gt;&lt;wsp:rsid wsp:val=&quot;00F26159&quot;/&gt;&lt;wsp:rsid wsp:val=&quot;00F275D1&quot;/&gt;&lt;wsp:rsid wsp:val=&quot;00F306E8&quot;/&gt;&lt;wsp:rsid wsp:val=&quot;00F330E1&quot;/&gt;&lt;wsp:rsid wsp:val=&quot;00F34CC8&quot;/&gt;&lt;wsp:rsid wsp:val=&quot;00F37119&quot;/&gt;&lt;wsp:rsid wsp:val=&quot;00F425AA&quot;/&gt;&lt;wsp:rsid wsp:val=&quot;00F43AEF&quot;/&gt;&lt;wsp:rsid wsp:val=&quot;00F43E19&quot;/&gt;&lt;wsp:rsid wsp:val=&quot;00F44A58&quot;/&gt;&lt;wsp:rsid wsp:val=&quot;00F452B1&quot;/&gt;&lt;wsp:rsid wsp:val=&quot;00F50146&quot;/&gt;&lt;wsp:rsid wsp:val=&quot;00F527F0&quot;/&gt;&lt;wsp:rsid wsp:val=&quot;00F5391A&quot;/&gt;&lt;wsp:rsid wsp:val=&quot;00F5481B&quot;/&gt;&lt;wsp:rsid wsp:val=&quot;00F55EA0&quot;/&gt;&lt;wsp:rsid wsp:val=&quot;00F57F9B&quot;/&gt;&lt;wsp:rsid wsp:val=&quot;00F6066D&quot;/&gt;&lt;wsp:rsid wsp:val=&quot;00F651B4&quot;/&gt;&lt;wsp:rsid wsp:val=&quot;00F67C43&quot;/&gt;&lt;wsp:rsid wsp:val=&quot;00F7196E&quot;/&gt;&lt;wsp:rsid wsp:val=&quot;00F74376&quot;/&gt;&lt;wsp:rsid wsp:val=&quot;00F774ED&quot;/&gt;&lt;wsp:rsid wsp:val=&quot;00F83D1B&quot;/&gt;&lt;wsp:rsid wsp:val=&quot;00F852B1&quot;/&gt;&lt;wsp:rsid wsp:val=&quot;00F91DEB&quot;/&gt;&lt;wsp:rsid wsp:val=&quot;00F9393C&quot;/&gt;&lt;wsp:rsid wsp:val=&quot;00F94559&quot;/&gt;&lt;wsp:rsid wsp:val=&quot;00F95033&quot;/&gt;&lt;wsp:rsid wsp:val=&quot;00F96289&quot;/&gt;&lt;wsp:rsid wsp:val=&quot;00F97EBC&quot;/&gt;&lt;wsp:rsid wsp:val=&quot;00FA498E&quot;/&gt;&lt;wsp:rsid wsp:val=&quot;00FA5C4C&quot;/&gt;&lt;wsp:rsid wsp:val=&quot;00FA7295&quot;/&gt;&lt;wsp:rsid wsp:val=&quot;00FB1224&quot;/&gt;&lt;wsp:rsid wsp:val=&quot;00FB6EC6&quot;/&gt;&lt;wsp:rsid wsp:val=&quot;00FC2D30&quot;/&gt;&lt;wsp:rsid wsp:val=&quot;00FC430C&quot;/&gt;&lt;wsp:rsid wsp:val=&quot;00FC4449&quot;/&gt;&lt;wsp:rsid wsp:val=&quot;00FC5D05&quot;/&gt;&lt;wsp:rsid wsp:val=&quot;00FC6F4B&quot;/&gt;&lt;wsp:rsid wsp:val=&quot;00FD1590&quot;/&gt;&lt;wsp:rsid wsp:val=&quot;00FD377A&quot;/&gt;&lt;wsp:rsid wsp:val=&quot;00FD4D70&quot;/&gt;&lt;wsp:rsid wsp:val=&quot;00FD5A71&quot;/&gt;&lt;wsp:rsid wsp:val=&quot;00FD5F4A&quot;/&gt;&lt;wsp:rsid wsp:val=&quot;00FE102E&quot;/&gt;&lt;wsp:rsid wsp:val=&quot;00FE2B97&quot;/&gt;&lt;wsp:rsid wsp:val=&quot;00FE4102&quot;/&gt;&lt;wsp:rsid wsp:val=&quot;00FE475C&quot;/&gt;&lt;wsp:rsid wsp:val=&quot;00FE4D89&quot;/&gt;&lt;wsp:rsid wsp:val=&quot;00FE79E0&quot;/&gt;&lt;wsp:rsid wsp:val=&quot;00FF1F4E&quot;/&gt;&lt;wsp:rsid wsp:val=&quot;00FF2006&quot;/&gt;&lt;wsp:rsid wsp:val=&quot;00FF4CEE&quot;/&gt;&lt;/wsp:rsids&gt;&lt;/w:docPr&gt;&lt;w:body&gt;&lt;w:p wsp:rsidR=&quot;00000000&quot; wsp:rsidRDefault=&quot;00F50146&quot;&gt;&lt;m:oMathPara&gt;&lt;m:oMath&gt;&lt;m:r&gt;&lt;w:rPr&gt;&lt;w:rFonts w:ascii=&quot;Cambria Math&quot; w:h-ansi=&quot;Cambria Math&quot;/&gt;&lt;wx:font wx:val=&quot;Cambria Math&quot;/&gt;&lt;w:i/&gt;&lt;w:lang w:val=&quot;EN-US&quot;/&gt;&lt;/w:rPr&gt;&lt;m:t&gt;-&lt;/m:t&gt;&lt;/m:r&gt;&lt;m:f&gt;&lt;m:fPr&gt;&lt;m:ctrlPr&gt;&lt;w:rPr&gt;&lt;w:rFonts w:ascii=&quot;Cambria Math&quot; w:h-ansi=&quot;Cambria Math&quot;/&gt;&lt;wx:font wx:val=&quot;Cambria Math&quot;/&gt;&lt;w:i/&gt;&lt;w:lang w:val=&quot;EN-US&quot;/&gt;&lt;/w:rPr&gt;&lt;/m:ctrlPr&gt;&lt;/m:fPr&gt;&lt;m:num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D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m:r&gt;&lt;w:rPr&gt;&lt;w:rFonts w:ascii=&quot;Cambria Math&quot; w:h-ansi=&quot;Cambria Math&quot;/&gt;&lt;wx:font wx:val=&quot;Cambria Math&quot;/&gt;&lt;w:i/&gt;&lt;/w:rPr&gt;&lt;m:t&gt;i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О±&lt;/m:t&gt;&lt;/m:r&gt;&lt;/m:e&gt;&lt;m:sub&gt;&lt;m:r&gt;&lt;w:rPr&gt;&lt;w:rFonts w:ascii=&quot;Cambria Math&quot; w:h-ansi=&quot;Cambria Math&quot;/&gt;&lt;wx:font wx:val=&quot;Cambria Math&quot;/&gt;&lt;w:i/&gt;&lt;/w:rPr&gt;&lt;m:t&gt;i&lt;/m:t&gt;&lt;/m:r&gt;&lt;/m:sub&gt;&lt;/m:sSub&gt;&lt;m:r&gt;&lt;w:rPr&gt;&lt;w:rFonts w:ascii=&quot;Cambria Math&quot; w:h-ansi=&quot;Cambria Math&quot;/&gt;&lt;wx:font wx:val=&quot;Cambria Math&quot;/&gt;&lt;w:i/&gt;&lt;/w:rPr&gt;&lt;m:t&gt;+&lt;/m:t&gt;&lt;/m:r&gt;&lt;m:r&gt;&lt;w:rPr&gt;&lt;w:rFonts w:ascii=&quot;Cambria Math&quot; w:h-ansi=&quot;Cambria Math&quot;/&gt;&lt;wx:font wx:val=&quot;Cambria Math&quot;/&gt;&lt;w:i/&gt;&lt;w:lang w:val=&quot;EN-US&quot;/&gt;&lt;/w:rPr&gt;&lt;m:t&gt;j&lt;/m:t&gt;&lt;/m:r&gt;&lt;m:d&gt;&lt;m:dPr&gt;&lt;m:ctrlPr&gt;&lt;w:rPr&gt;&lt;w:rFonts w:ascii=&quot;Cambria Math&quot; w:h-ansi=&quot;Cambria Math&quot;/&gt;&lt;wx:font wx:val=&quot;Cambria Math&quot;/&gt;&lt;w:i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П‰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/m:sSub&gt;&lt;m:r&gt;&lt;w:rPr&gt;&lt;w:rFonts w:ascii=&quot;Cambria Math&quot; w:h-ansi=&quot;Cambria Math&quot;/&gt;&lt;wx:font wx:val=&quot;Cambria Math&quot;/&gt;&lt;w:i/&gt;&lt;/w:rPr&gt;&lt;m:t&gt;+&lt;/m:t&gt;&lt;/m:r&gt;&lt;m:r&gt;&lt;w:rPr&gt;&lt;w:rFonts w:ascii=&quot;Cambria Math&quot; w:h-ansi=&quot;Cambria Math&quot;/&gt;&lt;wx:font wx:val=&quot;Cambria Math&quot;/&gt;&lt;w:i/&gt;&lt;w:lang w:val=&quot;EN-US&quot;/&gt;&lt;/w:rPr&gt;&lt;m:t&gt;П‰&lt;/m:t&gt;&lt;/m:r&gt;&lt;/m:e&gt;&lt;/m:d&gt;&lt;/m:den&gt;&lt;/m:f&gt;&lt;m:d&gt;&lt;m:dPr&gt;&lt;m:begChr m:val=&quot;[&quot;/&gt;&lt;m:endChr m:val=&quot;]&quot;/&gt;&lt;m:ctrlPr&gt;&lt;w:rPr&gt;&lt;w:rFonts w:ascii=&quot;Cambria Math&quot; w:h-ansi=&quot;Cambria Math&quot;/&gt;&lt;wx:font wx:val=&quot;Cambria Math&quot;/&gt;&lt;w:i/&gt;&lt;w:lang w:val=&quot;EN-US&quot;/&gt;&lt;/w:rPr&gt;&lt;/m:ctrlPr&gt;&lt;/m:dPr&gt;&lt;m:e&gt;&lt;m:sSup&gt;&lt;m:sSupPr&gt;&lt;m:ctrlPr&gt;&lt;w:rPr&gt;&lt;w:rFonts w:ascii=&quot;Cambria Math&quot; w:h-ansi=&quot;Cambria Math&quot;/&gt;&lt;wx:font wx:val=&quot;Cambria Math&quot;/&gt;&lt;w:i/&gt;&lt;w:lang w:val=&quot;EN-US&quot;/&gt;&lt;/w:rPr&gt;&lt;/m:ctrlPr&gt;&lt;/m:sSupPr&gt;&lt;m:e&gt;&lt;m:r&gt;&lt;w:rPr&gt;&lt;w:rFonts w:ascii=&quot;Cambria Math&quot; w:h-ansi=&quot;Cambria Math&quot;/&gt;&lt;wx:font wx:val=&quot;Cambria Math&quot;/&gt;&lt;w:i/&gt;&lt;w:lang w:val=&quot;EN-US&quot;/&gt;&lt;/w:rPr&gt;&lt;m:t&gt;e&lt;/m:t&gt;&lt;/m:r&gt;&lt;/m:e&gt;&lt;m:sup&gt;&lt;m:d&gt;&lt;m:dPr&gt;&lt;m:begChr m:val=&quot;[&quot;/&gt;&lt;m:endChr m:val=&quot;]&quot;/&gt;&lt;m:ctrlPr&gt;&lt;w:rPr&gt;&lt;w:rFonts w:ascii=&quot;Cambria Math&quot; w:h-ansi=&quot;Cambria Math&quot;/&gt;&lt;wx:font wx:val=&quot;Cambria Math&quot;/&gt;&lt;w:i/&gt;&lt;w:lang w:val=&quot;EN-US&quot;/&gt;&lt;/w:rPr&gt;&lt;/m:ctrlPr&gt;&lt;/m:dPr&gt;&lt;m:e&gt;&lt;m:r&gt;&lt;w:rPr&gt;&lt;w:rFonts w:ascii=&quot;Cambria Math&quot; w:h-ansi=&quot;Cambria Math&quot;/&gt;&lt;wx:font wx:val=&quot;Cambria Math&quot;/&gt;&lt;w:i/&gt;&lt;/w:rPr&gt;&lt;m:t&gt;-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О±&lt;/m:t&gt;&lt;/m:r&gt;&lt;/m:e&gt;&lt;m:sub&gt;&lt;m:r&gt;&lt;w:rPr&gt;&lt;w:rFonts w:ascii=&quot;Cambria Math&quot; w:h-ansi=&quot;Cambria Math&quot;/&gt;&lt;wx:font wx:val=&quot;Cambria Math&quot;/&gt;&lt;w:i/&gt;&lt;/w:rPr&gt;&lt;m:t&gt;i&lt;/m:t&gt;&lt;/m:r&gt;&lt;/m:sub&gt;&lt;/m:sSub&gt;&lt;m:r&gt;&lt;w:rPr&gt;&lt;w:rFonts w:ascii=&quot;Cambria Math&quot; w:h-ansi=&quot;Cambria Math&quot;/&gt;&lt;wx:font wx:val=&quot;Cambria Math&quot;/&gt;&lt;w:i/&gt;&lt;/w:rPr&gt;&lt;m:t&gt;-&lt;/m:t&gt;&lt;/m:r&gt;&lt;m:r&gt;&lt;w:rPr&gt;&lt;w:rFonts w:ascii=&quot;Cambria Math&quot; w:h-ansi=&quot;Cambria Math&quot;/&gt;&lt;wx:font wx:val=&quot;Cambria Math&quot;/&gt;&lt;w:i/&gt;&lt;w:lang w:val=&quot;EN-US&quot;/&gt;&lt;/w:rPr&gt;&lt;m:t&gt;j&lt;/m:t&gt;&lt;/m:r&gt;&lt;m:d&gt;&lt;m:dPr&gt;&lt;m:ctrlPr&gt;&lt;w:rPr&gt;&lt;w:rFonts w:ascii=&quot;Cambria Math&quot; w:h-ansi=&quot;Cambria Math&quot;/&gt;&lt;wx:font wx:val=&quot;Cambria Math&quot;/&gt;&lt;w:i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П‰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/m:sSub&gt;&lt;m:r&gt;&lt;w:rPr&gt;&lt;w:rFonts w:ascii=&quot;Cambria Math&quot; w:h-ansi=&quot;Cambria Math&quot;/&gt;&lt;wx:font wx:val=&quot;Cambria Math&quot;/&gt;&lt;w:i/&gt;&lt;/w:rPr&gt;&lt;m:t&gt;+&lt;/m:t&gt;&lt;/m:r&gt;&lt;m:r&gt;&lt;w:rPr&gt;&lt;w:rFonts w:ascii=&quot;Cambria Math&quot; w:h-ansi=&quot;Cambria Math&quot;/&gt;&lt;wx:font wx:val=&quot;Cambria Math&quot;/&gt;&lt;w:i/&gt;&lt;w:lang w:val=&quot;EN-US&quot;/&gt;&lt;/w:rPr&gt;&lt;m:t&gt;П‰&lt;/m:t&gt;&lt;/m:r&gt;&lt;/m:e&gt;&lt;/m:d&gt;&lt;/m:e&gt;&lt;/m:d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/w:rPr&gt;&lt;m:t&gt;i&lt;/m:t&gt;&lt;/m:r&gt;&lt;/m:sub&gt;&lt;/m:sSub&gt;&lt;/m:sup&gt;&lt;/m:sSup&gt;&lt;m:r&gt;&lt;w:rPr&gt;&lt;w:rFonts w:ascii=&quot;Cambria Math&quot; w:h-ansi=&quot;Cambria Math&quot;/&gt;&lt;wx:font wx:val=&quot;Cambria Math&quot;/&gt;&lt;w:i/&gt;&lt;/w:rPr&gt;&lt;m:t&gt;-&lt;/m:t&gt;&lt;/m:r&gt;&lt;m:sSup&gt;&lt;m:sSupPr&gt;&lt;m:ctrlPr&gt;&lt;w:rPr&gt;&lt;w:rFonts w:ascii=&quot;Cambria Math&quot; w:h-ansi=&quot;Cambria Math&quot;/&gt;&lt;wx:font wx:val=&quot;Cambria Math&quot;/&gt;&lt;w:i/&gt;&lt;w:lang w:val=&quot;EN-US&quot;/&gt;&lt;/w:rPr&gt;&lt;/m:ctrlPr&gt;&lt;/m:sSupPr&gt;&lt;m:e&gt;&lt;m:r&gt;&lt;w:rPr&gt;&lt;w:rFonts w:ascii=&quot;Cambria Math&quot; w:h-ansi=&quot;Cambria Math&quot;/&gt;&lt;wx:font wx:val=&quot;Cambria Math&quot;/&gt;&lt;w:i/&gt;&lt;w:lang w:val=&quot;EN-US&quot;/&gt;&lt;/w:rPr&gt;&lt;m:t&gt;e&lt;/m:t&gt;&lt;/m:r&gt;&lt;/m:e&gt;&lt;m:sup&gt;&lt;m:d&gt;&lt;m:dPr&gt;&lt;m:begChr m:val=&quot;[&quot;/&gt;&lt;m:endChr m:val=&quot;]&quot;/&gt;&lt;m:ctrlPr&gt;&lt;w:rPr&gt;&lt;w:rFonts w:ascii=&quot;Cambria Math&quot; w:h-ansi=&quot;Cambria Math&quot;/&gt;&lt;wx:font wx:val=&quot;Cambria Math&quot;/&gt;&lt;w:i/&gt;&lt;w:lang w:val=&quot;EN-US&quot;/&gt;&lt;/w:rPr&gt;&lt;/m:ctrlPr&gt;&lt;/m:dPr&gt;&lt;m:e&gt;&lt;m:r&gt;&lt;w:rPr&gt;&lt;w:rFonts w:ascii=&quot;Cambria Math&quot; w:h-ansi=&quot;Cambria Math&quot;/&gt;&lt;wx:font wx:val=&quot;Cambria Math&quot;/&gt;&lt;w:i/&gt;&lt;/w:rPr&gt;&lt;m:t&gt;-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О±&lt;/m:t&gt;&lt;/m:r&gt;&lt;/m:e&gt;&lt;m:sub&gt;&lt;m:r&gt;&lt;w:rPr&gt;&lt;w:rFonts w:ascii=&quot;Cambria Math&quot; w:h-ansi=&quot;Cambria Math&quot;/&gt;&lt;wx:font wx:val=&quot;Cambria Math&quot;/&gt;&lt;w:i/&gt;&lt;/w:rPr&gt;&lt;m:t&gt;i&lt;/m:t&gt;&lt;/m:r&gt;&lt;/m:sub&gt;&lt;/m:sSub&gt;&lt;m:r&gt;&lt;w:rPr&gt;&lt;w:rFonts w:ascii=&quot;Cambria Math&quot; w:h-ansi=&quot;Cambria Math&quot;/&gt;&lt;wx:font wx:val=&quot;Cambria Math&quot;/&gt;&lt;w:i/&gt;&lt;/w:rPr&gt;&lt;m:t&gt;-&lt;/m:t&gt;&lt;/m:r&gt;&lt;m:r&gt;&lt;w:rPr&gt;&lt;w:rFonts w:ascii=&quot;Cambria Math&quot; w:h-ansi=&quot;Cambria Math&quot;/&gt;&lt;wx:font wx:val=&quot;Cambria Math&quot;/&gt;&lt;w:i/&gt;&lt;w:lang w:val=&quot;EN-US&quot;/&gt;&lt;/w:rPr&gt;&lt;m:t&gt;j&lt;/m:t&gt;&lt;/m:r&gt;&lt;m:d&gt;&lt;m:dPr&gt;&lt;m:ctrlPr&gt;&lt;w:rPr&gt;&lt;w:rFonts w:ascii=&quot;Cambria Math&quot; w:h-ansi=&quot;Cambria Math&quot;/&gt;&lt;wx:font wx:val=&quot;Cambria Math&quot;/&gt;&lt;w:i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П‰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/m:sSub&gt;&lt;m:r&gt;&lt;w:rPr&gt;&lt;w:rFonts w:ascii=&quot;Cambria Math&quot; w:h-ansi=&quot;Cambria Math&quot;/&gt;&lt;wx:font wx:val=&quot;Cambria Math&quot;/&gt;&lt;w:i/&gt;&lt;/w:rPr&gt;&lt;m:t&gt;+&lt;/m:t&gt;&lt;/m:r&gt;&lt;m:r&gt;&lt;w:rPr&gt;&lt;w:rFonts w:ascii=&quot;Cambria Math&quot; w:h-ansi=&quot;Cambria Math&quot;/&gt;&lt;wx:font wx:val=&quot;Cambria Math&quot;/&gt;&lt;w:i/&gt;&lt;w:lang w:val=&quot;EN-US&quot;/&gt;&lt;/w:rPr&gt;&lt;m:t&gt;П‰&lt;/m:t&gt;&lt;/m:r&gt;&lt;/m:e&gt;&lt;/m:d&gt;&lt;/m:e&gt;&lt;/m:d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/w:rPr&gt;&lt;m:t&gt;i-1&lt;/m:t&gt;&lt;/m:r&gt;&lt;/m:sub&gt;&lt;/m:sSub&gt;&lt;/m:sup&gt;&lt;/m:sSup&gt;&lt;/m:e&gt;&lt;/m:d&gt;&lt;m:r&gt;&lt;w:rPr&gt;&lt;w:rFonts w:ascii=&quot;Cambria Math&quot; w:h-ansi=&quot;Cambria Math&quot;/&gt;&lt;wx:font wx:val=&quot;Cambria Math&quot;/&gt;&lt;w:i/&gt;&lt;w:lang w:val=&quot;EN-US&quot;/&gt;&lt;/w:rPr&gt;&lt;m:t&gt;+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52" o:title="" chromakey="white"/>
                </v:shape>
              </w:pict>
            </w:r>
          </w:p>
        </w:tc>
        <w:tc>
          <w:tcPr>
            <w:tcW w:w="1381" w:type="dxa"/>
          </w:tcPr>
          <w:p w:rsidR="00611459" w:rsidRPr="00232ECB" w:rsidRDefault="00611459" w:rsidP="00232ECB">
            <w:pPr>
              <w:ind w:firstLine="0"/>
              <w:rPr>
                <w:lang w:val="en-US"/>
              </w:rPr>
            </w:pPr>
          </w:p>
        </w:tc>
      </w:tr>
      <w:tr w:rsidR="00611459" w:rsidRPr="00AF49CC" w:rsidTr="00232ECB">
        <w:tc>
          <w:tcPr>
            <w:tcW w:w="7905" w:type="dxa"/>
          </w:tcPr>
          <w:p w:rsidR="00611459" w:rsidRPr="00232ECB" w:rsidRDefault="00611459" w:rsidP="00232ECB">
            <w:pPr>
              <w:ind w:firstLine="0"/>
              <w:rPr>
                <w:lang w:val="en-US"/>
              </w:rPr>
            </w:pPr>
          </w:p>
          <w:p w:rsidR="00611459" w:rsidRPr="00232ECB" w:rsidRDefault="00611459" w:rsidP="00232ECB">
            <w:pPr>
              <w:ind w:firstLine="0"/>
              <w:rPr>
                <w:lang w:val="en-US"/>
              </w:rPr>
            </w:pPr>
            <w:r w:rsidRPr="00232ECB">
              <w:pict>
                <v:shape id="_x0000_i1077" type="#_x0000_t75" style="width:297.6pt;height:27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69&quot;/&gt;&lt;w:doNotEmbedSystemFonts/&gt;&lt;w:defaultTabStop w:val=&quot;708&quot;/&gt;&lt;w:autoHyphenation/&gt;&lt;w:hyphenationZone w:val=&quot;357&quot;/&gt;&lt;w:doNotHyphenateCaps/&gt;&lt;w:drawingGridHorizontalSpacing w:val=&quot;140&quot;/&gt;&lt;w:drawingGridVerticalSpacing w:val=&quot;381&quot;/&gt;&lt;w:displayHorizontalDrawingGridEvery w:val=&quot;2&quot;/&gt;&lt;w:punctuationKerning/&gt;&lt;w:characterSpacingControl w:val=&quot;DontCompress&quot;/&gt;&lt;w:optimizeForBrowser/&gt;&lt;w:allowPNG/&gt;&lt;w:doNotSaveWebPagesAsSingleFil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12F04&quot;/&gt;&lt;wsp:rsid wsp:val=&quot;00000DC8&quot;/&gt;&lt;wsp:rsid wsp:val=&quot;00012B88&quot;/&gt;&lt;wsp:rsid wsp:val=&quot;0001427E&quot;/&gt;&lt;wsp:rsid wsp:val=&quot;00015252&quot;/&gt;&lt;wsp:rsid wsp:val=&quot;000155E9&quot;/&gt;&lt;wsp:rsid wsp:val=&quot;00015E30&quot;/&gt;&lt;wsp:rsid wsp:val=&quot;00022AB5&quot;/&gt;&lt;wsp:rsid wsp:val=&quot;000256B4&quot;/&gt;&lt;wsp:rsid wsp:val=&quot;00025EA1&quot;/&gt;&lt;wsp:rsid wsp:val=&quot;00027082&quot;/&gt;&lt;wsp:rsid wsp:val=&quot;00027691&quot;/&gt;&lt;wsp:rsid wsp:val=&quot;00036A2C&quot;/&gt;&lt;wsp:rsid wsp:val=&quot;00042390&quot;/&gt;&lt;wsp:rsid wsp:val=&quot;00042E84&quot;/&gt;&lt;wsp:rsid wsp:val=&quot;00043FE4&quot;/&gt;&lt;wsp:rsid wsp:val=&quot;000611FE&quot;/&gt;&lt;wsp:rsid wsp:val=&quot;00062582&quot;/&gt;&lt;wsp:rsid wsp:val=&quot;00062A36&quot;/&gt;&lt;wsp:rsid wsp:val=&quot;00064F71&quot;/&gt;&lt;wsp:rsid wsp:val=&quot;00065241&quot;/&gt;&lt;wsp:rsid wsp:val=&quot;0006644D&quot;/&gt;&lt;wsp:rsid wsp:val=&quot;0006702A&quot;/&gt;&lt;wsp:rsid wsp:val=&quot;000675EB&quot;/&gt;&lt;wsp:rsid wsp:val=&quot;00087B2D&quot;/&gt;&lt;wsp:rsid wsp:val=&quot;000907B6&quot;/&gt;&lt;wsp:rsid wsp:val=&quot;00091354&quot;/&gt;&lt;wsp:rsid wsp:val=&quot;000A12F2&quot;/&gt;&lt;wsp:rsid wsp:val=&quot;000A25DB&quot;/&gt;&lt;wsp:rsid wsp:val=&quot;000A460E&quot;/&gt;&lt;wsp:rsid wsp:val=&quot;000A51EB&quot;/&gt;&lt;wsp:rsid wsp:val=&quot;000A71C2&quot;/&gt;&lt;wsp:rsid wsp:val=&quot;000A7E67&quot;/&gt;&lt;wsp:rsid wsp:val=&quot;000B00A6&quot;/&gt;&lt;wsp:rsid wsp:val=&quot;000B1930&quot;/&gt;&lt;wsp:rsid wsp:val=&quot;000B25DD&quot;/&gt;&lt;wsp:rsid wsp:val=&quot;000B2D25&quot;/&gt;&lt;wsp:rsid wsp:val=&quot;000B3A07&quot;/&gt;&lt;wsp:rsid wsp:val=&quot;000C1BE1&quot;/&gt;&lt;wsp:rsid wsp:val=&quot;000C35F6&quot;/&gt;&lt;wsp:rsid wsp:val=&quot;000C5152&quot;/&gt;&lt;wsp:rsid wsp:val=&quot;000D1B58&quot;/&gt;&lt;wsp:rsid wsp:val=&quot;000D5650&quot;/&gt;&lt;wsp:rsid wsp:val=&quot;000D7AB9&quot;/&gt;&lt;wsp:rsid wsp:val=&quot;000E198A&quot;/&gt;&lt;wsp:rsid wsp:val=&quot;000E2F97&quot;/&gt;&lt;wsp:rsid wsp:val=&quot;000E3F01&quot;/&gt;&lt;wsp:rsid wsp:val=&quot;000E4D61&quot;/&gt;&lt;wsp:rsid wsp:val=&quot;000E52CD&quot;/&gt;&lt;wsp:rsid wsp:val=&quot;000E66AA&quot;/&gt;&lt;wsp:rsid wsp:val=&quot;000F1665&quot;/&gt;&lt;wsp:rsid wsp:val=&quot;000F4D3A&quot;/&gt;&lt;wsp:rsid wsp:val=&quot;000F50B4&quot;/&gt;&lt;wsp:rsid wsp:val=&quot;000F70AC&quot;/&gt;&lt;wsp:rsid wsp:val=&quot;001018AE&quot;/&gt;&lt;wsp:rsid wsp:val=&quot;001024DC&quot;/&gt;&lt;wsp:rsid wsp:val=&quot;00102CCB&quot;/&gt;&lt;wsp:rsid wsp:val=&quot;001056BE&quot;/&gt;&lt;wsp:rsid wsp:val=&quot;00110D34&quot;/&gt;&lt;wsp:rsid wsp:val=&quot;00130DFF&quot;/&gt;&lt;wsp:rsid wsp:val=&quot;00132126&quot;/&gt;&lt;wsp:rsid wsp:val=&quot;001346A0&quot;/&gt;&lt;wsp:rsid wsp:val=&quot;001366CF&quot;/&gt;&lt;wsp:rsid wsp:val=&quot;00137164&quot;/&gt;&lt;wsp:rsid wsp:val=&quot;00137B68&quot;/&gt;&lt;wsp:rsid wsp:val=&quot;00137FC8&quot;/&gt;&lt;wsp:rsid wsp:val=&quot;0014268D&quot;/&gt;&lt;wsp:rsid wsp:val=&quot;00146764&quot;/&gt;&lt;wsp:rsid wsp:val=&quot;00146F62&quot;/&gt;&lt;wsp:rsid wsp:val=&quot;001505E1&quot;/&gt;&lt;wsp:rsid wsp:val=&quot;00150A3C&quot;/&gt;&lt;wsp:rsid wsp:val=&quot;00150A53&quot;/&gt;&lt;wsp:rsid wsp:val=&quot;00151F4A&quot;/&gt;&lt;wsp:rsid wsp:val=&quot;001632B0&quot;/&gt;&lt;wsp:rsid wsp:val=&quot;001654F0&quot;/&gt;&lt;wsp:rsid wsp:val=&quot;00166743&quot;/&gt;&lt;wsp:rsid wsp:val=&quot;00171F73&quot;/&gt;&lt;wsp:rsid wsp:val=&quot;00174F60&quot;/&gt;&lt;wsp:rsid wsp:val=&quot;001800F0&quot;/&gt;&lt;wsp:rsid wsp:val=&quot;001852B3&quot;/&gt;&lt;wsp:rsid wsp:val=&quot;001864B6&quot;/&gt;&lt;wsp:rsid wsp:val=&quot;001930CB&quot;/&gt;&lt;wsp:rsid wsp:val=&quot;001A0EC0&quot;/&gt;&lt;wsp:rsid wsp:val=&quot;001A207B&quot;/&gt;&lt;wsp:rsid wsp:val=&quot;001A535A&quot;/&gt;&lt;wsp:rsid wsp:val=&quot;001B2A26&quot;/&gt;&lt;wsp:rsid wsp:val=&quot;001B59BF&quot;/&gt;&lt;wsp:rsid wsp:val=&quot;001C1E84&quot;/&gt;&lt;wsp:rsid wsp:val=&quot;001C520D&quot;/&gt;&lt;wsp:rsid wsp:val=&quot;001C5731&quot;/&gt;&lt;wsp:rsid wsp:val=&quot;001D28EA&quot;/&gt;&lt;wsp:rsid wsp:val=&quot;001D5300&quot;/&gt;&lt;wsp:rsid wsp:val=&quot;001E18B9&quot;/&gt;&lt;wsp:rsid wsp:val=&quot;001E1F66&quot;/&gt;&lt;wsp:rsid wsp:val=&quot;001E6525&quot;/&gt;&lt;wsp:rsid wsp:val=&quot;001E7283&quot;/&gt;&lt;wsp:rsid wsp:val=&quot;001E73BA&quot;/&gt;&lt;wsp:rsid wsp:val=&quot;001E7492&quot;/&gt;&lt;wsp:rsid wsp:val=&quot;001F06A3&quot;/&gt;&lt;wsp:rsid wsp:val=&quot;001F16E3&quot;/&gt;&lt;wsp:rsid wsp:val=&quot;001F42F0&quot;/&gt;&lt;wsp:rsid wsp:val=&quot;001F566A&quot;/&gt;&lt;wsp:rsid wsp:val=&quot;001F7425&quot;/&gt;&lt;wsp:rsid wsp:val=&quot;001F77D0&quot;/&gt;&lt;wsp:rsid wsp:val=&quot;0020042E&quot;/&gt;&lt;wsp:rsid wsp:val=&quot;00202A19&quot;/&gt;&lt;wsp:rsid wsp:val=&quot;00204D50&quot;/&gt;&lt;wsp:rsid wsp:val=&quot;00204DE9&quot;/&gt;&lt;wsp:rsid wsp:val=&quot;002052D5&quot;/&gt;&lt;wsp:rsid wsp:val=&quot;002101D9&quot;/&gt;&lt;wsp:rsid wsp:val=&quot;00210E90&quot;/&gt;&lt;wsp:rsid wsp:val=&quot;002111DA&quot;/&gt;&lt;wsp:rsid wsp:val=&quot;00211533&quot;/&gt;&lt;wsp:rsid wsp:val=&quot;00212F04&quot;/&gt;&lt;wsp:rsid wsp:val=&quot;0021397F&quot;/&gt;&lt;wsp:rsid wsp:val=&quot;002174DC&quot;/&gt;&lt;wsp:rsid wsp:val=&quot;002256F9&quot;/&gt;&lt;wsp:rsid wsp:val=&quot;00225757&quot;/&gt;&lt;wsp:rsid wsp:val=&quot;00225891&quot;/&gt;&lt;wsp:rsid wsp:val=&quot;00227272&quot;/&gt;&lt;wsp:rsid wsp:val=&quot;00230031&quot;/&gt;&lt;wsp:rsid wsp:val=&quot;00231A08&quot;/&gt;&lt;wsp:rsid wsp:val=&quot;00232BF3&quot;/&gt;&lt;wsp:rsid wsp:val=&quot;00232ECB&quot;/&gt;&lt;wsp:rsid wsp:val=&quot;00234D66&quot;/&gt;&lt;wsp:rsid wsp:val=&quot;00240F05&quot;/&gt;&lt;wsp:rsid wsp:val=&quot;00242F0B&quot;/&gt;&lt;wsp:rsid wsp:val=&quot;00244855&quot;/&gt;&lt;wsp:rsid wsp:val=&quot;00244BA0&quot;/&gt;&lt;wsp:rsid wsp:val=&quot;00246149&quot;/&gt;&lt;wsp:rsid wsp:val=&quot;002472B5&quot;/&gt;&lt;wsp:rsid wsp:val=&quot;00250440&quot;/&gt;&lt;wsp:rsid wsp:val=&quot;002504F8&quot;/&gt;&lt;wsp:rsid wsp:val=&quot;002600C8&quot;/&gt;&lt;wsp:rsid wsp:val=&quot;00260B3D&quot;/&gt;&lt;wsp:rsid wsp:val=&quot;002632A4&quot;/&gt;&lt;wsp:rsid wsp:val=&quot;00271A81&quot;/&gt;&lt;wsp:rsid wsp:val=&quot;00273B17&quot;/&gt;&lt;wsp:rsid wsp:val=&quot;0027698E&quot;/&gt;&lt;wsp:rsid wsp:val=&quot;002779D1&quot;/&gt;&lt;wsp:rsid wsp:val=&quot;00281B18&quot;/&gt;&lt;wsp:rsid wsp:val=&quot;002824F5&quot;/&gt;&lt;wsp:rsid wsp:val=&quot;00284725&quot;/&gt;&lt;wsp:rsid wsp:val=&quot;00290D00&quot;/&gt;&lt;wsp:rsid wsp:val=&quot;00291EE8&quot;/&gt;&lt;wsp:rsid wsp:val=&quot;00292FEE&quot;/&gt;&lt;wsp:rsid wsp:val=&quot;00294426&quot;/&gt;&lt;wsp:rsid wsp:val=&quot;002A0544&quot;/&gt;&lt;wsp:rsid wsp:val=&quot;002A06FF&quot;/&gt;&lt;wsp:rsid wsp:val=&quot;002A077C&quot;/&gt;&lt;wsp:rsid wsp:val=&quot;002A1247&quot;/&gt;&lt;wsp:rsid wsp:val=&quot;002A3F2A&quot;/&gt;&lt;wsp:rsid wsp:val=&quot;002A477C&quot;/&gt;&lt;wsp:rsid wsp:val=&quot;002A66A7&quot;/&gt;&lt;wsp:rsid wsp:val=&quot;002A686D&quot;/&gt;&lt;wsp:rsid wsp:val=&quot;002B04A0&quot;/&gt;&lt;wsp:rsid wsp:val=&quot;002B2856&quot;/&gt;&lt;wsp:rsid wsp:val=&quot;002B2A11&quot;/&gt;&lt;wsp:rsid wsp:val=&quot;002B2A18&quot;/&gt;&lt;wsp:rsid wsp:val=&quot;002C4945&quot;/&gt;&lt;wsp:rsid wsp:val=&quot;002C5850&quot;/&gt;&lt;wsp:rsid wsp:val=&quot;002C6ED6&quot;/&gt;&lt;wsp:rsid wsp:val=&quot;002C7254&quot;/&gt;&lt;wsp:rsid wsp:val=&quot;002D5084&quot;/&gt;&lt;wsp:rsid wsp:val=&quot;002D5E95&quot;/&gt;&lt;wsp:rsid wsp:val=&quot;002D5FF8&quot;/&gt;&lt;wsp:rsid wsp:val=&quot;002E7A2B&quot;/&gt;&lt;wsp:rsid wsp:val=&quot;002F0033&quot;/&gt;&lt;wsp:rsid wsp:val=&quot;002F4B1D&quot;/&gt;&lt;wsp:rsid wsp:val=&quot;002F5748&quot;/&gt;&lt;wsp:rsid wsp:val=&quot;002F5E41&quot;/&gt;&lt;wsp:rsid wsp:val=&quot;002F7BF9&quot;/&gt;&lt;wsp:rsid wsp:val=&quot;0030107F&quot;/&gt;&lt;wsp:rsid wsp:val=&quot;00302069&quot;/&gt;&lt;wsp:rsid wsp:val=&quot;003063F0&quot;/&gt;&lt;wsp:rsid wsp:val=&quot;00306980&quot;/&gt;&lt;wsp:rsid wsp:val=&quot;003103B7&quot;/&gt;&lt;wsp:rsid wsp:val=&quot;00316734&quot;/&gt;&lt;wsp:rsid wsp:val=&quot;00317380&quot;/&gt;&lt;wsp:rsid wsp:val=&quot;00317F18&quot;/&gt;&lt;wsp:rsid wsp:val=&quot;0032640D&quot;/&gt;&lt;wsp:rsid wsp:val=&quot;00332356&quot;/&gt;&lt;wsp:rsid wsp:val=&quot;003415E2&quot;/&gt;&lt;wsp:rsid wsp:val=&quot;003427E4&quot;/&gt;&lt;wsp:rsid wsp:val=&quot;00343F66&quot;/&gt;&lt;wsp:rsid wsp:val=&quot;00344143&quot;/&gt;&lt;wsp:rsid wsp:val=&quot;00344822&quot;/&gt;&lt;wsp:rsid wsp:val=&quot;00350FB2&quot;/&gt;&lt;wsp:rsid wsp:val=&quot;00351F44&quot;/&gt;&lt;wsp:rsid wsp:val=&quot;003534CE&quot;/&gt;&lt;wsp:rsid wsp:val=&quot;00361465&quot;/&gt;&lt;wsp:rsid wsp:val=&quot;0036221D&quot;/&gt;&lt;wsp:rsid wsp:val=&quot;00364527&quot;/&gt;&lt;wsp:rsid wsp:val=&quot;00366EA3&quot;/&gt;&lt;wsp:rsid wsp:val=&quot;0037307B&quot;/&gt;&lt;wsp:rsid wsp:val=&quot;0037307D&quot;/&gt;&lt;wsp:rsid wsp:val=&quot;00373F15&quot;/&gt;&lt;wsp:rsid wsp:val=&quot;003746B3&quot;/&gt;&lt;wsp:rsid wsp:val=&quot;00381567&quot;/&gt;&lt;wsp:rsid wsp:val=&quot;00382CBE&quot;/&gt;&lt;wsp:rsid wsp:val=&quot;00385048&quot;/&gt;&lt;wsp:rsid wsp:val=&quot;00391E1B&quot;/&gt;&lt;wsp:rsid wsp:val=&quot;00394257&quot;/&gt;&lt;wsp:rsid wsp:val=&quot;00394402&quot;/&gt;&lt;wsp:rsid wsp:val=&quot;00394EDF&quot;/&gt;&lt;wsp:rsid wsp:val=&quot;003A01BC&quot;/&gt;&lt;wsp:rsid wsp:val=&quot;003A24FA&quot;/&gt;&lt;wsp:rsid wsp:val=&quot;003B031D&quot;/&gt;&lt;wsp:rsid wsp:val=&quot;003B03EE&quot;/&gt;&lt;wsp:rsid wsp:val=&quot;003B1472&quot;/&gt;&lt;wsp:rsid wsp:val=&quot;003B7927&quot;/&gt;&lt;wsp:rsid wsp:val=&quot;003C02A6&quot;/&gt;&lt;wsp:rsid wsp:val=&quot;003C39F7&quot;/&gt;&lt;wsp:rsid wsp:val=&quot;003C6978&quot;/&gt;&lt;wsp:rsid wsp:val=&quot;003D15CB&quot;/&gt;&lt;wsp:rsid wsp:val=&quot;003D1782&quot;/&gt;&lt;wsp:rsid wsp:val=&quot;003D3457&quot;/&gt;&lt;wsp:rsid wsp:val=&quot;003D3DCA&quot;/&gt;&lt;wsp:rsid wsp:val=&quot;003D6674&quot;/&gt;&lt;wsp:rsid wsp:val=&quot;003D6769&quot;/&gt;&lt;wsp:rsid wsp:val=&quot;003E0301&quot;/&gt;&lt;wsp:rsid wsp:val=&quot;003E0422&quot;/&gt;&lt;wsp:rsid wsp:val=&quot;003F365B&quot;/&gt;&lt;wsp:rsid wsp:val=&quot;003F4C53&quot;/&gt;&lt;wsp:rsid wsp:val=&quot;003F63C1&quot;/&gt;&lt;wsp:rsid wsp:val=&quot;0040088F&quot;/&gt;&lt;wsp:rsid wsp:val=&quot;00402E09&quot;/&gt;&lt;wsp:rsid wsp:val=&quot;00403775&quot;/&gt;&lt;wsp:rsid wsp:val=&quot;00406EB8&quot;/&gt;&lt;wsp:rsid wsp:val=&quot;00411EAB&quot;/&gt;&lt;wsp:rsid wsp:val=&quot;00415195&quot;/&gt;&lt;wsp:rsid wsp:val=&quot;004270D1&quot;/&gt;&lt;wsp:rsid wsp:val=&quot;004309DF&quot;/&gt;&lt;wsp:rsid wsp:val=&quot;0043187E&quot;/&gt;&lt;wsp:rsid wsp:val=&quot;00433787&quot;/&gt;&lt;wsp:rsid wsp:val=&quot;00436210&quot;/&gt;&lt;wsp:rsid wsp:val=&quot;00436AEC&quot;/&gt;&lt;wsp:rsid wsp:val=&quot;00442A2C&quot;/&gt;&lt;wsp:rsid wsp:val=&quot;004503EC&quot;/&gt;&lt;wsp:rsid wsp:val=&quot;00452500&quot;/&gt;&lt;wsp:rsid wsp:val=&quot;00452D5E&quot;/&gt;&lt;wsp:rsid wsp:val=&quot;004537F6&quot;/&gt;&lt;wsp:rsid wsp:val=&quot;0045380C&quot;/&gt;&lt;wsp:rsid wsp:val=&quot;004562BC&quot;/&gt;&lt;wsp:rsid wsp:val=&quot;00465F64&quot;/&gt;&lt;wsp:rsid wsp:val=&quot;00473ABF&quot;/&gt;&lt;wsp:rsid wsp:val=&quot;004748BE&quot;/&gt;&lt;wsp:rsid wsp:val=&quot;00476B0F&quot;/&gt;&lt;wsp:rsid wsp:val=&quot;00477BC6&quot;/&gt;&lt;wsp:rsid wsp:val=&quot;0048210E&quot;/&gt;&lt;wsp:rsid wsp:val=&quot;00485C49&quot;/&gt;&lt;wsp:rsid wsp:val=&quot;00487DB1&quot;/&gt;&lt;wsp:rsid wsp:val=&quot;00490F4D&quot;/&gt;&lt;wsp:rsid wsp:val=&quot;00491E80&quot;/&gt;&lt;wsp:rsid wsp:val=&quot;00492255&quot;/&gt;&lt;wsp:rsid wsp:val=&quot;00496238&quot;/&gt;&lt;wsp:rsid wsp:val=&quot;00496359&quot;/&gt;&lt;wsp:rsid wsp:val=&quot;004A02D5&quot;/&gt;&lt;wsp:rsid wsp:val=&quot;004A03B0&quot;/&gt;&lt;wsp:rsid wsp:val=&quot;004A082B&quot;/&gt;&lt;wsp:rsid wsp:val=&quot;004A46D4&quot;/&gt;&lt;wsp:rsid wsp:val=&quot;004A5F62&quot;/&gt;&lt;wsp:rsid wsp:val=&quot;004A62A8&quot;/&gt;&lt;wsp:rsid wsp:val=&quot;004A66EF&quot;/&gt;&lt;wsp:rsid wsp:val=&quot;004A6D17&quot;/&gt;&lt;wsp:rsid wsp:val=&quot;004B275D&quot;/&gt;&lt;wsp:rsid wsp:val=&quot;004B3A61&quot;/&gt;&lt;wsp:rsid wsp:val=&quot;004B7618&quot;/&gt;&lt;wsp:rsid wsp:val=&quot;004C51EB&quot;/&gt;&lt;wsp:rsid wsp:val=&quot;004C656C&quot;/&gt;&lt;wsp:rsid wsp:val=&quot;004D4690&quot;/&gt;&lt;wsp:rsid wsp:val=&quot;004D5A29&quot;/&gt;&lt;wsp:rsid wsp:val=&quot;004D77F0&quot;/&gt;&lt;wsp:rsid wsp:val=&quot;004E35F5&quot;/&gt;&lt;wsp:rsid wsp:val=&quot;004E556C&quot;/&gt;&lt;wsp:rsid wsp:val=&quot;004F59CA&quot;/&gt;&lt;wsp:rsid wsp:val=&quot;00500A20&quot;/&gt;&lt;wsp:rsid wsp:val=&quot;00504760&quot;/&gt;&lt;wsp:rsid wsp:val=&quot;005067CA&quot;/&gt;&lt;wsp:rsid wsp:val=&quot;00507283&quot;/&gt;&lt;wsp:rsid wsp:val=&quot;00510658&quot;/&gt;&lt;wsp:rsid wsp:val=&quot;00521180&quot;/&gt;&lt;wsp:rsid wsp:val=&quot;00522892&quot;/&gt;&lt;wsp:rsid wsp:val=&quot;0053178F&quot;/&gt;&lt;wsp:rsid wsp:val=&quot;00533390&quot;/&gt;&lt;wsp:rsid wsp:val=&quot;00542D6B&quot;/&gt;&lt;wsp:rsid wsp:val=&quot;00547DDA&quot;/&gt;&lt;wsp:rsid wsp:val=&quot;00550E37&quot;/&gt;&lt;wsp:rsid wsp:val=&quot;0055286B&quot;/&gt;&lt;wsp:rsid wsp:val=&quot;0055360B&quot;/&gt;&lt;wsp:rsid wsp:val=&quot;005614C4&quot;/&gt;&lt;wsp:rsid wsp:val=&quot;00562430&quot;/&gt;&lt;wsp:rsid wsp:val=&quot;00562471&quot;/&gt;&lt;wsp:rsid wsp:val=&quot;005625CB&quot;/&gt;&lt;wsp:rsid wsp:val=&quot;00563CE5&quot;/&gt;&lt;wsp:rsid wsp:val=&quot;0056665F&quot;/&gt;&lt;wsp:rsid wsp:val=&quot;005717BF&quot;/&gt;&lt;wsp:rsid wsp:val=&quot;00574D3F&quot;/&gt;&lt;wsp:rsid wsp:val=&quot;00576B30&quot;/&gt;&lt;wsp:rsid wsp:val=&quot;00583DE9&quot;/&gt;&lt;wsp:rsid wsp:val=&quot;00584A39&quot;/&gt;&lt;wsp:rsid wsp:val=&quot;00595B51&quot;/&gt;&lt;wsp:rsid wsp:val=&quot;005A04ED&quot;/&gt;&lt;wsp:rsid wsp:val=&quot;005A0755&quot;/&gt;&lt;wsp:rsid wsp:val=&quot;005A67FC&quot;/&gt;&lt;wsp:rsid wsp:val=&quot;005B3E66&quot;/&gt;&lt;wsp:rsid wsp:val=&quot;005B4E7E&quot;/&gt;&lt;wsp:rsid wsp:val=&quot;005B50F3&quot;/&gt;&lt;wsp:rsid wsp:val=&quot;005C1A48&quot;/&gt;&lt;wsp:rsid wsp:val=&quot;005C6EF1&quot;/&gt;&lt;wsp:rsid wsp:val=&quot;005D360A&quot;/&gt;&lt;wsp:rsid wsp:val=&quot;005D378E&quot;/&gt;&lt;wsp:rsid wsp:val=&quot;005D3849&quot;/&gt;&lt;wsp:rsid wsp:val=&quot;005D4C29&quot;/&gt;&lt;wsp:rsid wsp:val=&quot;005E0599&quot;/&gt;&lt;wsp:rsid wsp:val=&quot;005E3B8E&quot;/&gt;&lt;wsp:rsid wsp:val=&quot;005E4C40&quot;/&gt;&lt;wsp:rsid wsp:val=&quot;005E7043&quot;/&gt;&lt;wsp:rsid wsp:val=&quot;005F086A&quot;/&gt;&lt;wsp:rsid wsp:val=&quot;005F21CC&quot;/&gt;&lt;wsp:rsid wsp:val=&quot;005F3900&quot;/&gt;&lt;wsp:rsid wsp:val=&quot;005F50F5&quot;/&gt;&lt;wsp:rsid wsp:val=&quot;0060306E&quot;/&gt;&lt;wsp:rsid wsp:val=&quot;0060704E&quot;/&gt;&lt;wsp:rsid wsp:val=&quot;006079B5&quot;/&gt;&lt;wsp:rsid wsp:val=&quot;006137BA&quot;/&gt;&lt;wsp:rsid wsp:val=&quot;00613F07&quot;/&gt;&lt;wsp:rsid wsp:val=&quot;006141FF&quot;/&gt;&lt;wsp:rsid wsp:val=&quot;00621230&quot;/&gt;&lt;wsp:rsid wsp:val=&quot;006231E5&quot;/&gt;&lt;wsp:rsid wsp:val=&quot;006321E9&quot;/&gt;&lt;wsp:rsid wsp:val=&quot;00637B61&quot;/&gt;&lt;wsp:rsid wsp:val=&quot;00644F35&quot;/&gt;&lt;wsp:rsid wsp:val=&quot;00652556&quot;/&gt;&lt;wsp:rsid wsp:val=&quot;00654C35&quot;/&gt;&lt;wsp:rsid wsp:val=&quot;0065510E&quot;/&gt;&lt;wsp:rsid wsp:val=&quot;0066448C&quot;/&gt;&lt;wsp:rsid wsp:val=&quot;00664BA8&quot;/&gt;&lt;wsp:rsid wsp:val=&quot;006650C3&quot;/&gt;&lt;wsp:rsid wsp:val=&quot;00677EC9&quot;/&gt;&lt;wsp:rsid wsp:val=&quot;0068026E&quot;/&gt;&lt;wsp:rsid wsp:val=&quot;00683171&quot;/&gt;&lt;wsp:rsid wsp:val=&quot;00684B8F&quot;/&gt;&lt;wsp:rsid wsp:val=&quot;00687F1F&quot;/&gt;&lt;wsp:rsid wsp:val=&quot;006909ED&quot;/&gt;&lt;wsp:rsid wsp:val=&quot;0069369B&quot;/&gt;&lt;wsp:rsid wsp:val=&quot;00694939&quot;/&gt;&lt;wsp:rsid wsp:val=&quot;006968BD&quot;/&gt;&lt;wsp:rsid wsp:val=&quot;006A1085&quot;/&gt;&lt;wsp:rsid wsp:val=&quot;006A1363&quot;/&gt;&lt;wsp:rsid wsp:val=&quot;006A2D43&quot;/&gt;&lt;wsp:rsid wsp:val=&quot;006A315A&quot;/&gt;&lt;wsp:rsid wsp:val=&quot;006A5B34&quot;/&gt;&lt;wsp:rsid wsp:val=&quot;006B01D0&quot;/&gt;&lt;wsp:rsid wsp:val=&quot;006B13A0&quot;/&gt;&lt;wsp:rsid wsp:val=&quot;006B2B5C&quot;/&gt;&lt;wsp:rsid wsp:val=&quot;006B3B26&quot;/&gt;&lt;wsp:rsid wsp:val=&quot;006B4B96&quot;/&gt;&lt;wsp:rsid wsp:val=&quot;006B5BE3&quot;/&gt;&lt;wsp:rsid wsp:val=&quot;006C0A9F&quot;/&gt;&lt;wsp:rsid wsp:val=&quot;006C119A&quot;/&gt;&lt;wsp:rsid wsp:val=&quot;006C1B7C&quot;/&gt;&lt;wsp:rsid wsp:val=&quot;006C3B79&quot;/&gt;&lt;wsp:rsid wsp:val=&quot;006C5C7B&quot;/&gt;&lt;wsp:rsid wsp:val=&quot;006D430D&quot;/&gt;&lt;wsp:rsid wsp:val=&quot;006D4EAD&quot;/&gt;&lt;wsp:rsid wsp:val=&quot;006D5952&quot;/&gt;&lt;wsp:rsid wsp:val=&quot;006D741F&quot;/&gt;&lt;wsp:rsid wsp:val=&quot;006E2F64&quot;/&gt;&lt;wsp:rsid wsp:val=&quot;006E5843&quot;/&gt;&lt;wsp:rsid wsp:val=&quot;006F3F4D&quot;/&gt;&lt;wsp:rsid wsp:val=&quot;006F6B9F&quot;/&gt;&lt;wsp:rsid wsp:val=&quot;006F74D3&quot;/&gt;&lt;wsp:rsid wsp:val=&quot;007001C3&quot;/&gt;&lt;wsp:rsid wsp:val=&quot;00702C69&quot;/&gt;&lt;wsp:rsid wsp:val=&quot;00702E26&quot;/&gt;&lt;wsp:rsid wsp:val=&quot;0070346C&quot;/&gt;&lt;wsp:rsid wsp:val=&quot;00703618&quot;/&gt;&lt;wsp:rsid wsp:val=&quot;00704B10&quot;/&gt;&lt;wsp:rsid wsp:val=&quot;00706AA5&quot;/&gt;&lt;wsp:rsid wsp:val=&quot;00707D22&quot;/&gt;&lt;wsp:rsid wsp:val=&quot;007149FE&quot;/&gt;&lt;wsp:rsid wsp:val=&quot;00714CEF&quot;/&gt;&lt;wsp:rsid wsp:val=&quot;00716428&quot;/&gt;&lt;wsp:rsid wsp:val=&quot;00720BEF&quot;/&gt;&lt;wsp:rsid wsp:val=&quot;00723D69&quot;/&gt;&lt;wsp:rsid wsp:val=&quot;00724E44&quot;/&gt;&lt;wsp:rsid wsp:val=&quot;00725FA3&quot;/&gt;&lt;wsp:rsid wsp:val=&quot;00734C60&quot;/&gt;&lt;wsp:rsid wsp:val=&quot;00736383&quot;/&gt;&lt;wsp:rsid wsp:val=&quot;007366AA&quot;/&gt;&lt;wsp:rsid wsp:val=&quot;0073692A&quot;/&gt;&lt;wsp:rsid wsp:val=&quot;007371CF&quot;/&gt;&lt;wsp:rsid wsp:val=&quot;007433B7&quot;/&gt;&lt;wsp:rsid wsp:val=&quot;00746AE2&quot;/&gt;&lt;wsp:rsid wsp:val=&quot;007523D3&quot;/&gt;&lt;wsp:rsid wsp:val=&quot;00756C9D&quot;/&gt;&lt;wsp:rsid wsp:val=&quot;00762DAD&quot;/&gt;&lt;wsp:rsid wsp:val=&quot;00763051&quot;/&gt;&lt;wsp:rsid wsp:val=&quot;007647D9&quot;/&gt;&lt;wsp:rsid wsp:val=&quot;00765166&quot;/&gt;&lt;wsp:rsid wsp:val=&quot;00770119&quot;/&gt;&lt;wsp:rsid wsp:val=&quot;007718B2&quot;/&gt;&lt;wsp:rsid wsp:val=&quot;007745D5&quot;/&gt;&lt;wsp:rsid wsp:val=&quot;00776F4B&quot;/&gt;&lt;wsp:rsid wsp:val=&quot;0077756B&quot;/&gt;&lt;wsp:rsid wsp:val=&quot;00781182&quot;/&gt;&lt;wsp:rsid wsp:val=&quot;00781D13&quot;/&gt;&lt;wsp:rsid wsp:val=&quot;0078238F&quot;/&gt;&lt;wsp:rsid wsp:val=&quot;007829C7&quot;/&gt;&lt;wsp:rsid wsp:val=&quot;0078715D&quot;/&gt;&lt;wsp:rsid wsp:val=&quot;0078717E&quot;/&gt;&lt;wsp:rsid wsp:val=&quot;00787487&quot;/&gt;&lt;wsp:rsid wsp:val=&quot;00790CCA&quot;/&gt;&lt;wsp:rsid wsp:val=&quot;00792DF8&quot;/&gt;&lt;wsp:rsid wsp:val=&quot;00793936&quot;/&gt;&lt;wsp:rsid wsp:val=&quot;0079407B&quot;/&gt;&lt;wsp:rsid wsp:val=&quot;00795569&quot;/&gt;&lt;wsp:rsid wsp:val=&quot;0079724A&quot;/&gt;&lt;wsp:rsid wsp:val=&quot;007974B0&quot;/&gt;&lt;wsp:rsid wsp:val=&quot;007A31E9&quot;/&gt;&lt;wsp:rsid wsp:val=&quot;007B24C0&quot;/&gt;&lt;wsp:rsid wsp:val=&quot;007B4610&quot;/&gt;&lt;wsp:rsid wsp:val=&quot;007B4AB5&quot;/&gt;&lt;wsp:rsid wsp:val=&quot;007C2CAB&quot;/&gt;&lt;wsp:rsid wsp:val=&quot;007C3E6A&quot;/&gt;&lt;wsp:rsid wsp:val=&quot;007C50F3&quot;/&gt;&lt;wsp:rsid wsp:val=&quot;007D1E71&quot;/&gt;&lt;wsp:rsid wsp:val=&quot;007D32FC&quot;/&gt;&lt;wsp:rsid wsp:val=&quot;007D3A88&quot;/&gt;&lt;wsp:rsid wsp:val=&quot;007D3A95&quot;/&gt;&lt;wsp:rsid wsp:val=&quot;007E0CCC&quot;/&gt;&lt;wsp:rsid wsp:val=&quot;007E1969&quot;/&gt;&lt;wsp:rsid wsp:val=&quot;007E1C08&quot;/&gt;&lt;wsp:rsid wsp:val=&quot;007E4934&quot;/&gt;&lt;wsp:rsid wsp:val=&quot;007E69D7&quot;/&gt;&lt;wsp:rsid wsp:val=&quot;007F00E2&quot;/&gt;&lt;wsp:rsid wsp:val=&quot;007F0185&quot;/&gt;&lt;wsp:rsid wsp:val=&quot;007F04E3&quot;/&gt;&lt;wsp:rsid wsp:val=&quot;007F15E2&quot;/&gt;&lt;wsp:rsid wsp:val=&quot;007F2408&quot;/&gt;&lt;wsp:rsid wsp:val=&quot;007F3857&quot;/&gt;&lt;wsp:rsid wsp:val=&quot;007F6A4D&quot;/&gt;&lt;wsp:rsid wsp:val=&quot;00807C47&quot;/&gt;&lt;wsp:rsid wsp:val=&quot;0081073E&quot;/&gt;&lt;wsp:rsid wsp:val=&quot;00812C0D&quot;/&gt;&lt;wsp:rsid wsp:val=&quot;00812DF2&quot;/&gt;&lt;wsp:rsid wsp:val=&quot;00820340&quot;/&gt;&lt;wsp:rsid wsp:val=&quot;00824172&quot;/&gt;&lt;wsp:rsid wsp:val=&quot;008252C4&quot;/&gt;&lt;wsp:rsid wsp:val=&quot;00826084&quot;/&gt;&lt;wsp:rsid wsp:val=&quot;008262DF&quot;/&gt;&lt;wsp:rsid wsp:val=&quot;00830165&quot;/&gt;&lt;wsp:rsid wsp:val=&quot;00833D39&quot;/&gt;&lt;wsp:rsid wsp:val=&quot;00835128&quot;/&gt;&lt;wsp:rsid wsp:val=&quot;0083760D&quot;/&gt;&lt;wsp:rsid wsp:val=&quot;00840CF3&quot;/&gt;&lt;wsp:rsid wsp:val=&quot;00843001&quot;/&gt;&lt;wsp:rsid wsp:val=&quot;008471E7&quot;/&gt;&lt;wsp:rsid wsp:val=&quot;008478AC&quot;/&gt;&lt;wsp:rsid wsp:val=&quot;00851DD2&quot;/&gt;&lt;wsp:rsid wsp:val=&quot;00852BC6&quot;/&gt;&lt;wsp:rsid wsp:val=&quot;00854D19&quot;/&gt;&lt;wsp:rsid wsp:val=&quot;00855EC2&quot;/&gt;&lt;wsp:rsid wsp:val=&quot;0086137F&quot;/&gt;&lt;wsp:rsid wsp:val=&quot;00864AB5&quot;/&gt;&lt;wsp:rsid wsp:val=&quot;00865803&quot;/&gt;&lt;wsp:rsid wsp:val=&quot;00870E69&quot;/&gt;&lt;wsp:rsid wsp:val=&quot;00871A06&quot;/&gt;&lt;wsp:rsid wsp:val=&quot;00876BC3&quot;/&gt;&lt;wsp:rsid wsp:val=&quot;00877A31&quot;/&gt;&lt;wsp:rsid wsp:val=&quot;008841D4&quot;/&gt;&lt;wsp:rsid wsp:val=&quot;0088617F&quot;/&gt;&lt;wsp:rsid wsp:val=&quot;00890ACE&quot;/&gt;&lt;wsp:rsid wsp:val=&quot;008930B0&quot;/&gt;&lt;wsp:rsid wsp:val=&quot;008931F2&quot;/&gt;&lt;wsp:rsid wsp:val=&quot;0089440E&quot;/&gt;&lt;wsp:rsid wsp:val=&quot;008954A1&quot;/&gt;&lt;wsp:rsid wsp:val=&quot;008A0389&quot;/&gt;&lt;wsp:rsid wsp:val=&quot;008A3E09&quot;/&gt;&lt;wsp:rsid wsp:val=&quot;008A4C4D&quot;/&gt;&lt;wsp:rsid wsp:val=&quot;008A4E5F&quot;/&gt;&lt;wsp:rsid wsp:val=&quot;008A6539&quot;/&gt;&lt;wsp:rsid wsp:val=&quot;008A6968&quot;/&gt;&lt;wsp:rsid wsp:val=&quot;008B125A&quot;/&gt;&lt;wsp:rsid wsp:val=&quot;008B39ED&quot;/&gt;&lt;wsp:rsid wsp:val=&quot;008B6479&quot;/&gt;&lt;wsp:rsid wsp:val=&quot;008B69A7&quot;/&gt;&lt;wsp:rsid wsp:val=&quot;008C5FFF&quot;/&gt;&lt;wsp:rsid wsp:val=&quot;008C7805&quot;/&gt;&lt;wsp:rsid wsp:val=&quot;008D0E22&quot;/&gt;&lt;wsp:rsid wsp:val=&quot;008D32F8&quot;/&gt;&lt;wsp:rsid wsp:val=&quot;008D5C06&quot;/&gt;&lt;wsp:rsid wsp:val=&quot;008E01C2&quot;/&gt;&lt;wsp:rsid wsp:val=&quot;008E0F0A&quot;/&gt;&lt;wsp:rsid wsp:val=&quot;008E1B14&quot;/&gt;&lt;wsp:rsid wsp:val=&quot;008E55FA&quot;/&gt;&lt;wsp:rsid wsp:val=&quot;008E5CD7&quot;/&gt;&lt;wsp:rsid wsp:val=&quot;008E5F99&quot;/&gt;&lt;wsp:rsid wsp:val=&quot;008F17CD&quot;/&gt;&lt;wsp:rsid wsp:val=&quot;008F3918&quot;/&gt;&lt;wsp:rsid wsp:val=&quot;008F6D04&quot;/&gt;&lt;wsp:rsid wsp:val=&quot;008F7423&quot;/&gt;&lt;wsp:rsid wsp:val=&quot;008F78D6&quot;/&gt;&lt;wsp:rsid wsp:val=&quot;00900504&quot;/&gt;&lt;wsp:rsid wsp:val=&quot;00901B59&quot;/&gt;&lt;wsp:rsid wsp:val=&quot;009039B9&quot;/&gt;&lt;wsp:rsid wsp:val=&quot;009045C0&quot;/&gt;&lt;wsp:rsid wsp:val=&quot;009052FC&quot;/&gt;&lt;wsp:rsid wsp:val=&quot;009108DA&quot;/&gt;&lt;wsp:rsid wsp:val=&quot;00910E50&quot;/&gt;&lt;wsp:rsid wsp:val=&quot;00911B8E&quot;/&gt;&lt;wsp:rsid wsp:val=&quot;0091305F&quot;/&gt;&lt;wsp:rsid wsp:val=&quot;009211B4&quot;/&gt;&lt;wsp:rsid wsp:val=&quot;0092351D&quot;/&gt;&lt;wsp:rsid wsp:val=&quot;009264CF&quot;/&gt;&lt;wsp:rsid wsp:val=&quot;009316D8&quot;/&gt;&lt;wsp:rsid wsp:val=&quot;00935B0B&quot;/&gt;&lt;wsp:rsid wsp:val=&quot;009404EE&quot;/&gt;&lt;wsp:rsid wsp:val=&quot;00940CAB&quot;/&gt;&lt;wsp:rsid wsp:val=&quot;00942768&quot;/&gt;&lt;wsp:rsid wsp:val=&quot;00942BCD&quot;/&gt;&lt;wsp:rsid wsp:val=&quot;00947849&quot;/&gt;&lt;wsp:rsid wsp:val=&quot;00950EB3&quot;/&gt;&lt;wsp:rsid wsp:val=&quot;00951013&quot;/&gt;&lt;wsp:rsid wsp:val=&quot;009517F9&quot;/&gt;&lt;wsp:rsid wsp:val=&quot;009527AF&quot;/&gt;&lt;wsp:rsid wsp:val=&quot;00953B26&quot;/&gt;&lt;wsp:rsid wsp:val=&quot;00953C18&quot;/&gt;&lt;wsp:rsid wsp:val=&quot;00954063&quot;/&gt;&lt;wsp:rsid wsp:val=&quot;00954637&quot;/&gt;&lt;wsp:rsid wsp:val=&quot;00954EB0&quot;/&gt;&lt;wsp:rsid wsp:val=&quot;00956B31&quot;/&gt;&lt;wsp:rsid wsp:val=&quot;00960707&quot;/&gt;&lt;wsp:rsid wsp:val=&quot;00966E07&quot;/&gt;&lt;wsp:rsid wsp:val=&quot;00973E40&quot;/&gt;&lt;wsp:rsid wsp:val=&quot;009749E7&quot;/&gt;&lt;wsp:rsid wsp:val=&quot;00982732&quot;/&gt;&lt;wsp:rsid wsp:val=&quot;009827FC&quot;/&gt;&lt;wsp:rsid wsp:val=&quot;009847F1&quot;/&gt;&lt;wsp:rsid wsp:val=&quot;00986711&quot;/&gt;&lt;wsp:rsid wsp:val=&quot;0099114B&quot;/&gt;&lt;wsp:rsid wsp:val=&quot;00992728&quot;/&gt;&lt;wsp:rsid wsp:val=&quot;00994F7D&quot;/&gt;&lt;wsp:rsid wsp:val=&quot;009959E1&quot;/&gt;&lt;wsp:rsid wsp:val=&quot;009A3671&quot;/&gt;&lt;wsp:rsid wsp:val=&quot;009B7182&quot;/&gt;&lt;wsp:rsid wsp:val=&quot;009C0B27&quot;/&gt;&lt;wsp:rsid wsp:val=&quot;009C32F8&quot;/&gt;&lt;wsp:rsid wsp:val=&quot;009C3726&quot;/&gt;&lt;wsp:rsid wsp:val=&quot;009C37FE&quot;/&gt;&lt;wsp:rsid wsp:val=&quot;009C39B7&quot;/&gt;&lt;wsp:rsid wsp:val=&quot;009C44AF&quot;/&gt;&lt;wsp:rsid wsp:val=&quot;009C5655&quot;/&gt;&lt;wsp:rsid wsp:val=&quot;009C5CA2&quot;/&gt;&lt;wsp:rsid wsp:val=&quot;009D038A&quot;/&gt;&lt;wsp:rsid wsp:val=&quot;009D3B62&quot;/&gt;&lt;wsp:rsid wsp:val=&quot;009D4F4D&quot;/&gt;&lt;wsp:rsid wsp:val=&quot;009D63E8&quot;/&gt;&lt;wsp:rsid wsp:val=&quot;009E33C0&quot;/&gt;&lt;wsp:rsid wsp:val=&quot;009E3424&quot;/&gt;&lt;wsp:rsid wsp:val=&quot;009E3CA0&quot;/&gt;&lt;wsp:rsid wsp:val=&quot;009E5D95&quot;/&gt;&lt;wsp:rsid wsp:val=&quot;009E699D&quot;/&gt;&lt;wsp:rsid wsp:val=&quot;009E77D4&quot;/&gt;&lt;wsp:rsid wsp:val=&quot;009E7B53&quot;/&gt;&lt;wsp:rsid wsp:val=&quot;009E7D9E&quot;/&gt;&lt;wsp:rsid wsp:val=&quot;009F20FB&quot;/&gt;&lt;wsp:rsid wsp:val=&quot;009F5281&quot;/&gt;&lt;wsp:rsid wsp:val=&quot;009F60A6&quot;/&gt;&lt;wsp:rsid wsp:val=&quot;00A01A32&quot;/&gt;&lt;wsp:rsid wsp:val=&quot;00A027B5&quot;/&gt;&lt;wsp:rsid wsp:val=&quot;00A02C76&quot;/&gt;&lt;wsp:rsid wsp:val=&quot;00A069A6&quot;/&gt;&lt;wsp:rsid wsp:val=&quot;00A11143&quot;/&gt;&lt;wsp:rsid wsp:val=&quot;00A11DA1&quot;/&gt;&lt;wsp:rsid wsp:val=&quot;00A14C74&quot;/&gt;&lt;wsp:rsid wsp:val=&quot;00A2282B&quot;/&gt;&lt;wsp:rsid wsp:val=&quot;00A262F4&quot;/&gt;&lt;wsp:rsid wsp:val=&quot;00A30A12&quot;/&gt;&lt;wsp:rsid wsp:val=&quot;00A36343&quot;/&gt;&lt;wsp:rsid wsp:val=&quot;00A40147&quot;/&gt;&lt;wsp:rsid wsp:val=&quot;00A40E66&quot;/&gt;&lt;wsp:rsid wsp:val=&quot;00A422C7&quot;/&gt;&lt;wsp:rsid wsp:val=&quot;00A42EA0&quot;/&gt;&lt;wsp:rsid wsp:val=&quot;00A43E22&quot;/&gt;&lt;wsp:rsid wsp:val=&quot;00A44A5E&quot;/&gt;&lt;wsp:rsid wsp:val=&quot;00A46B3B&quot;/&gt;&lt;wsp:rsid wsp:val=&quot;00A57161&quot;/&gt;&lt;wsp:rsid wsp:val=&quot;00A62FFB&quot;/&gt;&lt;wsp:rsid wsp:val=&quot;00A6461E&quot;/&gt;&lt;wsp:rsid wsp:val=&quot;00A64F5A&quot;/&gt;&lt;wsp:rsid wsp:val=&quot;00A66EAC&quot;/&gt;&lt;wsp:rsid wsp:val=&quot;00A700F3&quot;/&gt;&lt;wsp:rsid wsp:val=&quot;00A71F10&quot;/&gt;&lt;wsp:rsid wsp:val=&quot;00A748E3&quot;/&gt;&lt;wsp:rsid wsp:val=&quot;00A76E85&quot;/&gt;&lt;wsp:rsid wsp:val=&quot;00A779A1&quot;/&gt;&lt;wsp:rsid wsp:val=&quot;00A80593&quot;/&gt;&lt;wsp:rsid wsp:val=&quot;00A8156B&quot;/&gt;&lt;wsp:rsid wsp:val=&quot;00A821AC&quot;/&gt;&lt;wsp:rsid wsp:val=&quot;00A825A3&quot;/&gt;&lt;wsp:rsid wsp:val=&quot;00A83407&quot;/&gt;&lt;wsp:rsid wsp:val=&quot;00A83FE2&quot;/&gt;&lt;wsp:rsid wsp:val=&quot;00A845A7&quot;/&gt;&lt;wsp:rsid wsp:val=&quot;00A85193&quot;/&gt;&lt;wsp:rsid wsp:val=&quot;00A858AC&quot;/&gt;&lt;wsp:rsid wsp:val=&quot;00A868ED&quot;/&gt;&lt;wsp:rsid wsp:val=&quot;00A872DF&quot;/&gt;&lt;wsp:rsid wsp:val=&quot;00A92F00&quot;/&gt;&lt;wsp:rsid wsp:val=&quot;00A936A3&quot;/&gt;&lt;wsp:rsid wsp:val=&quot;00AA05AD&quot;/&gt;&lt;wsp:rsid wsp:val=&quot;00AA3D13&quot;/&gt;&lt;wsp:rsid wsp:val=&quot;00AA4ED5&quot;/&gt;&lt;wsp:rsid wsp:val=&quot;00AB28F0&quot;/&gt;&lt;wsp:rsid wsp:val=&quot;00AB4F91&quot;/&gt;&lt;wsp:rsid wsp:val=&quot;00AC1E3E&quot;/&gt;&lt;wsp:rsid wsp:val=&quot;00AC22B4&quot;/&gt;&lt;wsp:rsid wsp:val=&quot;00AC3B41&quot;/&gt;&lt;wsp:rsid wsp:val=&quot;00AC60EF&quot;/&gt;&lt;wsp:rsid wsp:val=&quot;00AD0646&quot;/&gt;&lt;wsp:rsid wsp:val=&quot;00AE413D&quot;/&gt;&lt;wsp:rsid wsp:val=&quot;00AF1730&quot;/&gt;&lt;wsp:rsid wsp:val=&quot;00AF3C34&quot;/&gt;&lt;wsp:rsid wsp:val=&quot;00AF3C7B&quot;/&gt;&lt;wsp:rsid wsp:val=&quot;00AF3EB0&quot;/&gt;&lt;wsp:rsid wsp:val=&quot;00AF3F43&quot;/&gt;&lt;wsp:rsid wsp:val=&quot;00AF4123&quot;/&gt;&lt;wsp:rsid wsp:val=&quot;00AF49CC&quot;/&gt;&lt;wsp:rsid wsp:val=&quot;00AF604E&quot;/&gt;&lt;wsp:rsid wsp:val=&quot;00B02ECA&quot;/&gt;&lt;wsp:rsid wsp:val=&quot;00B04D21&quot;/&gt;&lt;wsp:rsid wsp:val=&quot;00B0500F&quot;/&gt;&lt;wsp:rsid wsp:val=&quot;00B05FCD&quot;/&gt;&lt;wsp:rsid wsp:val=&quot;00B068AB&quot;/&gt;&lt;wsp:rsid wsp:val=&quot;00B06E78&quot;/&gt;&lt;wsp:rsid wsp:val=&quot;00B110F0&quot;/&gt;&lt;wsp:rsid wsp:val=&quot;00B11187&quot;/&gt;&lt;wsp:rsid wsp:val=&quot;00B1396B&quot;/&gt;&lt;wsp:rsid wsp:val=&quot;00B15452&quot;/&gt;&lt;wsp:rsid wsp:val=&quot;00B36D67&quot;/&gt;&lt;wsp:rsid wsp:val=&quot;00B41905&quot;/&gt;&lt;wsp:rsid wsp:val=&quot;00B42A02&quot;/&gt;&lt;wsp:rsid wsp:val=&quot;00B43AD7&quot;/&gt;&lt;wsp:rsid wsp:val=&quot;00B4429E&quot;/&gt;&lt;wsp:rsid wsp:val=&quot;00B459CE&quot;/&gt;&lt;wsp:rsid wsp:val=&quot;00B50E7E&quot;/&gt;&lt;wsp:rsid wsp:val=&quot;00B50EC1&quot;/&gt;&lt;wsp:rsid wsp:val=&quot;00B5532F&quot;/&gt;&lt;wsp:rsid wsp:val=&quot;00B55783&quot;/&gt;&lt;wsp:rsid wsp:val=&quot;00B55DAF&quot;/&gt;&lt;wsp:rsid wsp:val=&quot;00B56F8A&quot;/&gt;&lt;wsp:rsid wsp:val=&quot;00B57D29&quot;/&gt;&lt;wsp:rsid wsp:val=&quot;00B6579A&quot;/&gt;&lt;wsp:rsid wsp:val=&quot;00B66B49&quot;/&gt;&lt;wsp:rsid wsp:val=&quot;00B71208&quot;/&gt;&lt;wsp:rsid wsp:val=&quot;00B72B8F&quot;/&gt;&lt;wsp:rsid wsp:val=&quot;00B74356&quot;/&gt;&lt;wsp:rsid wsp:val=&quot;00B74FFD&quot;/&gt;&lt;wsp:rsid wsp:val=&quot;00B8100C&quot;/&gt;&lt;wsp:rsid wsp:val=&quot;00B82691&quot;/&gt;&lt;wsp:rsid wsp:val=&quot;00B82F6B&quot;/&gt;&lt;wsp:rsid wsp:val=&quot;00B83CAA&quot;/&gt;&lt;wsp:rsid wsp:val=&quot;00B84553&quot;/&gt;&lt;wsp:rsid wsp:val=&quot;00B851B2&quot;/&gt;&lt;wsp:rsid wsp:val=&quot;00B90CEF&quot;/&gt;&lt;wsp:rsid wsp:val=&quot;00B94D69&quot;/&gt;&lt;wsp:rsid wsp:val=&quot;00BA1D4F&quot;/&gt;&lt;wsp:rsid wsp:val=&quot;00BA651E&quot;/&gt;&lt;wsp:rsid wsp:val=&quot;00BA7213&quot;/&gt;&lt;wsp:rsid wsp:val=&quot;00BB1E66&quot;/&gt;&lt;wsp:rsid wsp:val=&quot;00BB238D&quot;/&gt;&lt;wsp:rsid wsp:val=&quot;00BB346A&quot;/&gt;&lt;wsp:rsid wsp:val=&quot;00BB4685&quot;/&gt;&lt;wsp:rsid wsp:val=&quot;00BB62D4&quot;/&gt;&lt;wsp:rsid wsp:val=&quot;00BB7353&quot;/&gt;&lt;wsp:rsid wsp:val=&quot;00BC083D&quot;/&gt;&lt;wsp:rsid wsp:val=&quot;00BC2D94&quot;/&gt;&lt;wsp:rsid wsp:val=&quot;00BC378C&quot;/&gt;&lt;wsp:rsid wsp:val=&quot;00BC43FE&quot;/&gt;&lt;wsp:rsid wsp:val=&quot;00BC589D&quot;/&gt;&lt;wsp:rsid wsp:val=&quot;00BC7DD8&quot;/&gt;&lt;wsp:rsid wsp:val=&quot;00BD68C2&quot;/&gt;&lt;wsp:rsid wsp:val=&quot;00BD78BB&quot;/&gt;&lt;wsp:rsid wsp:val=&quot;00BE16B4&quot;/&gt;&lt;wsp:rsid wsp:val=&quot;00BE3677&quot;/&gt;&lt;wsp:rsid wsp:val=&quot;00BE60D9&quot;/&gt;&lt;wsp:rsid wsp:val=&quot;00BF133E&quot;/&gt;&lt;wsp:rsid wsp:val=&quot;00BF13F4&quot;/&gt;&lt;wsp:rsid wsp:val=&quot;00BF3D11&quot;/&gt;&lt;wsp:rsid wsp:val=&quot;00BF3EFB&quot;/&gt;&lt;wsp:rsid wsp:val=&quot;00BF74AB&quot;/&gt;&lt;wsp:rsid wsp:val=&quot;00C00384&quot;/&gt;&lt;wsp:rsid wsp:val=&quot;00C03347&quot;/&gt;&lt;wsp:rsid wsp:val=&quot;00C1047B&quot;/&gt;&lt;wsp:rsid wsp:val=&quot;00C20BC4&quot;/&gt;&lt;wsp:rsid wsp:val=&quot;00C220D6&quot;/&gt;&lt;wsp:rsid wsp:val=&quot;00C23C20&quot;/&gt;&lt;wsp:rsid wsp:val=&quot;00C331DE&quot;/&gt;&lt;wsp:rsid wsp:val=&quot;00C356CF&quot;/&gt;&lt;wsp:rsid wsp:val=&quot;00C40A36&quot;/&gt;&lt;wsp:rsid wsp:val=&quot;00C425C6&quot;/&gt;&lt;wsp:rsid wsp:val=&quot;00C42862&quot;/&gt;&lt;wsp:rsid wsp:val=&quot;00C42A98&quot;/&gt;&lt;wsp:rsid wsp:val=&quot;00C45501&quot;/&gt;&lt;wsp:rsid wsp:val=&quot;00C460D6&quot;/&gt;&lt;wsp:rsid wsp:val=&quot;00C47463&quot;/&gt;&lt;wsp:rsid wsp:val=&quot;00C529BA&quot;/&gt;&lt;wsp:rsid wsp:val=&quot;00C54986&quot;/&gt;&lt;wsp:rsid wsp:val=&quot;00C56F15&quot;/&gt;&lt;wsp:rsid wsp:val=&quot;00C60E12&quot;/&gt;&lt;wsp:rsid wsp:val=&quot;00C6237A&quot;/&gt;&lt;wsp:rsid wsp:val=&quot;00C71B99&quot;/&gt;&lt;wsp:rsid wsp:val=&quot;00C72CB8&quot;/&gt;&lt;wsp:rsid wsp:val=&quot;00C730AC&quot;/&gt;&lt;wsp:rsid wsp:val=&quot;00C8006D&quot;/&gt;&lt;wsp:rsid wsp:val=&quot;00C81A63&quot;/&gt;&lt;wsp:rsid wsp:val=&quot;00C83435&quot;/&gt;&lt;wsp:rsid wsp:val=&quot;00C84BB2&quot;/&gt;&lt;wsp:rsid wsp:val=&quot;00C94AB1&quot;/&gt;&lt;wsp:rsid wsp:val=&quot;00C97998&quot;/&gt;&lt;wsp:rsid wsp:val=&quot;00CA4F12&quot;/&gt;&lt;wsp:rsid wsp:val=&quot;00CB2C4F&quot;/&gt;&lt;wsp:rsid wsp:val=&quot;00CB4714&quot;/&gt;&lt;wsp:rsid wsp:val=&quot;00CB695F&quot;/&gt;&lt;wsp:rsid wsp:val=&quot;00CC1459&quot;/&gt;&lt;wsp:rsid wsp:val=&quot;00CC2555&quot;/&gt;&lt;wsp:rsid wsp:val=&quot;00CC3529&quot;/&gt;&lt;wsp:rsid wsp:val=&quot;00CC4849&quot;/&gt;&lt;wsp:rsid wsp:val=&quot;00CC4B10&quot;/&gt;&lt;wsp:rsid wsp:val=&quot;00CC5816&quot;/&gt;&lt;wsp:rsid wsp:val=&quot;00CC7355&quot;/&gt;&lt;wsp:rsid wsp:val=&quot;00CD2B96&quot;/&gt;&lt;wsp:rsid wsp:val=&quot;00CD6BE6&quot;/&gt;&lt;wsp:rsid wsp:val=&quot;00CE0044&quot;/&gt;&lt;wsp:rsid wsp:val=&quot;00CE1987&quot;/&gt;&lt;wsp:rsid wsp:val=&quot;00CE1F95&quot;/&gt;&lt;wsp:rsid wsp:val=&quot;00CE4EBA&quot;/&gt;&lt;wsp:rsid wsp:val=&quot;00CE6ABA&quot;/&gt;&lt;wsp:rsid wsp:val=&quot;00CF112D&quot;/&gt;&lt;wsp:rsid wsp:val=&quot;00CF1A1D&quot;/&gt;&lt;wsp:rsid wsp:val=&quot;00CF31B5&quot;/&gt;&lt;wsp:rsid wsp:val=&quot;00CF37C2&quot;/&gt;&lt;wsp:rsid wsp:val=&quot;00CF5C00&quot;/&gt;&lt;wsp:rsid wsp:val=&quot;00CF6553&quot;/&gt;&lt;wsp:rsid wsp:val=&quot;00D0169B&quot;/&gt;&lt;wsp:rsid wsp:val=&quot;00D0293C&quot;/&gt;&lt;wsp:rsid wsp:val=&quot;00D06100&quot;/&gt;&lt;wsp:rsid wsp:val=&quot;00D0743F&quot;/&gt;&lt;wsp:rsid wsp:val=&quot;00D1458C&quot;/&gt;&lt;wsp:rsid wsp:val=&quot;00D213AA&quot;/&gt;&lt;wsp:rsid wsp:val=&quot;00D215D5&quot;/&gt;&lt;wsp:rsid wsp:val=&quot;00D25CCD&quot;/&gt;&lt;wsp:rsid wsp:val=&quot;00D3054B&quot;/&gt;&lt;wsp:rsid wsp:val=&quot;00D3504D&quot;/&gt;&lt;wsp:rsid wsp:val=&quot;00D42797&quot;/&gt;&lt;wsp:rsid wsp:val=&quot;00D511B9&quot;/&gt;&lt;wsp:rsid wsp:val=&quot;00D5139B&quot;/&gt;&lt;wsp:rsid wsp:val=&quot;00D5315C&quot;/&gt;&lt;wsp:rsid wsp:val=&quot;00D5466E&quot;/&gt;&lt;wsp:rsid wsp:val=&quot;00D572D5&quot;/&gt;&lt;wsp:rsid wsp:val=&quot;00D572D8&quot;/&gt;&lt;wsp:rsid wsp:val=&quot;00D6258C&quot;/&gt;&lt;wsp:rsid wsp:val=&quot;00D63945&quot;/&gt;&lt;wsp:rsid wsp:val=&quot;00D73D02&quot;/&gt;&lt;wsp:rsid wsp:val=&quot;00D73E93&quot;/&gt;&lt;wsp:rsid wsp:val=&quot;00D80390&quot;/&gt;&lt;wsp:rsid wsp:val=&quot;00D8098C&quot;/&gt;&lt;wsp:rsid wsp:val=&quot;00D837B8&quot;/&gt;&lt;wsp:rsid wsp:val=&quot;00D85138&quot;/&gt;&lt;wsp:rsid wsp:val=&quot;00D854E6&quot;/&gt;&lt;wsp:rsid wsp:val=&quot;00D85967&quot;/&gt;&lt;wsp:rsid wsp:val=&quot;00D86F01&quot;/&gt;&lt;wsp:rsid wsp:val=&quot;00D902A0&quot;/&gt;&lt;wsp:rsid wsp:val=&quot;00D92E2E&quot;/&gt;&lt;wsp:rsid wsp:val=&quot;00D939E1&quot;/&gt;&lt;wsp:rsid wsp:val=&quot;00D93C84&quot;/&gt;&lt;wsp:rsid wsp:val=&quot;00DA09EE&quot;/&gt;&lt;wsp:rsid wsp:val=&quot;00DA16DD&quot;/&gt;&lt;wsp:rsid wsp:val=&quot;00DA401B&quot;/&gt;&lt;wsp:rsid wsp:val=&quot;00DA4306&quot;/&gt;&lt;wsp:rsid wsp:val=&quot;00DA4471&quot;/&gt;&lt;wsp:rsid wsp:val=&quot;00DA5FDF&quot;/&gt;&lt;wsp:rsid wsp:val=&quot;00DB0B3D&quot;/&gt;&lt;wsp:rsid wsp:val=&quot;00DB13E4&quot;/&gt;&lt;wsp:rsid wsp:val=&quot;00DB1886&quot;/&gt;&lt;wsp:rsid wsp:val=&quot;00DB285B&quot;/&gt;&lt;wsp:rsid wsp:val=&quot;00DB6FED&quot;/&gt;&lt;wsp:rsid wsp:val=&quot;00DC3128&quot;/&gt;&lt;wsp:rsid wsp:val=&quot;00DC4765&quot;/&gt;&lt;wsp:rsid wsp:val=&quot;00DC7011&quot;/&gt;&lt;wsp:rsid wsp:val=&quot;00DD2FBA&quot;/&gt;&lt;wsp:rsid wsp:val=&quot;00DD5D2A&quot;/&gt;&lt;wsp:rsid wsp:val=&quot;00DD645B&quot;/&gt;&lt;wsp:rsid wsp:val=&quot;00DD7539&quot;/&gt;&lt;wsp:rsid wsp:val=&quot;00DE053C&quot;/&gt;&lt;wsp:rsid wsp:val=&quot;00DE2201&quot;/&gt;&lt;wsp:rsid wsp:val=&quot;00DE5B78&quot;/&gt;&lt;wsp:rsid wsp:val=&quot;00DE734E&quot;/&gt;&lt;wsp:rsid wsp:val=&quot;00DE76E9&quot;/&gt;&lt;wsp:rsid wsp:val=&quot;00DF0003&quot;/&gt;&lt;wsp:rsid wsp:val=&quot;00DF282A&quot;/&gt;&lt;wsp:rsid wsp:val=&quot;00DF45B2&quot;/&gt;&lt;wsp:rsid wsp:val=&quot;00DF5F34&quot;/&gt;&lt;wsp:rsid wsp:val=&quot;00DF6D6A&quot;/&gt;&lt;wsp:rsid wsp:val=&quot;00E0163C&quot;/&gt;&lt;wsp:rsid wsp:val=&quot;00E05713&quot;/&gt;&lt;wsp:rsid wsp:val=&quot;00E058E3&quot;/&gt;&lt;wsp:rsid wsp:val=&quot;00E06B92&quot;/&gt;&lt;wsp:rsid wsp:val=&quot;00E133B0&quot;/&gt;&lt;wsp:rsid wsp:val=&quot;00E1752F&quot;/&gt;&lt;wsp:rsid wsp:val=&quot;00E206FC&quot;/&gt;&lt;wsp:rsid wsp:val=&quot;00E212DC&quot;/&gt;&lt;wsp:rsid wsp:val=&quot;00E2144E&quot;/&gt;&lt;wsp:rsid wsp:val=&quot;00E23132&quot;/&gt;&lt;wsp:rsid wsp:val=&quot;00E24101&quot;/&gt;&lt;wsp:rsid wsp:val=&quot;00E24F78&quot;/&gt;&lt;wsp:rsid wsp:val=&quot;00E26E3C&quot;/&gt;&lt;wsp:rsid wsp:val=&quot;00E27269&quot;/&gt;&lt;wsp:rsid wsp:val=&quot;00E3431A&quot;/&gt;&lt;wsp:rsid wsp:val=&quot;00E352F2&quot;/&gt;&lt;wsp:rsid wsp:val=&quot;00E44D62&quot;/&gt;&lt;wsp:rsid wsp:val=&quot;00E53ABD&quot;/&gt;&lt;wsp:rsid wsp:val=&quot;00E53CAC&quot;/&gt;&lt;wsp:rsid wsp:val=&quot;00E552AF&quot;/&gt;&lt;wsp:rsid wsp:val=&quot;00E56B55&quot;/&gt;&lt;wsp:rsid wsp:val=&quot;00E56C8E&quot;/&gt;&lt;wsp:rsid wsp:val=&quot;00E62CF3&quot;/&gt;&lt;wsp:rsid wsp:val=&quot;00E6308F&quot;/&gt;&lt;wsp:rsid wsp:val=&quot;00E6547E&quot;/&gt;&lt;wsp:rsid wsp:val=&quot;00E65F77&quot;/&gt;&lt;wsp:rsid wsp:val=&quot;00E72195&quot;/&gt;&lt;wsp:rsid wsp:val=&quot;00E745BE&quot;/&gt;&lt;wsp:rsid wsp:val=&quot;00E749E5&quot;/&gt;&lt;wsp:rsid wsp:val=&quot;00E759E7&quot;/&gt;&lt;wsp:rsid wsp:val=&quot;00E800C9&quot;/&gt;&lt;wsp:rsid wsp:val=&quot;00E835D4&quot;/&gt;&lt;wsp:rsid wsp:val=&quot;00E86E4B&quot;/&gt;&lt;wsp:rsid wsp:val=&quot;00E86ECE&quot;/&gt;&lt;wsp:rsid wsp:val=&quot;00E87F15&quot;/&gt;&lt;wsp:rsid wsp:val=&quot;00E90343&quot;/&gt;&lt;wsp:rsid wsp:val=&quot;00E92ACB&quot;/&gt;&lt;wsp:rsid wsp:val=&quot;00E93801&quot;/&gt;&lt;wsp:rsid wsp:val=&quot;00E93BB5&quot;/&gt;&lt;wsp:rsid wsp:val=&quot;00E94466&quot;/&gt;&lt;wsp:rsid wsp:val=&quot;00E94665&quot;/&gt;&lt;wsp:rsid wsp:val=&quot;00E961B3&quot;/&gt;&lt;wsp:rsid wsp:val=&quot;00EA5D91&quot;/&gt;&lt;wsp:rsid wsp:val=&quot;00EA7398&quot;/&gt;&lt;wsp:rsid wsp:val=&quot;00EB09F9&quot;/&gt;&lt;wsp:rsid wsp:val=&quot;00EB1018&quot;/&gt;&lt;wsp:rsid wsp:val=&quot;00EB3A7C&quot;/&gt;&lt;wsp:rsid wsp:val=&quot;00EB486E&quot;/&gt;&lt;wsp:rsid wsp:val=&quot;00EB528B&quot;/&gt;&lt;wsp:rsid wsp:val=&quot;00EB58A3&quot;/&gt;&lt;wsp:rsid wsp:val=&quot;00EB5954&quot;/&gt;&lt;wsp:rsid wsp:val=&quot;00EB62B2&quot;/&gt;&lt;wsp:rsid wsp:val=&quot;00EC239A&quot;/&gt;&lt;wsp:rsid wsp:val=&quot;00EC6429&quot;/&gt;&lt;wsp:rsid wsp:val=&quot;00EC6604&quot;/&gt;&lt;wsp:rsid wsp:val=&quot;00EC7B68&quot;/&gt;&lt;wsp:rsid wsp:val=&quot;00ED04CC&quot;/&gt;&lt;wsp:rsid wsp:val=&quot;00ED0E92&quot;/&gt;&lt;wsp:rsid wsp:val=&quot;00ED37DF&quot;/&gt;&lt;wsp:rsid wsp:val=&quot;00ED4ACF&quot;/&gt;&lt;wsp:rsid wsp:val=&quot;00ED6F04&quot;/&gt;&lt;wsp:rsid wsp:val=&quot;00EE1CE2&quot;/&gt;&lt;wsp:rsid wsp:val=&quot;00EE2598&quot;/&gt;&lt;wsp:rsid wsp:val=&quot;00EF161F&quot;/&gt;&lt;wsp:rsid wsp:val=&quot;00EF3988&quot;/&gt;&lt;wsp:rsid wsp:val=&quot;00EF7AC3&quot;/&gt;&lt;wsp:rsid wsp:val=&quot;00F00AD1&quot;/&gt;&lt;wsp:rsid wsp:val=&quot;00F01323&quot;/&gt;&lt;wsp:rsid wsp:val=&quot;00F01DCF&quot;/&gt;&lt;wsp:rsid wsp:val=&quot;00F0564E&quot;/&gt;&lt;wsp:rsid wsp:val=&quot;00F057BA&quot;/&gt;&lt;wsp:rsid wsp:val=&quot;00F0648B&quot;/&gt;&lt;wsp:rsid wsp:val=&quot;00F1023F&quot;/&gt;&lt;wsp:rsid wsp:val=&quot;00F11302&quot;/&gt;&lt;wsp:rsid wsp:val=&quot;00F1492F&quot;/&gt;&lt;wsp:rsid wsp:val=&quot;00F14D5A&quot;/&gt;&lt;wsp:rsid wsp:val=&quot;00F20428&quot;/&gt;&lt;wsp:rsid wsp:val=&quot;00F204BA&quot;/&gt;&lt;wsp:rsid wsp:val=&quot;00F211D3&quot;/&gt;&lt;wsp:rsid wsp:val=&quot;00F21D67&quot;/&gt;&lt;wsp:rsid wsp:val=&quot;00F22A06&quot;/&gt;&lt;wsp:rsid wsp:val=&quot;00F22B5E&quot;/&gt;&lt;wsp:rsid wsp:val=&quot;00F24B5E&quot;/&gt;&lt;wsp:rsid wsp:val=&quot;00F255EF&quot;/&gt;&lt;wsp:rsid wsp:val=&quot;00F26159&quot;/&gt;&lt;wsp:rsid wsp:val=&quot;00F275D1&quot;/&gt;&lt;wsp:rsid wsp:val=&quot;00F306E8&quot;/&gt;&lt;wsp:rsid wsp:val=&quot;00F330E1&quot;/&gt;&lt;wsp:rsid wsp:val=&quot;00F34CC8&quot;/&gt;&lt;wsp:rsid wsp:val=&quot;00F37119&quot;/&gt;&lt;wsp:rsid wsp:val=&quot;00F425AA&quot;/&gt;&lt;wsp:rsid wsp:val=&quot;00F43AEF&quot;/&gt;&lt;wsp:rsid wsp:val=&quot;00F43E19&quot;/&gt;&lt;wsp:rsid wsp:val=&quot;00F44A58&quot;/&gt;&lt;wsp:rsid wsp:val=&quot;00F452B1&quot;/&gt;&lt;wsp:rsid wsp:val=&quot;00F527F0&quot;/&gt;&lt;wsp:rsid wsp:val=&quot;00F5391A&quot;/&gt;&lt;wsp:rsid wsp:val=&quot;00F5481B&quot;/&gt;&lt;wsp:rsid wsp:val=&quot;00F55EA0&quot;/&gt;&lt;wsp:rsid wsp:val=&quot;00F57F9B&quot;/&gt;&lt;wsp:rsid wsp:val=&quot;00F6066D&quot;/&gt;&lt;wsp:rsid wsp:val=&quot;00F651B4&quot;/&gt;&lt;wsp:rsid wsp:val=&quot;00F67C43&quot;/&gt;&lt;wsp:rsid wsp:val=&quot;00F7196E&quot;/&gt;&lt;wsp:rsid wsp:val=&quot;00F74376&quot;/&gt;&lt;wsp:rsid wsp:val=&quot;00F774ED&quot;/&gt;&lt;wsp:rsid wsp:val=&quot;00F83D1B&quot;/&gt;&lt;wsp:rsid wsp:val=&quot;00F852B1&quot;/&gt;&lt;wsp:rsid wsp:val=&quot;00F91DEB&quot;/&gt;&lt;wsp:rsid wsp:val=&quot;00F9393C&quot;/&gt;&lt;wsp:rsid wsp:val=&quot;00F94559&quot;/&gt;&lt;wsp:rsid wsp:val=&quot;00F95033&quot;/&gt;&lt;wsp:rsid wsp:val=&quot;00F96289&quot;/&gt;&lt;wsp:rsid wsp:val=&quot;00F97EBC&quot;/&gt;&lt;wsp:rsid wsp:val=&quot;00FA498E&quot;/&gt;&lt;wsp:rsid wsp:val=&quot;00FA5C4C&quot;/&gt;&lt;wsp:rsid wsp:val=&quot;00FA7295&quot;/&gt;&lt;wsp:rsid wsp:val=&quot;00FB1224&quot;/&gt;&lt;wsp:rsid wsp:val=&quot;00FB6EC6&quot;/&gt;&lt;wsp:rsid wsp:val=&quot;00FC2D30&quot;/&gt;&lt;wsp:rsid wsp:val=&quot;00FC430C&quot;/&gt;&lt;wsp:rsid wsp:val=&quot;00FC4449&quot;/&gt;&lt;wsp:rsid wsp:val=&quot;00FC5D05&quot;/&gt;&lt;wsp:rsid wsp:val=&quot;00FC6F4B&quot;/&gt;&lt;wsp:rsid wsp:val=&quot;00FD1590&quot;/&gt;&lt;wsp:rsid wsp:val=&quot;00FD377A&quot;/&gt;&lt;wsp:rsid wsp:val=&quot;00FD4D70&quot;/&gt;&lt;wsp:rsid wsp:val=&quot;00FD5A71&quot;/&gt;&lt;wsp:rsid wsp:val=&quot;00FD5F4A&quot;/&gt;&lt;wsp:rsid wsp:val=&quot;00FE102E&quot;/&gt;&lt;wsp:rsid wsp:val=&quot;00FE2B97&quot;/&gt;&lt;wsp:rsid wsp:val=&quot;00FE4102&quot;/&gt;&lt;wsp:rsid wsp:val=&quot;00FE475C&quot;/&gt;&lt;wsp:rsid wsp:val=&quot;00FE4D89&quot;/&gt;&lt;wsp:rsid wsp:val=&quot;00FE79E0&quot;/&gt;&lt;wsp:rsid wsp:val=&quot;00FF1F4E&quot;/&gt;&lt;wsp:rsid wsp:val=&quot;00FF2006&quot;/&gt;&lt;wsp:rsid wsp:val=&quot;00FF4CEE&quot;/&gt;&lt;/wsp:rsids&gt;&lt;/w:docPr&gt;&lt;w:body&gt;&lt;w:p wsp:rsidR=&quot;00000000&quot; wsp:rsidRDefault=&quot;00064F71&quot;&gt;&lt;m:oMathPara&gt;&lt;m:oMath&gt;&lt;m:r&gt;&lt;w:rPr&gt;&lt;w:rFonts w:ascii=&quot;Cambria Math&quot; w:h-ansi=&quot;Cambria Math&quot;/&gt;&lt;wx:font wx:val=&quot;Cambria Math&quot;/&gt;&lt;w:i/&gt;&lt;/w:rPr&gt;&lt;m:t&gt;                         +&lt;/m:t&gt;&lt;/m:r&gt;&lt;m:f&gt;&lt;m:fPr&gt;&lt;m:ctrlPr&gt;&lt;w:rPr&gt;&lt;w:rFonts w:ascii=&quot;Cambria Math&quot; w:h-ansi=&quot;Cambria Math&quot;/&gt;&lt;wx:font wx:val=&quot;Cambria Math&quot;/&gt;&lt;w:i/&gt;&lt;w:lang w:val=&quot;EN-US&quot;/&gt;&lt;/w:rPr&gt;&lt;/m:ctrlPr&gt;&lt;/m:fPr&gt;&lt;m:num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m:r&gt;&lt;w:rPr&gt;&lt;w:rFonts w:ascii=&quot;Cambria Math&quot; w:h-ansi=&quot;Cambria Math&quot;/&gt;&lt;wx:font wx:val=&quot;Cambria Math&quot;/&gt;&lt;w:i/&gt;&lt;/w:rPr&gt;&lt;m:t&gt;i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О±&lt;/m:t&gt;&lt;/m:r&gt;&lt;/m:e&gt;&lt;m:sub&gt;&lt;m:r&gt;&lt;w:rPr&gt;&lt;w:rFonts w:ascii=&quot;Cambria Math&quot; w:h-ansi=&quot;Cambria Math&quot;/&gt;&lt;wx:font wx:val=&quot;Cambria Math&quot;/&gt;&lt;w:i/&gt;&lt;/w:rPr&gt;&lt;m:t&gt;i&lt;/m:t&gt;&lt;/m:r&gt;&lt;/m:sub&gt;&lt;/m:sSub&gt;&lt;m:r&gt;&lt;w:rPr&gt;&lt;w:rFonts w:ascii=&quot;Cambria Math&quot; w:h-ansi=&quot;Cambria Math&quot;/&gt;&lt;wx:font wx:val=&quot;Cambria Math&quot;/&gt;&lt;w:i/&gt;&lt;/w:rPr&gt;&lt;m:t&gt;-&lt;/m:t&gt;&lt;/m:r&gt;&lt;m:r&gt;&lt;w:rPr&gt;&lt;w:rFonts w:ascii=&quot;Cambria Math&quot; w:h-ansi=&quot;Cambria Math&quot;/&gt;&lt;wx:font wx:val=&quot;Cambria Math&quot;/&gt;&lt;w:i/&gt;&lt;w:lang w:val=&quot;EN-US&quot;/&gt;&lt;/w:rPr&gt;&lt;m:t&gt;j&lt;/m:t&gt;&lt;/m:r&gt;&lt;m:d&gt;&lt;m:dPr&gt;&lt;m:ctrlPr&gt;&lt;w:rPr&gt;&lt;w:rFonts w:ascii=&quot;Cambria Math&quot; w:h-ansi=&quot;Cambria Math&quot;/&gt;&lt;wx:font wx:val=&quot;Cambria Math&quot;/&gt;&lt;w:i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П‰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/m:sSub&gt;&lt;m:r&gt;&lt;w:rPr&gt;&lt;w:rFonts w:ascii=&quot;Cambria Math&quot; w:h-ansi=&quot;Cambria Math&quot;/&gt;&lt;wx:font wx:val=&quot;Cambria Math&quot;/&gt;&lt;w:i/&gt;&lt;/w:rPr&gt;&lt;m:t&gt;+&lt;/m:t&gt;&lt;/m:r&gt;&lt;m:r&gt;&lt;w:rPr&gt;&lt;w:rFonts w:ascii=&quot;Cambria Math&quot; w:h-ansi=&quot;Cambria Math&quot;/&gt;&lt;wx:font wx:val=&quot;Cambria Math&quot;/&gt;&lt;w:i/&gt;&lt;w:lang w:val=&quot;EN-US&quot;/&gt;&lt;/w:rPr&gt;&lt;m:t&gt;П‰&lt;/m:t&gt;&lt;/m:r&gt;&lt;/m:e&gt;&lt;/m:d&gt;&lt;/m:den&gt;&lt;/m:f&gt;&lt;m:d&gt;&lt;m:dPr&gt;&lt;m:begChr m:val=&quot;[&quot;/&gt;&lt;m:endChr m:val=&quot;]&quot;/&gt;&lt;m:ctrlPr&gt;&lt;w:rPr&gt;&lt;w:rFonts w:ascii=&quot;Cambria Math&quot; w:h-ansi=&quot;Cambria Math&quot;/&gt;&lt;wx:font wx:val=&quot;Cambria Math&quot;/&gt;&lt;w:i/&gt;&lt;w:lang w:val=&quot;EN-US&quot;/&gt;&lt;/w:rPr&gt;&lt;/m:ctrlPr&gt;&lt;/m:dPr&gt;&lt;m:e&gt;&lt;m:sSup&gt;&lt;m:sSupPr&gt;&lt;m:ctrlPr&gt;&lt;w:rPr&gt;&lt;w:rFonts w:ascii=&quot;Cambria Math&quot; w:h-ansi=&quot;Cambria Math&quot;/&gt;&lt;wx:font wx:val=&quot;Cambria Math&quot;/&gt;&lt;w:i/&gt;&lt;w:lang w:val=&quot;EN-US&quot;/&gt;&lt;/w:rPr&gt;&lt;/m:ctrlPr&gt;&lt;/m:sSupPr&gt;&lt;m:e&gt;&lt;m:r&gt;&lt;w:rPr&gt;&lt;w:rFonts w:ascii=&quot;Cambria Math&quot; w:h-ansi=&quot;Cambria Math&quot;/&gt;&lt;wx:font wx:val=&quot;Cambria Math&quot;/&gt;&lt;w:i/&gt;&lt;w:lang w:val=&quot;EN-US&quot;/&gt;&lt;/w:rPr&gt;&lt;m:t&gt;e&lt;/m:t&gt;&lt;/m:r&gt;&lt;/m:e&gt;&lt;m:sup&gt;&lt;m:d&gt;&lt;m:dPr&gt;&lt;m:begChr m:val=&quot;[&quot;/&gt;&lt;m:endChr m:val=&quot;]&quot;/&gt;&lt;m:ctrlPr&gt;&lt;w:rPr&gt;&lt;w:rFonts w:ascii=&quot;Cambria Math&quot; w:h-ansi=&quot;Cambria Math&quot;/&gt;&lt;wx:font wx:val=&quot;Cambria Math&quot;/&gt;&lt;w:i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О±&lt;/m:t&gt;&lt;/m:r&gt;&lt;/m:e&gt;&lt;m:sub&gt;&lt;m:r&gt;&lt;w:rPr&gt;&lt;w:rFonts w:ascii=&quot;Cambria Math&quot; w:h-ansi=&quot;Cambria Math&quot;/&gt;&lt;wx:font wx:val=&quot;Cambria Math&quot;/&gt;&lt;w:i/&gt;&lt;/w:rPr&gt;&lt;m:t&gt;i&lt;/m:t&gt;&lt;/m:r&gt;&lt;/m:sub&gt;&lt;/m:sSub&gt;&lt;m:r&gt;&lt;w:rPr&gt;&lt;w:rFonts w:ascii=&quot;Cambria Math&quot; w:h-ansi=&quot;Cambria Math&quot;/&gt;&lt;wx:font wx:val=&quot;Cambria Math&quot;/&gt;&lt;w:i/&gt;&lt;/w:rPr&gt;&lt;m:t&gt;-&lt;/m:t&gt;&lt;/m:r&gt;&lt;m:r&gt;&lt;w:rPr&gt;&lt;w:rFonts w:ascii=&quot;Cambria Math&quot; w:h-ansi=&quot;Cambria Math&quot;/&gt;&lt;wx:font wx:val=&quot;Cambria Math&quot;/&gt;&lt;w:i/&gt;&lt;w:lang w:val=&quot;EN-US&quot;/&gt;&lt;/w:rPr&gt;&lt;m:t&gt;j&lt;/m:t&gt;&lt;/m:r&gt;&lt;m:d&gt;&lt;m:dPr&gt;&lt;m:ctrlPr&gt;&lt;w:rPr&gt;&lt;w:rFonts w:ascii=&quot;Cambria Math&quot; w:h-ansi=&quot;Cambria Math&quot;/&gt;&lt;wx:font wx:val=&quot;Cambria Math&quot;/&gt;&lt;w:i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П‰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/m:sSub&gt;&lt;m:r&gt;&lt;w:rPr&gt;&lt;w:rFonts w:ascii=&quot;Cambria Math&quot; w:h-ansi=&quot;Cambria Math&quot;/&gt;&lt;wx:font wx:val=&quot;Cambria Math&quot;/&gt;&lt;w:i/&gt;&lt;/w:rPr&gt;&lt;m:t&gt;+&lt;/m:t&gt;&lt;/m:r&gt;&lt;m:r&gt;&lt;w:rPr&gt;&lt;w:rFonts w:ascii=&quot;Cambria Math&quot; w:h-ansi=&quot;Cambria Math&quot;/&gt;&lt;wx:font wx:val=&quot;Cambria Math&quot;/&gt;&lt;w:i/&gt;&lt;w:lang w:val=&quot;EN-US&quot;/&gt;&lt;/w:rPr&gt;&lt;m:t&gt;П‰&lt;/m:t&gt;&lt;/m:r&gt;&lt;/m:e&gt;&lt;/m:d&gt;&lt;/m:e&gt;&lt;/m:d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/w:rPr&gt;&lt;m:t&gt;i&lt;/m:t&gt;&lt;/m:r&gt;&lt;/m:sub&gt;&lt;/m:sSub&gt;&lt;/m:sup&gt;&lt;/m:sSup&gt;&lt;m:r&gt;&lt;w:rPr&gt;&lt;w:rFonts w:ascii=&quot;Cambria Math&quot; w:h-ansi=&quot;Cambria Math&quot;/&gt;&lt;wx:font wx:val=&quot;Cambria Math&quot;/&gt;&lt;w:i/&gt;&lt;/w:rPr&gt;&lt;m:t&gt;-&lt;/m:t&gt;&lt;/m:r&gt;&lt;m:sSup&gt;&lt;m:sSupPr&gt;&lt;m:ctrlPr&gt;&lt;w:rPr&gt;&lt;w:rFonts w:ascii=&quot;Cambria Math&quot; w:h-ansi=&quot;Cambria Math&quot;/&gt;&lt;wx:font wx:val=&quot;Cambria Math&quot;/&gt;&lt;w:i/&gt;&lt;w:lang w:val=&quot;EN-US&quot;/&gt;&lt;/w:rPr&gt;&lt;/m:ctrlPr&gt;&lt;/m:sSupPr&gt;&lt;m:e&gt;&lt;m:r&gt;&lt;w:rPr&gt;&lt;w:rFonts w:ascii=&quot;Cambria Math&quot; w:h-ansi=&quot;Cambria Math&quot;/&gt;&lt;wx:font wx:val=&quot;Cambria Math&quot;/&gt;&lt;w:i/&gt;&lt;w:lang w:val=&quot;EN-US&quot;/&gt;&lt;/w:rPr&gt;&lt;m:t&gt;e&lt;/m:t&gt;&lt;/m:r&gt;&lt;/m:e&gt;&lt;m:sup&gt;&lt;m:d&gt;&lt;m:dPr&gt;&lt;m:begChr m:val=&quot;[&quot;/&gt;&lt;m:endChr m:val=&quot;]&quot;/&gt;&lt;m:ctrlPr&gt;&lt;w:rPr&gt;&lt;w:rFonts w:ascii=&quot;Cambria Math&quot; w:h-ansi=&quot;Cambria Math&quot;/&gt;&lt;wx:font wx:val=&quot;Cambria Math&quot;/&gt;&lt;w:i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О±&lt;/m:t&gt;&lt;/m:r&gt;&lt;/m:e&gt;&lt;m:sub&gt;&lt;m:r&gt;&lt;w:rPr&gt;&lt;w:rFonts w:ascii=&quot;Cambria Math&quot; w:h-ansi=&quot;Cambria Math&quot;/&gt;&lt;wx:font wx:val=&quot;Cambria Math&quot;/&gt;&lt;w:i/&gt;&lt;/w:rPr&gt;&lt;m:t&gt;i&lt;/m:t&gt;&lt;/m:r&gt;&lt;/m:sub&gt;&lt;/m:sSub&gt;&lt;m:r&gt;&lt;w:rPr&gt;&lt;w:rFonts w:ascii=&quot;Cambria Math&quot; w:h-ansi=&quot;Cambria Math&quot;/&gt;&lt;wx:font wx:val=&quot;Cambria Math&quot;/&gt;&lt;w:i/&gt;&lt;/w:rPr&gt;&lt;m:t&gt;-&lt;/m:t&gt;&lt;/m:r&gt;&lt;m:r&gt;&lt;w:rPr&gt;&lt;w:rFonts w:ascii=&quot;Cambria Math&quot; w:h-ansi=&quot;Cambria Math&quot;/&gt;&lt;wx:font wx:val=&quot;Cambria Math&quot;/&gt;&lt;w:i/&gt;&lt;w:lang w:val=&quot;EN-US&quot;/&gt;&lt;/w:rPr&gt;&lt;m:t&gt;j&lt;/m:t&gt;&lt;/m:r&gt;&lt;m:d&gt;&lt;m:dPr&gt;&lt;m:ctrlPr&gt;&lt;w:rPr&gt;&lt;w:rFonts w:ascii=&quot;Cambria Math&quot; w:h-ansi=&quot;Cambria Math&quot;/&gt;&lt;wx:font wx:val=&quot;Cambria Math&quot;/&gt;&lt;w:i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П‰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/m:sSub&gt;&lt;m:r&gt;&lt;w:rPr&gt;&lt;w:rFonts w:ascii=&quot;Cambria Math&quot; w:h-ansi=&quot;Cambria Math&quot;/&gt;&lt;wx:font wx:val=&quot;Cambria Math&quot;/&gt;&lt;w:i/&gt;&lt;/w:rPr&gt;&lt;m:t&gt;+&lt;/m:t&gt;&lt;/m:r&gt;&lt;m:r&gt;&lt;w:rPr&gt;&lt;w:rFonts w:ascii=&quot;Cambria Math&quot; w:h-ansi=&quot;Cambria Math&quot;/&gt;&lt;wx:font wx:val=&quot;Cambria Math&quot;/&gt;&lt;w:i/&gt;&lt;w:lang w:val=&quot;EN-US&quot;/&gt;&lt;/w:rPr&gt;&lt;m:t&gt;П‰&lt;/m:t&gt;&lt;/m:r&gt;&lt;/m:e&gt;&lt;/m:d&gt;&lt;/m:e&gt;&lt;/m:d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/w:rPr&gt;&lt;m:t&gt;i-1&lt;/m:t&gt;&lt;/m:r&gt;&lt;/m:sub&gt;&lt;/m:sSub&gt;&lt;/m:sup&gt;&lt;/m:sSup&gt;&lt;/m:e&gt;&lt;/m:d&gt;&lt;m:r&gt;&lt;w:rPr&gt;&lt;w:rFonts w:ascii=&quot;Cambria Math&quot; w:h-ansi=&quot;Cambria Math&quot;/&gt;&lt;wx:font wx:val=&quot;Cambria Math&quot;/&gt;&lt;w:i/&gt;&lt;/w:rPr&gt;&lt;m:t&gt;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53" o:title="" chromakey="white"/>
                </v:shape>
              </w:pict>
            </w:r>
          </w:p>
        </w:tc>
        <w:tc>
          <w:tcPr>
            <w:tcW w:w="1381" w:type="dxa"/>
            <w:vAlign w:val="center"/>
          </w:tcPr>
          <w:p w:rsidR="00611459" w:rsidRPr="00232ECB" w:rsidRDefault="00611459" w:rsidP="00232ECB">
            <w:pPr>
              <w:ind w:firstLine="0"/>
              <w:jc w:val="right"/>
              <w:rPr>
                <w:lang w:val="en-US"/>
              </w:rPr>
            </w:pPr>
            <w:r w:rsidRPr="00AF49CC">
              <w:t>(12)</w:t>
            </w:r>
          </w:p>
        </w:tc>
      </w:tr>
    </w:tbl>
    <w:p w:rsidR="00611459" w:rsidRPr="00AF49CC" w:rsidRDefault="00611459" w:rsidP="00BA1D4F"/>
    <w:p w:rsidR="00611459" w:rsidRPr="00AF49CC" w:rsidRDefault="00611459" w:rsidP="0027698E">
      <w:pPr>
        <w:rPr>
          <w:lang w:val="en-US"/>
        </w:rPr>
      </w:pPr>
      <w:r w:rsidRPr="00AF49CC">
        <w:t>Для последнего интервала</w:t>
      </w:r>
      <w:r w:rsidRPr="00AF49CC">
        <w:rPr>
          <w:b/>
          <w:i/>
          <w:lang w:val="en-US"/>
        </w:rPr>
        <w:t>n</w:t>
      </w:r>
    </w:p>
    <w:tbl>
      <w:tblPr>
        <w:tblW w:w="0" w:type="auto"/>
        <w:tblLook w:val="00A0"/>
      </w:tblPr>
      <w:tblGrid>
        <w:gridCol w:w="8609"/>
        <w:gridCol w:w="677"/>
      </w:tblGrid>
      <w:tr w:rsidR="00611459" w:rsidRPr="00AF49CC" w:rsidTr="00232ECB">
        <w:tc>
          <w:tcPr>
            <w:tcW w:w="7905" w:type="dxa"/>
          </w:tcPr>
          <w:p w:rsidR="00611459" w:rsidRPr="00232ECB" w:rsidRDefault="00611459" w:rsidP="00232ECB">
            <w:pPr>
              <w:ind w:firstLine="0"/>
              <w:rPr>
                <w:lang w:val="en-US"/>
              </w:rPr>
            </w:pPr>
            <w:r w:rsidRPr="00232ECB">
              <w:pict>
                <v:shape id="_x0000_i1078" type="#_x0000_t75" style="width:425.4pt;height:12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69&quot;/&gt;&lt;w:doNotEmbedSystemFonts/&gt;&lt;w:defaultTabStop w:val=&quot;708&quot;/&gt;&lt;w:autoHyphenation/&gt;&lt;w:hyphenationZone w:val=&quot;357&quot;/&gt;&lt;w:doNotHyphenateCaps/&gt;&lt;w:drawingGridHorizontalSpacing w:val=&quot;140&quot;/&gt;&lt;w:drawingGridVerticalSpacing w:val=&quot;381&quot;/&gt;&lt;w:displayHorizontalDrawingGridEvery w:val=&quot;2&quot;/&gt;&lt;w:punctuationKerning/&gt;&lt;w:characterSpacingControl w:val=&quot;DontCompress&quot;/&gt;&lt;w:optimizeForBrowser/&gt;&lt;w:allowPNG/&gt;&lt;w:doNotSaveWebPagesAsSingleFil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12F04&quot;/&gt;&lt;wsp:rsid wsp:val=&quot;00000DC8&quot;/&gt;&lt;wsp:rsid wsp:val=&quot;00012B88&quot;/&gt;&lt;wsp:rsid wsp:val=&quot;0001427E&quot;/&gt;&lt;wsp:rsid wsp:val=&quot;00015252&quot;/&gt;&lt;wsp:rsid wsp:val=&quot;000155E9&quot;/&gt;&lt;wsp:rsid wsp:val=&quot;00015E30&quot;/&gt;&lt;wsp:rsid wsp:val=&quot;00022AB5&quot;/&gt;&lt;wsp:rsid wsp:val=&quot;000256B4&quot;/&gt;&lt;wsp:rsid wsp:val=&quot;00025EA1&quot;/&gt;&lt;wsp:rsid wsp:val=&quot;00027082&quot;/&gt;&lt;wsp:rsid wsp:val=&quot;00027691&quot;/&gt;&lt;wsp:rsid wsp:val=&quot;00036A2C&quot;/&gt;&lt;wsp:rsid wsp:val=&quot;00042390&quot;/&gt;&lt;wsp:rsid wsp:val=&quot;00042E84&quot;/&gt;&lt;wsp:rsid wsp:val=&quot;00043FE4&quot;/&gt;&lt;wsp:rsid wsp:val=&quot;000611FE&quot;/&gt;&lt;wsp:rsid wsp:val=&quot;00062582&quot;/&gt;&lt;wsp:rsid wsp:val=&quot;00062A36&quot;/&gt;&lt;wsp:rsid wsp:val=&quot;00065241&quot;/&gt;&lt;wsp:rsid wsp:val=&quot;0006644D&quot;/&gt;&lt;wsp:rsid wsp:val=&quot;0006702A&quot;/&gt;&lt;wsp:rsid wsp:val=&quot;000675EB&quot;/&gt;&lt;wsp:rsid wsp:val=&quot;00087B2D&quot;/&gt;&lt;wsp:rsid wsp:val=&quot;000907B6&quot;/&gt;&lt;wsp:rsid wsp:val=&quot;00091354&quot;/&gt;&lt;wsp:rsid wsp:val=&quot;000A12F2&quot;/&gt;&lt;wsp:rsid wsp:val=&quot;000A25DB&quot;/&gt;&lt;wsp:rsid wsp:val=&quot;000A460E&quot;/&gt;&lt;wsp:rsid wsp:val=&quot;000A51EB&quot;/&gt;&lt;wsp:rsid wsp:val=&quot;000A71C2&quot;/&gt;&lt;wsp:rsid wsp:val=&quot;000A7E67&quot;/&gt;&lt;wsp:rsid wsp:val=&quot;000B00A6&quot;/&gt;&lt;wsp:rsid wsp:val=&quot;000B1930&quot;/&gt;&lt;wsp:rsid wsp:val=&quot;000B25DD&quot;/&gt;&lt;wsp:rsid wsp:val=&quot;000B2D25&quot;/&gt;&lt;wsp:rsid wsp:val=&quot;000B3A07&quot;/&gt;&lt;wsp:rsid wsp:val=&quot;000C1BE1&quot;/&gt;&lt;wsp:rsid wsp:val=&quot;000C35F6&quot;/&gt;&lt;wsp:rsid wsp:val=&quot;000C5152&quot;/&gt;&lt;wsp:rsid wsp:val=&quot;000D1B58&quot;/&gt;&lt;wsp:rsid wsp:val=&quot;000D5650&quot;/&gt;&lt;wsp:rsid wsp:val=&quot;000D7AB9&quot;/&gt;&lt;wsp:rsid wsp:val=&quot;000E198A&quot;/&gt;&lt;wsp:rsid wsp:val=&quot;000E2F97&quot;/&gt;&lt;wsp:rsid wsp:val=&quot;000E3F01&quot;/&gt;&lt;wsp:rsid wsp:val=&quot;000E4D61&quot;/&gt;&lt;wsp:rsid wsp:val=&quot;000E52CD&quot;/&gt;&lt;wsp:rsid wsp:val=&quot;000E66AA&quot;/&gt;&lt;wsp:rsid wsp:val=&quot;000F1665&quot;/&gt;&lt;wsp:rsid wsp:val=&quot;000F4D3A&quot;/&gt;&lt;wsp:rsid wsp:val=&quot;000F50B4&quot;/&gt;&lt;wsp:rsid wsp:val=&quot;000F70AC&quot;/&gt;&lt;wsp:rsid wsp:val=&quot;001018AE&quot;/&gt;&lt;wsp:rsid wsp:val=&quot;001024DC&quot;/&gt;&lt;wsp:rsid wsp:val=&quot;00102CCB&quot;/&gt;&lt;wsp:rsid wsp:val=&quot;001056BE&quot;/&gt;&lt;wsp:rsid wsp:val=&quot;00110D34&quot;/&gt;&lt;wsp:rsid wsp:val=&quot;00130DFF&quot;/&gt;&lt;wsp:rsid wsp:val=&quot;00132126&quot;/&gt;&lt;wsp:rsid wsp:val=&quot;001346A0&quot;/&gt;&lt;wsp:rsid wsp:val=&quot;001366CF&quot;/&gt;&lt;wsp:rsid wsp:val=&quot;00137164&quot;/&gt;&lt;wsp:rsid wsp:val=&quot;00137B68&quot;/&gt;&lt;wsp:rsid wsp:val=&quot;00137FC8&quot;/&gt;&lt;wsp:rsid wsp:val=&quot;0014268D&quot;/&gt;&lt;wsp:rsid wsp:val=&quot;00146764&quot;/&gt;&lt;wsp:rsid wsp:val=&quot;00146F62&quot;/&gt;&lt;wsp:rsid wsp:val=&quot;001505E1&quot;/&gt;&lt;wsp:rsid wsp:val=&quot;00150A3C&quot;/&gt;&lt;wsp:rsid wsp:val=&quot;00150A53&quot;/&gt;&lt;wsp:rsid wsp:val=&quot;00151F4A&quot;/&gt;&lt;wsp:rsid wsp:val=&quot;001632B0&quot;/&gt;&lt;wsp:rsid wsp:val=&quot;001654F0&quot;/&gt;&lt;wsp:rsid wsp:val=&quot;00166743&quot;/&gt;&lt;wsp:rsid wsp:val=&quot;00171F73&quot;/&gt;&lt;wsp:rsid wsp:val=&quot;00174F60&quot;/&gt;&lt;wsp:rsid wsp:val=&quot;001800F0&quot;/&gt;&lt;wsp:rsid wsp:val=&quot;001852B3&quot;/&gt;&lt;wsp:rsid wsp:val=&quot;001864B6&quot;/&gt;&lt;wsp:rsid wsp:val=&quot;001930CB&quot;/&gt;&lt;wsp:rsid wsp:val=&quot;001A0EC0&quot;/&gt;&lt;wsp:rsid wsp:val=&quot;001A207B&quot;/&gt;&lt;wsp:rsid wsp:val=&quot;001A535A&quot;/&gt;&lt;wsp:rsid wsp:val=&quot;001B2A26&quot;/&gt;&lt;wsp:rsid wsp:val=&quot;001B59BF&quot;/&gt;&lt;wsp:rsid wsp:val=&quot;001C1E84&quot;/&gt;&lt;wsp:rsid wsp:val=&quot;001C520D&quot;/&gt;&lt;wsp:rsid wsp:val=&quot;001C5731&quot;/&gt;&lt;wsp:rsid wsp:val=&quot;001D28EA&quot;/&gt;&lt;wsp:rsid wsp:val=&quot;001D5300&quot;/&gt;&lt;wsp:rsid wsp:val=&quot;001E18B9&quot;/&gt;&lt;wsp:rsid wsp:val=&quot;001E1F66&quot;/&gt;&lt;wsp:rsid wsp:val=&quot;001E6525&quot;/&gt;&lt;wsp:rsid wsp:val=&quot;001E7283&quot;/&gt;&lt;wsp:rsid wsp:val=&quot;001E73BA&quot;/&gt;&lt;wsp:rsid wsp:val=&quot;001E7492&quot;/&gt;&lt;wsp:rsid wsp:val=&quot;001F06A3&quot;/&gt;&lt;wsp:rsid wsp:val=&quot;001F16E3&quot;/&gt;&lt;wsp:rsid wsp:val=&quot;001F42F0&quot;/&gt;&lt;wsp:rsid wsp:val=&quot;001F566A&quot;/&gt;&lt;wsp:rsid wsp:val=&quot;001F7425&quot;/&gt;&lt;wsp:rsid wsp:val=&quot;001F77D0&quot;/&gt;&lt;wsp:rsid wsp:val=&quot;0020042E&quot;/&gt;&lt;wsp:rsid wsp:val=&quot;00202A19&quot;/&gt;&lt;wsp:rsid wsp:val=&quot;00204D50&quot;/&gt;&lt;wsp:rsid wsp:val=&quot;00204DE9&quot;/&gt;&lt;wsp:rsid wsp:val=&quot;002052D5&quot;/&gt;&lt;wsp:rsid wsp:val=&quot;002101D9&quot;/&gt;&lt;wsp:rsid wsp:val=&quot;00210E90&quot;/&gt;&lt;wsp:rsid wsp:val=&quot;002111DA&quot;/&gt;&lt;wsp:rsid wsp:val=&quot;00211533&quot;/&gt;&lt;wsp:rsid wsp:val=&quot;00212F04&quot;/&gt;&lt;wsp:rsid wsp:val=&quot;0021397F&quot;/&gt;&lt;wsp:rsid wsp:val=&quot;002174DC&quot;/&gt;&lt;wsp:rsid wsp:val=&quot;002256F9&quot;/&gt;&lt;wsp:rsid wsp:val=&quot;00225757&quot;/&gt;&lt;wsp:rsid wsp:val=&quot;00225891&quot;/&gt;&lt;wsp:rsid wsp:val=&quot;00227272&quot;/&gt;&lt;wsp:rsid wsp:val=&quot;00230031&quot;/&gt;&lt;wsp:rsid wsp:val=&quot;00231A08&quot;/&gt;&lt;wsp:rsid wsp:val=&quot;00232BF3&quot;/&gt;&lt;wsp:rsid wsp:val=&quot;00232ECB&quot;/&gt;&lt;wsp:rsid wsp:val=&quot;00234D66&quot;/&gt;&lt;wsp:rsid wsp:val=&quot;00240F05&quot;/&gt;&lt;wsp:rsid wsp:val=&quot;00242F0B&quot;/&gt;&lt;wsp:rsid wsp:val=&quot;00244855&quot;/&gt;&lt;wsp:rsid wsp:val=&quot;00244BA0&quot;/&gt;&lt;wsp:rsid wsp:val=&quot;00246149&quot;/&gt;&lt;wsp:rsid wsp:val=&quot;002472B5&quot;/&gt;&lt;wsp:rsid wsp:val=&quot;00250440&quot;/&gt;&lt;wsp:rsid wsp:val=&quot;002504F8&quot;/&gt;&lt;wsp:rsid wsp:val=&quot;002600C8&quot;/&gt;&lt;wsp:rsid wsp:val=&quot;00260B3D&quot;/&gt;&lt;wsp:rsid wsp:val=&quot;002632A4&quot;/&gt;&lt;wsp:rsid wsp:val=&quot;00271A81&quot;/&gt;&lt;wsp:rsid wsp:val=&quot;00273B17&quot;/&gt;&lt;wsp:rsid wsp:val=&quot;0027698E&quot;/&gt;&lt;wsp:rsid wsp:val=&quot;002779D1&quot;/&gt;&lt;wsp:rsid wsp:val=&quot;00281B18&quot;/&gt;&lt;wsp:rsid wsp:val=&quot;002824F5&quot;/&gt;&lt;wsp:rsid wsp:val=&quot;00284725&quot;/&gt;&lt;wsp:rsid wsp:val=&quot;00290D00&quot;/&gt;&lt;wsp:rsid wsp:val=&quot;00291EE8&quot;/&gt;&lt;wsp:rsid wsp:val=&quot;00292FEE&quot;/&gt;&lt;wsp:rsid wsp:val=&quot;00294426&quot;/&gt;&lt;wsp:rsid wsp:val=&quot;002A0544&quot;/&gt;&lt;wsp:rsid wsp:val=&quot;002A06FF&quot;/&gt;&lt;wsp:rsid wsp:val=&quot;002A077C&quot;/&gt;&lt;wsp:rsid wsp:val=&quot;002A1247&quot;/&gt;&lt;wsp:rsid wsp:val=&quot;002A3F2A&quot;/&gt;&lt;wsp:rsid wsp:val=&quot;002A477C&quot;/&gt;&lt;wsp:rsid wsp:val=&quot;002A66A7&quot;/&gt;&lt;wsp:rsid wsp:val=&quot;002A686D&quot;/&gt;&lt;wsp:rsid wsp:val=&quot;002B04A0&quot;/&gt;&lt;wsp:rsid wsp:val=&quot;002B2856&quot;/&gt;&lt;wsp:rsid wsp:val=&quot;002B2A11&quot;/&gt;&lt;wsp:rsid wsp:val=&quot;002B2A18&quot;/&gt;&lt;wsp:rsid wsp:val=&quot;002C4945&quot;/&gt;&lt;wsp:rsid wsp:val=&quot;002C5850&quot;/&gt;&lt;wsp:rsid wsp:val=&quot;002C6ED6&quot;/&gt;&lt;wsp:rsid wsp:val=&quot;002C7254&quot;/&gt;&lt;wsp:rsid wsp:val=&quot;002D5084&quot;/&gt;&lt;wsp:rsid wsp:val=&quot;002D5E95&quot;/&gt;&lt;wsp:rsid wsp:val=&quot;002D5FF8&quot;/&gt;&lt;wsp:rsid wsp:val=&quot;002E7A2B&quot;/&gt;&lt;wsp:rsid wsp:val=&quot;002F0033&quot;/&gt;&lt;wsp:rsid wsp:val=&quot;002F4B1D&quot;/&gt;&lt;wsp:rsid wsp:val=&quot;002F5748&quot;/&gt;&lt;wsp:rsid wsp:val=&quot;002F5E41&quot;/&gt;&lt;wsp:rsid wsp:val=&quot;002F7BF9&quot;/&gt;&lt;wsp:rsid wsp:val=&quot;0030107F&quot;/&gt;&lt;wsp:rsid wsp:val=&quot;00302069&quot;/&gt;&lt;wsp:rsid wsp:val=&quot;003063F0&quot;/&gt;&lt;wsp:rsid wsp:val=&quot;00306980&quot;/&gt;&lt;wsp:rsid wsp:val=&quot;003103B7&quot;/&gt;&lt;wsp:rsid wsp:val=&quot;00316734&quot;/&gt;&lt;wsp:rsid wsp:val=&quot;00317380&quot;/&gt;&lt;wsp:rsid wsp:val=&quot;00317F18&quot;/&gt;&lt;wsp:rsid wsp:val=&quot;0032640D&quot;/&gt;&lt;wsp:rsid wsp:val=&quot;00332356&quot;/&gt;&lt;wsp:rsid wsp:val=&quot;003415E2&quot;/&gt;&lt;wsp:rsid wsp:val=&quot;003427E4&quot;/&gt;&lt;wsp:rsid wsp:val=&quot;00343F66&quot;/&gt;&lt;wsp:rsid wsp:val=&quot;00344143&quot;/&gt;&lt;wsp:rsid wsp:val=&quot;00344822&quot;/&gt;&lt;wsp:rsid wsp:val=&quot;00350FB2&quot;/&gt;&lt;wsp:rsid wsp:val=&quot;00351F44&quot;/&gt;&lt;wsp:rsid wsp:val=&quot;003534CE&quot;/&gt;&lt;wsp:rsid wsp:val=&quot;00361465&quot;/&gt;&lt;wsp:rsid wsp:val=&quot;0036221D&quot;/&gt;&lt;wsp:rsid wsp:val=&quot;00364527&quot;/&gt;&lt;wsp:rsid wsp:val=&quot;00366EA3&quot;/&gt;&lt;wsp:rsid wsp:val=&quot;0037307B&quot;/&gt;&lt;wsp:rsid wsp:val=&quot;0037307D&quot;/&gt;&lt;wsp:rsid wsp:val=&quot;00373F15&quot;/&gt;&lt;wsp:rsid wsp:val=&quot;003746B3&quot;/&gt;&lt;wsp:rsid wsp:val=&quot;00381567&quot;/&gt;&lt;wsp:rsid wsp:val=&quot;00382CBE&quot;/&gt;&lt;wsp:rsid wsp:val=&quot;00385048&quot;/&gt;&lt;wsp:rsid wsp:val=&quot;00391E1B&quot;/&gt;&lt;wsp:rsid wsp:val=&quot;00394257&quot;/&gt;&lt;wsp:rsid wsp:val=&quot;00394402&quot;/&gt;&lt;wsp:rsid wsp:val=&quot;00394EDF&quot;/&gt;&lt;wsp:rsid wsp:val=&quot;003A01BC&quot;/&gt;&lt;wsp:rsid wsp:val=&quot;003A24FA&quot;/&gt;&lt;wsp:rsid wsp:val=&quot;003B031D&quot;/&gt;&lt;wsp:rsid wsp:val=&quot;003B03EE&quot;/&gt;&lt;wsp:rsid wsp:val=&quot;003B1472&quot;/&gt;&lt;wsp:rsid wsp:val=&quot;003B7927&quot;/&gt;&lt;wsp:rsid wsp:val=&quot;003C02A6&quot;/&gt;&lt;wsp:rsid wsp:val=&quot;003C39F7&quot;/&gt;&lt;wsp:rsid wsp:val=&quot;003C6978&quot;/&gt;&lt;wsp:rsid wsp:val=&quot;003D15CB&quot;/&gt;&lt;wsp:rsid wsp:val=&quot;003D1782&quot;/&gt;&lt;wsp:rsid wsp:val=&quot;003D3457&quot;/&gt;&lt;wsp:rsid wsp:val=&quot;003D3DCA&quot;/&gt;&lt;wsp:rsid wsp:val=&quot;003D6674&quot;/&gt;&lt;wsp:rsid wsp:val=&quot;003D6769&quot;/&gt;&lt;wsp:rsid wsp:val=&quot;003E0301&quot;/&gt;&lt;wsp:rsid wsp:val=&quot;003E0422&quot;/&gt;&lt;wsp:rsid wsp:val=&quot;003F365B&quot;/&gt;&lt;wsp:rsid wsp:val=&quot;003F4C53&quot;/&gt;&lt;wsp:rsid wsp:val=&quot;003F63C1&quot;/&gt;&lt;wsp:rsid wsp:val=&quot;0040088F&quot;/&gt;&lt;wsp:rsid wsp:val=&quot;00402E09&quot;/&gt;&lt;wsp:rsid wsp:val=&quot;00403775&quot;/&gt;&lt;wsp:rsid wsp:val=&quot;00406EB8&quot;/&gt;&lt;wsp:rsid wsp:val=&quot;00411EAB&quot;/&gt;&lt;wsp:rsid wsp:val=&quot;00415195&quot;/&gt;&lt;wsp:rsid wsp:val=&quot;004270D1&quot;/&gt;&lt;wsp:rsid wsp:val=&quot;004309DF&quot;/&gt;&lt;wsp:rsid wsp:val=&quot;0043187E&quot;/&gt;&lt;wsp:rsid wsp:val=&quot;00433787&quot;/&gt;&lt;wsp:rsid wsp:val=&quot;00436210&quot;/&gt;&lt;wsp:rsid wsp:val=&quot;00436AEC&quot;/&gt;&lt;wsp:rsid wsp:val=&quot;00442A2C&quot;/&gt;&lt;wsp:rsid wsp:val=&quot;004503EC&quot;/&gt;&lt;wsp:rsid wsp:val=&quot;00452500&quot;/&gt;&lt;wsp:rsid wsp:val=&quot;00452D5E&quot;/&gt;&lt;wsp:rsid wsp:val=&quot;004537F6&quot;/&gt;&lt;wsp:rsid wsp:val=&quot;0045380C&quot;/&gt;&lt;wsp:rsid wsp:val=&quot;004562BC&quot;/&gt;&lt;wsp:rsid wsp:val=&quot;00465F64&quot;/&gt;&lt;wsp:rsid wsp:val=&quot;00473ABF&quot;/&gt;&lt;wsp:rsid wsp:val=&quot;004748BE&quot;/&gt;&lt;wsp:rsid wsp:val=&quot;00476B0F&quot;/&gt;&lt;wsp:rsid wsp:val=&quot;00477BC6&quot;/&gt;&lt;wsp:rsid wsp:val=&quot;0048210E&quot;/&gt;&lt;wsp:rsid wsp:val=&quot;00485C49&quot;/&gt;&lt;wsp:rsid wsp:val=&quot;00487DB1&quot;/&gt;&lt;wsp:rsid wsp:val=&quot;00490F4D&quot;/&gt;&lt;wsp:rsid wsp:val=&quot;00491E80&quot;/&gt;&lt;wsp:rsid wsp:val=&quot;00492255&quot;/&gt;&lt;wsp:rsid wsp:val=&quot;00496238&quot;/&gt;&lt;wsp:rsid wsp:val=&quot;00496359&quot;/&gt;&lt;wsp:rsid wsp:val=&quot;004A02D5&quot;/&gt;&lt;wsp:rsid wsp:val=&quot;004A03B0&quot;/&gt;&lt;wsp:rsid wsp:val=&quot;004A082B&quot;/&gt;&lt;wsp:rsid wsp:val=&quot;004A46D4&quot;/&gt;&lt;wsp:rsid wsp:val=&quot;004A5F62&quot;/&gt;&lt;wsp:rsid wsp:val=&quot;004A62A8&quot;/&gt;&lt;wsp:rsid wsp:val=&quot;004A66EF&quot;/&gt;&lt;wsp:rsid wsp:val=&quot;004A6D17&quot;/&gt;&lt;wsp:rsid wsp:val=&quot;004B275D&quot;/&gt;&lt;wsp:rsid wsp:val=&quot;004B3A61&quot;/&gt;&lt;wsp:rsid wsp:val=&quot;004B7618&quot;/&gt;&lt;wsp:rsid wsp:val=&quot;004C51EB&quot;/&gt;&lt;wsp:rsid wsp:val=&quot;004C656C&quot;/&gt;&lt;wsp:rsid wsp:val=&quot;004D4690&quot;/&gt;&lt;wsp:rsid wsp:val=&quot;004D5A29&quot;/&gt;&lt;wsp:rsid wsp:val=&quot;004D77F0&quot;/&gt;&lt;wsp:rsid wsp:val=&quot;004E35F5&quot;/&gt;&lt;wsp:rsid wsp:val=&quot;004E556C&quot;/&gt;&lt;wsp:rsid wsp:val=&quot;004F59CA&quot;/&gt;&lt;wsp:rsid wsp:val=&quot;00500A20&quot;/&gt;&lt;wsp:rsid wsp:val=&quot;00504760&quot;/&gt;&lt;wsp:rsid wsp:val=&quot;005067CA&quot;/&gt;&lt;wsp:rsid wsp:val=&quot;00507283&quot;/&gt;&lt;wsp:rsid wsp:val=&quot;00510658&quot;/&gt;&lt;wsp:rsid wsp:val=&quot;00521180&quot;/&gt;&lt;wsp:rsid wsp:val=&quot;00522892&quot;/&gt;&lt;wsp:rsid wsp:val=&quot;0053178F&quot;/&gt;&lt;wsp:rsid wsp:val=&quot;00533390&quot;/&gt;&lt;wsp:rsid wsp:val=&quot;00542D6B&quot;/&gt;&lt;wsp:rsid wsp:val=&quot;00547DDA&quot;/&gt;&lt;wsp:rsid wsp:val=&quot;00550E37&quot;/&gt;&lt;wsp:rsid wsp:val=&quot;0055286B&quot;/&gt;&lt;wsp:rsid wsp:val=&quot;0055360B&quot;/&gt;&lt;wsp:rsid wsp:val=&quot;005614C4&quot;/&gt;&lt;wsp:rsid wsp:val=&quot;00562430&quot;/&gt;&lt;wsp:rsid wsp:val=&quot;00562471&quot;/&gt;&lt;wsp:rsid wsp:val=&quot;005625CB&quot;/&gt;&lt;wsp:rsid wsp:val=&quot;00563CE5&quot;/&gt;&lt;wsp:rsid wsp:val=&quot;0056665F&quot;/&gt;&lt;wsp:rsid wsp:val=&quot;005717BF&quot;/&gt;&lt;wsp:rsid wsp:val=&quot;00574D3F&quot;/&gt;&lt;wsp:rsid wsp:val=&quot;00576B30&quot;/&gt;&lt;wsp:rsid wsp:val=&quot;00583DE9&quot;/&gt;&lt;wsp:rsid wsp:val=&quot;00584A39&quot;/&gt;&lt;wsp:rsid wsp:val=&quot;00595B51&quot;/&gt;&lt;wsp:rsid wsp:val=&quot;005A04ED&quot;/&gt;&lt;wsp:rsid wsp:val=&quot;005A0755&quot;/&gt;&lt;wsp:rsid wsp:val=&quot;005A67FC&quot;/&gt;&lt;wsp:rsid wsp:val=&quot;005B3E66&quot;/&gt;&lt;wsp:rsid wsp:val=&quot;005B4E7E&quot;/&gt;&lt;wsp:rsid wsp:val=&quot;005B50F3&quot;/&gt;&lt;wsp:rsid wsp:val=&quot;005C1A48&quot;/&gt;&lt;wsp:rsid wsp:val=&quot;005C6EF1&quot;/&gt;&lt;wsp:rsid wsp:val=&quot;005D360A&quot;/&gt;&lt;wsp:rsid wsp:val=&quot;005D378E&quot;/&gt;&lt;wsp:rsid wsp:val=&quot;005D3849&quot;/&gt;&lt;wsp:rsid wsp:val=&quot;005D4C29&quot;/&gt;&lt;wsp:rsid wsp:val=&quot;005E0599&quot;/&gt;&lt;wsp:rsid wsp:val=&quot;005E3B8E&quot;/&gt;&lt;wsp:rsid wsp:val=&quot;005E4C40&quot;/&gt;&lt;wsp:rsid wsp:val=&quot;005E7043&quot;/&gt;&lt;wsp:rsid wsp:val=&quot;005F086A&quot;/&gt;&lt;wsp:rsid wsp:val=&quot;005F21CC&quot;/&gt;&lt;wsp:rsid wsp:val=&quot;005F3900&quot;/&gt;&lt;wsp:rsid wsp:val=&quot;005F50F5&quot;/&gt;&lt;wsp:rsid wsp:val=&quot;0060306E&quot;/&gt;&lt;wsp:rsid wsp:val=&quot;0060704E&quot;/&gt;&lt;wsp:rsid wsp:val=&quot;006079B5&quot;/&gt;&lt;wsp:rsid wsp:val=&quot;006137BA&quot;/&gt;&lt;wsp:rsid wsp:val=&quot;00613F07&quot;/&gt;&lt;wsp:rsid wsp:val=&quot;006141FF&quot;/&gt;&lt;wsp:rsid wsp:val=&quot;00621230&quot;/&gt;&lt;wsp:rsid wsp:val=&quot;006231E5&quot;/&gt;&lt;wsp:rsid wsp:val=&quot;006321E9&quot;/&gt;&lt;wsp:rsid wsp:val=&quot;00637B61&quot;/&gt;&lt;wsp:rsid wsp:val=&quot;00644F35&quot;/&gt;&lt;wsp:rsid wsp:val=&quot;00652556&quot;/&gt;&lt;wsp:rsid wsp:val=&quot;00654C35&quot;/&gt;&lt;wsp:rsid wsp:val=&quot;0065510E&quot;/&gt;&lt;wsp:rsid wsp:val=&quot;0066448C&quot;/&gt;&lt;wsp:rsid wsp:val=&quot;00664BA8&quot;/&gt;&lt;wsp:rsid wsp:val=&quot;006650C3&quot;/&gt;&lt;wsp:rsid wsp:val=&quot;00677EC9&quot;/&gt;&lt;wsp:rsid wsp:val=&quot;0068026E&quot;/&gt;&lt;wsp:rsid wsp:val=&quot;00683171&quot;/&gt;&lt;wsp:rsid wsp:val=&quot;00684B8F&quot;/&gt;&lt;wsp:rsid wsp:val=&quot;00687F1F&quot;/&gt;&lt;wsp:rsid wsp:val=&quot;006909ED&quot;/&gt;&lt;wsp:rsid wsp:val=&quot;0069369B&quot;/&gt;&lt;wsp:rsid wsp:val=&quot;00694939&quot;/&gt;&lt;wsp:rsid wsp:val=&quot;006968BD&quot;/&gt;&lt;wsp:rsid wsp:val=&quot;006A1085&quot;/&gt;&lt;wsp:rsid wsp:val=&quot;006A1363&quot;/&gt;&lt;wsp:rsid wsp:val=&quot;006A2D43&quot;/&gt;&lt;wsp:rsid wsp:val=&quot;006A315A&quot;/&gt;&lt;wsp:rsid wsp:val=&quot;006A5B34&quot;/&gt;&lt;wsp:rsid wsp:val=&quot;006B01D0&quot;/&gt;&lt;wsp:rsid wsp:val=&quot;006B13A0&quot;/&gt;&lt;wsp:rsid wsp:val=&quot;006B2B5C&quot;/&gt;&lt;wsp:rsid wsp:val=&quot;006B3B26&quot;/&gt;&lt;wsp:rsid wsp:val=&quot;006B4B96&quot;/&gt;&lt;wsp:rsid wsp:val=&quot;006B5BE3&quot;/&gt;&lt;wsp:rsid wsp:val=&quot;006C0A9F&quot;/&gt;&lt;wsp:rsid wsp:val=&quot;006C119A&quot;/&gt;&lt;wsp:rsid wsp:val=&quot;006C1B7C&quot;/&gt;&lt;wsp:rsid wsp:val=&quot;006C3B79&quot;/&gt;&lt;wsp:rsid wsp:val=&quot;006C5C7B&quot;/&gt;&lt;wsp:rsid wsp:val=&quot;006D430D&quot;/&gt;&lt;wsp:rsid wsp:val=&quot;006D4EAD&quot;/&gt;&lt;wsp:rsid wsp:val=&quot;006D5952&quot;/&gt;&lt;wsp:rsid wsp:val=&quot;006D741F&quot;/&gt;&lt;wsp:rsid wsp:val=&quot;006E2F64&quot;/&gt;&lt;wsp:rsid wsp:val=&quot;006E5843&quot;/&gt;&lt;wsp:rsid wsp:val=&quot;006F3F4D&quot;/&gt;&lt;wsp:rsid wsp:val=&quot;006F6B9F&quot;/&gt;&lt;wsp:rsid wsp:val=&quot;006F74D3&quot;/&gt;&lt;wsp:rsid wsp:val=&quot;007001C3&quot;/&gt;&lt;wsp:rsid wsp:val=&quot;00702C69&quot;/&gt;&lt;wsp:rsid wsp:val=&quot;00702E26&quot;/&gt;&lt;wsp:rsid wsp:val=&quot;0070346C&quot;/&gt;&lt;wsp:rsid wsp:val=&quot;00703618&quot;/&gt;&lt;wsp:rsid wsp:val=&quot;00704B10&quot;/&gt;&lt;wsp:rsid wsp:val=&quot;00706AA5&quot;/&gt;&lt;wsp:rsid wsp:val=&quot;00707D22&quot;/&gt;&lt;wsp:rsid wsp:val=&quot;007149FE&quot;/&gt;&lt;wsp:rsid wsp:val=&quot;00714CEF&quot;/&gt;&lt;wsp:rsid wsp:val=&quot;00716428&quot;/&gt;&lt;wsp:rsid wsp:val=&quot;00720BEF&quot;/&gt;&lt;wsp:rsid wsp:val=&quot;00723D69&quot;/&gt;&lt;wsp:rsid wsp:val=&quot;00724E44&quot;/&gt;&lt;wsp:rsid wsp:val=&quot;00725FA3&quot;/&gt;&lt;wsp:rsid wsp:val=&quot;00734C60&quot;/&gt;&lt;wsp:rsid wsp:val=&quot;00736383&quot;/&gt;&lt;wsp:rsid wsp:val=&quot;007366AA&quot;/&gt;&lt;wsp:rsid wsp:val=&quot;0073692A&quot;/&gt;&lt;wsp:rsid wsp:val=&quot;007371CF&quot;/&gt;&lt;wsp:rsid wsp:val=&quot;007433B7&quot;/&gt;&lt;wsp:rsid wsp:val=&quot;00746AE2&quot;/&gt;&lt;wsp:rsid wsp:val=&quot;007523D3&quot;/&gt;&lt;wsp:rsid wsp:val=&quot;00756C9D&quot;/&gt;&lt;wsp:rsid wsp:val=&quot;00762DAD&quot;/&gt;&lt;wsp:rsid wsp:val=&quot;00763051&quot;/&gt;&lt;wsp:rsid wsp:val=&quot;007647D9&quot;/&gt;&lt;wsp:rsid wsp:val=&quot;00765166&quot;/&gt;&lt;wsp:rsid wsp:val=&quot;00770119&quot;/&gt;&lt;wsp:rsid wsp:val=&quot;007718B2&quot;/&gt;&lt;wsp:rsid wsp:val=&quot;007745D5&quot;/&gt;&lt;wsp:rsid wsp:val=&quot;00776F4B&quot;/&gt;&lt;wsp:rsid wsp:val=&quot;0077756B&quot;/&gt;&lt;wsp:rsid wsp:val=&quot;00781182&quot;/&gt;&lt;wsp:rsid wsp:val=&quot;00781D13&quot;/&gt;&lt;wsp:rsid wsp:val=&quot;0078238F&quot;/&gt;&lt;wsp:rsid wsp:val=&quot;007829C7&quot;/&gt;&lt;wsp:rsid wsp:val=&quot;0078715D&quot;/&gt;&lt;wsp:rsid wsp:val=&quot;0078717E&quot;/&gt;&lt;wsp:rsid wsp:val=&quot;00787487&quot;/&gt;&lt;wsp:rsid wsp:val=&quot;00790CCA&quot;/&gt;&lt;wsp:rsid wsp:val=&quot;00792DF8&quot;/&gt;&lt;wsp:rsid wsp:val=&quot;00793936&quot;/&gt;&lt;wsp:rsid wsp:val=&quot;0079407B&quot;/&gt;&lt;wsp:rsid wsp:val=&quot;00795569&quot;/&gt;&lt;wsp:rsid wsp:val=&quot;0079724A&quot;/&gt;&lt;wsp:rsid wsp:val=&quot;007974B0&quot;/&gt;&lt;wsp:rsid wsp:val=&quot;007A31E9&quot;/&gt;&lt;wsp:rsid wsp:val=&quot;007B24C0&quot;/&gt;&lt;wsp:rsid wsp:val=&quot;007B4610&quot;/&gt;&lt;wsp:rsid wsp:val=&quot;007B4AB5&quot;/&gt;&lt;wsp:rsid wsp:val=&quot;007C2CAB&quot;/&gt;&lt;wsp:rsid wsp:val=&quot;007C3E6A&quot;/&gt;&lt;wsp:rsid wsp:val=&quot;007C50F3&quot;/&gt;&lt;wsp:rsid wsp:val=&quot;007D1E71&quot;/&gt;&lt;wsp:rsid wsp:val=&quot;007D32FC&quot;/&gt;&lt;wsp:rsid wsp:val=&quot;007D3A88&quot;/&gt;&lt;wsp:rsid wsp:val=&quot;007D3A95&quot;/&gt;&lt;wsp:rsid wsp:val=&quot;007E0CCC&quot;/&gt;&lt;wsp:rsid wsp:val=&quot;007E1969&quot;/&gt;&lt;wsp:rsid wsp:val=&quot;007E1C08&quot;/&gt;&lt;wsp:rsid wsp:val=&quot;007E4934&quot;/&gt;&lt;wsp:rsid wsp:val=&quot;007E69D7&quot;/&gt;&lt;wsp:rsid wsp:val=&quot;007F00E2&quot;/&gt;&lt;wsp:rsid wsp:val=&quot;007F0185&quot;/&gt;&lt;wsp:rsid wsp:val=&quot;007F04E3&quot;/&gt;&lt;wsp:rsid wsp:val=&quot;007F15E2&quot;/&gt;&lt;wsp:rsid wsp:val=&quot;007F2408&quot;/&gt;&lt;wsp:rsid wsp:val=&quot;007F3857&quot;/&gt;&lt;wsp:rsid wsp:val=&quot;007F6A4D&quot;/&gt;&lt;wsp:rsid wsp:val=&quot;00807C47&quot;/&gt;&lt;wsp:rsid wsp:val=&quot;0081073E&quot;/&gt;&lt;wsp:rsid wsp:val=&quot;00812C0D&quot;/&gt;&lt;wsp:rsid wsp:val=&quot;00812DF2&quot;/&gt;&lt;wsp:rsid wsp:val=&quot;00820340&quot;/&gt;&lt;wsp:rsid wsp:val=&quot;00824172&quot;/&gt;&lt;wsp:rsid wsp:val=&quot;008252C4&quot;/&gt;&lt;wsp:rsid wsp:val=&quot;00826084&quot;/&gt;&lt;wsp:rsid wsp:val=&quot;008262DF&quot;/&gt;&lt;wsp:rsid wsp:val=&quot;00830165&quot;/&gt;&lt;wsp:rsid wsp:val=&quot;00833D39&quot;/&gt;&lt;wsp:rsid wsp:val=&quot;00835128&quot;/&gt;&lt;wsp:rsid wsp:val=&quot;0083760D&quot;/&gt;&lt;wsp:rsid wsp:val=&quot;00840CF3&quot;/&gt;&lt;wsp:rsid wsp:val=&quot;00843001&quot;/&gt;&lt;wsp:rsid wsp:val=&quot;008471E7&quot;/&gt;&lt;wsp:rsid wsp:val=&quot;008478AC&quot;/&gt;&lt;wsp:rsid wsp:val=&quot;00851DD2&quot;/&gt;&lt;wsp:rsid wsp:val=&quot;00852BC6&quot;/&gt;&lt;wsp:rsid wsp:val=&quot;00854D19&quot;/&gt;&lt;wsp:rsid wsp:val=&quot;00855EC2&quot;/&gt;&lt;wsp:rsid wsp:val=&quot;0086137F&quot;/&gt;&lt;wsp:rsid wsp:val=&quot;00864AB5&quot;/&gt;&lt;wsp:rsid wsp:val=&quot;00865803&quot;/&gt;&lt;wsp:rsid wsp:val=&quot;00870E69&quot;/&gt;&lt;wsp:rsid wsp:val=&quot;00871A06&quot;/&gt;&lt;wsp:rsid wsp:val=&quot;00876BC3&quot;/&gt;&lt;wsp:rsid wsp:val=&quot;00877A31&quot;/&gt;&lt;wsp:rsid wsp:val=&quot;008841D4&quot;/&gt;&lt;wsp:rsid wsp:val=&quot;0088617F&quot;/&gt;&lt;wsp:rsid wsp:val=&quot;00890ACE&quot;/&gt;&lt;wsp:rsid wsp:val=&quot;008930B0&quot;/&gt;&lt;wsp:rsid wsp:val=&quot;008931F2&quot;/&gt;&lt;wsp:rsid wsp:val=&quot;0089440E&quot;/&gt;&lt;wsp:rsid wsp:val=&quot;008954A1&quot;/&gt;&lt;wsp:rsid wsp:val=&quot;008A0389&quot;/&gt;&lt;wsp:rsid wsp:val=&quot;008A3E09&quot;/&gt;&lt;wsp:rsid wsp:val=&quot;008A4C4D&quot;/&gt;&lt;wsp:rsid wsp:val=&quot;008A4E5F&quot;/&gt;&lt;wsp:rsid wsp:val=&quot;008A6539&quot;/&gt;&lt;wsp:rsid wsp:val=&quot;008A6968&quot;/&gt;&lt;wsp:rsid wsp:val=&quot;008B125A&quot;/&gt;&lt;wsp:rsid wsp:val=&quot;008B39ED&quot;/&gt;&lt;wsp:rsid wsp:val=&quot;008B6479&quot;/&gt;&lt;wsp:rsid wsp:val=&quot;008B69A7&quot;/&gt;&lt;wsp:rsid wsp:val=&quot;008C5FFF&quot;/&gt;&lt;wsp:rsid wsp:val=&quot;008C7805&quot;/&gt;&lt;wsp:rsid wsp:val=&quot;008D0E22&quot;/&gt;&lt;wsp:rsid wsp:val=&quot;008D32F8&quot;/&gt;&lt;wsp:rsid wsp:val=&quot;008D5C06&quot;/&gt;&lt;wsp:rsid wsp:val=&quot;008E01C2&quot;/&gt;&lt;wsp:rsid wsp:val=&quot;008E0F0A&quot;/&gt;&lt;wsp:rsid wsp:val=&quot;008E1B14&quot;/&gt;&lt;wsp:rsid wsp:val=&quot;008E55FA&quot;/&gt;&lt;wsp:rsid wsp:val=&quot;008E5CD7&quot;/&gt;&lt;wsp:rsid wsp:val=&quot;008E5F99&quot;/&gt;&lt;wsp:rsid wsp:val=&quot;008F17CD&quot;/&gt;&lt;wsp:rsid wsp:val=&quot;008F3918&quot;/&gt;&lt;wsp:rsid wsp:val=&quot;008F6D04&quot;/&gt;&lt;wsp:rsid wsp:val=&quot;008F7423&quot;/&gt;&lt;wsp:rsid wsp:val=&quot;008F78D6&quot;/&gt;&lt;wsp:rsid wsp:val=&quot;00900504&quot;/&gt;&lt;wsp:rsid wsp:val=&quot;00901B59&quot;/&gt;&lt;wsp:rsid wsp:val=&quot;009039B9&quot;/&gt;&lt;wsp:rsid wsp:val=&quot;009045C0&quot;/&gt;&lt;wsp:rsid wsp:val=&quot;009052FC&quot;/&gt;&lt;wsp:rsid wsp:val=&quot;009108DA&quot;/&gt;&lt;wsp:rsid wsp:val=&quot;00910E50&quot;/&gt;&lt;wsp:rsid wsp:val=&quot;00911B8E&quot;/&gt;&lt;wsp:rsid wsp:val=&quot;0091305F&quot;/&gt;&lt;wsp:rsid wsp:val=&quot;009211B4&quot;/&gt;&lt;wsp:rsid wsp:val=&quot;0092351D&quot;/&gt;&lt;wsp:rsid wsp:val=&quot;009264CF&quot;/&gt;&lt;wsp:rsid wsp:val=&quot;009316D8&quot;/&gt;&lt;wsp:rsid wsp:val=&quot;00935B0B&quot;/&gt;&lt;wsp:rsid wsp:val=&quot;009404EE&quot;/&gt;&lt;wsp:rsid wsp:val=&quot;00940CAB&quot;/&gt;&lt;wsp:rsid wsp:val=&quot;00942768&quot;/&gt;&lt;wsp:rsid wsp:val=&quot;00942BCD&quot;/&gt;&lt;wsp:rsid wsp:val=&quot;00947849&quot;/&gt;&lt;wsp:rsid wsp:val=&quot;00950EB3&quot;/&gt;&lt;wsp:rsid wsp:val=&quot;00951013&quot;/&gt;&lt;wsp:rsid wsp:val=&quot;009517F9&quot;/&gt;&lt;wsp:rsid wsp:val=&quot;009527AF&quot;/&gt;&lt;wsp:rsid wsp:val=&quot;00953B26&quot;/&gt;&lt;wsp:rsid wsp:val=&quot;00953C18&quot;/&gt;&lt;wsp:rsid wsp:val=&quot;00954063&quot;/&gt;&lt;wsp:rsid wsp:val=&quot;00954637&quot;/&gt;&lt;wsp:rsid wsp:val=&quot;00954EB0&quot;/&gt;&lt;wsp:rsid wsp:val=&quot;00956B31&quot;/&gt;&lt;wsp:rsid wsp:val=&quot;00960707&quot;/&gt;&lt;wsp:rsid wsp:val=&quot;00966E07&quot;/&gt;&lt;wsp:rsid wsp:val=&quot;00973E40&quot;/&gt;&lt;wsp:rsid wsp:val=&quot;009749E7&quot;/&gt;&lt;wsp:rsid wsp:val=&quot;00982732&quot;/&gt;&lt;wsp:rsid wsp:val=&quot;009827FC&quot;/&gt;&lt;wsp:rsid wsp:val=&quot;009847F1&quot;/&gt;&lt;wsp:rsid wsp:val=&quot;00986711&quot;/&gt;&lt;wsp:rsid wsp:val=&quot;0099114B&quot;/&gt;&lt;wsp:rsid wsp:val=&quot;00992728&quot;/&gt;&lt;wsp:rsid wsp:val=&quot;00994F7D&quot;/&gt;&lt;wsp:rsid wsp:val=&quot;009959E1&quot;/&gt;&lt;wsp:rsid wsp:val=&quot;009A3671&quot;/&gt;&lt;wsp:rsid wsp:val=&quot;009B7182&quot;/&gt;&lt;wsp:rsid wsp:val=&quot;009C0B27&quot;/&gt;&lt;wsp:rsid wsp:val=&quot;009C32F8&quot;/&gt;&lt;wsp:rsid wsp:val=&quot;009C3726&quot;/&gt;&lt;wsp:rsid wsp:val=&quot;009C37FE&quot;/&gt;&lt;wsp:rsid wsp:val=&quot;009C39B7&quot;/&gt;&lt;wsp:rsid wsp:val=&quot;009C44AF&quot;/&gt;&lt;wsp:rsid wsp:val=&quot;009C5655&quot;/&gt;&lt;wsp:rsid wsp:val=&quot;009C5CA2&quot;/&gt;&lt;wsp:rsid wsp:val=&quot;009D038A&quot;/&gt;&lt;wsp:rsid wsp:val=&quot;009D3B62&quot;/&gt;&lt;wsp:rsid wsp:val=&quot;009D4F4D&quot;/&gt;&lt;wsp:rsid wsp:val=&quot;009D63E8&quot;/&gt;&lt;wsp:rsid wsp:val=&quot;009E33C0&quot;/&gt;&lt;wsp:rsid wsp:val=&quot;009E3424&quot;/&gt;&lt;wsp:rsid wsp:val=&quot;009E3CA0&quot;/&gt;&lt;wsp:rsid wsp:val=&quot;009E5D95&quot;/&gt;&lt;wsp:rsid wsp:val=&quot;009E699D&quot;/&gt;&lt;wsp:rsid wsp:val=&quot;009E77D4&quot;/&gt;&lt;wsp:rsid wsp:val=&quot;009E7B53&quot;/&gt;&lt;wsp:rsid wsp:val=&quot;009E7D9E&quot;/&gt;&lt;wsp:rsid wsp:val=&quot;009F20FB&quot;/&gt;&lt;wsp:rsid wsp:val=&quot;009F5281&quot;/&gt;&lt;wsp:rsid wsp:val=&quot;009F60A6&quot;/&gt;&lt;wsp:rsid wsp:val=&quot;00A01A32&quot;/&gt;&lt;wsp:rsid wsp:val=&quot;00A027B5&quot;/&gt;&lt;wsp:rsid wsp:val=&quot;00A02C76&quot;/&gt;&lt;wsp:rsid wsp:val=&quot;00A069A6&quot;/&gt;&lt;wsp:rsid wsp:val=&quot;00A11143&quot;/&gt;&lt;wsp:rsid wsp:val=&quot;00A11DA1&quot;/&gt;&lt;wsp:rsid wsp:val=&quot;00A14C74&quot;/&gt;&lt;wsp:rsid wsp:val=&quot;00A2282B&quot;/&gt;&lt;wsp:rsid wsp:val=&quot;00A262F4&quot;/&gt;&lt;wsp:rsid wsp:val=&quot;00A30A12&quot;/&gt;&lt;wsp:rsid wsp:val=&quot;00A36343&quot;/&gt;&lt;wsp:rsid wsp:val=&quot;00A40147&quot;/&gt;&lt;wsp:rsid wsp:val=&quot;00A40E66&quot;/&gt;&lt;wsp:rsid wsp:val=&quot;00A422C7&quot;/&gt;&lt;wsp:rsid wsp:val=&quot;00A42EA0&quot;/&gt;&lt;wsp:rsid wsp:val=&quot;00A43E22&quot;/&gt;&lt;wsp:rsid wsp:val=&quot;00A44A5E&quot;/&gt;&lt;wsp:rsid wsp:val=&quot;00A46B3B&quot;/&gt;&lt;wsp:rsid wsp:val=&quot;00A57161&quot;/&gt;&lt;wsp:rsid wsp:val=&quot;00A62FFB&quot;/&gt;&lt;wsp:rsid wsp:val=&quot;00A6461E&quot;/&gt;&lt;wsp:rsid wsp:val=&quot;00A64F5A&quot;/&gt;&lt;wsp:rsid wsp:val=&quot;00A66EAC&quot;/&gt;&lt;wsp:rsid wsp:val=&quot;00A700F3&quot;/&gt;&lt;wsp:rsid wsp:val=&quot;00A71F10&quot;/&gt;&lt;wsp:rsid wsp:val=&quot;00A748E3&quot;/&gt;&lt;wsp:rsid wsp:val=&quot;00A76E85&quot;/&gt;&lt;wsp:rsid wsp:val=&quot;00A779A1&quot;/&gt;&lt;wsp:rsid wsp:val=&quot;00A80593&quot;/&gt;&lt;wsp:rsid wsp:val=&quot;00A8156B&quot;/&gt;&lt;wsp:rsid wsp:val=&quot;00A821AC&quot;/&gt;&lt;wsp:rsid wsp:val=&quot;00A825A3&quot;/&gt;&lt;wsp:rsid wsp:val=&quot;00A83407&quot;/&gt;&lt;wsp:rsid wsp:val=&quot;00A83FE2&quot;/&gt;&lt;wsp:rsid wsp:val=&quot;00A845A7&quot;/&gt;&lt;wsp:rsid wsp:val=&quot;00A85193&quot;/&gt;&lt;wsp:rsid wsp:val=&quot;00A858AC&quot;/&gt;&lt;wsp:rsid wsp:val=&quot;00A868ED&quot;/&gt;&lt;wsp:rsid wsp:val=&quot;00A872DF&quot;/&gt;&lt;wsp:rsid wsp:val=&quot;00A92F00&quot;/&gt;&lt;wsp:rsid wsp:val=&quot;00A936A3&quot;/&gt;&lt;wsp:rsid wsp:val=&quot;00AA05AD&quot;/&gt;&lt;wsp:rsid wsp:val=&quot;00AA3D13&quot;/&gt;&lt;wsp:rsid wsp:val=&quot;00AA4ED5&quot;/&gt;&lt;wsp:rsid wsp:val=&quot;00AB28F0&quot;/&gt;&lt;wsp:rsid wsp:val=&quot;00AB4F91&quot;/&gt;&lt;wsp:rsid wsp:val=&quot;00AC1E3E&quot;/&gt;&lt;wsp:rsid wsp:val=&quot;00AC22B4&quot;/&gt;&lt;wsp:rsid wsp:val=&quot;00AC3B41&quot;/&gt;&lt;wsp:rsid wsp:val=&quot;00AC60EF&quot;/&gt;&lt;wsp:rsid wsp:val=&quot;00AD0646&quot;/&gt;&lt;wsp:rsid wsp:val=&quot;00AE413D&quot;/&gt;&lt;wsp:rsid wsp:val=&quot;00AF1730&quot;/&gt;&lt;wsp:rsid wsp:val=&quot;00AF3C34&quot;/&gt;&lt;wsp:rsid wsp:val=&quot;00AF3C7B&quot;/&gt;&lt;wsp:rsid wsp:val=&quot;00AF3EB0&quot;/&gt;&lt;wsp:rsid wsp:val=&quot;00AF3F43&quot;/&gt;&lt;wsp:rsid wsp:val=&quot;00AF4123&quot;/&gt;&lt;wsp:rsid wsp:val=&quot;00AF49CC&quot;/&gt;&lt;wsp:rsid wsp:val=&quot;00AF604E&quot;/&gt;&lt;wsp:rsid wsp:val=&quot;00B02ECA&quot;/&gt;&lt;wsp:rsid wsp:val=&quot;00B04D21&quot;/&gt;&lt;wsp:rsid wsp:val=&quot;00B0500F&quot;/&gt;&lt;wsp:rsid wsp:val=&quot;00B05FCD&quot;/&gt;&lt;wsp:rsid wsp:val=&quot;00B068AB&quot;/&gt;&lt;wsp:rsid wsp:val=&quot;00B06E78&quot;/&gt;&lt;wsp:rsid wsp:val=&quot;00B110F0&quot;/&gt;&lt;wsp:rsid wsp:val=&quot;00B11187&quot;/&gt;&lt;wsp:rsid wsp:val=&quot;00B1396B&quot;/&gt;&lt;wsp:rsid wsp:val=&quot;00B15452&quot;/&gt;&lt;wsp:rsid wsp:val=&quot;00B36D67&quot;/&gt;&lt;wsp:rsid wsp:val=&quot;00B41905&quot;/&gt;&lt;wsp:rsid wsp:val=&quot;00B42A02&quot;/&gt;&lt;wsp:rsid wsp:val=&quot;00B43AD7&quot;/&gt;&lt;wsp:rsid wsp:val=&quot;00B4429E&quot;/&gt;&lt;wsp:rsid wsp:val=&quot;00B459CE&quot;/&gt;&lt;wsp:rsid wsp:val=&quot;00B50E7E&quot;/&gt;&lt;wsp:rsid wsp:val=&quot;00B50EC1&quot;/&gt;&lt;wsp:rsid wsp:val=&quot;00B5532F&quot;/&gt;&lt;wsp:rsid wsp:val=&quot;00B55783&quot;/&gt;&lt;wsp:rsid wsp:val=&quot;00B55DAF&quot;/&gt;&lt;wsp:rsid wsp:val=&quot;00B56F8A&quot;/&gt;&lt;wsp:rsid wsp:val=&quot;00B57D29&quot;/&gt;&lt;wsp:rsid wsp:val=&quot;00B6579A&quot;/&gt;&lt;wsp:rsid wsp:val=&quot;00B66B49&quot;/&gt;&lt;wsp:rsid wsp:val=&quot;00B71208&quot;/&gt;&lt;wsp:rsid wsp:val=&quot;00B72B8F&quot;/&gt;&lt;wsp:rsid wsp:val=&quot;00B74356&quot;/&gt;&lt;wsp:rsid wsp:val=&quot;00B74FFD&quot;/&gt;&lt;wsp:rsid wsp:val=&quot;00B8100C&quot;/&gt;&lt;wsp:rsid wsp:val=&quot;00B82691&quot;/&gt;&lt;wsp:rsid wsp:val=&quot;00B82F6B&quot;/&gt;&lt;wsp:rsid wsp:val=&quot;00B83CAA&quot;/&gt;&lt;wsp:rsid wsp:val=&quot;00B84553&quot;/&gt;&lt;wsp:rsid wsp:val=&quot;00B851B2&quot;/&gt;&lt;wsp:rsid wsp:val=&quot;00B90CEF&quot;/&gt;&lt;wsp:rsid wsp:val=&quot;00B94D69&quot;/&gt;&lt;wsp:rsid wsp:val=&quot;00BA1D4F&quot;/&gt;&lt;wsp:rsid wsp:val=&quot;00BA651E&quot;/&gt;&lt;wsp:rsid wsp:val=&quot;00BA7213&quot;/&gt;&lt;wsp:rsid wsp:val=&quot;00BB1E66&quot;/&gt;&lt;wsp:rsid wsp:val=&quot;00BB238D&quot;/&gt;&lt;wsp:rsid wsp:val=&quot;00BB346A&quot;/&gt;&lt;wsp:rsid wsp:val=&quot;00BB4685&quot;/&gt;&lt;wsp:rsid wsp:val=&quot;00BB62D4&quot;/&gt;&lt;wsp:rsid wsp:val=&quot;00BB7353&quot;/&gt;&lt;wsp:rsid wsp:val=&quot;00BC083D&quot;/&gt;&lt;wsp:rsid wsp:val=&quot;00BC2D94&quot;/&gt;&lt;wsp:rsid wsp:val=&quot;00BC378C&quot;/&gt;&lt;wsp:rsid wsp:val=&quot;00BC43FE&quot;/&gt;&lt;wsp:rsid wsp:val=&quot;00BC589D&quot;/&gt;&lt;wsp:rsid wsp:val=&quot;00BC7DD8&quot;/&gt;&lt;wsp:rsid wsp:val=&quot;00BD68C2&quot;/&gt;&lt;wsp:rsid wsp:val=&quot;00BD78BB&quot;/&gt;&lt;wsp:rsid wsp:val=&quot;00BE16B4&quot;/&gt;&lt;wsp:rsid wsp:val=&quot;00BE3677&quot;/&gt;&lt;wsp:rsid wsp:val=&quot;00BE60D9&quot;/&gt;&lt;wsp:rsid wsp:val=&quot;00BF133E&quot;/&gt;&lt;wsp:rsid wsp:val=&quot;00BF13F4&quot;/&gt;&lt;wsp:rsid wsp:val=&quot;00BF3D11&quot;/&gt;&lt;wsp:rsid wsp:val=&quot;00BF3EFB&quot;/&gt;&lt;wsp:rsid wsp:val=&quot;00BF74AB&quot;/&gt;&lt;wsp:rsid wsp:val=&quot;00C00384&quot;/&gt;&lt;wsp:rsid wsp:val=&quot;00C03347&quot;/&gt;&lt;wsp:rsid wsp:val=&quot;00C1047B&quot;/&gt;&lt;wsp:rsid wsp:val=&quot;00C20BC4&quot;/&gt;&lt;wsp:rsid wsp:val=&quot;00C220D6&quot;/&gt;&lt;wsp:rsid wsp:val=&quot;00C23C20&quot;/&gt;&lt;wsp:rsid wsp:val=&quot;00C331DE&quot;/&gt;&lt;wsp:rsid wsp:val=&quot;00C356CF&quot;/&gt;&lt;wsp:rsid wsp:val=&quot;00C40A36&quot;/&gt;&lt;wsp:rsid wsp:val=&quot;00C425C6&quot;/&gt;&lt;wsp:rsid wsp:val=&quot;00C42862&quot;/&gt;&lt;wsp:rsid wsp:val=&quot;00C42A98&quot;/&gt;&lt;wsp:rsid wsp:val=&quot;00C45501&quot;/&gt;&lt;wsp:rsid wsp:val=&quot;00C460D6&quot;/&gt;&lt;wsp:rsid wsp:val=&quot;00C47463&quot;/&gt;&lt;wsp:rsid wsp:val=&quot;00C529BA&quot;/&gt;&lt;wsp:rsid wsp:val=&quot;00C54986&quot;/&gt;&lt;wsp:rsid wsp:val=&quot;00C56F15&quot;/&gt;&lt;wsp:rsid wsp:val=&quot;00C60E12&quot;/&gt;&lt;wsp:rsid wsp:val=&quot;00C6237A&quot;/&gt;&lt;wsp:rsid wsp:val=&quot;00C71B99&quot;/&gt;&lt;wsp:rsid wsp:val=&quot;00C72CB8&quot;/&gt;&lt;wsp:rsid wsp:val=&quot;00C730AC&quot;/&gt;&lt;wsp:rsid wsp:val=&quot;00C8006D&quot;/&gt;&lt;wsp:rsid wsp:val=&quot;00C81602&quot;/&gt;&lt;wsp:rsid wsp:val=&quot;00C81A63&quot;/&gt;&lt;wsp:rsid wsp:val=&quot;00C83435&quot;/&gt;&lt;wsp:rsid wsp:val=&quot;00C84BB2&quot;/&gt;&lt;wsp:rsid wsp:val=&quot;00C94AB1&quot;/&gt;&lt;wsp:rsid wsp:val=&quot;00C97998&quot;/&gt;&lt;wsp:rsid wsp:val=&quot;00CA4F12&quot;/&gt;&lt;wsp:rsid wsp:val=&quot;00CB2C4F&quot;/&gt;&lt;wsp:rsid wsp:val=&quot;00CB4714&quot;/&gt;&lt;wsp:rsid wsp:val=&quot;00CB695F&quot;/&gt;&lt;wsp:rsid wsp:val=&quot;00CC1459&quot;/&gt;&lt;wsp:rsid wsp:val=&quot;00CC2555&quot;/&gt;&lt;wsp:rsid wsp:val=&quot;00CC3529&quot;/&gt;&lt;wsp:rsid wsp:val=&quot;00CC4849&quot;/&gt;&lt;wsp:rsid wsp:val=&quot;00CC4B10&quot;/&gt;&lt;wsp:rsid wsp:val=&quot;00CC5816&quot;/&gt;&lt;wsp:rsid wsp:val=&quot;00CC7355&quot;/&gt;&lt;wsp:rsid wsp:val=&quot;00CD2B96&quot;/&gt;&lt;wsp:rsid wsp:val=&quot;00CD6BE6&quot;/&gt;&lt;wsp:rsid wsp:val=&quot;00CE0044&quot;/&gt;&lt;wsp:rsid wsp:val=&quot;00CE1987&quot;/&gt;&lt;wsp:rsid wsp:val=&quot;00CE1F95&quot;/&gt;&lt;wsp:rsid wsp:val=&quot;00CE4EBA&quot;/&gt;&lt;wsp:rsid wsp:val=&quot;00CE6ABA&quot;/&gt;&lt;wsp:rsid wsp:val=&quot;00CF112D&quot;/&gt;&lt;wsp:rsid wsp:val=&quot;00CF1A1D&quot;/&gt;&lt;wsp:rsid wsp:val=&quot;00CF31B5&quot;/&gt;&lt;wsp:rsid wsp:val=&quot;00CF37C2&quot;/&gt;&lt;wsp:rsid wsp:val=&quot;00CF5C00&quot;/&gt;&lt;wsp:rsid wsp:val=&quot;00CF6553&quot;/&gt;&lt;wsp:rsid wsp:val=&quot;00D0169B&quot;/&gt;&lt;wsp:rsid wsp:val=&quot;00D0293C&quot;/&gt;&lt;wsp:rsid wsp:val=&quot;00D06100&quot;/&gt;&lt;wsp:rsid wsp:val=&quot;00D0743F&quot;/&gt;&lt;wsp:rsid wsp:val=&quot;00D1458C&quot;/&gt;&lt;wsp:rsid wsp:val=&quot;00D213AA&quot;/&gt;&lt;wsp:rsid wsp:val=&quot;00D215D5&quot;/&gt;&lt;wsp:rsid wsp:val=&quot;00D25CCD&quot;/&gt;&lt;wsp:rsid wsp:val=&quot;00D3054B&quot;/&gt;&lt;wsp:rsid wsp:val=&quot;00D3504D&quot;/&gt;&lt;wsp:rsid wsp:val=&quot;00D42797&quot;/&gt;&lt;wsp:rsid wsp:val=&quot;00D511B9&quot;/&gt;&lt;wsp:rsid wsp:val=&quot;00D5139B&quot;/&gt;&lt;wsp:rsid wsp:val=&quot;00D5315C&quot;/&gt;&lt;wsp:rsid wsp:val=&quot;00D5466E&quot;/&gt;&lt;wsp:rsid wsp:val=&quot;00D572D5&quot;/&gt;&lt;wsp:rsid wsp:val=&quot;00D572D8&quot;/&gt;&lt;wsp:rsid wsp:val=&quot;00D6258C&quot;/&gt;&lt;wsp:rsid wsp:val=&quot;00D63945&quot;/&gt;&lt;wsp:rsid wsp:val=&quot;00D73D02&quot;/&gt;&lt;wsp:rsid wsp:val=&quot;00D73E93&quot;/&gt;&lt;wsp:rsid wsp:val=&quot;00D80390&quot;/&gt;&lt;wsp:rsid wsp:val=&quot;00D8098C&quot;/&gt;&lt;wsp:rsid wsp:val=&quot;00D837B8&quot;/&gt;&lt;wsp:rsid wsp:val=&quot;00D85138&quot;/&gt;&lt;wsp:rsid wsp:val=&quot;00D854E6&quot;/&gt;&lt;wsp:rsid wsp:val=&quot;00D85967&quot;/&gt;&lt;wsp:rsid wsp:val=&quot;00D86F01&quot;/&gt;&lt;wsp:rsid wsp:val=&quot;00D902A0&quot;/&gt;&lt;wsp:rsid wsp:val=&quot;00D92E2E&quot;/&gt;&lt;wsp:rsid wsp:val=&quot;00D939E1&quot;/&gt;&lt;wsp:rsid wsp:val=&quot;00D93C84&quot;/&gt;&lt;wsp:rsid wsp:val=&quot;00DA09EE&quot;/&gt;&lt;wsp:rsid wsp:val=&quot;00DA16DD&quot;/&gt;&lt;wsp:rsid wsp:val=&quot;00DA401B&quot;/&gt;&lt;wsp:rsid wsp:val=&quot;00DA4306&quot;/&gt;&lt;wsp:rsid wsp:val=&quot;00DA4471&quot;/&gt;&lt;wsp:rsid wsp:val=&quot;00DA5FDF&quot;/&gt;&lt;wsp:rsid wsp:val=&quot;00DB0B3D&quot;/&gt;&lt;wsp:rsid wsp:val=&quot;00DB13E4&quot;/&gt;&lt;wsp:rsid wsp:val=&quot;00DB1886&quot;/&gt;&lt;wsp:rsid wsp:val=&quot;00DB285B&quot;/&gt;&lt;wsp:rsid wsp:val=&quot;00DB6FED&quot;/&gt;&lt;wsp:rsid wsp:val=&quot;00DC3128&quot;/&gt;&lt;wsp:rsid wsp:val=&quot;00DC4765&quot;/&gt;&lt;wsp:rsid wsp:val=&quot;00DC7011&quot;/&gt;&lt;wsp:rsid wsp:val=&quot;00DD2FBA&quot;/&gt;&lt;wsp:rsid wsp:val=&quot;00DD5D2A&quot;/&gt;&lt;wsp:rsid wsp:val=&quot;00DD645B&quot;/&gt;&lt;wsp:rsid wsp:val=&quot;00DD7539&quot;/&gt;&lt;wsp:rsid wsp:val=&quot;00DE053C&quot;/&gt;&lt;wsp:rsid wsp:val=&quot;00DE2201&quot;/&gt;&lt;wsp:rsid wsp:val=&quot;00DE5B78&quot;/&gt;&lt;wsp:rsid wsp:val=&quot;00DE734E&quot;/&gt;&lt;wsp:rsid wsp:val=&quot;00DE76E9&quot;/&gt;&lt;wsp:rsid wsp:val=&quot;00DF0003&quot;/&gt;&lt;wsp:rsid wsp:val=&quot;00DF282A&quot;/&gt;&lt;wsp:rsid wsp:val=&quot;00DF45B2&quot;/&gt;&lt;wsp:rsid wsp:val=&quot;00DF5F34&quot;/&gt;&lt;wsp:rsid wsp:val=&quot;00DF6D6A&quot;/&gt;&lt;wsp:rsid wsp:val=&quot;00E0163C&quot;/&gt;&lt;wsp:rsid wsp:val=&quot;00E05713&quot;/&gt;&lt;wsp:rsid wsp:val=&quot;00E058E3&quot;/&gt;&lt;wsp:rsid wsp:val=&quot;00E06B92&quot;/&gt;&lt;wsp:rsid wsp:val=&quot;00E133B0&quot;/&gt;&lt;wsp:rsid wsp:val=&quot;00E1752F&quot;/&gt;&lt;wsp:rsid wsp:val=&quot;00E206FC&quot;/&gt;&lt;wsp:rsid wsp:val=&quot;00E212DC&quot;/&gt;&lt;wsp:rsid wsp:val=&quot;00E2144E&quot;/&gt;&lt;wsp:rsid wsp:val=&quot;00E23132&quot;/&gt;&lt;wsp:rsid wsp:val=&quot;00E24101&quot;/&gt;&lt;wsp:rsid wsp:val=&quot;00E24F78&quot;/&gt;&lt;wsp:rsid wsp:val=&quot;00E26E3C&quot;/&gt;&lt;wsp:rsid wsp:val=&quot;00E27269&quot;/&gt;&lt;wsp:rsid wsp:val=&quot;00E3431A&quot;/&gt;&lt;wsp:rsid wsp:val=&quot;00E352F2&quot;/&gt;&lt;wsp:rsid wsp:val=&quot;00E44D62&quot;/&gt;&lt;wsp:rsid wsp:val=&quot;00E53ABD&quot;/&gt;&lt;wsp:rsid wsp:val=&quot;00E53CAC&quot;/&gt;&lt;wsp:rsid wsp:val=&quot;00E552AF&quot;/&gt;&lt;wsp:rsid wsp:val=&quot;00E56B55&quot;/&gt;&lt;wsp:rsid wsp:val=&quot;00E56C8E&quot;/&gt;&lt;wsp:rsid wsp:val=&quot;00E62CF3&quot;/&gt;&lt;wsp:rsid wsp:val=&quot;00E6308F&quot;/&gt;&lt;wsp:rsid wsp:val=&quot;00E6547E&quot;/&gt;&lt;wsp:rsid wsp:val=&quot;00E65F77&quot;/&gt;&lt;wsp:rsid wsp:val=&quot;00E72195&quot;/&gt;&lt;wsp:rsid wsp:val=&quot;00E745BE&quot;/&gt;&lt;wsp:rsid wsp:val=&quot;00E749E5&quot;/&gt;&lt;wsp:rsid wsp:val=&quot;00E759E7&quot;/&gt;&lt;wsp:rsid wsp:val=&quot;00E800C9&quot;/&gt;&lt;wsp:rsid wsp:val=&quot;00E835D4&quot;/&gt;&lt;wsp:rsid wsp:val=&quot;00E86E4B&quot;/&gt;&lt;wsp:rsid wsp:val=&quot;00E86ECE&quot;/&gt;&lt;wsp:rsid wsp:val=&quot;00E87F15&quot;/&gt;&lt;wsp:rsid wsp:val=&quot;00E90343&quot;/&gt;&lt;wsp:rsid wsp:val=&quot;00E92ACB&quot;/&gt;&lt;wsp:rsid wsp:val=&quot;00E93801&quot;/&gt;&lt;wsp:rsid wsp:val=&quot;00E93BB5&quot;/&gt;&lt;wsp:rsid wsp:val=&quot;00E94466&quot;/&gt;&lt;wsp:rsid wsp:val=&quot;00E94665&quot;/&gt;&lt;wsp:rsid wsp:val=&quot;00E961B3&quot;/&gt;&lt;wsp:rsid wsp:val=&quot;00EA5D91&quot;/&gt;&lt;wsp:rsid wsp:val=&quot;00EA7398&quot;/&gt;&lt;wsp:rsid wsp:val=&quot;00EB09F9&quot;/&gt;&lt;wsp:rsid wsp:val=&quot;00EB1018&quot;/&gt;&lt;wsp:rsid wsp:val=&quot;00EB3A7C&quot;/&gt;&lt;wsp:rsid wsp:val=&quot;00EB486E&quot;/&gt;&lt;wsp:rsid wsp:val=&quot;00EB528B&quot;/&gt;&lt;wsp:rsid wsp:val=&quot;00EB58A3&quot;/&gt;&lt;wsp:rsid wsp:val=&quot;00EB5954&quot;/&gt;&lt;wsp:rsid wsp:val=&quot;00EB62B2&quot;/&gt;&lt;wsp:rsid wsp:val=&quot;00EC239A&quot;/&gt;&lt;wsp:rsid wsp:val=&quot;00EC6429&quot;/&gt;&lt;wsp:rsid wsp:val=&quot;00EC6604&quot;/&gt;&lt;wsp:rsid wsp:val=&quot;00EC7B68&quot;/&gt;&lt;wsp:rsid wsp:val=&quot;00ED04CC&quot;/&gt;&lt;wsp:rsid wsp:val=&quot;00ED0E92&quot;/&gt;&lt;wsp:rsid wsp:val=&quot;00ED37DF&quot;/&gt;&lt;wsp:rsid wsp:val=&quot;00ED4ACF&quot;/&gt;&lt;wsp:rsid wsp:val=&quot;00ED6F04&quot;/&gt;&lt;wsp:rsid wsp:val=&quot;00EE1CE2&quot;/&gt;&lt;wsp:rsid wsp:val=&quot;00EE2598&quot;/&gt;&lt;wsp:rsid wsp:val=&quot;00EF161F&quot;/&gt;&lt;wsp:rsid wsp:val=&quot;00EF3988&quot;/&gt;&lt;wsp:rsid wsp:val=&quot;00EF7AC3&quot;/&gt;&lt;wsp:rsid wsp:val=&quot;00F00AD1&quot;/&gt;&lt;wsp:rsid wsp:val=&quot;00F01323&quot;/&gt;&lt;wsp:rsid wsp:val=&quot;00F01DCF&quot;/&gt;&lt;wsp:rsid wsp:val=&quot;00F0564E&quot;/&gt;&lt;wsp:rsid wsp:val=&quot;00F057BA&quot;/&gt;&lt;wsp:rsid wsp:val=&quot;00F0648B&quot;/&gt;&lt;wsp:rsid wsp:val=&quot;00F1023F&quot;/&gt;&lt;wsp:rsid wsp:val=&quot;00F11302&quot;/&gt;&lt;wsp:rsid wsp:val=&quot;00F1492F&quot;/&gt;&lt;wsp:rsid wsp:val=&quot;00F14D5A&quot;/&gt;&lt;wsp:rsid wsp:val=&quot;00F20428&quot;/&gt;&lt;wsp:rsid wsp:val=&quot;00F204BA&quot;/&gt;&lt;wsp:rsid wsp:val=&quot;00F211D3&quot;/&gt;&lt;wsp:rsid wsp:val=&quot;00F21D67&quot;/&gt;&lt;wsp:rsid wsp:val=&quot;00F22A06&quot;/&gt;&lt;wsp:rsid wsp:val=&quot;00F22B5E&quot;/&gt;&lt;wsp:rsid wsp:val=&quot;00F24B5E&quot;/&gt;&lt;wsp:rsid wsp:val=&quot;00F255EF&quot;/&gt;&lt;wsp:rsid wsp:val=&quot;00F26159&quot;/&gt;&lt;wsp:rsid wsp:val=&quot;00F275D1&quot;/&gt;&lt;wsp:rsid wsp:val=&quot;00F306E8&quot;/&gt;&lt;wsp:rsid wsp:val=&quot;00F330E1&quot;/&gt;&lt;wsp:rsid wsp:val=&quot;00F34CC8&quot;/&gt;&lt;wsp:rsid wsp:val=&quot;00F37119&quot;/&gt;&lt;wsp:rsid wsp:val=&quot;00F425AA&quot;/&gt;&lt;wsp:rsid wsp:val=&quot;00F43AEF&quot;/&gt;&lt;wsp:rsid wsp:val=&quot;00F43E19&quot;/&gt;&lt;wsp:rsid wsp:val=&quot;00F44A58&quot;/&gt;&lt;wsp:rsid wsp:val=&quot;00F452B1&quot;/&gt;&lt;wsp:rsid wsp:val=&quot;00F527F0&quot;/&gt;&lt;wsp:rsid wsp:val=&quot;00F5391A&quot;/&gt;&lt;wsp:rsid wsp:val=&quot;00F5481B&quot;/&gt;&lt;wsp:rsid wsp:val=&quot;00F55EA0&quot;/&gt;&lt;wsp:rsid wsp:val=&quot;00F57F9B&quot;/&gt;&lt;wsp:rsid wsp:val=&quot;00F6066D&quot;/&gt;&lt;wsp:rsid wsp:val=&quot;00F651B4&quot;/&gt;&lt;wsp:rsid wsp:val=&quot;00F67C43&quot;/&gt;&lt;wsp:rsid wsp:val=&quot;00F7196E&quot;/&gt;&lt;wsp:rsid wsp:val=&quot;00F74376&quot;/&gt;&lt;wsp:rsid wsp:val=&quot;00F774ED&quot;/&gt;&lt;wsp:rsid wsp:val=&quot;00F83D1B&quot;/&gt;&lt;wsp:rsid wsp:val=&quot;00F852B1&quot;/&gt;&lt;wsp:rsid wsp:val=&quot;00F91DEB&quot;/&gt;&lt;wsp:rsid wsp:val=&quot;00F9393C&quot;/&gt;&lt;wsp:rsid wsp:val=&quot;00F94559&quot;/&gt;&lt;wsp:rsid wsp:val=&quot;00F95033&quot;/&gt;&lt;wsp:rsid wsp:val=&quot;00F96289&quot;/&gt;&lt;wsp:rsid wsp:val=&quot;00F97EBC&quot;/&gt;&lt;wsp:rsid wsp:val=&quot;00FA498E&quot;/&gt;&lt;wsp:rsid wsp:val=&quot;00FA5C4C&quot;/&gt;&lt;wsp:rsid wsp:val=&quot;00FA7295&quot;/&gt;&lt;wsp:rsid wsp:val=&quot;00FB1224&quot;/&gt;&lt;wsp:rsid wsp:val=&quot;00FB6EC6&quot;/&gt;&lt;wsp:rsid wsp:val=&quot;00FC2D30&quot;/&gt;&lt;wsp:rsid wsp:val=&quot;00FC430C&quot;/&gt;&lt;wsp:rsid wsp:val=&quot;00FC4449&quot;/&gt;&lt;wsp:rsid wsp:val=&quot;00FC5D05&quot;/&gt;&lt;wsp:rsid wsp:val=&quot;00FC6F4B&quot;/&gt;&lt;wsp:rsid wsp:val=&quot;00FD1590&quot;/&gt;&lt;wsp:rsid wsp:val=&quot;00FD377A&quot;/&gt;&lt;wsp:rsid wsp:val=&quot;00FD4D70&quot;/&gt;&lt;wsp:rsid wsp:val=&quot;00FD5A71&quot;/&gt;&lt;wsp:rsid wsp:val=&quot;00FD5F4A&quot;/&gt;&lt;wsp:rsid wsp:val=&quot;00FE102E&quot;/&gt;&lt;wsp:rsid wsp:val=&quot;00FE2B97&quot;/&gt;&lt;wsp:rsid wsp:val=&quot;00FE4102&quot;/&gt;&lt;wsp:rsid wsp:val=&quot;00FE475C&quot;/&gt;&lt;wsp:rsid wsp:val=&quot;00FE4D89&quot;/&gt;&lt;wsp:rsid wsp:val=&quot;00FE79E0&quot;/&gt;&lt;wsp:rsid wsp:val=&quot;00FF1F4E&quot;/&gt;&lt;wsp:rsid wsp:val=&quot;00FF2006&quot;/&gt;&lt;wsp:rsid wsp:val=&quot;00FF4CEE&quot;/&gt;&lt;/wsp:rsids&gt;&lt;/w:docPr&gt;&lt;w:body&gt;&lt;w:p wsp:rsidR=&quot;00000000&quot; wsp:rsidRDefault=&quot;00C81602&quot;&gt;&lt;m:oMathPara&gt;&lt;m:oMath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W&lt;/m:t&gt;&lt;/m:r&gt;&lt;/m:e&gt;&lt;m:sub&gt;&lt;m:r&gt;&lt;w:rPr&gt;&lt;w:rFonts w:ascii=&quot;Cambria Math&quot; w:h-ansi=&quot;Cambria Math&quot;/&gt;&lt;wx:font wx:val=&quot;Cambria Math&quot;/&gt;&lt;w:i/&gt;&lt;/w:rPr&gt;&lt;m:t&gt;n&lt;/m:t&gt;&lt;/m:r&gt;&lt;/m:sub&gt;&lt;/m:sSub&gt;&lt;m:d&gt;&lt;m:dPr&gt;&lt;m:ctrlPr&gt;&lt;w:rPr&gt;&lt;w:rFonts w:ascii=&quot;Cambria Math&quot; w:h-ansi=&quot;Cambria Math&quot;/&gt;&lt;wx:font wx:val=&quot;Cambria Math&quot;/&gt;&lt;w:i/&gt;&lt;w:lang w:val=&quot;EN-US&quot;/&gt;&lt;/w:rPr&gt;&lt;/m:ctrlPr&gt;&lt;/m:dPr&gt;&lt;m:e&gt;&lt;m:r&gt;&lt;w:rPr&gt;&lt;w:rFonts w:ascii=&quot;Cambria Math&quot; w:h-ansi=&quot;Cambria Math&quot;/&gt;&lt;wx:font wx:val=&quot;Cambria Math&quot;/&gt;&lt;w:i/&gt;&lt;w:lang w:val=&quot;EN-US&quot;/&gt;&lt;/w:rPr&gt;&lt;m:t&gt;j&lt;/m:t&gt;&lt;/m:r&gt;&lt;m:r&gt;&lt;w:rPr&gt;&lt;w:rFonts w:ascii=&quot;Cambria Math&quot; w:h-ansi=&quot;Cambria Math&quot;/&gt;&lt;wx:font wx:val=&quot;Cambria Math&quot;/&gt;&lt;w:i/&gt;&lt;w:lang w:val=&quot;EN-US&quot;/&gt;&lt;/w:rPr&gt;&lt;w:sym w:font=&quot;Symbol&quot; w:char=&quot;F077&quot;/&gt;&lt;/m:r&gt;&lt;/m:e&gt;&lt;/m:d&gt;&lt;m:r&gt;&lt;w:rPr&gt;&lt;w:rFonts w:ascii=&quot;Cambria Math&quot; w:h-ansi=&quot;Cambria Math&quot;/&gt;&lt;wx:font wx:val=&quot;Cambria Math&quot;/&gt;&lt;w:i/&gt;&lt;/w:rPr&gt;&lt;m:t&gt;=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F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m:r&gt;&lt;w:rPr&gt;&lt;w:rFonts w:ascii=&quot;Cambria Math&quot; w:h-ansi=&quot;Cambria Math&quot;/&gt;&lt;wx:font wx:val=&quot;Cambria Math&quot;/&gt;&lt;w:i/&gt;&lt;/w:rPr&gt;&lt;m:t&gt;n&lt;/m:t&gt;&lt;/m:r&gt;&lt;/m:sub&gt;&lt;/m:sSub&gt;&lt;m:sSup&gt;&lt;m:sSupPr&gt;&lt;m:ctrlPr&gt;&lt;w:rPr&gt;&lt;w:rFonts w:ascii=&quot;Cambria Math&quot; w:h-ansi=&quot;Cambria Math&quot;/&gt;&lt;wx:font wx:val=&quot;Cambria Math&quot;/&gt;&lt;w:i/&gt;&lt;w:lang w:val=&quot;EN-US&quot;/&gt;&lt;/w:rPr&gt;&lt;/m:ctrlPr&gt;&lt;/m:sSupPr&gt;&lt;m:e&gt;&lt;m:r&gt;&lt;w:rPr&gt;&lt;w:rFonts w:ascii=&quot;Cambria Math&quot; w:h-ansi=&quot;Cambria Math&quot;/&gt;&lt;wx:font wx:val=&quot;Cambria Math&quot;/&gt;&lt;w:i/&gt;&lt;w:lang w:val=&quot;EN-US&quot;/&gt;&lt;/w:rPr&gt;&lt;m:t&gt;e&lt;/m:t&gt;&lt;/m:r&gt;&lt;/m:e&gt;&lt;m:sup&gt;&lt;m:r&gt;&lt;w:rPr&gt;&lt;w:rFonts w:ascii=&quot;Cambria Math&quot; w:h-ansi=&quot;Cambria Math&quot;/&gt;&lt;wx:font wx:val=&quot;Cambria Math&quot;/&gt;&lt;w:i/&gt;&lt;/w:rPr&gt;&lt;m:t&gt;-&lt;/m:t&gt;&lt;/m:r&gt;&lt;m:r&gt;&lt;w:rPr&gt;&lt;w:rFonts w:ascii=&quot;Cambria Math&quot; w:h-ansi=&quot;Cambria Math&quot;/&gt;&lt;wx:font wx:val=&quot;Cambria Math&quot;/&gt;&lt;w:i/&gt;&lt;w:lang w:val=&quot;EN-US&quot;/&gt;&lt;/w:rPr&gt;&lt;m:t&gt;j&lt;/m:t&gt;&lt;/m:r&gt;&lt;m:r&gt;&lt;w:rPr&gt;&lt;w:rFonts w:ascii=&quot;Cambria Math&quot; w:h-ansi=&quot;Cambria Math&quot;/&gt;&lt;wx:font wx:val=&quot;Cambria Math&quot;/&gt;&lt;w:i/&gt;&lt;w:lang w:val=&quot;EN-US&quot;/&gt;&lt;/w:rPr&gt;&lt;w:sym w:font=&quot;Symbol&quot; w:char=&quot;F077&quot;/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/w:rPr&gt;&lt;m:t&gt;n&lt;/m:t&gt;&lt;/m:r&gt;&lt;/m:sub&gt;&lt;/m:sSub&gt;&lt;/m:sup&gt;&lt;/m:sSup&gt;&lt;m:r&gt;&lt;w:rPr&gt;&lt;w:rFonts w:ascii=&quot;Cambria Math&quot; w:h-ansi=&quot;Cambria Math&quot;/&gt;&lt;wx:font wx:val=&quot;Cambria Math&quot;/&gt;&lt;w:i/&gt;&lt;/w:rPr&gt;&lt;m:t&gt;+&lt;/m:t&gt;&lt;/m:r&gt;&lt;m:f&gt;&lt;m:fPr&gt;&lt;m:ctrlPr&gt;&lt;w:rPr&gt;&lt;w:rFonts w:ascii=&quot;Cambria Math&quot; w:h-ansi=&quot;Cambria Math&quot;/&gt;&lt;wx:font wx:val=&quot;Cambria Math&quot;/&gt;&lt;w:i/&gt;&lt;w:lang w:val=&quot;EN-US&quot;/&gt;&lt;/w:rPr&gt;&lt;/m:ctrlPr&gt;&lt;/m:fPr&gt;&lt;m:num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D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m:r&gt;&lt;w:rPr&gt;&lt;w:rFonts w:ascii=&quot;Cambria Math&quot; w:h-ansi=&quot;Cambria Math&quot;/&gt;&lt;wx:font wx:val=&quot;Cambria Math&quot;/&gt;&lt;w:i/&gt;&lt;/w:rPr&gt;&lt;m:t&gt;n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О±&lt;/m:t&gt;&lt;/m:r&gt;&lt;/m:e&gt;&lt;m:sub&gt;&lt;m:r&gt;&lt;w:rPr&gt;&lt;w:rFonts w:ascii=&quot;Cambria Math&quot; w:h-ansi=&quot;Cambria Math&quot;/&gt;&lt;wx:font wx:val=&quot;Cambria Math&quot;/&gt;&lt;w:i/&gt;&lt;/w:rPr&gt;&lt;m:t&gt;n&lt;/m:t&gt;&lt;/m:r&gt;&lt;/m:sub&gt;&lt;/m:sSub&gt;&lt;m:r&gt;&lt;w:rPr&gt;&lt;w:rFonts w:ascii=&quot;Cambria Math&quot; w:h-ansi=&quot;Cambria Math&quot;/&gt;&lt;wx:font wx:val=&quot;Cambria Math&quot;/&gt;&lt;w:i/&gt;&lt;/w:rPr&gt;&lt;m:t&gt;+&lt;/m:t&gt;&lt;/m:r&gt;&lt;m:r&gt;&lt;w:rPr&gt;&lt;w:rFonts w:ascii=&quot;Cambria Math&quot; w:h-ansi=&quot;Cambria Math&quot;/&gt;&lt;wx:font wx:val=&quot;Cambria Math&quot;/&gt;&lt;w:i/&gt;&lt;w:lang w:val=&quot;EN-US&quot;/&gt;&lt;/w:rPr&gt;&lt;m:t&gt;j&lt;/m:t&gt;&lt;/m:r&gt;&lt;m:d&gt;&lt;m:dPr&gt;&lt;m:ctrlPr&gt;&lt;w:rPr&gt;&lt;w:rFonts w:ascii=&quot;Cambria Math&quot; w:h-ansi=&quot;Cambria Math&quot;/&gt;&lt;wx:font wx:val=&quot;Cambria Math&quot;/&gt;&lt;w:i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П‰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/m:sSub&gt;&lt;m:r&gt;&lt;w:rPr&gt;&lt;w:rFonts w:ascii=&quot;Cambria Math&quot; w:h-ansi=&quot;Cambria Math&quot;/&gt;&lt;wx:font wx:val=&quot;Cambria Math&quot;/&gt;&lt;w:i/&gt;&lt;/w:rPr&gt;&lt;m:t&gt;+&lt;/m:t&gt;&lt;/m:r&gt;&lt;m:r&gt;&lt;w:rPr&gt;&lt;w:rFonts w:ascii=&quot;Cambria Math&quot; w:h-ansi=&quot;Cambria Math&quot;/&gt;&lt;wx:font wx:val=&quot;Cambria Math&quot;/&gt;&lt;w:i/&gt;&lt;w:lang w:val=&quot;EN-US&quot;/&gt;&lt;/w:rPr&gt;&lt;m:t&gt;П‰&lt;/m:t&gt;&lt;/m:r&gt;&lt;/m:e&gt;&lt;/m:d&gt;&lt;/m:den&gt;&lt;/m:f&gt;&lt;m:sSup&gt;&lt;m:sSupPr&gt;&lt;m:ctrlPr&gt;&lt;w:rPr&gt;&lt;w:rFonts w:ascii=&quot;Cambria Math&quot; w:h-ansi=&quot;Cambria Math&quot;/&gt;&lt;wx:font wx:val=&quot;Cambria Math&quot;/&gt;&lt;w:i/&gt;&lt;w:lang w:val=&quot;EN-US&quot;/&gt;&lt;/w:rPr&gt;&lt;/m:ctrlPr&gt;&lt;/m:sSupPr&gt;&lt;m:e&gt;&lt;m:r&gt;&lt;w:rPr&gt;&lt;w:rFonts w:ascii=&quot;Cambria Math&quot; w:h-ansi=&quot;Cambria Math&quot;/&gt;&lt;wx:font wx:val=&quot;Cambria Math&quot;/&gt;&lt;w:i/&gt;&lt;w:lang w:val=&quot;EN-US&quot;/&gt;&lt;/w:rPr&gt;&lt;m:t&gt;e&lt;/m:t&gt;&lt;/m:r&gt;&lt;/m:e&gt;&lt;m:sup&gt;&lt;m:d&gt;&lt;m:dPr&gt;&lt;m:begChr m:val=&quot;[&quot;/&gt;&lt;m:endChr m:val=&quot;]&quot;/&gt;&lt;m:ctrlPr&gt;&lt;w:rPr&gt;&lt;w:rFonts w:ascii=&quot;Cambria Math&quot; w:h-ansi=&quot;Cambria Math&quot;/&gt;&lt;wx:font wx:val=&quot;Cambria Math&quot;/&gt;&lt;w:i/&gt;&lt;w:lang w:val=&quot;EN-US&quot;/&gt;&lt;/w:rPr&gt;&lt;/m:ctrlPr&gt;&lt;/m:dPr&gt;&lt;m:e&gt;&lt;m:r&gt;&lt;w:rPr&gt;&lt;w:rFonts w:ascii=&quot;Cambria Math&quot; w:h-ansi=&quot;Cambria Math&quot;/&gt;&lt;wx:font wx:val=&quot;Cambria Math&quot;/&gt;&lt;w:i/&gt;&lt;/w:rPr&gt;&lt;m:t&gt;-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О±&lt;/m:t&gt;&lt;/m:r&gt;&lt;/m:e&gt;&lt;m:sub&gt;&lt;m:r&gt;&lt;w:rPr&gt;&lt;w:rFonts w:ascii=&quot;Cambria Math&quot; w:h-ansi=&quot;Cambria Math&quot;/&gt;&lt;wx:font wx:val=&quot;Cambria Math&quot;/&gt;&lt;w:i/&gt;&lt;/w:rPr&gt;&lt;m:t&gt;n&lt;/m:t&gt;&lt;/m:r&gt;&lt;/m:sub&gt;&lt;/m:sSub&gt;&lt;m:r&gt;&lt;w:rPr&gt;&lt;w:rFonts w:ascii=&quot;Cambria Math&quot; w:h-ansi=&quot;Cambria Math&quot;/&gt;&lt;wx:font wx:val=&quot;Cambria Math&quot;/&gt;&lt;w:i/&gt;&lt;/w:rPr&gt;&lt;m:t&gt;-&lt;/m:t&gt;&lt;/m:r&gt;&lt;m:r&gt;&lt;w:rPr&gt;&lt;w:rFonts w:ascii=&quot;Cambria Math&quot; w:h-ansi=&quot;Cambria Math&quot;/&gt;&lt;wx:font wx:val=&quot;Cambria Math&quot;/&gt;&lt;w:i/&gt;&lt;w:lang w:val=&quot;EN-US&quot;/&gt;&lt;/w:rPr&gt;&lt;m:t&gt;j&lt;/m:t&gt;&lt;/m:r&gt;&lt;m:d&gt;&lt;m:dPr&gt;&lt;m:ctrlPr&gt;&lt;w:rPr&gt;&lt;w:rFonts w:ascii=&quot;Cambria Math&quot; w:h-ansi=&quot;Cambria Math&quot;/&gt;&lt;wx:font wx:val=&quot;Cambria Math&quot;/&gt;&lt;w:i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П‰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/m:sSub&gt;&lt;m:r&gt;&lt;w:rPr&gt;&lt;w:rFonts w:ascii=&quot;Cambria Math&quot; w:h-ansi=&quot;Cambria Math&quot;/&gt;&lt;wx:font wx:val=&quot;Cambria Math&quot;/&gt;&lt;w:i/&gt;&lt;/w:rPr&gt;&lt;m:t&gt;+&lt;/m:t&gt;&lt;/m:r&gt;&lt;m:r&gt;&lt;w:rPr&gt;&lt;w:rFonts w:ascii=&quot;Cambria Math&quot; w:h-ansi=&quot;Cambria Math&quot;/&gt;&lt;wx:font wx:val=&quot;Cambria Math&quot;/&gt;&lt;w:i/&gt;&lt;w:lang w:val=&quot;EN-US&quot;/&gt;&lt;/w:rPr&gt;&lt;m:t&gt;П‰&lt;/m:t&gt;&lt;/m:r&gt;&lt;/m:e&gt;&lt;/m:d&gt;&lt;/m:e&gt;&lt;/m:d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/w:rPr&gt;&lt;m:t&gt;n&lt;/m:t&gt;&lt;/m:r&gt;&lt;/m:sub&gt;&lt;/m:sSub&gt;&lt;/m:sup&gt;&lt;/m:sSup&gt;&lt;m:r&gt;&lt;w:rPr&gt;&lt;w:rFonts w:ascii=&quot;Cambria Math&quot; w:h-ansi=&quot;Cambria Math&quot;/&gt;&lt;wx:font wx:val=&quot;Cambria Math&quot;/&gt;&lt;w:i/&gt;&lt;w:lang w:val=&quot;EN-US&quot;/&gt;&lt;/w:rPr&gt;&lt;m:t&gt;+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54" o:title="" chromakey="white"/>
                </v:shape>
              </w:pict>
            </w:r>
          </w:p>
        </w:tc>
        <w:tc>
          <w:tcPr>
            <w:tcW w:w="1381" w:type="dxa"/>
          </w:tcPr>
          <w:p w:rsidR="00611459" w:rsidRPr="00232ECB" w:rsidRDefault="00611459" w:rsidP="00232ECB">
            <w:pPr>
              <w:ind w:firstLine="0"/>
              <w:rPr>
                <w:lang w:val="en-US"/>
              </w:rPr>
            </w:pPr>
          </w:p>
        </w:tc>
      </w:tr>
      <w:tr w:rsidR="00611459" w:rsidRPr="00AF49CC" w:rsidTr="00232ECB">
        <w:tc>
          <w:tcPr>
            <w:tcW w:w="7905" w:type="dxa"/>
          </w:tcPr>
          <w:p w:rsidR="00611459" w:rsidRPr="00232ECB" w:rsidRDefault="00611459" w:rsidP="00232ECB">
            <w:pPr>
              <w:ind w:firstLine="0"/>
              <w:rPr>
                <w:lang w:val="en-US"/>
              </w:rPr>
            </w:pPr>
            <w:r w:rsidRPr="00232ECB">
              <w:pict>
                <v:shape id="_x0000_i1079" type="#_x0000_t75" style="width:214.2pt;height:27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69&quot;/&gt;&lt;w:doNotEmbedSystemFonts/&gt;&lt;w:defaultTabStop w:val=&quot;708&quot;/&gt;&lt;w:autoHyphenation/&gt;&lt;w:hyphenationZone w:val=&quot;357&quot;/&gt;&lt;w:doNotHyphenateCaps/&gt;&lt;w:drawingGridHorizontalSpacing w:val=&quot;140&quot;/&gt;&lt;w:drawingGridVerticalSpacing w:val=&quot;381&quot;/&gt;&lt;w:displayHorizontalDrawingGridEvery w:val=&quot;2&quot;/&gt;&lt;w:punctuationKerning/&gt;&lt;w:characterSpacingControl w:val=&quot;DontCompress&quot;/&gt;&lt;w:optimizeForBrowser/&gt;&lt;w:allowPNG/&gt;&lt;w:doNotSaveWebPagesAsSingleFil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12F04&quot;/&gt;&lt;wsp:rsid wsp:val=&quot;00000DC8&quot;/&gt;&lt;wsp:rsid wsp:val=&quot;00012B88&quot;/&gt;&lt;wsp:rsid wsp:val=&quot;0001427E&quot;/&gt;&lt;wsp:rsid wsp:val=&quot;00015252&quot;/&gt;&lt;wsp:rsid wsp:val=&quot;000155E9&quot;/&gt;&lt;wsp:rsid wsp:val=&quot;00015E30&quot;/&gt;&lt;wsp:rsid wsp:val=&quot;00022AB5&quot;/&gt;&lt;wsp:rsid wsp:val=&quot;000256B4&quot;/&gt;&lt;wsp:rsid wsp:val=&quot;00025EA1&quot;/&gt;&lt;wsp:rsid wsp:val=&quot;00027082&quot;/&gt;&lt;wsp:rsid wsp:val=&quot;00027691&quot;/&gt;&lt;wsp:rsid wsp:val=&quot;00036A2C&quot;/&gt;&lt;wsp:rsid wsp:val=&quot;00042390&quot;/&gt;&lt;wsp:rsid wsp:val=&quot;00042E84&quot;/&gt;&lt;wsp:rsid wsp:val=&quot;00043FE4&quot;/&gt;&lt;wsp:rsid wsp:val=&quot;000611FE&quot;/&gt;&lt;wsp:rsid wsp:val=&quot;00062582&quot;/&gt;&lt;wsp:rsid wsp:val=&quot;00062A36&quot;/&gt;&lt;wsp:rsid wsp:val=&quot;00065241&quot;/&gt;&lt;wsp:rsid wsp:val=&quot;0006644D&quot;/&gt;&lt;wsp:rsid wsp:val=&quot;0006702A&quot;/&gt;&lt;wsp:rsid wsp:val=&quot;000675EB&quot;/&gt;&lt;wsp:rsid wsp:val=&quot;00087B2D&quot;/&gt;&lt;wsp:rsid wsp:val=&quot;000907B6&quot;/&gt;&lt;wsp:rsid wsp:val=&quot;00091354&quot;/&gt;&lt;wsp:rsid wsp:val=&quot;000A12F2&quot;/&gt;&lt;wsp:rsid wsp:val=&quot;000A25DB&quot;/&gt;&lt;wsp:rsid wsp:val=&quot;000A460E&quot;/&gt;&lt;wsp:rsid wsp:val=&quot;000A51EB&quot;/&gt;&lt;wsp:rsid wsp:val=&quot;000A71C2&quot;/&gt;&lt;wsp:rsid wsp:val=&quot;000A7E67&quot;/&gt;&lt;wsp:rsid wsp:val=&quot;000B00A6&quot;/&gt;&lt;wsp:rsid wsp:val=&quot;000B1930&quot;/&gt;&lt;wsp:rsid wsp:val=&quot;000B25DD&quot;/&gt;&lt;wsp:rsid wsp:val=&quot;000B2D25&quot;/&gt;&lt;wsp:rsid wsp:val=&quot;000B3A07&quot;/&gt;&lt;wsp:rsid wsp:val=&quot;000C1BE1&quot;/&gt;&lt;wsp:rsid wsp:val=&quot;000C35F6&quot;/&gt;&lt;wsp:rsid wsp:val=&quot;000C5152&quot;/&gt;&lt;wsp:rsid wsp:val=&quot;000D1B58&quot;/&gt;&lt;wsp:rsid wsp:val=&quot;000D5650&quot;/&gt;&lt;wsp:rsid wsp:val=&quot;000D7AB9&quot;/&gt;&lt;wsp:rsid wsp:val=&quot;000E198A&quot;/&gt;&lt;wsp:rsid wsp:val=&quot;000E2F97&quot;/&gt;&lt;wsp:rsid wsp:val=&quot;000E3F01&quot;/&gt;&lt;wsp:rsid wsp:val=&quot;000E4D61&quot;/&gt;&lt;wsp:rsid wsp:val=&quot;000E52CD&quot;/&gt;&lt;wsp:rsid wsp:val=&quot;000E66AA&quot;/&gt;&lt;wsp:rsid wsp:val=&quot;000F1665&quot;/&gt;&lt;wsp:rsid wsp:val=&quot;000F4D3A&quot;/&gt;&lt;wsp:rsid wsp:val=&quot;000F50B4&quot;/&gt;&lt;wsp:rsid wsp:val=&quot;000F70AC&quot;/&gt;&lt;wsp:rsid wsp:val=&quot;001018AE&quot;/&gt;&lt;wsp:rsid wsp:val=&quot;001024DC&quot;/&gt;&lt;wsp:rsid wsp:val=&quot;00102CCB&quot;/&gt;&lt;wsp:rsid wsp:val=&quot;001056BE&quot;/&gt;&lt;wsp:rsid wsp:val=&quot;00110D34&quot;/&gt;&lt;wsp:rsid wsp:val=&quot;00130DFF&quot;/&gt;&lt;wsp:rsid wsp:val=&quot;00132126&quot;/&gt;&lt;wsp:rsid wsp:val=&quot;001346A0&quot;/&gt;&lt;wsp:rsid wsp:val=&quot;001366CF&quot;/&gt;&lt;wsp:rsid wsp:val=&quot;00137164&quot;/&gt;&lt;wsp:rsid wsp:val=&quot;00137B68&quot;/&gt;&lt;wsp:rsid wsp:val=&quot;00137FC8&quot;/&gt;&lt;wsp:rsid wsp:val=&quot;0014268D&quot;/&gt;&lt;wsp:rsid wsp:val=&quot;00146764&quot;/&gt;&lt;wsp:rsid wsp:val=&quot;00146F62&quot;/&gt;&lt;wsp:rsid wsp:val=&quot;001505E1&quot;/&gt;&lt;wsp:rsid wsp:val=&quot;00150A3C&quot;/&gt;&lt;wsp:rsid wsp:val=&quot;00150A53&quot;/&gt;&lt;wsp:rsid wsp:val=&quot;00151F4A&quot;/&gt;&lt;wsp:rsid wsp:val=&quot;001632B0&quot;/&gt;&lt;wsp:rsid wsp:val=&quot;001654F0&quot;/&gt;&lt;wsp:rsid wsp:val=&quot;00166743&quot;/&gt;&lt;wsp:rsid wsp:val=&quot;00171F73&quot;/&gt;&lt;wsp:rsid wsp:val=&quot;00174F60&quot;/&gt;&lt;wsp:rsid wsp:val=&quot;001800F0&quot;/&gt;&lt;wsp:rsid wsp:val=&quot;001852B3&quot;/&gt;&lt;wsp:rsid wsp:val=&quot;001864B6&quot;/&gt;&lt;wsp:rsid wsp:val=&quot;001930CB&quot;/&gt;&lt;wsp:rsid wsp:val=&quot;001A0EC0&quot;/&gt;&lt;wsp:rsid wsp:val=&quot;001A207B&quot;/&gt;&lt;wsp:rsid wsp:val=&quot;001A535A&quot;/&gt;&lt;wsp:rsid wsp:val=&quot;001B2A26&quot;/&gt;&lt;wsp:rsid wsp:val=&quot;001B59BF&quot;/&gt;&lt;wsp:rsid wsp:val=&quot;001C1E84&quot;/&gt;&lt;wsp:rsid wsp:val=&quot;001C520D&quot;/&gt;&lt;wsp:rsid wsp:val=&quot;001C5731&quot;/&gt;&lt;wsp:rsid wsp:val=&quot;001D28EA&quot;/&gt;&lt;wsp:rsid wsp:val=&quot;001D5300&quot;/&gt;&lt;wsp:rsid wsp:val=&quot;001D739B&quot;/&gt;&lt;wsp:rsid wsp:val=&quot;001E18B9&quot;/&gt;&lt;wsp:rsid wsp:val=&quot;001E1F66&quot;/&gt;&lt;wsp:rsid wsp:val=&quot;001E6525&quot;/&gt;&lt;wsp:rsid wsp:val=&quot;001E7283&quot;/&gt;&lt;wsp:rsid wsp:val=&quot;001E73BA&quot;/&gt;&lt;wsp:rsid wsp:val=&quot;001E7492&quot;/&gt;&lt;wsp:rsid wsp:val=&quot;001F06A3&quot;/&gt;&lt;wsp:rsid wsp:val=&quot;001F16E3&quot;/&gt;&lt;wsp:rsid wsp:val=&quot;001F42F0&quot;/&gt;&lt;wsp:rsid wsp:val=&quot;001F566A&quot;/&gt;&lt;wsp:rsid wsp:val=&quot;001F7425&quot;/&gt;&lt;wsp:rsid wsp:val=&quot;001F77D0&quot;/&gt;&lt;wsp:rsid wsp:val=&quot;0020042E&quot;/&gt;&lt;wsp:rsid wsp:val=&quot;00202A19&quot;/&gt;&lt;wsp:rsid wsp:val=&quot;00204D50&quot;/&gt;&lt;wsp:rsid wsp:val=&quot;00204DE9&quot;/&gt;&lt;wsp:rsid wsp:val=&quot;002052D5&quot;/&gt;&lt;wsp:rsid wsp:val=&quot;002101D9&quot;/&gt;&lt;wsp:rsid wsp:val=&quot;00210E90&quot;/&gt;&lt;wsp:rsid wsp:val=&quot;002111DA&quot;/&gt;&lt;wsp:rsid wsp:val=&quot;00211533&quot;/&gt;&lt;wsp:rsid wsp:val=&quot;00212F04&quot;/&gt;&lt;wsp:rsid wsp:val=&quot;0021397F&quot;/&gt;&lt;wsp:rsid wsp:val=&quot;002174DC&quot;/&gt;&lt;wsp:rsid wsp:val=&quot;002256F9&quot;/&gt;&lt;wsp:rsid wsp:val=&quot;00225757&quot;/&gt;&lt;wsp:rsid wsp:val=&quot;00225891&quot;/&gt;&lt;wsp:rsid wsp:val=&quot;00227272&quot;/&gt;&lt;wsp:rsid wsp:val=&quot;00230031&quot;/&gt;&lt;wsp:rsid wsp:val=&quot;00231A08&quot;/&gt;&lt;wsp:rsid wsp:val=&quot;00232BF3&quot;/&gt;&lt;wsp:rsid wsp:val=&quot;00232ECB&quot;/&gt;&lt;wsp:rsid wsp:val=&quot;00234D66&quot;/&gt;&lt;wsp:rsid wsp:val=&quot;00240F05&quot;/&gt;&lt;wsp:rsid wsp:val=&quot;00242F0B&quot;/&gt;&lt;wsp:rsid wsp:val=&quot;00244855&quot;/&gt;&lt;wsp:rsid wsp:val=&quot;00244BA0&quot;/&gt;&lt;wsp:rsid wsp:val=&quot;00246149&quot;/&gt;&lt;wsp:rsid wsp:val=&quot;002472B5&quot;/&gt;&lt;wsp:rsid wsp:val=&quot;00250440&quot;/&gt;&lt;wsp:rsid wsp:val=&quot;002504F8&quot;/&gt;&lt;wsp:rsid wsp:val=&quot;002600C8&quot;/&gt;&lt;wsp:rsid wsp:val=&quot;00260B3D&quot;/&gt;&lt;wsp:rsid wsp:val=&quot;002632A4&quot;/&gt;&lt;wsp:rsid wsp:val=&quot;00271A81&quot;/&gt;&lt;wsp:rsid wsp:val=&quot;00273B17&quot;/&gt;&lt;wsp:rsid wsp:val=&quot;0027698E&quot;/&gt;&lt;wsp:rsid wsp:val=&quot;002779D1&quot;/&gt;&lt;wsp:rsid wsp:val=&quot;00281B18&quot;/&gt;&lt;wsp:rsid wsp:val=&quot;002824F5&quot;/&gt;&lt;wsp:rsid wsp:val=&quot;00284725&quot;/&gt;&lt;wsp:rsid wsp:val=&quot;00290D00&quot;/&gt;&lt;wsp:rsid wsp:val=&quot;00291EE8&quot;/&gt;&lt;wsp:rsid wsp:val=&quot;00292FEE&quot;/&gt;&lt;wsp:rsid wsp:val=&quot;00294426&quot;/&gt;&lt;wsp:rsid wsp:val=&quot;002A0544&quot;/&gt;&lt;wsp:rsid wsp:val=&quot;002A06FF&quot;/&gt;&lt;wsp:rsid wsp:val=&quot;002A077C&quot;/&gt;&lt;wsp:rsid wsp:val=&quot;002A1247&quot;/&gt;&lt;wsp:rsid wsp:val=&quot;002A3F2A&quot;/&gt;&lt;wsp:rsid wsp:val=&quot;002A477C&quot;/&gt;&lt;wsp:rsid wsp:val=&quot;002A66A7&quot;/&gt;&lt;wsp:rsid wsp:val=&quot;002A686D&quot;/&gt;&lt;wsp:rsid wsp:val=&quot;002B04A0&quot;/&gt;&lt;wsp:rsid wsp:val=&quot;002B2856&quot;/&gt;&lt;wsp:rsid wsp:val=&quot;002B2A11&quot;/&gt;&lt;wsp:rsid wsp:val=&quot;002B2A18&quot;/&gt;&lt;wsp:rsid wsp:val=&quot;002C4945&quot;/&gt;&lt;wsp:rsid wsp:val=&quot;002C5850&quot;/&gt;&lt;wsp:rsid wsp:val=&quot;002C6ED6&quot;/&gt;&lt;wsp:rsid wsp:val=&quot;002C7254&quot;/&gt;&lt;wsp:rsid wsp:val=&quot;002D5084&quot;/&gt;&lt;wsp:rsid wsp:val=&quot;002D5E95&quot;/&gt;&lt;wsp:rsid wsp:val=&quot;002D5FF8&quot;/&gt;&lt;wsp:rsid wsp:val=&quot;002E7A2B&quot;/&gt;&lt;wsp:rsid wsp:val=&quot;002F0033&quot;/&gt;&lt;wsp:rsid wsp:val=&quot;002F4B1D&quot;/&gt;&lt;wsp:rsid wsp:val=&quot;002F5748&quot;/&gt;&lt;wsp:rsid wsp:val=&quot;002F5E41&quot;/&gt;&lt;wsp:rsid wsp:val=&quot;002F7BF9&quot;/&gt;&lt;wsp:rsid wsp:val=&quot;0030107F&quot;/&gt;&lt;wsp:rsid wsp:val=&quot;00302069&quot;/&gt;&lt;wsp:rsid wsp:val=&quot;003063F0&quot;/&gt;&lt;wsp:rsid wsp:val=&quot;00306980&quot;/&gt;&lt;wsp:rsid wsp:val=&quot;003103B7&quot;/&gt;&lt;wsp:rsid wsp:val=&quot;00316734&quot;/&gt;&lt;wsp:rsid wsp:val=&quot;00317380&quot;/&gt;&lt;wsp:rsid wsp:val=&quot;00317F18&quot;/&gt;&lt;wsp:rsid wsp:val=&quot;0032640D&quot;/&gt;&lt;wsp:rsid wsp:val=&quot;00332356&quot;/&gt;&lt;wsp:rsid wsp:val=&quot;003415E2&quot;/&gt;&lt;wsp:rsid wsp:val=&quot;003427E4&quot;/&gt;&lt;wsp:rsid wsp:val=&quot;00343F66&quot;/&gt;&lt;wsp:rsid wsp:val=&quot;00344143&quot;/&gt;&lt;wsp:rsid wsp:val=&quot;00344822&quot;/&gt;&lt;wsp:rsid wsp:val=&quot;00350FB2&quot;/&gt;&lt;wsp:rsid wsp:val=&quot;00351F44&quot;/&gt;&lt;wsp:rsid wsp:val=&quot;003534CE&quot;/&gt;&lt;wsp:rsid wsp:val=&quot;00361465&quot;/&gt;&lt;wsp:rsid wsp:val=&quot;0036221D&quot;/&gt;&lt;wsp:rsid wsp:val=&quot;00364527&quot;/&gt;&lt;wsp:rsid wsp:val=&quot;00366EA3&quot;/&gt;&lt;wsp:rsid wsp:val=&quot;0037307B&quot;/&gt;&lt;wsp:rsid wsp:val=&quot;0037307D&quot;/&gt;&lt;wsp:rsid wsp:val=&quot;00373F15&quot;/&gt;&lt;wsp:rsid wsp:val=&quot;003746B3&quot;/&gt;&lt;wsp:rsid wsp:val=&quot;00381567&quot;/&gt;&lt;wsp:rsid wsp:val=&quot;00382CBE&quot;/&gt;&lt;wsp:rsid wsp:val=&quot;00385048&quot;/&gt;&lt;wsp:rsid wsp:val=&quot;00391E1B&quot;/&gt;&lt;wsp:rsid wsp:val=&quot;00394257&quot;/&gt;&lt;wsp:rsid wsp:val=&quot;00394402&quot;/&gt;&lt;wsp:rsid wsp:val=&quot;00394EDF&quot;/&gt;&lt;wsp:rsid wsp:val=&quot;003A01BC&quot;/&gt;&lt;wsp:rsid wsp:val=&quot;003A24FA&quot;/&gt;&lt;wsp:rsid wsp:val=&quot;003B031D&quot;/&gt;&lt;wsp:rsid wsp:val=&quot;003B03EE&quot;/&gt;&lt;wsp:rsid wsp:val=&quot;003B1472&quot;/&gt;&lt;wsp:rsid wsp:val=&quot;003B7927&quot;/&gt;&lt;wsp:rsid wsp:val=&quot;003C02A6&quot;/&gt;&lt;wsp:rsid wsp:val=&quot;003C39F7&quot;/&gt;&lt;wsp:rsid wsp:val=&quot;003C6978&quot;/&gt;&lt;wsp:rsid wsp:val=&quot;003D15CB&quot;/&gt;&lt;wsp:rsid wsp:val=&quot;003D1782&quot;/&gt;&lt;wsp:rsid wsp:val=&quot;003D3457&quot;/&gt;&lt;wsp:rsid wsp:val=&quot;003D3DCA&quot;/&gt;&lt;wsp:rsid wsp:val=&quot;003D6674&quot;/&gt;&lt;wsp:rsid wsp:val=&quot;003D6769&quot;/&gt;&lt;wsp:rsid wsp:val=&quot;003E0301&quot;/&gt;&lt;wsp:rsid wsp:val=&quot;003E0422&quot;/&gt;&lt;wsp:rsid wsp:val=&quot;003F365B&quot;/&gt;&lt;wsp:rsid wsp:val=&quot;003F4C53&quot;/&gt;&lt;wsp:rsid wsp:val=&quot;003F63C1&quot;/&gt;&lt;wsp:rsid wsp:val=&quot;0040088F&quot;/&gt;&lt;wsp:rsid wsp:val=&quot;00402E09&quot;/&gt;&lt;wsp:rsid wsp:val=&quot;00403775&quot;/&gt;&lt;wsp:rsid wsp:val=&quot;00406EB8&quot;/&gt;&lt;wsp:rsid wsp:val=&quot;00411EAB&quot;/&gt;&lt;wsp:rsid wsp:val=&quot;00415195&quot;/&gt;&lt;wsp:rsid wsp:val=&quot;004270D1&quot;/&gt;&lt;wsp:rsid wsp:val=&quot;004309DF&quot;/&gt;&lt;wsp:rsid wsp:val=&quot;0043187E&quot;/&gt;&lt;wsp:rsid wsp:val=&quot;00433787&quot;/&gt;&lt;wsp:rsid wsp:val=&quot;00436210&quot;/&gt;&lt;wsp:rsid wsp:val=&quot;00436AEC&quot;/&gt;&lt;wsp:rsid wsp:val=&quot;00442A2C&quot;/&gt;&lt;wsp:rsid wsp:val=&quot;004503EC&quot;/&gt;&lt;wsp:rsid wsp:val=&quot;00452500&quot;/&gt;&lt;wsp:rsid wsp:val=&quot;00452D5E&quot;/&gt;&lt;wsp:rsid wsp:val=&quot;004537F6&quot;/&gt;&lt;wsp:rsid wsp:val=&quot;0045380C&quot;/&gt;&lt;wsp:rsid wsp:val=&quot;004562BC&quot;/&gt;&lt;wsp:rsid wsp:val=&quot;00465F64&quot;/&gt;&lt;wsp:rsid wsp:val=&quot;00473ABF&quot;/&gt;&lt;wsp:rsid wsp:val=&quot;004748BE&quot;/&gt;&lt;wsp:rsid wsp:val=&quot;00476B0F&quot;/&gt;&lt;wsp:rsid wsp:val=&quot;00477BC6&quot;/&gt;&lt;wsp:rsid wsp:val=&quot;0048210E&quot;/&gt;&lt;wsp:rsid wsp:val=&quot;00485C49&quot;/&gt;&lt;wsp:rsid wsp:val=&quot;00487DB1&quot;/&gt;&lt;wsp:rsid wsp:val=&quot;00490F4D&quot;/&gt;&lt;wsp:rsid wsp:val=&quot;00491E80&quot;/&gt;&lt;wsp:rsid wsp:val=&quot;00492255&quot;/&gt;&lt;wsp:rsid wsp:val=&quot;00496238&quot;/&gt;&lt;wsp:rsid wsp:val=&quot;00496359&quot;/&gt;&lt;wsp:rsid wsp:val=&quot;004A02D5&quot;/&gt;&lt;wsp:rsid wsp:val=&quot;004A03B0&quot;/&gt;&lt;wsp:rsid wsp:val=&quot;004A082B&quot;/&gt;&lt;wsp:rsid wsp:val=&quot;004A46D4&quot;/&gt;&lt;wsp:rsid wsp:val=&quot;004A5F62&quot;/&gt;&lt;wsp:rsid wsp:val=&quot;004A62A8&quot;/&gt;&lt;wsp:rsid wsp:val=&quot;004A66EF&quot;/&gt;&lt;wsp:rsid wsp:val=&quot;004A6D17&quot;/&gt;&lt;wsp:rsid wsp:val=&quot;004B275D&quot;/&gt;&lt;wsp:rsid wsp:val=&quot;004B3A61&quot;/&gt;&lt;wsp:rsid wsp:val=&quot;004B7618&quot;/&gt;&lt;wsp:rsid wsp:val=&quot;004C51EB&quot;/&gt;&lt;wsp:rsid wsp:val=&quot;004C656C&quot;/&gt;&lt;wsp:rsid wsp:val=&quot;004D4690&quot;/&gt;&lt;wsp:rsid wsp:val=&quot;004D5A29&quot;/&gt;&lt;wsp:rsid wsp:val=&quot;004D77F0&quot;/&gt;&lt;wsp:rsid wsp:val=&quot;004E35F5&quot;/&gt;&lt;wsp:rsid wsp:val=&quot;004E556C&quot;/&gt;&lt;wsp:rsid wsp:val=&quot;004F59CA&quot;/&gt;&lt;wsp:rsid wsp:val=&quot;00500A20&quot;/&gt;&lt;wsp:rsid wsp:val=&quot;00504760&quot;/&gt;&lt;wsp:rsid wsp:val=&quot;005067CA&quot;/&gt;&lt;wsp:rsid wsp:val=&quot;00507283&quot;/&gt;&lt;wsp:rsid wsp:val=&quot;00510658&quot;/&gt;&lt;wsp:rsid wsp:val=&quot;00521180&quot;/&gt;&lt;wsp:rsid wsp:val=&quot;00522892&quot;/&gt;&lt;wsp:rsid wsp:val=&quot;0053178F&quot;/&gt;&lt;wsp:rsid wsp:val=&quot;00533390&quot;/&gt;&lt;wsp:rsid wsp:val=&quot;00542D6B&quot;/&gt;&lt;wsp:rsid wsp:val=&quot;00547DDA&quot;/&gt;&lt;wsp:rsid wsp:val=&quot;00550E37&quot;/&gt;&lt;wsp:rsid wsp:val=&quot;0055286B&quot;/&gt;&lt;wsp:rsid wsp:val=&quot;0055360B&quot;/&gt;&lt;wsp:rsid wsp:val=&quot;005614C4&quot;/&gt;&lt;wsp:rsid wsp:val=&quot;00562430&quot;/&gt;&lt;wsp:rsid wsp:val=&quot;00562471&quot;/&gt;&lt;wsp:rsid wsp:val=&quot;005625CB&quot;/&gt;&lt;wsp:rsid wsp:val=&quot;00563CE5&quot;/&gt;&lt;wsp:rsid wsp:val=&quot;0056665F&quot;/&gt;&lt;wsp:rsid wsp:val=&quot;005717BF&quot;/&gt;&lt;wsp:rsid wsp:val=&quot;00574D3F&quot;/&gt;&lt;wsp:rsid wsp:val=&quot;00576B30&quot;/&gt;&lt;wsp:rsid wsp:val=&quot;00583DE9&quot;/&gt;&lt;wsp:rsid wsp:val=&quot;00584A39&quot;/&gt;&lt;wsp:rsid wsp:val=&quot;00595B51&quot;/&gt;&lt;wsp:rsid wsp:val=&quot;005A04ED&quot;/&gt;&lt;wsp:rsid wsp:val=&quot;005A0755&quot;/&gt;&lt;wsp:rsid wsp:val=&quot;005A67FC&quot;/&gt;&lt;wsp:rsid wsp:val=&quot;005B3E66&quot;/&gt;&lt;wsp:rsid wsp:val=&quot;005B4E7E&quot;/&gt;&lt;wsp:rsid wsp:val=&quot;005B50F3&quot;/&gt;&lt;wsp:rsid wsp:val=&quot;005C1A48&quot;/&gt;&lt;wsp:rsid wsp:val=&quot;005C6EF1&quot;/&gt;&lt;wsp:rsid wsp:val=&quot;005D360A&quot;/&gt;&lt;wsp:rsid wsp:val=&quot;005D378E&quot;/&gt;&lt;wsp:rsid wsp:val=&quot;005D3849&quot;/&gt;&lt;wsp:rsid wsp:val=&quot;005D4C29&quot;/&gt;&lt;wsp:rsid wsp:val=&quot;005E0599&quot;/&gt;&lt;wsp:rsid wsp:val=&quot;005E3B8E&quot;/&gt;&lt;wsp:rsid wsp:val=&quot;005E4C40&quot;/&gt;&lt;wsp:rsid wsp:val=&quot;005E7043&quot;/&gt;&lt;wsp:rsid wsp:val=&quot;005F086A&quot;/&gt;&lt;wsp:rsid wsp:val=&quot;005F21CC&quot;/&gt;&lt;wsp:rsid wsp:val=&quot;005F3900&quot;/&gt;&lt;wsp:rsid wsp:val=&quot;005F50F5&quot;/&gt;&lt;wsp:rsid wsp:val=&quot;0060306E&quot;/&gt;&lt;wsp:rsid wsp:val=&quot;0060704E&quot;/&gt;&lt;wsp:rsid wsp:val=&quot;006079B5&quot;/&gt;&lt;wsp:rsid wsp:val=&quot;006137BA&quot;/&gt;&lt;wsp:rsid wsp:val=&quot;00613F07&quot;/&gt;&lt;wsp:rsid wsp:val=&quot;006141FF&quot;/&gt;&lt;wsp:rsid wsp:val=&quot;00621230&quot;/&gt;&lt;wsp:rsid wsp:val=&quot;006231E5&quot;/&gt;&lt;wsp:rsid wsp:val=&quot;006321E9&quot;/&gt;&lt;wsp:rsid wsp:val=&quot;00637B61&quot;/&gt;&lt;wsp:rsid wsp:val=&quot;00644F35&quot;/&gt;&lt;wsp:rsid wsp:val=&quot;00652556&quot;/&gt;&lt;wsp:rsid wsp:val=&quot;00654C35&quot;/&gt;&lt;wsp:rsid wsp:val=&quot;0065510E&quot;/&gt;&lt;wsp:rsid wsp:val=&quot;0066448C&quot;/&gt;&lt;wsp:rsid wsp:val=&quot;00664BA8&quot;/&gt;&lt;wsp:rsid wsp:val=&quot;006650C3&quot;/&gt;&lt;wsp:rsid wsp:val=&quot;00677EC9&quot;/&gt;&lt;wsp:rsid wsp:val=&quot;0068026E&quot;/&gt;&lt;wsp:rsid wsp:val=&quot;00683171&quot;/&gt;&lt;wsp:rsid wsp:val=&quot;00684B8F&quot;/&gt;&lt;wsp:rsid wsp:val=&quot;00687F1F&quot;/&gt;&lt;wsp:rsid wsp:val=&quot;006909ED&quot;/&gt;&lt;wsp:rsid wsp:val=&quot;0069369B&quot;/&gt;&lt;wsp:rsid wsp:val=&quot;00694939&quot;/&gt;&lt;wsp:rsid wsp:val=&quot;006968BD&quot;/&gt;&lt;wsp:rsid wsp:val=&quot;006A1085&quot;/&gt;&lt;wsp:rsid wsp:val=&quot;006A1363&quot;/&gt;&lt;wsp:rsid wsp:val=&quot;006A2D43&quot;/&gt;&lt;wsp:rsid wsp:val=&quot;006A315A&quot;/&gt;&lt;wsp:rsid wsp:val=&quot;006A5B34&quot;/&gt;&lt;wsp:rsid wsp:val=&quot;006B01D0&quot;/&gt;&lt;wsp:rsid wsp:val=&quot;006B13A0&quot;/&gt;&lt;wsp:rsid wsp:val=&quot;006B2B5C&quot;/&gt;&lt;wsp:rsid wsp:val=&quot;006B3B26&quot;/&gt;&lt;wsp:rsid wsp:val=&quot;006B4B96&quot;/&gt;&lt;wsp:rsid wsp:val=&quot;006B5BE3&quot;/&gt;&lt;wsp:rsid wsp:val=&quot;006C0A9F&quot;/&gt;&lt;wsp:rsid wsp:val=&quot;006C119A&quot;/&gt;&lt;wsp:rsid wsp:val=&quot;006C1B7C&quot;/&gt;&lt;wsp:rsid wsp:val=&quot;006C3B79&quot;/&gt;&lt;wsp:rsid wsp:val=&quot;006C5C7B&quot;/&gt;&lt;wsp:rsid wsp:val=&quot;006D430D&quot;/&gt;&lt;wsp:rsid wsp:val=&quot;006D4EAD&quot;/&gt;&lt;wsp:rsid wsp:val=&quot;006D5952&quot;/&gt;&lt;wsp:rsid wsp:val=&quot;006D741F&quot;/&gt;&lt;wsp:rsid wsp:val=&quot;006E2F64&quot;/&gt;&lt;wsp:rsid wsp:val=&quot;006E5843&quot;/&gt;&lt;wsp:rsid wsp:val=&quot;006F3F4D&quot;/&gt;&lt;wsp:rsid wsp:val=&quot;006F6B9F&quot;/&gt;&lt;wsp:rsid wsp:val=&quot;006F74D3&quot;/&gt;&lt;wsp:rsid wsp:val=&quot;007001C3&quot;/&gt;&lt;wsp:rsid wsp:val=&quot;00702C69&quot;/&gt;&lt;wsp:rsid wsp:val=&quot;00702E26&quot;/&gt;&lt;wsp:rsid wsp:val=&quot;0070346C&quot;/&gt;&lt;wsp:rsid wsp:val=&quot;00703618&quot;/&gt;&lt;wsp:rsid wsp:val=&quot;00704B10&quot;/&gt;&lt;wsp:rsid wsp:val=&quot;00706AA5&quot;/&gt;&lt;wsp:rsid wsp:val=&quot;00707D22&quot;/&gt;&lt;wsp:rsid wsp:val=&quot;007149FE&quot;/&gt;&lt;wsp:rsid wsp:val=&quot;00714CEF&quot;/&gt;&lt;wsp:rsid wsp:val=&quot;00716428&quot;/&gt;&lt;wsp:rsid wsp:val=&quot;00720BEF&quot;/&gt;&lt;wsp:rsid wsp:val=&quot;00723D69&quot;/&gt;&lt;wsp:rsid wsp:val=&quot;00724E44&quot;/&gt;&lt;wsp:rsid wsp:val=&quot;00725FA3&quot;/&gt;&lt;wsp:rsid wsp:val=&quot;00734C60&quot;/&gt;&lt;wsp:rsid wsp:val=&quot;00736383&quot;/&gt;&lt;wsp:rsid wsp:val=&quot;007366AA&quot;/&gt;&lt;wsp:rsid wsp:val=&quot;0073692A&quot;/&gt;&lt;wsp:rsid wsp:val=&quot;007371CF&quot;/&gt;&lt;wsp:rsid wsp:val=&quot;007433B7&quot;/&gt;&lt;wsp:rsid wsp:val=&quot;00746AE2&quot;/&gt;&lt;wsp:rsid wsp:val=&quot;007523D3&quot;/&gt;&lt;wsp:rsid wsp:val=&quot;00756C9D&quot;/&gt;&lt;wsp:rsid wsp:val=&quot;00762DAD&quot;/&gt;&lt;wsp:rsid wsp:val=&quot;00763051&quot;/&gt;&lt;wsp:rsid wsp:val=&quot;007647D9&quot;/&gt;&lt;wsp:rsid wsp:val=&quot;00765166&quot;/&gt;&lt;wsp:rsid wsp:val=&quot;00770119&quot;/&gt;&lt;wsp:rsid wsp:val=&quot;007718B2&quot;/&gt;&lt;wsp:rsid wsp:val=&quot;007745D5&quot;/&gt;&lt;wsp:rsid wsp:val=&quot;00776F4B&quot;/&gt;&lt;wsp:rsid wsp:val=&quot;0077756B&quot;/&gt;&lt;wsp:rsid wsp:val=&quot;00781182&quot;/&gt;&lt;wsp:rsid wsp:val=&quot;00781D13&quot;/&gt;&lt;wsp:rsid wsp:val=&quot;0078238F&quot;/&gt;&lt;wsp:rsid wsp:val=&quot;007829C7&quot;/&gt;&lt;wsp:rsid wsp:val=&quot;0078715D&quot;/&gt;&lt;wsp:rsid wsp:val=&quot;0078717E&quot;/&gt;&lt;wsp:rsid wsp:val=&quot;00787487&quot;/&gt;&lt;wsp:rsid wsp:val=&quot;00790CCA&quot;/&gt;&lt;wsp:rsid wsp:val=&quot;00792DF8&quot;/&gt;&lt;wsp:rsid wsp:val=&quot;00793936&quot;/&gt;&lt;wsp:rsid wsp:val=&quot;0079407B&quot;/&gt;&lt;wsp:rsid wsp:val=&quot;00795569&quot;/&gt;&lt;wsp:rsid wsp:val=&quot;0079724A&quot;/&gt;&lt;wsp:rsid wsp:val=&quot;007974B0&quot;/&gt;&lt;wsp:rsid wsp:val=&quot;007A31E9&quot;/&gt;&lt;wsp:rsid wsp:val=&quot;007B24C0&quot;/&gt;&lt;wsp:rsid wsp:val=&quot;007B4610&quot;/&gt;&lt;wsp:rsid wsp:val=&quot;007B4AB5&quot;/&gt;&lt;wsp:rsid wsp:val=&quot;007C2CAB&quot;/&gt;&lt;wsp:rsid wsp:val=&quot;007C3E6A&quot;/&gt;&lt;wsp:rsid wsp:val=&quot;007C50F3&quot;/&gt;&lt;wsp:rsid wsp:val=&quot;007D1E71&quot;/&gt;&lt;wsp:rsid wsp:val=&quot;007D32FC&quot;/&gt;&lt;wsp:rsid wsp:val=&quot;007D3A88&quot;/&gt;&lt;wsp:rsid wsp:val=&quot;007D3A95&quot;/&gt;&lt;wsp:rsid wsp:val=&quot;007E0CCC&quot;/&gt;&lt;wsp:rsid wsp:val=&quot;007E1969&quot;/&gt;&lt;wsp:rsid wsp:val=&quot;007E1C08&quot;/&gt;&lt;wsp:rsid wsp:val=&quot;007E4934&quot;/&gt;&lt;wsp:rsid wsp:val=&quot;007E69D7&quot;/&gt;&lt;wsp:rsid wsp:val=&quot;007F00E2&quot;/&gt;&lt;wsp:rsid wsp:val=&quot;007F0185&quot;/&gt;&lt;wsp:rsid wsp:val=&quot;007F04E3&quot;/&gt;&lt;wsp:rsid wsp:val=&quot;007F15E2&quot;/&gt;&lt;wsp:rsid wsp:val=&quot;007F2408&quot;/&gt;&lt;wsp:rsid wsp:val=&quot;007F3857&quot;/&gt;&lt;wsp:rsid wsp:val=&quot;007F6A4D&quot;/&gt;&lt;wsp:rsid wsp:val=&quot;00807C47&quot;/&gt;&lt;wsp:rsid wsp:val=&quot;0081073E&quot;/&gt;&lt;wsp:rsid wsp:val=&quot;00812C0D&quot;/&gt;&lt;wsp:rsid wsp:val=&quot;00812DF2&quot;/&gt;&lt;wsp:rsid wsp:val=&quot;00820340&quot;/&gt;&lt;wsp:rsid wsp:val=&quot;00824172&quot;/&gt;&lt;wsp:rsid wsp:val=&quot;008252C4&quot;/&gt;&lt;wsp:rsid wsp:val=&quot;00826084&quot;/&gt;&lt;wsp:rsid wsp:val=&quot;008262DF&quot;/&gt;&lt;wsp:rsid wsp:val=&quot;00830165&quot;/&gt;&lt;wsp:rsid wsp:val=&quot;00833D39&quot;/&gt;&lt;wsp:rsid wsp:val=&quot;00835128&quot;/&gt;&lt;wsp:rsid wsp:val=&quot;0083760D&quot;/&gt;&lt;wsp:rsid wsp:val=&quot;00840CF3&quot;/&gt;&lt;wsp:rsid wsp:val=&quot;00843001&quot;/&gt;&lt;wsp:rsid wsp:val=&quot;008471E7&quot;/&gt;&lt;wsp:rsid wsp:val=&quot;008478AC&quot;/&gt;&lt;wsp:rsid wsp:val=&quot;00851DD2&quot;/&gt;&lt;wsp:rsid wsp:val=&quot;00852BC6&quot;/&gt;&lt;wsp:rsid wsp:val=&quot;00854D19&quot;/&gt;&lt;wsp:rsid wsp:val=&quot;00855EC2&quot;/&gt;&lt;wsp:rsid wsp:val=&quot;0086137F&quot;/&gt;&lt;wsp:rsid wsp:val=&quot;00864AB5&quot;/&gt;&lt;wsp:rsid wsp:val=&quot;00865803&quot;/&gt;&lt;wsp:rsid wsp:val=&quot;00870E69&quot;/&gt;&lt;wsp:rsid wsp:val=&quot;00871A06&quot;/&gt;&lt;wsp:rsid wsp:val=&quot;00876BC3&quot;/&gt;&lt;wsp:rsid wsp:val=&quot;00877A31&quot;/&gt;&lt;wsp:rsid wsp:val=&quot;008841D4&quot;/&gt;&lt;wsp:rsid wsp:val=&quot;0088617F&quot;/&gt;&lt;wsp:rsid wsp:val=&quot;00890ACE&quot;/&gt;&lt;wsp:rsid wsp:val=&quot;008930B0&quot;/&gt;&lt;wsp:rsid wsp:val=&quot;008931F2&quot;/&gt;&lt;wsp:rsid wsp:val=&quot;0089440E&quot;/&gt;&lt;wsp:rsid wsp:val=&quot;008954A1&quot;/&gt;&lt;wsp:rsid wsp:val=&quot;008A0389&quot;/&gt;&lt;wsp:rsid wsp:val=&quot;008A3E09&quot;/&gt;&lt;wsp:rsid wsp:val=&quot;008A4C4D&quot;/&gt;&lt;wsp:rsid wsp:val=&quot;008A4E5F&quot;/&gt;&lt;wsp:rsid wsp:val=&quot;008A6539&quot;/&gt;&lt;wsp:rsid wsp:val=&quot;008A6968&quot;/&gt;&lt;wsp:rsid wsp:val=&quot;008B125A&quot;/&gt;&lt;wsp:rsid wsp:val=&quot;008B39ED&quot;/&gt;&lt;wsp:rsid wsp:val=&quot;008B6479&quot;/&gt;&lt;wsp:rsid wsp:val=&quot;008B69A7&quot;/&gt;&lt;wsp:rsid wsp:val=&quot;008C5FFF&quot;/&gt;&lt;wsp:rsid wsp:val=&quot;008C7805&quot;/&gt;&lt;wsp:rsid wsp:val=&quot;008D0E22&quot;/&gt;&lt;wsp:rsid wsp:val=&quot;008D32F8&quot;/&gt;&lt;wsp:rsid wsp:val=&quot;008D5C06&quot;/&gt;&lt;wsp:rsid wsp:val=&quot;008E01C2&quot;/&gt;&lt;wsp:rsid wsp:val=&quot;008E0F0A&quot;/&gt;&lt;wsp:rsid wsp:val=&quot;008E1B14&quot;/&gt;&lt;wsp:rsid wsp:val=&quot;008E55FA&quot;/&gt;&lt;wsp:rsid wsp:val=&quot;008E5CD7&quot;/&gt;&lt;wsp:rsid wsp:val=&quot;008E5F99&quot;/&gt;&lt;wsp:rsid wsp:val=&quot;008F17CD&quot;/&gt;&lt;wsp:rsid wsp:val=&quot;008F3918&quot;/&gt;&lt;wsp:rsid wsp:val=&quot;008F6D04&quot;/&gt;&lt;wsp:rsid wsp:val=&quot;008F7423&quot;/&gt;&lt;wsp:rsid wsp:val=&quot;008F78D6&quot;/&gt;&lt;wsp:rsid wsp:val=&quot;00900504&quot;/&gt;&lt;wsp:rsid wsp:val=&quot;00901B59&quot;/&gt;&lt;wsp:rsid wsp:val=&quot;009039B9&quot;/&gt;&lt;wsp:rsid wsp:val=&quot;009045C0&quot;/&gt;&lt;wsp:rsid wsp:val=&quot;009052FC&quot;/&gt;&lt;wsp:rsid wsp:val=&quot;009108DA&quot;/&gt;&lt;wsp:rsid wsp:val=&quot;00910E50&quot;/&gt;&lt;wsp:rsid wsp:val=&quot;00911B8E&quot;/&gt;&lt;wsp:rsid wsp:val=&quot;0091305F&quot;/&gt;&lt;wsp:rsid wsp:val=&quot;009211B4&quot;/&gt;&lt;wsp:rsid wsp:val=&quot;0092351D&quot;/&gt;&lt;wsp:rsid wsp:val=&quot;009264CF&quot;/&gt;&lt;wsp:rsid wsp:val=&quot;009316D8&quot;/&gt;&lt;wsp:rsid wsp:val=&quot;00935B0B&quot;/&gt;&lt;wsp:rsid wsp:val=&quot;009404EE&quot;/&gt;&lt;wsp:rsid wsp:val=&quot;00940CAB&quot;/&gt;&lt;wsp:rsid wsp:val=&quot;00942768&quot;/&gt;&lt;wsp:rsid wsp:val=&quot;00942BCD&quot;/&gt;&lt;wsp:rsid wsp:val=&quot;00947849&quot;/&gt;&lt;wsp:rsid wsp:val=&quot;00950EB3&quot;/&gt;&lt;wsp:rsid wsp:val=&quot;00951013&quot;/&gt;&lt;wsp:rsid wsp:val=&quot;009517F9&quot;/&gt;&lt;wsp:rsid wsp:val=&quot;009527AF&quot;/&gt;&lt;wsp:rsid wsp:val=&quot;00953B26&quot;/&gt;&lt;wsp:rsid wsp:val=&quot;00953C18&quot;/&gt;&lt;wsp:rsid wsp:val=&quot;00954063&quot;/&gt;&lt;wsp:rsid wsp:val=&quot;00954637&quot;/&gt;&lt;wsp:rsid wsp:val=&quot;00954EB0&quot;/&gt;&lt;wsp:rsid wsp:val=&quot;00956B31&quot;/&gt;&lt;wsp:rsid wsp:val=&quot;00960707&quot;/&gt;&lt;wsp:rsid wsp:val=&quot;00966E07&quot;/&gt;&lt;wsp:rsid wsp:val=&quot;00973E40&quot;/&gt;&lt;wsp:rsid wsp:val=&quot;009749E7&quot;/&gt;&lt;wsp:rsid wsp:val=&quot;00982732&quot;/&gt;&lt;wsp:rsid wsp:val=&quot;009827FC&quot;/&gt;&lt;wsp:rsid wsp:val=&quot;009847F1&quot;/&gt;&lt;wsp:rsid wsp:val=&quot;00986711&quot;/&gt;&lt;wsp:rsid wsp:val=&quot;0099114B&quot;/&gt;&lt;wsp:rsid wsp:val=&quot;00992728&quot;/&gt;&lt;wsp:rsid wsp:val=&quot;00994F7D&quot;/&gt;&lt;wsp:rsid wsp:val=&quot;009959E1&quot;/&gt;&lt;wsp:rsid wsp:val=&quot;009A3671&quot;/&gt;&lt;wsp:rsid wsp:val=&quot;009B7182&quot;/&gt;&lt;wsp:rsid wsp:val=&quot;009C0B27&quot;/&gt;&lt;wsp:rsid wsp:val=&quot;009C32F8&quot;/&gt;&lt;wsp:rsid wsp:val=&quot;009C3726&quot;/&gt;&lt;wsp:rsid wsp:val=&quot;009C37FE&quot;/&gt;&lt;wsp:rsid wsp:val=&quot;009C39B7&quot;/&gt;&lt;wsp:rsid wsp:val=&quot;009C44AF&quot;/&gt;&lt;wsp:rsid wsp:val=&quot;009C5655&quot;/&gt;&lt;wsp:rsid wsp:val=&quot;009C5CA2&quot;/&gt;&lt;wsp:rsid wsp:val=&quot;009D038A&quot;/&gt;&lt;wsp:rsid wsp:val=&quot;009D3B62&quot;/&gt;&lt;wsp:rsid wsp:val=&quot;009D4F4D&quot;/&gt;&lt;wsp:rsid wsp:val=&quot;009D63E8&quot;/&gt;&lt;wsp:rsid wsp:val=&quot;009E33C0&quot;/&gt;&lt;wsp:rsid wsp:val=&quot;009E3424&quot;/&gt;&lt;wsp:rsid wsp:val=&quot;009E3CA0&quot;/&gt;&lt;wsp:rsid wsp:val=&quot;009E5D95&quot;/&gt;&lt;wsp:rsid wsp:val=&quot;009E699D&quot;/&gt;&lt;wsp:rsid wsp:val=&quot;009E77D4&quot;/&gt;&lt;wsp:rsid wsp:val=&quot;009E7B53&quot;/&gt;&lt;wsp:rsid wsp:val=&quot;009E7D9E&quot;/&gt;&lt;wsp:rsid wsp:val=&quot;009F20FB&quot;/&gt;&lt;wsp:rsid wsp:val=&quot;009F5281&quot;/&gt;&lt;wsp:rsid wsp:val=&quot;009F60A6&quot;/&gt;&lt;wsp:rsid wsp:val=&quot;00A01A32&quot;/&gt;&lt;wsp:rsid wsp:val=&quot;00A027B5&quot;/&gt;&lt;wsp:rsid wsp:val=&quot;00A02C76&quot;/&gt;&lt;wsp:rsid wsp:val=&quot;00A069A6&quot;/&gt;&lt;wsp:rsid wsp:val=&quot;00A11143&quot;/&gt;&lt;wsp:rsid wsp:val=&quot;00A11DA1&quot;/&gt;&lt;wsp:rsid wsp:val=&quot;00A14C74&quot;/&gt;&lt;wsp:rsid wsp:val=&quot;00A2282B&quot;/&gt;&lt;wsp:rsid wsp:val=&quot;00A262F4&quot;/&gt;&lt;wsp:rsid wsp:val=&quot;00A30A12&quot;/&gt;&lt;wsp:rsid wsp:val=&quot;00A36343&quot;/&gt;&lt;wsp:rsid wsp:val=&quot;00A40147&quot;/&gt;&lt;wsp:rsid wsp:val=&quot;00A40E66&quot;/&gt;&lt;wsp:rsid wsp:val=&quot;00A422C7&quot;/&gt;&lt;wsp:rsid wsp:val=&quot;00A42EA0&quot;/&gt;&lt;wsp:rsid wsp:val=&quot;00A43E22&quot;/&gt;&lt;wsp:rsid wsp:val=&quot;00A44A5E&quot;/&gt;&lt;wsp:rsid wsp:val=&quot;00A46B3B&quot;/&gt;&lt;wsp:rsid wsp:val=&quot;00A57161&quot;/&gt;&lt;wsp:rsid wsp:val=&quot;00A62FFB&quot;/&gt;&lt;wsp:rsid wsp:val=&quot;00A6461E&quot;/&gt;&lt;wsp:rsid wsp:val=&quot;00A64F5A&quot;/&gt;&lt;wsp:rsid wsp:val=&quot;00A66EAC&quot;/&gt;&lt;wsp:rsid wsp:val=&quot;00A700F3&quot;/&gt;&lt;wsp:rsid wsp:val=&quot;00A71F10&quot;/&gt;&lt;wsp:rsid wsp:val=&quot;00A748E3&quot;/&gt;&lt;wsp:rsid wsp:val=&quot;00A76E85&quot;/&gt;&lt;wsp:rsid wsp:val=&quot;00A779A1&quot;/&gt;&lt;wsp:rsid wsp:val=&quot;00A80593&quot;/&gt;&lt;wsp:rsid wsp:val=&quot;00A8156B&quot;/&gt;&lt;wsp:rsid wsp:val=&quot;00A821AC&quot;/&gt;&lt;wsp:rsid wsp:val=&quot;00A825A3&quot;/&gt;&lt;wsp:rsid wsp:val=&quot;00A83407&quot;/&gt;&lt;wsp:rsid wsp:val=&quot;00A83FE2&quot;/&gt;&lt;wsp:rsid wsp:val=&quot;00A845A7&quot;/&gt;&lt;wsp:rsid wsp:val=&quot;00A85193&quot;/&gt;&lt;wsp:rsid wsp:val=&quot;00A858AC&quot;/&gt;&lt;wsp:rsid wsp:val=&quot;00A868ED&quot;/&gt;&lt;wsp:rsid wsp:val=&quot;00A872DF&quot;/&gt;&lt;wsp:rsid wsp:val=&quot;00A92F00&quot;/&gt;&lt;wsp:rsid wsp:val=&quot;00A936A3&quot;/&gt;&lt;wsp:rsid wsp:val=&quot;00AA05AD&quot;/&gt;&lt;wsp:rsid wsp:val=&quot;00AA3D13&quot;/&gt;&lt;wsp:rsid wsp:val=&quot;00AA4ED5&quot;/&gt;&lt;wsp:rsid wsp:val=&quot;00AB28F0&quot;/&gt;&lt;wsp:rsid wsp:val=&quot;00AB4F91&quot;/&gt;&lt;wsp:rsid wsp:val=&quot;00AC1E3E&quot;/&gt;&lt;wsp:rsid wsp:val=&quot;00AC22B4&quot;/&gt;&lt;wsp:rsid wsp:val=&quot;00AC3B41&quot;/&gt;&lt;wsp:rsid wsp:val=&quot;00AC60EF&quot;/&gt;&lt;wsp:rsid wsp:val=&quot;00AD0646&quot;/&gt;&lt;wsp:rsid wsp:val=&quot;00AE413D&quot;/&gt;&lt;wsp:rsid wsp:val=&quot;00AF1730&quot;/&gt;&lt;wsp:rsid wsp:val=&quot;00AF3C34&quot;/&gt;&lt;wsp:rsid wsp:val=&quot;00AF3C7B&quot;/&gt;&lt;wsp:rsid wsp:val=&quot;00AF3EB0&quot;/&gt;&lt;wsp:rsid wsp:val=&quot;00AF3F43&quot;/&gt;&lt;wsp:rsid wsp:val=&quot;00AF4123&quot;/&gt;&lt;wsp:rsid wsp:val=&quot;00AF49CC&quot;/&gt;&lt;wsp:rsid wsp:val=&quot;00AF604E&quot;/&gt;&lt;wsp:rsid wsp:val=&quot;00B02ECA&quot;/&gt;&lt;wsp:rsid wsp:val=&quot;00B04D21&quot;/&gt;&lt;wsp:rsid wsp:val=&quot;00B0500F&quot;/&gt;&lt;wsp:rsid wsp:val=&quot;00B05FCD&quot;/&gt;&lt;wsp:rsid wsp:val=&quot;00B068AB&quot;/&gt;&lt;wsp:rsid wsp:val=&quot;00B06E78&quot;/&gt;&lt;wsp:rsid wsp:val=&quot;00B110F0&quot;/&gt;&lt;wsp:rsid wsp:val=&quot;00B11187&quot;/&gt;&lt;wsp:rsid wsp:val=&quot;00B1396B&quot;/&gt;&lt;wsp:rsid wsp:val=&quot;00B15452&quot;/&gt;&lt;wsp:rsid wsp:val=&quot;00B36D67&quot;/&gt;&lt;wsp:rsid wsp:val=&quot;00B41905&quot;/&gt;&lt;wsp:rsid wsp:val=&quot;00B42A02&quot;/&gt;&lt;wsp:rsid wsp:val=&quot;00B43AD7&quot;/&gt;&lt;wsp:rsid wsp:val=&quot;00B4429E&quot;/&gt;&lt;wsp:rsid wsp:val=&quot;00B459CE&quot;/&gt;&lt;wsp:rsid wsp:val=&quot;00B50E7E&quot;/&gt;&lt;wsp:rsid wsp:val=&quot;00B50EC1&quot;/&gt;&lt;wsp:rsid wsp:val=&quot;00B5532F&quot;/&gt;&lt;wsp:rsid wsp:val=&quot;00B55783&quot;/&gt;&lt;wsp:rsid wsp:val=&quot;00B55DAF&quot;/&gt;&lt;wsp:rsid wsp:val=&quot;00B56F8A&quot;/&gt;&lt;wsp:rsid wsp:val=&quot;00B57D29&quot;/&gt;&lt;wsp:rsid wsp:val=&quot;00B6579A&quot;/&gt;&lt;wsp:rsid wsp:val=&quot;00B66B49&quot;/&gt;&lt;wsp:rsid wsp:val=&quot;00B71208&quot;/&gt;&lt;wsp:rsid wsp:val=&quot;00B72B8F&quot;/&gt;&lt;wsp:rsid wsp:val=&quot;00B74356&quot;/&gt;&lt;wsp:rsid wsp:val=&quot;00B74FFD&quot;/&gt;&lt;wsp:rsid wsp:val=&quot;00B8100C&quot;/&gt;&lt;wsp:rsid wsp:val=&quot;00B82691&quot;/&gt;&lt;wsp:rsid wsp:val=&quot;00B82F6B&quot;/&gt;&lt;wsp:rsid wsp:val=&quot;00B83CAA&quot;/&gt;&lt;wsp:rsid wsp:val=&quot;00B84553&quot;/&gt;&lt;wsp:rsid wsp:val=&quot;00B851B2&quot;/&gt;&lt;wsp:rsid wsp:val=&quot;00B90CEF&quot;/&gt;&lt;wsp:rsid wsp:val=&quot;00B94D69&quot;/&gt;&lt;wsp:rsid wsp:val=&quot;00BA1D4F&quot;/&gt;&lt;wsp:rsid wsp:val=&quot;00BA651E&quot;/&gt;&lt;wsp:rsid wsp:val=&quot;00BA7213&quot;/&gt;&lt;wsp:rsid wsp:val=&quot;00BB1E66&quot;/&gt;&lt;wsp:rsid wsp:val=&quot;00BB238D&quot;/&gt;&lt;wsp:rsid wsp:val=&quot;00BB346A&quot;/&gt;&lt;wsp:rsid wsp:val=&quot;00BB4685&quot;/&gt;&lt;wsp:rsid wsp:val=&quot;00BB62D4&quot;/&gt;&lt;wsp:rsid wsp:val=&quot;00BB7353&quot;/&gt;&lt;wsp:rsid wsp:val=&quot;00BC083D&quot;/&gt;&lt;wsp:rsid wsp:val=&quot;00BC2D94&quot;/&gt;&lt;wsp:rsid wsp:val=&quot;00BC378C&quot;/&gt;&lt;wsp:rsid wsp:val=&quot;00BC43FE&quot;/&gt;&lt;wsp:rsid wsp:val=&quot;00BC589D&quot;/&gt;&lt;wsp:rsid wsp:val=&quot;00BC7DD8&quot;/&gt;&lt;wsp:rsid wsp:val=&quot;00BD68C2&quot;/&gt;&lt;wsp:rsid wsp:val=&quot;00BD78BB&quot;/&gt;&lt;wsp:rsid wsp:val=&quot;00BE16B4&quot;/&gt;&lt;wsp:rsid wsp:val=&quot;00BE3677&quot;/&gt;&lt;wsp:rsid wsp:val=&quot;00BE60D9&quot;/&gt;&lt;wsp:rsid wsp:val=&quot;00BF133E&quot;/&gt;&lt;wsp:rsid wsp:val=&quot;00BF13F4&quot;/&gt;&lt;wsp:rsid wsp:val=&quot;00BF3D11&quot;/&gt;&lt;wsp:rsid wsp:val=&quot;00BF3EFB&quot;/&gt;&lt;wsp:rsid wsp:val=&quot;00BF74AB&quot;/&gt;&lt;wsp:rsid wsp:val=&quot;00C00384&quot;/&gt;&lt;wsp:rsid wsp:val=&quot;00C03347&quot;/&gt;&lt;wsp:rsid wsp:val=&quot;00C1047B&quot;/&gt;&lt;wsp:rsid wsp:val=&quot;00C20BC4&quot;/&gt;&lt;wsp:rsid wsp:val=&quot;00C220D6&quot;/&gt;&lt;wsp:rsid wsp:val=&quot;00C23C20&quot;/&gt;&lt;wsp:rsid wsp:val=&quot;00C331DE&quot;/&gt;&lt;wsp:rsid wsp:val=&quot;00C356CF&quot;/&gt;&lt;wsp:rsid wsp:val=&quot;00C40A36&quot;/&gt;&lt;wsp:rsid wsp:val=&quot;00C425C6&quot;/&gt;&lt;wsp:rsid wsp:val=&quot;00C42862&quot;/&gt;&lt;wsp:rsid wsp:val=&quot;00C42A98&quot;/&gt;&lt;wsp:rsid wsp:val=&quot;00C45501&quot;/&gt;&lt;wsp:rsid wsp:val=&quot;00C460D6&quot;/&gt;&lt;wsp:rsid wsp:val=&quot;00C47463&quot;/&gt;&lt;wsp:rsid wsp:val=&quot;00C529BA&quot;/&gt;&lt;wsp:rsid wsp:val=&quot;00C54986&quot;/&gt;&lt;wsp:rsid wsp:val=&quot;00C56F15&quot;/&gt;&lt;wsp:rsid wsp:val=&quot;00C60E12&quot;/&gt;&lt;wsp:rsid wsp:val=&quot;00C6237A&quot;/&gt;&lt;wsp:rsid wsp:val=&quot;00C71B99&quot;/&gt;&lt;wsp:rsid wsp:val=&quot;00C72CB8&quot;/&gt;&lt;wsp:rsid wsp:val=&quot;00C730AC&quot;/&gt;&lt;wsp:rsid wsp:val=&quot;00C8006D&quot;/&gt;&lt;wsp:rsid wsp:val=&quot;00C81A63&quot;/&gt;&lt;wsp:rsid wsp:val=&quot;00C83435&quot;/&gt;&lt;wsp:rsid wsp:val=&quot;00C84BB2&quot;/&gt;&lt;wsp:rsid wsp:val=&quot;00C94AB1&quot;/&gt;&lt;wsp:rsid wsp:val=&quot;00C97998&quot;/&gt;&lt;wsp:rsid wsp:val=&quot;00CA4F12&quot;/&gt;&lt;wsp:rsid wsp:val=&quot;00CB2C4F&quot;/&gt;&lt;wsp:rsid wsp:val=&quot;00CB4714&quot;/&gt;&lt;wsp:rsid wsp:val=&quot;00CB695F&quot;/&gt;&lt;wsp:rsid wsp:val=&quot;00CC1459&quot;/&gt;&lt;wsp:rsid wsp:val=&quot;00CC2555&quot;/&gt;&lt;wsp:rsid wsp:val=&quot;00CC3529&quot;/&gt;&lt;wsp:rsid wsp:val=&quot;00CC4849&quot;/&gt;&lt;wsp:rsid wsp:val=&quot;00CC4B10&quot;/&gt;&lt;wsp:rsid wsp:val=&quot;00CC5816&quot;/&gt;&lt;wsp:rsid wsp:val=&quot;00CC7355&quot;/&gt;&lt;wsp:rsid wsp:val=&quot;00CD2B96&quot;/&gt;&lt;wsp:rsid wsp:val=&quot;00CD6BE6&quot;/&gt;&lt;wsp:rsid wsp:val=&quot;00CE0044&quot;/&gt;&lt;wsp:rsid wsp:val=&quot;00CE1987&quot;/&gt;&lt;wsp:rsid wsp:val=&quot;00CE1F95&quot;/&gt;&lt;wsp:rsid wsp:val=&quot;00CE4EBA&quot;/&gt;&lt;wsp:rsid wsp:val=&quot;00CE6ABA&quot;/&gt;&lt;wsp:rsid wsp:val=&quot;00CF112D&quot;/&gt;&lt;wsp:rsid wsp:val=&quot;00CF1A1D&quot;/&gt;&lt;wsp:rsid wsp:val=&quot;00CF31B5&quot;/&gt;&lt;wsp:rsid wsp:val=&quot;00CF37C2&quot;/&gt;&lt;wsp:rsid wsp:val=&quot;00CF5C00&quot;/&gt;&lt;wsp:rsid wsp:val=&quot;00CF6553&quot;/&gt;&lt;wsp:rsid wsp:val=&quot;00D0169B&quot;/&gt;&lt;wsp:rsid wsp:val=&quot;00D0293C&quot;/&gt;&lt;wsp:rsid wsp:val=&quot;00D06100&quot;/&gt;&lt;wsp:rsid wsp:val=&quot;00D0743F&quot;/&gt;&lt;wsp:rsid wsp:val=&quot;00D1458C&quot;/&gt;&lt;wsp:rsid wsp:val=&quot;00D213AA&quot;/&gt;&lt;wsp:rsid wsp:val=&quot;00D215D5&quot;/&gt;&lt;wsp:rsid wsp:val=&quot;00D25CCD&quot;/&gt;&lt;wsp:rsid wsp:val=&quot;00D3054B&quot;/&gt;&lt;wsp:rsid wsp:val=&quot;00D3504D&quot;/&gt;&lt;wsp:rsid wsp:val=&quot;00D42797&quot;/&gt;&lt;wsp:rsid wsp:val=&quot;00D511B9&quot;/&gt;&lt;wsp:rsid wsp:val=&quot;00D5139B&quot;/&gt;&lt;wsp:rsid wsp:val=&quot;00D5315C&quot;/&gt;&lt;wsp:rsid wsp:val=&quot;00D5466E&quot;/&gt;&lt;wsp:rsid wsp:val=&quot;00D572D5&quot;/&gt;&lt;wsp:rsid wsp:val=&quot;00D572D8&quot;/&gt;&lt;wsp:rsid wsp:val=&quot;00D6258C&quot;/&gt;&lt;wsp:rsid wsp:val=&quot;00D63945&quot;/&gt;&lt;wsp:rsid wsp:val=&quot;00D73D02&quot;/&gt;&lt;wsp:rsid wsp:val=&quot;00D73E93&quot;/&gt;&lt;wsp:rsid wsp:val=&quot;00D80390&quot;/&gt;&lt;wsp:rsid wsp:val=&quot;00D8098C&quot;/&gt;&lt;wsp:rsid wsp:val=&quot;00D837B8&quot;/&gt;&lt;wsp:rsid wsp:val=&quot;00D85138&quot;/&gt;&lt;wsp:rsid wsp:val=&quot;00D854E6&quot;/&gt;&lt;wsp:rsid wsp:val=&quot;00D85967&quot;/&gt;&lt;wsp:rsid wsp:val=&quot;00D86F01&quot;/&gt;&lt;wsp:rsid wsp:val=&quot;00D902A0&quot;/&gt;&lt;wsp:rsid wsp:val=&quot;00D92E2E&quot;/&gt;&lt;wsp:rsid wsp:val=&quot;00D939E1&quot;/&gt;&lt;wsp:rsid wsp:val=&quot;00D93C84&quot;/&gt;&lt;wsp:rsid wsp:val=&quot;00DA09EE&quot;/&gt;&lt;wsp:rsid wsp:val=&quot;00DA16DD&quot;/&gt;&lt;wsp:rsid wsp:val=&quot;00DA401B&quot;/&gt;&lt;wsp:rsid wsp:val=&quot;00DA4306&quot;/&gt;&lt;wsp:rsid wsp:val=&quot;00DA4471&quot;/&gt;&lt;wsp:rsid wsp:val=&quot;00DA5FDF&quot;/&gt;&lt;wsp:rsid wsp:val=&quot;00DB0B3D&quot;/&gt;&lt;wsp:rsid wsp:val=&quot;00DB13E4&quot;/&gt;&lt;wsp:rsid wsp:val=&quot;00DB1886&quot;/&gt;&lt;wsp:rsid wsp:val=&quot;00DB285B&quot;/&gt;&lt;wsp:rsid wsp:val=&quot;00DB6FED&quot;/&gt;&lt;wsp:rsid wsp:val=&quot;00DC3128&quot;/&gt;&lt;wsp:rsid wsp:val=&quot;00DC4765&quot;/&gt;&lt;wsp:rsid wsp:val=&quot;00DC7011&quot;/&gt;&lt;wsp:rsid wsp:val=&quot;00DD2FBA&quot;/&gt;&lt;wsp:rsid wsp:val=&quot;00DD5D2A&quot;/&gt;&lt;wsp:rsid wsp:val=&quot;00DD645B&quot;/&gt;&lt;wsp:rsid wsp:val=&quot;00DD7539&quot;/&gt;&lt;wsp:rsid wsp:val=&quot;00DE053C&quot;/&gt;&lt;wsp:rsid wsp:val=&quot;00DE2201&quot;/&gt;&lt;wsp:rsid wsp:val=&quot;00DE5B78&quot;/&gt;&lt;wsp:rsid wsp:val=&quot;00DE734E&quot;/&gt;&lt;wsp:rsid wsp:val=&quot;00DE76E9&quot;/&gt;&lt;wsp:rsid wsp:val=&quot;00DF0003&quot;/&gt;&lt;wsp:rsid wsp:val=&quot;00DF282A&quot;/&gt;&lt;wsp:rsid wsp:val=&quot;00DF45B2&quot;/&gt;&lt;wsp:rsid wsp:val=&quot;00DF5F34&quot;/&gt;&lt;wsp:rsid wsp:val=&quot;00DF6D6A&quot;/&gt;&lt;wsp:rsid wsp:val=&quot;00E0163C&quot;/&gt;&lt;wsp:rsid wsp:val=&quot;00E05713&quot;/&gt;&lt;wsp:rsid wsp:val=&quot;00E058E3&quot;/&gt;&lt;wsp:rsid wsp:val=&quot;00E06B92&quot;/&gt;&lt;wsp:rsid wsp:val=&quot;00E133B0&quot;/&gt;&lt;wsp:rsid wsp:val=&quot;00E1752F&quot;/&gt;&lt;wsp:rsid wsp:val=&quot;00E206FC&quot;/&gt;&lt;wsp:rsid wsp:val=&quot;00E212DC&quot;/&gt;&lt;wsp:rsid wsp:val=&quot;00E2144E&quot;/&gt;&lt;wsp:rsid wsp:val=&quot;00E23132&quot;/&gt;&lt;wsp:rsid wsp:val=&quot;00E24101&quot;/&gt;&lt;wsp:rsid wsp:val=&quot;00E24F78&quot;/&gt;&lt;wsp:rsid wsp:val=&quot;00E26E3C&quot;/&gt;&lt;wsp:rsid wsp:val=&quot;00E27269&quot;/&gt;&lt;wsp:rsid wsp:val=&quot;00E3431A&quot;/&gt;&lt;wsp:rsid wsp:val=&quot;00E352F2&quot;/&gt;&lt;wsp:rsid wsp:val=&quot;00E44D62&quot;/&gt;&lt;wsp:rsid wsp:val=&quot;00E53ABD&quot;/&gt;&lt;wsp:rsid wsp:val=&quot;00E53CAC&quot;/&gt;&lt;wsp:rsid wsp:val=&quot;00E552AF&quot;/&gt;&lt;wsp:rsid wsp:val=&quot;00E56B55&quot;/&gt;&lt;wsp:rsid wsp:val=&quot;00E56C8E&quot;/&gt;&lt;wsp:rsid wsp:val=&quot;00E62CF3&quot;/&gt;&lt;wsp:rsid wsp:val=&quot;00E6308F&quot;/&gt;&lt;wsp:rsid wsp:val=&quot;00E6547E&quot;/&gt;&lt;wsp:rsid wsp:val=&quot;00E65F77&quot;/&gt;&lt;wsp:rsid wsp:val=&quot;00E72195&quot;/&gt;&lt;wsp:rsid wsp:val=&quot;00E745BE&quot;/&gt;&lt;wsp:rsid wsp:val=&quot;00E749E5&quot;/&gt;&lt;wsp:rsid wsp:val=&quot;00E759E7&quot;/&gt;&lt;wsp:rsid wsp:val=&quot;00E800C9&quot;/&gt;&lt;wsp:rsid wsp:val=&quot;00E835D4&quot;/&gt;&lt;wsp:rsid wsp:val=&quot;00E86E4B&quot;/&gt;&lt;wsp:rsid wsp:val=&quot;00E86ECE&quot;/&gt;&lt;wsp:rsid wsp:val=&quot;00E87F15&quot;/&gt;&lt;wsp:rsid wsp:val=&quot;00E90343&quot;/&gt;&lt;wsp:rsid wsp:val=&quot;00E92ACB&quot;/&gt;&lt;wsp:rsid wsp:val=&quot;00E93801&quot;/&gt;&lt;wsp:rsid wsp:val=&quot;00E93BB5&quot;/&gt;&lt;wsp:rsid wsp:val=&quot;00E94466&quot;/&gt;&lt;wsp:rsid wsp:val=&quot;00E94665&quot;/&gt;&lt;wsp:rsid wsp:val=&quot;00E961B3&quot;/&gt;&lt;wsp:rsid wsp:val=&quot;00EA5D91&quot;/&gt;&lt;wsp:rsid wsp:val=&quot;00EA7398&quot;/&gt;&lt;wsp:rsid wsp:val=&quot;00EB09F9&quot;/&gt;&lt;wsp:rsid wsp:val=&quot;00EB1018&quot;/&gt;&lt;wsp:rsid wsp:val=&quot;00EB3A7C&quot;/&gt;&lt;wsp:rsid wsp:val=&quot;00EB486E&quot;/&gt;&lt;wsp:rsid wsp:val=&quot;00EB528B&quot;/&gt;&lt;wsp:rsid wsp:val=&quot;00EB58A3&quot;/&gt;&lt;wsp:rsid wsp:val=&quot;00EB5954&quot;/&gt;&lt;wsp:rsid wsp:val=&quot;00EB62B2&quot;/&gt;&lt;wsp:rsid wsp:val=&quot;00EC239A&quot;/&gt;&lt;wsp:rsid wsp:val=&quot;00EC6429&quot;/&gt;&lt;wsp:rsid wsp:val=&quot;00EC6604&quot;/&gt;&lt;wsp:rsid wsp:val=&quot;00EC7B68&quot;/&gt;&lt;wsp:rsid wsp:val=&quot;00ED04CC&quot;/&gt;&lt;wsp:rsid wsp:val=&quot;00ED0E92&quot;/&gt;&lt;wsp:rsid wsp:val=&quot;00ED37DF&quot;/&gt;&lt;wsp:rsid wsp:val=&quot;00ED4ACF&quot;/&gt;&lt;wsp:rsid wsp:val=&quot;00ED6F04&quot;/&gt;&lt;wsp:rsid wsp:val=&quot;00EE1CE2&quot;/&gt;&lt;wsp:rsid wsp:val=&quot;00EE2598&quot;/&gt;&lt;wsp:rsid wsp:val=&quot;00EF161F&quot;/&gt;&lt;wsp:rsid wsp:val=&quot;00EF3988&quot;/&gt;&lt;wsp:rsid wsp:val=&quot;00EF7AC3&quot;/&gt;&lt;wsp:rsid wsp:val=&quot;00F00AD1&quot;/&gt;&lt;wsp:rsid wsp:val=&quot;00F01323&quot;/&gt;&lt;wsp:rsid wsp:val=&quot;00F01DCF&quot;/&gt;&lt;wsp:rsid wsp:val=&quot;00F0564E&quot;/&gt;&lt;wsp:rsid wsp:val=&quot;00F057BA&quot;/&gt;&lt;wsp:rsid wsp:val=&quot;00F0648B&quot;/&gt;&lt;wsp:rsid wsp:val=&quot;00F1023F&quot;/&gt;&lt;wsp:rsid wsp:val=&quot;00F11302&quot;/&gt;&lt;wsp:rsid wsp:val=&quot;00F1492F&quot;/&gt;&lt;wsp:rsid wsp:val=&quot;00F14D5A&quot;/&gt;&lt;wsp:rsid wsp:val=&quot;00F20428&quot;/&gt;&lt;wsp:rsid wsp:val=&quot;00F204BA&quot;/&gt;&lt;wsp:rsid wsp:val=&quot;00F211D3&quot;/&gt;&lt;wsp:rsid wsp:val=&quot;00F21D67&quot;/&gt;&lt;wsp:rsid wsp:val=&quot;00F22A06&quot;/&gt;&lt;wsp:rsid wsp:val=&quot;00F22B5E&quot;/&gt;&lt;wsp:rsid wsp:val=&quot;00F24B5E&quot;/&gt;&lt;wsp:rsid wsp:val=&quot;00F255EF&quot;/&gt;&lt;wsp:rsid wsp:val=&quot;00F26159&quot;/&gt;&lt;wsp:rsid wsp:val=&quot;00F275D1&quot;/&gt;&lt;wsp:rsid wsp:val=&quot;00F306E8&quot;/&gt;&lt;wsp:rsid wsp:val=&quot;00F330E1&quot;/&gt;&lt;wsp:rsid wsp:val=&quot;00F34CC8&quot;/&gt;&lt;wsp:rsid wsp:val=&quot;00F37119&quot;/&gt;&lt;wsp:rsid wsp:val=&quot;00F425AA&quot;/&gt;&lt;wsp:rsid wsp:val=&quot;00F43AEF&quot;/&gt;&lt;wsp:rsid wsp:val=&quot;00F43E19&quot;/&gt;&lt;wsp:rsid wsp:val=&quot;00F44A58&quot;/&gt;&lt;wsp:rsid wsp:val=&quot;00F452B1&quot;/&gt;&lt;wsp:rsid wsp:val=&quot;00F527F0&quot;/&gt;&lt;wsp:rsid wsp:val=&quot;00F5391A&quot;/&gt;&lt;wsp:rsid wsp:val=&quot;00F5481B&quot;/&gt;&lt;wsp:rsid wsp:val=&quot;00F55EA0&quot;/&gt;&lt;wsp:rsid wsp:val=&quot;00F57F9B&quot;/&gt;&lt;wsp:rsid wsp:val=&quot;00F6066D&quot;/&gt;&lt;wsp:rsid wsp:val=&quot;00F651B4&quot;/&gt;&lt;wsp:rsid wsp:val=&quot;00F67C43&quot;/&gt;&lt;wsp:rsid wsp:val=&quot;00F7196E&quot;/&gt;&lt;wsp:rsid wsp:val=&quot;00F74376&quot;/&gt;&lt;wsp:rsid wsp:val=&quot;00F774ED&quot;/&gt;&lt;wsp:rsid wsp:val=&quot;00F83D1B&quot;/&gt;&lt;wsp:rsid wsp:val=&quot;00F852B1&quot;/&gt;&lt;wsp:rsid wsp:val=&quot;00F91DEB&quot;/&gt;&lt;wsp:rsid wsp:val=&quot;00F9393C&quot;/&gt;&lt;wsp:rsid wsp:val=&quot;00F94559&quot;/&gt;&lt;wsp:rsid wsp:val=&quot;00F95033&quot;/&gt;&lt;wsp:rsid wsp:val=&quot;00F96289&quot;/&gt;&lt;wsp:rsid wsp:val=&quot;00F97EBC&quot;/&gt;&lt;wsp:rsid wsp:val=&quot;00FA498E&quot;/&gt;&lt;wsp:rsid wsp:val=&quot;00FA5C4C&quot;/&gt;&lt;wsp:rsid wsp:val=&quot;00FA7295&quot;/&gt;&lt;wsp:rsid wsp:val=&quot;00FB1224&quot;/&gt;&lt;wsp:rsid wsp:val=&quot;00FB6EC6&quot;/&gt;&lt;wsp:rsid wsp:val=&quot;00FC2D30&quot;/&gt;&lt;wsp:rsid wsp:val=&quot;00FC430C&quot;/&gt;&lt;wsp:rsid wsp:val=&quot;00FC4449&quot;/&gt;&lt;wsp:rsid wsp:val=&quot;00FC5D05&quot;/&gt;&lt;wsp:rsid wsp:val=&quot;00FC6F4B&quot;/&gt;&lt;wsp:rsid wsp:val=&quot;00FD1590&quot;/&gt;&lt;wsp:rsid wsp:val=&quot;00FD377A&quot;/&gt;&lt;wsp:rsid wsp:val=&quot;00FD4D70&quot;/&gt;&lt;wsp:rsid wsp:val=&quot;00FD5A71&quot;/&gt;&lt;wsp:rsid wsp:val=&quot;00FD5F4A&quot;/&gt;&lt;wsp:rsid wsp:val=&quot;00FE102E&quot;/&gt;&lt;wsp:rsid wsp:val=&quot;00FE2B97&quot;/&gt;&lt;wsp:rsid wsp:val=&quot;00FE4102&quot;/&gt;&lt;wsp:rsid wsp:val=&quot;00FE475C&quot;/&gt;&lt;wsp:rsid wsp:val=&quot;00FE4D89&quot;/&gt;&lt;wsp:rsid wsp:val=&quot;00FE79E0&quot;/&gt;&lt;wsp:rsid wsp:val=&quot;00FF1F4E&quot;/&gt;&lt;wsp:rsid wsp:val=&quot;00FF2006&quot;/&gt;&lt;wsp:rsid wsp:val=&quot;00FF4CEE&quot;/&gt;&lt;/wsp:rsids&gt;&lt;/w:docPr&gt;&lt;w:body&gt;&lt;w:p wsp:rsidR=&quot;00000000&quot; wsp:rsidRDefault=&quot;001D739B&quot;&gt;&lt;m:oMathPara&gt;&lt;m:oMath&gt;&lt;m:r&gt;&lt;w:rPr&gt;&lt;w:rFonts w:ascii=&quot;Cambria Math&quot; w:h-ansi=&quot;Cambria Math&quot;/&gt;&lt;wx:font wx:val=&quot;Cambria Math&quot;/&gt;&lt;w:i/&gt;&lt;/w:rPr&gt;&lt;m:t&gt;                         -&lt;/m:t&gt;&lt;/m:r&gt;&lt;m:f&gt;&lt;m:fPr&gt;&lt;m:ctrlPr&gt;&lt;w:rPr&gt;&lt;w:rFonts w:ascii=&quot;Cambria Math&quot; w:h-ansi=&quot;Cambria Math&quot;/&gt;&lt;wx:font wx:val=&quot;Cambria Math&quot;/&gt;&lt;w:i/&gt;&lt;w:lang w:val=&quot;EN-US&quot;/&gt;&lt;/w:rPr&gt;&lt;/m:ctrlPr&gt;&lt;/m:fPr&gt;&lt;m:num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E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m:r&gt;&lt;w:rPr&gt;&lt;w:rFonts w:ascii=&quot;Cambria Math&quot; w:h-ansi=&quot;Cambria Math&quot;/&gt;&lt;wx:font wx:val=&quot;Cambria Math&quot;/&gt;&lt;w:i/&gt;&lt;/w:rPr&gt;&lt;m:t&gt;n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О±&lt;/m:t&gt;&lt;/m:r&gt;&lt;/m:e&gt;&lt;m:sub&gt;&lt;m:r&gt;&lt;w:rPr&gt;&lt;w:rFonts w:ascii=&quot;Cambria Math&quot; w:h-ansi=&quot;Cambria Math&quot;/&gt;&lt;wx:font wx:val=&quot;Cambria Math&quot;/&gt;&lt;w:i/&gt;&lt;/w:rPr&gt;&lt;m:t&gt;n&lt;/m:t&gt;&lt;/m:r&gt;&lt;/m:sub&gt;&lt;/m:sSub&gt;&lt;m:r&gt;&lt;w:rPr&gt;&lt;w:rFonts w:ascii=&quot;Cambria Math&quot; w:h-ansi=&quot;Cambria Math&quot;/&gt;&lt;wx:font wx:val=&quot;Cambria Math&quot;/&gt;&lt;w:i/&gt;&lt;/w:rPr&gt;&lt;m:t&gt;-&lt;/m:t&gt;&lt;/m:r&gt;&lt;m:r&gt;&lt;w:rPr&gt;&lt;w:rFonts w:ascii=&quot;Cambria Math&quot; w:h-ansi=&quot;Cambria Math&quot;/&gt;&lt;wx:font wx:val=&quot;Cambria Math&quot;/&gt;&lt;w:i/&gt;&lt;w:lang w:val=&quot;EN-US&quot;/&gt;&lt;/w:rPr&gt;&lt;m:t&gt;j&lt;/m:t&gt;&lt;/m:r&gt;&lt;m:d&gt;&lt;m:dPr&gt;&lt;m:ctrlPr&gt;&lt;w:rPr&gt;&lt;w:rFonts w:ascii=&quot;Cambria Math&quot; w:h-ansi=&quot;Cambria Math&quot;/&gt;&lt;wx:font wx:val=&quot;Cambria Math&quot;/&gt;&lt;w:i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П‰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/m:sSub&gt;&lt;m:r&gt;&lt;w:rPr&gt;&lt;w:rFonts w:ascii=&quot;Cambria Math&quot; w:h-ansi=&quot;Cambria Math&quot;/&gt;&lt;wx:font wx:val=&quot;Cambria Math&quot;/&gt;&lt;w:i/&gt;&lt;/w:rPr&gt;&lt;m:t&gt;+&lt;/m:t&gt;&lt;/m:r&gt;&lt;m:r&gt;&lt;w:rPr&gt;&lt;w:rFonts w:ascii=&quot;Cambria Math&quot; w:h-ansi=&quot;Cambria Math&quot;/&gt;&lt;wx:font wx:val=&quot;Cambria Math&quot;/&gt;&lt;w:i/&gt;&lt;w:lang w:val=&quot;EN-US&quot;/&gt;&lt;/w:rPr&gt;&lt;m:t&gt;П‰&lt;/m:t&gt;&lt;/m:r&gt;&lt;/m:e&gt;&lt;/m:d&gt;&lt;/m:den&gt;&lt;/m:f&gt;&lt;m:sSup&gt;&lt;m:sSupPr&gt;&lt;m:ctrlPr&gt;&lt;w:rPr&gt;&lt;w:rFonts w:ascii=&quot;Cambria Math&quot; w:h-ansi=&quot;Cambria Math&quot;/&gt;&lt;wx:font wx:val=&quot;Cambria Math&quot;/&gt;&lt;w:i/&gt;&lt;w:lang w:val=&quot;EN-US&quot;/&gt;&lt;/w:rPr&gt;&lt;/m:ctrlPr&gt;&lt;/m:sSupPr&gt;&lt;m:e&gt;&lt;m:r&gt;&lt;w:rPr&gt;&lt;w:rFonts w:ascii=&quot;Cambria Math&quot; w:h-ansi=&quot;Cambria Math&quot;/&gt;&lt;wx:font wx:val=&quot;Cambria Math&quot;/&gt;&lt;w:i/&gt;&lt;w:lang w:val=&quot;EN-US&quot;/&gt;&lt;/w:rPr&gt;&lt;m:t&gt;e&lt;/m:t&gt;&lt;/m:r&gt;&lt;/m:e&gt;&lt;m:sup&gt;&lt;m:d&gt;&lt;m:dPr&gt;&lt;m:begChr m:val=&quot;[&quot;/&gt;&lt;m:endChr m:val=&quot;]&quot;/&gt;&lt;m:ctrlPr&gt;&lt;w:rPr&gt;&lt;w:rFonts w:ascii=&quot;Cambria Math&quot; w:h-ansi=&quot;Cambria Math&quot;/&gt;&lt;wx:font wx:val=&quot;Cambria Math&quot;/&gt;&lt;w:i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О±&lt;/m:t&gt;&lt;/m:r&gt;&lt;/m:e&gt;&lt;m:sub&gt;&lt;m:r&gt;&lt;w:rPr&gt;&lt;w:rFonts w:ascii=&quot;Cambria Math&quot; w:h-ansi=&quot;Cambria Math&quot;/&gt;&lt;wx:font wx:val=&quot;Cambria Math&quot;/&gt;&lt;w:i/&gt;&lt;/w:rPr&gt;&lt;m:t&gt;n&lt;/m:t&gt;&lt;/m:r&gt;&lt;/m:sub&gt;&lt;/m:sSub&gt;&lt;m:r&gt;&lt;w:rPr&gt;&lt;w:rFonts w:ascii=&quot;Cambria Math&quot; w:h-ansi=&quot;Cambria Math&quot;/&gt;&lt;wx:font wx:val=&quot;Cambria Math&quot;/&gt;&lt;w:i/&gt;&lt;/w:rPr&gt;&lt;m:t&gt;-&lt;/m:t&gt;&lt;/m:r&gt;&lt;m:r&gt;&lt;w:rPr&gt;&lt;w:rFonts w:ascii=&quot;Cambria Math&quot; w:h-ansi=&quot;Cambria Math&quot;/&gt;&lt;wx:font wx:val=&quot;Cambria Math&quot;/&gt;&lt;w:i/&gt;&lt;w:lang w:val=&quot;EN-US&quot;/&gt;&lt;/w:rPr&gt;&lt;m:t&gt;j&lt;/m:t&gt;&lt;/m:r&gt;&lt;m:d&gt;&lt;m:dPr&gt;&lt;m:ctrlPr&gt;&lt;w:rPr&gt;&lt;w:rFonts w:ascii=&quot;Cambria Math&quot; w:h-ansi=&quot;Cambria Math&quot;/&gt;&lt;wx:font wx:val=&quot;Cambria Math&quot;/&gt;&lt;w:i/&gt;&lt;w:lang w:val=&quot;EN-US&quot;/&gt;&lt;/w:rPr&gt;&lt;/m:ctrlPr&gt;&lt;/m:dPr&gt;&lt;m:e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П‰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S&lt;/m:t&gt;&lt;/m:r&gt;&lt;/m:sub&gt;&lt;/m:sSub&gt;&lt;m:r&gt;&lt;w:rPr&gt;&lt;w:rFonts w:ascii=&quot;Cambria Math&quot; w:h-ansi=&quot;Cambria Math&quot;/&gt;&lt;wx:font wx:val=&quot;Cambria Math&quot;/&gt;&lt;w:i/&gt;&lt;/w:rPr&gt;&lt;m:t&gt;+&lt;/m:t&gt;&lt;/m:r&gt;&lt;m:r&gt;&lt;w:rPr&gt;&lt;w:rFonts w:ascii=&quot;Cambria Math&quot; w:h-ansi=&quot;Cambria Math&quot;/&gt;&lt;wx:font wx:val=&quot;Cambria Math&quot;/&gt;&lt;w:i/&gt;&lt;w:lang w:val=&quot;EN-US&quot;/&gt;&lt;/w:rPr&gt;&lt;m:t&gt;П‰&lt;/m:t&gt;&lt;/m:r&gt;&lt;/m:e&gt;&lt;/m:d&gt;&lt;/m:e&gt;&lt;/m:d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/w:rPr&gt;&lt;m:t&gt;n&lt;/m:t&gt;&lt;/m:r&gt;&lt;/m:sub&gt;&lt;/m:sSub&gt;&lt;/m:sup&gt;&lt;/m:sSup&gt;&lt;m:r&gt;&lt;w:rPr&gt;&lt;w:rFonts w:ascii=&quot;Cambria Math&quot; w:h-ansi=&quot;Cambria Math&quot;/&gt;&lt;wx:font wx:val=&quot;Cambria Math&quot;/&gt;&lt;w:i/&gt;&lt;/w:rPr&gt;&lt;m:t&gt;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55" o:title="" chromakey="white"/>
                </v:shape>
              </w:pict>
            </w:r>
          </w:p>
        </w:tc>
        <w:tc>
          <w:tcPr>
            <w:tcW w:w="1381" w:type="dxa"/>
            <w:vAlign w:val="center"/>
          </w:tcPr>
          <w:p w:rsidR="00611459" w:rsidRPr="00232ECB" w:rsidRDefault="00611459" w:rsidP="00232ECB">
            <w:pPr>
              <w:ind w:firstLine="0"/>
              <w:jc w:val="right"/>
              <w:rPr>
                <w:lang w:val="en-US"/>
              </w:rPr>
            </w:pPr>
            <w:r w:rsidRPr="00AF49CC">
              <w:t>(1</w:t>
            </w:r>
            <w:r w:rsidRPr="00232ECB">
              <w:rPr>
                <w:lang w:val="en-US"/>
              </w:rPr>
              <w:t>3</w:t>
            </w:r>
            <w:r w:rsidRPr="00AF49CC">
              <w:t>)</w:t>
            </w:r>
          </w:p>
        </w:tc>
      </w:tr>
    </w:tbl>
    <w:p w:rsidR="00611459" w:rsidRPr="00AF49CC" w:rsidRDefault="00611459" w:rsidP="0027698E"/>
    <w:p w:rsidR="00611459" w:rsidRPr="00AF49CC" w:rsidRDefault="00611459" w:rsidP="0027698E">
      <w:r w:rsidRPr="00AF49CC">
        <w:t>Результирующую частотную характеристику можно получить, су</w:t>
      </w:r>
      <w:r w:rsidRPr="00AF49CC">
        <w:t>м</w:t>
      </w:r>
      <w:r w:rsidRPr="00AF49CC">
        <w:t>мируя частотные характеристики по отдельным участкам:</w:t>
      </w:r>
    </w:p>
    <w:tbl>
      <w:tblPr>
        <w:tblW w:w="0" w:type="auto"/>
        <w:tblLook w:val="00A0"/>
      </w:tblPr>
      <w:tblGrid>
        <w:gridCol w:w="7054"/>
        <w:gridCol w:w="2232"/>
      </w:tblGrid>
      <w:tr w:rsidR="00611459" w:rsidRPr="00AF49CC" w:rsidTr="00232ECB">
        <w:tc>
          <w:tcPr>
            <w:tcW w:w="7054" w:type="dxa"/>
          </w:tcPr>
          <w:p w:rsidR="00611459" w:rsidRPr="00232ECB" w:rsidRDefault="00611459" w:rsidP="00137164">
            <w:pPr>
              <w:rPr>
                <w:lang w:val="en-US"/>
              </w:rPr>
            </w:pPr>
            <w:r w:rsidRPr="00232ECB">
              <w:pict>
                <v:shape id="_x0000_i1080" type="#_x0000_t75" style="width:240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69&quot;/&gt;&lt;w:doNotEmbedSystemFonts/&gt;&lt;w:defaultTabStop w:val=&quot;708&quot;/&gt;&lt;w:autoHyphenation/&gt;&lt;w:hyphenationZone w:val=&quot;357&quot;/&gt;&lt;w:doNotHyphenateCaps/&gt;&lt;w:drawingGridHorizontalSpacing w:val=&quot;140&quot;/&gt;&lt;w:drawingGridVerticalSpacing w:val=&quot;381&quot;/&gt;&lt;w:displayHorizontalDrawingGridEvery w:val=&quot;2&quot;/&gt;&lt;w:punctuationKerning/&gt;&lt;w:characterSpacingControl w:val=&quot;DontCompress&quot;/&gt;&lt;w:optimizeForBrowser/&gt;&lt;w:allowPNG/&gt;&lt;w:doNotSaveWebPagesAsSingleFil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12F04&quot;/&gt;&lt;wsp:rsid wsp:val=&quot;00000DC8&quot;/&gt;&lt;wsp:rsid wsp:val=&quot;00012B88&quot;/&gt;&lt;wsp:rsid wsp:val=&quot;0001427E&quot;/&gt;&lt;wsp:rsid wsp:val=&quot;00015252&quot;/&gt;&lt;wsp:rsid wsp:val=&quot;000155E9&quot;/&gt;&lt;wsp:rsid wsp:val=&quot;00015E30&quot;/&gt;&lt;wsp:rsid wsp:val=&quot;00022AB5&quot;/&gt;&lt;wsp:rsid wsp:val=&quot;000256B4&quot;/&gt;&lt;wsp:rsid wsp:val=&quot;00025EA1&quot;/&gt;&lt;wsp:rsid wsp:val=&quot;00027082&quot;/&gt;&lt;wsp:rsid wsp:val=&quot;00027691&quot;/&gt;&lt;wsp:rsid wsp:val=&quot;00036A2C&quot;/&gt;&lt;wsp:rsid wsp:val=&quot;00042390&quot;/&gt;&lt;wsp:rsid wsp:val=&quot;00042E84&quot;/&gt;&lt;wsp:rsid wsp:val=&quot;00043FE4&quot;/&gt;&lt;wsp:rsid wsp:val=&quot;000611FE&quot;/&gt;&lt;wsp:rsid wsp:val=&quot;00062582&quot;/&gt;&lt;wsp:rsid wsp:val=&quot;00062A36&quot;/&gt;&lt;wsp:rsid wsp:val=&quot;00065241&quot;/&gt;&lt;wsp:rsid wsp:val=&quot;0006644D&quot;/&gt;&lt;wsp:rsid wsp:val=&quot;0006702A&quot;/&gt;&lt;wsp:rsid wsp:val=&quot;000675EB&quot;/&gt;&lt;wsp:rsid wsp:val=&quot;00087B2D&quot;/&gt;&lt;wsp:rsid wsp:val=&quot;000907B6&quot;/&gt;&lt;wsp:rsid wsp:val=&quot;00091354&quot;/&gt;&lt;wsp:rsid wsp:val=&quot;000A12F2&quot;/&gt;&lt;wsp:rsid wsp:val=&quot;000A25DB&quot;/&gt;&lt;wsp:rsid wsp:val=&quot;000A460E&quot;/&gt;&lt;wsp:rsid wsp:val=&quot;000A51EB&quot;/&gt;&lt;wsp:rsid wsp:val=&quot;000A71C2&quot;/&gt;&lt;wsp:rsid wsp:val=&quot;000A7E67&quot;/&gt;&lt;wsp:rsid wsp:val=&quot;000B00A6&quot;/&gt;&lt;wsp:rsid wsp:val=&quot;000B1930&quot;/&gt;&lt;wsp:rsid wsp:val=&quot;000B25DD&quot;/&gt;&lt;wsp:rsid wsp:val=&quot;000B2D25&quot;/&gt;&lt;wsp:rsid wsp:val=&quot;000B3A07&quot;/&gt;&lt;wsp:rsid wsp:val=&quot;000C1BE1&quot;/&gt;&lt;wsp:rsid wsp:val=&quot;000C35F6&quot;/&gt;&lt;wsp:rsid wsp:val=&quot;000C5152&quot;/&gt;&lt;wsp:rsid wsp:val=&quot;000D1B58&quot;/&gt;&lt;wsp:rsid wsp:val=&quot;000D5650&quot;/&gt;&lt;wsp:rsid wsp:val=&quot;000D7AB9&quot;/&gt;&lt;wsp:rsid wsp:val=&quot;000E198A&quot;/&gt;&lt;wsp:rsid wsp:val=&quot;000E2F97&quot;/&gt;&lt;wsp:rsid wsp:val=&quot;000E3F01&quot;/&gt;&lt;wsp:rsid wsp:val=&quot;000E4D61&quot;/&gt;&lt;wsp:rsid wsp:val=&quot;000E52CD&quot;/&gt;&lt;wsp:rsid wsp:val=&quot;000E66AA&quot;/&gt;&lt;wsp:rsid wsp:val=&quot;000F1665&quot;/&gt;&lt;wsp:rsid wsp:val=&quot;000F4D3A&quot;/&gt;&lt;wsp:rsid wsp:val=&quot;000F50B4&quot;/&gt;&lt;wsp:rsid wsp:val=&quot;000F70AC&quot;/&gt;&lt;wsp:rsid wsp:val=&quot;001018AE&quot;/&gt;&lt;wsp:rsid wsp:val=&quot;001024DC&quot;/&gt;&lt;wsp:rsid wsp:val=&quot;00102CCB&quot;/&gt;&lt;wsp:rsid wsp:val=&quot;001056BE&quot;/&gt;&lt;wsp:rsid wsp:val=&quot;00110D34&quot;/&gt;&lt;wsp:rsid wsp:val=&quot;00130DFF&quot;/&gt;&lt;wsp:rsid wsp:val=&quot;00132126&quot;/&gt;&lt;wsp:rsid wsp:val=&quot;001346A0&quot;/&gt;&lt;wsp:rsid wsp:val=&quot;001366CF&quot;/&gt;&lt;wsp:rsid wsp:val=&quot;00137164&quot;/&gt;&lt;wsp:rsid wsp:val=&quot;00137B68&quot;/&gt;&lt;wsp:rsid wsp:val=&quot;00137FC8&quot;/&gt;&lt;wsp:rsid wsp:val=&quot;0014268D&quot;/&gt;&lt;wsp:rsid wsp:val=&quot;00146764&quot;/&gt;&lt;wsp:rsid wsp:val=&quot;00146F62&quot;/&gt;&lt;wsp:rsid wsp:val=&quot;001505E1&quot;/&gt;&lt;wsp:rsid wsp:val=&quot;00150A3C&quot;/&gt;&lt;wsp:rsid wsp:val=&quot;00150A53&quot;/&gt;&lt;wsp:rsid wsp:val=&quot;00151F4A&quot;/&gt;&lt;wsp:rsid wsp:val=&quot;001632B0&quot;/&gt;&lt;wsp:rsid wsp:val=&quot;001654F0&quot;/&gt;&lt;wsp:rsid wsp:val=&quot;00166743&quot;/&gt;&lt;wsp:rsid wsp:val=&quot;00171F73&quot;/&gt;&lt;wsp:rsid wsp:val=&quot;00174F60&quot;/&gt;&lt;wsp:rsid wsp:val=&quot;001800F0&quot;/&gt;&lt;wsp:rsid wsp:val=&quot;001852B3&quot;/&gt;&lt;wsp:rsid wsp:val=&quot;001864B6&quot;/&gt;&lt;wsp:rsid wsp:val=&quot;001930CB&quot;/&gt;&lt;wsp:rsid wsp:val=&quot;001A0EC0&quot;/&gt;&lt;wsp:rsid wsp:val=&quot;001A207B&quot;/&gt;&lt;wsp:rsid wsp:val=&quot;001A535A&quot;/&gt;&lt;wsp:rsid wsp:val=&quot;001B2A26&quot;/&gt;&lt;wsp:rsid wsp:val=&quot;001B59BF&quot;/&gt;&lt;wsp:rsid wsp:val=&quot;001C1E84&quot;/&gt;&lt;wsp:rsid wsp:val=&quot;001C520D&quot;/&gt;&lt;wsp:rsid wsp:val=&quot;001C5731&quot;/&gt;&lt;wsp:rsid wsp:val=&quot;001D28EA&quot;/&gt;&lt;wsp:rsid wsp:val=&quot;001D5300&quot;/&gt;&lt;wsp:rsid wsp:val=&quot;001E18B9&quot;/&gt;&lt;wsp:rsid wsp:val=&quot;001E1F66&quot;/&gt;&lt;wsp:rsid wsp:val=&quot;001E6525&quot;/&gt;&lt;wsp:rsid wsp:val=&quot;001E7283&quot;/&gt;&lt;wsp:rsid wsp:val=&quot;001E73BA&quot;/&gt;&lt;wsp:rsid wsp:val=&quot;001E7492&quot;/&gt;&lt;wsp:rsid wsp:val=&quot;001F06A3&quot;/&gt;&lt;wsp:rsid wsp:val=&quot;001F16E3&quot;/&gt;&lt;wsp:rsid wsp:val=&quot;001F42F0&quot;/&gt;&lt;wsp:rsid wsp:val=&quot;001F566A&quot;/&gt;&lt;wsp:rsid wsp:val=&quot;001F7425&quot;/&gt;&lt;wsp:rsid wsp:val=&quot;001F77D0&quot;/&gt;&lt;wsp:rsid wsp:val=&quot;0020042E&quot;/&gt;&lt;wsp:rsid wsp:val=&quot;00202A19&quot;/&gt;&lt;wsp:rsid wsp:val=&quot;00204D50&quot;/&gt;&lt;wsp:rsid wsp:val=&quot;00204DE9&quot;/&gt;&lt;wsp:rsid wsp:val=&quot;002052D5&quot;/&gt;&lt;wsp:rsid wsp:val=&quot;002101D9&quot;/&gt;&lt;wsp:rsid wsp:val=&quot;00210E90&quot;/&gt;&lt;wsp:rsid wsp:val=&quot;002111DA&quot;/&gt;&lt;wsp:rsid wsp:val=&quot;00211533&quot;/&gt;&lt;wsp:rsid wsp:val=&quot;00212F04&quot;/&gt;&lt;wsp:rsid wsp:val=&quot;0021397F&quot;/&gt;&lt;wsp:rsid wsp:val=&quot;002174DC&quot;/&gt;&lt;wsp:rsid wsp:val=&quot;002256F9&quot;/&gt;&lt;wsp:rsid wsp:val=&quot;00225757&quot;/&gt;&lt;wsp:rsid wsp:val=&quot;00225891&quot;/&gt;&lt;wsp:rsid wsp:val=&quot;00227272&quot;/&gt;&lt;wsp:rsid wsp:val=&quot;00230031&quot;/&gt;&lt;wsp:rsid wsp:val=&quot;00231A08&quot;/&gt;&lt;wsp:rsid wsp:val=&quot;00232BF3&quot;/&gt;&lt;wsp:rsid wsp:val=&quot;00232ECB&quot;/&gt;&lt;wsp:rsid wsp:val=&quot;00234D66&quot;/&gt;&lt;wsp:rsid wsp:val=&quot;00240F05&quot;/&gt;&lt;wsp:rsid wsp:val=&quot;00242F0B&quot;/&gt;&lt;wsp:rsid wsp:val=&quot;00244855&quot;/&gt;&lt;wsp:rsid wsp:val=&quot;00244BA0&quot;/&gt;&lt;wsp:rsid wsp:val=&quot;00246149&quot;/&gt;&lt;wsp:rsid wsp:val=&quot;002472B5&quot;/&gt;&lt;wsp:rsid wsp:val=&quot;00250440&quot;/&gt;&lt;wsp:rsid wsp:val=&quot;002504F8&quot;/&gt;&lt;wsp:rsid wsp:val=&quot;002600C8&quot;/&gt;&lt;wsp:rsid wsp:val=&quot;00260B3D&quot;/&gt;&lt;wsp:rsid wsp:val=&quot;002632A4&quot;/&gt;&lt;wsp:rsid wsp:val=&quot;00271A81&quot;/&gt;&lt;wsp:rsid wsp:val=&quot;00273B17&quot;/&gt;&lt;wsp:rsid wsp:val=&quot;0027698E&quot;/&gt;&lt;wsp:rsid wsp:val=&quot;002779D1&quot;/&gt;&lt;wsp:rsid wsp:val=&quot;00281B18&quot;/&gt;&lt;wsp:rsid wsp:val=&quot;002824F5&quot;/&gt;&lt;wsp:rsid wsp:val=&quot;00284725&quot;/&gt;&lt;wsp:rsid wsp:val=&quot;00290D00&quot;/&gt;&lt;wsp:rsid wsp:val=&quot;00291EE8&quot;/&gt;&lt;wsp:rsid wsp:val=&quot;00292FEE&quot;/&gt;&lt;wsp:rsid wsp:val=&quot;00294426&quot;/&gt;&lt;wsp:rsid wsp:val=&quot;002A0544&quot;/&gt;&lt;wsp:rsid wsp:val=&quot;002A06FF&quot;/&gt;&lt;wsp:rsid wsp:val=&quot;002A077C&quot;/&gt;&lt;wsp:rsid wsp:val=&quot;002A1247&quot;/&gt;&lt;wsp:rsid wsp:val=&quot;002A3F2A&quot;/&gt;&lt;wsp:rsid wsp:val=&quot;002A477C&quot;/&gt;&lt;wsp:rsid wsp:val=&quot;002A66A7&quot;/&gt;&lt;wsp:rsid wsp:val=&quot;002A686D&quot;/&gt;&lt;wsp:rsid wsp:val=&quot;002B04A0&quot;/&gt;&lt;wsp:rsid wsp:val=&quot;002B2856&quot;/&gt;&lt;wsp:rsid wsp:val=&quot;002B2A11&quot;/&gt;&lt;wsp:rsid wsp:val=&quot;002B2A18&quot;/&gt;&lt;wsp:rsid wsp:val=&quot;002C4945&quot;/&gt;&lt;wsp:rsid wsp:val=&quot;002C5850&quot;/&gt;&lt;wsp:rsid wsp:val=&quot;002C6ED6&quot;/&gt;&lt;wsp:rsid wsp:val=&quot;002C7254&quot;/&gt;&lt;wsp:rsid wsp:val=&quot;002D5084&quot;/&gt;&lt;wsp:rsid wsp:val=&quot;002D5E95&quot;/&gt;&lt;wsp:rsid wsp:val=&quot;002D5FF8&quot;/&gt;&lt;wsp:rsid wsp:val=&quot;002E7A2B&quot;/&gt;&lt;wsp:rsid wsp:val=&quot;002F0033&quot;/&gt;&lt;wsp:rsid wsp:val=&quot;002F4B1D&quot;/&gt;&lt;wsp:rsid wsp:val=&quot;002F5748&quot;/&gt;&lt;wsp:rsid wsp:val=&quot;002F5E41&quot;/&gt;&lt;wsp:rsid wsp:val=&quot;002F7BF9&quot;/&gt;&lt;wsp:rsid wsp:val=&quot;0030107F&quot;/&gt;&lt;wsp:rsid wsp:val=&quot;00302069&quot;/&gt;&lt;wsp:rsid wsp:val=&quot;003063F0&quot;/&gt;&lt;wsp:rsid wsp:val=&quot;00306980&quot;/&gt;&lt;wsp:rsid wsp:val=&quot;003103B7&quot;/&gt;&lt;wsp:rsid wsp:val=&quot;00316734&quot;/&gt;&lt;wsp:rsid wsp:val=&quot;00317380&quot;/&gt;&lt;wsp:rsid wsp:val=&quot;00317F18&quot;/&gt;&lt;wsp:rsid wsp:val=&quot;0032640D&quot;/&gt;&lt;wsp:rsid wsp:val=&quot;00332356&quot;/&gt;&lt;wsp:rsid wsp:val=&quot;003415E2&quot;/&gt;&lt;wsp:rsid wsp:val=&quot;003427E4&quot;/&gt;&lt;wsp:rsid wsp:val=&quot;00343F66&quot;/&gt;&lt;wsp:rsid wsp:val=&quot;00344143&quot;/&gt;&lt;wsp:rsid wsp:val=&quot;00344822&quot;/&gt;&lt;wsp:rsid wsp:val=&quot;00350FB2&quot;/&gt;&lt;wsp:rsid wsp:val=&quot;00351F44&quot;/&gt;&lt;wsp:rsid wsp:val=&quot;003534CE&quot;/&gt;&lt;wsp:rsid wsp:val=&quot;00361465&quot;/&gt;&lt;wsp:rsid wsp:val=&quot;0036221D&quot;/&gt;&lt;wsp:rsid wsp:val=&quot;00364527&quot;/&gt;&lt;wsp:rsid wsp:val=&quot;00366EA3&quot;/&gt;&lt;wsp:rsid wsp:val=&quot;0037307B&quot;/&gt;&lt;wsp:rsid wsp:val=&quot;0037307D&quot;/&gt;&lt;wsp:rsid wsp:val=&quot;00373F15&quot;/&gt;&lt;wsp:rsid wsp:val=&quot;003746B3&quot;/&gt;&lt;wsp:rsid wsp:val=&quot;00381567&quot;/&gt;&lt;wsp:rsid wsp:val=&quot;00382CBE&quot;/&gt;&lt;wsp:rsid wsp:val=&quot;00385048&quot;/&gt;&lt;wsp:rsid wsp:val=&quot;00391E1B&quot;/&gt;&lt;wsp:rsid wsp:val=&quot;00394257&quot;/&gt;&lt;wsp:rsid wsp:val=&quot;00394402&quot;/&gt;&lt;wsp:rsid wsp:val=&quot;00394EDF&quot;/&gt;&lt;wsp:rsid wsp:val=&quot;003A01BC&quot;/&gt;&lt;wsp:rsid wsp:val=&quot;003A24FA&quot;/&gt;&lt;wsp:rsid wsp:val=&quot;003B031D&quot;/&gt;&lt;wsp:rsid wsp:val=&quot;003B03EE&quot;/&gt;&lt;wsp:rsid wsp:val=&quot;003B1472&quot;/&gt;&lt;wsp:rsid wsp:val=&quot;003B7927&quot;/&gt;&lt;wsp:rsid wsp:val=&quot;003C02A6&quot;/&gt;&lt;wsp:rsid wsp:val=&quot;003C39F7&quot;/&gt;&lt;wsp:rsid wsp:val=&quot;003C6978&quot;/&gt;&lt;wsp:rsid wsp:val=&quot;003D15CB&quot;/&gt;&lt;wsp:rsid wsp:val=&quot;003D1782&quot;/&gt;&lt;wsp:rsid wsp:val=&quot;003D3457&quot;/&gt;&lt;wsp:rsid wsp:val=&quot;003D3DCA&quot;/&gt;&lt;wsp:rsid wsp:val=&quot;003D6674&quot;/&gt;&lt;wsp:rsid wsp:val=&quot;003D6769&quot;/&gt;&lt;wsp:rsid wsp:val=&quot;003E0301&quot;/&gt;&lt;wsp:rsid wsp:val=&quot;003E0422&quot;/&gt;&lt;wsp:rsid wsp:val=&quot;003F365B&quot;/&gt;&lt;wsp:rsid wsp:val=&quot;003F4C53&quot;/&gt;&lt;wsp:rsid wsp:val=&quot;003F63C1&quot;/&gt;&lt;wsp:rsid wsp:val=&quot;0040088F&quot;/&gt;&lt;wsp:rsid wsp:val=&quot;00402E09&quot;/&gt;&lt;wsp:rsid wsp:val=&quot;00403775&quot;/&gt;&lt;wsp:rsid wsp:val=&quot;00406EB8&quot;/&gt;&lt;wsp:rsid wsp:val=&quot;00411EAB&quot;/&gt;&lt;wsp:rsid wsp:val=&quot;00415195&quot;/&gt;&lt;wsp:rsid wsp:val=&quot;004270D1&quot;/&gt;&lt;wsp:rsid wsp:val=&quot;004309DF&quot;/&gt;&lt;wsp:rsid wsp:val=&quot;0043187E&quot;/&gt;&lt;wsp:rsid wsp:val=&quot;00433787&quot;/&gt;&lt;wsp:rsid wsp:val=&quot;00436210&quot;/&gt;&lt;wsp:rsid wsp:val=&quot;00436AEC&quot;/&gt;&lt;wsp:rsid wsp:val=&quot;00442A2C&quot;/&gt;&lt;wsp:rsid wsp:val=&quot;004503EC&quot;/&gt;&lt;wsp:rsid wsp:val=&quot;00452500&quot;/&gt;&lt;wsp:rsid wsp:val=&quot;00452D5E&quot;/&gt;&lt;wsp:rsid wsp:val=&quot;004537F6&quot;/&gt;&lt;wsp:rsid wsp:val=&quot;0045380C&quot;/&gt;&lt;wsp:rsid wsp:val=&quot;004562BC&quot;/&gt;&lt;wsp:rsid wsp:val=&quot;00465F64&quot;/&gt;&lt;wsp:rsid wsp:val=&quot;00473ABF&quot;/&gt;&lt;wsp:rsid wsp:val=&quot;004748BE&quot;/&gt;&lt;wsp:rsid wsp:val=&quot;00476B0F&quot;/&gt;&lt;wsp:rsid wsp:val=&quot;00477BC6&quot;/&gt;&lt;wsp:rsid wsp:val=&quot;0048210E&quot;/&gt;&lt;wsp:rsid wsp:val=&quot;00485C49&quot;/&gt;&lt;wsp:rsid wsp:val=&quot;00487DB1&quot;/&gt;&lt;wsp:rsid wsp:val=&quot;00490F4D&quot;/&gt;&lt;wsp:rsid wsp:val=&quot;00491E80&quot;/&gt;&lt;wsp:rsid wsp:val=&quot;00492255&quot;/&gt;&lt;wsp:rsid wsp:val=&quot;00496238&quot;/&gt;&lt;wsp:rsid wsp:val=&quot;00496359&quot;/&gt;&lt;wsp:rsid wsp:val=&quot;004A02D5&quot;/&gt;&lt;wsp:rsid wsp:val=&quot;004A03B0&quot;/&gt;&lt;wsp:rsid wsp:val=&quot;004A082B&quot;/&gt;&lt;wsp:rsid wsp:val=&quot;004A46D4&quot;/&gt;&lt;wsp:rsid wsp:val=&quot;004A5F62&quot;/&gt;&lt;wsp:rsid wsp:val=&quot;004A62A8&quot;/&gt;&lt;wsp:rsid wsp:val=&quot;004A66EF&quot;/&gt;&lt;wsp:rsid wsp:val=&quot;004A6D17&quot;/&gt;&lt;wsp:rsid wsp:val=&quot;004B275D&quot;/&gt;&lt;wsp:rsid wsp:val=&quot;004B3A61&quot;/&gt;&lt;wsp:rsid wsp:val=&quot;004B7618&quot;/&gt;&lt;wsp:rsid wsp:val=&quot;004C51EB&quot;/&gt;&lt;wsp:rsid wsp:val=&quot;004C656C&quot;/&gt;&lt;wsp:rsid wsp:val=&quot;004D4690&quot;/&gt;&lt;wsp:rsid wsp:val=&quot;004D5A29&quot;/&gt;&lt;wsp:rsid wsp:val=&quot;004D77F0&quot;/&gt;&lt;wsp:rsid wsp:val=&quot;004E35F5&quot;/&gt;&lt;wsp:rsid wsp:val=&quot;004E556C&quot;/&gt;&lt;wsp:rsid wsp:val=&quot;004F59CA&quot;/&gt;&lt;wsp:rsid wsp:val=&quot;00500A20&quot;/&gt;&lt;wsp:rsid wsp:val=&quot;00504760&quot;/&gt;&lt;wsp:rsid wsp:val=&quot;005067CA&quot;/&gt;&lt;wsp:rsid wsp:val=&quot;00507283&quot;/&gt;&lt;wsp:rsid wsp:val=&quot;00510658&quot;/&gt;&lt;wsp:rsid wsp:val=&quot;00521180&quot;/&gt;&lt;wsp:rsid wsp:val=&quot;00522892&quot;/&gt;&lt;wsp:rsid wsp:val=&quot;0053178F&quot;/&gt;&lt;wsp:rsid wsp:val=&quot;00533390&quot;/&gt;&lt;wsp:rsid wsp:val=&quot;00542D6B&quot;/&gt;&lt;wsp:rsid wsp:val=&quot;00547DDA&quot;/&gt;&lt;wsp:rsid wsp:val=&quot;00550E37&quot;/&gt;&lt;wsp:rsid wsp:val=&quot;0055286B&quot;/&gt;&lt;wsp:rsid wsp:val=&quot;0055360B&quot;/&gt;&lt;wsp:rsid wsp:val=&quot;005614C4&quot;/&gt;&lt;wsp:rsid wsp:val=&quot;00562430&quot;/&gt;&lt;wsp:rsid wsp:val=&quot;00562471&quot;/&gt;&lt;wsp:rsid wsp:val=&quot;005625CB&quot;/&gt;&lt;wsp:rsid wsp:val=&quot;00563CE5&quot;/&gt;&lt;wsp:rsid wsp:val=&quot;0056665F&quot;/&gt;&lt;wsp:rsid wsp:val=&quot;005717BF&quot;/&gt;&lt;wsp:rsid wsp:val=&quot;00574D3F&quot;/&gt;&lt;wsp:rsid wsp:val=&quot;00576B30&quot;/&gt;&lt;wsp:rsid wsp:val=&quot;00583DE9&quot;/&gt;&lt;wsp:rsid wsp:val=&quot;00584A39&quot;/&gt;&lt;wsp:rsid wsp:val=&quot;00595B51&quot;/&gt;&lt;wsp:rsid wsp:val=&quot;005A04ED&quot;/&gt;&lt;wsp:rsid wsp:val=&quot;005A0755&quot;/&gt;&lt;wsp:rsid wsp:val=&quot;005A67FC&quot;/&gt;&lt;wsp:rsid wsp:val=&quot;005B3E66&quot;/&gt;&lt;wsp:rsid wsp:val=&quot;005B4E7E&quot;/&gt;&lt;wsp:rsid wsp:val=&quot;005B50F3&quot;/&gt;&lt;wsp:rsid wsp:val=&quot;005C1A48&quot;/&gt;&lt;wsp:rsid wsp:val=&quot;005C6EF1&quot;/&gt;&lt;wsp:rsid wsp:val=&quot;005D360A&quot;/&gt;&lt;wsp:rsid wsp:val=&quot;005D378E&quot;/&gt;&lt;wsp:rsid wsp:val=&quot;005D3849&quot;/&gt;&lt;wsp:rsid wsp:val=&quot;005D4C29&quot;/&gt;&lt;wsp:rsid wsp:val=&quot;005E0599&quot;/&gt;&lt;wsp:rsid wsp:val=&quot;005E3B8E&quot;/&gt;&lt;wsp:rsid wsp:val=&quot;005E4C40&quot;/&gt;&lt;wsp:rsid wsp:val=&quot;005E7043&quot;/&gt;&lt;wsp:rsid wsp:val=&quot;005F086A&quot;/&gt;&lt;wsp:rsid wsp:val=&quot;005F21CC&quot;/&gt;&lt;wsp:rsid wsp:val=&quot;005F3900&quot;/&gt;&lt;wsp:rsid wsp:val=&quot;005F50F5&quot;/&gt;&lt;wsp:rsid wsp:val=&quot;0060306E&quot;/&gt;&lt;wsp:rsid wsp:val=&quot;0060704E&quot;/&gt;&lt;wsp:rsid wsp:val=&quot;006079B5&quot;/&gt;&lt;wsp:rsid wsp:val=&quot;006137BA&quot;/&gt;&lt;wsp:rsid wsp:val=&quot;00613F07&quot;/&gt;&lt;wsp:rsid wsp:val=&quot;006141FF&quot;/&gt;&lt;wsp:rsid wsp:val=&quot;00621230&quot;/&gt;&lt;wsp:rsid wsp:val=&quot;006231E5&quot;/&gt;&lt;wsp:rsid wsp:val=&quot;006321E9&quot;/&gt;&lt;wsp:rsid wsp:val=&quot;00637B61&quot;/&gt;&lt;wsp:rsid wsp:val=&quot;00644F35&quot;/&gt;&lt;wsp:rsid wsp:val=&quot;00652556&quot;/&gt;&lt;wsp:rsid wsp:val=&quot;00654C35&quot;/&gt;&lt;wsp:rsid wsp:val=&quot;0065510E&quot;/&gt;&lt;wsp:rsid wsp:val=&quot;0066448C&quot;/&gt;&lt;wsp:rsid wsp:val=&quot;00664BA8&quot;/&gt;&lt;wsp:rsid wsp:val=&quot;006650C3&quot;/&gt;&lt;wsp:rsid wsp:val=&quot;00677EC9&quot;/&gt;&lt;wsp:rsid wsp:val=&quot;0068026E&quot;/&gt;&lt;wsp:rsid wsp:val=&quot;00683171&quot;/&gt;&lt;wsp:rsid wsp:val=&quot;00684B8F&quot;/&gt;&lt;wsp:rsid wsp:val=&quot;00687F1F&quot;/&gt;&lt;wsp:rsid wsp:val=&quot;006909ED&quot;/&gt;&lt;wsp:rsid wsp:val=&quot;0069369B&quot;/&gt;&lt;wsp:rsid wsp:val=&quot;00694939&quot;/&gt;&lt;wsp:rsid wsp:val=&quot;006968BD&quot;/&gt;&lt;wsp:rsid wsp:val=&quot;006A1085&quot;/&gt;&lt;wsp:rsid wsp:val=&quot;006A1363&quot;/&gt;&lt;wsp:rsid wsp:val=&quot;006A2D43&quot;/&gt;&lt;wsp:rsid wsp:val=&quot;006A315A&quot;/&gt;&lt;wsp:rsid wsp:val=&quot;006A5B34&quot;/&gt;&lt;wsp:rsid wsp:val=&quot;006B01D0&quot;/&gt;&lt;wsp:rsid wsp:val=&quot;006B13A0&quot;/&gt;&lt;wsp:rsid wsp:val=&quot;006B2B5C&quot;/&gt;&lt;wsp:rsid wsp:val=&quot;006B3B26&quot;/&gt;&lt;wsp:rsid wsp:val=&quot;006B4B96&quot;/&gt;&lt;wsp:rsid wsp:val=&quot;006B5BE3&quot;/&gt;&lt;wsp:rsid wsp:val=&quot;006C0A9F&quot;/&gt;&lt;wsp:rsid wsp:val=&quot;006C119A&quot;/&gt;&lt;wsp:rsid wsp:val=&quot;006C1B7C&quot;/&gt;&lt;wsp:rsid wsp:val=&quot;006C3B79&quot;/&gt;&lt;wsp:rsid wsp:val=&quot;006C5C7B&quot;/&gt;&lt;wsp:rsid wsp:val=&quot;006D430D&quot;/&gt;&lt;wsp:rsid wsp:val=&quot;006D4EAD&quot;/&gt;&lt;wsp:rsid wsp:val=&quot;006D5952&quot;/&gt;&lt;wsp:rsid wsp:val=&quot;006D741F&quot;/&gt;&lt;wsp:rsid wsp:val=&quot;006E2F64&quot;/&gt;&lt;wsp:rsid wsp:val=&quot;006E5843&quot;/&gt;&lt;wsp:rsid wsp:val=&quot;006F3F4D&quot;/&gt;&lt;wsp:rsid wsp:val=&quot;006F6B9F&quot;/&gt;&lt;wsp:rsid wsp:val=&quot;006F74D3&quot;/&gt;&lt;wsp:rsid wsp:val=&quot;007001C3&quot;/&gt;&lt;wsp:rsid wsp:val=&quot;00702C69&quot;/&gt;&lt;wsp:rsid wsp:val=&quot;00702E26&quot;/&gt;&lt;wsp:rsid wsp:val=&quot;0070346C&quot;/&gt;&lt;wsp:rsid wsp:val=&quot;00703618&quot;/&gt;&lt;wsp:rsid wsp:val=&quot;00704B10&quot;/&gt;&lt;wsp:rsid wsp:val=&quot;00706AA5&quot;/&gt;&lt;wsp:rsid wsp:val=&quot;00707D22&quot;/&gt;&lt;wsp:rsid wsp:val=&quot;007149FE&quot;/&gt;&lt;wsp:rsid wsp:val=&quot;00714CEF&quot;/&gt;&lt;wsp:rsid wsp:val=&quot;00716428&quot;/&gt;&lt;wsp:rsid wsp:val=&quot;00720BEF&quot;/&gt;&lt;wsp:rsid wsp:val=&quot;00723D69&quot;/&gt;&lt;wsp:rsid wsp:val=&quot;00724E44&quot;/&gt;&lt;wsp:rsid wsp:val=&quot;00725FA3&quot;/&gt;&lt;wsp:rsid wsp:val=&quot;00734C60&quot;/&gt;&lt;wsp:rsid wsp:val=&quot;00736383&quot;/&gt;&lt;wsp:rsid wsp:val=&quot;007366AA&quot;/&gt;&lt;wsp:rsid wsp:val=&quot;0073692A&quot;/&gt;&lt;wsp:rsid wsp:val=&quot;007371CF&quot;/&gt;&lt;wsp:rsid wsp:val=&quot;007433B7&quot;/&gt;&lt;wsp:rsid wsp:val=&quot;00746AE2&quot;/&gt;&lt;wsp:rsid wsp:val=&quot;007523D3&quot;/&gt;&lt;wsp:rsid wsp:val=&quot;00756C9D&quot;/&gt;&lt;wsp:rsid wsp:val=&quot;00762DAD&quot;/&gt;&lt;wsp:rsid wsp:val=&quot;00763051&quot;/&gt;&lt;wsp:rsid wsp:val=&quot;007647D9&quot;/&gt;&lt;wsp:rsid wsp:val=&quot;00765166&quot;/&gt;&lt;wsp:rsid wsp:val=&quot;00770119&quot;/&gt;&lt;wsp:rsid wsp:val=&quot;007718B2&quot;/&gt;&lt;wsp:rsid wsp:val=&quot;007745D5&quot;/&gt;&lt;wsp:rsid wsp:val=&quot;00776F4B&quot;/&gt;&lt;wsp:rsid wsp:val=&quot;0077756B&quot;/&gt;&lt;wsp:rsid wsp:val=&quot;00781182&quot;/&gt;&lt;wsp:rsid wsp:val=&quot;00781D13&quot;/&gt;&lt;wsp:rsid wsp:val=&quot;0078238F&quot;/&gt;&lt;wsp:rsid wsp:val=&quot;007829C7&quot;/&gt;&lt;wsp:rsid wsp:val=&quot;0078715D&quot;/&gt;&lt;wsp:rsid wsp:val=&quot;0078717E&quot;/&gt;&lt;wsp:rsid wsp:val=&quot;00787487&quot;/&gt;&lt;wsp:rsid wsp:val=&quot;00790CCA&quot;/&gt;&lt;wsp:rsid wsp:val=&quot;00792DF8&quot;/&gt;&lt;wsp:rsid wsp:val=&quot;00793936&quot;/&gt;&lt;wsp:rsid wsp:val=&quot;0079407B&quot;/&gt;&lt;wsp:rsid wsp:val=&quot;00795569&quot;/&gt;&lt;wsp:rsid wsp:val=&quot;0079724A&quot;/&gt;&lt;wsp:rsid wsp:val=&quot;007974B0&quot;/&gt;&lt;wsp:rsid wsp:val=&quot;007A31E9&quot;/&gt;&lt;wsp:rsid wsp:val=&quot;007B24C0&quot;/&gt;&lt;wsp:rsid wsp:val=&quot;007B4610&quot;/&gt;&lt;wsp:rsid wsp:val=&quot;007B4AB5&quot;/&gt;&lt;wsp:rsid wsp:val=&quot;007C2CAB&quot;/&gt;&lt;wsp:rsid wsp:val=&quot;007C3E6A&quot;/&gt;&lt;wsp:rsid wsp:val=&quot;007C50F3&quot;/&gt;&lt;wsp:rsid wsp:val=&quot;007D1E71&quot;/&gt;&lt;wsp:rsid wsp:val=&quot;007D32FC&quot;/&gt;&lt;wsp:rsid wsp:val=&quot;007D3A88&quot;/&gt;&lt;wsp:rsid wsp:val=&quot;007D3A95&quot;/&gt;&lt;wsp:rsid wsp:val=&quot;007E0CCC&quot;/&gt;&lt;wsp:rsid wsp:val=&quot;007E1969&quot;/&gt;&lt;wsp:rsid wsp:val=&quot;007E1C08&quot;/&gt;&lt;wsp:rsid wsp:val=&quot;007E4934&quot;/&gt;&lt;wsp:rsid wsp:val=&quot;007E69D7&quot;/&gt;&lt;wsp:rsid wsp:val=&quot;007F00E2&quot;/&gt;&lt;wsp:rsid wsp:val=&quot;007F0185&quot;/&gt;&lt;wsp:rsid wsp:val=&quot;007F04E3&quot;/&gt;&lt;wsp:rsid wsp:val=&quot;007F15E2&quot;/&gt;&lt;wsp:rsid wsp:val=&quot;007F2408&quot;/&gt;&lt;wsp:rsid wsp:val=&quot;007F3857&quot;/&gt;&lt;wsp:rsid wsp:val=&quot;007F6A4D&quot;/&gt;&lt;wsp:rsid wsp:val=&quot;00807C47&quot;/&gt;&lt;wsp:rsid wsp:val=&quot;0081073E&quot;/&gt;&lt;wsp:rsid wsp:val=&quot;00812C0D&quot;/&gt;&lt;wsp:rsid wsp:val=&quot;00812DF2&quot;/&gt;&lt;wsp:rsid wsp:val=&quot;00820340&quot;/&gt;&lt;wsp:rsid wsp:val=&quot;00824172&quot;/&gt;&lt;wsp:rsid wsp:val=&quot;008252C4&quot;/&gt;&lt;wsp:rsid wsp:val=&quot;00826084&quot;/&gt;&lt;wsp:rsid wsp:val=&quot;008262DF&quot;/&gt;&lt;wsp:rsid wsp:val=&quot;00830165&quot;/&gt;&lt;wsp:rsid wsp:val=&quot;00833D39&quot;/&gt;&lt;wsp:rsid wsp:val=&quot;00835128&quot;/&gt;&lt;wsp:rsid wsp:val=&quot;0083760D&quot;/&gt;&lt;wsp:rsid wsp:val=&quot;00840CF3&quot;/&gt;&lt;wsp:rsid wsp:val=&quot;00843001&quot;/&gt;&lt;wsp:rsid wsp:val=&quot;008471E7&quot;/&gt;&lt;wsp:rsid wsp:val=&quot;008478AC&quot;/&gt;&lt;wsp:rsid wsp:val=&quot;00851DD2&quot;/&gt;&lt;wsp:rsid wsp:val=&quot;00852BC6&quot;/&gt;&lt;wsp:rsid wsp:val=&quot;00854D19&quot;/&gt;&lt;wsp:rsid wsp:val=&quot;00855EC2&quot;/&gt;&lt;wsp:rsid wsp:val=&quot;0086137F&quot;/&gt;&lt;wsp:rsid wsp:val=&quot;00864AB5&quot;/&gt;&lt;wsp:rsid wsp:val=&quot;00865803&quot;/&gt;&lt;wsp:rsid wsp:val=&quot;00870E69&quot;/&gt;&lt;wsp:rsid wsp:val=&quot;00871A06&quot;/&gt;&lt;wsp:rsid wsp:val=&quot;00876BC3&quot;/&gt;&lt;wsp:rsid wsp:val=&quot;00877A31&quot;/&gt;&lt;wsp:rsid wsp:val=&quot;008841D4&quot;/&gt;&lt;wsp:rsid wsp:val=&quot;0088617F&quot;/&gt;&lt;wsp:rsid wsp:val=&quot;00890ACE&quot;/&gt;&lt;wsp:rsid wsp:val=&quot;008930B0&quot;/&gt;&lt;wsp:rsid wsp:val=&quot;008931F2&quot;/&gt;&lt;wsp:rsid wsp:val=&quot;0089440E&quot;/&gt;&lt;wsp:rsid wsp:val=&quot;008954A1&quot;/&gt;&lt;wsp:rsid wsp:val=&quot;008A0389&quot;/&gt;&lt;wsp:rsid wsp:val=&quot;008A3E09&quot;/&gt;&lt;wsp:rsid wsp:val=&quot;008A4C4D&quot;/&gt;&lt;wsp:rsid wsp:val=&quot;008A4E5F&quot;/&gt;&lt;wsp:rsid wsp:val=&quot;008A6539&quot;/&gt;&lt;wsp:rsid wsp:val=&quot;008A6968&quot;/&gt;&lt;wsp:rsid wsp:val=&quot;008B125A&quot;/&gt;&lt;wsp:rsid wsp:val=&quot;008B39ED&quot;/&gt;&lt;wsp:rsid wsp:val=&quot;008B6479&quot;/&gt;&lt;wsp:rsid wsp:val=&quot;008B69A7&quot;/&gt;&lt;wsp:rsid wsp:val=&quot;008C5FFF&quot;/&gt;&lt;wsp:rsid wsp:val=&quot;008C7805&quot;/&gt;&lt;wsp:rsid wsp:val=&quot;008D0E22&quot;/&gt;&lt;wsp:rsid wsp:val=&quot;008D32F8&quot;/&gt;&lt;wsp:rsid wsp:val=&quot;008D5C06&quot;/&gt;&lt;wsp:rsid wsp:val=&quot;008E01C2&quot;/&gt;&lt;wsp:rsid wsp:val=&quot;008E0F0A&quot;/&gt;&lt;wsp:rsid wsp:val=&quot;008E1B14&quot;/&gt;&lt;wsp:rsid wsp:val=&quot;008E55FA&quot;/&gt;&lt;wsp:rsid wsp:val=&quot;008E5CD7&quot;/&gt;&lt;wsp:rsid wsp:val=&quot;008E5F99&quot;/&gt;&lt;wsp:rsid wsp:val=&quot;008F17CD&quot;/&gt;&lt;wsp:rsid wsp:val=&quot;008F3918&quot;/&gt;&lt;wsp:rsid wsp:val=&quot;008F6D04&quot;/&gt;&lt;wsp:rsid wsp:val=&quot;008F7423&quot;/&gt;&lt;wsp:rsid wsp:val=&quot;008F78D6&quot;/&gt;&lt;wsp:rsid wsp:val=&quot;00900504&quot;/&gt;&lt;wsp:rsid wsp:val=&quot;00901B59&quot;/&gt;&lt;wsp:rsid wsp:val=&quot;009039B9&quot;/&gt;&lt;wsp:rsid wsp:val=&quot;009045C0&quot;/&gt;&lt;wsp:rsid wsp:val=&quot;009052FC&quot;/&gt;&lt;wsp:rsid wsp:val=&quot;009108DA&quot;/&gt;&lt;wsp:rsid wsp:val=&quot;00910E50&quot;/&gt;&lt;wsp:rsid wsp:val=&quot;00911B8E&quot;/&gt;&lt;wsp:rsid wsp:val=&quot;0091305F&quot;/&gt;&lt;wsp:rsid wsp:val=&quot;009211B4&quot;/&gt;&lt;wsp:rsid wsp:val=&quot;0092351D&quot;/&gt;&lt;wsp:rsid wsp:val=&quot;009264CF&quot;/&gt;&lt;wsp:rsid wsp:val=&quot;009316D8&quot;/&gt;&lt;wsp:rsid wsp:val=&quot;00935B0B&quot;/&gt;&lt;wsp:rsid wsp:val=&quot;009404EE&quot;/&gt;&lt;wsp:rsid wsp:val=&quot;00940CAB&quot;/&gt;&lt;wsp:rsid wsp:val=&quot;00942768&quot;/&gt;&lt;wsp:rsid wsp:val=&quot;00942BCD&quot;/&gt;&lt;wsp:rsid wsp:val=&quot;00947849&quot;/&gt;&lt;wsp:rsid wsp:val=&quot;00950EB3&quot;/&gt;&lt;wsp:rsid wsp:val=&quot;00951013&quot;/&gt;&lt;wsp:rsid wsp:val=&quot;009517F9&quot;/&gt;&lt;wsp:rsid wsp:val=&quot;009527AF&quot;/&gt;&lt;wsp:rsid wsp:val=&quot;00953B26&quot;/&gt;&lt;wsp:rsid wsp:val=&quot;00953C18&quot;/&gt;&lt;wsp:rsid wsp:val=&quot;00954063&quot;/&gt;&lt;wsp:rsid wsp:val=&quot;00954637&quot;/&gt;&lt;wsp:rsid wsp:val=&quot;00954EB0&quot;/&gt;&lt;wsp:rsid wsp:val=&quot;00956B31&quot;/&gt;&lt;wsp:rsid wsp:val=&quot;00960707&quot;/&gt;&lt;wsp:rsid wsp:val=&quot;00966E07&quot;/&gt;&lt;wsp:rsid wsp:val=&quot;00973E40&quot;/&gt;&lt;wsp:rsid wsp:val=&quot;009749E7&quot;/&gt;&lt;wsp:rsid wsp:val=&quot;00982732&quot;/&gt;&lt;wsp:rsid wsp:val=&quot;009827FC&quot;/&gt;&lt;wsp:rsid wsp:val=&quot;009847F1&quot;/&gt;&lt;wsp:rsid wsp:val=&quot;00986711&quot;/&gt;&lt;wsp:rsid wsp:val=&quot;0099114B&quot;/&gt;&lt;wsp:rsid wsp:val=&quot;00992728&quot;/&gt;&lt;wsp:rsid wsp:val=&quot;00994F7D&quot;/&gt;&lt;wsp:rsid wsp:val=&quot;009959E1&quot;/&gt;&lt;wsp:rsid wsp:val=&quot;009A3671&quot;/&gt;&lt;wsp:rsid wsp:val=&quot;009B7182&quot;/&gt;&lt;wsp:rsid wsp:val=&quot;009C0B27&quot;/&gt;&lt;wsp:rsid wsp:val=&quot;009C32F8&quot;/&gt;&lt;wsp:rsid wsp:val=&quot;009C3726&quot;/&gt;&lt;wsp:rsid wsp:val=&quot;009C37FE&quot;/&gt;&lt;wsp:rsid wsp:val=&quot;009C39B7&quot;/&gt;&lt;wsp:rsid wsp:val=&quot;009C44AF&quot;/&gt;&lt;wsp:rsid wsp:val=&quot;009C5655&quot;/&gt;&lt;wsp:rsid wsp:val=&quot;009C5CA2&quot;/&gt;&lt;wsp:rsid wsp:val=&quot;009D038A&quot;/&gt;&lt;wsp:rsid wsp:val=&quot;009D3B62&quot;/&gt;&lt;wsp:rsid wsp:val=&quot;009D4F4D&quot;/&gt;&lt;wsp:rsid wsp:val=&quot;009D63E8&quot;/&gt;&lt;wsp:rsid wsp:val=&quot;009E33C0&quot;/&gt;&lt;wsp:rsid wsp:val=&quot;009E3424&quot;/&gt;&lt;wsp:rsid wsp:val=&quot;009E3CA0&quot;/&gt;&lt;wsp:rsid wsp:val=&quot;009E5D95&quot;/&gt;&lt;wsp:rsid wsp:val=&quot;009E699D&quot;/&gt;&lt;wsp:rsid wsp:val=&quot;009E77D4&quot;/&gt;&lt;wsp:rsid wsp:val=&quot;009E7B53&quot;/&gt;&lt;wsp:rsid wsp:val=&quot;009E7D9E&quot;/&gt;&lt;wsp:rsid wsp:val=&quot;009F20FB&quot;/&gt;&lt;wsp:rsid wsp:val=&quot;009F5281&quot;/&gt;&lt;wsp:rsid wsp:val=&quot;009F60A6&quot;/&gt;&lt;wsp:rsid wsp:val=&quot;00A01A32&quot;/&gt;&lt;wsp:rsid wsp:val=&quot;00A027B5&quot;/&gt;&lt;wsp:rsid wsp:val=&quot;00A02C76&quot;/&gt;&lt;wsp:rsid wsp:val=&quot;00A069A6&quot;/&gt;&lt;wsp:rsid wsp:val=&quot;00A11143&quot;/&gt;&lt;wsp:rsid wsp:val=&quot;00A11DA1&quot;/&gt;&lt;wsp:rsid wsp:val=&quot;00A14C74&quot;/&gt;&lt;wsp:rsid wsp:val=&quot;00A2282B&quot;/&gt;&lt;wsp:rsid wsp:val=&quot;00A262F4&quot;/&gt;&lt;wsp:rsid wsp:val=&quot;00A30A12&quot;/&gt;&lt;wsp:rsid wsp:val=&quot;00A36343&quot;/&gt;&lt;wsp:rsid wsp:val=&quot;00A40147&quot;/&gt;&lt;wsp:rsid wsp:val=&quot;00A40E66&quot;/&gt;&lt;wsp:rsid wsp:val=&quot;00A422C7&quot;/&gt;&lt;wsp:rsid wsp:val=&quot;00A42EA0&quot;/&gt;&lt;wsp:rsid wsp:val=&quot;00A43E22&quot;/&gt;&lt;wsp:rsid wsp:val=&quot;00A44A5E&quot;/&gt;&lt;wsp:rsid wsp:val=&quot;00A46B3B&quot;/&gt;&lt;wsp:rsid wsp:val=&quot;00A57161&quot;/&gt;&lt;wsp:rsid wsp:val=&quot;00A62FFB&quot;/&gt;&lt;wsp:rsid wsp:val=&quot;00A6461E&quot;/&gt;&lt;wsp:rsid wsp:val=&quot;00A64F5A&quot;/&gt;&lt;wsp:rsid wsp:val=&quot;00A66EAC&quot;/&gt;&lt;wsp:rsid wsp:val=&quot;00A700F3&quot;/&gt;&lt;wsp:rsid wsp:val=&quot;00A71F10&quot;/&gt;&lt;wsp:rsid wsp:val=&quot;00A748E3&quot;/&gt;&lt;wsp:rsid wsp:val=&quot;00A76E85&quot;/&gt;&lt;wsp:rsid wsp:val=&quot;00A779A1&quot;/&gt;&lt;wsp:rsid wsp:val=&quot;00A80593&quot;/&gt;&lt;wsp:rsid wsp:val=&quot;00A8156B&quot;/&gt;&lt;wsp:rsid wsp:val=&quot;00A821AC&quot;/&gt;&lt;wsp:rsid wsp:val=&quot;00A825A3&quot;/&gt;&lt;wsp:rsid wsp:val=&quot;00A83407&quot;/&gt;&lt;wsp:rsid wsp:val=&quot;00A83FE2&quot;/&gt;&lt;wsp:rsid wsp:val=&quot;00A845A7&quot;/&gt;&lt;wsp:rsid wsp:val=&quot;00A85193&quot;/&gt;&lt;wsp:rsid wsp:val=&quot;00A858AC&quot;/&gt;&lt;wsp:rsid wsp:val=&quot;00A868ED&quot;/&gt;&lt;wsp:rsid wsp:val=&quot;00A872DF&quot;/&gt;&lt;wsp:rsid wsp:val=&quot;00A92F00&quot;/&gt;&lt;wsp:rsid wsp:val=&quot;00A936A3&quot;/&gt;&lt;wsp:rsid wsp:val=&quot;00AA05AD&quot;/&gt;&lt;wsp:rsid wsp:val=&quot;00AA3D13&quot;/&gt;&lt;wsp:rsid wsp:val=&quot;00AA4ED5&quot;/&gt;&lt;wsp:rsid wsp:val=&quot;00AB28F0&quot;/&gt;&lt;wsp:rsid wsp:val=&quot;00AB4F91&quot;/&gt;&lt;wsp:rsid wsp:val=&quot;00AC1E3E&quot;/&gt;&lt;wsp:rsid wsp:val=&quot;00AC22B4&quot;/&gt;&lt;wsp:rsid wsp:val=&quot;00AC3B41&quot;/&gt;&lt;wsp:rsid wsp:val=&quot;00AC60EF&quot;/&gt;&lt;wsp:rsid wsp:val=&quot;00AD0646&quot;/&gt;&lt;wsp:rsid wsp:val=&quot;00AE413D&quot;/&gt;&lt;wsp:rsid wsp:val=&quot;00AF1730&quot;/&gt;&lt;wsp:rsid wsp:val=&quot;00AF3C34&quot;/&gt;&lt;wsp:rsid wsp:val=&quot;00AF3C7B&quot;/&gt;&lt;wsp:rsid wsp:val=&quot;00AF3EB0&quot;/&gt;&lt;wsp:rsid wsp:val=&quot;00AF3F43&quot;/&gt;&lt;wsp:rsid wsp:val=&quot;00AF4123&quot;/&gt;&lt;wsp:rsid wsp:val=&quot;00AF49CC&quot;/&gt;&lt;wsp:rsid wsp:val=&quot;00AF604E&quot;/&gt;&lt;wsp:rsid wsp:val=&quot;00B02ECA&quot;/&gt;&lt;wsp:rsid wsp:val=&quot;00B04D21&quot;/&gt;&lt;wsp:rsid wsp:val=&quot;00B0500F&quot;/&gt;&lt;wsp:rsid wsp:val=&quot;00B05FCD&quot;/&gt;&lt;wsp:rsid wsp:val=&quot;00B068AB&quot;/&gt;&lt;wsp:rsid wsp:val=&quot;00B06E78&quot;/&gt;&lt;wsp:rsid wsp:val=&quot;00B110F0&quot;/&gt;&lt;wsp:rsid wsp:val=&quot;00B11187&quot;/&gt;&lt;wsp:rsid wsp:val=&quot;00B1396B&quot;/&gt;&lt;wsp:rsid wsp:val=&quot;00B15452&quot;/&gt;&lt;wsp:rsid wsp:val=&quot;00B36D67&quot;/&gt;&lt;wsp:rsid wsp:val=&quot;00B41905&quot;/&gt;&lt;wsp:rsid wsp:val=&quot;00B42A02&quot;/&gt;&lt;wsp:rsid wsp:val=&quot;00B43AD7&quot;/&gt;&lt;wsp:rsid wsp:val=&quot;00B4429E&quot;/&gt;&lt;wsp:rsid wsp:val=&quot;00B459CE&quot;/&gt;&lt;wsp:rsid wsp:val=&quot;00B50E7E&quot;/&gt;&lt;wsp:rsid wsp:val=&quot;00B50EC1&quot;/&gt;&lt;wsp:rsid wsp:val=&quot;00B5532F&quot;/&gt;&lt;wsp:rsid wsp:val=&quot;00B55783&quot;/&gt;&lt;wsp:rsid wsp:val=&quot;00B55DAF&quot;/&gt;&lt;wsp:rsid wsp:val=&quot;00B56F8A&quot;/&gt;&lt;wsp:rsid wsp:val=&quot;00B57D29&quot;/&gt;&lt;wsp:rsid wsp:val=&quot;00B6579A&quot;/&gt;&lt;wsp:rsid wsp:val=&quot;00B66B49&quot;/&gt;&lt;wsp:rsid wsp:val=&quot;00B71208&quot;/&gt;&lt;wsp:rsid wsp:val=&quot;00B72B8F&quot;/&gt;&lt;wsp:rsid wsp:val=&quot;00B74356&quot;/&gt;&lt;wsp:rsid wsp:val=&quot;00B74FFD&quot;/&gt;&lt;wsp:rsid wsp:val=&quot;00B8100C&quot;/&gt;&lt;wsp:rsid wsp:val=&quot;00B82691&quot;/&gt;&lt;wsp:rsid wsp:val=&quot;00B82F6B&quot;/&gt;&lt;wsp:rsid wsp:val=&quot;00B83CAA&quot;/&gt;&lt;wsp:rsid wsp:val=&quot;00B84553&quot;/&gt;&lt;wsp:rsid wsp:val=&quot;00B851B2&quot;/&gt;&lt;wsp:rsid wsp:val=&quot;00B90CEF&quot;/&gt;&lt;wsp:rsid wsp:val=&quot;00B94D69&quot;/&gt;&lt;wsp:rsid wsp:val=&quot;00BA1D4F&quot;/&gt;&lt;wsp:rsid wsp:val=&quot;00BA651E&quot;/&gt;&lt;wsp:rsid wsp:val=&quot;00BA7213&quot;/&gt;&lt;wsp:rsid wsp:val=&quot;00BB1E66&quot;/&gt;&lt;wsp:rsid wsp:val=&quot;00BB238D&quot;/&gt;&lt;wsp:rsid wsp:val=&quot;00BB346A&quot;/&gt;&lt;wsp:rsid wsp:val=&quot;00BB4685&quot;/&gt;&lt;wsp:rsid wsp:val=&quot;00BB62D4&quot;/&gt;&lt;wsp:rsid wsp:val=&quot;00BB7353&quot;/&gt;&lt;wsp:rsid wsp:val=&quot;00BC083D&quot;/&gt;&lt;wsp:rsid wsp:val=&quot;00BC2D94&quot;/&gt;&lt;wsp:rsid wsp:val=&quot;00BC378C&quot;/&gt;&lt;wsp:rsid wsp:val=&quot;00BC43FE&quot;/&gt;&lt;wsp:rsid wsp:val=&quot;00BC589D&quot;/&gt;&lt;wsp:rsid wsp:val=&quot;00BC7DD8&quot;/&gt;&lt;wsp:rsid wsp:val=&quot;00BD68C2&quot;/&gt;&lt;wsp:rsid wsp:val=&quot;00BD78BB&quot;/&gt;&lt;wsp:rsid wsp:val=&quot;00BE16B4&quot;/&gt;&lt;wsp:rsid wsp:val=&quot;00BE3677&quot;/&gt;&lt;wsp:rsid wsp:val=&quot;00BE60D9&quot;/&gt;&lt;wsp:rsid wsp:val=&quot;00BF133E&quot;/&gt;&lt;wsp:rsid wsp:val=&quot;00BF13F4&quot;/&gt;&lt;wsp:rsid wsp:val=&quot;00BF3D11&quot;/&gt;&lt;wsp:rsid wsp:val=&quot;00BF3EFB&quot;/&gt;&lt;wsp:rsid wsp:val=&quot;00BF74AB&quot;/&gt;&lt;wsp:rsid wsp:val=&quot;00C00384&quot;/&gt;&lt;wsp:rsid wsp:val=&quot;00C03347&quot;/&gt;&lt;wsp:rsid wsp:val=&quot;00C1047B&quot;/&gt;&lt;wsp:rsid wsp:val=&quot;00C20BC4&quot;/&gt;&lt;wsp:rsid wsp:val=&quot;00C220D6&quot;/&gt;&lt;wsp:rsid wsp:val=&quot;00C23C20&quot;/&gt;&lt;wsp:rsid wsp:val=&quot;00C331DE&quot;/&gt;&lt;wsp:rsid wsp:val=&quot;00C356CF&quot;/&gt;&lt;wsp:rsid wsp:val=&quot;00C40A36&quot;/&gt;&lt;wsp:rsid wsp:val=&quot;00C425C6&quot;/&gt;&lt;wsp:rsid wsp:val=&quot;00C42862&quot;/&gt;&lt;wsp:rsid wsp:val=&quot;00C42A98&quot;/&gt;&lt;wsp:rsid wsp:val=&quot;00C45501&quot;/&gt;&lt;wsp:rsid wsp:val=&quot;00C460D6&quot;/&gt;&lt;wsp:rsid wsp:val=&quot;00C47463&quot;/&gt;&lt;wsp:rsid wsp:val=&quot;00C529BA&quot;/&gt;&lt;wsp:rsid wsp:val=&quot;00C54986&quot;/&gt;&lt;wsp:rsid wsp:val=&quot;00C56F15&quot;/&gt;&lt;wsp:rsid wsp:val=&quot;00C60E12&quot;/&gt;&lt;wsp:rsid wsp:val=&quot;00C6237A&quot;/&gt;&lt;wsp:rsid wsp:val=&quot;00C71B99&quot;/&gt;&lt;wsp:rsid wsp:val=&quot;00C72CB8&quot;/&gt;&lt;wsp:rsid wsp:val=&quot;00C730AC&quot;/&gt;&lt;wsp:rsid wsp:val=&quot;00C8006D&quot;/&gt;&lt;wsp:rsid wsp:val=&quot;00C81A63&quot;/&gt;&lt;wsp:rsid wsp:val=&quot;00C83435&quot;/&gt;&lt;wsp:rsid wsp:val=&quot;00C84BB2&quot;/&gt;&lt;wsp:rsid wsp:val=&quot;00C94AB1&quot;/&gt;&lt;wsp:rsid wsp:val=&quot;00C97998&quot;/&gt;&lt;wsp:rsid wsp:val=&quot;00CA4F12&quot;/&gt;&lt;wsp:rsid wsp:val=&quot;00CB2C4F&quot;/&gt;&lt;wsp:rsid wsp:val=&quot;00CB4714&quot;/&gt;&lt;wsp:rsid wsp:val=&quot;00CB695F&quot;/&gt;&lt;wsp:rsid wsp:val=&quot;00CC1459&quot;/&gt;&lt;wsp:rsid wsp:val=&quot;00CC2555&quot;/&gt;&lt;wsp:rsid wsp:val=&quot;00CC3529&quot;/&gt;&lt;wsp:rsid wsp:val=&quot;00CC4849&quot;/&gt;&lt;wsp:rsid wsp:val=&quot;00CC4B10&quot;/&gt;&lt;wsp:rsid wsp:val=&quot;00CC5816&quot;/&gt;&lt;wsp:rsid wsp:val=&quot;00CC7355&quot;/&gt;&lt;wsp:rsid wsp:val=&quot;00CD2B96&quot;/&gt;&lt;wsp:rsid wsp:val=&quot;00CD6BE6&quot;/&gt;&lt;wsp:rsid wsp:val=&quot;00CE0044&quot;/&gt;&lt;wsp:rsid wsp:val=&quot;00CE1987&quot;/&gt;&lt;wsp:rsid wsp:val=&quot;00CE1F95&quot;/&gt;&lt;wsp:rsid wsp:val=&quot;00CE4EBA&quot;/&gt;&lt;wsp:rsid wsp:val=&quot;00CE6ABA&quot;/&gt;&lt;wsp:rsid wsp:val=&quot;00CF112D&quot;/&gt;&lt;wsp:rsid wsp:val=&quot;00CF1A1D&quot;/&gt;&lt;wsp:rsid wsp:val=&quot;00CF31B5&quot;/&gt;&lt;wsp:rsid wsp:val=&quot;00CF3373&quot;/&gt;&lt;wsp:rsid wsp:val=&quot;00CF37C2&quot;/&gt;&lt;wsp:rsid wsp:val=&quot;00CF5C00&quot;/&gt;&lt;wsp:rsid wsp:val=&quot;00CF6553&quot;/&gt;&lt;wsp:rsid wsp:val=&quot;00D0169B&quot;/&gt;&lt;wsp:rsid wsp:val=&quot;00D0293C&quot;/&gt;&lt;wsp:rsid wsp:val=&quot;00D06100&quot;/&gt;&lt;wsp:rsid wsp:val=&quot;00D0743F&quot;/&gt;&lt;wsp:rsid wsp:val=&quot;00D1458C&quot;/&gt;&lt;wsp:rsid wsp:val=&quot;00D213AA&quot;/&gt;&lt;wsp:rsid wsp:val=&quot;00D215D5&quot;/&gt;&lt;wsp:rsid wsp:val=&quot;00D25CCD&quot;/&gt;&lt;wsp:rsid wsp:val=&quot;00D3054B&quot;/&gt;&lt;wsp:rsid wsp:val=&quot;00D3504D&quot;/&gt;&lt;wsp:rsid wsp:val=&quot;00D42797&quot;/&gt;&lt;wsp:rsid wsp:val=&quot;00D511B9&quot;/&gt;&lt;wsp:rsid wsp:val=&quot;00D5139B&quot;/&gt;&lt;wsp:rsid wsp:val=&quot;00D5315C&quot;/&gt;&lt;wsp:rsid wsp:val=&quot;00D5466E&quot;/&gt;&lt;wsp:rsid wsp:val=&quot;00D572D5&quot;/&gt;&lt;wsp:rsid wsp:val=&quot;00D572D8&quot;/&gt;&lt;wsp:rsid wsp:val=&quot;00D6258C&quot;/&gt;&lt;wsp:rsid wsp:val=&quot;00D63945&quot;/&gt;&lt;wsp:rsid wsp:val=&quot;00D73D02&quot;/&gt;&lt;wsp:rsid wsp:val=&quot;00D73E93&quot;/&gt;&lt;wsp:rsid wsp:val=&quot;00D80390&quot;/&gt;&lt;wsp:rsid wsp:val=&quot;00D8098C&quot;/&gt;&lt;wsp:rsid wsp:val=&quot;00D837B8&quot;/&gt;&lt;wsp:rsid wsp:val=&quot;00D85138&quot;/&gt;&lt;wsp:rsid wsp:val=&quot;00D854E6&quot;/&gt;&lt;wsp:rsid wsp:val=&quot;00D85967&quot;/&gt;&lt;wsp:rsid wsp:val=&quot;00D86F01&quot;/&gt;&lt;wsp:rsid wsp:val=&quot;00D902A0&quot;/&gt;&lt;wsp:rsid wsp:val=&quot;00D92E2E&quot;/&gt;&lt;wsp:rsid wsp:val=&quot;00D939E1&quot;/&gt;&lt;wsp:rsid wsp:val=&quot;00D93C84&quot;/&gt;&lt;wsp:rsid wsp:val=&quot;00DA09EE&quot;/&gt;&lt;wsp:rsid wsp:val=&quot;00DA16DD&quot;/&gt;&lt;wsp:rsid wsp:val=&quot;00DA401B&quot;/&gt;&lt;wsp:rsid wsp:val=&quot;00DA4306&quot;/&gt;&lt;wsp:rsid wsp:val=&quot;00DA4471&quot;/&gt;&lt;wsp:rsid wsp:val=&quot;00DA5FDF&quot;/&gt;&lt;wsp:rsid wsp:val=&quot;00DB0B3D&quot;/&gt;&lt;wsp:rsid wsp:val=&quot;00DB13E4&quot;/&gt;&lt;wsp:rsid wsp:val=&quot;00DB1886&quot;/&gt;&lt;wsp:rsid wsp:val=&quot;00DB285B&quot;/&gt;&lt;wsp:rsid wsp:val=&quot;00DB6FED&quot;/&gt;&lt;wsp:rsid wsp:val=&quot;00DC3128&quot;/&gt;&lt;wsp:rsid wsp:val=&quot;00DC4765&quot;/&gt;&lt;wsp:rsid wsp:val=&quot;00DC7011&quot;/&gt;&lt;wsp:rsid wsp:val=&quot;00DD2FBA&quot;/&gt;&lt;wsp:rsid wsp:val=&quot;00DD5D2A&quot;/&gt;&lt;wsp:rsid wsp:val=&quot;00DD645B&quot;/&gt;&lt;wsp:rsid wsp:val=&quot;00DD7539&quot;/&gt;&lt;wsp:rsid wsp:val=&quot;00DE053C&quot;/&gt;&lt;wsp:rsid wsp:val=&quot;00DE2201&quot;/&gt;&lt;wsp:rsid wsp:val=&quot;00DE5B78&quot;/&gt;&lt;wsp:rsid wsp:val=&quot;00DE734E&quot;/&gt;&lt;wsp:rsid wsp:val=&quot;00DE76E9&quot;/&gt;&lt;wsp:rsid wsp:val=&quot;00DF0003&quot;/&gt;&lt;wsp:rsid wsp:val=&quot;00DF282A&quot;/&gt;&lt;wsp:rsid wsp:val=&quot;00DF45B2&quot;/&gt;&lt;wsp:rsid wsp:val=&quot;00DF5F34&quot;/&gt;&lt;wsp:rsid wsp:val=&quot;00DF6D6A&quot;/&gt;&lt;wsp:rsid wsp:val=&quot;00E0163C&quot;/&gt;&lt;wsp:rsid wsp:val=&quot;00E05713&quot;/&gt;&lt;wsp:rsid wsp:val=&quot;00E058E3&quot;/&gt;&lt;wsp:rsid wsp:val=&quot;00E06B92&quot;/&gt;&lt;wsp:rsid wsp:val=&quot;00E133B0&quot;/&gt;&lt;wsp:rsid wsp:val=&quot;00E1752F&quot;/&gt;&lt;wsp:rsid wsp:val=&quot;00E206FC&quot;/&gt;&lt;wsp:rsid wsp:val=&quot;00E212DC&quot;/&gt;&lt;wsp:rsid wsp:val=&quot;00E2144E&quot;/&gt;&lt;wsp:rsid wsp:val=&quot;00E23132&quot;/&gt;&lt;wsp:rsid wsp:val=&quot;00E24101&quot;/&gt;&lt;wsp:rsid wsp:val=&quot;00E24F78&quot;/&gt;&lt;wsp:rsid wsp:val=&quot;00E26E3C&quot;/&gt;&lt;wsp:rsid wsp:val=&quot;00E27269&quot;/&gt;&lt;wsp:rsid wsp:val=&quot;00E3431A&quot;/&gt;&lt;wsp:rsid wsp:val=&quot;00E352F2&quot;/&gt;&lt;wsp:rsid wsp:val=&quot;00E44D62&quot;/&gt;&lt;wsp:rsid wsp:val=&quot;00E53ABD&quot;/&gt;&lt;wsp:rsid wsp:val=&quot;00E53CAC&quot;/&gt;&lt;wsp:rsid wsp:val=&quot;00E552AF&quot;/&gt;&lt;wsp:rsid wsp:val=&quot;00E56B55&quot;/&gt;&lt;wsp:rsid wsp:val=&quot;00E56C8E&quot;/&gt;&lt;wsp:rsid wsp:val=&quot;00E62CF3&quot;/&gt;&lt;wsp:rsid wsp:val=&quot;00E6308F&quot;/&gt;&lt;wsp:rsid wsp:val=&quot;00E6547E&quot;/&gt;&lt;wsp:rsid wsp:val=&quot;00E65F77&quot;/&gt;&lt;wsp:rsid wsp:val=&quot;00E72195&quot;/&gt;&lt;wsp:rsid wsp:val=&quot;00E745BE&quot;/&gt;&lt;wsp:rsid wsp:val=&quot;00E749E5&quot;/&gt;&lt;wsp:rsid wsp:val=&quot;00E759E7&quot;/&gt;&lt;wsp:rsid wsp:val=&quot;00E800C9&quot;/&gt;&lt;wsp:rsid wsp:val=&quot;00E835D4&quot;/&gt;&lt;wsp:rsid wsp:val=&quot;00E86E4B&quot;/&gt;&lt;wsp:rsid wsp:val=&quot;00E86ECE&quot;/&gt;&lt;wsp:rsid wsp:val=&quot;00E87F15&quot;/&gt;&lt;wsp:rsid wsp:val=&quot;00E90343&quot;/&gt;&lt;wsp:rsid wsp:val=&quot;00E92ACB&quot;/&gt;&lt;wsp:rsid wsp:val=&quot;00E93801&quot;/&gt;&lt;wsp:rsid wsp:val=&quot;00E93BB5&quot;/&gt;&lt;wsp:rsid wsp:val=&quot;00E94466&quot;/&gt;&lt;wsp:rsid wsp:val=&quot;00E94665&quot;/&gt;&lt;wsp:rsid wsp:val=&quot;00E961B3&quot;/&gt;&lt;wsp:rsid wsp:val=&quot;00EA5D91&quot;/&gt;&lt;wsp:rsid wsp:val=&quot;00EA7398&quot;/&gt;&lt;wsp:rsid wsp:val=&quot;00EB09F9&quot;/&gt;&lt;wsp:rsid wsp:val=&quot;00EB1018&quot;/&gt;&lt;wsp:rsid wsp:val=&quot;00EB3A7C&quot;/&gt;&lt;wsp:rsid wsp:val=&quot;00EB486E&quot;/&gt;&lt;wsp:rsid wsp:val=&quot;00EB528B&quot;/&gt;&lt;wsp:rsid wsp:val=&quot;00EB58A3&quot;/&gt;&lt;wsp:rsid wsp:val=&quot;00EB5954&quot;/&gt;&lt;wsp:rsid wsp:val=&quot;00EB62B2&quot;/&gt;&lt;wsp:rsid wsp:val=&quot;00EC239A&quot;/&gt;&lt;wsp:rsid wsp:val=&quot;00EC6429&quot;/&gt;&lt;wsp:rsid wsp:val=&quot;00EC6604&quot;/&gt;&lt;wsp:rsid wsp:val=&quot;00EC7B68&quot;/&gt;&lt;wsp:rsid wsp:val=&quot;00ED04CC&quot;/&gt;&lt;wsp:rsid wsp:val=&quot;00ED0E92&quot;/&gt;&lt;wsp:rsid wsp:val=&quot;00ED37DF&quot;/&gt;&lt;wsp:rsid wsp:val=&quot;00ED4ACF&quot;/&gt;&lt;wsp:rsid wsp:val=&quot;00ED6F04&quot;/&gt;&lt;wsp:rsid wsp:val=&quot;00EE1CE2&quot;/&gt;&lt;wsp:rsid wsp:val=&quot;00EE2598&quot;/&gt;&lt;wsp:rsid wsp:val=&quot;00EF161F&quot;/&gt;&lt;wsp:rsid wsp:val=&quot;00EF3988&quot;/&gt;&lt;wsp:rsid wsp:val=&quot;00EF7AC3&quot;/&gt;&lt;wsp:rsid wsp:val=&quot;00F00AD1&quot;/&gt;&lt;wsp:rsid wsp:val=&quot;00F01323&quot;/&gt;&lt;wsp:rsid wsp:val=&quot;00F01DCF&quot;/&gt;&lt;wsp:rsid wsp:val=&quot;00F0564E&quot;/&gt;&lt;wsp:rsid wsp:val=&quot;00F057BA&quot;/&gt;&lt;wsp:rsid wsp:val=&quot;00F0648B&quot;/&gt;&lt;wsp:rsid wsp:val=&quot;00F1023F&quot;/&gt;&lt;wsp:rsid wsp:val=&quot;00F11302&quot;/&gt;&lt;wsp:rsid wsp:val=&quot;00F1492F&quot;/&gt;&lt;wsp:rsid wsp:val=&quot;00F14D5A&quot;/&gt;&lt;wsp:rsid wsp:val=&quot;00F20428&quot;/&gt;&lt;wsp:rsid wsp:val=&quot;00F204BA&quot;/&gt;&lt;wsp:rsid wsp:val=&quot;00F211D3&quot;/&gt;&lt;wsp:rsid wsp:val=&quot;00F21D67&quot;/&gt;&lt;wsp:rsid wsp:val=&quot;00F22A06&quot;/&gt;&lt;wsp:rsid wsp:val=&quot;00F22B5E&quot;/&gt;&lt;wsp:rsid wsp:val=&quot;00F24B5E&quot;/&gt;&lt;wsp:rsid wsp:val=&quot;00F255EF&quot;/&gt;&lt;wsp:rsid wsp:val=&quot;00F26159&quot;/&gt;&lt;wsp:rsid wsp:val=&quot;00F275D1&quot;/&gt;&lt;wsp:rsid wsp:val=&quot;00F306E8&quot;/&gt;&lt;wsp:rsid wsp:val=&quot;00F330E1&quot;/&gt;&lt;wsp:rsid wsp:val=&quot;00F34CC8&quot;/&gt;&lt;wsp:rsid wsp:val=&quot;00F37119&quot;/&gt;&lt;wsp:rsid wsp:val=&quot;00F425AA&quot;/&gt;&lt;wsp:rsid wsp:val=&quot;00F43AEF&quot;/&gt;&lt;wsp:rsid wsp:val=&quot;00F43E19&quot;/&gt;&lt;wsp:rsid wsp:val=&quot;00F44A58&quot;/&gt;&lt;wsp:rsid wsp:val=&quot;00F452B1&quot;/&gt;&lt;wsp:rsid wsp:val=&quot;00F527F0&quot;/&gt;&lt;wsp:rsid wsp:val=&quot;00F5391A&quot;/&gt;&lt;wsp:rsid wsp:val=&quot;00F5481B&quot;/&gt;&lt;wsp:rsid wsp:val=&quot;00F55EA0&quot;/&gt;&lt;wsp:rsid wsp:val=&quot;00F57F9B&quot;/&gt;&lt;wsp:rsid wsp:val=&quot;00F6066D&quot;/&gt;&lt;wsp:rsid wsp:val=&quot;00F651B4&quot;/&gt;&lt;wsp:rsid wsp:val=&quot;00F67C43&quot;/&gt;&lt;wsp:rsid wsp:val=&quot;00F7196E&quot;/&gt;&lt;wsp:rsid wsp:val=&quot;00F74376&quot;/&gt;&lt;wsp:rsid wsp:val=&quot;00F774ED&quot;/&gt;&lt;wsp:rsid wsp:val=&quot;00F83D1B&quot;/&gt;&lt;wsp:rsid wsp:val=&quot;00F852B1&quot;/&gt;&lt;wsp:rsid wsp:val=&quot;00F91DEB&quot;/&gt;&lt;wsp:rsid wsp:val=&quot;00F9393C&quot;/&gt;&lt;wsp:rsid wsp:val=&quot;00F94559&quot;/&gt;&lt;wsp:rsid wsp:val=&quot;00F95033&quot;/&gt;&lt;wsp:rsid wsp:val=&quot;00F96289&quot;/&gt;&lt;wsp:rsid wsp:val=&quot;00F97EBC&quot;/&gt;&lt;wsp:rsid wsp:val=&quot;00FA498E&quot;/&gt;&lt;wsp:rsid wsp:val=&quot;00FA5C4C&quot;/&gt;&lt;wsp:rsid wsp:val=&quot;00FA7295&quot;/&gt;&lt;wsp:rsid wsp:val=&quot;00FB1224&quot;/&gt;&lt;wsp:rsid wsp:val=&quot;00FB6EC6&quot;/&gt;&lt;wsp:rsid wsp:val=&quot;00FC2D30&quot;/&gt;&lt;wsp:rsid wsp:val=&quot;00FC430C&quot;/&gt;&lt;wsp:rsid wsp:val=&quot;00FC4449&quot;/&gt;&lt;wsp:rsid wsp:val=&quot;00FC5D05&quot;/&gt;&lt;wsp:rsid wsp:val=&quot;00FC6F4B&quot;/&gt;&lt;wsp:rsid wsp:val=&quot;00FD1590&quot;/&gt;&lt;wsp:rsid wsp:val=&quot;00FD377A&quot;/&gt;&lt;wsp:rsid wsp:val=&quot;00FD4D70&quot;/&gt;&lt;wsp:rsid wsp:val=&quot;00FD5A71&quot;/&gt;&lt;wsp:rsid wsp:val=&quot;00FD5F4A&quot;/&gt;&lt;wsp:rsid wsp:val=&quot;00FE102E&quot;/&gt;&lt;wsp:rsid wsp:val=&quot;00FE2B97&quot;/&gt;&lt;wsp:rsid wsp:val=&quot;00FE4102&quot;/&gt;&lt;wsp:rsid wsp:val=&quot;00FE475C&quot;/&gt;&lt;wsp:rsid wsp:val=&quot;00FE4D89&quot;/&gt;&lt;wsp:rsid wsp:val=&quot;00FE79E0&quot;/&gt;&lt;wsp:rsid wsp:val=&quot;00FF1F4E&quot;/&gt;&lt;wsp:rsid wsp:val=&quot;00FF2006&quot;/&gt;&lt;wsp:rsid wsp:val=&quot;00FF4CEE&quot;/&gt;&lt;/wsp:rsids&gt;&lt;/w:docPr&gt;&lt;w:body&gt;&lt;w:p wsp:rsidR=&quot;00000000&quot; wsp:rsidRDefault=&quot;00CF3373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              W&lt;/m:t&gt;&lt;/m:r&gt;&lt;/m:e&gt;&lt;m:sub&gt;&lt;m:r&gt;&lt;w:rPr&gt;&lt;w:rFonts w:ascii=&quot;Cambria Math&quot; w:h-ansi=&quot;Cambria Math&quot;/&gt;&lt;wx:font wx:val=&quot;Cambria Math&quot;/&gt;&lt;w:i/&gt;&lt;/w:rPr&gt;&lt;m:t&gt;Р­&lt;/m:t&gt;&lt;/m:r&gt;&lt;/m:sub&gt;&lt;/m:sSub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w:lang w:val=&quot;EN-US&quot;/&gt;&lt;/w:rPr&gt;&lt;m:t&gt;j&lt;/m:t&gt;&lt;/m:r&gt;&lt;m:r&gt;&lt;w:rPr&gt;&lt;w:rFonts w:ascii=&quot;Cambria Math&quot; w:h-ansi=&quot;Cambria Math&quot;/&gt;&lt;wx:font wx:val=&quot;Cambria Math&quot;/&gt;&lt;w:i/&gt;&lt;w:lang w:val=&quot;EN-US&quot;/&gt;&lt;/w:rPr&gt;&lt;w:sym w:font=&quot;Symbol&quot; w:char=&quot;F077&quot;/&gt;&lt;/m:r&gt;&lt;/m:e&gt;&lt;/m:d&gt;&lt;m:r&gt;&lt;w:rPr&gt;&lt;w:rFonts w:ascii=&quot;Cambria Math&quot; w:h-ansi=&quot;Cambria Math&quot;/&gt;&lt;wx:font wx:val=&quot;Cambria Math&quot;/&gt;&lt;w:i/&gt;&lt;/w:rPr&gt;&lt;m:t&gt;=&lt;/m:t&gt;&lt;/m:r&gt;&lt;m:nary&gt;&lt;m:naryPr&gt;&lt;m:chr m:val=&quot;в€‘&quot;/&gt;&lt;m:limLoc m:val=&quot;undOvr&quot;/&gt;&lt;m:ctrlPr&gt;&lt;w:rPr&gt;&lt;w:rFonts w:ascii=&quot;Cambria Math&quot; w:h-ansi=&quot;Cambria Math&quot;/&gt;&lt;wx:font wx:val=&quot;Cambria Math&quot;/&gt;&lt;w:i/&gt;&lt;/w:rPr&gt;&lt;/m:ctrlPr&gt;&lt;/m:naryPr&gt;&lt;m:sub&gt;&lt;m:r&gt;&lt;w:rPr&gt;&lt;w:rFonts w:ascii=&quot;Cambria Math&quot; w:h-ansi=&quot;Cambria Math&quot;/&gt;&lt;wx:font wx:val=&quot;Cambria Math&quot;/&gt;&lt;w:i/&gt;&lt;/w:rPr&gt;&lt;m:t&gt;i=1&lt;/m:t&gt;&lt;/m:r&gt;&lt;/m:sub&gt;&lt;m:sup&gt;&lt;m:r&gt;&lt;w:rPr&gt;&lt;w:rFonts w:ascii=&quot;Cambria Math&quot; w:h-ansi=&quot;Cambria Math&quot;/&gt;&lt;wx:font wx:val=&quot;Cambria Math&quot;/&gt;&lt;w:i/&gt;&lt;/w:rPr&gt;&lt;m:t&gt;n&lt;/m:t&gt;&lt;/m:r&gt;&lt;/m:sup&gt;&lt;m:e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W&lt;/m:t&gt;&lt;/m:r&gt;&lt;/m:e&gt;&lt;m:sub&gt;&lt;m:r&gt;&lt;w:rPr&gt;&lt;w:rFonts w:ascii=&quot;Cambria Math&quot; w:h-ansi=&quot;Cambria Math&quot;/&gt;&lt;wx:font wx:val=&quot;Cambria Math&quot;/&gt;&lt;w:i/&gt;&lt;/w:rPr&gt;&lt;m:t&gt;i&lt;/m:t&gt;&lt;/m:r&gt;&lt;/m:sub&gt;&lt;/m:sSub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j&lt;/m:t&gt;&lt;/m:r&gt;&lt;m:r&gt;&lt;w:rPr&gt;&lt;w:rFonts w:ascii=&quot;Cambria Math&quot; w:h-ansi=&quot;Cambria Math&quot;/&gt;&lt;wx:font wx:val=&quot;Cambria Math&quot;/&gt;&lt;w:i/&gt;&lt;/w:rPr&gt;&lt;w:sym w:font=&quot;Symbol&quot; w:char=&quot;F077&quot;/&gt;&lt;/m:r&gt;&lt;/m:e&gt;&lt;/m:d&gt;&lt;m:r&gt;&lt;w:rPr&gt;&lt;w:rFonts w:ascii=&quot;Cambria Math&quot; w:h-ansi=&quot;Cambria Math&quot;/&gt;&lt;wx:font wx:val=&quot;Cambria Math&quot;/&gt;&lt;w:i/&gt;&lt;w:lang w:val=&quot;EN-US&quot;/&gt;&lt;/w:rPr&gt;&lt;m:t&gt;.&lt;/m:t&gt;&lt;/m:r&gt;&lt;/m:e&gt;&lt;/m:nary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56" o:title="" chromakey="white"/>
                </v:shape>
              </w:pict>
            </w:r>
          </w:p>
        </w:tc>
        <w:tc>
          <w:tcPr>
            <w:tcW w:w="2232" w:type="dxa"/>
            <w:vAlign w:val="center"/>
          </w:tcPr>
          <w:p w:rsidR="00611459" w:rsidRPr="00232ECB" w:rsidRDefault="00611459" w:rsidP="00232ECB">
            <w:pPr>
              <w:ind w:firstLine="0"/>
              <w:jc w:val="right"/>
              <w:rPr>
                <w:lang w:val="en-US"/>
              </w:rPr>
            </w:pPr>
            <w:r w:rsidRPr="00232ECB">
              <w:rPr>
                <w:lang w:val="en-US"/>
              </w:rPr>
              <w:t>(14)</w:t>
            </w:r>
          </w:p>
        </w:tc>
      </w:tr>
    </w:tbl>
    <w:p w:rsidR="00611459" w:rsidRPr="00AF49CC" w:rsidRDefault="00611459" w:rsidP="0027698E">
      <w:r w:rsidRPr="00AF49CC">
        <w:t>Для указанного асинхронного двигателя на рисунках 7 и 8 привед</w:t>
      </w:r>
      <w:r w:rsidRPr="00AF49CC">
        <w:t>е</w:t>
      </w:r>
      <w:r w:rsidRPr="00AF49CC">
        <w:t xml:space="preserve">ны действительная и мнимая части частотной характеристики, полученные на основе предложенной методики при делении интервала переходного процесса на 6 участков. На этих же рисунках приведены действительная и мнимая части частотной характеристики, полученные на основе модели этого двигателя. </w:t>
      </w:r>
    </w:p>
    <w:p w:rsidR="00611459" w:rsidRPr="00AF49CC" w:rsidRDefault="00611459" w:rsidP="009D63E8">
      <w:pPr>
        <w:ind w:firstLine="0"/>
        <w:jc w:val="center"/>
        <w:rPr>
          <w:lang w:val="en-US"/>
        </w:rPr>
      </w:pPr>
      <w:r w:rsidRPr="00AF49CC">
        <w:object w:dxaOrig="5050" w:dyaOrig="6737">
          <v:shape id="_x0000_i1081" type="#_x0000_t75" style="width:277.8pt;height:373.8pt" o:ole="">
            <v:imagedata r:id="rId57" o:title=""/>
          </v:shape>
          <o:OLEObject Type="Embed" ProgID="CorelDRAW.Graphic.12" ShapeID="_x0000_i1081" DrawAspect="Content" ObjectID="_1568569660" r:id="rId58"/>
        </w:object>
      </w:r>
    </w:p>
    <w:p w:rsidR="00611459" w:rsidRPr="00AF49CC" w:rsidRDefault="00611459" w:rsidP="001852B3">
      <w:pPr>
        <w:spacing w:line="240" w:lineRule="auto"/>
        <w:ind w:firstLine="0"/>
        <w:jc w:val="left"/>
      </w:pPr>
      <w:r w:rsidRPr="00AF49CC">
        <w:t xml:space="preserve">                                                        1 – эксперимент</w:t>
      </w:r>
    </w:p>
    <w:p w:rsidR="00611459" w:rsidRPr="00AF49CC" w:rsidRDefault="00611459" w:rsidP="001852B3">
      <w:pPr>
        <w:spacing w:line="240" w:lineRule="auto"/>
        <w:ind w:firstLine="0"/>
        <w:jc w:val="left"/>
      </w:pPr>
      <w:r w:rsidRPr="00AF49CC">
        <w:t xml:space="preserve">                                                        2 – модель</w:t>
      </w:r>
    </w:p>
    <w:p w:rsidR="00611459" w:rsidRPr="00AF49CC" w:rsidRDefault="00611459" w:rsidP="001852B3">
      <w:pPr>
        <w:spacing w:line="240" w:lineRule="auto"/>
        <w:ind w:firstLine="0"/>
        <w:jc w:val="left"/>
      </w:pPr>
      <w:r w:rsidRPr="00AF49CC">
        <w:t xml:space="preserve">                      Рисунок 7 – Действительная часть частотной характеристики</w:t>
      </w:r>
    </w:p>
    <w:p w:rsidR="00611459" w:rsidRPr="00AF49CC" w:rsidRDefault="00611459" w:rsidP="001852B3">
      <w:pPr>
        <w:spacing w:line="240" w:lineRule="auto"/>
        <w:ind w:firstLine="0"/>
        <w:jc w:val="left"/>
      </w:pPr>
      <w:r w:rsidRPr="00AF49CC">
        <w:t xml:space="preserve">                      асинхронного двигателя типа А-12-52-4</w:t>
      </w:r>
    </w:p>
    <w:p w:rsidR="00611459" w:rsidRPr="00AF49CC" w:rsidRDefault="00611459" w:rsidP="009D63E8">
      <w:pPr>
        <w:ind w:firstLine="0"/>
        <w:jc w:val="center"/>
      </w:pPr>
      <w:r w:rsidRPr="00AF49CC">
        <w:object w:dxaOrig="5251" w:dyaOrig="6567">
          <v:shape id="_x0000_i1082" type="#_x0000_t75" style="width:322.8pt;height:400.8pt" o:ole="">
            <v:imagedata r:id="rId59" o:title=""/>
          </v:shape>
          <o:OLEObject Type="Embed" ProgID="CorelDRAW.Graphic.12" ShapeID="_x0000_i1082" DrawAspect="Content" ObjectID="_1568569661" r:id="rId60"/>
        </w:object>
      </w:r>
    </w:p>
    <w:p w:rsidR="00611459" w:rsidRPr="00AF49CC" w:rsidRDefault="00611459" w:rsidP="009D63E8">
      <w:pPr>
        <w:ind w:firstLine="0"/>
        <w:jc w:val="left"/>
      </w:pPr>
    </w:p>
    <w:p w:rsidR="00611459" w:rsidRPr="00AF49CC" w:rsidRDefault="00611459" w:rsidP="009D63E8">
      <w:pPr>
        <w:ind w:firstLine="0"/>
        <w:jc w:val="left"/>
      </w:pPr>
      <w:r w:rsidRPr="00AF49CC">
        <w:t xml:space="preserve">                                                        1 – эксперимент</w:t>
      </w:r>
    </w:p>
    <w:p w:rsidR="00611459" w:rsidRPr="00AF49CC" w:rsidRDefault="00611459" w:rsidP="009D63E8">
      <w:pPr>
        <w:ind w:firstLine="0"/>
        <w:jc w:val="left"/>
      </w:pPr>
      <w:r w:rsidRPr="00AF49CC">
        <w:t xml:space="preserve">                                                        2 – модель</w:t>
      </w:r>
    </w:p>
    <w:p w:rsidR="00611459" w:rsidRPr="00AF49CC" w:rsidRDefault="00611459" w:rsidP="009D63E8">
      <w:pPr>
        <w:ind w:firstLine="0"/>
        <w:jc w:val="left"/>
      </w:pPr>
    </w:p>
    <w:p w:rsidR="00611459" w:rsidRPr="00AF49CC" w:rsidRDefault="00611459" w:rsidP="009D63E8">
      <w:pPr>
        <w:ind w:firstLine="0"/>
        <w:jc w:val="left"/>
      </w:pPr>
      <w:r w:rsidRPr="00AF49CC">
        <w:t xml:space="preserve">                                 Рисунок 8 – Мнимая часть частотной характеристики</w:t>
      </w:r>
    </w:p>
    <w:p w:rsidR="00611459" w:rsidRPr="00AF49CC" w:rsidRDefault="00611459" w:rsidP="009D63E8">
      <w:pPr>
        <w:ind w:firstLine="0"/>
        <w:jc w:val="left"/>
      </w:pPr>
      <w:r w:rsidRPr="00AF49CC">
        <w:t xml:space="preserve">                                 асинхронного двигателя типа А-12-52-4</w:t>
      </w:r>
    </w:p>
    <w:p w:rsidR="00611459" w:rsidRPr="00AF49CC" w:rsidRDefault="00611459" w:rsidP="009D63E8">
      <w:pPr>
        <w:ind w:firstLine="0"/>
        <w:jc w:val="center"/>
      </w:pPr>
    </w:p>
    <w:p w:rsidR="00611459" w:rsidRPr="00AF49CC" w:rsidRDefault="00611459" w:rsidP="006B2B5C">
      <w:r w:rsidRPr="00AF49CC">
        <w:t>В результате данного исследования получена эффективная и простая методика, позволяющая на основе полученной экспериментально осцилл</w:t>
      </w:r>
      <w:r w:rsidRPr="00AF49CC">
        <w:t>о</w:t>
      </w:r>
      <w:r w:rsidRPr="00AF49CC">
        <w:t>граммы пуска высоковольтного асинхронного двигателя сформировать его частотную характеристику, которая позволяет повысить точность расчетов переходных процессов.</w:t>
      </w:r>
    </w:p>
    <w:p w:rsidR="00611459" w:rsidRPr="00AF49CC" w:rsidRDefault="00611459" w:rsidP="00FE475C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AF49CC">
        <w:rPr>
          <w:b/>
          <w:sz w:val="24"/>
          <w:szCs w:val="24"/>
        </w:rPr>
        <w:t>Список литературы</w:t>
      </w:r>
    </w:p>
    <w:p w:rsidR="00611459" w:rsidRPr="00EE2598" w:rsidRDefault="00611459" w:rsidP="00FE475C">
      <w:pPr>
        <w:spacing w:line="240" w:lineRule="auto"/>
        <w:ind w:firstLine="0"/>
        <w:jc w:val="center"/>
        <w:rPr>
          <w:sz w:val="24"/>
          <w:szCs w:val="24"/>
        </w:rPr>
      </w:pPr>
    </w:p>
    <w:p w:rsidR="00611459" w:rsidRPr="00EE2598" w:rsidRDefault="00611459" w:rsidP="003D15CB">
      <w:pPr>
        <w:spacing w:line="240" w:lineRule="auto"/>
        <w:rPr>
          <w:spacing w:val="4"/>
          <w:sz w:val="24"/>
          <w:szCs w:val="24"/>
        </w:rPr>
      </w:pPr>
      <w:r w:rsidRPr="00EE2598">
        <w:rPr>
          <w:spacing w:val="4"/>
          <w:sz w:val="24"/>
          <w:szCs w:val="24"/>
        </w:rPr>
        <w:t xml:space="preserve">1. Ковач К.П., Рац И. Переходные процессы в машинах переменного тока. – М.-Л.: Госэнергоиздат, 1963. – 744 с. </w:t>
      </w:r>
    </w:p>
    <w:p w:rsidR="00611459" w:rsidRPr="00EE2598" w:rsidRDefault="00611459" w:rsidP="003D15CB">
      <w:pPr>
        <w:spacing w:line="240" w:lineRule="auto"/>
        <w:rPr>
          <w:spacing w:val="4"/>
          <w:sz w:val="24"/>
          <w:szCs w:val="24"/>
        </w:rPr>
      </w:pPr>
      <w:r w:rsidRPr="00EE2598">
        <w:rPr>
          <w:spacing w:val="4"/>
          <w:sz w:val="24"/>
          <w:szCs w:val="24"/>
        </w:rPr>
        <w:t>2. Математическое моделирование высоковольтных асинхронных двигателей предприятий по переработке сельскохозяйственной продукции / Б.А. Коробейников, А.И. Ищенко, А.М. Смаглиев  и др. // Политематический сетевой электронный нау</w:t>
      </w:r>
      <w:r w:rsidRPr="00EE2598">
        <w:rPr>
          <w:spacing w:val="4"/>
          <w:sz w:val="24"/>
          <w:szCs w:val="24"/>
        </w:rPr>
        <w:t>ч</w:t>
      </w:r>
      <w:r w:rsidRPr="00EE2598">
        <w:rPr>
          <w:spacing w:val="4"/>
          <w:sz w:val="24"/>
          <w:szCs w:val="24"/>
        </w:rPr>
        <w:t>ный журнал Кубанского государственного аграрного университета (Научный жу</w:t>
      </w:r>
      <w:r w:rsidRPr="00EE2598">
        <w:rPr>
          <w:spacing w:val="4"/>
          <w:sz w:val="24"/>
          <w:szCs w:val="24"/>
        </w:rPr>
        <w:t>р</w:t>
      </w:r>
      <w:r w:rsidRPr="00EE2598">
        <w:rPr>
          <w:spacing w:val="4"/>
          <w:sz w:val="24"/>
          <w:szCs w:val="24"/>
        </w:rPr>
        <w:t>нал КубГАУ) [Электронный ресурс]. – Краснодар: КубГАУ, 2015. – №06(110). С. 531 – 541. – IDA [article ID]: 1101506036. – Режим доступа: http://ej.kubagro.ru/2015/06/pdf/36.pdf, 0,688 у.п.л.</w:t>
      </w:r>
    </w:p>
    <w:p w:rsidR="00611459" w:rsidRPr="00EE2598" w:rsidRDefault="00611459" w:rsidP="003D15CB">
      <w:pPr>
        <w:spacing w:line="240" w:lineRule="auto"/>
        <w:rPr>
          <w:spacing w:val="4"/>
          <w:sz w:val="24"/>
          <w:szCs w:val="24"/>
        </w:rPr>
      </w:pPr>
      <w:r w:rsidRPr="00EE2598">
        <w:rPr>
          <w:spacing w:val="4"/>
          <w:sz w:val="24"/>
          <w:szCs w:val="24"/>
        </w:rPr>
        <w:t>3. Моделирование глубокопазных асинхронных двигателей систем электр</w:t>
      </w:r>
      <w:r w:rsidRPr="00EE2598">
        <w:rPr>
          <w:spacing w:val="4"/>
          <w:sz w:val="24"/>
          <w:szCs w:val="24"/>
        </w:rPr>
        <w:t>о</w:t>
      </w:r>
      <w:r w:rsidRPr="00EE2598">
        <w:rPr>
          <w:spacing w:val="4"/>
          <w:sz w:val="24"/>
          <w:szCs w:val="24"/>
        </w:rPr>
        <w:t>снабжения сахарных заводов / Б.А. Коробейников, А.И. Ищенко, А.М. Смаглиев, И.В. Ольшанская // Политематический сетевой электронный научный журнал К</w:t>
      </w:r>
      <w:r w:rsidRPr="00EE2598">
        <w:rPr>
          <w:spacing w:val="4"/>
          <w:sz w:val="24"/>
          <w:szCs w:val="24"/>
        </w:rPr>
        <w:t>у</w:t>
      </w:r>
      <w:r w:rsidRPr="00EE2598">
        <w:rPr>
          <w:spacing w:val="4"/>
          <w:sz w:val="24"/>
          <w:szCs w:val="24"/>
        </w:rPr>
        <w:t>банского государственного аграрного университета (Научный журнал КубГАУ) [Электронный ресурс]. – Краснодар: КубГАУ, 2016. – №08(122). С. 642 – 655. – IDA [article ID]: 1221608044. – Режим доступа: http://ej.kubagro.ru/2016/08/pdf/44.pdf, 0,875 у.п.л.</w:t>
      </w:r>
    </w:p>
    <w:p w:rsidR="00611459" w:rsidRPr="00EE2598" w:rsidRDefault="00611459" w:rsidP="00FE475C">
      <w:pPr>
        <w:spacing w:line="240" w:lineRule="auto"/>
        <w:ind w:firstLine="700"/>
        <w:rPr>
          <w:sz w:val="24"/>
          <w:szCs w:val="24"/>
        </w:rPr>
      </w:pPr>
    </w:p>
    <w:p w:rsidR="00611459" w:rsidRPr="00D86F01" w:rsidRDefault="00611459" w:rsidP="007F6A4D">
      <w:pPr>
        <w:spacing w:line="240" w:lineRule="auto"/>
        <w:ind w:firstLine="0"/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References</w:t>
      </w:r>
    </w:p>
    <w:p w:rsidR="00611459" w:rsidRPr="00EE2598" w:rsidRDefault="00611459" w:rsidP="007F6A4D">
      <w:pPr>
        <w:tabs>
          <w:tab w:val="num" w:pos="0"/>
          <w:tab w:val="left" w:pos="2608"/>
        </w:tabs>
        <w:jc w:val="center"/>
        <w:rPr>
          <w:sz w:val="24"/>
          <w:szCs w:val="24"/>
          <w:lang w:val="en-US"/>
        </w:rPr>
      </w:pPr>
    </w:p>
    <w:p w:rsidR="00611459" w:rsidRPr="00EE2598" w:rsidRDefault="00611459" w:rsidP="003D15CB">
      <w:pPr>
        <w:spacing w:line="240" w:lineRule="auto"/>
        <w:rPr>
          <w:sz w:val="24"/>
          <w:szCs w:val="24"/>
          <w:lang w:val="en-US"/>
        </w:rPr>
      </w:pPr>
      <w:r w:rsidRPr="00EE2598">
        <w:rPr>
          <w:sz w:val="24"/>
          <w:szCs w:val="24"/>
          <w:lang w:val="en-US"/>
        </w:rPr>
        <w:t xml:space="preserve">1. Kovach K.P., Rac I. Perehodnye processy v mashinah peremennogo toka. – M.-L.: Gosjenergoizdat, 1963. – 744 s. </w:t>
      </w:r>
    </w:p>
    <w:p w:rsidR="00611459" w:rsidRPr="00EE2598" w:rsidRDefault="00611459" w:rsidP="003D15CB">
      <w:pPr>
        <w:spacing w:line="240" w:lineRule="auto"/>
        <w:rPr>
          <w:sz w:val="24"/>
          <w:szCs w:val="24"/>
          <w:lang w:val="en-US"/>
        </w:rPr>
      </w:pPr>
      <w:r w:rsidRPr="00EE2598">
        <w:rPr>
          <w:sz w:val="24"/>
          <w:szCs w:val="24"/>
          <w:lang w:val="en-US"/>
        </w:rPr>
        <w:t>2. Matematicheskoe modelirovanie vysokovol'tnyh asinhronnyh dvigatelej predpriyatij po pererabotke sel'skohozyajstvennoj produkcii / B.A. Korobejnikov, A.I. Ishchenko, A.M. Smagliev  i dr. // Politematicheskij setevoj ehlektronnyj nauchnyj zhurnal Kubanskogo gos</w:t>
      </w:r>
      <w:r w:rsidRPr="00EE2598">
        <w:rPr>
          <w:sz w:val="24"/>
          <w:szCs w:val="24"/>
          <w:lang w:val="en-US"/>
        </w:rPr>
        <w:t>u</w:t>
      </w:r>
      <w:r w:rsidRPr="00EE2598">
        <w:rPr>
          <w:sz w:val="24"/>
          <w:szCs w:val="24"/>
          <w:lang w:val="en-US"/>
        </w:rPr>
        <w:t>darstvennogo agrarnogo universiteta (Nauchnyj zhurnal KubGAU) [EHlektronnyj resurs]. – Krasnodar: KubGAU, 2015. – №06(110). S. 531 – 541. – IDA [article ID]: 1101506036. – Rezhim dostupa: http://ej.kubagro.ru/2015/06/pdf/36.pdf, 0,688 u.p.l.</w:t>
      </w:r>
    </w:p>
    <w:p w:rsidR="00611459" w:rsidRPr="002C6ED6" w:rsidRDefault="00611459" w:rsidP="003D15CB">
      <w:pPr>
        <w:spacing w:line="240" w:lineRule="auto"/>
        <w:rPr>
          <w:sz w:val="24"/>
          <w:szCs w:val="24"/>
          <w:lang w:val="en-US"/>
        </w:rPr>
      </w:pPr>
      <w:r w:rsidRPr="00EE2598">
        <w:rPr>
          <w:sz w:val="24"/>
          <w:szCs w:val="24"/>
          <w:lang w:val="en-US"/>
        </w:rPr>
        <w:t>3. Modelirovanie glubokopaznyh asinhronnyh dvigatelej sistem ehlektrosnabzheniya saharnyh zavodov / B.A. Korobejnikov, A.I. Ishchenko, A.M. Smagliev, I.V. Ol'shanskaya // Politematicheskij setevoj ehlektronnyj nauchnyj zhurnal Kubanskogo gosudarstvennogo agrarnogo universiteta (Nauchnyj zhurnal KubGAU) [EHlektronnyj resurs]. – Krasnodar: KubGAU, 2016. – №08(122). S. 642 – 655. – IDA [article ID]: 1221608044. – Rezhim do</w:t>
      </w:r>
      <w:r w:rsidRPr="00EE2598">
        <w:rPr>
          <w:sz w:val="24"/>
          <w:szCs w:val="24"/>
          <w:lang w:val="en-US"/>
        </w:rPr>
        <w:t>s</w:t>
      </w:r>
      <w:r w:rsidRPr="00EE2598">
        <w:rPr>
          <w:sz w:val="24"/>
          <w:szCs w:val="24"/>
          <w:lang w:val="en-US"/>
        </w:rPr>
        <w:t>tupa: http://ej.kubagro.ru/2016/08/pdf/44.pdf, 0,875 u.p.l.</w:t>
      </w:r>
    </w:p>
    <w:sectPr w:rsidR="00611459" w:rsidRPr="002C6ED6" w:rsidSect="00212F04">
      <w:headerReference w:type="even" r:id="rId61"/>
      <w:headerReference w:type="default" r:id="rId62"/>
      <w:footerReference w:type="default" r:id="rId63"/>
      <w:pgSz w:w="11906" w:h="16838"/>
      <w:pgMar w:top="1418" w:right="1418" w:bottom="1418" w:left="1418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1459" w:rsidRDefault="00611459" w:rsidP="00C529BA">
      <w:pPr>
        <w:spacing w:line="240" w:lineRule="auto"/>
      </w:pPr>
      <w:r>
        <w:separator/>
      </w:r>
    </w:p>
  </w:endnote>
  <w:endnote w:type="continuationSeparator" w:id="0">
    <w:p w:rsidR="00611459" w:rsidRDefault="00611459" w:rsidP="00C529B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459" w:rsidRPr="001A4AA2" w:rsidRDefault="00611459" w:rsidP="001A4AA2">
    <w:pPr>
      <w:pStyle w:val="Footer"/>
      <w:ind w:firstLine="0"/>
      <w:rPr>
        <w:sz w:val="24"/>
        <w:szCs w:val="24"/>
        <w:lang w:val="en-US"/>
      </w:rPr>
    </w:pPr>
    <w:r w:rsidRPr="001A4AA2">
      <w:rPr>
        <w:sz w:val="24"/>
        <w:szCs w:val="24"/>
      </w:rPr>
      <w:t>http://ej.kubagro.ru/20</w:t>
    </w:r>
    <w:r w:rsidRPr="001A4AA2">
      <w:rPr>
        <w:sz w:val="24"/>
        <w:szCs w:val="24"/>
        <w:lang w:val="en-US"/>
      </w:rPr>
      <w:t>17</w:t>
    </w:r>
    <w:r w:rsidRPr="001A4AA2">
      <w:rPr>
        <w:sz w:val="24"/>
        <w:szCs w:val="24"/>
      </w:rPr>
      <w:t>/</w:t>
    </w:r>
    <w:r w:rsidRPr="001A4AA2">
      <w:rPr>
        <w:sz w:val="24"/>
        <w:szCs w:val="24"/>
        <w:lang w:val="en-US"/>
      </w:rPr>
      <w:t>07</w:t>
    </w:r>
    <w:r w:rsidRPr="001A4AA2">
      <w:rPr>
        <w:sz w:val="24"/>
        <w:szCs w:val="24"/>
      </w:rPr>
      <w:t>/pdf/</w:t>
    </w:r>
    <w:r w:rsidRPr="001A4AA2">
      <w:rPr>
        <w:sz w:val="24"/>
        <w:szCs w:val="24"/>
        <w:lang w:val="en-US"/>
      </w:rPr>
      <w:t>82</w:t>
    </w:r>
    <w:r w:rsidRPr="001A4AA2">
      <w:rPr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1459" w:rsidRDefault="00611459" w:rsidP="00C529BA">
      <w:pPr>
        <w:spacing w:line="240" w:lineRule="auto"/>
      </w:pPr>
      <w:r>
        <w:separator/>
      </w:r>
    </w:p>
  </w:footnote>
  <w:footnote w:type="continuationSeparator" w:id="0">
    <w:p w:rsidR="00611459" w:rsidRDefault="00611459" w:rsidP="00C529B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459" w:rsidRDefault="00611459" w:rsidP="001F258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11459" w:rsidRDefault="00611459" w:rsidP="00CB5F6A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459" w:rsidRDefault="00611459" w:rsidP="001F258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>
      <w:rPr>
        <w:rStyle w:val="PageNumber"/>
      </w:rPr>
      <w:fldChar w:fldCharType="end"/>
    </w:r>
  </w:p>
  <w:p w:rsidR="00611459" w:rsidRPr="00CB5F6A" w:rsidRDefault="00611459" w:rsidP="00CB5F6A">
    <w:pPr>
      <w:pStyle w:val="Header"/>
      <w:ind w:right="360" w:firstLine="0"/>
      <w:rPr>
        <w:lang w:val="en-US"/>
      </w:rPr>
    </w:pPr>
    <w:r w:rsidRPr="00537571">
      <w:rPr>
        <w:sz w:val="24"/>
        <w:szCs w:val="24"/>
      </w:rPr>
      <w:t>Научный журнал КубГАУ, №</w:t>
    </w:r>
    <w:r w:rsidRPr="00537571">
      <w:rPr>
        <w:sz w:val="24"/>
        <w:szCs w:val="24"/>
        <w:lang w:val="en-US"/>
      </w:rPr>
      <w:t>131</w:t>
    </w:r>
    <w:r w:rsidRPr="00537571">
      <w:rPr>
        <w:sz w:val="24"/>
        <w:szCs w:val="24"/>
      </w:rPr>
      <w:t>(</w:t>
    </w:r>
    <w:r w:rsidRPr="00537571">
      <w:rPr>
        <w:sz w:val="24"/>
        <w:szCs w:val="24"/>
        <w:lang w:val="en-US"/>
      </w:rPr>
      <w:t>07</w:t>
    </w:r>
    <w:r w:rsidRPr="00537571">
      <w:rPr>
        <w:sz w:val="24"/>
        <w:szCs w:val="24"/>
      </w:rPr>
      <w:t>), 20</w:t>
    </w:r>
    <w:r w:rsidRPr="00537571">
      <w:rPr>
        <w:sz w:val="24"/>
        <w:szCs w:val="24"/>
        <w:lang w:val="en-US"/>
      </w:rPr>
      <w:t>17</w:t>
    </w:r>
    <w:r w:rsidRPr="00537571">
      <w:rPr>
        <w:sz w:val="24"/>
        <w:szCs w:val="24"/>
      </w:rPr>
      <w:t xml:space="preserve"> года</w:t>
    </w:r>
  </w:p>
  <w:p w:rsidR="00611459" w:rsidRDefault="0061145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hyphenationZone w:val="357"/>
  <w:doNotHyphenateCaps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2F04"/>
    <w:rsid w:val="00000DC8"/>
    <w:rsid w:val="00012B88"/>
    <w:rsid w:val="0001427E"/>
    <w:rsid w:val="00015252"/>
    <w:rsid w:val="000155E9"/>
    <w:rsid w:val="00015E30"/>
    <w:rsid w:val="00022AB5"/>
    <w:rsid w:val="000256B4"/>
    <w:rsid w:val="00025EA1"/>
    <w:rsid w:val="00027082"/>
    <w:rsid w:val="00027691"/>
    <w:rsid w:val="00036A2C"/>
    <w:rsid w:val="00042390"/>
    <w:rsid w:val="00042E84"/>
    <w:rsid w:val="00043FE4"/>
    <w:rsid w:val="000611FE"/>
    <w:rsid w:val="00062582"/>
    <w:rsid w:val="00062A36"/>
    <w:rsid w:val="00065241"/>
    <w:rsid w:val="0006644D"/>
    <w:rsid w:val="0006702A"/>
    <w:rsid w:val="000675EB"/>
    <w:rsid w:val="00087B2D"/>
    <w:rsid w:val="000907B6"/>
    <w:rsid w:val="00091354"/>
    <w:rsid w:val="000A12F2"/>
    <w:rsid w:val="000A25DB"/>
    <w:rsid w:val="000A460E"/>
    <w:rsid w:val="000A51EB"/>
    <w:rsid w:val="000A71C2"/>
    <w:rsid w:val="000A7E67"/>
    <w:rsid w:val="000B00A6"/>
    <w:rsid w:val="000B01F7"/>
    <w:rsid w:val="000B1930"/>
    <w:rsid w:val="000B25DD"/>
    <w:rsid w:val="000B2D25"/>
    <w:rsid w:val="000B3A07"/>
    <w:rsid w:val="000C1BE1"/>
    <w:rsid w:val="000C35F6"/>
    <w:rsid w:val="000C5152"/>
    <w:rsid w:val="000D1B58"/>
    <w:rsid w:val="000D5650"/>
    <w:rsid w:val="000D7AB9"/>
    <w:rsid w:val="000E198A"/>
    <w:rsid w:val="000E2F97"/>
    <w:rsid w:val="000E3F01"/>
    <w:rsid w:val="000E4D61"/>
    <w:rsid w:val="000E52CD"/>
    <w:rsid w:val="000E66AA"/>
    <w:rsid w:val="000F1665"/>
    <w:rsid w:val="000F4D3A"/>
    <w:rsid w:val="000F50B4"/>
    <w:rsid w:val="000F70AC"/>
    <w:rsid w:val="001018AE"/>
    <w:rsid w:val="001024DC"/>
    <w:rsid w:val="00102CCB"/>
    <w:rsid w:val="001056BE"/>
    <w:rsid w:val="00110D34"/>
    <w:rsid w:val="00130DFF"/>
    <w:rsid w:val="00132126"/>
    <w:rsid w:val="001346A0"/>
    <w:rsid w:val="001366CF"/>
    <w:rsid w:val="00137164"/>
    <w:rsid w:val="00137B68"/>
    <w:rsid w:val="00137FC8"/>
    <w:rsid w:val="0014268D"/>
    <w:rsid w:val="00146764"/>
    <w:rsid w:val="00146F62"/>
    <w:rsid w:val="001505E1"/>
    <w:rsid w:val="00150A3C"/>
    <w:rsid w:val="00150A53"/>
    <w:rsid w:val="00151F4A"/>
    <w:rsid w:val="001632B0"/>
    <w:rsid w:val="001654F0"/>
    <w:rsid w:val="00166743"/>
    <w:rsid w:val="00171F73"/>
    <w:rsid w:val="00174F60"/>
    <w:rsid w:val="001800F0"/>
    <w:rsid w:val="001852B3"/>
    <w:rsid w:val="001864B6"/>
    <w:rsid w:val="001930CB"/>
    <w:rsid w:val="001A0EC0"/>
    <w:rsid w:val="001A207B"/>
    <w:rsid w:val="001A4AA2"/>
    <w:rsid w:val="001A535A"/>
    <w:rsid w:val="001B2A26"/>
    <w:rsid w:val="001B59BF"/>
    <w:rsid w:val="001C1E84"/>
    <w:rsid w:val="001C520D"/>
    <w:rsid w:val="001C5731"/>
    <w:rsid w:val="001D28EA"/>
    <w:rsid w:val="001D5300"/>
    <w:rsid w:val="001E18B9"/>
    <w:rsid w:val="001E1F66"/>
    <w:rsid w:val="001E6525"/>
    <w:rsid w:val="001E7283"/>
    <w:rsid w:val="001E73BA"/>
    <w:rsid w:val="001E7492"/>
    <w:rsid w:val="001F06A3"/>
    <w:rsid w:val="001F16E3"/>
    <w:rsid w:val="001F258E"/>
    <w:rsid w:val="001F42F0"/>
    <w:rsid w:val="001F566A"/>
    <w:rsid w:val="001F7425"/>
    <w:rsid w:val="001F77D0"/>
    <w:rsid w:val="0020042E"/>
    <w:rsid w:val="00202A19"/>
    <w:rsid w:val="00204D50"/>
    <w:rsid w:val="00204DE9"/>
    <w:rsid w:val="002052D5"/>
    <w:rsid w:val="002101D9"/>
    <w:rsid w:val="00210E90"/>
    <w:rsid w:val="002111DA"/>
    <w:rsid w:val="00211533"/>
    <w:rsid w:val="00212F04"/>
    <w:rsid w:val="0021397F"/>
    <w:rsid w:val="002174DC"/>
    <w:rsid w:val="002256F9"/>
    <w:rsid w:val="00225757"/>
    <w:rsid w:val="00225891"/>
    <w:rsid w:val="00227272"/>
    <w:rsid w:val="00230031"/>
    <w:rsid w:val="00231A08"/>
    <w:rsid w:val="00232BF3"/>
    <w:rsid w:val="00232ECB"/>
    <w:rsid w:val="00234D66"/>
    <w:rsid w:val="00240F05"/>
    <w:rsid w:val="00242F0B"/>
    <w:rsid w:val="00244855"/>
    <w:rsid w:val="00244BA0"/>
    <w:rsid w:val="00246149"/>
    <w:rsid w:val="002472B5"/>
    <w:rsid w:val="00250440"/>
    <w:rsid w:val="002504F8"/>
    <w:rsid w:val="002600C8"/>
    <w:rsid w:val="00260B3D"/>
    <w:rsid w:val="002632A4"/>
    <w:rsid w:val="00271A81"/>
    <w:rsid w:val="00273B17"/>
    <w:rsid w:val="0027698E"/>
    <w:rsid w:val="002779D1"/>
    <w:rsid w:val="00281B18"/>
    <w:rsid w:val="002824F5"/>
    <w:rsid w:val="00284725"/>
    <w:rsid w:val="00290D00"/>
    <w:rsid w:val="00291EE8"/>
    <w:rsid w:val="00292FEE"/>
    <w:rsid w:val="00294426"/>
    <w:rsid w:val="002A0544"/>
    <w:rsid w:val="002A06FF"/>
    <w:rsid w:val="002A077C"/>
    <w:rsid w:val="002A1247"/>
    <w:rsid w:val="002A3F2A"/>
    <w:rsid w:val="002A477C"/>
    <w:rsid w:val="002A66A7"/>
    <w:rsid w:val="002A686D"/>
    <w:rsid w:val="002B04A0"/>
    <w:rsid w:val="002B2856"/>
    <w:rsid w:val="002B2A11"/>
    <w:rsid w:val="002B2A18"/>
    <w:rsid w:val="002C4945"/>
    <w:rsid w:val="002C5850"/>
    <w:rsid w:val="002C6ED6"/>
    <w:rsid w:val="002C7254"/>
    <w:rsid w:val="002D5084"/>
    <w:rsid w:val="002D5E95"/>
    <w:rsid w:val="002D5FF8"/>
    <w:rsid w:val="002E7A2B"/>
    <w:rsid w:val="002F0033"/>
    <w:rsid w:val="002F4B1D"/>
    <w:rsid w:val="002F5748"/>
    <w:rsid w:val="002F5E41"/>
    <w:rsid w:val="002F7BF9"/>
    <w:rsid w:val="0030107F"/>
    <w:rsid w:val="00301B36"/>
    <w:rsid w:val="00302069"/>
    <w:rsid w:val="003063F0"/>
    <w:rsid w:val="00306980"/>
    <w:rsid w:val="003103B7"/>
    <w:rsid w:val="00316734"/>
    <w:rsid w:val="00317380"/>
    <w:rsid w:val="00317F18"/>
    <w:rsid w:val="0032640D"/>
    <w:rsid w:val="00332356"/>
    <w:rsid w:val="003415E2"/>
    <w:rsid w:val="003427E4"/>
    <w:rsid w:val="00343F66"/>
    <w:rsid w:val="00344143"/>
    <w:rsid w:val="00344822"/>
    <w:rsid w:val="00350FB2"/>
    <w:rsid w:val="00351F44"/>
    <w:rsid w:val="003534CE"/>
    <w:rsid w:val="00361465"/>
    <w:rsid w:val="0036221D"/>
    <w:rsid w:val="00364527"/>
    <w:rsid w:val="00366EA3"/>
    <w:rsid w:val="0037307B"/>
    <w:rsid w:val="0037307D"/>
    <w:rsid w:val="00373F15"/>
    <w:rsid w:val="003746B3"/>
    <w:rsid w:val="00381567"/>
    <w:rsid w:val="00382CBE"/>
    <w:rsid w:val="00385048"/>
    <w:rsid w:val="00391E1B"/>
    <w:rsid w:val="00394257"/>
    <w:rsid w:val="00394402"/>
    <w:rsid w:val="00394EDF"/>
    <w:rsid w:val="003A01BC"/>
    <w:rsid w:val="003A24FA"/>
    <w:rsid w:val="003B031D"/>
    <w:rsid w:val="003B03EE"/>
    <w:rsid w:val="003B1472"/>
    <w:rsid w:val="003B7927"/>
    <w:rsid w:val="003C02A6"/>
    <w:rsid w:val="003C39F7"/>
    <w:rsid w:val="003C6978"/>
    <w:rsid w:val="003D15CB"/>
    <w:rsid w:val="003D1782"/>
    <w:rsid w:val="003D3457"/>
    <w:rsid w:val="003D3DCA"/>
    <w:rsid w:val="003D6674"/>
    <w:rsid w:val="003D6769"/>
    <w:rsid w:val="003E0301"/>
    <w:rsid w:val="003E0422"/>
    <w:rsid w:val="003F365B"/>
    <w:rsid w:val="003F4C53"/>
    <w:rsid w:val="003F63C1"/>
    <w:rsid w:val="0040088F"/>
    <w:rsid w:val="00402E09"/>
    <w:rsid w:val="00403775"/>
    <w:rsid w:val="00406EB8"/>
    <w:rsid w:val="00411EAB"/>
    <w:rsid w:val="00415195"/>
    <w:rsid w:val="004270D1"/>
    <w:rsid w:val="004309DF"/>
    <w:rsid w:val="0043187E"/>
    <w:rsid w:val="00433787"/>
    <w:rsid w:val="00436210"/>
    <w:rsid w:val="00436AEC"/>
    <w:rsid w:val="00442A2C"/>
    <w:rsid w:val="004503EC"/>
    <w:rsid w:val="00452500"/>
    <w:rsid w:val="00452D5E"/>
    <w:rsid w:val="004537F6"/>
    <w:rsid w:val="0045380C"/>
    <w:rsid w:val="004562BC"/>
    <w:rsid w:val="00465F64"/>
    <w:rsid w:val="00473ABF"/>
    <w:rsid w:val="004748BE"/>
    <w:rsid w:val="00476B0F"/>
    <w:rsid w:val="00477BC6"/>
    <w:rsid w:val="0048210E"/>
    <w:rsid w:val="00485C49"/>
    <w:rsid w:val="00487DB1"/>
    <w:rsid w:val="00490F4D"/>
    <w:rsid w:val="00491E80"/>
    <w:rsid w:val="00492255"/>
    <w:rsid w:val="00496238"/>
    <w:rsid w:val="00496359"/>
    <w:rsid w:val="004A02D5"/>
    <w:rsid w:val="004A03B0"/>
    <w:rsid w:val="004A082B"/>
    <w:rsid w:val="004A46D4"/>
    <w:rsid w:val="004A5F62"/>
    <w:rsid w:val="004A62A8"/>
    <w:rsid w:val="004A66EF"/>
    <w:rsid w:val="004A6D17"/>
    <w:rsid w:val="004B275D"/>
    <w:rsid w:val="004B3A61"/>
    <w:rsid w:val="004B7618"/>
    <w:rsid w:val="004C51EB"/>
    <w:rsid w:val="004C656C"/>
    <w:rsid w:val="004D4690"/>
    <w:rsid w:val="004D5A29"/>
    <w:rsid w:val="004D77F0"/>
    <w:rsid w:val="004E35F5"/>
    <w:rsid w:val="004E556C"/>
    <w:rsid w:val="004F59CA"/>
    <w:rsid w:val="00500A20"/>
    <w:rsid w:val="00504760"/>
    <w:rsid w:val="005067CA"/>
    <w:rsid w:val="00507283"/>
    <w:rsid w:val="00510658"/>
    <w:rsid w:val="00521180"/>
    <w:rsid w:val="00522892"/>
    <w:rsid w:val="0053178F"/>
    <w:rsid w:val="00533390"/>
    <w:rsid w:val="00537571"/>
    <w:rsid w:val="00542D6B"/>
    <w:rsid w:val="00547DDA"/>
    <w:rsid w:val="00550E37"/>
    <w:rsid w:val="0055286B"/>
    <w:rsid w:val="0055360B"/>
    <w:rsid w:val="005614C4"/>
    <w:rsid w:val="00562430"/>
    <w:rsid w:val="00562471"/>
    <w:rsid w:val="005625CB"/>
    <w:rsid w:val="00563CE5"/>
    <w:rsid w:val="0056665F"/>
    <w:rsid w:val="005717BF"/>
    <w:rsid w:val="00574D3F"/>
    <w:rsid w:val="00576B30"/>
    <w:rsid w:val="00583DE9"/>
    <w:rsid w:val="00584A39"/>
    <w:rsid w:val="00595B51"/>
    <w:rsid w:val="005A04ED"/>
    <w:rsid w:val="005A0755"/>
    <w:rsid w:val="005A67FC"/>
    <w:rsid w:val="005B3E66"/>
    <w:rsid w:val="005B4E7E"/>
    <w:rsid w:val="005B50F3"/>
    <w:rsid w:val="005C1A48"/>
    <w:rsid w:val="005C6EF1"/>
    <w:rsid w:val="005D360A"/>
    <w:rsid w:val="005D378E"/>
    <w:rsid w:val="005D3849"/>
    <w:rsid w:val="005D4C29"/>
    <w:rsid w:val="005E0599"/>
    <w:rsid w:val="005E3B8E"/>
    <w:rsid w:val="005E4C40"/>
    <w:rsid w:val="005E7043"/>
    <w:rsid w:val="005F086A"/>
    <w:rsid w:val="005F21CC"/>
    <w:rsid w:val="005F3900"/>
    <w:rsid w:val="005F50F5"/>
    <w:rsid w:val="0060306E"/>
    <w:rsid w:val="0060704E"/>
    <w:rsid w:val="0060750D"/>
    <w:rsid w:val="006079B5"/>
    <w:rsid w:val="00611459"/>
    <w:rsid w:val="006137BA"/>
    <w:rsid w:val="00613F07"/>
    <w:rsid w:val="006141FF"/>
    <w:rsid w:val="00621230"/>
    <w:rsid w:val="006231E5"/>
    <w:rsid w:val="006321E9"/>
    <w:rsid w:val="00637B61"/>
    <w:rsid w:val="00644F35"/>
    <w:rsid w:val="00652556"/>
    <w:rsid w:val="00654C35"/>
    <w:rsid w:val="0065510E"/>
    <w:rsid w:val="0066448C"/>
    <w:rsid w:val="00664BA8"/>
    <w:rsid w:val="006650C3"/>
    <w:rsid w:val="00677EC9"/>
    <w:rsid w:val="0068026E"/>
    <w:rsid w:val="00683171"/>
    <w:rsid w:val="00684B8F"/>
    <w:rsid w:val="00687F1F"/>
    <w:rsid w:val="006909ED"/>
    <w:rsid w:val="0069369B"/>
    <w:rsid w:val="00694939"/>
    <w:rsid w:val="006968BD"/>
    <w:rsid w:val="006A1085"/>
    <w:rsid w:val="006A1363"/>
    <w:rsid w:val="006A2D43"/>
    <w:rsid w:val="006A315A"/>
    <w:rsid w:val="006A5B34"/>
    <w:rsid w:val="006B01D0"/>
    <w:rsid w:val="006B13A0"/>
    <w:rsid w:val="006B2B5C"/>
    <w:rsid w:val="006B3B26"/>
    <w:rsid w:val="006B4B96"/>
    <w:rsid w:val="006B5BE3"/>
    <w:rsid w:val="006C0A9F"/>
    <w:rsid w:val="006C119A"/>
    <w:rsid w:val="006C1B7C"/>
    <w:rsid w:val="006C3B79"/>
    <w:rsid w:val="006C5C7B"/>
    <w:rsid w:val="006D430D"/>
    <w:rsid w:val="006D4EAD"/>
    <w:rsid w:val="006D5952"/>
    <w:rsid w:val="006D741F"/>
    <w:rsid w:val="006E2F64"/>
    <w:rsid w:val="006E5843"/>
    <w:rsid w:val="006F3F4D"/>
    <w:rsid w:val="006F6B9F"/>
    <w:rsid w:val="006F74D3"/>
    <w:rsid w:val="007001C3"/>
    <w:rsid w:val="0070298F"/>
    <w:rsid w:val="00702C69"/>
    <w:rsid w:val="00702E26"/>
    <w:rsid w:val="0070346C"/>
    <w:rsid w:val="00703618"/>
    <w:rsid w:val="00704B10"/>
    <w:rsid w:val="00706AA5"/>
    <w:rsid w:val="00707D22"/>
    <w:rsid w:val="007149FE"/>
    <w:rsid w:val="00714CEF"/>
    <w:rsid w:val="00716428"/>
    <w:rsid w:val="00720BEF"/>
    <w:rsid w:val="00723D69"/>
    <w:rsid w:val="00724E44"/>
    <w:rsid w:val="00725FA3"/>
    <w:rsid w:val="00734C60"/>
    <w:rsid w:val="00736383"/>
    <w:rsid w:val="007366AA"/>
    <w:rsid w:val="0073692A"/>
    <w:rsid w:val="007371CF"/>
    <w:rsid w:val="007433B7"/>
    <w:rsid w:val="00746AE2"/>
    <w:rsid w:val="007523D3"/>
    <w:rsid w:val="00756C9D"/>
    <w:rsid w:val="00762DAD"/>
    <w:rsid w:val="00763051"/>
    <w:rsid w:val="007647D9"/>
    <w:rsid w:val="00765166"/>
    <w:rsid w:val="00770119"/>
    <w:rsid w:val="007718B2"/>
    <w:rsid w:val="007745D5"/>
    <w:rsid w:val="00776F4B"/>
    <w:rsid w:val="0077756B"/>
    <w:rsid w:val="00781182"/>
    <w:rsid w:val="00781D13"/>
    <w:rsid w:val="0078238F"/>
    <w:rsid w:val="007829C7"/>
    <w:rsid w:val="0078715D"/>
    <w:rsid w:val="0078717E"/>
    <w:rsid w:val="00787487"/>
    <w:rsid w:val="00790CCA"/>
    <w:rsid w:val="00792DF8"/>
    <w:rsid w:val="00793936"/>
    <w:rsid w:val="0079407B"/>
    <w:rsid w:val="00795569"/>
    <w:rsid w:val="0079724A"/>
    <w:rsid w:val="007974B0"/>
    <w:rsid w:val="007A31E9"/>
    <w:rsid w:val="007B24C0"/>
    <w:rsid w:val="007B4610"/>
    <w:rsid w:val="007B4AB5"/>
    <w:rsid w:val="007C2CAB"/>
    <w:rsid w:val="007C3E6A"/>
    <w:rsid w:val="007C50F3"/>
    <w:rsid w:val="007D1E71"/>
    <w:rsid w:val="007D32FC"/>
    <w:rsid w:val="007D3A88"/>
    <w:rsid w:val="007D3A95"/>
    <w:rsid w:val="007E0CCC"/>
    <w:rsid w:val="007E1969"/>
    <w:rsid w:val="007E1C08"/>
    <w:rsid w:val="007E4934"/>
    <w:rsid w:val="007E69D7"/>
    <w:rsid w:val="007F00E2"/>
    <w:rsid w:val="007F0185"/>
    <w:rsid w:val="007F04E3"/>
    <w:rsid w:val="007F15E2"/>
    <w:rsid w:val="007F2408"/>
    <w:rsid w:val="007F3857"/>
    <w:rsid w:val="007F6A4D"/>
    <w:rsid w:val="00807C47"/>
    <w:rsid w:val="0081073E"/>
    <w:rsid w:val="00812C0D"/>
    <w:rsid w:val="00812DF2"/>
    <w:rsid w:val="00820340"/>
    <w:rsid w:val="00824172"/>
    <w:rsid w:val="008252C4"/>
    <w:rsid w:val="00826084"/>
    <w:rsid w:val="008262DF"/>
    <w:rsid w:val="00830165"/>
    <w:rsid w:val="00833D39"/>
    <w:rsid w:val="00835128"/>
    <w:rsid w:val="0083760D"/>
    <w:rsid w:val="00840CF3"/>
    <w:rsid w:val="00843001"/>
    <w:rsid w:val="008471E7"/>
    <w:rsid w:val="008478AC"/>
    <w:rsid w:val="00851DD2"/>
    <w:rsid w:val="00852BC6"/>
    <w:rsid w:val="00854D19"/>
    <w:rsid w:val="00855EC2"/>
    <w:rsid w:val="0086137F"/>
    <w:rsid w:val="00864AB5"/>
    <w:rsid w:val="00865803"/>
    <w:rsid w:val="00870E69"/>
    <w:rsid w:val="00871A06"/>
    <w:rsid w:val="00876BC3"/>
    <w:rsid w:val="00877A31"/>
    <w:rsid w:val="008841D4"/>
    <w:rsid w:val="0088617F"/>
    <w:rsid w:val="00890ACE"/>
    <w:rsid w:val="008930B0"/>
    <w:rsid w:val="008931F2"/>
    <w:rsid w:val="0089440E"/>
    <w:rsid w:val="008954A1"/>
    <w:rsid w:val="008A0389"/>
    <w:rsid w:val="008A3E09"/>
    <w:rsid w:val="008A4C4D"/>
    <w:rsid w:val="008A4E5F"/>
    <w:rsid w:val="008A6539"/>
    <w:rsid w:val="008A6968"/>
    <w:rsid w:val="008B125A"/>
    <w:rsid w:val="008B39ED"/>
    <w:rsid w:val="008B6479"/>
    <w:rsid w:val="008B69A7"/>
    <w:rsid w:val="008C5FFF"/>
    <w:rsid w:val="008C7805"/>
    <w:rsid w:val="008D0E22"/>
    <w:rsid w:val="008D32F8"/>
    <w:rsid w:val="008D5C06"/>
    <w:rsid w:val="008E01C2"/>
    <w:rsid w:val="008E0F0A"/>
    <w:rsid w:val="008E1B14"/>
    <w:rsid w:val="008E55FA"/>
    <w:rsid w:val="008E5CD7"/>
    <w:rsid w:val="008E5F99"/>
    <w:rsid w:val="008F17CD"/>
    <w:rsid w:val="008F3918"/>
    <w:rsid w:val="008F6D04"/>
    <w:rsid w:val="008F7423"/>
    <w:rsid w:val="008F78D6"/>
    <w:rsid w:val="00900504"/>
    <w:rsid w:val="00901B59"/>
    <w:rsid w:val="009039B9"/>
    <w:rsid w:val="009045C0"/>
    <w:rsid w:val="009052FC"/>
    <w:rsid w:val="009108DA"/>
    <w:rsid w:val="00910E50"/>
    <w:rsid w:val="00911B8E"/>
    <w:rsid w:val="0091305F"/>
    <w:rsid w:val="009211B4"/>
    <w:rsid w:val="0092351D"/>
    <w:rsid w:val="009264CF"/>
    <w:rsid w:val="009316D8"/>
    <w:rsid w:val="00935B0B"/>
    <w:rsid w:val="009404EE"/>
    <w:rsid w:val="00940CAB"/>
    <w:rsid w:val="00942768"/>
    <w:rsid w:val="00942BCD"/>
    <w:rsid w:val="00947849"/>
    <w:rsid w:val="00950EB3"/>
    <w:rsid w:val="00951013"/>
    <w:rsid w:val="009517F9"/>
    <w:rsid w:val="009527AF"/>
    <w:rsid w:val="00953B26"/>
    <w:rsid w:val="00953C18"/>
    <w:rsid w:val="00954063"/>
    <w:rsid w:val="00954637"/>
    <w:rsid w:val="00954EB0"/>
    <w:rsid w:val="00956B31"/>
    <w:rsid w:val="00960707"/>
    <w:rsid w:val="00966E07"/>
    <w:rsid w:val="00973E40"/>
    <w:rsid w:val="009749E7"/>
    <w:rsid w:val="00982732"/>
    <w:rsid w:val="009827FC"/>
    <w:rsid w:val="009847F1"/>
    <w:rsid w:val="00986711"/>
    <w:rsid w:val="0099114B"/>
    <w:rsid w:val="00992728"/>
    <w:rsid w:val="00994F7D"/>
    <w:rsid w:val="009959E1"/>
    <w:rsid w:val="009A3671"/>
    <w:rsid w:val="009B7182"/>
    <w:rsid w:val="009C0B27"/>
    <w:rsid w:val="009C32F8"/>
    <w:rsid w:val="009C3726"/>
    <w:rsid w:val="009C37FE"/>
    <w:rsid w:val="009C39B7"/>
    <w:rsid w:val="009C44AF"/>
    <w:rsid w:val="009C5655"/>
    <w:rsid w:val="009C5CA2"/>
    <w:rsid w:val="009D038A"/>
    <w:rsid w:val="009D3B62"/>
    <w:rsid w:val="009D4F4D"/>
    <w:rsid w:val="009D63E8"/>
    <w:rsid w:val="009E33C0"/>
    <w:rsid w:val="009E3424"/>
    <w:rsid w:val="009E3CA0"/>
    <w:rsid w:val="009E5D95"/>
    <w:rsid w:val="009E699D"/>
    <w:rsid w:val="009E77D4"/>
    <w:rsid w:val="009E7B53"/>
    <w:rsid w:val="009E7D9E"/>
    <w:rsid w:val="009F20FB"/>
    <w:rsid w:val="009F5281"/>
    <w:rsid w:val="009F60A6"/>
    <w:rsid w:val="00A01A32"/>
    <w:rsid w:val="00A027B5"/>
    <w:rsid w:val="00A02C76"/>
    <w:rsid w:val="00A069A6"/>
    <w:rsid w:val="00A11143"/>
    <w:rsid w:val="00A11DA1"/>
    <w:rsid w:val="00A14C74"/>
    <w:rsid w:val="00A2282B"/>
    <w:rsid w:val="00A262F4"/>
    <w:rsid w:val="00A30A12"/>
    <w:rsid w:val="00A36343"/>
    <w:rsid w:val="00A40147"/>
    <w:rsid w:val="00A40E66"/>
    <w:rsid w:val="00A422C7"/>
    <w:rsid w:val="00A42EA0"/>
    <w:rsid w:val="00A43E22"/>
    <w:rsid w:val="00A44A5E"/>
    <w:rsid w:val="00A46B3B"/>
    <w:rsid w:val="00A57161"/>
    <w:rsid w:val="00A62FFB"/>
    <w:rsid w:val="00A6461E"/>
    <w:rsid w:val="00A64F5A"/>
    <w:rsid w:val="00A66EAC"/>
    <w:rsid w:val="00A700F3"/>
    <w:rsid w:val="00A71F10"/>
    <w:rsid w:val="00A748E3"/>
    <w:rsid w:val="00A76E85"/>
    <w:rsid w:val="00A779A1"/>
    <w:rsid w:val="00A80593"/>
    <w:rsid w:val="00A8156B"/>
    <w:rsid w:val="00A821AC"/>
    <w:rsid w:val="00A825A3"/>
    <w:rsid w:val="00A83407"/>
    <w:rsid w:val="00A83FE2"/>
    <w:rsid w:val="00A845A7"/>
    <w:rsid w:val="00A85193"/>
    <w:rsid w:val="00A858AC"/>
    <w:rsid w:val="00A868ED"/>
    <w:rsid w:val="00A872DF"/>
    <w:rsid w:val="00A92F00"/>
    <w:rsid w:val="00A936A3"/>
    <w:rsid w:val="00AA05AD"/>
    <w:rsid w:val="00AA3D13"/>
    <w:rsid w:val="00AA4ED5"/>
    <w:rsid w:val="00AB28F0"/>
    <w:rsid w:val="00AB4F91"/>
    <w:rsid w:val="00AC1E3E"/>
    <w:rsid w:val="00AC22B4"/>
    <w:rsid w:val="00AC3B41"/>
    <w:rsid w:val="00AC60EF"/>
    <w:rsid w:val="00AD0646"/>
    <w:rsid w:val="00AE413D"/>
    <w:rsid w:val="00AF1730"/>
    <w:rsid w:val="00AF3C34"/>
    <w:rsid w:val="00AF3C7B"/>
    <w:rsid w:val="00AF3EB0"/>
    <w:rsid w:val="00AF3F43"/>
    <w:rsid w:val="00AF4123"/>
    <w:rsid w:val="00AF49CC"/>
    <w:rsid w:val="00AF604E"/>
    <w:rsid w:val="00B02ECA"/>
    <w:rsid w:val="00B04D21"/>
    <w:rsid w:val="00B0500F"/>
    <w:rsid w:val="00B05FCD"/>
    <w:rsid w:val="00B068AB"/>
    <w:rsid w:val="00B06E78"/>
    <w:rsid w:val="00B110F0"/>
    <w:rsid w:val="00B11187"/>
    <w:rsid w:val="00B1396B"/>
    <w:rsid w:val="00B15452"/>
    <w:rsid w:val="00B36D67"/>
    <w:rsid w:val="00B41905"/>
    <w:rsid w:val="00B42A02"/>
    <w:rsid w:val="00B43AD7"/>
    <w:rsid w:val="00B4429E"/>
    <w:rsid w:val="00B459CE"/>
    <w:rsid w:val="00B50E7E"/>
    <w:rsid w:val="00B50EC1"/>
    <w:rsid w:val="00B5532F"/>
    <w:rsid w:val="00B55783"/>
    <w:rsid w:val="00B55DAF"/>
    <w:rsid w:val="00B56F8A"/>
    <w:rsid w:val="00B57D29"/>
    <w:rsid w:val="00B6579A"/>
    <w:rsid w:val="00B66B49"/>
    <w:rsid w:val="00B71208"/>
    <w:rsid w:val="00B72B8F"/>
    <w:rsid w:val="00B74356"/>
    <w:rsid w:val="00B74FFD"/>
    <w:rsid w:val="00B8100C"/>
    <w:rsid w:val="00B82691"/>
    <w:rsid w:val="00B82F6B"/>
    <w:rsid w:val="00B83CAA"/>
    <w:rsid w:val="00B84553"/>
    <w:rsid w:val="00B851B2"/>
    <w:rsid w:val="00B90CEF"/>
    <w:rsid w:val="00B94D69"/>
    <w:rsid w:val="00BA1D4F"/>
    <w:rsid w:val="00BA651E"/>
    <w:rsid w:val="00BA7213"/>
    <w:rsid w:val="00BB1E66"/>
    <w:rsid w:val="00BB238D"/>
    <w:rsid w:val="00BB346A"/>
    <w:rsid w:val="00BB4685"/>
    <w:rsid w:val="00BB62D4"/>
    <w:rsid w:val="00BB7353"/>
    <w:rsid w:val="00BC083D"/>
    <w:rsid w:val="00BC2D94"/>
    <w:rsid w:val="00BC378C"/>
    <w:rsid w:val="00BC43FE"/>
    <w:rsid w:val="00BC589D"/>
    <w:rsid w:val="00BC7DD8"/>
    <w:rsid w:val="00BD68C2"/>
    <w:rsid w:val="00BD78BB"/>
    <w:rsid w:val="00BE16B4"/>
    <w:rsid w:val="00BE3677"/>
    <w:rsid w:val="00BE60D9"/>
    <w:rsid w:val="00BF133E"/>
    <w:rsid w:val="00BF13F4"/>
    <w:rsid w:val="00BF3D11"/>
    <w:rsid w:val="00BF3EFB"/>
    <w:rsid w:val="00BF74AB"/>
    <w:rsid w:val="00C00384"/>
    <w:rsid w:val="00C03347"/>
    <w:rsid w:val="00C1047B"/>
    <w:rsid w:val="00C20BC4"/>
    <w:rsid w:val="00C220D6"/>
    <w:rsid w:val="00C23C20"/>
    <w:rsid w:val="00C331DE"/>
    <w:rsid w:val="00C356CF"/>
    <w:rsid w:val="00C40A36"/>
    <w:rsid w:val="00C425C6"/>
    <w:rsid w:val="00C42862"/>
    <w:rsid w:val="00C42A98"/>
    <w:rsid w:val="00C45501"/>
    <w:rsid w:val="00C460D6"/>
    <w:rsid w:val="00C47463"/>
    <w:rsid w:val="00C529BA"/>
    <w:rsid w:val="00C54986"/>
    <w:rsid w:val="00C56F15"/>
    <w:rsid w:val="00C60E12"/>
    <w:rsid w:val="00C6237A"/>
    <w:rsid w:val="00C71B99"/>
    <w:rsid w:val="00C72CB8"/>
    <w:rsid w:val="00C730AC"/>
    <w:rsid w:val="00C8006D"/>
    <w:rsid w:val="00C81A63"/>
    <w:rsid w:val="00C83435"/>
    <w:rsid w:val="00C84BB2"/>
    <w:rsid w:val="00C94AB1"/>
    <w:rsid w:val="00C97998"/>
    <w:rsid w:val="00CA4F12"/>
    <w:rsid w:val="00CB2C4F"/>
    <w:rsid w:val="00CB4714"/>
    <w:rsid w:val="00CB5F6A"/>
    <w:rsid w:val="00CB695F"/>
    <w:rsid w:val="00CC1459"/>
    <w:rsid w:val="00CC2555"/>
    <w:rsid w:val="00CC3529"/>
    <w:rsid w:val="00CC4849"/>
    <w:rsid w:val="00CC4B10"/>
    <w:rsid w:val="00CC5816"/>
    <w:rsid w:val="00CC7355"/>
    <w:rsid w:val="00CD2B96"/>
    <w:rsid w:val="00CD6BE6"/>
    <w:rsid w:val="00CE0044"/>
    <w:rsid w:val="00CE1987"/>
    <w:rsid w:val="00CE1F95"/>
    <w:rsid w:val="00CE4EBA"/>
    <w:rsid w:val="00CE6ABA"/>
    <w:rsid w:val="00CF112D"/>
    <w:rsid w:val="00CF1A1D"/>
    <w:rsid w:val="00CF31B5"/>
    <w:rsid w:val="00CF37C2"/>
    <w:rsid w:val="00CF5C00"/>
    <w:rsid w:val="00CF6553"/>
    <w:rsid w:val="00D0169B"/>
    <w:rsid w:val="00D0293C"/>
    <w:rsid w:val="00D06100"/>
    <w:rsid w:val="00D0743F"/>
    <w:rsid w:val="00D1458C"/>
    <w:rsid w:val="00D213AA"/>
    <w:rsid w:val="00D215D5"/>
    <w:rsid w:val="00D25CCD"/>
    <w:rsid w:val="00D3054B"/>
    <w:rsid w:val="00D3315C"/>
    <w:rsid w:val="00D3504D"/>
    <w:rsid w:val="00D42797"/>
    <w:rsid w:val="00D511B9"/>
    <w:rsid w:val="00D5139B"/>
    <w:rsid w:val="00D5315C"/>
    <w:rsid w:val="00D5466E"/>
    <w:rsid w:val="00D572D5"/>
    <w:rsid w:val="00D572D8"/>
    <w:rsid w:val="00D6258C"/>
    <w:rsid w:val="00D63945"/>
    <w:rsid w:val="00D73D02"/>
    <w:rsid w:val="00D73E93"/>
    <w:rsid w:val="00D80390"/>
    <w:rsid w:val="00D8098C"/>
    <w:rsid w:val="00D837B8"/>
    <w:rsid w:val="00D85138"/>
    <w:rsid w:val="00D854E6"/>
    <w:rsid w:val="00D85967"/>
    <w:rsid w:val="00D86F01"/>
    <w:rsid w:val="00D902A0"/>
    <w:rsid w:val="00D92E2E"/>
    <w:rsid w:val="00D939E1"/>
    <w:rsid w:val="00D93C84"/>
    <w:rsid w:val="00DA09EE"/>
    <w:rsid w:val="00DA16DD"/>
    <w:rsid w:val="00DA401B"/>
    <w:rsid w:val="00DA4306"/>
    <w:rsid w:val="00DA4471"/>
    <w:rsid w:val="00DA5FDF"/>
    <w:rsid w:val="00DB0B3D"/>
    <w:rsid w:val="00DB13E4"/>
    <w:rsid w:val="00DB1886"/>
    <w:rsid w:val="00DB285B"/>
    <w:rsid w:val="00DB6FED"/>
    <w:rsid w:val="00DC3128"/>
    <w:rsid w:val="00DC4765"/>
    <w:rsid w:val="00DC6B2A"/>
    <w:rsid w:val="00DC7011"/>
    <w:rsid w:val="00DD2FBA"/>
    <w:rsid w:val="00DD5D2A"/>
    <w:rsid w:val="00DD645B"/>
    <w:rsid w:val="00DD7539"/>
    <w:rsid w:val="00DE053C"/>
    <w:rsid w:val="00DE2201"/>
    <w:rsid w:val="00DE5B78"/>
    <w:rsid w:val="00DE734E"/>
    <w:rsid w:val="00DE76E9"/>
    <w:rsid w:val="00DF0003"/>
    <w:rsid w:val="00DF282A"/>
    <w:rsid w:val="00DF45B2"/>
    <w:rsid w:val="00DF5F34"/>
    <w:rsid w:val="00DF6D6A"/>
    <w:rsid w:val="00E0163C"/>
    <w:rsid w:val="00E05713"/>
    <w:rsid w:val="00E058E3"/>
    <w:rsid w:val="00E06B92"/>
    <w:rsid w:val="00E133B0"/>
    <w:rsid w:val="00E1752F"/>
    <w:rsid w:val="00E206FC"/>
    <w:rsid w:val="00E212DC"/>
    <w:rsid w:val="00E2144E"/>
    <w:rsid w:val="00E23132"/>
    <w:rsid w:val="00E24101"/>
    <w:rsid w:val="00E24F78"/>
    <w:rsid w:val="00E26E3C"/>
    <w:rsid w:val="00E27269"/>
    <w:rsid w:val="00E3431A"/>
    <w:rsid w:val="00E352F2"/>
    <w:rsid w:val="00E44D62"/>
    <w:rsid w:val="00E53ABD"/>
    <w:rsid w:val="00E53CAC"/>
    <w:rsid w:val="00E552AF"/>
    <w:rsid w:val="00E56B55"/>
    <w:rsid w:val="00E56C8E"/>
    <w:rsid w:val="00E62CF3"/>
    <w:rsid w:val="00E6308F"/>
    <w:rsid w:val="00E6547E"/>
    <w:rsid w:val="00E65F77"/>
    <w:rsid w:val="00E72195"/>
    <w:rsid w:val="00E745BE"/>
    <w:rsid w:val="00E749E5"/>
    <w:rsid w:val="00E759E7"/>
    <w:rsid w:val="00E800C9"/>
    <w:rsid w:val="00E835D4"/>
    <w:rsid w:val="00E86E4B"/>
    <w:rsid w:val="00E86ECE"/>
    <w:rsid w:val="00E87F15"/>
    <w:rsid w:val="00E90343"/>
    <w:rsid w:val="00E92ACB"/>
    <w:rsid w:val="00E93801"/>
    <w:rsid w:val="00E93BB5"/>
    <w:rsid w:val="00E94466"/>
    <w:rsid w:val="00E94665"/>
    <w:rsid w:val="00E961B3"/>
    <w:rsid w:val="00EA5D91"/>
    <w:rsid w:val="00EA7398"/>
    <w:rsid w:val="00EB09F9"/>
    <w:rsid w:val="00EB1018"/>
    <w:rsid w:val="00EB3A7C"/>
    <w:rsid w:val="00EB486E"/>
    <w:rsid w:val="00EB528B"/>
    <w:rsid w:val="00EB58A3"/>
    <w:rsid w:val="00EB5954"/>
    <w:rsid w:val="00EB62B2"/>
    <w:rsid w:val="00EC239A"/>
    <w:rsid w:val="00EC6429"/>
    <w:rsid w:val="00EC6604"/>
    <w:rsid w:val="00EC7B68"/>
    <w:rsid w:val="00ED04CC"/>
    <w:rsid w:val="00ED0E92"/>
    <w:rsid w:val="00ED37DF"/>
    <w:rsid w:val="00ED4ACF"/>
    <w:rsid w:val="00ED6F04"/>
    <w:rsid w:val="00EE1CE2"/>
    <w:rsid w:val="00EE2598"/>
    <w:rsid w:val="00EF161F"/>
    <w:rsid w:val="00EF3988"/>
    <w:rsid w:val="00EF7AC3"/>
    <w:rsid w:val="00F00AD1"/>
    <w:rsid w:val="00F01323"/>
    <w:rsid w:val="00F01DCF"/>
    <w:rsid w:val="00F0564E"/>
    <w:rsid w:val="00F057BA"/>
    <w:rsid w:val="00F0648B"/>
    <w:rsid w:val="00F1023F"/>
    <w:rsid w:val="00F11302"/>
    <w:rsid w:val="00F1492F"/>
    <w:rsid w:val="00F14D5A"/>
    <w:rsid w:val="00F20428"/>
    <w:rsid w:val="00F204BA"/>
    <w:rsid w:val="00F211D3"/>
    <w:rsid w:val="00F21D67"/>
    <w:rsid w:val="00F22A06"/>
    <w:rsid w:val="00F22B5E"/>
    <w:rsid w:val="00F24B5E"/>
    <w:rsid w:val="00F255EF"/>
    <w:rsid w:val="00F26159"/>
    <w:rsid w:val="00F275D1"/>
    <w:rsid w:val="00F306E8"/>
    <w:rsid w:val="00F330E1"/>
    <w:rsid w:val="00F34CC8"/>
    <w:rsid w:val="00F37119"/>
    <w:rsid w:val="00F425AA"/>
    <w:rsid w:val="00F43AEF"/>
    <w:rsid w:val="00F43E19"/>
    <w:rsid w:val="00F44A58"/>
    <w:rsid w:val="00F452B1"/>
    <w:rsid w:val="00F5031D"/>
    <w:rsid w:val="00F527F0"/>
    <w:rsid w:val="00F5391A"/>
    <w:rsid w:val="00F5481B"/>
    <w:rsid w:val="00F55EA0"/>
    <w:rsid w:val="00F57F9B"/>
    <w:rsid w:val="00F6066D"/>
    <w:rsid w:val="00F651B4"/>
    <w:rsid w:val="00F67C43"/>
    <w:rsid w:val="00F7196E"/>
    <w:rsid w:val="00F74376"/>
    <w:rsid w:val="00F774ED"/>
    <w:rsid w:val="00F83D1B"/>
    <w:rsid w:val="00F852B1"/>
    <w:rsid w:val="00F91DEB"/>
    <w:rsid w:val="00F9393C"/>
    <w:rsid w:val="00F94559"/>
    <w:rsid w:val="00F95033"/>
    <w:rsid w:val="00F96289"/>
    <w:rsid w:val="00F97EBC"/>
    <w:rsid w:val="00FA498E"/>
    <w:rsid w:val="00FA5C4C"/>
    <w:rsid w:val="00FA7104"/>
    <w:rsid w:val="00FA7295"/>
    <w:rsid w:val="00FB1224"/>
    <w:rsid w:val="00FB6EC6"/>
    <w:rsid w:val="00FC2D30"/>
    <w:rsid w:val="00FC430C"/>
    <w:rsid w:val="00FC4449"/>
    <w:rsid w:val="00FC5D05"/>
    <w:rsid w:val="00FC6F4B"/>
    <w:rsid w:val="00FD1590"/>
    <w:rsid w:val="00FD377A"/>
    <w:rsid w:val="00FD4D70"/>
    <w:rsid w:val="00FD5A71"/>
    <w:rsid w:val="00FD5F4A"/>
    <w:rsid w:val="00FE102E"/>
    <w:rsid w:val="00FE2B97"/>
    <w:rsid w:val="00FE4102"/>
    <w:rsid w:val="00FE475C"/>
    <w:rsid w:val="00FE4D89"/>
    <w:rsid w:val="00FE79E0"/>
    <w:rsid w:val="00FF1F4E"/>
    <w:rsid w:val="00FF2006"/>
    <w:rsid w:val="00FF4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356"/>
    <w:pPr>
      <w:spacing w:line="36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65510E"/>
    <w:rPr>
      <w:rFonts w:cs="Times New Roman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99114B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99114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9114B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C529BA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529BA"/>
    <w:rPr>
      <w:rFonts w:ascii="Times New Roman" w:hAnsi="Times New Roman" w:cs="Times New Roman"/>
      <w:sz w:val="28"/>
      <w:szCs w:val="28"/>
      <w:lang w:eastAsia="ru-RU"/>
    </w:rPr>
  </w:style>
  <w:style w:type="paragraph" w:styleId="Footer">
    <w:name w:val="footer"/>
    <w:basedOn w:val="Normal"/>
    <w:link w:val="FooterChar"/>
    <w:uiPriority w:val="99"/>
    <w:rsid w:val="00C529BA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529BA"/>
    <w:rPr>
      <w:rFonts w:ascii="Times New Roman" w:hAnsi="Times New Roman" w:cs="Times New Roman"/>
      <w:sz w:val="28"/>
      <w:szCs w:val="28"/>
      <w:lang w:eastAsia="ru-RU"/>
    </w:rPr>
  </w:style>
  <w:style w:type="table" w:styleId="TableGrid">
    <w:name w:val="Table Grid"/>
    <w:basedOn w:val="TableNormal"/>
    <w:uiPriority w:val="99"/>
    <w:rsid w:val="008841D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CB5F6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644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4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4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644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4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emf"/><Relationship Id="rId18" Type="http://schemas.openxmlformats.org/officeDocument/2006/relationships/oleObject" Target="embeddings/oleObject4.bin"/><Relationship Id="rId26" Type="http://schemas.openxmlformats.org/officeDocument/2006/relationships/image" Target="media/image12.png"/><Relationship Id="rId39" Type="http://schemas.openxmlformats.org/officeDocument/2006/relationships/image" Target="media/image25.png"/><Relationship Id="rId21" Type="http://schemas.openxmlformats.org/officeDocument/2006/relationships/image" Target="media/image8.png"/><Relationship Id="rId34" Type="http://schemas.openxmlformats.org/officeDocument/2006/relationships/image" Target="media/image20.png"/><Relationship Id="rId42" Type="http://schemas.openxmlformats.org/officeDocument/2006/relationships/image" Target="media/image28.png"/><Relationship Id="rId47" Type="http://schemas.openxmlformats.org/officeDocument/2006/relationships/image" Target="media/image33.png"/><Relationship Id="rId50" Type="http://schemas.openxmlformats.org/officeDocument/2006/relationships/image" Target="media/image36.png"/><Relationship Id="rId55" Type="http://schemas.openxmlformats.org/officeDocument/2006/relationships/image" Target="media/image41.png"/><Relationship Id="rId63" Type="http://schemas.openxmlformats.org/officeDocument/2006/relationships/footer" Target="footer1.xml"/><Relationship Id="rId7" Type="http://schemas.openxmlformats.org/officeDocument/2006/relationships/hyperlink" Target="http://elibrary.ru/author_info.asp?isold=1" TargetMode="External"/><Relationship Id="rId2" Type="http://schemas.openxmlformats.org/officeDocument/2006/relationships/settings" Target="setting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5.png"/><Relationship Id="rId41" Type="http://schemas.openxmlformats.org/officeDocument/2006/relationships/image" Target="media/image27.png"/><Relationship Id="rId54" Type="http://schemas.openxmlformats.org/officeDocument/2006/relationships/image" Target="media/image40.png"/><Relationship Id="rId62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hyperlink" Target="http://ej.kubagro.ru/viewras.asp?id=2" TargetMode="External"/><Relationship Id="rId11" Type="http://schemas.openxmlformats.org/officeDocument/2006/relationships/image" Target="media/image3.emf"/><Relationship Id="rId24" Type="http://schemas.openxmlformats.org/officeDocument/2006/relationships/image" Target="media/image11.emf"/><Relationship Id="rId32" Type="http://schemas.openxmlformats.org/officeDocument/2006/relationships/image" Target="media/image18.png"/><Relationship Id="rId37" Type="http://schemas.openxmlformats.org/officeDocument/2006/relationships/image" Target="media/image23.png"/><Relationship Id="rId40" Type="http://schemas.openxmlformats.org/officeDocument/2006/relationships/image" Target="media/image26.png"/><Relationship Id="rId45" Type="http://schemas.openxmlformats.org/officeDocument/2006/relationships/image" Target="media/image31.png"/><Relationship Id="rId53" Type="http://schemas.openxmlformats.org/officeDocument/2006/relationships/image" Target="media/image39.png"/><Relationship Id="rId58" Type="http://schemas.openxmlformats.org/officeDocument/2006/relationships/oleObject" Target="embeddings/oleObject7.bin"/><Relationship Id="rId5" Type="http://schemas.openxmlformats.org/officeDocument/2006/relationships/endnotes" Target="endnotes.xml"/><Relationship Id="rId15" Type="http://schemas.openxmlformats.org/officeDocument/2006/relationships/image" Target="media/image5.emf"/><Relationship Id="rId23" Type="http://schemas.openxmlformats.org/officeDocument/2006/relationships/image" Target="media/image10.png"/><Relationship Id="rId28" Type="http://schemas.openxmlformats.org/officeDocument/2006/relationships/image" Target="media/image14.png"/><Relationship Id="rId36" Type="http://schemas.openxmlformats.org/officeDocument/2006/relationships/image" Target="media/image22.png"/><Relationship Id="rId49" Type="http://schemas.openxmlformats.org/officeDocument/2006/relationships/image" Target="media/image35.png"/><Relationship Id="rId57" Type="http://schemas.openxmlformats.org/officeDocument/2006/relationships/image" Target="media/image43.emf"/><Relationship Id="rId61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image" Target="media/image7.emf"/><Relationship Id="rId31" Type="http://schemas.openxmlformats.org/officeDocument/2006/relationships/image" Target="media/image17.png"/><Relationship Id="rId44" Type="http://schemas.openxmlformats.org/officeDocument/2006/relationships/image" Target="media/image30.png"/><Relationship Id="rId52" Type="http://schemas.openxmlformats.org/officeDocument/2006/relationships/image" Target="media/image38.png"/><Relationship Id="rId60" Type="http://schemas.openxmlformats.org/officeDocument/2006/relationships/oleObject" Target="embeddings/oleObject8.bin"/><Relationship Id="rId65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1.png"/><Relationship Id="rId14" Type="http://schemas.openxmlformats.org/officeDocument/2006/relationships/oleObject" Target="embeddings/oleObject2.bin"/><Relationship Id="rId22" Type="http://schemas.openxmlformats.org/officeDocument/2006/relationships/image" Target="media/image9.png"/><Relationship Id="rId27" Type="http://schemas.openxmlformats.org/officeDocument/2006/relationships/image" Target="media/image13.png"/><Relationship Id="rId30" Type="http://schemas.openxmlformats.org/officeDocument/2006/relationships/image" Target="media/image16.png"/><Relationship Id="rId35" Type="http://schemas.openxmlformats.org/officeDocument/2006/relationships/image" Target="media/image21.png"/><Relationship Id="rId43" Type="http://schemas.openxmlformats.org/officeDocument/2006/relationships/image" Target="media/image29.png"/><Relationship Id="rId48" Type="http://schemas.openxmlformats.org/officeDocument/2006/relationships/image" Target="media/image34.png"/><Relationship Id="rId56" Type="http://schemas.openxmlformats.org/officeDocument/2006/relationships/image" Target="media/image42.png"/><Relationship Id="rId64" Type="http://schemas.openxmlformats.org/officeDocument/2006/relationships/fontTable" Target="fontTable.xml"/><Relationship Id="rId8" Type="http://schemas.openxmlformats.org/officeDocument/2006/relationships/hyperlink" Target="http://elibrary.ru/author_info.asp?isold=1" TargetMode="External"/><Relationship Id="rId51" Type="http://schemas.openxmlformats.org/officeDocument/2006/relationships/image" Target="media/image37.png"/><Relationship Id="rId3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6.emf"/><Relationship Id="rId25" Type="http://schemas.openxmlformats.org/officeDocument/2006/relationships/oleObject" Target="embeddings/oleObject6.bin"/><Relationship Id="rId33" Type="http://schemas.openxmlformats.org/officeDocument/2006/relationships/image" Target="media/image19.png"/><Relationship Id="rId38" Type="http://schemas.openxmlformats.org/officeDocument/2006/relationships/image" Target="media/image24.png"/><Relationship Id="rId46" Type="http://schemas.openxmlformats.org/officeDocument/2006/relationships/image" Target="media/image32.png"/><Relationship Id="rId59" Type="http://schemas.openxmlformats.org/officeDocument/2006/relationships/image" Target="media/image4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65</TotalTime>
  <Pages>12</Pages>
  <Words>2002</Words>
  <Characters>11413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Sergey</cp:lastModifiedBy>
  <cp:revision>93</cp:revision>
  <cp:lastPrinted>2016-09-20T14:14:00Z</cp:lastPrinted>
  <dcterms:created xsi:type="dcterms:W3CDTF">2017-08-10T09:28:00Z</dcterms:created>
  <dcterms:modified xsi:type="dcterms:W3CDTF">2017-10-03T18:01:00Z</dcterms:modified>
</cp:coreProperties>
</file>