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AF2803" w:rsidRPr="007D022B" w:rsidTr="00FF13DC">
        <w:tc>
          <w:tcPr>
            <w:tcW w:w="4643" w:type="dxa"/>
          </w:tcPr>
          <w:p w:rsidR="00AF2803" w:rsidRPr="007D022B" w:rsidRDefault="00AF2803" w:rsidP="007D022B">
            <w:pPr>
              <w:spacing w:line="240" w:lineRule="auto"/>
              <w:ind w:firstLine="0"/>
              <w:jc w:val="left"/>
              <w:rPr>
                <w:rFonts w:ascii="Times New Roman" w:hAnsi="Times New Roman"/>
                <w:sz w:val="20"/>
                <w:szCs w:val="20"/>
              </w:rPr>
            </w:pPr>
            <w:bookmarkStart w:id="0" w:name="_GoBack"/>
            <w:bookmarkEnd w:id="0"/>
            <w:r w:rsidRPr="007D022B">
              <w:rPr>
                <w:rFonts w:ascii="Times New Roman" w:hAnsi="Times New Roman"/>
                <w:sz w:val="20"/>
                <w:szCs w:val="20"/>
              </w:rPr>
              <w:t>УДК 657.1:004</w:t>
            </w:r>
          </w:p>
          <w:p w:rsidR="00AF2803" w:rsidRPr="007D022B" w:rsidRDefault="00AF2803" w:rsidP="007D022B">
            <w:pPr>
              <w:spacing w:line="240" w:lineRule="auto"/>
              <w:ind w:firstLine="0"/>
              <w:jc w:val="left"/>
              <w:rPr>
                <w:rFonts w:ascii="Times New Roman" w:hAnsi="Times New Roman"/>
                <w:sz w:val="20"/>
                <w:szCs w:val="20"/>
              </w:rPr>
            </w:pPr>
          </w:p>
          <w:p w:rsidR="00AF2803" w:rsidRPr="007D022B" w:rsidRDefault="00AF2803" w:rsidP="007D022B">
            <w:pPr>
              <w:spacing w:line="240" w:lineRule="auto"/>
              <w:ind w:firstLine="0"/>
              <w:jc w:val="left"/>
              <w:rPr>
                <w:rFonts w:ascii="Times New Roman" w:hAnsi="Times New Roman"/>
                <w:sz w:val="20"/>
                <w:szCs w:val="20"/>
              </w:rPr>
            </w:pPr>
            <w:r w:rsidRPr="007D022B">
              <w:rPr>
                <w:rFonts w:ascii="Times New Roman" w:hAnsi="Times New Roman"/>
                <w:sz w:val="20"/>
                <w:szCs w:val="20"/>
              </w:rPr>
              <w:t>08.00.00 Экономические науки</w:t>
            </w:r>
          </w:p>
          <w:p w:rsidR="00AF2803" w:rsidRPr="007D022B" w:rsidRDefault="00AF2803" w:rsidP="007D022B">
            <w:pPr>
              <w:spacing w:line="240" w:lineRule="auto"/>
              <w:ind w:firstLine="0"/>
              <w:jc w:val="left"/>
              <w:rPr>
                <w:rFonts w:ascii="Times New Roman" w:hAnsi="Times New Roman"/>
                <w:sz w:val="20"/>
                <w:szCs w:val="20"/>
              </w:rPr>
            </w:pPr>
          </w:p>
          <w:p w:rsidR="00AF2803" w:rsidRPr="007D022B" w:rsidRDefault="00AF2803" w:rsidP="007D022B">
            <w:pPr>
              <w:spacing w:line="240" w:lineRule="auto"/>
              <w:ind w:firstLine="0"/>
              <w:jc w:val="left"/>
              <w:rPr>
                <w:rFonts w:ascii="Times New Roman" w:hAnsi="Times New Roman"/>
                <w:b/>
                <w:sz w:val="20"/>
                <w:szCs w:val="20"/>
              </w:rPr>
            </w:pPr>
            <w:r w:rsidRPr="007D022B">
              <w:rPr>
                <w:rFonts w:ascii="Times New Roman" w:hAnsi="Times New Roman"/>
                <w:b/>
                <w:sz w:val="20"/>
                <w:szCs w:val="20"/>
              </w:rPr>
              <w:t xml:space="preserve">ПЕРСПЕКТИВЫ И ПРОБЛЕМЫ ИСПОЛЬЗОВАНИЯ ИНФОРМАЦИОННЫХ ТЕХНОЛОГИЙ В АВТОМАТИЗАЦИИ БУХГАЛТЕРСКОГО УЧЕТА </w:t>
            </w:r>
          </w:p>
          <w:p w:rsidR="00AF2803" w:rsidRPr="007D022B" w:rsidRDefault="00AF2803" w:rsidP="007D022B">
            <w:pPr>
              <w:spacing w:line="240" w:lineRule="auto"/>
              <w:ind w:firstLine="0"/>
              <w:jc w:val="left"/>
              <w:rPr>
                <w:rFonts w:ascii="Times New Roman" w:hAnsi="Times New Roman"/>
                <w:b/>
                <w:sz w:val="20"/>
                <w:szCs w:val="20"/>
              </w:rPr>
            </w:pPr>
          </w:p>
          <w:p w:rsidR="00AF2803" w:rsidRPr="007D022B" w:rsidRDefault="00AF2803" w:rsidP="007D022B">
            <w:pPr>
              <w:spacing w:line="240" w:lineRule="auto"/>
              <w:ind w:firstLine="0"/>
              <w:jc w:val="left"/>
              <w:rPr>
                <w:rFonts w:ascii="Times New Roman" w:hAnsi="Times New Roman"/>
                <w:sz w:val="20"/>
                <w:szCs w:val="20"/>
              </w:rPr>
            </w:pPr>
            <w:r w:rsidRPr="007D022B">
              <w:rPr>
                <w:rFonts w:ascii="Times New Roman" w:hAnsi="Times New Roman"/>
                <w:sz w:val="20"/>
                <w:szCs w:val="20"/>
              </w:rPr>
              <w:t>Акмаров Петр Борисович</w:t>
            </w:r>
          </w:p>
          <w:p w:rsidR="00AF2803" w:rsidRPr="007D022B" w:rsidRDefault="00AF2803" w:rsidP="007D022B">
            <w:pPr>
              <w:spacing w:line="240" w:lineRule="auto"/>
              <w:ind w:firstLine="0"/>
              <w:jc w:val="left"/>
              <w:rPr>
                <w:rFonts w:ascii="Times New Roman" w:hAnsi="Times New Roman"/>
                <w:sz w:val="20"/>
                <w:szCs w:val="20"/>
              </w:rPr>
            </w:pPr>
            <w:r>
              <w:rPr>
                <w:rFonts w:ascii="Times New Roman" w:hAnsi="Times New Roman"/>
                <w:sz w:val="20"/>
                <w:szCs w:val="20"/>
              </w:rPr>
              <w:t>к.э.</w:t>
            </w:r>
            <w:r w:rsidRPr="007D022B">
              <w:rPr>
                <w:rFonts w:ascii="Times New Roman" w:hAnsi="Times New Roman"/>
                <w:sz w:val="20"/>
                <w:szCs w:val="20"/>
              </w:rPr>
              <w:t>н., профессор</w:t>
            </w:r>
          </w:p>
          <w:p w:rsidR="00AF2803" w:rsidRPr="007D022B" w:rsidRDefault="00AF2803" w:rsidP="007D022B">
            <w:pPr>
              <w:spacing w:line="240" w:lineRule="auto"/>
              <w:ind w:firstLine="0"/>
              <w:jc w:val="left"/>
              <w:rPr>
                <w:rFonts w:ascii="Times New Roman" w:hAnsi="Times New Roman"/>
                <w:sz w:val="20"/>
                <w:szCs w:val="20"/>
              </w:rPr>
            </w:pPr>
            <w:r>
              <w:rPr>
                <w:rFonts w:ascii="Times New Roman" w:hAnsi="Times New Roman"/>
                <w:sz w:val="20"/>
                <w:szCs w:val="20"/>
              </w:rPr>
              <w:t xml:space="preserve">SPIN-код: 4039-4723, </w:t>
            </w:r>
            <w:r w:rsidRPr="007D022B">
              <w:rPr>
                <w:rFonts w:ascii="Times New Roman" w:hAnsi="Times New Roman"/>
                <w:sz w:val="20"/>
                <w:szCs w:val="20"/>
              </w:rPr>
              <w:t>AuthorID: 503805</w:t>
            </w:r>
          </w:p>
          <w:p w:rsidR="00AF2803" w:rsidRPr="007D022B" w:rsidRDefault="00AF2803" w:rsidP="007D022B">
            <w:pPr>
              <w:spacing w:line="240" w:lineRule="auto"/>
              <w:ind w:firstLine="0"/>
              <w:jc w:val="left"/>
              <w:rPr>
                <w:rFonts w:ascii="Times New Roman" w:hAnsi="Times New Roman"/>
                <w:sz w:val="20"/>
                <w:szCs w:val="20"/>
              </w:rPr>
            </w:pPr>
          </w:p>
          <w:p w:rsidR="00AF2803" w:rsidRPr="007D022B" w:rsidRDefault="00AF2803" w:rsidP="007D022B">
            <w:pPr>
              <w:spacing w:line="240" w:lineRule="auto"/>
              <w:ind w:firstLine="0"/>
              <w:jc w:val="left"/>
              <w:rPr>
                <w:rFonts w:ascii="Times New Roman" w:hAnsi="Times New Roman"/>
                <w:sz w:val="20"/>
                <w:szCs w:val="20"/>
              </w:rPr>
            </w:pPr>
            <w:r w:rsidRPr="007D022B">
              <w:rPr>
                <w:rFonts w:ascii="Times New Roman" w:hAnsi="Times New Roman"/>
                <w:sz w:val="20"/>
                <w:szCs w:val="20"/>
              </w:rPr>
              <w:t>Князева Ольга Петровна</w:t>
            </w:r>
          </w:p>
          <w:p w:rsidR="00AF2803" w:rsidRPr="007D022B"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rPr>
              <w:t>к</w:t>
            </w:r>
            <w:r>
              <w:rPr>
                <w:rFonts w:ascii="Times New Roman" w:hAnsi="Times New Roman"/>
                <w:sz w:val="20"/>
                <w:szCs w:val="20"/>
                <w:lang w:val="en-US"/>
              </w:rPr>
              <w:t>.</w:t>
            </w:r>
            <w:r w:rsidRPr="007D022B">
              <w:rPr>
                <w:rFonts w:ascii="Times New Roman" w:hAnsi="Times New Roman"/>
                <w:sz w:val="20"/>
                <w:szCs w:val="20"/>
              </w:rPr>
              <w:t>э</w:t>
            </w:r>
            <w:r>
              <w:rPr>
                <w:rFonts w:ascii="Times New Roman" w:hAnsi="Times New Roman"/>
                <w:sz w:val="20"/>
                <w:szCs w:val="20"/>
                <w:lang w:val="en-US"/>
              </w:rPr>
              <w:t>.</w:t>
            </w:r>
            <w:r w:rsidRPr="007D022B">
              <w:rPr>
                <w:rFonts w:ascii="Times New Roman" w:hAnsi="Times New Roman"/>
                <w:sz w:val="20"/>
                <w:szCs w:val="20"/>
              </w:rPr>
              <w:t>н</w:t>
            </w:r>
            <w:r w:rsidRPr="007D022B">
              <w:rPr>
                <w:rFonts w:ascii="Times New Roman" w:hAnsi="Times New Roman"/>
                <w:sz w:val="20"/>
                <w:szCs w:val="20"/>
                <w:lang w:val="en-US"/>
              </w:rPr>
              <w:t xml:space="preserve">., </w:t>
            </w:r>
            <w:r w:rsidRPr="007D022B">
              <w:rPr>
                <w:rFonts w:ascii="Times New Roman" w:hAnsi="Times New Roman"/>
                <w:sz w:val="20"/>
                <w:szCs w:val="20"/>
              </w:rPr>
              <w:t>доцент</w:t>
            </w:r>
          </w:p>
          <w:p w:rsidR="00AF2803" w:rsidRPr="007D022B"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lang w:val="en-US"/>
              </w:rPr>
              <w:t>SPIN-</w:t>
            </w:r>
            <w:r w:rsidRPr="007D022B">
              <w:rPr>
                <w:rFonts w:ascii="Times New Roman" w:hAnsi="Times New Roman"/>
                <w:sz w:val="20"/>
                <w:szCs w:val="20"/>
              </w:rPr>
              <w:t>код</w:t>
            </w:r>
            <w:r w:rsidRPr="007D022B">
              <w:rPr>
                <w:rFonts w:ascii="Times New Roman" w:hAnsi="Times New Roman"/>
                <w:sz w:val="20"/>
                <w:szCs w:val="20"/>
                <w:lang w:val="en-US"/>
              </w:rPr>
              <w:t>: 3701-3096,  AuthorID: 672531</w:t>
            </w:r>
          </w:p>
          <w:p w:rsidR="00AF2803" w:rsidRPr="007D022B"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lang w:val="en-US"/>
              </w:rPr>
              <w:t xml:space="preserve">e-mail: </w:t>
            </w:r>
            <w:hyperlink r:id="rId7" w:history="1">
              <w:r w:rsidRPr="007D022B">
                <w:rPr>
                  <w:rStyle w:val="Hyperlink"/>
                  <w:rFonts w:ascii="Times New Roman" w:hAnsi="Times New Roman"/>
                  <w:sz w:val="20"/>
                  <w:szCs w:val="20"/>
                  <w:lang w:val="en-US"/>
                </w:rPr>
                <w:t>izgsha_ur@mail.ru</w:t>
              </w:r>
            </w:hyperlink>
          </w:p>
          <w:p w:rsidR="00AF2803" w:rsidRPr="007D022B" w:rsidRDefault="00AF2803" w:rsidP="007B5346">
            <w:pPr>
              <w:spacing w:line="240" w:lineRule="auto"/>
              <w:ind w:firstLine="0"/>
              <w:jc w:val="left"/>
              <w:rPr>
                <w:rFonts w:ascii="Times New Roman" w:hAnsi="Times New Roman"/>
                <w:i/>
                <w:sz w:val="20"/>
                <w:szCs w:val="20"/>
              </w:rPr>
            </w:pPr>
            <w:hyperlink r:id="rId8" w:history="1">
              <w:r w:rsidRPr="007D022B">
                <w:rPr>
                  <w:rFonts w:ascii="Times New Roman" w:hAnsi="Times New Roman"/>
                  <w:i/>
                  <w:sz w:val="20"/>
                  <w:szCs w:val="20"/>
                </w:rPr>
                <w:t>Ижевская государственная сельскохозяйственная академия</w:t>
              </w:r>
            </w:hyperlink>
            <w:r w:rsidRPr="007D022B">
              <w:rPr>
                <w:rFonts w:ascii="Times New Roman" w:hAnsi="Times New Roman"/>
                <w:i/>
                <w:sz w:val="20"/>
                <w:szCs w:val="20"/>
              </w:rPr>
              <w:t>, Ижевск, Россия</w:t>
            </w:r>
          </w:p>
          <w:p w:rsidR="00AF2803" w:rsidRPr="007B5346" w:rsidRDefault="00AF2803" w:rsidP="007D022B">
            <w:pPr>
              <w:spacing w:line="240" w:lineRule="auto"/>
              <w:ind w:firstLine="0"/>
              <w:jc w:val="left"/>
              <w:rPr>
                <w:rFonts w:ascii="Times New Roman" w:hAnsi="Times New Roman"/>
                <w:sz w:val="20"/>
                <w:szCs w:val="20"/>
              </w:rPr>
            </w:pPr>
          </w:p>
          <w:p w:rsidR="00AF2803" w:rsidRPr="00173759" w:rsidRDefault="00AF2803" w:rsidP="007D022B">
            <w:pPr>
              <w:spacing w:line="240" w:lineRule="auto"/>
              <w:ind w:firstLine="0"/>
              <w:jc w:val="left"/>
              <w:rPr>
                <w:rFonts w:ascii="Times New Roman" w:hAnsi="Times New Roman"/>
                <w:sz w:val="20"/>
                <w:szCs w:val="20"/>
              </w:rPr>
            </w:pPr>
            <w:r w:rsidRPr="007D022B">
              <w:rPr>
                <w:rFonts w:ascii="Times New Roman" w:hAnsi="Times New Roman"/>
                <w:sz w:val="20"/>
                <w:szCs w:val="20"/>
              </w:rPr>
              <w:t>Рассматриваются вопросы применения новых информационных технологий в бухгалтерском учете. Выделены особенности ведения автоматизированного учета в условиях российской действительности, показаны методические принципы информатизации управленческой деятельности. Составлена классификация программных продуктов, используемых для автоматизации учета, приведен рейтинг наиболее распространенных программ для информатизации управленческой деятельности в нашей стране. Показаны основные достоинства и недостатки применения информационных технологий в организации учета. Рассматриваются проблемы автоматизации управленческой деятельности при переходе на международные стандарты, среди которых выделены вопросы учета временной стоимости денег. Приведена критическая оценка известных авторов и ученых современного уровня автоматизированного учета в российской экономике. Особое внимание уделено использованию удаленных аппаратных и программных ресурсов в решении задач информатизации управленческой деятельности. Рассматриваются перспективы применения в учете саморазвивающихся экспертных систем, построенных на основе программных продуктов высокого уровня.  Выделены некоторые проблемы защиты информации, которые представляют угрозу применения информационных технологий в задачах управления. Показана роль человека в автоматизированной системе бухгалтерского учета, незаменимость опыта и профессионализма бухгалтера при любом уровне раз</w:t>
            </w:r>
            <w:r>
              <w:rPr>
                <w:rFonts w:ascii="Times New Roman" w:hAnsi="Times New Roman"/>
                <w:sz w:val="20"/>
                <w:szCs w:val="20"/>
              </w:rPr>
              <w:t>вития информационных технологий</w:t>
            </w:r>
          </w:p>
          <w:p w:rsidR="00AF2803" w:rsidRPr="007D022B" w:rsidRDefault="00AF2803" w:rsidP="007D022B">
            <w:pPr>
              <w:spacing w:line="240" w:lineRule="auto"/>
              <w:ind w:firstLine="0"/>
              <w:jc w:val="left"/>
              <w:rPr>
                <w:rFonts w:ascii="Times New Roman" w:hAnsi="Times New Roman"/>
                <w:sz w:val="20"/>
                <w:szCs w:val="20"/>
              </w:rPr>
            </w:pPr>
          </w:p>
          <w:p w:rsidR="00AF2803"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rPr>
              <w:t>Ключевые слова: ИНФОРМАЦИОННЫЕ ТЕХНОЛОГИИ, АВТОМАТИЗАЦИЯ УЧЕТА, ДИСКОНТИРОВАНИЕ, ЗАЩИТА ИНФОРМАЦИИ</w:t>
            </w:r>
          </w:p>
          <w:p w:rsidR="00AF2803" w:rsidRPr="00AA3D39" w:rsidRDefault="00AF2803" w:rsidP="007D022B">
            <w:pPr>
              <w:spacing w:line="240" w:lineRule="auto"/>
              <w:ind w:firstLine="0"/>
              <w:jc w:val="left"/>
              <w:rPr>
                <w:rFonts w:ascii="Times New Roman" w:hAnsi="Times New Roman"/>
                <w:b/>
                <w:sz w:val="20"/>
                <w:szCs w:val="20"/>
                <w:lang w:val="en-US"/>
              </w:rPr>
            </w:pPr>
            <w:r w:rsidRPr="004A5489">
              <w:rPr>
                <w:rFonts w:ascii="Arial" w:hAnsi="Arial" w:cs="Arial"/>
                <w:b/>
                <w:sz w:val="20"/>
                <w:szCs w:val="20"/>
              </w:rPr>
              <w:t>Doi: 10.21515/1990-4665-130-00</w:t>
            </w:r>
            <w:r>
              <w:rPr>
                <w:rFonts w:ascii="Arial" w:hAnsi="Arial" w:cs="Arial"/>
                <w:b/>
                <w:sz w:val="20"/>
                <w:szCs w:val="20"/>
                <w:lang w:val="en-US"/>
              </w:rPr>
              <w:t>9</w:t>
            </w:r>
          </w:p>
        </w:tc>
        <w:tc>
          <w:tcPr>
            <w:tcW w:w="4643" w:type="dxa"/>
          </w:tcPr>
          <w:p w:rsidR="00AF2803" w:rsidRPr="007D022B"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lang w:val="en-US"/>
              </w:rPr>
              <w:t>UDC 657.1:004</w:t>
            </w: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lang w:val="en-US"/>
              </w:rPr>
              <w:t>Economics</w:t>
            </w: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b/>
                <w:sz w:val="20"/>
                <w:szCs w:val="20"/>
                <w:lang w:val="en-US"/>
              </w:rPr>
            </w:pPr>
            <w:r w:rsidRPr="007D022B">
              <w:rPr>
                <w:rFonts w:ascii="Times New Roman" w:hAnsi="Times New Roman"/>
                <w:b/>
                <w:sz w:val="20"/>
                <w:szCs w:val="20"/>
                <w:lang w:val="en-US"/>
              </w:rPr>
              <w:t xml:space="preserve">PROBLEMS AND PROSPECTS </w:t>
            </w:r>
            <w:r>
              <w:rPr>
                <w:rFonts w:ascii="Times New Roman" w:hAnsi="Times New Roman"/>
                <w:b/>
                <w:sz w:val="20"/>
                <w:szCs w:val="20"/>
                <w:lang w:val="en-US"/>
              </w:rPr>
              <w:t>OF</w:t>
            </w:r>
            <w:r w:rsidRPr="007D022B">
              <w:rPr>
                <w:rFonts w:ascii="Times New Roman" w:hAnsi="Times New Roman"/>
                <w:b/>
                <w:sz w:val="20"/>
                <w:szCs w:val="20"/>
                <w:lang w:val="en-US"/>
              </w:rPr>
              <w:t xml:space="preserve"> USING INFORMATION TECHNOLOGIES IN ACCOUNTING AUTOMATION</w:t>
            </w: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lang w:val="en-US"/>
              </w:rPr>
              <w:t>Akmarov Petr Borisovich</w:t>
            </w:r>
          </w:p>
          <w:p w:rsidR="00AF2803" w:rsidRPr="007D022B" w:rsidRDefault="00AF2803" w:rsidP="007D022B">
            <w:pPr>
              <w:spacing w:line="240" w:lineRule="auto"/>
              <w:ind w:firstLine="0"/>
              <w:jc w:val="left"/>
              <w:rPr>
                <w:rFonts w:ascii="Times New Roman" w:hAnsi="Times New Roman"/>
                <w:sz w:val="20"/>
                <w:szCs w:val="20"/>
                <w:lang w:val="en-US"/>
              </w:rPr>
            </w:pPr>
            <w:r>
              <w:rPr>
                <w:rFonts w:ascii="Times New Roman" w:hAnsi="Times New Roman"/>
                <w:sz w:val="20"/>
                <w:szCs w:val="20"/>
                <w:lang w:val="en-US"/>
              </w:rPr>
              <w:t>Cand.Econ.</w:t>
            </w:r>
            <w:r w:rsidRPr="007D022B">
              <w:rPr>
                <w:rFonts w:ascii="Times New Roman" w:hAnsi="Times New Roman"/>
                <w:sz w:val="20"/>
                <w:szCs w:val="20"/>
                <w:lang w:val="en-US"/>
              </w:rPr>
              <w:t>Sci., Professor</w:t>
            </w:r>
          </w:p>
          <w:p w:rsidR="00AF2803" w:rsidRPr="007D022B"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lang w:val="en-US"/>
              </w:rPr>
              <w:t>SPIN-</w:t>
            </w:r>
            <w:r>
              <w:rPr>
                <w:rFonts w:ascii="Times New Roman" w:hAnsi="Times New Roman"/>
                <w:sz w:val="20"/>
                <w:szCs w:val="20"/>
                <w:lang w:val="en-US"/>
              </w:rPr>
              <w:t>code</w:t>
            </w:r>
            <w:r w:rsidRPr="007D022B">
              <w:rPr>
                <w:rFonts w:ascii="Times New Roman" w:hAnsi="Times New Roman"/>
                <w:sz w:val="20"/>
                <w:szCs w:val="20"/>
                <w:lang w:val="en-US"/>
              </w:rPr>
              <w:t>: 4039-4723,  AuthorID: 503805</w:t>
            </w: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lang w:val="en-US"/>
              </w:rPr>
              <w:t>Knjazeva Olga Petrovna</w:t>
            </w:r>
          </w:p>
          <w:p w:rsidR="00AF2803" w:rsidRPr="007D022B"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lang w:val="en-US"/>
              </w:rPr>
              <w:t>Cand.Econ.Sci., associate Professor</w:t>
            </w:r>
          </w:p>
          <w:p w:rsidR="00AF2803" w:rsidRPr="007D022B"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lang w:val="en-US"/>
              </w:rPr>
              <w:t>SPIN-</w:t>
            </w:r>
            <w:r>
              <w:rPr>
                <w:rFonts w:ascii="Times New Roman" w:hAnsi="Times New Roman"/>
                <w:sz w:val="20"/>
                <w:szCs w:val="20"/>
                <w:lang w:val="en-US"/>
              </w:rPr>
              <w:t>code</w:t>
            </w:r>
            <w:r w:rsidRPr="007D022B">
              <w:rPr>
                <w:rFonts w:ascii="Times New Roman" w:hAnsi="Times New Roman"/>
                <w:sz w:val="20"/>
                <w:szCs w:val="20"/>
                <w:lang w:val="en-US"/>
              </w:rPr>
              <w:t>: 3701-3096,  AuthorID: 672531</w:t>
            </w:r>
          </w:p>
          <w:p w:rsidR="00AF2803" w:rsidRPr="007D022B"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lang w:val="en-US"/>
              </w:rPr>
              <w:t xml:space="preserve">e-mail: </w:t>
            </w:r>
            <w:hyperlink r:id="rId9" w:history="1">
              <w:r w:rsidRPr="007D022B">
                <w:rPr>
                  <w:rStyle w:val="Hyperlink"/>
                  <w:rFonts w:ascii="Times New Roman" w:hAnsi="Times New Roman"/>
                  <w:sz w:val="20"/>
                  <w:szCs w:val="20"/>
                  <w:lang w:val="en-US"/>
                </w:rPr>
                <w:t>izgsha_ur@mail.ru</w:t>
              </w:r>
            </w:hyperlink>
          </w:p>
          <w:p w:rsidR="00AF2803" w:rsidRPr="00173759" w:rsidRDefault="00AF2803" w:rsidP="007B5346">
            <w:pPr>
              <w:spacing w:line="240" w:lineRule="auto"/>
              <w:ind w:firstLine="0"/>
              <w:jc w:val="left"/>
              <w:rPr>
                <w:rFonts w:ascii="Times New Roman" w:hAnsi="Times New Roman"/>
                <w:i/>
                <w:sz w:val="20"/>
                <w:szCs w:val="20"/>
                <w:lang w:val="en-US"/>
              </w:rPr>
            </w:pPr>
            <w:smartTag w:uri="urn:schemas-microsoft-com:office:smarttags" w:element="PlaceName">
              <w:smartTag w:uri="urn:schemas-microsoft-com:office:smarttags" w:element="place">
                <w:r w:rsidRPr="00173759">
                  <w:rPr>
                    <w:rFonts w:ascii="Times New Roman" w:hAnsi="Times New Roman"/>
                    <w:i/>
                    <w:sz w:val="20"/>
                    <w:szCs w:val="20"/>
                    <w:lang w:val="en-US"/>
                  </w:rPr>
                  <w:t>Izhevsk</w:t>
                </w:r>
              </w:smartTag>
              <w:r w:rsidRPr="00173759">
                <w:rPr>
                  <w:rFonts w:ascii="Times New Roman" w:hAnsi="Times New Roman"/>
                  <w:i/>
                  <w:sz w:val="20"/>
                  <w:szCs w:val="20"/>
                  <w:lang w:val="en-US"/>
                </w:rPr>
                <w:t xml:space="preserve"> </w:t>
              </w:r>
              <w:smartTag w:uri="urn:schemas-microsoft-com:office:smarttags" w:element="country-region">
                <w:r w:rsidRPr="00173759">
                  <w:rPr>
                    <w:rFonts w:ascii="Times New Roman" w:hAnsi="Times New Roman"/>
                    <w:i/>
                    <w:sz w:val="20"/>
                    <w:szCs w:val="20"/>
                    <w:lang w:val="en-US"/>
                  </w:rPr>
                  <w:t>State</w:t>
                </w:r>
              </w:smartTag>
            </w:smartTag>
            <w:r w:rsidRPr="00173759">
              <w:rPr>
                <w:rFonts w:ascii="Times New Roman" w:hAnsi="Times New Roman"/>
                <w:i/>
                <w:sz w:val="20"/>
                <w:szCs w:val="20"/>
                <w:lang w:val="en-US"/>
              </w:rPr>
              <w:t xml:space="preserve"> Agricultural Academy, </w:t>
            </w:r>
          </w:p>
          <w:p w:rsidR="00AF2803" w:rsidRPr="00173759" w:rsidRDefault="00AF2803" w:rsidP="007B5346">
            <w:pPr>
              <w:spacing w:line="240" w:lineRule="auto"/>
              <w:ind w:firstLine="0"/>
              <w:jc w:val="left"/>
              <w:rPr>
                <w:rFonts w:ascii="Times New Roman" w:hAnsi="Times New Roman"/>
                <w:i/>
                <w:sz w:val="20"/>
                <w:szCs w:val="20"/>
                <w:lang w:val="en-US"/>
              </w:rPr>
            </w:pPr>
            <w:smartTag w:uri="urn:schemas-microsoft-com:office:smarttags" w:element="country-region">
              <w:smartTag w:uri="urn:schemas-microsoft-com:office:smarttags" w:element="country-region">
                <w:r w:rsidRPr="00173759">
                  <w:rPr>
                    <w:rFonts w:ascii="Times New Roman" w:hAnsi="Times New Roman"/>
                    <w:i/>
                    <w:sz w:val="20"/>
                    <w:szCs w:val="20"/>
                    <w:lang w:val="en-US"/>
                  </w:rPr>
                  <w:t>Izhevsk</w:t>
                </w:r>
              </w:smartTag>
              <w:r w:rsidRPr="00173759">
                <w:rPr>
                  <w:rFonts w:ascii="Times New Roman" w:hAnsi="Times New Roman"/>
                  <w:i/>
                  <w:sz w:val="20"/>
                  <w:szCs w:val="20"/>
                  <w:lang w:val="en-US"/>
                </w:rPr>
                <w:t xml:space="preserve">,  </w:t>
              </w:r>
              <w:smartTag w:uri="urn:schemas-microsoft-com:office:smarttags" w:element="country-region">
                <w:r w:rsidRPr="00173759">
                  <w:rPr>
                    <w:rFonts w:ascii="Times New Roman" w:hAnsi="Times New Roman"/>
                    <w:i/>
                    <w:sz w:val="20"/>
                    <w:szCs w:val="20"/>
                    <w:lang w:val="en-US"/>
                  </w:rPr>
                  <w:t>Russia</w:t>
                </w:r>
              </w:smartTag>
            </w:smartTag>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lang w:val="en-US"/>
              </w:rPr>
              <w:t>The issues of advanced information technologies in accounting are considered in the article. Some particular features of the Russian automated accounting are revealed and the methodology of IT- based management is demonstrated. The classification of the software products applied for accounting automation is made as well as the rating of the most common programs for IT-based management in Russia is provided. Major strengths and weaknesses of IT-security in accounting system are given. The problems of management activity automation during the period of transition to the international standards are considered, among them consideration of time value of money. The assessment of modern automated accounting system in the Russian economy made by well-known scientists is given. Special attention is paid to remote hardware and program resources while solving the problems of IT-based management. The author of the article also considers the problems of application prospects in accounting in self-developing expert systems based on competitive software products. Some particular problems of information security posing threat to the application in information technologies in management are presented. In addition to all this, the practical experience and a high standard of professionalism of an accountant are presented</w:t>
            </w: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p>
          <w:p w:rsidR="00AF2803" w:rsidRPr="007D022B" w:rsidRDefault="00AF2803" w:rsidP="007D022B">
            <w:pPr>
              <w:spacing w:line="240" w:lineRule="auto"/>
              <w:ind w:firstLine="0"/>
              <w:jc w:val="left"/>
              <w:rPr>
                <w:rFonts w:ascii="Times New Roman" w:hAnsi="Times New Roman"/>
                <w:sz w:val="20"/>
                <w:szCs w:val="20"/>
                <w:lang w:val="en-US"/>
              </w:rPr>
            </w:pPr>
            <w:r w:rsidRPr="007D022B">
              <w:rPr>
                <w:rFonts w:ascii="Times New Roman" w:hAnsi="Times New Roman"/>
                <w:sz w:val="20"/>
                <w:szCs w:val="20"/>
                <w:lang w:val="en-US"/>
              </w:rPr>
              <w:t>Keywords: INFORMATION TECHNOLOGY, AUTOMATED ACCOUNTING, DISCOUNTING, INFORMATION PROTECTION</w:t>
            </w:r>
          </w:p>
        </w:tc>
      </w:tr>
    </w:tbl>
    <w:p w:rsidR="00AF2803" w:rsidRDefault="00AF2803" w:rsidP="00BA4F2D">
      <w:pPr>
        <w:rPr>
          <w:rFonts w:ascii="Times New Roman" w:hAnsi="Times New Roman"/>
          <w:sz w:val="28"/>
          <w:szCs w:val="28"/>
          <w:lang w:val="en-US"/>
        </w:rPr>
      </w:pPr>
    </w:p>
    <w:p w:rsidR="00AF2803" w:rsidRDefault="00AF2803" w:rsidP="00BA4F2D">
      <w:pPr>
        <w:rPr>
          <w:rFonts w:ascii="Times New Roman" w:hAnsi="Times New Roman"/>
          <w:sz w:val="28"/>
          <w:szCs w:val="28"/>
        </w:rPr>
      </w:pPr>
      <w:r>
        <w:rPr>
          <w:rFonts w:ascii="Times New Roman" w:hAnsi="Times New Roman"/>
          <w:sz w:val="28"/>
          <w:szCs w:val="28"/>
        </w:rPr>
        <w:t xml:space="preserve">Внедрение информационных технологий во все сферы нашей жизни в последние годы идет революционными темпами. Это позволяет с одной стороны оптимизировать деятельность человека «окутанного» информационными потоками, с другой стороны создает определенные проблемы. </w:t>
      </w:r>
    </w:p>
    <w:p w:rsidR="00AF2803" w:rsidRPr="00E40912" w:rsidRDefault="00AF2803" w:rsidP="00BA4F2D">
      <w:pPr>
        <w:rPr>
          <w:rFonts w:ascii="Times New Roman" w:hAnsi="Times New Roman"/>
          <w:sz w:val="28"/>
          <w:szCs w:val="28"/>
        </w:rPr>
      </w:pPr>
      <w:r>
        <w:rPr>
          <w:rFonts w:ascii="Times New Roman" w:hAnsi="Times New Roman"/>
          <w:sz w:val="28"/>
          <w:szCs w:val="28"/>
        </w:rPr>
        <w:t xml:space="preserve">Рассмотрим некоторые аспекты решения поставленных вопросов на примере автоматизации управления и, в частности, бухгалтерского учета и отчетности.  </w:t>
      </w:r>
      <w:r w:rsidRPr="00E40912">
        <w:rPr>
          <w:rFonts w:ascii="Times New Roman" w:hAnsi="Times New Roman"/>
          <w:sz w:val="28"/>
          <w:szCs w:val="28"/>
        </w:rPr>
        <w:t xml:space="preserve">На сегодняшний день руководителям </w:t>
      </w:r>
      <w:r>
        <w:rPr>
          <w:rFonts w:ascii="Times New Roman" w:hAnsi="Times New Roman"/>
          <w:sz w:val="28"/>
          <w:szCs w:val="28"/>
        </w:rPr>
        <w:t>организаций зачастую</w:t>
      </w:r>
      <w:r w:rsidRPr="00E40912">
        <w:rPr>
          <w:rFonts w:ascii="Times New Roman" w:hAnsi="Times New Roman"/>
          <w:sz w:val="28"/>
          <w:szCs w:val="28"/>
        </w:rPr>
        <w:t xml:space="preserve"> приходится принимать решения в условиях неопределенности и риска, что вынуждает их постоянно держать под контролем различные аспекты финансово – хозяйственной деятельности. Грамотно обработанная и систематизированная информация является в определенной степени гарантией эффективного управления производством. Напротив, отсутствие достоверных данных может привести к неверному управленческому решению и, как следствие, к серьезным убыткам. </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Использование в управленческой деятельности современных достижений в области информационных технологий обеспечивает своевременность и полноту информации об управляемых процессах, дает возможность для более глубоко анализа, моделирования и прогнозирования.</w:t>
      </w:r>
    </w:p>
    <w:p w:rsidR="00AF2803" w:rsidRDefault="00AF2803" w:rsidP="00BA4F2D">
      <w:pPr>
        <w:rPr>
          <w:rFonts w:ascii="Times New Roman" w:hAnsi="Times New Roman"/>
          <w:sz w:val="28"/>
          <w:szCs w:val="28"/>
        </w:rPr>
      </w:pPr>
      <w:r>
        <w:rPr>
          <w:rFonts w:ascii="Times New Roman" w:hAnsi="Times New Roman"/>
          <w:sz w:val="28"/>
          <w:szCs w:val="28"/>
        </w:rPr>
        <w:t>У</w:t>
      </w:r>
      <w:r w:rsidRPr="00652DFD">
        <w:rPr>
          <w:rFonts w:ascii="Times New Roman" w:hAnsi="Times New Roman"/>
          <w:sz w:val="28"/>
          <w:szCs w:val="28"/>
        </w:rPr>
        <w:t xml:space="preserve">чет является информационной основой принятия важнейших управленческих решений руководством организации – внутренними пользователями информации, и оценки деятельности предприятия со стороны внешних пользователей: государственных контролирующих органов, акционеров, инвесторов, кредиторов и т.п. </w:t>
      </w:r>
    </w:p>
    <w:p w:rsidR="00AF2803" w:rsidRPr="004734B4" w:rsidRDefault="00AF2803" w:rsidP="00BA4F2D">
      <w:pPr>
        <w:rPr>
          <w:rFonts w:ascii="Times New Roman" w:hAnsi="Times New Roman"/>
          <w:sz w:val="28"/>
          <w:szCs w:val="28"/>
        </w:rPr>
      </w:pPr>
      <w:r w:rsidRPr="004734B4">
        <w:rPr>
          <w:rFonts w:ascii="Times New Roman" w:hAnsi="Times New Roman"/>
          <w:sz w:val="28"/>
          <w:szCs w:val="28"/>
        </w:rPr>
        <w:t>Бухгалтерский учет является центральным компонентом системы управления любым объектом. Бухгалтерскую информацию используют различные категории персонала предприятия для принятия управленческих решений: ме</w:t>
      </w:r>
      <w:r w:rsidRPr="004734B4">
        <w:rPr>
          <w:rFonts w:ascii="Times New Roman" w:hAnsi="Times New Roman"/>
          <w:sz w:val="28"/>
          <w:szCs w:val="28"/>
        </w:rPr>
        <w:softHyphen/>
        <w:t>неджеры, экономисты, финансисты, организаторы производства и т.п. Бухгалтерская информация в виде отчетов — бухгалтерский баланс, приложения к бухгалтерскому анализу — необходима также внешним пользователям — сторонним организациям и предприятиям, налого</w:t>
      </w:r>
      <w:r w:rsidRPr="004734B4">
        <w:rPr>
          <w:rFonts w:ascii="Times New Roman" w:hAnsi="Times New Roman"/>
          <w:sz w:val="28"/>
          <w:szCs w:val="28"/>
        </w:rPr>
        <w:softHyphen/>
        <w:t>вым органам, органам власти, инвесторам и т.п. От бухгалтерской ин</w:t>
      </w:r>
      <w:r w:rsidRPr="004734B4">
        <w:rPr>
          <w:rFonts w:ascii="Times New Roman" w:hAnsi="Times New Roman"/>
          <w:sz w:val="28"/>
          <w:szCs w:val="28"/>
        </w:rPr>
        <w:softHyphen/>
        <w:t>формации зависят многие управленческие решения, и информацион</w:t>
      </w:r>
      <w:r w:rsidRPr="004734B4">
        <w:rPr>
          <w:rFonts w:ascii="Times New Roman" w:hAnsi="Times New Roman"/>
          <w:sz w:val="28"/>
          <w:szCs w:val="28"/>
        </w:rPr>
        <w:softHyphen/>
        <w:t>ная система</w:t>
      </w:r>
      <w:r>
        <w:rPr>
          <w:rFonts w:ascii="Times New Roman" w:hAnsi="Times New Roman"/>
          <w:sz w:val="28"/>
          <w:szCs w:val="28"/>
        </w:rPr>
        <w:t xml:space="preserve"> (ИС)</w:t>
      </w:r>
      <w:r w:rsidRPr="004734B4">
        <w:rPr>
          <w:rFonts w:ascii="Times New Roman" w:hAnsi="Times New Roman"/>
          <w:sz w:val="28"/>
          <w:szCs w:val="28"/>
        </w:rPr>
        <w:t xml:space="preserve"> </w:t>
      </w:r>
      <w:r>
        <w:rPr>
          <w:rFonts w:ascii="Times New Roman" w:hAnsi="Times New Roman"/>
          <w:sz w:val="28"/>
          <w:szCs w:val="28"/>
        </w:rPr>
        <w:t>бухгалтерского учета и отчетности</w:t>
      </w:r>
      <w:r w:rsidRPr="004734B4">
        <w:rPr>
          <w:rFonts w:ascii="Times New Roman" w:hAnsi="Times New Roman"/>
          <w:sz w:val="28"/>
          <w:szCs w:val="28"/>
        </w:rPr>
        <w:t xml:space="preserve"> оказывает наиболее существенное влияние на эффективность автоматизации управления.</w:t>
      </w:r>
    </w:p>
    <w:p w:rsidR="00AF2803" w:rsidRPr="004734B4" w:rsidRDefault="00AF2803" w:rsidP="00BA4F2D">
      <w:pPr>
        <w:rPr>
          <w:rFonts w:ascii="Times New Roman" w:hAnsi="Times New Roman"/>
          <w:sz w:val="28"/>
          <w:szCs w:val="28"/>
        </w:rPr>
      </w:pPr>
      <w:r w:rsidRPr="004734B4">
        <w:rPr>
          <w:rFonts w:ascii="Times New Roman" w:hAnsi="Times New Roman"/>
          <w:sz w:val="28"/>
          <w:szCs w:val="28"/>
        </w:rPr>
        <w:t xml:space="preserve">Разработка и создание ИС </w:t>
      </w:r>
      <w:r>
        <w:rPr>
          <w:rFonts w:ascii="Times New Roman" w:hAnsi="Times New Roman"/>
          <w:sz w:val="28"/>
          <w:szCs w:val="28"/>
        </w:rPr>
        <w:t>бухгалтерского учета и отчетности</w:t>
      </w:r>
      <w:r w:rsidRPr="004734B4">
        <w:rPr>
          <w:rFonts w:ascii="Times New Roman" w:hAnsi="Times New Roman"/>
          <w:sz w:val="28"/>
          <w:szCs w:val="28"/>
        </w:rPr>
        <w:t xml:space="preserve"> является первооче</w:t>
      </w:r>
      <w:r w:rsidRPr="004734B4">
        <w:rPr>
          <w:rFonts w:ascii="Times New Roman" w:hAnsi="Times New Roman"/>
          <w:sz w:val="28"/>
          <w:szCs w:val="28"/>
        </w:rPr>
        <w:softHyphen/>
        <w:t>редной задачей автоматизации управления любого предприятия. Ха</w:t>
      </w:r>
      <w:r w:rsidRPr="004734B4">
        <w:rPr>
          <w:rFonts w:ascii="Times New Roman" w:hAnsi="Times New Roman"/>
          <w:sz w:val="28"/>
          <w:szCs w:val="28"/>
        </w:rPr>
        <w:softHyphen/>
        <w:t xml:space="preserve">рактеристики объекта управления, особенности формы организации </w:t>
      </w:r>
      <w:r>
        <w:rPr>
          <w:rFonts w:ascii="Times New Roman" w:hAnsi="Times New Roman"/>
          <w:sz w:val="28"/>
          <w:szCs w:val="28"/>
        </w:rPr>
        <w:t>бухгалтерского учета и отчетности</w:t>
      </w:r>
      <w:r w:rsidRPr="004734B4">
        <w:rPr>
          <w:rFonts w:ascii="Times New Roman" w:hAnsi="Times New Roman"/>
          <w:sz w:val="28"/>
          <w:szCs w:val="28"/>
        </w:rPr>
        <w:t xml:space="preserve"> и учетной политики, масштаб предприятия и дру</w:t>
      </w:r>
      <w:r w:rsidRPr="004734B4">
        <w:rPr>
          <w:rFonts w:ascii="Times New Roman" w:hAnsi="Times New Roman"/>
          <w:sz w:val="28"/>
          <w:szCs w:val="28"/>
        </w:rPr>
        <w:softHyphen/>
        <w:t xml:space="preserve">гие факторы оказывают решающее влияние на разработку ИС, с одной стороны, и выбор и поддержку информационных технологий </w:t>
      </w:r>
      <w:r>
        <w:rPr>
          <w:rFonts w:ascii="Times New Roman" w:hAnsi="Times New Roman"/>
          <w:sz w:val="28"/>
          <w:szCs w:val="28"/>
        </w:rPr>
        <w:t>бухгалтерского учета и отчетности</w:t>
      </w:r>
      <w:r w:rsidRPr="004734B4">
        <w:rPr>
          <w:rFonts w:ascii="Times New Roman" w:hAnsi="Times New Roman"/>
          <w:sz w:val="28"/>
          <w:szCs w:val="28"/>
        </w:rPr>
        <w:t>, с другой.</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Автоматизированный учет строится на тех же методических принципах, что и ручной учет, тем самым обеспечивая единство </w:t>
      </w:r>
      <w:r>
        <w:rPr>
          <w:rFonts w:ascii="Times New Roman" w:hAnsi="Times New Roman"/>
          <w:sz w:val="28"/>
          <w:szCs w:val="28"/>
        </w:rPr>
        <w:t>бухгалтерского учета и отчетности</w:t>
      </w:r>
      <w:r w:rsidRPr="00652DFD">
        <w:rPr>
          <w:rFonts w:ascii="Times New Roman" w:hAnsi="Times New Roman"/>
          <w:sz w:val="28"/>
          <w:szCs w:val="28"/>
        </w:rPr>
        <w:t xml:space="preserve"> вне зависимости от используемой формы. Несмотря на это автоматизированное ведение учeта имеет свои специфические особенности, связанные технологией регистрации, накопления и обработки учетных данных и формированием бухгалтерской отчетности. С развитием информационных технологий появляются новые возможности, а вместе с тем и новые проблемы автоматизации </w:t>
      </w:r>
      <w:r>
        <w:rPr>
          <w:rFonts w:ascii="Times New Roman" w:hAnsi="Times New Roman"/>
          <w:sz w:val="28"/>
          <w:szCs w:val="28"/>
        </w:rPr>
        <w:t>бухгалтерского учета и отчетности</w:t>
      </w:r>
      <w:r w:rsidRPr="00652DFD">
        <w:rPr>
          <w:rFonts w:ascii="Times New Roman" w:hAnsi="Times New Roman"/>
          <w:sz w:val="28"/>
          <w:szCs w:val="28"/>
        </w:rPr>
        <w:t xml:space="preserve">, которые требуют своего решения. Например, до сих пор даже в самых распространенных программных продуктах по автоматизации </w:t>
      </w:r>
      <w:r>
        <w:rPr>
          <w:rFonts w:ascii="Times New Roman" w:hAnsi="Times New Roman"/>
          <w:sz w:val="28"/>
          <w:szCs w:val="28"/>
        </w:rPr>
        <w:t>бухгалтерского учета и отчетности</w:t>
      </w:r>
      <w:r w:rsidRPr="00652DFD">
        <w:rPr>
          <w:rFonts w:ascii="Times New Roman" w:hAnsi="Times New Roman"/>
          <w:sz w:val="28"/>
          <w:szCs w:val="28"/>
        </w:rPr>
        <w:t xml:space="preserve"> фактически отсутствуют возможности автоматизированного формирования учетно-аналитической информации с учетом временной стоимости денег. А ведь это одно из основных требований, которые предъявляют МСФО к учетно-аналитической информации сразу по многим объектам (выручка, основные средства, финансовые инструменты)</w:t>
      </w:r>
      <w:r>
        <w:rPr>
          <w:rFonts w:ascii="Times New Roman" w:hAnsi="Times New Roman"/>
          <w:sz w:val="28"/>
          <w:szCs w:val="28"/>
        </w:rPr>
        <w:t xml:space="preserve"> </w:t>
      </w:r>
      <w:r w:rsidRPr="00B257E2">
        <w:rPr>
          <w:rFonts w:ascii="Times New Roman" w:hAnsi="Times New Roman"/>
          <w:sz w:val="28"/>
          <w:szCs w:val="28"/>
        </w:rPr>
        <w:t>[1]</w:t>
      </w:r>
      <w:r w:rsidRPr="00652DFD">
        <w:rPr>
          <w:rFonts w:ascii="Times New Roman" w:hAnsi="Times New Roman"/>
          <w:sz w:val="28"/>
          <w:szCs w:val="28"/>
        </w:rPr>
        <w:t>. Причем существуют строгие математические алгоритмы, которые позволяют рассчитать соответствующие показатели. А раз есть алгоритм, то он может быть реализован на программном уровне. Следовательно, причина, по которой соответствующие алгоритмы не реализованы – субъективна (отсутствует постановка задачи), значит, может быть легко устранена.</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Рассмотрим основные проблемы на пути еще более глубокой автоматизации практики учетных работ, сгруппировав их по нескольким направлениям</w:t>
      </w:r>
      <w:r>
        <w:rPr>
          <w:rFonts w:ascii="Times New Roman" w:hAnsi="Times New Roman"/>
          <w:sz w:val="28"/>
          <w:szCs w:val="28"/>
        </w:rPr>
        <w:t xml:space="preserve"> </w:t>
      </w:r>
      <w:r w:rsidRPr="00B257E2">
        <w:rPr>
          <w:rFonts w:ascii="Times New Roman" w:hAnsi="Times New Roman"/>
          <w:sz w:val="28"/>
          <w:szCs w:val="28"/>
        </w:rPr>
        <w:t>[3]</w:t>
      </w:r>
      <w:r w:rsidRPr="00652DFD">
        <w:rPr>
          <w:rFonts w:ascii="Times New Roman" w:hAnsi="Times New Roman"/>
          <w:sz w:val="28"/>
          <w:szCs w:val="28"/>
        </w:rPr>
        <w:t>. Прежде всего, рассмотрим основные достоинства и недостатки автоматизированного ведения учета.</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Анализ основных преимуществ, которые несет автоматизация </w:t>
      </w:r>
      <w:r>
        <w:rPr>
          <w:rFonts w:ascii="Times New Roman" w:hAnsi="Times New Roman"/>
          <w:sz w:val="28"/>
          <w:szCs w:val="28"/>
        </w:rPr>
        <w:t>бухгалтерского учета и отчетности</w:t>
      </w:r>
      <w:r w:rsidRPr="00652DFD">
        <w:rPr>
          <w:rFonts w:ascii="Times New Roman" w:hAnsi="Times New Roman"/>
          <w:sz w:val="28"/>
          <w:szCs w:val="28"/>
        </w:rPr>
        <w:t>, позволил объединить их в четыре основные группы:</w:t>
      </w:r>
    </w:p>
    <w:p w:rsidR="00AF2803" w:rsidRPr="00652DFD" w:rsidRDefault="00AF2803" w:rsidP="00BA4F2D">
      <w:pPr>
        <w:rPr>
          <w:rFonts w:ascii="Times New Roman" w:hAnsi="Times New Roman"/>
          <w:sz w:val="28"/>
          <w:szCs w:val="28"/>
        </w:rPr>
      </w:pPr>
      <w:r>
        <w:rPr>
          <w:rFonts w:ascii="Times New Roman" w:hAnsi="Times New Roman"/>
          <w:sz w:val="28"/>
          <w:szCs w:val="28"/>
        </w:rPr>
        <w:t xml:space="preserve">1. </w:t>
      </w:r>
      <w:r w:rsidRPr="00652DFD">
        <w:rPr>
          <w:rFonts w:ascii="Times New Roman" w:hAnsi="Times New Roman"/>
          <w:sz w:val="28"/>
          <w:szCs w:val="28"/>
        </w:rPr>
        <w:t>Повышение качества информации. Достижения в области информационных технологий в значительной степени позвoляют снизить влияние «человеческого фактора», уменьшить количество арифметических ошибок в учете и отчетности, и, благодаря созданию единой информационной базы, повысить качество выполнения расчетов.</w:t>
      </w:r>
    </w:p>
    <w:p w:rsidR="00AF2803" w:rsidRPr="00652DFD" w:rsidRDefault="00AF2803" w:rsidP="00BA4F2D">
      <w:pPr>
        <w:rPr>
          <w:rFonts w:ascii="Times New Roman" w:hAnsi="Times New Roman"/>
          <w:sz w:val="28"/>
          <w:szCs w:val="28"/>
        </w:rPr>
      </w:pPr>
      <w:r>
        <w:rPr>
          <w:rFonts w:ascii="Times New Roman" w:hAnsi="Times New Roman"/>
          <w:sz w:val="28"/>
          <w:szCs w:val="28"/>
        </w:rPr>
        <w:t>2.  </w:t>
      </w:r>
      <w:r w:rsidRPr="00652DFD">
        <w:rPr>
          <w:rFonts w:ascii="Times New Roman" w:hAnsi="Times New Roman"/>
          <w:sz w:val="28"/>
          <w:szCs w:val="28"/>
        </w:rPr>
        <w:t>Экономия времени и трудозатрат. Использование информационных технологий позволяет сократить время и силы на обработку учетных операций, тем самым повысить производительность труда сотрудников бухгалтерии. Простота и гибкость использования компьютерных систем позволяет повысить скорость сбора, передачи, обработки информации, составления отчетов и ведения документации.</w:t>
      </w:r>
    </w:p>
    <w:p w:rsidR="00AF2803" w:rsidRPr="00652DFD" w:rsidRDefault="00AF2803" w:rsidP="00BA4F2D">
      <w:pPr>
        <w:rPr>
          <w:rFonts w:ascii="Times New Roman" w:hAnsi="Times New Roman"/>
          <w:sz w:val="28"/>
          <w:szCs w:val="28"/>
        </w:rPr>
      </w:pPr>
      <w:r>
        <w:rPr>
          <w:rFonts w:ascii="Times New Roman" w:hAnsi="Times New Roman"/>
          <w:sz w:val="28"/>
          <w:szCs w:val="28"/>
        </w:rPr>
        <w:t>3. </w:t>
      </w:r>
      <w:r w:rsidRPr="00652DFD">
        <w:rPr>
          <w:rFonts w:ascii="Times New Roman" w:hAnsi="Times New Roman"/>
          <w:sz w:val="28"/>
          <w:szCs w:val="28"/>
        </w:rPr>
        <w:t>Оперативность, своевременность и актуальность учетных данных. Использование информационных технологий в бухгалтерском учете значительно повышает его оперативность, дает возможность оценить текущее финaнсовое положение предприятия и его перспективы. Информационные системы значительно расширяют аналитические возможности учета, дают возможность для параллельного ведения учета в нескольких стандартах.</w:t>
      </w:r>
    </w:p>
    <w:p w:rsidR="00AF2803" w:rsidRPr="00652DFD" w:rsidRDefault="00AF2803" w:rsidP="00BA4F2D">
      <w:pPr>
        <w:rPr>
          <w:rFonts w:ascii="Times New Roman" w:hAnsi="Times New Roman"/>
          <w:sz w:val="28"/>
          <w:szCs w:val="28"/>
        </w:rPr>
      </w:pPr>
      <w:r>
        <w:rPr>
          <w:rFonts w:ascii="Times New Roman" w:hAnsi="Times New Roman"/>
          <w:sz w:val="28"/>
          <w:szCs w:val="28"/>
        </w:rPr>
        <w:t>4. </w:t>
      </w:r>
      <w:r w:rsidRPr="00652DFD">
        <w:rPr>
          <w:rFonts w:ascii="Times New Roman" w:hAnsi="Times New Roman"/>
          <w:sz w:val="28"/>
          <w:szCs w:val="28"/>
        </w:rPr>
        <w:t>Усиление контроля. Компьютерные системы позволяют осуществить разграничение доступа к информации, разделение функций. Появляется возможность для оперативной оценки и контроля деятельности со стороны руководства организации.</w:t>
      </w:r>
    </w:p>
    <w:p w:rsidR="00AF2803" w:rsidRDefault="00AF2803" w:rsidP="00BA4F2D">
      <w:pPr>
        <w:rPr>
          <w:rFonts w:ascii="Times New Roman" w:hAnsi="Times New Roman"/>
          <w:sz w:val="28"/>
          <w:szCs w:val="28"/>
        </w:rPr>
      </w:pPr>
      <w:r w:rsidRPr="00652DFD">
        <w:rPr>
          <w:rFonts w:ascii="Times New Roman" w:hAnsi="Times New Roman"/>
          <w:sz w:val="28"/>
          <w:szCs w:val="28"/>
        </w:rPr>
        <w:t xml:space="preserve">Существуют различные классификации программ автоматизации </w:t>
      </w:r>
      <w:r>
        <w:rPr>
          <w:rFonts w:ascii="Times New Roman" w:hAnsi="Times New Roman"/>
          <w:sz w:val="28"/>
          <w:szCs w:val="28"/>
        </w:rPr>
        <w:t>бухгалтерского учета и отчетности</w:t>
      </w:r>
      <w:r w:rsidRPr="00652DFD">
        <w:rPr>
          <w:rFonts w:ascii="Times New Roman" w:hAnsi="Times New Roman"/>
          <w:sz w:val="28"/>
          <w:szCs w:val="28"/>
        </w:rPr>
        <w:t>: по степени охвата учетных функций, по принципам построения системы, по размерам организаций, по ценам и т.д.</w:t>
      </w:r>
    </w:p>
    <w:p w:rsidR="00AF2803" w:rsidRPr="002166D9" w:rsidRDefault="00AF2803" w:rsidP="00BA4F2D">
      <w:pPr>
        <w:rPr>
          <w:rFonts w:ascii="Times New Roman" w:hAnsi="Times New Roman"/>
          <w:sz w:val="28"/>
          <w:szCs w:val="28"/>
        </w:rPr>
      </w:pPr>
      <w:r w:rsidRPr="002166D9">
        <w:rPr>
          <w:rFonts w:ascii="Times New Roman" w:hAnsi="Times New Roman"/>
          <w:sz w:val="28"/>
          <w:szCs w:val="28"/>
        </w:rPr>
        <w:t>Рынок бухгалтерских программ для персональных компьютеров на</w:t>
      </w:r>
      <w:r w:rsidRPr="002166D9">
        <w:rPr>
          <w:rFonts w:ascii="Times New Roman" w:hAnsi="Times New Roman"/>
          <w:sz w:val="28"/>
          <w:szCs w:val="28"/>
        </w:rPr>
        <w:softHyphen/>
        <w:t>чал формироваться в конце 1980-х гг., но не прекращает пополняться но</w:t>
      </w:r>
      <w:r w:rsidRPr="002166D9">
        <w:rPr>
          <w:rFonts w:ascii="Times New Roman" w:hAnsi="Times New Roman"/>
          <w:sz w:val="28"/>
          <w:szCs w:val="28"/>
        </w:rPr>
        <w:softHyphen/>
        <w:t>выми программными продуктами (замена версий, конфигураций, расширение доступных информационных технологий и т.п.) и сейчас.</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При автоматизации </w:t>
      </w:r>
      <w:r>
        <w:rPr>
          <w:rFonts w:ascii="Times New Roman" w:hAnsi="Times New Roman"/>
          <w:sz w:val="28"/>
          <w:szCs w:val="28"/>
        </w:rPr>
        <w:t>бухгалтерского учета и отчетности</w:t>
      </w:r>
      <w:r w:rsidRPr="00652DFD">
        <w:rPr>
          <w:rFonts w:ascii="Times New Roman" w:hAnsi="Times New Roman"/>
          <w:sz w:val="28"/>
          <w:szCs w:val="28"/>
        </w:rPr>
        <w:t xml:space="preserve"> используются:</w:t>
      </w:r>
    </w:p>
    <w:p w:rsidR="00AF2803" w:rsidRPr="00652DFD" w:rsidRDefault="00AF2803" w:rsidP="00BA4F2D">
      <w:pPr>
        <w:rPr>
          <w:rFonts w:ascii="Times New Roman" w:hAnsi="Times New Roman"/>
          <w:sz w:val="28"/>
          <w:szCs w:val="28"/>
        </w:rPr>
      </w:pPr>
      <w:r>
        <w:rPr>
          <w:rFonts w:ascii="Times New Roman" w:hAnsi="Times New Roman"/>
          <w:sz w:val="28"/>
          <w:szCs w:val="28"/>
        </w:rPr>
        <w:t xml:space="preserve">1) </w:t>
      </w:r>
      <w:r w:rsidRPr="00652DFD">
        <w:rPr>
          <w:rFonts w:ascii="Times New Roman" w:hAnsi="Times New Roman"/>
          <w:sz w:val="28"/>
          <w:szCs w:val="28"/>
        </w:rPr>
        <w:t>неспециализированные программные пакеты, имеющие аналитические возможности, к ним относятся электронные таблицы Microsoft Excel, Acess;</w:t>
      </w:r>
    </w:p>
    <w:p w:rsidR="00AF2803" w:rsidRPr="00652DFD" w:rsidRDefault="00AF2803" w:rsidP="00BA4F2D">
      <w:pPr>
        <w:rPr>
          <w:rFonts w:ascii="Times New Roman" w:hAnsi="Times New Roman"/>
          <w:sz w:val="28"/>
          <w:szCs w:val="28"/>
        </w:rPr>
      </w:pPr>
      <w:r>
        <w:rPr>
          <w:rFonts w:ascii="Times New Roman" w:hAnsi="Times New Roman"/>
          <w:sz w:val="28"/>
          <w:szCs w:val="28"/>
        </w:rPr>
        <w:t xml:space="preserve">2) </w:t>
      </w:r>
      <w:r w:rsidRPr="00652DFD">
        <w:rPr>
          <w:rFonts w:ascii="Times New Roman" w:hAnsi="Times New Roman"/>
          <w:sz w:val="28"/>
          <w:szCs w:val="28"/>
        </w:rPr>
        <w:t xml:space="preserve">специализированные программные средства для создания информационного хранилища данных </w:t>
      </w:r>
      <w:r>
        <w:rPr>
          <w:rFonts w:ascii="Times New Roman" w:hAnsi="Times New Roman"/>
          <w:sz w:val="28"/>
          <w:szCs w:val="28"/>
        </w:rPr>
        <w:t>бухгалтерского учета и отчетности</w:t>
      </w:r>
      <w:r w:rsidRPr="00652DFD">
        <w:rPr>
          <w:rFonts w:ascii="Times New Roman" w:hAnsi="Times New Roman"/>
          <w:sz w:val="28"/>
          <w:szCs w:val="28"/>
        </w:rPr>
        <w:t>: 1С:Бухгалтерия, Инфо- бухгалтер, Турбобухгалтер, БЭСТ и др.;</w:t>
      </w:r>
    </w:p>
    <w:p w:rsidR="00AF2803" w:rsidRPr="00652DFD" w:rsidRDefault="00AF2803" w:rsidP="00BA4F2D">
      <w:pPr>
        <w:rPr>
          <w:rFonts w:ascii="Times New Roman" w:hAnsi="Times New Roman"/>
          <w:sz w:val="28"/>
          <w:szCs w:val="28"/>
        </w:rPr>
      </w:pPr>
      <w:r>
        <w:rPr>
          <w:rFonts w:ascii="Times New Roman" w:hAnsi="Times New Roman"/>
          <w:sz w:val="28"/>
          <w:szCs w:val="28"/>
        </w:rPr>
        <w:t xml:space="preserve">3)  </w:t>
      </w:r>
      <w:r w:rsidRPr="00652DFD">
        <w:rPr>
          <w:rFonts w:ascii="Times New Roman" w:hAnsi="Times New Roman"/>
          <w:sz w:val="28"/>
          <w:szCs w:val="28"/>
        </w:rPr>
        <w:t>интегрированные ERP-системы (enterprise resource planning system) управления предприятием. Все большую популярность приобретают программные продукты, способные решать не только бухгалтерские задачи, но и автоматизировать управление ресурсами организации в целом, обеспечивать анализ и планирование деятельности организации.</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В настоящее время представлено большое число отечественных и иностранных автоматизированных бухгалтерских систем, в том числе ERP-систем. Они различаются по функциональным возможностям, стоимости, технологией внедрения и адаптации, интерфейсом, количеству пользователей и другими характеристиками.</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Особенностью ERP-системы является информационно-аналитическое обеспечение потребностей системы управления прeдприятием на различных уровнях во взаимодействии всех ее бизнес-процессов.</w:t>
      </w:r>
    </w:p>
    <w:p w:rsidR="00AF2803" w:rsidRDefault="00AF2803" w:rsidP="00BA4F2D">
      <w:pPr>
        <w:rPr>
          <w:rFonts w:ascii="Times New Roman" w:hAnsi="Times New Roman"/>
          <w:sz w:val="28"/>
          <w:szCs w:val="28"/>
        </w:rPr>
      </w:pPr>
      <w:r w:rsidRPr="00652DFD">
        <w:rPr>
          <w:rFonts w:ascii="Times New Roman" w:hAnsi="Times New Roman"/>
          <w:sz w:val="28"/>
          <w:szCs w:val="28"/>
        </w:rPr>
        <w:t xml:space="preserve">Рынок программных продуктов непрерывно расширяется, а прoграммное обеспечение постоянно модернизируется, и несмотря на появление и развитие комплексных систем автоматизации деятельности предприятия, систему автоматизации </w:t>
      </w:r>
      <w:r>
        <w:rPr>
          <w:rFonts w:ascii="Times New Roman" w:hAnsi="Times New Roman"/>
          <w:sz w:val="28"/>
          <w:szCs w:val="28"/>
        </w:rPr>
        <w:t>бухгалтерского учета и отчетности</w:t>
      </w:r>
      <w:r w:rsidRPr="00652DFD">
        <w:rPr>
          <w:rFonts w:ascii="Times New Roman" w:hAnsi="Times New Roman"/>
          <w:sz w:val="28"/>
          <w:szCs w:val="28"/>
        </w:rPr>
        <w:t xml:space="preserve"> следует выбирать исходя из задач и имеющихся ресурсов.</w:t>
      </w:r>
    </w:p>
    <w:p w:rsidR="00AF2803" w:rsidRDefault="00AF2803" w:rsidP="00BA4F2D">
      <w:pPr>
        <w:rPr>
          <w:rFonts w:ascii="Times New Roman" w:hAnsi="Times New Roman"/>
          <w:sz w:val="28"/>
          <w:szCs w:val="28"/>
        </w:rPr>
      </w:pPr>
      <w:r>
        <w:rPr>
          <w:rFonts w:ascii="Times New Roman" w:hAnsi="Times New Roman"/>
          <w:sz w:val="28"/>
          <w:szCs w:val="28"/>
        </w:rPr>
        <w:t xml:space="preserve">В таблице приведен список основных программных продуктов, применяемых сегодня российскими организациями для автоматизации бухгалтерского учета и отчетности </w:t>
      </w:r>
      <w:r w:rsidRPr="00CA14C3">
        <w:rPr>
          <w:rFonts w:ascii="Times New Roman" w:hAnsi="Times New Roman"/>
          <w:sz w:val="28"/>
          <w:szCs w:val="28"/>
        </w:rPr>
        <w:t>[1]</w:t>
      </w:r>
      <w:r>
        <w:rPr>
          <w:rFonts w:ascii="Times New Roman" w:hAnsi="Times New Roman"/>
          <w:sz w:val="28"/>
          <w:szCs w:val="28"/>
        </w:rPr>
        <w:t>.</w:t>
      </w:r>
    </w:p>
    <w:p w:rsidR="00AF2803" w:rsidRPr="00897723" w:rsidRDefault="00AF2803" w:rsidP="00897723">
      <w:pPr>
        <w:ind w:firstLine="0"/>
        <w:jc w:val="left"/>
        <w:rPr>
          <w:rFonts w:ascii="Times New Roman" w:hAnsi="Times New Roman"/>
          <w:bCs/>
          <w:sz w:val="28"/>
          <w:szCs w:val="28"/>
        </w:rPr>
      </w:pPr>
      <w:r w:rsidRPr="00897723">
        <w:rPr>
          <w:rFonts w:ascii="Times New Roman" w:hAnsi="Times New Roman"/>
          <w:sz w:val="28"/>
          <w:szCs w:val="28"/>
        </w:rPr>
        <w:t xml:space="preserve">Таблица 1 - </w:t>
      </w:r>
      <w:r w:rsidRPr="00897723">
        <w:rPr>
          <w:rFonts w:ascii="Times New Roman" w:hAnsi="Times New Roman"/>
          <w:bCs/>
          <w:sz w:val="28"/>
          <w:szCs w:val="28"/>
        </w:rPr>
        <w:t xml:space="preserve">Рейтинг программных продуктов для автоматизации </w:t>
      </w:r>
      <w:r>
        <w:rPr>
          <w:rFonts w:ascii="Times New Roman" w:hAnsi="Times New Roman"/>
          <w:bCs/>
          <w:sz w:val="28"/>
          <w:szCs w:val="28"/>
        </w:rPr>
        <w:t>бухгалтерского учета и отчетности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5"/>
        <w:gridCol w:w="6964"/>
        <w:gridCol w:w="1367"/>
      </w:tblGrid>
      <w:tr w:rsidR="00AF2803" w:rsidRPr="00FF13DC" w:rsidTr="00FF13DC">
        <w:trPr>
          <w:jc w:val="center"/>
        </w:trPr>
        <w:tc>
          <w:tcPr>
            <w:tcW w:w="95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Место</w:t>
            </w:r>
          </w:p>
        </w:tc>
        <w:tc>
          <w:tcPr>
            <w:tcW w:w="722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Название программного продукта</w:t>
            </w:r>
          </w:p>
        </w:tc>
        <w:tc>
          <w:tcPr>
            <w:tcW w:w="1383"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Рейтинг</w:t>
            </w:r>
          </w:p>
        </w:tc>
      </w:tr>
      <w:tr w:rsidR="00AF2803" w:rsidRPr="00FF13DC" w:rsidTr="00FF13DC">
        <w:trPr>
          <w:jc w:val="center"/>
        </w:trPr>
        <w:tc>
          <w:tcPr>
            <w:tcW w:w="95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1</w:t>
            </w:r>
          </w:p>
        </w:tc>
        <w:tc>
          <w:tcPr>
            <w:tcW w:w="722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1С: Предприятие</w:t>
            </w:r>
          </w:p>
        </w:tc>
        <w:tc>
          <w:tcPr>
            <w:tcW w:w="1383"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91</w:t>
            </w:r>
          </w:p>
        </w:tc>
      </w:tr>
      <w:tr w:rsidR="00AF2803" w:rsidRPr="00FF13DC" w:rsidTr="00FF13DC">
        <w:trPr>
          <w:jc w:val="center"/>
        </w:trPr>
        <w:tc>
          <w:tcPr>
            <w:tcW w:w="95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2</w:t>
            </w:r>
          </w:p>
        </w:tc>
        <w:tc>
          <w:tcPr>
            <w:tcW w:w="722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Интеллект-сервис</w:t>
            </w:r>
          </w:p>
        </w:tc>
        <w:tc>
          <w:tcPr>
            <w:tcW w:w="1383"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78</w:t>
            </w:r>
          </w:p>
        </w:tc>
      </w:tr>
      <w:tr w:rsidR="00AF2803" w:rsidRPr="00FF13DC" w:rsidTr="00FF13DC">
        <w:trPr>
          <w:jc w:val="center"/>
        </w:trPr>
        <w:tc>
          <w:tcPr>
            <w:tcW w:w="95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3</w:t>
            </w:r>
          </w:p>
        </w:tc>
        <w:tc>
          <w:tcPr>
            <w:tcW w:w="722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Парус</w:t>
            </w:r>
          </w:p>
        </w:tc>
        <w:tc>
          <w:tcPr>
            <w:tcW w:w="1383"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77</w:t>
            </w:r>
          </w:p>
        </w:tc>
      </w:tr>
      <w:tr w:rsidR="00AF2803" w:rsidRPr="00FF13DC" w:rsidTr="00FF13DC">
        <w:trPr>
          <w:jc w:val="center"/>
        </w:trPr>
        <w:tc>
          <w:tcPr>
            <w:tcW w:w="95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4</w:t>
            </w:r>
          </w:p>
        </w:tc>
        <w:tc>
          <w:tcPr>
            <w:tcW w:w="722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Галактика</w:t>
            </w:r>
          </w:p>
        </w:tc>
        <w:tc>
          <w:tcPr>
            <w:tcW w:w="1383"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75</w:t>
            </w:r>
          </w:p>
        </w:tc>
      </w:tr>
      <w:tr w:rsidR="00AF2803" w:rsidRPr="00FF13DC" w:rsidTr="00FF13DC">
        <w:trPr>
          <w:jc w:val="center"/>
        </w:trPr>
        <w:tc>
          <w:tcPr>
            <w:tcW w:w="95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5</w:t>
            </w:r>
          </w:p>
        </w:tc>
        <w:tc>
          <w:tcPr>
            <w:tcW w:w="722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Диасофт</w:t>
            </w:r>
          </w:p>
        </w:tc>
        <w:tc>
          <w:tcPr>
            <w:tcW w:w="1383"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72</w:t>
            </w:r>
          </w:p>
        </w:tc>
      </w:tr>
      <w:tr w:rsidR="00AF2803" w:rsidRPr="00FF13DC" w:rsidTr="00FF13DC">
        <w:trPr>
          <w:jc w:val="center"/>
        </w:trPr>
        <w:tc>
          <w:tcPr>
            <w:tcW w:w="95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6</w:t>
            </w:r>
          </w:p>
        </w:tc>
        <w:tc>
          <w:tcPr>
            <w:tcW w:w="722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Инфин</w:t>
            </w:r>
          </w:p>
        </w:tc>
        <w:tc>
          <w:tcPr>
            <w:tcW w:w="1383"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63</w:t>
            </w:r>
          </w:p>
        </w:tc>
      </w:tr>
      <w:tr w:rsidR="00AF2803" w:rsidRPr="00FF13DC" w:rsidTr="00FF13DC">
        <w:trPr>
          <w:jc w:val="center"/>
        </w:trPr>
        <w:tc>
          <w:tcPr>
            <w:tcW w:w="95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7</w:t>
            </w:r>
          </w:p>
        </w:tc>
        <w:tc>
          <w:tcPr>
            <w:tcW w:w="7229"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Инфософт</w:t>
            </w:r>
          </w:p>
        </w:tc>
        <w:tc>
          <w:tcPr>
            <w:tcW w:w="1383"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60</w:t>
            </w:r>
          </w:p>
        </w:tc>
      </w:tr>
    </w:tbl>
    <w:p w:rsidR="00AF2803" w:rsidRPr="00DC391F" w:rsidRDefault="00AF2803" w:rsidP="00BA4F2D">
      <w:pPr>
        <w:rPr>
          <w:rFonts w:ascii="Times New Roman" w:hAnsi="Times New Roman"/>
          <w:sz w:val="28"/>
          <w:szCs w:val="28"/>
        </w:rPr>
      </w:pPr>
    </w:p>
    <w:p w:rsidR="00AF2803" w:rsidRPr="002166D9" w:rsidRDefault="00AF2803" w:rsidP="00BA4F2D">
      <w:pPr>
        <w:rPr>
          <w:rFonts w:ascii="Times New Roman" w:hAnsi="Times New Roman"/>
          <w:sz w:val="28"/>
          <w:szCs w:val="28"/>
        </w:rPr>
      </w:pPr>
      <w:r w:rsidRPr="002166D9">
        <w:rPr>
          <w:rFonts w:ascii="Times New Roman" w:hAnsi="Times New Roman"/>
          <w:sz w:val="28"/>
          <w:szCs w:val="28"/>
        </w:rPr>
        <w:t>Бесспорным лидером среди разработчиков является фирма «1С:Предприятие».</w:t>
      </w:r>
    </w:p>
    <w:p w:rsidR="00AF2803" w:rsidRPr="002166D9" w:rsidRDefault="00AF2803" w:rsidP="00BA4F2D">
      <w:pPr>
        <w:rPr>
          <w:rFonts w:ascii="Times New Roman" w:hAnsi="Times New Roman"/>
          <w:sz w:val="28"/>
          <w:szCs w:val="28"/>
        </w:rPr>
      </w:pPr>
      <w:r w:rsidRPr="002166D9">
        <w:rPr>
          <w:rFonts w:ascii="Times New Roman" w:hAnsi="Times New Roman"/>
          <w:sz w:val="28"/>
          <w:szCs w:val="28"/>
        </w:rPr>
        <w:t xml:space="preserve">При выборе программ для создания ИС </w:t>
      </w:r>
      <w:r>
        <w:rPr>
          <w:rFonts w:ascii="Times New Roman" w:hAnsi="Times New Roman"/>
          <w:sz w:val="28"/>
          <w:szCs w:val="28"/>
        </w:rPr>
        <w:t>бухгалтерского учета и отчетности</w:t>
      </w:r>
      <w:r w:rsidRPr="002166D9">
        <w:rPr>
          <w:rFonts w:ascii="Times New Roman" w:hAnsi="Times New Roman"/>
          <w:sz w:val="28"/>
          <w:szCs w:val="28"/>
        </w:rPr>
        <w:t xml:space="preserve"> вы</w:t>
      </w:r>
      <w:r w:rsidRPr="002166D9">
        <w:rPr>
          <w:rFonts w:ascii="Times New Roman" w:hAnsi="Times New Roman"/>
          <w:sz w:val="28"/>
          <w:szCs w:val="28"/>
        </w:rPr>
        <w:softHyphen/>
        <w:t xml:space="preserve">полняется их анализ и сравнение по ряду параметров, влияющих на реализацию компьютерного варианта модели </w:t>
      </w:r>
      <w:r>
        <w:rPr>
          <w:rFonts w:ascii="Times New Roman" w:hAnsi="Times New Roman"/>
          <w:sz w:val="28"/>
          <w:szCs w:val="28"/>
        </w:rPr>
        <w:t>бухгалтерского учета и отчетности</w:t>
      </w:r>
      <w:r w:rsidRPr="002166D9">
        <w:rPr>
          <w:rFonts w:ascii="Times New Roman" w:hAnsi="Times New Roman"/>
          <w:sz w:val="28"/>
          <w:szCs w:val="28"/>
        </w:rPr>
        <w:t xml:space="preserve"> и определяющих информационно-технологическую основу построения ИС.</w:t>
      </w:r>
    </w:p>
    <w:p w:rsidR="00AF2803" w:rsidRPr="004734B4" w:rsidRDefault="00AF2803" w:rsidP="00BA4F2D">
      <w:pPr>
        <w:rPr>
          <w:rFonts w:ascii="Times New Roman" w:hAnsi="Times New Roman"/>
          <w:sz w:val="28"/>
          <w:szCs w:val="28"/>
        </w:rPr>
      </w:pPr>
      <w:r w:rsidRPr="004734B4">
        <w:rPr>
          <w:rFonts w:ascii="Times New Roman" w:hAnsi="Times New Roman"/>
          <w:sz w:val="28"/>
          <w:szCs w:val="28"/>
        </w:rPr>
        <w:t xml:space="preserve">Существует зависимость между масштабом предприятия и типом информационно-технологической архитектуры ИС </w:t>
      </w:r>
      <w:r>
        <w:rPr>
          <w:rFonts w:ascii="Times New Roman" w:hAnsi="Times New Roman"/>
          <w:sz w:val="28"/>
          <w:szCs w:val="28"/>
        </w:rPr>
        <w:t>бухгалтерского учета и отчетности</w:t>
      </w:r>
      <w:r w:rsidRPr="004734B4">
        <w:rPr>
          <w:rFonts w:ascii="Times New Roman" w:hAnsi="Times New Roman"/>
          <w:sz w:val="28"/>
          <w:szCs w:val="28"/>
        </w:rPr>
        <w:t>. Эта зависимость обусловлена как потребностями в информационных технологиях для реализации функций ИС, так и целесообразным уровнем затрат на ее создание и сопровождение, эф</w:t>
      </w:r>
      <w:r w:rsidRPr="004734B4">
        <w:rPr>
          <w:rFonts w:ascii="Times New Roman" w:hAnsi="Times New Roman"/>
          <w:sz w:val="28"/>
          <w:szCs w:val="28"/>
        </w:rPr>
        <w:softHyphen/>
        <w:t>фектом от автоматизации управления.</w:t>
      </w:r>
    </w:p>
    <w:p w:rsidR="00AF2803" w:rsidRPr="004734B4" w:rsidRDefault="00AF2803" w:rsidP="00BA4F2D">
      <w:pPr>
        <w:rPr>
          <w:rFonts w:ascii="Times New Roman" w:hAnsi="Times New Roman"/>
          <w:sz w:val="28"/>
          <w:szCs w:val="28"/>
        </w:rPr>
      </w:pPr>
      <w:r w:rsidRPr="004734B4">
        <w:rPr>
          <w:rFonts w:ascii="Times New Roman" w:hAnsi="Times New Roman"/>
          <w:sz w:val="28"/>
          <w:szCs w:val="28"/>
        </w:rPr>
        <w:t>Чем меньше масштаб предприятия, тем меньше интенсивность ин</w:t>
      </w:r>
      <w:r w:rsidRPr="004734B4">
        <w:rPr>
          <w:rFonts w:ascii="Times New Roman" w:hAnsi="Times New Roman"/>
          <w:sz w:val="28"/>
          <w:szCs w:val="28"/>
        </w:rPr>
        <w:softHyphen/>
        <w:t>формационных потоков, относительно проще бухгалтерский учет (меньше физических объектов учета, нет необходимости в развитом аналитическом учете, расширении плана счетов и т.п.), хотя возмож</w:t>
      </w:r>
      <w:r w:rsidRPr="004734B4">
        <w:rPr>
          <w:rFonts w:ascii="Times New Roman" w:hAnsi="Times New Roman"/>
          <w:sz w:val="28"/>
          <w:szCs w:val="28"/>
        </w:rPr>
        <w:softHyphen/>
        <w:t>ны и отклонения от этой закономерности. Для данного класса пред</w:t>
      </w:r>
      <w:r w:rsidRPr="004734B4">
        <w:rPr>
          <w:rFonts w:ascii="Times New Roman" w:hAnsi="Times New Roman"/>
          <w:sz w:val="28"/>
          <w:szCs w:val="28"/>
        </w:rPr>
        <w:softHyphen/>
        <w:t>приятий применяют стандартные и недорогие информационные тех</w:t>
      </w:r>
      <w:r w:rsidRPr="004734B4">
        <w:rPr>
          <w:rFonts w:ascii="Times New Roman" w:hAnsi="Times New Roman"/>
          <w:sz w:val="28"/>
          <w:szCs w:val="28"/>
        </w:rPr>
        <w:softHyphen/>
        <w:t>нологии.</w:t>
      </w:r>
    </w:p>
    <w:p w:rsidR="00AF2803" w:rsidRPr="004734B4" w:rsidRDefault="00AF2803" w:rsidP="00BA4F2D">
      <w:pPr>
        <w:rPr>
          <w:rFonts w:ascii="Times New Roman" w:hAnsi="Times New Roman"/>
          <w:sz w:val="28"/>
          <w:szCs w:val="28"/>
        </w:rPr>
      </w:pPr>
      <w:r w:rsidRPr="004734B4">
        <w:rPr>
          <w:rFonts w:ascii="Times New Roman" w:hAnsi="Times New Roman"/>
          <w:sz w:val="28"/>
          <w:szCs w:val="28"/>
        </w:rPr>
        <w:t xml:space="preserve">Для крупных предприятий ИС </w:t>
      </w:r>
      <w:r>
        <w:rPr>
          <w:rFonts w:ascii="Times New Roman" w:hAnsi="Times New Roman"/>
          <w:sz w:val="28"/>
          <w:szCs w:val="28"/>
        </w:rPr>
        <w:t>бухгалтерского учета и отчетности</w:t>
      </w:r>
      <w:r w:rsidRPr="004734B4">
        <w:rPr>
          <w:rFonts w:ascii="Times New Roman" w:hAnsi="Times New Roman"/>
          <w:sz w:val="28"/>
          <w:szCs w:val="28"/>
        </w:rPr>
        <w:t xml:space="preserve"> должна быть согласована с решениями в области информационных технологий в целом ИС предприятия. С другой стороны, масштаб предприятия обус</w:t>
      </w:r>
      <w:r w:rsidRPr="004734B4">
        <w:rPr>
          <w:rFonts w:ascii="Times New Roman" w:hAnsi="Times New Roman"/>
          <w:sz w:val="28"/>
          <w:szCs w:val="28"/>
        </w:rPr>
        <w:softHyphen/>
        <w:t xml:space="preserve">ловливает объективные требования к ИС </w:t>
      </w:r>
      <w:r>
        <w:rPr>
          <w:rFonts w:ascii="Times New Roman" w:hAnsi="Times New Roman"/>
          <w:sz w:val="28"/>
          <w:szCs w:val="28"/>
        </w:rPr>
        <w:t>бухгалтерского учета и отчетности</w:t>
      </w:r>
      <w:r w:rsidRPr="004734B4">
        <w:rPr>
          <w:rFonts w:ascii="Times New Roman" w:hAnsi="Times New Roman"/>
          <w:sz w:val="28"/>
          <w:szCs w:val="28"/>
        </w:rPr>
        <w:t>, а имен</w:t>
      </w:r>
      <w:r w:rsidRPr="004734B4">
        <w:rPr>
          <w:rFonts w:ascii="Times New Roman" w:hAnsi="Times New Roman"/>
          <w:sz w:val="28"/>
          <w:szCs w:val="28"/>
        </w:rPr>
        <w:softHyphen/>
        <w:t xml:space="preserve">но: поддержка сетевой технологии, одновременная работа с ИС большого коллектива бухгалтеров, создание крупномасштабной базы данных, реализация развитой модели </w:t>
      </w:r>
      <w:r>
        <w:rPr>
          <w:rFonts w:ascii="Times New Roman" w:hAnsi="Times New Roman"/>
          <w:sz w:val="28"/>
          <w:szCs w:val="28"/>
        </w:rPr>
        <w:t>бухгалтерского учета и отчетности</w:t>
      </w:r>
      <w:r w:rsidRPr="004734B4">
        <w:rPr>
          <w:rFonts w:ascii="Times New Roman" w:hAnsi="Times New Roman"/>
          <w:sz w:val="28"/>
          <w:szCs w:val="28"/>
        </w:rPr>
        <w:t xml:space="preserve"> и т.п.</w:t>
      </w:r>
    </w:p>
    <w:p w:rsidR="00AF2803" w:rsidRPr="004734B4" w:rsidRDefault="00AF2803" w:rsidP="00BA4F2D">
      <w:pPr>
        <w:rPr>
          <w:rFonts w:ascii="Times New Roman" w:hAnsi="Times New Roman"/>
          <w:sz w:val="28"/>
          <w:szCs w:val="28"/>
        </w:rPr>
      </w:pPr>
      <w:r w:rsidRPr="004734B4">
        <w:rPr>
          <w:rFonts w:ascii="Times New Roman" w:hAnsi="Times New Roman"/>
          <w:sz w:val="28"/>
          <w:szCs w:val="28"/>
        </w:rPr>
        <w:t xml:space="preserve">Наибольший простор для выбора информационных технологий существует при создании ИС </w:t>
      </w:r>
      <w:r>
        <w:rPr>
          <w:rFonts w:ascii="Times New Roman" w:hAnsi="Times New Roman"/>
          <w:sz w:val="28"/>
          <w:szCs w:val="28"/>
        </w:rPr>
        <w:t>бухгалтерского учета и отчетности</w:t>
      </w:r>
      <w:r w:rsidRPr="004734B4">
        <w:rPr>
          <w:rFonts w:ascii="Times New Roman" w:hAnsi="Times New Roman"/>
          <w:sz w:val="28"/>
          <w:szCs w:val="28"/>
        </w:rPr>
        <w:t xml:space="preserve"> для средних и некоторых крупных предприятий.</w:t>
      </w:r>
    </w:p>
    <w:p w:rsidR="00AF2803" w:rsidRDefault="00AF2803" w:rsidP="00BA4F2D">
      <w:pPr>
        <w:rPr>
          <w:rFonts w:ascii="Times New Roman" w:hAnsi="Times New Roman"/>
          <w:sz w:val="28"/>
          <w:szCs w:val="28"/>
        </w:rPr>
      </w:pPr>
      <w:r w:rsidRPr="004734B4">
        <w:rPr>
          <w:rFonts w:ascii="Times New Roman" w:hAnsi="Times New Roman"/>
          <w:sz w:val="28"/>
          <w:szCs w:val="28"/>
        </w:rPr>
        <w:t xml:space="preserve">Программные продукты для создания ИС </w:t>
      </w:r>
      <w:r>
        <w:rPr>
          <w:rFonts w:ascii="Times New Roman" w:hAnsi="Times New Roman"/>
          <w:sz w:val="28"/>
          <w:szCs w:val="28"/>
        </w:rPr>
        <w:t>бухгалтерского учета и отчетности</w:t>
      </w:r>
      <w:r w:rsidRPr="004734B4">
        <w:rPr>
          <w:rFonts w:ascii="Times New Roman" w:hAnsi="Times New Roman"/>
          <w:sz w:val="28"/>
          <w:szCs w:val="28"/>
        </w:rPr>
        <w:t xml:space="preserve"> различаются по полноте учетных функций, их интеграции</w:t>
      </w:r>
      <w:r>
        <w:rPr>
          <w:rFonts w:ascii="Times New Roman" w:hAnsi="Times New Roman"/>
          <w:sz w:val="28"/>
          <w:szCs w:val="28"/>
        </w:rPr>
        <w:t xml:space="preserve"> (таблица 2)</w:t>
      </w:r>
      <w:r w:rsidRPr="004734B4">
        <w:rPr>
          <w:rFonts w:ascii="Times New Roman" w:hAnsi="Times New Roman"/>
          <w:sz w:val="28"/>
          <w:szCs w:val="28"/>
        </w:rPr>
        <w:t>:</w:t>
      </w:r>
    </w:p>
    <w:p w:rsidR="00AF2803" w:rsidRPr="004734B4" w:rsidRDefault="00AF2803" w:rsidP="00897723">
      <w:pPr>
        <w:rPr>
          <w:rFonts w:ascii="Times New Roman" w:hAnsi="Times New Roman"/>
          <w:sz w:val="28"/>
          <w:szCs w:val="28"/>
        </w:rPr>
      </w:pPr>
      <w:r w:rsidRPr="004734B4">
        <w:rPr>
          <w:rFonts w:ascii="Times New Roman" w:hAnsi="Times New Roman"/>
          <w:sz w:val="28"/>
          <w:szCs w:val="28"/>
        </w:rPr>
        <w:t xml:space="preserve">Программные продукты для создания ИС </w:t>
      </w:r>
      <w:r>
        <w:rPr>
          <w:rFonts w:ascii="Times New Roman" w:hAnsi="Times New Roman"/>
          <w:sz w:val="28"/>
          <w:szCs w:val="28"/>
        </w:rPr>
        <w:t>бухгалтерского учета и отчетности</w:t>
      </w:r>
      <w:r w:rsidRPr="004734B4">
        <w:rPr>
          <w:rFonts w:ascii="Times New Roman" w:hAnsi="Times New Roman"/>
          <w:sz w:val="28"/>
          <w:szCs w:val="28"/>
        </w:rPr>
        <w:t>, как правило, имеют модульную архитектуру, возможно автономное ис</w:t>
      </w:r>
      <w:r w:rsidRPr="004734B4">
        <w:rPr>
          <w:rFonts w:ascii="Times New Roman" w:hAnsi="Times New Roman"/>
          <w:sz w:val="28"/>
          <w:szCs w:val="28"/>
        </w:rPr>
        <w:softHyphen/>
        <w:t>пользование отдельных модулей (блоков, контуров управления).</w:t>
      </w:r>
    </w:p>
    <w:p w:rsidR="00AF2803" w:rsidRPr="00897723" w:rsidRDefault="00AF2803" w:rsidP="00897723">
      <w:pPr>
        <w:ind w:firstLine="0"/>
        <w:jc w:val="left"/>
        <w:rPr>
          <w:rFonts w:ascii="Times New Roman" w:hAnsi="Times New Roman"/>
          <w:sz w:val="28"/>
          <w:szCs w:val="28"/>
        </w:rPr>
      </w:pPr>
      <w:r w:rsidRPr="00897723">
        <w:rPr>
          <w:rFonts w:ascii="Times New Roman" w:hAnsi="Times New Roman"/>
          <w:sz w:val="28"/>
          <w:szCs w:val="28"/>
        </w:rPr>
        <w:t>Таблица 2 - Классификация программных продуктов по уровню автоматизации учета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951"/>
        <w:gridCol w:w="4820"/>
        <w:gridCol w:w="2515"/>
      </w:tblGrid>
      <w:tr w:rsidR="00AF2803" w:rsidRPr="00FF13DC" w:rsidTr="00FF13DC">
        <w:tc>
          <w:tcPr>
            <w:tcW w:w="1951"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Уровень автоматизации</w:t>
            </w:r>
          </w:p>
        </w:tc>
        <w:tc>
          <w:tcPr>
            <w:tcW w:w="4820"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Функции автоматизации</w:t>
            </w:r>
          </w:p>
        </w:tc>
        <w:tc>
          <w:tcPr>
            <w:tcW w:w="2515"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Условия применения</w:t>
            </w:r>
          </w:p>
        </w:tc>
      </w:tr>
      <w:tr w:rsidR="00AF2803" w:rsidRPr="00FF13DC" w:rsidTr="00FF13DC">
        <w:tc>
          <w:tcPr>
            <w:tcW w:w="1951"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Низкий</w:t>
            </w:r>
          </w:p>
        </w:tc>
        <w:tc>
          <w:tcPr>
            <w:tcW w:w="4820"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Программные продукты для локальной автоматизация отдель</w:t>
            </w:r>
            <w:r w:rsidRPr="00FF13DC">
              <w:rPr>
                <w:rFonts w:ascii="Times New Roman" w:hAnsi="Times New Roman"/>
                <w:sz w:val="24"/>
                <w:szCs w:val="24"/>
              </w:rPr>
              <w:softHyphen/>
              <w:t>ных участков бухгалтерского учета и отчетности</w:t>
            </w:r>
          </w:p>
        </w:tc>
        <w:tc>
          <w:tcPr>
            <w:tcW w:w="2515"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Для небольших организаций, ИП, для вновь создаваемых организаций</w:t>
            </w:r>
          </w:p>
        </w:tc>
      </w:tr>
      <w:tr w:rsidR="00AF2803" w:rsidRPr="00FF13DC" w:rsidTr="00FF13DC">
        <w:tc>
          <w:tcPr>
            <w:tcW w:w="1951"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Средний</w:t>
            </w:r>
          </w:p>
        </w:tc>
        <w:tc>
          <w:tcPr>
            <w:tcW w:w="4820"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Программные продукты для комплексной автоматизации бухгалтерского учета и отчетности</w:t>
            </w:r>
          </w:p>
        </w:tc>
        <w:tc>
          <w:tcPr>
            <w:tcW w:w="2515"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Для средних и крупных организаций</w:t>
            </w:r>
          </w:p>
        </w:tc>
      </w:tr>
      <w:tr w:rsidR="00AF2803" w:rsidRPr="00FF13DC" w:rsidTr="00FF13DC">
        <w:tc>
          <w:tcPr>
            <w:tcW w:w="1951"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Высокий</w:t>
            </w:r>
          </w:p>
        </w:tc>
        <w:tc>
          <w:tcPr>
            <w:tcW w:w="4820"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 xml:space="preserve">Программные продукты, поддерживающие ИС бухгалтерского учета и отчетности во взаимосвязи с другими ИС, — </w:t>
            </w:r>
            <w:r w:rsidRPr="00FF13DC">
              <w:rPr>
                <w:rFonts w:ascii="Times New Roman" w:hAnsi="Times New Roman"/>
                <w:iCs/>
                <w:sz w:val="24"/>
                <w:szCs w:val="24"/>
              </w:rPr>
              <w:t>комбинированные </w:t>
            </w:r>
            <w:r w:rsidRPr="00FF13DC">
              <w:rPr>
                <w:rFonts w:ascii="Times New Roman" w:hAnsi="Times New Roman"/>
                <w:sz w:val="24"/>
                <w:szCs w:val="24"/>
              </w:rPr>
              <w:t>функциональ</w:t>
            </w:r>
            <w:r w:rsidRPr="00FF13DC">
              <w:rPr>
                <w:rFonts w:ascii="Times New Roman" w:hAnsi="Times New Roman"/>
                <w:sz w:val="24"/>
                <w:szCs w:val="24"/>
              </w:rPr>
              <w:softHyphen/>
              <w:t>ные ИС (бухгалтерский учет + торговая ИС, бухгалтерский учет + ИС склада, бухгалтерский учет + системы управления продажами, бухгал</w:t>
            </w:r>
            <w:r w:rsidRPr="00FF13DC">
              <w:rPr>
                <w:rFonts w:ascii="Times New Roman" w:hAnsi="Times New Roman"/>
                <w:sz w:val="24"/>
                <w:szCs w:val="24"/>
              </w:rPr>
              <w:softHyphen/>
              <w:t>терский учет + ИС учета кадров и т.п.)</w:t>
            </w:r>
          </w:p>
        </w:tc>
        <w:tc>
          <w:tcPr>
            <w:tcW w:w="2515"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Для крупных организаций, торговых и снабженческих сетей, имеющих свой штат обслуживания</w:t>
            </w:r>
          </w:p>
        </w:tc>
      </w:tr>
      <w:tr w:rsidR="00AF2803" w:rsidRPr="00FF13DC" w:rsidTr="00FF13DC">
        <w:tc>
          <w:tcPr>
            <w:tcW w:w="1951"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Полный</w:t>
            </w:r>
          </w:p>
        </w:tc>
        <w:tc>
          <w:tcPr>
            <w:tcW w:w="4820"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Полностью интегрированные ИС бухгалтерского учета и отчетности со всеми функциями управления предприятием</w:t>
            </w:r>
          </w:p>
        </w:tc>
        <w:tc>
          <w:tcPr>
            <w:tcW w:w="2515" w:type="dxa"/>
          </w:tcPr>
          <w:p w:rsidR="00AF2803" w:rsidRPr="00FF13DC" w:rsidRDefault="00AF2803" w:rsidP="00FF13DC">
            <w:pPr>
              <w:spacing w:line="240" w:lineRule="auto"/>
              <w:ind w:firstLine="0"/>
              <w:jc w:val="center"/>
              <w:rPr>
                <w:rFonts w:ascii="Times New Roman" w:hAnsi="Times New Roman"/>
                <w:sz w:val="24"/>
                <w:szCs w:val="24"/>
              </w:rPr>
            </w:pPr>
            <w:r w:rsidRPr="00FF13DC">
              <w:rPr>
                <w:rFonts w:ascii="Times New Roman" w:hAnsi="Times New Roman"/>
                <w:sz w:val="24"/>
                <w:szCs w:val="24"/>
              </w:rPr>
              <w:t>Для развитых организаций с современной системой управления</w:t>
            </w:r>
          </w:p>
        </w:tc>
      </w:tr>
    </w:tbl>
    <w:p w:rsidR="00AF2803" w:rsidRPr="00C82BB9" w:rsidRDefault="00AF2803" w:rsidP="00C82BB9">
      <w:pPr>
        <w:jc w:val="center"/>
        <w:rPr>
          <w:rFonts w:ascii="Times New Roman" w:hAnsi="Times New Roman"/>
          <w:b/>
          <w:sz w:val="28"/>
          <w:szCs w:val="28"/>
        </w:rPr>
      </w:pPr>
    </w:p>
    <w:p w:rsidR="00AF2803" w:rsidRPr="004734B4" w:rsidRDefault="00AF2803" w:rsidP="00BA4F2D">
      <w:pPr>
        <w:rPr>
          <w:rFonts w:ascii="Times New Roman" w:hAnsi="Times New Roman"/>
          <w:sz w:val="28"/>
          <w:szCs w:val="28"/>
        </w:rPr>
      </w:pPr>
      <w:r w:rsidRPr="004734B4">
        <w:rPr>
          <w:rFonts w:ascii="Times New Roman" w:hAnsi="Times New Roman"/>
          <w:sz w:val="28"/>
          <w:szCs w:val="28"/>
        </w:rPr>
        <w:t xml:space="preserve">Информационная система </w:t>
      </w:r>
      <w:r>
        <w:rPr>
          <w:rFonts w:ascii="Times New Roman" w:hAnsi="Times New Roman"/>
          <w:sz w:val="28"/>
          <w:szCs w:val="28"/>
        </w:rPr>
        <w:t>бухгалтерского учета и отчетности</w:t>
      </w:r>
      <w:r w:rsidRPr="004734B4">
        <w:rPr>
          <w:rFonts w:ascii="Times New Roman" w:hAnsi="Times New Roman"/>
          <w:sz w:val="28"/>
          <w:szCs w:val="28"/>
        </w:rPr>
        <w:t xml:space="preserve"> реализуется в виде АРМ бухгалтеров. Отдельный АРМ поддерживается с помощью про</w:t>
      </w:r>
      <w:r w:rsidRPr="004734B4">
        <w:rPr>
          <w:rFonts w:ascii="Times New Roman" w:hAnsi="Times New Roman"/>
          <w:sz w:val="28"/>
          <w:szCs w:val="28"/>
        </w:rPr>
        <w:softHyphen/>
        <w:t>граммных модулей, может работать как изолированно, так и в интег</w:t>
      </w:r>
      <w:r w:rsidRPr="004734B4">
        <w:rPr>
          <w:rFonts w:ascii="Times New Roman" w:hAnsi="Times New Roman"/>
          <w:sz w:val="28"/>
          <w:szCs w:val="28"/>
        </w:rPr>
        <w:softHyphen/>
        <w:t>рации с другими АРМ.</w:t>
      </w:r>
    </w:p>
    <w:p w:rsidR="00AF2803" w:rsidRDefault="00AF2803" w:rsidP="00BA4F2D">
      <w:pPr>
        <w:rPr>
          <w:rFonts w:ascii="Times New Roman" w:hAnsi="Times New Roman"/>
          <w:sz w:val="28"/>
          <w:szCs w:val="28"/>
        </w:rPr>
      </w:pPr>
      <w:r w:rsidRPr="004734B4">
        <w:rPr>
          <w:rFonts w:ascii="Times New Roman" w:hAnsi="Times New Roman"/>
          <w:sz w:val="28"/>
          <w:szCs w:val="28"/>
        </w:rPr>
        <w:t xml:space="preserve">Характерная особенность программных продуктов для создания ИС </w:t>
      </w:r>
      <w:r>
        <w:rPr>
          <w:rFonts w:ascii="Times New Roman" w:hAnsi="Times New Roman"/>
          <w:sz w:val="28"/>
          <w:szCs w:val="28"/>
        </w:rPr>
        <w:t>бухгалтерского учета и отчетности</w:t>
      </w:r>
      <w:r w:rsidRPr="004734B4">
        <w:rPr>
          <w:rFonts w:ascii="Times New Roman" w:hAnsi="Times New Roman"/>
          <w:sz w:val="28"/>
          <w:szCs w:val="28"/>
        </w:rPr>
        <w:t xml:space="preserve"> — «степени» свободы в выборе компонентов ин</w:t>
      </w:r>
      <w:r w:rsidRPr="004734B4">
        <w:rPr>
          <w:rFonts w:ascii="Times New Roman" w:hAnsi="Times New Roman"/>
          <w:sz w:val="28"/>
          <w:szCs w:val="28"/>
        </w:rPr>
        <w:softHyphen/>
        <w:t>формационных технологий (типа СУБД, архитектуры сети, инструмен</w:t>
      </w:r>
      <w:r w:rsidRPr="004734B4">
        <w:rPr>
          <w:rFonts w:ascii="Times New Roman" w:hAnsi="Times New Roman"/>
          <w:sz w:val="28"/>
          <w:szCs w:val="28"/>
        </w:rPr>
        <w:softHyphen/>
        <w:t>тальных средств проектирования и т.п.). В некоторых программных ком</w:t>
      </w:r>
      <w:r w:rsidRPr="004734B4">
        <w:rPr>
          <w:rFonts w:ascii="Times New Roman" w:hAnsi="Times New Roman"/>
          <w:sz w:val="28"/>
          <w:szCs w:val="28"/>
        </w:rPr>
        <w:softHyphen/>
        <w:t>плексах методологические и информационно-технологические решения не подлежат модификации. Наиболее перспективны программные про</w:t>
      </w:r>
      <w:r w:rsidRPr="004734B4">
        <w:rPr>
          <w:rFonts w:ascii="Times New Roman" w:hAnsi="Times New Roman"/>
          <w:sz w:val="28"/>
          <w:szCs w:val="28"/>
        </w:rPr>
        <w:softHyphen/>
        <w:t xml:space="preserve">дукты ИС </w:t>
      </w:r>
      <w:r>
        <w:rPr>
          <w:rFonts w:ascii="Times New Roman" w:hAnsi="Times New Roman"/>
          <w:sz w:val="28"/>
          <w:szCs w:val="28"/>
        </w:rPr>
        <w:t>бухгалтерского учета и отчетности</w:t>
      </w:r>
      <w:r w:rsidRPr="004734B4">
        <w:rPr>
          <w:rFonts w:ascii="Times New Roman" w:hAnsi="Times New Roman"/>
          <w:sz w:val="28"/>
          <w:szCs w:val="28"/>
        </w:rPr>
        <w:t>, ориентированные на многоплатформенность, допускающие замену компонентов базового и общего про</w:t>
      </w:r>
      <w:r w:rsidRPr="004734B4">
        <w:rPr>
          <w:rFonts w:ascii="Times New Roman" w:hAnsi="Times New Roman"/>
          <w:sz w:val="28"/>
          <w:szCs w:val="28"/>
        </w:rPr>
        <w:softHyphen/>
        <w:t>граммного обеспечения, модернизацию функциональных модулей.</w:t>
      </w:r>
    </w:p>
    <w:p w:rsidR="00AF2803" w:rsidRPr="004734B4" w:rsidRDefault="00AF2803" w:rsidP="00BA4F2D">
      <w:pPr>
        <w:rPr>
          <w:rFonts w:ascii="Times New Roman" w:hAnsi="Times New Roman"/>
          <w:sz w:val="28"/>
          <w:szCs w:val="28"/>
        </w:rPr>
      </w:pPr>
      <w:r>
        <w:rPr>
          <w:rFonts w:ascii="Times New Roman" w:hAnsi="Times New Roman"/>
          <w:sz w:val="28"/>
          <w:szCs w:val="28"/>
        </w:rPr>
        <w:t>Существующие сегодня на рынке программные продукты ориентированы в основном на потребности действующих методик учета и не отражают перспективы развития бухгалтерского учета и отчетности в плане его интеграции в международные системы учета. Они также не отражают передовые технологии развития информатизации.</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Различными авторами рассматриваются различные аспекты автоматизации </w:t>
      </w:r>
      <w:r>
        <w:rPr>
          <w:rFonts w:ascii="Times New Roman" w:hAnsi="Times New Roman"/>
          <w:sz w:val="28"/>
          <w:szCs w:val="28"/>
        </w:rPr>
        <w:t>бухгалтерского учета и отчетности</w:t>
      </w:r>
      <w:r w:rsidRPr="00652DFD">
        <w:rPr>
          <w:rFonts w:ascii="Times New Roman" w:hAnsi="Times New Roman"/>
          <w:sz w:val="28"/>
          <w:szCs w:val="28"/>
        </w:rPr>
        <w:t>, в основном это касается методических рекомендаций по вопросам внедрения и применения тех или иных программных продуктов.</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И.А.Слободняк и И.В.Пискунов к одной из актуальных проблем автоматизации </w:t>
      </w:r>
      <w:r>
        <w:rPr>
          <w:rFonts w:ascii="Times New Roman" w:hAnsi="Times New Roman"/>
          <w:sz w:val="28"/>
          <w:szCs w:val="28"/>
        </w:rPr>
        <w:t>бухгалтерского учета и отчетности</w:t>
      </w:r>
      <w:r w:rsidRPr="00652DFD">
        <w:rPr>
          <w:rFonts w:ascii="Times New Roman" w:hAnsi="Times New Roman"/>
          <w:sz w:val="28"/>
          <w:szCs w:val="28"/>
        </w:rPr>
        <w:t xml:space="preserve"> относят слабо разработанную методологию автоматизированной формы </w:t>
      </w:r>
      <w:r>
        <w:rPr>
          <w:rFonts w:ascii="Times New Roman" w:hAnsi="Times New Roman"/>
          <w:sz w:val="28"/>
          <w:szCs w:val="28"/>
        </w:rPr>
        <w:t>бухгалтерского учета и отчетности</w:t>
      </w:r>
      <w:r w:rsidRPr="00652DFD">
        <w:rPr>
          <w:rFonts w:ascii="Times New Roman" w:hAnsi="Times New Roman"/>
          <w:sz w:val="28"/>
          <w:szCs w:val="28"/>
        </w:rPr>
        <w:t xml:space="preserve">. Авторы выделяют ряд приоритетных направлений совершенствования систем автоматизации </w:t>
      </w:r>
      <w:r>
        <w:rPr>
          <w:rFonts w:ascii="Times New Roman" w:hAnsi="Times New Roman"/>
          <w:sz w:val="28"/>
          <w:szCs w:val="28"/>
        </w:rPr>
        <w:t>бухгалтерского учета и отчетности</w:t>
      </w:r>
      <w:r w:rsidRPr="00652DFD">
        <w:rPr>
          <w:rFonts w:ascii="Times New Roman" w:hAnsi="Times New Roman"/>
          <w:sz w:val="28"/>
          <w:szCs w:val="28"/>
        </w:rPr>
        <w:t xml:space="preserve">: упорядочение и оптимизация практического ведения </w:t>
      </w:r>
      <w:r>
        <w:rPr>
          <w:rFonts w:ascii="Times New Roman" w:hAnsi="Times New Roman"/>
          <w:sz w:val="28"/>
          <w:szCs w:val="28"/>
        </w:rPr>
        <w:t>бухгалтерского учета и отчетности</w:t>
      </w:r>
      <w:r w:rsidRPr="00652DFD">
        <w:rPr>
          <w:rFonts w:ascii="Times New Roman" w:hAnsi="Times New Roman"/>
          <w:sz w:val="28"/>
          <w:szCs w:val="28"/>
        </w:rPr>
        <w:t xml:space="preserve">, оптимизация количества информации информационной системы </w:t>
      </w:r>
      <w:r>
        <w:rPr>
          <w:rFonts w:ascii="Times New Roman" w:hAnsi="Times New Roman"/>
          <w:sz w:val="28"/>
          <w:szCs w:val="28"/>
        </w:rPr>
        <w:t>бухгалтерского учета и отчетности</w:t>
      </w:r>
      <w:r w:rsidRPr="00652DFD">
        <w:rPr>
          <w:rFonts w:ascii="Times New Roman" w:hAnsi="Times New Roman"/>
          <w:sz w:val="28"/>
          <w:szCs w:val="28"/>
        </w:rPr>
        <w:t xml:space="preserve"> без потери ее качества, снижение числа ошибок в бухгалтерском учете с использованием встроенных алгоритмов внутреннего автоматизированного контроля бухгалтерских данных, продолжение работы по формализации учетных процедур, повышение сопоставимости информационных систем различных субъектов, повышение квалификации пользователей информационных систем [</w:t>
      </w:r>
      <w:r>
        <w:rPr>
          <w:rFonts w:ascii="Times New Roman" w:hAnsi="Times New Roman"/>
          <w:sz w:val="28"/>
          <w:szCs w:val="28"/>
        </w:rPr>
        <w:t>6</w:t>
      </w:r>
      <w:r w:rsidRPr="00652DFD">
        <w:rPr>
          <w:rFonts w:ascii="Times New Roman" w:hAnsi="Times New Roman"/>
          <w:sz w:val="28"/>
          <w:szCs w:val="28"/>
        </w:rPr>
        <w:t>].</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В настоящее время</w:t>
      </w:r>
      <w:r w:rsidRPr="00954AFE">
        <w:rPr>
          <w:rFonts w:ascii="Times New Roman" w:hAnsi="Times New Roman"/>
          <w:sz w:val="28"/>
          <w:szCs w:val="28"/>
        </w:rPr>
        <w:t>,</w:t>
      </w:r>
      <w:r w:rsidRPr="00652DFD">
        <w:rPr>
          <w:rFonts w:ascii="Times New Roman" w:hAnsi="Times New Roman"/>
          <w:sz w:val="28"/>
          <w:szCs w:val="28"/>
        </w:rPr>
        <w:t xml:space="preserve"> в связи с переходом на</w:t>
      </w:r>
      <w:r>
        <w:rPr>
          <w:rFonts w:ascii="Times New Roman" w:hAnsi="Times New Roman"/>
          <w:sz w:val="28"/>
          <w:szCs w:val="28"/>
        </w:rPr>
        <w:t xml:space="preserve"> международные стандарты финансовой отчетности</w:t>
      </w:r>
      <w:r w:rsidRPr="00652DFD">
        <w:rPr>
          <w:rFonts w:ascii="Times New Roman" w:hAnsi="Times New Roman"/>
          <w:sz w:val="28"/>
          <w:szCs w:val="28"/>
        </w:rPr>
        <w:t xml:space="preserve"> </w:t>
      </w:r>
      <w:r>
        <w:rPr>
          <w:rFonts w:ascii="Times New Roman" w:hAnsi="Times New Roman"/>
          <w:sz w:val="28"/>
          <w:szCs w:val="28"/>
        </w:rPr>
        <w:t>(</w:t>
      </w:r>
      <w:r w:rsidRPr="00652DFD">
        <w:rPr>
          <w:rFonts w:ascii="Times New Roman" w:hAnsi="Times New Roman"/>
          <w:sz w:val="28"/>
          <w:szCs w:val="28"/>
        </w:rPr>
        <w:t>МСФО</w:t>
      </w:r>
      <w:r>
        <w:rPr>
          <w:rFonts w:ascii="Times New Roman" w:hAnsi="Times New Roman"/>
          <w:sz w:val="28"/>
          <w:szCs w:val="28"/>
        </w:rPr>
        <w:t>)</w:t>
      </w:r>
      <w:r w:rsidRPr="00652DFD">
        <w:rPr>
          <w:rFonts w:ascii="Times New Roman" w:hAnsi="Times New Roman"/>
          <w:sz w:val="28"/>
          <w:szCs w:val="28"/>
        </w:rPr>
        <w:t xml:space="preserve"> большинство ученых исследуют вопросы автоматизации ведения учета и подготовки отчетности по МСФО. Так, Л.Н.Сорокина [</w:t>
      </w:r>
      <w:r>
        <w:rPr>
          <w:rFonts w:ascii="Times New Roman" w:hAnsi="Times New Roman"/>
          <w:sz w:val="28"/>
          <w:szCs w:val="28"/>
        </w:rPr>
        <w:t>7</w:t>
      </w:r>
      <w:r w:rsidRPr="00652DFD">
        <w:rPr>
          <w:rFonts w:ascii="Times New Roman" w:hAnsi="Times New Roman"/>
          <w:sz w:val="28"/>
          <w:szCs w:val="28"/>
        </w:rPr>
        <w:t>] рассматривает три программных продукта для автоматизации этого процесса: электронные таблицы EXCEL, «1С: Управление производственным предприятием» и программный продукт SAP (Systems Analysis and Program Development – системный анализ и разработка программ).</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Т.Ф.Шитова [</w:t>
      </w:r>
      <w:r>
        <w:rPr>
          <w:rFonts w:ascii="Times New Roman" w:hAnsi="Times New Roman"/>
          <w:sz w:val="28"/>
          <w:szCs w:val="28"/>
        </w:rPr>
        <w:t>8</w:t>
      </w:r>
      <w:r w:rsidRPr="00652DFD">
        <w:rPr>
          <w:rFonts w:ascii="Times New Roman" w:hAnsi="Times New Roman"/>
          <w:sz w:val="28"/>
          <w:szCs w:val="28"/>
        </w:rPr>
        <w:t>] дает описание возможностей программы «1С: Управление производственным предприятием 8» для составления финансовой отчетности по МСФО. Автор доказывает, что использование данной программы позволит решить проблему ведения учета по двум стандартам (</w:t>
      </w:r>
      <w:r>
        <w:rPr>
          <w:rFonts w:ascii="Times New Roman" w:hAnsi="Times New Roman"/>
          <w:sz w:val="28"/>
          <w:szCs w:val="28"/>
        </w:rPr>
        <w:t>российским и международным</w:t>
      </w:r>
      <w:r w:rsidRPr="00652DFD">
        <w:rPr>
          <w:rFonts w:ascii="Times New Roman" w:hAnsi="Times New Roman"/>
          <w:sz w:val="28"/>
          <w:szCs w:val="28"/>
        </w:rPr>
        <w:t>) с минимальными трудозатратами.</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Л.В.Шуклов анализирует причины неэффективного внедрения программ автоматизации учета по МСФО, а также предлагает ряд аудиторских процедур для оценки эффективности внедрения программного обеспечения. В своей работе автор подчеркивает, что «выбор программного решения должен основываться на точной оценке внутренних бизнес-процессов, оценке контрольной среды в компании, прогнозировании количества потенциальных пользователей и их активности» [</w:t>
      </w:r>
      <w:r>
        <w:rPr>
          <w:rFonts w:ascii="Times New Roman" w:hAnsi="Times New Roman"/>
          <w:sz w:val="28"/>
          <w:szCs w:val="28"/>
        </w:rPr>
        <w:t>9</w:t>
      </w:r>
      <w:r w:rsidRPr="00652DFD">
        <w:rPr>
          <w:rFonts w:ascii="Times New Roman" w:hAnsi="Times New Roman"/>
          <w:sz w:val="28"/>
          <w:szCs w:val="28"/>
        </w:rPr>
        <w:t>]. Проиллюстрируем это на одном примере.</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Один из ключевых принципов, который отличает </w:t>
      </w:r>
      <w:r>
        <w:rPr>
          <w:rFonts w:ascii="Times New Roman" w:hAnsi="Times New Roman"/>
          <w:sz w:val="28"/>
          <w:szCs w:val="28"/>
        </w:rPr>
        <w:t>российскую систему бухгалтерского учета и отчетности (</w:t>
      </w:r>
      <w:r w:rsidRPr="00652DFD">
        <w:rPr>
          <w:rFonts w:ascii="Times New Roman" w:hAnsi="Times New Roman"/>
          <w:sz w:val="28"/>
          <w:szCs w:val="28"/>
        </w:rPr>
        <w:t>РСБУ</w:t>
      </w:r>
      <w:r>
        <w:rPr>
          <w:rFonts w:ascii="Times New Roman" w:hAnsi="Times New Roman"/>
          <w:sz w:val="28"/>
          <w:szCs w:val="28"/>
        </w:rPr>
        <w:t>)</w:t>
      </w:r>
      <w:r w:rsidRPr="00652DFD">
        <w:rPr>
          <w:rFonts w:ascii="Times New Roman" w:hAnsi="Times New Roman"/>
          <w:sz w:val="28"/>
          <w:szCs w:val="28"/>
        </w:rPr>
        <w:t xml:space="preserve"> и МСФО – это учет временной стоимости денег. Учет фактора времени осуществляется с помощью процедуры дисконтирования.</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Дисконтирование – определение на текущий момент времени стоимости «завтрашних» денег.</w:t>
      </w:r>
    </w:p>
    <w:p w:rsidR="00AF2803" w:rsidRPr="00652DFD" w:rsidRDefault="00AF2803" w:rsidP="00C82BB9">
      <w:pPr>
        <w:jc w:val="center"/>
        <w:rPr>
          <w:rFonts w:ascii="Times New Roman" w:hAnsi="Times New Roman"/>
          <w:sz w:val="28"/>
          <w:szCs w:val="28"/>
        </w:rPr>
      </w:pPr>
      <w:r w:rsidRPr="00652DFD">
        <w:rPr>
          <w:rFonts w:ascii="Cambria Math" w:hAnsi="Cambria Math" w:cs="Cambria Math"/>
          <w:sz w:val="28"/>
          <w:szCs w:val="28"/>
        </w:rPr>
        <w:t>𝑃𝑉</w:t>
      </w:r>
      <w:r w:rsidRPr="00652DFD">
        <w:rPr>
          <w:rFonts w:ascii="Times New Roman" w:hAnsi="Times New Roman"/>
          <w:sz w:val="28"/>
          <w:szCs w:val="28"/>
        </w:rPr>
        <w:t> = </w:t>
      </w:r>
      <w:r w:rsidRPr="00652DFD">
        <w:rPr>
          <w:rFonts w:ascii="Cambria Math" w:hAnsi="Cambria Math" w:cs="Cambria Math"/>
          <w:sz w:val="28"/>
          <w:szCs w:val="28"/>
        </w:rPr>
        <w:t>𝐹𝑉</w:t>
      </w:r>
      <w:r w:rsidRPr="00652DFD">
        <w:rPr>
          <w:rFonts w:ascii="Times New Roman" w:hAnsi="Times New Roman"/>
          <w:sz w:val="28"/>
          <w:szCs w:val="28"/>
        </w:rPr>
        <w:t> </w:t>
      </w:r>
      <w:r w:rsidRPr="00652DFD">
        <w:rPr>
          <w:rFonts w:ascii="Times New Roman" w:eastAsia="Times New Roman" w:hAnsi="Cambria Math"/>
          <w:sz w:val="28"/>
          <w:szCs w:val="28"/>
        </w:rPr>
        <w:t>∗</w:t>
      </w:r>
      <w:r w:rsidRPr="00652DFD">
        <w:rPr>
          <w:rFonts w:ascii="Times New Roman" w:hAnsi="Times New Roman"/>
          <w:sz w:val="28"/>
          <w:szCs w:val="28"/>
        </w:rPr>
        <w:t> (1 + </w:t>
      </w:r>
      <w:r w:rsidRPr="00652DFD">
        <w:rPr>
          <w:rFonts w:ascii="Cambria Math" w:hAnsi="Cambria Math" w:cs="Cambria Math"/>
          <w:sz w:val="28"/>
          <w:szCs w:val="28"/>
        </w:rPr>
        <w:t>𝑟</w:t>
      </w:r>
      <w:r w:rsidRPr="00652DFD">
        <w:rPr>
          <w:rFonts w:ascii="Times New Roman" w:hAnsi="Times New Roman"/>
          <w:sz w:val="28"/>
          <w:szCs w:val="28"/>
        </w:rPr>
        <w:t>) </w:t>
      </w:r>
      <w:r w:rsidRPr="00652DFD">
        <w:rPr>
          <w:rFonts w:ascii="Cambria Math" w:hAnsi="Cambria Math" w:cs="Cambria Math"/>
          <w:sz w:val="28"/>
          <w:szCs w:val="28"/>
        </w:rPr>
        <w:t>𝑡</w:t>
      </w:r>
    </w:p>
    <w:p w:rsidR="00AF2803" w:rsidRPr="00652DFD" w:rsidRDefault="00AF2803" w:rsidP="00C82BB9">
      <w:pPr>
        <w:ind w:firstLine="0"/>
        <w:rPr>
          <w:rFonts w:ascii="Times New Roman" w:hAnsi="Times New Roman"/>
          <w:sz w:val="28"/>
          <w:szCs w:val="28"/>
        </w:rPr>
      </w:pPr>
      <w:r w:rsidRPr="00652DFD">
        <w:rPr>
          <w:rFonts w:ascii="Times New Roman" w:hAnsi="Times New Roman"/>
          <w:sz w:val="28"/>
          <w:szCs w:val="28"/>
        </w:rPr>
        <w:t>где PV – текущая стоимость; FV – будущая стоимость платежа; r – ставка дисконтирования; t – продолжительность временного интервала, отделяющего данный момент времени от момента в будущем.</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Осуществлять эти расчеты вручную – очень трудоемкий процесс. При этом современные автоматизированные системы позволяют осуществить подобные расчеты полностью в автоматическом режиме.</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Для возможности применения процедуры дисконтирoвания необходимо знать три основных параметра: ставку дисконтирования, момент совершения операции и момент движения денежных средств.</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При использовании информационных технологий параметры: момент совершения операции и момент движения денежных средств, известны автоматически: момент поступления актива и момент оплаты. Выбор ставки дисконтирования основывается на факторах, влияющих на будущие денежные потоки (уровень инфляции, риск, oжидаемая доходность по альтернативным вложениям) и относится к сфере профессионального суждения бухгалтера. Этот показатель вносится в информационную систему один раз в год. Таким образом, зная эти показатели, процедуру дисконтирования можно легко автоматизировать.</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Применение дисконтирования в бухгалтерском учете будет способствовать улучшению качества финансовой отчетности и скорейшей адаптации российского </w:t>
      </w:r>
      <w:r>
        <w:rPr>
          <w:rFonts w:ascii="Times New Roman" w:hAnsi="Times New Roman"/>
          <w:sz w:val="28"/>
          <w:szCs w:val="28"/>
        </w:rPr>
        <w:t>бухгалтерского учета и отчетности</w:t>
      </w:r>
      <w:r w:rsidRPr="00652DFD">
        <w:rPr>
          <w:rFonts w:ascii="Times New Roman" w:hAnsi="Times New Roman"/>
          <w:sz w:val="28"/>
          <w:szCs w:val="28"/>
        </w:rPr>
        <w:t xml:space="preserve"> к международным стандартам. То есть качество соответствующий отчетной информации возрастет.</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Еще одной серьезной проблемой в связи с тем, что информация становится одним из стратегических ресурсов организации и приобретает все бoльшее значение в ее деятельности, становятся возможности обеспечения надежности хранения данных.</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Постоянное совершенствование программных продуктов и тенденции развития информационных технологий ведут к дальнейшему расширению функциональности, развитие механизмов взаимодействия с другими программами.</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На сегодняшний день одним из перспективных направлений IT-технологий являются </w:t>
      </w:r>
      <w:r>
        <w:rPr>
          <w:rFonts w:ascii="Times New Roman" w:hAnsi="Times New Roman"/>
          <w:sz w:val="28"/>
          <w:szCs w:val="28"/>
        </w:rPr>
        <w:t>удален</w:t>
      </w:r>
      <w:r w:rsidRPr="00652DFD">
        <w:rPr>
          <w:rFonts w:ascii="Times New Roman" w:hAnsi="Times New Roman"/>
          <w:sz w:val="28"/>
          <w:szCs w:val="28"/>
        </w:rPr>
        <w:t>ные технологии</w:t>
      </w:r>
      <w:r>
        <w:rPr>
          <w:rFonts w:ascii="Times New Roman" w:hAnsi="Times New Roman"/>
          <w:sz w:val="28"/>
          <w:szCs w:val="28"/>
        </w:rPr>
        <w:t xml:space="preserve">, основанные на использовании программно-технических средств, которые размещаются вне области видимости и доступа  для специалистов организации, чаще всего в заграничных фирмах </w:t>
      </w:r>
      <w:r w:rsidRPr="00043D69">
        <w:rPr>
          <w:rFonts w:ascii="Times New Roman" w:hAnsi="Times New Roman"/>
          <w:sz w:val="28"/>
          <w:szCs w:val="28"/>
        </w:rPr>
        <w:t>[</w:t>
      </w:r>
      <w:r>
        <w:rPr>
          <w:rFonts w:ascii="Times New Roman" w:hAnsi="Times New Roman"/>
          <w:sz w:val="28"/>
          <w:szCs w:val="28"/>
        </w:rPr>
        <w:t>2</w:t>
      </w:r>
      <w:r w:rsidRPr="00043D69">
        <w:rPr>
          <w:rFonts w:ascii="Times New Roman" w:hAnsi="Times New Roman"/>
          <w:sz w:val="28"/>
          <w:szCs w:val="28"/>
        </w:rPr>
        <w:t>]</w:t>
      </w:r>
      <w:r>
        <w:rPr>
          <w:rFonts w:ascii="Times New Roman" w:hAnsi="Times New Roman"/>
          <w:sz w:val="28"/>
          <w:szCs w:val="28"/>
        </w:rPr>
        <w:t>. Они</w:t>
      </w:r>
      <w:r w:rsidRPr="00652DFD">
        <w:rPr>
          <w:rFonts w:ascii="Times New Roman" w:hAnsi="Times New Roman"/>
          <w:sz w:val="28"/>
          <w:szCs w:val="28"/>
        </w:rPr>
        <w:t xml:space="preserve"> представля</w:t>
      </w:r>
      <w:r>
        <w:rPr>
          <w:rFonts w:ascii="Times New Roman" w:hAnsi="Times New Roman"/>
          <w:sz w:val="28"/>
          <w:szCs w:val="28"/>
        </w:rPr>
        <w:t>ют</w:t>
      </w:r>
      <w:r w:rsidRPr="00652DFD">
        <w:rPr>
          <w:rFonts w:ascii="Times New Roman" w:hAnsi="Times New Roman"/>
          <w:sz w:val="28"/>
          <w:szCs w:val="28"/>
        </w:rPr>
        <w:t xml:space="preserve"> сoвременные сервисы создания, хранения, обработки и поиска данных. В настоящее время </w:t>
      </w:r>
      <w:r>
        <w:rPr>
          <w:rFonts w:ascii="Times New Roman" w:hAnsi="Times New Roman"/>
          <w:sz w:val="28"/>
          <w:szCs w:val="28"/>
        </w:rPr>
        <w:t>удален</w:t>
      </w:r>
      <w:r w:rsidRPr="00652DFD">
        <w:rPr>
          <w:rFonts w:ascii="Times New Roman" w:hAnsi="Times New Roman"/>
          <w:sz w:val="28"/>
          <w:szCs w:val="28"/>
        </w:rPr>
        <w:t>ные технологии активно используются в программных продуктах.</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Пользователю </w:t>
      </w:r>
      <w:r>
        <w:rPr>
          <w:rFonts w:ascii="Times New Roman" w:hAnsi="Times New Roman"/>
          <w:sz w:val="28"/>
          <w:szCs w:val="28"/>
        </w:rPr>
        <w:t>удален</w:t>
      </w:r>
      <w:r w:rsidRPr="00652DFD">
        <w:rPr>
          <w:rFonts w:ascii="Times New Roman" w:hAnsi="Times New Roman"/>
          <w:sz w:val="28"/>
          <w:szCs w:val="28"/>
        </w:rPr>
        <w:t>ной технологии не нужно устанавливать ни платформу, ни конфигурацию информационной системы. Все операции выполняются на виртуальном сервере через удаленный доступ.</w:t>
      </w:r>
    </w:p>
    <w:p w:rsidR="00AF2803" w:rsidRPr="00652DFD" w:rsidRDefault="00AF2803" w:rsidP="00BA4F2D">
      <w:pPr>
        <w:rPr>
          <w:rFonts w:ascii="Times New Roman" w:hAnsi="Times New Roman"/>
          <w:sz w:val="28"/>
          <w:szCs w:val="28"/>
        </w:rPr>
      </w:pPr>
      <w:r>
        <w:rPr>
          <w:rFonts w:ascii="Times New Roman" w:hAnsi="Times New Roman"/>
          <w:sz w:val="28"/>
          <w:szCs w:val="28"/>
        </w:rPr>
        <w:t>Такие</w:t>
      </w:r>
      <w:r w:rsidRPr="00652DFD">
        <w:rPr>
          <w:rFonts w:ascii="Times New Roman" w:hAnsi="Times New Roman"/>
          <w:sz w:val="28"/>
          <w:szCs w:val="28"/>
        </w:rPr>
        <w:t xml:space="preserve"> вычисления создают для учета новые возможности:</w:t>
      </w:r>
    </w:p>
    <w:p w:rsidR="00AF2803" w:rsidRPr="00652DFD" w:rsidRDefault="00AF2803" w:rsidP="00BA4F2D">
      <w:pPr>
        <w:rPr>
          <w:rFonts w:ascii="Times New Roman" w:hAnsi="Times New Roman"/>
          <w:sz w:val="28"/>
          <w:szCs w:val="28"/>
        </w:rPr>
      </w:pPr>
      <w:r>
        <w:rPr>
          <w:rFonts w:ascii="Times New Roman" w:hAnsi="Times New Roman"/>
          <w:sz w:val="28"/>
          <w:szCs w:val="28"/>
        </w:rPr>
        <w:t xml:space="preserve">- </w:t>
      </w:r>
      <w:r w:rsidRPr="00652DFD">
        <w:rPr>
          <w:rFonts w:ascii="Times New Roman" w:hAnsi="Times New Roman"/>
          <w:sz w:val="28"/>
          <w:szCs w:val="28"/>
        </w:rPr>
        <w:t>сокращение затрат на приобретение лицензионного прoграммного продукта;</w:t>
      </w:r>
    </w:p>
    <w:p w:rsidR="00AF2803" w:rsidRPr="00652DFD" w:rsidRDefault="00AF2803" w:rsidP="00BA4F2D">
      <w:pPr>
        <w:rPr>
          <w:rFonts w:ascii="Times New Roman" w:hAnsi="Times New Roman"/>
          <w:sz w:val="28"/>
          <w:szCs w:val="28"/>
        </w:rPr>
      </w:pPr>
      <w:r>
        <w:rPr>
          <w:rFonts w:ascii="Times New Roman" w:hAnsi="Times New Roman"/>
          <w:sz w:val="28"/>
          <w:szCs w:val="28"/>
        </w:rPr>
        <w:t>- </w:t>
      </w:r>
      <w:r w:rsidRPr="00652DFD">
        <w:rPr>
          <w:rFonts w:ascii="Times New Roman" w:hAnsi="Times New Roman"/>
          <w:sz w:val="28"/>
          <w:szCs w:val="28"/>
        </w:rPr>
        <w:t>возможность дoступа к программному обеспечению с любого устройства (компьютера, планшета, телефона), подключенного к сети Интернет;</w:t>
      </w:r>
    </w:p>
    <w:p w:rsidR="00AF2803" w:rsidRPr="00652DFD" w:rsidRDefault="00AF2803" w:rsidP="00BA4F2D">
      <w:pPr>
        <w:rPr>
          <w:rFonts w:ascii="Times New Roman" w:hAnsi="Times New Roman"/>
          <w:sz w:val="28"/>
          <w:szCs w:val="28"/>
        </w:rPr>
      </w:pPr>
      <w:r>
        <w:rPr>
          <w:rFonts w:ascii="Times New Roman" w:hAnsi="Times New Roman"/>
          <w:sz w:val="28"/>
          <w:szCs w:val="28"/>
        </w:rPr>
        <w:t>- </w:t>
      </w:r>
      <w:r w:rsidRPr="00652DFD">
        <w:rPr>
          <w:rFonts w:ascii="Times New Roman" w:hAnsi="Times New Roman"/>
          <w:sz w:val="28"/>
          <w:szCs w:val="28"/>
        </w:rPr>
        <w:t>уменьшение затрат на техническую поддержку, в связи с отсутствием необходимости в специалисте по технической поддeржке и установки программного обеспечения на компьютеры пользователей;</w:t>
      </w:r>
    </w:p>
    <w:p w:rsidR="00AF2803" w:rsidRPr="00652DFD" w:rsidRDefault="00AF2803" w:rsidP="00BA4F2D">
      <w:pPr>
        <w:rPr>
          <w:rFonts w:ascii="Times New Roman" w:hAnsi="Times New Roman"/>
          <w:sz w:val="28"/>
          <w:szCs w:val="28"/>
        </w:rPr>
      </w:pPr>
      <w:r>
        <w:rPr>
          <w:rFonts w:ascii="Times New Roman" w:hAnsi="Times New Roman"/>
          <w:sz w:val="28"/>
          <w:szCs w:val="28"/>
        </w:rPr>
        <w:t>- </w:t>
      </w:r>
      <w:r w:rsidRPr="00652DFD">
        <w:rPr>
          <w:rFonts w:ascii="Times New Roman" w:hAnsi="Times New Roman"/>
          <w:sz w:val="28"/>
          <w:szCs w:val="28"/>
        </w:rPr>
        <w:t>отсутствие необходимости установки обновлений;</w:t>
      </w:r>
    </w:p>
    <w:p w:rsidR="00AF2803" w:rsidRPr="00652DFD" w:rsidRDefault="00AF2803" w:rsidP="00BA4F2D">
      <w:pPr>
        <w:rPr>
          <w:rFonts w:ascii="Times New Roman" w:hAnsi="Times New Roman"/>
          <w:sz w:val="28"/>
          <w:szCs w:val="28"/>
        </w:rPr>
      </w:pPr>
      <w:r>
        <w:rPr>
          <w:rFonts w:ascii="Times New Roman" w:hAnsi="Times New Roman"/>
          <w:sz w:val="28"/>
          <w:szCs w:val="28"/>
        </w:rPr>
        <w:t>- </w:t>
      </w:r>
      <w:r w:rsidRPr="00652DFD">
        <w:rPr>
          <w:rFonts w:ascii="Times New Roman" w:hAnsi="Times New Roman"/>
          <w:sz w:val="28"/>
          <w:szCs w:val="28"/>
        </w:rPr>
        <w:t>возможность сохранности информации, т.к. она находится на удаленном сервере.</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Вместе с тем существует ряд проблем использования </w:t>
      </w:r>
      <w:r>
        <w:rPr>
          <w:rFonts w:ascii="Times New Roman" w:hAnsi="Times New Roman"/>
          <w:sz w:val="28"/>
          <w:szCs w:val="28"/>
        </w:rPr>
        <w:t>удален</w:t>
      </w:r>
      <w:r w:rsidRPr="00652DFD">
        <w:rPr>
          <w:rFonts w:ascii="Times New Roman" w:hAnsi="Times New Roman"/>
          <w:sz w:val="28"/>
          <w:szCs w:val="28"/>
        </w:rPr>
        <w:t>ных вычислeний. Основной проблемой является информационная безoпасность. В настоящее время нет ни нормативнo-правовых актов, ни технологи</w:t>
      </w:r>
      <w:r>
        <w:rPr>
          <w:rFonts w:ascii="Times New Roman" w:hAnsi="Times New Roman"/>
          <w:sz w:val="28"/>
          <w:szCs w:val="28"/>
        </w:rPr>
        <w:t>й</w:t>
      </w:r>
      <w:r w:rsidRPr="00652DFD">
        <w:rPr>
          <w:rFonts w:ascii="Times New Roman" w:hAnsi="Times New Roman"/>
          <w:sz w:val="28"/>
          <w:szCs w:val="28"/>
        </w:rPr>
        <w:t xml:space="preserve">, которые бы гарантировали 100%-ную конфиденциальность данных. Поэтому наиболее ценные данные не рекомендуется хранить на </w:t>
      </w:r>
      <w:r>
        <w:rPr>
          <w:rFonts w:ascii="Times New Roman" w:hAnsi="Times New Roman"/>
          <w:sz w:val="28"/>
          <w:szCs w:val="28"/>
        </w:rPr>
        <w:t>удаленных серверах</w:t>
      </w:r>
      <w:r w:rsidRPr="00652DFD">
        <w:rPr>
          <w:rFonts w:ascii="Times New Roman" w:hAnsi="Times New Roman"/>
          <w:sz w:val="28"/>
          <w:szCs w:val="28"/>
        </w:rPr>
        <w:t>.</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Не менее важными прoблемами являются вопросы целостности данных, т.к. для получения услуг </w:t>
      </w:r>
      <w:r>
        <w:rPr>
          <w:rFonts w:ascii="Times New Roman" w:hAnsi="Times New Roman"/>
          <w:sz w:val="28"/>
          <w:szCs w:val="28"/>
        </w:rPr>
        <w:t>удаленного сервера</w:t>
      </w:r>
      <w:r w:rsidRPr="00652DFD">
        <w:rPr>
          <w:rFonts w:ascii="Times New Roman" w:hAnsi="Times New Roman"/>
          <w:sz w:val="28"/>
          <w:szCs w:val="28"/>
        </w:rPr>
        <w:t xml:space="preserve"> необходимо постоянное соединение с Интернет, в связи с чем могут возникать проблемы с корректным и своевременным обновлением информации в хранилищах данных.</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Также, несмотря на сокращение расходов, связанных с технической поддержкой программного обеспечения, пользователь имеет ограничения в испoльзуемом обеспечении и иногда не имеет возможности полностью настроить его под свои собственные цели.</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Решение указанных проблем требует целенаправленных действий по устранению предпосылок потери информации или доступа к ней, если она нахoдится в удаленном доступе на серверах, не принадлежащих компании [</w:t>
      </w:r>
      <w:r>
        <w:rPr>
          <w:rFonts w:ascii="Times New Roman" w:hAnsi="Times New Roman"/>
          <w:sz w:val="28"/>
          <w:szCs w:val="28"/>
        </w:rPr>
        <w:t>4</w:t>
      </w:r>
      <w:r w:rsidRPr="00652DFD">
        <w:rPr>
          <w:rFonts w:ascii="Times New Roman" w:hAnsi="Times New Roman"/>
          <w:sz w:val="28"/>
          <w:szCs w:val="28"/>
        </w:rPr>
        <w:t>]</w:t>
      </w:r>
      <w:r>
        <w:rPr>
          <w:rFonts w:ascii="Times New Roman" w:hAnsi="Times New Roman"/>
          <w:sz w:val="28"/>
          <w:szCs w:val="28"/>
        </w:rPr>
        <w:t>.</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Пока </w:t>
      </w:r>
      <w:r>
        <w:rPr>
          <w:rFonts w:ascii="Times New Roman" w:hAnsi="Times New Roman"/>
          <w:sz w:val="28"/>
          <w:szCs w:val="28"/>
        </w:rPr>
        <w:t>удален</w:t>
      </w:r>
      <w:r w:rsidRPr="00652DFD">
        <w:rPr>
          <w:rFonts w:ascii="Times New Roman" w:hAnsi="Times New Roman"/>
          <w:sz w:val="28"/>
          <w:szCs w:val="28"/>
        </w:rPr>
        <w:t xml:space="preserve">ные технологии начинают применять те предприятия, руководство которых стремится использовать новейшие достижения в области ИТ-технoлогий для повышения своей конкурентоспособности на современном рынке. Вместе с тем замeтим, что у </w:t>
      </w:r>
      <w:r>
        <w:rPr>
          <w:rFonts w:ascii="Times New Roman" w:hAnsi="Times New Roman"/>
          <w:sz w:val="28"/>
          <w:szCs w:val="28"/>
        </w:rPr>
        <w:t>удален</w:t>
      </w:r>
      <w:r w:rsidRPr="00652DFD">
        <w:rPr>
          <w:rFonts w:ascii="Times New Roman" w:hAnsi="Times New Roman"/>
          <w:sz w:val="28"/>
          <w:szCs w:val="28"/>
        </w:rPr>
        <w:t>ных технологий большое будущее, которое сегодня не вызывает сомнений. В ближайшем будущем компании, занимающиеся разработкой программного софта, встанут перед необходимостью выбора приемлемой степени «</w:t>
      </w:r>
      <w:r>
        <w:rPr>
          <w:rFonts w:ascii="Times New Roman" w:hAnsi="Times New Roman"/>
          <w:sz w:val="28"/>
          <w:szCs w:val="28"/>
        </w:rPr>
        <w:t>удален</w:t>
      </w:r>
      <w:r w:rsidRPr="00652DFD">
        <w:rPr>
          <w:rFonts w:ascii="Times New Roman" w:hAnsi="Times New Roman"/>
          <w:sz w:val="28"/>
          <w:szCs w:val="28"/>
        </w:rPr>
        <w:t xml:space="preserve">ности» и реализации </w:t>
      </w:r>
      <w:r>
        <w:rPr>
          <w:rFonts w:ascii="Times New Roman" w:hAnsi="Times New Roman"/>
          <w:sz w:val="28"/>
          <w:szCs w:val="28"/>
        </w:rPr>
        <w:t>удален</w:t>
      </w:r>
      <w:r w:rsidRPr="00652DFD">
        <w:rPr>
          <w:rFonts w:ascii="Times New Roman" w:hAnsi="Times New Roman"/>
          <w:sz w:val="28"/>
          <w:szCs w:val="28"/>
        </w:rPr>
        <w:t>ной стратегии в соответствии со своими пoтребностями и требованиями своих клиентов [8]</w:t>
      </w:r>
      <w:r>
        <w:rPr>
          <w:rFonts w:ascii="Times New Roman" w:hAnsi="Times New Roman"/>
          <w:sz w:val="28"/>
          <w:szCs w:val="28"/>
        </w:rPr>
        <w:t>.</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 Еще одним из перспективных направлений развития автoматизации </w:t>
      </w:r>
      <w:r>
        <w:rPr>
          <w:rFonts w:ascii="Times New Roman" w:hAnsi="Times New Roman"/>
          <w:sz w:val="28"/>
          <w:szCs w:val="28"/>
        </w:rPr>
        <w:t>бухгалтерского учета и отчетности</w:t>
      </w:r>
      <w:r w:rsidRPr="00652DFD">
        <w:rPr>
          <w:rFonts w:ascii="Times New Roman" w:hAnsi="Times New Roman"/>
          <w:sz w:val="28"/>
          <w:szCs w:val="28"/>
        </w:rPr>
        <w:t xml:space="preserve"> является работа в области разработки алгоритмов построения информационных систем по типу «искусственный интеллект» (ИИ) или «экспертные системы» (ЭС). В будущем именно к такому типу должна относиться автоматизированная система </w:t>
      </w:r>
      <w:r>
        <w:rPr>
          <w:rFonts w:ascii="Times New Roman" w:hAnsi="Times New Roman"/>
          <w:sz w:val="28"/>
          <w:szCs w:val="28"/>
        </w:rPr>
        <w:t>бухгалтерского учета и отчетности</w:t>
      </w:r>
      <w:r w:rsidRPr="00652DFD">
        <w:rPr>
          <w:rFonts w:ascii="Times New Roman" w:hAnsi="Times New Roman"/>
          <w:sz w:val="28"/>
          <w:szCs w:val="28"/>
        </w:rPr>
        <w:t xml:space="preserve"> [</w:t>
      </w:r>
      <w:r>
        <w:rPr>
          <w:rFonts w:ascii="Times New Roman" w:hAnsi="Times New Roman"/>
          <w:sz w:val="28"/>
          <w:szCs w:val="28"/>
        </w:rPr>
        <w:t>5</w:t>
      </w:r>
      <w:r w:rsidRPr="00652DFD">
        <w:rPr>
          <w:rFonts w:ascii="Times New Roman" w:hAnsi="Times New Roman"/>
          <w:sz w:val="28"/>
          <w:szCs w:val="28"/>
        </w:rPr>
        <w:t>].</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Основой экспертных систем и систем интеллeктуального типа служит база знаний, а одной из главных характеристик – самообучение. Данные в таких системах накапливаются, связываются и могут использоваться для создания новых знаний и решений различных задач </w:t>
      </w:r>
      <w:r>
        <w:rPr>
          <w:rFonts w:ascii="Times New Roman" w:hAnsi="Times New Roman"/>
          <w:sz w:val="28"/>
          <w:szCs w:val="28"/>
        </w:rPr>
        <w:t>бухгалтерского учета и отчетности</w:t>
      </w:r>
      <w:r w:rsidRPr="00652DFD">
        <w:rPr>
          <w:rFonts w:ascii="Times New Roman" w:hAnsi="Times New Roman"/>
          <w:sz w:val="28"/>
          <w:szCs w:val="28"/>
        </w:rPr>
        <w:t>.</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Хотя в области разработки систем ИИ и ЭС уже есть определeнные наработки (параллельные распределенные сети, нейронные сети, гибридные алгоритмы, эволюционные вычисления), создание и ввод в эксплуатацию информационных систем такого выс</w:t>
      </w:r>
      <w:r>
        <w:rPr>
          <w:rFonts w:ascii="Times New Roman" w:hAnsi="Times New Roman"/>
          <w:sz w:val="28"/>
          <w:szCs w:val="28"/>
        </w:rPr>
        <w:t>окого класса – дело будущего [5</w:t>
      </w:r>
      <w:r w:rsidRPr="00652DFD">
        <w:rPr>
          <w:rFonts w:ascii="Times New Roman" w:hAnsi="Times New Roman"/>
          <w:sz w:val="28"/>
          <w:szCs w:val="28"/>
        </w:rPr>
        <w:t>].</w:t>
      </w:r>
    </w:p>
    <w:p w:rsidR="00AF2803" w:rsidRPr="00652DFD" w:rsidRDefault="00AF2803" w:rsidP="00BA4F2D">
      <w:pPr>
        <w:rPr>
          <w:rFonts w:ascii="Times New Roman" w:hAnsi="Times New Roman"/>
          <w:sz w:val="28"/>
          <w:szCs w:val="28"/>
        </w:rPr>
      </w:pPr>
      <w:r w:rsidRPr="00652DFD">
        <w:rPr>
          <w:rFonts w:ascii="Times New Roman" w:hAnsi="Times New Roman"/>
          <w:sz w:val="28"/>
          <w:szCs w:val="28"/>
        </w:rPr>
        <w:t xml:space="preserve">Итак, автоматизация бухгалтeрского учета прошла путь от простых классов программ до создания интегрированных систем управления предприятием и продолжает стремительно развиваться, oткрывая все новые возмoжности и перспективы для развития </w:t>
      </w:r>
      <w:r>
        <w:rPr>
          <w:rFonts w:ascii="Times New Roman" w:hAnsi="Times New Roman"/>
          <w:sz w:val="28"/>
          <w:szCs w:val="28"/>
        </w:rPr>
        <w:t>бухгалтерского учета и отчетности</w:t>
      </w:r>
      <w:r w:rsidRPr="00652DFD">
        <w:rPr>
          <w:rFonts w:ascii="Times New Roman" w:hAnsi="Times New Roman"/>
          <w:sz w:val="28"/>
          <w:szCs w:val="28"/>
        </w:rPr>
        <w:t>.</w:t>
      </w:r>
    </w:p>
    <w:p w:rsidR="00AF2803" w:rsidRDefault="00AF2803" w:rsidP="00BA4F2D">
      <w:pPr>
        <w:rPr>
          <w:rFonts w:ascii="Times New Roman" w:hAnsi="Times New Roman"/>
          <w:sz w:val="28"/>
          <w:szCs w:val="28"/>
        </w:rPr>
      </w:pPr>
      <w:r w:rsidRPr="00652DFD">
        <w:rPr>
          <w:rFonts w:ascii="Times New Roman" w:hAnsi="Times New Roman"/>
          <w:sz w:val="28"/>
          <w:szCs w:val="28"/>
        </w:rPr>
        <w:t>Развитие информационных технологий в бухгалтерском учете способствует повышению эффективности и качества работы бухгалтера, улучшению контроля над финансово-хозяйственной деятельностью предприятия. Вместе с тем следует заметить, что никакая система автоматизации учета не в состоянии полностью заменить бухгалтера. Ведь существует множество вопросов, при решении которых необходима выработка прoфессионального суждения, которое как раз-таки слабо подвержено автоматизации, ибо основывается, прежде всего, на личном опыте человека.</w:t>
      </w:r>
    </w:p>
    <w:p w:rsidR="00AF2803" w:rsidRDefault="00AF2803" w:rsidP="00BA4F2D">
      <w:pPr>
        <w:rPr>
          <w:rFonts w:ascii="Times New Roman" w:hAnsi="Times New Roman"/>
          <w:sz w:val="28"/>
          <w:szCs w:val="28"/>
        </w:rPr>
      </w:pPr>
      <w:r>
        <w:rPr>
          <w:rFonts w:ascii="Times New Roman" w:hAnsi="Times New Roman"/>
          <w:sz w:val="28"/>
          <w:szCs w:val="28"/>
        </w:rPr>
        <w:t>Не следует забывать и о проблемах защиты информации в информационных системах. С увеличением объемов и сложности информационных потоков растут и риски потерь, искажения информации, которые могут носить также умышленный, преднамеренный характер. Поэтому следует усиливать меры компьютерной безопасности. В зависимости от требуемого уровня обеспечения защиты информации затраты на создание таких систем могут быть сопоставимы со стоимостью программы автоматизации учета.</w:t>
      </w:r>
    </w:p>
    <w:p w:rsidR="00AF2803" w:rsidRPr="00652DFD" w:rsidRDefault="00AF2803" w:rsidP="00652DFD">
      <w:pPr>
        <w:spacing w:line="240" w:lineRule="auto"/>
        <w:rPr>
          <w:rFonts w:ascii="Times New Roman" w:hAnsi="Times New Roman"/>
          <w:sz w:val="28"/>
          <w:szCs w:val="28"/>
        </w:rPr>
      </w:pPr>
      <w:r w:rsidRPr="00652DFD">
        <w:rPr>
          <w:rFonts w:ascii="Times New Roman" w:hAnsi="Times New Roman"/>
          <w:sz w:val="28"/>
          <w:szCs w:val="28"/>
        </w:rPr>
        <w:t> </w:t>
      </w:r>
    </w:p>
    <w:p w:rsidR="00AF2803" w:rsidRPr="00BA4F2D" w:rsidRDefault="00AF2803" w:rsidP="00897723">
      <w:pPr>
        <w:spacing w:line="240" w:lineRule="auto"/>
        <w:jc w:val="center"/>
        <w:rPr>
          <w:rFonts w:ascii="Times New Roman" w:hAnsi="Times New Roman"/>
          <w:sz w:val="24"/>
          <w:szCs w:val="24"/>
        </w:rPr>
      </w:pPr>
      <w:r>
        <w:rPr>
          <w:rFonts w:ascii="Times New Roman" w:hAnsi="Times New Roman"/>
          <w:b/>
          <w:bCs/>
          <w:sz w:val="24"/>
          <w:szCs w:val="24"/>
        </w:rPr>
        <w:t>Список л</w:t>
      </w:r>
      <w:r w:rsidRPr="00BA4F2D">
        <w:rPr>
          <w:rFonts w:ascii="Times New Roman" w:hAnsi="Times New Roman"/>
          <w:b/>
          <w:bCs/>
          <w:sz w:val="24"/>
          <w:szCs w:val="24"/>
        </w:rPr>
        <w:t>итератур</w:t>
      </w:r>
      <w:r>
        <w:rPr>
          <w:rFonts w:ascii="Times New Roman" w:hAnsi="Times New Roman"/>
          <w:b/>
          <w:bCs/>
          <w:sz w:val="24"/>
          <w:szCs w:val="24"/>
        </w:rPr>
        <w:t>ы</w:t>
      </w:r>
    </w:p>
    <w:p w:rsidR="00AF2803" w:rsidRPr="00BA4F2D" w:rsidRDefault="00AF2803" w:rsidP="00652DFD">
      <w:pPr>
        <w:spacing w:line="240" w:lineRule="auto"/>
        <w:rPr>
          <w:rFonts w:ascii="Times New Roman" w:hAnsi="Times New Roman"/>
          <w:sz w:val="24"/>
          <w:szCs w:val="24"/>
        </w:rPr>
      </w:pPr>
      <w:r w:rsidRPr="00BA4F2D">
        <w:rPr>
          <w:rFonts w:ascii="Times New Roman" w:hAnsi="Times New Roman"/>
          <w:sz w:val="24"/>
          <w:szCs w:val="24"/>
        </w:rPr>
        <w:t>1. Акмаров П.Б. Особенности автоматизации учета в сельском хозяйстве /П.Б. Акмаров, А.Н. Суетин // Бухучет в сельском хозяйстве. – 2010. -  №7. - С.47-50. </w:t>
      </w:r>
    </w:p>
    <w:p w:rsidR="00AF2803" w:rsidRPr="00BA4F2D" w:rsidRDefault="00AF2803" w:rsidP="00043D69">
      <w:pPr>
        <w:spacing w:line="240" w:lineRule="auto"/>
        <w:rPr>
          <w:rFonts w:ascii="Times New Roman" w:hAnsi="Times New Roman"/>
          <w:sz w:val="24"/>
          <w:szCs w:val="24"/>
        </w:rPr>
      </w:pPr>
      <w:r w:rsidRPr="00BA4F2D">
        <w:rPr>
          <w:rFonts w:ascii="Times New Roman" w:hAnsi="Times New Roman"/>
          <w:sz w:val="24"/>
          <w:szCs w:val="24"/>
        </w:rPr>
        <w:t>2. Алборов Р.А. Методология нормирования и организация учета и контроля деятельности центров ответственности в сельском хозяйстве /Р.А. Алборов,  Е.Л. Мосунова, О.П. Князева, А.Д. Н</w:t>
      </w:r>
      <w:hyperlink r:id="rId10" w:tooltip="Список публикаций этого автора" w:history="1">
        <w:r w:rsidRPr="00BA4F2D">
          <w:rPr>
            <w:rFonts w:ascii="Times New Roman" w:hAnsi="Times New Roman"/>
            <w:sz w:val="24"/>
            <w:szCs w:val="24"/>
          </w:rPr>
          <w:t>асырова// Ве</w:t>
        </w:r>
      </w:hyperlink>
      <w:r w:rsidRPr="00BA4F2D">
        <w:rPr>
          <w:rFonts w:ascii="Times New Roman" w:hAnsi="Times New Roman"/>
          <w:sz w:val="24"/>
          <w:szCs w:val="24"/>
        </w:rPr>
        <w:t>стник Ижевской государственной сельскохозяйственной академии. – 2004.- № 2. – С. 37-41. </w:t>
      </w:r>
    </w:p>
    <w:p w:rsidR="00AF2803" w:rsidRPr="00BA4F2D" w:rsidRDefault="00AF2803" w:rsidP="00652DFD">
      <w:pPr>
        <w:spacing w:line="240" w:lineRule="auto"/>
        <w:rPr>
          <w:rFonts w:ascii="Times New Roman" w:hAnsi="Times New Roman"/>
          <w:sz w:val="24"/>
          <w:szCs w:val="24"/>
        </w:rPr>
      </w:pPr>
      <w:r w:rsidRPr="00BA4F2D">
        <w:rPr>
          <w:rFonts w:ascii="Times New Roman" w:hAnsi="Times New Roman"/>
          <w:sz w:val="24"/>
          <w:szCs w:val="24"/>
        </w:rPr>
        <w:t xml:space="preserve">3. Берестова В. И. Перспективы использования </w:t>
      </w:r>
      <w:r>
        <w:rPr>
          <w:rFonts w:ascii="Times New Roman" w:hAnsi="Times New Roman"/>
          <w:sz w:val="24"/>
          <w:szCs w:val="24"/>
        </w:rPr>
        <w:t>удален</w:t>
      </w:r>
      <w:r w:rsidRPr="00BA4F2D">
        <w:rPr>
          <w:rFonts w:ascii="Times New Roman" w:hAnsi="Times New Roman"/>
          <w:sz w:val="24"/>
          <w:szCs w:val="24"/>
        </w:rPr>
        <w:t>ных технологий в электронном документообороте / В. И. Берестова // Делопроизводство. – 2015. – № 3. – С. 39-44.</w:t>
      </w:r>
    </w:p>
    <w:p w:rsidR="00AF2803" w:rsidRPr="00BA4F2D" w:rsidRDefault="00AF2803" w:rsidP="00652DFD">
      <w:pPr>
        <w:spacing w:line="240" w:lineRule="auto"/>
        <w:rPr>
          <w:rFonts w:ascii="Times New Roman" w:hAnsi="Times New Roman"/>
          <w:sz w:val="24"/>
          <w:szCs w:val="24"/>
        </w:rPr>
      </w:pPr>
      <w:r w:rsidRPr="00BA4F2D">
        <w:rPr>
          <w:rFonts w:ascii="Times New Roman" w:hAnsi="Times New Roman"/>
          <w:sz w:val="24"/>
          <w:szCs w:val="24"/>
        </w:rPr>
        <w:t xml:space="preserve">4. Дружиловская Э. С. Современные проблемы </w:t>
      </w:r>
      <w:r>
        <w:rPr>
          <w:rFonts w:ascii="Times New Roman" w:hAnsi="Times New Roman"/>
          <w:sz w:val="24"/>
          <w:szCs w:val="24"/>
        </w:rPr>
        <w:t>бухгалтерского учета и отчетности</w:t>
      </w:r>
      <w:r w:rsidRPr="00BA4F2D">
        <w:rPr>
          <w:rFonts w:ascii="Times New Roman" w:hAnsi="Times New Roman"/>
          <w:sz w:val="24"/>
          <w:szCs w:val="24"/>
        </w:rPr>
        <w:t xml:space="preserve"> с точки зрения аналитиков / Э. С. Дружиловская // Международный бухгалтерский учет. – 2015. – № 10. – С. 54-64.</w:t>
      </w:r>
    </w:p>
    <w:p w:rsidR="00AF2803" w:rsidRPr="00BA4F2D" w:rsidRDefault="00AF2803" w:rsidP="00652DFD">
      <w:pPr>
        <w:spacing w:line="240" w:lineRule="auto"/>
        <w:rPr>
          <w:rFonts w:ascii="Times New Roman" w:hAnsi="Times New Roman"/>
          <w:sz w:val="24"/>
          <w:szCs w:val="24"/>
        </w:rPr>
      </w:pPr>
      <w:r w:rsidRPr="00BA4F2D">
        <w:rPr>
          <w:rFonts w:ascii="Times New Roman" w:hAnsi="Times New Roman"/>
          <w:sz w:val="24"/>
          <w:szCs w:val="24"/>
        </w:rPr>
        <w:t xml:space="preserve">5. Куцык П. А. Преимущества и недостатки учетно-контрольных процедур при использовании технологий реального времени и </w:t>
      </w:r>
      <w:r>
        <w:rPr>
          <w:rFonts w:ascii="Times New Roman" w:hAnsi="Times New Roman"/>
          <w:sz w:val="24"/>
          <w:szCs w:val="24"/>
        </w:rPr>
        <w:t>удален</w:t>
      </w:r>
      <w:r w:rsidRPr="00BA4F2D">
        <w:rPr>
          <w:rFonts w:ascii="Times New Roman" w:hAnsi="Times New Roman"/>
          <w:sz w:val="24"/>
          <w:szCs w:val="24"/>
        </w:rPr>
        <w:t>ных вычислений / П. А. Куцык // Международный бухгалтерский учет. – 2014. – № 25. – С. 47-54.</w:t>
      </w:r>
    </w:p>
    <w:p w:rsidR="00AF2803" w:rsidRPr="00BA4F2D" w:rsidRDefault="00AF2803" w:rsidP="00652DFD">
      <w:pPr>
        <w:spacing w:line="240" w:lineRule="auto"/>
        <w:rPr>
          <w:rFonts w:ascii="Times New Roman" w:hAnsi="Times New Roman"/>
          <w:sz w:val="24"/>
          <w:szCs w:val="24"/>
        </w:rPr>
      </w:pPr>
      <w:r w:rsidRPr="00BA4F2D">
        <w:rPr>
          <w:rFonts w:ascii="Times New Roman" w:hAnsi="Times New Roman"/>
          <w:sz w:val="24"/>
          <w:szCs w:val="24"/>
        </w:rPr>
        <w:t xml:space="preserve">6. Сидорова М. И. Современные информационные технологии как инструмент автоматизации </w:t>
      </w:r>
      <w:r>
        <w:rPr>
          <w:rFonts w:ascii="Times New Roman" w:hAnsi="Times New Roman"/>
          <w:sz w:val="24"/>
          <w:szCs w:val="24"/>
        </w:rPr>
        <w:t>бухгалтерского учета и отчетности</w:t>
      </w:r>
      <w:r w:rsidRPr="00BA4F2D">
        <w:rPr>
          <w:rFonts w:ascii="Times New Roman" w:hAnsi="Times New Roman"/>
          <w:sz w:val="24"/>
          <w:szCs w:val="24"/>
        </w:rPr>
        <w:t xml:space="preserve"> / М. И. Сидорова // Международный бухгалтерский учет. – 2011. – № 28. – С. 19-24.</w:t>
      </w:r>
    </w:p>
    <w:p w:rsidR="00AF2803" w:rsidRPr="00BA4F2D" w:rsidRDefault="00AF2803" w:rsidP="00652DFD">
      <w:pPr>
        <w:spacing w:line="240" w:lineRule="auto"/>
        <w:rPr>
          <w:rFonts w:ascii="Times New Roman" w:hAnsi="Times New Roman"/>
          <w:sz w:val="24"/>
          <w:szCs w:val="24"/>
        </w:rPr>
      </w:pPr>
      <w:r w:rsidRPr="00BA4F2D">
        <w:rPr>
          <w:rFonts w:ascii="Times New Roman" w:hAnsi="Times New Roman"/>
          <w:sz w:val="24"/>
          <w:szCs w:val="24"/>
        </w:rPr>
        <w:t xml:space="preserve">7. Слободняк И. А., Пискунов И. В. Актуальные проблемы автоматизации </w:t>
      </w:r>
      <w:r>
        <w:rPr>
          <w:rFonts w:ascii="Times New Roman" w:hAnsi="Times New Roman"/>
          <w:sz w:val="24"/>
          <w:szCs w:val="24"/>
        </w:rPr>
        <w:t>бухгалтерского учета и отчетности</w:t>
      </w:r>
      <w:r w:rsidRPr="00BA4F2D">
        <w:rPr>
          <w:rFonts w:ascii="Times New Roman" w:hAnsi="Times New Roman"/>
          <w:sz w:val="24"/>
          <w:szCs w:val="24"/>
        </w:rPr>
        <w:t xml:space="preserve"> / И. А. Слободняк, И. В. Пискунов // Бухгалтерский учет в бюджетных и некоммерческих организациях. – 2014. – № 7. – С. 29-34.</w:t>
      </w:r>
    </w:p>
    <w:p w:rsidR="00AF2803" w:rsidRPr="00BA4F2D" w:rsidRDefault="00AF2803" w:rsidP="00652DFD">
      <w:pPr>
        <w:spacing w:line="240" w:lineRule="auto"/>
        <w:rPr>
          <w:rFonts w:ascii="Times New Roman" w:hAnsi="Times New Roman"/>
          <w:sz w:val="24"/>
          <w:szCs w:val="24"/>
        </w:rPr>
      </w:pPr>
      <w:r w:rsidRPr="00BA4F2D">
        <w:rPr>
          <w:rFonts w:ascii="Times New Roman" w:hAnsi="Times New Roman"/>
          <w:sz w:val="24"/>
          <w:szCs w:val="24"/>
        </w:rPr>
        <w:t>8. Сорокина Л. Н. Проблемы внедрения автоматизации учета и подготовки отчетности в условиях перехода на международную систему финансовой отчетности / Л. Н. Сорокина // Финансовая аналитика: проблемы и решения. – 2014. – № 3. – С. 13-17.</w:t>
      </w:r>
    </w:p>
    <w:p w:rsidR="00AF2803" w:rsidRPr="00BA4F2D" w:rsidRDefault="00AF2803" w:rsidP="00652DFD">
      <w:pPr>
        <w:spacing w:line="240" w:lineRule="auto"/>
        <w:rPr>
          <w:rFonts w:ascii="Times New Roman" w:hAnsi="Times New Roman"/>
          <w:sz w:val="24"/>
          <w:szCs w:val="24"/>
        </w:rPr>
      </w:pPr>
      <w:r w:rsidRPr="00BA4F2D">
        <w:rPr>
          <w:rFonts w:ascii="Times New Roman" w:hAnsi="Times New Roman"/>
          <w:sz w:val="24"/>
          <w:szCs w:val="24"/>
        </w:rPr>
        <w:t>9. Шитова Т. Ф. Использование передовых информационных технологий в бухгалтерском учете / Т. Ф. Шитова // Международный бухгалтерский учет. – 2012. – № 22. – С. 21-26.</w:t>
      </w:r>
    </w:p>
    <w:p w:rsidR="00AF2803" w:rsidRDefault="00AF2803" w:rsidP="00652DFD">
      <w:pPr>
        <w:spacing w:line="240" w:lineRule="auto"/>
        <w:rPr>
          <w:rFonts w:ascii="Times New Roman" w:hAnsi="Times New Roman"/>
          <w:sz w:val="24"/>
          <w:szCs w:val="24"/>
        </w:rPr>
      </w:pPr>
      <w:r w:rsidRPr="00BA4F2D">
        <w:rPr>
          <w:rFonts w:ascii="Times New Roman" w:hAnsi="Times New Roman"/>
          <w:sz w:val="24"/>
          <w:szCs w:val="24"/>
        </w:rPr>
        <w:t>10. Шуклов Л. В. Автоматизация учета по МСФО: как правильно выбрать информационную систему и провести аудит эффективности ее внедрения / Л. В. Шуклов // Международный бухгалтерский учет. – 2013. – № 30. – С. 35-43.</w:t>
      </w:r>
    </w:p>
    <w:p w:rsidR="00AF2803" w:rsidRDefault="00AF2803" w:rsidP="00652DFD">
      <w:pPr>
        <w:spacing w:line="240" w:lineRule="auto"/>
        <w:rPr>
          <w:rFonts w:ascii="Times New Roman" w:hAnsi="Times New Roman"/>
          <w:b/>
          <w:sz w:val="24"/>
          <w:szCs w:val="24"/>
          <w:lang w:val="en-US"/>
        </w:rPr>
      </w:pPr>
    </w:p>
    <w:p w:rsidR="00AF2803" w:rsidRDefault="00AF2803" w:rsidP="00652DFD">
      <w:pPr>
        <w:spacing w:line="240" w:lineRule="auto"/>
        <w:rPr>
          <w:rFonts w:ascii="Times New Roman" w:hAnsi="Times New Roman"/>
          <w:b/>
          <w:sz w:val="24"/>
          <w:szCs w:val="24"/>
        </w:rPr>
      </w:pPr>
      <w:r w:rsidRPr="00897723">
        <w:rPr>
          <w:rFonts w:ascii="Times New Roman" w:hAnsi="Times New Roman"/>
          <w:b/>
          <w:sz w:val="24"/>
          <w:szCs w:val="24"/>
        </w:rPr>
        <w:t>References</w:t>
      </w:r>
    </w:p>
    <w:p w:rsidR="00AF2803" w:rsidRPr="001506FB" w:rsidRDefault="00AF2803" w:rsidP="001506FB">
      <w:pPr>
        <w:spacing w:line="240" w:lineRule="auto"/>
        <w:rPr>
          <w:rFonts w:ascii="Times New Roman" w:hAnsi="Times New Roman"/>
          <w:sz w:val="24"/>
          <w:szCs w:val="24"/>
        </w:rPr>
      </w:pPr>
      <w:r w:rsidRPr="001506FB">
        <w:rPr>
          <w:rFonts w:ascii="Times New Roman" w:hAnsi="Times New Roman"/>
          <w:sz w:val="24"/>
          <w:szCs w:val="24"/>
        </w:rPr>
        <w:t xml:space="preserve">1. Akmarov P.B. Osobennosti avtomatizacii ucheta v sel'skom hozjajstve /P.B. Akmarov, A.N. Suetin // Buhuchet v sel'skom hozjajstve. – 2010. -  №7. - S.47-50. </w:t>
      </w:r>
    </w:p>
    <w:p w:rsidR="00AF2803" w:rsidRPr="001506FB" w:rsidRDefault="00AF2803" w:rsidP="001506FB">
      <w:pPr>
        <w:spacing w:line="240" w:lineRule="auto"/>
        <w:rPr>
          <w:rFonts w:ascii="Times New Roman" w:hAnsi="Times New Roman"/>
          <w:sz w:val="24"/>
          <w:szCs w:val="24"/>
          <w:lang w:val="en-US"/>
        </w:rPr>
      </w:pPr>
      <w:r w:rsidRPr="001506FB">
        <w:rPr>
          <w:rFonts w:ascii="Times New Roman" w:hAnsi="Times New Roman"/>
          <w:sz w:val="24"/>
          <w:szCs w:val="24"/>
        </w:rPr>
        <w:t xml:space="preserve">2. Alborov R.A. Metodologija normirovanija i organizacija ucheta i kontrolja dejatel'nosti centrov otvetstvennosti v sel'skom hozjajstve /R.A. Alborov,  E.L. Mosunova, O.P. Knjazeva, A.D. Nasyrova// Vestnik Izhevskoj gosudarstvennoj sel'skohozjajstvennoj akademii. – 2004.- </w:t>
      </w:r>
      <w:r w:rsidRPr="001506FB">
        <w:rPr>
          <w:rFonts w:ascii="Times New Roman" w:hAnsi="Times New Roman"/>
          <w:sz w:val="24"/>
          <w:szCs w:val="24"/>
          <w:lang w:val="en-US"/>
        </w:rPr>
        <w:t xml:space="preserve">№ 2. – S. 37-41. </w:t>
      </w:r>
    </w:p>
    <w:p w:rsidR="00AF2803" w:rsidRPr="001506FB" w:rsidRDefault="00AF2803" w:rsidP="001506FB">
      <w:pPr>
        <w:spacing w:line="240" w:lineRule="auto"/>
        <w:rPr>
          <w:rFonts w:ascii="Times New Roman" w:hAnsi="Times New Roman"/>
          <w:sz w:val="24"/>
          <w:szCs w:val="24"/>
          <w:lang w:val="en-US"/>
        </w:rPr>
      </w:pPr>
      <w:r w:rsidRPr="001506FB">
        <w:rPr>
          <w:rFonts w:ascii="Times New Roman" w:hAnsi="Times New Roman"/>
          <w:sz w:val="24"/>
          <w:szCs w:val="24"/>
          <w:lang w:val="en-US"/>
        </w:rPr>
        <w:t>3. Berestova V. I. Perspektivy ispol'zovanija oblachnyh tehnologij v jelektronnom dokumentooborote / V. I. Berestova // Deloproizvodstvo. – 2015. – № 3. – S. 39-44.</w:t>
      </w:r>
    </w:p>
    <w:p w:rsidR="00AF2803" w:rsidRPr="001506FB" w:rsidRDefault="00AF2803" w:rsidP="001506FB">
      <w:pPr>
        <w:spacing w:line="240" w:lineRule="auto"/>
        <w:rPr>
          <w:rFonts w:ascii="Times New Roman" w:hAnsi="Times New Roman"/>
          <w:sz w:val="24"/>
          <w:szCs w:val="24"/>
          <w:lang w:val="en-US"/>
        </w:rPr>
      </w:pPr>
      <w:r w:rsidRPr="001506FB">
        <w:rPr>
          <w:rFonts w:ascii="Times New Roman" w:hAnsi="Times New Roman"/>
          <w:sz w:val="24"/>
          <w:szCs w:val="24"/>
          <w:lang w:val="en-US"/>
        </w:rPr>
        <w:t>4. Druzhilovskaja Je. S. Sovremennye problemy buhgalterskogo ucheta s tochki zrenija analitikov / Je. S. Druzhilovskaja // Mezhdunarodnyj buhgalterskij uchet. – 2015. – № 10. – S. 54-64.</w:t>
      </w:r>
    </w:p>
    <w:p w:rsidR="00AF2803" w:rsidRPr="001506FB" w:rsidRDefault="00AF2803" w:rsidP="001506FB">
      <w:pPr>
        <w:spacing w:line="240" w:lineRule="auto"/>
        <w:rPr>
          <w:rFonts w:ascii="Times New Roman" w:hAnsi="Times New Roman"/>
          <w:sz w:val="24"/>
          <w:szCs w:val="24"/>
          <w:lang w:val="en-US"/>
        </w:rPr>
      </w:pPr>
      <w:r w:rsidRPr="001506FB">
        <w:rPr>
          <w:rFonts w:ascii="Times New Roman" w:hAnsi="Times New Roman"/>
          <w:sz w:val="24"/>
          <w:szCs w:val="24"/>
          <w:lang w:val="en-US"/>
        </w:rPr>
        <w:t>5. Kucyk P. A. Preimushhestva i nedostatki uchetno-kontrol'nyh procedur pri ispol'zovanii tehnologij real'nogo vremeni i oblachnyh vychislenij / P. A. Kucyk // Mezhdunarodnyj buhgalterskij uchet. – 2014. – № 25. – S. 47-54.</w:t>
      </w:r>
    </w:p>
    <w:p w:rsidR="00AF2803" w:rsidRPr="001506FB" w:rsidRDefault="00AF2803" w:rsidP="001506FB">
      <w:pPr>
        <w:spacing w:line="240" w:lineRule="auto"/>
        <w:rPr>
          <w:rFonts w:ascii="Times New Roman" w:hAnsi="Times New Roman"/>
          <w:sz w:val="24"/>
          <w:szCs w:val="24"/>
          <w:lang w:val="en-US"/>
        </w:rPr>
      </w:pPr>
      <w:r w:rsidRPr="001506FB">
        <w:rPr>
          <w:rFonts w:ascii="Times New Roman" w:hAnsi="Times New Roman"/>
          <w:sz w:val="24"/>
          <w:szCs w:val="24"/>
          <w:lang w:val="en-US"/>
        </w:rPr>
        <w:t>6. Sidorova M. I. Sovremennye informacionnye tehnologii kak instrument avtomatizacii buhgalterskogo ucheta / M. I. Sidorova // Mezhdunarodnyj buhgalterskij uchet. – 2011. – № 28. – S. 19-24.</w:t>
      </w:r>
    </w:p>
    <w:p w:rsidR="00AF2803" w:rsidRPr="001506FB" w:rsidRDefault="00AF2803" w:rsidP="001506FB">
      <w:pPr>
        <w:spacing w:line="240" w:lineRule="auto"/>
        <w:rPr>
          <w:rFonts w:ascii="Times New Roman" w:hAnsi="Times New Roman"/>
          <w:sz w:val="24"/>
          <w:szCs w:val="24"/>
          <w:lang w:val="en-US"/>
        </w:rPr>
      </w:pPr>
      <w:r w:rsidRPr="001506FB">
        <w:rPr>
          <w:rFonts w:ascii="Times New Roman" w:hAnsi="Times New Roman"/>
          <w:sz w:val="24"/>
          <w:szCs w:val="24"/>
          <w:lang w:val="en-US"/>
        </w:rPr>
        <w:t>7. Slobodnjak I. A., Piskunov I. V. Aktual'nye problemy avtomatizacii buhgalterskogo ucheta / I. A. Slobodnjak, I. V. Piskunov // Buhgalterskij uchet v bjudzhetnyh i nekommercheskih organizacijah. – 2014. – № 7. – S. 29-34.</w:t>
      </w:r>
    </w:p>
    <w:p w:rsidR="00AF2803" w:rsidRPr="001506FB" w:rsidRDefault="00AF2803" w:rsidP="001506FB">
      <w:pPr>
        <w:spacing w:line="240" w:lineRule="auto"/>
        <w:rPr>
          <w:rFonts w:ascii="Times New Roman" w:hAnsi="Times New Roman"/>
          <w:sz w:val="24"/>
          <w:szCs w:val="24"/>
          <w:lang w:val="en-US"/>
        </w:rPr>
      </w:pPr>
      <w:r w:rsidRPr="001506FB">
        <w:rPr>
          <w:rFonts w:ascii="Times New Roman" w:hAnsi="Times New Roman"/>
          <w:sz w:val="24"/>
          <w:szCs w:val="24"/>
          <w:lang w:val="en-US"/>
        </w:rPr>
        <w:t>8. Sorokina L. N. Problemy vnedrenija avtomatizacii ucheta i podgotovki otchetnosti v uslovijah perehoda na mezhdunarodnuju sistemu finansovoj otchetnosti / L. N. Sorokina // Finansovaja analitika: problemy i reshenija. – 2014. – № 3. – S. 13-17.</w:t>
      </w:r>
    </w:p>
    <w:p w:rsidR="00AF2803" w:rsidRPr="001506FB" w:rsidRDefault="00AF2803" w:rsidP="001506FB">
      <w:pPr>
        <w:spacing w:line="240" w:lineRule="auto"/>
        <w:rPr>
          <w:rFonts w:ascii="Times New Roman" w:hAnsi="Times New Roman"/>
          <w:sz w:val="24"/>
          <w:szCs w:val="24"/>
          <w:lang w:val="en-US"/>
        </w:rPr>
      </w:pPr>
      <w:r w:rsidRPr="001506FB">
        <w:rPr>
          <w:rFonts w:ascii="Times New Roman" w:hAnsi="Times New Roman"/>
          <w:sz w:val="24"/>
          <w:szCs w:val="24"/>
          <w:lang w:val="en-US"/>
        </w:rPr>
        <w:t>9. Shitova T. F. Ispol'zovanie peredovyh informacionnyh tehnologij v buhgalterskom uchete / T. F. Shitova // Mezhdunarodnyj buhgalterskij uchet. – 2012. – № 22. – S. 21-26.</w:t>
      </w:r>
    </w:p>
    <w:p w:rsidR="00AF2803" w:rsidRPr="00DD75AC" w:rsidRDefault="00AF2803" w:rsidP="001506FB">
      <w:pPr>
        <w:spacing w:line="240" w:lineRule="auto"/>
        <w:rPr>
          <w:rFonts w:ascii="Times New Roman" w:hAnsi="Times New Roman"/>
          <w:sz w:val="24"/>
          <w:szCs w:val="24"/>
          <w:lang w:val="en-US"/>
        </w:rPr>
      </w:pPr>
      <w:r w:rsidRPr="00DD75AC">
        <w:rPr>
          <w:rFonts w:ascii="Times New Roman" w:hAnsi="Times New Roman"/>
          <w:sz w:val="24"/>
          <w:szCs w:val="24"/>
          <w:lang w:val="en-US"/>
        </w:rPr>
        <w:t>10. Shuklov L. V. Avtomatizacija ucheta po MSFO: kak pravil'no vybrat' informacionnuju sistemu i provesti audit jeffektivnosti ee vnedrenija / L. V. Shuklov // Mezhdunarodnyj buhgalterskij uchet. – 2013. – № 30. – S. 35-43.</w:t>
      </w:r>
    </w:p>
    <w:sectPr w:rsidR="00AF2803" w:rsidRPr="00DD75AC" w:rsidSect="00BA4F2D">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2803" w:rsidRDefault="00AF2803" w:rsidP="00BA4F2D">
      <w:pPr>
        <w:spacing w:line="240" w:lineRule="auto"/>
      </w:pPr>
      <w:r>
        <w:separator/>
      </w:r>
    </w:p>
  </w:endnote>
  <w:endnote w:type="continuationSeparator" w:id="0">
    <w:p w:rsidR="00AF2803" w:rsidRDefault="00AF2803" w:rsidP="00BA4F2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803" w:rsidRPr="00AA3D39" w:rsidRDefault="00AF2803" w:rsidP="00AA3D39">
    <w:pPr>
      <w:pStyle w:val="Footer"/>
      <w:ind w:firstLine="0"/>
      <w:rPr>
        <w:lang w:val="en-US"/>
      </w:rPr>
    </w:pPr>
    <w:r w:rsidRPr="00D82699">
      <w:rPr>
        <w:rFonts w:ascii="Times New Roman" w:hAnsi="Times New Roman"/>
        <w:sz w:val="24"/>
        <w:szCs w:val="24"/>
      </w:rPr>
      <w:t>http://ej.kubagro.ru/2017/06/pdf/</w:t>
    </w:r>
    <w:r w:rsidRPr="00D82699">
      <w:rPr>
        <w:rFonts w:ascii="Times New Roman" w:hAnsi="Times New Roman"/>
        <w:sz w:val="24"/>
        <w:szCs w:val="24"/>
        <w:lang w:val="en-US"/>
      </w:rPr>
      <w:t>0</w:t>
    </w:r>
    <w:r>
      <w:rPr>
        <w:rFonts w:ascii="Times New Roman" w:hAnsi="Times New Roman"/>
        <w:sz w:val="24"/>
        <w:szCs w:val="24"/>
        <w:lang w:val="en-US"/>
      </w:rPr>
      <w:t>9</w:t>
    </w:r>
    <w:r w:rsidRPr="00D82699">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2803" w:rsidRDefault="00AF2803" w:rsidP="00BA4F2D">
      <w:pPr>
        <w:spacing w:line="240" w:lineRule="auto"/>
      </w:pPr>
      <w:r>
        <w:separator/>
      </w:r>
    </w:p>
  </w:footnote>
  <w:footnote w:type="continuationSeparator" w:id="0">
    <w:p w:rsidR="00AF2803" w:rsidRDefault="00AF2803" w:rsidP="00BA4F2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803" w:rsidRDefault="00AF2803" w:rsidP="00086E7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F2803" w:rsidRDefault="00AF2803" w:rsidP="007D022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803" w:rsidRPr="007D022B" w:rsidRDefault="00AF2803" w:rsidP="00086E75">
    <w:pPr>
      <w:pStyle w:val="Header"/>
      <w:framePr w:wrap="around" w:vAnchor="text" w:hAnchor="margin" w:xAlign="right" w:y="1"/>
      <w:rPr>
        <w:rStyle w:val="PageNumber"/>
        <w:rFonts w:ascii="Times New Roman" w:hAnsi="Times New Roman"/>
        <w:sz w:val="28"/>
        <w:szCs w:val="28"/>
      </w:rPr>
    </w:pPr>
    <w:r w:rsidRPr="007D022B">
      <w:rPr>
        <w:rStyle w:val="PageNumber"/>
        <w:rFonts w:ascii="Times New Roman" w:hAnsi="Times New Roman"/>
        <w:sz w:val="28"/>
        <w:szCs w:val="28"/>
      </w:rPr>
      <w:fldChar w:fldCharType="begin"/>
    </w:r>
    <w:r w:rsidRPr="007D022B">
      <w:rPr>
        <w:rStyle w:val="PageNumber"/>
        <w:rFonts w:ascii="Times New Roman" w:hAnsi="Times New Roman"/>
        <w:sz w:val="28"/>
        <w:szCs w:val="28"/>
      </w:rPr>
      <w:instrText xml:space="preserve">PAGE  </w:instrText>
    </w:r>
    <w:r w:rsidRPr="007D022B">
      <w:rPr>
        <w:rStyle w:val="PageNumber"/>
        <w:rFonts w:ascii="Times New Roman" w:hAnsi="Times New Roman"/>
        <w:sz w:val="28"/>
        <w:szCs w:val="28"/>
      </w:rPr>
      <w:fldChar w:fldCharType="separate"/>
    </w:r>
    <w:r>
      <w:rPr>
        <w:rStyle w:val="PageNumber"/>
        <w:rFonts w:ascii="Times New Roman" w:hAnsi="Times New Roman"/>
        <w:noProof/>
        <w:sz w:val="28"/>
        <w:szCs w:val="28"/>
      </w:rPr>
      <w:t>16</w:t>
    </w:r>
    <w:r w:rsidRPr="007D022B">
      <w:rPr>
        <w:rStyle w:val="PageNumber"/>
        <w:rFonts w:ascii="Times New Roman" w:hAnsi="Times New Roman"/>
        <w:sz w:val="28"/>
        <w:szCs w:val="28"/>
      </w:rPr>
      <w:fldChar w:fldCharType="end"/>
    </w:r>
  </w:p>
  <w:p w:rsidR="00AF2803" w:rsidRPr="007D022B" w:rsidRDefault="00AF2803" w:rsidP="007D022B">
    <w:pPr>
      <w:pStyle w:val="Header"/>
      <w:ind w:right="360" w:firstLine="0"/>
      <w:rPr>
        <w:lang w:val="en-US"/>
      </w:rPr>
    </w:pPr>
    <w:r w:rsidRPr="00875E49">
      <w:rPr>
        <w:rFonts w:ascii="Times New Roman" w:hAnsi="Times New Roman"/>
        <w:sz w:val="24"/>
        <w:szCs w:val="24"/>
      </w:rPr>
      <w:t>Научный журнал КубГАУ, №130(06), 2017 года</w:t>
    </w:r>
  </w:p>
  <w:p w:rsidR="00AF2803" w:rsidRDefault="00AF28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1D0B2C"/>
    <w:multiLevelType w:val="multilevel"/>
    <w:tmpl w:val="84E61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340597"/>
    <w:multiLevelType w:val="multilevel"/>
    <w:tmpl w:val="2B9EBDE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nsid w:val="1A456D6E"/>
    <w:multiLevelType w:val="multilevel"/>
    <w:tmpl w:val="C74E7F6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3B6B41D1"/>
    <w:multiLevelType w:val="multilevel"/>
    <w:tmpl w:val="786E8F6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3B864AE8"/>
    <w:multiLevelType w:val="multilevel"/>
    <w:tmpl w:val="EBA0F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3B77D3F"/>
    <w:multiLevelType w:val="multilevel"/>
    <w:tmpl w:val="511CF50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
    <w:nsid w:val="5BB910F1"/>
    <w:multiLevelType w:val="multilevel"/>
    <w:tmpl w:val="5A443B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71262150"/>
    <w:multiLevelType w:val="multilevel"/>
    <w:tmpl w:val="6D22159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nsid w:val="770719CE"/>
    <w:multiLevelType w:val="multilevel"/>
    <w:tmpl w:val="3464474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 w:numId="2">
    <w:abstractNumId w:val="3"/>
  </w:num>
  <w:num w:numId="3">
    <w:abstractNumId w:val="5"/>
  </w:num>
  <w:num w:numId="4">
    <w:abstractNumId w:val="6"/>
  </w:num>
  <w:num w:numId="5">
    <w:abstractNumId w:val="2"/>
  </w:num>
  <w:num w:numId="6">
    <w:abstractNumId w:val="8"/>
  </w:num>
  <w:num w:numId="7">
    <w:abstractNumId w:val="1"/>
  </w:num>
  <w:num w:numId="8">
    <w:abstractNumId w:val="7"/>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52DFD"/>
    <w:rsid w:val="0000077F"/>
    <w:rsid w:val="00000D8E"/>
    <w:rsid w:val="00001492"/>
    <w:rsid w:val="00001811"/>
    <w:rsid w:val="0000269B"/>
    <w:rsid w:val="0000269E"/>
    <w:rsid w:val="0000271B"/>
    <w:rsid w:val="00002A42"/>
    <w:rsid w:val="00002D72"/>
    <w:rsid w:val="00003C71"/>
    <w:rsid w:val="000043DF"/>
    <w:rsid w:val="000047C3"/>
    <w:rsid w:val="00004821"/>
    <w:rsid w:val="00004D22"/>
    <w:rsid w:val="00004E7A"/>
    <w:rsid w:val="00004EB3"/>
    <w:rsid w:val="00004FAF"/>
    <w:rsid w:val="00005472"/>
    <w:rsid w:val="00005520"/>
    <w:rsid w:val="00005610"/>
    <w:rsid w:val="00005774"/>
    <w:rsid w:val="000057CE"/>
    <w:rsid w:val="0000589F"/>
    <w:rsid w:val="000058B5"/>
    <w:rsid w:val="00005A70"/>
    <w:rsid w:val="00006203"/>
    <w:rsid w:val="000068B4"/>
    <w:rsid w:val="00006EF1"/>
    <w:rsid w:val="000070A5"/>
    <w:rsid w:val="00007278"/>
    <w:rsid w:val="00007296"/>
    <w:rsid w:val="00007438"/>
    <w:rsid w:val="000074E8"/>
    <w:rsid w:val="000079FA"/>
    <w:rsid w:val="00007F28"/>
    <w:rsid w:val="00010067"/>
    <w:rsid w:val="0001009E"/>
    <w:rsid w:val="000101B6"/>
    <w:rsid w:val="00010558"/>
    <w:rsid w:val="000107D7"/>
    <w:rsid w:val="00010BBB"/>
    <w:rsid w:val="00010FEA"/>
    <w:rsid w:val="00011784"/>
    <w:rsid w:val="00011A5A"/>
    <w:rsid w:val="00011B6A"/>
    <w:rsid w:val="00013088"/>
    <w:rsid w:val="00013193"/>
    <w:rsid w:val="00013C6E"/>
    <w:rsid w:val="00013DA0"/>
    <w:rsid w:val="0001437A"/>
    <w:rsid w:val="00014610"/>
    <w:rsid w:val="000148B0"/>
    <w:rsid w:val="00015876"/>
    <w:rsid w:val="0001612A"/>
    <w:rsid w:val="000165A5"/>
    <w:rsid w:val="00016A4E"/>
    <w:rsid w:val="00016CA5"/>
    <w:rsid w:val="00017793"/>
    <w:rsid w:val="00017F30"/>
    <w:rsid w:val="00020204"/>
    <w:rsid w:val="00020343"/>
    <w:rsid w:val="00020B9B"/>
    <w:rsid w:val="00021175"/>
    <w:rsid w:val="000212C3"/>
    <w:rsid w:val="000218AE"/>
    <w:rsid w:val="00021C03"/>
    <w:rsid w:val="0002211D"/>
    <w:rsid w:val="00022501"/>
    <w:rsid w:val="00022E85"/>
    <w:rsid w:val="00023068"/>
    <w:rsid w:val="00023D87"/>
    <w:rsid w:val="00024080"/>
    <w:rsid w:val="00024432"/>
    <w:rsid w:val="00024753"/>
    <w:rsid w:val="000248F4"/>
    <w:rsid w:val="00024A70"/>
    <w:rsid w:val="00024B91"/>
    <w:rsid w:val="00024D2E"/>
    <w:rsid w:val="00025082"/>
    <w:rsid w:val="00025359"/>
    <w:rsid w:val="00025429"/>
    <w:rsid w:val="00025B9D"/>
    <w:rsid w:val="00025E12"/>
    <w:rsid w:val="00025F67"/>
    <w:rsid w:val="00025FB0"/>
    <w:rsid w:val="000264D7"/>
    <w:rsid w:val="00026838"/>
    <w:rsid w:val="0002737A"/>
    <w:rsid w:val="000273A0"/>
    <w:rsid w:val="000277DA"/>
    <w:rsid w:val="00027968"/>
    <w:rsid w:val="00027C74"/>
    <w:rsid w:val="000304E9"/>
    <w:rsid w:val="0003055E"/>
    <w:rsid w:val="0003096D"/>
    <w:rsid w:val="00030A81"/>
    <w:rsid w:val="00030AE7"/>
    <w:rsid w:val="0003113C"/>
    <w:rsid w:val="000317F1"/>
    <w:rsid w:val="000318FD"/>
    <w:rsid w:val="00031A06"/>
    <w:rsid w:val="00032FA8"/>
    <w:rsid w:val="00033456"/>
    <w:rsid w:val="00033BBA"/>
    <w:rsid w:val="00033DF8"/>
    <w:rsid w:val="00033F48"/>
    <w:rsid w:val="000342AF"/>
    <w:rsid w:val="000343D2"/>
    <w:rsid w:val="00034464"/>
    <w:rsid w:val="000345FA"/>
    <w:rsid w:val="00034717"/>
    <w:rsid w:val="00034B02"/>
    <w:rsid w:val="00035072"/>
    <w:rsid w:val="00035562"/>
    <w:rsid w:val="00035B5F"/>
    <w:rsid w:val="00036AC5"/>
    <w:rsid w:val="00036AD4"/>
    <w:rsid w:val="00036BAE"/>
    <w:rsid w:val="00036CB5"/>
    <w:rsid w:val="00036D50"/>
    <w:rsid w:val="000371BB"/>
    <w:rsid w:val="00037231"/>
    <w:rsid w:val="00037388"/>
    <w:rsid w:val="000377EB"/>
    <w:rsid w:val="0003796F"/>
    <w:rsid w:val="00040873"/>
    <w:rsid w:val="00040B72"/>
    <w:rsid w:val="00040C3B"/>
    <w:rsid w:val="00041536"/>
    <w:rsid w:val="000418DE"/>
    <w:rsid w:val="000419FB"/>
    <w:rsid w:val="00041CEA"/>
    <w:rsid w:val="000425CC"/>
    <w:rsid w:val="00042613"/>
    <w:rsid w:val="00042CDF"/>
    <w:rsid w:val="00042CF3"/>
    <w:rsid w:val="00042D38"/>
    <w:rsid w:val="00042EB3"/>
    <w:rsid w:val="000434E5"/>
    <w:rsid w:val="000439F1"/>
    <w:rsid w:val="00043AB4"/>
    <w:rsid w:val="00043D69"/>
    <w:rsid w:val="00043F95"/>
    <w:rsid w:val="0004460C"/>
    <w:rsid w:val="00044B3E"/>
    <w:rsid w:val="00044F06"/>
    <w:rsid w:val="00045096"/>
    <w:rsid w:val="000451F4"/>
    <w:rsid w:val="00045BD8"/>
    <w:rsid w:val="00046214"/>
    <w:rsid w:val="000476C3"/>
    <w:rsid w:val="00047BB7"/>
    <w:rsid w:val="000503E5"/>
    <w:rsid w:val="00050562"/>
    <w:rsid w:val="000505C7"/>
    <w:rsid w:val="00050777"/>
    <w:rsid w:val="000507AF"/>
    <w:rsid w:val="0005096E"/>
    <w:rsid w:val="00050CB7"/>
    <w:rsid w:val="00050D4B"/>
    <w:rsid w:val="00051204"/>
    <w:rsid w:val="0005139D"/>
    <w:rsid w:val="00051F58"/>
    <w:rsid w:val="0005219E"/>
    <w:rsid w:val="00052991"/>
    <w:rsid w:val="00052EEB"/>
    <w:rsid w:val="00052F63"/>
    <w:rsid w:val="00053FCB"/>
    <w:rsid w:val="000542E5"/>
    <w:rsid w:val="00054605"/>
    <w:rsid w:val="000546C4"/>
    <w:rsid w:val="000547D1"/>
    <w:rsid w:val="00054C28"/>
    <w:rsid w:val="00054FBF"/>
    <w:rsid w:val="00055231"/>
    <w:rsid w:val="00055233"/>
    <w:rsid w:val="0005563D"/>
    <w:rsid w:val="00055754"/>
    <w:rsid w:val="000557BF"/>
    <w:rsid w:val="00055A76"/>
    <w:rsid w:val="0005612A"/>
    <w:rsid w:val="000565EF"/>
    <w:rsid w:val="00056655"/>
    <w:rsid w:val="000569A2"/>
    <w:rsid w:val="00056D44"/>
    <w:rsid w:val="000571A2"/>
    <w:rsid w:val="000573CB"/>
    <w:rsid w:val="0006035D"/>
    <w:rsid w:val="00060467"/>
    <w:rsid w:val="000604BF"/>
    <w:rsid w:val="00060A48"/>
    <w:rsid w:val="00060B8B"/>
    <w:rsid w:val="00060EED"/>
    <w:rsid w:val="00060FA3"/>
    <w:rsid w:val="0006109C"/>
    <w:rsid w:val="000611F6"/>
    <w:rsid w:val="0006128F"/>
    <w:rsid w:val="0006165E"/>
    <w:rsid w:val="000617DE"/>
    <w:rsid w:val="00061D7A"/>
    <w:rsid w:val="00061DA3"/>
    <w:rsid w:val="00061FE9"/>
    <w:rsid w:val="00062073"/>
    <w:rsid w:val="000620D2"/>
    <w:rsid w:val="000629AC"/>
    <w:rsid w:val="00062ACF"/>
    <w:rsid w:val="00062B0D"/>
    <w:rsid w:val="00062B94"/>
    <w:rsid w:val="00062B99"/>
    <w:rsid w:val="00062BC7"/>
    <w:rsid w:val="00062D6C"/>
    <w:rsid w:val="00062DEF"/>
    <w:rsid w:val="00062EB3"/>
    <w:rsid w:val="00063914"/>
    <w:rsid w:val="00063B0D"/>
    <w:rsid w:val="00063F37"/>
    <w:rsid w:val="00063F45"/>
    <w:rsid w:val="000640F2"/>
    <w:rsid w:val="00064876"/>
    <w:rsid w:val="000654F5"/>
    <w:rsid w:val="000657E4"/>
    <w:rsid w:val="0006592D"/>
    <w:rsid w:val="000663C6"/>
    <w:rsid w:val="000666A7"/>
    <w:rsid w:val="00067BA8"/>
    <w:rsid w:val="000701FC"/>
    <w:rsid w:val="0007067C"/>
    <w:rsid w:val="00070926"/>
    <w:rsid w:val="00070C0B"/>
    <w:rsid w:val="00070E48"/>
    <w:rsid w:val="0007111D"/>
    <w:rsid w:val="00071176"/>
    <w:rsid w:val="00071334"/>
    <w:rsid w:val="000719B0"/>
    <w:rsid w:val="00071A6D"/>
    <w:rsid w:val="00071CBA"/>
    <w:rsid w:val="00071D15"/>
    <w:rsid w:val="00071DAE"/>
    <w:rsid w:val="00071F8E"/>
    <w:rsid w:val="000723BD"/>
    <w:rsid w:val="000724FD"/>
    <w:rsid w:val="00072682"/>
    <w:rsid w:val="00072B68"/>
    <w:rsid w:val="0007341C"/>
    <w:rsid w:val="000735CD"/>
    <w:rsid w:val="00073C65"/>
    <w:rsid w:val="00074386"/>
    <w:rsid w:val="000747F1"/>
    <w:rsid w:val="0007484D"/>
    <w:rsid w:val="000748BE"/>
    <w:rsid w:val="00074AC1"/>
    <w:rsid w:val="00075B8C"/>
    <w:rsid w:val="00076748"/>
    <w:rsid w:val="0007674E"/>
    <w:rsid w:val="00076C21"/>
    <w:rsid w:val="00076F60"/>
    <w:rsid w:val="00077180"/>
    <w:rsid w:val="000773C5"/>
    <w:rsid w:val="00077D52"/>
    <w:rsid w:val="000800FB"/>
    <w:rsid w:val="00081115"/>
    <w:rsid w:val="000816C9"/>
    <w:rsid w:val="00081896"/>
    <w:rsid w:val="000819D1"/>
    <w:rsid w:val="00081E20"/>
    <w:rsid w:val="0008204B"/>
    <w:rsid w:val="000820DD"/>
    <w:rsid w:val="000821BE"/>
    <w:rsid w:val="0008251E"/>
    <w:rsid w:val="000825B9"/>
    <w:rsid w:val="00082C0C"/>
    <w:rsid w:val="00084189"/>
    <w:rsid w:val="0008474D"/>
    <w:rsid w:val="000847AC"/>
    <w:rsid w:val="00084905"/>
    <w:rsid w:val="0008527C"/>
    <w:rsid w:val="00085740"/>
    <w:rsid w:val="00085AA2"/>
    <w:rsid w:val="00085ACF"/>
    <w:rsid w:val="00085E0B"/>
    <w:rsid w:val="00085E31"/>
    <w:rsid w:val="00086104"/>
    <w:rsid w:val="00086B15"/>
    <w:rsid w:val="00086E75"/>
    <w:rsid w:val="0008737E"/>
    <w:rsid w:val="000874F4"/>
    <w:rsid w:val="000904A3"/>
    <w:rsid w:val="00090760"/>
    <w:rsid w:val="00090C2E"/>
    <w:rsid w:val="00091AFF"/>
    <w:rsid w:val="00091BC1"/>
    <w:rsid w:val="000923BF"/>
    <w:rsid w:val="000924D1"/>
    <w:rsid w:val="0009281B"/>
    <w:rsid w:val="00092CA0"/>
    <w:rsid w:val="00092E23"/>
    <w:rsid w:val="00093033"/>
    <w:rsid w:val="00093A20"/>
    <w:rsid w:val="00093CEE"/>
    <w:rsid w:val="00093E29"/>
    <w:rsid w:val="0009409A"/>
    <w:rsid w:val="000942D0"/>
    <w:rsid w:val="000947F1"/>
    <w:rsid w:val="00094C45"/>
    <w:rsid w:val="00094C93"/>
    <w:rsid w:val="00094EE4"/>
    <w:rsid w:val="00095427"/>
    <w:rsid w:val="00095536"/>
    <w:rsid w:val="00095F13"/>
    <w:rsid w:val="00096C8B"/>
    <w:rsid w:val="00096CEF"/>
    <w:rsid w:val="00097434"/>
    <w:rsid w:val="00097448"/>
    <w:rsid w:val="000977A5"/>
    <w:rsid w:val="00097B5D"/>
    <w:rsid w:val="00097DD2"/>
    <w:rsid w:val="000A0601"/>
    <w:rsid w:val="000A0832"/>
    <w:rsid w:val="000A11B7"/>
    <w:rsid w:val="000A1AF1"/>
    <w:rsid w:val="000A1C61"/>
    <w:rsid w:val="000A1D08"/>
    <w:rsid w:val="000A1FB5"/>
    <w:rsid w:val="000A204E"/>
    <w:rsid w:val="000A20C3"/>
    <w:rsid w:val="000A27A1"/>
    <w:rsid w:val="000A2EB4"/>
    <w:rsid w:val="000A335B"/>
    <w:rsid w:val="000A38C4"/>
    <w:rsid w:val="000A3DA5"/>
    <w:rsid w:val="000A4398"/>
    <w:rsid w:val="000A44AB"/>
    <w:rsid w:val="000A4748"/>
    <w:rsid w:val="000A5298"/>
    <w:rsid w:val="000A549A"/>
    <w:rsid w:val="000A54A6"/>
    <w:rsid w:val="000A5E48"/>
    <w:rsid w:val="000A632A"/>
    <w:rsid w:val="000A63F0"/>
    <w:rsid w:val="000A6494"/>
    <w:rsid w:val="000A6628"/>
    <w:rsid w:val="000A70E3"/>
    <w:rsid w:val="000A73C5"/>
    <w:rsid w:val="000A77CD"/>
    <w:rsid w:val="000A7A2B"/>
    <w:rsid w:val="000B05A2"/>
    <w:rsid w:val="000B05F8"/>
    <w:rsid w:val="000B069B"/>
    <w:rsid w:val="000B0D9F"/>
    <w:rsid w:val="000B0E6B"/>
    <w:rsid w:val="000B182F"/>
    <w:rsid w:val="000B1AA1"/>
    <w:rsid w:val="000B2020"/>
    <w:rsid w:val="000B2695"/>
    <w:rsid w:val="000B2AE8"/>
    <w:rsid w:val="000B2B88"/>
    <w:rsid w:val="000B2DA5"/>
    <w:rsid w:val="000B2DAA"/>
    <w:rsid w:val="000B2DE4"/>
    <w:rsid w:val="000B2F76"/>
    <w:rsid w:val="000B3297"/>
    <w:rsid w:val="000B35CD"/>
    <w:rsid w:val="000B37D7"/>
    <w:rsid w:val="000B3DC4"/>
    <w:rsid w:val="000B40F2"/>
    <w:rsid w:val="000B416A"/>
    <w:rsid w:val="000B4428"/>
    <w:rsid w:val="000B472C"/>
    <w:rsid w:val="000B4730"/>
    <w:rsid w:val="000B4980"/>
    <w:rsid w:val="000B538F"/>
    <w:rsid w:val="000B54FA"/>
    <w:rsid w:val="000B577B"/>
    <w:rsid w:val="000B5B19"/>
    <w:rsid w:val="000B5EEE"/>
    <w:rsid w:val="000B5F61"/>
    <w:rsid w:val="000B6B1A"/>
    <w:rsid w:val="000B6C46"/>
    <w:rsid w:val="000B72A8"/>
    <w:rsid w:val="000B7323"/>
    <w:rsid w:val="000B739E"/>
    <w:rsid w:val="000C0199"/>
    <w:rsid w:val="000C05BE"/>
    <w:rsid w:val="000C07CE"/>
    <w:rsid w:val="000C0822"/>
    <w:rsid w:val="000C082B"/>
    <w:rsid w:val="000C0A37"/>
    <w:rsid w:val="000C0A81"/>
    <w:rsid w:val="000C0AAA"/>
    <w:rsid w:val="000C0E58"/>
    <w:rsid w:val="000C0E9B"/>
    <w:rsid w:val="000C112A"/>
    <w:rsid w:val="000C1B83"/>
    <w:rsid w:val="000C1C0A"/>
    <w:rsid w:val="000C215D"/>
    <w:rsid w:val="000C218C"/>
    <w:rsid w:val="000C2C2A"/>
    <w:rsid w:val="000C2DC1"/>
    <w:rsid w:val="000C2F4B"/>
    <w:rsid w:val="000C30D7"/>
    <w:rsid w:val="000C3131"/>
    <w:rsid w:val="000C3920"/>
    <w:rsid w:val="000C4191"/>
    <w:rsid w:val="000C4261"/>
    <w:rsid w:val="000C430C"/>
    <w:rsid w:val="000C48CB"/>
    <w:rsid w:val="000C5436"/>
    <w:rsid w:val="000C5758"/>
    <w:rsid w:val="000C5AA1"/>
    <w:rsid w:val="000C5BCE"/>
    <w:rsid w:val="000C5CDF"/>
    <w:rsid w:val="000C6229"/>
    <w:rsid w:val="000C6478"/>
    <w:rsid w:val="000C65A0"/>
    <w:rsid w:val="000C68A7"/>
    <w:rsid w:val="000C6923"/>
    <w:rsid w:val="000C69E5"/>
    <w:rsid w:val="000C6CE0"/>
    <w:rsid w:val="000C6DF6"/>
    <w:rsid w:val="000C6EBE"/>
    <w:rsid w:val="000C711A"/>
    <w:rsid w:val="000C7312"/>
    <w:rsid w:val="000C74D7"/>
    <w:rsid w:val="000C74FD"/>
    <w:rsid w:val="000C75CE"/>
    <w:rsid w:val="000C7745"/>
    <w:rsid w:val="000C783A"/>
    <w:rsid w:val="000C7857"/>
    <w:rsid w:val="000C7882"/>
    <w:rsid w:val="000C7BA2"/>
    <w:rsid w:val="000D05E1"/>
    <w:rsid w:val="000D08E2"/>
    <w:rsid w:val="000D0A9D"/>
    <w:rsid w:val="000D0C61"/>
    <w:rsid w:val="000D0C72"/>
    <w:rsid w:val="000D0FB8"/>
    <w:rsid w:val="000D1054"/>
    <w:rsid w:val="000D19D0"/>
    <w:rsid w:val="000D20CD"/>
    <w:rsid w:val="000D2D2F"/>
    <w:rsid w:val="000D2DE5"/>
    <w:rsid w:val="000D363C"/>
    <w:rsid w:val="000D3791"/>
    <w:rsid w:val="000D42CE"/>
    <w:rsid w:val="000D44BD"/>
    <w:rsid w:val="000D4629"/>
    <w:rsid w:val="000D48CB"/>
    <w:rsid w:val="000D5268"/>
    <w:rsid w:val="000D5333"/>
    <w:rsid w:val="000D5A0D"/>
    <w:rsid w:val="000D5CC6"/>
    <w:rsid w:val="000D5D99"/>
    <w:rsid w:val="000D5E8F"/>
    <w:rsid w:val="000D5F8E"/>
    <w:rsid w:val="000D676D"/>
    <w:rsid w:val="000D69A0"/>
    <w:rsid w:val="000D6C0A"/>
    <w:rsid w:val="000D7065"/>
    <w:rsid w:val="000D7251"/>
    <w:rsid w:val="000E0309"/>
    <w:rsid w:val="000E031C"/>
    <w:rsid w:val="000E07D7"/>
    <w:rsid w:val="000E0936"/>
    <w:rsid w:val="000E0945"/>
    <w:rsid w:val="000E0AE1"/>
    <w:rsid w:val="000E117A"/>
    <w:rsid w:val="000E1477"/>
    <w:rsid w:val="000E1D2F"/>
    <w:rsid w:val="000E1E62"/>
    <w:rsid w:val="000E1EDB"/>
    <w:rsid w:val="000E295A"/>
    <w:rsid w:val="000E2A01"/>
    <w:rsid w:val="000E2DD4"/>
    <w:rsid w:val="000E3081"/>
    <w:rsid w:val="000E3CF3"/>
    <w:rsid w:val="000E42C3"/>
    <w:rsid w:val="000E4B21"/>
    <w:rsid w:val="000E4E35"/>
    <w:rsid w:val="000E572F"/>
    <w:rsid w:val="000E581C"/>
    <w:rsid w:val="000E58A0"/>
    <w:rsid w:val="000E58A7"/>
    <w:rsid w:val="000E5DE9"/>
    <w:rsid w:val="000E61A7"/>
    <w:rsid w:val="000E61FB"/>
    <w:rsid w:val="000E63E4"/>
    <w:rsid w:val="000E6826"/>
    <w:rsid w:val="000E6977"/>
    <w:rsid w:val="000E69D3"/>
    <w:rsid w:val="000E6BFB"/>
    <w:rsid w:val="000E6CAE"/>
    <w:rsid w:val="000E6CF3"/>
    <w:rsid w:val="000E7509"/>
    <w:rsid w:val="000E75FD"/>
    <w:rsid w:val="000E79D8"/>
    <w:rsid w:val="000E7B8B"/>
    <w:rsid w:val="000E7B95"/>
    <w:rsid w:val="000F0270"/>
    <w:rsid w:val="000F0432"/>
    <w:rsid w:val="000F046C"/>
    <w:rsid w:val="000F0EE7"/>
    <w:rsid w:val="000F0FBE"/>
    <w:rsid w:val="000F11E9"/>
    <w:rsid w:val="000F1538"/>
    <w:rsid w:val="000F1B73"/>
    <w:rsid w:val="000F1E65"/>
    <w:rsid w:val="000F241F"/>
    <w:rsid w:val="000F284A"/>
    <w:rsid w:val="000F2946"/>
    <w:rsid w:val="000F2977"/>
    <w:rsid w:val="000F29DE"/>
    <w:rsid w:val="000F2EBD"/>
    <w:rsid w:val="000F3102"/>
    <w:rsid w:val="000F3265"/>
    <w:rsid w:val="000F3874"/>
    <w:rsid w:val="000F3A3C"/>
    <w:rsid w:val="000F3A54"/>
    <w:rsid w:val="000F3E97"/>
    <w:rsid w:val="000F4069"/>
    <w:rsid w:val="000F4151"/>
    <w:rsid w:val="000F45BE"/>
    <w:rsid w:val="000F498A"/>
    <w:rsid w:val="000F4E8D"/>
    <w:rsid w:val="000F4F85"/>
    <w:rsid w:val="000F543A"/>
    <w:rsid w:val="000F5612"/>
    <w:rsid w:val="000F5BAD"/>
    <w:rsid w:val="000F5D6F"/>
    <w:rsid w:val="000F5DDD"/>
    <w:rsid w:val="000F6122"/>
    <w:rsid w:val="000F6400"/>
    <w:rsid w:val="000F688C"/>
    <w:rsid w:val="000F6A0F"/>
    <w:rsid w:val="000F6EC1"/>
    <w:rsid w:val="000F7446"/>
    <w:rsid w:val="000F74AA"/>
    <w:rsid w:val="000F78E3"/>
    <w:rsid w:val="000F7946"/>
    <w:rsid w:val="000F79C3"/>
    <w:rsid w:val="000F7C00"/>
    <w:rsid w:val="000F7CB6"/>
    <w:rsid w:val="000F7D9E"/>
    <w:rsid w:val="00100416"/>
    <w:rsid w:val="00100483"/>
    <w:rsid w:val="00100490"/>
    <w:rsid w:val="00100A1A"/>
    <w:rsid w:val="00100B79"/>
    <w:rsid w:val="00100E07"/>
    <w:rsid w:val="001010E6"/>
    <w:rsid w:val="00101216"/>
    <w:rsid w:val="00101381"/>
    <w:rsid w:val="00101614"/>
    <w:rsid w:val="00101729"/>
    <w:rsid w:val="0010187B"/>
    <w:rsid w:val="00101FC7"/>
    <w:rsid w:val="00102203"/>
    <w:rsid w:val="0010223B"/>
    <w:rsid w:val="001022A1"/>
    <w:rsid w:val="00102BB9"/>
    <w:rsid w:val="00102F67"/>
    <w:rsid w:val="0010377D"/>
    <w:rsid w:val="0010387F"/>
    <w:rsid w:val="001040BC"/>
    <w:rsid w:val="001043C6"/>
    <w:rsid w:val="00104AE2"/>
    <w:rsid w:val="00104BB4"/>
    <w:rsid w:val="0010515E"/>
    <w:rsid w:val="001051A7"/>
    <w:rsid w:val="0010541A"/>
    <w:rsid w:val="00105676"/>
    <w:rsid w:val="001056DB"/>
    <w:rsid w:val="001061A8"/>
    <w:rsid w:val="00106347"/>
    <w:rsid w:val="0010637D"/>
    <w:rsid w:val="00106554"/>
    <w:rsid w:val="00106783"/>
    <w:rsid w:val="00106DE5"/>
    <w:rsid w:val="0010716E"/>
    <w:rsid w:val="0010723C"/>
    <w:rsid w:val="00110470"/>
    <w:rsid w:val="0011062D"/>
    <w:rsid w:val="00111697"/>
    <w:rsid w:val="00111CC9"/>
    <w:rsid w:val="0011233F"/>
    <w:rsid w:val="00112367"/>
    <w:rsid w:val="001127BC"/>
    <w:rsid w:val="001131EE"/>
    <w:rsid w:val="0011394F"/>
    <w:rsid w:val="00113A1D"/>
    <w:rsid w:val="00113C4B"/>
    <w:rsid w:val="00114666"/>
    <w:rsid w:val="0011499C"/>
    <w:rsid w:val="00114C8C"/>
    <w:rsid w:val="00114F42"/>
    <w:rsid w:val="00115088"/>
    <w:rsid w:val="0011535A"/>
    <w:rsid w:val="001159F4"/>
    <w:rsid w:val="00115C0C"/>
    <w:rsid w:val="00115CB1"/>
    <w:rsid w:val="0011636B"/>
    <w:rsid w:val="00116842"/>
    <w:rsid w:val="0011694F"/>
    <w:rsid w:val="00117065"/>
    <w:rsid w:val="0011770F"/>
    <w:rsid w:val="00117985"/>
    <w:rsid w:val="00117BC9"/>
    <w:rsid w:val="00117D90"/>
    <w:rsid w:val="00117DDD"/>
    <w:rsid w:val="00117DF9"/>
    <w:rsid w:val="00117E34"/>
    <w:rsid w:val="00120286"/>
    <w:rsid w:val="00120380"/>
    <w:rsid w:val="001203BB"/>
    <w:rsid w:val="0012057A"/>
    <w:rsid w:val="00120590"/>
    <w:rsid w:val="00120624"/>
    <w:rsid w:val="00120CBC"/>
    <w:rsid w:val="00120D7E"/>
    <w:rsid w:val="00120F3C"/>
    <w:rsid w:val="00121ADC"/>
    <w:rsid w:val="00121BB7"/>
    <w:rsid w:val="00121CA8"/>
    <w:rsid w:val="00121D41"/>
    <w:rsid w:val="00122134"/>
    <w:rsid w:val="001227F4"/>
    <w:rsid w:val="00122820"/>
    <w:rsid w:val="00122D36"/>
    <w:rsid w:val="00122ECB"/>
    <w:rsid w:val="00123282"/>
    <w:rsid w:val="00123454"/>
    <w:rsid w:val="00123DA2"/>
    <w:rsid w:val="00123FA6"/>
    <w:rsid w:val="00124463"/>
    <w:rsid w:val="00124583"/>
    <w:rsid w:val="001248DD"/>
    <w:rsid w:val="001249FC"/>
    <w:rsid w:val="00124AD8"/>
    <w:rsid w:val="00124B86"/>
    <w:rsid w:val="00124F6D"/>
    <w:rsid w:val="00125AB5"/>
    <w:rsid w:val="00125F68"/>
    <w:rsid w:val="001260E6"/>
    <w:rsid w:val="001264B4"/>
    <w:rsid w:val="00126895"/>
    <w:rsid w:val="001268B9"/>
    <w:rsid w:val="001269F1"/>
    <w:rsid w:val="00126B1C"/>
    <w:rsid w:val="00126C38"/>
    <w:rsid w:val="00127022"/>
    <w:rsid w:val="00127D85"/>
    <w:rsid w:val="0013023F"/>
    <w:rsid w:val="00130426"/>
    <w:rsid w:val="001312FB"/>
    <w:rsid w:val="00131482"/>
    <w:rsid w:val="00131F65"/>
    <w:rsid w:val="00131FCB"/>
    <w:rsid w:val="00132282"/>
    <w:rsid w:val="001322E6"/>
    <w:rsid w:val="00132384"/>
    <w:rsid w:val="00132510"/>
    <w:rsid w:val="00133094"/>
    <w:rsid w:val="00133174"/>
    <w:rsid w:val="00133201"/>
    <w:rsid w:val="001335E0"/>
    <w:rsid w:val="001336FC"/>
    <w:rsid w:val="00133C35"/>
    <w:rsid w:val="00133CD4"/>
    <w:rsid w:val="001346D9"/>
    <w:rsid w:val="00134E38"/>
    <w:rsid w:val="00134EB6"/>
    <w:rsid w:val="0013519F"/>
    <w:rsid w:val="00135897"/>
    <w:rsid w:val="00135D9A"/>
    <w:rsid w:val="00135E95"/>
    <w:rsid w:val="00136332"/>
    <w:rsid w:val="001364D4"/>
    <w:rsid w:val="00136504"/>
    <w:rsid w:val="0013655B"/>
    <w:rsid w:val="001366E9"/>
    <w:rsid w:val="0013685C"/>
    <w:rsid w:val="00136BF3"/>
    <w:rsid w:val="001370D1"/>
    <w:rsid w:val="00137628"/>
    <w:rsid w:val="001376BB"/>
    <w:rsid w:val="0013781F"/>
    <w:rsid w:val="00137C46"/>
    <w:rsid w:val="00137E1D"/>
    <w:rsid w:val="00140094"/>
    <w:rsid w:val="00140785"/>
    <w:rsid w:val="00140814"/>
    <w:rsid w:val="001410D2"/>
    <w:rsid w:val="001413E1"/>
    <w:rsid w:val="00141709"/>
    <w:rsid w:val="00142E25"/>
    <w:rsid w:val="00142F15"/>
    <w:rsid w:val="00143290"/>
    <w:rsid w:val="001432B1"/>
    <w:rsid w:val="00143438"/>
    <w:rsid w:val="00143505"/>
    <w:rsid w:val="001439AF"/>
    <w:rsid w:val="00143FB0"/>
    <w:rsid w:val="0014456F"/>
    <w:rsid w:val="00144BEF"/>
    <w:rsid w:val="00145162"/>
    <w:rsid w:val="00145290"/>
    <w:rsid w:val="0014544E"/>
    <w:rsid w:val="00145B2C"/>
    <w:rsid w:val="00145BEC"/>
    <w:rsid w:val="0014663F"/>
    <w:rsid w:val="00146DD2"/>
    <w:rsid w:val="00146EED"/>
    <w:rsid w:val="00146F23"/>
    <w:rsid w:val="00146F74"/>
    <w:rsid w:val="001474AE"/>
    <w:rsid w:val="00147641"/>
    <w:rsid w:val="00147725"/>
    <w:rsid w:val="00147795"/>
    <w:rsid w:val="00150259"/>
    <w:rsid w:val="001506FB"/>
    <w:rsid w:val="0015091E"/>
    <w:rsid w:val="00150B57"/>
    <w:rsid w:val="00150B9A"/>
    <w:rsid w:val="00150D3E"/>
    <w:rsid w:val="001510A4"/>
    <w:rsid w:val="00151205"/>
    <w:rsid w:val="0015126E"/>
    <w:rsid w:val="00151489"/>
    <w:rsid w:val="001515AD"/>
    <w:rsid w:val="001515E6"/>
    <w:rsid w:val="00151674"/>
    <w:rsid w:val="00151C46"/>
    <w:rsid w:val="00152752"/>
    <w:rsid w:val="00152A88"/>
    <w:rsid w:val="00152AD9"/>
    <w:rsid w:val="00152B49"/>
    <w:rsid w:val="00152E93"/>
    <w:rsid w:val="00152F8E"/>
    <w:rsid w:val="00153141"/>
    <w:rsid w:val="00153683"/>
    <w:rsid w:val="00153982"/>
    <w:rsid w:val="001540D5"/>
    <w:rsid w:val="0015474B"/>
    <w:rsid w:val="001547CC"/>
    <w:rsid w:val="00154C08"/>
    <w:rsid w:val="00154CBE"/>
    <w:rsid w:val="001550B8"/>
    <w:rsid w:val="00155376"/>
    <w:rsid w:val="0015565A"/>
    <w:rsid w:val="001556E2"/>
    <w:rsid w:val="00155E0A"/>
    <w:rsid w:val="00155F9C"/>
    <w:rsid w:val="001560D8"/>
    <w:rsid w:val="00156305"/>
    <w:rsid w:val="00156676"/>
    <w:rsid w:val="00157628"/>
    <w:rsid w:val="00157804"/>
    <w:rsid w:val="00157901"/>
    <w:rsid w:val="00157B2B"/>
    <w:rsid w:val="001603D1"/>
    <w:rsid w:val="001609E1"/>
    <w:rsid w:val="00160B0E"/>
    <w:rsid w:val="00161154"/>
    <w:rsid w:val="00161351"/>
    <w:rsid w:val="00161374"/>
    <w:rsid w:val="00161BBB"/>
    <w:rsid w:val="00161FE9"/>
    <w:rsid w:val="001624E4"/>
    <w:rsid w:val="00162999"/>
    <w:rsid w:val="00162A23"/>
    <w:rsid w:val="00162FB5"/>
    <w:rsid w:val="00163370"/>
    <w:rsid w:val="001633A7"/>
    <w:rsid w:val="0016372D"/>
    <w:rsid w:val="00164017"/>
    <w:rsid w:val="001641E9"/>
    <w:rsid w:val="001649F8"/>
    <w:rsid w:val="00164BC0"/>
    <w:rsid w:val="00164D46"/>
    <w:rsid w:val="001650C8"/>
    <w:rsid w:val="0016516E"/>
    <w:rsid w:val="0016517E"/>
    <w:rsid w:val="0016540C"/>
    <w:rsid w:val="00165A04"/>
    <w:rsid w:val="00165AE3"/>
    <w:rsid w:val="00165F3F"/>
    <w:rsid w:val="00166541"/>
    <w:rsid w:val="00166D80"/>
    <w:rsid w:val="00166F3E"/>
    <w:rsid w:val="00167091"/>
    <w:rsid w:val="0016768A"/>
    <w:rsid w:val="001677A8"/>
    <w:rsid w:val="001677C4"/>
    <w:rsid w:val="00167C1B"/>
    <w:rsid w:val="00170079"/>
    <w:rsid w:val="0017022B"/>
    <w:rsid w:val="00170434"/>
    <w:rsid w:val="0017096D"/>
    <w:rsid w:val="00170BA9"/>
    <w:rsid w:val="00170C16"/>
    <w:rsid w:val="0017145E"/>
    <w:rsid w:val="001716EF"/>
    <w:rsid w:val="001718D4"/>
    <w:rsid w:val="00171E35"/>
    <w:rsid w:val="00172A69"/>
    <w:rsid w:val="00172AAF"/>
    <w:rsid w:val="00172BDF"/>
    <w:rsid w:val="001731EF"/>
    <w:rsid w:val="001732FA"/>
    <w:rsid w:val="0017349F"/>
    <w:rsid w:val="00173702"/>
    <w:rsid w:val="00173741"/>
    <w:rsid w:val="00173759"/>
    <w:rsid w:val="001738CF"/>
    <w:rsid w:val="00173B11"/>
    <w:rsid w:val="00173B45"/>
    <w:rsid w:val="00173DB5"/>
    <w:rsid w:val="001742F5"/>
    <w:rsid w:val="001744C1"/>
    <w:rsid w:val="001748A0"/>
    <w:rsid w:val="00174C5C"/>
    <w:rsid w:val="00174DAA"/>
    <w:rsid w:val="00175A46"/>
    <w:rsid w:val="00175C34"/>
    <w:rsid w:val="00175CE1"/>
    <w:rsid w:val="00175DDC"/>
    <w:rsid w:val="00175F97"/>
    <w:rsid w:val="001762D6"/>
    <w:rsid w:val="00176AD2"/>
    <w:rsid w:val="0017723E"/>
    <w:rsid w:val="001774AE"/>
    <w:rsid w:val="00177701"/>
    <w:rsid w:val="00177804"/>
    <w:rsid w:val="001778D5"/>
    <w:rsid w:val="00180311"/>
    <w:rsid w:val="0018051C"/>
    <w:rsid w:val="001807E9"/>
    <w:rsid w:val="00181433"/>
    <w:rsid w:val="0018147F"/>
    <w:rsid w:val="0018150D"/>
    <w:rsid w:val="00181AF1"/>
    <w:rsid w:val="00181E05"/>
    <w:rsid w:val="001824B5"/>
    <w:rsid w:val="00182811"/>
    <w:rsid w:val="00182D43"/>
    <w:rsid w:val="00182F61"/>
    <w:rsid w:val="00182F99"/>
    <w:rsid w:val="0018351A"/>
    <w:rsid w:val="00183779"/>
    <w:rsid w:val="00184154"/>
    <w:rsid w:val="00184AA5"/>
    <w:rsid w:val="00184C9C"/>
    <w:rsid w:val="00184F28"/>
    <w:rsid w:val="00184FA4"/>
    <w:rsid w:val="00185707"/>
    <w:rsid w:val="00185D80"/>
    <w:rsid w:val="00185DF2"/>
    <w:rsid w:val="0018641A"/>
    <w:rsid w:val="001874E8"/>
    <w:rsid w:val="00187A7F"/>
    <w:rsid w:val="00187E1A"/>
    <w:rsid w:val="00190534"/>
    <w:rsid w:val="00190E7E"/>
    <w:rsid w:val="00191597"/>
    <w:rsid w:val="0019190D"/>
    <w:rsid w:val="00191B55"/>
    <w:rsid w:val="00191BBD"/>
    <w:rsid w:val="00191C12"/>
    <w:rsid w:val="00191E18"/>
    <w:rsid w:val="001922DE"/>
    <w:rsid w:val="00192F96"/>
    <w:rsid w:val="0019306E"/>
    <w:rsid w:val="001932D8"/>
    <w:rsid w:val="00193BBC"/>
    <w:rsid w:val="00193D6A"/>
    <w:rsid w:val="00193D84"/>
    <w:rsid w:val="00193EFB"/>
    <w:rsid w:val="00193F30"/>
    <w:rsid w:val="0019400D"/>
    <w:rsid w:val="0019467B"/>
    <w:rsid w:val="001947D2"/>
    <w:rsid w:val="00194862"/>
    <w:rsid w:val="0019497C"/>
    <w:rsid w:val="00194CCD"/>
    <w:rsid w:val="001952D3"/>
    <w:rsid w:val="00195594"/>
    <w:rsid w:val="001956F0"/>
    <w:rsid w:val="0019574D"/>
    <w:rsid w:val="001958B8"/>
    <w:rsid w:val="00195D28"/>
    <w:rsid w:val="00196329"/>
    <w:rsid w:val="001965E7"/>
    <w:rsid w:val="0019665D"/>
    <w:rsid w:val="00196F4A"/>
    <w:rsid w:val="00196FAA"/>
    <w:rsid w:val="00197269"/>
    <w:rsid w:val="001975F7"/>
    <w:rsid w:val="001978EA"/>
    <w:rsid w:val="00197BB0"/>
    <w:rsid w:val="00197C3B"/>
    <w:rsid w:val="001A0076"/>
    <w:rsid w:val="001A00E3"/>
    <w:rsid w:val="001A02CF"/>
    <w:rsid w:val="001A036F"/>
    <w:rsid w:val="001A0415"/>
    <w:rsid w:val="001A0436"/>
    <w:rsid w:val="001A1105"/>
    <w:rsid w:val="001A117B"/>
    <w:rsid w:val="001A15B2"/>
    <w:rsid w:val="001A1728"/>
    <w:rsid w:val="001A1A47"/>
    <w:rsid w:val="001A1A6E"/>
    <w:rsid w:val="001A1DCB"/>
    <w:rsid w:val="001A23E6"/>
    <w:rsid w:val="001A252D"/>
    <w:rsid w:val="001A2897"/>
    <w:rsid w:val="001A2969"/>
    <w:rsid w:val="001A2A54"/>
    <w:rsid w:val="001A368F"/>
    <w:rsid w:val="001A44FC"/>
    <w:rsid w:val="001A4579"/>
    <w:rsid w:val="001A4591"/>
    <w:rsid w:val="001A4A39"/>
    <w:rsid w:val="001A4DBB"/>
    <w:rsid w:val="001A5285"/>
    <w:rsid w:val="001A5521"/>
    <w:rsid w:val="001A567A"/>
    <w:rsid w:val="001A58A5"/>
    <w:rsid w:val="001A59B2"/>
    <w:rsid w:val="001A5C40"/>
    <w:rsid w:val="001A69EF"/>
    <w:rsid w:val="001A7042"/>
    <w:rsid w:val="001A7F07"/>
    <w:rsid w:val="001B0010"/>
    <w:rsid w:val="001B0220"/>
    <w:rsid w:val="001B04BB"/>
    <w:rsid w:val="001B07C5"/>
    <w:rsid w:val="001B07F8"/>
    <w:rsid w:val="001B0A2A"/>
    <w:rsid w:val="001B11FE"/>
    <w:rsid w:val="001B1383"/>
    <w:rsid w:val="001B1498"/>
    <w:rsid w:val="001B151B"/>
    <w:rsid w:val="001B1924"/>
    <w:rsid w:val="001B1E61"/>
    <w:rsid w:val="001B1F0D"/>
    <w:rsid w:val="001B204E"/>
    <w:rsid w:val="001B2B5A"/>
    <w:rsid w:val="001B2BD8"/>
    <w:rsid w:val="001B2C4C"/>
    <w:rsid w:val="001B33FB"/>
    <w:rsid w:val="001B36C7"/>
    <w:rsid w:val="001B3805"/>
    <w:rsid w:val="001B39E6"/>
    <w:rsid w:val="001B3B64"/>
    <w:rsid w:val="001B3E43"/>
    <w:rsid w:val="001B3E6E"/>
    <w:rsid w:val="001B3F1F"/>
    <w:rsid w:val="001B3FD0"/>
    <w:rsid w:val="001B4083"/>
    <w:rsid w:val="001B43B7"/>
    <w:rsid w:val="001B4877"/>
    <w:rsid w:val="001B4A03"/>
    <w:rsid w:val="001B4F2B"/>
    <w:rsid w:val="001B5BA1"/>
    <w:rsid w:val="001B5E49"/>
    <w:rsid w:val="001B5E98"/>
    <w:rsid w:val="001B6185"/>
    <w:rsid w:val="001B66DC"/>
    <w:rsid w:val="001B72A2"/>
    <w:rsid w:val="001B7595"/>
    <w:rsid w:val="001B7669"/>
    <w:rsid w:val="001B78E6"/>
    <w:rsid w:val="001B7C69"/>
    <w:rsid w:val="001B7F22"/>
    <w:rsid w:val="001C0078"/>
    <w:rsid w:val="001C0716"/>
    <w:rsid w:val="001C0901"/>
    <w:rsid w:val="001C0AFC"/>
    <w:rsid w:val="001C0B54"/>
    <w:rsid w:val="001C0CD9"/>
    <w:rsid w:val="001C125B"/>
    <w:rsid w:val="001C2424"/>
    <w:rsid w:val="001C2A67"/>
    <w:rsid w:val="001C2DF4"/>
    <w:rsid w:val="001C36A2"/>
    <w:rsid w:val="001C3E23"/>
    <w:rsid w:val="001C43FA"/>
    <w:rsid w:val="001C4F49"/>
    <w:rsid w:val="001C4F81"/>
    <w:rsid w:val="001C5006"/>
    <w:rsid w:val="001C504C"/>
    <w:rsid w:val="001C5088"/>
    <w:rsid w:val="001C51E4"/>
    <w:rsid w:val="001C5257"/>
    <w:rsid w:val="001C56C4"/>
    <w:rsid w:val="001C594F"/>
    <w:rsid w:val="001C689E"/>
    <w:rsid w:val="001C6CAF"/>
    <w:rsid w:val="001C6DE8"/>
    <w:rsid w:val="001C7151"/>
    <w:rsid w:val="001C742A"/>
    <w:rsid w:val="001C7A12"/>
    <w:rsid w:val="001D00D1"/>
    <w:rsid w:val="001D0505"/>
    <w:rsid w:val="001D0ADD"/>
    <w:rsid w:val="001D12E6"/>
    <w:rsid w:val="001D153A"/>
    <w:rsid w:val="001D3061"/>
    <w:rsid w:val="001D30F8"/>
    <w:rsid w:val="001D3811"/>
    <w:rsid w:val="001D3A35"/>
    <w:rsid w:val="001D3AAA"/>
    <w:rsid w:val="001D3F00"/>
    <w:rsid w:val="001D401B"/>
    <w:rsid w:val="001D4275"/>
    <w:rsid w:val="001D434F"/>
    <w:rsid w:val="001D489B"/>
    <w:rsid w:val="001D4D8B"/>
    <w:rsid w:val="001D4D98"/>
    <w:rsid w:val="001D534C"/>
    <w:rsid w:val="001D54D8"/>
    <w:rsid w:val="001D588B"/>
    <w:rsid w:val="001D5A2F"/>
    <w:rsid w:val="001D5B52"/>
    <w:rsid w:val="001D5BE1"/>
    <w:rsid w:val="001D640B"/>
    <w:rsid w:val="001D64E0"/>
    <w:rsid w:val="001D66D5"/>
    <w:rsid w:val="001D6C70"/>
    <w:rsid w:val="001D6D72"/>
    <w:rsid w:val="001D71F3"/>
    <w:rsid w:val="001D733B"/>
    <w:rsid w:val="001D749A"/>
    <w:rsid w:val="001D7767"/>
    <w:rsid w:val="001D7A58"/>
    <w:rsid w:val="001D7F28"/>
    <w:rsid w:val="001E07D8"/>
    <w:rsid w:val="001E0F4F"/>
    <w:rsid w:val="001E125E"/>
    <w:rsid w:val="001E1274"/>
    <w:rsid w:val="001E196B"/>
    <w:rsid w:val="001E2174"/>
    <w:rsid w:val="001E252C"/>
    <w:rsid w:val="001E2C3A"/>
    <w:rsid w:val="001E2C4E"/>
    <w:rsid w:val="001E2CF8"/>
    <w:rsid w:val="001E2E16"/>
    <w:rsid w:val="001E32C0"/>
    <w:rsid w:val="001E38B9"/>
    <w:rsid w:val="001E3CA2"/>
    <w:rsid w:val="001E4018"/>
    <w:rsid w:val="001E410D"/>
    <w:rsid w:val="001E457B"/>
    <w:rsid w:val="001E466C"/>
    <w:rsid w:val="001E4CD0"/>
    <w:rsid w:val="001E5419"/>
    <w:rsid w:val="001E5CAF"/>
    <w:rsid w:val="001E6523"/>
    <w:rsid w:val="001E66B0"/>
    <w:rsid w:val="001E69D8"/>
    <w:rsid w:val="001E6B8B"/>
    <w:rsid w:val="001E6E48"/>
    <w:rsid w:val="001E6E90"/>
    <w:rsid w:val="001E6EEF"/>
    <w:rsid w:val="001E78C2"/>
    <w:rsid w:val="001E7B2F"/>
    <w:rsid w:val="001E7FC7"/>
    <w:rsid w:val="001F090C"/>
    <w:rsid w:val="001F0DCD"/>
    <w:rsid w:val="001F1160"/>
    <w:rsid w:val="001F1236"/>
    <w:rsid w:val="001F126D"/>
    <w:rsid w:val="001F2008"/>
    <w:rsid w:val="001F226A"/>
    <w:rsid w:val="001F231E"/>
    <w:rsid w:val="001F2CF8"/>
    <w:rsid w:val="001F30B7"/>
    <w:rsid w:val="001F42D0"/>
    <w:rsid w:val="001F444B"/>
    <w:rsid w:val="001F491A"/>
    <w:rsid w:val="001F4A3C"/>
    <w:rsid w:val="001F4B1A"/>
    <w:rsid w:val="001F4C56"/>
    <w:rsid w:val="001F53F1"/>
    <w:rsid w:val="001F578E"/>
    <w:rsid w:val="001F57A4"/>
    <w:rsid w:val="001F57D6"/>
    <w:rsid w:val="001F58F4"/>
    <w:rsid w:val="001F5A82"/>
    <w:rsid w:val="001F5EB1"/>
    <w:rsid w:val="001F5F43"/>
    <w:rsid w:val="001F686B"/>
    <w:rsid w:val="001F6CE8"/>
    <w:rsid w:val="001F7186"/>
    <w:rsid w:val="001F71C5"/>
    <w:rsid w:val="001F7357"/>
    <w:rsid w:val="001F7450"/>
    <w:rsid w:val="001F77B3"/>
    <w:rsid w:val="001F7948"/>
    <w:rsid w:val="001F7CA9"/>
    <w:rsid w:val="0020017A"/>
    <w:rsid w:val="00200992"/>
    <w:rsid w:val="00200F82"/>
    <w:rsid w:val="0020120F"/>
    <w:rsid w:val="00202141"/>
    <w:rsid w:val="00203100"/>
    <w:rsid w:val="002035EF"/>
    <w:rsid w:val="00203837"/>
    <w:rsid w:val="00203EC8"/>
    <w:rsid w:val="00203FE7"/>
    <w:rsid w:val="00204517"/>
    <w:rsid w:val="00204611"/>
    <w:rsid w:val="00204C72"/>
    <w:rsid w:val="002050A5"/>
    <w:rsid w:val="002053D3"/>
    <w:rsid w:val="0020546A"/>
    <w:rsid w:val="00205489"/>
    <w:rsid w:val="00205B35"/>
    <w:rsid w:val="00205B5E"/>
    <w:rsid w:val="00205DBD"/>
    <w:rsid w:val="002061CD"/>
    <w:rsid w:val="0020647E"/>
    <w:rsid w:val="00206E5C"/>
    <w:rsid w:val="00207429"/>
    <w:rsid w:val="0020747D"/>
    <w:rsid w:val="00207599"/>
    <w:rsid w:val="002078F7"/>
    <w:rsid w:val="00207AA5"/>
    <w:rsid w:val="00207FF5"/>
    <w:rsid w:val="00210561"/>
    <w:rsid w:val="002107B8"/>
    <w:rsid w:val="00210B10"/>
    <w:rsid w:val="00210BA4"/>
    <w:rsid w:val="00210C05"/>
    <w:rsid w:val="00210C52"/>
    <w:rsid w:val="00210D42"/>
    <w:rsid w:val="00210E4A"/>
    <w:rsid w:val="00210F0E"/>
    <w:rsid w:val="00211155"/>
    <w:rsid w:val="002111AB"/>
    <w:rsid w:val="00211713"/>
    <w:rsid w:val="00211B06"/>
    <w:rsid w:val="00211FAF"/>
    <w:rsid w:val="00212BD7"/>
    <w:rsid w:val="00212CD6"/>
    <w:rsid w:val="00212E9D"/>
    <w:rsid w:val="0021392C"/>
    <w:rsid w:val="00213A84"/>
    <w:rsid w:val="00213C29"/>
    <w:rsid w:val="00213CE3"/>
    <w:rsid w:val="0021432A"/>
    <w:rsid w:val="0021433B"/>
    <w:rsid w:val="00214639"/>
    <w:rsid w:val="002149D1"/>
    <w:rsid w:val="00214DB1"/>
    <w:rsid w:val="00214FA1"/>
    <w:rsid w:val="002161A1"/>
    <w:rsid w:val="00216421"/>
    <w:rsid w:val="002166D9"/>
    <w:rsid w:val="00216BD0"/>
    <w:rsid w:val="00216D60"/>
    <w:rsid w:val="00216E27"/>
    <w:rsid w:val="00217848"/>
    <w:rsid w:val="00217F3B"/>
    <w:rsid w:val="0022013F"/>
    <w:rsid w:val="00220306"/>
    <w:rsid w:val="002203A7"/>
    <w:rsid w:val="0022042A"/>
    <w:rsid w:val="002205DF"/>
    <w:rsid w:val="00220A1C"/>
    <w:rsid w:val="00221242"/>
    <w:rsid w:val="00221372"/>
    <w:rsid w:val="0022177F"/>
    <w:rsid w:val="002217C5"/>
    <w:rsid w:val="002220BE"/>
    <w:rsid w:val="002221B0"/>
    <w:rsid w:val="002221F8"/>
    <w:rsid w:val="002222F4"/>
    <w:rsid w:val="0022248F"/>
    <w:rsid w:val="00222B1F"/>
    <w:rsid w:val="00223058"/>
    <w:rsid w:val="002231D8"/>
    <w:rsid w:val="0022364F"/>
    <w:rsid w:val="00223B5D"/>
    <w:rsid w:val="00223C35"/>
    <w:rsid w:val="00223FAF"/>
    <w:rsid w:val="00224356"/>
    <w:rsid w:val="002246C3"/>
    <w:rsid w:val="00224A7B"/>
    <w:rsid w:val="00224AD4"/>
    <w:rsid w:val="0022520D"/>
    <w:rsid w:val="0022579E"/>
    <w:rsid w:val="00225EDD"/>
    <w:rsid w:val="002267F0"/>
    <w:rsid w:val="00226B93"/>
    <w:rsid w:val="00226E8B"/>
    <w:rsid w:val="002276BE"/>
    <w:rsid w:val="0022799F"/>
    <w:rsid w:val="00227F67"/>
    <w:rsid w:val="0023001B"/>
    <w:rsid w:val="002311FC"/>
    <w:rsid w:val="002316C4"/>
    <w:rsid w:val="00231915"/>
    <w:rsid w:val="00231A86"/>
    <w:rsid w:val="00231B84"/>
    <w:rsid w:val="002321F7"/>
    <w:rsid w:val="00232B8A"/>
    <w:rsid w:val="00232DB5"/>
    <w:rsid w:val="00232E71"/>
    <w:rsid w:val="00233B21"/>
    <w:rsid w:val="00233DA9"/>
    <w:rsid w:val="002340C9"/>
    <w:rsid w:val="0023496D"/>
    <w:rsid w:val="00234AFC"/>
    <w:rsid w:val="00234BA5"/>
    <w:rsid w:val="00235640"/>
    <w:rsid w:val="00235B54"/>
    <w:rsid w:val="00235FA6"/>
    <w:rsid w:val="00236347"/>
    <w:rsid w:val="002369A2"/>
    <w:rsid w:val="00236D12"/>
    <w:rsid w:val="00236E0E"/>
    <w:rsid w:val="00237288"/>
    <w:rsid w:val="00237746"/>
    <w:rsid w:val="00237B8C"/>
    <w:rsid w:val="00240156"/>
    <w:rsid w:val="00240AD0"/>
    <w:rsid w:val="00240DC3"/>
    <w:rsid w:val="002410CC"/>
    <w:rsid w:val="00241235"/>
    <w:rsid w:val="0024179B"/>
    <w:rsid w:val="00242199"/>
    <w:rsid w:val="002423EB"/>
    <w:rsid w:val="00242443"/>
    <w:rsid w:val="002428AF"/>
    <w:rsid w:val="00242A8B"/>
    <w:rsid w:val="00242D86"/>
    <w:rsid w:val="002435D9"/>
    <w:rsid w:val="00243667"/>
    <w:rsid w:val="00243E8F"/>
    <w:rsid w:val="0024423E"/>
    <w:rsid w:val="00244780"/>
    <w:rsid w:val="00244E3A"/>
    <w:rsid w:val="00245666"/>
    <w:rsid w:val="00245BE6"/>
    <w:rsid w:val="00245F52"/>
    <w:rsid w:val="00246181"/>
    <w:rsid w:val="00246A8A"/>
    <w:rsid w:val="002471FD"/>
    <w:rsid w:val="00247619"/>
    <w:rsid w:val="00247D63"/>
    <w:rsid w:val="00247E2F"/>
    <w:rsid w:val="0025032C"/>
    <w:rsid w:val="00250817"/>
    <w:rsid w:val="00250CD5"/>
    <w:rsid w:val="00250D0C"/>
    <w:rsid w:val="00251100"/>
    <w:rsid w:val="00251308"/>
    <w:rsid w:val="00251390"/>
    <w:rsid w:val="0025156A"/>
    <w:rsid w:val="0025167A"/>
    <w:rsid w:val="00251D44"/>
    <w:rsid w:val="0025314C"/>
    <w:rsid w:val="00253F38"/>
    <w:rsid w:val="00254422"/>
    <w:rsid w:val="00254449"/>
    <w:rsid w:val="00254510"/>
    <w:rsid w:val="00254574"/>
    <w:rsid w:val="00254A73"/>
    <w:rsid w:val="00254B86"/>
    <w:rsid w:val="00255385"/>
    <w:rsid w:val="00255430"/>
    <w:rsid w:val="00255815"/>
    <w:rsid w:val="00255B75"/>
    <w:rsid w:val="00255BFD"/>
    <w:rsid w:val="00256027"/>
    <w:rsid w:val="002566A6"/>
    <w:rsid w:val="00256AAA"/>
    <w:rsid w:val="00256D80"/>
    <w:rsid w:val="0025703C"/>
    <w:rsid w:val="0025740A"/>
    <w:rsid w:val="00257456"/>
    <w:rsid w:val="002575A5"/>
    <w:rsid w:val="0025761C"/>
    <w:rsid w:val="00257E30"/>
    <w:rsid w:val="00260ADB"/>
    <w:rsid w:val="00260CE7"/>
    <w:rsid w:val="0026101E"/>
    <w:rsid w:val="00261198"/>
    <w:rsid w:val="00261227"/>
    <w:rsid w:val="00261699"/>
    <w:rsid w:val="00261A95"/>
    <w:rsid w:val="00262111"/>
    <w:rsid w:val="0026282F"/>
    <w:rsid w:val="00262C4B"/>
    <w:rsid w:val="00262F23"/>
    <w:rsid w:val="00263265"/>
    <w:rsid w:val="0026372F"/>
    <w:rsid w:val="00263A17"/>
    <w:rsid w:val="00263AD1"/>
    <w:rsid w:val="00263ED2"/>
    <w:rsid w:val="00264835"/>
    <w:rsid w:val="00264E89"/>
    <w:rsid w:val="00264FC1"/>
    <w:rsid w:val="00265224"/>
    <w:rsid w:val="00265A74"/>
    <w:rsid w:val="00265ABA"/>
    <w:rsid w:val="00265DE7"/>
    <w:rsid w:val="00266412"/>
    <w:rsid w:val="00267BCF"/>
    <w:rsid w:val="00267F68"/>
    <w:rsid w:val="00270013"/>
    <w:rsid w:val="002702EC"/>
    <w:rsid w:val="0027104B"/>
    <w:rsid w:val="0027112D"/>
    <w:rsid w:val="002719A4"/>
    <w:rsid w:val="00271B23"/>
    <w:rsid w:val="0027205F"/>
    <w:rsid w:val="00272860"/>
    <w:rsid w:val="00273000"/>
    <w:rsid w:val="002731C7"/>
    <w:rsid w:val="0027365A"/>
    <w:rsid w:val="0027365F"/>
    <w:rsid w:val="00273E76"/>
    <w:rsid w:val="00273EEA"/>
    <w:rsid w:val="00274134"/>
    <w:rsid w:val="00274B5A"/>
    <w:rsid w:val="00274B91"/>
    <w:rsid w:val="00274BD1"/>
    <w:rsid w:val="00274C3B"/>
    <w:rsid w:val="0027546A"/>
    <w:rsid w:val="00275819"/>
    <w:rsid w:val="00275829"/>
    <w:rsid w:val="00275A45"/>
    <w:rsid w:val="00275A57"/>
    <w:rsid w:val="002763FE"/>
    <w:rsid w:val="00276563"/>
    <w:rsid w:val="00276718"/>
    <w:rsid w:val="002767B5"/>
    <w:rsid w:val="002767FD"/>
    <w:rsid w:val="00276A48"/>
    <w:rsid w:val="00276C6F"/>
    <w:rsid w:val="00276F5F"/>
    <w:rsid w:val="002771A3"/>
    <w:rsid w:val="00277295"/>
    <w:rsid w:val="002772A0"/>
    <w:rsid w:val="00277414"/>
    <w:rsid w:val="00277AA4"/>
    <w:rsid w:val="00280296"/>
    <w:rsid w:val="00280752"/>
    <w:rsid w:val="00280825"/>
    <w:rsid w:val="00280A0F"/>
    <w:rsid w:val="00280A87"/>
    <w:rsid w:val="002810AF"/>
    <w:rsid w:val="00281101"/>
    <w:rsid w:val="0028187A"/>
    <w:rsid w:val="0028247F"/>
    <w:rsid w:val="002824B4"/>
    <w:rsid w:val="00282691"/>
    <w:rsid w:val="002826E6"/>
    <w:rsid w:val="00282879"/>
    <w:rsid w:val="00282DA2"/>
    <w:rsid w:val="00282E49"/>
    <w:rsid w:val="00283097"/>
    <w:rsid w:val="00283142"/>
    <w:rsid w:val="00283446"/>
    <w:rsid w:val="002834EE"/>
    <w:rsid w:val="00283515"/>
    <w:rsid w:val="002836F9"/>
    <w:rsid w:val="00283985"/>
    <w:rsid w:val="00283BBC"/>
    <w:rsid w:val="0028405C"/>
    <w:rsid w:val="00284223"/>
    <w:rsid w:val="0028439E"/>
    <w:rsid w:val="00284560"/>
    <w:rsid w:val="00284635"/>
    <w:rsid w:val="00284B88"/>
    <w:rsid w:val="00284D4E"/>
    <w:rsid w:val="002851FE"/>
    <w:rsid w:val="0028528B"/>
    <w:rsid w:val="0028548C"/>
    <w:rsid w:val="0028612B"/>
    <w:rsid w:val="00286285"/>
    <w:rsid w:val="0028664E"/>
    <w:rsid w:val="0028693B"/>
    <w:rsid w:val="00286D0C"/>
    <w:rsid w:val="00287325"/>
    <w:rsid w:val="00287909"/>
    <w:rsid w:val="00287A85"/>
    <w:rsid w:val="00287A9F"/>
    <w:rsid w:val="00287ADF"/>
    <w:rsid w:val="00287D8A"/>
    <w:rsid w:val="00287DF8"/>
    <w:rsid w:val="00287EB4"/>
    <w:rsid w:val="00290077"/>
    <w:rsid w:val="0029014B"/>
    <w:rsid w:val="00290319"/>
    <w:rsid w:val="002909B1"/>
    <w:rsid w:val="002909EC"/>
    <w:rsid w:val="00290D0E"/>
    <w:rsid w:val="00290E18"/>
    <w:rsid w:val="0029130A"/>
    <w:rsid w:val="002914BE"/>
    <w:rsid w:val="0029171B"/>
    <w:rsid w:val="00291BD0"/>
    <w:rsid w:val="00292418"/>
    <w:rsid w:val="002924A1"/>
    <w:rsid w:val="00292E7B"/>
    <w:rsid w:val="0029372B"/>
    <w:rsid w:val="00293BC3"/>
    <w:rsid w:val="00293BF6"/>
    <w:rsid w:val="00293F48"/>
    <w:rsid w:val="0029452A"/>
    <w:rsid w:val="002945A2"/>
    <w:rsid w:val="00294689"/>
    <w:rsid w:val="002949BB"/>
    <w:rsid w:val="00294ADA"/>
    <w:rsid w:val="00294F22"/>
    <w:rsid w:val="002953AB"/>
    <w:rsid w:val="00295BDE"/>
    <w:rsid w:val="00296406"/>
    <w:rsid w:val="00296546"/>
    <w:rsid w:val="0029693F"/>
    <w:rsid w:val="00296CE3"/>
    <w:rsid w:val="002974C3"/>
    <w:rsid w:val="002975C9"/>
    <w:rsid w:val="002975CE"/>
    <w:rsid w:val="00297A5B"/>
    <w:rsid w:val="00297C38"/>
    <w:rsid w:val="00297D81"/>
    <w:rsid w:val="00297F78"/>
    <w:rsid w:val="002A04E5"/>
    <w:rsid w:val="002A04F2"/>
    <w:rsid w:val="002A0C37"/>
    <w:rsid w:val="002A16F8"/>
    <w:rsid w:val="002A177A"/>
    <w:rsid w:val="002A1813"/>
    <w:rsid w:val="002A1AEA"/>
    <w:rsid w:val="002A2012"/>
    <w:rsid w:val="002A22E2"/>
    <w:rsid w:val="002A270E"/>
    <w:rsid w:val="002A2730"/>
    <w:rsid w:val="002A2C59"/>
    <w:rsid w:val="002A2D4C"/>
    <w:rsid w:val="002A31A0"/>
    <w:rsid w:val="002A3674"/>
    <w:rsid w:val="002A36C9"/>
    <w:rsid w:val="002A3847"/>
    <w:rsid w:val="002A3BD7"/>
    <w:rsid w:val="002A3BF8"/>
    <w:rsid w:val="002A3D44"/>
    <w:rsid w:val="002A3DF8"/>
    <w:rsid w:val="002A3ED1"/>
    <w:rsid w:val="002A408D"/>
    <w:rsid w:val="002A438F"/>
    <w:rsid w:val="002A4436"/>
    <w:rsid w:val="002A45B8"/>
    <w:rsid w:val="002A4BD5"/>
    <w:rsid w:val="002A4CD2"/>
    <w:rsid w:val="002A4D2A"/>
    <w:rsid w:val="002A5262"/>
    <w:rsid w:val="002A529B"/>
    <w:rsid w:val="002A55BD"/>
    <w:rsid w:val="002A55C4"/>
    <w:rsid w:val="002A5AA4"/>
    <w:rsid w:val="002A5DC5"/>
    <w:rsid w:val="002A6118"/>
    <w:rsid w:val="002A6242"/>
    <w:rsid w:val="002A685F"/>
    <w:rsid w:val="002A6881"/>
    <w:rsid w:val="002A6ACE"/>
    <w:rsid w:val="002A7471"/>
    <w:rsid w:val="002A7948"/>
    <w:rsid w:val="002B02B0"/>
    <w:rsid w:val="002B0556"/>
    <w:rsid w:val="002B06F1"/>
    <w:rsid w:val="002B072C"/>
    <w:rsid w:val="002B0AE9"/>
    <w:rsid w:val="002B0BE0"/>
    <w:rsid w:val="002B1553"/>
    <w:rsid w:val="002B1611"/>
    <w:rsid w:val="002B20A1"/>
    <w:rsid w:val="002B21B2"/>
    <w:rsid w:val="002B22CD"/>
    <w:rsid w:val="002B2BD0"/>
    <w:rsid w:val="002B2D3A"/>
    <w:rsid w:val="002B31EC"/>
    <w:rsid w:val="002B368B"/>
    <w:rsid w:val="002B39AD"/>
    <w:rsid w:val="002B3D12"/>
    <w:rsid w:val="002B3EE2"/>
    <w:rsid w:val="002B3F5B"/>
    <w:rsid w:val="002B4327"/>
    <w:rsid w:val="002B469F"/>
    <w:rsid w:val="002B485D"/>
    <w:rsid w:val="002B498D"/>
    <w:rsid w:val="002B4AA5"/>
    <w:rsid w:val="002B4D45"/>
    <w:rsid w:val="002B5067"/>
    <w:rsid w:val="002B56BA"/>
    <w:rsid w:val="002B5B0C"/>
    <w:rsid w:val="002B5B71"/>
    <w:rsid w:val="002B5CF1"/>
    <w:rsid w:val="002B633A"/>
    <w:rsid w:val="002B73B7"/>
    <w:rsid w:val="002B740E"/>
    <w:rsid w:val="002B7588"/>
    <w:rsid w:val="002B76BC"/>
    <w:rsid w:val="002B76F8"/>
    <w:rsid w:val="002B7CE4"/>
    <w:rsid w:val="002C03D8"/>
    <w:rsid w:val="002C04A2"/>
    <w:rsid w:val="002C07FC"/>
    <w:rsid w:val="002C0B33"/>
    <w:rsid w:val="002C0DF1"/>
    <w:rsid w:val="002C0E44"/>
    <w:rsid w:val="002C1434"/>
    <w:rsid w:val="002C14B5"/>
    <w:rsid w:val="002C1530"/>
    <w:rsid w:val="002C1B75"/>
    <w:rsid w:val="002C21D3"/>
    <w:rsid w:val="002C272E"/>
    <w:rsid w:val="002C2810"/>
    <w:rsid w:val="002C2E4A"/>
    <w:rsid w:val="002C2E8D"/>
    <w:rsid w:val="002C3C1A"/>
    <w:rsid w:val="002C3F70"/>
    <w:rsid w:val="002C3F92"/>
    <w:rsid w:val="002C4725"/>
    <w:rsid w:val="002C500F"/>
    <w:rsid w:val="002C50DE"/>
    <w:rsid w:val="002C55E7"/>
    <w:rsid w:val="002C578A"/>
    <w:rsid w:val="002C58BB"/>
    <w:rsid w:val="002C59FF"/>
    <w:rsid w:val="002C6219"/>
    <w:rsid w:val="002C64C9"/>
    <w:rsid w:val="002C6BD3"/>
    <w:rsid w:val="002C71B9"/>
    <w:rsid w:val="002C72B3"/>
    <w:rsid w:val="002C7359"/>
    <w:rsid w:val="002C75C2"/>
    <w:rsid w:val="002C75D6"/>
    <w:rsid w:val="002C78A5"/>
    <w:rsid w:val="002C796E"/>
    <w:rsid w:val="002C7F3C"/>
    <w:rsid w:val="002C7F8A"/>
    <w:rsid w:val="002D03CF"/>
    <w:rsid w:val="002D0414"/>
    <w:rsid w:val="002D04ED"/>
    <w:rsid w:val="002D0FD3"/>
    <w:rsid w:val="002D16B3"/>
    <w:rsid w:val="002D1855"/>
    <w:rsid w:val="002D1AF0"/>
    <w:rsid w:val="002D1C0C"/>
    <w:rsid w:val="002D1D66"/>
    <w:rsid w:val="002D1DCF"/>
    <w:rsid w:val="002D1E03"/>
    <w:rsid w:val="002D2120"/>
    <w:rsid w:val="002D28A1"/>
    <w:rsid w:val="002D28F5"/>
    <w:rsid w:val="002D299C"/>
    <w:rsid w:val="002D3C5E"/>
    <w:rsid w:val="002D3DA5"/>
    <w:rsid w:val="002D451A"/>
    <w:rsid w:val="002D4823"/>
    <w:rsid w:val="002D4C31"/>
    <w:rsid w:val="002D4CE9"/>
    <w:rsid w:val="002D5213"/>
    <w:rsid w:val="002D5B6D"/>
    <w:rsid w:val="002D5F55"/>
    <w:rsid w:val="002D6238"/>
    <w:rsid w:val="002D6293"/>
    <w:rsid w:val="002D6522"/>
    <w:rsid w:val="002D65DC"/>
    <w:rsid w:val="002D670E"/>
    <w:rsid w:val="002D67F3"/>
    <w:rsid w:val="002D692D"/>
    <w:rsid w:val="002D7868"/>
    <w:rsid w:val="002D7AC7"/>
    <w:rsid w:val="002E00BF"/>
    <w:rsid w:val="002E020E"/>
    <w:rsid w:val="002E0AB6"/>
    <w:rsid w:val="002E17D6"/>
    <w:rsid w:val="002E1A55"/>
    <w:rsid w:val="002E1C82"/>
    <w:rsid w:val="002E1CB6"/>
    <w:rsid w:val="002E20B7"/>
    <w:rsid w:val="002E2174"/>
    <w:rsid w:val="002E21BB"/>
    <w:rsid w:val="002E27F3"/>
    <w:rsid w:val="002E2DCA"/>
    <w:rsid w:val="002E30FC"/>
    <w:rsid w:val="002E329C"/>
    <w:rsid w:val="002E34E2"/>
    <w:rsid w:val="002E3733"/>
    <w:rsid w:val="002E3CDB"/>
    <w:rsid w:val="002E4545"/>
    <w:rsid w:val="002E4F1E"/>
    <w:rsid w:val="002E5A89"/>
    <w:rsid w:val="002E5C19"/>
    <w:rsid w:val="002E5E33"/>
    <w:rsid w:val="002E6AE4"/>
    <w:rsid w:val="002E716E"/>
    <w:rsid w:val="002E7235"/>
    <w:rsid w:val="002E746E"/>
    <w:rsid w:val="002E74A8"/>
    <w:rsid w:val="002E7B4D"/>
    <w:rsid w:val="002F02D8"/>
    <w:rsid w:val="002F0361"/>
    <w:rsid w:val="002F0837"/>
    <w:rsid w:val="002F08BB"/>
    <w:rsid w:val="002F0D4D"/>
    <w:rsid w:val="002F0F5E"/>
    <w:rsid w:val="002F0FFF"/>
    <w:rsid w:val="002F1559"/>
    <w:rsid w:val="002F187A"/>
    <w:rsid w:val="002F1BF0"/>
    <w:rsid w:val="002F1F17"/>
    <w:rsid w:val="002F2A06"/>
    <w:rsid w:val="002F2DDC"/>
    <w:rsid w:val="002F31B2"/>
    <w:rsid w:val="002F390C"/>
    <w:rsid w:val="002F3D94"/>
    <w:rsid w:val="002F4839"/>
    <w:rsid w:val="002F4F1C"/>
    <w:rsid w:val="002F5900"/>
    <w:rsid w:val="002F5D45"/>
    <w:rsid w:val="002F5E33"/>
    <w:rsid w:val="002F6204"/>
    <w:rsid w:val="002F6840"/>
    <w:rsid w:val="002F68F1"/>
    <w:rsid w:val="002F6A27"/>
    <w:rsid w:val="002F6A6A"/>
    <w:rsid w:val="002F6AE5"/>
    <w:rsid w:val="002F78EF"/>
    <w:rsid w:val="00300731"/>
    <w:rsid w:val="00300C09"/>
    <w:rsid w:val="00300D31"/>
    <w:rsid w:val="00300DC2"/>
    <w:rsid w:val="00300DE2"/>
    <w:rsid w:val="00300E34"/>
    <w:rsid w:val="00300FFE"/>
    <w:rsid w:val="003016B6"/>
    <w:rsid w:val="00301736"/>
    <w:rsid w:val="0030199B"/>
    <w:rsid w:val="003020DA"/>
    <w:rsid w:val="003027E7"/>
    <w:rsid w:val="00303261"/>
    <w:rsid w:val="0030352A"/>
    <w:rsid w:val="003035E5"/>
    <w:rsid w:val="0030383E"/>
    <w:rsid w:val="00303963"/>
    <w:rsid w:val="003039DF"/>
    <w:rsid w:val="00303E8A"/>
    <w:rsid w:val="003042A6"/>
    <w:rsid w:val="00304569"/>
    <w:rsid w:val="0030492C"/>
    <w:rsid w:val="00304C6A"/>
    <w:rsid w:val="0030516D"/>
    <w:rsid w:val="003051D1"/>
    <w:rsid w:val="003054C2"/>
    <w:rsid w:val="003056EA"/>
    <w:rsid w:val="003057EF"/>
    <w:rsid w:val="0030616A"/>
    <w:rsid w:val="003062BB"/>
    <w:rsid w:val="003062FC"/>
    <w:rsid w:val="00306746"/>
    <w:rsid w:val="0030679B"/>
    <w:rsid w:val="003078AC"/>
    <w:rsid w:val="00307B87"/>
    <w:rsid w:val="00310A3F"/>
    <w:rsid w:val="00310D98"/>
    <w:rsid w:val="00310DE0"/>
    <w:rsid w:val="0031128D"/>
    <w:rsid w:val="0031166A"/>
    <w:rsid w:val="0031199B"/>
    <w:rsid w:val="00311AAB"/>
    <w:rsid w:val="00311B02"/>
    <w:rsid w:val="00312637"/>
    <w:rsid w:val="00312838"/>
    <w:rsid w:val="00312886"/>
    <w:rsid w:val="0031314B"/>
    <w:rsid w:val="00313701"/>
    <w:rsid w:val="00313B95"/>
    <w:rsid w:val="00313BDB"/>
    <w:rsid w:val="00314070"/>
    <w:rsid w:val="003140CA"/>
    <w:rsid w:val="00314197"/>
    <w:rsid w:val="003141C9"/>
    <w:rsid w:val="003142EA"/>
    <w:rsid w:val="003144F9"/>
    <w:rsid w:val="00314596"/>
    <w:rsid w:val="003146BD"/>
    <w:rsid w:val="00314B77"/>
    <w:rsid w:val="0031506B"/>
    <w:rsid w:val="00315E0A"/>
    <w:rsid w:val="00315FD6"/>
    <w:rsid w:val="003161B2"/>
    <w:rsid w:val="00316581"/>
    <w:rsid w:val="00316E90"/>
    <w:rsid w:val="0031718A"/>
    <w:rsid w:val="003172B7"/>
    <w:rsid w:val="00317686"/>
    <w:rsid w:val="00317A63"/>
    <w:rsid w:val="00317B79"/>
    <w:rsid w:val="00317F86"/>
    <w:rsid w:val="00320301"/>
    <w:rsid w:val="00320559"/>
    <w:rsid w:val="003205BF"/>
    <w:rsid w:val="00320CD1"/>
    <w:rsid w:val="00320F26"/>
    <w:rsid w:val="003213C9"/>
    <w:rsid w:val="003216A8"/>
    <w:rsid w:val="00321723"/>
    <w:rsid w:val="003217E6"/>
    <w:rsid w:val="00321FCA"/>
    <w:rsid w:val="00322337"/>
    <w:rsid w:val="00322665"/>
    <w:rsid w:val="0032308B"/>
    <w:rsid w:val="0032383E"/>
    <w:rsid w:val="0032389E"/>
    <w:rsid w:val="00323E38"/>
    <w:rsid w:val="00323E71"/>
    <w:rsid w:val="003244A5"/>
    <w:rsid w:val="00324A0A"/>
    <w:rsid w:val="00324D36"/>
    <w:rsid w:val="00324FDB"/>
    <w:rsid w:val="003257DB"/>
    <w:rsid w:val="003260CD"/>
    <w:rsid w:val="00326968"/>
    <w:rsid w:val="00326F09"/>
    <w:rsid w:val="003277F8"/>
    <w:rsid w:val="00327894"/>
    <w:rsid w:val="0032791D"/>
    <w:rsid w:val="003279D9"/>
    <w:rsid w:val="00327C8D"/>
    <w:rsid w:val="00327DAD"/>
    <w:rsid w:val="00327DCD"/>
    <w:rsid w:val="0033062D"/>
    <w:rsid w:val="0033094A"/>
    <w:rsid w:val="0033097E"/>
    <w:rsid w:val="00330B68"/>
    <w:rsid w:val="00330E38"/>
    <w:rsid w:val="003310F3"/>
    <w:rsid w:val="00331615"/>
    <w:rsid w:val="00331BAD"/>
    <w:rsid w:val="00331BC9"/>
    <w:rsid w:val="00332449"/>
    <w:rsid w:val="00332532"/>
    <w:rsid w:val="003325A3"/>
    <w:rsid w:val="0033271B"/>
    <w:rsid w:val="00332D67"/>
    <w:rsid w:val="0033322E"/>
    <w:rsid w:val="00333731"/>
    <w:rsid w:val="0033392C"/>
    <w:rsid w:val="0033396F"/>
    <w:rsid w:val="00333A03"/>
    <w:rsid w:val="00333C34"/>
    <w:rsid w:val="00333FAF"/>
    <w:rsid w:val="00334169"/>
    <w:rsid w:val="003346CF"/>
    <w:rsid w:val="003346FE"/>
    <w:rsid w:val="00334877"/>
    <w:rsid w:val="00334BF8"/>
    <w:rsid w:val="00334C6E"/>
    <w:rsid w:val="00334E76"/>
    <w:rsid w:val="00334F12"/>
    <w:rsid w:val="00335459"/>
    <w:rsid w:val="00335621"/>
    <w:rsid w:val="00335A3E"/>
    <w:rsid w:val="00335F2C"/>
    <w:rsid w:val="003363B1"/>
    <w:rsid w:val="00336443"/>
    <w:rsid w:val="00336893"/>
    <w:rsid w:val="003368C2"/>
    <w:rsid w:val="00336932"/>
    <w:rsid w:val="00336D90"/>
    <w:rsid w:val="00336EBB"/>
    <w:rsid w:val="003372EF"/>
    <w:rsid w:val="003372F2"/>
    <w:rsid w:val="003372FC"/>
    <w:rsid w:val="00337CDA"/>
    <w:rsid w:val="00340032"/>
    <w:rsid w:val="0034026C"/>
    <w:rsid w:val="00340B4B"/>
    <w:rsid w:val="00340CF0"/>
    <w:rsid w:val="00340FB0"/>
    <w:rsid w:val="0034114A"/>
    <w:rsid w:val="0034129E"/>
    <w:rsid w:val="00341465"/>
    <w:rsid w:val="003422BD"/>
    <w:rsid w:val="00342730"/>
    <w:rsid w:val="00342775"/>
    <w:rsid w:val="00342A03"/>
    <w:rsid w:val="00342BF5"/>
    <w:rsid w:val="00342E0D"/>
    <w:rsid w:val="00342EED"/>
    <w:rsid w:val="00343115"/>
    <w:rsid w:val="00343AF2"/>
    <w:rsid w:val="00343DBD"/>
    <w:rsid w:val="00343FE8"/>
    <w:rsid w:val="00344A3C"/>
    <w:rsid w:val="0034507D"/>
    <w:rsid w:val="00345277"/>
    <w:rsid w:val="003458D8"/>
    <w:rsid w:val="003459DC"/>
    <w:rsid w:val="00345E0E"/>
    <w:rsid w:val="00345F36"/>
    <w:rsid w:val="0034610F"/>
    <w:rsid w:val="00346116"/>
    <w:rsid w:val="003461D3"/>
    <w:rsid w:val="0034622F"/>
    <w:rsid w:val="003463DC"/>
    <w:rsid w:val="003464C9"/>
    <w:rsid w:val="00346659"/>
    <w:rsid w:val="00346701"/>
    <w:rsid w:val="00346707"/>
    <w:rsid w:val="00346B8B"/>
    <w:rsid w:val="003471D3"/>
    <w:rsid w:val="00347801"/>
    <w:rsid w:val="003478B6"/>
    <w:rsid w:val="00347DBB"/>
    <w:rsid w:val="00347F38"/>
    <w:rsid w:val="00350030"/>
    <w:rsid w:val="003501CF"/>
    <w:rsid w:val="00351351"/>
    <w:rsid w:val="00351394"/>
    <w:rsid w:val="003518A0"/>
    <w:rsid w:val="003519C3"/>
    <w:rsid w:val="00351AD0"/>
    <w:rsid w:val="00351B50"/>
    <w:rsid w:val="00351C09"/>
    <w:rsid w:val="00351E51"/>
    <w:rsid w:val="00351F50"/>
    <w:rsid w:val="00352146"/>
    <w:rsid w:val="0035277D"/>
    <w:rsid w:val="00352810"/>
    <w:rsid w:val="00352814"/>
    <w:rsid w:val="003528A9"/>
    <w:rsid w:val="00352AE2"/>
    <w:rsid w:val="00352D0B"/>
    <w:rsid w:val="00352D39"/>
    <w:rsid w:val="00352FCB"/>
    <w:rsid w:val="0035363B"/>
    <w:rsid w:val="00353BB3"/>
    <w:rsid w:val="00353C2F"/>
    <w:rsid w:val="003541BD"/>
    <w:rsid w:val="00354599"/>
    <w:rsid w:val="00354A8A"/>
    <w:rsid w:val="00354AB0"/>
    <w:rsid w:val="00354D5E"/>
    <w:rsid w:val="00354F02"/>
    <w:rsid w:val="00354F11"/>
    <w:rsid w:val="00355258"/>
    <w:rsid w:val="003555C8"/>
    <w:rsid w:val="00355B1E"/>
    <w:rsid w:val="0035630E"/>
    <w:rsid w:val="003564DA"/>
    <w:rsid w:val="003566C7"/>
    <w:rsid w:val="00356CAC"/>
    <w:rsid w:val="00357751"/>
    <w:rsid w:val="0035798B"/>
    <w:rsid w:val="00357C89"/>
    <w:rsid w:val="00357D40"/>
    <w:rsid w:val="003607C5"/>
    <w:rsid w:val="0036097D"/>
    <w:rsid w:val="003611FB"/>
    <w:rsid w:val="0036161F"/>
    <w:rsid w:val="00361631"/>
    <w:rsid w:val="003617D6"/>
    <w:rsid w:val="003624E4"/>
    <w:rsid w:val="003626D5"/>
    <w:rsid w:val="00362865"/>
    <w:rsid w:val="00363B2F"/>
    <w:rsid w:val="00363CA6"/>
    <w:rsid w:val="00363CBA"/>
    <w:rsid w:val="003644C8"/>
    <w:rsid w:val="003649E6"/>
    <w:rsid w:val="00364C94"/>
    <w:rsid w:val="003651CF"/>
    <w:rsid w:val="0036522F"/>
    <w:rsid w:val="003652D6"/>
    <w:rsid w:val="003655CE"/>
    <w:rsid w:val="00365737"/>
    <w:rsid w:val="00366C0F"/>
    <w:rsid w:val="0036777F"/>
    <w:rsid w:val="003679A9"/>
    <w:rsid w:val="00367A41"/>
    <w:rsid w:val="00367AFE"/>
    <w:rsid w:val="003701EC"/>
    <w:rsid w:val="003708A2"/>
    <w:rsid w:val="00370900"/>
    <w:rsid w:val="00370A46"/>
    <w:rsid w:val="00370AD4"/>
    <w:rsid w:val="00371150"/>
    <w:rsid w:val="00371497"/>
    <w:rsid w:val="00371C63"/>
    <w:rsid w:val="00371F08"/>
    <w:rsid w:val="00372339"/>
    <w:rsid w:val="00372588"/>
    <w:rsid w:val="003725E9"/>
    <w:rsid w:val="00372E26"/>
    <w:rsid w:val="00372EC4"/>
    <w:rsid w:val="0037304D"/>
    <w:rsid w:val="00373220"/>
    <w:rsid w:val="00373C50"/>
    <w:rsid w:val="00373DAE"/>
    <w:rsid w:val="00373DD6"/>
    <w:rsid w:val="0037410E"/>
    <w:rsid w:val="003745DA"/>
    <w:rsid w:val="0037463B"/>
    <w:rsid w:val="00374768"/>
    <w:rsid w:val="00374831"/>
    <w:rsid w:val="00374838"/>
    <w:rsid w:val="00374B04"/>
    <w:rsid w:val="00374B28"/>
    <w:rsid w:val="00375337"/>
    <w:rsid w:val="00375C1D"/>
    <w:rsid w:val="0037660C"/>
    <w:rsid w:val="00376768"/>
    <w:rsid w:val="00376CA0"/>
    <w:rsid w:val="00377113"/>
    <w:rsid w:val="003773F0"/>
    <w:rsid w:val="0037798F"/>
    <w:rsid w:val="00377B61"/>
    <w:rsid w:val="00377CFC"/>
    <w:rsid w:val="003802FA"/>
    <w:rsid w:val="00380527"/>
    <w:rsid w:val="00380613"/>
    <w:rsid w:val="00381B76"/>
    <w:rsid w:val="00381C3B"/>
    <w:rsid w:val="0038215B"/>
    <w:rsid w:val="003822FC"/>
    <w:rsid w:val="00382870"/>
    <w:rsid w:val="00382C90"/>
    <w:rsid w:val="00382FB2"/>
    <w:rsid w:val="00383017"/>
    <w:rsid w:val="003830A1"/>
    <w:rsid w:val="0038325C"/>
    <w:rsid w:val="00383589"/>
    <w:rsid w:val="0038393D"/>
    <w:rsid w:val="00383CC1"/>
    <w:rsid w:val="003842E3"/>
    <w:rsid w:val="00384375"/>
    <w:rsid w:val="00384B24"/>
    <w:rsid w:val="00384CA7"/>
    <w:rsid w:val="0038504F"/>
    <w:rsid w:val="00385437"/>
    <w:rsid w:val="003858FC"/>
    <w:rsid w:val="003859F1"/>
    <w:rsid w:val="003864CF"/>
    <w:rsid w:val="0038682E"/>
    <w:rsid w:val="00386B6D"/>
    <w:rsid w:val="003870EA"/>
    <w:rsid w:val="00387414"/>
    <w:rsid w:val="00387E19"/>
    <w:rsid w:val="00390064"/>
    <w:rsid w:val="003904D4"/>
    <w:rsid w:val="00390804"/>
    <w:rsid w:val="003908A7"/>
    <w:rsid w:val="00390B1A"/>
    <w:rsid w:val="00390D28"/>
    <w:rsid w:val="00390EE2"/>
    <w:rsid w:val="00391001"/>
    <w:rsid w:val="003913D6"/>
    <w:rsid w:val="00391655"/>
    <w:rsid w:val="00391C44"/>
    <w:rsid w:val="0039216D"/>
    <w:rsid w:val="00392423"/>
    <w:rsid w:val="003924BA"/>
    <w:rsid w:val="00392BAB"/>
    <w:rsid w:val="00393047"/>
    <w:rsid w:val="003930C8"/>
    <w:rsid w:val="00393344"/>
    <w:rsid w:val="003941C1"/>
    <w:rsid w:val="003943B3"/>
    <w:rsid w:val="0039445A"/>
    <w:rsid w:val="003944EC"/>
    <w:rsid w:val="00394762"/>
    <w:rsid w:val="003954E8"/>
    <w:rsid w:val="00395880"/>
    <w:rsid w:val="0039589E"/>
    <w:rsid w:val="003959B8"/>
    <w:rsid w:val="003959CC"/>
    <w:rsid w:val="00395AAE"/>
    <w:rsid w:val="00395C9E"/>
    <w:rsid w:val="00395FA4"/>
    <w:rsid w:val="00395FCD"/>
    <w:rsid w:val="00396105"/>
    <w:rsid w:val="00396850"/>
    <w:rsid w:val="0039703B"/>
    <w:rsid w:val="003974A4"/>
    <w:rsid w:val="003978AE"/>
    <w:rsid w:val="00397A6C"/>
    <w:rsid w:val="00397E35"/>
    <w:rsid w:val="00397E7E"/>
    <w:rsid w:val="003A007A"/>
    <w:rsid w:val="003A0317"/>
    <w:rsid w:val="003A0780"/>
    <w:rsid w:val="003A0B5E"/>
    <w:rsid w:val="003A0D30"/>
    <w:rsid w:val="003A152C"/>
    <w:rsid w:val="003A1BD8"/>
    <w:rsid w:val="003A1D2D"/>
    <w:rsid w:val="003A280D"/>
    <w:rsid w:val="003A3234"/>
    <w:rsid w:val="003A3D33"/>
    <w:rsid w:val="003A3F73"/>
    <w:rsid w:val="003A41A1"/>
    <w:rsid w:val="003A4AF5"/>
    <w:rsid w:val="003A4F62"/>
    <w:rsid w:val="003A5889"/>
    <w:rsid w:val="003A598C"/>
    <w:rsid w:val="003A59C0"/>
    <w:rsid w:val="003A5EF3"/>
    <w:rsid w:val="003A6E85"/>
    <w:rsid w:val="003A6F4F"/>
    <w:rsid w:val="003A6F89"/>
    <w:rsid w:val="003A711C"/>
    <w:rsid w:val="003A736C"/>
    <w:rsid w:val="003A7737"/>
    <w:rsid w:val="003A7B36"/>
    <w:rsid w:val="003B0854"/>
    <w:rsid w:val="003B0A01"/>
    <w:rsid w:val="003B0BB8"/>
    <w:rsid w:val="003B0CC7"/>
    <w:rsid w:val="003B15BE"/>
    <w:rsid w:val="003B1F07"/>
    <w:rsid w:val="003B2314"/>
    <w:rsid w:val="003B2A0C"/>
    <w:rsid w:val="003B2BF9"/>
    <w:rsid w:val="003B3160"/>
    <w:rsid w:val="003B367E"/>
    <w:rsid w:val="003B3813"/>
    <w:rsid w:val="003B3C2A"/>
    <w:rsid w:val="003B3F03"/>
    <w:rsid w:val="003B4023"/>
    <w:rsid w:val="003B417D"/>
    <w:rsid w:val="003B41D7"/>
    <w:rsid w:val="003B436C"/>
    <w:rsid w:val="003B462D"/>
    <w:rsid w:val="003B4912"/>
    <w:rsid w:val="003B4965"/>
    <w:rsid w:val="003B4A68"/>
    <w:rsid w:val="003B4DE2"/>
    <w:rsid w:val="003B50C8"/>
    <w:rsid w:val="003B532E"/>
    <w:rsid w:val="003B5421"/>
    <w:rsid w:val="003B54E1"/>
    <w:rsid w:val="003B5BA8"/>
    <w:rsid w:val="003B6885"/>
    <w:rsid w:val="003B6B77"/>
    <w:rsid w:val="003B6E3F"/>
    <w:rsid w:val="003B6F3D"/>
    <w:rsid w:val="003B7BAD"/>
    <w:rsid w:val="003B7E91"/>
    <w:rsid w:val="003C013B"/>
    <w:rsid w:val="003C0A18"/>
    <w:rsid w:val="003C0C63"/>
    <w:rsid w:val="003C1363"/>
    <w:rsid w:val="003C1466"/>
    <w:rsid w:val="003C177E"/>
    <w:rsid w:val="003C1D75"/>
    <w:rsid w:val="003C21BD"/>
    <w:rsid w:val="003C2200"/>
    <w:rsid w:val="003C241C"/>
    <w:rsid w:val="003C305D"/>
    <w:rsid w:val="003C382F"/>
    <w:rsid w:val="003C39AD"/>
    <w:rsid w:val="003C39DC"/>
    <w:rsid w:val="003C40DB"/>
    <w:rsid w:val="003C40F0"/>
    <w:rsid w:val="003C4297"/>
    <w:rsid w:val="003C433C"/>
    <w:rsid w:val="003C4506"/>
    <w:rsid w:val="003C4D93"/>
    <w:rsid w:val="003C4FA5"/>
    <w:rsid w:val="003C50E3"/>
    <w:rsid w:val="003C57B4"/>
    <w:rsid w:val="003C5E70"/>
    <w:rsid w:val="003C65C4"/>
    <w:rsid w:val="003C672B"/>
    <w:rsid w:val="003C6B5A"/>
    <w:rsid w:val="003C72A4"/>
    <w:rsid w:val="003C7583"/>
    <w:rsid w:val="003C7660"/>
    <w:rsid w:val="003C783F"/>
    <w:rsid w:val="003C7F74"/>
    <w:rsid w:val="003D0136"/>
    <w:rsid w:val="003D0264"/>
    <w:rsid w:val="003D0550"/>
    <w:rsid w:val="003D08FF"/>
    <w:rsid w:val="003D0A2A"/>
    <w:rsid w:val="003D0A45"/>
    <w:rsid w:val="003D0BD2"/>
    <w:rsid w:val="003D0F1B"/>
    <w:rsid w:val="003D0F59"/>
    <w:rsid w:val="003D1240"/>
    <w:rsid w:val="003D159B"/>
    <w:rsid w:val="003D1872"/>
    <w:rsid w:val="003D1F02"/>
    <w:rsid w:val="003D21BD"/>
    <w:rsid w:val="003D2470"/>
    <w:rsid w:val="003D24F1"/>
    <w:rsid w:val="003D278F"/>
    <w:rsid w:val="003D281E"/>
    <w:rsid w:val="003D28B1"/>
    <w:rsid w:val="003D296F"/>
    <w:rsid w:val="003D2F59"/>
    <w:rsid w:val="003D30CE"/>
    <w:rsid w:val="003D3B47"/>
    <w:rsid w:val="003D45AD"/>
    <w:rsid w:val="003D497A"/>
    <w:rsid w:val="003D51D7"/>
    <w:rsid w:val="003D609C"/>
    <w:rsid w:val="003D60AB"/>
    <w:rsid w:val="003D62C1"/>
    <w:rsid w:val="003D632D"/>
    <w:rsid w:val="003D68BB"/>
    <w:rsid w:val="003D73D0"/>
    <w:rsid w:val="003D77AF"/>
    <w:rsid w:val="003D77C4"/>
    <w:rsid w:val="003D780E"/>
    <w:rsid w:val="003D7B33"/>
    <w:rsid w:val="003E01DE"/>
    <w:rsid w:val="003E03A0"/>
    <w:rsid w:val="003E05E7"/>
    <w:rsid w:val="003E063C"/>
    <w:rsid w:val="003E1218"/>
    <w:rsid w:val="003E1255"/>
    <w:rsid w:val="003E1271"/>
    <w:rsid w:val="003E15A4"/>
    <w:rsid w:val="003E17F1"/>
    <w:rsid w:val="003E1F1E"/>
    <w:rsid w:val="003E312C"/>
    <w:rsid w:val="003E3563"/>
    <w:rsid w:val="003E3761"/>
    <w:rsid w:val="003E387A"/>
    <w:rsid w:val="003E38A5"/>
    <w:rsid w:val="003E38CE"/>
    <w:rsid w:val="003E3929"/>
    <w:rsid w:val="003E3B99"/>
    <w:rsid w:val="003E3EB5"/>
    <w:rsid w:val="003E4A9C"/>
    <w:rsid w:val="003E4D1D"/>
    <w:rsid w:val="003E5853"/>
    <w:rsid w:val="003E58AA"/>
    <w:rsid w:val="003E59EF"/>
    <w:rsid w:val="003E5F3A"/>
    <w:rsid w:val="003E616D"/>
    <w:rsid w:val="003E64B3"/>
    <w:rsid w:val="003E6E2C"/>
    <w:rsid w:val="003E7056"/>
    <w:rsid w:val="003E7646"/>
    <w:rsid w:val="003E789A"/>
    <w:rsid w:val="003E7A05"/>
    <w:rsid w:val="003E7A44"/>
    <w:rsid w:val="003E7A86"/>
    <w:rsid w:val="003E7D49"/>
    <w:rsid w:val="003E7DE3"/>
    <w:rsid w:val="003E7F94"/>
    <w:rsid w:val="003F00BF"/>
    <w:rsid w:val="003F03E3"/>
    <w:rsid w:val="003F05D2"/>
    <w:rsid w:val="003F0869"/>
    <w:rsid w:val="003F0987"/>
    <w:rsid w:val="003F0AF6"/>
    <w:rsid w:val="003F0F61"/>
    <w:rsid w:val="003F1318"/>
    <w:rsid w:val="003F1E44"/>
    <w:rsid w:val="003F23E3"/>
    <w:rsid w:val="003F34C5"/>
    <w:rsid w:val="003F35D4"/>
    <w:rsid w:val="003F38E2"/>
    <w:rsid w:val="003F39F8"/>
    <w:rsid w:val="003F3AB8"/>
    <w:rsid w:val="003F3E4E"/>
    <w:rsid w:val="003F49DA"/>
    <w:rsid w:val="003F4A3F"/>
    <w:rsid w:val="003F53F7"/>
    <w:rsid w:val="003F5774"/>
    <w:rsid w:val="003F6135"/>
    <w:rsid w:val="003F6242"/>
    <w:rsid w:val="003F6966"/>
    <w:rsid w:val="003F699D"/>
    <w:rsid w:val="003F69F3"/>
    <w:rsid w:val="003F6F38"/>
    <w:rsid w:val="003F7424"/>
    <w:rsid w:val="003F76D7"/>
    <w:rsid w:val="003F7912"/>
    <w:rsid w:val="003F7B67"/>
    <w:rsid w:val="00400046"/>
    <w:rsid w:val="0040004D"/>
    <w:rsid w:val="0040007D"/>
    <w:rsid w:val="00400103"/>
    <w:rsid w:val="00400452"/>
    <w:rsid w:val="00400F93"/>
    <w:rsid w:val="0040109B"/>
    <w:rsid w:val="0040110C"/>
    <w:rsid w:val="004013AA"/>
    <w:rsid w:val="0040155A"/>
    <w:rsid w:val="00401828"/>
    <w:rsid w:val="004019E5"/>
    <w:rsid w:val="00401A23"/>
    <w:rsid w:val="00401B10"/>
    <w:rsid w:val="00402265"/>
    <w:rsid w:val="004022FD"/>
    <w:rsid w:val="00402A58"/>
    <w:rsid w:val="00402CF8"/>
    <w:rsid w:val="00402D43"/>
    <w:rsid w:val="004031F6"/>
    <w:rsid w:val="004032BF"/>
    <w:rsid w:val="004034F8"/>
    <w:rsid w:val="0040371A"/>
    <w:rsid w:val="00403841"/>
    <w:rsid w:val="004038B7"/>
    <w:rsid w:val="00403978"/>
    <w:rsid w:val="00403FDC"/>
    <w:rsid w:val="004042ED"/>
    <w:rsid w:val="004044FF"/>
    <w:rsid w:val="0040484E"/>
    <w:rsid w:val="00404CEF"/>
    <w:rsid w:val="00405839"/>
    <w:rsid w:val="00405AA9"/>
    <w:rsid w:val="00406024"/>
    <w:rsid w:val="00406834"/>
    <w:rsid w:val="00406AA1"/>
    <w:rsid w:val="00406D0A"/>
    <w:rsid w:val="00406EF8"/>
    <w:rsid w:val="004070C9"/>
    <w:rsid w:val="004105BF"/>
    <w:rsid w:val="004106FF"/>
    <w:rsid w:val="00410711"/>
    <w:rsid w:val="00410D13"/>
    <w:rsid w:val="004112AC"/>
    <w:rsid w:val="0041140C"/>
    <w:rsid w:val="0041142E"/>
    <w:rsid w:val="004115FC"/>
    <w:rsid w:val="004121F5"/>
    <w:rsid w:val="0041295B"/>
    <w:rsid w:val="00412C1C"/>
    <w:rsid w:val="00412D02"/>
    <w:rsid w:val="00412F32"/>
    <w:rsid w:val="00413678"/>
    <w:rsid w:val="00413742"/>
    <w:rsid w:val="00413C52"/>
    <w:rsid w:val="00413F32"/>
    <w:rsid w:val="0041411F"/>
    <w:rsid w:val="00414348"/>
    <w:rsid w:val="0041459F"/>
    <w:rsid w:val="0041482A"/>
    <w:rsid w:val="004149A3"/>
    <w:rsid w:val="004149B7"/>
    <w:rsid w:val="00414D81"/>
    <w:rsid w:val="00415331"/>
    <w:rsid w:val="0041626E"/>
    <w:rsid w:val="004162B3"/>
    <w:rsid w:val="0041646F"/>
    <w:rsid w:val="004166D5"/>
    <w:rsid w:val="004170DE"/>
    <w:rsid w:val="0041783D"/>
    <w:rsid w:val="00417C5A"/>
    <w:rsid w:val="00417E9A"/>
    <w:rsid w:val="0042083B"/>
    <w:rsid w:val="00420AD5"/>
    <w:rsid w:val="00420B0A"/>
    <w:rsid w:val="00420CFA"/>
    <w:rsid w:val="004212BC"/>
    <w:rsid w:val="004216E8"/>
    <w:rsid w:val="00421C58"/>
    <w:rsid w:val="004226AA"/>
    <w:rsid w:val="00422F5B"/>
    <w:rsid w:val="004236F6"/>
    <w:rsid w:val="00423819"/>
    <w:rsid w:val="00423925"/>
    <w:rsid w:val="004243C7"/>
    <w:rsid w:val="00424814"/>
    <w:rsid w:val="00424E64"/>
    <w:rsid w:val="004251EC"/>
    <w:rsid w:val="004252F9"/>
    <w:rsid w:val="00425C92"/>
    <w:rsid w:val="00426160"/>
    <w:rsid w:val="004262ED"/>
    <w:rsid w:val="004263D3"/>
    <w:rsid w:val="00426444"/>
    <w:rsid w:val="004265BF"/>
    <w:rsid w:val="00426AD1"/>
    <w:rsid w:val="00426C12"/>
    <w:rsid w:val="00426D1F"/>
    <w:rsid w:val="00426F70"/>
    <w:rsid w:val="00427140"/>
    <w:rsid w:val="004275B3"/>
    <w:rsid w:val="00427CA5"/>
    <w:rsid w:val="00427FD5"/>
    <w:rsid w:val="0043000D"/>
    <w:rsid w:val="00430FEC"/>
    <w:rsid w:val="00431007"/>
    <w:rsid w:val="00432079"/>
    <w:rsid w:val="004320F8"/>
    <w:rsid w:val="0043246B"/>
    <w:rsid w:val="00433030"/>
    <w:rsid w:val="00433379"/>
    <w:rsid w:val="004333DD"/>
    <w:rsid w:val="0043343B"/>
    <w:rsid w:val="0043347C"/>
    <w:rsid w:val="00433880"/>
    <w:rsid w:val="0043423A"/>
    <w:rsid w:val="0043463F"/>
    <w:rsid w:val="00434939"/>
    <w:rsid w:val="00434D63"/>
    <w:rsid w:val="00434FCF"/>
    <w:rsid w:val="00435056"/>
    <w:rsid w:val="00435074"/>
    <w:rsid w:val="00435362"/>
    <w:rsid w:val="004354BF"/>
    <w:rsid w:val="004354CC"/>
    <w:rsid w:val="004355A0"/>
    <w:rsid w:val="004355FD"/>
    <w:rsid w:val="0043586E"/>
    <w:rsid w:val="00435DCF"/>
    <w:rsid w:val="00436C27"/>
    <w:rsid w:val="0043742B"/>
    <w:rsid w:val="00437621"/>
    <w:rsid w:val="0044092E"/>
    <w:rsid w:val="00440B2F"/>
    <w:rsid w:val="00440C40"/>
    <w:rsid w:val="00441C09"/>
    <w:rsid w:val="00441DD2"/>
    <w:rsid w:val="00442073"/>
    <w:rsid w:val="004422B7"/>
    <w:rsid w:val="0044258A"/>
    <w:rsid w:val="00442B95"/>
    <w:rsid w:val="004434D6"/>
    <w:rsid w:val="004435A0"/>
    <w:rsid w:val="0044390D"/>
    <w:rsid w:val="00443B51"/>
    <w:rsid w:val="00443F2F"/>
    <w:rsid w:val="0044402E"/>
    <w:rsid w:val="00444462"/>
    <w:rsid w:val="004445C0"/>
    <w:rsid w:val="00444842"/>
    <w:rsid w:val="0044498D"/>
    <w:rsid w:val="004451BE"/>
    <w:rsid w:val="004453F9"/>
    <w:rsid w:val="0044561D"/>
    <w:rsid w:val="00445FA8"/>
    <w:rsid w:val="00446092"/>
    <w:rsid w:val="004460D2"/>
    <w:rsid w:val="004464F2"/>
    <w:rsid w:val="004466A0"/>
    <w:rsid w:val="00446A8F"/>
    <w:rsid w:val="00446C77"/>
    <w:rsid w:val="00446D01"/>
    <w:rsid w:val="004472D4"/>
    <w:rsid w:val="004473BE"/>
    <w:rsid w:val="004477F8"/>
    <w:rsid w:val="00447EB1"/>
    <w:rsid w:val="00450243"/>
    <w:rsid w:val="004502A2"/>
    <w:rsid w:val="004509D0"/>
    <w:rsid w:val="00450E4B"/>
    <w:rsid w:val="00450F64"/>
    <w:rsid w:val="00451074"/>
    <w:rsid w:val="004510DC"/>
    <w:rsid w:val="00451852"/>
    <w:rsid w:val="004519A9"/>
    <w:rsid w:val="004519D3"/>
    <w:rsid w:val="00451C0F"/>
    <w:rsid w:val="004523B1"/>
    <w:rsid w:val="004524D5"/>
    <w:rsid w:val="0045287B"/>
    <w:rsid w:val="00452C93"/>
    <w:rsid w:val="00452EA7"/>
    <w:rsid w:val="00453094"/>
    <w:rsid w:val="0045334E"/>
    <w:rsid w:val="00453426"/>
    <w:rsid w:val="00453AC6"/>
    <w:rsid w:val="00453CE4"/>
    <w:rsid w:val="0045405B"/>
    <w:rsid w:val="0045409E"/>
    <w:rsid w:val="00454F1D"/>
    <w:rsid w:val="0045504F"/>
    <w:rsid w:val="004551B0"/>
    <w:rsid w:val="00455A56"/>
    <w:rsid w:val="00455A80"/>
    <w:rsid w:val="00455D36"/>
    <w:rsid w:val="00456311"/>
    <w:rsid w:val="00456593"/>
    <w:rsid w:val="00456601"/>
    <w:rsid w:val="00456FB2"/>
    <w:rsid w:val="00457478"/>
    <w:rsid w:val="00457902"/>
    <w:rsid w:val="00457A57"/>
    <w:rsid w:val="00457FDD"/>
    <w:rsid w:val="004601B9"/>
    <w:rsid w:val="004602A0"/>
    <w:rsid w:val="00460732"/>
    <w:rsid w:val="00461066"/>
    <w:rsid w:val="00461300"/>
    <w:rsid w:val="00461A8F"/>
    <w:rsid w:val="00461B9C"/>
    <w:rsid w:val="00461FDD"/>
    <w:rsid w:val="0046233D"/>
    <w:rsid w:val="004624C2"/>
    <w:rsid w:val="0046305C"/>
    <w:rsid w:val="00463405"/>
    <w:rsid w:val="00463590"/>
    <w:rsid w:val="00463C56"/>
    <w:rsid w:val="00463EF7"/>
    <w:rsid w:val="00464238"/>
    <w:rsid w:val="00464349"/>
    <w:rsid w:val="00464612"/>
    <w:rsid w:val="00465D09"/>
    <w:rsid w:val="00466003"/>
    <w:rsid w:val="00466260"/>
    <w:rsid w:val="00466D70"/>
    <w:rsid w:val="00466FBC"/>
    <w:rsid w:val="004670A1"/>
    <w:rsid w:val="004674F5"/>
    <w:rsid w:val="00467503"/>
    <w:rsid w:val="00467555"/>
    <w:rsid w:val="0046776E"/>
    <w:rsid w:val="004678D0"/>
    <w:rsid w:val="00467987"/>
    <w:rsid w:val="00467A5E"/>
    <w:rsid w:val="00467B3B"/>
    <w:rsid w:val="00470371"/>
    <w:rsid w:val="0047086C"/>
    <w:rsid w:val="004709A4"/>
    <w:rsid w:val="00470D8D"/>
    <w:rsid w:val="004710AC"/>
    <w:rsid w:val="00471165"/>
    <w:rsid w:val="00471A61"/>
    <w:rsid w:val="00471AAF"/>
    <w:rsid w:val="00471F64"/>
    <w:rsid w:val="00472409"/>
    <w:rsid w:val="0047247D"/>
    <w:rsid w:val="00472BA3"/>
    <w:rsid w:val="00472BFE"/>
    <w:rsid w:val="004733B7"/>
    <w:rsid w:val="004734B4"/>
    <w:rsid w:val="00473604"/>
    <w:rsid w:val="0047371B"/>
    <w:rsid w:val="00473C36"/>
    <w:rsid w:val="00474998"/>
    <w:rsid w:val="00474BF5"/>
    <w:rsid w:val="00474F3E"/>
    <w:rsid w:val="00475049"/>
    <w:rsid w:val="004750D4"/>
    <w:rsid w:val="00475196"/>
    <w:rsid w:val="00475377"/>
    <w:rsid w:val="004755FB"/>
    <w:rsid w:val="00475800"/>
    <w:rsid w:val="00475833"/>
    <w:rsid w:val="004758F2"/>
    <w:rsid w:val="00476411"/>
    <w:rsid w:val="004764C1"/>
    <w:rsid w:val="00477203"/>
    <w:rsid w:val="00477561"/>
    <w:rsid w:val="0047774F"/>
    <w:rsid w:val="004779A9"/>
    <w:rsid w:val="00477C14"/>
    <w:rsid w:val="004808E1"/>
    <w:rsid w:val="00480A0C"/>
    <w:rsid w:val="00480BF5"/>
    <w:rsid w:val="00480C80"/>
    <w:rsid w:val="00480F06"/>
    <w:rsid w:val="00481363"/>
    <w:rsid w:val="00481482"/>
    <w:rsid w:val="004818B7"/>
    <w:rsid w:val="00481C30"/>
    <w:rsid w:val="00481CB1"/>
    <w:rsid w:val="00481FDD"/>
    <w:rsid w:val="00482423"/>
    <w:rsid w:val="0048284C"/>
    <w:rsid w:val="00483BB3"/>
    <w:rsid w:val="00483D5D"/>
    <w:rsid w:val="00483E01"/>
    <w:rsid w:val="00484103"/>
    <w:rsid w:val="0048420C"/>
    <w:rsid w:val="004842FD"/>
    <w:rsid w:val="004844D2"/>
    <w:rsid w:val="004847EB"/>
    <w:rsid w:val="004847F7"/>
    <w:rsid w:val="00484C66"/>
    <w:rsid w:val="00484D82"/>
    <w:rsid w:val="00485074"/>
    <w:rsid w:val="004856F5"/>
    <w:rsid w:val="00485750"/>
    <w:rsid w:val="00485B5B"/>
    <w:rsid w:val="00485ED1"/>
    <w:rsid w:val="00485FD1"/>
    <w:rsid w:val="00486574"/>
    <w:rsid w:val="00486622"/>
    <w:rsid w:val="00486691"/>
    <w:rsid w:val="004866BC"/>
    <w:rsid w:val="00486D99"/>
    <w:rsid w:val="00486EFC"/>
    <w:rsid w:val="004874B7"/>
    <w:rsid w:val="004874EC"/>
    <w:rsid w:val="004875A0"/>
    <w:rsid w:val="004879B4"/>
    <w:rsid w:val="00487E89"/>
    <w:rsid w:val="0049012C"/>
    <w:rsid w:val="0049041C"/>
    <w:rsid w:val="00490DAB"/>
    <w:rsid w:val="004913A7"/>
    <w:rsid w:val="00491612"/>
    <w:rsid w:val="00491A80"/>
    <w:rsid w:val="00491C4F"/>
    <w:rsid w:val="0049201B"/>
    <w:rsid w:val="0049215F"/>
    <w:rsid w:val="00492248"/>
    <w:rsid w:val="00493237"/>
    <w:rsid w:val="00493465"/>
    <w:rsid w:val="0049394B"/>
    <w:rsid w:val="00494B9F"/>
    <w:rsid w:val="00494E2D"/>
    <w:rsid w:val="004951C5"/>
    <w:rsid w:val="004958AC"/>
    <w:rsid w:val="00495AEE"/>
    <w:rsid w:val="00495BE3"/>
    <w:rsid w:val="00495D90"/>
    <w:rsid w:val="00496142"/>
    <w:rsid w:val="004963E5"/>
    <w:rsid w:val="0049643E"/>
    <w:rsid w:val="004967FF"/>
    <w:rsid w:val="00496C11"/>
    <w:rsid w:val="00496DD1"/>
    <w:rsid w:val="0049757F"/>
    <w:rsid w:val="0049799C"/>
    <w:rsid w:val="004A08A8"/>
    <w:rsid w:val="004A0B2A"/>
    <w:rsid w:val="004A0CD4"/>
    <w:rsid w:val="004A1511"/>
    <w:rsid w:val="004A172F"/>
    <w:rsid w:val="004A1D23"/>
    <w:rsid w:val="004A23E7"/>
    <w:rsid w:val="004A28C9"/>
    <w:rsid w:val="004A2A84"/>
    <w:rsid w:val="004A2FED"/>
    <w:rsid w:val="004A3110"/>
    <w:rsid w:val="004A351E"/>
    <w:rsid w:val="004A38C2"/>
    <w:rsid w:val="004A3DBC"/>
    <w:rsid w:val="004A3F2D"/>
    <w:rsid w:val="004A4100"/>
    <w:rsid w:val="004A44BE"/>
    <w:rsid w:val="004A466B"/>
    <w:rsid w:val="004A46C6"/>
    <w:rsid w:val="004A47D7"/>
    <w:rsid w:val="004A5474"/>
    <w:rsid w:val="004A5489"/>
    <w:rsid w:val="004A5668"/>
    <w:rsid w:val="004A588A"/>
    <w:rsid w:val="004A5A85"/>
    <w:rsid w:val="004A60BD"/>
    <w:rsid w:val="004A615C"/>
    <w:rsid w:val="004A6212"/>
    <w:rsid w:val="004A6363"/>
    <w:rsid w:val="004A63B2"/>
    <w:rsid w:val="004A6535"/>
    <w:rsid w:val="004A67B7"/>
    <w:rsid w:val="004A67D9"/>
    <w:rsid w:val="004A68A7"/>
    <w:rsid w:val="004A7455"/>
    <w:rsid w:val="004A75BB"/>
    <w:rsid w:val="004A7B3E"/>
    <w:rsid w:val="004A7F18"/>
    <w:rsid w:val="004B0397"/>
    <w:rsid w:val="004B0744"/>
    <w:rsid w:val="004B0840"/>
    <w:rsid w:val="004B130D"/>
    <w:rsid w:val="004B16E6"/>
    <w:rsid w:val="004B1E2B"/>
    <w:rsid w:val="004B2099"/>
    <w:rsid w:val="004B2286"/>
    <w:rsid w:val="004B2399"/>
    <w:rsid w:val="004B26FA"/>
    <w:rsid w:val="004B287C"/>
    <w:rsid w:val="004B298D"/>
    <w:rsid w:val="004B2ABD"/>
    <w:rsid w:val="004B2B96"/>
    <w:rsid w:val="004B2F75"/>
    <w:rsid w:val="004B307A"/>
    <w:rsid w:val="004B32E5"/>
    <w:rsid w:val="004B3373"/>
    <w:rsid w:val="004B3439"/>
    <w:rsid w:val="004B3852"/>
    <w:rsid w:val="004B3BE9"/>
    <w:rsid w:val="004B3C43"/>
    <w:rsid w:val="004B3CAE"/>
    <w:rsid w:val="004B3F1B"/>
    <w:rsid w:val="004B3F59"/>
    <w:rsid w:val="004B469E"/>
    <w:rsid w:val="004B471B"/>
    <w:rsid w:val="004B4933"/>
    <w:rsid w:val="004B4A85"/>
    <w:rsid w:val="004B5742"/>
    <w:rsid w:val="004B58E1"/>
    <w:rsid w:val="004B593D"/>
    <w:rsid w:val="004B5AC9"/>
    <w:rsid w:val="004B666D"/>
    <w:rsid w:val="004B6CEC"/>
    <w:rsid w:val="004B7037"/>
    <w:rsid w:val="004B7DD3"/>
    <w:rsid w:val="004B7EDB"/>
    <w:rsid w:val="004C0A0F"/>
    <w:rsid w:val="004C0B85"/>
    <w:rsid w:val="004C0BF5"/>
    <w:rsid w:val="004C0D90"/>
    <w:rsid w:val="004C0DA0"/>
    <w:rsid w:val="004C108C"/>
    <w:rsid w:val="004C1201"/>
    <w:rsid w:val="004C16D9"/>
    <w:rsid w:val="004C1EB2"/>
    <w:rsid w:val="004C2C2A"/>
    <w:rsid w:val="004C34A8"/>
    <w:rsid w:val="004C3A55"/>
    <w:rsid w:val="004C40F6"/>
    <w:rsid w:val="004C43A9"/>
    <w:rsid w:val="004C496B"/>
    <w:rsid w:val="004C4D55"/>
    <w:rsid w:val="004C57CC"/>
    <w:rsid w:val="004C5B75"/>
    <w:rsid w:val="004C5BE9"/>
    <w:rsid w:val="004C6232"/>
    <w:rsid w:val="004C6596"/>
    <w:rsid w:val="004C66C9"/>
    <w:rsid w:val="004C6EDA"/>
    <w:rsid w:val="004C7601"/>
    <w:rsid w:val="004C7A4B"/>
    <w:rsid w:val="004C7ED5"/>
    <w:rsid w:val="004C7F6B"/>
    <w:rsid w:val="004D0174"/>
    <w:rsid w:val="004D0652"/>
    <w:rsid w:val="004D095D"/>
    <w:rsid w:val="004D12A9"/>
    <w:rsid w:val="004D171A"/>
    <w:rsid w:val="004D1A3C"/>
    <w:rsid w:val="004D25AD"/>
    <w:rsid w:val="004D2AC1"/>
    <w:rsid w:val="004D3444"/>
    <w:rsid w:val="004D3607"/>
    <w:rsid w:val="004D38ED"/>
    <w:rsid w:val="004D3BC9"/>
    <w:rsid w:val="004D3EAD"/>
    <w:rsid w:val="004D3F25"/>
    <w:rsid w:val="004D4137"/>
    <w:rsid w:val="004D4483"/>
    <w:rsid w:val="004D4594"/>
    <w:rsid w:val="004D4A39"/>
    <w:rsid w:val="004D4BBC"/>
    <w:rsid w:val="004D4FF8"/>
    <w:rsid w:val="004D508F"/>
    <w:rsid w:val="004D538E"/>
    <w:rsid w:val="004D5480"/>
    <w:rsid w:val="004D57A5"/>
    <w:rsid w:val="004D5CE2"/>
    <w:rsid w:val="004D5DB6"/>
    <w:rsid w:val="004D5E34"/>
    <w:rsid w:val="004D63A9"/>
    <w:rsid w:val="004D6BAC"/>
    <w:rsid w:val="004D6D49"/>
    <w:rsid w:val="004D6EF2"/>
    <w:rsid w:val="004D7457"/>
    <w:rsid w:val="004D77F5"/>
    <w:rsid w:val="004D7899"/>
    <w:rsid w:val="004D794F"/>
    <w:rsid w:val="004D7AD3"/>
    <w:rsid w:val="004D7CFC"/>
    <w:rsid w:val="004D7D76"/>
    <w:rsid w:val="004D7EFD"/>
    <w:rsid w:val="004E00F3"/>
    <w:rsid w:val="004E0625"/>
    <w:rsid w:val="004E09CD"/>
    <w:rsid w:val="004E1CC4"/>
    <w:rsid w:val="004E25CD"/>
    <w:rsid w:val="004E25E5"/>
    <w:rsid w:val="004E266D"/>
    <w:rsid w:val="004E2AE0"/>
    <w:rsid w:val="004E2AE1"/>
    <w:rsid w:val="004E2CE2"/>
    <w:rsid w:val="004E3359"/>
    <w:rsid w:val="004E3462"/>
    <w:rsid w:val="004E387C"/>
    <w:rsid w:val="004E3911"/>
    <w:rsid w:val="004E3C8D"/>
    <w:rsid w:val="004E4591"/>
    <w:rsid w:val="004E4F10"/>
    <w:rsid w:val="004E513C"/>
    <w:rsid w:val="004E52E0"/>
    <w:rsid w:val="004E60D8"/>
    <w:rsid w:val="004E6434"/>
    <w:rsid w:val="004E6864"/>
    <w:rsid w:val="004E6987"/>
    <w:rsid w:val="004E6D02"/>
    <w:rsid w:val="004E76B2"/>
    <w:rsid w:val="004E7847"/>
    <w:rsid w:val="004F05BF"/>
    <w:rsid w:val="004F0901"/>
    <w:rsid w:val="004F0AD2"/>
    <w:rsid w:val="004F1683"/>
    <w:rsid w:val="004F173E"/>
    <w:rsid w:val="004F181B"/>
    <w:rsid w:val="004F20D3"/>
    <w:rsid w:val="004F20E5"/>
    <w:rsid w:val="004F2DA1"/>
    <w:rsid w:val="004F2EF9"/>
    <w:rsid w:val="004F2F2C"/>
    <w:rsid w:val="004F330F"/>
    <w:rsid w:val="004F3527"/>
    <w:rsid w:val="004F36FA"/>
    <w:rsid w:val="004F3B34"/>
    <w:rsid w:val="004F3C0B"/>
    <w:rsid w:val="004F3E43"/>
    <w:rsid w:val="004F3EFD"/>
    <w:rsid w:val="004F4338"/>
    <w:rsid w:val="004F4394"/>
    <w:rsid w:val="004F58B3"/>
    <w:rsid w:val="004F5C25"/>
    <w:rsid w:val="004F5C3C"/>
    <w:rsid w:val="004F5CBB"/>
    <w:rsid w:val="004F5CF8"/>
    <w:rsid w:val="004F6530"/>
    <w:rsid w:val="004F6DC5"/>
    <w:rsid w:val="004F73F1"/>
    <w:rsid w:val="004F7671"/>
    <w:rsid w:val="004F7DDA"/>
    <w:rsid w:val="004F7FEE"/>
    <w:rsid w:val="005000C3"/>
    <w:rsid w:val="005002EC"/>
    <w:rsid w:val="00500819"/>
    <w:rsid w:val="005013E1"/>
    <w:rsid w:val="00501AF1"/>
    <w:rsid w:val="00501CBF"/>
    <w:rsid w:val="00501DC8"/>
    <w:rsid w:val="00501E91"/>
    <w:rsid w:val="0050290C"/>
    <w:rsid w:val="00502DF2"/>
    <w:rsid w:val="00502E08"/>
    <w:rsid w:val="00502E9C"/>
    <w:rsid w:val="00502F01"/>
    <w:rsid w:val="00503485"/>
    <w:rsid w:val="005037BE"/>
    <w:rsid w:val="00503FFF"/>
    <w:rsid w:val="005041AE"/>
    <w:rsid w:val="00504632"/>
    <w:rsid w:val="0050463C"/>
    <w:rsid w:val="00504DB1"/>
    <w:rsid w:val="00505123"/>
    <w:rsid w:val="005051AE"/>
    <w:rsid w:val="00505345"/>
    <w:rsid w:val="00505B39"/>
    <w:rsid w:val="00505ED1"/>
    <w:rsid w:val="00505FDB"/>
    <w:rsid w:val="005062F7"/>
    <w:rsid w:val="00506492"/>
    <w:rsid w:val="00506E5D"/>
    <w:rsid w:val="005072D1"/>
    <w:rsid w:val="005076B3"/>
    <w:rsid w:val="00507C88"/>
    <w:rsid w:val="00507E1A"/>
    <w:rsid w:val="00510641"/>
    <w:rsid w:val="00510B73"/>
    <w:rsid w:val="00510CBD"/>
    <w:rsid w:val="005113D7"/>
    <w:rsid w:val="00511651"/>
    <w:rsid w:val="00511672"/>
    <w:rsid w:val="00511AA0"/>
    <w:rsid w:val="00511D4A"/>
    <w:rsid w:val="00511F7F"/>
    <w:rsid w:val="0051222F"/>
    <w:rsid w:val="00513ACC"/>
    <w:rsid w:val="00513AD8"/>
    <w:rsid w:val="00513D6C"/>
    <w:rsid w:val="00513EFC"/>
    <w:rsid w:val="00513F97"/>
    <w:rsid w:val="005140B4"/>
    <w:rsid w:val="0051482B"/>
    <w:rsid w:val="00514AB6"/>
    <w:rsid w:val="0051502F"/>
    <w:rsid w:val="00515519"/>
    <w:rsid w:val="00515A58"/>
    <w:rsid w:val="00516051"/>
    <w:rsid w:val="005160C4"/>
    <w:rsid w:val="00516576"/>
    <w:rsid w:val="00516595"/>
    <w:rsid w:val="00516C63"/>
    <w:rsid w:val="00517A0E"/>
    <w:rsid w:val="00517B7F"/>
    <w:rsid w:val="00517E97"/>
    <w:rsid w:val="00520626"/>
    <w:rsid w:val="00520F41"/>
    <w:rsid w:val="00521C2E"/>
    <w:rsid w:val="00521D98"/>
    <w:rsid w:val="00521DF0"/>
    <w:rsid w:val="00521EBF"/>
    <w:rsid w:val="00522048"/>
    <w:rsid w:val="0052234D"/>
    <w:rsid w:val="00522655"/>
    <w:rsid w:val="0052280C"/>
    <w:rsid w:val="00522833"/>
    <w:rsid w:val="0052284A"/>
    <w:rsid w:val="0052290F"/>
    <w:rsid w:val="00522C56"/>
    <w:rsid w:val="00522E19"/>
    <w:rsid w:val="00523681"/>
    <w:rsid w:val="005236A5"/>
    <w:rsid w:val="0052410C"/>
    <w:rsid w:val="005241E5"/>
    <w:rsid w:val="005242B6"/>
    <w:rsid w:val="005244C3"/>
    <w:rsid w:val="005245AD"/>
    <w:rsid w:val="00524795"/>
    <w:rsid w:val="0052494B"/>
    <w:rsid w:val="00524977"/>
    <w:rsid w:val="00524BF6"/>
    <w:rsid w:val="00524E80"/>
    <w:rsid w:val="0052502E"/>
    <w:rsid w:val="0052524D"/>
    <w:rsid w:val="005255A2"/>
    <w:rsid w:val="00525B62"/>
    <w:rsid w:val="00525C8F"/>
    <w:rsid w:val="0052625D"/>
    <w:rsid w:val="005266F4"/>
    <w:rsid w:val="0052697F"/>
    <w:rsid w:val="00527074"/>
    <w:rsid w:val="00527B34"/>
    <w:rsid w:val="00527B3E"/>
    <w:rsid w:val="00530315"/>
    <w:rsid w:val="00530B8D"/>
    <w:rsid w:val="0053100A"/>
    <w:rsid w:val="0053115A"/>
    <w:rsid w:val="0053133D"/>
    <w:rsid w:val="00532279"/>
    <w:rsid w:val="00532475"/>
    <w:rsid w:val="00532B7A"/>
    <w:rsid w:val="00532D52"/>
    <w:rsid w:val="00532E18"/>
    <w:rsid w:val="005334A7"/>
    <w:rsid w:val="005338FC"/>
    <w:rsid w:val="005340A3"/>
    <w:rsid w:val="0053446B"/>
    <w:rsid w:val="00534590"/>
    <w:rsid w:val="00534956"/>
    <w:rsid w:val="005349B4"/>
    <w:rsid w:val="00534A75"/>
    <w:rsid w:val="00534DB4"/>
    <w:rsid w:val="00534FB3"/>
    <w:rsid w:val="0053510F"/>
    <w:rsid w:val="0053511D"/>
    <w:rsid w:val="00535778"/>
    <w:rsid w:val="0053577B"/>
    <w:rsid w:val="0053582D"/>
    <w:rsid w:val="00535A1A"/>
    <w:rsid w:val="00535B8E"/>
    <w:rsid w:val="005374CC"/>
    <w:rsid w:val="0053762A"/>
    <w:rsid w:val="00540122"/>
    <w:rsid w:val="005403DD"/>
    <w:rsid w:val="0054041F"/>
    <w:rsid w:val="00540703"/>
    <w:rsid w:val="00540FD6"/>
    <w:rsid w:val="005410F6"/>
    <w:rsid w:val="00541301"/>
    <w:rsid w:val="005415C8"/>
    <w:rsid w:val="00541625"/>
    <w:rsid w:val="00541672"/>
    <w:rsid w:val="005417BB"/>
    <w:rsid w:val="00541C6D"/>
    <w:rsid w:val="00541FAC"/>
    <w:rsid w:val="00542C04"/>
    <w:rsid w:val="00543CA7"/>
    <w:rsid w:val="00544966"/>
    <w:rsid w:val="00544E1A"/>
    <w:rsid w:val="00544F33"/>
    <w:rsid w:val="00545022"/>
    <w:rsid w:val="00545066"/>
    <w:rsid w:val="00545348"/>
    <w:rsid w:val="00545FB5"/>
    <w:rsid w:val="00545FEE"/>
    <w:rsid w:val="00546561"/>
    <w:rsid w:val="00546879"/>
    <w:rsid w:val="00546D1E"/>
    <w:rsid w:val="00547206"/>
    <w:rsid w:val="0054763F"/>
    <w:rsid w:val="00547AB5"/>
    <w:rsid w:val="00547F78"/>
    <w:rsid w:val="00550E59"/>
    <w:rsid w:val="00551947"/>
    <w:rsid w:val="00552063"/>
    <w:rsid w:val="005522BC"/>
    <w:rsid w:val="00552385"/>
    <w:rsid w:val="00552630"/>
    <w:rsid w:val="00552B7F"/>
    <w:rsid w:val="00552FF3"/>
    <w:rsid w:val="00553384"/>
    <w:rsid w:val="005535E1"/>
    <w:rsid w:val="00553A3D"/>
    <w:rsid w:val="00553A64"/>
    <w:rsid w:val="00553D14"/>
    <w:rsid w:val="00554515"/>
    <w:rsid w:val="005547F8"/>
    <w:rsid w:val="0055488D"/>
    <w:rsid w:val="00554965"/>
    <w:rsid w:val="005549B1"/>
    <w:rsid w:val="00554C48"/>
    <w:rsid w:val="00554EB9"/>
    <w:rsid w:val="00554F54"/>
    <w:rsid w:val="0055516D"/>
    <w:rsid w:val="0055526B"/>
    <w:rsid w:val="005552BA"/>
    <w:rsid w:val="0055577D"/>
    <w:rsid w:val="005557F5"/>
    <w:rsid w:val="00555E5E"/>
    <w:rsid w:val="00556ECA"/>
    <w:rsid w:val="00556F05"/>
    <w:rsid w:val="00556F27"/>
    <w:rsid w:val="00557E61"/>
    <w:rsid w:val="00560037"/>
    <w:rsid w:val="005608CE"/>
    <w:rsid w:val="00560DF1"/>
    <w:rsid w:val="00560DFF"/>
    <w:rsid w:val="005611A7"/>
    <w:rsid w:val="005611A9"/>
    <w:rsid w:val="0056128C"/>
    <w:rsid w:val="0056130D"/>
    <w:rsid w:val="00561371"/>
    <w:rsid w:val="00561B65"/>
    <w:rsid w:val="00561E61"/>
    <w:rsid w:val="00562053"/>
    <w:rsid w:val="0056215A"/>
    <w:rsid w:val="00562507"/>
    <w:rsid w:val="0056320E"/>
    <w:rsid w:val="00563571"/>
    <w:rsid w:val="00563621"/>
    <w:rsid w:val="00563A85"/>
    <w:rsid w:val="00564452"/>
    <w:rsid w:val="00564630"/>
    <w:rsid w:val="00564C76"/>
    <w:rsid w:val="00564D1E"/>
    <w:rsid w:val="005650E1"/>
    <w:rsid w:val="00565182"/>
    <w:rsid w:val="005651E5"/>
    <w:rsid w:val="00565331"/>
    <w:rsid w:val="00565395"/>
    <w:rsid w:val="00565F4D"/>
    <w:rsid w:val="005664C3"/>
    <w:rsid w:val="0056675E"/>
    <w:rsid w:val="00566EDE"/>
    <w:rsid w:val="005673A0"/>
    <w:rsid w:val="00567788"/>
    <w:rsid w:val="00567CAB"/>
    <w:rsid w:val="00567D8E"/>
    <w:rsid w:val="00570091"/>
    <w:rsid w:val="005700AE"/>
    <w:rsid w:val="005701D7"/>
    <w:rsid w:val="0057022F"/>
    <w:rsid w:val="00570252"/>
    <w:rsid w:val="00570481"/>
    <w:rsid w:val="0057053D"/>
    <w:rsid w:val="00570724"/>
    <w:rsid w:val="00570BE5"/>
    <w:rsid w:val="00570BF1"/>
    <w:rsid w:val="00570E9B"/>
    <w:rsid w:val="00570F5B"/>
    <w:rsid w:val="00571388"/>
    <w:rsid w:val="00571679"/>
    <w:rsid w:val="00571B22"/>
    <w:rsid w:val="00571D05"/>
    <w:rsid w:val="00571E00"/>
    <w:rsid w:val="00571FE1"/>
    <w:rsid w:val="0057262B"/>
    <w:rsid w:val="005728E8"/>
    <w:rsid w:val="00572E08"/>
    <w:rsid w:val="00573086"/>
    <w:rsid w:val="0057316A"/>
    <w:rsid w:val="005733FF"/>
    <w:rsid w:val="00573488"/>
    <w:rsid w:val="00573772"/>
    <w:rsid w:val="0057381F"/>
    <w:rsid w:val="005739B8"/>
    <w:rsid w:val="00573CF7"/>
    <w:rsid w:val="005749F6"/>
    <w:rsid w:val="00574A02"/>
    <w:rsid w:val="00574ADF"/>
    <w:rsid w:val="0057510E"/>
    <w:rsid w:val="00575181"/>
    <w:rsid w:val="005752EC"/>
    <w:rsid w:val="00576028"/>
    <w:rsid w:val="00576274"/>
    <w:rsid w:val="005763F4"/>
    <w:rsid w:val="00576575"/>
    <w:rsid w:val="0057680C"/>
    <w:rsid w:val="00576FCB"/>
    <w:rsid w:val="00576FDE"/>
    <w:rsid w:val="00577224"/>
    <w:rsid w:val="00577395"/>
    <w:rsid w:val="005777CA"/>
    <w:rsid w:val="00577F0A"/>
    <w:rsid w:val="00581C3D"/>
    <w:rsid w:val="00582486"/>
    <w:rsid w:val="00582E9E"/>
    <w:rsid w:val="00582FF7"/>
    <w:rsid w:val="00583979"/>
    <w:rsid w:val="00583DD5"/>
    <w:rsid w:val="00583EBF"/>
    <w:rsid w:val="00584086"/>
    <w:rsid w:val="00584171"/>
    <w:rsid w:val="00584440"/>
    <w:rsid w:val="00584CC3"/>
    <w:rsid w:val="00585192"/>
    <w:rsid w:val="005859C4"/>
    <w:rsid w:val="00585BEC"/>
    <w:rsid w:val="005863D7"/>
    <w:rsid w:val="00586C61"/>
    <w:rsid w:val="0058765C"/>
    <w:rsid w:val="0059068D"/>
    <w:rsid w:val="00590EF0"/>
    <w:rsid w:val="00591197"/>
    <w:rsid w:val="005914BE"/>
    <w:rsid w:val="00591A61"/>
    <w:rsid w:val="00591ED6"/>
    <w:rsid w:val="00592C27"/>
    <w:rsid w:val="00592F77"/>
    <w:rsid w:val="0059370E"/>
    <w:rsid w:val="00593783"/>
    <w:rsid w:val="00593C7E"/>
    <w:rsid w:val="005942EC"/>
    <w:rsid w:val="0059433D"/>
    <w:rsid w:val="005943B7"/>
    <w:rsid w:val="00594729"/>
    <w:rsid w:val="00594797"/>
    <w:rsid w:val="00594820"/>
    <w:rsid w:val="00594D92"/>
    <w:rsid w:val="00594F83"/>
    <w:rsid w:val="005957BA"/>
    <w:rsid w:val="00595CA0"/>
    <w:rsid w:val="005962A2"/>
    <w:rsid w:val="005965B4"/>
    <w:rsid w:val="00596A8B"/>
    <w:rsid w:val="00596A92"/>
    <w:rsid w:val="00596C00"/>
    <w:rsid w:val="00596C3B"/>
    <w:rsid w:val="00596D7E"/>
    <w:rsid w:val="00596D82"/>
    <w:rsid w:val="00597436"/>
    <w:rsid w:val="00597B63"/>
    <w:rsid w:val="00597EF6"/>
    <w:rsid w:val="005A03D6"/>
    <w:rsid w:val="005A062A"/>
    <w:rsid w:val="005A0AFE"/>
    <w:rsid w:val="005A0D87"/>
    <w:rsid w:val="005A12F2"/>
    <w:rsid w:val="005A183D"/>
    <w:rsid w:val="005A193A"/>
    <w:rsid w:val="005A1A18"/>
    <w:rsid w:val="005A273B"/>
    <w:rsid w:val="005A2E74"/>
    <w:rsid w:val="005A3050"/>
    <w:rsid w:val="005A316E"/>
    <w:rsid w:val="005A38A5"/>
    <w:rsid w:val="005A4C1C"/>
    <w:rsid w:val="005A4D54"/>
    <w:rsid w:val="005A4E11"/>
    <w:rsid w:val="005A4FCA"/>
    <w:rsid w:val="005A5599"/>
    <w:rsid w:val="005A5604"/>
    <w:rsid w:val="005A598A"/>
    <w:rsid w:val="005A5A0D"/>
    <w:rsid w:val="005A5D1F"/>
    <w:rsid w:val="005A5D39"/>
    <w:rsid w:val="005A6983"/>
    <w:rsid w:val="005A7544"/>
    <w:rsid w:val="005A7FDA"/>
    <w:rsid w:val="005B0092"/>
    <w:rsid w:val="005B03D0"/>
    <w:rsid w:val="005B06CA"/>
    <w:rsid w:val="005B086B"/>
    <w:rsid w:val="005B1190"/>
    <w:rsid w:val="005B16CA"/>
    <w:rsid w:val="005B1BAE"/>
    <w:rsid w:val="005B22BC"/>
    <w:rsid w:val="005B2710"/>
    <w:rsid w:val="005B287D"/>
    <w:rsid w:val="005B2986"/>
    <w:rsid w:val="005B2BC9"/>
    <w:rsid w:val="005B2D13"/>
    <w:rsid w:val="005B2FD7"/>
    <w:rsid w:val="005B3069"/>
    <w:rsid w:val="005B32FB"/>
    <w:rsid w:val="005B34A0"/>
    <w:rsid w:val="005B3FBD"/>
    <w:rsid w:val="005B4243"/>
    <w:rsid w:val="005B46B2"/>
    <w:rsid w:val="005B4CAF"/>
    <w:rsid w:val="005B4E09"/>
    <w:rsid w:val="005B50DC"/>
    <w:rsid w:val="005B5558"/>
    <w:rsid w:val="005B55E8"/>
    <w:rsid w:val="005B5784"/>
    <w:rsid w:val="005B59D0"/>
    <w:rsid w:val="005B5A12"/>
    <w:rsid w:val="005B612D"/>
    <w:rsid w:val="005B69AC"/>
    <w:rsid w:val="005B69C4"/>
    <w:rsid w:val="005B6D03"/>
    <w:rsid w:val="005B6D5A"/>
    <w:rsid w:val="005B6E2E"/>
    <w:rsid w:val="005B6F3F"/>
    <w:rsid w:val="005B6FFC"/>
    <w:rsid w:val="005B71DC"/>
    <w:rsid w:val="005B740F"/>
    <w:rsid w:val="005B7454"/>
    <w:rsid w:val="005B7504"/>
    <w:rsid w:val="005B7887"/>
    <w:rsid w:val="005B7902"/>
    <w:rsid w:val="005B7981"/>
    <w:rsid w:val="005B79E2"/>
    <w:rsid w:val="005B7DC2"/>
    <w:rsid w:val="005B7F9B"/>
    <w:rsid w:val="005C0116"/>
    <w:rsid w:val="005C0162"/>
    <w:rsid w:val="005C01DB"/>
    <w:rsid w:val="005C082F"/>
    <w:rsid w:val="005C090D"/>
    <w:rsid w:val="005C0BB2"/>
    <w:rsid w:val="005C0C85"/>
    <w:rsid w:val="005C1D83"/>
    <w:rsid w:val="005C22C7"/>
    <w:rsid w:val="005C2384"/>
    <w:rsid w:val="005C28E6"/>
    <w:rsid w:val="005C2AED"/>
    <w:rsid w:val="005C2AFE"/>
    <w:rsid w:val="005C2CB9"/>
    <w:rsid w:val="005C30C1"/>
    <w:rsid w:val="005C3464"/>
    <w:rsid w:val="005C3A19"/>
    <w:rsid w:val="005C3F17"/>
    <w:rsid w:val="005C4038"/>
    <w:rsid w:val="005C4543"/>
    <w:rsid w:val="005C493C"/>
    <w:rsid w:val="005C56D4"/>
    <w:rsid w:val="005C5DD2"/>
    <w:rsid w:val="005C5EAC"/>
    <w:rsid w:val="005C5F34"/>
    <w:rsid w:val="005C631C"/>
    <w:rsid w:val="005C79C9"/>
    <w:rsid w:val="005C7C3C"/>
    <w:rsid w:val="005C7EA9"/>
    <w:rsid w:val="005D016B"/>
    <w:rsid w:val="005D0280"/>
    <w:rsid w:val="005D093B"/>
    <w:rsid w:val="005D0F1E"/>
    <w:rsid w:val="005D15C7"/>
    <w:rsid w:val="005D16DA"/>
    <w:rsid w:val="005D1BF3"/>
    <w:rsid w:val="005D1F3D"/>
    <w:rsid w:val="005D237E"/>
    <w:rsid w:val="005D280A"/>
    <w:rsid w:val="005D2881"/>
    <w:rsid w:val="005D2D87"/>
    <w:rsid w:val="005D304F"/>
    <w:rsid w:val="005D3F3E"/>
    <w:rsid w:val="005D416A"/>
    <w:rsid w:val="005D4782"/>
    <w:rsid w:val="005D4787"/>
    <w:rsid w:val="005D4E7A"/>
    <w:rsid w:val="005D54CB"/>
    <w:rsid w:val="005D5FE6"/>
    <w:rsid w:val="005D62F6"/>
    <w:rsid w:val="005D662C"/>
    <w:rsid w:val="005D672B"/>
    <w:rsid w:val="005D6A15"/>
    <w:rsid w:val="005D7038"/>
    <w:rsid w:val="005D70A3"/>
    <w:rsid w:val="005D7440"/>
    <w:rsid w:val="005D7604"/>
    <w:rsid w:val="005D7814"/>
    <w:rsid w:val="005D7A35"/>
    <w:rsid w:val="005D7B5B"/>
    <w:rsid w:val="005D7C69"/>
    <w:rsid w:val="005E0086"/>
    <w:rsid w:val="005E00BC"/>
    <w:rsid w:val="005E09E8"/>
    <w:rsid w:val="005E0EA9"/>
    <w:rsid w:val="005E1494"/>
    <w:rsid w:val="005E1681"/>
    <w:rsid w:val="005E1C89"/>
    <w:rsid w:val="005E2288"/>
    <w:rsid w:val="005E28ED"/>
    <w:rsid w:val="005E2A1C"/>
    <w:rsid w:val="005E2DDB"/>
    <w:rsid w:val="005E32BE"/>
    <w:rsid w:val="005E336A"/>
    <w:rsid w:val="005E3E48"/>
    <w:rsid w:val="005E3EDA"/>
    <w:rsid w:val="005E4612"/>
    <w:rsid w:val="005E48A1"/>
    <w:rsid w:val="005E4939"/>
    <w:rsid w:val="005E4B31"/>
    <w:rsid w:val="005E4C3F"/>
    <w:rsid w:val="005E4E07"/>
    <w:rsid w:val="005E4F82"/>
    <w:rsid w:val="005E506A"/>
    <w:rsid w:val="005E5492"/>
    <w:rsid w:val="005E589B"/>
    <w:rsid w:val="005E5B18"/>
    <w:rsid w:val="005E5D8C"/>
    <w:rsid w:val="005E5FA9"/>
    <w:rsid w:val="005E602B"/>
    <w:rsid w:val="005E60DC"/>
    <w:rsid w:val="005E6347"/>
    <w:rsid w:val="005E6A31"/>
    <w:rsid w:val="005E706C"/>
    <w:rsid w:val="005E717B"/>
    <w:rsid w:val="005E747C"/>
    <w:rsid w:val="005E7733"/>
    <w:rsid w:val="005E78CE"/>
    <w:rsid w:val="005E7DC4"/>
    <w:rsid w:val="005F04B0"/>
    <w:rsid w:val="005F09F5"/>
    <w:rsid w:val="005F0A11"/>
    <w:rsid w:val="005F0E2A"/>
    <w:rsid w:val="005F14F3"/>
    <w:rsid w:val="005F1612"/>
    <w:rsid w:val="005F162A"/>
    <w:rsid w:val="005F1690"/>
    <w:rsid w:val="005F1815"/>
    <w:rsid w:val="005F1AD5"/>
    <w:rsid w:val="005F1ED2"/>
    <w:rsid w:val="005F23DE"/>
    <w:rsid w:val="005F26D2"/>
    <w:rsid w:val="005F2859"/>
    <w:rsid w:val="005F3502"/>
    <w:rsid w:val="005F36A5"/>
    <w:rsid w:val="005F3888"/>
    <w:rsid w:val="005F3A2E"/>
    <w:rsid w:val="005F3B4C"/>
    <w:rsid w:val="005F4153"/>
    <w:rsid w:val="005F45C2"/>
    <w:rsid w:val="005F4B5C"/>
    <w:rsid w:val="005F4BF7"/>
    <w:rsid w:val="005F545C"/>
    <w:rsid w:val="005F5519"/>
    <w:rsid w:val="005F5E9A"/>
    <w:rsid w:val="005F6419"/>
    <w:rsid w:val="005F6507"/>
    <w:rsid w:val="005F7551"/>
    <w:rsid w:val="005F75D0"/>
    <w:rsid w:val="005F7716"/>
    <w:rsid w:val="005F78CD"/>
    <w:rsid w:val="006001E6"/>
    <w:rsid w:val="006005C8"/>
    <w:rsid w:val="00600EB3"/>
    <w:rsid w:val="006010AF"/>
    <w:rsid w:val="006023C0"/>
    <w:rsid w:val="0060273D"/>
    <w:rsid w:val="00602A73"/>
    <w:rsid w:val="00603414"/>
    <w:rsid w:val="006034D8"/>
    <w:rsid w:val="006036A1"/>
    <w:rsid w:val="00603807"/>
    <w:rsid w:val="00603B59"/>
    <w:rsid w:val="00604315"/>
    <w:rsid w:val="006043BB"/>
    <w:rsid w:val="006044A2"/>
    <w:rsid w:val="006045F5"/>
    <w:rsid w:val="0060488B"/>
    <w:rsid w:val="00604BF9"/>
    <w:rsid w:val="00604C70"/>
    <w:rsid w:val="0060584A"/>
    <w:rsid w:val="0060590F"/>
    <w:rsid w:val="00605A93"/>
    <w:rsid w:val="00605DCF"/>
    <w:rsid w:val="00605E7A"/>
    <w:rsid w:val="00605E8C"/>
    <w:rsid w:val="006061D3"/>
    <w:rsid w:val="006061ED"/>
    <w:rsid w:val="006066CE"/>
    <w:rsid w:val="0060698A"/>
    <w:rsid w:val="00606AE9"/>
    <w:rsid w:val="00607495"/>
    <w:rsid w:val="00607732"/>
    <w:rsid w:val="0060774F"/>
    <w:rsid w:val="00610057"/>
    <w:rsid w:val="006106DE"/>
    <w:rsid w:val="00610DBC"/>
    <w:rsid w:val="00610E27"/>
    <w:rsid w:val="0061110C"/>
    <w:rsid w:val="006114A5"/>
    <w:rsid w:val="0061165D"/>
    <w:rsid w:val="00611822"/>
    <w:rsid w:val="00611BA1"/>
    <w:rsid w:val="00611D37"/>
    <w:rsid w:val="00612063"/>
    <w:rsid w:val="00612A3E"/>
    <w:rsid w:val="00612F69"/>
    <w:rsid w:val="006132AF"/>
    <w:rsid w:val="00613895"/>
    <w:rsid w:val="00613F8D"/>
    <w:rsid w:val="0061415D"/>
    <w:rsid w:val="00614513"/>
    <w:rsid w:val="006145E5"/>
    <w:rsid w:val="006145E7"/>
    <w:rsid w:val="0061460C"/>
    <w:rsid w:val="006149FB"/>
    <w:rsid w:val="00614EEE"/>
    <w:rsid w:val="006155C3"/>
    <w:rsid w:val="006155EF"/>
    <w:rsid w:val="00615725"/>
    <w:rsid w:val="00615D3A"/>
    <w:rsid w:val="00616484"/>
    <w:rsid w:val="0061650A"/>
    <w:rsid w:val="0061687C"/>
    <w:rsid w:val="00616A0E"/>
    <w:rsid w:val="00616A76"/>
    <w:rsid w:val="00616DB3"/>
    <w:rsid w:val="0061739A"/>
    <w:rsid w:val="00617660"/>
    <w:rsid w:val="00617850"/>
    <w:rsid w:val="0061789B"/>
    <w:rsid w:val="00617B2F"/>
    <w:rsid w:val="00617E2D"/>
    <w:rsid w:val="00617FC1"/>
    <w:rsid w:val="00620149"/>
    <w:rsid w:val="00620301"/>
    <w:rsid w:val="006206BE"/>
    <w:rsid w:val="006207B0"/>
    <w:rsid w:val="00620CF4"/>
    <w:rsid w:val="0062145D"/>
    <w:rsid w:val="006217DD"/>
    <w:rsid w:val="0062187F"/>
    <w:rsid w:val="00621885"/>
    <w:rsid w:val="00621F9C"/>
    <w:rsid w:val="00622516"/>
    <w:rsid w:val="0062266A"/>
    <w:rsid w:val="00622AF5"/>
    <w:rsid w:val="00622C5F"/>
    <w:rsid w:val="00622DEF"/>
    <w:rsid w:val="006231AC"/>
    <w:rsid w:val="00623A33"/>
    <w:rsid w:val="00624038"/>
    <w:rsid w:val="00624313"/>
    <w:rsid w:val="00624604"/>
    <w:rsid w:val="006246CE"/>
    <w:rsid w:val="00624F5E"/>
    <w:rsid w:val="00625353"/>
    <w:rsid w:val="006254A2"/>
    <w:rsid w:val="006254AE"/>
    <w:rsid w:val="00625A49"/>
    <w:rsid w:val="006262F5"/>
    <w:rsid w:val="00626629"/>
    <w:rsid w:val="00626649"/>
    <w:rsid w:val="0062664B"/>
    <w:rsid w:val="00626661"/>
    <w:rsid w:val="00626CAE"/>
    <w:rsid w:val="00627722"/>
    <w:rsid w:val="00627A69"/>
    <w:rsid w:val="00627C55"/>
    <w:rsid w:val="00627F4E"/>
    <w:rsid w:val="0063041B"/>
    <w:rsid w:val="006304CC"/>
    <w:rsid w:val="0063058C"/>
    <w:rsid w:val="006309BF"/>
    <w:rsid w:val="00630CF1"/>
    <w:rsid w:val="00630EDF"/>
    <w:rsid w:val="00630EEA"/>
    <w:rsid w:val="0063112B"/>
    <w:rsid w:val="00631351"/>
    <w:rsid w:val="0063176A"/>
    <w:rsid w:val="00631900"/>
    <w:rsid w:val="00631B03"/>
    <w:rsid w:val="00631F57"/>
    <w:rsid w:val="00631F8D"/>
    <w:rsid w:val="00632410"/>
    <w:rsid w:val="006328C5"/>
    <w:rsid w:val="00632CAB"/>
    <w:rsid w:val="00632CD4"/>
    <w:rsid w:val="0063310A"/>
    <w:rsid w:val="00633228"/>
    <w:rsid w:val="006334C6"/>
    <w:rsid w:val="006335AA"/>
    <w:rsid w:val="006335EE"/>
    <w:rsid w:val="00633DEC"/>
    <w:rsid w:val="006344F6"/>
    <w:rsid w:val="00634899"/>
    <w:rsid w:val="006353E9"/>
    <w:rsid w:val="00635AB1"/>
    <w:rsid w:val="00635F90"/>
    <w:rsid w:val="00636699"/>
    <w:rsid w:val="006366CF"/>
    <w:rsid w:val="00636A31"/>
    <w:rsid w:val="00636C32"/>
    <w:rsid w:val="00636E78"/>
    <w:rsid w:val="00637852"/>
    <w:rsid w:val="00637B14"/>
    <w:rsid w:val="00637DA4"/>
    <w:rsid w:val="00640A2D"/>
    <w:rsid w:val="00640C2C"/>
    <w:rsid w:val="00641225"/>
    <w:rsid w:val="00641655"/>
    <w:rsid w:val="00641813"/>
    <w:rsid w:val="00641CA7"/>
    <w:rsid w:val="00641DA7"/>
    <w:rsid w:val="00641DEC"/>
    <w:rsid w:val="006421F3"/>
    <w:rsid w:val="0064287E"/>
    <w:rsid w:val="006428AF"/>
    <w:rsid w:val="00642B9A"/>
    <w:rsid w:val="00642BB2"/>
    <w:rsid w:val="00642EBD"/>
    <w:rsid w:val="00642EE5"/>
    <w:rsid w:val="006437D1"/>
    <w:rsid w:val="00643801"/>
    <w:rsid w:val="00643B3F"/>
    <w:rsid w:val="00643C0F"/>
    <w:rsid w:val="00643C90"/>
    <w:rsid w:val="00643D86"/>
    <w:rsid w:val="00643E88"/>
    <w:rsid w:val="006440D8"/>
    <w:rsid w:val="006452EE"/>
    <w:rsid w:val="00645BBC"/>
    <w:rsid w:val="00645D09"/>
    <w:rsid w:val="00645D41"/>
    <w:rsid w:val="00645FEF"/>
    <w:rsid w:val="006465F5"/>
    <w:rsid w:val="00646859"/>
    <w:rsid w:val="006468F5"/>
    <w:rsid w:val="006469A6"/>
    <w:rsid w:val="00646A49"/>
    <w:rsid w:val="006470C4"/>
    <w:rsid w:val="0064714D"/>
    <w:rsid w:val="00647210"/>
    <w:rsid w:val="0064762D"/>
    <w:rsid w:val="00647657"/>
    <w:rsid w:val="00647EE9"/>
    <w:rsid w:val="00650669"/>
    <w:rsid w:val="006507A9"/>
    <w:rsid w:val="0065094B"/>
    <w:rsid w:val="00650B27"/>
    <w:rsid w:val="00650CE7"/>
    <w:rsid w:val="00651021"/>
    <w:rsid w:val="00651217"/>
    <w:rsid w:val="00651357"/>
    <w:rsid w:val="00651484"/>
    <w:rsid w:val="00651795"/>
    <w:rsid w:val="006518B1"/>
    <w:rsid w:val="00651BC8"/>
    <w:rsid w:val="00651C33"/>
    <w:rsid w:val="00651D10"/>
    <w:rsid w:val="00651DD7"/>
    <w:rsid w:val="0065234E"/>
    <w:rsid w:val="0065242B"/>
    <w:rsid w:val="0065276C"/>
    <w:rsid w:val="00652860"/>
    <w:rsid w:val="0065290C"/>
    <w:rsid w:val="00652A22"/>
    <w:rsid w:val="00652CC6"/>
    <w:rsid w:val="00652DFD"/>
    <w:rsid w:val="00653052"/>
    <w:rsid w:val="006537F2"/>
    <w:rsid w:val="00653B62"/>
    <w:rsid w:val="0065429A"/>
    <w:rsid w:val="00654778"/>
    <w:rsid w:val="00654885"/>
    <w:rsid w:val="00654959"/>
    <w:rsid w:val="00654AF7"/>
    <w:rsid w:val="00654CFC"/>
    <w:rsid w:val="00655542"/>
    <w:rsid w:val="006560CD"/>
    <w:rsid w:val="00656ACE"/>
    <w:rsid w:val="00656BC9"/>
    <w:rsid w:val="00656CB2"/>
    <w:rsid w:val="00656D4F"/>
    <w:rsid w:val="00656DEC"/>
    <w:rsid w:val="00656E35"/>
    <w:rsid w:val="00656EFD"/>
    <w:rsid w:val="00657012"/>
    <w:rsid w:val="00657060"/>
    <w:rsid w:val="0065732D"/>
    <w:rsid w:val="00657333"/>
    <w:rsid w:val="0065738C"/>
    <w:rsid w:val="0065744A"/>
    <w:rsid w:val="00657C7A"/>
    <w:rsid w:val="00657DD8"/>
    <w:rsid w:val="006601C6"/>
    <w:rsid w:val="006604B5"/>
    <w:rsid w:val="00660675"/>
    <w:rsid w:val="00660808"/>
    <w:rsid w:val="006608E2"/>
    <w:rsid w:val="00660965"/>
    <w:rsid w:val="00660C54"/>
    <w:rsid w:val="00660DA2"/>
    <w:rsid w:val="00661015"/>
    <w:rsid w:val="00661820"/>
    <w:rsid w:val="00661B4E"/>
    <w:rsid w:val="00662540"/>
    <w:rsid w:val="00662CE9"/>
    <w:rsid w:val="00662E33"/>
    <w:rsid w:val="006630FB"/>
    <w:rsid w:val="00663632"/>
    <w:rsid w:val="006638B4"/>
    <w:rsid w:val="006639C9"/>
    <w:rsid w:val="00663A9D"/>
    <w:rsid w:val="006643A9"/>
    <w:rsid w:val="006649AB"/>
    <w:rsid w:val="006649FD"/>
    <w:rsid w:val="00664F6E"/>
    <w:rsid w:val="006651F8"/>
    <w:rsid w:val="00665DD1"/>
    <w:rsid w:val="00665F75"/>
    <w:rsid w:val="00665F89"/>
    <w:rsid w:val="00667168"/>
    <w:rsid w:val="00667481"/>
    <w:rsid w:val="006676A8"/>
    <w:rsid w:val="006678B7"/>
    <w:rsid w:val="00667ADE"/>
    <w:rsid w:val="00667C77"/>
    <w:rsid w:val="00667E9E"/>
    <w:rsid w:val="006700BC"/>
    <w:rsid w:val="00670530"/>
    <w:rsid w:val="00670E2E"/>
    <w:rsid w:val="00670E99"/>
    <w:rsid w:val="00670F37"/>
    <w:rsid w:val="00670FAB"/>
    <w:rsid w:val="00671A63"/>
    <w:rsid w:val="00671AE2"/>
    <w:rsid w:val="00671E7C"/>
    <w:rsid w:val="00671FCB"/>
    <w:rsid w:val="00671FE8"/>
    <w:rsid w:val="00672300"/>
    <w:rsid w:val="006727E7"/>
    <w:rsid w:val="006729B7"/>
    <w:rsid w:val="00672BC2"/>
    <w:rsid w:val="006730E7"/>
    <w:rsid w:val="0067347D"/>
    <w:rsid w:val="006735AF"/>
    <w:rsid w:val="006735BA"/>
    <w:rsid w:val="00673C2A"/>
    <w:rsid w:val="00673F74"/>
    <w:rsid w:val="006745A5"/>
    <w:rsid w:val="006749C9"/>
    <w:rsid w:val="00675114"/>
    <w:rsid w:val="0067511E"/>
    <w:rsid w:val="0067601F"/>
    <w:rsid w:val="006763FE"/>
    <w:rsid w:val="006764F1"/>
    <w:rsid w:val="00676529"/>
    <w:rsid w:val="006765D1"/>
    <w:rsid w:val="006767E0"/>
    <w:rsid w:val="00676BF1"/>
    <w:rsid w:val="00676D38"/>
    <w:rsid w:val="00677472"/>
    <w:rsid w:val="0068072E"/>
    <w:rsid w:val="00680778"/>
    <w:rsid w:val="006808A6"/>
    <w:rsid w:val="00680D2A"/>
    <w:rsid w:val="00681944"/>
    <w:rsid w:val="00681BED"/>
    <w:rsid w:val="00682177"/>
    <w:rsid w:val="00682747"/>
    <w:rsid w:val="006828F6"/>
    <w:rsid w:val="00682D8B"/>
    <w:rsid w:val="00683355"/>
    <w:rsid w:val="006837CC"/>
    <w:rsid w:val="00683913"/>
    <w:rsid w:val="006840E4"/>
    <w:rsid w:val="006842B3"/>
    <w:rsid w:val="0068430A"/>
    <w:rsid w:val="0068432B"/>
    <w:rsid w:val="0068524A"/>
    <w:rsid w:val="006854EE"/>
    <w:rsid w:val="0068595C"/>
    <w:rsid w:val="00685A76"/>
    <w:rsid w:val="00686262"/>
    <w:rsid w:val="006862C8"/>
    <w:rsid w:val="006863F9"/>
    <w:rsid w:val="00686412"/>
    <w:rsid w:val="00686601"/>
    <w:rsid w:val="006866D8"/>
    <w:rsid w:val="00686C62"/>
    <w:rsid w:val="006875AB"/>
    <w:rsid w:val="00690C87"/>
    <w:rsid w:val="00690F12"/>
    <w:rsid w:val="006914A0"/>
    <w:rsid w:val="006916A0"/>
    <w:rsid w:val="00691805"/>
    <w:rsid w:val="00691AE5"/>
    <w:rsid w:val="00692029"/>
    <w:rsid w:val="0069267B"/>
    <w:rsid w:val="00692A18"/>
    <w:rsid w:val="00692A5A"/>
    <w:rsid w:val="00692FD1"/>
    <w:rsid w:val="00693187"/>
    <w:rsid w:val="006931F4"/>
    <w:rsid w:val="006936E4"/>
    <w:rsid w:val="00693D7A"/>
    <w:rsid w:val="00694312"/>
    <w:rsid w:val="006944AF"/>
    <w:rsid w:val="006944FF"/>
    <w:rsid w:val="00694B2E"/>
    <w:rsid w:val="00694DBA"/>
    <w:rsid w:val="00694DEE"/>
    <w:rsid w:val="006952FF"/>
    <w:rsid w:val="0069550A"/>
    <w:rsid w:val="00695A14"/>
    <w:rsid w:val="00695E16"/>
    <w:rsid w:val="0069710B"/>
    <w:rsid w:val="00697770"/>
    <w:rsid w:val="00697A3E"/>
    <w:rsid w:val="00697A83"/>
    <w:rsid w:val="00697AB0"/>
    <w:rsid w:val="00697B18"/>
    <w:rsid w:val="00697B1D"/>
    <w:rsid w:val="00697C7E"/>
    <w:rsid w:val="006A0B51"/>
    <w:rsid w:val="006A0D6E"/>
    <w:rsid w:val="006A1876"/>
    <w:rsid w:val="006A2072"/>
    <w:rsid w:val="006A20F2"/>
    <w:rsid w:val="006A214B"/>
    <w:rsid w:val="006A22ED"/>
    <w:rsid w:val="006A25B4"/>
    <w:rsid w:val="006A25EA"/>
    <w:rsid w:val="006A2633"/>
    <w:rsid w:val="006A2870"/>
    <w:rsid w:val="006A2AFE"/>
    <w:rsid w:val="006A2BDD"/>
    <w:rsid w:val="006A2F25"/>
    <w:rsid w:val="006A39CA"/>
    <w:rsid w:val="006A3BED"/>
    <w:rsid w:val="006A4361"/>
    <w:rsid w:val="006A4EE0"/>
    <w:rsid w:val="006A54C0"/>
    <w:rsid w:val="006A557B"/>
    <w:rsid w:val="006A5835"/>
    <w:rsid w:val="006A5887"/>
    <w:rsid w:val="006A597D"/>
    <w:rsid w:val="006A67BF"/>
    <w:rsid w:val="006A685F"/>
    <w:rsid w:val="006A69A5"/>
    <w:rsid w:val="006A6DE5"/>
    <w:rsid w:val="006A6F42"/>
    <w:rsid w:val="006A724A"/>
    <w:rsid w:val="006A7259"/>
    <w:rsid w:val="006A7470"/>
    <w:rsid w:val="006A7F48"/>
    <w:rsid w:val="006B0524"/>
    <w:rsid w:val="006B0587"/>
    <w:rsid w:val="006B071B"/>
    <w:rsid w:val="006B0FFF"/>
    <w:rsid w:val="006B11A4"/>
    <w:rsid w:val="006B2505"/>
    <w:rsid w:val="006B332B"/>
    <w:rsid w:val="006B37D8"/>
    <w:rsid w:val="006B3AB4"/>
    <w:rsid w:val="006B3C33"/>
    <w:rsid w:val="006B4389"/>
    <w:rsid w:val="006B47EA"/>
    <w:rsid w:val="006B4A57"/>
    <w:rsid w:val="006B4D3C"/>
    <w:rsid w:val="006B5090"/>
    <w:rsid w:val="006B510F"/>
    <w:rsid w:val="006B5521"/>
    <w:rsid w:val="006B62B1"/>
    <w:rsid w:val="006B6722"/>
    <w:rsid w:val="006B6E68"/>
    <w:rsid w:val="006B7819"/>
    <w:rsid w:val="006B785A"/>
    <w:rsid w:val="006B7A84"/>
    <w:rsid w:val="006B7BE2"/>
    <w:rsid w:val="006B7D39"/>
    <w:rsid w:val="006B7D7A"/>
    <w:rsid w:val="006B7E57"/>
    <w:rsid w:val="006C1448"/>
    <w:rsid w:val="006C15BD"/>
    <w:rsid w:val="006C18E6"/>
    <w:rsid w:val="006C1B30"/>
    <w:rsid w:val="006C1DFF"/>
    <w:rsid w:val="006C2299"/>
    <w:rsid w:val="006C22BA"/>
    <w:rsid w:val="006C2556"/>
    <w:rsid w:val="006C27A2"/>
    <w:rsid w:val="006C2861"/>
    <w:rsid w:val="006C41E7"/>
    <w:rsid w:val="006C429D"/>
    <w:rsid w:val="006C4AB8"/>
    <w:rsid w:val="006C50CA"/>
    <w:rsid w:val="006C50EC"/>
    <w:rsid w:val="006C55EE"/>
    <w:rsid w:val="006C5696"/>
    <w:rsid w:val="006C5A42"/>
    <w:rsid w:val="006C6A7F"/>
    <w:rsid w:val="006C7172"/>
    <w:rsid w:val="006C7249"/>
    <w:rsid w:val="006C7371"/>
    <w:rsid w:val="006C742B"/>
    <w:rsid w:val="006C7AD8"/>
    <w:rsid w:val="006C7C26"/>
    <w:rsid w:val="006C7D34"/>
    <w:rsid w:val="006C7FD5"/>
    <w:rsid w:val="006D0257"/>
    <w:rsid w:val="006D02DB"/>
    <w:rsid w:val="006D05DE"/>
    <w:rsid w:val="006D067F"/>
    <w:rsid w:val="006D08E3"/>
    <w:rsid w:val="006D106B"/>
    <w:rsid w:val="006D11B9"/>
    <w:rsid w:val="006D139C"/>
    <w:rsid w:val="006D1431"/>
    <w:rsid w:val="006D1790"/>
    <w:rsid w:val="006D182E"/>
    <w:rsid w:val="006D1AF3"/>
    <w:rsid w:val="006D1B21"/>
    <w:rsid w:val="006D1D29"/>
    <w:rsid w:val="006D1F6C"/>
    <w:rsid w:val="006D2154"/>
    <w:rsid w:val="006D2259"/>
    <w:rsid w:val="006D27AA"/>
    <w:rsid w:val="006D293E"/>
    <w:rsid w:val="006D2D12"/>
    <w:rsid w:val="006D320C"/>
    <w:rsid w:val="006D3378"/>
    <w:rsid w:val="006D37A6"/>
    <w:rsid w:val="006D3858"/>
    <w:rsid w:val="006D3ED8"/>
    <w:rsid w:val="006D41CB"/>
    <w:rsid w:val="006D4261"/>
    <w:rsid w:val="006D453D"/>
    <w:rsid w:val="006D49C4"/>
    <w:rsid w:val="006D49FD"/>
    <w:rsid w:val="006D4E50"/>
    <w:rsid w:val="006D53F1"/>
    <w:rsid w:val="006D5C0B"/>
    <w:rsid w:val="006D62C7"/>
    <w:rsid w:val="006D666B"/>
    <w:rsid w:val="006D6685"/>
    <w:rsid w:val="006D682D"/>
    <w:rsid w:val="006D7480"/>
    <w:rsid w:val="006D763F"/>
    <w:rsid w:val="006D7E4C"/>
    <w:rsid w:val="006D7F2B"/>
    <w:rsid w:val="006E050E"/>
    <w:rsid w:val="006E088F"/>
    <w:rsid w:val="006E08BA"/>
    <w:rsid w:val="006E1737"/>
    <w:rsid w:val="006E1B26"/>
    <w:rsid w:val="006E1D43"/>
    <w:rsid w:val="006E1D5E"/>
    <w:rsid w:val="006E1EC0"/>
    <w:rsid w:val="006E2269"/>
    <w:rsid w:val="006E2488"/>
    <w:rsid w:val="006E29C0"/>
    <w:rsid w:val="006E2A62"/>
    <w:rsid w:val="006E2FEB"/>
    <w:rsid w:val="006E36FE"/>
    <w:rsid w:val="006E3749"/>
    <w:rsid w:val="006E37CC"/>
    <w:rsid w:val="006E3801"/>
    <w:rsid w:val="006E4585"/>
    <w:rsid w:val="006E45C9"/>
    <w:rsid w:val="006E4897"/>
    <w:rsid w:val="006E48C1"/>
    <w:rsid w:val="006E48E4"/>
    <w:rsid w:val="006E4936"/>
    <w:rsid w:val="006E4D92"/>
    <w:rsid w:val="006E515B"/>
    <w:rsid w:val="006E51DB"/>
    <w:rsid w:val="006E527B"/>
    <w:rsid w:val="006E566F"/>
    <w:rsid w:val="006E56E7"/>
    <w:rsid w:val="006E7817"/>
    <w:rsid w:val="006E7B41"/>
    <w:rsid w:val="006E7E3E"/>
    <w:rsid w:val="006E7F3E"/>
    <w:rsid w:val="006E7FB0"/>
    <w:rsid w:val="006F0028"/>
    <w:rsid w:val="006F0143"/>
    <w:rsid w:val="006F0338"/>
    <w:rsid w:val="006F0463"/>
    <w:rsid w:val="006F0610"/>
    <w:rsid w:val="006F06CD"/>
    <w:rsid w:val="006F0745"/>
    <w:rsid w:val="006F08F8"/>
    <w:rsid w:val="006F0A6F"/>
    <w:rsid w:val="006F0B56"/>
    <w:rsid w:val="006F10BA"/>
    <w:rsid w:val="006F156E"/>
    <w:rsid w:val="006F1B41"/>
    <w:rsid w:val="006F1E4F"/>
    <w:rsid w:val="006F212E"/>
    <w:rsid w:val="006F22E1"/>
    <w:rsid w:val="006F2325"/>
    <w:rsid w:val="006F2FB1"/>
    <w:rsid w:val="006F378F"/>
    <w:rsid w:val="006F37FD"/>
    <w:rsid w:val="006F3D12"/>
    <w:rsid w:val="006F4263"/>
    <w:rsid w:val="006F4C7D"/>
    <w:rsid w:val="006F4DB5"/>
    <w:rsid w:val="006F5E41"/>
    <w:rsid w:val="006F6151"/>
    <w:rsid w:val="006F6894"/>
    <w:rsid w:val="006F6E08"/>
    <w:rsid w:val="006F75E4"/>
    <w:rsid w:val="006F785F"/>
    <w:rsid w:val="006F7C2C"/>
    <w:rsid w:val="006F7C35"/>
    <w:rsid w:val="00700020"/>
    <w:rsid w:val="007010EB"/>
    <w:rsid w:val="0070125A"/>
    <w:rsid w:val="00701F40"/>
    <w:rsid w:val="00701FA4"/>
    <w:rsid w:val="007022DE"/>
    <w:rsid w:val="007026AA"/>
    <w:rsid w:val="00702727"/>
    <w:rsid w:val="00702971"/>
    <w:rsid w:val="0070298E"/>
    <w:rsid w:val="00703580"/>
    <w:rsid w:val="007039C2"/>
    <w:rsid w:val="007041A6"/>
    <w:rsid w:val="007041FA"/>
    <w:rsid w:val="0070424C"/>
    <w:rsid w:val="00704568"/>
    <w:rsid w:val="00704959"/>
    <w:rsid w:val="00704B3A"/>
    <w:rsid w:val="00704E6E"/>
    <w:rsid w:val="00704EF3"/>
    <w:rsid w:val="00704FCD"/>
    <w:rsid w:val="00705212"/>
    <w:rsid w:val="00705429"/>
    <w:rsid w:val="00705726"/>
    <w:rsid w:val="007058B8"/>
    <w:rsid w:val="00706065"/>
    <w:rsid w:val="00706151"/>
    <w:rsid w:val="00706316"/>
    <w:rsid w:val="00706689"/>
    <w:rsid w:val="007067E9"/>
    <w:rsid w:val="007068E7"/>
    <w:rsid w:val="007072C3"/>
    <w:rsid w:val="00707437"/>
    <w:rsid w:val="00707B73"/>
    <w:rsid w:val="00707BEC"/>
    <w:rsid w:val="00707C17"/>
    <w:rsid w:val="00707F60"/>
    <w:rsid w:val="00707FD4"/>
    <w:rsid w:val="00710264"/>
    <w:rsid w:val="0071030E"/>
    <w:rsid w:val="0071040E"/>
    <w:rsid w:val="0071137D"/>
    <w:rsid w:val="007115EF"/>
    <w:rsid w:val="007118AE"/>
    <w:rsid w:val="007119D4"/>
    <w:rsid w:val="00712023"/>
    <w:rsid w:val="00712156"/>
    <w:rsid w:val="007121CF"/>
    <w:rsid w:val="00712495"/>
    <w:rsid w:val="0071267E"/>
    <w:rsid w:val="00712C98"/>
    <w:rsid w:val="00712CA9"/>
    <w:rsid w:val="00712FBD"/>
    <w:rsid w:val="0071306C"/>
    <w:rsid w:val="00713633"/>
    <w:rsid w:val="0071367F"/>
    <w:rsid w:val="00713B91"/>
    <w:rsid w:val="00713C40"/>
    <w:rsid w:val="00713D72"/>
    <w:rsid w:val="00714430"/>
    <w:rsid w:val="007145CD"/>
    <w:rsid w:val="00714FA8"/>
    <w:rsid w:val="00715600"/>
    <w:rsid w:val="007156E4"/>
    <w:rsid w:val="007165DB"/>
    <w:rsid w:val="00716913"/>
    <w:rsid w:val="00717042"/>
    <w:rsid w:val="00717267"/>
    <w:rsid w:val="00717E35"/>
    <w:rsid w:val="007202E3"/>
    <w:rsid w:val="00720471"/>
    <w:rsid w:val="007206F6"/>
    <w:rsid w:val="00720E52"/>
    <w:rsid w:val="00721115"/>
    <w:rsid w:val="00721146"/>
    <w:rsid w:val="00721265"/>
    <w:rsid w:val="00721454"/>
    <w:rsid w:val="00721B71"/>
    <w:rsid w:val="00721D24"/>
    <w:rsid w:val="00721D86"/>
    <w:rsid w:val="00721E3F"/>
    <w:rsid w:val="00722BAA"/>
    <w:rsid w:val="00723672"/>
    <w:rsid w:val="0072392E"/>
    <w:rsid w:val="00724020"/>
    <w:rsid w:val="00724490"/>
    <w:rsid w:val="00724525"/>
    <w:rsid w:val="00724B27"/>
    <w:rsid w:val="00724EBA"/>
    <w:rsid w:val="00725059"/>
    <w:rsid w:val="00725A14"/>
    <w:rsid w:val="0072617E"/>
    <w:rsid w:val="0072720F"/>
    <w:rsid w:val="0072722D"/>
    <w:rsid w:val="00727540"/>
    <w:rsid w:val="00727579"/>
    <w:rsid w:val="00727D65"/>
    <w:rsid w:val="00727ECE"/>
    <w:rsid w:val="00727FF1"/>
    <w:rsid w:val="00730642"/>
    <w:rsid w:val="00730EAB"/>
    <w:rsid w:val="0073129F"/>
    <w:rsid w:val="007313A7"/>
    <w:rsid w:val="0073146E"/>
    <w:rsid w:val="007315D9"/>
    <w:rsid w:val="007317A3"/>
    <w:rsid w:val="00731AAA"/>
    <w:rsid w:val="00732378"/>
    <w:rsid w:val="007325BB"/>
    <w:rsid w:val="00732723"/>
    <w:rsid w:val="0073287B"/>
    <w:rsid w:val="00732AAB"/>
    <w:rsid w:val="00732B39"/>
    <w:rsid w:val="00732C3F"/>
    <w:rsid w:val="00732E1B"/>
    <w:rsid w:val="007330B3"/>
    <w:rsid w:val="00733338"/>
    <w:rsid w:val="007333AE"/>
    <w:rsid w:val="007337A5"/>
    <w:rsid w:val="00733BB4"/>
    <w:rsid w:val="00733D01"/>
    <w:rsid w:val="00734A78"/>
    <w:rsid w:val="00734E72"/>
    <w:rsid w:val="007351D2"/>
    <w:rsid w:val="00735439"/>
    <w:rsid w:val="00735891"/>
    <w:rsid w:val="00735CB0"/>
    <w:rsid w:val="00735FDE"/>
    <w:rsid w:val="00736661"/>
    <w:rsid w:val="00736C01"/>
    <w:rsid w:val="00737054"/>
    <w:rsid w:val="00737067"/>
    <w:rsid w:val="007375F2"/>
    <w:rsid w:val="007377CE"/>
    <w:rsid w:val="00737C3F"/>
    <w:rsid w:val="00737D18"/>
    <w:rsid w:val="0074078E"/>
    <w:rsid w:val="00740899"/>
    <w:rsid w:val="00740B69"/>
    <w:rsid w:val="00740B86"/>
    <w:rsid w:val="00740C5D"/>
    <w:rsid w:val="00740E50"/>
    <w:rsid w:val="007411ED"/>
    <w:rsid w:val="007412E0"/>
    <w:rsid w:val="00741411"/>
    <w:rsid w:val="007418BE"/>
    <w:rsid w:val="00742027"/>
    <w:rsid w:val="0074243C"/>
    <w:rsid w:val="00742483"/>
    <w:rsid w:val="00742711"/>
    <w:rsid w:val="0074277F"/>
    <w:rsid w:val="0074291C"/>
    <w:rsid w:val="00742AA9"/>
    <w:rsid w:val="00742EBD"/>
    <w:rsid w:val="007430DE"/>
    <w:rsid w:val="00743424"/>
    <w:rsid w:val="00743512"/>
    <w:rsid w:val="0074354C"/>
    <w:rsid w:val="00743BCF"/>
    <w:rsid w:val="00743E4D"/>
    <w:rsid w:val="00743F13"/>
    <w:rsid w:val="007446B7"/>
    <w:rsid w:val="00744AD2"/>
    <w:rsid w:val="00745394"/>
    <w:rsid w:val="007453FC"/>
    <w:rsid w:val="00745F35"/>
    <w:rsid w:val="00746557"/>
    <w:rsid w:val="00746683"/>
    <w:rsid w:val="0074687A"/>
    <w:rsid w:val="007468CD"/>
    <w:rsid w:val="00746C5D"/>
    <w:rsid w:val="007470E0"/>
    <w:rsid w:val="0074712D"/>
    <w:rsid w:val="00747918"/>
    <w:rsid w:val="007479FE"/>
    <w:rsid w:val="00747CC1"/>
    <w:rsid w:val="00747CCC"/>
    <w:rsid w:val="00747D55"/>
    <w:rsid w:val="007508AC"/>
    <w:rsid w:val="00750976"/>
    <w:rsid w:val="007509D2"/>
    <w:rsid w:val="00750B9D"/>
    <w:rsid w:val="00750DE2"/>
    <w:rsid w:val="00750EBD"/>
    <w:rsid w:val="00751116"/>
    <w:rsid w:val="007512A0"/>
    <w:rsid w:val="007515E6"/>
    <w:rsid w:val="00751628"/>
    <w:rsid w:val="00751A65"/>
    <w:rsid w:val="00751A9A"/>
    <w:rsid w:val="00751BA8"/>
    <w:rsid w:val="00752019"/>
    <w:rsid w:val="0075226F"/>
    <w:rsid w:val="00752360"/>
    <w:rsid w:val="0075249E"/>
    <w:rsid w:val="007530D5"/>
    <w:rsid w:val="00753526"/>
    <w:rsid w:val="007535E2"/>
    <w:rsid w:val="00754533"/>
    <w:rsid w:val="007545D7"/>
    <w:rsid w:val="00754D00"/>
    <w:rsid w:val="00754DBA"/>
    <w:rsid w:val="00754EB2"/>
    <w:rsid w:val="00755DB1"/>
    <w:rsid w:val="00756982"/>
    <w:rsid w:val="00756B3F"/>
    <w:rsid w:val="00757211"/>
    <w:rsid w:val="00757402"/>
    <w:rsid w:val="00757468"/>
    <w:rsid w:val="007575B8"/>
    <w:rsid w:val="007578BF"/>
    <w:rsid w:val="00757961"/>
    <w:rsid w:val="00757CF0"/>
    <w:rsid w:val="007604A3"/>
    <w:rsid w:val="007609F1"/>
    <w:rsid w:val="00760E95"/>
    <w:rsid w:val="00760ED5"/>
    <w:rsid w:val="00760F51"/>
    <w:rsid w:val="007611B4"/>
    <w:rsid w:val="007612D4"/>
    <w:rsid w:val="007613C9"/>
    <w:rsid w:val="007615D8"/>
    <w:rsid w:val="00761971"/>
    <w:rsid w:val="00761B0C"/>
    <w:rsid w:val="007626A0"/>
    <w:rsid w:val="00762EA0"/>
    <w:rsid w:val="00762FAC"/>
    <w:rsid w:val="007630CC"/>
    <w:rsid w:val="007635FF"/>
    <w:rsid w:val="007637F8"/>
    <w:rsid w:val="007639E4"/>
    <w:rsid w:val="00763C70"/>
    <w:rsid w:val="00763E16"/>
    <w:rsid w:val="00763E55"/>
    <w:rsid w:val="00763FB6"/>
    <w:rsid w:val="0076420B"/>
    <w:rsid w:val="00764559"/>
    <w:rsid w:val="00764570"/>
    <w:rsid w:val="00764584"/>
    <w:rsid w:val="00764BB8"/>
    <w:rsid w:val="007652A4"/>
    <w:rsid w:val="00765A73"/>
    <w:rsid w:val="007662CD"/>
    <w:rsid w:val="00766949"/>
    <w:rsid w:val="00766AED"/>
    <w:rsid w:val="007670FB"/>
    <w:rsid w:val="00767626"/>
    <w:rsid w:val="007676B1"/>
    <w:rsid w:val="007678CE"/>
    <w:rsid w:val="0077015C"/>
    <w:rsid w:val="007702FB"/>
    <w:rsid w:val="007707E1"/>
    <w:rsid w:val="007708A3"/>
    <w:rsid w:val="00770C6D"/>
    <w:rsid w:val="00770DA0"/>
    <w:rsid w:val="00770DF9"/>
    <w:rsid w:val="00770E82"/>
    <w:rsid w:val="00771068"/>
    <w:rsid w:val="00771103"/>
    <w:rsid w:val="007711B1"/>
    <w:rsid w:val="007711F3"/>
    <w:rsid w:val="007715F4"/>
    <w:rsid w:val="0077163C"/>
    <w:rsid w:val="007721B4"/>
    <w:rsid w:val="00772CB2"/>
    <w:rsid w:val="00772DBB"/>
    <w:rsid w:val="00772E4D"/>
    <w:rsid w:val="00772E61"/>
    <w:rsid w:val="007732E3"/>
    <w:rsid w:val="007735D8"/>
    <w:rsid w:val="0077361C"/>
    <w:rsid w:val="0077379E"/>
    <w:rsid w:val="00773A54"/>
    <w:rsid w:val="00773D53"/>
    <w:rsid w:val="00773EBA"/>
    <w:rsid w:val="007742F8"/>
    <w:rsid w:val="007744AA"/>
    <w:rsid w:val="007744B0"/>
    <w:rsid w:val="00774DDB"/>
    <w:rsid w:val="00774FD0"/>
    <w:rsid w:val="0077572F"/>
    <w:rsid w:val="00775DE6"/>
    <w:rsid w:val="007762DA"/>
    <w:rsid w:val="0077656F"/>
    <w:rsid w:val="00776FED"/>
    <w:rsid w:val="0078076A"/>
    <w:rsid w:val="0078081C"/>
    <w:rsid w:val="00780EE2"/>
    <w:rsid w:val="007819A3"/>
    <w:rsid w:val="007821BE"/>
    <w:rsid w:val="007823F6"/>
    <w:rsid w:val="007826BF"/>
    <w:rsid w:val="00782C45"/>
    <w:rsid w:val="00782CD6"/>
    <w:rsid w:val="00782E5F"/>
    <w:rsid w:val="0078300E"/>
    <w:rsid w:val="007831EF"/>
    <w:rsid w:val="0078330B"/>
    <w:rsid w:val="00783499"/>
    <w:rsid w:val="007834BF"/>
    <w:rsid w:val="00783832"/>
    <w:rsid w:val="00783E81"/>
    <w:rsid w:val="00783FAE"/>
    <w:rsid w:val="007841F8"/>
    <w:rsid w:val="00784378"/>
    <w:rsid w:val="007849D5"/>
    <w:rsid w:val="00784FEA"/>
    <w:rsid w:val="007857D4"/>
    <w:rsid w:val="007859CF"/>
    <w:rsid w:val="00785A56"/>
    <w:rsid w:val="00785B4F"/>
    <w:rsid w:val="00785BDC"/>
    <w:rsid w:val="00786720"/>
    <w:rsid w:val="00786D55"/>
    <w:rsid w:val="007870A8"/>
    <w:rsid w:val="00787232"/>
    <w:rsid w:val="0078788D"/>
    <w:rsid w:val="00787DD4"/>
    <w:rsid w:val="00787DF8"/>
    <w:rsid w:val="00787FF5"/>
    <w:rsid w:val="00790971"/>
    <w:rsid w:val="007910AC"/>
    <w:rsid w:val="0079125A"/>
    <w:rsid w:val="00791542"/>
    <w:rsid w:val="00791CE4"/>
    <w:rsid w:val="00792367"/>
    <w:rsid w:val="00792411"/>
    <w:rsid w:val="0079253D"/>
    <w:rsid w:val="00792803"/>
    <w:rsid w:val="00792C25"/>
    <w:rsid w:val="00793240"/>
    <w:rsid w:val="0079335D"/>
    <w:rsid w:val="007933BD"/>
    <w:rsid w:val="007938F3"/>
    <w:rsid w:val="00793A52"/>
    <w:rsid w:val="00793C6C"/>
    <w:rsid w:val="007940CE"/>
    <w:rsid w:val="0079418B"/>
    <w:rsid w:val="00794321"/>
    <w:rsid w:val="00794594"/>
    <w:rsid w:val="00794AEE"/>
    <w:rsid w:val="007952CB"/>
    <w:rsid w:val="007962BE"/>
    <w:rsid w:val="00796582"/>
    <w:rsid w:val="00796902"/>
    <w:rsid w:val="00796F7D"/>
    <w:rsid w:val="00796FAE"/>
    <w:rsid w:val="0079712E"/>
    <w:rsid w:val="00797408"/>
    <w:rsid w:val="007976AF"/>
    <w:rsid w:val="00797AE2"/>
    <w:rsid w:val="00797C66"/>
    <w:rsid w:val="00797F86"/>
    <w:rsid w:val="007A0165"/>
    <w:rsid w:val="007A019A"/>
    <w:rsid w:val="007A10B2"/>
    <w:rsid w:val="007A1DEF"/>
    <w:rsid w:val="007A2262"/>
    <w:rsid w:val="007A2521"/>
    <w:rsid w:val="007A255F"/>
    <w:rsid w:val="007A269C"/>
    <w:rsid w:val="007A2AF7"/>
    <w:rsid w:val="007A312F"/>
    <w:rsid w:val="007A33E6"/>
    <w:rsid w:val="007A34F9"/>
    <w:rsid w:val="007A3CFC"/>
    <w:rsid w:val="007A4059"/>
    <w:rsid w:val="007A4161"/>
    <w:rsid w:val="007A4522"/>
    <w:rsid w:val="007A4739"/>
    <w:rsid w:val="007A4795"/>
    <w:rsid w:val="007A54DF"/>
    <w:rsid w:val="007A5689"/>
    <w:rsid w:val="007A56D5"/>
    <w:rsid w:val="007A6236"/>
    <w:rsid w:val="007A6706"/>
    <w:rsid w:val="007A6DE6"/>
    <w:rsid w:val="007A7188"/>
    <w:rsid w:val="007A79ED"/>
    <w:rsid w:val="007A7A66"/>
    <w:rsid w:val="007A7AB4"/>
    <w:rsid w:val="007A7C20"/>
    <w:rsid w:val="007A7C65"/>
    <w:rsid w:val="007B07F8"/>
    <w:rsid w:val="007B0BEA"/>
    <w:rsid w:val="007B0C90"/>
    <w:rsid w:val="007B0D9E"/>
    <w:rsid w:val="007B0E40"/>
    <w:rsid w:val="007B0EF1"/>
    <w:rsid w:val="007B0F24"/>
    <w:rsid w:val="007B107D"/>
    <w:rsid w:val="007B1180"/>
    <w:rsid w:val="007B15F4"/>
    <w:rsid w:val="007B1976"/>
    <w:rsid w:val="007B1E8C"/>
    <w:rsid w:val="007B245B"/>
    <w:rsid w:val="007B2770"/>
    <w:rsid w:val="007B2B8D"/>
    <w:rsid w:val="007B2C28"/>
    <w:rsid w:val="007B2CB3"/>
    <w:rsid w:val="007B2D50"/>
    <w:rsid w:val="007B2DD2"/>
    <w:rsid w:val="007B34FB"/>
    <w:rsid w:val="007B410F"/>
    <w:rsid w:val="007B4356"/>
    <w:rsid w:val="007B45CB"/>
    <w:rsid w:val="007B4949"/>
    <w:rsid w:val="007B49DF"/>
    <w:rsid w:val="007B4B96"/>
    <w:rsid w:val="007B4BBE"/>
    <w:rsid w:val="007B5346"/>
    <w:rsid w:val="007B573C"/>
    <w:rsid w:val="007B5E41"/>
    <w:rsid w:val="007B5E91"/>
    <w:rsid w:val="007B5F79"/>
    <w:rsid w:val="007B608E"/>
    <w:rsid w:val="007B62E2"/>
    <w:rsid w:val="007B6856"/>
    <w:rsid w:val="007B701C"/>
    <w:rsid w:val="007B7043"/>
    <w:rsid w:val="007B7441"/>
    <w:rsid w:val="007B755B"/>
    <w:rsid w:val="007B79E1"/>
    <w:rsid w:val="007B7C36"/>
    <w:rsid w:val="007B7F88"/>
    <w:rsid w:val="007C0246"/>
    <w:rsid w:val="007C1AFC"/>
    <w:rsid w:val="007C1C5B"/>
    <w:rsid w:val="007C1D33"/>
    <w:rsid w:val="007C21C6"/>
    <w:rsid w:val="007C2512"/>
    <w:rsid w:val="007C2963"/>
    <w:rsid w:val="007C2AD7"/>
    <w:rsid w:val="007C2B8B"/>
    <w:rsid w:val="007C38AB"/>
    <w:rsid w:val="007C39A1"/>
    <w:rsid w:val="007C4099"/>
    <w:rsid w:val="007C41B8"/>
    <w:rsid w:val="007C4256"/>
    <w:rsid w:val="007C4B1D"/>
    <w:rsid w:val="007C505D"/>
    <w:rsid w:val="007C5319"/>
    <w:rsid w:val="007C5855"/>
    <w:rsid w:val="007C58EE"/>
    <w:rsid w:val="007C5B47"/>
    <w:rsid w:val="007C638E"/>
    <w:rsid w:val="007C63C2"/>
    <w:rsid w:val="007C6439"/>
    <w:rsid w:val="007C6F09"/>
    <w:rsid w:val="007C74EB"/>
    <w:rsid w:val="007C7A64"/>
    <w:rsid w:val="007D022B"/>
    <w:rsid w:val="007D048D"/>
    <w:rsid w:val="007D0546"/>
    <w:rsid w:val="007D068D"/>
    <w:rsid w:val="007D0782"/>
    <w:rsid w:val="007D0791"/>
    <w:rsid w:val="007D0978"/>
    <w:rsid w:val="007D0AE9"/>
    <w:rsid w:val="007D0D87"/>
    <w:rsid w:val="007D129B"/>
    <w:rsid w:val="007D135F"/>
    <w:rsid w:val="007D14D8"/>
    <w:rsid w:val="007D15C5"/>
    <w:rsid w:val="007D1B8F"/>
    <w:rsid w:val="007D2420"/>
    <w:rsid w:val="007D2A95"/>
    <w:rsid w:val="007D2E1E"/>
    <w:rsid w:val="007D3305"/>
    <w:rsid w:val="007D338B"/>
    <w:rsid w:val="007D3531"/>
    <w:rsid w:val="007D35F0"/>
    <w:rsid w:val="007D366B"/>
    <w:rsid w:val="007D36E3"/>
    <w:rsid w:val="007D379A"/>
    <w:rsid w:val="007D3A3E"/>
    <w:rsid w:val="007D3AA8"/>
    <w:rsid w:val="007D3CD7"/>
    <w:rsid w:val="007D3D2A"/>
    <w:rsid w:val="007D438A"/>
    <w:rsid w:val="007D481F"/>
    <w:rsid w:val="007D4A52"/>
    <w:rsid w:val="007D4D70"/>
    <w:rsid w:val="007D50D9"/>
    <w:rsid w:val="007D52F1"/>
    <w:rsid w:val="007D5464"/>
    <w:rsid w:val="007D5C3F"/>
    <w:rsid w:val="007D60BB"/>
    <w:rsid w:val="007D60D5"/>
    <w:rsid w:val="007D655A"/>
    <w:rsid w:val="007D6731"/>
    <w:rsid w:val="007D6CBC"/>
    <w:rsid w:val="007D6E89"/>
    <w:rsid w:val="007D70E8"/>
    <w:rsid w:val="007D76A3"/>
    <w:rsid w:val="007D78A8"/>
    <w:rsid w:val="007D7CFB"/>
    <w:rsid w:val="007D7F5E"/>
    <w:rsid w:val="007E0396"/>
    <w:rsid w:val="007E0769"/>
    <w:rsid w:val="007E0F4B"/>
    <w:rsid w:val="007E0F6D"/>
    <w:rsid w:val="007E0FF8"/>
    <w:rsid w:val="007E10FB"/>
    <w:rsid w:val="007E129E"/>
    <w:rsid w:val="007E157B"/>
    <w:rsid w:val="007E1758"/>
    <w:rsid w:val="007E17EA"/>
    <w:rsid w:val="007E1B16"/>
    <w:rsid w:val="007E1D83"/>
    <w:rsid w:val="007E22CD"/>
    <w:rsid w:val="007E23AB"/>
    <w:rsid w:val="007E28D7"/>
    <w:rsid w:val="007E336E"/>
    <w:rsid w:val="007E3567"/>
    <w:rsid w:val="007E35FB"/>
    <w:rsid w:val="007E3903"/>
    <w:rsid w:val="007E3A7F"/>
    <w:rsid w:val="007E3C23"/>
    <w:rsid w:val="007E3E3A"/>
    <w:rsid w:val="007E40A3"/>
    <w:rsid w:val="007E462A"/>
    <w:rsid w:val="007E4B77"/>
    <w:rsid w:val="007E50DC"/>
    <w:rsid w:val="007E55F9"/>
    <w:rsid w:val="007E5D2D"/>
    <w:rsid w:val="007E64F2"/>
    <w:rsid w:val="007E6532"/>
    <w:rsid w:val="007E665A"/>
    <w:rsid w:val="007E6AEE"/>
    <w:rsid w:val="007E6BF5"/>
    <w:rsid w:val="007E6DCE"/>
    <w:rsid w:val="007E6DF1"/>
    <w:rsid w:val="007E7A97"/>
    <w:rsid w:val="007E7DF7"/>
    <w:rsid w:val="007F05A3"/>
    <w:rsid w:val="007F05DD"/>
    <w:rsid w:val="007F068F"/>
    <w:rsid w:val="007F10E4"/>
    <w:rsid w:val="007F12A4"/>
    <w:rsid w:val="007F1473"/>
    <w:rsid w:val="007F168A"/>
    <w:rsid w:val="007F176A"/>
    <w:rsid w:val="007F19CA"/>
    <w:rsid w:val="007F1A48"/>
    <w:rsid w:val="007F2012"/>
    <w:rsid w:val="007F2330"/>
    <w:rsid w:val="007F2822"/>
    <w:rsid w:val="007F2DCB"/>
    <w:rsid w:val="007F3072"/>
    <w:rsid w:val="007F339B"/>
    <w:rsid w:val="007F36E9"/>
    <w:rsid w:val="007F3A11"/>
    <w:rsid w:val="007F4829"/>
    <w:rsid w:val="007F488A"/>
    <w:rsid w:val="007F53B6"/>
    <w:rsid w:val="007F5961"/>
    <w:rsid w:val="007F5B45"/>
    <w:rsid w:val="007F5F6B"/>
    <w:rsid w:val="007F60AA"/>
    <w:rsid w:val="007F62B8"/>
    <w:rsid w:val="007F6ACC"/>
    <w:rsid w:val="007F6C05"/>
    <w:rsid w:val="007F77AB"/>
    <w:rsid w:val="007F7947"/>
    <w:rsid w:val="007F7B09"/>
    <w:rsid w:val="007F7C48"/>
    <w:rsid w:val="007F7D65"/>
    <w:rsid w:val="007F7DE5"/>
    <w:rsid w:val="00800987"/>
    <w:rsid w:val="008010B3"/>
    <w:rsid w:val="00801157"/>
    <w:rsid w:val="00801290"/>
    <w:rsid w:val="00801397"/>
    <w:rsid w:val="00801448"/>
    <w:rsid w:val="008015E3"/>
    <w:rsid w:val="0080170F"/>
    <w:rsid w:val="00802030"/>
    <w:rsid w:val="008027CE"/>
    <w:rsid w:val="00802AEE"/>
    <w:rsid w:val="00802B1F"/>
    <w:rsid w:val="00802BB0"/>
    <w:rsid w:val="0080391C"/>
    <w:rsid w:val="00803D07"/>
    <w:rsid w:val="00803E74"/>
    <w:rsid w:val="0080548F"/>
    <w:rsid w:val="008056DD"/>
    <w:rsid w:val="00805BA3"/>
    <w:rsid w:val="0080602D"/>
    <w:rsid w:val="0080613C"/>
    <w:rsid w:val="008067B3"/>
    <w:rsid w:val="00806ABA"/>
    <w:rsid w:val="0080706F"/>
    <w:rsid w:val="00807722"/>
    <w:rsid w:val="0080791F"/>
    <w:rsid w:val="00810388"/>
    <w:rsid w:val="008103EB"/>
    <w:rsid w:val="0081042D"/>
    <w:rsid w:val="00810A75"/>
    <w:rsid w:val="00810C3A"/>
    <w:rsid w:val="00810C9F"/>
    <w:rsid w:val="008111B5"/>
    <w:rsid w:val="0081125E"/>
    <w:rsid w:val="00811737"/>
    <w:rsid w:val="00811870"/>
    <w:rsid w:val="00811CBA"/>
    <w:rsid w:val="00811E33"/>
    <w:rsid w:val="0081223F"/>
    <w:rsid w:val="0081240B"/>
    <w:rsid w:val="008125EA"/>
    <w:rsid w:val="00812ECA"/>
    <w:rsid w:val="0081300A"/>
    <w:rsid w:val="00813188"/>
    <w:rsid w:val="00813A51"/>
    <w:rsid w:val="00813AD0"/>
    <w:rsid w:val="00813B7D"/>
    <w:rsid w:val="00813BEE"/>
    <w:rsid w:val="00813C47"/>
    <w:rsid w:val="00813DF2"/>
    <w:rsid w:val="00813E35"/>
    <w:rsid w:val="0081401D"/>
    <w:rsid w:val="008141FA"/>
    <w:rsid w:val="00814A00"/>
    <w:rsid w:val="008150F4"/>
    <w:rsid w:val="0081519B"/>
    <w:rsid w:val="00815349"/>
    <w:rsid w:val="008154AC"/>
    <w:rsid w:val="00815618"/>
    <w:rsid w:val="00815BCD"/>
    <w:rsid w:val="00815FB8"/>
    <w:rsid w:val="00816393"/>
    <w:rsid w:val="00816DAF"/>
    <w:rsid w:val="00817035"/>
    <w:rsid w:val="0081706C"/>
    <w:rsid w:val="00817AD7"/>
    <w:rsid w:val="00817B14"/>
    <w:rsid w:val="00817B90"/>
    <w:rsid w:val="00817BC6"/>
    <w:rsid w:val="00817EAA"/>
    <w:rsid w:val="00820291"/>
    <w:rsid w:val="00820A0F"/>
    <w:rsid w:val="00820B05"/>
    <w:rsid w:val="00820F62"/>
    <w:rsid w:val="00820F73"/>
    <w:rsid w:val="0082101A"/>
    <w:rsid w:val="008212AD"/>
    <w:rsid w:val="00821613"/>
    <w:rsid w:val="0082187A"/>
    <w:rsid w:val="00821946"/>
    <w:rsid w:val="00821B42"/>
    <w:rsid w:val="00821E04"/>
    <w:rsid w:val="008227B6"/>
    <w:rsid w:val="00822C26"/>
    <w:rsid w:val="00822DDA"/>
    <w:rsid w:val="00822EFD"/>
    <w:rsid w:val="008233C2"/>
    <w:rsid w:val="00823444"/>
    <w:rsid w:val="008235C5"/>
    <w:rsid w:val="008239A6"/>
    <w:rsid w:val="00823F39"/>
    <w:rsid w:val="00824370"/>
    <w:rsid w:val="00824524"/>
    <w:rsid w:val="0082461C"/>
    <w:rsid w:val="008247AA"/>
    <w:rsid w:val="00825189"/>
    <w:rsid w:val="008253B7"/>
    <w:rsid w:val="008254D7"/>
    <w:rsid w:val="008259C2"/>
    <w:rsid w:val="00825ABB"/>
    <w:rsid w:val="008262A8"/>
    <w:rsid w:val="00826548"/>
    <w:rsid w:val="00826840"/>
    <w:rsid w:val="008268DC"/>
    <w:rsid w:val="00826B9D"/>
    <w:rsid w:val="00826CAA"/>
    <w:rsid w:val="00827454"/>
    <w:rsid w:val="00827C02"/>
    <w:rsid w:val="008301B0"/>
    <w:rsid w:val="00830585"/>
    <w:rsid w:val="0083058E"/>
    <w:rsid w:val="008306DA"/>
    <w:rsid w:val="00830D6F"/>
    <w:rsid w:val="00830DE2"/>
    <w:rsid w:val="00830E35"/>
    <w:rsid w:val="00830F77"/>
    <w:rsid w:val="00831245"/>
    <w:rsid w:val="00831C8A"/>
    <w:rsid w:val="008325A0"/>
    <w:rsid w:val="00832715"/>
    <w:rsid w:val="008333A5"/>
    <w:rsid w:val="00833487"/>
    <w:rsid w:val="0083378E"/>
    <w:rsid w:val="00833940"/>
    <w:rsid w:val="00833EA2"/>
    <w:rsid w:val="00833FE9"/>
    <w:rsid w:val="0083462C"/>
    <w:rsid w:val="00834C47"/>
    <w:rsid w:val="00835062"/>
    <w:rsid w:val="00835665"/>
    <w:rsid w:val="00835936"/>
    <w:rsid w:val="00835FB9"/>
    <w:rsid w:val="0083604E"/>
    <w:rsid w:val="00836079"/>
    <w:rsid w:val="00836087"/>
    <w:rsid w:val="0083614D"/>
    <w:rsid w:val="00836E24"/>
    <w:rsid w:val="008371D0"/>
    <w:rsid w:val="008375F0"/>
    <w:rsid w:val="00837728"/>
    <w:rsid w:val="00837E22"/>
    <w:rsid w:val="008400B8"/>
    <w:rsid w:val="0084082B"/>
    <w:rsid w:val="008409B0"/>
    <w:rsid w:val="00841404"/>
    <w:rsid w:val="00841737"/>
    <w:rsid w:val="00841868"/>
    <w:rsid w:val="008420B4"/>
    <w:rsid w:val="00842186"/>
    <w:rsid w:val="00842432"/>
    <w:rsid w:val="00842609"/>
    <w:rsid w:val="008429A1"/>
    <w:rsid w:val="00842B55"/>
    <w:rsid w:val="0084341D"/>
    <w:rsid w:val="0084417A"/>
    <w:rsid w:val="00844418"/>
    <w:rsid w:val="008445BB"/>
    <w:rsid w:val="008447A8"/>
    <w:rsid w:val="00844A36"/>
    <w:rsid w:val="00844BCA"/>
    <w:rsid w:val="00845283"/>
    <w:rsid w:val="0084539C"/>
    <w:rsid w:val="008457F2"/>
    <w:rsid w:val="008459B4"/>
    <w:rsid w:val="00845BCE"/>
    <w:rsid w:val="008460EA"/>
    <w:rsid w:val="00846850"/>
    <w:rsid w:val="00846938"/>
    <w:rsid w:val="00846B02"/>
    <w:rsid w:val="00846E98"/>
    <w:rsid w:val="0084711D"/>
    <w:rsid w:val="0084743F"/>
    <w:rsid w:val="00847543"/>
    <w:rsid w:val="00847F60"/>
    <w:rsid w:val="008502E9"/>
    <w:rsid w:val="00850942"/>
    <w:rsid w:val="00850973"/>
    <w:rsid w:val="00850AF7"/>
    <w:rsid w:val="00850F71"/>
    <w:rsid w:val="00850F87"/>
    <w:rsid w:val="00851000"/>
    <w:rsid w:val="008511AC"/>
    <w:rsid w:val="00851573"/>
    <w:rsid w:val="00852061"/>
    <w:rsid w:val="0085238C"/>
    <w:rsid w:val="008523B1"/>
    <w:rsid w:val="00852762"/>
    <w:rsid w:val="00852BB3"/>
    <w:rsid w:val="0085305F"/>
    <w:rsid w:val="00853E20"/>
    <w:rsid w:val="00854425"/>
    <w:rsid w:val="00854D76"/>
    <w:rsid w:val="00854DBC"/>
    <w:rsid w:val="0085511E"/>
    <w:rsid w:val="0085556D"/>
    <w:rsid w:val="008558F0"/>
    <w:rsid w:val="0085593A"/>
    <w:rsid w:val="00855B6C"/>
    <w:rsid w:val="00855F8D"/>
    <w:rsid w:val="00856789"/>
    <w:rsid w:val="00856BDC"/>
    <w:rsid w:val="00857053"/>
    <w:rsid w:val="00857106"/>
    <w:rsid w:val="008574F0"/>
    <w:rsid w:val="008579AA"/>
    <w:rsid w:val="00857A31"/>
    <w:rsid w:val="00857A3E"/>
    <w:rsid w:val="00857DA7"/>
    <w:rsid w:val="00860027"/>
    <w:rsid w:val="0086100E"/>
    <w:rsid w:val="00861071"/>
    <w:rsid w:val="008611E6"/>
    <w:rsid w:val="008618C6"/>
    <w:rsid w:val="00861B70"/>
    <w:rsid w:val="00862185"/>
    <w:rsid w:val="0086220A"/>
    <w:rsid w:val="008624B3"/>
    <w:rsid w:val="0086292D"/>
    <w:rsid w:val="008630E1"/>
    <w:rsid w:val="008631E0"/>
    <w:rsid w:val="00863F1D"/>
    <w:rsid w:val="00864B15"/>
    <w:rsid w:val="00864C7C"/>
    <w:rsid w:val="008652E7"/>
    <w:rsid w:val="00865411"/>
    <w:rsid w:val="008655EF"/>
    <w:rsid w:val="00865CDE"/>
    <w:rsid w:val="00865FA7"/>
    <w:rsid w:val="008661D5"/>
    <w:rsid w:val="00866815"/>
    <w:rsid w:val="00867BCE"/>
    <w:rsid w:val="00867DD4"/>
    <w:rsid w:val="00867E0F"/>
    <w:rsid w:val="008702FE"/>
    <w:rsid w:val="008709B9"/>
    <w:rsid w:val="00870D12"/>
    <w:rsid w:val="00870FD6"/>
    <w:rsid w:val="00870FDD"/>
    <w:rsid w:val="0087133B"/>
    <w:rsid w:val="0087149C"/>
    <w:rsid w:val="0087159C"/>
    <w:rsid w:val="0087161B"/>
    <w:rsid w:val="00871EAD"/>
    <w:rsid w:val="00871EDA"/>
    <w:rsid w:val="00872076"/>
    <w:rsid w:val="00872402"/>
    <w:rsid w:val="00872405"/>
    <w:rsid w:val="00872596"/>
    <w:rsid w:val="00872FAE"/>
    <w:rsid w:val="00873424"/>
    <w:rsid w:val="008736D4"/>
    <w:rsid w:val="008739CA"/>
    <w:rsid w:val="00873BB3"/>
    <w:rsid w:val="00873DB2"/>
    <w:rsid w:val="00874174"/>
    <w:rsid w:val="00874308"/>
    <w:rsid w:val="008745BF"/>
    <w:rsid w:val="008745D9"/>
    <w:rsid w:val="00874F53"/>
    <w:rsid w:val="00875321"/>
    <w:rsid w:val="008754CD"/>
    <w:rsid w:val="00875885"/>
    <w:rsid w:val="00875986"/>
    <w:rsid w:val="008759B6"/>
    <w:rsid w:val="00875A31"/>
    <w:rsid w:val="00875E49"/>
    <w:rsid w:val="00876121"/>
    <w:rsid w:val="00876209"/>
    <w:rsid w:val="008762DC"/>
    <w:rsid w:val="00876393"/>
    <w:rsid w:val="0087692D"/>
    <w:rsid w:val="00876B4D"/>
    <w:rsid w:val="00876CCE"/>
    <w:rsid w:val="008774A2"/>
    <w:rsid w:val="0087751F"/>
    <w:rsid w:val="00877B64"/>
    <w:rsid w:val="00880042"/>
    <w:rsid w:val="00880431"/>
    <w:rsid w:val="008806C8"/>
    <w:rsid w:val="00880F04"/>
    <w:rsid w:val="008811AA"/>
    <w:rsid w:val="0088131A"/>
    <w:rsid w:val="00881356"/>
    <w:rsid w:val="0088192C"/>
    <w:rsid w:val="0088195D"/>
    <w:rsid w:val="00881B81"/>
    <w:rsid w:val="00881BFD"/>
    <w:rsid w:val="00881C54"/>
    <w:rsid w:val="0088214E"/>
    <w:rsid w:val="00882C35"/>
    <w:rsid w:val="00882DB4"/>
    <w:rsid w:val="008831F7"/>
    <w:rsid w:val="008838FD"/>
    <w:rsid w:val="008840FB"/>
    <w:rsid w:val="0088470E"/>
    <w:rsid w:val="00884721"/>
    <w:rsid w:val="0088481C"/>
    <w:rsid w:val="00884CEF"/>
    <w:rsid w:val="00884D0A"/>
    <w:rsid w:val="00884E4B"/>
    <w:rsid w:val="00885589"/>
    <w:rsid w:val="00885728"/>
    <w:rsid w:val="0088584B"/>
    <w:rsid w:val="008858F5"/>
    <w:rsid w:val="00885A49"/>
    <w:rsid w:val="00885CE0"/>
    <w:rsid w:val="00885DE3"/>
    <w:rsid w:val="0088672F"/>
    <w:rsid w:val="008868E1"/>
    <w:rsid w:val="008869CC"/>
    <w:rsid w:val="008872F0"/>
    <w:rsid w:val="0088764D"/>
    <w:rsid w:val="0088766C"/>
    <w:rsid w:val="00887BBB"/>
    <w:rsid w:val="00890543"/>
    <w:rsid w:val="00890C5C"/>
    <w:rsid w:val="00890F88"/>
    <w:rsid w:val="0089244D"/>
    <w:rsid w:val="008927AC"/>
    <w:rsid w:val="00892C65"/>
    <w:rsid w:val="00893AF5"/>
    <w:rsid w:val="00893D75"/>
    <w:rsid w:val="00893F50"/>
    <w:rsid w:val="0089440C"/>
    <w:rsid w:val="00894612"/>
    <w:rsid w:val="00894790"/>
    <w:rsid w:val="00894A3D"/>
    <w:rsid w:val="00894A60"/>
    <w:rsid w:val="00894B27"/>
    <w:rsid w:val="00894BF2"/>
    <w:rsid w:val="00894C67"/>
    <w:rsid w:val="00894E51"/>
    <w:rsid w:val="008952B4"/>
    <w:rsid w:val="0089552F"/>
    <w:rsid w:val="00895D91"/>
    <w:rsid w:val="008960EF"/>
    <w:rsid w:val="00896143"/>
    <w:rsid w:val="008965F5"/>
    <w:rsid w:val="008966A5"/>
    <w:rsid w:val="00896F1A"/>
    <w:rsid w:val="00896F6F"/>
    <w:rsid w:val="0089715B"/>
    <w:rsid w:val="00897297"/>
    <w:rsid w:val="00897543"/>
    <w:rsid w:val="00897640"/>
    <w:rsid w:val="00897723"/>
    <w:rsid w:val="008A03E5"/>
    <w:rsid w:val="008A09C8"/>
    <w:rsid w:val="008A0E7B"/>
    <w:rsid w:val="008A103C"/>
    <w:rsid w:val="008A121C"/>
    <w:rsid w:val="008A1336"/>
    <w:rsid w:val="008A14B8"/>
    <w:rsid w:val="008A1687"/>
    <w:rsid w:val="008A1757"/>
    <w:rsid w:val="008A1CB7"/>
    <w:rsid w:val="008A1D1B"/>
    <w:rsid w:val="008A2186"/>
    <w:rsid w:val="008A2C8C"/>
    <w:rsid w:val="008A2EA8"/>
    <w:rsid w:val="008A3126"/>
    <w:rsid w:val="008A3228"/>
    <w:rsid w:val="008A396F"/>
    <w:rsid w:val="008A3FEC"/>
    <w:rsid w:val="008A49AD"/>
    <w:rsid w:val="008A4C56"/>
    <w:rsid w:val="008A501F"/>
    <w:rsid w:val="008A5092"/>
    <w:rsid w:val="008A58D7"/>
    <w:rsid w:val="008A5AE9"/>
    <w:rsid w:val="008A60EE"/>
    <w:rsid w:val="008A670A"/>
    <w:rsid w:val="008A6AD6"/>
    <w:rsid w:val="008A6B43"/>
    <w:rsid w:val="008A714F"/>
    <w:rsid w:val="008A78A2"/>
    <w:rsid w:val="008A78D9"/>
    <w:rsid w:val="008A7BD5"/>
    <w:rsid w:val="008A7F53"/>
    <w:rsid w:val="008B0049"/>
    <w:rsid w:val="008B05D7"/>
    <w:rsid w:val="008B06C9"/>
    <w:rsid w:val="008B0C94"/>
    <w:rsid w:val="008B0E8B"/>
    <w:rsid w:val="008B0F1C"/>
    <w:rsid w:val="008B123D"/>
    <w:rsid w:val="008B14CE"/>
    <w:rsid w:val="008B18BA"/>
    <w:rsid w:val="008B2135"/>
    <w:rsid w:val="008B22DE"/>
    <w:rsid w:val="008B269F"/>
    <w:rsid w:val="008B28EB"/>
    <w:rsid w:val="008B2B20"/>
    <w:rsid w:val="008B2E88"/>
    <w:rsid w:val="008B3559"/>
    <w:rsid w:val="008B3E6C"/>
    <w:rsid w:val="008B41E6"/>
    <w:rsid w:val="008B4328"/>
    <w:rsid w:val="008B481E"/>
    <w:rsid w:val="008B4AE2"/>
    <w:rsid w:val="008B5020"/>
    <w:rsid w:val="008B52AC"/>
    <w:rsid w:val="008B52E9"/>
    <w:rsid w:val="008B55BB"/>
    <w:rsid w:val="008B56E3"/>
    <w:rsid w:val="008B6523"/>
    <w:rsid w:val="008B6551"/>
    <w:rsid w:val="008B71B7"/>
    <w:rsid w:val="008B7478"/>
    <w:rsid w:val="008B7809"/>
    <w:rsid w:val="008B7BCD"/>
    <w:rsid w:val="008B7EA2"/>
    <w:rsid w:val="008C0894"/>
    <w:rsid w:val="008C10E2"/>
    <w:rsid w:val="008C12FB"/>
    <w:rsid w:val="008C1375"/>
    <w:rsid w:val="008C2059"/>
    <w:rsid w:val="008C20D8"/>
    <w:rsid w:val="008C24D8"/>
    <w:rsid w:val="008C2605"/>
    <w:rsid w:val="008C29AD"/>
    <w:rsid w:val="008C2D2C"/>
    <w:rsid w:val="008C2E76"/>
    <w:rsid w:val="008C2F1F"/>
    <w:rsid w:val="008C2FE5"/>
    <w:rsid w:val="008C34C3"/>
    <w:rsid w:val="008C37D1"/>
    <w:rsid w:val="008C3AF2"/>
    <w:rsid w:val="008C434F"/>
    <w:rsid w:val="008C4500"/>
    <w:rsid w:val="008C4779"/>
    <w:rsid w:val="008C490F"/>
    <w:rsid w:val="008C4958"/>
    <w:rsid w:val="008C4A6D"/>
    <w:rsid w:val="008C4D9E"/>
    <w:rsid w:val="008C4E9B"/>
    <w:rsid w:val="008C5002"/>
    <w:rsid w:val="008C512D"/>
    <w:rsid w:val="008C529E"/>
    <w:rsid w:val="008C58BD"/>
    <w:rsid w:val="008C58F0"/>
    <w:rsid w:val="008C5DE7"/>
    <w:rsid w:val="008C5E22"/>
    <w:rsid w:val="008C666B"/>
    <w:rsid w:val="008C68F5"/>
    <w:rsid w:val="008C6BBF"/>
    <w:rsid w:val="008C6C74"/>
    <w:rsid w:val="008C6DD7"/>
    <w:rsid w:val="008C71DC"/>
    <w:rsid w:val="008C753C"/>
    <w:rsid w:val="008C7747"/>
    <w:rsid w:val="008C789A"/>
    <w:rsid w:val="008C7E76"/>
    <w:rsid w:val="008D0E6D"/>
    <w:rsid w:val="008D1AD7"/>
    <w:rsid w:val="008D1B3E"/>
    <w:rsid w:val="008D1BC1"/>
    <w:rsid w:val="008D1D7C"/>
    <w:rsid w:val="008D1DAB"/>
    <w:rsid w:val="008D242A"/>
    <w:rsid w:val="008D25EF"/>
    <w:rsid w:val="008D27FD"/>
    <w:rsid w:val="008D28DC"/>
    <w:rsid w:val="008D2D00"/>
    <w:rsid w:val="008D2EB0"/>
    <w:rsid w:val="008D2F0E"/>
    <w:rsid w:val="008D3376"/>
    <w:rsid w:val="008D3487"/>
    <w:rsid w:val="008D391F"/>
    <w:rsid w:val="008D3C67"/>
    <w:rsid w:val="008D3C8E"/>
    <w:rsid w:val="008D3FDD"/>
    <w:rsid w:val="008D46AF"/>
    <w:rsid w:val="008D476D"/>
    <w:rsid w:val="008D49DC"/>
    <w:rsid w:val="008D4A42"/>
    <w:rsid w:val="008D4AA9"/>
    <w:rsid w:val="008D5790"/>
    <w:rsid w:val="008D57BB"/>
    <w:rsid w:val="008D5A47"/>
    <w:rsid w:val="008D5E5A"/>
    <w:rsid w:val="008D5E7D"/>
    <w:rsid w:val="008D5FB3"/>
    <w:rsid w:val="008D62B6"/>
    <w:rsid w:val="008D6EB8"/>
    <w:rsid w:val="008D74ED"/>
    <w:rsid w:val="008D763B"/>
    <w:rsid w:val="008D7DDB"/>
    <w:rsid w:val="008E0857"/>
    <w:rsid w:val="008E08BB"/>
    <w:rsid w:val="008E0B8F"/>
    <w:rsid w:val="008E0B9B"/>
    <w:rsid w:val="008E0F4B"/>
    <w:rsid w:val="008E1115"/>
    <w:rsid w:val="008E1133"/>
    <w:rsid w:val="008E1191"/>
    <w:rsid w:val="008E1292"/>
    <w:rsid w:val="008E12EA"/>
    <w:rsid w:val="008E13B6"/>
    <w:rsid w:val="008E1CC5"/>
    <w:rsid w:val="008E2407"/>
    <w:rsid w:val="008E2553"/>
    <w:rsid w:val="008E27C0"/>
    <w:rsid w:val="008E29D4"/>
    <w:rsid w:val="008E2D3F"/>
    <w:rsid w:val="008E2F17"/>
    <w:rsid w:val="008E30A8"/>
    <w:rsid w:val="008E39A7"/>
    <w:rsid w:val="008E41FC"/>
    <w:rsid w:val="008E441D"/>
    <w:rsid w:val="008E44F4"/>
    <w:rsid w:val="008E4769"/>
    <w:rsid w:val="008E494B"/>
    <w:rsid w:val="008E4B93"/>
    <w:rsid w:val="008E5097"/>
    <w:rsid w:val="008E510C"/>
    <w:rsid w:val="008E532C"/>
    <w:rsid w:val="008E5B7D"/>
    <w:rsid w:val="008E5E45"/>
    <w:rsid w:val="008E5F5D"/>
    <w:rsid w:val="008E61F8"/>
    <w:rsid w:val="008E6420"/>
    <w:rsid w:val="008E6446"/>
    <w:rsid w:val="008E6B9C"/>
    <w:rsid w:val="008E6CD0"/>
    <w:rsid w:val="008E6E87"/>
    <w:rsid w:val="008E70CD"/>
    <w:rsid w:val="008E716E"/>
    <w:rsid w:val="008E73C1"/>
    <w:rsid w:val="008E751B"/>
    <w:rsid w:val="008E779F"/>
    <w:rsid w:val="008E79A8"/>
    <w:rsid w:val="008E7CBE"/>
    <w:rsid w:val="008E7CF6"/>
    <w:rsid w:val="008E7EF4"/>
    <w:rsid w:val="008E7FB2"/>
    <w:rsid w:val="008F02FD"/>
    <w:rsid w:val="008F03DB"/>
    <w:rsid w:val="008F0951"/>
    <w:rsid w:val="008F0A13"/>
    <w:rsid w:val="008F0C7F"/>
    <w:rsid w:val="008F14B0"/>
    <w:rsid w:val="008F14DB"/>
    <w:rsid w:val="008F17F4"/>
    <w:rsid w:val="008F1CBB"/>
    <w:rsid w:val="008F2030"/>
    <w:rsid w:val="008F252B"/>
    <w:rsid w:val="008F2D16"/>
    <w:rsid w:val="008F33C1"/>
    <w:rsid w:val="008F381B"/>
    <w:rsid w:val="008F384F"/>
    <w:rsid w:val="008F3944"/>
    <w:rsid w:val="008F43FD"/>
    <w:rsid w:val="008F4A7A"/>
    <w:rsid w:val="008F4D0C"/>
    <w:rsid w:val="008F58AB"/>
    <w:rsid w:val="008F5AA5"/>
    <w:rsid w:val="008F5AF0"/>
    <w:rsid w:val="008F63EE"/>
    <w:rsid w:val="008F6B62"/>
    <w:rsid w:val="008F6E37"/>
    <w:rsid w:val="008F7729"/>
    <w:rsid w:val="008F7BA2"/>
    <w:rsid w:val="008F7F19"/>
    <w:rsid w:val="008F7F2C"/>
    <w:rsid w:val="00900336"/>
    <w:rsid w:val="00901219"/>
    <w:rsid w:val="00901445"/>
    <w:rsid w:val="00901618"/>
    <w:rsid w:val="00901CFE"/>
    <w:rsid w:val="00902016"/>
    <w:rsid w:val="0090228F"/>
    <w:rsid w:val="009023B0"/>
    <w:rsid w:val="00902960"/>
    <w:rsid w:val="00903A6B"/>
    <w:rsid w:val="0090413E"/>
    <w:rsid w:val="00904246"/>
    <w:rsid w:val="0090424A"/>
    <w:rsid w:val="00904D12"/>
    <w:rsid w:val="00904DE3"/>
    <w:rsid w:val="0090528D"/>
    <w:rsid w:val="00905482"/>
    <w:rsid w:val="00905678"/>
    <w:rsid w:val="0090584B"/>
    <w:rsid w:val="00905AFB"/>
    <w:rsid w:val="00905D79"/>
    <w:rsid w:val="00905E0C"/>
    <w:rsid w:val="0090631E"/>
    <w:rsid w:val="009065F6"/>
    <w:rsid w:val="009068EE"/>
    <w:rsid w:val="00906DCD"/>
    <w:rsid w:val="00906FFB"/>
    <w:rsid w:val="00907013"/>
    <w:rsid w:val="00907051"/>
    <w:rsid w:val="00907329"/>
    <w:rsid w:val="009076F1"/>
    <w:rsid w:val="00907D03"/>
    <w:rsid w:val="00907E1E"/>
    <w:rsid w:val="00907EAE"/>
    <w:rsid w:val="00910349"/>
    <w:rsid w:val="0091074C"/>
    <w:rsid w:val="009107AF"/>
    <w:rsid w:val="00910A84"/>
    <w:rsid w:val="00910DFC"/>
    <w:rsid w:val="00910F49"/>
    <w:rsid w:val="009118D0"/>
    <w:rsid w:val="00911CF0"/>
    <w:rsid w:val="00911DC1"/>
    <w:rsid w:val="00911EFE"/>
    <w:rsid w:val="0091233B"/>
    <w:rsid w:val="009123B1"/>
    <w:rsid w:val="0091245A"/>
    <w:rsid w:val="0091249B"/>
    <w:rsid w:val="00912C47"/>
    <w:rsid w:val="00912E67"/>
    <w:rsid w:val="00913721"/>
    <w:rsid w:val="009144AC"/>
    <w:rsid w:val="00914909"/>
    <w:rsid w:val="009149CD"/>
    <w:rsid w:val="0091505E"/>
    <w:rsid w:val="0091509D"/>
    <w:rsid w:val="00916232"/>
    <w:rsid w:val="00916299"/>
    <w:rsid w:val="009163BC"/>
    <w:rsid w:val="0091640A"/>
    <w:rsid w:val="00916419"/>
    <w:rsid w:val="00916458"/>
    <w:rsid w:val="009166A4"/>
    <w:rsid w:val="00916BD5"/>
    <w:rsid w:val="00916CE9"/>
    <w:rsid w:val="00916CFA"/>
    <w:rsid w:val="00916E94"/>
    <w:rsid w:val="00916ED9"/>
    <w:rsid w:val="00917095"/>
    <w:rsid w:val="0091732A"/>
    <w:rsid w:val="0091775C"/>
    <w:rsid w:val="00917EDB"/>
    <w:rsid w:val="00917F6B"/>
    <w:rsid w:val="00920235"/>
    <w:rsid w:val="00920FD0"/>
    <w:rsid w:val="0092129C"/>
    <w:rsid w:val="00921673"/>
    <w:rsid w:val="009216C7"/>
    <w:rsid w:val="0092188D"/>
    <w:rsid w:val="0092198A"/>
    <w:rsid w:val="00921E3B"/>
    <w:rsid w:val="00922233"/>
    <w:rsid w:val="00922B53"/>
    <w:rsid w:val="00922C01"/>
    <w:rsid w:val="00922CD9"/>
    <w:rsid w:val="00922E8D"/>
    <w:rsid w:val="009233DD"/>
    <w:rsid w:val="0092395D"/>
    <w:rsid w:val="00923B63"/>
    <w:rsid w:val="00923EDB"/>
    <w:rsid w:val="009252C6"/>
    <w:rsid w:val="00925B08"/>
    <w:rsid w:val="00925CE9"/>
    <w:rsid w:val="00925DF7"/>
    <w:rsid w:val="009267C8"/>
    <w:rsid w:val="00926D6A"/>
    <w:rsid w:val="009274B7"/>
    <w:rsid w:val="009279AF"/>
    <w:rsid w:val="00927E29"/>
    <w:rsid w:val="0093020C"/>
    <w:rsid w:val="009307AD"/>
    <w:rsid w:val="009307D8"/>
    <w:rsid w:val="00930C2E"/>
    <w:rsid w:val="00930C87"/>
    <w:rsid w:val="009314CE"/>
    <w:rsid w:val="00931536"/>
    <w:rsid w:val="009315AD"/>
    <w:rsid w:val="009315D6"/>
    <w:rsid w:val="0093161A"/>
    <w:rsid w:val="0093165C"/>
    <w:rsid w:val="0093208E"/>
    <w:rsid w:val="00932286"/>
    <w:rsid w:val="009326DB"/>
    <w:rsid w:val="00932982"/>
    <w:rsid w:val="009329CE"/>
    <w:rsid w:val="00933277"/>
    <w:rsid w:val="00933355"/>
    <w:rsid w:val="00934275"/>
    <w:rsid w:val="009343E1"/>
    <w:rsid w:val="00934482"/>
    <w:rsid w:val="00934BA0"/>
    <w:rsid w:val="00934E84"/>
    <w:rsid w:val="00934F49"/>
    <w:rsid w:val="00935441"/>
    <w:rsid w:val="00935474"/>
    <w:rsid w:val="0093563D"/>
    <w:rsid w:val="00935B1F"/>
    <w:rsid w:val="00935C40"/>
    <w:rsid w:val="00936896"/>
    <w:rsid w:val="00936924"/>
    <w:rsid w:val="00937688"/>
    <w:rsid w:val="00937789"/>
    <w:rsid w:val="00937BEF"/>
    <w:rsid w:val="00940056"/>
    <w:rsid w:val="0094056A"/>
    <w:rsid w:val="00940620"/>
    <w:rsid w:val="00940D34"/>
    <w:rsid w:val="009411AD"/>
    <w:rsid w:val="00941209"/>
    <w:rsid w:val="00941259"/>
    <w:rsid w:val="009412B9"/>
    <w:rsid w:val="0094136A"/>
    <w:rsid w:val="009418D7"/>
    <w:rsid w:val="00941A83"/>
    <w:rsid w:val="00941B66"/>
    <w:rsid w:val="0094219B"/>
    <w:rsid w:val="0094223E"/>
    <w:rsid w:val="0094290A"/>
    <w:rsid w:val="009429F7"/>
    <w:rsid w:val="00942DAF"/>
    <w:rsid w:val="0094304B"/>
    <w:rsid w:val="009432CA"/>
    <w:rsid w:val="00943379"/>
    <w:rsid w:val="0094481B"/>
    <w:rsid w:val="00944D3B"/>
    <w:rsid w:val="00944F07"/>
    <w:rsid w:val="009450F2"/>
    <w:rsid w:val="00945B81"/>
    <w:rsid w:val="009462FD"/>
    <w:rsid w:val="009467E0"/>
    <w:rsid w:val="0094685B"/>
    <w:rsid w:val="009469B8"/>
    <w:rsid w:val="00946A40"/>
    <w:rsid w:val="00946B94"/>
    <w:rsid w:val="00946CDA"/>
    <w:rsid w:val="00946EB2"/>
    <w:rsid w:val="009474D5"/>
    <w:rsid w:val="0094754F"/>
    <w:rsid w:val="009477C0"/>
    <w:rsid w:val="0094780E"/>
    <w:rsid w:val="009478B6"/>
    <w:rsid w:val="00950AE9"/>
    <w:rsid w:val="00951186"/>
    <w:rsid w:val="00951734"/>
    <w:rsid w:val="00951A69"/>
    <w:rsid w:val="00951B0A"/>
    <w:rsid w:val="00951B3B"/>
    <w:rsid w:val="00951C7B"/>
    <w:rsid w:val="00951FAD"/>
    <w:rsid w:val="00952085"/>
    <w:rsid w:val="009520B6"/>
    <w:rsid w:val="009523C2"/>
    <w:rsid w:val="00952415"/>
    <w:rsid w:val="009525B1"/>
    <w:rsid w:val="009525CF"/>
    <w:rsid w:val="0095281D"/>
    <w:rsid w:val="00952B57"/>
    <w:rsid w:val="00952ED6"/>
    <w:rsid w:val="0095381B"/>
    <w:rsid w:val="0095392D"/>
    <w:rsid w:val="00953CE2"/>
    <w:rsid w:val="00954035"/>
    <w:rsid w:val="00954058"/>
    <w:rsid w:val="009542B0"/>
    <w:rsid w:val="00954AFE"/>
    <w:rsid w:val="00954C1A"/>
    <w:rsid w:val="00954C53"/>
    <w:rsid w:val="00954CB2"/>
    <w:rsid w:val="00954E4F"/>
    <w:rsid w:val="00955214"/>
    <w:rsid w:val="00955759"/>
    <w:rsid w:val="00955DAD"/>
    <w:rsid w:val="00956096"/>
    <w:rsid w:val="00956229"/>
    <w:rsid w:val="0095639F"/>
    <w:rsid w:val="00956642"/>
    <w:rsid w:val="0095664F"/>
    <w:rsid w:val="0095665C"/>
    <w:rsid w:val="0095694B"/>
    <w:rsid w:val="00956FE4"/>
    <w:rsid w:val="009570C5"/>
    <w:rsid w:val="0095775C"/>
    <w:rsid w:val="0095776A"/>
    <w:rsid w:val="00957B18"/>
    <w:rsid w:val="009602F4"/>
    <w:rsid w:val="00960330"/>
    <w:rsid w:val="0096040C"/>
    <w:rsid w:val="00960411"/>
    <w:rsid w:val="00960AEC"/>
    <w:rsid w:val="00960DD6"/>
    <w:rsid w:val="00960ECF"/>
    <w:rsid w:val="00961062"/>
    <w:rsid w:val="0096137F"/>
    <w:rsid w:val="00961826"/>
    <w:rsid w:val="0096186A"/>
    <w:rsid w:val="00961FAF"/>
    <w:rsid w:val="00962199"/>
    <w:rsid w:val="009621F9"/>
    <w:rsid w:val="00962258"/>
    <w:rsid w:val="00962D28"/>
    <w:rsid w:val="00962E44"/>
    <w:rsid w:val="0096306C"/>
    <w:rsid w:val="009630E5"/>
    <w:rsid w:val="0096321F"/>
    <w:rsid w:val="0096333F"/>
    <w:rsid w:val="00963746"/>
    <w:rsid w:val="00963985"/>
    <w:rsid w:val="009639E7"/>
    <w:rsid w:val="00963B53"/>
    <w:rsid w:val="00963B66"/>
    <w:rsid w:val="00963EE1"/>
    <w:rsid w:val="00963F4C"/>
    <w:rsid w:val="00964270"/>
    <w:rsid w:val="0096447A"/>
    <w:rsid w:val="009648DF"/>
    <w:rsid w:val="00964C1B"/>
    <w:rsid w:val="00964D1D"/>
    <w:rsid w:val="009654B1"/>
    <w:rsid w:val="00965DB2"/>
    <w:rsid w:val="00965FE4"/>
    <w:rsid w:val="00966560"/>
    <w:rsid w:val="00966E3B"/>
    <w:rsid w:val="00966E65"/>
    <w:rsid w:val="009671FA"/>
    <w:rsid w:val="00967475"/>
    <w:rsid w:val="0096788C"/>
    <w:rsid w:val="00967A7D"/>
    <w:rsid w:val="00967D5F"/>
    <w:rsid w:val="00967E58"/>
    <w:rsid w:val="009706B6"/>
    <w:rsid w:val="009709E3"/>
    <w:rsid w:val="00970A2D"/>
    <w:rsid w:val="00970F0F"/>
    <w:rsid w:val="00971180"/>
    <w:rsid w:val="0097140E"/>
    <w:rsid w:val="009715C4"/>
    <w:rsid w:val="009715EA"/>
    <w:rsid w:val="00971668"/>
    <w:rsid w:val="0097166B"/>
    <w:rsid w:val="0097182E"/>
    <w:rsid w:val="00971854"/>
    <w:rsid w:val="00971A54"/>
    <w:rsid w:val="00971ACE"/>
    <w:rsid w:val="009724F1"/>
    <w:rsid w:val="0097273B"/>
    <w:rsid w:val="00972B2C"/>
    <w:rsid w:val="00972BFF"/>
    <w:rsid w:val="00972D5C"/>
    <w:rsid w:val="0097300A"/>
    <w:rsid w:val="0097317E"/>
    <w:rsid w:val="009731DD"/>
    <w:rsid w:val="0097321C"/>
    <w:rsid w:val="009732DA"/>
    <w:rsid w:val="00973540"/>
    <w:rsid w:val="00973692"/>
    <w:rsid w:val="0097382B"/>
    <w:rsid w:val="00973898"/>
    <w:rsid w:val="00973A55"/>
    <w:rsid w:val="00973F04"/>
    <w:rsid w:val="009741EE"/>
    <w:rsid w:val="00974851"/>
    <w:rsid w:val="00974E1B"/>
    <w:rsid w:val="00975622"/>
    <w:rsid w:val="00975D21"/>
    <w:rsid w:val="00975DD9"/>
    <w:rsid w:val="009761B1"/>
    <w:rsid w:val="0097680E"/>
    <w:rsid w:val="009768AA"/>
    <w:rsid w:val="00977244"/>
    <w:rsid w:val="00977485"/>
    <w:rsid w:val="0097786B"/>
    <w:rsid w:val="0097795D"/>
    <w:rsid w:val="00977B76"/>
    <w:rsid w:val="0098081F"/>
    <w:rsid w:val="00980F23"/>
    <w:rsid w:val="00981195"/>
    <w:rsid w:val="00981229"/>
    <w:rsid w:val="00981405"/>
    <w:rsid w:val="0098167C"/>
    <w:rsid w:val="009824B3"/>
    <w:rsid w:val="009825FA"/>
    <w:rsid w:val="00982701"/>
    <w:rsid w:val="009828FF"/>
    <w:rsid w:val="00982FF3"/>
    <w:rsid w:val="00983114"/>
    <w:rsid w:val="009834B0"/>
    <w:rsid w:val="00983657"/>
    <w:rsid w:val="0098383C"/>
    <w:rsid w:val="00983AA6"/>
    <w:rsid w:val="00983E5B"/>
    <w:rsid w:val="0098466D"/>
    <w:rsid w:val="00984955"/>
    <w:rsid w:val="00984F38"/>
    <w:rsid w:val="00984FDB"/>
    <w:rsid w:val="00985092"/>
    <w:rsid w:val="00985770"/>
    <w:rsid w:val="009857F2"/>
    <w:rsid w:val="0098587A"/>
    <w:rsid w:val="00985B92"/>
    <w:rsid w:val="00985B94"/>
    <w:rsid w:val="0098607D"/>
    <w:rsid w:val="00986311"/>
    <w:rsid w:val="009863BB"/>
    <w:rsid w:val="00986FEF"/>
    <w:rsid w:val="00987961"/>
    <w:rsid w:val="00987EC2"/>
    <w:rsid w:val="0099056D"/>
    <w:rsid w:val="009905B5"/>
    <w:rsid w:val="00990621"/>
    <w:rsid w:val="0099062C"/>
    <w:rsid w:val="009915B9"/>
    <w:rsid w:val="009917B9"/>
    <w:rsid w:val="009918B9"/>
    <w:rsid w:val="00991EF8"/>
    <w:rsid w:val="00992107"/>
    <w:rsid w:val="009926A2"/>
    <w:rsid w:val="009926CC"/>
    <w:rsid w:val="009927A3"/>
    <w:rsid w:val="00992B6C"/>
    <w:rsid w:val="00993A87"/>
    <w:rsid w:val="00993AC2"/>
    <w:rsid w:val="00993AE6"/>
    <w:rsid w:val="00993DFC"/>
    <w:rsid w:val="00994224"/>
    <w:rsid w:val="0099465D"/>
    <w:rsid w:val="00994FB4"/>
    <w:rsid w:val="009952BB"/>
    <w:rsid w:val="009958F2"/>
    <w:rsid w:val="00995C1E"/>
    <w:rsid w:val="00995E4A"/>
    <w:rsid w:val="00995E79"/>
    <w:rsid w:val="009963AB"/>
    <w:rsid w:val="00996424"/>
    <w:rsid w:val="00996729"/>
    <w:rsid w:val="0099679E"/>
    <w:rsid w:val="00996991"/>
    <w:rsid w:val="0099715E"/>
    <w:rsid w:val="009976EE"/>
    <w:rsid w:val="009A0238"/>
    <w:rsid w:val="009A0315"/>
    <w:rsid w:val="009A0731"/>
    <w:rsid w:val="009A09DD"/>
    <w:rsid w:val="009A0D20"/>
    <w:rsid w:val="009A0DF8"/>
    <w:rsid w:val="009A0FAD"/>
    <w:rsid w:val="009A13E8"/>
    <w:rsid w:val="009A1800"/>
    <w:rsid w:val="009A1803"/>
    <w:rsid w:val="009A1AA1"/>
    <w:rsid w:val="009A1BC7"/>
    <w:rsid w:val="009A1C29"/>
    <w:rsid w:val="009A23FD"/>
    <w:rsid w:val="009A248B"/>
    <w:rsid w:val="009A2CEE"/>
    <w:rsid w:val="009A30C1"/>
    <w:rsid w:val="009A3254"/>
    <w:rsid w:val="009A3827"/>
    <w:rsid w:val="009A3CFE"/>
    <w:rsid w:val="009A410A"/>
    <w:rsid w:val="009A4758"/>
    <w:rsid w:val="009A4B1E"/>
    <w:rsid w:val="009A4FAA"/>
    <w:rsid w:val="009A50A6"/>
    <w:rsid w:val="009A5137"/>
    <w:rsid w:val="009A5161"/>
    <w:rsid w:val="009A5CDA"/>
    <w:rsid w:val="009A5DCC"/>
    <w:rsid w:val="009A6672"/>
    <w:rsid w:val="009A68AF"/>
    <w:rsid w:val="009A6D12"/>
    <w:rsid w:val="009A6F55"/>
    <w:rsid w:val="009A7A30"/>
    <w:rsid w:val="009B03E7"/>
    <w:rsid w:val="009B0620"/>
    <w:rsid w:val="009B1418"/>
    <w:rsid w:val="009B1764"/>
    <w:rsid w:val="009B212E"/>
    <w:rsid w:val="009B232A"/>
    <w:rsid w:val="009B2593"/>
    <w:rsid w:val="009B25B1"/>
    <w:rsid w:val="009B2891"/>
    <w:rsid w:val="009B309C"/>
    <w:rsid w:val="009B3463"/>
    <w:rsid w:val="009B3509"/>
    <w:rsid w:val="009B3B1B"/>
    <w:rsid w:val="009B3C9D"/>
    <w:rsid w:val="009B3E56"/>
    <w:rsid w:val="009B40C8"/>
    <w:rsid w:val="009B4691"/>
    <w:rsid w:val="009B4BD0"/>
    <w:rsid w:val="009B4DD3"/>
    <w:rsid w:val="009B594C"/>
    <w:rsid w:val="009B5C02"/>
    <w:rsid w:val="009B5DC3"/>
    <w:rsid w:val="009B5F00"/>
    <w:rsid w:val="009B5F20"/>
    <w:rsid w:val="009B6258"/>
    <w:rsid w:val="009B64BD"/>
    <w:rsid w:val="009B66E4"/>
    <w:rsid w:val="009B6F9D"/>
    <w:rsid w:val="009B78DC"/>
    <w:rsid w:val="009B7C01"/>
    <w:rsid w:val="009C0633"/>
    <w:rsid w:val="009C074A"/>
    <w:rsid w:val="009C0DC3"/>
    <w:rsid w:val="009C144D"/>
    <w:rsid w:val="009C175A"/>
    <w:rsid w:val="009C20BD"/>
    <w:rsid w:val="009C2434"/>
    <w:rsid w:val="009C26E2"/>
    <w:rsid w:val="009C39BC"/>
    <w:rsid w:val="009C3A7A"/>
    <w:rsid w:val="009C3D9B"/>
    <w:rsid w:val="009C3E16"/>
    <w:rsid w:val="009C3E85"/>
    <w:rsid w:val="009C45FD"/>
    <w:rsid w:val="009C4DD5"/>
    <w:rsid w:val="009C5463"/>
    <w:rsid w:val="009C55A9"/>
    <w:rsid w:val="009C5652"/>
    <w:rsid w:val="009C5C19"/>
    <w:rsid w:val="009C5C9B"/>
    <w:rsid w:val="009C5E38"/>
    <w:rsid w:val="009C5E57"/>
    <w:rsid w:val="009C5F57"/>
    <w:rsid w:val="009C6343"/>
    <w:rsid w:val="009C6939"/>
    <w:rsid w:val="009C693E"/>
    <w:rsid w:val="009C6F93"/>
    <w:rsid w:val="009C727D"/>
    <w:rsid w:val="009C775E"/>
    <w:rsid w:val="009C781D"/>
    <w:rsid w:val="009C7946"/>
    <w:rsid w:val="009C7E30"/>
    <w:rsid w:val="009D0113"/>
    <w:rsid w:val="009D049C"/>
    <w:rsid w:val="009D06D2"/>
    <w:rsid w:val="009D08F4"/>
    <w:rsid w:val="009D0B2F"/>
    <w:rsid w:val="009D0B47"/>
    <w:rsid w:val="009D0BD8"/>
    <w:rsid w:val="009D0FB4"/>
    <w:rsid w:val="009D1480"/>
    <w:rsid w:val="009D161F"/>
    <w:rsid w:val="009D1793"/>
    <w:rsid w:val="009D21DA"/>
    <w:rsid w:val="009D2FB3"/>
    <w:rsid w:val="009D2FE7"/>
    <w:rsid w:val="009D308C"/>
    <w:rsid w:val="009D3558"/>
    <w:rsid w:val="009D35D7"/>
    <w:rsid w:val="009D3786"/>
    <w:rsid w:val="009D37BA"/>
    <w:rsid w:val="009D3C64"/>
    <w:rsid w:val="009D45CC"/>
    <w:rsid w:val="009D4D36"/>
    <w:rsid w:val="009D510F"/>
    <w:rsid w:val="009D53F9"/>
    <w:rsid w:val="009D619E"/>
    <w:rsid w:val="009D66F2"/>
    <w:rsid w:val="009D6893"/>
    <w:rsid w:val="009D7A16"/>
    <w:rsid w:val="009D7F69"/>
    <w:rsid w:val="009E0CAE"/>
    <w:rsid w:val="009E1216"/>
    <w:rsid w:val="009E157F"/>
    <w:rsid w:val="009E1760"/>
    <w:rsid w:val="009E1E7F"/>
    <w:rsid w:val="009E1F94"/>
    <w:rsid w:val="009E2311"/>
    <w:rsid w:val="009E2559"/>
    <w:rsid w:val="009E28C3"/>
    <w:rsid w:val="009E3248"/>
    <w:rsid w:val="009E3335"/>
    <w:rsid w:val="009E3C01"/>
    <w:rsid w:val="009E3CFF"/>
    <w:rsid w:val="009E3FDE"/>
    <w:rsid w:val="009E43A8"/>
    <w:rsid w:val="009E43CB"/>
    <w:rsid w:val="009E4661"/>
    <w:rsid w:val="009E528A"/>
    <w:rsid w:val="009E58A4"/>
    <w:rsid w:val="009E59C9"/>
    <w:rsid w:val="009E5F2A"/>
    <w:rsid w:val="009E5F5E"/>
    <w:rsid w:val="009E633D"/>
    <w:rsid w:val="009E662D"/>
    <w:rsid w:val="009E78D3"/>
    <w:rsid w:val="009E7AF9"/>
    <w:rsid w:val="009E7B6C"/>
    <w:rsid w:val="009E7F64"/>
    <w:rsid w:val="009E7FF8"/>
    <w:rsid w:val="009F018C"/>
    <w:rsid w:val="009F039A"/>
    <w:rsid w:val="009F04D9"/>
    <w:rsid w:val="009F0500"/>
    <w:rsid w:val="009F0695"/>
    <w:rsid w:val="009F0AF5"/>
    <w:rsid w:val="009F0CCE"/>
    <w:rsid w:val="009F0D02"/>
    <w:rsid w:val="009F0D3A"/>
    <w:rsid w:val="009F1592"/>
    <w:rsid w:val="009F17D0"/>
    <w:rsid w:val="009F1B32"/>
    <w:rsid w:val="009F1CD2"/>
    <w:rsid w:val="009F1E64"/>
    <w:rsid w:val="009F1ED1"/>
    <w:rsid w:val="009F2320"/>
    <w:rsid w:val="009F26C3"/>
    <w:rsid w:val="009F29CC"/>
    <w:rsid w:val="009F2F23"/>
    <w:rsid w:val="009F33B5"/>
    <w:rsid w:val="009F36CF"/>
    <w:rsid w:val="009F3BE3"/>
    <w:rsid w:val="009F3C3A"/>
    <w:rsid w:val="009F3DCE"/>
    <w:rsid w:val="009F4A25"/>
    <w:rsid w:val="009F4BA2"/>
    <w:rsid w:val="009F55F2"/>
    <w:rsid w:val="009F5B3C"/>
    <w:rsid w:val="009F5B52"/>
    <w:rsid w:val="009F5B89"/>
    <w:rsid w:val="009F5BAE"/>
    <w:rsid w:val="009F5C1C"/>
    <w:rsid w:val="009F6649"/>
    <w:rsid w:val="009F69EB"/>
    <w:rsid w:val="009F6C5F"/>
    <w:rsid w:val="009F6E5B"/>
    <w:rsid w:val="009F72B2"/>
    <w:rsid w:val="009F7443"/>
    <w:rsid w:val="009F76E5"/>
    <w:rsid w:val="009F77D8"/>
    <w:rsid w:val="009F785C"/>
    <w:rsid w:val="009F7A7D"/>
    <w:rsid w:val="009F7A97"/>
    <w:rsid w:val="009F7B91"/>
    <w:rsid w:val="009F7D87"/>
    <w:rsid w:val="009F7E84"/>
    <w:rsid w:val="00A00250"/>
    <w:rsid w:val="00A00404"/>
    <w:rsid w:val="00A0060E"/>
    <w:rsid w:val="00A0091C"/>
    <w:rsid w:val="00A009C8"/>
    <w:rsid w:val="00A00DBD"/>
    <w:rsid w:val="00A00EC0"/>
    <w:rsid w:val="00A0158F"/>
    <w:rsid w:val="00A01C73"/>
    <w:rsid w:val="00A020D5"/>
    <w:rsid w:val="00A02A65"/>
    <w:rsid w:val="00A033EE"/>
    <w:rsid w:val="00A03749"/>
    <w:rsid w:val="00A038A7"/>
    <w:rsid w:val="00A03999"/>
    <w:rsid w:val="00A04B6E"/>
    <w:rsid w:val="00A059F4"/>
    <w:rsid w:val="00A05E86"/>
    <w:rsid w:val="00A05F81"/>
    <w:rsid w:val="00A060F4"/>
    <w:rsid w:val="00A061B6"/>
    <w:rsid w:val="00A06639"/>
    <w:rsid w:val="00A06914"/>
    <w:rsid w:val="00A06A31"/>
    <w:rsid w:val="00A06CB6"/>
    <w:rsid w:val="00A07B04"/>
    <w:rsid w:val="00A07B2F"/>
    <w:rsid w:val="00A07C78"/>
    <w:rsid w:val="00A07F5A"/>
    <w:rsid w:val="00A100C0"/>
    <w:rsid w:val="00A10448"/>
    <w:rsid w:val="00A1047B"/>
    <w:rsid w:val="00A107C7"/>
    <w:rsid w:val="00A10816"/>
    <w:rsid w:val="00A109F5"/>
    <w:rsid w:val="00A10D1B"/>
    <w:rsid w:val="00A1155D"/>
    <w:rsid w:val="00A11AB6"/>
    <w:rsid w:val="00A11BB0"/>
    <w:rsid w:val="00A12104"/>
    <w:rsid w:val="00A12252"/>
    <w:rsid w:val="00A12C86"/>
    <w:rsid w:val="00A12E22"/>
    <w:rsid w:val="00A12F33"/>
    <w:rsid w:val="00A13497"/>
    <w:rsid w:val="00A134D9"/>
    <w:rsid w:val="00A1367E"/>
    <w:rsid w:val="00A13779"/>
    <w:rsid w:val="00A139B7"/>
    <w:rsid w:val="00A14089"/>
    <w:rsid w:val="00A1418A"/>
    <w:rsid w:val="00A14479"/>
    <w:rsid w:val="00A148F8"/>
    <w:rsid w:val="00A14977"/>
    <w:rsid w:val="00A14D8F"/>
    <w:rsid w:val="00A15620"/>
    <w:rsid w:val="00A15D17"/>
    <w:rsid w:val="00A15E8A"/>
    <w:rsid w:val="00A165C9"/>
    <w:rsid w:val="00A165F6"/>
    <w:rsid w:val="00A168B4"/>
    <w:rsid w:val="00A16F07"/>
    <w:rsid w:val="00A171DC"/>
    <w:rsid w:val="00A1722A"/>
    <w:rsid w:val="00A17726"/>
    <w:rsid w:val="00A17876"/>
    <w:rsid w:val="00A179BC"/>
    <w:rsid w:val="00A17FDA"/>
    <w:rsid w:val="00A20060"/>
    <w:rsid w:val="00A2014D"/>
    <w:rsid w:val="00A202C5"/>
    <w:rsid w:val="00A20653"/>
    <w:rsid w:val="00A2099F"/>
    <w:rsid w:val="00A20B9F"/>
    <w:rsid w:val="00A2131F"/>
    <w:rsid w:val="00A21A70"/>
    <w:rsid w:val="00A225FD"/>
    <w:rsid w:val="00A226C3"/>
    <w:rsid w:val="00A228D1"/>
    <w:rsid w:val="00A22C37"/>
    <w:rsid w:val="00A233C3"/>
    <w:rsid w:val="00A233D1"/>
    <w:rsid w:val="00A2358D"/>
    <w:rsid w:val="00A235FF"/>
    <w:rsid w:val="00A23A56"/>
    <w:rsid w:val="00A23B05"/>
    <w:rsid w:val="00A23BD8"/>
    <w:rsid w:val="00A24555"/>
    <w:rsid w:val="00A24605"/>
    <w:rsid w:val="00A24CB3"/>
    <w:rsid w:val="00A24F02"/>
    <w:rsid w:val="00A250A6"/>
    <w:rsid w:val="00A25828"/>
    <w:rsid w:val="00A259DC"/>
    <w:rsid w:val="00A25A36"/>
    <w:rsid w:val="00A25DC2"/>
    <w:rsid w:val="00A266C4"/>
    <w:rsid w:val="00A26FB9"/>
    <w:rsid w:val="00A27083"/>
    <w:rsid w:val="00A27171"/>
    <w:rsid w:val="00A27C76"/>
    <w:rsid w:val="00A27D60"/>
    <w:rsid w:val="00A30134"/>
    <w:rsid w:val="00A30395"/>
    <w:rsid w:val="00A30B61"/>
    <w:rsid w:val="00A31146"/>
    <w:rsid w:val="00A31374"/>
    <w:rsid w:val="00A31AF5"/>
    <w:rsid w:val="00A31F6F"/>
    <w:rsid w:val="00A31FB0"/>
    <w:rsid w:val="00A3207A"/>
    <w:rsid w:val="00A320C7"/>
    <w:rsid w:val="00A321C3"/>
    <w:rsid w:val="00A3256D"/>
    <w:rsid w:val="00A3272C"/>
    <w:rsid w:val="00A33092"/>
    <w:rsid w:val="00A3327A"/>
    <w:rsid w:val="00A332BE"/>
    <w:rsid w:val="00A334E8"/>
    <w:rsid w:val="00A33655"/>
    <w:rsid w:val="00A33728"/>
    <w:rsid w:val="00A339D4"/>
    <w:rsid w:val="00A341F5"/>
    <w:rsid w:val="00A343C7"/>
    <w:rsid w:val="00A34568"/>
    <w:rsid w:val="00A349EA"/>
    <w:rsid w:val="00A34D37"/>
    <w:rsid w:val="00A36511"/>
    <w:rsid w:val="00A36A69"/>
    <w:rsid w:val="00A36ADB"/>
    <w:rsid w:val="00A36C82"/>
    <w:rsid w:val="00A36FCB"/>
    <w:rsid w:val="00A36FF3"/>
    <w:rsid w:val="00A37027"/>
    <w:rsid w:val="00A370A5"/>
    <w:rsid w:val="00A37392"/>
    <w:rsid w:val="00A3764D"/>
    <w:rsid w:val="00A378D4"/>
    <w:rsid w:val="00A379C1"/>
    <w:rsid w:val="00A37C83"/>
    <w:rsid w:val="00A37EC0"/>
    <w:rsid w:val="00A405E4"/>
    <w:rsid w:val="00A40E18"/>
    <w:rsid w:val="00A4109E"/>
    <w:rsid w:val="00A411E9"/>
    <w:rsid w:val="00A41708"/>
    <w:rsid w:val="00A41730"/>
    <w:rsid w:val="00A41950"/>
    <w:rsid w:val="00A427C7"/>
    <w:rsid w:val="00A4289F"/>
    <w:rsid w:val="00A42AB8"/>
    <w:rsid w:val="00A42B5E"/>
    <w:rsid w:val="00A43323"/>
    <w:rsid w:val="00A43664"/>
    <w:rsid w:val="00A439A1"/>
    <w:rsid w:val="00A4409B"/>
    <w:rsid w:val="00A442AB"/>
    <w:rsid w:val="00A442E3"/>
    <w:rsid w:val="00A443BA"/>
    <w:rsid w:val="00A446FF"/>
    <w:rsid w:val="00A44A2A"/>
    <w:rsid w:val="00A44BC8"/>
    <w:rsid w:val="00A45370"/>
    <w:rsid w:val="00A456A1"/>
    <w:rsid w:val="00A4588D"/>
    <w:rsid w:val="00A45E3A"/>
    <w:rsid w:val="00A4600A"/>
    <w:rsid w:val="00A4622B"/>
    <w:rsid w:val="00A4684C"/>
    <w:rsid w:val="00A46C2F"/>
    <w:rsid w:val="00A4700A"/>
    <w:rsid w:val="00A5065D"/>
    <w:rsid w:val="00A508C5"/>
    <w:rsid w:val="00A50988"/>
    <w:rsid w:val="00A51028"/>
    <w:rsid w:val="00A5138C"/>
    <w:rsid w:val="00A51616"/>
    <w:rsid w:val="00A51893"/>
    <w:rsid w:val="00A51A10"/>
    <w:rsid w:val="00A51D61"/>
    <w:rsid w:val="00A51E56"/>
    <w:rsid w:val="00A51F39"/>
    <w:rsid w:val="00A52010"/>
    <w:rsid w:val="00A52499"/>
    <w:rsid w:val="00A526D1"/>
    <w:rsid w:val="00A53023"/>
    <w:rsid w:val="00A54C1E"/>
    <w:rsid w:val="00A54EBD"/>
    <w:rsid w:val="00A54F35"/>
    <w:rsid w:val="00A55052"/>
    <w:rsid w:val="00A55479"/>
    <w:rsid w:val="00A55CF1"/>
    <w:rsid w:val="00A55EAE"/>
    <w:rsid w:val="00A56213"/>
    <w:rsid w:val="00A564CA"/>
    <w:rsid w:val="00A56F7D"/>
    <w:rsid w:val="00A57D73"/>
    <w:rsid w:val="00A57EBA"/>
    <w:rsid w:val="00A60206"/>
    <w:rsid w:val="00A6042E"/>
    <w:rsid w:val="00A60B4A"/>
    <w:rsid w:val="00A60DAB"/>
    <w:rsid w:val="00A60EF3"/>
    <w:rsid w:val="00A610E1"/>
    <w:rsid w:val="00A6170E"/>
    <w:rsid w:val="00A62138"/>
    <w:rsid w:val="00A621D7"/>
    <w:rsid w:val="00A6224A"/>
    <w:rsid w:val="00A623AD"/>
    <w:rsid w:val="00A62598"/>
    <w:rsid w:val="00A62718"/>
    <w:rsid w:val="00A62A75"/>
    <w:rsid w:val="00A62B10"/>
    <w:rsid w:val="00A63136"/>
    <w:rsid w:val="00A635B1"/>
    <w:rsid w:val="00A63856"/>
    <w:rsid w:val="00A64022"/>
    <w:rsid w:val="00A64837"/>
    <w:rsid w:val="00A6485A"/>
    <w:rsid w:val="00A649A8"/>
    <w:rsid w:val="00A64A01"/>
    <w:rsid w:val="00A64D0E"/>
    <w:rsid w:val="00A64E49"/>
    <w:rsid w:val="00A65A74"/>
    <w:rsid w:val="00A65BD4"/>
    <w:rsid w:val="00A65F18"/>
    <w:rsid w:val="00A6625A"/>
    <w:rsid w:val="00A6681C"/>
    <w:rsid w:val="00A669BE"/>
    <w:rsid w:val="00A67401"/>
    <w:rsid w:val="00A67ACA"/>
    <w:rsid w:val="00A67AD7"/>
    <w:rsid w:val="00A67FD5"/>
    <w:rsid w:val="00A70817"/>
    <w:rsid w:val="00A708D8"/>
    <w:rsid w:val="00A70B82"/>
    <w:rsid w:val="00A70CCC"/>
    <w:rsid w:val="00A71022"/>
    <w:rsid w:val="00A71171"/>
    <w:rsid w:val="00A715CB"/>
    <w:rsid w:val="00A71BE0"/>
    <w:rsid w:val="00A71E65"/>
    <w:rsid w:val="00A722C9"/>
    <w:rsid w:val="00A72822"/>
    <w:rsid w:val="00A72945"/>
    <w:rsid w:val="00A72BDE"/>
    <w:rsid w:val="00A72F1D"/>
    <w:rsid w:val="00A730BC"/>
    <w:rsid w:val="00A730CA"/>
    <w:rsid w:val="00A735D5"/>
    <w:rsid w:val="00A73D10"/>
    <w:rsid w:val="00A7443D"/>
    <w:rsid w:val="00A7486F"/>
    <w:rsid w:val="00A748BA"/>
    <w:rsid w:val="00A74D5F"/>
    <w:rsid w:val="00A74EC4"/>
    <w:rsid w:val="00A751C2"/>
    <w:rsid w:val="00A75512"/>
    <w:rsid w:val="00A75BA3"/>
    <w:rsid w:val="00A76246"/>
    <w:rsid w:val="00A76883"/>
    <w:rsid w:val="00A76C24"/>
    <w:rsid w:val="00A76C97"/>
    <w:rsid w:val="00A76E02"/>
    <w:rsid w:val="00A77422"/>
    <w:rsid w:val="00A77505"/>
    <w:rsid w:val="00A777B8"/>
    <w:rsid w:val="00A779EB"/>
    <w:rsid w:val="00A779FE"/>
    <w:rsid w:val="00A80113"/>
    <w:rsid w:val="00A805E8"/>
    <w:rsid w:val="00A805EE"/>
    <w:rsid w:val="00A80976"/>
    <w:rsid w:val="00A80B1E"/>
    <w:rsid w:val="00A80CE3"/>
    <w:rsid w:val="00A80F42"/>
    <w:rsid w:val="00A80F68"/>
    <w:rsid w:val="00A811A1"/>
    <w:rsid w:val="00A81B5D"/>
    <w:rsid w:val="00A81C43"/>
    <w:rsid w:val="00A81C4F"/>
    <w:rsid w:val="00A81E0D"/>
    <w:rsid w:val="00A81EC5"/>
    <w:rsid w:val="00A82116"/>
    <w:rsid w:val="00A82796"/>
    <w:rsid w:val="00A827D8"/>
    <w:rsid w:val="00A82933"/>
    <w:rsid w:val="00A82945"/>
    <w:rsid w:val="00A82C72"/>
    <w:rsid w:val="00A830DC"/>
    <w:rsid w:val="00A83178"/>
    <w:rsid w:val="00A833C4"/>
    <w:rsid w:val="00A83EBD"/>
    <w:rsid w:val="00A83EE3"/>
    <w:rsid w:val="00A85931"/>
    <w:rsid w:val="00A85A4D"/>
    <w:rsid w:val="00A85B68"/>
    <w:rsid w:val="00A85C7C"/>
    <w:rsid w:val="00A868F5"/>
    <w:rsid w:val="00A86A64"/>
    <w:rsid w:val="00A8728C"/>
    <w:rsid w:val="00A874E4"/>
    <w:rsid w:val="00A87630"/>
    <w:rsid w:val="00A87697"/>
    <w:rsid w:val="00A87CCB"/>
    <w:rsid w:val="00A87E18"/>
    <w:rsid w:val="00A9005F"/>
    <w:rsid w:val="00A90C8A"/>
    <w:rsid w:val="00A90D35"/>
    <w:rsid w:val="00A910BD"/>
    <w:rsid w:val="00A910E2"/>
    <w:rsid w:val="00A91458"/>
    <w:rsid w:val="00A9159C"/>
    <w:rsid w:val="00A9183D"/>
    <w:rsid w:val="00A91B50"/>
    <w:rsid w:val="00A91D6F"/>
    <w:rsid w:val="00A91EA5"/>
    <w:rsid w:val="00A91F2B"/>
    <w:rsid w:val="00A924DC"/>
    <w:rsid w:val="00A9276F"/>
    <w:rsid w:val="00A92B6E"/>
    <w:rsid w:val="00A92EC6"/>
    <w:rsid w:val="00A93174"/>
    <w:rsid w:val="00A93930"/>
    <w:rsid w:val="00A93EA9"/>
    <w:rsid w:val="00A9424B"/>
    <w:rsid w:val="00A94B9E"/>
    <w:rsid w:val="00A94D3A"/>
    <w:rsid w:val="00A94D73"/>
    <w:rsid w:val="00A94F05"/>
    <w:rsid w:val="00A951BB"/>
    <w:rsid w:val="00A952F9"/>
    <w:rsid w:val="00A95FD0"/>
    <w:rsid w:val="00A960EC"/>
    <w:rsid w:val="00A964CD"/>
    <w:rsid w:val="00A96B00"/>
    <w:rsid w:val="00A96E6C"/>
    <w:rsid w:val="00A971DE"/>
    <w:rsid w:val="00A971EB"/>
    <w:rsid w:val="00A9742C"/>
    <w:rsid w:val="00A9744D"/>
    <w:rsid w:val="00A9764A"/>
    <w:rsid w:val="00A97BEF"/>
    <w:rsid w:val="00AA0110"/>
    <w:rsid w:val="00AA03FB"/>
    <w:rsid w:val="00AA0444"/>
    <w:rsid w:val="00AA062F"/>
    <w:rsid w:val="00AA0AE3"/>
    <w:rsid w:val="00AA15CC"/>
    <w:rsid w:val="00AA174D"/>
    <w:rsid w:val="00AA1A68"/>
    <w:rsid w:val="00AA1C40"/>
    <w:rsid w:val="00AA1DF5"/>
    <w:rsid w:val="00AA218D"/>
    <w:rsid w:val="00AA22E2"/>
    <w:rsid w:val="00AA2470"/>
    <w:rsid w:val="00AA2B9E"/>
    <w:rsid w:val="00AA2DB9"/>
    <w:rsid w:val="00AA32C1"/>
    <w:rsid w:val="00AA351D"/>
    <w:rsid w:val="00AA3583"/>
    <w:rsid w:val="00AA3D39"/>
    <w:rsid w:val="00AA3EC5"/>
    <w:rsid w:val="00AA4028"/>
    <w:rsid w:val="00AA4235"/>
    <w:rsid w:val="00AA4571"/>
    <w:rsid w:val="00AA458F"/>
    <w:rsid w:val="00AA4B8E"/>
    <w:rsid w:val="00AA526F"/>
    <w:rsid w:val="00AA52F8"/>
    <w:rsid w:val="00AA5399"/>
    <w:rsid w:val="00AA5904"/>
    <w:rsid w:val="00AA62F0"/>
    <w:rsid w:val="00AA6445"/>
    <w:rsid w:val="00AA644B"/>
    <w:rsid w:val="00AA6AF6"/>
    <w:rsid w:val="00AA71E9"/>
    <w:rsid w:val="00AA7255"/>
    <w:rsid w:val="00AA7269"/>
    <w:rsid w:val="00AA7706"/>
    <w:rsid w:val="00AA7713"/>
    <w:rsid w:val="00AA7B9D"/>
    <w:rsid w:val="00AA7E05"/>
    <w:rsid w:val="00AB0133"/>
    <w:rsid w:val="00AB0450"/>
    <w:rsid w:val="00AB0551"/>
    <w:rsid w:val="00AB06C4"/>
    <w:rsid w:val="00AB0A88"/>
    <w:rsid w:val="00AB0E3F"/>
    <w:rsid w:val="00AB1A5F"/>
    <w:rsid w:val="00AB1AAC"/>
    <w:rsid w:val="00AB1BB5"/>
    <w:rsid w:val="00AB1CDA"/>
    <w:rsid w:val="00AB1FAE"/>
    <w:rsid w:val="00AB2179"/>
    <w:rsid w:val="00AB2183"/>
    <w:rsid w:val="00AB22CC"/>
    <w:rsid w:val="00AB27B1"/>
    <w:rsid w:val="00AB2BFC"/>
    <w:rsid w:val="00AB2F1C"/>
    <w:rsid w:val="00AB4032"/>
    <w:rsid w:val="00AB4126"/>
    <w:rsid w:val="00AB419D"/>
    <w:rsid w:val="00AB426F"/>
    <w:rsid w:val="00AB4466"/>
    <w:rsid w:val="00AB448B"/>
    <w:rsid w:val="00AB462D"/>
    <w:rsid w:val="00AB4A74"/>
    <w:rsid w:val="00AB4CEA"/>
    <w:rsid w:val="00AB51A4"/>
    <w:rsid w:val="00AB51B7"/>
    <w:rsid w:val="00AB550C"/>
    <w:rsid w:val="00AB5B52"/>
    <w:rsid w:val="00AB5E33"/>
    <w:rsid w:val="00AB600C"/>
    <w:rsid w:val="00AB614D"/>
    <w:rsid w:val="00AB6162"/>
    <w:rsid w:val="00AB63D5"/>
    <w:rsid w:val="00AB6645"/>
    <w:rsid w:val="00AB66C7"/>
    <w:rsid w:val="00AB6ABC"/>
    <w:rsid w:val="00AB6E42"/>
    <w:rsid w:val="00AB6EBE"/>
    <w:rsid w:val="00AB7823"/>
    <w:rsid w:val="00AB7C25"/>
    <w:rsid w:val="00AC0258"/>
    <w:rsid w:val="00AC044E"/>
    <w:rsid w:val="00AC1027"/>
    <w:rsid w:val="00AC147F"/>
    <w:rsid w:val="00AC1719"/>
    <w:rsid w:val="00AC1722"/>
    <w:rsid w:val="00AC18D2"/>
    <w:rsid w:val="00AC1960"/>
    <w:rsid w:val="00AC1B3C"/>
    <w:rsid w:val="00AC1BAB"/>
    <w:rsid w:val="00AC1C46"/>
    <w:rsid w:val="00AC27D5"/>
    <w:rsid w:val="00AC29C9"/>
    <w:rsid w:val="00AC2AA3"/>
    <w:rsid w:val="00AC2B46"/>
    <w:rsid w:val="00AC2DDC"/>
    <w:rsid w:val="00AC3294"/>
    <w:rsid w:val="00AC351E"/>
    <w:rsid w:val="00AC37D4"/>
    <w:rsid w:val="00AC39B4"/>
    <w:rsid w:val="00AC414E"/>
    <w:rsid w:val="00AC420A"/>
    <w:rsid w:val="00AC4587"/>
    <w:rsid w:val="00AC46F8"/>
    <w:rsid w:val="00AC4B64"/>
    <w:rsid w:val="00AC5B5E"/>
    <w:rsid w:val="00AC5C42"/>
    <w:rsid w:val="00AC6305"/>
    <w:rsid w:val="00AC6A93"/>
    <w:rsid w:val="00AC7553"/>
    <w:rsid w:val="00AC7723"/>
    <w:rsid w:val="00AC7A75"/>
    <w:rsid w:val="00AC7B92"/>
    <w:rsid w:val="00AD0254"/>
    <w:rsid w:val="00AD057F"/>
    <w:rsid w:val="00AD07B0"/>
    <w:rsid w:val="00AD0D7F"/>
    <w:rsid w:val="00AD0F4C"/>
    <w:rsid w:val="00AD0FCC"/>
    <w:rsid w:val="00AD117B"/>
    <w:rsid w:val="00AD14B5"/>
    <w:rsid w:val="00AD1721"/>
    <w:rsid w:val="00AD17EF"/>
    <w:rsid w:val="00AD18D1"/>
    <w:rsid w:val="00AD1A4B"/>
    <w:rsid w:val="00AD1E54"/>
    <w:rsid w:val="00AD2A50"/>
    <w:rsid w:val="00AD2AAD"/>
    <w:rsid w:val="00AD31B5"/>
    <w:rsid w:val="00AD32C9"/>
    <w:rsid w:val="00AD3388"/>
    <w:rsid w:val="00AD3918"/>
    <w:rsid w:val="00AD3991"/>
    <w:rsid w:val="00AD3A25"/>
    <w:rsid w:val="00AD3BB2"/>
    <w:rsid w:val="00AD3C4E"/>
    <w:rsid w:val="00AD424F"/>
    <w:rsid w:val="00AD4762"/>
    <w:rsid w:val="00AD539E"/>
    <w:rsid w:val="00AD6089"/>
    <w:rsid w:val="00AD634E"/>
    <w:rsid w:val="00AD687B"/>
    <w:rsid w:val="00AD6C17"/>
    <w:rsid w:val="00AD6D44"/>
    <w:rsid w:val="00AD6D74"/>
    <w:rsid w:val="00AD6EA5"/>
    <w:rsid w:val="00AD706B"/>
    <w:rsid w:val="00AD7485"/>
    <w:rsid w:val="00AD755B"/>
    <w:rsid w:val="00AD7A08"/>
    <w:rsid w:val="00AD7C3A"/>
    <w:rsid w:val="00AE00E1"/>
    <w:rsid w:val="00AE01AF"/>
    <w:rsid w:val="00AE067F"/>
    <w:rsid w:val="00AE0812"/>
    <w:rsid w:val="00AE16BD"/>
    <w:rsid w:val="00AE19A9"/>
    <w:rsid w:val="00AE1EE4"/>
    <w:rsid w:val="00AE2039"/>
    <w:rsid w:val="00AE269D"/>
    <w:rsid w:val="00AE2C02"/>
    <w:rsid w:val="00AE32C6"/>
    <w:rsid w:val="00AE34E8"/>
    <w:rsid w:val="00AE35E6"/>
    <w:rsid w:val="00AE36ED"/>
    <w:rsid w:val="00AE3AD6"/>
    <w:rsid w:val="00AE3CFE"/>
    <w:rsid w:val="00AE4373"/>
    <w:rsid w:val="00AE50CB"/>
    <w:rsid w:val="00AE51BC"/>
    <w:rsid w:val="00AE54A5"/>
    <w:rsid w:val="00AE565E"/>
    <w:rsid w:val="00AE5BAB"/>
    <w:rsid w:val="00AE5F4F"/>
    <w:rsid w:val="00AE6145"/>
    <w:rsid w:val="00AE618D"/>
    <w:rsid w:val="00AE6C76"/>
    <w:rsid w:val="00AE7505"/>
    <w:rsid w:val="00AE789C"/>
    <w:rsid w:val="00AE7A6A"/>
    <w:rsid w:val="00AE7D5E"/>
    <w:rsid w:val="00AF0155"/>
    <w:rsid w:val="00AF05D3"/>
    <w:rsid w:val="00AF0AB4"/>
    <w:rsid w:val="00AF1429"/>
    <w:rsid w:val="00AF14C4"/>
    <w:rsid w:val="00AF14F5"/>
    <w:rsid w:val="00AF20F9"/>
    <w:rsid w:val="00AF2388"/>
    <w:rsid w:val="00AF247A"/>
    <w:rsid w:val="00AF2568"/>
    <w:rsid w:val="00AF27BE"/>
    <w:rsid w:val="00AF2803"/>
    <w:rsid w:val="00AF2BE4"/>
    <w:rsid w:val="00AF2F5F"/>
    <w:rsid w:val="00AF3684"/>
    <w:rsid w:val="00AF37E4"/>
    <w:rsid w:val="00AF3AB7"/>
    <w:rsid w:val="00AF3BB9"/>
    <w:rsid w:val="00AF3D45"/>
    <w:rsid w:val="00AF40CF"/>
    <w:rsid w:val="00AF4208"/>
    <w:rsid w:val="00AF4BBC"/>
    <w:rsid w:val="00AF4F6E"/>
    <w:rsid w:val="00AF5546"/>
    <w:rsid w:val="00AF5CF5"/>
    <w:rsid w:val="00AF5DF1"/>
    <w:rsid w:val="00AF5FC2"/>
    <w:rsid w:val="00AF5FD4"/>
    <w:rsid w:val="00AF6099"/>
    <w:rsid w:val="00AF62EE"/>
    <w:rsid w:val="00AF639D"/>
    <w:rsid w:val="00AF66C0"/>
    <w:rsid w:val="00AF69B6"/>
    <w:rsid w:val="00B00588"/>
    <w:rsid w:val="00B00AA6"/>
    <w:rsid w:val="00B00AD7"/>
    <w:rsid w:val="00B00C14"/>
    <w:rsid w:val="00B00E46"/>
    <w:rsid w:val="00B00FBF"/>
    <w:rsid w:val="00B01D22"/>
    <w:rsid w:val="00B01D47"/>
    <w:rsid w:val="00B01E5C"/>
    <w:rsid w:val="00B01F4F"/>
    <w:rsid w:val="00B01FDF"/>
    <w:rsid w:val="00B02124"/>
    <w:rsid w:val="00B02303"/>
    <w:rsid w:val="00B028A6"/>
    <w:rsid w:val="00B02A3E"/>
    <w:rsid w:val="00B02BCC"/>
    <w:rsid w:val="00B02D10"/>
    <w:rsid w:val="00B02E4E"/>
    <w:rsid w:val="00B0304A"/>
    <w:rsid w:val="00B0349E"/>
    <w:rsid w:val="00B034C1"/>
    <w:rsid w:val="00B03998"/>
    <w:rsid w:val="00B039E9"/>
    <w:rsid w:val="00B03B64"/>
    <w:rsid w:val="00B04147"/>
    <w:rsid w:val="00B047D4"/>
    <w:rsid w:val="00B0565A"/>
    <w:rsid w:val="00B05E40"/>
    <w:rsid w:val="00B06210"/>
    <w:rsid w:val="00B06606"/>
    <w:rsid w:val="00B0680B"/>
    <w:rsid w:val="00B0682D"/>
    <w:rsid w:val="00B06872"/>
    <w:rsid w:val="00B06D80"/>
    <w:rsid w:val="00B06E4B"/>
    <w:rsid w:val="00B06F5C"/>
    <w:rsid w:val="00B0731D"/>
    <w:rsid w:val="00B07554"/>
    <w:rsid w:val="00B079EC"/>
    <w:rsid w:val="00B1007A"/>
    <w:rsid w:val="00B100A2"/>
    <w:rsid w:val="00B100C7"/>
    <w:rsid w:val="00B1015E"/>
    <w:rsid w:val="00B10625"/>
    <w:rsid w:val="00B10A0A"/>
    <w:rsid w:val="00B10B71"/>
    <w:rsid w:val="00B11280"/>
    <w:rsid w:val="00B11484"/>
    <w:rsid w:val="00B11701"/>
    <w:rsid w:val="00B11C01"/>
    <w:rsid w:val="00B122FB"/>
    <w:rsid w:val="00B12623"/>
    <w:rsid w:val="00B12703"/>
    <w:rsid w:val="00B12B41"/>
    <w:rsid w:val="00B12ED6"/>
    <w:rsid w:val="00B134E9"/>
    <w:rsid w:val="00B1397C"/>
    <w:rsid w:val="00B14D49"/>
    <w:rsid w:val="00B15093"/>
    <w:rsid w:val="00B153FC"/>
    <w:rsid w:val="00B1572F"/>
    <w:rsid w:val="00B15B4B"/>
    <w:rsid w:val="00B15B99"/>
    <w:rsid w:val="00B15D5D"/>
    <w:rsid w:val="00B162EC"/>
    <w:rsid w:val="00B1658B"/>
    <w:rsid w:val="00B16C2E"/>
    <w:rsid w:val="00B171F1"/>
    <w:rsid w:val="00B20088"/>
    <w:rsid w:val="00B2024D"/>
    <w:rsid w:val="00B20B20"/>
    <w:rsid w:val="00B213CB"/>
    <w:rsid w:val="00B21921"/>
    <w:rsid w:val="00B21C9F"/>
    <w:rsid w:val="00B21EFC"/>
    <w:rsid w:val="00B22403"/>
    <w:rsid w:val="00B22667"/>
    <w:rsid w:val="00B226C4"/>
    <w:rsid w:val="00B22A3B"/>
    <w:rsid w:val="00B22CD7"/>
    <w:rsid w:val="00B22F07"/>
    <w:rsid w:val="00B2301E"/>
    <w:rsid w:val="00B2356A"/>
    <w:rsid w:val="00B23EA8"/>
    <w:rsid w:val="00B2419A"/>
    <w:rsid w:val="00B2454F"/>
    <w:rsid w:val="00B24783"/>
    <w:rsid w:val="00B250F6"/>
    <w:rsid w:val="00B253BC"/>
    <w:rsid w:val="00B257E2"/>
    <w:rsid w:val="00B257F6"/>
    <w:rsid w:val="00B260C9"/>
    <w:rsid w:val="00B263A1"/>
    <w:rsid w:val="00B263F2"/>
    <w:rsid w:val="00B26AC2"/>
    <w:rsid w:val="00B26CD6"/>
    <w:rsid w:val="00B26DC7"/>
    <w:rsid w:val="00B2759D"/>
    <w:rsid w:val="00B27628"/>
    <w:rsid w:val="00B27A7B"/>
    <w:rsid w:val="00B27DDE"/>
    <w:rsid w:val="00B27E45"/>
    <w:rsid w:val="00B304B0"/>
    <w:rsid w:val="00B305C5"/>
    <w:rsid w:val="00B30669"/>
    <w:rsid w:val="00B3075C"/>
    <w:rsid w:val="00B308D4"/>
    <w:rsid w:val="00B30B6E"/>
    <w:rsid w:val="00B3103A"/>
    <w:rsid w:val="00B316E6"/>
    <w:rsid w:val="00B31B40"/>
    <w:rsid w:val="00B31C9A"/>
    <w:rsid w:val="00B3221B"/>
    <w:rsid w:val="00B328AA"/>
    <w:rsid w:val="00B3334D"/>
    <w:rsid w:val="00B338F5"/>
    <w:rsid w:val="00B33BE3"/>
    <w:rsid w:val="00B33F13"/>
    <w:rsid w:val="00B33F14"/>
    <w:rsid w:val="00B34141"/>
    <w:rsid w:val="00B346CB"/>
    <w:rsid w:val="00B34741"/>
    <w:rsid w:val="00B34977"/>
    <w:rsid w:val="00B34A82"/>
    <w:rsid w:val="00B34B48"/>
    <w:rsid w:val="00B34D63"/>
    <w:rsid w:val="00B35453"/>
    <w:rsid w:val="00B354DA"/>
    <w:rsid w:val="00B3578C"/>
    <w:rsid w:val="00B360CB"/>
    <w:rsid w:val="00B36996"/>
    <w:rsid w:val="00B36A2F"/>
    <w:rsid w:val="00B36A90"/>
    <w:rsid w:val="00B36E07"/>
    <w:rsid w:val="00B36EBB"/>
    <w:rsid w:val="00B3709F"/>
    <w:rsid w:val="00B370E3"/>
    <w:rsid w:val="00B3750B"/>
    <w:rsid w:val="00B3764C"/>
    <w:rsid w:val="00B401A5"/>
    <w:rsid w:val="00B403B5"/>
    <w:rsid w:val="00B4085B"/>
    <w:rsid w:val="00B40982"/>
    <w:rsid w:val="00B40A46"/>
    <w:rsid w:val="00B417E9"/>
    <w:rsid w:val="00B426B3"/>
    <w:rsid w:val="00B429DB"/>
    <w:rsid w:val="00B42BF2"/>
    <w:rsid w:val="00B43658"/>
    <w:rsid w:val="00B43995"/>
    <w:rsid w:val="00B43DD5"/>
    <w:rsid w:val="00B44228"/>
    <w:rsid w:val="00B44DEC"/>
    <w:rsid w:val="00B44FC5"/>
    <w:rsid w:val="00B45017"/>
    <w:rsid w:val="00B451A2"/>
    <w:rsid w:val="00B4547C"/>
    <w:rsid w:val="00B45796"/>
    <w:rsid w:val="00B457FD"/>
    <w:rsid w:val="00B45AE4"/>
    <w:rsid w:val="00B46469"/>
    <w:rsid w:val="00B467AA"/>
    <w:rsid w:val="00B46AAE"/>
    <w:rsid w:val="00B46AB1"/>
    <w:rsid w:val="00B46AEC"/>
    <w:rsid w:val="00B46D04"/>
    <w:rsid w:val="00B470CC"/>
    <w:rsid w:val="00B473A4"/>
    <w:rsid w:val="00B473B3"/>
    <w:rsid w:val="00B4779E"/>
    <w:rsid w:val="00B47BB8"/>
    <w:rsid w:val="00B50E37"/>
    <w:rsid w:val="00B50FFB"/>
    <w:rsid w:val="00B51299"/>
    <w:rsid w:val="00B51400"/>
    <w:rsid w:val="00B5174D"/>
    <w:rsid w:val="00B51DF6"/>
    <w:rsid w:val="00B529F4"/>
    <w:rsid w:val="00B5325E"/>
    <w:rsid w:val="00B53417"/>
    <w:rsid w:val="00B53495"/>
    <w:rsid w:val="00B53634"/>
    <w:rsid w:val="00B53C5C"/>
    <w:rsid w:val="00B541B8"/>
    <w:rsid w:val="00B54544"/>
    <w:rsid w:val="00B54F0F"/>
    <w:rsid w:val="00B5503B"/>
    <w:rsid w:val="00B555C9"/>
    <w:rsid w:val="00B55826"/>
    <w:rsid w:val="00B561C4"/>
    <w:rsid w:val="00B56979"/>
    <w:rsid w:val="00B57141"/>
    <w:rsid w:val="00B57897"/>
    <w:rsid w:val="00B60563"/>
    <w:rsid w:val="00B6114C"/>
    <w:rsid w:val="00B6127B"/>
    <w:rsid w:val="00B6133B"/>
    <w:rsid w:val="00B615DD"/>
    <w:rsid w:val="00B61EF1"/>
    <w:rsid w:val="00B620BD"/>
    <w:rsid w:val="00B623C2"/>
    <w:rsid w:val="00B62573"/>
    <w:rsid w:val="00B62D6A"/>
    <w:rsid w:val="00B630A1"/>
    <w:rsid w:val="00B632A9"/>
    <w:rsid w:val="00B636E0"/>
    <w:rsid w:val="00B63842"/>
    <w:rsid w:val="00B6465E"/>
    <w:rsid w:val="00B64D2B"/>
    <w:rsid w:val="00B64E35"/>
    <w:rsid w:val="00B65133"/>
    <w:rsid w:val="00B65849"/>
    <w:rsid w:val="00B6594F"/>
    <w:rsid w:val="00B65BAB"/>
    <w:rsid w:val="00B65C0C"/>
    <w:rsid w:val="00B65CC1"/>
    <w:rsid w:val="00B65D76"/>
    <w:rsid w:val="00B66069"/>
    <w:rsid w:val="00B6609F"/>
    <w:rsid w:val="00B6614B"/>
    <w:rsid w:val="00B666EA"/>
    <w:rsid w:val="00B66C07"/>
    <w:rsid w:val="00B66C33"/>
    <w:rsid w:val="00B672AB"/>
    <w:rsid w:val="00B67395"/>
    <w:rsid w:val="00B676C4"/>
    <w:rsid w:val="00B67E04"/>
    <w:rsid w:val="00B70706"/>
    <w:rsid w:val="00B7077C"/>
    <w:rsid w:val="00B70C6E"/>
    <w:rsid w:val="00B71587"/>
    <w:rsid w:val="00B71637"/>
    <w:rsid w:val="00B717B3"/>
    <w:rsid w:val="00B71A66"/>
    <w:rsid w:val="00B71C80"/>
    <w:rsid w:val="00B7207D"/>
    <w:rsid w:val="00B720B5"/>
    <w:rsid w:val="00B72226"/>
    <w:rsid w:val="00B7226C"/>
    <w:rsid w:val="00B723A6"/>
    <w:rsid w:val="00B7252D"/>
    <w:rsid w:val="00B727C0"/>
    <w:rsid w:val="00B72A2F"/>
    <w:rsid w:val="00B72A63"/>
    <w:rsid w:val="00B72AFE"/>
    <w:rsid w:val="00B73017"/>
    <w:rsid w:val="00B7351D"/>
    <w:rsid w:val="00B73723"/>
    <w:rsid w:val="00B7378F"/>
    <w:rsid w:val="00B740FD"/>
    <w:rsid w:val="00B7412E"/>
    <w:rsid w:val="00B74484"/>
    <w:rsid w:val="00B74664"/>
    <w:rsid w:val="00B7480D"/>
    <w:rsid w:val="00B74E7B"/>
    <w:rsid w:val="00B75429"/>
    <w:rsid w:val="00B756C5"/>
    <w:rsid w:val="00B757DB"/>
    <w:rsid w:val="00B75920"/>
    <w:rsid w:val="00B75A0A"/>
    <w:rsid w:val="00B75B7E"/>
    <w:rsid w:val="00B75EC7"/>
    <w:rsid w:val="00B769F4"/>
    <w:rsid w:val="00B76A28"/>
    <w:rsid w:val="00B76EE8"/>
    <w:rsid w:val="00B76F2A"/>
    <w:rsid w:val="00B771FA"/>
    <w:rsid w:val="00B7745E"/>
    <w:rsid w:val="00B77560"/>
    <w:rsid w:val="00B77F62"/>
    <w:rsid w:val="00B80C67"/>
    <w:rsid w:val="00B816D5"/>
    <w:rsid w:val="00B8185F"/>
    <w:rsid w:val="00B818E7"/>
    <w:rsid w:val="00B81A7E"/>
    <w:rsid w:val="00B81AD3"/>
    <w:rsid w:val="00B81B70"/>
    <w:rsid w:val="00B820EC"/>
    <w:rsid w:val="00B826D7"/>
    <w:rsid w:val="00B82B45"/>
    <w:rsid w:val="00B82C89"/>
    <w:rsid w:val="00B82CCE"/>
    <w:rsid w:val="00B82D84"/>
    <w:rsid w:val="00B834DF"/>
    <w:rsid w:val="00B83FD0"/>
    <w:rsid w:val="00B849BB"/>
    <w:rsid w:val="00B84B30"/>
    <w:rsid w:val="00B850DF"/>
    <w:rsid w:val="00B85698"/>
    <w:rsid w:val="00B8595E"/>
    <w:rsid w:val="00B85F33"/>
    <w:rsid w:val="00B8676A"/>
    <w:rsid w:val="00B86A5B"/>
    <w:rsid w:val="00B86B53"/>
    <w:rsid w:val="00B86E8B"/>
    <w:rsid w:val="00B87E67"/>
    <w:rsid w:val="00B9065F"/>
    <w:rsid w:val="00B90A88"/>
    <w:rsid w:val="00B90F23"/>
    <w:rsid w:val="00B91AF7"/>
    <w:rsid w:val="00B91B79"/>
    <w:rsid w:val="00B91F2E"/>
    <w:rsid w:val="00B922AA"/>
    <w:rsid w:val="00B92379"/>
    <w:rsid w:val="00B92DFF"/>
    <w:rsid w:val="00B92F42"/>
    <w:rsid w:val="00B93A92"/>
    <w:rsid w:val="00B93AB0"/>
    <w:rsid w:val="00B93EA3"/>
    <w:rsid w:val="00B93F0F"/>
    <w:rsid w:val="00B94466"/>
    <w:rsid w:val="00B94539"/>
    <w:rsid w:val="00B946AC"/>
    <w:rsid w:val="00B948C7"/>
    <w:rsid w:val="00B94D63"/>
    <w:rsid w:val="00B956FB"/>
    <w:rsid w:val="00B95DAC"/>
    <w:rsid w:val="00B95ED2"/>
    <w:rsid w:val="00B96199"/>
    <w:rsid w:val="00B964DE"/>
    <w:rsid w:val="00B969F2"/>
    <w:rsid w:val="00B96A6D"/>
    <w:rsid w:val="00B96C75"/>
    <w:rsid w:val="00B96E20"/>
    <w:rsid w:val="00B96FB8"/>
    <w:rsid w:val="00B97301"/>
    <w:rsid w:val="00B97739"/>
    <w:rsid w:val="00B979AA"/>
    <w:rsid w:val="00BA029F"/>
    <w:rsid w:val="00BA09D8"/>
    <w:rsid w:val="00BA1716"/>
    <w:rsid w:val="00BA1732"/>
    <w:rsid w:val="00BA1D1A"/>
    <w:rsid w:val="00BA2224"/>
    <w:rsid w:val="00BA2977"/>
    <w:rsid w:val="00BA2A47"/>
    <w:rsid w:val="00BA2EF0"/>
    <w:rsid w:val="00BA3371"/>
    <w:rsid w:val="00BA352E"/>
    <w:rsid w:val="00BA3BEF"/>
    <w:rsid w:val="00BA3CD5"/>
    <w:rsid w:val="00BA3F11"/>
    <w:rsid w:val="00BA49F0"/>
    <w:rsid w:val="00BA4BF6"/>
    <w:rsid w:val="00BA4E2D"/>
    <w:rsid w:val="00BA4F2D"/>
    <w:rsid w:val="00BA4F50"/>
    <w:rsid w:val="00BA500A"/>
    <w:rsid w:val="00BA5102"/>
    <w:rsid w:val="00BA5595"/>
    <w:rsid w:val="00BA5A0F"/>
    <w:rsid w:val="00BA6584"/>
    <w:rsid w:val="00BA674B"/>
    <w:rsid w:val="00BA67F6"/>
    <w:rsid w:val="00BA6862"/>
    <w:rsid w:val="00BA6868"/>
    <w:rsid w:val="00BA6E0D"/>
    <w:rsid w:val="00BA6F09"/>
    <w:rsid w:val="00BA767D"/>
    <w:rsid w:val="00BA7FD8"/>
    <w:rsid w:val="00BB00C5"/>
    <w:rsid w:val="00BB08A4"/>
    <w:rsid w:val="00BB08B0"/>
    <w:rsid w:val="00BB0C1E"/>
    <w:rsid w:val="00BB10AF"/>
    <w:rsid w:val="00BB17A2"/>
    <w:rsid w:val="00BB17CC"/>
    <w:rsid w:val="00BB18E7"/>
    <w:rsid w:val="00BB1C36"/>
    <w:rsid w:val="00BB1D64"/>
    <w:rsid w:val="00BB23E7"/>
    <w:rsid w:val="00BB2C43"/>
    <w:rsid w:val="00BB2D91"/>
    <w:rsid w:val="00BB2ECA"/>
    <w:rsid w:val="00BB3969"/>
    <w:rsid w:val="00BB3B52"/>
    <w:rsid w:val="00BB3C33"/>
    <w:rsid w:val="00BB4617"/>
    <w:rsid w:val="00BB4BAE"/>
    <w:rsid w:val="00BB4C89"/>
    <w:rsid w:val="00BB4D79"/>
    <w:rsid w:val="00BB4DDD"/>
    <w:rsid w:val="00BB4F11"/>
    <w:rsid w:val="00BB51FC"/>
    <w:rsid w:val="00BB54A0"/>
    <w:rsid w:val="00BB5F2C"/>
    <w:rsid w:val="00BB6113"/>
    <w:rsid w:val="00BB61A6"/>
    <w:rsid w:val="00BB67EC"/>
    <w:rsid w:val="00BB6CC4"/>
    <w:rsid w:val="00BB6E42"/>
    <w:rsid w:val="00BB72F0"/>
    <w:rsid w:val="00BB743E"/>
    <w:rsid w:val="00BB7AED"/>
    <w:rsid w:val="00BB7C4C"/>
    <w:rsid w:val="00BB7E2B"/>
    <w:rsid w:val="00BC0361"/>
    <w:rsid w:val="00BC03DC"/>
    <w:rsid w:val="00BC050F"/>
    <w:rsid w:val="00BC0569"/>
    <w:rsid w:val="00BC0645"/>
    <w:rsid w:val="00BC077E"/>
    <w:rsid w:val="00BC0922"/>
    <w:rsid w:val="00BC0AFB"/>
    <w:rsid w:val="00BC0BE0"/>
    <w:rsid w:val="00BC0C3C"/>
    <w:rsid w:val="00BC0DF7"/>
    <w:rsid w:val="00BC0DFA"/>
    <w:rsid w:val="00BC13E7"/>
    <w:rsid w:val="00BC1645"/>
    <w:rsid w:val="00BC17A6"/>
    <w:rsid w:val="00BC17F1"/>
    <w:rsid w:val="00BC18C2"/>
    <w:rsid w:val="00BC1AFA"/>
    <w:rsid w:val="00BC1CCC"/>
    <w:rsid w:val="00BC2071"/>
    <w:rsid w:val="00BC223B"/>
    <w:rsid w:val="00BC2C0B"/>
    <w:rsid w:val="00BC2F4E"/>
    <w:rsid w:val="00BC2F92"/>
    <w:rsid w:val="00BC2FB8"/>
    <w:rsid w:val="00BC31BC"/>
    <w:rsid w:val="00BC38D6"/>
    <w:rsid w:val="00BC39C9"/>
    <w:rsid w:val="00BC4372"/>
    <w:rsid w:val="00BC4A06"/>
    <w:rsid w:val="00BC4B1E"/>
    <w:rsid w:val="00BC4F94"/>
    <w:rsid w:val="00BC537A"/>
    <w:rsid w:val="00BC56B7"/>
    <w:rsid w:val="00BC5D48"/>
    <w:rsid w:val="00BC60DC"/>
    <w:rsid w:val="00BC6275"/>
    <w:rsid w:val="00BC64B5"/>
    <w:rsid w:val="00BC6541"/>
    <w:rsid w:val="00BC65E4"/>
    <w:rsid w:val="00BC6A19"/>
    <w:rsid w:val="00BC6DBD"/>
    <w:rsid w:val="00BC6E77"/>
    <w:rsid w:val="00BC704B"/>
    <w:rsid w:val="00BC7BA5"/>
    <w:rsid w:val="00BC7C6F"/>
    <w:rsid w:val="00BC7E35"/>
    <w:rsid w:val="00BC7FD4"/>
    <w:rsid w:val="00BD0325"/>
    <w:rsid w:val="00BD03E3"/>
    <w:rsid w:val="00BD0776"/>
    <w:rsid w:val="00BD2198"/>
    <w:rsid w:val="00BD25B6"/>
    <w:rsid w:val="00BD26E1"/>
    <w:rsid w:val="00BD2DCF"/>
    <w:rsid w:val="00BD2FD8"/>
    <w:rsid w:val="00BD3666"/>
    <w:rsid w:val="00BD3811"/>
    <w:rsid w:val="00BD39EC"/>
    <w:rsid w:val="00BD3AC0"/>
    <w:rsid w:val="00BD3B3C"/>
    <w:rsid w:val="00BD4158"/>
    <w:rsid w:val="00BD4990"/>
    <w:rsid w:val="00BD4AF8"/>
    <w:rsid w:val="00BD4EFB"/>
    <w:rsid w:val="00BD4FB4"/>
    <w:rsid w:val="00BD501E"/>
    <w:rsid w:val="00BD5411"/>
    <w:rsid w:val="00BD54DE"/>
    <w:rsid w:val="00BD56B4"/>
    <w:rsid w:val="00BD5D21"/>
    <w:rsid w:val="00BD5E40"/>
    <w:rsid w:val="00BD6196"/>
    <w:rsid w:val="00BD6286"/>
    <w:rsid w:val="00BD67C0"/>
    <w:rsid w:val="00BD6D54"/>
    <w:rsid w:val="00BD6FAD"/>
    <w:rsid w:val="00BD7772"/>
    <w:rsid w:val="00BD7A84"/>
    <w:rsid w:val="00BD7EFC"/>
    <w:rsid w:val="00BE0174"/>
    <w:rsid w:val="00BE0B30"/>
    <w:rsid w:val="00BE117C"/>
    <w:rsid w:val="00BE1F5C"/>
    <w:rsid w:val="00BE212A"/>
    <w:rsid w:val="00BE2417"/>
    <w:rsid w:val="00BE2A05"/>
    <w:rsid w:val="00BE2A0D"/>
    <w:rsid w:val="00BE2F2D"/>
    <w:rsid w:val="00BE30A2"/>
    <w:rsid w:val="00BE32D0"/>
    <w:rsid w:val="00BE331E"/>
    <w:rsid w:val="00BE3AA5"/>
    <w:rsid w:val="00BE3D11"/>
    <w:rsid w:val="00BE3F59"/>
    <w:rsid w:val="00BE40D3"/>
    <w:rsid w:val="00BE42C0"/>
    <w:rsid w:val="00BE43C3"/>
    <w:rsid w:val="00BE4474"/>
    <w:rsid w:val="00BE465C"/>
    <w:rsid w:val="00BE4733"/>
    <w:rsid w:val="00BE4F37"/>
    <w:rsid w:val="00BE5589"/>
    <w:rsid w:val="00BE559A"/>
    <w:rsid w:val="00BE5DA4"/>
    <w:rsid w:val="00BE613B"/>
    <w:rsid w:val="00BE6383"/>
    <w:rsid w:val="00BE6B26"/>
    <w:rsid w:val="00BE6EC0"/>
    <w:rsid w:val="00BE6F85"/>
    <w:rsid w:val="00BE70AD"/>
    <w:rsid w:val="00BE7450"/>
    <w:rsid w:val="00BE7684"/>
    <w:rsid w:val="00BE7BCE"/>
    <w:rsid w:val="00BE7C19"/>
    <w:rsid w:val="00BF030E"/>
    <w:rsid w:val="00BF07C8"/>
    <w:rsid w:val="00BF0D19"/>
    <w:rsid w:val="00BF0F98"/>
    <w:rsid w:val="00BF17AA"/>
    <w:rsid w:val="00BF227B"/>
    <w:rsid w:val="00BF228A"/>
    <w:rsid w:val="00BF2342"/>
    <w:rsid w:val="00BF26EC"/>
    <w:rsid w:val="00BF2706"/>
    <w:rsid w:val="00BF2E9D"/>
    <w:rsid w:val="00BF30A5"/>
    <w:rsid w:val="00BF37DC"/>
    <w:rsid w:val="00BF3985"/>
    <w:rsid w:val="00BF4269"/>
    <w:rsid w:val="00BF4E2D"/>
    <w:rsid w:val="00BF5873"/>
    <w:rsid w:val="00BF5B2C"/>
    <w:rsid w:val="00BF5B95"/>
    <w:rsid w:val="00BF5D40"/>
    <w:rsid w:val="00BF5EB6"/>
    <w:rsid w:val="00BF62B0"/>
    <w:rsid w:val="00BF65FD"/>
    <w:rsid w:val="00BF6B39"/>
    <w:rsid w:val="00BF70D6"/>
    <w:rsid w:val="00BF72C6"/>
    <w:rsid w:val="00BF734D"/>
    <w:rsid w:val="00BF7567"/>
    <w:rsid w:val="00BF7580"/>
    <w:rsid w:val="00BF76F5"/>
    <w:rsid w:val="00BF7CA2"/>
    <w:rsid w:val="00BF7E2D"/>
    <w:rsid w:val="00C00BFE"/>
    <w:rsid w:val="00C00DB1"/>
    <w:rsid w:val="00C00E95"/>
    <w:rsid w:val="00C00EC8"/>
    <w:rsid w:val="00C012AA"/>
    <w:rsid w:val="00C01571"/>
    <w:rsid w:val="00C01771"/>
    <w:rsid w:val="00C01A7E"/>
    <w:rsid w:val="00C01B6B"/>
    <w:rsid w:val="00C01DC1"/>
    <w:rsid w:val="00C021AD"/>
    <w:rsid w:val="00C02987"/>
    <w:rsid w:val="00C02A8F"/>
    <w:rsid w:val="00C02D63"/>
    <w:rsid w:val="00C02DF8"/>
    <w:rsid w:val="00C02E41"/>
    <w:rsid w:val="00C02FA7"/>
    <w:rsid w:val="00C03349"/>
    <w:rsid w:val="00C034FA"/>
    <w:rsid w:val="00C0361F"/>
    <w:rsid w:val="00C04253"/>
    <w:rsid w:val="00C04793"/>
    <w:rsid w:val="00C0496E"/>
    <w:rsid w:val="00C04E8B"/>
    <w:rsid w:val="00C0538B"/>
    <w:rsid w:val="00C05947"/>
    <w:rsid w:val="00C06155"/>
    <w:rsid w:val="00C06204"/>
    <w:rsid w:val="00C063A4"/>
    <w:rsid w:val="00C06557"/>
    <w:rsid w:val="00C06A8A"/>
    <w:rsid w:val="00C070FC"/>
    <w:rsid w:val="00C07806"/>
    <w:rsid w:val="00C07DAF"/>
    <w:rsid w:val="00C10158"/>
    <w:rsid w:val="00C10A3F"/>
    <w:rsid w:val="00C10F7D"/>
    <w:rsid w:val="00C11301"/>
    <w:rsid w:val="00C126D4"/>
    <w:rsid w:val="00C1279E"/>
    <w:rsid w:val="00C127DB"/>
    <w:rsid w:val="00C12818"/>
    <w:rsid w:val="00C12874"/>
    <w:rsid w:val="00C12D5F"/>
    <w:rsid w:val="00C132B8"/>
    <w:rsid w:val="00C13311"/>
    <w:rsid w:val="00C13376"/>
    <w:rsid w:val="00C137B6"/>
    <w:rsid w:val="00C13B87"/>
    <w:rsid w:val="00C14369"/>
    <w:rsid w:val="00C143D8"/>
    <w:rsid w:val="00C14421"/>
    <w:rsid w:val="00C14474"/>
    <w:rsid w:val="00C14514"/>
    <w:rsid w:val="00C14B5D"/>
    <w:rsid w:val="00C14CB2"/>
    <w:rsid w:val="00C14F41"/>
    <w:rsid w:val="00C15212"/>
    <w:rsid w:val="00C15CB7"/>
    <w:rsid w:val="00C15F4A"/>
    <w:rsid w:val="00C1678D"/>
    <w:rsid w:val="00C16AE5"/>
    <w:rsid w:val="00C16CE2"/>
    <w:rsid w:val="00C17047"/>
    <w:rsid w:val="00C171AD"/>
    <w:rsid w:val="00C17667"/>
    <w:rsid w:val="00C17773"/>
    <w:rsid w:val="00C17D0C"/>
    <w:rsid w:val="00C17F9A"/>
    <w:rsid w:val="00C17FE6"/>
    <w:rsid w:val="00C200B8"/>
    <w:rsid w:val="00C200C3"/>
    <w:rsid w:val="00C20717"/>
    <w:rsid w:val="00C20750"/>
    <w:rsid w:val="00C2099E"/>
    <w:rsid w:val="00C20EAB"/>
    <w:rsid w:val="00C20EB1"/>
    <w:rsid w:val="00C210D2"/>
    <w:rsid w:val="00C21366"/>
    <w:rsid w:val="00C21792"/>
    <w:rsid w:val="00C21871"/>
    <w:rsid w:val="00C21FDE"/>
    <w:rsid w:val="00C22368"/>
    <w:rsid w:val="00C22371"/>
    <w:rsid w:val="00C2286C"/>
    <w:rsid w:val="00C228FE"/>
    <w:rsid w:val="00C23212"/>
    <w:rsid w:val="00C23600"/>
    <w:rsid w:val="00C237C0"/>
    <w:rsid w:val="00C23A0A"/>
    <w:rsid w:val="00C2471B"/>
    <w:rsid w:val="00C24DE0"/>
    <w:rsid w:val="00C24E09"/>
    <w:rsid w:val="00C251FF"/>
    <w:rsid w:val="00C253E7"/>
    <w:rsid w:val="00C256F4"/>
    <w:rsid w:val="00C25895"/>
    <w:rsid w:val="00C2589C"/>
    <w:rsid w:val="00C258CA"/>
    <w:rsid w:val="00C25BFF"/>
    <w:rsid w:val="00C25F1C"/>
    <w:rsid w:val="00C25F24"/>
    <w:rsid w:val="00C26A1E"/>
    <w:rsid w:val="00C26F5C"/>
    <w:rsid w:val="00C27BDF"/>
    <w:rsid w:val="00C27E51"/>
    <w:rsid w:val="00C27F6B"/>
    <w:rsid w:val="00C3085C"/>
    <w:rsid w:val="00C3087E"/>
    <w:rsid w:val="00C30F0A"/>
    <w:rsid w:val="00C31AFE"/>
    <w:rsid w:val="00C31B72"/>
    <w:rsid w:val="00C31D52"/>
    <w:rsid w:val="00C32835"/>
    <w:rsid w:val="00C32B94"/>
    <w:rsid w:val="00C32C96"/>
    <w:rsid w:val="00C3317F"/>
    <w:rsid w:val="00C331EA"/>
    <w:rsid w:val="00C332CF"/>
    <w:rsid w:val="00C3331C"/>
    <w:rsid w:val="00C3356B"/>
    <w:rsid w:val="00C33D62"/>
    <w:rsid w:val="00C340E8"/>
    <w:rsid w:val="00C3451B"/>
    <w:rsid w:val="00C3452B"/>
    <w:rsid w:val="00C3532F"/>
    <w:rsid w:val="00C35600"/>
    <w:rsid w:val="00C35701"/>
    <w:rsid w:val="00C35BED"/>
    <w:rsid w:val="00C35D31"/>
    <w:rsid w:val="00C35F2C"/>
    <w:rsid w:val="00C360C2"/>
    <w:rsid w:val="00C3640C"/>
    <w:rsid w:val="00C3664C"/>
    <w:rsid w:val="00C36672"/>
    <w:rsid w:val="00C36A8E"/>
    <w:rsid w:val="00C37244"/>
    <w:rsid w:val="00C37C1C"/>
    <w:rsid w:val="00C4062E"/>
    <w:rsid w:val="00C408F9"/>
    <w:rsid w:val="00C410D0"/>
    <w:rsid w:val="00C4123F"/>
    <w:rsid w:val="00C41AAF"/>
    <w:rsid w:val="00C41AC7"/>
    <w:rsid w:val="00C4263F"/>
    <w:rsid w:val="00C4269B"/>
    <w:rsid w:val="00C42AAF"/>
    <w:rsid w:val="00C432AE"/>
    <w:rsid w:val="00C43942"/>
    <w:rsid w:val="00C43A58"/>
    <w:rsid w:val="00C43AFA"/>
    <w:rsid w:val="00C43C06"/>
    <w:rsid w:val="00C440F1"/>
    <w:rsid w:val="00C44505"/>
    <w:rsid w:val="00C449B4"/>
    <w:rsid w:val="00C44F89"/>
    <w:rsid w:val="00C451A1"/>
    <w:rsid w:val="00C455EB"/>
    <w:rsid w:val="00C458E2"/>
    <w:rsid w:val="00C45B3C"/>
    <w:rsid w:val="00C45BDB"/>
    <w:rsid w:val="00C46259"/>
    <w:rsid w:val="00C4627F"/>
    <w:rsid w:val="00C4651F"/>
    <w:rsid w:val="00C467D3"/>
    <w:rsid w:val="00C46DE9"/>
    <w:rsid w:val="00C4761D"/>
    <w:rsid w:val="00C478A9"/>
    <w:rsid w:val="00C47BFB"/>
    <w:rsid w:val="00C500A7"/>
    <w:rsid w:val="00C5019A"/>
    <w:rsid w:val="00C502B6"/>
    <w:rsid w:val="00C50349"/>
    <w:rsid w:val="00C50470"/>
    <w:rsid w:val="00C50700"/>
    <w:rsid w:val="00C50895"/>
    <w:rsid w:val="00C50953"/>
    <w:rsid w:val="00C50CEF"/>
    <w:rsid w:val="00C50ECB"/>
    <w:rsid w:val="00C5110A"/>
    <w:rsid w:val="00C51173"/>
    <w:rsid w:val="00C51174"/>
    <w:rsid w:val="00C517E2"/>
    <w:rsid w:val="00C518C1"/>
    <w:rsid w:val="00C51E4E"/>
    <w:rsid w:val="00C5240E"/>
    <w:rsid w:val="00C524DD"/>
    <w:rsid w:val="00C524EB"/>
    <w:rsid w:val="00C52716"/>
    <w:rsid w:val="00C5278F"/>
    <w:rsid w:val="00C528B5"/>
    <w:rsid w:val="00C536ED"/>
    <w:rsid w:val="00C53A3D"/>
    <w:rsid w:val="00C53AF8"/>
    <w:rsid w:val="00C54260"/>
    <w:rsid w:val="00C543B1"/>
    <w:rsid w:val="00C5490C"/>
    <w:rsid w:val="00C54B50"/>
    <w:rsid w:val="00C54DCD"/>
    <w:rsid w:val="00C54FDD"/>
    <w:rsid w:val="00C55654"/>
    <w:rsid w:val="00C55843"/>
    <w:rsid w:val="00C558FD"/>
    <w:rsid w:val="00C55988"/>
    <w:rsid w:val="00C55DA8"/>
    <w:rsid w:val="00C566EB"/>
    <w:rsid w:val="00C569A3"/>
    <w:rsid w:val="00C57252"/>
    <w:rsid w:val="00C5798F"/>
    <w:rsid w:val="00C57AF6"/>
    <w:rsid w:val="00C57EB8"/>
    <w:rsid w:val="00C60549"/>
    <w:rsid w:val="00C60C68"/>
    <w:rsid w:val="00C612B3"/>
    <w:rsid w:val="00C62079"/>
    <w:rsid w:val="00C623C1"/>
    <w:rsid w:val="00C62596"/>
    <w:rsid w:val="00C625F8"/>
    <w:rsid w:val="00C626D4"/>
    <w:rsid w:val="00C62B6A"/>
    <w:rsid w:val="00C63351"/>
    <w:rsid w:val="00C638C7"/>
    <w:rsid w:val="00C64004"/>
    <w:rsid w:val="00C64B52"/>
    <w:rsid w:val="00C65BE4"/>
    <w:rsid w:val="00C65D55"/>
    <w:rsid w:val="00C660BC"/>
    <w:rsid w:val="00C66228"/>
    <w:rsid w:val="00C664A4"/>
    <w:rsid w:val="00C664A7"/>
    <w:rsid w:val="00C664FF"/>
    <w:rsid w:val="00C6652C"/>
    <w:rsid w:val="00C66A5E"/>
    <w:rsid w:val="00C66BF6"/>
    <w:rsid w:val="00C66DF3"/>
    <w:rsid w:val="00C66EB4"/>
    <w:rsid w:val="00C66FD4"/>
    <w:rsid w:val="00C67120"/>
    <w:rsid w:val="00C67437"/>
    <w:rsid w:val="00C6749A"/>
    <w:rsid w:val="00C675A9"/>
    <w:rsid w:val="00C675B4"/>
    <w:rsid w:val="00C675E9"/>
    <w:rsid w:val="00C678F6"/>
    <w:rsid w:val="00C70298"/>
    <w:rsid w:val="00C703FE"/>
    <w:rsid w:val="00C70AD7"/>
    <w:rsid w:val="00C70B6B"/>
    <w:rsid w:val="00C70F86"/>
    <w:rsid w:val="00C70FBE"/>
    <w:rsid w:val="00C7120C"/>
    <w:rsid w:val="00C7137C"/>
    <w:rsid w:val="00C71602"/>
    <w:rsid w:val="00C718B5"/>
    <w:rsid w:val="00C718E3"/>
    <w:rsid w:val="00C71F9B"/>
    <w:rsid w:val="00C7209E"/>
    <w:rsid w:val="00C72303"/>
    <w:rsid w:val="00C726FF"/>
    <w:rsid w:val="00C729E6"/>
    <w:rsid w:val="00C72BA8"/>
    <w:rsid w:val="00C72CAA"/>
    <w:rsid w:val="00C734CA"/>
    <w:rsid w:val="00C739E2"/>
    <w:rsid w:val="00C73CF9"/>
    <w:rsid w:val="00C741A7"/>
    <w:rsid w:val="00C74239"/>
    <w:rsid w:val="00C742EC"/>
    <w:rsid w:val="00C743AF"/>
    <w:rsid w:val="00C743D8"/>
    <w:rsid w:val="00C7489D"/>
    <w:rsid w:val="00C749D5"/>
    <w:rsid w:val="00C74A20"/>
    <w:rsid w:val="00C74E5B"/>
    <w:rsid w:val="00C758E8"/>
    <w:rsid w:val="00C75B94"/>
    <w:rsid w:val="00C75BD3"/>
    <w:rsid w:val="00C7668F"/>
    <w:rsid w:val="00C76E21"/>
    <w:rsid w:val="00C771F4"/>
    <w:rsid w:val="00C77415"/>
    <w:rsid w:val="00C774F2"/>
    <w:rsid w:val="00C77997"/>
    <w:rsid w:val="00C77E17"/>
    <w:rsid w:val="00C803C6"/>
    <w:rsid w:val="00C80E88"/>
    <w:rsid w:val="00C81ADF"/>
    <w:rsid w:val="00C81F35"/>
    <w:rsid w:val="00C81F6B"/>
    <w:rsid w:val="00C8228C"/>
    <w:rsid w:val="00C82512"/>
    <w:rsid w:val="00C82523"/>
    <w:rsid w:val="00C826C7"/>
    <w:rsid w:val="00C82B83"/>
    <w:rsid w:val="00C82BB9"/>
    <w:rsid w:val="00C82E5B"/>
    <w:rsid w:val="00C82F78"/>
    <w:rsid w:val="00C83125"/>
    <w:rsid w:val="00C83146"/>
    <w:rsid w:val="00C838F4"/>
    <w:rsid w:val="00C83A98"/>
    <w:rsid w:val="00C83C54"/>
    <w:rsid w:val="00C83CA1"/>
    <w:rsid w:val="00C83D70"/>
    <w:rsid w:val="00C84170"/>
    <w:rsid w:val="00C84368"/>
    <w:rsid w:val="00C847FF"/>
    <w:rsid w:val="00C84F37"/>
    <w:rsid w:val="00C85118"/>
    <w:rsid w:val="00C8514B"/>
    <w:rsid w:val="00C8573D"/>
    <w:rsid w:val="00C858C1"/>
    <w:rsid w:val="00C859D5"/>
    <w:rsid w:val="00C859DB"/>
    <w:rsid w:val="00C85BFD"/>
    <w:rsid w:val="00C85F37"/>
    <w:rsid w:val="00C862DA"/>
    <w:rsid w:val="00C86390"/>
    <w:rsid w:val="00C86CDD"/>
    <w:rsid w:val="00C86DDB"/>
    <w:rsid w:val="00C8748F"/>
    <w:rsid w:val="00C87A70"/>
    <w:rsid w:val="00C87C80"/>
    <w:rsid w:val="00C87C89"/>
    <w:rsid w:val="00C904F0"/>
    <w:rsid w:val="00C907A1"/>
    <w:rsid w:val="00C90DBC"/>
    <w:rsid w:val="00C90E30"/>
    <w:rsid w:val="00C9146E"/>
    <w:rsid w:val="00C9189D"/>
    <w:rsid w:val="00C918B1"/>
    <w:rsid w:val="00C919C8"/>
    <w:rsid w:val="00C91B98"/>
    <w:rsid w:val="00C9212B"/>
    <w:rsid w:val="00C92298"/>
    <w:rsid w:val="00C92792"/>
    <w:rsid w:val="00C93276"/>
    <w:rsid w:val="00C936DC"/>
    <w:rsid w:val="00C93774"/>
    <w:rsid w:val="00C9395C"/>
    <w:rsid w:val="00C93D02"/>
    <w:rsid w:val="00C941BE"/>
    <w:rsid w:val="00C95379"/>
    <w:rsid w:val="00C95829"/>
    <w:rsid w:val="00C958FA"/>
    <w:rsid w:val="00C96031"/>
    <w:rsid w:val="00C9608A"/>
    <w:rsid w:val="00C96324"/>
    <w:rsid w:val="00C96401"/>
    <w:rsid w:val="00C965FA"/>
    <w:rsid w:val="00C9680D"/>
    <w:rsid w:val="00C972D1"/>
    <w:rsid w:val="00C973A6"/>
    <w:rsid w:val="00C9771F"/>
    <w:rsid w:val="00C97D76"/>
    <w:rsid w:val="00CA0311"/>
    <w:rsid w:val="00CA06D3"/>
    <w:rsid w:val="00CA07CE"/>
    <w:rsid w:val="00CA0C06"/>
    <w:rsid w:val="00CA0DFF"/>
    <w:rsid w:val="00CA0E5F"/>
    <w:rsid w:val="00CA1478"/>
    <w:rsid w:val="00CA14C3"/>
    <w:rsid w:val="00CA182E"/>
    <w:rsid w:val="00CA1B9E"/>
    <w:rsid w:val="00CA26E8"/>
    <w:rsid w:val="00CA2730"/>
    <w:rsid w:val="00CA33DC"/>
    <w:rsid w:val="00CA3610"/>
    <w:rsid w:val="00CA37B2"/>
    <w:rsid w:val="00CA3BD8"/>
    <w:rsid w:val="00CA3DE3"/>
    <w:rsid w:val="00CA4199"/>
    <w:rsid w:val="00CA41B9"/>
    <w:rsid w:val="00CA430D"/>
    <w:rsid w:val="00CA448B"/>
    <w:rsid w:val="00CA449A"/>
    <w:rsid w:val="00CA4947"/>
    <w:rsid w:val="00CA4CC8"/>
    <w:rsid w:val="00CA5136"/>
    <w:rsid w:val="00CA53D3"/>
    <w:rsid w:val="00CA605E"/>
    <w:rsid w:val="00CA6480"/>
    <w:rsid w:val="00CA6C19"/>
    <w:rsid w:val="00CA71F2"/>
    <w:rsid w:val="00CA77CC"/>
    <w:rsid w:val="00CA7FF1"/>
    <w:rsid w:val="00CB04A3"/>
    <w:rsid w:val="00CB04E8"/>
    <w:rsid w:val="00CB0800"/>
    <w:rsid w:val="00CB0BED"/>
    <w:rsid w:val="00CB0C23"/>
    <w:rsid w:val="00CB0F01"/>
    <w:rsid w:val="00CB193E"/>
    <w:rsid w:val="00CB1B26"/>
    <w:rsid w:val="00CB2234"/>
    <w:rsid w:val="00CB22F6"/>
    <w:rsid w:val="00CB2472"/>
    <w:rsid w:val="00CB2A05"/>
    <w:rsid w:val="00CB2E28"/>
    <w:rsid w:val="00CB2F0C"/>
    <w:rsid w:val="00CB2F29"/>
    <w:rsid w:val="00CB399C"/>
    <w:rsid w:val="00CB3DD1"/>
    <w:rsid w:val="00CB3F87"/>
    <w:rsid w:val="00CB4547"/>
    <w:rsid w:val="00CB4659"/>
    <w:rsid w:val="00CB494E"/>
    <w:rsid w:val="00CB4D51"/>
    <w:rsid w:val="00CB4F0B"/>
    <w:rsid w:val="00CB520C"/>
    <w:rsid w:val="00CB55EA"/>
    <w:rsid w:val="00CB5633"/>
    <w:rsid w:val="00CB5733"/>
    <w:rsid w:val="00CB58DF"/>
    <w:rsid w:val="00CB5C91"/>
    <w:rsid w:val="00CB5EC0"/>
    <w:rsid w:val="00CB5F21"/>
    <w:rsid w:val="00CB5FB6"/>
    <w:rsid w:val="00CB61B5"/>
    <w:rsid w:val="00CB62BE"/>
    <w:rsid w:val="00CB6503"/>
    <w:rsid w:val="00CB65CF"/>
    <w:rsid w:val="00CB69CE"/>
    <w:rsid w:val="00CB6A4E"/>
    <w:rsid w:val="00CB6DE4"/>
    <w:rsid w:val="00CB730B"/>
    <w:rsid w:val="00CB7C9B"/>
    <w:rsid w:val="00CC04AD"/>
    <w:rsid w:val="00CC05E7"/>
    <w:rsid w:val="00CC0D20"/>
    <w:rsid w:val="00CC1150"/>
    <w:rsid w:val="00CC1247"/>
    <w:rsid w:val="00CC1A4C"/>
    <w:rsid w:val="00CC1EBC"/>
    <w:rsid w:val="00CC248C"/>
    <w:rsid w:val="00CC24DA"/>
    <w:rsid w:val="00CC2AAC"/>
    <w:rsid w:val="00CC3031"/>
    <w:rsid w:val="00CC3398"/>
    <w:rsid w:val="00CC35C5"/>
    <w:rsid w:val="00CC3C45"/>
    <w:rsid w:val="00CC3E42"/>
    <w:rsid w:val="00CC3E6A"/>
    <w:rsid w:val="00CC4291"/>
    <w:rsid w:val="00CC4BBA"/>
    <w:rsid w:val="00CC552E"/>
    <w:rsid w:val="00CC58C2"/>
    <w:rsid w:val="00CC5A22"/>
    <w:rsid w:val="00CC5F6E"/>
    <w:rsid w:val="00CC640E"/>
    <w:rsid w:val="00CC66F6"/>
    <w:rsid w:val="00CC6BF2"/>
    <w:rsid w:val="00CC6BF5"/>
    <w:rsid w:val="00CC6FE6"/>
    <w:rsid w:val="00CC716D"/>
    <w:rsid w:val="00CC733C"/>
    <w:rsid w:val="00CC743C"/>
    <w:rsid w:val="00CC77E5"/>
    <w:rsid w:val="00CC7BF4"/>
    <w:rsid w:val="00CC7D64"/>
    <w:rsid w:val="00CC7DAF"/>
    <w:rsid w:val="00CC7F27"/>
    <w:rsid w:val="00CD0444"/>
    <w:rsid w:val="00CD07B1"/>
    <w:rsid w:val="00CD0B65"/>
    <w:rsid w:val="00CD0D27"/>
    <w:rsid w:val="00CD1172"/>
    <w:rsid w:val="00CD138E"/>
    <w:rsid w:val="00CD1470"/>
    <w:rsid w:val="00CD228D"/>
    <w:rsid w:val="00CD2404"/>
    <w:rsid w:val="00CD27CE"/>
    <w:rsid w:val="00CD2821"/>
    <w:rsid w:val="00CD2847"/>
    <w:rsid w:val="00CD3344"/>
    <w:rsid w:val="00CD3479"/>
    <w:rsid w:val="00CD3C07"/>
    <w:rsid w:val="00CD40B1"/>
    <w:rsid w:val="00CD45F2"/>
    <w:rsid w:val="00CD52F0"/>
    <w:rsid w:val="00CD5527"/>
    <w:rsid w:val="00CD5BCE"/>
    <w:rsid w:val="00CD5C1A"/>
    <w:rsid w:val="00CD6482"/>
    <w:rsid w:val="00CD66F3"/>
    <w:rsid w:val="00CD674F"/>
    <w:rsid w:val="00CD6CCE"/>
    <w:rsid w:val="00CD7415"/>
    <w:rsid w:val="00CD74AA"/>
    <w:rsid w:val="00CD77B1"/>
    <w:rsid w:val="00CD79A2"/>
    <w:rsid w:val="00CD7A1E"/>
    <w:rsid w:val="00CD7A61"/>
    <w:rsid w:val="00CD7C42"/>
    <w:rsid w:val="00CD7EFC"/>
    <w:rsid w:val="00CE00D5"/>
    <w:rsid w:val="00CE09FC"/>
    <w:rsid w:val="00CE0A3C"/>
    <w:rsid w:val="00CE0E72"/>
    <w:rsid w:val="00CE0F32"/>
    <w:rsid w:val="00CE0F41"/>
    <w:rsid w:val="00CE1013"/>
    <w:rsid w:val="00CE130B"/>
    <w:rsid w:val="00CE160B"/>
    <w:rsid w:val="00CE21CB"/>
    <w:rsid w:val="00CE262E"/>
    <w:rsid w:val="00CE28C1"/>
    <w:rsid w:val="00CE2935"/>
    <w:rsid w:val="00CE2AD7"/>
    <w:rsid w:val="00CE2C3B"/>
    <w:rsid w:val="00CE30A0"/>
    <w:rsid w:val="00CE3211"/>
    <w:rsid w:val="00CE37BB"/>
    <w:rsid w:val="00CE38CB"/>
    <w:rsid w:val="00CE3A86"/>
    <w:rsid w:val="00CE3BCE"/>
    <w:rsid w:val="00CE3E7C"/>
    <w:rsid w:val="00CE40E5"/>
    <w:rsid w:val="00CE4124"/>
    <w:rsid w:val="00CE470A"/>
    <w:rsid w:val="00CE4A66"/>
    <w:rsid w:val="00CE4D6A"/>
    <w:rsid w:val="00CE5075"/>
    <w:rsid w:val="00CE50C5"/>
    <w:rsid w:val="00CE52E1"/>
    <w:rsid w:val="00CE53D1"/>
    <w:rsid w:val="00CE5CDC"/>
    <w:rsid w:val="00CE5D5C"/>
    <w:rsid w:val="00CE5EB9"/>
    <w:rsid w:val="00CE5F52"/>
    <w:rsid w:val="00CE6373"/>
    <w:rsid w:val="00CE6973"/>
    <w:rsid w:val="00CE6B34"/>
    <w:rsid w:val="00CE7617"/>
    <w:rsid w:val="00CE776E"/>
    <w:rsid w:val="00CE7782"/>
    <w:rsid w:val="00CE7DDA"/>
    <w:rsid w:val="00CE7EB6"/>
    <w:rsid w:val="00CE7EDB"/>
    <w:rsid w:val="00CF017F"/>
    <w:rsid w:val="00CF08FA"/>
    <w:rsid w:val="00CF0CCE"/>
    <w:rsid w:val="00CF0DA9"/>
    <w:rsid w:val="00CF0EBC"/>
    <w:rsid w:val="00CF0F58"/>
    <w:rsid w:val="00CF158E"/>
    <w:rsid w:val="00CF166E"/>
    <w:rsid w:val="00CF1EDD"/>
    <w:rsid w:val="00CF2021"/>
    <w:rsid w:val="00CF203A"/>
    <w:rsid w:val="00CF20D6"/>
    <w:rsid w:val="00CF349B"/>
    <w:rsid w:val="00CF37A1"/>
    <w:rsid w:val="00CF3B84"/>
    <w:rsid w:val="00CF456B"/>
    <w:rsid w:val="00CF46F1"/>
    <w:rsid w:val="00CF4E3D"/>
    <w:rsid w:val="00CF5498"/>
    <w:rsid w:val="00CF54D7"/>
    <w:rsid w:val="00CF57E6"/>
    <w:rsid w:val="00CF5A4E"/>
    <w:rsid w:val="00CF5CED"/>
    <w:rsid w:val="00CF6D0D"/>
    <w:rsid w:val="00CF723F"/>
    <w:rsid w:val="00CF74F4"/>
    <w:rsid w:val="00CF7A25"/>
    <w:rsid w:val="00CF7E7B"/>
    <w:rsid w:val="00D003B2"/>
    <w:rsid w:val="00D0044A"/>
    <w:rsid w:val="00D00C13"/>
    <w:rsid w:val="00D00C3F"/>
    <w:rsid w:val="00D00CDE"/>
    <w:rsid w:val="00D018E3"/>
    <w:rsid w:val="00D019CC"/>
    <w:rsid w:val="00D01A9B"/>
    <w:rsid w:val="00D01ADF"/>
    <w:rsid w:val="00D01BF8"/>
    <w:rsid w:val="00D0220E"/>
    <w:rsid w:val="00D0256D"/>
    <w:rsid w:val="00D02860"/>
    <w:rsid w:val="00D02F41"/>
    <w:rsid w:val="00D02F5F"/>
    <w:rsid w:val="00D034F9"/>
    <w:rsid w:val="00D035AD"/>
    <w:rsid w:val="00D03A48"/>
    <w:rsid w:val="00D040FE"/>
    <w:rsid w:val="00D0431A"/>
    <w:rsid w:val="00D04435"/>
    <w:rsid w:val="00D044DA"/>
    <w:rsid w:val="00D045B6"/>
    <w:rsid w:val="00D04890"/>
    <w:rsid w:val="00D05016"/>
    <w:rsid w:val="00D05105"/>
    <w:rsid w:val="00D056BD"/>
    <w:rsid w:val="00D0578D"/>
    <w:rsid w:val="00D05809"/>
    <w:rsid w:val="00D05C24"/>
    <w:rsid w:val="00D05E00"/>
    <w:rsid w:val="00D05E4B"/>
    <w:rsid w:val="00D06C83"/>
    <w:rsid w:val="00D06EED"/>
    <w:rsid w:val="00D07171"/>
    <w:rsid w:val="00D071A7"/>
    <w:rsid w:val="00D071E4"/>
    <w:rsid w:val="00D07670"/>
    <w:rsid w:val="00D0768F"/>
    <w:rsid w:val="00D0769A"/>
    <w:rsid w:val="00D07927"/>
    <w:rsid w:val="00D07DC4"/>
    <w:rsid w:val="00D10367"/>
    <w:rsid w:val="00D103A8"/>
    <w:rsid w:val="00D10468"/>
    <w:rsid w:val="00D105B7"/>
    <w:rsid w:val="00D108AD"/>
    <w:rsid w:val="00D10F83"/>
    <w:rsid w:val="00D1144C"/>
    <w:rsid w:val="00D1161E"/>
    <w:rsid w:val="00D11961"/>
    <w:rsid w:val="00D11C07"/>
    <w:rsid w:val="00D120C9"/>
    <w:rsid w:val="00D12140"/>
    <w:rsid w:val="00D12784"/>
    <w:rsid w:val="00D12B5B"/>
    <w:rsid w:val="00D12C38"/>
    <w:rsid w:val="00D13162"/>
    <w:rsid w:val="00D139E7"/>
    <w:rsid w:val="00D14234"/>
    <w:rsid w:val="00D14270"/>
    <w:rsid w:val="00D14B2D"/>
    <w:rsid w:val="00D14B44"/>
    <w:rsid w:val="00D15180"/>
    <w:rsid w:val="00D15604"/>
    <w:rsid w:val="00D15665"/>
    <w:rsid w:val="00D15815"/>
    <w:rsid w:val="00D166B6"/>
    <w:rsid w:val="00D169F6"/>
    <w:rsid w:val="00D16A4D"/>
    <w:rsid w:val="00D16AC2"/>
    <w:rsid w:val="00D16DEE"/>
    <w:rsid w:val="00D172CE"/>
    <w:rsid w:val="00D17307"/>
    <w:rsid w:val="00D17378"/>
    <w:rsid w:val="00D176BC"/>
    <w:rsid w:val="00D17737"/>
    <w:rsid w:val="00D1793F"/>
    <w:rsid w:val="00D20296"/>
    <w:rsid w:val="00D203E6"/>
    <w:rsid w:val="00D20954"/>
    <w:rsid w:val="00D209F4"/>
    <w:rsid w:val="00D21256"/>
    <w:rsid w:val="00D217A3"/>
    <w:rsid w:val="00D22479"/>
    <w:rsid w:val="00D22737"/>
    <w:rsid w:val="00D227A3"/>
    <w:rsid w:val="00D22975"/>
    <w:rsid w:val="00D22B1C"/>
    <w:rsid w:val="00D22BEE"/>
    <w:rsid w:val="00D22F60"/>
    <w:rsid w:val="00D22F88"/>
    <w:rsid w:val="00D2313C"/>
    <w:rsid w:val="00D235EF"/>
    <w:rsid w:val="00D23CB5"/>
    <w:rsid w:val="00D23DED"/>
    <w:rsid w:val="00D23F99"/>
    <w:rsid w:val="00D2424C"/>
    <w:rsid w:val="00D2428E"/>
    <w:rsid w:val="00D2487F"/>
    <w:rsid w:val="00D2490D"/>
    <w:rsid w:val="00D24BAA"/>
    <w:rsid w:val="00D24ED0"/>
    <w:rsid w:val="00D24F43"/>
    <w:rsid w:val="00D2513D"/>
    <w:rsid w:val="00D25A1D"/>
    <w:rsid w:val="00D25E8E"/>
    <w:rsid w:val="00D264C2"/>
    <w:rsid w:val="00D26E18"/>
    <w:rsid w:val="00D27464"/>
    <w:rsid w:val="00D275FE"/>
    <w:rsid w:val="00D27837"/>
    <w:rsid w:val="00D279B6"/>
    <w:rsid w:val="00D27A75"/>
    <w:rsid w:val="00D27BE6"/>
    <w:rsid w:val="00D27C3D"/>
    <w:rsid w:val="00D27D0C"/>
    <w:rsid w:val="00D27E7D"/>
    <w:rsid w:val="00D303FA"/>
    <w:rsid w:val="00D30CEE"/>
    <w:rsid w:val="00D31186"/>
    <w:rsid w:val="00D311B5"/>
    <w:rsid w:val="00D31318"/>
    <w:rsid w:val="00D31915"/>
    <w:rsid w:val="00D31AC9"/>
    <w:rsid w:val="00D31C98"/>
    <w:rsid w:val="00D31D8A"/>
    <w:rsid w:val="00D31F6B"/>
    <w:rsid w:val="00D31FB9"/>
    <w:rsid w:val="00D326A5"/>
    <w:rsid w:val="00D3283F"/>
    <w:rsid w:val="00D3291F"/>
    <w:rsid w:val="00D329C4"/>
    <w:rsid w:val="00D32B2E"/>
    <w:rsid w:val="00D32E22"/>
    <w:rsid w:val="00D33048"/>
    <w:rsid w:val="00D3308D"/>
    <w:rsid w:val="00D33165"/>
    <w:rsid w:val="00D33672"/>
    <w:rsid w:val="00D33F49"/>
    <w:rsid w:val="00D3408C"/>
    <w:rsid w:val="00D34146"/>
    <w:rsid w:val="00D34BF4"/>
    <w:rsid w:val="00D34C7B"/>
    <w:rsid w:val="00D34D4B"/>
    <w:rsid w:val="00D35297"/>
    <w:rsid w:val="00D354E8"/>
    <w:rsid w:val="00D35630"/>
    <w:rsid w:val="00D35951"/>
    <w:rsid w:val="00D360A3"/>
    <w:rsid w:val="00D36285"/>
    <w:rsid w:val="00D362E5"/>
    <w:rsid w:val="00D364B0"/>
    <w:rsid w:val="00D369A9"/>
    <w:rsid w:val="00D3788A"/>
    <w:rsid w:val="00D40077"/>
    <w:rsid w:val="00D404AB"/>
    <w:rsid w:val="00D40A1C"/>
    <w:rsid w:val="00D40EF3"/>
    <w:rsid w:val="00D413B3"/>
    <w:rsid w:val="00D4183E"/>
    <w:rsid w:val="00D418A1"/>
    <w:rsid w:val="00D41A51"/>
    <w:rsid w:val="00D42096"/>
    <w:rsid w:val="00D420FD"/>
    <w:rsid w:val="00D42A29"/>
    <w:rsid w:val="00D42E13"/>
    <w:rsid w:val="00D432D3"/>
    <w:rsid w:val="00D4402C"/>
    <w:rsid w:val="00D442B6"/>
    <w:rsid w:val="00D443B9"/>
    <w:rsid w:val="00D4472A"/>
    <w:rsid w:val="00D447BC"/>
    <w:rsid w:val="00D447E4"/>
    <w:rsid w:val="00D44927"/>
    <w:rsid w:val="00D44DCA"/>
    <w:rsid w:val="00D44E60"/>
    <w:rsid w:val="00D44F2C"/>
    <w:rsid w:val="00D45164"/>
    <w:rsid w:val="00D45F53"/>
    <w:rsid w:val="00D466DC"/>
    <w:rsid w:val="00D4691E"/>
    <w:rsid w:val="00D46C86"/>
    <w:rsid w:val="00D46CC0"/>
    <w:rsid w:val="00D46CE5"/>
    <w:rsid w:val="00D46E74"/>
    <w:rsid w:val="00D47151"/>
    <w:rsid w:val="00D47301"/>
    <w:rsid w:val="00D4740E"/>
    <w:rsid w:val="00D4751B"/>
    <w:rsid w:val="00D4780F"/>
    <w:rsid w:val="00D47967"/>
    <w:rsid w:val="00D507A5"/>
    <w:rsid w:val="00D51770"/>
    <w:rsid w:val="00D52126"/>
    <w:rsid w:val="00D5288A"/>
    <w:rsid w:val="00D52977"/>
    <w:rsid w:val="00D52A33"/>
    <w:rsid w:val="00D5374A"/>
    <w:rsid w:val="00D53870"/>
    <w:rsid w:val="00D53A44"/>
    <w:rsid w:val="00D53B26"/>
    <w:rsid w:val="00D5441D"/>
    <w:rsid w:val="00D54F8B"/>
    <w:rsid w:val="00D55457"/>
    <w:rsid w:val="00D55628"/>
    <w:rsid w:val="00D55866"/>
    <w:rsid w:val="00D5592A"/>
    <w:rsid w:val="00D55BB3"/>
    <w:rsid w:val="00D55CFE"/>
    <w:rsid w:val="00D55E59"/>
    <w:rsid w:val="00D55F81"/>
    <w:rsid w:val="00D560F0"/>
    <w:rsid w:val="00D5713A"/>
    <w:rsid w:val="00D57296"/>
    <w:rsid w:val="00D573CE"/>
    <w:rsid w:val="00D5763C"/>
    <w:rsid w:val="00D57B51"/>
    <w:rsid w:val="00D600E9"/>
    <w:rsid w:val="00D6025F"/>
    <w:rsid w:val="00D602A5"/>
    <w:rsid w:val="00D602E7"/>
    <w:rsid w:val="00D604E1"/>
    <w:rsid w:val="00D60906"/>
    <w:rsid w:val="00D609C4"/>
    <w:rsid w:val="00D60AC3"/>
    <w:rsid w:val="00D61081"/>
    <w:rsid w:val="00D61177"/>
    <w:rsid w:val="00D6166A"/>
    <w:rsid w:val="00D61697"/>
    <w:rsid w:val="00D61BAD"/>
    <w:rsid w:val="00D61E7D"/>
    <w:rsid w:val="00D62000"/>
    <w:rsid w:val="00D6204E"/>
    <w:rsid w:val="00D62076"/>
    <w:rsid w:val="00D623DE"/>
    <w:rsid w:val="00D6240B"/>
    <w:rsid w:val="00D63433"/>
    <w:rsid w:val="00D639DE"/>
    <w:rsid w:val="00D63F58"/>
    <w:rsid w:val="00D6431F"/>
    <w:rsid w:val="00D64A07"/>
    <w:rsid w:val="00D64AFF"/>
    <w:rsid w:val="00D6569F"/>
    <w:rsid w:val="00D656B5"/>
    <w:rsid w:val="00D65829"/>
    <w:rsid w:val="00D65CDE"/>
    <w:rsid w:val="00D663A2"/>
    <w:rsid w:val="00D6676E"/>
    <w:rsid w:val="00D66BE8"/>
    <w:rsid w:val="00D66C65"/>
    <w:rsid w:val="00D6744F"/>
    <w:rsid w:val="00D67810"/>
    <w:rsid w:val="00D67ED5"/>
    <w:rsid w:val="00D70569"/>
    <w:rsid w:val="00D705E4"/>
    <w:rsid w:val="00D70997"/>
    <w:rsid w:val="00D70BA4"/>
    <w:rsid w:val="00D71143"/>
    <w:rsid w:val="00D713E3"/>
    <w:rsid w:val="00D71712"/>
    <w:rsid w:val="00D719A8"/>
    <w:rsid w:val="00D71A0E"/>
    <w:rsid w:val="00D71B18"/>
    <w:rsid w:val="00D720CB"/>
    <w:rsid w:val="00D726CD"/>
    <w:rsid w:val="00D72AA0"/>
    <w:rsid w:val="00D72B30"/>
    <w:rsid w:val="00D730FF"/>
    <w:rsid w:val="00D731FE"/>
    <w:rsid w:val="00D732BB"/>
    <w:rsid w:val="00D73306"/>
    <w:rsid w:val="00D735D0"/>
    <w:rsid w:val="00D73614"/>
    <w:rsid w:val="00D7404D"/>
    <w:rsid w:val="00D740B5"/>
    <w:rsid w:val="00D74A05"/>
    <w:rsid w:val="00D74D44"/>
    <w:rsid w:val="00D75199"/>
    <w:rsid w:val="00D75532"/>
    <w:rsid w:val="00D75644"/>
    <w:rsid w:val="00D756E2"/>
    <w:rsid w:val="00D75E29"/>
    <w:rsid w:val="00D76614"/>
    <w:rsid w:val="00D76D18"/>
    <w:rsid w:val="00D76F4A"/>
    <w:rsid w:val="00D77004"/>
    <w:rsid w:val="00D77566"/>
    <w:rsid w:val="00D776A1"/>
    <w:rsid w:val="00D77762"/>
    <w:rsid w:val="00D7794E"/>
    <w:rsid w:val="00D77BEB"/>
    <w:rsid w:val="00D77D4C"/>
    <w:rsid w:val="00D77F0A"/>
    <w:rsid w:val="00D80088"/>
    <w:rsid w:val="00D800EC"/>
    <w:rsid w:val="00D80114"/>
    <w:rsid w:val="00D8013A"/>
    <w:rsid w:val="00D803A9"/>
    <w:rsid w:val="00D80552"/>
    <w:rsid w:val="00D808C0"/>
    <w:rsid w:val="00D80E26"/>
    <w:rsid w:val="00D815E1"/>
    <w:rsid w:val="00D81B52"/>
    <w:rsid w:val="00D81B85"/>
    <w:rsid w:val="00D81F23"/>
    <w:rsid w:val="00D82413"/>
    <w:rsid w:val="00D82699"/>
    <w:rsid w:val="00D8277B"/>
    <w:rsid w:val="00D8301E"/>
    <w:rsid w:val="00D8314C"/>
    <w:rsid w:val="00D83159"/>
    <w:rsid w:val="00D831B2"/>
    <w:rsid w:val="00D8364E"/>
    <w:rsid w:val="00D83C41"/>
    <w:rsid w:val="00D8473A"/>
    <w:rsid w:val="00D84C8D"/>
    <w:rsid w:val="00D84EB3"/>
    <w:rsid w:val="00D85040"/>
    <w:rsid w:val="00D85570"/>
    <w:rsid w:val="00D85F3F"/>
    <w:rsid w:val="00D86062"/>
    <w:rsid w:val="00D862CA"/>
    <w:rsid w:val="00D864B1"/>
    <w:rsid w:val="00D865A1"/>
    <w:rsid w:val="00D86883"/>
    <w:rsid w:val="00D86929"/>
    <w:rsid w:val="00D86AD9"/>
    <w:rsid w:val="00D86C4C"/>
    <w:rsid w:val="00D8716A"/>
    <w:rsid w:val="00D87233"/>
    <w:rsid w:val="00D8742F"/>
    <w:rsid w:val="00D87635"/>
    <w:rsid w:val="00D879A7"/>
    <w:rsid w:val="00D87C75"/>
    <w:rsid w:val="00D90011"/>
    <w:rsid w:val="00D90098"/>
    <w:rsid w:val="00D903B6"/>
    <w:rsid w:val="00D90596"/>
    <w:rsid w:val="00D90EE0"/>
    <w:rsid w:val="00D9131B"/>
    <w:rsid w:val="00D915AA"/>
    <w:rsid w:val="00D91629"/>
    <w:rsid w:val="00D918AD"/>
    <w:rsid w:val="00D91A92"/>
    <w:rsid w:val="00D91EAD"/>
    <w:rsid w:val="00D91F0A"/>
    <w:rsid w:val="00D91FB5"/>
    <w:rsid w:val="00D92167"/>
    <w:rsid w:val="00D925EC"/>
    <w:rsid w:val="00D925FF"/>
    <w:rsid w:val="00D92693"/>
    <w:rsid w:val="00D92768"/>
    <w:rsid w:val="00D92EE9"/>
    <w:rsid w:val="00D93C28"/>
    <w:rsid w:val="00D94187"/>
    <w:rsid w:val="00D94674"/>
    <w:rsid w:val="00D95688"/>
    <w:rsid w:val="00D96143"/>
    <w:rsid w:val="00D965AA"/>
    <w:rsid w:val="00D965B6"/>
    <w:rsid w:val="00D965DB"/>
    <w:rsid w:val="00D96801"/>
    <w:rsid w:val="00D96917"/>
    <w:rsid w:val="00D969BC"/>
    <w:rsid w:val="00D970DA"/>
    <w:rsid w:val="00D97328"/>
    <w:rsid w:val="00D9799F"/>
    <w:rsid w:val="00D97AF1"/>
    <w:rsid w:val="00D97C87"/>
    <w:rsid w:val="00DA0129"/>
    <w:rsid w:val="00DA029B"/>
    <w:rsid w:val="00DA03C4"/>
    <w:rsid w:val="00DA0439"/>
    <w:rsid w:val="00DA07BF"/>
    <w:rsid w:val="00DA0888"/>
    <w:rsid w:val="00DA09D1"/>
    <w:rsid w:val="00DA0D56"/>
    <w:rsid w:val="00DA1376"/>
    <w:rsid w:val="00DA1498"/>
    <w:rsid w:val="00DA17B4"/>
    <w:rsid w:val="00DA1D70"/>
    <w:rsid w:val="00DA1FD2"/>
    <w:rsid w:val="00DA2155"/>
    <w:rsid w:val="00DA21C1"/>
    <w:rsid w:val="00DA2513"/>
    <w:rsid w:val="00DA2952"/>
    <w:rsid w:val="00DA2F6E"/>
    <w:rsid w:val="00DA3238"/>
    <w:rsid w:val="00DA3310"/>
    <w:rsid w:val="00DA3424"/>
    <w:rsid w:val="00DA3451"/>
    <w:rsid w:val="00DA3679"/>
    <w:rsid w:val="00DA3983"/>
    <w:rsid w:val="00DA3BCC"/>
    <w:rsid w:val="00DA3D4B"/>
    <w:rsid w:val="00DA3E89"/>
    <w:rsid w:val="00DA430F"/>
    <w:rsid w:val="00DA46AF"/>
    <w:rsid w:val="00DA4AE8"/>
    <w:rsid w:val="00DA4CC5"/>
    <w:rsid w:val="00DA4CDD"/>
    <w:rsid w:val="00DA5718"/>
    <w:rsid w:val="00DA5794"/>
    <w:rsid w:val="00DA5A8B"/>
    <w:rsid w:val="00DA5C43"/>
    <w:rsid w:val="00DA5D65"/>
    <w:rsid w:val="00DA64FC"/>
    <w:rsid w:val="00DA6649"/>
    <w:rsid w:val="00DA6A45"/>
    <w:rsid w:val="00DA6B79"/>
    <w:rsid w:val="00DA6D7E"/>
    <w:rsid w:val="00DA7068"/>
    <w:rsid w:val="00DA7268"/>
    <w:rsid w:val="00DA74BF"/>
    <w:rsid w:val="00DA7AE3"/>
    <w:rsid w:val="00DB045B"/>
    <w:rsid w:val="00DB0840"/>
    <w:rsid w:val="00DB0C7F"/>
    <w:rsid w:val="00DB0ED0"/>
    <w:rsid w:val="00DB1549"/>
    <w:rsid w:val="00DB1A95"/>
    <w:rsid w:val="00DB1BCF"/>
    <w:rsid w:val="00DB1E9D"/>
    <w:rsid w:val="00DB1F5C"/>
    <w:rsid w:val="00DB24CC"/>
    <w:rsid w:val="00DB2B90"/>
    <w:rsid w:val="00DB306F"/>
    <w:rsid w:val="00DB3D19"/>
    <w:rsid w:val="00DB3DD8"/>
    <w:rsid w:val="00DB486F"/>
    <w:rsid w:val="00DB4C18"/>
    <w:rsid w:val="00DB4CAB"/>
    <w:rsid w:val="00DB51C8"/>
    <w:rsid w:val="00DB52D9"/>
    <w:rsid w:val="00DB5507"/>
    <w:rsid w:val="00DB559B"/>
    <w:rsid w:val="00DB59BC"/>
    <w:rsid w:val="00DB641A"/>
    <w:rsid w:val="00DB6F07"/>
    <w:rsid w:val="00DB70B5"/>
    <w:rsid w:val="00DB72BC"/>
    <w:rsid w:val="00DB785D"/>
    <w:rsid w:val="00DB7AA3"/>
    <w:rsid w:val="00DB7B40"/>
    <w:rsid w:val="00DB7FE2"/>
    <w:rsid w:val="00DC03CF"/>
    <w:rsid w:val="00DC09F5"/>
    <w:rsid w:val="00DC0CD9"/>
    <w:rsid w:val="00DC0E61"/>
    <w:rsid w:val="00DC0F78"/>
    <w:rsid w:val="00DC107D"/>
    <w:rsid w:val="00DC17EF"/>
    <w:rsid w:val="00DC1BE4"/>
    <w:rsid w:val="00DC1C6D"/>
    <w:rsid w:val="00DC213A"/>
    <w:rsid w:val="00DC2341"/>
    <w:rsid w:val="00DC27CA"/>
    <w:rsid w:val="00DC29D4"/>
    <w:rsid w:val="00DC2D27"/>
    <w:rsid w:val="00DC2DB2"/>
    <w:rsid w:val="00DC2F35"/>
    <w:rsid w:val="00DC2F52"/>
    <w:rsid w:val="00DC2FBA"/>
    <w:rsid w:val="00DC33A5"/>
    <w:rsid w:val="00DC346A"/>
    <w:rsid w:val="00DC38EA"/>
    <w:rsid w:val="00DC391F"/>
    <w:rsid w:val="00DC510C"/>
    <w:rsid w:val="00DC5228"/>
    <w:rsid w:val="00DC522A"/>
    <w:rsid w:val="00DC5508"/>
    <w:rsid w:val="00DC57D7"/>
    <w:rsid w:val="00DC5A55"/>
    <w:rsid w:val="00DC5B7D"/>
    <w:rsid w:val="00DC618C"/>
    <w:rsid w:val="00DC6881"/>
    <w:rsid w:val="00DC6E57"/>
    <w:rsid w:val="00DC70C0"/>
    <w:rsid w:val="00DC7668"/>
    <w:rsid w:val="00DC7B6E"/>
    <w:rsid w:val="00DC7D2F"/>
    <w:rsid w:val="00DC7F00"/>
    <w:rsid w:val="00DC7F51"/>
    <w:rsid w:val="00DD073A"/>
    <w:rsid w:val="00DD09AD"/>
    <w:rsid w:val="00DD0D46"/>
    <w:rsid w:val="00DD0E4E"/>
    <w:rsid w:val="00DD170F"/>
    <w:rsid w:val="00DD1E2D"/>
    <w:rsid w:val="00DD1FF3"/>
    <w:rsid w:val="00DD22B9"/>
    <w:rsid w:val="00DD28E1"/>
    <w:rsid w:val="00DD29A7"/>
    <w:rsid w:val="00DD2DFD"/>
    <w:rsid w:val="00DD3124"/>
    <w:rsid w:val="00DD31C8"/>
    <w:rsid w:val="00DD32FD"/>
    <w:rsid w:val="00DD34D8"/>
    <w:rsid w:val="00DD37D4"/>
    <w:rsid w:val="00DD3D42"/>
    <w:rsid w:val="00DD3F13"/>
    <w:rsid w:val="00DD3F61"/>
    <w:rsid w:val="00DD466C"/>
    <w:rsid w:val="00DD4702"/>
    <w:rsid w:val="00DD4DE1"/>
    <w:rsid w:val="00DD4E03"/>
    <w:rsid w:val="00DD4EF0"/>
    <w:rsid w:val="00DD537E"/>
    <w:rsid w:val="00DD5571"/>
    <w:rsid w:val="00DD5978"/>
    <w:rsid w:val="00DD5B34"/>
    <w:rsid w:val="00DD63A3"/>
    <w:rsid w:val="00DD685A"/>
    <w:rsid w:val="00DD686D"/>
    <w:rsid w:val="00DD6DF1"/>
    <w:rsid w:val="00DD71B0"/>
    <w:rsid w:val="00DD7565"/>
    <w:rsid w:val="00DD75AC"/>
    <w:rsid w:val="00DE0134"/>
    <w:rsid w:val="00DE03EA"/>
    <w:rsid w:val="00DE070B"/>
    <w:rsid w:val="00DE07E9"/>
    <w:rsid w:val="00DE0B2B"/>
    <w:rsid w:val="00DE0B47"/>
    <w:rsid w:val="00DE0CDB"/>
    <w:rsid w:val="00DE1036"/>
    <w:rsid w:val="00DE1A65"/>
    <w:rsid w:val="00DE2360"/>
    <w:rsid w:val="00DE25B6"/>
    <w:rsid w:val="00DE265C"/>
    <w:rsid w:val="00DE2E71"/>
    <w:rsid w:val="00DE3296"/>
    <w:rsid w:val="00DE3614"/>
    <w:rsid w:val="00DE3BFF"/>
    <w:rsid w:val="00DE4726"/>
    <w:rsid w:val="00DE4A59"/>
    <w:rsid w:val="00DE4D0E"/>
    <w:rsid w:val="00DE4E62"/>
    <w:rsid w:val="00DE5686"/>
    <w:rsid w:val="00DE56CC"/>
    <w:rsid w:val="00DE589F"/>
    <w:rsid w:val="00DE5A59"/>
    <w:rsid w:val="00DE5D75"/>
    <w:rsid w:val="00DE5E45"/>
    <w:rsid w:val="00DE6393"/>
    <w:rsid w:val="00DE6554"/>
    <w:rsid w:val="00DE655C"/>
    <w:rsid w:val="00DE68CB"/>
    <w:rsid w:val="00DE71EB"/>
    <w:rsid w:val="00DE736B"/>
    <w:rsid w:val="00DE75DE"/>
    <w:rsid w:val="00DE7D3B"/>
    <w:rsid w:val="00DF005D"/>
    <w:rsid w:val="00DF0067"/>
    <w:rsid w:val="00DF0255"/>
    <w:rsid w:val="00DF0365"/>
    <w:rsid w:val="00DF0DF5"/>
    <w:rsid w:val="00DF1090"/>
    <w:rsid w:val="00DF136D"/>
    <w:rsid w:val="00DF13C8"/>
    <w:rsid w:val="00DF13FF"/>
    <w:rsid w:val="00DF14F5"/>
    <w:rsid w:val="00DF1629"/>
    <w:rsid w:val="00DF1BD2"/>
    <w:rsid w:val="00DF1F48"/>
    <w:rsid w:val="00DF2177"/>
    <w:rsid w:val="00DF2290"/>
    <w:rsid w:val="00DF2542"/>
    <w:rsid w:val="00DF2627"/>
    <w:rsid w:val="00DF262F"/>
    <w:rsid w:val="00DF2987"/>
    <w:rsid w:val="00DF2BAC"/>
    <w:rsid w:val="00DF2ED1"/>
    <w:rsid w:val="00DF3F7A"/>
    <w:rsid w:val="00DF4DCB"/>
    <w:rsid w:val="00DF4F82"/>
    <w:rsid w:val="00DF50F9"/>
    <w:rsid w:val="00DF526E"/>
    <w:rsid w:val="00DF548D"/>
    <w:rsid w:val="00DF5568"/>
    <w:rsid w:val="00DF5A28"/>
    <w:rsid w:val="00DF5AFD"/>
    <w:rsid w:val="00DF5F35"/>
    <w:rsid w:val="00DF6371"/>
    <w:rsid w:val="00DF673A"/>
    <w:rsid w:val="00DF6FC1"/>
    <w:rsid w:val="00DF7165"/>
    <w:rsid w:val="00DF7280"/>
    <w:rsid w:val="00DF74FB"/>
    <w:rsid w:val="00DF7AA0"/>
    <w:rsid w:val="00DF7CA5"/>
    <w:rsid w:val="00DF7DA2"/>
    <w:rsid w:val="00DF7EBD"/>
    <w:rsid w:val="00E00807"/>
    <w:rsid w:val="00E01158"/>
    <w:rsid w:val="00E01C85"/>
    <w:rsid w:val="00E01E5E"/>
    <w:rsid w:val="00E02235"/>
    <w:rsid w:val="00E0244B"/>
    <w:rsid w:val="00E026C2"/>
    <w:rsid w:val="00E02803"/>
    <w:rsid w:val="00E02959"/>
    <w:rsid w:val="00E0297F"/>
    <w:rsid w:val="00E02C71"/>
    <w:rsid w:val="00E02CE6"/>
    <w:rsid w:val="00E02F19"/>
    <w:rsid w:val="00E0357F"/>
    <w:rsid w:val="00E03723"/>
    <w:rsid w:val="00E03ECD"/>
    <w:rsid w:val="00E040B6"/>
    <w:rsid w:val="00E04722"/>
    <w:rsid w:val="00E04D05"/>
    <w:rsid w:val="00E04EE0"/>
    <w:rsid w:val="00E04F17"/>
    <w:rsid w:val="00E054C0"/>
    <w:rsid w:val="00E05523"/>
    <w:rsid w:val="00E057B5"/>
    <w:rsid w:val="00E059A7"/>
    <w:rsid w:val="00E059E4"/>
    <w:rsid w:val="00E06468"/>
    <w:rsid w:val="00E06629"/>
    <w:rsid w:val="00E06970"/>
    <w:rsid w:val="00E06A93"/>
    <w:rsid w:val="00E07077"/>
    <w:rsid w:val="00E07E1A"/>
    <w:rsid w:val="00E07F03"/>
    <w:rsid w:val="00E100E5"/>
    <w:rsid w:val="00E1014C"/>
    <w:rsid w:val="00E10B75"/>
    <w:rsid w:val="00E10C70"/>
    <w:rsid w:val="00E111E5"/>
    <w:rsid w:val="00E11BB5"/>
    <w:rsid w:val="00E11DEB"/>
    <w:rsid w:val="00E12507"/>
    <w:rsid w:val="00E12A00"/>
    <w:rsid w:val="00E12C18"/>
    <w:rsid w:val="00E12C7E"/>
    <w:rsid w:val="00E1316A"/>
    <w:rsid w:val="00E131B4"/>
    <w:rsid w:val="00E13276"/>
    <w:rsid w:val="00E132DC"/>
    <w:rsid w:val="00E13D14"/>
    <w:rsid w:val="00E13D97"/>
    <w:rsid w:val="00E13F0A"/>
    <w:rsid w:val="00E13F6D"/>
    <w:rsid w:val="00E142B1"/>
    <w:rsid w:val="00E14332"/>
    <w:rsid w:val="00E14438"/>
    <w:rsid w:val="00E14897"/>
    <w:rsid w:val="00E14BA6"/>
    <w:rsid w:val="00E151AB"/>
    <w:rsid w:val="00E15465"/>
    <w:rsid w:val="00E15B27"/>
    <w:rsid w:val="00E15BAE"/>
    <w:rsid w:val="00E15DFE"/>
    <w:rsid w:val="00E15F76"/>
    <w:rsid w:val="00E15FF5"/>
    <w:rsid w:val="00E16686"/>
    <w:rsid w:val="00E16DE8"/>
    <w:rsid w:val="00E16E13"/>
    <w:rsid w:val="00E17384"/>
    <w:rsid w:val="00E175A3"/>
    <w:rsid w:val="00E17889"/>
    <w:rsid w:val="00E17AC0"/>
    <w:rsid w:val="00E17C06"/>
    <w:rsid w:val="00E2081D"/>
    <w:rsid w:val="00E209C3"/>
    <w:rsid w:val="00E20D90"/>
    <w:rsid w:val="00E219F3"/>
    <w:rsid w:val="00E2210D"/>
    <w:rsid w:val="00E22461"/>
    <w:rsid w:val="00E22744"/>
    <w:rsid w:val="00E22CF9"/>
    <w:rsid w:val="00E23008"/>
    <w:rsid w:val="00E231A7"/>
    <w:rsid w:val="00E233D3"/>
    <w:rsid w:val="00E23602"/>
    <w:rsid w:val="00E23B0C"/>
    <w:rsid w:val="00E23BBB"/>
    <w:rsid w:val="00E23EA7"/>
    <w:rsid w:val="00E242A4"/>
    <w:rsid w:val="00E242B0"/>
    <w:rsid w:val="00E24407"/>
    <w:rsid w:val="00E250E8"/>
    <w:rsid w:val="00E25275"/>
    <w:rsid w:val="00E25748"/>
    <w:rsid w:val="00E2597D"/>
    <w:rsid w:val="00E25C80"/>
    <w:rsid w:val="00E265C8"/>
    <w:rsid w:val="00E26AF4"/>
    <w:rsid w:val="00E26FFC"/>
    <w:rsid w:val="00E2746A"/>
    <w:rsid w:val="00E27BB9"/>
    <w:rsid w:val="00E27C9E"/>
    <w:rsid w:val="00E30111"/>
    <w:rsid w:val="00E308EB"/>
    <w:rsid w:val="00E30DAF"/>
    <w:rsid w:val="00E30DEC"/>
    <w:rsid w:val="00E3137D"/>
    <w:rsid w:val="00E313DD"/>
    <w:rsid w:val="00E32492"/>
    <w:rsid w:val="00E3256E"/>
    <w:rsid w:val="00E32880"/>
    <w:rsid w:val="00E328E8"/>
    <w:rsid w:val="00E32BC2"/>
    <w:rsid w:val="00E32E87"/>
    <w:rsid w:val="00E32F85"/>
    <w:rsid w:val="00E32FB4"/>
    <w:rsid w:val="00E33881"/>
    <w:rsid w:val="00E33A99"/>
    <w:rsid w:val="00E33AA6"/>
    <w:rsid w:val="00E34786"/>
    <w:rsid w:val="00E34A1B"/>
    <w:rsid w:val="00E35265"/>
    <w:rsid w:val="00E35305"/>
    <w:rsid w:val="00E358FE"/>
    <w:rsid w:val="00E35A19"/>
    <w:rsid w:val="00E35CA3"/>
    <w:rsid w:val="00E35E6E"/>
    <w:rsid w:val="00E35E96"/>
    <w:rsid w:val="00E35EBF"/>
    <w:rsid w:val="00E364F4"/>
    <w:rsid w:val="00E36A57"/>
    <w:rsid w:val="00E36ABF"/>
    <w:rsid w:val="00E36BA0"/>
    <w:rsid w:val="00E36D01"/>
    <w:rsid w:val="00E36D44"/>
    <w:rsid w:val="00E37012"/>
    <w:rsid w:val="00E372BE"/>
    <w:rsid w:val="00E37892"/>
    <w:rsid w:val="00E37E8C"/>
    <w:rsid w:val="00E405D2"/>
    <w:rsid w:val="00E407B8"/>
    <w:rsid w:val="00E40912"/>
    <w:rsid w:val="00E41383"/>
    <w:rsid w:val="00E41A36"/>
    <w:rsid w:val="00E41DC5"/>
    <w:rsid w:val="00E41E0E"/>
    <w:rsid w:val="00E41FB5"/>
    <w:rsid w:val="00E42147"/>
    <w:rsid w:val="00E423CC"/>
    <w:rsid w:val="00E42563"/>
    <w:rsid w:val="00E42705"/>
    <w:rsid w:val="00E42BBC"/>
    <w:rsid w:val="00E430D8"/>
    <w:rsid w:val="00E430F8"/>
    <w:rsid w:val="00E4313F"/>
    <w:rsid w:val="00E43154"/>
    <w:rsid w:val="00E4334F"/>
    <w:rsid w:val="00E4364A"/>
    <w:rsid w:val="00E438A1"/>
    <w:rsid w:val="00E43902"/>
    <w:rsid w:val="00E43FF6"/>
    <w:rsid w:val="00E4545E"/>
    <w:rsid w:val="00E45C2E"/>
    <w:rsid w:val="00E4619B"/>
    <w:rsid w:val="00E4677B"/>
    <w:rsid w:val="00E46852"/>
    <w:rsid w:val="00E46D99"/>
    <w:rsid w:val="00E472B2"/>
    <w:rsid w:val="00E473D9"/>
    <w:rsid w:val="00E5009E"/>
    <w:rsid w:val="00E50203"/>
    <w:rsid w:val="00E5027E"/>
    <w:rsid w:val="00E5059E"/>
    <w:rsid w:val="00E505C9"/>
    <w:rsid w:val="00E51B59"/>
    <w:rsid w:val="00E5237E"/>
    <w:rsid w:val="00E527FA"/>
    <w:rsid w:val="00E52AE9"/>
    <w:rsid w:val="00E530A3"/>
    <w:rsid w:val="00E530D0"/>
    <w:rsid w:val="00E5342C"/>
    <w:rsid w:val="00E534AB"/>
    <w:rsid w:val="00E535D9"/>
    <w:rsid w:val="00E5376B"/>
    <w:rsid w:val="00E53E99"/>
    <w:rsid w:val="00E54690"/>
    <w:rsid w:val="00E548D8"/>
    <w:rsid w:val="00E549CE"/>
    <w:rsid w:val="00E549F3"/>
    <w:rsid w:val="00E54BB6"/>
    <w:rsid w:val="00E54CF7"/>
    <w:rsid w:val="00E55956"/>
    <w:rsid w:val="00E55CC2"/>
    <w:rsid w:val="00E55F32"/>
    <w:rsid w:val="00E5600F"/>
    <w:rsid w:val="00E56555"/>
    <w:rsid w:val="00E568F6"/>
    <w:rsid w:val="00E57941"/>
    <w:rsid w:val="00E60355"/>
    <w:rsid w:val="00E60811"/>
    <w:rsid w:val="00E61263"/>
    <w:rsid w:val="00E616A6"/>
    <w:rsid w:val="00E62238"/>
    <w:rsid w:val="00E626EC"/>
    <w:rsid w:val="00E62BE2"/>
    <w:rsid w:val="00E62C5D"/>
    <w:rsid w:val="00E62D6F"/>
    <w:rsid w:val="00E6316B"/>
    <w:rsid w:val="00E63260"/>
    <w:rsid w:val="00E63676"/>
    <w:rsid w:val="00E63725"/>
    <w:rsid w:val="00E63733"/>
    <w:rsid w:val="00E63AD3"/>
    <w:rsid w:val="00E63AE5"/>
    <w:rsid w:val="00E63D41"/>
    <w:rsid w:val="00E63D8D"/>
    <w:rsid w:val="00E63E09"/>
    <w:rsid w:val="00E64127"/>
    <w:rsid w:val="00E6419C"/>
    <w:rsid w:val="00E648A6"/>
    <w:rsid w:val="00E649AA"/>
    <w:rsid w:val="00E64CE2"/>
    <w:rsid w:val="00E64F68"/>
    <w:rsid w:val="00E65499"/>
    <w:rsid w:val="00E65B9C"/>
    <w:rsid w:val="00E65BB9"/>
    <w:rsid w:val="00E65D47"/>
    <w:rsid w:val="00E66087"/>
    <w:rsid w:val="00E660A9"/>
    <w:rsid w:val="00E661A3"/>
    <w:rsid w:val="00E6664A"/>
    <w:rsid w:val="00E66723"/>
    <w:rsid w:val="00E6676A"/>
    <w:rsid w:val="00E6677C"/>
    <w:rsid w:val="00E66B40"/>
    <w:rsid w:val="00E66B80"/>
    <w:rsid w:val="00E66D56"/>
    <w:rsid w:val="00E66F38"/>
    <w:rsid w:val="00E67942"/>
    <w:rsid w:val="00E67A25"/>
    <w:rsid w:val="00E67C3E"/>
    <w:rsid w:val="00E67C55"/>
    <w:rsid w:val="00E67E4F"/>
    <w:rsid w:val="00E70EC0"/>
    <w:rsid w:val="00E71149"/>
    <w:rsid w:val="00E723B2"/>
    <w:rsid w:val="00E72DBF"/>
    <w:rsid w:val="00E7327A"/>
    <w:rsid w:val="00E73388"/>
    <w:rsid w:val="00E7416E"/>
    <w:rsid w:val="00E7417B"/>
    <w:rsid w:val="00E74242"/>
    <w:rsid w:val="00E7488D"/>
    <w:rsid w:val="00E74B7F"/>
    <w:rsid w:val="00E75446"/>
    <w:rsid w:val="00E75508"/>
    <w:rsid w:val="00E756F0"/>
    <w:rsid w:val="00E758AC"/>
    <w:rsid w:val="00E758C3"/>
    <w:rsid w:val="00E7594D"/>
    <w:rsid w:val="00E76110"/>
    <w:rsid w:val="00E76448"/>
    <w:rsid w:val="00E7661D"/>
    <w:rsid w:val="00E76B4D"/>
    <w:rsid w:val="00E7782A"/>
    <w:rsid w:val="00E77871"/>
    <w:rsid w:val="00E8012C"/>
    <w:rsid w:val="00E801DA"/>
    <w:rsid w:val="00E804C0"/>
    <w:rsid w:val="00E80848"/>
    <w:rsid w:val="00E80B7E"/>
    <w:rsid w:val="00E80F55"/>
    <w:rsid w:val="00E80FD7"/>
    <w:rsid w:val="00E81346"/>
    <w:rsid w:val="00E815A5"/>
    <w:rsid w:val="00E81D00"/>
    <w:rsid w:val="00E82276"/>
    <w:rsid w:val="00E8283E"/>
    <w:rsid w:val="00E8299E"/>
    <w:rsid w:val="00E82AF1"/>
    <w:rsid w:val="00E82B15"/>
    <w:rsid w:val="00E836DB"/>
    <w:rsid w:val="00E8398B"/>
    <w:rsid w:val="00E83C15"/>
    <w:rsid w:val="00E83D34"/>
    <w:rsid w:val="00E83E87"/>
    <w:rsid w:val="00E8454D"/>
    <w:rsid w:val="00E845FE"/>
    <w:rsid w:val="00E84697"/>
    <w:rsid w:val="00E84780"/>
    <w:rsid w:val="00E84AD5"/>
    <w:rsid w:val="00E84C82"/>
    <w:rsid w:val="00E84CE2"/>
    <w:rsid w:val="00E85147"/>
    <w:rsid w:val="00E85A45"/>
    <w:rsid w:val="00E85C81"/>
    <w:rsid w:val="00E85D44"/>
    <w:rsid w:val="00E8621D"/>
    <w:rsid w:val="00E864FB"/>
    <w:rsid w:val="00E874C7"/>
    <w:rsid w:val="00E87C3E"/>
    <w:rsid w:val="00E87EA2"/>
    <w:rsid w:val="00E87FC3"/>
    <w:rsid w:val="00E90BD1"/>
    <w:rsid w:val="00E90FE3"/>
    <w:rsid w:val="00E91610"/>
    <w:rsid w:val="00E91615"/>
    <w:rsid w:val="00E91722"/>
    <w:rsid w:val="00E91C71"/>
    <w:rsid w:val="00E91DFF"/>
    <w:rsid w:val="00E91E13"/>
    <w:rsid w:val="00E91EC6"/>
    <w:rsid w:val="00E92C36"/>
    <w:rsid w:val="00E92C68"/>
    <w:rsid w:val="00E92D27"/>
    <w:rsid w:val="00E93019"/>
    <w:rsid w:val="00E93164"/>
    <w:rsid w:val="00E933B5"/>
    <w:rsid w:val="00E936D7"/>
    <w:rsid w:val="00E93971"/>
    <w:rsid w:val="00E9397B"/>
    <w:rsid w:val="00E93BFC"/>
    <w:rsid w:val="00E9422A"/>
    <w:rsid w:val="00E943FB"/>
    <w:rsid w:val="00E946E5"/>
    <w:rsid w:val="00E94B0C"/>
    <w:rsid w:val="00E94B44"/>
    <w:rsid w:val="00E94F24"/>
    <w:rsid w:val="00E95840"/>
    <w:rsid w:val="00E95E15"/>
    <w:rsid w:val="00E95EB8"/>
    <w:rsid w:val="00E96756"/>
    <w:rsid w:val="00E96AFA"/>
    <w:rsid w:val="00E9734E"/>
    <w:rsid w:val="00E97663"/>
    <w:rsid w:val="00E976AF"/>
    <w:rsid w:val="00E97780"/>
    <w:rsid w:val="00E97C70"/>
    <w:rsid w:val="00EA05A2"/>
    <w:rsid w:val="00EA068C"/>
    <w:rsid w:val="00EA08E3"/>
    <w:rsid w:val="00EA0969"/>
    <w:rsid w:val="00EA0B62"/>
    <w:rsid w:val="00EA0BDB"/>
    <w:rsid w:val="00EA0D0F"/>
    <w:rsid w:val="00EA1184"/>
    <w:rsid w:val="00EA1638"/>
    <w:rsid w:val="00EA211A"/>
    <w:rsid w:val="00EA2187"/>
    <w:rsid w:val="00EA2337"/>
    <w:rsid w:val="00EA2783"/>
    <w:rsid w:val="00EA3111"/>
    <w:rsid w:val="00EA32EA"/>
    <w:rsid w:val="00EA3682"/>
    <w:rsid w:val="00EA37E1"/>
    <w:rsid w:val="00EA3E57"/>
    <w:rsid w:val="00EA4097"/>
    <w:rsid w:val="00EA4224"/>
    <w:rsid w:val="00EA4610"/>
    <w:rsid w:val="00EA4699"/>
    <w:rsid w:val="00EA49DC"/>
    <w:rsid w:val="00EA4F33"/>
    <w:rsid w:val="00EA5023"/>
    <w:rsid w:val="00EA55AC"/>
    <w:rsid w:val="00EA5A5E"/>
    <w:rsid w:val="00EA5C18"/>
    <w:rsid w:val="00EA61EF"/>
    <w:rsid w:val="00EA639C"/>
    <w:rsid w:val="00EA6491"/>
    <w:rsid w:val="00EA6634"/>
    <w:rsid w:val="00EA66E6"/>
    <w:rsid w:val="00EA7112"/>
    <w:rsid w:val="00EA7AF0"/>
    <w:rsid w:val="00EA7B02"/>
    <w:rsid w:val="00EB0624"/>
    <w:rsid w:val="00EB0794"/>
    <w:rsid w:val="00EB15C3"/>
    <w:rsid w:val="00EB1894"/>
    <w:rsid w:val="00EB1C06"/>
    <w:rsid w:val="00EB1CBE"/>
    <w:rsid w:val="00EB2143"/>
    <w:rsid w:val="00EB25E8"/>
    <w:rsid w:val="00EB2722"/>
    <w:rsid w:val="00EB276F"/>
    <w:rsid w:val="00EB2CCC"/>
    <w:rsid w:val="00EB343A"/>
    <w:rsid w:val="00EB35C3"/>
    <w:rsid w:val="00EB37CA"/>
    <w:rsid w:val="00EB3AE8"/>
    <w:rsid w:val="00EB3B12"/>
    <w:rsid w:val="00EB3C5E"/>
    <w:rsid w:val="00EB3D86"/>
    <w:rsid w:val="00EB3F02"/>
    <w:rsid w:val="00EB42FF"/>
    <w:rsid w:val="00EB431D"/>
    <w:rsid w:val="00EB43D7"/>
    <w:rsid w:val="00EB4443"/>
    <w:rsid w:val="00EB45A2"/>
    <w:rsid w:val="00EB476F"/>
    <w:rsid w:val="00EB4C29"/>
    <w:rsid w:val="00EB577F"/>
    <w:rsid w:val="00EB581D"/>
    <w:rsid w:val="00EB5B90"/>
    <w:rsid w:val="00EB5C11"/>
    <w:rsid w:val="00EB5DCD"/>
    <w:rsid w:val="00EB6176"/>
    <w:rsid w:val="00EB6346"/>
    <w:rsid w:val="00EB6758"/>
    <w:rsid w:val="00EB798A"/>
    <w:rsid w:val="00EB79E4"/>
    <w:rsid w:val="00EB7E75"/>
    <w:rsid w:val="00EB7F60"/>
    <w:rsid w:val="00EC044E"/>
    <w:rsid w:val="00EC04A5"/>
    <w:rsid w:val="00EC097F"/>
    <w:rsid w:val="00EC1A42"/>
    <w:rsid w:val="00EC1BE2"/>
    <w:rsid w:val="00EC204D"/>
    <w:rsid w:val="00EC2291"/>
    <w:rsid w:val="00EC2599"/>
    <w:rsid w:val="00EC2A6D"/>
    <w:rsid w:val="00EC2E86"/>
    <w:rsid w:val="00EC2FB3"/>
    <w:rsid w:val="00EC376A"/>
    <w:rsid w:val="00EC39EC"/>
    <w:rsid w:val="00EC3D7C"/>
    <w:rsid w:val="00EC40FA"/>
    <w:rsid w:val="00EC4175"/>
    <w:rsid w:val="00EC41F2"/>
    <w:rsid w:val="00EC41FE"/>
    <w:rsid w:val="00EC4649"/>
    <w:rsid w:val="00EC4734"/>
    <w:rsid w:val="00EC479C"/>
    <w:rsid w:val="00EC48C1"/>
    <w:rsid w:val="00EC53CF"/>
    <w:rsid w:val="00EC55FF"/>
    <w:rsid w:val="00EC62CE"/>
    <w:rsid w:val="00EC6701"/>
    <w:rsid w:val="00EC71EA"/>
    <w:rsid w:val="00EC7A81"/>
    <w:rsid w:val="00EC7D82"/>
    <w:rsid w:val="00EC7E6A"/>
    <w:rsid w:val="00ED0573"/>
    <w:rsid w:val="00ED06ED"/>
    <w:rsid w:val="00ED08AF"/>
    <w:rsid w:val="00ED0BF2"/>
    <w:rsid w:val="00ED0C12"/>
    <w:rsid w:val="00ED0D05"/>
    <w:rsid w:val="00ED136E"/>
    <w:rsid w:val="00ED1582"/>
    <w:rsid w:val="00ED174C"/>
    <w:rsid w:val="00ED1BBA"/>
    <w:rsid w:val="00ED1E83"/>
    <w:rsid w:val="00ED1FCD"/>
    <w:rsid w:val="00ED2701"/>
    <w:rsid w:val="00ED2E99"/>
    <w:rsid w:val="00ED3B16"/>
    <w:rsid w:val="00ED3E7D"/>
    <w:rsid w:val="00ED43FE"/>
    <w:rsid w:val="00ED44C7"/>
    <w:rsid w:val="00ED47EE"/>
    <w:rsid w:val="00ED494C"/>
    <w:rsid w:val="00ED4B2C"/>
    <w:rsid w:val="00ED4C34"/>
    <w:rsid w:val="00ED4F5F"/>
    <w:rsid w:val="00ED5364"/>
    <w:rsid w:val="00ED5AD7"/>
    <w:rsid w:val="00ED5C5C"/>
    <w:rsid w:val="00ED5CA0"/>
    <w:rsid w:val="00ED627C"/>
    <w:rsid w:val="00ED6394"/>
    <w:rsid w:val="00ED6540"/>
    <w:rsid w:val="00ED66F4"/>
    <w:rsid w:val="00ED68AD"/>
    <w:rsid w:val="00ED6DBF"/>
    <w:rsid w:val="00ED6E5C"/>
    <w:rsid w:val="00ED74ED"/>
    <w:rsid w:val="00ED7635"/>
    <w:rsid w:val="00ED77AB"/>
    <w:rsid w:val="00ED7D36"/>
    <w:rsid w:val="00EE02AF"/>
    <w:rsid w:val="00EE0321"/>
    <w:rsid w:val="00EE03CB"/>
    <w:rsid w:val="00EE084E"/>
    <w:rsid w:val="00EE088F"/>
    <w:rsid w:val="00EE0BCB"/>
    <w:rsid w:val="00EE124C"/>
    <w:rsid w:val="00EE146A"/>
    <w:rsid w:val="00EE1E6F"/>
    <w:rsid w:val="00EE241E"/>
    <w:rsid w:val="00EE2DB3"/>
    <w:rsid w:val="00EE2F46"/>
    <w:rsid w:val="00EE3151"/>
    <w:rsid w:val="00EE3663"/>
    <w:rsid w:val="00EE38D6"/>
    <w:rsid w:val="00EE3991"/>
    <w:rsid w:val="00EE4028"/>
    <w:rsid w:val="00EE54EB"/>
    <w:rsid w:val="00EE5603"/>
    <w:rsid w:val="00EE5859"/>
    <w:rsid w:val="00EE59C8"/>
    <w:rsid w:val="00EE5B2B"/>
    <w:rsid w:val="00EE5E7E"/>
    <w:rsid w:val="00EE5F64"/>
    <w:rsid w:val="00EE6099"/>
    <w:rsid w:val="00EE6317"/>
    <w:rsid w:val="00EE68BB"/>
    <w:rsid w:val="00EE69ED"/>
    <w:rsid w:val="00EE69F1"/>
    <w:rsid w:val="00EE7296"/>
    <w:rsid w:val="00EE7FCE"/>
    <w:rsid w:val="00EE7FFB"/>
    <w:rsid w:val="00EF00BF"/>
    <w:rsid w:val="00EF02A3"/>
    <w:rsid w:val="00EF035A"/>
    <w:rsid w:val="00EF0582"/>
    <w:rsid w:val="00EF0BED"/>
    <w:rsid w:val="00EF12DA"/>
    <w:rsid w:val="00EF1349"/>
    <w:rsid w:val="00EF165E"/>
    <w:rsid w:val="00EF19CA"/>
    <w:rsid w:val="00EF1B8A"/>
    <w:rsid w:val="00EF2FAD"/>
    <w:rsid w:val="00EF3351"/>
    <w:rsid w:val="00EF3487"/>
    <w:rsid w:val="00EF358D"/>
    <w:rsid w:val="00EF3750"/>
    <w:rsid w:val="00EF43C8"/>
    <w:rsid w:val="00EF4537"/>
    <w:rsid w:val="00EF454A"/>
    <w:rsid w:val="00EF4810"/>
    <w:rsid w:val="00EF4A3B"/>
    <w:rsid w:val="00EF4A92"/>
    <w:rsid w:val="00EF4B2B"/>
    <w:rsid w:val="00EF4F1C"/>
    <w:rsid w:val="00EF4F7E"/>
    <w:rsid w:val="00EF5704"/>
    <w:rsid w:val="00EF57EB"/>
    <w:rsid w:val="00EF59E4"/>
    <w:rsid w:val="00EF5EDD"/>
    <w:rsid w:val="00EF607F"/>
    <w:rsid w:val="00EF6216"/>
    <w:rsid w:val="00EF6937"/>
    <w:rsid w:val="00EF6C68"/>
    <w:rsid w:val="00EF6CF8"/>
    <w:rsid w:val="00EF6FA7"/>
    <w:rsid w:val="00EF7072"/>
    <w:rsid w:val="00EF716F"/>
    <w:rsid w:val="00EF756E"/>
    <w:rsid w:val="00EF7D8C"/>
    <w:rsid w:val="00F005BB"/>
    <w:rsid w:val="00F00735"/>
    <w:rsid w:val="00F0097B"/>
    <w:rsid w:val="00F011D9"/>
    <w:rsid w:val="00F01374"/>
    <w:rsid w:val="00F0178D"/>
    <w:rsid w:val="00F017FA"/>
    <w:rsid w:val="00F018B8"/>
    <w:rsid w:val="00F01BBC"/>
    <w:rsid w:val="00F024F2"/>
    <w:rsid w:val="00F027E7"/>
    <w:rsid w:val="00F02855"/>
    <w:rsid w:val="00F0291E"/>
    <w:rsid w:val="00F02A04"/>
    <w:rsid w:val="00F02CC7"/>
    <w:rsid w:val="00F03360"/>
    <w:rsid w:val="00F0343A"/>
    <w:rsid w:val="00F034C9"/>
    <w:rsid w:val="00F0362A"/>
    <w:rsid w:val="00F039BF"/>
    <w:rsid w:val="00F04851"/>
    <w:rsid w:val="00F048CD"/>
    <w:rsid w:val="00F04D35"/>
    <w:rsid w:val="00F04D77"/>
    <w:rsid w:val="00F04EFB"/>
    <w:rsid w:val="00F05303"/>
    <w:rsid w:val="00F05C6A"/>
    <w:rsid w:val="00F0614B"/>
    <w:rsid w:val="00F06210"/>
    <w:rsid w:val="00F067E3"/>
    <w:rsid w:val="00F06DFC"/>
    <w:rsid w:val="00F06F8E"/>
    <w:rsid w:val="00F07062"/>
    <w:rsid w:val="00F0719A"/>
    <w:rsid w:val="00F0769E"/>
    <w:rsid w:val="00F07D20"/>
    <w:rsid w:val="00F10276"/>
    <w:rsid w:val="00F102A1"/>
    <w:rsid w:val="00F1082B"/>
    <w:rsid w:val="00F1093A"/>
    <w:rsid w:val="00F10E95"/>
    <w:rsid w:val="00F10EB3"/>
    <w:rsid w:val="00F11526"/>
    <w:rsid w:val="00F11E32"/>
    <w:rsid w:val="00F1221F"/>
    <w:rsid w:val="00F122BC"/>
    <w:rsid w:val="00F1274C"/>
    <w:rsid w:val="00F127BA"/>
    <w:rsid w:val="00F12E0E"/>
    <w:rsid w:val="00F12EA1"/>
    <w:rsid w:val="00F13152"/>
    <w:rsid w:val="00F13433"/>
    <w:rsid w:val="00F13657"/>
    <w:rsid w:val="00F136AD"/>
    <w:rsid w:val="00F137D0"/>
    <w:rsid w:val="00F13ADA"/>
    <w:rsid w:val="00F13C6F"/>
    <w:rsid w:val="00F13EB4"/>
    <w:rsid w:val="00F152C5"/>
    <w:rsid w:val="00F153FA"/>
    <w:rsid w:val="00F160F7"/>
    <w:rsid w:val="00F1663D"/>
    <w:rsid w:val="00F16864"/>
    <w:rsid w:val="00F16D2D"/>
    <w:rsid w:val="00F17BCE"/>
    <w:rsid w:val="00F17EC8"/>
    <w:rsid w:val="00F2012E"/>
    <w:rsid w:val="00F201D9"/>
    <w:rsid w:val="00F202E8"/>
    <w:rsid w:val="00F2070C"/>
    <w:rsid w:val="00F20B96"/>
    <w:rsid w:val="00F213E3"/>
    <w:rsid w:val="00F21443"/>
    <w:rsid w:val="00F214B8"/>
    <w:rsid w:val="00F2168F"/>
    <w:rsid w:val="00F2171D"/>
    <w:rsid w:val="00F21B02"/>
    <w:rsid w:val="00F21DD4"/>
    <w:rsid w:val="00F21EB6"/>
    <w:rsid w:val="00F22079"/>
    <w:rsid w:val="00F22FE4"/>
    <w:rsid w:val="00F246BD"/>
    <w:rsid w:val="00F2498B"/>
    <w:rsid w:val="00F24B6B"/>
    <w:rsid w:val="00F24CC8"/>
    <w:rsid w:val="00F24E58"/>
    <w:rsid w:val="00F250D7"/>
    <w:rsid w:val="00F2522B"/>
    <w:rsid w:val="00F25410"/>
    <w:rsid w:val="00F255DD"/>
    <w:rsid w:val="00F25C0E"/>
    <w:rsid w:val="00F25CC1"/>
    <w:rsid w:val="00F260A8"/>
    <w:rsid w:val="00F2627B"/>
    <w:rsid w:val="00F262BB"/>
    <w:rsid w:val="00F2680D"/>
    <w:rsid w:val="00F26B6A"/>
    <w:rsid w:val="00F27003"/>
    <w:rsid w:val="00F27301"/>
    <w:rsid w:val="00F27527"/>
    <w:rsid w:val="00F27577"/>
    <w:rsid w:val="00F2792D"/>
    <w:rsid w:val="00F27B1C"/>
    <w:rsid w:val="00F27CD0"/>
    <w:rsid w:val="00F27E6D"/>
    <w:rsid w:val="00F30317"/>
    <w:rsid w:val="00F3043C"/>
    <w:rsid w:val="00F309CA"/>
    <w:rsid w:val="00F31578"/>
    <w:rsid w:val="00F31847"/>
    <w:rsid w:val="00F31924"/>
    <w:rsid w:val="00F31944"/>
    <w:rsid w:val="00F31BF8"/>
    <w:rsid w:val="00F31FBD"/>
    <w:rsid w:val="00F320A3"/>
    <w:rsid w:val="00F32194"/>
    <w:rsid w:val="00F3260B"/>
    <w:rsid w:val="00F32B44"/>
    <w:rsid w:val="00F33205"/>
    <w:rsid w:val="00F33840"/>
    <w:rsid w:val="00F34183"/>
    <w:rsid w:val="00F3429A"/>
    <w:rsid w:val="00F343A3"/>
    <w:rsid w:val="00F34603"/>
    <w:rsid w:val="00F346AC"/>
    <w:rsid w:val="00F3483A"/>
    <w:rsid w:val="00F348A4"/>
    <w:rsid w:val="00F34A2F"/>
    <w:rsid w:val="00F34B12"/>
    <w:rsid w:val="00F34BAC"/>
    <w:rsid w:val="00F354B1"/>
    <w:rsid w:val="00F3582A"/>
    <w:rsid w:val="00F3587E"/>
    <w:rsid w:val="00F3657B"/>
    <w:rsid w:val="00F37176"/>
    <w:rsid w:val="00F37187"/>
    <w:rsid w:val="00F375BB"/>
    <w:rsid w:val="00F37655"/>
    <w:rsid w:val="00F37A4A"/>
    <w:rsid w:val="00F37AB7"/>
    <w:rsid w:val="00F37AF2"/>
    <w:rsid w:val="00F37D91"/>
    <w:rsid w:val="00F37E98"/>
    <w:rsid w:val="00F40027"/>
    <w:rsid w:val="00F4004D"/>
    <w:rsid w:val="00F401E7"/>
    <w:rsid w:val="00F406A4"/>
    <w:rsid w:val="00F408CE"/>
    <w:rsid w:val="00F408D3"/>
    <w:rsid w:val="00F40B6D"/>
    <w:rsid w:val="00F41199"/>
    <w:rsid w:val="00F41358"/>
    <w:rsid w:val="00F41839"/>
    <w:rsid w:val="00F419FC"/>
    <w:rsid w:val="00F41A30"/>
    <w:rsid w:val="00F420F1"/>
    <w:rsid w:val="00F4232C"/>
    <w:rsid w:val="00F42614"/>
    <w:rsid w:val="00F42630"/>
    <w:rsid w:val="00F42693"/>
    <w:rsid w:val="00F426E2"/>
    <w:rsid w:val="00F42935"/>
    <w:rsid w:val="00F4300E"/>
    <w:rsid w:val="00F4317D"/>
    <w:rsid w:val="00F434D0"/>
    <w:rsid w:val="00F43E25"/>
    <w:rsid w:val="00F43F0A"/>
    <w:rsid w:val="00F44E86"/>
    <w:rsid w:val="00F44E87"/>
    <w:rsid w:val="00F44F3D"/>
    <w:rsid w:val="00F45054"/>
    <w:rsid w:val="00F45246"/>
    <w:rsid w:val="00F459BE"/>
    <w:rsid w:val="00F45BA9"/>
    <w:rsid w:val="00F46504"/>
    <w:rsid w:val="00F46803"/>
    <w:rsid w:val="00F46B7E"/>
    <w:rsid w:val="00F46F59"/>
    <w:rsid w:val="00F470E4"/>
    <w:rsid w:val="00F47490"/>
    <w:rsid w:val="00F47A3A"/>
    <w:rsid w:val="00F47C2C"/>
    <w:rsid w:val="00F5006D"/>
    <w:rsid w:val="00F5029E"/>
    <w:rsid w:val="00F50370"/>
    <w:rsid w:val="00F506E8"/>
    <w:rsid w:val="00F50D4E"/>
    <w:rsid w:val="00F51111"/>
    <w:rsid w:val="00F51394"/>
    <w:rsid w:val="00F515B9"/>
    <w:rsid w:val="00F51A31"/>
    <w:rsid w:val="00F51CE2"/>
    <w:rsid w:val="00F52752"/>
    <w:rsid w:val="00F5287E"/>
    <w:rsid w:val="00F52962"/>
    <w:rsid w:val="00F52B2E"/>
    <w:rsid w:val="00F52D14"/>
    <w:rsid w:val="00F52D95"/>
    <w:rsid w:val="00F5305B"/>
    <w:rsid w:val="00F53085"/>
    <w:rsid w:val="00F5343D"/>
    <w:rsid w:val="00F53567"/>
    <w:rsid w:val="00F537CD"/>
    <w:rsid w:val="00F53882"/>
    <w:rsid w:val="00F538D5"/>
    <w:rsid w:val="00F53DFA"/>
    <w:rsid w:val="00F54BA7"/>
    <w:rsid w:val="00F54C84"/>
    <w:rsid w:val="00F55315"/>
    <w:rsid w:val="00F55450"/>
    <w:rsid w:val="00F559C0"/>
    <w:rsid w:val="00F55C13"/>
    <w:rsid w:val="00F55EB4"/>
    <w:rsid w:val="00F5605E"/>
    <w:rsid w:val="00F56369"/>
    <w:rsid w:val="00F5637C"/>
    <w:rsid w:val="00F5679D"/>
    <w:rsid w:val="00F5691F"/>
    <w:rsid w:val="00F56976"/>
    <w:rsid w:val="00F57211"/>
    <w:rsid w:val="00F57673"/>
    <w:rsid w:val="00F578CD"/>
    <w:rsid w:val="00F5790B"/>
    <w:rsid w:val="00F60134"/>
    <w:rsid w:val="00F603F3"/>
    <w:rsid w:val="00F604D1"/>
    <w:rsid w:val="00F606EA"/>
    <w:rsid w:val="00F6074C"/>
    <w:rsid w:val="00F60A2B"/>
    <w:rsid w:val="00F60DE9"/>
    <w:rsid w:val="00F60EB5"/>
    <w:rsid w:val="00F617C2"/>
    <w:rsid w:val="00F61CD4"/>
    <w:rsid w:val="00F61F4F"/>
    <w:rsid w:val="00F620F4"/>
    <w:rsid w:val="00F62185"/>
    <w:rsid w:val="00F6269B"/>
    <w:rsid w:val="00F629B4"/>
    <w:rsid w:val="00F62E3F"/>
    <w:rsid w:val="00F63066"/>
    <w:rsid w:val="00F63810"/>
    <w:rsid w:val="00F63B87"/>
    <w:rsid w:val="00F63CD9"/>
    <w:rsid w:val="00F6418F"/>
    <w:rsid w:val="00F646E2"/>
    <w:rsid w:val="00F65176"/>
    <w:rsid w:val="00F65471"/>
    <w:rsid w:val="00F65654"/>
    <w:rsid w:val="00F656B9"/>
    <w:rsid w:val="00F65C7C"/>
    <w:rsid w:val="00F65D21"/>
    <w:rsid w:val="00F65D24"/>
    <w:rsid w:val="00F65E04"/>
    <w:rsid w:val="00F665F7"/>
    <w:rsid w:val="00F666E3"/>
    <w:rsid w:val="00F669F7"/>
    <w:rsid w:val="00F66E02"/>
    <w:rsid w:val="00F66F82"/>
    <w:rsid w:val="00F6707B"/>
    <w:rsid w:val="00F672CF"/>
    <w:rsid w:val="00F67338"/>
    <w:rsid w:val="00F678D3"/>
    <w:rsid w:val="00F6795B"/>
    <w:rsid w:val="00F67D3E"/>
    <w:rsid w:val="00F67D68"/>
    <w:rsid w:val="00F67E76"/>
    <w:rsid w:val="00F708CE"/>
    <w:rsid w:val="00F70AD3"/>
    <w:rsid w:val="00F71526"/>
    <w:rsid w:val="00F715A8"/>
    <w:rsid w:val="00F715DE"/>
    <w:rsid w:val="00F7176C"/>
    <w:rsid w:val="00F71DE5"/>
    <w:rsid w:val="00F722FE"/>
    <w:rsid w:val="00F72485"/>
    <w:rsid w:val="00F72C1C"/>
    <w:rsid w:val="00F738C0"/>
    <w:rsid w:val="00F738CC"/>
    <w:rsid w:val="00F73935"/>
    <w:rsid w:val="00F73969"/>
    <w:rsid w:val="00F73B11"/>
    <w:rsid w:val="00F7400E"/>
    <w:rsid w:val="00F74315"/>
    <w:rsid w:val="00F74910"/>
    <w:rsid w:val="00F74A4B"/>
    <w:rsid w:val="00F74E2C"/>
    <w:rsid w:val="00F74F89"/>
    <w:rsid w:val="00F75145"/>
    <w:rsid w:val="00F7530A"/>
    <w:rsid w:val="00F76069"/>
    <w:rsid w:val="00F76180"/>
    <w:rsid w:val="00F766F2"/>
    <w:rsid w:val="00F76EEC"/>
    <w:rsid w:val="00F7761E"/>
    <w:rsid w:val="00F778F1"/>
    <w:rsid w:val="00F77C10"/>
    <w:rsid w:val="00F77DD1"/>
    <w:rsid w:val="00F80C49"/>
    <w:rsid w:val="00F80CCE"/>
    <w:rsid w:val="00F80D54"/>
    <w:rsid w:val="00F80D8B"/>
    <w:rsid w:val="00F80F7C"/>
    <w:rsid w:val="00F81312"/>
    <w:rsid w:val="00F81639"/>
    <w:rsid w:val="00F82654"/>
    <w:rsid w:val="00F8285D"/>
    <w:rsid w:val="00F828EE"/>
    <w:rsid w:val="00F82CC7"/>
    <w:rsid w:val="00F82F03"/>
    <w:rsid w:val="00F831D3"/>
    <w:rsid w:val="00F83339"/>
    <w:rsid w:val="00F834EA"/>
    <w:rsid w:val="00F83705"/>
    <w:rsid w:val="00F83D9D"/>
    <w:rsid w:val="00F84125"/>
    <w:rsid w:val="00F8419F"/>
    <w:rsid w:val="00F842FA"/>
    <w:rsid w:val="00F843D7"/>
    <w:rsid w:val="00F847FD"/>
    <w:rsid w:val="00F84B55"/>
    <w:rsid w:val="00F84C5C"/>
    <w:rsid w:val="00F84FDC"/>
    <w:rsid w:val="00F85270"/>
    <w:rsid w:val="00F853DA"/>
    <w:rsid w:val="00F85761"/>
    <w:rsid w:val="00F85769"/>
    <w:rsid w:val="00F85B4C"/>
    <w:rsid w:val="00F85E03"/>
    <w:rsid w:val="00F8600D"/>
    <w:rsid w:val="00F860CD"/>
    <w:rsid w:val="00F86420"/>
    <w:rsid w:val="00F866BE"/>
    <w:rsid w:val="00F87053"/>
    <w:rsid w:val="00F875AC"/>
    <w:rsid w:val="00F87D51"/>
    <w:rsid w:val="00F87E58"/>
    <w:rsid w:val="00F90CBE"/>
    <w:rsid w:val="00F90D4A"/>
    <w:rsid w:val="00F912E4"/>
    <w:rsid w:val="00F92021"/>
    <w:rsid w:val="00F92266"/>
    <w:rsid w:val="00F92606"/>
    <w:rsid w:val="00F92A63"/>
    <w:rsid w:val="00F93069"/>
    <w:rsid w:val="00F93223"/>
    <w:rsid w:val="00F93384"/>
    <w:rsid w:val="00F93500"/>
    <w:rsid w:val="00F93605"/>
    <w:rsid w:val="00F93610"/>
    <w:rsid w:val="00F936E2"/>
    <w:rsid w:val="00F93769"/>
    <w:rsid w:val="00F93BC3"/>
    <w:rsid w:val="00F94A81"/>
    <w:rsid w:val="00F94CEB"/>
    <w:rsid w:val="00F94D95"/>
    <w:rsid w:val="00F95109"/>
    <w:rsid w:val="00F951BB"/>
    <w:rsid w:val="00F95A3C"/>
    <w:rsid w:val="00F95C65"/>
    <w:rsid w:val="00F95DAD"/>
    <w:rsid w:val="00F95E4D"/>
    <w:rsid w:val="00F96095"/>
    <w:rsid w:val="00F96331"/>
    <w:rsid w:val="00F963F3"/>
    <w:rsid w:val="00F96415"/>
    <w:rsid w:val="00F96E24"/>
    <w:rsid w:val="00F96F95"/>
    <w:rsid w:val="00F9729A"/>
    <w:rsid w:val="00F97614"/>
    <w:rsid w:val="00F97B8E"/>
    <w:rsid w:val="00F97F9D"/>
    <w:rsid w:val="00FA002B"/>
    <w:rsid w:val="00FA006D"/>
    <w:rsid w:val="00FA00F0"/>
    <w:rsid w:val="00FA0C15"/>
    <w:rsid w:val="00FA0C1D"/>
    <w:rsid w:val="00FA0EA7"/>
    <w:rsid w:val="00FA1347"/>
    <w:rsid w:val="00FA1407"/>
    <w:rsid w:val="00FA1748"/>
    <w:rsid w:val="00FA189E"/>
    <w:rsid w:val="00FA1C95"/>
    <w:rsid w:val="00FA1DFE"/>
    <w:rsid w:val="00FA2655"/>
    <w:rsid w:val="00FA2694"/>
    <w:rsid w:val="00FA2838"/>
    <w:rsid w:val="00FA2AE0"/>
    <w:rsid w:val="00FA2C2E"/>
    <w:rsid w:val="00FA2CDB"/>
    <w:rsid w:val="00FA2FAB"/>
    <w:rsid w:val="00FA2FF0"/>
    <w:rsid w:val="00FA30F9"/>
    <w:rsid w:val="00FA32D2"/>
    <w:rsid w:val="00FA332A"/>
    <w:rsid w:val="00FA38D6"/>
    <w:rsid w:val="00FA4045"/>
    <w:rsid w:val="00FA405D"/>
    <w:rsid w:val="00FA408E"/>
    <w:rsid w:val="00FA415B"/>
    <w:rsid w:val="00FA451A"/>
    <w:rsid w:val="00FA4807"/>
    <w:rsid w:val="00FA4BE5"/>
    <w:rsid w:val="00FA4BFF"/>
    <w:rsid w:val="00FA4D41"/>
    <w:rsid w:val="00FA4E1B"/>
    <w:rsid w:val="00FA5484"/>
    <w:rsid w:val="00FA5E6A"/>
    <w:rsid w:val="00FA61F7"/>
    <w:rsid w:val="00FA63F4"/>
    <w:rsid w:val="00FA6636"/>
    <w:rsid w:val="00FA6A3D"/>
    <w:rsid w:val="00FA6DB5"/>
    <w:rsid w:val="00FA6DF2"/>
    <w:rsid w:val="00FA6E0F"/>
    <w:rsid w:val="00FA6E1C"/>
    <w:rsid w:val="00FA744A"/>
    <w:rsid w:val="00FA7C96"/>
    <w:rsid w:val="00FB05CB"/>
    <w:rsid w:val="00FB0603"/>
    <w:rsid w:val="00FB07D7"/>
    <w:rsid w:val="00FB0B97"/>
    <w:rsid w:val="00FB1AC3"/>
    <w:rsid w:val="00FB217D"/>
    <w:rsid w:val="00FB26F7"/>
    <w:rsid w:val="00FB2EAC"/>
    <w:rsid w:val="00FB2EB5"/>
    <w:rsid w:val="00FB38C1"/>
    <w:rsid w:val="00FB4352"/>
    <w:rsid w:val="00FB49FF"/>
    <w:rsid w:val="00FB4E63"/>
    <w:rsid w:val="00FB5392"/>
    <w:rsid w:val="00FB53BF"/>
    <w:rsid w:val="00FB5586"/>
    <w:rsid w:val="00FB5C02"/>
    <w:rsid w:val="00FB611E"/>
    <w:rsid w:val="00FB626F"/>
    <w:rsid w:val="00FB65B4"/>
    <w:rsid w:val="00FB6774"/>
    <w:rsid w:val="00FB6957"/>
    <w:rsid w:val="00FB6B29"/>
    <w:rsid w:val="00FB7181"/>
    <w:rsid w:val="00FB75C2"/>
    <w:rsid w:val="00FB7738"/>
    <w:rsid w:val="00FB7A7A"/>
    <w:rsid w:val="00FC00FF"/>
    <w:rsid w:val="00FC053B"/>
    <w:rsid w:val="00FC0886"/>
    <w:rsid w:val="00FC1288"/>
    <w:rsid w:val="00FC2406"/>
    <w:rsid w:val="00FC2754"/>
    <w:rsid w:val="00FC28E4"/>
    <w:rsid w:val="00FC2ECE"/>
    <w:rsid w:val="00FC3058"/>
    <w:rsid w:val="00FC34FB"/>
    <w:rsid w:val="00FC4D31"/>
    <w:rsid w:val="00FC52AB"/>
    <w:rsid w:val="00FC57F4"/>
    <w:rsid w:val="00FC5CB9"/>
    <w:rsid w:val="00FC63CF"/>
    <w:rsid w:val="00FC669F"/>
    <w:rsid w:val="00FC67B3"/>
    <w:rsid w:val="00FC770D"/>
    <w:rsid w:val="00FD016F"/>
    <w:rsid w:val="00FD0469"/>
    <w:rsid w:val="00FD0ADD"/>
    <w:rsid w:val="00FD1566"/>
    <w:rsid w:val="00FD16E0"/>
    <w:rsid w:val="00FD19B5"/>
    <w:rsid w:val="00FD19E8"/>
    <w:rsid w:val="00FD2749"/>
    <w:rsid w:val="00FD2F57"/>
    <w:rsid w:val="00FD3221"/>
    <w:rsid w:val="00FD3263"/>
    <w:rsid w:val="00FD3A63"/>
    <w:rsid w:val="00FD3CAE"/>
    <w:rsid w:val="00FD3D12"/>
    <w:rsid w:val="00FD3DB4"/>
    <w:rsid w:val="00FD44A7"/>
    <w:rsid w:val="00FD4C1B"/>
    <w:rsid w:val="00FD4D53"/>
    <w:rsid w:val="00FD53CC"/>
    <w:rsid w:val="00FD551A"/>
    <w:rsid w:val="00FD5A30"/>
    <w:rsid w:val="00FD5BBB"/>
    <w:rsid w:val="00FD5BBC"/>
    <w:rsid w:val="00FD5E24"/>
    <w:rsid w:val="00FD5FC7"/>
    <w:rsid w:val="00FD604D"/>
    <w:rsid w:val="00FD645E"/>
    <w:rsid w:val="00FD6485"/>
    <w:rsid w:val="00FD6648"/>
    <w:rsid w:val="00FD6831"/>
    <w:rsid w:val="00FD69C9"/>
    <w:rsid w:val="00FD6AAA"/>
    <w:rsid w:val="00FD71C8"/>
    <w:rsid w:val="00FD73C3"/>
    <w:rsid w:val="00FD756B"/>
    <w:rsid w:val="00FD7835"/>
    <w:rsid w:val="00FD7859"/>
    <w:rsid w:val="00FD7D10"/>
    <w:rsid w:val="00FD7F5A"/>
    <w:rsid w:val="00FE0261"/>
    <w:rsid w:val="00FE0881"/>
    <w:rsid w:val="00FE08E3"/>
    <w:rsid w:val="00FE1201"/>
    <w:rsid w:val="00FE1CE5"/>
    <w:rsid w:val="00FE21B1"/>
    <w:rsid w:val="00FE25A1"/>
    <w:rsid w:val="00FE311E"/>
    <w:rsid w:val="00FE3443"/>
    <w:rsid w:val="00FE3B8C"/>
    <w:rsid w:val="00FE3D88"/>
    <w:rsid w:val="00FE411B"/>
    <w:rsid w:val="00FE43BB"/>
    <w:rsid w:val="00FE49F2"/>
    <w:rsid w:val="00FE5419"/>
    <w:rsid w:val="00FE5746"/>
    <w:rsid w:val="00FE5D03"/>
    <w:rsid w:val="00FE607C"/>
    <w:rsid w:val="00FE6668"/>
    <w:rsid w:val="00FE6BA0"/>
    <w:rsid w:val="00FE73BF"/>
    <w:rsid w:val="00FE74E9"/>
    <w:rsid w:val="00FE7664"/>
    <w:rsid w:val="00FE7856"/>
    <w:rsid w:val="00FE7D5B"/>
    <w:rsid w:val="00FF05E3"/>
    <w:rsid w:val="00FF11D0"/>
    <w:rsid w:val="00FF1303"/>
    <w:rsid w:val="00FF13DC"/>
    <w:rsid w:val="00FF1488"/>
    <w:rsid w:val="00FF1545"/>
    <w:rsid w:val="00FF18BA"/>
    <w:rsid w:val="00FF1AC1"/>
    <w:rsid w:val="00FF20FD"/>
    <w:rsid w:val="00FF22FF"/>
    <w:rsid w:val="00FF23EF"/>
    <w:rsid w:val="00FF2A0D"/>
    <w:rsid w:val="00FF2CEE"/>
    <w:rsid w:val="00FF3040"/>
    <w:rsid w:val="00FF327A"/>
    <w:rsid w:val="00FF32FB"/>
    <w:rsid w:val="00FF332D"/>
    <w:rsid w:val="00FF37AA"/>
    <w:rsid w:val="00FF3B20"/>
    <w:rsid w:val="00FF3D98"/>
    <w:rsid w:val="00FF44F6"/>
    <w:rsid w:val="00FF463F"/>
    <w:rsid w:val="00FF4B21"/>
    <w:rsid w:val="00FF4B6D"/>
    <w:rsid w:val="00FF4F33"/>
    <w:rsid w:val="00FF5575"/>
    <w:rsid w:val="00FF562D"/>
    <w:rsid w:val="00FF584B"/>
    <w:rsid w:val="00FF5863"/>
    <w:rsid w:val="00FF5B45"/>
    <w:rsid w:val="00FF6061"/>
    <w:rsid w:val="00FF6191"/>
    <w:rsid w:val="00FF689F"/>
    <w:rsid w:val="00FF6FA3"/>
    <w:rsid w:val="00FF6FD2"/>
    <w:rsid w:val="00FF7052"/>
    <w:rsid w:val="00FF7A03"/>
    <w:rsid w:val="00FF7C21"/>
    <w:rsid w:val="00FF7D8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country-region"/>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2B15"/>
    <w:pPr>
      <w:spacing w:line="360" w:lineRule="auto"/>
      <w:ind w:firstLine="709"/>
      <w:jc w:val="both"/>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652DFD"/>
    <w:rPr>
      <w:rFonts w:cs="Times New Roman"/>
      <w:color w:val="0000FF"/>
      <w:u w:val="single"/>
    </w:rPr>
  </w:style>
  <w:style w:type="paragraph" w:styleId="BalloonText">
    <w:name w:val="Balloon Text"/>
    <w:basedOn w:val="Normal"/>
    <w:link w:val="BalloonTextChar"/>
    <w:uiPriority w:val="99"/>
    <w:semiHidden/>
    <w:rsid w:val="004734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734B4"/>
    <w:rPr>
      <w:rFonts w:ascii="Tahoma" w:hAnsi="Tahoma" w:cs="Tahoma"/>
      <w:sz w:val="16"/>
      <w:szCs w:val="16"/>
    </w:rPr>
  </w:style>
  <w:style w:type="table" w:styleId="TableGrid">
    <w:name w:val="Table Grid"/>
    <w:basedOn w:val="TableNormal"/>
    <w:uiPriority w:val="99"/>
    <w:rsid w:val="00DC391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BA4F2D"/>
    <w:pPr>
      <w:tabs>
        <w:tab w:val="center" w:pos="4677"/>
        <w:tab w:val="right" w:pos="9355"/>
      </w:tabs>
      <w:spacing w:line="240" w:lineRule="auto"/>
    </w:pPr>
  </w:style>
  <w:style w:type="character" w:customStyle="1" w:styleId="HeaderChar">
    <w:name w:val="Header Char"/>
    <w:basedOn w:val="DefaultParagraphFont"/>
    <w:link w:val="Header"/>
    <w:uiPriority w:val="99"/>
    <w:locked/>
    <w:rsid w:val="00BA4F2D"/>
    <w:rPr>
      <w:rFonts w:cs="Times New Roman"/>
    </w:rPr>
  </w:style>
  <w:style w:type="paragraph" w:styleId="Footer">
    <w:name w:val="footer"/>
    <w:basedOn w:val="Normal"/>
    <w:link w:val="FooterChar"/>
    <w:uiPriority w:val="99"/>
    <w:semiHidden/>
    <w:rsid w:val="00BA4F2D"/>
    <w:pPr>
      <w:tabs>
        <w:tab w:val="center" w:pos="4677"/>
        <w:tab w:val="right" w:pos="9355"/>
      </w:tabs>
      <w:spacing w:line="240" w:lineRule="auto"/>
    </w:pPr>
  </w:style>
  <w:style w:type="character" w:customStyle="1" w:styleId="FooterChar">
    <w:name w:val="Footer Char"/>
    <w:basedOn w:val="DefaultParagraphFont"/>
    <w:link w:val="Footer"/>
    <w:uiPriority w:val="99"/>
    <w:semiHidden/>
    <w:locked/>
    <w:rsid w:val="00BA4F2D"/>
    <w:rPr>
      <w:rFonts w:cs="Times New Roman"/>
    </w:rPr>
  </w:style>
  <w:style w:type="character" w:styleId="PageNumber">
    <w:name w:val="page number"/>
    <w:basedOn w:val="DefaultParagraphFont"/>
    <w:uiPriority w:val="99"/>
    <w:rsid w:val="007D022B"/>
    <w:rPr>
      <w:rFonts w:cs="Times New Roman"/>
    </w:rPr>
  </w:style>
</w:styles>
</file>

<file path=word/webSettings.xml><?xml version="1.0" encoding="utf-8"?>
<w:webSettings xmlns:r="http://schemas.openxmlformats.org/officeDocument/2006/relationships" xmlns:w="http://schemas.openxmlformats.org/wordprocessingml/2006/main">
  <w:divs>
    <w:div w:id="1725518885">
      <w:marLeft w:val="0"/>
      <w:marRight w:val="0"/>
      <w:marTop w:val="0"/>
      <w:marBottom w:val="0"/>
      <w:divBdr>
        <w:top w:val="none" w:sz="0" w:space="0" w:color="auto"/>
        <w:left w:val="none" w:sz="0" w:space="0" w:color="auto"/>
        <w:bottom w:val="none" w:sz="0" w:space="0" w:color="auto"/>
        <w:right w:val="none" w:sz="0" w:space="0" w:color="auto"/>
      </w:divBdr>
    </w:div>
    <w:div w:id="1725518886">
      <w:marLeft w:val="0"/>
      <w:marRight w:val="0"/>
      <w:marTop w:val="0"/>
      <w:marBottom w:val="0"/>
      <w:divBdr>
        <w:top w:val="none" w:sz="0" w:space="0" w:color="auto"/>
        <w:left w:val="none" w:sz="0" w:space="0" w:color="auto"/>
        <w:bottom w:val="none" w:sz="0" w:space="0" w:color="auto"/>
        <w:right w:val="none" w:sz="0" w:space="0" w:color="auto"/>
      </w:divBdr>
    </w:div>
    <w:div w:id="1725518887">
      <w:marLeft w:val="0"/>
      <w:marRight w:val="0"/>
      <w:marTop w:val="0"/>
      <w:marBottom w:val="0"/>
      <w:divBdr>
        <w:top w:val="none" w:sz="0" w:space="0" w:color="auto"/>
        <w:left w:val="none" w:sz="0" w:space="0" w:color="auto"/>
        <w:bottom w:val="none" w:sz="0" w:space="0" w:color="auto"/>
        <w:right w:val="none" w:sz="0" w:space="0" w:color="auto"/>
      </w:divBdr>
    </w:div>
    <w:div w:id="1725518888">
      <w:marLeft w:val="0"/>
      <w:marRight w:val="0"/>
      <w:marTop w:val="0"/>
      <w:marBottom w:val="0"/>
      <w:divBdr>
        <w:top w:val="none" w:sz="0" w:space="0" w:color="auto"/>
        <w:left w:val="none" w:sz="0" w:space="0" w:color="auto"/>
        <w:bottom w:val="none" w:sz="0" w:space="0" w:color="auto"/>
        <w:right w:val="none" w:sz="0" w:space="0" w:color="auto"/>
      </w:divBdr>
      <w:divsChild>
        <w:div w:id="1725518890">
          <w:marLeft w:val="0"/>
          <w:marRight w:val="0"/>
          <w:marTop w:val="0"/>
          <w:marBottom w:val="0"/>
          <w:divBdr>
            <w:top w:val="none" w:sz="0" w:space="0" w:color="auto"/>
            <w:left w:val="none" w:sz="0" w:space="0" w:color="auto"/>
            <w:bottom w:val="none" w:sz="0" w:space="0" w:color="auto"/>
            <w:right w:val="none" w:sz="0" w:space="0" w:color="auto"/>
          </w:divBdr>
        </w:div>
      </w:divsChild>
    </w:div>
    <w:div w:id="1725518889">
      <w:marLeft w:val="0"/>
      <w:marRight w:val="0"/>
      <w:marTop w:val="0"/>
      <w:marBottom w:val="0"/>
      <w:divBdr>
        <w:top w:val="none" w:sz="0" w:space="0" w:color="auto"/>
        <w:left w:val="none" w:sz="0" w:space="0" w:color="auto"/>
        <w:bottom w:val="none" w:sz="0" w:space="0" w:color="auto"/>
        <w:right w:val="none" w:sz="0" w:space="0" w:color="auto"/>
      </w:divBdr>
    </w:div>
    <w:div w:id="1725518891">
      <w:marLeft w:val="0"/>
      <w:marRight w:val="0"/>
      <w:marTop w:val="0"/>
      <w:marBottom w:val="0"/>
      <w:divBdr>
        <w:top w:val="none" w:sz="0" w:space="0" w:color="auto"/>
        <w:left w:val="none" w:sz="0" w:space="0" w:color="auto"/>
        <w:bottom w:val="none" w:sz="0" w:space="0" w:color="auto"/>
        <w:right w:val="none" w:sz="0" w:space="0" w:color="auto"/>
      </w:divBdr>
      <w:divsChild>
        <w:div w:id="1725518893">
          <w:marLeft w:val="0"/>
          <w:marRight w:val="0"/>
          <w:marTop w:val="0"/>
          <w:marBottom w:val="0"/>
          <w:divBdr>
            <w:top w:val="none" w:sz="0" w:space="0" w:color="auto"/>
            <w:left w:val="none" w:sz="0" w:space="0" w:color="auto"/>
            <w:bottom w:val="none" w:sz="0" w:space="0" w:color="auto"/>
            <w:right w:val="none" w:sz="0" w:space="0" w:color="auto"/>
          </w:divBdr>
        </w:div>
      </w:divsChild>
    </w:div>
    <w:div w:id="1725518892">
      <w:marLeft w:val="0"/>
      <w:marRight w:val="0"/>
      <w:marTop w:val="0"/>
      <w:marBottom w:val="0"/>
      <w:divBdr>
        <w:top w:val="none" w:sz="0" w:space="0" w:color="auto"/>
        <w:left w:val="none" w:sz="0" w:space="0" w:color="auto"/>
        <w:bottom w:val="none" w:sz="0" w:space="0" w:color="auto"/>
        <w:right w:val="none" w:sz="0" w:space="0" w:color="auto"/>
      </w:divBdr>
    </w:div>
    <w:div w:id="172551889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org_about.asp?orgsid=696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izgsha_ur@mail.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library.ru/author_items.asp?authorid=393125" TargetMode="External"/><Relationship Id="rId4" Type="http://schemas.openxmlformats.org/officeDocument/2006/relationships/webSettings" Target="webSettings.xml"/><Relationship Id="rId9" Type="http://schemas.openxmlformats.org/officeDocument/2006/relationships/hyperlink" Target="mailto:izgsha_ur@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406</TotalTime>
  <Pages>16</Pages>
  <Words>4481</Words>
  <Characters>25542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Akmarov_nout</dc:creator>
  <cp:keywords/>
  <dc:description/>
  <cp:lastModifiedBy>Sergey</cp:lastModifiedBy>
  <cp:revision>24</cp:revision>
  <cp:lastPrinted>2017-05-10T12:21:00Z</cp:lastPrinted>
  <dcterms:created xsi:type="dcterms:W3CDTF">2017-05-04T10:11:00Z</dcterms:created>
  <dcterms:modified xsi:type="dcterms:W3CDTF">2017-06-22T16:10:00Z</dcterms:modified>
</cp:coreProperties>
</file>