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D17A3" w:rsidRPr="00F9535D" w:rsidTr="000A4C50">
        <w:tc>
          <w:tcPr>
            <w:tcW w:w="4643" w:type="dxa"/>
          </w:tcPr>
          <w:p w:rsidR="006D17A3" w:rsidRDefault="006D17A3" w:rsidP="0052585E">
            <w:pPr>
              <w:spacing w:after="0" w:line="240" w:lineRule="auto"/>
              <w:rPr>
                <w:rFonts w:ascii="Times New Roman" w:hAnsi="Times New Roman"/>
                <w:sz w:val="20"/>
                <w:szCs w:val="20"/>
              </w:rPr>
            </w:pPr>
            <w:r w:rsidRPr="0052585E">
              <w:rPr>
                <w:rFonts w:ascii="Times New Roman" w:hAnsi="Times New Roman"/>
                <w:sz w:val="20"/>
                <w:szCs w:val="20"/>
              </w:rPr>
              <w:t>УДК 338.48</w:t>
            </w:r>
          </w:p>
          <w:p w:rsidR="006D17A3" w:rsidRPr="0052585E" w:rsidRDefault="006D17A3" w:rsidP="0052585E">
            <w:pPr>
              <w:spacing w:after="0" w:line="240" w:lineRule="auto"/>
              <w:rPr>
                <w:rFonts w:ascii="Times New Roman" w:hAnsi="Times New Roman"/>
                <w:sz w:val="20"/>
                <w:szCs w:val="20"/>
              </w:rPr>
            </w:pPr>
          </w:p>
          <w:p w:rsidR="006D17A3" w:rsidRPr="0037382B" w:rsidRDefault="006D17A3" w:rsidP="0052585E">
            <w:pPr>
              <w:spacing w:after="0" w:line="240" w:lineRule="auto"/>
              <w:rPr>
                <w:rFonts w:ascii="Times New Roman" w:hAnsi="Times New Roman"/>
                <w:sz w:val="20"/>
                <w:szCs w:val="20"/>
              </w:rPr>
            </w:pPr>
            <w:r w:rsidRPr="0037382B">
              <w:rPr>
                <w:rFonts w:ascii="Times New Roman" w:hAnsi="Times New Roman"/>
                <w:sz w:val="20"/>
                <w:szCs w:val="20"/>
              </w:rPr>
              <w:t>08.00.00 Экономические науки</w:t>
            </w:r>
          </w:p>
          <w:p w:rsidR="006D17A3" w:rsidRPr="0037382B" w:rsidRDefault="006D17A3" w:rsidP="0052585E">
            <w:pPr>
              <w:spacing w:after="0" w:line="240" w:lineRule="auto"/>
              <w:rPr>
                <w:rFonts w:ascii="Times New Roman" w:hAnsi="Times New Roman"/>
                <w:b/>
                <w:sz w:val="20"/>
                <w:szCs w:val="20"/>
              </w:rPr>
            </w:pPr>
          </w:p>
          <w:p w:rsidR="006D17A3" w:rsidRPr="0052585E" w:rsidRDefault="006D17A3" w:rsidP="0052585E">
            <w:pPr>
              <w:spacing w:after="0" w:line="240" w:lineRule="auto"/>
              <w:rPr>
                <w:rFonts w:ascii="Times New Roman" w:hAnsi="Times New Roman"/>
                <w:b/>
                <w:sz w:val="20"/>
                <w:szCs w:val="20"/>
              </w:rPr>
            </w:pPr>
            <w:r w:rsidRPr="0052585E">
              <w:rPr>
                <w:rFonts w:ascii="Times New Roman" w:hAnsi="Times New Roman"/>
                <w:b/>
                <w:sz w:val="20"/>
                <w:szCs w:val="20"/>
              </w:rPr>
              <w:t>МЕСТО И ФУНКЦИИ СЕЛЬСКОГО ТУРИЗМА В РЕАЛИЗАЦИИ КОНЦЕПЦИИ УСТОЙЧИВОГО РАЗВИТИЯ</w:t>
            </w:r>
          </w:p>
          <w:p w:rsidR="006D17A3" w:rsidRPr="0052585E" w:rsidRDefault="006D17A3" w:rsidP="0052585E">
            <w:pPr>
              <w:spacing w:after="0" w:line="240" w:lineRule="auto"/>
              <w:rPr>
                <w:rFonts w:ascii="Times New Roman" w:hAnsi="Times New Roman"/>
                <w:b/>
                <w:sz w:val="20"/>
                <w:szCs w:val="20"/>
              </w:rPr>
            </w:pPr>
          </w:p>
          <w:p w:rsidR="006D17A3" w:rsidRPr="0052585E" w:rsidRDefault="006D17A3" w:rsidP="0052585E">
            <w:pPr>
              <w:spacing w:after="0" w:line="240" w:lineRule="auto"/>
              <w:rPr>
                <w:rFonts w:ascii="Times New Roman" w:hAnsi="Times New Roman"/>
                <w:sz w:val="20"/>
                <w:szCs w:val="20"/>
              </w:rPr>
            </w:pPr>
            <w:r w:rsidRPr="0052585E">
              <w:rPr>
                <w:rFonts w:ascii="Times New Roman" w:hAnsi="Times New Roman"/>
                <w:bCs/>
                <w:sz w:val="20"/>
                <w:szCs w:val="20"/>
                <w:shd w:val="clear" w:color="auto" w:fill="FFFFFF"/>
              </w:rPr>
              <w:t>Трухачев Александр Владимирович</w:t>
            </w:r>
          </w:p>
          <w:p w:rsidR="006D17A3" w:rsidRPr="0052585E" w:rsidRDefault="006D17A3" w:rsidP="0052585E">
            <w:pPr>
              <w:spacing w:after="0" w:line="240" w:lineRule="auto"/>
              <w:rPr>
                <w:rFonts w:ascii="Times New Roman" w:hAnsi="Times New Roman"/>
                <w:sz w:val="20"/>
                <w:szCs w:val="20"/>
              </w:rPr>
            </w:pPr>
            <w:r w:rsidRPr="0052585E">
              <w:rPr>
                <w:rFonts w:ascii="Times New Roman" w:hAnsi="Times New Roman"/>
                <w:sz w:val="20"/>
                <w:szCs w:val="20"/>
              </w:rPr>
              <w:t>к.э.н, доцент кафедры туризма и сервиса</w:t>
            </w:r>
          </w:p>
          <w:p w:rsidR="006D17A3" w:rsidRPr="00345944"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 xml:space="preserve">Scopus-Author ID: 56582048600, Orcid.org – </w:t>
            </w:r>
            <w:hyperlink r:id="rId7" w:history="1">
              <w:r w:rsidRPr="00A864A2">
                <w:rPr>
                  <w:rStyle w:val="Hyperlink"/>
                  <w:rFonts w:ascii="Times New Roman" w:hAnsi="Times New Roman"/>
                  <w:sz w:val="20"/>
                  <w:szCs w:val="20"/>
                  <w:lang w:val="en-US"/>
                </w:rPr>
                <w:t>http://orcid.org/0000-0001-5253-4993</w:t>
              </w:r>
            </w:hyperlink>
          </w:p>
          <w:p w:rsidR="006D17A3" w:rsidRPr="00F9535D" w:rsidRDefault="006D17A3" w:rsidP="0052585E">
            <w:pPr>
              <w:spacing w:after="0" w:line="240" w:lineRule="auto"/>
              <w:rPr>
                <w:rFonts w:ascii="Times New Roman" w:hAnsi="Times New Roman"/>
                <w:sz w:val="20"/>
                <w:szCs w:val="20"/>
              </w:rPr>
            </w:pPr>
            <w:hyperlink r:id="rId8" w:history="1">
              <w:r w:rsidRPr="00345944">
                <w:rPr>
                  <w:rStyle w:val="Hyperlink"/>
                  <w:rFonts w:ascii="Times New Roman" w:hAnsi="Times New Roman"/>
                  <w:sz w:val="20"/>
                  <w:szCs w:val="20"/>
                  <w:lang w:val="en-US"/>
                </w:rPr>
                <w:t>crsstgau</w:t>
              </w:r>
              <w:r w:rsidRPr="00F9535D">
                <w:rPr>
                  <w:rStyle w:val="Hyperlink"/>
                  <w:rFonts w:ascii="Times New Roman" w:hAnsi="Times New Roman"/>
                  <w:sz w:val="20"/>
                  <w:szCs w:val="20"/>
                </w:rPr>
                <w:t>@</w:t>
              </w:r>
              <w:r w:rsidRPr="00345944">
                <w:rPr>
                  <w:rStyle w:val="Hyperlink"/>
                  <w:rFonts w:ascii="Times New Roman" w:hAnsi="Times New Roman"/>
                  <w:sz w:val="20"/>
                  <w:szCs w:val="20"/>
                  <w:lang w:val="en-US"/>
                </w:rPr>
                <w:t>ya</w:t>
              </w:r>
              <w:r w:rsidRPr="00F9535D">
                <w:rPr>
                  <w:rStyle w:val="Hyperlink"/>
                  <w:rFonts w:ascii="Times New Roman" w:hAnsi="Times New Roman"/>
                  <w:sz w:val="20"/>
                  <w:szCs w:val="20"/>
                </w:rPr>
                <w:t>.</w:t>
              </w:r>
              <w:r w:rsidRPr="00345944">
                <w:rPr>
                  <w:rStyle w:val="Hyperlink"/>
                  <w:rFonts w:ascii="Times New Roman" w:hAnsi="Times New Roman"/>
                  <w:sz w:val="20"/>
                  <w:szCs w:val="20"/>
                  <w:lang w:val="en-US"/>
                </w:rPr>
                <w:t>ru</w:t>
              </w:r>
            </w:hyperlink>
          </w:p>
          <w:p w:rsidR="006D17A3" w:rsidRPr="0052585E" w:rsidRDefault="006D17A3" w:rsidP="0052585E">
            <w:pPr>
              <w:spacing w:after="0" w:line="240" w:lineRule="auto"/>
              <w:rPr>
                <w:rFonts w:ascii="Times New Roman" w:hAnsi="Times New Roman"/>
                <w:i/>
                <w:sz w:val="20"/>
                <w:szCs w:val="20"/>
              </w:rPr>
            </w:pPr>
            <w:r w:rsidRPr="0052585E">
              <w:rPr>
                <w:rFonts w:ascii="Times New Roman" w:hAnsi="Times New Roman"/>
                <w:i/>
                <w:sz w:val="20"/>
                <w:szCs w:val="20"/>
              </w:rPr>
              <w:t>ФГБОУ ВО «Ставропольский государственный аграрный университет»,</w:t>
            </w:r>
          </w:p>
          <w:p w:rsidR="006D17A3" w:rsidRPr="00345944" w:rsidRDefault="006D17A3" w:rsidP="0052585E">
            <w:pPr>
              <w:spacing w:after="0" w:line="240" w:lineRule="auto"/>
              <w:rPr>
                <w:rStyle w:val="Hyperlink"/>
                <w:rFonts w:ascii="Times New Roman" w:hAnsi="Times New Roman"/>
                <w:i/>
                <w:sz w:val="20"/>
                <w:szCs w:val="20"/>
              </w:rPr>
            </w:pPr>
            <w:r w:rsidRPr="00345944">
              <w:rPr>
                <w:rFonts w:ascii="Times New Roman" w:hAnsi="Times New Roman"/>
                <w:i/>
                <w:sz w:val="20"/>
                <w:szCs w:val="20"/>
              </w:rPr>
              <w:t xml:space="preserve">Россия </w:t>
            </w:r>
            <w:smartTag w:uri="urn:schemas-microsoft-com:office:smarttags" w:element="metricconverter">
              <w:smartTagPr>
                <w:attr w:name="ProductID" w:val="355017, г"/>
              </w:smartTagPr>
              <w:r w:rsidRPr="00345944">
                <w:rPr>
                  <w:rFonts w:ascii="Times New Roman" w:hAnsi="Times New Roman"/>
                  <w:i/>
                  <w:sz w:val="20"/>
                  <w:szCs w:val="20"/>
                </w:rPr>
                <w:t>355017, г</w:t>
              </w:r>
            </w:smartTag>
            <w:r w:rsidRPr="00345944">
              <w:rPr>
                <w:rFonts w:ascii="Times New Roman" w:hAnsi="Times New Roman"/>
                <w:i/>
                <w:sz w:val="20"/>
                <w:szCs w:val="20"/>
              </w:rPr>
              <w:t>. Ставрополь, переулок Зоотехнический, 12</w:t>
            </w:r>
          </w:p>
          <w:p w:rsidR="006D17A3" w:rsidRPr="0052585E" w:rsidRDefault="006D17A3" w:rsidP="0052585E">
            <w:pPr>
              <w:spacing w:after="0" w:line="240" w:lineRule="auto"/>
              <w:rPr>
                <w:rFonts w:ascii="Times New Roman" w:hAnsi="Times New Roman"/>
                <w:color w:val="000000"/>
                <w:sz w:val="20"/>
                <w:szCs w:val="20"/>
              </w:rPr>
            </w:pPr>
          </w:p>
          <w:p w:rsidR="006D17A3" w:rsidRPr="0052585E" w:rsidRDefault="006D17A3" w:rsidP="0052585E">
            <w:pPr>
              <w:spacing w:after="0" w:line="240" w:lineRule="auto"/>
              <w:rPr>
                <w:rFonts w:ascii="Times New Roman" w:hAnsi="Times New Roman"/>
                <w:sz w:val="20"/>
                <w:szCs w:val="20"/>
              </w:rPr>
            </w:pPr>
            <w:r w:rsidRPr="0052585E">
              <w:rPr>
                <w:rFonts w:ascii="Times New Roman" w:hAnsi="Times New Roman"/>
                <w:sz w:val="20"/>
                <w:szCs w:val="20"/>
              </w:rPr>
              <w:t>Сельский туризм является не только одним из известнейших и неотъемлемых сегментов туристской индустрии, особенность его организации, интеграция различных видов деятельности обусловливает особую роль в достижении устойчивого развития, прежде всего, сельских территорий и туризма. Поэтому сложность феномена сельского туризма требует системного подхода к регулированию и управлению, построенному на принципах устойчивого развития. В статье представлен авторский взгляд на определение места и функций сельского туризма в реализации концепции устойчивого развития на примере сельских территорий. В материалах статьи освещаются сущность и принципы устойчивого развития в целом, устойчивого развития туризма в частности. Далее, на данной основе рассматривается роль сельского туризма в устойчивом развитии сельских территорий, а также основные аспекты устойчивого развития непосредственно индустрии сельского туризма. Автор предлагает группировку функций сельского туризма в реализации концепции устойчивого развития по критерию объекта воздействия – сельских</w:t>
            </w:r>
            <w:r>
              <w:rPr>
                <w:rFonts w:ascii="Times New Roman" w:hAnsi="Times New Roman"/>
                <w:sz w:val="20"/>
                <w:szCs w:val="20"/>
              </w:rPr>
              <w:t xml:space="preserve"> территорий и индустрии туризма</w:t>
            </w:r>
          </w:p>
          <w:p w:rsidR="006D17A3" w:rsidRPr="0052585E" w:rsidRDefault="006D17A3" w:rsidP="0052585E">
            <w:pPr>
              <w:spacing w:after="0" w:line="240" w:lineRule="auto"/>
              <w:rPr>
                <w:rFonts w:ascii="Times New Roman" w:hAnsi="Times New Roman"/>
                <w:sz w:val="20"/>
                <w:szCs w:val="20"/>
              </w:rPr>
            </w:pPr>
          </w:p>
          <w:p w:rsidR="006D17A3" w:rsidRPr="0037382B" w:rsidRDefault="006D17A3" w:rsidP="0052585E">
            <w:pPr>
              <w:spacing w:after="0" w:line="240" w:lineRule="auto"/>
              <w:rPr>
                <w:rFonts w:ascii="Times New Roman" w:hAnsi="Times New Roman"/>
                <w:sz w:val="20"/>
                <w:szCs w:val="20"/>
              </w:rPr>
            </w:pPr>
            <w:r w:rsidRPr="0037382B">
              <w:rPr>
                <w:rFonts w:ascii="Times New Roman" w:hAnsi="Times New Roman"/>
                <w:sz w:val="20"/>
                <w:szCs w:val="20"/>
              </w:rPr>
              <w:t>Ключевые слова: СЕЛЬСКИЙ ТУРИЗМ, СЕЛЬСКАЯ МЕСТНОСТЬ, ТЕРРИТОРИЯ, КОНЦЕПЦИЯ, ФУНКЦИЯ</w:t>
            </w:r>
          </w:p>
        </w:tc>
        <w:tc>
          <w:tcPr>
            <w:tcW w:w="4643" w:type="dxa"/>
          </w:tcPr>
          <w:p w:rsidR="006D17A3" w:rsidRPr="00F9535D"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UDC 338.48</w:t>
            </w:r>
          </w:p>
          <w:p w:rsidR="006D17A3" w:rsidRPr="00F9535D" w:rsidRDefault="006D17A3" w:rsidP="0052585E">
            <w:pPr>
              <w:spacing w:after="0" w:line="240" w:lineRule="auto"/>
              <w:rPr>
                <w:rFonts w:ascii="Times New Roman" w:hAnsi="Times New Roman"/>
                <w:sz w:val="20"/>
                <w:szCs w:val="20"/>
                <w:lang w:val="en-US"/>
              </w:rPr>
            </w:pPr>
          </w:p>
          <w:p w:rsidR="006D17A3" w:rsidRPr="0037382B" w:rsidRDefault="006D17A3" w:rsidP="0052585E">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b/>
                <w:sz w:val="20"/>
                <w:szCs w:val="20"/>
                <w:lang w:val="en-US"/>
              </w:rPr>
            </w:pPr>
            <w:r w:rsidRPr="0052585E">
              <w:rPr>
                <w:rFonts w:ascii="Times New Roman" w:hAnsi="Times New Roman"/>
                <w:b/>
                <w:sz w:val="20"/>
                <w:szCs w:val="20"/>
                <w:lang w:val="en-US"/>
              </w:rPr>
              <w:t>PLACE AND FUNCTIONS OF RURAL TOURISM IN IMPLEMENTING THE CONCEPT OF SUSTAINABLE DEVELOPMENT</w:t>
            </w: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Trukhachev Alexander</w:t>
            </w:r>
            <w:r>
              <w:rPr>
                <w:rFonts w:ascii="Times New Roman" w:hAnsi="Times New Roman"/>
                <w:sz w:val="20"/>
                <w:szCs w:val="20"/>
                <w:lang w:val="en-US"/>
              </w:rPr>
              <w:t xml:space="preserve"> Vladimirovich</w:t>
            </w:r>
            <w:r w:rsidRPr="0052585E">
              <w:rPr>
                <w:rFonts w:ascii="Times New Roman" w:hAnsi="Times New Roman"/>
                <w:sz w:val="20"/>
                <w:szCs w:val="20"/>
                <w:lang w:val="en-US"/>
              </w:rPr>
              <w:t xml:space="preserve"> </w:t>
            </w:r>
          </w:p>
          <w:p w:rsidR="006D17A3" w:rsidRPr="0052585E" w:rsidRDefault="006D17A3" w:rsidP="0052585E">
            <w:pPr>
              <w:spacing w:after="0" w:line="240" w:lineRule="auto"/>
              <w:rPr>
                <w:rFonts w:ascii="Times New Roman" w:hAnsi="Times New Roman"/>
                <w:sz w:val="20"/>
                <w:szCs w:val="20"/>
                <w:lang w:val="en-US"/>
              </w:rPr>
            </w:pPr>
            <w:r>
              <w:rPr>
                <w:rFonts w:ascii="Times New Roman" w:hAnsi="Times New Roman"/>
                <w:sz w:val="20"/>
                <w:szCs w:val="20"/>
                <w:lang w:val="en-US"/>
              </w:rPr>
              <w:t>Cand.Econ.Sci., assoc</w:t>
            </w:r>
            <w:r w:rsidRPr="0052585E">
              <w:rPr>
                <w:rFonts w:ascii="Times New Roman" w:hAnsi="Times New Roman"/>
                <w:sz w:val="20"/>
                <w:szCs w:val="20"/>
                <w:lang w:val="en-US"/>
              </w:rPr>
              <w:t xml:space="preserve">iate </w:t>
            </w:r>
            <w:r>
              <w:rPr>
                <w:rFonts w:ascii="Times New Roman" w:hAnsi="Times New Roman"/>
                <w:sz w:val="20"/>
                <w:szCs w:val="20"/>
                <w:lang w:val="en-US"/>
              </w:rPr>
              <w:t>p</w:t>
            </w:r>
            <w:r w:rsidRPr="0052585E">
              <w:rPr>
                <w:rFonts w:ascii="Times New Roman" w:hAnsi="Times New Roman"/>
                <w:sz w:val="20"/>
                <w:szCs w:val="20"/>
                <w:lang w:val="en-US"/>
              </w:rPr>
              <w:t xml:space="preserve">rofessor, </w:t>
            </w:r>
            <w:r>
              <w:rPr>
                <w:rFonts w:ascii="Times New Roman" w:hAnsi="Times New Roman"/>
                <w:sz w:val="20"/>
                <w:szCs w:val="20"/>
                <w:lang w:val="en-US"/>
              </w:rPr>
              <w:t xml:space="preserve">the </w:t>
            </w:r>
            <w:r w:rsidRPr="0052585E">
              <w:rPr>
                <w:rFonts w:ascii="Times New Roman" w:hAnsi="Times New Roman"/>
                <w:sz w:val="20"/>
                <w:szCs w:val="20"/>
                <w:lang w:val="en-US"/>
              </w:rPr>
              <w:t>Department of Tourism and Service</w:t>
            </w:r>
          </w:p>
          <w:p w:rsidR="006D17A3" w:rsidRPr="00345944"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 xml:space="preserve">Scopus-Author ID: 56582048600, Orcid.org – </w:t>
            </w:r>
            <w:hyperlink r:id="rId9" w:history="1">
              <w:r w:rsidRPr="00A864A2">
                <w:rPr>
                  <w:rStyle w:val="Hyperlink"/>
                  <w:rFonts w:ascii="Times New Roman" w:hAnsi="Times New Roman"/>
                  <w:sz w:val="20"/>
                  <w:szCs w:val="20"/>
                  <w:lang w:val="en-US"/>
                </w:rPr>
                <w:t>http://orcid.org/0000-0001-5253-4993</w:t>
              </w:r>
            </w:hyperlink>
          </w:p>
          <w:p w:rsidR="006D17A3" w:rsidRPr="00345944" w:rsidRDefault="006D17A3" w:rsidP="0052585E">
            <w:pPr>
              <w:spacing w:after="0" w:line="240" w:lineRule="auto"/>
              <w:rPr>
                <w:rFonts w:ascii="Times New Roman" w:hAnsi="Times New Roman"/>
                <w:sz w:val="20"/>
                <w:szCs w:val="20"/>
                <w:lang w:val="en-US"/>
              </w:rPr>
            </w:pPr>
            <w:r w:rsidRPr="00345944">
              <w:rPr>
                <w:rFonts w:ascii="Times New Roman" w:hAnsi="Times New Roman"/>
                <w:sz w:val="20"/>
                <w:szCs w:val="20"/>
                <w:lang w:val="en-US"/>
              </w:rPr>
              <w:t>crsstgau@ya.ru</w:t>
            </w:r>
          </w:p>
          <w:p w:rsidR="006D17A3" w:rsidRPr="00345944" w:rsidRDefault="006D17A3" w:rsidP="0052585E">
            <w:pPr>
              <w:spacing w:after="0" w:line="240" w:lineRule="auto"/>
              <w:rPr>
                <w:rFonts w:ascii="Times New Roman" w:hAnsi="Times New Roman"/>
                <w:i/>
                <w:sz w:val="20"/>
                <w:szCs w:val="20"/>
                <w:lang w:val="en-US"/>
              </w:rPr>
            </w:pPr>
            <w:smartTag w:uri="urn:schemas-microsoft-com:office:smarttags" w:element="PlaceName">
              <w:r w:rsidRPr="00345944">
                <w:rPr>
                  <w:rFonts w:ascii="Times New Roman" w:hAnsi="Times New Roman"/>
                  <w:i/>
                  <w:sz w:val="20"/>
                  <w:szCs w:val="20"/>
                  <w:lang w:val="en-US"/>
                </w:rPr>
                <w:t>Federal</w:t>
              </w:r>
            </w:smartTag>
            <w:r w:rsidRPr="00345944">
              <w:rPr>
                <w:rFonts w:ascii="Times New Roman" w:hAnsi="Times New Roman"/>
                <w:i/>
                <w:sz w:val="20"/>
                <w:szCs w:val="20"/>
                <w:lang w:val="en-US"/>
              </w:rPr>
              <w:t xml:space="preserve"> </w:t>
            </w:r>
            <w:smartTag w:uri="urn:schemas-microsoft-com:office:smarttags" w:element="PlaceType">
              <w:r w:rsidRPr="00345944">
                <w:rPr>
                  <w:rFonts w:ascii="Times New Roman" w:hAnsi="Times New Roman"/>
                  <w:i/>
                  <w:sz w:val="20"/>
                  <w:szCs w:val="20"/>
                  <w:lang w:val="en-US"/>
                </w:rPr>
                <w:t>State</w:t>
              </w:r>
            </w:smartTag>
            <w:r w:rsidRPr="00345944">
              <w:rPr>
                <w:rFonts w:ascii="Times New Roman" w:hAnsi="Times New Roman"/>
                <w:i/>
                <w:sz w:val="20"/>
                <w:szCs w:val="20"/>
                <w:lang w:val="en-US"/>
              </w:rPr>
              <w:t xml:space="preserve"> Educational Institution of Higher Education "</w:t>
            </w:r>
            <w:smartTag w:uri="urn:schemas-microsoft-com:office:smarttags" w:element="PlaceName">
              <w:smartTag w:uri="urn:schemas-microsoft-com:office:smarttags" w:element="place">
                <w:r w:rsidRPr="00345944">
                  <w:rPr>
                    <w:rFonts w:ascii="Times New Roman" w:hAnsi="Times New Roman"/>
                    <w:i/>
                    <w:sz w:val="20"/>
                    <w:szCs w:val="20"/>
                    <w:lang w:val="en-US"/>
                  </w:rPr>
                  <w:t>Stavropol</w:t>
                </w:r>
              </w:smartTag>
              <w:r w:rsidRPr="00345944">
                <w:rPr>
                  <w:rFonts w:ascii="Times New Roman" w:hAnsi="Times New Roman"/>
                  <w:i/>
                  <w:sz w:val="20"/>
                  <w:szCs w:val="20"/>
                  <w:lang w:val="en-US"/>
                </w:rPr>
                <w:t xml:space="preserve"> </w:t>
              </w:r>
              <w:smartTag w:uri="urn:schemas-microsoft-com:office:smarttags" w:element="country-region">
                <w:smartTag w:uri="urn:schemas-microsoft-com:office:smarttags" w:element="PlaceType">
                  <w:r w:rsidRPr="00345944">
                    <w:rPr>
                      <w:rFonts w:ascii="Times New Roman" w:hAnsi="Times New Roman"/>
                      <w:i/>
                      <w:sz w:val="20"/>
                      <w:szCs w:val="20"/>
                      <w:lang w:val="en-US"/>
                    </w:rPr>
                    <w:t>State</w:t>
                  </w:r>
                </w:smartTag>
              </w:smartTag>
              <w:r w:rsidRPr="00345944">
                <w:rPr>
                  <w:rFonts w:ascii="Times New Roman" w:hAnsi="Times New Roman"/>
                  <w:i/>
                  <w:sz w:val="20"/>
                  <w:szCs w:val="20"/>
                  <w:lang w:val="en-US"/>
                </w:rPr>
                <w:t xml:space="preserve"> </w:t>
              </w:r>
              <w:smartTag w:uri="urn:schemas-microsoft-com:office:smarttags" w:element="country-region">
                <w:smartTag w:uri="urn:schemas-microsoft-com:office:smarttags" w:element="PlaceName">
                  <w:r w:rsidRPr="00345944">
                    <w:rPr>
                      <w:rFonts w:ascii="Times New Roman" w:hAnsi="Times New Roman"/>
                      <w:i/>
                      <w:sz w:val="20"/>
                      <w:szCs w:val="20"/>
                      <w:lang w:val="en-US"/>
                    </w:rPr>
                    <w:t>Agrarian</w:t>
                  </w:r>
                </w:smartTag>
              </w:smartTag>
              <w:r w:rsidRPr="00345944">
                <w:rPr>
                  <w:rFonts w:ascii="Times New Roman" w:hAnsi="Times New Roman"/>
                  <w:i/>
                  <w:sz w:val="20"/>
                  <w:szCs w:val="20"/>
                  <w:lang w:val="en-US"/>
                </w:rPr>
                <w:t xml:space="preserve"> </w:t>
              </w:r>
              <w:smartTag w:uri="urn:schemas-microsoft-com:office:smarttags" w:element="country-region">
                <w:smartTag w:uri="urn:schemas-microsoft-com:office:smarttags" w:element="PlaceType">
                  <w:r w:rsidRPr="00345944">
                    <w:rPr>
                      <w:rFonts w:ascii="Times New Roman" w:hAnsi="Times New Roman"/>
                      <w:i/>
                      <w:sz w:val="20"/>
                      <w:szCs w:val="20"/>
                      <w:lang w:val="en-US"/>
                    </w:rPr>
                    <w:t>University</w:t>
                  </w:r>
                </w:smartTag>
              </w:smartTag>
            </w:smartTag>
            <w:r w:rsidRPr="00345944">
              <w:rPr>
                <w:rFonts w:ascii="Times New Roman" w:hAnsi="Times New Roman"/>
                <w:i/>
                <w:sz w:val="20"/>
                <w:szCs w:val="20"/>
                <w:lang w:val="en-US"/>
              </w:rPr>
              <w:t>"</w:t>
            </w:r>
          </w:p>
          <w:p w:rsidR="006D17A3" w:rsidRPr="00F9535D" w:rsidRDefault="006D17A3" w:rsidP="0052585E">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345944">
                  <w:rPr>
                    <w:rFonts w:ascii="Times New Roman" w:hAnsi="Times New Roman"/>
                    <w:i/>
                    <w:sz w:val="20"/>
                    <w:szCs w:val="20"/>
                    <w:lang w:val="en-US"/>
                  </w:rPr>
                  <w:t>Stavropol</w:t>
                </w:r>
              </w:smartTag>
              <w:r w:rsidRPr="00345944">
                <w:rPr>
                  <w:rFonts w:ascii="Times New Roman" w:hAnsi="Times New Roman"/>
                  <w:i/>
                  <w:sz w:val="20"/>
                  <w:szCs w:val="20"/>
                  <w:lang w:val="en-US"/>
                </w:rPr>
                <w:t xml:space="preserve">, </w:t>
              </w:r>
              <w:smartTag w:uri="urn:schemas-microsoft-com:office:smarttags" w:element="country-region">
                <w:r w:rsidRPr="00345944">
                  <w:rPr>
                    <w:rFonts w:ascii="Times New Roman" w:hAnsi="Times New Roman"/>
                    <w:i/>
                    <w:sz w:val="20"/>
                    <w:szCs w:val="20"/>
                    <w:lang w:val="en-US"/>
                  </w:rPr>
                  <w:t>Russia</w:t>
                </w:r>
              </w:smartTag>
            </w:smartTag>
            <w:r w:rsidRPr="00345944">
              <w:rPr>
                <w:rFonts w:ascii="Times New Roman" w:hAnsi="Times New Roman"/>
                <w:i/>
                <w:sz w:val="20"/>
                <w:szCs w:val="20"/>
                <w:lang w:val="en-US"/>
              </w:rPr>
              <w:t xml:space="preserve">, 355017, </w:t>
            </w:r>
            <w:r>
              <w:rPr>
                <w:rFonts w:ascii="Times New Roman" w:hAnsi="Times New Roman"/>
                <w:i/>
                <w:sz w:val="20"/>
                <w:szCs w:val="20"/>
                <w:lang w:val="en-US"/>
              </w:rPr>
              <w:t>Zootechnichesky per., 12</w:t>
            </w:r>
          </w:p>
          <w:p w:rsidR="006D17A3" w:rsidRPr="0052585E" w:rsidRDefault="006D17A3" w:rsidP="0052585E">
            <w:pPr>
              <w:spacing w:after="0" w:line="240" w:lineRule="auto"/>
              <w:rPr>
                <w:rFonts w:ascii="Times New Roman" w:hAnsi="Times New Roman"/>
                <w:sz w:val="20"/>
                <w:szCs w:val="20"/>
                <w:lang w:val="en-US"/>
              </w:rPr>
            </w:pPr>
          </w:p>
          <w:p w:rsidR="006D17A3" w:rsidRPr="0037382B"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Rural tourism is not only one of the integral and most popular type of tourism. It also promotes sustainable development of rural areas and tourist industry due to its peculiar features and combination of various activities. Thus, complexity of “rural tourism” notion requires comprehensive management approach based on sustainable development principles. The article deals with the essence and schemes of sustainable development as a whole and sustainable tourism development in particular. From this point of view, the author analyses the role of tourism in sustainable rural development as well as the main aspects of sustainable development of rural tourism. The author offers grouping of functions of rural tourism in sustainable development conception implementation by the targeted object – r</w:t>
            </w:r>
            <w:r>
              <w:rPr>
                <w:rFonts w:ascii="Times New Roman" w:hAnsi="Times New Roman"/>
                <w:sz w:val="20"/>
                <w:szCs w:val="20"/>
                <w:lang w:val="en-US"/>
              </w:rPr>
              <w:t>ural areas and tourist industry</w:t>
            </w:r>
          </w:p>
          <w:p w:rsidR="006D17A3" w:rsidRPr="0052585E" w:rsidRDefault="006D17A3" w:rsidP="0052585E">
            <w:pPr>
              <w:spacing w:after="0" w:line="240" w:lineRule="auto"/>
              <w:rPr>
                <w:rFonts w:ascii="Times New Roman" w:hAnsi="Times New Roman"/>
                <w:sz w:val="20"/>
                <w:szCs w:val="20"/>
                <w:lang w:val="en-US"/>
              </w:rPr>
            </w:pPr>
            <w:r w:rsidRPr="0052585E">
              <w:rPr>
                <w:rFonts w:ascii="Times New Roman" w:hAnsi="Times New Roman"/>
                <w:sz w:val="20"/>
                <w:szCs w:val="20"/>
                <w:lang w:val="en-US"/>
              </w:rPr>
              <w:t xml:space="preserve"> </w:t>
            </w: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p>
          <w:p w:rsidR="006D17A3" w:rsidRPr="0052585E" w:rsidRDefault="006D17A3" w:rsidP="0052585E">
            <w:pPr>
              <w:spacing w:after="0" w:line="240" w:lineRule="auto"/>
              <w:rPr>
                <w:rFonts w:ascii="Times New Roman" w:hAnsi="Times New Roman"/>
                <w:sz w:val="20"/>
                <w:szCs w:val="20"/>
                <w:lang w:val="en-US"/>
              </w:rPr>
            </w:pPr>
            <w:bookmarkStart w:id="0" w:name="_GoBack"/>
            <w:bookmarkEnd w:id="0"/>
          </w:p>
          <w:p w:rsidR="006D17A3" w:rsidRPr="0037382B" w:rsidRDefault="006D17A3" w:rsidP="0052585E">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37382B">
              <w:rPr>
                <w:rFonts w:ascii="Times New Roman" w:hAnsi="Times New Roman"/>
                <w:sz w:val="20"/>
                <w:szCs w:val="20"/>
                <w:lang w:val="en-US"/>
              </w:rPr>
              <w:t>words: RURAL TOURISM, RURAL AREA, TERRITORY, CONCEPTION, FUNCTION</w:t>
            </w:r>
          </w:p>
        </w:tc>
      </w:tr>
    </w:tbl>
    <w:p w:rsidR="006D17A3" w:rsidRPr="00B82542" w:rsidRDefault="006D17A3" w:rsidP="00235854">
      <w:pPr>
        <w:spacing w:after="0" w:line="240" w:lineRule="auto"/>
        <w:jc w:val="both"/>
        <w:rPr>
          <w:rFonts w:ascii="Times New Roman" w:hAnsi="Times New Roman"/>
          <w:sz w:val="24"/>
          <w:szCs w:val="24"/>
          <w:lang w:val="en-US"/>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Концепция устойчивого развития является объектом изучения на протяжении уже более 28 лет, когда в 1987 Международная комиссия по окружающей среде и развитию ООН опубликовала доклад «Наше общее будущее», в котором определило, что «устойчивое развитие удовлетворяет потребности настоящего времени, но не ставит под угрозу способность будущих поколений удовлетворять свои собственные потребности» [16]. Соответственно, в этой концепции выделяются две ключевые категории – потребности и ограничения – рис. 1.</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Эти положения используются и для определения сущности концепции устойчивого развития туризма, актуализируя бережное отношение к туристско-рекреационным ресурсам и стремление к повышению доступности туристских услуг для различных категорий населения при снижении общего негативного влияния туризма на социальную среду и инфраструктуру поселений. </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lang w:val="en-US"/>
        </w:rPr>
      </w:pPr>
      <w:r w:rsidRPr="005B32A4">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 o:spid="_x0000_i1025" type="#_x0000_t75" style="width:470.4pt;height:151.2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">
            <v:imagedata r:id="rId10" o:title="" croptop="-3090f" cropbottom="-3321f" cropleft="-6589f" cropright="-7538f"/>
            <o:lock v:ext="edit" aspectratio="f"/>
          </v:shape>
        </w:pic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Рисунок 1. Основные элементы концепции устойчивого развития [14]</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ЮНВТО определила устойчивое развитие туризма, как удовлетворяющее нынешние потребности туристов и принимающих регионов, охраняя и приумножая возможности на будущее [21]. В современной науке определены следующие принципы устойчивого развития туризма (рис. 2).</w:t>
      </w:r>
    </w:p>
    <w:p w:rsidR="006D17A3" w:rsidRPr="00885D7B" w:rsidRDefault="006D17A3" w:rsidP="00DA3BA4">
      <w:pPr>
        <w:spacing w:after="0" w:line="360" w:lineRule="auto"/>
        <w:jc w:val="both"/>
        <w:rPr>
          <w:rFonts w:ascii="Times New Roman" w:hAnsi="Times New Roman"/>
          <w:sz w:val="28"/>
          <w:szCs w:val="28"/>
        </w:rPr>
      </w:pPr>
      <w:r w:rsidRPr="005B32A4">
        <w:rPr>
          <w:rFonts w:ascii="Times New Roman" w:hAnsi="Times New Roman"/>
          <w:noProof/>
          <w:sz w:val="28"/>
          <w:szCs w:val="28"/>
          <w:lang w:eastAsia="ru-RU"/>
        </w:rPr>
        <w:pict>
          <v:shape id="Схема 3" o:spid="_x0000_i1026" type="#_x0000_t75" style="width:453pt;height:332.4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">
            <v:imagedata r:id="rId11" o:title=""/>
            <o:lock v:ext="edit" aspectratio="f"/>
          </v:shape>
        </w:pic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Рисунок 2. Принципы и постулаты устойчивого развития туризма</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Видим, что эти принципы уточняют содержание концепции устойчивого развития туризма. Следует подчеркнуть, что в отношении туризма актуализируются такие элементы, как органичная интеграция туризма в жизнь местного сообщества, снижение негативных воздействий туризма при максимизации положительного экономического эффекта.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Несмотря на различия в оценочных подходах и в подборе показателей оценки и измерения устойчивости развития туризма [2,7,4,15,6], традиционно, рассматриваются четыре основных фактора, определяющих воздействие туризма на региональное социально-экономическое развитие: природа главного объекта, количество туристов, расходы туристов и степень, в которой расходы туристов воздействуют на региональную экономику [20]. Очевидно, что потенциал устойчивого развития туризма опирается на наличие, состав и состояние туристско-рекреационных ресурсов региона или дестинации. Соответственно, при изучении вопросов устойчивого развития туризма в сельской местности основополагающим элементом выступает индустрия сельского туризма.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Изучение содержания мероприятий и проектов по развитию сельской местности позволило экспертам выделить два ведущих направления [13].</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Согласно первому, устойчивое развитие сельской местности отличается ярко выраженной экологической направленностью. Неотъемлемыми элементами проектов данного направления выступают производство органических продуктов питания и возобновляемых источников энергии, эко-туризм.</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Во втором направлении устойчивое развитие сельской местности связывается с социально-экономической направленностью и комплексностью. Здесь проекты фокусируются на достижении самодостаточности сельских поселений. Так, по оценкам экспертов, на долю городских округов приходится около 65% всех налоговых поступлений, на долю муниципальных районов — около30 %, в то время как на долю поселений — всего5 % [13]. Очевидно, что в таких условиях устойчивость развития сельских поселений будет зависеть во многом от предпринимательской активности самого населения, возможностей самоорганизации. Поэтому органичным элементом таких проектов выступает предоставление грантовой помощи, субсидий и пр.</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Генеральный секретарь Европейской Ассоциации сельского туризма (EuroGites) рассматривает устойчивое развитие туризма на сельской территории как туристическую деятельность, осуществляемую на сельской территории, использующую ресурсы. Эта интерпретация подчеркивает, по его мнению, критерий устойчивости, когда туристическая деятельность ставит под угрозу существование и сохранение ресурсов, которые представляют собой активы, привлекающие посетителей [19]. Европейский опыт показывает, что зародившись в сегменте агротуризма, сельский туризм постепенно стал образующим элементом устойчивого развития туристской деятельности на селе (рис. 3).</w:t>
      </w:r>
    </w:p>
    <w:p w:rsidR="006D17A3" w:rsidRPr="00885D7B" w:rsidRDefault="006D17A3" w:rsidP="00DA3BA4">
      <w:pPr>
        <w:spacing w:after="0" w:line="360" w:lineRule="auto"/>
        <w:jc w:val="both"/>
        <w:rPr>
          <w:rFonts w:ascii="Times New Roman" w:hAnsi="Times New Roman"/>
          <w:sz w:val="28"/>
          <w:szCs w:val="28"/>
        </w:rPr>
      </w:pPr>
      <w:r w:rsidRPr="005B32A4">
        <w:rPr>
          <w:rFonts w:ascii="Times New Roman" w:hAnsi="Times New Roman"/>
          <w:noProof/>
          <w:sz w:val="28"/>
          <w:szCs w:val="28"/>
          <w:lang w:eastAsia="ru-RU"/>
        </w:rPr>
        <w:pict>
          <v:shape id="Схема 2" o:spid="_x0000_i1027" type="#_x0000_t75" style="width:469.8pt;height:158.4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">
            <v:imagedata r:id="rId12" o:title="" croptop="-5331f" cropbottom="-5475f" cropleft="-685f" cropright="-763f"/>
            <o:lock v:ext="edit" aspectratio="f"/>
          </v:shape>
        </w:pic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Рисунок 3. Устойчивое развитие туризма на сельской территории по EuroGites [19]</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Такая значимая роль сельского туризма обусловлена его способностью и высоким потенциалом в решении разнообразных проблем развития сельской местности. Сочетание в феномене сельского туризма значимой экологической составляющей, сохранение и приумножение туристского потенциала предприятия и территории, возможности гибкого управления распределением турпотоков во времени, по нашему мнению, наиболее полно отражают основные элементы и принципы концепции устойчивого развития туризма и социально-экономического развития региона.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Данная роль признана на глобальном и национальном уровнях, в законодательстве, в науке и практике [5,8]. Отдельные составляющие индустрии сельского туризма способны повышать аттрактивность регионального туристского продукта в целом [18]. Так, в Стратегии устойчивого развития сельских территорий Российской Федерации на период до 2030 года [1] говорится о необходимости диверсификации сельской экономики при поддержке фермерства и альтернативных форм занятости и самозанятости, в т.ч. посредством развития ремесел и сельского туризма. С точки зрения разработчиков, перспективными направлениями развития сельского туризма выступают Сибирь и Дальний Восток, регионы Центрального федерального округа.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Признается, что сельский туризм является не просто одним из видов путешествий, этот вид деятельности выполняет важные социально-экономические функции:</w:t>
      </w:r>
    </w:p>
    <w:p w:rsidR="006D17A3" w:rsidRPr="00885D7B" w:rsidRDefault="006D17A3" w:rsidP="00885D7B">
      <w:pPr>
        <w:pStyle w:val="ListParagraph"/>
        <w:numPr>
          <w:ilvl w:val="0"/>
          <w:numId w:val="5"/>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создания привлекательных рабочих мест, в т.ч. для сельской молодежи и женщин; </w:t>
      </w:r>
    </w:p>
    <w:p w:rsidR="006D17A3" w:rsidRPr="00885D7B" w:rsidRDefault="006D17A3" w:rsidP="00885D7B">
      <w:pPr>
        <w:pStyle w:val="ListParagraph"/>
        <w:numPr>
          <w:ilvl w:val="0"/>
          <w:numId w:val="5"/>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обустройства сельских территорий; </w:t>
      </w:r>
    </w:p>
    <w:p w:rsidR="006D17A3" w:rsidRPr="00885D7B" w:rsidRDefault="006D17A3" w:rsidP="00885D7B">
      <w:pPr>
        <w:pStyle w:val="ListParagraph"/>
        <w:numPr>
          <w:ilvl w:val="0"/>
          <w:numId w:val="5"/>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комплексного использования природных и культурных потенциалов села;</w:t>
      </w:r>
    </w:p>
    <w:p w:rsidR="006D17A3" w:rsidRPr="00885D7B" w:rsidRDefault="006D17A3" w:rsidP="00885D7B">
      <w:pPr>
        <w:pStyle w:val="ListParagraph"/>
        <w:numPr>
          <w:ilvl w:val="0"/>
          <w:numId w:val="5"/>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повышения привлекательности проживания в сельской местности.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Также в этом документе говорится о целесообразности разработки и внедрения программ профессиональной подготовки в сфере несельскохозяйственных видов деятельности (сельский туризм, сельская торговля, ремесла, заготовка и переработка дикорастущих плодов и ягод, лекарственных растений и другого недревесного сырья).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В целях повышения туристической привлекательности сельских территорий необходимо принятие мер, направленных на:</w:t>
      </w:r>
    </w:p>
    <w:p w:rsidR="006D17A3" w:rsidRPr="00885D7B" w:rsidRDefault="006D17A3" w:rsidP="00885D7B">
      <w:pPr>
        <w:pStyle w:val="ListParagraph"/>
        <w:numPr>
          <w:ilvl w:val="0"/>
          <w:numId w:val="6"/>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создание агротуристских кластеров;</w:t>
      </w:r>
    </w:p>
    <w:p w:rsidR="006D17A3" w:rsidRPr="00885D7B" w:rsidRDefault="006D17A3" w:rsidP="00885D7B">
      <w:pPr>
        <w:pStyle w:val="ListParagraph"/>
        <w:numPr>
          <w:ilvl w:val="0"/>
          <w:numId w:val="6"/>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проведение образовательных мероприятий (программы повышения квалификации, образовательные семинары, мастер-классы, тренинги) для владельцев сельских гостевых домов, представителей крестьянско-фермерских хозяйств, индивидуальных предпринимателей, сельских жителей по вопросам организации и предоставлении туристских услуг в сельской местности;</w:t>
      </w:r>
    </w:p>
    <w:p w:rsidR="006D17A3" w:rsidRPr="00885D7B" w:rsidRDefault="006D17A3" w:rsidP="00885D7B">
      <w:pPr>
        <w:pStyle w:val="ListParagraph"/>
        <w:numPr>
          <w:ilvl w:val="0"/>
          <w:numId w:val="6"/>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освещение в средствах массовой информации лучших практик и опыта и успешных проектов по развитию сельского туризма.</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Таким образом, развитие сегмента сельского туризма на региональном уровне способно поддерживать решение двух типов задач. Во-первых, обусловливает устойчивое развитие сельской территории. Во-вторых, способствует устойчивому развитию туризма на этой сельской территории.</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И.Н.Меренкова на основе изучений концепций устойчивого развития сельских территорий в системе научных теорий, концепций и воззрений на развитие общества обосновала трактовку устойчивого развития сельских территорий как целенаправленного процесса перехода сельского сообщества на качественно новый уровень, обеспечивающий экономически и экологически обоснованное, социально ориентированное расширенное воспроизводство, поддержание и развитие жизненного, производственного и природно-ресурсного потенциала сельских территорий, повышение качества жизни сельского населения на основе финансовой и инвестиционной стратегий [12]. Причем в этом процессе выделены следующие направления:</w:t>
      </w:r>
    </w:p>
    <w:p w:rsidR="006D17A3" w:rsidRPr="00885D7B" w:rsidRDefault="006D17A3" w:rsidP="00885D7B">
      <w:pPr>
        <w:pStyle w:val="ListParagraph"/>
        <w:numPr>
          <w:ilvl w:val="0"/>
          <w:numId w:val="10"/>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интенсивное развитие малых форм хозяйствования (семейных ферм) за счет внедрения системы гарантированного сбыта продукции; </w:t>
      </w:r>
    </w:p>
    <w:p w:rsidR="006D17A3" w:rsidRPr="00885D7B" w:rsidRDefault="006D17A3" w:rsidP="00885D7B">
      <w:pPr>
        <w:pStyle w:val="ListParagraph"/>
        <w:numPr>
          <w:ilvl w:val="0"/>
          <w:numId w:val="10"/>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формирование конкурентоспособного и доходного сельского туризма на основе использования всех ресурсов сельской местности; </w:t>
      </w:r>
    </w:p>
    <w:p w:rsidR="006D17A3" w:rsidRPr="00885D7B" w:rsidRDefault="006D17A3" w:rsidP="00885D7B">
      <w:pPr>
        <w:pStyle w:val="ListParagraph"/>
        <w:numPr>
          <w:ilvl w:val="0"/>
          <w:numId w:val="10"/>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развитие местного самоуправления, основанного на эффективном взаимодействии власти и предпринимательства; </w:t>
      </w:r>
    </w:p>
    <w:p w:rsidR="006D17A3" w:rsidRPr="00885D7B" w:rsidRDefault="006D17A3" w:rsidP="00885D7B">
      <w:pPr>
        <w:pStyle w:val="ListParagraph"/>
        <w:numPr>
          <w:ilvl w:val="0"/>
          <w:numId w:val="10"/>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создание базы данных, позволяющей сформировать единое информационное пространство и контролировать использование ресурсов сельской территории.</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Логичным следствием такого подхода представляется выделение двух моделей устойчивого развития сельских территорий (рис. 4).</w:t>
      </w:r>
    </w:p>
    <w:p w:rsidR="006D17A3" w:rsidRPr="00885D7B" w:rsidRDefault="006D17A3" w:rsidP="00885D7B">
      <w:pPr>
        <w:spacing w:after="0" w:line="360" w:lineRule="auto"/>
        <w:ind w:firstLine="709"/>
        <w:jc w:val="both"/>
        <w:rPr>
          <w:rFonts w:ascii="Times New Roman" w:hAnsi="Times New Roman"/>
          <w:sz w:val="28"/>
          <w:szCs w:val="28"/>
        </w:rPr>
      </w:pPr>
      <w:r w:rsidRPr="005B32A4">
        <w:rPr>
          <w:rFonts w:ascii="Times New Roman" w:hAnsi="Times New Roman"/>
          <w:noProof/>
          <w:sz w:val="28"/>
          <w:szCs w:val="28"/>
          <w:lang w:eastAsia="ru-RU"/>
        </w:rPr>
        <w:pict>
          <v:shape id="Схема 8" o:spid="_x0000_i1028" type="#_x0000_t75" style="width:465pt;height:16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">
            <v:imagedata r:id="rId13" o:title="" croptop="-4676f" cropbottom="-4920f"/>
            <o:lock v:ext="edit" aspectratio="f"/>
          </v:shape>
        </w:pic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Рисунок 4. Модели устойчивого развития сельских территорий по И.Н.Меренковой [12]</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Заметим, что хотя в авторском описании моделей непосредственно сельский туризм указан исключительно для модели устойчивого развития сельских территорий с развитием различных отраслей экономики, по нашему мнению, развитие туристской деятельности не противоречит и классической модели с ориентацией на развитие сельского хозяйства. Тем более, что другие ученые обосновывают функциональность сельского туризма как одного из направлений диверсификации сельской экономики [11].</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Рассмотрим ряд примеров практических подходов к решению данных задач на региональном уровне.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Так, в Республике Татарстан была поставлена задача формирования агро-туристических комплексов, которая решалась в два последовательных этапа: организация прямых продаж сельхоз продукции через интерактивную панель в агропромышленном парке Казани, формирование инфраструктуры агро-туристических комплексов в районах Республики Татарстан на базе неиспользуемых детских оздоровительных лагерей [10]. В рамках первого этапа была определена сельскохозяйственная специализация районов республики и сформулированы уникальные предложения для каждого из них, полученные турпродукты были интегрированы в предложение национальной кулинарной продукции и ремесел. В результате этих действий выросли продажи не только сельскохозяйственной продукции. Были получены и другие важные эффекты: развитие сопутствующей инфраструктуры (транспортная и складская логистика), создание новых рабочих мест, интеграция большего числа К(Ф)Х в сельский туризм за счет экскурсионных программ, реализуемых через интерактивную панель, формирование уникального конкурентного преимущества каждого из районов Республики Татарстан в соответствии со сельхоз специализацией, ремеслами и кулинарией.</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По итогам второго этапа был получен дополнительный эффект в виде развития обслуживающей инфраструктуры сельского туризма, которой могут пользоваться все К(Ф)Х, формирования уникального турпродукта в сфере сельского туризма, повышение эффективности использования объектов, находящихся в собственности муниципалитетов и сельских поселений, организация практической подготовки студентов ССУЗов и ВУЗов аграрных и туристических специальностей, развитие социального обслуживания граждан за счет организации социально-педагогических и социально-трудовых услуг.</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В данном проекте роль сельского туризма в устойчивом развитии сельской территории и ее туристского комплекса заключается, по нашему мнению, в следующем:</w:t>
      </w:r>
    </w:p>
    <w:p w:rsidR="006D17A3" w:rsidRPr="00885D7B" w:rsidRDefault="006D17A3" w:rsidP="00885D7B">
      <w:pPr>
        <w:pStyle w:val="ListParagraph"/>
        <w:numPr>
          <w:ilvl w:val="0"/>
          <w:numId w:val="7"/>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повышение устойчивости социально-экономического развития сельской территории;</w:t>
      </w:r>
    </w:p>
    <w:p w:rsidR="006D17A3" w:rsidRPr="00885D7B" w:rsidRDefault="006D17A3" w:rsidP="00885D7B">
      <w:pPr>
        <w:pStyle w:val="ListParagraph"/>
        <w:numPr>
          <w:ilvl w:val="0"/>
          <w:numId w:val="7"/>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уникализации туристского продукта муниципальных районов и региона в целом;</w:t>
      </w:r>
    </w:p>
    <w:p w:rsidR="006D17A3" w:rsidRPr="00885D7B" w:rsidRDefault="006D17A3" w:rsidP="00885D7B">
      <w:pPr>
        <w:pStyle w:val="ListParagraph"/>
        <w:numPr>
          <w:ilvl w:val="0"/>
          <w:numId w:val="7"/>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диверсификация деятельности крестьянских хозяйств;</w:t>
      </w:r>
    </w:p>
    <w:p w:rsidR="006D17A3" w:rsidRPr="00885D7B" w:rsidRDefault="006D17A3" w:rsidP="00885D7B">
      <w:pPr>
        <w:pStyle w:val="ListParagraph"/>
        <w:numPr>
          <w:ilvl w:val="0"/>
          <w:numId w:val="7"/>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интеграция инфраструктуры сельских поселений в индустрию туризма, увеличение доли продаж местной сельскохозяйственной продукции; </w:t>
      </w:r>
    </w:p>
    <w:p w:rsidR="006D17A3" w:rsidRPr="00885D7B" w:rsidRDefault="006D17A3" w:rsidP="00885D7B">
      <w:pPr>
        <w:pStyle w:val="ListParagraph"/>
        <w:numPr>
          <w:ilvl w:val="0"/>
          <w:numId w:val="7"/>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сохранение и развитие туристско-рекреационного потенциала сельских территорий.</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Значимость сельского туризма заключается и в мультипликативном эффекте. Считается, что в условиях реализации целевых программ развития сельский туризм оказывает позитивное влияние на сохранение и развитие сельских территорий, рациональное использование их ресурсного потенциала, стимулирует развитие личных подсобных хозяйств, расширяя спрос на экологически чистые, натуральные продукты питания, а также обустройство сельских территорий, сельское строительство, народные промыслы, культуру и самобытность, т.е. в целом на решение социально-экономических проблем сельских территорий, прежде всего проблем занятости населения сельской местности [3].</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Фонд поддержки развития биосферного хозяйства и аграрного сектора «Сибирский земельный конгресс» реализует проект «Возрождение малых деревень и устойчивое развитие сельских территорий» [22]. В составе содержания работ проекта на ряду с мероприятиями по развитию биосферного, лесного хозяйства, разработки энергосберегающих систем, входят такие, как:</w:t>
      </w:r>
    </w:p>
    <w:p w:rsidR="006D17A3" w:rsidRPr="00885D7B" w:rsidRDefault="006D17A3" w:rsidP="00885D7B">
      <w:pPr>
        <w:pStyle w:val="ListParagraph"/>
        <w:numPr>
          <w:ilvl w:val="0"/>
          <w:numId w:val="12"/>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развитие ресурсного обеспечения инфраструктуры экспедиционного, научно-познавательного, экологического, этнографического и сельского круглогодичного туризма; </w:t>
      </w:r>
    </w:p>
    <w:p w:rsidR="006D17A3" w:rsidRPr="00885D7B" w:rsidRDefault="006D17A3" w:rsidP="00885D7B">
      <w:pPr>
        <w:pStyle w:val="ListParagraph"/>
        <w:numPr>
          <w:ilvl w:val="0"/>
          <w:numId w:val="12"/>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развитие сельского хозяйства и народных промыслов, садоводства и пчеловодства; </w:t>
      </w:r>
    </w:p>
    <w:p w:rsidR="006D17A3" w:rsidRPr="00885D7B" w:rsidRDefault="006D17A3" w:rsidP="00885D7B">
      <w:pPr>
        <w:pStyle w:val="ListParagraph"/>
        <w:numPr>
          <w:ilvl w:val="0"/>
          <w:numId w:val="12"/>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разработки модели эффективного использования даров природы, включая их сбор и переработку.</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Еще один проект фонда - "Виртуальная школа сельского туризма", задачами которой выступают популяризация сельского туризма и организация информационной и консультационной поддержки владельцев сельских гостевых домов и сельских предпринимателей, а также туристов, желающих отдохнуть в сельской местности.</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Государственная и общественная поддержка развития сельского туризма направлена на достижение задач устойчивого развития сельских территорий в части:</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Повышения занятости населения сельских территорий, в т.ч. сохранения и создание рабочих мест.</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Сохранение малых поселений, традиций и обычаев крестьянского, сельского быта.</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Улучшение качества жизни сельского населения, рост доходов домохозяйств.</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Развитие кадрового потенциала, сохранение и привлечение молодежи в сельскую местность.</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Стимулирование изучения туристско-рекреационного потенциала сельских территорий, народных обычаев и обрядов;</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Благоустройство территорий усадеб и сел, развитие инженерной и социальной инфраструктуры сельских поселений.</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Развитие малого предпринимательства, повышение инвестиционной привлекательности.</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Расширение ассортимента и рост сбыта продукции фермерского и приусадебного хозяйства, в т.ч. посредством возможности реализации на месте.</w:t>
      </w:r>
    </w:p>
    <w:p w:rsidR="006D17A3" w:rsidRPr="00885D7B" w:rsidRDefault="006D17A3" w:rsidP="00885D7B">
      <w:pPr>
        <w:pStyle w:val="ListParagraph"/>
        <w:numPr>
          <w:ilvl w:val="0"/>
          <w:numId w:val="8"/>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Рост доходной части местных бюджетов [12].</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Таким образом, место сельского туризма в реализации концепции устойчивого развития находится на стыке региональной, сельскохозяйственной и туристской политики. Оно определяется потребностями населения в доступном сельском турпродукте и ограничивается возможностями крестьянских хозяйств и сельских поселений.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В целом, все выше сказанное позволяет заключить, что выполняемые функции сельского туризма в устойчивом развитии целесообразно сгруппировать по объектам его влияния. По нашему мнению, таковых два:</w:t>
      </w:r>
    </w:p>
    <w:p w:rsidR="006D17A3" w:rsidRPr="00885D7B" w:rsidRDefault="006D17A3" w:rsidP="00885D7B">
      <w:pPr>
        <w:pStyle w:val="ListParagraph"/>
        <w:numPr>
          <w:ilvl w:val="0"/>
          <w:numId w:val="9"/>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сельские территории и их социально-экономическое развитие;</w:t>
      </w:r>
    </w:p>
    <w:p w:rsidR="006D17A3" w:rsidRPr="00885D7B" w:rsidRDefault="006D17A3" w:rsidP="00885D7B">
      <w:pPr>
        <w:pStyle w:val="ListParagraph"/>
        <w:numPr>
          <w:ilvl w:val="0"/>
          <w:numId w:val="9"/>
        </w:numPr>
        <w:spacing w:after="0" w:line="360" w:lineRule="auto"/>
        <w:ind w:left="0" w:firstLine="709"/>
        <w:jc w:val="both"/>
        <w:rPr>
          <w:rFonts w:ascii="Times New Roman" w:hAnsi="Times New Roman"/>
          <w:sz w:val="28"/>
          <w:szCs w:val="28"/>
        </w:rPr>
      </w:pPr>
      <w:r w:rsidRPr="00885D7B">
        <w:rPr>
          <w:rFonts w:ascii="Times New Roman" w:hAnsi="Times New Roman"/>
          <w:sz w:val="28"/>
          <w:szCs w:val="28"/>
        </w:rPr>
        <w:t xml:space="preserve">индустрия туризма, в т.ч. сельских территорий и близлежащих регионов в рамках одной туристской зоны.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Поэтому функции сельского туризма в реализации концепции устойчивого развития следует представить следующим образом (рис. 5).</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A066AB">
      <w:pPr>
        <w:spacing w:after="0" w:line="360" w:lineRule="auto"/>
        <w:jc w:val="both"/>
        <w:rPr>
          <w:rFonts w:ascii="Times New Roman" w:hAnsi="Times New Roman"/>
          <w:sz w:val="28"/>
          <w:szCs w:val="28"/>
        </w:rPr>
      </w:pPr>
      <w:r w:rsidRPr="005B32A4">
        <w:rPr>
          <w:rFonts w:ascii="Times New Roman" w:hAnsi="Times New Roman"/>
          <w:noProof/>
          <w:sz w:val="28"/>
          <w:szCs w:val="28"/>
          <w:lang w:eastAsia="ru-RU"/>
        </w:rPr>
        <w:pict>
          <v:shape id="Схема 7" o:spid="_x0000_i1029" type="#_x0000_t75" style="width:468.6pt;height:306.6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">
            <v:imagedata r:id="rId14" o:title="" croptop="-1617f" cropbottom="-1729f"/>
            <o:lock v:ext="edit" aspectratio="f"/>
          </v:shape>
        </w:pic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 xml:space="preserve">Рисунок 5. Функции сельского туризма </w:t>
      </w:r>
    </w:p>
    <w:p w:rsidR="006D17A3" w:rsidRPr="00885D7B" w:rsidRDefault="006D17A3" w:rsidP="00885D7B">
      <w:pPr>
        <w:spacing w:after="0" w:line="360" w:lineRule="auto"/>
        <w:ind w:firstLine="709"/>
        <w:jc w:val="center"/>
        <w:rPr>
          <w:rFonts w:ascii="Times New Roman" w:hAnsi="Times New Roman"/>
          <w:sz w:val="28"/>
          <w:szCs w:val="28"/>
        </w:rPr>
      </w:pPr>
      <w:r w:rsidRPr="00885D7B">
        <w:rPr>
          <w:rFonts w:ascii="Times New Roman" w:hAnsi="Times New Roman"/>
          <w:sz w:val="28"/>
          <w:szCs w:val="28"/>
        </w:rPr>
        <w:t>в реализации концепции устойчивого развития</w:t>
      </w:r>
    </w:p>
    <w:p w:rsidR="006D17A3" w:rsidRPr="00885D7B" w:rsidRDefault="006D17A3" w:rsidP="00885D7B">
      <w:pPr>
        <w:spacing w:after="0" w:line="360" w:lineRule="auto"/>
        <w:ind w:firstLine="709"/>
        <w:jc w:val="both"/>
        <w:rPr>
          <w:rFonts w:ascii="Times New Roman" w:hAnsi="Times New Roman"/>
          <w:sz w:val="28"/>
          <w:szCs w:val="28"/>
        </w:rPr>
      </w:pP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Предложенная группировка проводится по критерию объекта воздействия сельского туризма. В отношении сельских территорий рассматриваемый вид туризма способствует стабилизации социально-экономического развития посредством диверсификации реализуемых видов деятельности и соответствующих эффектов. Влияние сельского туризма на региональную туристскую индустрию также осуществляется через механизм диверсификации турпродукта. Кроме того, появляется возможность повышения конкурентоспособности и уникализации регионального турпродукта, запоминаемости брендов территории. </w:t>
      </w:r>
    </w:p>
    <w:p w:rsidR="006D17A3" w:rsidRPr="00885D7B" w:rsidRDefault="006D17A3" w:rsidP="00885D7B">
      <w:pPr>
        <w:spacing w:after="0" w:line="360" w:lineRule="auto"/>
        <w:ind w:firstLine="709"/>
        <w:jc w:val="both"/>
        <w:rPr>
          <w:rFonts w:ascii="Times New Roman" w:hAnsi="Times New Roman"/>
          <w:sz w:val="28"/>
          <w:szCs w:val="28"/>
        </w:rPr>
      </w:pPr>
      <w:r w:rsidRPr="00885D7B">
        <w:rPr>
          <w:rFonts w:ascii="Times New Roman" w:hAnsi="Times New Roman"/>
          <w:sz w:val="28"/>
          <w:szCs w:val="28"/>
        </w:rPr>
        <w:t xml:space="preserve">В связи с этим, целесообразно предусматривать возможности реализации указанных на рис. 4 функций сельского туризма в реализации концепции устойчивого развития в системе государственного регулирования и местного самоуправления. В первую очередь, при разработке стратегий и долгосрочных целевых программ развития сельского хозяйства/сельских территорий и туризма различного уровня. </w:t>
      </w:r>
    </w:p>
    <w:p w:rsidR="006D17A3" w:rsidRPr="00656997" w:rsidRDefault="006D17A3" w:rsidP="00803CCD">
      <w:pPr>
        <w:spacing w:after="0" w:line="360" w:lineRule="auto"/>
        <w:ind w:firstLine="709"/>
        <w:jc w:val="both"/>
        <w:rPr>
          <w:rFonts w:ascii="Times New Roman" w:hAnsi="Times New Roman"/>
          <w:sz w:val="24"/>
          <w:szCs w:val="24"/>
        </w:rPr>
      </w:pPr>
    </w:p>
    <w:p w:rsidR="006D17A3" w:rsidRPr="00DA3BA4" w:rsidRDefault="006D17A3" w:rsidP="00DA3BA4">
      <w:pPr>
        <w:tabs>
          <w:tab w:val="left" w:pos="993"/>
        </w:tabs>
        <w:spacing w:after="0" w:line="240" w:lineRule="auto"/>
        <w:ind w:firstLine="567"/>
        <w:jc w:val="both"/>
        <w:rPr>
          <w:rFonts w:ascii="Times New Roman" w:hAnsi="Times New Roman"/>
          <w:b/>
          <w:sz w:val="24"/>
          <w:szCs w:val="24"/>
        </w:rPr>
      </w:pPr>
      <w:r w:rsidRPr="00DA3BA4">
        <w:rPr>
          <w:rFonts w:ascii="Times New Roman" w:hAnsi="Times New Roman"/>
          <w:b/>
          <w:sz w:val="24"/>
          <w:szCs w:val="24"/>
        </w:rPr>
        <w:t>Литература:</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Распоряжение Правительства РФ от 02.02.2015 N 151-р «Об утверждении Стратегии устойчивого развития сельских территорий Российской Федерации на период до 2030 года»</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Бобылев С. Н. Индикаторы устойчивого развития: региональное измерение. Пособие по региональной экологической политике / С. Н. Бобылев. — М. : Акрополь ; ЦЭПР, 2007. — 60 с.</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Волков С.К. Сельский туризм в РФ: тенденции и перспективы развития // Экономика, предпринимательство и право. 2012. № 6 (17). С. 30-38</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lang w:val="en-US"/>
        </w:rPr>
      </w:pPr>
      <w:r w:rsidRPr="00235854">
        <w:rPr>
          <w:rFonts w:ascii="Times New Roman" w:hAnsi="Times New Roman"/>
          <w:sz w:val="24"/>
          <w:szCs w:val="24"/>
        </w:rPr>
        <w:t xml:space="preserve">Гончаров В.В., Берденникова Н.Г. Экономические и отраслевые аспекты устойчивого развития туризма в регионах России // Проблемы современной экономики . </w:t>
      </w:r>
      <w:r w:rsidRPr="00235854">
        <w:rPr>
          <w:rFonts w:ascii="Times New Roman" w:hAnsi="Times New Roman"/>
          <w:sz w:val="24"/>
          <w:szCs w:val="24"/>
          <w:lang w:val="en-US"/>
        </w:rPr>
        <w:t xml:space="preserve">2012. №4. </w:t>
      </w:r>
      <w:r w:rsidRPr="00235854">
        <w:rPr>
          <w:rFonts w:ascii="Times New Roman" w:hAnsi="Times New Roman"/>
          <w:sz w:val="24"/>
          <w:szCs w:val="24"/>
        </w:rPr>
        <w:t>С</w:t>
      </w:r>
      <w:r w:rsidRPr="00235854">
        <w:rPr>
          <w:rFonts w:ascii="Times New Roman" w:hAnsi="Times New Roman"/>
          <w:sz w:val="24"/>
          <w:szCs w:val="24"/>
          <w:lang w:val="en-US"/>
        </w:rPr>
        <w:t>.366-368</w:t>
      </w:r>
    </w:p>
    <w:p w:rsidR="006D17A3"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7025F1">
        <w:rPr>
          <w:rFonts w:ascii="Times New Roman" w:hAnsi="Times New Roman"/>
          <w:sz w:val="24"/>
          <w:szCs w:val="24"/>
        </w:rPr>
        <w:t>Дубиничева Л.В., Советов П.М. Агротуризм в развитии сельских территорий // Проблемы развития территории . 2009. №2. С.48-55</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Ефимов Д. А. Устойчивое развитие туризма: макроэкономические аспекты // Вестник РМАТ . 2011. №2 (2). С.73-77.</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Зализняк Е.А. Индикаторы экологических аспектов устойчивого развития отрасли туризма: европейский опыт // Вестник ВолГУ. Серия 11. Естественные науки . 2014. №1 (7). С.30-34.</w:t>
      </w:r>
    </w:p>
    <w:p w:rsidR="006D17A3"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7025F1">
        <w:rPr>
          <w:rFonts w:ascii="Times New Roman" w:hAnsi="Times New Roman"/>
          <w:sz w:val="24"/>
          <w:szCs w:val="24"/>
        </w:rPr>
        <w:t>Кривошеева Т.М. Сельский туризм и устойчивое развитие сельских территорий // Сельский туризм: опыт и перспективы развития тезисы выступлений участников II Международного форума "Сельский туризм в России". 2013. С. 42-46</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Максарова Е.М. Основные направления реализации принципов устойчивого развития в туризме // Известия РГПУ им. А.И. Герцена . 2008. №85. С.345-350.</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Материалы Круглого стола «Развитие сельского и событийного туризма как фактор устойчивого развития сельских территорий» 18 февраля 2015 // http://www.baikaltravel.ru/agency-for-tourism/news/detail.php?ID=1840</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Медков А.Л. Формирование механизма устойчивого развития сельских территорий. Автореферат диссертации на соискание ученой степени к.э.н. Воронеж. 2012</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Меренкова И.Н. Сельский туризм и диверсификация экономики сельских территорий / И. Н. Меренкова, В. Н. Перцев // АПК: экономика, управление. — 2010. — № 7. — С. 43–46</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Мозжерина Т. Г. Подходы к изучению проблем устойчивого развития сельских территорий в зарубежных странах и России [Текст] / Т. Г. Мозжерина // Молодой ученый. — 2014. — №16. — С. 279-281</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Наше общее будущее. Доклад Международной комиссии по окружающей среде и развитию - М., 1989</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Рубцова Н.В. Влияние устойчивого развития сферы рекреации и туризма на устойчивое развитие региона (эмпирическое исследование на примере регионов Прибайкалья) // Известия ИГЭА . 2014. №5. С.47-60.</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Синицына С. Концепция устойчивого развития // http://www.cloudwatcher.ru/analytics/2/view/72/</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Фадеева А.С. Концепция устойчивого развития туризма // http://dspace.nbuv.gov.ua/bitstream/handle/123456789/36643/13-Fadeeva.pdf?sequence=1</w:t>
      </w:r>
    </w:p>
    <w:p w:rsidR="006D17A3" w:rsidRPr="007025F1"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7025F1">
        <w:rPr>
          <w:rFonts w:ascii="Times New Roman" w:hAnsi="Times New Roman"/>
          <w:sz w:val="24"/>
          <w:szCs w:val="24"/>
        </w:rPr>
        <w:t>Федулин А.А., Платонова Н.А., Вапнярская О.И. Разработка рейтинга регионов Российской Федерации по уровню развития туризма // Региональная экономика: теория и практика. 2012. № 41. С. 2-13.</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rPr>
        <w:t>Эрлих К. Сельский туризм в Европе – ключевые вопросы успеха. // Международной форум «Сельский туризм»: сборник материалов/под общей редакцией Щетинина М.П. .– Барнаул : АЗБУКА, 2013–346 с.</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lang w:val="en-US"/>
        </w:rPr>
      </w:pPr>
      <w:r w:rsidRPr="00235854">
        <w:rPr>
          <w:rFonts w:ascii="Times New Roman" w:hAnsi="Times New Roman"/>
          <w:sz w:val="24"/>
          <w:szCs w:val="24"/>
          <w:lang w:val="en-US"/>
        </w:rPr>
        <w:t xml:space="preserve">Archer B. Multiplier Analysis in Tourism / B. Archer, J. Fletcher // Cahiers du Tourisme. Série C. — 1990. — Vol. 103 :Centre des Hautes Etudes Touristiques, Aix-en-Provence. — </w:t>
      </w:r>
      <w:r w:rsidRPr="00235854">
        <w:rPr>
          <w:rFonts w:ascii="Times New Roman" w:hAnsi="Times New Roman"/>
          <w:sz w:val="24"/>
          <w:szCs w:val="24"/>
        </w:rPr>
        <w:t>Р</w:t>
      </w:r>
      <w:r w:rsidRPr="00235854">
        <w:rPr>
          <w:rFonts w:ascii="Times New Roman" w:hAnsi="Times New Roman"/>
          <w:sz w:val="24"/>
          <w:szCs w:val="24"/>
          <w:lang w:val="en-US"/>
        </w:rPr>
        <w:t>. 102–116.</w:t>
      </w:r>
    </w:p>
    <w:p w:rsidR="006D17A3" w:rsidRPr="0023585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r w:rsidRPr="00235854">
        <w:rPr>
          <w:rFonts w:ascii="Times New Roman" w:hAnsi="Times New Roman"/>
          <w:sz w:val="24"/>
          <w:szCs w:val="24"/>
          <w:lang w:val="en-US"/>
        </w:rPr>
        <w:t xml:space="preserve">Indicators of Sustainable Development for Tourism Destinations: A Guidebook UNWTO. </w:t>
      </w:r>
      <w:r w:rsidRPr="00235854">
        <w:rPr>
          <w:rFonts w:ascii="Times New Roman" w:hAnsi="Times New Roman"/>
          <w:sz w:val="24"/>
          <w:szCs w:val="24"/>
        </w:rPr>
        <w:t>Madrid. Spain, 2004. Р. 319–321</w:t>
      </w:r>
    </w:p>
    <w:p w:rsidR="006D17A3" w:rsidRPr="00DA3BA4" w:rsidRDefault="006D17A3" w:rsidP="00DA3BA4">
      <w:pPr>
        <w:pStyle w:val="ListParagraph"/>
        <w:numPr>
          <w:ilvl w:val="0"/>
          <w:numId w:val="11"/>
        </w:numPr>
        <w:tabs>
          <w:tab w:val="left" w:pos="993"/>
          <w:tab w:val="left" w:pos="1134"/>
        </w:tabs>
        <w:spacing w:after="0" w:line="240" w:lineRule="auto"/>
        <w:ind w:left="0" w:firstLine="567"/>
        <w:jc w:val="both"/>
        <w:rPr>
          <w:rFonts w:ascii="Times New Roman" w:hAnsi="Times New Roman"/>
          <w:sz w:val="24"/>
          <w:szCs w:val="24"/>
        </w:rPr>
      </w:pPr>
      <w:hyperlink r:id="rId15" w:history="1">
        <w:r w:rsidRPr="00783F2A">
          <w:rPr>
            <w:rStyle w:val="Hyperlink"/>
            <w:rFonts w:ascii="Times New Roman" w:hAnsi="Times New Roman"/>
            <w:sz w:val="24"/>
            <w:szCs w:val="24"/>
            <w:lang w:val="en-US"/>
          </w:rPr>
          <w:t>http</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biosphere</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sib</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ru</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project</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revival</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of</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small</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villages</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and</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sustainable</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development</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of</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rural</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territories</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revival</w:t>
        </w:r>
        <w:r w:rsidRPr="00783F2A">
          <w:rPr>
            <w:rStyle w:val="Hyperlink"/>
            <w:rFonts w:ascii="Times New Roman" w:hAnsi="Times New Roman"/>
            <w:sz w:val="24"/>
            <w:szCs w:val="24"/>
          </w:rPr>
          <w:t>.</w:t>
        </w:r>
        <w:r w:rsidRPr="00783F2A">
          <w:rPr>
            <w:rStyle w:val="Hyperlink"/>
            <w:rFonts w:ascii="Times New Roman" w:hAnsi="Times New Roman"/>
            <w:sz w:val="24"/>
            <w:szCs w:val="24"/>
            <w:lang w:val="en-US"/>
          </w:rPr>
          <w:t>php</w:t>
        </w:r>
      </w:hyperlink>
    </w:p>
    <w:p w:rsidR="006D17A3" w:rsidRPr="00F9535D" w:rsidRDefault="006D17A3" w:rsidP="00DA3BA4">
      <w:pPr>
        <w:tabs>
          <w:tab w:val="left" w:pos="993"/>
          <w:tab w:val="left" w:pos="1134"/>
        </w:tabs>
        <w:spacing w:after="0" w:line="240" w:lineRule="auto"/>
        <w:ind w:firstLine="567"/>
        <w:jc w:val="both"/>
        <w:rPr>
          <w:rFonts w:ascii="Times New Roman" w:hAnsi="Times New Roman"/>
          <w:sz w:val="24"/>
          <w:szCs w:val="24"/>
        </w:rPr>
      </w:pPr>
    </w:p>
    <w:p w:rsidR="006D17A3" w:rsidRPr="00F9535D" w:rsidRDefault="006D17A3" w:rsidP="00DA3BA4">
      <w:pPr>
        <w:tabs>
          <w:tab w:val="left" w:pos="993"/>
          <w:tab w:val="left" w:pos="1134"/>
        </w:tabs>
        <w:spacing w:after="0" w:line="240" w:lineRule="auto"/>
        <w:ind w:firstLine="567"/>
        <w:jc w:val="both"/>
        <w:rPr>
          <w:rFonts w:ascii="Times New Roman" w:hAnsi="Times New Roman"/>
          <w:sz w:val="24"/>
          <w:szCs w:val="24"/>
        </w:rPr>
      </w:pPr>
      <w:r>
        <w:rPr>
          <w:rFonts w:ascii="Times New Roman" w:hAnsi="Times New Roman"/>
          <w:sz w:val="24"/>
          <w:szCs w:val="24"/>
          <w:lang w:val="en-US"/>
        </w:rPr>
        <w:t>References</w:t>
      </w:r>
    </w:p>
    <w:p w:rsidR="006D17A3" w:rsidRPr="00F9535D" w:rsidRDefault="006D17A3" w:rsidP="00DA3BA4">
      <w:pPr>
        <w:tabs>
          <w:tab w:val="left" w:pos="993"/>
          <w:tab w:val="left" w:pos="1134"/>
        </w:tabs>
        <w:spacing w:after="0" w:line="240" w:lineRule="auto"/>
        <w:ind w:firstLine="567"/>
        <w:jc w:val="both"/>
        <w:rPr>
          <w:rFonts w:ascii="Times New Roman" w:hAnsi="Times New Roman"/>
          <w:b/>
          <w:sz w:val="24"/>
          <w:szCs w:val="24"/>
        </w:rPr>
      </w:pPr>
    </w:p>
    <w:p w:rsidR="006D17A3" w:rsidRPr="00C0312A" w:rsidRDefault="006D17A3" w:rsidP="00DA3BA4">
      <w:pPr>
        <w:tabs>
          <w:tab w:val="left" w:pos="993"/>
          <w:tab w:val="left" w:pos="1134"/>
        </w:tabs>
        <w:spacing w:after="0" w:line="240" w:lineRule="auto"/>
        <w:ind w:firstLine="567"/>
        <w:jc w:val="both"/>
        <w:rPr>
          <w:rFonts w:ascii="Times New Roman" w:hAnsi="Times New Roman"/>
          <w:sz w:val="24"/>
          <w:szCs w:val="24"/>
        </w:rPr>
      </w:pPr>
      <w:r w:rsidRPr="00C0312A">
        <w:rPr>
          <w:rFonts w:ascii="Times New Roman" w:hAnsi="Times New Roman"/>
          <w:sz w:val="24"/>
          <w:szCs w:val="24"/>
        </w:rPr>
        <w:t>1.</w:t>
      </w:r>
      <w:r w:rsidRPr="00C0312A">
        <w:rPr>
          <w:rFonts w:ascii="Times New Roman" w:hAnsi="Times New Roman"/>
          <w:sz w:val="24"/>
          <w:szCs w:val="24"/>
        </w:rPr>
        <w:tab/>
      </w:r>
      <w:r w:rsidRPr="00DA3BA4">
        <w:rPr>
          <w:rFonts w:ascii="Times New Roman" w:hAnsi="Times New Roman"/>
          <w:sz w:val="24"/>
          <w:szCs w:val="24"/>
          <w:lang w:val="en-US"/>
        </w:rPr>
        <w:t>Rasporjazhenie</w:t>
      </w:r>
      <w:r w:rsidRPr="00C0312A">
        <w:rPr>
          <w:rFonts w:ascii="Times New Roman" w:hAnsi="Times New Roman"/>
          <w:sz w:val="24"/>
          <w:szCs w:val="24"/>
        </w:rPr>
        <w:t xml:space="preserve"> </w:t>
      </w:r>
      <w:r w:rsidRPr="00DA3BA4">
        <w:rPr>
          <w:rFonts w:ascii="Times New Roman" w:hAnsi="Times New Roman"/>
          <w:sz w:val="24"/>
          <w:szCs w:val="24"/>
          <w:lang w:val="en-US"/>
        </w:rPr>
        <w:t>Pravitel</w:t>
      </w:r>
      <w:r w:rsidRPr="00C0312A">
        <w:rPr>
          <w:rFonts w:ascii="Times New Roman" w:hAnsi="Times New Roman"/>
          <w:sz w:val="24"/>
          <w:szCs w:val="24"/>
        </w:rPr>
        <w:t>'</w:t>
      </w:r>
      <w:r w:rsidRPr="00DA3BA4">
        <w:rPr>
          <w:rFonts w:ascii="Times New Roman" w:hAnsi="Times New Roman"/>
          <w:sz w:val="24"/>
          <w:szCs w:val="24"/>
          <w:lang w:val="en-US"/>
        </w:rPr>
        <w:t>stva</w:t>
      </w:r>
      <w:r w:rsidRPr="00C0312A">
        <w:rPr>
          <w:rFonts w:ascii="Times New Roman" w:hAnsi="Times New Roman"/>
          <w:sz w:val="24"/>
          <w:szCs w:val="24"/>
        </w:rPr>
        <w:t xml:space="preserve"> </w:t>
      </w:r>
      <w:r w:rsidRPr="00DA3BA4">
        <w:rPr>
          <w:rFonts w:ascii="Times New Roman" w:hAnsi="Times New Roman"/>
          <w:sz w:val="24"/>
          <w:szCs w:val="24"/>
          <w:lang w:val="en-US"/>
        </w:rPr>
        <w:t>RF</w:t>
      </w:r>
      <w:r w:rsidRPr="00C0312A">
        <w:rPr>
          <w:rFonts w:ascii="Times New Roman" w:hAnsi="Times New Roman"/>
          <w:sz w:val="24"/>
          <w:szCs w:val="24"/>
        </w:rPr>
        <w:t xml:space="preserve"> </w:t>
      </w:r>
      <w:r w:rsidRPr="00DA3BA4">
        <w:rPr>
          <w:rFonts w:ascii="Times New Roman" w:hAnsi="Times New Roman"/>
          <w:sz w:val="24"/>
          <w:szCs w:val="24"/>
          <w:lang w:val="en-US"/>
        </w:rPr>
        <w:t>ot</w:t>
      </w:r>
      <w:r w:rsidRPr="00C0312A">
        <w:rPr>
          <w:rFonts w:ascii="Times New Roman" w:hAnsi="Times New Roman"/>
          <w:sz w:val="24"/>
          <w:szCs w:val="24"/>
        </w:rPr>
        <w:t xml:space="preserve"> 02.02.2015 </w:t>
      </w:r>
      <w:r w:rsidRPr="00DA3BA4">
        <w:rPr>
          <w:rFonts w:ascii="Times New Roman" w:hAnsi="Times New Roman"/>
          <w:sz w:val="24"/>
          <w:szCs w:val="24"/>
          <w:lang w:val="en-US"/>
        </w:rPr>
        <w:t>N</w:t>
      </w:r>
      <w:r w:rsidRPr="00C0312A">
        <w:rPr>
          <w:rFonts w:ascii="Times New Roman" w:hAnsi="Times New Roman"/>
          <w:sz w:val="24"/>
          <w:szCs w:val="24"/>
        </w:rPr>
        <w:t xml:space="preserve"> 151-</w:t>
      </w:r>
      <w:r w:rsidRPr="00DA3BA4">
        <w:rPr>
          <w:rFonts w:ascii="Times New Roman" w:hAnsi="Times New Roman"/>
          <w:sz w:val="24"/>
          <w:szCs w:val="24"/>
          <w:lang w:val="en-US"/>
        </w:rPr>
        <w:t>r</w:t>
      </w:r>
      <w:r w:rsidRPr="00C0312A">
        <w:rPr>
          <w:rFonts w:ascii="Times New Roman" w:hAnsi="Times New Roman"/>
          <w:sz w:val="24"/>
          <w:szCs w:val="24"/>
        </w:rPr>
        <w:t xml:space="preserve"> «</w:t>
      </w:r>
      <w:r w:rsidRPr="00DA3BA4">
        <w:rPr>
          <w:rFonts w:ascii="Times New Roman" w:hAnsi="Times New Roman"/>
          <w:sz w:val="24"/>
          <w:szCs w:val="24"/>
          <w:lang w:val="en-US"/>
        </w:rPr>
        <w:t>Ob</w:t>
      </w:r>
      <w:r w:rsidRPr="00C0312A">
        <w:rPr>
          <w:rFonts w:ascii="Times New Roman" w:hAnsi="Times New Roman"/>
          <w:sz w:val="24"/>
          <w:szCs w:val="24"/>
        </w:rPr>
        <w:t xml:space="preserve"> </w:t>
      </w:r>
      <w:r w:rsidRPr="00DA3BA4">
        <w:rPr>
          <w:rFonts w:ascii="Times New Roman" w:hAnsi="Times New Roman"/>
          <w:sz w:val="24"/>
          <w:szCs w:val="24"/>
          <w:lang w:val="en-US"/>
        </w:rPr>
        <w:t>utverzhdenii</w:t>
      </w:r>
      <w:r w:rsidRPr="00C0312A">
        <w:rPr>
          <w:rFonts w:ascii="Times New Roman" w:hAnsi="Times New Roman"/>
          <w:sz w:val="24"/>
          <w:szCs w:val="24"/>
        </w:rPr>
        <w:t xml:space="preserve"> </w:t>
      </w:r>
      <w:r w:rsidRPr="00DA3BA4">
        <w:rPr>
          <w:rFonts w:ascii="Times New Roman" w:hAnsi="Times New Roman"/>
          <w:sz w:val="24"/>
          <w:szCs w:val="24"/>
          <w:lang w:val="en-US"/>
        </w:rPr>
        <w:t>Strategii</w:t>
      </w:r>
      <w:r w:rsidRPr="00C0312A">
        <w:rPr>
          <w:rFonts w:ascii="Times New Roman" w:hAnsi="Times New Roman"/>
          <w:sz w:val="24"/>
          <w:szCs w:val="24"/>
        </w:rPr>
        <w:t xml:space="preserve"> </w:t>
      </w:r>
      <w:r w:rsidRPr="00DA3BA4">
        <w:rPr>
          <w:rFonts w:ascii="Times New Roman" w:hAnsi="Times New Roman"/>
          <w:sz w:val="24"/>
          <w:szCs w:val="24"/>
          <w:lang w:val="en-US"/>
        </w:rPr>
        <w:t>ustojchivogo</w:t>
      </w:r>
      <w:r w:rsidRPr="00C0312A">
        <w:rPr>
          <w:rFonts w:ascii="Times New Roman" w:hAnsi="Times New Roman"/>
          <w:sz w:val="24"/>
          <w:szCs w:val="24"/>
        </w:rPr>
        <w:t xml:space="preserve"> </w:t>
      </w:r>
      <w:r w:rsidRPr="00DA3BA4">
        <w:rPr>
          <w:rFonts w:ascii="Times New Roman" w:hAnsi="Times New Roman"/>
          <w:sz w:val="24"/>
          <w:szCs w:val="24"/>
          <w:lang w:val="en-US"/>
        </w:rPr>
        <w:t>razvitija</w:t>
      </w:r>
      <w:r w:rsidRPr="00C0312A">
        <w:rPr>
          <w:rFonts w:ascii="Times New Roman" w:hAnsi="Times New Roman"/>
          <w:sz w:val="24"/>
          <w:szCs w:val="24"/>
        </w:rPr>
        <w:t xml:space="preserve"> </w:t>
      </w:r>
      <w:r w:rsidRPr="00DA3BA4">
        <w:rPr>
          <w:rFonts w:ascii="Times New Roman" w:hAnsi="Times New Roman"/>
          <w:sz w:val="24"/>
          <w:szCs w:val="24"/>
          <w:lang w:val="en-US"/>
        </w:rPr>
        <w:t>sel</w:t>
      </w:r>
      <w:r w:rsidRPr="00C0312A">
        <w:rPr>
          <w:rFonts w:ascii="Times New Roman" w:hAnsi="Times New Roman"/>
          <w:sz w:val="24"/>
          <w:szCs w:val="24"/>
        </w:rPr>
        <w:t>'</w:t>
      </w:r>
      <w:r w:rsidRPr="00DA3BA4">
        <w:rPr>
          <w:rFonts w:ascii="Times New Roman" w:hAnsi="Times New Roman"/>
          <w:sz w:val="24"/>
          <w:szCs w:val="24"/>
          <w:lang w:val="en-US"/>
        </w:rPr>
        <w:t>skih</w:t>
      </w:r>
      <w:r w:rsidRPr="00C0312A">
        <w:rPr>
          <w:rFonts w:ascii="Times New Roman" w:hAnsi="Times New Roman"/>
          <w:sz w:val="24"/>
          <w:szCs w:val="24"/>
        </w:rPr>
        <w:t xml:space="preserve"> </w:t>
      </w:r>
      <w:r w:rsidRPr="00DA3BA4">
        <w:rPr>
          <w:rFonts w:ascii="Times New Roman" w:hAnsi="Times New Roman"/>
          <w:sz w:val="24"/>
          <w:szCs w:val="24"/>
          <w:lang w:val="en-US"/>
        </w:rPr>
        <w:t>territorij</w:t>
      </w:r>
      <w:r w:rsidRPr="00C0312A">
        <w:rPr>
          <w:rFonts w:ascii="Times New Roman" w:hAnsi="Times New Roman"/>
          <w:sz w:val="24"/>
          <w:szCs w:val="24"/>
        </w:rPr>
        <w:t xml:space="preserve"> </w:t>
      </w:r>
      <w:r w:rsidRPr="00DA3BA4">
        <w:rPr>
          <w:rFonts w:ascii="Times New Roman" w:hAnsi="Times New Roman"/>
          <w:sz w:val="24"/>
          <w:szCs w:val="24"/>
          <w:lang w:val="en-US"/>
        </w:rPr>
        <w:t>Rossijskoj</w:t>
      </w:r>
      <w:r w:rsidRPr="00C0312A">
        <w:rPr>
          <w:rFonts w:ascii="Times New Roman" w:hAnsi="Times New Roman"/>
          <w:sz w:val="24"/>
          <w:szCs w:val="24"/>
        </w:rPr>
        <w:t xml:space="preserve"> </w:t>
      </w:r>
      <w:r w:rsidRPr="00DA3BA4">
        <w:rPr>
          <w:rFonts w:ascii="Times New Roman" w:hAnsi="Times New Roman"/>
          <w:sz w:val="24"/>
          <w:szCs w:val="24"/>
          <w:lang w:val="en-US"/>
        </w:rPr>
        <w:t>Federacii</w:t>
      </w:r>
      <w:r w:rsidRPr="00C0312A">
        <w:rPr>
          <w:rFonts w:ascii="Times New Roman" w:hAnsi="Times New Roman"/>
          <w:sz w:val="24"/>
          <w:szCs w:val="24"/>
        </w:rPr>
        <w:t xml:space="preserve"> </w:t>
      </w:r>
      <w:r w:rsidRPr="00DA3BA4">
        <w:rPr>
          <w:rFonts w:ascii="Times New Roman" w:hAnsi="Times New Roman"/>
          <w:sz w:val="24"/>
          <w:szCs w:val="24"/>
          <w:lang w:val="en-US"/>
        </w:rPr>
        <w:t>na</w:t>
      </w:r>
      <w:r w:rsidRPr="00C0312A">
        <w:rPr>
          <w:rFonts w:ascii="Times New Roman" w:hAnsi="Times New Roman"/>
          <w:sz w:val="24"/>
          <w:szCs w:val="24"/>
        </w:rPr>
        <w:t xml:space="preserve"> </w:t>
      </w:r>
      <w:r w:rsidRPr="00DA3BA4">
        <w:rPr>
          <w:rFonts w:ascii="Times New Roman" w:hAnsi="Times New Roman"/>
          <w:sz w:val="24"/>
          <w:szCs w:val="24"/>
          <w:lang w:val="en-US"/>
        </w:rPr>
        <w:t>period</w:t>
      </w:r>
      <w:r w:rsidRPr="00C0312A">
        <w:rPr>
          <w:rFonts w:ascii="Times New Roman" w:hAnsi="Times New Roman"/>
          <w:sz w:val="24"/>
          <w:szCs w:val="24"/>
        </w:rPr>
        <w:t xml:space="preserve"> </w:t>
      </w:r>
      <w:r w:rsidRPr="00DA3BA4">
        <w:rPr>
          <w:rFonts w:ascii="Times New Roman" w:hAnsi="Times New Roman"/>
          <w:sz w:val="24"/>
          <w:szCs w:val="24"/>
          <w:lang w:val="en-US"/>
        </w:rPr>
        <w:t>do</w:t>
      </w:r>
      <w:r w:rsidRPr="00C0312A">
        <w:rPr>
          <w:rFonts w:ascii="Times New Roman" w:hAnsi="Times New Roman"/>
          <w:sz w:val="24"/>
          <w:szCs w:val="24"/>
        </w:rPr>
        <w:t xml:space="preserve"> 2030 </w:t>
      </w:r>
      <w:r w:rsidRPr="00DA3BA4">
        <w:rPr>
          <w:rFonts w:ascii="Times New Roman" w:hAnsi="Times New Roman"/>
          <w:sz w:val="24"/>
          <w:szCs w:val="24"/>
          <w:lang w:val="en-US"/>
        </w:rPr>
        <w:t>goda</w:t>
      </w:r>
      <w:r w:rsidRPr="00C0312A">
        <w:rPr>
          <w:rFonts w:ascii="Times New Roman" w:hAnsi="Times New Roman"/>
          <w:sz w:val="24"/>
          <w:szCs w:val="24"/>
        </w:rPr>
        <w:t>»</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2.</w:t>
      </w:r>
      <w:r w:rsidRPr="00DA3BA4">
        <w:rPr>
          <w:rFonts w:ascii="Times New Roman" w:hAnsi="Times New Roman"/>
          <w:sz w:val="24"/>
          <w:szCs w:val="24"/>
          <w:lang w:val="en-US"/>
        </w:rPr>
        <w:tab/>
        <w:t>Bobylev S. N. Indikatory ustojchivogo razvitija: regional'noe izmerenie. Posobie po regional'noj jekologicheskoj politike / S. N. Bobylev. — M. : Akropol' ; CJePR, 2007. — 60 s.</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3.</w:t>
      </w:r>
      <w:r w:rsidRPr="00DA3BA4">
        <w:rPr>
          <w:rFonts w:ascii="Times New Roman" w:hAnsi="Times New Roman"/>
          <w:sz w:val="24"/>
          <w:szCs w:val="24"/>
          <w:lang w:val="en-US"/>
        </w:rPr>
        <w:tab/>
        <w:t>Volkov S.K. Sel'skij turizm v RF: tendencii i perspektivy razvitija // Jekonomika, predprinimatel'stvo i pravo. 2012. № 6 (17). S. 30-38</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4.</w:t>
      </w:r>
      <w:r w:rsidRPr="00DA3BA4">
        <w:rPr>
          <w:rFonts w:ascii="Times New Roman" w:hAnsi="Times New Roman"/>
          <w:sz w:val="24"/>
          <w:szCs w:val="24"/>
          <w:lang w:val="en-US"/>
        </w:rPr>
        <w:tab/>
        <w:t>Goncharov V.V., Berdennikova N.G. Jekonomicheskie i otraslevye aspekty ustojchivogo razvitija turizma v regionah Rossii // Problemy sovremennoj jekonomiki . 2012. №4. S.366-368</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5.</w:t>
      </w:r>
      <w:r w:rsidRPr="00DA3BA4">
        <w:rPr>
          <w:rFonts w:ascii="Times New Roman" w:hAnsi="Times New Roman"/>
          <w:sz w:val="24"/>
          <w:szCs w:val="24"/>
          <w:lang w:val="en-US"/>
        </w:rPr>
        <w:tab/>
        <w:t>Dubinicheva L.V., Sovetov P.M. Agroturizm v razvitii sel'skih territorij // Problemy razvitija territorii . 2009. №2. S.48-55</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6.</w:t>
      </w:r>
      <w:r w:rsidRPr="00DA3BA4">
        <w:rPr>
          <w:rFonts w:ascii="Times New Roman" w:hAnsi="Times New Roman"/>
          <w:sz w:val="24"/>
          <w:szCs w:val="24"/>
          <w:lang w:val="en-US"/>
        </w:rPr>
        <w:tab/>
        <w:t>Efimov D. A. Ustojchivoe razvitie turizma: makrojekonomicheskie aspekty // Vestnik RMAT . 2011. №2 (2). S.73-77.</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7.</w:t>
      </w:r>
      <w:r w:rsidRPr="00DA3BA4">
        <w:rPr>
          <w:rFonts w:ascii="Times New Roman" w:hAnsi="Times New Roman"/>
          <w:sz w:val="24"/>
          <w:szCs w:val="24"/>
          <w:lang w:val="en-US"/>
        </w:rPr>
        <w:tab/>
        <w:t>Zaliznjak E.A. Indikatory jekologicheskih aspektov ustojchivogo razvitija otrasli turizma: evropejskij opyt // Vestnik VolGU. Serija 11. Estestvennye nauki . 2014. №1 (7). S.30-34.</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8.</w:t>
      </w:r>
      <w:r w:rsidRPr="00DA3BA4">
        <w:rPr>
          <w:rFonts w:ascii="Times New Roman" w:hAnsi="Times New Roman"/>
          <w:sz w:val="24"/>
          <w:szCs w:val="24"/>
          <w:lang w:val="en-US"/>
        </w:rPr>
        <w:tab/>
        <w:t>Krivosheeva T.M. Sel'skij turizm i ustojchivoe razvitie sel'skih territorij // Sel'skij turizm: opyt i perspektivy razvitija tezisy vystuplenij uchastnikov II Mezhdunarodnogo foruma "Sel'skij turizm v Rossii". 2013. S. 42-46</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9.</w:t>
      </w:r>
      <w:r w:rsidRPr="00DA3BA4">
        <w:rPr>
          <w:rFonts w:ascii="Times New Roman" w:hAnsi="Times New Roman"/>
          <w:sz w:val="24"/>
          <w:szCs w:val="24"/>
          <w:lang w:val="en-US"/>
        </w:rPr>
        <w:tab/>
        <w:t>Maksarova E.M. Osnovnye napravlenija realizacii principov ustojchivogo razvitija v turizme // Izvestija RGPU im. A.I. Gercena . 2008. №85. S.345-350.</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10.</w:t>
      </w:r>
      <w:r w:rsidRPr="00DA3BA4">
        <w:rPr>
          <w:rFonts w:ascii="Times New Roman" w:hAnsi="Times New Roman"/>
          <w:sz w:val="24"/>
          <w:szCs w:val="24"/>
          <w:lang w:val="en-US"/>
        </w:rPr>
        <w:tab/>
        <w:t>Materialy Kruglogo stola «Razvitie sel'skogo i sobytijnogo turizma kak faktor ustojchivogo razvitija sel'skih territorij» 18 fevralja 2015 // http://www.baikaltravel.ru/agency-for-tourism/news/detail.php?ID=1840</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11.</w:t>
      </w:r>
      <w:r w:rsidRPr="00DA3BA4">
        <w:rPr>
          <w:rFonts w:ascii="Times New Roman" w:hAnsi="Times New Roman"/>
          <w:sz w:val="24"/>
          <w:szCs w:val="24"/>
          <w:lang w:val="en-US"/>
        </w:rPr>
        <w:tab/>
        <w:t>Medkov A.L. Formirovanie mehanizma ustojchivogo razvitija sel'skih territorij. Avtoreferat dissertacii na soiskanie uchenoj stepeni k.je.n. Voronezh. 2012</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12.</w:t>
      </w:r>
      <w:r w:rsidRPr="00DA3BA4">
        <w:rPr>
          <w:rFonts w:ascii="Times New Roman" w:hAnsi="Times New Roman"/>
          <w:sz w:val="24"/>
          <w:szCs w:val="24"/>
          <w:lang w:val="en-US"/>
        </w:rPr>
        <w:tab/>
        <w:t>Merenkova I.N. Sel'skij turizm i diversifikacija jekonomiki sel'skih territorij / I. N. Merenkova, V. N. Percev // APK: jekonomika, upravlenie. — 2010. — № 7. — S. 43–46</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13.</w:t>
      </w:r>
      <w:r w:rsidRPr="00DA3BA4">
        <w:rPr>
          <w:rFonts w:ascii="Times New Roman" w:hAnsi="Times New Roman"/>
          <w:sz w:val="24"/>
          <w:szCs w:val="24"/>
          <w:lang w:val="en-US"/>
        </w:rPr>
        <w:tab/>
        <w:t>Mozzherina T. G. Podhody k izucheniju problem ustojchivogo razvitija sel'skih territorij v zarubezhnyh stranah i Rossii [Tekst] / T. G. Mozzherina // Molodoj uchenyj. — 2014. — №16. — S. 279-281</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14.</w:t>
      </w:r>
      <w:r w:rsidRPr="00DA3BA4">
        <w:rPr>
          <w:rFonts w:ascii="Times New Roman" w:hAnsi="Times New Roman"/>
          <w:sz w:val="24"/>
          <w:szCs w:val="24"/>
          <w:lang w:val="en-US"/>
        </w:rPr>
        <w:tab/>
        <w:t>Nashe obshhee budushhee. Doklad Mezhdunarodnoj komissii po okruzhajushhej srede i razvitiju - M., 1989</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15.</w:t>
      </w:r>
      <w:r w:rsidRPr="00DA3BA4">
        <w:rPr>
          <w:rFonts w:ascii="Times New Roman" w:hAnsi="Times New Roman"/>
          <w:sz w:val="24"/>
          <w:szCs w:val="24"/>
          <w:lang w:val="en-US"/>
        </w:rPr>
        <w:tab/>
        <w:t>Rubcova N.V. Vlijanie ustojchivogo razvitija sfery rekreacii i turizma na ustojchivoe razvitie regiona (jempiricheskoe issledovanie na primere regionov Pribajkal'ja) // Izvestija IGJeA . 2014. №5. S.47-60.</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16.</w:t>
      </w:r>
      <w:r w:rsidRPr="00DA3BA4">
        <w:rPr>
          <w:rFonts w:ascii="Times New Roman" w:hAnsi="Times New Roman"/>
          <w:sz w:val="24"/>
          <w:szCs w:val="24"/>
          <w:lang w:val="en-US"/>
        </w:rPr>
        <w:tab/>
        <w:t>Sinicyna S. Koncepcija ustojchivogo razvitija // http://www.cloudwatcher.ru/analytics/2/view/72/</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17.</w:t>
      </w:r>
      <w:r w:rsidRPr="00DA3BA4">
        <w:rPr>
          <w:rFonts w:ascii="Times New Roman" w:hAnsi="Times New Roman"/>
          <w:sz w:val="24"/>
          <w:szCs w:val="24"/>
          <w:lang w:val="en-US"/>
        </w:rPr>
        <w:tab/>
        <w:t>Fadeeva A.S. Koncepcija ustojchivogo razvitija turizma // http://dspace.nbuv.gov.ua/bitstream/handle/123456789/36643/13-Fadeeva.pdf?sequence=1</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18.</w:t>
      </w:r>
      <w:r w:rsidRPr="00DA3BA4">
        <w:rPr>
          <w:rFonts w:ascii="Times New Roman" w:hAnsi="Times New Roman"/>
          <w:sz w:val="24"/>
          <w:szCs w:val="24"/>
          <w:lang w:val="en-US"/>
        </w:rPr>
        <w:tab/>
        <w:t>Fedulin A.A., Platonova N.A., Vapnjarskaja O.I. Razrabotka rejtinga regionov Rossijskoj Federacii po urovnju razvitija turizma // Regional'naja jekonomika: teorija i praktika. 2012. № 41. S. 2-13.</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19.</w:t>
      </w:r>
      <w:r w:rsidRPr="00DA3BA4">
        <w:rPr>
          <w:rFonts w:ascii="Times New Roman" w:hAnsi="Times New Roman"/>
          <w:sz w:val="24"/>
          <w:szCs w:val="24"/>
          <w:lang w:val="en-US"/>
        </w:rPr>
        <w:tab/>
        <w:t>Jerlih K. Sel'skij turizm v Evrope – kljuchevye voprosy uspeha. // Mezhdunarodnoj forum «Sel'skij turizm»: sbornik materialov/pod obshhej redakciej Shhetinina M.P. .– Barnaul : AZBUKA, 2013–346 s.</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20.</w:t>
      </w:r>
      <w:r w:rsidRPr="00DA3BA4">
        <w:rPr>
          <w:rFonts w:ascii="Times New Roman" w:hAnsi="Times New Roman"/>
          <w:sz w:val="24"/>
          <w:szCs w:val="24"/>
          <w:lang w:val="en-US"/>
        </w:rPr>
        <w:tab/>
        <w:t>Archer B. Multiplier Analysis in Tourism / B. Archer, J. Fletcher // Cahiers du Tourisme. Série C. — 1990. — Vol. 103 :Centre des Hautes Etudes Touristiques, Aix-en-Provence. — R. 102–116.</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21.</w:t>
      </w:r>
      <w:r w:rsidRPr="00DA3BA4">
        <w:rPr>
          <w:rFonts w:ascii="Times New Roman" w:hAnsi="Times New Roman"/>
          <w:sz w:val="24"/>
          <w:szCs w:val="24"/>
          <w:lang w:val="en-US"/>
        </w:rPr>
        <w:tab/>
        <w:t>Indicators of Sustainable Development for Tourism Destinations: A Guidebook UNWTO. Madrid. Spain, 2004. R. 319–321</w:t>
      </w:r>
    </w:p>
    <w:p w:rsidR="006D17A3" w:rsidRPr="00DA3BA4" w:rsidRDefault="006D17A3" w:rsidP="00DA3BA4">
      <w:pPr>
        <w:tabs>
          <w:tab w:val="left" w:pos="993"/>
          <w:tab w:val="left" w:pos="1134"/>
        </w:tabs>
        <w:spacing w:after="0" w:line="240" w:lineRule="auto"/>
        <w:ind w:firstLine="567"/>
        <w:jc w:val="both"/>
        <w:rPr>
          <w:rFonts w:ascii="Times New Roman" w:hAnsi="Times New Roman"/>
          <w:sz w:val="24"/>
          <w:szCs w:val="24"/>
          <w:lang w:val="en-US"/>
        </w:rPr>
      </w:pPr>
      <w:r w:rsidRPr="00DA3BA4">
        <w:rPr>
          <w:rFonts w:ascii="Times New Roman" w:hAnsi="Times New Roman"/>
          <w:sz w:val="24"/>
          <w:szCs w:val="24"/>
          <w:lang w:val="en-US"/>
        </w:rPr>
        <w:t>22.</w:t>
      </w:r>
      <w:r w:rsidRPr="00DA3BA4">
        <w:rPr>
          <w:rFonts w:ascii="Times New Roman" w:hAnsi="Times New Roman"/>
          <w:sz w:val="24"/>
          <w:szCs w:val="24"/>
          <w:lang w:val="en-US"/>
        </w:rPr>
        <w:tab/>
        <w:t>http://biosphere-sib.ru/project/revival-of-small-villages-and-sustainable-development-of-rural-territories/revival.php</w:t>
      </w:r>
    </w:p>
    <w:sectPr w:rsidR="006D17A3" w:rsidRPr="00DA3BA4" w:rsidSect="00885D7B">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7A3" w:rsidRDefault="006D17A3" w:rsidP="006F1B9E">
      <w:pPr>
        <w:spacing w:after="0" w:line="240" w:lineRule="auto"/>
      </w:pPr>
      <w:r>
        <w:separator/>
      </w:r>
    </w:p>
  </w:endnote>
  <w:endnote w:type="continuationSeparator" w:id="0">
    <w:p w:rsidR="006D17A3" w:rsidRDefault="006D17A3" w:rsidP="006F1B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A3" w:rsidRPr="002E7684" w:rsidRDefault="006D17A3">
    <w:pPr>
      <w:pStyle w:val="Footer"/>
      <w:rPr>
        <w:rFonts w:ascii="Times New Roman" w:hAnsi="Times New Roman"/>
        <w:sz w:val="24"/>
        <w:szCs w:val="24"/>
      </w:rPr>
    </w:pPr>
    <w:r w:rsidRPr="002E7684">
      <w:rPr>
        <w:rFonts w:ascii="Times New Roman" w:hAnsi="Times New Roman"/>
        <w:sz w:val="24"/>
        <w:szCs w:val="24"/>
      </w:rPr>
      <w:t>http://ej.kubagro.ru/2016/02/pdf/84.pdf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7A3" w:rsidRDefault="006D17A3" w:rsidP="006F1B9E">
      <w:pPr>
        <w:spacing w:after="0" w:line="240" w:lineRule="auto"/>
      </w:pPr>
      <w:r>
        <w:separator/>
      </w:r>
    </w:p>
  </w:footnote>
  <w:footnote w:type="continuationSeparator" w:id="0">
    <w:p w:rsidR="006D17A3" w:rsidRDefault="006D17A3" w:rsidP="006F1B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A3" w:rsidRDefault="006D17A3"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17A3" w:rsidRDefault="006D17A3" w:rsidP="0052585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7A3" w:rsidRPr="0052585E" w:rsidRDefault="006D17A3" w:rsidP="00A864A2">
    <w:pPr>
      <w:pStyle w:val="Header"/>
      <w:framePr w:wrap="around" w:vAnchor="text" w:hAnchor="margin" w:xAlign="right" w:y="1"/>
      <w:rPr>
        <w:rStyle w:val="PageNumber"/>
        <w:rFonts w:ascii="Times New Roman" w:hAnsi="Times New Roman"/>
        <w:sz w:val="28"/>
        <w:szCs w:val="28"/>
      </w:rPr>
    </w:pPr>
    <w:r w:rsidRPr="0052585E">
      <w:rPr>
        <w:rStyle w:val="PageNumber"/>
        <w:rFonts w:ascii="Times New Roman" w:hAnsi="Times New Roman"/>
        <w:sz w:val="28"/>
        <w:szCs w:val="28"/>
      </w:rPr>
      <w:fldChar w:fldCharType="begin"/>
    </w:r>
    <w:r w:rsidRPr="0052585E">
      <w:rPr>
        <w:rStyle w:val="PageNumber"/>
        <w:rFonts w:ascii="Times New Roman" w:hAnsi="Times New Roman"/>
        <w:sz w:val="28"/>
        <w:szCs w:val="28"/>
      </w:rPr>
      <w:instrText xml:space="preserve">PAGE  </w:instrText>
    </w:r>
    <w:r w:rsidRPr="0052585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52585E">
      <w:rPr>
        <w:rStyle w:val="PageNumber"/>
        <w:rFonts w:ascii="Times New Roman" w:hAnsi="Times New Roman"/>
        <w:sz w:val="28"/>
        <w:szCs w:val="28"/>
      </w:rPr>
      <w:fldChar w:fldCharType="end"/>
    </w:r>
  </w:p>
  <w:p w:rsidR="006D17A3" w:rsidRPr="0052585E" w:rsidRDefault="006D17A3" w:rsidP="0052585E">
    <w:pPr>
      <w:pStyle w:val="Header"/>
      <w:ind w:right="360"/>
      <w:rPr>
        <w:rFonts w:ascii="Times New Roman" w:hAnsi="Times New Roman"/>
        <w:sz w:val="24"/>
        <w:szCs w:val="24"/>
      </w:rPr>
    </w:pPr>
    <w:r w:rsidRPr="0052585E">
      <w:rPr>
        <w:rFonts w:ascii="Times New Roman" w:hAnsi="Times New Roman"/>
        <w:sz w:val="24"/>
        <w:szCs w:val="24"/>
      </w:rPr>
      <w:t>Научный журнал КубГАУ, №116</w:t>
    </w:r>
    <w:r w:rsidRPr="0052585E">
      <w:rPr>
        <w:rFonts w:ascii="Times New Roman" w:hAnsi="Times New Roman"/>
        <w:sz w:val="24"/>
        <w:szCs w:val="24"/>
        <w:lang w:val="en-US"/>
      </w:rPr>
      <w:t>(</w:t>
    </w:r>
    <w:r w:rsidRPr="0052585E">
      <w:rPr>
        <w:rFonts w:ascii="Times New Roman" w:hAnsi="Times New Roman"/>
        <w:sz w:val="24"/>
        <w:szCs w:val="24"/>
      </w:rPr>
      <w:t>02), 2016 года</w:t>
    </w:r>
  </w:p>
  <w:p w:rsidR="006D17A3" w:rsidRDefault="006D17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3070"/>
    <w:multiLevelType w:val="hybridMultilevel"/>
    <w:tmpl w:val="D2B61212"/>
    <w:lvl w:ilvl="0" w:tplc="C1E89474">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C3B746E"/>
    <w:multiLevelType w:val="hybridMultilevel"/>
    <w:tmpl w:val="A8902E20"/>
    <w:lvl w:ilvl="0" w:tplc="1B84115E">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CD310B7"/>
    <w:multiLevelType w:val="hybridMultilevel"/>
    <w:tmpl w:val="E3ACEF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EF86666"/>
    <w:multiLevelType w:val="hybridMultilevel"/>
    <w:tmpl w:val="31C000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BDF6979"/>
    <w:multiLevelType w:val="hybridMultilevel"/>
    <w:tmpl w:val="488C92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4F0547CB"/>
    <w:multiLevelType w:val="hybridMultilevel"/>
    <w:tmpl w:val="D930C2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541A2D16"/>
    <w:multiLevelType w:val="hybridMultilevel"/>
    <w:tmpl w:val="AC8E36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68035D2"/>
    <w:multiLevelType w:val="hybridMultilevel"/>
    <w:tmpl w:val="FDC03D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DF418A9"/>
    <w:multiLevelType w:val="hybridMultilevel"/>
    <w:tmpl w:val="A344FA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E73269E"/>
    <w:multiLevelType w:val="hybridMultilevel"/>
    <w:tmpl w:val="75C46E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6383655E"/>
    <w:multiLevelType w:val="hybridMultilevel"/>
    <w:tmpl w:val="2E1A19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6876F80"/>
    <w:multiLevelType w:val="hybridMultilevel"/>
    <w:tmpl w:val="BDFCF4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7D0167BA"/>
    <w:multiLevelType w:val="hybridMultilevel"/>
    <w:tmpl w:val="16E840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8"/>
  </w:num>
  <w:num w:numId="3">
    <w:abstractNumId w:val="12"/>
  </w:num>
  <w:num w:numId="4">
    <w:abstractNumId w:val="1"/>
  </w:num>
  <w:num w:numId="5">
    <w:abstractNumId w:val="7"/>
  </w:num>
  <w:num w:numId="6">
    <w:abstractNumId w:val="2"/>
  </w:num>
  <w:num w:numId="7">
    <w:abstractNumId w:val="6"/>
  </w:num>
  <w:num w:numId="8">
    <w:abstractNumId w:val="11"/>
  </w:num>
  <w:num w:numId="9">
    <w:abstractNumId w:val="9"/>
  </w:num>
  <w:num w:numId="10">
    <w:abstractNumId w:val="3"/>
  </w:num>
  <w:num w:numId="11">
    <w:abstractNumId w:val="5"/>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A78"/>
    <w:rsid w:val="0002239D"/>
    <w:rsid w:val="0003168A"/>
    <w:rsid w:val="0004676F"/>
    <w:rsid w:val="000821F7"/>
    <w:rsid w:val="000A4C50"/>
    <w:rsid w:val="000E59E3"/>
    <w:rsid w:val="00120C53"/>
    <w:rsid w:val="00123CEE"/>
    <w:rsid w:val="001363A3"/>
    <w:rsid w:val="00152BB9"/>
    <w:rsid w:val="00186680"/>
    <w:rsid w:val="001B3EB3"/>
    <w:rsid w:val="001B424D"/>
    <w:rsid w:val="001F1344"/>
    <w:rsid w:val="00220B14"/>
    <w:rsid w:val="00226374"/>
    <w:rsid w:val="00235854"/>
    <w:rsid w:val="00237E07"/>
    <w:rsid w:val="0028075F"/>
    <w:rsid w:val="002B3A78"/>
    <w:rsid w:val="002B5747"/>
    <w:rsid w:val="002C01B8"/>
    <w:rsid w:val="002C21E8"/>
    <w:rsid w:val="002E7684"/>
    <w:rsid w:val="00315F57"/>
    <w:rsid w:val="00345944"/>
    <w:rsid w:val="00353593"/>
    <w:rsid w:val="00363310"/>
    <w:rsid w:val="00363D7F"/>
    <w:rsid w:val="0037382B"/>
    <w:rsid w:val="00383E78"/>
    <w:rsid w:val="00393C0A"/>
    <w:rsid w:val="00396D95"/>
    <w:rsid w:val="003974DF"/>
    <w:rsid w:val="003A1639"/>
    <w:rsid w:val="003A7330"/>
    <w:rsid w:val="003C082A"/>
    <w:rsid w:val="003E1AD7"/>
    <w:rsid w:val="0042445B"/>
    <w:rsid w:val="00442A04"/>
    <w:rsid w:val="0046603F"/>
    <w:rsid w:val="00480EA8"/>
    <w:rsid w:val="004D26EC"/>
    <w:rsid w:val="004E365E"/>
    <w:rsid w:val="004E4DD4"/>
    <w:rsid w:val="0052585E"/>
    <w:rsid w:val="00532F44"/>
    <w:rsid w:val="00550CE5"/>
    <w:rsid w:val="00572B89"/>
    <w:rsid w:val="00582FAC"/>
    <w:rsid w:val="00586ADA"/>
    <w:rsid w:val="00590AD6"/>
    <w:rsid w:val="005B32A4"/>
    <w:rsid w:val="005F0945"/>
    <w:rsid w:val="0063331D"/>
    <w:rsid w:val="00636CA7"/>
    <w:rsid w:val="006563B2"/>
    <w:rsid w:val="00656997"/>
    <w:rsid w:val="00664290"/>
    <w:rsid w:val="00684752"/>
    <w:rsid w:val="006D09DB"/>
    <w:rsid w:val="006D17A3"/>
    <w:rsid w:val="006D3A33"/>
    <w:rsid w:val="006E304E"/>
    <w:rsid w:val="006F1B9E"/>
    <w:rsid w:val="007025F1"/>
    <w:rsid w:val="00704C46"/>
    <w:rsid w:val="007236A1"/>
    <w:rsid w:val="00731F61"/>
    <w:rsid w:val="00734EC8"/>
    <w:rsid w:val="00753A39"/>
    <w:rsid w:val="00755910"/>
    <w:rsid w:val="00783F2A"/>
    <w:rsid w:val="007B5839"/>
    <w:rsid w:val="00803CCD"/>
    <w:rsid w:val="00837BCA"/>
    <w:rsid w:val="00867B98"/>
    <w:rsid w:val="00870175"/>
    <w:rsid w:val="0087058B"/>
    <w:rsid w:val="00885695"/>
    <w:rsid w:val="00885D7B"/>
    <w:rsid w:val="008A3FC7"/>
    <w:rsid w:val="008C068E"/>
    <w:rsid w:val="008C6EDF"/>
    <w:rsid w:val="008D2E73"/>
    <w:rsid w:val="008F1985"/>
    <w:rsid w:val="00901CB6"/>
    <w:rsid w:val="00922709"/>
    <w:rsid w:val="009330A5"/>
    <w:rsid w:val="00945C9D"/>
    <w:rsid w:val="009976CE"/>
    <w:rsid w:val="00A066AB"/>
    <w:rsid w:val="00A13887"/>
    <w:rsid w:val="00A2445F"/>
    <w:rsid w:val="00A33E94"/>
    <w:rsid w:val="00A40868"/>
    <w:rsid w:val="00A813B9"/>
    <w:rsid w:val="00A846FE"/>
    <w:rsid w:val="00A864A2"/>
    <w:rsid w:val="00A958A1"/>
    <w:rsid w:val="00AB36C6"/>
    <w:rsid w:val="00AD43D5"/>
    <w:rsid w:val="00AE3CF5"/>
    <w:rsid w:val="00B63588"/>
    <w:rsid w:val="00B7658B"/>
    <w:rsid w:val="00B82542"/>
    <w:rsid w:val="00B875E3"/>
    <w:rsid w:val="00BF22FA"/>
    <w:rsid w:val="00C0312A"/>
    <w:rsid w:val="00C40C47"/>
    <w:rsid w:val="00C4306F"/>
    <w:rsid w:val="00C50DDB"/>
    <w:rsid w:val="00C67D82"/>
    <w:rsid w:val="00C75614"/>
    <w:rsid w:val="00C81004"/>
    <w:rsid w:val="00C84376"/>
    <w:rsid w:val="00C91592"/>
    <w:rsid w:val="00CD5422"/>
    <w:rsid w:val="00CF2958"/>
    <w:rsid w:val="00D64DAD"/>
    <w:rsid w:val="00D864D6"/>
    <w:rsid w:val="00DA3BA4"/>
    <w:rsid w:val="00DC2D28"/>
    <w:rsid w:val="00DE79B3"/>
    <w:rsid w:val="00E00083"/>
    <w:rsid w:val="00E50D96"/>
    <w:rsid w:val="00E6698E"/>
    <w:rsid w:val="00E72642"/>
    <w:rsid w:val="00E9251C"/>
    <w:rsid w:val="00EB202A"/>
    <w:rsid w:val="00EC7536"/>
    <w:rsid w:val="00F06DF3"/>
    <w:rsid w:val="00F203D3"/>
    <w:rsid w:val="00F87EB0"/>
    <w:rsid w:val="00F9535D"/>
    <w:rsid w:val="00F95767"/>
    <w:rsid w:val="00FC0AD6"/>
    <w:rsid w:val="00FD0202"/>
    <w:rsid w:val="00FE79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6F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F1B9E"/>
    <w:pPr>
      <w:spacing w:after="0" w:line="240" w:lineRule="auto"/>
    </w:pPr>
    <w:rPr>
      <w:sz w:val="20"/>
      <w:szCs w:val="20"/>
    </w:rPr>
  </w:style>
  <w:style w:type="character" w:customStyle="1" w:styleId="FootnoteTextChar">
    <w:name w:val="Footnote Text Char"/>
    <w:basedOn w:val="DefaultParagraphFont"/>
    <w:link w:val="FootnoteText"/>
    <w:uiPriority w:val="99"/>
    <w:locked/>
    <w:rsid w:val="006F1B9E"/>
    <w:rPr>
      <w:rFonts w:cs="Times New Roman"/>
      <w:sz w:val="20"/>
      <w:szCs w:val="20"/>
    </w:rPr>
  </w:style>
  <w:style w:type="character" w:styleId="FootnoteReference">
    <w:name w:val="footnote reference"/>
    <w:basedOn w:val="DefaultParagraphFont"/>
    <w:uiPriority w:val="99"/>
    <w:semiHidden/>
    <w:rsid w:val="006F1B9E"/>
    <w:rPr>
      <w:rFonts w:cs="Times New Roman"/>
      <w:vertAlign w:val="superscript"/>
    </w:rPr>
  </w:style>
  <w:style w:type="paragraph" w:styleId="BalloonText">
    <w:name w:val="Balloon Text"/>
    <w:basedOn w:val="Normal"/>
    <w:link w:val="BalloonTextChar"/>
    <w:uiPriority w:val="99"/>
    <w:semiHidden/>
    <w:rsid w:val="000467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676F"/>
    <w:rPr>
      <w:rFonts w:ascii="Tahoma" w:hAnsi="Tahoma" w:cs="Tahoma"/>
      <w:sz w:val="16"/>
      <w:szCs w:val="16"/>
    </w:rPr>
  </w:style>
  <w:style w:type="paragraph" w:styleId="ListParagraph">
    <w:name w:val="List Paragraph"/>
    <w:basedOn w:val="Normal"/>
    <w:uiPriority w:val="99"/>
    <w:qFormat/>
    <w:rsid w:val="00AD43D5"/>
    <w:pPr>
      <w:ind w:left="720"/>
      <w:contextualSpacing/>
    </w:pPr>
  </w:style>
  <w:style w:type="paragraph" w:styleId="Header">
    <w:name w:val="header"/>
    <w:basedOn w:val="Normal"/>
    <w:link w:val="HeaderChar"/>
    <w:uiPriority w:val="99"/>
    <w:rsid w:val="0023585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35854"/>
    <w:rPr>
      <w:rFonts w:cs="Times New Roman"/>
    </w:rPr>
  </w:style>
  <w:style w:type="paragraph" w:styleId="Footer">
    <w:name w:val="footer"/>
    <w:basedOn w:val="Normal"/>
    <w:link w:val="FooterChar"/>
    <w:uiPriority w:val="99"/>
    <w:rsid w:val="0023585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35854"/>
    <w:rPr>
      <w:rFonts w:cs="Times New Roman"/>
    </w:rPr>
  </w:style>
  <w:style w:type="character" w:styleId="Hyperlink">
    <w:name w:val="Hyperlink"/>
    <w:basedOn w:val="DefaultParagraphFont"/>
    <w:uiPriority w:val="99"/>
    <w:rsid w:val="00235854"/>
    <w:rPr>
      <w:rFonts w:cs="Times New Roman"/>
      <w:color w:val="0000FF"/>
      <w:u w:val="single"/>
    </w:rPr>
  </w:style>
  <w:style w:type="table" w:styleId="TableGrid">
    <w:name w:val="Table Grid"/>
    <w:basedOn w:val="TableNormal"/>
    <w:uiPriority w:val="99"/>
    <w:rsid w:val="00DA3B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2585E"/>
    <w:rPr>
      <w:rFonts w:cs="Times New Roman"/>
    </w:rPr>
  </w:style>
</w:styles>
</file>

<file path=word/webSettings.xml><?xml version="1.0" encoding="utf-8"?>
<w:webSettings xmlns:r="http://schemas.openxmlformats.org/officeDocument/2006/relationships" xmlns:w="http://schemas.openxmlformats.org/wordprocessingml/2006/main">
  <w:divs>
    <w:div w:id="195849284">
      <w:marLeft w:val="0"/>
      <w:marRight w:val="0"/>
      <w:marTop w:val="0"/>
      <w:marBottom w:val="0"/>
      <w:divBdr>
        <w:top w:val="none" w:sz="0" w:space="0" w:color="auto"/>
        <w:left w:val="none" w:sz="0" w:space="0" w:color="auto"/>
        <w:bottom w:val="none" w:sz="0" w:space="0" w:color="auto"/>
        <w:right w:val="none" w:sz="0" w:space="0" w:color="auto"/>
      </w:divBdr>
      <w:divsChild>
        <w:div w:id="195849281">
          <w:marLeft w:val="0"/>
          <w:marRight w:val="0"/>
          <w:marTop w:val="0"/>
          <w:marBottom w:val="0"/>
          <w:divBdr>
            <w:top w:val="none" w:sz="0" w:space="0" w:color="auto"/>
            <w:left w:val="none" w:sz="0" w:space="0" w:color="auto"/>
            <w:bottom w:val="none" w:sz="0" w:space="0" w:color="auto"/>
            <w:right w:val="none" w:sz="0" w:space="0" w:color="auto"/>
          </w:divBdr>
        </w:div>
        <w:div w:id="195849282">
          <w:marLeft w:val="0"/>
          <w:marRight w:val="0"/>
          <w:marTop w:val="150"/>
          <w:marBottom w:val="150"/>
          <w:divBdr>
            <w:top w:val="none" w:sz="0" w:space="0" w:color="auto"/>
            <w:left w:val="none" w:sz="0" w:space="0" w:color="auto"/>
            <w:bottom w:val="none" w:sz="0" w:space="0" w:color="auto"/>
            <w:right w:val="none" w:sz="0" w:space="0" w:color="auto"/>
          </w:divBdr>
        </w:div>
        <w:div w:id="195849283">
          <w:marLeft w:val="0"/>
          <w:marRight w:val="0"/>
          <w:marTop w:val="0"/>
          <w:marBottom w:val="0"/>
          <w:divBdr>
            <w:top w:val="none" w:sz="0" w:space="0" w:color="auto"/>
            <w:left w:val="none" w:sz="0" w:space="0" w:color="auto"/>
            <w:bottom w:val="none" w:sz="0" w:space="0" w:color="auto"/>
            <w:right w:val="none" w:sz="0" w:space="0" w:color="auto"/>
          </w:divBdr>
        </w:div>
        <w:div w:id="195849285">
          <w:marLeft w:val="0"/>
          <w:marRight w:val="0"/>
          <w:marTop w:val="0"/>
          <w:marBottom w:val="0"/>
          <w:divBdr>
            <w:top w:val="none" w:sz="0" w:space="0" w:color="auto"/>
            <w:left w:val="none" w:sz="0" w:space="0" w:color="auto"/>
            <w:bottom w:val="none" w:sz="0" w:space="0" w:color="auto"/>
            <w:right w:val="none" w:sz="0" w:space="0" w:color="auto"/>
          </w:divBdr>
        </w:div>
      </w:divsChild>
    </w:div>
    <w:div w:id="195849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sstgau@ya.ru"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rcid.org/0000-0001-5253-4993" TargetMode="Externa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biosphere-sib.ru/project/revival-of-small-villages-and-sustainable-development-of-rural-territories/revival.ph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rcid.org/0000-0001-5253-4993"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283</TotalTime>
  <Pages>15</Pages>
  <Words>3868</Words>
  <Characters>22051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31</cp:revision>
  <dcterms:created xsi:type="dcterms:W3CDTF">2015-04-16T14:05:00Z</dcterms:created>
  <dcterms:modified xsi:type="dcterms:W3CDTF">2016-02-18T12:46:00Z</dcterms:modified>
</cp:coreProperties>
</file>