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56108B" w:rsidRPr="00294C58" w:rsidTr="000E63F0">
        <w:tc>
          <w:tcPr>
            <w:tcW w:w="4643" w:type="dxa"/>
          </w:tcPr>
          <w:p w:rsidR="0056108B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50B88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6A685C">
              <w:rPr>
                <w:rFonts w:ascii="Times New Roman" w:hAnsi="Times New Roman"/>
                <w:sz w:val="20"/>
                <w:szCs w:val="20"/>
              </w:rPr>
              <w:t>004.891</w:t>
            </w:r>
          </w:p>
          <w:p w:rsidR="0056108B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6108B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3123">
              <w:rPr>
                <w:rFonts w:ascii="Times New Roman" w:hAnsi="Times New Roman"/>
                <w:sz w:val="20"/>
                <w:szCs w:val="20"/>
                <w:lang w:val="en-US"/>
              </w:rPr>
              <w:t>05.00.00 Технические науки</w:t>
            </w:r>
          </w:p>
          <w:p w:rsidR="0056108B" w:rsidRPr="006E3123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6108B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50B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260A4D">
              <w:rPr>
                <w:rFonts w:ascii="Times New Roman" w:hAnsi="Times New Roman"/>
                <w:sz w:val="20"/>
                <w:szCs w:val="20"/>
                <w:lang w:val="en-US"/>
              </w:rPr>
              <w:t>004.891</w:t>
            </w:r>
          </w:p>
          <w:p w:rsidR="0056108B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6108B" w:rsidRPr="00294C58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Technical sciences</w:t>
            </w:r>
          </w:p>
        </w:tc>
      </w:tr>
      <w:tr w:rsidR="0056108B" w:rsidRPr="00F7461D" w:rsidTr="000E63F0">
        <w:tc>
          <w:tcPr>
            <w:tcW w:w="4643" w:type="dxa"/>
          </w:tcPr>
          <w:p w:rsidR="0056108B" w:rsidRPr="00F7461D" w:rsidRDefault="0056108B" w:rsidP="006E312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A685C">
              <w:rPr>
                <w:rFonts w:ascii="Times New Roman" w:hAnsi="Times New Roman"/>
                <w:b/>
                <w:sz w:val="20"/>
                <w:szCs w:val="20"/>
              </w:rPr>
              <w:t>К ВОПРОСУ РАЗРАБОТКИ НЕЧЕТКОЙ ЭКСПЕРТНОЙ СИСТЕМЫ</w:t>
            </w:r>
          </w:p>
          <w:p w:rsidR="0056108B" w:rsidRPr="00F7461D" w:rsidRDefault="0056108B" w:rsidP="006E312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56108B" w:rsidRPr="00294C58" w:rsidRDefault="0056108B" w:rsidP="006E312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685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ISSUE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 </w:t>
            </w:r>
            <w:r w:rsidRPr="006A685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FUZZY EXPERT SYSTEM DEVELOPMENT</w:t>
            </w:r>
          </w:p>
        </w:tc>
      </w:tr>
      <w:tr w:rsidR="0056108B" w:rsidRPr="00294C58" w:rsidTr="000E63F0">
        <w:tc>
          <w:tcPr>
            <w:tcW w:w="4643" w:type="dxa"/>
          </w:tcPr>
          <w:p w:rsidR="0056108B" w:rsidRPr="00281E52" w:rsidRDefault="0056108B" w:rsidP="006E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81E52">
              <w:rPr>
                <w:rFonts w:ascii="Times New Roman" w:hAnsi="Times New Roman"/>
                <w:iCs/>
                <w:sz w:val="20"/>
                <w:szCs w:val="20"/>
              </w:rPr>
              <w:t>Лаптев Владимир Николаевич</w:t>
            </w:r>
          </w:p>
          <w:p w:rsidR="0056108B" w:rsidRPr="00281E52" w:rsidRDefault="0056108B" w:rsidP="006E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81E52">
              <w:rPr>
                <w:rFonts w:ascii="Times New Roman" w:hAnsi="Times New Roman"/>
                <w:iCs/>
                <w:sz w:val="20"/>
                <w:szCs w:val="20"/>
              </w:rPr>
              <w:t>к.т.н., доцент</w:t>
            </w:r>
          </w:p>
          <w:p w:rsidR="0056108B" w:rsidRPr="00281E52" w:rsidRDefault="0056108B" w:rsidP="006E312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81E52">
              <w:rPr>
                <w:rFonts w:ascii="Times New Roman" w:hAnsi="Times New Roman"/>
                <w:i/>
                <w:sz w:val="20"/>
                <w:szCs w:val="20"/>
              </w:rPr>
              <w:t>ФГБОУ «Кубанский государственный аграрный</w:t>
            </w:r>
          </w:p>
          <w:p w:rsidR="0056108B" w:rsidRPr="00034C11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81E52">
              <w:rPr>
                <w:rFonts w:ascii="Times New Roman" w:hAnsi="Times New Roman"/>
                <w:i/>
                <w:sz w:val="20"/>
                <w:szCs w:val="20"/>
              </w:rPr>
              <w:t xml:space="preserve"> университет», 350044, Россия, г. Краснодар, ул. Калинина 13, E-mail: </w:t>
            </w:r>
            <w:hyperlink r:id="rId7" w:history="1">
              <w:r w:rsidRPr="001E5428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mail@kubsau.ru</w:t>
              </w:r>
            </w:hyperlink>
          </w:p>
          <w:p w:rsidR="0056108B" w:rsidRPr="00034C11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56108B" w:rsidRPr="00281E52" w:rsidRDefault="0056108B" w:rsidP="006E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E52">
              <w:rPr>
                <w:rFonts w:ascii="Times New Roman" w:hAnsi="Times New Roman"/>
                <w:sz w:val="20"/>
                <w:szCs w:val="20"/>
                <w:lang w:val="en-US"/>
              </w:rPr>
              <w:t>Laptev Vladimir Nikolaevich</w:t>
            </w:r>
          </w:p>
          <w:p w:rsidR="0056108B" w:rsidRPr="00281E52" w:rsidRDefault="0056108B" w:rsidP="006E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E5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Cand.Tech.Sci., associate professor </w:t>
            </w:r>
          </w:p>
          <w:p w:rsidR="0056108B" w:rsidRDefault="0056108B" w:rsidP="006E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281E5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Agricultural university, 350044, </w:t>
            </w:r>
          </w:p>
          <w:p w:rsidR="0056108B" w:rsidRPr="00281E52" w:rsidRDefault="0056108B" w:rsidP="006E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smartTag w:uri="urn:schemas-microsoft-com:office:smarttags" w:element="country-region">
              <w:r w:rsidRPr="00281E5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  <w:r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ss</w:t>
              </w:r>
              <w:r w:rsidRPr="00281E52">
                <w:rPr>
                  <w:rFonts w:ascii="Times New Roman" w:hAnsi="Times New Roman"/>
                  <w:i/>
                  <w:sz w:val="20"/>
                  <w:szCs w:val="20"/>
                  <w:lang w:val="de-DE"/>
                </w:rPr>
                <w:t>ia</w:t>
              </w:r>
            </w:smartTag>
            <w:r w:rsidRPr="00281E52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281E52">
                  <w:rPr>
                    <w:rFonts w:ascii="Times New Roman" w:hAnsi="Times New Roman"/>
                    <w:i/>
                    <w:sz w:val="20"/>
                    <w:szCs w:val="20"/>
                    <w:lang w:val="de-DE"/>
                  </w:rPr>
                  <w:t>Krasnodar</w:t>
                </w:r>
              </w:smartTag>
            </w:smartTag>
            <w:r w:rsidRPr="00281E52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, Kalinin</w:t>
            </w:r>
            <w:r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</w:t>
            </w:r>
            <w:r w:rsidRPr="00281E52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, 13, E-mail: </w:t>
            </w:r>
          </w:p>
          <w:p w:rsidR="0056108B" w:rsidRPr="00281E52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Pr="001E5428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mail@kubsau.ru</w:t>
              </w:r>
            </w:hyperlink>
          </w:p>
        </w:tc>
      </w:tr>
      <w:tr w:rsidR="0056108B" w:rsidRPr="00F7461D" w:rsidTr="000E63F0">
        <w:tc>
          <w:tcPr>
            <w:tcW w:w="4643" w:type="dxa"/>
          </w:tcPr>
          <w:p w:rsidR="0056108B" w:rsidRPr="00281E52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E52">
              <w:rPr>
                <w:rFonts w:ascii="Times New Roman" w:hAnsi="Times New Roman"/>
                <w:sz w:val="20"/>
                <w:szCs w:val="20"/>
              </w:rPr>
              <w:t>Сопильняк Юрий Николаевич</w:t>
            </w:r>
          </w:p>
          <w:p w:rsidR="0056108B" w:rsidRPr="00281E52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E52">
              <w:rPr>
                <w:rFonts w:ascii="Times New Roman" w:hAnsi="Times New Roman"/>
                <w:sz w:val="20"/>
                <w:szCs w:val="20"/>
              </w:rPr>
              <w:t>к. пед. н.</w:t>
            </w:r>
          </w:p>
          <w:p w:rsidR="0056108B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281E52">
              <w:rPr>
                <w:rFonts w:ascii="Times New Roman" w:hAnsi="Times New Roman"/>
                <w:i/>
                <w:sz w:val="20"/>
                <w:szCs w:val="20"/>
              </w:rPr>
              <w:t>ФКБОУ «Краснодарский университет МВД РФ», Краснодар, Россия, 350005, Россия, г. Краснодар, ул. Ярославская 128</w:t>
            </w:r>
          </w:p>
          <w:p w:rsidR="0056108B" w:rsidRPr="00034C11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6108B" w:rsidRPr="00281E52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E52">
              <w:rPr>
                <w:rFonts w:ascii="Times New Roman" w:hAnsi="Times New Roman"/>
                <w:sz w:val="20"/>
                <w:szCs w:val="20"/>
                <w:lang w:val="en-US"/>
              </w:rPr>
              <w:t>Sopilnyak Yuri Nikolaevich</w:t>
            </w:r>
          </w:p>
          <w:p w:rsidR="0056108B" w:rsidRPr="00281E52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81E52">
              <w:rPr>
                <w:rFonts w:ascii="Times New Roman" w:hAnsi="Times New Roman"/>
                <w:sz w:val="20"/>
                <w:szCs w:val="20"/>
                <w:lang w:val="en-US"/>
              </w:rPr>
              <w:t>and.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81E52">
              <w:rPr>
                <w:rFonts w:ascii="Times New Roman" w:hAnsi="Times New Roman"/>
                <w:sz w:val="20"/>
                <w:szCs w:val="20"/>
                <w:lang w:val="en-US"/>
              </w:rPr>
              <w:t>ed.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281E52">
              <w:rPr>
                <w:rFonts w:ascii="Times New Roman" w:hAnsi="Times New Roman"/>
                <w:sz w:val="20"/>
                <w:szCs w:val="20"/>
                <w:lang w:val="en-US"/>
              </w:rPr>
              <w:t>ci.</w:t>
            </w:r>
          </w:p>
          <w:p w:rsidR="0056108B" w:rsidRPr="00281E52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E5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Krasnodar University of Ministry of internal Affairs of the Russian Federation, 350005 Russia, Krasnodar, Yaroslavsky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,</w:t>
            </w:r>
            <w:r w:rsidRPr="00281E5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128. E-mail: post@krdu-mvd.ru</w:t>
            </w:r>
          </w:p>
        </w:tc>
      </w:tr>
      <w:tr w:rsidR="0056108B" w:rsidRPr="00F7461D" w:rsidTr="000E63F0">
        <w:tc>
          <w:tcPr>
            <w:tcW w:w="4643" w:type="dxa"/>
          </w:tcPr>
          <w:p w:rsidR="0056108B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Дьяченко Роман Александрович</w:t>
            </w:r>
          </w:p>
          <w:p w:rsidR="0056108B" w:rsidRPr="00F7461D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к.т.н.</w:t>
            </w:r>
          </w:p>
          <w:p w:rsidR="0056108B" w:rsidRPr="00F7461D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56108B" w:rsidRPr="006A685C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1643">
              <w:rPr>
                <w:rFonts w:ascii="Times New Roman" w:hAnsi="Times New Roman"/>
                <w:sz w:val="20"/>
                <w:szCs w:val="20"/>
                <w:lang w:val="en-US"/>
              </w:rPr>
              <w:t>Dyachenko Roman</w:t>
            </w:r>
            <w:r w:rsidRPr="006A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Aleksandrovich</w:t>
            </w:r>
          </w:p>
          <w:p w:rsidR="0056108B" w:rsidRPr="00B4791C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0369">
              <w:rPr>
                <w:rFonts w:ascii="Times New Roman" w:hAnsi="Times New Roman"/>
                <w:sz w:val="20"/>
                <w:szCs w:val="20"/>
                <w:lang w:val="en-US"/>
              </w:rPr>
              <w:t>Cand.Tech.Sci.</w:t>
            </w:r>
          </w:p>
        </w:tc>
      </w:tr>
      <w:tr w:rsidR="0056108B" w:rsidRPr="00294C58" w:rsidTr="000E63F0">
        <w:tc>
          <w:tcPr>
            <w:tcW w:w="4643" w:type="dxa"/>
          </w:tcPr>
          <w:p w:rsidR="0056108B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85C">
              <w:rPr>
                <w:rFonts w:ascii="Times New Roman" w:hAnsi="Times New Roman"/>
                <w:sz w:val="20"/>
                <w:szCs w:val="20"/>
              </w:rPr>
              <w:t xml:space="preserve">Батура </w:t>
            </w:r>
            <w:r w:rsidRPr="00650B88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митрий Александрович</w:t>
            </w:r>
          </w:p>
          <w:p w:rsidR="0056108B" w:rsidRPr="00034C11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6108B" w:rsidRPr="00294C58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Batura Dmitriy Aleksandrovich</w:t>
            </w:r>
          </w:p>
        </w:tc>
      </w:tr>
      <w:tr w:rsidR="0056108B" w:rsidRPr="00294C58" w:rsidTr="000E63F0">
        <w:tc>
          <w:tcPr>
            <w:tcW w:w="4643" w:type="dxa"/>
          </w:tcPr>
          <w:p w:rsidR="0056108B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Капустин Кирилл Юрьевич</w:t>
            </w:r>
          </w:p>
          <w:p w:rsidR="0056108B" w:rsidRPr="00034C11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6108B" w:rsidRPr="00294C58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Kapustin Kirill Yurievich</w:t>
            </w:r>
          </w:p>
        </w:tc>
      </w:tr>
      <w:tr w:rsidR="0056108B" w:rsidRPr="00294C58" w:rsidTr="000E63F0">
        <w:tc>
          <w:tcPr>
            <w:tcW w:w="4643" w:type="dxa"/>
          </w:tcPr>
          <w:p w:rsidR="0056108B" w:rsidRPr="00294C58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Лоба Инна Сергеевна</w:t>
            </w:r>
          </w:p>
        </w:tc>
        <w:tc>
          <w:tcPr>
            <w:tcW w:w="4643" w:type="dxa"/>
          </w:tcPr>
          <w:p w:rsidR="0056108B" w:rsidRPr="00294C58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Loba Inna Sergeevna</w:t>
            </w:r>
          </w:p>
        </w:tc>
      </w:tr>
      <w:tr w:rsidR="0056108B" w:rsidRPr="00F7461D" w:rsidTr="000E63F0">
        <w:tc>
          <w:tcPr>
            <w:tcW w:w="4643" w:type="dxa"/>
          </w:tcPr>
          <w:p w:rsidR="0056108B" w:rsidRPr="00281E52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81E52">
              <w:rPr>
                <w:rFonts w:ascii="Times New Roman" w:hAnsi="Times New Roman"/>
                <w:i/>
                <w:sz w:val="20"/>
                <w:szCs w:val="20"/>
              </w:rPr>
              <w:t>ФГБОУ</w:t>
            </w:r>
            <w:r w:rsidRPr="00281E5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«Кубанский государственный технологический университет»,350072, Россия, г Краснодар, ул.Московская 2 </w:t>
            </w:r>
          </w:p>
        </w:tc>
        <w:tc>
          <w:tcPr>
            <w:tcW w:w="4643" w:type="dxa"/>
          </w:tcPr>
          <w:p w:rsidR="0056108B" w:rsidRPr="00281E52" w:rsidRDefault="0056108B" w:rsidP="006E3123">
            <w:pPr>
              <w:snapToGri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281E5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281E5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81E5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281E5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Technological University,  350072 </w:t>
            </w:r>
            <w:smartTag w:uri="urn:schemas-microsoft-com:office:smarttags" w:element="country-region">
              <w:r w:rsidRPr="00281E52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Russia</w:t>
              </w:r>
            </w:smartTag>
            <w:r w:rsidRPr="00281E5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281E52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,</w:t>
            </w:r>
            <w:r w:rsidRPr="00281E5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Moskovskaya, 2</w:t>
            </w:r>
          </w:p>
        </w:tc>
      </w:tr>
      <w:tr w:rsidR="0056108B" w:rsidRPr="00F7461D" w:rsidTr="000E63F0">
        <w:tc>
          <w:tcPr>
            <w:tcW w:w="4643" w:type="dxa"/>
          </w:tcPr>
          <w:p w:rsidR="0056108B" w:rsidRPr="00F7461D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6108B" w:rsidRPr="00034C11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685C">
              <w:rPr>
                <w:rFonts w:ascii="Times New Roman" w:hAnsi="Times New Roman"/>
                <w:sz w:val="20"/>
                <w:szCs w:val="20"/>
              </w:rPr>
              <w:t>Рассматриваются вопросы создания информационной системы выбора инструментальных средств разработки автоматизированных систем на основе модели нечеткой логики. Приводится методика, позволяющая разрабатывать информационные системы на объектно-ориентированном языке программирования. Информационная система позволяет без проведения дополнительных исследований выбрать наиболее эффект</w:t>
            </w:r>
            <w:r>
              <w:rPr>
                <w:rFonts w:ascii="Times New Roman" w:hAnsi="Times New Roman"/>
                <w:sz w:val="20"/>
                <w:szCs w:val="20"/>
              </w:rPr>
              <w:t>ивное инструментальное средство</w:t>
            </w:r>
          </w:p>
          <w:p w:rsidR="0056108B" w:rsidRPr="00034C11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56108B" w:rsidRPr="00F7461D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08B" w:rsidRPr="006A685C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considers </w:t>
            </w:r>
            <w:r w:rsidRPr="006A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questions of the information system of choice of development tools of automated systems based on fuzzy logic model. The technique allows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 </w:t>
            </w:r>
            <w:r w:rsidRPr="006A685C">
              <w:rPr>
                <w:rFonts w:ascii="Times New Roman" w:hAnsi="Times New Roman"/>
                <w:sz w:val="20"/>
                <w:szCs w:val="20"/>
                <w:lang w:val="en-US"/>
              </w:rPr>
              <w:t>to develop information systems in an object-oriented programming language. Information system allows select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6A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most effective tool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A685C">
              <w:rPr>
                <w:rFonts w:ascii="Times New Roman" w:hAnsi="Times New Roman"/>
                <w:sz w:val="20"/>
                <w:szCs w:val="20"/>
                <w:lang w:val="en-US"/>
              </w:rPr>
              <w:t>without additional researc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hes</w:t>
            </w:r>
          </w:p>
          <w:p w:rsidR="0056108B" w:rsidRPr="009A5FE4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6108B" w:rsidRPr="00F7461D" w:rsidTr="000E63F0">
        <w:tc>
          <w:tcPr>
            <w:tcW w:w="4643" w:type="dxa"/>
          </w:tcPr>
          <w:p w:rsidR="0056108B" w:rsidRPr="00034C11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0B88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6A685C">
              <w:rPr>
                <w:rFonts w:ascii="Times New Roman" w:hAnsi="Times New Roman"/>
                <w:sz w:val="20"/>
                <w:szCs w:val="20"/>
              </w:rPr>
              <w:t>НЕЧЕТКАЯ ЛОГИКА, ОБЪЕКТНО-ОРИЕНТИРОВАН</w:t>
            </w:r>
            <w:r>
              <w:rPr>
                <w:rFonts w:ascii="Times New Roman" w:hAnsi="Times New Roman"/>
                <w:sz w:val="20"/>
                <w:szCs w:val="20"/>
              </w:rPr>
              <w:t>НАЯ, АВТОМАТИЗИРОВАННАЯ СИСТЕМА</w:t>
            </w:r>
          </w:p>
        </w:tc>
        <w:tc>
          <w:tcPr>
            <w:tcW w:w="4643" w:type="dxa"/>
          </w:tcPr>
          <w:p w:rsidR="0056108B" w:rsidRPr="009A5FE4" w:rsidRDefault="0056108B" w:rsidP="006E3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50B88">
              <w:rPr>
                <w:rFonts w:ascii="Times New Roman" w:hAnsi="Times New Roman"/>
                <w:sz w:val="20"/>
                <w:szCs w:val="20"/>
                <w:lang w:val="en-US"/>
              </w:rPr>
              <w:t>Keywords</w:t>
            </w:r>
            <w:r w:rsidRPr="00755BF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6A685C">
              <w:rPr>
                <w:rFonts w:ascii="Times New Roman" w:hAnsi="Times New Roman"/>
                <w:sz w:val="20"/>
                <w:szCs w:val="20"/>
                <w:lang w:val="en-US"/>
              </w:rPr>
              <w:t>FUZZY LOGIC, OBJECT-ORIENTED PROGRAMMING, AUTOMATED SYSTEMS</w:t>
            </w:r>
          </w:p>
        </w:tc>
      </w:tr>
    </w:tbl>
    <w:p w:rsidR="0056108B" w:rsidRPr="00055B00" w:rsidRDefault="0056108B" w:rsidP="0059787D">
      <w:pPr>
        <w:pageBreakBefore/>
        <w:spacing w:after="14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55B00">
        <w:rPr>
          <w:rFonts w:ascii="Times New Roman" w:hAnsi="Times New Roman"/>
          <w:b/>
          <w:sz w:val="28"/>
          <w:szCs w:val="28"/>
        </w:rPr>
        <w:t>Введение</w:t>
      </w:r>
    </w:p>
    <w:p w:rsidR="0056108B" w:rsidRPr="00102492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В настоящее время при выборе инструментальных средств разработки автоматизированных систем (АС) существуют следующие проблемы:</w:t>
      </w:r>
    </w:p>
    <w:p w:rsidR="0056108B" w:rsidRPr="0009360A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09360A">
        <w:rPr>
          <w:rFonts w:ascii="Times New Roman" w:hAnsi="Times New Roman"/>
          <w:sz w:val="28"/>
          <w:szCs w:val="28"/>
        </w:rPr>
        <w:t>величенные затраты на реинженеринг и разработку АС</w:t>
      </w:r>
      <w:r w:rsidRPr="00102492">
        <w:rPr>
          <w:rFonts w:ascii="Times New Roman" w:hAnsi="Times New Roman"/>
          <w:sz w:val="28"/>
          <w:szCs w:val="28"/>
        </w:rPr>
        <w:t>;</w:t>
      </w:r>
    </w:p>
    <w:p w:rsidR="0056108B" w:rsidRPr="0009360A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09360A">
        <w:rPr>
          <w:rFonts w:ascii="Times New Roman" w:hAnsi="Times New Roman"/>
          <w:sz w:val="28"/>
          <w:szCs w:val="28"/>
        </w:rPr>
        <w:t>худшение э</w:t>
      </w:r>
      <w:r>
        <w:rPr>
          <w:rFonts w:ascii="Times New Roman" w:hAnsi="Times New Roman"/>
          <w:sz w:val="28"/>
          <w:szCs w:val="28"/>
        </w:rPr>
        <w:t>ксплуатационных возможностей АС;</w:t>
      </w:r>
    </w:p>
    <w:p w:rsidR="0056108B" w:rsidRPr="0009360A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9360A">
        <w:rPr>
          <w:rFonts w:ascii="Times New Roman" w:hAnsi="Times New Roman"/>
          <w:sz w:val="28"/>
          <w:szCs w:val="28"/>
        </w:rPr>
        <w:t>е сдача проекта в срок.</w:t>
      </w:r>
    </w:p>
    <w:p w:rsidR="0056108B" w:rsidRPr="00BF37CF" w:rsidRDefault="0056108B" w:rsidP="007E4C7F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BF37CF">
        <w:rPr>
          <w:rFonts w:ascii="Times New Roman" w:hAnsi="Times New Roman"/>
          <w:sz w:val="28"/>
          <w:szCs w:val="28"/>
        </w:rPr>
        <w:t>Причинами сложившейся ситуации являются:</w:t>
      </w:r>
    </w:p>
    <w:p w:rsidR="0056108B" w:rsidRPr="00102492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02492">
        <w:rPr>
          <w:rFonts w:ascii="Times New Roman" w:hAnsi="Times New Roman"/>
          <w:sz w:val="28"/>
          <w:szCs w:val="28"/>
        </w:rPr>
        <w:t>едостаточн</w:t>
      </w:r>
      <w:r>
        <w:rPr>
          <w:rFonts w:ascii="Times New Roman" w:hAnsi="Times New Roman"/>
          <w:sz w:val="28"/>
          <w:szCs w:val="28"/>
        </w:rPr>
        <w:t>ая компетентность разработчиков;</w:t>
      </w:r>
    </w:p>
    <w:p w:rsidR="0056108B" w:rsidRPr="00102492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02492">
        <w:rPr>
          <w:rFonts w:ascii="Times New Roman" w:hAnsi="Times New Roman"/>
          <w:sz w:val="28"/>
          <w:szCs w:val="28"/>
        </w:rPr>
        <w:t>еверное о</w:t>
      </w:r>
      <w:r>
        <w:rPr>
          <w:rFonts w:ascii="Times New Roman" w:hAnsi="Times New Roman"/>
          <w:sz w:val="28"/>
          <w:szCs w:val="28"/>
        </w:rPr>
        <w:t>пределение целей при разработке;</w:t>
      </w:r>
    </w:p>
    <w:p w:rsidR="0056108B" w:rsidRPr="00102492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02492">
        <w:rPr>
          <w:rFonts w:ascii="Times New Roman" w:hAnsi="Times New Roman"/>
          <w:sz w:val="28"/>
          <w:szCs w:val="28"/>
        </w:rPr>
        <w:t>екорректно составленная или переведенная документация к инструментальным средствам.</w:t>
      </w:r>
    </w:p>
    <w:p w:rsidR="0056108B" w:rsidRPr="00102492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Таким образом, одной из главных проблем разработки АС является неправильный выбор инструментальных средств.</w:t>
      </w:r>
    </w:p>
    <w:p w:rsidR="0056108B" w:rsidRPr="00102492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Дерево проблем выбора инструментальных средств представлено на рисунке 1</w:t>
      </w:r>
    </w:p>
    <w:p w:rsidR="0056108B" w:rsidRPr="00102492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903B1F">
        <w:rPr>
          <w:rStyle w:val="SubtleEmphasis"/>
          <w:iCs w:val="0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7" o:spid="_x0000_i1025" type="#_x0000_t75" style="width:426pt;height:234pt;visibility:visible">
            <v:imagedata r:id="rId9" o:title=""/>
          </v:shape>
        </w:pict>
      </w:r>
    </w:p>
    <w:p w:rsidR="0056108B" w:rsidRPr="000C5EA0" w:rsidRDefault="0056108B" w:rsidP="00867D3A">
      <w:pPr>
        <w:spacing w:after="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1- Дерево проблем выбора инструментальных средств разработки</w:t>
      </w:r>
    </w:p>
    <w:p w:rsidR="0056108B" w:rsidRPr="00102492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По этим причинам создание информационной системы выбора инструментальных средств разработки АС является актуальной и востребованной проблемой.</w:t>
      </w:r>
    </w:p>
    <w:p w:rsidR="0056108B" w:rsidRPr="00102492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Целью исследования является создание ИС, позволяющей принимать решение о выборе инструментального средства разработки.</w:t>
      </w:r>
    </w:p>
    <w:p w:rsidR="0056108B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Для реализации цели поставлены следующие задачи</w:t>
      </w:r>
      <w:r>
        <w:rPr>
          <w:rFonts w:ascii="Times New Roman" w:hAnsi="Times New Roman"/>
          <w:sz w:val="28"/>
          <w:szCs w:val="28"/>
        </w:rPr>
        <w:t>:</w:t>
      </w:r>
    </w:p>
    <w:p w:rsidR="0056108B" w:rsidRPr="00102492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02492">
        <w:rPr>
          <w:rFonts w:ascii="Times New Roman" w:hAnsi="Times New Roman"/>
          <w:sz w:val="28"/>
          <w:szCs w:val="28"/>
        </w:rPr>
        <w:t>ровести предпроектные исследования предметной области решаемой проблемы.</w:t>
      </w:r>
    </w:p>
    <w:p w:rsidR="0056108B" w:rsidRPr="00102492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02492">
        <w:rPr>
          <w:rFonts w:ascii="Times New Roman" w:hAnsi="Times New Roman"/>
          <w:sz w:val="28"/>
          <w:szCs w:val="28"/>
        </w:rPr>
        <w:t>азработать набор правил и нечеткую модель выбора инструментальных средств.</w:t>
      </w:r>
    </w:p>
    <w:p w:rsidR="0056108B" w:rsidRPr="00102492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02492">
        <w:rPr>
          <w:rFonts w:ascii="Times New Roman" w:hAnsi="Times New Roman"/>
          <w:sz w:val="28"/>
          <w:szCs w:val="28"/>
        </w:rPr>
        <w:t>азработать объектно-ориентированную модель информационной системы.</w:t>
      </w:r>
    </w:p>
    <w:p w:rsidR="0056108B" w:rsidRPr="00102492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02492">
        <w:rPr>
          <w:rFonts w:ascii="Times New Roman" w:hAnsi="Times New Roman"/>
          <w:sz w:val="28"/>
          <w:szCs w:val="28"/>
        </w:rPr>
        <w:t>азработать приложение в среде быстрой разработки.</w:t>
      </w:r>
    </w:p>
    <w:p w:rsidR="0056108B" w:rsidRPr="00102492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Дерево целей поставленной проблемы представлено на рисунке 2.</w:t>
      </w:r>
    </w:p>
    <w:p w:rsidR="0056108B" w:rsidRPr="00102492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1" o:spid="_x0000_i1026" type="#_x0000_t75" alt="fig-kb02" style="width:415.2pt;height:251.4pt;visibility:visible">
            <v:imagedata r:id="rId10" o:title=""/>
          </v:shape>
        </w:pict>
      </w:r>
    </w:p>
    <w:p w:rsidR="0056108B" w:rsidRPr="000C5EA0" w:rsidRDefault="0056108B" w:rsidP="00102492">
      <w:pPr>
        <w:spacing w:after="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2 - Дерево целей.</w:t>
      </w:r>
    </w:p>
    <w:p w:rsidR="0056108B" w:rsidRPr="00102492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Объектом исследования является информационная система выбора инструментальных средств разработки АС.</w:t>
      </w:r>
    </w:p>
    <w:p w:rsidR="0056108B" w:rsidRPr="00102492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Предметом исследования является теоритическое обоснование и положения разработки информационной системы по выбору инструментальных средств.</w:t>
      </w:r>
    </w:p>
    <w:p w:rsidR="0056108B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Для решения поставленных задач используются методы</w:t>
      </w:r>
      <w:r>
        <w:rPr>
          <w:rFonts w:ascii="Times New Roman" w:hAnsi="Times New Roman"/>
          <w:sz w:val="28"/>
          <w:szCs w:val="28"/>
        </w:rPr>
        <w:t>:</w:t>
      </w:r>
    </w:p>
    <w:p w:rsidR="0056108B" w:rsidRPr="00102492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102492">
        <w:rPr>
          <w:rFonts w:ascii="Times New Roman" w:hAnsi="Times New Roman"/>
          <w:sz w:val="28"/>
          <w:szCs w:val="28"/>
        </w:rPr>
        <w:t>етоды нечеткой логики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56108B" w:rsidRPr="00102492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102492">
        <w:rPr>
          <w:rFonts w:ascii="Times New Roman" w:hAnsi="Times New Roman"/>
          <w:sz w:val="28"/>
          <w:szCs w:val="28"/>
        </w:rPr>
        <w:t>етоды объектно-ориентированного анализа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56108B" w:rsidRPr="00102492" w:rsidRDefault="0056108B" w:rsidP="00102492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</w:t>
      </w:r>
      <w:r w:rsidRPr="00102492">
        <w:rPr>
          <w:rFonts w:ascii="Times New Roman" w:hAnsi="Times New Roman"/>
          <w:sz w:val="28"/>
          <w:szCs w:val="28"/>
        </w:rPr>
        <w:t>зык объектно-ориентированного моделирования UML.</w:t>
      </w:r>
    </w:p>
    <w:p w:rsidR="0056108B" w:rsidRDefault="0056108B" w:rsidP="00102492">
      <w:pPr>
        <w:spacing w:after="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Результаты исследования и разработки могут быть использованы разработчиками АС для выбора наиболее эффективных инструментальных средств разработки.</w:t>
      </w:r>
    </w:p>
    <w:p w:rsidR="0056108B" w:rsidRPr="00102492" w:rsidRDefault="0056108B" w:rsidP="00102492">
      <w:pPr>
        <w:spacing w:after="0" w:line="360" w:lineRule="auto"/>
        <w:ind w:firstLine="726"/>
        <w:jc w:val="center"/>
        <w:rPr>
          <w:rFonts w:ascii="Times New Roman" w:hAnsi="Times New Roman"/>
          <w:b/>
          <w:sz w:val="28"/>
          <w:szCs w:val="28"/>
        </w:rPr>
      </w:pPr>
      <w:bookmarkStart w:id="0" w:name="_Toc405376489"/>
      <w:r w:rsidRPr="00102492">
        <w:rPr>
          <w:rFonts w:ascii="Times New Roman" w:hAnsi="Times New Roman"/>
          <w:b/>
          <w:sz w:val="28"/>
          <w:szCs w:val="28"/>
        </w:rPr>
        <w:t>Предлагаемое решение</w:t>
      </w:r>
      <w:bookmarkEnd w:id="0"/>
    </w:p>
    <w:p w:rsidR="0056108B" w:rsidRPr="00A30F2A" w:rsidRDefault="0056108B" w:rsidP="00A30F2A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102492">
        <w:rPr>
          <w:rFonts w:ascii="Times New Roman" w:hAnsi="Times New Roman"/>
          <w:sz w:val="28"/>
          <w:szCs w:val="28"/>
        </w:rPr>
        <w:t>Предметная область информационной системы выбора инструментальных   средств разработки АС описана UML диаграммой вариантов использования [3] на рисунке 3.</w:t>
      </w:r>
    </w:p>
    <w:p w:rsidR="0056108B" w:rsidRPr="00A30F2A" w:rsidRDefault="0056108B" w:rsidP="00893B0A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3" o:spid="_x0000_i1027" type="#_x0000_t75" alt="fig-kb03" style="width:303.6pt;height:289.2pt;visibility:visible">
            <v:imagedata r:id="rId11" o:title=""/>
          </v:shape>
        </w:pict>
      </w:r>
    </w:p>
    <w:p w:rsidR="0056108B" w:rsidRPr="000C5EA0" w:rsidRDefault="0056108B" w:rsidP="00A30F2A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3-Диаграмма вариантов использования</w:t>
      </w:r>
    </w:p>
    <w:p w:rsidR="0056108B" w:rsidRDefault="0056108B" w:rsidP="00B4791C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>Где актер - это разработчик программного обеспечения, обладающий полномочиями:</w:t>
      </w:r>
    </w:p>
    <w:p w:rsidR="0056108B" w:rsidRPr="00A30F2A" w:rsidRDefault="0056108B" w:rsidP="00B4791C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30F2A">
        <w:rPr>
          <w:rFonts w:ascii="Times New Roman" w:hAnsi="Times New Roman"/>
          <w:sz w:val="28"/>
          <w:szCs w:val="28"/>
        </w:rPr>
        <w:t>обавление критерия, по которому</w:t>
      </w:r>
      <w:r>
        <w:rPr>
          <w:rFonts w:ascii="Times New Roman" w:hAnsi="Times New Roman"/>
          <w:sz w:val="28"/>
          <w:szCs w:val="28"/>
        </w:rPr>
        <w:t xml:space="preserve"> будет рассчитана функция выбора;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30F2A">
        <w:rPr>
          <w:rFonts w:ascii="Times New Roman" w:hAnsi="Times New Roman"/>
          <w:sz w:val="28"/>
          <w:szCs w:val="28"/>
        </w:rPr>
        <w:t>обавл</w:t>
      </w:r>
      <w:r>
        <w:rPr>
          <w:rFonts w:ascii="Times New Roman" w:hAnsi="Times New Roman"/>
          <w:sz w:val="28"/>
          <w:szCs w:val="28"/>
        </w:rPr>
        <w:t>ение терма критерию;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30F2A">
        <w:rPr>
          <w:rFonts w:ascii="Times New Roman" w:hAnsi="Times New Roman"/>
          <w:sz w:val="28"/>
          <w:szCs w:val="28"/>
        </w:rPr>
        <w:t>оздание проекта, для которого будет ра</w:t>
      </w:r>
      <w:r>
        <w:rPr>
          <w:rFonts w:ascii="Times New Roman" w:hAnsi="Times New Roman"/>
          <w:sz w:val="28"/>
          <w:szCs w:val="28"/>
        </w:rPr>
        <w:t>ссчитана функция выбора одной АС;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удаление критерия или терма;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30F2A">
        <w:rPr>
          <w:rFonts w:ascii="Times New Roman" w:hAnsi="Times New Roman"/>
          <w:sz w:val="28"/>
          <w:szCs w:val="28"/>
        </w:rPr>
        <w:t>ычисление функции выб</w:t>
      </w:r>
      <w:r>
        <w:rPr>
          <w:rFonts w:ascii="Times New Roman" w:hAnsi="Times New Roman"/>
          <w:sz w:val="28"/>
          <w:szCs w:val="28"/>
        </w:rPr>
        <w:t>ора для всех созданных проектов;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A30F2A">
        <w:rPr>
          <w:rFonts w:ascii="Times New Roman" w:hAnsi="Times New Roman"/>
          <w:sz w:val="28"/>
          <w:szCs w:val="28"/>
        </w:rPr>
        <w:t>едактирование правил, по кот</w:t>
      </w:r>
      <w:r>
        <w:rPr>
          <w:rFonts w:ascii="Times New Roman" w:hAnsi="Times New Roman"/>
          <w:sz w:val="28"/>
          <w:szCs w:val="28"/>
        </w:rPr>
        <w:t>орым вычисляется функция выбора;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A30F2A">
        <w:rPr>
          <w:rFonts w:ascii="Times New Roman" w:hAnsi="Times New Roman"/>
          <w:sz w:val="28"/>
          <w:szCs w:val="28"/>
        </w:rPr>
        <w:t>едактирование критериев: изменение названия и типа к</w:t>
      </w:r>
      <w:r>
        <w:rPr>
          <w:rFonts w:ascii="Times New Roman" w:hAnsi="Times New Roman"/>
          <w:sz w:val="28"/>
          <w:szCs w:val="28"/>
        </w:rPr>
        <w:t>ритериев (входной или выходной);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A30F2A">
        <w:rPr>
          <w:rFonts w:ascii="Times New Roman" w:hAnsi="Times New Roman"/>
          <w:sz w:val="28"/>
          <w:szCs w:val="28"/>
        </w:rPr>
        <w:t>едактирование термов: изменение названия, цвета, положения терма;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30F2A">
        <w:rPr>
          <w:rFonts w:ascii="Times New Roman" w:hAnsi="Times New Roman"/>
          <w:sz w:val="28"/>
          <w:szCs w:val="28"/>
        </w:rPr>
        <w:t>охранение правил.</w:t>
      </w:r>
    </w:p>
    <w:p w:rsidR="0056108B" w:rsidRPr="00A30F2A" w:rsidRDefault="0056108B" w:rsidP="00A30F2A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>Для реализации варианта использования &lt;&lt;Вычисление функции&gt;&gt; были созданы нечеткие модели выбора инструментальных средств разработки АС [2]</w:t>
      </w:r>
      <w:r>
        <w:rPr>
          <w:rFonts w:ascii="Times New Roman" w:hAnsi="Times New Roman"/>
          <w:sz w:val="28"/>
          <w:szCs w:val="28"/>
        </w:rPr>
        <w:t xml:space="preserve"> представле</w:t>
      </w:r>
      <w:r w:rsidRPr="00A30F2A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Pr="00A30F2A">
        <w:rPr>
          <w:rFonts w:ascii="Times New Roman" w:hAnsi="Times New Roman"/>
          <w:sz w:val="28"/>
          <w:szCs w:val="28"/>
        </w:rPr>
        <w:t xml:space="preserve"> на рисунках 4.</w:t>
      </w:r>
    </w:p>
    <w:p w:rsidR="0056108B" w:rsidRPr="00A30F2A" w:rsidRDefault="0056108B" w:rsidP="00893B0A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  <w:lang w:val="en-US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9" o:spid="_x0000_i1028" type="#_x0000_t75" alt="fig-kb04" style="width:409.8pt;height:144.6pt;visibility:visible">
            <v:imagedata r:id="rId12" o:title=""/>
          </v:shape>
        </w:pict>
      </w:r>
    </w:p>
    <w:p w:rsidR="0056108B" w:rsidRPr="000C5EA0" w:rsidRDefault="0056108B" w:rsidP="00A30F2A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4-Общая схема нечеткой гибридной сети выбора инструментальных средств разработки АС</w:t>
      </w:r>
    </w:p>
    <w:p w:rsidR="0056108B" w:rsidRDefault="0056108B" w:rsidP="00A30F2A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>Соответствующие терм-множества для лингвистических переменных нечеткой модели выбора инструментальных средств разработки АС имеют следующий вид: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A30F2A">
        <w:rPr>
          <w:rFonts w:ascii="Times New Roman" w:hAnsi="Times New Roman"/>
          <w:sz w:val="28"/>
          <w:szCs w:val="28"/>
        </w:rPr>
        <w:t>стойчивость x1 = {``неустойчивый'', ``устойчивый''}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A30F2A">
        <w:rPr>
          <w:rFonts w:ascii="Times New Roman" w:hAnsi="Times New Roman"/>
          <w:sz w:val="28"/>
          <w:szCs w:val="28"/>
        </w:rPr>
        <w:t>ехнологичность x2 = {``нетехнологичная'', ``технологичная''}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A30F2A">
        <w:rPr>
          <w:rFonts w:ascii="Times New Roman" w:hAnsi="Times New Roman"/>
          <w:sz w:val="28"/>
          <w:szCs w:val="28"/>
        </w:rPr>
        <w:t>добство x3 = {``неудобная'', ``менее удобная'', ``удобная''};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30F2A">
        <w:rPr>
          <w:rFonts w:ascii="Times New Roman" w:hAnsi="Times New Roman"/>
          <w:sz w:val="28"/>
          <w:szCs w:val="28"/>
        </w:rPr>
        <w:t>оддержка БД x4 = {``не поддерживает'',``поддерживает''};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30F2A">
        <w:rPr>
          <w:rFonts w:ascii="Times New Roman" w:hAnsi="Times New Roman"/>
          <w:sz w:val="28"/>
          <w:szCs w:val="28"/>
        </w:rPr>
        <w:t>тоимость x5 = {``дешевая'', ``средняя'', ``дорогая''\};</w:t>
      </w:r>
    </w:p>
    <w:p w:rsidR="0056108B" w:rsidRPr="00A30F2A" w:rsidRDefault="0056108B" w:rsidP="00A30F2A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30F2A">
        <w:rPr>
          <w:rFonts w:ascii="Times New Roman" w:hAnsi="Times New Roman"/>
          <w:sz w:val="28"/>
          <w:szCs w:val="28"/>
        </w:rPr>
        <w:t>ыбор y = {``не подходит'', ``подходит''\}.</w:t>
      </w:r>
    </w:p>
    <w:p w:rsidR="0056108B" w:rsidRPr="00A30F2A" w:rsidRDefault="0056108B" w:rsidP="00B4791C">
      <w:pPr>
        <w:spacing w:after="20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>Выбор инструментальных средств определяется нечеткой функцией:</w:t>
      </w:r>
    </w:p>
    <w:p w:rsidR="0056108B" w:rsidRPr="00A30F2A" w:rsidRDefault="0056108B" w:rsidP="00B4791C">
      <w:pPr>
        <w:spacing w:before="120" w:after="120" w:line="24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i/>
          <w:sz w:val="28"/>
          <w:szCs w:val="28"/>
          <w:lang w:val="en-US"/>
        </w:rPr>
        <w:t>y</w:t>
      </w:r>
      <w:r w:rsidRPr="00A30F2A">
        <w:rPr>
          <w:rFonts w:ascii="Times New Roman" w:hAnsi="Times New Roman"/>
          <w:sz w:val="28"/>
          <w:szCs w:val="28"/>
        </w:rPr>
        <w:t>=</w:t>
      </w:r>
      <w:r w:rsidRPr="00A30F2A">
        <w:rPr>
          <w:rFonts w:ascii="Times New Roman" w:hAnsi="Times New Roman"/>
          <w:i/>
          <w:sz w:val="28"/>
          <w:szCs w:val="28"/>
          <w:lang w:val="en-US"/>
        </w:rPr>
        <w:t>f</w:t>
      </w:r>
      <w:r w:rsidRPr="00A30F2A">
        <w:rPr>
          <w:rFonts w:ascii="Times New Roman" w:hAnsi="Times New Roman"/>
          <w:sz w:val="28"/>
          <w:szCs w:val="28"/>
        </w:rPr>
        <w:t>(</w:t>
      </w:r>
      <w:r w:rsidRPr="00A30F2A">
        <w:rPr>
          <w:rFonts w:ascii="Times New Roman" w:hAnsi="Times New Roman"/>
          <w:sz w:val="28"/>
          <w:szCs w:val="28"/>
          <w:lang w:val="en-US"/>
        </w:rPr>
        <w:t>x</w:t>
      </w:r>
      <w:r w:rsidRPr="00A30F2A">
        <w:rPr>
          <w:rFonts w:ascii="Times New Roman" w:hAnsi="Times New Roman"/>
          <w:sz w:val="28"/>
          <w:szCs w:val="28"/>
        </w:rPr>
        <w:t xml:space="preserve">1, </w:t>
      </w:r>
      <w:r w:rsidRPr="00A30F2A">
        <w:rPr>
          <w:rFonts w:ascii="Times New Roman" w:hAnsi="Times New Roman"/>
          <w:sz w:val="28"/>
          <w:szCs w:val="28"/>
          <w:lang w:val="en-US"/>
        </w:rPr>
        <w:t>x</w:t>
      </w:r>
      <w:r w:rsidRPr="00A30F2A">
        <w:rPr>
          <w:rFonts w:ascii="Times New Roman" w:hAnsi="Times New Roman"/>
          <w:sz w:val="28"/>
          <w:szCs w:val="28"/>
        </w:rPr>
        <w:t xml:space="preserve">2, </w:t>
      </w:r>
      <w:r w:rsidRPr="00A30F2A">
        <w:rPr>
          <w:rFonts w:ascii="Times New Roman" w:hAnsi="Times New Roman"/>
          <w:sz w:val="28"/>
          <w:szCs w:val="28"/>
          <w:lang w:val="en-US"/>
        </w:rPr>
        <w:t>x</w:t>
      </w:r>
      <w:r w:rsidRPr="00A30F2A">
        <w:rPr>
          <w:rFonts w:ascii="Times New Roman" w:hAnsi="Times New Roman"/>
          <w:sz w:val="28"/>
          <w:szCs w:val="28"/>
        </w:rPr>
        <w:t xml:space="preserve">3, </w:t>
      </w:r>
      <w:r w:rsidRPr="00A30F2A">
        <w:rPr>
          <w:rFonts w:ascii="Times New Roman" w:hAnsi="Times New Roman"/>
          <w:sz w:val="28"/>
          <w:szCs w:val="28"/>
          <w:lang w:val="en-US"/>
        </w:rPr>
        <w:t>x</w:t>
      </w:r>
      <w:r w:rsidRPr="00A30F2A">
        <w:rPr>
          <w:rFonts w:ascii="Times New Roman" w:hAnsi="Times New Roman"/>
          <w:sz w:val="28"/>
          <w:szCs w:val="28"/>
        </w:rPr>
        <w:t xml:space="preserve">4, </w:t>
      </w:r>
      <w:r w:rsidRPr="00A30F2A">
        <w:rPr>
          <w:rFonts w:ascii="Times New Roman" w:hAnsi="Times New Roman"/>
          <w:sz w:val="28"/>
          <w:szCs w:val="28"/>
          <w:lang w:val="en-US"/>
        </w:rPr>
        <w:t>x</w:t>
      </w:r>
      <w:r w:rsidRPr="00A30F2A">
        <w:rPr>
          <w:rFonts w:ascii="Times New Roman" w:hAnsi="Times New Roman"/>
          <w:sz w:val="28"/>
          <w:szCs w:val="28"/>
        </w:rPr>
        <w:t>5)</w:t>
      </w:r>
    </w:p>
    <w:p w:rsidR="0056108B" w:rsidRDefault="0056108B" w:rsidP="00A30F2A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где </w:t>
      </w:r>
      <w:r w:rsidRPr="00A30F2A">
        <w:rPr>
          <w:rFonts w:ascii="Times New Roman" w:hAnsi="Times New Roman"/>
          <w:i/>
          <w:sz w:val="28"/>
          <w:szCs w:val="28"/>
          <w:lang w:val="en-US"/>
        </w:rPr>
        <w:t>f</w:t>
      </w:r>
      <w:r w:rsidRPr="00A30F2A">
        <w:rPr>
          <w:rFonts w:ascii="Times New Roman" w:hAnsi="Times New Roman"/>
          <w:sz w:val="28"/>
          <w:szCs w:val="28"/>
        </w:rPr>
        <w:t xml:space="preserve"> -функц</w:t>
      </w:r>
      <w:r>
        <w:rPr>
          <w:rFonts w:ascii="Times New Roman" w:hAnsi="Times New Roman"/>
          <w:sz w:val="28"/>
          <w:szCs w:val="28"/>
        </w:rPr>
        <w:t>ия нечеткого логического вывода</w:t>
      </w:r>
      <w:r w:rsidRPr="00A30F2A">
        <w:rPr>
          <w:rFonts w:ascii="Times New Roman" w:hAnsi="Times New Roman"/>
          <w:sz w:val="28"/>
          <w:szCs w:val="28"/>
        </w:rPr>
        <w:t xml:space="preserve"> для выбора инструментального средства, основанная на нечеткой базе знаний. В качестве функций принадлежности для терм-множеств будем использовать треугольные функции. </w:t>
      </w:r>
    </w:p>
    <w:p w:rsidR="0056108B" w:rsidRPr="00A30F2A" w:rsidRDefault="0056108B" w:rsidP="00A30F2A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Примеры графиков функций принадлежности терм-множеств переменных с 2-мя термами представлены на рисунках </w:t>
      </w:r>
      <w:r>
        <w:rPr>
          <w:rFonts w:ascii="Times New Roman" w:hAnsi="Times New Roman"/>
          <w:sz w:val="28"/>
          <w:szCs w:val="28"/>
        </w:rPr>
        <w:t>5</w:t>
      </w:r>
      <w:r w:rsidRPr="00A30F2A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8</w:t>
      </w:r>
      <w:r w:rsidRPr="00A30F2A">
        <w:rPr>
          <w:rFonts w:ascii="Times New Roman" w:hAnsi="Times New Roman"/>
          <w:sz w:val="28"/>
          <w:szCs w:val="28"/>
        </w:rPr>
        <w:t xml:space="preserve">, с 3-мя термами - на рисунках </w:t>
      </w:r>
      <w:r>
        <w:rPr>
          <w:rFonts w:ascii="Times New Roman" w:hAnsi="Times New Roman"/>
          <w:sz w:val="28"/>
          <w:szCs w:val="28"/>
        </w:rPr>
        <w:t>9</w:t>
      </w:r>
      <w:r w:rsidRPr="00A30F2A">
        <w:rPr>
          <w:rFonts w:ascii="Times New Roman" w:hAnsi="Times New Roman"/>
          <w:sz w:val="28"/>
          <w:szCs w:val="28"/>
        </w:rPr>
        <w:t>, 1</w:t>
      </w:r>
      <w:r>
        <w:rPr>
          <w:rFonts w:ascii="Times New Roman" w:hAnsi="Times New Roman"/>
          <w:sz w:val="28"/>
          <w:szCs w:val="28"/>
        </w:rPr>
        <w:t>0</w:t>
      </w:r>
      <w:r w:rsidRPr="00A30F2A">
        <w:rPr>
          <w:rFonts w:ascii="Times New Roman" w:hAnsi="Times New Roman"/>
          <w:sz w:val="28"/>
          <w:szCs w:val="28"/>
        </w:rPr>
        <w:t>.</w:t>
      </w:r>
    </w:p>
    <w:p w:rsidR="0056108B" w:rsidRPr="00A30F2A" w:rsidRDefault="0056108B" w:rsidP="00893B0A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3" o:spid="_x0000_i1029" type="#_x0000_t75" alt="fig-kb06" style="width:385.2pt;height:149.4pt;visibility:visible">
            <v:imagedata r:id="rId13" o:title=""/>
          </v:shape>
        </w:pict>
      </w:r>
    </w:p>
    <w:p w:rsidR="0056108B" w:rsidRPr="000C5EA0" w:rsidRDefault="0056108B" w:rsidP="00BD7B4B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5 - График функций принадлежности терм-множества &lt;&lt;Устойчивость&gt;&gt; переменной с 2-мя термам</w:t>
      </w:r>
    </w:p>
    <w:p w:rsidR="0056108B" w:rsidRPr="00A30F2A" w:rsidRDefault="0056108B" w:rsidP="00893B0A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2" o:spid="_x0000_i1030" type="#_x0000_t75" alt="fig-kb13" style="width:385.8pt;height:159.6pt;visibility:visible">
            <v:imagedata r:id="rId14" o:title=""/>
          </v:shape>
        </w:pict>
      </w:r>
    </w:p>
    <w:p w:rsidR="0056108B" w:rsidRPr="000C5EA0" w:rsidRDefault="0056108B" w:rsidP="00BD7B4B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6 - График функций принадлежности терм-множества &lt;&lt;Технологичность&gt;&gt; переменной с 2-мя термами.</w:t>
      </w:r>
    </w:p>
    <w:p w:rsidR="0056108B" w:rsidRPr="00A30F2A" w:rsidRDefault="0056108B" w:rsidP="00893B0A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1" o:spid="_x0000_i1031" type="#_x0000_t75" alt="fig-kb14" style="width:336pt;height:148.8pt;visibility:visible">
            <v:imagedata r:id="rId15" o:title=""/>
          </v:shape>
        </w:pict>
      </w:r>
    </w:p>
    <w:p w:rsidR="0056108B" w:rsidRPr="000C5EA0" w:rsidRDefault="0056108B" w:rsidP="00BD7B4B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7 - График функций принадлежности терм-множества &lt;&lt;Поддержка БД&gt;&gt; переменной с 2-мя термами.</w:t>
      </w:r>
    </w:p>
    <w:p w:rsidR="0056108B" w:rsidRPr="00A30F2A" w:rsidRDefault="0056108B" w:rsidP="00893B0A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0" o:spid="_x0000_i1032" type="#_x0000_t75" alt="fig-kb16" style="width:321.6pt;height:163.2pt;visibility:visible">
            <v:imagedata r:id="rId16" o:title=""/>
          </v:shape>
        </w:pict>
      </w:r>
    </w:p>
    <w:p w:rsidR="0056108B" w:rsidRPr="000C5EA0" w:rsidRDefault="0056108B" w:rsidP="00BD7B4B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8 - График функций принадлежности терм-множества &lt;&lt;Выбор&gt;&gt; переменной с 2-мя термами.</w:t>
      </w:r>
    </w:p>
    <w:p w:rsidR="0056108B" w:rsidRPr="00A30F2A" w:rsidRDefault="0056108B" w:rsidP="00893B0A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9" o:spid="_x0000_i1033" type="#_x0000_t75" alt="fig-kb07" style="width:377.4pt;height:154.2pt;visibility:visible">
            <v:imagedata r:id="rId17" o:title=""/>
          </v:shape>
        </w:pict>
      </w:r>
    </w:p>
    <w:p w:rsidR="0056108B" w:rsidRPr="000C5EA0" w:rsidRDefault="0056108B" w:rsidP="00BD7B4B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9 - График функций принадлежности терм-множества &lt;&lt;Удобство&gt;&gt; переменной с 3-мя термами.</w:t>
      </w:r>
    </w:p>
    <w:p w:rsidR="0056108B" w:rsidRPr="00A30F2A" w:rsidRDefault="0056108B" w:rsidP="00893B0A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8" o:spid="_x0000_i1034" type="#_x0000_t75" alt="fig-kb15" style="width:385.8pt;height:188.4pt;visibility:visible">
            <v:imagedata r:id="rId18" o:title=""/>
          </v:shape>
        </w:pict>
      </w:r>
    </w:p>
    <w:p w:rsidR="0056108B" w:rsidRPr="000C5EA0" w:rsidRDefault="0056108B" w:rsidP="00BD7B4B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10 - График функций принадлежности терм-множества &lt;&lt;Стоимость&gt;&gt; переменной с 3-мя термами.</w:t>
      </w:r>
    </w:p>
    <w:p w:rsidR="0056108B" w:rsidRPr="00A30F2A" w:rsidRDefault="0056108B" w:rsidP="00A30F2A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В результате исследования были выделены следующие нечеткие правила с соответствующими весами для нечеткой функции </w:t>
      </w:r>
      <w:r w:rsidRPr="00BD7B4B">
        <w:rPr>
          <w:rFonts w:ascii="Times New Roman" w:hAnsi="Times New Roman"/>
          <w:i/>
          <w:sz w:val="28"/>
          <w:szCs w:val="28"/>
        </w:rPr>
        <w:t>f</w:t>
      </w:r>
      <w:r w:rsidRPr="00A30F2A">
        <w:rPr>
          <w:rFonts w:ascii="Times New Roman" w:hAnsi="Times New Roman"/>
          <w:sz w:val="28"/>
          <w:szCs w:val="28"/>
        </w:rPr>
        <w:t>: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>ЕСЛИ x1 = ``неустойчивый'', ТО y = ``не подходит'', с весом 1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>ЕСЛИ x1 = ``устойчивый'', ТО</w:t>
      </w:r>
      <w:r w:rsidRPr="00A30F2A">
        <w:rPr>
          <w:rFonts w:ascii="Times New Roman" w:hAnsi="Times New Roman"/>
          <w:i/>
          <w:sz w:val="28"/>
          <w:szCs w:val="28"/>
        </w:rPr>
        <w:t xml:space="preserve"> y</w:t>
      </w:r>
      <w:r w:rsidRPr="00A30F2A">
        <w:rPr>
          <w:rFonts w:ascii="Times New Roman" w:hAnsi="Times New Roman"/>
          <w:sz w:val="28"/>
          <w:szCs w:val="28"/>
        </w:rPr>
        <w:t xml:space="preserve"> = ``подходит'', с весом 1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ЕСЛИ x2 = ``нетехнологичная'', ТО </w:t>
      </w:r>
      <w:r w:rsidRPr="00A30F2A">
        <w:rPr>
          <w:rFonts w:ascii="Times New Roman" w:hAnsi="Times New Roman"/>
          <w:i/>
          <w:sz w:val="28"/>
          <w:szCs w:val="28"/>
        </w:rPr>
        <w:t>y</w:t>
      </w:r>
      <w:r w:rsidRPr="00A30F2A">
        <w:rPr>
          <w:rFonts w:ascii="Times New Roman" w:hAnsi="Times New Roman"/>
          <w:sz w:val="28"/>
          <w:szCs w:val="28"/>
        </w:rPr>
        <w:t xml:space="preserve"> = ``не подходит'', с весом 0.2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ЕСЛИ x2 = ``технологичная'', ТО </w:t>
      </w:r>
      <w:r w:rsidRPr="00A30F2A">
        <w:rPr>
          <w:rFonts w:ascii="Times New Roman" w:hAnsi="Times New Roman"/>
          <w:i/>
          <w:sz w:val="28"/>
          <w:szCs w:val="28"/>
        </w:rPr>
        <w:t>y</w:t>
      </w:r>
      <w:r w:rsidRPr="00A30F2A">
        <w:rPr>
          <w:rFonts w:ascii="Times New Roman" w:hAnsi="Times New Roman"/>
          <w:sz w:val="28"/>
          <w:szCs w:val="28"/>
        </w:rPr>
        <w:t xml:space="preserve"> = ``подходит'', с весом 0.2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ЕСЛИ x3 = ``неудобная'', ТО </w:t>
      </w:r>
      <w:r w:rsidRPr="00A30F2A">
        <w:rPr>
          <w:rFonts w:ascii="Times New Roman" w:hAnsi="Times New Roman"/>
          <w:i/>
          <w:sz w:val="28"/>
          <w:szCs w:val="28"/>
        </w:rPr>
        <w:t>y</w:t>
      </w:r>
      <w:r w:rsidRPr="00A30F2A">
        <w:rPr>
          <w:rFonts w:ascii="Times New Roman" w:hAnsi="Times New Roman"/>
          <w:sz w:val="28"/>
          <w:szCs w:val="28"/>
        </w:rPr>
        <w:t xml:space="preserve"> = ``не подходит'', с весом 0.8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ЕСЛИ x3 = ``менее удобная'', ТО </w:t>
      </w:r>
      <w:r w:rsidRPr="00A30F2A">
        <w:rPr>
          <w:rFonts w:ascii="Times New Roman" w:hAnsi="Times New Roman"/>
          <w:i/>
          <w:sz w:val="28"/>
          <w:szCs w:val="28"/>
        </w:rPr>
        <w:t>y</w:t>
      </w:r>
      <w:r w:rsidRPr="00A30F2A">
        <w:rPr>
          <w:rFonts w:ascii="Times New Roman" w:hAnsi="Times New Roman"/>
          <w:sz w:val="28"/>
          <w:szCs w:val="28"/>
        </w:rPr>
        <w:t xml:space="preserve"> = ``подходит'', с весом 0.8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ЕСЛИ x3 = ``удобная'', ТО </w:t>
      </w:r>
      <w:r w:rsidRPr="00A30F2A">
        <w:rPr>
          <w:rFonts w:ascii="Times New Roman" w:hAnsi="Times New Roman"/>
          <w:i/>
          <w:sz w:val="28"/>
          <w:szCs w:val="28"/>
        </w:rPr>
        <w:t>y</w:t>
      </w:r>
      <w:r w:rsidRPr="00A30F2A">
        <w:rPr>
          <w:rFonts w:ascii="Times New Roman" w:hAnsi="Times New Roman"/>
          <w:sz w:val="28"/>
          <w:szCs w:val="28"/>
        </w:rPr>
        <w:t xml:space="preserve"> = ``подходит'', с весом 0.8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ЕСЛИ x4 = ``не поддерживает'', ТО </w:t>
      </w:r>
      <w:r w:rsidRPr="00A30F2A">
        <w:rPr>
          <w:rFonts w:ascii="Times New Roman" w:hAnsi="Times New Roman"/>
          <w:i/>
          <w:sz w:val="28"/>
          <w:szCs w:val="28"/>
        </w:rPr>
        <w:t>y</w:t>
      </w:r>
      <w:r w:rsidRPr="00A30F2A">
        <w:rPr>
          <w:rFonts w:ascii="Times New Roman" w:hAnsi="Times New Roman"/>
          <w:sz w:val="28"/>
          <w:szCs w:val="28"/>
        </w:rPr>
        <w:t xml:space="preserve"> = ``не подходит'', с весом 1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ЕСЛИ x4 = ``поддерживает'', ТО </w:t>
      </w:r>
      <w:r w:rsidRPr="00A30F2A">
        <w:rPr>
          <w:rFonts w:ascii="Times New Roman" w:hAnsi="Times New Roman"/>
          <w:i/>
          <w:sz w:val="28"/>
          <w:szCs w:val="28"/>
        </w:rPr>
        <w:t>y</w:t>
      </w:r>
      <w:r w:rsidRPr="00A30F2A">
        <w:rPr>
          <w:rFonts w:ascii="Times New Roman" w:hAnsi="Times New Roman"/>
          <w:sz w:val="28"/>
          <w:szCs w:val="28"/>
        </w:rPr>
        <w:t xml:space="preserve"> = ``подходит'', с весом 1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ЕСЛИ x5 = ``дешевая'', ТО </w:t>
      </w:r>
      <w:r w:rsidRPr="00A30F2A">
        <w:rPr>
          <w:rFonts w:ascii="Times New Roman" w:hAnsi="Times New Roman"/>
          <w:i/>
          <w:sz w:val="28"/>
          <w:szCs w:val="28"/>
        </w:rPr>
        <w:t>y</w:t>
      </w:r>
      <w:r w:rsidRPr="00A30F2A">
        <w:rPr>
          <w:rFonts w:ascii="Times New Roman" w:hAnsi="Times New Roman"/>
          <w:sz w:val="28"/>
          <w:szCs w:val="28"/>
        </w:rPr>
        <w:t xml:space="preserve"> = ``подходит'', с весом 1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ЕСЛИ x5 = ``средняя'', ТО </w:t>
      </w:r>
      <w:r w:rsidRPr="00A30F2A">
        <w:rPr>
          <w:rFonts w:ascii="Times New Roman" w:hAnsi="Times New Roman"/>
          <w:i/>
          <w:sz w:val="28"/>
          <w:szCs w:val="28"/>
        </w:rPr>
        <w:t>y</w:t>
      </w:r>
      <w:r w:rsidRPr="00A30F2A">
        <w:rPr>
          <w:rFonts w:ascii="Times New Roman" w:hAnsi="Times New Roman"/>
          <w:sz w:val="28"/>
          <w:szCs w:val="28"/>
        </w:rPr>
        <w:t xml:space="preserve"> = ``подходит'', с весом 1</w:t>
      </w:r>
      <w:r w:rsidRPr="00BD7B4B">
        <w:rPr>
          <w:rFonts w:ascii="Times New Roman" w:hAnsi="Times New Roman"/>
          <w:sz w:val="28"/>
          <w:szCs w:val="28"/>
        </w:rPr>
        <w:t>;</w:t>
      </w:r>
    </w:p>
    <w:p w:rsidR="0056108B" w:rsidRPr="00A30F2A" w:rsidRDefault="0056108B" w:rsidP="00A30F2A">
      <w:pPr>
        <w:numPr>
          <w:ilvl w:val="0"/>
          <w:numId w:val="20"/>
        </w:numPr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A30F2A">
        <w:rPr>
          <w:rFonts w:ascii="Times New Roman" w:hAnsi="Times New Roman"/>
          <w:sz w:val="28"/>
          <w:szCs w:val="28"/>
        </w:rPr>
        <w:t xml:space="preserve">ЕСЛИ x5 = ``дорогая'', ТО </w:t>
      </w:r>
      <w:r w:rsidRPr="00A30F2A">
        <w:rPr>
          <w:rFonts w:ascii="Times New Roman" w:hAnsi="Times New Roman"/>
          <w:i/>
          <w:sz w:val="28"/>
          <w:szCs w:val="28"/>
        </w:rPr>
        <w:t>y</w:t>
      </w:r>
      <w:r w:rsidRPr="00A30F2A">
        <w:rPr>
          <w:rFonts w:ascii="Times New Roman" w:hAnsi="Times New Roman"/>
          <w:sz w:val="28"/>
          <w:szCs w:val="28"/>
        </w:rPr>
        <w:t xml:space="preserve"> = ``не подходит'', с весом 1</w:t>
      </w:r>
      <w:r w:rsidRPr="00BD7B4B">
        <w:rPr>
          <w:rFonts w:ascii="Times New Roman" w:hAnsi="Times New Roman"/>
          <w:sz w:val="28"/>
          <w:szCs w:val="28"/>
        </w:rPr>
        <w:t>.</w:t>
      </w:r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BD7B4B">
        <w:rPr>
          <w:rFonts w:ascii="Times New Roman" w:hAnsi="Times New Roman"/>
          <w:sz w:val="28"/>
          <w:szCs w:val="28"/>
        </w:rPr>
        <w:t xml:space="preserve">На основе созданной модели разработано приложение на языке программирования </w:t>
      </w:r>
      <w:r w:rsidRPr="00BD7B4B">
        <w:rPr>
          <w:rFonts w:ascii="Times New Roman" w:hAnsi="Times New Roman"/>
          <w:i/>
          <w:sz w:val="28"/>
          <w:szCs w:val="28"/>
        </w:rPr>
        <w:t>C#</w:t>
      </w:r>
      <w:r w:rsidRPr="00BD7B4B">
        <w:rPr>
          <w:rFonts w:ascii="Times New Roman" w:hAnsi="Times New Roman"/>
          <w:sz w:val="28"/>
          <w:szCs w:val="28"/>
        </w:rPr>
        <w:t xml:space="preserve"> в среде </w:t>
      </w:r>
      <w:r w:rsidRPr="00BD7B4B">
        <w:rPr>
          <w:rFonts w:ascii="Times New Roman" w:hAnsi="Times New Roman"/>
          <w:i/>
          <w:sz w:val="28"/>
          <w:szCs w:val="28"/>
        </w:rPr>
        <w:t>Visual Studio</w:t>
      </w:r>
      <w:r w:rsidRPr="00BD7B4B">
        <w:rPr>
          <w:rFonts w:ascii="Times New Roman" w:hAnsi="Times New Roman"/>
          <w:sz w:val="28"/>
          <w:szCs w:val="28"/>
        </w:rPr>
        <w:t xml:space="preserve"> .</w:t>
      </w:r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BD7B4B">
        <w:rPr>
          <w:rFonts w:ascii="Times New Roman" w:hAnsi="Times New Roman"/>
          <w:sz w:val="28"/>
          <w:szCs w:val="28"/>
        </w:rPr>
        <w:t>Общий интерфейс программы представлен на рисунке 1</w:t>
      </w:r>
      <w:r>
        <w:rPr>
          <w:rFonts w:ascii="Times New Roman" w:hAnsi="Times New Roman"/>
          <w:sz w:val="28"/>
          <w:szCs w:val="28"/>
        </w:rPr>
        <w:t>1</w:t>
      </w:r>
      <w:r w:rsidRPr="00BD7B4B">
        <w:rPr>
          <w:rFonts w:ascii="Times New Roman" w:hAnsi="Times New Roman"/>
          <w:sz w:val="28"/>
          <w:szCs w:val="28"/>
        </w:rPr>
        <w:t>.</w:t>
      </w:r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1" o:spid="_x0000_i1035" type="#_x0000_t75" alt="fig-kb10" style="width:413.4pt;height:259.8pt;visibility:visible">
            <v:imagedata r:id="rId19" o:title=""/>
          </v:shape>
        </w:pict>
      </w:r>
    </w:p>
    <w:p w:rsidR="0056108B" w:rsidRPr="000C5EA0" w:rsidRDefault="0056108B" w:rsidP="00BD7B4B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11- Общий интерфейс программы</w:t>
      </w:r>
      <w:r w:rsidRPr="00B4791C">
        <w:t xml:space="preserve"> </w:t>
      </w:r>
      <w:r w:rsidRPr="00B4791C">
        <w:rPr>
          <w:rFonts w:ascii="Times New Roman" w:hAnsi="Times New Roman"/>
          <w:sz w:val="28"/>
          <w:szCs w:val="28"/>
        </w:rPr>
        <w:t>примеры применения</w:t>
      </w:r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BD7B4B">
        <w:rPr>
          <w:rFonts w:ascii="Times New Roman" w:hAnsi="Times New Roman"/>
          <w:sz w:val="28"/>
          <w:szCs w:val="28"/>
        </w:rPr>
        <w:t>Пример применения системы нечеткого логического вывода представлены на рисунке 1</w:t>
      </w:r>
      <w:r>
        <w:rPr>
          <w:rFonts w:ascii="Times New Roman" w:hAnsi="Times New Roman"/>
          <w:sz w:val="28"/>
          <w:szCs w:val="28"/>
        </w:rPr>
        <w:t>2</w:t>
      </w:r>
      <w:r w:rsidRPr="00BD7B4B">
        <w:rPr>
          <w:rFonts w:ascii="Times New Roman" w:hAnsi="Times New Roman"/>
          <w:sz w:val="28"/>
          <w:szCs w:val="28"/>
        </w:rPr>
        <w:t>.</w:t>
      </w:r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903B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0" o:spid="_x0000_i1036" type="#_x0000_t75" alt="fig-kb11" style="width:417pt;height:267.6pt;visibility:visible">
            <v:imagedata r:id="rId20" o:title=""/>
          </v:shape>
        </w:pict>
      </w:r>
    </w:p>
    <w:p w:rsidR="0056108B" w:rsidRPr="000C5EA0" w:rsidRDefault="0056108B" w:rsidP="00BD7B4B">
      <w:pPr>
        <w:spacing w:after="200" w:line="360" w:lineRule="auto"/>
        <w:ind w:firstLine="726"/>
        <w:jc w:val="center"/>
        <w:rPr>
          <w:rFonts w:ascii="Times New Roman" w:hAnsi="Times New Roman"/>
          <w:sz w:val="28"/>
          <w:szCs w:val="28"/>
        </w:rPr>
      </w:pPr>
      <w:r w:rsidRPr="000C5EA0">
        <w:rPr>
          <w:rFonts w:ascii="Times New Roman" w:hAnsi="Times New Roman"/>
          <w:sz w:val="28"/>
          <w:szCs w:val="28"/>
        </w:rPr>
        <w:t>Рисунок 12 - Пример выбора.</w:t>
      </w:r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BD7B4B">
        <w:rPr>
          <w:rFonts w:ascii="Times New Roman" w:hAnsi="Times New Roman"/>
          <w:sz w:val="28"/>
          <w:szCs w:val="28"/>
        </w:rPr>
        <w:t xml:space="preserve">В результате проведенных расчетов для исходных данных максимальному значению функции выбора соответствуют системы </w:t>
      </w:r>
      <w:r w:rsidRPr="00BD7B4B">
        <w:rPr>
          <w:rFonts w:ascii="Times New Roman" w:hAnsi="Times New Roman"/>
          <w:i/>
          <w:sz w:val="28"/>
          <w:szCs w:val="28"/>
        </w:rPr>
        <w:t>Borland Delphi 8</w:t>
      </w:r>
      <w:r w:rsidRPr="00BD7B4B">
        <w:rPr>
          <w:rFonts w:ascii="Times New Roman" w:hAnsi="Times New Roman"/>
          <w:sz w:val="28"/>
          <w:szCs w:val="28"/>
        </w:rPr>
        <w:t xml:space="preserve"> и </w:t>
      </w:r>
      <w:r w:rsidRPr="00BD7B4B">
        <w:rPr>
          <w:rFonts w:ascii="Times New Roman" w:hAnsi="Times New Roman"/>
          <w:i/>
          <w:sz w:val="28"/>
          <w:szCs w:val="28"/>
        </w:rPr>
        <w:t>Borland Delphi 2008</w:t>
      </w:r>
      <w:r w:rsidRPr="00BD7B4B">
        <w:rPr>
          <w:rFonts w:ascii="Times New Roman" w:hAnsi="Times New Roman"/>
          <w:sz w:val="28"/>
          <w:szCs w:val="28"/>
        </w:rPr>
        <w:t>.</w:t>
      </w:r>
    </w:p>
    <w:p w:rsidR="0056108B" w:rsidRPr="00BD7B4B" w:rsidRDefault="0056108B" w:rsidP="00BD7B4B">
      <w:pPr>
        <w:spacing w:after="200" w:line="360" w:lineRule="auto"/>
        <w:ind w:firstLine="726"/>
        <w:jc w:val="center"/>
        <w:rPr>
          <w:rFonts w:ascii="Times New Roman" w:hAnsi="Times New Roman"/>
          <w:b/>
          <w:sz w:val="28"/>
          <w:szCs w:val="28"/>
        </w:rPr>
      </w:pPr>
      <w:bookmarkStart w:id="1" w:name="_Toc405376491"/>
      <w:r>
        <w:rPr>
          <w:rFonts w:ascii="Times New Roman" w:hAnsi="Times New Roman"/>
          <w:b/>
          <w:sz w:val="28"/>
          <w:szCs w:val="28"/>
        </w:rPr>
        <w:t>З</w:t>
      </w:r>
      <w:r w:rsidRPr="00BD7B4B">
        <w:rPr>
          <w:rFonts w:ascii="Times New Roman" w:hAnsi="Times New Roman"/>
          <w:b/>
          <w:sz w:val="28"/>
          <w:szCs w:val="28"/>
        </w:rPr>
        <w:t>аключение и вывод</w:t>
      </w:r>
      <w:bookmarkEnd w:id="1"/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BD7B4B">
        <w:rPr>
          <w:rFonts w:ascii="Times New Roman" w:hAnsi="Times New Roman"/>
          <w:sz w:val="28"/>
          <w:szCs w:val="28"/>
        </w:rPr>
        <w:t>В результате исследования была создана информационная система, позволяющая принимать решение о выборе инструментального средства разработки с использованием нечеткой модели для вычисления результирующей функции по заданным критериям.</w:t>
      </w:r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BD7B4B">
        <w:rPr>
          <w:rFonts w:ascii="Times New Roman" w:hAnsi="Times New Roman"/>
          <w:sz w:val="28"/>
          <w:szCs w:val="28"/>
        </w:rPr>
        <w:t>Для достижения поставленной цели были проведены предпроектные исследования предметной области проблемы неправильного выбора инструментальных средств, которые выявили объект исследования -- информационная система выбора инструментальных средств разработки АС и предмет исследования -- теоретическое обоснование и положения разработки информационной системы по выбору инструментальных средств.</w:t>
      </w:r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BD7B4B">
        <w:rPr>
          <w:rFonts w:ascii="Times New Roman" w:hAnsi="Times New Roman"/>
          <w:sz w:val="28"/>
          <w:szCs w:val="28"/>
        </w:rPr>
        <w:t>Другой решенной задачей является составление набора правил и разработка нечеткой модели выбора инструментальных средств.</w:t>
      </w:r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BD7B4B">
        <w:rPr>
          <w:rFonts w:ascii="Times New Roman" w:hAnsi="Times New Roman"/>
          <w:sz w:val="28"/>
          <w:szCs w:val="28"/>
        </w:rPr>
        <w:t>На этапе разработки объектно-ориентированной модели ИС была составлена диаграмма классов и диаграмма развертывания.</w:t>
      </w:r>
    </w:p>
    <w:p w:rsidR="0056108B" w:rsidRPr="00BD7B4B" w:rsidRDefault="0056108B" w:rsidP="00BD7B4B">
      <w:pPr>
        <w:spacing w:after="200" w:line="36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BD7B4B">
        <w:rPr>
          <w:rFonts w:ascii="Times New Roman" w:hAnsi="Times New Roman"/>
          <w:sz w:val="28"/>
          <w:szCs w:val="28"/>
        </w:rPr>
        <w:t xml:space="preserve">На последнем этапе исследования было создано приложение на языке программирования </w:t>
      </w:r>
      <w:r w:rsidRPr="00BD7B4B">
        <w:rPr>
          <w:rFonts w:ascii="Times New Roman" w:hAnsi="Times New Roman"/>
          <w:i/>
          <w:sz w:val="28"/>
          <w:szCs w:val="28"/>
        </w:rPr>
        <w:t xml:space="preserve">C# </w:t>
      </w:r>
      <w:r w:rsidRPr="00BD7B4B">
        <w:rPr>
          <w:rFonts w:ascii="Times New Roman" w:hAnsi="Times New Roman"/>
          <w:sz w:val="28"/>
          <w:szCs w:val="28"/>
        </w:rPr>
        <w:t xml:space="preserve">в среде быстрой разработки </w:t>
      </w:r>
      <w:r w:rsidRPr="00BD7B4B">
        <w:rPr>
          <w:rFonts w:ascii="Times New Roman" w:hAnsi="Times New Roman"/>
          <w:i/>
          <w:sz w:val="28"/>
          <w:szCs w:val="28"/>
        </w:rPr>
        <w:t>Visual Studio</w:t>
      </w:r>
      <w:r w:rsidRPr="00BD7B4B">
        <w:rPr>
          <w:rFonts w:ascii="Times New Roman" w:hAnsi="Times New Roman"/>
          <w:sz w:val="28"/>
          <w:szCs w:val="28"/>
        </w:rPr>
        <w:t xml:space="preserve">, позволяющее принимать решение о выборе инструментального средства разработки. </w:t>
      </w:r>
    </w:p>
    <w:p w:rsidR="0056108B" w:rsidRPr="00C25F31" w:rsidRDefault="0056108B" w:rsidP="0081206C">
      <w:pPr>
        <w:spacing w:after="14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F31">
        <w:rPr>
          <w:rFonts w:ascii="Times New Roman" w:hAnsi="Times New Roman"/>
          <w:b/>
          <w:sz w:val="28"/>
          <w:szCs w:val="28"/>
        </w:rPr>
        <w:t>Литература</w:t>
      </w:r>
    </w:p>
    <w:p w:rsidR="0056108B" w:rsidRPr="00BD7B4B" w:rsidRDefault="0056108B" w:rsidP="00BD7B4B">
      <w:pPr>
        <w:numPr>
          <w:ilvl w:val="0"/>
          <w:numId w:val="11"/>
        </w:numPr>
        <w:spacing w:after="0" w:line="240" w:lineRule="auto"/>
        <w:ind w:left="431" w:hanging="431"/>
        <w:jc w:val="both"/>
        <w:rPr>
          <w:rFonts w:ascii="Times New Roman" w:hAnsi="Times New Roman"/>
          <w:sz w:val="24"/>
          <w:szCs w:val="24"/>
        </w:rPr>
      </w:pPr>
      <w:r w:rsidRPr="00BD7B4B">
        <w:rPr>
          <w:rFonts w:ascii="Times New Roman" w:hAnsi="Times New Roman"/>
          <w:sz w:val="24"/>
          <w:szCs w:val="24"/>
        </w:rPr>
        <w:t>Дьяченко, Р. А. К вопросу оценки надежности систем управления базами данных.Р. А. Дьяченко, М. Д. Махаммад // Вестник Иркутского государственного технического университета. — 2009. — P. 4.</w:t>
      </w:r>
    </w:p>
    <w:p w:rsidR="0056108B" w:rsidRPr="00BD7B4B" w:rsidRDefault="0056108B" w:rsidP="00BD7B4B">
      <w:pPr>
        <w:numPr>
          <w:ilvl w:val="0"/>
          <w:numId w:val="11"/>
        </w:numPr>
        <w:spacing w:after="0" w:line="240" w:lineRule="auto"/>
        <w:ind w:left="431" w:hanging="431"/>
        <w:jc w:val="both"/>
        <w:rPr>
          <w:rFonts w:ascii="Times New Roman" w:hAnsi="Times New Roman"/>
          <w:sz w:val="24"/>
          <w:szCs w:val="24"/>
        </w:rPr>
      </w:pPr>
      <w:r w:rsidRPr="00BD7B4B">
        <w:rPr>
          <w:rFonts w:ascii="Times New Roman" w:hAnsi="Times New Roman"/>
          <w:sz w:val="24"/>
          <w:szCs w:val="24"/>
        </w:rPr>
        <w:t>Дьяченко, Р. А. Принятие решений при выборе инструментальных средств разработки автоматизированных систем / Р. А. Дьяченко, М. Д. Махаммад // Научно-технические ведомости СПбГПУ. — 2009.</w:t>
      </w:r>
    </w:p>
    <w:p w:rsidR="0056108B" w:rsidRPr="00BD7B4B" w:rsidRDefault="0056108B" w:rsidP="00BD7B4B">
      <w:pPr>
        <w:numPr>
          <w:ilvl w:val="0"/>
          <w:numId w:val="11"/>
        </w:numPr>
        <w:spacing w:after="0" w:line="240" w:lineRule="auto"/>
        <w:ind w:left="431" w:hanging="431"/>
        <w:jc w:val="both"/>
        <w:rPr>
          <w:rFonts w:ascii="Times New Roman" w:hAnsi="Times New Roman"/>
          <w:sz w:val="24"/>
          <w:szCs w:val="24"/>
        </w:rPr>
      </w:pPr>
      <w:r w:rsidRPr="00BD7B4B">
        <w:rPr>
          <w:rFonts w:ascii="Times New Roman" w:hAnsi="Times New Roman"/>
          <w:sz w:val="24"/>
          <w:szCs w:val="24"/>
        </w:rPr>
        <w:t>Алтунин, А. Е. Модели и алгоритмы принятия решений в нечетких условиях. / А. Е. Алтунин. — Тюменский государственный университет.</w:t>
      </w:r>
    </w:p>
    <w:p w:rsidR="0056108B" w:rsidRPr="006A685C" w:rsidRDefault="0056108B" w:rsidP="007351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108B" w:rsidRPr="00374476" w:rsidRDefault="0056108B" w:rsidP="00ED6548">
      <w:pPr>
        <w:spacing w:after="20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74476">
        <w:rPr>
          <w:rFonts w:ascii="Times New Roman" w:hAnsi="Times New Roman"/>
          <w:b/>
          <w:sz w:val="28"/>
          <w:szCs w:val="28"/>
          <w:lang w:val="en-US"/>
        </w:rPr>
        <w:t>References:</w:t>
      </w:r>
    </w:p>
    <w:p w:rsidR="0056108B" w:rsidRDefault="0056108B" w:rsidP="00893B0A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en-US"/>
        </w:rPr>
      </w:pPr>
      <w:r w:rsidRPr="00893B0A">
        <w:rPr>
          <w:rFonts w:ascii="Times New Roman" w:hAnsi="Times New Roman"/>
          <w:sz w:val="24"/>
          <w:szCs w:val="24"/>
          <w:lang w:val="en-US"/>
        </w:rPr>
        <w:t>Diachenko, R. A. K voprosu otcenki nadezhnosti sistem upravleniia bazami dannykh.R. A. Diachenko, M. D. Makhammad // Vestnik Irkutskogo gosudarstvennogo tekhnicheskogo universiteta. —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93B0A">
        <w:rPr>
          <w:rFonts w:ascii="Times New Roman" w:hAnsi="Times New Roman"/>
          <w:sz w:val="24"/>
          <w:szCs w:val="24"/>
          <w:lang w:val="en-US"/>
        </w:rPr>
        <w:t xml:space="preserve">2009. — </w:t>
      </w:r>
      <w:r>
        <w:rPr>
          <w:rFonts w:ascii="Times New Roman" w:hAnsi="Times New Roman"/>
          <w:sz w:val="24"/>
          <w:szCs w:val="24"/>
          <w:lang w:val="en-US"/>
        </w:rPr>
        <w:t>P. 4.</w:t>
      </w:r>
    </w:p>
    <w:p w:rsidR="0056108B" w:rsidRDefault="0056108B" w:rsidP="00893B0A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en-US"/>
        </w:rPr>
      </w:pPr>
      <w:r w:rsidRPr="00893B0A">
        <w:rPr>
          <w:rFonts w:ascii="Times New Roman" w:hAnsi="Times New Roman"/>
          <w:sz w:val="24"/>
          <w:szCs w:val="24"/>
          <w:lang w:val="en-US"/>
        </w:rPr>
        <w:t>Diachenko, R. A. Priniatie reshenii pri vybore instrumentalnykh sredstv razrabotki avtomatizirovannykh sistem / R. A. Diachenko, M. D. Makhammad // Nauchno-tekhnicheskie vedomosti SPbGPU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93B0A">
        <w:rPr>
          <w:rFonts w:ascii="Times New Roman" w:hAnsi="Times New Roman"/>
          <w:sz w:val="24"/>
          <w:szCs w:val="24"/>
          <w:lang w:val="en-US"/>
        </w:rPr>
        <w:t>—</w:t>
      </w:r>
      <w:r>
        <w:rPr>
          <w:rFonts w:ascii="Times New Roman" w:hAnsi="Times New Roman"/>
          <w:sz w:val="24"/>
          <w:szCs w:val="24"/>
          <w:lang w:val="en-US"/>
        </w:rPr>
        <w:t xml:space="preserve"> 2009.</w:t>
      </w:r>
    </w:p>
    <w:p w:rsidR="0056108B" w:rsidRPr="009039BF" w:rsidRDefault="0056108B" w:rsidP="00893B0A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en-US"/>
        </w:rPr>
      </w:pPr>
      <w:r w:rsidRPr="00893B0A">
        <w:rPr>
          <w:rFonts w:ascii="Times New Roman" w:hAnsi="Times New Roman"/>
          <w:sz w:val="24"/>
          <w:szCs w:val="24"/>
          <w:lang w:val="en-US"/>
        </w:rPr>
        <w:t>Altunin, A. E. Modeli i algoritmy priniatiia reshenii v nechetkikh usloviiakh. / A. E. Altunin. — Tiumenskii gosudarstvennyi universitet.</w:t>
      </w:r>
    </w:p>
    <w:p w:rsidR="0056108B" w:rsidRPr="009039BF" w:rsidRDefault="0056108B" w:rsidP="00893B0A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56108B" w:rsidRPr="009039BF" w:rsidSect="00AB2D5C">
      <w:headerReference w:type="even" r:id="rId21"/>
      <w:headerReference w:type="default" r:id="rId22"/>
      <w:footerReference w:type="default" r:id="rId2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08B" w:rsidRDefault="0056108B" w:rsidP="00586976">
      <w:pPr>
        <w:spacing w:after="0" w:line="240" w:lineRule="auto"/>
      </w:pPr>
      <w:r>
        <w:separator/>
      </w:r>
    </w:p>
  </w:endnote>
  <w:endnote w:type="continuationSeparator" w:id="0">
    <w:p w:rsidR="0056108B" w:rsidRDefault="0056108B" w:rsidP="00586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8B" w:rsidRPr="006E3123" w:rsidRDefault="0056108B" w:rsidP="006E3123">
    <w:pPr>
      <w:pStyle w:val="Footer"/>
    </w:pPr>
    <w:r w:rsidRPr="006E6C03">
      <w:rPr>
        <w:rFonts w:ascii="Times New Roman" w:hAnsi="Times New Roman"/>
        <w:sz w:val="24"/>
      </w:rPr>
      <w:t>http://ej.kubagro.ru/2015/10/pdf/3</w:t>
    </w:r>
    <w:r>
      <w:rPr>
        <w:rFonts w:ascii="Times New Roman" w:hAnsi="Times New Roman"/>
      </w:rPr>
      <w:t>3</w:t>
    </w:r>
    <w:r w:rsidRPr="006E6C03">
      <w:rPr>
        <w:rFonts w:ascii="Times New Roman" w:hAnsi="Times New Roman"/>
        <w:sz w:val="24"/>
        <w:lang w:val="en-US"/>
      </w:rPr>
      <w:t>.</w:t>
    </w:r>
    <w:r w:rsidRPr="006E6C03">
      <w:rPr>
        <w:rFonts w:ascii="Times New Roman" w:hAnsi="Times New Roman"/>
        <w:sz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08B" w:rsidRDefault="0056108B" w:rsidP="00586976">
      <w:pPr>
        <w:spacing w:after="0" w:line="240" w:lineRule="auto"/>
      </w:pPr>
      <w:r>
        <w:separator/>
      </w:r>
    </w:p>
  </w:footnote>
  <w:footnote w:type="continuationSeparator" w:id="0">
    <w:p w:rsidR="0056108B" w:rsidRDefault="0056108B" w:rsidP="00586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8B" w:rsidRDefault="0056108B" w:rsidP="001E542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108B" w:rsidRDefault="0056108B" w:rsidP="006E312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8B" w:rsidRPr="006E3123" w:rsidRDefault="0056108B" w:rsidP="001E5428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E3123">
      <w:rPr>
        <w:rStyle w:val="PageNumber"/>
        <w:rFonts w:ascii="Times New Roman" w:hAnsi="Times New Roman"/>
        <w:sz w:val="28"/>
        <w:szCs w:val="28"/>
      </w:rPr>
      <w:fldChar w:fldCharType="begin"/>
    </w:r>
    <w:r w:rsidRPr="006E312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E312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6E3123">
      <w:rPr>
        <w:rStyle w:val="PageNumber"/>
        <w:rFonts w:ascii="Times New Roman" w:hAnsi="Times New Roman"/>
        <w:sz w:val="28"/>
        <w:szCs w:val="28"/>
      </w:rPr>
      <w:fldChar w:fldCharType="end"/>
    </w:r>
  </w:p>
  <w:p w:rsidR="0056108B" w:rsidRPr="008919B4" w:rsidRDefault="0056108B" w:rsidP="006E3123">
    <w:pPr>
      <w:pStyle w:val="Header"/>
      <w:spacing w:after="0"/>
      <w:ind w:right="360"/>
      <w:rPr>
        <w:rFonts w:ascii="Times New Roman" w:hAnsi="Times New Roman"/>
        <w:sz w:val="24"/>
        <w:szCs w:val="24"/>
      </w:rPr>
    </w:pPr>
    <w:r w:rsidRPr="006E6C03">
      <w:rPr>
        <w:rFonts w:ascii="Times New Roman" w:hAnsi="Times New Roman"/>
        <w:sz w:val="24"/>
      </w:rPr>
      <w:t>Научный журнал КубГАУ, №114(10), 2015 года</w:t>
    </w:r>
  </w:p>
  <w:p w:rsidR="0056108B" w:rsidRDefault="005610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5E1"/>
    <w:multiLevelType w:val="hybridMultilevel"/>
    <w:tmpl w:val="F1865168"/>
    <w:lvl w:ilvl="0" w:tplc="FBBE3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5B108B"/>
    <w:multiLevelType w:val="hybridMultilevel"/>
    <w:tmpl w:val="D18C8276"/>
    <w:lvl w:ilvl="0" w:tplc="9C12D81A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>
    <w:nsid w:val="0E144539"/>
    <w:multiLevelType w:val="hybridMultilevel"/>
    <w:tmpl w:val="C354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853A32"/>
    <w:multiLevelType w:val="hybridMultilevel"/>
    <w:tmpl w:val="9FF8779E"/>
    <w:lvl w:ilvl="0" w:tplc="9C12D81A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">
    <w:nsid w:val="1F7F721B"/>
    <w:multiLevelType w:val="hybridMultilevel"/>
    <w:tmpl w:val="7922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9D34E0"/>
    <w:multiLevelType w:val="hybridMultilevel"/>
    <w:tmpl w:val="4A22909A"/>
    <w:lvl w:ilvl="0" w:tplc="9C12D81A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6">
    <w:nsid w:val="2EB76352"/>
    <w:multiLevelType w:val="hybridMultilevel"/>
    <w:tmpl w:val="1E980B24"/>
    <w:lvl w:ilvl="0" w:tplc="9C12D81A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>
    <w:nsid w:val="319137C9"/>
    <w:multiLevelType w:val="hybridMultilevel"/>
    <w:tmpl w:val="95D0EF2E"/>
    <w:lvl w:ilvl="0" w:tplc="9C12D81A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">
    <w:nsid w:val="32A35F5F"/>
    <w:multiLevelType w:val="hybridMultilevel"/>
    <w:tmpl w:val="269C74A4"/>
    <w:lvl w:ilvl="0" w:tplc="9C12D81A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>
    <w:nsid w:val="34945879"/>
    <w:multiLevelType w:val="hybridMultilevel"/>
    <w:tmpl w:val="C11499C2"/>
    <w:lvl w:ilvl="0" w:tplc="0419000F">
      <w:start w:val="1"/>
      <w:numFmt w:val="decimal"/>
      <w:lvlText w:val="%1."/>
      <w:lvlJc w:val="left"/>
      <w:pPr>
        <w:ind w:left="144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>
    <w:nsid w:val="362E4786"/>
    <w:multiLevelType w:val="hybridMultilevel"/>
    <w:tmpl w:val="3766A1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3F24FD"/>
    <w:multiLevelType w:val="hybridMultilevel"/>
    <w:tmpl w:val="61402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9B13CE"/>
    <w:multiLevelType w:val="hybridMultilevel"/>
    <w:tmpl w:val="EE968F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A5C6562"/>
    <w:multiLevelType w:val="hybridMultilevel"/>
    <w:tmpl w:val="7FD0ED74"/>
    <w:lvl w:ilvl="0" w:tplc="0419000F">
      <w:start w:val="1"/>
      <w:numFmt w:val="decimal"/>
      <w:lvlText w:val="%1."/>
      <w:lvlJc w:val="left"/>
      <w:pPr>
        <w:ind w:left="14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14">
    <w:nsid w:val="63C5487B"/>
    <w:multiLevelType w:val="hybridMultilevel"/>
    <w:tmpl w:val="D248B5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5E85143"/>
    <w:multiLevelType w:val="hybridMultilevel"/>
    <w:tmpl w:val="77AEBE24"/>
    <w:lvl w:ilvl="0" w:tplc="0419000F">
      <w:start w:val="1"/>
      <w:numFmt w:val="decimal"/>
      <w:lvlText w:val="%1."/>
      <w:lvlJc w:val="left"/>
      <w:pPr>
        <w:ind w:left="14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16">
    <w:nsid w:val="68DE663D"/>
    <w:multiLevelType w:val="hybridMultilevel"/>
    <w:tmpl w:val="E42AAD1C"/>
    <w:lvl w:ilvl="0" w:tplc="9C12D81A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7">
    <w:nsid w:val="7322339B"/>
    <w:multiLevelType w:val="hybridMultilevel"/>
    <w:tmpl w:val="00A63E44"/>
    <w:lvl w:ilvl="0" w:tplc="0419000F">
      <w:start w:val="1"/>
      <w:numFmt w:val="decimal"/>
      <w:lvlText w:val="%1."/>
      <w:lvlJc w:val="left"/>
      <w:pPr>
        <w:ind w:left="14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18">
    <w:nsid w:val="750E58B8"/>
    <w:multiLevelType w:val="hybridMultilevel"/>
    <w:tmpl w:val="95C887E8"/>
    <w:lvl w:ilvl="0" w:tplc="FBBE3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0B759A"/>
    <w:multiLevelType w:val="hybridMultilevel"/>
    <w:tmpl w:val="D9344E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DBC6431"/>
    <w:multiLevelType w:val="hybridMultilevel"/>
    <w:tmpl w:val="1482026E"/>
    <w:lvl w:ilvl="0" w:tplc="0419000F">
      <w:start w:val="1"/>
      <w:numFmt w:val="decimal"/>
      <w:lvlText w:val="%1."/>
      <w:lvlJc w:val="left"/>
      <w:pPr>
        <w:ind w:left="14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21">
    <w:nsid w:val="7FA063F2"/>
    <w:multiLevelType w:val="hybridMultilevel"/>
    <w:tmpl w:val="F3268D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3"/>
  </w:num>
  <w:num w:numId="5">
    <w:abstractNumId w:val="15"/>
  </w:num>
  <w:num w:numId="6">
    <w:abstractNumId w:val="17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  <w:num w:numId="11">
    <w:abstractNumId w:val="13"/>
  </w:num>
  <w:num w:numId="12">
    <w:abstractNumId w:val="20"/>
  </w:num>
  <w:num w:numId="13">
    <w:abstractNumId w:val="4"/>
  </w:num>
  <w:num w:numId="14">
    <w:abstractNumId w:val="21"/>
  </w:num>
  <w:num w:numId="15">
    <w:abstractNumId w:val="10"/>
  </w:num>
  <w:num w:numId="16">
    <w:abstractNumId w:val="19"/>
  </w:num>
  <w:num w:numId="17">
    <w:abstractNumId w:val="11"/>
  </w:num>
  <w:num w:numId="18">
    <w:abstractNumId w:val="2"/>
  </w:num>
  <w:num w:numId="19">
    <w:abstractNumId w:val="14"/>
  </w:num>
  <w:num w:numId="20">
    <w:abstractNumId w:val="0"/>
  </w:num>
  <w:num w:numId="21">
    <w:abstractNumId w:val="18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2DA"/>
    <w:rsid w:val="0001043D"/>
    <w:rsid w:val="00010AF7"/>
    <w:rsid w:val="000307D3"/>
    <w:rsid w:val="00032E09"/>
    <w:rsid w:val="0003390A"/>
    <w:rsid w:val="00034C11"/>
    <w:rsid w:val="00034F5B"/>
    <w:rsid w:val="00046756"/>
    <w:rsid w:val="000468FE"/>
    <w:rsid w:val="00051274"/>
    <w:rsid w:val="000535B5"/>
    <w:rsid w:val="00055B00"/>
    <w:rsid w:val="00066283"/>
    <w:rsid w:val="00072221"/>
    <w:rsid w:val="0007549E"/>
    <w:rsid w:val="000778E5"/>
    <w:rsid w:val="0008116C"/>
    <w:rsid w:val="00082D97"/>
    <w:rsid w:val="0009360A"/>
    <w:rsid w:val="0009426B"/>
    <w:rsid w:val="00097BF6"/>
    <w:rsid w:val="000A6F30"/>
    <w:rsid w:val="000B25B3"/>
    <w:rsid w:val="000B3065"/>
    <w:rsid w:val="000B35BE"/>
    <w:rsid w:val="000B7338"/>
    <w:rsid w:val="000B795A"/>
    <w:rsid w:val="000B7BB5"/>
    <w:rsid w:val="000C5EA0"/>
    <w:rsid w:val="000D15BC"/>
    <w:rsid w:val="000D289E"/>
    <w:rsid w:val="000E5A1C"/>
    <w:rsid w:val="000E63F0"/>
    <w:rsid w:val="000F3244"/>
    <w:rsid w:val="000F3881"/>
    <w:rsid w:val="000F747A"/>
    <w:rsid w:val="00101BDE"/>
    <w:rsid w:val="00102492"/>
    <w:rsid w:val="00107BEE"/>
    <w:rsid w:val="001142CC"/>
    <w:rsid w:val="0012380B"/>
    <w:rsid w:val="001251FF"/>
    <w:rsid w:val="00126191"/>
    <w:rsid w:val="001308AE"/>
    <w:rsid w:val="00130F49"/>
    <w:rsid w:val="00143C8D"/>
    <w:rsid w:val="00157ED3"/>
    <w:rsid w:val="001613FA"/>
    <w:rsid w:val="00163D12"/>
    <w:rsid w:val="00165FB8"/>
    <w:rsid w:val="00173295"/>
    <w:rsid w:val="00175583"/>
    <w:rsid w:val="00182B7A"/>
    <w:rsid w:val="00191C94"/>
    <w:rsid w:val="001A3CCF"/>
    <w:rsid w:val="001B1CA6"/>
    <w:rsid w:val="001B3A83"/>
    <w:rsid w:val="001B61B6"/>
    <w:rsid w:val="001B6C9D"/>
    <w:rsid w:val="001C2A3B"/>
    <w:rsid w:val="001C2FCA"/>
    <w:rsid w:val="001C33F6"/>
    <w:rsid w:val="001D15E4"/>
    <w:rsid w:val="001D6564"/>
    <w:rsid w:val="001D6B1F"/>
    <w:rsid w:val="001E3BFD"/>
    <w:rsid w:val="001E5428"/>
    <w:rsid w:val="001F09E5"/>
    <w:rsid w:val="002056E2"/>
    <w:rsid w:val="00210229"/>
    <w:rsid w:val="0021152F"/>
    <w:rsid w:val="002348B3"/>
    <w:rsid w:val="0024087F"/>
    <w:rsid w:val="00254607"/>
    <w:rsid w:val="00256777"/>
    <w:rsid w:val="00260A4D"/>
    <w:rsid w:val="002669C7"/>
    <w:rsid w:val="002673CC"/>
    <w:rsid w:val="00275213"/>
    <w:rsid w:val="00276F8B"/>
    <w:rsid w:val="00281E52"/>
    <w:rsid w:val="00285D26"/>
    <w:rsid w:val="00287106"/>
    <w:rsid w:val="00290432"/>
    <w:rsid w:val="00294C58"/>
    <w:rsid w:val="0029689C"/>
    <w:rsid w:val="002A0DD7"/>
    <w:rsid w:val="002A1B44"/>
    <w:rsid w:val="002A5CCA"/>
    <w:rsid w:val="002A6327"/>
    <w:rsid w:val="002B05ED"/>
    <w:rsid w:val="002C0B98"/>
    <w:rsid w:val="002C10B7"/>
    <w:rsid w:val="002C2E31"/>
    <w:rsid w:val="002D0E71"/>
    <w:rsid w:val="002D6035"/>
    <w:rsid w:val="002F0004"/>
    <w:rsid w:val="003006BB"/>
    <w:rsid w:val="003011B7"/>
    <w:rsid w:val="0030565E"/>
    <w:rsid w:val="00306DF2"/>
    <w:rsid w:val="00311700"/>
    <w:rsid w:val="00320D5D"/>
    <w:rsid w:val="00323E52"/>
    <w:rsid w:val="00330673"/>
    <w:rsid w:val="00336615"/>
    <w:rsid w:val="0034041F"/>
    <w:rsid w:val="00341BAA"/>
    <w:rsid w:val="00351AA7"/>
    <w:rsid w:val="00352FEC"/>
    <w:rsid w:val="003531E9"/>
    <w:rsid w:val="00357670"/>
    <w:rsid w:val="00357FDC"/>
    <w:rsid w:val="00374476"/>
    <w:rsid w:val="0039186F"/>
    <w:rsid w:val="00391CE5"/>
    <w:rsid w:val="00391E8C"/>
    <w:rsid w:val="003B358D"/>
    <w:rsid w:val="003C349D"/>
    <w:rsid w:val="003C47E9"/>
    <w:rsid w:val="003C5D28"/>
    <w:rsid w:val="003D5FCB"/>
    <w:rsid w:val="003D6655"/>
    <w:rsid w:val="003E77DD"/>
    <w:rsid w:val="003F74F8"/>
    <w:rsid w:val="0040474C"/>
    <w:rsid w:val="004119E7"/>
    <w:rsid w:val="00414148"/>
    <w:rsid w:val="00420423"/>
    <w:rsid w:val="00420DAB"/>
    <w:rsid w:val="00424D9C"/>
    <w:rsid w:val="00436C05"/>
    <w:rsid w:val="004477D7"/>
    <w:rsid w:val="00447D03"/>
    <w:rsid w:val="004511B9"/>
    <w:rsid w:val="00455A03"/>
    <w:rsid w:val="00455B91"/>
    <w:rsid w:val="0047021F"/>
    <w:rsid w:val="00470908"/>
    <w:rsid w:val="00472B01"/>
    <w:rsid w:val="00486565"/>
    <w:rsid w:val="00486FCE"/>
    <w:rsid w:val="00492621"/>
    <w:rsid w:val="00492D61"/>
    <w:rsid w:val="004A6370"/>
    <w:rsid w:val="004B50A4"/>
    <w:rsid w:val="004C0C48"/>
    <w:rsid w:val="004C46BC"/>
    <w:rsid w:val="004C5A02"/>
    <w:rsid w:val="004C6233"/>
    <w:rsid w:val="004C77C7"/>
    <w:rsid w:val="004D3137"/>
    <w:rsid w:val="004D4A82"/>
    <w:rsid w:val="004E119D"/>
    <w:rsid w:val="004E586A"/>
    <w:rsid w:val="00505A8C"/>
    <w:rsid w:val="00505BE9"/>
    <w:rsid w:val="00514F23"/>
    <w:rsid w:val="00515AF6"/>
    <w:rsid w:val="00530173"/>
    <w:rsid w:val="00541A2F"/>
    <w:rsid w:val="00543883"/>
    <w:rsid w:val="005452CA"/>
    <w:rsid w:val="005535B4"/>
    <w:rsid w:val="0056108B"/>
    <w:rsid w:val="00561ED3"/>
    <w:rsid w:val="0056504F"/>
    <w:rsid w:val="00573137"/>
    <w:rsid w:val="00575E99"/>
    <w:rsid w:val="00577473"/>
    <w:rsid w:val="0058020B"/>
    <w:rsid w:val="005809C2"/>
    <w:rsid w:val="00585DB0"/>
    <w:rsid w:val="00586976"/>
    <w:rsid w:val="005878FD"/>
    <w:rsid w:val="00591591"/>
    <w:rsid w:val="00592324"/>
    <w:rsid w:val="00594C79"/>
    <w:rsid w:val="00596597"/>
    <w:rsid w:val="0059787D"/>
    <w:rsid w:val="005B340F"/>
    <w:rsid w:val="005B546C"/>
    <w:rsid w:val="005C5DE7"/>
    <w:rsid w:val="005E4C72"/>
    <w:rsid w:val="005F11BD"/>
    <w:rsid w:val="005F382F"/>
    <w:rsid w:val="005F70EE"/>
    <w:rsid w:val="00602C77"/>
    <w:rsid w:val="006035DB"/>
    <w:rsid w:val="006128FD"/>
    <w:rsid w:val="00614A96"/>
    <w:rsid w:val="0062398D"/>
    <w:rsid w:val="006322F9"/>
    <w:rsid w:val="00635D96"/>
    <w:rsid w:val="006410F5"/>
    <w:rsid w:val="00647243"/>
    <w:rsid w:val="00650B88"/>
    <w:rsid w:val="00651838"/>
    <w:rsid w:val="006733BA"/>
    <w:rsid w:val="006863CB"/>
    <w:rsid w:val="0069079B"/>
    <w:rsid w:val="006A2F10"/>
    <w:rsid w:val="006A4240"/>
    <w:rsid w:val="006A54EC"/>
    <w:rsid w:val="006A685C"/>
    <w:rsid w:val="006B37C1"/>
    <w:rsid w:val="006B51E1"/>
    <w:rsid w:val="006C36EB"/>
    <w:rsid w:val="006E0CAA"/>
    <w:rsid w:val="006E106B"/>
    <w:rsid w:val="006E3123"/>
    <w:rsid w:val="006E6C03"/>
    <w:rsid w:val="006E6F3A"/>
    <w:rsid w:val="006F131A"/>
    <w:rsid w:val="006F4A09"/>
    <w:rsid w:val="00700A12"/>
    <w:rsid w:val="00704E84"/>
    <w:rsid w:val="0072598C"/>
    <w:rsid w:val="00730301"/>
    <w:rsid w:val="00732749"/>
    <w:rsid w:val="007351FF"/>
    <w:rsid w:val="00745A27"/>
    <w:rsid w:val="00755BFB"/>
    <w:rsid w:val="00756110"/>
    <w:rsid w:val="00774A73"/>
    <w:rsid w:val="007772DA"/>
    <w:rsid w:val="00783CB6"/>
    <w:rsid w:val="007843CC"/>
    <w:rsid w:val="00785562"/>
    <w:rsid w:val="007907AD"/>
    <w:rsid w:val="00791F97"/>
    <w:rsid w:val="00794971"/>
    <w:rsid w:val="007A5A61"/>
    <w:rsid w:val="007B1BDD"/>
    <w:rsid w:val="007C7332"/>
    <w:rsid w:val="007E4C7F"/>
    <w:rsid w:val="007F3917"/>
    <w:rsid w:val="007F57E9"/>
    <w:rsid w:val="007F5A39"/>
    <w:rsid w:val="007F656A"/>
    <w:rsid w:val="00810018"/>
    <w:rsid w:val="0081206C"/>
    <w:rsid w:val="0082393F"/>
    <w:rsid w:val="008306CA"/>
    <w:rsid w:val="0083121C"/>
    <w:rsid w:val="00840125"/>
    <w:rsid w:val="00851643"/>
    <w:rsid w:val="0085771B"/>
    <w:rsid w:val="0086758D"/>
    <w:rsid w:val="00867D3A"/>
    <w:rsid w:val="00877DA7"/>
    <w:rsid w:val="00885876"/>
    <w:rsid w:val="00890470"/>
    <w:rsid w:val="008919B4"/>
    <w:rsid w:val="00893B0A"/>
    <w:rsid w:val="00893CC7"/>
    <w:rsid w:val="0089473E"/>
    <w:rsid w:val="00895F76"/>
    <w:rsid w:val="008A7CB4"/>
    <w:rsid w:val="008B2ADD"/>
    <w:rsid w:val="008B508E"/>
    <w:rsid w:val="008B5D50"/>
    <w:rsid w:val="008C5BBA"/>
    <w:rsid w:val="008D4077"/>
    <w:rsid w:val="008E1198"/>
    <w:rsid w:val="008E17C2"/>
    <w:rsid w:val="008F1A47"/>
    <w:rsid w:val="008F7CE2"/>
    <w:rsid w:val="0090111D"/>
    <w:rsid w:val="00902867"/>
    <w:rsid w:val="009039BF"/>
    <w:rsid w:val="00903B1F"/>
    <w:rsid w:val="0090682C"/>
    <w:rsid w:val="0091343B"/>
    <w:rsid w:val="009153F3"/>
    <w:rsid w:val="00917A78"/>
    <w:rsid w:val="00921B58"/>
    <w:rsid w:val="009268AC"/>
    <w:rsid w:val="0093240B"/>
    <w:rsid w:val="00941621"/>
    <w:rsid w:val="0095458D"/>
    <w:rsid w:val="00970521"/>
    <w:rsid w:val="0097239D"/>
    <w:rsid w:val="0097711A"/>
    <w:rsid w:val="009A3C94"/>
    <w:rsid w:val="009A44E3"/>
    <w:rsid w:val="009A5FE4"/>
    <w:rsid w:val="009B3F01"/>
    <w:rsid w:val="009B5FDA"/>
    <w:rsid w:val="009C0CBD"/>
    <w:rsid w:val="009C5ECC"/>
    <w:rsid w:val="009D279B"/>
    <w:rsid w:val="009D498F"/>
    <w:rsid w:val="009D73D2"/>
    <w:rsid w:val="009E2705"/>
    <w:rsid w:val="009F51C0"/>
    <w:rsid w:val="00A03005"/>
    <w:rsid w:val="00A03992"/>
    <w:rsid w:val="00A12824"/>
    <w:rsid w:val="00A169C9"/>
    <w:rsid w:val="00A17C60"/>
    <w:rsid w:val="00A2420A"/>
    <w:rsid w:val="00A30F2A"/>
    <w:rsid w:val="00A358F7"/>
    <w:rsid w:val="00A378BF"/>
    <w:rsid w:val="00A4678E"/>
    <w:rsid w:val="00A54A74"/>
    <w:rsid w:val="00A67403"/>
    <w:rsid w:val="00A700D6"/>
    <w:rsid w:val="00A746F3"/>
    <w:rsid w:val="00A83131"/>
    <w:rsid w:val="00A841AE"/>
    <w:rsid w:val="00A85FBE"/>
    <w:rsid w:val="00A86480"/>
    <w:rsid w:val="00A87B34"/>
    <w:rsid w:val="00A910BE"/>
    <w:rsid w:val="00A9158E"/>
    <w:rsid w:val="00A97C07"/>
    <w:rsid w:val="00A97D01"/>
    <w:rsid w:val="00AA1AD0"/>
    <w:rsid w:val="00AA3363"/>
    <w:rsid w:val="00AA6FBC"/>
    <w:rsid w:val="00AB0160"/>
    <w:rsid w:val="00AB2D5C"/>
    <w:rsid w:val="00AC444E"/>
    <w:rsid w:val="00AC45DF"/>
    <w:rsid w:val="00AD042F"/>
    <w:rsid w:val="00AD1E39"/>
    <w:rsid w:val="00AE1B9B"/>
    <w:rsid w:val="00AF3FB6"/>
    <w:rsid w:val="00AF6F26"/>
    <w:rsid w:val="00B12508"/>
    <w:rsid w:val="00B1556C"/>
    <w:rsid w:val="00B23749"/>
    <w:rsid w:val="00B31498"/>
    <w:rsid w:val="00B35C01"/>
    <w:rsid w:val="00B379AF"/>
    <w:rsid w:val="00B41BE1"/>
    <w:rsid w:val="00B4249F"/>
    <w:rsid w:val="00B4791C"/>
    <w:rsid w:val="00B50193"/>
    <w:rsid w:val="00B52622"/>
    <w:rsid w:val="00B549E6"/>
    <w:rsid w:val="00B610D9"/>
    <w:rsid w:val="00B66EC2"/>
    <w:rsid w:val="00B85766"/>
    <w:rsid w:val="00B91404"/>
    <w:rsid w:val="00B9300D"/>
    <w:rsid w:val="00B95D19"/>
    <w:rsid w:val="00BB347D"/>
    <w:rsid w:val="00BC24CE"/>
    <w:rsid w:val="00BD7B4B"/>
    <w:rsid w:val="00BF1B09"/>
    <w:rsid w:val="00BF37CF"/>
    <w:rsid w:val="00BF7F1F"/>
    <w:rsid w:val="00C00CA3"/>
    <w:rsid w:val="00C017BF"/>
    <w:rsid w:val="00C13949"/>
    <w:rsid w:val="00C164BA"/>
    <w:rsid w:val="00C204E1"/>
    <w:rsid w:val="00C220DF"/>
    <w:rsid w:val="00C25377"/>
    <w:rsid w:val="00C254A2"/>
    <w:rsid w:val="00C25F31"/>
    <w:rsid w:val="00C34BE4"/>
    <w:rsid w:val="00C34FA8"/>
    <w:rsid w:val="00C4087F"/>
    <w:rsid w:val="00C625E7"/>
    <w:rsid w:val="00C66088"/>
    <w:rsid w:val="00C66A00"/>
    <w:rsid w:val="00C67D70"/>
    <w:rsid w:val="00C73143"/>
    <w:rsid w:val="00C875C2"/>
    <w:rsid w:val="00CA2BFF"/>
    <w:rsid w:val="00CA3D80"/>
    <w:rsid w:val="00CA6ED7"/>
    <w:rsid w:val="00CB43D8"/>
    <w:rsid w:val="00CB6DE8"/>
    <w:rsid w:val="00CC1627"/>
    <w:rsid w:val="00CD0C9E"/>
    <w:rsid w:val="00CD33E4"/>
    <w:rsid w:val="00CD3B73"/>
    <w:rsid w:val="00CD43F3"/>
    <w:rsid w:val="00CD6F9B"/>
    <w:rsid w:val="00CE220A"/>
    <w:rsid w:val="00CE3DDA"/>
    <w:rsid w:val="00CE44FE"/>
    <w:rsid w:val="00CE5A92"/>
    <w:rsid w:val="00CF0C9B"/>
    <w:rsid w:val="00CF1868"/>
    <w:rsid w:val="00CF6C25"/>
    <w:rsid w:val="00D04080"/>
    <w:rsid w:val="00D070BD"/>
    <w:rsid w:val="00D16C5A"/>
    <w:rsid w:val="00D2440A"/>
    <w:rsid w:val="00D42DFD"/>
    <w:rsid w:val="00D43330"/>
    <w:rsid w:val="00D5102A"/>
    <w:rsid w:val="00D54728"/>
    <w:rsid w:val="00D578B1"/>
    <w:rsid w:val="00D71CD1"/>
    <w:rsid w:val="00D738A7"/>
    <w:rsid w:val="00D74B4D"/>
    <w:rsid w:val="00D75637"/>
    <w:rsid w:val="00D87914"/>
    <w:rsid w:val="00D914C8"/>
    <w:rsid w:val="00D93621"/>
    <w:rsid w:val="00D93E68"/>
    <w:rsid w:val="00DA0E74"/>
    <w:rsid w:val="00DA4B48"/>
    <w:rsid w:val="00DA565C"/>
    <w:rsid w:val="00DB1C9D"/>
    <w:rsid w:val="00DB4C15"/>
    <w:rsid w:val="00DC0237"/>
    <w:rsid w:val="00DC534B"/>
    <w:rsid w:val="00DC5C90"/>
    <w:rsid w:val="00DD5720"/>
    <w:rsid w:val="00DE007C"/>
    <w:rsid w:val="00DE2845"/>
    <w:rsid w:val="00DE4324"/>
    <w:rsid w:val="00DE43D7"/>
    <w:rsid w:val="00E02E70"/>
    <w:rsid w:val="00E031E1"/>
    <w:rsid w:val="00E30EB2"/>
    <w:rsid w:val="00E412F3"/>
    <w:rsid w:val="00E4462C"/>
    <w:rsid w:val="00E500AD"/>
    <w:rsid w:val="00E51C3F"/>
    <w:rsid w:val="00E53F56"/>
    <w:rsid w:val="00E54450"/>
    <w:rsid w:val="00E6518C"/>
    <w:rsid w:val="00E7789E"/>
    <w:rsid w:val="00E85938"/>
    <w:rsid w:val="00E87E69"/>
    <w:rsid w:val="00E93C83"/>
    <w:rsid w:val="00E93DA4"/>
    <w:rsid w:val="00EA0B6F"/>
    <w:rsid w:val="00EA0F3B"/>
    <w:rsid w:val="00EA4A47"/>
    <w:rsid w:val="00EB1C89"/>
    <w:rsid w:val="00EC3691"/>
    <w:rsid w:val="00EC561E"/>
    <w:rsid w:val="00ED6548"/>
    <w:rsid w:val="00EE691E"/>
    <w:rsid w:val="00EF36EB"/>
    <w:rsid w:val="00EF6122"/>
    <w:rsid w:val="00F02F53"/>
    <w:rsid w:val="00F03F36"/>
    <w:rsid w:val="00F2188B"/>
    <w:rsid w:val="00F23BB4"/>
    <w:rsid w:val="00F27F06"/>
    <w:rsid w:val="00F43362"/>
    <w:rsid w:val="00F46A05"/>
    <w:rsid w:val="00F5548E"/>
    <w:rsid w:val="00F55C10"/>
    <w:rsid w:val="00F611BD"/>
    <w:rsid w:val="00F65490"/>
    <w:rsid w:val="00F65BD7"/>
    <w:rsid w:val="00F7461D"/>
    <w:rsid w:val="00F75DE6"/>
    <w:rsid w:val="00F817DB"/>
    <w:rsid w:val="00F90369"/>
    <w:rsid w:val="00F9098F"/>
    <w:rsid w:val="00F90C6B"/>
    <w:rsid w:val="00FA2D73"/>
    <w:rsid w:val="00FB1FED"/>
    <w:rsid w:val="00FB3D58"/>
    <w:rsid w:val="00FB564A"/>
    <w:rsid w:val="00FB66A0"/>
    <w:rsid w:val="00FB743E"/>
    <w:rsid w:val="00FD7FD9"/>
    <w:rsid w:val="00FE2456"/>
    <w:rsid w:val="00FF7F6B"/>
    <w:rsid w:val="6258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F4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697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6976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58697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86976"/>
    <w:rPr>
      <w:rFonts w:cs="Times New Roman"/>
      <w:sz w:val="22"/>
      <w:lang w:eastAsia="en-US"/>
    </w:rPr>
  </w:style>
  <w:style w:type="table" w:styleId="TableGrid">
    <w:name w:val="Table Grid"/>
    <w:basedOn w:val="TableNormal"/>
    <w:uiPriority w:val="99"/>
    <w:rsid w:val="0007549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F9098F"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102492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94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4C58"/>
    <w:rPr>
      <w:rFonts w:ascii="Tahoma" w:hAnsi="Tahoma" w:cs="Tahoma"/>
      <w:sz w:val="16"/>
      <w:szCs w:val="16"/>
      <w:lang w:eastAsia="en-US"/>
    </w:rPr>
  </w:style>
  <w:style w:type="character" w:styleId="SubtleEmphasis">
    <w:name w:val="Subtle Emphasis"/>
    <w:basedOn w:val="DefaultParagraphFont"/>
    <w:uiPriority w:val="99"/>
    <w:qFormat/>
    <w:rsid w:val="00B4791C"/>
    <w:rPr>
      <w:rFonts w:cs="Times New Roman"/>
      <w:i/>
      <w:iCs/>
      <w:color w:val="808080"/>
    </w:rPr>
  </w:style>
  <w:style w:type="character" w:styleId="PageNumber">
    <w:name w:val="page number"/>
    <w:basedOn w:val="DefaultParagraphFont"/>
    <w:uiPriority w:val="99"/>
    <w:rsid w:val="006E3123"/>
    <w:rPr>
      <w:rFonts w:cs="Times New Roman"/>
    </w:rPr>
  </w:style>
  <w:style w:type="character" w:styleId="Hyperlink">
    <w:name w:val="Hyperlink"/>
    <w:basedOn w:val="DefaultParagraphFont"/>
    <w:uiPriority w:val="99"/>
    <w:rsid w:val="00034C1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7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kubsau.ru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mail@kubsau.ru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722</TotalTime>
  <Pages>12</Pages>
  <Words>1531</Words>
  <Characters>8733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</dc:creator>
  <cp:keywords/>
  <dc:description/>
  <cp:lastModifiedBy>Sergey</cp:lastModifiedBy>
  <cp:revision>4</cp:revision>
  <dcterms:created xsi:type="dcterms:W3CDTF">2015-11-26T07:45:00Z</dcterms:created>
  <dcterms:modified xsi:type="dcterms:W3CDTF">2015-12-14T07:09:00Z</dcterms:modified>
</cp:coreProperties>
</file>