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6256D3" w:rsidRPr="00A57FEF" w:rsidTr="00907B8D">
        <w:tc>
          <w:tcPr>
            <w:tcW w:w="4785" w:type="dxa"/>
          </w:tcPr>
          <w:p w:rsidR="006256D3" w:rsidRDefault="006256D3" w:rsidP="00907B8D">
            <w:pPr>
              <w:rPr>
                <w:sz w:val="20"/>
              </w:rPr>
            </w:pPr>
            <w:bookmarkStart w:id="0" w:name="OLE_LINK285"/>
            <w:bookmarkStart w:id="1" w:name="OLE_LINK286"/>
            <w:bookmarkStart w:id="2" w:name="OLE_LINK287"/>
            <w:r w:rsidRPr="008C636D">
              <w:rPr>
                <w:sz w:val="20"/>
              </w:rPr>
              <w:t>УДК-37.035.6</w:t>
            </w:r>
          </w:p>
          <w:p w:rsidR="006256D3" w:rsidRDefault="006256D3" w:rsidP="00907B8D">
            <w:pPr>
              <w:rPr>
                <w:sz w:val="20"/>
              </w:rPr>
            </w:pPr>
          </w:p>
          <w:p w:rsidR="006256D3" w:rsidRPr="00470135" w:rsidRDefault="006256D3" w:rsidP="00907B8D">
            <w:pPr>
              <w:rPr>
                <w:sz w:val="20"/>
              </w:rPr>
            </w:pPr>
            <w:r w:rsidRPr="00470135">
              <w:rPr>
                <w:sz w:val="20"/>
              </w:rPr>
              <w:t>13.00.00 Педагогические науки</w:t>
            </w:r>
          </w:p>
          <w:bookmarkEnd w:id="0"/>
          <w:bookmarkEnd w:id="1"/>
          <w:bookmarkEnd w:id="2"/>
          <w:p w:rsidR="006256D3" w:rsidRPr="008C636D" w:rsidRDefault="006256D3" w:rsidP="00907B8D">
            <w:pPr>
              <w:rPr>
                <w:sz w:val="20"/>
              </w:rPr>
            </w:pPr>
          </w:p>
          <w:p w:rsidR="006256D3" w:rsidRPr="00A57FEF" w:rsidRDefault="006256D3" w:rsidP="00907B8D">
            <w:pPr>
              <w:rPr>
                <w:b/>
                <w:sz w:val="20"/>
              </w:rPr>
            </w:pPr>
            <w:r w:rsidRPr="008C636D">
              <w:rPr>
                <w:b/>
                <w:sz w:val="20"/>
              </w:rPr>
              <w:t>ВОЕННО-ПАТРИОТИЧЕСКОЕ ВОСПИТАНИЕ КУРСАНТОВ МОРСКОГО ВУЗА: СУЩНОСТЬ И ОПРЕДЕЛЕНИЕ</w:t>
            </w:r>
          </w:p>
          <w:p w:rsidR="006256D3" w:rsidRPr="00A57FEF" w:rsidRDefault="006256D3" w:rsidP="00907B8D">
            <w:pPr>
              <w:rPr>
                <w:b/>
                <w:sz w:val="20"/>
              </w:rPr>
            </w:pPr>
          </w:p>
          <w:p w:rsidR="006256D3" w:rsidRPr="008C636D" w:rsidRDefault="006256D3" w:rsidP="00907B8D">
            <w:pPr>
              <w:rPr>
                <w:sz w:val="20"/>
              </w:rPr>
            </w:pPr>
            <w:r w:rsidRPr="008C636D">
              <w:rPr>
                <w:sz w:val="20"/>
              </w:rPr>
              <w:t>Дорофеев Алексей Михайлович</w:t>
            </w:r>
          </w:p>
          <w:p w:rsidR="006256D3" w:rsidRPr="00470135" w:rsidRDefault="006256D3" w:rsidP="00907B8D">
            <w:pPr>
              <w:rPr>
                <w:sz w:val="20"/>
                <w:lang w:val="en-US"/>
              </w:rPr>
            </w:pPr>
            <w:r>
              <w:rPr>
                <w:sz w:val="20"/>
              </w:rPr>
              <w:t>аспирант</w:t>
            </w:r>
          </w:p>
          <w:p w:rsidR="006256D3" w:rsidRPr="00A57FEF" w:rsidRDefault="006256D3" w:rsidP="00907B8D">
            <w:pPr>
              <w:rPr>
                <w:sz w:val="20"/>
              </w:rPr>
            </w:pPr>
            <w:r w:rsidRPr="008C636D">
              <w:rPr>
                <w:sz w:val="20"/>
                <w:lang w:val="en-US"/>
              </w:rPr>
              <w:t>e</w:t>
            </w:r>
            <w:r w:rsidRPr="008C636D">
              <w:rPr>
                <w:sz w:val="20"/>
              </w:rPr>
              <w:t>-</w:t>
            </w:r>
            <w:r w:rsidRPr="008C636D">
              <w:rPr>
                <w:sz w:val="20"/>
                <w:lang w:val="en-US"/>
              </w:rPr>
              <w:t>mail</w:t>
            </w:r>
            <w:r w:rsidRPr="008C636D">
              <w:rPr>
                <w:sz w:val="20"/>
              </w:rPr>
              <w:t>:3407770123@mail.ru</w:t>
            </w:r>
          </w:p>
          <w:p w:rsidR="006256D3" w:rsidRPr="00A57FEF" w:rsidRDefault="006256D3" w:rsidP="00907B8D">
            <w:pPr>
              <w:rPr>
                <w:sz w:val="20"/>
              </w:rPr>
            </w:pPr>
          </w:p>
          <w:p w:rsidR="006256D3" w:rsidRPr="00470135" w:rsidRDefault="006256D3" w:rsidP="00907B8D">
            <w:pPr>
              <w:rPr>
                <w:sz w:val="20"/>
                <w:lang w:val="en-US"/>
              </w:rPr>
            </w:pPr>
            <w:r>
              <w:rPr>
                <w:sz w:val="20"/>
              </w:rPr>
              <w:t>Тимченко Павел Владимирович</w:t>
            </w:r>
          </w:p>
          <w:p w:rsidR="006256D3" w:rsidRPr="008C636D" w:rsidRDefault="006256D3" w:rsidP="00907B8D">
            <w:pPr>
              <w:rPr>
                <w:sz w:val="20"/>
              </w:rPr>
            </w:pPr>
            <w:r w:rsidRPr="008C636D">
              <w:rPr>
                <w:sz w:val="20"/>
              </w:rPr>
              <w:t xml:space="preserve">кандидат педагогических наук, старший преподаватель кафедры Безопасности жизнедеятельности </w:t>
            </w:r>
          </w:p>
          <w:p w:rsidR="006256D3" w:rsidRPr="008C636D" w:rsidRDefault="006256D3" w:rsidP="00907B8D">
            <w:pPr>
              <w:rPr>
                <w:sz w:val="20"/>
              </w:rPr>
            </w:pPr>
          </w:p>
          <w:p w:rsidR="006256D3" w:rsidRDefault="006256D3" w:rsidP="00907B8D">
            <w:pPr>
              <w:rPr>
                <w:sz w:val="20"/>
                <w:lang w:val="en-US"/>
              </w:rPr>
            </w:pPr>
            <w:r w:rsidRPr="008C636D">
              <w:rPr>
                <w:sz w:val="20"/>
              </w:rPr>
              <w:t>Туктаров Ринат Равильевич</w:t>
            </w:r>
          </w:p>
          <w:p w:rsidR="006256D3" w:rsidRPr="008C636D" w:rsidRDefault="006256D3" w:rsidP="00907B8D">
            <w:pPr>
              <w:rPr>
                <w:sz w:val="20"/>
              </w:rPr>
            </w:pPr>
            <w:r w:rsidRPr="008C636D">
              <w:rPr>
                <w:sz w:val="20"/>
              </w:rPr>
              <w:t>кандидат технических наук, старший преподаватель военной кафедры</w:t>
            </w:r>
          </w:p>
          <w:p w:rsidR="006256D3" w:rsidRPr="008C636D" w:rsidRDefault="006256D3" w:rsidP="00907B8D">
            <w:pPr>
              <w:rPr>
                <w:i/>
                <w:sz w:val="20"/>
              </w:rPr>
            </w:pPr>
            <w:r w:rsidRPr="008C636D">
              <w:rPr>
                <w:i/>
                <w:sz w:val="20"/>
              </w:rPr>
              <w:t>Государственный морской университет имени адмирала Ф. Ф. Ушакова, Новороссийск, Россия</w:t>
            </w:r>
          </w:p>
          <w:p w:rsidR="006256D3" w:rsidRPr="00A57FEF" w:rsidRDefault="006256D3" w:rsidP="00907B8D">
            <w:pPr>
              <w:rPr>
                <w:sz w:val="20"/>
              </w:rPr>
            </w:pPr>
          </w:p>
          <w:p w:rsidR="006256D3" w:rsidRPr="008C636D" w:rsidRDefault="006256D3" w:rsidP="00907B8D">
            <w:pPr>
              <w:pStyle w:val="NormalWeb"/>
              <w:spacing w:before="0" w:beforeAutospacing="0" w:after="0" w:afterAutospacing="0"/>
              <w:rPr>
                <w:sz w:val="20"/>
                <w:szCs w:val="20"/>
              </w:rPr>
            </w:pPr>
            <w:bookmarkStart w:id="3" w:name="OLE_LINK288"/>
            <w:bookmarkStart w:id="4" w:name="OLE_LINK289"/>
            <w:bookmarkStart w:id="5" w:name="OLE_LINK290"/>
            <w:r w:rsidRPr="008C636D">
              <w:rPr>
                <w:sz w:val="20"/>
                <w:szCs w:val="20"/>
              </w:rPr>
              <w:t>Развитие политической, военной и экономической мощи Российской Федерации невозможно без развития патриотизма, активизации важнейшей его части военно-патриотического воспитания молодежи, в том числе и курсантов морских вузов. Ныне патриотизм востребован обществом как государственная идеология, как важнейшее условие и средство духовного и экономического возрождения России, как способ объединения и сплочения всех слоев россиян, как ответ на реальный вызов западных стран стремящихся к ослаблению России и развалу русского мира.</w:t>
            </w:r>
            <w:r>
              <w:rPr>
                <w:sz w:val="20"/>
              </w:rPr>
              <w:t xml:space="preserve"> </w:t>
            </w:r>
            <w:r w:rsidRPr="008C636D">
              <w:rPr>
                <w:sz w:val="20"/>
                <w:szCs w:val="20"/>
              </w:rPr>
              <w:t>Патриотизм понимается как нравственно-политический принцип, социальное чувство, содержанием которого является любовь и преданность Отечеству, гордость за его прошлое и настоящее, устремленность защищать интересы Родины. Патриотизм выражается в любви и преданности к своей Родине, родной земле и своему народу, его истории и культуре.</w:t>
            </w:r>
            <w:r>
              <w:rPr>
                <w:rFonts w:ascii="Calibri" w:hAnsi="Calibri"/>
                <w:sz w:val="20"/>
              </w:rPr>
              <w:t xml:space="preserve"> </w:t>
            </w:r>
            <w:r w:rsidRPr="008C636D">
              <w:rPr>
                <w:sz w:val="20"/>
                <w:szCs w:val="20"/>
              </w:rPr>
              <w:t>В современных условиях важнейшим направлением формирования патриотических качеств у курсантов морского вуза может и должно стать военно-патриотическое воспитание, осуществляемое на основе нормативно-правовых документов, героической истории Отечества, боевых традиций армии и флота.</w:t>
            </w:r>
            <w:r>
              <w:rPr>
                <w:sz w:val="20"/>
                <w:szCs w:val="20"/>
              </w:rPr>
              <w:t xml:space="preserve"> </w:t>
            </w:r>
            <w:r w:rsidRPr="008C636D">
              <w:rPr>
                <w:sz w:val="20"/>
                <w:szCs w:val="20"/>
              </w:rPr>
              <w:t>Преданность Отечеству, искренняя любовь к своей Родине, морально-психологическая и военно-профессиональная готовность к вооруженной защите Отечества в составе Вооруженных Сил РФ – квинтэссенция военно-патриотического воспитания и этим оно отличается от патриотического воспитания граждан России.</w:t>
            </w:r>
            <w:r>
              <w:rPr>
                <w:sz w:val="20"/>
                <w:szCs w:val="20"/>
              </w:rPr>
              <w:t xml:space="preserve"> </w:t>
            </w:r>
            <w:r w:rsidRPr="008C636D">
              <w:rPr>
                <w:sz w:val="20"/>
                <w:szCs w:val="20"/>
              </w:rPr>
              <w:t>В статье на основе анализа взгляда отечественных ученых рассматривается сущность военно-патриотического воспитания, формулируется цель, конкретизируются задачи и педагогические условия военно-патриотического воспитания курсантов морского вуза, предпринята попытка дать авторское определение термину «военно-патриотическое воспитание курсантов морского вуза»</w:t>
            </w:r>
            <w:bookmarkEnd w:id="3"/>
            <w:bookmarkEnd w:id="4"/>
            <w:bookmarkEnd w:id="5"/>
          </w:p>
          <w:p w:rsidR="006256D3" w:rsidRPr="008C636D" w:rsidRDefault="006256D3" w:rsidP="00907B8D">
            <w:pPr>
              <w:pStyle w:val="NormalWeb"/>
              <w:spacing w:before="0" w:beforeAutospacing="0" w:after="0" w:afterAutospacing="0"/>
              <w:rPr>
                <w:sz w:val="20"/>
                <w:szCs w:val="20"/>
              </w:rPr>
            </w:pPr>
          </w:p>
          <w:p w:rsidR="006256D3" w:rsidRPr="008C636D" w:rsidRDefault="006256D3" w:rsidP="00907B8D">
            <w:pPr>
              <w:rPr>
                <w:sz w:val="20"/>
              </w:rPr>
            </w:pPr>
            <w:r w:rsidRPr="008C636D">
              <w:rPr>
                <w:sz w:val="20"/>
              </w:rPr>
              <w:t>Ключевые слова: ВОСПИТАНИЕ, ВОЕННО-ПАТР</w:t>
            </w:r>
            <w:r>
              <w:rPr>
                <w:sz w:val="20"/>
              </w:rPr>
              <w:t>И</w:t>
            </w:r>
            <w:r w:rsidRPr="008C636D">
              <w:rPr>
                <w:sz w:val="20"/>
              </w:rPr>
              <w:t>ОТИЧЕСКОЕ ВОСПИТАНИЕ, КУРСАНТ, МОЛОДЕЖЬ, ПАТРИОТИЗМ, ОТЕЧЕСТВО, ФОРМИРОВАНИЕ</w:t>
            </w:r>
          </w:p>
        </w:tc>
        <w:tc>
          <w:tcPr>
            <w:tcW w:w="4786" w:type="dxa"/>
          </w:tcPr>
          <w:p w:rsidR="006256D3" w:rsidRPr="008C636D" w:rsidRDefault="006256D3" w:rsidP="00907B8D">
            <w:pPr>
              <w:rPr>
                <w:sz w:val="20"/>
                <w:lang w:val="en-US"/>
              </w:rPr>
            </w:pPr>
            <w:r w:rsidRPr="008C636D">
              <w:rPr>
                <w:sz w:val="20"/>
                <w:lang w:val="en-US"/>
              </w:rPr>
              <w:t>UDC-37.035.6</w:t>
            </w:r>
          </w:p>
          <w:p w:rsidR="006256D3" w:rsidRDefault="006256D3" w:rsidP="00907B8D">
            <w:pPr>
              <w:rPr>
                <w:sz w:val="20"/>
              </w:rPr>
            </w:pPr>
          </w:p>
          <w:p w:rsidR="006256D3" w:rsidRDefault="006256D3" w:rsidP="00907B8D">
            <w:pPr>
              <w:rPr>
                <w:sz w:val="20"/>
                <w:lang w:val="en-US"/>
              </w:rPr>
            </w:pPr>
            <w:r>
              <w:rPr>
                <w:sz w:val="20"/>
                <w:lang w:val="en-US"/>
              </w:rPr>
              <w:t>Pedagogical sciences</w:t>
            </w:r>
          </w:p>
          <w:p w:rsidR="006256D3" w:rsidRPr="00470135" w:rsidRDefault="006256D3" w:rsidP="00907B8D">
            <w:pPr>
              <w:rPr>
                <w:sz w:val="20"/>
                <w:lang w:val="en-US"/>
              </w:rPr>
            </w:pPr>
          </w:p>
          <w:p w:rsidR="006256D3" w:rsidRPr="008C636D" w:rsidRDefault="006256D3" w:rsidP="00907B8D">
            <w:pPr>
              <w:rPr>
                <w:b/>
                <w:sz w:val="20"/>
                <w:lang w:val="en-US"/>
              </w:rPr>
            </w:pPr>
            <w:r w:rsidRPr="008C636D">
              <w:rPr>
                <w:b/>
                <w:sz w:val="20"/>
                <w:lang w:val="en-US"/>
              </w:rPr>
              <w:t xml:space="preserve">MILITARY PATRIOTIC EDUCATION OF CADETS </w:t>
            </w:r>
            <w:r>
              <w:rPr>
                <w:b/>
                <w:sz w:val="20"/>
                <w:lang w:val="en-US"/>
              </w:rPr>
              <w:t>IN A</w:t>
            </w:r>
            <w:r w:rsidRPr="008C636D">
              <w:rPr>
                <w:b/>
                <w:sz w:val="20"/>
                <w:lang w:val="en-US"/>
              </w:rPr>
              <w:t xml:space="preserve"> MARITIME UNIVERSITY</w:t>
            </w:r>
            <w:r>
              <w:rPr>
                <w:b/>
                <w:sz w:val="20"/>
                <w:lang w:val="en-US"/>
              </w:rPr>
              <w:t>:</w:t>
            </w:r>
            <w:r w:rsidRPr="008C636D">
              <w:rPr>
                <w:b/>
                <w:sz w:val="20"/>
                <w:lang w:val="en-US"/>
              </w:rPr>
              <w:t xml:space="preserve"> </w:t>
            </w:r>
            <w:r>
              <w:rPr>
                <w:b/>
                <w:sz w:val="20"/>
                <w:lang w:val="en-US"/>
              </w:rPr>
              <w:t xml:space="preserve">THE </w:t>
            </w:r>
            <w:r w:rsidRPr="008C636D">
              <w:rPr>
                <w:b/>
                <w:sz w:val="20"/>
                <w:lang w:val="en-US"/>
              </w:rPr>
              <w:t xml:space="preserve">ESSENCE AND </w:t>
            </w:r>
            <w:r>
              <w:rPr>
                <w:b/>
                <w:sz w:val="20"/>
                <w:lang w:val="en-US"/>
              </w:rPr>
              <w:t xml:space="preserve">THE </w:t>
            </w:r>
            <w:r w:rsidRPr="008C636D">
              <w:rPr>
                <w:b/>
                <w:sz w:val="20"/>
                <w:lang w:val="en-US"/>
              </w:rPr>
              <w:t>DEFINITION</w:t>
            </w:r>
          </w:p>
          <w:p w:rsidR="006256D3" w:rsidRPr="008C636D" w:rsidRDefault="006256D3" w:rsidP="00907B8D">
            <w:pPr>
              <w:rPr>
                <w:b/>
                <w:sz w:val="20"/>
                <w:lang w:val="en-US"/>
              </w:rPr>
            </w:pPr>
          </w:p>
          <w:p w:rsidR="006256D3" w:rsidRPr="008C636D" w:rsidRDefault="006256D3" w:rsidP="00907B8D">
            <w:pPr>
              <w:rPr>
                <w:sz w:val="20"/>
                <w:lang w:val="en-US"/>
              </w:rPr>
            </w:pPr>
            <w:r>
              <w:rPr>
                <w:sz w:val="20"/>
                <w:lang w:val="en-US"/>
              </w:rPr>
              <w:t>Dorofeev Alexsey Mihaylovich</w:t>
            </w:r>
          </w:p>
          <w:p w:rsidR="006256D3" w:rsidRPr="008C636D" w:rsidRDefault="006256D3" w:rsidP="00907B8D">
            <w:pPr>
              <w:rPr>
                <w:sz w:val="20"/>
                <w:lang w:val="en-US"/>
              </w:rPr>
            </w:pPr>
            <w:r>
              <w:rPr>
                <w:sz w:val="20"/>
                <w:lang w:val="en-US"/>
              </w:rPr>
              <w:t>p</w:t>
            </w:r>
            <w:r w:rsidRPr="008C636D">
              <w:rPr>
                <w:sz w:val="20"/>
                <w:lang w:val="en-US"/>
              </w:rPr>
              <w:t>ostgraduate</w:t>
            </w:r>
          </w:p>
          <w:p w:rsidR="006256D3" w:rsidRPr="008C636D" w:rsidRDefault="006256D3" w:rsidP="00907B8D">
            <w:pPr>
              <w:rPr>
                <w:sz w:val="20"/>
                <w:lang w:val="en-US"/>
              </w:rPr>
            </w:pPr>
            <w:r w:rsidRPr="008C636D">
              <w:rPr>
                <w:sz w:val="20"/>
                <w:lang w:val="en-US"/>
              </w:rPr>
              <w:t>e-mail:3407770123@mail.ru</w:t>
            </w:r>
          </w:p>
          <w:p w:rsidR="006256D3" w:rsidRPr="008C636D" w:rsidRDefault="006256D3" w:rsidP="00907B8D">
            <w:pPr>
              <w:rPr>
                <w:sz w:val="20"/>
                <w:lang w:val="en-US"/>
              </w:rPr>
            </w:pPr>
          </w:p>
          <w:p w:rsidR="006256D3" w:rsidRPr="008C636D" w:rsidRDefault="006256D3" w:rsidP="00907B8D">
            <w:pPr>
              <w:rPr>
                <w:sz w:val="20"/>
                <w:lang w:val="en-US"/>
              </w:rPr>
            </w:pPr>
            <w:r w:rsidRPr="008C636D">
              <w:rPr>
                <w:sz w:val="20"/>
                <w:lang w:val="en-US"/>
              </w:rPr>
              <w:t>Tim</w:t>
            </w:r>
            <w:r w:rsidRPr="008C636D">
              <w:rPr>
                <w:sz w:val="20"/>
              </w:rPr>
              <w:t>с</w:t>
            </w:r>
            <w:r w:rsidRPr="008C636D">
              <w:rPr>
                <w:sz w:val="20"/>
                <w:lang w:val="en-US"/>
              </w:rPr>
              <w:t>h</w:t>
            </w:r>
            <w:r w:rsidRPr="008C636D">
              <w:rPr>
                <w:sz w:val="20"/>
              </w:rPr>
              <w:t>е</w:t>
            </w:r>
            <w:r w:rsidRPr="008C636D">
              <w:rPr>
                <w:sz w:val="20"/>
                <w:lang w:val="en-US"/>
              </w:rPr>
              <w:t>n</w:t>
            </w:r>
            <w:r>
              <w:rPr>
                <w:sz w:val="20"/>
                <w:lang w:val="en-US"/>
              </w:rPr>
              <w:t>k</w:t>
            </w:r>
            <w:r w:rsidRPr="008C636D">
              <w:rPr>
                <w:sz w:val="20"/>
              </w:rPr>
              <w:t>о</w:t>
            </w:r>
            <w:r w:rsidRPr="008C636D">
              <w:rPr>
                <w:sz w:val="20"/>
                <w:lang w:val="en-US"/>
              </w:rPr>
              <w:t xml:space="preserve"> Pavel Vladimirovich</w:t>
            </w:r>
          </w:p>
          <w:p w:rsidR="006256D3" w:rsidRPr="008C636D" w:rsidRDefault="006256D3" w:rsidP="00907B8D">
            <w:pPr>
              <w:rPr>
                <w:sz w:val="20"/>
                <w:lang w:val="en-US"/>
              </w:rPr>
            </w:pPr>
            <w:r w:rsidRPr="008C636D">
              <w:rPr>
                <w:sz w:val="20"/>
                <w:lang w:val="en-US"/>
              </w:rPr>
              <w:t>Candidate of pedagogical Sciences, senior lecturer of the Safety Department</w:t>
            </w:r>
          </w:p>
          <w:p w:rsidR="006256D3" w:rsidRDefault="006256D3" w:rsidP="00907B8D">
            <w:pPr>
              <w:rPr>
                <w:sz w:val="20"/>
                <w:lang w:val="en-US"/>
              </w:rPr>
            </w:pPr>
            <w:r w:rsidRPr="008C636D">
              <w:rPr>
                <w:sz w:val="20"/>
                <w:lang w:val="en-US"/>
              </w:rPr>
              <w:t xml:space="preserve"> </w:t>
            </w:r>
          </w:p>
          <w:p w:rsidR="006256D3" w:rsidRPr="008C636D" w:rsidRDefault="006256D3" w:rsidP="00907B8D">
            <w:pPr>
              <w:rPr>
                <w:sz w:val="20"/>
                <w:lang w:val="en-US"/>
              </w:rPr>
            </w:pPr>
          </w:p>
          <w:p w:rsidR="006256D3" w:rsidRPr="008C636D" w:rsidRDefault="006256D3" w:rsidP="00907B8D">
            <w:pPr>
              <w:rPr>
                <w:sz w:val="20"/>
                <w:lang w:val="en-US"/>
              </w:rPr>
            </w:pPr>
            <w:r w:rsidRPr="008C636D">
              <w:rPr>
                <w:sz w:val="20"/>
                <w:lang w:val="en-US"/>
              </w:rPr>
              <w:t>Tuktarov Rinat Ravilievic</w:t>
            </w:r>
            <w:r>
              <w:rPr>
                <w:sz w:val="20"/>
                <w:lang w:val="en-US"/>
              </w:rPr>
              <w:t>h</w:t>
            </w:r>
          </w:p>
          <w:p w:rsidR="006256D3" w:rsidRPr="008C636D" w:rsidRDefault="006256D3" w:rsidP="00907B8D">
            <w:pPr>
              <w:rPr>
                <w:sz w:val="20"/>
                <w:lang w:val="en-US"/>
              </w:rPr>
            </w:pPr>
            <w:r w:rsidRPr="008C636D">
              <w:rPr>
                <w:sz w:val="20"/>
                <w:lang w:val="en-US"/>
              </w:rPr>
              <w:t>Candidate of technical Sciences, senior lecturer of the military Department</w:t>
            </w:r>
          </w:p>
          <w:p w:rsidR="006256D3" w:rsidRPr="008C636D" w:rsidRDefault="006256D3" w:rsidP="00907B8D">
            <w:pPr>
              <w:rPr>
                <w:i/>
                <w:sz w:val="20"/>
                <w:lang w:val="en-US"/>
              </w:rPr>
            </w:pPr>
            <w:smartTag w:uri="urn:schemas-microsoft-com:office:smarttags" w:element="PlaceType">
              <w:r w:rsidRPr="008C636D">
                <w:rPr>
                  <w:i/>
                  <w:sz w:val="20"/>
                  <w:lang w:val="en-US"/>
                </w:rPr>
                <w:t>State</w:t>
              </w:r>
            </w:smartTag>
            <w:r w:rsidRPr="008C636D">
              <w:rPr>
                <w:i/>
                <w:sz w:val="20"/>
                <w:lang w:val="en-US"/>
              </w:rPr>
              <w:t xml:space="preserve"> </w:t>
            </w:r>
            <w:smartTag w:uri="urn:schemas-microsoft-com:office:smarttags" w:element="PlaceName">
              <w:r w:rsidRPr="008C636D">
                <w:rPr>
                  <w:i/>
                  <w:sz w:val="20"/>
                  <w:lang w:val="en-US"/>
                </w:rPr>
                <w:t>Maritime</w:t>
              </w:r>
            </w:smartTag>
            <w:r w:rsidRPr="008C636D">
              <w:rPr>
                <w:i/>
                <w:sz w:val="20"/>
                <w:lang w:val="en-US"/>
              </w:rPr>
              <w:t xml:space="preserve"> </w:t>
            </w:r>
            <w:smartTag w:uri="urn:schemas-microsoft-com:office:smarttags" w:element="PlaceType">
              <w:r w:rsidRPr="008C636D">
                <w:rPr>
                  <w:i/>
                  <w:sz w:val="20"/>
                  <w:lang w:val="en-US"/>
                </w:rPr>
                <w:t>University</w:t>
              </w:r>
            </w:smartTag>
            <w:r w:rsidRPr="008C636D">
              <w:rPr>
                <w:i/>
                <w:sz w:val="20"/>
                <w:lang w:val="en-US"/>
              </w:rPr>
              <w:t xml:space="preserve"> named after Admiral F. F. Ushakov, </w:t>
            </w:r>
            <w:smartTag w:uri="urn:schemas-microsoft-com:office:smarttags" w:element="City">
              <w:smartTag w:uri="urn:schemas-microsoft-com:office:smarttags" w:element="place">
                <w:r w:rsidRPr="008C636D">
                  <w:rPr>
                    <w:i/>
                    <w:sz w:val="20"/>
                    <w:lang w:val="en-US"/>
                  </w:rPr>
                  <w:t>Novorossiysk</w:t>
                </w:r>
              </w:smartTag>
              <w:r w:rsidRPr="008C636D">
                <w:rPr>
                  <w:i/>
                  <w:sz w:val="20"/>
                  <w:lang w:val="en-US"/>
                </w:rPr>
                <w:t xml:space="preserve">, </w:t>
              </w:r>
              <w:smartTag w:uri="urn:schemas-microsoft-com:office:smarttags" w:element="country-region">
                <w:r w:rsidRPr="008C636D">
                  <w:rPr>
                    <w:i/>
                    <w:sz w:val="20"/>
                    <w:lang w:val="en-US"/>
                  </w:rPr>
                  <w:t>Russia</w:t>
                </w:r>
              </w:smartTag>
            </w:smartTag>
          </w:p>
          <w:p w:rsidR="006256D3" w:rsidRDefault="006256D3" w:rsidP="00907B8D">
            <w:pPr>
              <w:rPr>
                <w:sz w:val="20"/>
                <w:lang w:val="en-US"/>
              </w:rPr>
            </w:pPr>
          </w:p>
          <w:p w:rsidR="006256D3" w:rsidRPr="008C636D" w:rsidRDefault="006256D3" w:rsidP="00907B8D">
            <w:pPr>
              <w:rPr>
                <w:sz w:val="20"/>
                <w:lang w:val="en-US"/>
              </w:rPr>
            </w:pPr>
            <w:r>
              <w:rPr>
                <w:sz w:val="20"/>
                <w:lang w:val="en-US"/>
              </w:rPr>
              <w:t>The d</w:t>
            </w:r>
            <w:r w:rsidRPr="008C636D">
              <w:rPr>
                <w:sz w:val="20"/>
                <w:lang w:val="en-US"/>
              </w:rPr>
              <w:t xml:space="preserve">evelopment of the political, </w:t>
            </w:r>
            <w:r>
              <w:rPr>
                <w:sz w:val="20"/>
                <w:lang w:val="en-US"/>
              </w:rPr>
              <w:t xml:space="preserve">the </w:t>
            </w:r>
            <w:r w:rsidRPr="008C636D">
              <w:rPr>
                <w:sz w:val="20"/>
                <w:lang w:val="en-US"/>
              </w:rPr>
              <w:t xml:space="preserve">military and </w:t>
            </w:r>
            <w:r>
              <w:rPr>
                <w:sz w:val="20"/>
                <w:lang w:val="en-US"/>
              </w:rPr>
              <w:t xml:space="preserve">the </w:t>
            </w:r>
            <w:r w:rsidRPr="008C636D">
              <w:rPr>
                <w:sz w:val="20"/>
                <w:lang w:val="en-US"/>
              </w:rPr>
              <w:t xml:space="preserve">economic power of </w:t>
            </w:r>
            <w:r>
              <w:rPr>
                <w:sz w:val="20"/>
                <w:lang w:val="en-US"/>
              </w:rPr>
              <w:t xml:space="preserve">the </w:t>
            </w:r>
            <w:r w:rsidRPr="008C636D">
              <w:rPr>
                <w:sz w:val="20"/>
                <w:lang w:val="en-US"/>
              </w:rPr>
              <w:t>Russian Federation is impossible without development of patriotism and without stirring up the most important part of military-patriotic education of youth, including</w:t>
            </w:r>
            <w:r>
              <w:rPr>
                <w:sz w:val="20"/>
                <w:lang w:val="en-US"/>
              </w:rPr>
              <w:t>, of course,</w:t>
            </w:r>
            <w:r w:rsidRPr="008C636D">
              <w:rPr>
                <w:sz w:val="20"/>
                <w:lang w:val="en-US"/>
              </w:rPr>
              <w:t xml:space="preserve"> cadets of maritime colleges. Nowadays, the patriotism is demanded by society as a state ideology, as a most important condition and </w:t>
            </w:r>
            <w:r>
              <w:rPr>
                <w:sz w:val="20"/>
                <w:lang w:val="en-US"/>
              </w:rPr>
              <w:t xml:space="preserve">the </w:t>
            </w:r>
            <w:r w:rsidRPr="008C636D">
              <w:rPr>
                <w:sz w:val="20"/>
                <w:lang w:val="en-US"/>
              </w:rPr>
              <w:t>way of spiritual and economic revival of Russia; it’s demanded as a way to unite and consolidate the entire population of Russia and as the answer to provocation from western countries seeking to weakening of Russia and finally to the collapse of the Russian world.</w:t>
            </w:r>
            <w:r>
              <w:rPr>
                <w:sz w:val="20"/>
                <w:lang w:val="en-US"/>
              </w:rPr>
              <w:t xml:space="preserve"> </w:t>
            </w:r>
            <w:r w:rsidRPr="008C636D">
              <w:rPr>
                <w:sz w:val="20"/>
                <w:lang w:val="en-US"/>
              </w:rPr>
              <w:t xml:space="preserve">Patriotism </w:t>
            </w:r>
            <w:r>
              <w:rPr>
                <w:sz w:val="20"/>
                <w:lang w:val="en-US"/>
              </w:rPr>
              <w:t xml:space="preserve">can be </w:t>
            </w:r>
            <w:r w:rsidRPr="008C636D">
              <w:rPr>
                <w:sz w:val="20"/>
                <w:lang w:val="en-US"/>
              </w:rPr>
              <w:t>understood as a moral-political principle, social feeling, that consist of love and devotion to Fatherland, pride for it’s past and present, tendency to protect the interests of Homeland. Patriotism is expressed in love and devotion to its own Homeland, native land and its own nation, its history and culture.</w:t>
            </w:r>
            <w:r>
              <w:rPr>
                <w:sz w:val="20"/>
                <w:lang w:val="en-US"/>
              </w:rPr>
              <w:t xml:space="preserve"> </w:t>
            </w:r>
            <w:r w:rsidRPr="008C636D">
              <w:rPr>
                <w:sz w:val="20"/>
                <w:lang w:val="en-US"/>
              </w:rPr>
              <w:t>In present conditions, the most important direction and formation of patriotic qualities among maritime cadets can and is to be military-patriotic education, carried out on a base of regulatory documents, heroic history or Fatherland, military traditions of army and navy.</w:t>
            </w:r>
            <w:r>
              <w:rPr>
                <w:sz w:val="20"/>
                <w:lang w:val="en-US"/>
              </w:rPr>
              <w:t xml:space="preserve"> Loyalty to the </w:t>
            </w:r>
            <w:r w:rsidRPr="008C636D">
              <w:rPr>
                <w:sz w:val="20"/>
                <w:lang w:val="en-US"/>
              </w:rPr>
              <w:t xml:space="preserve">Fatherland, sincere love to </w:t>
            </w:r>
            <w:r>
              <w:rPr>
                <w:sz w:val="20"/>
                <w:lang w:val="en-US"/>
              </w:rPr>
              <w:t xml:space="preserve">the </w:t>
            </w:r>
            <w:r w:rsidRPr="008C636D">
              <w:rPr>
                <w:sz w:val="20"/>
                <w:lang w:val="en-US"/>
              </w:rPr>
              <w:t xml:space="preserve">own </w:t>
            </w:r>
            <w:r>
              <w:rPr>
                <w:sz w:val="20"/>
                <w:lang w:val="en-US"/>
              </w:rPr>
              <w:t>country</w:t>
            </w:r>
            <w:r w:rsidRPr="008C636D">
              <w:rPr>
                <w:sz w:val="20"/>
                <w:lang w:val="en-US"/>
              </w:rPr>
              <w:t xml:space="preserve">, moral-psychological and military-professional alacrity to armed protection of </w:t>
            </w:r>
            <w:r>
              <w:rPr>
                <w:sz w:val="20"/>
                <w:lang w:val="en-US"/>
              </w:rPr>
              <w:t xml:space="preserve">the </w:t>
            </w:r>
            <w:r w:rsidRPr="008C636D">
              <w:rPr>
                <w:sz w:val="20"/>
                <w:lang w:val="en-US"/>
              </w:rPr>
              <w:t>Fatherland in the armed forces of the Russian Federation- it is quintessence of military – patriotic education and so it differs from patriotic education of Russian citizens.</w:t>
            </w:r>
            <w:r>
              <w:rPr>
                <w:sz w:val="20"/>
                <w:lang w:val="en-US"/>
              </w:rPr>
              <w:t xml:space="preserve"> </w:t>
            </w:r>
            <w:r w:rsidRPr="008C636D">
              <w:rPr>
                <w:sz w:val="20"/>
                <w:lang w:val="en-US"/>
              </w:rPr>
              <w:t>In the article it is considered the core of the military-patriotica</w:t>
            </w:r>
            <w:r>
              <w:rPr>
                <w:sz w:val="20"/>
                <w:lang w:val="en-US"/>
              </w:rPr>
              <w:t xml:space="preserve">l education, based on analysis </w:t>
            </w:r>
            <w:r w:rsidRPr="008C636D">
              <w:rPr>
                <w:sz w:val="20"/>
                <w:lang w:val="en-US"/>
              </w:rPr>
              <w:t>of local scientists’ views</w:t>
            </w:r>
            <w:r>
              <w:rPr>
                <w:sz w:val="20"/>
                <w:lang w:val="en-US"/>
              </w:rPr>
              <w:t>; we have</w:t>
            </w:r>
            <w:r w:rsidRPr="008C636D">
              <w:rPr>
                <w:sz w:val="20"/>
                <w:lang w:val="en-US"/>
              </w:rPr>
              <w:t xml:space="preserve"> formulated the goal, the tasks and </w:t>
            </w:r>
            <w:r>
              <w:rPr>
                <w:sz w:val="20"/>
                <w:lang w:val="en-US"/>
              </w:rPr>
              <w:t xml:space="preserve">the </w:t>
            </w:r>
            <w:r w:rsidRPr="008C636D">
              <w:rPr>
                <w:sz w:val="20"/>
                <w:lang w:val="en-US"/>
              </w:rPr>
              <w:t>pedagogic conditions of military-patriot</w:t>
            </w:r>
            <w:r>
              <w:rPr>
                <w:sz w:val="20"/>
                <w:lang w:val="en-US"/>
              </w:rPr>
              <w:t>ic education of maritime cadets; we have</w:t>
            </w:r>
            <w:r w:rsidRPr="008C636D">
              <w:rPr>
                <w:sz w:val="20"/>
                <w:lang w:val="en-US"/>
              </w:rPr>
              <w:t xml:space="preserve"> made an attempt to give author</w:t>
            </w:r>
            <w:r>
              <w:rPr>
                <w:sz w:val="20"/>
                <w:lang w:val="en-US"/>
              </w:rPr>
              <w:t>’s</w:t>
            </w:r>
            <w:r w:rsidRPr="008C636D">
              <w:rPr>
                <w:sz w:val="20"/>
                <w:lang w:val="en-US"/>
              </w:rPr>
              <w:t xml:space="preserve"> definition </w:t>
            </w:r>
            <w:r>
              <w:rPr>
                <w:sz w:val="20"/>
                <w:lang w:val="en-US"/>
              </w:rPr>
              <w:t>the</w:t>
            </w:r>
            <w:r w:rsidRPr="008C636D">
              <w:rPr>
                <w:sz w:val="20"/>
                <w:lang w:val="en-US"/>
              </w:rPr>
              <w:t xml:space="preserve"> term </w:t>
            </w:r>
            <w:r>
              <w:rPr>
                <w:sz w:val="20"/>
                <w:lang w:val="en-US"/>
              </w:rPr>
              <w:t>of “</w:t>
            </w:r>
            <w:r w:rsidRPr="008C636D">
              <w:rPr>
                <w:sz w:val="20"/>
                <w:lang w:val="en-US"/>
              </w:rPr>
              <w:t>maritime college military-patriotic education of cadets</w:t>
            </w:r>
            <w:r>
              <w:rPr>
                <w:sz w:val="20"/>
                <w:lang w:val="en-US"/>
              </w:rPr>
              <w:t>”</w:t>
            </w:r>
          </w:p>
          <w:p w:rsidR="006256D3" w:rsidRPr="008C636D" w:rsidRDefault="006256D3" w:rsidP="00907B8D">
            <w:pPr>
              <w:rPr>
                <w:sz w:val="20"/>
                <w:lang w:val="en-US"/>
              </w:rPr>
            </w:pPr>
          </w:p>
          <w:p w:rsidR="006256D3" w:rsidRPr="008C636D" w:rsidRDefault="006256D3" w:rsidP="00907B8D">
            <w:pPr>
              <w:rPr>
                <w:sz w:val="20"/>
                <w:lang w:val="en-US"/>
              </w:rPr>
            </w:pPr>
          </w:p>
          <w:p w:rsidR="006256D3" w:rsidRPr="008C636D" w:rsidRDefault="006256D3" w:rsidP="00907B8D">
            <w:pPr>
              <w:rPr>
                <w:sz w:val="20"/>
                <w:lang w:val="en-US"/>
              </w:rPr>
            </w:pPr>
          </w:p>
          <w:p w:rsidR="006256D3" w:rsidRPr="008C636D" w:rsidRDefault="006256D3" w:rsidP="00907B8D">
            <w:pPr>
              <w:rPr>
                <w:sz w:val="20"/>
                <w:lang w:val="en-US"/>
              </w:rPr>
            </w:pPr>
          </w:p>
          <w:p w:rsidR="006256D3" w:rsidRPr="008C636D" w:rsidRDefault="006256D3" w:rsidP="00907B8D">
            <w:pPr>
              <w:rPr>
                <w:sz w:val="20"/>
                <w:lang w:val="en-US"/>
              </w:rPr>
            </w:pPr>
          </w:p>
          <w:p w:rsidR="006256D3" w:rsidRPr="008C636D" w:rsidRDefault="006256D3" w:rsidP="00907B8D">
            <w:pPr>
              <w:rPr>
                <w:sz w:val="20"/>
                <w:lang w:val="en-US"/>
              </w:rPr>
            </w:pPr>
          </w:p>
          <w:p w:rsidR="006256D3" w:rsidRPr="008C636D" w:rsidRDefault="006256D3" w:rsidP="00907B8D">
            <w:pPr>
              <w:rPr>
                <w:sz w:val="20"/>
                <w:lang w:val="en-US"/>
              </w:rPr>
            </w:pPr>
          </w:p>
          <w:p w:rsidR="006256D3" w:rsidRPr="008C636D" w:rsidRDefault="006256D3" w:rsidP="00907B8D">
            <w:pPr>
              <w:rPr>
                <w:sz w:val="20"/>
                <w:lang w:val="en-US"/>
              </w:rPr>
            </w:pPr>
            <w:r w:rsidRPr="008C636D">
              <w:rPr>
                <w:sz w:val="20"/>
                <w:lang w:val="en-US"/>
              </w:rPr>
              <w:t>Keywords: EDUC</w:t>
            </w:r>
            <w:r w:rsidRPr="008C636D">
              <w:rPr>
                <w:sz w:val="20"/>
              </w:rPr>
              <w:t>А</w:t>
            </w:r>
            <w:r w:rsidRPr="008C636D">
              <w:rPr>
                <w:sz w:val="20"/>
                <w:lang w:val="en-US"/>
              </w:rPr>
              <w:t>TION, MILITARY PATRIOTIC EDUC</w:t>
            </w:r>
            <w:r w:rsidRPr="008C636D">
              <w:rPr>
                <w:sz w:val="20"/>
              </w:rPr>
              <w:t>А</w:t>
            </w:r>
            <w:r w:rsidRPr="008C636D">
              <w:rPr>
                <w:sz w:val="20"/>
                <w:lang w:val="en-US"/>
              </w:rPr>
              <w:t>TION, CADET, YOUTH, PATRIOTSM, FATERLAND, FORMATION</w:t>
            </w:r>
          </w:p>
        </w:tc>
      </w:tr>
    </w:tbl>
    <w:p w:rsidR="006256D3" w:rsidRPr="009841EB" w:rsidRDefault="006256D3" w:rsidP="006C2707">
      <w:pPr>
        <w:ind w:right="-5" w:firstLine="709"/>
        <w:jc w:val="center"/>
        <w:rPr>
          <w:szCs w:val="28"/>
          <w:lang w:val="en-US"/>
        </w:rPr>
      </w:pPr>
    </w:p>
    <w:p w:rsidR="006256D3" w:rsidRDefault="006256D3" w:rsidP="006C2707">
      <w:pPr>
        <w:spacing w:line="360" w:lineRule="auto"/>
        <w:ind w:right="-5" w:firstLine="709"/>
        <w:jc w:val="both"/>
        <w:rPr>
          <w:szCs w:val="28"/>
        </w:rPr>
      </w:pPr>
      <w:r>
        <w:rPr>
          <w:szCs w:val="28"/>
        </w:rPr>
        <w:t>Новые внешнеполитические обстоятельства с новой силой демонстрируют необходимость придания патриотизму статуса государственной идеологии, усиления патриотического воспитания всех слоев населения. Ныне даже либералам стало ясно, что западу не нужна сильная и самостоятельная России, и все их усилия направлены на её ослабление и ограбление.</w:t>
      </w:r>
    </w:p>
    <w:p w:rsidR="006256D3" w:rsidRDefault="006256D3" w:rsidP="006C2707">
      <w:pPr>
        <w:spacing w:line="360" w:lineRule="auto"/>
        <w:ind w:right="-5" w:firstLine="709"/>
        <w:jc w:val="both"/>
        <w:rPr>
          <w:szCs w:val="28"/>
        </w:rPr>
      </w:pPr>
      <w:r>
        <w:rPr>
          <w:szCs w:val="28"/>
        </w:rPr>
        <w:t>В сложившихся условиях о</w:t>
      </w:r>
      <w:r w:rsidRPr="001E6CAE">
        <w:rPr>
          <w:szCs w:val="28"/>
        </w:rPr>
        <w:t>дной из важн</w:t>
      </w:r>
      <w:r>
        <w:rPr>
          <w:szCs w:val="28"/>
        </w:rPr>
        <w:t>ейших</w:t>
      </w:r>
      <w:r w:rsidRPr="001E6CAE">
        <w:rPr>
          <w:szCs w:val="28"/>
        </w:rPr>
        <w:t xml:space="preserve"> задач нашего общества является </w:t>
      </w:r>
      <w:r>
        <w:rPr>
          <w:szCs w:val="28"/>
        </w:rPr>
        <w:t xml:space="preserve">усиление патриотического </w:t>
      </w:r>
      <w:r w:rsidRPr="001E6CAE">
        <w:rPr>
          <w:szCs w:val="28"/>
        </w:rPr>
        <w:t>воспитани</w:t>
      </w:r>
      <w:r>
        <w:rPr>
          <w:szCs w:val="28"/>
        </w:rPr>
        <w:t>я</w:t>
      </w:r>
      <w:r w:rsidRPr="001E6CAE">
        <w:rPr>
          <w:szCs w:val="28"/>
        </w:rPr>
        <w:t xml:space="preserve"> </w:t>
      </w:r>
      <w:r>
        <w:rPr>
          <w:szCs w:val="28"/>
        </w:rPr>
        <w:t xml:space="preserve">молодежи, её </w:t>
      </w:r>
      <w:r w:rsidRPr="001E6CAE">
        <w:rPr>
          <w:szCs w:val="28"/>
        </w:rPr>
        <w:t xml:space="preserve">подготовка к принятию </w:t>
      </w:r>
      <w:r>
        <w:rPr>
          <w:szCs w:val="28"/>
        </w:rPr>
        <w:t xml:space="preserve">эстафеты от старшего поколения, формирование </w:t>
      </w:r>
      <w:r w:rsidRPr="001E6CAE">
        <w:rPr>
          <w:szCs w:val="28"/>
        </w:rPr>
        <w:t xml:space="preserve">ответственности за </w:t>
      </w:r>
      <w:r>
        <w:rPr>
          <w:szCs w:val="28"/>
        </w:rPr>
        <w:t>Россию,</w:t>
      </w:r>
      <w:r w:rsidRPr="001E6CAE">
        <w:rPr>
          <w:szCs w:val="28"/>
        </w:rPr>
        <w:t xml:space="preserve"> безопасност</w:t>
      </w:r>
      <w:r>
        <w:rPr>
          <w:szCs w:val="28"/>
        </w:rPr>
        <w:t>ь государства</w:t>
      </w:r>
      <w:r w:rsidRPr="001E6CAE">
        <w:rPr>
          <w:szCs w:val="28"/>
        </w:rPr>
        <w:t xml:space="preserve">. </w:t>
      </w:r>
      <w:r>
        <w:rPr>
          <w:szCs w:val="28"/>
        </w:rPr>
        <w:t xml:space="preserve">На это нацелена деятельность </w:t>
      </w:r>
      <w:r w:rsidRPr="001E6CAE">
        <w:rPr>
          <w:szCs w:val="28"/>
        </w:rPr>
        <w:t>государственны</w:t>
      </w:r>
      <w:r>
        <w:rPr>
          <w:szCs w:val="28"/>
        </w:rPr>
        <w:t>х структур</w:t>
      </w:r>
      <w:r w:rsidRPr="001E6CAE">
        <w:rPr>
          <w:szCs w:val="28"/>
        </w:rPr>
        <w:t xml:space="preserve">, школ, </w:t>
      </w:r>
      <w:r>
        <w:rPr>
          <w:szCs w:val="28"/>
        </w:rPr>
        <w:t xml:space="preserve">вузов, </w:t>
      </w:r>
      <w:r w:rsidRPr="001E6CAE">
        <w:rPr>
          <w:szCs w:val="28"/>
        </w:rPr>
        <w:t>Вооруженны</w:t>
      </w:r>
      <w:r>
        <w:rPr>
          <w:szCs w:val="28"/>
        </w:rPr>
        <w:t>х</w:t>
      </w:r>
      <w:r w:rsidRPr="001E6CAE">
        <w:rPr>
          <w:szCs w:val="28"/>
        </w:rPr>
        <w:t xml:space="preserve"> Сил РФ, различны</w:t>
      </w:r>
      <w:r>
        <w:rPr>
          <w:szCs w:val="28"/>
        </w:rPr>
        <w:t>х</w:t>
      </w:r>
      <w:r w:rsidRPr="001E6CAE">
        <w:rPr>
          <w:szCs w:val="28"/>
        </w:rPr>
        <w:t xml:space="preserve"> общественны</w:t>
      </w:r>
      <w:r>
        <w:rPr>
          <w:szCs w:val="28"/>
        </w:rPr>
        <w:t>х</w:t>
      </w:r>
      <w:r w:rsidRPr="001E6CAE">
        <w:rPr>
          <w:szCs w:val="28"/>
        </w:rPr>
        <w:t xml:space="preserve"> организаци</w:t>
      </w:r>
      <w:r>
        <w:rPr>
          <w:szCs w:val="28"/>
        </w:rPr>
        <w:t>й</w:t>
      </w:r>
      <w:r w:rsidRPr="001E6CAE">
        <w:rPr>
          <w:szCs w:val="28"/>
        </w:rPr>
        <w:t xml:space="preserve"> и религиозны</w:t>
      </w:r>
      <w:r>
        <w:rPr>
          <w:szCs w:val="28"/>
        </w:rPr>
        <w:t>х</w:t>
      </w:r>
      <w:r w:rsidRPr="001E6CAE">
        <w:rPr>
          <w:szCs w:val="28"/>
        </w:rPr>
        <w:t xml:space="preserve"> конфесси</w:t>
      </w:r>
      <w:r>
        <w:rPr>
          <w:szCs w:val="28"/>
        </w:rPr>
        <w:t>й</w:t>
      </w:r>
      <w:r w:rsidRPr="001E6CAE">
        <w:rPr>
          <w:szCs w:val="28"/>
        </w:rPr>
        <w:t xml:space="preserve">. Их усилия </w:t>
      </w:r>
      <w:r>
        <w:rPr>
          <w:szCs w:val="28"/>
        </w:rPr>
        <w:t xml:space="preserve">сконцентрированы </w:t>
      </w:r>
      <w:r w:rsidRPr="001E6CAE">
        <w:rPr>
          <w:szCs w:val="28"/>
        </w:rPr>
        <w:t xml:space="preserve">на </w:t>
      </w:r>
      <w:r>
        <w:rPr>
          <w:szCs w:val="28"/>
        </w:rPr>
        <w:t xml:space="preserve">воспитание такой </w:t>
      </w:r>
      <w:r w:rsidRPr="001E6CAE">
        <w:rPr>
          <w:szCs w:val="28"/>
        </w:rPr>
        <w:t xml:space="preserve">личности, </w:t>
      </w:r>
      <w:r>
        <w:rPr>
          <w:szCs w:val="28"/>
        </w:rPr>
        <w:t xml:space="preserve">которая на деле бы </w:t>
      </w:r>
      <w:r w:rsidRPr="001E6CAE">
        <w:rPr>
          <w:szCs w:val="28"/>
        </w:rPr>
        <w:t>облада</w:t>
      </w:r>
      <w:r>
        <w:rPr>
          <w:szCs w:val="28"/>
        </w:rPr>
        <w:t>ла</w:t>
      </w:r>
      <w:r w:rsidRPr="001E6CAE">
        <w:rPr>
          <w:szCs w:val="28"/>
        </w:rPr>
        <w:t xml:space="preserve"> </w:t>
      </w:r>
      <w:r>
        <w:rPr>
          <w:szCs w:val="28"/>
        </w:rPr>
        <w:t xml:space="preserve">высокими </w:t>
      </w:r>
      <w:r w:rsidRPr="001E6CAE">
        <w:rPr>
          <w:szCs w:val="28"/>
        </w:rPr>
        <w:t>качествами гражданина-патриота</w:t>
      </w:r>
      <w:r>
        <w:rPr>
          <w:szCs w:val="28"/>
        </w:rPr>
        <w:t xml:space="preserve">, реализуемых не только в повседневной деятельности, но и в сложной обстановке, требующей </w:t>
      </w:r>
      <w:r w:rsidRPr="001E6CAE">
        <w:rPr>
          <w:szCs w:val="28"/>
        </w:rPr>
        <w:t xml:space="preserve"> подготовленно</w:t>
      </w:r>
      <w:r>
        <w:rPr>
          <w:szCs w:val="28"/>
        </w:rPr>
        <w:t>сти</w:t>
      </w:r>
      <w:r w:rsidRPr="001E6CAE">
        <w:rPr>
          <w:szCs w:val="28"/>
        </w:rPr>
        <w:t xml:space="preserve"> к успешному выполнению задач, связанных с обеспечением обороны и безопасности общества, государства и его граждан</w:t>
      </w:r>
      <w:r>
        <w:rPr>
          <w:szCs w:val="28"/>
        </w:rPr>
        <w:t xml:space="preserve">. Сегодня </w:t>
      </w:r>
      <w:r w:rsidRPr="001E6CAE">
        <w:rPr>
          <w:szCs w:val="28"/>
        </w:rPr>
        <w:t>Росси</w:t>
      </w:r>
      <w:r>
        <w:rPr>
          <w:szCs w:val="28"/>
        </w:rPr>
        <w:t>я нуждается в такой молодежи</w:t>
      </w:r>
      <w:r w:rsidRPr="001E6CAE">
        <w:rPr>
          <w:szCs w:val="28"/>
        </w:rPr>
        <w:t>,</w:t>
      </w:r>
      <w:r>
        <w:rPr>
          <w:szCs w:val="28"/>
        </w:rPr>
        <w:t xml:space="preserve"> которая</w:t>
      </w:r>
      <w:r w:rsidRPr="001E6CAE">
        <w:rPr>
          <w:szCs w:val="28"/>
        </w:rPr>
        <w:t xml:space="preserve"> </w:t>
      </w:r>
      <w:r>
        <w:rPr>
          <w:szCs w:val="28"/>
        </w:rPr>
        <w:t xml:space="preserve">сохранив верность Знамени Великой Победы, должна быть </w:t>
      </w:r>
      <w:r w:rsidRPr="001E6CAE">
        <w:rPr>
          <w:szCs w:val="28"/>
        </w:rPr>
        <w:t>способно</w:t>
      </w:r>
      <w:r>
        <w:rPr>
          <w:szCs w:val="28"/>
        </w:rPr>
        <w:t>й</w:t>
      </w:r>
      <w:r w:rsidRPr="001E6CAE">
        <w:rPr>
          <w:szCs w:val="28"/>
        </w:rPr>
        <w:t xml:space="preserve"> </w:t>
      </w:r>
      <w:r>
        <w:rPr>
          <w:szCs w:val="28"/>
        </w:rPr>
        <w:t xml:space="preserve">деятельно и целеустремленно </w:t>
      </w:r>
      <w:r w:rsidRPr="001E6CAE">
        <w:rPr>
          <w:szCs w:val="28"/>
        </w:rPr>
        <w:t xml:space="preserve">участвовать в укреплении и </w:t>
      </w:r>
      <w:r>
        <w:rPr>
          <w:szCs w:val="28"/>
        </w:rPr>
        <w:t xml:space="preserve">дальнейшем </w:t>
      </w:r>
      <w:r w:rsidRPr="001E6CAE">
        <w:rPr>
          <w:szCs w:val="28"/>
        </w:rPr>
        <w:t xml:space="preserve">совершенствовании </w:t>
      </w:r>
      <w:r>
        <w:rPr>
          <w:szCs w:val="28"/>
        </w:rPr>
        <w:t xml:space="preserve">гражданского </w:t>
      </w:r>
      <w:r w:rsidRPr="001E6CAE">
        <w:rPr>
          <w:szCs w:val="28"/>
        </w:rPr>
        <w:t>общества,</w:t>
      </w:r>
      <w:r>
        <w:rPr>
          <w:szCs w:val="28"/>
        </w:rPr>
        <w:t xml:space="preserve"> готовой отстоять независимость, свободу и территориальную целостность Родины, разгрому любого  агрессора.</w:t>
      </w:r>
    </w:p>
    <w:p w:rsidR="006256D3" w:rsidRDefault="006256D3" w:rsidP="006C2707">
      <w:pPr>
        <w:spacing w:line="360" w:lineRule="auto"/>
        <w:ind w:right="-5" w:firstLine="709"/>
        <w:jc w:val="both"/>
        <w:rPr>
          <w:szCs w:val="28"/>
        </w:rPr>
      </w:pPr>
      <w:r w:rsidRPr="001E6CAE">
        <w:rPr>
          <w:szCs w:val="28"/>
        </w:rPr>
        <w:t>Вместе с тем, государственными деятелями, ведущими политиками и ученными отмечается</w:t>
      </w:r>
      <w:r>
        <w:rPr>
          <w:szCs w:val="28"/>
        </w:rPr>
        <w:t xml:space="preserve"> еще имеемые недостатки в патриотической работе</w:t>
      </w:r>
      <w:r w:rsidRPr="001E6CAE">
        <w:rPr>
          <w:szCs w:val="28"/>
        </w:rPr>
        <w:t xml:space="preserve">. </w:t>
      </w:r>
      <w:r>
        <w:rPr>
          <w:szCs w:val="28"/>
        </w:rPr>
        <w:t xml:space="preserve">СМИ регулярно приводят факты глумления подростков над памятью погибших защитников Отечества. Такие факты имели место в Новороссийске, Перми и других городах России. </w:t>
      </w:r>
      <w:r w:rsidRPr="001E6CAE">
        <w:rPr>
          <w:szCs w:val="28"/>
        </w:rPr>
        <w:t xml:space="preserve">Особенно упущены вопросы </w:t>
      </w:r>
      <w:r>
        <w:rPr>
          <w:szCs w:val="28"/>
        </w:rPr>
        <w:t>военно-патриотического воспитания (ВПВ) подростков</w:t>
      </w:r>
      <w:r w:rsidRPr="001E6CAE">
        <w:rPr>
          <w:szCs w:val="28"/>
        </w:rPr>
        <w:t xml:space="preserve"> и молодежи</w:t>
      </w:r>
      <w:r>
        <w:rPr>
          <w:szCs w:val="28"/>
        </w:rPr>
        <w:t>, их подготовка к службе в Вооруженных Силах, готовность к делу защиты Отечества. Так, проведенный опрос среди абитуриентов ГМУ им. адм. Ф.Ф. Ушакова 2014 года показал, что более 32% из них не считают себя патриотами, а 14 % заявили, что они еще не определились по этому вопросу. Особую тревогу вызывает тот факт, что 82 % опрошенных заявили, что они не читали книг на патриотическую тематику, а 76% признались, что они слабо знают историю Великой Отечественной войны.</w:t>
      </w:r>
    </w:p>
    <w:p w:rsidR="006256D3" w:rsidRPr="001E6CAE" w:rsidRDefault="006256D3" w:rsidP="006C2707">
      <w:pPr>
        <w:spacing w:line="360" w:lineRule="auto"/>
        <w:ind w:right="-5" w:firstLine="709"/>
        <w:jc w:val="both"/>
        <w:rPr>
          <w:szCs w:val="28"/>
        </w:rPr>
      </w:pPr>
      <w:r>
        <w:rPr>
          <w:szCs w:val="28"/>
        </w:rPr>
        <w:t>Все это говорит о серьёзных упущениях в ВПВ современной молодежи и необходимости активизировать патриотическую работу в процессе обучения учащихся в вузе, формировании высокого уровня готовности к защите Отечества.</w:t>
      </w:r>
    </w:p>
    <w:p w:rsidR="006256D3" w:rsidRDefault="006256D3" w:rsidP="006C2707">
      <w:pPr>
        <w:spacing w:line="360" w:lineRule="auto"/>
        <w:ind w:firstLine="709"/>
        <w:jc w:val="both"/>
        <w:rPr>
          <w:szCs w:val="28"/>
        </w:rPr>
      </w:pPr>
      <w:r>
        <w:t xml:space="preserve">Значимым для воспитания будущих патриотов является созданная в Российской Федерации нормативно-правовая база патриотической работы. Важнейшими документами, регламентирующие деятельность по ВПВ являются: </w:t>
      </w:r>
      <w:r w:rsidRPr="00665682">
        <w:rPr>
          <w:szCs w:val="28"/>
        </w:rPr>
        <w:t>Концепция патриотического воспитания граждан Российской Федерации</w:t>
      </w:r>
      <w:r>
        <w:rPr>
          <w:szCs w:val="28"/>
        </w:rPr>
        <w:t xml:space="preserve">, </w:t>
      </w:r>
      <w:r>
        <w:t xml:space="preserve">Концепция военно-патриотического воспитания молодежи, </w:t>
      </w:r>
      <w:r>
        <w:rPr>
          <w:szCs w:val="28"/>
        </w:rPr>
        <w:t>Указ</w:t>
      </w:r>
      <w:r w:rsidRPr="00737AC3">
        <w:rPr>
          <w:szCs w:val="28"/>
        </w:rPr>
        <w:t xml:space="preserve"> Президента РФ «О мерах государственной поддержки общественных объединений, ведущих работу по военно-патриотическому воспитанию молодежи» (1994),</w:t>
      </w:r>
      <w:r w:rsidRPr="00FC1D85">
        <w:rPr>
          <w:szCs w:val="28"/>
        </w:rPr>
        <w:t xml:space="preserve"> </w:t>
      </w:r>
      <w:r>
        <w:rPr>
          <w:color w:val="000000"/>
          <w:szCs w:val="28"/>
        </w:rPr>
        <w:t>Федеральный закон</w:t>
      </w:r>
      <w:r w:rsidRPr="00742FAB">
        <w:rPr>
          <w:color w:val="000000"/>
          <w:szCs w:val="28"/>
        </w:rPr>
        <w:t xml:space="preserve"> “О воинско</w:t>
      </w:r>
      <w:r>
        <w:rPr>
          <w:color w:val="000000"/>
          <w:szCs w:val="28"/>
        </w:rPr>
        <w:t xml:space="preserve">й обязанности и военной службе”, </w:t>
      </w:r>
      <w:r>
        <w:rPr>
          <w:szCs w:val="28"/>
        </w:rPr>
        <w:t xml:space="preserve">Федеральный закон от 13 марта </w:t>
      </w:r>
      <w:smartTag w:uri="urn:schemas-microsoft-com:office:smarttags" w:element="metricconverter">
        <w:smartTagPr>
          <w:attr w:name="ProductID" w:val="1995 г"/>
        </w:smartTagPr>
        <w:r>
          <w:rPr>
            <w:szCs w:val="28"/>
          </w:rPr>
          <w:t>1995 г</w:t>
        </w:r>
      </w:smartTag>
      <w:r>
        <w:rPr>
          <w:szCs w:val="28"/>
        </w:rPr>
        <w:t xml:space="preserve">. №32-ФЗ </w:t>
      </w:r>
      <w:r w:rsidRPr="00742FAB">
        <w:rPr>
          <w:color w:val="000000"/>
          <w:szCs w:val="28"/>
        </w:rPr>
        <w:t>“</w:t>
      </w:r>
      <w:r>
        <w:rPr>
          <w:szCs w:val="28"/>
        </w:rPr>
        <w:t>О днях воинской славы (победных днях России)</w:t>
      </w:r>
      <w:r w:rsidRPr="00742FAB">
        <w:rPr>
          <w:color w:val="000000"/>
          <w:szCs w:val="28"/>
        </w:rPr>
        <w:t>“</w:t>
      </w:r>
      <w:r>
        <w:rPr>
          <w:szCs w:val="28"/>
        </w:rPr>
        <w:t xml:space="preserve">, </w:t>
      </w:r>
      <w:r w:rsidRPr="00737AC3">
        <w:rPr>
          <w:szCs w:val="28"/>
        </w:rPr>
        <w:t>Государственные программы патриотического воспитания граждан Российской Федерации на 2001-</w:t>
      </w:r>
      <w:r>
        <w:rPr>
          <w:szCs w:val="28"/>
        </w:rPr>
        <w:t>2005, 2006-2010, 2011-2015 годы и др.</w:t>
      </w:r>
    </w:p>
    <w:p w:rsidR="006256D3" w:rsidRPr="00665682" w:rsidRDefault="006256D3" w:rsidP="006C2707">
      <w:pPr>
        <w:spacing w:line="360" w:lineRule="auto"/>
        <w:ind w:firstLine="720"/>
        <w:jc w:val="both"/>
        <w:rPr>
          <w:szCs w:val="28"/>
        </w:rPr>
      </w:pPr>
      <w:r>
        <w:t xml:space="preserve">Так, </w:t>
      </w:r>
      <w:r w:rsidRPr="00665682">
        <w:rPr>
          <w:szCs w:val="28"/>
        </w:rPr>
        <w:t>Концепция патриотического воспитания граждан Российской Федерации</w:t>
      </w:r>
      <w:r>
        <w:rPr>
          <w:szCs w:val="28"/>
        </w:rPr>
        <w:t xml:space="preserve"> </w:t>
      </w:r>
      <w:r w:rsidRPr="0065075A">
        <w:t>[</w:t>
      </w:r>
      <w:r>
        <w:t>7</w:t>
      </w:r>
      <w:r w:rsidRPr="0065075A">
        <w:t>]</w:t>
      </w:r>
      <w:r>
        <w:t xml:space="preserve">, являющаяся стержневым </w:t>
      </w:r>
      <w:r w:rsidRPr="00665682">
        <w:rPr>
          <w:spacing w:val="2"/>
          <w:szCs w:val="28"/>
          <w:shd w:val="clear" w:color="auto" w:fill="FFFFFF"/>
        </w:rPr>
        <w:t>документ</w:t>
      </w:r>
      <w:r>
        <w:rPr>
          <w:spacing w:val="2"/>
          <w:szCs w:val="28"/>
          <w:shd w:val="clear" w:color="auto" w:fill="FFFFFF"/>
        </w:rPr>
        <w:t>ом, отражающим</w:t>
      </w:r>
      <w:r w:rsidRPr="00665682">
        <w:rPr>
          <w:spacing w:val="2"/>
          <w:szCs w:val="28"/>
          <w:shd w:val="clear" w:color="auto" w:fill="FFFFFF"/>
        </w:rPr>
        <w:t xml:space="preserve"> совокупность официально принятых взглядов на государственную политику в области патриотического воспитания</w:t>
      </w:r>
      <w:r>
        <w:rPr>
          <w:spacing w:val="2"/>
          <w:szCs w:val="28"/>
          <w:shd w:val="clear" w:color="auto" w:fill="FFFFFF"/>
        </w:rPr>
        <w:t xml:space="preserve"> россиян гласит: «</w:t>
      </w:r>
      <w:r w:rsidRPr="00665682">
        <w:rPr>
          <w:spacing w:val="2"/>
          <w:szCs w:val="28"/>
          <w:shd w:val="clear" w:color="auto" w:fill="FFFFFF"/>
        </w:rPr>
        <w:t>Составной частью патриотического воспитания является военно-патриотическое воспитание, направленное на формирование готовности к военной службе как особому виду государственной службы. Военно-патриотическое воспитание характеризуется специфической направленностью, глубоким пониманием каждым гражданином своей роли и места в служении Отечеству, высокой личной ответственностью за выполнение требований военной службы, убежденностью в необходимости формирования необходимых качеств и навыков для выполнения воинского долга в рядах Вооруженных Сил Российской Федерации, других войск, воинских формирований и органов</w:t>
      </w:r>
      <w:r>
        <w:rPr>
          <w:spacing w:val="2"/>
          <w:szCs w:val="28"/>
          <w:shd w:val="clear" w:color="auto" w:fill="FFFFFF"/>
        </w:rPr>
        <w:t>»</w:t>
      </w:r>
      <w:r w:rsidRPr="00665682">
        <w:rPr>
          <w:spacing w:val="2"/>
          <w:szCs w:val="28"/>
          <w:shd w:val="clear" w:color="auto" w:fill="FFFFFF"/>
        </w:rPr>
        <w:t xml:space="preserve">. </w:t>
      </w:r>
    </w:p>
    <w:p w:rsidR="006256D3" w:rsidRDefault="006256D3" w:rsidP="006C2707">
      <w:pPr>
        <w:spacing w:line="360" w:lineRule="auto"/>
        <w:ind w:firstLine="720"/>
        <w:jc w:val="both"/>
      </w:pPr>
      <w:r>
        <w:t xml:space="preserve">Другой серьёзный документ «Концепция военно-патриотического воспитания молодежи» </w:t>
      </w:r>
      <w:r w:rsidRPr="0065075A">
        <w:t>[</w:t>
      </w:r>
      <w:r>
        <w:t>8</w:t>
      </w:r>
      <w:r w:rsidRPr="0065075A">
        <w:t xml:space="preserve">] </w:t>
      </w:r>
      <w:r>
        <w:t>определяет</w:t>
      </w:r>
      <w:r>
        <w:rPr>
          <w:i/>
        </w:rPr>
        <w:t xml:space="preserve"> </w:t>
      </w:r>
      <w:r>
        <w:t>сущность «</w:t>
      </w:r>
      <w:r w:rsidRPr="00A97697">
        <w:t>военно-патриотическое воспитание молодежи</w:t>
      </w:r>
      <w:r>
        <w:t>» как</w:t>
      </w:r>
      <w:r>
        <w:rPr>
          <w:i/>
        </w:rPr>
        <w:t xml:space="preserve"> </w:t>
      </w:r>
      <w:r>
        <w:t>специфическую, целенаправленную и системную деятельность государства, различных общественных организаций, действующих на основе российского законодательства, соответствующих программ и планов работы, и направленную на формирование у отечественной молодежи высокой патриотической сознательности, возвышенных чувств любви, уважения и верности Родине, желания и готовности к выполнению гражданских обязанностей, установленных Конституцией РФ, в том числе и по защите Отечества.</w:t>
      </w:r>
    </w:p>
    <w:p w:rsidR="006256D3" w:rsidRPr="00FC1D85" w:rsidRDefault="006256D3" w:rsidP="006C2707">
      <w:pPr>
        <w:spacing w:line="360" w:lineRule="auto"/>
        <w:ind w:firstLine="720"/>
        <w:jc w:val="both"/>
      </w:pPr>
      <w:r>
        <w:t xml:space="preserve">Проблеме ВПВ молодежи уделено значительное внимание в многочисленных педагогических исследованиях. </w:t>
      </w:r>
      <w:r w:rsidRPr="00FC1D85">
        <w:t xml:space="preserve">Различные аспекты </w:t>
      </w:r>
      <w:r>
        <w:t xml:space="preserve">ВПВ </w:t>
      </w:r>
      <w:r w:rsidRPr="00FC1D85">
        <w:t xml:space="preserve">современной молодежи исследовали Г.В. Агапова, А.А. Аронов, </w:t>
      </w:r>
      <w:r w:rsidRPr="00742FAB">
        <w:t>В</w:t>
      </w:r>
      <w:r>
        <w:t>.</w:t>
      </w:r>
      <w:r w:rsidRPr="00742FAB">
        <w:t>А</w:t>
      </w:r>
      <w:r>
        <w:t xml:space="preserve">. Белёвцев, </w:t>
      </w:r>
      <w:r w:rsidRPr="00FC1D85">
        <w:t xml:space="preserve">А.Н. Вырщиков, В.В. Деев, Е.Н. Иванов, М.Б. Кусмарцев, </w:t>
      </w:r>
      <w:r>
        <w:t xml:space="preserve">В.В. </w:t>
      </w:r>
      <w:r w:rsidRPr="00503FE2">
        <w:rPr>
          <w:szCs w:val="28"/>
        </w:rPr>
        <w:t xml:space="preserve">Марьин, </w:t>
      </w:r>
      <w:r w:rsidRPr="00FC1D85">
        <w:t xml:space="preserve">С.П. </w:t>
      </w:r>
      <w:r w:rsidRPr="00FC1D85">
        <w:rPr>
          <w:color w:val="000000"/>
        </w:rPr>
        <w:t>Меньшиков,</w:t>
      </w:r>
      <w:r w:rsidRPr="00FC1D85">
        <w:rPr>
          <w:rFonts w:ascii="Arial" w:hAnsi="Arial" w:cs="Arial"/>
          <w:color w:val="000000"/>
        </w:rPr>
        <w:t xml:space="preserve"> </w:t>
      </w:r>
      <w:r w:rsidRPr="00FC1D85">
        <w:t xml:space="preserve">В.Ю. Микрюков, </w:t>
      </w:r>
      <w:r w:rsidRPr="00FC1D85">
        <w:rPr>
          <w:bCs/>
          <w:color w:val="000000"/>
          <w:bdr w:val="none" w:sz="0" w:space="0" w:color="auto" w:frame="1"/>
        </w:rPr>
        <w:t xml:space="preserve">Г.Х. Мухамедова, </w:t>
      </w:r>
      <w:r>
        <w:rPr>
          <w:bCs/>
          <w:color w:val="000000"/>
          <w:bdr w:val="none" w:sz="0" w:space="0" w:color="auto" w:frame="1"/>
        </w:rPr>
        <w:t xml:space="preserve">В.В. </w:t>
      </w:r>
      <w:r w:rsidRPr="00503FE2">
        <w:rPr>
          <w:szCs w:val="28"/>
        </w:rPr>
        <w:t xml:space="preserve">Перов, </w:t>
      </w:r>
      <w:r w:rsidRPr="00FC1D85">
        <w:t xml:space="preserve">С.Н. Томилина, </w:t>
      </w:r>
      <w:r>
        <w:t xml:space="preserve">И.М. </w:t>
      </w:r>
      <w:r w:rsidRPr="00503FE2">
        <w:rPr>
          <w:szCs w:val="28"/>
        </w:rPr>
        <w:t xml:space="preserve">Турич, </w:t>
      </w:r>
      <w:r w:rsidRPr="00FC1D85">
        <w:t xml:space="preserve">В. Е. Уткин, А.Г. </w:t>
      </w:r>
      <w:r w:rsidRPr="00FC1D85">
        <w:rPr>
          <w:color w:val="000000"/>
        </w:rPr>
        <w:t>Черняк</w:t>
      </w:r>
      <w:r w:rsidRPr="00FC1D85">
        <w:t xml:space="preserve"> и др.</w:t>
      </w:r>
    </w:p>
    <w:p w:rsidR="006256D3" w:rsidRPr="00FC1D85" w:rsidRDefault="006256D3" w:rsidP="00261126">
      <w:pPr>
        <w:spacing w:line="360" w:lineRule="auto"/>
        <w:ind w:right="-5" w:firstLine="720"/>
        <w:jc w:val="both"/>
      </w:pPr>
      <w:r>
        <w:t xml:space="preserve">Так,  А.Н. Вырщиков, М.Б. Кусмарцев и В.И. Лутовинов </w:t>
      </w:r>
      <w:r w:rsidRPr="0065075A">
        <w:t>[</w:t>
      </w:r>
      <w:r>
        <w:t>1</w:t>
      </w:r>
      <w:r w:rsidRPr="0065075A">
        <w:t>]</w:t>
      </w:r>
      <w:r>
        <w:t xml:space="preserve"> понимают «Военно-патриотическое воспитание молодежи» как воспитание у данной категории граждан России важнейших духовно-нравственных и культурно-исторических ценностей, отражающих специфику формирования и развития нашего общества и государства, национального самосознания, образа жизни, миропонимания и судьбы россиян. Оно включает: беззаветную любовь и преданность своему Отечеству, гордость за принадлежность к великому народу, к его свершениям, испытаниям и проблемам, почитание национальных святынь и символов, готовность к достойному и самоотверженному служению обществу и государству. В.Ю. Микрюков </w:t>
      </w:r>
      <w:r w:rsidRPr="0065075A">
        <w:t>[</w:t>
      </w:r>
      <w:r>
        <w:t>9</w:t>
      </w:r>
      <w:r w:rsidRPr="0065075A">
        <w:t>]</w:t>
      </w:r>
      <w:r>
        <w:t xml:space="preserve"> представляет ВПВ учащихся как целенаправленный управляемый процесс их личностного развития на основе боевых традиций своего народа, формирования их готовности к выполнению задач по обеспечению защиты Отечества и овладению необходимыми для этого знаниями, навыками и умениями. </w:t>
      </w:r>
      <w:r w:rsidRPr="00FC1D85">
        <w:t>С.Н. Томилина [</w:t>
      </w:r>
      <w:r>
        <w:t>11</w:t>
      </w:r>
      <w:r w:rsidRPr="00FC1D85">
        <w:t xml:space="preserve">] на примере </w:t>
      </w:r>
      <w:r>
        <w:t xml:space="preserve">анализа </w:t>
      </w:r>
      <w:r w:rsidRPr="00FC1D85">
        <w:t xml:space="preserve">проводимой воспитательной деятельности в ВМФ РФ </w:t>
      </w:r>
      <w:r>
        <w:t xml:space="preserve">раскрывает сущность </w:t>
      </w:r>
      <w:r w:rsidRPr="00FC1D85">
        <w:t xml:space="preserve">ВПВ </w:t>
      </w:r>
      <w:r>
        <w:t xml:space="preserve">через специально организованный педагогический </w:t>
      </w:r>
      <w:r w:rsidRPr="00FC1D85">
        <w:t xml:space="preserve">процесс, </w:t>
      </w:r>
      <w:r>
        <w:t xml:space="preserve">направленный на </w:t>
      </w:r>
      <w:r w:rsidRPr="00FC1D85">
        <w:t>развити</w:t>
      </w:r>
      <w:r>
        <w:t xml:space="preserve">е необходимых </w:t>
      </w:r>
      <w:r w:rsidRPr="00FC1D85">
        <w:rPr>
          <w:spacing w:val="-3"/>
        </w:rPr>
        <w:t xml:space="preserve">патриотических качеств у </w:t>
      </w:r>
      <w:r>
        <w:rPr>
          <w:spacing w:val="-3"/>
        </w:rPr>
        <w:t xml:space="preserve">каждого </w:t>
      </w:r>
      <w:r w:rsidRPr="00FC1D85">
        <w:rPr>
          <w:spacing w:val="-3"/>
        </w:rPr>
        <w:t>военнослужащ</w:t>
      </w:r>
      <w:r>
        <w:rPr>
          <w:spacing w:val="-3"/>
        </w:rPr>
        <w:t>его. При этом особое внимание уделяется</w:t>
      </w:r>
      <w:r w:rsidRPr="00FC1D85">
        <w:rPr>
          <w:spacing w:val="-3"/>
        </w:rPr>
        <w:t xml:space="preserve"> </w:t>
      </w:r>
      <w:r>
        <w:rPr>
          <w:spacing w:val="-3"/>
        </w:rPr>
        <w:t xml:space="preserve">формированию </w:t>
      </w:r>
      <w:r w:rsidRPr="00FC1D85">
        <w:rPr>
          <w:spacing w:val="-3"/>
        </w:rPr>
        <w:t xml:space="preserve">индивидуально-психологических свойств личности воина, </w:t>
      </w:r>
      <w:r>
        <w:rPr>
          <w:spacing w:val="-3"/>
        </w:rPr>
        <w:t xml:space="preserve">необходимых для военно-профессиональной деятельности, также значимыми для </w:t>
      </w:r>
      <w:r w:rsidRPr="00FC1D85">
        <w:rPr>
          <w:spacing w:val="-3"/>
        </w:rPr>
        <w:t>социализации, проявлени</w:t>
      </w:r>
      <w:r>
        <w:rPr>
          <w:spacing w:val="-3"/>
        </w:rPr>
        <w:t>я</w:t>
      </w:r>
      <w:r w:rsidRPr="00FC1D85">
        <w:rPr>
          <w:spacing w:val="-3"/>
        </w:rPr>
        <w:t xml:space="preserve"> гражданской и патриотической позиции</w:t>
      </w:r>
      <w:r w:rsidRPr="00FC1D85">
        <w:t xml:space="preserve">. </w:t>
      </w:r>
      <w:r>
        <w:t xml:space="preserve">В исследовании выполненной </w:t>
      </w:r>
      <w:r>
        <w:rPr>
          <w:bCs/>
          <w:color w:val="000000"/>
          <w:bdr w:val="none" w:sz="0" w:space="0" w:color="auto" w:frame="1"/>
        </w:rPr>
        <w:t>Г.Х. Мухамедовой</w:t>
      </w:r>
      <w:r w:rsidRPr="00FC1D85">
        <w:rPr>
          <w:bCs/>
          <w:color w:val="000000"/>
          <w:bdr w:val="none" w:sz="0" w:space="0" w:color="auto" w:frame="1"/>
        </w:rPr>
        <w:t xml:space="preserve"> </w:t>
      </w:r>
      <w:r w:rsidRPr="00FC1D85">
        <w:t>[</w:t>
      </w:r>
      <w:r>
        <w:t>10</w:t>
      </w:r>
      <w:r w:rsidRPr="00FC1D85">
        <w:t>]</w:t>
      </w:r>
      <w:r>
        <w:t>, автор</w:t>
      </w:r>
      <w:r w:rsidRPr="00FC1D85">
        <w:t xml:space="preserve"> придерживается позиции, что ВПВ </w:t>
      </w:r>
      <w:r>
        <w:t xml:space="preserve">курсантов должно быть включено в единый воспитательный </w:t>
      </w:r>
      <w:r w:rsidRPr="00FC1D85">
        <w:t>процесс военно</w:t>
      </w:r>
      <w:r>
        <w:t>го</w:t>
      </w:r>
      <w:r w:rsidRPr="00FC1D85">
        <w:t xml:space="preserve"> вуз</w:t>
      </w:r>
      <w:r>
        <w:t>а</w:t>
      </w:r>
      <w:r w:rsidRPr="00FC1D85">
        <w:t xml:space="preserve">, </w:t>
      </w:r>
      <w:r>
        <w:t xml:space="preserve">осуществляемого </w:t>
      </w:r>
      <w:r w:rsidRPr="00FC1D85">
        <w:t>непрерывно</w:t>
      </w:r>
      <w:r>
        <w:t xml:space="preserve"> и способствующего</w:t>
      </w:r>
      <w:r w:rsidRPr="00FC1D85">
        <w:t xml:space="preserve"> формировани</w:t>
      </w:r>
      <w:r>
        <w:t>ю</w:t>
      </w:r>
      <w:r w:rsidRPr="00FC1D85">
        <w:t xml:space="preserve"> у </w:t>
      </w:r>
      <w:r>
        <w:t xml:space="preserve">молодых людей </w:t>
      </w:r>
      <w:r w:rsidRPr="00FC1D85">
        <w:t>высоко</w:t>
      </w:r>
      <w:r>
        <w:t>й</w:t>
      </w:r>
      <w:r w:rsidRPr="00FC1D85">
        <w:t xml:space="preserve"> патриотическо</w:t>
      </w:r>
      <w:r>
        <w:t>й</w:t>
      </w:r>
      <w:r w:rsidRPr="00FC1D85">
        <w:t xml:space="preserve"> созна</w:t>
      </w:r>
      <w:r>
        <w:t>тельности</w:t>
      </w:r>
      <w:r w:rsidRPr="00FC1D85">
        <w:t xml:space="preserve">, </w:t>
      </w:r>
      <w:r>
        <w:t xml:space="preserve">верности Конституции РФ и Военной присяги, </w:t>
      </w:r>
      <w:r w:rsidRPr="00FC1D85">
        <w:t>го</w:t>
      </w:r>
      <w:r>
        <w:t xml:space="preserve">товности с оружием в руках </w:t>
      </w:r>
      <w:r w:rsidRPr="00FC1D85">
        <w:t>защи</w:t>
      </w:r>
      <w:r>
        <w:t>щать священные рубежи Отечества.</w:t>
      </w:r>
      <w:r w:rsidRPr="00FC1D85">
        <w:t xml:space="preserve"> </w:t>
      </w:r>
      <w:r>
        <w:t>Автор, понимая п</w:t>
      </w:r>
      <w:r w:rsidRPr="00FC1D85">
        <w:t xml:space="preserve">атриотизм курсанта военного вуза </w:t>
      </w:r>
      <w:r>
        <w:t xml:space="preserve">как </w:t>
      </w:r>
      <w:r w:rsidRPr="00FC1D85">
        <w:t xml:space="preserve">интегративное качество личности, </w:t>
      </w:r>
      <w:r>
        <w:t xml:space="preserve">считает, что он должен ярко проявляться </w:t>
      </w:r>
      <w:r w:rsidRPr="00FC1D85">
        <w:t>в мировоззренческ</w:t>
      </w:r>
      <w:r>
        <w:t>ой</w:t>
      </w:r>
      <w:r w:rsidRPr="00FC1D85">
        <w:t xml:space="preserve"> зрелост</w:t>
      </w:r>
      <w:r>
        <w:t>и</w:t>
      </w:r>
      <w:r w:rsidRPr="00FC1D85">
        <w:t>, нравственн</w:t>
      </w:r>
      <w:r>
        <w:t>ой</w:t>
      </w:r>
      <w:r w:rsidRPr="00FC1D85">
        <w:t xml:space="preserve"> убежденност</w:t>
      </w:r>
      <w:r>
        <w:t>и</w:t>
      </w:r>
      <w:r w:rsidRPr="00FC1D85">
        <w:t>, ценностн</w:t>
      </w:r>
      <w:r>
        <w:t>ой</w:t>
      </w:r>
      <w:r w:rsidRPr="00FC1D85">
        <w:t xml:space="preserve"> ориентаци</w:t>
      </w:r>
      <w:r>
        <w:t>и</w:t>
      </w:r>
      <w:r w:rsidRPr="00FC1D85">
        <w:t xml:space="preserve">, </w:t>
      </w:r>
      <w:r>
        <w:t xml:space="preserve">деятельной </w:t>
      </w:r>
      <w:r w:rsidRPr="00FC1D85">
        <w:t>жизненн</w:t>
      </w:r>
      <w:r>
        <w:t>ой</w:t>
      </w:r>
      <w:r w:rsidRPr="00FC1D85">
        <w:t xml:space="preserve"> позици</w:t>
      </w:r>
      <w:r>
        <w:t>и</w:t>
      </w:r>
      <w:r w:rsidRPr="00FC1D85">
        <w:t xml:space="preserve"> и </w:t>
      </w:r>
      <w:r>
        <w:t xml:space="preserve">образцовом </w:t>
      </w:r>
      <w:r w:rsidRPr="00FC1D85">
        <w:t>социально</w:t>
      </w:r>
      <w:r>
        <w:t>м</w:t>
      </w:r>
      <w:r w:rsidRPr="00FC1D85">
        <w:t xml:space="preserve"> поведени</w:t>
      </w:r>
      <w:r>
        <w:t>и</w:t>
      </w:r>
      <w:r w:rsidRPr="00FC1D85">
        <w:t xml:space="preserve">. В.В. Деев </w:t>
      </w:r>
      <w:r w:rsidRPr="00FC1D85">
        <w:rPr>
          <w:bCs/>
          <w:color w:val="000000"/>
          <w:bdr w:val="none" w:sz="0" w:space="0" w:color="auto" w:frame="1"/>
        </w:rPr>
        <w:t xml:space="preserve"> </w:t>
      </w:r>
      <w:r w:rsidRPr="00FC1D85">
        <w:t>[</w:t>
      </w:r>
      <w:r>
        <w:t>3</w:t>
      </w:r>
      <w:r w:rsidRPr="00FC1D85">
        <w:t xml:space="preserve">] исходит из того, что ВПВ </w:t>
      </w:r>
      <w:r>
        <w:t xml:space="preserve">современных </w:t>
      </w:r>
      <w:r w:rsidRPr="00FC1D85">
        <w:t xml:space="preserve">курсантов </w:t>
      </w:r>
      <w:r>
        <w:t xml:space="preserve">– это </w:t>
      </w:r>
      <w:r w:rsidRPr="00FC1D85">
        <w:t xml:space="preserve">фактор </w:t>
      </w:r>
      <w:r>
        <w:t xml:space="preserve">организующий, регламентирующий и определяющий </w:t>
      </w:r>
      <w:r w:rsidRPr="00FC1D85">
        <w:t>деятельност</w:t>
      </w:r>
      <w:r>
        <w:t>ь воспитуемых. Одновременно данный феномен</w:t>
      </w:r>
      <w:r w:rsidRPr="00FC1D85">
        <w:t>, как системообразующий элемент, отража</w:t>
      </w:r>
      <w:r>
        <w:t>ет не только</w:t>
      </w:r>
      <w:r w:rsidRPr="00FC1D85">
        <w:t xml:space="preserve"> коллективные потребности</w:t>
      </w:r>
      <w:r>
        <w:t xml:space="preserve"> участников педагогического процесса</w:t>
      </w:r>
      <w:r w:rsidRPr="00FC1D85">
        <w:t>,</w:t>
      </w:r>
      <w:r>
        <w:t xml:space="preserve"> но и согласуется с </w:t>
      </w:r>
      <w:r w:rsidRPr="00FC1D85">
        <w:t xml:space="preserve"> </w:t>
      </w:r>
      <w:r>
        <w:t xml:space="preserve">воспитательными </w:t>
      </w:r>
      <w:r w:rsidRPr="00FC1D85">
        <w:t>особенностям</w:t>
      </w:r>
      <w:r>
        <w:t>и вуза</w:t>
      </w:r>
      <w:r w:rsidRPr="00FC1D85">
        <w:t xml:space="preserve">. </w:t>
      </w:r>
    </w:p>
    <w:p w:rsidR="006256D3" w:rsidRPr="00503FE2" w:rsidRDefault="006256D3" w:rsidP="006C2707">
      <w:pPr>
        <w:pStyle w:val="PlainText"/>
        <w:spacing w:line="360" w:lineRule="auto"/>
        <w:ind w:firstLine="709"/>
        <w:rPr>
          <w:rFonts w:ascii="Times New Roman" w:hAnsi="Times New Roman"/>
          <w:sz w:val="28"/>
          <w:szCs w:val="28"/>
        </w:rPr>
      </w:pPr>
      <w:r w:rsidRPr="0003291A">
        <w:rPr>
          <w:rFonts w:ascii="Times New Roman" w:hAnsi="Times New Roman"/>
          <w:sz w:val="28"/>
          <w:szCs w:val="28"/>
        </w:rPr>
        <w:t>С</w:t>
      </w:r>
      <w:r>
        <w:rPr>
          <w:rFonts w:ascii="Times New Roman" w:hAnsi="Times New Roman"/>
          <w:sz w:val="28"/>
          <w:szCs w:val="28"/>
        </w:rPr>
        <w:t>ледовательно, основываясь на взглядах</w:t>
      </w:r>
      <w:r w:rsidRPr="0003291A">
        <w:rPr>
          <w:rFonts w:ascii="Times New Roman" w:hAnsi="Times New Roman"/>
          <w:sz w:val="28"/>
          <w:szCs w:val="28"/>
        </w:rPr>
        <w:t xml:space="preserve"> В.В. Деева </w:t>
      </w:r>
      <w:r w:rsidRPr="0003291A">
        <w:rPr>
          <w:rFonts w:ascii="Times New Roman" w:hAnsi="Times New Roman"/>
          <w:bCs/>
          <w:color w:val="000000"/>
          <w:sz w:val="28"/>
          <w:szCs w:val="28"/>
          <w:bdr w:val="none" w:sz="0" w:space="0" w:color="auto" w:frame="1"/>
        </w:rPr>
        <w:t xml:space="preserve"> </w:t>
      </w:r>
      <w:r w:rsidRPr="0003291A">
        <w:rPr>
          <w:rFonts w:ascii="Times New Roman" w:hAnsi="Times New Roman"/>
          <w:sz w:val="28"/>
          <w:szCs w:val="28"/>
        </w:rPr>
        <w:t>[</w:t>
      </w:r>
      <w:r>
        <w:rPr>
          <w:rFonts w:ascii="Times New Roman" w:hAnsi="Times New Roman"/>
          <w:sz w:val="28"/>
          <w:szCs w:val="28"/>
        </w:rPr>
        <w:t>3</w:t>
      </w:r>
      <w:r w:rsidRPr="0003291A">
        <w:rPr>
          <w:rFonts w:ascii="Times New Roman" w:hAnsi="Times New Roman"/>
          <w:sz w:val="28"/>
          <w:szCs w:val="28"/>
        </w:rPr>
        <w:t>], Е.Н. Иванова [</w:t>
      </w:r>
      <w:r>
        <w:rPr>
          <w:rFonts w:ascii="Times New Roman" w:hAnsi="Times New Roman"/>
          <w:sz w:val="28"/>
          <w:szCs w:val="28"/>
        </w:rPr>
        <w:t>5</w:t>
      </w:r>
      <w:r w:rsidRPr="0003291A">
        <w:rPr>
          <w:rFonts w:ascii="Times New Roman" w:hAnsi="Times New Roman"/>
          <w:sz w:val="28"/>
          <w:szCs w:val="28"/>
        </w:rPr>
        <w:t xml:space="preserve">], </w:t>
      </w:r>
      <w:r w:rsidRPr="0003291A">
        <w:rPr>
          <w:rFonts w:ascii="Times New Roman" w:hAnsi="Times New Roman"/>
          <w:bCs/>
          <w:color w:val="000000"/>
          <w:sz w:val="28"/>
          <w:szCs w:val="28"/>
          <w:bdr w:val="none" w:sz="0" w:space="0" w:color="auto" w:frame="1"/>
        </w:rPr>
        <w:t xml:space="preserve">Г.Х. Мухамедовой </w:t>
      </w:r>
      <w:r w:rsidRPr="0003291A">
        <w:rPr>
          <w:rFonts w:ascii="Times New Roman" w:hAnsi="Times New Roman"/>
          <w:sz w:val="28"/>
          <w:szCs w:val="28"/>
        </w:rPr>
        <w:t>[</w:t>
      </w:r>
      <w:r>
        <w:rPr>
          <w:rFonts w:ascii="Times New Roman" w:hAnsi="Times New Roman"/>
          <w:sz w:val="28"/>
          <w:szCs w:val="28"/>
        </w:rPr>
        <w:t>10</w:t>
      </w:r>
      <w:r w:rsidRPr="0003291A">
        <w:rPr>
          <w:rFonts w:ascii="Times New Roman" w:hAnsi="Times New Roman"/>
          <w:sz w:val="28"/>
          <w:szCs w:val="28"/>
        </w:rPr>
        <w:t>] и др. ВПВ является важнейшим компонентом учебно-воспитательного процесса в ВУЗе. Вместе с тем, его содержание, традиционные формы и методы в условиях становления рыночных отношений в стране требуют определенной реконструкции, обусловленной серьезными изменениями в жизнедеятельности военных специалистов. Изучение проблем содержания и организации военно-патриотического воспитания курсантов в</w:t>
      </w:r>
      <w:r>
        <w:rPr>
          <w:rFonts w:ascii="Times New Roman" w:hAnsi="Times New Roman"/>
          <w:sz w:val="28"/>
          <w:szCs w:val="28"/>
        </w:rPr>
        <w:t>узов</w:t>
      </w:r>
      <w:r w:rsidRPr="0003291A">
        <w:rPr>
          <w:rFonts w:ascii="Times New Roman" w:hAnsi="Times New Roman"/>
          <w:sz w:val="28"/>
          <w:szCs w:val="28"/>
        </w:rPr>
        <w:t xml:space="preserve"> свидетельствует о том, что, их решение по-прежнему строится больше на декларативных основах и не соответствует требованиям сегодняшней действительности, несмотря на целый ряд приказов и указаний высшего руководства страны.</w:t>
      </w:r>
      <w:r>
        <w:rPr>
          <w:szCs w:val="28"/>
        </w:rPr>
        <w:t xml:space="preserve"> </w:t>
      </w:r>
      <w:r>
        <w:rPr>
          <w:rFonts w:ascii="Times New Roman" w:hAnsi="Times New Roman"/>
          <w:sz w:val="28"/>
          <w:szCs w:val="28"/>
        </w:rPr>
        <w:t>А.Б. Гавря, А.В. Фонарев и А.Н. Томилин [2</w:t>
      </w:r>
      <w:r w:rsidRPr="00503FE2">
        <w:rPr>
          <w:rFonts w:ascii="Times New Roman" w:hAnsi="Times New Roman"/>
          <w:sz w:val="28"/>
          <w:szCs w:val="28"/>
        </w:rPr>
        <w:t>] понимают ВПВ молодого поколения как непрерывный процесс передачи подрастающему поколению огромного социального опыта государства, общества, социальной среды, выработки у нее высоких морально-политических, психологических, боевых и физических качеств, умений и навыков, необходимых для выполнения своего долга и обязанностей гражданина РФ по защите Отечества, формирования единства и преемственности поколений.</w:t>
      </w:r>
    </w:p>
    <w:p w:rsidR="006256D3" w:rsidRDefault="006256D3" w:rsidP="00261126">
      <w:pPr>
        <w:spacing w:line="360" w:lineRule="auto"/>
        <w:ind w:right="-5" w:firstLine="709"/>
        <w:jc w:val="both"/>
        <w:rPr>
          <w:szCs w:val="28"/>
        </w:rPr>
      </w:pPr>
      <w:r>
        <w:rPr>
          <w:szCs w:val="28"/>
        </w:rPr>
        <w:t xml:space="preserve">Таким образом, на основе анализа вышеизложенного, под термином «военно-патриотическое воспитание курсантов морского вуза» мы понимаем важнейшую составную часть патриотического воспитания проводимого на системно-плановой основе и основанного на целенаправленном взаимодействии профессорско-преподавательского состава и воспитуемых, и направленного на формирование у будущих специалистов морского транспорта широкого патриотического мировоззрения, государственно-патриотической позиции, высокого патриотического сознания, твердых патриотических убеждений, чувства верности, уважения и любви к Отечеству, его традициям и обычаям, активного участия в развитие экономической мощи государства, </w:t>
      </w:r>
      <w:r w:rsidRPr="00742FAB">
        <w:rPr>
          <w:szCs w:val="28"/>
        </w:rPr>
        <w:t xml:space="preserve">готовности к </w:t>
      </w:r>
      <w:r>
        <w:rPr>
          <w:szCs w:val="28"/>
        </w:rPr>
        <w:t xml:space="preserve">его </w:t>
      </w:r>
      <w:r w:rsidRPr="00742FAB">
        <w:rPr>
          <w:szCs w:val="28"/>
        </w:rPr>
        <w:t>защите</w:t>
      </w:r>
      <w:r>
        <w:rPr>
          <w:szCs w:val="28"/>
        </w:rPr>
        <w:t>.</w:t>
      </w:r>
    </w:p>
    <w:p w:rsidR="006256D3" w:rsidRDefault="006256D3" w:rsidP="003B487C">
      <w:pPr>
        <w:spacing w:line="360" w:lineRule="auto"/>
        <w:ind w:firstLine="720"/>
        <w:jc w:val="both"/>
        <w:rPr>
          <w:szCs w:val="28"/>
        </w:rPr>
      </w:pPr>
      <w:r>
        <w:rPr>
          <w:szCs w:val="28"/>
        </w:rPr>
        <w:t>Анализ вышеприведенных определений позволяет уяснить не только сущность ВПВ, но и установить его специфические черты, цели, задачи и направления применительно к воспитанию курсантов морского вуза.</w:t>
      </w:r>
    </w:p>
    <w:p w:rsidR="006256D3" w:rsidRPr="00742FAB" w:rsidRDefault="006256D3" w:rsidP="00261126">
      <w:pPr>
        <w:spacing w:line="360" w:lineRule="auto"/>
        <w:ind w:right="-5" w:firstLine="709"/>
        <w:jc w:val="both"/>
        <w:rPr>
          <w:szCs w:val="28"/>
        </w:rPr>
      </w:pPr>
      <w:r>
        <w:rPr>
          <w:szCs w:val="28"/>
        </w:rPr>
        <w:t xml:space="preserve">В.В. Дулин </w:t>
      </w:r>
      <w:r w:rsidRPr="00FC1D85">
        <w:rPr>
          <w:szCs w:val="28"/>
        </w:rPr>
        <w:t>[</w:t>
      </w:r>
      <w:r>
        <w:rPr>
          <w:szCs w:val="28"/>
        </w:rPr>
        <w:t>4</w:t>
      </w:r>
      <w:r w:rsidRPr="00FC1D85">
        <w:rPr>
          <w:szCs w:val="28"/>
        </w:rPr>
        <w:t>]</w:t>
      </w:r>
      <w:r>
        <w:rPr>
          <w:szCs w:val="28"/>
        </w:rPr>
        <w:t xml:space="preserve"> считает, что ц</w:t>
      </w:r>
      <w:r w:rsidRPr="00742FAB">
        <w:rPr>
          <w:szCs w:val="28"/>
        </w:rPr>
        <w:t xml:space="preserve">ель </w:t>
      </w:r>
      <w:r>
        <w:rPr>
          <w:szCs w:val="28"/>
        </w:rPr>
        <w:t>ВПВ – становление у россиян целостного комплекса патриотических качеств</w:t>
      </w:r>
      <w:r w:rsidRPr="00742FAB">
        <w:rPr>
          <w:szCs w:val="28"/>
        </w:rPr>
        <w:t xml:space="preserve">, </w:t>
      </w:r>
      <w:r>
        <w:rPr>
          <w:szCs w:val="28"/>
        </w:rPr>
        <w:t xml:space="preserve">необходимых для повседневной жизнедеятельности, экономического возрождения государства и </w:t>
      </w:r>
      <w:r w:rsidRPr="00742FAB">
        <w:rPr>
          <w:szCs w:val="28"/>
        </w:rPr>
        <w:t>позволяющи</w:t>
      </w:r>
      <w:r>
        <w:rPr>
          <w:szCs w:val="28"/>
        </w:rPr>
        <w:t xml:space="preserve">е достойно выполнить свой воинский долг в процессе </w:t>
      </w:r>
      <w:r w:rsidRPr="00742FAB">
        <w:rPr>
          <w:szCs w:val="28"/>
        </w:rPr>
        <w:t xml:space="preserve">защиты Отечества </w:t>
      </w:r>
      <w:r>
        <w:rPr>
          <w:szCs w:val="28"/>
        </w:rPr>
        <w:t xml:space="preserve">от внешнего агрессора. </w:t>
      </w:r>
      <w:r w:rsidRPr="00807B44">
        <w:t xml:space="preserve">А.Г. Черняк </w:t>
      </w:r>
      <w:r w:rsidRPr="00FC1D85">
        <w:rPr>
          <w:szCs w:val="28"/>
        </w:rPr>
        <w:t>[</w:t>
      </w:r>
      <w:r>
        <w:rPr>
          <w:szCs w:val="28"/>
        </w:rPr>
        <w:t>12</w:t>
      </w:r>
      <w:r w:rsidRPr="00FC1D85">
        <w:rPr>
          <w:szCs w:val="28"/>
        </w:rPr>
        <w:t>]</w:t>
      </w:r>
      <w:r>
        <w:rPr>
          <w:szCs w:val="28"/>
        </w:rPr>
        <w:t xml:space="preserve"> </w:t>
      </w:r>
      <w:r>
        <w:t>видит ц</w:t>
      </w:r>
      <w:r w:rsidRPr="00807B44">
        <w:t xml:space="preserve">ель </w:t>
      </w:r>
      <w:r>
        <w:t xml:space="preserve">ВПВ </w:t>
      </w:r>
      <w:r w:rsidRPr="00807B44">
        <w:t>молодежи в формирование</w:t>
      </w:r>
      <w:r>
        <w:t xml:space="preserve"> у каждого патриота патриотической позиции, надежно отстаивающей </w:t>
      </w:r>
      <w:r w:rsidRPr="00807B44">
        <w:t>национально-государственны</w:t>
      </w:r>
      <w:r>
        <w:t>е</w:t>
      </w:r>
      <w:r w:rsidRPr="00807B44">
        <w:t xml:space="preserve"> интерес</w:t>
      </w:r>
      <w:r>
        <w:t>ы России</w:t>
      </w:r>
      <w:r w:rsidRPr="00807B44">
        <w:t xml:space="preserve">, </w:t>
      </w:r>
      <w:r>
        <w:t xml:space="preserve">проявляющейся также в результативной трудовой деятельности </w:t>
      </w:r>
      <w:r w:rsidRPr="00807B44">
        <w:t>на благо Родины</w:t>
      </w:r>
      <w:r>
        <w:t>. Патриотическая позиция подразумевает также</w:t>
      </w:r>
      <w:r w:rsidRPr="00807B44">
        <w:t xml:space="preserve"> </w:t>
      </w:r>
      <w:r>
        <w:t xml:space="preserve">личную </w:t>
      </w:r>
      <w:r w:rsidRPr="00807B44">
        <w:t xml:space="preserve">ответственность </w:t>
      </w:r>
      <w:r>
        <w:t xml:space="preserve">гражданина </w:t>
      </w:r>
      <w:r w:rsidRPr="00807B44">
        <w:t xml:space="preserve">за </w:t>
      </w:r>
      <w:r>
        <w:t xml:space="preserve">экономическое и социальное развитие Отечества. </w:t>
      </w:r>
      <w:r>
        <w:rPr>
          <w:szCs w:val="28"/>
        </w:rPr>
        <w:t xml:space="preserve">С.П. </w:t>
      </w:r>
      <w:r w:rsidRPr="00742FAB">
        <w:rPr>
          <w:color w:val="000000"/>
          <w:szCs w:val="28"/>
        </w:rPr>
        <w:t>Меньшиков</w:t>
      </w:r>
      <w:r>
        <w:rPr>
          <w:color w:val="000000"/>
          <w:szCs w:val="28"/>
        </w:rPr>
        <w:t xml:space="preserve"> </w:t>
      </w:r>
      <w:r w:rsidRPr="00FC1D85">
        <w:rPr>
          <w:szCs w:val="28"/>
        </w:rPr>
        <w:t>[</w:t>
      </w:r>
      <w:r>
        <w:rPr>
          <w:szCs w:val="28"/>
        </w:rPr>
        <w:t>8</w:t>
      </w:r>
      <w:r w:rsidRPr="00FC1D85">
        <w:rPr>
          <w:szCs w:val="28"/>
        </w:rPr>
        <w:t>]</w:t>
      </w:r>
      <w:r>
        <w:rPr>
          <w:szCs w:val="28"/>
        </w:rPr>
        <w:t xml:space="preserve"> утверждает, что </w:t>
      </w:r>
      <w:r w:rsidRPr="00742FAB">
        <w:rPr>
          <w:szCs w:val="28"/>
        </w:rPr>
        <w:t>профессиональн</w:t>
      </w:r>
      <w:r>
        <w:rPr>
          <w:szCs w:val="28"/>
        </w:rPr>
        <w:t>ая</w:t>
      </w:r>
      <w:r w:rsidRPr="00742FAB">
        <w:rPr>
          <w:szCs w:val="28"/>
        </w:rPr>
        <w:t xml:space="preserve"> подготовк</w:t>
      </w:r>
      <w:r>
        <w:rPr>
          <w:szCs w:val="28"/>
        </w:rPr>
        <w:t>а</w:t>
      </w:r>
      <w:r w:rsidRPr="00742FAB">
        <w:rPr>
          <w:szCs w:val="28"/>
        </w:rPr>
        <w:t xml:space="preserve"> на военной кафедре </w:t>
      </w:r>
      <w:r>
        <w:rPr>
          <w:szCs w:val="28"/>
        </w:rPr>
        <w:t xml:space="preserve">должна быть сориентирована на ВПВ курсантов и целенаправленна наравне с формированием профессиональной направленности и профессионально-важных качеств у будущего офицера и соответствующей гражданско-патриотической позиции, понимание своего места и роли в современном обществе, ответственность за безопасность Отечества. Для этого, по мнению С.П. </w:t>
      </w:r>
      <w:r w:rsidRPr="00742FAB">
        <w:rPr>
          <w:color w:val="000000"/>
          <w:szCs w:val="28"/>
        </w:rPr>
        <w:t>Меньшиков</w:t>
      </w:r>
      <w:r>
        <w:rPr>
          <w:color w:val="000000"/>
          <w:szCs w:val="28"/>
        </w:rPr>
        <w:t xml:space="preserve">, необходимо придать системный характер всей работе по ВПВ курсантов, включающий:  </w:t>
      </w:r>
      <w:r w:rsidRPr="00742FAB">
        <w:rPr>
          <w:szCs w:val="28"/>
        </w:rPr>
        <w:t>комплексны</w:t>
      </w:r>
      <w:r>
        <w:rPr>
          <w:szCs w:val="28"/>
        </w:rPr>
        <w:t>й</w:t>
      </w:r>
      <w:r w:rsidRPr="00742FAB">
        <w:rPr>
          <w:szCs w:val="28"/>
        </w:rPr>
        <w:t xml:space="preserve"> подход к общеобразовательной и специальной подготовке, непрерывность, последовательность </w:t>
      </w:r>
      <w:r>
        <w:rPr>
          <w:szCs w:val="28"/>
        </w:rPr>
        <w:t xml:space="preserve">всего процесса </w:t>
      </w:r>
      <w:r w:rsidRPr="00742FAB">
        <w:rPr>
          <w:szCs w:val="28"/>
        </w:rPr>
        <w:t>воспитания</w:t>
      </w:r>
      <w:r>
        <w:rPr>
          <w:szCs w:val="28"/>
        </w:rPr>
        <w:t xml:space="preserve"> в ходе обучения в вузе</w:t>
      </w:r>
      <w:r w:rsidRPr="00742FAB">
        <w:rPr>
          <w:szCs w:val="28"/>
        </w:rPr>
        <w:t>; обновление содержания форм и методов работы</w:t>
      </w:r>
      <w:r>
        <w:rPr>
          <w:szCs w:val="28"/>
        </w:rPr>
        <w:t>, их умелое применение в воспитательной практике</w:t>
      </w:r>
      <w:r w:rsidRPr="00742FAB">
        <w:rPr>
          <w:szCs w:val="28"/>
        </w:rPr>
        <w:t>; учет региональн</w:t>
      </w:r>
      <w:r>
        <w:rPr>
          <w:szCs w:val="28"/>
        </w:rPr>
        <w:t>ой компоненты,</w:t>
      </w:r>
      <w:r w:rsidRPr="00742FAB">
        <w:rPr>
          <w:szCs w:val="28"/>
        </w:rPr>
        <w:t xml:space="preserve"> потенциалов</w:t>
      </w:r>
      <w:r>
        <w:rPr>
          <w:szCs w:val="28"/>
        </w:rPr>
        <w:t xml:space="preserve"> вуза, факультетов и кафедр</w:t>
      </w:r>
      <w:r w:rsidRPr="00742FAB">
        <w:rPr>
          <w:szCs w:val="28"/>
        </w:rPr>
        <w:t xml:space="preserve">; состояние </w:t>
      </w:r>
      <w:r>
        <w:rPr>
          <w:szCs w:val="28"/>
        </w:rPr>
        <w:t xml:space="preserve">информационно-воспитательной </w:t>
      </w:r>
      <w:r w:rsidRPr="00742FAB">
        <w:rPr>
          <w:szCs w:val="28"/>
        </w:rPr>
        <w:t>среды в университете; открытость к восприятию и внедрению инновационных технологий; согласованность, скоординированность подходов, требований к</w:t>
      </w:r>
      <w:r>
        <w:rPr>
          <w:szCs w:val="28"/>
        </w:rPr>
        <w:t xml:space="preserve"> курсантам</w:t>
      </w:r>
      <w:r w:rsidRPr="00742FAB">
        <w:rPr>
          <w:szCs w:val="28"/>
        </w:rPr>
        <w:t>, кадровому составу; системность, оптимальность педагогического управления процессом</w:t>
      </w:r>
      <w:r>
        <w:rPr>
          <w:szCs w:val="28"/>
        </w:rPr>
        <w:t xml:space="preserve"> ВПВ</w:t>
      </w:r>
      <w:r w:rsidRPr="00742FAB">
        <w:rPr>
          <w:szCs w:val="28"/>
        </w:rPr>
        <w:t>.</w:t>
      </w:r>
    </w:p>
    <w:p w:rsidR="006256D3" w:rsidRDefault="006256D3" w:rsidP="00261126">
      <w:pPr>
        <w:spacing w:line="360" w:lineRule="auto"/>
        <w:ind w:right="-5" w:firstLine="709"/>
        <w:jc w:val="both"/>
        <w:rPr>
          <w:szCs w:val="28"/>
        </w:rPr>
      </w:pPr>
      <w:r>
        <w:rPr>
          <w:szCs w:val="28"/>
        </w:rPr>
        <w:t>Следовательно, ц</w:t>
      </w:r>
      <w:r w:rsidRPr="00742FAB">
        <w:rPr>
          <w:szCs w:val="28"/>
        </w:rPr>
        <w:t xml:space="preserve">ель </w:t>
      </w:r>
      <w:r>
        <w:rPr>
          <w:szCs w:val="28"/>
        </w:rPr>
        <w:t>ВПВ курсантов морского вуза –</w:t>
      </w:r>
      <w:r w:rsidRPr="00742FAB">
        <w:rPr>
          <w:szCs w:val="28"/>
        </w:rPr>
        <w:t xml:space="preserve"> формирование и развитие у </w:t>
      </w:r>
      <w:r>
        <w:rPr>
          <w:szCs w:val="28"/>
        </w:rPr>
        <w:t xml:space="preserve">курсантов патриотического мировоззрения и убеждений, патриотической позиции, готовности к результативному выполнению задач по </w:t>
      </w:r>
      <w:r w:rsidRPr="00742FAB">
        <w:rPr>
          <w:szCs w:val="28"/>
        </w:rPr>
        <w:t>защит</w:t>
      </w:r>
      <w:r>
        <w:rPr>
          <w:szCs w:val="28"/>
        </w:rPr>
        <w:t>е</w:t>
      </w:r>
      <w:r w:rsidRPr="00742FAB">
        <w:rPr>
          <w:szCs w:val="28"/>
        </w:rPr>
        <w:t xml:space="preserve"> Отечества и активно</w:t>
      </w:r>
      <w:r>
        <w:rPr>
          <w:szCs w:val="28"/>
        </w:rPr>
        <w:t>го</w:t>
      </w:r>
      <w:r w:rsidRPr="00742FAB">
        <w:rPr>
          <w:szCs w:val="28"/>
        </w:rPr>
        <w:t xml:space="preserve"> участ</w:t>
      </w:r>
      <w:r>
        <w:rPr>
          <w:szCs w:val="28"/>
        </w:rPr>
        <w:t>ия</w:t>
      </w:r>
      <w:r w:rsidRPr="00742FAB">
        <w:rPr>
          <w:szCs w:val="28"/>
        </w:rPr>
        <w:t xml:space="preserve"> в деятельности, обеспечивающей реализацию его национальных интересов</w:t>
      </w:r>
      <w:r>
        <w:rPr>
          <w:szCs w:val="28"/>
        </w:rPr>
        <w:t xml:space="preserve"> и экономическое развитие</w:t>
      </w:r>
      <w:r w:rsidRPr="00742FAB">
        <w:rPr>
          <w:szCs w:val="28"/>
        </w:rPr>
        <w:t>.</w:t>
      </w:r>
    </w:p>
    <w:p w:rsidR="006256D3" w:rsidRDefault="006256D3" w:rsidP="00261126">
      <w:pPr>
        <w:spacing w:line="360" w:lineRule="auto"/>
        <w:ind w:firstLine="720"/>
        <w:jc w:val="both"/>
        <w:rPr>
          <w:szCs w:val="28"/>
        </w:rPr>
      </w:pPr>
      <w:r>
        <w:rPr>
          <w:szCs w:val="28"/>
        </w:rPr>
        <w:t>Исходя из сформулированного определения и конкретизированной цели о</w:t>
      </w:r>
      <w:r w:rsidRPr="00503FE2">
        <w:rPr>
          <w:szCs w:val="28"/>
        </w:rPr>
        <w:t xml:space="preserve">сновными задачами </w:t>
      </w:r>
      <w:r>
        <w:rPr>
          <w:szCs w:val="28"/>
        </w:rPr>
        <w:t xml:space="preserve">ВПВ курсантов морского вуза </w:t>
      </w:r>
      <w:r w:rsidRPr="00503FE2">
        <w:rPr>
          <w:szCs w:val="28"/>
        </w:rPr>
        <w:t>являютс</w:t>
      </w:r>
      <w:r>
        <w:rPr>
          <w:szCs w:val="28"/>
        </w:rPr>
        <w:t xml:space="preserve">я: а) формирование и развитие </w:t>
      </w:r>
      <w:r w:rsidRPr="00503FE2">
        <w:rPr>
          <w:szCs w:val="28"/>
        </w:rPr>
        <w:t>патриотического самосознания</w:t>
      </w:r>
      <w:r>
        <w:rPr>
          <w:szCs w:val="28"/>
        </w:rPr>
        <w:t>, патриотической позиции, патриотических убеждений, высоких патриотических качеств и свойств</w:t>
      </w:r>
      <w:r w:rsidRPr="00503FE2">
        <w:rPr>
          <w:szCs w:val="28"/>
        </w:rPr>
        <w:t>; б) воспитание верности</w:t>
      </w:r>
      <w:r>
        <w:rPr>
          <w:szCs w:val="28"/>
        </w:rPr>
        <w:t xml:space="preserve">, любви и уважения к Отечеству, армии и флоту, </w:t>
      </w:r>
      <w:r w:rsidRPr="00503FE2">
        <w:rPr>
          <w:szCs w:val="28"/>
        </w:rPr>
        <w:t>боевым и героическим традициям</w:t>
      </w:r>
      <w:r>
        <w:rPr>
          <w:szCs w:val="28"/>
        </w:rPr>
        <w:t>, готовности к соблюдению и приумножению; в) формирование готовности к службе в Вооруженных Силах России, к вооруженной защите Родины в мирное и военное время</w:t>
      </w:r>
      <w:r w:rsidRPr="00503FE2">
        <w:rPr>
          <w:szCs w:val="28"/>
        </w:rPr>
        <w:t>.</w:t>
      </w:r>
    </w:p>
    <w:p w:rsidR="006256D3" w:rsidRDefault="006256D3" w:rsidP="00261126">
      <w:pPr>
        <w:spacing w:line="360" w:lineRule="auto"/>
        <w:ind w:firstLine="720"/>
        <w:jc w:val="both"/>
      </w:pPr>
      <w:r>
        <w:t>Таким образом, сущность, с</w:t>
      </w:r>
      <w:r w:rsidRPr="00FC1D85">
        <w:t>пецифик</w:t>
      </w:r>
      <w:r>
        <w:t>а</w:t>
      </w:r>
      <w:r w:rsidRPr="00FC1D85">
        <w:t xml:space="preserve"> цел</w:t>
      </w:r>
      <w:r>
        <w:t>и и уточненные задачи курсантов морского вуза позволяет определить</w:t>
      </w:r>
      <w:r w:rsidRPr="00FC1D85">
        <w:t xml:space="preserve"> </w:t>
      </w:r>
      <w:r>
        <w:t xml:space="preserve">основные </w:t>
      </w:r>
      <w:r w:rsidRPr="00FC1D85">
        <w:t>принципы</w:t>
      </w:r>
      <w:r>
        <w:t xml:space="preserve"> ВПВ курсантов морского вуза</w:t>
      </w:r>
      <w:r w:rsidRPr="00FC1D85">
        <w:t xml:space="preserve">: </w:t>
      </w:r>
    </w:p>
    <w:p w:rsidR="006256D3" w:rsidRDefault="006256D3" w:rsidP="00261126">
      <w:pPr>
        <w:spacing w:line="360" w:lineRule="auto"/>
        <w:ind w:firstLine="720"/>
        <w:jc w:val="both"/>
      </w:pPr>
      <w:r>
        <w:t xml:space="preserve">- </w:t>
      </w:r>
      <w:r w:rsidRPr="00FC1D85">
        <w:t>утверждени</w:t>
      </w:r>
      <w:r>
        <w:t>е</w:t>
      </w:r>
      <w:r w:rsidRPr="00FC1D85">
        <w:t xml:space="preserve"> </w:t>
      </w:r>
      <w:r>
        <w:t xml:space="preserve">высокой организации, воинского порядка, воинских ритуалов и этикета, уважительного </w:t>
      </w:r>
      <w:r w:rsidRPr="00FC1D85">
        <w:t xml:space="preserve">стиля </w:t>
      </w:r>
      <w:r>
        <w:t xml:space="preserve">межличностных </w:t>
      </w:r>
      <w:r w:rsidRPr="00FC1D85">
        <w:t>отношений</w:t>
      </w:r>
      <w:r>
        <w:t xml:space="preserve"> как эталона жизнедеятельности</w:t>
      </w:r>
      <w:r w:rsidRPr="00FC1D85">
        <w:t xml:space="preserve">; </w:t>
      </w:r>
    </w:p>
    <w:p w:rsidR="006256D3" w:rsidRDefault="006256D3" w:rsidP="00261126">
      <w:pPr>
        <w:spacing w:line="360" w:lineRule="auto"/>
        <w:ind w:firstLine="720"/>
        <w:jc w:val="both"/>
      </w:pPr>
      <w:r>
        <w:t xml:space="preserve">- </w:t>
      </w:r>
      <w:r w:rsidRPr="00FC1D85">
        <w:t xml:space="preserve">единство индивидуальных и коллективных начал, творческой инициативы и подчинения, строгого выполнения приказов, распоряжений; </w:t>
      </w:r>
    </w:p>
    <w:p w:rsidR="006256D3" w:rsidRDefault="006256D3" w:rsidP="00261126">
      <w:pPr>
        <w:spacing w:line="360" w:lineRule="auto"/>
        <w:ind w:firstLine="720"/>
        <w:jc w:val="both"/>
      </w:pPr>
      <w:r>
        <w:t xml:space="preserve">- комплексное сочетание возможностей </w:t>
      </w:r>
      <w:r w:rsidRPr="00FC1D85">
        <w:t>общеобразовательно</w:t>
      </w:r>
      <w:r>
        <w:t>го, профессионального</w:t>
      </w:r>
      <w:r w:rsidRPr="00FC1D85">
        <w:t xml:space="preserve"> и </w:t>
      </w:r>
      <w:r>
        <w:t>военно-</w:t>
      </w:r>
      <w:r w:rsidRPr="00FC1D85">
        <w:t>специально</w:t>
      </w:r>
      <w:r>
        <w:t>го образования в</w:t>
      </w:r>
      <w:r w:rsidRPr="00FC1D85">
        <w:t xml:space="preserve"> подготовки</w:t>
      </w:r>
      <w:r>
        <w:t xml:space="preserve"> защитников Отечества</w:t>
      </w:r>
      <w:r w:rsidRPr="00FC1D85">
        <w:t xml:space="preserve">; </w:t>
      </w:r>
    </w:p>
    <w:p w:rsidR="006256D3" w:rsidRPr="00742FAB" w:rsidRDefault="006256D3" w:rsidP="00261126">
      <w:pPr>
        <w:spacing w:line="360" w:lineRule="auto"/>
        <w:ind w:firstLine="720"/>
        <w:jc w:val="both"/>
      </w:pPr>
      <w:r>
        <w:t xml:space="preserve">- </w:t>
      </w:r>
      <w:r w:rsidRPr="00FC1D85">
        <w:t>тесная связь теоретического обучения с военно-</w:t>
      </w:r>
      <w:r w:rsidRPr="00742FAB">
        <w:t>профессиональной практикой, с жизнью Вооруженных Сил</w:t>
      </w:r>
      <w:r>
        <w:t>;</w:t>
      </w:r>
    </w:p>
    <w:p w:rsidR="006256D3" w:rsidRDefault="006256D3" w:rsidP="006F22ED">
      <w:pPr>
        <w:spacing w:line="360" w:lineRule="auto"/>
        <w:ind w:firstLine="720"/>
        <w:jc w:val="both"/>
      </w:pPr>
      <w:r>
        <w:t>- опора на боевые традиции ВМФ и транспортного флота.</w:t>
      </w:r>
    </w:p>
    <w:p w:rsidR="006256D3" w:rsidRDefault="006256D3" w:rsidP="00261126">
      <w:pPr>
        <w:spacing w:line="360" w:lineRule="auto"/>
        <w:ind w:firstLine="720"/>
        <w:jc w:val="both"/>
        <w:rPr>
          <w:szCs w:val="28"/>
        </w:rPr>
      </w:pPr>
      <w:r>
        <w:rPr>
          <w:szCs w:val="28"/>
        </w:rPr>
        <w:t>Ключевая о</w:t>
      </w:r>
      <w:r w:rsidRPr="00742FAB">
        <w:rPr>
          <w:szCs w:val="28"/>
        </w:rPr>
        <w:t xml:space="preserve">собенность </w:t>
      </w:r>
      <w:r>
        <w:rPr>
          <w:szCs w:val="28"/>
        </w:rPr>
        <w:t xml:space="preserve">ВПВ курсантов морского вуза </w:t>
      </w:r>
      <w:r w:rsidRPr="00742FAB">
        <w:rPr>
          <w:szCs w:val="28"/>
        </w:rPr>
        <w:t xml:space="preserve">заключается в необходимости воспитывать </w:t>
      </w:r>
      <w:r>
        <w:rPr>
          <w:szCs w:val="28"/>
        </w:rPr>
        <w:t xml:space="preserve">каждого курсанта морского вуза </w:t>
      </w:r>
      <w:r w:rsidRPr="00742FAB">
        <w:rPr>
          <w:szCs w:val="28"/>
        </w:rPr>
        <w:t xml:space="preserve">как </w:t>
      </w:r>
      <w:r>
        <w:rPr>
          <w:szCs w:val="28"/>
        </w:rPr>
        <w:t xml:space="preserve">подлинного гражданина-патриота, осмысленно, </w:t>
      </w:r>
      <w:r w:rsidRPr="00742FAB">
        <w:rPr>
          <w:szCs w:val="28"/>
        </w:rPr>
        <w:t>осозна</w:t>
      </w:r>
      <w:r>
        <w:rPr>
          <w:szCs w:val="28"/>
        </w:rPr>
        <w:t xml:space="preserve">нно выполняющего  </w:t>
      </w:r>
      <w:r w:rsidRPr="00742FAB">
        <w:rPr>
          <w:szCs w:val="28"/>
        </w:rPr>
        <w:t>сво</w:t>
      </w:r>
      <w:r>
        <w:rPr>
          <w:szCs w:val="28"/>
        </w:rPr>
        <w:t>и конституционные обязанности</w:t>
      </w:r>
      <w:r w:rsidRPr="00742FAB">
        <w:rPr>
          <w:szCs w:val="28"/>
        </w:rPr>
        <w:t xml:space="preserve"> </w:t>
      </w:r>
      <w:r>
        <w:rPr>
          <w:szCs w:val="28"/>
        </w:rPr>
        <w:t xml:space="preserve">и </w:t>
      </w:r>
      <w:r w:rsidRPr="00742FAB">
        <w:rPr>
          <w:szCs w:val="28"/>
        </w:rPr>
        <w:t>своей деятельностью</w:t>
      </w:r>
      <w:r>
        <w:rPr>
          <w:szCs w:val="28"/>
        </w:rPr>
        <w:t xml:space="preserve">, результативной учебой и поведением, последующей профессиональной деятельностью </w:t>
      </w:r>
      <w:r w:rsidRPr="00742FAB">
        <w:rPr>
          <w:szCs w:val="28"/>
        </w:rPr>
        <w:t xml:space="preserve"> </w:t>
      </w:r>
      <w:r>
        <w:rPr>
          <w:szCs w:val="28"/>
        </w:rPr>
        <w:t>содействующего экономическому и оборонному процветанию России, развитию её культуры, укреплению дружбы между многочисленными народами населяющих Россию.</w:t>
      </w:r>
    </w:p>
    <w:p w:rsidR="006256D3" w:rsidRDefault="006256D3" w:rsidP="00075A3B">
      <w:pPr>
        <w:spacing w:line="360" w:lineRule="auto"/>
        <w:ind w:firstLine="720"/>
        <w:jc w:val="both"/>
        <w:rPr>
          <w:szCs w:val="28"/>
        </w:rPr>
      </w:pPr>
      <w:r>
        <w:rPr>
          <w:szCs w:val="28"/>
        </w:rPr>
        <w:t>К главным функциям ВПВ курсантов морского вуза, отражающим все компоненты процесса воспитания (политическое, трудовое, нравственное, физическое и др.) относятся функции:</w:t>
      </w:r>
    </w:p>
    <w:p w:rsidR="006256D3" w:rsidRDefault="006256D3" w:rsidP="00075A3B">
      <w:pPr>
        <w:spacing w:line="360" w:lineRule="auto"/>
        <w:ind w:firstLine="720"/>
        <w:jc w:val="both"/>
        <w:rPr>
          <w:szCs w:val="28"/>
        </w:rPr>
      </w:pPr>
      <w:r>
        <w:rPr>
          <w:szCs w:val="28"/>
        </w:rPr>
        <w:t>- военно-политической ориентации и формирования оборонного сознания, позволяющая сформировать у курсантов чувства патриотизма, политической зрелости и бдительности, осознанное понимание своей социальной роли в деле укрепления обороноспособности государства;</w:t>
      </w:r>
    </w:p>
    <w:p w:rsidR="006256D3" w:rsidRDefault="006256D3" w:rsidP="00075A3B">
      <w:pPr>
        <w:spacing w:line="360" w:lineRule="auto"/>
        <w:ind w:firstLine="720"/>
        <w:jc w:val="both"/>
        <w:rPr>
          <w:szCs w:val="28"/>
        </w:rPr>
      </w:pPr>
      <w:r>
        <w:rPr>
          <w:szCs w:val="28"/>
        </w:rPr>
        <w:t>- формирования готовности курсантов к ратному труду направленного на защиту своей Родины, понимания возрастания социальной значимости воинской службы, любви и уважения к Вооруженным Силам России;</w:t>
      </w:r>
    </w:p>
    <w:p w:rsidR="006256D3" w:rsidRDefault="006256D3" w:rsidP="00075A3B">
      <w:pPr>
        <w:spacing w:line="360" w:lineRule="auto"/>
        <w:ind w:firstLine="720"/>
        <w:jc w:val="both"/>
        <w:rPr>
          <w:szCs w:val="28"/>
        </w:rPr>
      </w:pPr>
      <w:r>
        <w:rPr>
          <w:szCs w:val="28"/>
        </w:rPr>
        <w:t>- преемственности социально-исторического опыта старших поколений защитивших Родину-мать от многочисленных посягательств агрессоров;</w:t>
      </w:r>
    </w:p>
    <w:p w:rsidR="006256D3" w:rsidRPr="00EF47D5" w:rsidRDefault="006256D3" w:rsidP="00075A3B">
      <w:pPr>
        <w:spacing w:line="360" w:lineRule="auto"/>
        <w:ind w:firstLine="720"/>
        <w:jc w:val="both"/>
      </w:pPr>
      <w:r>
        <w:rPr>
          <w:szCs w:val="28"/>
        </w:rPr>
        <w:t>- формирования высоких нравственных качеств, которыми должен обладать каждый гражданин-патриот и потребных для эффективного выполнения воинского долга в военное время.</w:t>
      </w:r>
    </w:p>
    <w:p w:rsidR="006256D3" w:rsidRDefault="006256D3" w:rsidP="006C2707">
      <w:pPr>
        <w:spacing w:line="360" w:lineRule="auto"/>
        <w:ind w:right="-5" w:firstLine="709"/>
        <w:jc w:val="both"/>
        <w:rPr>
          <w:szCs w:val="28"/>
        </w:rPr>
      </w:pPr>
      <w:r>
        <w:rPr>
          <w:szCs w:val="28"/>
        </w:rPr>
        <w:t>Выделенные функции позволяют определить основные направления ВПВ с курсантами. К ним относятся:</w:t>
      </w:r>
    </w:p>
    <w:p w:rsidR="006256D3" w:rsidRDefault="006256D3" w:rsidP="00261126">
      <w:pPr>
        <w:spacing w:line="360" w:lineRule="auto"/>
        <w:ind w:firstLine="720"/>
        <w:jc w:val="both"/>
        <w:rPr>
          <w:szCs w:val="28"/>
        </w:rPr>
      </w:pPr>
      <w:r>
        <w:rPr>
          <w:szCs w:val="28"/>
        </w:rPr>
        <w:t>- активная и предметная пропаганда необходимости защиты Отечества, политики РФ, направленной на укрепление обороноспособности государства и разоблачении агрессивных действий западных стран;</w:t>
      </w:r>
    </w:p>
    <w:p w:rsidR="006256D3" w:rsidRDefault="006256D3" w:rsidP="00261126">
      <w:pPr>
        <w:spacing w:line="360" w:lineRule="auto"/>
        <w:ind w:firstLine="720"/>
        <w:jc w:val="both"/>
        <w:rPr>
          <w:szCs w:val="28"/>
        </w:rPr>
      </w:pPr>
      <w:r>
        <w:rPr>
          <w:szCs w:val="28"/>
        </w:rPr>
        <w:t>- формирование у курсантов уважения и любви к российской армии и флоту, к военной профессии, к защитникам Отечества;</w:t>
      </w:r>
    </w:p>
    <w:p w:rsidR="006256D3" w:rsidRDefault="006256D3" w:rsidP="00261126">
      <w:pPr>
        <w:spacing w:line="360" w:lineRule="auto"/>
        <w:ind w:firstLine="720"/>
        <w:jc w:val="both"/>
        <w:rPr>
          <w:szCs w:val="28"/>
        </w:rPr>
      </w:pPr>
      <w:r>
        <w:rPr>
          <w:szCs w:val="28"/>
        </w:rPr>
        <w:t>- целенаправленное воспитание курсантов на боевых традициях Вооруженных Сил Российской Федерации;</w:t>
      </w:r>
    </w:p>
    <w:p w:rsidR="006256D3" w:rsidRDefault="006256D3" w:rsidP="00261126">
      <w:pPr>
        <w:spacing w:line="360" w:lineRule="auto"/>
        <w:ind w:firstLine="720"/>
        <w:jc w:val="both"/>
        <w:rPr>
          <w:szCs w:val="28"/>
        </w:rPr>
      </w:pPr>
      <w:r>
        <w:rPr>
          <w:szCs w:val="28"/>
        </w:rPr>
        <w:t>- формирование боевых и морально-психологических качеств, необходимых каждому защитнику Отечества;</w:t>
      </w:r>
    </w:p>
    <w:p w:rsidR="006256D3" w:rsidRDefault="006256D3" w:rsidP="00261126">
      <w:pPr>
        <w:spacing w:line="360" w:lineRule="auto"/>
        <w:ind w:firstLine="720"/>
        <w:jc w:val="both"/>
        <w:rPr>
          <w:szCs w:val="28"/>
        </w:rPr>
      </w:pPr>
      <w:r>
        <w:rPr>
          <w:szCs w:val="28"/>
        </w:rPr>
        <w:t>- усвоение необходимых военных знаний, формирование должных навыков и умений по применению оружия и военной техники;</w:t>
      </w:r>
    </w:p>
    <w:p w:rsidR="006256D3" w:rsidRDefault="006256D3" w:rsidP="00261126">
      <w:pPr>
        <w:spacing w:line="360" w:lineRule="auto"/>
        <w:ind w:firstLine="720"/>
        <w:jc w:val="both"/>
        <w:rPr>
          <w:szCs w:val="28"/>
        </w:rPr>
      </w:pPr>
      <w:r>
        <w:rPr>
          <w:szCs w:val="28"/>
        </w:rPr>
        <w:t>- физическая подготовка, формирование физической готовности эффективно действовать и переносить любые тяготы военной службы.</w:t>
      </w:r>
    </w:p>
    <w:p w:rsidR="006256D3" w:rsidRDefault="006256D3" w:rsidP="006C2707">
      <w:pPr>
        <w:spacing w:line="360" w:lineRule="auto"/>
        <w:ind w:right="-5" w:firstLine="709"/>
        <w:jc w:val="both"/>
        <w:rPr>
          <w:szCs w:val="28"/>
        </w:rPr>
      </w:pPr>
      <w:r>
        <w:rPr>
          <w:szCs w:val="28"/>
        </w:rPr>
        <w:t>На основе вышеизложенного можем констатировать:</w:t>
      </w:r>
    </w:p>
    <w:p w:rsidR="006256D3" w:rsidRDefault="006256D3" w:rsidP="006C2707">
      <w:pPr>
        <w:spacing w:line="360" w:lineRule="auto"/>
        <w:ind w:firstLine="709"/>
        <w:jc w:val="both"/>
        <w:rPr>
          <w:szCs w:val="28"/>
        </w:rPr>
      </w:pPr>
      <w:r>
        <w:rPr>
          <w:szCs w:val="28"/>
        </w:rPr>
        <w:t xml:space="preserve">1. </w:t>
      </w:r>
      <w:r w:rsidRPr="00742FAB">
        <w:rPr>
          <w:szCs w:val="28"/>
        </w:rPr>
        <w:t xml:space="preserve">Сущность военно-патриотического воспитания </w:t>
      </w:r>
      <w:r>
        <w:rPr>
          <w:szCs w:val="28"/>
        </w:rPr>
        <w:t>как</w:t>
      </w:r>
      <w:r w:rsidRPr="00742FAB">
        <w:rPr>
          <w:szCs w:val="28"/>
        </w:rPr>
        <w:t xml:space="preserve"> </w:t>
      </w:r>
      <w:r>
        <w:rPr>
          <w:szCs w:val="28"/>
        </w:rPr>
        <w:t xml:space="preserve">главенствующей </w:t>
      </w:r>
      <w:r w:rsidRPr="00742FAB">
        <w:rPr>
          <w:szCs w:val="28"/>
        </w:rPr>
        <w:t>составной част</w:t>
      </w:r>
      <w:r>
        <w:rPr>
          <w:szCs w:val="28"/>
        </w:rPr>
        <w:t>и</w:t>
      </w:r>
      <w:r w:rsidRPr="00742FAB">
        <w:rPr>
          <w:szCs w:val="28"/>
        </w:rPr>
        <w:t xml:space="preserve"> </w:t>
      </w:r>
      <w:r>
        <w:rPr>
          <w:szCs w:val="28"/>
        </w:rPr>
        <w:t>процесса патриотического воспитания</w:t>
      </w:r>
      <w:r w:rsidRPr="00742FAB">
        <w:rPr>
          <w:szCs w:val="28"/>
        </w:rPr>
        <w:t xml:space="preserve">, </w:t>
      </w:r>
      <w:r>
        <w:rPr>
          <w:szCs w:val="28"/>
        </w:rPr>
        <w:t xml:space="preserve">заключается в </w:t>
      </w:r>
      <w:r w:rsidRPr="00742FAB">
        <w:rPr>
          <w:szCs w:val="28"/>
        </w:rPr>
        <w:t>систематическ</w:t>
      </w:r>
      <w:r>
        <w:rPr>
          <w:szCs w:val="28"/>
        </w:rPr>
        <w:t>ой</w:t>
      </w:r>
      <w:r w:rsidRPr="00742FAB">
        <w:rPr>
          <w:szCs w:val="28"/>
        </w:rPr>
        <w:t>, целенаправленн</w:t>
      </w:r>
      <w:r>
        <w:rPr>
          <w:szCs w:val="28"/>
        </w:rPr>
        <w:t>ой</w:t>
      </w:r>
      <w:r w:rsidRPr="00742FAB">
        <w:rPr>
          <w:szCs w:val="28"/>
        </w:rPr>
        <w:t xml:space="preserve"> </w:t>
      </w:r>
      <w:r>
        <w:rPr>
          <w:szCs w:val="28"/>
        </w:rPr>
        <w:t xml:space="preserve">и плановой </w:t>
      </w:r>
      <w:r w:rsidRPr="00742FAB">
        <w:rPr>
          <w:szCs w:val="28"/>
        </w:rPr>
        <w:t>деятельност</w:t>
      </w:r>
      <w:r>
        <w:rPr>
          <w:szCs w:val="28"/>
        </w:rPr>
        <w:t>и</w:t>
      </w:r>
      <w:r w:rsidRPr="00742FAB">
        <w:rPr>
          <w:szCs w:val="28"/>
        </w:rPr>
        <w:t xml:space="preserve"> общества, государства, </w:t>
      </w:r>
      <w:r>
        <w:rPr>
          <w:szCs w:val="28"/>
        </w:rPr>
        <w:t xml:space="preserve">всех </w:t>
      </w:r>
      <w:r w:rsidRPr="00742FAB">
        <w:rPr>
          <w:szCs w:val="28"/>
        </w:rPr>
        <w:t>институтов и учреждений</w:t>
      </w:r>
      <w:r>
        <w:rPr>
          <w:szCs w:val="28"/>
        </w:rPr>
        <w:t>, в том числе и вузов</w:t>
      </w:r>
      <w:r w:rsidRPr="00742FAB">
        <w:rPr>
          <w:szCs w:val="28"/>
        </w:rPr>
        <w:t xml:space="preserve"> по формированию у </w:t>
      </w:r>
      <w:r>
        <w:rPr>
          <w:szCs w:val="28"/>
        </w:rPr>
        <w:t xml:space="preserve">всех </w:t>
      </w:r>
      <w:r w:rsidRPr="00742FAB">
        <w:rPr>
          <w:szCs w:val="28"/>
        </w:rPr>
        <w:t>граждан России беззаветной любви</w:t>
      </w:r>
      <w:r>
        <w:rPr>
          <w:szCs w:val="28"/>
        </w:rPr>
        <w:t xml:space="preserve"> и уважения</w:t>
      </w:r>
      <w:r w:rsidRPr="00742FAB">
        <w:rPr>
          <w:szCs w:val="28"/>
        </w:rPr>
        <w:t xml:space="preserve"> к Родине</w:t>
      </w:r>
      <w:r>
        <w:rPr>
          <w:szCs w:val="28"/>
        </w:rPr>
        <w:t>, к её историческому прошлому и настоящему,</w:t>
      </w:r>
      <w:r w:rsidRPr="00742FAB">
        <w:rPr>
          <w:szCs w:val="28"/>
        </w:rPr>
        <w:t xml:space="preserve"> готовности к её защите</w:t>
      </w:r>
      <w:r>
        <w:rPr>
          <w:szCs w:val="28"/>
        </w:rPr>
        <w:t xml:space="preserve"> в мирное и военное время и активного участия в экономическом возрождении и укреплении оборонного потенциала</w:t>
      </w:r>
      <w:r w:rsidRPr="00742FAB">
        <w:rPr>
          <w:szCs w:val="28"/>
        </w:rPr>
        <w:t>.</w:t>
      </w:r>
    </w:p>
    <w:p w:rsidR="006256D3" w:rsidRPr="00254566" w:rsidRDefault="006256D3" w:rsidP="006C2707">
      <w:pPr>
        <w:pStyle w:val="NormalWeb"/>
        <w:spacing w:before="0" w:beforeAutospacing="0" w:after="0" w:afterAutospacing="0" w:line="360" w:lineRule="auto"/>
        <w:ind w:firstLine="720"/>
        <w:jc w:val="both"/>
        <w:rPr>
          <w:sz w:val="28"/>
          <w:szCs w:val="28"/>
        </w:rPr>
      </w:pPr>
      <w:r w:rsidRPr="00254566">
        <w:rPr>
          <w:sz w:val="28"/>
          <w:szCs w:val="28"/>
        </w:rPr>
        <w:t xml:space="preserve">2. Понятия «патриотическое воспитание» и «военно-патриотическое воспитание» взаимосвязаны и взаимообусловлены, связь между ними представляется как целое и составная часть. Между тем, это соотношение предполагает сходство и различие в целевых установках, а также в средствах достижения </w:t>
      </w:r>
      <w:r>
        <w:rPr>
          <w:sz w:val="28"/>
          <w:szCs w:val="28"/>
        </w:rPr>
        <w:t xml:space="preserve">намеченных </w:t>
      </w:r>
      <w:r w:rsidRPr="00254566">
        <w:rPr>
          <w:sz w:val="28"/>
          <w:szCs w:val="28"/>
        </w:rPr>
        <w:t>целей. Патриотическое воспитание представ</w:t>
      </w:r>
      <w:r>
        <w:rPr>
          <w:sz w:val="28"/>
          <w:szCs w:val="28"/>
        </w:rPr>
        <w:t>ляющая собой  совокупное целое</w:t>
      </w:r>
      <w:r w:rsidRPr="00254566">
        <w:rPr>
          <w:sz w:val="28"/>
          <w:szCs w:val="28"/>
        </w:rPr>
        <w:t xml:space="preserve"> целенаправленно на формирование у курсантов качеств и свойств патриота и гражданина Отечества, </w:t>
      </w:r>
      <w:r>
        <w:rPr>
          <w:sz w:val="28"/>
          <w:szCs w:val="28"/>
        </w:rPr>
        <w:t>в свою очередь</w:t>
      </w:r>
      <w:r w:rsidRPr="00254566">
        <w:rPr>
          <w:sz w:val="28"/>
          <w:szCs w:val="28"/>
        </w:rPr>
        <w:t xml:space="preserve"> военно-патриотическое воспитание имеет целью всестороннюю подготовку молодежи России к вооруженной защите Отечества от внешних и внутренних угроз. </w:t>
      </w:r>
      <w:r>
        <w:rPr>
          <w:sz w:val="28"/>
          <w:szCs w:val="28"/>
        </w:rPr>
        <w:t>В</w:t>
      </w:r>
      <w:r w:rsidRPr="00254566">
        <w:rPr>
          <w:sz w:val="28"/>
          <w:szCs w:val="28"/>
        </w:rPr>
        <w:t>оенно-патриотическое воспитание, имея общую платформу с патриотическим воспитанием, имеет свою конкретную цель, структуру, содержание, задачи, формы и методы воздействия.</w:t>
      </w:r>
    </w:p>
    <w:p w:rsidR="006256D3" w:rsidRDefault="006256D3" w:rsidP="00832576">
      <w:pPr>
        <w:ind w:firstLine="709"/>
        <w:jc w:val="center"/>
        <w:rPr>
          <w:b/>
          <w:sz w:val="24"/>
          <w:szCs w:val="24"/>
        </w:rPr>
      </w:pPr>
    </w:p>
    <w:p w:rsidR="006256D3" w:rsidRPr="00832576" w:rsidRDefault="006256D3" w:rsidP="00832576">
      <w:pPr>
        <w:ind w:firstLine="709"/>
        <w:jc w:val="center"/>
        <w:rPr>
          <w:b/>
          <w:sz w:val="24"/>
          <w:szCs w:val="24"/>
        </w:rPr>
      </w:pPr>
      <w:r w:rsidRPr="00832576">
        <w:rPr>
          <w:b/>
          <w:sz w:val="24"/>
          <w:szCs w:val="24"/>
        </w:rPr>
        <w:t>Литература:</w:t>
      </w:r>
    </w:p>
    <w:p w:rsidR="006256D3" w:rsidRPr="00D47E3B" w:rsidRDefault="006256D3" w:rsidP="00832576">
      <w:pPr>
        <w:ind w:firstLine="709"/>
        <w:jc w:val="both"/>
        <w:rPr>
          <w:sz w:val="24"/>
          <w:szCs w:val="24"/>
        </w:rPr>
      </w:pPr>
      <w:bookmarkStart w:id="6" w:name="OLE_LINK292"/>
      <w:r w:rsidRPr="00D47E3B">
        <w:rPr>
          <w:sz w:val="24"/>
          <w:szCs w:val="24"/>
        </w:rPr>
        <w:t>1. Вырщиков, А. Н. Военно-патриотическое воспитание молодежи / А.Н. Вырщиков, М.Б. Кусмарцев, В.И. Лутовинов. — Волгоград: ПринТерра, 2008.</w:t>
      </w:r>
    </w:p>
    <w:p w:rsidR="006256D3" w:rsidRPr="00D47E3B" w:rsidRDefault="006256D3" w:rsidP="00832576">
      <w:pPr>
        <w:ind w:firstLine="709"/>
        <w:jc w:val="both"/>
        <w:rPr>
          <w:sz w:val="24"/>
          <w:szCs w:val="24"/>
        </w:rPr>
      </w:pPr>
      <w:r w:rsidRPr="00D47E3B">
        <w:rPr>
          <w:sz w:val="24"/>
          <w:szCs w:val="24"/>
        </w:rPr>
        <w:t xml:space="preserve">2. Гавря, А. Б. Сущность и содержание военно-патриотического воспитания на традициях и культуре казачества Кубани </w:t>
      </w:r>
      <w:r w:rsidRPr="00D47E3B">
        <w:rPr>
          <w:color w:val="000000"/>
          <w:sz w:val="24"/>
          <w:szCs w:val="24"/>
          <w:shd w:val="clear" w:color="auto" w:fill="FFFFFF"/>
        </w:rPr>
        <w:t>[Текст]:</w:t>
      </w:r>
      <w:r w:rsidRPr="00D47E3B">
        <w:rPr>
          <w:color w:val="000000"/>
          <w:sz w:val="24"/>
          <w:szCs w:val="24"/>
        </w:rPr>
        <w:t xml:space="preserve"> Монография /</w:t>
      </w:r>
      <w:r w:rsidRPr="00D47E3B">
        <w:rPr>
          <w:sz w:val="24"/>
          <w:szCs w:val="24"/>
        </w:rPr>
        <w:t xml:space="preserve"> А.Б. Гавря, А.Н. Томилин, А.В. Фонарев. – Краснодар: ГлавМедиа, 2005.</w:t>
      </w:r>
    </w:p>
    <w:p w:rsidR="006256D3" w:rsidRPr="00D47E3B" w:rsidRDefault="006256D3" w:rsidP="00832576">
      <w:pPr>
        <w:ind w:firstLine="709"/>
        <w:jc w:val="both"/>
        <w:rPr>
          <w:sz w:val="24"/>
          <w:szCs w:val="24"/>
        </w:rPr>
      </w:pPr>
      <w:r w:rsidRPr="00D47E3B">
        <w:rPr>
          <w:sz w:val="24"/>
          <w:szCs w:val="24"/>
        </w:rPr>
        <w:t xml:space="preserve">3. </w:t>
      </w:r>
      <w:r w:rsidRPr="00D47E3B">
        <w:rPr>
          <w:color w:val="000000"/>
          <w:sz w:val="24"/>
          <w:szCs w:val="24"/>
        </w:rPr>
        <w:t>Деев, В. В.</w:t>
      </w:r>
      <w:r w:rsidRPr="00D47E3B">
        <w:rPr>
          <w:rFonts w:ascii="Arial" w:hAnsi="Arial" w:cs="Arial"/>
          <w:color w:val="000000"/>
          <w:sz w:val="24"/>
          <w:szCs w:val="24"/>
        </w:rPr>
        <w:t xml:space="preserve"> </w:t>
      </w:r>
      <w:r w:rsidRPr="00D47E3B">
        <w:rPr>
          <w:sz w:val="24"/>
          <w:szCs w:val="24"/>
        </w:rPr>
        <w:t>Военно-патриотическое воспитание курсантов (слушателей) военных учебных заведений: Автореф. … дисс. канд. пед. наук: 13.00.01 /В.В. Деев. – Коломна, 2004.</w:t>
      </w:r>
    </w:p>
    <w:p w:rsidR="006256D3" w:rsidRPr="00D47E3B" w:rsidRDefault="006256D3" w:rsidP="00832576">
      <w:pPr>
        <w:ind w:firstLine="709"/>
        <w:jc w:val="both"/>
        <w:rPr>
          <w:sz w:val="24"/>
          <w:szCs w:val="24"/>
        </w:rPr>
      </w:pPr>
      <w:r w:rsidRPr="00D47E3B">
        <w:rPr>
          <w:sz w:val="24"/>
          <w:szCs w:val="24"/>
        </w:rPr>
        <w:t>4. Дулин, В. В. Педагогическое управление процессом подготовки офицеров запаса на военных кафедрах, 2004</w:t>
      </w:r>
    </w:p>
    <w:p w:rsidR="006256D3" w:rsidRPr="00D47E3B" w:rsidRDefault="006256D3" w:rsidP="00832576">
      <w:pPr>
        <w:ind w:firstLine="709"/>
        <w:jc w:val="both"/>
        <w:rPr>
          <w:kern w:val="36"/>
          <w:sz w:val="24"/>
          <w:szCs w:val="24"/>
        </w:rPr>
      </w:pPr>
      <w:r w:rsidRPr="00D47E3B">
        <w:rPr>
          <w:kern w:val="36"/>
          <w:sz w:val="24"/>
          <w:szCs w:val="24"/>
        </w:rPr>
        <w:t>5. Иванов, Е. Н. Военно-патриотическое воспитание курсантов военных вузов посредством кино: Автореф. канд. пед. наук: 13.00.08 /Е.Н. Иванов. – Магнитогорск, 2008.</w:t>
      </w:r>
    </w:p>
    <w:p w:rsidR="006256D3" w:rsidRPr="00D47E3B" w:rsidRDefault="006256D3" w:rsidP="00832576">
      <w:pPr>
        <w:ind w:firstLine="709"/>
        <w:jc w:val="both"/>
        <w:rPr>
          <w:color w:val="000000"/>
          <w:sz w:val="24"/>
          <w:szCs w:val="24"/>
        </w:rPr>
      </w:pPr>
      <w:r w:rsidRPr="00D47E3B">
        <w:rPr>
          <w:color w:val="000000"/>
          <w:sz w:val="24"/>
          <w:szCs w:val="24"/>
        </w:rPr>
        <w:t xml:space="preserve">6. </w:t>
      </w:r>
      <w:r w:rsidRPr="00D47E3B">
        <w:rPr>
          <w:rStyle w:val="Emphasis"/>
          <w:i w:val="0"/>
          <w:sz w:val="24"/>
          <w:szCs w:val="24"/>
        </w:rPr>
        <w:t xml:space="preserve">Концепция патриотического воспитания граждан Российской Федерации // Красная звезда. - 2003. - 5 июля. </w:t>
      </w:r>
      <w:hyperlink r:id="rId7" w:history="1">
        <w:r w:rsidRPr="00D47E3B">
          <w:rPr>
            <w:rStyle w:val="Hyperlink"/>
            <w:color w:val="auto"/>
            <w:sz w:val="24"/>
            <w:szCs w:val="24"/>
          </w:rPr>
          <w:t>http://www.rosvoencentr-rf.ru</w:t>
        </w:r>
      </w:hyperlink>
    </w:p>
    <w:p w:rsidR="006256D3" w:rsidRPr="00D47E3B" w:rsidRDefault="006256D3" w:rsidP="00832576">
      <w:pPr>
        <w:ind w:firstLine="709"/>
        <w:jc w:val="both"/>
        <w:rPr>
          <w:color w:val="000000"/>
          <w:sz w:val="24"/>
          <w:szCs w:val="24"/>
        </w:rPr>
      </w:pPr>
      <w:r w:rsidRPr="00D47E3B">
        <w:rPr>
          <w:color w:val="000000"/>
          <w:sz w:val="24"/>
          <w:szCs w:val="24"/>
        </w:rPr>
        <w:t xml:space="preserve">7. </w:t>
      </w:r>
      <w:r w:rsidRPr="00D47E3B">
        <w:rPr>
          <w:sz w:val="24"/>
          <w:szCs w:val="24"/>
        </w:rPr>
        <w:t>Концепция военно-патриотического воспитания молодежи. – М.: ВУ, 1997.</w:t>
      </w:r>
    </w:p>
    <w:p w:rsidR="006256D3" w:rsidRPr="00D47E3B" w:rsidRDefault="006256D3" w:rsidP="00832576">
      <w:pPr>
        <w:ind w:firstLine="709"/>
        <w:jc w:val="both"/>
        <w:rPr>
          <w:sz w:val="24"/>
          <w:szCs w:val="24"/>
        </w:rPr>
      </w:pPr>
      <w:r w:rsidRPr="00D47E3B">
        <w:rPr>
          <w:color w:val="000000"/>
          <w:sz w:val="24"/>
          <w:szCs w:val="24"/>
        </w:rPr>
        <w:t>8. Меньшиков, С. П. Военно-патриотическое воспитание студентов в современных условиях /С.П. Меньшиков. - М: Вестник МГУ, 2006. - С. 87-91.</w:t>
      </w:r>
    </w:p>
    <w:p w:rsidR="006256D3" w:rsidRPr="00D47E3B" w:rsidRDefault="006256D3" w:rsidP="00832576">
      <w:pPr>
        <w:ind w:firstLine="709"/>
        <w:jc w:val="both"/>
        <w:rPr>
          <w:color w:val="000000"/>
          <w:sz w:val="24"/>
          <w:szCs w:val="24"/>
        </w:rPr>
      </w:pPr>
      <w:r w:rsidRPr="00D47E3B">
        <w:rPr>
          <w:color w:val="000000"/>
          <w:sz w:val="24"/>
          <w:szCs w:val="24"/>
        </w:rPr>
        <w:t xml:space="preserve">9. Микрюков, В. Ю. </w:t>
      </w:r>
      <w:r w:rsidRPr="00D47E3B">
        <w:rPr>
          <w:sz w:val="24"/>
          <w:szCs w:val="24"/>
        </w:rPr>
        <w:t xml:space="preserve">Традиции и инновации в военно-патриотическом образовании учащихся в современной России </w:t>
      </w:r>
      <w:r w:rsidRPr="00D47E3B">
        <w:rPr>
          <w:sz w:val="24"/>
          <w:szCs w:val="24"/>
          <w:shd w:val="clear" w:color="auto" w:fill="FFFFFF"/>
        </w:rPr>
        <w:t xml:space="preserve">[Текст] / </w:t>
      </w:r>
      <w:r w:rsidRPr="00D47E3B">
        <w:rPr>
          <w:sz w:val="24"/>
          <w:szCs w:val="24"/>
        </w:rPr>
        <w:t>Монография. – М.: АВН, 2005.</w:t>
      </w:r>
    </w:p>
    <w:p w:rsidR="006256D3" w:rsidRPr="00D47E3B" w:rsidRDefault="006256D3" w:rsidP="00832576">
      <w:pPr>
        <w:ind w:firstLine="709"/>
        <w:jc w:val="both"/>
        <w:rPr>
          <w:sz w:val="24"/>
          <w:szCs w:val="24"/>
        </w:rPr>
      </w:pPr>
      <w:r w:rsidRPr="00D47E3B">
        <w:rPr>
          <w:color w:val="000000"/>
          <w:sz w:val="24"/>
          <w:szCs w:val="24"/>
        </w:rPr>
        <w:t>10. Мухамедова, Г. Х. Формирование патриотического сознания в процессе военного воспитания у курсантов военных училищ [Текст] / Г. Х. Мухамедова // Вестник Екатерининского института. – М., 2010. - № 2 [10] С. 7-11.</w:t>
      </w:r>
    </w:p>
    <w:p w:rsidR="006256D3" w:rsidRPr="00D47E3B" w:rsidRDefault="006256D3" w:rsidP="00832576">
      <w:pPr>
        <w:ind w:firstLine="709"/>
        <w:jc w:val="both"/>
        <w:rPr>
          <w:sz w:val="24"/>
          <w:szCs w:val="24"/>
        </w:rPr>
      </w:pPr>
      <w:r w:rsidRPr="00D47E3B">
        <w:rPr>
          <w:sz w:val="24"/>
          <w:szCs w:val="24"/>
        </w:rPr>
        <w:t>11. Томилина, С. Н. Программно-диагностическое сопровождение процесса военно-патриотического воспитания военных моряков: Дисс. … канд. пед. наук: 13.00.01 /С.Н. Томилина. – Великий Новгород, 2013.</w:t>
      </w:r>
    </w:p>
    <w:p w:rsidR="006256D3" w:rsidRPr="00D47E3B" w:rsidRDefault="006256D3" w:rsidP="00832576">
      <w:pPr>
        <w:ind w:firstLine="709"/>
        <w:jc w:val="both"/>
        <w:rPr>
          <w:sz w:val="24"/>
          <w:szCs w:val="24"/>
        </w:rPr>
      </w:pPr>
      <w:r w:rsidRPr="00D47E3B">
        <w:rPr>
          <w:color w:val="000000"/>
          <w:sz w:val="24"/>
          <w:szCs w:val="24"/>
        </w:rPr>
        <w:t>12. Черняк, А. Г. Сущность и современные тенденции развития содержания военно-патриотического воспитания курсантов вузов ФПС РФ [Текст] / А.Г. Черняк // Сб. науч. статей. – М.: МВИ ФПС, 2000. – № 2. - С. 32–46.</w:t>
      </w:r>
    </w:p>
    <w:bookmarkEnd w:id="6"/>
    <w:p w:rsidR="006256D3" w:rsidRPr="00D47E3B" w:rsidRDefault="006256D3" w:rsidP="00832576">
      <w:pPr>
        <w:rPr>
          <w:sz w:val="24"/>
          <w:szCs w:val="24"/>
        </w:rPr>
      </w:pPr>
    </w:p>
    <w:p w:rsidR="006256D3" w:rsidRDefault="006256D3" w:rsidP="00832576">
      <w:pPr>
        <w:pStyle w:val="p10"/>
        <w:shd w:val="clear" w:color="auto" w:fill="FFFFFF"/>
        <w:spacing w:before="0" w:beforeAutospacing="0" w:after="0" w:afterAutospacing="0"/>
        <w:jc w:val="center"/>
        <w:rPr>
          <w:rStyle w:val="s1"/>
          <w:b/>
          <w:bCs/>
          <w:color w:val="000000"/>
          <w:lang w:val="en-US"/>
        </w:rPr>
      </w:pPr>
      <w:r>
        <w:rPr>
          <w:rStyle w:val="s1"/>
          <w:b/>
          <w:bCs/>
          <w:color w:val="000000"/>
          <w:lang w:val="en-US"/>
        </w:rPr>
        <w:t>References</w:t>
      </w:r>
    </w:p>
    <w:p w:rsidR="006256D3" w:rsidRPr="00D47E3B" w:rsidRDefault="006256D3" w:rsidP="00832576">
      <w:pPr>
        <w:pStyle w:val="p10"/>
        <w:shd w:val="clear" w:color="auto" w:fill="FFFFFF"/>
        <w:spacing w:before="0" w:beforeAutospacing="0" w:after="0" w:afterAutospacing="0"/>
        <w:jc w:val="center"/>
        <w:rPr>
          <w:color w:val="000000"/>
          <w:lang w:val="en-US"/>
        </w:rPr>
      </w:pP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1. Vyrshhikov, A. N. Voenno-patrioticheskoe vospitanie molodezhi / A.N. Vyrshhikov, M.B. Kusmarcev, V.I. Lutovinov. — Volgograd: PrinTerra, 2008.</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2. Gavrja, A. B. Sushhnost' i soderzhanie voenno-patrioticheskogo vospitanija na tradicijah i kul'ture kazachestva Kubani [Tekst]: Monografija / A.B. Gavrja, A.N. Tomilin, A.V. Fonarev. – Krasnodar: GlavMedia, 2005.</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3. Deev, V. V. Voenno-patrioticheskoe vospitanie kursantov (slushatelej) voennyh uchebnyh zavedenij: Avtoref. … diss. kand. ped. nauk: 13.00.01 /V.V. Deev. – Kolomna, 2004.</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4. Dulin, V. V. Pedagogicheskoe upravlenie processom podgotovki oficerov zapasa na voennyh kafedrah, 2004</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5. Ivanov, E. N. Voenno-patrioticheskoe vospitanie kursantov voennyh vuzov posredstvom kino: Avtoref. kand. ped. nauk: 13.00.08 /E.N. Ivanov. – Magnitogorsk, 2008.</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6. Koncepcija patrioticheskogo vospitanija grazhdan Rossijskoj Federacii // Krasnaja zvezda. - 2003. - 5 ijulja. http://www.rosvoencentr-rf.ru</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7. Koncepcija voenno-patrioticheskogo vospitanija molodezhi. – M.: VU, 1997.</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8. Men'shikov, S. P. Voenno-patrioticheskoe vospitanie studentov v sovremennyh uslovijah /S.P. Men'shikov. - M: Vestnik MGU, 2006. - S. 87-91.</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9. Mikrjukov, V. Ju. Tradicii i innovacii v voenno-patrioticheskom obrazovanii uchashhihsja v sovremennoj Rossii [Tekst] / Monografija. – M.: AVN, 2005.</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10. Muhamedova, G. H. Formirovanie patrioticheskogo soznanija v processe voennogo vospitanija u kursantov voennyh uchilishh [Tekst] / G. H. Muhamedova // Vestnik Ekaterininskogo instituta. – M., 2010. - № 2 [10] S. 7-11.</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11. Tomilina, S. N. Programmno-diagnosticheskoe soprovozhdenie processa voenno-patrioticheskogo vospitanija voennyh morjakov: Diss. … kand. ped. nauk: 13.00.01 /S.N. Tomilina. – Velikij Novgorod, 2013.</w:t>
      </w:r>
    </w:p>
    <w:p w:rsidR="006256D3" w:rsidRPr="00D47E3B" w:rsidRDefault="006256D3" w:rsidP="00D47E3B">
      <w:pPr>
        <w:pStyle w:val="p11"/>
        <w:shd w:val="clear" w:color="auto" w:fill="FFFFFF"/>
        <w:ind w:firstLine="720"/>
        <w:jc w:val="both"/>
        <w:rPr>
          <w:color w:val="000000"/>
          <w:lang w:val="en-US"/>
        </w:rPr>
      </w:pPr>
      <w:r w:rsidRPr="00D47E3B">
        <w:rPr>
          <w:color w:val="000000"/>
          <w:lang w:val="en-US"/>
        </w:rPr>
        <w:t>12. Chernjak, A. G. Sushhnost' i sovremennye tendencii razvitija soderzhanija voenno-patrioticheskogo vospitanija kursantov vuzov FPS RF [Tekst] / A.G. Chernjak // Sb. nauch. statej. – M.: MVI FPS, 2000. – № 2. - S. 32–46.</w:t>
      </w:r>
    </w:p>
    <w:sectPr w:rsidR="006256D3" w:rsidRPr="00D47E3B" w:rsidSect="00832576">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6D3" w:rsidRDefault="006256D3">
      <w:r>
        <w:separator/>
      </w:r>
    </w:p>
  </w:endnote>
  <w:endnote w:type="continuationSeparator" w:id="0">
    <w:p w:rsidR="006256D3" w:rsidRDefault="006256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6D3" w:rsidRDefault="006256D3">
    <w:pPr>
      <w:pStyle w:val="Footer"/>
    </w:pPr>
    <w:r w:rsidRPr="008E32FD">
      <w:rPr>
        <w:sz w:val="24"/>
        <w:szCs w:val="24"/>
      </w:rPr>
      <w:t>http://ej.kubagro.ru/2015/06/pdf/</w:t>
    </w:r>
    <w:r>
      <w:rPr>
        <w:sz w:val="24"/>
        <w:szCs w:val="24"/>
      </w:rPr>
      <w:t>92</w:t>
    </w:r>
    <w:r w:rsidRPr="008E32FD">
      <w:rPr>
        <w:sz w:val="24"/>
        <w:szCs w:val="24"/>
        <w:lang w:val="en-US"/>
      </w:rPr>
      <w:t>.</w:t>
    </w:r>
    <w:r w:rsidRPr="008E32FD">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6D3" w:rsidRDefault="006256D3">
      <w:r>
        <w:separator/>
      </w:r>
    </w:p>
  </w:footnote>
  <w:footnote w:type="continuationSeparator" w:id="0">
    <w:p w:rsidR="006256D3" w:rsidRDefault="006256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6D3" w:rsidRDefault="006256D3" w:rsidP="007008C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56D3" w:rsidRDefault="006256D3" w:rsidP="0083257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6D3" w:rsidRDefault="006256D3" w:rsidP="007008C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6256D3" w:rsidRDefault="006256D3" w:rsidP="00832576">
    <w:pPr>
      <w:pStyle w:val="Header"/>
      <w:ind w:right="360"/>
    </w:pPr>
    <w:r w:rsidRPr="00A42EAA">
      <w:rPr>
        <w:sz w:val="24"/>
        <w:szCs w:val="24"/>
      </w:rPr>
      <w:t>Научный журнал КубГАУ, №110(06),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33B6"/>
    <w:multiLevelType w:val="hybridMultilevel"/>
    <w:tmpl w:val="9F70FFD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707"/>
    <w:rsid w:val="0003291A"/>
    <w:rsid w:val="00075A3B"/>
    <w:rsid w:val="0007738C"/>
    <w:rsid w:val="0009532A"/>
    <w:rsid w:val="000B5CAE"/>
    <w:rsid w:val="00102592"/>
    <w:rsid w:val="001044D2"/>
    <w:rsid w:val="001E6CAE"/>
    <w:rsid w:val="00254566"/>
    <w:rsid w:val="00261126"/>
    <w:rsid w:val="00265855"/>
    <w:rsid w:val="00286C89"/>
    <w:rsid w:val="002A7D9C"/>
    <w:rsid w:val="00383289"/>
    <w:rsid w:val="003B0F47"/>
    <w:rsid w:val="003B487C"/>
    <w:rsid w:val="00470135"/>
    <w:rsid w:val="00503FE2"/>
    <w:rsid w:val="00510057"/>
    <w:rsid w:val="00561E9D"/>
    <w:rsid w:val="005A0419"/>
    <w:rsid w:val="006030DF"/>
    <w:rsid w:val="006101F5"/>
    <w:rsid w:val="006256D3"/>
    <w:rsid w:val="00642F71"/>
    <w:rsid w:val="0065075A"/>
    <w:rsid w:val="00654913"/>
    <w:rsid w:val="00665682"/>
    <w:rsid w:val="00683484"/>
    <w:rsid w:val="006C2707"/>
    <w:rsid w:val="006C272E"/>
    <w:rsid w:val="006F22ED"/>
    <w:rsid w:val="007008C9"/>
    <w:rsid w:val="00737AC3"/>
    <w:rsid w:val="00742FAB"/>
    <w:rsid w:val="0078541E"/>
    <w:rsid w:val="00807B44"/>
    <w:rsid w:val="00811985"/>
    <w:rsid w:val="00820C88"/>
    <w:rsid w:val="00826346"/>
    <w:rsid w:val="00832576"/>
    <w:rsid w:val="008604B5"/>
    <w:rsid w:val="008C0A83"/>
    <w:rsid w:val="008C636D"/>
    <w:rsid w:val="008D314C"/>
    <w:rsid w:val="008E32FD"/>
    <w:rsid w:val="008F5A45"/>
    <w:rsid w:val="00907B8D"/>
    <w:rsid w:val="009228FF"/>
    <w:rsid w:val="00950C68"/>
    <w:rsid w:val="009629B8"/>
    <w:rsid w:val="009720C7"/>
    <w:rsid w:val="009841EB"/>
    <w:rsid w:val="009F50B1"/>
    <w:rsid w:val="00A10B50"/>
    <w:rsid w:val="00A42EAA"/>
    <w:rsid w:val="00A45982"/>
    <w:rsid w:val="00A57FEF"/>
    <w:rsid w:val="00A97697"/>
    <w:rsid w:val="00BA0EDE"/>
    <w:rsid w:val="00C412EF"/>
    <w:rsid w:val="00C906B5"/>
    <w:rsid w:val="00CB1F69"/>
    <w:rsid w:val="00CC5A32"/>
    <w:rsid w:val="00D47E3B"/>
    <w:rsid w:val="00D538D1"/>
    <w:rsid w:val="00D55122"/>
    <w:rsid w:val="00E053E1"/>
    <w:rsid w:val="00ED3089"/>
    <w:rsid w:val="00EF47D5"/>
    <w:rsid w:val="00FA74F2"/>
    <w:rsid w:val="00FB704C"/>
    <w:rsid w:val="00FC1D85"/>
    <w:rsid w:val="00FF3C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707"/>
    <w:pPr>
      <w:overflowPunct w:val="0"/>
      <w:autoSpaceDE w:val="0"/>
      <w:autoSpaceDN w:val="0"/>
      <w:adjustRightInd w:val="0"/>
      <w:textAlignment w:val="baseline"/>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C2707"/>
    <w:pPr>
      <w:overflowPunct/>
      <w:autoSpaceDE/>
      <w:autoSpaceDN/>
      <w:adjustRightInd/>
      <w:ind w:firstLine="720"/>
      <w:jc w:val="both"/>
      <w:textAlignment w:val="auto"/>
    </w:pPr>
    <w:rPr>
      <w:rFonts w:ascii="Courier New" w:hAnsi="Courier New"/>
      <w:sz w:val="20"/>
    </w:rPr>
  </w:style>
  <w:style w:type="character" w:customStyle="1" w:styleId="PlainTextChar">
    <w:name w:val="Plain Text Char"/>
    <w:basedOn w:val="DefaultParagraphFont"/>
    <w:link w:val="PlainText"/>
    <w:uiPriority w:val="99"/>
    <w:locked/>
    <w:rsid w:val="006C2707"/>
    <w:rPr>
      <w:rFonts w:ascii="Courier New" w:hAnsi="Courier New" w:cs="Times New Roman"/>
      <w:lang w:val="ru-RU" w:eastAsia="ru-RU"/>
    </w:rPr>
  </w:style>
  <w:style w:type="paragraph" w:styleId="BodyText">
    <w:name w:val="Body Text"/>
    <w:basedOn w:val="Normal"/>
    <w:link w:val="BodyTextChar"/>
    <w:uiPriority w:val="99"/>
    <w:rsid w:val="006C2707"/>
    <w:pPr>
      <w:spacing w:after="120"/>
    </w:pPr>
  </w:style>
  <w:style w:type="character" w:customStyle="1" w:styleId="BodyTextChar">
    <w:name w:val="Body Text Char"/>
    <w:basedOn w:val="DefaultParagraphFont"/>
    <w:link w:val="BodyText"/>
    <w:uiPriority w:val="99"/>
    <w:locked/>
    <w:rsid w:val="006C2707"/>
    <w:rPr>
      <w:rFonts w:cs="Times New Roman"/>
      <w:sz w:val="28"/>
      <w:lang w:val="ru-RU" w:eastAsia="ru-RU" w:bidi="ar-SA"/>
    </w:rPr>
  </w:style>
  <w:style w:type="table" w:styleId="TableGrid">
    <w:name w:val="Table Grid"/>
    <w:basedOn w:val="TableNormal"/>
    <w:uiPriority w:val="99"/>
    <w:rsid w:val="006C270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w:basedOn w:val="Normal"/>
    <w:uiPriority w:val="99"/>
    <w:rsid w:val="006C2707"/>
    <w:pPr>
      <w:overflowPunct/>
      <w:autoSpaceDE/>
      <w:autoSpaceDN/>
      <w:adjustRightInd/>
      <w:spacing w:after="160" w:line="240" w:lineRule="exact"/>
      <w:textAlignment w:val="auto"/>
    </w:pPr>
    <w:rPr>
      <w:rFonts w:ascii="Arial" w:eastAsia="MS Mincho" w:hAnsi="Arial" w:cs="Arial"/>
      <w:sz w:val="20"/>
      <w:lang w:val="en-US" w:eastAsia="en-US"/>
    </w:rPr>
  </w:style>
  <w:style w:type="character" w:styleId="Hyperlink">
    <w:name w:val="Hyperlink"/>
    <w:basedOn w:val="DefaultParagraphFont"/>
    <w:uiPriority w:val="99"/>
    <w:rsid w:val="006C2707"/>
    <w:rPr>
      <w:rFonts w:cs="Times New Roman"/>
      <w:color w:val="767676"/>
      <w:u w:val="none"/>
      <w:effect w:val="none"/>
    </w:rPr>
  </w:style>
  <w:style w:type="paragraph" w:styleId="NormalWeb">
    <w:name w:val="Normal (Web)"/>
    <w:basedOn w:val="Normal"/>
    <w:uiPriority w:val="99"/>
    <w:rsid w:val="006C2707"/>
    <w:pPr>
      <w:overflowPunct/>
      <w:autoSpaceDE/>
      <w:autoSpaceDN/>
      <w:adjustRightInd/>
      <w:spacing w:before="100" w:beforeAutospacing="1" w:after="100" w:afterAutospacing="1"/>
      <w:textAlignment w:val="auto"/>
    </w:pPr>
    <w:rPr>
      <w:sz w:val="24"/>
      <w:szCs w:val="24"/>
    </w:rPr>
  </w:style>
  <w:style w:type="character" w:styleId="Emphasis">
    <w:name w:val="Emphasis"/>
    <w:basedOn w:val="DefaultParagraphFont"/>
    <w:uiPriority w:val="99"/>
    <w:qFormat/>
    <w:rsid w:val="00BA0EDE"/>
    <w:rPr>
      <w:rFonts w:cs="Times New Roman"/>
      <w:i/>
      <w:iCs/>
    </w:rPr>
  </w:style>
  <w:style w:type="paragraph" w:customStyle="1" w:styleId="ListParagraph1">
    <w:name w:val="List Paragraph1"/>
    <w:basedOn w:val="Normal"/>
    <w:uiPriority w:val="99"/>
    <w:rsid w:val="002A7D9C"/>
    <w:pPr>
      <w:overflowPunct/>
      <w:autoSpaceDE/>
      <w:autoSpaceDN/>
      <w:adjustRightInd/>
      <w:spacing w:after="200" w:line="276" w:lineRule="auto"/>
      <w:ind w:left="720"/>
      <w:textAlignment w:val="auto"/>
    </w:pPr>
    <w:rPr>
      <w:rFonts w:ascii="Calibri" w:hAnsi="Calibri"/>
      <w:sz w:val="22"/>
      <w:szCs w:val="22"/>
      <w:lang w:eastAsia="en-US"/>
    </w:rPr>
  </w:style>
  <w:style w:type="character" w:customStyle="1" w:styleId="6">
    <w:name w:val="Знак Знак6"/>
    <w:basedOn w:val="DefaultParagraphFont"/>
    <w:uiPriority w:val="99"/>
    <w:rsid w:val="001044D2"/>
    <w:rPr>
      <w:rFonts w:cs="Times New Roman"/>
      <w:sz w:val="28"/>
      <w:lang w:val="ru-RU" w:eastAsia="ru-RU" w:bidi="ar-SA"/>
    </w:rPr>
  </w:style>
  <w:style w:type="character" w:customStyle="1" w:styleId="apple-converted-space">
    <w:name w:val="apple-converted-space"/>
    <w:basedOn w:val="DefaultParagraphFont"/>
    <w:uiPriority w:val="99"/>
    <w:rsid w:val="00510057"/>
    <w:rPr>
      <w:rFonts w:cs="Times New Roman"/>
    </w:rPr>
  </w:style>
  <w:style w:type="paragraph" w:customStyle="1" w:styleId="p10">
    <w:name w:val="p10"/>
    <w:basedOn w:val="Normal"/>
    <w:uiPriority w:val="99"/>
    <w:rsid w:val="00510057"/>
    <w:pPr>
      <w:overflowPunct/>
      <w:autoSpaceDE/>
      <w:autoSpaceDN/>
      <w:adjustRightInd/>
      <w:spacing w:before="100" w:beforeAutospacing="1" w:after="100" w:afterAutospacing="1"/>
      <w:textAlignment w:val="auto"/>
    </w:pPr>
    <w:rPr>
      <w:sz w:val="24"/>
      <w:szCs w:val="24"/>
    </w:rPr>
  </w:style>
  <w:style w:type="character" w:customStyle="1" w:styleId="s1">
    <w:name w:val="s1"/>
    <w:basedOn w:val="DefaultParagraphFont"/>
    <w:uiPriority w:val="99"/>
    <w:rsid w:val="00510057"/>
    <w:rPr>
      <w:rFonts w:cs="Times New Roman"/>
    </w:rPr>
  </w:style>
  <w:style w:type="paragraph" w:customStyle="1" w:styleId="p11">
    <w:name w:val="p11"/>
    <w:basedOn w:val="Normal"/>
    <w:uiPriority w:val="99"/>
    <w:rsid w:val="00510057"/>
    <w:pPr>
      <w:overflowPunct/>
      <w:autoSpaceDE/>
      <w:autoSpaceDN/>
      <w:adjustRightInd/>
      <w:spacing w:before="100" w:beforeAutospacing="1" w:after="100" w:afterAutospacing="1"/>
      <w:textAlignment w:val="auto"/>
    </w:pPr>
    <w:rPr>
      <w:sz w:val="24"/>
      <w:szCs w:val="24"/>
    </w:rPr>
  </w:style>
  <w:style w:type="character" w:customStyle="1" w:styleId="s2">
    <w:name w:val="s2"/>
    <w:basedOn w:val="DefaultParagraphFont"/>
    <w:uiPriority w:val="99"/>
    <w:rsid w:val="00510057"/>
    <w:rPr>
      <w:rFonts w:cs="Times New Roman"/>
    </w:rPr>
  </w:style>
  <w:style w:type="character" w:customStyle="1" w:styleId="s9">
    <w:name w:val="s9"/>
    <w:basedOn w:val="DefaultParagraphFont"/>
    <w:uiPriority w:val="99"/>
    <w:rsid w:val="00510057"/>
    <w:rPr>
      <w:rFonts w:cs="Times New Roman"/>
    </w:rPr>
  </w:style>
  <w:style w:type="paragraph" w:customStyle="1" w:styleId="p8">
    <w:name w:val="p8"/>
    <w:basedOn w:val="Normal"/>
    <w:uiPriority w:val="99"/>
    <w:rsid w:val="00510057"/>
    <w:pPr>
      <w:overflowPunct/>
      <w:autoSpaceDE/>
      <w:autoSpaceDN/>
      <w:adjustRightInd/>
      <w:spacing w:before="100" w:beforeAutospacing="1" w:after="100" w:afterAutospacing="1"/>
      <w:textAlignment w:val="auto"/>
    </w:pPr>
    <w:rPr>
      <w:sz w:val="24"/>
      <w:szCs w:val="24"/>
    </w:rPr>
  </w:style>
  <w:style w:type="character" w:customStyle="1" w:styleId="s4">
    <w:name w:val="s4"/>
    <w:basedOn w:val="DefaultParagraphFont"/>
    <w:uiPriority w:val="99"/>
    <w:rsid w:val="00510057"/>
    <w:rPr>
      <w:rFonts w:cs="Times New Roman"/>
    </w:rPr>
  </w:style>
  <w:style w:type="character" w:customStyle="1" w:styleId="s8">
    <w:name w:val="s8"/>
    <w:basedOn w:val="DefaultParagraphFont"/>
    <w:uiPriority w:val="99"/>
    <w:rsid w:val="00510057"/>
    <w:rPr>
      <w:rFonts w:cs="Times New Roman"/>
    </w:rPr>
  </w:style>
  <w:style w:type="paragraph" w:styleId="Header">
    <w:name w:val="header"/>
    <w:basedOn w:val="Normal"/>
    <w:link w:val="HeaderChar"/>
    <w:uiPriority w:val="99"/>
    <w:rsid w:val="00832576"/>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0"/>
      <w:szCs w:val="20"/>
    </w:rPr>
  </w:style>
  <w:style w:type="character" w:styleId="PageNumber">
    <w:name w:val="page number"/>
    <w:basedOn w:val="DefaultParagraphFont"/>
    <w:uiPriority w:val="99"/>
    <w:rsid w:val="00832576"/>
    <w:rPr>
      <w:rFonts w:cs="Times New Roman"/>
    </w:rPr>
  </w:style>
  <w:style w:type="paragraph" w:styleId="Footer">
    <w:name w:val="footer"/>
    <w:basedOn w:val="Normal"/>
    <w:link w:val="FooterChar"/>
    <w:uiPriority w:val="99"/>
    <w:rsid w:val="000B5CAE"/>
    <w:pPr>
      <w:tabs>
        <w:tab w:val="center" w:pos="4677"/>
        <w:tab w:val="right" w:pos="9355"/>
      </w:tabs>
    </w:pPr>
  </w:style>
  <w:style w:type="character" w:customStyle="1" w:styleId="FooterChar">
    <w:name w:val="Footer Char"/>
    <w:basedOn w:val="DefaultParagraphFont"/>
    <w:link w:val="Footer"/>
    <w:uiPriority w:val="99"/>
    <w:semiHidden/>
    <w:rsid w:val="004A6AA9"/>
    <w:rPr>
      <w:sz w:val="28"/>
      <w:szCs w:val="20"/>
    </w:rPr>
  </w:style>
</w:styles>
</file>

<file path=word/webSettings.xml><?xml version="1.0" encoding="utf-8"?>
<w:webSettings xmlns:r="http://schemas.openxmlformats.org/officeDocument/2006/relationships" xmlns:w="http://schemas.openxmlformats.org/wordprocessingml/2006/main">
  <w:divs>
    <w:div w:id="732656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osvoencentr-rf.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13</Pages>
  <Words>3807</Words>
  <Characters>21701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УДК-37</dc:title>
  <dc:subject/>
  <dc:creator>Александр Томилин</dc:creator>
  <cp:keywords/>
  <dc:description/>
  <cp:lastModifiedBy>Sergey</cp:lastModifiedBy>
  <cp:revision>5</cp:revision>
  <dcterms:created xsi:type="dcterms:W3CDTF">2015-06-11T17:44:00Z</dcterms:created>
  <dcterms:modified xsi:type="dcterms:W3CDTF">2015-06-21T20:10:00Z</dcterms:modified>
</cp:coreProperties>
</file>