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99"/>
        <w:gridCol w:w="4587"/>
      </w:tblGrid>
      <w:tr w:rsidR="00C95496" w:rsidRPr="004B393E" w:rsidTr="004B393E">
        <w:tc>
          <w:tcPr>
            <w:tcW w:w="4699" w:type="dxa"/>
          </w:tcPr>
          <w:p w:rsidR="00C95496" w:rsidRPr="004B393E" w:rsidRDefault="00C95496" w:rsidP="004B393E">
            <w:pPr>
              <w:tabs>
                <w:tab w:val="left" w:pos="183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393E">
              <w:rPr>
                <w:rFonts w:ascii="Times New Roman" w:hAnsi="Times New Roman"/>
                <w:sz w:val="20"/>
                <w:szCs w:val="20"/>
              </w:rPr>
              <w:t>УДК 334.75</w:t>
            </w:r>
          </w:p>
        </w:tc>
        <w:tc>
          <w:tcPr>
            <w:tcW w:w="4587" w:type="dxa"/>
          </w:tcPr>
          <w:p w:rsidR="00C95496" w:rsidRPr="004B393E" w:rsidRDefault="00C95496" w:rsidP="004B393E">
            <w:pPr>
              <w:tabs>
                <w:tab w:val="left" w:pos="183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393E">
              <w:rPr>
                <w:rFonts w:ascii="Times New Roman" w:hAnsi="Times New Roman"/>
                <w:sz w:val="20"/>
                <w:szCs w:val="20"/>
                <w:lang w:val="en-US"/>
              </w:rPr>
              <w:t>UDC</w:t>
            </w:r>
            <w:r w:rsidRPr="004B393E">
              <w:rPr>
                <w:rFonts w:ascii="Times New Roman" w:hAnsi="Times New Roman"/>
                <w:sz w:val="20"/>
                <w:szCs w:val="20"/>
              </w:rPr>
              <w:t xml:space="preserve"> 334.75</w:t>
            </w:r>
          </w:p>
        </w:tc>
      </w:tr>
      <w:tr w:rsidR="00C95496" w:rsidRPr="004B393E" w:rsidTr="004B393E">
        <w:tc>
          <w:tcPr>
            <w:tcW w:w="4699" w:type="dxa"/>
          </w:tcPr>
          <w:p w:rsidR="00C95496" w:rsidRDefault="00C95496" w:rsidP="004B393E">
            <w:pPr>
              <w:tabs>
                <w:tab w:val="left" w:pos="183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95496" w:rsidRPr="004B393E" w:rsidRDefault="00C95496" w:rsidP="004B393E">
            <w:pPr>
              <w:tabs>
                <w:tab w:val="left" w:pos="183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393E">
              <w:rPr>
                <w:rFonts w:ascii="Times New Roman" w:hAnsi="Times New Roman"/>
                <w:sz w:val="20"/>
                <w:szCs w:val="20"/>
              </w:rPr>
              <w:t>08.00.00 Экономические науки</w:t>
            </w:r>
          </w:p>
        </w:tc>
        <w:tc>
          <w:tcPr>
            <w:tcW w:w="4587" w:type="dxa"/>
          </w:tcPr>
          <w:p w:rsidR="00C95496" w:rsidRDefault="00C95496" w:rsidP="004B393E">
            <w:pPr>
              <w:tabs>
                <w:tab w:val="left" w:pos="183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95496" w:rsidRPr="004B393E" w:rsidRDefault="00C95496" w:rsidP="004B393E">
            <w:pPr>
              <w:tabs>
                <w:tab w:val="left" w:pos="183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B393E">
              <w:rPr>
                <w:rFonts w:ascii="Times New Roman" w:hAnsi="Times New Roman"/>
                <w:sz w:val="20"/>
                <w:szCs w:val="20"/>
                <w:lang w:val="en-US"/>
              </w:rPr>
              <w:t>Economic sciences</w:t>
            </w:r>
          </w:p>
          <w:p w:rsidR="00C95496" w:rsidRPr="004B393E" w:rsidRDefault="00C95496" w:rsidP="004B393E">
            <w:pPr>
              <w:tabs>
                <w:tab w:val="left" w:pos="183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95496" w:rsidRPr="009C0641" w:rsidTr="004B393E">
        <w:tc>
          <w:tcPr>
            <w:tcW w:w="4699" w:type="dxa"/>
          </w:tcPr>
          <w:p w:rsidR="00C95496" w:rsidRPr="004B393E" w:rsidRDefault="00C95496" w:rsidP="004B393E">
            <w:pPr>
              <w:tabs>
                <w:tab w:val="left" w:pos="183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B393E">
              <w:rPr>
                <w:rFonts w:ascii="Times New Roman" w:hAnsi="Times New Roman"/>
                <w:b/>
                <w:sz w:val="20"/>
                <w:szCs w:val="20"/>
              </w:rPr>
              <w:t xml:space="preserve">ТЕОРЕТИЧЕСКИЕ ОСНОВЫ ФОРМИРОВАНИЯ ПРЕДПРИНИМАТЕЛЬСКОГО КЛАСТЕРА </w:t>
            </w:r>
          </w:p>
        </w:tc>
        <w:tc>
          <w:tcPr>
            <w:tcW w:w="4587" w:type="dxa"/>
          </w:tcPr>
          <w:p w:rsidR="00C95496" w:rsidRPr="004B393E" w:rsidRDefault="00C95496" w:rsidP="004B393E">
            <w:pPr>
              <w:tabs>
                <w:tab w:val="left" w:pos="183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4B393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THEORETICAL FOUNDATIONS OF FORMATION OF ENTREPRENEURIAL CLUSTER</w:t>
            </w:r>
          </w:p>
          <w:p w:rsidR="00C95496" w:rsidRPr="004B393E" w:rsidRDefault="00C95496" w:rsidP="004B393E">
            <w:pPr>
              <w:tabs>
                <w:tab w:val="left" w:pos="183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95496" w:rsidRPr="004E41F6" w:rsidTr="004B393E">
        <w:tc>
          <w:tcPr>
            <w:tcW w:w="4699" w:type="dxa"/>
          </w:tcPr>
          <w:p w:rsidR="00C95496" w:rsidRPr="004B393E" w:rsidRDefault="00C95496" w:rsidP="004B393E">
            <w:pPr>
              <w:tabs>
                <w:tab w:val="left" w:pos="183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393E">
              <w:rPr>
                <w:rFonts w:ascii="Times New Roman" w:hAnsi="Times New Roman"/>
                <w:sz w:val="20"/>
                <w:szCs w:val="20"/>
              </w:rPr>
              <w:t xml:space="preserve">Рыжикова Анна Михайловна </w:t>
            </w:r>
          </w:p>
          <w:p w:rsidR="00C95496" w:rsidRPr="004B393E" w:rsidRDefault="00C95496" w:rsidP="004B393E">
            <w:pPr>
              <w:tabs>
                <w:tab w:val="left" w:pos="1830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4B393E">
              <w:rPr>
                <w:rFonts w:ascii="Times New Roman" w:hAnsi="Times New Roman"/>
                <w:i/>
                <w:sz w:val="20"/>
                <w:szCs w:val="20"/>
              </w:rPr>
              <w:t>Поволжский государственный технологический университет , г. Йошкар-Ола, Республика Марий Эл, Россия 424000, пл. Ленина, 3</w:t>
            </w:r>
          </w:p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7" w:type="dxa"/>
          </w:tcPr>
          <w:p w:rsidR="00C95496" w:rsidRPr="004E41F6" w:rsidRDefault="00C95496" w:rsidP="004B3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393E">
              <w:rPr>
                <w:rFonts w:ascii="Times New Roman" w:hAnsi="Times New Roman"/>
                <w:sz w:val="20"/>
                <w:szCs w:val="20"/>
                <w:lang w:val="en-US"/>
              </w:rPr>
              <w:t>Rizhikova</w:t>
            </w:r>
            <w:r w:rsidRPr="004E41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B393E">
              <w:rPr>
                <w:rFonts w:ascii="Times New Roman" w:hAnsi="Times New Roman"/>
                <w:sz w:val="20"/>
                <w:szCs w:val="20"/>
                <w:lang w:val="en-US"/>
              </w:rPr>
              <w:t>Anna</w:t>
            </w:r>
            <w:r w:rsidRPr="004E41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B393E">
              <w:rPr>
                <w:rFonts w:ascii="Times New Roman" w:hAnsi="Times New Roman"/>
                <w:sz w:val="20"/>
                <w:szCs w:val="20"/>
                <w:lang w:val="en-US"/>
              </w:rPr>
              <w:t>Mi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  <w:r w:rsidRPr="004B393E">
              <w:rPr>
                <w:rFonts w:ascii="Times New Roman" w:hAnsi="Times New Roman"/>
                <w:sz w:val="20"/>
                <w:szCs w:val="20"/>
                <w:lang w:val="en-US"/>
              </w:rPr>
              <w:t>ha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  <w:r w:rsidRPr="004B393E">
              <w:rPr>
                <w:rFonts w:ascii="Times New Roman" w:hAnsi="Times New Roman"/>
                <w:sz w:val="20"/>
                <w:szCs w:val="20"/>
                <w:lang w:val="en-US"/>
              </w:rPr>
              <w:t>lovna</w:t>
            </w:r>
            <w:r w:rsidRPr="004E41F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95496" w:rsidRPr="004E41F6" w:rsidRDefault="00C95496" w:rsidP="004B393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smartTag w:uri="urn:schemas-microsoft-com:office:smarttags" w:element="PlaceName">
              <w:r w:rsidRPr="004B393E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Volga</w:t>
              </w:r>
            </w:smartTag>
            <w:r w:rsidRPr="004E41F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smartTag w:uri="urn:schemas-microsoft-com:office:smarttags" w:element="PlaceType">
              <w:r w:rsidRPr="004B393E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4E41F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smartTag w:uri="urn:schemas-microsoft-com:office:smarttags" w:element="PlaceType">
              <w:r w:rsidRPr="004B393E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4E41F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4B393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of</w:t>
            </w:r>
            <w:r w:rsidRPr="004E41F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4B393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Technology</w:t>
            </w:r>
            <w:r w:rsidRPr="004E41F6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smartTag w:uri="urn:schemas-microsoft-com:office:smarttags" w:element="City">
              <w:r w:rsidRPr="004B393E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Yoshkar</w:t>
              </w:r>
              <w:r w:rsidRPr="004E41F6">
                <w:rPr>
                  <w:rFonts w:ascii="Times New Roman" w:hAnsi="Times New Roman"/>
                  <w:i/>
                  <w:sz w:val="20"/>
                  <w:szCs w:val="20"/>
                </w:rPr>
                <w:t>-</w:t>
              </w:r>
              <w:r w:rsidRPr="004B393E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Ola</w:t>
              </w:r>
            </w:smartTag>
            <w:r w:rsidRPr="004E41F6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smartTag w:uri="urn:schemas-microsoft-com:office:smarttags" w:element="PlaceType">
              <w:r w:rsidRPr="004B393E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Republic</w:t>
              </w:r>
            </w:smartTag>
            <w:r w:rsidRPr="004E41F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4B393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of</w:t>
            </w:r>
            <w:r w:rsidRPr="004E41F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smartTag w:uri="urn:schemas-microsoft-com:office:smarttags" w:element="PlaceName">
              <w:r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Marie</w:t>
              </w:r>
            </w:smartTag>
            <w:r w:rsidRPr="004E41F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El</w:t>
                </w:r>
              </w:smartTag>
              <w:r w:rsidRPr="004E41F6">
                <w:rPr>
                  <w:rFonts w:ascii="Times New Roman" w:hAnsi="Times New Roman"/>
                  <w:i/>
                  <w:sz w:val="20"/>
                  <w:szCs w:val="20"/>
                </w:rPr>
                <w:t xml:space="preserve">, </w:t>
              </w:r>
              <w:smartTag w:uri="urn:schemas-microsoft-com:office:smarttags" w:element="country-region">
                <w:r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4E41F6">
              <w:rPr>
                <w:rFonts w:ascii="Times New Roman" w:hAnsi="Times New Roman"/>
                <w:i/>
                <w:sz w:val="20"/>
                <w:szCs w:val="20"/>
              </w:rPr>
              <w:t xml:space="preserve"> 42400, 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pl</w:t>
            </w:r>
            <w:r w:rsidRPr="004E41F6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r w:rsidRPr="004B393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Lenina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, 3</w:t>
            </w:r>
            <w:r w:rsidRPr="004E41F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C95496" w:rsidRPr="004E41F6" w:rsidRDefault="00C95496" w:rsidP="004B393E">
            <w:pPr>
              <w:tabs>
                <w:tab w:val="left" w:pos="183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95496" w:rsidRPr="009C0641" w:rsidTr="004B393E">
        <w:tc>
          <w:tcPr>
            <w:tcW w:w="4699" w:type="dxa"/>
          </w:tcPr>
          <w:p w:rsidR="00C95496" w:rsidRPr="004E41F6" w:rsidRDefault="00C95496" w:rsidP="004B3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393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 данной статье исследовано</w:t>
            </w:r>
            <w:r w:rsidRPr="004B393E">
              <w:rPr>
                <w:rFonts w:ascii="Times New Roman" w:hAnsi="Times New Roman"/>
                <w:sz w:val="20"/>
                <w:szCs w:val="20"/>
              </w:rPr>
              <w:t xml:space="preserve"> развитие предпринимательского кластера</w:t>
            </w:r>
            <w:r w:rsidRPr="004B393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, установлены</w:t>
            </w:r>
            <w:r w:rsidRPr="004B393E">
              <w:rPr>
                <w:rFonts w:ascii="Times New Roman" w:hAnsi="Times New Roman"/>
                <w:sz w:val="20"/>
                <w:szCs w:val="20"/>
              </w:rPr>
              <w:t xml:space="preserve"> направления поддержки создания инновационных кластеров в России</w:t>
            </w:r>
            <w:r w:rsidRPr="004B393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 В условиях возрастающей международной конкуренции одним из эффективных способов</w:t>
            </w:r>
            <w:r w:rsidRPr="004B393E">
              <w:rPr>
                <w:rStyle w:val="apple-converted-spac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4B393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развития</w:t>
            </w:r>
            <w:r w:rsidRPr="004B393E">
              <w:rPr>
                <w:rStyle w:val="apple-converted-spac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4B393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малых и средних предприятий в сфере инноваций является их объединение в</w:t>
            </w:r>
            <w:r w:rsidRPr="004B393E">
              <w:rPr>
                <w:rStyle w:val="apple-converted-spac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4B393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кластеры</w:t>
            </w:r>
            <w:r w:rsidRPr="004B393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4B393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Обсуждается зарубежный опыт исследования кластерных инициатив</w:t>
            </w:r>
            <w:r w:rsidRPr="004B393E">
              <w:rPr>
                <w:sz w:val="20"/>
                <w:szCs w:val="20"/>
              </w:rPr>
              <w:t xml:space="preserve"> </w:t>
            </w:r>
            <w:r w:rsidRPr="004B393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мероприятий по </w:t>
            </w:r>
            <w:r w:rsidRPr="004B393E">
              <w:rPr>
                <w:rFonts w:ascii="Times New Roman" w:hAnsi="Times New Roman"/>
                <w:sz w:val="20"/>
                <w:szCs w:val="20"/>
              </w:rPr>
              <w:t>социальному развитию регионов в контексте развития социологического знания о кластерах.</w:t>
            </w:r>
            <w:r w:rsidRPr="004B393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B393E">
              <w:rPr>
                <w:rFonts w:ascii="Times New Roman" w:hAnsi="Times New Roman"/>
                <w:sz w:val="20"/>
                <w:szCs w:val="20"/>
              </w:rPr>
              <w:t>Раскрывается смысл инновационного кластера</w:t>
            </w:r>
            <w:r w:rsidRPr="004B393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 Выявлена</w:t>
            </w:r>
            <w:r w:rsidRPr="004B393E">
              <w:rPr>
                <w:rFonts w:ascii="Times New Roman" w:hAnsi="Times New Roman"/>
                <w:sz w:val="20"/>
                <w:szCs w:val="20"/>
              </w:rPr>
              <w:t xml:space="preserve"> разница между предпринимательским и инновационным кластером.  В результате анализа выявлено, что ключевым преимуществом предпринимательского кластера по отношению к сети является участие государственных органов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4B393E">
              <w:rPr>
                <w:rFonts w:ascii="Times New Roman" w:hAnsi="Times New Roman"/>
                <w:sz w:val="20"/>
                <w:szCs w:val="20"/>
              </w:rPr>
              <w:t>функциональный и территориальный фактор. На основе проведенного автором исследования выделен ряд задач, решение которых осуществляется с помощью создани</w:t>
            </w:r>
            <w:r>
              <w:rPr>
                <w:rFonts w:ascii="Times New Roman" w:hAnsi="Times New Roman"/>
                <w:sz w:val="20"/>
                <w:szCs w:val="20"/>
              </w:rPr>
              <w:t>я предпринимательских кластеров</w:t>
            </w:r>
          </w:p>
          <w:p w:rsidR="00C95496" w:rsidRPr="004B393E" w:rsidRDefault="00C95496" w:rsidP="004B393E">
            <w:pPr>
              <w:tabs>
                <w:tab w:val="left" w:pos="183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87" w:type="dxa"/>
          </w:tcPr>
          <w:p w:rsidR="00C95496" w:rsidRPr="004B393E" w:rsidRDefault="00C95496" w:rsidP="004B393E">
            <w:pPr>
              <w:tabs>
                <w:tab w:val="left" w:pos="183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B393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This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article</w:t>
            </w:r>
            <w:r w:rsidRPr="004B393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investigate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4B393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development of entrepreneurial cluster set direction to support the creation of innovation clusters in </w:t>
            </w:r>
            <w:smartTag w:uri="urn:schemas-microsoft-com:office:smarttags" w:element="place">
              <w:smartTag w:uri="urn:schemas-microsoft-com:office:smarttags" w:element="country-region">
                <w:r w:rsidRPr="004B393E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4B393E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4B393E">
              <w:rPr>
                <w:sz w:val="20"/>
                <w:szCs w:val="20"/>
                <w:lang w:val="en-US"/>
              </w:rPr>
              <w:t xml:space="preserve"> </w:t>
            </w:r>
            <w:r w:rsidRPr="004B393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 the face of increasing international competition, one of the most effective ways of development of small and medium-sized enterprises in the field of innovation is their clustering.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have d</w:t>
            </w:r>
            <w:r w:rsidRPr="004B393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iscussed foreign experience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4B393E">
              <w:rPr>
                <w:rFonts w:ascii="Times New Roman" w:hAnsi="Times New Roman"/>
                <w:sz w:val="20"/>
                <w:szCs w:val="20"/>
                <w:lang w:val="en-US"/>
              </w:rPr>
              <w:t>study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ing</w:t>
            </w:r>
            <w:r w:rsidRPr="004B393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cluster initiatives and events on social development of the regions in the context of sociological knowledge about clusters.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have r</w:t>
            </w:r>
            <w:r w:rsidRPr="004B393E">
              <w:rPr>
                <w:rFonts w:ascii="Times New Roman" w:hAnsi="Times New Roman"/>
                <w:sz w:val="20"/>
                <w:szCs w:val="20"/>
                <w:lang w:val="en-US"/>
              </w:rPr>
              <w:t>evealed the meaning of an innovation cluster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</w:t>
            </w:r>
            <w:r w:rsidRPr="004B393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difference between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business</w:t>
            </w:r>
            <w:r w:rsidRPr="004B393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innovation clusters. The analysis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has shown</w:t>
            </w:r>
            <w:r w:rsidRPr="004B393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that a key advantage of the business cluster in relation to the network is 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he participation of state authorities</w:t>
            </w:r>
            <w:r w:rsidRPr="004B393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as well as </w:t>
            </w:r>
            <w:r w:rsidRPr="004B393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functional and territorial factor. On the basis of the author's research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we have </w:t>
            </w:r>
            <w:r w:rsidRPr="004B393E">
              <w:rPr>
                <w:rFonts w:ascii="Times New Roman" w:hAnsi="Times New Roman"/>
                <w:sz w:val="20"/>
                <w:szCs w:val="20"/>
                <w:lang w:val="en-US"/>
              </w:rPr>
              <w:t>highlighted a number of problems wh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ich</w:t>
            </w:r>
            <w:r w:rsidRPr="004B393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solution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has been</w:t>
            </w:r>
            <w:r w:rsidRPr="004B393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carried out through th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 creation of business clusters</w:t>
            </w:r>
          </w:p>
          <w:p w:rsidR="00C95496" w:rsidRPr="004B393E" w:rsidRDefault="00C95496" w:rsidP="004B393E">
            <w:pPr>
              <w:tabs>
                <w:tab w:val="left" w:pos="1830"/>
              </w:tabs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95496" w:rsidRPr="004B393E" w:rsidRDefault="00C95496" w:rsidP="004B393E">
            <w:pPr>
              <w:tabs>
                <w:tab w:val="left" w:pos="183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95496" w:rsidRPr="009C0641" w:rsidTr="004B393E">
        <w:tc>
          <w:tcPr>
            <w:tcW w:w="4699" w:type="dxa"/>
          </w:tcPr>
          <w:p w:rsidR="00C95496" w:rsidRPr="004E41F6" w:rsidRDefault="00C95496" w:rsidP="004B393E">
            <w:pPr>
              <w:tabs>
                <w:tab w:val="left" w:pos="183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393E">
              <w:rPr>
                <w:rFonts w:ascii="Times New Roman" w:hAnsi="Times New Roman"/>
                <w:sz w:val="20"/>
                <w:szCs w:val="20"/>
              </w:rPr>
              <w:t>Ключевые слова: ПРЕДПРИНИМАТЕЛЬСКИЙ КЛАСТЕР, ПРЕДПРИНИМАТЕЛЬСТВО, БИЗНЕС, ПРЕДПРИНИМАТЕЛЬСКАЯ СЕТЬ, КЛАСТЕРНАЯ ПОЛИТИКА, ЦЕНТРЫ КЛАСТЕРНОГО РАЗВИТИЯ, МЕНЕДЖМЕНТ, ЭКОНОМИКА</w:t>
            </w:r>
          </w:p>
        </w:tc>
        <w:tc>
          <w:tcPr>
            <w:tcW w:w="4587" w:type="dxa"/>
          </w:tcPr>
          <w:p w:rsidR="00C95496" w:rsidRPr="004B393E" w:rsidRDefault="00C95496" w:rsidP="004B393E">
            <w:pPr>
              <w:tabs>
                <w:tab w:val="left" w:pos="183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4B393E">
              <w:rPr>
                <w:rFonts w:ascii="Times New Roman" w:hAnsi="Times New Roman"/>
                <w:sz w:val="20"/>
                <w:szCs w:val="20"/>
                <w:lang w:val="en-US"/>
              </w:rPr>
              <w:t>Keywords: ENTREPRENEURIAL CLUSTER, ENTREPRENEURSHIP, BUSINESS, ENTREPRENEURIAL NETWORK, CLUSTER</w:t>
            </w:r>
            <w:r w:rsidRPr="004B393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POLITICS, CENTERS OF CLUSTER DEV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ELOPMENT, MANAGEMENT, ECONOMICS</w:t>
            </w:r>
          </w:p>
          <w:p w:rsidR="00C95496" w:rsidRPr="004B393E" w:rsidRDefault="00C95496" w:rsidP="004B393E">
            <w:pPr>
              <w:tabs>
                <w:tab w:val="left" w:pos="183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C95496" w:rsidRPr="00B9697A" w:rsidRDefault="00C95496" w:rsidP="0018299A">
      <w:pPr>
        <w:tabs>
          <w:tab w:val="left" w:pos="1830"/>
        </w:tabs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C95496" w:rsidRPr="006F2C21" w:rsidRDefault="00C95496" w:rsidP="00276F5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>В современных условиях вектором развития РФ принято считать переход на  инновационный путь развития, результаты которого приведут к повышению конкурентоспособности нашей страны. При этом стоит отметить, что масштабные преобразования российской экономики требуют изменение отношений между субъектами, необходимо перейти, от политики развития конкуренции к  установлению</w:t>
      </w:r>
      <w:r w:rsidRPr="006F2C21">
        <w:rPr>
          <w:rFonts w:ascii="Times New Roman" w:hAnsi="Times New Roman"/>
          <w:sz w:val="28"/>
          <w:szCs w:val="28"/>
        </w:rPr>
        <w:tab/>
        <w:t xml:space="preserve"> межфирменных связей на основе сотрудничества и содействия. Следовательно, конкурентоспособность сменяется конкордоспособностью, под которой по-нашему мнению, следует понимать набор институтов и механизмов кооперации, превращающих соперников в союзников. При этом стоит отметить, что большую роль будет играть внутренняя конкуренция, выступающая в качестве стимула к совершенствованию, развитию и подразумевающая отсутствие высоких барьеров. В то же время это будет способствовать тому, что кластер будет притягивать наиболее конкурентоспособных субъектов, и за счет высокой стоимости немобильных факторов производства, отталкивать неэффективных предпринимателей [1].</w:t>
      </w:r>
    </w:p>
    <w:p w:rsidR="00C95496" w:rsidRPr="006F2C21" w:rsidRDefault="00C95496" w:rsidP="00276F5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 xml:space="preserve">В связи с чем, актуальным становится изучение экономических объединений, с целью повышения конкуренции и кооперации. Среди всех экономических объединений самыми распространенными в 21 веке </w:t>
      </w:r>
      <w:r>
        <w:rPr>
          <w:rFonts w:ascii="Times New Roman" w:hAnsi="Times New Roman"/>
          <w:sz w:val="28"/>
          <w:szCs w:val="28"/>
        </w:rPr>
        <w:t xml:space="preserve">являются </w:t>
      </w:r>
      <w:r w:rsidRPr="006F2C21">
        <w:rPr>
          <w:rFonts w:ascii="Times New Roman" w:hAnsi="Times New Roman"/>
          <w:sz w:val="28"/>
          <w:szCs w:val="28"/>
        </w:rPr>
        <w:t xml:space="preserve">кластеры. Впервые идею использования кластеров в экономике предложил известный английский ученый Альфред Маршалл в </w:t>
      </w:r>
      <w:smartTag w:uri="urn:schemas-microsoft-com:office:smarttags" w:element="City">
        <w:r w:rsidRPr="006F2C21">
          <w:rPr>
            <w:rFonts w:ascii="Times New Roman" w:hAnsi="Times New Roman"/>
            <w:sz w:val="28"/>
            <w:szCs w:val="28"/>
          </w:rPr>
          <w:t>1890 г</w:t>
        </w:r>
      </w:smartTag>
      <w:r w:rsidRPr="006F2C21">
        <w:rPr>
          <w:rFonts w:ascii="Times New Roman" w:hAnsi="Times New Roman"/>
          <w:sz w:val="28"/>
          <w:szCs w:val="28"/>
        </w:rPr>
        <w:t>. в работе «Принципы экономической науки», где есть отдельная глава, посвященная «концентрации специализированных отраслей в отдельных местностях» в соответствии с тремя основными признаками внешних экономик:</w:t>
      </w:r>
    </w:p>
    <w:p w:rsidR="00C95496" w:rsidRPr="006F2C21" w:rsidRDefault="00C95496" w:rsidP="00276F5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>-наличие доступного квалифицированного труда;</w:t>
      </w:r>
    </w:p>
    <w:p w:rsidR="00C95496" w:rsidRPr="006F2C21" w:rsidRDefault="00C95496" w:rsidP="00276F5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>- рост поддерживающих и вспомогательных отраслей;</w:t>
      </w:r>
    </w:p>
    <w:p w:rsidR="00C95496" w:rsidRPr="006F2C21" w:rsidRDefault="00C95496" w:rsidP="00276F5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>- специализация различных фирм на различных стадиях и сегментах производственного процесса [2].</w:t>
      </w:r>
    </w:p>
    <w:p w:rsidR="00C95496" w:rsidRPr="006F2C21" w:rsidRDefault="00C95496" w:rsidP="00276F5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 xml:space="preserve">Наша страна еще во времена СССР имела опыт создания научных кластеров в форме наукоградов (Новосибирский Академгородок,  Дубна, Протвино и др.), однако в новых рыночных условиях он имеет ограниченное применение: требуется «достройка» отсутствующих элементов и налаживания взаимодействия между всеми участниками инновационной экосистемы на основе рыночных механизмов. </w:t>
      </w:r>
    </w:p>
    <w:p w:rsidR="00C95496" w:rsidRPr="006F2C21" w:rsidRDefault="00C95496" w:rsidP="00276F5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>В 21 веке многие страны разрабатывают «кластерные стратегии». Анализируя зарубежный опыт, можно выделить два подхода к созданию кластеров:</w:t>
      </w:r>
    </w:p>
    <w:p w:rsidR="00C95496" w:rsidRPr="006F2C21" w:rsidRDefault="00C95496" w:rsidP="00276F52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>Европейский подход характеризуется активным участием государственных органов в формировании кластеров (Франция, Швеция, Финляндия, Сингапур, Япония).</w:t>
      </w:r>
    </w:p>
    <w:p w:rsidR="00C95496" w:rsidRPr="006F2C21" w:rsidRDefault="00C95496" w:rsidP="00276F52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 xml:space="preserve">Американский подход основывается на отсутствии активного участия государства  в образование кластера, вектор развития в данном случае задают университеты (США, Великобритания, Канада). </w:t>
      </w:r>
    </w:p>
    <w:p w:rsidR="00C95496" w:rsidRPr="006F2C21" w:rsidRDefault="00C95496" w:rsidP="00276F52">
      <w:pPr>
        <w:pStyle w:val="ListParagraph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>В целом анализ, позволяет сделать вывод, что каждая страна должна выработать свой уникальный набор мер кластерной политики в зависимости от существующих институциональных условий. В противном случае может возникнуть проблема межстрановой институциональной диффузии, связанная с ограничением транспортабельности институтов, что как следствие приводит к несоответствию формальных институтов неформальным.</w:t>
      </w:r>
    </w:p>
    <w:p w:rsidR="00C95496" w:rsidRPr="006F2C21" w:rsidRDefault="00C95496" w:rsidP="00276F52">
      <w:pPr>
        <w:pStyle w:val="ListParagraph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 xml:space="preserve">Анализ зарубежного опыта реализации  кластерной политики позволяет, выделить ее основополагающие составляющие, которые могут быть использованы в России, с учетом имеющихся формальных и неформальных институтов. </w:t>
      </w:r>
    </w:p>
    <w:p w:rsidR="00C95496" w:rsidRPr="006F2C21" w:rsidRDefault="00C95496" w:rsidP="00276F52">
      <w:pPr>
        <w:pStyle w:val="ListParagraph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>Во-первых, основным элементом кластера должны выступать малые и средние предприятия, взаимодействие которых способствует формированию новых знаний, технологий, инноваций.</w:t>
      </w:r>
    </w:p>
    <w:p w:rsidR="00C95496" w:rsidRPr="006F2C21" w:rsidRDefault="00C95496" w:rsidP="00276F52">
      <w:pPr>
        <w:pStyle w:val="ListParagraph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>Во-вторых, устойчивое соотношение государственного и частного финансирование: 60/40. В этих 40% большую долю составляют членские взносы. Остальное – платные дополнительные сервисы, такие как проектный менеджмент, платные семинары и пр. При этом в процессе взросления кластера доля членских взносов в бюджете падает, а платных услуг – растет [3].</w:t>
      </w:r>
    </w:p>
    <w:p w:rsidR="00C95496" w:rsidRPr="006F2C21" w:rsidRDefault="00C95496" w:rsidP="00276F5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>В третьих, необходим контроль за эффективностью работы кластера.</w:t>
      </w:r>
    </w:p>
    <w:p w:rsidR="00C95496" w:rsidRDefault="00C95496" w:rsidP="00276F5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 xml:space="preserve">В РФ основы кластерной политики заложены в «Стратегии инновационного развития Российской Федерации на период до 2020 года», которая предусматривает активное участие государства в виде: предоставление субсидий, привлечение государственных институтов развития, налоговые льготы и т.д. </w:t>
      </w:r>
      <w:r>
        <w:rPr>
          <w:rFonts w:ascii="Times New Roman" w:hAnsi="Times New Roman"/>
          <w:sz w:val="28"/>
          <w:szCs w:val="28"/>
        </w:rPr>
        <w:t>[4] (рис</w:t>
      </w:r>
      <w:r w:rsidRPr="00B136BF">
        <w:rPr>
          <w:rFonts w:ascii="Times New Roman" w:hAnsi="Times New Roman"/>
          <w:sz w:val="28"/>
          <w:szCs w:val="28"/>
        </w:rPr>
        <w:t>.</w:t>
      </w:r>
      <w:r w:rsidRPr="006F2C21">
        <w:rPr>
          <w:rFonts w:ascii="Times New Roman" w:hAnsi="Times New Roman"/>
          <w:sz w:val="28"/>
          <w:szCs w:val="28"/>
        </w:rPr>
        <w:t xml:space="preserve"> 1).  </w:t>
      </w:r>
    </w:p>
    <w:p w:rsidR="00C95496" w:rsidRPr="000428CB" w:rsidRDefault="00C95496" w:rsidP="000428CB">
      <w:pPr>
        <w:tabs>
          <w:tab w:val="left" w:pos="1982"/>
        </w:tabs>
        <w:spacing w:line="360" w:lineRule="auto"/>
        <w:rPr>
          <w:rFonts w:ascii="Times New Roman" w:hAnsi="Times New Roman"/>
          <w:sz w:val="28"/>
          <w:szCs w:val="28"/>
        </w:rPr>
      </w:pPr>
    </w:p>
    <w:p w:rsidR="00C95496" w:rsidRDefault="00C95496" w:rsidP="00276F52">
      <w:pPr>
        <w:pStyle w:val="ListParagraph"/>
        <w:spacing w:after="0" w:line="360" w:lineRule="auto"/>
        <w:ind w:left="0" w:firstLine="708"/>
        <w:jc w:val="both"/>
        <w:rPr>
          <w:color w:val="FF0000"/>
        </w:rPr>
      </w:pPr>
      <w:r w:rsidRPr="00047EC4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Схема 11" o:spid="_x0000_i1025" type="#_x0000_t75" style="width:433.8pt;height:306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">
            <v:imagedata r:id="rId7" o:title=""/>
            <o:lock v:ext="edit" aspectratio="f"/>
          </v:shape>
        </w:pict>
      </w:r>
    </w:p>
    <w:p w:rsidR="00C95496" w:rsidRPr="006F2C21" w:rsidRDefault="00C95496" w:rsidP="00B136BF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>Рисунок 1 – Направления поддержки создания инновационных кластеров в России</w:t>
      </w:r>
    </w:p>
    <w:p w:rsidR="00C95496" w:rsidRPr="006F2C21" w:rsidRDefault="00C95496" w:rsidP="000428CB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i/>
          <w:sz w:val="28"/>
          <w:szCs w:val="28"/>
        </w:rPr>
        <w:t xml:space="preserve">Источник: </w:t>
      </w:r>
      <w:r w:rsidRPr="006F2C21">
        <w:rPr>
          <w:rFonts w:ascii="Times New Roman" w:hAnsi="Times New Roman"/>
          <w:sz w:val="28"/>
          <w:szCs w:val="28"/>
        </w:rPr>
        <w:t xml:space="preserve">составлено </w:t>
      </w:r>
      <w:r>
        <w:rPr>
          <w:rFonts w:ascii="Times New Roman" w:hAnsi="Times New Roman"/>
          <w:sz w:val="28"/>
          <w:szCs w:val="28"/>
        </w:rPr>
        <w:t>автором на основе источника [4].</w:t>
      </w:r>
    </w:p>
    <w:p w:rsidR="00C95496" w:rsidRPr="006F2C21" w:rsidRDefault="00C95496" w:rsidP="00AD352F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 xml:space="preserve"> В документе отмечается, что реализация кластерной политики способствует росту конкурентоспособности бизнеса за счет эффективного взаимодействия участников кластера, связанного с их географически близким расположением, расширением доступа к инновациям, технологиям, ноу-хау, специализированным услугам и высококвалифицированным кадрам, снижением транзакционных издержек, а так же с реализацией  совместных кооперационных проектов.</w:t>
      </w:r>
    </w:p>
    <w:p w:rsidR="00C95496" w:rsidRPr="006F2C21" w:rsidRDefault="00C95496" w:rsidP="00220C7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 xml:space="preserve">Таким образом, формирование устойчивых связей между субъектами экономики, в виде кластеров позволяет увеличить рост национальной конкурентоспособности и повысить эффективность деятельности компаний, как на внутреннем, так и на мировом рынке.  </w:t>
      </w:r>
    </w:p>
    <w:p w:rsidR="00C95496" w:rsidRPr="00DE18DE" w:rsidRDefault="00C95496" w:rsidP="00DE18D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F2C21">
        <w:rPr>
          <w:rFonts w:ascii="Times New Roman" w:hAnsi="Times New Roman"/>
          <w:sz w:val="28"/>
          <w:szCs w:val="28"/>
        </w:rPr>
        <w:t>Отметим, что изначально в качестве причины  использования кластерной политики указывалось сни</w:t>
      </w:r>
      <w:r>
        <w:rPr>
          <w:rFonts w:ascii="Times New Roman" w:hAnsi="Times New Roman"/>
          <w:sz w:val="28"/>
          <w:szCs w:val="28"/>
        </w:rPr>
        <w:t>жение транзакционных издержек [5</w:t>
      </w:r>
      <w:r w:rsidRPr="006F2C21">
        <w:rPr>
          <w:rFonts w:ascii="Times New Roman" w:hAnsi="Times New Roman"/>
          <w:sz w:val="28"/>
          <w:szCs w:val="28"/>
        </w:rPr>
        <w:t>]. При этом к кластерам второго поколения принято относить инновационные, связанные с проведением технологической модернизации По-нашему мнению, современное положение экономики  характеризуется необходимость</w:t>
      </w:r>
      <w:r>
        <w:rPr>
          <w:rFonts w:ascii="Times New Roman" w:hAnsi="Times New Roman"/>
          <w:sz w:val="28"/>
          <w:szCs w:val="28"/>
        </w:rPr>
        <w:t>ю</w:t>
      </w:r>
      <w:r w:rsidRPr="006F2C21">
        <w:rPr>
          <w:rFonts w:ascii="Times New Roman" w:hAnsi="Times New Roman"/>
          <w:sz w:val="28"/>
          <w:szCs w:val="28"/>
        </w:rPr>
        <w:t xml:space="preserve"> переноса кластерной политики  на субъектов предпринимательской деятельности</w:t>
      </w:r>
      <w:r>
        <w:rPr>
          <w:rFonts w:ascii="Times New Roman" w:hAnsi="Times New Roman"/>
          <w:sz w:val="28"/>
          <w:szCs w:val="28"/>
        </w:rPr>
        <w:t xml:space="preserve"> (рис</w:t>
      </w:r>
      <w:r w:rsidRPr="00B136B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2</w:t>
      </w:r>
      <w:r w:rsidRPr="006F2C21">
        <w:rPr>
          <w:rFonts w:ascii="Times New Roman" w:hAnsi="Times New Roman"/>
          <w:sz w:val="28"/>
          <w:szCs w:val="28"/>
        </w:rPr>
        <w:t xml:space="preserve">).  </w:t>
      </w:r>
      <w:r w:rsidRPr="00047EC4">
        <w:rPr>
          <w:noProof/>
          <w:lang w:eastAsia="ru-RU"/>
        </w:rPr>
        <w:pict>
          <v:shape id="Схема 8" o:spid="_x0000_i1026" type="#_x0000_t75" style="width:436.2pt;height:238.8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">
            <v:imagedata r:id="rId8" o:title="" croptop="-4250f" cropbottom="-5577f"/>
            <o:lock v:ext="edit" aspectratio="f"/>
          </v:shape>
        </w:pict>
      </w:r>
    </w:p>
    <w:p w:rsidR="00C95496" w:rsidRPr="006F2C21" w:rsidRDefault="00C95496" w:rsidP="00B136B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2 –Виды </w:t>
      </w:r>
      <w:r w:rsidRPr="006F2C21">
        <w:rPr>
          <w:rFonts w:ascii="Times New Roman" w:hAnsi="Times New Roman"/>
          <w:sz w:val="28"/>
          <w:szCs w:val="28"/>
        </w:rPr>
        <w:t>кластеров</w:t>
      </w:r>
    </w:p>
    <w:p w:rsidR="00C95496" w:rsidRPr="006F2C21" w:rsidRDefault="00C95496" w:rsidP="000A378A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>Для уточнения сущности предпринимательского кластера важным представляется замечание о разграничении инновационного и предпринимательского кластера</w:t>
      </w:r>
      <w:r>
        <w:rPr>
          <w:rFonts w:ascii="Times New Roman" w:hAnsi="Times New Roman"/>
          <w:sz w:val="28"/>
          <w:szCs w:val="28"/>
        </w:rPr>
        <w:t xml:space="preserve"> (рис</w:t>
      </w:r>
      <w:r w:rsidRPr="00B136B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3, </w:t>
      </w:r>
      <w:r w:rsidRPr="00B136BF">
        <w:rPr>
          <w:rFonts w:ascii="Times New Roman" w:hAnsi="Times New Roman"/>
          <w:sz w:val="28"/>
          <w:szCs w:val="28"/>
        </w:rPr>
        <w:t>4</w:t>
      </w:r>
      <w:r w:rsidRPr="006F2C21">
        <w:rPr>
          <w:rFonts w:ascii="Times New Roman" w:hAnsi="Times New Roman"/>
          <w:sz w:val="28"/>
          <w:szCs w:val="28"/>
        </w:rPr>
        <w:t>).</w:t>
      </w:r>
    </w:p>
    <w:p w:rsidR="00C95496" w:rsidRDefault="00C95496" w:rsidP="00D660B0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Прямоугольник 1" o:spid="_x0000_s1026" style="position:absolute;left:0;text-align:left;margin-left:143.65pt;margin-top:18.75pt;width:151.5pt;height:146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" strokeweight="2pt">
            <v:textbox>
              <w:txbxContent>
                <w:p w:rsidR="00C95496" w:rsidRDefault="00C95496" w:rsidP="00BE0D1E">
                  <w:pPr>
                    <w:jc w:val="center"/>
                  </w:pPr>
                  <w:r>
                    <w:t>Предпринимательская деятельность</w:t>
                  </w:r>
                </w:p>
                <w:p w:rsidR="00C95496" w:rsidRDefault="00C95496" w:rsidP="000428CB">
                  <w:pPr>
                    <w:jc w:val="center"/>
                  </w:pPr>
                </w:p>
              </w:txbxContent>
            </v:textbox>
          </v:rect>
        </w:pict>
      </w:r>
    </w:p>
    <w:p w:rsidR="00C95496" w:rsidRDefault="00C95496" w:rsidP="00BE0D1E">
      <w:pPr>
        <w:rPr>
          <w:rFonts w:ascii="Times New Roman" w:hAnsi="Times New Roman"/>
          <w:sz w:val="28"/>
          <w:szCs w:val="28"/>
        </w:rPr>
      </w:pPr>
    </w:p>
    <w:p w:rsidR="00C95496" w:rsidRDefault="00C95496" w:rsidP="00BE0D1E">
      <w:pPr>
        <w:tabs>
          <w:tab w:val="left" w:pos="7620"/>
        </w:tabs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Равнобедренный треугольник 13" o:spid="_x0000_s1027" type="#_x0000_t5" style="position:absolute;margin-left:143.65pt;margin-top:.25pt;width:151.5pt;height:99.75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" strokeweight="2pt">
            <v:textbox>
              <w:txbxContent>
                <w:p w:rsidR="00C95496" w:rsidRDefault="00C95496" w:rsidP="00BE0D1E">
                  <w:pPr>
                    <w:jc w:val="center"/>
                  </w:pPr>
                  <w:r>
                    <w:t>Инновации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</w:rPr>
        <w:tab/>
      </w:r>
    </w:p>
    <w:p w:rsidR="00C95496" w:rsidRPr="00344485" w:rsidRDefault="00C95496" w:rsidP="00BE0D1E">
      <w:pPr>
        <w:rPr>
          <w:rFonts w:ascii="Times New Roman" w:hAnsi="Times New Roman"/>
          <w:sz w:val="28"/>
          <w:szCs w:val="28"/>
        </w:rPr>
      </w:pPr>
    </w:p>
    <w:p w:rsidR="00C95496" w:rsidRPr="00344485" w:rsidRDefault="00C95496" w:rsidP="00BE0D1E">
      <w:pPr>
        <w:rPr>
          <w:rFonts w:ascii="Times New Roman" w:hAnsi="Times New Roman"/>
          <w:sz w:val="28"/>
          <w:szCs w:val="28"/>
        </w:rPr>
      </w:pPr>
    </w:p>
    <w:p w:rsidR="00C95496" w:rsidRDefault="00C95496" w:rsidP="00BE0D1E">
      <w:pPr>
        <w:rPr>
          <w:rFonts w:ascii="Times New Roman" w:hAnsi="Times New Roman"/>
          <w:sz w:val="28"/>
          <w:szCs w:val="28"/>
        </w:rPr>
      </w:pPr>
    </w:p>
    <w:p w:rsidR="00C95496" w:rsidRPr="006F2C21" w:rsidRDefault="00C95496" w:rsidP="00B136BF">
      <w:pPr>
        <w:tabs>
          <w:tab w:val="left" w:pos="1770"/>
        </w:tabs>
        <w:spacing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 3</w:t>
      </w:r>
      <w:r w:rsidRPr="006F2C21">
        <w:rPr>
          <w:rFonts w:ascii="Times New Roman" w:hAnsi="Times New Roman"/>
          <w:sz w:val="28"/>
          <w:szCs w:val="28"/>
        </w:rPr>
        <w:t xml:space="preserve"> – Степень интеграции инноваций и  предпринимательской деятельности  в инновационном кластере</w:t>
      </w:r>
    </w:p>
    <w:p w:rsidR="00C95496" w:rsidRPr="006F2C21" w:rsidRDefault="00C95496" w:rsidP="00AD352F">
      <w:pPr>
        <w:tabs>
          <w:tab w:val="left" w:pos="1770"/>
        </w:tabs>
        <w:spacing w:line="360" w:lineRule="auto"/>
        <w:ind w:firstLine="851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i/>
          <w:sz w:val="28"/>
          <w:szCs w:val="28"/>
        </w:rPr>
        <w:t>Источник:</w:t>
      </w:r>
      <w:r w:rsidRPr="006F2C21">
        <w:rPr>
          <w:rFonts w:ascii="Times New Roman" w:hAnsi="Times New Roman"/>
          <w:sz w:val="28"/>
          <w:szCs w:val="28"/>
        </w:rPr>
        <w:t xml:space="preserve"> составлено автором</w:t>
      </w:r>
    </w:p>
    <w:p w:rsidR="00C95496" w:rsidRPr="0018299A" w:rsidRDefault="00C95496" w:rsidP="000A378A">
      <w:pPr>
        <w:tabs>
          <w:tab w:val="left" w:pos="1980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C95496" w:rsidRDefault="00C95496" w:rsidP="000A378A">
      <w:pPr>
        <w:tabs>
          <w:tab w:val="left" w:pos="2220"/>
        </w:tabs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ect id="Прямоугольник 7" o:spid="_x0000_s1028" style="position:absolute;margin-left:360.45pt;margin-top:5.1pt;width:134.25pt;height:146.2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" strokeweight="2pt">
            <v:textbox>
              <w:txbxContent>
                <w:p w:rsidR="00C95496" w:rsidRDefault="00C95496" w:rsidP="000A378A">
                  <w:pPr>
                    <w:jc w:val="center"/>
                  </w:pPr>
                  <w:r>
                    <w:t>Социальное предпринимательство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 вправо 10" o:spid="_x0000_s1029" type="#_x0000_t13" style="position:absolute;margin-left:295.2pt;margin-top:65.1pt;width:60pt;height:31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" adj="15930" strokeweight="2pt"/>
        </w:pict>
      </w:r>
      <w:r>
        <w:rPr>
          <w:noProof/>
          <w:lang w:eastAsia="ru-RU"/>
        </w:rPr>
        <w:pict>
          <v:shape id="Равнобедренный треугольник 9" o:spid="_x0000_s1030" type="#_x0000_t5" style="position:absolute;margin-left:175.95pt;margin-top:5.1pt;width:147.75pt;height:146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" strokeweight="2pt">
            <v:textbox>
              <w:txbxContent>
                <w:p w:rsidR="00C95496" w:rsidRPr="00673C85" w:rsidRDefault="00C95496" w:rsidP="000A378A">
                  <w:r>
                    <w:t>инновации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Прямоугольник 2" o:spid="_x0000_s1031" style="position:absolute;margin-left:60.45pt;margin-top:5.1pt;width:147.75pt;height:146.2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" strokeweight="2pt">
            <v:textbox>
              <w:txbxContent>
                <w:p w:rsidR="00C95496" w:rsidRDefault="00C95496" w:rsidP="000A378A">
                  <w:r>
                    <w:t xml:space="preserve">Предпринимательская </w:t>
                  </w:r>
                </w:p>
                <w:p w:rsidR="00C95496" w:rsidRDefault="00C95496" w:rsidP="000A378A">
                  <w:r>
                    <w:t>деятельность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</w:rPr>
        <w:tab/>
      </w:r>
    </w:p>
    <w:p w:rsidR="00C95496" w:rsidRPr="00515E73" w:rsidRDefault="00C95496" w:rsidP="000A378A">
      <w:pPr>
        <w:rPr>
          <w:rFonts w:ascii="Times New Roman" w:hAnsi="Times New Roman"/>
          <w:sz w:val="28"/>
          <w:szCs w:val="28"/>
        </w:rPr>
      </w:pPr>
    </w:p>
    <w:p w:rsidR="00C95496" w:rsidRPr="00515E73" w:rsidRDefault="00C95496" w:rsidP="000A378A">
      <w:pPr>
        <w:rPr>
          <w:rFonts w:ascii="Times New Roman" w:hAnsi="Times New Roman"/>
          <w:sz w:val="28"/>
          <w:szCs w:val="28"/>
        </w:rPr>
      </w:pPr>
    </w:p>
    <w:p w:rsidR="00C95496" w:rsidRDefault="00C95496" w:rsidP="00AD352F">
      <w:pPr>
        <w:tabs>
          <w:tab w:val="left" w:pos="1770"/>
        </w:tabs>
        <w:spacing w:line="360" w:lineRule="auto"/>
        <w:ind w:firstLine="851"/>
        <w:rPr>
          <w:rFonts w:ascii="Times New Roman" w:hAnsi="Times New Roman"/>
          <w:sz w:val="24"/>
          <w:szCs w:val="24"/>
        </w:rPr>
      </w:pPr>
    </w:p>
    <w:p w:rsidR="00C95496" w:rsidRDefault="00C95496" w:rsidP="00AD352F">
      <w:pPr>
        <w:tabs>
          <w:tab w:val="left" w:pos="1770"/>
        </w:tabs>
        <w:spacing w:line="360" w:lineRule="auto"/>
        <w:ind w:firstLine="851"/>
        <w:rPr>
          <w:sz w:val="24"/>
          <w:szCs w:val="24"/>
        </w:rPr>
      </w:pPr>
    </w:p>
    <w:p w:rsidR="00C95496" w:rsidRDefault="00C95496" w:rsidP="000A378A">
      <w:pPr>
        <w:tabs>
          <w:tab w:val="left" w:pos="1770"/>
        </w:tabs>
        <w:spacing w:line="360" w:lineRule="auto"/>
        <w:rPr>
          <w:rFonts w:ascii="Times New Roman" w:hAnsi="Times New Roman"/>
          <w:sz w:val="28"/>
          <w:szCs w:val="28"/>
        </w:rPr>
      </w:pPr>
    </w:p>
    <w:p w:rsidR="00C95496" w:rsidRPr="006F2C21" w:rsidRDefault="00C95496" w:rsidP="00B136BF">
      <w:pPr>
        <w:tabs>
          <w:tab w:val="left" w:pos="1770"/>
        </w:tabs>
        <w:spacing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4</w:t>
      </w:r>
      <w:r w:rsidRPr="006F2C21">
        <w:rPr>
          <w:rFonts w:ascii="Times New Roman" w:hAnsi="Times New Roman"/>
          <w:sz w:val="28"/>
          <w:szCs w:val="28"/>
        </w:rPr>
        <w:t xml:space="preserve"> – Степень интеграции инноваций, предпринимательской и социальной деятельности  в предпринимательском кластере</w:t>
      </w:r>
    </w:p>
    <w:p w:rsidR="00C95496" w:rsidRPr="006F2C21" w:rsidRDefault="00C95496" w:rsidP="000A378A">
      <w:pPr>
        <w:tabs>
          <w:tab w:val="left" w:pos="1770"/>
        </w:tabs>
        <w:spacing w:line="360" w:lineRule="auto"/>
        <w:ind w:firstLine="851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i/>
          <w:sz w:val="28"/>
          <w:szCs w:val="28"/>
        </w:rPr>
        <w:t>Источник:</w:t>
      </w:r>
      <w:r w:rsidRPr="006F2C21">
        <w:rPr>
          <w:rFonts w:ascii="Times New Roman" w:hAnsi="Times New Roman"/>
          <w:sz w:val="28"/>
          <w:szCs w:val="28"/>
        </w:rPr>
        <w:t xml:space="preserve"> составлено автором</w:t>
      </w:r>
    </w:p>
    <w:p w:rsidR="00C95496" w:rsidRPr="006F2C21" w:rsidRDefault="00C95496" w:rsidP="000A378A">
      <w:pPr>
        <w:tabs>
          <w:tab w:val="left" w:pos="177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 xml:space="preserve">Таким образом, разница между предпринимательским и инновационным кластером заключается в том, что в инновационном кластере основная цель направлена на создание </w:t>
      </w:r>
      <w:r w:rsidRPr="006F2C21">
        <w:rPr>
          <w:rFonts w:ascii="Times New Roman" w:hAnsi="Times New Roman"/>
          <w:sz w:val="28"/>
          <w:szCs w:val="28"/>
        </w:rPr>
        <w:tab/>
        <w:t xml:space="preserve">и разработку новшеств, </w:t>
      </w:r>
      <w:r>
        <w:rPr>
          <w:rFonts w:ascii="Times New Roman" w:hAnsi="Times New Roman"/>
          <w:sz w:val="28"/>
          <w:szCs w:val="28"/>
        </w:rPr>
        <w:t>с целью  последующего выхода</w:t>
      </w:r>
      <w:r w:rsidRPr="006F2C21">
        <w:rPr>
          <w:rFonts w:ascii="Times New Roman" w:hAnsi="Times New Roman"/>
          <w:sz w:val="28"/>
          <w:szCs w:val="28"/>
        </w:rPr>
        <w:t xml:space="preserve"> на рыночным ниши с созданным продуктом. В предпринимательском кластере инновации выступают в качестве одного из возможных способов повышения конкурентоспособности объединения на рынке за счет синергетического эффекта, позволяющего выйти на внешний рынок.  </w:t>
      </w:r>
    </w:p>
    <w:p w:rsidR="00C95496" w:rsidRPr="00B136BF" w:rsidRDefault="00C95496" w:rsidP="00B136BF">
      <w:pPr>
        <w:tabs>
          <w:tab w:val="left" w:pos="1309"/>
        </w:tabs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Отметим</w:t>
      </w:r>
      <w:r w:rsidRPr="006F2C21">
        <w:rPr>
          <w:rFonts w:ascii="Times New Roman" w:hAnsi="Times New Roman"/>
          <w:sz w:val="28"/>
          <w:szCs w:val="28"/>
        </w:rPr>
        <w:t>, что создание предпринимательского кластера повлечет увеличение количества людей, планирующих открыть свой бизнес, то есть потенциальных предпринимателей. Предпринимательская активность является многосторонним понятием и описывает вовлеченность населения в создание новых компаний, управление растущими и устоявшимися компаниями, а</w:t>
      </w:r>
      <w:r>
        <w:rPr>
          <w:rFonts w:ascii="Times New Roman" w:hAnsi="Times New Roman"/>
          <w:sz w:val="28"/>
          <w:szCs w:val="28"/>
        </w:rPr>
        <w:t xml:space="preserve"> также закрытие бизнеса (рис</w:t>
      </w:r>
      <w:r w:rsidRPr="00B136BF">
        <w:rPr>
          <w:rFonts w:ascii="Times New Roman" w:hAnsi="Times New Roman"/>
          <w:sz w:val="28"/>
          <w:szCs w:val="28"/>
        </w:rPr>
        <w:t>.</w:t>
      </w:r>
      <w:r w:rsidRPr="006F2C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 w:rsidRPr="006F2C21">
        <w:rPr>
          <w:rFonts w:ascii="Times New Roman" w:hAnsi="Times New Roman"/>
          <w:sz w:val="28"/>
          <w:szCs w:val="28"/>
        </w:rPr>
        <w:t>).</w:t>
      </w:r>
    </w:p>
    <w:p w:rsidR="00C95496" w:rsidRDefault="00C95496" w:rsidP="000A378A">
      <w:pPr>
        <w:tabs>
          <w:tab w:val="left" w:pos="1770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B393E">
        <w:rPr>
          <w:rFonts w:ascii="Times New Roman" w:hAnsi="Times New Roman"/>
          <w:noProof/>
          <w:sz w:val="28"/>
          <w:szCs w:val="28"/>
          <w:lang w:eastAsia="ru-RU"/>
        </w:rPr>
        <w:object w:dxaOrig="8670" w:dyaOrig="5050">
          <v:shape id="Диаграмма 2" o:spid="_x0000_i1027" type="#_x0000_t75" style="width:433.8pt;height:252.6pt;visibility:visible" o:ole="">
            <v:imagedata r:id="rId9" o:title=""/>
            <o:lock v:ext="edit" aspectratio="f"/>
          </v:shape>
          <o:OLEObject Type="Embed" ProgID="Excel.Chart.8" ShapeID="Диаграмма 2" DrawAspect="Content" ObjectID="_1496112473" r:id="rId10"/>
        </w:object>
      </w:r>
    </w:p>
    <w:p w:rsidR="00C95496" w:rsidRPr="006F2C21" w:rsidRDefault="00C95496" w:rsidP="00B136BF">
      <w:pPr>
        <w:tabs>
          <w:tab w:val="left" w:pos="1980"/>
        </w:tabs>
        <w:spacing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>Рисунок 5 – Динамика предпринимательской активности в России, 2006-2012, %</w:t>
      </w:r>
    </w:p>
    <w:p w:rsidR="00C95496" w:rsidRPr="006F2C21" w:rsidRDefault="00C95496" w:rsidP="000A378A">
      <w:pPr>
        <w:tabs>
          <w:tab w:val="left" w:pos="1980"/>
        </w:tabs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i/>
          <w:sz w:val="28"/>
          <w:szCs w:val="28"/>
        </w:rPr>
        <w:t>Источник:</w:t>
      </w:r>
      <w:r>
        <w:rPr>
          <w:rFonts w:ascii="Times New Roman" w:hAnsi="Times New Roman"/>
          <w:sz w:val="28"/>
          <w:szCs w:val="28"/>
        </w:rPr>
        <w:t>[6</w:t>
      </w:r>
      <w:r w:rsidRPr="006F2C21">
        <w:rPr>
          <w:rFonts w:ascii="Times New Roman" w:hAnsi="Times New Roman"/>
          <w:sz w:val="28"/>
          <w:szCs w:val="28"/>
        </w:rPr>
        <w:t>]</w:t>
      </w:r>
    </w:p>
    <w:p w:rsidR="00C95496" w:rsidRPr="000428CB" w:rsidRDefault="00C95496" w:rsidP="000428CB">
      <w:pPr>
        <w:tabs>
          <w:tab w:val="left" w:pos="198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 xml:space="preserve">Таким образом, на данном этапе исследования динамики предпринимательской активности, мы выявили не только  низкую активность ранних предпринимателей, но и низкий показатель выживаемости предприятий, что подтверждает актуальность создания предпринимательских кластеров, одновременно способствующих развитию инновации через формирование условий и инфраструктуры, связанных с появлением новых фирм </w:t>
      </w:r>
      <w:r>
        <w:rPr>
          <w:rFonts w:ascii="Times New Roman" w:hAnsi="Times New Roman"/>
          <w:sz w:val="28"/>
          <w:szCs w:val="28"/>
        </w:rPr>
        <w:t>(рис</w:t>
      </w:r>
      <w:r w:rsidRPr="00B136B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6</w:t>
      </w:r>
      <w:r w:rsidRPr="006F2C21">
        <w:rPr>
          <w:rFonts w:ascii="Times New Roman" w:hAnsi="Times New Roman"/>
          <w:sz w:val="28"/>
          <w:szCs w:val="28"/>
        </w:rPr>
        <w:t>).</w:t>
      </w:r>
    </w:p>
    <w:p w:rsidR="00C95496" w:rsidRDefault="00C95496" w:rsidP="00BE0D1E">
      <w:r w:rsidRPr="004B393E">
        <w:rPr>
          <w:noProof/>
          <w:color w:val="FF0000"/>
          <w:lang w:eastAsia="ru-RU"/>
        </w:rPr>
        <w:pict>
          <v:shape id="Схема 4" o:spid="_x0000_i1028" type="#_x0000_t75" style="width:481.8pt;height:301.2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">
            <v:imagedata r:id="rId11" o:title="" cropleft="-10293f" cropright="-10230f"/>
            <o:lock v:ext="edit" aspectratio="f"/>
          </v:shape>
        </w:pict>
      </w:r>
    </w:p>
    <w:p w:rsidR="00C95496" w:rsidRPr="006F2C21" w:rsidRDefault="00C95496" w:rsidP="00B136BF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6</w:t>
      </w:r>
      <w:r w:rsidRPr="006F2C21">
        <w:rPr>
          <w:rFonts w:ascii="Times New Roman" w:hAnsi="Times New Roman"/>
          <w:sz w:val="28"/>
          <w:szCs w:val="28"/>
        </w:rPr>
        <w:t xml:space="preserve"> – Факторы, обуславливающие формирование предпринимательского кластера</w:t>
      </w:r>
    </w:p>
    <w:p w:rsidR="00C95496" w:rsidRPr="006F2C21" w:rsidRDefault="00C95496" w:rsidP="00FB779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i/>
          <w:sz w:val="28"/>
          <w:szCs w:val="28"/>
        </w:rPr>
        <w:t xml:space="preserve">Источник: </w:t>
      </w:r>
      <w:r w:rsidRPr="006F2C21">
        <w:rPr>
          <w:rFonts w:ascii="Times New Roman" w:hAnsi="Times New Roman"/>
          <w:sz w:val="28"/>
          <w:szCs w:val="28"/>
        </w:rPr>
        <w:t>составлено автором</w:t>
      </w:r>
    </w:p>
    <w:p w:rsidR="00C95496" w:rsidRPr="006F2C21" w:rsidRDefault="00C95496" w:rsidP="00FB779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>Среди факторов целесообразности  создания предпринимательских кластеров необходимо выделить решение приоритетных задач модернизации экономики.</w:t>
      </w:r>
    </w:p>
    <w:p w:rsidR="00C95496" w:rsidRPr="006F2C21" w:rsidRDefault="00C95496" w:rsidP="00220C7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>Приведем основные функции предпринимательских кластеров:</w:t>
      </w:r>
    </w:p>
    <w:p w:rsidR="00C95496" w:rsidRPr="006F2C21" w:rsidRDefault="00C95496" w:rsidP="00220C7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>- стратегическая – предпринимательские кластеры могут провести бизнес анализ проблем и возможностей в области исследований и инноваций;</w:t>
      </w:r>
    </w:p>
    <w:p w:rsidR="00C95496" w:rsidRPr="006F2C21" w:rsidRDefault="00C95496" w:rsidP="00220C7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>- мобилизационная – мобилизовать бизнес на реализацию согласованных приоритетов;</w:t>
      </w:r>
    </w:p>
    <w:p w:rsidR="00C95496" w:rsidRPr="006F2C21" w:rsidRDefault="00C95496" w:rsidP="00220C7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>- распространение – субъекты предпринимательского кластера распространяют информацию о своей деятельности, и тем самым осуществляют трансфер знаний между собой;</w:t>
      </w:r>
    </w:p>
    <w:p w:rsidR="00C95496" w:rsidRPr="006F2C21" w:rsidRDefault="00C95496" w:rsidP="00220C7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>- социальная – деятельность предпринимательского кластера приведет к повышению предпринимательской активности и снижению безработицы.</w:t>
      </w:r>
    </w:p>
    <w:p w:rsidR="00C95496" w:rsidRPr="006F2C21" w:rsidRDefault="00C95496" w:rsidP="00220C77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>В рамках нашего исследования, необходимо подчеркнуть важность социальной функции в современных условиях для РФ, связанной  со сложной экономической ситуацией, вызванной, как внешними (введение санкций; сложная ситуация на Украине), так и внутренними факторами (ослабление рубля).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2C21">
        <w:rPr>
          <w:rFonts w:ascii="Times New Roman" w:hAnsi="Times New Roman"/>
          <w:sz w:val="28"/>
          <w:szCs w:val="28"/>
        </w:rPr>
        <w:t>Отметим, что  деятельность предпринимательских кластеров способствует стабилизации сложившейся ситуации в РФ и решению ряда ключевых проблем, выделенных в антикризисном плане, обнародованным в январе 2015 года Правительством РФ (рис.</w:t>
      </w:r>
      <w:r>
        <w:rPr>
          <w:rFonts w:ascii="Times New Roman" w:hAnsi="Times New Roman"/>
          <w:sz w:val="28"/>
          <w:szCs w:val="28"/>
        </w:rPr>
        <w:t>7</w:t>
      </w:r>
      <w:r w:rsidRPr="006F2C21">
        <w:rPr>
          <w:rFonts w:ascii="Times New Roman" w:hAnsi="Times New Roman"/>
          <w:sz w:val="28"/>
          <w:szCs w:val="28"/>
        </w:rPr>
        <w:t>).</w:t>
      </w:r>
    </w:p>
    <w:p w:rsidR="00C95496" w:rsidRPr="006F2C21" w:rsidRDefault="00C95496" w:rsidP="000428CB">
      <w:pPr>
        <w:spacing w:line="360" w:lineRule="auto"/>
        <w:ind w:left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B393E">
        <w:rPr>
          <w:rFonts w:ascii="Times New Roman" w:hAnsi="Times New Roman"/>
          <w:noProof/>
          <w:color w:val="000000"/>
          <w:sz w:val="28"/>
          <w:szCs w:val="28"/>
          <w:shd w:val="clear" w:color="auto" w:fill="FFFFFF"/>
          <w:lang w:eastAsia="ru-RU"/>
        </w:rPr>
        <w:pict>
          <v:shape id="Схема 15" o:spid="_x0000_i1029" type="#_x0000_t75" style="width:6in;height:210.6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">
            <v:imagedata r:id="rId12" o:title="" cropbottom="-203f" cropleft="-34257f" cropright="-34257f"/>
            <o:lock v:ext="edit" aspectratio="f"/>
          </v:shape>
        </w:pic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Рисунок 7</w:t>
      </w:r>
      <w:r w:rsidRPr="006F2C2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 Основные направления поддержки экономики РФ</w:t>
      </w:r>
    </w:p>
    <w:p w:rsidR="00C95496" w:rsidRPr="006F2C21" w:rsidRDefault="00C95496" w:rsidP="000428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>Таким образ</w:t>
      </w:r>
      <w:r>
        <w:rPr>
          <w:rFonts w:ascii="Times New Roman" w:hAnsi="Times New Roman"/>
          <w:sz w:val="28"/>
          <w:szCs w:val="28"/>
        </w:rPr>
        <w:t>ом, можно сделать вывод, что  предпринимательский кластер</w:t>
      </w:r>
      <w:r w:rsidRPr="006F2C21">
        <w:rPr>
          <w:rFonts w:ascii="Times New Roman" w:hAnsi="Times New Roman"/>
          <w:sz w:val="28"/>
          <w:szCs w:val="28"/>
        </w:rPr>
        <w:t xml:space="preserve"> необходимость  рассматривать как устойчивая совокупность предприятий и организаций, объединенных общностью целей, расположенных на одной географической территории. Следует так же отметить, что в  отечественной и зарубежной  науке предпринимательский кластер, часто сравнивают  с понятием  предпринимательская сеть, в связи с этим актуальным представляется рассмотреть возможные критерии классификации исследуемых понятий</w:t>
      </w:r>
      <w:r>
        <w:rPr>
          <w:rFonts w:ascii="Times New Roman" w:hAnsi="Times New Roman"/>
          <w:sz w:val="28"/>
          <w:szCs w:val="28"/>
        </w:rPr>
        <w:t xml:space="preserve"> (табл</w:t>
      </w:r>
      <w:r w:rsidRPr="00B136B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1</w:t>
      </w:r>
      <w:r w:rsidRPr="006F2C21">
        <w:rPr>
          <w:rFonts w:ascii="Times New Roman" w:hAnsi="Times New Roman"/>
          <w:sz w:val="28"/>
          <w:szCs w:val="28"/>
        </w:rPr>
        <w:t xml:space="preserve">). </w:t>
      </w:r>
    </w:p>
    <w:p w:rsidR="00C95496" w:rsidRDefault="00C95496" w:rsidP="00B136BF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Таблица 1 </w:t>
      </w:r>
    </w:p>
    <w:p w:rsidR="00C95496" w:rsidRPr="006F2C21" w:rsidRDefault="00C95496" w:rsidP="000428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>Базовые характеристики предпринимательских сетей и кластеров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60"/>
        <w:gridCol w:w="3125"/>
        <w:gridCol w:w="3101"/>
      </w:tblGrid>
      <w:tr w:rsidR="00C95496" w:rsidRPr="004B393E" w:rsidTr="004B393E">
        <w:tc>
          <w:tcPr>
            <w:tcW w:w="3190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Критерии исследования</w:t>
            </w:r>
          </w:p>
        </w:tc>
        <w:tc>
          <w:tcPr>
            <w:tcW w:w="3190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Предпринимательская сеть</w:t>
            </w:r>
          </w:p>
        </w:tc>
        <w:tc>
          <w:tcPr>
            <w:tcW w:w="3191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Предпринимательский кластер</w:t>
            </w:r>
          </w:p>
        </w:tc>
      </w:tr>
      <w:tr w:rsidR="00C95496" w:rsidRPr="004B393E" w:rsidTr="004B393E">
        <w:tc>
          <w:tcPr>
            <w:tcW w:w="3190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Наличие связи между субьектами</w:t>
            </w:r>
          </w:p>
        </w:tc>
        <w:tc>
          <w:tcPr>
            <w:tcW w:w="3190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Прямая длительная связь</w:t>
            </w:r>
          </w:p>
        </w:tc>
        <w:tc>
          <w:tcPr>
            <w:tcW w:w="3191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Обратная связь</w:t>
            </w:r>
          </w:p>
        </w:tc>
      </w:tr>
      <w:tr w:rsidR="00C95496" w:rsidRPr="004B393E" w:rsidTr="004B393E">
        <w:tc>
          <w:tcPr>
            <w:tcW w:w="3190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Принцип объединения организаций</w:t>
            </w:r>
          </w:p>
        </w:tc>
        <w:tc>
          <w:tcPr>
            <w:tcW w:w="3190" w:type="dxa"/>
          </w:tcPr>
          <w:p w:rsidR="00C95496" w:rsidRPr="004B393E" w:rsidRDefault="00C95496" w:rsidP="004B393E">
            <w:pPr>
              <w:tabs>
                <w:tab w:val="left" w:pos="97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Горизонтальный</w:t>
            </w:r>
          </w:p>
        </w:tc>
        <w:tc>
          <w:tcPr>
            <w:tcW w:w="3191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Вертикально-горизонтальный</w:t>
            </w:r>
          </w:p>
        </w:tc>
      </w:tr>
      <w:tr w:rsidR="00C95496" w:rsidRPr="004B393E" w:rsidTr="004B393E">
        <w:tc>
          <w:tcPr>
            <w:tcW w:w="3190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Информационный обмен</w:t>
            </w:r>
          </w:p>
        </w:tc>
        <w:tc>
          <w:tcPr>
            <w:tcW w:w="3190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Информационная модель</w:t>
            </w:r>
          </w:p>
        </w:tc>
        <w:tc>
          <w:tcPr>
            <w:tcW w:w="3191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Информационная модель</w:t>
            </w:r>
          </w:p>
        </w:tc>
      </w:tr>
      <w:tr w:rsidR="00C95496" w:rsidRPr="004B393E" w:rsidTr="004B393E">
        <w:tc>
          <w:tcPr>
            <w:tcW w:w="3190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Природа возникновения</w:t>
            </w:r>
          </w:p>
        </w:tc>
        <w:tc>
          <w:tcPr>
            <w:tcW w:w="3190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Самопроизвольный порядок</w:t>
            </w:r>
          </w:p>
        </w:tc>
        <w:tc>
          <w:tcPr>
            <w:tcW w:w="3191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Самопроизвольный порядок</w:t>
            </w:r>
          </w:p>
        </w:tc>
      </w:tr>
      <w:tr w:rsidR="00C95496" w:rsidRPr="004B393E" w:rsidTr="004B393E">
        <w:tc>
          <w:tcPr>
            <w:tcW w:w="3190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 xml:space="preserve">Территориальный фактор </w:t>
            </w:r>
          </w:p>
        </w:tc>
        <w:tc>
          <w:tcPr>
            <w:tcW w:w="3190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Отсутствие границ</w:t>
            </w:r>
          </w:p>
        </w:tc>
        <w:tc>
          <w:tcPr>
            <w:tcW w:w="3191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Действует в границах определенных территориальных образований</w:t>
            </w:r>
          </w:p>
        </w:tc>
      </w:tr>
      <w:tr w:rsidR="00C95496" w:rsidRPr="004B393E" w:rsidTr="004B393E">
        <w:tc>
          <w:tcPr>
            <w:tcW w:w="3190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 xml:space="preserve">Ориентированность </w:t>
            </w:r>
          </w:p>
        </w:tc>
        <w:tc>
          <w:tcPr>
            <w:tcW w:w="3190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На рынок</w:t>
            </w:r>
          </w:p>
        </w:tc>
        <w:tc>
          <w:tcPr>
            <w:tcW w:w="3191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На рынок</w:t>
            </w:r>
          </w:p>
        </w:tc>
      </w:tr>
      <w:tr w:rsidR="00C95496" w:rsidRPr="004B393E" w:rsidTr="004B393E">
        <w:tc>
          <w:tcPr>
            <w:tcW w:w="3190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Основная функция</w:t>
            </w:r>
          </w:p>
        </w:tc>
        <w:tc>
          <w:tcPr>
            <w:tcW w:w="3190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Разработать общую стратегию для предприятий входящих в одну сеть, повышающих их конкурентоспособность, как на внутреннем, так и на внешнем рынке</w:t>
            </w:r>
          </w:p>
        </w:tc>
        <w:tc>
          <w:tcPr>
            <w:tcW w:w="3191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Установление устойчивых эффективных связей между субъектами, приводящих к снижению транзакционных издержек</w:t>
            </w:r>
          </w:p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C95496" w:rsidRDefault="00C95496" w:rsidP="00BE0D1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95496" w:rsidRPr="00691992" w:rsidRDefault="00C95496" w:rsidP="0069199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91992">
        <w:rPr>
          <w:rFonts w:ascii="Times New Roman" w:hAnsi="Times New Roman"/>
          <w:i/>
          <w:sz w:val="28"/>
          <w:szCs w:val="28"/>
        </w:rPr>
        <w:t xml:space="preserve">Источник: </w:t>
      </w:r>
      <w:r w:rsidRPr="00691992">
        <w:rPr>
          <w:rFonts w:ascii="Times New Roman" w:hAnsi="Times New Roman"/>
          <w:sz w:val="28"/>
          <w:szCs w:val="28"/>
        </w:rPr>
        <w:t>составлено автором.</w:t>
      </w:r>
    </w:p>
    <w:p w:rsidR="00C95496" w:rsidRPr="00691992" w:rsidRDefault="00C95496" w:rsidP="0069199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91992">
        <w:rPr>
          <w:rFonts w:ascii="Times New Roman" w:hAnsi="Times New Roman"/>
          <w:sz w:val="28"/>
          <w:szCs w:val="28"/>
        </w:rPr>
        <w:t xml:space="preserve">Признаем, что представленный анализ является достаточно обобщенным, в таблице выделены наиболее существенные признаки анализируемых понятий. В то же время анализ показал, что ключевым преимуществом предпринимательского кластера по отношению к сети является участие государственных органов,  функциональный и территориальный фактор. При этом в качестве отличительной черты кластера выступает участие каждого субъекта в цепочки создания конечного продукта. Общие черты между предпринимательским кластером и сетью обусловлены тем, что позволяют входящим в нее субъектам повысить свою инновационную активность, что в свою очередь отражается на показателях конкурентоспособности. </w:t>
      </w:r>
    </w:p>
    <w:p w:rsidR="00C95496" w:rsidRPr="00691992" w:rsidRDefault="00C95496" w:rsidP="0069199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91992">
        <w:rPr>
          <w:rFonts w:ascii="Times New Roman" w:hAnsi="Times New Roman"/>
          <w:sz w:val="28"/>
          <w:szCs w:val="28"/>
        </w:rPr>
        <w:t xml:space="preserve">С нашей точки зрения важным для понимания предпринимательского кластера, является представленная ниже классификация </w:t>
      </w:r>
      <w:r>
        <w:rPr>
          <w:rFonts w:ascii="Times New Roman" w:hAnsi="Times New Roman"/>
          <w:sz w:val="28"/>
          <w:szCs w:val="28"/>
        </w:rPr>
        <w:t>(табл</w:t>
      </w:r>
      <w:r w:rsidRPr="00B136BF">
        <w:rPr>
          <w:rFonts w:ascii="Times New Roman" w:hAnsi="Times New Roman"/>
          <w:sz w:val="28"/>
          <w:szCs w:val="28"/>
        </w:rPr>
        <w:t>.</w:t>
      </w:r>
      <w:r w:rsidRPr="00691992">
        <w:rPr>
          <w:rFonts w:ascii="Times New Roman" w:hAnsi="Times New Roman"/>
          <w:sz w:val="28"/>
          <w:szCs w:val="28"/>
        </w:rPr>
        <w:t xml:space="preserve"> 2).</w:t>
      </w:r>
    </w:p>
    <w:p w:rsidR="00C95496" w:rsidRDefault="00C95496" w:rsidP="00B136BF">
      <w:pPr>
        <w:spacing w:after="0" w:line="360" w:lineRule="auto"/>
        <w:ind w:firstLine="851"/>
        <w:jc w:val="right"/>
        <w:rPr>
          <w:rFonts w:ascii="Times New Roman" w:hAnsi="Times New Roman"/>
          <w:sz w:val="28"/>
          <w:szCs w:val="28"/>
          <w:lang w:val="en-US"/>
        </w:rPr>
      </w:pPr>
      <w:r w:rsidRPr="00691992">
        <w:rPr>
          <w:rFonts w:ascii="Times New Roman" w:hAnsi="Times New Roman"/>
          <w:sz w:val="28"/>
          <w:szCs w:val="28"/>
        </w:rPr>
        <w:t>Таблица 2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C95496" w:rsidRPr="00691992" w:rsidRDefault="00C95496" w:rsidP="00B136BF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691992">
        <w:rPr>
          <w:rFonts w:ascii="Times New Roman" w:hAnsi="Times New Roman"/>
          <w:sz w:val="28"/>
          <w:szCs w:val="28"/>
        </w:rPr>
        <w:t>Классификация предпринимательских кластеров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20"/>
        <w:gridCol w:w="3081"/>
        <w:gridCol w:w="3085"/>
      </w:tblGrid>
      <w:tr w:rsidR="00C95496" w:rsidRPr="004B393E" w:rsidTr="004B393E">
        <w:tc>
          <w:tcPr>
            <w:tcW w:w="3190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Классификационный признак</w:t>
            </w:r>
          </w:p>
        </w:tc>
        <w:tc>
          <w:tcPr>
            <w:tcW w:w="3190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Тип кластера</w:t>
            </w:r>
          </w:p>
        </w:tc>
        <w:tc>
          <w:tcPr>
            <w:tcW w:w="3191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Характеристика кластера</w:t>
            </w:r>
          </w:p>
        </w:tc>
      </w:tr>
      <w:tr w:rsidR="00C95496" w:rsidRPr="004B393E" w:rsidTr="004B393E">
        <w:trPr>
          <w:trHeight w:val="245"/>
        </w:trPr>
        <w:tc>
          <w:tcPr>
            <w:tcW w:w="3190" w:type="dxa"/>
            <w:vMerge w:val="restart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Тип взаимосвязи</w:t>
            </w:r>
          </w:p>
        </w:tc>
        <w:tc>
          <w:tcPr>
            <w:tcW w:w="3190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Горизонтальный</w:t>
            </w:r>
          </w:p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Общие потребители, технологии производства, каналы распространения товаров</w:t>
            </w:r>
          </w:p>
        </w:tc>
      </w:tr>
      <w:tr w:rsidR="00C95496" w:rsidRPr="004B393E" w:rsidTr="004B393E">
        <w:trPr>
          <w:trHeight w:val="244"/>
        </w:trPr>
        <w:tc>
          <w:tcPr>
            <w:tcW w:w="3190" w:type="dxa"/>
            <w:vMerge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Вертикальный</w:t>
            </w:r>
          </w:p>
        </w:tc>
        <w:tc>
          <w:tcPr>
            <w:tcW w:w="3191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Покупатель-продавец</w:t>
            </w:r>
          </w:p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5496" w:rsidRPr="004B393E" w:rsidTr="004B393E">
        <w:trPr>
          <w:trHeight w:val="123"/>
        </w:trPr>
        <w:tc>
          <w:tcPr>
            <w:tcW w:w="3190" w:type="dxa"/>
            <w:vMerge w:val="restart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 xml:space="preserve">Участие государства </w:t>
            </w:r>
          </w:p>
        </w:tc>
        <w:tc>
          <w:tcPr>
            <w:tcW w:w="3190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С участием государства</w:t>
            </w:r>
          </w:p>
        </w:tc>
        <w:tc>
          <w:tcPr>
            <w:tcW w:w="3191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Государство принимает участие в работе кластера</w:t>
            </w:r>
          </w:p>
        </w:tc>
      </w:tr>
      <w:tr w:rsidR="00C95496" w:rsidRPr="004B393E" w:rsidTr="004B393E">
        <w:trPr>
          <w:trHeight w:val="122"/>
        </w:trPr>
        <w:tc>
          <w:tcPr>
            <w:tcW w:w="3190" w:type="dxa"/>
            <w:vMerge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Без участия государства</w:t>
            </w:r>
          </w:p>
        </w:tc>
        <w:tc>
          <w:tcPr>
            <w:tcW w:w="3191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Государство не принимает участие в работе кластеров</w:t>
            </w:r>
          </w:p>
        </w:tc>
      </w:tr>
      <w:tr w:rsidR="00C95496" w:rsidRPr="004B393E" w:rsidTr="004B393E">
        <w:trPr>
          <w:trHeight w:val="276"/>
        </w:trPr>
        <w:tc>
          <w:tcPr>
            <w:tcW w:w="3190" w:type="dxa"/>
            <w:vMerge w:val="restart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 xml:space="preserve">По отраслевой принадлежности </w:t>
            </w:r>
          </w:p>
        </w:tc>
        <w:tc>
          <w:tcPr>
            <w:tcW w:w="3190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Промышленный кластер</w:t>
            </w:r>
          </w:p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Осуществляет производство товаров</w:t>
            </w:r>
          </w:p>
        </w:tc>
      </w:tr>
      <w:tr w:rsidR="00C95496" w:rsidRPr="004B393E" w:rsidTr="004B393E">
        <w:trPr>
          <w:trHeight w:val="276"/>
        </w:trPr>
        <w:tc>
          <w:tcPr>
            <w:tcW w:w="3190" w:type="dxa"/>
            <w:vMerge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Кластер в сфере услуг</w:t>
            </w:r>
          </w:p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C95496" w:rsidRPr="004B393E" w:rsidRDefault="00C95496" w:rsidP="004B39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393E">
              <w:rPr>
                <w:rFonts w:ascii="Times New Roman" w:hAnsi="Times New Roman"/>
                <w:sz w:val="24"/>
                <w:szCs w:val="24"/>
              </w:rPr>
              <w:t>Предоставляет различные услуги</w:t>
            </w:r>
          </w:p>
        </w:tc>
      </w:tr>
    </w:tbl>
    <w:p w:rsidR="00C95496" w:rsidRDefault="00C95496" w:rsidP="00BE0D1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95496" w:rsidRPr="006F2C21" w:rsidRDefault="00C95496" w:rsidP="00E01E49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i/>
          <w:sz w:val="28"/>
          <w:szCs w:val="28"/>
        </w:rPr>
        <w:t xml:space="preserve">Источник: </w:t>
      </w:r>
      <w:r w:rsidRPr="006F2C21">
        <w:rPr>
          <w:rFonts w:ascii="Times New Roman" w:hAnsi="Times New Roman"/>
          <w:sz w:val="28"/>
          <w:szCs w:val="28"/>
        </w:rPr>
        <w:t>составлено автором.</w:t>
      </w:r>
    </w:p>
    <w:p w:rsidR="00C95496" w:rsidRPr="006F2C21" w:rsidRDefault="00C95496" w:rsidP="000428C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 xml:space="preserve">Одной из успешных составляющих предпринимательского кластера, </w:t>
      </w:r>
      <w:r>
        <w:rPr>
          <w:rFonts w:ascii="Times New Roman" w:hAnsi="Times New Roman"/>
          <w:sz w:val="28"/>
          <w:szCs w:val="28"/>
        </w:rPr>
        <w:t>является его инновационная</w:t>
      </w:r>
      <w:r w:rsidRPr="006F2C21">
        <w:rPr>
          <w:rFonts w:ascii="Times New Roman" w:hAnsi="Times New Roman"/>
          <w:sz w:val="28"/>
          <w:szCs w:val="28"/>
        </w:rPr>
        <w:t xml:space="preserve"> ориентированность. При этом конкурентоспособность экономического образования напрямую зависит от способности его участников вырабатывать новые управленческие решения, в связи с чем, возрастает роль человеческого капитала. Наибольший вклад в формирование человеческого потенциала вносит образование, целью которого должно стать привлечение подрастающего поколения к интеллектуальному творчеству, изобретательству, креативности. Для этого необходимо предоставлять ученикам, студентам возможность генерировать новые идеи и представлять их на различных мероприятиях, поощряющих их инновационную активность [</w:t>
      </w:r>
      <w:r>
        <w:rPr>
          <w:rFonts w:ascii="Times New Roman" w:hAnsi="Times New Roman"/>
          <w:sz w:val="28"/>
          <w:szCs w:val="28"/>
        </w:rPr>
        <w:t>7</w:t>
      </w:r>
      <w:r w:rsidRPr="006F2C21">
        <w:rPr>
          <w:rFonts w:ascii="Times New Roman" w:hAnsi="Times New Roman"/>
          <w:sz w:val="28"/>
          <w:szCs w:val="28"/>
        </w:rPr>
        <w:t>].</w:t>
      </w:r>
      <w:r w:rsidRPr="006F2C2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F2C21">
        <w:rPr>
          <w:rFonts w:ascii="Times New Roman" w:hAnsi="Times New Roman"/>
          <w:sz w:val="28"/>
          <w:szCs w:val="28"/>
        </w:rPr>
        <w:t xml:space="preserve">Поэтому, по – мнению авторов, одним из необходимых элементов структуры предпринимательского кластера </w:t>
      </w:r>
      <w:r>
        <w:rPr>
          <w:rFonts w:ascii="Times New Roman" w:hAnsi="Times New Roman"/>
          <w:sz w:val="28"/>
          <w:szCs w:val="28"/>
        </w:rPr>
        <w:t>являются университеты, являющие</w:t>
      </w:r>
      <w:r w:rsidRPr="006F2C21">
        <w:rPr>
          <w:rFonts w:ascii="Times New Roman" w:hAnsi="Times New Roman"/>
          <w:sz w:val="28"/>
          <w:szCs w:val="28"/>
        </w:rPr>
        <w:t>ся неп</w:t>
      </w:r>
      <w:r>
        <w:rPr>
          <w:rFonts w:ascii="Times New Roman" w:hAnsi="Times New Roman"/>
          <w:sz w:val="28"/>
          <w:szCs w:val="28"/>
        </w:rPr>
        <w:t>осредственной средой генерирующ</w:t>
      </w:r>
      <w:r w:rsidRPr="006F2C21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</w:t>
      </w:r>
      <w:r w:rsidRPr="006F2C21">
        <w:rPr>
          <w:rFonts w:ascii="Times New Roman" w:hAnsi="Times New Roman"/>
          <w:sz w:val="28"/>
          <w:szCs w:val="28"/>
        </w:rPr>
        <w:t xml:space="preserve"> огромное количество инновационных идей. Кроме того, для развития кластеров важную роль играет университет, как институт, обладающий квалифицированными и образованными специалистами, в лице профессорско-преподавательского состава. В данном случае актуальным представляется рассмотрение опыта Германии, где наблюдается динамика установления тесных связей между бизнесом и академической средой. Частные фирмы привлекают к сотрудничеству исследовательские институты, которые в свою очередь взаимосвязаны с университетами.</w:t>
      </w:r>
    </w:p>
    <w:p w:rsidR="00C95496" w:rsidRPr="006F2C21" w:rsidRDefault="00C95496" w:rsidP="00DE18DE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>Кроме выше названных субъектов, в предпринимательский кластер так же входят предприятия мелкого и среднего бизнеса, интегрированные в деятельность крупных компаний по принципу вертикальных производственных цепочек. Основу кластера составляет его ядро, представленное совокупностью фирм, связанных между собой горизонтальными связями. Кроме того в кластере необходимо выделить субъекты, осуществляющие вспомогательные функции кластера по достижению его целей</w:t>
      </w:r>
      <w:r>
        <w:rPr>
          <w:rFonts w:ascii="Times New Roman" w:hAnsi="Times New Roman"/>
          <w:sz w:val="28"/>
          <w:szCs w:val="28"/>
        </w:rPr>
        <w:t xml:space="preserve"> (рис</w:t>
      </w:r>
      <w:r w:rsidRPr="00B136B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8</w:t>
      </w:r>
      <w:r w:rsidRPr="006F2C21">
        <w:rPr>
          <w:rFonts w:ascii="Times New Roman" w:hAnsi="Times New Roman"/>
          <w:sz w:val="28"/>
          <w:szCs w:val="28"/>
        </w:rPr>
        <w:t>).</w:t>
      </w:r>
    </w:p>
    <w:p w:rsidR="00C95496" w:rsidRDefault="00C95496" w:rsidP="00CD381B">
      <w:pPr>
        <w:spacing w:line="240" w:lineRule="auto"/>
        <w:ind w:left="708"/>
        <w:rPr>
          <w:rFonts w:ascii="Times New Roman" w:hAnsi="Times New Roman"/>
          <w:sz w:val="28"/>
          <w:szCs w:val="28"/>
          <w:lang w:val="en-US"/>
        </w:rPr>
      </w:pPr>
      <w:r w:rsidRPr="004B393E">
        <w:rPr>
          <w:noProof/>
          <w:color w:val="FF0000"/>
          <w:lang w:eastAsia="ru-RU"/>
        </w:rPr>
        <w:pict>
          <v:shape id="Схема 6" o:spid="_x0000_i1030" type="#_x0000_t75" style="width:403.2pt;height:187.8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">
            <v:imagedata r:id="rId13" o:title="" croptop="-6980f" cropleft="-5038f" cropright="-5000f"/>
            <o:lock v:ext="edit" aspectratio="f"/>
          </v:shape>
        </w:pict>
      </w:r>
    </w:p>
    <w:p w:rsidR="00C95496" w:rsidRPr="000428CB" w:rsidRDefault="00C95496" w:rsidP="00CD381B">
      <w:pPr>
        <w:spacing w:line="240" w:lineRule="auto"/>
        <w:ind w:left="708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исунок 8</w:t>
      </w:r>
      <w:r w:rsidRPr="006F2C21">
        <w:rPr>
          <w:rFonts w:ascii="Times New Roman" w:hAnsi="Times New Roman"/>
          <w:sz w:val="28"/>
          <w:szCs w:val="28"/>
        </w:rPr>
        <w:t xml:space="preserve"> –Возмо</w:t>
      </w:r>
      <w:bookmarkStart w:id="0" w:name="_GoBack"/>
      <w:bookmarkEnd w:id="0"/>
      <w:r w:rsidRPr="006F2C21">
        <w:rPr>
          <w:rFonts w:ascii="Times New Roman" w:hAnsi="Times New Roman"/>
          <w:sz w:val="28"/>
          <w:szCs w:val="28"/>
        </w:rPr>
        <w:t>жная структура предпринимательского кластера</w:t>
      </w:r>
    </w:p>
    <w:p w:rsidR="00C95496" w:rsidRPr="006F2C21" w:rsidRDefault="00C95496" w:rsidP="000428C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>Таким образом, создание предпринимательских кластеров способствует решению ряда задач:</w:t>
      </w:r>
    </w:p>
    <w:p w:rsidR="00C95496" w:rsidRPr="006F2C21" w:rsidRDefault="00C95496" w:rsidP="00BB380B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ab/>
        <w:t>- повышает конкурентоспособность участников кластеров в современных сложных экономических динамично развивающихся условиях;</w:t>
      </w:r>
    </w:p>
    <w:p w:rsidR="00C95496" w:rsidRPr="006F2C21" w:rsidRDefault="00C95496" w:rsidP="00935AEC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sz w:val="28"/>
          <w:szCs w:val="28"/>
        </w:rPr>
        <w:tab/>
        <w:t xml:space="preserve">- </w:t>
      </w:r>
      <w:r>
        <w:rPr>
          <w:rFonts w:ascii="Times New Roman" w:hAnsi="Times New Roman"/>
          <w:sz w:val="28"/>
          <w:szCs w:val="28"/>
        </w:rPr>
        <w:t>способствует совершенствованию</w:t>
      </w:r>
      <w:r w:rsidRPr="006F2C21">
        <w:rPr>
          <w:rFonts w:ascii="Times New Roman" w:hAnsi="Times New Roman"/>
          <w:sz w:val="28"/>
          <w:szCs w:val="28"/>
        </w:rPr>
        <w:t xml:space="preserve"> механизмов управления;</w:t>
      </w:r>
    </w:p>
    <w:p w:rsidR="00C95496" w:rsidRPr="006F2C21" w:rsidRDefault="00C95496" w:rsidP="00D660B0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F2C21">
        <w:rPr>
          <w:rFonts w:ascii="Times New Roman" w:hAnsi="Times New Roman"/>
          <w:color w:val="FF0000"/>
          <w:sz w:val="28"/>
          <w:szCs w:val="28"/>
        </w:rPr>
        <w:tab/>
      </w:r>
      <w:r w:rsidRPr="006F2C21">
        <w:rPr>
          <w:rFonts w:ascii="Times New Roman" w:hAnsi="Times New Roman"/>
          <w:sz w:val="28"/>
          <w:szCs w:val="28"/>
        </w:rPr>
        <w:t>- повышает предпринимательскую активность.</w:t>
      </w:r>
    </w:p>
    <w:p w:rsidR="00C95496" w:rsidRDefault="00C95496" w:rsidP="00D660B0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C95496" w:rsidRPr="008C3A92" w:rsidRDefault="00C95496" w:rsidP="008C3A9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8C3A92">
        <w:rPr>
          <w:rFonts w:ascii="Times New Roman" w:hAnsi="Times New Roman"/>
          <w:b/>
          <w:sz w:val="24"/>
          <w:szCs w:val="24"/>
        </w:rPr>
        <w:t>Литература:</w:t>
      </w:r>
    </w:p>
    <w:p w:rsidR="00C95496" w:rsidRPr="008C3A92" w:rsidRDefault="00C95496" w:rsidP="008C3A92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C3A92">
        <w:rPr>
          <w:rFonts w:ascii="Times New Roman" w:hAnsi="Times New Roman"/>
          <w:sz w:val="24"/>
          <w:szCs w:val="24"/>
        </w:rPr>
        <w:t xml:space="preserve">Куценко, Е.С. Анализ пилотных инновационных территориальных кластеров в России: в поисках направлений дальнейшего развития/ Е.С.  Куценко // XIV Международная научная конференция по проблемам развития экономики и общества. М.: Издательский дом НИУ ВШЭ: [Электронный ресурс] </w:t>
      </w:r>
      <w:r w:rsidRPr="008C3A92">
        <w:rPr>
          <w:rFonts w:ascii="Times New Roman" w:hAnsi="Times New Roman"/>
          <w:sz w:val="24"/>
          <w:szCs w:val="24"/>
          <w:lang w:val="en-US"/>
        </w:rPr>
        <w:t>URL</w:t>
      </w:r>
      <w:r w:rsidRPr="008C3A92">
        <w:rPr>
          <w:rFonts w:ascii="Times New Roman" w:hAnsi="Times New Roman"/>
          <w:sz w:val="24"/>
          <w:szCs w:val="24"/>
        </w:rPr>
        <w:t>: http://www.rusventure.ru/ru/programm/analytics/docs/201403_management_companies_clusters.pdf</w:t>
      </w:r>
    </w:p>
    <w:p w:rsidR="00C95496" w:rsidRPr="008C3A92" w:rsidRDefault="00C95496" w:rsidP="008C3A92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C3A92">
        <w:rPr>
          <w:rFonts w:ascii="Times New Roman" w:hAnsi="Times New Roman"/>
          <w:sz w:val="24"/>
          <w:szCs w:val="24"/>
        </w:rPr>
        <w:t>Маршалл, А. Принципы экономической науки/ А. Маршалл. – М.: Прогресс, 1993. – 594 с.</w:t>
      </w:r>
    </w:p>
    <w:p w:rsidR="00C95496" w:rsidRPr="008C3A92" w:rsidRDefault="00C95496" w:rsidP="008C3A92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8C3A92">
        <w:rPr>
          <w:rFonts w:ascii="Times New Roman" w:hAnsi="Times New Roman"/>
          <w:sz w:val="24"/>
          <w:szCs w:val="24"/>
          <w:lang w:val="en-US"/>
        </w:rPr>
        <w:t>Lindqvist G., Ketels C., Sölvell Ö. The Cluster Initiative Greenbook 2.0. Ivory Tower Publishers, Stockholm, 2013.</w:t>
      </w:r>
    </w:p>
    <w:p w:rsidR="00C95496" w:rsidRPr="008C3A92" w:rsidRDefault="00C95496" w:rsidP="008C3A92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C3A92">
        <w:rPr>
          <w:rFonts w:ascii="Times New Roman" w:hAnsi="Times New Roman"/>
          <w:sz w:val="24"/>
          <w:szCs w:val="24"/>
        </w:rPr>
        <w:t xml:space="preserve">Стратегии инновационного развития Российской Федерации на период до 2020 года: [Электронный ресурс] </w:t>
      </w:r>
      <w:r w:rsidRPr="008C3A92">
        <w:rPr>
          <w:rFonts w:ascii="Times New Roman" w:hAnsi="Times New Roman"/>
          <w:sz w:val="24"/>
          <w:szCs w:val="24"/>
          <w:lang w:val="en-US"/>
        </w:rPr>
        <w:t>URL</w:t>
      </w:r>
      <w:r w:rsidRPr="008C3A92">
        <w:rPr>
          <w:rFonts w:ascii="Times New Roman" w:hAnsi="Times New Roman"/>
          <w:sz w:val="24"/>
          <w:szCs w:val="24"/>
        </w:rPr>
        <w:t xml:space="preserve">: </w:t>
      </w:r>
      <w:hyperlink r:id="rId14" w:history="1">
        <w:r w:rsidRPr="008C3A92">
          <w:rPr>
            <w:rStyle w:val="Hyperlink"/>
            <w:rFonts w:ascii="Times New Roman" w:hAnsi="Times New Roman"/>
            <w:sz w:val="24"/>
            <w:szCs w:val="24"/>
          </w:rPr>
          <w:t>http://www.consultant.ru/document/cons_doc_LAW_123444/</w:t>
        </w:r>
      </w:hyperlink>
      <w:r w:rsidRPr="008C3A92">
        <w:rPr>
          <w:rFonts w:ascii="Times New Roman" w:hAnsi="Times New Roman"/>
          <w:sz w:val="24"/>
          <w:szCs w:val="24"/>
        </w:rPr>
        <w:t xml:space="preserve"> </w:t>
      </w:r>
    </w:p>
    <w:p w:rsidR="00C95496" w:rsidRPr="008C3A92" w:rsidRDefault="00C95496" w:rsidP="008C3A92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C3A92">
        <w:rPr>
          <w:rFonts w:ascii="Times New Roman" w:hAnsi="Times New Roman"/>
          <w:sz w:val="24"/>
          <w:szCs w:val="24"/>
        </w:rPr>
        <w:t>Княгинин, В.Н. Кластерный путь к новой экономике / В.Н. Княгинин // Полит.ру, ноябрь 2012.</w:t>
      </w:r>
    </w:p>
    <w:p w:rsidR="00C95496" w:rsidRPr="008C3A92" w:rsidRDefault="00C95496" w:rsidP="008C3A92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C3A92">
        <w:rPr>
          <w:rFonts w:ascii="Times New Roman" w:hAnsi="Times New Roman"/>
          <w:sz w:val="24"/>
          <w:szCs w:val="24"/>
        </w:rPr>
        <w:t xml:space="preserve">Глобальный мониторинг предпринимательства: [Электронный ресурс] </w:t>
      </w:r>
      <w:r w:rsidRPr="008C3A92">
        <w:rPr>
          <w:rFonts w:ascii="Times New Roman" w:hAnsi="Times New Roman"/>
          <w:sz w:val="24"/>
          <w:szCs w:val="24"/>
          <w:lang w:val="en-US"/>
        </w:rPr>
        <w:t>URL</w:t>
      </w:r>
      <w:r w:rsidRPr="008C3A92">
        <w:rPr>
          <w:rFonts w:ascii="Times New Roman" w:hAnsi="Times New Roman"/>
          <w:sz w:val="24"/>
          <w:szCs w:val="24"/>
        </w:rPr>
        <w:t>:</w:t>
      </w:r>
      <w:r w:rsidRPr="008C3A92">
        <w:rPr>
          <w:rFonts w:ascii="Times New Roman" w:hAnsi="Times New Roman"/>
          <w:color w:val="FF0000"/>
          <w:sz w:val="24"/>
          <w:szCs w:val="24"/>
        </w:rPr>
        <w:t xml:space="preserve"> </w:t>
      </w:r>
      <w:hyperlink r:id="rId15" w:history="1">
        <w:r w:rsidRPr="008C3A92">
          <w:rPr>
            <w:rStyle w:val="Hyperlink"/>
            <w:rFonts w:ascii="Times New Roman" w:hAnsi="Times New Roman"/>
            <w:sz w:val="24"/>
            <w:szCs w:val="24"/>
          </w:rPr>
          <w:t>http://www.gemconsortium.org/docs/download/3261</w:t>
        </w:r>
      </w:hyperlink>
      <w:r w:rsidRPr="008C3A92">
        <w:rPr>
          <w:rFonts w:ascii="Times New Roman" w:hAnsi="Times New Roman"/>
          <w:color w:val="FF0000"/>
          <w:sz w:val="24"/>
          <w:szCs w:val="24"/>
        </w:rPr>
        <w:t xml:space="preserve">  </w:t>
      </w:r>
    </w:p>
    <w:p w:rsidR="00C95496" w:rsidRPr="008C3A92" w:rsidRDefault="00C95496" w:rsidP="008C3A92">
      <w:pPr>
        <w:pStyle w:val="ListParagraph"/>
        <w:numPr>
          <w:ilvl w:val="0"/>
          <w:numId w:val="2"/>
        </w:numPr>
        <w:tabs>
          <w:tab w:val="left" w:pos="851"/>
          <w:tab w:val="left" w:pos="177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C3A92">
        <w:rPr>
          <w:rFonts w:ascii="Times New Roman" w:hAnsi="Times New Roman"/>
          <w:sz w:val="24"/>
          <w:szCs w:val="24"/>
        </w:rPr>
        <w:t xml:space="preserve">Акцораева, Н.Г., Рыжикова,  А.М. </w:t>
      </w:r>
      <w:r w:rsidRPr="008C3A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"Мой первый шаг в науку": экономика начинается со школьной парты  / Н. Г.</w:t>
      </w:r>
      <w:r w:rsidRPr="008C3A9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8C3A92">
        <w:rPr>
          <w:rFonts w:ascii="Times New Roman" w:hAnsi="Times New Roman"/>
          <w:bCs/>
          <w:sz w:val="24"/>
          <w:szCs w:val="24"/>
          <w:shd w:val="clear" w:color="auto" w:fill="FFFFFF"/>
        </w:rPr>
        <w:t>Акцораева</w:t>
      </w:r>
      <w:r w:rsidRPr="008C3A92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8C3A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А. М. Рыжикова // Вестник Поволжского государственного технологического университета. Сер.: Экономика и управление. - 2014. -</w:t>
      </w:r>
      <w:r w:rsidRPr="008C3A9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8C3A9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№ 1 (20)</w:t>
      </w:r>
      <w:r w:rsidRPr="008C3A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- С. 95-97.</w:t>
      </w:r>
      <w:r w:rsidRPr="008C3A9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C95496" w:rsidRPr="008C3A92" w:rsidRDefault="00C95496" w:rsidP="008C3A92">
      <w:pPr>
        <w:tabs>
          <w:tab w:val="left" w:pos="851"/>
          <w:tab w:val="left" w:pos="1047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C95496" w:rsidRDefault="00C95496" w:rsidP="004E41F6">
      <w:pPr>
        <w:tabs>
          <w:tab w:val="left" w:pos="851"/>
          <w:tab w:val="left" w:pos="1047"/>
        </w:tabs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C95496" w:rsidRPr="004E41F6" w:rsidRDefault="00C95496" w:rsidP="004E41F6">
      <w:pPr>
        <w:tabs>
          <w:tab w:val="left" w:pos="851"/>
          <w:tab w:val="left" w:pos="1047"/>
        </w:tabs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val="en-US"/>
        </w:rPr>
      </w:pPr>
    </w:p>
    <w:p w:rsidR="00C95496" w:rsidRPr="008C3A92" w:rsidRDefault="00C95496" w:rsidP="008C3A92">
      <w:pPr>
        <w:pStyle w:val="ListParagraph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8C3A92">
        <w:rPr>
          <w:rFonts w:ascii="Times New Roman" w:hAnsi="Times New Roman"/>
          <w:sz w:val="24"/>
          <w:szCs w:val="24"/>
        </w:rPr>
        <w:t xml:space="preserve">Kucenko, E.S. Analiz pilotnyh innovacionnyh territorial'nyh klasterov v Rossii: v poiskah napravlenij dal'nejshego razvitija/ E.S.  </w:t>
      </w:r>
      <w:r w:rsidRPr="008C3A92">
        <w:rPr>
          <w:rFonts w:ascii="Times New Roman" w:hAnsi="Times New Roman"/>
          <w:sz w:val="24"/>
          <w:szCs w:val="24"/>
          <w:lang w:val="en-US"/>
        </w:rPr>
        <w:t>Kucenko // XIV Mezhdunarodnaja nauchnaja konferencija po problemam razvitija jekonomiki i obshhestva. M.: Izdatel'skij dom NIU VShJe: [Jelektronnyj resurs] URL: http://www.rusventure.ru/ru/programm/analytics/docs/201403_management_companies_clusters.pdf</w:t>
      </w:r>
    </w:p>
    <w:p w:rsidR="00C95496" w:rsidRPr="008C3A92" w:rsidRDefault="00C95496" w:rsidP="008C3A92">
      <w:pPr>
        <w:pStyle w:val="ListParagraph"/>
        <w:tabs>
          <w:tab w:val="left" w:pos="851"/>
          <w:tab w:val="left" w:pos="1047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8C3A92">
        <w:rPr>
          <w:rFonts w:ascii="Times New Roman" w:hAnsi="Times New Roman"/>
          <w:sz w:val="24"/>
          <w:szCs w:val="24"/>
          <w:lang w:val="en-US"/>
        </w:rPr>
        <w:t>2. Marshall, A. Principy jekonomicheskoj nauki/ A. Marshall. – M.: Progress, 1993. – 594 s.</w:t>
      </w:r>
    </w:p>
    <w:p w:rsidR="00C95496" w:rsidRPr="008C3A92" w:rsidRDefault="00C95496" w:rsidP="008C3A92">
      <w:pPr>
        <w:pStyle w:val="ListParagraph"/>
        <w:tabs>
          <w:tab w:val="left" w:pos="851"/>
          <w:tab w:val="left" w:pos="1047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8C3A92">
        <w:rPr>
          <w:rFonts w:ascii="Times New Roman" w:hAnsi="Times New Roman"/>
          <w:sz w:val="24"/>
          <w:szCs w:val="24"/>
          <w:lang w:val="en-US"/>
        </w:rPr>
        <w:t>3.</w:t>
      </w:r>
      <w:r w:rsidRPr="008C3A92">
        <w:rPr>
          <w:rFonts w:ascii="Times New Roman" w:hAnsi="Times New Roman"/>
          <w:sz w:val="24"/>
          <w:szCs w:val="24"/>
          <w:lang w:val="en-US"/>
        </w:rPr>
        <w:tab/>
        <w:t>Lindqvist G., Ketels C., Sölvell Ö. The Cluster Initiative Greenbook 2.0. Ivory Tower Publishers, Stockholm, 2013.</w:t>
      </w:r>
    </w:p>
    <w:p w:rsidR="00C95496" w:rsidRPr="008C3A92" w:rsidRDefault="00C95496" w:rsidP="008C3A92">
      <w:pPr>
        <w:pStyle w:val="ListParagraph"/>
        <w:tabs>
          <w:tab w:val="left" w:pos="851"/>
          <w:tab w:val="left" w:pos="1047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8C3A92">
        <w:rPr>
          <w:rFonts w:ascii="Times New Roman" w:hAnsi="Times New Roman"/>
          <w:sz w:val="24"/>
          <w:szCs w:val="24"/>
          <w:lang w:val="en-US"/>
        </w:rPr>
        <w:t>4.</w:t>
      </w:r>
      <w:r w:rsidRPr="008C3A92">
        <w:rPr>
          <w:rFonts w:ascii="Times New Roman" w:hAnsi="Times New Roman"/>
          <w:sz w:val="24"/>
          <w:szCs w:val="24"/>
          <w:lang w:val="en-US"/>
        </w:rPr>
        <w:tab/>
        <w:t xml:space="preserve">Strategii innovacionnogo razvitija Rossijskoj Federacii na period do 2020 goda: [Jelektronnyj resurs] URL: http://www.consultant.ru/document/cons_doc_LAW_123444/ </w:t>
      </w:r>
    </w:p>
    <w:p w:rsidR="00C95496" w:rsidRPr="008C3A92" w:rsidRDefault="00C95496" w:rsidP="008C3A92">
      <w:pPr>
        <w:pStyle w:val="ListParagraph"/>
        <w:tabs>
          <w:tab w:val="left" w:pos="851"/>
          <w:tab w:val="left" w:pos="1047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8C3A92">
        <w:rPr>
          <w:rFonts w:ascii="Times New Roman" w:hAnsi="Times New Roman"/>
          <w:sz w:val="24"/>
          <w:szCs w:val="24"/>
          <w:lang w:val="en-US"/>
        </w:rPr>
        <w:t>5.</w:t>
      </w:r>
      <w:r w:rsidRPr="008C3A92">
        <w:rPr>
          <w:rFonts w:ascii="Times New Roman" w:hAnsi="Times New Roman"/>
          <w:sz w:val="24"/>
          <w:szCs w:val="24"/>
          <w:lang w:val="en-US"/>
        </w:rPr>
        <w:tab/>
        <w:t>Knjaginin, V.N. Klasternyj put' k novoj jekonomike / V.N. Knjaginin // Polit.ru, nojabr' 2012.</w:t>
      </w:r>
    </w:p>
    <w:p w:rsidR="00C95496" w:rsidRPr="008C3A92" w:rsidRDefault="00C95496" w:rsidP="008C3A92">
      <w:pPr>
        <w:pStyle w:val="ListParagraph"/>
        <w:tabs>
          <w:tab w:val="left" w:pos="851"/>
          <w:tab w:val="left" w:pos="1047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8C3A92">
        <w:rPr>
          <w:rFonts w:ascii="Times New Roman" w:hAnsi="Times New Roman"/>
          <w:sz w:val="24"/>
          <w:szCs w:val="24"/>
          <w:lang w:val="en-US"/>
        </w:rPr>
        <w:t>6.</w:t>
      </w:r>
      <w:r w:rsidRPr="008C3A92">
        <w:rPr>
          <w:rFonts w:ascii="Times New Roman" w:hAnsi="Times New Roman"/>
          <w:sz w:val="24"/>
          <w:szCs w:val="24"/>
          <w:lang w:val="en-US"/>
        </w:rPr>
        <w:tab/>
        <w:t xml:space="preserve">Global'nyj monitoring predprinimatel'stva: [Jelektronnyj resurs] URL: http://www.gemconsortium.org/docs/download/3261  </w:t>
      </w:r>
    </w:p>
    <w:p w:rsidR="00C95496" w:rsidRPr="008C3A92" w:rsidRDefault="00C95496" w:rsidP="008C3A92">
      <w:pPr>
        <w:pStyle w:val="ListParagraph"/>
        <w:tabs>
          <w:tab w:val="left" w:pos="851"/>
          <w:tab w:val="left" w:pos="1047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8C3A92">
        <w:rPr>
          <w:rFonts w:ascii="Times New Roman" w:hAnsi="Times New Roman"/>
          <w:sz w:val="24"/>
          <w:szCs w:val="24"/>
          <w:lang w:val="en-US"/>
        </w:rPr>
        <w:t>7.</w:t>
      </w:r>
      <w:r w:rsidRPr="008C3A92">
        <w:rPr>
          <w:rFonts w:ascii="Times New Roman" w:hAnsi="Times New Roman"/>
          <w:sz w:val="24"/>
          <w:szCs w:val="24"/>
          <w:lang w:val="en-US"/>
        </w:rPr>
        <w:tab/>
        <w:t>Akcoraeva, N.G., Ryzhikova,  A.M.  "Moj pervyj shag v nauku": jekonomika nachinaetsja so shkol'noj party  / N. G. Akcoraeva, A. M. Ryzhikova // Vestnik Povolzhskogo gosudarstvennogo tehnologicheskogo universiteta. Ser.: Jekonomika i upravlenie. - 2014. - № 1 (20). - S. 95-97</w:t>
      </w:r>
      <w:r w:rsidRPr="008C3A92">
        <w:rPr>
          <w:rFonts w:ascii="Times New Roman" w:hAnsi="Times New Roman"/>
          <w:sz w:val="24"/>
          <w:szCs w:val="24"/>
        </w:rPr>
        <w:t>.</w:t>
      </w:r>
    </w:p>
    <w:sectPr w:rsidR="00C95496" w:rsidRPr="008C3A92" w:rsidSect="006F2C21">
      <w:headerReference w:type="even" r:id="rId16"/>
      <w:headerReference w:type="default" r:id="rId17"/>
      <w:footerReference w:type="default" r:id="rId1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496" w:rsidRDefault="00C95496" w:rsidP="006F2C21">
      <w:pPr>
        <w:spacing w:after="0" w:line="240" w:lineRule="auto"/>
      </w:pPr>
      <w:r>
        <w:separator/>
      </w:r>
    </w:p>
  </w:endnote>
  <w:endnote w:type="continuationSeparator" w:id="0">
    <w:p w:rsidR="00C95496" w:rsidRDefault="00C95496" w:rsidP="006F2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496" w:rsidRDefault="00C95496">
    <w:pPr>
      <w:pStyle w:val="Footer"/>
    </w:pPr>
    <w:r w:rsidRPr="008E32FD">
      <w:rPr>
        <w:rFonts w:ascii="Times New Roman" w:hAnsi="Times New Roman"/>
        <w:sz w:val="24"/>
        <w:szCs w:val="24"/>
      </w:rPr>
      <w:t>http://ej.kubagro.ru/2015/06/pdf/</w:t>
    </w:r>
    <w:r>
      <w:rPr>
        <w:rFonts w:ascii="Times New Roman" w:hAnsi="Times New Roman"/>
        <w:sz w:val="24"/>
        <w:szCs w:val="24"/>
      </w:rPr>
      <w:t>68</w:t>
    </w:r>
    <w:r w:rsidRPr="008E32FD">
      <w:rPr>
        <w:rFonts w:ascii="Times New Roman" w:hAnsi="Times New Roman"/>
        <w:sz w:val="24"/>
        <w:szCs w:val="24"/>
        <w:lang w:val="en-US"/>
      </w:rPr>
      <w:t>.</w:t>
    </w:r>
    <w:r w:rsidRPr="008E32FD">
      <w:rPr>
        <w:rFonts w:ascii="Times New Roman" w:hAnsi="Times New Roman"/>
        <w:sz w:val="24"/>
        <w:szCs w:val="24"/>
      </w:rPr>
      <w:t>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496" w:rsidRDefault="00C95496" w:rsidP="006F2C21">
      <w:pPr>
        <w:spacing w:after="0" w:line="240" w:lineRule="auto"/>
      </w:pPr>
      <w:r>
        <w:separator/>
      </w:r>
    </w:p>
  </w:footnote>
  <w:footnote w:type="continuationSeparator" w:id="0">
    <w:p w:rsidR="00C95496" w:rsidRDefault="00C95496" w:rsidP="006F2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496" w:rsidRDefault="00C95496" w:rsidP="005A305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5496" w:rsidRDefault="00C95496" w:rsidP="009C0641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496" w:rsidRPr="009C0641" w:rsidRDefault="00C95496" w:rsidP="005A3056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9C0641">
      <w:rPr>
        <w:rStyle w:val="PageNumber"/>
        <w:rFonts w:ascii="Times New Roman" w:hAnsi="Times New Roman"/>
        <w:sz w:val="28"/>
        <w:szCs w:val="28"/>
      </w:rPr>
      <w:fldChar w:fldCharType="begin"/>
    </w:r>
    <w:r w:rsidRPr="009C0641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9C0641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14</w:t>
    </w:r>
    <w:r w:rsidRPr="009C0641">
      <w:rPr>
        <w:rStyle w:val="PageNumber"/>
        <w:rFonts w:ascii="Times New Roman" w:hAnsi="Times New Roman"/>
        <w:sz w:val="28"/>
        <w:szCs w:val="28"/>
      </w:rPr>
      <w:fldChar w:fldCharType="end"/>
    </w:r>
  </w:p>
  <w:p w:rsidR="00C95496" w:rsidRDefault="00C95496" w:rsidP="009C0641">
    <w:pPr>
      <w:pStyle w:val="Header"/>
      <w:ind w:right="360"/>
    </w:pPr>
    <w:r w:rsidRPr="00A42EAA">
      <w:rPr>
        <w:rFonts w:ascii="Times New Roman" w:hAnsi="Times New Roman"/>
        <w:sz w:val="24"/>
        <w:szCs w:val="24"/>
      </w:rPr>
      <w:t>Научный журнал КубГАУ, №110(06), 2015 года</w:t>
    </w:r>
  </w:p>
  <w:p w:rsidR="00C95496" w:rsidRDefault="00C9549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32CEB"/>
    <w:multiLevelType w:val="hybridMultilevel"/>
    <w:tmpl w:val="76FADAC8"/>
    <w:lvl w:ilvl="0" w:tplc="64E4FA2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37FE4FE0"/>
    <w:multiLevelType w:val="hybridMultilevel"/>
    <w:tmpl w:val="D28E3E06"/>
    <w:lvl w:ilvl="0" w:tplc="3D18516A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A9658F0"/>
    <w:multiLevelType w:val="hybridMultilevel"/>
    <w:tmpl w:val="1E18F970"/>
    <w:lvl w:ilvl="0" w:tplc="B6A44D7C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49D4AD0"/>
    <w:multiLevelType w:val="hybridMultilevel"/>
    <w:tmpl w:val="E6083F16"/>
    <w:lvl w:ilvl="0" w:tplc="5948A0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2051888"/>
    <w:multiLevelType w:val="hybridMultilevel"/>
    <w:tmpl w:val="3B98C0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0D1E"/>
    <w:rsid w:val="00012F26"/>
    <w:rsid w:val="000428CB"/>
    <w:rsid w:val="00047EC4"/>
    <w:rsid w:val="000871B1"/>
    <w:rsid w:val="000967FC"/>
    <w:rsid w:val="000A378A"/>
    <w:rsid w:val="000B5216"/>
    <w:rsid w:val="000C32B3"/>
    <w:rsid w:val="000E6A85"/>
    <w:rsid w:val="0018299A"/>
    <w:rsid w:val="001D693E"/>
    <w:rsid w:val="00220C77"/>
    <w:rsid w:val="002254CE"/>
    <w:rsid w:val="00253717"/>
    <w:rsid w:val="0025670C"/>
    <w:rsid w:val="00262B63"/>
    <w:rsid w:val="00266C65"/>
    <w:rsid w:val="002703EA"/>
    <w:rsid w:val="00276F52"/>
    <w:rsid w:val="00344485"/>
    <w:rsid w:val="003A40C9"/>
    <w:rsid w:val="003D5870"/>
    <w:rsid w:val="003E23E8"/>
    <w:rsid w:val="003F199D"/>
    <w:rsid w:val="00487D98"/>
    <w:rsid w:val="004B393E"/>
    <w:rsid w:val="004C7C2D"/>
    <w:rsid w:val="004D0331"/>
    <w:rsid w:val="004D18D9"/>
    <w:rsid w:val="004D795B"/>
    <w:rsid w:val="004E41F6"/>
    <w:rsid w:val="00500E44"/>
    <w:rsid w:val="00515E73"/>
    <w:rsid w:val="005177E3"/>
    <w:rsid w:val="00567FCB"/>
    <w:rsid w:val="005A3056"/>
    <w:rsid w:val="005B50F4"/>
    <w:rsid w:val="005C3D8D"/>
    <w:rsid w:val="005D2089"/>
    <w:rsid w:val="005D2847"/>
    <w:rsid w:val="00666492"/>
    <w:rsid w:val="00673C85"/>
    <w:rsid w:val="00680B70"/>
    <w:rsid w:val="00691992"/>
    <w:rsid w:val="006A4885"/>
    <w:rsid w:val="006D4792"/>
    <w:rsid w:val="006F2C21"/>
    <w:rsid w:val="00713622"/>
    <w:rsid w:val="00723B8A"/>
    <w:rsid w:val="00735E37"/>
    <w:rsid w:val="00762603"/>
    <w:rsid w:val="007841AB"/>
    <w:rsid w:val="007B3A42"/>
    <w:rsid w:val="007E547A"/>
    <w:rsid w:val="00817CCA"/>
    <w:rsid w:val="008A6DDF"/>
    <w:rsid w:val="008C3A92"/>
    <w:rsid w:val="008D0BF7"/>
    <w:rsid w:val="008E32FD"/>
    <w:rsid w:val="008F562A"/>
    <w:rsid w:val="009043F7"/>
    <w:rsid w:val="00934918"/>
    <w:rsid w:val="00935AEC"/>
    <w:rsid w:val="009959EC"/>
    <w:rsid w:val="009C0641"/>
    <w:rsid w:val="009F19B1"/>
    <w:rsid w:val="00A00AB8"/>
    <w:rsid w:val="00A037F1"/>
    <w:rsid w:val="00A2583E"/>
    <w:rsid w:val="00A26982"/>
    <w:rsid w:val="00A42EAA"/>
    <w:rsid w:val="00A71BD7"/>
    <w:rsid w:val="00AB2134"/>
    <w:rsid w:val="00AD352F"/>
    <w:rsid w:val="00B064A9"/>
    <w:rsid w:val="00B136BF"/>
    <w:rsid w:val="00B9697A"/>
    <w:rsid w:val="00BB380B"/>
    <w:rsid w:val="00BE0D1E"/>
    <w:rsid w:val="00C1773F"/>
    <w:rsid w:val="00C2566A"/>
    <w:rsid w:val="00C47B6B"/>
    <w:rsid w:val="00C90CA5"/>
    <w:rsid w:val="00C95496"/>
    <w:rsid w:val="00C976A1"/>
    <w:rsid w:val="00CA7717"/>
    <w:rsid w:val="00CD381B"/>
    <w:rsid w:val="00CF5DF1"/>
    <w:rsid w:val="00D1404B"/>
    <w:rsid w:val="00D22C50"/>
    <w:rsid w:val="00D6609A"/>
    <w:rsid w:val="00D660B0"/>
    <w:rsid w:val="00D72F97"/>
    <w:rsid w:val="00D96BE9"/>
    <w:rsid w:val="00DC7376"/>
    <w:rsid w:val="00DE18DE"/>
    <w:rsid w:val="00DE4E34"/>
    <w:rsid w:val="00DE69D2"/>
    <w:rsid w:val="00E01E49"/>
    <w:rsid w:val="00E033CD"/>
    <w:rsid w:val="00E86152"/>
    <w:rsid w:val="00ED71F8"/>
    <w:rsid w:val="00F53E40"/>
    <w:rsid w:val="00F551B3"/>
    <w:rsid w:val="00F671B7"/>
    <w:rsid w:val="00F67455"/>
    <w:rsid w:val="00F93E3A"/>
    <w:rsid w:val="00FB7791"/>
    <w:rsid w:val="00FC75CD"/>
    <w:rsid w:val="00FD0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D1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E0D1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E0D1E"/>
    <w:pPr>
      <w:ind w:left="720"/>
      <w:contextualSpacing/>
    </w:pPr>
  </w:style>
  <w:style w:type="paragraph" w:customStyle="1" w:styleId="a">
    <w:name w:val="a"/>
    <w:basedOn w:val="Normal"/>
    <w:uiPriority w:val="99"/>
    <w:rsid w:val="00BE0D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BE0D1E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BE0D1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E0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0D1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6F2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2C2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F2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2C21"/>
    <w:rPr>
      <w:rFonts w:cs="Times New Roman"/>
    </w:rPr>
  </w:style>
  <w:style w:type="character" w:styleId="PageNumber">
    <w:name w:val="page number"/>
    <w:basedOn w:val="DefaultParagraphFont"/>
    <w:uiPriority w:val="99"/>
    <w:rsid w:val="009C064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1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1523">
          <w:marLeft w:val="75"/>
          <w:marRight w:val="0"/>
          <w:marTop w:val="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21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1525">
          <w:marLeft w:val="75"/>
          <w:marRight w:val="0"/>
          <w:marTop w:val="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yperlink" Target="http://www.gemconsortium.org/docs/download/3261" TargetMode="Externa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consultant.ru/document/cons_doc_LAW_123444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141</TotalTime>
  <Pages>14</Pages>
  <Words>2827</Words>
  <Characters>16114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 Цветков</dc:creator>
  <cp:keywords/>
  <dc:description/>
  <cp:lastModifiedBy>Sergey</cp:lastModifiedBy>
  <cp:revision>15</cp:revision>
  <cp:lastPrinted>2015-05-04T16:45:00Z</cp:lastPrinted>
  <dcterms:created xsi:type="dcterms:W3CDTF">2015-04-30T11:56:00Z</dcterms:created>
  <dcterms:modified xsi:type="dcterms:W3CDTF">2015-06-18T03:01:00Z</dcterms:modified>
</cp:coreProperties>
</file>