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52313" w:rsidRPr="00EA2C9D" w:rsidTr="003E4CBD">
        <w:tc>
          <w:tcPr>
            <w:tcW w:w="4643" w:type="dxa"/>
          </w:tcPr>
          <w:p w:rsidR="00152313" w:rsidRPr="00EA2C9D" w:rsidRDefault="00152313" w:rsidP="00EA2C9D">
            <w:pPr>
              <w:spacing w:after="0" w:line="240" w:lineRule="auto"/>
              <w:rPr>
                <w:rFonts w:ascii="Times New Roman" w:hAnsi="Times New Roman"/>
                <w:color w:val="000000"/>
                <w:sz w:val="20"/>
                <w:szCs w:val="20"/>
              </w:rPr>
            </w:pPr>
            <w:bookmarkStart w:id="0" w:name="_GoBack"/>
            <w:bookmarkEnd w:id="0"/>
            <w:r w:rsidRPr="00EA2C9D">
              <w:rPr>
                <w:rFonts w:ascii="Times New Roman" w:hAnsi="Times New Roman"/>
                <w:color w:val="000000"/>
                <w:sz w:val="20"/>
                <w:szCs w:val="20"/>
              </w:rPr>
              <w:t xml:space="preserve">УДК </w:t>
            </w:r>
            <w:r w:rsidRPr="003320EB">
              <w:rPr>
                <w:rFonts w:ascii="Times New Roman" w:hAnsi="Times New Roman"/>
                <w:color w:val="000000"/>
                <w:sz w:val="20"/>
                <w:szCs w:val="20"/>
              </w:rPr>
              <w:t>32.019.52</w:t>
            </w:r>
          </w:p>
        </w:tc>
        <w:tc>
          <w:tcPr>
            <w:tcW w:w="4643" w:type="dxa"/>
          </w:tcPr>
          <w:p w:rsidR="00152313" w:rsidRPr="003320EB" w:rsidRDefault="00152313" w:rsidP="00EA2C9D">
            <w:pPr>
              <w:spacing w:after="0" w:line="240" w:lineRule="auto"/>
              <w:rPr>
                <w:rFonts w:ascii="Times New Roman" w:hAnsi="Times New Roman"/>
                <w:color w:val="000000"/>
                <w:sz w:val="20"/>
                <w:szCs w:val="20"/>
                <w:lang w:val="en-US"/>
              </w:rPr>
            </w:pPr>
            <w:r w:rsidRPr="00EA2C9D">
              <w:rPr>
                <w:rFonts w:ascii="Times New Roman" w:hAnsi="Times New Roman"/>
                <w:color w:val="000000"/>
                <w:sz w:val="20"/>
                <w:szCs w:val="20"/>
                <w:lang w:val="en-US"/>
              </w:rPr>
              <w:t>UDC</w:t>
            </w:r>
            <w:r w:rsidRPr="00EA2C9D">
              <w:rPr>
                <w:rFonts w:ascii="Times New Roman" w:hAnsi="Times New Roman"/>
                <w:color w:val="000000"/>
                <w:sz w:val="20"/>
                <w:szCs w:val="20"/>
              </w:rPr>
              <w:t xml:space="preserve"> </w:t>
            </w:r>
            <w:r w:rsidRPr="003320EB">
              <w:rPr>
                <w:rFonts w:ascii="Times New Roman" w:hAnsi="Times New Roman"/>
                <w:color w:val="000000"/>
                <w:sz w:val="20"/>
                <w:szCs w:val="20"/>
              </w:rPr>
              <w:t>32.019.52</w:t>
            </w:r>
          </w:p>
        </w:tc>
      </w:tr>
      <w:tr w:rsidR="00152313" w:rsidRPr="00EA2C9D" w:rsidTr="003E4CBD">
        <w:tc>
          <w:tcPr>
            <w:tcW w:w="4643" w:type="dxa"/>
          </w:tcPr>
          <w:p w:rsidR="00152313" w:rsidRPr="00EA2C9D" w:rsidRDefault="00152313" w:rsidP="00EA2C9D">
            <w:pPr>
              <w:spacing w:after="0" w:line="240" w:lineRule="auto"/>
              <w:rPr>
                <w:rFonts w:ascii="Times New Roman" w:hAnsi="Times New Roman"/>
                <w:color w:val="000000"/>
                <w:sz w:val="20"/>
                <w:szCs w:val="20"/>
                <w:lang w:val="en-US"/>
              </w:rPr>
            </w:pPr>
          </w:p>
          <w:p w:rsidR="00152313" w:rsidRPr="00EA2C9D" w:rsidRDefault="00152313" w:rsidP="00EA2C9D">
            <w:pPr>
              <w:spacing w:after="0" w:line="240" w:lineRule="auto"/>
              <w:rPr>
                <w:rFonts w:ascii="Times New Roman" w:hAnsi="Times New Roman"/>
                <w:color w:val="000000"/>
                <w:sz w:val="20"/>
                <w:szCs w:val="20"/>
              </w:rPr>
            </w:pPr>
            <w:r>
              <w:rPr>
                <w:rFonts w:ascii="Times New Roman" w:hAnsi="Times New Roman"/>
                <w:color w:val="000000"/>
                <w:sz w:val="20"/>
                <w:szCs w:val="20"/>
                <w:lang w:val="en-US"/>
              </w:rPr>
              <w:t xml:space="preserve">23.00.00 </w:t>
            </w:r>
            <w:r w:rsidRPr="00EA2C9D">
              <w:rPr>
                <w:rFonts w:ascii="Times New Roman" w:hAnsi="Times New Roman"/>
                <w:color w:val="000000"/>
                <w:sz w:val="20"/>
                <w:szCs w:val="20"/>
              </w:rPr>
              <w:t>Политические науки</w:t>
            </w:r>
          </w:p>
          <w:p w:rsidR="00152313" w:rsidRPr="00EA2C9D" w:rsidRDefault="00152313" w:rsidP="00EA2C9D">
            <w:pPr>
              <w:spacing w:after="0" w:line="240" w:lineRule="auto"/>
              <w:rPr>
                <w:rFonts w:ascii="Times New Roman" w:hAnsi="Times New Roman"/>
                <w:color w:val="000000"/>
                <w:sz w:val="20"/>
                <w:szCs w:val="20"/>
              </w:rPr>
            </w:pPr>
          </w:p>
        </w:tc>
        <w:tc>
          <w:tcPr>
            <w:tcW w:w="4643" w:type="dxa"/>
          </w:tcPr>
          <w:p w:rsidR="00152313" w:rsidRDefault="00152313" w:rsidP="00EA2C9D">
            <w:pPr>
              <w:spacing w:after="0" w:line="240" w:lineRule="auto"/>
              <w:rPr>
                <w:rFonts w:ascii="Times New Roman" w:hAnsi="Times New Roman"/>
                <w:color w:val="000000"/>
                <w:sz w:val="20"/>
                <w:szCs w:val="20"/>
                <w:lang w:val="en-US"/>
              </w:rPr>
            </w:pPr>
          </w:p>
          <w:p w:rsidR="00152313" w:rsidRPr="00EA2C9D" w:rsidRDefault="00152313" w:rsidP="00EA2C9D">
            <w:pPr>
              <w:spacing w:after="0" w:line="240" w:lineRule="auto"/>
              <w:rPr>
                <w:rFonts w:ascii="Times New Roman" w:hAnsi="Times New Roman"/>
                <w:color w:val="000000"/>
                <w:sz w:val="20"/>
                <w:szCs w:val="20"/>
              </w:rPr>
            </w:pPr>
            <w:r w:rsidRPr="00EA2C9D">
              <w:rPr>
                <w:rFonts w:ascii="Times New Roman" w:hAnsi="Times New Roman"/>
                <w:color w:val="000000"/>
                <w:sz w:val="20"/>
                <w:szCs w:val="20"/>
                <w:lang w:val="en-US"/>
              </w:rPr>
              <w:t>P</w:t>
            </w:r>
            <w:r w:rsidRPr="00EA2C9D">
              <w:rPr>
                <w:rFonts w:ascii="Times New Roman" w:hAnsi="Times New Roman"/>
                <w:color w:val="000000"/>
                <w:sz w:val="20"/>
                <w:szCs w:val="20"/>
              </w:rPr>
              <w:t xml:space="preserve">olitical sciences </w:t>
            </w:r>
          </w:p>
        </w:tc>
      </w:tr>
      <w:tr w:rsidR="00152313" w:rsidRPr="003320EB" w:rsidTr="003E4CBD">
        <w:tc>
          <w:tcPr>
            <w:tcW w:w="4643" w:type="dxa"/>
          </w:tcPr>
          <w:p w:rsidR="00152313" w:rsidRPr="00EA2C9D" w:rsidRDefault="00152313" w:rsidP="00EA2C9D">
            <w:pPr>
              <w:spacing w:after="0" w:line="240" w:lineRule="auto"/>
              <w:rPr>
                <w:rFonts w:ascii="Times New Roman" w:hAnsi="Times New Roman"/>
                <w:b/>
                <w:color w:val="000000"/>
                <w:sz w:val="20"/>
                <w:szCs w:val="20"/>
              </w:rPr>
            </w:pPr>
            <w:r w:rsidRPr="00EA2C9D">
              <w:rPr>
                <w:rFonts w:ascii="Times New Roman" w:hAnsi="Times New Roman"/>
                <w:b/>
                <w:color w:val="000000"/>
                <w:sz w:val="20"/>
                <w:szCs w:val="20"/>
              </w:rPr>
              <w:t>ДИСКУССИИ О КОРРУПЦИИ: КАКОВЫ ИТОГИ?</w:t>
            </w:r>
          </w:p>
        </w:tc>
        <w:tc>
          <w:tcPr>
            <w:tcW w:w="4643" w:type="dxa"/>
          </w:tcPr>
          <w:p w:rsidR="00152313" w:rsidRPr="00EA2C9D" w:rsidRDefault="00152313" w:rsidP="00EA2C9D">
            <w:pPr>
              <w:spacing w:after="0" w:line="240" w:lineRule="auto"/>
              <w:rPr>
                <w:rFonts w:ascii="Times New Roman" w:hAnsi="Times New Roman"/>
                <w:b/>
                <w:color w:val="000000"/>
                <w:sz w:val="20"/>
                <w:szCs w:val="20"/>
                <w:lang w:val="en-US"/>
              </w:rPr>
            </w:pPr>
            <w:r w:rsidRPr="00EA2C9D">
              <w:rPr>
                <w:rFonts w:ascii="Times New Roman" w:hAnsi="Times New Roman"/>
                <w:b/>
                <w:color w:val="000000"/>
                <w:sz w:val="20"/>
                <w:szCs w:val="20"/>
                <w:lang w:val="en-US"/>
              </w:rPr>
              <w:t xml:space="preserve">DISCUSSIONS ABOUT CORRUPTION: WHAT </w:t>
            </w:r>
            <w:r>
              <w:rPr>
                <w:rFonts w:ascii="Times New Roman" w:hAnsi="Times New Roman"/>
                <w:b/>
                <w:color w:val="000000"/>
                <w:sz w:val="20"/>
                <w:szCs w:val="20"/>
                <w:lang w:val="en-US"/>
              </w:rPr>
              <w:t>THE</w:t>
            </w:r>
            <w:r w:rsidRPr="00EA2C9D">
              <w:rPr>
                <w:rFonts w:ascii="Times New Roman" w:hAnsi="Times New Roman"/>
                <w:b/>
                <w:color w:val="000000"/>
                <w:sz w:val="20"/>
                <w:szCs w:val="20"/>
                <w:lang w:val="en-US"/>
              </w:rPr>
              <w:t xml:space="preserve"> RESULTS</w:t>
            </w:r>
            <w:r>
              <w:rPr>
                <w:rFonts w:ascii="Times New Roman" w:hAnsi="Times New Roman"/>
                <w:b/>
                <w:color w:val="000000"/>
                <w:sz w:val="20"/>
                <w:szCs w:val="20"/>
                <w:lang w:val="en-US"/>
              </w:rPr>
              <w:t xml:space="preserve"> WE HAVE</w:t>
            </w:r>
            <w:r w:rsidRPr="00EA2C9D">
              <w:rPr>
                <w:rFonts w:ascii="Times New Roman" w:hAnsi="Times New Roman"/>
                <w:b/>
                <w:color w:val="000000"/>
                <w:sz w:val="20"/>
                <w:szCs w:val="20"/>
                <w:lang w:val="en-US"/>
              </w:rPr>
              <w:t>?</w:t>
            </w:r>
          </w:p>
        </w:tc>
      </w:tr>
      <w:tr w:rsidR="00152313" w:rsidRPr="003320EB" w:rsidTr="003E4CBD">
        <w:tc>
          <w:tcPr>
            <w:tcW w:w="4643" w:type="dxa"/>
          </w:tcPr>
          <w:p w:rsidR="00152313" w:rsidRPr="00EA2C9D" w:rsidRDefault="00152313" w:rsidP="00EA2C9D">
            <w:pPr>
              <w:spacing w:after="0" w:line="240" w:lineRule="auto"/>
              <w:rPr>
                <w:rFonts w:ascii="Times New Roman" w:hAnsi="Times New Roman"/>
                <w:color w:val="000000"/>
                <w:sz w:val="20"/>
                <w:szCs w:val="20"/>
                <w:lang w:val="en-US"/>
              </w:rPr>
            </w:pPr>
          </w:p>
        </w:tc>
        <w:tc>
          <w:tcPr>
            <w:tcW w:w="4643" w:type="dxa"/>
          </w:tcPr>
          <w:p w:rsidR="00152313" w:rsidRPr="00EA2C9D" w:rsidRDefault="00152313" w:rsidP="00EA2C9D">
            <w:pPr>
              <w:spacing w:after="0" w:line="240" w:lineRule="auto"/>
              <w:rPr>
                <w:rFonts w:ascii="Times New Roman" w:hAnsi="Times New Roman"/>
                <w:color w:val="000000"/>
                <w:sz w:val="20"/>
                <w:szCs w:val="20"/>
                <w:lang w:val="en-US"/>
              </w:rPr>
            </w:pPr>
          </w:p>
        </w:tc>
      </w:tr>
      <w:tr w:rsidR="00152313" w:rsidRPr="00EA2C9D" w:rsidTr="003E4CBD">
        <w:tc>
          <w:tcPr>
            <w:tcW w:w="4643" w:type="dxa"/>
          </w:tcPr>
          <w:p w:rsidR="00152313" w:rsidRPr="00EA2C9D" w:rsidRDefault="00152313" w:rsidP="00EA2C9D">
            <w:pPr>
              <w:spacing w:after="0" w:line="240" w:lineRule="auto"/>
              <w:rPr>
                <w:rFonts w:ascii="Times New Roman" w:hAnsi="Times New Roman"/>
                <w:color w:val="000000"/>
                <w:sz w:val="20"/>
                <w:szCs w:val="20"/>
              </w:rPr>
            </w:pPr>
            <w:r w:rsidRPr="00EA2C9D">
              <w:rPr>
                <w:rFonts w:ascii="Times New Roman" w:hAnsi="Times New Roman"/>
                <w:color w:val="000000"/>
                <w:sz w:val="20"/>
                <w:szCs w:val="20"/>
              </w:rPr>
              <w:t>Румянцева Елена Евгеньевна</w:t>
            </w:r>
          </w:p>
        </w:tc>
        <w:tc>
          <w:tcPr>
            <w:tcW w:w="4643" w:type="dxa"/>
          </w:tcPr>
          <w:p w:rsidR="00152313" w:rsidRPr="00EA2C9D" w:rsidRDefault="00152313" w:rsidP="00EA2C9D">
            <w:pPr>
              <w:spacing w:after="0" w:line="240" w:lineRule="auto"/>
              <w:rPr>
                <w:rFonts w:ascii="Times New Roman" w:hAnsi="Times New Roman"/>
                <w:color w:val="000000"/>
                <w:sz w:val="20"/>
                <w:szCs w:val="20"/>
                <w:lang w:val="en-US"/>
              </w:rPr>
            </w:pPr>
            <w:r w:rsidRPr="00EA2C9D">
              <w:rPr>
                <w:rFonts w:ascii="Times New Roman" w:hAnsi="Times New Roman"/>
                <w:color w:val="000000"/>
                <w:sz w:val="20"/>
                <w:szCs w:val="20"/>
                <w:lang w:val="en-US"/>
              </w:rPr>
              <w:t>Rumyantseva Elena Evgenyevna</w:t>
            </w:r>
          </w:p>
        </w:tc>
      </w:tr>
      <w:tr w:rsidR="00152313" w:rsidRPr="003320EB" w:rsidTr="003E4CBD">
        <w:tc>
          <w:tcPr>
            <w:tcW w:w="4643" w:type="dxa"/>
          </w:tcPr>
          <w:p w:rsidR="00152313" w:rsidRPr="00EA2C9D" w:rsidRDefault="00152313" w:rsidP="00EA2C9D">
            <w:pPr>
              <w:spacing w:after="0" w:line="240" w:lineRule="auto"/>
              <w:rPr>
                <w:rFonts w:ascii="Times New Roman" w:hAnsi="Times New Roman"/>
                <w:i/>
                <w:color w:val="000000"/>
                <w:sz w:val="20"/>
                <w:szCs w:val="20"/>
              </w:rPr>
            </w:pPr>
            <w:r w:rsidRPr="00EA2C9D">
              <w:rPr>
                <w:rFonts w:ascii="Times New Roman" w:hAnsi="Times New Roman"/>
                <w:color w:val="000000"/>
                <w:sz w:val="20"/>
                <w:szCs w:val="20"/>
              </w:rPr>
              <w:t>доктор экономических наук, профессор</w:t>
            </w:r>
            <w:r w:rsidRPr="00EA2C9D">
              <w:rPr>
                <w:rFonts w:ascii="Times New Roman" w:hAnsi="Times New Roman"/>
                <w:i/>
                <w:color w:val="000000"/>
                <w:sz w:val="20"/>
                <w:szCs w:val="20"/>
              </w:rPr>
              <w:t xml:space="preserve"> </w:t>
            </w:r>
          </w:p>
          <w:p w:rsidR="00152313" w:rsidRPr="003320EB" w:rsidRDefault="00152313" w:rsidP="00EA2C9D">
            <w:pPr>
              <w:spacing w:after="0" w:line="240" w:lineRule="auto"/>
              <w:rPr>
                <w:rFonts w:ascii="Times New Roman" w:hAnsi="Times New Roman"/>
                <w:color w:val="000000"/>
                <w:sz w:val="20"/>
                <w:szCs w:val="20"/>
              </w:rPr>
            </w:pPr>
            <w:r w:rsidRPr="003320EB">
              <w:rPr>
                <w:rFonts w:ascii="Times New Roman" w:hAnsi="Times New Roman"/>
                <w:color w:val="000000"/>
                <w:sz w:val="20"/>
                <w:szCs w:val="20"/>
                <w:shd w:val="clear" w:color="auto" w:fill="FFFFFF"/>
              </w:rPr>
              <w:t xml:space="preserve">SPIN-код в РИНЦ: </w:t>
            </w:r>
            <w:r w:rsidRPr="003320EB">
              <w:rPr>
                <w:rFonts w:ascii="Times New Roman" w:hAnsi="Times New Roman"/>
                <w:color w:val="000000"/>
                <w:sz w:val="20"/>
                <w:szCs w:val="20"/>
              </w:rPr>
              <w:t>6398-3741</w:t>
            </w:r>
          </w:p>
          <w:p w:rsidR="00152313" w:rsidRPr="00EA2C9D" w:rsidRDefault="00152313" w:rsidP="00EA2C9D">
            <w:pPr>
              <w:spacing w:after="0" w:line="240" w:lineRule="auto"/>
              <w:rPr>
                <w:rFonts w:ascii="Times New Roman" w:hAnsi="Times New Roman"/>
                <w:color w:val="000000"/>
                <w:sz w:val="20"/>
                <w:szCs w:val="20"/>
              </w:rPr>
            </w:pPr>
            <w:r w:rsidRPr="00EA2C9D">
              <w:rPr>
                <w:rFonts w:ascii="Times New Roman" w:hAnsi="Times New Roman"/>
                <w:color w:val="000000"/>
                <w:sz w:val="20"/>
                <w:szCs w:val="20"/>
              </w:rPr>
              <w:t xml:space="preserve">Электронный адрес: </w:t>
            </w:r>
            <w:hyperlink r:id="rId7" w:history="1">
              <w:r w:rsidRPr="00EA2C9D">
                <w:rPr>
                  <w:rStyle w:val="Hyperlink"/>
                  <w:rFonts w:ascii="Times New Roman" w:hAnsi="Times New Roman"/>
                  <w:color w:val="000000"/>
                  <w:sz w:val="20"/>
                  <w:szCs w:val="20"/>
                  <w:u w:val="none"/>
                  <w:lang w:val="en-US"/>
                </w:rPr>
                <w:t>e</w:t>
              </w:r>
              <w:r w:rsidRPr="00EA2C9D">
                <w:rPr>
                  <w:rStyle w:val="Hyperlink"/>
                  <w:rFonts w:ascii="Times New Roman" w:hAnsi="Times New Roman"/>
                  <w:color w:val="000000"/>
                  <w:sz w:val="20"/>
                  <w:szCs w:val="20"/>
                  <w:u w:val="none"/>
                </w:rPr>
                <w:t>.</w:t>
              </w:r>
              <w:r w:rsidRPr="00EA2C9D">
                <w:rPr>
                  <w:rStyle w:val="Hyperlink"/>
                  <w:rFonts w:ascii="Times New Roman" w:hAnsi="Times New Roman"/>
                  <w:color w:val="000000"/>
                  <w:sz w:val="20"/>
                  <w:szCs w:val="20"/>
                  <w:u w:val="none"/>
                  <w:lang w:val="en-US"/>
                </w:rPr>
                <w:t>p</w:t>
              </w:r>
              <w:r w:rsidRPr="00EA2C9D">
                <w:rPr>
                  <w:rStyle w:val="Hyperlink"/>
                  <w:rFonts w:ascii="Times New Roman" w:hAnsi="Times New Roman"/>
                  <w:color w:val="000000"/>
                  <w:sz w:val="20"/>
                  <w:szCs w:val="20"/>
                  <w:u w:val="none"/>
                </w:rPr>
                <w:t>.</w:t>
              </w:r>
              <w:r w:rsidRPr="00EA2C9D">
                <w:rPr>
                  <w:rStyle w:val="Hyperlink"/>
                  <w:rFonts w:ascii="Times New Roman" w:hAnsi="Times New Roman"/>
                  <w:color w:val="000000"/>
                  <w:sz w:val="20"/>
                  <w:szCs w:val="20"/>
                  <w:u w:val="none"/>
                  <w:lang w:val="en-US"/>
                </w:rPr>
                <w:t>centre</w:t>
              </w:r>
              <w:r w:rsidRPr="00EA2C9D">
                <w:rPr>
                  <w:rStyle w:val="Hyperlink"/>
                  <w:rFonts w:ascii="Times New Roman" w:hAnsi="Times New Roman"/>
                  <w:color w:val="000000"/>
                  <w:sz w:val="20"/>
                  <w:szCs w:val="20"/>
                  <w:u w:val="none"/>
                </w:rPr>
                <w:t>@</w:t>
              </w:r>
              <w:r w:rsidRPr="00EA2C9D">
                <w:rPr>
                  <w:rStyle w:val="Hyperlink"/>
                  <w:rFonts w:ascii="Times New Roman" w:hAnsi="Times New Roman"/>
                  <w:color w:val="000000"/>
                  <w:sz w:val="20"/>
                  <w:szCs w:val="20"/>
                  <w:u w:val="none"/>
                  <w:lang w:val="en-US"/>
                </w:rPr>
                <w:t>mail</w:t>
              </w:r>
              <w:r w:rsidRPr="00EA2C9D">
                <w:rPr>
                  <w:rStyle w:val="Hyperlink"/>
                  <w:rFonts w:ascii="Times New Roman" w:hAnsi="Times New Roman"/>
                  <w:color w:val="000000"/>
                  <w:sz w:val="20"/>
                  <w:szCs w:val="20"/>
                  <w:u w:val="none"/>
                </w:rPr>
                <w:t>.</w:t>
              </w:r>
              <w:r w:rsidRPr="00EA2C9D">
                <w:rPr>
                  <w:rStyle w:val="Hyperlink"/>
                  <w:rFonts w:ascii="Times New Roman" w:hAnsi="Times New Roman"/>
                  <w:color w:val="000000"/>
                  <w:sz w:val="20"/>
                  <w:szCs w:val="20"/>
                  <w:u w:val="none"/>
                  <w:lang w:val="en-US"/>
                </w:rPr>
                <w:t>ru</w:t>
              </w:r>
            </w:hyperlink>
          </w:p>
        </w:tc>
        <w:tc>
          <w:tcPr>
            <w:tcW w:w="4643" w:type="dxa"/>
          </w:tcPr>
          <w:p w:rsidR="00152313" w:rsidRPr="00EA2C9D" w:rsidRDefault="00152313" w:rsidP="00EA2C9D">
            <w:pPr>
              <w:spacing w:after="0" w:line="240" w:lineRule="auto"/>
              <w:rPr>
                <w:rFonts w:ascii="Times New Roman" w:hAnsi="Times New Roman"/>
                <w:color w:val="000000"/>
                <w:sz w:val="20"/>
                <w:szCs w:val="20"/>
                <w:lang w:val="en-US"/>
              </w:rPr>
            </w:pPr>
            <w:r w:rsidRPr="00EA2C9D">
              <w:rPr>
                <w:rFonts w:ascii="Times New Roman" w:hAnsi="Times New Roman"/>
                <w:color w:val="000000"/>
                <w:sz w:val="20"/>
                <w:szCs w:val="20"/>
                <w:lang w:val="en-US"/>
              </w:rPr>
              <w:t>Doctor of Economic Sciences, professor</w:t>
            </w:r>
          </w:p>
          <w:p w:rsidR="00152313" w:rsidRPr="00EA2C9D" w:rsidRDefault="00152313" w:rsidP="00EA2C9D">
            <w:pPr>
              <w:spacing w:after="0" w:line="240" w:lineRule="auto"/>
              <w:rPr>
                <w:rFonts w:ascii="Times New Roman" w:hAnsi="Times New Roman"/>
                <w:color w:val="000000"/>
                <w:spacing w:val="-2"/>
                <w:sz w:val="20"/>
                <w:szCs w:val="20"/>
                <w:shd w:val="clear" w:color="auto" w:fill="F5F5F5"/>
                <w:lang w:val="en-US"/>
              </w:rPr>
            </w:pPr>
            <w:r w:rsidRPr="00EA2C9D">
              <w:rPr>
                <w:rFonts w:ascii="Times New Roman" w:hAnsi="Times New Roman"/>
                <w:color w:val="000000"/>
                <w:spacing w:val="-2"/>
                <w:sz w:val="20"/>
                <w:szCs w:val="20"/>
                <w:lang w:val="en-US"/>
              </w:rPr>
              <w:t xml:space="preserve">SPIN-code in </w:t>
            </w:r>
            <w:r w:rsidRPr="00EA2C9D">
              <w:rPr>
                <w:rFonts w:ascii="Times New Roman" w:hAnsi="Times New Roman"/>
                <w:color w:val="000000"/>
                <w:sz w:val="20"/>
                <w:szCs w:val="20"/>
                <w:shd w:val="clear" w:color="auto" w:fill="FFFFFF"/>
                <w:lang w:val="en-US"/>
              </w:rPr>
              <w:t>SCIENCE INDEX (</w:t>
            </w:r>
            <w:r w:rsidRPr="00EA2C9D">
              <w:rPr>
                <w:rFonts w:ascii="Times New Roman" w:hAnsi="Times New Roman"/>
                <w:color w:val="000000"/>
                <w:spacing w:val="-2"/>
                <w:sz w:val="20"/>
                <w:szCs w:val="20"/>
                <w:lang w:val="en-US"/>
              </w:rPr>
              <w:t>eLIBRARY.ru)</w:t>
            </w:r>
            <w:r w:rsidRPr="00EA2C9D">
              <w:rPr>
                <w:rFonts w:ascii="Times New Roman" w:hAnsi="Times New Roman"/>
                <w:color w:val="000000"/>
                <w:spacing w:val="-2"/>
                <w:sz w:val="20"/>
                <w:szCs w:val="20"/>
                <w:shd w:val="clear" w:color="auto" w:fill="FFFFFF"/>
                <w:lang w:val="en-US"/>
              </w:rPr>
              <w:t xml:space="preserve">: </w:t>
            </w:r>
            <w:r w:rsidRPr="003320EB">
              <w:rPr>
                <w:rFonts w:ascii="Times New Roman" w:hAnsi="Times New Roman"/>
                <w:color w:val="000000"/>
                <w:spacing w:val="-2"/>
                <w:sz w:val="20"/>
                <w:szCs w:val="20"/>
                <w:shd w:val="clear" w:color="auto" w:fill="FFFFFF"/>
                <w:lang w:val="en-US"/>
              </w:rPr>
              <w:t>6398-3741</w:t>
            </w:r>
          </w:p>
          <w:p w:rsidR="00152313" w:rsidRPr="00EA2C9D" w:rsidRDefault="00152313" w:rsidP="00EA2C9D">
            <w:pPr>
              <w:spacing w:after="0" w:line="240" w:lineRule="auto"/>
              <w:rPr>
                <w:rFonts w:ascii="Times New Roman" w:hAnsi="Times New Roman"/>
                <w:sz w:val="20"/>
                <w:szCs w:val="20"/>
                <w:lang w:val="en-US"/>
              </w:rPr>
            </w:pPr>
            <w:r w:rsidRPr="00EA2C9D">
              <w:rPr>
                <w:rFonts w:ascii="Times New Roman" w:hAnsi="Times New Roman"/>
                <w:color w:val="000000"/>
                <w:sz w:val="20"/>
                <w:szCs w:val="20"/>
                <w:lang w:val="en-US"/>
              </w:rPr>
              <w:t xml:space="preserve">E-mail: </w:t>
            </w:r>
            <w:hyperlink r:id="rId8" w:history="1">
              <w:r w:rsidRPr="00EA2C9D">
                <w:rPr>
                  <w:rStyle w:val="Hyperlink"/>
                  <w:rFonts w:ascii="Times New Roman" w:hAnsi="Times New Roman"/>
                  <w:color w:val="000000"/>
                  <w:sz w:val="20"/>
                  <w:szCs w:val="20"/>
                  <w:u w:val="none"/>
                  <w:lang w:val="en-US"/>
                </w:rPr>
                <w:t>e.p.centre@mail.ru</w:t>
              </w:r>
            </w:hyperlink>
          </w:p>
        </w:tc>
      </w:tr>
      <w:tr w:rsidR="00152313" w:rsidRPr="003320EB" w:rsidTr="003E4CBD">
        <w:tc>
          <w:tcPr>
            <w:tcW w:w="4643" w:type="dxa"/>
          </w:tcPr>
          <w:p w:rsidR="00152313" w:rsidRPr="00EA2C9D" w:rsidRDefault="00152313" w:rsidP="00EA2C9D">
            <w:pPr>
              <w:spacing w:after="0" w:line="240" w:lineRule="auto"/>
              <w:rPr>
                <w:rFonts w:ascii="Times New Roman" w:hAnsi="Times New Roman"/>
                <w:i/>
                <w:color w:val="000000"/>
                <w:sz w:val="20"/>
                <w:szCs w:val="20"/>
              </w:rPr>
            </w:pPr>
            <w:r w:rsidRPr="00EA2C9D">
              <w:rPr>
                <w:rFonts w:ascii="Times New Roman" w:hAnsi="Times New Roman"/>
                <w:i/>
                <w:color w:val="000000"/>
                <w:sz w:val="20"/>
                <w:szCs w:val="20"/>
              </w:rPr>
              <w:t>Институт государственной службы и управления Российской академии народного хозяйства и государственной службы при Президенте РФ (РАНХиГС), г. Москва, Российская Федерация</w:t>
            </w:r>
          </w:p>
          <w:p w:rsidR="00152313" w:rsidRPr="00EA2C9D" w:rsidRDefault="00152313" w:rsidP="00EA2C9D">
            <w:pPr>
              <w:spacing w:after="0" w:line="240" w:lineRule="auto"/>
              <w:rPr>
                <w:rFonts w:ascii="Times New Roman" w:hAnsi="Times New Roman"/>
                <w:i/>
                <w:color w:val="000000"/>
                <w:sz w:val="20"/>
                <w:szCs w:val="20"/>
              </w:rPr>
            </w:pPr>
          </w:p>
        </w:tc>
        <w:tc>
          <w:tcPr>
            <w:tcW w:w="4643" w:type="dxa"/>
          </w:tcPr>
          <w:p w:rsidR="00152313" w:rsidRPr="00EA2C9D" w:rsidRDefault="00152313" w:rsidP="00EA2C9D">
            <w:pPr>
              <w:spacing w:after="0" w:line="240" w:lineRule="auto"/>
              <w:rPr>
                <w:rFonts w:ascii="Times New Roman" w:hAnsi="Times New Roman"/>
                <w:i/>
                <w:color w:val="000000"/>
                <w:sz w:val="20"/>
                <w:szCs w:val="20"/>
                <w:lang w:val="en-US"/>
              </w:rPr>
            </w:pPr>
            <w:r w:rsidRPr="00EA2C9D">
              <w:rPr>
                <w:rFonts w:ascii="Times New Roman" w:hAnsi="Times New Roman"/>
                <w:i/>
                <w:color w:val="000000"/>
                <w:sz w:val="20"/>
                <w:szCs w:val="20"/>
                <w:lang w:val="en-US"/>
              </w:rPr>
              <w:t xml:space="preserve">Institute of public service and management of the </w:t>
            </w:r>
            <w:r w:rsidRPr="00EA2C9D">
              <w:rPr>
                <w:rFonts w:ascii="Times New Roman" w:hAnsi="Times New Roman"/>
                <w:i/>
                <w:color w:val="000000"/>
                <w:sz w:val="20"/>
                <w:szCs w:val="20"/>
                <w:shd w:val="clear" w:color="auto" w:fill="FFFFFF"/>
                <w:lang w:val="en-US"/>
              </w:rPr>
              <w:t>Russian Presidential Academy of National Economy and Public Administration (RANEPA), Moscow, Russian Federation</w:t>
            </w:r>
            <w:r w:rsidRPr="00EA2C9D">
              <w:rPr>
                <w:rFonts w:ascii="Times New Roman" w:hAnsi="Times New Roman"/>
                <w:i/>
                <w:color w:val="000000"/>
                <w:sz w:val="20"/>
                <w:szCs w:val="20"/>
                <w:lang w:val="en-US"/>
              </w:rPr>
              <w:t xml:space="preserve"> </w:t>
            </w:r>
          </w:p>
          <w:p w:rsidR="00152313" w:rsidRPr="00EA2C9D" w:rsidRDefault="00152313" w:rsidP="00EA2C9D">
            <w:pPr>
              <w:spacing w:after="0" w:line="240" w:lineRule="auto"/>
              <w:rPr>
                <w:rFonts w:ascii="Times New Roman" w:hAnsi="Times New Roman"/>
                <w:i/>
                <w:color w:val="000000"/>
                <w:sz w:val="20"/>
                <w:szCs w:val="20"/>
                <w:lang w:val="en-US"/>
              </w:rPr>
            </w:pPr>
          </w:p>
        </w:tc>
      </w:tr>
      <w:tr w:rsidR="00152313" w:rsidRPr="003320EB" w:rsidTr="003E4CBD">
        <w:tc>
          <w:tcPr>
            <w:tcW w:w="4643" w:type="dxa"/>
          </w:tcPr>
          <w:p w:rsidR="00152313" w:rsidRPr="003320EB" w:rsidRDefault="00152313" w:rsidP="00EA2C9D">
            <w:pPr>
              <w:spacing w:after="0" w:line="240" w:lineRule="auto"/>
              <w:rPr>
                <w:rFonts w:ascii="Times New Roman" w:hAnsi="Times New Roman"/>
                <w:sz w:val="20"/>
                <w:szCs w:val="20"/>
              </w:rPr>
            </w:pPr>
            <w:r w:rsidRPr="00EA2C9D">
              <w:rPr>
                <w:rFonts w:ascii="Times New Roman" w:hAnsi="Times New Roman"/>
                <w:color w:val="000000"/>
                <w:sz w:val="20"/>
                <w:szCs w:val="20"/>
              </w:rPr>
              <w:t xml:space="preserve">Данные социологических опросов показывают, что проблема коррупции на протяжении многих лет не ослабевает. В связи с тем, что коррупция наносит ущерб большей части населения, автор полагает, что антикоррупционная политика является такой же значимой, как и социальная политика государства. </w:t>
            </w:r>
            <w:r w:rsidRPr="00EA2C9D">
              <w:rPr>
                <w:rFonts w:ascii="Times New Roman" w:hAnsi="Times New Roman"/>
                <w:sz w:val="20"/>
                <w:szCs w:val="20"/>
              </w:rPr>
              <w:t>В статье проведен анализ диссертационных исследований, посвященных коррупции более чем за 20 лет. Положения научной дискуссии касаются: а) поиска более перспективного для конкретизации законодательства определения коррупции; б) уточнения наиболее важных сфер распространения коррупции; в) классификации видов коррупции с выделением более значимых или менее значимых; г) выделения причин возникновения коррупции; д) определения видов и масштабов ущербов от коррупции; е) поиска наиболее конструктивных мер борьбы с коррупцией в России. По мнению автора, борьба с коррупцией должна носить не выборочный, а целенаправленно всеохватный характер, не смешивать понятия «виновных» и пострадавших от коррупционных деяний. Научные исследования должны опираться на реальные факты, учитывать специфические российские условия распространения и борьбы с коррупцией. Необходимо также проводить анализ степени информационного искажения реальности и др.</w:t>
            </w:r>
          </w:p>
          <w:p w:rsidR="00152313" w:rsidRPr="003320EB" w:rsidRDefault="00152313" w:rsidP="00EA2C9D">
            <w:pPr>
              <w:spacing w:after="0" w:line="240" w:lineRule="auto"/>
              <w:rPr>
                <w:rFonts w:ascii="Times New Roman" w:hAnsi="Times New Roman"/>
                <w:sz w:val="20"/>
                <w:szCs w:val="20"/>
              </w:rPr>
            </w:pPr>
          </w:p>
        </w:tc>
        <w:tc>
          <w:tcPr>
            <w:tcW w:w="4643" w:type="dxa"/>
          </w:tcPr>
          <w:p w:rsidR="00152313" w:rsidRPr="00EA2C9D" w:rsidRDefault="00152313" w:rsidP="00EA2C9D">
            <w:pPr>
              <w:spacing w:after="0" w:line="240" w:lineRule="auto"/>
              <w:rPr>
                <w:rFonts w:ascii="Times New Roman" w:hAnsi="Times New Roman"/>
                <w:sz w:val="20"/>
                <w:szCs w:val="20"/>
                <w:lang w:val="en-US"/>
              </w:rPr>
            </w:pPr>
            <w:r w:rsidRPr="00EA2C9D">
              <w:rPr>
                <w:rFonts w:ascii="Times New Roman" w:hAnsi="Times New Roman"/>
                <w:sz w:val="20"/>
                <w:szCs w:val="20"/>
                <w:lang w:val="en-US"/>
              </w:rPr>
              <w:t xml:space="preserve">The data of the sociological polls show that the corruption problem </w:t>
            </w:r>
            <w:r>
              <w:rPr>
                <w:rFonts w:ascii="Times New Roman" w:hAnsi="Times New Roman"/>
                <w:sz w:val="20"/>
                <w:szCs w:val="20"/>
                <w:lang w:val="en-US"/>
              </w:rPr>
              <w:t>hasn’t been</w:t>
            </w:r>
            <w:r w:rsidRPr="00EA2C9D">
              <w:rPr>
                <w:rFonts w:ascii="Times New Roman" w:hAnsi="Times New Roman"/>
                <w:sz w:val="20"/>
                <w:szCs w:val="20"/>
                <w:lang w:val="en-US"/>
              </w:rPr>
              <w:t xml:space="preserve"> </w:t>
            </w:r>
            <w:r>
              <w:rPr>
                <w:rFonts w:ascii="Times New Roman" w:hAnsi="Times New Roman"/>
                <w:sz w:val="20"/>
                <w:szCs w:val="20"/>
                <w:lang w:val="en-US"/>
              </w:rPr>
              <w:t>decreasing</w:t>
            </w:r>
            <w:r w:rsidRPr="00EA2C9D">
              <w:rPr>
                <w:rFonts w:ascii="Times New Roman" w:hAnsi="Times New Roman"/>
                <w:sz w:val="20"/>
                <w:szCs w:val="20"/>
                <w:lang w:val="en-US"/>
              </w:rPr>
              <w:t xml:space="preserve"> for many years. Because corruption causes the damage to the most part of the population, the author believes that the anti-corruption policy is </w:t>
            </w:r>
            <w:r>
              <w:rPr>
                <w:rFonts w:ascii="Times New Roman" w:hAnsi="Times New Roman"/>
                <w:sz w:val="20"/>
                <w:szCs w:val="20"/>
                <w:lang w:val="en-US"/>
              </w:rPr>
              <w:t xml:space="preserve">very </w:t>
            </w:r>
            <w:r w:rsidRPr="00EA2C9D">
              <w:rPr>
                <w:rFonts w:ascii="Times New Roman" w:hAnsi="Times New Roman"/>
                <w:sz w:val="20"/>
                <w:szCs w:val="20"/>
                <w:lang w:val="en-US"/>
              </w:rPr>
              <w:t xml:space="preserve">significant, as well as </w:t>
            </w:r>
            <w:r>
              <w:rPr>
                <w:rFonts w:ascii="Times New Roman" w:hAnsi="Times New Roman"/>
                <w:sz w:val="20"/>
                <w:szCs w:val="20"/>
                <w:lang w:val="en-US"/>
              </w:rPr>
              <w:t xml:space="preserve">the </w:t>
            </w:r>
            <w:r w:rsidRPr="00EA2C9D">
              <w:rPr>
                <w:rFonts w:ascii="Times New Roman" w:hAnsi="Times New Roman"/>
                <w:sz w:val="20"/>
                <w:szCs w:val="20"/>
                <w:lang w:val="en-US"/>
              </w:rPr>
              <w:t xml:space="preserve">social policy of the state. In </w:t>
            </w:r>
            <w:r>
              <w:rPr>
                <w:rFonts w:ascii="Times New Roman" w:hAnsi="Times New Roman"/>
                <w:sz w:val="20"/>
                <w:szCs w:val="20"/>
                <w:lang w:val="en-US"/>
              </w:rPr>
              <w:t xml:space="preserve">the </w:t>
            </w:r>
            <w:r w:rsidRPr="00EA2C9D">
              <w:rPr>
                <w:rFonts w:ascii="Times New Roman" w:hAnsi="Times New Roman"/>
                <w:sz w:val="20"/>
                <w:szCs w:val="20"/>
                <w:lang w:val="en-US"/>
              </w:rPr>
              <w:t xml:space="preserve">article there is the analysis of the dissertation researches devoted to corruption </w:t>
            </w:r>
            <w:r>
              <w:rPr>
                <w:rFonts w:ascii="Times New Roman" w:hAnsi="Times New Roman"/>
                <w:sz w:val="20"/>
                <w:szCs w:val="20"/>
                <w:lang w:val="en-US"/>
              </w:rPr>
              <w:t xml:space="preserve">of </w:t>
            </w:r>
            <w:r w:rsidRPr="00EA2C9D">
              <w:rPr>
                <w:rFonts w:ascii="Times New Roman" w:hAnsi="Times New Roman"/>
                <w:sz w:val="20"/>
                <w:szCs w:val="20"/>
                <w:lang w:val="en-US"/>
              </w:rPr>
              <w:t xml:space="preserve">more than 20 years. The provisions of the scientific discussion concern: a) the search of the corruption definition, more perspective for legislation adjustments; b) the specification of the most important spheres of corruption distribution; c) the classification of the types of the corruption with the allocation more significant or less significant; d) the allocation of the reasons of the corruption emergence; e) definition of types and the scales of the damages from the corruption; e) the search of the most constructive measures of the anti-corruption fight in Russia. According to the author, the anti-corruption </w:t>
            </w:r>
            <w:r>
              <w:rPr>
                <w:rFonts w:ascii="Times New Roman" w:hAnsi="Times New Roman"/>
                <w:sz w:val="20"/>
                <w:szCs w:val="20"/>
                <w:lang w:val="en-US"/>
              </w:rPr>
              <w:t xml:space="preserve">struggle </w:t>
            </w:r>
            <w:r w:rsidRPr="00EA2C9D">
              <w:rPr>
                <w:rFonts w:ascii="Times New Roman" w:hAnsi="Times New Roman"/>
                <w:sz w:val="20"/>
                <w:szCs w:val="20"/>
                <w:lang w:val="en-US"/>
              </w:rPr>
              <w:t>has to carry not selective, but purposefully all-embracing character, not mix concept "guilty" and affected by corruption acts. The scientific researches have to lean on the real facts, to consider the specific Russian conditions of the distribution and the anti-corruption fight. It is also necessary to carry out the analysis of the extent of the information</w:t>
            </w:r>
            <w:r>
              <w:rPr>
                <w:rFonts w:ascii="Times New Roman" w:hAnsi="Times New Roman"/>
                <w:sz w:val="20"/>
                <w:szCs w:val="20"/>
                <w:lang w:val="en-US"/>
              </w:rPr>
              <w:t xml:space="preserve"> distortion of the reality, etc.</w:t>
            </w:r>
          </w:p>
        </w:tc>
      </w:tr>
      <w:tr w:rsidR="00152313" w:rsidRPr="003320EB" w:rsidTr="003E4CBD">
        <w:tc>
          <w:tcPr>
            <w:tcW w:w="4643" w:type="dxa"/>
          </w:tcPr>
          <w:p w:rsidR="00152313" w:rsidRPr="00EA2C9D" w:rsidRDefault="00152313" w:rsidP="00EA2C9D">
            <w:pPr>
              <w:spacing w:after="0" w:line="240" w:lineRule="auto"/>
              <w:rPr>
                <w:rFonts w:ascii="Times New Roman" w:hAnsi="Times New Roman"/>
                <w:color w:val="000000"/>
                <w:sz w:val="20"/>
                <w:szCs w:val="20"/>
                <w:shd w:val="clear" w:color="auto" w:fill="FFFFFF"/>
              </w:rPr>
            </w:pPr>
            <w:r w:rsidRPr="00EA2C9D">
              <w:rPr>
                <w:rFonts w:ascii="Times New Roman" w:hAnsi="Times New Roman"/>
                <w:color w:val="000000"/>
                <w:sz w:val="20"/>
                <w:szCs w:val="20"/>
              </w:rPr>
              <w:t>Ключевые слова: КОРРУПЦИЯ, БЮРОКРАТИЗМ, ЗАКОНОДАТЕЛЬСТВО, АНТИКОРРУПЦИОННАЯ ДЕЯТЕЛЬНОСТЬ, НАУЧНЫЕ ИССЛЕДОВАНИЯ</w:t>
            </w:r>
          </w:p>
        </w:tc>
        <w:tc>
          <w:tcPr>
            <w:tcW w:w="4643" w:type="dxa"/>
          </w:tcPr>
          <w:p w:rsidR="00152313" w:rsidRPr="00EA2C9D" w:rsidRDefault="00152313" w:rsidP="00EA2C9D">
            <w:pPr>
              <w:spacing w:after="0" w:line="240" w:lineRule="auto"/>
              <w:rPr>
                <w:rFonts w:ascii="Times New Roman" w:hAnsi="Times New Roman"/>
                <w:color w:val="000000"/>
                <w:sz w:val="20"/>
                <w:szCs w:val="20"/>
                <w:lang w:val="en-US"/>
              </w:rPr>
            </w:pPr>
            <w:r w:rsidRPr="00EA2C9D">
              <w:rPr>
                <w:rFonts w:ascii="Times New Roman" w:hAnsi="Times New Roman"/>
                <w:color w:val="000000"/>
                <w:sz w:val="20"/>
                <w:szCs w:val="20"/>
                <w:shd w:val="clear" w:color="auto" w:fill="FFFFFF"/>
                <w:lang w:val="en-US"/>
              </w:rPr>
              <w:t>Keywords: CORRUPTION, BUREAUCRACY, LEGISLATION, ANTI-CORRUPTION ACTIVITY, SCIENTIFIC RESEARCHES</w:t>
            </w:r>
          </w:p>
          <w:p w:rsidR="00152313" w:rsidRPr="00EA2C9D" w:rsidRDefault="00152313" w:rsidP="00EA2C9D">
            <w:pPr>
              <w:spacing w:after="0" w:line="240" w:lineRule="auto"/>
              <w:rPr>
                <w:rFonts w:ascii="Times New Roman" w:hAnsi="Times New Roman"/>
                <w:color w:val="000000"/>
                <w:sz w:val="20"/>
                <w:szCs w:val="20"/>
                <w:lang w:val="en-US"/>
              </w:rPr>
            </w:pPr>
          </w:p>
        </w:tc>
      </w:tr>
    </w:tbl>
    <w:p w:rsidR="00152313" w:rsidRPr="001C5ABC" w:rsidRDefault="00152313" w:rsidP="00A008BE">
      <w:pPr>
        <w:spacing w:after="0" w:line="360" w:lineRule="auto"/>
        <w:ind w:firstLine="284"/>
        <w:jc w:val="both"/>
        <w:rPr>
          <w:rFonts w:ascii="Times New Roman" w:hAnsi="Times New Roman"/>
          <w:color w:val="000000"/>
          <w:sz w:val="28"/>
          <w:szCs w:val="28"/>
          <w:lang w:val="en-US"/>
        </w:rPr>
      </w:pPr>
    </w:p>
    <w:p w:rsidR="00152313" w:rsidRPr="004B75BD" w:rsidRDefault="00152313" w:rsidP="007244A4">
      <w:pPr>
        <w:spacing w:after="0" w:line="360" w:lineRule="auto"/>
        <w:ind w:firstLine="284"/>
        <w:jc w:val="both"/>
        <w:rPr>
          <w:rFonts w:ascii="Times New Roman" w:hAnsi="Times New Roman"/>
          <w:sz w:val="28"/>
          <w:szCs w:val="28"/>
        </w:rPr>
      </w:pPr>
      <w:r w:rsidRPr="004B75BD">
        <w:rPr>
          <w:rFonts w:ascii="Times New Roman" w:hAnsi="Times New Roman"/>
          <w:sz w:val="28"/>
          <w:szCs w:val="28"/>
        </w:rPr>
        <w:t>По данным проведенных Левада-центром социологических опросов</w:t>
      </w:r>
      <w:r>
        <w:rPr>
          <w:rFonts w:ascii="Times New Roman" w:hAnsi="Times New Roman"/>
          <w:sz w:val="28"/>
          <w:szCs w:val="28"/>
        </w:rPr>
        <w:t xml:space="preserve"> </w:t>
      </w:r>
      <w:r w:rsidRPr="009C63AC">
        <w:rPr>
          <w:rFonts w:ascii="Times New Roman" w:hAnsi="Times New Roman"/>
          <w:sz w:val="28"/>
          <w:szCs w:val="28"/>
        </w:rPr>
        <w:t>[</w:t>
      </w:r>
      <w:r>
        <w:rPr>
          <w:rFonts w:ascii="Times New Roman" w:hAnsi="Times New Roman"/>
          <w:sz w:val="28"/>
          <w:szCs w:val="28"/>
        </w:rPr>
        <w:t>1</w:t>
      </w:r>
      <w:r w:rsidRPr="009C63AC">
        <w:rPr>
          <w:rFonts w:ascii="Times New Roman" w:hAnsi="Times New Roman"/>
          <w:sz w:val="28"/>
          <w:szCs w:val="28"/>
        </w:rPr>
        <w:t>],</w:t>
      </w:r>
      <w:r w:rsidRPr="004B75BD">
        <w:rPr>
          <w:rFonts w:ascii="Times New Roman" w:hAnsi="Times New Roman"/>
          <w:sz w:val="28"/>
          <w:szCs w:val="28"/>
        </w:rPr>
        <w:t xml:space="preserve"> более 80% населения не просто констатирует факт наличия в стране, как сформулировано в вопросе «воровства и коррупции», а полагает, что «воровства и коррупции» становится все больше с каждым годом  по сравнению с </w:t>
      </w:r>
      <w:r>
        <w:rPr>
          <w:rFonts w:ascii="Times New Roman" w:hAnsi="Times New Roman"/>
          <w:sz w:val="28"/>
          <w:szCs w:val="28"/>
        </w:rPr>
        <w:t>2000</w:t>
      </w:r>
      <w:r w:rsidRPr="004B75BD">
        <w:rPr>
          <w:rFonts w:ascii="Times New Roman" w:hAnsi="Times New Roman"/>
          <w:sz w:val="28"/>
          <w:szCs w:val="28"/>
        </w:rPr>
        <w:t xml:space="preserve"> год</w:t>
      </w:r>
      <w:r>
        <w:rPr>
          <w:rFonts w:ascii="Times New Roman" w:hAnsi="Times New Roman"/>
          <w:sz w:val="28"/>
          <w:szCs w:val="28"/>
        </w:rPr>
        <w:t>ом</w:t>
      </w:r>
      <w:r w:rsidRPr="004B75BD">
        <w:rPr>
          <w:rFonts w:ascii="Times New Roman" w:hAnsi="Times New Roman"/>
          <w:sz w:val="28"/>
          <w:szCs w:val="28"/>
        </w:rPr>
        <w:t xml:space="preserve"> (таблица </w:t>
      </w:r>
      <w:r>
        <w:rPr>
          <w:rFonts w:ascii="Times New Roman" w:hAnsi="Times New Roman"/>
          <w:sz w:val="28"/>
          <w:szCs w:val="28"/>
        </w:rPr>
        <w:t>1</w:t>
      </w:r>
      <w:r w:rsidRPr="004B75BD">
        <w:rPr>
          <w:rFonts w:ascii="Times New Roman" w:hAnsi="Times New Roman"/>
          <w:sz w:val="28"/>
          <w:szCs w:val="28"/>
        </w:rPr>
        <w:t>).</w:t>
      </w:r>
    </w:p>
    <w:p w:rsidR="00152313" w:rsidRPr="004B75BD" w:rsidRDefault="00152313" w:rsidP="007244A4">
      <w:pPr>
        <w:spacing w:after="0" w:line="23" w:lineRule="atLeast"/>
        <w:ind w:firstLine="284"/>
        <w:jc w:val="right"/>
        <w:rPr>
          <w:rFonts w:ascii="Times New Roman" w:hAnsi="Times New Roman"/>
          <w:sz w:val="28"/>
          <w:szCs w:val="28"/>
        </w:rPr>
      </w:pPr>
      <w:r w:rsidRPr="004B75BD">
        <w:rPr>
          <w:rFonts w:ascii="Times New Roman" w:hAnsi="Times New Roman"/>
          <w:sz w:val="28"/>
          <w:szCs w:val="28"/>
        </w:rPr>
        <w:t xml:space="preserve">Таблица </w:t>
      </w:r>
      <w:r>
        <w:rPr>
          <w:rFonts w:ascii="Times New Roman" w:hAnsi="Times New Roman"/>
          <w:sz w:val="28"/>
          <w:szCs w:val="28"/>
        </w:rPr>
        <w:t>1</w:t>
      </w:r>
    </w:p>
    <w:p w:rsidR="00152313" w:rsidRPr="003320EB" w:rsidRDefault="00152313" w:rsidP="003320EB">
      <w:pPr>
        <w:spacing w:line="23" w:lineRule="atLeast"/>
        <w:rPr>
          <w:rFonts w:ascii="Times New Roman" w:hAnsi="Times New Roman"/>
          <w:sz w:val="24"/>
          <w:szCs w:val="24"/>
        </w:rPr>
      </w:pPr>
      <w:r w:rsidRPr="003320EB">
        <w:rPr>
          <w:rFonts w:ascii="Times New Roman" w:hAnsi="Times New Roman"/>
          <w:sz w:val="24"/>
          <w:szCs w:val="24"/>
        </w:rPr>
        <w:t>Распределение ответов на вопрос: «Как Вам кажется, в настоящее время воровства и коррупции в жизни страны стало больше или меньше, чем 10-12 лет назад?»</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164"/>
        <w:gridCol w:w="1205"/>
        <w:gridCol w:w="1633"/>
        <w:gridCol w:w="1234"/>
        <w:gridCol w:w="1835"/>
      </w:tblGrid>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rPr>
                <w:color w:val="323232"/>
                <w:sz w:val="28"/>
                <w:szCs w:val="28"/>
              </w:rPr>
            </w:pPr>
            <w:r w:rsidRPr="004B75BD">
              <w:rPr>
                <w:color w:val="323232"/>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больше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примерно</w:t>
            </w:r>
          </w:p>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столько же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меньше</w:t>
            </w:r>
          </w:p>
        </w:tc>
        <w:tc>
          <w:tcPr>
            <w:tcW w:w="0" w:type="auto"/>
            <w:tcBorders>
              <w:top w:val="outset" w:sz="6" w:space="0" w:color="auto"/>
              <w:left w:val="outset" w:sz="6" w:space="0" w:color="auto"/>
              <w:bottom w:val="outset" w:sz="6" w:space="0" w:color="auto"/>
            </w:tcBorders>
            <w:shd w:val="clear" w:color="auto" w:fill="FFFFFF"/>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затрудняюсь</w:t>
            </w:r>
          </w:p>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ответить</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мар.14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33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48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10</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9</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фев.13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51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33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8</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8</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янв.12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50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35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6</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8</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май.11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52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36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7</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5</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июл.10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43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40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9</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8</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июл.09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27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45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19</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9</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сен.07</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48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26</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10</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сен.06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28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43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22</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7</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сен.05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23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49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21</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8</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сен.04</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21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51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22</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6</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май.03</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16</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58</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16</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10</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сен.02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59</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20</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6</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мар.01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11</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62</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18</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10</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апр.00</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45</w:t>
            </w: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36</w:t>
            </w: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pStyle w:val="NormalWeb"/>
              <w:spacing w:before="75" w:beforeAutospacing="0" w:after="75" w:afterAutospacing="0" w:line="23" w:lineRule="atLeast"/>
              <w:ind w:left="150" w:right="150"/>
              <w:jc w:val="center"/>
              <w:rPr>
                <w:color w:val="323232"/>
                <w:sz w:val="28"/>
                <w:szCs w:val="28"/>
              </w:rPr>
            </w:pPr>
            <w:r w:rsidRPr="004B75BD">
              <w:rPr>
                <w:color w:val="323232"/>
                <w:sz w:val="28"/>
                <w:szCs w:val="28"/>
              </w:rPr>
              <w:t>13</w:t>
            </w: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rPr>
                <w:rFonts w:ascii="Times New Roman" w:hAnsi="Times New Roman"/>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52313" w:rsidRPr="004B75BD" w:rsidRDefault="00152313" w:rsidP="008367C7">
            <w:pPr>
              <w:spacing w:before="75" w:after="75" w:line="23" w:lineRule="atLeast"/>
              <w:ind w:left="150" w:right="150"/>
              <w:jc w:val="center"/>
              <w:rPr>
                <w:rFonts w:ascii="Times New Roman" w:hAnsi="Times New Roman"/>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52313" w:rsidRPr="004B75BD" w:rsidRDefault="00152313" w:rsidP="008367C7">
            <w:pPr>
              <w:spacing w:before="75" w:after="75" w:line="23" w:lineRule="atLeast"/>
              <w:ind w:left="150" w:right="150"/>
              <w:jc w:val="center"/>
              <w:rPr>
                <w:rFonts w:ascii="Times New Roman" w:hAnsi="Times New Roman"/>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152313" w:rsidRPr="004B75BD" w:rsidRDefault="00152313" w:rsidP="008367C7">
            <w:pPr>
              <w:spacing w:before="75" w:after="75" w:line="23" w:lineRule="atLeast"/>
              <w:ind w:left="150" w:right="150"/>
              <w:jc w:val="center"/>
              <w:rPr>
                <w:rFonts w:ascii="Times New Roman" w:hAnsi="Times New Roman"/>
                <w:color w:val="323232"/>
                <w:sz w:val="28"/>
                <w:szCs w:val="28"/>
                <w:lang w:eastAsia="ru-RU"/>
              </w:rPr>
            </w:pPr>
          </w:p>
        </w:tc>
        <w:tc>
          <w:tcPr>
            <w:tcW w:w="0" w:type="auto"/>
            <w:tcBorders>
              <w:top w:val="outset" w:sz="6" w:space="0" w:color="auto"/>
              <w:left w:val="outset" w:sz="6" w:space="0" w:color="auto"/>
              <w:bottom w:val="outset" w:sz="6" w:space="0" w:color="auto"/>
            </w:tcBorders>
            <w:shd w:val="clear" w:color="auto" w:fill="FFFFFF"/>
            <w:vAlign w:val="center"/>
          </w:tcPr>
          <w:p w:rsidR="00152313" w:rsidRPr="004B75BD" w:rsidRDefault="00152313" w:rsidP="008367C7">
            <w:pPr>
              <w:spacing w:before="75" w:after="75" w:line="23" w:lineRule="atLeast"/>
              <w:ind w:left="150" w:right="150"/>
              <w:jc w:val="center"/>
              <w:rPr>
                <w:rFonts w:ascii="Times New Roman" w:hAnsi="Times New Roman"/>
                <w:color w:val="323232"/>
                <w:sz w:val="28"/>
                <w:szCs w:val="28"/>
                <w:lang w:eastAsia="ru-RU"/>
              </w:rPr>
            </w:pP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Times New Roman" w:hAnsi="Times New Roman"/>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Times New Roman" w:hAnsi="Times New Roman"/>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Times New Roman" w:hAnsi="Times New Roman"/>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Times New Roman" w:hAnsi="Times New Roman"/>
                <w:color w:val="323232"/>
                <w:sz w:val="28"/>
                <w:szCs w:val="28"/>
                <w:lang w:eastAsia="ru-RU"/>
              </w:rPr>
            </w:pP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Times New Roman" w:hAnsi="Times New Roman"/>
                <w:color w:val="323232"/>
                <w:sz w:val="28"/>
                <w:szCs w:val="28"/>
                <w:lang w:eastAsia="ru-RU"/>
              </w:rPr>
            </w:pP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r>
      <w:tr w:rsidR="00152313" w:rsidRPr="003E4CBD" w:rsidTr="00E8303C">
        <w:trPr>
          <w:jc w:val="center"/>
        </w:trPr>
        <w:tc>
          <w:tcPr>
            <w:tcW w:w="0" w:type="auto"/>
            <w:tcBorders>
              <w:top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c>
          <w:tcPr>
            <w:tcW w:w="0" w:type="auto"/>
            <w:tcBorders>
              <w:top w:val="outset" w:sz="6" w:space="0" w:color="auto"/>
              <w:left w:val="outset" w:sz="6" w:space="0" w:color="auto"/>
              <w:bottom w:val="outset" w:sz="6" w:space="0" w:color="auto"/>
            </w:tcBorders>
            <w:shd w:val="clear" w:color="auto" w:fill="FFFFFF"/>
            <w:noWrap/>
            <w:vAlign w:val="center"/>
          </w:tcPr>
          <w:p w:rsidR="00152313" w:rsidRPr="004B75BD" w:rsidRDefault="00152313" w:rsidP="008367C7">
            <w:pPr>
              <w:spacing w:before="75" w:after="75" w:line="23" w:lineRule="atLeast"/>
              <w:ind w:left="150" w:right="150"/>
              <w:jc w:val="center"/>
              <w:rPr>
                <w:rFonts w:ascii="Verdana" w:hAnsi="Verdana" w:cs="Tahoma"/>
                <w:color w:val="323232"/>
                <w:sz w:val="28"/>
                <w:szCs w:val="28"/>
                <w:lang w:eastAsia="ru-RU"/>
              </w:rPr>
            </w:pPr>
          </w:p>
        </w:tc>
      </w:tr>
    </w:tbl>
    <w:p w:rsidR="00152313" w:rsidRDefault="00152313" w:rsidP="007244A4">
      <w:pPr>
        <w:spacing w:after="0" w:line="360" w:lineRule="auto"/>
        <w:ind w:firstLine="284"/>
        <w:jc w:val="both"/>
        <w:rPr>
          <w:rFonts w:ascii="Times New Roman" w:hAnsi="Times New Roman"/>
          <w:sz w:val="28"/>
          <w:szCs w:val="28"/>
        </w:rPr>
      </w:pPr>
      <w:r>
        <w:rPr>
          <w:rFonts w:ascii="Times New Roman" w:hAnsi="Times New Roman"/>
          <w:sz w:val="28"/>
          <w:szCs w:val="28"/>
        </w:rPr>
        <w:t>Э</w:t>
      </w:r>
      <w:r w:rsidRPr="004B75BD">
        <w:rPr>
          <w:rFonts w:ascii="Times New Roman" w:hAnsi="Times New Roman"/>
          <w:sz w:val="28"/>
          <w:szCs w:val="28"/>
        </w:rPr>
        <w:t xml:space="preserve">ти данные являются достаточным аргументом, чтобы считать антикоррупционную политику государства </w:t>
      </w:r>
      <w:r>
        <w:rPr>
          <w:rFonts w:ascii="Times New Roman" w:hAnsi="Times New Roman"/>
          <w:sz w:val="28"/>
          <w:szCs w:val="28"/>
        </w:rPr>
        <w:t>такой же значимой, как и социальная политика, также требующая постоянного анализа и изменений</w:t>
      </w:r>
      <w:r w:rsidRPr="004B75BD">
        <w:rPr>
          <w:rFonts w:ascii="Times New Roman" w:hAnsi="Times New Roman"/>
          <w:sz w:val="28"/>
          <w:szCs w:val="28"/>
        </w:rPr>
        <w:t>.</w:t>
      </w:r>
    </w:p>
    <w:p w:rsidR="00152313" w:rsidRDefault="00152313" w:rsidP="00A008BE">
      <w:pPr>
        <w:spacing w:after="0" w:line="360" w:lineRule="auto"/>
        <w:ind w:firstLine="284"/>
        <w:jc w:val="both"/>
        <w:rPr>
          <w:rFonts w:ascii="Times New Roman" w:hAnsi="Times New Roman"/>
          <w:color w:val="000000"/>
          <w:sz w:val="28"/>
          <w:szCs w:val="28"/>
        </w:rPr>
      </w:pPr>
      <w:r w:rsidRPr="004B75BD">
        <w:rPr>
          <w:rFonts w:ascii="Times New Roman" w:hAnsi="Times New Roman"/>
          <w:color w:val="000000"/>
          <w:sz w:val="28"/>
          <w:szCs w:val="28"/>
        </w:rPr>
        <w:t>Рассмотрим положения научной диску</w:t>
      </w:r>
      <w:r>
        <w:rPr>
          <w:rFonts w:ascii="Times New Roman" w:hAnsi="Times New Roman"/>
          <w:color w:val="000000"/>
          <w:sz w:val="28"/>
          <w:szCs w:val="28"/>
        </w:rPr>
        <w:t>ссии о коррупции в России, прово</w:t>
      </w:r>
      <w:r w:rsidRPr="004B75BD">
        <w:rPr>
          <w:rFonts w:ascii="Times New Roman" w:hAnsi="Times New Roman"/>
          <w:color w:val="000000"/>
          <w:sz w:val="28"/>
          <w:szCs w:val="28"/>
        </w:rPr>
        <w:t>д</w:t>
      </w:r>
      <w:r>
        <w:rPr>
          <w:rFonts w:ascii="Times New Roman" w:hAnsi="Times New Roman"/>
          <w:color w:val="000000"/>
          <w:sz w:val="28"/>
          <w:szCs w:val="28"/>
        </w:rPr>
        <w:t>им</w:t>
      </w:r>
      <w:r w:rsidRPr="004B75BD">
        <w:rPr>
          <w:rFonts w:ascii="Times New Roman" w:hAnsi="Times New Roman"/>
          <w:color w:val="000000"/>
          <w:sz w:val="28"/>
          <w:szCs w:val="28"/>
        </w:rPr>
        <w:t xml:space="preserve">ой </w:t>
      </w:r>
      <w:r>
        <w:rPr>
          <w:rFonts w:ascii="Times New Roman" w:hAnsi="Times New Roman"/>
          <w:color w:val="000000"/>
          <w:sz w:val="28"/>
          <w:szCs w:val="28"/>
        </w:rPr>
        <w:t>в профессиональной научной среде на протяжении более чем 20 лет. Общее количество публикаций (статей в журналах, монографий и учебной литературы) по проблемам противодействия коррупции за 1991-2015 гг. составляет более 2500 позиций. Публикации в СМИ за указанный период превышают отметку 50 тысяч. Данные положения научной дискуссии касаются:</w:t>
      </w:r>
    </w:p>
    <w:p w:rsidR="00152313" w:rsidRPr="00A15FC1" w:rsidRDefault="00152313" w:rsidP="00A15FC1">
      <w:pPr>
        <w:spacing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а) поиска более перспективного для корректировок законодательства </w:t>
      </w:r>
      <w:r w:rsidRPr="00A15FC1">
        <w:rPr>
          <w:rFonts w:ascii="Times New Roman" w:hAnsi="Times New Roman"/>
          <w:color w:val="000000"/>
          <w:sz w:val="28"/>
          <w:szCs w:val="28"/>
        </w:rPr>
        <w:t>определения коррупции;</w:t>
      </w:r>
    </w:p>
    <w:p w:rsidR="00152313" w:rsidRPr="00A15FC1" w:rsidRDefault="00152313" w:rsidP="00A15FC1">
      <w:pPr>
        <w:spacing w:after="0" w:line="360" w:lineRule="auto"/>
        <w:ind w:firstLine="284"/>
        <w:jc w:val="both"/>
        <w:rPr>
          <w:rFonts w:ascii="Times New Roman" w:hAnsi="Times New Roman"/>
          <w:color w:val="000000"/>
          <w:sz w:val="28"/>
          <w:szCs w:val="28"/>
        </w:rPr>
      </w:pPr>
      <w:r w:rsidRPr="00A15FC1">
        <w:rPr>
          <w:rFonts w:ascii="Times New Roman" w:hAnsi="Times New Roman"/>
          <w:color w:val="000000"/>
          <w:sz w:val="28"/>
          <w:szCs w:val="28"/>
        </w:rPr>
        <w:t>б) уточнения наиболее важных сфер распространения коррупции;</w:t>
      </w:r>
    </w:p>
    <w:p w:rsidR="00152313" w:rsidRPr="00A15FC1" w:rsidRDefault="00152313" w:rsidP="00A15FC1">
      <w:pPr>
        <w:spacing w:after="0" w:line="360" w:lineRule="auto"/>
        <w:ind w:firstLine="284"/>
        <w:jc w:val="both"/>
        <w:rPr>
          <w:rFonts w:ascii="Times New Roman" w:hAnsi="Times New Roman"/>
          <w:color w:val="000000"/>
          <w:sz w:val="28"/>
          <w:szCs w:val="28"/>
        </w:rPr>
      </w:pPr>
      <w:r w:rsidRPr="00A15FC1">
        <w:rPr>
          <w:rFonts w:ascii="Times New Roman" w:hAnsi="Times New Roman"/>
          <w:color w:val="000000"/>
          <w:sz w:val="28"/>
          <w:szCs w:val="28"/>
        </w:rPr>
        <w:t>в) классификации видов коррупции с выделением более значимых или менее значимых;</w:t>
      </w:r>
    </w:p>
    <w:p w:rsidR="00152313" w:rsidRPr="00A15FC1" w:rsidRDefault="00152313" w:rsidP="00A15FC1">
      <w:pPr>
        <w:spacing w:after="0" w:line="360" w:lineRule="auto"/>
        <w:ind w:firstLine="284"/>
        <w:jc w:val="both"/>
        <w:rPr>
          <w:rFonts w:ascii="Times New Roman" w:hAnsi="Times New Roman"/>
          <w:color w:val="000000"/>
          <w:sz w:val="28"/>
          <w:szCs w:val="28"/>
        </w:rPr>
      </w:pPr>
      <w:r w:rsidRPr="00A15FC1">
        <w:rPr>
          <w:rFonts w:ascii="Times New Roman" w:hAnsi="Times New Roman"/>
          <w:color w:val="000000"/>
          <w:sz w:val="28"/>
          <w:szCs w:val="28"/>
        </w:rPr>
        <w:t xml:space="preserve">г) выделения причин </w:t>
      </w:r>
      <w:r>
        <w:rPr>
          <w:rFonts w:ascii="Times New Roman" w:hAnsi="Times New Roman"/>
          <w:color w:val="000000"/>
          <w:sz w:val="28"/>
          <w:szCs w:val="28"/>
        </w:rPr>
        <w:t xml:space="preserve">ее </w:t>
      </w:r>
      <w:r w:rsidRPr="00A15FC1">
        <w:rPr>
          <w:rFonts w:ascii="Times New Roman" w:hAnsi="Times New Roman"/>
          <w:color w:val="000000"/>
          <w:sz w:val="28"/>
          <w:szCs w:val="28"/>
        </w:rPr>
        <w:t>возникновения;</w:t>
      </w:r>
    </w:p>
    <w:p w:rsidR="00152313" w:rsidRPr="00A15FC1" w:rsidRDefault="00152313" w:rsidP="00A15FC1">
      <w:pPr>
        <w:spacing w:after="0" w:line="360" w:lineRule="auto"/>
        <w:ind w:firstLine="284"/>
        <w:jc w:val="both"/>
        <w:rPr>
          <w:rFonts w:ascii="Times New Roman" w:hAnsi="Times New Roman"/>
          <w:color w:val="000000"/>
          <w:sz w:val="28"/>
          <w:szCs w:val="28"/>
        </w:rPr>
      </w:pPr>
      <w:r w:rsidRPr="00A15FC1">
        <w:rPr>
          <w:rFonts w:ascii="Times New Roman" w:hAnsi="Times New Roman"/>
          <w:color w:val="000000"/>
          <w:sz w:val="28"/>
          <w:szCs w:val="28"/>
        </w:rPr>
        <w:t>д) определения видов и масштабов ущербов от коррупции;</w:t>
      </w:r>
    </w:p>
    <w:p w:rsidR="00152313" w:rsidRPr="00A15FC1" w:rsidRDefault="00152313" w:rsidP="00A15FC1">
      <w:pPr>
        <w:spacing w:after="0" w:line="360" w:lineRule="auto"/>
        <w:ind w:firstLine="284"/>
        <w:jc w:val="both"/>
        <w:rPr>
          <w:rFonts w:ascii="Times New Roman" w:hAnsi="Times New Roman"/>
          <w:color w:val="000000"/>
          <w:sz w:val="28"/>
          <w:szCs w:val="28"/>
        </w:rPr>
      </w:pPr>
      <w:r w:rsidRPr="00A15FC1">
        <w:rPr>
          <w:rFonts w:ascii="Times New Roman" w:hAnsi="Times New Roman"/>
          <w:color w:val="000000"/>
          <w:sz w:val="28"/>
          <w:szCs w:val="28"/>
        </w:rPr>
        <w:t>е) поиска наиболее конструктивных мер борьбы с коррупцией в России.</w:t>
      </w:r>
    </w:p>
    <w:p w:rsidR="00152313" w:rsidRPr="00C953EE" w:rsidRDefault="00152313" w:rsidP="00A15FC1">
      <w:pPr>
        <w:spacing w:after="0" w:line="360" w:lineRule="auto"/>
        <w:ind w:firstLine="284"/>
        <w:jc w:val="both"/>
        <w:rPr>
          <w:rFonts w:ascii="Times New Roman" w:hAnsi="Times New Roman"/>
          <w:color w:val="000000"/>
          <w:sz w:val="28"/>
          <w:szCs w:val="28"/>
          <w:shd w:val="clear" w:color="auto" w:fill="FFFFFF"/>
        </w:rPr>
      </w:pPr>
      <w:r w:rsidRPr="00C953EE">
        <w:rPr>
          <w:rStyle w:val="hl"/>
          <w:rFonts w:ascii="Times New Roman" w:hAnsi="Times New Roman"/>
          <w:color w:val="000000"/>
          <w:sz w:val="28"/>
          <w:szCs w:val="28"/>
        </w:rPr>
        <w:t>Как отметил У.Т.Сайгитов в свое</w:t>
      </w:r>
      <w:r>
        <w:rPr>
          <w:rStyle w:val="hl"/>
          <w:rFonts w:ascii="Times New Roman" w:hAnsi="Times New Roman"/>
          <w:color w:val="000000"/>
          <w:sz w:val="28"/>
          <w:szCs w:val="28"/>
        </w:rPr>
        <w:t>м</w:t>
      </w:r>
      <w:r w:rsidRPr="00C953EE">
        <w:rPr>
          <w:rStyle w:val="hl"/>
          <w:rFonts w:ascii="Times New Roman" w:hAnsi="Times New Roman"/>
          <w:color w:val="000000"/>
          <w:sz w:val="28"/>
          <w:szCs w:val="28"/>
        </w:rPr>
        <w:t xml:space="preserve"> диссертационном исследовании, «</w:t>
      </w:r>
      <w:r w:rsidRPr="00C953EE">
        <w:rPr>
          <w:rFonts w:ascii="Times New Roman" w:hAnsi="Times New Roman"/>
          <w:color w:val="000000"/>
          <w:sz w:val="28"/>
          <w:szCs w:val="28"/>
          <w:shd w:val="clear" w:color="auto" w:fill="FFFFFF"/>
        </w:rPr>
        <w:t>тема</w:t>
      </w:r>
      <w:r w:rsidRPr="00C953EE">
        <w:rPr>
          <w:rStyle w:val="apple-converted-space"/>
          <w:rFonts w:ascii="Times New Roman" w:hAnsi="Times New Roman"/>
          <w:color w:val="000000"/>
          <w:sz w:val="28"/>
          <w:szCs w:val="28"/>
          <w:shd w:val="clear" w:color="auto" w:fill="FFFFFF"/>
        </w:rPr>
        <w:t> </w:t>
      </w:r>
      <w:r w:rsidRPr="00C953EE">
        <w:rPr>
          <w:rStyle w:val="hl"/>
          <w:rFonts w:ascii="Times New Roman" w:hAnsi="Times New Roman"/>
          <w:color w:val="000000"/>
          <w:sz w:val="28"/>
          <w:szCs w:val="28"/>
        </w:rPr>
        <w:t>коррупции</w:t>
      </w:r>
      <w:r w:rsidRPr="00C953EE">
        <w:rPr>
          <w:rStyle w:val="apple-converted-space"/>
          <w:rFonts w:ascii="Times New Roman" w:hAnsi="Times New Roman"/>
          <w:color w:val="000000"/>
          <w:sz w:val="28"/>
          <w:szCs w:val="28"/>
          <w:shd w:val="clear" w:color="auto" w:fill="FFFFFF"/>
        </w:rPr>
        <w:t> </w:t>
      </w:r>
      <w:r w:rsidRPr="00C953EE">
        <w:rPr>
          <w:rFonts w:ascii="Times New Roman" w:hAnsi="Times New Roman"/>
          <w:color w:val="000000"/>
          <w:sz w:val="28"/>
          <w:szCs w:val="28"/>
          <w:shd w:val="clear" w:color="auto" w:fill="FFFFFF"/>
        </w:rPr>
        <w:t xml:space="preserve">и борьбы с ней в пореформенный период стала чуть ли не самой главной темой обсуждений на различных уровнях. Только за период 1995-1996 гг. в центральной и региональной прессе было опубликовано </w:t>
      </w:r>
      <w:r w:rsidRPr="000866EC">
        <w:rPr>
          <w:rFonts w:ascii="Times New Roman" w:hAnsi="Times New Roman"/>
          <w:b/>
          <w:color w:val="000000"/>
          <w:sz w:val="28"/>
          <w:szCs w:val="28"/>
          <w:shd w:val="clear" w:color="auto" w:fill="FFFFFF"/>
        </w:rPr>
        <w:t>свыше трех тысяч материалов</w:t>
      </w:r>
      <w:r w:rsidRPr="00C953EE">
        <w:rPr>
          <w:rFonts w:ascii="Times New Roman" w:hAnsi="Times New Roman"/>
          <w:color w:val="000000"/>
          <w:sz w:val="28"/>
          <w:szCs w:val="28"/>
          <w:shd w:val="clear" w:color="auto" w:fill="FFFFFF"/>
        </w:rPr>
        <w:t xml:space="preserve"> посвященных коррупции, по телевидению показано 150 материалов на эту тему». При этом автор выдел</w:t>
      </w:r>
      <w:r>
        <w:rPr>
          <w:rFonts w:ascii="Times New Roman" w:hAnsi="Times New Roman"/>
          <w:color w:val="000000"/>
          <w:sz w:val="28"/>
          <w:szCs w:val="28"/>
          <w:shd w:val="clear" w:color="auto" w:fill="FFFFFF"/>
        </w:rPr>
        <w:t>яет</w:t>
      </w:r>
      <w:r w:rsidRPr="00C953EE">
        <w:rPr>
          <w:rFonts w:ascii="Times New Roman" w:hAnsi="Times New Roman"/>
          <w:color w:val="000000"/>
          <w:sz w:val="28"/>
          <w:szCs w:val="28"/>
          <w:shd w:val="clear" w:color="auto" w:fill="FFFFFF"/>
        </w:rPr>
        <w:t xml:space="preserve"> следующие черты российской коррупции: </w:t>
      </w:r>
    </w:p>
    <w:p w:rsidR="00152313" w:rsidRDefault="00152313" w:rsidP="00A15FC1">
      <w:pPr>
        <w:spacing w:after="0" w:line="360" w:lineRule="auto"/>
        <w:ind w:firstLine="284"/>
        <w:jc w:val="both"/>
        <w:rPr>
          <w:rFonts w:ascii="Times New Roman" w:hAnsi="Times New Roman"/>
          <w:color w:val="000000"/>
          <w:sz w:val="28"/>
          <w:szCs w:val="28"/>
        </w:rPr>
      </w:pPr>
      <w:r w:rsidRPr="00C953EE">
        <w:rPr>
          <w:rFonts w:ascii="Times New Roman" w:hAnsi="Times New Roman"/>
          <w:color w:val="000000"/>
          <w:sz w:val="28"/>
          <w:szCs w:val="28"/>
          <w:shd w:val="clear" w:color="auto" w:fill="FFFFFF"/>
        </w:rPr>
        <w:t xml:space="preserve">она </w:t>
      </w:r>
      <w:r w:rsidRPr="000866EC">
        <w:rPr>
          <w:rFonts w:ascii="Times New Roman" w:hAnsi="Times New Roman"/>
          <w:b/>
          <w:color w:val="000000"/>
          <w:sz w:val="28"/>
          <w:szCs w:val="28"/>
          <w:shd w:val="clear" w:color="auto" w:fill="FFFFFF"/>
        </w:rPr>
        <w:t>связана с организованной преступностью</w:t>
      </w:r>
      <w:r w:rsidRPr="00C953EE">
        <w:rPr>
          <w:rFonts w:ascii="Times New Roman" w:hAnsi="Times New Roman"/>
          <w:color w:val="000000"/>
          <w:sz w:val="28"/>
          <w:szCs w:val="28"/>
          <w:shd w:val="clear" w:color="auto" w:fill="FFFFFF"/>
        </w:rPr>
        <w:t>, создавая преступные синдикаты с ней («налаживание коррупционных связей позволяет преступных формированиям осуществлять значимые операции в сфере экономики, располагать необходимой информацией, своевременно избегать уголовного</w:t>
      </w:r>
      <w:r w:rsidRPr="00C953EE">
        <w:rPr>
          <w:rStyle w:val="apple-converted-space"/>
          <w:rFonts w:ascii="Times New Roman" w:hAnsi="Times New Roman"/>
          <w:color w:val="000000"/>
          <w:sz w:val="28"/>
          <w:szCs w:val="28"/>
          <w:shd w:val="clear" w:color="auto" w:fill="FFFFFF"/>
        </w:rPr>
        <w:t> </w:t>
      </w:r>
      <w:r w:rsidRPr="00C953EE">
        <w:rPr>
          <w:rStyle w:val="hl"/>
          <w:rFonts w:ascii="Times New Roman" w:hAnsi="Times New Roman"/>
          <w:color w:val="000000"/>
          <w:sz w:val="28"/>
          <w:szCs w:val="28"/>
        </w:rPr>
        <w:t>преследования»);</w:t>
      </w:r>
    </w:p>
    <w:p w:rsidR="00152313" w:rsidRPr="00C953EE" w:rsidRDefault="00152313" w:rsidP="00A15FC1">
      <w:pPr>
        <w:spacing w:after="0" w:line="360" w:lineRule="auto"/>
        <w:ind w:firstLine="284"/>
        <w:jc w:val="both"/>
        <w:rPr>
          <w:rFonts w:ascii="Times New Roman" w:hAnsi="Times New Roman"/>
          <w:color w:val="000000"/>
          <w:sz w:val="28"/>
          <w:szCs w:val="28"/>
          <w:shd w:val="clear" w:color="auto" w:fill="FFFFFF"/>
        </w:rPr>
      </w:pPr>
      <w:r w:rsidRPr="000866EC">
        <w:rPr>
          <w:rFonts w:ascii="Times New Roman" w:hAnsi="Times New Roman"/>
          <w:b/>
          <w:color w:val="000000"/>
          <w:sz w:val="28"/>
          <w:szCs w:val="28"/>
          <w:shd w:val="clear" w:color="auto" w:fill="FFFFFF"/>
        </w:rPr>
        <w:t>криминализирует все общество</w:t>
      </w:r>
      <w:r w:rsidRPr="00C953EE">
        <w:rPr>
          <w:rFonts w:ascii="Times New Roman" w:hAnsi="Times New Roman"/>
          <w:color w:val="000000"/>
          <w:sz w:val="28"/>
          <w:szCs w:val="28"/>
          <w:shd w:val="clear" w:color="auto" w:fill="FFFFFF"/>
        </w:rPr>
        <w:t xml:space="preserve">; </w:t>
      </w:r>
    </w:p>
    <w:p w:rsidR="00152313" w:rsidRPr="00C953EE" w:rsidRDefault="00152313" w:rsidP="00A15FC1">
      <w:pPr>
        <w:spacing w:after="0" w:line="360" w:lineRule="auto"/>
        <w:ind w:firstLine="284"/>
        <w:jc w:val="both"/>
        <w:rPr>
          <w:rFonts w:ascii="Times New Roman" w:hAnsi="Times New Roman"/>
          <w:color w:val="000000"/>
          <w:sz w:val="28"/>
          <w:szCs w:val="28"/>
          <w:shd w:val="clear" w:color="auto" w:fill="FFFFFF"/>
        </w:rPr>
      </w:pPr>
      <w:r w:rsidRPr="000866EC">
        <w:rPr>
          <w:rFonts w:ascii="Times New Roman" w:hAnsi="Times New Roman"/>
          <w:b/>
          <w:color w:val="000000"/>
          <w:sz w:val="28"/>
          <w:szCs w:val="28"/>
          <w:shd w:val="clear" w:color="auto" w:fill="FFFFFF"/>
        </w:rPr>
        <w:t>модифицируется</w:t>
      </w:r>
      <w:r w:rsidRPr="00C953EE">
        <w:rPr>
          <w:rFonts w:ascii="Times New Roman" w:hAnsi="Times New Roman"/>
          <w:color w:val="000000"/>
          <w:sz w:val="28"/>
          <w:szCs w:val="28"/>
          <w:shd w:val="clear" w:color="auto" w:fill="FFFFFF"/>
        </w:rPr>
        <w:t xml:space="preserve">, являясь важным условием функционирования российского рынка; </w:t>
      </w:r>
    </w:p>
    <w:p w:rsidR="00152313" w:rsidRPr="00C953EE" w:rsidRDefault="00152313" w:rsidP="00A15FC1">
      <w:pPr>
        <w:spacing w:after="0" w:line="360" w:lineRule="auto"/>
        <w:ind w:firstLine="284"/>
        <w:jc w:val="both"/>
        <w:rPr>
          <w:rFonts w:ascii="Times New Roman" w:hAnsi="Times New Roman"/>
          <w:color w:val="000000"/>
          <w:sz w:val="28"/>
          <w:szCs w:val="28"/>
          <w:shd w:val="clear" w:color="auto" w:fill="FFFFFF"/>
        </w:rPr>
      </w:pPr>
      <w:r w:rsidRPr="00C953EE">
        <w:rPr>
          <w:rFonts w:ascii="Times New Roman" w:hAnsi="Times New Roman"/>
          <w:color w:val="000000"/>
          <w:sz w:val="28"/>
          <w:szCs w:val="28"/>
          <w:shd w:val="clear" w:color="auto" w:fill="FFFFFF"/>
        </w:rPr>
        <w:t>расширяет полномочия чиновников при сужении производительности их деятельности;</w:t>
      </w:r>
    </w:p>
    <w:p w:rsidR="00152313" w:rsidRPr="00C953EE" w:rsidRDefault="00152313" w:rsidP="00A15FC1">
      <w:pPr>
        <w:spacing w:after="0" w:line="360" w:lineRule="auto"/>
        <w:ind w:firstLine="284"/>
        <w:jc w:val="both"/>
        <w:rPr>
          <w:rFonts w:ascii="Times New Roman" w:hAnsi="Times New Roman"/>
          <w:color w:val="000000"/>
          <w:sz w:val="28"/>
          <w:szCs w:val="28"/>
          <w:shd w:val="clear" w:color="auto" w:fill="FFFFFF"/>
        </w:rPr>
      </w:pPr>
      <w:r w:rsidRPr="00C953EE">
        <w:rPr>
          <w:rFonts w:ascii="Times New Roman" w:hAnsi="Times New Roman"/>
          <w:color w:val="000000"/>
          <w:sz w:val="28"/>
          <w:szCs w:val="28"/>
          <w:shd w:val="clear" w:color="auto" w:fill="FFFFFF"/>
        </w:rPr>
        <w:t xml:space="preserve">обладает высоким уровнем латентности – к </w:t>
      </w:r>
      <w:smartTag w:uri="urn:schemas-microsoft-com:office:smarttags" w:element="metricconverter">
        <w:smartTagPr>
          <w:attr w:name="ProductID" w:val="1996 г"/>
        </w:smartTagPr>
        <w:r w:rsidRPr="00C953EE">
          <w:rPr>
            <w:rFonts w:ascii="Times New Roman" w:hAnsi="Times New Roman"/>
            <w:color w:val="000000"/>
            <w:sz w:val="28"/>
            <w:szCs w:val="28"/>
            <w:shd w:val="clear" w:color="auto" w:fill="FFFFFF"/>
          </w:rPr>
          <w:t>1996 г</w:t>
        </w:r>
      </w:smartTag>
      <w:r w:rsidRPr="00C953EE">
        <w:rPr>
          <w:rFonts w:ascii="Times New Roman" w:hAnsi="Times New Roman"/>
          <w:color w:val="000000"/>
          <w:sz w:val="28"/>
          <w:szCs w:val="28"/>
          <w:shd w:val="clear" w:color="auto" w:fill="FFFFFF"/>
        </w:rPr>
        <w:t>. был выявлен лишь 1% взяточничества;</w:t>
      </w:r>
    </w:p>
    <w:p w:rsidR="00152313" w:rsidRPr="00C953EE" w:rsidRDefault="00152313" w:rsidP="00A15FC1">
      <w:pPr>
        <w:spacing w:after="0" w:line="360" w:lineRule="auto"/>
        <w:ind w:firstLine="284"/>
        <w:jc w:val="both"/>
        <w:rPr>
          <w:rFonts w:ascii="Times New Roman" w:hAnsi="Times New Roman"/>
          <w:color w:val="000000"/>
          <w:sz w:val="28"/>
          <w:szCs w:val="28"/>
          <w:shd w:val="clear" w:color="auto" w:fill="FFFFFF"/>
        </w:rPr>
      </w:pPr>
      <w:r w:rsidRPr="00C953EE">
        <w:rPr>
          <w:rFonts w:ascii="Times New Roman" w:hAnsi="Times New Roman"/>
          <w:color w:val="000000"/>
          <w:sz w:val="28"/>
          <w:szCs w:val="28"/>
          <w:shd w:val="clear" w:color="auto" w:fill="FFFFFF"/>
        </w:rPr>
        <w:t>обладает высокой приспособляемостью</w:t>
      </w:r>
      <w:r>
        <w:rPr>
          <w:rFonts w:ascii="Times New Roman" w:hAnsi="Times New Roman"/>
          <w:color w:val="000000"/>
          <w:sz w:val="28"/>
          <w:szCs w:val="28"/>
          <w:shd w:val="clear" w:color="auto" w:fill="FFFFFF"/>
        </w:rPr>
        <w:t xml:space="preserve"> </w:t>
      </w:r>
      <w:r w:rsidRPr="009C63AC">
        <w:rPr>
          <w:rFonts w:ascii="Times New Roman" w:hAnsi="Times New Roman"/>
          <w:sz w:val="28"/>
          <w:szCs w:val="28"/>
        </w:rPr>
        <w:t>[</w:t>
      </w:r>
      <w:r>
        <w:rPr>
          <w:rFonts w:ascii="Times New Roman" w:hAnsi="Times New Roman"/>
          <w:sz w:val="28"/>
          <w:szCs w:val="28"/>
        </w:rPr>
        <w:t>2</w:t>
      </w:r>
      <w:r w:rsidRPr="009C63AC">
        <w:rPr>
          <w:rFonts w:ascii="Times New Roman" w:hAnsi="Times New Roman"/>
          <w:sz w:val="28"/>
          <w:szCs w:val="28"/>
        </w:rPr>
        <w:t>]</w:t>
      </w:r>
      <w:r w:rsidRPr="00C953EE">
        <w:rPr>
          <w:rFonts w:ascii="Times New Roman" w:hAnsi="Times New Roman"/>
          <w:color w:val="000000"/>
          <w:sz w:val="28"/>
          <w:szCs w:val="28"/>
          <w:shd w:val="clear" w:color="auto" w:fill="FFFFFF"/>
        </w:rPr>
        <w:t xml:space="preserve">. </w:t>
      </w:r>
    </w:p>
    <w:p w:rsidR="00152313" w:rsidRDefault="00152313" w:rsidP="00A15FC1">
      <w:pPr>
        <w:spacing w:after="0" w:line="360" w:lineRule="auto"/>
        <w:ind w:firstLine="284"/>
        <w:jc w:val="both"/>
        <w:rPr>
          <w:rFonts w:ascii="Verdana" w:hAnsi="Verdana"/>
          <w:color w:val="000000"/>
          <w:sz w:val="11"/>
          <w:szCs w:val="11"/>
        </w:rPr>
      </w:pPr>
      <w:r w:rsidRPr="00C953EE">
        <w:rPr>
          <w:rFonts w:ascii="Times New Roman" w:hAnsi="Times New Roman"/>
          <w:color w:val="000000"/>
          <w:sz w:val="28"/>
          <w:szCs w:val="28"/>
          <w:shd w:val="clear" w:color="auto" w:fill="FFFFFF"/>
        </w:rPr>
        <w:t xml:space="preserve">Л.В.Петелина также подчеркнула в </w:t>
      </w:r>
      <w:smartTag w:uri="urn:schemas-microsoft-com:office:smarttags" w:element="metricconverter">
        <w:smartTagPr>
          <w:attr w:name="ProductID" w:val="1998 г"/>
        </w:smartTagPr>
        <w:r w:rsidRPr="00C953EE">
          <w:rPr>
            <w:rFonts w:ascii="Times New Roman" w:hAnsi="Times New Roman"/>
            <w:color w:val="000000"/>
            <w:sz w:val="28"/>
            <w:szCs w:val="28"/>
            <w:shd w:val="clear" w:color="auto" w:fill="FFFFFF"/>
          </w:rPr>
          <w:t>1998 г</w:t>
        </w:r>
      </w:smartTag>
      <w:r w:rsidRPr="00C953EE">
        <w:rPr>
          <w:rFonts w:ascii="Times New Roman" w:hAnsi="Times New Roman"/>
          <w:color w:val="000000"/>
          <w:sz w:val="28"/>
          <w:szCs w:val="28"/>
          <w:shd w:val="clear" w:color="auto" w:fill="FFFFFF"/>
        </w:rPr>
        <w:t>., что коррупция явля</w:t>
      </w:r>
      <w:r>
        <w:rPr>
          <w:rFonts w:ascii="Times New Roman" w:hAnsi="Times New Roman"/>
          <w:color w:val="000000"/>
          <w:sz w:val="28"/>
          <w:szCs w:val="28"/>
          <w:shd w:val="clear" w:color="auto" w:fill="FFFFFF"/>
        </w:rPr>
        <w:t>ется</w:t>
      </w:r>
      <w:r w:rsidRPr="00C953EE">
        <w:rPr>
          <w:rFonts w:ascii="Times New Roman" w:hAnsi="Times New Roman"/>
          <w:color w:val="000000"/>
          <w:sz w:val="28"/>
          <w:szCs w:val="28"/>
          <w:shd w:val="clear" w:color="auto" w:fill="FFFFFF"/>
        </w:rPr>
        <w:t xml:space="preserve"> </w:t>
      </w:r>
      <w:r w:rsidRPr="00F93344">
        <w:rPr>
          <w:rFonts w:ascii="Times New Roman" w:hAnsi="Times New Roman"/>
          <w:b/>
          <w:color w:val="000000"/>
          <w:sz w:val="28"/>
          <w:szCs w:val="28"/>
          <w:shd w:val="clear" w:color="auto" w:fill="FFFFFF"/>
        </w:rPr>
        <w:t>одной из наиболее острых социальных проблем и угроз национальной безопасности</w:t>
      </w:r>
      <w:r w:rsidRPr="00C953EE">
        <w:rPr>
          <w:rFonts w:ascii="Times New Roman" w:hAnsi="Times New Roman"/>
          <w:color w:val="000000"/>
          <w:sz w:val="28"/>
          <w:szCs w:val="28"/>
          <w:shd w:val="clear" w:color="auto" w:fill="FFFFFF"/>
        </w:rPr>
        <w:t xml:space="preserve"> </w:t>
      </w:r>
      <w:r w:rsidRPr="00F93344">
        <w:rPr>
          <w:rFonts w:ascii="Times New Roman" w:hAnsi="Times New Roman"/>
          <w:b/>
          <w:color w:val="000000"/>
          <w:sz w:val="28"/>
          <w:szCs w:val="28"/>
          <w:shd w:val="clear" w:color="auto" w:fill="FFFFFF"/>
        </w:rPr>
        <w:t>страны</w:t>
      </w:r>
      <w:r w:rsidRPr="00C953EE">
        <w:rPr>
          <w:rFonts w:ascii="Times New Roman" w:hAnsi="Times New Roman"/>
          <w:color w:val="000000"/>
          <w:sz w:val="28"/>
          <w:szCs w:val="28"/>
          <w:shd w:val="clear" w:color="auto" w:fill="FFFFFF"/>
        </w:rPr>
        <w:t xml:space="preserve">. «Коррупция.., - отмечает автор, - </w:t>
      </w:r>
      <w:r w:rsidRPr="00504A6C">
        <w:rPr>
          <w:rFonts w:ascii="Times New Roman" w:hAnsi="Times New Roman"/>
          <w:color w:val="000000"/>
          <w:sz w:val="28"/>
          <w:szCs w:val="28"/>
          <w:shd w:val="clear" w:color="auto" w:fill="FFFFFF"/>
        </w:rPr>
        <w:t>подрывает конкурентоспособность отечественной продукции, мешает реализации интересов российских предприятий, разрушает рыночные механизмы, приводит к неэффективному использованию бюджетных средств и огромным материальным потерям - как прямым, так и косвенным.., снижает в целом уровень и качество жизни, оказывает деморализующее воздействие на личность, способствует формированию нравствен</w:t>
      </w:r>
      <w:r w:rsidRPr="00C953EE">
        <w:rPr>
          <w:rFonts w:ascii="Times New Roman" w:hAnsi="Times New Roman"/>
          <w:color w:val="000000"/>
          <w:sz w:val="28"/>
          <w:szCs w:val="28"/>
          <w:shd w:val="clear" w:color="auto" w:fill="FFFFFF"/>
        </w:rPr>
        <w:t>ных деформаций, обладающих существенным</w:t>
      </w:r>
      <w:r w:rsidRPr="00C953EE">
        <w:rPr>
          <w:rStyle w:val="apple-converted-space"/>
          <w:rFonts w:ascii="Times New Roman" w:hAnsi="Times New Roman"/>
          <w:color w:val="000000"/>
          <w:sz w:val="28"/>
          <w:szCs w:val="28"/>
          <w:shd w:val="clear" w:color="auto" w:fill="FFFFFF"/>
        </w:rPr>
        <w:t> </w:t>
      </w:r>
      <w:r w:rsidRPr="005C0D9F">
        <w:rPr>
          <w:rStyle w:val="hl"/>
          <w:rFonts w:ascii="Times New Roman" w:hAnsi="Times New Roman"/>
          <w:b/>
          <w:color w:val="000000"/>
          <w:sz w:val="28"/>
          <w:szCs w:val="28"/>
        </w:rPr>
        <w:t>криминогенным</w:t>
      </w:r>
      <w:r w:rsidRPr="005C0D9F">
        <w:rPr>
          <w:rStyle w:val="apple-converted-space"/>
          <w:rFonts w:ascii="Times New Roman" w:hAnsi="Times New Roman"/>
          <w:b/>
          <w:color w:val="000000"/>
          <w:sz w:val="28"/>
          <w:szCs w:val="28"/>
          <w:shd w:val="clear" w:color="auto" w:fill="FFFFFF"/>
        </w:rPr>
        <w:t> </w:t>
      </w:r>
      <w:r w:rsidRPr="005C0D9F">
        <w:rPr>
          <w:rFonts w:ascii="Times New Roman" w:hAnsi="Times New Roman"/>
          <w:b/>
          <w:color w:val="000000"/>
          <w:sz w:val="28"/>
          <w:szCs w:val="28"/>
          <w:shd w:val="clear" w:color="auto" w:fill="FFFFFF"/>
        </w:rPr>
        <w:t>потенциалом</w:t>
      </w:r>
      <w:r w:rsidRPr="00C953EE">
        <w:rPr>
          <w:rFonts w:ascii="Times New Roman" w:hAnsi="Times New Roman"/>
          <w:color w:val="000000"/>
          <w:sz w:val="28"/>
          <w:szCs w:val="28"/>
          <w:shd w:val="clear" w:color="auto" w:fill="FFFFFF"/>
        </w:rPr>
        <w:t xml:space="preserve">». По ее мнению, коррупция в правоохранительных органах, которой посвящено данное исследование, </w:t>
      </w:r>
      <w:r>
        <w:rPr>
          <w:rFonts w:ascii="Times New Roman" w:hAnsi="Times New Roman"/>
          <w:color w:val="000000"/>
          <w:sz w:val="28"/>
          <w:szCs w:val="28"/>
          <w:shd w:val="clear" w:color="auto" w:fill="FFFFFF"/>
        </w:rPr>
        <w:t>имеет</w:t>
      </w:r>
      <w:r w:rsidRPr="00C953EE">
        <w:rPr>
          <w:rFonts w:ascii="Times New Roman" w:hAnsi="Times New Roman"/>
          <w:color w:val="000000"/>
          <w:sz w:val="28"/>
          <w:szCs w:val="28"/>
          <w:shd w:val="clear" w:color="auto" w:fill="FFFFFF"/>
        </w:rPr>
        <w:t xml:space="preserve"> особенно значимы</w:t>
      </w:r>
      <w:r>
        <w:rPr>
          <w:rFonts w:ascii="Times New Roman" w:hAnsi="Times New Roman"/>
          <w:color w:val="000000"/>
          <w:sz w:val="28"/>
          <w:szCs w:val="28"/>
          <w:shd w:val="clear" w:color="auto" w:fill="FFFFFF"/>
        </w:rPr>
        <w:t>е</w:t>
      </w:r>
      <w:r w:rsidRPr="00C953EE">
        <w:rPr>
          <w:rFonts w:ascii="Times New Roman" w:hAnsi="Times New Roman"/>
          <w:color w:val="000000"/>
          <w:sz w:val="28"/>
          <w:szCs w:val="28"/>
          <w:shd w:val="clear" w:color="auto" w:fill="FFFFFF"/>
        </w:rPr>
        <w:t xml:space="preserve"> крими</w:t>
      </w:r>
      <w:r>
        <w:rPr>
          <w:rFonts w:ascii="Times New Roman" w:hAnsi="Times New Roman"/>
          <w:color w:val="000000"/>
          <w:sz w:val="28"/>
          <w:szCs w:val="28"/>
          <w:shd w:val="clear" w:color="auto" w:fill="FFFFFF"/>
        </w:rPr>
        <w:t xml:space="preserve">ногенные </w:t>
      </w:r>
      <w:r w:rsidRPr="00C953EE">
        <w:rPr>
          <w:rFonts w:ascii="Times New Roman" w:hAnsi="Times New Roman"/>
          <w:color w:val="000000"/>
          <w:sz w:val="28"/>
          <w:szCs w:val="28"/>
          <w:shd w:val="clear" w:color="auto" w:fill="FFFFFF"/>
        </w:rPr>
        <w:t>последствия, подрывая основы построения правового государства, ослабляя правовой контроль за ситуацией в стране, сращивая</w:t>
      </w:r>
      <w:r w:rsidRPr="00C953EE">
        <w:rPr>
          <w:rStyle w:val="apple-converted-space"/>
          <w:rFonts w:ascii="Times New Roman" w:hAnsi="Times New Roman"/>
          <w:color w:val="000000"/>
          <w:sz w:val="28"/>
          <w:szCs w:val="28"/>
          <w:shd w:val="clear" w:color="auto" w:fill="FFFFFF"/>
        </w:rPr>
        <w:t> </w:t>
      </w:r>
      <w:r w:rsidRPr="00C953EE">
        <w:rPr>
          <w:rStyle w:val="hl"/>
          <w:rFonts w:ascii="Times New Roman" w:hAnsi="Times New Roman"/>
          <w:color w:val="000000"/>
          <w:sz w:val="28"/>
          <w:szCs w:val="28"/>
        </w:rPr>
        <w:t>исполнительную</w:t>
      </w:r>
      <w:r w:rsidRPr="00C953EE">
        <w:rPr>
          <w:rStyle w:val="apple-converted-space"/>
          <w:rFonts w:ascii="Times New Roman" w:hAnsi="Times New Roman"/>
          <w:color w:val="000000"/>
          <w:sz w:val="28"/>
          <w:szCs w:val="28"/>
          <w:shd w:val="clear" w:color="auto" w:fill="FFFFFF"/>
        </w:rPr>
        <w:t> </w:t>
      </w:r>
      <w:r w:rsidRPr="00C953EE">
        <w:rPr>
          <w:rFonts w:ascii="Times New Roman" w:hAnsi="Times New Roman"/>
          <w:color w:val="000000"/>
          <w:sz w:val="28"/>
          <w:szCs w:val="28"/>
          <w:shd w:val="clear" w:color="auto" w:fill="FFFFFF"/>
        </w:rPr>
        <w:t>и законодательную власть с</w:t>
      </w:r>
      <w:r w:rsidRPr="00C953EE">
        <w:rPr>
          <w:rStyle w:val="apple-converted-space"/>
          <w:rFonts w:ascii="Times New Roman" w:hAnsi="Times New Roman"/>
          <w:color w:val="000000"/>
          <w:sz w:val="28"/>
          <w:szCs w:val="28"/>
          <w:shd w:val="clear" w:color="auto" w:fill="FFFFFF"/>
        </w:rPr>
        <w:t> </w:t>
      </w:r>
      <w:r w:rsidRPr="00C953EE">
        <w:rPr>
          <w:rStyle w:val="hl"/>
          <w:rFonts w:ascii="Times New Roman" w:hAnsi="Times New Roman"/>
          <w:color w:val="000000"/>
          <w:sz w:val="28"/>
          <w:szCs w:val="28"/>
        </w:rPr>
        <w:t>криминальными</w:t>
      </w:r>
      <w:r w:rsidRPr="00C953EE">
        <w:rPr>
          <w:rStyle w:val="apple-converted-space"/>
          <w:rFonts w:ascii="Times New Roman" w:hAnsi="Times New Roman"/>
          <w:color w:val="000000"/>
          <w:sz w:val="28"/>
          <w:szCs w:val="28"/>
          <w:shd w:val="clear" w:color="auto" w:fill="FFFFFF"/>
        </w:rPr>
        <w:t> </w:t>
      </w:r>
      <w:r w:rsidRPr="00C953EE">
        <w:rPr>
          <w:rFonts w:ascii="Times New Roman" w:hAnsi="Times New Roman"/>
          <w:color w:val="000000"/>
          <w:sz w:val="28"/>
          <w:szCs w:val="28"/>
          <w:shd w:val="clear" w:color="auto" w:fill="FFFFFF"/>
        </w:rPr>
        <w:t>структурами, проникая в сферу управления банковским бизнесом, крупными производствами, торговыми организациями и товаропроизводящими сетями, способствуя инфильтрации</w:t>
      </w:r>
      <w:r w:rsidRPr="00C953EE">
        <w:rPr>
          <w:rStyle w:val="apple-converted-space"/>
          <w:rFonts w:ascii="Times New Roman" w:hAnsi="Times New Roman"/>
          <w:color w:val="000000"/>
          <w:sz w:val="28"/>
          <w:szCs w:val="28"/>
          <w:shd w:val="clear" w:color="auto" w:fill="FFFFFF"/>
        </w:rPr>
        <w:t> </w:t>
      </w:r>
      <w:r w:rsidRPr="00C953EE">
        <w:rPr>
          <w:rStyle w:val="hl"/>
          <w:rFonts w:ascii="Times New Roman" w:hAnsi="Times New Roman"/>
          <w:color w:val="000000"/>
          <w:sz w:val="28"/>
          <w:szCs w:val="28"/>
        </w:rPr>
        <w:t>криминальных</w:t>
      </w:r>
      <w:r w:rsidRPr="00C953EE">
        <w:rPr>
          <w:rStyle w:val="apple-converted-space"/>
          <w:rFonts w:ascii="Times New Roman" w:hAnsi="Times New Roman"/>
          <w:color w:val="000000"/>
          <w:sz w:val="28"/>
          <w:szCs w:val="28"/>
          <w:shd w:val="clear" w:color="auto" w:fill="FFFFFF"/>
        </w:rPr>
        <w:t> </w:t>
      </w:r>
      <w:r w:rsidRPr="00C953EE">
        <w:rPr>
          <w:rFonts w:ascii="Times New Roman" w:hAnsi="Times New Roman"/>
          <w:color w:val="000000"/>
          <w:sz w:val="28"/>
          <w:szCs w:val="28"/>
          <w:shd w:val="clear" w:color="auto" w:fill="FFFFFF"/>
        </w:rPr>
        <w:t>элементов в органы власти и в сами</w:t>
      </w:r>
      <w:r w:rsidRPr="00C953EE">
        <w:rPr>
          <w:rStyle w:val="apple-converted-space"/>
          <w:rFonts w:ascii="Times New Roman" w:hAnsi="Times New Roman"/>
          <w:color w:val="000000"/>
          <w:sz w:val="28"/>
          <w:szCs w:val="28"/>
          <w:shd w:val="clear" w:color="auto" w:fill="FFFFFF"/>
        </w:rPr>
        <w:t> </w:t>
      </w:r>
      <w:r w:rsidRPr="00C953EE">
        <w:rPr>
          <w:rStyle w:val="hl"/>
          <w:rFonts w:ascii="Times New Roman" w:hAnsi="Times New Roman"/>
          <w:color w:val="000000"/>
          <w:sz w:val="28"/>
          <w:szCs w:val="28"/>
        </w:rPr>
        <w:t>правоохранительные</w:t>
      </w:r>
      <w:r w:rsidRPr="00C953EE">
        <w:rPr>
          <w:rStyle w:val="apple-converted-space"/>
          <w:rFonts w:ascii="Times New Roman" w:hAnsi="Times New Roman"/>
          <w:color w:val="000000"/>
          <w:sz w:val="28"/>
          <w:szCs w:val="28"/>
          <w:shd w:val="clear" w:color="auto" w:fill="FFFFFF"/>
        </w:rPr>
        <w:t> </w:t>
      </w:r>
      <w:r w:rsidRPr="00C953EE">
        <w:rPr>
          <w:rFonts w:ascii="Times New Roman" w:hAnsi="Times New Roman"/>
          <w:color w:val="000000"/>
          <w:sz w:val="28"/>
          <w:szCs w:val="28"/>
          <w:shd w:val="clear" w:color="auto" w:fill="FFFFFF"/>
        </w:rPr>
        <w:t>структуры. В работе предл</w:t>
      </w:r>
      <w:r>
        <w:rPr>
          <w:rFonts w:ascii="Times New Roman" w:hAnsi="Times New Roman"/>
          <w:color w:val="000000"/>
          <w:sz w:val="28"/>
          <w:szCs w:val="28"/>
          <w:shd w:val="clear" w:color="auto" w:fill="FFFFFF"/>
        </w:rPr>
        <w:t>агается</w:t>
      </w:r>
      <w:r w:rsidRPr="00C953EE">
        <w:rPr>
          <w:rFonts w:ascii="Times New Roman" w:hAnsi="Times New Roman"/>
          <w:color w:val="000000"/>
          <w:sz w:val="28"/>
          <w:szCs w:val="28"/>
          <w:shd w:val="clear" w:color="auto" w:fill="FFFFFF"/>
        </w:rPr>
        <w:t xml:space="preserve"> отменить необоснованный</w:t>
      </w:r>
      <w:r>
        <w:rPr>
          <w:rFonts w:ascii="Times New Roman" w:hAnsi="Times New Roman"/>
          <w:color w:val="000000"/>
          <w:sz w:val="28"/>
          <w:szCs w:val="28"/>
          <w:shd w:val="clear" w:color="auto" w:fill="FFFFFF"/>
        </w:rPr>
        <w:t>, по мнению автора,</w:t>
      </w:r>
      <w:r w:rsidRPr="00C953EE">
        <w:rPr>
          <w:rFonts w:ascii="Times New Roman" w:hAnsi="Times New Roman"/>
          <w:color w:val="000000"/>
          <w:sz w:val="28"/>
          <w:szCs w:val="28"/>
          <w:shd w:val="clear" w:color="auto" w:fill="FFFFFF"/>
        </w:rPr>
        <w:t xml:space="preserve"> правовой иммунитет судей, который «практически исключает привлечение</w:t>
      </w:r>
      <w:r w:rsidRPr="00C953EE">
        <w:rPr>
          <w:rStyle w:val="apple-converted-space"/>
          <w:rFonts w:ascii="Times New Roman" w:hAnsi="Times New Roman"/>
          <w:color w:val="000000"/>
          <w:sz w:val="28"/>
          <w:szCs w:val="28"/>
          <w:shd w:val="clear" w:color="auto" w:fill="FFFFFF"/>
        </w:rPr>
        <w:t> </w:t>
      </w:r>
      <w:r w:rsidRPr="00C953EE">
        <w:rPr>
          <w:rStyle w:val="hl"/>
          <w:rFonts w:ascii="Times New Roman" w:hAnsi="Times New Roman"/>
          <w:color w:val="000000"/>
          <w:sz w:val="28"/>
          <w:szCs w:val="28"/>
        </w:rPr>
        <w:t>коррупционеров</w:t>
      </w:r>
      <w:r w:rsidRPr="00C953EE">
        <w:rPr>
          <w:rStyle w:val="apple-converted-space"/>
          <w:rFonts w:ascii="Times New Roman" w:hAnsi="Times New Roman"/>
          <w:color w:val="000000"/>
          <w:sz w:val="28"/>
          <w:szCs w:val="28"/>
          <w:shd w:val="clear" w:color="auto" w:fill="FFFFFF"/>
        </w:rPr>
        <w:t> </w:t>
      </w:r>
      <w:r w:rsidRPr="00C953EE">
        <w:rPr>
          <w:rFonts w:ascii="Times New Roman" w:hAnsi="Times New Roman"/>
          <w:color w:val="000000"/>
          <w:sz w:val="28"/>
          <w:szCs w:val="28"/>
          <w:shd w:val="clear" w:color="auto" w:fill="FFFFFF"/>
        </w:rPr>
        <w:t>из их числа к ответственности (не только уголовной, но даже и административной) и поощряет совершение соответствующих</w:t>
      </w:r>
      <w:r w:rsidRPr="00C953EE">
        <w:rPr>
          <w:rStyle w:val="apple-converted-space"/>
          <w:rFonts w:ascii="Times New Roman" w:hAnsi="Times New Roman"/>
          <w:color w:val="000000"/>
          <w:sz w:val="28"/>
          <w:szCs w:val="28"/>
          <w:shd w:val="clear" w:color="auto" w:fill="FFFFFF"/>
        </w:rPr>
        <w:t> </w:t>
      </w:r>
      <w:r w:rsidRPr="00C953EE">
        <w:rPr>
          <w:rStyle w:val="hl"/>
          <w:rFonts w:ascii="Times New Roman" w:hAnsi="Times New Roman"/>
          <w:color w:val="000000"/>
          <w:sz w:val="28"/>
          <w:szCs w:val="28"/>
        </w:rPr>
        <w:t>правонарушений»</w:t>
      </w:r>
      <w:r w:rsidRPr="00C953EE">
        <w:rPr>
          <w:rFonts w:ascii="Times New Roman" w:hAnsi="Times New Roman"/>
          <w:color w:val="000000"/>
          <w:sz w:val="28"/>
          <w:szCs w:val="28"/>
          <w:shd w:val="clear" w:color="auto" w:fill="FFFFFF"/>
        </w:rPr>
        <w:t>. Л.В.Петелин</w:t>
      </w:r>
      <w:r>
        <w:rPr>
          <w:rFonts w:ascii="Times New Roman" w:hAnsi="Times New Roman"/>
          <w:color w:val="000000"/>
          <w:sz w:val="28"/>
          <w:szCs w:val="28"/>
          <w:shd w:val="clear" w:color="auto" w:fill="FFFFFF"/>
        </w:rPr>
        <w:t>а предложила</w:t>
      </w:r>
      <w:r w:rsidRPr="00C953EE">
        <w:rPr>
          <w:rFonts w:ascii="Times New Roman" w:hAnsi="Times New Roman"/>
          <w:color w:val="000000"/>
          <w:sz w:val="28"/>
          <w:szCs w:val="28"/>
          <w:shd w:val="clear" w:color="auto" w:fill="F7F7F7"/>
        </w:rPr>
        <w:t xml:space="preserve"> усилить ответственность за</w:t>
      </w:r>
      <w:r w:rsidRPr="00C953EE">
        <w:rPr>
          <w:rStyle w:val="apple-converted-space"/>
          <w:rFonts w:ascii="Times New Roman" w:hAnsi="Times New Roman"/>
          <w:color w:val="000000"/>
          <w:sz w:val="28"/>
          <w:szCs w:val="28"/>
          <w:shd w:val="clear" w:color="auto" w:fill="F7F7F7"/>
        </w:rPr>
        <w:t> </w:t>
      </w:r>
      <w:r w:rsidRPr="00C953EE">
        <w:rPr>
          <w:rStyle w:val="hl"/>
          <w:rFonts w:ascii="Times New Roman" w:hAnsi="Times New Roman"/>
          <w:color w:val="000000"/>
          <w:sz w:val="28"/>
          <w:szCs w:val="28"/>
          <w:shd w:val="clear" w:color="auto" w:fill="F7F7F7"/>
        </w:rPr>
        <w:t>совершение</w:t>
      </w:r>
      <w:r w:rsidRPr="00C953EE">
        <w:rPr>
          <w:rStyle w:val="apple-converted-space"/>
          <w:rFonts w:ascii="Times New Roman" w:hAnsi="Times New Roman"/>
          <w:color w:val="000000"/>
          <w:sz w:val="28"/>
          <w:szCs w:val="28"/>
          <w:shd w:val="clear" w:color="auto" w:fill="F7F7F7"/>
        </w:rPr>
        <w:t> </w:t>
      </w:r>
      <w:r w:rsidRPr="00C953EE">
        <w:rPr>
          <w:rFonts w:ascii="Times New Roman" w:hAnsi="Times New Roman"/>
          <w:color w:val="000000"/>
          <w:sz w:val="28"/>
          <w:szCs w:val="28"/>
          <w:shd w:val="clear" w:color="auto" w:fill="F7F7F7"/>
        </w:rPr>
        <w:t>коррупционных действий не только судей, но работников правоохранительных и контролирующих органов</w:t>
      </w:r>
      <w:r>
        <w:rPr>
          <w:rFonts w:ascii="Times New Roman" w:hAnsi="Times New Roman"/>
          <w:color w:val="000000"/>
          <w:sz w:val="28"/>
          <w:szCs w:val="28"/>
          <w:shd w:val="clear" w:color="auto" w:fill="F7F7F7"/>
        </w:rPr>
        <w:t xml:space="preserve"> </w:t>
      </w:r>
      <w:r w:rsidRPr="009C63AC">
        <w:rPr>
          <w:rFonts w:ascii="Times New Roman" w:hAnsi="Times New Roman"/>
          <w:sz w:val="28"/>
          <w:szCs w:val="28"/>
        </w:rPr>
        <w:t>[</w:t>
      </w:r>
      <w:r>
        <w:rPr>
          <w:rFonts w:ascii="Times New Roman" w:hAnsi="Times New Roman"/>
          <w:sz w:val="28"/>
          <w:szCs w:val="28"/>
        </w:rPr>
        <w:t>3</w:t>
      </w:r>
      <w:r w:rsidRPr="009C63AC">
        <w:rPr>
          <w:rFonts w:ascii="Times New Roman" w:hAnsi="Times New Roman"/>
          <w:sz w:val="28"/>
          <w:szCs w:val="28"/>
        </w:rPr>
        <w:t>]</w:t>
      </w:r>
      <w:r w:rsidRPr="00C953EE">
        <w:rPr>
          <w:rFonts w:ascii="Times New Roman" w:hAnsi="Times New Roman"/>
          <w:color w:val="000000"/>
          <w:sz w:val="28"/>
          <w:szCs w:val="28"/>
          <w:shd w:val="clear" w:color="auto" w:fill="FFFFFF"/>
        </w:rPr>
        <w:t>.</w:t>
      </w:r>
    </w:p>
    <w:p w:rsidR="00152313" w:rsidRPr="00A15FC1" w:rsidRDefault="00152313" w:rsidP="00A15FC1">
      <w:pPr>
        <w:spacing w:after="0" w:line="360" w:lineRule="auto"/>
        <w:ind w:firstLine="284"/>
        <w:jc w:val="both"/>
        <w:rPr>
          <w:rStyle w:val="hl"/>
          <w:rFonts w:ascii="Times New Roman" w:hAnsi="Times New Roman"/>
          <w:color w:val="000000"/>
          <w:sz w:val="28"/>
          <w:szCs w:val="28"/>
        </w:rPr>
      </w:pPr>
      <w:r w:rsidRPr="00A15FC1">
        <w:rPr>
          <w:rStyle w:val="hl"/>
          <w:rFonts w:ascii="Times New Roman" w:hAnsi="Times New Roman"/>
          <w:color w:val="000000"/>
          <w:sz w:val="28"/>
          <w:szCs w:val="28"/>
        </w:rPr>
        <w:t>А.Е.Петраченко подчеркивает значимость и актуальность антикоррупционной деятельности в последние годы. «</w:t>
      </w:r>
      <w:r w:rsidRPr="00A15FC1">
        <w:rPr>
          <w:rFonts w:ascii="Times New Roman" w:hAnsi="Times New Roman"/>
          <w:color w:val="000000"/>
          <w:sz w:val="28"/>
          <w:szCs w:val="28"/>
          <w:shd w:val="clear" w:color="auto" w:fill="FFFFFF"/>
        </w:rPr>
        <w:t xml:space="preserve">В Российской Федерации, - отмечает он в своем исследовании, -  негативные последствия и тенденции роста коррупции проявляются наиболее отчетливо и имеют тяжелые социально-экономические и политические последствия. Коррупция, являясь неэкономическим способом распределения и обогащения, </w:t>
      </w:r>
      <w:r w:rsidRPr="00385FE4">
        <w:rPr>
          <w:rFonts w:ascii="Times New Roman" w:hAnsi="Times New Roman"/>
          <w:color w:val="000000"/>
          <w:sz w:val="28"/>
          <w:szCs w:val="28"/>
          <w:shd w:val="clear" w:color="auto" w:fill="FFFFFF"/>
        </w:rPr>
        <w:t>неизбежным следствием чрезмерной бюрократизации</w:t>
      </w:r>
      <w:r w:rsidRPr="00A15FC1">
        <w:rPr>
          <w:rFonts w:ascii="Times New Roman" w:hAnsi="Times New Roman"/>
          <w:color w:val="000000"/>
          <w:sz w:val="28"/>
          <w:szCs w:val="28"/>
          <w:shd w:val="clear" w:color="auto" w:fill="FFFFFF"/>
        </w:rPr>
        <w:t xml:space="preserve"> государства, по-прежнему серьезно затрудняет функционирование общественных институтов, </w:t>
      </w:r>
      <w:r w:rsidRPr="00385FE4">
        <w:rPr>
          <w:rFonts w:ascii="Times New Roman" w:hAnsi="Times New Roman"/>
          <w:b/>
          <w:color w:val="000000"/>
          <w:sz w:val="28"/>
          <w:szCs w:val="28"/>
          <w:shd w:val="clear" w:color="auto" w:fill="FFFFFF"/>
        </w:rPr>
        <w:t>препятствует проведению социальных преобразований и повышению эффективности экономики</w:t>
      </w:r>
      <w:r w:rsidRPr="00A15FC1">
        <w:rPr>
          <w:rFonts w:ascii="Times New Roman" w:hAnsi="Times New Roman"/>
          <w:color w:val="000000"/>
          <w:sz w:val="28"/>
          <w:szCs w:val="28"/>
          <w:shd w:val="clear" w:color="auto" w:fill="FFFFFF"/>
        </w:rPr>
        <w:t>, вызывает в российском обществе серьезную тревогу и недоверие к государственным институтам и всей политической системе»</w:t>
      </w:r>
      <w:r>
        <w:rPr>
          <w:rFonts w:ascii="Times New Roman" w:hAnsi="Times New Roman"/>
          <w:color w:val="000000"/>
          <w:sz w:val="28"/>
          <w:szCs w:val="28"/>
          <w:shd w:val="clear" w:color="auto" w:fill="FFFFFF"/>
        </w:rPr>
        <w:t xml:space="preserve"> </w:t>
      </w:r>
      <w:r w:rsidRPr="009C63AC">
        <w:rPr>
          <w:rFonts w:ascii="Times New Roman" w:hAnsi="Times New Roman"/>
          <w:sz w:val="28"/>
          <w:szCs w:val="28"/>
        </w:rPr>
        <w:t>[</w:t>
      </w:r>
      <w:r>
        <w:rPr>
          <w:rFonts w:ascii="Times New Roman" w:hAnsi="Times New Roman"/>
          <w:sz w:val="28"/>
          <w:szCs w:val="28"/>
        </w:rPr>
        <w:t>4</w:t>
      </w:r>
      <w:r w:rsidRPr="009C63AC">
        <w:rPr>
          <w:rFonts w:ascii="Times New Roman" w:hAnsi="Times New Roman"/>
          <w:sz w:val="28"/>
          <w:szCs w:val="28"/>
        </w:rPr>
        <w:t>]</w:t>
      </w:r>
      <w:r w:rsidRPr="00A15FC1">
        <w:rPr>
          <w:rFonts w:ascii="Times New Roman" w:hAnsi="Times New Roman"/>
          <w:color w:val="000000"/>
          <w:sz w:val="28"/>
          <w:szCs w:val="28"/>
          <w:shd w:val="clear" w:color="auto" w:fill="FFFFFF"/>
        </w:rPr>
        <w:t>.</w:t>
      </w:r>
      <w:r w:rsidRPr="00A15FC1">
        <w:rPr>
          <w:rStyle w:val="apple-converted-space"/>
          <w:rFonts w:ascii="Times New Roman" w:hAnsi="Times New Roman"/>
          <w:color w:val="000000"/>
          <w:sz w:val="28"/>
          <w:szCs w:val="28"/>
          <w:shd w:val="clear" w:color="auto" w:fill="FFFFFF"/>
        </w:rPr>
        <w:t> </w:t>
      </w:r>
      <w:r>
        <w:rPr>
          <w:rStyle w:val="apple-converted-space"/>
          <w:rFonts w:ascii="Times New Roman" w:hAnsi="Times New Roman"/>
          <w:color w:val="000000"/>
          <w:sz w:val="28"/>
          <w:szCs w:val="28"/>
          <w:shd w:val="clear" w:color="auto" w:fill="FFFFFF"/>
        </w:rPr>
        <w:t>В подавляющем большинстве диссертационных исследований указывается, что коррупция – препятствие к дальнейшему позитивному развитию (т.е. не позитив, а негатив), что она нанесла катастрофический ущерб и продолжает его наносить (какой именно – вопрос расхождения позиций) и именно поэтому ее надо преодолевать, бороться, предупреждать (но опять же – разными с позиции соискателей методами).</w:t>
      </w:r>
    </w:p>
    <w:p w:rsidR="00152313" w:rsidRPr="00745C50" w:rsidRDefault="00152313" w:rsidP="00A15FC1">
      <w:pPr>
        <w:spacing w:after="0" w:line="360" w:lineRule="auto"/>
        <w:ind w:firstLine="284"/>
        <w:jc w:val="both"/>
        <w:rPr>
          <w:rFonts w:ascii="Times New Roman" w:hAnsi="Times New Roman"/>
          <w:color w:val="000000"/>
          <w:sz w:val="28"/>
          <w:szCs w:val="28"/>
          <w:shd w:val="clear" w:color="auto" w:fill="FFFFFF"/>
        </w:rPr>
      </w:pPr>
      <w:r w:rsidRPr="00A15FC1">
        <w:rPr>
          <w:rStyle w:val="hl"/>
          <w:rFonts w:ascii="Times New Roman" w:hAnsi="Times New Roman"/>
          <w:color w:val="000000"/>
          <w:sz w:val="28"/>
          <w:szCs w:val="28"/>
        </w:rPr>
        <w:t xml:space="preserve">Как отмечает в своем исследовании Куприянов И.С., </w:t>
      </w:r>
      <w:r w:rsidRPr="00A15FC1">
        <w:rPr>
          <w:rFonts w:ascii="Times New Roman" w:hAnsi="Times New Roman"/>
          <w:color w:val="000000"/>
          <w:sz w:val="28"/>
          <w:szCs w:val="28"/>
          <w:shd w:val="clear" w:color="auto" w:fill="FFFFFF"/>
        </w:rPr>
        <w:t xml:space="preserve">«коррупция — острейшая социальная проблема современного российского общества… Несмотря на значительные правовые, административные и организационные усилия, практических сдвигов в ее преодолении пока еще очень мало. Коррупция в России продолжает расти, </w:t>
      </w:r>
      <w:r w:rsidRPr="00385FE4">
        <w:rPr>
          <w:rFonts w:ascii="Times New Roman" w:hAnsi="Times New Roman"/>
          <w:b/>
          <w:color w:val="000000"/>
          <w:sz w:val="28"/>
          <w:szCs w:val="28"/>
          <w:shd w:val="clear" w:color="auto" w:fill="FFFFFF"/>
        </w:rPr>
        <w:t>становясь нормой</w:t>
      </w:r>
      <w:r w:rsidRPr="00A15FC1">
        <w:rPr>
          <w:rFonts w:ascii="Times New Roman" w:hAnsi="Times New Roman"/>
          <w:color w:val="000000"/>
          <w:sz w:val="28"/>
          <w:szCs w:val="28"/>
          <w:shd w:val="clear" w:color="auto" w:fill="FFFFFF"/>
        </w:rPr>
        <w:t xml:space="preserve"> не только для представителей экономической и политической элиты, но и </w:t>
      </w:r>
      <w:r w:rsidRPr="00385FE4">
        <w:rPr>
          <w:rFonts w:ascii="Times New Roman" w:hAnsi="Times New Roman"/>
          <w:b/>
          <w:color w:val="000000"/>
          <w:sz w:val="28"/>
          <w:szCs w:val="28"/>
          <w:shd w:val="clear" w:color="auto" w:fill="FFFFFF"/>
        </w:rPr>
        <w:t>для обычных, рядовых граждан</w:t>
      </w:r>
      <w:r w:rsidRPr="00A15FC1">
        <w:rPr>
          <w:rFonts w:ascii="Times New Roman" w:hAnsi="Times New Roman"/>
          <w:color w:val="000000"/>
          <w:sz w:val="28"/>
          <w:szCs w:val="28"/>
          <w:shd w:val="clear" w:color="auto" w:fill="FFFFFF"/>
        </w:rPr>
        <w:t>. Она охватывает различные сферы общественной жизни, поражает все новые и новые социальные институты, организации и учреждения, проникает в повседневную жизнь самых широких слоев населения»</w:t>
      </w:r>
      <w:r>
        <w:rPr>
          <w:rFonts w:ascii="Times New Roman" w:hAnsi="Times New Roman"/>
          <w:color w:val="000000"/>
          <w:sz w:val="28"/>
          <w:szCs w:val="28"/>
          <w:shd w:val="clear" w:color="auto" w:fill="FFFFFF"/>
        </w:rPr>
        <w:t xml:space="preserve"> </w:t>
      </w:r>
      <w:r w:rsidRPr="009C63AC">
        <w:rPr>
          <w:rFonts w:ascii="Times New Roman" w:hAnsi="Times New Roman"/>
          <w:sz w:val="28"/>
          <w:szCs w:val="28"/>
        </w:rPr>
        <w:t>[</w:t>
      </w:r>
      <w:r>
        <w:rPr>
          <w:rFonts w:ascii="Times New Roman" w:hAnsi="Times New Roman"/>
          <w:sz w:val="28"/>
          <w:szCs w:val="28"/>
        </w:rPr>
        <w:t>5</w:t>
      </w:r>
      <w:r w:rsidRPr="009C63AC">
        <w:rPr>
          <w:rFonts w:ascii="Times New Roman" w:hAnsi="Times New Roman"/>
          <w:sz w:val="28"/>
          <w:szCs w:val="28"/>
        </w:rPr>
        <w:t>]</w:t>
      </w:r>
      <w:r w:rsidRPr="00A15FC1">
        <w:rPr>
          <w:rFonts w:ascii="Times New Roman" w:hAnsi="Times New Roman"/>
          <w:color w:val="000000"/>
          <w:sz w:val="28"/>
          <w:szCs w:val="28"/>
          <w:shd w:val="clear" w:color="auto" w:fill="FFFFFF"/>
        </w:rPr>
        <w:t xml:space="preserve">. При этом автор выделяет верхушечную, деловую и бытовую (низовую) виды коррупции в России и в других странах мира и подчеркивает, что измерение любого вида коррупции не может строиться на измерении случайных, единичных показателей: коррупция должна рассматриваться как </w:t>
      </w:r>
      <w:r w:rsidRPr="00745C50">
        <w:rPr>
          <w:rFonts w:ascii="Times New Roman" w:hAnsi="Times New Roman"/>
          <w:color w:val="000000"/>
          <w:sz w:val="28"/>
          <w:szCs w:val="28"/>
          <w:shd w:val="clear" w:color="auto" w:fill="FFFFFF"/>
        </w:rPr>
        <w:t xml:space="preserve">комплексное явление. </w:t>
      </w:r>
      <w:r>
        <w:rPr>
          <w:rFonts w:ascii="Times New Roman" w:hAnsi="Times New Roman"/>
          <w:color w:val="000000"/>
          <w:sz w:val="28"/>
          <w:szCs w:val="28"/>
          <w:shd w:val="clear" w:color="auto" w:fill="FFFFFF"/>
        </w:rPr>
        <w:t>Анализируя</w:t>
      </w:r>
      <w:r w:rsidRPr="00745C50">
        <w:rPr>
          <w:rFonts w:ascii="Times New Roman" w:hAnsi="Times New Roman"/>
          <w:color w:val="000000"/>
          <w:sz w:val="28"/>
          <w:szCs w:val="28"/>
          <w:shd w:val="clear" w:color="auto" w:fill="FFFFFF"/>
        </w:rPr>
        <w:t xml:space="preserve"> бытовую коррупцию, которая, по </w:t>
      </w:r>
      <w:r>
        <w:rPr>
          <w:rFonts w:ascii="Times New Roman" w:hAnsi="Times New Roman"/>
          <w:color w:val="000000"/>
          <w:sz w:val="28"/>
          <w:szCs w:val="28"/>
          <w:shd w:val="clear" w:color="auto" w:fill="FFFFFF"/>
        </w:rPr>
        <w:t>трактовке</w:t>
      </w:r>
      <w:r w:rsidRPr="00745C5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том числе и данного </w:t>
      </w:r>
      <w:r w:rsidRPr="00745C50">
        <w:rPr>
          <w:rFonts w:ascii="Times New Roman" w:hAnsi="Times New Roman"/>
          <w:color w:val="000000"/>
          <w:sz w:val="28"/>
          <w:szCs w:val="28"/>
          <w:shd w:val="clear" w:color="auto" w:fill="FFFFFF"/>
        </w:rPr>
        <w:t xml:space="preserve">автора, наиболее распространена в ГИБДД, образовании и здравоохранении, Куприянов И.С. обращает внимание именно на </w:t>
      </w:r>
      <w:r w:rsidRPr="00DE6825">
        <w:rPr>
          <w:rFonts w:ascii="Times New Roman" w:hAnsi="Times New Roman"/>
          <w:b/>
          <w:color w:val="000000"/>
          <w:sz w:val="28"/>
          <w:szCs w:val="28"/>
          <w:shd w:val="clear" w:color="auto" w:fill="FFFFFF"/>
        </w:rPr>
        <w:t>коррупционное давление власти на население</w:t>
      </w:r>
      <w:r w:rsidRPr="00745C50">
        <w:rPr>
          <w:rFonts w:ascii="Times New Roman" w:hAnsi="Times New Roman"/>
          <w:color w:val="000000"/>
          <w:sz w:val="28"/>
          <w:szCs w:val="28"/>
          <w:shd w:val="clear" w:color="auto" w:fill="FFFFFF"/>
        </w:rPr>
        <w:t xml:space="preserve">, которому подавляющее большинство граждан просто не может сопротивляться, и на то, что исследования, проводимые в сфере </w:t>
      </w:r>
      <w:r w:rsidRPr="00DE6825">
        <w:rPr>
          <w:rFonts w:ascii="Times New Roman" w:hAnsi="Times New Roman"/>
          <w:b/>
          <w:color w:val="000000"/>
          <w:sz w:val="28"/>
          <w:szCs w:val="28"/>
          <w:shd w:val="clear" w:color="auto" w:fill="FFFFFF"/>
        </w:rPr>
        <w:t>измерения коррупции</w:t>
      </w:r>
      <w:r w:rsidRPr="00745C50">
        <w:rPr>
          <w:rFonts w:ascii="Times New Roman" w:hAnsi="Times New Roman"/>
          <w:color w:val="000000"/>
          <w:sz w:val="28"/>
          <w:szCs w:val="28"/>
          <w:shd w:val="clear" w:color="auto" w:fill="FFFFFF"/>
        </w:rPr>
        <w:t xml:space="preserve">, «сегодня пока еще очень редки и малочисленны». Зонами наибольшего коррупционного риска как коррупционного давления на граждан применительно к Ивановской области автор </w:t>
      </w:r>
      <w:r>
        <w:rPr>
          <w:rFonts w:ascii="Times New Roman" w:hAnsi="Times New Roman"/>
          <w:color w:val="000000"/>
          <w:sz w:val="28"/>
          <w:szCs w:val="28"/>
          <w:shd w:val="clear" w:color="auto" w:fill="FFFFFF"/>
        </w:rPr>
        <w:t>выделяет</w:t>
      </w:r>
      <w:r w:rsidRPr="00745C50">
        <w:rPr>
          <w:rStyle w:val="apple-converted-space"/>
          <w:rFonts w:ascii="Times New Roman" w:hAnsi="Times New Roman"/>
          <w:color w:val="000000"/>
          <w:sz w:val="28"/>
          <w:szCs w:val="28"/>
          <w:shd w:val="clear" w:color="auto" w:fill="FFFFFF"/>
        </w:rPr>
        <w:t> </w:t>
      </w:r>
      <w:r w:rsidRPr="00745C50">
        <w:rPr>
          <w:rStyle w:val="hl"/>
          <w:rFonts w:ascii="Times New Roman" w:hAnsi="Times New Roman"/>
          <w:color w:val="000000"/>
          <w:sz w:val="28"/>
          <w:szCs w:val="28"/>
        </w:rPr>
        <w:t>ГИБДД</w:t>
      </w:r>
      <w:r w:rsidRPr="00745C50">
        <w:rPr>
          <w:rFonts w:ascii="Times New Roman" w:hAnsi="Times New Roman"/>
          <w:color w:val="000000"/>
          <w:sz w:val="28"/>
          <w:szCs w:val="28"/>
          <w:shd w:val="clear" w:color="auto" w:fill="FFFFFF"/>
        </w:rPr>
        <w:t xml:space="preserve">, учреждения образования и здравоохранении, военкоматы и правоохранительные органы, полагая при этом, что </w:t>
      </w:r>
      <w:r w:rsidRPr="00795373">
        <w:rPr>
          <w:rFonts w:ascii="Times New Roman" w:hAnsi="Times New Roman"/>
          <w:b/>
          <w:color w:val="000000"/>
          <w:sz w:val="28"/>
          <w:szCs w:val="28"/>
          <w:shd w:val="clear" w:color="auto" w:fill="FFFFFF"/>
        </w:rPr>
        <w:t xml:space="preserve">антикоррупционный потенциал </w:t>
      </w:r>
      <w:r>
        <w:rPr>
          <w:rFonts w:ascii="Times New Roman" w:hAnsi="Times New Roman"/>
          <w:b/>
          <w:color w:val="000000"/>
          <w:sz w:val="28"/>
          <w:szCs w:val="28"/>
          <w:shd w:val="clear" w:color="auto" w:fill="FFFFFF"/>
        </w:rPr>
        <w:t>населения</w:t>
      </w:r>
      <w:r w:rsidRPr="00795373">
        <w:rPr>
          <w:rFonts w:ascii="Times New Roman" w:hAnsi="Times New Roman"/>
          <w:b/>
          <w:color w:val="000000"/>
          <w:sz w:val="28"/>
          <w:szCs w:val="28"/>
          <w:shd w:val="clear" w:color="auto" w:fill="FFFFFF"/>
        </w:rPr>
        <w:t xml:space="preserve"> слаб</w:t>
      </w:r>
      <w:r w:rsidRPr="00745C50">
        <w:rPr>
          <w:rFonts w:ascii="Times New Roman" w:hAnsi="Times New Roman"/>
          <w:color w:val="000000"/>
          <w:sz w:val="28"/>
          <w:szCs w:val="28"/>
          <w:shd w:val="clear" w:color="auto" w:fill="FFFFFF"/>
        </w:rPr>
        <w:t>,  борьба с коррупцией ведется недостаточно эффективно, что связано С НИЗКОЙ РАСКРЫВАЕМОСТЬЮ КОРРУПЦИОННЫХ ПРЕСТУПЛЕНИЙ.</w:t>
      </w:r>
    </w:p>
    <w:p w:rsidR="00152313" w:rsidRPr="00A15FC1" w:rsidRDefault="00152313" w:rsidP="00A15FC1">
      <w:pPr>
        <w:spacing w:after="0" w:line="360" w:lineRule="auto"/>
        <w:ind w:firstLine="284"/>
        <w:jc w:val="both"/>
        <w:rPr>
          <w:rFonts w:ascii="Times New Roman" w:hAnsi="Times New Roman"/>
          <w:color w:val="000000"/>
          <w:sz w:val="28"/>
          <w:szCs w:val="28"/>
        </w:rPr>
      </w:pPr>
      <w:r w:rsidRPr="00745C50">
        <w:rPr>
          <w:rFonts w:ascii="Times New Roman" w:hAnsi="Times New Roman"/>
          <w:color w:val="000000"/>
          <w:sz w:val="28"/>
          <w:szCs w:val="28"/>
          <w:shd w:val="clear" w:color="auto" w:fill="FFFFFF"/>
        </w:rPr>
        <w:t>В то же время автор акцентирует внимание именно на социальном аспекте коррупции, на вовлеченности в нее не только лиц, наделенных полномочиями распределения ресурсов, властью при решении сложных и мелких вопросов (в работе с обращениями граждан и предприятий), но и населения, указывая на наличие высокого спроса на коррупцию, или высоких</w:t>
      </w:r>
      <w:r>
        <w:rPr>
          <w:rFonts w:ascii="Times New Roman" w:hAnsi="Times New Roman"/>
          <w:color w:val="000000"/>
          <w:sz w:val="28"/>
          <w:szCs w:val="28"/>
          <w:shd w:val="clear" w:color="auto" w:fill="FFFFFF"/>
        </w:rPr>
        <w:t xml:space="preserve"> показателей дачи взяток населением чиновникам. В этом и заключается </w:t>
      </w:r>
      <w:r w:rsidRPr="00795373">
        <w:rPr>
          <w:rFonts w:ascii="Times New Roman" w:hAnsi="Times New Roman"/>
          <w:b/>
          <w:color w:val="000000"/>
          <w:sz w:val="28"/>
          <w:szCs w:val="28"/>
          <w:shd w:val="clear" w:color="auto" w:fill="FFFFFF"/>
        </w:rPr>
        <w:t>противоречие</w:t>
      </w:r>
      <w:r>
        <w:rPr>
          <w:rFonts w:ascii="Times New Roman" w:hAnsi="Times New Roman"/>
          <w:color w:val="000000"/>
          <w:sz w:val="28"/>
          <w:szCs w:val="28"/>
          <w:shd w:val="clear" w:color="auto" w:fill="FFFFFF"/>
        </w:rPr>
        <w:t xml:space="preserve"> многих исследований – в </w:t>
      </w:r>
      <w:r w:rsidRPr="00795373">
        <w:rPr>
          <w:rFonts w:ascii="Times New Roman" w:hAnsi="Times New Roman"/>
          <w:b/>
          <w:color w:val="000000"/>
          <w:sz w:val="28"/>
          <w:szCs w:val="28"/>
          <w:shd w:val="clear" w:color="auto" w:fill="FFFFFF"/>
        </w:rPr>
        <w:t xml:space="preserve">неопределенности масштабов </w:t>
      </w:r>
      <w:r>
        <w:rPr>
          <w:rFonts w:ascii="Times New Roman" w:hAnsi="Times New Roman"/>
          <w:b/>
          <w:color w:val="000000"/>
          <w:sz w:val="28"/>
          <w:szCs w:val="28"/>
          <w:shd w:val="clear" w:color="auto" w:fill="FFFFFF"/>
        </w:rPr>
        <w:t>коррупции</w:t>
      </w:r>
      <w:r>
        <w:rPr>
          <w:rFonts w:ascii="Times New Roman" w:hAnsi="Times New Roman"/>
          <w:color w:val="000000"/>
          <w:sz w:val="28"/>
          <w:szCs w:val="28"/>
          <w:shd w:val="clear" w:color="auto" w:fill="FFFFFF"/>
        </w:rPr>
        <w:t xml:space="preserve"> (взяточничество – это еще не весь объем коррупционных финансовых потоков как теневых, и даже если его минимизировать, ущерб от коррупции останется немалозначительным, а проблема – по-прежнему нерешенной) и неясности теоретической конструкции – как же выявить, кто пострадавший, а кто правонарушитель, если существует и высокий спрос (люди хотят давать взятки?), и высокое коррупционное давление. Вопрос возложения вины за коррупцию, </w:t>
      </w:r>
      <w:r w:rsidRPr="0013576C">
        <w:rPr>
          <w:rFonts w:ascii="Times New Roman" w:hAnsi="Times New Roman"/>
          <w:b/>
          <w:color w:val="000000"/>
          <w:sz w:val="28"/>
          <w:szCs w:val="28"/>
          <w:shd w:val="clear" w:color="auto" w:fill="FFFFFF"/>
        </w:rPr>
        <w:t>недопустимости обвинения невиновных</w:t>
      </w:r>
      <w:r>
        <w:rPr>
          <w:rFonts w:ascii="Times New Roman" w:hAnsi="Times New Roman"/>
          <w:color w:val="000000"/>
          <w:sz w:val="28"/>
          <w:szCs w:val="28"/>
          <w:shd w:val="clear" w:color="auto" w:fill="FFFFFF"/>
        </w:rPr>
        <w:t xml:space="preserve"> – не столько данного научного исследования, сколько общероссийского подхода с выходом на конкретные практики работы правоохранительных органов в регионах.</w:t>
      </w:r>
    </w:p>
    <w:p w:rsidR="00152313" w:rsidRPr="00A15FC1" w:rsidRDefault="00152313" w:rsidP="00B275E0">
      <w:pPr>
        <w:spacing w:after="0" w:line="360" w:lineRule="auto"/>
        <w:ind w:firstLine="284"/>
        <w:jc w:val="both"/>
        <w:rPr>
          <w:rFonts w:ascii="Times New Roman" w:hAnsi="Times New Roman"/>
          <w:color w:val="000000"/>
          <w:sz w:val="28"/>
          <w:szCs w:val="28"/>
          <w:shd w:val="clear" w:color="auto" w:fill="FFFFFF"/>
        </w:rPr>
      </w:pPr>
      <w:r w:rsidRPr="00A15FC1">
        <w:rPr>
          <w:rStyle w:val="hl"/>
          <w:rFonts w:ascii="Times New Roman" w:hAnsi="Times New Roman"/>
          <w:color w:val="000000"/>
          <w:sz w:val="28"/>
          <w:szCs w:val="28"/>
        </w:rPr>
        <w:t xml:space="preserve">По мнению Н.В.Павловской, </w:t>
      </w:r>
      <w:r>
        <w:rPr>
          <w:rStyle w:val="hl"/>
          <w:rFonts w:ascii="Times New Roman" w:hAnsi="Times New Roman"/>
          <w:color w:val="000000"/>
          <w:sz w:val="28"/>
          <w:szCs w:val="28"/>
        </w:rPr>
        <w:t>«</w:t>
      </w:r>
      <w:r w:rsidRPr="00A15FC1">
        <w:rPr>
          <w:rFonts w:ascii="Times New Roman" w:hAnsi="Times New Roman"/>
          <w:color w:val="000000"/>
          <w:sz w:val="28"/>
          <w:szCs w:val="28"/>
          <w:shd w:val="clear" w:color="auto" w:fill="FFFFFF"/>
        </w:rPr>
        <w:t>результаты</w:t>
      </w:r>
      <w:r w:rsidRPr="00A15FC1">
        <w:rPr>
          <w:rStyle w:val="apple-converted-space"/>
          <w:rFonts w:ascii="Times New Roman" w:hAnsi="Times New Roman"/>
          <w:color w:val="000000"/>
          <w:sz w:val="28"/>
          <w:szCs w:val="28"/>
          <w:shd w:val="clear" w:color="auto" w:fill="FFFFFF"/>
        </w:rPr>
        <w:t> </w:t>
      </w:r>
      <w:r w:rsidRPr="00A15FC1">
        <w:rPr>
          <w:rStyle w:val="hl"/>
          <w:rFonts w:ascii="Times New Roman" w:hAnsi="Times New Roman"/>
          <w:color w:val="000000"/>
          <w:sz w:val="28"/>
          <w:szCs w:val="28"/>
        </w:rPr>
        <w:t>криминологических</w:t>
      </w:r>
      <w:r w:rsidRPr="00A15FC1">
        <w:rPr>
          <w:rStyle w:val="apple-converted-space"/>
          <w:rFonts w:ascii="Times New Roman" w:hAnsi="Times New Roman"/>
          <w:color w:val="000000"/>
          <w:sz w:val="28"/>
          <w:szCs w:val="28"/>
          <w:shd w:val="clear" w:color="auto" w:fill="FFFFFF"/>
        </w:rPr>
        <w:t> </w:t>
      </w:r>
      <w:r w:rsidRPr="00A15FC1">
        <w:rPr>
          <w:rFonts w:ascii="Times New Roman" w:hAnsi="Times New Roman"/>
          <w:color w:val="000000"/>
          <w:sz w:val="28"/>
          <w:szCs w:val="28"/>
          <w:shd w:val="clear" w:color="auto" w:fill="FFFFFF"/>
        </w:rPr>
        <w:t>исследо</w:t>
      </w:r>
      <w:r>
        <w:rPr>
          <w:rFonts w:ascii="Times New Roman" w:hAnsi="Times New Roman"/>
          <w:color w:val="000000"/>
          <w:sz w:val="28"/>
          <w:szCs w:val="28"/>
          <w:shd w:val="clear" w:color="auto" w:fill="FFFFFF"/>
        </w:rPr>
        <w:t>-</w:t>
      </w:r>
      <w:r w:rsidRPr="00A15FC1">
        <w:rPr>
          <w:rFonts w:ascii="Times New Roman" w:hAnsi="Times New Roman"/>
          <w:color w:val="000000"/>
          <w:sz w:val="28"/>
          <w:szCs w:val="28"/>
          <w:shd w:val="clear" w:color="auto" w:fill="FFFFFF"/>
        </w:rPr>
        <w:t>ва</w:t>
      </w:r>
      <w:r>
        <w:rPr>
          <w:rFonts w:ascii="Times New Roman" w:hAnsi="Times New Roman"/>
          <w:color w:val="000000"/>
          <w:sz w:val="28"/>
          <w:szCs w:val="28"/>
          <w:shd w:val="clear" w:color="auto" w:fill="FFFFFF"/>
        </w:rPr>
        <w:t>н</w:t>
      </w:r>
      <w:r w:rsidRPr="00A15FC1">
        <w:rPr>
          <w:rFonts w:ascii="Times New Roman" w:hAnsi="Times New Roman"/>
          <w:color w:val="000000"/>
          <w:sz w:val="28"/>
          <w:szCs w:val="28"/>
          <w:shd w:val="clear" w:color="auto" w:fill="FFFFFF"/>
        </w:rPr>
        <w:t>ий состояния и проблем противодействия коррупции последних лет свидетельствуют о ее широком распространении, проникновении практически во все сферы жизни российского общества: медицину, образование,</w:t>
      </w:r>
      <w:r w:rsidRPr="00A15FC1">
        <w:rPr>
          <w:rStyle w:val="apple-converted-space"/>
          <w:rFonts w:ascii="Times New Roman" w:hAnsi="Times New Roman"/>
          <w:color w:val="000000"/>
          <w:sz w:val="28"/>
          <w:szCs w:val="28"/>
          <w:shd w:val="clear" w:color="auto" w:fill="FFFFFF"/>
        </w:rPr>
        <w:t> </w:t>
      </w:r>
      <w:r w:rsidRPr="00A15FC1">
        <w:rPr>
          <w:rStyle w:val="hl"/>
          <w:rFonts w:ascii="Times New Roman" w:hAnsi="Times New Roman"/>
          <w:color w:val="000000"/>
          <w:sz w:val="28"/>
          <w:szCs w:val="28"/>
        </w:rPr>
        <w:t>правоохранительную</w:t>
      </w:r>
      <w:r w:rsidRPr="00A15FC1">
        <w:rPr>
          <w:rStyle w:val="apple-converted-space"/>
          <w:rFonts w:ascii="Times New Roman" w:hAnsi="Times New Roman"/>
          <w:color w:val="000000"/>
          <w:sz w:val="28"/>
          <w:szCs w:val="28"/>
          <w:shd w:val="clear" w:color="auto" w:fill="FFFFFF"/>
        </w:rPr>
        <w:t> </w:t>
      </w:r>
      <w:r w:rsidRPr="00A15FC1">
        <w:rPr>
          <w:rFonts w:ascii="Times New Roman" w:hAnsi="Times New Roman"/>
          <w:color w:val="000000"/>
          <w:sz w:val="28"/>
          <w:szCs w:val="28"/>
          <w:shd w:val="clear" w:color="auto" w:fill="FFFFFF"/>
        </w:rPr>
        <w:t>деятельность»</w:t>
      </w:r>
      <w:r>
        <w:rPr>
          <w:rFonts w:ascii="Times New Roman" w:hAnsi="Times New Roman"/>
          <w:color w:val="000000"/>
          <w:sz w:val="28"/>
          <w:szCs w:val="28"/>
          <w:shd w:val="clear" w:color="auto" w:fill="FFFFFF"/>
        </w:rPr>
        <w:t>, называя таким образом в преамбуле своего исследования, судя по выросшим объемам вывоза теневого капитала, не все сферы коррупции и не самые значимые с точки зрения наносимого России ущерба.</w:t>
      </w:r>
      <w:r w:rsidRPr="00A15FC1">
        <w:rPr>
          <w:rFonts w:ascii="Times New Roman" w:hAnsi="Times New Roman"/>
          <w:color w:val="000000"/>
          <w:sz w:val="28"/>
          <w:szCs w:val="28"/>
          <w:shd w:val="clear" w:color="auto" w:fill="FFFFFF"/>
        </w:rPr>
        <w:t xml:space="preserve"> Главной причиной распространения коррупции в </w:t>
      </w:r>
      <w:r w:rsidRPr="00A15FC1">
        <w:rPr>
          <w:rFonts w:ascii="Times New Roman" w:hAnsi="Times New Roman"/>
          <w:color w:val="000000"/>
          <w:sz w:val="28"/>
          <w:szCs w:val="28"/>
          <w:shd w:val="clear" w:color="auto" w:fill="F7F7F7"/>
        </w:rPr>
        <w:t>сфере противодействия незаконному обороту</w:t>
      </w:r>
      <w:r w:rsidRPr="00A15FC1">
        <w:rPr>
          <w:rStyle w:val="apple-converted-space"/>
          <w:rFonts w:ascii="Times New Roman" w:hAnsi="Times New Roman"/>
          <w:color w:val="000000"/>
          <w:sz w:val="28"/>
          <w:szCs w:val="28"/>
          <w:shd w:val="clear" w:color="auto" w:fill="F7F7F7"/>
        </w:rPr>
        <w:t> </w:t>
      </w:r>
      <w:r w:rsidRPr="00A15FC1">
        <w:rPr>
          <w:rFonts w:ascii="Times New Roman" w:hAnsi="Times New Roman"/>
          <w:color w:val="000000"/>
          <w:sz w:val="28"/>
          <w:szCs w:val="28"/>
          <w:shd w:val="clear" w:color="auto" w:fill="F7F7F7"/>
        </w:rPr>
        <w:t>наркотиков автор считает личный фактор, а именно – желание заработать на незаконном обороте наркотиков, сокрытии преступлений или освобождени</w:t>
      </w:r>
      <w:r>
        <w:rPr>
          <w:rFonts w:ascii="Times New Roman" w:hAnsi="Times New Roman"/>
          <w:color w:val="000000"/>
          <w:sz w:val="28"/>
          <w:szCs w:val="28"/>
          <w:shd w:val="clear" w:color="auto" w:fill="F7F7F7"/>
        </w:rPr>
        <w:t>и</w:t>
      </w:r>
      <w:r w:rsidRPr="00A15FC1">
        <w:rPr>
          <w:rFonts w:ascii="Times New Roman" w:hAnsi="Times New Roman"/>
          <w:color w:val="000000"/>
          <w:sz w:val="28"/>
          <w:szCs w:val="28"/>
          <w:shd w:val="clear" w:color="auto" w:fill="F7F7F7"/>
        </w:rPr>
        <w:t xml:space="preserve"> от наказаний по ним, а также употребление наркотиков самими сотрудниками правоохранительных органов</w:t>
      </w:r>
      <w:r>
        <w:rPr>
          <w:rFonts w:ascii="Times New Roman" w:hAnsi="Times New Roman"/>
          <w:color w:val="000000"/>
          <w:sz w:val="28"/>
          <w:szCs w:val="28"/>
          <w:shd w:val="clear" w:color="auto" w:fill="F7F7F7"/>
        </w:rPr>
        <w:t xml:space="preserve"> </w:t>
      </w:r>
      <w:r w:rsidRPr="009C63AC">
        <w:rPr>
          <w:rFonts w:ascii="Times New Roman" w:hAnsi="Times New Roman"/>
          <w:sz w:val="28"/>
          <w:szCs w:val="28"/>
        </w:rPr>
        <w:t>[</w:t>
      </w:r>
      <w:r>
        <w:rPr>
          <w:rFonts w:ascii="Times New Roman" w:hAnsi="Times New Roman"/>
          <w:sz w:val="28"/>
          <w:szCs w:val="28"/>
        </w:rPr>
        <w:t>6</w:t>
      </w:r>
      <w:r w:rsidRPr="009C63AC">
        <w:rPr>
          <w:rFonts w:ascii="Times New Roman" w:hAnsi="Times New Roman"/>
          <w:sz w:val="28"/>
          <w:szCs w:val="28"/>
        </w:rPr>
        <w:t>]</w:t>
      </w:r>
      <w:r w:rsidRPr="00A15FC1">
        <w:rPr>
          <w:rFonts w:ascii="Times New Roman" w:hAnsi="Times New Roman"/>
          <w:color w:val="000000"/>
          <w:sz w:val="28"/>
          <w:szCs w:val="28"/>
          <w:shd w:val="clear" w:color="auto" w:fill="FFFFFF"/>
        </w:rPr>
        <w:t xml:space="preserve">. Однако насколько значима поднятая в данном исследовании проблема для России в ряду других сфер коррупционной деятельности и каков ущерб от данной, по сути, противоправной деятельности, недорегламентированной российским законодательством, не </w:t>
      </w:r>
      <w:r>
        <w:rPr>
          <w:rFonts w:ascii="Times New Roman" w:hAnsi="Times New Roman"/>
          <w:color w:val="000000"/>
          <w:sz w:val="28"/>
          <w:szCs w:val="28"/>
          <w:shd w:val="clear" w:color="auto" w:fill="FFFFFF"/>
        </w:rPr>
        <w:t>уточнено</w:t>
      </w:r>
      <w:r w:rsidRPr="00A15FC1">
        <w:rPr>
          <w:rFonts w:ascii="Times New Roman" w:hAnsi="Times New Roman"/>
          <w:color w:val="000000"/>
          <w:sz w:val="28"/>
          <w:szCs w:val="28"/>
          <w:shd w:val="clear" w:color="auto" w:fill="FFFFFF"/>
        </w:rPr>
        <w:t>.</w:t>
      </w:r>
    </w:p>
    <w:p w:rsidR="00152313" w:rsidRDefault="00152313" w:rsidP="00A15FC1">
      <w:pPr>
        <w:spacing w:after="0" w:line="360" w:lineRule="auto"/>
        <w:ind w:firstLine="284"/>
        <w:jc w:val="both"/>
        <w:rPr>
          <w:rFonts w:ascii="Times New Roman" w:hAnsi="Times New Roman"/>
          <w:color w:val="000000"/>
          <w:sz w:val="28"/>
          <w:szCs w:val="28"/>
          <w:shd w:val="clear" w:color="auto" w:fill="FFFFFF"/>
        </w:rPr>
      </w:pPr>
      <w:r w:rsidRPr="00A15FC1">
        <w:rPr>
          <w:rFonts w:ascii="Times New Roman" w:hAnsi="Times New Roman"/>
          <w:color w:val="000000"/>
          <w:sz w:val="28"/>
          <w:szCs w:val="28"/>
          <w:shd w:val="clear" w:color="auto" w:fill="FFFFFF"/>
        </w:rPr>
        <w:t>Ю.О.Народицкий исследует проблему политической  сущности коррупции, называя ее «</w:t>
      </w:r>
      <w:r w:rsidRPr="00A15FC1">
        <w:rPr>
          <w:rFonts w:ascii="Times New Roman" w:hAnsi="Times New Roman"/>
          <w:color w:val="000000"/>
          <w:sz w:val="28"/>
          <w:szCs w:val="28"/>
          <w:shd w:val="clear" w:color="auto" w:fill="F7F7F7"/>
        </w:rPr>
        <w:t>политическим «</w:t>
      </w:r>
      <w:r w:rsidRPr="00A15FC1">
        <w:rPr>
          <w:rStyle w:val="hl"/>
          <w:rFonts w:ascii="Times New Roman" w:hAnsi="Times New Roman"/>
          <w:color w:val="000000"/>
          <w:sz w:val="28"/>
          <w:szCs w:val="28"/>
          <w:shd w:val="clear" w:color="auto" w:fill="F7F7F7"/>
        </w:rPr>
        <w:t>извращением</w:t>
      </w:r>
      <w:r w:rsidRPr="00A15FC1">
        <w:rPr>
          <w:rFonts w:ascii="Times New Roman" w:hAnsi="Times New Roman"/>
          <w:color w:val="000000"/>
          <w:sz w:val="28"/>
          <w:szCs w:val="28"/>
          <w:shd w:val="clear" w:color="auto" w:fill="F7F7F7"/>
        </w:rPr>
        <w:t>», расстройством государственной власти». В отличие от деловой и бытовой коррупци</w:t>
      </w:r>
      <w:r>
        <w:rPr>
          <w:rFonts w:ascii="Times New Roman" w:hAnsi="Times New Roman"/>
          <w:color w:val="000000"/>
          <w:sz w:val="28"/>
          <w:szCs w:val="28"/>
          <w:shd w:val="clear" w:color="auto" w:fill="F7F7F7"/>
        </w:rPr>
        <w:t>и</w:t>
      </w:r>
      <w:r w:rsidRPr="00A15FC1">
        <w:rPr>
          <w:rFonts w:ascii="Times New Roman" w:hAnsi="Times New Roman"/>
          <w:color w:val="000000"/>
          <w:sz w:val="28"/>
          <w:szCs w:val="28"/>
          <w:shd w:val="clear" w:color="auto" w:fill="F7F7F7"/>
        </w:rPr>
        <w:t>, лишенных политического элемента, для политической коррупции</w:t>
      </w:r>
      <w:r>
        <w:rPr>
          <w:rFonts w:ascii="Times New Roman" w:hAnsi="Times New Roman"/>
          <w:color w:val="000000"/>
          <w:sz w:val="28"/>
          <w:szCs w:val="28"/>
          <w:shd w:val="clear" w:color="auto" w:fill="F7F7F7"/>
        </w:rPr>
        <w:t>, как сказано в исследовании,</w:t>
      </w:r>
      <w:r w:rsidRPr="00A15FC1">
        <w:rPr>
          <w:rFonts w:ascii="Times New Roman" w:hAnsi="Times New Roman"/>
          <w:color w:val="000000"/>
          <w:sz w:val="28"/>
          <w:szCs w:val="28"/>
          <w:shd w:val="clear" w:color="auto" w:fill="F7F7F7"/>
        </w:rPr>
        <w:t xml:space="preserve"> характерно </w:t>
      </w:r>
      <w:r w:rsidRPr="00A15FC1">
        <w:rPr>
          <w:rFonts w:ascii="Times New Roman" w:hAnsi="Times New Roman"/>
          <w:color w:val="000000"/>
          <w:sz w:val="28"/>
          <w:szCs w:val="28"/>
          <w:shd w:val="clear" w:color="auto" w:fill="FFFFFF"/>
        </w:rPr>
        <w:t>незаконное финансирование политических партий, парламентские злоупотребления и торговля влиянием. По его заключению, «политическая коррупция рождает</w:t>
      </w:r>
      <w:r w:rsidRPr="00A15FC1">
        <w:rPr>
          <w:rStyle w:val="apple-converted-space"/>
          <w:rFonts w:ascii="Times New Roman" w:hAnsi="Times New Roman"/>
          <w:color w:val="000000"/>
          <w:sz w:val="28"/>
          <w:szCs w:val="28"/>
          <w:shd w:val="clear" w:color="auto" w:fill="FFFFFF"/>
        </w:rPr>
        <w:t> </w:t>
      </w:r>
      <w:r w:rsidRPr="00A15FC1">
        <w:rPr>
          <w:rStyle w:val="hl"/>
          <w:rFonts w:ascii="Times New Roman" w:hAnsi="Times New Roman"/>
          <w:color w:val="000000"/>
          <w:sz w:val="28"/>
          <w:szCs w:val="28"/>
        </w:rPr>
        <w:t>клептократию</w:t>
      </w:r>
      <w:r w:rsidRPr="00A15FC1">
        <w:rPr>
          <w:rStyle w:val="apple-converted-space"/>
          <w:rFonts w:ascii="Times New Roman" w:hAnsi="Times New Roman"/>
          <w:color w:val="000000"/>
          <w:sz w:val="28"/>
          <w:szCs w:val="28"/>
          <w:shd w:val="clear" w:color="auto" w:fill="FFFFFF"/>
        </w:rPr>
        <w:t> </w:t>
      </w:r>
      <w:r w:rsidRPr="00A15FC1">
        <w:rPr>
          <w:rFonts w:ascii="Times New Roman" w:hAnsi="Times New Roman"/>
          <w:color w:val="000000"/>
          <w:sz w:val="28"/>
          <w:szCs w:val="28"/>
          <w:shd w:val="clear" w:color="auto" w:fill="FFFFFF"/>
        </w:rPr>
        <w:t>(власть воров) - базирующуюся на коррупции форму организации власти и адекватную ей социально-политическую группу». По нашему мнению, заслуживает дальнейшего применения подход автора к классификации коррупционных правонарушений. «Все правонарушения (преступления), - указывает он в своем исследовании, - делятся в зависимости от того, какое именно лицо его совершает и против кого (чьи права нарушаются). Сочетание различных комбинаций субъектов права в этих их качествах и дает нам общую классификацию различных правонарушений.</w:t>
      </w:r>
      <w:r w:rsidRPr="00A15FC1">
        <w:rPr>
          <w:rStyle w:val="apple-converted-space"/>
          <w:rFonts w:ascii="Times New Roman" w:hAnsi="Times New Roman"/>
          <w:color w:val="000000"/>
          <w:sz w:val="28"/>
          <w:szCs w:val="28"/>
          <w:shd w:val="clear" w:color="auto" w:fill="FFFFFF"/>
        </w:rPr>
        <w:t> </w:t>
      </w:r>
      <w:r w:rsidRPr="00A15FC1">
        <w:rPr>
          <w:rFonts w:ascii="Times New Roman" w:hAnsi="Times New Roman"/>
          <w:color w:val="000000"/>
          <w:sz w:val="28"/>
          <w:szCs w:val="28"/>
          <w:shd w:val="clear" w:color="auto" w:fill="FFFFFF"/>
        </w:rPr>
        <w:t>С этой точки зрения</w:t>
      </w:r>
      <w:r>
        <w:rPr>
          <w:rFonts w:ascii="Times New Roman" w:hAnsi="Times New Roman"/>
          <w:color w:val="000000"/>
          <w:sz w:val="28"/>
          <w:szCs w:val="28"/>
          <w:shd w:val="clear" w:color="auto" w:fill="FFFFFF"/>
        </w:rPr>
        <w:t>,</w:t>
      </w:r>
      <w:r w:rsidRPr="00A15FC1">
        <w:rPr>
          <w:rFonts w:ascii="Times New Roman" w:hAnsi="Times New Roman"/>
          <w:color w:val="000000"/>
          <w:sz w:val="28"/>
          <w:szCs w:val="28"/>
          <w:shd w:val="clear" w:color="auto" w:fill="FFFFFF"/>
        </w:rPr>
        <w:t xml:space="preserve"> коррупционная преступность прежде всего делится на различные ее виды в зависимости от того, в каких ветвях государственной власти функционирует правонарушитель или объект правонарушения. В зависимости от этого мы можем различать, с одной стороны, коррупцию в органах исполнительной, в органах законодательной и в органах судебной власти с последующим более дробным делением ее в соответствии со строением самих этих государственных органов». Однако тут же автор предлагает относить к правонарушителям – субъектам коррупционных преступлений и тех, кто не занимает государственных должностей, т.е. народ, называя такого рода преступления – противогосударственными и также классифицируя их по «ветвям государственной власти». В этом подходе, очевидно, </w:t>
      </w:r>
      <w:r w:rsidRPr="00813633">
        <w:rPr>
          <w:rFonts w:ascii="Times New Roman" w:hAnsi="Times New Roman"/>
          <w:color w:val="000000"/>
          <w:sz w:val="28"/>
          <w:szCs w:val="28"/>
          <w:shd w:val="clear" w:color="auto" w:fill="FFFFFF"/>
        </w:rPr>
        <w:t>содержится</w:t>
      </w:r>
      <w:r w:rsidRPr="00813633">
        <w:rPr>
          <w:rFonts w:ascii="Times New Roman" w:hAnsi="Times New Roman"/>
          <w:b/>
          <w:color w:val="000000"/>
          <w:sz w:val="28"/>
          <w:szCs w:val="28"/>
          <w:shd w:val="clear" w:color="auto" w:fill="FFFFFF"/>
        </w:rPr>
        <w:t xml:space="preserve"> опасность подмены понятий</w:t>
      </w:r>
      <w:r w:rsidRPr="00A15FC1">
        <w:rPr>
          <w:rFonts w:ascii="Times New Roman" w:hAnsi="Times New Roman"/>
          <w:color w:val="000000"/>
          <w:sz w:val="28"/>
          <w:szCs w:val="28"/>
          <w:shd w:val="clear" w:color="auto" w:fill="FFFFFF"/>
        </w:rPr>
        <w:t>, возложения вины на невиновных</w:t>
      </w:r>
      <w:r>
        <w:rPr>
          <w:rFonts w:ascii="Times New Roman" w:hAnsi="Times New Roman"/>
          <w:color w:val="000000"/>
          <w:sz w:val="28"/>
          <w:szCs w:val="28"/>
          <w:shd w:val="clear" w:color="auto" w:fill="FFFFFF"/>
        </w:rPr>
        <w:t xml:space="preserve">, но и воспроизводится принятая во многих работах </w:t>
      </w:r>
      <w:r w:rsidRPr="00813633">
        <w:rPr>
          <w:rFonts w:ascii="Times New Roman" w:hAnsi="Times New Roman"/>
          <w:b/>
          <w:color w:val="000000"/>
          <w:sz w:val="28"/>
          <w:szCs w:val="28"/>
          <w:shd w:val="clear" w:color="auto" w:fill="FFFFFF"/>
        </w:rPr>
        <w:t>неопределенность положения</w:t>
      </w:r>
      <w:r>
        <w:rPr>
          <w:rFonts w:ascii="Times New Roman" w:hAnsi="Times New Roman"/>
          <w:color w:val="000000"/>
          <w:sz w:val="28"/>
          <w:szCs w:val="28"/>
          <w:shd w:val="clear" w:color="auto" w:fill="FFFFFF"/>
        </w:rPr>
        <w:t xml:space="preserve"> двух сторон при их взаимодействии</w:t>
      </w:r>
      <w:r w:rsidRPr="00A15FC1">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На практике в условиях коррупции, очевидно, виноватым будет признана сторона наименьшего сопротивления, а не правоты при таком многообразии суждений, о чем в свое время Ш.Монтескье справедливо охарактеризовал систему правосудия «как захочу», присущую деспотии, – в наше время деспотии коррупции, что следует преодолевать, где это возможно. </w:t>
      </w:r>
    </w:p>
    <w:p w:rsidR="00152313" w:rsidRDefault="00152313" w:rsidP="00A15FC1">
      <w:pPr>
        <w:spacing w:after="0" w:line="360" w:lineRule="auto"/>
        <w:ind w:firstLine="284"/>
        <w:jc w:val="both"/>
        <w:rPr>
          <w:rFonts w:ascii="Times New Roman" w:hAnsi="Times New Roman"/>
          <w:color w:val="000000"/>
          <w:sz w:val="28"/>
          <w:szCs w:val="28"/>
          <w:shd w:val="clear" w:color="auto" w:fill="FFFFFF"/>
        </w:rPr>
      </w:pPr>
      <w:r w:rsidRPr="00CD4B5C">
        <w:rPr>
          <w:rFonts w:ascii="Times New Roman" w:hAnsi="Times New Roman"/>
          <w:color w:val="000000"/>
          <w:sz w:val="28"/>
          <w:szCs w:val="28"/>
          <w:shd w:val="clear" w:color="auto" w:fill="FFFFFF"/>
        </w:rPr>
        <w:t>В странах с низким уровнем коррупции эффект борьбы достигается значением деятельности негласно называемых «лающих собачек» (термин</w:t>
      </w:r>
      <w:r>
        <w:rPr>
          <w:rFonts w:ascii="Times New Roman" w:hAnsi="Times New Roman"/>
          <w:color w:val="000000"/>
          <w:sz w:val="28"/>
          <w:szCs w:val="28"/>
          <w:shd w:val="clear" w:color="auto" w:fill="FFFFFF"/>
        </w:rPr>
        <w:t xml:space="preserve"> </w:t>
      </w:r>
      <w:r w:rsidRPr="00CD4B5C">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был </w:t>
      </w:r>
      <w:r w:rsidRPr="00CD4B5C">
        <w:rPr>
          <w:rFonts w:ascii="Times New Roman" w:hAnsi="Times New Roman"/>
          <w:color w:val="000000"/>
          <w:sz w:val="28"/>
          <w:szCs w:val="28"/>
          <w:shd w:val="clear" w:color="auto" w:fill="FFFFFF"/>
        </w:rPr>
        <w:t xml:space="preserve">использован в лекции </w:t>
      </w:r>
      <w:r w:rsidRPr="00CD4B5C">
        <w:rPr>
          <w:rStyle w:val="apple-converted-space"/>
          <w:rFonts w:ascii="Times New Roman" w:hAnsi="Times New Roman"/>
          <w:color w:val="000000"/>
          <w:sz w:val="28"/>
          <w:szCs w:val="28"/>
        </w:rPr>
        <w:t>г-на Пан Сук Кима 16 января 2015 г. по вопросам государственного управления)</w:t>
      </w:r>
      <w:r w:rsidRPr="00CD4B5C">
        <w:rPr>
          <w:rFonts w:ascii="Times New Roman" w:hAnsi="Times New Roman"/>
          <w:color w:val="000000"/>
          <w:sz w:val="28"/>
          <w:szCs w:val="28"/>
          <w:shd w:val="clear" w:color="auto" w:fill="FFFFFF"/>
        </w:rPr>
        <w:t xml:space="preserve"> - заявителей, осведомителей, работа которых в случае выхода на</w:t>
      </w:r>
      <w:r>
        <w:rPr>
          <w:rFonts w:ascii="Times New Roman" w:hAnsi="Times New Roman"/>
          <w:color w:val="000000"/>
          <w:sz w:val="28"/>
          <w:szCs w:val="28"/>
          <w:shd w:val="clear" w:color="auto" w:fill="FFFFFF"/>
        </w:rPr>
        <w:t xml:space="preserve"> конкретные цифры предотвращения, возвращения материального, денежного ущерба от коррупции в Южной Корее, например, вознаграждается. Всемирной организацией здравоохранения применяется и другое образное сравнение – активные представители гражданского общества, действующие в тех сферах, где правительства стран мира бездействуют, называются «щипцами для орехов». В странах с высоким уровнем коррупции директивно определяется круг лиц, «ответственных за борьбу с коррупцией», который на самом деле защищает коррупционеров и преследует всех, кто попадает в этот антикоррупционный фарс из вне. Понятно, кто в этой системе является «лающей собачкой». Но хуже «лающих собачек» в коррупционных системах управления, отпугивающих посторонних лиц от сфер формирования коррупционных доходов, являются «тихие гадины», занимающиеся присвоением чужих доходов, трудов и на основе грабежа других людей – продвижением именно своего признания в обществе по коррупционным маршрутам (незаслуженные по заслугам премии, награды, должности, звания, но в своем коррупционном кругу). Типаж коррупционеров, по нашему мнению, существенно бы упростил формы борьбы с коррупцией в мире.</w:t>
      </w:r>
    </w:p>
    <w:p w:rsidR="00152313" w:rsidRPr="00A15FC1" w:rsidRDefault="00152313" w:rsidP="00A15FC1">
      <w:pPr>
        <w:spacing w:after="0" w:line="360" w:lineRule="auto"/>
        <w:ind w:firstLine="284"/>
        <w:jc w:val="both"/>
        <w:rPr>
          <w:rFonts w:ascii="Times New Roman" w:hAnsi="Times New Roman"/>
          <w:color w:val="000000"/>
          <w:sz w:val="28"/>
          <w:szCs w:val="28"/>
          <w:shd w:val="clear" w:color="auto" w:fill="FFFFFF"/>
        </w:rPr>
      </w:pPr>
      <w:r w:rsidRPr="00A15FC1">
        <w:rPr>
          <w:rFonts w:ascii="Times New Roman" w:hAnsi="Times New Roman"/>
          <w:color w:val="000000"/>
          <w:sz w:val="28"/>
          <w:szCs w:val="28"/>
          <w:shd w:val="clear" w:color="auto" w:fill="FFFFFF"/>
        </w:rPr>
        <w:t xml:space="preserve">По нашему мнению, </w:t>
      </w:r>
      <w:r>
        <w:rPr>
          <w:rFonts w:ascii="Times New Roman" w:hAnsi="Times New Roman"/>
          <w:color w:val="000000"/>
          <w:sz w:val="28"/>
          <w:szCs w:val="28"/>
          <w:shd w:val="clear" w:color="auto" w:fill="FFFFFF"/>
        </w:rPr>
        <w:t>четкость дискуссии придают трактовки международной теории коррупции, основанной на обобщении успешного опыта антикоррупционной деятельности в развитых странах, международного права о коррупции, а также разработанной нами за 2008-2014 гг. теории коррупции (сопоставления демократии и коррупции по 20 значимым критериям, методики определения совокупного народнохозяйственного ущерба и др.) того, что она: а) противозаконна; б)</w:t>
      </w:r>
      <w:r w:rsidRPr="00A15FC1">
        <w:rPr>
          <w:rFonts w:ascii="Times New Roman" w:hAnsi="Times New Roman"/>
          <w:color w:val="000000"/>
          <w:sz w:val="28"/>
          <w:szCs w:val="28"/>
          <w:shd w:val="clear" w:color="auto" w:fill="FFFFFF"/>
        </w:rPr>
        <w:t xml:space="preserve"> связана именно с занимаемой должностью, с выполнением должностных обязанностей, с получением коррупционных теневых доходов с помощью разных форм давления, но никак не с категориями неработающих граждан и граждан исполнительского у</w:t>
      </w:r>
      <w:r>
        <w:rPr>
          <w:rFonts w:ascii="Times New Roman" w:hAnsi="Times New Roman"/>
          <w:color w:val="000000"/>
          <w:sz w:val="28"/>
          <w:szCs w:val="28"/>
          <w:shd w:val="clear" w:color="auto" w:fill="FFFFFF"/>
        </w:rPr>
        <w:t>ровня, не связанных в своей деятельности со сферами крупных доходов и пр., что сводит на нет все усилия борьбы с нею. Там, где нет власти, не создаются зоны получения (а не передачи) крупных и мелких теневых как нелегальных доходов, нет и коррупции. Виноват тот, кто вымогает, а не кто пытается решить вопрос на законных основаниях, а если не может этот сделать – на условиях, продиктованных коррупционными интересами (зачастую коррупционных групп). Вот и борьба против коррупции в сферах крупных коррупционных доходов (извлечения статусной ренты) возникает в условиях передела собственности и контроля за финансовыми потоками как результат СТОЛКНОВЕНИЯ интересов и усилий, стремлений разных коррупционных групп – одна коррупционная группа пытается вытеснить другу коррупционную группу из сферы образования коррупционных доходов, своего теневого сверхобогащения, продуцируя РАЗОВЫЕ случаи выявления коррупционных преступлений. Данный механизм не нашел пока освещения с результатом пресечения данных споров в дальнейшем.</w:t>
      </w:r>
    </w:p>
    <w:p w:rsidR="00152313" w:rsidRPr="004B75BD" w:rsidRDefault="00152313" w:rsidP="004E53DA">
      <w:pPr>
        <w:spacing w:after="0" w:line="360" w:lineRule="auto"/>
        <w:ind w:firstLine="284"/>
        <w:jc w:val="both"/>
        <w:rPr>
          <w:rFonts w:ascii="Times New Roman" w:hAnsi="Times New Roman"/>
          <w:color w:val="000000"/>
          <w:sz w:val="28"/>
          <w:szCs w:val="28"/>
        </w:rPr>
      </w:pPr>
      <w:r w:rsidRPr="004B75BD">
        <w:rPr>
          <w:rFonts w:ascii="Times New Roman" w:hAnsi="Times New Roman"/>
          <w:color w:val="000000"/>
          <w:sz w:val="28"/>
          <w:szCs w:val="28"/>
        </w:rPr>
        <w:t>Ю.О.Народицкий ставит успешность антикоррупционной борьбы в зависимость от законодательства, а также от работы правоохранительных органов</w:t>
      </w:r>
      <w:r>
        <w:rPr>
          <w:rFonts w:ascii="Times New Roman" w:hAnsi="Times New Roman"/>
          <w:color w:val="000000"/>
          <w:sz w:val="28"/>
          <w:szCs w:val="28"/>
        </w:rPr>
        <w:t xml:space="preserve"> </w:t>
      </w:r>
      <w:r w:rsidRPr="009C63AC">
        <w:rPr>
          <w:rFonts w:ascii="Times New Roman" w:hAnsi="Times New Roman"/>
          <w:sz w:val="28"/>
          <w:szCs w:val="28"/>
        </w:rPr>
        <w:t>[</w:t>
      </w:r>
      <w:r>
        <w:rPr>
          <w:rFonts w:ascii="Times New Roman" w:hAnsi="Times New Roman"/>
          <w:sz w:val="28"/>
          <w:szCs w:val="28"/>
        </w:rPr>
        <w:t>7</w:t>
      </w:r>
      <w:r w:rsidRPr="009C63AC">
        <w:rPr>
          <w:rFonts w:ascii="Times New Roman" w:hAnsi="Times New Roman"/>
          <w:sz w:val="28"/>
          <w:szCs w:val="28"/>
        </w:rPr>
        <w:t>]</w:t>
      </w:r>
      <w:r w:rsidRPr="004B75BD">
        <w:rPr>
          <w:rFonts w:ascii="Times New Roman" w:hAnsi="Times New Roman"/>
          <w:color w:val="000000"/>
          <w:sz w:val="28"/>
          <w:szCs w:val="28"/>
        </w:rPr>
        <w:t>.  При этом он коррупцию определяет как порчу, или регресс, противопоставляя им понятия «прогресса», или «совершенствования».</w:t>
      </w:r>
    </w:p>
    <w:p w:rsidR="00152313" w:rsidRPr="00A15FC1" w:rsidRDefault="00152313" w:rsidP="00A15FC1">
      <w:pPr>
        <w:spacing w:after="0" w:line="360" w:lineRule="auto"/>
        <w:ind w:firstLine="284"/>
        <w:jc w:val="both"/>
        <w:rPr>
          <w:rFonts w:ascii="Times New Roman" w:hAnsi="Times New Roman"/>
          <w:color w:val="000000"/>
          <w:sz w:val="28"/>
          <w:szCs w:val="28"/>
        </w:rPr>
      </w:pPr>
      <w:r w:rsidRPr="00A15FC1">
        <w:rPr>
          <w:rFonts w:ascii="Times New Roman" w:hAnsi="Times New Roman"/>
          <w:color w:val="000000"/>
          <w:sz w:val="28"/>
          <w:szCs w:val="28"/>
          <w:shd w:val="clear" w:color="auto" w:fill="FFFFFF"/>
        </w:rPr>
        <w:t>Ю.Г.Наумов различает институциональную и обычную коррупцию. По его мнению,  институциональная коррупция как доминирующий институт «</w:t>
      </w:r>
      <w:r w:rsidRPr="00A15FC1">
        <w:rPr>
          <w:rFonts w:ascii="Times New Roman" w:hAnsi="Times New Roman"/>
          <w:color w:val="000000"/>
          <w:sz w:val="28"/>
          <w:szCs w:val="28"/>
        </w:rPr>
        <w:t xml:space="preserve">является одной из главных угроз национальной экономической безопасности современной России. Она формирует режим «грабящей руки» - стабильно создает запретительно-высокие трансакционные издержки заключения контрактов для тех субъектов хозяйственной деятельности, которые стремятся к производственным инновациям, что сдерживает реальное развитие экономики и стимулирует рентоискательство и рентостроительство». Исследователь выделяет два периода развития коррупционных отношений в России: 1990-е годы доминирование коррупции в форме «скупки государства», то с 2000-х годов – в форме «скупки бизнеса». При этом он выделяет 3 вида коррупции: как подкуп, как вымогательство и как «самопомощь». При этом подкуп он ставит на первое место. В то же время он приводит следующие определения коррупции: «форма проявления организованной экономической преступности»; «асоциальное поведение», «отклоняющееся (девиантное) поведение публичных должностных лиц», в котором, по его мнению, лишь незначительный сектор противозаконен. В политической коррупции Ю.Г.Наумов различает: кадровую коррупцию, связанную с коррупционным получением должностей; экономическую коррупцию, в основном проявляющуюся в использовании полномочий по контролю и распределению финансовых потоков и коррупция в отношениях «бизнес-власть». Классификацию коррупции автор предлагает осуществлять по четырем критериям: характеристикам субъектов коррупции; объектам коррупции, выгодам от них; целям субъектов коррупции; характеристикам организации коррупционных отношений. </w:t>
      </w:r>
      <w:r>
        <w:rPr>
          <w:rFonts w:ascii="Times New Roman" w:hAnsi="Times New Roman"/>
          <w:color w:val="000000"/>
          <w:sz w:val="28"/>
          <w:szCs w:val="28"/>
        </w:rPr>
        <w:t>Например,</w:t>
      </w:r>
      <w:r w:rsidRPr="00A15FC1">
        <w:rPr>
          <w:rFonts w:ascii="Times New Roman" w:hAnsi="Times New Roman"/>
          <w:color w:val="000000"/>
          <w:sz w:val="28"/>
          <w:szCs w:val="28"/>
        </w:rPr>
        <w:t xml:space="preserve"> он выделяет коммерческую, государственную и политическую коррупцию по ее субъектам; по взяткодателям, продолжая подход Ю.О.Народицкого, согласно которому возникает проблема борьбы со всем обществом России против коррупции в нем, - бытовую (со стороны гражданина), деловую (со стороны легальной фирмы), криминальный подкуп (со стороны криминальных предпринимателей) и др. При этом автор предлагает по-иному трактовать принятое в международном праве понятие «публичного должностного лица», рассматриваемого в качестве фигуранта коррупционных отношений, добавив к лицам, занимающим публичные и государственные должности, также лиц, имеющих публичный статус, но не занимающих никакие должности, просто играющих существенную роль в жизни общества </w:t>
      </w:r>
      <w:r w:rsidRPr="009C63AC">
        <w:rPr>
          <w:rFonts w:ascii="Times New Roman" w:hAnsi="Times New Roman"/>
          <w:sz w:val="28"/>
          <w:szCs w:val="28"/>
        </w:rPr>
        <w:t>[</w:t>
      </w:r>
      <w:r>
        <w:rPr>
          <w:rFonts w:ascii="Times New Roman" w:hAnsi="Times New Roman"/>
          <w:sz w:val="28"/>
          <w:szCs w:val="28"/>
        </w:rPr>
        <w:t>8</w:t>
      </w:r>
      <w:r w:rsidRPr="009C63AC">
        <w:rPr>
          <w:rFonts w:ascii="Times New Roman" w:hAnsi="Times New Roman"/>
          <w:sz w:val="28"/>
          <w:szCs w:val="28"/>
        </w:rPr>
        <w:t>]</w:t>
      </w:r>
      <w:r w:rsidRPr="00A15FC1">
        <w:rPr>
          <w:rFonts w:ascii="Times New Roman" w:hAnsi="Times New Roman"/>
          <w:color w:val="000000"/>
          <w:sz w:val="28"/>
          <w:szCs w:val="28"/>
        </w:rPr>
        <w:t xml:space="preserve">. Как оценить данную роль – ее значимость по сравнению с другими лицами – не конкретизировано, как и не ясен вопрос о сочетании данного предложения со свободой слова вообще. Сразу поясним в данном, по сути, идеологическом, а не отвлеченном от практики борьбы с коррупцией споре, что, по нашему мнению, основанному на проводимых с 2008 г. исследований по этой политически и экономически значимой теме, коррупция: а) непобедима, если ее пределы искусственно расширить до всего общества, а не отдельных лиц, нарушающих закон; б) коррупция – это давление, оказываемое на граждан, предприятия страны с целью получения с них дополнительных теневых и коррупционных доходов, путем запугиваний, волокиты, создания неопределенностей, обманов, недостаточной квалификации кадров и пр. в) тема коррупции небезгранична, а связана все же с главной бедой – ущербом, который она наносит населению России, как и любой другой страны мира, где масштабы коррупции значимы. </w:t>
      </w:r>
    </w:p>
    <w:p w:rsidR="00152313" w:rsidRPr="00A15FC1" w:rsidRDefault="00152313" w:rsidP="00A15FC1">
      <w:pPr>
        <w:spacing w:after="0" w:line="360" w:lineRule="auto"/>
        <w:ind w:firstLine="284"/>
        <w:jc w:val="both"/>
        <w:rPr>
          <w:rFonts w:ascii="Times New Roman" w:hAnsi="Times New Roman"/>
          <w:color w:val="000000"/>
          <w:sz w:val="28"/>
          <w:szCs w:val="28"/>
        </w:rPr>
      </w:pPr>
      <w:r w:rsidRPr="00A15FC1">
        <w:rPr>
          <w:rFonts w:ascii="Times New Roman" w:hAnsi="Times New Roman"/>
          <w:color w:val="000000"/>
          <w:sz w:val="28"/>
          <w:szCs w:val="28"/>
        </w:rPr>
        <w:t>Ряд российских исследователей (С.П.Юхачев, В.А.Астафьев, М.Ю.Жужома</w:t>
      </w:r>
      <w:r>
        <w:rPr>
          <w:rFonts w:ascii="Times New Roman" w:hAnsi="Times New Roman"/>
          <w:color w:val="000000"/>
          <w:sz w:val="28"/>
          <w:szCs w:val="28"/>
        </w:rPr>
        <w:t xml:space="preserve"> и многие другие</w:t>
      </w:r>
      <w:r w:rsidRPr="00A15FC1">
        <w:rPr>
          <w:rFonts w:ascii="Times New Roman" w:hAnsi="Times New Roman"/>
          <w:color w:val="000000"/>
          <w:sz w:val="28"/>
          <w:szCs w:val="28"/>
        </w:rPr>
        <w:t xml:space="preserve">) определяют коррупцию в рамках теории статусной ренты, связываемой получение теневого дохода именно в связи с особым статусом получателей-вымогателей. Проблема коррупции находит свое рассмотрение и в диссертационных работах, посвященных трансакционным издержкам, ведущим в недополучению выручки субъектами хозяйствования (работы С.В.Илькевича, Е.А.Кондрашевой, Д.И.Косенкова, Е.Д.Садаковой, Ф.А.Серебрякова, Н.А.Тупихи и многих других). </w:t>
      </w:r>
    </w:p>
    <w:p w:rsidR="00152313" w:rsidRPr="00A15FC1" w:rsidRDefault="00152313" w:rsidP="00A15FC1">
      <w:pPr>
        <w:spacing w:after="0" w:line="360" w:lineRule="auto"/>
        <w:ind w:firstLine="284"/>
        <w:jc w:val="both"/>
        <w:rPr>
          <w:rFonts w:ascii="Times New Roman" w:hAnsi="Times New Roman"/>
          <w:color w:val="000000"/>
          <w:sz w:val="28"/>
          <w:szCs w:val="28"/>
        </w:rPr>
      </w:pPr>
      <w:r w:rsidRPr="00A15FC1">
        <w:rPr>
          <w:rFonts w:ascii="Times New Roman" w:hAnsi="Times New Roman"/>
          <w:color w:val="000000"/>
          <w:sz w:val="28"/>
          <w:szCs w:val="28"/>
        </w:rPr>
        <w:t>С трансакционными издержками коррупции</w:t>
      </w:r>
      <w:r>
        <w:rPr>
          <w:rFonts w:ascii="Times New Roman" w:hAnsi="Times New Roman"/>
          <w:color w:val="000000"/>
          <w:sz w:val="28"/>
          <w:szCs w:val="28"/>
        </w:rPr>
        <w:t xml:space="preserve">, которые также рассмотрены нами в ряде публикаций, представленных на сайте «Госбук» </w:t>
      </w:r>
      <w:r w:rsidRPr="009C63AC">
        <w:rPr>
          <w:rFonts w:ascii="Times New Roman" w:hAnsi="Times New Roman"/>
          <w:sz w:val="28"/>
          <w:szCs w:val="28"/>
        </w:rPr>
        <w:t>[</w:t>
      </w:r>
      <w:r>
        <w:rPr>
          <w:rFonts w:ascii="Times New Roman" w:hAnsi="Times New Roman"/>
          <w:sz w:val="28"/>
          <w:szCs w:val="28"/>
        </w:rPr>
        <w:t>9, 10</w:t>
      </w:r>
      <w:r w:rsidRPr="009C63AC">
        <w:rPr>
          <w:rFonts w:ascii="Times New Roman" w:hAnsi="Times New Roman"/>
          <w:sz w:val="28"/>
          <w:szCs w:val="28"/>
        </w:rPr>
        <w:t>]</w:t>
      </w:r>
      <w:r>
        <w:rPr>
          <w:rFonts w:ascii="Times New Roman" w:hAnsi="Times New Roman"/>
          <w:color w:val="000000"/>
          <w:sz w:val="28"/>
          <w:szCs w:val="28"/>
        </w:rPr>
        <w:t>,</w:t>
      </w:r>
      <w:r w:rsidRPr="00A15FC1">
        <w:rPr>
          <w:rFonts w:ascii="Times New Roman" w:hAnsi="Times New Roman"/>
          <w:color w:val="000000"/>
          <w:sz w:val="28"/>
          <w:szCs w:val="28"/>
        </w:rPr>
        <w:t xml:space="preserve"> тесно связано детальное рассмотрение модели коррупционной бюрократизации общественных институтов, проявляющейся в инициативном росте бумаготворчества и процедурности в местах возникновения теневых доходов представителей бюрократии (лишние подписи на документах, лишние стадии принятия решения, дополнительные условия, оговорки, исключения из правил в момент согласования и т.п.). По проведенным единичным расчетам, в современных российских бюрократических схемах существует значительный потенциал сокращения бумагооборота и волокиты (по нашим оценкам, в 3 и более раз). Однако данный аспект, предполагающий детали знания каждой бюрократической процедуры и проведение обоснованных расчетов, являясь, по сути, элементом антикоррупционной борьбы, почти не получает раскрытия.</w:t>
      </w:r>
      <w:r>
        <w:rPr>
          <w:rFonts w:ascii="Times New Roman" w:hAnsi="Times New Roman"/>
          <w:color w:val="000000"/>
          <w:sz w:val="28"/>
          <w:szCs w:val="28"/>
        </w:rPr>
        <w:t xml:space="preserve"> Это также резерв роста качества работы по противодействию коррупции.</w:t>
      </w:r>
    </w:p>
    <w:p w:rsidR="00152313" w:rsidRDefault="00152313" w:rsidP="00A15FC1">
      <w:pPr>
        <w:spacing w:after="0" w:line="360" w:lineRule="auto"/>
        <w:ind w:firstLine="284"/>
        <w:jc w:val="both"/>
        <w:rPr>
          <w:rFonts w:ascii="Times New Roman" w:hAnsi="Times New Roman"/>
          <w:color w:val="000000"/>
          <w:sz w:val="28"/>
          <w:szCs w:val="28"/>
        </w:rPr>
      </w:pPr>
      <w:r w:rsidRPr="00A15FC1">
        <w:rPr>
          <w:rFonts w:ascii="Times New Roman" w:hAnsi="Times New Roman"/>
          <w:color w:val="000000"/>
          <w:sz w:val="28"/>
          <w:szCs w:val="28"/>
        </w:rPr>
        <w:t>Нами в 2010 г. был также предложен подход к расчету народнохозяйственного ущерба от коррупции, основанный на использовании концепции денежных потоков, включающей отдельный учет потока расходов (в условиях коррупции их существенного завышения) и потока доходов (в условиях коррупции соответственно их занижения)</w:t>
      </w:r>
      <w:r>
        <w:rPr>
          <w:rFonts w:ascii="Times New Roman" w:hAnsi="Times New Roman"/>
          <w:color w:val="000000"/>
          <w:sz w:val="28"/>
          <w:szCs w:val="28"/>
        </w:rPr>
        <w:t xml:space="preserve"> </w:t>
      </w:r>
      <w:r w:rsidRPr="009C63AC">
        <w:rPr>
          <w:rFonts w:ascii="Times New Roman" w:hAnsi="Times New Roman"/>
          <w:sz w:val="28"/>
          <w:szCs w:val="28"/>
        </w:rPr>
        <w:t>[</w:t>
      </w:r>
      <w:r>
        <w:rPr>
          <w:rFonts w:ascii="Times New Roman" w:hAnsi="Times New Roman"/>
          <w:sz w:val="28"/>
          <w:szCs w:val="28"/>
        </w:rPr>
        <w:t>11, С. 25</w:t>
      </w:r>
      <w:r w:rsidRPr="009C63AC">
        <w:rPr>
          <w:rFonts w:ascii="Times New Roman" w:hAnsi="Times New Roman"/>
          <w:sz w:val="28"/>
          <w:szCs w:val="28"/>
        </w:rPr>
        <w:t>]</w:t>
      </w:r>
      <w:r w:rsidRPr="00A15FC1">
        <w:rPr>
          <w:rFonts w:ascii="Times New Roman" w:hAnsi="Times New Roman"/>
          <w:color w:val="000000"/>
          <w:sz w:val="28"/>
          <w:szCs w:val="28"/>
        </w:rPr>
        <w:t>.</w:t>
      </w:r>
      <w:r>
        <w:rPr>
          <w:rFonts w:ascii="Times New Roman" w:hAnsi="Times New Roman"/>
          <w:color w:val="000000"/>
          <w:sz w:val="28"/>
          <w:szCs w:val="28"/>
        </w:rPr>
        <w:t xml:space="preserve"> При таком подходе коррупция измеряется триллионами рублей в год </w:t>
      </w:r>
      <w:r w:rsidRPr="009C63AC">
        <w:rPr>
          <w:rFonts w:ascii="Times New Roman" w:hAnsi="Times New Roman"/>
          <w:sz w:val="28"/>
          <w:szCs w:val="28"/>
        </w:rPr>
        <w:t>[</w:t>
      </w:r>
      <w:r>
        <w:rPr>
          <w:rFonts w:ascii="Times New Roman" w:hAnsi="Times New Roman"/>
          <w:sz w:val="28"/>
          <w:szCs w:val="28"/>
        </w:rPr>
        <w:t>12</w:t>
      </w:r>
      <w:r w:rsidRPr="009C63AC">
        <w:rPr>
          <w:rFonts w:ascii="Times New Roman" w:hAnsi="Times New Roman"/>
          <w:sz w:val="28"/>
          <w:szCs w:val="28"/>
        </w:rPr>
        <w:t>]</w:t>
      </w:r>
      <w:r>
        <w:rPr>
          <w:rFonts w:ascii="Times New Roman" w:hAnsi="Times New Roman"/>
          <w:color w:val="000000"/>
          <w:sz w:val="28"/>
          <w:szCs w:val="28"/>
        </w:rPr>
        <w:t xml:space="preserve">. </w:t>
      </w:r>
    </w:p>
    <w:p w:rsidR="00152313" w:rsidRPr="00A15FC1" w:rsidRDefault="00152313" w:rsidP="00A429C9">
      <w:pPr>
        <w:pBdr>
          <w:top w:val="single" w:sz="4" w:space="1" w:color="auto"/>
          <w:left w:val="single" w:sz="4" w:space="4" w:color="auto"/>
          <w:bottom w:val="single" w:sz="4" w:space="1" w:color="auto"/>
          <w:right w:val="single" w:sz="4" w:space="4" w:color="auto"/>
        </w:pBdr>
        <w:spacing w:after="0" w:line="360" w:lineRule="auto"/>
        <w:ind w:firstLine="284"/>
        <w:jc w:val="both"/>
        <w:rPr>
          <w:rFonts w:ascii="Times New Roman" w:hAnsi="Times New Roman"/>
          <w:color w:val="000000"/>
          <w:sz w:val="28"/>
          <w:szCs w:val="28"/>
          <w:shd w:val="clear" w:color="auto" w:fill="FFFFFF"/>
        </w:rPr>
      </w:pPr>
      <w:r>
        <w:rPr>
          <w:rFonts w:ascii="Times New Roman" w:hAnsi="Times New Roman"/>
          <w:color w:val="000000"/>
          <w:sz w:val="28"/>
          <w:szCs w:val="28"/>
        </w:rPr>
        <w:t>Однако гораздо большим весом сегодня обладают уже не масштабные, наиболее полные и точные измерения ее негативных финансовых последствий, а ценностные ориентиры и действенные механизмы борьбы с нею, которые воспримут и правоохранительные органы, и рядовые граждане, и связанные друг с другом традициями мздоимства и неэффективной работы влиятельные коррупционные круги, оказывающие свое заметное давление и на российскую науку, с одной стороны лишая ее финансирования (особенно в связи с активизацией настроений в элитных научных кругах разобраться в сути коррупционных проявлений), а, с другой, проводя с жизнь нереальные, размывающие любой здравый смысл псевдотеоретические конструкции.</w:t>
      </w:r>
    </w:p>
    <w:p w:rsidR="00152313" w:rsidRDefault="00152313" w:rsidP="00A15FC1">
      <w:pPr>
        <w:spacing w:after="0" w:line="360" w:lineRule="auto"/>
        <w:ind w:firstLine="284"/>
        <w:jc w:val="both"/>
        <w:rPr>
          <w:rStyle w:val="hl"/>
          <w:rFonts w:ascii="Times New Roman" w:hAnsi="Times New Roman"/>
          <w:color w:val="000000"/>
          <w:sz w:val="28"/>
          <w:szCs w:val="28"/>
        </w:rPr>
      </w:pPr>
    </w:p>
    <w:p w:rsidR="00152313" w:rsidRPr="004B75BD" w:rsidRDefault="00152313" w:rsidP="00A15FC1">
      <w:pPr>
        <w:spacing w:after="0" w:line="360" w:lineRule="auto"/>
        <w:ind w:firstLine="284"/>
        <w:jc w:val="both"/>
        <w:rPr>
          <w:rFonts w:ascii="Times New Roman" w:hAnsi="Times New Roman"/>
          <w:color w:val="000000"/>
          <w:sz w:val="28"/>
          <w:szCs w:val="28"/>
        </w:rPr>
      </w:pPr>
      <w:r w:rsidRPr="00A15FC1">
        <w:rPr>
          <w:rStyle w:val="hl"/>
          <w:rFonts w:ascii="Times New Roman" w:hAnsi="Times New Roman"/>
          <w:color w:val="000000"/>
          <w:sz w:val="28"/>
          <w:szCs w:val="28"/>
        </w:rPr>
        <w:t>Изотов М.О. утверждает, что коррупция в России имеет аномально высокий уровень развития, обусловленный жестк</w:t>
      </w:r>
      <w:r>
        <w:rPr>
          <w:rStyle w:val="hl"/>
          <w:rFonts w:ascii="Times New Roman" w:hAnsi="Times New Roman"/>
          <w:color w:val="000000"/>
          <w:sz w:val="28"/>
          <w:szCs w:val="28"/>
        </w:rPr>
        <w:t>и</w:t>
      </w:r>
      <w:r w:rsidRPr="00A15FC1">
        <w:rPr>
          <w:rStyle w:val="hl"/>
          <w:rFonts w:ascii="Times New Roman" w:hAnsi="Times New Roman"/>
          <w:color w:val="000000"/>
          <w:sz w:val="28"/>
          <w:szCs w:val="28"/>
        </w:rPr>
        <w:t>м доминировани</w:t>
      </w:r>
      <w:r>
        <w:rPr>
          <w:rStyle w:val="hl"/>
          <w:rFonts w:ascii="Times New Roman" w:hAnsi="Times New Roman"/>
          <w:color w:val="000000"/>
          <w:sz w:val="28"/>
          <w:szCs w:val="28"/>
        </w:rPr>
        <w:t>ем</w:t>
      </w:r>
      <w:r w:rsidRPr="00A15FC1">
        <w:rPr>
          <w:rStyle w:val="hl"/>
          <w:rFonts w:ascii="Times New Roman" w:hAnsi="Times New Roman"/>
          <w:color w:val="000000"/>
          <w:sz w:val="28"/>
          <w:szCs w:val="28"/>
        </w:rPr>
        <w:t xml:space="preserve"> интересов государственных органов управления над интересами общества, а не наоборот, как должно быть в обществе с низким уровнем развития коррупционных связей и коррупционной активности соответственно. Вторым фактором аномально высокого уровня развития коррупции он выделяет доминирование субъективных оценок и ценностных установок, представляющих коррупционные правонарушения, преступления (правда, сам автор употребляет термин «действия») в качестве «нормального» вида</w:t>
      </w:r>
      <w:r w:rsidRPr="004B75BD">
        <w:rPr>
          <w:rStyle w:val="hl"/>
          <w:rFonts w:ascii="Times New Roman" w:hAnsi="Times New Roman"/>
          <w:color w:val="000000"/>
          <w:sz w:val="28"/>
          <w:szCs w:val="28"/>
        </w:rPr>
        <w:t xml:space="preserve"> поведения. При этом особое привилегированное положение «властвующих субъектов» Изотов М.О. выделяет как один из главных признаков коррупции, как и «</w:t>
      </w:r>
      <w:r w:rsidRPr="004B75BD">
        <w:rPr>
          <w:rFonts w:ascii="Times New Roman" w:hAnsi="Times New Roman"/>
          <w:color w:val="000000"/>
          <w:sz w:val="28"/>
          <w:szCs w:val="28"/>
          <w:shd w:val="clear" w:color="auto" w:fill="F7F7F7"/>
        </w:rPr>
        <w:t>неправомерное использование ими общественных и государственных ресурсов». По его мнению,  коррупция обладает положительным эффектом, который выражается в преодолении ситуаций, связанных с неэффективной работой государственных органов власти, но данный положительный эффект, по мнению автора, несопоставим со всей совокупностью отрицательных эффектов. В системе российской государственной службы, где коррупция, как считает исследователь</w:t>
      </w:r>
      <w:r>
        <w:rPr>
          <w:rFonts w:ascii="Times New Roman" w:hAnsi="Times New Roman"/>
          <w:color w:val="000000"/>
          <w:sz w:val="28"/>
          <w:szCs w:val="28"/>
          <w:shd w:val="clear" w:color="auto" w:fill="F7F7F7"/>
        </w:rPr>
        <w:t>,</w:t>
      </w:r>
      <w:r w:rsidRPr="004B75BD">
        <w:rPr>
          <w:rFonts w:ascii="Times New Roman" w:hAnsi="Times New Roman"/>
          <w:color w:val="000000"/>
          <w:sz w:val="28"/>
          <w:szCs w:val="28"/>
          <w:shd w:val="clear" w:color="auto" w:fill="F7F7F7"/>
        </w:rPr>
        <w:t xml:space="preserve"> имеет все же глубокие исторические корни, несмотря на то, что в России состав государственных </w:t>
      </w:r>
      <w:r>
        <w:rPr>
          <w:rFonts w:ascii="Times New Roman" w:hAnsi="Times New Roman"/>
          <w:color w:val="000000"/>
          <w:sz w:val="28"/>
          <w:szCs w:val="28"/>
          <w:shd w:val="clear" w:color="auto" w:fill="F7F7F7"/>
        </w:rPr>
        <w:t xml:space="preserve">и муниципальных </w:t>
      </w:r>
      <w:r w:rsidRPr="004B75BD">
        <w:rPr>
          <w:rFonts w:ascii="Times New Roman" w:hAnsi="Times New Roman"/>
          <w:color w:val="000000"/>
          <w:sz w:val="28"/>
          <w:szCs w:val="28"/>
          <w:shd w:val="clear" w:color="auto" w:fill="F7F7F7"/>
        </w:rPr>
        <w:t xml:space="preserve">служащих </w:t>
      </w:r>
      <w:r>
        <w:rPr>
          <w:rFonts w:ascii="Times New Roman" w:hAnsi="Times New Roman"/>
          <w:color w:val="000000"/>
          <w:sz w:val="28"/>
          <w:szCs w:val="28"/>
          <w:shd w:val="clear" w:color="auto" w:fill="F7F7F7"/>
        </w:rPr>
        <w:t xml:space="preserve">серьезно пополняется и </w:t>
      </w:r>
      <w:r w:rsidRPr="004B75BD">
        <w:rPr>
          <w:rFonts w:ascii="Times New Roman" w:hAnsi="Times New Roman"/>
          <w:color w:val="000000"/>
          <w:sz w:val="28"/>
          <w:szCs w:val="28"/>
          <w:shd w:val="clear" w:color="auto" w:fill="F7F7F7"/>
        </w:rPr>
        <w:t xml:space="preserve">обновляется за счет иммигрантов, получили распространение такие формы, как: а) </w:t>
      </w:r>
      <w:r w:rsidRPr="004B75BD">
        <w:rPr>
          <w:rFonts w:ascii="Times New Roman" w:hAnsi="Times New Roman"/>
          <w:color w:val="000000"/>
          <w:sz w:val="28"/>
          <w:szCs w:val="28"/>
          <w:shd w:val="clear" w:color="auto" w:fill="FFFFFF"/>
        </w:rPr>
        <w:t>взяточничество; б) теневой лоббизм; в) фаворитизм и непотизм; г) коррупционный протекционизм; д) различные способы незаконного присвоения публичных средств для частного использования и е) политическая коррупция. Действенной мерой антикоррупционной политики Изотов М.О. выделяет уменьшение возможностей «для произвола чиновников» и увеличение общественного контроля за ними. В то же время другие формы коррупции, кроме системы государственной и, вероятно, муниципальной службы автор не принимает во внимание в своем комплексном исследовании</w:t>
      </w:r>
      <w:r>
        <w:rPr>
          <w:rFonts w:ascii="Times New Roman" w:hAnsi="Times New Roman"/>
          <w:color w:val="000000"/>
          <w:sz w:val="28"/>
          <w:szCs w:val="28"/>
          <w:shd w:val="clear" w:color="auto" w:fill="FFFFFF"/>
        </w:rPr>
        <w:t xml:space="preserve"> </w:t>
      </w:r>
      <w:r w:rsidRPr="009C63AC">
        <w:rPr>
          <w:rFonts w:ascii="Times New Roman" w:hAnsi="Times New Roman"/>
          <w:sz w:val="28"/>
          <w:szCs w:val="28"/>
        </w:rPr>
        <w:t>[</w:t>
      </w:r>
      <w:r>
        <w:rPr>
          <w:rFonts w:ascii="Times New Roman" w:hAnsi="Times New Roman"/>
          <w:sz w:val="28"/>
          <w:szCs w:val="28"/>
        </w:rPr>
        <w:t>13</w:t>
      </w:r>
      <w:r w:rsidRPr="009C63AC">
        <w:rPr>
          <w:rFonts w:ascii="Times New Roman" w:hAnsi="Times New Roman"/>
          <w:sz w:val="28"/>
          <w:szCs w:val="28"/>
        </w:rPr>
        <w:t>]</w:t>
      </w:r>
      <w:r w:rsidRPr="004B75BD">
        <w:rPr>
          <w:rFonts w:ascii="Times New Roman" w:hAnsi="Times New Roman"/>
          <w:color w:val="000000"/>
          <w:sz w:val="28"/>
          <w:szCs w:val="28"/>
          <w:shd w:val="clear" w:color="auto" w:fill="FFFFFF"/>
        </w:rPr>
        <w:t>.</w:t>
      </w:r>
    </w:p>
    <w:p w:rsidR="00152313" w:rsidRPr="004B75BD" w:rsidRDefault="00152313" w:rsidP="00A008BE">
      <w:pPr>
        <w:spacing w:after="0" w:line="360" w:lineRule="auto"/>
        <w:ind w:firstLine="284"/>
        <w:jc w:val="both"/>
        <w:rPr>
          <w:rFonts w:ascii="Times New Roman" w:hAnsi="Times New Roman"/>
          <w:color w:val="000000"/>
          <w:sz w:val="28"/>
          <w:szCs w:val="28"/>
        </w:rPr>
      </w:pPr>
      <w:r w:rsidRPr="004B75BD">
        <w:rPr>
          <w:rFonts w:ascii="Times New Roman" w:hAnsi="Times New Roman"/>
          <w:color w:val="000000"/>
          <w:sz w:val="28"/>
          <w:szCs w:val="28"/>
        </w:rPr>
        <w:t>Как указано на сайте Кузоватовского района Ульяновской области без подписи авторов,  «корни коррупции уходят в менталитет россиян, за многие века существования своего государства смирившихся с мыслью о неизбежности этого зла. На исторические основания проблемы накладывается множество других причин ментального порядка. И важнейшая из них - правовой нигилизм и отсутствие должной общей и правовой культуры в российском обществе»</w:t>
      </w:r>
      <w:r>
        <w:rPr>
          <w:rFonts w:ascii="Times New Roman" w:hAnsi="Times New Roman"/>
          <w:color w:val="000000"/>
          <w:sz w:val="28"/>
          <w:szCs w:val="28"/>
        </w:rPr>
        <w:t xml:space="preserve"> </w:t>
      </w:r>
      <w:r w:rsidRPr="009C63AC">
        <w:rPr>
          <w:rFonts w:ascii="Times New Roman" w:hAnsi="Times New Roman"/>
          <w:sz w:val="28"/>
          <w:szCs w:val="28"/>
        </w:rPr>
        <w:t>[</w:t>
      </w:r>
      <w:r>
        <w:rPr>
          <w:rFonts w:ascii="Times New Roman" w:hAnsi="Times New Roman"/>
          <w:sz w:val="28"/>
          <w:szCs w:val="28"/>
        </w:rPr>
        <w:t>14</w:t>
      </w:r>
      <w:r w:rsidRPr="009C63AC">
        <w:rPr>
          <w:rFonts w:ascii="Times New Roman" w:hAnsi="Times New Roman"/>
          <w:sz w:val="28"/>
          <w:szCs w:val="28"/>
        </w:rPr>
        <w:t>]</w:t>
      </w:r>
      <w:r w:rsidRPr="004B75BD">
        <w:rPr>
          <w:rFonts w:ascii="Times New Roman" w:hAnsi="Times New Roman"/>
          <w:color w:val="000000"/>
          <w:sz w:val="28"/>
          <w:szCs w:val="28"/>
        </w:rPr>
        <w:t xml:space="preserve">. Получается, что вместо действенных мер и отчетов о пресечении коррупционных деяний </w:t>
      </w:r>
      <w:r>
        <w:rPr>
          <w:rFonts w:ascii="Times New Roman" w:hAnsi="Times New Roman"/>
          <w:color w:val="000000"/>
          <w:sz w:val="28"/>
          <w:szCs w:val="28"/>
        </w:rPr>
        <w:t>обществу предлагается, по сути,</w:t>
      </w:r>
      <w:r w:rsidRPr="004B75BD">
        <w:rPr>
          <w:rFonts w:ascii="Times New Roman" w:hAnsi="Times New Roman"/>
          <w:color w:val="000000"/>
          <w:sz w:val="28"/>
          <w:szCs w:val="28"/>
        </w:rPr>
        <w:t xml:space="preserve"> дискуссия, но не экспертным сообществом на страницах газет, а представителями исполнительной власти. Но и, например, правовой нигилизм россиян – это причина и следствие непродуманных шагов реформирований, противоречивых, в определенной части теоретически и конструктивно непроработанных норм современного российского права, влияния в целом коррупционного давления должностных лиц на жизни в стране и ее обычаи в том числе.</w:t>
      </w:r>
      <w:r>
        <w:rPr>
          <w:rFonts w:ascii="Times New Roman" w:hAnsi="Times New Roman"/>
          <w:color w:val="000000"/>
          <w:sz w:val="28"/>
          <w:szCs w:val="28"/>
        </w:rPr>
        <w:t xml:space="preserve"> Кроме того, в цивилизационном обществе дискуссия должна отражать не уровень субъективного восприятия действительности и уже нем более – не давлеющий оттенок, а НАУЧНУЮ ПРОРАБОТКУ вопросов, ВЫВОДЫ, ЗАКЛЮЧЕНИЯ ПО СУЩЕСТВУ, С ОПОРОЙ НА ЗНАНИЯ.</w:t>
      </w:r>
    </w:p>
    <w:p w:rsidR="00152313" w:rsidRPr="004B75BD" w:rsidRDefault="00152313" w:rsidP="00A008BE">
      <w:pPr>
        <w:spacing w:after="0" w:line="360" w:lineRule="auto"/>
        <w:ind w:firstLine="284"/>
        <w:jc w:val="both"/>
        <w:rPr>
          <w:rFonts w:ascii="Times New Roman" w:hAnsi="Times New Roman"/>
          <w:color w:val="000000"/>
          <w:sz w:val="28"/>
          <w:szCs w:val="28"/>
        </w:rPr>
      </w:pPr>
      <w:r w:rsidRPr="004B75BD">
        <w:rPr>
          <w:rStyle w:val="hl"/>
          <w:rFonts w:ascii="Times New Roman" w:hAnsi="Times New Roman"/>
          <w:color w:val="000000"/>
          <w:sz w:val="28"/>
          <w:szCs w:val="28"/>
        </w:rPr>
        <w:t>По мнению Куракина А.В., «предупреждение</w:t>
      </w:r>
      <w:r w:rsidRPr="004B75BD">
        <w:rPr>
          <w:rStyle w:val="apple-converted-space"/>
          <w:rFonts w:ascii="Times New Roman" w:hAnsi="Times New Roman"/>
          <w:color w:val="000000"/>
          <w:sz w:val="28"/>
          <w:szCs w:val="28"/>
          <w:shd w:val="clear" w:color="auto" w:fill="FFFFFF"/>
        </w:rPr>
        <w:t> </w:t>
      </w:r>
      <w:r w:rsidRPr="004B75BD">
        <w:rPr>
          <w:rFonts w:ascii="Times New Roman" w:hAnsi="Times New Roman"/>
          <w:color w:val="000000"/>
          <w:sz w:val="28"/>
          <w:szCs w:val="28"/>
          <w:shd w:val="clear" w:color="auto" w:fill="FFFFFF"/>
        </w:rPr>
        <w:t>и пресечение коррупции в системе государственной службы породило еще большую</w:t>
      </w:r>
      <w:r w:rsidRPr="004B75BD">
        <w:rPr>
          <w:rStyle w:val="apple-converted-space"/>
          <w:rFonts w:ascii="Times New Roman" w:hAnsi="Times New Roman"/>
          <w:color w:val="000000"/>
          <w:sz w:val="28"/>
          <w:szCs w:val="28"/>
          <w:shd w:val="clear" w:color="auto" w:fill="FFFFFF"/>
        </w:rPr>
        <w:t> </w:t>
      </w:r>
      <w:r w:rsidRPr="004B75BD">
        <w:rPr>
          <w:rStyle w:val="hl"/>
          <w:rFonts w:ascii="Times New Roman" w:hAnsi="Times New Roman"/>
          <w:color w:val="000000"/>
          <w:sz w:val="28"/>
          <w:szCs w:val="28"/>
        </w:rPr>
        <w:t xml:space="preserve">коррупцию». При этом </w:t>
      </w:r>
      <w:r w:rsidRPr="004B75BD">
        <w:rPr>
          <w:rFonts w:ascii="Times New Roman" w:hAnsi="Times New Roman"/>
          <w:color w:val="000000"/>
          <w:sz w:val="28"/>
          <w:szCs w:val="28"/>
          <w:shd w:val="clear" w:color="auto" w:fill="FFFFFF"/>
        </w:rPr>
        <w:t>«</w:t>
      </w:r>
      <w:r w:rsidRPr="004B75BD">
        <w:rPr>
          <w:rStyle w:val="hl"/>
          <w:rFonts w:ascii="Times New Roman" w:hAnsi="Times New Roman"/>
          <w:color w:val="000000"/>
          <w:sz w:val="28"/>
          <w:szCs w:val="28"/>
        </w:rPr>
        <w:t>пораженные коррупцией</w:t>
      </w:r>
      <w:r w:rsidRPr="004B75BD">
        <w:rPr>
          <w:rFonts w:ascii="Times New Roman" w:hAnsi="Times New Roman"/>
          <w:color w:val="000000"/>
          <w:sz w:val="28"/>
          <w:szCs w:val="28"/>
          <w:shd w:val="clear" w:color="auto" w:fill="FFFFFF"/>
        </w:rPr>
        <w:t>» государственные служащие не могут эффективно осуществлять свои</w:t>
      </w:r>
      <w:r w:rsidRPr="004B75BD">
        <w:rPr>
          <w:rStyle w:val="apple-converted-space"/>
          <w:rFonts w:ascii="Times New Roman" w:hAnsi="Times New Roman"/>
          <w:color w:val="000000"/>
          <w:sz w:val="28"/>
          <w:szCs w:val="28"/>
          <w:shd w:val="clear" w:color="auto" w:fill="FFFFFF"/>
        </w:rPr>
        <w:t> </w:t>
      </w:r>
      <w:r w:rsidRPr="004B75BD">
        <w:rPr>
          <w:rStyle w:val="hl"/>
          <w:rFonts w:ascii="Times New Roman" w:hAnsi="Times New Roman"/>
          <w:color w:val="000000"/>
          <w:sz w:val="28"/>
          <w:szCs w:val="28"/>
        </w:rPr>
        <w:t>обязанности</w:t>
      </w:r>
      <w:r w:rsidRPr="004B75BD">
        <w:rPr>
          <w:rFonts w:ascii="Times New Roman" w:hAnsi="Times New Roman"/>
          <w:color w:val="000000"/>
          <w:sz w:val="28"/>
          <w:szCs w:val="28"/>
          <w:shd w:val="clear" w:color="auto" w:fill="FFFFFF"/>
        </w:rPr>
        <w:t>, а также способствовать проведению социально-экономических преобразований</w:t>
      </w:r>
      <w:r>
        <w:rPr>
          <w:rFonts w:ascii="Times New Roman" w:hAnsi="Times New Roman"/>
          <w:color w:val="000000"/>
          <w:sz w:val="28"/>
          <w:szCs w:val="28"/>
          <w:shd w:val="clear" w:color="auto" w:fill="FFFFFF"/>
        </w:rPr>
        <w:t xml:space="preserve"> </w:t>
      </w:r>
      <w:r w:rsidRPr="009C63AC">
        <w:rPr>
          <w:rFonts w:ascii="Times New Roman" w:hAnsi="Times New Roman"/>
          <w:sz w:val="28"/>
          <w:szCs w:val="28"/>
        </w:rPr>
        <w:t>[</w:t>
      </w:r>
      <w:r>
        <w:rPr>
          <w:rFonts w:ascii="Times New Roman" w:hAnsi="Times New Roman"/>
          <w:sz w:val="28"/>
          <w:szCs w:val="28"/>
        </w:rPr>
        <w:t>15</w:t>
      </w:r>
      <w:r w:rsidRPr="009C63AC">
        <w:rPr>
          <w:rFonts w:ascii="Times New Roman" w:hAnsi="Times New Roman"/>
          <w:sz w:val="28"/>
          <w:szCs w:val="28"/>
        </w:rPr>
        <w:t>]</w:t>
      </w:r>
      <w:r w:rsidRPr="004B75BD">
        <w:rPr>
          <w:rFonts w:ascii="Times New Roman" w:hAnsi="Times New Roman"/>
          <w:color w:val="000000"/>
          <w:sz w:val="28"/>
          <w:szCs w:val="28"/>
          <w:shd w:val="clear" w:color="auto" w:fill="FFFFFF"/>
        </w:rPr>
        <w:t>.</w:t>
      </w:r>
    </w:p>
    <w:p w:rsidR="00152313" w:rsidRPr="004B75BD" w:rsidRDefault="00152313" w:rsidP="00A008BE">
      <w:pPr>
        <w:spacing w:after="0" w:line="360" w:lineRule="auto"/>
        <w:ind w:firstLine="284"/>
        <w:jc w:val="both"/>
        <w:rPr>
          <w:rFonts w:ascii="Times New Roman" w:hAnsi="Times New Roman"/>
          <w:color w:val="000000"/>
          <w:sz w:val="28"/>
          <w:szCs w:val="28"/>
          <w:shd w:val="clear" w:color="auto" w:fill="FFFFFF"/>
        </w:rPr>
      </w:pPr>
      <w:r w:rsidRPr="004B75BD">
        <w:rPr>
          <w:rFonts w:ascii="Times New Roman" w:hAnsi="Times New Roman"/>
          <w:color w:val="000000"/>
          <w:sz w:val="28"/>
          <w:szCs w:val="28"/>
        </w:rPr>
        <w:t>Чистов А.А. приходит к следующему выводу в своем исследовании коррупции: «</w:t>
      </w:r>
      <w:r w:rsidRPr="004B75BD">
        <w:rPr>
          <w:rFonts w:ascii="Times New Roman" w:hAnsi="Times New Roman"/>
          <w:color w:val="000000"/>
          <w:sz w:val="28"/>
          <w:szCs w:val="28"/>
          <w:shd w:val="clear" w:color="auto" w:fill="FFFFFF"/>
        </w:rPr>
        <w:t>система коррупционных связей характерна и для МВД России</w:t>
      </w:r>
      <w:r w:rsidRPr="004B75BD">
        <w:rPr>
          <w:rFonts w:ascii="Times New Roman" w:hAnsi="Times New Roman"/>
          <w:color w:val="000000"/>
          <w:sz w:val="28"/>
          <w:szCs w:val="28"/>
        </w:rPr>
        <w:t>. О</w:t>
      </w:r>
      <w:r w:rsidRPr="004B75BD">
        <w:rPr>
          <w:rFonts w:ascii="Times New Roman" w:hAnsi="Times New Roman"/>
          <w:color w:val="000000"/>
          <w:sz w:val="28"/>
          <w:szCs w:val="28"/>
          <w:shd w:val="clear" w:color="auto" w:fill="FFFFFF"/>
        </w:rPr>
        <w:t>сновными проблемами в борьбе с коррупцией в МВД России являются отсутствие: во-первых, высокопрофессиональных специалистов, понимающих природу коррупции; во-вторых, системного понимания сложного социального явления коррупции; в-третьих, необходимой консолидации усилий правоохранительных органов и всего общества». Однако при этом автор полагает, что «современное состояние коррупции в Российской Федерации в определенной степени обусловлено правовыми и организационными</w:t>
      </w:r>
      <w:r w:rsidRPr="004B75BD">
        <w:rPr>
          <w:rStyle w:val="apple-converted-space"/>
          <w:rFonts w:ascii="Times New Roman" w:hAnsi="Times New Roman"/>
          <w:color w:val="000000"/>
          <w:sz w:val="28"/>
          <w:szCs w:val="28"/>
          <w:shd w:val="clear" w:color="auto" w:fill="FFFFFF"/>
        </w:rPr>
        <w:t> </w:t>
      </w:r>
      <w:r w:rsidRPr="004B75BD">
        <w:rPr>
          <w:rStyle w:val="hl"/>
          <w:rFonts w:ascii="Times New Roman" w:hAnsi="Times New Roman"/>
          <w:color w:val="000000"/>
          <w:sz w:val="28"/>
          <w:szCs w:val="28"/>
        </w:rPr>
        <w:t>пробелами</w:t>
      </w:r>
      <w:r w:rsidRPr="004B75BD">
        <w:rPr>
          <w:rStyle w:val="apple-converted-space"/>
          <w:rFonts w:ascii="Times New Roman" w:hAnsi="Times New Roman"/>
          <w:color w:val="000000"/>
          <w:sz w:val="28"/>
          <w:szCs w:val="28"/>
          <w:shd w:val="clear" w:color="auto" w:fill="FFFFFF"/>
        </w:rPr>
        <w:t> </w:t>
      </w:r>
      <w:r w:rsidRPr="004B75BD">
        <w:rPr>
          <w:rFonts w:ascii="Times New Roman" w:hAnsi="Times New Roman"/>
          <w:color w:val="000000"/>
          <w:sz w:val="28"/>
          <w:szCs w:val="28"/>
          <w:shd w:val="clear" w:color="auto" w:fill="FFFFFF"/>
        </w:rPr>
        <w:t>в советский период развития государства», с чем невозможно согласиться</w:t>
      </w:r>
      <w:r>
        <w:rPr>
          <w:rFonts w:ascii="Times New Roman" w:hAnsi="Times New Roman"/>
          <w:color w:val="000000"/>
          <w:sz w:val="28"/>
          <w:szCs w:val="28"/>
          <w:shd w:val="clear" w:color="auto" w:fill="FFFFFF"/>
        </w:rPr>
        <w:t xml:space="preserve"> </w:t>
      </w:r>
      <w:r w:rsidRPr="009C63AC">
        <w:rPr>
          <w:rFonts w:ascii="Times New Roman" w:hAnsi="Times New Roman"/>
          <w:sz w:val="28"/>
          <w:szCs w:val="28"/>
        </w:rPr>
        <w:t>[</w:t>
      </w:r>
      <w:r>
        <w:rPr>
          <w:rFonts w:ascii="Times New Roman" w:hAnsi="Times New Roman"/>
          <w:sz w:val="28"/>
          <w:szCs w:val="28"/>
        </w:rPr>
        <w:t>16</w:t>
      </w:r>
      <w:r w:rsidRPr="009C63AC">
        <w:rPr>
          <w:rFonts w:ascii="Times New Roman" w:hAnsi="Times New Roman"/>
          <w:sz w:val="28"/>
          <w:szCs w:val="28"/>
        </w:rPr>
        <w:t>]</w:t>
      </w:r>
      <w:r w:rsidRPr="004B75BD">
        <w:rPr>
          <w:rFonts w:ascii="Times New Roman" w:hAnsi="Times New Roman"/>
          <w:color w:val="000000"/>
          <w:sz w:val="28"/>
          <w:szCs w:val="28"/>
          <w:shd w:val="clear" w:color="auto" w:fill="FFFFFF"/>
        </w:rPr>
        <w:t xml:space="preserve">. </w:t>
      </w:r>
    </w:p>
    <w:p w:rsidR="00152313" w:rsidRPr="004B75BD" w:rsidRDefault="00152313" w:rsidP="00A008BE">
      <w:pPr>
        <w:spacing w:after="0" w:line="360" w:lineRule="auto"/>
        <w:ind w:firstLine="284"/>
        <w:jc w:val="both"/>
        <w:rPr>
          <w:rFonts w:ascii="Times New Roman" w:hAnsi="Times New Roman"/>
          <w:color w:val="000000"/>
          <w:sz w:val="28"/>
          <w:szCs w:val="28"/>
          <w:shd w:val="clear" w:color="auto" w:fill="FFFFFF"/>
        </w:rPr>
      </w:pPr>
      <w:r w:rsidRPr="004B75BD">
        <w:rPr>
          <w:rFonts w:ascii="Times New Roman" w:hAnsi="Times New Roman"/>
          <w:color w:val="000000"/>
          <w:sz w:val="28"/>
          <w:szCs w:val="28"/>
          <w:shd w:val="clear" w:color="auto" w:fill="FFFFFF"/>
        </w:rPr>
        <w:t xml:space="preserve">На сайте УГИБДД по Чувашской республике размещается, в общем-то, частное (негосударственное) мнение как вариант развития теории коррупции правоохранительным органом региональной власти (таблица </w:t>
      </w:r>
      <w:r>
        <w:rPr>
          <w:rFonts w:ascii="Times New Roman" w:hAnsi="Times New Roman"/>
          <w:color w:val="000000"/>
          <w:sz w:val="28"/>
          <w:szCs w:val="28"/>
          <w:shd w:val="clear" w:color="auto" w:fill="FFFFFF"/>
        </w:rPr>
        <w:t>2</w:t>
      </w:r>
      <w:r w:rsidRPr="004B75BD">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w:t>
      </w:r>
      <w:r w:rsidRPr="009C63AC">
        <w:rPr>
          <w:rFonts w:ascii="Times New Roman" w:hAnsi="Times New Roman"/>
          <w:sz w:val="28"/>
          <w:szCs w:val="28"/>
        </w:rPr>
        <w:t>[</w:t>
      </w:r>
      <w:r>
        <w:rPr>
          <w:rFonts w:ascii="Times New Roman" w:hAnsi="Times New Roman"/>
          <w:sz w:val="28"/>
          <w:szCs w:val="28"/>
        </w:rPr>
        <w:t>17</w:t>
      </w:r>
      <w:r w:rsidRPr="009C63AC">
        <w:rPr>
          <w:rFonts w:ascii="Times New Roman" w:hAnsi="Times New Roman"/>
          <w:sz w:val="28"/>
          <w:szCs w:val="28"/>
        </w:rPr>
        <w:t>]</w:t>
      </w:r>
      <w:r w:rsidRPr="004B75BD">
        <w:rPr>
          <w:rFonts w:ascii="Times New Roman" w:hAnsi="Times New Roman"/>
          <w:color w:val="000000"/>
          <w:sz w:val="28"/>
          <w:szCs w:val="28"/>
          <w:shd w:val="clear" w:color="auto" w:fill="FFFFFF"/>
        </w:rPr>
        <w:t xml:space="preserve">, что является новой формой работы правоохранительных служб. </w:t>
      </w:r>
    </w:p>
    <w:p w:rsidR="00152313" w:rsidRDefault="00152313" w:rsidP="004B75BD">
      <w:pPr>
        <w:spacing w:after="0" w:line="23" w:lineRule="atLeast"/>
        <w:ind w:firstLine="284"/>
        <w:jc w:val="right"/>
        <w:rPr>
          <w:rFonts w:ascii="Times New Roman" w:hAnsi="Times New Roman"/>
          <w:color w:val="000000"/>
          <w:sz w:val="28"/>
          <w:szCs w:val="28"/>
          <w:shd w:val="clear" w:color="auto" w:fill="FFFFFF"/>
          <w:lang w:val="en-US"/>
        </w:rPr>
      </w:pPr>
    </w:p>
    <w:p w:rsidR="00152313" w:rsidRDefault="00152313" w:rsidP="004B75BD">
      <w:pPr>
        <w:spacing w:after="0" w:line="23" w:lineRule="atLeast"/>
        <w:ind w:firstLine="284"/>
        <w:jc w:val="right"/>
        <w:rPr>
          <w:rFonts w:ascii="Times New Roman" w:hAnsi="Times New Roman"/>
          <w:color w:val="000000"/>
          <w:sz w:val="28"/>
          <w:szCs w:val="28"/>
          <w:shd w:val="clear" w:color="auto" w:fill="FFFFFF"/>
          <w:lang w:val="en-US"/>
        </w:rPr>
      </w:pPr>
    </w:p>
    <w:p w:rsidR="00152313" w:rsidRDefault="00152313" w:rsidP="004B75BD">
      <w:pPr>
        <w:spacing w:after="0" w:line="23" w:lineRule="atLeast"/>
        <w:ind w:firstLine="284"/>
        <w:jc w:val="right"/>
        <w:rPr>
          <w:rFonts w:ascii="Times New Roman" w:hAnsi="Times New Roman"/>
          <w:color w:val="000000"/>
          <w:sz w:val="28"/>
          <w:szCs w:val="28"/>
          <w:shd w:val="clear" w:color="auto" w:fill="FFFFFF"/>
          <w:lang w:val="en-US"/>
        </w:rPr>
      </w:pPr>
    </w:p>
    <w:p w:rsidR="00152313" w:rsidRDefault="00152313" w:rsidP="004B75BD">
      <w:pPr>
        <w:spacing w:after="0" w:line="23" w:lineRule="atLeast"/>
        <w:ind w:firstLine="284"/>
        <w:jc w:val="right"/>
        <w:rPr>
          <w:rFonts w:ascii="Times New Roman" w:hAnsi="Times New Roman"/>
          <w:color w:val="000000"/>
          <w:sz w:val="28"/>
          <w:szCs w:val="28"/>
          <w:shd w:val="clear" w:color="auto" w:fill="FFFFFF"/>
          <w:lang w:val="en-US"/>
        </w:rPr>
      </w:pPr>
    </w:p>
    <w:p w:rsidR="00152313" w:rsidRDefault="00152313" w:rsidP="004B75BD">
      <w:pPr>
        <w:spacing w:after="0" w:line="23" w:lineRule="atLeast"/>
        <w:ind w:firstLine="284"/>
        <w:jc w:val="right"/>
        <w:rPr>
          <w:rFonts w:ascii="Times New Roman" w:hAnsi="Times New Roman"/>
          <w:color w:val="000000"/>
          <w:sz w:val="28"/>
          <w:szCs w:val="28"/>
          <w:shd w:val="clear" w:color="auto" w:fill="FFFFFF"/>
          <w:lang w:val="en-US"/>
        </w:rPr>
      </w:pPr>
    </w:p>
    <w:p w:rsidR="00152313" w:rsidRDefault="00152313" w:rsidP="004B75BD">
      <w:pPr>
        <w:spacing w:after="0" w:line="23" w:lineRule="atLeast"/>
        <w:ind w:firstLine="284"/>
        <w:jc w:val="right"/>
        <w:rPr>
          <w:rFonts w:ascii="Times New Roman" w:hAnsi="Times New Roman"/>
          <w:color w:val="000000"/>
          <w:sz w:val="28"/>
          <w:szCs w:val="28"/>
          <w:shd w:val="clear" w:color="auto" w:fill="FFFFFF"/>
          <w:lang w:val="en-US"/>
        </w:rPr>
      </w:pPr>
    </w:p>
    <w:p w:rsidR="00152313" w:rsidRDefault="00152313" w:rsidP="004B75BD">
      <w:pPr>
        <w:spacing w:after="0" w:line="23" w:lineRule="atLeast"/>
        <w:ind w:firstLine="284"/>
        <w:jc w:val="right"/>
        <w:rPr>
          <w:rFonts w:ascii="Times New Roman" w:hAnsi="Times New Roman"/>
          <w:color w:val="000000"/>
          <w:sz w:val="28"/>
          <w:szCs w:val="28"/>
          <w:shd w:val="clear" w:color="auto" w:fill="FFFFFF"/>
          <w:lang w:val="en-US"/>
        </w:rPr>
      </w:pPr>
    </w:p>
    <w:p w:rsidR="00152313" w:rsidRDefault="00152313" w:rsidP="004B75BD">
      <w:pPr>
        <w:spacing w:after="0" w:line="23" w:lineRule="atLeast"/>
        <w:ind w:firstLine="284"/>
        <w:jc w:val="right"/>
        <w:rPr>
          <w:rFonts w:ascii="Times New Roman" w:hAnsi="Times New Roman"/>
          <w:color w:val="000000"/>
          <w:sz w:val="28"/>
          <w:szCs w:val="28"/>
          <w:shd w:val="clear" w:color="auto" w:fill="FFFFFF"/>
          <w:lang w:val="en-US"/>
        </w:rPr>
      </w:pPr>
    </w:p>
    <w:p w:rsidR="00152313" w:rsidRPr="004B75BD" w:rsidRDefault="00152313" w:rsidP="004B75BD">
      <w:pPr>
        <w:spacing w:after="0" w:line="23" w:lineRule="atLeast"/>
        <w:ind w:firstLine="284"/>
        <w:jc w:val="right"/>
        <w:rPr>
          <w:rFonts w:ascii="Times New Roman" w:hAnsi="Times New Roman"/>
          <w:color w:val="000000"/>
          <w:sz w:val="28"/>
          <w:szCs w:val="28"/>
          <w:shd w:val="clear" w:color="auto" w:fill="FFFFFF"/>
        </w:rPr>
      </w:pPr>
      <w:r w:rsidRPr="004B75BD">
        <w:rPr>
          <w:rFonts w:ascii="Times New Roman" w:hAnsi="Times New Roman"/>
          <w:color w:val="000000"/>
          <w:sz w:val="28"/>
          <w:szCs w:val="28"/>
          <w:shd w:val="clear" w:color="auto" w:fill="FFFFFF"/>
        </w:rPr>
        <w:t xml:space="preserve">Таблица </w:t>
      </w:r>
      <w:r>
        <w:rPr>
          <w:rFonts w:ascii="Times New Roman" w:hAnsi="Times New Roman"/>
          <w:color w:val="000000"/>
          <w:sz w:val="28"/>
          <w:szCs w:val="28"/>
          <w:shd w:val="clear" w:color="auto" w:fill="FFFFFF"/>
        </w:rPr>
        <w:t>2</w:t>
      </w:r>
    </w:p>
    <w:p w:rsidR="00152313" w:rsidRPr="004B75BD" w:rsidRDefault="00152313" w:rsidP="004B75BD">
      <w:pPr>
        <w:spacing w:after="0" w:line="23" w:lineRule="atLeast"/>
        <w:ind w:firstLine="284"/>
        <w:jc w:val="center"/>
        <w:rPr>
          <w:rFonts w:ascii="Times New Roman" w:hAnsi="Times New Roman"/>
          <w:color w:val="000000"/>
          <w:sz w:val="28"/>
          <w:szCs w:val="28"/>
          <w:shd w:val="clear" w:color="auto" w:fill="FFFFFF"/>
        </w:rPr>
      </w:pPr>
      <w:r w:rsidRPr="004B75BD">
        <w:rPr>
          <w:rFonts w:ascii="Times New Roman" w:hAnsi="Times New Roman"/>
          <w:color w:val="000000"/>
          <w:sz w:val="28"/>
          <w:szCs w:val="28"/>
          <w:shd w:val="clear" w:color="auto" w:fill="FFFFFF"/>
        </w:rPr>
        <w:t>Вариант развития теории коррупции правоохранительным органом региональной власти (размещен на официальном сайте УГИБДД по Чувашской республике)</w:t>
      </w:r>
    </w:p>
    <w:p w:rsidR="00152313" w:rsidRPr="004B75BD" w:rsidRDefault="00152313" w:rsidP="004B75BD">
      <w:pPr>
        <w:spacing w:after="0" w:line="23" w:lineRule="atLeast"/>
        <w:ind w:firstLine="284"/>
        <w:jc w:val="center"/>
        <w:rPr>
          <w:rFonts w:ascii="Times New Roman" w:hAnsi="Times New Roman"/>
          <w:color w:val="000000"/>
          <w:sz w:val="28"/>
          <w:szCs w:val="28"/>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272"/>
        <w:gridCol w:w="5888"/>
      </w:tblGrid>
      <w:tr w:rsidR="00152313" w:rsidRPr="003E4CBD" w:rsidTr="008367C7">
        <w:trPr>
          <w:tblHeader/>
        </w:trPr>
        <w:tc>
          <w:tcPr>
            <w:tcW w:w="1750" w:type="pct"/>
            <w:tcMar>
              <w:top w:w="45" w:type="dxa"/>
              <w:left w:w="45" w:type="dxa"/>
              <w:bottom w:w="45" w:type="dxa"/>
              <w:right w:w="45" w:type="dxa"/>
            </w:tcMar>
          </w:tcPr>
          <w:p w:rsidR="00152313" w:rsidRPr="004B75BD" w:rsidRDefault="00152313" w:rsidP="004B75BD">
            <w:pPr>
              <w:spacing w:after="0" w:line="23" w:lineRule="atLeast"/>
              <w:jc w:val="center"/>
              <w:rPr>
                <w:rFonts w:ascii="Times New Roman" w:hAnsi="Times New Roman"/>
                <w:color w:val="000000"/>
                <w:sz w:val="28"/>
                <w:szCs w:val="28"/>
                <w:lang w:eastAsia="ru-RU"/>
              </w:rPr>
            </w:pPr>
            <w:r w:rsidRPr="004B75BD">
              <w:rPr>
                <w:rFonts w:ascii="Times New Roman" w:hAnsi="Times New Roman"/>
                <w:b/>
                <w:bCs/>
                <w:color w:val="000000"/>
                <w:sz w:val="28"/>
                <w:szCs w:val="28"/>
                <w:lang w:eastAsia="ru-RU"/>
              </w:rPr>
              <w:t>Критерии типологии коррупции</w:t>
            </w:r>
          </w:p>
        </w:tc>
        <w:tc>
          <w:tcPr>
            <w:tcW w:w="3150" w:type="pct"/>
            <w:tcMar>
              <w:top w:w="45" w:type="dxa"/>
              <w:left w:w="45" w:type="dxa"/>
              <w:bottom w:w="45" w:type="dxa"/>
              <w:right w:w="45" w:type="dxa"/>
            </w:tcMar>
          </w:tcPr>
          <w:p w:rsidR="00152313" w:rsidRPr="004B75BD" w:rsidRDefault="00152313" w:rsidP="004B75BD">
            <w:pPr>
              <w:spacing w:after="0" w:line="23" w:lineRule="atLeast"/>
              <w:jc w:val="center"/>
              <w:rPr>
                <w:rFonts w:ascii="Times New Roman" w:hAnsi="Times New Roman"/>
                <w:color w:val="000000"/>
                <w:sz w:val="28"/>
                <w:szCs w:val="28"/>
                <w:lang w:eastAsia="ru-RU"/>
              </w:rPr>
            </w:pPr>
            <w:r w:rsidRPr="004B75BD">
              <w:rPr>
                <w:rFonts w:ascii="Times New Roman" w:hAnsi="Times New Roman"/>
                <w:b/>
                <w:bCs/>
                <w:color w:val="000000"/>
                <w:sz w:val="28"/>
                <w:szCs w:val="28"/>
                <w:lang w:eastAsia="ru-RU"/>
              </w:rPr>
              <w:t>Виды коррупции</w:t>
            </w:r>
          </w:p>
        </w:tc>
      </w:tr>
      <w:tr w:rsidR="00152313" w:rsidRPr="003E4CBD" w:rsidTr="008367C7">
        <w:tc>
          <w:tcPr>
            <w:tcW w:w="17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Кто злоупотребляет служебным положением</w:t>
            </w:r>
          </w:p>
        </w:tc>
        <w:tc>
          <w:tcPr>
            <w:tcW w:w="31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Государственная (коррупция госчиновников)</w:t>
            </w:r>
            <w:r w:rsidRPr="004B75BD">
              <w:rPr>
                <w:rFonts w:ascii="Times New Roman" w:hAnsi="Times New Roman"/>
                <w:color w:val="000000"/>
                <w:sz w:val="28"/>
                <w:szCs w:val="28"/>
                <w:lang w:eastAsia="ru-RU"/>
              </w:rPr>
              <w:br/>
              <w:t>Коммерческая (коррупция менеджеров фирм)</w:t>
            </w:r>
            <w:r w:rsidRPr="004B75BD">
              <w:rPr>
                <w:rFonts w:ascii="Times New Roman" w:hAnsi="Times New Roman"/>
                <w:color w:val="000000"/>
                <w:sz w:val="28"/>
                <w:szCs w:val="28"/>
                <w:lang w:eastAsia="ru-RU"/>
              </w:rPr>
              <w:br/>
              <w:t>Политическая (коррупция политических деятелей)</w:t>
            </w:r>
          </w:p>
        </w:tc>
      </w:tr>
      <w:tr w:rsidR="00152313" w:rsidRPr="003E4CBD" w:rsidTr="008367C7">
        <w:tc>
          <w:tcPr>
            <w:tcW w:w="17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Кто выступает инициатором коррупционных отношений</w:t>
            </w:r>
          </w:p>
        </w:tc>
        <w:tc>
          <w:tcPr>
            <w:tcW w:w="31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Запрашивание (вымогательство) взяток по инициативе руководящего лица.</w:t>
            </w:r>
            <w:r w:rsidRPr="004B75BD">
              <w:rPr>
                <w:rFonts w:ascii="Times New Roman" w:hAnsi="Times New Roman"/>
                <w:color w:val="000000"/>
                <w:sz w:val="28"/>
                <w:szCs w:val="28"/>
                <w:lang w:eastAsia="ru-RU"/>
              </w:rPr>
              <w:br/>
              <w:t>Подкуп по инициативе просителя</w:t>
            </w:r>
          </w:p>
        </w:tc>
      </w:tr>
      <w:tr w:rsidR="00152313" w:rsidRPr="003E4CBD" w:rsidTr="008367C7">
        <w:tc>
          <w:tcPr>
            <w:tcW w:w="17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Кто является взяткодателем</w:t>
            </w:r>
          </w:p>
        </w:tc>
        <w:tc>
          <w:tcPr>
            <w:tcW w:w="31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Индивидуальная взятка (со стороны гражданина)</w:t>
            </w:r>
          </w:p>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Предпринимательская взятка (со стороны легальной фирмы)</w:t>
            </w:r>
            <w:r w:rsidRPr="004B75BD">
              <w:rPr>
                <w:rFonts w:ascii="Times New Roman" w:hAnsi="Times New Roman"/>
                <w:color w:val="000000"/>
                <w:sz w:val="28"/>
                <w:szCs w:val="28"/>
                <w:lang w:eastAsia="ru-RU"/>
              </w:rPr>
              <w:br/>
              <w:t>Криминальный подкуп (со стороны криминальных предпринимателей – например, наркомафии)</w:t>
            </w:r>
          </w:p>
        </w:tc>
      </w:tr>
      <w:tr w:rsidR="00152313" w:rsidRPr="003E4CBD" w:rsidTr="008367C7">
        <w:tc>
          <w:tcPr>
            <w:tcW w:w="17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Форма выгоды, получаемой взяткополучателем от коррупции</w:t>
            </w:r>
          </w:p>
        </w:tc>
        <w:tc>
          <w:tcPr>
            <w:tcW w:w="31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Денежные взятки</w:t>
            </w:r>
            <w:r w:rsidRPr="004B75BD">
              <w:rPr>
                <w:rFonts w:ascii="Times New Roman" w:hAnsi="Times New Roman"/>
                <w:color w:val="000000"/>
                <w:sz w:val="28"/>
                <w:szCs w:val="28"/>
                <w:lang w:eastAsia="ru-RU"/>
              </w:rPr>
              <w:br/>
              <w:t>Обмен услугами (патронаж, непотизм)</w:t>
            </w:r>
          </w:p>
        </w:tc>
      </w:tr>
      <w:tr w:rsidR="00152313" w:rsidRPr="003E4CBD" w:rsidTr="008367C7">
        <w:tc>
          <w:tcPr>
            <w:tcW w:w="17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Цели коррупции с точки зрения взяткодателя</w:t>
            </w:r>
          </w:p>
        </w:tc>
        <w:tc>
          <w:tcPr>
            <w:tcW w:w="31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Ускоряющая взятка (чтобы получивший взятку быстрее делал то, что должен по долгу службы)</w:t>
            </w:r>
            <w:r w:rsidRPr="004B75BD">
              <w:rPr>
                <w:rFonts w:ascii="Times New Roman" w:hAnsi="Times New Roman"/>
                <w:color w:val="000000"/>
                <w:sz w:val="28"/>
                <w:szCs w:val="28"/>
                <w:lang w:eastAsia="ru-RU"/>
              </w:rPr>
              <w:br/>
              <w:t>Тормозящая взятка (чтобы получивший взятку нарушил свои служебные обязанности)</w:t>
            </w:r>
            <w:r w:rsidRPr="004B75BD">
              <w:rPr>
                <w:rFonts w:ascii="Times New Roman" w:hAnsi="Times New Roman"/>
                <w:color w:val="000000"/>
                <w:sz w:val="28"/>
                <w:szCs w:val="28"/>
                <w:lang w:eastAsia="ru-RU"/>
              </w:rPr>
              <w:br/>
              <w:t>Взятка «за доброе отношение» (чтобы получивший взятку не делал надуманных придирок к взяткодателю)</w:t>
            </w:r>
          </w:p>
        </w:tc>
      </w:tr>
      <w:tr w:rsidR="00152313" w:rsidRPr="003E4CBD" w:rsidTr="008367C7">
        <w:tc>
          <w:tcPr>
            <w:tcW w:w="17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Степень централизации коррупционных отношений</w:t>
            </w:r>
          </w:p>
        </w:tc>
        <w:tc>
          <w:tcPr>
            <w:tcW w:w="31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Децентрализованная коррупция (каждый взяткодатель действует по собственной инициативе)</w:t>
            </w:r>
            <w:r w:rsidRPr="004B75BD">
              <w:rPr>
                <w:rFonts w:ascii="Times New Roman" w:hAnsi="Times New Roman"/>
                <w:color w:val="000000"/>
                <w:sz w:val="28"/>
                <w:szCs w:val="28"/>
                <w:lang w:eastAsia="ru-RU"/>
              </w:rPr>
              <w:br/>
              <w:t>Централизованная коррупция «снизу вверх» (взятки, регулярно собираемые нижестоящими чиновниками, делятся между ними и более вышестоящими)</w:t>
            </w:r>
            <w:r w:rsidRPr="004B75BD">
              <w:rPr>
                <w:rFonts w:ascii="Times New Roman" w:hAnsi="Times New Roman"/>
                <w:color w:val="000000"/>
                <w:sz w:val="28"/>
                <w:szCs w:val="28"/>
                <w:lang w:eastAsia="ru-RU"/>
              </w:rPr>
              <w:br/>
              <w:t>Централизованная коррупция «сверху вниз» (взятки, регулярно собираемые высшими чиновниками, частично передаются их подчиненным)</w:t>
            </w:r>
          </w:p>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 </w:t>
            </w:r>
          </w:p>
        </w:tc>
      </w:tr>
      <w:tr w:rsidR="00152313" w:rsidRPr="003E4CBD" w:rsidTr="008367C7">
        <w:tc>
          <w:tcPr>
            <w:tcW w:w="17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Уровень распространения коррупционных отношений</w:t>
            </w:r>
          </w:p>
        </w:tc>
        <w:tc>
          <w:tcPr>
            <w:tcW w:w="31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Низовая коррупция (в низшем и в среднем эшелонах власти)</w:t>
            </w:r>
            <w:r w:rsidRPr="004B75BD">
              <w:rPr>
                <w:rFonts w:ascii="Times New Roman" w:hAnsi="Times New Roman"/>
                <w:color w:val="000000"/>
                <w:sz w:val="28"/>
                <w:szCs w:val="28"/>
                <w:lang w:eastAsia="ru-RU"/>
              </w:rPr>
              <w:br/>
              <w:t>Верхушечная коррупция (у высших чиновников и политиков)</w:t>
            </w:r>
            <w:r w:rsidRPr="004B75BD">
              <w:rPr>
                <w:rFonts w:ascii="Times New Roman" w:hAnsi="Times New Roman"/>
                <w:color w:val="000000"/>
                <w:sz w:val="28"/>
                <w:szCs w:val="28"/>
                <w:lang w:eastAsia="ru-RU"/>
              </w:rPr>
              <w:br/>
              <w:t>Международная коррупция (в сфере мирохозяйственных отношений)</w:t>
            </w:r>
          </w:p>
        </w:tc>
      </w:tr>
      <w:tr w:rsidR="00152313" w:rsidRPr="003E4CBD" w:rsidTr="008367C7">
        <w:tc>
          <w:tcPr>
            <w:tcW w:w="17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Степень регулярности коррупционных связей</w:t>
            </w:r>
          </w:p>
        </w:tc>
        <w:tc>
          <w:tcPr>
            <w:tcW w:w="3150" w:type="pct"/>
            <w:tcMar>
              <w:top w:w="45" w:type="dxa"/>
              <w:left w:w="45" w:type="dxa"/>
              <w:bottom w:w="45" w:type="dxa"/>
              <w:right w:w="45" w:type="dxa"/>
            </w:tcMar>
          </w:tcPr>
          <w:p w:rsidR="00152313" w:rsidRPr="004B75BD" w:rsidRDefault="00152313" w:rsidP="004B75BD">
            <w:pPr>
              <w:spacing w:after="0" w:line="23" w:lineRule="atLeast"/>
              <w:rPr>
                <w:rFonts w:ascii="Times New Roman" w:hAnsi="Times New Roman"/>
                <w:color w:val="000000"/>
                <w:sz w:val="28"/>
                <w:szCs w:val="28"/>
                <w:lang w:eastAsia="ru-RU"/>
              </w:rPr>
            </w:pPr>
            <w:r w:rsidRPr="004B75BD">
              <w:rPr>
                <w:rFonts w:ascii="Times New Roman" w:hAnsi="Times New Roman"/>
                <w:color w:val="000000"/>
                <w:sz w:val="28"/>
                <w:szCs w:val="28"/>
                <w:lang w:eastAsia="ru-RU"/>
              </w:rPr>
              <w:t>Эпизодическая коррупция</w:t>
            </w:r>
            <w:r w:rsidRPr="004B75BD">
              <w:rPr>
                <w:rFonts w:ascii="Times New Roman" w:hAnsi="Times New Roman"/>
                <w:color w:val="000000"/>
                <w:sz w:val="28"/>
                <w:szCs w:val="28"/>
                <w:lang w:eastAsia="ru-RU"/>
              </w:rPr>
              <w:br/>
              <w:t>Систематическая (институциональная) коррупция</w:t>
            </w:r>
            <w:r w:rsidRPr="004B75BD">
              <w:rPr>
                <w:rFonts w:ascii="Times New Roman" w:hAnsi="Times New Roman"/>
                <w:color w:val="000000"/>
                <w:sz w:val="28"/>
                <w:szCs w:val="28"/>
                <w:lang w:eastAsia="ru-RU"/>
              </w:rPr>
              <w:br/>
              <w:t>Клептократия (коррупция как неотъемлемый компонент властных отношений)</w:t>
            </w:r>
          </w:p>
        </w:tc>
      </w:tr>
    </w:tbl>
    <w:p w:rsidR="00152313" w:rsidRPr="004B75BD" w:rsidRDefault="00152313" w:rsidP="004B75BD">
      <w:pPr>
        <w:spacing w:after="0" w:line="23" w:lineRule="atLeast"/>
        <w:ind w:firstLine="284"/>
        <w:jc w:val="both"/>
        <w:rPr>
          <w:rFonts w:ascii="Times New Roman" w:hAnsi="Times New Roman"/>
          <w:color w:val="000000"/>
          <w:sz w:val="28"/>
          <w:szCs w:val="28"/>
          <w:shd w:val="clear" w:color="auto" w:fill="FFFFFF"/>
        </w:rPr>
      </w:pPr>
    </w:p>
    <w:p w:rsidR="00152313" w:rsidRDefault="00152313" w:rsidP="00A008BE">
      <w:pPr>
        <w:spacing w:after="0" w:line="360" w:lineRule="auto"/>
        <w:ind w:firstLine="284"/>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Данная классификация, без указания на источник, с видоизменениями используется в диссертационных работах. </w:t>
      </w:r>
    </w:p>
    <w:p w:rsidR="00152313" w:rsidRDefault="00152313" w:rsidP="00A008BE">
      <w:pPr>
        <w:spacing w:after="0" w:line="360" w:lineRule="auto"/>
        <w:ind w:firstLine="284"/>
        <w:jc w:val="both"/>
        <w:rPr>
          <w:rFonts w:ascii="Times New Roman" w:hAnsi="Times New Roman"/>
          <w:color w:val="000000"/>
          <w:sz w:val="28"/>
          <w:szCs w:val="28"/>
          <w:shd w:val="clear" w:color="auto" w:fill="FFFFFF"/>
        </w:rPr>
      </w:pPr>
      <w:r w:rsidRPr="004B75BD">
        <w:rPr>
          <w:rFonts w:ascii="Times New Roman" w:hAnsi="Times New Roman"/>
          <w:color w:val="000000"/>
          <w:sz w:val="28"/>
          <w:szCs w:val="28"/>
          <w:shd w:val="clear" w:color="auto" w:fill="FFFFFF"/>
        </w:rPr>
        <w:t xml:space="preserve">Определенным этапом антикоррупционной деятельности в России, а по сути, борьбы за реализацию конституционных прав и свобод некоррумпированных сторон является возложение ответственности за происходящее негативное проявление коррупционных деяний  </w:t>
      </w:r>
      <w:r>
        <w:rPr>
          <w:rFonts w:ascii="Times New Roman" w:hAnsi="Times New Roman"/>
          <w:color w:val="000000"/>
          <w:sz w:val="28"/>
          <w:szCs w:val="28"/>
          <w:shd w:val="clear" w:color="auto" w:fill="FFFFFF"/>
        </w:rPr>
        <w:t xml:space="preserve">не только на население (как при освещении проблем бытовой коррупции), но и </w:t>
      </w:r>
      <w:r w:rsidRPr="004B75BD">
        <w:rPr>
          <w:rFonts w:ascii="Times New Roman" w:hAnsi="Times New Roman"/>
          <w:color w:val="000000"/>
          <w:sz w:val="28"/>
          <w:szCs w:val="28"/>
          <w:shd w:val="clear" w:color="auto" w:fill="FFFFFF"/>
        </w:rPr>
        <w:t xml:space="preserve">на сектора деловой активности, якобы формирующие  нишу коррупции (или правопреступников) наряду с должностными лицами, с которыми они обязаны взаимодействовать в своей деятельности. В данной постановке </w:t>
      </w:r>
      <w:r>
        <w:rPr>
          <w:rFonts w:ascii="Times New Roman" w:hAnsi="Times New Roman"/>
          <w:color w:val="000000"/>
          <w:sz w:val="28"/>
          <w:szCs w:val="28"/>
          <w:shd w:val="clear" w:color="auto" w:fill="FFFFFF"/>
        </w:rPr>
        <w:t>виновности коррупционных проявлений</w:t>
      </w:r>
      <w:r w:rsidRPr="004B75BD">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была представлена оценка того, что </w:t>
      </w:r>
      <w:r w:rsidRPr="004B75BD">
        <w:rPr>
          <w:rFonts w:ascii="Times New Roman" w:hAnsi="Times New Roman"/>
          <w:color w:val="000000"/>
          <w:sz w:val="28"/>
          <w:szCs w:val="28"/>
          <w:shd w:val="clear" w:color="auto" w:fill="FFFFFF"/>
        </w:rPr>
        <w:t>2/3 представителей малого бизнеса вовлечены в незаконную с правоохранительной их безопасности среду, связанную с их уголовной ответственностью за свои поступки</w:t>
      </w:r>
      <w:r>
        <w:rPr>
          <w:rFonts w:ascii="Times New Roman" w:hAnsi="Times New Roman"/>
          <w:color w:val="000000"/>
          <w:sz w:val="28"/>
          <w:szCs w:val="28"/>
          <w:shd w:val="clear" w:color="auto" w:fill="FFFFFF"/>
        </w:rPr>
        <w:t xml:space="preserve"> </w:t>
      </w:r>
      <w:r w:rsidRPr="009C63AC">
        <w:rPr>
          <w:rFonts w:ascii="Times New Roman" w:hAnsi="Times New Roman"/>
          <w:sz w:val="28"/>
          <w:szCs w:val="28"/>
        </w:rPr>
        <w:t>[</w:t>
      </w:r>
      <w:r>
        <w:rPr>
          <w:rFonts w:ascii="Times New Roman" w:hAnsi="Times New Roman"/>
          <w:sz w:val="28"/>
          <w:szCs w:val="28"/>
        </w:rPr>
        <w:t>18</w:t>
      </w:r>
      <w:r w:rsidRPr="009C63AC">
        <w:rPr>
          <w:rFonts w:ascii="Times New Roman" w:hAnsi="Times New Roman"/>
          <w:sz w:val="28"/>
          <w:szCs w:val="28"/>
        </w:rPr>
        <w:t>]</w:t>
      </w:r>
      <w:r w:rsidRPr="004B75BD">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 том, что малый бизнес серьезно недоразвит в России, как и банковский сектор, написано уже множество работ. Чем опаснее для бизнеса как долгосрочной сферы занятости инициативных людей (предпринимателей, берущих на себя риски, включая коррупционные) барьеры, угрозы, вымогательства, лишения ниш деятельности, подсиживания как угрозы преднамеренного банкротства, предвзятых и частных административных проверок,  тем меньше шансов на ее успехи и масштабность в развитии. Л.В.Скульская и Т.К.Широкова обращают внимание на  сформированные излишние бюрократические барьеры при получении государственного субсидирования российскими сельскими товаропроизводителями, на сохраняющийся на протяжении многих лет НЕДОСТАТОК внимания к проблемам развития национального сельского хозяйства в условиях его фактической и во многом политической переориентации на импортные закупки многих видов продукции, возложении на село ответственности за проблемы, решением которых обязаны заниматься государственные служащие, а не производители и др.</w:t>
      </w:r>
      <w:r w:rsidRPr="002460D9">
        <w:rPr>
          <w:rFonts w:ascii="Times New Roman" w:hAnsi="Times New Roman"/>
          <w:sz w:val="28"/>
          <w:szCs w:val="28"/>
        </w:rPr>
        <w:t xml:space="preserve"> </w:t>
      </w:r>
      <w:r w:rsidRPr="009C63AC">
        <w:rPr>
          <w:rFonts w:ascii="Times New Roman" w:hAnsi="Times New Roman"/>
          <w:sz w:val="28"/>
          <w:szCs w:val="28"/>
        </w:rPr>
        <w:t>[</w:t>
      </w:r>
      <w:r>
        <w:rPr>
          <w:rFonts w:ascii="Times New Roman" w:hAnsi="Times New Roman"/>
          <w:sz w:val="28"/>
          <w:szCs w:val="28"/>
        </w:rPr>
        <w:t>19</w:t>
      </w:r>
      <w:r w:rsidRPr="009C63AC">
        <w:rPr>
          <w:rFonts w:ascii="Times New Roman" w:hAnsi="Times New Roman"/>
          <w:sz w:val="28"/>
          <w:szCs w:val="28"/>
        </w:rPr>
        <w:t>]</w:t>
      </w:r>
      <w:r>
        <w:rPr>
          <w:rFonts w:ascii="Times New Roman" w:hAnsi="Times New Roman"/>
          <w:sz w:val="28"/>
          <w:szCs w:val="28"/>
        </w:rPr>
        <w:t>.</w:t>
      </w:r>
      <w:r>
        <w:rPr>
          <w:rFonts w:ascii="Times New Roman" w:hAnsi="Times New Roman"/>
          <w:color w:val="000000"/>
          <w:sz w:val="28"/>
          <w:szCs w:val="28"/>
          <w:shd w:val="clear" w:color="auto" w:fill="FFFFFF"/>
        </w:rPr>
        <w:t xml:space="preserve"> То есть речь идет о том, что сельские товаропроизводители на протяжении многих лет не получают действенной государственной помощи, а рынок коррупции (как доля коррупционеров на нем) существенно вырос и связан в первую очередь с быстрыми наживами коррупционных групп на неэффективной для страны торговле, в т.ч. продовольствием с искусственно завышаемыми ценами.</w:t>
      </w:r>
    </w:p>
    <w:p w:rsidR="00152313" w:rsidRPr="004B75BD" w:rsidRDefault="00152313" w:rsidP="00A008BE">
      <w:pPr>
        <w:spacing w:after="0" w:line="360" w:lineRule="auto"/>
        <w:ind w:firstLine="284"/>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Поэтому в настоящее время актуально ставить перед некоррумпированной частью патриотически думающего населения вопрос о проблеме анализа последствий захвата коррумпированными группами рыночной власти в России как вложении своих теневых коррупционных доходов (не сбережений как у частных собственников в Европе) в производство товаров и услуг, которое стало от этого еще менее конкурентоспособным, а экономика переориентировалась именно поэтому, на наш взгляд, на власть импорта как более ценного результата коррупционной коммерческой деятельности с быстрым эффектом. Цены в России высокие, а товары и услуги менее качественные по многим позициям, чем 20-30 лет назад. Производительность труда заниженная, использование неквалифицированной рабочей силы из-за рубежа – ненадежное, с ростом улично-бытовой криминогенности, с постепенным замещением национальных традиций русского народа под разными предлогами, традиций других национальностей, снижением уровня жизни в стране за счет переформатирования социальной структуры населения. Перспективы дальнейшего коррупционного давления на страну – негативные, в первую очередь связанные с выживаемостью малообеспеченных семей с детьми и молодежи без образования.</w:t>
      </w:r>
    </w:p>
    <w:p w:rsidR="00152313" w:rsidRPr="004B75BD" w:rsidRDefault="00152313" w:rsidP="00A008BE">
      <w:pPr>
        <w:spacing w:after="0" w:line="360" w:lineRule="auto"/>
        <w:ind w:firstLine="284"/>
        <w:jc w:val="both"/>
        <w:rPr>
          <w:rFonts w:ascii="Times New Roman" w:hAnsi="Times New Roman"/>
          <w:sz w:val="28"/>
          <w:szCs w:val="28"/>
        </w:rPr>
      </w:pPr>
      <w:r>
        <w:rPr>
          <w:rFonts w:ascii="Times New Roman" w:hAnsi="Times New Roman"/>
          <w:sz w:val="28"/>
          <w:szCs w:val="28"/>
        </w:rPr>
        <w:t>У</w:t>
      </w:r>
      <w:r w:rsidRPr="004B75BD">
        <w:rPr>
          <w:rFonts w:ascii="Times New Roman" w:hAnsi="Times New Roman"/>
          <w:sz w:val="28"/>
          <w:szCs w:val="28"/>
        </w:rPr>
        <w:t xml:space="preserve">словия </w:t>
      </w:r>
      <w:r>
        <w:rPr>
          <w:rFonts w:ascii="Times New Roman" w:hAnsi="Times New Roman"/>
          <w:sz w:val="28"/>
          <w:szCs w:val="28"/>
        </w:rPr>
        <w:t xml:space="preserve">дальнейшего </w:t>
      </w:r>
      <w:r w:rsidRPr="004B75BD">
        <w:rPr>
          <w:rFonts w:ascii="Times New Roman" w:hAnsi="Times New Roman"/>
          <w:sz w:val="28"/>
          <w:szCs w:val="28"/>
        </w:rPr>
        <w:t>формирования научно обоснованной и эффективной (результативной) антикоррупционной политики государства – это наличие определенности в:</w:t>
      </w:r>
    </w:p>
    <w:p w:rsidR="00152313" w:rsidRPr="004B75BD" w:rsidRDefault="00152313" w:rsidP="00A008BE">
      <w:pPr>
        <w:spacing w:after="0" w:line="360" w:lineRule="auto"/>
        <w:ind w:firstLine="284"/>
        <w:jc w:val="both"/>
        <w:rPr>
          <w:rFonts w:ascii="Times New Roman" w:hAnsi="Times New Roman"/>
          <w:sz w:val="28"/>
          <w:szCs w:val="28"/>
        </w:rPr>
      </w:pPr>
      <w:r w:rsidRPr="004B75BD">
        <w:rPr>
          <w:rFonts w:ascii="Times New Roman" w:hAnsi="Times New Roman"/>
          <w:sz w:val="28"/>
          <w:szCs w:val="28"/>
        </w:rPr>
        <w:t>а)  четком (нерасплывчатом) определении коррупции</w:t>
      </w:r>
      <w:r>
        <w:rPr>
          <w:rFonts w:ascii="Times New Roman" w:hAnsi="Times New Roman"/>
          <w:sz w:val="28"/>
          <w:szCs w:val="28"/>
        </w:rPr>
        <w:t xml:space="preserve"> и сфер ее распространения (школьник, ребенок в детском саду может пока гипотетически становится коррупционером – в виртуальных, возможно, идеологических конструкциях возложения вины на невиновных, к примеру, вручая подарок школьным учителям и воспитателям для более позитивного, а не негативного к нему отношения, помощи в решении каких-то важных для него проблем и задач)</w:t>
      </w:r>
      <w:r w:rsidRPr="004B75BD">
        <w:rPr>
          <w:rFonts w:ascii="Times New Roman" w:hAnsi="Times New Roman"/>
          <w:sz w:val="28"/>
          <w:szCs w:val="28"/>
        </w:rPr>
        <w:t xml:space="preserve">; </w:t>
      </w:r>
    </w:p>
    <w:p w:rsidR="00152313" w:rsidRPr="004B75BD" w:rsidRDefault="00152313" w:rsidP="00A008BE">
      <w:pPr>
        <w:spacing w:after="0" w:line="360" w:lineRule="auto"/>
        <w:ind w:firstLine="284"/>
        <w:jc w:val="both"/>
        <w:rPr>
          <w:rFonts w:ascii="Times New Roman" w:hAnsi="Times New Roman"/>
          <w:sz w:val="28"/>
          <w:szCs w:val="28"/>
        </w:rPr>
      </w:pPr>
      <w:r w:rsidRPr="004B75BD">
        <w:rPr>
          <w:rFonts w:ascii="Times New Roman" w:hAnsi="Times New Roman"/>
          <w:sz w:val="28"/>
          <w:szCs w:val="28"/>
        </w:rPr>
        <w:t xml:space="preserve">б) точной ИДЕНТИФИКАЦИИ коррупции по ее видам – </w:t>
      </w:r>
      <w:r>
        <w:rPr>
          <w:rFonts w:ascii="Times New Roman" w:hAnsi="Times New Roman"/>
          <w:sz w:val="28"/>
          <w:szCs w:val="28"/>
        </w:rPr>
        <w:t>важнейшим</w:t>
      </w:r>
      <w:r w:rsidRPr="004B75BD">
        <w:rPr>
          <w:rFonts w:ascii="Times New Roman" w:hAnsi="Times New Roman"/>
          <w:sz w:val="28"/>
          <w:szCs w:val="28"/>
        </w:rPr>
        <w:t>, наносящим своим действием (бездействием) наиболее существенный ущерб, и второстепенным, малозначимым</w:t>
      </w:r>
      <w:r>
        <w:rPr>
          <w:rFonts w:ascii="Times New Roman" w:hAnsi="Times New Roman"/>
          <w:sz w:val="28"/>
          <w:szCs w:val="28"/>
        </w:rPr>
        <w:t>, включая, по нашему мнению, государственную (федеральный, региональный и муниципальный уровни власти), бюджетную (коррупция в бюджетных организациях с ее спецификой), правоохранительных органов (в проведении ими имитационной, безрезультативной или бездейственной, некомпетентной антикоррупционной работы и борьбы с криминальной преступностью), деловую коррупцию (в системах управления в российских предприятиях, нарушающих права наемных работников и имеющих реальные (не виртуальные) низкие показатели качества своей деятельности), международную, исключая из рассмотрения понятие «бытовой коррупции» как засоряющее поле антикоррупционной работы, поскольку в быте нет коррупции</w:t>
      </w:r>
      <w:r w:rsidRPr="004B75BD">
        <w:rPr>
          <w:rFonts w:ascii="Times New Roman" w:hAnsi="Times New Roman"/>
          <w:sz w:val="28"/>
          <w:szCs w:val="28"/>
        </w:rPr>
        <w:t>;</w:t>
      </w:r>
    </w:p>
    <w:p w:rsidR="00152313" w:rsidRPr="004B75BD" w:rsidRDefault="00152313" w:rsidP="00A008BE">
      <w:pPr>
        <w:spacing w:after="0" w:line="360" w:lineRule="auto"/>
        <w:ind w:firstLine="284"/>
        <w:jc w:val="both"/>
        <w:rPr>
          <w:rFonts w:ascii="Times New Roman" w:hAnsi="Times New Roman"/>
          <w:sz w:val="28"/>
          <w:szCs w:val="28"/>
        </w:rPr>
      </w:pPr>
      <w:r w:rsidRPr="004B75BD">
        <w:rPr>
          <w:rFonts w:ascii="Times New Roman" w:hAnsi="Times New Roman"/>
          <w:sz w:val="28"/>
          <w:szCs w:val="28"/>
        </w:rPr>
        <w:t>в) определении и принятии к практическому применению методов расчета ущербов от разных видов коррупции</w:t>
      </w:r>
      <w:r>
        <w:rPr>
          <w:rFonts w:ascii="Times New Roman" w:hAnsi="Times New Roman"/>
          <w:sz w:val="28"/>
          <w:szCs w:val="28"/>
        </w:rPr>
        <w:t xml:space="preserve"> как критерия ранжирования видов коррупции по их значимости, содержательности</w:t>
      </w:r>
      <w:r w:rsidRPr="004B75BD">
        <w:rPr>
          <w:rFonts w:ascii="Times New Roman" w:hAnsi="Times New Roman"/>
          <w:sz w:val="28"/>
          <w:szCs w:val="28"/>
        </w:rPr>
        <w:t>;</w:t>
      </w:r>
    </w:p>
    <w:p w:rsidR="00152313" w:rsidRDefault="00152313" w:rsidP="00A008BE">
      <w:pPr>
        <w:spacing w:after="0" w:line="360" w:lineRule="auto"/>
        <w:ind w:firstLine="284"/>
        <w:jc w:val="both"/>
        <w:rPr>
          <w:rFonts w:ascii="Times New Roman" w:hAnsi="Times New Roman"/>
          <w:sz w:val="28"/>
          <w:szCs w:val="28"/>
        </w:rPr>
      </w:pPr>
      <w:r w:rsidRPr="004B75BD">
        <w:rPr>
          <w:rFonts w:ascii="Times New Roman" w:hAnsi="Times New Roman"/>
          <w:sz w:val="28"/>
          <w:szCs w:val="28"/>
        </w:rPr>
        <w:t>г) введении в российские нормы права УТОЧНЕННЫХ, НАУЧНО ОБОСНОВАННЫХ терминов относительно преступной деятельности именно коррупционеров (по видам коррупции) и конкретизаци</w:t>
      </w:r>
      <w:r>
        <w:rPr>
          <w:rFonts w:ascii="Times New Roman" w:hAnsi="Times New Roman"/>
          <w:sz w:val="28"/>
          <w:szCs w:val="28"/>
        </w:rPr>
        <w:t>и</w:t>
      </w:r>
      <w:r w:rsidRPr="004B75BD">
        <w:rPr>
          <w:rFonts w:ascii="Times New Roman" w:hAnsi="Times New Roman"/>
          <w:sz w:val="28"/>
          <w:szCs w:val="28"/>
        </w:rPr>
        <w:t xml:space="preserve"> мер уголовной и административной ответственности именно за коррупционные, а не иные преступления и правонарушения</w:t>
      </w:r>
      <w:r>
        <w:rPr>
          <w:rFonts w:ascii="Times New Roman" w:hAnsi="Times New Roman"/>
          <w:sz w:val="28"/>
          <w:szCs w:val="28"/>
        </w:rPr>
        <w:t>;</w:t>
      </w:r>
    </w:p>
    <w:p w:rsidR="00152313" w:rsidRPr="004B75BD" w:rsidRDefault="00152313" w:rsidP="00A008BE">
      <w:pPr>
        <w:spacing w:after="0" w:line="360" w:lineRule="auto"/>
        <w:ind w:firstLine="284"/>
        <w:jc w:val="both"/>
        <w:rPr>
          <w:rFonts w:ascii="Times New Roman" w:hAnsi="Times New Roman"/>
          <w:sz w:val="28"/>
          <w:szCs w:val="28"/>
        </w:rPr>
      </w:pPr>
      <w:r>
        <w:rPr>
          <w:rFonts w:ascii="Times New Roman" w:hAnsi="Times New Roman"/>
          <w:sz w:val="28"/>
          <w:szCs w:val="28"/>
        </w:rPr>
        <w:t>д) разработке адекватных для ситуации в России мер дальнейшего противодействия коррупции, в первую очередь наиболее значимой, наносящей максимальные ущербы; переходу от борьбы на основе единичных фактов и незначительных наказаний крупных коррупционеров к системным мерам антикоррупционной направленности</w:t>
      </w:r>
      <w:r w:rsidRPr="004B75BD">
        <w:rPr>
          <w:rFonts w:ascii="Times New Roman" w:hAnsi="Times New Roman"/>
          <w:sz w:val="28"/>
          <w:szCs w:val="28"/>
        </w:rPr>
        <w:t xml:space="preserve">. </w:t>
      </w:r>
    </w:p>
    <w:p w:rsidR="00152313" w:rsidRDefault="00152313" w:rsidP="00A008BE">
      <w:pPr>
        <w:spacing w:after="0" w:line="360" w:lineRule="auto"/>
        <w:ind w:firstLine="284"/>
        <w:jc w:val="both"/>
        <w:rPr>
          <w:rFonts w:ascii="Times New Roman" w:hAnsi="Times New Roman"/>
          <w:sz w:val="28"/>
          <w:szCs w:val="28"/>
        </w:rPr>
      </w:pPr>
      <w:r>
        <w:rPr>
          <w:rFonts w:ascii="Times New Roman" w:hAnsi="Times New Roman"/>
          <w:sz w:val="28"/>
          <w:szCs w:val="28"/>
        </w:rPr>
        <w:t xml:space="preserve">Проведенный в данной статье анализ показывает, что в сфере проведения исследований в области коррупции идет значимая для общества борьба между, по нашему мнению, защитниками коррупционных отношений и их противниками. Высокая степень дискуссионности как противоречивости, неточности и/или недосказанности создает, по сути, опасности ухода от действенной борьбы с коррупцией в сторону только словесной работы. Знания – сила, когда они овладевают массами. Но какие знания передаются в суммированном виде для развития страны, если поле дискуссионной направленности расширяется? </w:t>
      </w:r>
    </w:p>
    <w:p w:rsidR="00152313" w:rsidRPr="004B75BD" w:rsidRDefault="00152313" w:rsidP="00DC1A89">
      <w:pPr>
        <w:spacing w:after="0" w:line="360" w:lineRule="auto"/>
        <w:ind w:firstLine="284"/>
        <w:jc w:val="both"/>
        <w:rPr>
          <w:rFonts w:ascii="Times New Roman" w:hAnsi="Times New Roman"/>
          <w:sz w:val="28"/>
          <w:szCs w:val="28"/>
        </w:rPr>
      </w:pPr>
      <w:r>
        <w:rPr>
          <w:rFonts w:ascii="Times New Roman" w:hAnsi="Times New Roman"/>
          <w:sz w:val="28"/>
          <w:szCs w:val="28"/>
        </w:rPr>
        <w:t xml:space="preserve">В споре оказалась сама постановка проблематики – четкость конструкции борьбы с коррупцией как с ущербом, признание которого (а не радость наличия коррупции как фактора развития) позволяет логически перейти к персонам, причиняющим данный ущерб, и, вероятнее всего, объединенным в </w:t>
      </w:r>
      <w:r w:rsidRPr="00F47E51">
        <w:rPr>
          <w:rFonts w:ascii="Times New Roman" w:hAnsi="Times New Roman"/>
          <w:sz w:val="28"/>
          <w:szCs w:val="28"/>
        </w:rPr>
        <w:t>группы, и реальным мерам по пресечению на сегодняшний день воспроизводимых коррупционных проблем и отношений. Население, по нашему мнению, в развитии коррупции абсолютно невиновно. Нужно более корректно все-таки относиться к антикоррупционной борьбе, политике государства как обеспечению качественной работы лиц, занимающих должности и работающих за зарплату. Легальность получения ими доходов при надлежащем выполнении своих должностных обязанностей – вот главный критерий антикоррупционной экспертизы именно их деятельности, пресечения коррупционных правонарушений и снижения коррупционных рисков на перспективу. При это, безусловно, возникает вопрос – как при «ручном» неэффективном управлении немногочисленному контингенту руководителей удается достигать свои, в общем-то узкие и довольно своекорыстные цели? Через подкуп, продажность, безинициативность и безответственность их  подчиненных. Как справедливо указывает Е.В.Луценко, «все объекты человеческой реальности являются, по сути, информационными объектами… В результате применения стратегического информационного оружия люди многих стран оказались в измененных формах сознания в аморальной искаженной реальности, причем они ошибочно принимают эту искаженную реальность за объективную реальность»</w:t>
      </w:r>
      <w:r>
        <w:rPr>
          <w:rFonts w:ascii="Times New Roman" w:hAnsi="Times New Roman"/>
          <w:sz w:val="28"/>
          <w:szCs w:val="28"/>
        </w:rPr>
        <w:t xml:space="preserve"> </w:t>
      </w:r>
      <w:r w:rsidRPr="009C63AC">
        <w:rPr>
          <w:rFonts w:ascii="Times New Roman" w:hAnsi="Times New Roman"/>
          <w:sz w:val="28"/>
          <w:szCs w:val="28"/>
        </w:rPr>
        <w:t>[</w:t>
      </w:r>
      <w:r>
        <w:rPr>
          <w:rFonts w:ascii="Times New Roman" w:hAnsi="Times New Roman"/>
          <w:sz w:val="28"/>
          <w:szCs w:val="28"/>
        </w:rPr>
        <w:t>20, 21, 22</w:t>
      </w:r>
      <w:r w:rsidRPr="009C63AC">
        <w:rPr>
          <w:rFonts w:ascii="Times New Roman" w:hAnsi="Times New Roman"/>
          <w:sz w:val="28"/>
          <w:szCs w:val="28"/>
        </w:rPr>
        <w:t>]</w:t>
      </w:r>
      <w:r w:rsidRPr="00F47E51">
        <w:rPr>
          <w:rFonts w:ascii="Times New Roman" w:hAnsi="Times New Roman"/>
          <w:sz w:val="28"/>
          <w:szCs w:val="28"/>
        </w:rPr>
        <w:t>. В связи с этим важнейшим направлением исследований, которые уже начаты в нашей стране, является оценка виртуализации реальности как, по сути, степени информационного искажения реальности, если ее принять на 100% как объективную данность. В виртуальном мире могут создаваться какие-то замыслы, а реалии диктовать свои условия реализации каких-то важных положений. Как справедливо замечено, существует и реальная опасность ИСКАЖЕНИЯ трактовки реальных событий – сокрытия негативных моментов и раскрытия несуществующих позитивных, преумаления значимости одних людей и незаслуженного превознесения других. Если искажение информации происходит под воздействием внутренних институтов и отдельных персон, по сути, - это тоже коррупция.</w:t>
      </w:r>
    </w:p>
    <w:p w:rsidR="00152313" w:rsidRPr="004B75BD" w:rsidRDefault="00152313" w:rsidP="008143FA">
      <w:pPr>
        <w:spacing w:after="0" w:line="360" w:lineRule="auto"/>
        <w:ind w:firstLine="284"/>
        <w:jc w:val="both"/>
        <w:rPr>
          <w:rFonts w:ascii="Times New Roman" w:hAnsi="Times New Roman"/>
          <w:sz w:val="28"/>
          <w:szCs w:val="28"/>
        </w:rPr>
      </w:pPr>
      <w:r>
        <w:rPr>
          <w:rFonts w:ascii="Times New Roman" w:hAnsi="Times New Roman"/>
          <w:sz w:val="28"/>
          <w:szCs w:val="28"/>
        </w:rPr>
        <w:t xml:space="preserve">На практике борьба с коррупционными теневыми доходами, коррупционными деяниями приняла тенденцию неравномерного подхода к их выявлению, пресечению и предупреждению на будущее. Например, фигурируют в надуманной «бытовой коррупции» (как связаны с бытом взаимоотношения инспекторов ГИБДД и водителей на дорогах или школьников, родителей и учителей?) школы. А какие меры профилактики коррупции по данной сфере болезненных коррупционных проявлений приняты? На наш взгляд, школа как место проведения выборов в стране, ограждена, защищена властью от сложившихся в них устоев, коррупционных тоже. Механизмы противодействия коррупции в этой сфере почти не предлагаются, а проблема низкого качества образования и высокого уровня коррупции постоянно подчеркивается в СМИ, будоражит общественное мнение. То же в судебной сфере – говорится о коррупции, о нарушениях законодательства очень много, но судей за коррупцию не снимают с высокопоставленной должности, меры по предупреждению коррупции, в т.ч. по выявлению распространенных связей по линии «входящие в суды адвокаты»-судьи своевременно не приняты и не разработаны. То же в правоохранительных органах – неравномерность, разнокалиберность борьбы с коррупцией в них приводит к неоднозначным результатам, к продуцированию коррупционных отношений снова и снова. Интерес вызывает, как по-разному подходят к проблеме антикоррупционной работы разные организации и органы власти. Российские консерватории приняли программы антикоррупционной политики </w:t>
      </w:r>
      <w:r w:rsidRPr="009C63AC">
        <w:rPr>
          <w:rFonts w:ascii="Times New Roman" w:hAnsi="Times New Roman"/>
          <w:sz w:val="28"/>
          <w:szCs w:val="28"/>
        </w:rPr>
        <w:t>[</w:t>
      </w:r>
      <w:r>
        <w:rPr>
          <w:rFonts w:ascii="Times New Roman" w:hAnsi="Times New Roman"/>
          <w:sz w:val="28"/>
          <w:szCs w:val="28"/>
        </w:rPr>
        <w:t>например, 23</w:t>
      </w:r>
      <w:r w:rsidRPr="009C63AC">
        <w:rPr>
          <w:rFonts w:ascii="Times New Roman" w:hAnsi="Times New Roman"/>
          <w:sz w:val="28"/>
          <w:szCs w:val="28"/>
        </w:rPr>
        <w:t>]</w:t>
      </w:r>
      <w:r>
        <w:rPr>
          <w:rFonts w:ascii="Times New Roman" w:hAnsi="Times New Roman"/>
          <w:sz w:val="28"/>
          <w:szCs w:val="28"/>
        </w:rPr>
        <w:t xml:space="preserve">. Оказалось, что три ректора Санкт-Петербургской консерватории были освобождены от занимаемой должности из-за нецелевого использования бюджетных средств в размере, который в окончательном виде составил от 260 тыс.руб. до 3 млн.долл. США </w:t>
      </w:r>
      <w:r w:rsidRPr="009C63AC">
        <w:rPr>
          <w:rFonts w:ascii="Times New Roman" w:hAnsi="Times New Roman"/>
          <w:sz w:val="28"/>
          <w:szCs w:val="28"/>
        </w:rPr>
        <w:t>[</w:t>
      </w:r>
      <w:r>
        <w:rPr>
          <w:rFonts w:ascii="Times New Roman" w:hAnsi="Times New Roman"/>
          <w:sz w:val="28"/>
          <w:szCs w:val="28"/>
        </w:rPr>
        <w:t>24</w:t>
      </w:r>
      <w:r w:rsidRPr="009C63AC">
        <w:rPr>
          <w:rFonts w:ascii="Times New Roman" w:hAnsi="Times New Roman"/>
          <w:sz w:val="28"/>
          <w:szCs w:val="28"/>
        </w:rPr>
        <w:t>]</w:t>
      </w:r>
      <w:r>
        <w:rPr>
          <w:rFonts w:ascii="Times New Roman" w:hAnsi="Times New Roman"/>
          <w:sz w:val="28"/>
          <w:szCs w:val="28"/>
        </w:rPr>
        <w:t>. При этом консерватории нигде (ни в соцопросах, ни в публикациях) не фигурируют как наибольшее коррупционное зло. Некоторые сферы, напротив, закрыты от борьбы с коррупцией в их рядах  (верхушечная и деловая коррупция, суды, судебные приставы, школы, коррупция всех российских правоохранительных органов, за исключением подвергаемой критике полиции, - борьба с проявлениями коррупции в органах прокуратуры, Следственного комитета РФ, ФСБ РФ), выступая факторами насилия над гражданами в случае коррупционных проявлений, отнимая здоровье, время, материальные и денежные сбережения, сокращая продолжительность жизни людей. Очевидно, что борьба с коррупцией должна носить не выборочный, а целенаправленно всеохватный характер, не оставляя никаких сфер формирования коррупционных теневых доходов, действия по принципу «круговой внутрикорпоративной поруки» и пр.</w:t>
      </w:r>
    </w:p>
    <w:p w:rsidR="00152313" w:rsidRPr="00BD64D4" w:rsidRDefault="00152313" w:rsidP="00BD64D4">
      <w:pPr>
        <w:spacing w:after="0" w:line="240" w:lineRule="auto"/>
        <w:rPr>
          <w:rFonts w:ascii="Times New Roman" w:hAnsi="Times New Roman"/>
          <w:b/>
          <w:color w:val="000000"/>
          <w:sz w:val="24"/>
          <w:szCs w:val="24"/>
        </w:rPr>
      </w:pPr>
      <w:r w:rsidRPr="00BD64D4">
        <w:rPr>
          <w:rFonts w:ascii="Times New Roman" w:hAnsi="Times New Roman"/>
          <w:b/>
          <w:color w:val="000000"/>
          <w:sz w:val="24"/>
          <w:szCs w:val="24"/>
        </w:rPr>
        <w:t>Список литературы:</w:t>
      </w:r>
    </w:p>
    <w:p w:rsidR="00152313" w:rsidRPr="00BD64D4" w:rsidRDefault="00152313" w:rsidP="00BD64D4">
      <w:pPr>
        <w:pStyle w:val="FootnoteText"/>
        <w:numPr>
          <w:ilvl w:val="0"/>
          <w:numId w:val="3"/>
        </w:numPr>
        <w:ind w:left="0" w:firstLine="0"/>
        <w:rPr>
          <w:rFonts w:ascii="Times New Roman" w:hAnsi="Times New Roman"/>
          <w:color w:val="000000"/>
          <w:sz w:val="24"/>
          <w:szCs w:val="24"/>
        </w:rPr>
      </w:pPr>
      <w:r w:rsidRPr="00BD64D4">
        <w:rPr>
          <w:rFonts w:ascii="Times New Roman" w:hAnsi="Times New Roman"/>
          <w:color w:val="000000"/>
          <w:sz w:val="24"/>
          <w:szCs w:val="24"/>
        </w:rPr>
        <w:t>Коррупция и бюрократизм. // Сайт Левада-Центра. 28.04.2014. http://www.levada.ru/28-04-2014/korruptsiya-i-byurokratizm</w:t>
      </w:r>
    </w:p>
    <w:p w:rsidR="00152313" w:rsidRPr="00BD64D4" w:rsidRDefault="00152313" w:rsidP="00BD64D4">
      <w:pPr>
        <w:pStyle w:val="ListParagraph"/>
        <w:numPr>
          <w:ilvl w:val="0"/>
          <w:numId w:val="3"/>
        </w:numPr>
        <w:spacing w:after="0" w:line="240" w:lineRule="auto"/>
        <w:ind w:left="0" w:firstLine="0"/>
        <w:rPr>
          <w:rFonts w:ascii="Times New Roman" w:hAnsi="Times New Roman"/>
          <w:color w:val="000000"/>
          <w:sz w:val="24"/>
          <w:szCs w:val="24"/>
        </w:rPr>
      </w:pPr>
      <w:r w:rsidRPr="00BD64D4">
        <w:rPr>
          <w:rFonts w:ascii="Times New Roman" w:hAnsi="Times New Roman"/>
          <w:color w:val="000000"/>
          <w:sz w:val="24"/>
          <w:szCs w:val="24"/>
        </w:rPr>
        <w:t>Сайгитов</w:t>
      </w:r>
      <w:r>
        <w:rPr>
          <w:rFonts w:ascii="Times New Roman" w:hAnsi="Times New Roman"/>
          <w:color w:val="000000"/>
          <w:sz w:val="24"/>
          <w:szCs w:val="24"/>
        </w:rPr>
        <w:t xml:space="preserve"> У.Т.</w:t>
      </w:r>
      <w:r w:rsidRPr="00BD64D4">
        <w:rPr>
          <w:rFonts w:ascii="Times New Roman" w:hAnsi="Times New Roman"/>
          <w:color w:val="000000"/>
          <w:sz w:val="24"/>
          <w:szCs w:val="24"/>
        </w:rPr>
        <w:t xml:space="preserve"> </w:t>
      </w:r>
      <w:hyperlink r:id="rId9" w:tgtFrame="_blank" w:history="1">
        <w:r w:rsidRPr="00BD64D4">
          <w:rPr>
            <w:rStyle w:val="search-keyword-match"/>
            <w:rFonts w:ascii="Times New Roman" w:hAnsi="Times New Roman"/>
            <w:color w:val="000000"/>
            <w:sz w:val="24"/>
            <w:szCs w:val="24"/>
          </w:rPr>
          <w:t>Коррупция</w:t>
        </w:r>
        <w:r w:rsidRPr="00BD64D4">
          <w:rPr>
            <w:rStyle w:val="apple-converted-space"/>
            <w:rFonts w:ascii="Times New Roman" w:hAnsi="Times New Roman"/>
            <w:color w:val="000000"/>
            <w:sz w:val="24"/>
            <w:szCs w:val="24"/>
          </w:rPr>
          <w:t> </w:t>
        </w:r>
        <w:r w:rsidRPr="00BD64D4">
          <w:rPr>
            <w:rStyle w:val="Hyperlink"/>
            <w:rFonts w:ascii="Times New Roman" w:hAnsi="Times New Roman"/>
            <w:color w:val="000000"/>
            <w:sz w:val="24"/>
            <w:szCs w:val="24"/>
            <w:u w:val="none"/>
          </w:rPr>
          <w:t>как фактор организованной преступности в сфере экономики</w:t>
        </w:r>
      </w:hyperlink>
      <w:r w:rsidRPr="00BD64D4">
        <w:rPr>
          <w:rFonts w:ascii="Times New Roman" w:hAnsi="Times New Roman"/>
          <w:color w:val="000000"/>
          <w:sz w:val="24"/>
          <w:szCs w:val="24"/>
        </w:rPr>
        <w:t>: диссер. на соиск. уч.ст. кандидата юридических наук по специальности 12.00.08 — Махачкала: Дагестанский государственный университет, 1998. – 196 с.</w:t>
      </w:r>
    </w:p>
    <w:p w:rsidR="00152313" w:rsidRPr="00BD64D4" w:rsidRDefault="00152313" w:rsidP="00BD64D4">
      <w:pPr>
        <w:pStyle w:val="ListParagraph"/>
        <w:numPr>
          <w:ilvl w:val="0"/>
          <w:numId w:val="3"/>
        </w:numPr>
        <w:spacing w:after="0" w:line="240" w:lineRule="auto"/>
        <w:ind w:left="0" w:firstLine="0"/>
        <w:rPr>
          <w:rFonts w:ascii="Times New Roman" w:hAnsi="Times New Roman"/>
          <w:color w:val="000000"/>
          <w:sz w:val="24"/>
          <w:szCs w:val="24"/>
        </w:rPr>
      </w:pPr>
      <w:r w:rsidRPr="00BD64D4">
        <w:rPr>
          <w:rFonts w:ascii="Times New Roman" w:hAnsi="Times New Roman"/>
          <w:color w:val="000000"/>
          <w:sz w:val="24"/>
          <w:szCs w:val="24"/>
        </w:rPr>
        <w:t>Петелина</w:t>
      </w:r>
      <w:r>
        <w:rPr>
          <w:rFonts w:ascii="Times New Roman" w:hAnsi="Times New Roman"/>
          <w:color w:val="000000"/>
          <w:sz w:val="24"/>
          <w:szCs w:val="24"/>
        </w:rPr>
        <w:t xml:space="preserve"> Л.В.</w:t>
      </w:r>
      <w:r w:rsidRPr="00BD64D4">
        <w:rPr>
          <w:rFonts w:ascii="Times New Roman" w:hAnsi="Times New Roman"/>
          <w:color w:val="000000"/>
          <w:sz w:val="24"/>
          <w:szCs w:val="24"/>
        </w:rPr>
        <w:t xml:space="preserve"> </w:t>
      </w:r>
      <w:hyperlink r:id="rId10" w:tgtFrame="_blank" w:history="1">
        <w:r w:rsidRPr="00BD64D4">
          <w:rPr>
            <w:rStyle w:val="Hyperlink"/>
            <w:rFonts w:ascii="Times New Roman" w:hAnsi="Times New Roman"/>
            <w:color w:val="000000"/>
            <w:sz w:val="24"/>
            <w:szCs w:val="24"/>
            <w:u w:val="none"/>
          </w:rPr>
          <w:t>Изучение и пред</w:t>
        </w:r>
        <w:r>
          <w:rPr>
            <w:rStyle w:val="Hyperlink"/>
            <w:rFonts w:ascii="Times New Roman" w:hAnsi="Times New Roman"/>
            <w:color w:val="000000"/>
            <w:sz w:val="24"/>
            <w:szCs w:val="24"/>
            <w:u w:val="none"/>
          </w:rPr>
          <w:t>у</w:t>
        </w:r>
        <w:r w:rsidRPr="00BD64D4">
          <w:rPr>
            <w:rStyle w:val="Hyperlink"/>
            <w:rFonts w:ascii="Times New Roman" w:hAnsi="Times New Roman"/>
            <w:color w:val="000000"/>
            <w:sz w:val="24"/>
            <w:szCs w:val="24"/>
            <w:u w:val="none"/>
          </w:rPr>
          <w:t>преждение</w:t>
        </w:r>
        <w:r w:rsidRPr="00BD64D4">
          <w:rPr>
            <w:rStyle w:val="apple-converted-space"/>
            <w:rFonts w:ascii="Times New Roman" w:hAnsi="Times New Roman"/>
            <w:color w:val="000000"/>
            <w:sz w:val="24"/>
            <w:szCs w:val="24"/>
          </w:rPr>
          <w:t> </w:t>
        </w:r>
        <w:r w:rsidRPr="00BD64D4">
          <w:rPr>
            <w:rStyle w:val="search-keyword-match"/>
            <w:rFonts w:ascii="Times New Roman" w:hAnsi="Times New Roman"/>
            <w:color w:val="000000"/>
            <w:sz w:val="24"/>
            <w:szCs w:val="24"/>
          </w:rPr>
          <w:t>коррупции</w:t>
        </w:r>
        <w:r w:rsidRPr="00BD64D4">
          <w:rPr>
            <w:rStyle w:val="apple-converted-space"/>
            <w:rFonts w:ascii="Times New Roman" w:hAnsi="Times New Roman"/>
            <w:color w:val="000000"/>
            <w:sz w:val="24"/>
            <w:szCs w:val="24"/>
          </w:rPr>
          <w:t> </w:t>
        </w:r>
        <w:r w:rsidRPr="00BD64D4">
          <w:rPr>
            <w:rStyle w:val="Hyperlink"/>
            <w:rFonts w:ascii="Times New Roman" w:hAnsi="Times New Roman"/>
            <w:color w:val="000000"/>
            <w:sz w:val="24"/>
            <w:szCs w:val="24"/>
            <w:u w:val="none"/>
          </w:rPr>
          <w:t>в правоохранительных органах</w:t>
        </w:r>
      </w:hyperlink>
      <w:r w:rsidRPr="00BD64D4">
        <w:rPr>
          <w:rFonts w:ascii="Times New Roman" w:hAnsi="Times New Roman"/>
          <w:color w:val="000000"/>
          <w:sz w:val="24"/>
          <w:szCs w:val="24"/>
        </w:rPr>
        <w:t>: диссер. на соиск. уч.ст. кандидата юридических наук по специальности 12.00.08 — Омск: Омский юридический институт, 1998. – 182 с.</w:t>
      </w:r>
    </w:p>
    <w:p w:rsidR="00152313" w:rsidRPr="00BD64D4" w:rsidRDefault="00152313" w:rsidP="00BD64D4">
      <w:pPr>
        <w:pStyle w:val="ListParagraph"/>
        <w:numPr>
          <w:ilvl w:val="0"/>
          <w:numId w:val="3"/>
        </w:numPr>
        <w:spacing w:after="0" w:line="240" w:lineRule="auto"/>
        <w:ind w:left="0" w:firstLine="0"/>
        <w:rPr>
          <w:rFonts w:ascii="Times New Roman" w:hAnsi="Times New Roman"/>
          <w:color w:val="000000"/>
          <w:sz w:val="24"/>
          <w:szCs w:val="24"/>
        </w:rPr>
      </w:pPr>
      <w:r w:rsidRPr="00BD64D4">
        <w:rPr>
          <w:rFonts w:ascii="Times New Roman" w:hAnsi="Times New Roman"/>
          <w:color w:val="000000"/>
          <w:sz w:val="24"/>
          <w:szCs w:val="24"/>
        </w:rPr>
        <w:t>Петраченко</w:t>
      </w:r>
      <w:r>
        <w:rPr>
          <w:rFonts w:ascii="Times New Roman" w:hAnsi="Times New Roman"/>
          <w:color w:val="000000"/>
          <w:sz w:val="24"/>
          <w:szCs w:val="24"/>
        </w:rPr>
        <w:t xml:space="preserve"> А.Е.</w:t>
      </w:r>
      <w:r w:rsidRPr="00BD64D4">
        <w:rPr>
          <w:rFonts w:ascii="Times New Roman" w:hAnsi="Times New Roman"/>
          <w:color w:val="000000"/>
          <w:sz w:val="24"/>
          <w:szCs w:val="24"/>
        </w:rPr>
        <w:t xml:space="preserve"> </w:t>
      </w:r>
      <w:hyperlink r:id="rId11" w:tgtFrame="_blank" w:history="1">
        <w:r w:rsidRPr="00BD64D4">
          <w:rPr>
            <w:rStyle w:val="search-keyword-match"/>
            <w:rFonts w:ascii="Times New Roman" w:hAnsi="Times New Roman"/>
            <w:color w:val="000000"/>
            <w:sz w:val="24"/>
            <w:szCs w:val="24"/>
          </w:rPr>
          <w:t>Коррупционная составляющая политической системы современной России</w:t>
        </w:r>
      </w:hyperlink>
      <w:r w:rsidRPr="00BD64D4">
        <w:rPr>
          <w:rFonts w:ascii="Times New Roman" w:hAnsi="Times New Roman"/>
          <w:color w:val="000000"/>
          <w:sz w:val="24"/>
          <w:szCs w:val="24"/>
        </w:rPr>
        <w:t>: диссер. на соиск. уч. ст. кандидата политических наук по специальности 23.00.02 — Санкт-Петербург: Санкт-Петербургский государственный университет, 2012. – 171 с.</w:t>
      </w:r>
    </w:p>
    <w:p w:rsidR="00152313" w:rsidRPr="00BD64D4" w:rsidRDefault="00152313" w:rsidP="00BD64D4">
      <w:pPr>
        <w:pStyle w:val="FootnoteText"/>
        <w:numPr>
          <w:ilvl w:val="0"/>
          <w:numId w:val="3"/>
        </w:numPr>
        <w:ind w:left="0" w:firstLine="0"/>
        <w:rPr>
          <w:rFonts w:ascii="Times New Roman" w:hAnsi="Times New Roman"/>
          <w:color w:val="000000"/>
          <w:sz w:val="24"/>
          <w:szCs w:val="24"/>
        </w:rPr>
      </w:pPr>
      <w:r w:rsidRPr="00BD64D4">
        <w:rPr>
          <w:rFonts w:ascii="Times New Roman" w:hAnsi="Times New Roman"/>
          <w:color w:val="000000"/>
          <w:sz w:val="24"/>
          <w:szCs w:val="24"/>
        </w:rPr>
        <w:t xml:space="preserve">Куприянов И.С. </w:t>
      </w:r>
      <w:r w:rsidRPr="00BD64D4">
        <w:rPr>
          <w:rFonts w:ascii="Times New Roman" w:hAnsi="Times New Roman"/>
          <w:color w:val="000000"/>
          <w:sz w:val="24"/>
          <w:szCs w:val="24"/>
          <w:shd w:val="clear" w:color="auto" w:fill="FFFFFF"/>
        </w:rPr>
        <w:t xml:space="preserve">Бытовая коррупция в современной России: социальное содержание и основные тенденции: дисс. на соиск. уч. степени кандидата социологических наук по специальности 22.00.04. – Иваново: Ивановский государственный энергетический университет им. М.В.Ленина, 2011. </w:t>
      </w:r>
    </w:p>
    <w:p w:rsidR="00152313" w:rsidRPr="00BD64D4" w:rsidRDefault="00152313" w:rsidP="00BD64D4">
      <w:pPr>
        <w:pStyle w:val="ListParagraph"/>
        <w:numPr>
          <w:ilvl w:val="0"/>
          <w:numId w:val="3"/>
        </w:numPr>
        <w:spacing w:after="0" w:line="240" w:lineRule="auto"/>
        <w:ind w:left="0" w:firstLine="0"/>
        <w:rPr>
          <w:rFonts w:ascii="Times New Roman" w:hAnsi="Times New Roman"/>
          <w:iCs/>
          <w:color w:val="000000"/>
          <w:sz w:val="24"/>
          <w:szCs w:val="24"/>
          <w:shd w:val="clear" w:color="auto" w:fill="FFFFFF"/>
        </w:rPr>
      </w:pPr>
      <w:r w:rsidRPr="00BD64D4">
        <w:rPr>
          <w:rFonts w:ascii="Times New Roman" w:hAnsi="Times New Roman"/>
          <w:color w:val="000000"/>
          <w:sz w:val="24"/>
          <w:szCs w:val="24"/>
        </w:rPr>
        <w:t xml:space="preserve">Павловская Н.В. </w:t>
      </w:r>
      <w:r w:rsidRPr="00BD64D4">
        <w:rPr>
          <w:rFonts w:ascii="Times New Roman" w:hAnsi="Times New Roman"/>
          <w:color w:val="000000"/>
          <w:sz w:val="24"/>
          <w:szCs w:val="24"/>
          <w:shd w:val="clear" w:color="auto" w:fill="FFFFFF"/>
        </w:rPr>
        <w:t xml:space="preserve">Коррупция в сфере противодействия незаконному обороту наркотиков: криминологические и уголовно-правовые аспекты: диссер. на соиск. уч. ст. к.ю.н. по специальности </w:t>
      </w:r>
      <w:r w:rsidRPr="00BD64D4">
        <w:rPr>
          <w:rFonts w:ascii="Times New Roman" w:hAnsi="Times New Roman"/>
          <w:iCs/>
          <w:color w:val="000000"/>
          <w:sz w:val="24"/>
          <w:szCs w:val="24"/>
          <w:shd w:val="clear" w:color="auto" w:fill="FFFFFF"/>
        </w:rPr>
        <w:t>12.00.08 — Москва: Академия Генеральной прокуратуры Российской Федерации, 2013. – 239 с.</w:t>
      </w:r>
    </w:p>
    <w:p w:rsidR="00152313" w:rsidRPr="00BD64D4" w:rsidRDefault="00152313" w:rsidP="00BD64D4">
      <w:pPr>
        <w:pStyle w:val="ListParagraph"/>
        <w:numPr>
          <w:ilvl w:val="0"/>
          <w:numId w:val="3"/>
        </w:numPr>
        <w:spacing w:after="0" w:line="240" w:lineRule="auto"/>
        <w:ind w:left="0" w:firstLine="0"/>
        <w:rPr>
          <w:rFonts w:ascii="Times New Roman" w:hAnsi="Times New Roman"/>
          <w:color w:val="000000"/>
          <w:sz w:val="24"/>
          <w:szCs w:val="24"/>
          <w:shd w:val="clear" w:color="auto" w:fill="FFFFFF"/>
        </w:rPr>
      </w:pPr>
      <w:r w:rsidRPr="00BD64D4">
        <w:rPr>
          <w:rFonts w:ascii="Times New Roman" w:hAnsi="Times New Roman"/>
          <w:color w:val="000000"/>
          <w:sz w:val="24"/>
          <w:szCs w:val="24"/>
        </w:rPr>
        <w:t xml:space="preserve">Народицкий Ю.О. </w:t>
      </w:r>
      <w:r w:rsidRPr="00BD64D4">
        <w:rPr>
          <w:rFonts w:ascii="Times New Roman" w:hAnsi="Times New Roman"/>
          <w:color w:val="000000"/>
          <w:sz w:val="24"/>
          <w:szCs w:val="24"/>
          <w:shd w:val="clear" w:color="auto" w:fill="FFFFFF"/>
        </w:rPr>
        <w:t>Политическая сущность коррупции и механизмы противодействия ей в системе обеспечения национальной безопасности России: дисс. на соиск. уч. степени кандидата политических наук по специальности 23.00.02. – М.: Академия труда и социальных отношений, 2011. – 191 с.</w:t>
      </w:r>
    </w:p>
    <w:p w:rsidR="00152313" w:rsidRPr="00BD64D4" w:rsidRDefault="00152313" w:rsidP="00BD64D4">
      <w:pPr>
        <w:pStyle w:val="ListParagraph"/>
        <w:numPr>
          <w:ilvl w:val="0"/>
          <w:numId w:val="3"/>
        </w:numPr>
        <w:spacing w:after="0" w:line="240" w:lineRule="auto"/>
        <w:ind w:left="0" w:firstLine="0"/>
        <w:rPr>
          <w:rFonts w:ascii="Times New Roman" w:hAnsi="Times New Roman"/>
          <w:color w:val="000000"/>
          <w:sz w:val="24"/>
          <w:szCs w:val="24"/>
          <w:shd w:val="clear" w:color="auto" w:fill="FFFFFF"/>
        </w:rPr>
      </w:pPr>
      <w:r w:rsidRPr="00BD64D4">
        <w:rPr>
          <w:rFonts w:ascii="Times New Roman" w:hAnsi="Times New Roman"/>
          <w:color w:val="000000"/>
          <w:sz w:val="24"/>
          <w:szCs w:val="24"/>
          <w:shd w:val="clear" w:color="auto" w:fill="FFFFFF"/>
        </w:rPr>
        <w:t>Наумов Ю.Г.  Теория и методология противодействия институциональной коррупции: диссер. и автореферат на соискание ученой степени доктора экономических наук по специальности 08.00.05. – М.: Академия управления МВД РФ, 2014.</w:t>
      </w:r>
    </w:p>
    <w:p w:rsidR="00152313" w:rsidRPr="00BD64D4" w:rsidRDefault="00152313" w:rsidP="00BD64D4">
      <w:pPr>
        <w:pStyle w:val="Heading1"/>
        <w:numPr>
          <w:ilvl w:val="0"/>
          <w:numId w:val="3"/>
        </w:numPr>
        <w:shd w:val="clear" w:color="auto" w:fill="FFFFFF"/>
        <w:spacing w:before="0" w:line="240" w:lineRule="auto"/>
        <w:ind w:left="0" w:firstLine="0"/>
        <w:rPr>
          <w:rFonts w:ascii="Times New Roman" w:hAnsi="Times New Roman"/>
          <w:b w:val="0"/>
          <w:bCs w:val="0"/>
          <w:color w:val="000000"/>
          <w:sz w:val="24"/>
          <w:szCs w:val="24"/>
        </w:rPr>
      </w:pPr>
      <w:r w:rsidRPr="00BD64D4">
        <w:rPr>
          <w:rFonts w:ascii="Times New Roman" w:hAnsi="Times New Roman"/>
          <w:b w:val="0"/>
          <w:color w:val="000000"/>
          <w:sz w:val="24"/>
          <w:szCs w:val="24"/>
        </w:rPr>
        <w:t xml:space="preserve">Румянцева Е.Е. </w:t>
      </w:r>
      <w:r w:rsidRPr="00BD64D4">
        <w:rPr>
          <w:rFonts w:ascii="Times New Roman" w:hAnsi="Times New Roman"/>
          <w:b w:val="0"/>
          <w:bCs w:val="0"/>
          <w:color w:val="000000"/>
          <w:sz w:val="24"/>
          <w:szCs w:val="24"/>
        </w:rPr>
        <w:t xml:space="preserve">Канцеляризм и модернизация российской экономики в государственной закупочной деятельности // Экспертная сеть по вопросам государственного управления «Госбук».  Публикация от 5 марта 2014 г. </w:t>
      </w:r>
      <w:hyperlink r:id="rId12" w:history="1">
        <w:r w:rsidRPr="00BD64D4">
          <w:rPr>
            <w:rStyle w:val="Hyperlink"/>
            <w:rFonts w:ascii="Times New Roman" w:hAnsi="Times New Roman"/>
            <w:b w:val="0"/>
            <w:bCs w:val="0"/>
            <w:color w:val="000000"/>
            <w:sz w:val="24"/>
            <w:szCs w:val="24"/>
            <w:u w:val="none"/>
          </w:rPr>
          <w:t>http://www.gosbook.ru/node/84704</w:t>
        </w:r>
      </w:hyperlink>
      <w:r w:rsidRPr="00BD64D4">
        <w:rPr>
          <w:rFonts w:ascii="Times New Roman" w:hAnsi="Times New Roman"/>
          <w:b w:val="0"/>
          <w:bCs w:val="0"/>
          <w:color w:val="000000"/>
          <w:sz w:val="24"/>
          <w:szCs w:val="24"/>
        </w:rPr>
        <w:t>.</w:t>
      </w:r>
    </w:p>
    <w:p w:rsidR="00152313" w:rsidRPr="00BD64D4" w:rsidRDefault="00152313" w:rsidP="00BD64D4">
      <w:pPr>
        <w:pStyle w:val="Heading1"/>
        <w:numPr>
          <w:ilvl w:val="0"/>
          <w:numId w:val="3"/>
        </w:numPr>
        <w:shd w:val="clear" w:color="auto" w:fill="FFFFFF"/>
        <w:spacing w:before="0" w:line="240" w:lineRule="auto"/>
        <w:ind w:left="0" w:firstLine="0"/>
        <w:rPr>
          <w:rFonts w:ascii="Times New Roman" w:hAnsi="Times New Roman"/>
          <w:b w:val="0"/>
          <w:bCs w:val="0"/>
          <w:color w:val="000000"/>
          <w:sz w:val="24"/>
          <w:szCs w:val="24"/>
        </w:rPr>
      </w:pPr>
      <w:r w:rsidRPr="00BD64D4">
        <w:rPr>
          <w:rFonts w:ascii="Times New Roman" w:hAnsi="Times New Roman"/>
          <w:b w:val="0"/>
          <w:bCs w:val="0"/>
          <w:color w:val="000000"/>
          <w:sz w:val="24"/>
          <w:szCs w:val="24"/>
        </w:rPr>
        <w:t xml:space="preserve">Румянцева Е.Е. О необходимости оценки издержек функционирования российской налоговой системы (в развитие идей Р.Коуза в России) // Экспертная сеть по вопросам государственного управления «Госбук».  Публикация от 7 марта 2014 г. </w:t>
      </w:r>
      <w:hyperlink r:id="rId13" w:history="1">
        <w:r w:rsidRPr="00BD64D4">
          <w:rPr>
            <w:rStyle w:val="Hyperlink"/>
            <w:rFonts w:ascii="Times New Roman" w:hAnsi="Times New Roman"/>
            <w:b w:val="0"/>
            <w:bCs w:val="0"/>
            <w:color w:val="000000"/>
            <w:sz w:val="24"/>
            <w:szCs w:val="24"/>
            <w:u w:val="none"/>
          </w:rPr>
          <w:t>http://www.gosbook.ru/node/87262</w:t>
        </w:r>
      </w:hyperlink>
      <w:r w:rsidRPr="00BD64D4">
        <w:rPr>
          <w:rFonts w:ascii="Times New Roman" w:hAnsi="Times New Roman"/>
          <w:b w:val="0"/>
          <w:bCs w:val="0"/>
          <w:color w:val="000000"/>
          <w:sz w:val="24"/>
          <w:szCs w:val="24"/>
        </w:rPr>
        <w:t>.</w:t>
      </w:r>
    </w:p>
    <w:p w:rsidR="00152313" w:rsidRPr="00BD64D4" w:rsidRDefault="00152313" w:rsidP="00BD64D4">
      <w:pPr>
        <w:pStyle w:val="1"/>
        <w:numPr>
          <w:ilvl w:val="0"/>
          <w:numId w:val="3"/>
        </w:numPr>
        <w:spacing w:line="240" w:lineRule="auto"/>
        <w:ind w:left="0" w:firstLine="0"/>
        <w:jc w:val="left"/>
        <w:rPr>
          <w:color w:val="000000"/>
          <w:sz w:val="24"/>
          <w:szCs w:val="24"/>
        </w:rPr>
      </w:pPr>
      <w:r w:rsidRPr="00BD64D4">
        <w:rPr>
          <w:color w:val="000000"/>
          <w:sz w:val="24"/>
          <w:szCs w:val="24"/>
        </w:rPr>
        <w:t xml:space="preserve">Румянцева Е.Е. Механизмы противодействия коррупции. – М.: ВГНА, РАНХиГС при Президенте РФ, 2012, 1-е изд. – С. 25. </w:t>
      </w:r>
    </w:p>
    <w:p w:rsidR="00152313" w:rsidRPr="00BD64D4" w:rsidRDefault="00152313" w:rsidP="00BD64D4">
      <w:pPr>
        <w:pStyle w:val="1"/>
        <w:numPr>
          <w:ilvl w:val="0"/>
          <w:numId w:val="3"/>
        </w:numPr>
        <w:spacing w:line="240" w:lineRule="auto"/>
        <w:ind w:left="0" w:firstLine="0"/>
        <w:jc w:val="left"/>
        <w:rPr>
          <w:color w:val="000000"/>
          <w:sz w:val="24"/>
          <w:szCs w:val="24"/>
        </w:rPr>
      </w:pPr>
      <w:r w:rsidRPr="00BD64D4">
        <w:rPr>
          <w:color w:val="000000"/>
          <w:sz w:val="24"/>
          <w:szCs w:val="24"/>
        </w:rPr>
        <w:t xml:space="preserve">Румянцева Е.Е. </w:t>
      </w:r>
      <w:r w:rsidRPr="00BD64D4">
        <w:rPr>
          <w:bCs w:val="0"/>
          <w:color w:val="000000"/>
          <w:sz w:val="24"/>
          <w:szCs w:val="24"/>
        </w:rPr>
        <w:t xml:space="preserve">Каков в совокупности и по его частям ущерб от коррупции – кто представит обществу самую верную методику его расчета? // Экспертная сеть по вопросам государственного управления «Госбук».  Публикация от 4 декабря 2013 г. </w:t>
      </w:r>
      <w:hyperlink r:id="rId14" w:history="1">
        <w:r w:rsidRPr="00BD64D4">
          <w:rPr>
            <w:rStyle w:val="Hyperlink"/>
            <w:bCs w:val="0"/>
            <w:color w:val="000000"/>
            <w:sz w:val="24"/>
            <w:szCs w:val="24"/>
            <w:u w:val="none"/>
          </w:rPr>
          <w:t>http://www.gosbook.ru/node/81444</w:t>
        </w:r>
      </w:hyperlink>
    </w:p>
    <w:p w:rsidR="00152313" w:rsidRPr="00BD64D4" w:rsidRDefault="00152313" w:rsidP="00BD64D4">
      <w:pPr>
        <w:pStyle w:val="1"/>
        <w:numPr>
          <w:ilvl w:val="0"/>
          <w:numId w:val="3"/>
        </w:numPr>
        <w:spacing w:line="240" w:lineRule="auto"/>
        <w:ind w:left="0" w:firstLine="0"/>
        <w:jc w:val="left"/>
        <w:rPr>
          <w:color w:val="000000"/>
          <w:sz w:val="24"/>
          <w:szCs w:val="24"/>
        </w:rPr>
      </w:pPr>
      <w:r w:rsidRPr="00BD64D4">
        <w:rPr>
          <w:b/>
          <w:bCs w:val="0"/>
          <w:color w:val="000000"/>
          <w:sz w:val="24"/>
          <w:szCs w:val="24"/>
        </w:rPr>
        <w:t xml:space="preserve"> </w:t>
      </w:r>
      <w:r w:rsidRPr="00BD64D4">
        <w:rPr>
          <w:color w:val="000000"/>
          <w:sz w:val="24"/>
          <w:szCs w:val="24"/>
        </w:rPr>
        <w:t xml:space="preserve">Изотов М.О. </w:t>
      </w:r>
      <w:r w:rsidRPr="00BD64D4">
        <w:rPr>
          <w:bCs w:val="0"/>
          <w:color w:val="000000"/>
          <w:sz w:val="24"/>
          <w:szCs w:val="24"/>
        </w:rPr>
        <w:t>Коррупция в современной России</w:t>
      </w:r>
      <w:r w:rsidRPr="00BD64D4">
        <w:rPr>
          <w:color w:val="000000"/>
          <w:sz w:val="24"/>
          <w:szCs w:val="24"/>
          <w:shd w:val="clear" w:color="auto" w:fill="FFFFFF"/>
        </w:rPr>
        <w:t>: дисс. на соиск. уч. степени кандидата философских наук по специальности – 09.00.11. - Орел, 2012. – 192 с.</w:t>
      </w:r>
    </w:p>
    <w:p w:rsidR="00152313" w:rsidRPr="00BD64D4" w:rsidRDefault="00152313" w:rsidP="00BD64D4">
      <w:pPr>
        <w:pStyle w:val="FootnoteText"/>
        <w:numPr>
          <w:ilvl w:val="0"/>
          <w:numId w:val="3"/>
        </w:numPr>
        <w:ind w:left="0" w:firstLine="0"/>
        <w:rPr>
          <w:rFonts w:ascii="Times New Roman" w:hAnsi="Times New Roman"/>
          <w:color w:val="000000"/>
          <w:sz w:val="24"/>
          <w:szCs w:val="24"/>
        </w:rPr>
      </w:pPr>
      <w:r w:rsidRPr="00BD64D4">
        <w:rPr>
          <w:rFonts w:ascii="Times New Roman" w:hAnsi="Times New Roman"/>
          <w:color w:val="000000"/>
          <w:sz w:val="24"/>
          <w:szCs w:val="24"/>
        </w:rPr>
        <w:t>Сайт Кузоватовского района Ульяновской области http://kuzovatovo.ulregion.ru/korurt/2192/702.html</w:t>
      </w:r>
    </w:p>
    <w:p w:rsidR="00152313" w:rsidRPr="00BD64D4" w:rsidRDefault="00152313" w:rsidP="00BD64D4">
      <w:pPr>
        <w:pStyle w:val="1"/>
        <w:numPr>
          <w:ilvl w:val="0"/>
          <w:numId w:val="3"/>
        </w:numPr>
        <w:spacing w:line="240" w:lineRule="auto"/>
        <w:ind w:left="0" w:firstLine="0"/>
        <w:jc w:val="left"/>
        <w:rPr>
          <w:color w:val="000000"/>
          <w:sz w:val="24"/>
          <w:szCs w:val="24"/>
        </w:rPr>
      </w:pPr>
      <w:r w:rsidRPr="00BD64D4">
        <w:rPr>
          <w:color w:val="000000"/>
          <w:sz w:val="24"/>
          <w:szCs w:val="24"/>
        </w:rPr>
        <w:t xml:space="preserve">Куракин А.В. </w:t>
      </w:r>
      <w:r w:rsidRPr="00BD64D4">
        <w:rPr>
          <w:color w:val="000000"/>
          <w:sz w:val="24"/>
          <w:szCs w:val="24"/>
          <w:shd w:val="clear" w:color="auto" w:fill="FFFFFF"/>
        </w:rPr>
        <w:t>Административно-правовые средства предупреждения и пресечения коррупции в системе государственной службы Российской Федерации: дисс. на соиск. уч. степени доктора юридических наук по специальности 12.00.14. – Люберцы: Российская таможенная академия, 2008.</w:t>
      </w:r>
    </w:p>
    <w:p w:rsidR="00152313" w:rsidRPr="00BD64D4" w:rsidRDefault="00152313" w:rsidP="00BD64D4">
      <w:pPr>
        <w:pStyle w:val="1"/>
        <w:numPr>
          <w:ilvl w:val="0"/>
          <w:numId w:val="3"/>
        </w:numPr>
        <w:spacing w:line="240" w:lineRule="auto"/>
        <w:ind w:left="0" w:firstLine="0"/>
        <w:jc w:val="left"/>
        <w:rPr>
          <w:color w:val="000000"/>
          <w:sz w:val="24"/>
          <w:szCs w:val="24"/>
        </w:rPr>
      </w:pPr>
      <w:r w:rsidRPr="00BD64D4">
        <w:rPr>
          <w:color w:val="000000"/>
          <w:sz w:val="24"/>
          <w:szCs w:val="24"/>
        </w:rPr>
        <w:t xml:space="preserve">Чистов А.А. </w:t>
      </w:r>
      <w:r w:rsidRPr="00BD64D4">
        <w:rPr>
          <w:color w:val="000000"/>
          <w:sz w:val="24"/>
          <w:szCs w:val="24"/>
          <w:shd w:val="clear" w:color="auto" w:fill="FFFFFF"/>
        </w:rPr>
        <w:t>Административно-правовое регулирование противодействия коррупции в федеральных органах исполнительной власти в современных условиях</w:t>
      </w:r>
      <w:r w:rsidRPr="00BD64D4">
        <w:rPr>
          <w:color w:val="000000"/>
          <w:sz w:val="24"/>
          <w:szCs w:val="24"/>
        </w:rPr>
        <w:t xml:space="preserve">: </w:t>
      </w:r>
      <w:r w:rsidRPr="00BD64D4">
        <w:rPr>
          <w:color w:val="000000"/>
          <w:sz w:val="24"/>
          <w:szCs w:val="24"/>
          <w:shd w:val="clear" w:color="auto" w:fill="FFFFFF"/>
        </w:rPr>
        <w:t>дисс. на соиск. уч. степени кандидата юридических наук по специальности 12.00.14. – М., 2010. – 233 с.</w:t>
      </w:r>
    </w:p>
    <w:p w:rsidR="00152313" w:rsidRPr="00BD64D4" w:rsidRDefault="00152313" w:rsidP="00BD64D4">
      <w:pPr>
        <w:pStyle w:val="1"/>
        <w:numPr>
          <w:ilvl w:val="0"/>
          <w:numId w:val="3"/>
        </w:numPr>
        <w:spacing w:line="240" w:lineRule="auto"/>
        <w:ind w:left="0" w:firstLine="0"/>
        <w:jc w:val="left"/>
        <w:rPr>
          <w:color w:val="000000"/>
          <w:sz w:val="24"/>
          <w:szCs w:val="24"/>
        </w:rPr>
      </w:pPr>
      <w:r w:rsidRPr="00BD64D4">
        <w:rPr>
          <w:color w:val="000000"/>
          <w:sz w:val="24"/>
          <w:szCs w:val="24"/>
          <w:shd w:val="clear" w:color="auto" w:fill="FFFFFF"/>
        </w:rPr>
        <w:t xml:space="preserve"> </w:t>
      </w:r>
      <w:r w:rsidRPr="00BD64D4">
        <w:rPr>
          <w:color w:val="000000"/>
          <w:sz w:val="24"/>
          <w:szCs w:val="24"/>
        </w:rPr>
        <w:t xml:space="preserve">Официальный сайт </w:t>
      </w:r>
      <w:r w:rsidRPr="00BD64D4">
        <w:rPr>
          <w:color w:val="000000"/>
          <w:sz w:val="24"/>
          <w:szCs w:val="24"/>
          <w:shd w:val="clear" w:color="auto" w:fill="FFFFFF"/>
        </w:rPr>
        <w:t xml:space="preserve">УГИБДД по Чувашской республике </w:t>
      </w:r>
      <w:hyperlink r:id="rId15" w:history="1">
        <w:r w:rsidRPr="00BD64D4">
          <w:rPr>
            <w:rStyle w:val="Hyperlink"/>
            <w:color w:val="000000"/>
            <w:sz w:val="24"/>
            <w:szCs w:val="24"/>
            <w:u w:val="none"/>
            <w:shd w:val="clear" w:color="auto" w:fill="FFFFFF"/>
          </w:rPr>
          <w:t>http://gov.cap.ru/SiteMap.aspx?gov_id=640&amp;id=1320800</w:t>
        </w:r>
      </w:hyperlink>
    </w:p>
    <w:p w:rsidR="00152313" w:rsidRPr="002460D9" w:rsidRDefault="00152313" w:rsidP="00BD64D4">
      <w:pPr>
        <w:pStyle w:val="1"/>
        <w:numPr>
          <w:ilvl w:val="0"/>
          <w:numId w:val="3"/>
        </w:numPr>
        <w:spacing w:line="240" w:lineRule="auto"/>
        <w:ind w:left="0" w:firstLine="0"/>
        <w:jc w:val="left"/>
        <w:rPr>
          <w:color w:val="000000"/>
          <w:sz w:val="24"/>
          <w:szCs w:val="24"/>
        </w:rPr>
      </w:pPr>
      <w:r w:rsidRPr="00BD64D4">
        <w:rPr>
          <w:color w:val="000000"/>
          <w:sz w:val="24"/>
          <w:szCs w:val="24"/>
        </w:rPr>
        <w:t xml:space="preserve">Ширманова Т. </w:t>
      </w:r>
      <w:r w:rsidRPr="00BD64D4">
        <w:rPr>
          <w:color w:val="000000"/>
          <w:sz w:val="24"/>
          <w:szCs w:val="24"/>
          <w:shd w:val="clear" w:color="auto" w:fill="FFFFFF"/>
        </w:rPr>
        <w:t>«Опора России»: две трети малого бизнеса вовлечено в коррупцию</w:t>
      </w:r>
      <w:r w:rsidRPr="00BD64D4">
        <w:rPr>
          <w:color w:val="000000"/>
          <w:sz w:val="24"/>
          <w:szCs w:val="24"/>
          <w:bdr w:val="none" w:sz="0" w:space="0" w:color="auto" w:frame="1"/>
        </w:rPr>
        <w:t xml:space="preserve"> // Известия от 28 июля 2014 г.</w:t>
      </w:r>
    </w:p>
    <w:p w:rsidR="00152313" w:rsidRPr="00104181" w:rsidRDefault="00152313" w:rsidP="00BD64D4">
      <w:pPr>
        <w:pStyle w:val="1"/>
        <w:numPr>
          <w:ilvl w:val="0"/>
          <w:numId w:val="3"/>
        </w:numPr>
        <w:spacing w:line="240" w:lineRule="auto"/>
        <w:ind w:left="0" w:firstLine="0"/>
        <w:jc w:val="left"/>
        <w:rPr>
          <w:color w:val="000000"/>
          <w:sz w:val="24"/>
          <w:szCs w:val="24"/>
        </w:rPr>
      </w:pPr>
      <w:r w:rsidRPr="00104181">
        <w:rPr>
          <w:sz w:val="24"/>
          <w:szCs w:val="24"/>
        </w:rPr>
        <w:t>Скульская Л.В., Широкова Т.К. Риски в сельскохозяйственном производстве и пути нейтрализации их негативного воздействия // Научные труды: Институт народнохозяйственного прогнозирования РАН. 2010. Т. 8. С. 478-501.</w:t>
      </w:r>
    </w:p>
    <w:p w:rsidR="00152313" w:rsidRPr="00104181" w:rsidRDefault="00152313" w:rsidP="00BD64D4">
      <w:pPr>
        <w:pStyle w:val="1"/>
        <w:numPr>
          <w:ilvl w:val="0"/>
          <w:numId w:val="3"/>
        </w:numPr>
        <w:spacing w:line="240" w:lineRule="auto"/>
        <w:ind w:left="0" w:firstLine="0"/>
        <w:jc w:val="left"/>
        <w:rPr>
          <w:color w:val="000000"/>
          <w:sz w:val="24"/>
          <w:szCs w:val="24"/>
        </w:rPr>
      </w:pPr>
      <w:r w:rsidRPr="00104181">
        <w:rPr>
          <w:color w:val="000000"/>
          <w:sz w:val="24"/>
          <w:szCs w:val="24"/>
        </w:rPr>
        <w:t xml:space="preserve">Луценко Е.В. Критерии реальности и принцип эквивалентности виртуальной и "истинной" реальности / Е.В. Луценко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2004. – №06(008). С. 70 – 88. – IDA [article ID]: 0080406010. – Режим доступа: </w:t>
      </w:r>
      <w:hyperlink r:id="rId16" w:history="1">
        <w:r w:rsidRPr="00104181">
          <w:rPr>
            <w:rStyle w:val="Hyperlink"/>
            <w:color w:val="000000"/>
            <w:sz w:val="24"/>
            <w:szCs w:val="24"/>
            <w:u w:val="none"/>
          </w:rPr>
          <w:t>http://ej.kubagro.ru/2004/06/pdf/10.pdf</w:t>
        </w:r>
      </w:hyperlink>
      <w:r w:rsidRPr="00104181">
        <w:rPr>
          <w:color w:val="000000"/>
          <w:sz w:val="24"/>
          <w:szCs w:val="24"/>
        </w:rPr>
        <w:t xml:space="preserve"> </w:t>
      </w:r>
    </w:p>
    <w:p w:rsidR="00152313" w:rsidRPr="00BD64D4" w:rsidRDefault="00152313" w:rsidP="00BD64D4">
      <w:pPr>
        <w:pStyle w:val="1"/>
        <w:numPr>
          <w:ilvl w:val="0"/>
          <w:numId w:val="3"/>
        </w:numPr>
        <w:spacing w:line="240" w:lineRule="auto"/>
        <w:ind w:left="0" w:firstLine="0"/>
        <w:jc w:val="left"/>
        <w:rPr>
          <w:color w:val="000000"/>
          <w:sz w:val="24"/>
          <w:szCs w:val="24"/>
        </w:rPr>
      </w:pPr>
      <w:r w:rsidRPr="00BD64D4">
        <w:rPr>
          <w:color w:val="000000"/>
          <w:sz w:val="24"/>
          <w:szCs w:val="24"/>
        </w:rPr>
        <w:t xml:space="preserve"> Луценко Е.В. Виртуализация общества как основной информационный аспект глобализации / Е.В. Луценко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2005. – №01(009). С. 6 – 43. – IDA [article ID]: 0090501002. – Режим доступа: </w:t>
      </w:r>
      <w:hyperlink r:id="rId17" w:history="1">
        <w:r w:rsidRPr="00BD64D4">
          <w:rPr>
            <w:rStyle w:val="Hyperlink"/>
            <w:color w:val="000000"/>
            <w:sz w:val="24"/>
            <w:szCs w:val="24"/>
            <w:u w:val="none"/>
          </w:rPr>
          <w:t>http://ej.kubagro.ru/2005/01/pdf/02.pdf</w:t>
        </w:r>
      </w:hyperlink>
    </w:p>
    <w:p w:rsidR="00152313" w:rsidRPr="00BD64D4" w:rsidRDefault="00152313" w:rsidP="00BD64D4">
      <w:pPr>
        <w:pStyle w:val="1"/>
        <w:numPr>
          <w:ilvl w:val="0"/>
          <w:numId w:val="3"/>
        </w:numPr>
        <w:spacing w:line="240" w:lineRule="auto"/>
        <w:ind w:left="0" w:firstLine="0"/>
        <w:jc w:val="left"/>
        <w:rPr>
          <w:color w:val="000000"/>
          <w:sz w:val="24"/>
          <w:szCs w:val="24"/>
        </w:rPr>
      </w:pPr>
      <w:r w:rsidRPr="00BD64D4">
        <w:rPr>
          <w:color w:val="000000"/>
          <w:sz w:val="24"/>
          <w:szCs w:val="24"/>
        </w:rPr>
        <w:t xml:space="preserve"> </w:t>
      </w:r>
      <w:r w:rsidRPr="00BD64D4">
        <w:rPr>
          <w:color w:val="000000"/>
          <w:sz w:val="24"/>
          <w:szCs w:val="24"/>
          <w:shd w:val="clear" w:color="auto" w:fill="FFFFFF"/>
        </w:rPr>
        <w:t>Луценко Е.В. Тотальная ложь как стратегическое информационное оружие общества периода глобализации и дополненной реальности (применим ли в современном обществе принцип наблюдаемости как критерий реальности) / Е.В. Луценко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w:t>
      </w:r>
      <w:r>
        <w:rPr>
          <w:color w:val="000000"/>
          <w:sz w:val="24"/>
          <w:szCs w:val="24"/>
          <w:shd w:val="clear" w:color="auto" w:fill="FFFFFF"/>
        </w:rPr>
        <w:t xml:space="preserve"> </w:t>
      </w:r>
      <w:r w:rsidRPr="00BD64D4">
        <w:rPr>
          <w:color w:val="000000"/>
          <w:sz w:val="24"/>
          <w:szCs w:val="24"/>
          <w:shd w:val="clear" w:color="auto" w:fill="FFFFFF"/>
        </w:rPr>
        <w:t>07(101). С. 1410 – 1427. – IDA [article ID]: 1011407091. – Режим доступа: http://ej.kubagro.ru/2014/07/pdf/91.pdf.</w:t>
      </w:r>
    </w:p>
    <w:p w:rsidR="00152313" w:rsidRPr="000B5DBD" w:rsidRDefault="00152313" w:rsidP="00BD64D4">
      <w:pPr>
        <w:pStyle w:val="1"/>
        <w:numPr>
          <w:ilvl w:val="0"/>
          <w:numId w:val="3"/>
        </w:numPr>
        <w:spacing w:line="240" w:lineRule="auto"/>
        <w:ind w:left="0" w:firstLine="0"/>
        <w:jc w:val="left"/>
        <w:rPr>
          <w:color w:val="000000"/>
          <w:sz w:val="24"/>
          <w:szCs w:val="24"/>
        </w:rPr>
      </w:pPr>
      <w:r w:rsidRPr="00BD64D4">
        <w:rPr>
          <w:color w:val="000000"/>
          <w:sz w:val="24"/>
          <w:szCs w:val="24"/>
        </w:rPr>
        <w:t xml:space="preserve">Программа «Антикоррупционная политика в Петрозаводской государственной консерватории (академии) имени А.К.Глазунова». Принята 21 апреля 2014 г. Электронный ресурс: </w:t>
      </w:r>
      <w:hyperlink r:id="rId18" w:history="1">
        <w:r w:rsidRPr="000B5DBD">
          <w:rPr>
            <w:rStyle w:val="Hyperlink"/>
            <w:color w:val="000000"/>
            <w:sz w:val="24"/>
            <w:szCs w:val="24"/>
            <w:u w:val="none"/>
          </w:rPr>
          <w:t>http://glazunovcons.ru/images/pictures/license/programma_antikorruptsionnaya_politika_pgk.pdf</w:t>
        </w:r>
      </w:hyperlink>
    </w:p>
    <w:p w:rsidR="00152313" w:rsidRPr="000B5DBD" w:rsidRDefault="00152313" w:rsidP="00BD64D4">
      <w:pPr>
        <w:pStyle w:val="1"/>
        <w:numPr>
          <w:ilvl w:val="0"/>
          <w:numId w:val="3"/>
        </w:numPr>
        <w:spacing w:line="240" w:lineRule="auto"/>
        <w:ind w:left="0" w:firstLine="0"/>
        <w:jc w:val="left"/>
        <w:rPr>
          <w:color w:val="000000"/>
          <w:sz w:val="24"/>
          <w:szCs w:val="24"/>
        </w:rPr>
      </w:pPr>
      <w:r w:rsidRPr="000B5DBD">
        <w:rPr>
          <w:color w:val="000000"/>
          <w:sz w:val="24"/>
          <w:szCs w:val="24"/>
        </w:rPr>
        <w:t xml:space="preserve"> Тимофеев Я. В Петербургской консерватории появился антикоррупционный орган //Известия, 14 мая 2014 г. http://izvestia.ru/news/570776</w:t>
      </w:r>
    </w:p>
    <w:p w:rsidR="00152313" w:rsidRPr="000B5DBD" w:rsidRDefault="00152313" w:rsidP="00BD64D4">
      <w:pPr>
        <w:rPr>
          <w:rFonts w:ascii="Times New Roman" w:hAnsi="Times New Roman"/>
          <w:b/>
          <w:color w:val="000000"/>
          <w:sz w:val="24"/>
          <w:szCs w:val="24"/>
        </w:rPr>
      </w:pPr>
    </w:p>
    <w:p w:rsidR="00152313" w:rsidRPr="003B5D27" w:rsidRDefault="00152313" w:rsidP="00BD64D4">
      <w:pPr>
        <w:rPr>
          <w:rFonts w:ascii="Times New Roman" w:hAnsi="Times New Roman"/>
          <w:b/>
          <w:color w:val="000000"/>
          <w:sz w:val="24"/>
          <w:szCs w:val="24"/>
          <w:lang w:val="en-US"/>
        </w:rPr>
      </w:pPr>
      <w:r w:rsidRPr="000B5DBD">
        <w:rPr>
          <w:rFonts w:ascii="Times New Roman" w:hAnsi="Times New Roman"/>
          <w:b/>
          <w:color w:val="000000"/>
          <w:sz w:val="24"/>
          <w:szCs w:val="24"/>
          <w:lang w:val="en-US"/>
        </w:rPr>
        <w:t>References:</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1.</w:t>
      </w:r>
      <w:r w:rsidRPr="00DC7F8B">
        <w:rPr>
          <w:rFonts w:ascii="Times New Roman" w:hAnsi="Times New Roman"/>
          <w:color w:val="000000"/>
          <w:sz w:val="24"/>
          <w:szCs w:val="24"/>
          <w:lang w:val="en-US"/>
        </w:rPr>
        <w:tab/>
        <w:t>Korrupcija i bjurokratizm. // Sajt Levada-Centra. 28.04.2014. http://www.levada.ru/28-04-2014/korruptsiya-i-byurokratizm</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2.</w:t>
      </w:r>
      <w:r w:rsidRPr="00DC7F8B">
        <w:rPr>
          <w:rFonts w:ascii="Times New Roman" w:hAnsi="Times New Roman"/>
          <w:color w:val="000000"/>
          <w:sz w:val="24"/>
          <w:szCs w:val="24"/>
          <w:lang w:val="en-US"/>
        </w:rPr>
        <w:tab/>
        <w:t>Sajgitov U.T. Korrupcija kak faktor organizovannoj prestupnosti v sfere jekonomiki: disser. na soisk. uch.st. kandidata juridicheskih nauk po special'nosti 12.00.08 — Mahachkala: Dagestanskij gosudarstvennyj universitet, 1998. – 196 s.</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3.</w:t>
      </w:r>
      <w:r w:rsidRPr="00DC7F8B">
        <w:rPr>
          <w:rFonts w:ascii="Times New Roman" w:hAnsi="Times New Roman"/>
          <w:color w:val="000000"/>
          <w:sz w:val="24"/>
          <w:szCs w:val="24"/>
          <w:lang w:val="en-US"/>
        </w:rPr>
        <w:tab/>
        <w:t>Petelina L.V. Izuchenie i preduprezhdenie korrupcii v pravoohranitel'nyh organah: disser. na soisk. uch.st. kandidata juridicheskih nauk po special'nosti 12.00.08 — Omsk: Omskij juridicheskij institut, 1998. – 182 s.</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4.</w:t>
      </w:r>
      <w:r w:rsidRPr="00DC7F8B">
        <w:rPr>
          <w:rFonts w:ascii="Times New Roman" w:hAnsi="Times New Roman"/>
          <w:color w:val="000000"/>
          <w:sz w:val="24"/>
          <w:szCs w:val="24"/>
          <w:lang w:val="en-US"/>
        </w:rPr>
        <w:tab/>
        <w:t>Petrachenko A.E. Korrupcionnaja sostavljajushhaja politicheskoj sistemy sovremennoj Rossii: disser. na soisk. uch. st. kandidata politicheskih nauk po special'nosti 23.00.02 — Sankt-Peterburg: Sankt-Peterburgskij gosudarstvennyj universitet, 2012. – 171 s.</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5.</w:t>
      </w:r>
      <w:r w:rsidRPr="00DC7F8B">
        <w:rPr>
          <w:rFonts w:ascii="Times New Roman" w:hAnsi="Times New Roman"/>
          <w:color w:val="000000"/>
          <w:sz w:val="24"/>
          <w:szCs w:val="24"/>
          <w:lang w:val="en-US"/>
        </w:rPr>
        <w:tab/>
        <w:t xml:space="preserve">Kuprijanov I.S. Bytovaja korrupcija v sovremennoj Rossii: social'noe soderzhanie i osnovnye tendencii: diss. na soisk. uch. stepeni kandidata sociologicheskih nauk po special'nosti 22.00.04. – Ivanovo: Ivanovskij gosudarstvennyj jenergeticheskij universitet im. M.V.Lenina, 2011. </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6.</w:t>
      </w:r>
      <w:r w:rsidRPr="00DC7F8B">
        <w:rPr>
          <w:rFonts w:ascii="Times New Roman" w:hAnsi="Times New Roman"/>
          <w:color w:val="000000"/>
          <w:sz w:val="24"/>
          <w:szCs w:val="24"/>
          <w:lang w:val="en-US"/>
        </w:rPr>
        <w:tab/>
        <w:t>Pavlovskaja N.V. Korrupcija v sfere protivodejstvija nezakonnomu oborotu narkotikov: kriminologicheskie i ugolovno-pravovye aspekty: disser. na soisk. uch. st. k.ju.n. po special'nosti 12.00.08 — Moskva: Akademija General'noj prokuratury Rossijskoj Federacii, 2013. – 239 s.</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7.</w:t>
      </w:r>
      <w:r w:rsidRPr="00DC7F8B">
        <w:rPr>
          <w:rFonts w:ascii="Times New Roman" w:hAnsi="Times New Roman"/>
          <w:color w:val="000000"/>
          <w:sz w:val="24"/>
          <w:szCs w:val="24"/>
          <w:lang w:val="en-US"/>
        </w:rPr>
        <w:tab/>
        <w:t>Narodickij Ju.O. Politicheskaja sushhnost' korrupcii i mehanizmy protivodejstvija ej v sisteme obespechenija nacional'noj bezopasnosti Rossii: diss. na soisk. uch. stepeni kandidata politicheskih nauk po special'nosti 23.00.02. – M.: Akademija truda i social'nyh otnoshenij, 2011. – 191 s.</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8.</w:t>
      </w:r>
      <w:r w:rsidRPr="00DC7F8B">
        <w:rPr>
          <w:rFonts w:ascii="Times New Roman" w:hAnsi="Times New Roman"/>
          <w:color w:val="000000"/>
          <w:sz w:val="24"/>
          <w:szCs w:val="24"/>
          <w:lang w:val="en-US"/>
        </w:rPr>
        <w:tab/>
        <w:t>Naumov Ju.G.  Teorija i metodologija protivodejstvija institucional'noj korrupcii: disser. i avtoreferat na soiskanie uchenoj stepeni doktora jekonomicheskih nauk po special'nosti 08.00.05. – M.: Akademija upravlenija MVD RF, 2014.</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9.</w:t>
      </w:r>
      <w:r w:rsidRPr="00DC7F8B">
        <w:rPr>
          <w:rFonts w:ascii="Times New Roman" w:hAnsi="Times New Roman"/>
          <w:color w:val="000000"/>
          <w:sz w:val="24"/>
          <w:szCs w:val="24"/>
          <w:lang w:val="en-US"/>
        </w:rPr>
        <w:tab/>
        <w:t>Rumjanceva E.E. Kanceljarizm i modernizacija rossijskoj jekonomiki v gosudarstvennoj zakupochnoj dejatel'nosti // Jekspertnaja set' po voprosam gosudarstvennogo upravlenija «Gosbuk».  Publikacija ot 5 marta 2014 g. http://www.gosbook.ru/node/84704.</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10.</w:t>
      </w:r>
      <w:r w:rsidRPr="00DC7F8B">
        <w:rPr>
          <w:rFonts w:ascii="Times New Roman" w:hAnsi="Times New Roman"/>
          <w:color w:val="000000"/>
          <w:sz w:val="24"/>
          <w:szCs w:val="24"/>
          <w:lang w:val="en-US"/>
        </w:rPr>
        <w:tab/>
        <w:t>Rumjanceva E.E. O neobhodimosti ocenki izderzhek funkcionirovanija rossijskoj nalogovoj sistemy (v razvitie idej R.Kouza v Rossii) // Jekspertnaja set' po voprosam gosudarstvennogo upravlenija «Gosbuk».  Publikacija ot 7 marta 2014 g. http://www.gosbook.ru/node/87262.</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11.</w:t>
      </w:r>
      <w:r w:rsidRPr="00DC7F8B">
        <w:rPr>
          <w:rFonts w:ascii="Times New Roman" w:hAnsi="Times New Roman"/>
          <w:color w:val="000000"/>
          <w:sz w:val="24"/>
          <w:szCs w:val="24"/>
          <w:lang w:val="en-US"/>
        </w:rPr>
        <w:tab/>
        <w:t xml:space="preserve">Rumjanceva E.E. Mehanizmy protivodejstvija korrupcii. – M.: VGNA, RANHiGS pri Prezidente RF, 2012, 1-e izd. – S. 25. </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12.</w:t>
      </w:r>
      <w:r w:rsidRPr="00DC7F8B">
        <w:rPr>
          <w:rFonts w:ascii="Times New Roman" w:hAnsi="Times New Roman"/>
          <w:color w:val="000000"/>
          <w:sz w:val="24"/>
          <w:szCs w:val="24"/>
          <w:lang w:val="en-US"/>
        </w:rPr>
        <w:tab/>
        <w:t>Rumjanceva E.E. Kakov v sovokupnosti i po ego chastjam ushherb ot korrupcii – kto predstavit obshhestvu samuju vernuju metodiku ego rascheta? // Jekspertnaja set' po voprosam gosudarstvennogo upravlenija «Gosbuk».  Publikacija ot 4 dekabrja 2013 g. http://www.gosbook.ru/node/81444</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13.</w:t>
      </w:r>
      <w:r w:rsidRPr="00DC7F8B">
        <w:rPr>
          <w:rFonts w:ascii="Times New Roman" w:hAnsi="Times New Roman"/>
          <w:color w:val="000000"/>
          <w:sz w:val="24"/>
          <w:szCs w:val="24"/>
          <w:lang w:val="en-US"/>
        </w:rPr>
        <w:tab/>
        <w:t xml:space="preserve"> Izotov M.O. Korrupcija v sovremennoj Rossii: diss. na soisk. uch. stepeni kandidata filosofskih nauk po special'nosti – 09.00.11. - Orel, 2012. – 192 s.</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14.</w:t>
      </w:r>
      <w:r w:rsidRPr="00DC7F8B">
        <w:rPr>
          <w:rFonts w:ascii="Times New Roman" w:hAnsi="Times New Roman"/>
          <w:color w:val="000000"/>
          <w:sz w:val="24"/>
          <w:szCs w:val="24"/>
          <w:lang w:val="en-US"/>
        </w:rPr>
        <w:tab/>
        <w:t>Sajt Kuzovatovskogo rajona Ul'janovskoj oblasti http://kuzovatovo.ulregion.ru/korurt/2192/702.html</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15.</w:t>
      </w:r>
      <w:r w:rsidRPr="00DC7F8B">
        <w:rPr>
          <w:rFonts w:ascii="Times New Roman" w:hAnsi="Times New Roman"/>
          <w:color w:val="000000"/>
          <w:sz w:val="24"/>
          <w:szCs w:val="24"/>
          <w:lang w:val="en-US"/>
        </w:rPr>
        <w:tab/>
        <w:t>Kurakin A.V. Administrativno-pravovye sredstva preduprezhdenija i presechenija korrupcii v sisteme gosudarstvennoj sluzhby Rossijskoj Federacii: diss. na soisk. uch. stepeni doktora juridicheskih nauk po special'nosti 12.00.14. – Ljubercy: Rossijskaja tamozhennaja akademija, 2008.</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16.</w:t>
      </w:r>
      <w:r w:rsidRPr="00DC7F8B">
        <w:rPr>
          <w:rFonts w:ascii="Times New Roman" w:hAnsi="Times New Roman"/>
          <w:color w:val="000000"/>
          <w:sz w:val="24"/>
          <w:szCs w:val="24"/>
          <w:lang w:val="en-US"/>
        </w:rPr>
        <w:tab/>
        <w:t>Chistov A.A. Administrativno-pravovoe regulirovanie protivodejstvija korrupcii v federal'nyh organah ispolnitel'noj vlasti v sovremennyh uslovijah: diss. na soisk. uch. stepeni kandidata juridicheskih nauk po special'nosti 12.00.14. – M., 2010. – 233 s.</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17.</w:t>
      </w:r>
      <w:r w:rsidRPr="00DC7F8B">
        <w:rPr>
          <w:rFonts w:ascii="Times New Roman" w:hAnsi="Times New Roman"/>
          <w:color w:val="000000"/>
          <w:sz w:val="24"/>
          <w:szCs w:val="24"/>
          <w:lang w:val="en-US"/>
        </w:rPr>
        <w:tab/>
        <w:t xml:space="preserve"> Oficial'nyj sajt UGIBDD po Chuvashskoj respublike http://gov.cap.ru/SiteMap.aspx?gov_id=640&amp;id=1320800</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18.</w:t>
      </w:r>
      <w:r w:rsidRPr="00DC7F8B">
        <w:rPr>
          <w:rFonts w:ascii="Times New Roman" w:hAnsi="Times New Roman"/>
          <w:color w:val="000000"/>
          <w:sz w:val="24"/>
          <w:szCs w:val="24"/>
          <w:lang w:val="en-US"/>
        </w:rPr>
        <w:tab/>
        <w:t>Shirmanova T. «Opora Rossii»: dve treti malogo biznesa vovlecheno v korrupciju // Izvestija ot 28 ijulja 2014 g.</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19.</w:t>
      </w:r>
      <w:r w:rsidRPr="00DC7F8B">
        <w:rPr>
          <w:rFonts w:ascii="Times New Roman" w:hAnsi="Times New Roman"/>
          <w:color w:val="000000"/>
          <w:sz w:val="24"/>
          <w:szCs w:val="24"/>
          <w:lang w:val="en-US"/>
        </w:rPr>
        <w:tab/>
        <w:t>Skul'skaja L.V., Shirokova T.K. Riski v sel'skohozjajstvennom proizvodstve i puti nejtralizacii ih negativnogo vozdejstvija // Nauchnye trudy: Institut narodnohozjajstvennogo prognozirovanija RAN. 2010. T. 8. S. 478-501.</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20.</w:t>
      </w:r>
      <w:r w:rsidRPr="00DC7F8B">
        <w:rPr>
          <w:rFonts w:ascii="Times New Roman" w:hAnsi="Times New Roman"/>
          <w:color w:val="000000"/>
          <w:sz w:val="24"/>
          <w:szCs w:val="24"/>
          <w:lang w:val="en-US"/>
        </w:rPr>
        <w:tab/>
        <w:t xml:space="preserve">Lucenko E.V. Kriterii real'nosti i princip jekvivalentnosti virtual'noj i "istinnoj" real'nosti / E.V. Lucenko // Politematicheskij setevoj jelektronnyj nauchnyj zhurnal Kubanskogo gosudarstvennogo agrarnogo universiteta (Nauchnyj zhurnal KubGAU) [Jelektronnyj resurs]. – Krasnodar: KubGAU, 2004. – №06(008). S. 70 – 88. – IDA [article ID]: 0080406010. – Rezhim dostupa: http://ej.kubagro.ru/2004/06/pdf/10.pdf </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21.</w:t>
      </w:r>
      <w:r w:rsidRPr="00DC7F8B">
        <w:rPr>
          <w:rFonts w:ascii="Times New Roman" w:hAnsi="Times New Roman"/>
          <w:color w:val="000000"/>
          <w:sz w:val="24"/>
          <w:szCs w:val="24"/>
          <w:lang w:val="en-US"/>
        </w:rPr>
        <w:tab/>
        <w:t xml:space="preserve"> Lucenko E.V. Virtualizacija obshhestva kak osnovnoj informacionnyj aspekt globalizacii / E.V. Lucenko // Politematicheskij setevoj jelektronnyj nauchnyj zhurnal Kubanskogo gosudarstvennogo agrarnogo universiteta (Nauchnyj zhurnal KubGAU) [Jelektronnyj resurs]. – Krasnodar: KubGAU, 2005. – №01(009). S. 6 – 43. – IDA [article ID]: 0090501002. – Rezhim dostupa: http://ej.kubagro.ru/2005/01/pdf/02.pdf</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22.</w:t>
      </w:r>
      <w:r w:rsidRPr="00DC7F8B">
        <w:rPr>
          <w:rFonts w:ascii="Times New Roman" w:hAnsi="Times New Roman"/>
          <w:color w:val="000000"/>
          <w:sz w:val="24"/>
          <w:szCs w:val="24"/>
          <w:lang w:val="en-US"/>
        </w:rPr>
        <w:tab/>
        <w:t xml:space="preserve"> Lucenko E.V. Total'naja lozh' kak strategicheskoe informacionnoe oruzhie obshhestva perioda globalizacii i dopolnennoj real'nosti (primenim li v sovremennom obshhestve princip nabljudaemosti kak kriterij real'nosti) / E.V. Lucenko // Politematicheskij setevoj jelektronnyj nauchnyj zhurnal Kubanskogo gosudarstvennogo agrarnogo universiteta (Nauchnyj zhurnal KubGAU) [Jelektronnyj resurs]. – Krasnodar: KubGAU, 2014. – №07(101). S. 1410 – 1427. – IDA [article ID]: 1011407091. – Rezhim dostupa: http://ej.kubagro.ru/2014/07/pdf/91.pdf.</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23.</w:t>
      </w:r>
      <w:r w:rsidRPr="00DC7F8B">
        <w:rPr>
          <w:rFonts w:ascii="Times New Roman" w:hAnsi="Times New Roman"/>
          <w:color w:val="000000"/>
          <w:sz w:val="24"/>
          <w:szCs w:val="24"/>
          <w:lang w:val="en-US"/>
        </w:rPr>
        <w:tab/>
        <w:t>Programma «Antikorrupcionnaja politika v Petrozavodskoj gosudarstvennoj konservatorii (akademii) imeni A.K.Glazunova». Prinjata 21 aprelja 2014 g. Jelektronnyj resurs: http://glazunovcons.ru/images/pictures/license/programma_antikorruptsionnaya_politika_pgk.pdf</w:t>
      </w:r>
    </w:p>
    <w:p w:rsidR="00152313" w:rsidRPr="00DC7F8B" w:rsidRDefault="00152313" w:rsidP="00DC7F8B">
      <w:pPr>
        <w:spacing w:after="0" w:line="240" w:lineRule="auto"/>
        <w:rPr>
          <w:rFonts w:ascii="Times New Roman" w:hAnsi="Times New Roman"/>
          <w:color w:val="000000"/>
          <w:sz w:val="24"/>
          <w:szCs w:val="24"/>
          <w:lang w:val="en-US"/>
        </w:rPr>
      </w:pPr>
      <w:r w:rsidRPr="00DC7F8B">
        <w:rPr>
          <w:rFonts w:ascii="Times New Roman" w:hAnsi="Times New Roman"/>
          <w:color w:val="000000"/>
          <w:sz w:val="24"/>
          <w:szCs w:val="24"/>
          <w:lang w:val="en-US"/>
        </w:rPr>
        <w:t>24.</w:t>
      </w:r>
      <w:r w:rsidRPr="00DC7F8B">
        <w:rPr>
          <w:rFonts w:ascii="Times New Roman" w:hAnsi="Times New Roman"/>
          <w:color w:val="000000"/>
          <w:sz w:val="24"/>
          <w:szCs w:val="24"/>
          <w:lang w:val="en-US"/>
        </w:rPr>
        <w:tab/>
        <w:t xml:space="preserve"> Timofeev Ja. V Peterburgskoj konservatorii pojavilsja antikorrupcionnyj organ //Izvestija, 14 maja 2014 g. http://izvestia.ru/news/570776</w:t>
      </w:r>
    </w:p>
    <w:p w:rsidR="00152313" w:rsidRPr="00DC7F8B" w:rsidRDefault="00152313">
      <w:pPr>
        <w:rPr>
          <w:lang w:val="en-US"/>
        </w:rPr>
      </w:pPr>
    </w:p>
    <w:sectPr w:rsidR="00152313" w:rsidRPr="00DC7F8B" w:rsidSect="00EA2C9D">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313" w:rsidRDefault="00152313" w:rsidP="00D115A0">
      <w:pPr>
        <w:spacing w:after="0" w:line="240" w:lineRule="auto"/>
      </w:pPr>
      <w:r>
        <w:separator/>
      </w:r>
    </w:p>
  </w:endnote>
  <w:endnote w:type="continuationSeparator" w:id="0">
    <w:p w:rsidR="00152313" w:rsidRDefault="00152313" w:rsidP="00D115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313" w:rsidRDefault="00152313">
    <w:pPr>
      <w:pStyle w:val="Footer"/>
    </w:pPr>
    <w:bookmarkStart w:id="1" w:name="OLE_LINK26"/>
    <w:r w:rsidRPr="00BE76F4">
      <w:rPr>
        <w:rFonts w:ascii="Times New Roman" w:hAnsi="Times New Roman"/>
        <w:sz w:val="24"/>
        <w:szCs w:val="24"/>
      </w:rPr>
      <w:t>http://ej.kubagro.ru/2015/0</w:t>
    </w:r>
    <w:r w:rsidRPr="00BE76F4">
      <w:rPr>
        <w:rFonts w:ascii="Times New Roman" w:hAnsi="Times New Roman"/>
        <w:sz w:val="24"/>
        <w:szCs w:val="24"/>
        <w:lang w:val="en-US"/>
      </w:rPr>
      <w:t>3</w:t>
    </w:r>
    <w:r w:rsidRPr="00BE76F4">
      <w:rPr>
        <w:rFonts w:ascii="Times New Roman" w:hAnsi="Times New Roman"/>
        <w:sz w:val="24"/>
        <w:szCs w:val="24"/>
      </w:rPr>
      <w:t>/pdf/</w:t>
    </w:r>
    <w:r w:rsidRPr="00BE76F4">
      <w:rPr>
        <w:rFonts w:ascii="Times New Roman" w:hAnsi="Times New Roman"/>
        <w:sz w:val="24"/>
        <w:szCs w:val="24"/>
        <w:lang w:val="en-US"/>
      </w:rPr>
      <w:t>4</w:t>
    </w:r>
    <w:r>
      <w:rPr>
        <w:rFonts w:ascii="Times New Roman" w:hAnsi="Times New Roman"/>
        <w:sz w:val="24"/>
        <w:szCs w:val="24"/>
        <w:lang w:val="en-US"/>
      </w:rPr>
      <w:t>6</w:t>
    </w:r>
    <w:r w:rsidRPr="00BE76F4">
      <w:rPr>
        <w:rFonts w:ascii="Times New Roman" w:hAnsi="Times New Roman"/>
        <w:sz w:val="24"/>
        <w:szCs w:val="24"/>
        <w:lang w:val="en-US"/>
      </w:rPr>
      <w:t>.</w:t>
    </w:r>
    <w:r w:rsidRPr="00BE76F4">
      <w:rPr>
        <w:rFonts w:ascii="Times New Roman" w:hAnsi="Times New Roman"/>
        <w:sz w:val="24"/>
        <w:szCs w:val="24"/>
      </w:rPr>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313" w:rsidRDefault="00152313" w:rsidP="00D115A0">
      <w:pPr>
        <w:spacing w:after="0" w:line="240" w:lineRule="auto"/>
      </w:pPr>
      <w:r>
        <w:separator/>
      </w:r>
    </w:p>
  </w:footnote>
  <w:footnote w:type="continuationSeparator" w:id="0">
    <w:p w:rsidR="00152313" w:rsidRDefault="00152313" w:rsidP="00D115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313" w:rsidRDefault="00152313" w:rsidP="00D01F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52313" w:rsidRDefault="00152313" w:rsidP="004F755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313" w:rsidRPr="004F7559" w:rsidRDefault="00152313" w:rsidP="00D01F7A">
    <w:pPr>
      <w:pStyle w:val="Header"/>
      <w:framePr w:wrap="around" w:vAnchor="text" w:hAnchor="margin" w:xAlign="right" w:y="1"/>
      <w:rPr>
        <w:rStyle w:val="PageNumber"/>
        <w:rFonts w:ascii="Times New Roman" w:hAnsi="Times New Roman"/>
        <w:sz w:val="28"/>
        <w:szCs w:val="28"/>
      </w:rPr>
    </w:pPr>
    <w:r w:rsidRPr="004F7559">
      <w:rPr>
        <w:rStyle w:val="PageNumber"/>
        <w:rFonts w:ascii="Times New Roman" w:hAnsi="Times New Roman"/>
        <w:sz w:val="28"/>
        <w:szCs w:val="28"/>
      </w:rPr>
      <w:fldChar w:fldCharType="begin"/>
    </w:r>
    <w:r w:rsidRPr="004F7559">
      <w:rPr>
        <w:rStyle w:val="PageNumber"/>
        <w:rFonts w:ascii="Times New Roman" w:hAnsi="Times New Roman"/>
        <w:sz w:val="28"/>
        <w:szCs w:val="28"/>
      </w:rPr>
      <w:instrText xml:space="preserve">PAGE  </w:instrText>
    </w:r>
    <w:r w:rsidRPr="004F7559">
      <w:rPr>
        <w:rStyle w:val="PageNumber"/>
        <w:rFonts w:ascii="Times New Roman" w:hAnsi="Times New Roman"/>
        <w:sz w:val="28"/>
        <w:szCs w:val="28"/>
      </w:rPr>
      <w:fldChar w:fldCharType="separate"/>
    </w:r>
    <w:r>
      <w:rPr>
        <w:rStyle w:val="PageNumber"/>
        <w:rFonts w:ascii="Times New Roman" w:hAnsi="Times New Roman"/>
        <w:noProof/>
        <w:sz w:val="28"/>
        <w:szCs w:val="28"/>
      </w:rPr>
      <w:t>27</w:t>
    </w:r>
    <w:r w:rsidRPr="004F7559">
      <w:rPr>
        <w:rStyle w:val="PageNumber"/>
        <w:rFonts w:ascii="Times New Roman" w:hAnsi="Times New Roman"/>
        <w:sz w:val="28"/>
        <w:szCs w:val="28"/>
      </w:rPr>
      <w:fldChar w:fldCharType="end"/>
    </w:r>
  </w:p>
  <w:p w:rsidR="00152313" w:rsidRPr="004F7559" w:rsidRDefault="00152313" w:rsidP="004F7559">
    <w:pPr>
      <w:pStyle w:val="Header"/>
      <w:ind w:right="360"/>
      <w:rPr>
        <w:rFonts w:ascii="Times New Roman" w:hAnsi="Times New Roman"/>
        <w:lang w:val="en-US"/>
      </w:rPr>
    </w:pPr>
    <w:r w:rsidRPr="004F7559">
      <w:rPr>
        <w:rFonts w:ascii="Times New Roman" w:hAnsi="Times New Roman"/>
        <w:sz w:val="24"/>
        <w:szCs w:val="24"/>
      </w:rPr>
      <w:t>Научный журнал КубГАУ, №107(0</w:t>
    </w:r>
    <w:r w:rsidRPr="004F7559">
      <w:rPr>
        <w:rFonts w:ascii="Times New Roman" w:hAnsi="Times New Roman"/>
        <w:sz w:val="24"/>
        <w:szCs w:val="24"/>
        <w:lang w:val="en-US"/>
      </w:rPr>
      <w:t>3</w:t>
    </w:r>
    <w:r w:rsidRPr="004F7559">
      <w:rPr>
        <w:rFonts w:ascii="Times New Roman" w:hAnsi="Times New Roman"/>
        <w:sz w:val="24"/>
        <w:szCs w:val="24"/>
      </w:rPr>
      <w:t>), 2015 года</w:t>
    </w:r>
  </w:p>
  <w:p w:rsidR="00152313" w:rsidRDefault="001523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33753"/>
    <w:multiLevelType w:val="hybridMultilevel"/>
    <w:tmpl w:val="51CEC4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D7A64ED"/>
    <w:multiLevelType w:val="hybridMultilevel"/>
    <w:tmpl w:val="6382E2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CD02BF6"/>
    <w:multiLevelType w:val="hybridMultilevel"/>
    <w:tmpl w:val="F802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15A0"/>
    <w:rsid w:val="000005A5"/>
    <w:rsid w:val="00002275"/>
    <w:rsid w:val="00003703"/>
    <w:rsid w:val="00004102"/>
    <w:rsid w:val="00005F2A"/>
    <w:rsid w:val="00006F06"/>
    <w:rsid w:val="00007327"/>
    <w:rsid w:val="00007ADC"/>
    <w:rsid w:val="00007C08"/>
    <w:rsid w:val="00010C51"/>
    <w:rsid w:val="0001216D"/>
    <w:rsid w:val="0001364B"/>
    <w:rsid w:val="00013A96"/>
    <w:rsid w:val="00014142"/>
    <w:rsid w:val="000150D5"/>
    <w:rsid w:val="00015AE7"/>
    <w:rsid w:val="00015BE2"/>
    <w:rsid w:val="00015D3F"/>
    <w:rsid w:val="000163B3"/>
    <w:rsid w:val="00016C1B"/>
    <w:rsid w:val="00023262"/>
    <w:rsid w:val="00024311"/>
    <w:rsid w:val="000247B9"/>
    <w:rsid w:val="000248F2"/>
    <w:rsid w:val="000262CF"/>
    <w:rsid w:val="00032CA1"/>
    <w:rsid w:val="000377A0"/>
    <w:rsid w:val="0003790C"/>
    <w:rsid w:val="00041853"/>
    <w:rsid w:val="00043503"/>
    <w:rsid w:val="00044B77"/>
    <w:rsid w:val="000452C4"/>
    <w:rsid w:val="00046176"/>
    <w:rsid w:val="000469DD"/>
    <w:rsid w:val="0005103A"/>
    <w:rsid w:val="000513F3"/>
    <w:rsid w:val="00053049"/>
    <w:rsid w:val="00053901"/>
    <w:rsid w:val="00054037"/>
    <w:rsid w:val="000547EF"/>
    <w:rsid w:val="00056928"/>
    <w:rsid w:val="000624BF"/>
    <w:rsid w:val="00064529"/>
    <w:rsid w:val="0006488D"/>
    <w:rsid w:val="00065AF1"/>
    <w:rsid w:val="00065D48"/>
    <w:rsid w:val="00066034"/>
    <w:rsid w:val="000660DD"/>
    <w:rsid w:val="00066405"/>
    <w:rsid w:val="00070B3D"/>
    <w:rsid w:val="00072BD6"/>
    <w:rsid w:val="00074761"/>
    <w:rsid w:val="0007583E"/>
    <w:rsid w:val="0007670D"/>
    <w:rsid w:val="0007733D"/>
    <w:rsid w:val="0008047C"/>
    <w:rsid w:val="00080E7E"/>
    <w:rsid w:val="00082086"/>
    <w:rsid w:val="00083859"/>
    <w:rsid w:val="000844E3"/>
    <w:rsid w:val="00085284"/>
    <w:rsid w:val="00085CFB"/>
    <w:rsid w:val="000866EC"/>
    <w:rsid w:val="00093C2C"/>
    <w:rsid w:val="00096303"/>
    <w:rsid w:val="000A00C4"/>
    <w:rsid w:val="000A1612"/>
    <w:rsid w:val="000A4D8A"/>
    <w:rsid w:val="000A7481"/>
    <w:rsid w:val="000B146D"/>
    <w:rsid w:val="000B35ED"/>
    <w:rsid w:val="000B3652"/>
    <w:rsid w:val="000B3B61"/>
    <w:rsid w:val="000B3E16"/>
    <w:rsid w:val="000B4349"/>
    <w:rsid w:val="000B506E"/>
    <w:rsid w:val="000B5DBD"/>
    <w:rsid w:val="000B5F56"/>
    <w:rsid w:val="000B6737"/>
    <w:rsid w:val="000B7168"/>
    <w:rsid w:val="000C1723"/>
    <w:rsid w:val="000C3614"/>
    <w:rsid w:val="000C3993"/>
    <w:rsid w:val="000C3CDF"/>
    <w:rsid w:val="000C553C"/>
    <w:rsid w:val="000C6959"/>
    <w:rsid w:val="000C74C0"/>
    <w:rsid w:val="000C7974"/>
    <w:rsid w:val="000D108A"/>
    <w:rsid w:val="000D2F9F"/>
    <w:rsid w:val="000D4594"/>
    <w:rsid w:val="000D55CA"/>
    <w:rsid w:val="000D685F"/>
    <w:rsid w:val="000D6F42"/>
    <w:rsid w:val="000E00E4"/>
    <w:rsid w:val="000E08CD"/>
    <w:rsid w:val="000E15FA"/>
    <w:rsid w:val="000E20C6"/>
    <w:rsid w:val="000E5023"/>
    <w:rsid w:val="000E5043"/>
    <w:rsid w:val="000E53BF"/>
    <w:rsid w:val="000E6CD9"/>
    <w:rsid w:val="000E7CA6"/>
    <w:rsid w:val="000F1D65"/>
    <w:rsid w:val="000F270B"/>
    <w:rsid w:val="000F2D54"/>
    <w:rsid w:val="000F3D66"/>
    <w:rsid w:val="000F3D75"/>
    <w:rsid w:val="000F62F7"/>
    <w:rsid w:val="000F6540"/>
    <w:rsid w:val="000F7112"/>
    <w:rsid w:val="000F75E3"/>
    <w:rsid w:val="000F7BF5"/>
    <w:rsid w:val="001001D6"/>
    <w:rsid w:val="001010B7"/>
    <w:rsid w:val="001036F2"/>
    <w:rsid w:val="00104181"/>
    <w:rsid w:val="0010469A"/>
    <w:rsid w:val="001047EC"/>
    <w:rsid w:val="001069C1"/>
    <w:rsid w:val="00106DA6"/>
    <w:rsid w:val="001105ED"/>
    <w:rsid w:val="00110FE9"/>
    <w:rsid w:val="00116CFD"/>
    <w:rsid w:val="00117356"/>
    <w:rsid w:val="001205F3"/>
    <w:rsid w:val="00124B54"/>
    <w:rsid w:val="00126233"/>
    <w:rsid w:val="001265EB"/>
    <w:rsid w:val="001268E3"/>
    <w:rsid w:val="001301EC"/>
    <w:rsid w:val="0013030B"/>
    <w:rsid w:val="0013165D"/>
    <w:rsid w:val="001318D6"/>
    <w:rsid w:val="00131EEE"/>
    <w:rsid w:val="00133795"/>
    <w:rsid w:val="00134794"/>
    <w:rsid w:val="00134C76"/>
    <w:rsid w:val="001353DB"/>
    <w:rsid w:val="0013576C"/>
    <w:rsid w:val="00135D9F"/>
    <w:rsid w:val="001373C6"/>
    <w:rsid w:val="00137D31"/>
    <w:rsid w:val="001411DC"/>
    <w:rsid w:val="00141F3D"/>
    <w:rsid w:val="001420D3"/>
    <w:rsid w:val="0014265D"/>
    <w:rsid w:val="00142A4F"/>
    <w:rsid w:val="001439D1"/>
    <w:rsid w:val="00143F33"/>
    <w:rsid w:val="00145AF4"/>
    <w:rsid w:val="001472D0"/>
    <w:rsid w:val="00151F79"/>
    <w:rsid w:val="00152313"/>
    <w:rsid w:val="001537F3"/>
    <w:rsid w:val="00153B65"/>
    <w:rsid w:val="00153CE3"/>
    <w:rsid w:val="00155031"/>
    <w:rsid w:val="00160110"/>
    <w:rsid w:val="0016050A"/>
    <w:rsid w:val="00161A54"/>
    <w:rsid w:val="00163CA4"/>
    <w:rsid w:val="00164331"/>
    <w:rsid w:val="0016696A"/>
    <w:rsid w:val="0016720D"/>
    <w:rsid w:val="00171B8C"/>
    <w:rsid w:val="00171EA0"/>
    <w:rsid w:val="00171FF2"/>
    <w:rsid w:val="0017229B"/>
    <w:rsid w:val="00173C9C"/>
    <w:rsid w:val="001754EF"/>
    <w:rsid w:val="00175748"/>
    <w:rsid w:val="001776FC"/>
    <w:rsid w:val="00180768"/>
    <w:rsid w:val="0018078C"/>
    <w:rsid w:val="0018138F"/>
    <w:rsid w:val="001818AF"/>
    <w:rsid w:val="00182BCB"/>
    <w:rsid w:val="001848D0"/>
    <w:rsid w:val="00185DB6"/>
    <w:rsid w:val="00190770"/>
    <w:rsid w:val="00191C4D"/>
    <w:rsid w:val="00192894"/>
    <w:rsid w:val="00193801"/>
    <w:rsid w:val="00194CF4"/>
    <w:rsid w:val="00196A72"/>
    <w:rsid w:val="00196BC8"/>
    <w:rsid w:val="00196F43"/>
    <w:rsid w:val="001A07AB"/>
    <w:rsid w:val="001A1A06"/>
    <w:rsid w:val="001A2DFC"/>
    <w:rsid w:val="001A37E8"/>
    <w:rsid w:val="001A38F1"/>
    <w:rsid w:val="001A53A1"/>
    <w:rsid w:val="001A5BC0"/>
    <w:rsid w:val="001A751B"/>
    <w:rsid w:val="001A7F58"/>
    <w:rsid w:val="001B10D9"/>
    <w:rsid w:val="001B1A1A"/>
    <w:rsid w:val="001B4EBF"/>
    <w:rsid w:val="001B5B0B"/>
    <w:rsid w:val="001B5F20"/>
    <w:rsid w:val="001B7F38"/>
    <w:rsid w:val="001C0711"/>
    <w:rsid w:val="001C0DF8"/>
    <w:rsid w:val="001C3978"/>
    <w:rsid w:val="001C4AE4"/>
    <w:rsid w:val="001C5ABC"/>
    <w:rsid w:val="001D05D7"/>
    <w:rsid w:val="001D191F"/>
    <w:rsid w:val="001D232E"/>
    <w:rsid w:val="001D2492"/>
    <w:rsid w:val="001D36AD"/>
    <w:rsid w:val="001D3D66"/>
    <w:rsid w:val="001D4DCE"/>
    <w:rsid w:val="001D5AEB"/>
    <w:rsid w:val="001D6139"/>
    <w:rsid w:val="001D7097"/>
    <w:rsid w:val="001D71CD"/>
    <w:rsid w:val="001D767B"/>
    <w:rsid w:val="001E02EE"/>
    <w:rsid w:val="001E3750"/>
    <w:rsid w:val="001E510F"/>
    <w:rsid w:val="001E547A"/>
    <w:rsid w:val="001E715A"/>
    <w:rsid w:val="001F0A83"/>
    <w:rsid w:val="001F0E23"/>
    <w:rsid w:val="001F20E8"/>
    <w:rsid w:val="001F21D1"/>
    <w:rsid w:val="001F22B9"/>
    <w:rsid w:val="001F2CC7"/>
    <w:rsid w:val="001F377C"/>
    <w:rsid w:val="001F4233"/>
    <w:rsid w:val="001F49DD"/>
    <w:rsid w:val="001F54A2"/>
    <w:rsid w:val="001F7BA9"/>
    <w:rsid w:val="002031C3"/>
    <w:rsid w:val="00203C77"/>
    <w:rsid w:val="0020636A"/>
    <w:rsid w:val="0020690E"/>
    <w:rsid w:val="0020784B"/>
    <w:rsid w:val="00207C6E"/>
    <w:rsid w:val="00210C4F"/>
    <w:rsid w:val="00215BF0"/>
    <w:rsid w:val="00215CFA"/>
    <w:rsid w:val="00217E11"/>
    <w:rsid w:val="00221529"/>
    <w:rsid w:val="0022201A"/>
    <w:rsid w:val="002320AB"/>
    <w:rsid w:val="002324A9"/>
    <w:rsid w:val="0023268A"/>
    <w:rsid w:val="00235DD0"/>
    <w:rsid w:val="002362E0"/>
    <w:rsid w:val="00237DDA"/>
    <w:rsid w:val="00241E78"/>
    <w:rsid w:val="00242765"/>
    <w:rsid w:val="00244CD7"/>
    <w:rsid w:val="00245155"/>
    <w:rsid w:val="00245FB0"/>
    <w:rsid w:val="002460D9"/>
    <w:rsid w:val="00247EF9"/>
    <w:rsid w:val="002502C6"/>
    <w:rsid w:val="00250E8F"/>
    <w:rsid w:val="00251593"/>
    <w:rsid w:val="00251C8C"/>
    <w:rsid w:val="00252ED9"/>
    <w:rsid w:val="00253D0E"/>
    <w:rsid w:val="00257113"/>
    <w:rsid w:val="0025784F"/>
    <w:rsid w:val="00260BC2"/>
    <w:rsid w:val="00262158"/>
    <w:rsid w:val="00262777"/>
    <w:rsid w:val="0026356E"/>
    <w:rsid w:val="002709D4"/>
    <w:rsid w:val="00270C46"/>
    <w:rsid w:val="002729E2"/>
    <w:rsid w:val="00277542"/>
    <w:rsid w:val="0028163B"/>
    <w:rsid w:val="00282646"/>
    <w:rsid w:val="00282C33"/>
    <w:rsid w:val="002839FE"/>
    <w:rsid w:val="0028448C"/>
    <w:rsid w:val="002859BC"/>
    <w:rsid w:val="002868FF"/>
    <w:rsid w:val="00290469"/>
    <w:rsid w:val="002916EE"/>
    <w:rsid w:val="002927A0"/>
    <w:rsid w:val="002960E2"/>
    <w:rsid w:val="002974B2"/>
    <w:rsid w:val="00297519"/>
    <w:rsid w:val="002A078E"/>
    <w:rsid w:val="002A0840"/>
    <w:rsid w:val="002A4B00"/>
    <w:rsid w:val="002A5FCA"/>
    <w:rsid w:val="002A76FA"/>
    <w:rsid w:val="002B267C"/>
    <w:rsid w:val="002B3067"/>
    <w:rsid w:val="002B44B5"/>
    <w:rsid w:val="002B5000"/>
    <w:rsid w:val="002B6A41"/>
    <w:rsid w:val="002B79E0"/>
    <w:rsid w:val="002C1167"/>
    <w:rsid w:val="002C3503"/>
    <w:rsid w:val="002C4292"/>
    <w:rsid w:val="002C42B6"/>
    <w:rsid w:val="002C4877"/>
    <w:rsid w:val="002D07D6"/>
    <w:rsid w:val="002D14DD"/>
    <w:rsid w:val="002D212B"/>
    <w:rsid w:val="002D3393"/>
    <w:rsid w:val="002D38E7"/>
    <w:rsid w:val="002D3C3D"/>
    <w:rsid w:val="002D69E4"/>
    <w:rsid w:val="002D6C16"/>
    <w:rsid w:val="002D6D42"/>
    <w:rsid w:val="002D7650"/>
    <w:rsid w:val="002E1862"/>
    <w:rsid w:val="002E3615"/>
    <w:rsid w:val="002E498E"/>
    <w:rsid w:val="002E49B4"/>
    <w:rsid w:val="002E5778"/>
    <w:rsid w:val="002E678B"/>
    <w:rsid w:val="002E70F3"/>
    <w:rsid w:val="002E7CEB"/>
    <w:rsid w:val="002F03CC"/>
    <w:rsid w:val="002F07EB"/>
    <w:rsid w:val="002F148E"/>
    <w:rsid w:val="002F51D5"/>
    <w:rsid w:val="002F6F51"/>
    <w:rsid w:val="00300032"/>
    <w:rsid w:val="00300129"/>
    <w:rsid w:val="00301D26"/>
    <w:rsid w:val="003032A8"/>
    <w:rsid w:val="003039DC"/>
    <w:rsid w:val="0030459D"/>
    <w:rsid w:val="00312A7A"/>
    <w:rsid w:val="003134E7"/>
    <w:rsid w:val="003148C2"/>
    <w:rsid w:val="003171D2"/>
    <w:rsid w:val="00317F28"/>
    <w:rsid w:val="00322AE8"/>
    <w:rsid w:val="0032686D"/>
    <w:rsid w:val="003306D6"/>
    <w:rsid w:val="00330D85"/>
    <w:rsid w:val="00330EF8"/>
    <w:rsid w:val="00331A85"/>
    <w:rsid w:val="003320EB"/>
    <w:rsid w:val="003329D0"/>
    <w:rsid w:val="00333165"/>
    <w:rsid w:val="00333425"/>
    <w:rsid w:val="00334F87"/>
    <w:rsid w:val="003355E4"/>
    <w:rsid w:val="0033652B"/>
    <w:rsid w:val="003368DB"/>
    <w:rsid w:val="00336EFA"/>
    <w:rsid w:val="00337C5B"/>
    <w:rsid w:val="0034009F"/>
    <w:rsid w:val="00340234"/>
    <w:rsid w:val="00343A94"/>
    <w:rsid w:val="00343BBD"/>
    <w:rsid w:val="00343D71"/>
    <w:rsid w:val="00346011"/>
    <w:rsid w:val="00351360"/>
    <w:rsid w:val="003521D7"/>
    <w:rsid w:val="00352578"/>
    <w:rsid w:val="00352F62"/>
    <w:rsid w:val="00354A69"/>
    <w:rsid w:val="003569A3"/>
    <w:rsid w:val="00356D4B"/>
    <w:rsid w:val="00357EEA"/>
    <w:rsid w:val="003600E4"/>
    <w:rsid w:val="003609C6"/>
    <w:rsid w:val="00360C6B"/>
    <w:rsid w:val="00361224"/>
    <w:rsid w:val="00365896"/>
    <w:rsid w:val="0036627A"/>
    <w:rsid w:val="00370753"/>
    <w:rsid w:val="00370CA8"/>
    <w:rsid w:val="00375F90"/>
    <w:rsid w:val="003772A7"/>
    <w:rsid w:val="00377E07"/>
    <w:rsid w:val="00383834"/>
    <w:rsid w:val="00385FE4"/>
    <w:rsid w:val="0038652C"/>
    <w:rsid w:val="0039188A"/>
    <w:rsid w:val="00394A62"/>
    <w:rsid w:val="00397635"/>
    <w:rsid w:val="00397BEA"/>
    <w:rsid w:val="003A271F"/>
    <w:rsid w:val="003A62D9"/>
    <w:rsid w:val="003A7E29"/>
    <w:rsid w:val="003B13C7"/>
    <w:rsid w:val="003B27E9"/>
    <w:rsid w:val="003B3125"/>
    <w:rsid w:val="003B35A4"/>
    <w:rsid w:val="003B4DF9"/>
    <w:rsid w:val="003B5D27"/>
    <w:rsid w:val="003B645E"/>
    <w:rsid w:val="003C02ED"/>
    <w:rsid w:val="003C1031"/>
    <w:rsid w:val="003C18A9"/>
    <w:rsid w:val="003C2D1F"/>
    <w:rsid w:val="003C3FD9"/>
    <w:rsid w:val="003C6012"/>
    <w:rsid w:val="003C646C"/>
    <w:rsid w:val="003C6534"/>
    <w:rsid w:val="003D0CB1"/>
    <w:rsid w:val="003D2AAD"/>
    <w:rsid w:val="003D37E4"/>
    <w:rsid w:val="003D7E6A"/>
    <w:rsid w:val="003E035D"/>
    <w:rsid w:val="003E0FE5"/>
    <w:rsid w:val="003E25C7"/>
    <w:rsid w:val="003E3FDE"/>
    <w:rsid w:val="003E4CBD"/>
    <w:rsid w:val="003E76DA"/>
    <w:rsid w:val="003F1BFD"/>
    <w:rsid w:val="003F31C4"/>
    <w:rsid w:val="003F46C7"/>
    <w:rsid w:val="003F5124"/>
    <w:rsid w:val="003F5AE1"/>
    <w:rsid w:val="00402C38"/>
    <w:rsid w:val="00403D8E"/>
    <w:rsid w:val="004041EB"/>
    <w:rsid w:val="00404200"/>
    <w:rsid w:val="00404745"/>
    <w:rsid w:val="0040612F"/>
    <w:rsid w:val="00406C76"/>
    <w:rsid w:val="00407303"/>
    <w:rsid w:val="004113CA"/>
    <w:rsid w:val="00412189"/>
    <w:rsid w:val="004124C0"/>
    <w:rsid w:val="00412616"/>
    <w:rsid w:val="00412DCC"/>
    <w:rsid w:val="00415C20"/>
    <w:rsid w:val="00415C3D"/>
    <w:rsid w:val="004167D1"/>
    <w:rsid w:val="004168BB"/>
    <w:rsid w:val="00416CFA"/>
    <w:rsid w:val="0041761C"/>
    <w:rsid w:val="004176A7"/>
    <w:rsid w:val="00417FBA"/>
    <w:rsid w:val="00420C4B"/>
    <w:rsid w:val="00421445"/>
    <w:rsid w:val="004214AE"/>
    <w:rsid w:val="00421730"/>
    <w:rsid w:val="004256A6"/>
    <w:rsid w:val="0042573C"/>
    <w:rsid w:val="00425CCF"/>
    <w:rsid w:val="00427B59"/>
    <w:rsid w:val="0043056A"/>
    <w:rsid w:val="00431538"/>
    <w:rsid w:val="00431E16"/>
    <w:rsid w:val="00433DA9"/>
    <w:rsid w:val="004423B6"/>
    <w:rsid w:val="00443488"/>
    <w:rsid w:val="004436AA"/>
    <w:rsid w:val="00445887"/>
    <w:rsid w:val="004465A1"/>
    <w:rsid w:val="0044725E"/>
    <w:rsid w:val="00451218"/>
    <w:rsid w:val="00451D2D"/>
    <w:rsid w:val="00456957"/>
    <w:rsid w:val="00457303"/>
    <w:rsid w:val="004575EC"/>
    <w:rsid w:val="00457B72"/>
    <w:rsid w:val="00457DA9"/>
    <w:rsid w:val="00457F27"/>
    <w:rsid w:val="00461DA9"/>
    <w:rsid w:val="00462731"/>
    <w:rsid w:val="0046281E"/>
    <w:rsid w:val="00462F57"/>
    <w:rsid w:val="00463C51"/>
    <w:rsid w:val="00464A37"/>
    <w:rsid w:val="00467E2A"/>
    <w:rsid w:val="00467E3D"/>
    <w:rsid w:val="00472808"/>
    <w:rsid w:val="00473F3A"/>
    <w:rsid w:val="00475C74"/>
    <w:rsid w:val="0047645A"/>
    <w:rsid w:val="00480F93"/>
    <w:rsid w:val="00482893"/>
    <w:rsid w:val="00485CB6"/>
    <w:rsid w:val="00493FEC"/>
    <w:rsid w:val="00494BBE"/>
    <w:rsid w:val="00494DCD"/>
    <w:rsid w:val="004960B2"/>
    <w:rsid w:val="00497598"/>
    <w:rsid w:val="004A3328"/>
    <w:rsid w:val="004A593C"/>
    <w:rsid w:val="004A6B33"/>
    <w:rsid w:val="004B0281"/>
    <w:rsid w:val="004B1CA1"/>
    <w:rsid w:val="004B42B3"/>
    <w:rsid w:val="004B56B8"/>
    <w:rsid w:val="004B75BD"/>
    <w:rsid w:val="004C0071"/>
    <w:rsid w:val="004C21A3"/>
    <w:rsid w:val="004C21FE"/>
    <w:rsid w:val="004C5A5F"/>
    <w:rsid w:val="004C5B72"/>
    <w:rsid w:val="004D1128"/>
    <w:rsid w:val="004D2840"/>
    <w:rsid w:val="004D39D6"/>
    <w:rsid w:val="004D45CA"/>
    <w:rsid w:val="004D487E"/>
    <w:rsid w:val="004D4D43"/>
    <w:rsid w:val="004D764D"/>
    <w:rsid w:val="004D77B2"/>
    <w:rsid w:val="004E1533"/>
    <w:rsid w:val="004E1998"/>
    <w:rsid w:val="004E47E1"/>
    <w:rsid w:val="004E53DA"/>
    <w:rsid w:val="004E7126"/>
    <w:rsid w:val="004F059A"/>
    <w:rsid w:val="004F08DB"/>
    <w:rsid w:val="004F34D4"/>
    <w:rsid w:val="004F3682"/>
    <w:rsid w:val="004F424A"/>
    <w:rsid w:val="004F547F"/>
    <w:rsid w:val="004F6E23"/>
    <w:rsid w:val="004F7559"/>
    <w:rsid w:val="004F786B"/>
    <w:rsid w:val="005009E8"/>
    <w:rsid w:val="00502026"/>
    <w:rsid w:val="0050272F"/>
    <w:rsid w:val="005029DE"/>
    <w:rsid w:val="0050317C"/>
    <w:rsid w:val="005036B6"/>
    <w:rsid w:val="005037EC"/>
    <w:rsid w:val="00503DCA"/>
    <w:rsid w:val="00504A6C"/>
    <w:rsid w:val="00506CDE"/>
    <w:rsid w:val="00511AC0"/>
    <w:rsid w:val="005131E2"/>
    <w:rsid w:val="0051390D"/>
    <w:rsid w:val="00513E29"/>
    <w:rsid w:val="00514C97"/>
    <w:rsid w:val="00515AD3"/>
    <w:rsid w:val="00515B31"/>
    <w:rsid w:val="005165B8"/>
    <w:rsid w:val="005178D3"/>
    <w:rsid w:val="005260F2"/>
    <w:rsid w:val="00526532"/>
    <w:rsid w:val="00527150"/>
    <w:rsid w:val="00530A48"/>
    <w:rsid w:val="00531C44"/>
    <w:rsid w:val="00533AFD"/>
    <w:rsid w:val="00533FA8"/>
    <w:rsid w:val="005367F2"/>
    <w:rsid w:val="005379B7"/>
    <w:rsid w:val="00543534"/>
    <w:rsid w:val="0054442A"/>
    <w:rsid w:val="00544874"/>
    <w:rsid w:val="005503E4"/>
    <w:rsid w:val="00550E66"/>
    <w:rsid w:val="00552AF1"/>
    <w:rsid w:val="00554C8D"/>
    <w:rsid w:val="00556A54"/>
    <w:rsid w:val="0056242D"/>
    <w:rsid w:val="005635B5"/>
    <w:rsid w:val="00563ED9"/>
    <w:rsid w:val="0056417F"/>
    <w:rsid w:val="00565B73"/>
    <w:rsid w:val="005703A2"/>
    <w:rsid w:val="005709CE"/>
    <w:rsid w:val="005728F9"/>
    <w:rsid w:val="0057304D"/>
    <w:rsid w:val="00573C47"/>
    <w:rsid w:val="00575EFF"/>
    <w:rsid w:val="005809F6"/>
    <w:rsid w:val="00580DFF"/>
    <w:rsid w:val="005856C2"/>
    <w:rsid w:val="0058738E"/>
    <w:rsid w:val="00587597"/>
    <w:rsid w:val="00594085"/>
    <w:rsid w:val="00595D6E"/>
    <w:rsid w:val="005A0765"/>
    <w:rsid w:val="005A0C80"/>
    <w:rsid w:val="005A0DFB"/>
    <w:rsid w:val="005A157C"/>
    <w:rsid w:val="005A39D9"/>
    <w:rsid w:val="005A4C27"/>
    <w:rsid w:val="005A51AA"/>
    <w:rsid w:val="005B03B1"/>
    <w:rsid w:val="005B155B"/>
    <w:rsid w:val="005B310D"/>
    <w:rsid w:val="005B31DE"/>
    <w:rsid w:val="005B36F4"/>
    <w:rsid w:val="005B5CB4"/>
    <w:rsid w:val="005B7234"/>
    <w:rsid w:val="005C07BA"/>
    <w:rsid w:val="005C0D9F"/>
    <w:rsid w:val="005C1196"/>
    <w:rsid w:val="005C4068"/>
    <w:rsid w:val="005C46E2"/>
    <w:rsid w:val="005C58EE"/>
    <w:rsid w:val="005C5A3A"/>
    <w:rsid w:val="005C5F11"/>
    <w:rsid w:val="005C71F6"/>
    <w:rsid w:val="005C7C5E"/>
    <w:rsid w:val="005D184A"/>
    <w:rsid w:val="005D477C"/>
    <w:rsid w:val="005D560A"/>
    <w:rsid w:val="005D7639"/>
    <w:rsid w:val="005E02F9"/>
    <w:rsid w:val="005E1AC9"/>
    <w:rsid w:val="005E4810"/>
    <w:rsid w:val="005E4BBF"/>
    <w:rsid w:val="005E510F"/>
    <w:rsid w:val="005E582E"/>
    <w:rsid w:val="005E5CB5"/>
    <w:rsid w:val="005E7784"/>
    <w:rsid w:val="005F4773"/>
    <w:rsid w:val="005F5985"/>
    <w:rsid w:val="005F657F"/>
    <w:rsid w:val="00600020"/>
    <w:rsid w:val="00601FC7"/>
    <w:rsid w:val="00603CD3"/>
    <w:rsid w:val="0060423E"/>
    <w:rsid w:val="006043E2"/>
    <w:rsid w:val="00605B3A"/>
    <w:rsid w:val="0061021E"/>
    <w:rsid w:val="00612E0D"/>
    <w:rsid w:val="00614199"/>
    <w:rsid w:val="00616B37"/>
    <w:rsid w:val="00620CBE"/>
    <w:rsid w:val="006213BC"/>
    <w:rsid w:val="00622940"/>
    <w:rsid w:val="00624A88"/>
    <w:rsid w:val="0062650B"/>
    <w:rsid w:val="00627FB0"/>
    <w:rsid w:val="0063004D"/>
    <w:rsid w:val="0063083F"/>
    <w:rsid w:val="00630B86"/>
    <w:rsid w:val="00630F4B"/>
    <w:rsid w:val="00631115"/>
    <w:rsid w:val="00631D36"/>
    <w:rsid w:val="00631FF0"/>
    <w:rsid w:val="00632C94"/>
    <w:rsid w:val="00635DCA"/>
    <w:rsid w:val="006363E5"/>
    <w:rsid w:val="006366B4"/>
    <w:rsid w:val="00636D2E"/>
    <w:rsid w:val="006374FF"/>
    <w:rsid w:val="00642973"/>
    <w:rsid w:val="006433CB"/>
    <w:rsid w:val="00643423"/>
    <w:rsid w:val="00643C4E"/>
    <w:rsid w:val="0064577E"/>
    <w:rsid w:val="00647BA4"/>
    <w:rsid w:val="00651C5E"/>
    <w:rsid w:val="006542C9"/>
    <w:rsid w:val="00654312"/>
    <w:rsid w:val="00654615"/>
    <w:rsid w:val="00655B2F"/>
    <w:rsid w:val="00655C92"/>
    <w:rsid w:val="00656921"/>
    <w:rsid w:val="00657663"/>
    <w:rsid w:val="0066056F"/>
    <w:rsid w:val="006628A7"/>
    <w:rsid w:val="00663665"/>
    <w:rsid w:val="006655ED"/>
    <w:rsid w:val="00666842"/>
    <w:rsid w:val="00670B54"/>
    <w:rsid w:val="0067233A"/>
    <w:rsid w:val="00672358"/>
    <w:rsid w:val="0067594C"/>
    <w:rsid w:val="00677FB5"/>
    <w:rsid w:val="00685132"/>
    <w:rsid w:val="00685280"/>
    <w:rsid w:val="006858E8"/>
    <w:rsid w:val="00685C2E"/>
    <w:rsid w:val="00690A52"/>
    <w:rsid w:val="00690F6F"/>
    <w:rsid w:val="0069137F"/>
    <w:rsid w:val="006930EA"/>
    <w:rsid w:val="006944B7"/>
    <w:rsid w:val="00696A5D"/>
    <w:rsid w:val="00696F57"/>
    <w:rsid w:val="006A062D"/>
    <w:rsid w:val="006A2604"/>
    <w:rsid w:val="006A2FB8"/>
    <w:rsid w:val="006A5F42"/>
    <w:rsid w:val="006A5FEB"/>
    <w:rsid w:val="006A7ED4"/>
    <w:rsid w:val="006B001D"/>
    <w:rsid w:val="006B3B35"/>
    <w:rsid w:val="006B4E15"/>
    <w:rsid w:val="006C147A"/>
    <w:rsid w:val="006C3734"/>
    <w:rsid w:val="006C4BD0"/>
    <w:rsid w:val="006C6C62"/>
    <w:rsid w:val="006C70BA"/>
    <w:rsid w:val="006D1264"/>
    <w:rsid w:val="006D234E"/>
    <w:rsid w:val="006D26CA"/>
    <w:rsid w:val="006D2A7D"/>
    <w:rsid w:val="006D5A87"/>
    <w:rsid w:val="006D62E7"/>
    <w:rsid w:val="006D6354"/>
    <w:rsid w:val="006D6613"/>
    <w:rsid w:val="006D7C0D"/>
    <w:rsid w:val="006E0EBC"/>
    <w:rsid w:val="006E15CC"/>
    <w:rsid w:val="006E243F"/>
    <w:rsid w:val="006E2C2A"/>
    <w:rsid w:val="006E395B"/>
    <w:rsid w:val="006E3E90"/>
    <w:rsid w:val="006F177A"/>
    <w:rsid w:val="006F4C85"/>
    <w:rsid w:val="006F4CFD"/>
    <w:rsid w:val="006F5CC6"/>
    <w:rsid w:val="006F654E"/>
    <w:rsid w:val="00701936"/>
    <w:rsid w:val="00702311"/>
    <w:rsid w:val="00702602"/>
    <w:rsid w:val="00702F8B"/>
    <w:rsid w:val="00703808"/>
    <w:rsid w:val="0070435C"/>
    <w:rsid w:val="007047D2"/>
    <w:rsid w:val="0070605C"/>
    <w:rsid w:val="0070643A"/>
    <w:rsid w:val="00711531"/>
    <w:rsid w:val="00716624"/>
    <w:rsid w:val="00717ACD"/>
    <w:rsid w:val="00717CFA"/>
    <w:rsid w:val="0072063C"/>
    <w:rsid w:val="0072187E"/>
    <w:rsid w:val="00724067"/>
    <w:rsid w:val="00724172"/>
    <w:rsid w:val="007244A4"/>
    <w:rsid w:val="0072549E"/>
    <w:rsid w:val="00726BE8"/>
    <w:rsid w:val="00730B60"/>
    <w:rsid w:val="007313B7"/>
    <w:rsid w:val="0073148E"/>
    <w:rsid w:val="0073322C"/>
    <w:rsid w:val="0073324B"/>
    <w:rsid w:val="00734391"/>
    <w:rsid w:val="00734F18"/>
    <w:rsid w:val="00736530"/>
    <w:rsid w:val="00736BF5"/>
    <w:rsid w:val="00736F28"/>
    <w:rsid w:val="007374E1"/>
    <w:rsid w:val="007400BA"/>
    <w:rsid w:val="007417ED"/>
    <w:rsid w:val="007429E3"/>
    <w:rsid w:val="00745C50"/>
    <w:rsid w:val="00746095"/>
    <w:rsid w:val="0074685F"/>
    <w:rsid w:val="00750CDF"/>
    <w:rsid w:val="00752898"/>
    <w:rsid w:val="00752E07"/>
    <w:rsid w:val="00757572"/>
    <w:rsid w:val="00766C86"/>
    <w:rsid w:val="00770DA0"/>
    <w:rsid w:val="00772EAB"/>
    <w:rsid w:val="00773306"/>
    <w:rsid w:val="00773BB1"/>
    <w:rsid w:val="00775720"/>
    <w:rsid w:val="00776E46"/>
    <w:rsid w:val="00777058"/>
    <w:rsid w:val="0077756C"/>
    <w:rsid w:val="00780761"/>
    <w:rsid w:val="0078090E"/>
    <w:rsid w:val="007815DD"/>
    <w:rsid w:val="00782477"/>
    <w:rsid w:val="00782A32"/>
    <w:rsid w:val="0078600F"/>
    <w:rsid w:val="00790FBA"/>
    <w:rsid w:val="007945BC"/>
    <w:rsid w:val="00795373"/>
    <w:rsid w:val="007957C1"/>
    <w:rsid w:val="0079634A"/>
    <w:rsid w:val="00796B63"/>
    <w:rsid w:val="00797161"/>
    <w:rsid w:val="007A0E89"/>
    <w:rsid w:val="007A20BD"/>
    <w:rsid w:val="007A65E7"/>
    <w:rsid w:val="007A69C2"/>
    <w:rsid w:val="007A6FEC"/>
    <w:rsid w:val="007B1633"/>
    <w:rsid w:val="007B1BC8"/>
    <w:rsid w:val="007B2FE1"/>
    <w:rsid w:val="007B4197"/>
    <w:rsid w:val="007B4C57"/>
    <w:rsid w:val="007B6F48"/>
    <w:rsid w:val="007B7699"/>
    <w:rsid w:val="007C3BDE"/>
    <w:rsid w:val="007C5D3E"/>
    <w:rsid w:val="007C7DB9"/>
    <w:rsid w:val="007D1AB6"/>
    <w:rsid w:val="007D2F3C"/>
    <w:rsid w:val="007D3F55"/>
    <w:rsid w:val="007D4AEC"/>
    <w:rsid w:val="007D4F1B"/>
    <w:rsid w:val="007D4FE7"/>
    <w:rsid w:val="007D6699"/>
    <w:rsid w:val="007E0832"/>
    <w:rsid w:val="007E0DD4"/>
    <w:rsid w:val="007E50A6"/>
    <w:rsid w:val="007E5562"/>
    <w:rsid w:val="007E57F9"/>
    <w:rsid w:val="007E7185"/>
    <w:rsid w:val="007E7731"/>
    <w:rsid w:val="007E7AE4"/>
    <w:rsid w:val="007F0C49"/>
    <w:rsid w:val="007F2D6F"/>
    <w:rsid w:val="007F386A"/>
    <w:rsid w:val="007F391B"/>
    <w:rsid w:val="007F702E"/>
    <w:rsid w:val="007F7ABE"/>
    <w:rsid w:val="007F7EA9"/>
    <w:rsid w:val="0080333A"/>
    <w:rsid w:val="00804315"/>
    <w:rsid w:val="00804467"/>
    <w:rsid w:val="0080512B"/>
    <w:rsid w:val="008057A1"/>
    <w:rsid w:val="00810AF4"/>
    <w:rsid w:val="00811F6F"/>
    <w:rsid w:val="0081237E"/>
    <w:rsid w:val="00813633"/>
    <w:rsid w:val="00813D11"/>
    <w:rsid w:val="008143FA"/>
    <w:rsid w:val="00815F4B"/>
    <w:rsid w:val="00817064"/>
    <w:rsid w:val="00820D51"/>
    <w:rsid w:val="00820EFF"/>
    <w:rsid w:val="00821BD3"/>
    <w:rsid w:val="00821D95"/>
    <w:rsid w:val="00822143"/>
    <w:rsid w:val="008229A5"/>
    <w:rsid w:val="008248F7"/>
    <w:rsid w:val="00830A60"/>
    <w:rsid w:val="00830D94"/>
    <w:rsid w:val="008310EA"/>
    <w:rsid w:val="0083247B"/>
    <w:rsid w:val="00832A9C"/>
    <w:rsid w:val="0083455A"/>
    <w:rsid w:val="008362FA"/>
    <w:rsid w:val="008367C7"/>
    <w:rsid w:val="00837B81"/>
    <w:rsid w:val="00840266"/>
    <w:rsid w:val="008410B3"/>
    <w:rsid w:val="00844061"/>
    <w:rsid w:val="00850F3F"/>
    <w:rsid w:val="008511A3"/>
    <w:rsid w:val="008513EE"/>
    <w:rsid w:val="00851E4E"/>
    <w:rsid w:val="00853869"/>
    <w:rsid w:val="00853FDB"/>
    <w:rsid w:val="008562FE"/>
    <w:rsid w:val="008565A2"/>
    <w:rsid w:val="00856772"/>
    <w:rsid w:val="00856796"/>
    <w:rsid w:val="00856E08"/>
    <w:rsid w:val="00857E56"/>
    <w:rsid w:val="008600DB"/>
    <w:rsid w:val="00863D3A"/>
    <w:rsid w:val="00865060"/>
    <w:rsid w:val="008708E4"/>
    <w:rsid w:val="00871768"/>
    <w:rsid w:val="0087184E"/>
    <w:rsid w:val="008725D0"/>
    <w:rsid w:val="00874603"/>
    <w:rsid w:val="00874D17"/>
    <w:rsid w:val="008751C6"/>
    <w:rsid w:val="008767AA"/>
    <w:rsid w:val="00880DB2"/>
    <w:rsid w:val="008819B2"/>
    <w:rsid w:val="0088202A"/>
    <w:rsid w:val="00882EAA"/>
    <w:rsid w:val="008838A2"/>
    <w:rsid w:val="00884125"/>
    <w:rsid w:val="008856B1"/>
    <w:rsid w:val="00886599"/>
    <w:rsid w:val="00887FC7"/>
    <w:rsid w:val="00891F25"/>
    <w:rsid w:val="00892625"/>
    <w:rsid w:val="00892DBB"/>
    <w:rsid w:val="00893703"/>
    <w:rsid w:val="00893B3E"/>
    <w:rsid w:val="00894289"/>
    <w:rsid w:val="0089752B"/>
    <w:rsid w:val="00897AB7"/>
    <w:rsid w:val="008A2F72"/>
    <w:rsid w:val="008A376A"/>
    <w:rsid w:val="008A5E84"/>
    <w:rsid w:val="008A5EA7"/>
    <w:rsid w:val="008A6BB2"/>
    <w:rsid w:val="008A72C5"/>
    <w:rsid w:val="008A7B21"/>
    <w:rsid w:val="008B2844"/>
    <w:rsid w:val="008B29CF"/>
    <w:rsid w:val="008B2E26"/>
    <w:rsid w:val="008B3B26"/>
    <w:rsid w:val="008B563B"/>
    <w:rsid w:val="008B605B"/>
    <w:rsid w:val="008B6CD2"/>
    <w:rsid w:val="008B7658"/>
    <w:rsid w:val="008B7CC7"/>
    <w:rsid w:val="008C04B4"/>
    <w:rsid w:val="008C12EC"/>
    <w:rsid w:val="008C258B"/>
    <w:rsid w:val="008C348E"/>
    <w:rsid w:val="008C3EA4"/>
    <w:rsid w:val="008C4B01"/>
    <w:rsid w:val="008C6029"/>
    <w:rsid w:val="008C681E"/>
    <w:rsid w:val="008C7B3C"/>
    <w:rsid w:val="008D3D2C"/>
    <w:rsid w:val="008E018D"/>
    <w:rsid w:val="008E0613"/>
    <w:rsid w:val="008E2AF0"/>
    <w:rsid w:val="008E3BDF"/>
    <w:rsid w:val="008E5020"/>
    <w:rsid w:val="008E5764"/>
    <w:rsid w:val="008E6099"/>
    <w:rsid w:val="008E6E83"/>
    <w:rsid w:val="008E7725"/>
    <w:rsid w:val="008F0666"/>
    <w:rsid w:val="008F09D6"/>
    <w:rsid w:val="008F0AF4"/>
    <w:rsid w:val="008F37EC"/>
    <w:rsid w:val="008F4B1B"/>
    <w:rsid w:val="008F5F67"/>
    <w:rsid w:val="008F6084"/>
    <w:rsid w:val="00900F46"/>
    <w:rsid w:val="00900F68"/>
    <w:rsid w:val="009024D4"/>
    <w:rsid w:val="009034E1"/>
    <w:rsid w:val="00903D4C"/>
    <w:rsid w:val="00905521"/>
    <w:rsid w:val="00905DA9"/>
    <w:rsid w:val="00912F61"/>
    <w:rsid w:val="0091424E"/>
    <w:rsid w:val="009142A7"/>
    <w:rsid w:val="00920D81"/>
    <w:rsid w:val="00920FCC"/>
    <w:rsid w:val="009218F0"/>
    <w:rsid w:val="00923684"/>
    <w:rsid w:val="009239EF"/>
    <w:rsid w:val="00923BAC"/>
    <w:rsid w:val="009271AC"/>
    <w:rsid w:val="00927D1E"/>
    <w:rsid w:val="00927F6B"/>
    <w:rsid w:val="009301E4"/>
    <w:rsid w:val="00931E5C"/>
    <w:rsid w:val="00932A20"/>
    <w:rsid w:val="00933377"/>
    <w:rsid w:val="00934F9C"/>
    <w:rsid w:val="009405B1"/>
    <w:rsid w:val="00940D9F"/>
    <w:rsid w:val="009432C9"/>
    <w:rsid w:val="00943D77"/>
    <w:rsid w:val="0094510E"/>
    <w:rsid w:val="00945149"/>
    <w:rsid w:val="00952C6B"/>
    <w:rsid w:val="0095333F"/>
    <w:rsid w:val="00954A0B"/>
    <w:rsid w:val="00954A60"/>
    <w:rsid w:val="00955636"/>
    <w:rsid w:val="00955822"/>
    <w:rsid w:val="00955991"/>
    <w:rsid w:val="00955CE1"/>
    <w:rsid w:val="0095700E"/>
    <w:rsid w:val="009573CD"/>
    <w:rsid w:val="0096092B"/>
    <w:rsid w:val="00962A11"/>
    <w:rsid w:val="009717B5"/>
    <w:rsid w:val="009727CE"/>
    <w:rsid w:val="00972E2F"/>
    <w:rsid w:val="00973629"/>
    <w:rsid w:val="00976A6B"/>
    <w:rsid w:val="00981AD3"/>
    <w:rsid w:val="00982770"/>
    <w:rsid w:val="00983578"/>
    <w:rsid w:val="00984450"/>
    <w:rsid w:val="00984D23"/>
    <w:rsid w:val="00990A22"/>
    <w:rsid w:val="00992128"/>
    <w:rsid w:val="00993C5F"/>
    <w:rsid w:val="00993F77"/>
    <w:rsid w:val="00994A46"/>
    <w:rsid w:val="009951EA"/>
    <w:rsid w:val="00995672"/>
    <w:rsid w:val="00996BF0"/>
    <w:rsid w:val="009A13D5"/>
    <w:rsid w:val="009A546D"/>
    <w:rsid w:val="009A643A"/>
    <w:rsid w:val="009B1BFF"/>
    <w:rsid w:val="009B2E46"/>
    <w:rsid w:val="009B3095"/>
    <w:rsid w:val="009B486E"/>
    <w:rsid w:val="009B784B"/>
    <w:rsid w:val="009C20BB"/>
    <w:rsid w:val="009C3310"/>
    <w:rsid w:val="009C367A"/>
    <w:rsid w:val="009C534B"/>
    <w:rsid w:val="009C6368"/>
    <w:rsid w:val="009C63AC"/>
    <w:rsid w:val="009C7464"/>
    <w:rsid w:val="009C7D31"/>
    <w:rsid w:val="009D29EB"/>
    <w:rsid w:val="009D3248"/>
    <w:rsid w:val="009D367F"/>
    <w:rsid w:val="009D59F5"/>
    <w:rsid w:val="009D7873"/>
    <w:rsid w:val="009E02E4"/>
    <w:rsid w:val="009E2A55"/>
    <w:rsid w:val="009E2C2C"/>
    <w:rsid w:val="009E2DD1"/>
    <w:rsid w:val="009E31F5"/>
    <w:rsid w:val="009E341D"/>
    <w:rsid w:val="009E35F7"/>
    <w:rsid w:val="009E6143"/>
    <w:rsid w:val="009E68FF"/>
    <w:rsid w:val="009E7A86"/>
    <w:rsid w:val="009F1BFD"/>
    <w:rsid w:val="009F29F7"/>
    <w:rsid w:val="009F2F2A"/>
    <w:rsid w:val="009F342B"/>
    <w:rsid w:val="009F3727"/>
    <w:rsid w:val="009F3BB3"/>
    <w:rsid w:val="009F3C21"/>
    <w:rsid w:val="009F4368"/>
    <w:rsid w:val="009F4512"/>
    <w:rsid w:val="009F5587"/>
    <w:rsid w:val="009F63C6"/>
    <w:rsid w:val="009F658D"/>
    <w:rsid w:val="009F660D"/>
    <w:rsid w:val="009F6AC0"/>
    <w:rsid w:val="009F6DE6"/>
    <w:rsid w:val="009F6EC7"/>
    <w:rsid w:val="00A000C3"/>
    <w:rsid w:val="00A008BE"/>
    <w:rsid w:val="00A02D9E"/>
    <w:rsid w:val="00A02FD1"/>
    <w:rsid w:val="00A04CC5"/>
    <w:rsid w:val="00A05D49"/>
    <w:rsid w:val="00A105DC"/>
    <w:rsid w:val="00A1138E"/>
    <w:rsid w:val="00A130CB"/>
    <w:rsid w:val="00A13585"/>
    <w:rsid w:val="00A15415"/>
    <w:rsid w:val="00A15FC1"/>
    <w:rsid w:val="00A16AFE"/>
    <w:rsid w:val="00A16F2C"/>
    <w:rsid w:val="00A21DF7"/>
    <w:rsid w:val="00A22B0F"/>
    <w:rsid w:val="00A25D34"/>
    <w:rsid w:val="00A27ABA"/>
    <w:rsid w:val="00A3196D"/>
    <w:rsid w:val="00A31FEC"/>
    <w:rsid w:val="00A3249B"/>
    <w:rsid w:val="00A35739"/>
    <w:rsid w:val="00A36917"/>
    <w:rsid w:val="00A36CE7"/>
    <w:rsid w:val="00A40218"/>
    <w:rsid w:val="00A40A95"/>
    <w:rsid w:val="00A42771"/>
    <w:rsid w:val="00A429C9"/>
    <w:rsid w:val="00A42B62"/>
    <w:rsid w:val="00A437EB"/>
    <w:rsid w:val="00A4713A"/>
    <w:rsid w:val="00A477BA"/>
    <w:rsid w:val="00A47A6B"/>
    <w:rsid w:val="00A5014E"/>
    <w:rsid w:val="00A5020B"/>
    <w:rsid w:val="00A5114E"/>
    <w:rsid w:val="00A5123F"/>
    <w:rsid w:val="00A51881"/>
    <w:rsid w:val="00A5296B"/>
    <w:rsid w:val="00A52C59"/>
    <w:rsid w:val="00A54905"/>
    <w:rsid w:val="00A558CF"/>
    <w:rsid w:val="00A55AF5"/>
    <w:rsid w:val="00A56503"/>
    <w:rsid w:val="00A5663D"/>
    <w:rsid w:val="00A56797"/>
    <w:rsid w:val="00A570BE"/>
    <w:rsid w:val="00A61E1C"/>
    <w:rsid w:val="00A62F32"/>
    <w:rsid w:val="00A64D39"/>
    <w:rsid w:val="00A70F3E"/>
    <w:rsid w:val="00A7398B"/>
    <w:rsid w:val="00A73EDD"/>
    <w:rsid w:val="00A758FD"/>
    <w:rsid w:val="00A75A30"/>
    <w:rsid w:val="00A763E9"/>
    <w:rsid w:val="00A76BD3"/>
    <w:rsid w:val="00A805BF"/>
    <w:rsid w:val="00A81188"/>
    <w:rsid w:val="00A93E60"/>
    <w:rsid w:val="00A95924"/>
    <w:rsid w:val="00AA1FE8"/>
    <w:rsid w:val="00AA2CC2"/>
    <w:rsid w:val="00AA3AB4"/>
    <w:rsid w:val="00AA3EBD"/>
    <w:rsid w:val="00AA4F1C"/>
    <w:rsid w:val="00AA546D"/>
    <w:rsid w:val="00AA640A"/>
    <w:rsid w:val="00AA689A"/>
    <w:rsid w:val="00AA72A2"/>
    <w:rsid w:val="00AA7D22"/>
    <w:rsid w:val="00AB17F8"/>
    <w:rsid w:val="00AB1BAA"/>
    <w:rsid w:val="00AB4273"/>
    <w:rsid w:val="00AB4B5F"/>
    <w:rsid w:val="00AB5AA2"/>
    <w:rsid w:val="00AB5F1F"/>
    <w:rsid w:val="00AB6337"/>
    <w:rsid w:val="00AC050F"/>
    <w:rsid w:val="00AC24BF"/>
    <w:rsid w:val="00AC3525"/>
    <w:rsid w:val="00AC428E"/>
    <w:rsid w:val="00AC63B0"/>
    <w:rsid w:val="00AC7DEF"/>
    <w:rsid w:val="00AD132C"/>
    <w:rsid w:val="00AD3172"/>
    <w:rsid w:val="00AD50BC"/>
    <w:rsid w:val="00AD5541"/>
    <w:rsid w:val="00AD5D90"/>
    <w:rsid w:val="00AD6959"/>
    <w:rsid w:val="00AD7543"/>
    <w:rsid w:val="00AD7A05"/>
    <w:rsid w:val="00AE099E"/>
    <w:rsid w:val="00AE0C74"/>
    <w:rsid w:val="00AE177C"/>
    <w:rsid w:val="00AE2709"/>
    <w:rsid w:val="00AE3CBE"/>
    <w:rsid w:val="00AE4CC9"/>
    <w:rsid w:val="00AE5239"/>
    <w:rsid w:val="00AE5423"/>
    <w:rsid w:val="00AE6499"/>
    <w:rsid w:val="00AE7A0D"/>
    <w:rsid w:val="00AF1029"/>
    <w:rsid w:val="00AF16D6"/>
    <w:rsid w:val="00AF19AC"/>
    <w:rsid w:val="00AF1C5E"/>
    <w:rsid w:val="00AF1F2B"/>
    <w:rsid w:val="00AF5765"/>
    <w:rsid w:val="00B03DC8"/>
    <w:rsid w:val="00B03E82"/>
    <w:rsid w:val="00B04DC4"/>
    <w:rsid w:val="00B06A16"/>
    <w:rsid w:val="00B07A66"/>
    <w:rsid w:val="00B105B9"/>
    <w:rsid w:val="00B1131E"/>
    <w:rsid w:val="00B1538B"/>
    <w:rsid w:val="00B1566D"/>
    <w:rsid w:val="00B1706A"/>
    <w:rsid w:val="00B21284"/>
    <w:rsid w:val="00B23596"/>
    <w:rsid w:val="00B2399C"/>
    <w:rsid w:val="00B243C3"/>
    <w:rsid w:val="00B25384"/>
    <w:rsid w:val="00B2603D"/>
    <w:rsid w:val="00B267D5"/>
    <w:rsid w:val="00B275E0"/>
    <w:rsid w:val="00B27B39"/>
    <w:rsid w:val="00B30569"/>
    <w:rsid w:val="00B33AA3"/>
    <w:rsid w:val="00B35CC9"/>
    <w:rsid w:val="00B35E31"/>
    <w:rsid w:val="00B37244"/>
    <w:rsid w:val="00B37B04"/>
    <w:rsid w:val="00B37CB2"/>
    <w:rsid w:val="00B41363"/>
    <w:rsid w:val="00B41959"/>
    <w:rsid w:val="00B41F5D"/>
    <w:rsid w:val="00B42603"/>
    <w:rsid w:val="00B447E4"/>
    <w:rsid w:val="00B45693"/>
    <w:rsid w:val="00B47901"/>
    <w:rsid w:val="00B509D3"/>
    <w:rsid w:val="00B52DEA"/>
    <w:rsid w:val="00B54D50"/>
    <w:rsid w:val="00B55385"/>
    <w:rsid w:val="00B56676"/>
    <w:rsid w:val="00B56F52"/>
    <w:rsid w:val="00B57923"/>
    <w:rsid w:val="00B60207"/>
    <w:rsid w:val="00B603A2"/>
    <w:rsid w:val="00B64EAB"/>
    <w:rsid w:val="00B65175"/>
    <w:rsid w:val="00B662D7"/>
    <w:rsid w:val="00B66BC4"/>
    <w:rsid w:val="00B6700E"/>
    <w:rsid w:val="00B6797B"/>
    <w:rsid w:val="00B716A6"/>
    <w:rsid w:val="00B71ACC"/>
    <w:rsid w:val="00B720F8"/>
    <w:rsid w:val="00B74B46"/>
    <w:rsid w:val="00B752BB"/>
    <w:rsid w:val="00B82347"/>
    <w:rsid w:val="00B83112"/>
    <w:rsid w:val="00B836CF"/>
    <w:rsid w:val="00B85F74"/>
    <w:rsid w:val="00B86D31"/>
    <w:rsid w:val="00B90CE3"/>
    <w:rsid w:val="00B91EE8"/>
    <w:rsid w:val="00B92AFE"/>
    <w:rsid w:val="00B95CAD"/>
    <w:rsid w:val="00B95E3D"/>
    <w:rsid w:val="00B968D1"/>
    <w:rsid w:val="00B9724D"/>
    <w:rsid w:val="00BA07D6"/>
    <w:rsid w:val="00BA0D99"/>
    <w:rsid w:val="00BA2721"/>
    <w:rsid w:val="00BA2DD1"/>
    <w:rsid w:val="00BA4D62"/>
    <w:rsid w:val="00BA63D5"/>
    <w:rsid w:val="00BA64BC"/>
    <w:rsid w:val="00BB2D07"/>
    <w:rsid w:val="00BB2F46"/>
    <w:rsid w:val="00BB3082"/>
    <w:rsid w:val="00BB47BE"/>
    <w:rsid w:val="00BB6173"/>
    <w:rsid w:val="00BB7068"/>
    <w:rsid w:val="00BB7F02"/>
    <w:rsid w:val="00BC164A"/>
    <w:rsid w:val="00BC2516"/>
    <w:rsid w:val="00BC36F1"/>
    <w:rsid w:val="00BC3800"/>
    <w:rsid w:val="00BC3872"/>
    <w:rsid w:val="00BC5480"/>
    <w:rsid w:val="00BC5D98"/>
    <w:rsid w:val="00BC62D1"/>
    <w:rsid w:val="00BC7750"/>
    <w:rsid w:val="00BD2819"/>
    <w:rsid w:val="00BD4236"/>
    <w:rsid w:val="00BD594C"/>
    <w:rsid w:val="00BD61F2"/>
    <w:rsid w:val="00BD64D4"/>
    <w:rsid w:val="00BD6E6C"/>
    <w:rsid w:val="00BE008D"/>
    <w:rsid w:val="00BE03E9"/>
    <w:rsid w:val="00BE0907"/>
    <w:rsid w:val="00BE2268"/>
    <w:rsid w:val="00BE3C7C"/>
    <w:rsid w:val="00BE50BA"/>
    <w:rsid w:val="00BE76F4"/>
    <w:rsid w:val="00BF00C9"/>
    <w:rsid w:val="00BF0237"/>
    <w:rsid w:val="00BF1418"/>
    <w:rsid w:val="00BF21C9"/>
    <w:rsid w:val="00BF2BA3"/>
    <w:rsid w:val="00BF2DFF"/>
    <w:rsid w:val="00BF6FF8"/>
    <w:rsid w:val="00C02678"/>
    <w:rsid w:val="00C05CFD"/>
    <w:rsid w:val="00C06EF4"/>
    <w:rsid w:val="00C12C65"/>
    <w:rsid w:val="00C2081D"/>
    <w:rsid w:val="00C20947"/>
    <w:rsid w:val="00C21026"/>
    <w:rsid w:val="00C21AC6"/>
    <w:rsid w:val="00C22D64"/>
    <w:rsid w:val="00C235E4"/>
    <w:rsid w:val="00C24196"/>
    <w:rsid w:val="00C247BB"/>
    <w:rsid w:val="00C25696"/>
    <w:rsid w:val="00C26B94"/>
    <w:rsid w:val="00C3096C"/>
    <w:rsid w:val="00C31BA4"/>
    <w:rsid w:val="00C34D00"/>
    <w:rsid w:val="00C35642"/>
    <w:rsid w:val="00C36076"/>
    <w:rsid w:val="00C36D08"/>
    <w:rsid w:val="00C4057D"/>
    <w:rsid w:val="00C42B36"/>
    <w:rsid w:val="00C54C7C"/>
    <w:rsid w:val="00C5523A"/>
    <w:rsid w:val="00C55801"/>
    <w:rsid w:val="00C62937"/>
    <w:rsid w:val="00C6320F"/>
    <w:rsid w:val="00C633FA"/>
    <w:rsid w:val="00C64211"/>
    <w:rsid w:val="00C64F94"/>
    <w:rsid w:val="00C65D64"/>
    <w:rsid w:val="00C6678C"/>
    <w:rsid w:val="00C766A4"/>
    <w:rsid w:val="00C76A84"/>
    <w:rsid w:val="00C77148"/>
    <w:rsid w:val="00C804BE"/>
    <w:rsid w:val="00C80CE1"/>
    <w:rsid w:val="00C838FC"/>
    <w:rsid w:val="00C83F14"/>
    <w:rsid w:val="00C901F8"/>
    <w:rsid w:val="00C90D8E"/>
    <w:rsid w:val="00C90F1A"/>
    <w:rsid w:val="00C91EF5"/>
    <w:rsid w:val="00C92B6E"/>
    <w:rsid w:val="00C93D15"/>
    <w:rsid w:val="00C949E5"/>
    <w:rsid w:val="00C94D93"/>
    <w:rsid w:val="00C953EE"/>
    <w:rsid w:val="00C97AF1"/>
    <w:rsid w:val="00CA20CD"/>
    <w:rsid w:val="00CA308B"/>
    <w:rsid w:val="00CA3CDF"/>
    <w:rsid w:val="00CA415C"/>
    <w:rsid w:val="00CA4AD9"/>
    <w:rsid w:val="00CA5497"/>
    <w:rsid w:val="00CA6659"/>
    <w:rsid w:val="00CB0057"/>
    <w:rsid w:val="00CB1D65"/>
    <w:rsid w:val="00CB23EE"/>
    <w:rsid w:val="00CB3030"/>
    <w:rsid w:val="00CB4427"/>
    <w:rsid w:val="00CB486A"/>
    <w:rsid w:val="00CB5099"/>
    <w:rsid w:val="00CB50E5"/>
    <w:rsid w:val="00CB5690"/>
    <w:rsid w:val="00CB5D9F"/>
    <w:rsid w:val="00CB6BB2"/>
    <w:rsid w:val="00CB7D05"/>
    <w:rsid w:val="00CC0E8E"/>
    <w:rsid w:val="00CC51EC"/>
    <w:rsid w:val="00CC5667"/>
    <w:rsid w:val="00CC7733"/>
    <w:rsid w:val="00CD07F2"/>
    <w:rsid w:val="00CD0F5E"/>
    <w:rsid w:val="00CD0F67"/>
    <w:rsid w:val="00CD251E"/>
    <w:rsid w:val="00CD2587"/>
    <w:rsid w:val="00CD3694"/>
    <w:rsid w:val="00CD4B01"/>
    <w:rsid w:val="00CD4B5C"/>
    <w:rsid w:val="00CD559D"/>
    <w:rsid w:val="00CD589C"/>
    <w:rsid w:val="00CE25F2"/>
    <w:rsid w:val="00CE26FD"/>
    <w:rsid w:val="00CE2B76"/>
    <w:rsid w:val="00CE34D1"/>
    <w:rsid w:val="00CF03DF"/>
    <w:rsid w:val="00CF10D1"/>
    <w:rsid w:val="00CF1984"/>
    <w:rsid w:val="00CF30AE"/>
    <w:rsid w:val="00CF3280"/>
    <w:rsid w:val="00CF3929"/>
    <w:rsid w:val="00CF4EF7"/>
    <w:rsid w:val="00CF5B85"/>
    <w:rsid w:val="00D01F7A"/>
    <w:rsid w:val="00D05EEE"/>
    <w:rsid w:val="00D06C01"/>
    <w:rsid w:val="00D06D4E"/>
    <w:rsid w:val="00D115A0"/>
    <w:rsid w:val="00D124C7"/>
    <w:rsid w:val="00D12731"/>
    <w:rsid w:val="00D13648"/>
    <w:rsid w:val="00D2276D"/>
    <w:rsid w:val="00D2396E"/>
    <w:rsid w:val="00D246C4"/>
    <w:rsid w:val="00D3371F"/>
    <w:rsid w:val="00D33888"/>
    <w:rsid w:val="00D34D9F"/>
    <w:rsid w:val="00D400EB"/>
    <w:rsid w:val="00D416C5"/>
    <w:rsid w:val="00D41F79"/>
    <w:rsid w:val="00D42B45"/>
    <w:rsid w:val="00D433C9"/>
    <w:rsid w:val="00D4469B"/>
    <w:rsid w:val="00D4490B"/>
    <w:rsid w:val="00D458D4"/>
    <w:rsid w:val="00D45B6A"/>
    <w:rsid w:val="00D47AC8"/>
    <w:rsid w:val="00D52DC8"/>
    <w:rsid w:val="00D54070"/>
    <w:rsid w:val="00D55451"/>
    <w:rsid w:val="00D56CE0"/>
    <w:rsid w:val="00D57AE7"/>
    <w:rsid w:val="00D606A0"/>
    <w:rsid w:val="00D607FE"/>
    <w:rsid w:val="00D609C8"/>
    <w:rsid w:val="00D60A6C"/>
    <w:rsid w:val="00D615D1"/>
    <w:rsid w:val="00D61D9E"/>
    <w:rsid w:val="00D62606"/>
    <w:rsid w:val="00D63388"/>
    <w:rsid w:val="00D65002"/>
    <w:rsid w:val="00D6544C"/>
    <w:rsid w:val="00D66BF7"/>
    <w:rsid w:val="00D67F10"/>
    <w:rsid w:val="00D7192A"/>
    <w:rsid w:val="00D734A8"/>
    <w:rsid w:val="00D74591"/>
    <w:rsid w:val="00D74D4E"/>
    <w:rsid w:val="00D80229"/>
    <w:rsid w:val="00D80D03"/>
    <w:rsid w:val="00D80DA3"/>
    <w:rsid w:val="00D80DC5"/>
    <w:rsid w:val="00D81917"/>
    <w:rsid w:val="00D81B92"/>
    <w:rsid w:val="00D82310"/>
    <w:rsid w:val="00D8256C"/>
    <w:rsid w:val="00D83C5D"/>
    <w:rsid w:val="00D8487B"/>
    <w:rsid w:val="00D86114"/>
    <w:rsid w:val="00D86FCD"/>
    <w:rsid w:val="00D86FF3"/>
    <w:rsid w:val="00D87202"/>
    <w:rsid w:val="00D92A12"/>
    <w:rsid w:val="00D93FE1"/>
    <w:rsid w:val="00D94433"/>
    <w:rsid w:val="00D94E1E"/>
    <w:rsid w:val="00D95068"/>
    <w:rsid w:val="00D974EF"/>
    <w:rsid w:val="00DA187C"/>
    <w:rsid w:val="00DA2F13"/>
    <w:rsid w:val="00DA55A7"/>
    <w:rsid w:val="00DA55B9"/>
    <w:rsid w:val="00DB0027"/>
    <w:rsid w:val="00DB1C17"/>
    <w:rsid w:val="00DB518E"/>
    <w:rsid w:val="00DB5773"/>
    <w:rsid w:val="00DC1A89"/>
    <w:rsid w:val="00DC3B00"/>
    <w:rsid w:val="00DC3BB1"/>
    <w:rsid w:val="00DC4514"/>
    <w:rsid w:val="00DC549C"/>
    <w:rsid w:val="00DC7B5F"/>
    <w:rsid w:val="00DC7F8B"/>
    <w:rsid w:val="00DD1A73"/>
    <w:rsid w:val="00DD3241"/>
    <w:rsid w:val="00DD47EB"/>
    <w:rsid w:val="00DD481E"/>
    <w:rsid w:val="00DD49A9"/>
    <w:rsid w:val="00DD65C1"/>
    <w:rsid w:val="00DD7576"/>
    <w:rsid w:val="00DE4848"/>
    <w:rsid w:val="00DE6453"/>
    <w:rsid w:val="00DE6825"/>
    <w:rsid w:val="00DE6F0F"/>
    <w:rsid w:val="00DE7949"/>
    <w:rsid w:val="00DF24B9"/>
    <w:rsid w:val="00DF4B7E"/>
    <w:rsid w:val="00DF7D48"/>
    <w:rsid w:val="00E00D24"/>
    <w:rsid w:val="00E01B3F"/>
    <w:rsid w:val="00E020C2"/>
    <w:rsid w:val="00E0278A"/>
    <w:rsid w:val="00E029EC"/>
    <w:rsid w:val="00E02F21"/>
    <w:rsid w:val="00E03F47"/>
    <w:rsid w:val="00E041D5"/>
    <w:rsid w:val="00E07EC2"/>
    <w:rsid w:val="00E10DD3"/>
    <w:rsid w:val="00E1204B"/>
    <w:rsid w:val="00E12B7A"/>
    <w:rsid w:val="00E1491D"/>
    <w:rsid w:val="00E14BAA"/>
    <w:rsid w:val="00E14CAF"/>
    <w:rsid w:val="00E157A9"/>
    <w:rsid w:val="00E15DD6"/>
    <w:rsid w:val="00E17057"/>
    <w:rsid w:val="00E17924"/>
    <w:rsid w:val="00E203CD"/>
    <w:rsid w:val="00E2058D"/>
    <w:rsid w:val="00E205F3"/>
    <w:rsid w:val="00E20FA3"/>
    <w:rsid w:val="00E25EB1"/>
    <w:rsid w:val="00E32331"/>
    <w:rsid w:val="00E3649C"/>
    <w:rsid w:val="00E369BC"/>
    <w:rsid w:val="00E41491"/>
    <w:rsid w:val="00E41CFF"/>
    <w:rsid w:val="00E4262F"/>
    <w:rsid w:val="00E42CF8"/>
    <w:rsid w:val="00E468FE"/>
    <w:rsid w:val="00E47B53"/>
    <w:rsid w:val="00E5125A"/>
    <w:rsid w:val="00E55FE6"/>
    <w:rsid w:val="00E56FB3"/>
    <w:rsid w:val="00E6114D"/>
    <w:rsid w:val="00E61485"/>
    <w:rsid w:val="00E62812"/>
    <w:rsid w:val="00E64797"/>
    <w:rsid w:val="00E64E41"/>
    <w:rsid w:val="00E66F11"/>
    <w:rsid w:val="00E706C8"/>
    <w:rsid w:val="00E715AB"/>
    <w:rsid w:val="00E7464D"/>
    <w:rsid w:val="00E74C4D"/>
    <w:rsid w:val="00E769DB"/>
    <w:rsid w:val="00E7752B"/>
    <w:rsid w:val="00E802FE"/>
    <w:rsid w:val="00E8303C"/>
    <w:rsid w:val="00E852F4"/>
    <w:rsid w:val="00E90B5E"/>
    <w:rsid w:val="00E91875"/>
    <w:rsid w:val="00E923FD"/>
    <w:rsid w:val="00E928E9"/>
    <w:rsid w:val="00E96553"/>
    <w:rsid w:val="00EA12DE"/>
    <w:rsid w:val="00EA2C9D"/>
    <w:rsid w:val="00EA33AE"/>
    <w:rsid w:val="00EA3BB1"/>
    <w:rsid w:val="00EA3D92"/>
    <w:rsid w:val="00EA534D"/>
    <w:rsid w:val="00EA5612"/>
    <w:rsid w:val="00EA621A"/>
    <w:rsid w:val="00EA7046"/>
    <w:rsid w:val="00EB08D7"/>
    <w:rsid w:val="00EB1443"/>
    <w:rsid w:val="00EB4F0F"/>
    <w:rsid w:val="00EB5E4E"/>
    <w:rsid w:val="00EB6754"/>
    <w:rsid w:val="00EB78CC"/>
    <w:rsid w:val="00EC041E"/>
    <w:rsid w:val="00EC079E"/>
    <w:rsid w:val="00EC0F7E"/>
    <w:rsid w:val="00EC2A8A"/>
    <w:rsid w:val="00EC2B10"/>
    <w:rsid w:val="00EC2CED"/>
    <w:rsid w:val="00EC2DB3"/>
    <w:rsid w:val="00EC3515"/>
    <w:rsid w:val="00EC45FB"/>
    <w:rsid w:val="00EC46B4"/>
    <w:rsid w:val="00EC6D36"/>
    <w:rsid w:val="00EC71EA"/>
    <w:rsid w:val="00ED0301"/>
    <w:rsid w:val="00ED0B4B"/>
    <w:rsid w:val="00ED2E05"/>
    <w:rsid w:val="00ED4099"/>
    <w:rsid w:val="00ED4D13"/>
    <w:rsid w:val="00ED6260"/>
    <w:rsid w:val="00ED6F32"/>
    <w:rsid w:val="00EE0DBE"/>
    <w:rsid w:val="00EE1649"/>
    <w:rsid w:val="00EE234B"/>
    <w:rsid w:val="00EE3B7E"/>
    <w:rsid w:val="00EE3F2E"/>
    <w:rsid w:val="00EE4EAF"/>
    <w:rsid w:val="00EE778E"/>
    <w:rsid w:val="00EE7D16"/>
    <w:rsid w:val="00EF056B"/>
    <w:rsid w:val="00EF1B7A"/>
    <w:rsid w:val="00EF279D"/>
    <w:rsid w:val="00F03487"/>
    <w:rsid w:val="00F04C08"/>
    <w:rsid w:val="00F06440"/>
    <w:rsid w:val="00F064FA"/>
    <w:rsid w:val="00F10DB4"/>
    <w:rsid w:val="00F11EAC"/>
    <w:rsid w:val="00F13852"/>
    <w:rsid w:val="00F15EA5"/>
    <w:rsid w:val="00F209E4"/>
    <w:rsid w:val="00F21946"/>
    <w:rsid w:val="00F25BF4"/>
    <w:rsid w:val="00F25F13"/>
    <w:rsid w:val="00F25F52"/>
    <w:rsid w:val="00F26FD8"/>
    <w:rsid w:val="00F27D63"/>
    <w:rsid w:val="00F27D77"/>
    <w:rsid w:val="00F30C28"/>
    <w:rsid w:val="00F31433"/>
    <w:rsid w:val="00F320B2"/>
    <w:rsid w:val="00F329CC"/>
    <w:rsid w:val="00F32CCA"/>
    <w:rsid w:val="00F33BA8"/>
    <w:rsid w:val="00F33E36"/>
    <w:rsid w:val="00F3481C"/>
    <w:rsid w:val="00F354D8"/>
    <w:rsid w:val="00F35E8E"/>
    <w:rsid w:val="00F36B54"/>
    <w:rsid w:val="00F37B78"/>
    <w:rsid w:val="00F42964"/>
    <w:rsid w:val="00F44258"/>
    <w:rsid w:val="00F44D58"/>
    <w:rsid w:val="00F45C03"/>
    <w:rsid w:val="00F45FFF"/>
    <w:rsid w:val="00F462D7"/>
    <w:rsid w:val="00F47E51"/>
    <w:rsid w:val="00F51919"/>
    <w:rsid w:val="00F523C0"/>
    <w:rsid w:val="00F52D02"/>
    <w:rsid w:val="00F54806"/>
    <w:rsid w:val="00F55574"/>
    <w:rsid w:val="00F55617"/>
    <w:rsid w:val="00F55CEA"/>
    <w:rsid w:val="00F56044"/>
    <w:rsid w:val="00F56B20"/>
    <w:rsid w:val="00F56F64"/>
    <w:rsid w:val="00F571C0"/>
    <w:rsid w:val="00F65476"/>
    <w:rsid w:val="00F65D81"/>
    <w:rsid w:val="00F667CE"/>
    <w:rsid w:val="00F66F39"/>
    <w:rsid w:val="00F672E7"/>
    <w:rsid w:val="00F67980"/>
    <w:rsid w:val="00F70920"/>
    <w:rsid w:val="00F70B18"/>
    <w:rsid w:val="00F7328F"/>
    <w:rsid w:val="00F741A2"/>
    <w:rsid w:val="00F748C2"/>
    <w:rsid w:val="00F76FFE"/>
    <w:rsid w:val="00F77708"/>
    <w:rsid w:val="00F77E2B"/>
    <w:rsid w:val="00F83D9D"/>
    <w:rsid w:val="00F84443"/>
    <w:rsid w:val="00F85173"/>
    <w:rsid w:val="00F85505"/>
    <w:rsid w:val="00F869D5"/>
    <w:rsid w:val="00F87AF0"/>
    <w:rsid w:val="00F87D3D"/>
    <w:rsid w:val="00F9245E"/>
    <w:rsid w:val="00F92759"/>
    <w:rsid w:val="00F93344"/>
    <w:rsid w:val="00F945A1"/>
    <w:rsid w:val="00F95E47"/>
    <w:rsid w:val="00FA4AE2"/>
    <w:rsid w:val="00FB0FEB"/>
    <w:rsid w:val="00FB181D"/>
    <w:rsid w:val="00FB3387"/>
    <w:rsid w:val="00FB34C4"/>
    <w:rsid w:val="00FB3B07"/>
    <w:rsid w:val="00FB4795"/>
    <w:rsid w:val="00FB5E68"/>
    <w:rsid w:val="00FB61E2"/>
    <w:rsid w:val="00FB7DAA"/>
    <w:rsid w:val="00FB7E90"/>
    <w:rsid w:val="00FC0127"/>
    <w:rsid w:val="00FC06EA"/>
    <w:rsid w:val="00FC0C45"/>
    <w:rsid w:val="00FC1389"/>
    <w:rsid w:val="00FC3EC4"/>
    <w:rsid w:val="00FD17A6"/>
    <w:rsid w:val="00FD1C3B"/>
    <w:rsid w:val="00FD3F6E"/>
    <w:rsid w:val="00FD4DCB"/>
    <w:rsid w:val="00FD5389"/>
    <w:rsid w:val="00FE17B3"/>
    <w:rsid w:val="00FE24E9"/>
    <w:rsid w:val="00FE2CEC"/>
    <w:rsid w:val="00FE4BE2"/>
    <w:rsid w:val="00FE6409"/>
    <w:rsid w:val="00FE7FBD"/>
    <w:rsid w:val="00FF0F8D"/>
    <w:rsid w:val="00FF2922"/>
    <w:rsid w:val="00FF2DBE"/>
    <w:rsid w:val="00FF450A"/>
    <w:rsid w:val="00FF49AB"/>
    <w:rsid w:val="00FF4EAC"/>
    <w:rsid w:val="00FF5154"/>
    <w:rsid w:val="00FF53F4"/>
    <w:rsid w:val="00FF5635"/>
    <w:rsid w:val="00FF79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5A0"/>
    <w:pPr>
      <w:spacing w:after="200" w:line="276" w:lineRule="auto"/>
    </w:pPr>
    <w:rPr>
      <w:lang w:eastAsia="en-US"/>
    </w:rPr>
  </w:style>
  <w:style w:type="paragraph" w:styleId="Heading1">
    <w:name w:val="heading 1"/>
    <w:basedOn w:val="Normal"/>
    <w:next w:val="Normal"/>
    <w:link w:val="Heading1Char"/>
    <w:uiPriority w:val="99"/>
    <w:qFormat/>
    <w:rsid w:val="00D115A0"/>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15A0"/>
    <w:rPr>
      <w:rFonts w:ascii="Cambria" w:hAnsi="Cambria" w:cs="Times New Roman"/>
      <w:b/>
      <w:bCs/>
      <w:color w:val="365F91"/>
      <w:sz w:val="28"/>
      <w:szCs w:val="28"/>
    </w:rPr>
  </w:style>
  <w:style w:type="paragraph" w:styleId="NormalWeb">
    <w:name w:val="Normal (Web)"/>
    <w:basedOn w:val="Normal"/>
    <w:uiPriority w:val="99"/>
    <w:rsid w:val="00D115A0"/>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D115A0"/>
    <w:rPr>
      <w:rFonts w:cs="Times New Roman"/>
      <w:color w:val="0000FF"/>
      <w:u w:val="single"/>
    </w:rPr>
  </w:style>
  <w:style w:type="paragraph" w:styleId="FootnoteText">
    <w:name w:val="footnote text"/>
    <w:aliases w:val="Текст сноски Знак1,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basedOn w:val="Normal"/>
    <w:link w:val="FootnoteTextChar"/>
    <w:uiPriority w:val="99"/>
    <w:rsid w:val="00D115A0"/>
    <w:pPr>
      <w:spacing w:after="0" w:line="240" w:lineRule="auto"/>
    </w:pPr>
    <w:rPr>
      <w:sz w:val="20"/>
      <w:szCs w:val="20"/>
    </w:rPr>
  </w:style>
  <w:style w:type="character" w:customStyle="1" w:styleId="FootnoteTextChar">
    <w:name w:val="Footnote Text Char"/>
    <w:aliases w:val="Текст сноски Знак1 Char,Текст сноски Знак Знак1 Char,Текст сноски Знак1 Знак Знак Char,Текст сноски Знак Знак1 Знак Знак Char,Текст сноски Знак1 Знак Знак Знак Знак Char,Текст сноски Знак Знак1 Знак Знак Знак Знак Char"/>
    <w:basedOn w:val="DefaultParagraphFont"/>
    <w:link w:val="FootnoteText"/>
    <w:uiPriority w:val="99"/>
    <w:locked/>
    <w:rsid w:val="00D115A0"/>
    <w:rPr>
      <w:rFonts w:cs="Times New Roman"/>
      <w:sz w:val="20"/>
      <w:szCs w:val="20"/>
    </w:rPr>
  </w:style>
  <w:style w:type="character" w:styleId="FootnoteReference">
    <w:name w:val="footnote reference"/>
    <w:aliases w:val="ftref,Знак сноски-FN"/>
    <w:basedOn w:val="DefaultParagraphFont"/>
    <w:uiPriority w:val="99"/>
    <w:rsid w:val="00D115A0"/>
    <w:rPr>
      <w:rFonts w:cs="Times New Roman"/>
      <w:vertAlign w:val="superscript"/>
    </w:rPr>
  </w:style>
  <w:style w:type="character" w:customStyle="1" w:styleId="apple-converted-space">
    <w:name w:val="apple-converted-space"/>
    <w:uiPriority w:val="99"/>
    <w:rsid w:val="00D115A0"/>
  </w:style>
  <w:style w:type="character" w:customStyle="1" w:styleId="hl">
    <w:name w:val="hl"/>
    <w:basedOn w:val="DefaultParagraphFont"/>
    <w:uiPriority w:val="99"/>
    <w:rsid w:val="00D115A0"/>
    <w:rPr>
      <w:rFonts w:cs="Times New Roman"/>
    </w:rPr>
  </w:style>
  <w:style w:type="paragraph" w:styleId="NoSpacing">
    <w:name w:val="No Spacing"/>
    <w:uiPriority w:val="99"/>
    <w:qFormat/>
    <w:rsid w:val="00D115A0"/>
    <w:rPr>
      <w:lang w:eastAsia="en-US"/>
    </w:rPr>
  </w:style>
  <w:style w:type="paragraph" w:customStyle="1" w:styleId="1">
    <w:name w:val="Стиль1 Знак"/>
    <w:basedOn w:val="Normal"/>
    <w:link w:val="10"/>
    <w:uiPriority w:val="99"/>
    <w:rsid w:val="00F45C03"/>
    <w:pPr>
      <w:spacing w:after="0" w:line="360" w:lineRule="auto"/>
      <w:ind w:firstLine="567"/>
      <w:jc w:val="both"/>
    </w:pPr>
    <w:rPr>
      <w:rFonts w:ascii="Times New Roman" w:eastAsia="Times New Roman" w:hAnsi="Times New Roman"/>
      <w:bCs/>
      <w:sz w:val="28"/>
      <w:szCs w:val="28"/>
    </w:rPr>
  </w:style>
  <w:style w:type="character" w:customStyle="1" w:styleId="10">
    <w:name w:val="Стиль1 Знак Знак"/>
    <w:basedOn w:val="DefaultParagraphFont"/>
    <w:link w:val="1"/>
    <w:uiPriority w:val="99"/>
    <w:locked/>
    <w:rsid w:val="00F45C03"/>
    <w:rPr>
      <w:rFonts w:ascii="Times New Roman" w:hAnsi="Times New Roman" w:cs="Times New Roman"/>
      <w:bCs/>
      <w:sz w:val="28"/>
      <w:szCs w:val="28"/>
    </w:rPr>
  </w:style>
  <w:style w:type="character" w:customStyle="1" w:styleId="search-keyword-match">
    <w:name w:val="search-keyword-match"/>
    <w:basedOn w:val="DefaultParagraphFont"/>
    <w:uiPriority w:val="99"/>
    <w:rsid w:val="009E341D"/>
    <w:rPr>
      <w:rFonts w:cs="Times New Roman"/>
    </w:rPr>
  </w:style>
  <w:style w:type="table" w:styleId="TableGrid">
    <w:name w:val="Table Grid"/>
    <w:basedOn w:val="TableNormal"/>
    <w:uiPriority w:val="99"/>
    <w:rsid w:val="000E7C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1364B"/>
    <w:pPr>
      <w:ind w:left="720"/>
      <w:contextualSpacing/>
    </w:pPr>
  </w:style>
  <w:style w:type="paragraph" w:styleId="Header">
    <w:name w:val="header"/>
    <w:basedOn w:val="Normal"/>
    <w:link w:val="HeaderChar"/>
    <w:uiPriority w:val="99"/>
    <w:rsid w:val="00DC7F8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C7F8B"/>
    <w:rPr>
      <w:rFonts w:cs="Times New Roman"/>
    </w:rPr>
  </w:style>
  <w:style w:type="paragraph" w:styleId="Footer">
    <w:name w:val="footer"/>
    <w:basedOn w:val="Normal"/>
    <w:link w:val="FooterChar"/>
    <w:uiPriority w:val="99"/>
    <w:rsid w:val="00DC7F8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C7F8B"/>
    <w:rPr>
      <w:rFonts w:cs="Times New Roman"/>
    </w:rPr>
  </w:style>
  <w:style w:type="character" w:styleId="PageNumber">
    <w:name w:val="page number"/>
    <w:basedOn w:val="DefaultParagraphFont"/>
    <w:uiPriority w:val="99"/>
    <w:rsid w:val="004F7559"/>
    <w:rPr>
      <w:rFonts w:cs="Times New Roman"/>
    </w:rPr>
  </w:style>
</w:styles>
</file>

<file path=word/webSettings.xml><?xml version="1.0" encoding="utf-8"?>
<w:webSettings xmlns:r="http://schemas.openxmlformats.org/officeDocument/2006/relationships" xmlns:w="http://schemas.openxmlformats.org/wordprocessingml/2006/main">
  <w:divs>
    <w:div w:id="428353371">
      <w:marLeft w:val="0"/>
      <w:marRight w:val="0"/>
      <w:marTop w:val="0"/>
      <w:marBottom w:val="0"/>
      <w:divBdr>
        <w:top w:val="none" w:sz="0" w:space="0" w:color="auto"/>
        <w:left w:val="none" w:sz="0" w:space="0" w:color="auto"/>
        <w:bottom w:val="none" w:sz="0" w:space="0" w:color="auto"/>
        <w:right w:val="none" w:sz="0" w:space="0" w:color="auto"/>
      </w:divBdr>
      <w:divsChild>
        <w:div w:id="428353378">
          <w:marLeft w:val="0"/>
          <w:marRight w:val="0"/>
          <w:marTop w:val="0"/>
          <w:marBottom w:val="0"/>
          <w:divBdr>
            <w:top w:val="none" w:sz="0" w:space="0" w:color="auto"/>
            <w:left w:val="none" w:sz="0" w:space="0" w:color="auto"/>
            <w:bottom w:val="none" w:sz="0" w:space="0" w:color="auto"/>
            <w:right w:val="none" w:sz="0" w:space="0" w:color="auto"/>
          </w:divBdr>
        </w:div>
      </w:divsChild>
    </w:div>
    <w:div w:id="428353372">
      <w:marLeft w:val="0"/>
      <w:marRight w:val="0"/>
      <w:marTop w:val="0"/>
      <w:marBottom w:val="0"/>
      <w:divBdr>
        <w:top w:val="none" w:sz="0" w:space="0" w:color="auto"/>
        <w:left w:val="none" w:sz="0" w:space="0" w:color="auto"/>
        <w:bottom w:val="none" w:sz="0" w:space="0" w:color="auto"/>
        <w:right w:val="none" w:sz="0" w:space="0" w:color="auto"/>
      </w:divBdr>
    </w:div>
    <w:div w:id="428353373">
      <w:marLeft w:val="0"/>
      <w:marRight w:val="0"/>
      <w:marTop w:val="0"/>
      <w:marBottom w:val="0"/>
      <w:divBdr>
        <w:top w:val="none" w:sz="0" w:space="0" w:color="auto"/>
        <w:left w:val="none" w:sz="0" w:space="0" w:color="auto"/>
        <w:bottom w:val="none" w:sz="0" w:space="0" w:color="auto"/>
        <w:right w:val="none" w:sz="0" w:space="0" w:color="auto"/>
      </w:divBdr>
    </w:div>
    <w:div w:id="428353374">
      <w:marLeft w:val="0"/>
      <w:marRight w:val="0"/>
      <w:marTop w:val="0"/>
      <w:marBottom w:val="0"/>
      <w:divBdr>
        <w:top w:val="none" w:sz="0" w:space="0" w:color="auto"/>
        <w:left w:val="none" w:sz="0" w:space="0" w:color="auto"/>
        <w:bottom w:val="none" w:sz="0" w:space="0" w:color="auto"/>
        <w:right w:val="none" w:sz="0" w:space="0" w:color="auto"/>
      </w:divBdr>
      <w:divsChild>
        <w:div w:id="428353375">
          <w:marLeft w:val="0"/>
          <w:marRight w:val="0"/>
          <w:marTop w:val="0"/>
          <w:marBottom w:val="0"/>
          <w:divBdr>
            <w:top w:val="none" w:sz="0" w:space="0" w:color="auto"/>
            <w:left w:val="none" w:sz="0" w:space="0" w:color="auto"/>
            <w:bottom w:val="none" w:sz="0" w:space="0" w:color="auto"/>
            <w:right w:val="none" w:sz="0" w:space="0" w:color="auto"/>
          </w:divBdr>
        </w:div>
      </w:divsChild>
    </w:div>
    <w:div w:id="428353376">
      <w:marLeft w:val="0"/>
      <w:marRight w:val="0"/>
      <w:marTop w:val="0"/>
      <w:marBottom w:val="0"/>
      <w:divBdr>
        <w:top w:val="none" w:sz="0" w:space="0" w:color="auto"/>
        <w:left w:val="none" w:sz="0" w:space="0" w:color="auto"/>
        <w:bottom w:val="none" w:sz="0" w:space="0" w:color="auto"/>
        <w:right w:val="none" w:sz="0" w:space="0" w:color="auto"/>
      </w:divBdr>
      <w:divsChild>
        <w:div w:id="428353379">
          <w:marLeft w:val="0"/>
          <w:marRight w:val="0"/>
          <w:marTop w:val="0"/>
          <w:marBottom w:val="0"/>
          <w:divBdr>
            <w:top w:val="none" w:sz="0" w:space="0" w:color="auto"/>
            <w:left w:val="none" w:sz="0" w:space="0" w:color="auto"/>
            <w:bottom w:val="none" w:sz="0" w:space="0" w:color="auto"/>
            <w:right w:val="none" w:sz="0" w:space="0" w:color="auto"/>
          </w:divBdr>
        </w:div>
      </w:divsChild>
    </w:div>
    <w:div w:id="428353377">
      <w:marLeft w:val="0"/>
      <w:marRight w:val="0"/>
      <w:marTop w:val="0"/>
      <w:marBottom w:val="0"/>
      <w:divBdr>
        <w:top w:val="none" w:sz="0" w:space="0" w:color="auto"/>
        <w:left w:val="none" w:sz="0" w:space="0" w:color="auto"/>
        <w:bottom w:val="none" w:sz="0" w:space="0" w:color="auto"/>
        <w:right w:val="none" w:sz="0" w:space="0" w:color="auto"/>
      </w:divBdr>
    </w:div>
    <w:div w:id="4283533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p.centre@mail.ru" TargetMode="External"/><Relationship Id="rId13" Type="http://schemas.openxmlformats.org/officeDocument/2006/relationships/hyperlink" Target="http://www.gosbook.ru/node/87262" TargetMode="External"/><Relationship Id="rId18" Type="http://schemas.openxmlformats.org/officeDocument/2006/relationships/hyperlink" Target="http://glazunovcons.ru/images/pictures/license/programma_antikorruptsionnaya_politika_pgk.pdf"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e.p.centre@mail.ru" TargetMode="External"/><Relationship Id="rId12" Type="http://schemas.openxmlformats.org/officeDocument/2006/relationships/hyperlink" Target="http://www.gosbook.ru/node/84704" TargetMode="External"/><Relationship Id="rId17" Type="http://schemas.openxmlformats.org/officeDocument/2006/relationships/hyperlink" Target="http://ej.kubagro.ru/2005/01/pdf/02.pdf" TargetMode="External"/><Relationship Id="rId2" Type="http://schemas.openxmlformats.org/officeDocument/2006/relationships/styles" Target="styles.xml"/><Relationship Id="rId16" Type="http://schemas.openxmlformats.org/officeDocument/2006/relationships/hyperlink" Target="http://ej.kubagro.ru/2004/06/pdf/10.pdf"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issercat.com/content/korruptsionnaya-sostavlyayushchaya-politicheskoi-sistemy-sovremennoi-rossii" TargetMode="External"/><Relationship Id="rId5" Type="http://schemas.openxmlformats.org/officeDocument/2006/relationships/footnotes" Target="footnotes.xml"/><Relationship Id="rId15" Type="http://schemas.openxmlformats.org/officeDocument/2006/relationships/hyperlink" Target="http://gov.cap.ru/SiteMap.aspx?gov_id=640&amp;id=1320800" TargetMode="External"/><Relationship Id="rId23" Type="http://schemas.openxmlformats.org/officeDocument/2006/relationships/theme" Target="theme/theme1.xml"/><Relationship Id="rId10" Type="http://schemas.openxmlformats.org/officeDocument/2006/relationships/hyperlink" Target="http://www.dissercat.com/content/izuchenie-i-predeprezhdenie-korruptsii-v-pravookhranitelnykh-organakh"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dissercat.com/content/korruptsiya-kak-faktor-organizovannoi-prestupnosti-v-sfere-ekonomiki" TargetMode="External"/><Relationship Id="rId14" Type="http://schemas.openxmlformats.org/officeDocument/2006/relationships/hyperlink" Target="http://www.gosbook.ru/node/8144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1796</TotalTime>
  <Pages>27</Pages>
  <Words>8180</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1</cp:lastModifiedBy>
  <cp:revision>207</cp:revision>
  <dcterms:created xsi:type="dcterms:W3CDTF">2015-01-11T19:56:00Z</dcterms:created>
  <dcterms:modified xsi:type="dcterms:W3CDTF">2015-04-10T16:21:00Z</dcterms:modified>
</cp:coreProperties>
</file>