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64"/>
        <w:gridCol w:w="4622"/>
      </w:tblGrid>
      <w:tr w:rsidR="00462166" w:rsidRPr="00D23DA5" w:rsidTr="001E55D0">
        <w:trPr>
          <w:trHeight w:val="387"/>
        </w:trPr>
        <w:tc>
          <w:tcPr>
            <w:tcW w:w="4785" w:type="dxa"/>
          </w:tcPr>
          <w:p w:rsidR="00462166" w:rsidRPr="00D23DA5" w:rsidRDefault="00462166" w:rsidP="00D23DA5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23DA5">
              <w:rPr>
                <w:rFonts w:ascii="Times New Roman" w:hAnsi="Times New Roman"/>
              </w:rPr>
              <w:t>УДК 339.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86" w:type="dxa"/>
          </w:tcPr>
          <w:p w:rsidR="00462166" w:rsidRPr="00D23DA5" w:rsidRDefault="00462166" w:rsidP="00D23DA5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23DA5">
              <w:rPr>
                <w:rFonts w:ascii="Times New Roman" w:hAnsi="Times New Roman"/>
                <w:lang w:val="en-US"/>
              </w:rPr>
              <w:t xml:space="preserve">UDC </w:t>
            </w:r>
            <w:r>
              <w:rPr>
                <w:rFonts w:ascii="Times New Roman" w:hAnsi="Times New Roman"/>
              </w:rPr>
              <w:t>339.5</w:t>
            </w:r>
          </w:p>
          <w:p w:rsidR="00462166" w:rsidRPr="00D23DA5" w:rsidRDefault="00462166" w:rsidP="00D23DA5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462166" w:rsidRPr="00170F1B" w:rsidTr="001E55D0">
        <w:trPr>
          <w:trHeight w:val="941"/>
        </w:trPr>
        <w:tc>
          <w:tcPr>
            <w:tcW w:w="4785" w:type="dxa"/>
          </w:tcPr>
          <w:p w:rsidR="00462166" w:rsidRPr="007746D9" w:rsidRDefault="00462166" w:rsidP="001A152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746D9">
              <w:rPr>
                <w:rFonts w:ascii="Times New Roman" w:hAnsi="Times New Roman"/>
                <w:b/>
              </w:rPr>
              <w:t xml:space="preserve">СТРАТЕГИЧЕСКИЕ ОРИЕНТИРЫ </w:t>
            </w:r>
          </w:p>
          <w:p w:rsidR="00462166" w:rsidRPr="007746D9" w:rsidRDefault="00462166" w:rsidP="001A152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ЭКСПОРТЕРОВ И </w:t>
            </w:r>
            <w:r w:rsidRPr="007746D9">
              <w:rPr>
                <w:rFonts w:ascii="Times New Roman" w:hAnsi="Times New Roman"/>
                <w:b/>
              </w:rPr>
              <w:t xml:space="preserve">ИМПОРТЕРОВ </w:t>
            </w:r>
          </w:p>
          <w:p w:rsidR="00462166" w:rsidRPr="007746D9" w:rsidRDefault="00462166" w:rsidP="001A152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746D9">
              <w:rPr>
                <w:rFonts w:ascii="Times New Roman" w:hAnsi="Times New Roman"/>
                <w:b/>
              </w:rPr>
              <w:t xml:space="preserve">ВООРУЖЕНИЙ В УСЛОВИЯХ </w:t>
            </w:r>
          </w:p>
          <w:p w:rsidR="00462166" w:rsidRDefault="00462166" w:rsidP="001A152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ГЛОБАЛЬНОЙ ФИНАНСОВОЙ</w:t>
            </w:r>
          </w:p>
          <w:p w:rsidR="00462166" w:rsidRPr="007746D9" w:rsidRDefault="00462166" w:rsidP="001A152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НЕОПРЕДЕЛЕННОСТИ</w:t>
            </w:r>
          </w:p>
        </w:tc>
        <w:tc>
          <w:tcPr>
            <w:tcW w:w="4786" w:type="dxa"/>
          </w:tcPr>
          <w:p w:rsidR="00462166" w:rsidRPr="004D5AD0" w:rsidRDefault="00462166" w:rsidP="001E55D0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025A26">
              <w:rPr>
                <w:rFonts w:ascii="Times New Roman" w:hAnsi="Times New Roman"/>
                <w:b/>
                <w:lang w:val="en-US"/>
              </w:rPr>
              <w:t>STRATEGIC DIRECTIONS</w:t>
            </w:r>
            <w:r>
              <w:rPr>
                <w:rFonts w:ascii="Times New Roman" w:hAnsi="Times New Roman"/>
                <w:b/>
                <w:lang w:val="en-US"/>
              </w:rPr>
              <w:t xml:space="preserve"> OF THE </w:t>
            </w:r>
            <w:r w:rsidRPr="00025A26">
              <w:rPr>
                <w:rFonts w:ascii="Times New Roman" w:hAnsi="Times New Roman"/>
                <w:b/>
                <w:lang w:val="en-US"/>
              </w:rPr>
              <w:t>EXPOR</w:t>
            </w:r>
            <w:r w:rsidRPr="00025A26">
              <w:rPr>
                <w:rFonts w:ascii="Times New Roman" w:hAnsi="Times New Roman"/>
                <w:b/>
                <w:lang w:val="en-US"/>
              </w:rPr>
              <w:t>T</w:t>
            </w:r>
            <w:r w:rsidRPr="00025A26">
              <w:rPr>
                <w:rFonts w:ascii="Times New Roman" w:hAnsi="Times New Roman"/>
                <w:b/>
                <w:lang w:val="en-US"/>
              </w:rPr>
              <w:t>ERS AND IMPORTERS</w:t>
            </w:r>
            <w:r>
              <w:rPr>
                <w:rFonts w:ascii="Times New Roman" w:hAnsi="Times New Roman"/>
                <w:b/>
                <w:lang w:val="en-US"/>
              </w:rPr>
              <w:t xml:space="preserve"> OF WEAPONS </w:t>
            </w:r>
            <w:r w:rsidRPr="00025A26">
              <w:rPr>
                <w:rFonts w:ascii="Times New Roman" w:hAnsi="Times New Roman"/>
                <w:b/>
                <w:lang w:val="en-US"/>
              </w:rPr>
              <w:t>IN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025A26">
              <w:rPr>
                <w:rFonts w:ascii="Times New Roman" w:hAnsi="Times New Roman"/>
                <w:b/>
                <w:lang w:val="en-US"/>
              </w:rPr>
              <w:t>GLOBAL FINANCIAL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025A26">
              <w:rPr>
                <w:rFonts w:ascii="Times New Roman" w:hAnsi="Times New Roman"/>
                <w:b/>
                <w:lang w:val="en-US"/>
              </w:rPr>
              <w:t>UNCERTAINTY</w:t>
            </w:r>
          </w:p>
        </w:tc>
      </w:tr>
      <w:tr w:rsidR="00462166" w:rsidRPr="00170F1B" w:rsidTr="001E55D0">
        <w:trPr>
          <w:trHeight w:val="1197"/>
        </w:trPr>
        <w:tc>
          <w:tcPr>
            <w:tcW w:w="4785" w:type="dxa"/>
          </w:tcPr>
          <w:p w:rsidR="00462166" w:rsidRPr="00025A26" w:rsidRDefault="00462166" w:rsidP="00D23DA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462166" w:rsidRPr="00E6169E" w:rsidRDefault="00462166" w:rsidP="00D23DA5">
            <w:pPr>
              <w:spacing w:after="0" w:line="240" w:lineRule="auto"/>
              <w:rPr>
                <w:rFonts w:ascii="Times New Roman" w:hAnsi="Times New Roman"/>
              </w:rPr>
            </w:pPr>
            <w:r w:rsidRPr="00E6169E">
              <w:rPr>
                <w:rFonts w:ascii="Times New Roman" w:hAnsi="Times New Roman"/>
              </w:rPr>
              <w:t>Малахов Владимир Сергеевич</w:t>
            </w:r>
          </w:p>
          <w:p w:rsidR="00462166" w:rsidRPr="00E6169E" w:rsidRDefault="00462166" w:rsidP="00D23DA5">
            <w:pPr>
              <w:spacing w:after="0" w:line="240" w:lineRule="auto"/>
              <w:rPr>
                <w:rFonts w:ascii="Times New Roman" w:hAnsi="Times New Roman"/>
              </w:rPr>
            </w:pPr>
            <w:r w:rsidRPr="00E6169E">
              <w:rPr>
                <w:rFonts w:ascii="Times New Roman" w:hAnsi="Times New Roman"/>
              </w:rPr>
              <w:t xml:space="preserve">начальник службы защиты государственной тайны-  помощник начальника штаба по ЗГТ в/ч 72157 </w:t>
            </w:r>
          </w:p>
          <w:p w:rsidR="00462166" w:rsidRPr="00EE1440" w:rsidRDefault="00462166" w:rsidP="00D23DA5">
            <w:pPr>
              <w:spacing w:after="0" w:line="240" w:lineRule="auto"/>
              <w:rPr>
                <w:rFonts w:ascii="Times New Roman" w:hAnsi="Times New Roman"/>
                <w:i/>
                <w:lang w:val="en-US"/>
              </w:rPr>
            </w:pPr>
            <w:r w:rsidRPr="00E6169E">
              <w:rPr>
                <w:rFonts w:ascii="Times New Roman" w:hAnsi="Times New Roman"/>
                <w:i/>
              </w:rPr>
              <w:t>г</w:t>
            </w:r>
            <w:r w:rsidRPr="00E6169E">
              <w:rPr>
                <w:rFonts w:ascii="Times New Roman" w:hAnsi="Times New Roman"/>
                <w:i/>
                <w:lang w:val="en-US"/>
              </w:rPr>
              <w:t xml:space="preserve">. </w:t>
            </w:r>
            <w:r w:rsidRPr="00E6169E">
              <w:rPr>
                <w:rFonts w:ascii="Times New Roman" w:hAnsi="Times New Roman"/>
                <w:i/>
              </w:rPr>
              <w:t>Белогорск</w:t>
            </w:r>
            <w:r w:rsidRPr="00E6169E">
              <w:rPr>
                <w:rFonts w:ascii="Times New Roman" w:hAnsi="Times New Roman"/>
                <w:i/>
                <w:lang w:val="en-US"/>
              </w:rPr>
              <w:t xml:space="preserve">, </w:t>
            </w:r>
            <w:r w:rsidRPr="00E6169E">
              <w:rPr>
                <w:rFonts w:ascii="Times New Roman" w:hAnsi="Times New Roman"/>
                <w:i/>
              </w:rPr>
              <w:t>Россия</w:t>
            </w:r>
          </w:p>
        </w:tc>
        <w:tc>
          <w:tcPr>
            <w:tcW w:w="4786" w:type="dxa"/>
          </w:tcPr>
          <w:p w:rsidR="00462166" w:rsidRPr="00EE1440" w:rsidRDefault="00462166" w:rsidP="00D23DA5">
            <w:pPr>
              <w:pStyle w:val="Subtitle"/>
              <w:tabs>
                <w:tab w:val="left" w:pos="2835"/>
              </w:tabs>
              <w:jc w:val="left"/>
              <w:rPr>
                <w:b w:val="0"/>
                <w:sz w:val="20"/>
                <w:szCs w:val="20"/>
                <w:lang w:val="en-US"/>
              </w:rPr>
            </w:pPr>
          </w:p>
          <w:p w:rsidR="00462166" w:rsidRPr="0081331C" w:rsidRDefault="00462166" w:rsidP="00D23DA5">
            <w:pPr>
              <w:pStyle w:val="Subtitle"/>
              <w:tabs>
                <w:tab w:val="left" w:pos="2835"/>
              </w:tabs>
              <w:jc w:val="left"/>
              <w:rPr>
                <w:rStyle w:val="apple-style-span"/>
                <w:b w:val="0"/>
                <w:color w:val="000000"/>
                <w:sz w:val="20"/>
                <w:szCs w:val="20"/>
                <w:lang w:val="en-US"/>
              </w:rPr>
            </w:pPr>
            <w:r w:rsidRPr="0081331C">
              <w:rPr>
                <w:b w:val="0"/>
                <w:sz w:val="20"/>
                <w:szCs w:val="20"/>
                <w:lang w:val="en-US"/>
              </w:rPr>
              <w:t>Malakhov V</w:t>
            </w:r>
            <w:r>
              <w:rPr>
                <w:b w:val="0"/>
                <w:sz w:val="20"/>
                <w:szCs w:val="20"/>
                <w:lang w:val="en-US"/>
              </w:rPr>
              <w:t>ladimir Sergeevich</w:t>
            </w:r>
          </w:p>
          <w:p w:rsidR="00462166" w:rsidRPr="00E6169E" w:rsidRDefault="00462166" w:rsidP="00E6169E">
            <w:pPr>
              <w:pStyle w:val="Subtitle"/>
              <w:tabs>
                <w:tab w:val="left" w:pos="2835"/>
              </w:tabs>
              <w:jc w:val="left"/>
              <w:rPr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sz w:val="20"/>
                <w:szCs w:val="20"/>
                <w:lang w:val="en-US"/>
              </w:rPr>
              <w:t>h</w:t>
            </w:r>
            <w:r w:rsidRPr="007A1948">
              <w:rPr>
                <w:b w:val="0"/>
                <w:bCs w:val="0"/>
                <w:sz w:val="20"/>
                <w:szCs w:val="20"/>
                <w:lang w:val="en-US"/>
              </w:rPr>
              <w:t>ead of state secrets protection</w:t>
            </w:r>
            <w:r>
              <w:rPr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7A1948">
              <w:rPr>
                <w:b w:val="0"/>
                <w:bCs w:val="0"/>
                <w:sz w:val="20"/>
                <w:szCs w:val="20"/>
                <w:lang w:val="en-US"/>
              </w:rPr>
              <w:t xml:space="preserve"> assistant chief of staff for HRT </w:t>
            </w:r>
            <w:r w:rsidRPr="007A1948">
              <w:rPr>
                <w:b w:val="0"/>
                <w:bCs w:val="0"/>
                <w:sz w:val="20"/>
                <w:szCs w:val="20"/>
                <w:lang w:val="en-US"/>
              </w:rPr>
              <w:br/>
            </w:r>
            <w:r w:rsidRPr="007A1948">
              <w:rPr>
                <w:b w:val="0"/>
                <w:bCs w:val="0"/>
                <w:i/>
                <w:sz w:val="20"/>
                <w:szCs w:val="20"/>
                <w:lang w:val="en-US"/>
              </w:rPr>
              <w:t>Belogorsk, Russia</w:t>
            </w:r>
          </w:p>
        </w:tc>
      </w:tr>
      <w:tr w:rsidR="00462166" w:rsidRPr="00170F1B" w:rsidTr="001E55D0">
        <w:trPr>
          <w:trHeight w:val="3667"/>
        </w:trPr>
        <w:tc>
          <w:tcPr>
            <w:tcW w:w="4785" w:type="dxa"/>
          </w:tcPr>
          <w:p w:rsidR="00462166" w:rsidRPr="00E6169E" w:rsidRDefault="00462166" w:rsidP="001E55D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:rsidR="00462166" w:rsidRPr="00170F1B" w:rsidRDefault="00462166" w:rsidP="001E55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статье исследуются современные тенденции эк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порта-импорта вооружений в мировой экономике. Автор приходит к выводам, что </w:t>
            </w:r>
            <w:r w:rsidRPr="00AB7DC1">
              <w:rPr>
                <w:rFonts w:ascii="Times New Roman" w:hAnsi="Times New Roman"/>
              </w:rPr>
              <w:t>экспорт военно-технической продукции призван содействовать увеличению присутствия государств за рубежом, наращиванию и сохранению технологического превосходства в производ</w:t>
            </w:r>
            <w:r>
              <w:rPr>
                <w:rFonts w:ascii="Times New Roman" w:hAnsi="Times New Roman"/>
              </w:rPr>
              <w:t>стве вооружений. В</w:t>
            </w:r>
            <w:r w:rsidRPr="00AB7DC1">
              <w:rPr>
                <w:rFonts w:ascii="Times New Roman" w:hAnsi="Times New Roman"/>
              </w:rPr>
              <w:t xml:space="preserve"> н</w:t>
            </w:r>
            <w:r w:rsidRPr="00AB7DC1">
              <w:rPr>
                <w:rFonts w:ascii="Times New Roman" w:hAnsi="Times New Roman"/>
              </w:rPr>
              <w:t>а</w:t>
            </w:r>
            <w:r w:rsidRPr="00AB7DC1">
              <w:rPr>
                <w:rFonts w:ascii="Times New Roman" w:hAnsi="Times New Roman"/>
              </w:rPr>
              <w:t>стоящее время лидером в экспорте оружия является США. Россия достаточно уверенно находится н</w:t>
            </w:r>
            <w:r>
              <w:rPr>
                <w:rFonts w:ascii="Times New Roman" w:hAnsi="Times New Roman"/>
              </w:rPr>
              <w:t>а втором месте в экспорте вооружений</w:t>
            </w:r>
            <w:r w:rsidRPr="00AB7DC1">
              <w:rPr>
                <w:rFonts w:ascii="Times New Roman" w:hAnsi="Times New Roman"/>
              </w:rPr>
              <w:t>, далее след</w:t>
            </w:r>
            <w:r w:rsidRPr="00AB7DC1">
              <w:rPr>
                <w:rFonts w:ascii="Times New Roman" w:hAnsi="Times New Roman"/>
              </w:rPr>
              <w:t>у</w:t>
            </w:r>
            <w:r w:rsidRPr="00AB7DC1">
              <w:rPr>
                <w:rFonts w:ascii="Times New Roman" w:hAnsi="Times New Roman"/>
              </w:rPr>
              <w:t>ет Германия, зат</w:t>
            </w:r>
            <w:r>
              <w:rPr>
                <w:rFonts w:ascii="Times New Roman" w:hAnsi="Times New Roman"/>
              </w:rPr>
              <w:t>ем Франция и т.д. К</w:t>
            </w:r>
            <w:r w:rsidRPr="00AB7DC1">
              <w:rPr>
                <w:rFonts w:ascii="Times New Roman" w:hAnsi="Times New Roman"/>
              </w:rPr>
              <w:t>рупнейшими импортерами оружия в настоящее время выступ</w:t>
            </w:r>
            <w:r w:rsidRPr="00AB7DC1">
              <w:rPr>
                <w:rFonts w:ascii="Times New Roman" w:hAnsi="Times New Roman"/>
              </w:rPr>
              <w:t>а</w:t>
            </w:r>
            <w:r w:rsidRPr="00AB7DC1">
              <w:rPr>
                <w:rFonts w:ascii="Times New Roman" w:hAnsi="Times New Roman"/>
              </w:rPr>
              <w:t>ют Индия, Австралия, Южная Коре</w:t>
            </w:r>
            <w:r>
              <w:rPr>
                <w:rFonts w:ascii="Times New Roman" w:hAnsi="Times New Roman"/>
              </w:rPr>
              <w:t>я, Сингапур, Саудовская Аравия</w:t>
            </w:r>
          </w:p>
          <w:p w:rsidR="00462166" w:rsidRPr="00D23DA5" w:rsidRDefault="00462166" w:rsidP="00514A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462166" w:rsidRDefault="00462166" w:rsidP="00D23DA5">
            <w:pPr>
              <w:spacing w:after="0" w:line="240" w:lineRule="auto"/>
              <w:rPr>
                <w:rFonts w:ascii="Times New Roman" w:hAnsi="Times New Roman"/>
                <w:color w:val="222222"/>
              </w:rPr>
            </w:pPr>
          </w:p>
          <w:p w:rsidR="00462166" w:rsidRPr="001E55D0" w:rsidRDefault="00462166" w:rsidP="00D23DA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25A26">
              <w:rPr>
                <w:rFonts w:ascii="Times New Roman" w:hAnsi="Times New Roman"/>
                <w:color w:val="222222"/>
                <w:lang w:val="en-US"/>
              </w:rPr>
              <w:t xml:space="preserve">The article examines the current trends of export and import of </w:t>
            </w:r>
            <w:r>
              <w:rPr>
                <w:rFonts w:ascii="Times New Roman" w:hAnsi="Times New Roman"/>
                <w:color w:val="222222"/>
                <w:lang w:val="en-US"/>
              </w:rPr>
              <w:t>weapons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 xml:space="preserve"> in the world economy. The a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>u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>thor comes to the conclusion that the export of mil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>i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>tary-technical products designed to promote, increase the presence of Vat abroad, build and maintain techn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>o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 xml:space="preserve">logical superiority in the production of armaments. Currently, the leader in </w:t>
            </w:r>
            <w:r>
              <w:rPr>
                <w:rFonts w:ascii="Times New Roman" w:hAnsi="Times New Roman"/>
                <w:color w:val="222222"/>
                <w:lang w:val="en-US"/>
              </w:rPr>
              <w:t>weapon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 xml:space="preserve"> export is the United States. Russia is confident enough in second place in the export of </w:t>
            </w:r>
            <w:r>
              <w:rPr>
                <w:rFonts w:ascii="Times New Roman" w:hAnsi="Times New Roman"/>
                <w:color w:val="222222"/>
                <w:lang w:val="en-US"/>
              </w:rPr>
              <w:t>weapons</w:t>
            </w:r>
            <w:r w:rsidRPr="00025A26">
              <w:rPr>
                <w:rFonts w:ascii="Times New Roman" w:hAnsi="Times New Roman"/>
                <w:color w:val="222222"/>
                <w:lang w:val="en-US"/>
              </w:rPr>
              <w:t>, followed by Germany and then France, etc. The largest importers of weapons now act in India, Australia, South Korea, Singapore, Saudi Arabia</w:t>
            </w:r>
          </w:p>
        </w:tc>
      </w:tr>
      <w:tr w:rsidR="00462166" w:rsidRPr="00170F1B" w:rsidTr="001E55D0">
        <w:trPr>
          <w:trHeight w:val="959"/>
        </w:trPr>
        <w:tc>
          <w:tcPr>
            <w:tcW w:w="4785" w:type="dxa"/>
          </w:tcPr>
          <w:p w:rsidR="00462166" w:rsidRPr="00170F1B" w:rsidRDefault="00462166" w:rsidP="007746D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170F1B">
              <w:rPr>
                <w:rStyle w:val="apple-style-span"/>
                <w:rFonts w:ascii="Times New Roman" w:hAnsi="Times New Roman"/>
                <w:color w:val="000000"/>
              </w:rPr>
              <w:t xml:space="preserve">Ключевые слова: МИРОВОЙ ВАЛЮТНО-ФИНАНСОВЫЙ КРИЗИС, ВОЕННЫЙ ПРОДУКТ, </w:t>
            </w:r>
            <w:r w:rsidRPr="00170F1B">
              <w:rPr>
                <w:rFonts w:ascii="Times New Roman" w:hAnsi="Times New Roman"/>
              </w:rPr>
              <w:t>СТРАТЕГИЯ НАЦИОНАЛЬНОЙ ОБОРОНЫ, ЭКСПОРТЕРЫ-ИМПОРТЕРЫ ОРУЖИЯ</w:t>
            </w:r>
          </w:p>
        </w:tc>
        <w:tc>
          <w:tcPr>
            <w:tcW w:w="4786" w:type="dxa"/>
          </w:tcPr>
          <w:p w:rsidR="00462166" w:rsidRPr="00170F1B" w:rsidRDefault="00462166" w:rsidP="001A1520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70F1B">
              <w:rPr>
                <w:rFonts w:ascii="Times New Roman" w:hAnsi="Times New Roman"/>
                <w:lang w:val="en-US"/>
              </w:rPr>
              <w:t xml:space="preserve">Keywords: </w:t>
            </w:r>
            <w:r w:rsidRPr="00170F1B">
              <w:rPr>
                <w:rFonts w:ascii="Times New Roman" w:hAnsi="Times New Roman"/>
                <w:color w:val="222222"/>
                <w:lang w:val="en-US"/>
              </w:rPr>
              <w:t>GLOBAL MONETARY FINANCIAL CRISIS, MILITARY PRODUCT, NATIONAL D</w:t>
            </w:r>
            <w:r w:rsidRPr="00170F1B">
              <w:rPr>
                <w:rFonts w:ascii="Times New Roman" w:hAnsi="Times New Roman"/>
                <w:color w:val="222222"/>
                <w:lang w:val="en-US"/>
              </w:rPr>
              <w:t>E</w:t>
            </w:r>
            <w:r w:rsidRPr="00170F1B">
              <w:rPr>
                <w:rFonts w:ascii="Times New Roman" w:hAnsi="Times New Roman"/>
                <w:color w:val="222222"/>
                <w:lang w:val="en-US"/>
              </w:rPr>
              <w:t>FENSE STRATEGY, EXPORTERS, IMPORTERS OF WEAPONS</w:t>
            </w:r>
          </w:p>
        </w:tc>
      </w:tr>
    </w:tbl>
    <w:p w:rsidR="00462166" w:rsidRPr="001E55D0" w:rsidRDefault="00462166" w:rsidP="002C46FD">
      <w:pPr>
        <w:spacing w:after="0" w:line="360" w:lineRule="auto"/>
        <w:ind w:firstLine="709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462166" w:rsidRPr="001E55D0" w:rsidRDefault="00462166" w:rsidP="0075490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62166" w:rsidRPr="00514AE1" w:rsidRDefault="00462166" w:rsidP="0075490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4AE1">
        <w:rPr>
          <w:rFonts w:ascii="Times New Roman" w:hAnsi="Times New Roman"/>
          <w:sz w:val="28"/>
          <w:szCs w:val="28"/>
        </w:rPr>
        <w:t>В современных условиях международная торговля вооружением п</w:t>
      </w:r>
      <w:r w:rsidRPr="00514AE1">
        <w:rPr>
          <w:rFonts w:ascii="Times New Roman" w:hAnsi="Times New Roman"/>
          <w:sz w:val="28"/>
          <w:szCs w:val="28"/>
        </w:rPr>
        <w:t>о</w:t>
      </w:r>
      <w:r w:rsidRPr="00514AE1">
        <w:rPr>
          <w:rFonts w:ascii="Times New Roman" w:hAnsi="Times New Roman"/>
          <w:sz w:val="28"/>
          <w:szCs w:val="28"/>
        </w:rPr>
        <w:t>зволяет экспортёрам не только получать сверхприбыль от продажи оружия и военной техники, но и воздействовать на военно-экономическую и пол</w:t>
      </w:r>
      <w:r w:rsidRPr="00514AE1">
        <w:rPr>
          <w:rFonts w:ascii="Times New Roman" w:hAnsi="Times New Roman"/>
          <w:sz w:val="28"/>
          <w:szCs w:val="28"/>
        </w:rPr>
        <w:t>и</w:t>
      </w:r>
      <w:r w:rsidRPr="00514AE1">
        <w:rPr>
          <w:rFonts w:ascii="Times New Roman" w:hAnsi="Times New Roman"/>
          <w:sz w:val="28"/>
          <w:szCs w:val="28"/>
        </w:rPr>
        <w:t>тическую ситуацию в отдельных странах и регионах мира. Лидеры в эк</w:t>
      </w:r>
      <w:r w:rsidRPr="00514AE1">
        <w:rPr>
          <w:rFonts w:ascii="Times New Roman" w:hAnsi="Times New Roman"/>
          <w:sz w:val="28"/>
          <w:szCs w:val="28"/>
        </w:rPr>
        <w:t>с</w:t>
      </w:r>
      <w:r w:rsidRPr="00514AE1">
        <w:rPr>
          <w:rFonts w:ascii="Times New Roman" w:hAnsi="Times New Roman"/>
          <w:sz w:val="28"/>
          <w:szCs w:val="28"/>
        </w:rPr>
        <w:t>порте вооружений с каждым десятилетием усиливают свои позиции на глобальном рынке вооружений в соответствии с разработанными програ</w:t>
      </w:r>
      <w:r w:rsidRPr="00514AE1">
        <w:rPr>
          <w:rFonts w:ascii="Times New Roman" w:hAnsi="Times New Roman"/>
          <w:sz w:val="28"/>
          <w:szCs w:val="28"/>
        </w:rPr>
        <w:t>м</w:t>
      </w:r>
      <w:r w:rsidRPr="00514AE1">
        <w:rPr>
          <w:rFonts w:ascii="Times New Roman" w:hAnsi="Times New Roman"/>
          <w:sz w:val="28"/>
          <w:szCs w:val="28"/>
        </w:rPr>
        <w:t>мами и стратегическими установками. В целом экспорт военной проду</w:t>
      </w:r>
      <w:r w:rsidRPr="00514AE1">
        <w:rPr>
          <w:rFonts w:ascii="Times New Roman" w:hAnsi="Times New Roman"/>
          <w:sz w:val="28"/>
          <w:szCs w:val="28"/>
        </w:rPr>
        <w:t>к</w:t>
      </w:r>
      <w:r w:rsidRPr="00514AE1">
        <w:rPr>
          <w:rFonts w:ascii="Times New Roman" w:hAnsi="Times New Roman"/>
          <w:sz w:val="28"/>
          <w:szCs w:val="28"/>
        </w:rPr>
        <w:t xml:space="preserve">ции призван содействовать расширению присутствия страны-экспортера за границей, а также наращивать и сохранять технологическое превосходство в производстве и реализации вооружений. Лидером в экспорте оружия за 2001-2011 гг. является США. </w:t>
      </w:r>
    </w:p>
    <w:p w:rsidR="00462166" w:rsidRDefault="00462166" w:rsidP="0075490B">
      <w:pPr>
        <w:tabs>
          <w:tab w:val="left" w:pos="3045"/>
        </w:tabs>
        <w:spacing w:line="360" w:lineRule="auto"/>
        <w:ind w:right="-2"/>
        <w:jc w:val="both"/>
        <w:rPr>
          <w:rFonts w:ascii="Times New Roman" w:hAnsi="Times New Roman"/>
          <w:sz w:val="28"/>
          <w:szCs w:val="28"/>
        </w:rPr>
        <w:sectPr w:rsidR="00462166" w:rsidSect="00C4610E">
          <w:headerReference w:type="even" r:id="rId7"/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62166" w:rsidRPr="00AE55E3" w:rsidRDefault="00462166" w:rsidP="00AE55E3">
      <w:pPr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AE55E3">
        <w:rPr>
          <w:rFonts w:ascii="Times New Roman" w:hAnsi="Times New Roman"/>
          <w:sz w:val="28"/>
          <w:szCs w:val="28"/>
        </w:rPr>
        <w:t xml:space="preserve">Таблица 1 </w:t>
      </w:r>
      <w:r w:rsidRPr="00AE55E3">
        <w:rPr>
          <w:rFonts w:ascii="Times New Roman" w:hAnsi="Times New Roman"/>
          <w:sz w:val="28"/>
          <w:szCs w:val="28"/>
        </w:rPr>
        <w:sym w:font="Symbol" w:char="F02D"/>
      </w:r>
      <w:r w:rsidRPr="00AE55E3">
        <w:rPr>
          <w:rFonts w:ascii="Times New Roman" w:hAnsi="Times New Roman"/>
          <w:sz w:val="28"/>
          <w:szCs w:val="28"/>
        </w:rPr>
        <w:t xml:space="preserve"> Крупнейшие в мире экспортеры оружия с 2001-2011 г., млн. дол США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417"/>
      </w:tblGrid>
      <w:tr w:rsidR="00462166" w:rsidRPr="00AE55E3" w:rsidTr="003222C9">
        <w:tc>
          <w:tcPr>
            <w:tcW w:w="1951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Поставщик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2001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2002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2003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2004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2005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2006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2007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2008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2009 г.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2010 г.</w:t>
            </w:r>
          </w:p>
        </w:tc>
        <w:tc>
          <w:tcPr>
            <w:tcW w:w="1417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США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5908,0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5229,0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5698,0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6866,0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6700,0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7453,0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8003,0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6288,0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6658,0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8641,0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5896,0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5705,0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5236,0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6178,0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5134,0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5095,0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5426,0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5953,0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5575,0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6039,0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7676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Германия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850,0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916,0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1713,0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1105,0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2080,0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2567,0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3194,0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2500,0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2432,0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2340,0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2450,0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Франция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1297,0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1368,0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1345,0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2219,0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1724,0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1643,0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2432,0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1994,0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1865,0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1834,0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Китай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499,0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509,0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665,0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292,0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303,0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597,0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430,0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586,0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1423,0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1800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Великобр</w:t>
            </w:r>
            <w:r w:rsidRPr="003222C9">
              <w:rPr>
                <w:rFonts w:ascii="Times New Roman" w:hAnsi="Times New Roman"/>
                <w:sz w:val="28"/>
                <w:szCs w:val="28"/>
              </w:rPr>
              <w:t>и</w:t>
            </w:r>
            <w:r w:rsidRPr="003222C9">
              <w:rPr>
                <w:rFonts w:ascii="Times New Roman" w:hAnsi="Times New Roman"/>
                <w:sz w:val="28"/>
                <w:szCs w:val="28"/>
              </w:rPr>
              <w:t>тания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1368,0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1068,0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741,0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1316,0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1039,0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855,0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1018,0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982,0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1022,0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1054,0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Италия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880,0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191,0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526,0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314,0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538,0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432,0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366,0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454,0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383,0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806,0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Швеция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216,0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426,0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341,0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212,0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774,0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502,0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684,0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417,0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514,0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806,0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Испания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843,0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590,0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610,0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998,0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513,0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Израиль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203,0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239,0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342,0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209,0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583,0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1187,0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1326,0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530,0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545,0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503,0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Канада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129,0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263,0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265,0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226,0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226,0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334,0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227,0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169,0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258,0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Украина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700,0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311,0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442,0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290,0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553,0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728,0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330,0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320,0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201,0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Швейцария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193,0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157,0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181,0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243,0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246,0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285,0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301,0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482,0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255,0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137,0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 xml:space="preserve">Южная </w:t>
            </w:r>
          </w:p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Корея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165,0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48,0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94,0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220,0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163,0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417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н/д</w:t>
            </w:r>
          </w:p>
        </w:tc>
      </w:tr>
      <w:tr w:rsidR="00462166" w:rsidRPr="00AE55E3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</w:p>
          <w:p w:rsidR="00462166" w:rsidRPr="003222C9" w:rsidRDefault="00462166" w:rsidP="003222C9">
            <w:pPr>
              <w:spacing w:after="0" w:line="240" w:lineRule="auto"/>
              <w:ind w:right="141"/>
              <w:rPr>
                <w:rFonts w:ascii="Times New Roman" w:hAnsi="Times New Roman"/>
                <w:sz w:val="28"/>
                <w:szCs w:val="28"/>
              </w:rPr>
            </w:pPr>
            <w:r w:rsidRPr="003222C9">
              <w:rPr>
                <w:rFonts w:ascii="Times New Roman" w:hAnsi="Times New Roman"/>
                <w:sz w:val="28"/>
                <w:szCs w:val="28"/>
              </w:rPr>
              <w:t>Топ-14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18311,0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16409,0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17743,0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19504,0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19793,0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22332,0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25052,0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21433,0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21899,0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24650,0</w:t>
            </w:r>
          </w:p>
        </w:tc>
        <w:tc>
          <w:tcPr>
            <w:tcW w:w="1417" w:type="dxa"/>
            <w:vAlign w:val="center"/>
          </w:tcPr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26730</w:t>
            </w:r>
          </w:p>
          <w:p w:rsidR="00462166" w:rsidRPr="003222C9" w:rsidRDefault="00462166" w:rsidP="003222C9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(прогноз)</w:t>
            </w:r>
          </w:p>
        </w:tc>
      </w:tr>
    </w:tbl>
    <w:p w:rsidR="00462166" w:rsidRPr="0053759E" w:rsidRDefault="00462166" w:rsidP="00AE55E3">
      <w:pPr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53759E">
        <w:rPr>
          <w:rFonts w:ascii="Times New Roman" w:hAnsi="Times New Roman"/>
          <w:sz w:val="28"/>
          <w:szCs w:val="28"/>
        </w:rPr>
        <w:t>Источник: рассчитано автором по материалам [1]</w:t>
      </w:r>
    </w:p>
    <w:p w:rsidR="00462166" w:rsidRDefault="00462166" w:rsidP="005B0650">
      <w:pPr>
        <w:tabs>
          <w:tab w:val="left" w:pos="3045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62166" w:rsidRDefault="00462166" w:rsidP="005B0650">
      <w:pPr>
        <w:tabs>
          <w:tab w:val="left" w:pos="3045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62166" w:rsidRDefault="00462166" w:rsidP="005B0650">
      <w:pPr>
        <w:tabs>
          <w:tab w:val="left" w:pos="3045"/>
        </w:tabs>
        <w:spacing w:line="360" w:lineRule="auto"/>
        <w:jc w:val="center"/>
        <w:rPr>
          <w:rFonts w:ascii="Times New Roman" w:hAnsi="Times New Roman"/>
          <w:sz w:val="28"/>
          <w:szCs w:val="28"/>
        </w:rPr>
        <w:sectPr w:rsidR="00462166" w:rsidSect="00AE55E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462166" w:rsidRPr="00CA675B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доля экспорта оружия США на мировом рынке составляет </w:t>
      </w:r>
      <w:r w:rsidRPr="00514AE1">
        <w:rPr>
          <w:rFonts w:ascii="Times New Roman" w:hAnsi="Times New Roman"/>
          <w:sz w:val="28"/>
          <w:szCs w:val="28"/>
        </w:rPr>
        <w:t>примерно 30</w:t>
      </w:r>
      <w:r>
        <w:rPr>
          <w:rFonts w:ascii="Times New Roman" w:hAnsi="Times New Roman"/>
          <w:sz w:val="28"/>
          <w:szCs w:val="28"/>
        </w:rPr>
        <w:t>% (рис.1</w:t>
      </w:r>
      <w:r w:rsidRPr="00514AE1">
        <w:rPr>
          <w:rFonts w:ascii="Times New Roman" w:hAnsi="Times New Roman"/>
          <w:sz w:val="28"/>
          <w:szCs w:val="28"/>
        </w:rPr>
        <w:t>).</w:t>
      </w:r>
    </w:p>
    <w:p w:rsidR="00462166" w:rsidRPr="00514AE1" w:rsidRDefault="00462166" w:rsidP="00514AE1">
      <w:pPr>
        <w:spacing w:after="0" w:line="360" w:lineRule="auto"/>
        <w:ind w:left="-284" w:right="141"/>
        <w:jc w:val="both"/>
        <w:rPr>
          <w:rFonts w:ascii="Times New Roman" w:hAnsi="Times New Roman"/>
          <w:sz w:val="28"/>
          <w:szCs w:val="28"/>
        </w:rPr>
      </w:pPr>
      <w:r w:rsidRPr="003222C9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8" o:spid="_x0000_i1025" type="#_x0000_t75" style="width:510.6pt;height:238.2pt;visibility:visible">
            <v:imagedata r:id="rId10" o:title="" cropbottom="-138f"/>
            <o:lock v:ext="edit" aspectratio="f"/>
          </v:shape>
        </w:pict>
      </w:r>
    </w:p>
    <w:p w:rsidR="00462166" w:rsidRPr="00514AE1" w:rsidRDefault="00462166" w:rsidP="00514AE1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514AE1">
        <w:rPr>
          <w:rFonts w:ascii="Times New Roman" w:hAnsi="Times New Roman"/>
          <w:sz w:val="28"/>
          <w:szCs w:val="28"/>
        </w:rPr>
        <w:t xml:space="preserve">Рисунок 1 </w:t>
      </w:r>
      <w:r w:rsidRPr="00514AE1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Доля стран в общем объё</w:t>
      </w:r>
      <w:r w:rsidRPr="00514AE1">
        <w:rPr>
          <w:rFonts w:ascii="Times New Roman" w:hAnsi="Times New Roman"/>
          <w:sz w:val="28"/>
          <w:szCs w:val="28"/>
        </w:rPr>
        <w:t>ме мирового экспорта оружия</w:t>
      </w:r>
    </w:p>
    <w:p w:rsidR="00462166" w:rsidRPr="00514AE1" w:rsidRDefault="00462166" w:rsidP="00514AE1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514AE1">
        <w:rPr>
          <w:rFonts w:ascii="Times New Roman" w:hAnsi="Times New Roman"/>
          <w:sz w:val="28"/>
          <w:szCs w:val="28"/>
        </w:rPr>
        <w:t>за анализируемый период, в %</w:t>
      </w:r>
    </w:p>
    <w:p w:rsidR="00462166" w:rsidRDefault="00462166" w:rsidP="00514AE1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514AE1">
        <w:rPr>
          <w:rFonts w:ascii="Times New Roman" w:hAnsi="Times New Roman"/>
          <w:sz w:val="28"/>
          <w:szCs w:val="28"/>
        </w:rPr>
        <w:t xml:space="preserve">Источник: </w:t>
      </w:r>
      <w:r>
        <w:rPr>
          <w:rFonts w:ascii="Times New Roman" w:hAnsi="Times New Roman"/>
          <w:sz w:val="28"/>
          <w:szCs w:val="28"/>
        </w:rPr>
        <w:t>составлено и разработано автором</w:t>
      </w:r>
    </w:p>
    <w:p w:rsidR="00462166" w:rsidRPr="00B52797" w:rsidRDefault="00462166" w:rsidP="00514AE1">
      <w:pPr>
        <w:spacing w:after="0" w:line="360" w:lineRule="auto"/>
        <w:ind w:right="142"/>
        <w:jc w:val="center"/>
        <w:rPr>
          <w:rFonts w:ascii="Times New Roman" w:hAnsi="Times New Roman"/>
          <w:sz w:val="16"/>
          <w:szCs w:val="16"/>
        </w:rPr>
      </w:pP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Российские оборонные предприятия усиливают свои позиции.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сия обеспечивала 23% мирового оружейного экспорта. Однако если брать более ранние временные промежутки, например, 2001-2004 гг., можно отметить сокращение российской доли рынка. Что же касается произво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ства военного наземного оружия, то здесь несомненным  лидером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Россия (91,7 тыс. ед. за 2011 г.), затем Индия, Турция, США и </w:t>
      </w:r>
      <w:r w:rsidRPr="00514AE1">
        <w:rPr>
          <w:rFonts w:ascii="Times New Roman" w:hAnsi="Times New Roman"/>
          <w:sz w:val="28"/>
          <w:szCs w:val="28"/>
        </w:rPr>
        <w:t xml:space="preserve">Египет </w:t>
      </w:r>
      <w:r>
        <w:rPr>
          <w:rFonts w:ascii="Times New Roman" w:hAnsi="Times New Roman"/>
          <w:sz w:val="28"/>
          <w:szCs w:val="28"/>
        </w:rPr>
        <w:t>(рис.2</w:t>
      </w:r>
      <w:r w:rsidRPr="00514AE1">
        <w:rPr>
          <w:rFonts w:ascii="Times New Roman" w:hAnsi="Times New Roman"/>
          <w:sz w:val="28"/>
          <w:szCs w:val="28"/>
        </w:rPr>
        <w:t xml:space="preserve">). </w:t>
      </w:r>
    </w:p>
    <w:p w:rsidR="00462166" w:rsidRPr="00514AE1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514AE1">
        <w:rPr>
          <w:rFonts w:ascii="Times New Roman" w:hAnsi="Times New Roman"/>
          <w:sz w:val="28"/>
          <w:szCs w:val="28"/>
        </w:rPr>
        <w:t>Ключевую позицию среди экспортеров оружи</w:t>
      </w:r>
      <w:r>
        <w:rPr>
          <w:rFonts w:ascii="Times New Roman" w:hAnsi="Times New Roman"/>
          <w:sz w:val="28"/>
          <w:szCs w:val="28"/>
        </w:rPr>
        <w:t>я занимает Германия. С 2001 г. по 2010</w:t>
      </w:r>
      <w:r w:rsidRPr="00514AE1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экспорт оружия увеличился на 34,7</w:t>
      </w:r>
      <w:r w:rsidRPr="00514AE1">
        <w:rPr>
          <w:rFonts w:ascii="Times New Roman" w:hAnsi="Times New Roman"/>
          <w:sz w:val="28"/>
          <w:szCs w:val="28"/>
        </w:rPr>
        <w:t xml:space="preserve">%. В настоящее время ФРГ можно отнести к числу европейских государств, уровень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вития </w:t>
      </w:r>
      <w:r w:rsidRPr="00514AE1">
        <w:rPr>
          <w:rFonts w:ascii="Times New Roman" w:hAnsi="Times New Roman"/>
          <w:sz w:val="28"/>
          <w:szCs w:val="28"/>
        </w:rPr>
        <w:t>ВПК кото</w:t>
      </w:r>
      <w:r>
        <w:rPr>
          <w:rFonts w:ascii="Times New Roman" w:hAnsi="Times New Roman"/>
          <w:sz w:val="28"/>
          <w:szCs w:val="28"/>
        </w:rPr>
        <w:t>рой</w:t>
      </w:r>
      <w:r w:rsidRPr="00514AE1">
        <w:rPr>
          <w:rFonts w:ascii="Times New Roman" w:hAnsi="Times New Roman"/>
          <w:sz w:val="28"/>
          <w:szCs w:val="28"/>
        </w:rPr>
        <w:t xml:space="preserve"> полностью обеспечивает национальные потребности вооруженных сил страны.  </w:t>
      </w:r>
    </w:p>
    <w:p w:rsidR="00462166" w:rsidRPr="00514AE1" w:rsidRDefault="00462166" w:rsidP="00514AE1">
      <w:pPr>
        <w:spacing w:after="0" w:line="360" w:lineRule="auto"/>
        <w:ind w:right="141"/>
        <w:rPr>
          <w:rFonts w:ascii="Times New Roman" w:hAnsi="Times New Roman"/>
          <w:sz w:val="28"/>
          <w:szCs w:val="28"/>
        </w:rPr>
      </w:pPr>
      <w:r w:rsidRPr="003222C9">
        <w:rPr>
          <w:rFonts w:ascii="Times New Roman" w:hAnsi="Times New Roman"/>
          <w:noProof/>
          <w:sz w:val="28"/>
          <w:szCs w:val="28"/>
        </w:rPr>
        <w:pict>
          <v:shape id="Диаграмма 3" o:spid="_x0000_i1026" type="#_x0000_t75" style="width:433.2pt;height:222pt;visibility:visible">
            <v:imagedata r:id="rId11" o:title="" cropbottom="-148f"/>
            <o:lock v:ext="edit" aspectratio="f"/>
          </v:shape>
        </w:pict>
      </w:r>
    </w:p>
    <w:p w:rsidR="00462166" w:rsidRPr="00B52797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B52797">
        <w:rPr>
          <w:rFonts w:ascii="Times New Roman" w:hAnsi="Times New Roman"/>
          <w:sz w:val="28"/>
          <w:szCs w:val="28"/>
        </w:rPr>
        <w:t xml:space="preserve">Рисунок 2 </w:t>
      </w:r>
      <w:r w:rsidRPr="00B52797">
        <w:rPr>
          <w:rFonts w:ascii="Times New Roman" w:hAnsi="Times New Roman"/>
          <w:sz w:val="28"/>
          <w:szCs w:val="28"/>
        </w:rPr>
        <w:sym w:font="Symbol" w:char="F02D"/>
      </w:r>
      <w:r w:rsidRPr="00B52797">
        <w:rPr>
          <w:rFonts w:ascii="Times New Roman" w:hAnsi="Times New Roman"/>
          <w:sz w:val="28"/>
          <w:szCs w:val="28"/>
        </w:rPr>
        <w:t xml:space="preserve"> Производство военного наземного оружия, тыс. ед. 2011 г.</w:t>
      </w:r>
    </w:p>
    <w:p w:rsidR="00462166" w:rsidRPr="003C09B9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 по материалам</w:t>
      </w:r>
      <w:r w:rsidRPr="003C09B9">
        <w:rPr>
          <w:rFonts w:ascii="Times New Roman" w:hAnsi="Times New Roman"/>
          <w:sz w:val="28"/>
          <w:szCs w:val="28"/>
        </w:rPr>
        <w:t xml:space="preserve"> [1]</w:t>
      </w:r>
    </w:p>
    <w:p w:rsidR="00462166" w:rsidRPr="00AD60B5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16"/>
          <w:szCs w:val="16"/>
        </w:rPr>
      </w:pPr>
    </w:p>
    <w:p w:rsidR="00462166" w:rsidRPr="00F11D7B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52797">
        <w:rPr>
          <w:rFonts w:ascii="Times New Roman" w:hAnsi="Times New Roman"/>
          <w:sz w:val="28"/>
          <w:szCs w:val="28"/>
        </w:rPr>
        <w:t>Также принимая достаточно активное участие в разработке и реал</w:t>
      </w:r>
      <w:r w:rsidRPr="00B52797">
        <w:rPr>
          <w:rFonts w:ascii="Times New Roman" w:hAnsi="Times New Roman"/>
          <w:sz w:val="28"/>
          <w:szCs w:val="28"/>
        </w:rPr>
        <w:t>и</w:t>
      </w:r>
      <w:r w:rsidRPr="00B52797">
        <w:rPr>
          <w:rFonts w:ascii="Times New Roman" w:hAnsi="Times New Roman"/>
          <w:sz w:val="28"/>
          <w:szCs w:val="28"/>
        </w:rPr>
        <w:t>зации совместных программ, ФРГ смогла существенно увеличить уровень развития военно-технического прои</w:t>
      </w:r>
      <w:r>
        <w:rPr>
          <w:rFonts w:ascii="Times New Roman" w:hAnsi="Times New Roman"/>
          <w:sz w:val="28"/>
          <w:szCs w:val="28"/>
        </w:rPr>
        <w:t>зводства (рис.3</w:t>
      </w:r>
      <w:r w:rsidRPr="00B52797">
        <w:rPr>
          <w:rFonts w:ascii="Times New Roman" w:hAnsi="Times New Roman"/>
          <w:sz w:val="28"/>
          <w:szCs w:val="28"/>
        </w:rPr>
        <w:t xml:space="preserve">). </w:t>
      </w:r>
    </w:p>
    <w:p w:rsidR="00462166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</w:rPr>
      </w:pPr>
      <w:r w:rsidRPr="003222C9">
        <w:rPr>
          <w:rFonts w:ascii="Times New Roman" w:hAnsi="Times New Roman"/>
          <w:noProof/>
          <w:sz w:val="28"/>
          <w:szCs w:val="28"/>
        </w:rPr>
        <w:pict>
          <v:shape id="Диаграмма 17" o:spid="_x0000_i1027" type="#_x0000_t75" style="width:423.6pt;height:206.4pt;visibility:visible">
            <v:imagedata r:id="rId12" o:title="" croptop="-2546f" cropbottom="-4916f" cropleft="-1574f" cropright="-226f"/>
            <o:lock v:ext="edit" aspectratio="f"/>
          </v:shape>
        </w:pict>
      </w:r>
    </w:p>
    <w:p w:rsidR="00462166" w:rsidRPr="00B52797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3</w:t>
      </w:r>
      <w:r w:rsidRPr="00B52797">
        <w:rPr>
          <w:rFonts w:ascii="Times New Roman" w:hAnsi="Times New Roman"/>
          <w:sz w:val="28"/>
          <w:szCs w:val="28"/>
        </w:rPr>
        <w:t xml:space="preserve"> </w:t>
      </w:r>
      <w:r w:rsidRPr="00B52797">
        <w:rPr>
          <w:rFonts w:ascii="Times New Roman" w:hAnsi="Times New Roman"/>
          <w:sz w:val="28"/>
          <w:szCs w:val="28"/>
        </w:rPr>
        <w:sym w:font="Symbol" w:char="F02D"/>
      </w:r>
      <w:r w:rsidRPr="00B52797">
        <w:rPr>
          <w:rFonts w:ascii="Times New Roman" w:hAnsi="Times New Roman"/>
          <w:sz w:val="28"/>
          <w:szCs w:val="28"/>
        </w:rPr>
        <w:t xml:space="preserve"> Тенденция экспортных поставок оружия </w:t>
      </w:r>
    </w:p>
    <w:p w:rsidR="00462166" w:rsidRPr="00B52797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B52797">
        <w:rPr>
          <w:rFonts w:ascii="Times New Roman" w:hAnsi="Times New Roman"/>
          <w:sz w:val="28"/>
          <w:szCs w:val="28"/>
        </w:rPr>
        <w:t>Германией на мировой рынок с 2001 по 2011 гг., млн. дол США</w:t>
      </w:r>
    </w:p>
    <w:p w:rsidR="00462166" w:rsidRPr="00B52797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</w:t>
      </w: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Франция занимает четвертое место по мировому экспорту оружия. До 2006 г. она занимала третье место. Всего поставки Франции занимают около 8% мирового экспорта. По региональным рынкам распределение французских экспортных контрактов в 2001-2010 гг. выглядит следу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щим образом: Америка (26,67%), Средний и Ближний восток (25,4%), Азия (20,6%), Европа (17,3%) и Африка (6,4%). Также достаточно выс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кие темпы роста по экспорту военного оружия показывает Китай. В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лом Пекин использует торговлю оружием для расширения своих зар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бежных отношений и для пол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чения доходов для финансирования своей военной промышленности. Ди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пазон продаж оружия Китаем колеблется от обычного стрелкового и боеприпасов до современных систем воор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жений. До 2006 г. оружие КНР было менее конкурентоспособным по сравнению с более совершенными системами вооружений, поставляем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ми США, Россией и Западными странами. </w:t>
      </w:r>
      <w:r w:rsidRPr="0085001E">
        <w:rPr>
          <w:rFonts w:ascii="Times New Roman" w:hAnsi="Times New Roman"/>
          <w:sz w:val="28"/>
          <w:szCs w:val="28"/>
        </w:rPr>
        <w:t>Однако, по мере того, как к</w:t>
      </w:r>
      <w:r w:rsidRPr="0085001E">
        <w:rPr>
          <w:rFonts w:ascii="Times New Roman" w:hAnsi="Times New Roman"/>
          <w:sz w:val="28"/>
          <w:szCs w:val="28"/>
        </w:rPr>
        <w:t>а</w:t>
      </w:r>
      <w:r w:rsidRPr="0085001E">
        <w:rPr>
          <w:rFonts w:ascii="Times New Roman" w:hAnsi="Times New Roman"/>
          <w:sz w:val="28"/>
          <w:szCs w:val="28"/>
        </w:rPr>
        <w:t xml:space="preserve">чество систем оружия КНР стало улучшаться, эта тенденция полностью изменилась.  </w:t>
      </w: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современных условиях Китай стал меньше зависеть от импорта оружия и, одновременно, почти в два раза увеличил объемы собственного экспорта неядерного оружия. </w:t>
      </w:r>
      <w:r w:rsidRPr="0085001E">
        <w:rPr>
          <w:rFonts w:ascii="Times New Roman" w:hAnsi="Times New Roman"/>
          <w:sz w:val="28"/>
          <w:szCs w:val="28"/>
        </w:rPr>
        <w:t>В настоящее время КНР входит в пятерку л</w:t>
      </w:r>
      <w:r w:rsidRPr="0085001E">
        <w:rPr>
          <w:rFonts w:ascii="Times New Roman" w:hAnsi="Times New Roman"/>
          <w:sz w:val="28"/>
          <w:szCs w:val="28"/>
        </w:rPr>
        <w:t>и</w:t>
      </w:r>
      <w:r w:rsidRPr="0085001E">
        <w:rPr>
          <w:rFonts w:ascii="Times New Roman" w:hAnsi="Times New Roman"/>
          <w:sz w:val="28"/>
          <w:szCs w:val="28"/>
        </w:rPr>
        <w:t>деров по экспорту оружия в мире. Так, например, за период с 2007-2011 гг. Китай экспортировал оружия почти на 6 млрд. дол. Компании КНР продают свое оружие в основном развивающимся странам. В о</w:t>
      </w:r>
      <w:r w:rsidRPr="0085001E">
        <w:rPr>
          <w:rFonts w:ascii="Times New Roman" w:hAnsi="Times New Roman"/>
          <w:sz w:val="28"/>
          <w:szCs w:val="28"/>
        </w:rPr>
        <w:t>т</w:t>
      </w:r>
      <w:r w:rsidRPr="0085001E">
        <w:rPr>
          <w:rFonts w:ascii="Times New Roman" w:hAnsi="Times New Roman"/>
          <w:sz w:val="28"/>
          <w:szCs w:val="28"/>
        </w:rPr>
        <w:t>дельных случаях (в Пакистан</w:t>
      </w:r>
      <w:r>
        <w:rPr>
          <w:rFonts w:ascii="Times New Roman" w:hAnsi="Times New Roman"/>
          <w:sz w:val="28"/>
          <w:szCs w:val="28"/>
        </w:rPr>
        <w:t>) продажи оружия служат для поддержания и усиления важных стратегических партнерских отношений. Доли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даж оружия Китаем за 2001-2011 гг. по регионам распределилось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дующим образом: АТР (53%), Средний Восток и Северная Африка (26%), Африка, южнее пустыни Сахара (11%), Латинская Америка (8%), Европа (2%).  </w:t>
      </w:r>
    </w:p>
    <w:p w:rsidR="00462166" w:rsidRDefault="00462166" w:rsidP="00B52797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мировые продажи неядерного оружия с 2001 по 2011 гг. увеличились в 1,5 раза (рис.4). С начала XXI века происходят существе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ные изменения в роли и значении неядерного оружия. Данные изменения сказ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лись на масштабах производства и дальнейших разработках других, более инновационных видов неядерных вооружений.</w:t>
      </w:r>
      <w:r w:rsidRPr="0085001E">
        <w:rPr>
          <w:rFonts w:ascii="Times New Roman" w:hAnsi="Times New Roman"/>
          <w:sz w:val="28"/>
          <w:szCs w:val="28"/>
        </w:rPr>
        <w:t xml:space="preserve"> </w:t>
      </w:r>
      <w:r w:rsidRPr="00B52797">
        <w:rPr>
          <w:rFonts w:ascii="Times New Roman" w:hAnsi="Times New Roman"/>
          <w:sz w:val="28"/>
          <w:szCs w:val="28"/>
        </w:rPr>
        <w:t>Все эти изменения в военно-экономическом и техническо</w:t>
      </w:r>
      <w:r>
        <w:rPr>
          <w:rFonts w:ascii="Times New Roman" w:hAnsi="Times New Roman"/>
          <w:sz w:val="28"/>
          <w:szCs w:val="28"/>
        </w:rPr>
        <w:t>м аспектах неизбежно сказываются</w:t>
      </w:r>
      <w:r w:rsidRPr="00B52797">
        <w:rPr>
          <w:rFonts w:ascii="Times New Roman" w:hAnsi="Times New Roman"/>
          <w:sz w:val="28"/>
          <w:szCs w:val="28"/>
        </w:rPr>
        <w:t xml:space="preserve"> на спос</w:t>
      </w:r>
      <w:r w:rsidRPr="00B52797">
        <w:rPr>
          <w:rFonts w:ascii="Times New Roman" w:hAnsi="Times New Roman"/>
          <w:sz w:val="28"/>
          <w:szCs w:val="28"/>
        </w:rPr>
        <w:t>о</w:t>
      </w:r>
      <w:r w:rsidRPr="00B52797">
        <w:rPr>
          <w:rFonts w:ascii="Times New Roman" w:hAnsi="Times New Roman"/>
          <w:sz w:val="28"/>
          <w:szCs w:val="28"/>
        </w:rPr>
        <w:t>бах его применения.</w:t>
      </w:r>
    </w:p>
    <w:p w:rsidR="00462166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  <w:r w:rsidRPr="003222C9">
        <w:rPr>
          <w:rFonts w:ascii="Times New Roman" w:hAnsi="Times New Roman"/>
          <w:b/>
          <w:noProof/>
          <w:sz w:val="28"/>
          <w:szCs w:val="28"/>
        </w:rPr>
        <w:pict>
          <v:shape id="Диаграмма 8" o:spid="_x0000_i1028" type="#_x0000_t75" style="width:433.2pt;height:209.4pt;visibility:visible">
            <v:imagedata r:id="rId13" o:title="" cropbottom="-157f"/>
            <o:lock v:ext="edit" aspectratio="f"/>
          </v:shape>
        </w:pict>
      </w:r>
    </w:p>
    <w:p w:rsidR="00462166" w:rsidRPr="00B52797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B52797">
        <w:rPr>
          <w:rFonts w:ascii="Times New Roman" w:hAnsi="Times New Roman"/>
          <w:sz w:val="28"/>
          <w:szCs w:val="28"/>
        </w:rPr>
        <w:t xml:space="preserve">Рисунок 4 </w:t>
      </w:r>
      <w:r w:rsidRPr="00B52797">
        <w:rPr>
          <w:rFonts w:ascii="Times New Roman" w:hAnsi="Times New Roman"/>
          <w:sz w:val="28"/>
          <w:szCs w:val="28"/>
        </w:rPr>
        <w:sym w:font="Symbol" w:char="F02D"/>
      </w:r>
      <w:r w:rsidRPr="00B52797">
        <w:rPr>
          <w:rFonts w:ascii="Times New Roman" w:hAnsi="Times New Roman"/>
          <w:sz w:val="28"/>
          <w:szCs w:val="28"/>
        </w:rPr>
        <w:t xml:space="preserve"> Мировые продажи неядерного оружия,</w:t>
      </w:r>
    </w:p>
    <w:p w:rsidR="00462166" w:rsidRPr="00B52797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B52797">
        <w:rPr>
          <w:rFonts w:ascii="Times New Roman" w:hAnsi="Times New Roman"/>
          <w:sz w:val="28"/>
          <w:szCs w:val="28"/>
        </w:rPr>
        <w:t>млрд. дол, в пересчете на цены 1990 г.</w:t>
      </w:r>
    </w:p>
    <w:p w:rsidR="00462166" w:rsidRPr="0053759E" w:rsidRDefault="00462166" w:rsidP="00B52797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B52797">
        <w:rPr>
          <w:rFonts w:ascii="Times New Roman" w:hAnsi="Times New Roman"/>
          <w:sz w:val="28"/>
          <w:szCs w:val="28"/>
        </w:rPr>
        <w:t>Источник: рассчитано авт</w:t>
      </w:r>
      <w:r>
        <w:rPr>
          <w:rFonts w:ascii="Times New Roman" w:hAnsi="Times New Roman"/>
          <w:sz w:val="28"/>
          <w:szCs w:val="28"/>
        </w:rPr>
        <w:t>ором по материалам</w:t>
      </w:r>
      <w:r w:rsidRPr="0053759E">
        <w:rPr>
          <w:rFonts w:ascii="Times New Roman" w:hAnsi="Times New Roman"/>
          <w:sz w:val="28"/>
          <w:szCs w:val="28"/>
        </w:rPr>
        <w:t xml:space="preserve"> [1]</w:t>
      </w:r>
    </w:p>
    <w:p w:rsidR="00462166" w:rsidRPr="00793BBE" w:rsidRDefault="00462166" w:rsidP="00514AE1">
      <w:pPr>
        <w:spacing w:after="0" w:line="360" w:lineRule="auto"/>
        <w:ind w:right="141"/>
        <w:jc w:val="center"/>
        <w:rPr>
          <w:rFonts w:ascii="Times New Roman" w:hAnsi="Times New Roman"/>
          <w:sz w:val="16"/>
          <w:szCs w:val="16"/>
        </w:rPr>
      </w:pP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B52797">
        <w:rPr>
          <w:rFonts w:ascii="Times New Roman" w:hAnsi="Times New Roman"/>
          <w:sz w:val="28"/>
          <w:szCs w:val="28"/>
        </w:rPr>
        <w:t>В целом совершенствован</w:t>
      </w:r>
      <w:r>
        <w:rPr>
          <w:rFonts w:ascii="Times New Roman" w:hAnsi="Times New Roman"/>
          <w:sz w:val="28"/>
          <w:szCs w:val="28"/>
        </w:rPr>
        <w:t>ие неядерных вооружений достигло</w:t>
      </w:r>
      <w:r w:rsidRPr="00B52797">
        <w:rPr>
          <w:rFonts w:ascii="Times New Roman" w:hAnsi="Times New Roman"/>
          <w:sz w:val="28"/>
          <w:szCs w:val="28"/>
        </w:rPr>
        <w:t xml:space="preserve"> в</w:t>
      </w:r>
      <w:r w:rsidRPr="00B52797">
        <w:rPr>
          <w:rFonts w:ascii="Times New Roman" w:hAnsi="Times New Roman"/>
          <w:sz w:val="28"/>
          <w:szCs w:val="28"/>
        </w:rPr>
        <w:t>ы</w:t>
      </w:r>
      <w:r w:rsidRPr="00B52797">
        <w:rPr>
          <w:rFonts w:ascii="Times New Roman" w:hAnsi="Times New Roman"/>
          <w:sz w:val="28"/>
          <w:szCs w:val="28"/>
        </w:rPr>
        <w:t>сок</w:t>
      </w:r>
      <w:r w:rsidRPr="00B52797">
        <w:rPr>
          <w:rFonts w:ascii="Times New Roman" w:hAnsi="Times New Roman"/>
          <w:sz w:val="28"/>
          <w:szCs w:val="28"/>
        </w:rPr>
        <w:t>о</w:t>
      </w:r>
      <w:r w:rsidRPr="00B52797">
        <w:rPr>
          <w:rFonts w:ascii="Times New Roman" w:hAnsi="Times New Roman"/>
          <w:sz w:val="28"/>
          <w:szCs w:val="28"/>
        </w:rPr>
        <w:t>го уровня развития, что на глобальной арене обсуждается вопрос о скоре</w:t>
      </w:r>
      <w:r w:rsidRPr="00B52797">
        <w:rPr>
          <w:rFonts w:ascii="Times New Roman" w:hAnsi="Times New Roman"/>
          <w:sz w:val="28"/>
          <w:szCs w:val="28"/>
        </w:rPr>
        <w:t>й</w:t>
      </w:r>
      <w:r w:rsidRPr="00B52797">
        <w:rPr>
          <w:rFonts w:ascii="Times New Roman" w:hAnsi="Times New Roman"/>
          <w:sz w:val="28"/>
          <w:szCs w:val="28"/>
        </w:rPr>
        <w:t>шей замене функции ядерного сдерживания на неядерное. На пять стран (США, Россия, Франция, Китай, Германия) приходится ¾ мирового экспо</w:t>
      </w:r>
      <w:r w:rsidRPr="00B52797">
        <w:rPr>
          <w:rFonts w:ascii="Times New Roman" w:hAnsi="Times New Roman"/>
          <w:sz w:val="28"/>
          <w:szCs w:val="28"/>
        </w:rPr>
        <w:t>р</w:t>
      </w:r>
      <w:r w:rsidRPr="00B52797">
        <w:rPr>
          <w:rFonts w:ascii="Times New Roman" w:hAnsi="Times New Roman"/>
          <w:sz w:val="28"/>
          <w:szCs w:val="28"/>
        </w:rPr>
        <w:t>та не</w:t>
      </w:r>
      <w:r>
        <w:rPr>
          <w:rFonts w:ascii="Times New Roman" w:hAnsi="Times New Roman"/>
          <w:sz w:val="28"/>
          <w:szCs w:val="28"/>
        </w:rPr>
        <w:t>ядерного оружия (рис.5</w:t>
      </w:r>
      <w:r w:rsidRPr="00B52797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62166" w:rsidRPr="000F6056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  <w:r w:rsidRPr="003222C9">
        <w:rPr>
          <w:rFonts w:ascii="Times New Roman" w:hAnsi="Times New Roman"/>
          <w:b/>
          <w:noProof/>
          <w:sz w:val="28"/>
          <w:szCs w:val="28"/>
        </w:rPr>
        <w:pict>
          <v:shape id="Диаграмма 5" o:spid="_x0000_i1029" type="#_x0000_t75" style="width:433.2pt;height:213pt;visibility:visible">
            <v:imagedata r:id="rId14" o:title="" cropbottom="-154f"/>
            <o:lock v:ext="edit" aspectratio="f"/>
          </v:shape>
        </w:pict>
      </w:r>
    </w:p>
    <w:p w:rsidR="00462166" w:rsidRDefault="00462166" w:rsidP="0085001E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5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Крупнейшие экспортеры неядерного оружия,</w:t>
      </w:r>
    </w:p>
    <w:p w:rsidR="00462166" w:rsidRDefault="00462166" w:rsidP="0085001E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% от общемирового экспорта, 2011 г.</w:t>
      </w:r>
    </w:p>
    <w:p w:rsidR="00462166" w:rsidRDefault="00462166" w:rsidP="0085001E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</w:t>
      </w: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КНР ориентируется в экспорте неядерного оружия в страны Азии и Океании, Ближнего Востока, Африки и т.д. На других крупных рынках серьезного прорыва Китай не сделал. Кроме того он продолжает закупать различные компоненты для модернизации своего оружия у России, Фра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ции, Швейцарии, Великобритании, Германии.</w:t>
      </w: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тенденция изменения экспорта оружия Топ-14 (табл. 1) стран в мире за 2001-2011 гг. представлена на рисунке 6. Экспорт оружия в мире увеличился на 68,5% за анализируемый период. </w:t>
      </w:r>
    </w:p>
    <w:p w:rsidR="00462166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  <w:r w:rsidRPr="003222C9">
        <w:rPr>
          <w:rFonts w:ascii="Times New Roman" w:hAnsi="Times New Roman"/>
          <w:b/>
          <w:noProof/>
          <w:sz w:val="28"/>
          <w:szCs w:val="28"/>
        </w:rPr>
        <w:pict>
          <v:shape id="Диаграмма 10" o:spid="_x0000_i1030" type="#_x0000_t75" style="width:423.6pt;height:272.4pt;visibility:visible">
            <v:imagedata r:id="rId15" o:title="" croptop="-1876f" cropbottom="-3621f" cropleft="-1576f" cropright="-296f"/>
            <o:lock v:ext="edit" aspectratio="f"/>
          </v:shape>
        </w:pict>
      </w:r>
    </w:p>
    <w:p w:rsidR="00462166" w:rsidRPr="007831E5" w:rsidRDefault="00462166" w:rsidP="007831E5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7831E5">
        <w:rPr>
          <w:rFonts w:ascii="Times New Roman" w:hAnsi="Times New Roman"/>
          <w:sz w:val="28"/>
          <w:szCs w:val="28"/>
        </w:rPr>
        <w:t xml:space="preserve">Рисунок 6 </w:t>
      </w:r>
      <w:r w:rsidRPr="007831E5">
        <w:rPr>
          <w:rFonts w:ascii="Times New Roman" w:hAnsi="Times New Roman"/>
          <w:sz w:val="28"/>
          <w:szCs w:val="28"/>
        </w:rPr>
        <w:sym w:font="Symbol" w:char="F02D"/>
      </w:r>
      <w:r w:rsidRPr="007831E5">
        <w:rPr>
          <w:rFonts w:ascii="Times New Roman" w:hAnsi="Times New Roman"/>
          <w:sz w:val="28"/>
          <w:szCs w:val="28"/>
        </w:rPr>
        <w:t xml:space="preserve"> Тенденция изменения экспорта оружия Топ-14 стран</w:t>
      </w:r>
    </w:p>
    <w:p w:rsidR="00462166" w:rsidRPr="007831E5" w:rsidRDefault="00462166" w:rsidP="007831E5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7831E5">
        <w:rPr>
          <w:rFonts w:ascii="Times New Roman" w:hAnsi="Times New Roman"/>
          <w:sz w:val="28"/>
          <w:szCs w:val="28"/>
        </w:rPr>
        <w:t>за 2001-2011 гг., в млн. дол США</w:t>
      </w:r>
    </w:p>
    <w:p w:rsidR="00462166" w:rsidRPr="007831E5" w:rsidRDefault="00462166" w:rsidP="007831E5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</w:t>
      </w: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Крупнейшими импортерами оружия в настоящее время выступают Индия, Австралия, Южная Корея, Сингапур, Саудовская Аравия (табл. 2).  Практически все крупнейшие импортеры оружия базируются в Азии. Этот регион в общей сложности покупает более 30% мирового оружия (рис.7).  </w:t>
      </w:r>
    </w:p>
    <w:p w:rsidR="00462166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</w:rPr>
        <w:sectPr w:rsidR="00462166" w:rsidSect="002D1F9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62166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2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Крупнейшие в мире импортеры оружия с 2001-2011 г., млн. дол США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134"/>
        <w:gridCol w:w="1276"/>
        <w:gridCol w:w="1276"/>
        <w:gridCol w:w="1134"/>
        <w:gridCol w:w="1134"/>
        <w:gridCol w:w="1134"/>
        <w:gridCol w:w="1275"/>
        <w:gridCol w:w="1134"/>
        <w:gridCol w:w="1134"/>
        <w:gridCol w:w="1134"/>
        <w:gridCol w:w="1134"/>
      </w:tblGrid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Импортер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2001 г.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2002 г.</w:t>
            </w:r>
          </w:p>
        </w:tc>
        <w:tc>
          <w:tcPr>
            <w:tcW w:w="1276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2003 г.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2004 г.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2005 г.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2006 г.</w:t>
            </w:r>
          </w:p>
        </w:tc>
        <w:tc>
          <w:tcPr>
            <w:tcW w:w="1275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2007 г.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2008 г.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2009 г.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2010 г.</w:t>
            </w:r>
          </w:p>
        </w:tc>
        <w:tc>
          <w:tcPr>
            <w:tcW w:w="1134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2011 г.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Индия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911,0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1242,0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1872,0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2802,0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2227,0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1036,0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1257,0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2179,0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1810,0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2116,0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3337,0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Австралия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364,0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1191,0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647,0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798,0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505,0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682,0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629,0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757,0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1677,0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Южная Корея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623,0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461,0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986,0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686,0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1650,0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1758,0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1821,0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1172,0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1131,0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 xml:space="preserve">Сингапур 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622,0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235,0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384,0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543,0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368,0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1123,0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1729,0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1078,0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301,0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449,0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453,0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533,0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512,0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501,0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581,0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731,0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808,0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831,0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893,0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Алжир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418,0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553,0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237,0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197,0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272,0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308,0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471,0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1518,0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942,0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791,0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Саудовская Аравия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533,0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592,0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385,0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332,0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262,0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613,0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939,0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1146,0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2580,0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Греция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710,0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725,0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491,0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2241,0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1528,0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389,0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598,0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1796,0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563,0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1269,0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703,0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Китай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2015,0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3366,0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2819,0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2207,0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3080,0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3511,0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3831,0,0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1474,0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1481,0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595,0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559,0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ОАЭ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186,0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213,0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695,0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1246,0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2198,0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2026,0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938,0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748,0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493,0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Пакистан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555,0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1161,0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626,0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787,0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Турция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1170,0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553,0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1009,0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187,0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1005,0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422,0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585,0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578,0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675,0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468,0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Малайзия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131,0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135,0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410,0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546,0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541,0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1494,0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411,0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Норвегия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263,0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148,0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469,0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494,0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536,0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576,0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Индонезия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171,0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398,0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82,0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577,0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241,0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452,0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198,0</w:t>
            </w:r>
          </w:p>
        </w:tc>
      </w:tr>
      <w:tr w:rsidR="00462166" w:rsidRPr="007831E5" w:rsidTr="003222C9">
        <w:tc>
          <w:tcPr>
            <w:tcW w:w="1951" w:type="dxa"/>
          </w:tcPr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62166" w:rsidRPr="003222C9" w:rsidRDefault="00462166" w:rsidP="003222C9">
            <w:pPr>
              <w:spacing w:after="0" w:line="360" w:lineRule="auto"/>
              <w:ind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2C9">
              <w:rPr>
                <w:rFonts w:ascii="Times New Roman" w:hAnsi="Times New Roman"/>
                <w:sz w:val="24"/>
                <w:szCs w:val="24"/>
              </w:rPr>
              <w:t>Топ-15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8718,0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9765,0</w:t>
            </w:r>
          </w:p>
        </w:tc>
        <w:tc>
          <w:tcPr>
            <w:tcW w:w="1276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9811,0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11967,0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12599,0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11071,0</w:t>
            </w:r>
          </w:p>
        </w:tc>
        <w:tc>
          <w:tcPr>
            <w:tcW w:w="1275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12791,0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13223,0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13202,0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14984,0</w:t>
            </w:r>
          </w:p>
        </w:tc>
        <w:tc>
          <w:tcPr>
            <w:tcW w:w="1134" w:type="dxa"/>
            <w:vAlign w:val="center"/>
          </w:tcPr>
          <w:p w:rsidR="00462166" w:rsidRPr="003222C9" w:rsidRDefault="00462166" w:rsidP="003222C9">
            <w:pPr>
              <w:spacing w:after="0" w:line="360" w:lineRule="auto"/>
              <w:ind w:right="141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3222C9">
              <w:rPr>
                <w:rFonts w:ascii="Times New Roman" w:hAnsi="Times New Roman"/>
                <w:sz w:val="22"/>
                <w:szCs w:val="22"/>
              </w:rPr>
              <w:t>15311,0</w:t>
            </w:r>
          </w:p>
        </w:tc>
      </w:tr>
    </w:tbl>
    <w:p w:rsidR="00462166" w:rsidRPr="0053759E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Источник: рассчитано автором по материалам [1]</w:t>
      </w:r>
    </w:p>
    <w:p w:rsidR="00462166" w:rsidRPr="002D1F9E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sz w:val="28"/>
          <w:szCs w:val="28"/>
          <w:lang w:val="en-US"/>
        </w:rPr>
        <w:sectPr w:rsidR="00462166" w:rsidRPr="002D1F9E" w:rsidSect="00514AE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62166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Параллельно азиатские страны стремятся развивать собственную военную промышленность. Страны Европы по сравнению с азиатскими странами закупают всего 17% оружия, а Северная и Южная Америка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11%.</w:t>
      </w:r>
    </w:p>
    <w:p w:rsidR="00462166" w:rsidRPr="009D563C" w:rsidRDefault="00462166" w:rsidP="00514AE1">
      <w:pPr>
        <w:spacing w:after="0" w:line="360" w:lineRule="auto"/>
        <w:ind w:right="141"/>
        <w:jc w:val="both"/>
        <w:rPr>
          <w:rFonts w:ascii="Times New Roman" w:hAnsi="Times New Roman"/>
          <w:b/>
          <w:sz w:val="28"/>
          <w:szCs w:val="28"/>
        </w:rPr>
      </w:pPr>
      <w:r w:rsidRPr="003222C9">
        <w:rPr>
          <w:rFonts w:ascii="Times New Roman" w:hAnsi="Times New Roman"/>
          <w:b/>
          <w:noProof/>
          <w:sz w:val="28"/>
          <w:szCs w:val="28"/>
        </w:rPr>
        <w:pict>
          <v:shape id="Диаграмма 19" o:spid="_x0000_i1031" type="#_x0000_t75" style="width:457.2pt;height:169.8pt;visibility:visible">
            <v:imagedata r:id="rId16" o:title="" cropbottom="-193f"/>
            <o:lock v:ext="edit" aspectratio="f"/>
          </v:shape>
        </w:pict>
      </w:r>
    </w:p>
    <w:p w:rsidR="00462166" w:rsidRPr="007831E5" w:rsidRDefault="00462166" w:rsidP="007831E5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7831E5">
        <w:rPr>
          <w:rFonts w:ascii="Times New Roman" w:hAnsi="Times New Roman"/>
          <w:sz w:val="28"/>
          <w:szCs w:val="28"/>
        </w:rPr>
        <w:t xml:space="preserve">Рисунок 7 </w:t>
      </w:r>
      <w:r w:rsidRPr="007831E5">
        <w:rPr>
          <w:rFonts w:ascii="Times New Roman" w:hAnsi="Times New Roman"/>
          <w:b/>
          <w:sz w:val="28"/>
          <w:szCs w:val="28"/>
        </w:rPr>
        <w:sym w:font="Symbol" w:char="F02D"/>
      </w:r>
      <w:r w:rsidRPr="007831E5">
        <w:rPr>
          <w:rFonts w:ascii="Times New Roman" w:hAnsi="Times New Roman"/>
          <w:b/>
          <w:sz w:val="28"/>
          <w:szCs w:val="28"/>
        </w:rPr>
        <w:t xml:space="preserve"> </w:t>
      </w:r>
      <w:r w:rsidRPr="007831E5">
        <w:rPr>
          <w:rFonts w:ascii="Times New Roman" w:hAnsi="Times New Roman"/>
          <w:sz w:val="28"/>
          <w:szCs w:val="28"/>
        </w:rPr>
        <w:t>Доля стран в общем объёме мирового импорта оружия</w:t>
      </w:r>
    </w:p>
    <w:p w:rsidR="00462166" w:rsidRPr="007831E5" w:rsidRDefault="00462166" w:rsidP="007831E5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7831E5">
        <w:rPr>
          <w:rFonts w:ascii="Times New Roman" w:hAnsi="Times New Roman"/>
          <w:sz w:val="28"/>
          <w:szCs w:val="28"/>
        </w:rPr>
        <w:t>за анализируемый период, в %</w:t>
      </w:r>
    </w:p>
    <w:p w:rsidR="00462166" w:rsidRPr="007831E5" w:rsidRDefault="00462166" w:rsidP="007831E5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</w:t>
      </w:r>
    </w:p>
    <w:p w:rsidR="00462166" w:rsidRPr="00312E85" w:rsidRDefault="00462166" w:rsidP="00514AE1">
      <w:pPr>
        <w:spacing w:after="0" w:line="360" w:lineRule="auto"/>
        <w:ind w:right="141" w:firstLine="709"/>
        <w:jc w:val="both"/>
        <w:rPr>
          <w:rFonts w:ascii="Times New Roman" w:hAnsi="Times New Roman"/>
          <w:sz w:val="16"/>
          <w:szCs w:val="16"/>
        </w:rPr>
      </w:pPr>
    </w:p>
    <w:p w:rsidR="00462166" w:rsidRPr="00805773" w:rsidRDefault="00462166" w:rsidP="007831E5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Самым крупным импортером оружия на сегодняшний день выст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пает Индия. Второе место в импорте оружия занимает Австралия. В 2010 г. страна закупила оружия на 757 млн. дол, а в 2011 г. на 1677 млн. дол, увеличив расходы на 45,1%. Южная Корея также показывает высокий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казатель по импорту оружия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6%, занимая третье место в мире. Заметной тенденцией последних пяти лет является снижение объемов китайского импорта оружия. Если в 2006 г. Китай импортировал оружие на 3511 млн. дол, то в 2011 г. данный показатель снизился и составил 559 млн. дол (снижение на 16%). Также в настоящее время Китай совершенствует свои стратегические ядерные силы в качественном и количественном отнош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нии. </w:t>
      </w:r>
      <w:r w:rsidRPr="00805773">
        <w:rPr>
          <w:rFonts w:ascii="Times New Roman" w:hAnsi="Times New Roman"/>
          <w:sz w:val="28"/>
          <w:szCs w:val="28"/>
        </w:rPr>
        <w:t xml:space="preserve">В целом импорт оружия Топ-15 стран </w:t>
      </w:r>
      <w:r>
        <w:rPr>
          <w:rFonts w:ascii="Times New Roman" w:hAnsi="Times New Roman"/>
          <w:sz w:val="28"/>
          <w:szCs w:val="28"/>
        </w:rPr>
        <w:t>с каждым годом увеличивае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(рис.8).  В 2001 г. импорт оружия 15 ведущих стран составлял 8718 млн. дол. В настоящее время данный показатель увеличился до 15311 млн. дол или на 57%. </w:t>
      </w:r>
    </w:p>
    <w:p w:rsidR="00462166" w:rsidRPr="004800F5" w:rsidRDefault="00462166" w:rsidP="007831E5">
      <w:pPr>
        <w:spacing w:after="0" w:line="360" w:lineRule="auto"/>
        <w:ind w:right="141"/>
        <w:rPr>
          <w:rFonts w:ascii="Times New Roman" w:hAnsi="Times New Roman"/>
          <w:sz w:val="28"/>
          <w:szCs w:val="28"/>
        </w:rPr>
      </w:pPr>
      <w:r w:rsidRPr="003222C9">
        <w:rPr>
          <w:rFonts w:ascii="Times New Roman" w:hAnsi="Times New Roman"/>
          <w:noProof/>
          <w:sz w:val="28"/>
          <w:szCs w:val="28"/>
        </w:rPr>
        <w:pict>
          <v:shape id="_x0000_i1032" type="#_x0000_t75" style="width:6in;height:196.8pt;visibility:visible">
            <v:imagedata r:id="rId17" o:title="" croptop="-2880f" cropbottom="-5199f" cropleft="-1732f" cropright="-455f"/>
            <o:lock v:ext="edit" aspectratio="f"/>
          </v:shape>
        </w:pict>
      </w:r>
    </w:p>
    <w:p w:rsidR="00462166" w:rsidRPr="00CD5E9B" w:rsidRDefault="00462166" w:rsidP="00CD5E9B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8</w:t>
      </w:r>
      <w:r w:rsidRPr="00CD5E9B">
        <w:rPr>
          <w:rFonts w:ascii="Times New Roman" w:hAnsi="Times New Roman"/>
          <w:sz w:val="28"/>
          <w:szCs w:val="28"/>
        </w:rPr>
        <w:t xml:space="preserve"> </w:t>
      </w:r>
      <w:r w:rsidRPr="00CD5E9B">
        <w:rPr>
          <w:rFonts w:ascii="Times New Roman" w:hAnsi="Times New Roman"/>
          <w:sz w:val="28"/>
          <w:szCs w:val="28"/>
        </w:rPr>
        <w:sym w:font="Symbol" w:char="F02D"/>
      </w:r>
      <w:r w:rsidRPr="00CD5E9B">
        <w:rPr>
          <w:rFonts w:ascii="Times New Roman" w:hAnsi="Times New Roman"/>
          <w:sz w:val="28"/>
          <w:szCs w:val="28"/>
        </w:rPr>
        <w:t xml:space="preserve"> Тенденция изменения импорта оружия Топ-15 стран</w:t>
      </w:r>
    </w:p>
    <w:p w:rsidR="00462166" w:rsidRPr="00CD5E9B" w:rsidRDefault="00462166" w:rsidP="00CD5E9B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 w:rsidRPr="00CD5E9B">
        <w:rPr>
          <w:rFonts w:ascii="Times New Roman" w:hAnsi="Times New Roman"/>
          <w:sz w:val="28"/>
          <w:szCs w:val="28"/>
        </w:rPr>
        <w:t>за 2001-2011 гг., млн. дол США</w:t>
      </w:r>
    </w:p>
    <w:p w:rsidR="00462166" w:rsidRPr="00CD5E9B" w:rsidRDefault="00462166" w:rsidP="00CD5E9B">
      <w:pPr>
        <w:spacing w:after="0" w:line="360" w:lineRule="auto"/>
        <w:ind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Источник: составлено автором</w:t>
      </w:r>
    </w:p>
    <w:p w:rsidR="00462166" w:rsidRDefault="00462166" w:rsidP="00CD5E9B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462166" w:rsidRDefault="00462166" w:rsidP="00CD5E9B">
      <w:pPr>
        <w:spacing w:after="0" w:line="36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CD5E9B">
        <w:rPr>
          <w:rFonts w:ascii="Times New Roman" w:hAnsi="Times New Roman"/>
          <w:sz w:val="28"/>
          <w:szCs w:val="28"/>
        </w:rPr>
        <w:t>Таким образом, во-первых, экспорт военно-технической продукции призван содействовать увеличению присутствия государств за рубежом, наращиванию и сохранению технологического превосходства в прои</w:t>
      </w:r>
      <w:r w:rsidRPr="00CD5E9B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водстве вооружений, во-вторых, в настоящее время лидером в экспорте оружия является США. Россия достаточно уверенно находится на втором месте в экспорте оружия, далее следует Германия, затем Франция и т.д., в-третьих,  крупнейшими импортерами оружия в настоящее время выст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пают Индия, Австралия, Южная Корея, Сингапур, Саудовская Аравия. </w:t>
      </w:r>
    </w:p>
    <w:p w:rsidR="00462166" w:rsidRDefault="00462166" w:rsidP="00CD5E9B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2166" w:rsidRPr="002D1F9E" w:rsidRDefault="00462166" w:rsidP="00CD5E9B">
      <w:pPr>
        <w:tabs>
          <w:tab w:val="left" w:pos="304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2166" w:rsidRPr="002D1F9E" w:rsidRDefault="00462166" w:rsidP="00312E85">
      <w:pPr>
        <w:tabs>
          <w:tab w:val="left" w:pos="3045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D1F9E">
        <w:rPr>
          <w:rFonts w:ascii="Times New Roman" w:hAnsi="Times New Roman"/>
          <w:b/>
          <w:sz w:val="24"/>
          <w:szCs w:val="24"/>
        </w:rPr>
        <w:t>Литература</w:t>
      </w:r>
    </w:p>
    <w:p w:rsidR="00462166" w:rsidRPr="002D1F9E" w:rsidRDefault="00462166" w:rsidP="00312E85">
      <w:pPr>
        <w:numPr>
          <w:ilvl w:val="0"/>
          <w:numId w:val="3"/>
        </w:numPr>
        <w:tabs>
          <w:tab w:val="left" w:pos="3045"/>
        </w:tabs>
        <w:spacing w:after="0" w:line="360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2D1F9E">
        <w:rPr>
          <w:rFonts w:ascii="Times New Roman" w:hAnsi="Times New Roman"/>
          <w:sz w:val="24"/>
          <w:szCs w:val="24"/>
        </w:rPr>
        <w:t>www.sipri.org</w:t>
      </w:r>
    </w:p>
    <w:p w:rsidR="00462166" w:rsidRPr="002D1F9E" w:rsidRDefault="00462166" w:rsidP="00312E85">
      <w:pPr>
        <w:tabs>
          <w:tab w:val="left" w:pos="-2127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D1F9E">
        <w:rPr>
          <w:rFonts w:ascii="Times New Roman" w:hAnsi="Times New Roman"/>
          <w:b/>
          <w:sz w:val="24"/>
          <w:szCs w:val="24"/>
        </w:rPr>
        <w:t>References</w:t>
      </w:r>
    </w:p>
    <w:p w:rsidR="00462166" w:rsidRPr="002D1F9E" w:rsidRDefault="00462166" w:rsidP="00312E85">
      <w:pPr>
        <w:tabs>
          <w:tab w:val="left" w:pos="3045"/>
        </w:tabs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62166" w:rsidRPr="002D1F9E" w:rsidRDefault="00462166" w:rsidP="00312E85">
      <w:pPr>
        <w:numPr>
          <w:ilvl w:val="0"/>
          <w:numId w:val="4"/>
        </w:numPr>
        <w:tabs>
          <w:tab w:val="left" w:pos="3045"/>
        </w:tabs>
        <w:spacing w:after="0" w:line="360" w:lineRule="auto"/>
        <w:ind w:left="714" w:hanging="357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2D1F9E">
        <w:rPr>
          <w:rFonts w:ascii="Times New Roman" w:hAnsi="Times New Roman"/>
          <w:sz w:val="24"/>
          <w:szCs w:val="24"/>
        </w:rPr>
        <w:t>www.sipri.org</w:t>
      </w:r>
    </w:p>
    <w:sectPr w:rsidR="00462166" w:rsidRPr="002D1F9E" w:rsidSect="00AE55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166" w:rsidRDefault="00462166" w:rsidP="003E3B0E">
      <w:pPr>
        <w:spacing w:after="0" w:line="240" w:lineRule="auto"/>
      </w:pPr>
      <w:r>
        <w:separator/>
      </w:r>
    </w:p>
  </w:endnote>
  <w:endnote w:type="continuationSeparator" w:id="1">
    <w:p w:rsidR="00462166" w:rsidRDefault="00462166" w:rsidP="003E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 MT Condensed Light">
    <w:altName w:val="MV Bol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166" w:rsidRDefault="00462166">
    <w:pPr>
      <w:pStyle w:val="Footer"/>
    </w:pPr>
    <w:r w:rsidRPr="00723AC5">
      <w:rPr>
        <w:rFonts w:ascii="Times New Roman" w:hAnsi="Times New Roman"/>
        <w:sz w:val="24"/>
        <w:szCs w:val="24"/>
      </w:rPr>
      <w:t>http://ej.kubagro.ru/2013/08/pdf/1</w:t>
    </w:r>
    <w:r>
      <w:rPr>
        <w:rFonts w:ascii="Times New Roman" w:hAnsi="Times New Roman"/>
        <w:sz w:val="24"/>
        <w:szCs w:val="24"/>
        <w:lang w:val="en-US"/>
      </w:rPr>
      <w:t>6</w:t>
    </w:r>
    <w:r w:rsidRPr="00723AC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166" w:rsidRDefault="00462166" w:rsidP="003E3B0E">
      <w:pPr>
        <w:spacing w:after="0" w:line="240" w:lineRule="auto"/>
      </w:pPr>
      <w:r>
        <w:separator/>
      </w:r>
    </w:p>
  </w:footnote>
  <w:footnote w:type="continuationSeparator" w:id="1">
    <w:p w:rsidR="00462166" w:rsidRDefault="00462166" w:rsidP="003E3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166" w:rsidRDefault="00462166" w:rsidP="000E51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2166" w:rsidRDefault="00462166" w:rsidP="002D1F9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166" w:rsidRPr="002D1F9E" w:rsidRDefault="00462166" w:rsidP="000E512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D1F9E">
      <w:rPr>
        <w:rStyle w:val="PageNumber"/>
        <w:rFonts w:ascii="Times New Roman" w:hAnsi="Times New Roman"/>
        <w:sz w:val="28"/>
        <w:szCs w:val="28"/>
      </w:rPr>
      <w:fldChar w:fldCharType="begin"/>
    </w:r>
    <w:r w:rsidRPr="002D1F9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D1F9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2D1F9E">
      <w:rPr>
        <w:rStyle w:val="PageNumber"/>
        <w:rFonts w:ascii="Times New Roman" w:hAnsi="Times New Roman"/>
        <w:sz w:val="28"/>
        <w:szCs w:val="28"/>
      </w:rPr>
      <w:fldChar w:fldCharType="end"/>
    </w:r>
  </w:p>
  <w:p w:rsidR="00462166" w:rsidRPr="002D1F9E" w:rsidRDefault="00462166" w:rsidP="002D1F9E">
    <w:pPr>
      <w:pStyle w:val="Header"/>
      <w:ind w:right="360"/>
    </w:pPr>
    <w:r w:rsidRPr="005763EB">
      <w:rPr>
        <w:rFonts w:ascii="Times New Roman" w:hAnsi="Times New Roman"/>
        <w:color w:val="000000"/>
        <w:sz w:val="24"/>
        <w:szCs w:val="24"/>
      </w:rPr>
      <w:t>Научный журнал КубГАУ, №</w:t>
    </w:r>
    <w:r w:rsidRPr="005763EB">
      <w:rPr>
        <w:rFonts w:ascii="Times New Roman" w:hAnsi="Times New Roman"/>
        <w:color w:val="000000"/>
        <w:sz w:val="24"/>
        <w:szCs w:val="24"/>
        <w:lang w:val="en-US"/>
      </w:rPr>
      <w:t>9</w:t>
    </w:r>
    <w:r w:rsidRPr="005763EB">
      <w:rPr>
        <w:rFonts w:ascii="Times New Roman" w:hAnsi="Times New Roman"/>
        <w:color w:val="000000"/>
        <w:sz w:val="24"/>
        <w:szCs w:val="24"/>
      </w:rPr>
      <w:t>2(08),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37DEA"/>
    <w:multiLevelType w:val="hybridMultilevel"/>
    <w:tmpl w:val="03D6929A"/>
    <w:lvl w:ilvl="0" w:tplc="B3344A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B6C064F"/>
    <w:multiLevelType w:val="hybridMultilevel"/>
    <w:tmpl w:val="8FD8DC98"/>
    <w:lvl w:ilvl="0" w:tplc="87843518">
      <w:start w:val="1"/>
      <w:numFmt w:val="bullet"/>
      <w:lvlText w:val="–"/>
      <w:lvlJc w:val="left"/>
      <w:pPr>
        <w:ind w:left="1004" w:hanging="360"/>
      </w:pPr>
      <w:rPr>
        <w:rFonts w:ascii="Abadi MT Condensed Light" w:hAnsi="Abadi MT Condensed Ligh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C32219C"/>
    <w:multiLevelType w:val="hybridMultilevel"/>
    <w:tmpl w:val="AA9A6248"/>
    <w:lvl w:ilvl="0" w:tplc="E494B6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637B9B"/>
    <w:multiLevelType w:val="hybridMultilevel"/>
    <w:tmpl w:val="81365DD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E8B718F"/>
    <w:multiLevelType w:val="hybridMultilevel"/>
    <w:tmpl w:val="CF6606BC"/>
    <w:lvl w:ilvl="0" w:tplc="A79EE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F1B"/>
    <w:rsid w:val="00002337"/>
    <w:rsid w:val="00011C5D"/>
    <w:rsid w:val="0001460C"/>
    <w:rsid w:val="00015C4B"/>
    <w:rsid w:val="00020615"/>
    <w:rsid w:val="00025A26"/>
    <w:rsid w:val="000279A1"/>
    <w:rsid w:val="0003110E"/>
    <w:rsid w:val="000418A5"/>
    <w:rsid w:val="000B1873"/>
    <w:rsid w:val="000B4142"/>
    <w:rsid w:val="000C25E3"/>
    <w:rsid w:val="000C2B9D"/>
    <w:rsid w:val="000D6863"/>
    <w:rsid w:val="000E5129"/>
    <w:rsid w:val="000F6056"/>
    <w:rsid w:val="0011415A"/>
    <w:rsid w:val="001169DD"/>
    <w:rsid w:val="001463B3"/>
    <w:rsid w:val="00170F1B"/>
    <w:rsid w:val="00181ACE"/>
    <w:rsid w:val="001A1520"/>
    <w:rsid w:val="001A661D"/>
    <w:rsid w:val="001A72C3"/>
    <w:rsid w:val="001A7D9B"/>
    <w:rsid w:val="001B349A"/>
    <w:rsid w:val="001C0A49"/>
    <w:rsid w:val="001D3F89"/>
    <w:rsid w:val="001E3863"/>
    <w:rsid w:val="001E55D0"/>
    <w:rsid w:val="001F386A"/>
    <w:rsid w:val="001F6E5A"/>
    <w:rsid w:val="002248EC"/>
    <w:rsid w:val="00243413"/>
    <w:rsid w:val="00273676"/>
    <w:rsid w:val="00283F65"/>
    <w:rsid w:val="00296698"/>
    <w:rsid w:val="002C46FD"/>
    <w:rsid w:val="002D1F9E"/>
    <w:rsid w:val="002E244D"/>
    <w:rsid w:val="002F0E01"/>
    <w:rsid w:val="00310C24"/>
    <w:rsid w:val="00312E85"/>
    <w:rsid w:val="003214E2"/>
    <w:rsid w:val="003222C9"/>
    <w:rsid w:val="003B16A7"/>
    <w:rsid w:val="003C09B9"/>
    <w:rsid w:val="003C3084"/>
    <w:rsid w:val="003E3B0E"/>
    <w:rsid w:val="00406C29"/>
    <w:rsid w:val="00421B37"/>
    <w:rsid w:val="00433F71"/>
    <w:rsid w:val="00454A13"/>
    <w:rsid w:val="00457831"/>
    <w:rsid w:val="00462166"/>
    <w:rsid w:val="0046263F"/>
    <w:rsid w:val="00463DE7"/>
    <w:rsid w:val="004701A7"/>
    <w:rsid w:val="004800F5"/>
    <w:rsid w:val="00483C79"/>
    <w:rsid w:val="00494F8F"/>
    <w:rsid w:val="004A5F1B"/>
    <w:rsid w:val="004C3BE4"/>
    <w:rsid w:val="004D5AD0"/>
    <w:rsid w:val="004E5E1B"/>
    <w:rsid w:val="004F2ACE"/>
    <w:rsid w:val="00514AE1"/>
    <w:rsid w:val="00536594"/>
    <w:rsid w:val="0053759E"/>
    <w:rsid w:val="00544ED8"/>
    <w:rsid w:val="005606CF"/>
    <w:rsid w:val="005763EB"/>
    <w:rsid w:val="005965E2"/>
    <w:rsid w:val="005A495D"/>
    <w:rsid w:val="005A6F47"/>
    <w:rsid w:val="005B0650"/>
    <w:rsid w:val="005D2F5F"/>
    <w:rsid w:val="005D338B"/>
    <w:rsid w:val="005E1E90"/>
    <w:rsid w:val="005F5FB4"/>
    <w:rsid w:val="005F6D34"/>
    <w:rsid w:val="00650B93"/>
    <w:rsid w:val="00652178"/>
    <w:rsid w:val="006B1BB5"/>
    <w:rsid w:val="006D4B7F"/>
    <w:rsid w:val="00723AC5"/>
    <w:rsid w:val="00744DC7"/>
    <w:rsid w:val="0075490B"/>
    <w:rsid w:val="00761BFA"/>
    <w:rsid w:val="00767C78"/>
    <w:rsid w:val="007746D9"/>
    <w:rsid w:val="007831E5"/>
    <w:rsid w:val="00793BBE"/>
    <w:rsid w:val="007955B3"/>
    <w:rsid w:val="007A1948"/>
    <w:rsid w:val="007A331C"/>
    <w:rsid w:val="007D71F9"/>
    <w:rsid w:val="007E633D"/>
    <w:rsid w:val="007F5463"/>
    <w:rsid w:val="00805773"/>
    <w:rsid w:val="00805FE9"/>
    <w:rsid w:val="0081331C"/>
    <w:rsid w:val="008134CD"/>
    <w:rsid w:val="00814F59"/>
    <w:rsid w:val="008264C6"/>
    <w:rsid w:val="008328BA"/>
    <w:rsid w:val="0085001E"/>
    <w:rsid w:val="00851497"/>
    <w:rsid w:val="00854796"/>
    <w:rsid w:val="00883495"/>
    <w:rsid w:val="008867D7"/>
    <w:rsid w:val="008950CB"/>
    <w:rsid w:val="008B3111"/>
    <w:rsid w:val="008B33B3"/>
    <w:rsid w:val="008C7E30"/>
    <w:rsid w:val="008F7B89"/>
    <w:rsid w:val="00901EF5"/>
    <w:rsid w:val="0095733C"/>
    <w:rsid w:val="009632A1"/>
    <w:rsid w:val="00972E5B"/>
    <w:rsid w:val="0098090B"/>
    <w:rsid w:val="009B627A"/>
    <w:rsid w:val="009C09EF"/>
    <w:rsid w:val="009D30C4"/>
    <w:rsid w:val="009D563C"/>
    <w:rsid w:val="009F7D68"/>
    <w:rsid w:val="00A40BDA"/>
    <w:rsid w:val="00A7199D"/>
    <w:rsid w:val="00AA44FC"/>
    <w:rsid w:val="00AA7AA1"/>
    <w:rsid w:val="00AB02A1"/>
    <w:rsid w:val="00AB2689"/>
    <w:rsid w:val="00AB7DC1"/>
    <w:rsid w:val="00AD60B5"/>
    <w:rsid w:val="00AE55E3"/>
    <w:rsid w:val="00AE6D0C"/>
    <w:rsid w:val="00B1383A"/>
    <w:rsid w:val="00B30B9B"/>
    <w:rsid w:val="00B37629"/>
    <w:rsid w:val="00B52797"/>
    <w:rsid w:val="00B55EB6"/>
    <w:rsid w:val="00B67FC7"/>
    <w:rsid w:val="00BA19F3"/>
    <w:rsid w:val="00BF40D2"/>
    <w:rsid w:val="00C06D1F"/>
    <w:rsid w:val="00C4610E"/>
    <w:rsid w:val="00C471F5"/>
    <w:rsid w:val="00C872D7"/>
    <w:rsid w:val="00CA383F"/>
    <w:rsid w:val="00CA675B"/>
    <w:rsid w:val="00CB1CC7"/>
    <w:rsid w:val="00CD5E9B"/>
    <w:rsid w:val="00CE4A8F"/>
    <w:rsid w:val="00D01C63"/>
    <w:rsid w:val="00D23DA5"/>
    <w:rsid w:val="00D26C70"/>
    <w:rsid w:val="00D8062E"/>
    <w:rsid w:val="00D9088D"/>
    <w:rsid w:val="00DA4547"/>
    <w:rsid w:val="00DA50E8"/>
    <w:rsid w:val="00DA6617"/>
    <w:rsid w:val="00E01619"/>
    <w:rsid w:val="00E1178E"/>
    <w:rsid w:val="00E135CF"/>
    <w:rsid w:val="00E40257"/>
    <w:rsid w:val="00E6169E"/>
    <w:rsid w:val="00EB05EB"/>
    <w:rsid w:val="00EC6AA0"/>
    <w:rsid w:val="00EE1440"/>
    <w:rsid w:val="00F11D7B"/>
    <w:rsid w:val="00F13EC0"/>
    <w:rsid w:val="00F60FDE"/>
    <w:rsid w:val="00F64D27"/>
    <w:rsid w:val="00F72312"/>
    <w:rsid w:val="00FD03F3"/>
    <w:rsid w:val="00FF3B59"/>
    <w:rsid w:val="00FF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D68"/>
    <w:pPr>
      <w:spacing w:after="200" w:line="276" w:lineRule="auto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4A5F1B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A5F1B"/>
    <w:rPr>
      <w:rFonts w:ascii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4A5F1B"/>
    <w:rPr>
      <w:rFonts w:cs="Times New Roman"/>
    </w:rPr>
  </w:style>
  <w:style w:type="table" w:styleId="TableGrid">
    <w:name w:val="Table Grid"/>
    <w:basedOn w:val="TableNormal"/>
    <w:uiPriority w:val="99"/>
    <w:rsid w:val="00E135C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uiPriority w:val="99"/>
    <w:rsid w:val="00C4610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E3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E3B0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E3B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3B0E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3F65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5B0650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1A7D9B"/>
    <w:rPr>
      <w:rFonts w:cs="Times New Roman"/>
      <w:color w:val="0000FF"/>
      <w:u w:val="single"/>
    </w:rPr>
  </w:style>
  <w:style w:type="character" w:customStyle="1" w:styleId="longtext">
    <w:name w:val="long_text"/>
    <w:basedOn w:val="DefaultParagraphFont"/>
    <w:uiPriority w:val="99"/>
    <w:rsid w:val="00B67FC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A1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1520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uiPriority w:val="99"/>
    <w:rsid w:val="001E55D0"/>
    <w:rPr>
      <w:rFonts w:cs="Times New Roman"/>
    </w:rPr>
  </w:style>
  <w:style w:type="character" w:styleId="PageNumber">
    <w:name w:val="page number"/>
    <w:basedOn w:val="DefaultParagraphFont"/>
    <w:uiPriority w:val="99"/>
    <w:rsid w:val="002D1F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11</Pages>
  <Words>1855</Words>
  <Characters>10576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339</dc:title>
  <dc:subject/>
  <dc:creator>Tanya</dc:creator>
  <cp:keywords/>
  <dc:description/>
  <cp:lastModifiedBy>admin</cp:lastModifiedBy>
  <cp:revision>2</cp:revision>
  <cp:lastPrinted>2002-01-01T03:16:00Z</cp:lastPrinted>
  <dcterms:created xsi:type="dcterms:W3CDTF">2013-10-24T16:35:00Z</dcterms:created>
  <dcterms:modified xsi:type="dcterms:W3CDTF">2013-10-24T16:35:00Z</dcterms:modified>
</cp:coreProperties>
</file>